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BDF73" w14:textId="661FEC02" w:rsidR="0071396A" w:rsidRPr="007369EF" w:rsidRDefault="00576710" w:rsidP="00131999">
      <w:pPr>
        <w:pStyle w:val="Photoauteur"/>
        <w:spacing w:before="0"/>
      </w:pPr>
      <w:r w:rsidRPr="00131999"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A0F6E50" wp14:editId="63EF15B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485900" cy="11229975"/>
                <wp:effectExtent l="9525" t="9525" r="9525" b="9525"/>
                <wp:wrapNone/>
                <wp:docPr id="18702156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1229975"/>
                        </a:xfrm>
                        <a:prstGeom prst="rect">
                          <a:avLst/>
                        </a:prstGeom>
                        <a:solidFill>
                          <a:srgbClr val="9933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220DC3" w14:textId="77777777" w:rsidR="0071396A" w:rsidRDefault="0071396A">
                            <w:pPr>
                              <w:spacing w:before="480"/>
                              <w:ind w:left="1304"/>
                              <w:rPr>
                                <w:color w:val="FFFF00"/>
                                <w:sz w:val="48"/>
                              </w:rPr>
                            </w:pPr>
                            <w:r>
                              <w:rPr>
                                <w:color w:val="FFFF00"/>
                                <w:sz w:val="48"/>
                              </w:rPr>
                              <w:t xml:space="preserve">Édition du groupe </w:t>
                            </w:r>
                            <w:proofErr w:type="gramStart"/>
                            <w:r>
                              <w:rPr>
                                <w:color w:val="FFFF00"/>
                                <w:sz w:val="48"/>
                              </w:rPr>
                              <w:t>« Ebooks</w:t>
                            </w:r>
                            <w:proofErr w:type="gramEnd"/>
                            <w:r>
                              <w:rPr>
                                <w:color w:val="FFFF00"/>
                                <w:sz w:val="48"/>
                              </w:rPr>
                              <w:t xml:space="preserve"> libres et gratuits »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0F6E5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7pt;height:88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" fillcolor="#930">
                <v:textbox style="layout-flow:vertical;mso-layout-flow-alt:bottom-to-top">
                  <w:txbxContent>
                    <w:p w14:paraId="45220DC3" w14:textId="77777777" w:rsidR="0071396A" w:rsidRDefault="0071396A">
                      <w:pPr>
                        <w:spacing w:before="480"/>
                        <w:ind w:left="1304"/>
                        <w:rPr>
                          <w:color w:val="FFFF00"/>
                          <w:sz w:val="48"/>
                        </w:rPr>
                      </w:pPr>
                      <w:r>
                        <w:rPr>
                          <w:color w:val="FFFF00"/>
                          <w:sz w:val="48"/>
                        </w:rPr>
                        <w:t xml:space="preserve">Édition du groupe </w:t>
                      </w:r>
                      <w:proofErr w:type="gramStart"/>
                      <w:r>
                        <w:rPr>
                          <w:color w:val="FFFF00"/>
                          <w:sz w:val="48"/>
                        </w:rPr>
                        <w:t>« Ebooks</w:t>
                      </w:r>
                      <w:proofErr w:type="gramEnd"/>
                      <w:r>
                        <w:rPr>
                          <w:color w:val="FFFF00"/>
                          <w:sz w:val="48"/>
                        </w:rPr>
                        <w:t xml:space="preserve"> libres et gratuits » </w:t>
                      </w:r>
                    </w:p>
                  </w:txbxContent>
                </v:textbox>
              </v:shape>
            </w:pict>
          </mc:Fallback>
        </mc:AlternateContent>
      </w:r>
      <w:r w:rsidRPr="007369EF">
        <w:drawing>
          <wp:inline distT="0" distB="0" distL="0" distR="0" wp14:anchorId="0D07AA4A" wp14:editId="27CC8B5B">
            <wp:extent cx="2377440" cy="308483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308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7F10E" w14:textId="77777777" w:rsidR="0071396A" w:rsidRPr="007369EF" w:rsidRDefault="0071396A" w:rsidP="00131999">
      <w:pPr>
        <w:pStyle w:val="Auteur"/>
      </w:pPr>
      <w:r w:rsidRPr="007369EF">
        <w:t>Arthur Conan Doyle</w:t>
      </w:r>
    </w:p>
    <w:p w14:paraId="4C2999B4" w14:textId="77777777" w:rsidR="007369EF" w:rsidRDefault="0071396A" w:rsidP="00131999">
      <w:pPr>
        <w:pStyle w:val="Titrelivre"/>
      </w:pPr>
      <w:r w:rsidRPr="007369EF">
        <w:t>UNE ÉTUDE EN ROUGE</w:t>
      </w:r>
    </w:p>
    <w:p w14:paraId="2C281CE3" w14:textId="1BFEEC71" w:rsidR="007369EF" w:rsidRDefault="0071396A" w:rsidP="00131999">
      <w:pPr>
        <w:pStyle w:val="DateSortie"/>
      </w:pPr>
      <w:r w:rsidRPr="007369EF">
        <w:t>novembre 1887</w:t>
      </w:r>
    </w:p>
    <w:p w14:paraId="7C99FE9A" w14:textId="7D0B0E14" w:rsidR="007369EF" w:rsidRDefault="00576710" w:rsidP="00131999">
      <w:pPr>
        <w:pStyle w:val="Photoauteur"/>
      </w:pPr>
      <w:r w:rsidRPr="007369EF">
        <w:drawing>
          <wp:inline distT="0" distB="0" distL="0" distR="0" wp14:anchorId="7A1C8756" wp14:editId="3A896936">
            <wp:extent cx="2274768" cy="3395207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047" cy="3400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8C8AE" w14:textId="114419AF" w:rsidR="0071396A" w:rsidRPr="007369EF" w:rsidRDefault="0071396A" w:rsidP="007369EF">
      <w:pPr>
        <w:ind w:firstLine="0"/>
        <w:jc w:val="center"/>
        <w:sectPr w:rsidR="0071396A" w:rsidRPr="007369EF">
          <w:footerReference w:type="default" r:id="rId9"/>
          <w:pgSz w:w="11906" w:h="16838" w:code="9"/>
          <w:pgMar w:top="0" w:right="0" w:bottom="0" w:left="0" w:header="0" w:footer="0" w:gutter="0"/>
          <w:cols w:space="708"/>
          <w:titlePg/>
          <w:docGrid w:linePitch="360"/>
        </w:sectPr>
      </w:pPr>
    </w:p>
    <w:p w14:paraId="564FBB1C" w14:textId="77777777" w:rsidR="007369EF" w:rsidRDefault="0071396A" w:rsidP="007369EF">
      <w:pPr>
        <w:ind w:firstLine="0"/>
        <w:jc w:val="center"/>
      </w:pPr>
      <w:r w:rsidRPr="007369EF">
        <w:rPr>
          <w:bCs/>
        </w:rPr>
        <w:lastRenderedPageBreak/>
        <w:t>Table des matières</w:t>
      </w:r>
    </w:p>
    <w:p w14:paraId="4E8B14ED" w14:textId="04CD07A1" w:rsidR="00AB7FED" w:rsidRDefault="0071396A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203492994" w:history="1">
        <w:r w:rsidR="00AB7FED" w:rsidRPr="00331443">
          <w:rPr>
            <w:rStyle w:val="Lienhypertexte"/>
          </w:rPr>
          <w:t>Chapitre premier  M. Sherlock Holmes</w:t>
        </w:r>
        <w:r w:rsidR="00AB7FED">
          <w:rPr>
            <w:webHidden/>
          </w:rPr>
          <w:tab/>
        </w:r>
        <w:r w:rsidR="00AB7FED">
          <w:rPr>
            <w:webHidden/>
          </w:rPr>
          <w:fldChar w:fldCharType="begin"/>
        </w:r>
        <w:r w:rsidR="00AB7FED">
          <w:rPr>
            <w:webHidden/>
          </w:rPr>
          <w:instrText xml:space="preserve"> PAGEREF _Toc203492994 \h </w:instrText>
        </w:r>
        <w:r w:rsidR="00AB7FED">
          <w:rPr>
            <w:webHidden/>
          </w:rPr>
        </w:r>
        <w:r w:rsidR="00AB7FED">
          <w:rPr>
            <w:webHidden/>
          </w:rPr>
          <w:fldChar w:fldCharType="separate"/>
        </w:r>
        <w:r w:rsidR="00664ECC">
          <w:rPr>
            <w:webHidden/>
          </w:rPr>
          <w:t>3</w:t>
        </w:r>
        <w:r w:rsidR="00AB7FED">
          <w:rPr>
            <w:webHidden/>
          </w:rPr>
          <w:fldChar w:fldCharType="end"/>
        </w:r>
      </w:hyperlink>
    </w:p>
    <w:p w14:paraId="48AEB5DE" w14:textId="7BAD9CE2" w:rsidR="00AB7FED" w:rsidRDefault="00AB7FED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2995" w:history="1">
        <w:r w:rsidRPr="00331443">
          <w:rPr>
            <w:rStyle w:val="Lienhypertexte"/>
          </w:rPr>
          <w:t>Chapitre II  La science de la déduction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_Toc203492995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4ECC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7183E375" w14:textId="1BBCA204" w:rsidR="00AB7FED" w:rsidRDefault="00AB7FED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2996" w:history="1">
        <w:r w:rsidRPr="00331443">
          <w:rPr>
            <w:rStyle w:val="Lienhypertexte"/>
          </w:rPr>
          <w:t>Chapitre III  Le mystère de Lauriston Gardens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_Toc203492996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4ECC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14:paraId="6BB9E93A" w14:textId="539A4C42" w:rsidR="00AB7FED" w:rsidRDefault="00AB7FED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2997" w:history="1">
        <w:r w:rsidRPr="00331443">
          <w:rPr>
            <w:rStyle w:val="Lienhypertexte"/>
          </w:rPr>
          <w:t>Chapitre IV  Ce que John Rance avait à dire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_Toc203492997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4ECC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14:paraId="56353B4C" w14:textId="15BE4D17" w:rsidR="00AB7FED" w:rsidRDefault="00AB7FED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2998" w:history="1">
        <w:r w:rsidRPr="00331443">
          <w:rPr>
            <w:rStyle w:val="Lienhypertexte"/>
          </w:rPr>
          <w:t>Chapitre V  Notre annonce nous amène une visiteuse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_Toc203492998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4ECC"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14:paraId="5330BBBC" w14:textId="5C4126BA" w:rsidR="00AB7FED" w:rsidRDefault="00AB7FED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2999" w:history="1">
        <w:r w:rsidRPr="00331443">
          <w:rPr>
            <w:rStyle w:val="Lienhypertexte"/>
          </w:rPr>
          <w:t>Chapitre VI  Tobias Gregson montre son savoir-faire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_Toc203492999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4ECC">
          <w:rPr>
            <w:webHidden/>
          </w:rPr>
          <w:t>66</w:t>
        </w:r>
        <w:r>
          <w:rPr>
            <w:webHidden/>
          </w:rPr>
          <w:fldChar w:fldCharType="end"/>
        </w:r>
      </w:hyperlink>
    </w:p>
    <w:p w14:paraId="0F9EEF12" w14:textId="693BDA2A" w:rsidR="00AB7FED" w:rsidRDefault="00AB7FED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3000" w:history="1">
        <w:r w:rsidRPr="00331443">
          <w:rPr>
            <w:rStyle w:val="Lienhypertexte"/>
          </w:rPr>
          <w:t>Chapitre VII  La lumière luit dans les ténèbres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_Toc203493000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4ECC">
          <w:rPr>
            <w:webHidden/>
          </w:rPr>
          <w:t>80</w:t>
        </w:r>
        <w:r>
          <w:rPr>
            <w:webHidden/>
          </w:rPr>
          <w:fldChar w:fldCharType="end"/>
        </w:r>
      </w:hyperlink>
    </w:p>
    <w:p w14:paraId="5F463BDC" w14:textId="417E28B5" w:rsidR="00AB7FED" w:rsidRDefault="00AB7FED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3001" w:history="1">
        <w:r w:rsidRPr="00331443">
          <w:rPr>
            <w:rStyle w:val="Lienhypertexte"/>
          </w:rPr>
          <w:t>Chapitre VIII  La grande plaine salée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_Toc203493001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4ECC">
          <w:rPr>
            <w:webHidden/>
          </w:rPr>
          <w:t>92</w:t>
        </w:r>
        <w:r>
          <w:rPr>
            <w:webHidden/>
          </w:rPr>
          <w:fldChar w:fldCharType="end"/>
        </w:r>
      </w:hyperlink>
    </w:p>
    <w:p w14:paraId="24735B36" w14:textId="4E7F5E0A" w:rsidR="00AB7FED" w:rsidRDefault="00AB7FED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3002" w:history="1">
        <w:r w:rsidRPr="00331443">
          <w:rPr>
            <w:rStyle w:val="Lienhypertexte"/>
          </w:rPr>
          <w:t>Chapitre IX  La fleur de l’Utah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_Toc203493002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4ECC">
          <w:rPr>
            <w:webHidden/>
          </w:rPr>
          <w:t>105</w:t>
        </w:r>
        <w:r>
          <w:rPr>
            <w:webHidden/>
          </w:rPr>
          <w:fldChar w:fldCharType="end"/>
        </w:r>
      </w:hyperlink>
    </w:p>
    <w:p w14:paraId="787EFCDB" w14:textId="5B8AC6CB" w:rsidR="00AB7FED" w:rsidRDefault="00AB7FED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3003" w:history="1">
        <w:r w:rsidRPr="00331443">
          <w:rPr>
            <w:rStyle w:val="Lienhypertexte"/>
          </w:rPr>
          <w:t>Chapitre X  John Ferrier s’entretient avec le prophète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_Toc203493003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4ECC">
          <w:rPr>
            <w:webHidden/>
          </w:rPr>
          <w:t>114</w:t>
        </w:r>
        <w:r>
          <w:rPr>
            <w:webHidden/>
          </w:rPr>
          <w:fldChar w:fldCharType="end"/>
        </w:r>
      </w:hyperlink>
    </w:p>
    <w:p w14:paraId="3AB76062" w14:textId="76A1179D" w:rsidR="00AB7FED" w:rsidRDefault="00AB7FED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3004" w:history="1">
        <w:r w:rsidRPr="00331443">
          <w:rPr>
            <w:rStyle w:val="Lienhypertexte"/>
          </w:rPr>
          <w:t>Chapitre XI  La fuite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_Toc203493004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4ECC">
          <w:rPr>
            <w:webHidden/>
          </w:rPr>
          <w:t>121</w:t>
        </w:r>
        <w:r>
          <w:rPr>
            <w:webHidden/>
          </w:rPr>
          <w:fldChar w:fldCharType="end"/>
        </w:r>
      </w:hyperlink>
    </w:p>
    <w:p w14:paraId="27F96F23" w14:textId="1F7C08AB" w:rsidR="00AB7FED" w:rsidRDefault="00AB7FED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3005" w:history="1">
        <w:r w:rsidRPr="00331443">
          <w:rPr>
            <w:rStyle w:val="Lienhypertexte"/>
          </w:rPr>
          <w:t>Chapitre XII  Les Anges Vengeurs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_Toc203493005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4ECC">
          <w:rPr>
            <w:webHidden/>
          </w:rPr>
          <w:t>133</w:t>
        </w:r>
        <w:r>
          <w:rPr>
            <w:webHidden/>
          </w:rPr>
          <w:fldChar w:fldCharType="end"/>
        </w:r>
      </w:hyperlink>
    </w:p>
    <w:p w14:paraId="27295BE5" w14:textId="6B8F4409" w:rsidR="00AB7FED" w:rsidRDefault="00AB7FED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3006" w:history="1">
        <w:r w:rsidRPr="00331443">
          <w:rPr>
            <w:rStyle w:val="Lienhypertexte"/>
          </w:rPr>
          <w:t>Chapitre XIII  Suite des Mémoires du docteur John Watson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_Toc203493006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4ECC">
          <w:rPr>
            <w:webHidden/>
          </w:rPr>
          <w:t>144</w:t>
        </w:r>
        <w:r>
          <w:rPr>
            <w:webHidden/>
          </w:rPr>
          <w:fldChar w:fldCharType="end"/>
        </w:r>
      </w:hyperlink>
    </w:p>
    <w:p w14:paraId="78B73349" w14:textId="02618D8F" w:rsidR="00AB7FED" w:rsidRDefault="00AB7FED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3007" w:history="1">
        <w:r w:rsidRPr="00331443">
          <w:rPr>
            <w:rStyle w:val="Lienhypertexte"/>
          </w:rPr>
          <w:t>Chapitre XIV  Conclusion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_Toc203493007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4ECC">
          <w:rPr>
            <w:webHidden/>
          </w:rPr>
          <w:t>158</w:t>
        </w:r>
        <w:r>
          <w:rPr>
            <w:webHidden/>
          </w:rPr>
          <w:fldChar w:fldCharType="end"/>
        </w:r>
      </w:hyperlink>
    </w:p>
    <w:p w14:paraId="27376238" w14:textId="1AFABD3A" w:rsidR="00AB7FED" w:rsidRDefault="00AB7FED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3008" w:history="1">
        <w:r w:rsidRPr="00331443">
          <w:rPr>
            <w:rStyle w:val="Lienhypertexte"/>
          </w:rPr>
          <w:t>Toutes les aventures de Sherlock Holmes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_Toc203493008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4ECC">
          <w:rPr>
            <w:webHidden/>
          </w:rPr>
          <w:t>165</w:t>
        </w:r>
        <w:r>
          <w:rPr>
            <w:webHidden/>
          </w:rPr>
          <w:fldChar w:fldCharType="end"/>
        </w:r>
      </w:hyperlink>
    </w:p>
    <w:p w14:paraId="12BFCB00" w14:textId="70C16786" w:rsidR="00AB7FED" w:rsidRDefault="00AB7FED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493009" w:history="1">
        <w:r w:rsidRPr="00331443">
          <w:rPr>
            <w:rStyle w:val="Lienhypertexte"/>
          </w:rPr>
          <w:t>À propos de cette édition électronique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_Toc203493009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64ECC">
          <w:rPr>
            <w:webHidden/>
          </w:rPr>
          <w:t>169</w:t>
        </w:r>
        <w:r>
          <w:rPr>
            <w:webHidden/>
          </w:rPr>
          <w:fldChar w:fldCharType="end"/>
        </w:r>
      </w:hyperlink>
    </w:p>
    <w:p w14:paraId="22399289" w14:textId="62DB6B81" w:rsidR="0071396A" w:rsidRDefault="0071396A">
      <w:r>
        <w:fldChar w:fldCharType="end"/>
      </w:r>
    </w:p>
    <w:p w14:paraId="15B76072" w14:textId="05A2A628" w:rsidR="0071396A" w:rsidRDefault="0071396A" w:rsidP="007369EF">
      <w:pPr>
        <w:pStyle w:val="Titre1"/>
      </w:pPr>
      <w:bookmarkStart w:id="0" w:name="_Toc203492994"/>
      <w:r>
        <w:lastRenderedPageBreak/>
        <w:t>Chapitre premier</w:t>
      </w:r>
      <w:r w:rsidR="004E080E">
        <w:br/>
      </w:r>
      <w:r w:rsidR="004E080E">
        <w:br/>
      </w:r>
      <w:r w:rsidR="007369EF">
        <w:t>M. </w:t>
      </w:r>
      <w:r>
        <w:t>Sherlock Holmes</w:t>
      </w:r>
      <w:bookmarkEnd w:id="0"/>
    </w:p>
    <w:p w14:paraId="36FBC49D" w14:textId="77777777" w:rsidR="0071396A" w:rsidRDefault="0071396A"/>
    <w:p w14:paraId="1AEFB303" w14:textId="55D72BD2" w:rsidR="007369EF" w:rsidRDefault="0071396A" w:rsidP="007369EF">
      <w:r>
        <w:t>En 1878</w:t>
      </w:r>
      <w:r w:rsidR="007369EF">
        <w:t xml:space="preserve">, </w:t>
      </w:r>
      <w:r>
        <w:t>reçu médecin à l</w:t>
      </w:r>
      <w:r w:rsidR="007369EF">
        <w:t>’</w:t>
      </w:r>
      <w:r>
        <w:t>Université de Londres</w:t>
      </w:r>
      <w:r w:rsidR="007369EF">
        <w:t xml:space="preserve">, </w:t>
      </w:r>
      <w:r>
        <w:t xml:space="preserve">je me rendis à </w:t>
      </w:r>
      <w:proofErr w:type="spellStart"/>
      <w:r>
        <w:t>Netley</w:t>
      </w:r>
      <w:proofErr w:type="spellEnd"/>
      <w:r>
        <w:t xml:space="preserve"> pour suivre les cours prescrits aux chirurgiens de l</w:t>
      </w:r>
      <w:r w:rsidR="007369EF">
        <w:t>’</w:t>
      </w:r>
      <w:r>
        <w:t>armée</w:t>
      </w:r>
      <w:r w:rsidR="007369EF">
        <w:t xml:space="preserve"> ; </w:t>
      </w:r>
      <w:r>
        <w:t>et là</w:t>
      </w:r>
      <w:r w:rsidR="007369EF">
        <w:t xml:space="preserve">, </w:t>
      </w:r>
      <w:r>
        <w:t>je complétai mes études</w:t>
      </w:r>
      <w:r w:rsidR="007369EF">
        <w:t xml:space="preserve">. </w:t>
      </w:r>
      <w:r>
        <w:t>On me désigna e</w:t>
      </w:r>
      <w:r>
        <w:t>n</w:t>
      </w:r>
      <w:r>
        <w:t>suite</w:t>
      </w:r>
      <w:r w:rsidR="007369EF">
        <w:t xml:space="preserve">, </w:t>
      </w:r>
      <w:r>
        <w:t>comme aide-major</w:t>
      </w:r>
      <w:r w:rsidR="007369EF">
        <w:t xml:space="preserve">, </w:t>
      </w:r>
      <w:r>
        <w:t xml:space="preserve">pour le </w:t>
      </w:r>
      <w:r w:rsidR="007369EF">
        <w:t>5</w:t>
      </w:r>
      <w:r w:rsidR="007369EF" w:rsidRPr="007369EF">
        <w:rPr>
          <w:vertAlign w:val="superscript"/>
        </w:rPr>
        <w:t>e</w:t>
      </w:r>
      <w:r>
        <w:t xml:space="preserve"> régiment de fusiliers de Northumberland en garnison aux Indes</w:t>
      </w:r>
      <w:r w:rsidR="007369EF">
        <w:t>.</w:t>
      </w:r>
    </w:p>
    <w:p w14:paraId="0F7D079B" w14:textId="77777777" w:rsidR="007369EF" w:rsidRDefault="0071396A" w:rsidP="007369EF">
      <w:r>
        <w:t>Avant que j</w:t>
      </w:r>
      <w:r w:rsidR="007369EF">
        <w:t>’</w:t>
      </w:r>
      <w:r>
        <w:t>eusse pu le rejoindre</w:t>
      </w:r>
      <w:r w:rsidR="007369EF">
        <w:t xml:space="preserve">, </w:t>
      </w:r>
      <w:r>
        <w:t>la seconde guerre d</w:t>
      </w:r>
      <w:r w:rsidR="007369EF">
        <w:t>’</w:t>
      </w:r>
      <w:r>
        <w:t>Afghanistan avait éclaté</w:t>
      </w:r>
      <w:r w:rsidR="007369EF">
        <w:t xml:space="preserve">. </w:t>
      </w:r>
      <w:r>
        <w:t>En débarquant à Bombay</w:t>
      </w:r>
      <w:r w:rsidR="007369EF">
        <w:t xml:space="preserve">, </w:t>
      </w:r>
      <w:r>
        <w:t>j</w:t>
      </w:r>
      <w:r w:rsidR="007369EF">
        <w:t>’</w:t>
      </w:r>
      <w:r>
        <w:t>appris que mon corps d</w:t>
      </w:r>
      <w:r w:rsidR="007369EF">
        <w:t>’</w:t>
      </w:r>
      <w:r>
        <w:t>armée s</w:t>
      </w:r>
      <w:r w:rsidR="007369EF">
        <w:t>’</w:t>
      </w:r>
      <w:r>
        <w:t>était engagé dans les défilés</w:t>
      </w:r>
      <w:r w:rsidR="007369EF">
        <w:t xml:space="preserve"> ; </w:t>
      </w:r>
      <w:r>
        <w:t>il avait même poussé très avant en territoire ennemi</w:t>
      </w:r>
      <w:r w:rsidR="007369EF">
        <w:t xml:space="preserve">. </w:t>
      </w:r>
      <w:proofErr w:type="spellStart"/>
      <w:r>
        <w:t>A</w:t>
      </w:r>
      <w:proofErr w:type="spellEnd"/>
      <w:r>
        <w:t xml:space="preserve"> l</w:t>
      </w:r>
      <w:r w:rsidR="007369EF">
        <w:t>’</w:t>
      </w:r>
      <w:r>
        <w:t>exemple de plusieurs autres officiers dans mon cas</w:t>
      </w:r>
      <w:r w:rsidR="007369EF">
        <w:t xml:space="preserve">, </w:t>
      </w:r>
      <w:r>
        <w:t>je partis à sa poursuite aussitôt</w:t>
      </w:r>
      <w:r w:rsidR="007369EF">
        <w:t xml:space="preserve"> ; </w:t>
      </w:r>
      <w:r>
        <w:t>et je parvins sans encombre à Kandahar</w:t>
      </w:r>
      <w:r w:rsidR="007369EF">
        <w:t xml:space="preserve">, </w:t>
      </w:r>
      <w:r>
        <w:t>où il statio</w:t>
      </w:r>
      <w:r>
        <w:t>n</w:t>
      </w:r>
      <w:r>
        <w:t>nait</w:t>
      </w:r>
      <w:r w:rsidR="007369EF">
        <w:t xml:space="preserve">. </w:t>
      </w:r>
      <w:r>
        <w:t>J</w:t>
      </w:r>
      <w:r w:rsidR="007369EF">
        <w:t>’</w:t>
      </w:r>
      <w:r>
        <w:t>entrai immédiatement en fonctions</w:t>
      </w:r>
      <w:r w:rsidR="007369EF">
        <w:t>.</w:t>
      </w:r>
    </w:p>
    <w:p w14:paraId="7E597611" w14:textId="77777777" w:rsidR="007369EF" w:rsidRDefault="0071396A" w:rsidP="007369EF">
      <w:r>
        <w:t>Si la campagne procura des décorations et de l</w:t>
      </w:r>
      <w:r w:rsidR="007369EF">
        <w:t>’</w:t>
      </w:r>
      <w:r>
        <w:t>avancement à certains</w:t>
      </w:r>
      <w:r w:rsidR="007369EF">
        <w:t xml:space="preserve">, </w:t>
      </w:r>
      <w:r>
        <w:t>à moi elle n</w:t>
      </w:r>
      <w:r w:rsidR="007369EF">
        <w:t>’</w:t>
      </w:r>
      <w:r>
        <w:t>apporta que déboires et malheurs</w:t>
      </w:r>
      <w:r w:rsidR="007369EF">
        <w:t xml:space="preserve">. </w:t>
      </w:r>
      <w:r>
        <w:t>On me détacha de ma brigade pour m</w:t>
      </w:r>
      <w:r w:rsidR="007369EF">
        <w:t>’</w:t>
      </w:r>
      <w:r>
        <w:t>adjoindre au régiment de Ber</w:t>
      </w:r>
      <w:r>
        <w:t>k</w:t>
      </w:r>
      <w:r>
        <w:t>shire</w:t>
      </w:r>
      <w:r w:rsidR="007369EF">
        <w:t xml:space="preserve"> ; </w:t>
      </w:r>
      <w:r>
        <w:t xml:space="preserve">ainsi je participai à la fatale bataille de </w:t>
      </w:r>
      <w:proofErr w:type="spellStart"/>
      <w:r>
        <w:t>Maiwand</w:t>
      </w:r>
      <w:proofErr w:type="spellEnd"/>
      <w:r w:rsidR="007369EF">
        <w:t xml:space="preserve">. </w:t>
      </w:r>
      <w:r>
        <w:t>Une balle m</w:t>
      </w:r>
      <w:r w:rsidR="007369EF">
        <w:t>’</w:t>
      </w:r>
      <w:r>
        <w:t>atteignit à l</w:t>
      </w:r>
      <w:r w:rsidR="007369EF">
        <w:t>’</w:t>
      </w:r>
      <w:r>
        <w:t>épaule</w:t>
      </w:r>
      <w:r w:rsidR="007369EF">
        <w:t xml:space="preserve"> ; </w:t>
      </w:r>
      <w:r>
        <w:t>elle me fracassa l</w:t>
      </w:r>
      <w:r w:rsidR="007369EF">
        <w:t>’</w:t>
      </w:r>
      <w:r>
        <w:t>os et frôla l</w:t>
      </w:r>
      <w:r w:rsidR="007369EF">
        <w:t>’</w:t>
      </w:r>
      <w:r>
        <w:t>artère sous-clavière</w:t>
      </w:r>
      <w:r w:rsidR="007369EF">
        <w:t xml:space="preserve">. </w:t>
      </w:r>
      <w:r>
        <w:t>Je n</w:t>
      </w:r>
      <w:r w:rsidR="007369EF">
        <w:t>’</w:t>
      </w:r>
      <w:r>
        <w:t>échappai aux sanguinaires Ghazis que par le d</w:t>
      </w:r>
      <w:r>
        <w:t>é</w:t>
      </w:r>
      <w:r>
        <w:t>vouement et le courage de mon ordonnance Murray</w:t>
      </w:r>
      <w:r w:rsidR="007369EF">
        <w:t xml:space="preserve"> : </w:t>
      </w:r>
      <w:r>
        <w:t>il me jeta en travers d</w:t>
      </w:r>
      <w:r w:rsidR="007369EF">
        <w:t>’</w:t>
      </w:r>
      <w:r>
        <w:t>un cheval de bât et put me ramener dans nos lignes</w:t>
      </w:r>
      <w:r w:rsidR="007369EF">
        <w:t>.</w:t>
      </w:r>
    </w:p>
    <w:p w14:paraId="0621BCCE" w14:textId="77777777" w:rsidR="007369EF" w:rsidRDefault="0071396A" w:rsidP="007369EF">
      <w:r>
        <w:t>Épuisé par les souffrances et les privations</w:t>
      </w:r>
      <w:r w:rsidR="007369EF">
        <w:t xml:space="preserve">. </w:t>
      </w:r>
      <w:r>
        <w:t>Je fus dirigé</w:t>
      </w:r>
      <w:r w:rsidR="007369EF">
        <w:t xml:space="preserve">, </w:t>
      </w:r>
      <w:r>
        <w:t>avec un convoi de nombreux blessés</w:t>
      </w:r>
      <w:r w:rsidR="007369EF">
        <w:t xml:space="preserve">, </w:t>
      </w:r>
      <w:r>
        <w:t>sur l</w:t>
      </w:r>
      <w:r w:rsidR="007369EF">
        <w:t>’</w:t>
      </w:r>
      <w:r>
        <w:t>hôpital de Peshawar</w:t>
      </w:r>
      <w:r w:rsidR="007369EF">
        <w:t xml:space="preserve">. </w:t>
      </w:r>
      <w:r>
        <w:t>Bie</w:t>
      </w:r>
      <w:r>
        <w:t>n</w:t>
      </w:r>
      <w:r>
        <w:t>tôt</w:t>
      </w:r>
      <w:r w:rsidR="007369EF">
        <w:t xml:space="preserve">, </w:t>
      </w:r>
      <w:r>
        <w:t>j</w:t>
      </w:r>
      <w:r w:rsidR="007369EF">
        <w:t>’</w:t>
      </w:r>
      <w:r>
        <w:t>entrai en convalescence</w:t>
      </w:r>
      <w:r w:rsidR="007369EF">
        <w:t xml:space="preserve"> ; </w:t>
      </w:r>
      <w:r>
        <w:t xml:space="preserve">je me promenais déjà </w:t>
      </w:r>
      <w:r>
        <w:lastRenderedPageBreak/>
        <w:t>dans les sa</w:t>
      </w:r>
      <w:r>
        <w:t>l</w:t>
      </w:r>
      <w:r>
        <w:t>les</w:t>
      </w:r>
      <w:r w:rsidR="007369EF">
        <w:t xml:space="preserve">, </w:t>
      </w:r>
      <w:r>
        <w:t>et même j</w:t>
      </w:r>
      <w:r w:rsidR="007369EF">
        <w:t>’</w:t>
      </w:r>
      <w:r>
        <w:t>allais me chauffer au soleil sous la véranda</w:t>
      </w:r>
      <w:r w:rsidR="007369EF">
        <w:t xml:space="preserve">, </w:t>
      </w:r>
      <w:r>
        <w:t>quand la fièvre entérique me terrassa</w:t>
      </w:r>
      <w:r w:rsidR="007369EF">
        <w:t xml:space="preserve"> : </w:t>
      </w:r>
      <w:r>
        <w:t>c</w:t>
      </w:r>
      <w:r w:rsidR="007369EF">
        <w:t>’</w:t>
      </w:r>
      <w:r>
        <w:t>est le fléau de nos col</w:t>
      </w:r>
      <w:r>
        <w:t>o</w:t>
      </w:r>
      <w:r>
        <w:t>nies i</w:t>
      </w:r>
      <w:r>
        <w:t>n</w:t>
      </w:r>
      <w:r>
        <w:t>diennes</w:t>
      </w:r>
      <w:r w:rsidR="007369EF">
        <w:t xml:space="preserve">. </w:t>
      </w:r>
      <w:r>
        <w:t>Des mois durant</w:t>
      </w:r>
      <w:r w:rsidR="007369EF">
        <w:t xml:space="preserve">, </w:t>
      </w:r>
      <w:r>
        <w:t>on désespéra de moi</w:t>
      </w:r>
      <w:r w:rsidR="007369EF">
        <w:t xml:space="preserve">. </w:t>
      </w:r>
      <w:r>
        <w:t>Enfin je revins à la vie</w:t>
      </w:r>
      <w:r w:rsidR="007369EF">
        <w:t xml:space="preserve">. </w:t>
      </w:r>
      <w:r>
        <w:t>Mais j</w:t>
      </w:r>
      <w:r w:rsidR="007369EF">
        <w:t>’</w:t>
      </w:r>
      <w:r>
        <w:t>étais si faible</w:t>
      </w:r>
      <w:r w:rsidR="007369EF">
        <w:t xml:space="preserve">, </w:t>
      </w:r>
      <w:r>
        <w:t>tellement amaigri</w:t>
      </w:r>
      <w:r w:rsidR="007369EF">
        <w:t xml:space="preserve">, </w:t>
      </w:r>
      <w:r>
        <w:t>qu</w:t>
      </w:r>
      <w:r w:rsidR="007369EF">
        <w:t>’</w:t>
      </w:r>
      <w:r>
        <w:t>une commission médicale décida mon rapatriement immédiat</w:t>
      </w:r>
      <w:r w:rsidR="007369EF">
        <w:t xml:space="preserve">. </w:t>
      </w:r>
      <w:r>
        <w:t>Je m</w:t>
      </w:r>
      <w:r w:rsidR="007369EF">
        <w:t>’</w:t>
      </w:r>
      <w:r>
        <w:t xml:space="preserve">embarquai sur le transport </w:t>
      </w:r>
      <w:r>
        <w:rPr>
          <w:i/>
          <w:iCs/>
        </w:rPr>
        <w:t>Oronte</w:t>
      </w:r>
      <w:r>
        <w:t xml:space="preserve"> et</w:t>
      </w:r>
      <w:r w:rsidR="007369EF">
        <w:t xml:space="preserve">, </w:t>
      </w:r>
      <w:r>
        <w:t>un mois plus tard</w:t>
      </w:r>
      <w:r w:rsidR="007369EF">
        <w:t xml:space="preserve">, </w:t>
      </w:r>
      <w:r>
        <w:t>je posai le pied sur la jetée de Portsmouth</w:t>
      </w:r>
      <w:r w:rsidR="007369EF">
        <w:t xml:space="preserve">. </w:t>
      </w:r>
      <w:r>
        <w:t>Ma santé était irrém</w:t>
      </w:r>
      <w:r>
        <w:t>é</w:t>
      </w:r>
      <w:r>
        <w:t>diablement perdue</w:t>
      </w:r>
      <w:r w:rsidR="007369EF">
        <w:t xml:space="preserve">. </w:t>
      </w:r>
      <w:r>
        <w:t>Toutefois</w:t>
      </w:r>
      <w:r w:rsidR="007369EF">
        <w:t xml:space="preserve">, </w:t>
      </w:r>
      <w:r>
        <w:t>un gouvernement paternel m</w:t>
      </w:r>
      <w:r w:rsidR="007369EF">
        <w:t>’</w:t>
      </w:r>
      <w:r>
        <w:t>octroya neuf mois pour l</w:t>
      </w:r>
      <w:r w:rsidR="007369EF">
        <w:t>’</w:t>
      </w:r>
      <w:r>
        <w:t>améliorer</w:t>
      </w:r>
      <w:r w:rsidR="007369EF">
        <w:t>.</w:t>
      </w:r>
    </w:p>
    <w:p w14:paraId="7939977C" w14:textId="77777777" w:rsidR="00AA2DC6" w:rsidRPr="00AA2DC6" w:rsidRDefault="00AA2DC6" w:rsidP="00AA2DC6">
      <w:pPr>
        <w:pStyle w:val="Centr"/>
      </w:pPr>
      <w:r w:rsidRPr="00AA2DC6">
        <w:fldChar w:fldCharType="begin"/>
      </w:r>
      <w:r w:rsidRPr="00AA2DC6">
        <w:instrText xml:space="preserve">INCLUDEPICTURE "../Une%20étude%20en%20rouge1_fichiers/stud-01.gif" \* MERGEFORMATINET </w:instrText>
      </w:r>
      <w:r w:rsidRPr="00AA2DC6">
        <w:fldChar w:fldCharType="separate"/>
      </w:r>
      <w:r w:rsidRPr="00AA2DC6">
        <w:pict w14:anchorId="2DD255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alt="Richard Gutschmidt, 1902" style="width:187.2pt;height:302.4pt">
            <v:imagedata r:id="rId10" r:href="rId11"/>
          </v:shape>
        </w:pict>
      </w:r>
      <w:r w:rsidRPr="00AA2DC6">
        <w:fldChar w:fldCharType="end"/>
      </w:r>
    </w:p>
    <w:p w14:paraId="6B8E6F81" w14:textId="77777777" w:rsidR="007369EF" w:rsidRDefault="0071396A" w:rsidP="00AA2DC6">
      <w:pPr>
        <w:pStyle w:val="Centr"/>
      </w:pPr>
      <w:r>
        <w:t>Je n</w:t>
      </w:r>
      <w:r w:rsidR="007369EF">
        <w:t>’</w:t>
      </w:r>
      <w:r>
        <w:t>avais en Angleterre ni parents ni amis</w:t>
      </w:r>
      <w:r w:rsidR="007369EF">
        <w:t xml:space="preserve"> : </w:t>
      </w:r>
      <w:r>
        <w:t>j</w:t>
      </w:r>
      <w:r w:rsidR="007369EF">
        <w:t>’</w:t>
      </w:r>
      <w:r>
        <w:t>étais aussi l</w:t>
      </w:r>
      <w:r>
        <w:t>i</w:t>
      </w:r>
      <w:r>
        <w:t>bre que l</w:t>
      </w:r>
      <w:r w:rsidR="007369EF">
        <w:t>’</w:t>
      </w:r>
      <w:r>
        <w:t>air</w:t>
      </w:r>
      <w:r w:rsidR="007369EF">
        <w:t xml:space="preserve"> – </w:t>
      </w:r>
      <w:r>
        <w:t>autant</w:t>
      </w:r>
      <w:r w:rsidR="007369EF">
        <w:t xml:space="preserve">, </w:t>
      </w:r>
      <w:r>
        <w:t>du moins</w:t>
      </w:r>
      <w:r w:rsidR="007369EF">
        <w:t xml:space="preserve">, </w:t>
      </w:r>
      <w:r>
        <w:t>qu</w:t>
      </w:r>
      <w:r w:rsidR="007369EF">
        <w:t>’</w:t>
      </w:r>
      <w:r>
        <w:t>on peut l</w:t>
      </w:r>
      <w:r w:rsidR="007369EF">
        <w:t>’</w:t>
      </w:r>
      <w:r>
        <w:t>être avec un rev</w:t>
      </w:r>
      <w:r>
        <w:t>e</w:t>
      </w:r>
      <w:r>
        <w:t>nu qu</w:t>
      </w:r>
      <w:r>
        <w:t>o</w:t>
      </w:r>
      <w:r>
        <w:t>tidien de neuf shillings et six pence</w:t>
      </w:r>
      <w:r w:rsidR="007369EF">
        <w:t xml:space="preserve"> ! </w:t>
      </w:r>
      <w:r>
        <w:t>Naturellement</w:t>
      </w:r>
      <w:r w:rsidR="007369EF">
        <w:t xml:space="preserve">, </w:t>
      </w:r>
      <w:r>
        <w:t>je me dirigeai vers Londres</w:t>
      </w:r>
      <w:r w:rsidR="007369EF">
        <w:t xml:space="preserve">, </w:t>
      </w:r>
      <w:r>
        <w:t>ce grand cloaque où se déversent irr</w:t>
      </w:r>
      <w:r>
        <w:t>é</w:t>
      </w:r>
      <w:r>
        <w:t>sistibl</w:t>
      </w:r>
      <w:r>
        <w:t>e</w:t>
      </w:r>
      <w:r>
        <w:t>ment tous les flâneurs et tous les paresseux de l</w:t>
      </w:r>
      <w:r w:rsidR="007369EF">
        <w:t>’</w:t>
      </w:r>
      <w:r>
        <w:t>Empire</w:t>
      </w:r>
      <w:r w:rsidR="007369EF">
        <w:t xml:space="preserve">. </w:t>
      </w:r>
      <w:r>
        <w:t>Pendant quelque temps</w:t>
      </w:r>
      <w:r w:rsidR="007369EF">
        <w:t xml:space="preserve">, </w:t>
      </w:r>
      <w:r>
        <w:t>je menai dans un hôtel privé du Strand une existence sans but et sans confort</w:t>
      </w:r>
      <w:r w:rsidR="007369EF">
        <w:t xml:space="preserve"> ; </w:t>
      </w:r>
      <w:r>
        <w:t>je dépensais très libér</w:t>
      </w:r>
      <w:r>
        <w:t>a</w:t>
      </w:r>
      <w:r>
        <w:t>lement</w:t>
      </w:r>
      <w:r w:rsidR="007369EF">
        <w:t xml:space="preserve">. </w:t>
      </w:r>
      <w:proofErr w:type="spellStart"/>
      <w:r>
        <w:t>A</w:t>
      </w:r>
      <w:proofErr w:type="spellEnd"/>
      <w:r>
        <w:t xml:space="preserve"> la fin</w:t>
      </w:r>
      <w:r w:rsidR="007369EF">
        <w:t xml:space="preserve">, </w:t>
      </w:r>
      <w:r>
        <w:t>ma situation pécuniaire m</w:t>
      </w:r>
      <w:r w:rsidR="007369EF">
        <w:t>’</w:t>
      </w:r>
      <w:r>
        <w:t>alarma</w:t>
      </w:r>
      <w:r w:rsidR="007369EF">
        <w:t xml:space="preserve">. </w:t>
      </w:r>
      <w:r>
        <w:t>Je me vis en face de l</w:t>
      </w:r>
      <w:r w:rsidR="007369EF">
        <w:t>’</w:t>
      </w:r>
      <w:r>
        <w:t>alternative suivante</w:t>
      </w:r>
      <w:r w:rsidR="007369EF">
        <w:t xml:space="preserve"> : </w:t>
      </w:r>
      <w:r>
        <w:t xml:space="preserve">ou me </w:t>
      </w:r>
      <w:r>
        <w:lastRenderedPageBreak/>
        <w:t>retirer quelque part à la campagne</w:t>
      </w:r>
      <w:r w:rsidR="007369EF">
        <w:t xml:space="preserve">, </w:t>
      </w:r>
      <w:r>
        <w:t>ou changer du tout au tout mon train de vie</w:t>
      </w:r>
      <w:r w:rsidR="007369EF">
        <w:t xml:space="preserve">. </w:t>
      </w:r>
      <w:r>
        <w:t>C</w:t>
      </w:r>
      <w:r w:rsidR="007369EF">
        <w:t>’</w:t>
      </w:r>
      <w:r>
        <w:t>est à ce dernier parti que je m</w:t>
      </w:r>
      <w:r w:rsidR="007369EF">
        <w:t>’</w:t>
      </w:r>
      <w:r>
        <w:t>arrêtai</w:t>
      </w:r>
      <w:r w:rsidR="007369EF">
        <w:t xml:space="preserve"> ; </w:t>
      </w:r>
      <w:r>
        <w:t>et</w:t>
      </w:r>
      <w:r w:rsidR="007369EF">
        <w:t xml:space="preserve">, </w:t>
      </w:r>
      <w:r>
        <w:t>pour commencer</w:t>
      </w:r>
      <w:r w:rsidR="007369EF">
        <w:t xml:space="preserve">, </w:t>
      </w:r>
      <w:r>
        <w:t>je résolus de quitter l</w:t>
      </w:r>
      <w:r w:rsidR="007369EF">
        <w:t>’</w:t>
      </w:r>
      <w:r>
        <w:t>hôtel pour m</w:t>
      </w:r>
      <w:r w:rsidR="007369EF">
        <w:t>’</w:t>
      </w:r>
      <w:r>
        <w:t>établir dans un endroit moins fashi</w:t>
      </w:r>
      <w:r>
        <w:t>o</w:t>
      </w:r>
      <w:r>
        <w:t>nable et moins coûteux</w:t>
      </w:r>
      <w:r w:rsidR="007369EF">
        <w:t>.</w:t>
      </w:r>
    </w:p>
    <w:p w14:paraId="29BF3957" w14:textId="77777777" w:rsidR="007369EF" w:rsidRDefault="0071396A" w:rsidP="007369EF">
      <w:r>
        <w:t>Le jour où j</w:t>
      </w:r>
      <w:r w:rsidR="007369EF">
        <w:t>’</w:t>
      </w:r>
      <w:r>
        <w:t>avais mûri cette grande décision</w:t>
      </w:r>
      <w:r w:rsidR="007369EF">
        <w:t xml:space="preserve">, </w:t>
      </w:r>
      <w:r>
        <w:t>j</w:t>
      </w:r>
      <w:r w:rsidR="007369EF">
        <w:t>’</w:t>
      </w:r>
      <w:r>
        <w:t>étais allé pre</w:t>
      </w:r>
      <w:r>
        <w:t>n</w:t>
      </w:r>
      <w:r>
        <w:t xml:space="preserve">dre un verre au </w:t>
      </w:r>
      <w:proofErr w:type="spellStart"/>
      <w:r>
        <w:rPr>
          <w:i/>
          <w:iCs/>
        </w:rPr>
        <w:t>Criterion</w:t>
      </w:r>
      <w:proofErr w:type="spellEnd"/>
      <w:r>
        <w:rPr>
          <w:i/>
          <w:iCs/>
        </w:rPr>
        <w:t xml:space="preserve"> Bar</w:t>
      </w:r>
      <w:r w:rsidR="007369EF">
        <w:t xml:space="preserve"> ; </w:t>
      </w:r>
      <w:r>
        <w:t>quelqu</w:t>
      </w:r>
      <w:r w:rsidR="007369EF">
        <w:t>’</w:t>
      </w:r>
      <w:r>
        <w:t>un me toucha l</w:t>
      </w:r>
      <w:r w:rsidR="007369EF">
        <w:t>’</w:t>
      </w:r>
      <w:r>
        <w:t>épaule</w:t>
      </w:r>
      <w:r w:rsidR="007369EF">
        <w:t xml:space="preserve">. </w:t>
      </w:r>
      <w:r>
        <w:t>Je reconnus l</w:t>
      </w:r>
      <w:r w:rsidR="007369EF">
        <w:t>’</w:t>
      </w:r>
      <w:r>
        <w:t>ex-infirmier Stamford</w:t>
      </w:r>
      <w:r w:rsidR="007369EF">
        <w:t xml:space="preserve">, </w:t>
      </w:r>
      <w:r>
        <w:t>que j</w:t>
      </w:r>
      <w:r w:rsidR="007369EF">
        <w:t>’</w:t>
      </w:r>
      <w:r>
        <w:t>avais eu sous mes ordres à Barts</w:t>
      </w:r>
      <w:r w:rsidR="007369EF">
        <w:t xml:space="preserve">. </w:t>
      </w:r>
      <w:r>
        <w:t>Pour un homme réduit à la solitude</w:t>
      </w:r>
      <w:r w:rsidR="007369EF">
        <w:t xml:space="preserve">, </w:t>
      </w:r>
      <w:r>
        <w:t>c</w:t>
      </w:r>
      <w:r w:rsidR="007369EF">
        <w:t>’</w:t>
      </w:r>
      <w:r>
        <w:t>était vraiment une chose agréable que l</w:t>
      </w:r>
      <w:r w:rsidR="007369EF">
        <w:t>’</w:t>
      </w:r>
      <w:r>
        <w:t>apparition d</w:t>
      </w:r>
      <w:r w:rsidR="007369EF">
        <w:t>’</w:t>
      </w:r>
      <w:r>
        <w:t>un visage familier</w:t>
      </w:r>
      <w:r w:rsidR="007369EF">
        <w:t xml:space="preserve">. </w:t>
      </w:r>
      <w:r>
        <w:t>Auparavant Stamford n</w:t>
      </w:r>
      <w:r w:rsidR="007369EF">
        <w:t>’</w:t>
      </w:r>
      <w:r>
        <w:t>avait jamais été un réel ami</w:t>
      </w:r>
      <w:r w:rsidR="007369EF">
        <w:t xml:space="preserve">, </w:t>
      </w:r>
      <w:r>
        <w:t>mais</w:t>
      </w:r>
      <w:r w:rsidR="007369EF">
        <w:t xml:space="preserve">, </w:t>
      </w:r>
      <w:r>
        <w:t>ce jour-là</w:t>
      </w:r>
      <w:r w:rsidR="007369EF">
        <w:t xml:space="preserve">, </w:t>
      </w:r>
      <w:r>
        <w:t>je l</w:t>
      </w:r>
      <w:r w:rsidR="007369EF">
        <w:t>’</w:t>
      </w:r>
      <w:r>
        <w:t>accueillis avec chaleur</w:t>
      </w:r>
      <w:r w:rsidR="007369EF">
        <w:t xml:space="preserve">, </w:t>
      </w:r>
      <w:r>
        <w:t>et lui</w:t>
      </w:r>
      <w:r w:rsidR="007369EF">
        <w:t xml:space="preserve">, </w:t>
      </w:r>
      <w:r>
        <w:t>parallèlement</w:t>
      </w:r>
      <w:r w:rsidR="007369EF">
        <w:t xml:space="preserve">, </w:t>
      </w:r>
      <w:r>
        <w:t>parut enchanté de la rencontre</w:t>
      </w:r>
      <w:r w:rsidR="007369EF">
        <w:t xml:space="preserve">. </w:t>
      </w:r>
      <w:r>
        <w:t>Dans l</w:t>
      </w:r>
      <w:r w:rsidR="007369EF">
        <w:t>’</w:t>
      </w:r>
      <w:r>
        <w:t>exubérance de ma joie</w:t>
      </w:r>
      <w:r w:rsidR="007369EF">
        <w:t xml:space="preserve">, </w:t>
      </w:r>
      <w:r>
        <w:t>je l</w:t>
      </w:r>
      <w:r w:rsidR="007369EF">
        <w:t>’</w:t>
      </w:r>
      <w:r>
        <w:t xml:space="preserve">invitai à déjeuner au </w:t>
      </w:r>
      <w:r>
        <w:rPr>
          <w:i/>
          <w:iCs/>
        </w:rPr>
        <w:t>Holborn</w:t>
      </w:r>
      <w:r w:rsidR="007369EF">
        <w:t xml:space="preserve"> ; </w:t>
      </w:r>
      <w:r>
        <w:t>nous partîmes ensemble en fiacre</w:t>
      </w:r>
      <w:r w:rsidR="007369EF">
        <w:t>.</w:t>
      </w:r>
    </w:p>
    <w:p w14:paraId="7037099C" w14:textId="52588A51" w:rsidR="007369EF" w:rsidRDefault="007369EF" w:rsidP="007369EF">
      <w:r>
        <w:t>« </w:t>
      </w:r>
      <w:r w:rsidR="0071396A">
        <w:t>A quoi avez-vous donc passé le temps</w:t>
      </w:r>
      <w:r>
        <w:t xml:space="preserve">, </w:t>
      </w:r>
      <w:r w:rsidR="0071396A">
        <w:t>Watson</w:t>
      </w:r>
      <w:r>
        <w:t xml:space="preserve"> ? </w:t>
      </w:r>
      <w:r w:rsidR="0071396A">
        <w:t>me d</w:t>
      </w:r>
      <w:r w:rsidR="0071396A">
        <w:t>e</w:t>
      </w:r>
      <w:r w:rsidR="0071396A">
        <w:t>manda-t-il sans dissimuler son étonnement</w:t>
      </w:r>
      <w:r>
        <w:t xml:space="preserve">, </w:t>
      </w:r>
      <w:r w:rsidR="0071396A">
        <w:t>tandis que nous roulions avec une bruit de ferraille à travers les rues enco</w:t>
      </w:r>
      <w:r w:rsidR="0071396A">
        <w:t>m</w:t>
      </w:r>
      <w:r w:rsidR="0071396A">
        <w:t>brées de Londres</w:t>
      </w:r>
      <w:r>
        <w:t xml:space="preserve">. </w:t>
      </w:r>
      <w:r w:rsidR="0071396A">
        <w:t>Vous êtes aussi mince qu</w:t>
      </w:r>
      <w:r>
        <w:t>’</w:t>
      </w:r>
      <w:r w:rsidR="0071396A">
        <w:t>une latte et aussi brun qu</w:t>
      </w:r>
      <w:r>
        <w:t>’</w:t>
      </w:r>
      <w:r w:rsidR="0071396A">
        <w:t>une noix</w:t>
      </w:r>
      <w:r>
        <w:t> ! »</w:t>
      </w:r>
    </w:p>
    <w:p w14:paraId="466D3F37" w14:textId="77777777" w:rsidR="007369EF" w:rsidRDefault="0071396A" w:rsidP="007369EF">
      <w:r>
        <w:t>Je lui racontai brièvement mes aventures</w:t>
      </w:r>
      <w:r w:rsidR="007369EF">
        <w:t>.</w:t>
      </w:r>
    </w:p>
    <w:p w14:paraId="0815F5A1" w14:textId="77777777" w:rsidR="007369EF" w:rsidRDefault="007369EF" w:rsidP="007369EF">
      <w:r>
        <w:t>« </w:t>
      </w:r>
      <w:r w:rsidR="0071396A">
        <w:t>Pauvre diable</w:t>
      </w:r>
      <w:r>
        <w:t xml:space="preserve"> ! </w:t>
      </w:r>
      <w:r w:rsidR="0071396A">
        <w:t>fit-il avec compassion</w:t>
      </w:r>
      <w:r>
        <w:t xml:space="preserve">, </w:t>
      </w:r>
      <w:r w:rsidR="0071396A">
        <w:t>après avoir écouté mon récit</w:t>
      </w:r>
      <w:r>
        <w:t xml:space="preserve">. </w:t>
      </w:r>
      <w:r w:rsidR="0071396A">
        <w:t>Qu</w:t>
      </w:r>
      <w:r>
        <w:t>’</w:t>
      </w:r>
      <w:r w:rsidR="0071396A">
        <w:t>est-ce que vous vous proposez de faire maint</w:t>
      </w:r>
      <w:r w:rsidR="0071396A">
        <w:t>e</w:t>
      </w:r>
      <w:r w:rsidR="0071396A">
        <w:t>nant</w:t>
      </w:r>
      <w:r>
        <w:t> ?</w:t>
      </w:r>
    </w:p>
    <w:p w14:paraId="476D8BA3" w14:textId="77777777" w:rsidR="007369EF" w:rsidRDefault="007369EF" w:rsidP="007369EF">
      <w:r>
        <w:t>— </w:t>
      </w:r>
      <w:r w:rsidR="0071396A">
        <w:t>Chercher un appartement</w:t>
      </w:r>
      <w:r>
        <w:t xml:space="preserve">, </w:t>
      </w:r>
      <w:r w:rsidR="0071396A">
        <w:t>répondis-je</w:t>
      </w:r>
      <w:r>
        <w:t xml:space="preserve">. </w:t>
      </w:r>
      <w:r w:rsidR="0071396A">
        <w:t>Peut-on se loger confortablement à bon marché</w:t>
      </w:r>
      <w:r>
        <w:t> ?</w:t>
      </w:r>
    </w:p>
    <w:p w14:paraId="2A8B2FD6" w14:textId="77777777" w:rsidR="007369EF" w:rsidRDefault="007369EF" w:rsidP="007369EF">
      <w:r>
        <w:t>— </w:t>
      </w:r>
      <w:r w:rsidR="0071396A">
        <w:t>Voilà qui est étrange</w:t>
      </w:r>
      <w:r>
        <w:t xml:space="preserve">, </w:t>
      </w:r>
      <w:r w:rsidR="0071396A">
        <w:t>dit mon compagnon</w:t>
      </w:r>
      <w:r>
        <w:t xml:space="preserve">. </w:t>
      </w:r>
      <w:r w:rsidR="0071396A">
        <w:t>Vous êtes le second aujourd</w:t>
      </w:r>
      <w:r>
        <w:t>’</w:t>
      </w:r>
      <w:r w:rsidR="0071396A">
        <w:t>hui à me poser cette question</w:t>
      </w:r>
      <w:r>
        <w:t>.</w:t>
      </w:r>
    </w:p>
    <w:p w14:paraId="5CE1A7DD" w14:textId="77777777" w:rsidR="007369EF" w:rsidRDefault="007369EF" w:rsidP="007369EF">
      <w:r>
        <w:t>— </w:t>
      </w:r>
      <w:r w:rsidR="0071396A">
        <w:t>Qui était le premier</w:t>
      </w:r>
      <w:r>
        <w:t> ?</w:t>
      </w:r>
    </w:p>
    <w:p w14:paraId="6DC3A082" w14:textId="77777777" w:rsidR="007369EF" w:rsidRDefault="007369EF" w:rsidP="007369EF">
      <w:r>
        <w:lastRenderedPageBreak/>
        <w:t>— </w:t>
      </w:r>
      <w:r w:rsidR="0071396A">
        <w:t>Un type qui travaille à l</w:t>
      </w:r>
      <w:r>
        <w:t>’</w:t>
      </w:r>
      <w:r w:rsidR="0071396A">
        <w:t>hôpital</w:t>
      </w:r>
      <w:r>
        <w:t xml:space="preserve">, </w:t>
      </w:r>
      <w:r w:rsidR="0071396A">
        <w:t>au laboratoire de chimie</w:t>
      </w:r>
      <w:r>
        <w:t xml:space="preserve">. </w:t>
      </w:r>
      <w:r w:rsidR="0071396A">
        <w:t>Ce matin</w:t>
      </w:r>
      <w:r>
        <w:t xml:space="preserve">, </w:t>
      </w:r>
      <w:r w:rsidR="0071396A">
        <w:t>il se plaignait de ne pas pouvoir trouver avec qui pa</w:t>
      </w:r>
      <w:r w:rsidR="0071396A">
        <w:t>r</w:t>
      </w:r>
      <w:r w:rsidR="0071396A">
        <w:t>tager un bel appartement qu</w:t>
      </w:r>
      <w:r>
        <w:t>’</w:t>
      </w:r>
      <w:r w:rsidR="0071396A">
        <w:t>il a déniché</w:t>
      </w:r>
      <w:r>
        <w:t xml:space="preserve"> : </w:t>
      </w:r>
      <w:r w:rsidR="0071396A">
        <w:t>il est trop cher pour lui seul</w:t>
      </w:r>
      <w:r>
        <w:t>.</w:t>
      </w:r>
    </w:p>
    <w:p w14:paraId="7766D7E0" w14:textId="57F1AE96" w:rsidR="007369EF" w:rsidRDefault="007369EF" w:rsidP="007369EF">
      <w:r>
        <w:t>— </w:t>
      </w:r>
      <w:r w:rsidR="0071396A">
        <w:t>Par Jupiter</w:t>
      </w:r>
      <w:r>
        <w:t xml:space="preserve"> ! </w:t>
      </w:r>
      <w:r w:rsidR="0071396A">
        <w:t>m</w:t>
      </w:r>
      <w:r>
        <w:t>’</w:t>
      </w:r>
      <w:r w:rsidR="0071396A">
        <w:t>écriai-je</w:t>
      </w:r>
      <w:r>
        <w:t xml:space="preserve">. </w:t>
      </w:r>
      <w:r w:rsidR="0071396A">
        <w:t>S</w:t>
      </w:r>
      <w:r>
        <w:t>’</w:t>
      </w:r>
      <w:r w:rsidR="0071396A">
        <w:t>il cherche un colocataire</w:t>
      </w:r>
      <w:r>
        <w:t xml:space="preserve">, </w:t>
      </w:r>
      <w:r w:rsidR="0071396A">
        <w:t>je suis son homme</w:t>
      </w:r>
      <w:r>
        <w:t xml:space="preserve">. </w:t>
      </w:r>
      <w:r w:rsidR="0071396A">
        <w:t>La solitude me pèse</w:t>
      </w:r>
      <w:r>
        <w:t xml:space="preserve">, </w:t>
      </w:r>
      <w:r w:rsidR="0071396A">
        <w:t>à la fin</w:t>
      </w:r>
      <w:r>
        <w:t> ! »</w:t>
      </w:r>
    </w:p>
    <w:p w14:paraId="41525A66" w14:textId="77777777" w:rsidR="007369EF" w:rsidRDefault="0071396A" w:rsidP="007369EF">
      <w:r>
        <w:t>Le jeune Stamford me regarda d</w:t>
      </w:r>
      <w:r w:rsidR="007369EF">
        <w:t>’</w:t>
      </w:r>
      <w:r>
        <w:t>un air assez bizarre par-dessus son verre de vin</w:t>
      </w:r>
      <w:r w:rsidR="007369EF">
        <w:t>.</w:t>
      </w:r>
    </w:p>
    <w:p w14:paraId="5D464A18" w14:textId="77777777" w:rsidR="007369EF" w:rsidRDefault="007369EF" w:rsidP="007369EF">
      <w:r>
        <w:t>« </w:t>
      </w:r>
      <w:r w:rsidR="0071396A">
        <w:t>Si vous connaissiez Sherlock Holmes</w:t>
      </w:r>
      <w:r>
        <w:t xml:space="preserve">, </w:t>
      </w:r>
      <w:r w:rsidR="0071396A">
        <w:t>dit-il</w:t>
      </w:r>
      <w:r>
        <w:t xml:space="preserve">, </w:t>
      </w:r>
      <w:r w:rsidR="0071396A">
        <w:t>vous n</w:t>
      </w:r>
      <w:r>
        <w:t>’</w:t>
      </w:r>
      <w:r w:rsidR="0071396A">
        <w:t>aimeriez peut-être pas l</w:t>
      </w:r>
      <w:r>
        <w:t>’</w:t>
      </w:r>
      <w:r w:rsidR="0071396A">
        <w:t>avoir pour compagnon</w:t>
      </w:r>
      <w:r>
        <w:t>.</w:t>
      </w:r>
    </w:p>
    <w:p w14:paraId="3BB97701" w14:textId="77777777" w:rsidR="007369EF" w:rsidRDefault="007369EF" w:rsidP="007369EF">
      <w:r>
        <w:t>— </w:t>
      </w:r>
      <w:r w:rsidR="0071396A">
        <w:t>Pourquoi</w:t>
      </w:r>
      <w:r>
        <w:t xml:space="preserve"> ? </w:t>
      </w:r>
      <w:r w:rsidR="0071396A">
        <w:t>Vous avez quelque chose à dire contre lui</w:t>
      </w:r>
      <w:r>
        <w:t> ?</w:t>
      </w:r>
    </w:p>
    <w:p w14:paraId="76DF9037" w14:textId="77777777" w:rsidR="007369EF" w:rsidRDefault="007369EF" w:rsidP="007369EF">
      <w:r>
        <w:t>— </w:t>
      </w:r>
      <w:r w:rsidR="0071396A">
        <w:t>Oh</w:t>
      </w:r>
      <w:r>
        <w:t xml:space="preserve"> ! </w:t>
      </w:r>
      <w:r w:rsidR="0071396A">
        <w:t>non</w:t>
      </w:r>
      <w:r>
        <w:t xml:space="preserve">. </w:t>
      </w:r>
      <w:r w:rsidR="0071396A">
        <w:t>Seulement</w:t>
      </w:r>
      <w:r>
        <w:t xml:space="preserve">, </w:t>
      </w:r>
      <w:r w:rsidR="0071396A">
        <w:t>il a des idées spéciales</w:t>
      </w:r>
      <w:r>
        <w:t xml:space="preserve">… </w:t>
      </w:r>
      <w:r w:rsidR="0071396A">
        <w:t>Il s</w:t>
      </w:r>
      <w:r>
        <w:t>’</w:t>
      </w:r>
      <w:r w:rsidR="0071396A">
        <w:t>est e</w:t>
      </w:r>
      <w:r w:rsidR="0071396A">
        <w:t>n</w:t>
      </w:r>
      <w:r w:rsidR="0071396A">
        <w:t>tiché de certaines sciences</w:t>
      </w:r>
      <w:r>
        <w:t xml:space="preserve">… </w:t>
      </w:r>
      <w:r w:rsidR="0071396A">
        <w:t>Autant que j</w:t>
      </w:r>
      <w:r>
        <w:t>’</w:t>
      </w:r>
      <w:r w:rsidR="0071396A">
        <w:t>en puisse juger</w:t>
      </w:r>
      <w:r>
        <w:t xml:space="preserve">, </w:t>
      </w:r>
      <w:r w:rsidR="0071396A">
        <w:t>c</w:t>
      </w:r>
      <w:r>
        <w:t>’</w:t>
      </w:r>
      <w:r w:rsidR="0071396A">
        <w:t>est un assez bon type</w:t>
      </w:r>
      <w:r>
        <w:t>.</w:t>
      </w:r>
    </w:p>
    <w:p w14:paraId="6B02BC64" w14:textId="77777777" w:rsidR="007369EF" w:rsidRDefault="007369EF" w:rsidP="007369EF">
      <w:r>
        <w:t>— </w:t>
      </w:r>
      <w:r w:rsidR="0071396A">
        <w:t>Il étudie la médecine</w:t>
      </w:r>
      <w:r>
        <w:t xml:space="preserve">, </w:t>
      </w:r>
      <w:r w:rsidR="0071396A">
        <w:t>je suppose</w:t>
      </w:r>
      <w:r>
        <w:t>.</w:t>
      </w:r>
    </w:p>
    <w:p w14:paraId="6497D559" w14:textId="77777777" w:rsidR="007369EF" w:rsidRDefault="007369EF" w:rsidP="007369EF">
      <w:r>
        <w:t>— </w:t>
      </w:r>
      <w:r w:rsidR="0071396A">
        <w:t>Non</w:t>
      </w:r>
      <w:r>
        <w:t xml:space="preserve">. </w:t>
      </w:r>
      <w:r w:rsidR="0071396A">
        <w:t>Je n</w:t>
      </w:r>
      <w:r>
        <w:t>’</w:t>
      </w:r>
      <w:r w:rsidR="0071396A">
        <w:t>ai aucune idée de ce qu</w:t>
      </w:r>
      <w:r>
        <w:t>’</w:t>
      </w:r>
      <w:r w:rsidR="0071396A">
        <w:t>il fabrique</w:t>
      </w:r>
      <w:r>
        <w:t xml:space="preserve">. </w:t>
      </w:r>
      <w:r w:rsidR="0071396A">
        <w:t>Je le crois ferré à glace sur le chapitre de l</w:t>
      </w:r>
      <w:r>
        <w:t>’</w:t>
      </w:r>
      <w:r w:rsidR="0071396A">
        <w:t>anatomie</w:t>
      </w:r>
      <w:r>
        <w:t xml:space="preserve">, </w:t>
      </w:r>
      <w:r w:rsidR="0071396A">
        <w:t>et c</w:t>
      </w:r>
      <w:r>
        <w:t>’</w:t>
      </w:r>
      <w:r w:rsidR="0071396A">
        <w:t>est un chimiste de premier ordre</w:t>
      </w:r>
      <w:r>
        <w:t xml:space="preserve"> ; </w:t>
      </w:r>
      <w:r w:rsidR="0071396A">
        <w:t>mais je ne pense pas qu</w:t>
      </w:r>
      <w:r>
        <w:t>’</w:t>
      </w:r>
      <w:r w:rsidR="0071396A">
        <w:t>il ait jamais réellement suivi des cours de médecine</w:t>
      </w:r>
      <w:r>
        <w:t xml:space="preserve">. </w:t>
      </w:r>
      <w:r w:rsidR="0071396A">
        <w:t>Il a fait des études décousues et e</w:t>
      </w:r>
      <w:r w:rsidR="0071396A">
        <w:t>x</w:t>
      </w:r>
      <w:r w:rsidR="0071396A">
        <w:t>centriques</w:t>
      </w:r>
      <w:r>
        <w:t xml:space="preserve"> ; </w:t>
      </w:r>
      <w:r w:rsidR="0071396A">
        <w:t>en revanche</w:t>
      </w:r>
      <w:r>
        <w:t xml:space="preserve">, </w:t>
      </w:r>
      <w:r w:rsidR="0071396A">
        <w:t>il a amassé un tas de connaissances r</w:t>
      </w:r>
      <w:r w:rsidR="0071396A">
        <w:t>a</w:t>
      </w:r>
      <w:r w:rsidR="0071396A">
        <w:t>res qui étonneraient les professeurs</w:t>
      </w:r>
      <w:r>
        <w:t> !</w:t>
      </w:r>
    </w:p>
    <w:p w14:paraId="581C54E7" w14:textId="77777777" w:rsidR="007369EF" w:rsidRDefault="007369EF" w:rsidP="007369EF">
      <w:r>
        <w:t>— </w:t>
      </w:r>
      <w:r w:rsidR="0071396A">
        <w:t>Qu</w:t>
      </w:r>
      <w:r>
        <w:t>’</w:t>
      </w:r>
      <w:r w:rsidR="0071396A">
        <w:t>est-ce qui l</w:t>
      </w:r>
      <w:r>
        <w:t>’</w:t>
      </w:r>
      <w:r w:rsidR="0071396A">
        <w:t>amène au laboratoire</w:t>
      </w:r>
      <w:r>
        <w:t xml:space="preserve"> ? </w:t>
      </w:r>
      <w:r w:rsidR="0071396A">
        <w:t>Vous ne lui avez jamais posé la question</w:t>
      </w:r>
      <w:r>
        <w:t> ?</w:t>
      </w:r>
    </w:p>
    <w:p w14:paraId="4B0C3662" w14:textId="77777777" w:rsidR="007369EF" w:rsidRDefault="007369EF" w:rsidP="007369EF">
      <w:r>
        <w:t>— </w:t>
      </w:r>
      <w:r w:rsidR="0071396A">
        <w:t>Non</w:t>
      </w:r>
      <w:r>
        <w:t xml:space="preserve">, </w:t>
      </w:r>
      <w:r w:rsidR="0071396A">
        <w:t>il n</w:t>
      </w:r>
      <w:r>
        <w:t>’</w:t>
      </w:r>
      <w:r w:rsidR="0071396A">
        <w:t>est pas facile de lui arracher une confidence</w:t>
      </w:r>
      <w:r>
        <w:t xml:space="preserve">… </w:t>
      </w:r>
      <w:r w:rsidR="0071396A">
        <w:t>Quoique</w:t>
      </w:r>
      <w:r>
        <w:t xml:space="preserve">, </w:t>
      </w:r>
      <w:r w:rsidR="0071396A">
        <w:t>à ses heures</w:t>
      </w:r>
      <w:r>
        <w:t xml:space="preserve">, </w:t>
      </w:r>
      <w:r w:rsidR="0071396A">
        <w:t>il soit assez expansif</w:t>
      </w:r>
      <w:r>
        <w:t>.</w:t>
      </w:r>
    </w:p>
    <w:p w14:paraId="4308E152" w14:textId="77777777" w:rsidR="007369EF" w:rsidRDefault="007369EF" w:rsidP="007369EF">
      <w:r>
        <w:lastRenderedPageBreak/>
        <w:t>— </w:t>
      </w:r>
      <w:r w:rsidR="0071396A">
        <w:t>J</w:t>
      </w:r>
      <w:r>
        <w:t>’</w:t>
      </w:r>
      <w:r w:rsidR="0071396A">
        <w:t>aimerais faire sa connaissance</w:t>
      </w:r>
      <w:r>
        <w:t xml:space="preserve">, </w:t>
      </w:r>
      <w:r w:rsidR="0071396A">
        <w:t>dis-je</w:t>
      </w:r>
      <w:r>
        <w:t xml:space="preserve">. </w:t>
      </w:r>
      <w:r w:rsidR="0071396A">
        <w:t>Tant mieux s</w:t>
      </w:r>
      <w:r>
        <w:t>’</w:t>
      </w:r>
      <w:r w:rsidR="0071396A">
        <w:t>il a des habitudes studieuses et tranquilles</w:t>
      </w:r>
      <w:r>
        <w:t xml:space="preserve"> : </w:t>
      </w:r>
      <w:r w:rsidR="0071396A">
        <w:t>je pourrai partager avec lui l</w:t>
      </w:r>
      <w:r>
        <w:t>’</w:t>
      </w:r>
      <w:r w:rsidR="0071396A">
        <w:t>appartement</w:t>
      </w:r>
      <w:r>
        <w:t xml:space="preserve">. </w:t>
      </w:r>
      <w:r w:rsidR="0071396A">
        <w:t>Dans mon cas</w:t>
      </w:r>
      <w:r>
        <w:t xml:space="preserve">, </w:t>
      </w:r>
      <w:r w:rsidR="0071396A">
        <w:t>le bruit et la surexcitation sont contre-indiqués</w:t>
      </w:r>
      <w:r>
        <w:t xml:space="preserve"> : </w:t>
      </w:r>
      <w:r w:rsidR="0071396A">
        <w:t>j</w:t>
      </w:r>
      <w:r>
        <w:t>’</w:t>
      </w:r>
      <w:r w:rsidR="0071396A">
        <w:t>en ai eu ma bonne part en Afghanistan</w:t>
      </w:r>
      <w:r>
        <w:t xml:space="preserve"> ! </w:t>
      </w:r>
      <w:r w:rsidR="0071396A">
        <w:t>Où pourrais-je trouver votre ami</w:t>
      </w:r>
      <w:r>
        <w:t> ?</w:t>
      </w:r>
    </w:p>
    <w:p w14:paraId="3D23F6F2" w14:textId="77777777" w:rsidR="007369EF" w:rsidRDefault="007369EF" w:rsidP="007369EF">
      <w:r>
        <w:t>— </w:t>
      </w:r>
      <w:r w:rsidR="0071396A">
        <w:t>Il est sûrement au laboratoire</w:t>
      </w:r>
      <w:r>
        <w:t xml:space="preserve">, </w:t>
      </w:r>
      <w:r w:rsidR="0071396A">
        <w:t>répondit mon compagnon</w:t>
      </w:r>
      <w:r>
        <w:t xml:space="preserve">, </w:t>
      </w:r>
      <w:r w:rsidR="0071396A">
        <w:t>tantôt il fuit ce lieu pendant des semaines</w:t>
      </w:r>
      <w:r>
        <w:t xml:space="preserve">, </w:t>
      </w:r>
      <w:r w:rsidR="0071396A">
        <w:t>tantôt il y travaille du matin au soir</w:t>
      </w:r>
      <w:r>
        <w:t xml:space="preserve">. </w:t>
      </w:r>
      <w:r w:rsidR="0071396A">
        <w:t>Si vous voulez</w:t>
      </w:r>
      <w:r>
        <w:t xml:space="preserve">, </w:t>
      </w:r>
      <w:r w:rsidR="0071396A">
        <w:t>nous irons le voir après déjeuner</w:t>
      </w:r>
      <w:r>
        <w:t>.</w:t>
      </w:r>
    </w:p>
    <w:p w14:paraId="5DF2CF3E" w14:textId="77777777" w:rsidR="007369EF" w:rsidRDefault="007369EF" w:rsidP="007369EF">
      <w:r>
        <w:t>— </w:t>
      </w:r>
      <w:r w:rsidR="0071396A">
        <w:t>Volontiers</w:t>
      </w:r>
      <w:r>
        <w:t xml:space="preserve"> », </w:t>
      </w:r>
      <w:r w:rsidR="0071396A">
        <w:t>répondis-je</w:t>
      </w:r>
      <w:r>
        <w:t>.</w:t>
      </w:r>
    </w:p>
    <w:p w14:paraId="33207A85" w14:textId="77777777" w:rsidR="007369EF" w:rsidRDefault="0071396A" w:rsidP="007369EF">
      <w:r>
        <w:t>La conversation roula ensuite sur d</w:t>
      </w:r>
      <w:r w:rsidR="007369EF">
        <w:t>’</w:t>
      </w:r>
      <w:r>
        <w:t>autres sujets</w:t>
      </w:r>
      <w:r w:rsidR="007369EF">
        <w:t>.</w:t>
      </w:r>
    </w:p>
    <w:p w14:paraId="74A84B75" w14:textId="77777777" w:rsidR="007369EF" w:rsidRDefault="0071396A" w:rsidP="007369EF">
      <w:r>
        <w:t xml:space="preserve">Du </w:t>
      </w:r>
      <w:r>
        <w:rPr>
          <w:i/>
          <w:iCs/>
        </w:rPr>
        <w:t>Holborn</w:t>
      </w:r>
      <w:r w:rsidR="007369EF">
        <w:t xml:space="preserve">, </w:t>
      </w:r>
      <w:r>
        <w:t>nous nous rendîmes à l</w:t>
      </w:r>
      <w:r w:rsidR="007369EF">
        <w:t>’</w:t>
      </w:r>
      <w:r>
        <w:t>hôpital</w:t>
      </w:r>
      <w:r w:rsidR="007369EF">
        <w:t xml:space="preserve">. </w:t>
      </w:r>
      <w:r>
        <w:t>Chemin fa</w:t>
      </w:r>
      <w:r>
        <w:t>i</w:t>
      </w:r>
      <w:r>
        <w:t>sant</w:t>
      </w:r>
      <w:r w:rsidR="007369EF">
        <w:t xml:space="preserve">. </w:t>
      </w:r>
      <w:r>
        <w:t>Stamford me fournit encore quelques renseignements</w:t>
      </w:r>
      <w:r w:rsidR="007369EF">
        <w:t>.</w:t>
      </w:r>
    </w:p>
    <w:p w14:paraId="45AA1B7C" w14:textId="77777777" w:rsidR="007369EF" w:rsidRDefault="007369EF" w:rsidP="007369EF">
      <w:r>
        <w:t>« </w:t>
      </w:r>
      <w:r w:rsidR="0071396A">
        <w:t>Si vous ne vous accordez pas avec lui</w:t>
      </w:r>
      <w:r>
        <w:t xml:space="preserve">, </w:t>
      </w:r>
      <w:r w:rsidR="0071396A">
        <w:t>il ne faudra pas m</w:t>
      </w:r>
      <w:r>
        <w:t>’</w:t>
      </w:r>
      <w:r w:rsidR="0071396A">
        <w:t>en vouloir</w:t>
      </w:r>
      <w:r>
        <w:t xml:space="preserve">, </w:t>
      </w:r>
      <w:r w:rsidR="0071396A">
        <w:t>dit-il</w:t>
      </w:r>
      <w:r>
        <w:t xml:space="preserve">. </w:t>
      </w:r>
      <w:r w:rsidR="0071396A">
        <w:t>Tout ce que je sais à son sujet</w:t>
      </w:r>
      <w:r>
        <w:t xml:space="preserve">, </w:t>
      </w:r>
      <w:r w:rsidR="0071396A">
        <w:t>c</w:t>
      </w:r>
      <w:r>
        <w:t>’</w:t>
      </w:r>
      <w:r w:rsidR="0071396A">
        <w:t>est ce que des re</w:t>
      </w:r>
      <w:r w:rsidR="0071396A">
        <w:t>n</w:t>
      </w:r>
      <w:r w:rsidR="0071396A">
        <w:t>contres fortuites au laboratoire ont pu m</w:t>
      </w:r>
      <w:r>
        <w:t>’</w:t>
      </w:r>
      <w:r w:rsidR="0071396A">
        <w:t>apprendre</w:t>
      </w:r>
      <w:r>
        <w:t xml:space="preserve">. </w:t>
      </w:r>
      <w:r w:rsidR="0071396A">
        <w:t>Mais pui</w:t>
      </w:r>
      <w:r w:rsidR="0071396A">
        <w:t>s</w:t>
      </w:r>
      <w:r w:rsidR="0071396A">
        <w:t>que vous m</w:t>
      </w:r>
      <w:r>
        <w:t>’</w:t>
      </w:r>
      <w:r w:rsidR="0071396A">
        <w:t>avez proposé l</w:t>
      </w:r>
      <w:r>
        <w:t>’</w:t>
      </w:r>
      <w:r w:rsidR="0071396A">
        <w:t>arrangement</w:t>
      </w:r>
      <w:r>
        <w:t xml:space="preserve">, </w:t>
      </w:r>
      <w:r w:rsidR="0071396A">
        <w:t>vous n</w:t>
      </w:r>
      <w:r>
        <w:t>’</w:t>
      </w:r>
      <w:r w:rsidR="0071396A">
        <w:t>aurez pas à m</w:t>
      </w:r>
      <w:r>
        <w:t>’</w:t>
      </w:r>
      <w:r w:rsidR="0071396A">
        <w:t>en tenir responsable</w:t>
      </w:r>
      <w:r>
        <w:t>.</w:t>
      </w:r>
    </w:p>
    <w:p w14:paraId="0F6028A3" w14:textId="77777777" w:rsidR="007369EF" w:rsidRDefault="007369EF" w:rsidP="007369EF">
      <w:r>
        <w:t>— </w:t>
      </w:r>
      <w:r w:rsidR="0071396A">
        <w:t>Si nous ne nous convenons pas</w:t>
      </w:r>
      <w:r>
        <w:t xml:space="preserve">, </w:t>
      </w:r>
      <w:r w:rsidR="0071396A">
        <w:t>nous nous séparerons</w:t>
      </w:r>
      <w:r>
        <w:t xml:space="preserve">, </w:t>
      </w:r>
      <w:r w:rsidR="0071396A">
        <w:t>voilà tout</w:t>
      </w:r>
      <w:r>
        <w:t xml:space="preserve"> ! </w:t>
      </w:r>
      <w:r w:rsidR="0071396A">
        <w:t>Pour vouloir dégager comme ça votre responsabilité</w:t>
      </w:r>
      <w:r>
        <w:t xml:space="preserve">, </w:t>
      </w:r>
      <w:r w:rsidR="0071396A">
        <w:t>Sta</w:t>
      </w:r>
      <w:r w:rsidR="0071396A">
        <w:t>m</w:t>
      </w:r>
      <w:r w:rsidR="0071396A">
        <w:t>ford</w:t>
      </w:r>
      <w:r>
        <w:t xml:space="preserve">, </w:t>
      </w:r>
      <w:r w:rsidR="0071396A">
        <w:t>ajoutai-je en le regardant fixement</w:t>
      </w:r>
      <w:r>
        <w:t xml:space="preserve">, </w:t>
      </w:r>
      <w:r w:rsidR="0071396A">
        <w:t>vous devez avoir une raison</w:t>
      </w:r>
      <w:r>
        <w:t xml:space="preserve">. </w:t>
      </w:r>
      <w:r w:rsidR="0071396A">
        <w:t>Laquelle</w:t>
      </w:r>
      <w:r>
        <w:t xml:space="preserve"> ? </w:t>
      </w:r>
      <w:r w:rsidR="0071396A">
        <w:t>L</w:t>
      </w:r>
      <w:r>
        <w:t>’</w:t>
      </w:r>
      <w:r w:rsidR="0071396A">
        <w:t>humeur du type</w:t>
      </w:r>
      <w:r>
        <w:t xml:space="preserve"> ? </w:t>
      </w:r>
      <w:r w:rsidR="0071396A">
        <w:t>Est-elle si terrible</w:t>
      </w:r>
      <w:r>
        <w:t xml:space="preserve"> ? </w:t>
      </w:r>
      <w:r w:rsidR="0071396A">
        <w:t>Parlez franchement</w:t>
      </w:r>
      <w:r>
        <w:t>.</w:t>
      </w:r>
    </w:p>
    <w:p w14:paraId="64204C50" w14:textId="77777777" w:rsidR="007369EF" w:rsidRDefault="007369EF" w:rsidP="007369EF">
      <w:r>
        <w:t>— </w:t>
      </w:r>
      <w:r w:rsidR="0071396A">
        <w:t>Il n</w:t>
      </w:r>
      <w:r>
        <w:t>’</w:t>
      </w:r>
      <w:r w:rsidR="0071396A">
        <w:t>est pas facile d</w:t>
      </w:r>
      <w:r>
        <w:t>’</w:t>
      </w:r>
      <w:r w:rsidR="0071396A">
        <w:t>exprimer l</w:t>
      </w:r>
      <w:r>
        <w:t>’</w:t>
      </w:r>
      <w:r w:rsidR="0071396A">
        <w:t>inexprimable</w:t>
      </w:r>
      <w:r>
        <w:t xml:space="preserve"> ! </w:t>
      </w:r>
      <w:r w:rsidR="0071396A">
        <w:t>répondit-il en riant</w:t>
      </w:r>
      <w:r>
        <w:t xml:space="preserve">. </w:t>
      </w:r>
      <w:r w:rsidR="0071396A">
        <w:t>Holmes est un peu trop scientifique pour moi</w:t>
      </w:r>
      <w:r>
        <w:t xml:space="preserve">, – </w:t>
      </w:r>
      <w:r w:rsidR="0071396A">
        <w:t>cela frise l</w:t>
      </w:r>
      <w:r>
        <w:t>’</w:t>
      </w:r>
      <w:r w:rsidR="0071396A">
        <w:t>insensibilité</w:t>
      </w:r>
      <w:r>
        <w:t xml:space="preserve"> ! </w:t>
      </w:r>
      <w:r w:rsidR="0071396A">
        <w:t>Il administrerait à un ami une petite pincée de l</w:t>
      </w:r>
      <w:r>
        <w:t>’</w:t>
      </w:r>
      <w:r w:rsidR="0071396A">
        <w:t>alcaloïde le plus récent</w:t>
      </w:r>
      <w:r>
        <w:t xml:space="preserve">, </w:t>
      </w:r>
      <w:r w:rsidR="0071396A">
        <w:t>non pas</w:t>
      </w:r>
      <w:r>
        <w:t xml:space="preserve">, </w:t>
      </w:r>
      <w:r w:rsidR="0071396A">
        <w:t>bien entendu</w:t>
      </w:r>
      <w:r>
        <w:t xml:space="preserve">, </w:t>
      </w:r>
      <w:r w:rsidR="0071396A">
        <w:t>par malvei</w:t>
      </w:r>
      <w:r w:rsidR="0071396A">
        <w:t>l</w:t>
      </w:r>
      <w:r w:rsidR="0071396A">
        <w:t>lance</w:t>
      </w:r>
      <w:r>
        <w:t xml:space="preserve">, </w:t>
      </w:r>
      <w:r w:rsidR="0071396A">
        <w:t>mais simplement par esprit scientifique</w:t>
      </w:r>
      <w:r>
        <w:t xml:space="preserve">, </w:t>
      </w:r>
      <w:r w:rsidR="0071396A">
        <w:t>pour connaître exact</w:t>
      </w:r>
      <w:r w:rsidR="0071396A">
        <w:t>e</w:t>
      </w:r>
      <w:r w:rsidR="0071396A">
        <w:t>ment les effets du poison</w:t>
      </w:r>
      <w:r>
        <w:t xml:space="preserve"> ! </w:t>
      </w:r>
      <w:r w:rsidR="0071396A">
        <w:t>Soyons juste</w:t>
      </w:r>
      <w:r>
        <w:t xml:space="preserve"> ; </w:t>
      </w:r>
      <w:r w:rsidR="0071396A">
        <w:t xml:space="preserve">il en </w:t>
      </w:r>
      <w:r w:rsidR="0071396A">
        <w:lastRenderedPageBreak/>
        <w:t>absorberait lui-même</w:t>
      </w:r>
      <w:r>
        <w:t xml:space="preserve">, </w:t>
      </w:r>
      <w:r w:rsidR="0071396A">
        <w:t>toujours dans l</w:t>
      </w:r>
      <w:r>
        <w:t>’</w:t>
      </w:r>
      <w:r w:rsidR="0071396A">
        <w:t>intérêt de la science</w:t>
      </w:r>
      <w:r>
        <w:t xml:space="preserve"> ! </w:t>
      </w:r>
      <w:r w:rsidR="0071396A">
        <w:t>Voilà sa m</w:t>
      </w:r>
      <w:r w:rsidR="0071396A">
        <w:t>a</w:t>
      </w:r>
      <w:r w:rsidR="0071396A">
        <w:t>rotte</w:t>
      </w:r>
      <w:r>
        <w:t xml:space="preserve"> : </w:t>
      </w:r>
      <w:r w:rsidR="0071396A">
        <w:t>une science exacte</w:t>
      </w:r>
      <w:r>
        <w:t xml:space="preserve">, </w:t>
      </w:r>
      <w:r w:rsidR="0071396A">
        <w:t>précise</w:t>
      </w:r>
      <w:r>
        <w:t>.</w:t>
      </w:r>
    </w:p>
    <w:p w14:paraId="50422D9E" w14:textId="77777777" w:rsidR="007369EF" w:rsidRDefault="007369EF" w:rsidP="007369EF">
      <w:r>
        <w:t>— </w:t>
      </w:r>
      <w:r w:rsidR="0071396A">
        <w:t>Il y en a de pires</w:t>
      </w:r>
      <w:r>
        <w:t xml:space="preserve">, </w:t>
      </w:r>
      <w:r w:rsidR="0071396A">
        <w:t>non</w:t>
      </w:r>
      <w:r>
        <w:t> ?</w:t>
      </w:r>
    </w:p>
    <w:p w14:paraId="583F770D" w14:textId="77777777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mais la sienne lui fait parfois pousser les choses un peu loin</w:t>
      </w:r>
      <w:r>
        <w:t xml:space="preserve">… </w:t>
      </w:r>
      <w:r w:rsidR="0071396A">
        <w:t>quand</w:t>
      </w:r>
      <w:r>
        <w:t xml:space="preserve">, </w:t>
      </w:r>
      <w:r w:rsidR="0071396A">
        <w:t>par exemple</w:t>
      </w:r>
      <w:r>
        <w:t xml:space="preserve">, </w:t>
      </w:r>
      <w:r w:rsidR="0071396A">
        <w:t>il bat dans les salles de disse</w:t>
      </w:r>
      <w:r w:rsidR="0071396A">
        <w:t>c</w:t>
      </w:r>
      <w:r w:rsidR="0071396A">
        <w:t>tion</w:t>
      </w:r>
      <w:r>
        <w:t xml:space="preserve">, </w:t>
      </w:r>
      <w:r w:rsidR="0071396A">
        <w:t>les cadavres à coups de canne</w:t>
      </w:r>
      <w:r>
        <w:t xml:space="preserve">, </w:t>
      </w:r>
      <w:r w:rsidR="0071396A">
        <w:t>vous avouerez qu</w:t>
      </w:r>
      <w:r>
        <w:t>’</w:t>
      </w:r>
      <w:r w:rsidR="0071396A">
        <w:t>elle se manifeste d</w:t>
      </w:r>
      <w:r>
        <w:t>’</w:t>
      </w:r>
      <w:r w:rsidR="0071396A">
        <w:t>une manière pour le moins bizarre</w:t>
      </w:r>
      <w:r>
        <w:t> !</w:t>
      </w:r>
    </w:p>
    <w:p w14:paraId="11E6D50E" w14:textId="77777777" w:rsidR="007369EF" w:rsidRDefault="007369EF" w:rsidP="007369EF">
      <w:r>
        <w:t>— </w:t>
      </w:r>
      <w:r w:rsidR="0071396A">
        <w:t>Il bat les cadavres</w:t>
      </w:r>
      <w:r>
        <w:t> ?</w:t>
      </w:r>
    </w:p>
    <w:p w14:paraId="050C8D37" w14:textId="77777777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pour vérifier si on peut leur faire des bleus</w:t>
      </w:r>
      <w:r>
        <w:t xml:space="preserve"> ! </w:t>
      </w:r>
      <w:r w:rsidR="0071396A">
        <w:t>Je l</w:t>
      </w:r>
      <w:r>
        <w:t>’</w:t>
      </w:r>
      <w:r w:rsidR="0071396A">
        <w:t>ai vu</w:t>
      </w:r>
      <w:r>
        <w:t xml:space="preserve">, </w:t>
      </w:r>
      <w:r w:rsidR="0071396A">
        <w:t>de mes yeux vu</w:t>
      </w:r>
      <w:r>
        <w:t>.</w:t>
      </w:r>
    </w:p>
    <w:p w14:paraId="7A54291B" w14:textId="77777777" w:rsidR="007369EF" w:rsidRDefault="007369EF" w:rsidP="007369EF">
      <w:r>
        <w:t>— </w:t>
      </w:r>
      <w:r w:rsidR="0071396A">
        <w:t>Et vous dites après cela qu</w:t>
      </w:r>
      <w:r>
        <w:t>’</w:t>
      </w:r>
      <w:r w:rsidR="0071396A">
        <w:t>il n</w:t>
      </w:r>
      <w:r>
        <w:t>’</w:t>
      </w:r>
      <w:r w:rsidR="0071396A">
        <w:t>étudie pas la médecine</w:t>
      </w:r>
      <w:r>
        <w:t> ?</w:t>
      </w:r>
    </w:p>
    <w:p w14:paraId="69466EC1" w14:textId="4D9222F6" w:rsidR="007369EF" w:rsidRDefault="007369EF" w:rsidP="007369EF">
      <w:r>
        <w:t>— </w:t>
      </w:r>
      <w:r w:rsidR="0071396A">
        <w:t>Dieu sait quel est l</w:t>
      </w:r>
      <w:r>
        <w:t>’</w:t>
      </w:r>
      <w:r w:rsidR="0071396A">
        <w:t>objet de ses recherches</w:t>
      </w:r>
      <w:r>
        <w:t xml:space="preserve"> ! </w:t>
      </w:r>
      <w:r w:rsidR="0071396A">
        <w:t>Nous voici arrivés</w:t>
      </w:r>
      <w:r>
        <w:t xml:space="preserve">, </w:t>
      </w:r>
      <w:r w:rsidR="0071396A">
        <w:t>jugez l</w:t>
      </w:r>
      <w:r>
        <w:t>’</w:t>
      </w:r>
      <w:r w:rsidR="0071396A">
        <w:t>homme par vous-même</w:t>
      </w:r>
      <w:r>
        <w:t>. »</w:t>
      </w:r>
    </w:p>
    <w:p w14:paraId="3BD323AF" w14:textId="77777777" w:rsidR="007369EF" w:rsidRDefault="0071396A" w:rsidP="007369EF">
      <w:r>
        <w:t>Comme il parlait</w:t>
      </w:r>
      <w:r w:rsidR="007369EF">
        <w:t xml:space="preserve">, </w:t>
      </w:r>
      <w:r>
        <w:t>nous enfilâmes un passage étroit et nous pénétrâmes par une petite porte latérale dans une aile du grand hôpital</w:t>
      </w:r>
      <w:r w:rsidR="007369EF">
        <w:t xml:space="preserve">. </w:t>
      </w:r>
      <w:r>
        <w:t>Là</w:t>
      </w:r>
      <w:r w:rsidR="007369EF">
        <w:t xml:space="preserve">, </w:t>
      </w:r>
      <w:r>
        <w:t>j</w:t>
      </w:r>
      <w:r w:rsidR="007369EF">
        <w:t>’</w:t>
      </w:r>
      <w:r>
        <w:t>étais sur mon terrain</w:t>
      </w:r>
      <w:r w:rsidR="007369EF">
        <w:t xml:space="preserve"> : </w:t>
      </w:r>
      <w:r>
        <w:t>pas besoin de guide pour monter le morne escalier de pierre et franchir le long corridor offrant sa perspective de murs blanchis à la chaux et de portes peintes en marron foncé</w:t>
      </w:r>
      <w:r w:rsidR="007369EF">
        <w:t xml:space="preserve">. </w:t>
      </w:r>
      <w:proofErr w:type="spellStart"/>
      <w:r>
        <w:t>A</w:t>
      </w:r>
      <w:proofErr w:type="spellEnd"/>
      <w:r>
        <w:t xml:space="preserve"> l</w:t>
      </w:r>
      <w:r w:rsidR="007369EF">
        <w:t>’</w:t>
      </w:r>
      <w:r>
        <w:t>extrémité du corridor un couloir bas et voûté conduisait au laboratoire de chimie</w:t>
      </w:r>
      <w:r w:rsidR="007369EF">
        <w:t>.</w:t>
      </w:r>
    </w:p>
    <w:p w14:paraId="3BB57691" w14:textId="77777777" w:rsidR="007369EF" w:rsidRDefault="0071396A" w:rsidP="007369EF">
      <w:r>
        <w:t>C</w:t>
      </w:r>
      <w:r w:rsidR="007369EF">
        <w:t>’</w:t>
      </w:r>
      <w:r>
        <w:t>était une pièce haute de plafond</w:t>
      </w:r>
      <w:r w:rsidR="007369EF">
        <w:t xml:space="preserve">, </w:t>
      </w:r>
      <w:r>
        <w:t>encombrée d</w:t>
      </w:r>
      <w:r w:rsidR="007369EF">
        <w:t>’</w:t>
      </w:r>
      <w:r>
        <w:t>innombrables bouteilles</w:t>
      </w:r>
      <w:r w:rsidR="007369EF">
        <w:t xml:space="preserve">. </w:t>
      </w:r>
      <w:r>
        <w:t>Çà et là se dressaient des tables la</w:t>
      </w:r>
      <w:r>
        <w:t>r</w:t>
      </w:r>
      <w:r>
        <w:t>ges et peu élevées</w:t>
      </w:r>
      <w:r w:rsidR="007369EF">
        <w:t xml:space="preserve">, </w:t>
      </w:r>
      <w:r>
        <w:t>toutes hérissées de cornues</w:t>
      </w:r>
      <w:r w:rsidR="007369EF">
        <w:t xml:space="preserve">, </w:t>
      </w:r>
      <w:r>
        <w:t>d</w:t>
      </w:r>
      <w:r w:rsidR="007369EF">
        <w:t>’</w:t>
      </w:r>
      <w:r>
        <w:t>éprouvettes et de petites lampes Bunsen à flamme bleue vacillante</w:t>
      </w:r>
      <w:r w:rsidR="007369EF">
        <w:t xml:space="preserve">. </w:t>
      </w:r>
      <w:r>
        <w:t>La seule personne qui s</w:t>
      </w:r>
      <w:r w:rsidR="007369EF">
        <w:t>’</w:t>
      </w:r>
      <w:r>
        <w:t>y trouvait</w:t>
      </w:r>
      <w:r w:rsidR="007369EF">
        <w:t xml:space="preserve">, </w:t>
      </w:r>
      <w:r>
        <w:t>courbée sur une table éloignée</w:t>
      </w:r>
      <w:r w:rsidR="007369EF">
        <w:t xml:space="preserve">, </w:t>
      </w:r>
      <w:r>
        <w:t>p</w:t>
      </w:r>
      <w:r>
        <w:t>a</w:t>
      </w:r>
      <w:r>
        <w:t>raissait absorbée par son travail</w:t>
      </w:r>
      <w:r w:rsidR="007369EF">
        <w:t xml:space="preserve">. </w:t>
      </w:r>
      <w:r>
        <w:t xml:space="preserve">En entendant le bruit de nos </w:t>
      </w:r>
      <w:r>
        <w:lastRenderedPageBreak/>
        <w:t>pas</w:t>
      </w:r>
      <w:r w:rsidR="007369EF">
        <w:t xml:space="preserve">, </w:t>
      </w:r>
      <w:r>
        <w:t>l</w:t>
      </w:r>
      <w:r w:rsidR="007369EF">
        <w:t>’</w:t>
      </w:r>
      <w:r>
        <w:t>homme jeta un regard autour de lui</w:t>
      </w:r>
      <w:r w:rsidR="007369EF">
        <w:t xml:space="preserve">. </w:t>
      </w:r>
      <w:r>
        <w:t>Il se releva d</w:t>
      </w:r>
      <w:r w:rsidR="007369EF">
        <w:t>’</w:t>
      </w:r>
      <w:r>
        <w:t>un bond en poussant une exclamation de joie</w:t>
      </w:r>
      <w:r w:rsidR="007369EF">
        <w:t> :</w:t>
      </w:r>
    </w:p>
    <w:p w14:paraId="29DA9FDA" w14:textId="2E0CCA31" w:rsidR="007369EF" w:rsidRDefault="007369EF" w:rsidP="007369EF">
      <w:r>
        <w:t>« </w:t>
      </w:r>
      <w:r w:rsidR="0071396A">
        <w:t>Je l</w:t>
      </w:r>
      <w:r>
        <w:t>’</w:t>
      </w:r>
      <w:r w:rsidR="0071396A">
        <w:t>ai trouvé</w:t>
      </w:r>
      <w:r>
        <w:t xml:space="preserve"> ! </w:t>
      </w:r>
      <w:r w:rsidR="0071396A">
        <w:t>Je l</w:t>
      </w:r>
      <w:r>
        <w:t>’</w:t>
      </w:r>
      <w:r w:rsidR="0071396A">
        <w:t>ai trouvé</w:t>
      </w:r>
      <w:r>
        <w:t xml:space="preserve"> ! </w:t>
      </w:r>
      <w:r w:rsidR="0071396A">
        <w:t>cria-t-il à mon compagnon en accourant</w:t>
      </w:r>
      <w:r>
        <w:t xml:space="preserve">, </w:t>
      </w:r>
      <w:r w:rsidR="0071396A">
        <w:t>une éprouvette à la main</w:t>
      </w:r>
      <w:r>
        <w:t xml:space="preserve">. </w:t>
      </w:r>
      <w:r w:rsidR="0071396A">
        <w:t>J</w:t>
      </w:r>
      <w:r>
        <w:t>’</w:t>
      </w:r>
      <w:r w:rsidR="0071396A">
        <w:t>ai trouvé un réactif qui ne peut être précipité que par l</w:t>
      </w:r>
      <w:r>
        <w:t>’</w:t>
      </w:r>
      <w:r w:rsidR="0071396A">
        <w:t>hémoglobine</w:t>
      </w:r>
      <w:r>
        <w:t> ! »</w:t>
      </w:r>
    </w:p>
    <w:p w14:paraId="7E090F0F" w14:textId="77777777" w:rsidR="007369EF" w:rsidRDefault="0071396A" w:rsidP="007369EF">
      <w:r>
        <w:t>Sa physionomie n</w:t>
      </w:r>
      <w:r w:rsidR="007369EF">
        <w:t>’</w:t>
      </w:r>
      <w:r>
        <w:t>aurait pas exprimé plus de ravissement s</w:t>
      </w:r>
      <w:r w:rsidR="007369EF">
        <w:t>’</w:t>
      </w:r>
      <w:r>
        <w:t>il avait découvert une mine d</w:t>
      </w:r>
      <w:r w:rsidR="007369EF">
        <w:t>’</w:t>
      </w:r>
      <w:r>
        <w:t>or</w:t>
      </w:r>
      <w:r w:rsidR="007369EF">
        <w:t>.</w:t>
      </w:r>
    </w:p>
    <w:p w14:paraId="6EF7387E" w14:textId="77777777" w:rsidR="009B42E3" w:rsidRDefault="009B42E3" w:rsidP="009B42E3">
      <w:pPr>
        <w:ind w:firstLine="0"/>
        <w:jc w:val="center"/>
      </w:pPr>
      <w:r>
        <w:fldChar w:fldCharType="begin"/>
      </w:r>
      <w:r>
        <w:instrText xml:space="preserve">INCLUDEPICTURE "../Une%20étude%20en%20rouge1_fichiers/stud-02.gif" \* MERGEFORMATINET </w:instrText>
      </w:r>
      <w:r>
        <w:fldChar w:fldCharType="separate"/>
      </w:r>
      <w:r>
        <w:pict w14:anchorId="2C37AD11">
          <v:shape id="_x0000_i1045" type="#_x0000_t75" alt="Richard Gutschmidt, 1902" style="width:180.3pt;height:299.9pt">
            <v:imagedata r:id="rId12" r:href="rId13"/>
          </v:shape>
        </w:pict>
      </w:r>
      <w:r>
        <w:fldChar w:fldCharType="end"/>
      </w:r>
    </w:p>
    <w:p w14:paraId="08B2686C" w14:textId="7762A707" w:rsidR="007369EF" w:rsidRDefault="007369EF" w:rsidP="007369EF">
      <w:r>
        <w:t>« </w:t>
      </w:r>
      <w:r w:rsidR="0071396A">
        <w:t>Docteur Watson</w:t>
      </w:r>
      <w:r>
        <w:t>, M. </w:t>
      </w:r>
      <w:r w:rsidR="0071396A">
        <w:t>Sherlock Holmes</w:t>
      </w:r>
      <w:r>
        <w:t xml:space="preserve">, </w:t>
      </w:r>
      <w:r w:rsidR="0071396A">
        <w:t>dit Stamford en nous présentant l</w:t>
      </w:r>
      <w:r>
        <w:t>’</w:t>
      </w:r>
      <w:r w:rsidR="0071396A">
        <w:t>un à l</w:t>
      </w:r>
      <w:r>
        <w:t>’</w:t>
      </w:r>
      <w:r w:rsidR="0071396A">
        <w:t>autre</w:t>
      </w:r>
      <w:r>
        <w:t>.</w:t>
      </w:r>
    </w:p>
    <w:p w14:paraId="1D9FAAFB" w14:textId="3C93AF21" w:rsidR="007369EF" w:rsidRDefault="007369EF" w:rsidP="007369EF">
      <w:r>
        <w:t>— </w:t>
      </w:r>
      <w:r w:rsidR="0071396A">
        <w:t>Comment allez-vous</w:t>
      </w:r>
      <w:r>
        <w:t> ? »</w:t>
      </w:r>
      <w:r w:rsidR="0071396A">
        <w:t xml:space="preserve"> dit-il cordialement</w:t>
      </w:r>
    </w:p>
    <w:p w14:paraId="61447755" w14:textId="77777777" w:rsidR="007369EF" w:rsidRDefault="0071396A" w:rsidP="007369EF">
      <w:r>
        <w:t>Il me serra la main avec une vigueur dont je ne l</w:t>
      </w:r>
      <w:r w:rsidR="007369EF">
        <w:t>’</w:t>
      </w:r>
      <w:r>
        <w:t>aurais pas cru capable</w:t>
      </w:r>
      <w:r w:rsidR="007369EF">
        <w:t>.</w:t>
      </w:r>
    </w:p>
    <w:p w14:paraId="7306B501" w14:textId="77777777" w:rsidR="007369EF" w:rsidRDefault="007369EF" w:rsidP="007369EF">
      <w:r>
        <w:t>« </w:t>
      </w:r>
      <w:r w:rsidR="0071396A">
        <w:t xml:space="preserve">Vous </w:t>
      </w:r>
      <w:proofErr w:type="gramStart"/>
      <w:r w:rsidR="0071396A">
        <w:t>avez été</w:t>
      </w:r>
      <w:proofErr w:type="gramEnd"/>
      <w:r w:rsidR="0071396A">
        <w:t xml:space="preserve"> en Afghanistan</w:t>
      </w:r>
      <w:r>
        <w:t xml:space="preserve">, </w:t>
      </w:r>
      <w:r w:rsidR="0071396A">
        <w:t>à ce que je vois</w:t>
      </w:r>
      <w:r>
        <w:t> !</w:t>
      </w:r>
    </w:p>
    <w:p w14:paraId="30CE9EDF" w14:textId="77777777" w:rsidR="007369EF" w:rsidRDefault="007369EF" w:rsidP="007369EF">
      <w:r>
        <w:lastRenderedPageBreak/>
        <w:t>— </w:t>
      </w:r>
      <w:r w:rsidR="0071396A">
        <w:t>Comment diable le savez-vous</w:t>
      </w:r>
      <w:r>
        <w:t xml:space="preserve"> ? </w:t>
      </w:r>
      <w:r w:rsidR="0071396A">
        <w:t>demandai-je avec éto</w:t>
      </w:r>
      <w:r w:rsidR="0071396A">
        <w:t>n</w:t>
      </w:r>
      <w:r w:rsidR="0071396A">
        <w:t>nement</w:t>
      </w:r>
      <w:r>
        <w:t>.</w:t>
      </w:r>
    </w:p>
    <w:p w14:paraId="474991CE" w14:textId="635AE34B" w:rsidR="007369EF" w:rsidRDefault="007369EF" w:rsidP="007369EF">
      <w:r>
        <w:t>— </w:t>
      </w:r>
      <w:r w:rsidR="0071396A">
        <w:t>Ah çà</w:t>
      </w:r>
      <w:r>
        <w:t> !… »</w:t>
      </w:r>
    </w:p>
    <w:p w14:paraId="14EF01A9" w14:textId="77777777" w:rsidR="007369EF" w:rsidRDefault="0071396A" w:rsidP="007369EF">
      <w:r>
        <w:t>Il rit en lui-même</w:t>
      </w:r>
      <w:r w:rsidR="007369EF">
        <w:t>.</w:t>
      </w:r>
    </w:p>
    <w:p w14:paraId="3E9DB251" w14:textId="77777777" w:rsidR="007369EF" w:rsidRDefault="007369EF" w:rsidP="007369EF">
      <w:r>
        <w:t>« </w:t>
      </w:r>
      <w:r w:rsidR="0071396A">
        <w:t>La question du jour</w:t>
      </w:r>
      <w:r>
        <w:t xml:space="preserve">, </w:t>
      </w:r>
      <w:r w:rsidR="0071396A">
        <w:t>reprit-il</w:t>
      </w:r>
      <w:r>
        <w:t xml:space="preserve">, </w:t>
      </w:r>
      <w:r w:rsidR="0071396A">
        <w:t>c</w:t>
      </w:r>
      <w:r>
        <w:t>’</w:t>
      </w:r>
      <w:r w:rsidR="0071396A">
        <w:t>est l</w:t>
      </w:r>
      <w:r>
        <w:t>’</w:t>
      </w:r>
      <w:r w:rsidR="0071396A">
        <w:t>hémoglobine</w:t>
      </w:r>
      <w:r>
        <w:t xml:space="preserve"> ! </w:t>
      </w:r>
      <w:r w:rsidR="0071396A">
        <w:t>Vous comprenez sans doute l</w:t>
      </w:r>
      <w:r>
        <w:t>’</w:t>
      </w:r>
      <w:r w:rsidR="0071396A">
        <w:t>importance de ma découverte</w:t>
      </w:r>
      <w:r>
        <w:t> ?</w:t>
      </w:r>
    </w:p>
    <w:p w14:paraId="0D77E76E" w14:textId="77777777" w:rsidR="007369EF" w:rsidRDefault="007369EF" w:rsidP="007369EF">
      <w:r>
        <w:t>— </w:t>
      </w:r>
      <w:r w:rsidR="0071396A">
        <w:t>Au point de vue chimique</w:t>
      </w:r>
      <w:r>
        <w:t xml:space="preserve">, </w:t>
      </w:r>
      <w:r w:rsidR="0071396A">
        <w:t>oui</w:t>
      </w:r>
      <w:r>
        <w:t xml:space="preserve">, </w:t>
      </w:r>
      <w:r w:rsidR="0071396A">
        <w:t>répondis-je</w:t>
      </w:r>
      <w:r>
        <w:t xml:space="preserve">, </w:t>
      </w:r>
      <w:r w:rsidR="0071396A">
        <w:t>mais au point de vue pratique</w:t>
      </w:r>
      <w:r>
        <w:t>…</w:t>
      </w:r>
    </w:p>
    <w:p w14:paraId="5AC1A8CC" w14:textId="42CEAAB6" w:rsidR="007369EF" w:rsidRDefault="007369EF" w:rsidP="007369EF">
      <w:r>
        <w:t>— </w:t>
      </w:r>
      <w:r w:rsidR="0071396A">
        <w:t>Mais</w:t>
      </w:r>
      <w:r>
        <w:t xml:space="preserve">, </w:t>
      </w:r>
      <w:r w:rsidR="0071396A">
        <w:t>cher monsieur</w:t>
      </w:r>
      <w:r>
        <w:t xml:space="preserve">, </w:t>
      </w:r>
      <w:r w:rsidR="0071396A">
        <w:t>c</w:t>
      </w:r>
      <w:r>
        <w:t>’</w:t>
      </w:r>
      <w:r w:rsidR="0071396A">
        <w:t>est la découverte médico-légale la plus utile qu</w:t>
      </w:r>
      <w:r>
        <w:t>’</w:t>
      </w:r>
      <w:r w:rsidR="0071396A">
        <w:t>on ait faite depuis des années</w:t>
      </w:r>
      <w:r>
        <w:t xml:space="preserve"> ! </w:t>
      </w:r>
      <w:r w:rsidR="0071396A">
        <w:t>Ne voyez-vous pas qu</w:t>
      </w:r>
      <w:r>
        <w:t>’</w:t>
      </w:r>
      <w:r w:rsidR="0071396A">
        <w:t>elle nous permettra de déceler infailliblement les taches de sang</w:t>
      </w:r>
      <w:r>
        <w:t xml:space="preserve"> ? </w:t>
      </w:r>
      <w:r w:rsidR="0071396A">
        <w:t>Venez par ici</w:t>
      </w:r>
      <w:r>
        <w:t> ! »</w:t>
      </w:r>
    </w:p>
    <w:p w14:paraId="3BA60942" w14:textId="77777777" w:rsidR="007369EF" w:rsidRDefault="0071396A" w:rsidP="007369EF">
      <w:r>
        <w:t>Dans son ardeur</w:t>
      </w:r>
      <w:r w:rsidR="007369EF">
        <w:t xml:space="preserve">, </w:t>
      </w:r>
      <w:r>
        <w:t>il me prit par la manche et m</w:t>
      </w:r>
      <w:r w:rsidR="007369EF">
        <w:t>’</w:t>
      </w:r>
      <w:r>
        <w:t>entraîna vers sa table de travail</w:t>
      </w:r>
      <w:r w:rsidR="007369EF">
        <w:t>.</w:t>
      </w:r>
    </w:p>
    <w:p w14:paraId="3E9637CF" w14:textId="4BF61C3C" w:rsidR="007369EF" w:rsidRDefault="007369EF" w:rsidP="007369EF">
      <w:r>
        <w:t>« </w:t>
      </w:r>
      <w:r w:rsidR="0071396A">
        <w:t>Prenons un peu de sang frais</w:t>
      </w:r>
      <w:r>
        <w:t xml:space="preserve">, </w:t>
      </w:r>
      <w:r w:rsidR="0071396A">
        <w:t>dit-il</w:t>
      </w:r>
      <w:r>
        <w:t>. (</w:t>
      </w:r>
      <w:r w:rsidR="0071396A">
        <w:t>Il planta dans son doigt un long poinçon et recueillit au moyen d</w:t>
      </w:r>
      <w:r>
        <w:t>’</w:t>
      </w:r>
      <w:r w:rsidR="0071396A">
        <w:t>une pipette le sang de la piqûre</w:t>
      </w:r>
      <w:r>
        <w:t xml:space="preserve">.) </w:t>
      </w:r>
      <w:r w:rsidR="0071396A">
        <w:t>Maintenant j</w:t>
      </w:r>
      <w:r>
        <w:t>’</w:t>
      </w:r>
      <w:r w:rsidR="0071396A">
        <w:t>ajoute cette petite quantité de sang à un litre d</w:t>
      </w:r>
      <w:r>
        <w:t>’</w:t>
      </w:r>
      <w:r w:rsidR="0071396A">
        <w:t>eau</w:t>
      </w:r>
      <w:r>
        <w:t xml:space="preserve">. </w:t>
      </w:r>
      <w:r w:rsidR="0071396A">
        <w:t>Le mélange qui en résulte</w:t>
      </w:r>
      <w:r>
        <w:t xml:space="preserve">, </w:t>
      </w:r>
      <w:r w:rsidR="0071396A">
        <w:t>a</w:t>
      </w:r>
      <w:r>
        <w:t xml:space="preserve">, </w:t>
      </w:r>
      <w:r w:rsidR="0071396A">
        <w:t>comme vous voyez</w:t>
      </w:r>
      <w:r>
        <w:t xml:space="preserve">, </w:t>
      </w:r>
      <w:r w:rsidR="0071396A">
        <w:t>l</w:t>
      </w:r>
      <w:r>
        <w:t>’</w:t>
      </w:r>
      <w:r w:rsidR="0071396A">
        <w:t>apparence de l</w:t>
      </w:r>
      <w:r>
        <w:t>’</w:t>
      </w:r>
      <w:r w:rsidR="0071396A">
        <w:t>eau pure</w:t>
      </w:r>
      <w:r>
        <w:t xml:space="preserve">. </w:t>
      </w:r>
      <w:r w:rsidR="0071396A">
        <w:t>La proportion du sang ne doit pas être de plus d</w:t>
      </w:r>
      <w:r>
        <w:t>’</w:t>
      </w:r>
      <w:r w:rsidR="0071396A">
        <w:t>un millionième</w:t>
      </w:r>
      <w:r>
        <w:t xml:space="preserve">. </w:t>
      </w:r>
      <w:r w:rsidR="0071396A">
        <w:t>Je ne doute pas cependant d</w:t>
      </w:r>
      <w:r>
        <w:t>’</w:t>
      </w:r>
      <w:r w:rsidR="0071396A">
        <w:t>obtenir la réaction caractéristique</w:t>
      </w:r>
      <w:r>
        <w:t>. »</w:t>
      </w:r>
    </w:p>
    <w:p w14:paraId="701AC4A7" w14:textId="77777777" w:rsidR="007369EF" w:rsidRDefault="0071396A" w:rsidP="007369EF">
      <w:r>
        <w:t>Tout en parlant</w:t>
      </w:r>
      <w:r w:rsidR="007369EF">
        <w:t xml:space="preserve">, </w:t>
      </w:r>
      <w:r>
        <w:t>il jeta quelques cristaux blancs</w:t>
      </w:r>
      <w:r w:rsidR="007369EF">
        <w:t xml:space="preserve"> ; </w:t>
      </w:r>
      <w:r>
        <w:t>puis il versa quelques gouttes d</w:t>
      </w:r>
      <w:r w:rsidR="007369EF">
        <w:t>’</w:t>
      </w:r>
      <w:r>
        <w:t>un liquide incolore</w:t>
      </w:r>
      <w:r w:rsidR="007369EF">
        <w:t xml:space="preserve">. </w:t>
      </w:r>
      <w:r>
        <w:t>Aussitôt le comp</w:t>
      </w:r>
      <w:r>
        <w:t>o</w:t>
      </w:r>
      <w:r>
        <w:t>sé prit une teinte d</w:t>
      </w:r>
      <w:r w:rsidR="007369EF">
        <w:t>’</w:t>
      </w:r>
      <w:r>
        <w:t>acajou sombre</w:t>
      </w:r>
      <w:r w:rsidR="007369EF">
        <w:t xml:space="preserve"> ; </w:t>
      </w:r>
      <w:r>
        <w:t>en même temps</w:t>
      </w:r>
      <w:r w:rsidR="007369EF">
        <w:t xml:space="preserve">, </w:t>
      </w:r>
      <w:r>
        <w:t>une pou</w:t>
      </w:r>
      <w:r>
        <w:t>s</w:t>
      </w:r>
      <w:r>
        <w:t>sière br</w:t>
      </w:r>
      <w:r>
        <w:t>u</w:t>
      </w:r>
      <w:r>
        <w:t>nâtre se déposa</w:t>
      </w:r>
      <w:r w:rsidR="007369EF">
        <w:t>.</w:t>
      </w:r>
    </w:p>
    <w:p w14:paraId="1D52F486" w14:textId="77777777" w:rsidR="007369EF" w:rsidRDefault="007369EF" w:rsidP="007369EF">
      <w:r>
        <w:t>« </w:t>
      </w:r>
      <w:r w:rsidR="0071396A">
        <w:t>Ah</w:t>
      </w:r>
      <w:r>
        <w:t xml:space="preserve"> ! </w:t>
      </w:r>
      <w:r w:rsidR="0071396A">
        <w:t>ah</w:t>
      </w:r>
      <w:r>
        <w:t xml:space="preserve"> ! </w:t>
      </w:r>
      <w:r w:rsidR="0071396A">
        <w:t>s</w:t>
      </w:r>
      <w:r>
        <w:t>’</w:t>
      </w:r>
      <w:r w:rsidR="0071396A">
        <w:t>exclama-t-il en battant des mains</w:t>
      </w:r>
      <w:r>
        <w:t xml:space="preserve">, </w:t>
      </w:r>
      <w:r w:rsidR="0071396A">
        <w:t>heureux comme un enfant avec un nouveau jouet</w:t>
      </w:r>
      <w:r>
        <w:t xml:space="preserve">. </w:t>
      </w:r>
      <w:r w:rsidR="0071396A">
        <w:t>Que pensez-vous de cela</w:t>
      </w:r>
      <w:r>
        <w:t> ?</w:t>
      </w:r>
    </w:p>
    <w:p w14:paraId="270788A4" w14:textId="77777777" w:rsidR="007369EF" w:rsidRDefault="007369EF" w:rsidP="007369EF">
      <w:r>
        <w:lastRenderedPageBreak/>
        <w:t>— </w:t>
      </w:r>
      <w:r w:rsidR="0071396A">
        <w:t>Cela me semble une expérience délicate</w:t>
      </w:r>
      <w:r>
        <w:t xml:space="preserve">, </w:t>
      </w:r>
      <w:r w:rsidR="0071396A">
        <w:t>répondis-je</w:t>
      </w:r>
      <w:r>
        <w:t>.</w:t>
      </w:r>
    </w:p>
    <w:p w14:paraId="2F07C025" w14:textId="77777777" w:rsidR="007369EF" w:rsidRDefault="007369EF" w:rsidP="007369EF">
      <w:r>
        <w:t>— </w:t>
      </w:r>
      <w:r w:rsidR="0071396A">
        <w:t>Magnifique</w:t>
      </w:r>
      <w:r>
        <w:t xml:space="preserve"> ! </w:t>
      </w:r>
      <w:r w:rsidR="0071396A">
        <w:t>Magnifique</w:t>
      </w:r>
      <w:r>
        <w:t xml:space="preserve"> ! </w:t>
      </w:r>
      <w:r w:rsidR="0071396A">
        <w:t>L</w:t>
      </w:r>
      <w:r>
        <w:t>’</w:t>
      </w:r>
      <w:r w:rsidR="0071396A">
        <w:t>ancienne expérience par le gaïacol était grossière et peu sûre</w:t>
      </w:r>
      <w:r>
        <w:t xml:space="preserve">. </w:t>
      </w:r>
      <w:r w:rsidR="0071396A">
        <w:t>De même</w:t>
      </w:r>
      <w:r>
        <w:t xml:space="preserve">, </w:t>
      </w:r>
      <w:r w:rsidR="0071396A">
        <w:t>l</w:t>
      </w:r>
      <w:r>
        <w:t>’</w:t>
      </w:r>
      <w:r w:rsidR="0071396A">
        <w:t>examen au m</w:t>
      </w:r>
      <w:r w:rsidR="0071396A">
        <w:t>i</w:t>
      </w:r>
      <w:r w:rsidR="0071396A">
        <w:t>croscope des globules du sang</w:t>
      </w:r>
      <w:r>
        <w:t xml:space="preserve"> : </w:t>
      </w:r>
      <w:r w:rsidR="0071396A">
        <w:t>il ne sert à rien si les taches de sang sont vieilles de quelques heures</w:t>
      </w:r>
      <w:r>
        <w:t xml:space="preserve">. </w:t>
      </w:r>
      <w:r w:rsidR="0071396A">
        <w:t>Or</w:t>
      </w:r>
      <w:r>
        <w:t xml:space="preserve">, </w:t>
      </w:r>
      <w:r w:rsidR="0071396A">
        <w:t>que le sang soit vieux ou non</w:t>
      </w:r>
      <w:r>
        <w:t xml:space="preserve">, </w:t>
      </w:r>
      <w:r w:rsidR="0071396A">
        <w:t>mon procédé s</w:t>
      </w:r>
      <w:r>
        <w:t>’</w:t>
      </w:r>
      <w:r w:rsidR="0071396A">
        <w:t>applique</w:t>
      </w:r>
      <w:r>
        <w:t xml:space="preserve">. </w:t>
      </w:r>
      <w:r w:rsidR="0071396A">
        <w:t>Si on l</w:t>
      </w:r>
      <w:r>
        <w:t>’</w:t>
      </w:r>
      <w:r w:rsidR="0071396A">
        <w:t>avait inventé plus tôt</w:t>
      </w:r>
      <w:r>
        <w:t xml:space="preserve">, </w:t>
      </w:r>
      <w:r w:rsidR="0071396A">
        <w:t>des centa</w:t>
      </w:r>
      <w:r w:rsidR="0071396A">
        <w:t>i</w:t>
      </w:r>
      <w:r w:rsidR="0071396A">
        <w:t>nes d</w:t>
      </w:r>
      <w:r>
        <w:t>’</w:t>
      </w:r>
      <w:r w:rsidR="0071396A">
        <w:t xml:space="preserve">hommes actuellement en liberté </w:t>
      </w:r>
      <w:proofErr w:type="gramStart"/>
      <w:r w:rsidR="0071396A">
        <w:t>de par le</w:t>
      </w:r>
      <w:proofErr w:type="gramEnd"/>
      <w:r w:rsidR="0071396A">
        <w:t xml:space="preserve"> monde auraient depuis longtemps subi le châtiment de leurs crimes</w:t>
      </w:r>
      <w:r>
        <w:t>.</w:t>
      </w:r>
    </w:p>
    <w:p w14:paraId="0E16554F" w14:textId="77777777" w:rsidR="007369EF" w:rsidRDefault="007369EF" w:rsidP="007369EF">
      <w:r>
        <w:t>— </w:t>
      </w:r>
      <w:r w:rsidR="0071396A">
        <w:t>En effet</w:t>
      </w:r>
      <w:r>
        <w:t xml:space="preserve"> ! </w:t>
      </w:r>
      <w:r w:rsidR="0071396A">
        <w:t>murmurai-je</w:t>
      </w:r>
      <w:r>
        <w:t>.</w:t>
      </w:r>
    </w:p>
    <w:p w14:paraId="44C45229" w14:textId="57630DD4" w:rsidR="007369EF" w:rsidRDefault="007369EF" w:rsidP="007369EF">
      <w:r>
        <w:t>— </w:t>
      </w:r>
      <w:r w:rsidR="0071396A">
        <w:t>Toutes les causes criminelles roulent là-dessus</w:t>
      </w:r>
      <w:r>
        <w:t xml:space="preserve">. </w:t>
      </w:r>
      <w:r w:rsidR="0071396A">
        <w:t>Mettons que l</w:t>
      </w:r>
      <w:r>
        <w:t>’</w:t>
      </w:r>
      <w:r w:rsidR="0071396A">
        <w:t>on soupçonne un homme d</w:t>
      </w:r>
      <w:r>
        <w:t>’</w:t>
      </w:r>
      <w:r w:rsidR="0071396A">
        <w:t>un crime commis il y a pl</w:t>
      </w:r>
      <w:r w:rsidR="0071396A">
        <w:t>u</w:t>
      </w:r>
      <w:r w:rsidR="0071396A">
        <w:t>sieurs mois</w:t>
      </w:r>
      <w:r>
        <w:t xml:space="preserve"> ; </w:t>
      </w:r>
      <w:r w:rsidR="0071396A">
        <w:t>on examine son linge et ses vêtements et on y d</w:t>
      </w:r>
      <w:r w:rsidR="0071396A">
        <w:t>é</w:t>
      </w:r>
      <w:r w:rsidR="0071396A">
        <w:t>cèle des taches brunâtres</w:t>
      </w:r>
      <w:r>
        <w:t xml:space="preserve">. </w:t>
      </w:r>
      <w:r w:rsidR="0071396A">
        <w:t>Mais voilà</w:t>
      </w:r>
      <w:r>
        <w:t xml:space="preserve"> : </w:t>
      </w:r>
      <w:r w:rsidR="0071396A">
        <w:t>est-ce qu</w:t>
      </w:r>
      <w:r>
        <w:t>’</w:t>
      </w:r>
      <w:r w:rsidR="0071396A">
        <w:t>il s</w:t>
      </w:r>
      <w:r>
        <w:t>’</w:t>
      </w:r>
      <w:r w:rsidR="0071396A">
        <w:t>agit de sang</w:t>
      </w:r>
      <w:r>
        <w:t xml:space="preserve">, </w:t>
      </w:r>
      <w:r w:rsidR="0071396A">
        <w:t>de boue</w:t>
      </w:r>
      <w:r>
        <w:t xml:space="preserve">, </w:t>
      </w:r>
      <w:r w:rsidR="0071396A">
        <w:t>de rouille ou de fruits</w:t>
      </w:r>
      <w:r>
        <w:t xml:space="preserve"> ? </w:t>
      </w:r>
      <w:r w:rsidR="0071396A">
        <w:t>Cette question a embarrassé plus d</w:t>
      </w:r>
      <w:r>
        <w:t>’</w:t>
      </w:r>
      <w:r w:rsidR="0071396A">
        <w:t>un expert</w:t>
      </w:r>
      <w:r>
        <w:t xml:space="preserve">, </w:t>
      </w:r>
      <w:r w:rsidR="0071396A">
        <w:t>et pour cause</w:t>
      </w:r>
      <w:r>
        <w:t xml:space="preserve">. </w:t>
      </w:r>
      <w:r w:rsidR="0071396A">
        <w:t>Avec le procédé Sherlock Ho</w:t>
      </w:r>
      <w:r w:rsidR="0071396A">
        <w:t>l</w:t>
      </w:r>
      <w:r w:rsidR="0071396A">
        <w:t>mes</w:t>
      </w:r>
      <w:r>
        <w:t xml:space="preserve">, </w:t>
      </w:r>
      <w:r w:rsidR="0071396A">
        <w:t>plus de problème</w:t>
      </w:r>
      <w:r>
        <w:t> ! »</w:t>
      </w:r>
    </w:p>
    <w:p w14:paraId="1247268B" w14:textId="77777777" w:rsidR="007369EF" w:rsidRDefault="0071396A" w:rsidP="007369EF">
      <w:r>
        <w:t>Au cours de cette tirade</w:t>
      </w:r>
      <w:r w:rsidR="007369EF">
        <w:t xml:space="preserve">, </w:t>
      </w:r>
      <w:r>
        <w:t>ses yeux avaient jeté des étince</w:t>
      </w:r>
      <w:r>
        <w:t>l</w:t>
      </w:r>
      <w:r>
        <w:t>les</w:t>
      </w:r>
      <w:r w:rsidR="007369EF">
        <w:t xml:space="preserve"> ; </w:t>
      </w:r>
      <w:r>
        <w:t>il termina</w:t>
      </w:r>
      <w:r w:rsidR="007369EF">
        <w:t xml:space="preserve">, </w:t>
      </w:r>
      <w:r>
        <w:t>la main sur le cœur</w:t>
      </w:r>
      <w:r w:rsidR="007369EF">
        <w:t xml:space="preserve">, </w:t>
      </w:r>
      <w:r>
        <w:t>et s</w:t>
      </w:r>
      <w:r w:rsidR="007369EF">
        <w:t>’</w:t>
      </w:r>
      <w:r>
        <w:t>inclina comme pour répo</w:t>
      </w:r>
      <w:r>
        <w:t>n</w:t>
      </w:r>
      <w:r>
        <w:t>dre aux applaudissements d</w:t>
      </w:r>
      <w:r w:rsidR="007369EF">
        <w:t>’</w:t>
      </w:r>
      <w:r>
        <w:t>une foule imaginaire</w:t>
      </w:r>
      <w:r w:rsidR="007369EF">
        <w:t>.</w:t>
      </w:r>
    </w:p>
    <w:p w14:paraId="2D6E8AF2" w14:textId="77777777" w:rsidR="007369EF" w:rsidRDefault="007369EF" w:rsidP="007369EF">
      <w:r>
        <w:t>« </w:t>
      </w:r>
      <w:r w:rsidR="0071396A">
        <w:t>Mes félicitations</w:t>
      </w:r>
      <w:r>
        <w:t xml:space="preserve"> ! </w:t>
      </w:r>
      <w:r w:rsidR="0071396A">
        <w:t>dis-je étonné de son enthousiasme</w:t>
      </w:r>
      <w:r>
        <w:t>.</w:t>
      </w:r>
    </w:p>
    <w:p w14:paraId="03690762" w14:textId="77777777" w:rsidR="007369EF" w:rsidRDefault="007369EF" w:rsidP="007369EF">
      <w:r>
        <w:t>— </w:t>
      </w:r>
      <w:r w:rsidR="0071396A">
        <w:t>Prenez le procès de von Bischoff à Francfort</w:t>
      </w:r>
      <w:r>
        <w:t xml:space="preserve">, </w:t>
      </w:r>
      <w:r w:rsidR="0071396A">
        <w:t>l</w:t>
      </w:r>
      <w:r>
        <w:t>’</w:t>
      </w:r>
      <w:r w:rsidR="0071396A">
        <w:t>année de</w:t>
      </w:r>
      <w:r w:rsidR="0071396A">
        <w:t>r</w:t>
      </w:r>
      <w:r w:rsidR="0071396A">
        <w:t>nière</w:t>
      </w:r>
      <w:r>
        <w:t xml:space="preserve">, </w:t>
      </w:r>
      <w:r w:rsidR="0071396A">
        <w:t>reprit-il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coup sûr</w:t>
      </w:r>
      <w:r>
        <w:t xml:space="preserve">, </w:t>
      </w:r>
      <w:r w:rsidR="0071396A">
        <w:t>il aurait été pendu si l</w:t>
      </w:r>
      <w:r>
        <w:t>’</w:t>
      </w:r>
      <w:r w:rsidR="0071396A">
        <w:t>on avait connu ce réactif</w:t>
      </w:r>
      <w:r>
        <w:t xml:space="preserve">. </w:t>
      </w:r>
      <w:r w:rsidR="0071396A">
        <w:t>Il y a eu aussi Mason de Bradford</w:t>
      </w:r>
      <w:r>
        <w:t xml:space="preserve">, </w:t>
      </w:r>
      <w:r w:rsidR="0071396A">
        <w:t>et le fameux Mu</w:t>
      </w:r>
      <w:r w:rsidR="0071396A">
        <w:t>l</w:t>
      </w:r>
      <w:r w:rsidR="0071396A">
        <w:t>ler</w:t>
      </w:r>
      <w:r>
        <w:t xml:space="preserve">, </w:t>
      </w:r>
      <w:r w:rsidR="0071396A">
        <w:t>et Lefèvre de Montpellier et Samson de La Nouvelle-Orléans</w:t>
      </w:r>
      <w:r>
        <w:t xml:space="preserve">. </w:t>
      </w:r>
      <w:r w:rsidR="0071396A">
        <w:t>Je pourrais citer vingt cas où mon test aurait été pr</w:t>
      </w:r>
      <w:r w:rsidR="0071396A">
        <w:t>o</w:t>
      </w:r>
      <w:r w:rsidR="0071396A">
        <w:t>bant</w:t>
      </w:r>
      <w:r>
        <w:t>.</w:t>
      </w:r>
    </w:p>
    <w:p w14:paraId="78054807" w14:textId="77777777" w:rsidR="007369EF" w:rsidRDefault="007369EF" w:rsidP="007369EF">
      <w:r>
        <w:lastRenderedPageBreak/>
        <w:t>— </w:t>
      </w:r>
      <w:r w:rsidR="0071396A">
        <w:t>Vous êtes les annales ambulantes du crime</w:t>
      </w:r>
      <w:r>
        <w:t xml:space="preserve"> ! </w:t>
      </w:r>
      <w:r w:rsidR="0071396A">
        <w:t>lança Sta</w:t>
      </w:r>
      <w:r w:rsidR="0071396A">
        <w:t>m</w:t>
      </w:r>
      <w:r w:rsidR="0071396A">
        <w:t>ford en éclatant de rire</w:t>
      </w:r>
      <w:r>
        <w:t xml:space="preserve">. </w:t>
      </w:r>
      <w:r w:rsidR="0071396A">
        <w:t>Vous devriez fonder un journal</w:t>
      </w:r>
      <w:r>
        <w:t xml:space="preserve"> : </w:t>
      </w:r>
      <w:r w:rsidR="0071396A">
        <w:t>Les Nouvelles policières du Passé</w:t>
      </w:r>
      <w:r>
        <w:t> !</w:t>
      </w:r>
    </w:p>
    <w:p w14:paraId="5B6B4265" w14:textId="77777777" w:rsidR="007369EF" w:rsidRDefault="007369EF" w:rsidP="007369EF">
      <w:r>
        <w:t>— </w:t>
      </w:r>
      <w:r w:rsidR="0071396A">
        <w:t>Cela serait d</w:t>
      </w:r>
      <w:r>
        <w:t>’</w:t>
      </w:r>
      <w:r w:rsidR="0071396A">
        <w:t>une lecture très profitable</w:t>
      </w:r>
      <w:r>
        <w:t xml:space="preserve"> », </w:t>
      </w:r>
      <w:r w:rsidR="0071396A">
        <w:t>dit Sherlock Holmes en collant un petit morceau de taffetas gommé sur la p</w:t>
      </w:r>
      <w:r w:rsidR="0071396A">
        <w:t>i</w:t>
      </w:r>
      <w:r w:rsidR="0071396A">
        <w:t>qûre de son doigt</w:t>
      </w:r>
      <w:r>
        <w:t>.</w:t>
      </w:r>
    </w:p>
    <w:p w14:paraId="55111E1F" w14:textId="77777777" w:rsidR="007369EF" w:rsidRDefault="0071396A" w:rsidP="007369EF">
      <w:r>
        <w:t>Se tournant vers moi</w:t>
      </w:r>
      <w:r w:rsidR="007369EF">
        <w:t xml:space="preserve">, </w:t>
      </w:r>
      <w:r>
        <w:t>avec un sourire</w:t>
      </w:r>
      <w:r w:rsidR="007369EF">
        <w:t xml:space="preserve">, </w:t>
      </w:r>
      <w:r>
        <w:t>il ajouta</w:t>
      </w:r>
      <w:r w:rsidR="007369EF">
        <w:t> :</w:t>
      </w:r>
    </w:p>
    <w:p w14:paraId="3A109036" w14:textId="3CDF140D" w:rsidR="007369EF" w:rsidRDefault="007369EF" w:rsidP="007369EF">
      <w:r>
        <w:t>« </w:t>
      </w:r>
      <w:r w:rsidR="0071396A">
        <w:t>Il faut que je prenne des précautions</w:t>
      </w:r>
      <w:r>
        <w:t xml:space="preserve">, </w:t>
      </w:r>
      <w:r w:rsidR="0071396A">
        <w:t>car je tripote pas mal de poisons</w:t>
      </w:r>
      <w:r>
        <w:t> ! »</w:t>
      </w:r>
    </w:p>
    <w:p w14:paraId="5CADBC25" w14:textId="77777777" w:rsidR="007369EF" w:rsidRDefault="0071396A" w:rsidP="007369EF">
      <w:r>
        <w:t>Il exhiba sa main</w:t>
      </w:r>
      <w:r w:rsidR="007369EF">
        <w:t xml:space="preserve"> ; </w:t>
      </w:r>
      <w:r>
        <w:t>elle était mouchetée de petits morceaux de taffetas et brûlée un peu partout par des acides puissants</w:t>
      </w:r>
      <w:r w:rsidR="007369EF">
        <w:t>.</w:t>
      </w:r>
    </w:p>
    <w:p w14:paraId="7AA50A0C" w14:textId="77777777" w:rsidR="007369EF" w:rsidRDefault="007369EF" w:rsidP="007369EF">
      <w:r>
        <w:t>« </w:t>
      </w:r>
      <w:r w:rsidR="0071396A">
        <w:t>Nous sommes venus pour affaires</w:t>
      </w:r>
      <w:r>
        <w:t xml:space="preserve"> », </w:t>
      </w:r>
      <w:r w:rsidR="0071396A">
        <w:t>dit Stamford</w:t>
      </w:r>
      <w:r>
        <w:t>.</w:t>
      </w:r>
    </w:p>
    <w:p w14:paraId="386E8257" w14:textId="77777777" w:rsidR="007369EF" w:rsidRDefault="0071396A" w:rsidP="007369EF">
      <w:r>
        <w:t>Il s</w:t>
      </w:r>
      <w:r w:rsidR="007369EF">
        <w:t>’</w:t>
      </w:r>
      <w:r>
        <w:t>assit sur un tabouret et il en poussa un autre vers moi</w:t>
      </w:r>
      <w:r w:rsidR="007369EF">
        <w:t>.</w:t>
      </w:r>
    </w:p>
    <w:p w14:paraId="27F88F3B" w14:textId="287F5862" w:rsidR="007369EF" w:rsidRDefault="007369EF" w:rsidP="007369EF">
      <w:r>
        <w:t>« </w:t>
      </w:r>
      <w:r w:rsidR="0071396A">
        <w:t>Mon ami</w:t>
      </w:r>
      <w:r>
        <w:t xml:space="preserve">, </w:t>
      </w:r>
      <w:r w:rsidR="0071396A">
        <w:t>ici présent</w:t>
      </w:r>
      <w:r>
        <w:t xml:space="preserve">, </w:t>
      </w:r>
      <w:r w:rsidR="0071396A">
        <w:t>cherche un logis</w:t>
      </w:r>
      <w:r>
        <w:t xml:space="preserve">. </w:t>
      </w:r>
      <w:r w:rsidR="0071396A">
        <w:t>Comme vous n</w:t>
      </w:r>
      <w:r>
        <w:t>’</w:t>
      </w:r>
      <w:r w:rsidR="0071396A">
        <w:t>avez pas encore trouvé de personne avec qui partager l</w:t>
      </w:r>
      <w:r>
        <w:t>’</w:t>
      </w:r>
      <w:r w:rsidR="0071396A">
        <w:t>appartement</w:t>
      </w:r>
      <w:r>
        <w:t xml:space="preserve">, </w:t>
      </w:r>
      <w:r w:rsidR="0071396A">
        <w:t>j</w:t>
      </w:r>
      <w:r>
        <w:t>’</w:t>
      </w:r>
      <w:r w:rsidR="0071396A">
        <w:t>ai cru bon de vous mettre en rapport</w:t>
      </w:r>
      <w:r>
        <w:t>. »</w:t>
      </w:r>
    </w:p>
    <w:p w14:paraId="2DC49249" w14:textId="77777777" w:rsidR="007369EF" w:rsidRDefault="0071396A" w:rsidP="007369EF">
      <w:r>
        <w:t>Sherlock Holmes parut enchanté</w:t>
      </w:r>
      <w:r w:rsidR="007369EF">
        <w:t>.</w:t>
      </w:r>
    </w:p>
    <w:p w14:paraId="76CAA261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ai l</w:t>
      </w:r>
      <w:r>
        <w:t>’</w:t>
      </w:r>
      <w:r w:rsidR="0071396A">
        <w:t>œil sur un appartement dans Baker Street</w:t>
      </w:r>
      <w:r>
        <w:t xml:space="preserve">, </w:t>
      </w:r>
      <w:r w:rsidR="0071396A">
        <w:t>dit-il</w:t>
      </w:r>
      <w:r>
        <w:t xml:space="preserve">. </w:t>
      </w:r>
      <w:r w:rsidR="0071396A">
        <w:t>Cela ferait très bien notre affaire</w:t>
      </w:r>
      <w:r>
        <w:t xml:space="preserve">. </w:t>
      </w:r>
      <w:r w:rsidR="0071396A">
        <w:t>L</w:t>
      </w:r>
      <w:r>
        <w:t>’</w:t>
      </w:r>
      <w:r w:rsidR="0071396A">
        <w:t>odeur du tabac fort ne vous i</w:t>
      </w:r>
      <w:r w:rsidR="0071396A">
        <w:t>n</w:t>
      </w:r>
      <w:r w:rsidR="0071396A">
        <w:t>commode pas</w:t>
      </w:r>
      <w:r>
        <w:t xml:space="preserve">, </w:t>
      </w:r>
      <w:r w:rsidR="0071396A">
        <w:t>j</w:t>
      </w:r>
      <w:r>
        <w:t>’</w:t>
      </w:r>
      <w:r w:rsidR="0071396A">
        <w:t>espère</w:t>
      </w:r>
      <w:r>
        <w:t> ?</w:t>
      </w:r>
    </w:p>
    <w:p w14:paraId="46E87AA5" w14:textId="77777777" w:rsidR="007369EF" w:rsidRDefault="007369EF" w:rsidP="007369EF">
      <w:r>
        <w:t>— </w:t>
      </w:r>
      <w:r w:rsidR="0071396A">
        <w:t xml:space="preserve">Je fume moi-même le </w:t>
      </w:r>
      <w:r>
        <w:t>« </w:t>
      </w:r>
      <w:proofErr w:type="spellStart"/>
      <w:r w:rsidR="0071396A">
        <w:t>ship</w:t>
      </w:r>
      <w:proofErr w:type="spellEnd"/>
      <w:r>
        <w:t xml:space="preserve"> », </w:t>
      </w:r>
      <w:r w:rsidR="0071396A">
        <w:t>répondis-je</w:t>
      </w:r>
      <w:r>
        <w:t>.</w:t>
      </w:r>
    </w:p>
    <w:p w14:paraId="5D8DFA3C" w14:textId="77777777" w:rsidR="007369EF" w:rsidRDefault="007369EF" w:rsidP="007369EF">
      <w:r>
        <w:t>— </w:t>
      </w:r>
      <w:r w:rsidR="0071396A">
        <w:t>Un bon point pour vous</w:t>
      </w:r>
      <w:r>
        <w:t xml:space="preserve">. </w:t>
      </w:r>
      <w:r w:rsidR="0071396A">
        <w:t>Je suis toujours entouré de pr</w:t>
      </w:r>
      <w:r w:rsidR="0071396A">
        <w:t>o</w:t>
      </w:r>
      <w:r w:rsidR="0071396A">
        <w:t>duits chimiques</w:t>
      </w:r>
      <w:r>
        <w:t xml:space="preserve"> ; </w:t>
      </w:r>
      <w:r w:rsidR="0071396A">
        <w:t>et</w:t>
      </w:r>
      <w:r>
        <w:t xml:space="preserve">, </w:t>
      </w:r>
      <w:r w:rsidR="0071396A">
        <w:t>à l</w:t>
      </w:r>
      <w:r>
        <w:t>’</w:t>
      </w:r>
      <w:r w:rsidR="0071396A">
        <w:t>occasion</w:t>
      </w:r>
      <w:r>
        <w:t xml:space="preserve">, </w:t>
      </w:r>
      <w:r w:rsidR="0071396A">
        <w:t>je fais des expériences</w:t>
      </w:r>
      <w:r>
        <w:t xml:space="preserve">. </w:t>
      </w:r>
      <w:r w:rsidR="0071396A">
        <w:t>Cela non plus ne vous gêne pas</w:t>
      </w:r>
      <w:r>
        <w:t> ?</w:t>
      </w:r>
    </w:p>
    <w:p w14:paraId="7FD8180B" w14:textId="77777777" w:rsidR="007369EF" w:rsidRDefault="007369EF" w:rsidP="007369EF">
      <w:r>
        <w:t>— </w:t>
      </w:r>
      <w:r w:rsidR="0071396A">
        <w:t>Pas du tout</w:t>
      </w:r>
      <w:r>
        <w:t>.</w:t>
      </w:r>
    </w:p>
    <w:p w14:paraId="15C6BF4E" w14:textId="2AC5C30A" w:rsidR="007369EF" w:rsidRDefault="007369EF" w:rsidP="007369EF">
      <w:r>
        <w:lastRenderedPageBreak/>
        <w:t>— </w:t>
      </w:r>
      <w:r w:rsidR="0071396A">
        <w:t>Voyons</w:t>
      </w:r>
      <w:r>
        <w:t xml:space="preserve"> : </w:t>
      </w:r>
      <w:r w:rsidR="0071396A">
        <w:t>quels sont mes autres défauts</w:t>
      </w:r>
      <w:r>
        <w:t xml:space="preserve"> ? </w:t>
      </w:r>
      <w:r w:rsidR="0071396A">
        <w:t>Ah</w:t>
      </w:r>
      <w:r>
        <w:t xml:space="preserve"> ! </w:t>
      </w:r>
      <w:r w:rsidR="0071396A">
        <w:t>oui</w:t>
      </w:r>
      <w:r>
        <w:t xml:space="preserve">, </w:t>
      </w:r>
      <w:r w:rsidR="0071396A">
        <w:t>de temps à autre</w:t>
      </w:r>
      <w:r>
        <w:t xml:space="preserve">, </w:t>
      </w:r>
      <w:r w:rsidR="0071396A">
        <w:t>j</w:t>
      </w:r>
      <w:r>
        <w:t>’</w:t>
      </w:r>
      <w:r w:rsidR="0071396A">
        <w:t>ai le cafard</w:t>
      </w:r>
      <w:r>
        <w:t xml:space="preserve"> ; </w:t>
      </w:r>
      <w:r w:rsidR="0071396A">
        <w:t>je reste plusieurs jours de suite sans ouvrir la bouche</w:t>
      </w:r>
      <w:r>
        <w:t xml:space="preserve">. </w:t>
      </w:r>
      <w:r w:rsidR="0071396A">
        <w:t>Il ne faudra pas croire alors que je vous boude</w:t>
      </w:r>
      <w:r>
        <w:t xml:space="preserve">. </w:t>
      </w:r>
      <w:r w:rsidR="0071396A">
        <w:t>Cela passera si vous me laissez tranquille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votre tour</w:t>
      </w:r>
      <w:r>
        <w:t xml:space="preserve">, </w:t>
      </w:r>
      <w:r w:rsidR="0071396A">
        <w:t>maintenant</w:t>
      </w:r>
      <w:r>
        <w:t xml:space="preserve">. </w:t>
      </w:r>
      <w:r w:rsidR="0071396A">
        <w:t>Qu</w:t>
      </w:r>
      <w:r>
        <w:t>’</w:t>
      </w:r>
      <w:r w:rsidR="0071396A">
        <w:t>est-ce que vous avez à avouer</w:t>
      </w:r>
      <w:r>
        <w:t xml:space="preserve"> ? </w:t>
      </w:r>
      <w:r w:rsidR="0071396A">
        <w:t>Il vaut mieux que deux types qui envisagent de vivre en commun connaissent d</w:t>
      </w:r>
      <w:r>
        <w:t>’</w:t>
      </w:r>
      <w:r w:rsidR="0071396A">
        <w:t>avance le pire l</w:t>
      </w:r>
      <w:r>
        <w:t>’</w:t>
      </w:r>
      <w:r w:rsidR="0071396A">
        <w:t>un de l</w:t>
      </w:r>
      <w:r>
        <w:t>’</w:t>
      </w:r>
      <w:r w:rsidR="0071396A">
        <w:t>autre</w:t>
      </w:r>
      <w:r>
        <w:t> ! »</w:t>
      </w:r>
    </w:p>
    <w:p w14:paraId="6BF81885" w14:textId="77777777" w:rsidR="007369EF" w:rsidRDefault="0071396A" w:rsidP="007369EF">
      <w:r>
        <w:t>L</w:t>
      </w:r>
      <w:r w:rsidR="007369EF">
        <w:t>’</w:t>
      </w:r>
      <w:r>
        <w:t>idée d</w:t>
      </w:r>
      <w:r w:rsidR="007369EF">
        <w:t>’</w:t>
      </w:r>
      <w:r>
        <w:t>être à mon tour sur la sellette m</w:t>
      </w:r>
      <w:r w:rsidR="007369EF">
        <w:t>’</w:t>
      </w:r>
      <w:r>
        <w:t>amusa</w:t>
      </w:r>
      <w:r w:rsidR="007369EF">
        <w:t>.</w:t>
      </w:r>
    </w:p>
    <w:p w14:paraId="2E224E57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ai un petit bouledogue</w:t>
      </w:r>
      <w:r>
        <w:t xml:space="preserve">, </w:t>
      </w:r>
      <w:r w:rsidR="0071396A">
        <w:t>dis-je</w:t>
      </w:r>
      <w:r>
        <w:t xml:space="preserve">. </w:t>
      </w:r>
      <w:r w:rsidR="0071396A">
        <w:t>Je suis anti-bruit parce que mes nerfs sont ébranlés</w:t>
      </w:r>
      <w:r>
        <w:t xml:space="preserve">. </w:t>
      </w:r>
      <w:r w:rsidR="0071396A">
        <w:t>Je me lève à des heures imposs</w:t>
      </w:r>
      <w:r w:rsidR="0071396A">
        <w:t>i</w:t>
      </w:r>
      <w:r w:rsidR="0071396A">
        <w:t>bles et je suis très paresseux</w:t>
      </w:r>
      <w:r>
        <w:t xml:space="preserve">. </w:t>
      </w:r>
      <w:r w:rsidR="0071396A">
        <w:t>En bonne santé</w:t>
      </w:r>
      <w:r>
        <w:t xml:space="preserve">, </w:t>
      </w:r>
      <w:r w:rsidR="0071396A">
        <w:t>j</w:t>
      </w:r>
      <w:r>
        <w:t>’</w:t>
      </w:r>
      <w:r w:rsidR="0071396A">
        <w:t>ai bien d</w:t>
      </w:r>
      <w:r>
        <w:t>’</w:t>
      </w:r>
      <w:r w:rsidR="0071396A">
        <w:t>autres vices</w:t>
      </w:r>
      <w:r>
        <w:t xml:space="preserve"> ; </w:t>
      </w:r>
      <w:r w:rsidR="0071396A">
        <w:t>mais</w:t>
      </w:r>
      <w:r>
        <w:t xml:space="preserve">, </w:t>
      </w:r>
      <w:r w:rsidR="0071396A">
        <w:t>pour le moment</w:t>
      </w:r>
      <w:r>
        <w:t xml:space="preserve">, </w:t>
      </w:r>
      <w:r w:rsidR="0071396A">
        <w:t>ceux que je viens d</w:t>
      </w:r>
      <w:r>
        <w:t>’</w:t>
      </w:r>
      <w:r w:rsidR="0071396A">
        <w:t>énumérer sont les princ</w:t>
      </w:r>
      <w:r w:rsidR="0071396A">
        <w:t>i</w:t>
      </w:r>
      <w:r w:rsidR="0071396A">
        <w:t>paux</w:t>
      </w:r>
      <w:r>
        <w:t>.</w:t>
      </w:r>
    </w:p>
    <w:p w14:paraId="0A4F357E" w14:textId="77777777" w:rsidR="007369EF" w:rsidRDefault="007369EF" w:rsidP="007369EF">
      <w:r>
        <w:t>— </w:t>
      </w:r>
      <w:r w:rsidR="0071396A">
        <w:t>Faites-vous entrer le violon dans la catégorie des bruits fâcheux</w:t>
      </w:r>
      <w:r>
        <w:t xml:space="preserve"> ? </w:t>
      </w:r>
      <w:r w:rsidR="0071396A">
        <w:t>demanda-t-il avec anxiété</w:t>
      </w:r>
      <w:r>
        <w:t>.</w:t>
      </w:r>
    </w:p>
    <w:p w14:paraId="45F0450A" w14:textId="77777777" w:rsidR="007369EF" w:rsidRDefault="007369EF" w:rsidP="007369EF">
      <w:r>
        <w:t>— </w:t>
      </w:r>
      <w:r w:rsidR="0071396A">
        <w:t>Cela dépend de l</w:t>
      </w:r>
      <w:r>
        <w:t>’</w:t>
      </w:r>
      <w:r w:rsidR="0071396A">
        <w:t>exécutant</w:t>
      </w:r>
      <w:r>
        <w:t xml:space="preserve">, </w:t>
      </w:r>
      <w:r w:rsidR="0071396A">
        <w:t>répondis-je</w:t>
      </w:r>
      <w:r>
        <w:t xml:space="preserve">. </w:t>
      </w:r>
      <w:r w:rsidR="0071396A">
        <w:t>Un morceau bien exécuté est un régal divin</w:t>
      </w:r>
      <w:r>
        <w:t xml:space="preserve">, </w:t>
      </w:r>
      <w:r w:rsidR="0071396A">
        <w:t>mais</w:t>
      </w:r>
      <w:r>
        <w:t xml:space="preserve">, </w:t>
      </w:r>
      <w:r w:rsidR="0071396A">
        <w:t>s</w:t>
      </w:r>
      <w:r>
        <w:t>’</w:t>
      </w:r>
      <w:r w:rsidR="0071396A">
        <w:t>il l</w:t>
      </w:r>
      <w:r>
        <w:t>’</w:t>
      </w:r>
      <w:r w:rsidR="0071396A">
        <w:t>est mal</w:t>
      </w:r>
      <w:r>
        <w:t> !…</w:t>
      </w:r>
    </w:p>
    <w:p w14:paraId="573C7FF9" w14:textId="77777777" w:rsidR="007369EF" w:rsidRDefault="007369EF" w:rsidP="007369EF">
      <w:r>
        <w:t>— </w:t>
      </w:r>
      <w:r w:rsidR="0071396A">
        <w:t>Allons</w:t>
      </w:r>
      <w:r>
        <w:t xml:space="preserve">, </w:t>
      </w:r>
      <w:r w:rsidR="0071396A">
        <w:t>ça ira</w:t>
      </w:r>
      <w:r>
        <w:t xml:space="preserve"> ! </w:t>
      </w:r>
      <w:r w:rsidR="0071396A">
        <w:t>s</w:t>
      </w:r>
      <w:r>
        <w:t>’</w:t>
      </w:r>
      <w:r w:rsidR="0071396A">
        <w:t>écria-t-il en riant de bon cœur</w:t>
      </w:r>
      <w:r>
        <w:t xml:space="preserve">. </w:t>
      </w:r>
      <w:r w:rsidR="0071396A">
        <w:t>C</w:t>
      </w:r>
      <w:r>
        <w:t>’</w:t>
      </w:r>
      <w:r w:rsidR="0071396A">
        <w:t>est une affaire faite</w:t>
      </w:r>
      <w:r>
        <w:t xml:space="preserve"> – </w:t>
      </w:r>
      <w:r w:rsidR="0071396A">
        <w:t>si</w:t>
      </w:r>
      <w:r>
        <w:t xml:space="preserve">, </w:t>
      </w:r>
      <w:r w:rsidR="0071396A">
        <w:t>bien entendu</w:t>
      </w:r>
      <w:r>
        <w:t xml:space="preserve">, </w:t>
      </w:r>
      <w:r w:rsidR="0071396A">
        <w:t>l</w:t>
      </w:r>
      <w:r>
        <w:t>’</w:t>
      </w:r>
      <w:r w:rsidR="0071396A">
        <w:t>appartement vous plaît</w:t>
      </w:r>
      <w:r>
        <w:t>.</w:t>
      </w:r>
    </w:p>
    <w:p w14:paraId="5B28C7BE" w14:textId="77777777" w:rsidR="007369EF" w:rsidRDefault="007369EF" w:rsidP="007369EF">
      <w:r>
        <w:t>— </w:t>
      </w:r>
      <w:r w:rsidR="0071396A">
        <w:t>Quand le visiterons-nous</w:t>
      </w:r>
      <w:r>
        <w:t> ?</w:t>
      </w:r>
    </w:p>
    <w:p w14:paraId="42297A82" w14:textId="77777777" w:rsidR="007369EF" w:rsidRDefault="007369EF" w:rsidP="007369EF">
      <w:r>
        <w:t>— </w:t>
      </w:r>
      <w:r w:rsidR="0071396A">
        <w:t>Venez me prendre demain midi</w:t>
      </w:r>
      <w:r>
        <w:t xml:space="preserve">. </w:t>
      </w:r>
      <w:r w:rsidR="0071396A">
        <w:t>Nous irons tout régler ensemble</w:t>
      </w:r>
      <w:r>
        <w:t>.</w:t>
      </w:r>
    </w:p>
    <w:p w14:paraId="73C4449B" w14:textId="46839CF7" w:rsidR="007369EF" w:rsidRDefault="007369EF" w:rsidP="007369EF">
      <w:r>
        <w:t>— </w:t>
      </w:r>
      <w:r w:rsidR="0071396A">
        <w:t>C</w:t>
      </w:r>
      <w:r>
        <w:t>’</w:t>
      </w:r>
      <w:r w:rsidR="0071396A">
        <w:t>est entendu</w:t>
      </w:r>
      <w:r>
        <w:t xml:space="preserve">, </w:t>
      </w:r>
      <w:r w:rsidR="0071396A">
        <w:t>dis-je</w:t>
      </w:r>
      <w:r>
        <w:t xml:space="preserve">, </w:t>
      </w:r>
      <w:r w:rsidR="0071396A">
        <w:t>en lui serrant la main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midi pr</w:t>
      </w:r>
      <w:r w:rsidR="0071396A">
        <w:t>é</w:t>
      </w:r>
      <w:r w:rsidR="0071396A">
        <w:t>cis</w:t>
      </w:r>
      <w:r>
        <w:t>. »</w:t>
      </w:r>
    </w:p>
    <w:p w14:paraId="5BA7367B" w14:textId="77777777" w:rsidR="007369EF" w:rsidRDefault="0071396A" w:rsidP="007369EF">
      <w:r>
        <w:t>Stamford et moi</w:t>
      </w:r>
      <w:r w:rsidR="007369EF">
        <w:t xml:space="preserve">, </w:t>
      </w:r>
      <w:r>
        <w:t>nous le laissâmes au milieu de ses pr</w:t>
      </w:r>
      <w:r>
        <w:t>o</w:t>
      </w:r>
      <w:r>
        <w:t>duits chimiques et nous marchâmes vers mon hôtel</w:t>
      </w:r>
      <w:r w:rsidR="007369EF">
        <w:t xml:space="preserve">. </w:t>
      </w:r>
      <w:r>
        <w:t>Je m</w:t>
      </w:r>
      <w:r w:rsidR="007369EF">
        <w:t>’</w:t>
      </w:r>
      <w:r>
        <w:t>arrêtai so</w:t>
      </w:r>
      <w:r>
        <w:t>u</w:t>
      </w:r>
      <w:r>
        <w:t>dain</w:t>
      </w:r>
      <w:r w:rsidR="007369EF">
        <w:t xml:space="preserve">, </w:t>
      </w:r>
      <w:r>
        <w:t>et</w:t>
      </w:r>
      <w:r w:rsidR="007369EF">
        <w:t xml:space="preserve">, </w:t>
      </w:r>
      <w:r>
        <w:t>tourné vers lui</w:t>
      </w:r>
      <w:r w:rsidR="007369EF">
        <w:t> :</w:t>
      </w:r>
    </w:p>
    <w:p w14:paraId="35D19296" w14:textId="4C4DB1B4" w:rsidR="007369EF" w:rsidRDefault="007369EF" w:rsidP="007369EF">
      <w:r>
        <w:lastRenderedPageBreak/>
        <w:t>« </w:t>
      </w:r>
      <w:r w:rsidR="0071396A">
        <w:t>A propos</w:t>
      </w:r>
      <w:r>
        <w:t xml:space="preserve">, </w:t>
      </w:r>
      <w:r w:rsidR="0071396A">
        <w:t>demandai-je</w:t>
      </w:r>
      <w:r>
        <w:t xml:space="preserve">, </w:t>
      </w:r>
      <w:r w:rsidR="0071396A">
        <w:t>à quoi diable a-t-il vu que je r</w:t>
      </w:r>
      <w:r w:rsidR="0071396A">
        <w:t>e</w:t>
      </w:r>
      <w:r w:rsidR="0071396A">
        <w:t>venais de l</w:t>
      </w:r>
      <w:r>
        <w:t>’</w:t>
      </w:r>
      <w:r w:rsidR="0071396A">
        <w:t>Afghanistan</w:t>
      </w:r>
      <w:r>
        <w:t> ? »</w:t>
      </w:r>
    </w:p>
    <w:p w14:paraId="518E43B9" w14:textId="77777777" w:rsidR="007369EF" w:rsidRDefault="0071396A" w:rsidP="007369EF">
      <w:r>
        <w:t>Mon compagnon eut un sourire énigmatique</w:t>
      </w:r>
      <w:r w:rsidR="007369EF">
        <w:t>.</w:t>
      </w:r>
    </w:p>
    <w:p w14:paraId="0F373876" w14:textId="77777777" w:rsidR="007369EF" w:rsidRDefault="007369EF" w:rsidP="007369EF">
      <w:r>
        <w:t>« </w:t>
      </w:r>
      <w:r w:rsidR="0071396A">
        <w:t>Voilà justement sa petite originalité</w:t>
      </w:r>
      <w:r>
        <w:t xml:space="preserve">, </w:t>
      </w:r>
      <w:r w:rsidR="0071396A">
        <w:t>dit-il</w:t>
      </w:r>
      <w:r>
        <w:t xml:space="preserve">. </w:t>
      </w:r>
      <w:r w:rsidR="0071396A">
        <w:t>Il a un don de divination extraordinaire</w:t>
      </w:r>
      <w:r>
        <w:t xml:space="preserve">. </w:t>
      </w:r>
      <w:r w:rsidR="0071396A">
        <w:t>Plusieurs ont cherché sans succès à se l</w:t>
      </w:r>
      <w:r>
        <w:t>’</w:t>
      </w:r>
      <w:r w:rsidR="0071396A">
        <w:t>expliquer</w:t>
      </w:r>
      <w:r>
        <w:t>.</w:t>
      </w:r>
    </w:p>
    <w:p w14:paraId="770F0BE1" w14:textId="77777777" w:rsidR="007369EF" w:rsidRDefault="007369EF" w:rsidP="007369EF">
      <w:r>
        <w:t>— </w:t>
      </w:r>
      <w:r w:rsidR="0071396A">
        <w:t>Oh</w:t>
      </w:r>
      <w:r>
        <w:t xml:space="preserve"> ! </w:t>
      </w:r>
      <w:r w:rsidR="0071396A">
        <w:t>un mystère</w:t>
      </w:r>
      <w:r>
        <w:t xml:space="preserve"> ? </w:t>
      </w:r>
      <w:r w:rsidR="0071396A">
        <w:t>A la bonne heure</w:t>
      </w:r>
      <w:r>
        <w:t xml:space="preserve"> ! </w:t>
      </w:r>
      <w:r w:rsidR="0071396A">
        <w:t>dis-je en me fro</w:t>
      </w:r>
      <w:r w:rsidR="0071396A">
        <w:t>t</w:t>
      </w:r>
      <w:r w:rsidR="0071396A">
        <w:t>tant les mains</w:t>
      </w:r>
      <w:r>
        <w:t xml:space="preserve">. </w:t>
      </w:r>
      <w:r w:rsidR="0071396A">
        <w:t>C</w:t>
      </w:r>
      <w:r>
        <w:t>’</w:t>
      </w:r>
      <w:r w:rsidR="0071396A">
        <w:t>est très piquant</w:t>
      </w:r>
      <w:r>
        <w:t xml:space="preserve">. </w:t>
      </w:r>
      <w:r w:rsidR="0071396A">
        <w:t>Je vous sais gré de nous avoir mis en rapport</w:t>
      </w:r>
      <w:r>
        <w:t xml:space="preserve">. </w:t>
      </w:r>
      <w:r w:rsidR="0071396A">
        <w:t>L</w:t>
      </w:r>
      <w:r>
        <w:t>’</w:t>
      </w:r>
      <w:r w:rsidR="0071396A">
        <w:t>étude de l</w:t>
      </w:r>
      <w:r>
        <w:t>’</w:t>
      </w:r>
      <w:r w:rsidR="0071396A">
        <w:t>homme est</w:t>
      </w:r>
      <w:r>
        <w:t xml:space="preserve">, </w:t>
      </w:r>
      <w:r w:rsidR="0071396A">
        <w:t>comme vous le savez</w:t>
      </w:r>
      <w:r>
        <w:t xml:space="preserve">, </w:t>
      </w:r>
      <w:r w:rsidR="0071396A">
        <w:t>le propre de l</w:t>
      </w:r>
      <w:r>
        <w:t>’</w:t>
      </w:r>
      <w:r w:rsidR="0071396A">
        <w:t>homme</w:t>
      </w:r>
      <w:r>
        <w:t>.</w:t>
      </w:r>
    </w:p>
    <w:p w14:paraId="32A16B90" w14:textId="77777777" w:rsidR="007369EF" w:rsidRDefault="007369EF" w:rsidP="007369EF">
      <w:r>
        <w:t>— </w:t>
      </w:r>
      <w:r w:rsidR="0071396A">
        <w:t>Alors</w:t>
      </w:r>
      <w:r>
        <w:t xml:space="preserve">, </w:t>
      </w:r>
      <w:r w:rsidR="0071396A">
        <w:t>étudiez-le</w:t>
      </w:r>
      <w:r>
        <w:t xml:space="preserve"> ! </w:t>
      </w:r>
      <w:r w:rsidR="0071396A">
        <w:t>dit Stamford en prenant congé de moi</w:t>
      </w:r>
      <w:r>
        <w:t xml:space="preserve">. </w:t>
      </w:r>
      <w:r w:rsidR="0071396A">
        <w:t>Mais vous trouverez le problème épineux</w:t>
      </w:r>
      <w:r>
        <w:t xml:space="preserve"> !… </w:t>
      </w:r>
      <w:r w:rsidR="0071396A">
        <w:t>Je parie qu</w:t>
      </w:r>
      <w:r>
        <w:t>’</w:t>
      </w:r>
      <w:r w:rsidR="0071396A">
        <w:t>il en a</w:t>
      </w:r>
      <w:r w:rsidR="0071396A">
        <w:t>p</w:t>
      </w:r>
      <w:r w:rsidR="0071396A">
        <w:t>prendra plus sur vous que vous n</w:t>
      </w:r>
      <w:r>
        <w:t>’</w:t>
      </w:r>
      <w:r w:rsidR="0071396A">
        <w:t>en apprendrez sur lui</w:t>
      </w:r>
      <w:r>
        <w:t xml:space="preserve">. </w:t>
      </w:r>
      <w:r w:rsidR="0071396A">
        <w:t>Au pla</w:t>
      </w:r>
      <w:r w:rsidR="0071396A">
        <w:t>i</w:t>
      </w:r>
      <w:r w:rsidR="0071396A">
        <w:t>sir</w:t>
      </w:r>
      <w:r>
        <w:t xml:space="preserve">, </w:t>
      </w:r>
      <w:r w:rsidR="0071396A">
        <w:t>Watson</w:t>
      </w:r>
      <w:r>
        <w:t> !</w:t>
      </w:r>
    </w:p>
    <w:p w14:paraId="50A830C0" w14:textId="77777777" w:rsidR="007369EF" w:rsidRDefault="007369EF" w:rsidP="007369EF">
      <w:r>
        <w:t>— </w:t>
      </w:r>
      <w:r w:rsidR="0071396A">
        <w:t>Au plaisir</w:t>
      </w:r>
      <w:r>
        <w:t> ! »</w:t>
      </w:r>
      <w:r w:rsidR="0071396A">
        <w:t xml:space="preserve"> répondis-je</w:t>
      </w:r>
      <w:r>
        <w:t>.</w:t>
      </w:r>
    </w:p>
    <w:p w14:paraId="7711DD3F" w14:textId="77777777" w:rsidR="007369EF" w:rsidRDefault="0071396A" w:rsidP="007369EF">
      <w:r>
        <w:t>Je déambulai vers mon hôtel</w:t>
      </w:r>
      <w:r w:rsidR="007369EF">
        <w:t xml:space="preserve">, </w:t>
      </w:r>
      <w:r>
        <w:t>fort intrigué par ma nouvelle relation</w:t>
      </w:r>
      <w:r w:rsidR="007369EF">
        <w:t>.</w:t>
      </w:r>
    </w:p>
    <w:p w14:paraId="03A44113" w14:textId="5F631462" w:rsidR="0071396A" w:rsidRDefault="007369EF" w:rsidP="007369EF">
      <w:pPr>
        <w:pStyle w:val="Titre1"/>
      </w:pPr>
      <w:bookmarkStart w:id="1" w:name="_Toc203492995"/>
      <w:r>
        <w:lastRenderedPageBreak/>
        <w:t>Chapitre II</w:t>
      </w:r>
      <w:r w:rsidR="004E080E">
        <w:br/>
      </w:r>
      <w:r w:rsidR="004E080E">
        <w:br/>
      </w:r>
      <w:r w:rsidR="0071396A">
        <w:t>La science de la déduction</w:t>
      </w:r>
      <w:bookmarkEnd w:id="1"/>
    </w:p>
    <w:p w14:paraId="4F613511" w14:textId="77777777" w:rsidR="0071396A" w:rsidRDefault="0071396A"/>
    <w:p w14:paraId="008377FE" w14:textId="77777777" w:rsidR="007369EF" w:rsidRDefault="0071396A" w:rsidP="007369EF">
      <w:r>
        <w:t>Nous nous sommes retrouvés le lendemain comme il avait été convenu et nous avons inspecté l</w:t>
      </w:r>
      <w:r w:rsidR="007369EF">
        <w:t>’</w:t>
      </w:r>
      <w:r>
        <w:t>appartement au 221</w:t>
      </w:r>
      <w:r w:rsidR="007369EF">
        <w:t xml:space="preserve">, </w:t>
      </w:r>
      <w:r>
        <w:t>Baker Street</w:t>
      </w:r>
      <w:r w:rsidR="007369EF">
        <w:t xml:space="preserve">, </w:t>
      </w:r>
      <w:r>
        <w:t>dont il avait parlé lors de notre rencontre</w:t>
      </w:r>
      <w:r w:rsidR="007369EF">
        <w:t xml:space="preserve">. </w:t>
      </w:r>
      <w:r>
        <w:t>Le logis se composait de deux confortables chambres à coucher et d</w:t>
      </w:r>
      <w:r w:rsidR="007369EF">
        <w:t>’</w:t>
      </w:r>
      <w:r>
        <w:t>un seul st</w:t>
      </w:r>
      <w:r>
        <w:t>u</w:t>
      </w:r>
      <w:r>
        <w:t>dio</w:t>
      </w:r>
      <w:r w:rsidR="007369EF">
        <w:t xml:space="preserve">, </w:t>
      </w:r>
      <w:r>
        <w:t>grand</w:t>
      </w:r>
      <w:r w:rsidR="007369EF">
        <w:t xml:space="preserve">, </w:t>
      </w:r>
      <w:r>
        <w:t>bien aéré</w:t>
      </w:r>
      <w:r w:rsidR="007369EF">
        <w:t xml:space="preserve">, </w:t>
      </w:r>
      <w:r>
        <w:t>gaiement meublé et éclairé par deux larges fenêtres</w:t>
      </w:r>
      <w:r w:rsidR="007369EF">
        <w:t xml:space="preserve">. </w:t>
      </w:r>
      <w:r>
        <w:t>L</w:t>
      </w:r>
      <w:r w:rsidR="007369EF">
        <w:t>’</w:t>
      </w:r>
      <w:r>
        <w:t>appartement nous parut si agréable et le prix</w:t>
      </w:r>
      <w:r w:rsidR="007369EF">
        <w:t xml:space="preserve">, </w:t>
      </w:r>
      <w:r>
        <w:t>à deux</w:t>
      </w:r>
      <w:r w:rsidR="007369EF">
        <w:t xml:space="preserve">, </w:t>
      </w:r>
      <w:r>
        <w:t>nous sembla si modéré que le marché fut conclu sur-le-champ et que nous en prîmes possession immédiatement</w:t>
      </w:r>
      <w:r w:rsidR="007369EF">
        <w:t xml:space="preserve">. </w:t>
      </w:r>
      <w:r>
        <w:t>Le soir même je déménageais de l</w:t>
      </w:r>
      <w:r w:rsidR="007369EF">
        <w:t>’</w:t>
      </w:r>
      <w:r>
        <w:t>hôtel tout ce que je possédais et le lendemain matin Sherlock Holmes me suivait avec plusieurs malles et val</w:t>
      </w:r>
      <w:r>
        <w:t>i</w:t>
      </w:r>
      <w:r>
        <w:t>ses</w:t>
      </w:r>
      <w:r w:rsidR="007369EF">
        <w:t xml:space="preserve">. </w:t>
      </w:r>
      <w:r>
        <w:t>Un jour ou deux</w:t>
      </w:r>
      <w:r w:rsidR="007369EF">
        <w:t xml:space="preserve">, </w:t>
      </w:r>
      <w:r>
        <w:t>nous nous sommes occupés à déballer et à arranger nos affaires du mieux possible</w:t>
      </w:r>
      <w:r w:rsidR="007369EF">
        <w:t xml:space="preserve">. </w:t>
      </w:r>
      <w:r>
        <w:t>Cela fait</w:t>
      </w:r>
      <w:r w:rsidR="007369EF">
        <w:t xml:space="preserve">, </w:t>
      </w:r>
      <w:r>
        <w:t>nous nous sommes installés tout doucement et nous nous so</w:t>
      </w:r>
      <w:r>
        <w:t>m</w:t>
      </w:r>
      <w:r>
        <w:t>mes accout</w:t>
      </w:r>
      <w:r>
        <w:t>u</w:t>
      </w:r>
      <w:r>
        <w:t>més à notre nouveau milieu</w:t>
      </w:r>
      <w:r w:rsidR="007369EF">
        <w:t>.</w:t>
      </w:r>
    </w:p>
    <w:p w14:paraId="42BA1347" w14:textId="77777777" w:rsidR="007369EF" w:rsidRDefault="0071396A" w:rsidP="007369EF">
      <w:r>
        <w:t>Holmes n</w:t>
      </w:r>
      <w:r w:rsidR="007369EF">
        <w:t>’</w:t>
      </w:r>
      <w:r>
        <w:t>était certes pas un homme avec qui il était diff</w:t>
      </w:r>
      <w:r>
        <w:t>i</w:t>
      </w:r>
      <w:r>
        <w:t>cile de vivre</w:t>
      </w:r>
      <w:r w:rsidR="007369EF">
        <w:t xml:space="preserve">. </w:t>
      </w:r>
      <w:r>
        <w:t>Il avait des manières paisibles et des habitudes réguli</w:t>
      </w:r>
      <w:r>
        <w:t>è</w:t>
      </w:r>
      <w:r>
        <w:t>res</w:t>
      </w:r>
      <w:r w:rsidR="007369EF">
        <w:t xml:space="preserve">. </w:t>
      </w:r>
      <w:r>
        <w:t>Il était rare qu</w:t>
      </w:r>
      <w:r w:rsidR="007369EF">
        <w:t>’</w:t>
      </w:r>
      <w:r>
        <w:t>il fût encore debout après dix heures du soir et invariablement</w:t>
      </w:r>
      <w:r w:rsidR="007369EF">
        <w:t xml:space="preserve">, </w:t>
      </w:r>
      <w:r>
        <w:t>il avait déjeuné et était déjà sorti avant que je ne me lève</w:t>
      </w:r>
      <w:r w:rsidR="007369EF">
        <w:t xml:space="preserve">, </w:t>
      </w:r>
      <w:r>
        <w:t>le matin</w:t>
      </w:r>
      <w:r w:rsidR="007369EF">
        <w:t xml:space="preserve">. </w:t>
      </w:r>
      <w:r>
        <w:t>Parfois il passait toute la jou</w:t>
      </w:r>
      <w:r>
        <w:t>r</w:t>
      </w:r>
      <w:r>
        <w:t>née au lab</w:t>
      </w:r>
      <w:r>
        <w:t>o</w:t>
      </w:r>
      <w:r>
        <w:t>ratoire de chimie</w:t>
      </w:r>
      <w:r w:rsidR="007369EF">
        <w:t xml:space="preserve">, </w:t>
      </w:r>
      <w:r>
        <w:t>d</w:t>
      </w:r>
      <w:r w:rsidR="007369EF">
        <w:t>’</w:t>
      </w:r>
      <w:r>
        <w:t>autres fois</w:t>
      </w:r>
      <w:r w:rsidR="007369EF">
        <w:t xml:space="preserve">, </w:t>
      </w:r>
      <w:r>
        <w:t>c</w:t>
      </w:r>
      <w:r w:rsidR="007369EF">
        <w:t>’</w:t>
      </w:r>
      <w:r>
        <w:t>était dans les salles de disse</w:t>
      </w:r>
      <w:r>
        <w:t>c</w:t>
      </w:r>
      <w:r>
        <w:t>tion</w:t>
      </w:r>
      <w:r w:rsidR="007369EF">
        <w:t xml:space="preserve">, </w:t>
      </w:r>
      <w:r>
        <w:t>et de temps à autre en de longues promenades qui se</w:t>
      </w:r>
      <w:r>
        <w:t>m</w:t>
      </w:r>
      <w:r>
        <w:t>blaient le mener dans les quartiers les plus sordides de la ville</w:t>
      </w:r>
      <w:r w:rsidR="007369EF">
        <w:t xml:space="preserve">. </w:t>
      </w:r>
      <w:r>
        <w:t>Rien ne pouvait dépasser son énergie quand une crise de travail le prenait</w:t>
      </w:r>
      <w:r w:rsidR="007369EF">
        <w:t xml:space="preserve"> ; </w:t>
      </w:r>
      <w:r>
        <w:t>mais à l</w:t>
      </w:r>
      <w:r w:rsidR="007369EF">
        <w:t>’</w:t>
      </w:r>
      <w:r>
        <w:t xml:space="preserve">occasion une forme de </w:t>
      </w:r>
      <w:r>
        <w:lastRenderedPageBreak/>
        <w:t>léthargie s</w:t>
      </w:r>
      <w:r w:rsidR="007369EF">
        <w:t>’</w:t>
      </w:r>
      <w:r>
        <w:t>emparait de lui et</w:t>
      </w:r>
      <w:r w:rsidR="007369EF">
        <w:t xml:space="preserve">, </w:t>
      </w:r>
      <w:r>
        <w:t>pendant plusieurs jours de suite</w:t>
      </w:r>
      <w:r w:rsidR="007369EF">
        <w:t xml:space="preserve">, </w:t>
      </w:r>
      <w:r>
        <w:t>il restait couché sur le canapé du studio</w:t>
      </w:r>
      <w:r w:rsidR="007369EF">
        <w:t xml:space="preserve">, </w:t>
      </w:r>
      <w:r>
        <w:t>prononçant à peine un mot</w:t>
      </w:r>
      <w:r w:rsidR="007369EF">
        <w:t xml:space="preserve">, </w:t>
      </w:r>
      <w:r>
        <w:t>bougeant à peine un muscle du matin jusqu</w:t>
      </w:r>
      <w:r w:rsidR="007369EF">
        <w:t>’</w:t>
      </w:r>
      <w:r>
        <w:t>au soir</w:t>
      </w:r>
      <w:r w:rsidR="007369EF">
        <w:t xml:space="preserve">. </w:t>
      </w:r>
      <w:r>
        <w:t>En ces ci</w:t>
      </w:r>
      <w:r>
        <w:t>r</w:t>
      </w:r>
      <w:r>
        <w:t>constances j</w:t>
      </w:r>
      <w:r w:rsidR="007369EF">
        <w:t>’</w:t>
      </w:r>
      <w:r>
        <w:t>ai r</w:t>
      </w:r>
      <w:r>
        <w:t>e</w:t>
      </w:r>
      <w:r>
        <w:t>marqué dans ses yeux une expression si vide</w:t>
      </w:r>
      <w:r w:rsidR="007369EF">
        <w:t xml:space="preserve">, </w:t>
      </w:r>
      <w:r>
        <w:t>si rêveuse que j</w:t>
      </w:r>
      <w:r w:rsidR="007369EF">
        <w:t>’</w:t>
      </w:r>
      <w:r>
        <w:t>aurais pu le soupçonner de s</w:t>
      </w:r>
      <w:r w:rsidR="007369EF">
        <w:t>’</w:t>
      </w:r>
      <w:r>
        <w:t>adonner à l</w:t>
      </w:r>
      <w:r w:rsidR="007369EF">
        <w:t>’</w:t>
      </w:r>
      <w:r>
        <w:t>usage de quelque narcotique</w:t>
      </w:r>
      <w:r w:rsidR="007369EF">
        <w:t xml:space="preserve">, </w:t>
      </w:r>
      <w:r>
        <w:t>si la sobriété et la re</w:t>
      </w:r>
      <w:r>
        <w:t>c</w:t>
      </w:r>
      <w:r>
        <w:t>titude de toute sa vie n</w:t>
      </w:r>
      <w:r w:rsidR="007369EF">
        <w:t>’</w:t>
      </w:r>
      <w:r>
        <w:t>eussent interdit une telle supposition</w:t>
      </w:r>
      <w:r w:rsidR="007369EF">
        <w:t>.</w:t>
      </w:r>
    </w:p>
    <w:p w14:paraId="62E50F4B" w14:textId="77777777" w:rsidR="007369EF" w:rsidRDefault="0071396A" w:rsidP="007369EF">
      <w:r>
        <w:t>À mesure que les semaines s</w:t>
      </w:r>
      <w:r w:rsidR="007369EF">
        <w:t>’</w:t>
      </w:r>
      <w:r>
        <w:t>écoulaient</w:t>
      </w:r>
      <w:r w:rsidR="007369EF">
        <w:t xml:space="preserve">, </w:t>
      </w:r>
      <w:r>
        <w:t>l</w:t>
      </w:r>
      <w:r w:rsidR="007369EF">
        <w:t>’</w:t>
      </w:r>
      <w:r>
        <w:t>intérêt et la curi</w:t>
      </w:r>
      <w:r>
        <w:t>o</w:t>
      </w:r>
      <w:r>
        <w:t>sité avec lesquels je me demandais quel but il poursuivait devi</w:t>
      </w:r>
      <w:r>
        <w:t>n</w:t>
      </w:r>
      <w:r>
        <w:t>rent peu à peu plus grands et plus profonds</w:t>
      </w:r>
      <w:r w:rsidR="007369EF">
        <w:t xml:space="preserve">. </w:t>
      </w:r>
      <w:r>
        <w:t>Sa personne même et son aspect étaient tels qu</w:t>
      </w:r>
      <w:r w:rsidR="007369EF">
        <w:t>’</w:t>
      </w:r>
      <w:r>
        <w:t>ils ne pouvaient pas ne pas attirer l</w:t>
      </w:r>
      <w:r w:rsidR="007369EF">
        <w:t>’</w:t>
      </w:r>
      <w:r>
        <w:t>attention de l</w:t>
      </w:r>
      <w:r w:rsidR="007369EF">
        <w:t>’</w:t>
      </w:r>
      <w:r>
        <w:t>observateur le plus fortuit</w:t>
      </w:r>
      <w:r w:rsidR="007369EF">
        <w:t xml:space="preserve">. </w:t>
      </w:r>
      <w:r>
        <w:t>Il mesurait un peu plus d</w:t>
      </w:r>
      <w:r w:rsidR="007369EF">
        <w:t>’</w:t>
      </w:r>
      <w:r>
        <w:t>un mètre quatre-vingts</w:t>
      </w:r>
      <w:r w:rsidR="007369EF">
        <w:t xml:space="preserve">, </w:t>
      </w:r>
      <w:r>
        <w:t>mais il était si maigre qu</w:t>
      </w:r>
      <w:r w:rsidR="007369EF">
        <w:t>’</w:t>
      </w:r>
      <w:r>
        <w:t>il paraissait bien plus grand</w:t>
      </w:r>
      <w:r w:rsidR="007369EF">
        <w:t xml:space="preserve">. </w:t>
      </w:r>
      <w:r>
        <w:t>Ses yeux étaient aigus et perçants</w:t>
      </w:r>
      <w:r w:rsidR="007369EF">
        <w:t xml:space="preserve">, </w:t>
      </w:r>
      <w:r>
        <w:t>excepté pendant ces intervalles de torpeur auxquels j</w:t>
      </w:r>
      <w:r w:rsidR="007369EF">
        <w:t>’</w:t>
      </w:r>
      <w:r>
        <w:t>ai fait all</w:t>
      </w:r>
      <w:r>
        <w:t>u</w:t>
      </w:r>
      <w:r>
        <w:t>sion</w:t>
      </w:r>
      <w:r w:rsidR="007369EF">
        <w:t xml:space="preserve">, </w:t>
      </w:r>
      <w:r>
        <w:t>et son mince nez aquilin donnait à toute son expression un air de vivac</w:t>
      </w:r>
      <w:r>
        <w:t>i</w:t>
      </w:r>
      <w:r>
        <w:t>té et de décision</w:t>
      </w:r>
      <w:r w:rsidR="007369EF">
        <w:t xml:space="preserve">. </w:t>
      </w:r>
      <w:r>
        <w:t>Son menton proéminent et carré indiquait l</w:t>
      </w:r>
      <w:r w:rsidR="007369EF">
        <w:t>’</w:t>
      </w:r>
      <w:r>
        <w:t>homme résolu</w:t>
      </w:r>
      <w:r w:rsidR="007369EF">
        <w:t xml:space="preserve">. </w:t>
      </w:r>
      <w:r>
        <w:t>Ses mains étaient constamment t</w:t>
      </w:r>
      <w:r>
        <w:t>a</w:t>
      </w:r>
      <w:r>
        <w:t>chées d</w:t>
      </w:r>
      <w:r w:rsidR="007369EF">
        <w:t>’</w:t>
      </w:r>
      <w:r>
        <w:t>encre et de produits chimiques et pourtant il avait une délicatesse extraordinaire du toucher</w:t>
      </w:r>
      <w:r w:rsidR="007369EF">
        <w:t xml:space="preserve">, </w:t>
      </w:r>
      <w:r>
        <w:t>ainsi que j</w:t>
      </w:r>
      <w:r w:rsidR="007369EF">
        <w:t>’</w:t>
      </w:r>
      <w:r>
        <w:t>avais eu fr</w:t>
      </w:r>
      <w:r>
        <w:t>é</w:t>
      </w:r>
      <w:r>
        <w:t>quemment l</w:t>
      </w:r>
      <w:r w:rsidR="007369EF">
        <w:t>’</w:t>
      </w:r>
      <w:r>
        <w:t>occasion de le constater en le regardant manipuler ses fragiles instruments</w:t>
      </w:r>
      <w:r w:rsidR="007369EF">
        <w:t>.</w:t>
      </w:r>
    </w:p>
    <w:p w14:paraId="7D3C9096" w14:textId="77777777" w:rsidR="007369EF" w:rsidRDefault="0071396A" w:rsidP="007369EF">
      <w:r>
        <w:t>Il se peut que le lecteur me considère comme incorrigibl</w:t>
      </w:r>
      <w:r>
        <w:t>e</w:t>
      </w:r>
      <w:r>
        <w:t>ment indiscret quand j</w:t>
      </w:r>
      <w:r w:rsidR="007369EF">
        <w:t>’</w:t>
      </w:r>
      <w:r>
        <w:t>avoue à quel point cet homme excitait ma curiosité et combien de fois j</w:t>
      </w:r>
      <w:r w:rsidR="007369EF">
        <w:t>’</w:t>
      </w:r>
      <w:r>
        <w:t>ai tenté de percer le silence qu</w:t>
      </w:r>
      <w:r w:rsidR="007369EF">
        <w:t>’</w:t>
      </w:r>
      <w:r>
        <w:t>il o</w:t>
      </w:r>
      <w:r>
        <w:t>b</w:t>
      </w:r>
      <w:r>
        <w:t>servait à l</w:t>
      </w:r>
      <w:r w:rsidR="007369EF">
        <w:t>’</w:t>
      </w:r>
      <w:r>
        <w:t>égard de tout ce qui le concernait</w:t>
      </w:r>
      <w:r w:rsidR="007369EF">
        <w:t xml:space="preserve">. </w:t>
      </w:r>
      <w:r>
        <w:t>Avant de me juger</w:t>
      </w:r>
      <w:r w:rsidR="007369EF">
        <w:t xml:space="preserve">, </w:t>
      </w:r>
      <w:r>
        <w:t>pourtant</w:t>
      </w:r>
      <w:r w:rsidR="007369EF">
        <w:t xml:space="preserve">, </w:t>
      </w:r>
      <w:r>
        <w:t>qu</w:t>
      </w:r>
      <w:r w:rsidR="007369EF">
        <w:t>’</w:t>
      </w:r>
      <w:r>
        <w:t>on se rappelle à quel point ma vie était alors sans objet et combien peu de ch</w:t>
      </w:r>
      <w:r w:rsidR="008D1D62">
        <w:t>o</w:t>
      </w:r>
      <w:r>
        <w:t>ses étaient capables de retenir mon attention</w:t>
      </w:r>
      <w:r w:rsidR="007369EF">
        <w:t xml:space="preserve">. </w:t>
      </w:r>
      <w:r>
        <w:t>Ma santé m</w:t>
      </w:r>
      <w:r w:rsidR="007369EF">
        <w:t>’</w:t>
      </w:r>
      <w:r>
        <w:t>empêchait de m</w:t>
      </w:r>
      <w:r w:rsidR="007369EF">
        <w:t>’</w:t>
      </w:r>
      <w:r>
        <w:t>aventurer au-dehors à moins que le temps ne fût exceptionnellement beau</w:t>
      </w:r>
      <w:r w:rsidR="007369EF">
        <w:t xml:space="preserve"> ; </w:t>
      </w:r>
      <w:r>
        <w:t>je n</w:t>
      </w:r>
      <w:r w:rsidR="007369EF">
        <w:t>’</w:t>
      </w:r>
      <w:r>
        <w:t xml:space="preserve">avais aucun ami qui vînt me rendre </w:t>
      </w:r>
      <w:r>
        <w:lastRenderedPageBreak/>
        <w:t>visite et rompre la monotonie de mon existence quotidienne</w:t>
      </w:r>
      <w:r w:rsidR="007369EF">
        <w:t xml:space="preserve">. </w:t>
      </w:r>
      <w:r>
        <w:t>Dans ces cond</w:t>
      </w:r>
      <w:r>
        <w:t>i</w:t>
      </w:r>
      <w:r>
        <w:t>tions j</w:t>
      </w:r>
      <w:r w:rsidR="007369EF">
        <w:t>’</w:t>
      </w:r>
      <w:r>
        <w:t>accueillais avec empressement le petit mystère qui ento</w:t>
      </w:r>
      <w:r>
        <w:t>u</w:t>
      </w:r>
      <w:r>
        <w:t>rait mon compagnon et je passais une grande partie de mon temps à m</w:t>
      </w:r>
      <w:r w:rsidR="007369EF">
        <w:t>’</w:t>
      </w:r>
      <w:r>
        <w:t>efforcer de le r</w:t>
      </w:r>
      <w:r>
        <w:t>é</w:t>
      </w:r>
      <w:r>
        <w:t>soudre</w:t>
      </w:r>
      <w:r w:rsidR="007369EF">
        <w:t>.</w:t>
      </w:r>
    </w:p>
    <w:p w14:paraId="355D27EA" w14:textId="77777777" w:rsidR="007369EF" w:rsidRDefault="0071396A" w:rsidP="007369EF">
      <w:r>
        <w:t>Il n</w:t>
      </w:r>
      <w:r w:rsidR="007369EF">
        <w:t>’</w:t>
      </w:r>
      <w:r>
        <w:t>étudiait pas la médecine</w:t>
      </w:r>
      <w:r w:rsidR="007369EF">
        <w:t xml:space="preserve">. </w:t>
      </w:r>
      <w:r>
        <w:t>Lui-même</w:t>
      </w:r>
      <w:r w:rsidR="007369EF">
        <w:t xml:space="preserve">, </w:t>
      </w:r>
      <w:r>
        <w:t>en réponse à une question</w:t>
      </w:r>
      <w:r w:rsidR="007369EF">
        <w:t xml:space="preserve">, </w:t>
      </w:r>
      <w:r>
        <w:t>m</w:t>
      </w:r>
      <w:r w:rsidR="007369EF">
        <w:t>’</w:t>
      </w:r>
      <w:r>
        <w:t>avait confirmé l</w:t>
      </w:r>
      <w:r w:rsidR="007369EF">
        <w:t>’</w:t>
      </w:r>
      <w:r>
        <w:t>opinion de Stamford à ce sujet</w:t>
      </w:r>
      <w:r w:rsidR="007369EF">
        <w:t xml:space="preserve">. </w:t>
      </w:r>
      <w:r>
        <w:t>Il semblait n</w:t>
      </w:r>
      <w:r w:rsidR="007369EF">
        <w:t>’</w:t>
      </w:r>
      <w:r>
        <w:t>avoir suivi aucune série de cours qui fussent de n</w:t>
      </w:r>
      <w:r>
        <w:t>a</w:t>
      </w:r>
      <w:r>
        <w:t>ture à lui valoir un diplôme dans une science quelconque ou à lui o</w:t>
      </w:r>
      <w:r>
        <w:t>u</w:t>
      </w:r>
      <w:r>
        <w:t>vrir l</w:t>
      </w:r>
      <w:r w:rsidR="007369EF">
        <w:t>’</w:t>
      </w:r>
      <w:r>
        <w:t>accès des milieux scientifiques</w:t>
      </w:r>
      <w:r w:rsidR="007369EF">
        <w:t xml:space="preserve">. </w:t>
      </w:r>
      <w:r>
        <w:t>Et pourtant son zèle pour certaines études était remarquable</w:t>
      </w:r>
      <w:r w:rsidR="007369EF">
        <w:t xml:space="preserve">, </w:t>
      </w:r>
      <w:r>
        <w:t>et</w:t>
      </w:r>
      <w:r w:rsidR="007369EF">
        <w:t xml:space="preserve">, </w:t>
      </w:r>
      <w:r>
        <w:t>dans certaines lim</w:t>
      </w:r>
      <w:r>
        <w:t>i</w:t>
      </w:r>
      <w:r>
        <w:t>tes</w:t>
      </w:r>
      <w:r w:rsidR="007369EF">
        <w:t xml:space="preserve">, </w:t>
      </w:r>
      <w:r>
        <w:t>ses connaissances étaient si extraordinairement vastes et minutie</w:t>
      </w:r>
      <w:r>
        <w:t>u</w:t>
      </w:r>
      <w:r>
        <w:t>ses que ses observations m</w:t>
      </w:r>
      <w:r w:rsidR="007369EF">
        <w:t>’</w:t>
      </w:r>
      <w:r>
        <w:t>ont bel et bien étonné</w:t>
      </w:r>
      <w:r w:rsidR="007369EF">
        <w:t xml:space="preserve">. </w:t>
      </w:r>
      <w:r>
        <w:t>À coup sûr</w:t>
      </w:r>
      <w:r w:rsidR="007369EF">
        <w:t xml:space="preserve">, </w:t>
      </w:r>
      <w:r>
        <w:t>nul homme ne voudrait travailler avec tant d</w:t>
      </w:r>
      <w:r w:rsidR="007369EF">
        <w:t>’</w:t>
      </w:r>
      <w:r>
        <w:t>acharnement pour a</w:t>
      </w:r>
      <w:r>
        <w:t>c</w:t>
      </w:r>
      <w:r>
        <w:t>quérir des informations si précises</w:t>
      </w:r>
      <w:r w:rsidR="007369EF">
        <w:t xml:space="preserve">, </w:t>
      </w:r>
      <w:r>
        <w:t>s</w:t>
      </w:r>
      <w:r w:rsidR="007369EF">
        <w:t>’</w:t>
      </w:r>
      <w:r>
        <w:t>il n</w:t>
      </w:r>
      <w:r w:rsidR="007369EF">
        <w:t>’</w:t>
      </w:r>
      <w:r>
        <w:t>avait en vue un but bien défini</w:t>
      </w:r>
      <w:r w:rsidR="007369EF">
        <w:t xml:space="preserve">. </w:t>
      </w:r>
      <w:r>
        <w:t>Les gens qui s</w:t>
      </w:r>
      <w:r w:rsidR="007369EF">
        <w:t>’</w:t>
      </w:r>
      <w:r>
        <w:t>instruisent à bâtons rompus se font rar</w:t>
      </w:r>
      <w:r>
        <w:t>e</w:t>
      </w:r>
      <w:r>
        <w:t>ment remarquer par l</w:t>
      </w:r>
      <w:r w:rsidR="007369EF">
        <w:t>’</w:t>
      </w:r>
      <w:r>
        <w:t>exactitude de leur savoir</w:t>
      </w:r>
      <w:r w:rsidR="007369EF">
        <w:t xml:space="preserve">. </w:t>
      </w:r>
      <w:r>
        <w:t>Personne ne s</w:t>
      </w:r>
      <w:r w:rsidR="007369EF">
        <w:t>’</w:t>
      </w:r>
      <w:r>
        <w:t>encombre l</w:t>
      </w:r>
      <w:r w:rsidR="007369EF">
        <w:t>’</w:t>
      </w:r>
      <w:r>
        <w:t>esprit de petites choses sans avoir à cela de bonnes raisons</w:t>
      </w:r>
      <w:r w:rsidR="007369EF">
        <w:t>.</w:t>
      </w:r>
    </w:p>
    <w:p w14:paraId="59CD7F35" w14:textId="77777777" w:rsidR="007369EF" w:rsidRDefault="0071396A" w:rsidP="007369EF">
      <w:r>
        <w:t>Son ignorance était aussi remarquable que sa science</w:t>
      </w:r>
      <w:r w:rsidR="007369EF">
        <w:t xml:space="preserve">. </w:t>
      </w:r>
      <w:r>
        <w:t>De la littérature contemporaine</w:t>
      </w:r>
      <w:r w:rsidR="007369EF">
        <w:t xml:space="preserve">, </w:t>
      </w:r>
      <w:r>
        <w:t>de la philosophie</w:t>
      </w:r>
      <w:r w:rsidR="007369EF">
        <w:t xml:space="preserve">, </w:t>
      </w:r>
      <w:r>
        <w:t>de la politique</w:t>
      </w:r>
      <w:r w:rsidR="007369EF">
        <w:t xml:space="preserve">, </w:t>
      </w:r>
      <w:r>
        <w:t>il paraissait ne savoir presque rien</w:t>
      </w:r>
      <w:r w:rsidR="007369EF">
        <w:t xml:space="preserve">. </w:t>
      </w:r>
      <w:r>
        <w:t>Un jour que je citais Carlyle</w:t>
      </w:r>
      <w:r w:rsidR="007369EF">
        <w:t xml:space="preserve">, </w:t>
      </w:r>
      <w:r>
        <w:t>il me demanda de la façon la plus candide qui ça pouvait être et ce qu</w:t>
      </w:r>
      <w:r w:rsidR="007369EF">
        <w:t>’</w:t>
      </w:r>
      <w:r>
        <w:t>il avait fait</w:t>
      </w:r>
      <w:r w:rsidR="007369EF">
        <w:t xml:space="preserve">. </w:t>
      </w:r>
      <w:r>
        <w:t>Ma surprise fut à son comble</w:t>
      </w:r>
      <w:r w:rsidR="007369EF">
        <w:t xml:space="preserve">, </w:t>
      </w:r>
      <w:r>
        <w:t>pourtant</w:t>
      </w:r>
      <w:r w:rsidR="007369EF">
        <w:t xml:space="preserve">, </w:t>
      </w:r>
      <w:r>
        <w:t>quand je découvris qu</w:t>
      </w:r>
      <w:r w:rsidR="007369EF">
        <w:t>’</w:t>
      </w:r>
      <w:r>
        <w:t>il ignorait la théorie de Copernic et la composition du système solaire</w:t>
      </w:r>
      <w:r w:rsidR="007369EF">
        <w:t xml:space="preserve">. </w:t>
      </w:r>
      <w:r>
        <w:t>Qu</w:t>
      </w:r>
      <w:r w:rsidR="007369EF">
        <w:t>’</w:t>
      </w:r>
      <w:r>
        <w:t>un être humain civilisé</w:t>
      </w:r>
      <w:r w:rsidR="007369EF">
        <w:t xml:space="preserve">, </w:t>
      </w:r>
      <w:r>
        <w:t>au dix-neuvième siècle</w:t>
      </w:r>
      <w:r w:rsidR="007369EF">
        <w:t xml:space="preserve">, </w:t>
      </w:r>
      <w:r>
        <w:t>ne sût pas que la terre tournait autour du soleil me parut être une chose si extraordinaire que je pouvais à peine le croire</w:t>
      </w:r>
      <w:r w:rsidR="007369EF">
        <w:t>.</w:t>
      </w:r>
    </w:p>
    <w:p w14:paraId="01AB0298" w14:textId="77777777" w:rsidR="007369EF" w:rsidRDefault="007369EF" w:rsidP="007369EF">
      <w:r>
        <w:t>— </w:t>
      </w:r>
      <w:r w:rsidR="0071396A">
        <w:t>Vous paraissez étonné</w:t>
      </w:r>
      <w:r>
        <w:t xml:space="preserve">, </w:t>
      </w:r>
      <w:r w:rsidR="0071396A">
        <w:t>me dit-il</w:t>
      </w:r>
      <w:r>
        <w:t xml:space="preserve">, </w:t>
      </w:r>
      <w:r w:rsidR="0071396A">
        <w:t>en soupirant de ma st</w:t>
      </w:r>
      <w:r w:rsidR="0071396A">
        <w:t>u</w:t>
      </w:r>
      <w:r w:rsidR="0071396A">
        <w:t>péfaction</w:t>
      </w:r>
      <w:r>
        <w:t xml:space="preserve">. </w:t>
      </w:r>
      <w:r w:rsidR="0071396A">
        <w:t>Mais</w:t>
      </w:r>
      <w:r>
        <w:t xml:space="preserve">, </w:t>
      </w:r>
      <w:r w:rsidR="0071396A">
        <w:t>maintenant que je le sais</w:t>
      </w:r>
      <w:r>
        <w:t xml:space="preserve">, </w:t>
      </w:r>
      <w:r w:rsidR="0071396A">
        <w:t>je ferai de mon mieux pour l</w:t>
      </w:r>
      <w:r>
        <w:t>’</w:t>
      </w:r>
      <w:r w:rsidR="0071396A">
        <w:t>oublier</w:t>
      </w:r>
      <w:r>
        <w:t>.</w:t>
      </w:r>
    </w:p>
    <w:p w14:paraId="47D44EA0" w14:textId="77777777" w:rsidR="007369EF" w:rsidRDefault="007369EF" w:rsidP="007369EF">
      <w:r>
        <w:lastRenderedPageBreak/>
        <w:t>— </w:t>
      </w:r>
      <w:r w:rsidR="0071396A">
        <w:t>Pour l</w:t>
      </w:r>
      <w:r>
        <w:t>’</w:t>
      </w:r>
      <w:r w:rsidR="0071396A">
        <w:t>oublier</w:t>
      </w:r>
      <w:r>
        <w:t> !</w:t>
      </w:r>
    </w:p>
    <w:p w14:paraId="42FB081C" w14:textId="77777777" w:rsidR="007369EF" w:rsidRDefault="007369EF" w:rsidP="007369EF">
      <w:r>
        <w:t>— </w:t>
      </w:r>
      <w:r w:rsidR="0071396A">
        <w:t>Voyez-vous</w:t>
      </w:r>
      <w:r>
        <w:t xml:space="preserve">, </w:t>
      </w:r>
      <w:r w:rsidR="0071396A">
        <w:t>je considère que le cerveau de l</w:t>
      </w:r>
      <w:r>
        <w:t>’</w:t>
      </w:r>
      <w:r w:rsidR="0071396A">
        <w:t>homme est</w:t>
      </w:r>
      <w:r>
        <w:t xml:space="preserve">, </w:t>
      </w:r>
      <w:r w:rsidR="0071396A">
        <w:t>à l</w:t>
      </w:r>
      <w:r>
        <w:t>’</w:t>
      </w:r>
      <w:r w:rsidR="0071396A">
        <w:t>origine</w:t>
      </w:r>
      <w:r>
        <w:t xml:space="preserve">, </w:t>
      </w:r>
      <w:r w:rsidR="0071396A">
        <w:t>comme une petite mansarde vide et que vous devez y entasser tels meubles qu</w:t>
      </w:r>
      <w:r>
        <w:t>’</w:t>
      </w:r>
      <w:r w:rsidR="0071396A">
        <w:t>il vous plaît</w:t>
      </w:r>
      <w:r>
        <w:t xml:space="preserve">. </w:t>
      </w:r>
      <w:r w:rsidR="0071396A">
        <w:t>Un sot y entasse tous les fatras de toutes sortes qu</w:t>
      </w:r>
      <w:r>
        <w:t>’</w:t>
      </w:r>
      <w:r w:rsidR="0071396A">
        <w:t>il rencontre</w:t>
      </w:r>
      <w:r>
        <w:t xml:space="preserve">, </w:t>
      </w:r>
      <w:r w:rsidR="0071396A">
        <w:t>de sorte que le savoir qui pourrait lui être utile se trouve écrasé ou</w:t>
      </w:r>
      <w:r>
        <w:t xml:space="preserve">, </w:t>
      </w:r>
      <w:r w:rsidR="0071396A">
        <w:t>en mettant les choses au mieux</w:t>
      </w:r>
      <w:r>
        <w:t xml:space="preserve">, </w:t>
      </w:r>
      <w:r w:rsidR="0071396A">
        <w:t>mêlé à un tas d</w:t>
      </w:r>
      <w:r>
        <w:t>’</w:t>
      </w:r>
      <w:r w:rsidR="0071396A">
        <w:t>autres choses</w:t>
      </w:r>
      <w:r>
        <w:t xml:space="preserve">, </w:t>
      </w:r>
      <w:r w:rsidR="0071396A">
        <w:t>si bien qu</w:t>
      </w:r>
      <w:r>
        <w:t>’</w:t>
      </w:r>
      <w:r w:rsidR="0071396A">
        <w:t>il est difficile de mettre la main dessus</w:t>
      </w:r>
      <w:r>
        <w:t xml:space="preserve">. </w:t>
      </w:r>
      <w:r w:rsidR="0071396A">
        <w:t>L</w:t>
      </w:r>
      <w:r>
        <w:t>’</w:t>
      </w:r>
      <w:r w:rsidR="0071396A">
        <w:t>ouvrier adroit</w:t>
      </w:r>
      <w:r>
        <w:t xml:space="preserve">, </w:t>
      </w:r>
      <w:r w:rsidR="0071396A">
        <w:t>au contraire</w:t>
      </w:r>
      <w:r>
        <w:t xml:space="preserve">, </w:t>
      </w:r>
      <w:r w:rsidR="0071396A">
        <w:t>prend grand soin de ce qu</w:t>
      </w:r>
      <w:r>
        <w:t>’</w:t>
      </w:r>
      <w:r w:rsidR="0071396A">
        <w:t>il met dans la mansarde</w:t>
      </w:r>
      <w:r>
        <w:t xml:space="preserve">, </w:t>
      </w:r>
      <w:r w:rsidR="0071396A">
        <w:t>dans son cerveau</w:t>
      </w:r>
      <w:r>
        <w:t xml:space="preserve">. </w:t>
      </w:r>
      <w:r w:rsidR="0071396A">
        <w:t>Il n</w:t>
      </w:r>
      <w:r>
        <w:t>’</w:t>
      </w:r>
      <w:r w:rsidR="0071396A">
        <w:t>y veut voir que les outils qui peuvent l</w:t>
      </w:r>
      <w:r>
        <w:t>’</w:t>
      </w:r>
      <w:r w:rsidR="0071396A">
        <w:t>aider dans son travail</w:t>
      </w:r>
      <w:r>
        <w:t xml:space="preserve">, </w:t>
      </w:r>
      <w:r w:rsidR="0071396A">
        <w:t>mais il en possède un grand assortiment et tous sont rangés dans un ordre parfait</w:t>
      </w:r>
      <w:r>
        <w:t xml:space="preserve">. </w:t>
      </w:r>
      <w:r w:rsidR="0071396A">
        <w:t>C</w:t>
      </w:r>
      <w:r>
        <w:t>’</w:t>
      </w:r>
      <w:r w:rsidR="0071396A">
        <w:t>est une erreur de croire que cette petite chambre a des murs élastiques et qu</w:t>
      </w:r>
      <w:r>
        <w:t>’</w:t>
      </w:r>
      <w:r w:rsidR="0071396A">
        <w:t>elle peut s</w:t>
      </w:r>
      <w:r>
        <w:t>’</w:t>
      </w:r>
      <w:r w:rsidR="0071396A">
        <w:t>étendre indéf</w:t>
      </w:r>
      <w:r w:rsidR="0071396A">
        <w:t>i</w:t>
      </w:r>
      <w:r w:rsidR="0071396A">
        <w:t>niment</w:t>
      </w:r>
      <w:r>
        <w:t xml:space="preserve">. </w:t>
      </w:r>
      <w:r w:rsidR="0071396A">
        <w:t>Soyez-en sûr il vient un moment où</w:t>
      </w:r>
      <w:r>
        <w:t xml:space="preserve">, </w:t>
      </w:r>
      <w:r w:rsidR="0071396A">
        <w:t>pour chaque no</w:t>
      </w:r>
      <w:r w:rsidR="0071396A">
        <w:t>u</w:t>
      </w:r>
      <w:r w:rsidR="0071396A">
        <w:t>velle connaissance que nous acquérons</w:t>
      </w:r>
      <w:r>
        <w:t xml:space="preserve">, </w:t>
      </w:r>
      <w:r w:rsidR="0071396A">
        <w:t>nous oublions quelque chose que nous savons</w:t>
      </w:r>
      <w:r>
        <w:t xml:space="preserve">. </w:t>
      </w:r>
      <w:r w:rsidR="0071396A">
        <w:t>Il est donc de la plus haute importance de ne pas acquérir des notions inutiles qui chassent les faits ut</w:t>
      </w:r>
      <w:r w:rsidR="0071396A">
        <w:t>i</w:t>
      </w:r>
      <w:r w:rsidR="0071396A">
        <w:t>les</w:t>
      </w:r>
      <w:r>
        <w:t>.</w:t>
      </w:r>
    </w:p>
    <w:p w14:paraId="5E2FCFEE" w14:textId="77777777" w:rsidR="007369EF" w:rsidRDefault="007369EF" w:rsidP="007369EF">
      <w:r>
        <w:t>— </w:t>
      </w:r>
      <w:r w:rsidR="0071396A">
        <w:t>Mais le système solaire</w:t>
      </w:r>
      <w:r>
        <w:t xml:space="preserve"> ! </w:t>
      </w:r>
      <w:r w:rsidR="0071396A">
        <w:t>protestai-je</w:t>
      </w:r>
      <w:r>
        <w:t>.</w:t>
      </w:r>
    </w:p>
    <w:p w14:paraId="61C37E97" w14:textId="77777777" w:rsidR="007369EF" w:rsidRDefault="007369EF" w:rsidP="007369EF">
      <w:r>
        <w:t>— </w:t>
      </w:r>
      <w:r w:rsidR="0071396A">
        <w:t>En quoi diable m</w:t>
      </w:r>
      <w:r>
        <w:t>’</w:t>
      </w:r>
      <w:r w:rsidR="0071396A">
        <w:t>importe-t-il</w:t>
      </w:r>
      <w:r>
        <w:t xml:space="preserve"> ? </w:t>
      </w:r>
      <w:r w:rsidR="0071396A">
        <w:t>et sa voix était imp</w:t>
      </w:r>
      <w:r w:rsidR="0071396A">
        <w:t>a</w:t>
      </w:r>
      <w:r w:rsidR="0071396A">
        <w:t>tiente</w:t>
      </w:r>
      <w:r>
        <w:t xml:space="preserve">. </w:t>
      </w:r>
      <w:r w:rsidR="0071396A">
        <w:t>Vous dites que nous tournons autour du soleil</w:t>
      </w:r>
      <w:r>
        <w:t xml:space="preserve"> ; </w:t>
      </w:r>
      <w:r w:rsidR="0071396A">
        <w:t>si nous tournions autour de la lune ça ne ferait pas deux liards de diff</w:t>
      </w:r>
      <w:r w:rsidR="0071396A">
        <w:t>é</w:t>
      </w:r>
      <w:r w:rsidR="0071396A">
        <w:t>rence pour moi ou pour mon travail</w:t>
      </w:r>
      <w:r>
        <w:t> !</w:t>
      </w:r>
    </w:p>
    <w:p w14:paraId="53B63DD1" w14:textId="77777777" w:rsidR="007369EF" w:rsidRDefault="0071396A" w:rsidP="007369EF">
      <w:r>
        <w:t>J</w:t>
      </w:r>
      <w:r w:rsidR="007369EF">
        <w:t>’</w:t>
      </w:r>
      <w:r>
        <w:t>étais sur le point de lui demander ce que ce travail po</w:t>
      </w:r>
      <w:r>
        <w:t>u</w:t>
      </w:r>
      <w:r>
        <w:t>vait être</w:t>
      </w:r>
      <w:r w:rsidR="007369EF">
        <w:t xml:space="preserve">, </w:t>
      </w:r>
      <w:r>
        <w:t>mais quelque chose dans sa manière me montra que la que</w:t>
      </w:r>
      <w:r>
        <w:t>s</w:t>
      </w:r>
      <w:r>
        <w:t>tion ne serait pas bien accueillie</w:t>
      </w:r>
      <w:r w:rsidR="007369EF">
        <w:t xml:space="preserve">. </w:t>
      </w:r>
      <w:r>
        <w:t>Je réfléchis toutefois à notre courte conversation</w:t>
      </w:r>
      <w:r w:rsidR="007369EF">
        <w:t xml:space="preserve">, </w:t>
      </w:r>
      <w:r>
        <w:t>et m</w:t>
      </w:r>
      <w:r w:rsidR="007369EF">
        <w:t>’</w:t>
      </w:r>
      <w:r>
        <w:t>efforçai d</w:t>
      </w:r>
      <w:r w:rsidR="007369EF">
        <w:t>’</w:t>
      </w:r>
      <w:r>
        <w:t>en tirer mes dédu</w:t>
      </w:r>
      <w:r>
        <w:t>c</w:t>
      </w:r>
      <w:r>
        <w:t>tions</w:t>
      </w:r>
      <w:r w:rsidR="007369EF">
        <w:t xml:space="preserve">. </w:t>
      </w:r>
      <w:r>
        <w:t>Il m</w:t>
      </w:r>
      <w:r w:rsidR="007369EF">
        <w:t>’</w:t>
      </w:r>
      <w:r>
        <w:t>avait dit qu</w:t>
      </w:r>
      <w:r w:rsidR="007369EF">
        <w:t>’</w:t>
      </w:r>
      <w:r>
        <w:t>il ne voulait pas acquérir des connaissa</w:t>
      </w:r>
      <w:r>
        <w:t>n</w:t>
      </w:r>
      <w:r>
        <w:t>ces qui soient sans rapport avec son travail</w:t>
      </w:r>
      <w:r w:rsidR="007369EF">
        <w:t xml:space="preserve">. </w:t>
      </w:r>
      <w:r>
        <w:t>Par conséquent</w:t>
      </w:r>
      <w:r w:rsidR="007369EF">
        <w:t xml:space="preserve">, </w:t>
      </w:r>
      <w:r>
        <w:t>toute la science qu</w:t>
      </w:r>
      <w:r w:rsidR="007369EF">
        <w:t>’</w:t>
      </w:r>
      <w:r>
        <w:t>il possédait était susceptible de lui servir</w:t>
      </w:r>
      <w:r w:rsidR="007369EF">
        <w:t xml:space="preserve">. </w:t>
      </w:r>
      <w:r>
        <w:t>J</w:t>
      </w:r>
      <w:r w:rsidR="007369EF">
        <w:t>’</w:t>
      </w:r>
      <w:r>
        <w:t>énumérai</w:t>
      </w:r>
      <w:r w:rsidR="007369EF">
        <w:t xml:space="preserve">, </w:t>
      </w:r>
      <w:r>
        <w:t>en pensée</w:t>
      </w:r>
      <w:r w:rsidR="007369EF">
        <w:t xml:space="preserve">, </w:t>
      </w:r>
      <w:r>
        <w:t xml:space="preserve">les domaines divers dans </w:t>
      </w:r>
      <w:r>
        <w:lastRenderedPageBreak/>
        <w:t>lesquels il m</w:t>
      </w:r>
      <w:r w:rsidR="007369EF">
        <w:t>’</w:t>
      </w:r>
      <w:r>
        <w:t>avait laissé voir qu</w:t>
      </w:r>
      <w:r w:rsidR="007369EF">
        <w:t>’</w:t>
      </w:r>
      <w:r>
        <w:t>il était bien informé</w:t>
      </w:r>
      <w:r w:rsidR="007369EF">
        <w:t xml:space="preserve">. </w:t>
      </w:r>
      <w:r>
        <w:t>Je pris même un crayon et les notai sur le papier</w:t>
      </w:r>
      <w:r w:rsidR="007369EF">
        <w:t xml:space="preserve">. </w:t>
      </w:r>
      <w:r>
        <w:t>Quand j</w:t>
      </w:r>
      <w:r w:rsidR="007369EF">
        <w:t>’</w:t>
      </w:r>
      <w:r>
        <w:t>eus terminé mon bilan</w:t>
      </w:r>
      <w:r w:rsidR="007369EF">
        <w:t xml:space="preserve">, </w:t>
      </w:r>
      <w:r>
        <w:t>je ne pus m</w:t>
      </w:r>
      <w:r w:rsidR="007369EF">
        <w:t>’</w:t>
      </w:r>
      <w:r>
        <w:t>empêcher d</w:t>
      </w:r>
      <w:r w:rsidR="007369EF">
        <w:t>’</w:t>
      </w:r>
      <w:r>
        <w:t>en sourire</w:t>
      </w:r>
      <w:r w:rsidR="007369EF">
        <w:t xml:space="preserve">. </w:t>
      </w:r>
      <w:r>
        <w:t>Le voici</w:t>
      </w:r>
      <w:r w:rsidR="007369EF">
        <w:t> :</w:t>
      </w:r>
    </w:p>
    <w:p w14:paraId="3E2BEB67" w14:textId="23DC40FF" w:rsidR="0071396A" w:rsidRDefault="0071396A" w:rsidP="00131999">
      <w:r>
        <w:t>Sherlock Holmes</w:t>
      </w:r>
      <w:r w:rsidR="007369EF">
        <w:t xml:space="preserve"> – </w:t>
      </w:r>
      <w:r>
        <w:t>Ses limites</w:t>
      </w:r>
    </w:p>
    <w:p w14:paraId="53ECCFE3" w14:textId="77777777" w:rsidR="007369EF" w:rsidRDefault="0071396A">
      <w:r>
        <w:t>1</w:t>
      </w:r>
      <w:r w:rsidR="007369EF">
        <w:t xml:space="preserve">. </w:t>
      </w:r>
      <w:r>
        <w:t>Connaissances en Littérature</w:t>
      </w:r>
      <w:r w:rsidR="007369EF">
        <w:t xml:space="preserve"> : </w:t>
      </w:r>
      <w:r>
        <w:t>Néant</w:t>
      </w:r>
      <w:r w:rsidR="007369EF">
        <w:t>.</w:t>
      </w:r>
    </w:p>
    <w:p w14:paraId="1C5B9D6C" w14:textId="77777777" w:rsidR="007369EF" w:rsidRDefault="0071396A">
      <w:r>
        <w:t>2</w:t>
      </w:r>
      <w:r w:rsidR="007369EF">
        <w:t xml:space="preserve">. </w:t>
      </w:r>
      <w:r>
        <w:t>Connaissances en Philosophie</w:t>
      </w:r>
      <w:r w:rsidR="007369EF">
        <w:t xml:space="preserve"> : </w:t>
      </w:r>
      <w:r>
        <w:t>Néant</w:t>
      </w:r>
      <w:r w:rsidR="007369EF">
        <w:t>.</w:t>
      </w:r>
    </w:p>
    <w:p w14:paraId="4A371DB3" w14:textId="77777777" w:rsidR="007369EF" w:rsidRDefault="0071396A">
      <w:r>
        <w:t>3</w:t>
      </w:r>
      <w:r w:rsidR="007369EF">
        <w:t xml:space="preserve">. </w:t>
      </w:r>
      <w:r>
        <w:t>Connaissances en Astronomie</w:t>
      </w:r>
      <w:r w:rsidR="007369EF">
        <w:t xml:space="preserve"> : </w:t>
      </w:r>
      <w:r>
        <w:t>Néant</w:t>
      </w:r>
      <w:r w:rsidR="007369EF">
        <w:t>.</w:t>
      </w:r>
    </w:p>
    <w:p w14:paraId="75A8E47E" w14:textId="77777777" w:rsidR="007369EF" w:rsidRDefault="0071396A">
      <w:r>
        <w:t>4</w:t>
      </w:r>
      <w:r w:rsidR="007369EF">
        <w:t xml:space="preserve">. </w:t>
      </w:r>
      <w:r>
        <w:t>Connaissances en Politique</w:t>
      </w:r>
      <w:r w:rsidR="007369EF">
        <w:t xml:space="preserve"> : </w:t>
      </w:r>
      <w:r>
        <w:t>Faibles</w:t>
      </w:r>
      <w:r w:rsidR="007369EF">
        <w:t>.</w:t>
      </w:r>
    </w:p>
    <w:p w14:paraId="5CBD84C7" w14:textId="77777777" w:rsidR="007369EF" w:rsidRDefault="0071396A">
      <w:r>
        <w:t>5</w:t>
      </w:r>
      <w:r w:rsidR="007369EF">
        <w:t xml:space="preserve">. </w:t>
      </w:r>
      <w:r>
        <w:t>Connaissances en Botanique</w:t>
      </w:r>
      <w:r w:rsidR="007369EF">
        <w:t xml:space="preserve"> : </w:t>
      </w:r>
      <w:r>
        <w:t>Médiocres</w:t>
      </w:r>
      <w:r w:rsidR="007369EF">
        <w:t xml:space="preserve">, </w:t>
      </w:r>
      <w:r>
        <w:t>connaît bien la belladone</w:t>
      </w:r>
      <w:r w:rsidR="007369EF">
        <w:t xml:space="preserve">, </w:t>
      </w:r>
      <w:r>
        <w:t>l</w:t>
      </w:r>
      <w:r w:rsidR="007369EF">
        <w:t>’</w:t>
      </w:r>
      <w:r>
        <w:t>opium et les poisons en général</w:t>
      </w:r>
      <w:r w:rsidR="007369EF">
        <w:t xml:space="preserve">. </w:t>
      </w:r>
      <w:r>
        <w:t>Ignore tout du ja</w:t>
      </w:r>
      <w:r>
        <w:t>r</w:t>
      </w:r>
      <w:r>
        <w:t>dinage</w:t>
      </w:r>
      <w:r w:rsidR="007369EF">
        <w:t>.</w:t>
      </w:r>
    </w:p>
    <w:p w14:paraId="0A20DE93" w14:textId="77777777" w:rsidR="007369EF" w:rsidRDefault="0071396A">
      <w:r>
        <w:t>6</w:t>
      </w:r>
      <w:r w:rsidR="007369EF">
        <w:t xml:space="preserve">. </w:t>
      </w:r>
      <w:r>
        <w:t>Connaissances en Géologie</w:t>
      </w:r>
      <w:r w:rsidR="007369EF">
        <w:t xml:space="preserve"> : </w:t>
      </w:r>
      <w:r>
        <w:t>Pratiques</w:t>
      </w:r>
      <w:r w:rsidR="007369EF">
        <w:t xml:space="preserve">, </w:t>
      </w:r>
      <w:r>
        <w:t>mais limitées</w:t>
      </w:r>
      <w:r w:rsidR="007369EF">
        <w:t xml:space="preserve">. </w:t>
      </w:r>
      <w:r>
        <w:t>Dit au premier coup d</w:t>
      </w:r>
      <w:r w:rsidR="007369EF">
        <w:t>’</w:t>
      </w:r>
      <w:r>
        <w:t>œil les différentes espèces de sol</w:t>
      </w:r>
      <w:r w:rsidR="007369EF">
        <w:t xml:space="preserve"> ; </w:t>
      </w:r>
      <w:r>
        <w:t>après ce</w:t>
      </w:r>
      <w:r>
        <w:t>r</w:t>
      </w:r>
      <w:r>
        <w:t>taines promenades a montré des taches sur son pantalon et m</w:t>
      </w:r>
      <w:r w:rsidR="007369EF">
        <w:t>’</w:t>
      </w:r>
      <w:r>
        <w:t>a dit</w:t>
      </w:r>
      <w:r w:rsidR="007369EF">
        <w:t xml:space="preserve">, </w:t>
      </w:r>
      <w:r>
        <w:t>en raison de leur couleur et de leur consistance</w:t>
      </w:r>
      <w:r w:rsidR="007369EF">
        <w:t xml:space="preserve">, </w:t>
      </w:r>
      <w:r>
        <w:t>de quelle partie de Londres elles provenaient</w:t>
      </w:r>
      <w:r w:rsidR="007369EF">
        <w:t>.</w:t>
      </w:r>
    </w:p>
    <w:p w14:paraId="7786F022" w14:textId="77777777" w:rsidR="007369EF" w:rsidRDefault="0071396A">
      <w:r>
        <w:t>7</w:t>
      </w:r>
      <w:r w:rsidR="007369EF">
        <w:t xml:space="preserve">. </w:t>
      </w:r>
      <w:r>
        <w:t>Connaissances en Chimie</w:t>
      </w:r>
      <w:r w:rsidR="007369EF">
        <w:t xml:space="preserve"> : </w:t>
      </w:r>
      <w:r>
        <w:t>Très fort</w:t>
      </w:r>
      <w:r w:rsidR="007369EF">
        <w:t>.</w:t>
      </w:r>
    </w:p>
    <w:p w14:paraId="25F49D87" w14:textId="77777777" w:rsidR="007369EF" w:rsidRDefault="0071396A">
      <w:r>
        <w:t>8</w:t>
      </w:r>
      <w:r w:rsidR="007369EF">
        <w:t xml:space="preserve">. </w:t>
      </w:r>
      <w:r>
        <w:t>Connaissances en Anatomie</w:t>
      </w:r>
      <w:r w:rsidR="007369EF">
        <w:t xml:space="preserve"> : </w:t>
      </w:r>
      <w:r>
        <w:t>Précis</w:t>
      </w:r>
      <w:r w:rsidR="007369EF">
        <w:t xml:space="preserve">, </w:t>
      </w:r>
      <w:r>
        <w:t>mais sans système</w:t>
      </w:r>
      <w:r w:rsidR="007369EF">
        <w:t>.</w:t>
      </w:r>
    </w:p>
    <w:p w14:paraId="64C4B40F" w14:textId="77777777" w:rsidR="007369EF" w:rsidRDefault="0071396A">
      <w:r>
        <w:t>9</w:t>
      </w:r>
      <w:r w:rsidR="007369EF">
        <w:t xml:space="preserve">. </w:t>
      </w:r>
      <w:r>
        <w:t>Connaissances en Littérature passionnelle</w:t>
      </w:r>
      <w:r w:rsidR="007369EF">
        <w:t xml:space="preserve"> : </w:t>
      </w:r>
      <w:r>
        <w:t>Immenses</w:t>
      </w:r>
      <w:r w:rsidR="007369EF">
        <w:t xml:space="preserve">. </w:t>
      </w:r>
      <w:r>
        <w:t>Il semble connaître tous les détails de toutes les horreurs comm</w:t>
      </w:r>
      <w:r>
        <w:t>i</w:t>
      </w:r>
      <w:r>
        <w:t>ses pendant ce siècle</w:t>
      </w:r>
      <w:r w:rsidR="007369EF">
        <w:t>.</w:t>
      </w:r>
    </w:p>
    <w:p w14:paraId="5462463B" w14:textId="77777777" w:rsidR="007369EF" w:rsidRDefault="0071396A">
      <w:r>
        <w:t>10</w:t>
      </w:r>
      <w:r w:rsidR="007369EF">
        <w:t xml:space="preserve">. </w:t>
      </w:r>
      <w:r>
        <w:t>Joue bien du violon</w:t>
      </w:r>
      <w:r w:rsidR="007369EF">
        <w:t>.</w:t>
      </w:r>
    </w:p>
    <w:p w14:paraId="331871F9" w14:textId="77777777" w:rsidR="007369EF" w:rsidRDefault="0071396A">
      <w:r>
        <w:t>11</w:t>
      </w:r>
      <w:r w:rsidR="007369EF">
        <w:t xml:space="preserve">. </w:t>
      </w:r>
      <w:r>
        <w:t>Est un maître à la canne</w:t>
      </w:r>
      <w:r w:rsidR="007369EF">
        <w:t xml:space="preserve">, </w:t>
      </w:r>
      <w:r>
        <w:t>à la boxe et à l</w:t>
      </w:r>
      <w:r w:rsidR="007369EF">
        <w:t>’</w:t>
      </w:r>
      <w:r>
        <w:t>épée</w:t>
      </w:r>
      <w:r w:rsidR="007369EF">
        <w:t>.</w:t>
      </w:r>
    </w:p>
    <w:p w14:paraId="667BD82B" w14:textId="77777777" w:rsidR="007369EF" w:rsidRDefault="0071396A" w:rsidP="007369EF">
      <w:r>
        <w:t>12</w:t>
      </w:r>
      <w:r w:rsidR="007369EF">
        <w:t xml:space="preserve">. </w:t>
      </w:r>
      <w:r>
        <w:t>Bonne connaissance pratique de la loi anglaise</w:t>
      </w:r>
      <w:r w:rsidR="007369EF">
        <w:t>.</w:t>
      </w:r>
    </w:p>
    <w:p w14:paraId="5F1393B7" w14:textId="77777777" w:rsidR="007369EF" w:rsidRDefault="0071396A" w:rsidP="007369EF">
      <w:r>
        <w:lastRenderedPageBreak/>
        <w:t>Quand j</w:t>
      </w:r>
      <w:r w:rsidR="007369EF">
        <w:t>’</w:t>
      </w:r>
      <w:r>
        <w:t>en fus arrivé là de ma liste</w:t>
      </w:r>
      <w:r w:rsidR="007369EF">
        <w:t xml:space="preserve">, </w:t>
      </w:r>
      <w:r>
        <w:t>de désespoir je la jetai au feu</w:t>
      </w:r>
      <w:r w:rsidR="007369EF">
        <w:t>.</w:t>
      </w:r>
    </w:p>
    <w:p w14:paraId="5AE09514" w14:textId="3820D837" w:rsidR="007369EF" w:rsidRDefault="007369EF" w:rsidP="007369EF">
      <w:r>
        <w:t>« </w:t>
      </w:r>
      <w:r w:rsidR="0071396A">
        <w:t>Si je ne puis trouver ce que cet homme a en vue en faisant aller de front toutes ces qualités et si je suis incapable de déco</w:t>
      </w:r>
      <w:r w:rsidR="0071396A">
        <w:t>u</w:t>
      </w:r>
      <w:r w:rsidR="0071396A">
        <w:t>vrir une profession qui les requiert toutes</w:t>
      </w:r>
      <w:r>
        <w:t xml:space="preserve">, </w:t>
      </w:r>
      <w:r w:rsidR="0071396A">
        <w:t>me dis-je</w:t>
      </w:r>
      <w:r>
        <w:t xml:space="preserve">, </w:t>
      </w:r>
      <w:r w:rsidR="0071396A">
        <w:t>autant y r</w:t>
      </w:r>
      <w:r w:rsidR="0071396A">
        <w:t>e</w:t>
      </w:r>
      <w:r w:rsidR="0071396A">
        <w:t>noncer tout de suite</w:t>
      </w:r>
      <w:r>
        <w:t>. »</w:t>
      </w:r>
    </w:p>
    <w:p w14:paraId="3B5A0512" w14:textId="77777777" w:rsidR="007369EF" w:rsidRDefault="0071396A" w:rsidP="007369EF">
      <w:r>
        <w:t>Je vois que j</w:t>
      </w:r>
      <w:r w:rsidR="007369EF">
        <w:t>’</w:t>
      </w:r>
      <w:r>
        <w:t>ai fait allusion plus haut à ses talents de viol</w:t>
      </w:r>
      <w:r>
        <w:t>o</w:t>
      </w:r>
      <w:r>
        <w:t>niste</w:t>
      </w:r>
      <w:r w:rsidR="007369EF">
        <w:t xml:space="preserve">. </w:t>
      </w:r>
      <w:r>
        <w:t>Son don sous ce rapport était très grand</w:t>
      </w:r>
      <w:r w:rsidR="007369EF">
        <w:t xml:space="preserve">, </w:t>
      </w:r>
      <w:r>
        <w:t>mais aussi e</w:t>
      </w:r>
      <w:r>
        <w:t>x</w:t>
      </w:r>
      <w:r>
        <w:t>centrique que tous les autres</w:t>
      </w:r>
      <w:r w:rsidR="007369EF">
        <w:t xml:space="preserve">. </w:t>
      </w:r>
      <w:r>
        <w:t>Qu</w:t>
      </w:r>
      <w:r w:rsidR="007369EF">
        <w:t>’</w:t>
      </w:r>
      <w:r>
        <w:t>il pût s</w:t>
      </w:r>
      <w:r w:rsidR="007369EF">
        <w:t>’</w:t>
      </w:r>
      <w:r>
        <w:t>attaquer à des part</w:t>
      </w:r>
      <w:r>
        <w:t>i</w:t>
      </w:r>
      <w:r>
        <w:t>tions difficiles</w:t>
      </w:r>
      <w:r w:rsidR="007369EF">
        <w:t xml:space="preserve">, </w:t>
      </w:r>
      <w:r>
        <w:t>je le savais</w:t>
      </w:r>
      <w:r w:rsidR="007369EF">
        <w:t xml:space="preserve">, </w:t>
      </w:r>
      <w:r>
        <w:t>parce que</w:t>
      </w:r>
      <w:r w:rsidR="007369EF">
        <w:t xml:space="preserve">, </w:t>
      </w:r>
      <w:r>
        <w:t>à ma prière il m</w:t>
      </w:r>
      <w:r w:rsidR="007369EF">
        <w:t>’</w:t>
      </w:r>
      <w:r>
        <w:t>avait joué que</w:t>
      </w:r>
      <w:r>
        <w:t>l</w:t>
      </w:r>
      <w:r>
        <w:t xml:space="preserve">ques </w:t>
      </w:r>
      <w:r>
        <w:rPr>
          <w:i/>
          <w:iCs/>
        </w:rPr>
        <w:t>Lieder</w:t>
      </w:r>
      <w:r>
        <w:t xml:space="preserve"> de Mendelssohn et de mes autres compositeurs favoris</w:t>
      </w:r>
      <w:r w:rsidR="007369EF">
        <w:t xml:space="preserve"> ; </w:t>
      </w:r>
      <w:r>
        <w:t>cependant il ne consentait que rarement à jouer des mo</w:t>
      </w:r>
      <w:r>
        <w:t>r</w:t>
      </w:r>
      <w:r>
        <w:t>ceaux connus</w:t>
      </w:r>
      <w:r w:rsidR="007369EF">
        <w:t>.</w:t>
      </w:r>
    </w:p>
    <w:p w14:paraId="0A15F656" w14:textId="77777777" w:rsidR="007369EF" w:rsidRDefault="0071396A" w:rsidP="007369EF">
      <w:r>
        <w:t>Le soir</w:t>
      </w:r>
      <w:r w:rsidR="007369EF">
        <w:t xml:space="preserve">, </w:t>
      </w:r>
      <w:r>
        <w:t>renversé dans son fauteuil</w:t>
      </w:r>
      <w:r w:rsidR="007369EF">
        <w:t xml:space="preserve">, </w:t>
      </w:r>
      <w:r>
        <w:t>il fermait les yeux et</w:t>
      </w:r>
      <w:r w:rsidR="007369EF">
        <w:t xml:space="preserve">, </w:t>
      </w:r>
      <w:r>
        <w:t>comme en pensant à autre chose</w:t>
      </w:r>
      <w:r w:rsidR="007369EF">
        <w:t xml:space="preserve">, </w:t>
      </w:r>
      <w:r>
        <w:t>grattait son violon qu</w:t>
      </w:r>
      <w:r w:rsidR="007369EF">
        <w:t>’</w:t>
      </w:r>
      <w:r>
        <w:t>il avait posé sur ses genoux</w:t>
      </w:r>
      <w:r w:rsidR="007369EF">
        <w:t xml:space="preserve">. </w:t>
      </w:r>
      <w:r>
        <w:t>Parfois les cordes étaient sonores et m</w:t>
      </w:r>
      <w:r>
        <w:t>é</w:t>
      </w:r>
      <w:r>
        <w:t>lancoliques</w:t>
      </w:r>
      <w:r w:rsidR="007369EF">
        <w:t xml:space="preserve">, </w:t>
      </w:r>
      <w:r>
        <w:t>parfois fantasques et joyeuses</w:t>
      </w:r>
      <w:r w:rsidR="007369EF">
        <w:t xml:space="preserve">. </w:t>
      </w:r>
      <w:r>
        <w:t>De toute évidence</w:t>
      </w:r>
      <w:r w:rsidR="007369EF">
        <w:t xml:space="preserve">, </w:t>
      </w:r>
      <w:r>
        <w:t>elles reflétaient les pensées qui l</w:t>
      </w:r>
      <w:r w:rsidR="007369EF">
        <w:t>’</w:t>
      </w:r>
      <w:r>
        <w:t>occupaient</w:t>
      </w:r>
      <w:r w:rsidR="007369EF">
        <w:t xml:space="preserve">, </w:t>
      </w:r>
      <w:r>
        <w:t>mais quant à savoir si la musique l</w:t>
      </w:r>
      <w:r w:rsidR="007369EF">
        <w:t>’</w:t>
      </w:r>
      <w:r>
        <w:t>aidait à penser ou si le jeu était simplement le résultat d</w:t>
      </w:r>
      <w:r w:rsidR="007369EF">
        <w:t>’</w:t>
      </w:r>
      <w:r>
        <w:t>un caprice ou d</w:t>
      </w:r>
      <w:r w:rsidR="007369EF">
        <w:t>’</w:t>
      </w:r>
      <w:r>
        <w:t>une fantaisie</w:t>
      </w:r>
      <w:r w:rsidR="007369EF">
        <w:t xml:space="preserve">, </w:t>
      </w:r>
      <w:r>
        <w:t>c</w:t>
      </w:r>
      <w:r w:rsidR="007369EF">
        <w:t>’</w:t>
      </w:r>
      <w:r>
        <w:t>est plus que je ne sa</w:t>
      </w:r>
      <w:r>
        <w:t>u</w:t>
      </w:r>
      <w:r>
        <w:t>rais dire</w:t>
      </w:r>
      <w:r w:rsidR="007369EF">
        <w:t xml:space="preserve">. </w:t>
      </w:r>
      <w:r>
        <w:t>J</w:t>
      </w:r>
      <w:r w:rsidR="007369EF">
        <w:t>’</w:t>
      </w:r>
      <w:r>
        <w:t>aurais pu protester contre ces solos exaspérants</w:t>
      </w:r>
      <w:r w:rsidR="007369EF">
        <w:t xml:space="preserve">, </w:t>
      </w:r>
      <w:r>
        <w:t>si cela ne s</w:t>
      </w:r>
      <w:r w:rsidR="007369EF">
        <w:t>’</w:t>
      </w:r>
      <w:r>
        <w:t>était ordinairement terminé par une succession rapide de mes airs favoris qui constituait en quelque sorte une légère compensation pour l</w:t>
      </w:r>
      <w:r w:rsidR="007369EF">
        <w:t>’</w:t>
      </w:r>
      <w:r>
        <w:t>épreuve à laquelle ma patience était so</w:t>
      </w:r>
      <w:r>
        <w:t>u</w:t>
      </w:r>
      <w:r>
        <w:t>mise</w:t>
      </w:r>
      <w:r w:rsidR="007369EF">
        <w:t>.</w:t>
      </w:r>
    </w:p>
    <w:p w14:paraId="69E7BBC8" w14:textId="316419C5" w:rsidR="007369EF" w:rsidRDefault="0071396A" w:rsidP="007369EF">
      <w:r>
        <w:t>Pendant la première semaine nous n</w:t>
      </w:r>
      <w:r w:rsidR="007369EF">
        <w:t>’</w:t>
      </w:r>
      <w:r>
        <w:t>eûmes pas de vis</w:t>
      </w:r>
      <w:r>
        <w:t>i</w:t>
      </w:r>
      <w:r>
        <w:t>teurs et je commençais à croire que mon compagnon avait aussi peu d</w:t>
      </w:r>
      <w:r w:rsidR="007369EF">
        <w:t>’</w:t>
      </w:r>
      <w:r>
        <w:t>amis que moi-même</w:t>
      </w:r>
      <w:r w:rsidR="007369EF">
        <w:t xml:space="preserve">. </w:t>
      </w:r>
      <w:r>
        <w:t>Bientôt</w:t>
      </w:r>
      <w:r w:rsidR="007369EF">
        <w:t xml:space="preserve">, </w:t>
      </w:r>
      <w:r>
        <w:t>toutefois</w:t>
      </w:r>
      <w:r w:rsidR="007369EF">
        <w:t xml:space="preserve">, </w:t>
      </w:r>
      <w:r>
        <w:t>je m</w:t>
      </w:r>
      <w:r w:rsidR="007369EF">
        <w:t>’</w:t>
      </w:r>
      <w:r>
        <w:t>aperçus qu</w:t>
      </w:r>
      <w:r w:rsidR="007369EF">
        <w:t>’</w:t>
      </w:r>
      <w:r>
        <w:t>il avait beaucoup de connaissances</w:t>
      </w:r>
      <w:r w:rsidR="007369EF">
        <w:t xml:space="preserve">, </w:t>
      </w:r>
      <w:r>
        <w:t>et cela dans les classes les plus dive</w:t>
      </w:r>
      <w:r>
        <w:t>r</w:t>
      </w:r>
      <w:r>
        <w:t>ses de la société</w:t>
      </w:r>
      <w:r w:rsidR="007369EF">
        <w:t xml:space="preserve">. </w:t>
      </w:r>
      <w:r>
        <w:t>Ce fut d</w:t>
      </w:r>
      <w:r w:rsidR="007369EF">
        <w:t>’</w:t>
      </w:r>
      <w:r>
        <w:t xml:space="preserve">abord un petit </w:t>
      </w:r>
      <w:proofErr w:type="spellStart"/>
      <w:r>
        <w:t>bon homme</w:t>
      </w:r>
      <w:proofErr w:type="spellEnd"/>
      <w:r>
        <w:t xml:space="preserve"> blême</w:t>
      </w:r>
      <w:r w:rsidR="007369EF">
        <w:t xml:space="preserve">, </w:t>
      </w:r>
      <w:r>
        <w:t>à f</w:t>
      </w:r>
      <w:r>
        <w:t>i</w:t>
      </w:r>
      <w:r>
        <w:t xml:space="preserve">gure de rat et aux yeux sombres qui </w:t>
      </w:r>
      <w:r>
        <w:lastRenderedPageBreak/>
        <w:t xml:space="preserve">me fut présenté comme </w:t>
      </w:r>
      <w:r w:rsidR="007369EF">
        <w:t>M. </w:t>
      </w:r>
      <w:r>
        <w:t>Lestrade et qui vint trois ou quatre fois dans la même semaine</w:t>
      </w:r>
      <w:r w:rsidR="007369EF">
        <w:t xml:space="preserve">. </w:t>
      </w:r>
      <w:r>
        <w:t>Un matin</w:t>
      </w:r>
      <w:r w:rsidR="007369EF">
        <w:t xml:space="preserve">, </w:t>
      </w:r>
      <w:r>
        <w:t>ce fut une jeune fille qui vint</w:t>
      </w:r>
      <w:r w:rsidR="007369EF">
        <w:t xml:space="preserve">. </w:t>
      </w:r>
      <w:r>
        <w:t>Habi</w:t>
      </w:r>
      <w:r>
        <w:t>l</w:t>
      </w:r>
      <w:r>
        <w:t>lée à la de</w:t>
      </w:r>
      <w:r>
        <w:t>r</w:t>
      </w:r>
      <w:r>
        <w:t>nière mode</w:t>
      </w:r>
      <w:r w:rsidR="007369EF">
        <w:t xml:space="preserve">, </w:t>
      </w:r>
      <w:r>
        <w:t>elle s</w:t>
      </w:r>
      <w:r w:rsidR="007369EF">
        <w:t>’</w:t>
      </w:r>
      <w:r>
        <w:t>attarda une heure</w:t>
      </w:r>
      <w:r w:rsidR="007369EF">
        <w:t xml:space="preserve">, </w:t>
      </w:r>
      <w:r>
        <w:t>si ce n</w:t>
      </w:r>
      <w:r w:rsidR="007369EF">
        <w:t>’</w:t>
      </w:r>
      <w:r>
        <w:t>est plus</w:t>
      </w:r>
      <w:r w:rsidR="007369EF">
        <w:t xml:space="preserve">. </w:t>
      </w:r>
      <w:r>
        <w:t>L</w:t>
      </w:r>
      <w:r w:rsidR="007369EF">
        <w:t>’</w:t>
      </w:r>
      <w:r>
        <w:t>après-midi du même jour amena un visiteur assez pauvr</w:t>
      </w:r>
      <w:r>
        <w:t>e</w:t>
      </w:r>
      <w:r>
        <w:t>ment vêtu</w:t>
      </w:r>
      <w:r w:rsidR="007369EF">
        <w:t xml:space="preserve"> ; </w:t>
      </w:r>
      <w:r>
        <w:t>il était grisonnant et ressemblait à un colporteur juif</w:t>
      </w:r>
      <w:r w:rsidR="007369EF">
        <w:t xml:space="preserve"> ; </w:t>
      </w:r>
      <w:r>
        <w:t>il me parut fort excité et il fut suivi de très près par une femme déjà avancée en âge et tout à fait négligée</w:t>
      </w:r>
      <w:r w:rsidR="007369EF">
        <w:t xml:space="preserve">. </w:t>
      </w:r>
      <w:r>
        <w:t>En une autre occasion</w:t>
      </w:r>
      <w:r w:rsidR="007369EF">
        <w:t xml:space="preserve">, </w:t>
      </w:r>
      <w:r>
        <w:t>un monsieur à cheveux blancs eut avec lui une entr</w:t>
      </w:r>
      <w:r>
        <w:t>e</w:t>
      </w:r>
      <w:r>
        <w:t>vue</w:t>
      </w:r>
      <w:r w:rsidR="007369EF">
        <w:t xml:space="preserve"> ; </w:t>
      </w:r>
      <w:r>
        <w:t>un autre jour vint un porteur de gare</w:t>
      </w:r>
      <w:r w:rsidR="007369EF">
        <w:t xml:space="preserve">, </w:t>
      </w:r>
      <w:r>
        <w:t>dans son uniforme de velours</w:t>
      </w:r>
      <w:r w:rsidR="007369EF">
        <w:t xml:space="preserve">. </w:t>
      </w:r>
      <w:r>
        <w:t>Quand l</w:t>
      </w:r>
      <w:r w:rsidR="007369EF">
        <w:t>’</w:t>
      </w:r>
      <w:r>
        <w:t>un de ces indéfinissables visiteurs se pr</w:t>
      </w:r>
      <w:r>
        <w:t>é</w:t>
      </w:r>
      <w:r>
        <w:t>sentait</w:t>
      </w:r>
      <w:r w:rsidR="007369EF">
        <w:t xml:space="preserve">, </w:t>
      </w:r>
      <w:r>
        <w:t>Holmes me priait de le laisser disposer du studio et je me retirais dans ma chambre</w:t>
      </w:r>
      <w:r w:rsidR="007369EF">
        <w:t xml:space="preserve">. </w:t>
      </w:r>
      <w:r>
        <w:t>II ne manquait jamais de s</w:t>
      </w:r>
      <w:r w:rsidR="007369EF">
        <w:t>’</w:t>
      </w:r>
      <w:r>
        <w:t>excuser de me déranger ainsi</w:t>
      </w:r>
      <w:r w:rsidR="007369EF">
        <w:t> :</w:t>
      </w:r>
    </w:p>
    <w:p w14:paraId="37A13317" w14:textId="77777777" w:rsidR="008C0875" w:rsidRDefault="008C0875" w:rsidP="008C0875">
      <w:pPr>
        <w:ind w:firstLine="0"/>
        <w:jc w:val="center"/>
      </w:pPr>
      <w:r>
        <w:fldChar w:fldCharType="begin"/>
      </w:r>
      <w:r>
        <w:instrText xml:space="preserve">INCLUDEPICTURE "../Une%20étude%20en%20rouge2_fichiers/stud-03.gif" \* MERGEFORMATINET </w:instrText>
      </w:r>
      <w:r>
        <w:fldChar w:fldCharType="separate"/>
      </w:r>
      <w:r>
        <w:pict w14:anchorId="3879E70A">
          <v:shape id="_x0000_i1047" type="#_x0000_t75" alt="Richard Gutschmidt, 1902" style="width:202.25pt;height:276.75pt">
            <v:imagedata r:id="rId14" r:href="rId15"/>
          </v:shape>
        </w:pict>
      </w:r>
      <w:r>
        <w:fldChar w:fldCharType="end"/>
      </w:r>
    </w:p>
    <w:p w14:paraId="1B9214FC" w14:textId="77777777" w:rsidR="007369EF" w:rsidRDefault="007369EF" w:rsidP="007369EF">
      <w:r>
        <w:t>— </w:t>
      </w:r>
      <w:r w:rsidR="0071396A">
        <w:t>Il faut</w:t>
      </w:r>
      <w:r>
        <w:t xml:space="preserve">, </w:t>
      </w:r>
      <w:r w:rsidR="0071396A">
        <w:t>disait-il</w:t>
      </w:r>
      <w:r>
        <w:t xml:space="preserve">, </w:t>
      </w:r>
      <w:r w:rsidR="0071396A">
        <w:t>que cette pièce me serve de cabinet d</w:t>
      </w:r>
      <w:r>
        <w:t>’</w:t>
      </w:r>
      <w:r w:rsidR="0071396A">
        <w:t>affaires</w:t>
      </w:r>
      <w:r>
        <w:t xml:space="preserve"> ! </w:t>
      </w:r>
      <w:r w:rsidR="0071396A">
        <w:t>Ces gens sont mes clients</w:t>
      </w:r>
      <w:r>
        <w:t>.</w:t>
      </w:r>
    </w:p>
    <w:p w14:paraId="664E9228" w14:textId="77777777" w:rsidR="007369EF" w:rsidRDefault="0071396A" w:rsidP="007369EF">
      <w:r>
        <w:t>C</w:t>
      </w:r>
      <w:r w:rsidR="007369EF">
        <w:t>’</w:t>
      </w:r>
      <w:r>
        <w:t>était une nouvelle occasion de lui demander de but en blanc de quelles affaires il s</w:t>
      </w:r>
      <w:r w:rsidR="007369EF">
        <w:t>’</w:t>
      </w:r>
      <w:r>
        <w:t>agissait</w:t>
      </w:r>
      <w:r w:rsidR="007369EF">
        <w:t xml:space="preserve">, </w:t>
      </w:r>
      <w:r>
        <w:t>mais mes scrupules m</w:t>
      </w:r>
      <w:r w:rsidR="007369EF">
        <w:t>’</w:t>
      </w:r>
      <w:r>
        <w:t>empêchaient de forcer un homme à se confier à moi</w:t>
      </w:r>
      <w:r w:rsidR="007369EF">
        <w:t>.</w:t>
      </w:r>
    </w:p>
    <w:p w14:paraId="0518B32A" w14:textId="29E02386" w:rsidR="007369EF" w:rsidRDefault="0071396A" w:rsidP="007369EF">
      <w:r>
        <w:lastRenderedPageBreak/>
        <w:t>Je m</w:t>
      </w:r>
      <w:r w:rsidR="007369EF">
        <w:t>’</w:t>
      </w:r>
      <w:r>
        <w:t>imaginais alors qu</w:t>
      </w:r>
      <w:r w:rsidR="007369EF">
        <w:t>’</w:t>
      </w:r>
      <w:r>
        <w:t>il avait de graves raisons de ne pas y faire allusion</w:t>
      </w:r>
      <w:r w:rsidR="007369EF">
        <w:t xml:space="preserve">. </w:t>
      </w:r>
      <w:r>
        <w:t>Toutefois il dissipa bientôt cette idée en abo</w:t>
      </w:r>
      <w:r>
        <w:t>r</w:t>
      </w:r>
      <w:r>
        <w:t>dant lui-même ce sujet</w:t>
      </w:r>
      <w:r w:rsidR="007369EF">
        <w:t xml:space="preserve">. </w:t>
      </w:r>
      <w:r>
        <w:t>C</w:t>
      </w:r>
      <w:r w:rsidR="007369EF">
        <w:t>’</w:t>
      </w:r>
      <w:r>
        <w:t>était</w:t>
      </w:r>
      <w:r w:rsidR="007369EF">
        <w:t xml:space="preserve">, </w:t>
      </w:r>
      <w:r>
        <w:t>j</w:t>
      </w:r>
      <w:r w:rsidR="007369EF">
        <w:t>’</w:t>
      </w:r>
      <w:r>
        <w:t>ai de bonnes raisons de m</w:t>
      </w:r>
      <w:r w:rsidR="007369EF">
        <w:t>’</w:t>
      </w:r>
      <w:r>
        <w:t>en souv</w:t>
      </w:r>
      <w:r>
        <w:t>e</w:t>
      </w:r>
      <w:r>
        <w:t>nir</w:t>
      </w:r>
      <w:r w:rsidR="007369EF">
        <w:t xml:space="preserve">, </w:t>
      </w:r>
      <w:r>
        <w:t xml:space="preserve">le </w:t>
      </w:r>
      <w:r w:rsidR="007369EF">
        <w:t xml:space="preserve">4 mars. </w:t>
      </w:r>
      <w:r>
        <w:t>Ce jour-là je m</w:t>
      </w:r>
      <w:r w:rsidR="007369EF">
        <w:t>’</w:t>
      </w:r>
      <w:r>
        <w:t>étais levé un peu plus tôt que d</w:t>
      </w:r>
      <w:r w:rsidR="007369EF">
        <w:t>’</w:t>
      </w:r>
      <w:r>
        <w:t>habitude et j</w:t>
      </w:r>
      <w:r w:rsidR="007369EF">
        <w:t>’</w:t>
      </w:r>
      <w:r>
        <w:t>avais constaté que Sherlock Holmes n</w:t>
      </w:r>
      <w:r w:rsidR="007369EF">
        <w:t>’</w:t>
      </w:r>
      <w:r>
        <w:t>avait pas encore achevé son petit déjeuner</w:t>
      </w:r>
      <w:r w:rsidR="007369EF">
        <w:t xml:space="preserve">. </w:t>
      </w:r>
      <w:r>
        <w:t>Notre hôtesse était tell</w:t>
      </w:r>
      <w:r>
        <w:t>e</w:t>
      </w:r>
      <w:r>
        <w:t>ment habituée à mes heures tardives qu</w:t>
      </w:r>
      <w:r w:rsidR="007369EF">
        <w:t>’</w:t>
      </w:r>
      <w:r>
        <w:t>elle n</w:t>
      </w:r>
      <w:r w:rsidR="007369EF">
        <w:t>’</w:t>
      </w:r>
      <w:r>
        <w:t>avait pas mis mon co</w:t>
      </w:r>
      <w:r>
        <w:t>u</w:t>
      </w:r>
      <w:r>
        <w:t>vert ou préparé mon café</w:t>
      </w:r>
      <w:r w:rsidR="007369EF">
        <w:t xml:space="preserve">. </w:t>
      </w:r>
      <w:r>
        <w:t>Avec une vivacité irréfléchie</w:t>
      </w:r>
      <w:r w:rsidR="007369EF">
        <w:t xml:space="preserve">, </w:t>
      </w:r>
      <w:r>
        <w:t>j</w:t>
      </w:r>
      <w:r w:rsidR="007369EF">
        <w:t>’</w:t>
      </w:r>
      <w:r>
        <w:t>agitai la sonnette et</w:t>
      </w:r>
      <w:r w:rsidR="007369EF">
        <w:t xml:space="preserve">, </w:t>
      </w:r>
      <w:r>
        <w:t>assez sèchement</w:t>
      </w:r>
      <w:r w:rsidR="007369EF">
        <w:t xml:space="preserve">, </w:t>
      </w:r>
      <w:r>
        <w:t>lui déclarai que j</w:t>
      </w:r>
      <w:r w:rsidR="007369EF">
        <w:t>’</w:t>
      </w:r>
      <w:r>
        <w:t>étais prêt</w:t>
      </w:r>
      <w:r w:rsidR="007369EF">
        <w:t xml:space="preserve">. </w:t>
      </w:r>
      <w:r>
        <w:t>Là-dessus</w:t>
      </w:r>
      <w:r w:rsidR="007369EF">
        <w:t xml:space="preserve">, </w:t>
      </w:r>
      <w:r>
        <w:t>je pris sur la table une revue et essayai de lire pour pa</w:t>
      </w:r>
      <w:r>
        <w:t>s</w:t>
      </w:r>
      <w:r>
        <w:t>ser le temps pendant que mon compagnon mangeait en silence ses rôties</w:t>
      </w:r>
      <w:r w:rsidR="007369EF">
        <w:t xml:space="preserve">. </w:t>
      </w:r>
      <w:r>
        <w:t>Le titre d</w:t>
      </w:r>
      <w:r w:rsidR="007369EF">
        <w:t>’</w:t>
      </w:r>
      <w:r>
        <w:t>un des articles de la revue avait été marqué d</w:t>
      </w:r>
      <w:r w:rsidR="007369EF">
        <w:t>’</w:t>
      </w:r>
      <w:r>
        <w:t>un coup de crayon</w:t>
      </w:r>
      <w:r w:rsidR="007369EF">
        <w:t xml:space="preserve"> ; </w:t>
      </w:r>
      <w:r>
        <w:t>naturellement je me mis à le pa</w:t>
      </w:r>
      <w:r>
        <w:t>r</w:t>
      </w:r>
      <w:r>
        <w:t>courir</w:t>
      </w:r>
      <w:r w:rsidR="007369EF">
        <w:t>.</w:t>
      </w:r>
    </w:p>
    <w:p w14:paraId="0BFE5298" w14:textId="77777777" w:rsidR="007369EF" w:rsidRDefault="0071396A" w:rsidP="007369EF">
      <w:r>
        <w:t xml:space="preserve">Sous un titre plutôt prétentieux </w:t>
      </w:r>
      <w:r w:rsidR="007369EF">
        <w:t>« </w:t>
      </w:r>
      <w:r>
        <w:t>Le Livre de la Vie</w:t>
      </w:r>
      <w:r w:rsidR="007369EF">
        <w:t xml:space="preserve"> », </w:t>
      </w:r>
      <w:r>
        <w:t>il e</w:t>
      </w:r>
      <w:r>
        <w:t>s</w:t>
      </w:r>
      <w:r>
        <w:t>sayait de montrer tout ce qu</w:t>
      </w:r>
      <w:r w:rsidR="007369EF">
        <w:t>’</w:t>
      </w:r>
      <w:r>
        <w:t>un observateur pouvait apprendre d</w:t>
      </w:r>
      <w:r w:rsidR="007369EF">
        <w:t>’</w:t>
      </w:r>
      <w:r>
        <w:t>un examen minutieux et systématique de tout ce qui se pr</w:t>
      </w:r>
      <w:r>
        <w:t>é</w:t>
      </w:r>
      <w:r>
        <w:t>sentait à lui</w:t>
      </w:r>
      <w:r w:rsidR="007369EF">
        <w:t xml:space="preserve">. </w:t>
      </w:r>
      <w:r>
        <w:t>Le tout me parut un remarquable mélange de f</w:t>
      </w:r>
      <w:r>
        <w:t>i</w:t>
      </w:r>
      <w:r>
        <w:t>nesse et d</w:t>
      </w:r>
      <w:r w:rsidR="007369EF">
        <w:t>’</w:t>
      </w:r>
      <w:r>
        <w:t>absurdité</w:t>
      </w:r>
      <w:r w:rsidR="007369EF">
        <w:t xml:space="preserve">. </w:t>
      </w:r>
      <w:r>
        <w:t>Le raisonnement était serré</w:t>
      </w:r>
      <w:r w:rsidR="007369EF">
        <w:t xml:space="preserve">, </w:t>
      </w:r>
      <w:r>
        <w:t>mais les d</w:t>
      </w:r>
      <w:r>
        <w:t>é</w:t>
      </w:r>
      <w:r>
        <w:t>ductions me paraissaient tirées par les cheveux et exagérées</w:t>
      </w:r>
      <w:r w:rsidR="007369EF">
        <w:t xml:space="preserve">. </w:t>
      </w:r>
      <w:r>
        <w:t>L</w:t>
      </w:r>
      <w:r w:rsidR="007369EF">
        <w:t>’</w:t>
      </w:r>
      <w:r>
        <w:t>auteur préte</w:t>
      </w:r>
      <w:r>
        <w:t>n</w:t>
      </w:r>
      <w:r>
        <w:t>dait pénétrer les pensées les plus intimes d</w:t>
      </w:r>
      <w:r w:rsidR="007369EF">
        <w:t>’</w:t>
      </w:r>
      <w:r>
        <w:t>un homme par une expression momentanée de sa figure</w:t>
      </w:r>
      <w:r w:rsidR="007369EF">
        <w:t xml:space="preserve">, </w:t>
      </w:r>
      <w:r>
        <w:t>par le mouvement d</w:t>
      </w:r>
      <w:r w:rsidR="007369EF">
        <w:t>’</w:t>
      </w:r>
      <w:r>
        <w:t>un muscle</w:t>
      </w:r>
      <w:r w:rsidR="007369EF">
        <w:t xml:space="preserve">, </w:t>
      </w:r>
      <w:r>
        <w:t>par un regard fugitif</w:t>
      </w:r>
      <w:r w:rsidR="007369EF">
        <w:t xml:space="preserve">. </w:t>
      </w:r>
      <w:r>
        <w:t>Pour une pe</w:t>
      </w:r>
      <w:r>
        <w:t>r</w:t>
      </w:r>
      <w:r>
        <w:t>sonne rompue à obse</w:t>
      </w:r>
      <w:r>
        <w:t>r</w:t>
      </w:r>
      <w:r>
        <w:t>ver et à analyser</w:t>
      </w:r>
      <w:r w:rsidR="007369EF">
        <w:t xml:space="preserve">, </w:t>
      </w:r>
      <w:r>
        <w:t>l</w:t>
      </w:r>
      <w:r w:rsidR="007369EF">
        <w:t>’</w:t>
      </w:r>
      <w:r>
        <w:t>erreur devenait chose impossible</w:t>
      </w:r>
      <w:r w:rsidR="007369EF">
        <w:t xml:space="preserve">. </w:t>
      </w:r>
      <w:r>
        <w:t>Ses concl</w:t>
      </w:r>
      <w:r>
        <w:t>u</w:t>
      </w:r>
      <w:r>
        <w:t>sions étaient aussi infaillibles qu</w:t>
      </w:r>
      <w:r w:rsidR="007369EF">
        <w:t>’</w:t>
      </w:r>
      <w:r>
        <w:t>autant de propositions d</w:t>
      </w:r>
      <w:r w:rsidR="007369EF">
        <w:t>’</w:t>
      </w:r>
      <w:r>
        <w:t>Euclide</w:t>
      </w:r>
      <w:r w:rsidR="007369EF">
        <w:t xml:space="preserve">. </w:t>
      </w:r>
      <w:r>
        <w:t>Ses résultats apparaissaient si étou</w:t>
      </w:r>
      <w:r>
        <w:t>r</w:t>
      </w:r>
      <w:r>
        <w:t>dissants aux non-initiés</w:t>
      </w:r>
      <w:r w:rsidR="007369EF">
        <w:t xml:space="preserve">, </w:t>
      </w:r>
      <w:r>
        <w:t>que</w:t>
      </w:r>
      <w:r w:rsidR="007369EF">
        <w:t xml:space="preserve">, </w:t>
      </w:r>
      <w:r>
        <w:t>tant qu</w:t>
      </w:r>
      <w:r w:rsidR="007369EF">
        <w:t>’</w:t>
      </w:r>
      <w:r>
        <w:t>ils ne connaissaient pas la méthode pour les obtenir</w:t>
      </w:r>
      <w:r w:rsidR="007369EF">
        <w:t xml:space="preserve">, </w:t>
      </w:r>
      <w:r>
        <w:t>ils pouvaient soupçonner leur auteur d</w:t>
      </w:r>
      <w:r w:rsidR="007369EF">
        <w:t>’</w:t>
      </w:r>
      <w:r>
        <w:t>être sorcier</w:t>
      </w:r>
      <w:r w:rsidR="007369EF">
        <w:t>.</w:t>
      </w:r>
    </w:p>
    <w:p w14:paraId="03CC3B8E" w14:textId="1F9E03A3" w:rsidR="007369EF" w:rsidRDefault="007369EF" w:rsidP="007369EF">
      <w:r>
        <w:t>« </w:t>
      </w:r>
      <w:r w:rsidR="0071396A">
        <w:t>En partant d</w:t>
      </w:r>
      <w:r>
        <w:t>’</w:t>
      </w:r>
      <w:r w:rsidR="0071396A">
        <w:t>une goutte d</w:t>
      </w:r>
      <w:r>
        <w:t>’</w:t>
      </w:r>
      <w:r w:rsidR="0071396A">
        <w:t>eau</w:t>
      </w:r>
      <w:r>
        <w:t xml:space="preserve">, </w:t>
      </w:r>
      <w:r w:rsidR="0071396A">
        <w:t>disait l</w:t>
      </w:r>
      <w:r>
        <w:t>’</w:t>
      </w:r>
      <w:r w:rsidR="0071396A">
        <w:t>auteur</w:t>
      </w:r>
      <w:r>
        <w:t xml:space="preserve">, </w:t>
      </w:r>
      <w:r w:rsidR="0071396A">
        <w:t>un logicien pourrait déduire la possibilité d</w:t>
      </w:r>
      <w:r>
        <w:t>’</w:t>
      </w:r>
      <w:r w:rsidR="0071396A">
        <w:t>un océan Atlantique ou d</w:t>
      </w:r>
      <w:r>
        <w:t>’</w:t>
      </w:r>
      <w:r w:rsidR="0071396A">
        <w:t>un Niagara</w:t>
      </w:r>
      <w:r>
        <w:t xml:space="preserve">, </w:t>
      </w:r>
      <w:r w:rsidR="0071396A">
        <w:t>sans avoir vu l</w:t>
      </w:r>
      <w:r>
        <w:t>’</w:t>
      </w:r>
      <w:r w:rsidR="0071396A">
        <w:t>un ou l</w:t>
      </w:r>
      <w:r>
        <w:t>’</w:t>
      </w:r>
      <w:r w:rsidR="0071396A">
        <w:t>autre</w:t>
      </w:r>
      <w:r>
        <w:t xml:space="preserve">, </w:t>
      </w:r>
      <w:r w:rsidR="0071396A">
        <w:t xml:space="preserve">sans même en </w:t>
      </w:r>
      <w:r w:rsidR="0071396A">
        <w:lastRenderedPageBreak/>
        <w:t>avoir j</w:t>
      </w:r>
      <w:r w:rsidR="0071396A">
        <w:t>a</w:t>
      </w:r>
      <w:r w:rsidR="0071396A">
        <w:t>mais e</w:t>
      </w:r>
      <w:r w:rsidR="0071396A">
        <w:t>n</w:t>
      </w:r>
      <w:r w:rsidR="0071396A">
        <w:t>tendu parler</w:t>
      </w:r>
      <w:r>
        <w:t xml:space="preserve">. </w:t>
      </w:r>
      <w:r w:rsidR="0071396A">
        <w:t>Ainsi toute la vie est une vaste chaîne dont la nature nous devient connue chaque fois qu</w:t>
      </w:r>
      <w:r>
        <w:t>’</w:t>
      </w:r>
      <w:r w:rsidR="0071396A">
        <w:t>on nous en mo</w:t>
      </w:r>
      <w:r w:rsidR="0071396A">
        <w:t>n</w:t>
      </w:r>
      <w:r w:rsidR="0071396A">
        <w:t>tre un seul anneau</w:t>
      </w:r>
      <w:r>
        <w:t xml:space="preserve">. </w:t>
      </w:r>
      <w:r w:rsidR="0071396A">
        <w:t>Comme tous les autres arts</w:t>
      </w:r>
      <w:r>
        <w:t xml:space="preserve">, </w:t>
      </w:r>
      <w:r w:rsidR="0071396A">
        <w:t>la Science de la Déduction et de l</w:t>
      </w:r>
      <w:r>
        <w:t>’</w:t>
      </w:r>
      <w:r w:rsidR="0071396A">
        <w:t>Analyse est un art que l</w:t>
      </w:r>
      <w:r>
        <w:t>’</w:t>
      </w:r>
      <w:r w:rsidR="0071396A">
        <w:t>on ne peut acquérir que par une lo</w:t>
      </w:r>
      <w:r w:rsidR="0071396A">
        <w:t>n</w:t>
      </w:r>
      <w:r w:rsidR="0071396A">
        <w:t>gue et patiente étude</w:t>
      </w:r>
      <w:r>
        <w:t xml:space="preserve">, </w:t>
      </w:r>
      <w:r w:rsidR="0071396A">
        <w:t>et la vie n</w:t>
      </w:r>
      <w:r>
        <w:t>’</w:t>
      </w:r>
      <w:r w:rsidR="0071396A">
        <w:t>est pas assez longue pour perme</w:t>
      </w:r>
      <w:r w:rsidR="0071396A">
        <w:t>t</w:t>
      </w:r>
      <w:r w:rsidR="0071396A">
        <w:t>tre à un homme</w:t>
      </w:r>
      <w:r>
        <w:t xml:space="preserve">, </w:t>
      </w:r>
      <w:r w:rsidR="0071396A">
        <w:t>quel qu</w:t>
      </w:r>
      <w:r>
        <w:t>’</w:t>
      </w:r>
      <w:r w:rsidR="0071396A">
        <w:t>il soit</w:t>
      </w:r>
      <w:r>
        <w:t xml:space="preserve">, </w:t>
      </w:r>
      <w:r w:rsidR="0071396A">
        <w:t>d</w:t>
      </w:r>
      <w:r>
        <w:t>’</w:t>
      </w:r>
      <w:r w:rsidR="0071396A">
        <w:t>atteindre à la plus haute perfe</w:t>
      </w:r>
      <w:r w:rsidR="0071396A">
        <w:t>c</w:t>
      </w:r>
      <w:r w:rsidR="0071396A">
        <w:t>tion possible en cet art</w:t>
      </w:r>
      <w:r>
        <w:t xml:space="preserve">. </w:t>
      </w:r>
      <w:r w:rsidR="0071396A">
        <w:t>Avant de s</w:t>
      </w:r>
      <w:r>
        <w:t>’</w:t>
      </w:r>
      <w:r w:rsidR="0071396A">
        <w:t>appliquer aux aspects moraux et mentaux de ce sujet qui sont ceux qui présentent les plus gra</w:t>
      </w:r>
      <w:r w:rsidR="0071396A">
        <w:t>n</w:t>
      </w:r>
      <w:r w:rsidR="0071396A">
        <w:t>des difficultés</w:t>
      </w:r>
      <w:r>
        <w:t xml:space="preserve">, </w:t>
      </w:r>
      <w:r w:rsidR="0071396A">
        <w:t>le chercheur fera bien de commencer par résoudre des problèmes plus élémentaires</w:t>
      </w:r>
      <w:r>
        <w:t xml:space="preserve">. </w:t>
      </w:r>
      <w:r w:rsidR="0071396A">
        <w:t>Quand il rencontre un homme</w:t>
      </w:r>
      <w:r>
        <w:t xml:space="preserve">, </w:t>
      </w:r>
      <w:r w:rsidR="0071396A">
        <w:t>qu</w:t>
      </w:r>
      <w:r>
        <w:t>’</w:t>
      </w:r>
      <w:r w:rsidR="0071396A">
        <w:t>il apprenne</w:t>
      </w:r>
      <w:r>
        <w:t xml:space="preserve">, </w:t>
      </w:r>
      <w:r w:rsidR="0071396A">
        <w:t>rien qu</w:t>
      </w:r>
      <w:r>
        <w:t>’</w:t>
      </w:r>
      <w:r w:rsidR="0071396A">
        <w:t>en le r</w:t>
      </w:r>
      <w:r w:rsidR="0071396A">
        <w:t>e</w:t>
      </w:r>
      <w:r w:rsidR="0071396A">
        <w:t>gardant</w:t>
      </w:r>
      <w:r>
        <w:t xml:space="preserve">, </w:t>
      </w:r>
      <w:r w:rsidR="0071396A">
        <w:t>à connaître l</w:t>
      </w:r>
      <w:r>
        <w:t>’</w:t>
      </w:r>
      <w:r w:rsidR="0071396A">
        <w:t>histoire de cet homme</w:t>
      </w:r>
      <w:r>
        <w:t xml:space="preserve">, </w:t>
      </w:r>
      <w:r w:rsidR="0071396A">
        <w:t>la profession</w:t>
      </w:r>
      <w:r>
        <w:t xml:space="preserve">, </w:t>
      </w:r>
      <w:r w:rsidR="0071396A">
        <w:t>son métier</w:t>
      </w:r>
      <w:r>
        <w:t xml:space="preserve">. </w:t>
      </w:r>
      <w:r w:rsidR="0071396A">
        <w:t>Tout puéril que cet exercice puisse paraître</w:t>
      </w:r>
      <w:r>
        <w:t xml:space="preserve">, </w:t>
      </w:r>
      <w:r w:rsidR="0071396A">
        <w:t>il aiguise les facultés d</w:t>
      </w:r>
      <w:r>
        <w:t>’</w:t>
      </w:r>
      <w:r w:rsidR="0071396A">
        <w:t>observation et il vous a</w:t>
      </w:r>
      <w:r w:rsidR="0071396A">
        <w:t>p</w:t>
      </w:r>
      <w:r w:rsidR="0071396A">
        <w:t>prend où l</w:t>
      </w:r>
      <w:r>
        <w:t>’</w:t>
      </w:r>
      <w:r w:rsidR="0071396A">
        <w:t>on doit regarder et ce que l</w:t>
      </w:r>
      <w:r>
        <w:t>’</w:t>
      </w:r>
      <w:r w:rsidR="0071396A">
        <w:t>on doit chercher</w:t>
      </w:r>
      <w:r>
        <w:t xml:space="preserve">. </w:t>
      </w:r>
      <w:r w:rsidR="0071396A">
        <w:t>Les o</w:t>
      </w:r>
      <w:r w:rsidR="0071396A">
        <w:t>n</w:t>
      </w:r>
      <w:r w:rsidR="0071396A">
        <w:t>gles d</w:t>
      </w:r>
      <w:r>
        <w:t>’</w:t>
      </w:r>
      <w:r w:rsidR="0071396A">
        <w:t>un homme</w:t>
      </w:r>
      <w:r>
        <w:t xml:space="preserve">, </w:t>
      </w:r>
      <w:r w:rsidR="0071396A">
        <w:t>les manches de son vêtement</w:t>
      </w:r>
      <w:r>
        <w:t xml:space="preserve">, </w:t>
      </w:r>
      <w:r w:rsidR="0071396A">
        <w:t>les genoux de son pantalon</w:t>
      </w:r>
      <w:r>
        <w:t xml:space="preserve">, </w:t>
      </w:r>
      <w:r w:rsidR="0071396A">
        <w:t>les callosités de son index et de son pouce</w:t>
      </w:r>
      <w:r>
        <w:t xml:space="preserve">, </w:t>
      </w:r>
      <w:r w:rsidR="0071396A">
        <w:t>ses manchettes</w:t>
      </w:r>
      <w:r>
        <w:t xml:space="preserve">, </w:t>
      </w:r>
      <w:r w:rsidR="0071396A">
        <w:t>son attitude</w:t>
      </w:r>
      <w:r>
        <w:t xml:space="preserve">, </w:t>
      </w:r>
      <w:r w:rsidR="0071396A">
        <w:t>toutes ces choses révèlent nettement le métier d</w:t>
      </w:r>
      <w:r>
        <w:t>’</w:t>
      </w:r>
      <w:r w:rsidR="0071396A">
        <w:t>un individu</w:t>
      </w:r>
      <w:r>
        <w:t xml:space="preserve">. </w:t>
      </w:r>
      <w:r w:rsidR="0071396A">
        <w:t>Il est presque inconcevable que</w:t>
      </w:r>
      <w:r>
        <w:t xml:space="preserve">, </w:t>
      </w:r>
      <w:r w:rsidR="0071396A">
        <w:t>si tous ces éléments sont réunis</w:t>
      </w:r>
      <w:r>
        <w:t xml:space="preserve">, </w:t>
      </w:r>
      <w:r w:rsidR="0071396A">
        <w:t>ils ne suffisent pas pour éclairer le che</w:t>
      </w:r>
      <w:r w:rsidR="0071396A">
        <w:t>r</w:t>
      </w:r>
      <w:r w:rsidR="0071396A">
        <w:t>cheur expérimenté</w:t>
      </w:r>
      <w:r>
        <w:t>. »</w:t>
      </w:r>
    </w:p>
    <w:p w14:paraId="16597299" w14:textId="77777777" w:rsidR="007369EF" w:rsidRDefault="007369EF" w:rsidP="007369EF">
      <w:r>
        <w:t>— </w:t>
      </w:r>
      <w:r w:rsidR="0071396A">
        <w:t>Quel impossible fatras</w:t>
      </w:r>
      <w:r>
        <w:t xml:space="preserve"> ! </w:t>
      </w:r>
      <w:r w:rsidR="0071396A">
        <w:t>criai-je</w:t>
      </w:r>
      <w:r>
        <w:t xml:space="preserve">, </w:t>
      </w:r>
      <w:r w:rsidR="0071396A">
        <w:t>en rejetant la revue sur la table</w:t>
      </w:r>
      <w:r>
        <w:t xml:space="preserve">. </w:t>
      </w:r>
      <w:r w:rsidR="0071396A">
        <w:t>Je n</w:t>
      </w:r>
      <w:r>
        <w:t>’</w:t>
      </w:r>
      <w:r w:rsidR="0071396A">
        <w:t>ai de ma vie lu de telles sornettes</w:t>
      </w:r>
      <w:r>
        <w:t>.</w:t>
      </w:r>
    </w:p>
    <w:p w14:paraId="657602AB" w14:textId="77777777" w:rsidR="007369EF" w:rsidRDefault="007369EF" w:rsidP="007369EF">
      <w:r>
        <w:t>— </w:t>
      </w:r>
      <w:r w:rsidR="0071396A">
        <w:t>Qu</w:t>
      </w:r>
      <w:r>
        <w:t>’</w:t>
      </w:r>
      <w:r w:rsidR="0071396A">
        <w:t>est-ce que c</w:t>
      </w:r>
      <w:r>
        <w:t>’</w:t>
      </w:r>
      <w:r w:rsidR="0071396A">
        <w:t>est</w:t>
      </w:r>
      <w:r>
        <w:t xml:space="preserve"> ? </w:t>
      </w:r>
      <w:r w:rsidR="0071396A">
        <w:t>dit Sherlock Holmes</w:t>
      </w:r>
      <w:r>
        <w:t>.</w:t>
      </w:r>
    </w:p>
    <w:p w14:paraId="79F4CB71" w14:textId="77777777" w:rsidR="007369EF" w:rsidRDefault="007369EF" w:rsidP="007369EF">
      <w:r>
        <w:t>— </w:t>
      </w:r>
      <w:r w:rsidR="0071396A">
        <w:t>Eh bien</w:t>
      </w:r>
      <w:r>
        <w:t xml:space="preserve"> ! </w:t>
      </w:r>
      <w:r w:rsidR="0071396A">
        <w:t>cet article</w:t>
      </w:r>
      <w:r>
        <w:t xml:space="preserve"> ! </w:t>
      </w:r>
      <w:r w:rsidR="0071396A">
        <w:t>Je vois que vous l</w:t>
      </w:r>
      <w:r>
        <w:t>’</w:t>
      </w:r>
      <w:r w:rsidR="0071396A">
        <w:t>avez lu</w:t>
      </w:r>
      <w:r>
        <w:t xml:space="preserve">, </w:t>
      </w:r>
      <w:r w:rsidR="0071396A">
        <w:t>puisque vous l</w:t>
      </w:r>
      <w:r>
        <w:t>’</w:t>
      </w:r>
      <w:r w:rsidR="0071396A">
        <w:t>avez marqué</w:t>
      </w:r>
      <w:r>
        <w:t xml:space="preserve">. </w:t>
      </w:r>
      <w:r w:rsidR="0071396A">
        <w:t>Je ne nie point qu</w:t>
      </w:r>
      <w:r>
        <w:t>’</w:t>
      </w:r>
      <w:r w:rsidR="0071396A">
        <w:t>il soit bien écrit</w:t>
      </w:r>
      <w:r>
        <w:t xml:space="preserve">. </w:t>
      </w:r>
      <w:r w:rsidR="0071396A">
        <w:t>Mais il m</w:t>
      </w:r>
      <w:r>
        <w:t>’</w:t>
      </w:r>
      <w:r w:rsidR="0071396A">
        <w:t>irrite tout de même</w:t>
      </w:r>
      <w:r>
        <w:t xml:space="preserve">. </w:t>
      </w:r>
      <w:r w:rsidR="0071396A">
        <w:t>Il est évident que c</w:t>
      </w:r>
      <w:r>
        <w:t>’</w:t>
      </w:r>
      <w:r w:rsidR="0071396A">
        <w:t>est là une théorie b</w:t>
      </w:r>
      <w:r w:rsidR="0071396A">
        <w:t>â</w:t>
      </w:r>
      <w:r w:rsidR="0071396A">
        <w:t>tie par un oisif qui</w:t>
      </w:r>
      <w:r>
        <w:t xml:space="preserve">, </w:t>
      </w:r>
      <w:r w:rsidR="0071396A">
        <w:t>dans son fauteuil</w:t>
      </w:r>
      <w:r>
        <w:t xml:space="preserve">, </w:t>
      </w:r>
      <w:r w:rsidR="0071396A">
        <w:t>de son cabinet de travail</w:t>
      </w:r>
      <w:r>
        <w:t xml:space="preserve">, </w:t>
      </w:r>
      <w:r w:rsidR="0071396A">
        <w:t>déroule gentiment tous ces petits paradoxes</w:t>
      </w:r>
      <w:r>
        <w:t xml:space="preserve">. </w:t>
      </w:r>
      <w:r w:rsidR="0071396A">
        <w:t>J</w:t>
      </w:r>
      <w:r>
        <w:t>’</w:t>
      </w:r>
      <w:r w:rsidR="0071396A">
        <w:t>aimerais le coi</w:t>
      </w:r>
      <w:r w:rsidR="0071396A">
        <w:t>n</w:t>
      </w:r>
      <w:r w:rsidR="0071396A">
        <w:t xml:space="preserve">cer dans un wagon de seconde classe </w:t>
      </w:r>
      <w:r w:rsidR="0071396A">
        <w:lastRenderedPageBreak/>
        <w:t>du métro pour lui dema</w:t>
      </w:r>
      <w:r w:rsidR="0071396A">
        <w:t>n</w:t>
      </w:r>
      <w:r w:rsidR="0071396A">
        <w:t>der de me dire les métiers de tous les voyageurs</w:t>
      </w:r>
      <w:r>
        <w:t xml:space="preserve">. </w:t>
      </w:r>
      <w:r w:rsidR="0071396A">
        <w:t>J</w:t>
      </w:r>
      <w:r>
        <w:t>’</w:t>
      </w:r>
      <w:r w:rsidR="0071396A">
        <w:t>engagerais avec lui un pari à mille contre un</w:t>
      </w:r>
      <w:r>
        <w:t>.</w:t>
      </w:r>
    </w:p>
    <w:p w14:paraId="55D08D61" w14:textId="77777777" w:rsidR="007369EF" w:rsidRDefault="007369EF" w:rsidP="007369EF">
      <w:r>
        <w:t>— </w:t>
      </w:r>
      <w:r w:rsidR="0071396A">
        <w:t>Vous perdriez votre argent</w:t>
      </w:r>
      <w:r>
        <w:t xml:space="preserve">. </w:t>
      </w:r>
      <w:r w:rsidR="0071396A">
        <w:t>Quant à l</w:t>
      </w:r>
      <w:r>
        <w:t>’</w:t>
      </w:r>
      <w:r w:rsidR="0071396A">
        <w:t>article</w:t>
      </w:r>
      <w:r>
        <w:t xml:space="preserve">, </w:t>
      </w:r>
      <w:r w:rsidR="0071396A">
        <w:t>j</w:t>
      </w:r>
      <w:r>
        <w:t>’</w:t>
      </w:r>
      <w:r w:rsidR="0071396A">
        <w:t>en suis l</w:t>
      </w:r>
      <w:r>
        <w:t>’</w:t>
      </w:r>
      <w:r w:rsidR="0071396A">
        <w:t>auteur</w:t>
      </w:r>
      <w:r>
        <w:t>.</w:t>
      </w:r>
    </w:p>
    <w:p w14:paraId="0F926831" w14:textId="77777777" w:rsidR="007369EF" w:rsidRDefault="007369EF" w:rsidP="007369EF">
      <w:r>
        <w:t>— </w:t>
      </w:r>
      <w:r w:rsidR="0071396A">
        <w:t>Vous</w:t>
      </w:r>
      <w:r>
        <w:t> ?</w:t>
      </w:r>
    </w:p>
    <w:p w14:paraId="55A8A659" w14:textId="77777777" w:rsidR="007369EF" w:rsidRDefault="007369EF" w:rsidP="007369EF">
      <w:r>
        <w:t>— </w:t>
      </w:r>
      <w:r w:rsidR="0071396A">
        <w:t>Oui</w:t>
      </w:r>
      <w:r>
        <w:t xml:space="preserve">. </w:t>
      </w:r>
      <w:r w:rsidR="0071396A">
        <w:t>L</w:t>
      </w:r>
      <w:r>
        <w:t>’</w:t>
      </w:r>
      <w:r w:rsidR="0071396A">
        <w:t>observation et la déduction</w:t>
      </w:r>
      <w:r>
        <w:t xml:space="preserve">, </w:t>
      </w:r>
      <w:r w:rsidR="0071396A">
        <w:t>j</w:t>
      </w:r>
      <w:r>
        <w:t>’</w:t>
      </w:r>
      <w:r w:rsidR="0071396A">
        <w:t>ai un faible pour ces deux choses-là</w:t>
      </w:r>
      <w:r>
        <w:t xml:space="preserve">. </w:t>
      </w:r>
      <w:r w:rsidR="0071396A">
        <w:t>Les théories que j</w:t>
      </w:r>
      <w:r>
        <w:t>’</w:t>
      </w:r>
      <w:r w:rsidR="0071396A">
        <w:t>ai formulées là et qui vous semblent si chimériques sont</w:t>
      </w:r>
      <w:r>
        <w:t xml:space="preserve">, </w:t>
      </w:r>
      <w:r w:rsidR="0071396A">
        <w:t>en réalité</w:t>
      </w:r>
      <w:r>
        <w:t xml:space="preserve">, </w:t>
      </w:r>
      <w:r w:rsidR="0071396A">
        <w:t>extrêmement prat</w:t>
      </w:r>
      <w:r w:rsidR="0071396A">
        <w:t>i</w:t>
      </w:r>
      <w:r w:rsidR="0071396A">
        <w:t>ques</w:t>
      </w:r>
      <w:r>
        <w:t xml:space="preserve">, </w:t>
      </w:r>
      <w:r w:rsidR="0071396A">
        <w:t>si pratiques que j</w:t>
      </w:r>
      <w:r>
        <w:t>’</w:t>
      </w:r>
      <w:r w:rsidR="0071396A">
        <w:t>en dépends pour mon pain et mon sel</w:t>
      </w:r>
      <w:r>
        <w:t>.</w:t>
      </w:r>
    </w:p>
    <w:p w14:paraId="78414687" w14:textId="77777777" w:rsidR="007369EF" w:rsidRDefault="007369EF" w:rsidP="007369EF">
      <w:r>
        <w:t>— </w:t>
      </w:r>
      <w:r w:rsidR="0071396A">
        <w:t>En quoi</w:t>
      </w:r>
      <w:r>
        <w:t xml:space="preserve"> ? </w:t>
      </w:r>
      <w:r w:rsidR="0071396A">
        <w:t>dis-je</w:t>
      </w:r>
      <w:r>
        <w:t xml:space="preserve">, </w:t>
      </w:r>
      <w:r w:rsidR="0071396A">
        <w:t>involontairement</w:t>
      </w:r>
      <w:r>
        <w:t>.</w:t>
      </w:r>
    </w:p>
    <w:p w14:paraId="39DBB304" w14:textId="77777777" w:rsidR="007369EF" w:rsidRDefault="007369EF" w:rsidP="007369EF">
      <w:r>
        <w:t>— </w:t>
      </w:r>
      <w:r w:rsidR="0071396A">
        <w:t>Eh bien</w:t>
      </w:r>
      <w:r>
        <w:t xml:space="preserve"> ! </w:t>
      </w:r>
      <w:r w:rsidR="0071396A">
        <w:t>j</w:t>
      </w:r>
      <w:r>
        <w:t>’</w:t>
      </w:r>
      <w:r w:rsidR="0071396A">
        <w:t>ai un métier qui m</w:t>
      </w:r>
      <w:r>
        <w:t>’</w:t>
      </w:r>
      <w:r w:rsidR="0071396A">
        <w:t>est propre</w:t>
      </w:r>
      <w:r>
        <w:t xml:space="preserve">. </w:t>
      </w:r>
      <w:r w:rsidR="0071396A">
        <w:t>Je suppose que je suis son seul adepte au monde</w:t>
      </w:r>
      <w:r>
        <w:t xml:space="preserve">. </w:t>
      </w:r>
      <w:r w:rsidR="0071396A">
        <w:t>Je suis détective consultant</w:t>
      </w:r>
      <w:r>
        <w:t xml:space="preserve">, </w:t>
      </w:r>
      <w:r w:rsidR="0071396A">
        <w:t>si vous pouvez comprendre ce que c</w:t>
      </w:r>
      <w:r>
        <w:t>’</w:t>
      </w:r>
      <w:r w:rsidR="0071396A">
        <w:t>est</w:t>
      </w:r>
      <w:r>
        <w:t xml:space="preserve">. </w:t>
      </w:r>
      <w:r w:rsidR="0071396A">
        <w:t>Ici</w:t>
      </w:r>
      <w:r>
        <w:t xml:space="preserve">, </w:t>
      </w:r>
      <w:r w:rsidR="0071396A">
        <w:t>à Londres</w:t>
      </w:r>
      <w:r>
        <w:t xml:space="preserve">, </w:t>
      </w:r>
      <w:r w:rsidR="0071396A">
        <w:t>nous avons des quantités de détectives officiels</w:t>
      </w:r>
      <w:r>
        <w:t xml:space="preserve">, </w:t>
      </w:r>
      <w:r w:rsidR="0071396A">
        <w:t>des quantités de détectives privés</w:t>
      </w:r>
      <w:r>
        <w:t xml:space="preserve">. </w:t>
      </w:r>
      <w:r w:rsidR="0071396A">
        <w:t>Quand ces gens-là se trouvent en défaut</w:t>
      </w:r>
      <w:r>
        <w:t xml:space="preserve">, </w:t>
      </w:r>
      <w:r w:rsidR="0071396A">
        <w:t>ils viennent à moi et je m</w:t>
      </w:r>
      <w:r>
        <w:t>’</w:t>
      </w:r>
      <w:r w:rsidR="0071396A">
        <w:t>arrange pour les remettre sur la bonne piste</w:t>
      </w:r>
      <w:r>
        <w:t xml:space="preserve">. </w:t>
      </w:r>
      <w:r w:rsidR="0071396A">
        <w:t>Ils m</w:t>
      </w:r>
      <w:r>
        <w:t>’</w:t>
      </w:r>
      <w:r w:rsidR="0071396A">
        <w:t>exposent les faits</w:t>
      </w:r>
      <w:r>
        <w:t xml:space="preserve">, </w:t>
      </w:r>
      <w:r w:rsidR="0071396A">
        <w:t>les témoignages et je peux</w:t>
      </w:r>
      <w:r>
        <w:t xml:space="preserve">, </w:t>
      </w:r>
      <w:r w:rsidR="0071396A">
        <w:t>en général</w:t>
      </w:r>
      <w:r>
        <w:t xml:space="preserve">, </w:t>
      </w:r>
      <w:r w:rsidR="0071396A">
        <w:t>grâce à ma connaissance de l</w:t>
      </w:r>
      <w:r>
        <w:t>’</w:t>
      </w:r>
      <w:r w:rsidR="0071396A">
        <w:t>histoire criminelle</w:t>
      </w:r>
      <w:r>
        <w:t xml:space="preserve">, </w:t>
      </w:r>
      <w:r w:rsidR="0071396A">
        <w:t>leur indiquer la bonne voie</w:t>
      </w:r>
      <w:r>
        <w:t xml:space="preserve">. </w:t>
      </w:r>
      <w:r w:rsidR="0071396A">
        <w:t>Il y a une forte ressemblance de famille entre tous les m</w:t>
      </w:r>
      <w:r w:rsidR="0071396A">
        <w:t>é</w:t>
      </w:r>
      <w:r w:rsidR="0071396A">
        <w:t>faits</w:t>
      </w:r>
      <w:r>
        <w:t xml:space="preserve">, </w:t>
      </w:r>
      <w:r w:rsidR="0071396A">
        <w:t>et si on possède sur le bout des doigts les détails d</w:t>
      </w:r>
      <w:r>
        <w:t>’</w:t>
      </w:r>
      <w:r w:rsidR="0071396A">
        <w:t>un millier de crimes</w:t>
      </w:r>
      <w:r>
        <w:t xml:space="preserve">, </w:t>
      </w:r>
      <w:r w:rsidR="0071396A">
        <w:t>il est bien extraordinaire que l</w:t>
      </w:r>
      <w:r>
        <w:t>’</w:t>
      </w:r>
      <w:r w:rsidR="0071396A">
        <w:t>on ne puisse débrouiller le mille et unième</w:t>
      </w:r>
      <w:r>
        <w:t xml:space="preserve">. </w:t>
      </w:r>
      <w:r w:rsidR="0071396A">
        <w:t>Lestrade est un détective bien connu</w:t>
      </w:r>
      <w:r>
        <w:t xml:space="preserve">. </w:t>
      </w:r>
      <w:r w:rsidR="0071396A">
        <w:t>Dernièrement il s</w:t>
      </w:r>
      <w:r>
        <w:t>’</w:t>
      </w:r>
      <w:r w:rsidR="0071396A">
        <w:t>est fourvoyé à propos d</w:t>
      </w:r>
      <w:r>
        <w:t>’</w:t>
      </w:r>
      <w:r w:rsidR="0071396A">
        <w:t>une hi</w:t>
      </w:r>
      <w:r w:rsidR="0071396A">
        <w:t>s</w:t>
      </w:r>
      <w:r w:rsidR="0071396A">
        <w:t>toire de faux</w:t>
      </w:r>
      <w:r>
        <w:t xml:space="preserve">, </w:t>
      </w:r>
      <w:r w:rsidR="0071396A">
        <w:t>et c</w:t>
      </w:r>
      <w:r>
        <w:t>’</w:t>
      </w:r>
      <w:r w:rsidR="0071396A">
        <w:t>est ce qui l</w:t>
      </w:r>
      <w:r>
        <w:t>’</w:t>
      </w:r>
      <w:r w:rsidR="0071396A">
        <w:t>a amené ici</w:t>
      </w:r>
      <w:r>
        <w:t>.</w:t>
      </w:r>
    </w:p>
    <w:p w14:paraId="198B79C0" w14:textId="77777777" w:rsidR="007369EF" w:rsidRDefault="007369EF" w:rsidP="007369EF">
      <w:r>
        <w:t>— </w:t>
      </w:r>
      <w:r w:rsidR="0071396A">
        <w:t>Et les autres</w:t>
      </w:r>
      <w:r>
        <w:t> ?</w:t>
      </w:r>
    </w:p>
    <w:p w14:paraId="727A1022" w14:textId="77777777" w:rsidR="007369EF" w:rsidRDefault="007369EF" w:rsidP="007369EF">
      <w:r>
        <w:t>— </w:t>
      </w:r>
      <w:r w:rsidR="0071396A">
        <w:t>Ils me viennent pour la plupart d</w:t>
      </w:r>
      <w:r>
        <w:t>’</w:t>
      </w:r>
      <w:r w:rsidR="0071396A">
        <w:t>agences de recherches privées</w:t>
      </w:r>
      <w:r>
        <w:t xml:space="preserve">. </w:t>
      </w:r>
      <w:r w:rsidR="0071396A">
        <w:t xml:space="preserve">Ce sont des gens qui se trouvent dans </w:t>
      </w:r>
      <w:r w:rsidR="0071396A">
        <w:lastRenderedPageBreak/>
        <w:t>l</w:t>
      </w:r>
      <w:r>
        <w:t>’</w:t>
      </w:r>
      <w:r w:rsidR="0071396A">
        <w:t>embarras pour une chose ou une autre et qui ont besoin d</w:t>
      </w:r>
      <w:r>
        <w:t>’</w:t>
      </w:r>
      <w:r w:rsidR="0071396A">
        <w:t>être renseignés</w:t>
      </w:r>
      <w:r>
        <w:t xml:space="preserve">, </w:t>
      </w:r>
      <w:r w:rsidR="0071396A">
        <w:t>d</w:t>
      </w:r>
      <w:r>
        <w:t>’</w:t>
      </w:r>
      <w:r w:rsidR="0071396A">
        <w:t>y voir plus clair</w:t>
      </w:r>
      <w:r>
        <w:t xml:space="preserve">. </w:t>
      </w:r>
      <w:r w:rsidR="0071396A">
        <w:t>J</w:t>
      </w:r>
      <w:r>
        <w:t>’</w:t>
      </w:r>
      <w:r w:rsidR="0071396A">
        <w:t>écoute leur histoire</w:t>
      </w:r>
      <w:r>
        <w:t xml:space="preserve">, </w:t>
      </w:r>
      <w:r w:rsidR="0071396A">
        <w:t>ils écoutent mes conseils et j</w:t>
      </w:r>
      <w:r>
        <w:t>’</w:t>
      </w:r>
      <w:r w:rsidR="0071396A">
        <w:t>empoche mes honoraires</w:t>
      </w:r>
      <w:r>
        <w:t>.</w:t>
      </w:r>
    </w:p>
    <w:p w14:paraId="0BA7127B" w14:textId="77777777" w:rsidR="007369EF" w:rsidRDefault="007369EF" w:rsidP="007369EF">
      <w:r>
        <w:t>— </w:t>
      </w:r>
      <w:r w:rsidR="0071396A">
        <w:t>Mais vous ne prétendez pas que</w:t>
      </w:r>
      <w:r>
        <w:t xml:space="preserve">, </w:t>
      </w:r>
      <w:r w:rsidR="0071396A">
        <w:t>sans quitter votre cha</w:t>
      </w:r>
      <w:r w:rsidR="0071396A">
        <w:t>m</w:t>
      </w:r>
      <w:r w:rsidR="0071396A">
        <w:t>bre</w:t>
      </w:r>
      <w:r>
        <w:t xml:space="preserve">, </w:t>
      </w:r>
      <w:r w:rsidR="0071396A">
        <w:t>vous pouvez résoudre ces difficultés à quoi d</w:t>
      </w:r>
      <w:r>
        <w:t>’</w:t>
      </w:r>
      <w:r w:rsidR="0071396A">
        <w:t>autres n</w:t>
      </w:r>
      <w:r>
        <w:t>’</w:t>
      </w:r>
      <w:r w:rsidR="0071396A">
        <w:t>ont pu rien comprendre</w:t>
      </w:r>
      <w:r>
        <w:t xml:space="preserve">, </w:t>
      </w:r>
      <w:r w:rsidR="0071396A">
        <w:t>alors qu</w:t>
      </w:r>
      <w:r>
        <w:t>’</w:t>
      </w:r>
      <w:r w:rsidR="0071396A">
        <w:t>eux ont tout vu</w:t>
      </w:r>
      <w:r>
        <w:t> ?</w:t>
      </w:r>
    </w:p>
    <w:p w14:paraId="00D71338" w14:textId="77777777" w:rsidR="007369EF" w:rsidRDefault="007369EF" w:rsidP="007369EF">
      <w:r>
        <w:t>— </w:t>
      </w:r>
      <w:r w:rsidR="0071396A">
        <w:t>Exactement</w:t>
      </w:r>
      <w:r>
        <w:t xml:space="preserve">. </w:t>
      </w:r>
      <w:r w:rsidR="0071396A">
        <w:t>J</w:t>
      </w:r>
      <w:r>
        <w:t>’</w:t>
      </w:r>
      <w:r w:rsidR="0071396A">
        <w:t>ai sous ce rapport une sorte d</w:t>
      </w:r>
      <w:r>
        <w:t>’</w:t>
      </w:r>
      <w:r w:rsidR="0071396A">
        <w:t>intuition</w:t>
      </w:r>
      <w:r>
        <w:t xml:space="preserve">. </w:t>
      </w:r>
      <w:r w:rsidR="0071396A">
        <w:t>De temps en temps il se présente un cas plus compliqué</w:t>
      </w:r>
      <w:r>
        <w:t xml:space="preserve">. </w:t>
      </w:r>
      <w:r w:rsidR="0071396A">
        <w:t>Alors il faut que je me démène un peu et que je voie les choses de mes propres yeux</w:t>
      </w:r>
      <w:r>
        <w:t xml:space="preserve">. </w:t>
      </w:r>
      <w:r w:rsidR="0071396A">
        <w:t>Vous comprenez</w:t>
      </w:r>
      <w:r>
        <w:t xml:space="preserve">, </w:t>
      </w:r>
      <w:r w:rsidR="0071396A">
        <w:t>j</w:t>
      </w:r>
      <w:r>
        <w:t>’</w:t>
      </w:r>
      <w:r w:rsidR="0071396A">
        <w:t>ai énormément de connaissa</w:t>
      </w:r>
      <w:r w:rsidR="0071396A">
        <w:t>n</w:t>
      </w:r>
      <w:r w:rsidR="0071396A">
        <w:t>ces spéci</w:t>
      </w:r>
      <w:r w:rsidR="0071396A">
        <w:t>a</w:t>
      </w:r>
      <w:r w:rsidR="0071396A">
        <w:t>les que j</w:t>
      </w:r>
      <w:r>
        <w:t>’</w:t>
      </w:r>
      <w:r w:rsidR="0071396A">
        <w:t>applique au problème et qui me facilitent étonnamment les choses</w:t>
      </w:r>
      <w:r>
        <w:t xml:space="preserve">. </w:t>
      </w:r>
      <w:r w:rsidR="0071396A">
        <w:t>Les règles de déduction exposées dans l</w:t>
      </w:r>
      <w:r>
        <w:t>’</w:t>
      </w:r>
      <w:r w:rsidR="0071396A">
        <w:t>article qui vient de provoquer votre mépris me sont d</w:t>
      </w:r>
      <w:r>
        <w:t>’</w:t>
      </w:r>
      <w:r w:rsidR="0071396A">
        <w:t>une v</w:t>
      </w:r>
      <w:r w:rsidR="0071396A">
        <w:t>a</w:t>
      </w:r>
      <w:r w:rsidR="0071396A">
        <w:t>leur inestimable dans la pratique</w:t>
      </w:r>
      <w:r>
        <w:t xml:space="preserve">. </w:t>
      </w:r>
      <w:r w:rsidR="0071396A">
        <w:t>L</w:t>
      </w:r>
      <w:r>
        <w:t>’</w:t>
      </w:r>
      <w:r w:rsidR="0071396A">
        <w:t>observation</w:t>
      </w:r>
      <w:r>
        <w:t xml:space="preserve">, </w:t>
      </w:r>
      <w:r w:rsidR="0071396A">
        <w:t>chez moi</w:t>
      </w:r>
      <w:r>
        <w:t xml:space="preserve">, </w:t>
      </w:r>
      <w:r w:rsidR="0071396A">
        <w:t>est une seconde nature</w:t>
      </w:r>
      <w:r>
        <w:t xml:space="preserve">. </w:t>
      </w:r>
      <w:r w:rsidR="0071396A">
        <w:t>Vous avez paru surpris quand</w:t>
      </w:r>
      <w:r>
        <w:t xml:space="preserve">, </w:t>
      </w:r>
      <w:r w:rsidR="0071396A">
        <w:t>à notre première rencontre</w:t>
      </w:r>
      <w:r>
        <w:t xml:space="preserve">, </w:t>
      </w:r>
      <w:r w:rsidR="0071396A">
        <w:t>je vous ai dit que vous reveniez de l</w:t>
      </w:r>
      <w:r>
        <w:t>’</w:t>
      </w:r>
      <w:r w:rsidR="0071396A">
        <w:t>Afghanistan</w:t>
      </w:r>
      <w:r>
        <w:t>.</w:t>
      </w:r>
    </w:p>
    <w:p w14:paraId="2F6A0F64" w14:textId="77777777" w:rsidR="007369EF" w:rsidRDefault="007369EF" w:rsidP="007369EF">
      <w:r>
        <w:t>— </w:t>
      </w:r>
      <w:r w:rsidR="0071396A">
        <w:t>On vous l</w:t>
      </w:r>
      <w:r>
        <w:t>’</w:t>
      </w:r>
      <w:r w:rsidR="0071396A">
        <w:t>avait dit</w:t>
      </w:r>
      <w:r>
        <w:t xml:space="preserve">, </w:t>
      </w:r>
      <w:r w:rsidR="0071396A">
        <w:t>sans doute</w:t>
      </w:r>
      <w:r>
        <w:t>.</w:t>
      </w:r>
    </w:p>
    <w:p w14:paraId="4ACBF0A4" w14:textId="77777777" w:rsidR="007369EF" w:rsidRDefault="007369EF" w:rsidP="007369EF">
      <w:r>
        <w:t>— </w:t>
      </w:r>
      <w:r w:rsidR="0071396A">
        <w:t>Pas du tout</w:t>
      </w:r>
      <w:r>
        <w:t xml:space="preserve">. </w:t>
      </w:r>
      <w:r w:rsidR="0071396A">
        <w:t>Je savais que vous reveniez de l</w:t>
      </w:r>
      <w:r>
        <w:t>’</w:t>
      </w:r>
      <w:r w:rsidR="0071396A">
        <w:t>Afghanistan</w:t>
      </w:r>
      <w:r>
        <w:t xml:space="preserve">. </w:t>
      </w:r>
      <w:r w:rsidR="0071396A">
        <w:t>Par suite d</w:t>
      </w:r>
      <w:r>
        <w:t>’</w:t>
      </w:r>
      <w:r w:rsidR="0071396A">
        <w:t>une longue habitude</w:t>
      </w:r>
      <w:r>
        <w:t xml:space="preserve">, </w:t>
      </w:r>
      <w:r w:rsidR="0071396A">
        <w:t>toute une série de pensées m</w:t>
      </w:r>
      <w:r>
        <w:t>’</w:t>
      </w:r>
      <w:r w:rsidR="0071396A">
        <w:t>a si rapidement traversé l</w:t>
      </w:r>
      <w:r>
        <w:t>’</w:t>
      </w:r>
      <w:r w:rsidR="0071396A">
        <w:t>esprit que je suis arrivé à cette concl</w:t>
      </w:r>
      <w:r w:rsidR="0071396A">
        <w:t>u</w:t>
      </w:r>
      <w:r w:rsidR="0071396A">
        <w:t>sion sans avoir eu conscience des étapes intermédiaires</w:t>
      </w:r>
      <w:r>
        <w:t xml:space="preserve">. </w:t>
      </w:r>
      <w:r w:rsidR="0071396A">
        <w:t>Ces étapes existent pourtant</w:t>
      </w:r>
      <w:r>
        <w:t xml:space="preserve">. </w:t>
      </w:r>
      <w:r w:rsidR="0071396A">
        <w:t>Mon raisonnement coordonné</w:t>
      </w:r>
      <w:r>
        <w:t xml:space="preserve">, </w:t>
      </w:r>
      <w:r w:rsidR="0071396A">
        <w:t>le vo</w:t>
      </w:r>
      <w:r w:rsidR="0071396A">
        <w:t>i</w:t>
      </w:r>
      <w:r w:rsidR="0071396A">
        <w:t>ci</w:t>
      </w:r>
      <w:r>
        <w:t xml:space="preserve">. </w:t>
      </w:r>
      <w:r w:rsidR="0071396A">
        <w:t>Ce gentleman est du type médecin</w:t>
      </w:r>
      <w:r>
        <w:t xml:space="preserve">, </w:t>
      </w:r>
      <w:r w:rsidR="0071396A">
        <w:t>mais il a l</w:t>
      </w:r>
      <w:r>
        <w:t>’</w:t>
      </w:r>
      <w:r w:rsidR="0071396A">
        <w:t>air d</w:t>
      </w:r>
      <w:r>
        <w:t>’</w:t>
      </w:r>
      <w:r w:rsidR="0071396A">
        <w:t>un mil</w:t>
      </w:r>
      <w:r w:rsidR="0071396A">
        <w:t>i</w:t>
      </w:r>
      <w:r w:rsidR="0071396A">
        <w:t>taire</w:t>
      </w:r>
      <w:r>
        <w:t xml:space="preserve">. </w:t>
      </w:r>
      <w:r w:rsidR="0071396A">
        <w:t>Sûr</w:t>
      </w:r>
      <w:r w:rsidR="0071396A">
        <w:t>e</w:t>
      </w:r>
      <w:r w:rsidR="0071396A">
        <w:t>ment c</w:t>
      </w:r>
      <w:r>
        <w:t>’</w:t>
      </w:r>
      <w:r w:rsidR="0071396A">
        <w:t>est un major</w:t>
      </w:r>
      <w:r>
        <w:t xml:space="preserve">. </w:t>
      </w:r>
      <w:r w:rsidR="0071396A">
        <w:t>Il revient des tropiques</w:t>
      </w:r>
      <w:r>
        <w:t xml:space="preserve">, </w:t>
      </w:r>
      <w:r w:rsidR="0071396A">
        <w:t>car son visage est très brun</w:t>
      </w:r>
      <w:r>
        <w:t xml:space="preserve">, </w:t>
      </w:r>
      <w:r w:rsidR="0071396A">
        <w:t>mais ce n</w:t>
      </w:r>
      <w:r>
        <w:t>’</w:t>
      </w:r>
      <w:r w:rsidR="0071396A">
        <w:t>est pas la couleur naturelle de sa peau</w:t>
      </w:r>
      <w:r>
        <w:t xml:space="preserve">, </w:t>
      </w:r>
      <w:r w:rsidR="0071396A">
        <w:t>puisque ses poignets sont blancs</w:t>
      </w:r>
      <w:r>
        <w:t xml:space="preserve">. </w:t>
      </w:r>
      <w:r w:rsidR="0071396A">
        <w:t>Il a enduré des priv</w:t>
      </w:r>
      <w:r w:rsidR="0071396A">
        <w:t>a</w:t>
      </w:r>
      <w:r w:rsidR="0071396A">
        <w:t>tions</w:t>
      </w:r>
      <w:r>
        <w:t xml:space="preserve">, </w:t>
      </w:r>
      <w:r w:rsidR="0071396A">
        <w:t>il a été malade</w:t>
      </w:r>
      <w:r>
        <w:t xml:space="preserve"> : </w:t>
      </w:r>
      <w:r w:rsidR="0071396A">
        <w:t>son visage l</w:t>
      </w:r>
      <w:r>
        <w:t>’</w:t>
      </w:r>
      <w:r w:rsidR="0071396A">
        <w:t>indique clairement</w:t>
      </w:r>
      <w:r>
        <w:t xml:space="preserve">. </w:t>
      </w:r>
      <w:r w:rsidR="0071396A">
        <w:t>Il a été blessé au bras</w:t>
      </w:r>
      <w:r>
        <w:t xml:space="preserve">, </w:t>
      </w:r>
      <w:r w:rsidR="0071396A">
        <w:t>à en juger par la raideur peu naturelle de celui-ci</w:t>
      </w:r>
      <w:r>
        <w:t xml:space="preserve">. </w:t>
      </w:r>
      <w:r w:rsidR="0071396A">
        <w:t>Dans quelle pa</w:t>
      </w:r>
      <w:r w:rsidR="0071396A">
        <w:t>r</w:t>
      </w:r>
      <w:r w:rsidR="0071396A">
        <w:t>tie des tropiques un major de l</w:t>
      </w:r>
      <w:r>
        <w:t>’</w:t>
      </w:r>
      <w:r w:rsidR="0071396A">
        <w:t xml:space="preserve">armée anglaise peut-il avoir subi tant de </w:t>
      </w:r>
      <w:r w:rsidR="0071396A">
        <w:lastRenderedPageBreak/>
        <w:t>privations et avoir été blessé au bras</w:t>
      </w:r>
      <w:r>
        <w:t xml:space="preserve"> ? </w:t>
      </w:r>
      <w:r w:rsidR="0071396A">
        <w:t>Évidemment en Afghanistan</w:t>
      </w:r>
      <w:r>
        <w:t xml:space="preserve">. </w:t>
      </w:r>
      <w:r w:rsidR="0071396A">
        <w:t>Tout cet enchaînement de pensées n</w:t>
      </w:r>
      <w:r>
        <w:t>’</w:t>
      </w:r>
      <w:r w:rsidR="0071396A">
        <w:t>a pas pris une seconde et je vous ai fait cette remarque que vous veniez de l</w:t>
      </w:r>
      <w:r>
        <w:t>’</w:t>
      </w:r>
      <w:r w:rsidR="0071396A">
        <w:t>Afghanistan</w:t>
      </w:r>
      <w:r>
        <w:t xml:space="preserve">, </w:t>
      </w:r>
      <w:r w:rsidR="0071396A">
        <w:t>dont vous avez été étonné</w:t>
      </w:r>
      <w:r>
        <w:t>.</w:t>
      </w:r>
    </w:p>
    <w:p w14:paraId="6318822D" w14:textId="4B0004A3" w:rsidR="007369EF" w:rsidRDefault="007369EF" w:rsidP="007369EF">
      <w:r>
        <w:t>— </w:t>
      </w:r>
      <w:r w:rsidR="0071396A">
        <w:t>Expliqué ainsi</w:t>
      </w:r>
      <w:r>
        <w:t xml:space="preserve">, </w:t>
      </w:r>
      <w:r w:rsidR="0071396A">
        <w:t>c</w:t>
      </w:r>
      <w:r>
        <w:t>’</w:t>
      </w:r>
      <w:r w:rsidR="0071396A">
        <w:t>est assez simple</w:t>
      </w:r>
      <w:r>
        <w:t xml:space="preserve">, </w:t>
      </w:r>
      <w:r w:rsidR="0071396A">
        <w:t>dis-je en souriant</w:t>
      </w:r>
      <w:r>
        <w:t xml:space="preserve">. </w:t>
      </w:r>
      <w:r w:rsidR="0071396A">
        <w:t xml:space="preserve">Vous me rappelez le Dupin de </w:t>
      </w:r>
      <w:r>
        <w:t xml:space="preserve">Poe. </w:t>
      </w:r>
      <w:r w:rsidR="0071396A">
        <w:t>Je ne supposais pas qu</w:t>
      </w:r>
      <w:r>
        <w:t>’</w:t>
      </w:r>
      <w:r w:rsidR="0071396A">
        <w:t>un type de ce genre existait en dehors des romans</w:t>
      </w:r>
      <w:r>
        <w:t>.</w:t>
      </w:r>
    </w:p>
    <w:p w14:paraId="3F8CBB01" w14:textId="77777777" w:rsidR="007369EF" w:rsidRDefault="0071396A" w:rsidP="007369EF">
      <w:r>
        <w:t>Sherlock Holmes se leva et alluma sa pipe</w:t>
      </w:r>
      <w:r w:rsidR="007369EF">
        <w:t>.</w:t>
      </w:r>
    </w:p>
    <w:p w14:paraId="2D10B2ED" w14:textId="5FF5D275" w:rsidR="007369EF" w:rsidRDefault="007369EF" w:rsidP="007369EF">
      <w:r>
        <w:t>— </w:t>
      </w:r>
      <w:r w:rsidR="0071396A">
        <w:t>Sans doute croyez-vous me faire un compliment en me comparant à Dupin</w:t>
      </w:r>
      <w:r>
        <w:t xml:space="preserve">. </w:t>
      </w:r>
      <w:r w:rsidR="0071396A">
        <w:t>Or</w:t>
      </w:r>
      <w:r>
        <w:t xml:space="preserve">, </w:t>
      </w:r>
      <w:r w:rsidR="0071396A">
        <w:t>à mon avis</w:t>
      </w:r>
      <w:r>
        <w:t xml:space="preserve">, </w:t>
      </w:r>
      <w:r w:rsidR="0071396A">
        <w:t>Dupin était un être très i</w:t>
      </w:r>
      <w:r w:rsidR="0071396A">
        <w:t>n</w:t>
      </w:r>
      <w:r w:rsidR="0071396A">
        <w:t>férieur</w:t>
      </w:r>
      <w:r>
        <w:t xml:space="preserve">. </w:t>
      </w:r>
      <w:r w:rsidR="0071396A">
        <w:t>Cette façon qu</w:t>
      </w:r>
      <w:r>
        <w:t>’</w:t>
      </w:r>
      <w:r w:rsidR="0071396A">
        <w:t>il avait de deviner les pensées de ses amis après un quart d</w:t>
      </w:r>
      <w:r>
        <w:t>’</w:t>
      </w:r>
      <w:r w:rsidR="0071396A">
        <w:t>heure de silence était très prétentieuse et s</w:t>
      </w:r>
      <w:r w:rsidR="0071396A">
        <w:t>u</w:t>
      </w:r>
      <w:r w:rsidR="0071396A">
        <w:t>perficielle</w:t>
      </w:r>
      <w:r>
        <w:t xml:space="preserve">. </w:t>
      </w:r>
      <w:r w:rsidR="0071396A">
        <w:t>Il avait</w:t>
      </w:r>
      <w:r>
        <w:t xml:space="preserve">, </w:t>
      </w:r>
      <w:r w:rsidR="0071396A">
        <w:t>sans doute</w:t>
      </w:r>
      <w:r>
        <w:t xml:space="preserve">, </w:t>
      </w:r>
      <w:r w:rsidR="0071396A">
        <w:t>un certain génie de l</w:t>
      </w:r>
      <w:r>
        <w:t>’</w:t>
      </w:r>
      <w:r w:rsidR="0071396A">
        <w:t>analyse</w:t>
      </w:r>
      <w:r>
        <w:t xml:space="preserve">, </w:t>
      </w:r>
      <w:r w:rsidR="0071396A">
        <w:t>mais il n</w:t>
      </w:r>
      <w:r>
        <w:t>’</w:t>
      </w:r>
      <w:r w:rsidR="0071396A">
        <w:t xml:space="preserve">était nullement un phénomène comme </w:t>
      </w:r>
      <w:r>
        <w:t>Poe</w:t>
      </w:r>
      <w:r w:rsidR="0071396A">
        <w:t xml:space="preserve"> semblait l</w:t>
      </w:r>
      <w:r>
        <w:t>’</w:t>
      </w:r>
      <w:r w:rsidR="0071396A">
        <w:t>imaginer</w:t>
      </w:r>
      <w:r>
        <w:t>.</w:t>
      </w:r>
    </w:p>
    <w:p w14:paraId="2BD46258" w14:textId="77777777" w:rsidR="007369EF" w:rsidRDefault="007369EF" w:rsidP="007369EF">
      <w:r>
        <w:t>— </w:t>
      </w:r>
      <w:r w:rsidR="0071396A">
        <w:t>Avez-vous lu les ouvrages de Gaboriau</w:t>
      </w:r>
      <w:r>
        <w:t xml:space="preserve"> ? </w:t>
      </w:r>
      <w:r w:rsidR="0071396A">
        <w:t>Lecoq approche-t-il de votre idée d</w:t>
      </w:r>
      <w:r>
        <w:t>’</w:t>
      </w:r>
      <w:r w:rsidR="0071396A">
        <w:t>un détective</w:t>
      </w:r>
      <w:r>
        <w:t> ?</w:t>
      </w:r>
    </w:p>
    <w:p w14:paraId="25348C52" w14:textId="77777777" w:rsidR="007369EF" w:rsidRDefault="0071396A" w:rsidP="007369EF">
      <w:r>
        <w:t>Sherlock Holmes eut un mouvement ironique</w:t>
      </w:r>
      <w:r w:rsidR="007369EF">
        <w:t>.</w:t>
      </w:r>
    </w:p>
    <w:p w14:paraId="225BE914" w14:textId="77777777" w:rsidR="007369EF" w:rsidRDefault="007369EF" w:rsidP="007369EF">
      <w:r>
        <w:t>— </w:t>
      </w:r>
      <w:r w:rsidR="0071396A">
        <w:t>Lecoq</w:t>
      </w:r>
      <w:r>
        <w:t xml:space="preserve">, </w:t>
      </w:r>
      <w:r w:rsidR="0071396A">
        <w:t>dit-il d</w:t>
      </w:r>
      <w:r>
        <w:t>’</w:t>
      </w:r>
      <w:r w:rsidR="0071396A">
        <w:t>un ton irrité</w:t>
      </w:r>
      <w:r>
        <w:t xml:space="preserve">, </w:t>
      </w:r>
      <w:r w:rsidR="0071396A">
        <w:t>Lecoq était un gaffeur</w:t>
      </w:r>
      <w:r>
        <w:t xml:space="preserve">. </w:t>
      </w:r>
      <w:r w:rsidR="0071396A">
        <w:t>Il n</w:t>
      </w:r>
      <w:r>
        <w:t>’</w:t>
      </w:r>
      <w:r w:rsidR="0071396A">
        <w:t>avait qu</w:t>
      </w:r>
      <w:r>
        <w:t>’</w:t>
      </w:r>
      <w:r w:rsidR="0071396A">
        <w:t>une chose en sa faveur</w:t>
      </w:r>
      <w:r>
        <w:t xml:space="preserve"> : </w:t>
      </w:r>
      <w:r w:rsidR="0071396A">
        <w:t>son énergie</w:t>
      </w:r>
      <w:r>
        <w:t xml:space="preserve">. </w:t>
      </w:r>
      <w:r w:rsidR="0071396A">
        <w:t>Ce livre m</w:t>
      </w:r>
      <w:r>
        <w:t>’</w:t>
      </w:r>
      <w:r w:rsidR="0071396A">
        <w:t>a p</w:t>
      </w:r>
      <w:r w:rsidR="0071396A">
        <w:t>o</w:t>
      </w:r>
      <w:r w:rsidR="0071396A">
        <w:t>sitivement rendu malade</w:t>
      </w:r>
      <w:r>
        <w:t xml:space="preserve">. </w:t>
      </w:r>
      <w:r w:rsidR="0071396A">
        <w:t>Il s</w:t>
      </w:r>
      <w:r>
        <w:t>’</w:t>
      </w:r>
      <w:r w:rsidR="0071396A">
        <w:t>agissait d</w:t>
      </w:r>
      <w:r>
        <w:t>’</w:t>
      </w:r>
      <w:r w:rsidR="0071396A">
        <w:t>identifier un prisonnier inconnu</w:t>
      </w:r>
      <w:r>
        <w:t xml:space="preserve">. </w:t>
      </w:r>
      <w:r w:rsidR="0071396A">
        <w:t>Je l</w:t>
      </w:r>
      <w:r>
        <w:t>’</w:t>
      </w:r>
      <w:r w:rsidR="0071396A">
        <w:t>aurais fait</w:t>
      </w:r>
      <w:r>
        <w:t xml:space="preserve">, </w:t>
      </w:r>
      <w:r w:rsidR="0071396A">
        <w:t>moi</w:t>
      </w:r>
      <w:r>
        <w:t xml:space="preserve">, </w:t>
      </w:r>
      <w:r w:rsidR="0071396A">
        <w:t>en vingt-quatre heures</w:t>
      </w:r>
      <w:r>
        <w:t xml:space="preserve">. </w:t>
      </w:r>
      <w:r w:rsidR="0071396A">
        <w:t>Lecoq y a mis un mois ou presque</w:t>
      </w:r>
      <w:r>
        <w:t xml:space="preserve">. </w:t>
      </w:r>
      <w:r w:rsidR="0071396A">
        <w:t>Cet ouvrage pourrait constituer à l</w:t>
      </w:r>
      <w:r>
        <w:t>’</w:t>
      </w:r>
      <w:r w:rsidR="0071396A">
        <w:t>usage des détectives un livre élémentaire destiné à leur a</w:t>
      </w:r>
      <w:r w:rsidR="0071396A">
        <w:t>p</w:t>
      </w:r>
      <w:r w:rsidR="0071396A">
        <w:t>prendre ce qu</w:t>
      </w:r>
      <w:r>
        <w:t>’</w:t>
      </w:r>
      <w:r w:rsidR="0071396A">
        <w:t>il faut év</w:t>
      </w:r>
      <w:r w:rsidR="0071396A">
        <w:t>i</w:t>
      </w:r>
      <w:r w:rsidR="0071396A">
        <w:t>ter</w:t>
      </w:r>
      <w:r>
        <w:t>.</w:t>
      </w:r>
    </w:p>
    <w:p w14:paraId="4F7681DC" w14:textId="6BF7F416" w:rsidR="007369EF" w:rsidRDefault="0071396A" w:rsidP="007369EF">
      <w:r>
        <w:t>Je ressentais quelque indignation de voir ainsi maltraiter deux personnages que j</w:t>
      </w:r>
      <w:r w:rsidR="007369EF">
        <w:t>’</w:t>
      </w:r>
      <w:r>
        <w:t>avais admirés</w:t>
      </w:r>
      <w:r w:rsidR="007369EF">
        <w:t xml:space="preserve">. </w:t>
      </w:r>
      <w:r>
        <w:t>Je m</w:t>
      </w:r>
      <w:r w:rsidR="007369EF">
        <w:t>’</w:t>
      </w:r>
      <w:r>
        <w:t>avançai jusqu</w:t>
      </w:r>
      <w:r w:rsidR="007369EF">
        <w:t>’</w:t>
      </w:r>
      <w:r>
        <w:t>à la fenêtre et restai là à regarder la rue affairée</w:t>
      </w:r>
      <w:r w:rsidR="007369EF">
        <w:t xml:space="preserve">, </w:t>
      </w:r>
      <w:r>
        <w:t>en pensant</w:t>
      </w:r>
      <w:r w:rsidR="007369EF">
        <w:t xml:space="preserve"> : </w:t>
      </w:r>
      <w:r w:rsidR="007369EF">
        <w:lastRenderedPageBreak/>
        <w:t>« </w:t>
      </w:r>
      <w:r>
        <w:t>Ce ga</w:t>
      </w:r>
      <w:r>
        <w:t>r</w:t>
      </w:r>
      <w:r>
        <w:t>çon-là est peut-être très fort</w:t>
      </w:r>
      <w:r w:rsidR="007369EF">
        <w:t xml:space="preserve">, </w:t>
      </w:r>
      <w:r>
        <w:t>mais il est certainement très fat</w:t>
      </w:r>
      <w:r w:rsidR="007369EF">
        <w:t>. »</w:t>
      </w:r>
    </w:p>
    <w:p w14:paraId="7385C284" w14:textId="77777777" w:rsidR="007369EF" w:rsidRDefault="0071396A" w:rsidP="007369EF">
      <w:r>
        <w:t>Il n</w:t>
      </w:r>
      <w:r w:rsidR="007369EF">
        <w:t>’</w:t>
      </w:r>
      <w:r>
        <w:t>y a pas de crimes et il n</w:t>
      </w:r>
      <w:r w:rsidR="007369EF">
        <w:t>’</w:t>
      </w:r>
      <w:r>
        <w:t>y a pas de criminels de nos jours</w:t>
      </w:r>
      <w:r w:rsidR="007369EF">
        <w:t xml:space="preserve">, </w:t>
      </w:r>
      <w:r>
        <w:t>dit-il d</w:t>
      </w:r>
      <w:r w:rsidR="007369EF">
        <w:t>’</w:t>
      </w:r>
      <w:r>
        <w:t>un ton de regret</w:t>
      </w:r>
      <w:r w:rsidR="007369EF">
        <w:t xml:space="preserve">. </w:t>
      </w:r>
      <w:r>
        <w:t xml:space="preserve">À quoi cela </w:t>
      </w:r>
      <w:proofErr w:type="spellStart"/>
      <w:r>
        <w:t>sert-il</w:t>
      </w:r>
      <w:proofErr w:type="spellEnd"/>
      <w:r>
        <w:t xml:space="preserve"> d</w:t>
      </w:r>
      <w:r w:rsidR="007369EF">
        <w:t>’</w:t>
      </w:r>
      <w:r>
        <w:t>avoir un ce</w:t>
      </w:r>
      <w:r>
        <w:t>r</w:t>
      </w:r>
      <w:r>
        <w:t>veau dans notre profession</w:t>
      </w:r>
      <w:r w:rsidR="007369EF">
        <w:t xml:space="preserve"> ? </w:t>
      </w:r>
      <w:r>
        <w:t>Je sais bien que j</w:t>
      </w:r>
      <w:r w:rsidR="007369EF">
        <w:t>’</w:t>
      </w:r>
      <w:r>
        <w:t>ai en moi ce qu</w:t>
      </w:r>
      <w:r w:rsidR="007369EF">
        <w:t>’</w:t>
      </w:r>
      <w:r>
        <w:t>il faut pour que mon nom devienne célèbre</w:t>
      </w:r>
      <w:r w:rsidR="007369EF">
        <w:t xml:space="preserve">. </w:t>
      </w:r>
      <w:r>
        <w:t>Il n</w:t>
      </w:r>
      <w:r w:rsidR="007369EF">
        <w:t>’</w:t>
      </w:r>
      <w:r>
        <w:t>y a aucun homme</w:t>
      </w:r>
      <w:r w:rsidR="007369EF">
        <w:t xml:space="preserve">, </w:t>
      </w:r>
      <w:r>
        <w:t>il n</w:t>
      </w:r>
      <w:r w:rsidR="007369EF">
        <w:t>’</w:t>
      </w:r>
      <w:r>
        <w:t>y en a jamais eu qui ait apporté une telle somme d</w:t>
      </w:r>
      <w:r w:rsidR="007369EF">
        <w:t>’</w:t>
      </w:r>
      <w:r>
        <w:t>étude et de t</w:t>
      </w:r>
      <w:r>
        <w:t>a</w:t>
      </w:r>
      <w:r>
        <w:t>lent naturel à la déduction du crime</w:t>
      </w:r>
      <w:r w:rsidR="007369EF">
        <w:t xml:space="preserve">. </w:t>
      </w:r>
      <w:r>
        <w:t>Et quel en est le résultat</w:t>
      </w:r>
      <w:r w:rsidR="007369EF">
        <w:t xml:space="preserve"> ? </w:t>
      </w:r>
      <w:r>
        <w:t>Il n</w:t>
      </w:r>
      <w:r w:rsidR="007369EF">
        <w:t>’</w:t>
      </w:r>
      <w:r>
        <w:t>y a pas de crimes à découvrir</w:t>
      </w:r>
      <w:r w:rsidR="007369EF">
        <w:t xml:space="preserve"> ; </w:t>
      </w:r>
      <w:r>
        <w:t>tout au plus quelque maladroite crapulerie ayant des motifs si transparents que même un agent de Scotland Yard y voit clair tout de suite</w:t>
      </w:r>
      <w:r w:rsidR="007369EF">
        <w:t>.</w:t>
      </w:r>
    </w:p>
    <w:p w14:paraId="0497998B" w14:textId="77777777" w:rsidR="007369EF" w:rsidRDefault="0071396A" w:rsidP="007369EF">
      <w:r>
        <w:t>Sa manière prétentieuse continuait de m</w:t>
      </w:r>
      <w:r w:rsidR="007369EF">
        <w:t>’</w:t>
      </w:r>
      <w:r>
        <w:t>ennuyer</w:t>
      </w:r>
      <w:r w:rsidR="007369EF">
        <w:t xml:space="preserve"> ; </w:t>
      </w:r>
      <w:r>
        <w:t>je crus qu</w:t>
      </w:r>
      <w:r w:rsidR="007369EF">
        <w:t>’</w:t>
      </w:r>
      <w:r>
        <w:t>il valait mieux changer le sujet de la conversation</w:t>
      </w:r>
      <w:r w:rsidR="007369EF">
        <w:t>.</w:t>
      </w:r>
    </w:p>
    <w:p w14:paraId="1D861838" w14:textId="77777777" w:rsidR="007369EF" w:rsidRDefault="007369EF" w:rsidP="007369EF">
      <w:r>
        <w:t>— </w:t>
      </w:r>
      <w:r w:rsidR="0071396A">
        <w:t>Je me demande ce que cherche ce type là-bas</w:t>
      </w:r>
      <w:r>
        <w:t xml:space="preserve">, </w:t>
      </w:r>
      <w:r w:rsidR="0071396A">
        <w:t>demandai-je</w:t>
      </w:r>
      <w:r>
        <w:t xml:space="preserve">, </w:t>
      </w:r>
      <w:r w:rsidR="0071396A">
        <w:t>désignant un grand individu habillé simplement qui suivait l</w:t>
      </w:r>
      <w:r>
        <w:t>’</w:t>
      </w:r>
      <w:r w:rsidR="0071396A">
        <w:t>autre côté de la rue</w:t>
      </w:r>
      <w:r>
        <w:t xml:space="preserve">, </w:t>
      </w:r>
      <w:r w:rsidR="0071396A">
        <w:t>en examinant anxieusement les numéros</w:t>
      </w:r>
      <w:r>
        <w:t>.</w:t>
      </w:r>
    </w:p>
    <w:p w14:paraId="2B5CE4A6" w14:textId="77777777" w:rsidR="007369EF" w:rsidRDefault="0071396A" w:rsidP="007369EF">
      <w:r>
        <w:t>Il tenait à la main une grande enveloppe bleue et</w:t>
      </w:r>
      <w:r w:rsidR="007369EF">
        <w:t xml:space="preserve">, </w:t>
      </w:r>
      <w:r>
        <w:t>de toute évidence</w:t>
      </w:r>
      <w:r w:rsidR="007369EF">
        <w:t xml:space="preserve">, </w:t>
      </w:r>
      <w:r>
        <w:t>portait un message</w:t>
      </w:r>
      <w:r w:rsidR="007369EF">
        <w:t>.</w:t>
      </w:r>
    </w:p>
    <w:p w14:paraId="4C7540D2" w14:textId="77777777" w:rsidR="007369EF" w:rsidRDefault="007369EF" w:rsidP="007369EF">
      <w:r>
        <w:t>— </w:t>
      </w:r>
      <w:r w:rsidR="0071396A">
        <w:t>Vous parlez de ce sergent d</w:t>
      </w:r>
      <w:r>
        <w:t>’</w:t>
      </w:r>
      <w:r w:rsidR="0071396A">
        <w:t>infanterie de marine</w:t>
      </w:r>
      <w:r>
        <w:t xml:space="preserve"> ? </w:t>
      </w:r>
      <w:r w:rsidR="0071396A">
        <w:t>dit She</w:t>
      </w:r>
      <w:r w:rsidR="0071396A">
        <w:t>r</w:t>
      </w:r>
      <w:r w:rsidR="0071396A">
        <w:t>lock Holmes</w:t>
      </w:r>
      <w:r>
        <w:t>.</w:t>
      </w:r>
    </w:p>
    <w:p w14:paraId="7275BAA5" w14:textId="25BC8634" w:rsidR="007369EF" w:rsidRDefault="007369EF" w:rsidP="007369EF">
      <w:r>
        <w:t>« </w:t>
      </w:r>
      <w:r w:rsidR="0071396A">
        <w:t>Prétention et vantardise</w:t>
      </w:r>
      <w:r>
        <w:t xml:space="preserve"> ! </w:t>
      </w:r>
      <w:r w:rsidR="0071396A">
        <w:t>pensai-je à part moi</w:t>
      </w:r>
      <w:r>
        <w:t xml:space="preserve">. </w:t>
      </w:r>
      <w:r w:rsidR="0071396A">
        <w:t>Il sait bien que je ne peux vérifier ce qu</w:t>
      </w:r>
      <w:r>
        <w:t>’</w:t>
      </w:r>
      <w:r w:rsidR="0071396A">
        <w:t>il prétend deviner</w:t>
      </w:r>
      <w:r>
        <w:t>. »</w:t>
      </w:r>
    </w:p>
    <w:p w14:paraId="68CEB4D4" w14:textId="77777777" w:rsidR="007369EF" w:rsidRDefault="0071396A" w:rsidP="007369EF">
      <w:r>
        <w:t>Cette pensée m</w:t>
      </w:r>
      <w:r w:rsidR="007369EF">
        <w:t>’</w:t>
      </w:r>
      <w:r>
        <w:t>avait à peine passé par la tête que l</w:t>
      </w:r>
      <w:r w:rsidR="007369EF">
        <w:t>’</w:t>
      </w:r>
      <w:r>
        <w:t>homme que nous regardions</w:t>
      </w:r>
      <w:r w:rsidR="007369EF">
        <w:t xml:space="preserve">, </w:t>
      </w:r>
      <w:r>
        <w:t>apercevant le numéro de notre maison</w:t>
      </w:r>
      <w:r w:rsidR="007369EF">
        <w:t xml:space="preserve">, </w:t>
      </w:r>
      <w:r>
        <w:t>traversa la rue en courant</w:t>
      </w:r>
      <w:r w:rsidR="007369EF">
        <w:t xml:space="preserve">. </w:t>
      </w:r>
      <w:r>
        <w:t>Nous entendîmes frapper bruya</w:t>
      </w:r>
      <w:r>
        <w:t>m</w:t>
      </w:r>
      <w:r>
        <w:t>ment à la porte d</w:t>
      </w:r>
      <w:r w:rsidR="007369EF">
        <w:t>’</w:t>
      </w:r>
      <w:r>
        <w:t>entrée</w:t>
      </w:r>
      <w:r w:rsidR="007369EF">
        <w:t xml:space="preserve">, </w:t>
      </w:r>
      <w:r>
        <w:t>puis une grosse voix</w:t>
      </w:r>
      <w:r w:rsidR="007369EF">
        <w:t xml:space="preserve">, </w:t>
      </w:r>
      <w:r>
        <w:t>et enfin des pas lourds qui montaient l</w:t>
      </w:r>
      <w:r w:rsidR="007369EF">
        <w:t>’</w:t>
      </w:r>
      <w:r>
        <w:t>escalier</w:t>
      </w:r>
      <w:r w:rsidR="007369EF">
        <w:t>.</w:t>
      </w:r>
    </w:p>
    <w:p w14:paraId="43E862BA" w14:textId="77777777" w:rsidR="007375A8" w:rsidRDefault="007375A8" w:rsidP="007375A8">
      <w:pPr>
        <w:ind w:firstLine="0"/>
        <w:jc w:val="center"/>
      </w:pPr>
      <w:r>
        <w:lastRenderedPageBreak/>
        <w:fldChar w:fldCharType="begin"/>
      </w:r>
      <w:r>
        <w:instrText xml:space="preserve">INCLUDEPICTURE "../Une%20étude%20en%20rouge2_fichiers/stud-04.gif" \* MERGEFORMATINET </w:instrText>
      </w:r>
      <w:r>
        <w:fldChar w:fldCharType="separate"/>
      </w:r>
      <w:r>
        <w:pict w14:anchorId="066DF8A4">
          <v:shape id="_x0000_i1049" type="#_x0000_t75" alt="Richard Gutschmidt, 1902" style="width:147.75pt;height:303.65pt">
            <v:imagedata r:id="rId16" r:href="rId17"/>
          </v:shape>
        </w:pict>
      </w:r>
      <w:r>
        <w:fldChar w:fldCharType="end"/>
      </w:r>
    </w:p>
    <w:p w14:paraId="4D1D052D" w14:textId="182BF104" w:rsidR="007369EF" w:rsidRDefault="007369EF" w:rsidP="007369EF">
      <w:r>
        <w:t>— </w:t>
      </w:r>
      <w:r w:rsidR="0071396A">
        <w:t xml:space="preserve">Pour </w:t>
      </w:r>
      <w:r>
        <w:t>M. </w:t>
      </w:r>
      <w:r w:rsidR="0071396A">
        <w:t>Sherlock Holmes</w:t>
      </w:r>
      <w:r>
        <w:t xml:space="preserve">, </w:t>
      </w:r>
      <w:r w:rsidR="0071396A">
        <w:t>dit-il en entrant dans notre studio et en tendant la lettre à mon ami</w:t>
      </w:r>
      <w:r>
        <w:t>.</w:t>
      </w:r>
    </w:p>
    <w:p w14:paraId="0D47A798" w14:textId="77777777" w:rsidR="007369EF" w:rsidRDefault="0071396A" w:rsidP="007369EF">
      <w:r>
        <w:t>Une occasion se présentait de rabattre un peu la vanité de Holmes qui ne la prévoyait guère tout à l</w:t>
      </w:r>
      <w:r w:rsidR="007369EF">
        <w:t>’</w:t>
      </w:r>
      <w:r>
        <w:t>heure</w:t>
      </w:r>
      <w:r w:rsidR="007369EF">
        <w:t xml:space="preserve">, </w:t>
      </w:r>
      <w:r>
        <w:t>quand il se l</w:t>
      </w:r>
      <w:r>
        <w:t>i</w:t>
      </w:r>
      <w:r>
        <w:t>vrait à ses conjectures hasardeuses</w:t>
      </w:r>
      <w:r w:rsidR="007369EF">
        <w:t>.</w:t>
      </w:r>
    </w:p>
    <w:p w14:paraId="2AEFCA17" w14:textId="77777777" w:rsidR="007369EF" w:rsidRDefault="007369EF" w:rsidP="007369EF">
      <w:r>
        <w:t>— </w:t>
      </w:r>
      <w:r w:rsidR="0071396A">
        <w:t>Puis-je vous demander</w:t>
      </w:r>
      <w:r>
        <w:t xml:space="preserve">, </w:t>
      </w:r>
      <w:r w:rsidR="0071396A">
        <w:t>mon brave</w:t>
      </w:r>
      <w:r>
        <w:t xml:space="preserve">, </w:t>
      </w:r>
      <w:r w:rsidR="0071396A">
        <w:t>dis-je doucement</w:t>
      </w:r>
      <w:r>
        <w:t xml:space="preserve">, </w:t>
      </w:r>
      <w:r w:rsidR="0071396A">
        <w:t>quel est votre métier</w:t>
      </w:r>
      <w:r>
        <w:t> ?</w:t>
      </w:r>
    </w:p>
    <w:p w14:paraId="4FFA4279" w14:textId="77777777" w:rsidR="007369EF" w:rsidRDefault="007369EF" w:rsidP="007369EF">
      <w:r>
        <w:t>— </w:t>
      </w:r>
      <w:r w:rsidR="0071396A">
        <w:t>Commissionnaire</w:t>
      </w:r>
      <w:r>
        <w:t xml:space="preserve">, </w:t>
      </w:r>
      <w:r w:rsidR="0071396A">
        <w:t>monsieur</w:t>
      </w:r>
      <w:r>
        <w:t xml:space="preserve">, </w:t>
      </w:r>
      <w:r w:rsidR="0071396A">
        <w:t>dit-il d</w:t>
      </w:r>
      <w:r>
        <w:t>’</w:t>
      </w:r>
      <w:r w:rsidR="0071396A">
        <w:t>une voix brusque</w:t>
      </w:r>
      <w:r>
        <w:t xml:space="preserve">. </w:t>
      </w:r>
      <w:r w:rsidR="0071396A">
        <w:t>Mon uniforme est en réparation</w:t>
      </w:r>
      <w:r>
        <w:t>.</w:t>
      </w:r>
    </w:p>
    <w:p w14:paraId="5C05D7D9" w14:textId="77777777" w:rsidR="007369EF" w:rsidRDefault="007369EF" w:rsidP="007369EF">
      <w:r>
        <w:t>— </w:t>
      </w:r>
      <w:r w:rsidR="0071396A">
        <w:t>Et qu</w:t>
      </w:r>
      <w:r>
        <w:t>’</w:t>
      </w:r>
      <w:r w:rsidR="0071396A">
        <w:t>est-ce que vous faisiez avant</w:t>
      </w:r>
      <w:r>
        <w:t> ?</w:t>
      </w:r>
    </w:p>
    <w:p w14:paraId="3150BCDD" w14:textId="77777777" w:rsidR="007369EF" w:rsidRDefault="0071396A" w:rsidP="007369EF">
      <w:r>
        <w:t>Ce disant</w:t>
      </w:r>
      <w:r w:rsidR="007369EF">
        <w:t xml:space="preserve">, </w:t>
      </w:r>
      <w:r>
        <w:t>je regardais malicieusement mon compagnon</w:t>
      </w:r>
      <w:r w:rsidR="007369EF">
        <w:t>.</w:t>
      </w:r>
    </w:p>
    <w:p w14:paraId="619F7582" w14:textId="77777777" w:rsidR="007369EF" w:rsidRDefault="007369EF" w:rsidP="007369EF">
      <w:r>
        <w:t>— </w:t>
      </w:r>
      <w:r w:rsidR="0071396A">
        <w:t>Sergent</w:t>
      </w:r>
      <w:r>
        <w:t xml:space="preserve">, </w:t>
      </w:r>
      <w:r w:rsidR="0071396A">
        <w:t>monsieur</w:t>
      </w:r>
      <w:r>
        <w:t xml:space="preserve">, </w:t>
      </w:r>
      <w:r w:rsidR="0071396A">
        <w:t>dans l</w:t>
      </w:r>
      <w:r>
        <w:t>’</w:t>
      </w:r>
      <w:r w:rsidR="0071396A">
        <w:t>infanterie de marine</w:t>
      </w:r>
      <w:r>
        <w:t xml:space="preserve">. </w:t>
      </w:r>
      <w:r w:rsidR="0071396A">
        <w:t>Pas de réponse</w:t>
      </w:r>
      <w:r>
        <w:t xml:space="preserve">, </w:t>
      </w:r>
      <w:r w:rsidR="0071396A">
        <w:t>monsieur</w:t>
      </w:r>
      <w:r>
        <w:t xml:space="preserve"> ? </w:t>
      </w:r>
      <w:r w:rsidR="0071396A">
        <w:t>Parfait</w:t>
      </w:r>
      <w:r>
        <w:t>.</w:t>
      </w:r>
    </w:p>
    <w:p w14:paraId="6D61E2EA" w14:textId="77777777" w:rsidR="007369EF" w:rsidRDefault="0071396A" w:rsidP="007369EF">
      <w:r>
        <w:lastRenderedPageBreak/>
        <w:t>Il fit claquer ses talons l</w:t>
      </w:r>
      <w:r w:rsidR="007369EF">
        <w:t>’</w:t>
      </w:r>
      <w:r>
        <w:t>un contre l</w:t>
      </w:r>
      <w:r w:rsidR="007369EF">
        <w:t>’</w:t>
      </w:r>
      <w:r>
        <w:t>autre</w:t>
      </w:r>
      <w:r w:rsidR="007369EF">
        <w:t xml:space="preserve">, </w:t>
      </w:r>
      <w:r>
        <w:t>leva la main pour nous saluer et disparut</w:t>
      </w:r>
      <w:r w:rsidR="007369EF">
        <w:t>.</w:t>
      </w:r>
    </w:p>
    <w:p w14:paraId="6364464C" w14:textId="3D6BD89D" w:rsidR="0071396A" w:rsidRDefault="007369EF" w:rsidP="007369EF">
      <w:pPr>
        <w:pStyle w:val="Titre1"/>
      </w:pPr>
      <w:bookmarkStart w:id="2" w:name="_Toc203492996"/>
      <w:r>
        <w:lastRenderedPageBreak/>
        <w:t>Chapitre III</w:t>
      </w:r>
      <w:r w:rsidR="004E080E">
        <w:br/>
      </w:r>
      <w:r w:rsidR="004E080E">
        <w:br/>
      </w:r>
      <w:r w:rsidR="0071396A">
        <w:t>Le mystère de Lauriston Gardens</w:t>
      </w:r>
      <w:bookmarkEnd w:id="2"/>
    </w:p>
    <w:p w14:paraId="18E9C06E" w14:textId="77777777" w:rsidR="0071396A" w:rsidRDefault="0071396A"/>
    <w:p w14:paraId="0E11725D" w14:textId="77777777" w:rsidR="007369EF" w:rsidRDefault="0071396A" w:rsidP="007369EF">
      <w:r>
        <w:t>Cette preuve toute fraîche que les théories de mon comp</w:t>
      </w:r>
      <w:r>
        <w:t>a</w:t>
      </w:r>
      <w:r>
        <w:t>gnon étaient applicables m</w:t>
      </w:r>
      <w:r w:rsidR="007369EF">
        <w:t>’</w:t>
      </w:r>
      <w:r>
        <w:t>ébranla</w:t>
      </w:r>
      <w:r w:rsidR="007369EF">
        <w:t xml:space="preserve">. </w:t>
      </w:r>
      <w:r>
        <w:t>Du même coup</w:t>
      </w:r>
      <w:r w:rsidR="007369EF">
        <w:t xml:space="preserve">, </w:t>
      </w:r>
      <w:r>
        <w:t>crût mon respect pour sa puissance d</w:t>
      </w:r>
      <w:r w:rsidR="007369EF">
        <w:t>’</w:t>
      </w:r>
      <w:r>
        <w:t>analyse</w:t>
      </w:r>
      <w:r w:rsidR="007369EF">
        <w:t xml:space="preserve">. </w:t>
      </w:r>
      <w:r>
        <w:t>Toutefois</w:t>
      </w:r>
      <w:r w:rsidR="007369EF">
        <w:t xml:space="preserve">, </w:t>
      </w:r>
      <w:r>
        <w:t>je me demandais encore si tout cela n</w:t>
      </w:r>
      <w:r w:rsidR="007369EF">
        <w:t>’</w:t>
      </w:r>
      <w:r>
        <w:t>avait pas été préparé pour m</w:t>
      </w:r>
      <w:r w:rsidR="007369EF">
        <w:t>’</w:t>
      </w:r>
      <w:r>
        <w:t>éblouir</w:t>
      </w:r>
      <w:r w:rsidR="007369EF">
        <w:t xml:space="preserve"> ; </w:t>
      </w:r>
      <w:r>
        <w:t>mais quel intérêt aurait eu Sherlock Holmes à m</w:t>
      </w:r>
      <w:r w:rsidR="007369EF">
        <w:t>’</w:t>
      </w:r>
      <w:r>
        <w:t>en imposer de la sorte</w:t>
      </w:r>
      <w:r w:rsidR="007369EF">
        <w:t xml:space="preserve"> ? </w:t>
      </w:r>
      <w:r>
        <w:t>Je le regardai</w:t>
      </w:r>
      <w:r w:rsidR="007369EF">
        <w:t xml:space="preserve"> ; </w:t>
      </w:r>
      <w:r>
        <w:t>il avait fini de lire la lettre et ses yeux avaient pris une expression vague</w:t>
      </w:r>
      <w:r w:rsidR="007369EF">
        <w:t xml:space="preserve">, </w:t>
      </w:r>
      <w:r>
        <w:t>terne</w:t>
      </w:r>
      <w:r w:rsidR="007369EF">
        <w:t xml:space="preserve">, </w:t>
      </w:r>
      <w:r>
        <w:t>qui marquait chez lui la préoccupation</w:t>
      </w:r>
      <w:r w:rsidR="007369EF">
        <w:t>.</w:t>
      </w:r>
    </w:p>
    <w:p w14:paraId="610F4950" w14:textId="77777777" w:rsidR="007369EF" w:rsidRDefault="007369EF" w:rsidP="007369EF">
      <w:r>
        <w:t>« </w:t>
      </w:r>
      <w:r w:rsidR="0071396A">
        <w:t>Comment diable avez-vous pu deviner cela</w:t>
      </w:r>
      <w:r>
        <w:t xml:space="preserve"> ? </w:t>
      </w:r>
      <w:r w:rsidR="0071396A">
        <w:t>demandai-je</w:t>
      </w:r>
      <w:r>
        <w:t>.</w:t>
      </w:r>
    </w:p>
    <w:p w14:paraId="1CC6A614" w14:textId="77777777" w:rsidR="007369EF" w:rsidRDefault="007369EF" w:rsidP="007369EF">
      <w:r>
        <w:t>— </w:t>
      </w:r>
      <w:r w:rsidR="0071396A">
        <w:t>Deviner quoi</w:t>
      </w:r>
      <w:r>
        <w:t xml:space="preserve"> ? </w:t>
      </w:r>
      <w:r w:rsidR="0071396A">
        <w:t>fit-il sans aménité</w:t>
      </w:r>
      <w:r>
        <w:t>.</w:t>
      </w:r>
    </w:p>
    <w:p w14:paraId="5F1167B8" w14:textId="77777777" w:rsidR="007369EF" w:rsidRDefault="007369EF" w:rsidP="007369EF">
      <w:r>
        <w:t>— </w:t>
      </w:r>
      <w:r w:rsidR="0071396A">
        <w:t>Eh bien</w:t>
      </w:r>
      <w:r>
        <w:t xml:space="preserve">, </w:t>
      </w:r>
      <w:r w:rsidR="0071396A">
        <w:t>qu</w:t>
      </w:r>
      <w:r>
        <w:t>’</w:t>
      </w:r>
      <w:r w:rsidR="0071396A">
        <w:t>il était un sergent de marine en retraite</w:t>
      </w:r>
      <w:r>
        <w:t> ?</w:t>
      </w:r>
    </w:p>
    <w:p w14:paraId="528CE3F9" w14:textId="77777777" w:rsidR="007369EF" w:rsidRDefault="007369EF" w:rsidP="007369EF">
      <w:r>
        <w:t>— </w:t>
      </w:r>
      <w:r w:rsidR="0071396A">
        <w:t>Je n</w:t>
      </w:r>
      <w:r>
        <w:t>’</w:t>
      </w:r>
      <w:r w:rsidR="0071396A">
        <w:t>ai pas de temps à perdre en bagatelles</w:t>
      </w:r>
      <w:r>
        <w:t xml:space="preserve"> ! </w:t>
      </w:r>
      <w:r w:rsidR="0071396A">
        <w:t>répondit-il avec brusquerie avant d</w:t>
      </w:r>
      <w:r>
        <w:t>’</w:t>
      </w:r>
      <w:r w:rsidR="0071396A">
        <w:t>ajouter dans un sourire</w:t>
      </w:r>
      <w:r>
        <w:t xml:space="preserve"> : </w:t>
      </w:r>
      <w:r w:rsidR="0071396A">
        <w:t>excusez ma r</w:t>
      </w:r>
      <w:r w:rsidR="0071396A">
        <w:t>u</w:t>
      </w:r>
      <w:r w:rsidR="0071396A">
        <w:t>desse</w:t>
      </w:r>
      <w:r>
        <w:t xml:space="preserve"> ! </w:t>
      </w:r>
      <w:r w:rsidR="0071396A">
        <w:t>Vous avez rompu le fil de mes pensées</w:t>
      </w:r>
      <w:r>
        <w:t xml:space="preserve">. </w:t>
      </w:r>
      <w:r w:rsidR="0071396A">
        <w:t>Mais c</w:t>
      </w:r>
      <w:r>
        <w:t>’</w:t>
      </w:r>
      <w:r w:rsidR="0071396A">
        <w:t>est peut-être aussi bien</w:t>
      </w:r>
      <w:r>
        <w:t xml:space="preserve">. </w:t>
      </w:r>
      <w:r w:rsidR="0071396A">
        <w:t>Ainsi donc vous ne voyiez pas que cet homme était un sergent de marine</w:t>
      </w:r>
      <w:r>
        <w:t> ?</w:t>
      </w:r>
    </w:p>
    <w:p w14:paraId="22C22FC1" w14:textId="77777777" w:rsidR="007369EF" w:rsidRDefault="007369EF" w:rsidP="007369EF">
      <w:r>
        <w:t>— </w:t>
      </w:r>
      <w:r w:rsidR="0071396A">
        <w:t>Non</w:t>
      </w:r>
      <w:r>
        <w:t xml:space="preserve">, </w:t>
      </w:r>
      <w:r w:rsidR="0071396A">
        <w:t>certainement pas</w:t>
      </w:r>
      <w:r>
        <w:t> !</w:t>
      </w:r>
    </w:p>
    <w:p w14:paraId="60C97F39" w14:textId="77777777" w:rsidR="007369EF" w:rsidRDefault="007369EF" w:rsidP="007369EF">
      <w:r>
        <w:t>— </w:t>
      </w:r>
      <w:r w:rsidR="0071396A">
        <w:t>Décidément</w:t>
      </w:r>
      <w:r>
        <w:t xml:space="preserve">, </w:t>
      </w:r>
      <w:r w:rsidR="0071396A">
        <w:t>l</w:t>
      </w:r>
      <w:r>
        <w:t>’</w:t>
      </w:r>
      <w:r w:rsidR="0071396A">
        <w:t>explication de ma méthode me coûte plus que son application</w:t>
      </w:r>
      <w:r>
        <w:t xml:space="preserve"> ! </w:t>
      </w:r>
      <w:r w:rsidR="0071396A">
        <w:t>Si l</w:t>
      </w:r>
      <w:r>
        <w:t>’</w:t>
      </w:r>
      <w:r w:rsidR="0071396A">
        <w:t xml:space="preserve">on vous demandait de prouver que deux et deux </w:t>
      </w:r>
      <w:proofErr w:type="gramStart"/>
      <w:r w:rsidR="0071396A">
        <w:t>font</w:t>
      </w:r>
      <w:proofErr w:type="gramEnd"/>
      <w:r w:rsidR="0071396A">
        <w:t xml:space="preserve"> quatre</w:t>
      </w:r>
      <w:r>
        <w:t xml:space="preserve">, </w:t>
      </w:r>
      <w:r w:rsidR="0071396A">
        <w:t>vous seriez peut-être embarrassé</w:t>
      </w:r>
      <w:r>
        <w:t xml:space="preserve"> ; </w:t>
      </w:r>
      <w:r w:rsidR="0071396A">
        <w:t>et cepe</w:t>
      </w:r>
      <w:r w:rsidR="0071396A">
        <w:t>n</w:t>
      </w:r>
      <w:r w:rsidR="0071396A">
        <w:t>dant</w:t>
      </w:r>
      <w:r>
        <w:t xml:space="preserve">, </w:t>
      </w:r>
      <w:r w:rsidR="0071396A">
        <w:t>vous êtes sûr qu</w:t>
      </w:r>
      <w:r>
        <w:t>’</w:t>
      </w:r>
      <w:r w:rsidR="0071396A">
        <w:t>il en est ainsi</w:t>
      </w:r>
      <w:r>
        <w:t xml:space="preserve">. </w:t>
      </w:r>
      <w:r w:rsidR="0071396A">
        <w:t xml:space="preserve">Malgré la </w:t>
      </w:r>
      <w:r w:rsidR="0071396A">
        <w:lastRenderedPageBreak/>
        <w:t>largeur de la rue</w:t>
      </w:r>
      <w:r>
        <w:t xml:space="preserve">, </w:t>
      </w:r>
      <w:r w:rsidR="0071396A">
        <w:t>j</w:t>
      </w:r>
      <w:r>
        <w:t>’</w:t>
      </w:r>
      <w:r w:rsidR="0071396A">
        <w:t>avais pu voir une grosse ancre bleue tatouée sur le dos de la main du gaillard</w:t>
      </w:r>
      <w:r>
        <w:t xml:space="preserve">. </w:t>
      </w:r>
      <w:r w:rsidR="0071396A">
        <w:t>Cela sentait la mer</w:t>
      </w:r>
      <w:r>
        <w:t xml:space="preserve">. </w:t>
      </w:r>
      <w:r w:rsidR="0071396A">
        <w:t>Il avait la démarche mil</w:t>
      </w:r>
      <w:r w:rsidR="0071396A">
        <w:t>i</w:t>
      </w:r>
      <w:r w:rsidR="0071396A">
        <w:t>taire et les favoris réglementaires</w:t>
      </w:r>
      <w:r>
        <w:t xml:space="preserve"> ; </w:t>
      </w:r>
      <w:r w:rsidR="0071396A">
        <w:t>c</w:t>
      </w:r>
      <w:r>
        <w:t>’</w:t>
      </w:r>
      <w:r w:rsidR="0071396A">
        <w:t>était</w:t>
      </w:r>
      <w:r>
        <w:t xml:space="preserve">, </w:t>
      </w:r>
      <w:r w:rsidR="0071396A">
        <w:t>à n</w:t>
      </w:r>
      <w:r>
        <w:t>’</w:t>
      </w:r>
      <w:r w:rsidR="0071396A">
        <w:t>en pas douter</w:t>
      </w:r>
      <w:r>
        <w:t xml:space="preserve">, </w:t>
      </w:r>
      <w:r w:rsidR="0071396A">
        <w:t>un marin</w:t>
      </w:r>
      <w:r>
        <w:t xml:space="preserve">. </w:t>
      </w:r>
      <w:r w:rsidR="0071396A">
        <w:t>Il avait un certain air de commandement et d</w:t>
      </w:r>
      <w:r>
        <w:t>’</w:t>
      </w:r>
      <w:r w:rsidR="0071396A">
        <w:t>importance</w:t>
      </w:r>
      <w:r>
        <w:t xml:space="preserve">. </w:t>
      </w:r>
      <w:r w:rsidR="0071396A">
        <w:t>Rappelez-vous son port de tête et le balancement de sa canne</w:t>
      </w:r>
      <w:r>
        <w:t xml:space="preserve"> ! </w:t>
      </w:r>
      <w:r w:rsidR="0071396A">
        <w:t>En outre</w:t>
      </w:r>
      <w:r>
        <w:t xml:space="preserve">, </w:t>
      </w:r>
      <w:r w:rsidR="0071396A">
        <w:t>son visage annonçait un homme d</w:t>
      </w:r>
      <w:r>
        <w:t>’</w:t>
      </w:r>
      <w:r w:rsidR="0071396A">
        <w:t>âge moyen</w:t>
      </w:r>
      <w:r>
        <w:t xml:space="preserve">, </w:t>
      </w:r>
      <w:r w:rsidR="0071396A">
        <w:t>sérieux</w:t>
      </w:r>
      <w:r>
        <w:t xml:space="preserve">, </w:t>
      </w:r>
      <w:r w:rsidR="0071396A">
        <w:t>re</w:t>
      </w:r>
      <w:r w:rsidR="0071396A">
        <w:t>s</w:t>
      </w:r>
      <w:r w:rsidR="0071396A">
        <w:t>pectable</w:t>
      </w:r>
      <w:r>
        <w:t xml:space="preserve">. </w:t>
      </w:r>
      <w:r w:rsidR="0071396A">
        <w:t>Tous ces détails m</w:t>
      </w:r>
      <w:r>
        <w:t>’</w:t>
      </w:r>
      <w:r w:rsidR="0071396A">
        <w:t>ont amené à penser qu</w:t>
      </w:r>
      <w:r>
        <w:t>’</w:t>
      </w:r>
      <w:r w:rsidR="0071396A">
        <w:t>il était se</w:t>
      </w:r>
      <w:r w:rsidR="0071396A">
        <w:t>r</w:t>
      </w:r>
      <w:r w:rsidR="0071396A">
        <w:t>gent</w:t>
      </w:r>
      <w:r>
        <w:t>.</w:t>
      </w:r>
    </w:p>
    <w:p w14:paraId="25CFDCD2" w14:textId="77777777" w:rsidR="007369EF" w:rsidRDefault="007369EF" w:rsidP="007369EF">
      <w:r>
        <w:t>— </w:t>
      </w:r>
      <w:r w:rsidR="0071396A">
        <w:t>C</w:t>
      </w:r>
      <w:r>
        <w:t>’</w:t>
      </w:r>
      <w:r w:rsidR="0071396A">
        <w:t>est merveilleux</w:t>
      </w:r>
      <w:r>
        <w:t xml:space="preserve"> ! </w:t>
      </w:r>
      <w:r w:rsidR="0071396A">
        <w:t>m</w:t>
      </w:r>
      <w:r>
        <w:t>’</w:t>
      </w:r>
      <w:r w:rsidR="0071396A">
        <w:t>écriai-je</w:t>
      </w:r>
      <w:r>
        <w:t>.</w:t>
      </w:r>
    </w:p>
    <w:p w14:paraId="73F63CA8" w14:textId="2D22A991" w:rsidR="007369EF" w:rsidRDefault="007369EF" w:rsidP="007369EF">
      <w:r>
        <w:t>— </w:t>
      </w:r>
      <w:r w:rsidR="0071396A">
        <w:t>Peuh</w:t>
      </w:r>
      <w:r>
        <w:t xml:space="preserve"> ! </w:t>
      </w:r>
      <w:r w:rsidR="0071396A">
        <w:t>L</w:t>
      </w:r>
      <w:r>
        <w:t>’</w:t>
      </w:r>
      <w:r w:rsidR="0071396A">
        <w:t>enfance de l</w:t>
      </w:r>
      <w:r>
        <w:t>’</w:t>
      </w:r>
      <w:r w:rsidR="0071396A">
        <w:t>art</w:t>
      </w:r>
      <w:r>
        <w:t xml:space="preserve"> ! </w:t>
      </w:r>
      <w:r w:rsidR="0071396A">
        <w:t>dit Holmes</w:t>
      </w:r>
      <w:r>
        <w:t xml:space="preserve">, </w:t>
      </w:r>
      <w:r w:rsidR="0071396A">
        <w:t>mais d</w:t>
      </w:r>
      <w:r>
        <w:t>’</w:t>
      </w:r>
      <w:r w:rsidR="0071396A">
        <w:t>un air qui me parut trahir sa satisfaction devant ma surprise et mon adm</w:t>
      </w:r>
      <w:r w:rsidR="0071396A">
        <w:t>i</w:t>
      </w:r>
      <w:r w:rsidR="0071396A">
        <w:t>ration manifestes</w:t>
      </w:r>
      <w:r>
        <w:t xml:space="preserve">. </w:t>
      </w:r>
      <w:r w:rsidR="0071396A">
        <w:t>Tout à l</w:t>
      </w:r>
      <w:r>
        <w:t>’</w:t>
      </w:r>
      <w:r w:rsidR="0071396A">
        <w:t>heure</w:t>
      </w:r>
      <w:r>
        <w:t xml:space="preserve">, </w:t>
      </w:r>
      <w:r w:rsidR="0071396A">
        <w:t>j</w:t>
      </w:r>
      <w:r>
        <w:t>’</w:t>
      </w:r>
      <w:r w:rsidR="0071396A">
        <w:t>ai dit qu</w:t>
      </w:r>
      <w:r>
        <w:t>’</w:t>
      </w:r>
      <w:r w:rsidR="0071396A">
        <w:t>il n</w:t>
      </w:r>
      <w:r>
        <w:t>’</w:t>
      </w:r>
      <w:r w:rsidR="0071396A">
        <w:t>y avait plus de criminels</w:t>
      </w:r>
      <w:r>
        <w:t xml:space="preserve">. </w:t>
      </w:r>
      <w:r w:rsidR="0071396A">
        <w:t>J</w:t>
      </w:r>
      <w:r>
        <w:t>’</w:t>
      </w:r>
      <w:r w:rsidR="0071396A">
        <w:t>avais tort</w:t>
      </w:r>
      <w:r>
        <w:t xml:space="preserve">, </w:t>
      </w:r>
      <w:r w:rsidR="0071396A">
        <w:t>à ce qu</w:t>
      </w:r>
      <w:r>
        <w:t>’</w:t>
      </w:r>
      <w:r w:rsidR="0071396A">
        <w:t>il paraît</w:t>
      </w:r>
      <w:r>
        <w:t xml:space="preserve">. </w:t>
      </w:r>
      <w:r w:rsidR="0071396A">
        <w:t>Voyez plutôt</w:t>
      </w:r>
      <w:r>
        <w:t>. »</w:t>
      </w:r>
    </w:p>
    <w:p w14:paraId="53797D64" w14:textId="77777777" w:rsidR="007369EF" w:rsidRDefault="0071396A" w:rsidP="007369EF">
      <w:r>
        <w:t>Il me lança la lettre apportée par le commissionnaire</w:t>
      </w:r>
      <w:r w:rsidR="007369EF">
        <w:t>.</w:t>
      </w:r>
    </w:p>
    <w:p w14:paraId="1460E924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>est épouvantable</w:t>
      </w:r>
      <w:r>
        <w:t xml:space="preserve"> ! </w:t>
      </w:r>
      <w:r w:rsidR="0071396A">
        <w:t>m</w:t>
      </w:r>
      <w:r>
        <w:t>’</w:t>
      </w:r>
      <w:r w:rsidR="0071396A">
        <w:t>écriai-je après avoir parcouru que</w:t>
      </w:r>
      <w:r w:rsidR="0071396A">
        <w:t>l</w:t>
      </w:r>
      <w:r w:rsidR="0071396A">
        <w:t>ques lignes</w:t>
      </w:r>
      <w:r>
        <w:t>.</w:t>
      </w:r>
    </w:p>
    <w:p w14:paraId="05662AFC" w14:textId="77777777" w:rsidR="007369EF" w:rsidRDefault="007369EF" w:rsidP="007369EF">
      <w:r>
        <w:t>— </w:t>
      </w:r>
      <w:r w:rsidR="0071396A">
        <w:t>Voilà qui semble</w:t>
      </w:r>
      <w:r>
        <w:t xml:space="preserve">, </w:t>
      </w:r>
      <w:r w:rsidR="0071396A">
        <w:t>en effet sortir de l</w:t>
      </w:r>
      <w:r>
        <w:t>’</w:t>
      </w:r>
      <w:r w:rsidR="0071396A">
        <w:t>ordinaire</w:t>
      </w:r>
      <w:r>
        <w:t xml:space="preserve">, </w:t>
      </w:r>
      <w:r w:rsidR="0071396A">
        <w:t>dit-il avec sang-froid</w:t>
      </w:r>
      <w:r>
        <w:t xml:space="preserve">. </w:t>
      </w:r>
      <w:r w:rsidR="0071396A">
        <w:t>Auriez-vous l</w:t>
      </w:r>
      <w:r>
        <w:t>’</w:t>
      </w:r>
      <w:r w:rsidR="0071396A">
        <w:t>obligeance de me la relire à haute voix</w:t>
      </w:r>
      <w:r>
        <w:t> ?</w:t>
      </w:r>
    </w:p>
    <w:p w14:paraId="784643DE" w14:textId="77777777" w:rsidR="007369EF" w:rsidRDefault="0071396A" w:rsidP="007369EF">
      <w:r>
        <w:t>Voici la lettre</w:t>
      </w:r>
      <w:r w:rsidR="007369EF">
        <w:t> :</w:t>
      </w:r>
    </w:p>
    <w:p w14:paraId="2556C4B4" w14:textId="77777777" w:rsidR="007369EF" w:rsidRDefault="007369EF">
      <w:r>
        <w:t>« </w:t>
      </w:r>
      <w:r w:rsidR="0071396A">
        <w:t>Cher Monsieur Sherlock Holmes</w:t>
      </w:r>
      <w:r>
        <w:t>,</w:t>
      </w:r>
    </w:p>
    <w:p w14:paraId="78D68C1A" w14:textId="536DFACE" w:rsidR="007369EF" w:rsidRDefault="007369EF" w:rsidP="007369EF">
      <w:r>
        <w:t>« </w:t>
      </w:r>
      <w:r w:rsidR="0071396A">
        <w:t>Il y a eu une triste affaire au numéro trois de Lauriston Gardens</w:t>
      </w:r>
      <w:r>
        <w:t xml:space="preserve">, </w:t>
      </w:r>
      <w:r w:rsidR="0071396A">
        <w:t>qui aboutit à Brixton Road</w:t>
      </w:r>
      <w:r>
        <w:t xml:space="preserve">. </w:t>
      </w:r>
      <w:r w:rsidR="0071396A">
        <w:t>Vers deux heures du m</w:t>
      </w:r>
      <w:r w:rsidR="0071396A">
        <w:t>a</w:t>
      </w:r>
      <w:r w:rsidR="0071396A">
        <w:t>tin</w:t>
      </w:r>
      <w:r>
        <w:t xml:space="preserve">, </w:t>
      </w:r>
      <w:r w:rsidR="0071396A">
        <w:t>notre agent de service vit une lumière dans la maison</w:t>
      </w:r>
      <w:r>
        <w:t xml:space="preserve"> ; </w:t>
      </w:r>
      <w:r w:rsidR="0071396A">
        <w:t>ce fait éveilla ses soupçons</w:t>
      </w:r>
      <w:r>
        <w:t xml:space="preserve">, </w:t>
      </w:r>
      <w:r w:rsidR="0071396A">
        <w:t>car il s</w:t>
      </w:r>
      <w:r>
        <w:t>’</w:t>
      </w:r>
      <w:r w:rsidR="0071396A">
        <w:t>agit d</w:t>
      </w:r>
      <w:r>
        <w:t>’</w:t>
      </w:r>
      <w:r w:rsidR="0071396A">
        <w:t>une maison inhabitée</w:t>
      </w:r>
      <w:r>
        <w:t xml:space="preserve">. </w:t>
      </w:r>
      <w:r w:rsidR="0071396A">
        <w:t>Il trouva la porte ouverte et</w:t>
      </w:r>
      <w:r>
        <w:t xml:space="preserve">, </w:t>
      </w:r>
      <w:r w:rsidR="0071396A">
        <w:t>dans la pièce de devant</w:t>
      </w:r>
      <w:r>
        <w:t xml:space="preserve">, </w:t>
      </w:r>
      <w:r w:rsidR="0071396A">
        <w:t>qui est sans meuble</w:t>
      </w:r>
      <w:r>
        <w:t xml:space="preserve">, </w:t>
      </w:r>
      <w:r w:rsidR="0071396A">
        <w:t>il découvrit la dépouille mortelle d</w:t>
      </w:r>
      <w:r>
        <w:t>’</w:t>
      </w:r>
      <w:r w:rsidR="0071396A">
        <w:t>un individu bien mis</w:t>
      </w:r>
      <w:r>
        <w:t xml:space="preserve">, </w:t>
      </w:r>
      <w:r w:rsidR="0071396A">
        <w:t>ayant dans sa poche des cartes au nom d</w:t>
      </w:r>
      <w:r>
        <w:t>’</w:t>
      </w:r>
      <w:proofErr w:type="spellStart"/>
      <w:r w:rsidR="0071396A">
        <w:t>Enoch</w:t>
      </w:r>
      <w:proofErr w:type="spellEnd"/>
      <w:r w:rsidR="0071396A">
        <w:t xml:space="preserve"> J</w:t>
      </w:r>
      <w:r>
        <w:t xml:space="preserve">. </w:t>
      </w:r>
      <w:proofErr w:type="spellStart"/>
      <w:r w:rsidR="0071396A">
        <w:t>Drebber</w:t>
      </w:r>
      <w:proofErr w:type="spellEnd"/>
      <w:r>
        <w:t xml:space="preserve">, </w:t>
      </w:r>
      <w:r w:rsidR="0071396A">
        <w:t>Cleveland</w:t>
      </w:r>
      <w:r>
        <w:t xml:space="preserve">, </w:t>
      </w:r>
      <w:r w:rsidR="0071396A">
        <w:t>Ohio</w:t>
      </w:r>
      <w:r>
        <w:t xml:space="preserve">, U.S.A. </w:t>
      </w:r>
      <w:r w:rsidR="0071396A">
        <w:t>Il n</w:t>
      </w:r>
      <w:r>
        <w:t>’</w:t>
      </w:r>
      <w:r w:rsidR="0071396A">
        <w:t>y a pas eu de vol et il n</w:t>
      </w:r>
      <w:r>
        <w:t>’</w:t>
      </w:r>
      <w:r w:rsidR="0071396A">
        <w:t xml:space="preserve">y </w:t>
      </w:r>
      <w:r w:rsidR="0071396A">
        <w:lastRenderedPageBreak/>
        <w:t>a pas non plus d</w:t>
      </w:r>
      <w:r>
        <w:t>’</w:t>
      </w:r>
      <w:r w:rsidR="0071396A">
        <w:t>indice qui nous révèle la façon dont cet homme a trouvé la mort</w:t>
      </w:r>
      <w:r>
        <w:t xml:space="preserve">. </w:t>
      </w:r>
      <w:r w:rsidR="0071396A">
        <w:t>On a relevé des traces de sang dans la pièce</w:t>
      </w:r>
      <w:r>
        <w:t xml:space="preserve">, </w:t>
      </w:r>
      <w:r w:rsidR="0071396A">
        <w:t>mais le cadavre ne porte aucune blessure</w:t>
      </w:r>
      <w:r>
        <w:t xml:space="preserve">. </w:t>
      </w:r>
      <w:r w:rsidR="0071396A">
        <w:t>Nous ne nous expliquons pas sa présence dans cette maison vide</w:t>
      </w:r>
      <w:r>
        <w:t xml:space="preserve"> ; </w:t>
      </w:r>
      <w:r w:rsidR="0071396A">
        <w:t>en fait</w:t>
      </w:r>
      <w:r>
        <w:t xml:space="preserve">, </w:t>
      </w:r>
      <w:r w:rsidR="0071396A">
        <w:t>cette affaire est un casse-tête</w:t>
      </w:r>
      <w:r>
        <w:t xml:space="preserve"> ! </w:t>
      </w:r>
      <w:r w:rsidR="0071396A">
        <w:t>Si vous po</w:t>
      </w:r>
      <w:r w:rsidR="0071396A">
        <w:t>u</w:t>
      </w:r>
      <w:r w:rsidR="0071396A">
        <w:t>vez venir sur les lieux avant midi</w:t>
      </w:r>
      <w:r>
        <w:t xml:space="preserve">, </w:t>
      </w:r>
      <w:r w:rsidR="0071396A">
        <w:t>vous m</w:t>
      </w:r>
      <w:r>
        <w:t>’</w:t>
      </w:r>
      <w:r w:rsidR="0071396A">
        <w:t>y trouverez</w:t>
      </w:r>
      <w:r>
        <w:t xml:space="preserve">. </w:t>
      </w:r>
      <w:r w:rsidR="0071396A">
        <w:t>En atte</w:t>
      </w:r>
      <w:r w:rsidR="0071396A">
        <w:t>n</w:t>
      </w:r>
      <w:r w:rsidR="0071396A">
        <w:t>dant votre réponse</w:t>
      </w:r>
      <w:r>
        <w:t xml:space="preserve">, </w:t>
      </w:r>
      <w:r w:rsidR="0071396A">
        <w:t>j</w:t>
      </w:r>
      <w:r>
        <w:t>’</w:t>
      </w:r>
      <w:r w:rsidR="0071396A">
        <w:t>ai laissé tout comme c</w:t>
      </w:r>
      <w:r>
        <w:t>’</w:t>
      </w:r>
      <w:r w:rsidR="0071396A">
        <w:t>était</w:t>
      </w:r>
      <w:r>
        <w:t xml:space="preserve">. </w:t>
      </w:r>
      <w:r w:rsidR="0071396A">
        <w:t>Si vous ne pouvez pas venir</w:t>
      </w:r>
      <w:r>
        <w:t xml:space="preserve">, </w:t>
      </w:r>
      <w:r w:rsidR="0071396A">
        <w:t>je vous commun</w:t>
      </w:r>
      <w:r w:rsidR="0071396A">
        <w:t>i</w:t>
      </w:r>
      <w:r w:rsidR="0071396A">
        <w:t>querai de plus amples détails</w:t>
      </w:r>
      <w:r>
        <w:t xml:space="preserve">. </w:t>
      </w:r>
      <w:r w:rsidR="0071396A">
        <w:t>Vous m</w:t>
      </w:r>
      <w:r>
        <w:t>’</w:t>
      </w:r>
      <w:r w:rsidR="0071396A">
        <w:t>obligeriez beaucoup en me réservant la faveur de me dire votre opinion</w:t>
      </w:r>
      <w:r>
        <w:t>.</w:t>
      </w:r>
    </w:p>
    <w:p w14:paraId="2939CFF5" w14:textId="77777777" w:rsidR="007369EF" w:rsidRDefault="007369EF">
      <w:r>
        <w:t>« </w:t>
      </w:r>
      <w:r w:rsidR="0071396A">
        <w:t>Agréez</w:t>
      </w:r>
      <w:r>
        <w:t xml:space="preserve">, </w:t>
      </w:r>
      <w:r w:rsidR="0071396A">
        <w:t>cher Monsieur</w:t>
      </w:r>
      <w:r>
        <w:t xml:space="preserve">, </w:t>
      </w:r>
      <w:r w:rsidR="0071396A">
        <w:t>etc</w:t>
      </w:r>
      <w:r>
        <w:t>.</w:t>
      </w:r>
    </w:p>
    <w:p w14:paraId="42BF6493" w14:textId="59C9AE8A" w:rsidR="007369EF" w:rsidRDefault="0071396A" w:rsidP="007369EF">
      <w:pPr>
        <w:jc w:val="right"/>
      </w:pPr>
      <w:r w:rsidRPr="007369EF">
        <w:t xml:space="preserve">Tobias </w:t>
      </w:r>
      <w:proofErr w:type="spellStart"/>
      <w:r w:rsidRPr="007369EF">
        <w:t>Gregson</w:t>
      </w:r>
      <w:proofErr w:type="spellEnd"/>
      <w:r w:rsidR="007369EF">
        <w:t>. »</w:t>
      </w:r>
    </w:p>
    <w:p w14:paraId="74CB827F" w14:textId="2E38726A" w:rsidR="007369EF" w:rsidRDefault="007369EF" w:rsidP="007369EF">
      <w:r>
        <w:t>« </w:t>
      </w:r>
      <w:proofErr w:type="spellStart"/>
      <w:r w:rsidR="0071396A">
        <w:t>Gregson</w:t>
      </w:r>
      <w:proofErr w:type="spellEnd"/>
      <w:r w:rsidR="0071396A">
        <w:t xml:space="preserve"> est le meilleur limier de Scotland Yard</w:t>
      </w:r>
      <w:r>
        <w:t xml:space="preserve">, </w:t>
      </w:r>
      <w:r w:rsidR="0071396A">
        <w:t>dit mon ami</w:t>
      </w:r>
      <w:r>
        <w:t xml:space="preserve">. </w:t>
      </w:r>
      <w:r w:rsidR="0071396A">
        <w:t>Lui et Lestrade sont le dessus du panier</w:t>
      </w:r>
      <w:r>
        <w:t xml:space="preserve">, </w:t>
      </w:r>
      <w:r w:rsidR="0071396A">
        <w:t>ce qui ne veut pas dire qu</w:t>
      </w:r>
      <w:r>
        <w:t>’</w:t>
      </w:r>
      <w:r w:rsidR="0071396A">
        <w:t>ils valent grand-chose</w:t>
      </w:r>
      <w:r>
        <w:t xml:space="preserve"> ! </w:t>
      </w:r>
      <w:r w:rsidR="0071396A">
        <w:t>Rapides et énergiques</w:t>
      </w:r>
      <w:r>
        <w:t xml:space="preserve">, </w:t>
      </w:r>
      <w:r w:rsidR="0071396A">
        <w:t>ils sont en revanche routiniers de façon scandaleuse</w:t>
      </w:r>
      <w:r>
        <w:t xml:space="preserve">. </w:t>
      </w:r>
      <w:r w:rsidR="0071396A">
        <w:t>Par-dessus le ma</w:t>
      </w:r>
      <w:r w:rsidR="0071396A">
        <w:t>r</w:t>
      </w:r>
      <w:r w:rsidR="0071396A">
        <w:t>ché</w:t>
      </w:r>
      <w:r>
        <w:t xml:space="preserve">, </w:t>
      </w:r>
      <w:r w:rsidR="0071396A">
        <w:t>ils travaillent à couteaux tirés</w:t>
      </w:r>
      <w:r>
        <w:t xml:space="preserve"> : </w:t>
      </w:r>
      <w:r w:rsidR="0071396A">
        <w:t>jaloux l</w:t>
      </w:r>
      <w:r>
        <w:t>’</w:t>
      </w:r>
      <w:r w:rsidR="0071396A">
        <w:t>un de l</w:t>
      </w:r>
      <w:r>
        <w:t>’</w:t>
      </w:r>
      <w:r w:rsidR="0071396A">
        <w:t>autre comme des vedettes</w:t>
      </w:r>
      <w:r>
        <w:t xml:space="preserve"> ! </w:t>
      </w:r>
      <w:r w:rsidR="0071396A">
        <w:t>L</w:t>
      </w:r>
      <w:r>
        <w:t>’</w:t>
      </w:r>
      <w:r w:rsidR="0071396A">
        <w:t>affaire ne manquera pas de piquant si on les lance tous deux sur la piste</w:t>
      </w:r>
      <w:r>
        <w:t> ! »</w:t>
      </w:r>
    </w:p>
    <w:p w14:paraId="5135D023" w14:textId="77777777" w:rsidR="007369EF" w:rsidRDefault="0071396A" w:rsidP="007369EF">
      <w:r>
        <w:t>Sa tranquillité me renversait</w:t>
      </w:r>
      <w:r w:rsidR="007369EF">
        <w:t xml:space="preserve">. </w:t>
      </w:r>
      <w:r>
        <w:t>Je m</w:t>
      </w:r>
      <w:r w:rsidR="007369EF">
        <w:t>’</w:t>
      </w:r>
      <w:r>
        <w:t>écriai</w:t>
      </w:r>
      <w:r w:rsidR="007369EF">
        <w:t> :</w:t>
      </w:r>
    </w:p>
    <w:p w14:paraId="4E517E8B" w14:textId="77777777" w:rsidR="007369EF" w:rsidRDefault="007369EF" w:rsidP="007369EF">
      <w:r>
        <w:t>« </w:t>
      </w:r>
      <w:r w:rsidR="0071396A">
        <w:t>Vous n</w:t>
      </w:r>
      <w:r>
        <w:t>’</w:t>
      </w:r>
      <w:r w:rsidR="0071396A">
        <w:t>avez pas un moment à perdre</w:t>
      </w:r>
      <w:r>
        <w:t xml:space="preserve"> ! </w:t>
      </w:r>
      <w:r w:rsidR="0071396A">
        <w:t>Faut-il aller vous chercher un fiacre</w:t>
      </w:r>
      <w:r>
        <w:t> ?</w:t>
      </w:r>
    </w:p>
    <w:p w14:paraId="1EA20AA2" w14:textId="77777777" w:rsidR="007369EF" w:rsidRDefault="007369EF" w:rsidP="007369EF">
      <w:r>
        <w:t>— </w:t>
      </w:r>
      <w:r w:rsidR="0071396A">
        <w:t>Je ne sais pas encore si j</w:t>
      </w:r>
      <w:r>
        <w:t>’</w:t>
      </w:r>
      <w:r w:rsidR="0071396A">
        <w:t>irai là-bas</w:t>
      </w:r>
      <w:r>
        <w:t xml:space="preserve">. </w:t>
      </w:r>
      <w:r w:rsidR="0071396A">
        <w:t>Il n</w:t>
      </w:r>
      <w:r>
        <w:t>’</w:t>
      </w:r>
      <w:r w:rsidR="0071396A">
        <w:t>y a pas plus p</w:t>
      </w:r>
      <w:r w:rsidR="0071396A">
        <w:t>a</w:t>
      </w:r>
      <w:r w:rsidR="0071396A">
        <w:t>resseux que moi</w:t>
      </w:r>
      <w:r>
        <w:t xml:space="preserve">, </w:t>
      </w:r>
      <w:r w:rsidR="0071396A">
        <w:t>du moins quand la flemme me prend</w:t>
      </w:r>
      <w:r>
        <w:t xml:space="preserve"> ; </w:t>
      </w:r>
      <w:r w:rsidR="0071396A">
        <w:t>d</w:t>
      </w:r>
      <w:r>
        <w:t>’</w:t>
      </w:r>
      <w:r w:rsidR="0071396A">
        <w:t>autres fois</w:t>
      </w:r>
      <w:r>
        <w:t xml:space="preserve">, </w:t>
      </w:r>
      <w:r w:rsidR="0071396A">
        <w:t>je suis assez allant</w:t>
      </w:r>
      <w:r>
        <w:t>…</w:t>
      </w:r>
    </w:p>
    <w:p w14:paraId="1D4DC581" w14:textId="77777777" w:rsidR="007369EF" w:rsidRDefault="007369EF" w:rsidP="007369EF">
      <w:r>
        <w:t>— </w:t>
      </w:r>
      <w:r w:rsidR="0071396A">
        <w:t>Mais c</w:t>
      </w:r>
      <w:r>
        <w:t>’</w:t>
      </w:r>
      <w:r w:rsidR="0071396A">
        <w:t>est la chance de votre vie</w:t>
      </w:r>
      <w:r>
        <w:t xml:space="preserve">, </w:t>
      </w:r>
      <w:r w:rsidR="0071396A">
        <w:t>Holmes</w:t>
      </w:r>
      <w:r>
        <w:t> !</w:t>
      </w:r>
    </w:p>
    <w:p w14:paraId="1FA10271" w14:textId="77777777" w:rsidR="007369EF" w:rsidRDefault="007369EF" w:rsidP="007369EF">
      <w:r>
        <w:t>— </w:t>
      </w:r>
      <w:r w:rsidR="0071396A">
        <w:t>Bah</w:t>
      </w:r>
      <w:r>
        <w:t xml:space="preserve"> ! </w:t>
      </w:r>
      <w:r w:rsidR="0071396A">
        <w:t>En supposant que je tire la chose au clair</w:t>
      </w:r>
      <w:r>
        <w:t xml:space="preserve">, </w:t>
      </w:r>
      <w:r w:rsidR="0071396A">
        <w:t xml:space="preserve">vous pouvez être sûr que 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Lestrade et consorts s</w:t>
      </w:r>
      <w:r>
        <w:t>’</w:t>
      </w:r>
      <w:r w:rsidR="0071396A">
        <w:t xml:space="preserve">en </w:t>
      </w:r>
      <w:r w:rsidR="0071396A">
        <w:lastRenderedPageBreak/>
        <w:t>attribu</w:t>
      </w:r>
      <w:r w:rsidR="0071396A">
        <w:t>e</w:t>
      </w:r>
      <w:r w:rsidR="0071396A">
        <w:t>ront tout le mérite</w:t>
      </w:r>
      <w:r>
        <w:t xml:space="preserve">. </w:t>
      </w:r>
      <w:r w:rsidR="0071396A">
        <w:t>C</w:t>
      </w:r>
      <w:r>
        <w:t>’</w:t>
      </w:r>
      <w:r w:rsidR="0071396A">
        <w:t>est l</w:t>
      </w:r>
      <w:r>
        <w:t>’</w:t>
      </w:r>
      <w:r w:rsidR="0071396A">
        <w:t>inconvénient de ne pas être un pe</w:t>
      </w:r>
      <w:r w:rsidR="0071396A">
        <w:t>r</w:t>
      </w:r>
      <w:r w:rsidR="0071396A">
        <w:t>sonnage officiel</w:t>
      </w:r>
      <w:r>
        <w:t>.</w:t>
      </w:r>
    </w:p>
    <w:p w14:paraId="0FACB800" w14:textId="77777777" w:rsidR="007369EF" w:rsidRDefault="007369EF" w:rsidP="007369EF">
      <w:r>
        <w:t>— </w:t>
      </w:r>
      <w:proofErr w:type="spellStart"/>
      <w:r w:rsidR="0071396A">
        <w:t>Gregson</w:t>
      </w:r>
      <w:proofErr w:type="spellEnd"/>
      <w:r w:rsidR="0071396A">
        <w:t xml:space="preserve"> mendie votre aide</w:t>
      </w:r>
      <w:r>
        <w:t>…</w:t>
      </w:r>
    </w:p>
    <w:p w14:paraId="0C1F32E4" w14:textId="7EE76F7B" w:rsidR="007369EF" w:rsidRDefault="007369EF" w:rsidP="007369EF">
      <w:r>
        <w:t>— </w:t>
      </w:r>
      <w:r w:rsidR="0071396A">
        <w:t>En effet</w:t>
      </w:r>
      <w:r>
        <w:t xml:space="preserve">, </w:t>
      </w:r>
      <w:r w:rsidR="0071396A">
        <w:t>il reconnaît que je lui suis supérieur</w:t>
      </w:r>
      <w:r>
        <w:t xml:space="preserve"> ; </w:t>
      </w:r>
      <w:r w:rsidR="0071396A">
        <w:t>il me l</w:t>
      </w:r>
      <w:r>
        <w:t>’</w:t>
      </w:r>
      <w:r w:rsidR="0071396A">
        <w:t>avoue bien dans le tête-à-tête</w:t>
      </w:r>
      <w:r>
        <w:t xml:space="preserve">, </w:t>
      </w:r>
      <w:r w:rsidR="0071396A">
        <w:t>mais il s</w:t>
      </w:r>
      <w:r>
        <w:t>’</w:t>
      </w:r>
      <w:r w:rsidR="0071396A">
        <w:t>arracherait la langue plutôt que d</w:t>
      </w:r>
      <w:r>
        <w:t>’</w:t>
      </w:r>
      <w:r w:rsidR="0071396A">
        <w:t>en convenir en présence d</w:t>
      </w:r>
      <w:r>
        <w:t>’</w:t>
      </w:r>
      <w:r w:rsidR="0071396A">
        <w:t>un tiers</w:t>
      </w:r>
      <w:r>
        <w:t xml:space="preserve"> ! </w:t>
      </w:r>
      <w:r w:rsidR="0071396A">
        <w:t>Allons quand même voir</w:t>
      </w:r>
      <w:r>
        <w:t xml:space="preserve">. </w:t>
      </w:r>
      <w:r w:rsidR="0071396A">
        <w:t>Je ferai ma petite enquête personnelle</w:t>
      </w:r>
      <w:r>
        <w:t xml:space="preserve">. </w:t>
      </w:r>
      <w:r w:rsidR="0071396A">
        <w:t>Si je n</w:t>
      </w:r>
      <w:r>
        <w:t>’</w:t>
      </w:r>
      <w:r w:rsidR="0071396A">
        <w:t>y trouve pas mon compte</w:t>
      </w:r>
      <w:r>
        <w:t xml:space="preserve">, </w:t>
      </w:r>
      <w:r w:rsidR="0071396A">
        <w:t>du moins je m</w:t>
      </w:r>
      <w:r>
        <w:t>’</w:t>
      </w:r>
      <w:r w:rsidR="0071396A">
        <w:t>amuserai aux dépens de mes collègues</w:t>
      </w:r>
      <w:r>
        <w:t xml:space="preserve">… </w:t>
      </w:r>
      <w:r w:rsidR="0071396A">
        <w:t>En route</w:t>
      </w:r>
      <w:r>
        <w:t> ! »</w:t>
      </w:r>
    </w:p>
    <w:p w14:paraId="6AAEA568" w14:textId="77777777" w:rsidR="007369EF" w:rsidRDefault="0071396A" w:rsidP="007369EF">
      <w:r>
        <w:t>Chez lui succéda soudain à sa flemme un accès d</w:t>
      </w:r>
      <w:r w:rsidR="007369EF">
        <w:t>’</w:t>
      </w:r>
      <w:r>
        <w:t>activité</w:t>
      </w:r>
      <w:r w:rsidR="007369EF">
        <w:t xml:space="preserve"> ; </w:t>
      </w:r>
      <w:r>
        <w:t>il sauta sur son pardessus</w:t>
      </w:r>
      <w:r w:rsidR="007369EF">
        <w:t xml:space="preserve">, </w:t>
      </w:r>
      <w:r>
        <w:t>puis</w:t>
      </w:r>
      <w:r w:rsidR="007369EF">
        <w:t> :</w:t>
      </w:r>
    </w:p>
    <w:p w14:paraId="7CA3F141" w14:textId="77777777" w:rsidR="007369EF" w:rsidRDefault="007369EF" w:rsidP="007369EF">
      <w:r>
        <w:t>« </w:t>
      </w:r>
      <w:r w:rsidR="0071396A">
        <w:t>Prenez votre chapeau</w:t>
      </w:r>
      <w:r>
        <w:t xml:space="preserve">, </w:t>
      </w:r>
      <w:r w:rsidR="0071396A">
        <w:t>dit-il</w:t>
      </w:r>
      <w:r>
        <w:t>.</w:t>
      </w:r>
    </w:p>
    <w:p w14:paraId="0875366A" w14:textId="77777777" w:rsidR="007369EF" w:rsidRDefault="007369EF" w:rsidP="007369EF">
      <w:r>
        <w:t>— </w:t>
      </w:r>
      <w:r w:rsidR="0071396A">
        <w:t>Vous voulez bien de moi</w:t>
      </w:r>
      <w:r>
        <w:t> ?</w:t>
      </w:r>
    </w:p>
    <w:p w14:paraId="03413220" w14:textId="386B53A8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si vous n</w:t>
      </w:r>
      <w:r>
        <w:t>’</w:t>
      </w:r>
      <w:r w:rsidR="0071396A">
        <w:t>avez rien de mieux à faire</w:t>
      </w:r>
      <w:r>
        <w:t> ! »</w:t>
      </w:r>
    </w:p>
    <w:p w14:paraId="2C6F5B80" w14:textId="77777777" w:rsidR="007369EF" w:rsidRDefault="0071396A" w:rsidP="007369EF">
      <w:r>
        <w:t>L</w:t>
      </w:r>
      <w:r w:rsidR="007369EF">
        <w:t>’</w:t>
      </w:r>
      <w:r>
        <w:t>instant d</w:t>
      </w:r>
      <w:r w:rsidR="007369EF">
        <w:t>’</w:t>
      </w:r>
      <w:r>
        <w:t>après</w:t>
      </w:r>
      <w:r w:rsidR="007369EF">
        <w:t xml:space="preserve">, </w:t>
      </w:r>
      <w:r>
        <w:t>nous roulions ensemble à une allure ve</w:t>
      </w:r>
      <w:r>
        <w:t>r</w:t>
      </w:r>
      <w:r>
        <w:t>tigineuse vers Brixton Road</w:t>
      </w:r>
      <w:r w:rsidR="007369EF">
        <w:t>.</w:t>
      </w:r>
    </w:p>
    <w:p w14:paraId="347362D3" w14:textId="77777777" w:rsidR="007369EF" w:rsidRDefault="0071396A" w:rsidP="007369EF">
      <w:r>
        <w:t>La matinée était brumeuse</w:t>
      </w:r>
      <w:r w:rsidR="007369EF">
        <w:t xml:space="preserve">, </w:t>
      </w:r>
      <w:r>
        <w:t>nuageuse</w:t>
      </w:r>
      <w:r w:rsidR="007369EF">
        <w:t xml:space="preserve">. </w:t>
      </w:r>
      <w:r>
        <w:t>Le voile brun foncé qui enveloppait le toit des maisons semblait le reflet des rues pleines de boue</w:t>
      </w:r>
      <w:r w:rsidR="007369EF">
        <w:t xml:space="preserve">. </w:t>
      </w:r>
      <w:r>
        <w:t>Mon compagnon était en verve</w:t>
      </w:r>
      <w:r w:rsidR="007369EF">
        <w:t xml:space="preserve">. </w:t>
      </w:r>
      <w:r>
        <w:t>Il discourait sur les violons de Crémone</w:t>
      </w:r>
      <w:r w:rsidR="007369EF">
        <w:t xml:space="preserve">, </w:t>
      </w:r>
      <w:r>
        <w:t>sur les mérites relatifs du stradiv</w:t>
      </w:r>
      <w:r>
        <w:t>a</w:t>
      </w:r>
      <w:r>
        <w:t>rius et de l</w:t>
      </w:r>
      <w:r w:rsidR="007369EF">
        <w:t>’</w:t>
      </w:r>
      <w:r>
        <w:t>amati</w:t>
      </w:r>
      <w:r w:rsidR="007369EF">
        <w:t xml:space="preserve">. </w:t>
      </w:r>
      <w:r>
        <w:t>Quant à moi</w:t>
      </w:r>
      <w:r w:rsidR="007369EF">
        <w:t xml:space="preserve">, </w:t>
      </w:r>
      <w:r>
        <w:t>je restais silencieux</w:t>
      </w:r>
      <w:r w:rsidR="007369EF">
        <w:t xml:space="preserve">, </w:t>
      </w:r>
      <w:r>
        <w:t>déprimé par le temps maussade comme par la lugubre affaire où nous nous engagions</w:t>
      </w:r>
      <w:r w:rsidR="007369EF">
        <w:t>.</w:t>
      </w:r>
    </w:p>
    <w:p w14:paraId="0CA244A2" w14:textId="77777777" w:rsidR="007369EF" w:rsidRDefault="0071396A" w:rsidP="007369EF">
      <w:proofErr w:type="spellStart"/>
      <w:r>
        <w:t>A</w:t>
      </w:r>
      <w:proofErr w:type="spellEnd"/>
      <w:r>
        <w:t xml:space="preserve"> la fin</w:t>
      </w:r>
      <w:r w:rsidR="007369EF">
        <w:t xml:space="preserve">, </w:t>
      </w:r>
      <w:r>
        <w:t>j</w:t>
      </w:r>
      <w:r w:rsidR="007369EF">
        <w:t>’</w:t>
      </w:r>
      <w:r>
        <w:t>interrompis Holmes au beau milieu de sa disse</w:t>
      </w:r>
      <w:r>
        <w:t>r</w:t>
      </w:r>
      <w:r>
        <w:t>tation</w:t>
      </w:r>
      <w:r w:rsidR="007369EF">
        <w:t>.</w:t>
      </w:r>
    </w:p>
    <w:p w14:paraId="6B561A9F" w14:textId="77777777" w:rsidR="007369EF" w:rsidRDefault="007369EF" w:rsidP="007369EF">
      <w:r>
        <w:t>« </w:t>
      </w:r>
      <w:r w:rsidR="0071396A">
        <w:t>Vous ne semblez pas penser beaucoup à l</w:t>
      </w:r>
      <w:r>
        <w:t>’</w:t>
      </w:r>
      <w:r w:rsidR="0071396A">
        <w:t>affaire</w:t>
      </w:r>
      <w:r>
        <w:t>.</w:t>
      </w:r>
    </w:p>
    <w:p w14:paraId="29836B01" w14:textId="77777777" w:rsidR="007369EF" w:rsidRDefault="007369EF" w:rsidP="007369EF">
      <w:r>
        <w:lastRenderedPageBreak/>
        <w:t>— </w:t>
      </w:r>
      <w:r w:rsidR="0071396A">
        <w:t>Faute de données</w:t>
      </w:r>
      <w:r>
        <w:t xml:space="preserve">, </w:t>
      </w:r>
      <w:r w:rsidR="0071396A">
        <w:t>répondit-il</w:t>
      </w:r>
      <w:r>
        <w:t xml:space="preserve">. </w:t>
      </w:r>
      <w:r w:rsidR="0071396A">
        <w:t>Chercher une explication avant de connaître tous les faits est une erreur capitale</w:t>
      </w:r>
      <w:r>
        <w:t xml:space="preserve">. </w:t>
      </w:r>
      <w:r w:rsidR="0071396A">
        <w:t>Le j</w:t>
      </w:r>
      <w:r w:rsidR="0071396A">
        <w:t>u</w:t>
      </w:r>
      <w:r w:rsidR="0071396A">
        <w:t>gement s</w:t>
      </w:r>
      <w:r>
        <w:t>’</w:t>
      </w:r>
      <w:r w:rsidR="0071396A">
        <w:t>en trouve faussé</w:t>
      </w:r>
      <w:r>
        <w:t>.</w:t>
      </w:r>
    </w:p>
    <w:p w14:paraId="4C77E80B" w14:textId="77777777" w:rsidR="007369EF" w:rsidRDefault="007369EF" w:rsidP="007369EF">
      <w:r>
        <w:t>— </w:t>
      </w:r>
      <w:r w:rsidR="0071396A">
        <w:t>Vous aurez bientôt vos données</w:t>
      </w:r>
      <w:r>
        <w:t xml:space="preserve">, </w:t>
      </w:r>
      <w:r w:rsidR="0071396A">
        <w:t>dis-je</w:t>
      </w:r>
      <w:r>
        <w:t xml:space="preserve">. </w:t>
      </w:r>
      <w:r w:rsidR="0071396A">
        <w:t>Car nous arrivons à Brixton Road</w:t>
      </w:r>
      <w:r>
        <w:t xml:space="preserve">. </w:t>
      </w:r>
      <w:r w:rsidR="0071396A">
        <w:t>Voici la maison</w:t>
      </w:r>
      <w:r>
        <w:t xml:space="preserve">, </w:t>
      </w:r>
      <w:r w:rsidR="0071396A">
        <w:t>si je ne me trompe</w:t>
      </w:r>
      <w:r>
        <w:t>.</w:t>
      </w:r>
    </w:p>
    <w:p w14:paraId="36340182" w14:textId="31ACC7C0" w:rsidR="007369EF" w:rsidRDefault="007369EF" w:rsidP="007369EF">
      <w:r>
        <w:t>— </w:t>
      </w:r>
      <w:r w:rsidR="0071396A">
        <w:t>En effet</w:t>
      </w:r>
      <w:r>
        <w:t xml:space="preserve">… </w:t>
      </w:r>
      <w:r w:rsidR="0071396A">
        <w:t>Conducteur</w:t>
      </w:r>
      <w:r>
        <w:t xml:space="preserve">, </w:t>
      </w:r>
      <w:r w:rsidR="0071396A">
        <w:t>arrêtez-nous</w:t>
      </w:r>
      <w:r>
        <w:t> ! »</w:t>
      </w:r>
    </w:p>
    <w:p w14:paraId="3C7C2827" w14:textId="77777777" w:rsidR="007369EF" w:rsidRDefault="0071396A" w:rsidP="007369EF">
      <w:r>
        <w:t>Nous en avions encore pour une centaine de mètres</w:t>
      </w:r>
      <w:r w:rsidR="007369EF">
        <w:t xml:space="preserve">, </w:t>
      </w:r>
      <w:r>
        <w:t>mais il insista pour descendre tout de suite</w:t>
      </w:r>
      <w:r w:rsidR="007369EF">
        <w:t xml:space="preserve">. </w:t>
      </w:r>
      <w:r>
        <w:t>Nous fîmes à pied le reste du chemin</w:t>
      </w:r>
      <w:r w:rsidR="007369EF">
        <w:t>.</w:t>
      </w:r>
    </w:p>
    <w:p w14:paraId="32A0FA6E" w14:textId="77777777" w:rsidR="007369EF" w:rsidRDefault="0071396A" w:rsidP="007369EF">
      <w:r>
        <w:t>Le numéro 3 de Lauriston Gardens offrait un aspect sini</w:t>
      </w:r>
      <w:r>
        <w:t>s</w:t>
      </w:r>
      <w:r>
        <w:t>tre et menaçant</w:t>
      </w:r>
      <w:r w:rsidR="007369EF">
        <w:t xml:space="preserve">. </w:t>
      </w:r>
      <w:r>
        <w:t>C</w:t>
      </w:r>
      <w:r w:rsidR="007369EF">
        <w:t>’</w:t>
      </w:r>
      <w:r>
        <w:t>était une des quatre maisons qui se dre</w:t>
      </w:r>
      <w:r>
        <w:t>s</w:t>
      </w:r>
      <w:r>
        <w:t>saient en retrait à quelque distance de la rue</w:t>
      </w:r>
      <w:r w:rsidR="007369EF">
        <w:t xml:space="preserve"> ; </w:t>
      </w:r>
      <w:r>
        <w:t>deux d</w:t>
      </w:r>
      <w:r w:rsidR="007369EF">
        <w:t>’</w:t>
      </w:r>
      <w:r>
        <w:t>entre elles étaient h</w:t>
      </w:r>
      <w:r>
        <w:t>a</w:t>
      </w:r>
      <w:r>
        <w:t>bitées</w:t>
      </w:r>
      <w:r w:rsidR="007369EF">
        <w:t xml:space="preserve">, </w:t>
      </w:r>
      <w:r>
        <w:t>les deux autres étaient vides</w:t>
      </w:r>
      <w:r w:rsidR="007369EF">
        <w:t xml:space="preserve">. </w:t>
      </w:r>
      <w:r>
        <w:t>La dernière avait trois rangées de fenêtres sans rideaux</w:t>
      </w:r>
      <w:r w:rsidR="007369EF">
        <w:t xml:space="preserve">, </w:t>
      </w:r>
      <w:r>
        <w:t>mélancoliques</w:t>
      </w:r>
      <w:r w:rsidR="007369EF">
        <w:t xml:space="preserve">, </w:t>
      </w:r>
      <w:r>
        <w:t>nues</w:t>
      </w:r>
      <w:r w:rsidR="007369EF">
        <w:t xml:space="preserve">, </w:t>
      </w:r>
      <w:r>
        <w:t>d</w:t>
      </w:r>
      <w:r>
        <w:t>é</w:t>
      </w:r>
      <w:r>
        <w:t>solées</w:t>
      </w:r>
      <w:r w:rsidR="007369EF">
        <w:t xml:space="preserve"> ; </w:t>
      </w:r>
      <w:r>
        <w:t>ici et là</w:t>
      </w:r>
      <w:r w:rsidR="007369EF">
        <w:t xml:space="preserve">, </w:t>
      </w:r>
      <w:r>
        <w:t>sur les vitres sales</w:t>
      </w:r>
      <w:r w:rsidR="007369EF">
        <w:t xml:space="preserve">, </w:t>
      </w:r>
      <w:r>
        <w:t>s</w:t>
      </w:r>
      <w:r w:rsidR="007369EF">
        <w:t>’</w:t>
      </w:r>
      <w:r>
        <w:t>étalait un écriteau</w:t>
      </w:r>
      <w:r w:rsidR="007369EF">
        <w:t> : « </w:t>
      </w:r>
      <w:proofErr w:type="spellStart"/>
      <w:r>
        <w:t>A</w:t>
      </w:r>
      <w:proofErr w:type="spellEnd"/>
      <w:r>
        <w:t xml:space="preserve"> louer</w:t>
      </w:r>
      <w:r w:rsidR="007369EF">
        <w:t xml:space="preserve"> ». </w:t>
      </w:r>
      <w:r>
        <w:t>Un p</w:t>
      </w:r>
      <w:r>
        <w:t>e</w:t>
      </w:r>
      <w:r>
        <w:t>tit jardin parsemé de touffes de plantes malingres séparait chaque maison de la rue</w:t>
      </w:r>
      <w:r w:rsidR="007369EF">
        <w:t xml:space="preserve"> ; </w:t>
      </w:r>
      <w:r>
        <w:t>il était traversé par une allée étroite de couleur jaunâtre</w:t>
      </w:r>
      <w:r w:rsidR="007369EF">
        <w:t xml:space="preserve">, </w:t>
      </w:r>
      <w:r>
        <w:t>mélange d</w:t>
      </w:r>
      <w:r w:rsidR="007369EF">
        <w:t>’</w:t>
      </w:r>
      <w:r>
        <w:t>argile et de gravier</w:t>
      </w:r>
      <w:r w:rsidR="007369EF">
        <w:t xml:space="preserve">. </w:t>
      </w:r>
      <w:r>
        <w:t>La pluie tombée pendant la nuit avait tout détrempé</w:t>
      </w:r>
      <w:r w:rsidR="007369EF">
        <w:t xml:space="preserve">. </w:t>
      </w:r>
      <w:r>
        <w:t>Le jardin était bordé par un mur de briques</w:t>
      </w:r>
      <w:r w:rsidR="007369EF">
        <w:t xml:space="preserve">, </w:t>
      </w:r>
      <w:r>
        <w:t>haut d</w:t>
      </w:r>
      <w:r w:rsidR="007369EF">
        <w:t>’</w:t>
      </w:r>
      <w:r>
        <w:t>un mètre et muni d</w:t>
      </w:r>
      <w:r w:rsidR="007369EF">
        <w:t>’</w:t>
      </w:r>
      <w:r>
        <w:t>une balustrade en bois</w:t>
      </w:r>
      <w:r w:rsidR="007369EF">
        <w:t xml:space="preserve">. </w:t>
      </w:r>
      <w:r>
        <w:t>A ce mur était adossé un robuste agent de police entouré d</w:t>
      </w:r>
      <w:r w:rsidR="007369EF">
        <w:t>’</w:t>
      </w:r>
      <w:r>
        <w:t>un petit groupe de badauds qui allongeaient le cou et écarquillaient les yeux dans le vain espoir de surprendre quelque chose de l</w:t>
      </w:r>
      <w:r w:rsidR="007369EF">
        <w:t>’</w:t>
      </w:r>
      <w:r>
        <w:t>enquête menée à l</w:t>
      </w:r>
      <w:r w:rsidR="007369EF">
        <w:t>’</w:t>
      </w:r>
      <w:r>
        <w:t>intérieur</w:t>
      </w:r>
      <w:r w:rsidR="007369EF">
        <w:t>.</w:t>
      </w:r>
    </w:p>
    <w:p w14:paraId="6DD532BE" w14:textId="77777777" w:rsidR="007369EF" w:rsidRDefault="0071396A" w:rsidP="007369EF">
      <w:r>
        <w:t>Je m</w:t>
      </w:r>
      <w:r w:rsidR="007369EF">
        <w:t>’</w:t>
      </w:r>
      <w:r>
        <w:t>étais imaginé que Sherlock Holmes s</w:t>
      </w:r>
      <w:r w:rsidR="007369EF">
        <w:t>’</w:t>
      </w:r>
      <w:r>
        <w:t>engouffrerait dans la maison pour se plonger aussitôt en plein mystère</w:t>
      </w:r>
      <w:r w:rsidR="007369EF">
        <w:t>.</w:t>
      </w:r>
    </w:p>
    <w:p w14:paraId="0CFE2CC6" w14:textId="77777777" w:rsidR="007369EF" w:rsidRDefault="0071396A" w:rsidP="007369EF">
      <w:r>
        <w:t>Au contraire</w:t>
      </w:r>
      <w:r w:rsidR="007369EF">
        <w:t xml:space="preserve">, </w:t>
      </w:r>
      <w:r>
        <w:t>il prit un air insouciant qui</w:t>
      </w:r>
      <w:r w:rsidR="007369EF">
        <w:t xml:space="preserve">, </w:t>
      </w:r>
      <w:r>
        <w:t>en la circon</w:t>
      </w:r>
      <w:r>
        <w:t>s</w:t>
      </w:r>
      <w:r>
        <w:t>tance</w:t>
      </w:r>
      <w:r w:rsidR="007369EF">
        <w:t xml:space="preserve">, </w:t>
      </w:r>
      <w:r>
        <w:t>frisait l</w:t>
      </w:r>
      <w:r w:rsidR="007369EF">
        <w:t>’</w:t>
      </w:r>
      <w:r>
        <w:t>affectation</w:t>
      </w:r>
      <w:r w:rsidR="007369EF">
        <w:t xml:space="preserve"> ; </w:t>
      </w:r>
      <w:r>
        <w:t>nonchalamment</w:t>
      </w:r>
      <w:r w:rsidR="007369EF">
        <w:t xml:space="preserve">, </w:t>
      </w:r>
      <w:r>
        <w:t>il arpenta le tro</w:t>
      </w:r>
      <w:r>
        <w:t>t</w:t>
      </w:r>
      <w:r>
        <w:t>toir</w:t>
      </w:r>
      <w:r w:rsidR="007369EF">
        <w:t xml:space="preserve">, </w:t>
      </w:r>
      <w:r>
        <w:t>e</w:t>
      </w:r>
      <w:r>
        <w:t>f</w:t>
      </w:r>
      <w:r>
        <w:t>fleurant du regard le sol</w:t>
      </w:r>
      <w:r w:rsidR="007369EF">
        <w:t xml:space="preserve">, </w:t>
      </w:r>
      <w:r>
        <w:t>le ciel</w:t>
      </w:r>
      <w:r w:rsidR="007369EF">
        <w:t xml:space="preserve">, </w:t>
      </w:r>
      <w:r>
        <w:t>les maisons d</w:t>
      </w:r>
      <w:r w:rsidR="007369EF">
        <w:t>’</w:t>
      </w:r>
      <w:r>
        <w:t>en face</w:t>
      </w:r>
      <w:r w:rsidR="007369EF">
        <w:t xml:space="preserve">, </w:t>
      </w:r>
      <w:r>
        <w:lastRenderedPageBreak/>
        <w:t>la balu</w:t>
      </w:r>
      <w:r>
        <w:t>s</w:t>
      </w:r>
      <w:r>
        <w:t>trade</w:t>
      </w:r>
      <w:r w:rsidR="007369EF">
        <w:t xml:space="preserve">. </w:t>
      </w:r>
      <w:r>
        <w:t>Puis il descendit l</w:t>
      </w:r>
      <w:r w:rsidR="007369EF">
        <w:t>’</w:t>
      </w:r>
      <w:r>
        <w:t>allée ou plutôt la bordure d</w:t>
      </w:r>
      <w:r w:rsidR="007369EF">
        <w:t>’</w:t>
      </w:r>
      <w:r>
        <w:t>herbe qui longeait l</w:t>
      </w:r>
      <w:r w:rsidR="007369EF">
        <w:t>’</w:t>
      </w:r>
      <w:r>
        <w:t>allée</w:t>
      </w:r>
      <w:r w:rsidR="007369EF">
        <w:t xml:space="preserve">, </w:t>
      </w:r>
      <w:r>
        <w:t>les yeux rivés au gazon</w:t>
      </w:r>
      <w:r w:rsidR="007369EF">
        <w:t xml:space="preserve">. </w:t>
      </w:r>
      <w:r>
        <w:t>Il s</w:t>
      </w:r>
      <w:r w:rsidR="007369EF">
        <w:t>’</w:t>
      </w:r>
      <w:r>
        <w:t>arrêta à deux reprises</w:t>
      </w:r>
      <w:r w:rsidR="007369EF">
        <w:t xml:space="preserve">. </w:t>
      </w:r>
      <w:r>
        <w:t>Une fois</w:t>
      </w:r>
      <w:r w:rsidR="007369EF">
        <w:t xml:space="preserve">, </w:t>
      </w:r>
      <w:r>
        <w:t>je l</w:t>
      </w:r>
      <w:r w:rsidR="007369EF">
        <w:t>’</w:t>
      </w:r>
      <w:r>
        <w:t>entendis pousser un cri de joie</w:t>
      </w:r>
      <w:r w:rsidR="007369EF">
        <w:t xml:space="preserve">. </w:t>
      </w:r>
      <w:r>
        <w:t>Le sol humide et argileux avait conservé les empreintes de plusieurs pas</w:t>
      </w:r>
      <w:r w:rsidR="007369EF">
        <w:t xml:space="preserve">. </w:t>
      </w:r>
      <w:r>
        <w:t>Mais</w:t>
      </w:r>
      <w:r w:rsidR="007369EF">
        <w:t xml:space="preserve">, </w:t>
      </w:r>
      <w:r>
        <w:t>comme les policiers</w:t>
      </w:r>
      <w:r w:rsidR="007369EF">
        <w:t xml:space="preserve">, </w:t>
      </w:r>
      <w:r>
        <w:t>dans leurs allées et venues</w:t>
      </w:r>
      <w:r w:rsidR="007369EF">
        <w:t xml:space="preserve">, </w:t>
      </w:r>
      <w:r>
        <w:t>l</w:t>
      </w:r>
      <w:r w:rsidR="007369EF">
        <w:t>’</w:t>
      </w:r>
      <w:r>
        <w:t>avaient foulé tant et plus</w:t>
      </w:r>
      <w:r w:rsidR="007369EF">
        <w:t xml:space="preserve">, </w:t>
      </w:r>
      <w:r>
        <w:t>je ne pouvais m</w:t>
      </w:r>
      <w:r w:rsidR="007369EF">
        <w:t>’</w:t>
      </w:r>
      <w:r>
        <w:t>expliquer que mon compagnon pût encore en e</w:t>
      </w:r>
      <w:r>
        <w:t>s</w:t>
      </w:r>
      <w:r>
        <w:t>pérer quelque révélation</w:t>
      </w:r>
      <w:r w:rsidR="007369EF">
        <w:t xml:space="preserve">. </w:t>
      </w:r>
      <w:r>
        <w:t>Toutefois</w:t>
      </w:r>
      <w:r w:rsidR="007369EF">
        <w:t xml:space="preserve">, </w:t>
      </w:r>
      <w:r>
        <w:t>je savais que là où</w:t>
      </w:r>
      <w:r w:rsidR="007369EF">
        <w:t xml:space="preserve">, </w:t>
      </w:r>
      <w:r>
        <w:t>moi</w:t>
      </w:r>
      <w:r w:rsidR="007369EF">
        <w:t xml:space="preserve">, </w:t>
      </w:r>
      <w:r>
        <w:t>je n</w:t>
      </w:r>
      <w:r w:rsidR="007369EF">
        <w:t>’</w:t>
      </w:r>
      <w:r>
        <w:t>apercevais rien</w:t>
      </w:r>
      <w:r w:rsidR="007369EF">
        <w:t xml:space="preserve">, </w:t>
      </w:r>
      <w:r>
        <w:t>lui distinguait une foule de choses</w:t>
      </w:r>
      <w:r w:rsidR="007369EF">
        <w:t xml:space="preserve"> : </w:t>
      </w:r>
      <w:r>
        <w:t>il m</w:t>
      </w:r>
      <w:r w:rsidR="007369EF">
        <w:t>’</w:t>
      </w:r>
      <w:r>
        <w:t>avait déjà donné une preuve extraord</w:t>
      </w:r>
      <w:r>
        <w:t>i</w:t>
      </w:r>
      <w:r>
        <w:t>naire de l</w:t>
      </w:r>
      <w:r w:rsidR="007369EF">
        <w:t>’</w:t>
      </w:r>
      <w:r>
        <w:t>acuité de son regard</w:t>
      </w:r>
      <w:r w:rsidR="007369EF">
        <w:t>.</w:t>
      </w:r>
    </w:p>
    <w:p w14:paraId="747EB5BB" w14:textId="77777777" w:rsidR="007369EF" w:rsidRDefault="0071396A" w:rsidP="007369EF">
      <w:r>
        <w:t>A la porte d</w:t>
      </w:r>
      <w:r w:rsidR="007369EF">
        <w:t>’</w:t>
      </w:r>
      <w:r>
        <w:t>entrée</w:t>
      </w:r>
      <w:r w:rsidR="007369EF">
        <w:t xml:space="preserve">, </w:t>
      </w:r>
      <w:r>
        <w:t>un homme de haute taille nous accuei</w:t>
      </w:r>
      <w:r>
        <w:t>l</w:t>
      </w:r>
      <w:r>
        <w:t>lit</w:t>
      </w:r>
      <w:r w:rsidR="007369EF">
        <w:t xml:space="preserve"> ; </w:t>
      </w:r>
      <w:r>
        <w:t>il avait un visage blafard et des cheveux couleur de lin</w:t>
      </w:r>
      <w:r w:rsidR="007369EF">
        <w:t xml:space="preserve"> ; </w:t>
      </w:r>
      <w:r>
        <w:t>il tenait à la main un calepin</w:t>
      </w:r>
      <w:r w:rsidR="007369EF">
        <w:t xml:space="preserve">. </w:t>
      </w:r>
      <w:r>
        <w:t>Il se précipita et serra avec reco</w:t>
      </w:r>
      <w:r>
        <w:t>n</w:t>
      </w:r>
      <w:r>
        <w:t>naissance la main de mon compagnon</w:t>
      </w:r>
      <w:r w:rsidR="007369EF">
        <w:t>.</w:t>
      </w:r>
    </w:p>
    <w:p w14:paraId="1CE38815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>est vraiment chic à vous d</w:t>
      </w:r>
      <w:r>
        <w:t>’</w:t>
      </w:r>
      <w:r w:rsidR="0071396A">
        <w:t>être venu</w:t>
      </w:r>
      <w:r>
        <w:t xml:space="preserve"> ! </w:t>
      </w:r>
      <w:r w:rsidR="0071396A">
        <w:t>dit-il</w:t>
      </w:r>
      <w:r>
        <w:t xml:space="preserve">. </w:t>
      </w:r>
      <w:r w:rsidR="0071396A">
        <w:t>J</w:t>
      </w:r>
      <w:r>
        <w:t>’</w:t>
      </w:r>
      <w:r w:rsidR="0071396A">
        <w:t>ai laissé tout intact</w:t>
      </w:r>
      <w:r>
        <w:t>.</w:t>
      </w:r>
    </w:p>
    <w:p w14:paraId="7085E765" w14:textId="77777777" w:rsidR="007369EF" w:rsidRDefault="007369EF" w:rsidP="007369EF">
      <w:r>
        <w:t>— </w:t>
      </w:r>
      <w:proofErr w:type="spellStart"/>
      <w:r w:rsidR="0071396A">
        <w:t>A</w:t>
      </w:r>
      <w:proofErr w:type="spellEnd"/>
      <w:r w:rsidR="0071396A">
        <w:t xml:space="preserve"> part le jardin</w:t>
      </w:r>
      <w:r>
        <w:t xml:space="preserve">, </w:t>
      </w:r>
      <w:r w:rsidR="0071396A">
        <w:t>répondit mon ami en désignant l</w:t>
      </w:r>
      <w:r>
        <w:t>’</w:t>
      </w:r>
      <w:r w:rsidR="0071396A">
        <w:t>allée</w:t>
      </w:r>
      <w:r>
        <w:t xml:space="preserve">. </w:t>
      </w:r>
      <w:r w:rsidR="0071396A">
        <w:t>Un troupeau de bisons n</w:t>
      </w:r>
      <w:r>
        <w:t>’</w:t>
      </w:r>
      <w:r w:rsidR="0071396A">
        <w:t>aurait pas fait plus de dégâts</w:t>
      </w:r>
      <w:r>
        <w:t xml:space="preserve"> ! </w:t>
      </w:r>
      <w:r w:rsidR="0071396A">
        <w:t>J</w:t>
      </w:r>
      <w:r>
        <w:t>’</w:t>
      </w:r>
      <w:r w:rsidR="0071396A">
        <w:t>espère que vous avez pris la précaution d</w:t>
      </w:r>
      <w:r>
        <w:t>’</w:t>
      </w:r>
      <w:r w:rsidR="0071396A">
        <w:t>examiner le terrain avant d</w:t>
      </w:r>
      <w:r>
        <w:t>’</w:t>
      </w:r>
      <w:r w:rsidR="0071396A">
        <w:t>autoriser vos hommes à le piétiner</w:t>
      </w:r>
      <w:r>
        <w:t>…</w:t>
      </w:r>
    </w:p>
    <w:p w14:paraId="337F9BA6" w14:textId="263848EA" w:rsidR="007369EF" w:rsidRDefault="007369EF" w:rsidP="007369EF">
      <w:r>
        <w:t>— </w:t>
      </w:r>
      <w:r w:rsidR="0071396A">
        <w:t>C</w:t>
      </w:r>
      <w:r>
        <w:t>’</w:t>
      </w:r>
      <w:r w:rsidR="0071396A">
        <w:t>est que j</w:t>
      </w:r>
      <w:r>
        <w:t>’</w:t>
      </w:r>
      <w:r w:rsidR="0071396A">
        <w:t>ai eu beaucoup de choses à faire là-dedans</w:t>
      </w:r>
      <w:r>
        <w:t xml:space="preserve">, </w:t>
      </w:r>
      <w:r w:rsidR="0071396A">
        <w:t>répondit évasivement le détective</w:t>
      </w:r>
      <w:r>
        <w:t xml:space="preserve">. </w:t>
      </w:r>
      <w:r w:rsidR="0071396A">
        <w:t xml:space="preserve">Mon collègue </w:t>
      </w:r>
      <w:r>
        <w:t>M. </w:t>
      </w:r>
      <w:r w:rsidR="0071396A">
        <w:t>Lestrade est sur les lieux</w:t>
      </w:r>
      <w:r>
        <w:t xml:space="preserve">. </w:t>
      </w:r>
      <w:r w:rsidR="0071396A">
        <w:t>J</w:t>
      </w:r>
      <w:r>
        <w:t>’</w:t>
      </w:r>
      <w:r w:rsidR="0071396A">
        <w:t>avais pensé qu</w:t>
      </w:r>
      <w:r>
        <w:t>’</w:t>
      </w:r>
      <w:r w:rsidR="0071396A">
        <w:t>il s</w:t>
      </w:r>
      <w:r>
        <w:t>’</w:t>
      </w:r>
      <w:r w:rsidR="0071396A">
        <w:t>en chargerait</w:t>
      </w:r>
      <w:r>
        <w:t>. »</w:t>
      </w:r>
    </w:p>
    <w:p w14:paraId="2C945939" w14:textId="77777777" w:rsidR="007369EF" w:rsidRDefault="0071396A" w:rsidP="007369EF">
      <w:r>
        <w:t>Holmes me jeta un coup d</w:t>
      </w:r>
      <w:r w:rsidR="007369EF">
        <w:t>’</w:t>
      </w:r>
      <w:r>
        <w:t>œil</w:t>
      </w:r>
      <w:r w:rsidR="007369EF">
        <w:t xml:space="preserve">, </w:t>
      </w:r>
      <w:r>
        <w:t>puis relevant les sourcils</w:t>
      </w:r>
      <w:r w:rsidR="007369EF">
        <w:t> :</w:t>
      </w:r>
    </w:p>
    <w:p w14:paraId="71CD23F9" w14:textId="5C0AFCE2" w:rsidR="007369EF" w:rsidRDefault="007369EF" w:rsidP="007369EF">
      <w:r>
        <w:t>« </w:t>
      </w:r>
      <w:r w:rsidR="0071396A">
        <w:t>Quand deux hommes tels que vous et Lestrade sont sur le même terrain</w:t>
      </w:r>
      <w:r>
        <w:t xml:space="preserve">, </w:t>
      </w:r>
      <w:r w:rsidR="0071396A">
        <w:t>dit-il ironiquement</w:t>
      </w:r>
      <w:r>
        <w:t xml:space="preserve">, </w:t>
      </w:r>
      <w:r w:rsidR="0071396A">
        <w:t>que reste-t-il à faire à un tro</w:t>
      </w:r>
      <w:r w:rsidR="0071396A">
        <w:t>i</w:t>
      </w:r>
      <w:r w:rsidR="0071396A">
        <w:t>sième</w:t>
      </w:r>
      <w:r>
        <w:t> ? »</w:t>
      </w:r>
    </w:p>
    <w:p w14:paraId="08534B0C" w14:textId="77777777" w:rsidR="007369EF" w:rsidRDefault="0071396A" w:rsidP="007369EF">
      <w:proofErr w:type="spellStart"/>
      <w:r>
        <w:t>Gregson</w:t>
      </w:r>
      <w:proofErr w:type="spellEnd"/>
      <w:r>
        <w:t xml:space="preserve"> se frotta les mains content de lui-même</w:t>
      </w:r>
      <w:r w:rsidR="007369EF">
        <w:t>.</w:t>
      </w:r>
    </w:p>
    <w:p w14:paraId="15C4AA40" w14:textId="77777777" w:rsidR="007369EF" w:rsidRDefault="007369EF" w:rsidP="007369EF">
      <w:r>
        <w:lastRenderedPageBreak/>
        <w:t>« </w:t>
      </w:r>
      <w:r w:rsidR="0071396A">
        <w:t>J</w:t>
      </w:r>
      <w:r>
        <w:t>’</w:t>
      </w:r>
      <w:r w:rsidR="0071396A">
        <w:t>estime que nous avons fait tout ce qui était en notre pouvoir</w:t>
      </w:r>
      <w:r>
        <w:t xml:space="preserve">, </w:t>
      </w:r>
      <w:r w:rsidR="0071396A">
        <w:t>répondit-il</w:t>
      </w:r>
      <w:r>
        <w:t xml:space="preserve">. </w:t>
      </w:r>
      <w:r w:rsidR="0071396A">
        <w:t>Mais c</w:t>
      </w:r>
      <w:r>
        <w:t>’</w:t>
      </w:r>
      <w:r w:rsidR="0071396A">
        <w:t>est un cas étrange et je connais v</w:t>
      </w:r>
      <w:r w:rsidR="0071396A">
        <w:t>o</w:t>
      </w:r>
      <w:r w:rsidR="0071396A">
        <w:t>tre goût pour ce genre d</w:t>
      </w:r>
      <w:r>
        <w:t>’</w:t>
      </w:r>
      <w:r w:rsidR="0071396A">
        <w:t>affaires</w:t>
      </w:r>
      <w:r>
        <w:t>.</w:t>
      </w:r>
    </w:p>
    <w:p w14:paraId="60BE8684" w14:textId="77777777" w:rsidR="007369EF" w:rsidRDefault="007369EF" w:rsidP="007369EF">
      <w:r>
        <w:t>— </w:t>
      </w:r>
      <w:r w:rsidR="0071396A">
        <w:t>Vous n</w:t>
      </w:r>
      <w:r>
        <w:t>’</w:t>
      </w:r>
      <w:r w:rsidR="0071396A">
        <w:t>êtes pas venu en fiacre</w:t>
      </w:r>
      <w:r>
        <w:t xml:space="preserve"> ? </w:t>
      </w:r>
      <w:r w:rsidR="0071396A">
        <w:t>demanda Sherlock Ho</w:t>
      </w:r>
      <w:r w:rsidR="0071396A">
        <w:t>l</w:t>
      </w:r>
      <w:r w:rsidR="0071396A">
        <w:t>mes</w:t>
      </w:r>
      <w:r>
        <w:t>.</w:t>
      </w:r>
    </w:p>
    <w:p w14:paraId="68C115C6" w14:textId="77777777" w:rsidR="007369EF" w:rsidRDefault="007369EF" w:rsidP="007369EF">
      <w:r>
        <w:t>— </w:t>
      </w:r>
      <w:r w:rsidR="0071396A">
        <w:t>Non</w:t>
      </w:r>
      <w:r>
        <w:t>.</w:t>
      </w:r>
    </w:p>
    <w:p w14:paraId="4565EC56" w14:textId="77777777" w:rsidR="007369EF" w:rsidRDefault="007369EF" w:rsidP="007369EF">
      <w:r>
        <w:t>— </w:t>
      </w:r>
      <w:r w:rsidR="0071396A">
        <w:t>Et Lestrade</w:t>
      </w:r>
      <w:r>
        <w:t> ?</w:t>
      </w:r>
    </w:p>
    <w:p w14:paraId="1421BEAB" w14:textId="77777777" w:rsidR="007369EF" w:rsidRDefault="007369EF" w:rsidP="007369EF">
      <w:r>
        <w:t>— </w:t>
      </w:r>
      <w:r w:rsidR="0071396A">
        <w:t>Non plus</w:t>
      </w:r>
      <w:r>
        <w:t>…</w:t>
      </w:r>
    </w:p>
    <w:p w14:paraId="36BCC742" w14:textId="72286E70" w:rsidR="007369EF" w:rsidRDefault="007369EF" w:rsidP="007369EF">
      <w:r>
        <w:t>— </w:t>
      </w:r>
      <w:r w:rsidR="0071396A">
        <w:t>Alors</w:t>
      </w:r>
      <w:r>
        <w:t xml:space="preserve">, </w:t>
      </w:r>
      <w:r w:rsidR="0071396A">
        <w:t>allons voir la chambre</w:t>
      </w:r>
      <w:r>
        <w:t>. »</w:t>
      </w:r>
    </w:p>
    <w:p w14:paraId="238A8438" w14:textId="77777777" w:rsidR="007369EF" w:rsidRDefault="0071396A" w:rsidP="007369EF">
      <w:r>
        <w:t>Sur cette conclusion inattendue</w:t>
      </w:r>
      <w:r w:rsidR="007369EF">
        <w:t xml:space="preserve">, </w:t>
      </w:r>
      <w:r>
        <w:t>il pénétra à grands pas dans la maison</w:t>
      </w:r>
      <w:r w:rsidR="007369EF">
        <w:t xml:space="preserve">, </w:t>
      </w:r>
      <w:r>
        <w:t xml:space="preserve">suivi de </w:t>
      </w:r>
      <w:proofErr w:type="spellStart"/>
      <w:r>
        <w:t>Gregson</w:t>
      </w:r>
      <w:proofErr w:type="spellEnd"/>
      <w:r>
        <w:t xml:space="preserve"> étonné</w:t>
      </w:r>
      <w:r w:rsidR="007369EF">
        <w:t>.</w:t>
      </w:r>
    </w:p>
    <w:p w14:paraId="3E521C79" w14:textId="77777777" w:rsidR="007369EF" w:rsidRDefault="0071396A" w:rsidP="007369EF">
      <w:r>
        <w:t>Un petit corridor au plancher nu et poussiéreux conduisait à la cuisine et à l</w:t>
      </w:r>
      <w:r w:rsidR="007369EF">
        <w:t>’</w:t>
      </w:r>
      <w:r>
        <w:t>office</w:t>
      </w:r>
      <w:r w:rsidR="007369EF">
        <w:t xml:space="preserve">. </w:t>
      </w:r>
      <w:proofErr w:type="spellStart"/>
      <w:r>
        <w:t>A</w:t>
      </w:r>
      <w:proofErr w:type="spellEnd"/>
      <w:r>
        <w:t xml:space="preserve"> gauche et à droite</w:t>
      </w:r>
      <w:r w:rsidR="007369EF">
        <w:t xml:space="preserve">, </w:t>
      </w:r>
      <w:r>
        <w:t>il y avait deux po</w:t>
      </w:r>
      <w:r>
        <w:t>r</w:t>
      </w:r>
      <w:r>
        <w:t>tes</w:t>
      </w:r>
      <w:r w:rsidR="007369EF">
        <w:t xml:space="preserve"> : </w:t>
      </w:r>
      <w:r>
        <w:t>l</w:t>
      </w:r>
      <w:r w:rsidR="007369EF">
        <w:t>’</w:t>
      </w:r>
      <w:r>
        <w:t>une était apparemment fermée depuis plusieurs sema</w:t>
      </w:r>
      <w:r>
        <w:t>i</w:t>
      </w:r>
      <w:r>
        <w:t>nes</w:t>
      </w:r>
      <w:r w:rsidR="007369EF">
        <w:t xml:space="preserve"> ; </w:t>
      </w:r>
      <w:r>
        <w:t>l</w:t>
      </w:r>
      <w:r w:rsidR="007369EF">
        <w:t>’</w:t>
      </w:r>
      <w:r>
        <w:t>autre donnait sur la salle à manger</w:t>
      </w:r>
      <w:r w:rsidR="007369EF">
        <w:t xml:space="preserve">, </w:t>
      </w:r>
      <w:r>
        <w:t>la pièce même où s</w:t>
      </w:r>
      <w:r w:rsidR="007369EF">
        <w:t>’</w:t>
      </w:r>
      <w:r>
        <w:t>était a</w:t>
      </w:r>
      <w:r>
        <w:t>c</w:t>
      </w:r>
      <w:r>
        <w:t>compli le crime</w:t>
      </w:r>
      <w:r w:rsidR="007369EF">
        <w:t xml:space="preserve">. </w:t>
      </w:r>
      <w:r>
        <w:t>Holmes y pénétra et je le suivis</w:t>
      </w:r>
      <w:r w:rsidR="007369EF">
        <w:t xml:space="preserve">, </w:t>
      </w:r>
      <w:r>
        <w:t>non sans appr</w:t>
      </w:r>
      <w:r>
        <w:t>é</w:t>
      </w:r>
      <w:r>
        <w:t>hension</w:t>
      </w:r>
      <w:r w:rsidR="007369EF">
        <w:t>.</w:t>
      </w:r>
    </w:p>
    <w:p w14:paraId="00064C75" w14:textId="77777777" w:rsidR="007369EF" w:rsidRDefault="0071396A" w:rsidP="007369EF">
      <w:r>
        <w:t>C</w:t>
      </w:r>
      <w:r w:rsidR="007369EF">
        <w:t>’</w:t>
      </w:r>
      <w:r>
        <w:t>était une grande chambre carrée que l</w:t>
      </w:r>
      <w:r w:rsidR="007369EF">
        <w:t>’</w:t>
      </w:r>
      <w:r>
        <w:t>absence de tout meuble agrandissait encore</w:t>
      </w:r>
      <w:r w:rsidR="007369EF">
        <w:t xml:space="preserve">. </w:t>
      </w:r>
      <w:r>
        <w:t>Un papier vulgaire tendait les murs</w:t>
      </w:r>
      <w:r w:rsidR="007369EF">
        <w:t xml:space="preserve">, </w:t>
      </w:r>
      <w:r>
        <w:t>souillé de taches d</w:t>
      </w:r>
      <w:r w:rsidR="007369EF">
        <w:t>’</w:t>
      </w:r>
      <w:r>
        <w:t>humidité</w:t>
      </w:r>
      <w:r w:rsidR="007369EF">
        <w:t xml:space="preserve"> : </w:t>
      </w:r>
      <w:r>
        <w:t>par place il pendait en lo</w:t>
      </w:r>
      <w:r>
        <w:t>n</w:t>
      </w:r>
      <w:r>
        <w:t>gues d</w:t>
      </w:r>
      <w:r>
        <w:t>é</w:t>
      </w:r>
      <w:r>
        <w:t>chirures qui laissaient à découvert le plâtre jaune</w:t>
      </w:r>
      <w:r w:rsidR="007369EF">
        <w:t xml:space="preserve">. </w:t>
      </w:r>
      <w:r>
        <w:t>En face de la porte était une cheminée prétentieuse</w:t>
      </w:r>
      <w:r w:rsidR="007369EF">
        <w:t xml:space="preserve">. </w:t>
      </w:r>
      <w:r>
        <w:t>A un bout de la tablette en faux marbre blanc</w:t>
      </w:r>
      <w:r w:rsidR="007369EF">
        <w:t xml:space="preserve">, </w:t>
      </w:r>
      <w:r>
        <w:t>on avait planté une bougie rouge</w:t>
      </w:r>
      <w:r w:rsidR="007369EF">
        <w:t xml:space="preserve">. </w:t>
      </w:r>
      <w:r>
        <w:t>L</w:t>
      </w:r>
      <w:r w:rsidR="007369EF">
        <w:t>’</w:t>
      </w:r>
      <w:r>
        <w:t>unique fenêtre</w:t>
      </w:r>
      <w:r w:rsidR="007369EF">
        <w:t xml:space="preserve">, </w:t>
      </w:r>
      <w:r>
        <w:t>très sale</w:t>
      </w:r>
      <w:r w:rsidR="007369EF">
        <w:t xml:space="preserve">, </w:t>
      </w:r>
      <w:r>
        <w:t>filtrait une lueur trouble et ince</w:t>
      </w:r>
      <w:r>
        <w:t>r</w:t>
      </w:r>
      <w:r>
        <w:t>taine qui faisait apparaître gris foncé toutes les choses</w:t>
      </w:r>
      <w:r w:rsidR="007369EF">
        <w:t xml:space="preserve">, </w:t>
      </w:r>
      <w:r>
        <w:t>du reste ensevelies sous une épaisse couche de poussière</w:t>
      </w:r>
      <w:r w:rsidR="007369EF">
        <w:t>.</w:t>
      </w:r>
    </w:p>
    <w:p w14:paraId="65B8A25C" w14:textId="77777777" w:rsidR="007375A8" w:rsidRDefault="007375A8" w:rsidP="007375A8">
      <w:pPr>
        <w:ind w:firstLine="0"/>
        <w:jc w:val="center"/>
      </w:pPr>
      <w:r>
        <w:lastRenderedPageBreak/>
        <w:fldChar w:fldCharType="begin"/>
      </w:r>
      <w:r>
        <w:instrText xml:space="preserve">INCLUDEPICTURE "../Une%20étude%20en%20rouge3_fichiers/stud-05.gif" \* MERGEFORMATINET </w:instrText>
      </w:r>
      <w:r>
        <w:fldChar w:fldCharType="separate"/>
      </w:r>
      <w:r>
        <w:pict w14:anchorId="7955A570">
          <v:shape id="_x0000_i1051" type="#_x0000_t75" alt="Richard Gutschmidt, 1902" style="width:198.45pt;height:283pt">
            <v:imagedata r:id="rId18" r:href="rId19"/>
          </v:shape>
        </w:pict>
      </w:r>
      <w:r>
        <w:fldChar w:fldCharType="end"/>
      </w:r>
    </w:p>
    <w:p w14:paraId="514E063C" w14:textId="77777777" w:rsidR="007369EF" w:rsidRDefault="0071396A" w:rsidP="007369EF">
      <w:r>
        <w:t>Ces détails</w:t>
      </w:r>
      <w:r w:rsidR="007369EF">
        <w:t xml:space="preserve">, </w:t>
      </w:r>
      <w:r>
        <w:t>je les observai un peu plus tard</w:t>
      </w:r>
      <w:r w:rsidR="007369EF">
        <w:t xml:space="preserve">. </w:t>
      </w:r>
      <w:r>
        <w:t>Mon attention fut d</w:t>
      </w:r>
      <w:r w:rsidR="007369EF">
        <w:t>’</w:t>
      </w:r>
      <w:r>
        <w:t>abord captée par la forme humaine sinistrement immobile qui gisait sur le parquet</w:t>
      </w:r>
      <w:r w:rsidR="007369EF">
        <w:t xml:space="preserve"> ; </w:t>
      </w:r>
      <w:r>
        <w:t>grands ouverts</w:t>
      </w:r>
      <w:r w:rsidR="007369EF">
        <w:t xml:space="preserve">, </w:t>
      </w:r>
      <w:r>
        <w:t>les yeux vides rega</w:t>
      </w:r>
      <w:r>
        <w:t>r</w:t>
      </w:r>
      <w:r>
        <w:t>daient avec fixité le plafond déteint</w:t>
      </w:r>
      <w:r w:rsidR="007369EF">
        <w:t xml:space="preserve">. </w:t>
      </w:r>
      <w:r>
        <w:t>C</w:t>
      </w:r>
      <w:r w:rsidR="007369EF">
        <w:t>’</w:t>
      </w:r>
      <w:r>
        <w:t>était le cadavre d</w:t>
      </w:r>
      <w:r w:rsidR="007369EF">
        <w:t>’</w:t>
      </w:r>
      <w:r>
        <w:t>un homme d</w:t>
      </w:r>
      <w:r w:rsidR="007369EF">
        <w:t>’</w:t>
      </w:r>
      <w:r>
        <w:t>environ quarante-trois</w:t>
      </w:r>
      <w:r w:rsidR="007369EF">
        <w:t xml:space="preserve">, </w:t>
      </w:r>
      <w:r>
        <w:t>quarante-quatre ans</w:t>
      </w:r>
      <w:r w:rsidR="007369EF">
        <w:t xml:space="preserve">, </w:t>
      </w:r>
      <w:r>
        <w:t>de taille moyenne</w:t>
      </w:r>
      <w:r w:rsidR="007369EF">
        <w:t xml:space="preserve">, </w:t>
      </w:r>
      <w:r>
        <w:t>large d</w:t>
      </w:r>
      <w:r w:rsidR="007369EF">
        <w:t>’</w:t>
      </w:r>
      <w:r>
        <w:t>épaules</w:t>
      </w:r>
      <w:r w:rsidR="007369EF">
        <w:t xml:space="preserve">, </w:t>
      </w:r>
      <w:r>
        <w:t>avec des cheveux noirs et crépus et une barbe de trois jours</w:t>
      </w:r>
      <w:r w:rsidR="007369EF">
        <w:t xml:space="preserve">. </w:t>
      </w:r>
      <w:r>
        <w:t>Il portait un habit et un gilet de drap épais et un pa</w:t>
      </w:r>
      <w:r>
        <w:t>n</w:t>
      </w:r>
      <w:r>
        <w:t>talon clair</w:t>
      </w:r>
      <w:r w:rsidR="007369EF">
        <w:t xml:space="preserve">. </w:t>
      </w:r>
      <w:r>
        <w:t>Son col et ses manchettes étaient d</w:t>
      </w:r>
      <w:r w:rsidR="007369EF">
        <w:t>’</w:t>
      </w:r>
      <w:r>
        <w:t>une blancheur immaculée</w:t>
      </w:r>
      <w:r w:rsidR="007369EF">
        <w:t xml:space="preserve">. </w:t>
      </w:r>
      <w:r>
        <w:t>Un chapeau haut de forme</w:t>
      </w:r>
      <w:r w:rsidR="007369EF">
        <w:t xml:space="preserve">, </w:t>
      </w:r>
      <w:r>
        <w:t>bien brossé et lustré</w:t>
      </w:r>
      <w:r w:rsidR="007369EF">
        <w:t xml:space="preserve">, </w:t>
      </w:r>
      <w:r>
        <w:t>était posé sur le parquet</w:t>
      </w:r>
      <w:r w:rsidR="007369EF">
        <w:t xml:space="preserve">, </w:t>
      </w:r>
      <w:r>
        <w:t>à côté de lui</w:t>
      </w:r>
      <w:r w:rsidR="007369EF">
        <w:t xml:space="preserve">. </w:t>
      </w:r>
      <w:r>
        <w:t>Ses mains étaient crispées et ses bras étendus</w:t>
      </w:r>
      <w:r w:rsidR="007369EF">
        <w:t xml:space="preserve">, </w:t>
      </w:r>
      <w:r>
        <w:t>tandis que ses me</w:t>
      </w:r>
      <w:r>
        <w:t>m</w:t>
      </w:r>
      <w:r>
        <w:t>bres inférieurs étaient entrecroisés</w:t>
      </w:r>
      <w:r w:rsidR="007369EF">
        <w:t xml:space="preserve">. </w:t>
      </w:r>
      <w:r>
        <w:t>L</w:t>
      </w:r>
      <w:r w:rsidR="007369EF">
        <w:t>’</w:t>
      </w:r>
      <w:r>
        <w:t>agonie avait dû être do</w:t>
      </w:r>
      <w:r>
        <w:t>u</w:t>
      </w:r>
      <w:r>
        <w:t>loureuse</w:t>
      </w:r>
      <w:r w:rsidR="007369EF">
        <w:t xml:space="preserve"> ! </w:t>
      </w:r>
      <w:r>
        <w:t>Son visage rigide conservait une expression d</w:t>
      </w:r>
      <w:r w:rsidR="007369EF">
        <w:t>’</w:t>
      </w:r>
      <w:r>
        <w:t>horreur</w:t>
      </w:r>
      <w:r w:rsidR="007369EF">
        <w:t xml:space="preserve"> ; </w:t>
      </w:r>
      <w:r>
        <w:t>je crus y lire de la haine aussi</w:t>
      </w:r>
      <w:r w:rsidR="007369EF">
        <w:t xml:space="preserve">. </w:t>
      </w:r>
      <w:r>
        <w:t>Une grimace m</w:t>
      </w:r>
      <w:r>
        <w:t>é</w:t>
      </w:r>
      <w:r>
        <w:t>chante</w:t>
      </w:r>
      <w:r w:rsidR="007369EF">
        <w:t xml:space="preserve">, </w:t>
      </w:r>
      <w:r>
        <w:t>un front bas</w:t>
      </w:r>
      <w:r w:rsidR="007369EF">
        <w:t xml:space="preserve">, </w:t>
      </w:r>
      <w:r>
        <w:t>un nez épaté</w:t>
      </w:r>
      <w:r w:rsidR="007369EF">
        <w:t xml:space="preserve">, </w:t>
      </w:r>
      <w:r>
        <w:t>une mâchoire avancée do</w:t>
      </w:r>
      <w:r>
        <w:t>n</w:t>
      </w:r>
      <w:r>
        <w:t>naient à la victime une apparence simiesque</w:t>
      </w:r>
      <w:r w:rsidR="007369EF">
        <w:t xml:space="preserve">. </w:t>
      </w:r>
      <w:r>
        <w:t>Sa posture ins</w:t>
      </w:r>
      <w:r>
        <w:t>o</w:t>
      </w:r>
      <w:r>
        <w:t>lite</w:t>
      </w:r>
      <w:r w:rsidR="007369EF">
        <w:t xml:space="preserve">, </w:t>
      </w:r>
      <w:r>
        <w:t>recroquevillée</w:t>
      </w:r>
      <w:r w:rsidR="007369EF">
        <w:t xml:space="preserve">, </w:t>
      </w:r>
      <w:r>
        <w:t>accusait encore davantage cette resse</w:t>
      </w:r>
      <w:r>
        <w:t>m</w:t>
      </w:r>
      <w:r>
        <w:t>blance</w:t>
      </w:r>
      <w:r w:rsidR="007369EF">
        <w:t xml:space="preserve">. </w:t>
      </w:r>
      <w:r>
        <w:t>Il m</w:t>
      </w:r>
      <w:r w:rsidR="007369EF">
        <w:t>’</w:t>
      </w:r>
      <w:r>
        <w:t>a été donné de voir la mort sous bien des aspects</w:t>
      </w:r>
      <w:r w:rsidR="007369EF">
        <w:t xml:space="preserve">, </w:t>
      </w:r>
      <w:r>
        <w:t>mais elle ne m</w:t>
      </w:r>
      <w:r w:rsidR="007369EF">
        <w:t>’</w:t>
      </w:r>
      <w:r>
        <w:t>est jamais apparue plus effroy</w:t>
      </w:r>
      <w:r>
        <w:t>a</w:t>
      </w:r>
      <w:r>
        <w:t xml:space="preserve">ble </w:t>
      </w:r>
      <w:r>
        <w:lastRenderedPageBreak/>
        <w:t>que dans cette maison macabre qui donnait sur l</w:t>
      </w:r>
      <w:r w:rsidR="007369EF">
        <w:t>’</w:t>
      </w:r>
      <w:r>
        <w:t>une des art</w:t>
      </w:r>
      <w:r>
        <w:t>è</w:t>
      </w:r>
      <w:r>
        <w:t>res principales de la banlieue de Londres</w:t>
      </w:r>
      <w:r w:rsidR="007369EF">
        <w:t>.</w:t>
      </w:r>
    </w:p>
    <w:p w14:paraId="1C9E3198" w14:textId="77777777" w:rsidR="007369EF" w:rsidRDefault="0071396A" w:rsidP="007369EF">
      <w:r>
        <w:t>Lestrade</w:t>
      </w:r>
      <w:r w:rsidR="007369EF">
        <w:t xml:space="preserve">, </w:t>
      </w:r>
      <w:r>
        <w:t>mince de taille</w:t>
      </w:r>
      <w:r w:rsidR="007369EF">
        <w:t xml:space="preserve">, </w:t>
      </w:r>
      <w:r>
        <w:t>la mine chafouine</w:t>
      </w:r>
      <w:r w:rsidR="007369EF">
        <w:t xml:space="preserve">, </w:t>
      </w:r>
      <w:r>
        <w:t>se tenait près de la porte</w:t>
      </w:r>
      <w:r w:rsidR="007369EF">
        <w:t xml:space="preserve">. </w:t>
      </w:r>
      <w:r>
        <w:t>Il nous salua</w:t>
      </w:r>
      <w:r w:rsidR="007369EF">
        <w:t>.</w:t>
      </w:r>
    </w:p>
    <w:p w14:paraId="0F0F0C3E" w14:textId="77777777" w:rsidR="007369EF" w:rsidRDefault="007369EF" w:rsidP="007369EF">
      <w:r>
        <w:t>« </w:t>
      </w:r>
      <w:r w:rsidR="0071396A">
        <w:t>Cette affaire fera sensation</w:t>
      </w:r>
      <w:r>
        <w:t xml:space="preserve"> ! </w:t>
      </w:r>
      <w:r w:rsidR="0071396A">
        <w:t>dit-il</w:t>
      </w:r>
      <w:r>
        <w:t xml:space="preserve">. </w:t>
      </w:r>
      <w:r w:rsidR="0071396A">
        <w:t>Elle passe tout ce que j</w:t>
      </w:r>
      <w:r>
        <w:t>’</w:t>
      </w:r>
      <w:r w:rsidR="0071396A">
        <w:t>ai vu</w:t>
      </w:r>
      <w:r>
        <w:t xml:space="preserve">, </w:t>
      </w:r>
      <w:r w:rsidR="0071396A">
        <w:t>et pourtant je ne suis plus un nouveau-né</w:t>
      </w:r>
      <w:r>
        <w:t> !</w:t>
      </w:r>
    </w:p>
    <w:p w14:paraId="17620F93" w14:textId="77777777" w:rsidR="007369EF" w:rsidRDefault="007369EF" w:rsidP="007369EF">
      <w:r>
        <w:t>— </w:t>
      </w:r>
      <w:r w:rsidR="0071396A">
        <w:t>Toujours pas d</w:t>
      </w:r>
      <w:r>
        <w:t>’</w:t>
      </w:r>
      <w:r w:rsidR="0071396A">
        <w:t>indice</w:t>
      </w:r>
      <w:r>
        <w:t xml:space="preserve"> ? </w:t>
      </w:r>
      <w:r w:rsidR="0071396A">
        <w:t>s</w:t>
      </w:r>
      <w:r>
        <w:t>’</w:t>
      </w:r>
      <w:r w:rsidR="0071396A">
        <w:t xml:space="preserve">enquit </w:t>
      </w:r>
      <w:proofErr w:type="spellStart"/>
      <w:r w:rsidR="0071396A">
        <w:t>Gregson</w:t>
      </w:r>
      <w:proofErr w:type="spellEnd"/>
      <w:r>
        <w:t>.</w:t>
      </w:r>
    </w:p>
    <w:p w14:paraId="0FBB2AF3" w14:textId="77777777" w:rsidR="007369EF" w:rsidRDefault="007369EF" w:rsidP="007369EF">
      <w:r>
        <w:t>— </w:t>
      </w:r>
      <w:r w:rsidR="0071396A">
        <w:t>Toujours pas</w:t>
      </w:r>
      <w:r>
        <w:t> ! »</w:t>
      </w:r>
      <w:r w:rsidR="0071396A">
        <w:t xml:space="preserve"> répondit Lestrade en écho</w:t>
      </w:r>
      <w:r>
        <w:t>.</w:t>
      </w:r>
    </w:p>
    <w:p w14:paraId="24B83B9D" w14:textId="77777777" w:rsidR="007369EF" w:rsidRDefault="0071396A" w:rsidP="007369EF">
      <w:r>
        <w:t>Sherlock Holmes s</w:t>
      </w:r>
      <w:r w:rsidR="007369EF">
        <w:t>’</w:t>
      </w:r>
      <w:r>
        <w:t>approcha du corps</w:t>
      </w:r>
      <w:r w:rsidR="007369EF">
        <w:t xml:space="preserve">. </w:t>
      </w:r>
      <w:r>
        <w:t>Il s</w:t>
      </w:r>
      <w:r w:rsidR="007369EF">
        <w:t>’</w:t>
      </w:r>
      <w:r>
        <w:t>agenouilla et l</w:t>
      </w:r>
      <w:r w:rsidR="007369EF">
        <w:t>’</w:t>
      </w:r>
      <w:r>
        <w:t>examina attentivement</w:t>
      </w:r>
      <w:r w:rsidR="007369EF">
        <w:t>.</w:t>
      </w:r>
    </w:p>
    <w:p w14:paraId="39146A7B" w14:textId="77777777" w:rsidR="007369EF" w:rsidRDefault="007369EF" w:rsidP="007369EF">
      <w:r>
        <w:t>« </w:t>
      </w:r>
      <w:r w:rsidR="0071396A">
        <w:t>Vous êtes sûrs qu</w:t>
      </w:r>
      <w:r>
        <w:t>’</w:t>
      </w:r>
      <w:r w:rsidR="0071396A">
        <w:t>il n</w:t>
      </w:r>
      <w:r>
        <w:t>’</w:t>
      </w:r>
      <w:r w:rsidR="0071396A">
        <w:t>a pas été blessé</w:t>
      </w:r>
      <w:r>
        <w:t xml:space="preserve"> ? </w:t>
      </w:r>
      <w:r w:rsidR="0071396A">
        <w:t>demanda-t-il en montrant du doigt alentour des caillots et des éclaboussures de sang</w:t>
      </w:r>
      <w:r>
        <w:t>.</w:t>
      </w:r>
    </w:p>
    <w:p w14:paraId="133DCAF1" w14:textId="77777777" w:rsidR="007369EF" w:rsidRDefault="007369EF" w:rsidP="007369EF">
      <w:r>
        <w:t>— </w:t>
      </w:r>
      <w:r w:rsidR="0071396A">
        <w:t>Absolument</w:t>
      </w:r>
      <w:r>
        <w:t xml:space="preserve"> ! </w:t>
      </w:r>
      <w:r w:rsidR="0071396A">
        <w:t>s</w:t>
      </w:r>
      <w:r>
        <w:t>’</w:t>
      </w:r>
      <w:r w:rsidR="0071396A">
        <w:t>exclamèrent ensemble les deux détect</w:t>
      </w:r>
      <w:r w:rsidR="0071396A">
        <w:t>i</w:t>
      </w:r>
      <w:r w:rsidR="0071396A">
        <w:t>ves</w:t>
      </w:r>
      <w:r>
        <w:t>.</w:t>
      </w:r>
    </w:p>
    <w:p w14:paraId="2B3E9C2A" w14:textId="77777777" w:rsidR="007369EF" w:rsidRDefault="007369EF" w:rsidP="007369EF">
      <w:r>
        <w:t>— </w:t>
      </w:r>
      <w:r w:rsidR="0071396A">
        <w:t>Il faut donc que ce sang appartienne à un autre individu</w:t>
      </w:r>
      <w:r>
        <w:t xml:space="preserve">, </w:t>
      </w:r>
      <w:r w:rsidR="0071396A">
        <w:t>au meurtrier</w:t>
      </w:r>
      <w:r>
        <w:t xml:space="preserve">, </w:t>
      </w:r>
      <w:r w:rsidR="0071396A">
        <w:t>si meurtre il y a</w:t>
      </w:r>
      <w:r>
        <w:t xml:space="preserve">. </w:t>
      </w:r>
      <w:r w:rsidR="0071396A">
        <w:t>Cela me rappelle les circonsta</w:t>
      </w:r>
      <w:r w:rsidR="0071396A">
        <w:t>n</w:t>
      </w:r>
      <w:r w:rsidR="0071396A">
        <w:t>ces qui ont accompagné la mort de van Jansen</w:t>
      </w:r>
      <w:r>
        <w:t xml:space="preserve">, </w:t>
      </w:r>
      <w:r w:rsidR="0071396A">
        <w:t>à Utrecht</w:t>
      </w:r>
      <w:r>
        <w:t xml:space="preserve">, </w:t>
      </w:r>
      <w:r w:rsidR="0071396A">
        <w:t>en 1834</w:t>
      </w:r>
      <w:r>
        <w:t xml:space="preserve">. </w:t>
      </w:r>
      <w:r w:rsidR="0071396A">
        <w:t>Vous souvenez-vous de cette affaire</w:t>
      </w:r>
      <w:r>
        <w:t xml:space="preserve">, </w:t>
      </w:r>
      <w:proofErr w:type="spellStart"/>
      <w:r w:rsidR="0071396A">
        <w:t>Gregson</w:t>
      </w:r>
      <w:proofErr w:type="spellEnd"/>
      <w:r>
        <w:t> ?</w:t>
      </w:r>
    </w:p>
    <w:p w14:paraId="56C9A0EE" w14:textId="77777777" w:rsidR="007369EF" w:rsidRDefault="007369EF" w:rsidP="007369EF">
      <w:r>
        <w:t>— </w:t>
      </w:r>
      <w:r w:rsidR="0071396A">
        <w:t>Non</w:t>
      </w:r>
      <w:r>
        <w:t xml:space="preserve">, </w:t>
      </w:r>
      <w:r w:rsidR="0071396A">
        <w:t>je ne m</w:t>
      </w:r>
      <w:r>
        <w:t>’</w:t>
      </w:r>
      <w:r w:rsidR="0071396A">
        <w:t>en souviens pas</w:t>
      </w:r>
      <w:r>
        <w:t>.</w:t>
      </w:r>
    </w:p>
    <w:p w14:paraId="653CB7F9" w14:textId="1BF9BCB8" w:rsidR="007369EF" w:rsidRDefault="007369EF" w:rsidP="007369EF">
      <w:r>
        <w:t>— </w:t>
      </w:r>
      <w:r w:rsidR="0071396A">
        <w:t>Eh bien</w:t>
      </w:r>
      <w:r>
        <w:t xml:space="preserve">, </w:t>
      </w:r>
      <w:r w:rsidR="0071396A">
        <w:t>informez-vous</w:t>
      </w:r>
      <w:r>
        <w:t xml:space="preserve">, </w:t>
      </w:r>
      <w:r w:rsidR="0071396A">
        <w:t>vous ne perdrez pas votre temps</w:t>
      </w:r>
      <w:r>
        <w:t xml:space="preserve">. </w:t>
      </w:r>
      <w:r w:rsidR="0071396A">
        <w:t>Il n</w:t>
      </w:r>
      <w:r>
        <w:t>’</w:t>
      </w:r>
      <w:r w:rsidR="0071396A">
        <w:t>y a rien de nouveau sous le soleil</w:t>
      </w:r>
      <w:r>
        <w:t xml:space="preserve">. </w:t>
      </w:r>
      <w:r w:rsidR="0071396A">
        <w:t>Tout ce qui est</w:t>
      </w:r>
      <w:r>
        <w:t xml:space="preserve">, </w:t>
      </w:r>
      <w:r w:rsidR="0071396A">
        <w:t>a déjà été</w:t>
      </w:r>
      <w:r>
        <w:t>. »</w:t>
      </w:r>
    </w:p>
    <w:p w14:paraId="0FEFA1F0" w14:textId="77777777" w:rsidR="007369EF" w:rsidRDefault="0071396A" w:rsidP="007369EF">
      <w:r>
        <w:t>Tandis que Sherlock Holmes parlait</w:t>
      </w:r>
      <w:r w:rsidR="007369EF">
        <w:t xml:space="preserve">, </w:t>
      </w:r>
      <w:r>
        <w:t>ses doigts agiles volt</w:t>
      </w:r>
      <w:r>
        <w:t>i</w:t>
      </w:r>
      <w:r>
        <w:t>geaient ici</w:t>
      </w:r>
      <w:r w:rsidR="007369EF">
        <w:t xml:space="preserve">, </w:t>
      </w:r>
      <w:r>
        <w:t>là</w:t>
      </w:r>
      <w:r w:rsidR="007369EF">
        <w:t xml:space="preserve">, </w:t>
      </w:r>
      <w:r>
        <w:t>partout</w:t>
      </w:r>
      <w:r w:rsidR="007369EF">
        <w:t xml:space="preserve"> ; </w:t>
      </w:r>
      <w:r>
        <w:t>ils palpaient</w:t>
      </w:r>
      <w:r w:rsidR="007369EF">
        <w:t xml:space="preserve">, </w:t>
      </w:r>
      <w:r>
        <w:t>pressaient</w:t>
      </w:r>
      <w:r w:rsidR="007369EF">
        <w:t xml:space="preserve">, </w:t>
      </w:r>
      <w:r>
        <w:t>débouto</w:t>
      </w:r>
      <w:r>
        <w:t>n</w:t>
      </w:r>
      <w:r>
        <w:t>naient</w:t>
      </w:r>
      <w:r w:rsidR="007369EF">
        <w:t xml:space="preserve">, </w:t>
      </w:r>
      <w:r>
        <w:t>fouillaient</w:t>
      </w:r>
      <w:r w:rsidR="007369EF">
        <w:t xml:space="preserve">. </w:t>
      </w:r>
      <w:r>
        <w:t>Entre-temps</w:t>
      </w:r>
      <w:r w:rsidR="007369EF">
        <w:t xml:space="preserve">, </w:t>
      </w:r>
      <w:r>
        <w:t>ses yeux avaient l</w:t>
      </w:r>
      <w:r w:rsidR="007369EF">
        <w:t>’</w:t>
      </w:r>
      <w:r>
        <w:t xml:space="preserve">air lointain </w:t>
      </w:r>
      <w:r>
        <w:lastRenderedPageBreak/>
        <w:t>que j</w:t>
      </w:r>
      <w:r w:rsidR="007369EF">
        <w:t>’</w:t>
      </w:r>
      <w:r>
        <w:t>avais déjà remarqué</w:t>
      </w:r>
      <w:r w:rsidR="007369EF">
        <w:t xml:space="preserve">. </w:t>
      </w:r>
      <w:r>
        <w:t>L</w:t>
      </w:r>
      <w:r w:rsidR="007369EF">
        <w:t>’</w:t>
      </w:r>
      <w:r>
        <w:t>examen fut fait avec une minutie qu</w:t>
      </w:r>
      <w:r w:rsidR="007369EF">
        <w:t>’</w:t>
      </w:r>
      <w:r>
        <w:t>on n</w:t>
      </w:r>
      <w:r w:rsidR="007369EF">
        <w:t>’</w:t>
      </w:r>
      <w:r>
        <w:t>aurait pas soupçonnée</w:t>
      </w:r>
      <w:r w:rsidR="007369EF">
        <w:t xml:space="preserve">, </w:t>
      </w:r>
      <w:r>
        <w:t>tant il avait été rapide</w:t>
      </w:r>
      <w:r w:rsidR="007369EF">
        <w:t xml:space="preserve">. </w:t>
      </w:r>
      <w:r>
        <w:t>Pour f</w:t>
      </w:r>
      <w:r>
        <w:t>i</w:t>
      </w:r>
      <w:r>
        <w:t>nir</w:t>
      </w:r>
      <w:r w:rsidR="007369EF">
        <w:t xml:space="preserve">, </w:t>
      </w:r>
      <w:r>
        <w:t>il flaira les l</w:t>
      </w:r>
      <w:r>
        <w:t>è</w:t>
      </w:r>
      <w:r>
        <w:t>vres du mort</w:t>
      </w:r>
      <w:r w:rsidR="007369EF">
        <w:t xml:space="preserve">, </w:t>
      </w:r>
      <w:r>
        <w:t>puis jeta un coup d</w:t>
      </w:r>
      <w:r w:rsidR="007369EF">
        <w:t>’</w:t>
      </w:r>
      <w:r>
        <w:t>œil sur les semelles de ses chaussures vernies</w:t>
      </w:r>
      <w:r w:rsidR="007369EF">
        <w:t>.</w:t>
      </w:r>
    </w:p>
    <w:p w14:paraId="4487CE99" w14:textId="77777777" w:rsidR="007369EF" w:rsidRDefault="007369EF" w:rsidP="007369EF">
      <w:r>
        <w:t>« </w:t>
      </w:r>
      <w:r w:rsidR="0071396A">
        <w:t>On ne l</w:t>
      </w:r>
      <w:r>
        <w:t>’</w:t>
      </w:r>
      <w:r w:rsidR="0071396A">
        <w:t>a pas changé de place</w:t>
      </w:r>
      <w:r>
        <w:t xml:space="preserve"> ? </w:t>
      </w:r>
      <w:r w:rsidR="0071396A">
        <w:t>demanda-t-il</w:t>
      </w:r>
      <w:r>
        <w:t>.</w:t>
      </w:r>
    </w:p>
    <w:p w14:paraId="09D3101E" w14:textId="77777777" w:rsidR="007369EF" w:rsidRDefault="007369EF" w:rsidP="007369EF">
      <w:r>
        <w:t>— </w:t>
      </w:r>
      <w:r w:rsidR="0071396A">
        <w:t>On l</w:t>
      </w:r>
      <w:r>
        <w:t>’</w:t>
      </w:r>
      <w:r w:rsidR="0071396A">
        <w:t>a remué seulement pour l</w:t>
      </w:r>
      <w:r>
        <w:t>’</w:t>
      </w:r>
      <w:r w:rsidR="0071396A">
        <w:t>examiner</w:t>
      </w:r>
      <w:r>
        <w:t>.</w:t>
      </w:r>
    </w:p>
    <w:p w14:paraId="4B9EC416" w14:textId="290D99D4" w:rsidR="007369EF" w:rsidRDefault="007369EF" w:rsidP="007369EF">
      <w:r>
        <w:t>— </w:t>
      </w:r>
      <w:r w:rsidR="0071396A">
        <w:t>Vous pouvez le porter à la morgue</w:t>
      </w:r>
      <w:r>
        <w:t xml:space="preserve">, </w:t>
      </w:r>
      <w:r w:rsidR="0071396A">
        <w:t>dit Sherlock Holmes</w:t>
      </w:r>
      <w:r>
        <w:t xml:space="preserve">. </w:t>
      </w:r>
      <w:r w:rsidR="0071396A">
        <w:t>Il ne peut plus rien m</w:t>
      </w:r>
      <w:r>
        <w:t>’</w:t>
      </w:r>
      <w:r w:rsidR="0071396A">
        <w:t>apprendre</w:t>
      </w:r>
      <w:r>
        <w:t>. »</w:t>
      </w:r>
    </w:p>
    <w:p w14:paraId="7822A4F9" w14:textId="77777777" w:rsidR="007369EF" w:rsidRDefault="0071396A" w:rsidP="007369EF">
      <w:proofErr w:type="spellStart"/>
      <w:r>
        <w:t>Gregson</w:t>
      </w:r>
      <w:proofErr w:type="spellEnd"/>
      <w:r>
        <w:t xml:space="preserve"> avait à sa disposition une civière et quatre ho</w:t>
      </w:r>
      <w:r>
        <w:t>m</w:t>
      </w:r>
      <w:r>
        <w:t>mes</w:t>
      </w:r>
      <w:r w:rsidR="007369EF">
        <w:t xml:space="preserve">. </w:t>
      </w:r>
      <w:r>
        <w:t>Ceux-ci arrivèrent à son appel</w:t>
      </w:r>
      <w:r w:rsidR="007369EF">
        <w:t xml:space="preserve"> ; </w:t>
      </w:r>
      <w:r>
        <w:t>ils soulevèrent le cadavre et l</w:t>
      </w:r>
      <w:r w:rsidR="007369EF">
        <w:t>’</w:t>
      </w:r>
      <w:r>
        <w:t>emportèrent</w:t>
      </w:r>
      <w:r w:rsidR="007369EF">
        <w:t xml:space="preserve">. </w:t>
      </w:r>
      <w:r>
        <w:t>Au moment où on l</w:t>
      </w:r>
      <w:r w:rsidR="007369EF">
        <w:t>’</w:t>
      </w:r>
      <w:r>
        <w:t>enlevait</w:t>
      </w:r>
      <w:r w:rsidR="007369EF">
        <w:t xml:space="preserve">, </w:t>
      </w:r>
      <w:r>
        <w:t>une bague tomba avec un son clair et roula sur le parquet</w:t>
      </w:r>
      <w:r w:rsidR="007369EF">
        <w:t xml:space="preserve">. </w:t>
      </w:r>
      <w:r>
        <w:t>Lestrade s</w:t>
      </w:r>
      <w:r w:rsidR="007369EF">
        <w:t>’</w:t>
      </w:r>
      <w:r>
        <w:t>en saisit et l</w:t>
      </w:r>
      <w:r w:rsidR="007369EF">
        <w:t>’</w:t>
      </w:r>
      <w:r>
        <w:t>examina</w:t>
      </w:r>
      <w:r w:rsidR="007369EF">
        <w:t xml:space="preserve">, </w:t>
      </w:r>
      <w:r>
        <w:t>l</w:t>
      </w:r>
      <w:r w:rsidR="007369EF">
        <w:t>’</w:t>
      </w:r>
      <w:r>
        <w:t>air perplexe</w:t>
      </w:r>
      <w:r w:rsidR="007369EF">
        <w:t>.</w:t>
      </w:r>
    </w:p>
    <w:p w14:paraId="67FD0EE6" w14:textId="011E07EC" w:rsidR="007369EF" w:rsidRDefault="007369EF" w:rsidP="007369EF">
      <w:r>
        <w:t>« </w:t>
      </w:r>
      <w:r w:rsidR="0071396A">
        <w:t>Il y a une femme ici</w:t>
      </w:r>
      <w:r>
        <w:t xml:space="preserve"> ! </w:t>
      </w:r>
      <w:r w:rsidR="0071396A">
        <w:t>s</w:t>
      </w:r>
      <w:r>
        <w:t>’</w:t>
      </w:r>
      <w:r w:rsidR="0071396A">
        <w:t>exclama-t-il</w:t>
      </w:r>
      <w:r>
        <w:t xml:space="preserve">. </w:t>
      </w:r>
      <w:r w:rsidR="0071396A">
        <w:t>C</w:t>
      </w:r>
      <w:r>
        <w:t>’</w:t>
      </w:r>
      <w:r w:rsidR="0071396A">
        <w:t>est l</w:t>
      </w:r>
      <w:r>
        <w:t>’</w:t>
      </w:r>
      <w:r w:rsidR="0071396A">
        <w:t>alliance d</w:t>
      </w:r>
      <w:r>
        <w:t>’</w:t>
      </w:r>
      <w:r w:rsidR="0071396A">
        <w:t>une femme</w:t>
      </w:r>
      <w:r>
        <w:t> ! »</w:t>
      </w:r>
    </w:p>
    <w:p w14:paraId="36CD8218" w14:textId="77777777" w:rsidR="007369EF" w:rsidRDefault="0071396A" w:rsidP="007369EF">
      <w:r>
        <w:t>Pour nous faire voir l</w:t>
      </w:r>
      <w:r w:rsidR="007369EF">
        <w:t>’</w:t>
      </w:r>
      <w:r>
        <w:t>objet</w:t>
      </w:r>
      <w:r w:rsidR="007369EF">
        <w:t xml:space="preserve">, </w:t>
      </w:r>
      <w:r>
        <w:t>tout en parlant</w:t>
      </w:r>
      <w:r w:rsidR="007369EF">
        <w:t xml:space="preserve">, </w:t>
      </w:r>
      <w:r>
        <w:t>il l</w:t>
      </w:r>
      <w:r w:rsidR="007369EF">
        <w:t>’</w:t>
      </w:r>
      <w:r>
        <w:t>avait posé sur la paume de sa main</w:t>
      </w:r>
      <w:r w:rsidR="007369EF">
        <w:t xml:space="preserve">. </w:t>
      </w:r>
      <w:r>
        <w:t>Nous fîmes cercle autour de lui</w:t>
      </w:r>
      <w:r w:rsidR="007369EF">
        <w:t xml:space="preserve">, </w:t>
      </w:r>
      <w:r>
        <w:t>tout yeux</w:t>
      </w:r>
      <w:r w:rsidR="007369EF">
        <w:t xml:space="preserve">. </w:t>
      </w:r>
      <w:r>
        <w:t>Ce petit anneau en or avait</w:t>
      </w:r>
      <w:r w:rsidR="007369EF">
        <w:t xml:space="preserve">, </w:t>
      </w:r>
      <w:r>
        <w:t>à n</w:t>
      </w:r>
      <w:r w:rsidR="007369EF">
        <w:t>’</w:t>
      </w:r>
      <w:r>
        <w:t>en pas douter</w:t>
      </w:r>
      <w:r w:rsidR="007369EF">
        <w:t xml:space="preserve">, </w:t>
      </w:r>
      <w:r>
        <w:t>orné jadis le doigt d</w:t>
      </w:r>
      <w:r w:rsidR="007369EF">
        <w:t>’</w:t>
      </w:r>
      <w:r>
        <w:t>une mariée</w:t>
      </w:r>
      <w:r w:rsidR="007369EF">
        <w:t>.</w:t>
      </w:r>
    </w:p>
    <w:p w14:paraId="1F541C03" w14:textId="77777777" w:rsidR="007369EF" w:rsidRDefault="007369EF" w:rsidP="007369EF">
      <w:r>
        <w:t>« </w:t>
      </w:r>
      <w:r w:rsidR="0071396A">
        <w:t>Ceci complique les choses</w:t>
      </w:r>
      <w:r>
        <w:t xml:space="preserve">, </w:t>
      </w:r>
      <w:r w:rsidR="0071396A">
        <w:t xml:space="preserve">dit </w:t>
      </w:r>
      <w:proofErr w:type="spellStart"/>
      <w:r w:rsidR="0071396A">
        <w:t>Gregson</w:t>
      </w:r>
      <w:proofErr w:type="spellEnd"/>
      <w:r>
        <w:t xml:space="preserve">. </w:t>
      </w:r>
      <w:r w:rsidR="0071396A">
        <w:t>Elles étaient pou</w:t>
      </w:r>
      <w:r w:rsidR="0071396A">
        <w:t>r</w:t>
      </w:r>
      <w:r w:rsidR="0071396A">
        <w:t>tant assez compliquées comme ça</w:t>
      </w:r>
      <w:r>
        <w:t> !</w:t>
      </w:r>
    </w:p>
    <w:p w14:paraId="7A0C61C8" w14:textId="77777777" w:rsidR="007369EF" w:rsidRDefault="007369EF" w:rsidP="007369EF">
      <w:r>
        <w:t>— </w:t>
      </w:r>
      <w:r w:rsidR="0071396A">
        <w:t>N</w:t>
      </w:r>
      <w:r>
        <w:t>’</w:t>
      </w:r>
      <w:r w:rsidR="0071396A">
        <w:t>en sont-elles pas plutôt simplifiées</w:t>
      </w:r>
      <w:r>
        <w:t xml:space="preserve"> ? </w:t>
      </w:r>
      <w:r w:rsidR="0071396A">
        <w:t>dit Holmes</w:t>
      </w:r>
      <w:r>
        <w:t xml:space="preserve">. </w:t>
      </w:r>
      <w:r w:rsidR="0071396A">
        <w:t>Rien ne sert de rester les yeux fixés sur la bague</w:t>
      </w:r>
      <w:r>
        <w:t xml:space="preserve">. </w:t>
      </w:r>
      <w:r w:rsidR="0071396A">
        <w:t>Qu</w:t>
      </w:r>
      <w:r>
        <w:t>’</w:t>
      </w:r>
      <w:r w:rsidR="0071396A">
        <w:t>est-ce que vous avez trouvé dans les poches de la victime</w:t>
      </w:r>
      <w:r>
        <w:t> ?</w:t>
      </w:r>
    </w:p>
    <w:p w14:paraId="306AD09E" w14:textId="4303D32B" w:rsidR="007369EF" w:rsidRDefault="007369EF" w:rsidP="007369EF">
      <w:r>
        <w:t>— </w:t>
      </w:r>
      <w:r w:rsidR="0071396A">
        <w:t>Tout est là</w:t>
      </w:r>
      <w:r>
        <w:t xml:space="preserve">, </w:t>
      </w:r>
      <w:r w:rsidR="0071396A">
        <w:t xml:space="preserve">répondit 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pointant du doigt des o</w:t>
      </w:r>
      <w:r w:rsidR="0071396A">
        <w:t>b</w:t>
      </w:r>
      <w:r w:rsidR="0071396A">
        <w:t>jets en tas sur la dernière marche de l</w:t>
      </w:r>
      <w:r>
        <w:t>’</w:t>
      </w:r>
      <w:r w:rsidR="0071396A">
        <w:t>escalier</w:t>
      </w:r>
      <w:r>
        <w:t xml:space="preserve">. </w:t>
      </w:r>
      <w:r w:rsidR="0071396A">
        <w:t>Une montre en or</w:t>
      </w:r>
      <w:r>
        <w:t xml:space="preserve">, </w:t>
      </w:r>
      <w:r w:rsidR="0071396A">
        <w:t>numéro 97163</w:t>
      </w:r>
      <w:r>
        <w:t xml:space="preserve">, </w:t>
      </w:r>
      <w:r w:rsidR="0071396A">
        <w:t>par Barraud</w:t>
      </w:r>
      <w:r>
        <w:t xml:space="preserve">, </w:t>
      </w:r>
      <w:r w:rsidR="0071396A">
        <w:t>de Londres</w:t>
      </w:r>
      <w:r>
        <w:t xml:space="preserve">. </w:t>
      </w:r>
      <w:r w:rsidR="0071396A">
        <w:t>Une chaîne gil</w:t>
      </w:r>
      <w:r w:rsidR="0071396A">
        <w:t>e</w:t>
      </w:r>
      <w:r w:rsidR="0071396A">
        <w:t>tière en or très lourde et très solide</w:t>
      </w:r>
      <w:r>
        <w:t xml:space="preserve">. </w:t>
      </w:r>
      <w:r w:rsidR="0071396A">
        <w:t>Une bague d</w:t>
      </w:r>
      <w:r>
        <w:t>’</w:t>
      </w:r>
      <w:r w:rsidR="0071396A">
        <w:t xml:space="preserve">or avec </w:t>
      </w:r>
      <w:r w:rsidR="0071396A">
        <w:lastRenderedPageBreak/>
        <w:t>une devise m</w:t>
      </w:r>
      <w:r w:rsidR="0071396A">
        <w:t>a</w:t>
      </w:r>
      <w:r w:rsidR="0071396A">
        <w:t>çonnique</w:t>
      </w:r>
      <w:r>
        <w:t xml:space="preserve">. </w:t>
      </w:r>
      <w:r w:rsidR="0071396A">
        <w:t>Une épingle d</w:t>
      </w:r>
      <w:r>
        <w:t>’</w:t>
      </w:r>
      <w:r w:rsidR="0071396A">
        <w:t>or à tête de bouledogue</w:t>
      </w:r>
      <w:r>
        <w:t xml:space="preserve">, </w:t>
      </w:r>
      <w:r w:rsidR="0071396A">
        <w:t>avec des yeux en rubis</w:t>
      </w:r>
      <w:r>
        <w:t xml:space="preserve">. </w:t>
      </w:r>
      <w:r w:rsidR="0071396A">
        <w:t>Un porte-cartes en cuir de Russie</w:t>
      </w:r>
      <w:r>
        <w:t xml:space="preserve">, </w:t>
      </w:r>
      <w:r w:rsidR="0071396A">
        <w:t>contenant des cartes d</w:t>
      </w:r>
      <w:r>
        <w:t>’</w:t>
      </w:r>
      <w:proofErr w:type="spellStart"/>
      <w:r w:rsidR="0071396A">
        <w:t>Enoch</w:t>
      </w:r>
      <w:proofErr w:type="spellEnd"/>
      <w:r w:rsidR="0071396A">
        <w:t xml:space="preserve"> J</w:t>
      </w:r>
      <w:r>
        <w:t xml:space="preserve">. </w:t>
      </w:r>
      <w:proofErr w:type="spellStart"/>
      <w:r w:rsidR="0071396A">
        <w:t>Drebber</w:t>
      </w:r>
      <w:proofErr w:type="spellEnd"/>
      <w:r>
        <w:t xml:space="preserve">, </w:t>
      </w:r>
      <w:r w:rsidR="0071396A">
        <w:t>de Cleveland</w:t>
      </w:r>
      <w:r>
        <w:t xml:space="preserve">, </w:t>
      </w:r>
      <w:r w:rsidR="0071396A">
        <w:t>auxquelles corre</w:t>
      </w:r>
      <w:r w:rsidR="0071396A">
        <w:t>s</w:t>
      </w:r>
      <w:r w:rsidR="0071396A">
        <w:t>pondent les initiales</w:t>
      </w:r>
      <w:r>
        <w:t xml:space="preserve"> </w:t>
      </w:r>
      <w:proofErr w:type="spellStart"/>
      <w:r>
        <w:t>E.J.D</w:t>
      </w:r>
      <w:proofErr w:type="spellEnd"/>
      <w:r>
        <w:t xml:space="preserve">. </w:t>
      </w:r>
      <w:r w:rsidR="0071396A">
        <w:t>du linge</w:t>
      </w:r>
      <w:r>
        <w:t xml:space="preserve">. </w:t>
      </w:r>
      <w:r w:rsidR="0071396A">
        <w:t>Pas de bourse</w:t>
      </w:r>
      <w:r>
        <w:t xml:space="preserve">, </w:t>
      </w:r>
      <w:r w:rsidR="0071396A">
        <w:t>mais de l</w:t>
      </w:r>
      <w:r>
        <w:t>’</w:t>
      </w:r>
      <w:r w:rsidR="0071396A">
        <w:t>argent</w:t>
      </w:r>
      <w:r>
        <w:t xml:space="preserve"> : </w:t>
      </w:r>
      <w:r w:rsidR="0071396A">
        <w:t>sept livres treize shillings</w:t>
      </w:r>
      <w:r>
        <w:t xml:space="preserve">. </w:t>
      </w:r>
      <w:r w:rsidR="0071396A">
        <w:t xml:space="preserve">Il y a encore une édition de poche du </w:t>
      </w:r>
      <w:r w:rsidR="0071396A">
        <w:rPr>
          <w:i/>
          <w:iCs/>
        </w:rPr>
        <w:t>D</w:t>
      </w:r>
      <w:r w:rsidR="0071396A">
        <w:rPr>
          <w:i/>
          <w:iCs/>
        </w:rPr>
        <w:t>é</w:t>
      </w:r>
      <w:r w:rsidR="0071396A">
        <w:rPr>
          <w:i/>
          <w:iCs/>
        </w:rPr>
        <w:t>caméron</w:t>
      </w:r>
      <w:r w:rsidR="0071396A">
        <w:t xml:space="preserve"> portant sur la feuille de garde le nom de Joseph </w:t>
      </w:r>
      <w:proofErr w:type="spellStart"/>
      <w:r w:rsidR="0071396A">
        <w:t>Sta</w:t>
      </w:r>
      <w:r w:rsidR="0071396A">
        <w:t>n</w:t>
      </w:r>
      <w:r w:rsidR="0071396A">
        <w:t>gerson</w:t>
      </w:r>
      <w:proofErr w:type="spellEnd"/>
      <w:r>
        <w:t xml:space="preserve"> ; </w:t>
      </w:r>
      <w:r w:rsidR="0071396A">
        <w:t>et enfin deux lettres</w:t>
      </w:r>
      <w:r>
        <w:t xml:space="preserve"> : </w:t>
      </w:r>
      <w:r w:rsidR="0071396A">
        <w:t>l</w:t>
      </w:r>
      <w:r>
        <w:t>’</w:t>
      </w:r>
      <w:r w:rsidR="0071396A">
        <w:t>une est adressée à</w:t>
      </w:r>
      <w:r>
        <w:t xml:space="preserve"> </w:t>
      </w:r>
      <w:proofErr w:type="spellStart"/>
      <w:r>
        <w:t>E.J</w:t>
      </w:r>
      <w:proofErr w:type="spellEnd"/>
      <w:r>
        <w:t xml:space="preserve">. </w:t>
      </w:r>
      <w:proofErr w:type="spellStart"/>
      <w:r w:rsidR="0071396A">
        <w:t>Drebber</w:t>
      </w:r>
      <w:proofErr w:type="spellEnd"/>
      <w:r w:rsidR="0071396A">
        <w:t xml:space="preserve"> et l</w:t>
      </w:r>
      <w:r>
        <w:t>’</w:t>
      </w:r>
      <w:r w:rsidR="0071396A">
        <w:t>autre</w:t>
      </w:r>
      <w:r>
        <w:t xml:space="preserve">, </w:t>
      </w:r>
      <w:r w:rsidR="0071396A">
        <w:t xml:space="preserve">à ce Joseph </w:t>
      </w:r>
      <w:proofErr w:type="spellStart"/>
      <w:r w:rsidR="0071396A">
        <w:t>Stangerson</w:t>
      </w:r>
      <w:proofErr w:type="spellEnd"/>
      <w:r>
        <w:t>.</w:t>
      </w:r>
    </w:p>
    <w:p w14:paraId="73762975" w14:textId="77777777" w:rsidR="007369EF" w:rsidRDefault="007369EF" w:rsidP="007369EF">
      <w:r>
        <w:t>— </w:t>
      </w:r>
      <w:r w:rsidR="0071396A">
        <w:t>A quelle adresse</w:t>
      </w:r>
      <w:r>
        <w:t> ?</w:t>
      </w:r>
    </w:p>
    <w:p w14:paraId="77B4337F" w14:textId="77777777" w:rsidR="007369EF" w:rsidRDefault="007369EF" w:rsidP="007369EF">
      <w:r>
        <w:t>— </w:t>
      </w:r>
      <w:r w:rsidR="0071396A">
        <w:t>American Exchange</w:t>
      </w:r>
      <w:r>
        <w:t xml:space="preserve">, </w:t>
      </w:r>
      <w:r w:rsidR="0071396A">
        <w:t>Strand</w:t>
      </w:r>
      <w:r>
        <w:t xml:space="preserve">, </w:t>
      </w:r>
      <w:r w:rsidR="0071396A">
        <w:t>poste restante</w:t>
      </w:r>
      <w:r>
        <w:t xml:space="preserve">. </w:t>
      </w:r>
      <w:r w:rsidR="0071396A">
        <w:t>Les deux le</w:t>
      </w:r>
      <w:r w:rsidR="0071396A">
        <w:t>t</w:t>
      </w:r>
      <w:r w:rsidR="0071396A">
        <w:t xml:space="preserve">tres proviennent de la Compagnie de navigation à vapeur </w:t>
      </w:r>
      <w:proofErr w:type="spellStart"/>
      <w:r w:rsidR="0071396A">
        <w:t>Guion</w:t>
      </w:r>
      <w:proofErr w:type="spellEnd"/>
      <w:r w:rsidR="0071396A">
        <w:t xml:space="preserve"> et il est question du départ de leurs bateaux de Liverpool</w:t>
      </w:r>
      <w:r>
        <w:t xml:space="preserve">. </w:t>
      </w:r>
      <w:r w:rsidR="0071396A">
        <w:t>Il est clair que ce malheureux se disposait à repartir pour New York</w:t>
      </w:r>
      <w:r>
        <w:t>.</w:t>
      </w:r>
    </w:p>
    <w:p w14:paraId="48B3FE13" w14:textId="77777777" w:rsidR="007369EF" w:rsidRDefault="007369EF" w:rsidP="007369EF">
      <w:r>
        <w:t>— </w:t>
      </w:r>
      <w:r w:rsidR="0071396A">
        <w:t xml:space="preserve">Avez-vous </w:t>
      </w:r>
      <w:proofErr w:type="gramStart"/>
      <w:r w:rsidR="0071396A">
        <w:t>fait</w:t>
      </w:r>
      <w:proofErr w:type="gramEnd"/>
      <w:r w:rsidR="0071396A">
        <w:t xml:space="preserve"> des recherches au sujet de ce </w:t>
      </w:r>
      <w:proofErr w:type="spellStart"/>
      <w:r w:rsidR="0071396A">
        <w:t>Stangerson</w:t>
      </w:r>
      <w:proofErr w:type="spellEnd"/>
      <w:r>
        <w:t> ?</w:t>
      </w:r>
    </w:p>
    <w:p w14:paraId="4023EB8C" w14:textId="77777777" w:rsidR="007369EF" w:rsidRDefault="007369EF" w:rsidP="007369EF">
      <w:r>
        <w:t>— </w:t>
      </w:r>
      <w:r w:rsidR="0071396A">
        <w:t>Immédiatement</w:t>
      </w:r>
      <w:r>
        <w:t xml:space="preserve">, </w:t>
      </w:r>
      <w:r w:rsidR="0071396A">
        <w:t xml:space="preserve">dit </w:t>
      </w:r>
      <w:proofErr w:type="spellStart"/>
      <w:r w:rsidR="0071396A">
        <w:t>Gregson</w:t>
      </w:r>
      <w:proofErr w:type="spellEnd"/>
      <w:r>
        <w:t xml:space="preserve">. </w:t>
      </w:r>
      <w:r w:rsidR="0071396A">
        <w:t>J</w:t>
      </w:r>
      <w:r>
        <w:t>’</w:t>
      </w:r>
      <w:r w:rsidR="0071396A">
        <w:t>ai envoyé des avis à tous les journaux</w:t>
      </w:r>
      <w:r>
        <w:t xml:space="preserve">, </w:t>
      </w:r>
      <w:r w:rsidR="0071396A">
        <w:t>et un de mes hommes est allé à l</w:t>
      </w:r>
      <w:r>
        <w:t>’</w:t>
      </w:r>
      <w:r w:rsidR="0071396A">
        <w:t>American E</w:t>
      </w:r>
      <w:r w:rsidR="0071396A">
        <w:t>x</w:t>
      </w:r>
      <w:r w:rsidR="0071396A">
        <w:t>change</w:t>
      </w:r>
      <w:r>
        <w:t xml:space="preserve">. </w:t>
      </w:r>
      <w:r w:rsidR="0071396A">
        <w:t>Il n</w:t>
      </w:r>
      <w:r>
        <w:t>’</w:t>
      </w:r>
      <w:r w:rsidR="0071396A">
        <w:t>est pas encore revenu</w:t>
      </w:r>
      <w:r>
        <w:t>.</w:t>
      </w:r>
    </w:p>
    <w:p w14:paraId="303A9B9C" w14:textId="77777777" w:rsidR="007369EF" w:rsidRDefault="007369EF" w:rsidP="007369EF">
      <w:r>
        <w:t>— </w:t>
      </w:r>
      <w:r w:rsidR="0071396A">
        <w:t>Avez-vous câblé à Cleveland</w:t>
      </w:r>
      <w:r>
        <w:t> ?</w:t>
      </w:r>
    </w:p>
    <w:p w14:paraId="1AC08D29" w14:textId="77777777" w:rsidR="007369EF" w:rsidRDefault="007369EF" w:rsidP="007369EF">
      <w:r>
        <w:t>— </w:t>
      </w:r>
      <w:r w:rsidR="0071396A">
        <w:t>Ce matin même</w:t>
      </w:r>
      <w:r>
        <w:t>.</w:t>
      </w:r>
    </w:p>
    <w:p w14:paraId="18DB203B" w14:textId="77777777" w:rsidR="007369EF" w:rsidRDefault="007369EF" w:rsidP="007369EF">
      <w:r>
        <w:t>— </w:t>
      </w:r>
      <w:r w:rsidR="0071396A">
        <w:t>Comment avez-vous rédigé votre demande</w:t>
      </w:r>
      <w:r>
        <w:t> ?</w:t>
      </w:r>
    </w:p>
    <w:p w14:paraId="5030928C" w14:textId="77777777" w:rsidR="007369EF" w:rsidRDefault="007369EF" w:rsidP="007369EF">
      <w:r>
        <w:t>— </w:t>
      </w:r>
      <w:r w:rsidR="0071396A">
        <w:t>Nous avons tout simplement exposé les circonstances et dit que nous accueillerions avec reconnaissance tout rense</w:t>
      </w:r>
      <w:r w:rsidR="0071396A">
        <w:t>i</w:t>
      </w:r>
      <w:r w:rsidR="0071396A">
        <w:t>gnement pouvant nous être utile</w:t>
      </w:r>
      <w:r>
        <w:t>.</w:t>
      </w:r>
    </w:p>
    <w:p w14:paraId="3D0F9C9A" w14:textId="77777777" w:rsidR="007369EF" w:rsidRDefault="007369EF" w:rsidP="007369EF">
      <w:r>
        <w:t>— </w:t>
      </w:r>
      <w:r w:rsidR="0071396A">
        <w:t>Vous n</w:t>
      </w:r>
      <w:r>
        <w:t>’</w:t>
      </w:r>
      <w:r w:rsidR="0071396A">
        <w:t>avez pas insisté sur un renseignement capital</w:t>
      </w:r>
      <w:r>
        <w:t> ?</w:t>
      </w:r>
    </w:p>
    <w:p w14:paraId="29717312" w14:textId="77777777" w:rsidR="007369EF" w:rsidRDefault="007369EF" w:rsidP="007369EF">
      <w:r>
        <w:lastRenderedPageBreak/>
        <w:t>— </w:t>
      </w:r>
      <w:proofErr w:type="spellStart"/>
      <w:r w:rsidR="0071396A">
        <w:t>Stangerson</w:t>
      </w:r>
      <w:proofErr w:type="spellEnd"/>
      <w:r>
        <w:t xml:space="preserve"> ? </w:t>
      </w:r>
      <w:r w:rsidR="0071396A">
        <w:t>J</w:t>
      </w:r>
      <w:r>
        <w:t>’</w:t>
      </w:r>
      <w:r w:rsidR="0071396A">
        <w:t>ai demandé qui il est</w:t>
      </w:r>
      <w:r>
        <w:t>.</w:t>
      </w:r>
    </w:p>
    <w:p w14:paraId="54C061B9" w14:textId="77777777" w:rsidR="007369EF" w:rsidRDefault="007369EF" w:rsidP="007369EF">
      <w:r>
        <w:t>— </w:t>
      </w:r>
      <w:r w:rsidR="0071396A">
        <w:t>C</w:t>
      </w:r>
      <w:r>
        <w:t>’</w:t>
      </w:r>
      <w:r w:rsidR="0071396A">
        <w:t>est tout</w:t>
      </w:r>
      <w:r>
        <w:t xml:space="preserve"> ? </w:t>
      </w:r>
      <w:r w:rsidR="0071396A">
        <w:t>N</w:t>
      </w:r>
      <w:r>
        <w:t>’</w:t>
      </w:r>
      <w:r w:rsidR="0071396A">
        <w:t>y a-t-il pas un fait sur lequel repose tout l</w:t>
      </w:r>
      <w:r>
        <w:t>’</w:t>
      </w:r>
      <w:r w:rsidR="0071396A">
        <w:t>affaire</w:t>
      </w:r>
      <w:r>
        <w:t xml:space="preserve"> ? </w:t>
      </w:r>
      <w:r w:rsidR="0071396A">
        <w:t>Ne câblerez-vous pas de nouveau</w:t>
      </w:r>
      <w:r>
        <w:t> ?</w:t>
      </w:r>
    </w:p>
    <w:p w14:paraId="72A8A0FF" w14:textId="77777777" w:rsidR="007369EF" w:rsidRDefault="007369EF" w:rsidP="007369EF">
      <w:r>
        <w:t>— </w:t>
      </w:r>
      <w:r w:rsidR="0071396A">
        <w:t>J</w:t>
      </w:r>
      <w:r>
        <w:t>’</w:t>
      </w:r>
      <w:r w:rsidR="0071396A">
        <w:t>ai dit tout ce que j</w:t>
      </w:r>
      <w:r>
        <w:t>’</w:t>
      </w:r>
      <w:r w:rsidR="0071396A">
        <w:t>avais à dire</w:t>
      </w:r>
      <w:r>
        <w:t xml:space="preserve"> », </w:t>
      </w:r>
      <w:r w:rsidR="0071396A">
        <w:t xml:space="preserve">répondit 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pr</w:t>
      </w:r>
      <w:r w:rsidR="0071396A">
        <w:t>e</w:t>
      </w:r>
      <w:r w:rsidR="0071396A">
        <w:t>nant un air offensé</w:t>
      </w:r>
      <w:r>
        <w:t>.</w:t>
      </w:r>
    </w:p>
    <w:p w14:paraId="7BDB41A4" w14:textId="77777777" w:rsidR="007369EF" w:rsidRDefault="0071396A" w:rsidP="007369EF">
      <w:r>
        <w:t>Sherlock Holmes rit sous cape</w:t>
      </w:r>
      <w:r w:rsidR="007369EF">
        <w:t xml:space="preserve">. </w:t>
      </w:r>
      <w:r>
        <w:t>Il s</w:t>
      </w:r>
      <w:r w:rsidR="007369EF">
        <w:t>’</w:t>
      </w:r>
      <w:r>
        <w:t>apprêtait à faire une o</w:t>
      </w:r>
      <w:r>
        <w:t>b</w:t>
      </w:r>
      <w:r>
        <w:t>servation quand Lestrade</w:t>
      </w:r>
      <w:r w:rsidR="007369EF">
        <w:t xml:space="preserve"> – </w:t>
      </w:r>
      <w:r>
        <w:t>il était rentré dans la chambre ta</w:t>
      </w:r>
      <w:r>
        <w:t>n</w:t>
      </w:r>
      <w:r>
        <w:t>dis que nous en causions dans le vestibule</w:t>
      </w:r>
      <w:r w:rsidR="007369EF">
        <w:t xml:space="preserve"> – </w:t>
      </w:r>
      <w:r>
        <w:t>réapparut sur la scène en se frottant les mains avec suffisance</w:t>
      </w:r>
      <w:r w:rsidR="007369EF">
        <w:t>.</w:t>
      </w:r>
    </w:p>
    <w:p w14:paraId="739095C4" w14:textId="4A355A6F" w:rsidR="007369EF" w:rsidRDefault="007369EF" w:rsidP="007369EF">
      <w:r>
        <w:t>« </w:t>
      </w:r>
      <w:r w:rsidR="0071396A">
        <w:t xml:space="preserve">Monsieur 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dit-il</w:t>
      </w:r>
      <w:r>
        <w:t xml:space="preserve">, </w:t>
      </w:r>
      <w:r w:rsidR="0071396A">
        <w:t>je viens de découvrir une chose de la plus grande importance</w:t>
      </w:r>
      <w:r>
        <w:t xml:space="preserve">. </w:t>
      </w:r>
      <w:r w:rsidR="0071396A">
        <w:t>Elle serait passée inaperçue si je n</w:t>
      </w:r>
      <w:r>
        <w:t>’</w:t>
      </w:r>
      <w:r w:rsidR="0071396A">
        <w:t>avais pas examiné soigneusement les murs</w:t>
      </w:r>
      <w:r>
        <w:t>. »</w:t>
      </w:r>
    </w:p>
    <w:p w14:paraId="28DA5993" w14:textId="77777777" w:rsidR="007369EF" w:rsidRDefault="0071396A" w:rsidP="007369EF">
      <w:r>
        <w:t>Les yeux du petit homme jetaient des étincelles</w:t>
      </w:r>
      <w:r w:rsidR="007369EF">
        <w:t xml:space="preserve">. </w:t>
      </w:r>
      <w:r>
        <w:t>Il cont</w:t>
      </w:r>
      <w:r>
        <w:t>e</w:t>
      </w:r>
      <w:r>
        <w:t>nait à peine sa joie de damer le pion à un collègue</w:t>
      </w:r>
      <w:r w:rsidR="007369EF">
        <w:t>.</w:t>
      </w:r>
    </w:p>
    <w:p w14:paraId="02C439EA" w14:textId="2572314F" w:rsidR="007369EF" w:rsidRDefault="007369EF" w:rsidP="007369EF">
      <w:r>
        <w:t>« </w:t>
      </w:r>
      <w:r w:rsidR="0071396A">
        <w:t>Venez</w:t>
      </w:r>
      <w:r>
        <w:t xml:space="preserve"> ! </w:t>
      </w:r>
      <w:r w:rsidR="0071396A">
        <w:t>fit-il en retournant avec empressement dans la chambre dont l</w:t>
      </w:r>
      <w:r>
        <w:t>’</w:t>
      </w:r>
      <w:r w:rsidR="0071396A">
        <w:t>atmosphère semblait purifiée depuis l</w:t>
      </w:r>
      <w:r>
        <w:t>’</w:t>
      </w:r>
      <w:r w:rsidR="0071396A">
        <w:t>enlèvement du cadavre</w:t>
      </w:r>
      <w:r>
        <w:t xml:space="preserve">. </w:t>
      </w:r>
      <w:r w:rsidR="0071396A">
        <w:t>Bon</w:t>
      </w:r>
      <w:r>
        <w:t xml:space="preserve">. </w:t>
      </w:r>
      <w:r w:rsidR="0071396A">
        <w:t>Maintenant</w:t>
      </w:r>
      <w:r>
        <w:t xml:space="preserve">, </w:t>
      </w:r>
      <w:r w:rsidR="0071396A">
        <w:t>restez-là</w:t>
      </w:r>
      <w:r>
        <w:t>… »</w:t>
      </w:r>
    </w:p>
    <w:p w14:paraId="4FFF74B5" w14:textId="77777777" w:rsidR="007369EF" w:rsidRDefault="0071396A" w:rsidP="007369EF">
      <w:r>
        <w:t>Il frotta une allumette contre sa semelle et l</w:t>
      </w:r>
      <w:r w:rsidR="007369EF">
        <w:t>’</w:t>
      </w:r>
      <w:r>
        <w:t>éleva vers le mur</w:t>
      </w:r>
      <w:r w:rsidR="007369EF">
        <w:t>.</w:t>
      </w:r>
    </w:p>
    <w:p w14:paraId="5BE3813E" w14:textId="77777777" w:rsidR="007369EF" w:rsidRDefault="007369EF" w:rsidP="007369EF">
      <w:r>
        <w:t>« </w:t>
      </w:r>
      <w:r w:rsidR="0071396A">
        <w:t>Regardez</w:t>
      </w:r>
      <w:r>
        <w:t xml:space="preserve"> ! </w:t>
      </w:r>
      <w:r w:rsidR="0071396A">
        <w:t>s</w:t>
      </w:r>
      <w:r>
        <w:t>’</w:t>
      </w:r>
      <w:r w:rsidR="0071396A">
        <w:t>écria-t-il triomphalement</w:t>
      </w:r>
      <w:r>
        <w:t>.</w:t>
      </w:r>
    </w:p>
    <w:p w14:paraId="18F32096" w14:textId="77777777" w:rsidR="007369EF" w:rsidRDefault="0071396A" w:rsidP="007369EF">
      <w:r>
        <w:t>J</w:t>
      </w:r>
      <w:r w:rsidR="007369EF">
        <w:t>’</w:t>
      </w:r>
      <w:r>
        <w:t>avais remarqué que le papier s</w:t>
      </w:r>
      <w:r w:rsidR="007369EF">
        <w:t>’</w:t>
      </w:r>
      <w:r>
        <w:t>était décollé par endroits</w:t>
      </w:r>
      <w:r w:rsidR="007369EF">
        <w:t xml:space="preserve">. </w:t>
      </w:r>
      <w:r>
        <w:t>Dans ce coin de la chambre</w:t>
      </w:r>
      <w:r w:rsidR="007369EF">
        <w:t xml:space="preserve">, </w:t>
      </w:r>
      <w:r>
        <w:t>un grand morceau décollé laissait à découvert un carré de plâtre jaune</w:t>
      </w:r>
      <w:r w:rsidR="007369EF">
        <w:t xml:space="preserve">. </w:t>
      </w:r>
      <w:r>
        <w:t>En travers de cet espace nu</w:t>
      </w:r>
      <w:r w:rsidR="007369EF">
        <w:t xml:space="preserve">, </w:t>
      </w:r>
      <w:r>
        <w:t>on avait griffonné en lettres de sang ce seul mot</w:t>
      </w:r>
      <w:r w:rsidR="007369EF">
        <w:t xml:space="preserve"> : </w:t>
      </w:r>
      <w:r>
        <w:t>RACHE</w:t>
      </w:r>
      <w:r w:rsidR="007369EF">
        <w:t>.</w:t>
      </w:r>
    </w:p>
    <w:p w14:paraId="1BFA4A29" w14:textId="77777777" w:rsidR="005246B1" w:rsidRDefault="005246B1" w:rsidP="005246B1">
      <w:pPr>
        <w:ind w:firstLine="0"/>
        <w:jc w:val="center"/>
      </w:pPr>
      <w:r>
        <w:lastRenderedPageBreak/>
        <w:fldChar w:fldCharType="begin"/>
      </w:r>
      <w:r>
        <w:instrText xml:space="preserve">INCLUDEPICTURE "../Une%20étude%20en%20rouge3_fichiers/stud-06.gif" \* MERGEFORMATINET </w:instrText>
      </w:r>
      <w:r>
        <w:fldChar w:fldCharType="separate"/>
      </w:r>
      <w:r>
        <w:pict w14:anchorId="59EAB3A3">
          <v:shape id="_x0000_i1053" type="#_x0000_t75" alt="Richard Gutschmidt, 1902" style="width:186.55pt;height:299.9pt">
            <v:imagedata r:id="rId20" r:href="rId21"/>
          </v:shape>
        </w:pict>
      </w:r>
      <w:r>
        <w:fldChar w:fldCharType="end"/>
      </w:r>
    </w:p>
    <w:p w14:paraId="262B4942" w14:textId="77777777" w:rsidR="007369EF" w:rsidRDefault="007369EF" w:rsidP="007369EF">
      <w:r>
        <w:t>« </w:t>
      </w:r>
      <w:r w:rsidR="0071396A">
        <w:t>Qu</w:t>
      </w:r>
      <w:r>
        <w:t>’</w:t>
      </w:r>
      <w:r w:rsidR="0071396A">
        <w:t>est-ce que vous pensez de ça</w:t>
      </w:r>
      <w:r>
        <w:t xml:space="preserve">, </w:t>
      </w:r>
      <w:r w:rsidR="0071396A">
        <w:t>s</w:t>
      </w:r>
      <w:r>
        <w:t>’</w:t>
      </w:r>
      <w:r w:rsidR="0071396A">
        <w:t>écria le détective</w:t>
      </w:r>
      <w:r>
        <w:t xml:space="preserve">. </w:t>
      </w:r>
      <w:r w:rsidR="0071396A">
        <w:t>Nous ne l</w:t>
      </w:r>
      <w:r>
        <w:t>’</w:t>
      </w:r>
      <w:r w:rsidR="0071396A">
        <w:t>avions pas vu parce que c</w:t>
      </w:r>
      <w:r>
        <w:t>’</w:t>
      </w:r>
      <w:r w:rsidR="0071396A">
        <w:t>était dans le coin le plus sombre</w:t>
      </w:r>
      <w:r>
        <w:t xml:space="preserve">. </w:t>
      </w:r>
      <w:r w:rsidR="0071396A">
        <w:t>Personne n</w:t>
      </w:r>
      <w:r>
        <w:t>’</w:t>
      </w:r>
      <w:r w:rsidR="0071396A">
        <w:t>a pensé à regarder par là</w:t>
      </w:r>
      <w:r>
        <w:t xml:space="preserve">. </w:t>
      </w:r>
      <w:r w:rsidR="0071396A">
        <w:t>L</w:t>
      </w:r>
      <w:r>
        <w:t>’</w:t>
      </w:r>
      <w:r w:rsidR="0071396A">
        <w:t>assassin a écrit avec son propre sang</w:t>
      </w:r>
      <w:r>
        <w:t xml:space="preserve">. </w:t>
      </w:r>
      <w:r w:rsidR="0071396A">
        <w:t>Voyez cette traînée qui a dégouliné le long du mur</w:t>
      </w:r>
      <w:r>
        <w:t xml:space="preserve"> ! </w:t>
      </w:r>
      <w:r w:rsidR="0071396A">
        <w:t>En tout cas</w:t>
      </w:r>
      <w:r>
        <w:t xml:space="preserve">, </w:t>
      </w:r>
      <w:r w:rsidR="0071396A">
        <w:t>toute hypothèse de suicide se trouve écartée déso</w:t>
      </w:r>
      <w:r w:rsidR="0071396A">
        <w:t>r</w:t>
      </w:r>
      <w:r w:rsidR="0071396A">
        <w:t>mais</w:t>
      </w:r>
      <w:r>
        <w:t xml:space="preserve">. </w:t>
      </w:r>
      <w:r w:rsidR="0071396A">
        <w:t>Et pourquoi avoir choisi ce coin</w:t>
      </w:r>
      <w:r>
        <w:t xml:space="preserve"> ? </w:t>
      </w:r>
      <w:r w:rsidR="0071396A">
        <w:t>Je vais vous le dire</w:t>
      </w:r>
      <w:r>
        <w:t xml:space="preserve">. </w:t>
      </w:r>
      <w:r w:rsidR="0071396A">
        <w:t>Vous voyez cette bougie</w:t>
      </w:r>
      <w:r>
        <w:t xml:space="preserve">, </w:t>
      </w:r>
      <w:r w:rsidR="0071396A">
        <w:t>sur la cheminée</w:t>
      </w:r>
      <w:r>
        <w:t xml:space="preserve"> ? </w:t>
      </w:r>
      <w:r w:rsidR="0071396A">
        <w:t>Elle était allumée</w:t>
      </w:r>
      <w:r>
        <w:t xml:space="preserve"> : </w:t>
      </w:r>
      <w:r w:rsidR="0071396A">
        <w:t>ce coin qui est maintenant dans la partie la plus obscure se tro</w:t>
      </w:r>
      <w:r w:rsidR="0071396A">
        <w:t>u</w:t>
      </w:r>
      <w:r w:rsidR="0071396A">
        <w:t>vait alors dans la plus éclairée</w:t>
      </w:r>
      <w:r>
        <w:t>.</w:t>
      </w:r>
    </w:p>
    <w:p w14:paraId="3313E37E" w14:textId="77777777" w:rsidR="007369EF" w:rsidRDefault="007369EF" w:rsidP="007369EF">
      <w:r>
        <w:t>— </w:t>
      </w:r>
      <w:r w:rsidR="0071396A">
        <w:t xml:space="preserve">Et quel sens </w:t>
      </w:r>
      <w:proofErr w:type="spellStart"/>
      <w:r w:rsidR="0071396A">
        <w:t>prêtez-vous</w:t>
      </w:r>
      <w:proofErr w:type="spellEnd"/>
      <w:r w:rsidR="0071396A">
        <w:t xml:space="preserve"> à votre trouvaille</w:t>
      </w:r>
      <w:r>
        <w:t xml:space="preserve"> ? </w:t>
      </w:r>
      <w:r w:rsidR="0071396A">
        <w:t xml:space="preserve">demanda </w:t>
      </w:r>
      <w:proofErr w:type="spellStart"/>
      <w:r w:rsidR="0071396A">
        <w:t>Gre</w:t>
      </w:r>
      <w:r w:rsidR="0071396A">
        <w:t>g</w:t>
      </w:r>
      <w:r w:rsidR="0071396A">
        <w:t>son</w:t>
      </w:r>
      <w:proofErr w:type="spellEnd"/>
      <w:r w:rsidR="0071396A">
        <w:t xml:space="preserve"> d</w:t>
      </w:r>
      <w:r>
        <w:t>’</w:t>
      </w:r>
      <w:r w:rsidR="0071396A">
        <w:t>un ton dédaigneux</w:t>
      </w:r>
      <w:r>
        <w:t>.</w:t>
      </w:r>
    </w:p>
    <w:p w14:paraId="4E8B0645" w14:textId="77777777" w:rsidR="007369EF" w:rsidRDefault="007369EF" w:rsidP="007369EF">
      <w:r>
        <w:t>— </w:t>
      </w:r>
      <w:r w:rsidR="0071396A">
        <w:t>Quel sens</w:t>
      </w:r>
      <w:r>
        <w:t xml:space="preserve"> ? </w:t>
      </w:r>
      <w:r w:rsidR="0071396A">
        <w:t>Eh bien</w:t>
      </w:r>
      <w:r>
        <w:t xml:space="preserve">, </w:t>
      </w:r>
      <w:r w:rsidR="0071396A">
        <w:t>on allait écrire Rachel</w:t>
      </w:r>
      <w:r>
        <w:t xml:space="preserve">, </w:t>
      </w:r>
      <w:r w:rsidR="0071396A">
        <w:t>mais on a été dérangé</w:t>
      </w:r>
      <w:r>
        <w:t xml:space="preserve">. </w:t>
      </w:r>
      <w:r w:rsidR="0071396A">
        <w:t>Retenez ce que je vous dis</w:t>
      </w:r>
      <w:r>
        <w:t xml:space="preserve"> : </w:t>
      </w:r>
      <w:r w:rsidR="0071396A">
        <w:t>quand on aura éclairci cette affaire</w:t>
      </w:r>
      <w:r>
        <w:t xml:space="preserve">, </w:t>
      </w:r>
      <w:r w:rsidR="0071396A">
        <w:t>on saura qu</w:t>
      </w:r>
      <w:r>
        <w:t>’</w:t>
      </w:r>
      <w:r w:rsidR="0071396A">
        <w:t>une femme prénommée Rachel était dans le coup</w:t>
      </w:r>
      <w:r>
        <w:t xml:space="preserve">… </w:t>
      </w:r>
      <w:r w:rsidR="0071396A">
        <w:t>Riez</w:t>
      </w:r>
      <w:r>
        <w:t xml:space="preserve">, </w:t>
      </w:r>
      <w:r w:rsidR="0071396A">
        <w:t>riez</w:t>
      </w:r>
      <w:r>
        <w:t xml:space="preserve">, </w:t>
      </w:r>
      <w:r w:rsidR="0071396A">
        <w:t xml:space="preserve">monsieur Sherlock </w:t>
      </w:r>
      <w:r w:rsidR="0071396A">
        <w:lastRenderedPageBreak/>
        <w:t>Holmes</w:t>
      </w:r>
      <w:r>
        <w:t xml:space="preserve"> ! </w:t>
      </w:r>
      <w:r w:rsidR="0071396A">
        <w:t>Vous pouvez être brillant et astucieux</w:t>
      </w:r>
      <w:r>
        <w:t xml:space="preserve"> ; </w:t>
      </w:r>
      <w:r w:rsidR="0071396A">
        <w:t>mais</w:t>
      </w:r>
      <w:r>
        <w:t xml:space="preserve">, </w:t>
      </w:r>
      <w:r w:rsidR="0071396A">
        <w:t>à la fin</w:t>
      </w:r>
      <w:r>
        <w:t xml:space="preserve">, </w:t>
      </w:r>
      <w:r w:rsidR="0071396A">
        <w:t>on s</w:t>
      </w:r>
      <w:r>
        <w:t>’</w:t>
      </w:r>
      <w:r w:rsidR="0071396A">
        <w:t>apercevra que le vieux limier est encore le meilleur</w:t>
      </w:r>
      <w:r>
        <w:t> !</w:t>
      </w:r>
    </w:p>
    <w:p w14:paraId="3D313BE4" w14:textId="1D0B1E02" w:rsidR="007369EF" w:rsidRDefault="007369EF" w:rsidP="007369EF">
      <w:r>
        <w:t>— </w:t>
      </w:r>
      <w:r w:rsidR="0071396A">
        <w:t>Je vous demande bien pardon</w:t>
      </w:r>
      <w:r>
        <w:t xml:space="preserve"> ! </w:t>
      </w:r>
      <w:r w:rsidR="0071396A">
        <w:t>dit mon compagnon qui avait irrité le petit homme en pouffant de rire</w:t>
      </w:r>
      <w:r>
        <w:t xml:space="preserve">. </w:t>
      </w:r>
      <w:r w:rsidR="0071396A">
        <w:t>Sans conteste</w:t>
      </w:r>
      <w:r>
        <w:t xml:space="preserve">, </w:t>
      </w:r>
      <w:r w:rsidR="0071396A">
        <w:t>le mérite de cette découverte vous revient comme vous le dites</w:t>
      </w:r>
      <w:r>
        <w:t xml:space="preserve">. </w:t>
      </w:r>
      <w:r w:rsidR="0071396A">
        <w:t>Tout prouve que l</w:t>
      </w:r>
      <w:r>
        <w:t>’</w:t>
      </w:r>
      <w:r w:rsidR="0071396A">
        <w:t>inscription a été faite par l</w:t>
      </w:r>
      <w:r>
        <w:t>’</w:t>
      </w:r>
      <w:r w:rsidR="0071396A">
        <w:t>autre acteur du crime</w:t>
      </w:r>
      <w:r>
        <w:t xml:space="preserve">. </w:t>
      </w:r>
      <w:r w:rsidR="0071396A">
        <w:t>Je n</w:t>
      </w:r>
      <w:r>
        <w:t>’</w:t>
      </w:r>
      <w:r w:rsidR="0071396A">
        <w:t>ai pas encore eu le temps d</w:t>
      </w:r>
      <w:r>
        <w:t>’</w:t>
      </w:r>
      <w:r w:rsidR="0071396A">
        <w:t>examiner cette chambre</w:t>
      </w:r>
      <w:r>
        <w:t xml:space="preserve"> ; </w:t>
      </w:r>
      <w:r w:rsidR="0071396A">
        <w:t>mais</w:t>
      </w:r>
      <w:r>
        <w:t xml:space="preserve">, </w:t>
      </w:r>
      <w:r w:rsidR="0071396A">
        <w:t>si vous m</w:t>
      </w:r>
      <w:r>
        <w:t>’</w:t>
      </w:r>
      <w:r w:rsidR="0071396A">
        <w:t>y autorisez</w:t>
      </w:r>
      <w:r>
        <w:t xml:space="preserve">, </w:t>
      </w:r>
      <w:r w:rsidR="0071396A">
        <w:t>je vais le faire à présent</w:t>
      </w:r>
      <w:r>
        <w:t>. »</w:t>
      </w:r>
    </w:p>
    <w:p w14:paraId="2F5CB8E8" w14:textId="77777777" w:rsidR="007369EF" w:rsidRDefault="0071396A" w:rsidP="007369EF">
      <w:r>
        <w:t>Tout en parlant</w:t>
      </w:r>
      <w:r w:rsidR="007369EF">
        <w:t xml:space="preserve">, </w:t>
      </w:r>
      <w:r>
        <w:t>il sortit brusquement de sa poche un m</w:t>
      </w:r>
      <w:r>
        <w:t>è</w:t>
      </w:r>
      <w:r>
        <w:t>tre en ruban et une grosse loupe ronde</w:t>
      </w:r>
      <w:r w:rsidR="007369EF">
        <w:t xml:space="preserve">. </w:t>
      </w:r>
      <w:r>
        <w:t>Muni de ces deux in</w:t>
      </w:r>
      <w:r>
        <w:t>s</w:t>
      </w:r>
      <w:r>
        <w:t>truments</w:t>
      </w:r>
      <w:r w:rsidR="007369EF">
        <w:t xml:space="preserve">, </w:t>
      </w:r>
      <w:r>
        <w:t>il trotta sans bruit dans la pièce</w:t>
      </w:r>
      <w:r w:rsidR="007369EF">
        <w:t xml:space="preserve"> ; </w:t>
      </w:r>
      <w:r>
        <w:t>il s</w:t>
      </w:r>
      <w:r w:rsidR="007369EF">
        <w:t>’</w:t>
      </w:r>
      <w:r>
        <w:t>arrêtait</w:t>
      </w:r>
      <w:r w:rsidR="007369EF">
        <w:t xml:space="preserve">, </w:t>
      </w:r>
      <w:r>
        <w:t>il repa</w:t>
      </w:r>
      <w:r>
        <w:t>r</w:t>
      </w:r>
      <w:r>
        <w:t>tait</w:t>
      </w:r>
      <w:r w:rsidR="007369EF">
        <w:t xml:space="preserve"> ; </w:t>
      </w:r>
      <w:r>
        <w:t>de temps à autre</w:t>
      </w:r>
      <w:r w:rsidR="007369EF">
        <w:t xml:space="preserve">, </w:t>
      </w:r>
      <w:r>
        <w:t>il s</w:t>
      </w:r>
      <w:r w:rsidR="007369EF">
        <w:t>’</w:t>
      </w:r>
      <w:r>
        <w:t>agenouillait et</w:t>
      </w:r>
      <w:r w:rsidR="007369EF">
        <w:t xml:space="preserve">, </w:t>
      </w:r>
      <w:r>
        <w:t>même une fois</w:t>
      </w:r>
      <w:r w:rsidR="007369EF">
        <w:t xml:space="preserve">, </w:t>
      </w:r>
      <w:r>
        <w:t>il se coucha à plat ventre</w:t>
      </w:r>
      <w:r w:rsidR="007369EF">
        <w:t xml:space="preserve">. </w:t>
      </w:r>
      <w:r>
        <w:t>Il semblait avoir oublié notre présence</w:t>
      </w:r>
      <w:r w:rsidR="007369EF">
        <w:t xml:space="preserve"> ; </w:t>
      </w:r>
      <w:r>
        <w:t>il monologuait sans cesse à mi-voix</w:t>
      </w:r>
      <w:r w:rsidR="007369EF">
        <w:t xml:space="preserve"> ; </w:t>
      </w:r>
      <w:r>
        <w:t>c</w:t>
      </w:r>
      <w:r w:rsidR="007369EF">
        <w:t>’</w:t>
      </w:r>
      <w:r>
        <w:t>était un feu roulant ininte</w:t>
      </w:r>
      <w:r>
        <w:t>r</w:t>
      </w:r>
      <w:r>
        <w:t>rompu d</w:t>
      </w:r>
      <w:r w:rsidR="007369EF">
        <w:t>’</w:t>
      </w:r>
      <w:r>
        <w:t>exclamations</w:t>
      </w:r>
      <w:r w:rsidR="007369EF">
        <w:t xml:space="preserve">, </w:t>
      </w:r>
      <w:r>
        <w:t>de murmures</w:t>
      </w:r>
      <w:r w:rsidR="007369EF">
        <w:t xml:space="preserve">, </w:t>
      </w:r>
      <w:r>
        <w:t>de sifflements</w:t>
      </w:r>
      <w:r w:rsidR="007369EF">
        <w:t xml:space="preserve">, </w:t>
      </w:r>
      <w:r>
        <w:t>et de petits cris d</w:t>
      </w:r>
      <w:r w:rsidR="007369EF">
        <w:t>’</w:t>
      </w:r>
      <w:r>
        <w:t>encouragement et d</w:t>
      </w:r>
      <w:r w:rsidR="007369EF">
        <w:t>’</w:t>
      </w:r>
      <w:r>
        <w:t>espoir</w:t>
      </w:r>
      <w:r w:rsidR="007369EF">
        <w:t xml:space="preserve">. </w:t>
      </w:r>
      <w:r>
        <w:t>Il me rappelait invinciblement un chien courant de bonne race et bien dressé</w:t>
      </w:r>
      <w:r w:rsidR="007369EF">
        <w:t xml:space="preserve">, </w:t>
      </w:r>
      <w:r>
        <w:t>qui s</w:t>
      </w:r>
      <w:r w:rsidR="007369EF">
        <w:t>’</w:t>
      </w:r>
      <w:r>
        <w:t>élance à droite puis à gauche à travers le hallier</w:t>
      </w:r>
      <w:r w:rsidR="007369EF">
        <w:t xml:space="preserve">, </w:t>
      </w:r>
      <w:r>
        <w:t>et qui</w:t>
      </w:r>
      <w:r w:rsidR="007369EF">
        <w:t xml:space="preserve">, </w:t>
      </w:r>
      <w:r>
        <w:t>dans son éne</w:t>
      </w:r>
      <w:r>
        <w:t>r</w:t>
      </w:r>
      <w:r>
        <w:t>vement</w:t>
      </w:r>
      <w:r w:rsidR="007369EF">
        <w:t xml:space="preserve">, </w:t>
      </w:r>
      <w:r>
        <w:t>ne s</w:t>
      </w:r>
      <w:r w:rsidR="007369EF">
        <w:t>’</w:t>
      </w:r>
      <w:r>
        <w:t>arrête de geindre que lorsqu</w:t>
      </w:r>
      <w:r w:rsidR="007369EF">
        <w:t>’</w:t>
      </w:r>
      <w:r>
        <w:t>il retrouve la trace</w:t>
      </w:r>
      <w:r w:rsidR="007369EF">
        <w:t xml:space="preserve">. </w:t>
      </w:r>
      <w:r>
        <w:t>Pendant plus de vingt minutes</w:t>
      </w:r>
      <w:r w:rsidR="007369EF">
        <w:t xml:space="preserve">, </w:t>
      </w:r>
      <w:r>
        <w:t>Holmes poursuivit ses reche</w:t>
      </w:r>
      <w:r>
        <w:t>r</w:t>
      </w:r>
      <w:r>
        <w:t>ches</w:t>
      </w:r>
      <w:r w:rsidR="007369EF">
        <w:t xml:space="preserve"> ; </w:t>
      </w:r>
      <w:r>
        <w:t>il mesurait avec le plus grand soin l</w:t>
      </w:r>
      <w:r w:rsidR="007369EF">
        <w:t>’</w:t>
      </w:r>
      <w:r>
        <w:t>espace qui séparait deux marques invis</w:t>
      </w:r>
      <w:r>
        <w:t>i</w:t>
      </w:r>
      <w:r>
        <w:t>bles pour moi</w:t>
      </w:r>
      <w:r w:rsidR="007369EF">
        <w:t xml:space="preserve">, </w:t>
      </w:r>
      <w:r>
        <w:t>et</w:t>
      </w:r>
      <w:r w:rsidR="007369EF">
        <w:t xml:space="preserve">, </w:t>
      </w:r>
      <w:r>
        <w:t>de temps à autre</w:t>
      </w:r>
      <w:r w:rsidR="007369EF">
        <w:t xml:space="preserve">, </w:t>
      </w:r>
      <w:r>
        <w:t>tout aussi mystérieusement</w:t>
      </w:r>
      <w:r w:rsidR="007369EF">
        <w:t xml:space="preserve">, </w:t>
      </w:r>
      <w:r>
        <w:t>il appliquait son mètre contre le mur</w:t>
      </w:r>
      <w:r w:rsidR="007369EF">
        <w:t xml:space="preserve">. </w:t>
      </w:r>
      <w:proofErr w:type="spellStart"/>
      <w:r>
        <w:t>A</w:t>
      </w:r>
      <w:proofErr w:type="spellEnd"/>
      <w:r>
        <w:t xml:space="preserve"> un endroit du parquet</w:t>
      </w:r>
      <w:r w:rsidR="007369EF">
        <w:t xml:space="preserve">, </w:t>
      </w:r>
      <w:r>
        <w:t>il mit</w:t>
      </w:r>
      <w:r w:rsidR="007369EF">
        <w:t xml:space="preserve">, </w:t>
      </w:r>
      <w:r>
        <w:t>avec précaution</w:t>
      </w:r>
      <w:r w:rsidR="007369EF">
        <w:t xml:space="preserve">, </w:t>
      </w:r>
      <w:r>
        <w:t>un peu de pou</w:t>
      </w:r>
      <w:r>
        <w:t>s</w:t>
      </w:r>
      <w:r>
        <w:t>sière en tas</w:t>
      </w:r>
      <w:r w:rsidR="007369EF">
        <w:t xml:space="preserve">, </w:t>
      </w:r>
      <w:r>
        <w:t>puis la recueillit dans une enveloppe</w:t>
      </w:r>
      <w:r w:rsidR="007369EF">
        <w:t xml:space="preserve">. </w:t>
      </w:r>
      <w:r>
        <w:t>Finalement</w:t>
      </w:r>
      <w:r w:rsidR="007369EF">
        <w:t xml:space="preserve">, </w:t>
      </w:r>
      <w:r>
        <w:t>avec la plus grande minutie</w:t>
      </w:r>
      <w:r w:rsidR="007369EF">
        <w:t xml:space="preserve">, </w:t>
      </w:r>
      <w:r>
        <w:t>il étudia à la loupe chaque lettre du mot inscrit sur le mur</w:t>
      </w:r>
      <w:r w:rsidR="007369EF">
        <w:t xml:space="preserve">. </w:t>
      </w:r>
      <w:r>
        <w:t>Cela fait</w:t>
      </w:r>
      <w:r w:rsidR="007369EF">
        <w:t xml:space="preserve">, </w:t>
      </w:r>
      <w:r>
        <w:t>il parut satisfait</w:t>
      </w:r>
      <w:r w:rsidR="007369EF">
        <w:t xml:space="preserve"> ; </w:t>
      </w:r>
      <w:r>
        <w:t>il remit dans sa poche le mètre et la loupe</w:t>
      </w:r>
      <w:r w:rsidR="007369EF">
        <w:t>.</w:t>
      </w:r>
    </w:p>
    <w:p w14:paraId="723DE2EF" w14:textId="467C7336" w:rsidR="007369EF" w:rsidRDefault="007369EF" w:rsidP="007369EF">
      <w:r>
        <w:lastRenderedPageBreak/>
        <w:t>« </w:t>
      </w:r>
      <w:r w:rsidR="0071396A">
        <w:t>On a dit que le génie n</w:t>
      </w:r>
      <w:r>
        <w:t>’</w:t>
      </w:r>
      <w:r w:rsidR="0071396A">
        <w:t>est qu</w:t>
      </w:r>
      <w:r>
        <w:t>’</w:t>
      </w:r>
      <w:r w:rsidR="0071396A">
        <w:t>une longue patience</w:t>
      </w:r>
      <w:r>
        <w:t xml:space="preserve">, </w:t>
      </w:r>
      <w:r w:rsidR="0071396A">
        <w:t>dit-il en souriant</w:t>
      </w:r>
      <w:r>
        <w:t xml:space="preserve">. </w:t>
      </w:r>
      <w:r w:rsidR="0071396A">
        <w:t>Ce n</w:t>
      </w:r>
      <w:r>
        <w:t>’</w:t>
      </w:r>
      <w:r w:rsidR="0071396A">
        <w:t>est pas très exact</w:t>
      </w:r>
      <w:r>
        <w:t xml:space="preserve">, </w:t>
      </w:r>
      <w:r w:rsidR="0071396A">
        <w:t>mais cela s</w:t>
      </w:r>
      <w:r>
        <w:t>’</w:t>
      </w:r>
      <w:r w:rsidR="0071396A">
        <w:t>applique assez bien au métier de détective</w:t>
      </w:r>
      <w:r>
        <w:t>. »</w:t>
      </w:r>
    </w:p>
    <w:p w14:paraId="77C13D14" w14:textId="77777777" w:rsidR="007369EF" w:rsidRDefault="0071396A" w:rsidP="007369EF">
      <w:proofErr w:type="spellStart"/>
      <w:r>
        <w:t>Gregson</w:t>
      </w:r>
      <w:proofErr w:type="spellEnd"/>
      <w:r>
        <w:t xml:space="preserve"> et Lestrade avaient observé les manœuvres de l</w:t>
      </w:r>
      <w:r w:rsidR="007369EF">
        <w:t>’</w:t>
      </w:r>
      <w:r>
        <w:t>amateur avec beaucoup de curiosité et un peu de mépris</w:t>
      </w:r>
      <w:r w:rsidR="007369EF">
        <w:t xml:space="preserve">. </w:t>
      </w:r>
      <w:r>
        <w:t>Ils ne se rendaient évidemment pas compte d</w:t>
      </w:r>
      <w:r w:rsidR="007369EF">
        <w:t>’</w:t>
      </w:r>
      <w:r>
        <w:t>un fait qui m</w:t>
      </w:r>
      <w:r w:rsidR="007369EF">
        <w:t>’</w:t>
      </w:r>
      <w:r>
        <w:t>apparaissait enfin</w:t>
      </w:r>
      <w:r w:rsidR="007369EF">
        <w:t xml:space="preserve"> : </w:t>
      </w:r>
      <w:r>
        <w:t>les plus petites actions de Sherlock Ho</w:t>
      </w:r>
      <w:r>
        <w:t>l</w:t>
      </w:r>
      <w:r>
        <w:t>mes tendaient to</w:t>
      </w:r>
      <w:r>
        <w:t>u</w:t>
      </w:r>
      <w:r>
        <w:t>tes vers un but défini et pratique</w:t>
      </w:r>
      <w:r w:rsidR="007369EF">
        <w:t>.</w:t>
      </w:r>
    </w:p>
    <w:p w14:paraId="02230596" w14:textId="77777777" w:rsidR="007369EF" w:rsidRDefault="007369EF" w:rsidP="007369EF">
      <w:r>
        <w:t>« </w:t>
      </w:r>
      <w:r w:rsidR="0071396A">
        <w:t>Quel est votre avis</w:t>
      </w:r>
      <w:r>
        <w:t xml:space="preserve"> ? </w:t>
      </w:r>
      <w:r w:rsidR="0071396A">
        <w:t>demandèrent ensemble les deux hommes</w:t>
      </w:r>
      <w:r>
        <w:t>.</w:t>
      </w:r>
    </w:p>
    <w:p w14:paraId="16AD3DE5" w14:textId="4B511F1A" w:rsidR="007369EF" w:rsidRDefault="007369EF" w:rsidP="007369EF">
      <w:r>
        <w:t>— </w:t>
      </w:r>
      <w:r w:rsidR="0071396A">
        <w:t>Si j</w:t>
      </w:r>
      <w:r>
        <w:t>’</w:t>
      </w:r>
      <w:r w:rsidR="0071396A">
        <w:t>étais censé vous venir en aide</w:t>
      </w:r>
      <w:r>
        <w:t xml:space="preserve">, </w:t>
      </w:r>
      <w:r w:rsidR="0071396A">
        <w:t>messieurs</w:t>
      </w:r>
      <w:r>
        <w:t xml:space="preserve">, </w:t>
      </w:r>
      <w:r w:rsidR="0071396A">
        <w:t>je vous v</w:t>
      </w:r>
      <w:r w:rsidR="0071396A">
        <w:t>o</w:t>
      </w:r>
      <w:r w:rsidR="0071396A">
        <w:t>lerais le crédit que vous devez tirer de cette affaire</w:t>
      </w:r>
      <w:r>
        <w:t xml:space="preserve">. </w:t>
      </w:r>
      <w:r w:rsidR="0071396A">
        <w:t>N</w:t>
      </w:r>
      <w:r>
        <w:t>’</w:t>
      </w:r>
      <w:r w:rsidR="0071396A">
        <w:t>importe qui serait mal venu d</w:t>
      </w:r>
      <w:r>
        <w:t>’</w:t>
      </w:r>
      <w:r w:rsidR="0071396A">
        <w:t>intervenir dans une enquête que vous avez si bien menée jusqu</w:t>
      </w:r>
      <w:r>
        <w:t>’</w:t>
      </w:r>
      <w:r w:rsidR="0071396A">
        <w:t>à présent</w:t>
      </w:r>
      <w:r>
        <w:t>… »</w:t>
      </w:r>
    </w:p>
    <w:p w14:paraId="71927061" w14:textId="77777777" w:rsidR="007369EF" w:rsidRDefault="0071396A" w:rsidP="007369EF">
      <w:r>
        <w:t>Ses paroles sentaient le sarcasme d</w:t>
      </w:r>
      <w:r w:rsidR="007369EF">
        <w:t>’</w:t>
      </w:r>
      <w:r>
        <w:t>une lieue</w:t>
      </w:r>
      <w:r w:rsidR="007369EF">
        <w:t>.</w:t>
      </w:r>
    </w:p>
    <w:p w14:paraId="4A05F669" w14:textId="1499F681" w:rsidR="007369EF" w:rsidRDefault="007369EF" w:rsidP="007369EF">
      <w:r>
        <w:t>« </w:t>
      </w:r>
      <w:r w:rsidR="0071396A">
        <w:t>Si vous voulez me tenir au courant de vos recherches</w:t>
      </w:r>
      <w:r>
        <w:t xml:space="preserve">, </w:t>
      </w:r>
      <w:r w:rsidR="0071396A">
        <w:t>ajouta-t-il</w:t>
      </w:r>
      <w:r>
        <w:t xml:space="preserve">, </w:t>
      </w:r>
      <w:r w:rsidR="0071396A">
        <w:t>je serai heureux de vous apporter toute l</w:t>
      </w:r>
      <w:r>
        <w:t>’</w:t>
      </w:r>
      <w:r w:rsidR="0071396A">
        <w:t>aide poss</w:t>
      </w:r>
      <w:r w:rsidR="0071396A">
        <w:t>i</w:t>
      </w:r>
      <w:r w:rsidR="0071396A">
        <w:t>ble</w:t>
      </w:r>
      <w:r>
        <w:t xml:space="preserve">. </w:t>
      </w:r>
      <w:r w:rsidR="0071396A">
        <w:t>E</w:t>
      </w:r>
      <w:r w:rsidR="0071396A">
        <w:t>n</w:t>
      </w:r>
      <w:r w:rsidR="0071396A">
        <w:t>tre-temps</w:t>
      </w:r>
      <w:r>
        <w:t xml:space="preserve">, </w:t>
      </w:r>
      <w:r w:rsidR="0071396A">
        <w:t>j</w:t>
      </w:r>
      <w:r>
        <w:t>’</w:t>
      </w:r>
      <w:r w:rsidR="0071396A">
        <w:t>aimerais parler à l</w:t>
      </w:r>
      <w:r>
        <w:t>’</w:t>
      </w:r>
      <w:r w:rsidR="0071396A">
        <w:t>agent qui a trouvé le corps</w:t>
      </w:r>
      <w:r>
        <w:t xml:space="preserve">. </w:t>
      </w:r>
      <w:r w:rsidR="0071396A">
        <w:t>Po</w:t>
      </w:r>
      <w:r w:rsidR="0071396A">
        <w:t>u</w:t>
      </w:r>
      <w:r w:rsidR="0071396A">
        <w:t>vez-vous me donner son nom et son adresse</w:t>
      </w:r>
      <w:r>
        <w:t> ? »</w:t>
      </w:r>
    </w:p>
    <w:p w14:paraId="618C07E7" w14:textId="77777777" w:rsidR="007369EF" w:rsidRDefault="0071396A" w:rsidP="007369EF">
      <w:r>
        <w:t>Lestrade consulta son calepin</w:t>
      </w:r>
      <w:r w:rsidR="007369EF">
        <w:t>.</w:t>
      </w:r>
    </w:p>
    <w:p w14:paraId="6F266AE0" w14:textId="19EE2EF4" w:rsidR="007369EF" w:rsidRDefault="007369EF" w:rsidP="007369EF">
      <w:r>
        <w:t>« </w:t>
      </w:r>
      <w:r w:rsidR="0071396A">
        <w:t>John Rance</w:t>
      </w:r>
      <w:r>
        <w:t xml:space="preserve">, </w:t>
      </w:r>
      <w:r w:rsidR="0071396A">
        <w:t>dit-il</w:t>
      </w:r>
      <w:r>
        <w:t xml:space="preserve">. </w:t>
      </w:r>
      <w:r w:rsidR="0071396A">
        <w:t>Il n</w:t>
      </w:r>
      <w:r>
        <w:t>’</w:t>
      </w:r>
      <w:r w:rsidR="0071396A">
        <w:t>est pas de service en ce moment</w:t>
      </w:r>
      <w:r>
        <w:t xml:space="preserve">. </w:t>
      </w:r>
      <w:r w:rsidR="0071396A">
        <w:t>Vous le trouverez au 46</w:t>
      </w:r>
      <w:r>
        <w:t xml:space="preserve">, </w:t>
      </w:r>
      <w:proofErr w:type="spellStart"/>
      <w:r w:rsidR="0071396A">
        <w:t>Audley</w:t>
      </w:r>
      <w:proofErr w:type="spellEnd"/>
      <w:r w:rsidR="0071396A">
        <w:t xml:space="preserve"> Court</w:t>
      </w:r>
      <w:r>
        <w:t xml:space="preserve">, </w:t>
      </w:r>
      <w:r w:rsidR="0071396A">
        <w:t xml:space="preserve">Kensington Park </w:t>
      </w:r>
      <w:proofErr w:type="spellStart"/>
      <w:r w:rsidR="0071396A">
        <w:t>Gate</w:t>
      </w:r>
      <w:proofErr w:type="spellEnd"/>
      <w:r>
        <w:t>. »</w:t>
      </w:r>
    </w:p>
    <w:p w14:paraId="39623050" w14:textId="77777777" w:rsidR="007369EF" w:rsidRDefault="0071396A" w:rsidP="007369EF">
      <w:r>
        <w:t>Holmes nota l</w:t>
      </w:r>
      <w:r w:rsidR="007369EF">
        <w:t>’</w:t>
      </w:r>
      <w:r>
        <w:t>adresse</w:t>
      </w:r>
      <w:r w:rsidR="007369EF">
        <w:t>.</w:t>
      </w:r>
    </w:p>
    <w:p w14:paraId="349532AA" w14:textId="54180AC6" w:rsidR="007369EF" w:rsidRDefault="007369EF" w:rsidP="007369EF">
      <w:r>
        <w:t>« </w:t>
      </w:r>
      <w:r w:rsidR="0071396A">
        <w:t>Venez</w:t>
      </w:r>
      <w:r>
        <w:t xml:space="preserve">, </w:t>
      </w:r>
      <w:r w:rsidR="0071396A">
        <w:t>docteur</w:t>
      </w:r>
      <w:r>
        <w:t xml:space="preserve"> ! </w:t>
      </w:r>
      <w:r w:rsidR="0071396A">
        <w:t>dit-il</w:t>
      </w:r>
      <w:r>
        <w:t xml:space="preserve">. </w:t>
      </w:r>
      <w:r w:rsidR="0071396A">
        <w:t>Nous allons voir John Rance</w:t>
      </w:r>
      <w:r>
        <w:t>. »</w:t>
      </w:r>
    </w:p>
    <w:p w14:paraId="7B985F15" w14:textId="77777777" w:rsidR="007369EF" w:rsidRDefault="0071396A" w:rsidP="007369EF">
      <w:r>
        <w:t>Puis</w:t>
      </w:r>
      <w:r w:rsidR="007369EF">
        <w:t xml:space="preserve">, </w:t>
      </w:r>
      <w:r>
        <w:t>se tournant vers les deux détectives</w:t>
      </w:r>
      <w:r w:rsidR="007369EF">
        <w:t> :</w:t>
      </w:r>
    </w:p>
    <w:p w14:paraId="5B7094B1" w14:textId="06E43380" w:rsidR="007369EF" w:rsidRDefault="007369EF" w:rsidP="007369EF">
      <w:r>
        <w:lastRenderedPageBreak/>
        <w:t>« </w:t>
      </w:r>
      <w:r w:rsidR="0071396A">
        <w:t>Je vais vous dire quelque chose qui pourra vous être utile</w:t>
      </w:r>
      <w:r>
        <w:t xml:space="preserve">. </w:t>
      </w:r>
      <w:r w:rsidR="0071396A">
        <w:t>Il y a eu assassinat</w:t>
      </w:r>
      <w:r>
        <w:t xml:space="preserve">. </w:t>
      </w:r>
      <w:r w:rsidR="0071396A">
        <w:t>Le meurtrier est un homme</w:t>
      </w:r>
      <w:r>
        <w:t xml:space="preserve">. </w:t>
      </w:r>
      <w:r w:rsidR="0071396A">
        <w:t>Il a plus d</w:t>
      </w:r>
      <w:r>
        <w:t>’</w:t>
      </w:r>
      <w:r w:rsidR="0071396A">
        <w:t>un mètre quatre-vingts</w:t>
      </w:r>
      <w:r>
        <w:t xml:space="preserve"> ; </w:t>
      </w:r>
      <w:r w:rsidR="0071396A">
        <w:t>il est dans la force de l</w:t>
      </w:r>
      <w:r>
        <w:t>’</w:t>
      </w:r>
      <w:r w:rsidR="0071396A">
        <w:t>âge</w:t>
      </w:r>
      <w:r>
        <w:t xml:space="preserve"> ; </w:t>
      </w:r>
      <w:r w:rsidR="0071396A">
        <w:t>pour sa taille</w:t>
      </w:r>
      <w:r>
        <w:t xml:space="preserve">, </w:t>
      </w:r>
      <w:r w:rsidR="0071396A">
        <w:t>il a de petits pieds</w:t>
      </w:r>
      <w:r>
        <w:t xml:space="preserve"> ; </w:t>
      </w:r>
      <w:r w:rsidR="0071396A">
        <w:t>il porte des brodequins à talons ca</w:t>
      </w:r>
      <w:r w:rsidR="0071396A">
        <w:t>r</w:t>
      </w:r>
      <w:r w:rsidR="0071396A">
        <w:t>rés</w:t>
      </w:r>
      <w:r>
        <w:t xml:space="preserve"> ; </w:t>
      </w:r>
      <w:r w:rsidR="0071396A">
        <w:t xml:space="preserve">et il fume des cigares de </w:t>
      </w:r>
      <w:proofErr w:type="spellStart"/>
      <w:r w:rsidR="0071396A">
        <w:t>Trichinopoli</w:t>
      </w:r>
      <w:proofErr w:type="spellEnd"/>
      <w:r>
        <w:t xml:space="preserve">. </w:t>
      </w:r>
      <w:r w:rsidR="0071396A">
        <w:t>Il est venu ici</w:t>
      </w:r>
      <w:r>
        <w:t xml:space="preserve">, </w:t>
      </w:r>
      <w:r w:rsidR="0071396A">
        <w:t>avec sa victime</w:t>
      </w:r>
      <w:r>
        <w:t xml:space="preserve">, </w:t>
      </w:r>
      <w:r w:rsidR="0071396A">
        <w:t>dans un fiacre</w:t>
      </w:r>
      <w:r>
        <w:t xml:space="preserve">, </w:t>
      </w:r>
      <w:r w:rsidR="0071396A">
        <w:t>tiré par un cheval qui avait trois vieux fers et un neuf à la patte antérieure droite</w:t>
      </w:r>
      <w:r>
        <w:t xml:space="preserve">. </w:t>
      </w:r>
      <w:r w:rsidR="0071396A">
        <w:t>Selon toute probab</w:t>
      </w:r>
      <w:r w:rsidR="0071396A">
        <w:t>i</w:t>
      </w:r>
      <w:r w:rsidR="0071396A">
        <w:t>lité</w:t>
      </w:r>
      <w:r>
        <w:t xml:space="preserve">, </w:t>
      </w:r>
      <w:r w:rsidR="0071396A">
        <w:t>le meurtrier a un visage haut en couleur</w:t>
      </w:r>
      <w:r>
        <w:t xml:space="preserve"> ; </w:t>
      </w:r>
      <w:r w:rsidR="0071396A">
        <w:t>et les ongles de sa main droite sont remarquablement longs</w:t>
      </w:r>
      <w:r>
        <w:t xml:space="preserve">. </w:t>
      </w:r>
      <w:r w:rsidR="0071396A">
        <w:t>Je ne vous donne que ces quelques ind</w:t>
      </w:r>
      <w:r w:rsidR="0071396A">
        <w:t>i</w:t>
      </w:r>
      <w:r w:rsidR="0071396A">
        <w:t>cations</w:t>
      </w:r>
      <w:r>
        <w:t xml:space="preserve">, </w:t>
      </w:r>
      <w:r w:rsidR="0071396A">
        <w:t>mais elles pourront vous être utiles</w:t>
      </w:r>
      <w:r>
        <w:t>. »</w:t>
      </w:r>
    </w:p>
    <w:p w14:paraId="3E36F1BF" w14:textId="77777777" w:rsidR="007369EF" w:rsidRDefault="0071396A" w:rsidP="007369EF">
      <w:r>
        <w:t xml:space="preserve">Lestrade et </w:t>
      </w:r>
      <w:proofErr w:type="spellStart"/>
      <w:r>
        <w:t>Gregson</w:t>
      </w:r>
      <w:proofErr w:type="spellEnd"/>
      <w:r>
        <w:t xml:space="preserve"> s</w:t>
      </w:r>
      <w:r w:rsidR="007369EF">
        <w:t>’</w:t>
      </w:r>
      <w:r>
        <w:t>entre-regardèrent avec un sourire i</w:t>
      </w:r>
      <w:r>
        <w:t>n</w:t>
      </w:r>
      <w:r>
        <w:t>crédule</w:t>
      </w:r>
      <w:r w:rsidR="007369EF">
        <w:t>.</w:t>
      </w:r>
    </w:p>
    <w:p w14:paraId="57DC5FDF" w14:textId="77777777" w:rsidR="007369EF" w:rsidRDefault="007369EF" w:rsidP="007369EF">
      <w:r>
        <w:t>« </w:t>
      </w:r>
      <w:r w:rsidR="0071396A">
        <w:t>Si cet homme a été assassiné</w:t>
      </w:r>
      <w:r>
        <w:t xml:space="preserve">, </w:t>
      </w:r>
      <w:r w:rsidR="0071396A">
        <w:t>comment l</w:t>
      </w:r>
      <w:r>
        <w:t>’</w:t>
      </w:r>
      <w:r w:rsidR="0071396A">
        <w:t>a-t-il été</w:t>
      </w:r>
      <w:r>
        <w:t xml:space="preserve"> ? </w:t>
      </w:r>
      <w:r w:rsidR="0071396A">
        <w:t>d</w:t>
      </w:r>
      <w:r w:rsidR="0071396A">
        <w:t>e</w:t>
      </w:r>
      <w:r w:rsidR="0071396A">
        <w:t>manda le premier</w:t>
      </w:r>
      <w:r>
        <w:t>.</w:t>
      </w:r>
    </w:p>
    <w:p w14:paraId="6B710302" w14:textId="77777777" w:rsidR="007369EF" w:rsidRDefault="007369EF" w:rsidP="007369EF">
      <w:r>
        <w:t>— </w:t>
      </w:r>
      <w:r w:rsidR="0071396A">
        <w:t>Empoisonné</w:t>
      </w:r>
      <w:r>
        <w:t xml:space="preserve"> », </w:t>
      </w:r>
      <w:r w:rsidR="0071396A">
        <w:t>dit Sherlock Holmes d</w:t>
      </w:r>
      <w:r>
        <w:t>’</w:t>
      </w:r>
      <w:r w:rsidR="0071396A">
        <w:t>un ton pérem</w:t>
      </w:r>
      <w:r w:rsidR="0071396A">
        <w:t>p</w:t>
      </w:r>
      <w:r w:rsidR="0071396A">
        <w:t>toire</w:t>
      </w:r>
      <w:r>
        <w:t xml:space="preserve">, </w:t>
      </w:r>
      <w:r w:rsidR="0071396A">
        <w:t>avant de s</w:t>
      </w:r>
      <w:r>
        <w:t>’</w:t>
      </w:r>
      <w:r w:rsidR="0071396A">
        <w:t>éloigner</w:t>
      </w:r>
      <w:r>
        <w:t>.</w:t>
      </w:r>
    </w:p>
    <w:p w14:paraId="6CA4BCCB" w14:textId="77777777" w:rsidR="007369EF" w:rsidRDefault="0071396A" w:rsidP="007369EF">
      <w:r>
        <w:t>Arrivé à la porte</w:t>
      </w:r>
      <w:r w:rsidR="007369EF">
        <w:t xml:space="preserve">, </w:t>
      </w:r>
      <w:r>
        <w:t>il se retourna</w:t>
      </w:r>
      <w:r w:rsidR="007369EF">
        <w:t> :</w:t>
      </w:r>
    </w:p>
    <w:p w14:paraId="616E6434" w14:textId="57DE0985" w:rsidR="007369EF" w:rsidRDefault="007369EF" w:rsidP="007369EF">
      <w:r>
        <w:t>« </w:t>
      </w:r>
      <w:r w:rsidR="0071396A">
        <w:t>Autre chose</w:t>
      </w:r>
      <w:r>
        <w:t xml:space="preserve">. </w:t>
      </w:r>
      <w:r w:rsidR="0071396A">
        <w:t>Sachez</w:t>
      </w:r>
      <w:r>
        <w:t xml:space="preserve">, </w:t>
      </w:r>
      <w:r w:rsidR="0071396A">
        <w:t>Lestrade</w:t>
      </w:r>
      <w:r>
        <w:t xml:space="preserve">, </w:t>
      </w:r>
      <w:r w:rsidR="0071396A">
        <w:t>que “</w:t>
      </w:r>
      <w:r w:rsidR="0071396A">
        <w:rPr>
          <w:i/>
          <w:iCs/>
        </w:rPr>
        <w:t>Rache</w:t>
      </w:r>
      <w:r w:rsidR="0071396A">
        <w:t>” est un mot a</w:t>
      </w:r>
      <w:r w:rsidR="0071396A">
        <w:t>l</w:t>
      </w:r>
      <w:r w:rsidR="0071396A">
        <w:t>lemand qui signifie vengeance</w:t>
      </w:r>
      <w:r>
        <w:t xml:space="preserve">. </w:t>
      </w:r>
      <w:r w:rsidR="0071396A">
        <w:t xml:space="preserve">Ne perdez donc pas votre temps à chercher une </w:t>
      </w:r>
      <w:r>
        <w:t>M</w:t>
      </w:r>
      <w:r w:rsidRPr="007369EF">
        <w:rPr>
          <w:vertAlign w:val="superscript"/>
        </w:rPr>
        <w:t>lle</w:t>
      </w:r>
      <w:r>
        <w:t> </w:t>
      </w:r>
      <w:r w:rsidR="0071396A">
        <w:t>Rachel</w:t>
      </w:r>
      <w:r>
        <w:t>. »</w:t>
      </w:r>
    </w:p>
    <w:p w14:paraId="1B086218" w14:textId="77777777" w:rsidR="007369EF" w:rsidRDefault="0071396A" w:rsidP="007369EF">
      <w:r>
        <w:t>Après cette flèche du Parthe</w:t>
      </w:r>
      <w:r w:rsidR="007369EF">
        <w:t xml:space="preserve">, </w:t>
      </w:r>
      <w:r>
        <w:t>il sortit</w:t>
      </w:r>
      <w:r w:rsidR="007369EF">
        <w:t xml:space="preserve">, </w:t>
      </w:r>
      <w:r>
        <w:t>laissant ses deux r</w:t>
      </w:r>
      <w:r>
        <w:t>i</w:t>
      </w:r>
      <w:r>
        <w:t>vaux bouche bée</w:t>
      </w:r>
      <w:r w:rsidR="007369EF">
        <w:t>.</w:t>
      </w:r>
    </w:p>
    <w:p w14:paraId="3B5BDE16" w14:textId="06EBB195" w:rsidR="0071396A" w:rsidRDefault="007369EF" w:rsidP="007369EF">
      <w:pPr>
        <w:pStyle w:val="Titre1"/>
      </w:pPr>
      <w:bookmarkStart w:id="3" w:name="_Toc203492997"/>
      <w:r>
        <w:lastRenderedPageBreak/>
        <w:t>Chapitre IV</w:t>
      </w:r>
      <w:r w:rsidR="004E080E">
        <w:br/>
      </w:r>
      <w:r w:rsidR="004E080E">
        <w:br/>
      </w:r>
      <w:r w:rsidR="0071396A">
        <w:t>Ce que John Rance avait à dire</w:t>
      </w:r>
      <w:bookmarkEnd w:id="3"/>
    </w:p>
    <w:p w14:paraId="4E63B5F4" w14:textId="77777777" w:rsidR="0071396A" w:rsidRDefault="0071396A"/>
    <w:p w14:paraId="45DF5584" w14:textId="77777777" w:rsidR="007369EF" w:rsidRDefault="0071396A" w:rsidP="007369EF">
      <w:r>
        <w:t>Il était une heure quand nous quittâmes Lauriston Ga</w:t>
      </w:r>
      <w:r>
        <w:t>r</w:t>
      </w:r>
      <w:r>
        <w:t>dens</w:t>
      </w:r>
      <w:r w:rsidR="007369EF">
        <w:t xml:space="preserve">. </w:t>
      </w:r>
      <w:r>
        <w:t>Je suivis Sherlock Holmes au bureau de poste le plus près</w:t>
      </w:r>
      <w:r w:rsidR="007369EF">
        <w:t xml:space="preserve">. </w:t>
      </w:r>
      <w:r>
        <w:t>Il e</w:t>
      </w:r>
      <w:r>
        <w:t>x</w:t>
      </w:r>
      <w:r>
        <w:t>pédia une longue dépêche</w:t>
      </w:r>
      <w:r w:rsidR="007369EF">
        <w:t xml:space="preserve">. </w:t>
      </w:r>
      <w:r>
        <w:t>Puis il héla un fiacre et donna au conducteur l</w:t>
      </w:r>
      <w:r w:rsidR="007369EF">
        <w:t>’</w:t>
      </w:r>
      <w:r>
        <w:t>adresse de John Rance</w:t>
      </w:r>
      <w:r w:rsidR="007369EF">
        <w:t>.</w:t>
      </w:r>
    </w:p>
    <w:p w14:paraId="747FB483" w14:textId="77777777" w:rsidR="007369EF" w:rsidRDefault="007369EF" w:rsidP="007369EF">
      <w:r>
        <w:t>« </w:t>
      </w:r>
      <w:r w:rsidR="0071396A">
        <w:t>Rien de tel que les renseignements de première main</w:t>
      </w:r>
      <w:r>
        <w:t xml:space="preserve">, </w:t>
      </w:r>
      <w:r w:rsidR="0071396A">
        <w:t>dit-il</w:t>
      </w:r>
      <w:r>
        <w:t xml:space="preserve">. </w:t>
      </w:r>
      <w:r w:rsidR="0071396A">
        <w:t>Mon opinion est déjà faite</w:t>
      </w:r>
      <w:r>
        <w:t xml:space="preserve">, </w:t>
      </w:r>
      <w:r w:rsidR="0071396A">
        <w:t>mais il est prudent de chercher à tout connaître</w:t>
      </w:r>
      <w:r>
        <w:t>.</w:t>
      </w:r>
    </w:p>
    <w:p w14:paraId="5AFCE3F1" w14:textId="77777777" w:rsidR="007369EF" w:rsidRDefault="007369EF" w:rsidP="007369EF">
      <w:r>
        <w:t>— </w:t>
      </w:r>
      <w:r w:rsidR="0071396A">
        <w:t>Vous m</w:t>
      </w:r>
      <w:r>
        <w:t>’</w:t>
      </w:r>
      <w:r w:rsidR="0071396A">
        <w:t>ahurissez</w:t>
      </w:r>
      <w:r>
        <w:t xml:space="preserve">, </w:t>
      </w:r>
      <w:r w:rsidR="0071396A">
        <w:t>Holmes</w:t>
      </w:r>
      <w:r>
        <w:t xml:space="preserve"> ! </w:t>
      </w:r>
      <w:r w:rsidR="0071396A">
        <w:t>dis-je</w:t>
      </w:r>
      <w:r>
        <w:t xml:space="preserve">. </w:t>
      </w:r>
      <w:r w:rsidR="0071396A">
        <w:t>Certainement</w:t>
      </w:r>
      <w:r>
        <w:t xml:space="preserve">, </w:t>
      </w:r>
      <w:r w:rsidR="0071396A">
        <w:t>vous n</w:t>
      </w:r>
      <w:r>
        <w:t>’</w:t>
      </w:r>
      <w:r w:rsidR="0071396A">
        <w:t>êtes pas aussi sûr que vous le prétendez de tous les détails que vous leur avez fournis</w:t>
      </w:r>
      <w:r>
        <w:t>.</w:t>
      </w:r>
    </w:p>
    <w:p w14:paraId="435B50FD" w14:textId="77777777" w:rsidR="007369EF" w:rsidRDefault="007369EF" w:rsidP="007369EF">
      <w:r>
        <w:t>— </w:t>
      </w:r>
      <w:r w:rsidR="0071396A">
        <w:t>Pas d</w:t>
      </w:r>
      <w:r>
        <w:t>’</w:t>
      </w:r>
      <w:r w:rsidR="0071396A">
        <w:t>erreur possible</w:t>
      </w:r>
      <w:r>
        <w:t xml:space="preserve"> ! </w:t>
      </w:r>
      <w:r w:rsidR="0071396A">
        <w:t>répondit-il</w:t>
      </w:r>
      <w:r>
        <w:t xml:space="preserve">. </w:t>
      </w:r>
      <w:r w:rsidR="0071396A">
        <w:t>La première chose que j</w:t>
      </w:r>
      <w:r>
        <w:t>’</w:t>
      </w:r>
      <w:r w:rsidR="0071396A">
        <w:t>aie remarquée en arrivant là-bas</w:t>
      </w:r>
      <w:r>
        <w:t xml:space="preserve">, </w:t>
      </w:r>
      <w:r w:rsidR="0071396A">
        <w:t>c</w:t>
      </w:r>
      <w:r>
        <w:t>’</w:t>
      </w:r>
      <w:r w:rsidR="0071396A">
        <w:t>est que les roues d</w:t>
      </w:r>
      <w:r>
        <w:t>’</w:t>
      </w:r>
      <w:r w:rsidR="0071396A">
        <w:t>une vo</w:t>
      </w:r>
      <w:r w:rsidR="0071396A">
        <w:t>i</w:t>
      </w:r>
      <w:r w:rsidR="0071396A">
        <w:t>ture avaient creusé deux ornières près de la bordure du trottoir</w:t>
      </w:r>
      <w:r>
        <w:t xml:space="preserve"> ; </w:t>
      </w:r>
      <w:r w:rsidR="0071396A">
        <w:t>or</w:t>
      </w:r>
      <w:r>
        <w:t xml:space="preserve">, </w:t>
      </w:r>
      <w:r w:rsidR="0071396A">
        <w:t>jusqu</w:t>
      </w:r>
      <w:r>
        <w:t>’</w:t>
      </w:r>
      <w:r w:rsidR="0071396A">
        <w:t>à la nuit dernière</w:t>
      </w:r>
      <w:r>
        <w:t xml:space="preserve">, </w:t>
      </w:r>
      <w:r w:rsidR="0071396A">
        <w:t>nous n</w:t>
      </w:r>
      <w:r>
        <w:t>’</w:t>
      </w:r>
      <w:r w:rsidR="0071396A">
        <w:t>avions pas eu de pluie depuis une semaine</w:t>
      </w:r>
      <w:r>
        <w:t xml:space="preserve"> ; </w:t>
      </w:r>
      <w:r w:rsidR="0071396A">
        <w:t>par conséquent</w:t>
      </w:r>
      <w:r>
        <w:t xml:space="preserve">, </w:t>
      </w:r>
      <w:r w:rsidR="0071396A">
        <w:t>les roues qui ont laissé une e</w:t>
      </w:r>
      <w:r w:rsidR="0071396A">
        <w:t>m</w:t>
      </w:r>
      <w:r w:rsidR="0071396A">
        <w:t>preinte si profonde ont dû y passer la nuit dernière</w:t>
      </w:r>
      <w:r>
        <w:t xml:space="preserve">. </w:t>
      </w:r>
      <w:r w:rsidR="0071396A">
        <w:t>Il y avait au</w:t>
      </w:r>
      <w:r w:rsidR="0071396A">
        <w:t>s</w:t>
      </w:r>
      <w:r w:rsidR="0071396A">
        <w:t>si la marque des sabots</w:t>
      </w:r>
      <w:r>
        <w:t xml:space="preserve"> : </w:t>
      </w:r>
      <w:r w:rsidR="0071396A">
        <w:t>le dessin de l</w:t>
      </w:r>
      <w:r>
        <w:t>’</w:t>
      </w:r>
      <w:r w:rsidR="0071396A">
        <w:t>un d</w:t>
      </w:r>
      <w:r>
        <w:t>’</w:t>
      </w:r>
      <w:r w:rsidR="0071396A">
        <w:t>eux était net</w:t>
      </w:r>
      <w:r>
        <w:t xml:space="preserve"> ; </w:t>
      </w:r>
      <w:r w:rsidR="0071396A">
        <w:t>le fer était donc neuf</w:t>
      </w:r>
      <w:r>
        <w:t xml:space="preserve">. </w:t>
      </w:r>
      <w:r w:rsidR="0071396A">
        <w:t>Puisque le fiacre était là quand il pleuvait</w:t>
      </w:r>
      <w:r>
        <w:t xml:space="preserve">, </w:t>
      </w:r>
      <w:r w:rsidR="0071396A">
        <w:t>et que</w:t>
      </w:r>
      <w:r>
        <w:t xml:space="preserve">, </w:t>
      </w:r>
      <w:r w:rsidR="0071396A">
        <w:t>d</w:t>
      </w:r>
      <w:r>
        <w:t>’</w:t>
      </w:r>
      <w:r w:rsidR="0071396A">
        <w:t xml:space="preserve">après 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on ne l</w:t>
      </w:r>
      <w:r>
        <w:t>’</w:t>
      </w:r>
      <w:r w:rsidR="0071396A">
        <w:t>a pas revu dans la matinée</w:t>
      </w:r>
      <w:r>
        <w:t xml:space="preserve">, </w:t>
      </w:r>
      <w:r w:rsidR="0071396A">
        <w:t>il faut donc qu</w:t>
      </w:r>
      <w:r>
        <w:t>’</w:t>
      </w:r>
      <w:r w:rsidR="0071396A">
        <w:t>il ait amené de nuit ces deux individus</w:t>
      </w:r>
      <w:r>
        <w:t>.</w:t>
      </w:r>
    </w:p>
    <w:p w14:paraId="0370915D" w14:textId="77777777" w:rsidR="007369EF" w:rsidRDefault="007369EF" w:rsidP="007369EF">
      <w:r>
        <w:t>— </w:t>
      </w:r>
      <w:r w:rsidR="0071396A">
        <w:t>Cela est simple</w:t>
      </w:r>
      <w:r>
        <w:t xml:space="preserve">, </w:t>
      </w:r>
      <w:r w:rsidR="0071396A">
        <w:t>dis-je</w:t>
      </w:r>
      <w:r>
        <w:t xml:space="preserve">, </w:t>
      </w:r>
      <w:r w:rsidR="0071396A">
        <w:t>mais la taille du meurtrier</w:t>
      </w:r>
      <w:r>
        <w:t> ?</w:t>
      </w:r>
    </w:p>
    <w:p w14:paraId="663102D4" w14:textId="77777777" w:rsidR="007369EF" w:rsidRDefault="007369EF" w:rsidP="007369EF">
      <w:r>
        <w:lastRenderedPageBreak/>
        <w:t>— </w:t>
      </w:r>
      <w:r w:rsidR="0071396A">
        <w:t>La taille d</w:t>
      </w:r>
      <w:r>
        <w:t>’</w:t>
      </w:r>
      <w:r w:rsidR="0071396A">
        <w:t>un homme</w:t>
      </w:r>
      <w:r>
        <w:t xml:space="preserve">, </w:t>
      </w:r>
      <w:r w:rsidR="0071396A">
        <w:t>neuf fois sur dix</w:t>
      </w:r>
      <w:r>
        <w:t xml:space="preserve">, </w:t>
      </w:r>
      <w:r w:rsidR="0071396A">
        <w:t>se déduit de la longueur de ses enjambées</w:t>
      </w:r>
      <w:r>
        <w:t xml:space="preserve">. </w:t>
      </w:r>
      <w:r w:rsidR="0071396A">
        <w:t>C</w:t>
      </w:r>
      <w:r>
        <w:t>’</w:t>
      </w:r>
      <w:r w:rsidR="0071396A">
        <w:t>est un calcul assez facile</w:t>
      </w:r>
      <w:r>
        <w:t xml:space="preserve">, </w:t>
      </w:r>
      <w:r w:rsidR="0071396A">
        <w:t>mais je ne veux pas vous ennuyer avec des chiffres</w:t>
      </w:r>
      <w:r>
        <w:t xml:space="preserve">. </w:t>
      </w:r>
      <w:r w:rsidR="0071396A">
        <w:t>Les pas du meu</w:t>
      </w:r>
      <w:r w:rsidR="0071396A">
        <w:t>r</w:t>
      </w:r>
      <w:r w:rsidR="0071396A">
        <w:t>trier se voyaient dehors dans la boue</w:t>
      </w:r>
      <w:r>
        <w:t xml:space="preserve">, </w:t>
      </w:r>
      <w:r w:rsidR="0071396A">
        <w:t>et</w:t>
      </w:r>
      <w:r>
        <w:t xml:space="preserve">, </w:t>
      </w:r>
      <w:r w:rsidR="0071396A">
        <w:t>à l</w:t>
      </w:r>
      <w:r>
        <w:t>’</w:t>
      </w:r>
      <w:r w:rsidR="0071396A">
        <w:t>intérieur</w:t>
      </w:r>
      <w:r>
        <w:t xml:space="preserve">, </w:t>
      </w:r>
      <w:r w:rsidR="0071396A">
        <w:t>sur la poussière</w:t>
      </w:r>
      <w:r>
        <w:t xml:space="preserve">. </w:t>
      </w:r>
      <w:r w:rsidR="0071396A">
        <w:t>Et j</w:t>
      </w:r>
      <w:r>
        <w:t>’</w:t>
      </w:r>
      <w:r w:rsidR="0071396A">
        <w:t>ai eu un moyen de vérifier mon calcul</w:t>
      </w:r>
      <w:r>
        <w:t xml:space="preserve">. </w:t>
      </w:r>
      <w:r w:rsidR="0071396A">
        <w:t>Quand un homme écrit sur un mur</w:t>
      </w:r>
      <w:r>
        <w:t xml:space="preserve">, </w:t>
      </w:r>
      <w:r w:rsidR="0071396A">
        <w:t>il le fait d</w:t>
      </w:r>
      <w:r>
        <w:t>’</w:t>
      </w:r>
      <w:r w:rsidR="0071396A">
        <w:t>instinct au niveau de ses yeux</w:t>
      </w:r>
      <w:r>
        <w:t xml:space="preserve">. </w:t>
      </w:r>
      <w:r w:rsidR="0071396A">
        <w:t>Or</w:t>
      </w:r>
      <w:r>
        <w:t xml:space="preserve">, </w:t>
      </w:r>
      <w:r w:rsidR="0071396A">
        <w:t>l</w:t>
      </w:r>
      <w:r>
        <w:t>’</w:t>
      </w:r>
      <w:r w:rsidR="0071396A">
        <w:t>inscription était à un peu plus d</w:t>
      </w:r>
      <w:r>
        <w:t>’</w:t>
      </w:r>
      <w:r w:rsidR="0071396A">
        <w:t>un mètre quatre-vingts du sol</w:t>
      </w:r>
      <w:r>
        <w:t xml:space="preserve">. </w:t>
      </w:r>
      <w:r w:rsidR="0071396A">
        <w:t>Peuh</w:t>
      </w:r>
      <w:r>
        <w:t xml:space="preserve"> ! </w:t>
      </w:r>
      <w:r w:rsidR="0071396A">
        <w:t>un jeu d</w:t>
      </w:r>
      <w:r>
        <w:t>’</w:t>
      </w:r>
      <w:r w:rsidR="0071396A">
        <w:t>enfant</w:t>
      </w:r>
      <w:r>
        <w:t> !</w:t>
      </w:r>
    </w:p>
    <w:p w14:paraId="04DF634F" w14:textId="77777777" w:rsidR="007369EF" w:rsidRDefault="007369EF" w:rsidP="007369EF">
      <w:r>
        <w:t>— </w:t>
      </w:r>
      <w:r w:rsidR="0071396A">
        <w:t>Et son âge</w:t>
      </w:r>
      <w:r>
        <w:t xml:space="preserve"> ? </w:t>
      </w:r>
      <w:r w:rsidR="0071396A">
        <w:t>demandai-je</w:t>
      </w:r>
      <w:r>
        <w:t>.</w:t>
      </w:r>
    </w:p>
    <w:p w14:paraId="349F10E3" w14:textId="77777777" w:rsidR="007369EF" w:rsidRDefault="007369EF" w:rsidP="007369EF">
      <w:r>
        <w:t>— </w:t>
      </w:r>
      <w:r w:rsidR="0071396A">
        <w:t>Eh bien</w:t>
      </w:r>
      <w:r>
        <w:t xml:space="preserve">, </w:t>
      </w:r>
      <w:r w:rsidR="0071396A">
        <w:t>un homme ne peut pas être tout à fait vieux s</w:t>
      </w:r>
      <w:r>
        <w:t>’</w:t>
      </w:r>
      <w:r w:rsidR="0071396A">
        <w:t>il enjambe facilement un mètre trente</w:t>
      </w:r>
      <w:r>
        <w:t xml:space="preserve">. </w:t>
      </w:r>
      <w:r w:rsidR="0071396A">
        <w:t>C</w:t>
      </w:r>
      <w:r>
        <w:t>’</w:t>
      </w:r>
      <w:r w:rsidR="0071396A">
        <w:t>était la largeur d</w:t>
      </w:r>
      <w:r>
        <w:t>’</w:t>
      </w:r>
      <w:r w:rsidR="0071396A">
        <w:t>une fl</w:t>
      </w:r>
      <w:r w:rsidR="0071396A">
        <w:t>a</w:t>
      </w:r>
      <w:r w:rsidR="0071396A">
        <w:t>que d</w:t>
      </w:r>
      <w:r>
        <w:t>’</w:t>
      </w:r>
      <w:r w:rsidR="0071396A">
        <w:t>eau dans le jardin</w:t>
      </w:r>
      <w:r>
        <w:t xml:space="preserve">. </w:t>
      </w:r>
      <w:r w:rsidR="0071396A">
        <w:t>Les chaussures vernies l</w:t>
      </w:r>
      <w:r>
        <w:t>’</w:t>
      </w:r>
      <w:r w:rsidR="0071396A">
        <w:t>avaient contournées et les talons carrés l</w:t>
      </w:r>
      <w:r>
        <w:t>’</w:t>
      </w:r>
      <w:r w:rsidR="0071396A">
        <w:t>avaient sautée</w:t>
      </w:r>
      <w:r>
        <w:t xml:space="preserve">. </w:t>
      </w:r>
      <w:r w:rsidR="0071396A">
        <w:t>Il n</w:t>
      </w:r>
      <w:r>
        <w:t>’</w:t>
      </w:r>
      <w:r w:rsidR="0071396A">
        <w:t>y a rien de mystérieux là-dedans</w:t>
      </w:r>
      <w:r>
        <w:t xml:space="preserve">. </w:t>
      </w:r>
      <w:r w:rsidR="0071396A">
        <w:t>J</w:t>
      </w:r>
      <w:r>
        <w:t>’</w:t>
      </w:r>
      <w:r w:rsidR="0071396A">
        <w:t xml:space="preserve">applique tout simplement aux choses de la vie </w:t>
      </w:r>
      <w:proofErr w:type="spellStart"/>
      <w:r w:rsidR="0071396A">
        <w:t>quelques unes</w:t>
      </w:r>
      <w:proofErr w:type="spellEnd"/>
      <w:r w:rsidR="0071396A">
        <w:t xml:space="preserve"> des règles d</w:t>
      </w:r>
      <w:r>
        <w:t>’</w:t>
      </w:r>
      <w:r w:rsidR="0071396A">
        <w:t>observation et de déduction que j</w:t>
      </w:r>
      <w:r>
        <w:t>’</w:t>
      </w:r>
      <w:r w:rsidR="0071396A">
        <w:t>ai préconisées dans mon article</w:t>
      </w:r>
      <w:r>
        <w:t xml:space="preserve">. </w:t>
      </w:r>
      <w:r w:rsidR="0071396A">
        <w:t>Quelque chose vous intr</w:t>
      </w:r>
      <w:r w:rsidR="0071396A">
        <w:t>i</w:t>
      </w:r>
      <w:r w:rsidR="0071396A">
        <w:t>gue encore</w:t>
      </w:r>
      <w:r>
        <w:t> ?</w:t>
      </w:r>
    </w:p>
    <w:p w14:paraId="1ED1AB0E" w14:textId="77777777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les ongles</w:t>
      </w:r>
      <w:r>
        <w:t xml:space="preserve">, </w:t>
      </w:r>
      <w:r w:rsidR="0071396A">
        <w:t xml:space="preserve">le </w:t>
      </w:r>
      <w:proofErr w:type="spellStart"/>
      <w:r w:rsidR="0071396A">
        <w:t>Trichinopoli</w:t>
      </w:r>
      <w:proofErr w:type="spellEnd"/>
      <w:r>
        <w:t xml:space="preserve">, </w:t>
      </w:r>
      <w:r w:rsidR="0071396A">
        <w:t>amorçai-je</w:t>
      </w:r>
      <w:r>
        <w:t>.</w:t>
      </w:r>
    </w:p>
    <w:p w14:paraId="35C27850" w14:textId="77777777" w:rsidR="007369EF" w:rsidRDefault="007369EF" w:rsidP="007369EF">
      <w:r>
        <w:t>— </w:t>
      </w:r>
      <w:r w:rsidR="0071396A">
        <w:t>L</w:t>
      </w:r>
      <w:r>
        <w:t>’</w:t>
      </w:r>
      <w:r w:rsidR="0071396A">
        <w:t>inscription sur le mur a été tracée par un index trempé dans du sang</w:t>
      </w:r>
      <w:r>
        <w:t xml:space="preserve">. </w:t>
      </w:r>
      <w:r w:rsidR="0071396A">
        <w:t>J</w:t>
      </w:r>
      <w:r>
        <w:t>’</w:t>
      </w:r>
      <w:r w:rsidR="0071396A">
        <w:t>ai pu observer à l</w:t>
      </w:r>
      <w:r>
        <w:t>’</w:t>
      </w:r>
      <w:r w:rsidR="0071396A">
        <w:t>aide de ma loupe que le plâtre avait été légèrement égratigné autour des lettres</w:t>
      </w:r>
      <w:r>
        <w:t xml:space="preserve">, </w:t>
      </w:r>
      <w:r w:rsidR="0071396A">
        <w:t>ce que n</w:t>
      </w:r>
      <w:r>
        <w:t>’</w:t>
      </w:r>
      <w:r w:rsidR="0071396A">
        <w:t>aurait pas fait un ongle court</w:t>
      </w:r>
      <w:r>
        <w:t xml:space="preserve">. </w:t>
      </w:r>
      <w:r w:rsidR="0071396A">
        <w:t>J</w:t>
      </w:r>
      <w:r>
        <w:t>’</w:t>
      </w:r>
      <w:r w:rsidR="0071396A">
        <w:t>ai ramassé un peu de cendre éparpillée sur le plancher</w:t>
      </w:r>
      <w:r>
        <w:t xml:space="preserve">. </w:t>
      </w:r>
      <w:r w:rsidR="0071396A">
        <w:t>Elle était sombre et feuilletée</w:t>
      </w:r>
      <w:r>
        <w:t xml:space="preserve">, </w:t>
      </w:r>
      <w:r w:rsidR="0071396A">
        <w:t>comme ne peut en faire qu</w:t>
      </w:r>
      <w:r>
        <w:t>’</w:t>
      </w:r>
      <w:r w:rsidR="0071396A">
        <w:t xml:space="preserve">un </w:t>
      </w:r>
      <w:proofErr w:type="spellStart"/>
      <w:r w:rsidR="0071396A">
        <w:t>Trichinopoli</w:t>
      </w:r>
      <w:proofErr w:type="spellEnd"/>
      <w:r>
        <w:t xml:space="preserve">. </w:t>
      </w:r>
      <w:r w:rsidR="0071396A">
        <w:t>Je me suis livré à une étude spéciale sur la cendre des cigares</w:t>
      </w:r>
      <w:r>
        <w:t xml:space="preserve"> ; </w:t>
      </w:r>
      <w:r w:rsidR="0071396A">
        <w:t>j</w:t>
      </w:r>
      <w:r>
        <w:t>’</w:t>
      </w:r>
      <w:r w:rsidR="0071396A">
        <w:t>ai même écrit une monographie sur le sujet</w:t>
      </w:r>
      <w:r>
        <w:t xml:space="preserve"> ! </w:t>
      </w:r>
      <w:r w:rsidR="0071396A">
        <w:t>Je me flatte de pouvoir reconnaître</w:t>
      </w:r>
      <w:r>
        <w:t xml:space="preserve">, </w:t>
      </w:r>
      <w:r w:rsidR="0071396A">
        <w:t>d</w:t>
      </w:r>
      <w:r>
        <w:t>’</w:t>
      </w:r>
      <w:r w:rsidR="0071396A">
        <w:t>un coup d</w:t>
      </w:r>
      <w:r>
        <w:t>’</w:t>
      </w:r>
      <w:r w:rsidR="0071396A">
        <w:t>œil</w:t>
      </w:r>
      <w:r>
        <w:t xml:space="preserve">, </w:t>
      </w:r>
      <w:r w:rsidR="0071396A">
        <w:t>la cendre de n</w:t>
      </w:r>
      <w:r>
        <w:t>’</w:t>
      </w:r>
      <w:r w:rsidR="0071396A">
        <w:t>importe quelle marque connue de cigares ou de t</w:t>
      </w:r>
      <w:r w:rsidR="0071396A">
        <w:t>a</w:t>
      </w:r>
      <w:r w:rsidR="0071396A">
        <w:t>bac</w:t>
      </w:r>
      <w:r>
        <w:t xml:space="preserve">. </w:t>
      </w:r>
      <w:r w:rsidR="0071396A">
        <w:t>C</w:t>
      </w:r>
      <w:r>
        <w:t>’</w:t>
      </w:r>
      <w:r w:rsidR="0071396A">
        <w:t>est justement dans ces détails qu</w:t>
      </w:r>
      <w:r>
        <w:t>’</w:t>
      </w:r>
      <w:r w:rsidR="0071396A">
        <w:t>un détective compétent se distingue d</w:t>
      </w:r>
      <w:r>
        <w:t>’</w:t>
      </w:r>
      <w:r w:rsidR="0071396A">
        <w:t xml:space="preserve">un </w:t>
      </w:r>
      <w:proofErr w:type="spellStart"/>
      <w:r w:rsidR="0071396A">
        <w:t>Gregson</w:t>
      </w:r>
      <w:proofErr w:type="spellEnd"/>
      <w:r w:rsidR="0071396A">
        <w:t xml:space="preserve"> ou d</w:t>
      </w:r>
      <w:r>
        <w:t>’</w:t>
      </w:r>
      <w:r w:rsidR="0071396A">
        <w:t>un Lestrade</w:t>
      </w:r>
      <w:r>
        <w:t>.</w:t>
      </w:r>
    </w:p>
    <w:p w14:paraId="70280948" w14:textId="77777777" w:rsidR="007369EF" w:rsidRDefault="007369EF" w:rsidP="007369EF">
      <w:r>
        <w:lastRenderedPageBreak/>
        <w:t>— </w:t>
      </w:r>
      <w:r w:rsidR="0071396A">
        <w:t>Et la figure haute en couleur</w:t>
      </w:r>
      <w:r>
        <w:t xml:space="preserve"> ? </w:t>
      </w:r>
      <w:r w:rsidR="0071396A">
        <w:t>demandai-je</w:t>
      </w:r>
      <w:r>
        <w:t>.</w:t>
      </w:r>
    </w:p>
    <w:p w14:paraId="6073A42C" w14:textId="008E5A3A" w:rsidR="007369EF" w:rsidRDefault="007369EF" w:rsidP="007369EF">
      <w:r>
        <w:t>— </w:t>
      </w:r>
      <w:r w:rsidR="0071396A">
        <w:t>Oh</w:t>
      </w:r>
      <w:r>
        <w:t xml:space="preserve"> ! </w:t>
      </w:r>
      <w:r w:rsidR="0071396A">
        <w:t>ça</w:t>
      </w:r>
      <w:r>
        <w:t xml:space="preserve">, </w:t>
      </w:r>
      <w:r w:rsidR="0071396A">
        <w:t>c</w:t>
      </w:r>
      <w:r>
        <w:t>’</w:t>
      </w:r>
      <w:r w:rsidR="0071396A">
        <w:t>est beaucoup plus hardi</w:t>
      </w:r>
      <w:r>
        <w:t xml:space="preserve"> ! </w:t>
      </w:r>
      <w:r w:rsidR="0071396A">
        <w:t>Mais je suis quand même sûr d</w:t>
      </w:r>
      <w:r>
        <w:t>’</w:t>
      </w:r>
      <w:r w:rsidR="0071396A">
        <w:t>avoir raison</w:t>
      </w:r>
      <w:r>
        <w:t xml:space="preserve">. </w:t>
      </w:r>
      <w:r w:rsidR="0071396A">
        <w:t>Ne me demandez pas d</w:t>
      </w:r>
      <w:r>
        <w:t>’</w:t>
      </w:r>
      <w:r w:rsidR="0071396A">
        <w:t>explication pour le moment</w:t>
      </w:r>
      <w:r>
        <w:t>. »</w:t>
      </w:r>
    </w:p>
    <w:p w14:paraId="4DB871C3" w14:textId="77777777" w:rsidR="007369EF" w:rsidRDefault="0071396A" w:rsidP="007369EF">
      <w:r>
        <w:t>Je passai la main sur mon front</w:t>
      </w:r>
      <w:r w:rsidR="007369EF">
        <w:t>.</w:t>
      </w:r>
    </w:p>
    <w:p w14:paraId="2DB0DADC" w14:textId="4AF9016C" w:rsidR="007369EF" w:rsidRDefault="007369EF" w:rsidP="007369EF">
      <w:r>
        <w:t>« </w:t>
      </w:r>
      <w:r w:rsidR="0071396A">
        <w:t>J</w:t>
      </w:r>
      <w:r>
        <w:t>’</w:t>
      </w:r>
      <w:r w:rsidR="0071396A">
        <w:t>ai le vertige</w:t>
      </w:r>
      <w:r>
        <w:t xml:space="preserve">. </w:t>
      </w:r>
      <w:r w:rsidR="0071396A">
        <w:t>Plus on pense à cette affaire</w:t>
      </w:r>
      <w:r>
        <w:t xml:space="preserve">, </w:t>
      </w:r>
      <w:r w:rsidR="0071396A">
        <w:t>plus elle d</w:t>
      </w:r>
      <w:r w:rsidR="0071396A">
        <w:t>e</w:t>
      </w:r>
      <w:r w:rsidR="0071396A">
        <w:t>vient mystérieuse</w:t>
      </w:r>
      <w:r>
        <w:t xml:space="preserve">. </w:t>
      </w:r>
      <w:r w:rsidR="0071396A">
        <w:t>Pourquoi ces deux hommes</w:t>
      </w:r>
      <w:r>
        <w:t xml:space="preserve">, </w:t>
      </w:r>
      <w:r w:rsidR="0071396A">
        <w:t>s</w:t>
      </w:r>
      <w:r>
        <w:t>’</w:t>
      </w:r>
      <w:r w:rsidR="0071396A">
        <w:t>ils étaient deux</w:t>
      </w:r>
      <w:r>
        <w:t xml:space="preserve">, </w:t>
      </w:r>
      <w:r w:rsidR="0071396A">
        <w:t>sont-ils venus dans une maison vide</w:t>
      </w:r>
      <w:r>
        <w:t xml:space="preserve"> ? </w:t>
      </w:r>
      <w:r w:rsidR="0071396A">
        <w:t>Qu</w:t>
      </w:r>
      <w:r>
        <w:t>’</w:t>
      </w:r>
      <w:r w:rsidR="0071396A">
        <w:t>est devenu le cocher qui les a amenés</w:t>
      </w:r>
      <w:r>
        <w:t xml:space="preserve"> ? </w:t>
      </w:r>
      <w:r w:rsidR="0071396A">
        <w:t>Comment l</w:t>
      </w:r>
      <w:r>
        <w:t>’</w:t>
      </w:r>
      <w:r w:rsidR="0071396A">
        <w:t>un a-t-il pu forcer l</w:t>
      </w:r>
      <w:r>
        <w:t>’</w:t>
      </w:r>
      <w:r w:rsidR="0071396A">
        <w:t>autre à prendre du poison</w:t>
      </w:r>
      <w:r>
        <w:t xml:space="preserve"> ? </w:t>
      </w:r>
      <w:r w:rsidR="0071396A">
        <w:t>D</w:t>
      </w:r>
      <w:r>
        <w:t>’</w:t>
      </w:r>
      <w:r w:rsidR="0071396A">
        <w:t>où provenait le poison</w:t>
      </w:r>
      <w:r>
        <w:t xml:space="preserve"> ? </w:t>
      </w:r>
      <w:r w:rsidR="0071396A">
        <w:t>Quel était le mobile du crime</w:t>
      </w:r>
      <w:r>
        <w:t xml:space="preserve">, </w:t>
      </w:r>
      <w:r w:rsidR="0071396A">
        <w:t>puisque ce n</w:t>
      </w:r>
      <w:r>
        <w:t>’</w:t>
      </w:r>
      <w:r w:rsidR="0071396A">
        <w:t>est pas le vol</w:t>
      </w:r>
      <w:r>
        <w:t xml:space="preserve"> ? </w:t>
      </w:r>
      <w:r w:rsidR="0071396A">
        <w:t>Comment une b</w:t>
      </w:r>
      <w:r w:rsidR="0071396A">
        <w:t>a</w:t>
      </w:r>
      <w:r w:rsidR="0071396A">
        <w:t>gue de femme est-elle arrivée là</w:t>
      </w:r>
      <w:r>
        <w:t xml:space="preserve"> ? </w:t>
      </w:r>
      <w:r w:rsidR="0071396A">
        <w:t xml:space="preserve">Et pourquoi avoir écrit le mot </w:t>
      </w:r>
      <w:r>
        <w:t>« </w:t>
      </w:r>
      <w:r w:rsidR="0071396A">
        <w:rPr>
          <w:i/>
          <w:iCs/>
        </w:rPr>
        <w:t>Rache</w:t>
      </w:r>
      <w:r>
        <w:rPr>
          <w:i/>
          <w:iCs/>
        </w:rPr>
        <w:t> »</w:t>
      </w:r>
      <w:r>
        <w:t xml:space="preserve">, </w:t>
      </w:r>
      <w:r w:rsidR="0071396A">
        <w:t>avant de décamper</w:t>
      </w:r>
      <w:r>
        <w:t xml:space="preserve"> ? </w:t>
      </w:r>
      <w:r w:rsidR="0071396A">
        <w:t>J</w:t>
      </w:r>
      <w:r>
        <w:t>’</w:t>
      </w:r>
      <w:r w:rsidR="0071396A">
        <w:t>avoue que je n</w:t>
      </w:r>
      <w:r>
        <w:t>’</w:t>
      </w:r>
      <w:r w:rsidR="0071396A">
        <w:t>arrive pas à concilier ces faits</w:t>
      </w:r>
      <w:r>
        <w:t>. »</w:t>
      </w:r>
    </w:p>
    <w:p w14:paraId="390E3FBC" w14:textId="77777777" w:rsidR="007369EF" w:rsidRDefault="0071396A" w:rsidP="007369EF">
      <w:r>
        <w:t>Mon compagnon eut un sourire approbateur</w:t>
      </w:r>
      <w:r w:rsidR="007369EF">
        <w:t>.</w:t>
      </w:r>
    </w:p>
    <w:p w14:paraId="62D486C5" w14:textId="77777777" w:rsidR="007369EF" w:rsidRDefault="007369EF" w:rsidP="007369EF">
      <w:r>
        <w:t>« </w:t>
      </w:r>
      <w:r w:rsidR="0071396A">
        <w:t>Vous avez résumé avec clarté et concision toutes les diff</w:t>
      </w:r>
      <w:r w:rsidR="0071396A">
        <w:t>i</w:t>
      </w:r>
      <w:r w:rsidR="0071396A">
        <w:t>cultés</w:t>
      </w:r>
      <w:r>
        <w:t xml:space="preserve">, </w:t>
      </w:r>
      <w:r w:rsidR="0071396A">
        <w:t>dit-il</w:t>
      </w:r>
      <w:r>
        <w:t xml:space="preserve">. </w:t>
      </w:r>
      <w:r w:rsidR="0071396A">
        <w:t>Il y a encore bien des points obscurs</w:t>
      </w:r>
      <w:r>
        <w:t xml:space="preserve">. </w:t>
      </w:r>
      <w:r w:rsidR="0071396A">
        <w:t>Cependant</w:t>
      </w:r>
      <w:r>
        <w:t xml:space="preserve">, </w:t>
      </w:r>
      <w:r w:rsidR="0071396A">
        <w:t>sur les principaux faits</w:t>
      </w:r>
      <w:r>
        <w:t xml:space="preserve">, </w:t>
      </w:r>
      <w:r w:rsidR="0071396A">
        <w:t>j</w:t>
      </w:r>
      <w:r>
        <w:t>’</w:t>
      </w:r>
      <w:r w:rsidR="0071396A">
        <w:t>ai mon idée</w:t>
      </w:r>
      <w:r>
        <w:t xml:space="preserve">. </w:t>
      </w:r>
      <w:r w:rsidR="0071396A">
        <w:t>Quant à la découverte du pauvre Lestrade</w:t>
      </w:r>
      <w:r>
        <w:t xml:space="preserve">, </w:t>
      </w:r>
      <w:r w:rsidR="0071396A">
        <w:t>c</w:t>
      </w:r>
      <w:r>
        <w:t>’</w:t>
      </w:r>
      <w:r w:rsidR="0071396A">
        <w:t>était tout simplement une feinte</w:t>
      </w:r>
      <w:r>
        <w:t xml:space="preserve"> ; </w:t>
      </w:r>
      <w:r w:rsidR="0071396A">
        <w:t>en sugg</w:t>
      </w:r>
      <w:r w:rsidR="0071396A">
        <w:t>é</w:t>
      </w:r>
      <w:r w:rsidR="0071396A">
        <w:t xml:space="preserve">rant </w:t>
      </w:r>
      <w:proofErr w:type="spellStart"/>
      <w:r w:rsidR="0071396A">
        <w:t>par là</w:t>
      </w:r>
      <w:proofErr w:type="spellEnd"/>
      <w:r w:rsidR="0071396A">
        <w:t xml:space="preserve"> les sociétés secrètes</w:t>
      </w:r>
      <w:r>
        <w:t xml:space="preserve">, </w:t>
      </w:r>
      <w:r w:rsidR="0071396A">
        <w:t>on a voulu lancer la police sur une fausse piste</w:t>
      </w:r>
      <w:r>
        <w:t xml:space="preserve">. </w:t>
      </w:r>
      <w:r w:rsidR="0071396A">
        <w:t>L</w:t>
      </w:r>
      <w:r>
        <w:t>’</w:t>
      </w:r>
      <w:r w:rsidR="0071396A">
        <w:t>inscription n</w:t>
      </w:r>
      <w:r>
        <w:t>’</w:t>
      </w:r>
      <w:r w:rsidR="0071396A">
        <w:t>a pas été tracée par un All</w:t>
      </w:r>
      <w:r w:rsidR="0071396A">
        <w:t>e</w:t>
      </w:r>
      <w:r w:rsidR="0071396A">
        <w:t>mand</w:t>
      </w:r>
      <w:r>
        <w:t xml:space="preserve">. </w:t>
      </w:r>
      <w:r w:rsidR="0071396A">
        <w:t>La lettre A</w:t>
      </w:r>
      <w:r>
        <w:t xml:space="preserve">, </w:t>
      </w:r>
      <w:r w:rsidR="0071396A">
        <w:t>si vous avez remarqué</w:t>
      </w:r>
      <w:r>
        <w:t xml:space="preserve">, </w:t>
      </w:r>
      <w:r w:rsidR="0071396A">
        <w:t>était écrite en goth</w:t>
      </w:r>
      <w:r w:rsidR="0071396A">
        <w:t>i</w:t>
      </w:r>
      <w:r w:rsidR="0071396A">
        <w:t>que</w:t>
      </w:r>
      <w:r>
        <w:t xml:space="preserve">. </w:t>
      </w:r>
      <w:r w:rsidR="0071396A">
        <w:t>Or</w:t>
      </w:r>
      <w:r>
        <w:t xml:space="preserve">, </w:t>
      </w:r>
      <w:r w:rsidR="0071396A">
        <w:t>un all</w:t>
      </w:r>
      <w:r w:rsidR="0071396A">
        <w:t>e</w:t>
      </w:r>
      <w:r w:rsidR="0071396A">
        <w:t>mand écrit toujours ses A en caractère latin</w:t>
      </w:r>
      <w:r>
        <w:t xml:space="preserve">. </w:t>
      </w:r>
      <w:r w:rsidR="0071396A">
        <w:t>Nous pouvons donc affirmer à coup sûr que l</w:t>
      </w:r>
      <w:r>
        <w:t>’</w:t>
      </w:r>
      <w:r w:rsidR="0071396A">
        <w:t>inscription a été faite</w:t>
      </w:r>
      <w:r>
        <w:t xml:space="preserve">, </w:t>
      </w:r>
      <w:r w:rsidR="0071396A">
        <w:t>non par un Allemand</w:t>
      </w:r>
      <w:r>
        <w:t xml:space="preserve">, </w:t>
      </w:r>
      <w:r w:rsidR="0071396A">
        <w:t>mais par un imitateur trop appl</w:t>
      </w:r>
      <w:r w:rsidR="0071396A">
        <w:t>i</w:t>
      </w:r>
      <w:r w:rsidR="0071396A">
        <w:t>qué</w:t>
      </w:r>
      <w:r>
        <w:t xml:space="preserve">. </w:t>
      </w:r>
      <w:r w:rsidR="0071396A">
        <w:t>C</w:t>
      </w:r>
      <w:r>
        <w:t>’</w:t>
      </w:r>
      <w:r w:rsidR="0071396A">
        <w:t>était simplement une ruse pour engager l</w:t>
      </w:r>
      <w:r>
        <w:t>’</w:t>
      </w:r>
      <w:r w:rsidR="0071396A">
        <w:t>enquête sur une mauvaise voie</w:t>
      </w:r>
      <w:r>
        <w:t xml:space="preserve">… </w:t>
      </w:r>
      <w:r w:rsidR="0071396A">
        <w:t>Je ne m</w:t>
      </w:r>
      <w:r>
        <w:t>’</w:t>
      </w:r>
      <w:r w:rsidR="0071396A">
        <w:t>étendrai pas davantage sur cette affaire</w:t>
      </w:r>
      <w:r>
        <w:t xml:space="preserve">, </w:t>
      </w:r>
      <w:r w:rsidR="0071396A">
        <w:t>docteur</w:t>
      </w:r>
      <w:r>
        <w:t xml:space="preserve"> ! </w:t>
      </w:r>
      <w:r w:rsidR="0071396A">
        <w:t>Vous savez qu</w:t>
      </w:r>
      <w:r>
        <w:t>’</w:t>
      </w:r>
      <w:r w:rsidR="0071396A">
        <w:t>un magicien perd son prestige en expliquant ses tours</w:t>
      </w:r>
      <w:r>
        <w:t xml:space="preserve">. </w:t>
      </w:r>
      <w:r w:rsidR="0071396A">
        <w:t xml:space="preserve">Si je vous révélais toute ma </w:t>
      </w:r>
      <w:r w:rsidR="0071396A">
        <w:lastRenderedPageBreak/>
        <w:t>méthode</w:t>
      </w:r>
      <w:r>
        <w:t xml:space="preserve">, </w:t>
      </w:r>
      <w:r w:rsidR="0071396A">
        <w:t>vous penseriez qu</w:t>
      </w:r>
      <w:r>
        <w:t>’</w:t>
      </w:r>
      <w:r w:rsidR="0071396A">
        <w:t>après tout</w:t>
      </w:r>
      <w:r>
        <w:t xml:space="preserve">, </w:t>
      </w:r>
      <w:r w:rsidR="0071396A">
        <w:t>je suis un type très ordinaire</w:t>
      </w:r>
      <w:r>
        <w:t>.</w:t>
      </w:r>
    </w:p>
    <w:p w14:paraId="424B6811" w14:textId="77777777" w:rsidR="007369EF" w:rsidRDefault="007369EF" w:rsidP="007369EF">
      <w:r>
        <w:t>— </w:t>
      </w:r>
      <w:r w:rsidR="0071396A">
        <w:t>Je ne penserai jamais une chose semblable</w:t>
      </w:r>
      <w:r>
        <w:t xml:space="preserve">, </w:t>
      </w:r>
      <w:r w:rsidR="0071396A">
        <w:t>répondis-je</w:t>
      </w:r>
      <w:r>
        <w:t xml:space="preserve">. </w:t>
      </w:r>
      <w:r w:rsidR="0071396A">
        <w:t>Jamais personne ne saurait mieux que vous ériger en science exacte la recherche des criminels</w:t>
      </w:r>
      <w:r>
        <w:t>.</w:t>
      </w:r>
    </w:p>
    <w:p w14:paraId="0AA6570B" w14:textId="77777777" w:rsidR="007369EF" w:rsidRDefault="0071396A" w:rsidP="007369EF">
      <w:r>
        <w:t>Mon compagnon rougit de plaisir</w:t>
      </w:r>
      <w:r w:rsidR="007369EF">
        <w:t xml:space="preserve">. </w:t>
      </w:r>
      <w:r>
        <w:t>Autant de mes paroles que de l</w:t>
      </w:r>
      <w:r w:rsidR="007369EF">
        <w:t>’</w:t>
      </w:r>
      <w:r>
        <w:t>enthousiasme avec lequel je les avais prononcées</w:t>
      </w:r>
      <w:r w:rsidR="007369EF">
        <w:t xml:space="preserve">. </w:t>
      </w:r>
      <w:r>
        <w:t>J</w:t>
      </w:r>
      <w:r w:rsidR="007369EF">
        <w:t>’</w:t>
      </w:r>
      <w:r>
        <w:t>avais déjà remarqué qu</w:t>
      </w:r>
      <w:r w:rsidR="007369EF">
        <w:t>’</w:t>
      </w:r>
      <w:r>
        <w:t>il était aussi sensible à un compliment sur son art qu</w:t>
      </w:r>
      <w:r w:rsidR="007369EF">
        <w:t>’</w:t>
      </w:r>
      <w:r>
        <w:t>une jeune fille peut l</w:t>
      </w:r>
      <w:r w:rsidR="007369EF">
        <w:t>’</w:t>
      </w:r>
      <w:r>
        <w:t>être à une flatterie touchant sa beauté</w:t>
      </w:r>
      <w:r w:rsidR="007369EF">
        <w:t>.</w:t>
      </w:r>
    </w:p>
    <w:p w14:paraId="5622E209" w14:textId="61E433DC" w:rsidR="007369EF" w:rsidRDefault="007369EF" w:rsidP="007369EF">
      <w:r>
        <w:t>« </w:t>
      </w:r>
      <w:r w:rsidR="0071396A">
        <w:t>Je vous dirai encore une chose</w:t>
      </w:r>
      <w:r>
        <w:t xml:space="preserve">, </w:t>
      </w:r>
      <w:r w:rsidR="0071396A">
        <w:t>fit-il</w:t>
      </w:r>
      <w:r>
        <w:t xml:space="preserve">. </w:t>
      </w:r>
      <w:r w:rsidR="0071396A">
        <w:t>L</w:t>
      </w:r>
      <w:r>
        <w:t>’</w:t>
      </w:r>
      <w:r w:rsidR="0071396A">
        <w:t>homme aux chau</w:t>
      </w:r>
      <w:r w:rsidR="0071396A">
        <w:t>s</w:t>
      </w:r>
      <w:r w:rsidR="0071396A">
        <w:t>sures vernies et l</w:t>
      </w:r>
      <w:r>
        <w:t>’</w:t>
      </w:r>
      <w:r w:rsidR="0071396A">
        <w:t>homme aux talons carrés sont arrivés dans le même fiacre</w:t>
      </w:r>
      <w:r>
        <w:t xml:space="preserve">. </w:t>
      </w:r>
      <w:r w:rsidR="0071396A">
        <w:t>Ils ont franchi ensemble l</w:t>
      </w:r>
      <w:r>
        <w:t>’</w:t>
      </w:r>
      <w:r w:rsidR="0071396A">
        <w:t>allée</w:t>
      </w:r>
      <w:r>
        <w:t xml:space="preserve">, </w:t>
      </w:r>
      <w:r w:rsidR="0071396A">
        <w:t>sans doute bras de</w:t>
      </w:r>
      <w:r w:rsidR="0071396A">
        <w:t>s</w:t>
      </w:r>
      <w:r w:rsidR="0071396A">
        <w:t>sus</w:t>
      </w:r>
      <w:r>
        <w:t xml:space="preserve">, </w:t>
      </w:r>
      <w:r w:rsidR="0071396A">
        <w:t>bras dessous</w:t>
      </w:r>
      <w:r>
        <w:t xml:space="preserve">. </w:t>
      </w:r>
      <w:r w:rsidR="0071396A">
        <w:t>Une fois dans la chambre de devant</w:t>
      </w:r>
      <w:r>
        <w:t xml:space="preserve">, </w:t>
      </w:r>
      <w:r w:rsidR="0071396A">
        <w:t>ils l</w:t>
      </w:r>
      <w:r>
        <w:t>’</w:t>
      </w:r>
      <w:r w:rsidR="0071396A">
        <w:t>ont arpentée</w:t>
      </w:r>
      <w:r>
        <w:t xml:space="preserve"> ; </w:t>
      </w:r>
      <w:r w:rsidR="0071396A">
        <w:t>plus précisément</w:t>
      </w:r>
      <w:r>
        <w:t xml:space="preserve">, </w:t>
      </w:r>
      <w:r w:rsidR="0071396A">
        <w:t>les talons carrés allaient et venaient</w:t>
      </w:r>
      <w:r>
        <w:t xml:space="preserve">, </w:t>
      </w:r>
      <w:r w:rsidR="0071396A">
        <w:t>tandis que les chaussures vernies se tenaient tranqui</w:t>
      </w:r>
      <w:r w:rsidR="0071396A">
        <w:t>l</w:t>
      </w:r>
      <w:r w:rsidR="0071396A">
        <w:t>les</w:t>
      </w:r>
      <w:r>
        <w:t xml:space="preserve">. </w:t>
      </w:r>
      <w:r w:rsidR="0071396A">
        <w:t>J</w:t>
      </w:r>
      <w:r>
        <w:t>’</w:t>
      </w:r>
      <w:r w:rsidR="0071396A">
        <w:t>ai lu tout cela dans la poussière</w:t>
      </w:r>
      <w:r>
        <w:t xml:space="preserve">. </w:t>
      </w:r>
      <w:r w:rsidR="0071396A">
        <w:t>La longueur de plus en plus grande des enjambées indiquait aussi une surexcitation croissante</w:t>
      </w:r>
      <w:r>
        <w:t xml:space="preserve">. </w:t>
      </w:r>
      <w:r w:rsidR="0071396A">
        <w:t>Je suppose que l</w:t>
      </w:r>
      <w:r>
        <w:t>’</w:t>
      </w:r>
      <w:r w:rsidR="0071396A">
        <w:t>homme aux talons carrés parlait tout le temps</w:t>
      </w:r>
      <w:r>
        <w:t xml:space="preserve">, </w:t>
      </w:r>
      <w:r w:rsidR="0071396A">
        <w:t>et qu</w:t>
      </w:r>
      <w:r>
        <w:t>’</w:t>
      </w:r>
      <w:r w:rsidR="0071396A">
        <w:t>il s</w:t>
      </w:r>
      <w:r>
        <w:t>’</w:t>
      </w:r>
      <w:r w:rsidR="0071396A">
        <w:t>est monté jusqu</w:t>
      </w:r>
      <w:r>
        <w:t>’</w:t>
      </w:r>
      <w:r w:rsidR="0071396A">
        <w:t>à une rage folle</w:t>
      </w:r>
      <w:r>
        <w:t xml:space="preserve">. </w:t>
      </w:r>
      <w:r w:rsidR="0071396A">
        <w:t>C</w:t>
      </w:r>
      <w:r>
        <w:t>’</w:t>
      </w:r>
      <w:r w:rsidR="0071396A">
        <w:t>est alors que le drame a eu lieu</w:t>
      </w:r>
      <w:r>
        <w:t xml:space="preserve">. </w:t>
      </w:r>
      <w:r w:rsidR="0071396A">
        <w:t>Je vous ai dit tout ce que je sais de science certaine</w:t>
      </w:r>
      <w:r>
        <w:t xml:space="preserve">. </w:t>
      </w:r>
      <w:r w:rsidR="0071396A">
        <w:t>Le reste est hypothèses et conjectures</w:t>
      </w:r>
      <w:r>
        <w:t xml:space="preserve">. </w:t>
      </w:r>
      <w:r w:rsidR="0071396A">
        <w:t>Nous avons un bon point de départ</w:t>
      </w:r>
      <w:r>
        <w:t xml:space="preserve">. </w:t>
      </w:r>
      <w:r w:rsidR="0071396A">
        <w:t>Il faudra faire vite</w:t>
      </w:r>
      <w:r>
        <w:t xml:space="preserve">. </w:t>
      </w:r>
      <w:r w:rsidR="0071396A">
        <w:t xml:space="preserve">Je veux aller au concert de </w:t>
      </w:r>
      <w:proofErr w:type="spellStart"/>
      <w:r w:rsidR="0071396A">
        <w:t>Hallé</w:t>
      </w:r>
      <w:proofErr w:type="spellEnd"/>
      <w:r>
        <w:t xml:space="preserve">, </w:t>
      </w:r>
      <w:r w:rsidR="0071396A">
        <w:t>cet après-midi</w:t>
      </w:r>
      <w:r>
        <w:t xml:space="preserve">, </w:t>
      </w:r>
      <w:r w:rsidR="0071396A">
        <w:t>pour entendre Norman N</w:t>
      </w:r>
      <w:r w:rsidR="0071396A">
        <w:t>e</w:t>
      </w:r>
      <w:r w:rsidR="0071396A">
        <w:t>ruda</w:t>
      </w:r>
      <w:r>
        <w:t>. »</w:t>
      </w:r>
    </w:p>
    <w:p w14:paraId="2221B17F" w14:textId="77777777" w:rsidR="007369EF" w:rsidRDefault="0071396A" w:rsidP="007369EF">
      <w:r>
        <w:t>Notre fiacre avait filé à travers une longue suite de rues e</w:t>
      </w:r>
      <w:r>
        <w:t>n</w:t>
      </w:r>
      <w:r>
        <w:t>fumées et de ruelles misérables</w:t>
      </w:r>
      <w:r w:rsidR="007369EF">
        <w:t xml:space="preserve">. </w:t>
      </w:r>
      <w:r>
        <w:t>Dans la plus enfumée et la plus misérable</w:t>
      </w:r>
      <w:r w:rsidR="007369EF">
        <w:t xml:space="preserve">, </w:t>
      </w:r>
      <w:r>
        <w:t>soudain il s</w:t>
      </w:r>
      <w:r w:rsidR="007369EF">
        <w:t>’</w:t>
      </w:r>
      <w:r>
        <w:t>arrêta</w:t>
      </w:r>
      <w:r w:rsidR="007369EF">
        <w:t>.</w:t>
      </w:r>
    </w:p>
    <w:p w14:paraId="3A0527BF" w14:textId="2A65E57D" w:rsidR="007369EF" w:rsidRDefault="007369EF" w:rsidP="007369EF">
      <w:r>
        <w:lastRenderedPageBreak/>
        <w:t>« </w:t>
      </w:r>
      <w:r w:rsidR="0071396A">
        <w:t xml:space="preserve">Voilà </w:t>
      </w:r>
      <w:proofErr w:type="spellStart"/>
      <w:r w:rsidR="0071396A">
        <w:t>Audley</w:t>
      </w:r>
      <w:proofErr w:type="spellEnd"/>
      <w:r w:rsidR="0071396A">
        <w:t xml:space="preserve"> Court</w:t>
      </w:r>
      <w:r>
        <w:t xml:space="preserve"> ! </w:t>
      </w:r>
      <w:r w:rsidR="0071396A">
        <w:t>annonça le cocher en indiquant une étroite faille dans l</w:t>
      </w:r>
      <w:r>
        <w:t>’</w:t>
      </w:r>
      <w:r w:rsidR="0071396A">
        <w:t>alignement des maisons de brique terne</w:t>
      </w:r>
      <w:r>
        <w:t xml:space="preserve">. </w:t>
      </w:r>
      <w:r w:rsidR="0071396A">
        <w:t>Je vous attendrai ici</w:t>
      </w:r>
      <w:r>
        <w:t>. »</w:t>
      </w:r>
    </w:p>
    <w:p w14:paraId="6945E168" w14:textId="77777777" w:rsidR="007369EF" w:rsidRDefault="0071396A" w:rsidP="007369EF">
      <w:proofErr w:type="spellStart"/>
      <w:r>
        <w:t>Audley</w:t>
      </w:r>
      <w:proofErr w:type="spellEnd"/>
      <w:r>
        <w:t xml:space="preserve"> Court n</w:t>
      </w:r>
      <w:r w:rsidR="007369EF">
        <w:t>’</w:t>
      </w:r>
      <w:r>
        <w:t>était pas un lieu attrayant</w:t>
      </w:r>
      <w:r w:rsidR="007369EF">
        <w:t xml:space="preserve">. </w:t>
      </w:r>
      <w:r>
        <w:t>Un passage ex</w:t>
      </w:r>
      <w:r>
        <w:t>i</w:t>
      </w:r>
      <w:r>
        <w:t>gu nous conduisit à un quadrilatère bordé de maisons sordides</w:t>
      </w:r>
      <w:r w:rsidR="007369EF">
        <w:t xml:space="preserve">. </w:t>
      </w:r>
      <w:r>
        <w:t>Nous avançâmes avec précaution parmi des groupes d</w:t>
      </w:r>
      <w:r w:rsidR="007369EF">
        <w:t>’</w:t>
      </w:r>
      <w:r>
        <w:t>enfants sales et à trave</w:t>
      </w:r>
      <w:r w:rsidR="002A31FF">
        <w:t>rs des rangées de linge déteint</w:t>
      </w:r>
      <w:r w:rsidR="007369EF">
        <w:t xml:space="preserve">, </w:t>
      </w:r>
      <w:r>
        <w:t>jusqu</w:t>
      </w:r>
      <w:r w:rsidR="007369EF">
        <w:t>’</w:t>
      </w:r>
      <w:r>
        <w:t>au numéro 46</w:t>
      </w:r>
      <w:r w:rsidR="007369EF">
        <w:t xml:space="preserve">. </w:t>
      </w:r>
      <w:r>
        <w:t>La porte était ornée d</w:t>
      </w:r>
      <w:r w:rsidR="007369EF">
        <w:t>’</w:t>
      </w:r>
      <w:r>
        <w:t>une petite plaque de cuivre sur l</w:t>
      </w:r>
      <w:r>
        <w:t>a</w:t>
      </w:r>
      <w:r>
        <w:t>quelle était gravé le nom de Rance</w:t>
      </w:r>
      <w:r w:rsidR="007369EF">
        <w:t xml:space="preserve">. </w:t>
      </w:r>
      <w:r>
        <w:t>On nous dit que l</w:t>
      </w:r>
      <w:r w:rsidR="007369EF">
        <w:t>’</w:t>
      </w:r>
      <w:r>
        <w:t>agent était au lit et on nous fit entrer</w:t>
      </w:r>
      <w:r w:rsidR="007369EF">
        <w:t xml:space="preserve">, </w:t>
      </w:r>
      <w:r>
        <w:t>pour l</w:t>
      </w:r>
      <w:r w:rsidR="007369EF">
        <w:t>’</w:t>
      </w:r>
      <w:r>
        <w:t>attendre</w:t>
      </w:r>
      <w:r w:rsidR="007369EF">
        <w:t xml:space="preserve">, </w:t>
      </w:r>
      <w:r>
        <w:t>dans un petit salon sur le d</w:t>
      </w:r>
      <w:r>
        <w:t>e</w:t>
      </w:r>
      <w:r>
        <w:t>vant</w:t>
      </w:r>
      <w:r w:rsidR="007369EF">
        <w:t>.</w:t>
      </w:r>
    </w:p>
    <w:p w14:paraId="105EC2BE" w14:textId="77777777" w:rsidR="005246B1" w:rsidRDefault="005246B1" w:rsidP="005246B1">
      <w:pPr>
        <w:ind w:firstLine="0"/>
        <w:jc w:val="center"/>
      </w:pPr>
      <w:r>
        <w:fldChar w:fldCharType="begin"/>
      </w:r>
      <w:r>
        <w:instrText xml:space="preserve">INCLUDEPICTURE "../Une%20étude%20en%20rouge4_fichiers/stud-07.gif" \* MERGEFORMATINET </w:instrText>
      </w:r>
      <w:r>
        <w:fldChar w:fldCharType="separate"/>
      </w:r>
      <w:r>
        <w:pict w14:anchorId="106BBDD8">
          <v:shape id="_x0000_i1055" type="#_x0000_t75" alt="Richard Gutschmidt, 1902" style="width:173.45pt;height:299.9pt">
            <v:imagedata r:id="rId22" r:href="rId23"/>
          </v:shape>
        </w:pict>
      </w:r>
      <w:r>
        <w:fldChar w:fldCharType="end"/>
      </w:r>
    </w:p>
    <w:p w14:paraId="50A1EB33" w14:textId="77777777" w:rsidR="007369EF" w:rsidRDefault="0071396A" w:rsidP="007369EF">
      <w:r>
        <w:t>Il apparut bientôt</w:t>
      </w:r>
      <w:r w:rsidR="007369EF">
        <w:t xml:space="preserve">, </w:t>
      </w:r>
      <w:r>
        <w:t>l</w:t>
      </w:r>
      <w:r w:rsidR="007369EF">
        <w:t>’</w:t>
      </w:r>
      <w:r>
        <w:t>air un peu fâché d</w:t>
      </w:r>
      <w:r w:rsidR="007369EF">
        <w:t>’</w:t>
      </w:r>
      <w:r>
        <w:t>avoir été dérangé dans son sommeil</w:t>
      </w:r>
      <w:r w:rsidR="007369EF">
        <w:t>.</w:t>
      </w:r>
    </w:p>
    <w:p w14:paraId="2C14C2FC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ai fait mon rapport au poste</w:t>
      </w:r>
      <w:r>
        <w:t xml:space="preserve"> », </w:t>
      </w:r>
      <w:r w:rsidR="0071396A">
        <w:t>grommela-t-il</w:t>
      </w:r>
      <w:r>
        <w:t>.</w:t>
      </w:r>
    </w:p>
    <w:p w14:paraId="2A6D6401" w14:textId="77777777" w:rsidR="007369EF" w:rsidRDefault="0071396A" w:rsidP="007369EF">
      <w:r>
        <w:t>Holmes tira de sa poche un demi-souverain et</w:t>
      </w:r>
      <w:r w:rsidR="007369EF">
        <w:t xml:space="preserve">, </w:t>
      </w:r>
      <w:r>
        <w:t>d</w:t>
      </w:r>
      <w:r w:rsidR="007369EF">
        <w:t>’</w:t>
      </w:r>
      <w:r>
        <w:t>un air pensif</w:t>
      </w:r>
      <w:r w:rsidR="007369EF">
        <w:t xml:space="preserve">, </w:t>
      </w:r>
      <w:r>
        <w:t>il le fit sauter dans sa main</w:t>
      </w:r>
      <w:r w:rsidR="007369EF">
        <w:t>.</w:t>
      </w:r>
    </w:p>
    <w:p w14:paraId="09D03439" w14:textId="77777777" w:rsidR="007369EF" w:rsidRDefault="007369EF" w:rsidP="007369EF">
      <w:r>
        <w:lastRenderedPageBreak/>
        <w:t>« </w:t>
      </w:r>
      <w:r w:rsidR="0071396A">
        <w:t>Nous aimerions que vous nous en parliez</w:t>
      </w:r>
      <w:r>
        <w:t>.</w:t>
      </w:r>
    </w:p>
    <w:p w14:paraId="51ADE1CB" w14:textId="77777777" w:rsidR="007369EF" w:rsidRDefault="007369EF" w:rsidP="007369EF">
      <w:r>
        <w:t>— </w:t>
      </w:r>
      <w:proofErr w:type="spellStart"/>
      <w:r w:rsidR="0071396A">
        <w:t>A</w:t>
      </w:r>
      <w:proofErr w:type="spellEnd"/>
      <w:r w:rsidR="0071396A">
        <w:t xml:space="preserve"> votre disposition</w:t>
      </w:r>
      <w:r>
        <w:t xml:space="preserve">, </w:t>
      </w:r>
      <w:r w:rsidR="0071396A">
        <w:t>monsieur</w:t>
      </w:r>
      <w:r>
        <w:t xml:space="preserve">, </w:t>
      </w:r>
      <w:r w:rsidR="0071396A">
        <w:t>répondit l</w:t>
      </w:r>
      <w:r>
        <w:t>’</w:t>
      </w:r>
      <w:r w:rsidR="0071396A">
        <w:t>agent</w:t>
      </w:r>
      <w:r>
        <w:t xml:space="preserve">, </w:t>
      </w:r>
      <w:r w:rsidR="0071396A">
        <w:t>les yeux fixés sur le petit disque en or</w:t>
      </w:r>
      <w:r>
        <w:t>.</w:t>
      </w:r>
    </w:p>
    <w:p w14:paraId="1752A4A0" w14:textId="13702E53" w:rsidR="007369EF" w:rsidRDefault="007369EF" w:rsidP="007369EF">
      <w:r>
        <w:t>— </w:t>
      </w:r>
      <w:r w:rsidR="0071396A">
        <w:t>Racontez-nous donc à votre manière ce qui s</w:t>
      </w:r>
      <w:r>
        <w:t>’</w:t>
      </w:r>
      <w:r w:rsidR="0071396A">
        <w:t>est passé</w:t>
      </w:r>
      <w:r>
        <w:t>. »</w:t>
      </w:r>
    </w:p>
    <w:p w14:paraId="491A5F5E" w14:textId="77777777" w:rsidR="007369EF" w:rsidRDefault="0071396A" w:rsidP="007369EF">
      <w:r>
        <w:t>Rance s</w:t>
      </w:r>
      <w:r w:rsidR="007369EF">
        <w:t>’</w:t>
      </w:r>
      <w:r>
        <w:t>installa sur le canapé de crin et joignit les sourcils</w:t>
      </w:r>
      <w:r w:rsidR="007369EF">
        <w:t xml:space="preserve"> ; </w:t>
      </w:r>
      <w:r>
        <w:t>il paraissait bien résolu à ne rien passer sous silence</w:t>
      </w:r>
      <w:r w:rsidR="007369EF">
        <w:t>.</w:t>
      </w:r>
    </w:p>
    <w:p w14:paraId="30EE755C" w14:textId="77777777" w:rsidR="007369EF" w:rsidRDefault="007369EF" w:rsidP="007369EF">
      <w:r>
        <w:t>« </w:t>
      </w:r>
      <w:r w:rsidR="0071396A">
        <w:t xml:space="preserve">Je vais </w:t>
      </w:r>
      <w:proofErr w:type="spellStart"/>
      <w:r w:rsidR="0071396A">
        <w:t>tout vous</w:t>
      </w:r>
      <w:proofErr w:type="spellEnd"/>
      <w:r w:rsidR="0071396A">
        <w:t xml:space="preserve"> conter à partir du commencement</w:t>
      </w:r>
      <w:r>
        <w:t xml:space="preserve">. </w:t>
      </w:r>
      <w:r w:rsidR="0071396A">
        <w:t>Je suis de service de dix heures du soir à six heures du matin</w:t>
      </w:r>
      <w:r>
        <w:t xml:space="preserve">. </w:t>
      </w:r>
      <w:r w:rsidR="0071396A">
        <w:t>A onze heures</w:t>
      </w:r>
      <w:r>
        <w:t xml:space="preserve">, </w:t>
      </w:r>
      <w:r w:rsidR="0071396A">
        <w:t xml:space="preserve">il y a eu de la bagarre au </w:t>
      </w:r>
      <w:r w:rsidR="0071396A">
        <w:rPr>
          <w:i/>
          <w:iCs/>
        </w:rPr>
        <w:t>Cerf blanc</w:t>
      </w:r>
      <w:r>
        <w:t xml:space="preserve"> ; </w:t>
      </w:r>
      <w:r w:rsidR="0071396A">
        <w:t>mais</w:t>
      </w:r>
      <w:r>
        <w:t xml:space="preserve">, </w:t>
      </w:r>
      <w:r w:rsidR="0071396A">
        <w:t>à part ça</w:t>
      </w:r>
      <w:r>
        <w:t xml:space="preserve">, </w:t>
      </w:r>
      <w:r w:rsidR="0071396A">
        <w:t>tout était tranquille dans mon secteur</w:t>
      </w:r>
      <w:r>
        <w:t xml:space="preserve">. </w:t>
      </w:r>
      <w:r w:rsidR="0071396A">
        <w:t>A une heure</w:t>
      </w:r>
      <w:r>
        <w:t xml:space="preserve">, </w:t>
      </w:r>
      <w:r w:rsidR="0071396A">
        <w:t>il se mit à ple</w:t>
      </w:r>
      <w:r w:rsidR="0071396A">
        <w:t>u</w:t>
      </w:r>
      <w:r w:rsidR="0071396A">
        <w:t>voir</w:t>
      </w:r>
      <w:r>
        <w:t xml:space="preserve">. </w:t>
      </w:r>
      <w:r w:rsidR="0071396A">
        <w:t>J</w:t>
      </w:r>
      <w:r>
        <w:t>’</w:t>
      </w:r>
      <w:r w:rsidR="0071396A">
        <w:t xml:space="preserve">ai rencontré Harry </w:t>
      </w:r>
      <w:proofErr w:type="spellStart"/>
      <w:r w:rsidR="0071396A">
        <w:t>Murcher</w:t>
      </w:r>
      <w:proofErr w:type="spellEnd"/>
      <w:r>
        <w:t xml:space="preserve">, </w:t>
      </w:r>
      <w:r w:rsidR="0071396A">
        <w:t>celui qui a la ronde de Ho</w:t>
      </w:r>
      <w:r w:rsidR="0071396A">
        <w:t>l</w:t>
      </w:r>
      <w:r w:rsidR="0071396A">
        <w:t>land Grove</w:t>
      </w:r>
      <w:r>
        <w:t xml:space="preserve">. </w:t>
      </w:r>
      <w:r w:rsidR="0071396A">
        <w:t>On a causé un peu ensemble</w:t>
      </w:r>
      <w:r>
        <w:t xml:space="preserve">, </w:t>
      </w:r>
      <w:r w:rsidR="0071396A">
        <w:t xml:space="preserve">au coin de la rue </w:t>
      </w:r>
      <w:proofErr w:type="spellStart"/>
      <w:r w:rsidR="0071396A">
        <w:t>He</w:t>
      </w:r>
      <w:r w:rsidR="0071396A">
        <w:t>n</w:t>
      </w:r>
      <w:r w:rsidR="0071396A">
        <w:t>rietta</w:t>
      </w:r>
      <w:proofErr w:type="spellEnd"/>
      <w:r>
        <w:t xml:space="preserve">. </w:t>
      </w:r>
      <w:r w:rsidR="0071396A">
        <w:t>Puis</w:t>
      </w:r>
      <w:r>
        <w:t xml:space="preserve">, </w:t>
      </w:r>
      <w:r w:rsidR="0071396A">
        <w:t>à deux heures</w:t>
      </w:r>
      <w:r>
        <w:t xml:space="preserve">, </w:t>
      </w:r>
      <w:r w:rsidR="0071396A">
        <w:t>peut-être un petit peu plus tard</w:t>
      </w:r>
      <w:r>
        <w:t xml:space="preserve">, </w:t>
      </w:r>
      <w:r w:rsidR="0071396A">
        <w:t>je suis allé voir si tout était dans l</w:t>
      </w:r>
      <w:r>
        <w:t>’</w:t>
      </w:r>
      <w:r w:rsidR="0071396A">
        <w:t>ordre du côté de Brixton Road</w:t>
      </w:r>
      <w:r>
        <w:t xml:space="preserve">. </w:t>
      </w:r>
      <w:r w:rsidR="0071396A">
        <w:t>Il fa</w:t>
      </w:r>
      <w:r w:rsidR="0071396A">
        <w:t>i</w:t>
      </w:r>
      <w:r w:rsidR="0071396A">
        <w:t>sait joliment mauvais</w:t>
      </w:r>
      <w:r>
        <w:t xml:space="preserve">, </w:t>
      </w:r>
      <w:r w:rsidR="0071396A">
        <w:t>je ne voyais pas un chat</w:t>
      </w:r>
      <w:r>
        <w:t xml:space="preserve">. </w:t>
      </w:r>
      <w:r w:rsidR="0071396A">
        <w:t>J</w:t>
      </w:r>
      <w:r>
        <w:t>’</w:t>
      </w:r>
      <w:r w:rsidR="0071396A">
        <w:t>ai vu passer un fiacre ou deux</w:t>
      </w:r>
      <w:r>
        <w:t xml:space="preserve">, </w:t>
      </w:r>
      <w:r w:rsidR="0071396A">
        <w:t>je dois dire</w:t>
      </w:r>
      <w:r>
        <w:t xml:space="preserve">. </w:t>
      </w:r>
      <w:r w:rsidR="0071396A">
        <w:t>Chemin faisant</w:t>
      </w:r>
      <w:r>
        <w:t xml:space="preserve">, </w:t>
      </w:r>
      <w:r w:rsidR="0071396A">
        <w:t>je pe</w:t>
      </w:r>
      <w:r w:rsidR="0071396A">
        <w:t>n</w:t>
      </w:r>
      <w:r w:rsidR="0071396A">
        <w:t>sais</w:t>
      </w:r>
      <w:r>
        <w:t xml:space="preserve">, </w:t>
      </w:r>
      <w:r w:rsidR="0071396A">
        <w:t>entre nous soit dit</w:t>
      </w:r>
      <w:r>
        <w:t xml:space="preserve">, </w:t>
      </w:r>
      <w:r w:rsidR="0071396A">
        <w:t>qu</w:t>
      </w:r>
      <w:r>
        <w:t>’</w:t>
      </w:r>
      <w:r w:rsidR="0071396A">
        <w:t>un gin chaud ferait bien mon affaire</w:t>
      </w:r>
      <w:r>
        <w:t xml:space="preserve">, </w:t>
      </w:r>
      <w:r w:rsidR="0071396A">
        <w:t>quand tout à coup j</w:t>
      </w:r>
      <w:r>
        <w:t>’</w:t>
      </w:r>
      <w:r w:rsidR="0071396A">
        <w:t>ai vu briller une lumière à la fenêtre de la maison</w:t>
      </w:r>
      <w:r>
        <w:t xml:space="preserve">. </w:t>
      </w:r>
      <w:r w:rsidR="0071396A">
        <w:t>Pourtant c</w:t>
      </w:r>
      <w:r>
        <w:t>’</w:t>
      </w:r>
      <w:r w:rsidR="0071396A">
        <w:t>était une des deux maisons inhabitées de Lauriston Gardens</w:t>
      </w:r>
      <w:r>
        <w:t xml:space="preserve">. </w:t>
      </w:r>
      <w:r w:rsidR="0071396A">
        <w:t>Le tout dernier qu</w:t>
      </w:r>
      <w:r>
        <w:t>’</w:t>
      </w:r>
      <w:r w:rsidR="0071396A">
        <w:t>a vécu là-dedans est mort de la fièvre typhoïde</w:t>
      </w:r>
      <w:r>
        <w:t xml:space="preserve">, </w:t>
      </w:r>
      <w:r w:rsidR="0071396A">
        <w:t>rapport que le propriétaire n</w:t>
      </w:r>
      <w:r>
        <w:t>’</w:t>
      </w:r>
      <w:r w:rsidR="0071396A">
        <w:t>a pas voulu faire assainir les fosses</w:t>
      </w:r>
      <w:r>
        <w:t xml:space="preserve">. </w:t>
      </w:r>
      <w:r w:rsidR="0071396A">
        <w:t>Alors vous pensez si ça m</w:t>
      </w:r>
      <w:r>
        <w:t>’</w:t>
      </w:r>
      <w:r w:rsidR="0071396A">
        <w:t>épatait de voir la fenêtre éclairée</w:t>
      </w:r>
      <w:r>
        <w:t xml:space="preserve"> ! </w:t>
      </w:r>
      <w:r w:rsidR="0071396A">
        <w:t>Tout de suite</w:t>
      </w:r>
      <w:r>
        <w:t xml:space="preserve">, </w:t>
      </w:r>
      <w:r w:rsidR="0071396A">
        <w:t>j</w:t>
      </w:r>
      <w:r>
        <w:t>’</w:t>
      </w:r>
      <w:r w:rsidR="0071396A">
        <w:t>ai pensé qu</w:t>
      </w:r>
      <w:r>
        <w:t>’</w:t>
      </w:r>
      <w:r w:rsidR="0071396A">
        <w:t>il se passait quelque chose là</w:t>
      </w:r>
      <w:r>
        <w:t xml:space="preserve">. </w:t>
      </w:r>
      <w:r w:rsidR="0071396A">
        <w:t>Arrivé à la porte</w:t>
      </w:r>
      <w:r>
        <w:t>…</w:t>
      </w:r>
    </w:p>
    <w:p w14:paraId="6CD205C8" w14:textId="13C969D9" w:rsidR="007369EF" w:rsidRDefault="007369EF" w:rsidP="007369EF">
      <w:r>
        <w:t>— </w:t>
      </w:r>
      <w:r w:rsidR="0071396A">
        <w:t>Vous vous êtes arrêté</w:t>
      </w:r>
      <w:r>
        <w:t xml:space="preserve">, </w:t>
      </w:r>
      <w:r w:rsidR="0071396A">
        <w:t>puis vous avez regagné la grille du jardin</w:t>
      </w:r>
      <w:r>
        <w:t xml:space="preserve">, </w:t>
      </w:r>
      <w:r w:rsidR="0071396A">
        <w:t>interrompit mon compagnon</w:t>
      </w:r>
      <w:r>
        <w:t xml:space="preserve">. </w:t>
      </w:r>
      <w:r w:rsidR="0071396A">
        <w:t>Pourquoi</w:t>
      </w:r>
      <w:r>
        <w:t> ? »</w:t>
      </w:r>
    </w:p>
    <w:p w14:paraId="2B1AE9CE" w14:textId="77777777" w:rsidR="007369EF" w:rsidRDefault="0071396A" w:rsidP="007369EF">
      <w:r>
        <w:t>Rance fit un sursaut violent et ouvrit de grands yeux</w:t>
      </w:r>
      <w:r w:rsidR="007369EF">
        <w:t>.</w:t>
      </w:r>
    </w:p>
    <w:p w14:paraId="038752A5" w14:textId="77777777" w:rsidR="007369EF" w:rsidRDefault="007369EF" w:rsidP="007369EF">
      <w:r>
        <w:lastRenderedPageBreak/>
        <w:t>« </w:t>
      </w:r>
      <w:r w:rsidR="0071396A">
        <w:t>Eh bien</w:t>
      </w:r>
      <w:r>
        <w:t xml:space="preserve">, </w:t>
      </w:r>
      <w:r w:rsidR="0071396A">
        <w:t>c</w:t>
      </w:r>
      <w:r>
        <w:t>’</w:t>
      </w:r>
      <w:r w:rsidR="0071396A">
        <w:t>est la vérité</w:t>
      </w:r>
      <w:r>
        <w:t xml:space="preserve">, </w:t>
      </w:r>
      <w:r w:rsidR="0071396A">
        <w:t>monsieur</w:t>
      </w:r>
      <w:r>
        <w:t xml:space="preserve">, </w:t>
      </w:r>
      <w:r w:rsidR="0071396A">
        <w:t>fit-il</w:t>
      </w:r>
      <w:r>
        <w:t xml:space="preserve">. </w:t>
      </w:r>
      <w:r w:rsidR="0071396A">
        <w:t>Mais comment vous savez ça</w:t>
      </w:r>
      <w:r>
        <w:t xml:space="preserve"> ? </w:t>
      </w:r>
      <w:r w:rsidR="0071396A">
        <w:t>Dieu seul le sait</w:t>
      </w:r>
      <w:r>
        <w:t xml:space="preserve">. </w:t>
      </w:r>
      <w:r w:rsidR="0071396A">
        <w:t>Voyez-vous</w:t>
      </w:r>
      <w:r>
        <w:t xml:space="preserve">, </w:t>
      </w:r>
      <w:r w:rsidR="0071396A">
        <w:t>quand je suis arr</w:t>
      </w:r>
      <w:r w:rsidR="0071396A">
        <w:t>i</w:t>
      </w:r>
      <w:r w:rsidR="0071396A">
        <w:t>vé d</w:t>
      </w:r>
      <w:r w:rsidR="0071396A">
        <w:t>e</w:t>
      </w:r>
      <w:r w:rsidR="0071396A">
        <w:t>vant la porte</w:t>
      </w:r>
      <w:r>
        <w:t xml:space="preserve">, </w:t>
      </w:r>
      <w:r w:rsidR="0071396A">
        <w:t>tout était si tranquille et si désert que je me suis dit que ce serait tout aussi bien si j</w:t>
      </w:r>
      <w:r>
        <w:t>’</w:t>
      </w:r>
      <w:r w:rsidR="0071396A">
        <w:t>avais quelqu</w:t>
      </w:r>
      <w:r>
        <w:t>’</w:t>
      </w:r>
      <w:r w:rsidR="0071396A">
        <w:t>un avec moi</w:t>
      </w:r>
      <w:r>
        <w:t xml:space="preserve">… </w:t>
      </w:r>
      <w:r w:rsidR="0071396A">
        <w:t>Je ne crains rien de ce côté-ci de la tombe</w:t>
      </w:r>
      <w:r>
        <w:t xml:space="preserve">, </w:t>
      </w:r>
      <w:r w:rsidR="0071396A">
        <w:t>mais j</w:t>
      </w:r>
      <w:r>
        <w:t>’</w:t>
      </w:r>
      <w:r w:rsidR="0071396A">
        <w:t>ai pensé que c</w:t>
      </w:r>
      <w:r>
        <w:t>’</w:t>
      </w:r>
      <w:r w:rsidR="0071396A">
        <w:t>était peut-être le type qu</w:t>
      </w:r>
      <w:r>
        <w:t>’</w:t>
      </w:r>
      <w:r w:rsidR="0071396A">
        <w:t>est mort de la typhoïde qui rev</w:t>
      </w:r>
      <w:r w:rsidR="0071396A">
        <w:t>e</w:t>
      </w:r>
      <w:r w:rsidR="0071396A">
        <w:t>nait examiner les fosses</w:t>
      </w:r>
      <w:r>
        <w:t xml:space="preserve"> ! </w:t>
      </w:r>
      <w:r w:rsidR="0071396A">
        <w:t>Cette idée-là m</w:t>
      </w:r>
      <w:r>
        <w:t>’</w:t>
      </w:r>
      <w:r w:rsidR="0071396A">
        <w:t>a collé la trouille</w:t>
      </w:r>
      <w:r>
        <w:t xml:space="preserve">. </w:t>
      </w:r>
      <w:r w:rsidR="0071396A">
        <w:t>Alors j</w:t>
      </w:r>
      <w:r>
        <w:t>’</w:t>
      </w:r>
      <w:r w:rsidR="0071396A">
        <w:t xml:space="preserve">ai rebroussé chemin pour voir si je ne verrais pas la lanterne de </w:t>
      </w:r>
      <w:proofErr w:type="spellStart"/>
      <w:r w:rsidR="0071396A">
        <w:t>Murcher</w:t>
      </w:r>
      <w:proofErr w:type="spellEnd"/>
      <w:r>
        <w:t xml:space="preserve">. </w:t>
      </w:r>
      <w:r w:rsidR="0071396A">
        <w:t>Mais</w:t>
      </w:r>
      <w:r>
        <w:t xml:space="preserve">, </w:t>
      </w:r>
      <w:r w:rsidR="0071396A">
        <w:t>de lui ni de personne</w:t>
      </w:r>
      <w:r>
        <w:t xml:space="preserve">, </w:t>
      </w:r>
      <w:r w:rsidR="0071396A">
        <w:t>pas de trace</w:t>
      </w:r>
      <w:r>
        <w:t>…</w:t>
      </w:r>
    </w:p>
    <w:p w14:paraId="61FA468A" w14:textId="77777777" w:rsidR="007369EF" w:rsidRDefault="007369EF" w:rsidP="007369EF">
      <w:r>
        <w:t>— </w:t>
      </w:r>
      <w:r w:rsidR="0071396A">
        <w:t>Il n</w:t>
      </w:r>
      <w:r>
        <w:t>’</w:t>
      </w:r>
      <w:r w:rsidR="0071396A">
        <w:t>y avait personne dans la rue</w:t>
      </w:r>
      <w:r>
        <w:t> ?</w:t>
      </w:r>
    </w:p>
    <w:p w14:paraId="60A6FFF3" w14:textId="77777777" w:rsidR="007369EF" w:rsidRDefault="007369EF" w:rsidP="007369EF">
      <w:r>
        <w:t>— </w:t>
      </w:r>
      <w:r w:rsidR="0071396A">
        <w:t>Pas âme qui vive</w:t>
      </w:r>
      <w:r>
        <w:t xml:space="preserve">, </w:t>
      </w:r>
      <w:r w:rsidR="0071396A">
        <w:t>monsieur</w:t>
      </w:r>
      <w:r>
        <w:t xml:space="preserve"> ! </w:t>
      </w:r>
      <w:r w:rsidR="0071396A">
        <w:t>Pas même un chien</w:t>
      </w:r>
      <w:r>
        <w:t xml:space="preserve">. </w:t>
      </w:r>
      <w:r w:rsidR="0071396A">
        <w:t>J</w:t>
      </w:r>
      <w:r>
        <w:t>’</w:t>
      </w:r>
      <w:r w:rsidR="0071396A">
        <w:t>ai pris sur moi et je suis retourné à la maison</w:t>
      </w:r>
      <w:r>
        <w:t xml:space="preserve">. </w:t>
      </w:r>
      <w:r w:rsidR="0071396A">
        <w:t>J</w:t>
      </w:r>
      <w:r>
        <w:t>’</w:t>
      </w:r>
      <w:r w:rsidR="0071396A">
        <w:t>ai poussé la porte</w:t>
      </w:r>
      <w:r>
        <w:t xml:space="preserve">. </w:t>
      </w:r>
      <w:r w:rsidR="0071396A">
        <w:t>Tout était silencieux là-dedans</w:t>
      </w:r>
      <w:r>
        <w:t xml:space="preserve">. </w:t>
      </w:r>
      <w:r w:rsidR="0071396A">
        <w:t>Alors je suis entré dans la chambre où il y avait de la lumière</w:t>
      </w:r>
      <w:r>
        <w:t xml:space="preserve">. </w:t>
      </w:r>
      <w:r w:rsidR="0071396A">
        <w:t>Une bougie brûlait sur la cheminée</w:t>
      </w:r>
      <w:r>
        <w:t xml:space="preserve">, </w:t>
      </w:r>
      <w:r w:rsidR="0071396A">
        <w:t>une bougie de cire rouge</w:t>
      </w:r>
      <w:r>
        <w:t xml:space="preserve">. </w:t>
      </w:r>
      <w:r w:rsidR="0071396A">
        <w:t>Et à la lueur de cette bo</w:t>
      </w:r>
      <w:r w:rsidR="0071396A">
        <w:t>u</w:t>
      </w:r>
      <w:r w:rsidR="0071396A">
        <w:t>gie</w:t>
      </w:r>
      <w:r>
        <w:t xml:space="preserve">, </w:t>
      </w:r>
      <w:r w:rsidR="0071396A">
        <w:t>qu</w:t>
      </w:r>
      <w:r>
        <w:t>’</w:t>
      </w:r>
      <w:r w:rsidR="0071396A">
        <w:t>est-ce que j</w:t>
      </w:r>
      <w:r>
        <w:t>’</w:t>
      </w:r>
      <w:r w:rsidR="0071396A">
        <w:t>aperçois</w:t>
      </w:r>
      <w:r>
        <w:t> !…</w:t>
      </w:r>
    </w:p>
    <w:p w14:paraId="33C3A7DD" w14:textId="59710A5A" w:rsidR="007369EF" w:rsidRDefault="007369EF" w:rsidP="007369EF">
      <w:r>
        <w:t>— </w:t>
      </w:r>
      <w:r w:rsidR="0071396A">
        <w:t>Cela</w:t>
      </w:r>
      <w:r>
        <w:t xml:space="preserve">, </w:t>
      </w:r>
      <w:r w:rsidR="0071396A">
        <w:t>je le sais</w:t>
      </w:r>
      <w:r>
        <w:t xml:space="preserve">. </w:t>
      </w:r>
      <w:r w:rsidR="0071396A">
        <w:t>Vous avez fait plusieurs fois le tour de la chambre et vous vous êtes agenouillé près du corps</w:t>
      </w:r>
      <w:r>
        <w:t xml:space="preserve"> ; </w:t>
      </w:r>
      <w:r w:rsidR="0071396A">
        <w:t>puis vous êtes allé au fond du corridor et vous avez essayé d</w:t>
      </w:r>
      <w:r>
        <w:t>’</w:t>
      </w:r>
      <w:r w:rsidR="0071396A">
        <w:t>ouvrir la porte de la cuisine</w:t>
      </w:r>
      <w:r>
        <w:t xml:space="preserve"> ; </w:t>
      </w:r>
      <w:r w:rsidR="0071396A">
        <w:t>ensuite</w:t>
      </w:r>
      <w:r>
        <w:t>… »</w:t>
      </w:r>
    </w:p>
    <w:p w14:paraId="3EDCC89E" w14:textId="77777777" w:rsidR="007369EF" w:rsidRDefault="0071396A" w:rsidP="007369EF">
      <w:r>
        <w:t>Rance se releva d</w:t>
      </w:r>
      <w:r w:rsidR="007369EF">
        <w:t>’</w:t>
      </w:r>
      <w:r>
        <w:t>un bond</w:t>
      </w:r>
      <w:r w:rsidR="007369EF">
        <w:t xml:space="preserve">, </w:t>
      </w:r>
      <w:proofErr w:type="spellStart"/>
      <w:r>
        <w:t>tout</w:t>
      </w:r>
      <w:proofErr w:type="spellEnd"/>
      <w:r>
        <w:t xml:space="preserve"> ensemble effrayé et sou</w:t>
      </w:r>
      <w:r>
        <w:t>p</w:t>
      </w:r>
      <w:r>
        <w:t>çonneux</w:t>
      </w:r>
      <w:r w:rsidR="007369EF">
        <w:t>.</w:t>
      </w:r>
    </w:p>
    <w:p w14:paraId="116E8A16" w14:textId="01B604A4" w:rsidR="007369EF" w:rsidRDefault="007369EF" w:rsidP="007369EF">
      <w:r>
        <w:t>« </w:t>
      </w:r>
      <w:r w:rsidR="0071396A">
        <w:t>Où étiez-vous caché pour voir tout ça</w:t>
      </w:r>
      <w:r>
        <w:t xml:space="preserve"> ? </w:t>
      </w:r>
      <w:r w:rsidR="0071396A">
        <w:t>s</w:t>
      </w:r>
      <w:r>
        <w:t>’</w:t>
      </w:r>
      <w:r w:rsidR="0071396A">
        <w:t>écria-t-il</w:t>
      </w:r>
      <w:r>
        <w:t xml:space="preserve">. </w:t>
      </w:r>
      <w:r w:rsidR="0071396A">
        <w:t>Vous m</w:t>
      </w:r>
      <w:r>
        <w:t>’</w:t>
      </w:r>
      <w:r w:rsidR="0071396A">
        <w:t>avez tout l</w:t>
      </w:r>
      <w:r>
        <w:t>’</w:t>
      </w:r>
      <w:r w:rsidR="0071396A">
        <w:t>air d</w:t>
      </w:r>
      <w:r>
        <w:t>’</w:t>
      </w:r>
      <w:r w:rsidR="0071396A">
        <w:t>en savoir trop</w:t>
      </w:r>
      <w:r>
        <w:t xml:space="preserve">, </w:t>
      </w:r>
      <w:r w:rsidR="0071396A">
        <w:t>vous</w:t>
      </w:r>
      <w:r>
        <w:t>. »</w:t>
      </w:r>
    </w:p>
    <w:p w14:paraId="7477B613" w14:textId="77777777" w:rsidR="007369EF" w:rsidRDefault="0071396A" w:rsidP="007369EF">
      <w:r>
        <w:t>Holmes se mit à rire</w:t>
      </w:r>
      <w:r w:rsidR="007369EF">
        <w:t xml:space="preserve">. </w:t>
      </w:r>
      <w:r>
        <w:t>Il lui jeta sa carte par-dessus la table</w:t>
      </w:r>
      <w:r w:rsidR="007369EF">
        <w:t>.</w:t>
      </w:r>
    </w:p>
    <w:p w14:paraId="6A7E38DC" w14:textId="1E44C63F" w:rsidR="007369EF" w:rsidRDefault="007369EF" w:rsidP="007369EF">
      <w:r>
        <w:t>« </w:t>
      </w:r>
      <w:r w:rsidR="0071396A">
        <w:t>Ne me faites pas arrêter sous inculpation de meurtre</w:t>
      </w:r>
      <w:r>
        <w:t xml:space="preserve">, </w:t>
      </w:r>
      <w:r w:rsidR="0071396A">
        <w:t>dit-il</w:t>
      </w:r>
      <w:r>
        <w:t xml:space="preserve">. </w:t>
      </w:r>
      <w:r w:rsidR="0071396A">
        <w:t>Je suis un chien de chasse</w:t>
      </w:r>
      <w:r>
        <w:t xml:space="preserve">, </w:t>
      </w:r>
      <w:r w:rsidR="0071396A">
        <w:t>je ne suis pas le loup</w:t>
      </w:r>
      <w:r>
        <w:t xml:space="preserve"> ! </w:t>
      </w:r>
      <w:r>
        <w:lastRenderedPageBreak/>
        <w:t>M. </w:t>
      </w:r>
      <w:proofErr w:type="spellStart"/>
      <w:r w:rsidR="0071396A">
        <w:t>Gregson</w:t>
      </w:r>
      <w:proofErr w:type="spellEnd"/>
      <w:r w:rsidR="0071396A">
        <w:t xml:space="preserve"> et </w:t>
      </w:r>
      <w:r>
        <w:t>M. </w:t>
      </w:r>
      <w:r w:rsidR="0071396A">
        <w:t>Lestrade répondent de moi</w:t>
      </w:r>
      <w:r>
        <w:t xml:space="preserve">. </w:t>
      </w:r>
      <w:r w:rsidR="0071396A">
        <w:t>Mais continuez</w:t>
      </w:r>
      <w:r>
        <w:t xml:space="preserve">. </w:t>
      </w:r>
      <w:r w:rsidR="0071396A">
        <w:t>Qu</w:t>
      </w:r>
      <w:r>
        <w:t>’</w:t>
      </w:r>
      <w:r w:rsidR="0071396A">
        <w:t>est-ce que vous avez fait ensuite</w:t>
      </w:r>
      <w:r>
        <w:t> ? »</w:t>
      </w:r>
    </w:p>
    <w:p w14:paraId="68B4E959" w14:textId="77777777" w:rsidR="007369EF" w:rsidRDefault="0071396A" w:rsidP="007369EF">
      <w:r>
        <w:t>Rance se rassit</w:t>
      </w:r>
      <w:r w:rsidR="007369EF">
        <w:t xml:space="preserve">. </w:t>
      </w:r>
      <w:r>
        <w:t>Il ne paraissait pas trop rassuré</w:t>
      </w:r>
      <w:r w:rsidR="007369EF">
        <w:t>.</w:t>
      </w:r>
    </w:p>
    <w:p w14:paraId="7630CED9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ai regagné la grille et j</w:t>
      </w:r>
      <w:r>
        <w:t>’</w:t>
      </w:r>
      <w:r w:rsidR="0071396A">
        <w:t>ai sifflé</w:t>
      </w:r>
      <w:r>
        <w:t xml:space="preserve">. </w:t>
      </w:r>
      <w:proofErr w:type="spellStart"/>
      <w:r w:rsidR="0071396A">
        <w:t>Murcher</w:t>
      </w:r>
      <w:proofErr w:type="spellEnd"/>
      <w:r w:rsidR="0071396A">
        <w:t xml:space="preserve"> est arrivé avec deux autres</w:t>
      </w:r>
      <w:r>
        <w:t>.</w:t>
      </w:r>
    </w:p>
    <w:p w14:paraId="42220100" w14:textId="77777777" w:rsidR="007369EF" w:rsidRDefault="007369EF" w:rsidP="007369EF">
      <w:r>
        <w:t>— </w:t>
      </w:r>
      <w:r w:rsidR="0071396A">
        <w:t>La rue était toujours déserte</w:t>
      </w:r>
      <w:r>
        <w:t> ?</w:t>
      </w:r>
    </w:p>
    <w:p w14:paraId="1D5289B8" w14:textId="77777777" w:rsidR="007369EF" w:rsidRDefault="007369EF" w:rsidP="007369EF">
      <w:r>
        <w:t>— </w:t>
      </w:r>
      <w:r w:rsidR="0071396A">
        <w:t>Pour ainsi dire</w:t>
      </w:r>
      <w:r>
        <w:t>.</w:t>
      </w:r>
    </w:p>
    <w:p w14:paraId="228392C3" w14:textId="77777777" w:rsidR="007369EF" w:rsidRDefault="007369EF" w:rsidP="007369EF">
      <w:r>
        <w:t>— </w:t>
      </w:r>
      <w:r w:rsidR="0071396A">
        <w:t>Comment cela</w:t>
      </w:r>
      <w:r>
        <w:t> ?</w:t>
      </w:r>
    </w:p>
    <w:p w14:paraId="5C81C974" w14:textId="77777777" w:rsidR="007369EF" w:rsidRDefault="0071396A" w:rsidP="007369EF">
      <w:r>
        <w:t>Un large sourire épanouit le visage de l</w:t>
      </w:r>
      <w:r w:rsidR="007369EF">
        <w:t>’</w:t>
      </w:r>
      <w:r>
        <w:t>agent</w:t>
      </w:r>
      <w:r w:rsidR="007369EF">
        <w:t>.</w:t>
      </w:r>
    </w:p>
    <w:p w14:paraId="5D77E0A1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ai déjà vu bien des types soûls</w:t>
      </w:r>
      <w:r>
        <w:t xml:space="preserve">, </w:t>
      </w:r>
      <w:r w:rsidR="0071396A">
        <w:t>dit-il</w:t>
      </w:r>
      <w:r>
        <w:t xml:space="preserve">, </w:t>
      </w:r>
      <w:r w:rsidR="0071396A">
        <w:t xml:space="preserve">mais des </w:t>
      </w:r>
      <w:proofErr w:type="spellStart"/>
      <w:r w:rsidR="0071396A">
        <w:t>pafs</w:t>
      </w:r>
      <w:proofErr w:type="spellEnd"/>
      <w:r w:rsidR="0071396A">
        <w:t xml:space="preserve"> comme ce gaillard-là</w:t>
      </w:r>
      <w:r>
        <w:t xml:space="preserve">, </w:t>
      </w:r>
      <w:r w:rsidR="0071396A">
        <w:t>ma foi</w:t>
      </w:r>
      <w:r>
        <w:t xml:space="preserve">, </w:t>
      </w:r>
      <w:r w:rsidR="0071396A">
        <w:t>non</w:t>
      </w:r>
      <w:r>
        <w:t xml:space="preserve">, </w:t>
      </w:r>
      <w:r w:rsidR="0071396A">
        <w:t>jamais</w:t>
      </w:r>
      <w:r>
        <w:t xml:space="preserve"> ! </w:t>
      </w:r>
      <w:r w:rsidR="0071396A">
        <w:t>Quand je suis sorti</w:t>
      </w:r>
      <w:r>
        <w:t xml:space="preserve">, </w:t>
      </w:r>
      <w:r w:rsidR="0071396A">
        <w:t>il était à la grille</w:t>
      </w:r>
      <w:r>
        <w:t xml:space="preserve"> ; </w:t>
      </w:r>
      <w:r w:rsidR="0071396A">
        <w:t>appuyé contre les barreaux</w:t>
      </w:r>
      <w:r>
        <w:t xml:space="preserve">, </w:t>
      </w:r>
      <w:r w:rsidR="0071396A">
        <w:t>il chantait à s</w:t>
      </w:r>
      <w:r>
        <w:t>’</w:t>
      </w:r>
      <w:r w:rsidR="0071396A">
        <w:t>époumoner</w:t>
      </w:r>
      <w:r>
        <w:t xml:space="preserve">. </w:t>
      </w:r>
      <w:r w:rsidR="0071396A">
        <w:t>Il ne pouvait pas se tenir debout</w:t>
      </w:r>
      <w:r>
        <w:t xml:space="preserve"> ; </w:t>
      </w:r>
      <w:r w:rsidR="0071396A">
        <w:t>nous aider</w:t>
      </w:r>
      <w:r>
        <w:t xml:space="preserve">, </w:t>
      </w:r>
      <w:r w:rsidR="0071396A">
        <w:t>e</w:t>
      </w:r>
      <w:r w:rsidR="0071396A">
        <w:t>n</w:t>
      </w:r>
      <w:r w:rsidR="0071396A">
        <w:t>core moins</w:t>
      </w:r>
      <w:r>
        <w:t> !</w:t>
      </w:r>
    </w:p>
    <w:p w14:paraId="1BA0D9C2" w14:textId="77777777" w:rsidR="00F83C91" w:rsidRDefault="00F83C91" w:rsidP="00F83C91">
      <w:pPr>
        <w:ind w:firstLine="0"/>
        <w:jc w:val="center"/>
      </w:pPr>
      <w:r>
        <w:fldChar w:fldCharType="begin"/>
      </w:r>
      <w:r>
        <w:instrText xml:space="preserve">INCLUDEPICTURE "../Une%20étude%20en%20rouge4_fichiers/stud-08.gif" \* MERGEFORMATINET </w:instrText>
      </w:r>
      <w:r>
        <w:fldChar w:fldCharType="separate"/>
      </w:r>
      <w:r>
        <w:pict w14:anchorId="248BA0B4">
          <v:shape id="_x0000_i1057" type="#_x0000_t75" alt="Richard Gutschmidt, 1902" style="width:183.45pt;height:300.5pt">
            <v:imagedata r:id="rId24" r:href="rId25"/>
          </v:shape>
        </w:pict>
      </w:r>
      <w:r>
        <w:fldChar w:fldCharType="end"/>
      </w:r>
    </w:p>
    <w:p w14:paraId="43D5EC0F" w14:textId="7A1A4938" w:rsidR="007369EF" w:rsidRDefault="007369EF" w:rsidP="007369EF">
      <w:r>
        <w:lastRenderedPageBreak/>
        <w:t>— </w:t>
      </w:r>
      <w:r w:rsidR="0071396A">
        <w:t>Quelle sorte d</w:t>
      </w:r>
      <w:r>
        <w:t>’</w:t>
      </w:r>
      <w:r w:rsidR="0071396A">
        <w:t>homme était-ce</w:t>
      </w:r>
      <w:r>
        <w:t> ? »</w:t>
      </w:r>
    </w:p>
    <w:p w14:paraId="79200ECE" w14:textId="77777777" w:rsidR="007369EF" w:rsidRDefault="0071396A" w:rsidP="007369EF">
      <w:r>
        <w:t>John Rance parut ennuyé de revenir sur ce sujet à côté de la question</w:t>
      </w:r>
      <w:r w:rsidR="007369EF">
        <w:t>.</w:t>
      </w:r>
    </w:p>
    <w:p w14:paraId="30ED3129" w14:textId="77777777" w:rsidR="007369EF" w:rsidRDefault="007369EF" w:rsidP="007369EF">
      <w:r>
        <w:t>« </w:t>
      </w:r>
      <w:r w:rsidR="0071396A">
        <w:t>Un homme soûl comme il n</w:t>
      </w:r>
      <w:r>
        <w:t>’</w:t>
      </w:r>
      <w:r w:rsidR="0071396A">
        <w:t>est pas permis d</w:t>
      </w:r>
      <w:r>
        <w:t>’</w:t>
      </w:r>
      <w:r w:rsidR="0071396A">
        <w:t>être</w:t>
      </w:r>
      <w:r>
        <w:t xml:space="preserve">, </w:t>
      </w:r>
      <w:r w:rsidR="0071396A">
        <w:t>répo</w:t>
      </w:r>
      <w:r w:rsidR="0071396A">
        <w:t>n</w:t>
      </w:r>
      <w:r w:rsidR="0071396A">
        <w:t>dit-il</w:t>
      </w:r>
      <w:r>
        <w:t xml:space="preserve">. </w:t>
      </w:r>
      <w:r w:rsidR="0071396A">
        <w:t>Il se serait retrouvé en taule si nous n</w:t>
      </w:r>
      <w:r>
        <w:t>’</w:t>
      </w:r>
      <w:r w:rsidR="0071396A">
        <w:t>avions pas été si o</w:t>
      </w:r>
      <w:r w:rsidR="0071396A">
        <w:t>c</w:t>
      </w:r>
      <w:r w:rsidR="0071396A">
        <w:t>cupés</w:t>
      </w:r>
      <w:r>
        <w:t> !</w:t>
      </w:r>
    </w:p>
    <w:p w14:paraId="57A7AE6D" w14:textId="77777777" w:rsidR="007369EF" w:rsidRDefault="007369EF" w:rsidP="007369EF">
      <w:r>
        <w:t>— </w:t>
      </w:r>
      <w:r w:rsidR="0071396A">
        <w:t>Mais son visage</w:t>
      </w:r>
      <w:r>
        <w:t xml:space="preserve">, </w:t>
      </w:r>
      <w:r w:rsidR="0071396A">
        <w:t>ses vêtements</w:t>
      </w:r>
      <w:r>
        <w:t xml:space="preserve">, </w:t>
      </w:r>
      <w:r w:rsidR="0071396A">
        <w:t>ne les avez-vous pas r</w:t>
      </w:r>
      <w:r w:rsidR="0071396A">
        <w:t>e</w:t>
      </w:r>
      <w:r w:rsidR="0071396A">
        <w:t>marqués</w:t>
      </w:r>
      <w:r>
        <w:t xml:space="preserve"> ? </w:t>
      </w:r>
      <w:r w:rsidR="0071396A">
        <w:t>interrompit Holmes avec impatience</w:t>
      </w:r>
      <w:r>
        <w:t>.</w:t>
      </w:r>
    </w:p>
    <w:p w14:paraId="3CA0CAE6" w14:textId="77777777" w:rsidR="007369EF" w:rsidRDefault="007369EF" w:rsidP="007369EF">
      <w:r>
        <w:t>— </w:t>
      </w:r>
      <w:r w:rsidR="0071396A">
        <w:t>Pour sûr que je les ai remarqués</w:t>
      </w:r>
      <w:r>
        <w:t xml:space="preserve">, </w:t>
      </w:r>
      <w:r w:rsidR="0071396A">
        <w:t>parce que j</w:t>
      </w:r>
      <w:r>
        <w:t>’</w:t>
      </w:r>
      <w:r w:rsidR="0071396A">
        <w:t xml:space="preserve">ai soutenu le type avec </w:t>
      </w:r>
      <w:proofErr w:type="spellStart"/>
      <w:r w:rsidR="0071396A">
        <w:t>Murcher</w:t>
      </w:r>
      <w:proofErr w:type="spellEnd"/>
      <w:r>
        <w:t xml:space="preserve"> ! </w:t>
      </w:r>
      <w:r w:rsidR="0071396A">
        <w:t>C</w:t>
      </w:r>
      <w:r>
        <w:t>’</w:t>
      </w:r>
      <w:r w:rsidR="0071396A">
        <w:t>était un grand gaillard qu</w:t>
      </w:r>
      <w:r>
        <w:t>’</w:t>
      </w:r>
      <w:r w:rsidR="0071396A">
        <w:t>avait la face toute rouge</w:t>
      </w:r>
      <w:r>
        <w:t xml:space="preserve">. </w:t>
      </w:r>
      <w:r w:rsidR="0071396A">
        <w:t>Un cache-nez lui enveloppait la moitié de la f</w:t>
      </w:r>
      <w:r w:rsidR="0071396A">
        <w:t>i</w:t>
      </w:r>
      <w:r w:rsidR="0071396A">
        <w:t>gure</w:t>
      </w:r>
      <w:r>
        <w:t>…</w:t>
      </w:r>
    </w:p>
    <w:p w14:paraId="06D859B0" w14:textId="77777777" w:rsidR="007369EF" w:rsidRDefault="007369EF" w:rsidP="007369EF">
      <w:r>
        <w:t>— </w:t>
      </w:r>
      <w:r w:rsidR="0071396A">
        <w:t>Suffit</w:t>
      </w:r>
      <w:r>
        <w:t xml:space="preserve"> ! </w:t>
      </w:r>
      <w:r w:rsidR="0071396A">
        <w:t>s</w:t>
      </w:r>
      <w:r>
        <w:t>’</w:t>
      </w:r>
      <w:r w:rsidR="0071396A">
        <w:t>écria Holmes</w:t>
      </w:r>
      <w:r>
        <w:t xml:space="preserve">. </w:t>
      </w:r>
      <w:r w:rsidR="0071396A">
        <w:t>Qu</w:t>
      </w:r>
      <w:r>
        <w:t>’</w:t>
      </w:r>
      <w:r w:rsidR="0071396A">
        <w:t>avez-vous fait de lui</w:t>
      </w:r>
      <w:r>
        <w:t> ?</w:t>
      </w:r>
    </w:p>
    <w:p w14:paraId="435D9714" w14:textId="77777777" w:rsidR="007369EF" w:rsidRDefault="007369EF" w:rsidP="007369EF">
      <w:r>
        <w:t>— </w:t>
      </w:r>
      <w:r w:rsidR="0071396A">
        <w:t>On avait assez à faire sans nous en charger</w:t>
      </w:r>
      <w:r>
        <w:t xml:space="preserve">, </w:t>
      </w:r>
      <w:r w:rsidR="0071396A">
        <w:t>dit l</w:t>
      </w:r>
      <w:r>
        <w:t>’</w:t>
      </w:r>
      <w:r w:rsidR="0071396A">
        <w:t>agent en se cabrant sous le reproche</w:t>
      </w:r>
      <w:r>
        <w:t xml:space="preserve">. </w:t>
      </w:r>
      <w:r w:rsidR="0071396A">
        <w:t>Je parierais qu</w:t>
      </w:r>
      <w:r>
        <w:t>’</w:t>
      </w:r>
      <w:r w:rsidR="0071396A">
        <w:t>il a fini par rentrer chez lui</w:t>
      </w:r>
      <w:r>
        <w:t>.</w:t>
      </w:r>
    </w:p>
    <w:p w14:paraId="71E7EB7E" w14:textId="77777777" w:rsidR="007369EF" w:rsidRDefault="007369EF" w:rsidP="007369EF">
      <w:r>
        <w:t>— </w:t>
      </w:r>
      <w:r w:rsidR="0071396A">
        <w:t>Comment était-il vêtu</w:t>
      </w:r>
      <w:r>
        <w:t> ?</w:t>
      </w:r>
    </w:p>
    <w:p w14:paraId="2C311AAD" w14:textId="77777777" w:rsidR="007369EF" w:rsidRDefault="007369EF" w:rsidP="007369EF">
      <w:r>
        <w:t>— </w:t>
      </w:r>
      <w:r w:rsidR="0071396A">
        <w:t>Il avait un pardessus brun</w:t>
      </w:r>
      <w:r>
        <w:t>.</w:t>
      </w:r>
    </w:p>
    <w:p w14:paraId="0DD45DFD" w14:textId="77777777" w:rsidR="007369EF" w:rsidRDefault="007369EF" w:rsidP="007369EF">
      <w:r>
        <w:t>— </w:t>
      </w:r>
      <w:r w:rsidR="0071396A">
        <w:t>Et un fouet à la main</w:t>
      </w:r>
      <w:r>
        <w:t> ?</w:t>
      </w:r>
    </w:p>
    <w:p w14:paraId="0A0CD4CB" w14:textId="77777777" w:rsidR="007369EF" w:rsidRDefault="007369EF" w:rsidP="007369EF">
      <w:r>
        <w:t>— </w:t>
      </w:r>
      <w:r w:rsidR="0071396A">
        <w:t>Un fouet</w:t>
      </w:r>
      <w:r>
        <w:t xml:space="preserve"> ?… </w:t>
      </w:r>
      <w:r w:rsidR="0071396A">
        <w:t>Non</w:t>
      </w:r>
      <w:r>
        <w:t>.</w:t>
      </w:r>
    </w:p>
    <w:p w14:paraId="673B2709" w14:textId="77777777" w:rsidR="007369EF" w:rsidRDefault="007369EF" w:rsidP="007369EF">
      <w:r>
        <w:t>— </w:t>
      </w:r>
      <w:r w:rsidR="0071396A">
        <w:t>Il l</w:t>
      </w:r>
      <w:r>
        <w:t>’</w:t>
      </w:r>
      <w:r w:rsidR="0071396A">
        <w:t>avait sans doute laissé</w:t>
      </w:r>
      <w:r>
        <w:t xml:space="preserve">, </w:t>
      </w:r>
      <w:r w:rsidR="0071396A">
        <w:t>murmura mon compagnon</w:t>
      </w:r>
      <w:r>
        <w:t xml:space="preserve">. </w:t>
      </w:r>
      <w:r w:rsidR="0071396A">
        <w:t>Ensuite</w:t>
      </w:r>
      <w:r>
        <w:t xml:space="preserve">, </w:t>
      </w:r>
      <w:r w:rsidR="0071396A">
        <w:t>vous n</w:t>
      </w:r>
      <w:r>
        <w:t>’</w:t>
      </w:r>
      <w:r w:rsidR="0071396A">
        <w:t>avez pas par hasard vu et entendu un fiacre</w:t>
      </w:r>
      <w:r>
        <w:t> ?</w:t>
      </w:r>
    </w:p>
    <w:p w14:paraId="5ED9D4E4" w14:textId="77777777" w:rsidR="007369EF" w:rsidRDefault="007369EF" w:rsidP="007369EF">
      <w:r>
        <w:t>— </w:t>
      </w:r>
      <w:r w:rsidR="0071396A">
        <w:t>Non</w:t>
      </w:r>
      <w:r>
        <w:t>.</w:t>
      </w:r>
    </w:p>
    <w:p w14:paraId="61D1238F" w14:textId="63556A3F" w:rsidR="007369EF" w:rsidRDefault="007369EF" w:rsidP="007369EF">
      <w:r>
        <w:t>— </w:t>
      </w:r>
      <w:r w:rsidR="0071396A">
        <w:t>Prenez ce demi-souverain</w:t>
      </w:r>
      <w:r>
        <w:t xml:space="preserve">, </w:t>
      </w:r>
      <w:r w:rsidR="0071396A">
        <w:t>dit Holmes en se levant</w:t>
      </w:r>
      <w:r>
        <w:t xml:space="preserve">. </w:t>
      </w:r>
      <w:r w:rsidR="0071396A">
        <w:t>Je crains fort</w:t>
      </w:r>
      <w:r>
        <w:t xml:space="preserve">, </w:t>
      </w:r>
      <w:r w:rsidR="0071396A">
        <w:t>John Rance</w:t>
      </w:r>
      <w:r>
        <w:t xml:space="preserve">, </w:t>
      </w:r>
      <w:r w:rsidR="0071396A">
        <w:t>que vous n</w:t>
      </w:r>
      <w:r>
        <w:t>’</w:t>
      </w:r>
      <w:r w:rsidR="0071396A">
        <w:t>ayez jamais d</w:t>
      </w:r>
      <w:r>
        <w:t>’</w:t>
      </w:r>
      <w:r w:rsidR="0071396A">
        <w:t>avancement dans la police</w:t>
      </w:r>
      <w:r>
        <w:t xml:space="preserve">. </w:t>
      </w:r>
      <w:r w:rsidR="0071396A">
        <w:t xml:space="preserve">Votre tête ne devrait pas vous servir seulement </w:t>
      </w:r>
      <w:r w:rsidR="0071396A">
        <w:lastRenderedPageBreak/>
        <w:t>d</w:t>
      </w:r>
      <w:r>
        <w:t>’</w:t>
      </w:r>
      <w:r w:rsidR="0071396A">
        <w:t>ornement</w:t>
      </w:r>
      <w:r>
        <w:t xml:space="preserve">. </w:t>
      </w:r>
      <w:r w:rsidR="0071396A">
        <w:t>Vous auriez pu gagner les galons de sergent</w:t>
      </w:r>
      <w:r>
        <w:t xml:space="preserve">, </w:t>
      </w:r>
      <w:r w:rsidR="0071396A">
        <w:t>la nuit dernière</w:t>
      </w:r>
      <w:r>
        <w:t xml:space="preserve">. </w:t>
      </w:r>
      <w:r w:rsidR="0071396A">
        <w:t>L</w:t>
      </w:r>
      <w:r>
        <w:t>’</w:t>
      </w:r>
      <w:r w:rsidR="0071396A">
        <w:t>homme que vous avez tenu entre vos mains est celui que nous recherchons</w:t>
      </w:r>
      <w:r>
        <w:t xml:space="preserve"> ; </w:t>
      </w:r>
      <w:r w:rsidR="0071396A">
        <w:t>c</w:t>
      </w:r>
      <w:r>
        <w:t>’</w:t>
      </w:r>
      <w:r w:rsidR="0071396A">
        <w:t>est lui qui tient la clef du mystère</w:t>
      </w:r>
      <w:r>
        <w:t xml:space="preserve">. </w:t>
      </w:r>
      <w:r w:rsidR="0071396A">
        <w:t>In</w:t>
      </w:r>
      <w:r w:rsidR="0071396A">
        <w:t>u</w:t>
      </w:r>
      <w:r w:rsidR="0071396A">
        <w:t>tile de discuter</w:t>
      </w:r>
      <w:r>
        <w:t xml:space="preserve"> ; </w:t>
      </w:r>
      <w:r w:rsidR="0071396A">
        <w:t>c</w:t>
      </w:r>
      <w:r>
        <w:t>’</w:t>
      </w:r>
      <w:r w:rsidR="0071396A">
        <w:t>est ainsi</w:t>
      </w:r>
      <w:r>
        <w:t xml:space="preserve">. </w:t>
      </w:r>
      <w:r w:rsidR="0071396A">
        <w:t>Partons</w:t>
      </w:r>
      <w:r>
        <w:t xml:space="preserve">, </w:t>
      </w:r>
      <w:r w:rsidR="0071396A">
        <w:t>docteur</w:t>
      </w:r>
      <w:r>
        <w:t> ! »</w:t>
      </w:r>
    </w:p>
    <w:p w14:paraId="6FBCB2FE" w14:textId="77777777" w:rsidR="007369EF" w:rsidRDefault="0071396A" w:rsidP="007369EF">
      <w:r>
        <w:t>Nous laissâmes notre informateur incrédule</w:t>
      </w:r>
      <w:r w:rsidR="007369EF">
        <w:t xml:space="preserve">, </w:t>
      </w:r>
      <w:r>
        <w:t>mais év</w:t>
      </w:r>
      <w:r>
        <w:t>i</w:t>
      </w:r>
      <w:r>
        <w:t>demment mal à l</w:t>
      </w:r>
      <w:r w:rsidR="007369EF">
        <w:t>’</w:t>
      </w:r>
      <w:r>
        <w:t>aise</w:t>
      </w:r>
      <w:r w:rsidR="007369EF">
        <w:t>.</w:t>
      </w:r>
    </w:p>
    <w:p w14:paraId="683EFBD8" w14:textId="77777777" w:rsidR="007369EF" w:rsidRDefault="007369EF" w:rsidP="007369EF">
      <w:r>
        <w:t>« </w:t>
      </w:r>
      <w:r w:rsidR="0071396A">
        <w:t>L</w:t>
      </w:r>
      <w:r>
        <w:t>’</w:t>
      </w:r>
      <w:r w:rsidR="0071396A">
        <w:t>imbécile</w:t>
      </w:r>
      <w:r>
        <w:t xml:space="preserve"> ! </w:t>
      </w:r>
      <w:r w:rsidR="0071396A">
        <w:t>dit Holmes avec amertume</w:t>
      </w:r>
      <w:r>
        <w:t xml:space="preserve">, </w:t>
      </w:r>
      <w:r w:rsidR="0071396A">
        <w:t>pendant que le fiacre nous ramenait chez nous</w:t>
      </w:r>
      <w:r>
        <w:t xml:space="preserve">. </w:t>
      </w:r>
      <w:r w:rsidR="0071396A">
        <w:t>Dire qu</w:t>
      </w:r>
      <w:r>
        <w:t>’</w:t>
      </w:r>
      <w:r w:rsidR="0071396A">
        <w:t>il a eu une pareille chance et qu</w:t>
      </w:r>
      <w:r>
        <w:t>’</w:t>
      </w:r>
      <w:r w:rsidR="0071396A">
        <w:t>il n</w:t>
      </w:r>
      <w:r>
        <w:t>’</w:t>
      </w:r>
      <w:r w:rsidR="0071396A">
        <w:t>en a pas profité</w:t>
      </w:r>
      <w:r>
        <w:t> !</w:t>
      </w:r>
    </w:p>
    <w:p w14:paraId="502D6123" w14:textId="77777777" w:rsidR="007369EF" w:rsidRDefault="007369EF" w:rsidP="007369EF">
      <w:r>
        <w:t>— </w:t>
      </w:r>
      <w:r w:rsidR="0071396A">
        <w:t>Je ne vois pas encore clair</w:t>
      </w:r>
      <w:r>
        <w:t xml:space="preserve">, </w:t>
      </w:r>
      <w:r w:rsidR="0071396A">
        <w:t>dis-je</w:t>
      </w:r>
      <w:r>
        <w:t xml:space="preserve">. </w:t>
      </w:r>
      <w:r w:rsidR="0071396A">
        <w:t>Le signalement de l</w:t>
      </w:r>
      <w:r>
        <w:t>’</w:t>
      </w:r>
      <w:r w:rsidR="0071396A">
        <w:t>ivrogne concorde bien avec l</w:t>
      </w:r>
      <w:r>
        <w:t>’</w:t>
      </w:r>
      <w:r w:rsidR="0071396A">
        <w:t>idée que vous vous faisiez du meu</w:t>
      </w:r>
      <w:r w:rsidR="0071396A">
        <w:t>r</w:t>
      </w:r>
      <w:r w:rsidR="0071396A">
        <w:t>trier</w:t>
      </w:r>
      <w:r>
        <w:t xml:space="preserve">. </w:t>
      </w:r>
      <w:r w:rsidR="0071396A">
        <w:t>Mais pourquoi serait-il retourné sur les lieux de son crime</w:t>
      </w:r>
      <w:r>
        <w:t xml:space="preserve"> ? </w:t>
      </w:r>
      <w:r w:rsidR="0071396A">
        <w:t>Ce n</w:t>
      </w:r>
      <w:r>
        <w:t>’</w:t>
      </w:r>
      <w:r w:rsidR="0071396A">
        <w:t>est pas l</w:t>
      </w:r>
      <w:r>
        <w:t>’</w:t>
      </w:r>
      <w:r w:rsidR="0071396A">
        <w:t>habitude des criminels</w:t>
      </w:r>
      <w:r>
        <w:t>.</w:t>
      </w:r>
    </w:p>
    <w:p w14:paraId="6D2E40F4" w14:textId="535071DF" w:rsidR="007369EF" w:rsidRDefault="007369EF" w:rsidP="007369EF">
      <w:r>
        <w:t>— </w:t>
      </w:r>
      <w:r w:rsidR="0071396A">
        <w:t>La bague</w:t>
      </w:r>
      <w:r>
        <w:t xml:space="preserve">, </w:t>
      </w:r>
      <w:r w:rsidR="0071396A">
        <w:t>mon ami</w:t>
      </w:r>
      <w:r>
        <w:t xml:space="preserve">, </w:t>
      </w:r>
      <w:r w:rsidR="0071396A">
        <w:t>la bague</w:t>
      </w:r>
      <w:r>
        <w:t xml:space="preserve"> ! </w:t>
      </w:r>
      <w:r w:rsidR="0071396A">
        <w:t>Voilà ce qu</w:t>
      </w:r>
      <w:r>
        <w:t>’</w:t>
      </w:r>
      <w:r w:rsidR="0071396A">
        <w:t>il revenait chercher</w:t>
      </w:r>
      <w:r>
        <w:t xml:space="preserve">. </w:t>
      </w:r>
      <w:r w:rsidR="0071396A">
        <w:t>S</w:t>
      </w:r>
      <w:r>
        <w:t>’</w:t>
      </w:r>
      <w:r w:rsidR="0071396A">
        <w:t>il n</w:t>
      </w:r>
      <w:r>
        <w:t>’</w:t>
      </w:r>
      <w:r w:rsidR="0071396A">
        <w:t>y a pas d</w:t>
      </w:r>
      <w:r>
        <w:t>’</w:t>
      </w:r>
      <w:r w:rsidR="0071396A">
        <w:t>autre moyen de l</w:t>
      </w:r>
      <w:r>
        <w:t>’</w:t>
      </w:r>
      <w:r w:rsidR="0071396A">
        <w:t>attraper</w:t>
      </w:r>
      <w:r>
        <w:t xml:space="preserve">, </w:t>
      </w:r>
      <w:r w:rsidR="0071396A">
        <w:t>nous pou</w:t>
      </w:r>
      <w:r w:rsidR="0071396A">
        <w:t>r</w:t>
      </w:r>
      <w:r w:rsidR="0071396A">
        <w:t>rons toujours appâter notre hameçon avec la bague</w:t>
      </w:r>
      <w:r>
        <w:t xml:space="preserve">. </w:t>
      </w:r>
      <w:r w:rsidR="0071396A">
        <w:t>Je tiens mon homme</w:t>
      </w:r>
      <w:r>
        <w:t xml:space="preserve">, </w:t>
      </w:r>
      <w:r w:rsidR="0071396A">
        <w:t>docteur</w:t>
      </w:r>
      <w:r>
        <w:t xml:space="preserve"> ! </w:t>
      </w:r>
      <w:r w:rsidR="0071396A">
        <w:t>Je parierais deux contre un que je le tiens</w:t>
      </w:r>
      <w:r>
        <w:t xml:space="preserve"> ! </w:t>
      </w:r>
      <w:r w:rsidR="0071396A">
        <w:t>Il faut que je vous remercie</w:t>
      </w:r>
      <w:r>
        <w:t xml:space="preserve">. </w:t>
      </w:r>
      <w:r w:rsidR="0071396A">
        <w:t>Sans vous</w:t>
      </w:r>
      <w:r>
        <w:t xml:space="preserve">, </w:t>
      </w:r>
      <w:r w:rsidR="0071396A">
        <w:t>je ne me serais peut-être pas dérangé et j</w:t>
      </w:r>
      <w:r>
        <w:t>’</w:t>
      </w:r>
      <w:r w:rsidR="0071396A">
        <w:t>aurais manqué la plus belle étude de ma vie</w:t>
      </w:r>
      <w:r>
        <w:t xml:space="preserve">. </w:t>
      </w:r>
      <w:r w:rsidR="0071396A">
        <w:t>Une étude en rouge</w:t>
      </w:r>
      <w:r>
        <w:t xml:space="preserve">, </w:t>
      </w:r>
      <w:r w:rsidR="0071396A">
        <w:t>n</w:t>
      </w:r>
      <w:r>
        <w:t>’</w:t>
      </w:r>
      <w:r w:rsidR="0071396A">
        <w:t>est-ce pas</w:t>
      </w:r>
      <w:r>
        <w:t xml:space="preserve"> ? </w:t>
      </w:r>
      <w:r w:rsidR="0071396A">
        <w:t>Pourquoi n</w:t>
      </w:r>
      <w:r>
        <w:t>’</w:t>
      </w:r>
      <w:r w:rsidR="0071396A">
        <w:t>utiliserions-nous pas un peu l</w:t>
      </w:r>
      <w:r>
        <w:t>’</w:t>
      </w:r>
      <w:r w:rsidR="0071396A">
        <w:t>argot d</w:t>
      </w:r>
      <w:r>
        <w:t>’</w:t>
      </w:r>
      <w:r w:rsidR="0071396A">
        <w:t>atelier</w:t>
      </w:r>
      <w:r>
        <w:t xml:space="preserve"> ? </w:t>
      </w:r>
      <w:r w:rsidR="0071396A">
        <w:t>Le fil rouge du meurtre se mêle à l</w:t>
      </w:r>
      <w:r>
        <w:t>’</w:t>
      </w:r>
      <w:r w:rsidR="0071396A">
        <w:t>écheveau incolore de la vie</w:t>
      </w:r>
      <w:r>
        <w:t xml:space="preserve">. </w:t>
      </w:r>
      <w:r w:rsidR="0071396A">
        <w:t>Notre affaire est de le débrouiller</w:t>
      </w:r>
      <w:r>
        <w:t xml:space="preserve">, </w:t>
      </w:r>
      <w:r w:rsidR="0071396A">
        <w:t>de l</w:t>
      </w:r>
      <w:r>
        <w:t>’</w:t>
      </w:r>
      <w:r w:rsidR="0071396A">
        <w:t>isoler et de l</w:t>
      </w:r>
      <w:r>
        <w:t>’</w:t>
      </w:r>
      <w:r w:rsidR="0071396A">
        <w:t>exposer dans toutes ses pa</w:t>
      </w:r>
      <w:r w:rsidR="0071396A">
        <w:t>r</w:t>
      </w:r>
      <w:r w:rsidR="0071396A">
        <w:t>ties</w:t>
      </w:r>
      <w:r>
        <w:t xml:space="preserve">. </w:t>
      </w:r>
      <w:r w:rsidR="0071396A">
        <w:t>Et maintenant</w:t>
      </w:r>
      <w:r>
        <w:t xml:space="preserve">, </w:t>
      </w:r>
      <w:r w:rsidR="0071396A">
        <w:t>à table</w:t>
      </w:r>
      <w:r>
        <w:t xml:space="preserve"> ! </w:t>
      </w:r>
      <w:r w:rsidR="0071396A">
        <w:t>Et ensuite</w:t>
      </w:r>
      <w:r>
        <w:t xml:space="preserve">, </w:t>
      </w:r>
      <w:r w:rsidR="0071396A">
        <w:t>Norman Neruda</w:t>
      </w:r>
      <w:r>
        <w:t xml:space="preserve"> ! </w:t>
      </w:r>
      <w:r w:rsidR="0071396A">
        <w:t>Ses attaques et son coup d</w:t>
      </w:r>
      <w:r>
        <w:t>’</w:t>
      </w:r>
      <w:r w:rsidR="0071396A">
        <w:t>archet sont magnifiques</w:t>
      </w:r>
      <w:r>
        <w:t xml:space="preserve">. </w:t>
      </w:r>
      <w:r w:rsidR="0071396A">
        <w:t>Quelle est donc la petite chose de Chopin qu</w:t>
      </w:r>
      <w:r>
        <w:t>’</w:t>
      </w:r>
      <w:r w:rsidR="0071396A">
        <w:t>elle joue si admirablement</w:t>
      </w:r>
      <w:r>
        <w:t xml:space="preserve"> ? </w:t>
      </w:r>
      <w:r w:rsidR="0071396A">
        <w:t xml:space="preserve">Tra </w:t>
      </w:r>
      <w:proofErr w:type="spellStart"/>
      <w:r w:rsidR="0071396A">
        <w:t>la</w:t>
      </w:r>
      <w:proofErr w:type="spellEnd"/>
      <w:r w:rsidR="0071396A">
        <w:t xml:space="preserve"> </w:t>
      </w:r>
      <w:proofErr w:type="spellStart"/>
      <w:r w:rsidR="0071396A">
        <w:t>la</w:t>
      </w:r>
      <w:proofErr w:type="spellEnd"/>
      <w:r w:rsidR="0071396A">
        <w:t xml:space="preserve"> lira </w:t>
      </w:r>
      <w:proofErr w:type="spellStart"/>
      <w:r w:rsidR="0071396A">
        <w:t>lira</w:t>
      </w:r>
      <w:proofErr w:type="spellEnd"/>
      <w:r w:rsidR="0071396A">
        <w:t xml:space="preserve"> </w:t>
      </w:r>
      <w:proofErr w:type="spellStart"/>
      <w:r w:rsidR="0071396A">
        <w:t>la</w:t>
      </w:r>
      <w:proofErr w:type="spellEnd"/>
      <w:r>
        <w:t>. »</w:t>
      </w:r>
    </w:p>
    <w:p w14:paraId="729A24BB" w14:textId="77777777" w:rsidR="007369EF" w:rsidRDefault="0071396A" w:rsidP="007369EF">
      <w:r>
        <w:t>Le limier amateur s</w:t>
      </w:r>
      <w:r w:rsidR="007369EF">
        <w:t>’</w:t>
      </w:r>
      <w:r>
        <w:t>affala sur la banquette et se mit à cha</w:t>
      </w:r>
      <w:r>
        <w:t>n</w:t>
      </w:r>
      <w:r>
        <w:t>ter comme une alouette</w:t>
      </w:r>
      <w:r w:rsidR="007369EF">
        <w:t xml:space="preserve">, </w:t>
      </w:r>
      <w:r>
        <w:t>tandis que je méditais sur la complex</w:t>
      </w:r>
      <w:r>
        <w:t>i</w:t>
      </w:r>
      <w:r>
        <w:t>té de l</w:t>
      </w:r>
      <w:r w:rsidR="007369EF">
        <w:t>’</w:t>
      </w:r>
      <w:r>
        <w:t>esprit humain</w:t>
      </w:r>
      <w:r w:rsidR="007369EF">
        <w:t>.</w:t>
      </w:r>
    </w:p>
    <w:p w14:paraId="0D4BDA30" w14:textId="77F44F7B" w:rsidR="0071396A" w:rsidRDefault="007369EF" w:rsidP="007369EF">
      <w:pPr>
        <w:pStyle w:val="Titre1"/>
      </w:pPr>
      <w:bookmarkStart w:id="4" w:name="_Toc203492998"/>
      <w:r>
        <w:lastRenderedPageBreak/>
        <w:t>Chapitre V</w:t>
      </w:r>
      <w:r w:rsidR="004E080E">
        <w:br/>
      </w:r>
      <w:r w:rsidR="004E080E">
        <w:br/>
      </w:r>
      <w:r w:rsidR="0071396A">
        <w:t>Notre annonce nous amène une visiteuse</w:t>
      </w:r>
      <w:bookmarkEnd w:id="4"/>
    </w:p>
    <w:p w14:paraId="31FE0E4C" w14:textId="77777777" w:rsidR="0071396A" w:rsidRDefault="0071396A"/>
    <w:p w14:paraId="39B775C9" w14:textId="77777777" w:rsidR="007369EF" w:rsidRDefault="0071396A" w:rsidP="007369EF">
      <w:r>
        <w:t xml:space="preserve">Cet </w:t>
      </w:r>
      <w:proofErr w:type="spellStart"/>
      <w:r>
        <w:t>après-midi là</w:t>
      </w:r>
      <w:proofErr w:type="spellEnd"/>
      <w:r w:rsidR="007369EF">
        <w:t xml:space="preserve">, </w:t>
      </w:r>
      <w:r>
        <w:t>j</w:t>
      </w:r>
      <w:r w:rsidR="007369EF">
        <w:t>’</w:t>
      </w:r>
      <w:r>
        <w:t>étais à plat</w:t>
      </w:r>
      <w:r w:rsidR="007369EF">
        <w:t xml:space="preserve"> : </w:t>
      </w:r>
      <w:r>
        <w:t>les fatigues de la matinée avaient été excessives pour ma santé débile</w:t>
      </w:r>
      <w:r w:rsidR="007369EF">
        <w:t xml:space="preserve">. </w:t>
      </w:r>
      <w:r>
        <w:t>Quand Holmes fut parti</w:t>
      </w:r>
      <w:r w:rsidR="007369EF">
        <w:t xml:space="preserve">, </w:t>
      </w:r>
      <w:r>
        <w:t>je m</w:t>
      </w:r>
      <w:r w:rsidR="007369EF">
        <w:t>’</w:t>
      </w:r>
      <w:r>
        <w:t>allongeai sur le canapé</w:t>
      </w:r>
      <w:r w:rsidR="007369EF">
        <w:t xml:space="preserve">. </w:t>
      </w:r>
      <w:r>
        <w:t>J</w:t>
      </w:r>
      <w:r w:rsidR="007369EF">
        <w:t>’</w:t>
      </w:r>
      <w:r>
        <w:t>essayai de dormir quelques heures</w:t>
      </w:r>
      <w:r w:rsidR="007369EF">
        <w:t xml:space="preserve">, </w:t>
      </w:r>
      <w:r>
        <w:t>mais je n</w:t>
      </w:r>
      <w:r w:rsidR="007369EF">
        <w:t>’</w:t>
      </w:r>
      <w:r>
        <w:t>y parvins pas</w:t>
      </w:r>
      <w:r w:rsidR="007369EF">
        <w:t xml:space="preserve">. </w:t>
      </w:r>
      <w:r>
        <w:t>Tous ces événements m</w:t>
      </w:r>
      <w:r w:rsidR="007369EF">
        <w:t>’</w:t>
      </w:r>
      <w:r>
        <w:t>avaient surexcité</w:t>
      </w:r>
      <w:r w:rsidR="007369EF">
        <w:t xml:space="preserve">. </w:t>
      </w:r>
      <w:r>
        <w:t>Les fantaisies et les conjectures les plus folles l</w:t>
      </w:r>
      <w:r w:rsidR="007369EF">
        <w:t>’</w:t>
      </w:r>
      <w:r>
        <w:t>emplissaient</w:t>
      </w:r>
      <w:r w:rsidR="007369EF">
        <w:t xml:space="preserve">. </w:t>
      </w:r>
      <w:r>
        <w:t>Chaque fois que je fermais les yeux</w:t>
      </w:r>
      <w:r w:rsidR="007369EF">
        <w:t xml:space="preserve">, </w:t>
      </w:r>
      <w:r>
        <w:t>je revoyais le visage simiesque et tourmenté du cadavre</w:t>
      </w:r>
      <w:r w:rsidR="007369EF">
        <w:t xml:space="preserve">. </w:t>
      </w:r>
      <w:r>
        <w:t>Il m</w:t>
      </w:r>
      <w:r w:rsidR="007369EF">
        <w:t>’</w:t>
      </w:r>
      <w:r>
        <w:t>avait fait une impression des plus sinistres</w:t>
      </w:r>
      <w:r w:rsidR="007369EF">
        <w:t xml:space="preserve">. </w:t>
      </w:r>
      <w:r>
        <w:t>J</w:t>
      </w:r>
      <w:r w:rsidR="007369EF">
        <w:t>’</w:t>
      </w:r>
      <w:r>
        <w:t>éprouvais presque de la reco</w:t>
      </w:r>
      <w:r>
        <w:t>n</w:t>
      </w:r>
      <w:r>
        <w:t>naissance envers celui qui l</w:t>
      </w:r>
      <w:r w:rsidR="007369EF">
        <w:t>’</w:t>
      </w:r>
      <w:r>
        <w:t>avait expédié</w:t>
      </w:r>
      <w:r w:rsidR="007369EF">
        <w:t xml:space="preserve"> ! </w:t>
      </w:r>
      <w:r>
        <w:t>Si jamais face h</w:t>
      </w:r>
      <w:r>
        <w:t>u</w:t>
      </w:r>
      <w:r>
        <w:t>maine exprima le vice dans toute sa malice</w:t>
      </w:r>
      <w:r w:rsidR="007369EF">
        <w:t xml:space="preserve">, </w:t>
      </w:r>
      <w:r>
        <w:t>ce fut bien celle d</w:t>
      </w:r>
      <w:r w:rsidR="007369EF">
        <w:t>’</w:t>
      </w:r>
      <w:proofErr w:type="spellStart"/>
      <w:r>
        <w:t>Enoch</w:t>
      </w:r>
      <w:proofErr w:type="spellEnd"/>
      <w:r>
        <w:t xml:space="preserve"> J</w:t>
      </w:r>
      <w:r w:rsidR="007369EF">
        <w:t xml:space="preserve">. </w:t>
      </w:r>
      <w:proofErr w:type="spellStart"/>
      <w:r>
        <w:t>Drebber</w:t>
      </w:r>
      <w:proofErr w:type="spellEnd"/>
      <w:r>
        <w:t xml:space="preserve"> de Cleveland</w:t>
      </w:r>
      <w:r w:rsidR="007369EF">
        <w:t xml:space="preserve"> !… </w:t>
      </w:r>
      <w:r>
        <w:t>Ce qui ne m</w:t>
      </w:r>
      <w:r w:rsidR="007369EF">
        <w:t>’</w:t>
      </w:r>
      <w:r>
        <w:t>empêchait pas d</w:t>
      </w:r>
      <w:r w:rsidR="007369EF">
        <w:t>’</w:t>
      </w:r>
      <w:r>
        <w:t>admettre qu</w:t>
      </w:r>
      <w:r w:rsidR="007369EF">
        <w:t>’</w:t>
      </w:r>
      <w:r>
        <w:t>il fallait bien que justice se fît</w:t>
      </w:r>
      <w:r w:rsidR="007369EF">
        <w:t xml:space="preserve">. </w:t>
      </w:r>
      <w:r>
        <w:t>La dépravation de la victime ne constitue pas une excuse aux yeux de la loi</w:t>
      </w:r>
      <w:r w:rsidR="007369EF">
        <w:t>.</w:t>
      </w:r>
    </w:p>
    <w:p w14:paraId="660BD55A" w14:textId="77777777" w:rsidR="007369EF" w:rsidRDefault="0071396A" w:rsidP="007369EF">
      <w:r>
        <w:t>L</w:t>
      </w:r>
      <w:r w:rsidR="007369EF">
        <w:t>’</w:t>
      </w:r>
      <w:r>
        <w:t>homme</w:t>
      </w:r>
      <w:r w:rsidR="007369EF">
        <w:t xml:space="preserve">, </w:t>
      </w:r>
      <w:r>
        <w:t>suivant l</w:t>
      </w:r>
      <w:r w:rsidR="007369EF">
        <w:t>’</w:t>
      </w:r>
      <w:r>
        <w:t>hypothèse de mon compagnon</w:t>
      </w:r>
      <w:r w:rsidR="007369EF">
        <w:t xml:space="preserve">, </w:t>
      </w:r>
      <w:r>
        <w:t>avait été empoisonné</w:t>
      </w:r>
      <w:r w:rsidR="007369EF">
        <w:t xml:space="preserve"> ; </w:t>
      </w:r>
      <w:r>
        <w:t>mais plus j</w:t>
      </w:r>
      <w:r w:rsidR="007369EF">
        <w:t>’</w:t>
      </w:r>
      <w:r>
        <w:t>y réfléchissais</w:t>
      </w:r>
      <w:r w:rsidR="007369EF">
        <w:t xml:space="preserve">, </w:t>
      </w:r>
      <w:r>
        <w:t>plus elle m</w:t>
      </w:r>
      <w:r w:rsidR="007369EF">
        <w:t>’</w:t>
      </w:r>
      <w:r>
        <w:t>apparaissait invraisemblable</w:t>
      </w:r>
      <w:r w:rsidR="007369EF">
        <w:t xml:space="preserve">. </w:t>
      </w:r>
      <w:r>
        <w:t>Pourtant</w:t>
      </w:r>
      <w:r w:rsidR="007369EF">
        <w:t xml:space="preserve">, </w:t>
      </w:r>
      <w:r>
        <w:t>je le savais</w:t>
      </w:r>
      <w:r w:rsidR="007369EF">
        <w:t xml:space="preserve">, </w:t>
      </w:r>
      <w:r>
        <w:t>elle rep</w:t>
      </w:r>
      <w:r>
        <w:t>o</w:t>
      </w:r>
      <w:r>
        <w:t>sait sur une observation</w:t>
      </w:r>
      <w:r w:rsidR="007369EF">
        <w:t xml:space="preserve"> : </w:t>
      </w:r>
      <w:r>
        <w:t>Holmes avait flairé les lèvres du cad</w:t>
      </w:r>
      <w:r>
        <w:t>a</w:t>
      </w:r>
      <w:r>
        <w:t>vre</w:t>
      </w:r>
      <w:r w:rsidR="007369EF">
        <w:t xml:space="preserve">… </w:t>
      </w:r>
      <w:r>
        <w:t>Et puis</w:t>
      </w:r>
      <w:r w:rsidR="007369EF">
        <w:t xml:space="preserve">, </w:t>
      </w:r>
      <w:r>
        <w:t>quelle pouvait être la cause de la mort</w:t>
      </w:r>
      <w:r w:rsidR="007369EF">
        <w:t xml:space="preserve">, </w:t>
      </w:r>
      <w:r>
        <w:t>sinon le poison</w:t>
      </w:r>
      <w:r w:rsidR="007369EF">
        <w:t xml:space="preserve"> ? </w:t>
      </w:r>
      <w:r>
        <w:t>Il n</w:t>
      </w:r>
      <w:r w:rsidR="007369EF">
        <w:t>’</w:t>
      </w:r>
      <w:r>
        <w:t>y avait pas trace de blessure ni de strangulation</w:t>
      </w:r>
      <w:r w:rsidR="007369EF">
        <w:t xml:space="preserve">. </w:t>
      </w:r>
      <w:r>
        <w:t>Mais d</w:t>
      </w:r>
      <w:r w:rsidR="007369EF">
        <w:t>’</w:t>
      </w:r>
      <w:r>
        <w:t>autre part</w:t>
      </w:r>
      <w:r w:rsidR="007369EF">
        <w:t xml:space="preserve">, </w:t>
      </w:r>
      <w:r>
        <w:t>ce sang qui avait éclaboussé le parquet de qui provenait-il</w:t>
      </w:r>
      <w:r w:rsidR="007369EF">
        <w:t xml:space="preserve"> ? </w:t>
      </w:r>
      <w:r>
        <w:t>Il n</w:t>
      </w:r>
      <w:r w:rsidR="007369EF">
        <w:t>’</w:t>
      </w:r>
      <w:r>
        <w:t>y avait pas d</w:t>
      </w:r>
      <w:r w:rsidR="007369EF">
        <w:t>’</w:t>
      </w:r>
      <w:r>
        <w:t>indice de lutte</w:t>
      </w:r>
      <w:r w:rsidR="007369EF">
        <w:t xml:space="preserve"> ; </w:t>
      </w:r>
      <w:r>
        <w:t>et</w:t>
      </w:r>
      <w:r w:rsidR="007369EF">
        <w:t xml:space="preserve">, </w:t>
      </w:r>
      <w:r>
        <w:t>la victime</w:t>
      </w:r>
      <w:r w:rsidR="007369EF">
        <w:t xml:space="preserve">, </w:t>
      </w:r>
      <w:r>
        <w:t>pour blesser son agresseur</w:t>
      </w:r>
      <w:r w:rsidR="007369EF">
        <w:t xml:space="preserve">, </w:t>
      </w:r>
      <w:r>
        <w:t>ne disposait d</w:t>
      </w:r>
      <w:r w:rsidR="007369EF">
        <w:t>’</w:t>
      </w:r>
      <w:r>
        <w:t>aucune arme</w:t>
      </w:r>
      <w:r w:rsidR="007369EF">
        <w:t xml:space="preserve">. </w:t>
      </w:r>
      <w:r>
        <w:t>Tant que ces questions deme</w:t>
      </w:r>
      <w:r>
        <w:t>u</w:t>
      </w:r>
      <w:r>
        <w:t>reraient sans réponse</w:t>
      </w:r>
      <w:r w:rsidR="007369EF">
        <w:t xml:space="preserve">, </w:t>
      </w:r>
      <w:r>
        <w:t>nous aurions peine à nous endormir</w:t>
      </w:r>
      <w:r w:rsidR="007369EF">
        <w:t xml:space="preserve">, </w:t>
      </w:r>
      <w:r>
        <w:t>Ho</w:t>
      </w:r>
      <w:r>
        <w:t>l</w:t>
      </w:r>
      <w:r>
        <w:t>mes et moi</w:t>
      </w:r>
      <w:r w:rsidR="007369EF">
        <w:t xml:space="preserve"> ! </w:t>
      </w:r>
      <w:r>
        <w:t xml:space="preserve">Son air </w:t>
      </w:r>
      <w:r>
        <w:lastRenderedPageBreak/>
        <w:t>tranquille m</w:t>
      </w:r>
      <w:r w:rsidR="007369EF">
        <w:t>’</w:t>
      </w:r>
      <w:r>
        <w:t>avait donné à penser qu</w:t>
      </w:r>
      <w:r w:rsidR="007369EF">
        <w:t>’</w:t>
      </w:r>
      <w:r>
        <w:t>il avait trouvé une explication c</w:t>
      </w:r>
      <w:r>
        <w:t>a</w:t>
      </w:r>
      <w:r>
        <w:t>drant avec tout</w:t>
      </w:r>
      <w:r w:rsidR="007369EF">
        <w:t xml:space="preserve">. </w:t>
      </w:r>
      <w:r>
        <w:t>Mais laquelle</w:t>
      </w:r>
      <w:r w:rsidR="007369EF">
        <w:t xml:space="preserve"> ? </w:t>
      </w:r>
      <w:r>
        <w:t>Je n</w:t>
      </w:r>
      <w:r w:rsidR="007369EF">
        <w:t>’</w:t>
      </w:r>
      <w:r>
        <w:t>arrivais pas à la deviner</w:t>
      </w:r>
      <w:r w:rsidR="007369EF">
        <w:t>.</w:t>
      </w:r>
    </w:p>
    <w:p w14:paraId="28265936" w14:textId="77777777" w:rsidR="007369EF" w:rsidRDefault="0071396A" w:rsidP="007369EF">
      <w:r>
        <w:t>Son absence se prolongea</w:t>
      </w:r>
      <w:r w:rsidR="007369EF">
        <w:t xml:space="preserve">. </w:t>
      </w:r>
      <w:r>
        <w:t>Le concert n</w:t>
      </w:r>
      <w:r w:rsidR="007369EF">
        <w:t>’</w:t>
      </w:r>
      <w:r>
        <w:t>avait sûrement pas pu le retenir si longtemps</w:t>
      </w:r>
      <w:r w:rsidR="007369EF">
        <w:t xml:space="preserve">. </w:t>
      </w:r>
      <w:r>
        <w:t>Quand il rentra</w:t>
      </w:r>
      <w:r w:rsidR="007369EF">
        <w:t xml:space="preserve">, </w:t>
      </w:r>
      <w:r>
        <w:t>le dîner était servi</w:t>
      </w:r>
      <w:r w:rsidR="007369EF">
        <w:t>.</w:t>
      </w:r>
    </w:p>
    <w:p w14:paraId="491A5625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>était magnifique</w:t>
      </w:r>
      <w:r>
        <w:t xml:space="preserve"> ! </w:t>
      </w:r>
      <w:r w:rsidR="0071396A">
        <w:t>dit-il en prenant place à table</w:t>
      </w:r>
      <w:r>
        <w:t xml:space="preserve">. </w:t>
      </w:r>
      <w:r w:rsidR="0071396A">
        <w:t>Vous vous rappelez ce que Darwin dit de la musique</w:t>
      </w:r>
      <w:r>
        <w:t xml:space="preserve"> ? </w:t>
      </w:r>
      <w:r w:rsidR="0071396A">
        <w:t>Il prétend que</w:t>
      </w:r>
      <w:r>
        <w:t xml:space="preserve">, </w:t>
      </w:r>
      <w:r w:rsidR="0071396A">
        <w:t>chez les hommes</w:t>
      </w:r>
      <w:r>
        <w:t xml:space="preserve">, </w:t>
      </w:r>
      <w:r w:rsidR="0071396A">
        <w:t>la faculté de la produire et de l</w:t>
      </w:r>
      <w:r>
        <w:t>’</w:t>
      </w:r>
      <w:r w:rsidR="0071396A">
        <w:t>apprécier a pr</w:t>
      </w:r>
      <w:r w:rsidR="0071396A">
        <w:t>é</w:t>
      </w:r>
      <w:r w:rsidR="0071396A">
        <w:t>cédé de beaucoup la parole</w:t>
      </w:r>
      <w:r>
        <w:t xml:space="preserve">. </w:t>
      </w:r>
      <w:r w:rsidR="0071396A">
        <w:t>C</w:t>
      </w:r>
      <w:r>
        <w:t>’</w:t>
      </w:r>
      <w:r w:rsidR="0071396A">
        <w:t>est peut-être pour cela que l</w:t>
      </w:r>
      <w:r>
        <w:t>’</w:t>
      </w:r>
      <w:r w:rsidR="0071396A">
        <w:t>influence qu</w:t>
      </w:r>
      <w:r>
        <w:t>’</w:t>
      </w:r>
      <w:r w:rsidR="0071396A">
        <w:t>elle exerce sur nous est si profonde</w:t>
      </w:r>
      <w:r>
        <w:t xml:space="preserve">. </w:t>
      </w:r>
      <w:r w:rsidR="0071396A">
        <w:t>Les premiers siècles de la préhistoire ont laissé dans nos âmes de vagues so</w:t>
      </w:r>
      <w:r w:rsidR="0071396A">
        <w:t>u</w:t>
      </w:r>
      <w:r w:rsidR="0071396A">
        <w:t>venirs</w:t>
      </w:r>
      <w:r>
        <w:t>.</w:t>
      </w:r>
    </w:p>
    <w:p w14:paraId="2A942DFD" w14:textId="77777777" w:rsidR="007369EF" w:rsidRDefault="007369EF" w:rsidP="007369EF">
      <w:r>
        <w:t>— </w:t>
      </w:r>
      <w:r w:rsidR="0071396A">
        <w:t>Voilà une idée bien vaste</w:t>
      </w:r>
      <w:r>
        <w:t xml:space="preserve"> ! </w:t>
      </w:r>
      <w:r w:rsidR="0071396A">
        <w:t>dis-je</w:t>
      </w:r>
      <w:r>
        <w:t>.</w:t>
      </w:r>
    </w:p>
    <w:p w14:paraId="6981E16C" w14:textId="4FC534F3" w:rsidR="007369EF" w:rsidRDefault="007369EF" w:rsidP="007369EF">
      <w:r>
        <w:t>— </w:t>
      </w:r>
      <w:r w:rsidR="0071396A">
        <w:t>Nos idées doivent être aussi vaste</w:t>
      </w:r>
      <w:r w:rsidR="00101DFE">
        <w:t>s</w:t>
      </w:r>
      <w:r w:rsidR="0071396A">
        <w:t xml:space="preserve"> que la nature pour pouvoir en rendre compte</w:t>
      </w:r>
      <w:r>
        <w:t xml:space="preserve">, </w:t>
      </w:r>
      <w:r w:rsidR="0071396A">
        <w:t>répondit-il</w:t>
      </w:r>
      <w:r>
        <w:t xml:space="preserve">. </w:t>
      </w:r>
      <w:r w:rsidR="0071396A">
        <w:t>Mais qu</w:t>
      </w:r>
      <w:r>
        <w:t>’</w:t>
      </w:r>
      <w:r w:rsidR="0071396A">
        <w:t>est-ce que vous avez</w:t>
      </w:r>
      <w:r>
        <w:t xml:space="preserve"> ? </w:t>
      </w:r>
      <w:r w:rsidR="0071396A">
        <w:t>Vous ne semblez pas être dans votre assiette</w:t>
      </w:r>
      <w:r>
        <w:t xml:space="preserve">. </w:t>
      </w:r>
      <w:r w:rsidR="0071396A">
        <w:t>Cette hi</w:t>
      </w:r>
      <w:r w:rsidR="0071396A">
        <w:t>s</w:t>
      </w:r>
      <w:r w:rsidR="0071396A">
        <w:t>toire de Lauriston Gardens vous a bouleversé</w:t>
      </w:r>
      <w:r>
        <w:t> ?</w:t>
      </w:r>
    </w:p>
    <w:p w14:paraId="62441C4E" w14:textId="77777777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je l</w:t>
      </w:r>
      <w:r>
        <w:t>’</w:t>
      </w:r>
      <w:r w:rsidR="0071396A">
        <w:t>avoue</w:t>
      </w:r>
      <w:r>
        <w:t xml:space="preserve"> ! </w:t>
      </w:r>
      <w:r w:rsidR="0071396A">
        <w:t>dis-je</w:t>
      </w:r>
      <w:r>
        <w:t xml:space="preserve">. </w:t>
      </w:r>
      <w:r w:rsidR="0071396A">
        <w:t>Mes expériences dans l</w:t>
      </w:r>
      <w:r>
        <w:t>’</w:t>
      </w:r>
      <w:r w:rsidR="0071396A">
        <w:t>Afghanistan auraient dû m</w:t>
      </w:r>
      <w:r>
        <w:t>’</w:t>
      </w:r>
      <w:r w:rsidR="0071396A">
        <w:t>endurcir davantage</w:t>
      </w:r>
      <w:r>
        <w:t xml:space="preserve">. </w:t>
      </w:r>
      <w:r w:rsidR="0071396A">
        <w:t>J</w:t>
      </w:r>
      <w:r>
        <w:t>’</w:t>
      </w:r>
      <w:r w:rsidR="0071396A">
        <w:t>ai vu mes propres camarades taillés en pièces sans perdre mon sang-froid</w:t>
      </w:r>
      <w:r>
        <w:t>.</w:t>
      </w:r>
    </w:p>
    <w:p w14:paraId="70F7F075" w14:textId="77777777" w:rsidR="007369EF" w:rsidRDefault="007369EF" w:rsidP="007369EF">
      <w:r>
        <w:t>— </w:t>
      </w:r>
      <w:r w:rsidR="0071396A">
        <w:t>Je comprends cela</w:t>
      </w:r>
      <w:r>
        <w:t xml:space="preserve">. </w:t>
      </w:r>
      <w:r w:rsidR="0071396A">
        <w:t>Il y a dans cette affaire un mystère qui met l</w:t>
      </w:r>
      <w:r>
        <w:t>’</w:t>
      </w:r>
      <w:r w:rsidR="0071396A">
        <w:t>imagination en branle</w:t>
      </w:r>
      <w:r>
        <w:t xml:space="preserve">. </w:t>
      </w:r>
      <w:r w:rsidR="0071396A">
        <w:t>L</w:t>
      </w:r>
      <w:r>
        <w:t>’</w:t>
      </w:r>
      <w:r w:rsidR="0071396A">
        <w:t>horreur ne va pas sans l</w:t>
      </w:r>
      <w:r>
        <w:t>’</w:t>
      </w:r>
      <w:r w:rsidR="0071396A">
        <w:t>imagination</w:t>
      </w:r>
      <w:r>
        <w:t xml:space="preserve">. </w:t>
      </w:r>
      <w:r w:rsidR="0071396A">
        <w:t>Avez-vous lu les journaux du soir</w:t>
      </w:r>
      <w:r>
        <w:t> ?</w:t>
      </w:r>
    </w:p>
    <w:p w14:paraId="4B761312" w14:textId="77777777" w:rsidR="007369EF" w:rsidRDefault="007369EF" w:rsidP="007369EF">
      <w:r>
        <w:t>— </w:t>
      </w:r>
      <w:r w:rsidR="0071396A">
        <w:t>Non</w:t>
      </w:r>
      <w:r>
        <w:t>.</w:t>
      </w:r>
    </w:p>
    <w:p w14:paraId="57F759E4" w14:textId="77777777" w:rsidR="007369EF" w:rsidRDefault="007369EF" w:rsidP="007369EF">
      <w:r>
        <w:t>— </w:t>
      </w:r>
      <w:r w:rsidR="0071396A">
        <w:t>Ils rendent assez bien compte de l</w:t>
      </w:r>
      <w:r>
        <w:t>’</w:t>
      </w:r>
      <w:r w:rsidR="0071396A">
        <w:t>affaire</w:t>
      </w:r>
      <w:r>
        <w:t xml:space="preserve">. </w:t>
      </w:r>
      <w:r w:rsidR="0071396A">
        <w:t>Mais tous ome</w:t>
      </w:r>
      <w:r w:rsidR="0071396A">
        <w:t>t</w:t>
      </w:r>
      <w:r w:rsidR="0071396A">
        <w:t>tent de parler de la bague</w:t>
      </w:r>
      <w:r>
        <w:t xml:space="preserve">. </w:t>
      </w:r>
      <w:r w:rsidR="0071396A">
        <w:t>C</w:t>
      </w:r>
      <w:r>
        <w:t>’</w:t>
      </w:r>
      <w:r w:rsidR="0071396A">
        <w:t>est tant mieux</w:t>
      </w:r>
      <w:r>
        <w:t>.</w:t>
      </w:r>
    </w:p>
    <w:p w14:paraId="0C9FB112" w14:textId="77777777" w:rsidR="007369EF" w:rsidRDefault="007369EF" w:rsidP="007369EF">
      <w:r>
        <w:t>— </w:t>
      </w:r>
      <w:r w:rsidR="0071396A">
        <w:t>Comment cela</w:t>
      </w:r>
      <w:r>
        <w:t> ?</w:t>
      </w:r>
    </w:p>
    <w:p w14:paraId="4558F2E9" w14:textId="47406641" w:rsidR="007369EF" w:rsidRDefault="007369EF" w:rsidP="007369EF">
      <w:r>
        <w:lastRenderedPageBreak/>
        <w:t>— </w:t>
      </w:r>
      <w:r w:rsidR="0071396A">
        <w:t>Jetez un coup d</w:t>
      </w:r>
      <w:r>
        <w:t>’</w:t>
      </w:r>
      <w:r w:rsidR="0071396A">
        <w:t>œil sur cet avis</w:t>
      </w:r>
      <w:r>
        <w:t xml:space="preserve">, </w:t>
      </w:r>
      <w:r w:rsidR="0071396A">
        <w:t>répondit-il</w:t>
      </w:r>
      <w:r>
        <w:t xml:space="preserve">. </w:t>
      </w:r>
      <w:r w:rsidR="0071396A">
        <w:t>Je l</w:t>
      </w:r>
      <w:r>
        <w:t>’</w:t>
      </w:r>
      <w:r w:rsidR="0071396A">
        <w:t>ai envoyé à tous les journaux</w:t>
      </w:r>
      <w:r>
        <w:t xml:space="preserve">, </w:t>
      </w:r>
      <w:r w:rsidR="0071396A">
        <w:t>ce matin</w:t>
      </w:r>
      <w:r>
        <w:t>. »</w:t>
      </w:r>
    </w:p>
    <w:p w14:paraId="3F846C09" w14:textId="3ABFEF32" w:rsidR="007369EF" w:rsidRDefault="0071396A" w:rsidP="007369EF">
      <w:r>
        <w:t>Il me passa le journal par-dessus la table et je regardai à la place indiquée</w:t>
      </w:r>
      <w:r w:rsidR="007369EF">
        <w:t xml:space="preserve">. </w:t>
      </w:r>
      <w:r>
        <w:t>C</w:t>
      </w:r>
      <w:r w:rsidR="007369EF">
        <w:t>’</w:t>
      </w:r>
      <w:r>
        <w:t xml:space="preserve">était la première annonce dans la colonne </w:t>
      </w:r>
      <w:r w:rsidR="007369EF">
        <w:t>« </w:t>
      </w:r>
      <w:r>
        <w:t>O</w:t>
      </w:r>
      <w:r>
        <w:t>b</w:t>
      </w:r>
      <w:r>
        <w:t>jets trouvés</w:t>
      </w:r>
      <w:r w:rsidR="007369EF">
        <w:t xml:space="preserve"> ». </w:t>
      </w:r>
      <w:r>
        <w:t>Elle était conçue en ces termes</w:t>
      </w:r>
      <w:r w:rsidR="007369EF">
        <w:t> : « </w:t>
      </w:r>
      <w:r>
        <w:t>Ce matin</w:t>
      </w:r>
      <w:r w:rsidR="007369EF">
        <w:t xml:space="preserve">, </w:t>
      </w:r>
      <w:r>
        <w:t>à Brixton Road</w:t>
      </w:r>
      <w:r w:rsidR="007369EF">
        <w:t xml:space="preserve">, </w:t>
      </w:r>
      <w:r>
        <w:t>on a trouvé une alliance en or uni</w:t>
      </w:r>
      <w:r w:rsidR="007369EF">
        <w:t xml:space="preserve">, </w:t>
      </w:r>
      <w:r>
        <w:t>sur la chau</w:t>
      </w:r>
      <w:r>
        <w:t>s</w:t>
      </w:r>
      <w:r>
        <w:t xml:space="preserve">sée entre la taverne du </w:t>
      </w:r>
      <w:r>
        <w:rPr>
          <w:i/>
          <w:iCs/>
        </w:rPr>
        <w:t>Cerf Blanc</w:t>
      </w:r>
      <w:r>
        <w:t xml:space="preserve"> et Holland Grove</w:t>
      </w:r>
      <w:r w:rsidR="007369EF">
        <w:t xml:space="preserve">. </w:t>
      </w:r>
      <w:r>
        <w:t>S</w:t>
      </w:r>
      <w:r w:rsidR="007369EF">
        <w:t>’</w:t>
      </w:r>
      <w:r>
        <w:t>adresser au docteur Watson</w:t>
      </w:r>
      <w:r w:rsidR="007369EF">
        <w:t xml:space="preserve">, </w:t>
      </w:r>
      <w:r>
        <w:t>221 b</w:t>
      </w:r>
      <w:r w:rsidR="007369EF">
        <w:t xml:space="preserve">, </w:t>
      </w:r>
      <w:r>
        <w:t>Baker Street</w:t>
      </w:r>
      <w:r w:rsidR="007369EF">
        <w:t xml:space="preserve">, </w:t>
      </w:r>
      <w:r>
        <w:t>entre huit et neuf he</w:t>
      </w:r>
      <w:r>
        <w:t>u</w:t>
      </w:r>
      <w:r>
        <w:t>res du soir</w:t>
      </w:r>
      <w:r w:rsidR="007369EF">
        <w:t>. »</w:t>
      </w:r>
    </w:p>
    <w:p w14:paraId="16823602" w14:textId="77777777" w:rsidR="007369EF" w:rsidRDefault="007369EF" w:rsidP="007369EF">
      <w:r>
        <w:t>« </w:t>
      </w:r>
      <w:r w:rsidR="0071396A">
        <w:t>Je m</w:t>
      </w:r>
      <w:r>
        <w:t>’</w:t>
      </w:r>
      <w:r w:rsidR="0071396A">
        <w:t>excuse de m</w:t>
      </w:r>
      <w:r>
        <w:t>’</w:t>
      </w:r>
      <w:r w:rsidR="0071396A">
        <w:t>être servi de votre nom</w:t>
      </w:r>
      <w:r>
        <w:t xml:space="preserve">, </w:t>
      </w:r>
      <w:r w:rsidR="0071396A">
        <w:t>dit-il</w:t>
      </w:r>
      <w:r>
        <w:t xml:space="preserve">. </w:t>
      </w:r>
      <w:r w:rsidR="0071396A">
        <w:t>Si j</w:t>
      </w:r>
      <w:r>
        <w:t>’</w:t>
      </w:r>
      <w:r w:rsidR="0071396A">
        <w:t>avais donné le mien</w:t>
      </w:r>
      <w:r>
        <w:t xml:space="preserve">, </w:t>
      </w:r>
      <w:r w:rsidR="0071396A">
        <w:t>quelques-uns de ces lourdauds l</w:t>
      </w:r>
      <w:r>
        <w:t>’</w:t>
      </w:r>
      <w:r w:rsidR="0071396A">
        <w:t>auraient reco</w:t>
      </w:r>
      <w:r w:rsidR="0071396A">
        <w:t>n</w:t>
      </w:r>
      <w:r w:rsidR="0071396A">
        <w:t>nu et ils auraient voulu se mêler de mes affaires</w:t>
      </w:r>
      <w:r>
        <w:t>.</w:t>
      </w:r>
    </w:p>
    <w:p w14:paraId="761E7498" w14:textId="77777777" w:rsidR="007369EF" w:rsidRDefault="007369EF" w:rsidP="007369EF">
      <w:r>
        <w:t>— </w:t>
      </w:r>
      <w:r w:rsidR="0071396A">
        <w:t>Vous avez bien fait</w:t>
      </w:r>
      <w:r>
        <w:t xml:space="preserve"> ! </w:t>
      </w:r>
      <w:r w:rsidR="0071396A">
        <w:t>répondis-je</w:t>
      </w:r>
      <w:r>
        <w:t xml:space="preserve">. </w:t>
      </w:r>
      <w:r w:rsidR="0071396A">
        <w:t>Mais je n</w:t>
      </w:r>
      <w:r>
        <w:t>’</w:t>
      </w:r>
      <w:r w:rsidR="0071396A">
        <w:t>ai pas d</w:t>
      </w:r>
      <w:r>
        <w:t>’</w:t>
      </w:r>
      <w:r w:rsidR="0071396A">
        <w:t>alliance</w:t>
      </w:r>
      <w:r>
        <w:t xml:space="preserve"> : </w:t>
      </w:r>
      <w:r w:rsidR="0071396A">
        <w:t>pour peu que quelqu</w:t>
      </w:r>
      <w:r>
        <w:t>’</w:t>
      </w:r>
      <w:r w:rsidR="0071396A">
        <w:t>un vienne</w:t>
      </w:r>
      <w:r>
        <w:t>…</w:t>
      </w:r>
    </w:p>
    <w:p w14:paraId="08ACC898" w14:textId="77777777" w:rsidR="007369EF" w:rsidRDefault="007369EF" w:rsidP="007369EF">
      <w:r>
        <w:t>— </w:t>
      </w:r>
      <w:r w:rsidR="0071396A">
        <w:t>Pardon</w:t>
      </w:r>
      <w:r>
        <w:t xml:space="preserve"> ! </w:t>
      </w:r>
      <w:r w:rsidR="0071396A">
        <w:t>vous en avez une</w:t>
      </w:r>
      <w:r>
        <w:t xml:space="preserve">, </w:t>
      </w:r>
      <w:r w:rsidR="0071396A">
        <w:t>fit-il en me remettant une b</w:t>
      </w:r>
      <w:r w:rsidR="0071396A">
        <w:t>a</w:t>
      </w:r>
      <w:r w:rsidR="0071396A">
        <w:t>gue</w:t>
      </w:r>
      <w:r>
        <w:t xml:space="preserve">. </w:t>
      </w:r>
      <w:r w:rsidR="0071396A">
        <w:t>Celle-ci fera très bien l</w:t>
      </w:r>
      <w:r>
        <w:t>’</w:t>
      </w:r>
      <w:r w:rsidR="0071396A">
        <w:t>affaire</w:t>
      </w:r>
      <w:r>
        <w:t xml:space="preserve">. </w:t>
      </w:r>
      <w:r w:rsidR="0071396A">
        <w:t>C</w:t>
      </w:r>
      <w:r>
        <w:t>’</w:t>
      </w:r>
      <w:r w:rsidR="0071396A">
        <w:t>est presque un fac-similé</w:t>
      </w:r>
      <w:r>
        <w:t>.</w:t>
      </w:r>
    </w:p>
    <w:p w14:paraId="51E53EEE" w14:textId="77777777" w:rsidR="007369EF" w:rsidRDefault="007369EF" w:rsidP="007369EF">
      <w:r>
        <w:t>— </w:t>
      </w:r>
      <w:r w:rsidR="0071396A">
        <w:t>Et qui cet avis nous amènera-t-il</w:t>
      </w:r>
      <w:r>
        <w:t> ?</w:t>
      </w:r>
    </w:p>
    <w:p w14:paraId="7FC2FEBB" w14:textId="77777777" w:rsidR="007369EF" w:rsidRDefault="007369EF" w:rsidP="007369EF">
      <w:r>
        <w:t>— </w:t>
      </w:r>
      <w:r w:rsidR="0071396A">
        <w:t>Parbleu</w:t>
      </w:r>
      <w:r>
        <w:t xml:space="preserve">, </w:t>
      </w:r>
      <w:r w:rsidR="0071396A">
        <w:t>l</w:t>
      </w:r>
      <w:r>
        <w:t>’</w:t>
      </w:r>
      <w:r w:rsidR="0071396A">
        <w:t>homme au vêtement brun</w:t>
      </w:r>
      <w:r>
        <w:t xml:space="preserve">, </w:t>
      </w:r>
      <w:r w:rsidR="0071396A">
        <w:t>notre ami aux joues rubicondes et aux talons carrés</w:t>
      </w:r>
      <w:r>
        <w:t xml:space="preserve"> ! </w:t>
      </w:r>
      <w:r w:rsidR="0071396A">
        <w:t>S</w:t>
      </w:r>
      <w:r>
        <w:t>’</w:t>
      </w:r>
      <w:r w:rsidR="0071396A">
        <w:t>il ne se présente pas en pe</w:t>
      </w:r>
      <w:r w:rsidR="0071396A">
        <w:t>r</w:t>
      </w:r>
      <w:r w:rsidR="0071396A">
        <w:t>sonne</w:t>
      </w:r>
      <w:r>
        <w:t xml:space="preserve">, </w:t>
      </w:r>
      <w:r w:rsidR="0071396A">
        <w:t>il enverra un complice</w:t>
      </w:r>
      <w:r>
        <w:t>.</w:t>
      </w:r>
    </w:p>
    <w:p w14:paraId="594B7790" w14:textId="77777777" w:rsidR="007369EF" w:rsidRDefault="007369EF" w:rsidP="007369EF">
      <w:r>
        <w:t>— </w:t>
      </w:r>
      <w:r w:rsidR="0071396A">
        <w:t>Cette démarche ne lui semblera-t-elle pas trop compr</w:t>
      </w:r>
      <w:r w:rsidR="0071396A">
        <w:t>o</w:t>
      </w:r>
      <w:r w:rsidR="0071396A">
        <w:t>mettante</w:t>
      </w:r>
      <w:r>
        <w:t> ?</w:t>
      </w:r>
    </w:p>
    <w:p w14:paraId="330360CD" w14:textId="77777777" w:rsidR="007369EF" w:rsidRDefault="007369EF" w:rsidP="007369EF">
      <w:r>
        <w:t>— </w:t>
      </w:r>
      <w:proofErr w:type="spellStart"/>
      <w:r w:rsidR="0071396A">
        <w:t>A</w:t>
      </w:r>
      <w:proofErr w:type="spellEnd"/>
      <w:r w:rsidR="0071396A">
        <w:t xml:space="preserve"> mon avis</w:t>
      </w:r>
      <w:r>
        <w:t xml:space="preserve">, </w:t>
      </w:r>
      <w:r w:rsidR="0071396A">
        <w:t>pas</w:t>
      </w:r>
      <w:r>
        <w:t xml:space="preserve">. </w:t>
      </w:r>
      <w:r w:rsidR="0071396A">
        <w:t>Si mes suppositions sont justes</w:t>
      </w:r>
      <w:r>
        <w:t xml:space="preserve">, </w:t>
      </w:r>
      <w:r w:rsidR="0071396A">
        <w:t>et j</w:t>
      </w:r>
      <w:r>
        <w:t>’</w:t>
      </w:r>
      <w:r w:rsidR="0071396A">
        <w:t>ai tout lieu de le croire</w:t>
      </w:r>
      <w:r>
        <w:t xml:space="preserve">, </w:t>
      </w:r>
      <w:r w:rsidR="0071396A">
        <w:t>cet homme risquera tout pour récupérer la b</w:t>
      </w:r>
      <w:r w:rsidR="0071396A">
        <w:t>a</w:t>
      </w:r>
      <w:r w:rsidR="0071396A">
        <w:t>gue</w:t>
      </w:r>
      <w:r>
        <w:t xml:space="preserve">. </w:t>
      </w:r>
      <w:r w:rsidR="0071396A">
        <w:t>Pour moi</w:t>
      </w:r>
      <w:r>
        <w:t xml:space="preserve">, </w:t>
      </w:r>
      <w:r w:rsidR="0071396A">
        <w:t>il l</w:t>
      </w:r>
      <w:r>
        <w:t>’</w:t>
      </w:r>
      <w:r w:rsidR="0071396A">
        <w:t xml:space="preserve">a perdue en se penchant sur le cadavre de </w:t>
      </w:r>
      <w:proofErr w:type="spellStart"/>
      <w:r w:rsidR="0071396A">
        <w:t>Drebber</w:t>
      </w:r>
      <w:proofErr w:type="spellEnd"/>
      <w:r>
        <w:t xml:space="preserve">. </w:t>
      </w:r>
      <w:r w:rsidR="0071396A">
        <w:t>Sur le coup</w:t>
      </w:r>
      <w:r>
        <w:t xml:space="preserve">, </w:t>
      </w:r>
      <w:r w:rsidR="0071396A">
        <w:t>il ne s</w:t>
      </w:r>
      <w:r>
        <w:t>’</w:t>
      </w:r>
      <w:r w:rsidR="0071396A">
        <w:t>en est pas aperçu</w:t>
      </w:r>
      <w:r>
        <w:t xml:space="preserve">. </w:t>
      </w:r>
      <w:r w:rsidR="0071396A">
        <w:t>C</w:t>
      </w:r>
      <w:r>
        <w:t>’</w:t>
      </w:r>
      <w:r w:rsidR="0071396A">
        <w:t>est après avoir quitté la maison qu</w:t>
      </w:r>
      <w:r>
        <w:t>’</w:t>
      </w:r>
      <w:r w:rsidR="0071396A">
        <w:t>il a constaté sa disparition</w:t>
      </w:r>
      <w:r>
        <w:t xml:space="preserve">. </w:t>
      </w:r>
      <w:r w:rsidR="0071396A">
        <w:t>Alors</w:t>
      </w:r>
      <w:r>
        <w:t xml:space="preserve">, </w:t>
      </w:r>
      <w:r w:rsidR="0071396A">
        <w:t>il est r</w:t>
      </w:r>
      <w:r w:rsidR="0071396A">
        <w:t>e</w:t>
      </w:r>
      <w:r w:rsidR="0071396A">
        <w:t>venu sur ses pas</w:t>
      </w:r>
      <w:r>
        <w:t xml:space="preserve">, </w:t>
      </w:r>
      <w:r w:rsidR="0071396A">
        <w:t>en toute hâte</w:t>
      </w:r>
      <w:r>
        <w:t xml:space="preserve"> ! </w:t>
      </w:r>
      <w:r w:rsidR="0071396A">
        <w:t>Mais</w:t>
      </w:r>
      <w:r>
        <w:t xml:space="preserve">, </w:t>
      </w:r>
      <w:r w:rsidR="0071396A">
        <w:t xml:space="preserve">par sa propre </w:t>
      </w:r>
      <w:r w:rsidR="0071396A">
        <w:lastRenderedPageBreak/>
        <w:t>faute</w:t>
      </w:r>
      <w:r>
        <w:t xml:space="preserve">, </w:t>
      </w:r>
      <w:r w:rsidR="0071396A">
        <w:t>parce qu</w:t>
      </w:r>
      <w:r>
        <w:t>’</w:t>
      </w:r>
      <w:r w:rsidR="0071396A">
        <w:t>il avait laissé la bougie allumée</w:t>
      </w:r>
      <w:r>
        <w:t xml:space="preserve">, </w:t>
      </w:r>
      <w:r w:rsidR="0071396A">
        <w:t>la police était déjà sur les lieux</w:t>
      </w:r>
      <w:r>
        <w:t xml:space="preserve">. </w:t>
      </w:r>
      <w:r w:rsidR="0071396A">
        <w:t>Il simula l</w:t>
      </w:r>
      <w:r>
        <w:t>’</w:t>
      </w:r>
      <w:r w:rsidR="0071396A">
        <w:t>ivresse pour écarter les soupçons qu</w:t>
      </w:r>
      <w:r>
        <w:t>’</w:t>
      </w:r>
      <w:r w:rsidR="0071396A">
        <w:t>aurait pu faire naître son apparition à la grille</w:t>
      </w:r>
      <w:r>
        <w:t xml:space="preserve">. </w:t>
      </w:r>
      <w:r w:rsidR="0071396A">
        <w:t>Maintenant</w:t>
      </w:r>
      <w:r>
        <w:t xml:space="preserve">, </w:t>
      </w:r>
      <w:r w:rsidR="0071396A">
        <w:t>mettez-vous à la place de cet homme</w:t>
      </w:r>
      <w:r>
        <w:t xml:space="preserve">. </w:t>
      </w:r>
      <w:r w:rsidR="0071396A">
        <w:t>Après réflexion</w:t>
      </w:r>
      <w:r>
        <w:t xml:space="preserve">, </w:t>
      </w:r>
      <w:r w:rsidR="0071396A">
        <w:t>il doit s</w:t>
      </w:r>
      <w:r>
        <w:t>’</w:t>
      </w:r>
      <w:r w:rsidR="0071396A">
        <w:t>être dit qu</w:t>
      </w:r>
      <w:r>
        <w:t>’</w:t>
      </w:r>
      <w:r w:rsidR="0071396A">
        <w:t>il a peut-être pe</w:t>
      </w:r>
      <w:r w:rsidR="0071396A">
        <w:t>r</w:t>
      </w:r>
      <w:r w:rsidR="0071396A">
        <w:t>du la bague dehors</w:t>
      </w:r>
      <w:r>
        <w:t xml:space="preserve">, </w:t>
      </w:r>
      <w:r w:rsidR="0071396A">
        <w:t>sur la route</w:t>
      </w:r>
      <w:r>
        <w:t xml:space="preserve">. </w:t>
      </w:r>
      <w:r w:rsidR="0071396A">
        <w:t>Alors que faire</w:t>
      </w:r>
      <w:r>
        <w:t xml:space="preserve"> ? </w:t>
      </w:r>
      <w:r w:rsidR="0071396A">
        <w:t>Parcourir avec empressement les journaux du soir pour voir si la bague se trouve au nombre des objets trouvés</w:t>
      </w:r>
      <w:r>
        <w:t xml:space="preserve">. </w:t>
      </w:r>
      <w:r w:rsidR="0071396A">
        <w:t>Naturellement</w:t>
      </w:r>
      <w:r>
        <w:t xml:space="preserve">, </w:t>
      </w:r>
      <w:r w:rsidR="0071396A">
        <w:t>mon avis lui saute aux yeux</w:t>
      </w:r>
      <w:r>
        <w:t xml:space="preserve">. </w:t>
      </w:r>
      <w:r w:rsidR="0071396A">
        <w:t>Il exulte</w:t>
      </w:r>
      <w:r>
        <w:t xml:space="preserve">. </w:t>
      </w:r>
      <w:r w:rsidR="0071396A">
        <w:t>Pourquoi soupçonnerait-il un piège</w:t>
      </w:r>
      <w:r>
        <w:t xml:space="preserve"> ? </w:t>
      </w:r>
      <w:r w:rsidR="0071396A">
        <w:t>Il ne peut imaginer que le docteur Watson établisse un rapport entre la bague et le meurtre</w:t>
      </w:r>
      <w:r>
        <w:t xml:space="preserve">. </w:t>
      </w:r>
      <w:r w:rsidR="0071396A">
        <w:t>Il viendra</w:t>
      </w:r>
      <w:r>
        <w:t xml:space="preserve">. </w:t>
      </w:r>
      <w:r w:rsidR="0071396A">
        <w:t>Il vient</w:t>
      </w:r>
      <w:r>
        <w:t xml:space="preserve">. </w:t>
      </w:r>
      <w:r w:rsidR="0071396A">
        <w:t>Vous le verrez dans une heure</w:t>
      </w:r>
      <w:r>
        <w:t>.</w:t>
      </w:r>
    </w:p>
    <w:p w14:paraId="1BA9898D" w14:textId="77777777" w:rsidR="007369EF" w:rsidRDefault="007369EF" w:rsidP="007369EF">
      <w:r>
        <w:t>— </w:t>
      </w:r>
      <w:r w:rsidR="0071396A">
        <w:t>Et alors</w:t>
      </w:r>
      <w:r>
        <w:t xml:space="preserve"> ? </w:t>
      </w:r>
      <w:r w:rsidR="0071396A">
        <w:t>demandai-je</w:t>
      </w:r>
      <w:r>
        <w:t>.</w:t>
      </w:r>
    </w:p>
    <w:p w14:paraId="14E63CCE" w14:textId="77777777" w:rsidR="007369EF" w:rsidRDefault="007369EF" w:rsidP="007369EF">
      <w:r>
        <w:t>— </w:t>
      </w:r>
      <w:r w:rsidR="0071396A">
        <w:t>Je peux me charger de lui tout seul</w:t>
      </w:r>
      <w:r>
        <w:t xml:space="preserve">. </w:t>
      </w:r>
      <w:r w:rsidR="0071396A">
        <w:t>Avez-vous des a</w:t>
      </w:r>
      <w:r w:rsidR="0071396A">
        <w:t>r</w:t>
      </w:r>
      <w:r w:rsidR="0071396A">
        <w:t>mes</w:t>
      </w:r>
      <w:r>
        <w:t> ?</w:t>
      </w:r>
    </w:p>
    <w:p w14:paraId="1BEB8F3B" w14:textId="77777777" w:rsidR="007369EF" w:rsidRDefault="007369EF" w:rsidP="007369EF">
      <w:r>
        <w:t>— </w:t>
      </w:r>
      <w:r w:rsidR="0071396A">
        <w:t>Mon vieux revolver d</w:t>
      </w:r>
      <w:r>
        <w:t>’</w:t>
      </w:r>
      <w:r w:rsidR="0071396A">
        <w:t>ordonnance avec quelques carto</w:t>
      </w:r>
      <w:r w:rsidR="0071396A">
        <w:t>u</w:t>
      </w:r>
      <w:r w:rsidR="0071396A">
        <w:t>ches</w:t>
      </w:r>
      <w:r>
        <w:t>.</w:t>
      </w:r>
    </w:p>
    <w:p w14:paraId="20C2C6DA" w14:textId="5FB7740A" w:rsidR="007369EF" w:rsidRDefault="007369EF" w:rsidP="007369EF">
      <w:r>
        <w:t>— </w:t>
      </w:r>
      <w:r w:rsidR="0071396A">
        <w:t>Vous feriez bien de le nettoyer et de le charger</w:t>
      </w:r>
      <w:r>
        <w:t xml:space="preserve">. </w:t>
      </w:r>
      <w:r w:rsidR="0071396A">
        <w:t>Il se d</w:t>
      </w:r>
      <w:r w:rsidR="0071396A">
        <w:t>é</w:t>
      </w:r>
      <w:r w:rsidR="0071396A">
        <w:t>battra avec l</w:t>
      </w:r>
      <w:r>
        <w:t>’</w:t>
      </w:r>
      <w:r w:rsidR="0071396A">
        <w:t>énergie du désespoir</w:t>
      </w:r>
      <w:r>
        <w:t xml:space="preserve">. </w:t>
      </w:r>
      <w:r w:rsidR="0071396A">
        <w:t>Je compte le prendre par surprise</w:t>
      </w:r>
      <w:r>
        <w:t xml:space="preserve">, </w:t>
      </w:r>
      <w:r w:rsidR="0071396A">
        <w:t>mais il vaut mieux nous prémunir contre tout</w:t>
      </w:r>
      <w:r>
        <w:t>. »</w:t>
      </w:r>
    </w:p>
    <w:p w14:paraId="2ED36DF7" w14:textId="77777777" w:rsidR="007369EF" w:rsidRDefault="0071396A" w:rsidP="007369EF">
      <w:r>
        <w:t>J</w:t>
      </w:r>
      <w:r w:rsidR="007369EF">
        <w:t>’</w:t>
      </w:r>
      <w:r>
        <w:t>allai dans ma chambre et je fis ce qu</w:t>
      </w:r>
      <w:r w:rsidR="007369EF">
        <w:t>’</w:t>
      </w:r>
      <w:r>
        <w:t>il m</w:t>
      </w:r>
      <w:r w:rsidR="007369EF">
        <w:t>’</w:t>
      </w:r>
      <w:r>
        <w:t>avait conseillé</w:t>
      </w:r>
      <w:r w:rsidR="007369EF">
        <w:t xml:space="preserve">. </w:t>
      </w:r>
      <w:r>
        <w:t>Quand je revins avec mon pistolet</w:t>
      </w:r>
      <w:r w:rsidR="007369EF">
        <w:t xml:space="preserve">, </w:t>
      </w:r>
      <w:r>
        <w:t>on avait enlevé le couvert</w:t>
      </w:r>
      <w:r w:rsidR="007369EF">
        <w:t xml:space="preserve">. </w:t>
      </w:r>
      <w:r>
        <w:t>Holmes grattait son violon</w:t>
      </w:r>
      <w:r w:rsidR="007369EF">
        <w:t>.</w:t>
      </w:r>
    </w:p>
    <w:p w14:paraId="1198CFF0" w14:textId="77777777" w:rsidR="007369EF" w:rsidRDefault="007369EF" w:rsidP="007369EF">
      <w:r>
        <w:t>« </w:t>
      </w:r>
      <w:r w:rsidR="0071396A">
        <w:t>Cela se corse</w:t>
      </w:r>
      <w:r>
        <w:t xml:space="preserve"> ! </w:t>
      </w:r>
      <w:r w:rsidR="0071396A">
        <w:t>dit-il</w:t>
      </w:r>
      <w:r>
        <w:t xml:space="preserve">, </w:t>
      </w:r>
      <w:r w:rsidR="0071396A">
        <w:t>tout en continuant à se livrer à son occupation favorite</w:t>
      </w:r>
      <w:r>
        <w:t xml:space="preserve">. </w:t>
      </w:r>
      <w:r w:rsidR="0071396A">
        <w:t>Je reçois à l</w:t>
      </w:r>
      <w:r>
        <w:t>’</w:t>
      </w:r>
      <w:r w:rsidR="0071396A">
        <w:t>instant une réponse d</w:t>
      </w:r>
      <w:r>
        <w:t>’</w:t>
      </w:r>
      <w:r w:rsidR="0071396A">
        <w:t>Amérique</w:t>
      </w:r>
      <w:r>
        <w:t xml:space="preserve">. </w:t>
      </w:r>
      <w:r w:rsidR="0071396A">
        <w:t>Je ne me suis pas trompé</w:t>
      </w:r>
      <w:r>
        <w:t>.</w:t>
      </w:r>
    </w:p>
    <w:p w14:paraId="49D78C09" w14:textId="77777777" w:rsidR="007369EF" w:rsidRDefault="007369EF" w:rsidP="007369EF">
      <w:r>
        <w:t>— </w:t>
      </w:r>
      <w:r w:rsidR="0071396A">
        <w:t>C</w:t>
      </w:r>
      <w:r>
        <w:t>’</w:t>
      </w:r>
      <w:r w:rsidR="0071396A">
        <w:t>est-à-dire</w:t>
      </w:r>
      <w:r>
        <w:t xml:space="preserve"> ? </w:t>
      </w:r>
      <w:r w:rsidR="0071396A">
        <w:t>demandai-je avec curiosité</w:t>
      </w:r>
      <w:r>
        <w:t>.</w:t>
      </w:r>
    </w:p>
    <w:p w14:paraId="1C530C1D" w14:textId="77777777" w:rsidR="007369EF" w:rsidRDefault="007369EF" w:rsidP="007369EF">
      <w:r>
        <w:t>— </w:t>
      </w:r>
      <w:r w:rsidR="0071396A">
        <w:t>Si mon violon avait des cordes neuves</w:t>
      </w:r>
      <w:r>
        <w:t xml:space="preserve">, </w:t>
      </w:r>
      <w:r w:rsidR="0071396A">
        <w:t>il n</w:t>
      </w:r>
      <w:r>
        <w:t>’</w:t>
      </w:r>
      <w:r w:rsidR="0071396A">
        <w:t>en vaudrait que mieux</w:t>
      </w:r>
      <w:r>
        <w:t xml:space="preserve">, </w:t>
      </w:r>
      <w:r w:rsidR="0071396A">
        <w:t>dit-il</w:t>
      </w:r>
      <w:r>
        <w:t xml:space="preserve">. </w:t>
      </w:r>
      <w:r w:rsidR="0071396A">
        <w:t>Mettez votre pistolet dans votre poche</w:t>
      </w:r>
      <w:r>
        <w:t xml:space="preserve">. </w:t>
      </w:r>
      <w:r w:rsidR="0071396A">
        <w:t>Quand le type sera là</w:t>
      </w:r>
      <w:r>
        <w:t xml:space="preserve">, </w:t>
      </w:r>
      <w:r w:rsidR="0071396A">
        <w:t>parlez-lui d</w:t>
      </w:r>
      <w:r>
        <w:t>’</w:t>
      </w:r>
      <w:r w:rsidR="0071396A">
        <w:t>un ton naturel</w:t>
      </w:r>
      <w:r>
        <w:t xml:space="preserve">. </w:t>
      </w:r>
      <w:r w:rsidR="0071396A">
        <w:t xml:space="preserve">Je me </w:t>
      </w:r>
      <w:r w:rsidR="0071396A">
        <w:lastRenderedPageBreak/>
        <w:t>charge du reste</w:t>
      </w:r>
      <w:r>
        <w:t xml:space="preserve">. </w:t>
      </w:r>
      <w:r w:rsidR="0071396A">
        <w:t>Ne l</w:t>
      </w:r>
      <w:r>
        <w:t>’</w:t>
      </w:r>
      <w:r w:rsidR="0071396A">
        <w:t>effrayez pas en le regardant avec trop d</w:t>
      </w:r>
      <w:r>
        <w:t>’</w:t>
      </w:r>
      <w:r w:rsidR="0071396A">
        <w:t>insistance</w:t>
      </w:r>
      <w:r>
        <w:t>.</w:t>
      </w:r>
    </w:p>
    <w:p w14:paraId="798447D8" w14:textId="77777777" w:rsidR="007369EF" w:rsidRDefault="007369EF" w:rsidP="007369EF">
      <w:r>
        <w:t>— </w:t>
      </w:r>
      <w:r w:rsidR="0071396A">
        <w:t>Il est maintenant vingt heures</w:t>
      </w:r>
      <w:r>
        <w:t xml:space="preserve">, </w:t>
      </w:r>
      <w:r w:rsidR="0071396A">
        <w:t>dis-je en consultant ma montre</w:t>
      </w:r>
      <w:r>
        <w:t>.</w:t>
      </w:r>
    </w:p>
    <w:p w14:paraId="40528370" w14:textId="097124B0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quelques minutes encore</w:t>
      </w:r>
      <w:r>
        <w:t xml:space="preserve">. </w:t>
      </w:r>
      <w:r w:rsidR="0071396A">
        <w:t>Entrouvrez la porte</w:t>
      </w:r>
      <w:r>
        <w:t xml:space="preserve">. </w:t>
      </w:r>
      <w:r w:rsidR="0071396A">
        <w:t>C</w:t>
      </w:r>
      <w:r>
        <w:t>’</w:t>
      </w:r>
      <w:r w:rsidR="0071396A">
        <w:t>est bien comme ça</w:t>
      </w:r>
      <w:r>
        <w:t xml:space="preserve">. </w:t>
      </w:r>
      <w:r w:rsidR="0071396A">
        <w:t>Maintenant mettez la clef à l</w:t>
      </w:r>
      <w:r>
        <w:t>’</w:t>
      </w:r>
      <w:r w:rsidR="0071396A">
        <w:t>intérieur</w:t>
      </w:r>
      <w:r>
        <w:t xml:space="preserve">. </w:t>
      </w:r>
      <w:r w:rsidR="0071396A">
        <w:t>Merci</w:t>
      </w:r>
      <w:r>
        <w:t xml:space="preserve">. </w:t>
      </w:r>
      <w:r w:rsidR="0071396A">
        <w:t>Voilà un curieux vieil ouvrage que j</w:t>
      </w:r>
      <w:r>
        <w:t>’</w:t>
      </w:r>
      <w:r w:rsidR="0071396A">
        <w:t>ai trouvé hier chez un bo</w:t>
      </w:r>
      <w:r w:rsidR="0071396A">
        <w:t>u</w:t>
      </w:r>
      <w:r w:rsidR="0071396A">
        <w:t>quiniste</w:t>
      </w:r>
      <w:r>
        <w:t xml:space="preserve">, </w:t>
      </w:r>
      <w:r w:rsidR="0071396A">
        <w:rPr>
          <w:i/>
          <w:iCs/>
        </w:rPr>
        <w:t>De Jure inter Gentes</w:t>
      </w:r>
      <w:r>
        <w:t xml:space="preserve">, </w:t>
      </w:r>
      <w:r w:rsidR="0071396A">
        <w:t>publié en latin à Liège</w:t>
      </w:r>
      <w:r>
        <w:t xml:space="preserve">, </w:t>
      </w:r>
      <w:r w:rsidR="0071396A">
        <w:t>dans les Pays-Bas</w:t>
      </w:r>
      <w:r>
        <w:t xml:space="preserve">, </w:t>
      </w:r>
      <w:r w:rsidR="0071396A">
        <w:t>en 1642</w:t>
      </w:r>
      <w:r>
        <w:t xml:space="preserve">. </w:t>
      </w:r>
      <w:r w:rsidR="0071396A">
        <w:t xml:space="preserve">La tête de </w:t>
      </w:r>
      <w:r>
        <w:t>Charles I</w:t>
      </w:r>
      <w:r w:rsidRPr="007369EF">
        <w:rPr>
          <w:vertAlign w:val="superscript"/>
        </w:rPr>
        <w:t>er</w:t>
      </w:r>
      <w:r w:rsidR="0071396A">
        <w:t xml:space="preserve"> était encore solide sur ses épaules quand le papier de ce petit volume à dos brun fut tranché</w:t>
      </w:r>
      <w:r>
        <w:t> !…</w:t>
      </w:r>
    </w:p>
    <w:p w14:paraId="0550CC1F" w14:textId="77777777" w:rsidR="007369EF" w:rsidRDefault="007369EF" w:rsidP="007369EF">
      <w:r>
        <w:t>— </w:t>
      </w:r>
      <w:r w:rsidR="0071396A">
        <w:t>Quel est le nom de l</w:t>
      </w:r>
      <w:r>
        <w:t>’</w:t>
      </w:r>
      <w:r w:rsidR="0071396A">
        <w:t>imprimeur</w:t>
      </w:r>
      <w:r>
        <w:t> ?</w:t>
      </w:r>
    </w:p>
    <w:p w14:paraId="3F506317" w14:textId="435F1BF8" w:rsidR="007369EF" w:rsidRDefault="007369EF" w:rsidP="007369EF">
      <w:r>
        <w:t>— </w:t>
      </w:r>
      <w:r w:rsidR="0071396A">
        <w:t xml:space="preserve">Un Philippe de </w:t>
      </w:r>
      <w:proofErr w:type="spellStart"/>
      <w:r w:rsidR="0071396A">
        <w:t>Croy</w:t>
      </w:r>
      <w:proofErr w:type="spellEnd"/>
      <w:r w:rsidR="0071396A">
        <w:t xml:space="preserve"> quelconque</w:t>
      </w:r>
      <w:r>
        <w:t xml:space="preserve">. </w:t>
      </w:r>
      <w:r w:rsidR="0071396A">
        <w:t>Sur la feuille de garde se trouvent ces mots d</w:t>
      </w:r>
      <w:r>
        <w:t>’</w:t>
      </w:r>
      <w:r w:rsidR="0071396A">
        <w:t>une encre jaunie</w:t>
      </w:r>
      <w:r>
        <w:t> : « </w:t>
      </w:r>
      <w:r w:rsidR="0071396A">
        <w:t xml:space="preserve">Ex </w:t>
      </w:r>
      <w:proofErr w:type="spellStart"/>
      <w:r w:rsidR="0071396A">
        <w:t>libris</w:t>
      </w:r>
      <w:proofErr w:type="spellEnd"/>
      <w:r w:rsidR="0071396A">
        <w:t xml:space="preserve"> </w:t>
      </w:r>
      <w:proofErr w:type="spellStart"/>
      <w:r w:rsidR="0071396A">
        <w:t>Gulielmi</w:t>
      </w:r>
      <w:proofErr w:type="spellEnd"/>
      <w:r w:rsidR="0071396A">
        <w:t xml:space="preserve"> Whyte</w:t>
      </w:r>
      <w:r>
        <w:t>. »</w:t>
      </w:r>
      <w:r w:rsidR="0071396A">
        <w:t xml:space="preserve"> Je me demande ce qu</w:t>
      </w:r>
      <w:r>
        <w:t>’</w:t>
      </w:r>
      <w:r w:rsidR="0071396A">
        <w:t>était ce William Whyte</w:t>
      </w:r>
      <w:r>
        <w:t xml:space="preserve">. </w:t>
      </w:r>
      <w:r w:rsidR="0071396A">
        <w:t xml:space="preserve">Quelque imposant homme de loi du </w:t>
      </w:r>
      <w:r>
        <w:t>XVII</w:t>
      </w:r>
      <w:r w:rsidRPr="007369EF">
        <w:rPr>
          <w:vertAlign w:val="superscript"/>
        </w:rPr>
        <w:t>e</w:t>
      </w:r>
      <w:r>
        <w:t xml:space="preserve"> siècle, </w:t>
      </w:r>
      <w:r w:rsidR="0071396A">
        <w:t>je suppose</w:t>
      </w:r>
      <w:r>
        <w:t xml:space="preserve">. </w:t>
      </w:r>
      <w:r w:rsidR="0071396A">
        <w:t>Son écriture a la tournure du droit</w:t>
      </w:r>
      <w:r>
        <w:t xml:space="preserve"> !… </w:t>
      </w:r>
      <w:r w:rsidR="0071396A">
        <w:t>Je crois que voici notre homme</w:t>
      </w:r>
      <w:r>
        <w:t>. »</w:t>
      </w:r>
    </w:p>
    <w:p w14:paraId="0ADA251A" w14:textId="77777777" w:rsidR="007369EF" w:rsidRDefault="0071396A" w:rsidP="007369EF">
      <w:r>
        <w:t>Au même instant retentit un bref coup de sonnette</w:t>
      </w:r>
      <w:r w:rsidR="007369EF">
        <w:t xml:space="preserve">. </w:t>
      </w:r>
      <w:r>
        <w:t>Do</w:t>
      </w:r>
      <w:r>
        <w:t>u</w:t>
      </w:r>
      <w:r>
        <w:t>cement Sherlock Holmes se leva et rapprocha sa chaise de la porte</w:t>
      </w:r>
      <w:r w:rsidR="007369EF">
        <w:t xml:space="preserve">. </w:t>
      </w:r>
      <w:r>
        <w:t>Les pas de la servante résonnèrent dans le vestibule</w:t>
      </w:r>
      <w:r w:rsidR="007369EF">
        <w:t xml:space="preserve">. </w:t>
      </w:r>
      <w:r>
        <w:t>D</w:t>
      </w:r>
      <w:r w:rsidR="007369EF">
        <w:t>’</w:t>
      </w:r>
      <w:r>
        <w:t>un bruit sec</w:t>
      </w:r>
      <w:r w:rsidR="007369EF">
        <w:t xml:space="preserve">, </w:t>
      </w:r>
      <w:r>
        <w:t>elle fit sauter le loquet</w:t>
      </w:r>
      <w:r w:rsidR="007369EF">
        <w:t>.</w:t>
      </w:r>
    </w:p>
    <w:p w14:paraId="161D005D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>est ici qu</w:t>
      </w:r>
      <w:r>
        <w:t>’</w:t>
      </w:r>
      <w:r w:rsidR="0071396A">
        <w:t>habite le docteur Watson</w:t>
      </w:r>
      <w:r>
        <w:t> ? »</w:t>
      </w:r>
      <w:r w:rsidR="0071396A">
        <w:t xml:space="preserve"> demanda une voix distincte</w:t>
      </w:r>
      <w:r>
        <w:t xml:space="preserve">, </w:t>
      </w:r>
      <w:r w:rsidR="0071396A">
        <w:t>mais un peu éraillée</w:t>
      </w:r>
      <w:r>
        <w:t>.</w:t>
      </w:r>
    </w:p>
    <w:p w14:paraId="2FAF3C83" w14:textId="77777777" w:rsidR="007369EF" w:rsidRDefault="0071396A" w:rsidP="007369EF">
      <w:r>
        <w:t>La réponse ne parvint pas à nos oreilles</w:t>
      </w:r>
      <w:r w:rsidR="007369EF">
        <w:t xml:space="preserve">. </w:t>
      </w:r>
      <w:r>
        <w:t>La servante refe</w:t>
      </w:r>
      <w:r>
        <w:t>r</w:t>
      </w:r>
      <w:r>
        <w:t>ma la porte</w:t>
      </w:r>
      <w:r w:rsidR="007369EF">
        <w:t xml:space="preserve">. </w:t>
      </w:r>
      <w:r>
        <w:t>Quelqu</w:t>
      </w:r>
      <w:r w:rsidR="007369EF">
        <w:t>’</w:t>
      </w:r>
      <w:r>
        <w:t>un se mit à monter l</w:t>
      </w:r>
      <w:r w:rsidR="007369EF">
        <w:t>’</w:t>
      </w:r>
      <w:r>
        <w:t>escalier</w:t>
      </w:r>
      <w:r w:rsidR="007369EF">
        <w:t xml:space="preserve">, </w:t>
      </w:r>
      <w:r>
        <w:t>d</w:t>
      </w:r>
      <w:r w:rsidR="007369EF">
        <w:t>’</w:t>
      </w:r>
      <w:r>
        <w:t>un pas i</w:t>
      </w:r>
      <w:r>
        <w:t>n</w:t>
      </w:r>
      <w:r>
        <w:t>certain et traînant qui surprit mon compagnon</w:t>
      </w:r>
      <w:r w:rsidR="007369EF">
        <w:t xml:space="preserve">, </w:t>
      </w:r>
      <w:r>
        <w:t>puis avança avec lenteur dans le corridor et frappa doucement</w:t>
      </w:r>
      <w:r w:rsidR="007369EF">
        <w:t>.</w:t>
      </w:r>
    </w:p>
    <w:p w14:paraId="58034730" w14:textId="77777777" w:rsidR="007369EF" w:rsidRDefault="007369EF" w:rsidP="007369EF">
      <w:r>
        <w:t>« </w:t>
      </w:r>
      <w:r w:rsidR="0071396A">
        <w:t>Entrez</w:t>
      </w:r>
      <w:r>
        <w:t> ! »</w:t>
      </w:r>
      <w:r w:rsidR="0071396A">
        <w:t xml:space="preserve"> criai-je</w:t>
      </w:r>
      <w:r>
        <w:t>.</w:t>
      </w:r>
    </w:p>
    <w:p w14:paraId="3E3D97C7" w14:textId="77777777" w:rsidR="00F83C91" w:rsidRDefault="00F83C91" w:rsidP="00F83C91">
      <w:pPr>
        <w:ind w:firstLine="0"/>
        <w:jc w:val="center"/>
      </w:pPr>
      <w:r>
        <w:lastRenderedPageBreak/>
        <w:fldChar w:fldCharType="begin"/>
      </w:r>
      <w:r>
        <w:instrText xml:space="preserve">INCLUDEPICTURE "../Une%20étude%20en%20rouge5_fichiers/stud-09.gif" \* MERGEFORMATINET </w:instrText>
      </w:r>
      <w:r>
        <w:fldChar w:fldCharType="separate"/>
      </w:r>
      <w:r>
        <w:pict w14:anchorId="2E7AF60A">
          <v:shape id="_x0000_i1059" type="#_x0000_t75" alt="Richard Gutschmidt, 1902" style="width:165.3pt;height:314.9pt">
            <v:imagedata r:id="rId26" r:href="rId27"/>
          </v:shape>
        </w:pict>
      </w:r>
      <w:r>
        <w:fldChar w:fldCharType="end"/>
      </w:r>
    </w:p>
    <w:p w14:paraId="6DD0877E" w14:textId="77777777" w:rsidR="007369EF" w:rsidRDefault="0071396A" w:rsidP="007369EF">
      <w:r>
        <w:t>Au lieu de l</w:t>
      </w:r>
      <w:r w:rsidR="007369EF">
        <w:t>’</w:t>
      </w:r>
      <w:r>
        <w:t>homme robuste et violent que nous attendions</w:t>
      </w:r>
      <w:r w:rsidR="007369EF">
        <w:t xml:space="preserve">, </w:t>
      </w:r>
      <w:r>
        <w:t>nous vîmes entrer</w:t>
      </w:r>
      <w:r w:rsidR="007369EF">
        <w:t xml:space="preserve">, </w:t>
      </w:r>
      <w:r>
        <w:t>traînant la jambe</w:t>
      </w:r>
      <w:r w:rsidR="007369EF">
        <w:t xml:space="preserve">, </w:t>
      </w:r>
      <w:r>
        <w:t>une très vieille femme au visage tout ridé</w:t>
      </w:r>
      <w:r w:rsidR="007369EF">
        <w:t xml:space="preserve">. </w:t>
      </w:r>
      <w:r>
        <w:t>Elle fit une révérence</w:t>
      </w:r>
      <w:r w:rsidR="007369EF">
        <w:t xml:space="preserve">, </w:t>
      </w:r>
      <w:r>
        <w:t>puis se mit à fouiller dans sa poche</w:t>
      </w:r>
      <w:r w:rsidR="007369EF">
        <w:t xml:space="preserve"> ; </w:t>
      </w:r>
      <w:r>
        <w:t>elle avait des doigts nerveux</w:t>
      </w:r>
      <w:r w:rsidR="007369EF">
        <w:t xml:space="preserve">, </w:t>
      </w:r>
      <w:r>
        <w:t>fébriles</w:t>
      </w:r>
      <w:r w:rsidR="007369EF">
        <w:t xml:space="preserve"> ; </w:t>
      </w:r>
      <w:r>
        <w:t>éblouis par l</w:t>
      </w:r>
      <w:r w:rsidR="007369EF">
        <w:t>’</w:t>
      </w:r>
      <w:r>
        <w:t>éclat soudain de la lumière</w:t>
      </w:r>
      <w:r w:rsidR="007369EF">
        <w:t xml:space="preserve">, </w:t>
      </w:r>
      <w:r>
        <w:t>ses yeux larmoyants</w:t>
      </w:r>
      <w:r w:rsidR="007369EF">
        <w:t xml:space="preserve">, </w:t>
      </w:r>
      <w:r>
        <w:t>tournés vers nous</w:t>
      </w:r>
      <w:r w:rsidR="007369EF">
        <w:t xml:space="preserve">, </w:t>
      </w:r>
      <w:r>
        <w:t>clignotaient</w:t>
      </w:r>
      <w:r w:rsidR="007369EF">
        <w:t>.</w:t>
      </w:r>
    </w:p>
    <w:p w14:paraId="137E6801" w14:textId="77777777" w:rsidR="007369EF" w:rsidRDefault="0071396A" w:rsidP="007369EF">
      <w:r>
        <w:t>Je regardai mon compagnon et manquai d</w:t>
      </w:r>
      <w:r w:rsidR="007369EF">
        <w:t>’</w:t>
      </w:r>
      <w:r>
        <w:t>éclater de rire</w:t>
      </w:r>
      <w:r w:rsidR="007369EF">
        <w:t xml:space="preserve"> : </w:t>
      </w:r>
      <w:r>
        <w:t>il avait l</w:t>
      </w:r>
      <w:r w:rsidR="007369EF">
        <w:t>’</w:t>
      </w:r>
      <w:r>
        <w:t>air si désappointé</w:t>
      </w:r>
      <w:r w:rsidR="007369EF">
        <w:t> !</w:t>
      </w:r>
    </w:p>
    <w:p w14:paraId="13909EB0" w14:textId="77777777" w:rsidR="007369EF" w:rsidRDefault="0071396A" w:rsidP="007369EF">
      <w:r>
        <w:t>La vieille finit par trouver un journal du soir et</w:t>
      </w:r>
      <w:r w:rsidR="007369EF">
        <w:t xml:space="preserve">, </w:t>
      </w:r>
      <w:r>
        <w:t>montrant du doigt notre annonce</w:t>
      </w:r>
      <w:r w:rsidR="007369EF">
        <w:t> :</w:t>
      </w:r>
    </w:p>
    <w:p w14:paraId="4C467BA8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>est ça qui m</w:t>
      </w:r>
      <w:r>
        <w:t>’</w:t>
      </w:r>
      <w:r w:rsidR="0071396A">
        <w:t>a amenée ici</w:t>
      </w:r>
      <w:r>
        <w:t xml:space="preserve">, </w:t>
      </w:r>
      <w:r w:rsidR="0071396A">
        <w:t>mes bons messieurs</w:t>
      </w:r>
      <w:r>
        <w:t xml:space="preserve"> ! </w:t>
      </w:r>
      <w:r w:rsidR="0071396A">
        <w:t>dit-elle avec une seconde révérence</w:t>
      </w:r>
      <w:r>
        <w:t xml:space="preserve">. </w:t>
      </w:r>
      <w:r w:rsidR="0071396A">
        <w:t>La bague en or</w:t>
      </w:r>
      <w:r>
        <w:t xml:space="preserve">… </w:t>
      </w:r>
      <w:r w:rsidR="0071396A">
        <w:t>Brixton Road</w:t>
      </w:r>
      <w:r>
        <w:t xml:space="preserve">… </w:t>
      </w:r>
      <w:r w:rsidR="0071396A">
        <w:t>elle appartient à ma fille Sarah</w:t>
      </w:r>
      <w:r>
        <w:t xml:space="preserve">, </w:t>
      </w:r>
      <w:r w:rsidR="0071396A">
        <w:t>qu</w:t>
      </w:r>
      <w:r>
        <w:t>’</w:t>
      </w:r>
      <w:r w:rsidR="0071396A">
        <w:t>était mariée seulement d</w:t>
      </w:r>
      <w:r w:rsidR="0071396A">
        <w:t>e</w:t>
      </w:r>
      <w:r w:rsidR="0071396A">
        <w:t>puis un an à son mari qu</w:t>
      </w:r>
      <w:r>
        <w:t>’</w:t>
      </w:r>
      <w:r w:rsidR="0071396A">
        <w:t>est garçon de cabine à bord d</w:t>
      </w:r>
      <w:r>
        <w:t>’</w:t>
      </w:r>
      <w:r w:rsidR="0071396A">
        <w:t>un b</w:t>
      </w:r>
      <w:r w:rsidR="0071396A">
        <w:t>a</w:t>
      </w:r>
      <w:r w:rsidR="0071396A">
        <w:t>teau de l</w:t>
      </w:r>
      <w:r>
        <w:t>’</w:t>
      </w:r>
      <w:r w:rsidR="0071396A">
        <w:t>Union</w:t>
      </w:r>
      <w:r>
        <w:t xml:space="preserve"> ; </w:t>
      </w:r>
      <w:r w:rsidR="0071396A">
        <w:t>et qu</w:t>
      </w:r>
      <w:r>
        <w:t>’</w:t>
      </w:r>
      <w:r w:rsidR="0071396A">
        <w:t>est-ce qui dira si il vient et la trouve sans sa bague</w:t>
      </w:r>
      <w:r>
        <w:t xml:space="preserve">, </w:t>
      </w:r>
      <w:r w:rsidR="0071396A">
        <w:t>je n</w:t>
      </w:r>
      <w:r>
        <w:t>’</w:t>
      </w:r>
      <w:r w:rsidR="0071396A">
        <w:t>ose pas y penser</w:t>
      </w:r>
      <w:r>
        <w:t xml:space="preserve">, </w:t>
      </w:r>
      <w:r w:rsidR="0071396A">
        <w:t>lui qu</w:t>
      </w:r>
      <w:r>
        <w:t>’</w:t>
      </w:r>
      <w:r w:rsidR="0071396A">
        <w:t xml:space="preserve">est déjà </w:t>
      </w:r>
      <w:r w:rsidR="0071396A">
        <w:lastRenderedPageBreak/>
        <w:t>brutal dans ses meilleurs moments</w:t>
      </w:r>
      <w:r>
        <w:t xml:space="preserve">, </w:t>
      </w:r>
      <w:r w:rsidR="0071396A">
        <w:t>mais quand il a bu</w:t>
      </w:r>
      <w:r>
        <w:t xml:space="preserve"> !… </w:t>
      </w:r>
      <w:r w:rsidR="0071396A">
        <w:t>Si vous voulez savoir</w:t>
      </w:r>
      <w:r>
        <w:t xml:space="preserve">, </w:t>
      </w:r>
      <w:r w:rsidR="0071396A">
        <w:t>Sarah est allée au cirque</w:t>
      </w:r>
      <w:r>
        <w:t xml:space="preserve">, </w:t>
      </w:r>
      <w:r w:rsidR="0071396A">
        <w:t>la nuit dernière</w:t>
      </w:r>
      <w:r>
        <w:t xml:space="preserve">, </w:t>
      </w:r>
      <w:r w:rsidR="0071396A">
        <w:t>en compagnie de</w:t>
      </w:r>
      <w:r>
        <w:t>…</w:t>
      </w:r>
    </w:p>
    <w:p w14:paraId="4F0AB20B" w14:textId="77777777" w:rsidR="007369EF" w:rsidRDefault="007369EF" w:rsidP="007369EF">
      <w:r>
        <w:t>— </w:t>
      </w:r>
      <w:r w:rsidR="0071396A">
        <w:t>Cette bague est-elle la sienne</w:t>
      </w:r>
      <w:r>
        <w:t xml:space="preserve"> ? </w:t>
      </w:r>
      <w:r w:rsidR="0071396A">
        <w:t>demandai-je</w:t>
      </w:r>
      <w:r>
        <w:t>.</w:t>
      </w:r>
    </w:p>
    <w:p w14:paraId="5AF23334" w14:textId="77777777" w:rsidR="007369EF" w:rsidRDefault="007369EF" w:rsidP="007369EF">
      <w:r>
        <w:t>— </w:t>
      </w:r>
      <w:r w:rsidR="0071396A">
        <w:t>Dieu soit loué</w:t>
      </w:r>
      <w:r>
        <w:t xml:space="preserve"> ! </w:t>
      </w:r>
      <w:r w:rsidR="0071396A">
        <w:t>s</w:t>
      </w:r>
      <w:r>
        <w:t>’</w:t>
      </w:r>
      <w:r w:rsidR="0071396A">
        <w:t>écria la vieille</w:t>
      </w:r>
      <w:r>
        <w:t xml:space="preserve">. </w:t>
      </w:r>
      <w:r w:rsidR="0071396A">
        <w:t>C</w:t>
      </w:r>
      <w:r>
        <w:t>’</w:t>
      </w:r>
      <w:r w:rsidR="0071396A">
        <w:t>est Sarah qui va être contente</w:t>
      </w:r>
      <w:r>
        <w:t xml:space="preserve">, </w:t>
      </w:r>
      <w:r w:rsidR="0071396A">
        <w:t>cette nuit</w:t>
      </w:r>
      <w:r>
        <w:t xml:space="preserve"> ! </w:t>
      </w:r>
      <w:r w:rsidR="0071396A">
        <w:t>C</w:t>
      </w:r>
      <w:r>
        <w:t>’</w:t>
      </w:r>
      <w:r w:rsidR="0071396A">
        <w:t>est bien là sa bague</w:t>
      </w:r>
      <w:r>
        <w:t>.</w:t>
      </w:r>
    </w:p>
    <w:p w14:paraId="48F39E09" w14:textId="77777777" w:rsidR="007369EF" w:rsidRDefault="007369EF" w:rsidP="007369EF">
      <w:r>
        <w:t>— </w:t>
      </w:r>
      <w:r w:rsidR="0071396A">
        <w:t>Et quelle est votre adresse</w:t>
      </w:r>
      <w:r>
        <w:t xml:space="preserve"> ? </w:t>
      </w:r>
      <w:r w:rsidR="0071396A">
        <w:t>demandai-je en prenant un crayon</w:t>
      </w:r>
      <w:r>
        <w:t>.</w:t>
      </w:r>
    </w:p>
    <w:p w14:paraId="0D4BB4C8" w14:textId="77777777" w:rsidR="007369EF" w:rsidRDefault="007369EF" w:rsidP="007369EF">
      <w:r>
        <w:t>— </w:t>
      </w:r>
      <w:r w:rsidR="0071396A">
        <w:t>13</w:t>
      </w:r>
      <w:r>
        <w:t xml:space="preserve">, </w:t>
      </w:r>
      <w:r w:rsidR="0071396A">
        <w:t>rue Duncan</w:t>
      </w:r>
      <w:r>
        <w:t xml:space="preserve">, </w:t>
      </w:r>
      <w:proofErr w:type="spellStart"/>
      <w:r w:rsidR="0071396A">
        <w:t>Houndsditch</w:t>
      </w:r>
      <w:proofErr w:type="spellEnd"/>
      <w:r>
        <w:t xml:space="preserve">. </w:t>
      </w:r>
      <w:r w:rsidR="0071396A">
        <w:t>Un fichu bout d</w:t>
      </w:r>
      <w:r>
        <w:t>’</w:t>
      </w:r>
      <w:r w:rsidR="0071396A">
        <w:t>ici</w:t>
      </w:r>
      <w:r>
        <w:t> !</w:t>
      </w:r>
    </w:p>
    <w:p w14:paraId="70886D59" w14:textId="77777777" w:rsidR="007369EF" w:rsidRDefault="007369EF" w:rsidP="007369EF">
      <w:r>
        <w:t>— </w:t>
      </w:r>
      <w:r w:rsidR="0071396A">
        <w:t>Il n</w:t>
      </w:r>
      <w:r>
        <w:t>’</w:t>
      </w:r>
      <w:r w:rsidR="0071396A">
        <w:t xml:space="preserve">y a pas de cirque entre Brixton Road et </w:t>
      </w:r>
      <w:proofErr w:type="spellStart"/>
      <w:r w:rsidR="0071396A">
        <w:t>Houn</w:t>
      </w:r>
      <w:r w:rsidR="0071396A">
        <w:t>d</w:t>
      </w:r>
      <w:r w:rsidR="0071396A">
        <w:t>sditch</w:t>
      </w:r>
      <w:proofErr w:type="spellEnd"/>
      <w:r>
        <w:t xml:space="preserve"> », </w:t>
      </w:r>
      <w:r w:rsidR="0071396A">
        <w:t>fit sèchement Sherlock Holmes</w:t>
      </w:r>
      <w:r>
        <w:t>.</w:t>
      </w:r>
    </w:p>
    <w:p w14:paraId="3FF3D036" w14:textId="77777777" w:rsidR="007369EF" w:rsidRDefault="0071396A" w:rsidP="007369EF">
      <w:r>
        <w:t>La vieille femme tourna vers lui ses petits yeux bordés de rouge</w:t>
      </w:r>
      <w:r w:rsidR="007369EF">
        <w:t>.</w:t>
      </w:r>
    </w:p>
    <w:p w14:paraId="7372E333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>est mon adresse que le monsieur m</w:t>
      </w:r>
      <w:r>
        <w:t>’</w:t>
      </w:r>
      <w:r w:rsidR="0071396A">
        <w:t>a demandée</w:t>
      </w:r>
      <w:r>
        <w:t xml:space="preserve">, </w:t>
      </w:r>
      <w:r w:rsidR="0071396A">
        <w:t>dit-elle</w:t>
      </w:r>
      <w:r>
        <w:t xml:space="preserve">. </w:t>
      </w:r>
      <w:r w:rsidR="0071396A">
        <w:t>Sarah</w:t>
      </w:r>
      <w:r>
        <w:t xml:space="preserve">, </w:t>
      </w:r>
      <w:r w:rsidR="0071396A">
        <w:t>elle</w:t>
      </w:r>
      <w:r>
        <w:t xml:space="preserve">, </w:t>
      </w:r>
      <w:r w:rsidR="0071396A">
        <w:t>vit en garni au N</w:t>
      </w:r>
      <w:r>
        <w:t xml:space="preserve">° 3, </w:t>
      </w:r>
      <w:r w:rsidR="0071396A">
        <w:t>Mayfield Place</w:t>
      </w:r>
      <w:r>
        <w:t xml:space="preserve">, </w:t>
      </w:r>
      <w:proofErr w:type="spellStart"/>
      <w:r w:rsidR="0071396A">
        <w:t>Peckham</w:t>
      </w:r>
      <w:proofErr w:type="spellEnd"/>
      <w:r>
        <w:t>.</w:t>
      </w:r>
    </w:p>
    <w:p w14:paraId="55AC0807" w14:textId="77777777" w:rsidR="007369EF" w:rsidRDefault="007369EF" w:rsidP="007369EF">
      <w:r>
        <w:t>— </w:t>
      </w:r>
      <w:r w:rsidR="0071396A">
        <w:t>Et votre nom est</w:t>
      </w:r>
      <w:r>
        <w:t> ?…</w:t>
      </w:r>
    </w:p>
    <w:p w14:paraId="3E406C06" w14:textId="77777777" w:rsidR="007369EF" w:rsidRDefault="007369EF" w:rsidP="007369EF">
      <w:r>
        <w:t>— </w:t>
      </w:r>
      <w:r w:rsidR="0071396A">
        <w:t>Mon nom est Sawyer et le nom de ma fille est Dennis</w:t>
      </w:r>
      <w:r>
        <w:t xml:space="preserve">, </w:t>
      </w:r>
      <w:r w:rsidR="0071396A">
        <w:t>et Tom Dennis est son mari</w:t>
      </w:r>
      <w:r>
        <w:t xml:space="preserve"> – </w:t>
      </w:r>
      <w:r w:rsidR="0071396A">
        <w:t>un bon gars</w:t>
      </w:r>
      <w:r>
        <w:t xml:space="preserve">, </w:t>
      </w:r>
      <w:r w:rsidR="0071396A">
        <w:t>au fond</w:t>
      </w:r>
      <w:r>
        <w:t xml:space="preserve">, </w:t>
      </w:r>
      <w:r w:rsidR="0071396A">
        <w:t>et intelligent avec ça</w:t>
      </w:r>
      <w:r>
        <w:t xml:space="preserve">. </w:t>
      </w:r>
      <w:r w:rsidR="0071396A">
        <w:t>Tant qu</w:t>
      </w:r>
      <w:r>
        <w:t>’</w:t>
      </w:r>
      <w:r w:rsidR="0071396A">
        <w:t>y est en mer</w:t>
      </w:r>
      <w:r>
        <w:t xml:space="preserve">, </w:t>
      </w:r>
      <w:r w:rsidR="0071396A">
        <w:t>pas de garçon de cabine plus cons</w:t>
      </w:r>
      <w:r w:rsidR="0071396A">
        <w:t>i</w:t>
      </w:r>
      <w:r w:rsidR="0071396A">
        <w:t>déré</w:t>
      </w:r>
      <w:r>
        <w:t xml:space="preserve"> ; </w:t>
      </w:r>
      <w:r w:rsidR="0071396A">
        <w:t>mais</w:t>
      </w:r>
      <w:r>
        <w:t xml:space="preserve">, </w:t>
      </w:r>
      <w:r w:rsidR="0071396A">
        <w:t>dame</w:t>
      </w:r>
      <w:r>
        <w:t xml:space="preserve">, </w:t>
      </w:r>
      <w:r w:rsidR="0071396A">
        <w:t>à terre</w:t>
      </w:r>
      <w:r>
        <w:t xml:space="preserve">, </w:t>
      </w:r>
      <w:r w:rsidR="0071396A">
        <w:t>ce qu</w:t>
      </w:r>
      <w:r>
        <w:t>’</w:t>
      </w:r>
      <w:r w:rsidR="0071396A">
        <w:t>avec les femmes et ce qu</w:t>
      </w:r>
      <w:r>
        <w:t>’</w:t>
      </w:r>
      <w:r w:rsidR="0071396A">
        <w:t>avec les débits de boisson</w:t>
      </w:r>
      <w:r>
        <w:t>…</w:t>
      </w:r>
    </w:p>
    <w:p w14:paraId="019CB13E" w14:textId="43BCD4E7" w:rsidR="007369EF" w:rsidRDefault="007369EF" w:rsidP="007369EF">
      <w:r>
        <w:t>— </w:t>
      </w:r>
      <w:r w:rsidR="0071396A">
        <w:t>Emportez la bague</w:t>
      </w:r>
      <w:r>
        <w:t xml:space="preserve">, </w:t>
      </w:r>
      <w:r w:rsidR="0071396A">
        <w:t>madame Sawyer</w:t>
      </w:r>
      <w:r>
        <w:t xml:space="preserve">, </w:t>
      </w:r>
      <w:r w:rsidR="0071396A">
        <w:t>interrompis-je sur un signe de mon compagnon</w:t>
      </w:r>
      <w:r>
        <w:t xml:space="preserve">. </w:t>
      </w:r>
      <w:r w:rsidR="0071396A">
        <w:t>Il est clair qu</w:t>
      </w:r>
      <w:r>
        <w:t>’</w:t>
      </w:r>
      <w:r w:rsidR="0071396A">
        <w:t>elle appartient à v</w:t>
      </w:r>
      <w:r w:rsidR="0071396A">
        <w:t>o</w:t>
      </w:r>
      <w:r w:rsidR="0071396A">
        <w:t>tre fille</w:t>
      </w:r>
      <w:r>
        <w:t xml:space="preserve"> ; </w:t>
      </w:r>
      <w:r w:rsidR="0071396A">
        <w:t>et je suis heureux de pouvoir la restituer à sa légitime pr</w:t>
      </w:r>
      <w:r w:rsidR="0071396A">
        <w:t>o</w:t>
      </w:r>
      <w:r w:rsidR="0071396A">
        <w:t>priétaire</w:t>
      </w:r>
      <w:r>
        <w:t>. »</w:t>
      </w:r>
    </w:p>
    <w:p w14:paraId="7BCF1527" w14:textId="77777777" w:rsidR="007369EF" w:rsidRDefault="0071396A" w:rsidP="007369EF">
      <w:r>
        <w:lastRenderedPageBreak/>
        <w:t>Tout en marmottant des bénédictions et des protestations de reconnaissance</w:t>
      </w:r>
      <w:r w:rsidR="007369EF">
        <w:t xml:space="preserve">, </w:t>
      </w:r>
      <w:r>
        <w:t>la vieille taupe empocha la bague et elle de</w:t>
      </w:r>
      <w:r>
        <w:t>s</w:t>
      </w:r>
      <w:r>
        <w:t>cendit l</w:t>
      </w:r>
      <w:r w:rsidR="007369EF">
        <w:t>’</w:t>
      </w:r>
      <w:r>
        <w:t>escalier en traînant le pied</w:t>
      </w:r>
      <w:r w:rsidR="007369EF">
        <w:t xml:space="preserve">. </w:t>
      </w:r>
      <w:r>
        <w:t>Sitôt qu</w:t>
      </w:r>
      <w:r w:rsidR="007369EF">
        <w:t>’</w:t>
      </w:r>
      <w:r>
        <w:t>elle fut partie</w:t>
      </w:r>
      <w:r w:rsidR="007369EF">
        <w:t xml:space="preserve">, </w:t>
      </w:r>
      <w:r>
        <w:t>She</w:t>
      </w:r>
      <w:r>
        <w:t>r</w:t>
      </w:r>
      <w:r>
        <w:t>lock Holmes se précipita dans sa chambre</w:t>
      </w:r>
      <w:r w:rsidR="007369EF">
        <w:t xml:space="preserve">. </w:t>
      </w:r>
      <w:r>
        <w:t>L</w:t>
      </w:r>
      <w:r w:rsidR="007369EF">
        <w:t>’</w:t>
      </w:r>
      <w:r>
        <w:t>instant d</w:t>
      </w:r>
      <w:r w:rsidR="007369EF">
        <w:t>’</w:t>
      </w:r>
      <w:r>
        <w:t>après</w:t>
      </w:r>
      <w:r w:rsidR="007369EF">
        <w:t xml:space="preserve">, </w:t>
      </w:r>
      <w:r>
        <w:t>il en so</w:t>
      </w:r>
      <w:r>
        <w:t>r</w:t>
      </w:r>
      <w:r>
        <w:t>tait emmitouflé dans un ulster et un cache-nez</w:t>
      </w:r>
      <w:r w:rsidR="007369EF">
        <w:t>.</w:t>
      </w:r>
    </w:p>
    <w:p w14:paraId="70EF66D4" w14:textId="487CEE4F" w:rsidR="007369EF" w:rsidRDefault="007369EF" w:rsidP="007369EF">
      <w:r>
        <w:t>« </w:t>
      </w:r>
      <w:r w:rsidR="0071396A">
        <w:t>Je vais la filer</w:t>
      </w:r>
      <w:r>
        <w:t xml:space="preserve">, </w:t>
      </w:r>
      <w:r w:rsidR="0071396A">
        <w:t>dit-il vivement</w:t>
      </w:r>
      <w:r>
        <w:t xml:space="preserve">. </w:t>
      </w:r>
      <w:r w:rsidR="0071396A">
        <w:t>Ce doit être une complice</w:t>
      </w:r>
      <w:r>
        <w:t xml:space="preserve">. </w:t>
      </w:r>
      <w:r w:rsidR="0071396A">
        <w:t>Elle me conduira chez l</w:t>
      </w:r>
      <w:r>
        <w:t>’</w:t>
      </w:r>
      <w:r w:rsidR="0071396A">
        <w:t>assassin</w:t>
      </w:r>
      <w:r>
        <w:t xml:space="preserve">. </w:t>
      </w:r>
      <w:r w:rsidR="0071396A">
        <w:t>Attendez-moi</w:t>
      </w:r>
      <w:r>
        <w:t>. »</w:t>
      </w:r>
    </w:p>
    <w:p w14:paraId="7E13BABD" w14:textId="77777777" w:rsidR="007369EF" w:rsidRDefault="0071396A" w:rsidP="007369EF">
      <w:r>
        <w:t>La porte d</w:t>
      </w:r>
      <w:r w:rsidR="007369EF">
        <w:t>’</w:t>
      </w:r>
      <w:r>
        <w:t>entrée venait à peine de se refermer sur la vis</w:t>
      </w:r>
      <w:r>
        <w:t>i</w:t>
      </w:r>
      <w:r>
        <w:t>teuse que Holmes dégringola l</w:t>
      </w:r>
      <w:r w:rsidR="007369EF">
        <w:t>’</w:t>
      </w:r>
      <w:r>
        <w:t>escalier</w:t>
      </w:r>
      <w:r w:rsidR="007369EF">
        <w:t xml:space="preserve">. </w:t>
      </w:r>
      <w:r>
        <w:t>De la fenêtre</w:t>
      </w:r>
      <w:r w:rsidR="007369EF">
        <w:t xml:space="preserve">, </w:t>
      </w:r>
      <w:r>
        <w:t>je le vis suivre de près la vieille femme clopinant de l</w:t>
      </w:r>
      <w:r w:rsidR="007369EF">
        <w:t>’</w:t>
      </w:r>
      <w:r>
        <w:t>autre côté de la rue</w:t>
      </w:r>
      <w:r w:rsidR="007369EF">
        <w:t xml:space="preserve">. </w:t>
      </w:r>
      <w:r>
        <w:t>Ou toute sa théorie est fausse</w:t>
      </w:r>
      <w:r w:rsidR="007369EF">
        <w:t xml:space="preserve">, </w:t>
      </w:r>
      <w:r>
        <w:t>pensai-je</w:t>
      </w:r>
      <w:r w:rsidR="007369EF">
        <w:t xml:space="preserve">, </w:t>
      </w:r>
      <w:r>
        <w:t>ou il va être conduit au cœur du mystère</w:t>
      </w:r>
      <w:r w:rsidR="007369EF">
        <w:t xml:space="preserve">. </w:t>
      </w:r>
      <w:r>
        <w:t>Il m</w:t>
      </w:r>
      <w:r w:rsidR="007369EF">
        <w:t>’</w:t>
      </w:r>
      <w:r>
        <w:t>avait prié bien inutilement de l</w:t>
      </w:r>
      <w:r w:rsidR="007369EF">
        <w:t>’</w:t>
      </w:r>
      <w:r>
        <w:t>attendre</w:t>
      </w:r>
      <w:r w:rsidR="007369EF">
        <w:t xml:space="preserve"> : </w:t>
      </w:r>
      <w:r>
        <w:t>je sentais qu</w:t>
      </w:r>
      <w:r w:rsidR="007369EF">
        <w:t>’</w:t>
      </w:r>
      <w:r>
        <w:t>il me serait impossible de dormir avant de connaître le résultat de sa démarche</w:t>
      </w:r>
      <w:r w:rsidR="007369EF">
        <w:t>.</w:t>
      </w:r>
    </w:p>
    <w:p w14:paraId="6DFDF1AF" w14:textId="77777777" w:rsidR="007369EF" w:rsidRDefault="0071396A" w:rsidP="007369EF">
      <w:r>
        <w:t>Il était environ neuf heures quand il sortit</w:t>
      </w:r>
      <w:r w:rsidR="007369EF">
        <w:t xml:space="preserve">. </w:t>
      </w:r>
      <w:r>
        <w:t>J</w:t>
      </w:r>
      <w:r w:rsidR="007369EF">
        <w:t>’</w:t>
      </w:r>
      <w:r>
        <w:t>ignorais à quelle heure il rentrerait</w:t>
      </w:r>
      <w:r w:rsidR="007369EF">
        <w:t xml:space="preserve">. </w:t>
      </w:r>
      <w:r>
        <w:t>Je m</w:t>
      </w:r>
      <w:r w:rsidR="007369EF">
        <w:t>’</w:t>
      </w:r>
      <w:r>
        <w:t>installai stoïquement</w:t>
      </w:r>
      <w:r w:rsidR="007369EF">
        <w:t xml:space="preserve">, </w:t>
      </w:r>
      <w:r>
        <w:t xml:space="preserve">avec ma pipe et la </w:t>
      </w:r>
      <w:r>
        <w:rPr>
          <w:i/>
          <w:iCs/>
        </w:rPr>
        <w:t>Vie de Bohême</w:t>
      </w:r>
      <w:r>
        <w:t xml:space="preserve"> de Murger</w:t>
      </w:r>
      <w:r w:rsidR="007369EF">
        <w:t xml:space="preserve">. </w:t>
      </w:r>
      <w:r>
        <w:t>Je tirais des bouffées et je sautais des pages</w:t>
      </w:r>
      <w:r w:rsidR="007369EF">
        <w:t xml:space="preserve">. </w:t>
      </w:r>
      <w:r>
        <w:t>Dix heures sonnèrent</w:t>
      </w:r>
      <w:r w:rsidR="007369EF">
        <w:t xml:space="preserve">. </w:t>
      </w:r>
      <w:r>
        <w:t>J</w:t>
      </w:r>
      <w:r w:rsidR="007369EF">
        <w:t>’</w:t>
      </w:r>
      <w:r>
        <w:t>entendis le trottin</w:t>
      </w:r>
      <w:r>
        <w:t>e</w:t>
      </w:r>
      <w:r>
        <w:t>ment de la bonne qui allait se coucher</w:t>
      </w:r>
      <w:r w:rsidR="007369EF">
        <w:t xml:space="preserve">. </w:t>
      </w:r>
      <w:r>
        <w:t>Onze heures</w:t>
      </w:r>
      <w:r w:rsidR="007369EF">
        <w:t xml:space="preserve">. </w:t>
      </w:r>
      <w:r>
        <w:t>Le pas plus majestueux de la logeuse la conduisit à la même destination</w:t>
      </w:r>
      <w:r w:rsidR="007369EF">
        <w:t xml:space="preserve">. </w:t>
      </w:r>
      <w:r>
        <w:t>Vers minuit</w:t>
      </w:r>
      <w:r w:rsidR="007369EF">
        <w:t xml:space="preserve">, </w:t>
      </w:r>
      <w:r>
        <w:t>le bruit sec d</w:t>
      </w:r>
      <w:r w:rsidR="007369EF">
        <w:t>’</w:t>
      </w:r>
      <w:r>
        <w:t>une clef m</w:t>
      </w:r>
      <w:r w:rsidR="007369EF">
        <w:t>’</w:t>
      </w:r>
      <w:r>
        <w:t>avertit du retour de mon ami</w:t>
      </w:r>
      <w:r w:rsidR="007369EF">
        <w:t xml:space="preserve">. </w:t>
      </w:r>
      <w:r>
        <w:t>Dès la porte</w:t>
      </w:r>
      <w:r w:rsidR="007369EF">
        <w:t xml:space="preserve">, </w:t>
      </w:r>
      <w:r>
        <w:t>je vis à son air qu</w:t>
      </w:r>
      <w:r w:rsidR="007369EF">
        <w:t>’</w:t>
      </w:r>
      <w:r>
        <w:t>il revenait bredouille</w:t>
      </w:r>
      <w:r w:rsidR="007369EF">
        <w:t xml:space="preserve">. </w:t>
      </w:r>
      <w:r>
        <w:t>L</w:t>
      </w:r>
      <w:r w:rsidR="007369EF">
        <w:t>’</w:t>
      </w:r>
      <w:r>
        <w:t>amusement et le dépit semblaient se disputer sa figure</w:t>
      </w:r>
      <w:r w:rsidR="007369EF">
        <w:t xml:space="preserve">. </w:t>
      </w:r>
      <w:r>
        <w:t>Mais finalement Sherlock Ho</w:t>
      </w:r>
      <w:r>
        <w:t>l</w:t>
      </w:r>
      <w:r>
        <w:t>mes partit d</w:t>
      </w:r>
      <w:r w:rsidR="007369EF">
        <w:t>’</w:t>
      </w:r>
      <w:r>
        <w:t>un franc éclat de rire</w:t>
      </w:r>
      <w:r w:rsidR="007369EF">
        <w:t>.</w:t>
      </w:r>
    </w:p>
    <w:p w14:paraId="6F104A8E" w14:textId="77777777" w:rsidR="007369EF" w:rsidRDefault="007369EF" w:rsidP="007369EF">
      <w:r>
        <w:t>« </w:t>
      </w:r>
      <w:r w:rsidR="0071396A">
        <w:t>Je ne voudrais pas pour tout l</w:t>
      </w:r>
      <w:r>
        <w:t>’</w:t>
      </w:r>
      <w:r w:rsidR="0071396A">
        <w:t>or du monde que Scotland Yard apprît mon histoire</w:t>
      </w:r>
      <w:r>
        <w:t xml:space="preserve"> ! </w:t>
      </w:r>
      <w:r w:rsidR="0071396A">
        <w:t>s</w:t>
      </w:r>
      <w:r>
        <w:t>’</w:t>
      </w:r>
      <w:r w:rsidR="0071396A">
        <w:t>écria-t-il en tombant sur une chaise</w:t>
      </w:r>
      <w:r>
        <w:t xml:space="preserve">. </w:t>
      </w:r>
      <w:r w:rsidR="0071396A">
        <w:t>Ses hommes m</w:t>
      </w:r>
      <w:r>
        <w:t>’</w:t>
      </w:r>
      <w:r w:rsidR="0071396A">
        <w:t>en rebattraient à jamais les oreilles pour se ve</w:t>
      </w:r>
      <w:r w:rsidR="0071396A">
        <w:t>n</w:t>
      </w:r>
      <w:r w:rsidR="0071396A">
        <w:t>ger de tous mes sarcasmes</w:t>
      </w:r>
      <w:r>
        <w:t xml:space="preserve"> ! </w:t>
      </w:r>
      <w:r w:rsidR="0071396A">
        <w:t xml:space="preserve">Je peux me permettre </w:t>
      </w:r>
      <w:r w:rsidR="0071396A">
        <w:lastRenderedPageBreak/>
        <w:t>de rire</w:t>
      </w:r>
      <w:r>
        <w:t xml:space="preserve">, </w:t>
      </w:r>
      <w:r w:rsidR="0071396A">
        <w:t>parce que je sais que</w:t>
      </w:r>
      <w:r>
        <w:t xml:space="preserve">, </w:t>
      </w:r>
      <w:r w:rsidR="0071396A">
        <w:t>tôt ou tard</w:t>
      </w:r>
      <w:r>
        <w:t xml:space="preserve">, </w:t>
      </w:r>
      <w:r w:rsidR="0071396A">
        <w:t>je prendrai ma revanche</w:t>
      </w:r>
      <w:r>
        <w:t>.</w:t>
      </w:r>
    </w:p>
    <w:p w14:paraId="7B983318" w14:textId="77777777" w:rsidR="007369EF" w:rsidRDefault="007369EF" w:rsidP="007369EF">
      <w:r>
        <w:t>— </w:t>
      </w:r>
      <w:r w:rsidR="0071396A">
        <w:t>Qu</w:t>
      </w:r>
      <w:r>
        <w:t>’</w:t>
      </w:r>
      <w:r w:rsidR="0071396A">
        <w:t>est-ce qui s</w:t>
      </w:r>
      <w:r>
        <w:t>’</w:t>
      </w:r>
      <w:r w:rsidR="0071396A">
        <w:t>est passé</w:t>
      </w:r>
      <w:r>
        <w:t xml:space="preserve"> ? </w:t>
      </w:r>
      <w:r w:rsidR="0071396A">
        <w:t>demandai-je</w:t>
      </w:r>
      <w:r>
        <w:t>.</w:t>
      </w:r>
    </w:p>
    <w:p w14:paraId="58483C96" w14:textId="77777777" w:rsidR="007369EF" w:rsidRDefault="007369EF" w:rsidP="007369EF">
      <w:r>
        <w:t>— </w:t>
      </w:r>
      <w:r w:rsidR="0071396A">
        <w:t>Je vais vous faire rire à mes dépens</w:t>
      </w:r>
      <w:r>
        <w:t xml:space="preserve">, </w:t>
      </w:r>
      <w:r w:rsidR="0071396A">
        <w:t>mais peu importe</w:t>
      </w:r>
      <w:r>
        <w:t xml:space="preserve"> ! </w:t>
      </w:r>
      <w:r w:rsidR="0071396A">
        <w:t>La vieille a traîné la jambe un bout de chemin</w:t>
      </w:r>
      <w:r>
        <w:t xml:space="preserve">, </w:t>
      </w:r>
      <w:r w:rsidR="0071396A">
        <w:t>puis elle a fait se</w:t>
      </w:r>
      <w:r w:rsidR="0071396A">
        <w:t>m</w:t>
      </w:r>
      <w:r w:rsidR="0071396A">
        <w:t>blant d</w:t>
      </w:r>
      <w:r>
        <w:t>’</w:t>
      </w:r>
      <w:r w:rsidR="0071396A">
        <w:t>avoir mal à un pied</w:t>
      </w:r>
      <w:r>
        <w:t xml:space="preserve">. </w:t>
      </w:r>
      <w:r w:rsidR="0071396A">
        <w:t>Elle s</w:t>
      </w:r>
      <w:r>
        <w:t>’</w:t>
      </w:r>
      <w:r w:rsidR="0071396A">
        <w:t>est arrêtée et elle a hélé un fi</w:t>
      </w:r>
      <w:r w:rsidR="0071396A">
        <w:t>a</w:t>
      </w:r>
      <w:r w:rsidR="0071396A">
        <w:t>cre qui se trouvait à passer</w:t>
      </w:r>
      <w:r>
        <w:t xml:space="preserve">. </w:t>
      </w:r>
      <w:r w:rsidR="0071396A">
        <w:t>Je me suis arrangé pour être à portée de sa voix</w:t>
      </w:r>
      <w:r>
        <w:t xml:space="preserve">. </w:t>
      </w:r>
      <w:r w:rsidR="0071396A">
        <w:t>Mais c</w:t>
      </w:r>
      <w:r>
        <w:t>’</w:t>
      </w:r>
      <w:r w:rsidR="0071396A">
        <w:t>était une précaution tout à fait inutile</w:t>
      </w:r>
      <w:r>
        <w:t xml:space="preserve"> : </w:t>
      </w:r>
      <w:r w:rsidR="0071396A">
        <w:t>elle a crié son adresse de manière à être entendu de l</w:t>
      </w:r>
      <w:r>
        <w:t>’</w:t>
      </w:r>
      <w:r w:rsidR="0071396A">
        <w:t>autre côté de la rue</w:t>
      </w:r>
      <w:r>
        <w:t>. « </w:t>
      </w:r>
      <w:r w:rsidR="0071396A">
        <w:t>Conduisez-moi au numéro 13 de la rue Duncan</w:t>
      </w:r>
      <w:r>
        <w:t xml:space="preserve">, </w:t>
      </w:r>
      <w:proofErr w:type="spellStart"/>
      <w:r w:rsidR="0071396A">
        <w:t>Houn</w:t>
      </w:r>
      <w:r w:rsidR="0071396A">
        <w:t>d</w:t>
      </w:r>
      <w:r w:rsidR="0071396A">
        <w:t>sditch</w:t>
      </w:r>
      <w:proofErr w:type="spellEnd"/>
      <w:r>
        <w:t> ! »</w:t>
      </w:r>
      <w:r w:rsidR="0071396A">
        <w:t xml:space="preserve"> Cela prenait tournure de vérité</w:t>
      </w:r>
      <w:r>
        <w:t xml:space="preserve">. </w:t>
      </w:r>
      <w:r w:rsidR="0071396A">
        <w:t>Quand je l</w:t>
      </w:r>
      <w:r>
        <w:t>’</w:t>
      </w:r>
      <w:r w:rsidR="0071396A">
        <w:t>ai eu vue bien installée à l</w:t>
      </w:r>
      <w:r>
        <w:t>’</w:t>
      </w:r>
      <w:r w:rsidR="0071396A">
        <w:t>intérieur</w:t>
      </w:r>
      <w:r>
        <w:t xml:space="preserve">, </w:t>
      </w:r>
      <w:r w:rsidR="0071396A">
        <w:t>je me suis perché à l</w:t>
      </w:r>
      <w:r>
        <w:t>’</w:t>
      </w:r>
      <w:r w:rsidR="0071396A">
        <w:t>arrière</w:t>
      </w:r>
      <w:r>
        <w:t xml:space="preserve">. </w:t>
      </w:r>
      <w:r w:rsidR="0071396A">
        <w:t>C</w:t>
      </w:r>
      <w:r>
        <w:t>’</w:t>
      </w:r>
      <w:r w:rsidR="0071396A">
        <w:t>est un art dans lequel tout détective devrait exceller</w:t>
      </w:r>
      <w:r>
        <w:t xml:space="preserve">. </w:t>
      </w:r>
      <w:r w:rsidR="0071396A">
        <w:t>Puis nous avons roulé sans arrêt jusqu</w:t>
      </w:r>
      <w:r>
        <w:t>’</w:t>
      </w:r>
      <w:r w:rsidR="0071396A">
        <w:t>à la maison en question</w:t>
      </w:r>
      <w:r>
        <w:t xml:space="preserve">. </w:t>
      </w:r>
      <w:r w:rsidR="0071396A">
        <w:t>Avant d</w:t>
      </w:r>
      <w:r>
        <w:t>’</w:t>
      </w:r>
      <w:r w:rsidR="0071396A">
        <w:t>arriver devant la porte</w:t>
      </w:r>
      <w:r>
        <w:t xml:space="preserve">, </w:t>
      </w:r>
      <w:r w:rsidR="0071396A">
        <w:t>j</w:t>
      </w:r>
      <w:r>
        <w:t>’</w:t>
      </w:r>
      <w:r w:rsidR="0071396A">
        <w:t>ai sauté et j</w:t>
      </w:r>
      <w:r>
        <w:t>’</w:t>
      </w:r>
      <w:r w:rsidR="0071396A">
        <w:t>ai fait à pied le reste du chemin</w:t>
      </w:r>
      <w:r>
        <w:t xml:space="preserve">, </w:t>
      </w:r>
      <w:r w:rsidR="0071396A">
        <w:t>nonchalamment</w:t>
      </w:r>
      <w:r>
        <w:t xml:space="preserve">. </w:t>
      </w:r>
      <w:r w:rsidR="0071396A">
        <w:t>Le fiacre s</w:t>
      </w:r>
      <w:r>
        <w:t>’</w:t>
      </w:r>
      <w:r w:rsidR="0071396A">
        <w:t>est arrêté</w:t>
      </w:r>
      <w:r>
        <w:t xml:space="preserve">. </w:t>
      </w:r>
      <w:r w:rsidR="0071396A">
        <w:t>Le cocher est descendu</w:t>
      </w:r>
      <w:r>
        <w:t xml:space="preserve">. </w:t>
      </w:r>
      <w:r w:rsidR="0071396A">
        <w:t>Il a ouvert la portière et il a attendu</w:t>
      </w:r>
      <w:r>
        <w:t xml:space="preserve">. </w:t>
      </w:r>
      <w:r w:rsidR="0071396A">
        <w:t>Quand je me rapprochai de lui</w:t>
      </w:r>
      <w:r>
        <w:t xml:space="preserve">, </w:t>
      </w:r>
      <w:r w:rsidR="0071396A">
        <w:t>il fouillait avec furie sa voiture vide en dév</w:t>
      </w:r>
      <w:r w:rsidR="0071396A">
        <w:t>i</w:t>
      </w:r>
      <w:r w:rsidR="0071396A">
        <w:t>dant tout un chapelet de blasphèmes</w:t>
      </w:r>
      <w:r>
        <w:t xml:space="preserve">. </w:t>
      </w:r>
      <w:r w:rsidR="0071396A">
        <w:t>De la voyageuse</w:t>
      </w:r>
      <w:r>
        <w:t xml:space="preserve">, </w:t>
      </w:r>
      <w:r w:rsidR="0071396A">
        <w:t>plus s</w:t>
      </w:r>
      <w:r w:rsidR="0071396A">
        <w:t>i</w:t>
      </w:r>
      <w:r w:rsidR="0071396A">
        <w:t>gne ni trace</w:t>
      </w:r>
      <w:r>
        <w:t xml:space="preserve"> ! </w:t>
      </w:r>
      <w:r w:rsidR="0071396A">
        <w:t>Je crains qu</w:t>
      </w:r>
      <w:r>
        <w:t>’</w:t>
      </w:r>
      <w:r w:rsidR="0071396A">
        <w:t>il ne touche pas de sitôt le prix de sa course</w:t>
      </w:r>
      <w:r>
        <w:t xml:space="preserve">. </w:t>
      </w:r>
      <w:r w:rsidR="0071396A">
        <w:t>Au numéro 13</w:t>
      </w:r>
      <w:r>
        <w:t xml:space="preserve">, </w:t>
      </w:r>
      <w:r w:rsidR="0071396A">
        <w:t>nous avons appris que la maison appa</w:t>
      </w:r>
      <w:r w:rsidR="0071396A">
        <w:t>r</w:t>
      </w:r>
      <w:r w:rsidR="0071396A">
        <w:t>tient à un honnête colleur de papiers peints</w:t>
      </w:r>
      <w:r>
        <w:t xml:space="preserve">, </w:t>
      </w:r>
      <w:r w:rsidR="0071396A">
        <w:t>qui s</w:t>
      </w:r>
      <w:r>
        <w:t>’</w:t>
      </w:r>
      <w:r w:rsidR="0071396A">
        <w:t xml:space="preserve">appelle </w:t>
      </w:r>
      <w:proofErr w:type="spellStart"/>
      <w:r w:rsidR="0071396A">
        <w:t>Ke</w:t>
      </w:r>
      <w:r w:rsidR="0071396A">
        <w:t>s</w:t>
      </w:r>
      <w:r w:rsidR="0071396A">
        <w:t>wick</w:t>
      </w:r>
      <w:proofErr w:type="spellEnd"/>
      <w:r>
        <w:t xml:space="preserve">, </w:t>
      </w:r>
      <w:r w:rsidR="0071396A">
        <w:t>et qui n</w:t>
      </w:r>
      <w:r>
        <w:t>’</w:t>
      </w:r>
      <w:r w:rsidR="0071396A">
        <w:t>a jamais entendu parler ni de Sawyer ni de De</w:t>
      </w:r>
      <w:r w:rsidR="0071396A">
        <w:t>n</w:t>
      </w:r>
      <w:r w:rsidR="0071396A">
        <w:t>nis</w:t>
      </w:r>
      <w:r>
        <w:t>.</w:t>
      </w:r>
    </w:p>
    <w:p w14:paraId="1FEE3D18" w14:textId="77777777" w:rsidR="007369EF" w:rsidRDefault="007369EF" w:rsidP="007369EF">
      <w:r>
        <w:t>— </w:t>
      </w:r>
      <w:r w:rsidR="0071396A">
        <w:t>Vous ne voulez pas dire</w:t>
      </w:r>
      <w:r>
        <w:t xml:space="preserve">, </w:t>
      </w:r>
      <w:r w:rsidR="0071396A">
        <w:t>m</w:t>
      </w:r>
      <w:r>
        <w:t>’</w:t>
      </w:r>
      <w:r w:rsidR="0071396A">
        <w:t>écriai-je au comble de l</w:t>
      </w:r>
      <w:r>
        <w:t>’</w:t>
      </w:r>
      <w:r w:rsidR="0071396A">
        <w:t>étonnement</w:t>
      </w:r>
      <w:r>
        <w:t xml:space="preserve">, </w:t>
      </w:r>
      <w:r w:rsidR="0071396A">
        <w:t>que cette faible vieillarde soit sortie à votre insu du fiacre en marche</w:t>
      </w:r>
      <w:r>
        <w:t> ?</w:t>
      </w:r>
    </w:p>
    <w:p w14:paraId="3E5ABCD3" w14:textId="66492A72" w:rsidR="007369EF" w:rsidRDefault="007369EF" w:rsidP="007369EF">
      <w:r>
        <w:t>— </w:t>
      </w:r>
      <w:r w:rsidR="0071396A">
        <w:t>Le diable soit de la vieille femme</w:t>
      </w:r>
      <w:r>
        <w:t xml:space="preserve"> ! </w:t>
      </w:r>
      <w:r w:rsidR="0071396A">
        <w:t>dit Sherlock Holmes</w:t>
      </w:r>
      <w:r>
        <w:t xml:space="preserve">. </w:t>
      </w:r>
      <w:r w:rsidR="0071396A">
        <w:t>C</w:t>
      </w:r>
      <w:r>
        <w:t>’</w:t>
      </w:r>
      <w:r w:rsidR="0071396A">
        <w:t>est nous qui nous sommes laissé berner comme des vieilles femmes</w:t>
      </w:r>
      <w:r>
        <w:t xml:space="preserve"> ! </w:t>
      </w:r>
      <w:r w:rsidR="0071396A">
        <w:t>C</w:t>
      </w:r>
      <w:r>
        <w:t>’</w:t>
      </w:r>
      <w:r w:rsidR="0071396A">
        <w:t>était sûrement un homme jeune et actif</w:t>
      </w:r>
      <w:r>
        <w:t xml:space="preserve">, </w:t>
      </w:r>
      <w:r w:rsidR="0071396A">
        <w:t>et</w:t>
      </w:r>
      <w:r>
        <w:t xml:space="preserve">, </w:t>
      </w:r>
      <w:r w:rsidR="0071396A">
        <w:t>de plus</w:t>
      </w:r>
      <w:r>
        <w:t xml:space="preserve">, </w:t>
      </w:r>
      <w:r w:rsidR="0071396A">
        <w:t>un excellent comédien</w:t>
      </w:r>
      <w:r>
        <w:t xml:space="preserve">. </w:t>
      </w:r>
      <w:r w:rsidR="0071396A">
        <w:t xml:space="preserve">Le déguisement était </w:t>
      </w:r>
      <w:r w:rsidR="0071396A">
        <w:lastRenderedPageBreak/>
        <w:t>impayable</w:t>
      </w:r>
      <w:r>
        <w:t xml:space="preserve">. </w:t>
      </w:r>
      <w:r w:rsidR="0071396A">
        <w:t>Il s</w:t>
      </w:r>
      <w:r>
        <w:t>’</w:t>
      </w:r>
      <w:r w:rsidR="0071396A">
        <w:t>en est servi pour me semer</w:t>
      </w:r>
      <w:r>
        <w:t xml:space="preserve">. </w:t>
      </w:r>
      <w:r w:rsidR="0071396A">
        <w:t>Ceci prouve que l</w:t>
      </w:r>
      <w:r>
        <w:t>’</w:t>
      </w:r>
      <w:r w:rsidR="0071396A">
        <w:t>homme que nous reche</w:t>
      </w:r>
      <w:r w:rsidR="0071396A">
        <w:t>r</w:t>
      </w:r>
      <w:r w:rsidR="0071396A">
        <w:t>chons n</w:t>
      </w:r>
      <w:r>
        <w:t>’</w:t>
      </w:r>
      <w:r w:rsidR="0071396A">
        <w:t>est pas si isolé que je me l</w:t>
      </w:r>
      <w:r>
        <w:t>’</w:t>
      </w:r>
      <w:r w:rsidR="0071396A">
        <w:t>imaginais</w:t>
      </w:r>
      <w:r>
        <w:t xml:space="preserve">. </w:t>
      </w:r>
      <w:r w:rsidR="0071396A">
        <w:t>Il a des amis prêts à s</w:t>
      </w:r>
      <w:r>
        <w:t>’</w:t>
      </w:r>
      <w:r w:rsidR="0071396A">
        <w:t>exposer pour lui</w:t>
      </w:r>
      <w:r>
        <w:t xml:space="preserve">… </w:t>
      </w:r>
      <w:r w:rsidR="0071396A">
        <w:t>Docteur</w:t>
      </w:r>
      <w:r>
        <w:t xml:space="preserve">, </w:t>
      </w:r>
      <w:r w:rsidR="0071396A">
        <w:t>vous avez l</w:t>
      </w:r>
      <w:r>
        <w:t>’</w:t>
      </w:r>
      <w:r w:rsidR="0071396A">
        <w:t>air vanné</w:t>
      </w:r>
      <w:r>
        <w:t xml:space="preserve"> ! </w:t>
      </w:r>
      <w:proofErr w:type="spellStart"/>
      <w:r w:rsidR="0071396A">
        <w:t>Allez vous</w:t>
      </w:r>
      <w:proofErr w:type="spellEnd"/>
      <w:r w:rsidR="0071396A">
        <w:t xml:space="preserve"> coucher</w:t>
      </w:r>
      <w:r>
        <w:t xml:space="preserve">, </w:t>
      </w:r>
      <w:r w:rsidR="0071396A">
        <w:t>si vous m</w:t>
      </w:r>
      <w:r>
        <w:t>’</w:t>
      </w:r>
      <w:r w:rsidR="0071396A">
        <w:t>en croyez</w:t>
      </w:r>
      <w:r>
        <w:t>. »</w:t>
      </w:r>
    </w:p>
    <w:p w14:paraId="562A90A2" w14:textId="77777777" w:rsidR="007369EF" w:rsidRDefault="0071396A" w:rsidP="007369EF">
      <w:r>
        <w:t>J</w:t>
      </w:r>
      <w:r w:rsidR="007369EF">
        <w:t>’</w:t>
      </w:r>
      <w:r>
        <w:t>obéis de bonne grâce à cette injonction</w:t>
      </w:r>
      <w:r w:rsidR="007369EF">
        <w:t xml:space="preserve"> : </w:t>
      </w:r>
      <w:r>
        <w:t>je me sentais à bout de forces</w:t>
      </w:r>
      <w:r w:rsidR="007369EF">
        <w:t xml:space="preserve">. </w:t>
      </w:r>
      <w:r>
        <w:t>Holmes resta assis devant le feu qui couvait sous la cendre</w:t>
      </w:r>
      <w:r w:rsidR="007369EF">
        <w:t xml:space="preserve">. </w:t>
      </w:r>
      <w:r>
        <w:t>Il médita longuement sur le problème qu</w:t>
      </w:r>
      <w:r w:rsidR="007369EF">
        <w:t>’</w:t>
      </w:r>
      <w:r>
        <w:t>il avait à cœur de résoudre</w:t>
      </w:r>
      <w:r w:rsidR="007369EF">
        <w:t>.</w:t>
      </w:r>
    </w:p>
    <w:p w14:paraId="7F809810" w14:textId="77777777" w:rsidR="007369EF" w:rsidRDefault="0071396A" w:rsidP="007369EF">
      <w:r>
        <w:t>Fort avant dans la nuit</w:t>
      </w:r>
      <w:r w:rsidR="007369EF">
        <w:t xml:space="preserve">, </w:t>
      </w:r>
      <w:r>
        <w:t>j</w:t>
      </w:r>
      <w:r w:rsidR="007369EF">
        <w:t>’</w:t>
      </w:r>
      <w:r>
        <w:t>entendis en effet les gémiss</w:t>
      </w:r>
      <w:r>
        <w:t>e</w:t>
      </w:r>
      <w:r>
        <w:t>ments mélancoliques de son violon</w:t>
      </w:r>
      <w:r w:rsidR="007369EF">
        <w:t>.</w:t>
      </w:r>
    </w:p>
    <w:p w14:paraId="7BFDC276" w14:textId="39FB79E8" w:rsidR="0071396A" w:rsidRDefault="007369EF" w:rsidP="007369EF">
      <w:pPr>
        <w:pStyle w:val="Titre1"/>
      </w:pPr>
      <w:bookmarkStart w:id="5" w:name="_Toc203492999"/>
      <w:r>
        <w:lastRenderedPageBreak/>
        <w:t>Chapitre VI</w:t>
      </w:r>
      <w:r w:rsidR="004E080E">
        <w:br/>
      </w:r>
      <w:r w:rsidR="004E080E">
        <w:br/>
      </w:r>
      <w:r w:rsidR="0071396A">
        <w:t xml:space="preserve">Tobias </w:t>
      </w:r>
      <w:proofErr w:type="spellStart"/>
      <w:r w:rsidR="0071396A">
        <w:t>Gregson</w:t>
      </w:r>
      <w:proofErr w:type="spellEnd"/>
      <w:r w:rsidR="0071396A">
        <w:t xml:space="preserve"> montre son savoir-faire</w:t>
      </w:r>
      <w:bookmarkEnd w:id="5"/>
    </w:p>
    <w:p w14:paraId="511A1643" w14:textId="77777777" w:rsidR="0071396A" w:rsidRDefault="0071396A"/>
    <w:p w14:paraId="48C3B1BA" w14:textId="77777777" w:rsidR="007369EF" w:rsidRDefault="0071396A" w:rsidP="007369EF">
      <w:r>
        <w:t xml:space="preserve">Les journaux du lendemain ne parlaient que du </w:t>
      </w:r>
      <w:r w:rsidR="007369EF">
        <w:t>« </w:t>
      </w:r>
      <w:r>
        <w:t>mystère de Brixton</w:t>
      </w:r>
      <w:r w:rsidR="007369EF">
        <w:t xml:space="preserve"> ». </w:t>
      </w:r>
      <w:r>
        <w:t>Tous en donnaient un compte rendu détaillé</w:t>
      </w:r>
      <w:r w:rsidR="007369EF">
        <w:t xml:space="preserve"> ; </w:t>
      </w:r>
      <w:r>
        <w:t>ce</w:t>
      </w:r>
      <w:r>
        <w:t>r</w:t>
      </w:r>
      <w:r>
        <w:t>tains y consacraient même leur article de tête</w:t>
      </w:r>
      <w:r w:rsidR="007369EF">
        <w:t xml:space="preserve">. </w:t>
      </w:r>
      <w:r>
        <w:t>Ils contenaient quelques renseignements nouveaux</w:t>
      </w:r>
      <w:r w:rsidR="007369EF">
        <w:t xml:space="preserve">. </w:t>
      </w:r>
      <w:r>
        <w:t>J</w:t>
      </w:r>
      <w:r w:rsidR="007369EF">
        <w:t>’</w:t>
      </w:r>
      <w:r>
        <w:t>ai gardé dans mes arch</w:t>
      </w:r>
      <w:r>
        <w:t>i</w:t>
      </w:r>
      <w:r>
        <w:t>ves plusieurs coupures se rapportant à cette affaire</w:t>
      </w:r>
      <w:r w:rsidR="007369EF">
        <w:t xml:space="preserve">. </w:t>
      </w:r>
      <w:r>
        <w:t>En voici un résumé</w:t>
      </w:r>
      <w:r w:rsidR="007369EF">
        <w:t>.</w:t>
      </w:r>
    </w:p>
    <w:p w14:paraId="2F37D5BD" w14:textId="77777777" w:rsidR="007369EF" w:rsidRDefault="0071396A" w:rsidP="007369EF">
      <w:r>
        <w:t>D</w:t>
      </w:r>
      <w:r w:rsidR="007369EF">
        <w:t>’</w:t>
      </w:r>
      <w:r>
        <w:t xml:space="preserve">après le </w:t>
      </w:r>
      <w:r>
        <w:rPr>
          <w:i/>
          <w:iCs/>
        </w:rPr>
        <w:t>Daily Telegraph</w:t>
      </w:r>
      <w:r w:rsidR="007369EF">
        <w:t xml:space="preserve">, </w:t>
      </w:r>
      <w:r>
        <w:t>les annales du crime fourni</w:t>
      </w:r>
      <w:r>
        <w:t>s</w:t>
      </w:r>
      <w:r>
        <w:t>saient peu d</w:t>
      </w:r>
      <w:r w:rsidR="007369EF">
        <w:t>’</w:t>
      </w:r>
      <w:r>
        <w:t>exemples de tragédies accomplies dans des circon</w:t>
      </w:r>
      <w:r>
        <w:t>s</w:t>
      </w:r>
      <w:r>
        <w:t>tances plus mystérieuses</w:t>
      </w:r>
      <w:r w:rsidR="007369EF">
        <w:t xml:space="preserve">. </w:t>
      </w:r>
      <w:r>
        <w:t>Le nom allemand de la victime</w:t>
      </w:r>
      <w:r w:rsidR="007369EF">
        <w:t xml:space="preserve">, </w:t>
      </w:r>
      <w:r>
        <w:t>l</w:t>
      </w:r>
      <w:r w:rsidR="007369EF">
        <w:t>’</w:t>
      </w:r>
      <w:r>
        <w:t>absence de tout mobile</w:t>
      </w:r>
      <w:r w:rsidR="007369EF">
        <w:t xml:space="preserve">, </w:t>
      </w:r>
      <w:r>
        <w:t>la sinistre inscription sur le mur</w:t>
      </w:r>
      <w:r w:rsidR="007369EF">
        <w:t xml:space="preserve">, </w:t>
      </w:r>
      <w:r>
        <w:t>tout dénonçait la main de réfugiés politiques et de révolutionnaires</w:t>
      </w:r>
      <w:r w:rsidR="007369EF">
        <w:t xml:space="preserve">. </w:t>
      </w:r>
      <w:r>
        <w:t>Les socialistes comptaient aux États-Unis de nombreux adeptes</w:t>
      </w:r>
      <w:r w:rsidR="007369EF">
        <w:t xml:space="preserve">. </w:t>
      </w:r>
      <w:r>
        <w:t>C</w:t>
      </w:r>
      <w:r w:rsidR="007369EF">
        <w:t>’</w:t>
      </w:r>
      <w:r>
        <w:t>était ceux-ci qui</w:t>
      </w:r>
      <w:r w:rsidR="007369EF">
        <w:t xml:space="preserve">, </w:t>
      </w:r>
      <w:r>
        <w:t>de toute évidence</w:t>
      </w:r>
      <w:r w:rsidR="007369EF">
        <w:t xml:space="preserve">, </w:t>
      </w:r>
      <w:r>
        <w:t xml:space="preserve">avaient expédié </w:t>
      </w:r>
      <w:proofErr w:type="spellStart"/>
      <w:r>
        <w:t>Drebber</w:t>
      </w:r>
      <w:proofErr w:type="spellEnd"/>
      <w:r>
        <w:t xml:space="preserve"> pour une infraction quelconque à leurs lois non écrites</w:t>
      </w:r>
      <w:r w:rsidR="007369EF">
        <w:t xml:space="preserve">. </w:t>
      </w:r>
      <w:r>
        <w:t xml:space="preserve">Après une brève allusion à la </w:t>
      </w:r>
      <w:proofErr w:type="spellStart"/>
      <w:r>
        <w:t>Wehmgericht</w:t>
      </w:r>
      <w:proofErr w:type="spellEnd"/>
      <w:r w:rsidR="007369EF">
        <w:t xml:space="preserve">, </w:t>
      </w:r>
      <w:r>
        <w:t>aux Carbonari</w:t>
      </w:r>
      <w:r w:rsidR="007369EF">
        <w:t xml:space="preserve">, </w:t>
      </w:r>
      <w:r>
        <w:t>à la ma</w:t>
      </w:r>
      <w:r>
        <w:t>r</w:t>
      </w:r>
      <w:r>
        <w:t>quise de Brinvilliers</w:t>
      </w:r>
      <w:r w:rsidR="007369EF">
        <w:t xml:space="preserve">, </w:t>
      </w:r>
      <w:r>
        <w:t xml:space="preserve">aux assassinats de la Grande Route de </w:t>
      </w:r>
      <w:proofErr w:type="spellStart"/>
      <w:r>
        <w:t>Ra</w:t>
      </w:r>
      <w:r>
        <w:t>t</w:t>
      </w:r>
      <w:r>
        <w:t>cliff</w:t>
      </w:r>
      <w:proofErr w:type="spellEnd"/>
      <w:r w:rsidR="007369EF">
        <w:t xml:space="preserve">, </w:t>
      </w:r>
      <w:r>
        <w:t>l</w:t>
      </w:r>
      <w:r w:rsidR="007369EF">
        <w:t>’</w:t>
      </w:r>
      <w:r>
        <w:t>article s</w:t>
      </w:r>
      <w:r w:rsidR="007369EF">
        <w:t>’</w:t>
      </w:r>
      <w:r>
        <w:t>achevait sur une remontrance au gouvernement</w:t>
      </w:r>
      <w:r w:rsidR="007369EF">
        <w:t xml:space="preserve"> : </w:t>
      </w:r>
      <w:r>
        <w:t>il préconisait une surveillance plus étroite des étrangers en A</w:t>
      </w:r>
      <w:r>
        <w:t>n</w:t>
      </w:r>
      <w:r>
        <w:t>gleterre</w:t>
      </w:r>
      <w:r w:rsidR="007369EF">
        <w:t>.</w:t>
      </w:r>
    </w:p>
    <w:p w14:paraId="4B5B1D2E" w14:textId="2A94DC05" w:rsidR="007369EF" w:rsidRDefault="0071396A" w:rsidP="007369EF">
      <w:r>
        <w:t xml:space="preserve">Les commentaires du </w:t>
      </w:r>
      <w:r>
        <w:rPr>
          <w:i/>
          <w:iCs/>
        </w:rPr>
        <w:t>Standard</w:t>
      </w:r>
      <w:r>
        <w:t xml:space="preserve"> roulaient sur le fait que de tels outrages à la morale publique avaient généralement lieu sous un gouvernement libéral</w:t>
      </w:r>
      <w:r w:rsidR="007369EF">
        <w:t xml:space="preserve">. </w:t>
      </w:r>
      <w:r>
        <w:t>Ils étaient un effet de l</w:t>
      </w:r>
      <w:r w:rsidR="007369EF">
        <w:t>’</w:t>
      </w:r>
      <w:r>
        <w:t>ébranlement des convictions dans les masses populaires et de l</w:t>
      </w:r>
      <w:r w:rsidR="007369EF">
        <w:t>’</w:t>
      </w:r>
      <w:r>
        <w:t>affaiblissement subséquent de toute autorité</w:t>
      </w:r>
      <w:r w:rsidR="007369EF">
        <w:t xml:space="preserve">. </w:t>
      </w:r>
      <w:r>
        <w:t xml:space="preserve">La victime était un américain qui séjournait à Londres depuis quelques </w:t>
      </w:r>
      <w:r>
        <w:lastRenderedPageBreak/>
        <w:t>sema</w:t>
      </w:r>
      <w:r>
        <w:t>i</w:t>
      </w:r>
      <w:r>
        <w:t>nes</w:t>
      </w:r>
      <w:r w:rsidR="007369EF">
        <w:t xml:space="preserve">. </w:t>
      </w:r>
      <w:r>
        <w:t xml:space="preserve">Il avait pris pension chez </w:t>
      </w:r>
      <w:r w:rsidR="007369EF">
        <w:t>M</w:t>
      </w:r>
      <w:r w:rsidR="007369EF" w:rsidRPr="007369EF">
        <w:rPr>
          <w:vertAlign w:val="superscript"/>
        </w:rPr>
        <w:t>me</w:t>
      </w:r>
      <w:r w:rsidR="007369EF">
        <w:t> </w:t>
      </w:r>
      <w:r>
        <w:t>Charpentier à Torquay Te</w:t>
      </w:r>
      <w:r>
        <w:t>r</w:t>
      </w:r>
      <w:r>
        <w:t>race</w:t>
      </w:r>
      <w:r w:rsidR="007369EF">
        <w:t xml:space="preserve">, </w:t>
      </w:r>
      <w:proofErr w:type="spellStart"/>
      <w:r>
        <w:t>Camberwell</w:t>
      </w:r>
      <w:proofErr w:type="spellEnd"/>
      <w:r w:rsidR="007369EF">
        <w:t xml:space="preserve">. </w:t>
      </w:r>
      <w:r>
        <w:t>Il avait pour compagnon de voyage son secr</w:t>
      </w:r>
      <w:r>
        <w:t>é</w:t>
      </w:r>
      <w:r>
        <w:t>taire particulier</w:t>
      </w:r>
      <w:r w:rsidR="007369EF">
        <w:t>, M. </w:t>
      </w:r>
      <w:r>
        <w:t xml:space="preserve">Joseph </w:t>
      </w:r>
      <w:proofErr w:type="spellStart"/>
      <w:r>
        <w:t>Stangerson</w:t>
      </w:r>
      <w:proofErr w:type="spellEnd"/>
      <w:r w:rsidR="007369EF">
        <w:t xml:space="preserve">. </w:t>
      </w:r>
      <w:r>
        <w:t>Tous deux avaient pris congé de leur h</w:t>
      </w:r>
      <w:r>
        <w:t>ô</w:t>
      </w:r>
      <w:r>
        <w:t>tesse le mardi 4 courant et ils étaient partis pour la gare d</w:t>
      </w:r>
      <w:r w:rsidR="007369EF">
        <w:t>’</w:t>
      </w:r>
      <w:proofErr w:type="spellStart"/>
      <w:r>
        <w:t>Euston</w:t>
      </w:r>
      <w:proofErr w:type="spellEnd"/>
      <w:r>
        <w:t xml:space="preserve"> avec l</w:t>
      </w:r>
      <w:r w:rsidR="007369EF">
        <w:t>’</w:t>
      </w:r>
      <w:r>
        <w:t>intention déclarée de prendre l</w:t>
      </w:r>
      <w:r w:rsidR="007369EF">
        <w:t>’</w:t>
      </w:r>
      <w:r>
        <w:t>express de Liverpool</w:t>
      </w:r>
      <w:r w:rsidR="007369EF">
        <w:t xml:space="preserve">. </w:t>
      </w:r>
      <w:r>
        <w:t>On les avait vus ensuite sur le quai</w:t>
      </w:r>
      <w:r w:rsidR="007369EF">
        <w:t xml:space="preserve">. </w:t>
      </w:r>
      <w:r>
        <w:t>De ce moment jusqu</w:t>
      </w:r>
      <w:r w:rsidR="007369EF">
        <w:t>’</w:t>
      </w:r>
      <w:r>
        <w:t xml:space="preserve">à la découverte du cadavre de </w:t>
      </w:r>
      <w:r w:rsidR="007369EF">
        <w:t>M. </w:t>
      </w:r>
      <w:proofErr w:type="spellStart"/>
      <w:r>
        <w:t>Drebber</w:t>
      </w:r>
      <w:proofErr w:type="spellEnd"/>
      <w:r w:rsidR="007369EF">
        <w:t xml:space="preserve">, </w:t>
      </w:r>
      <w:r>
        <w:t>dans une maison inhabitée sur la route de Brixton</w:t>
      </w:r>
      <w:r w:rsidR="007369EF">
        <w:t xml:space="preserve">, </w:t>
      </w:r>
      <w:r>
        <w:t>à plusieurs kil</w:t>
      </w:r>
      <w:r>
        <w:t>o</w:t>
      </w:r>
      <w:r>
        <w:t>mètres d</w:t>
      </w:r>
      <w:r w:rsidR="007369EF">
        <w:t>’</w:t>
      </w:r>
      <w:proofErr w:type="spellStart"/>
      <w:r>
        <w:t>Euston</w:t>
      </w:r>
      <w:proofErr w:type="spellEnd"/>
      <w:r w:rsidR="007369EF">
        <w:t xml:space="preserve">, </w:t>
      </w:r>
      <w:r>
        <w:t>on ne savait pas ce qu</w:t>
      </w:r>
      <w:r w:rsidR="007369EF">
        <w:t>’</w:t>
      </w:r>
      <w:r>
        <w:t>ils avaient fait</w:t>
      </w:r>
      <w:r w:rsidR="007369EF">
        <w:t xml:space="preserve">. </w:t>
      </w:r>
      <w:r>
        <w:t xml:space="preserve">Qui avait amené </w:t>
      </w:r>
      <w:proofErr w:type="spellStart"/>
      <w:r>
        <w:t>Drebber</w:t>
      </w:r>
      <w:proofErr w:type="spellEnd"/>
      <w:r>
        <w:t xml:space="preserve"> dans cette maison</w:t>
      </w:r>
      <w:r w:rsidR="007369EF">
        <w:t xml:space="preserve"> ? </w:t>
      </w:r>
      <w:r>
        <w:t>De quelle manière y avait-il trouvé la mort</w:t>
      </w:r>
      <w:r w:rsidR="007369EF">
        <w:t xml:space="preserve"> ? </w:t>
      </w:r>
      <w:r>
        <w:t>Mystère</w:t>
      </w:r>
      <w:r w:rsidR="007369EF">
        <w:t xml:space="preserve"> ! </w:t>
      </w:r>
      <w:r>
        <w:t xml:space="preserve">On ignorait encore </w:t>
      </w:r>
      <w:proofErr w:type="spellStart"/>
      <w:r>
        <w:t>tout</w:t>
      </w:r>
      <w:proofErr w:type="spellEnd"/>
      <w:r>
        <w:t xml:space="preserve"> des allées et venues de </w:t>
      </w:r>
      <w:proofErr w:type="spellStart"/>
      <w:r>
        <w:t>Stangerson</w:t>
      </w:r>
      <w:proofErr w:type="spellEnd"/>
      <w:r w:rsidR="007369EF">
        <w:t xml:space="preserve">. </w:t>
      </w:r>
      <w:r>
        <w:t>On était heureux d</w:t>
      </w:r>
      <w:r w:rsidR="007369EF">
        <w:t>’</w:t>
      </w:r>
      <w:r>
        <w:t xml:space="preserve">apprendre que </w:t>
      </w:r>
      <w:r w:rsidR="007369EF">
        <w:t>MM. </w:t>
      </w:r>
      <w:r>
        <w:t xml:space="preserve">Lestrade et </w:t>
      </w:r>
      <w:proofErr w:type="spellStart"/>
      <w:r>
        <w:t>Gregson</w:t>
      </w:r>
      <w:proofErr w:type="spellEnd"/>
      <w:r w:rsidR="007369EF">
        <w:t xml:space="preserve">, </w:t>
      </w:r>
      <w:r>
        <w:t>tous deux de Scotland Yard</w:t>
      </w:r>
      <w:r w:rsidR="007369EF">
        <w:t xml:space="preserve">, </w:t>
      </w:r>
      <w:r>
        <w:t>instru</w:t>
      </w:r>
      <w:r>
        <w:t>i</w:t>
      </w:r>
      <w:r>
        <w:t>saient conjointement cette affaire</w:t>
      </w:r>
      <w:r w:rsidR="007369EF">
        <w:t xml:space="preserve">. </w:t>
      </w:r>
      <w:r>
        <w:t>Le crédit dont jouissaient ces deux officiers de police en faisait augurer l</w:t>
      </w:r>
      <w:r w:rsidR="007369EF">
        <w:t>’</w:t>
      </w:r>
      <w:r>
        <w:t>éclaircissement à brève échéance</w:t>
      </w:r>
      <w:r w:rsidR="007369EF">
        <w:t>.</w:t>
      </w:r>
    </w:p>
    <w:p w14:paraId="734948D0" w14:textId="0BF0E7D4" w:rsidR="007369EF" w:rsidRDefault="0071396A" w:rsidP="007369EF">
      <w:r>
        <w:t xml:space="preserve">Pour le </w:t>
      </w:r>
      <w:r>
        <w:rPr>
          <w:i/>
          <w:iCs/>
        </w:rPr>
        <w:t>Daily News</w:t>
      </w:r>
      <w:r w:rsidR="007369EF">
        <w:t xml:space="preserve">, </w:t>
      </w:r>
      <w:r>
        <w:t>le caractère politique du crime ne fa</w:t>
      </w:r>
      <w:r>
        <w:t>i</w:t>
      </w:r>
      <w:r>
        <w:t>sait point de doute</w:t>
      </w:r>
      <w:r w:rsidR="007369EF">
        <w:t xml:space="preserve">. </w:t>
      </w:r>
      <w:r>
        <w:t>Le despotisme</w:t>
      </w:r>
      <w:r w:rsidR="007369EF">
        <w:t xml:space="preserve">, </w:t>
      </w:r>
      <w:r>
        <w:t>la haine du libéralisme qui inspiraient les gouvernements du continent avaient eu pour e</w:t>
      </w:r>
      <w:r>
        <w:t>f</w:t>
      </w:r>
      <w:r>
        <w:t>fet d</w:t>
      </w:r>
      <w:r w:rsidR="007369EF">
        <w:t>’</w:t>
      </w:r>
      <w:r>
        <w:t>attirer chez nous un grand nombre d</w:t>
      </w:r>
      <w:r w:rsidR="007369EF">
        <w:t>’</w:t>
      </w:r>
      <w:r>
        <w:t>hommes qui auraient été d</w:t>
      </w:r>
      <w:r w:rsidR="007369EF">
        <w:t>’</w:t>
      </w:r>
      <w:r>
        <w:t>excellents citoyens sans le souvenir amer des persécutions qu</w:t>
      </w:r>
      <w:r w:rsidR="007369EF">
        <w:t>’</w:t>
      </w:r>
      <w:r>
        <w:t>ils avaient subies</w:t>
      </w:r>
      <w:r w:rsidR="007369EF">
        <w:t xml:space="preserve">. </w:t>
      </w:r>
      <w:r>
        <w:t>Toute infraction au code d</w:t>
      </w:r>
      <w:r w:rsidR="007369EF">
        <w:t>’</w:t>
      </w:r>
      <w:r>
        <w:t>honneur qui régissait ces hommes était punie de mort</w:t>
      </w:r>
      <w:r w:rsidR="007369EF">
        <w:t xml:space="preserve">. </w:t>
      </w:r>
      <w:r>
        <w:t>Il ne fallait rien négl</w:t>
      </w:r>
      <w:r>
        <w:t>i</w:t>
      </w:r>
      <w:r>
        <w:t>ger pour trouver le secrétaire</w:t>
      </w:r>
      <w:r w:rsidR="007369EF">
        <w:t xml:space="preserve">, </w:t>
      </w:r>
      <w:proofErr w:type="spellStart"/>
      <w:r>
        <w:t>Stangerson</w:t>
      </w:r>
      <w:proofErr w:type="spellEnd"/>
      <w:r w:rsidR="007369EF">
        <w:t xml:space="preserve">, </w:t>
      </w:r>
      <w:r>
        <w:t>et pour connaître certaines pa</w:t>
      </w:r>
      <w:r>
        <w:t>r</w:t>
      </w:r>
      <w:r>
        <w:t xml:space="preserve">ticularités des habitudes de </w:t>
      </w:r>
      <w:proofErr w:type="spellStart"/>
      <w:r>
        <w:t>Drebber</w:t>
      </w:r>
      <w:proofErr w:type="spellEnd"/>
      <w:r w:rsidR="007369EF">
        <w:t xml:space="preserve">. </w:t>
      </w:r>
      <w:r>
        <w:t>On avait fait un grand pas en découvrant l</w:t>
      </w:r>
      <w:r w:rsidR="007369EF">
        <w:t>’</w:t>
      </w:r>
      <w:r>
        <w:t>adresse de la maison où il avait pris pension</w:t>
      </w:r>
      <w:r w:rsidR="007369EF">
        <w:t xml:space="preserve">. </w:t>
      </w:r>
      <w:r>
        <w:t xml:space="preserve">Le résultat en était entièrement dû à la finesse et à la ténacité de </w:t>
      </w:r>
      <w:r w:rsidR="007369EF">
        <w:t>M. </w:t>
      </w:r>
      <w:proofErr w:type="spellStart"/>
      <w:r>
        <w:t>Gregson</w:t>
      </w:r>
      <w:proofErr w:type="spellEnd"/>
      <w:r>
        <w:t xml:space="preserve"> de Scotland Yard</w:t>
      </w:r>
      <w:r w:rsidR="007369EF">
        <w:t>.</w:t>
      </w:r>
    </w:p>
    <w:p w14:paraId="5C49E5F1" w14:textId="77777777" w:rsidR="007369EF" w:rsidRDefault="0071396A" w:rsidP="007369EF">
      <w:r>
        <w:lastRenderedPageBreak/>
        <w:t>Sherlock Holmes et moi</w:t>
      </w:r>
      <w:r w:rsidR="007369EF">
        <w:t xml:space="preserve">, </w:t>
      </w:r>
      <w:r>
        <w:t>nous lûmes ces articles en prenant notre petit déjeuner</w:t>
      </w:r>
      <w:r w:rsidR="007369EF">
        <w:t xml:space="preserve">. </w:t>
      </w:r>
      <w:r>
        <w:t>Sherlock Holmes s</w:t>
      </w:r>
      <w:r w:rsidR="007369EF">
        <w:t>’</w:t>
      </w:r>
      <w:r>
        <w:t>en amusa beaucoup</w:t>
      </w:r>
      <w:r w:rsidR="007369EF">
        <w:t>.</w:t>
      </w:r>
    </w:p>
    <w:p w14:paraId="23570B74" w14:textId="77777777" w:rsidR="007369EF" w:rsidRDefault="007369EF" w:rsidP="007369EF">
      <w:r>
        <w:t>« </w:t>
      </w:r>
      <w:r w:rsidR="0071396A">
        <w:t>Qu</w:t>
      </w:r>
      <w:r>
        <w:t>’</w:t>
      </w:r>
      <w:r w:rsidR="0071396A">
        <w:t>est-ce que je vous avais dit</w:t>
      </w:r>
      <w:r>
        <w:t xml:space="preserve"> ? </w:t>
      </w:r>
      <w:r w:rsidR="0071396A">
        <w:t>De toute façon</w:t>
      </w:r>
      <w:r>
        <w:t xml:space="preserve">, </w:t>
      </w:r>
      <w:r w:rsidR="0071396A">
        <w:t xml:space="preserve">Lestrade et </w:t>
      </w:r>
      <w:proofErr w:type="spellStart"/>
      <w:r w:rsidR="0071396A">
        <w:t>Gregson</w:t>
      </w:r>
      <w:proofErr w:type="spellEnd"/>
      <w:r w:rsidR="0071396A">
        <w:t xml:space="preserve"> triompheront</w:t>
      </w:r>
      <w:r>
        <w:t> !</w:t>
      </w:r>
    </w:p>
    <w:p w14:paraId="275E3844" w14:textId="77777777" w:rsidR="007369EF" w:rsidRDefault="007369EF" w:rsidP="007369EF">
      <w:r>
        <w:t>— </w:t>
      </w:r>
      <w:r w:rsidR="0071396A">
        <w:t>Cela dépendra de la tournure des événements</w:t>
      </w:r>
      <w:r>
        <w:t>.</w:t>
      </w:r>
    </w:p>
    <w:p w14:paraId="1B09C5CE" w14:textId="77777777" w:rsidR="007369EF" w:rsidRDefault="007369EF" w:rsidP="007369EF">
      <w:r>
        <w:t>— </w:t>
      </w:r>
      <w:r w:rsidR="0071396A">
        <w:t>Mais non</w:t>
      </w:r>
      <w:r>
        <w:t xml:space="preserve">, </w:t>
      </w:r>
      <w:r w:rsidR="0071396A">
        <w:t>pas du tout</w:t>
      </w:r>
      <w:r>
        <w:t xml:space="preserve"> ! </w:t>
      </w:r>
      <w:r w:rsidR="0071396A">
        <w:t>Si l</w:t>
      </w:r>
      <w:r>
        <w:t>’</w:t>
      </w:r>
      <w:r w:rsidR="0071396A">
        <w:t>homme est pincé</w:t>
      </w:r>
      <w:r>
        <w:t xml:space="preserve">, </w:t>
      </w:r>
      <w:r w:rsidR="0071396A">
        <w:t xml:space="preserve">ce sera </w:t>
      </w:r>
      <w:r w:rsidR="0071396A">
        <w:rPr>
          <w:i/>
          <w:iCs/>
        </w:rPr>
        <w:t>grâce</w:t>
      </w:r>
      <w:r w:rsidR="0071396A">
        <w:t xml:space="preserve"> à leurs efforts</w:t>
      </w:r>
      <w:r>
        <w:t xml:space="preserve"> ; </w:t>
      </w:r>
      <w:r w:rsidR="0071396A">
        <w:t>s</w:t>
      </w:r>
      <w:r>
        <w:t>’</w:t>
      </w:r>
      <w:r w:rsidR="0071396A">
        <w:t>il échappe</w:t>
      </w:r>
      <w:r>
        <w:t xml:space="preserve">, </w:t>
      </w:r>
      <w:r w:rsidR="0071396A">
        <w:t xml:space="preserve">ce sera en </w:t>
      </w:r>
      <w:r w:rsidR="0071396A">
        <w:rPr>
          <w:i/>
          <w:iCs/>
        </w:rPr>
        <w:t>dépit</w:t>
      </w:r>
      <w:r w:rsidR="0071396A">
        <w:t xml:space="preserve"> de leurs e</w:t>
      </w:r>
      <w:r w:rsidR="0071396A">
        <w:t>f</w:t>
      </w:r>
      <w:r w:rsidR="0071396A">
        <w:t>forts</w:t>
      </w:r>
      <w:r>
        <w:t xml:space="preserve"> : </w:t>
      </w:r>
      <w:r w:rsidR="0071396A">
        <w:t>c</w:t>
      </w:r>
      <w:r>
        <w:t>’</w:t>
      </w:r>
      <w:r w:rsidR="0071396A">
        <w:t>est face</w:t>
      </w:r>
      <w:r>
        <w:t xml:space="preserve">, </w:t>
      </w:r>
      <w:r w:rsidR="0071396A">
        <w:t>je gagne</w:t>
      </w:r>
      <w:r>
        <w:t xml:space="preserve">, </w:t>
      </w:r>
      <w:r w:rsidR="0071396A">
        <w:t>et pile</w:t>
      </w:r>
      <w:r>
        <w:t xml:space="preserve">, </w:t>
      </w:r>
      <w:r w:rsidR="0071396A">
        <w:t>tu perds</w:t>
      </w:r>
      <w:r>
        <w:t xml:space="preserve">. </w:t>
      </w:r>
      <w:r w:rsidR="0071396A">
        <w:t>Quoi qu</w:t>
      </w:r>
      <w:r>
        <w:t>’</w:t>
      </w:r>
      <w:r w:rsidR="0071396A">
        <w:t>ils fassent</w:t>
      </w:r>
      <w:r>
        <w:t xml:space="preserve">, </w:t>
      </w:r>
      <w:r w:rsidR="0071396A">
        <w:t>ils auront des admirateurs</w:t>
      </w:r>
      <w:r>
        <w:t xml:space="preserve">. </w:t>
      </w:r>
      <w:r w:rsidR="0071396A">
        <w:t>Un sot trouve toujours un plus sot qui l</w:t>
      </w:r>
      <w:r>
        <w:t>’</w:t>
      </w:r>
      <w:r w:rsidR="0071396A">
        <w:t>admire</w:t>
      </w:r>
      <w:r>
        <w:t>.</w:t>
      </w:r>
    </w:p>
    <w:p w14:paraId="5F22954F" w14:textId="77777777" w:rsidR="007369EF" w:rsidRDefault="007369EF" w:rsidP="007369EF">
      <w:r>
        <w:t>— </w:t>
      </w:r>
      <w:r w:rsidR="0071396A">
        <w:t>Que se passe-t-il</w:t>
      </w:r>
      <w:r>
        <w:t> ? »</w:t>
      </w:r>
      <w:r w:rsidR="0071396A">
        <w:t xml:space="preserve"> m</w:t>
      </w:r>
      <w:r>
        <w:t>’</w:t>
      </w:r>
      <w:r w:rsidR="0071396A">
        <w:t>écriai-je</w:t>
      </w:r>
      <w:r>
        <w:t>.</w:t>
      </w:r>
    </w:p>
    <w:p w14:paraId="045E35EB" w14:textId="77777777" w:rsidR="007369EF" w:rsidRDefault="0071396A" w:rsidP="007369EF">
      <w:r>
        <w:t>Tout à coup le trépignement de pas nombreux dans le ve</w:t>
      </w:r>
      <w:r>
        <w:t>s</w:t>
      </w:r>
      <w:r>
        <w:t>tibule puis dans l</w:t>
      </w:r>
      <w:r w:rsidR="007369EF">
        <w:t>’</w:t>
      </w:r>
      <w:r>
        <w:t>escalier s</w:t>
      </w:r>
      <w:r w:rsidR="007369EF">
        <w:t>’</w:t>
      </w:r>
      <w:r>
        <w:t>était fait entendre</w:t>
      </w:r>
      <w:r w:rsidR="007369EF">
        <w:t xml:space="preserve">, </w:t>
      </w:r>
      <w:r>
        <w:t>mêlé à de très s</w:t>
      </w:r>
      <w:r>
        <w:t>o</w:t>
      </w:r>
      <w:r>
        <w:t>nores expressions de dégoût de notre logeuse</w:t>
      </w:r>
      <w:r w:rsidR="007369EF">
        <w:t>.</w:t>
      </w:r>
    </w:p>
    <w:p w14:paraId="1E449730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>est la section de la police secrète de Baker Street</w:t>
      </w:r>
      <w:r>
        <w:t xml:space="preserve"> », </w:t>
      </w:r>
      <w:r w:rsidR="0071396A">
        <w:t>dit gravement mon compagnon</w:t>
      </w:r>
      <w:r>
        <w:t>.</w:t>
      </w:r>
    </w:p>
    <w:p w14:paraId="77CD8C33" w14:textId="77777777" w:rsidR="007369EF" w:rsidRDefault="0071396A" w:rsidP="007369EF">
      <w:r>
        <w:t>Au même instant firent irruption dans notre pièce une demi-douzaine de gamins des rues</w:t>
      </w:r>
      <w:r w:rsidR="007369EF">
        <w:t xml:space="preserve"> ; </w:t>
      </w:r>
      <w:r>
        <w:t>les plus sales et les plus déguenillés que j</w:t>
      </w:r>
      <w:r w:rsidR="007369EF">
        <w:t>’</w:t>
      </w:r>
      <w:r>
        <w:t>eusse jamais vus</w:t>
      </w:r>
      <w:r w:rsidR="007369EF">
        <w:t>.</w:t>
      </w:r>
    </w:p>
    <w:p w14:paraId="45BF8344" w14:textId="77777777" w:rsidR="007369EF" w:rsidRDefault="007369EF" w:rsidP="007369EF">
      <w:r>
        <w:t>« </w:t>
      </w:r>
      <w:r w:rsidR="0071396A">
        <w:t>Garde à vous</w:t>
      </w:r>
      <w:r>
        <w:t> ! »</w:t>
      </w:r>
      <w:r w:rsidR="0071396A">
        <w:t xml:space="preserve"> cria Holmes d</w:t>
      </w:r>
      <w:r>
        <w:t>’</w:t>
      </w:r>
      <w:r w:rsidR="0071396A">
        <w:t>une voix de stentor</w:t>
      </w:r>
      <w:r>
        <w:t>.</w:t>
      </w:r>
    </w:p>
    <w:p w14:paraId="418FC8FD" w14:textId="77777777" w:rsidR="007369EF" w:rsidRDefault="0071396A" w:rsidP="007369EF">
      <w:r>
        <w:t>Aussitôt les six petits drôles se mirent en rang comme a</w:t>
      </w:r>
      <w:r>
        <w:t>u</w:t>
      </w:r>
      <w:r>
        <w:t>tant de statuettes minables</w:t>
      </w:r>
      <w:r w:rsidR="007369EF">
        <w:t>.</w:t>
      </w:r>
    </w:p>
    <w:p w14:paraId="5D12E230" w14:textId="77777777" w:rsidR="007369EF" w:rsidRDefault="007369EF" w:rsidP="007369EF">
      <w:r>
        <w:t>« </w:t>
      </w:r>
      <w:r w:rsidR="0071396A">
        <w:t>A l</w:t>
      </w:r>
      <w:r>
        <w:t>’</w:t>
      </w:r>
      <w:r w:rsidR="0071396A">
        <w:t>avenir</w:t>
      </w:r>
      <w:r>
        <w:t xml:space="preserve">, </w:t>
      </w:r>
      <w:r w:rsidR="0071396A">
        <w:t>dit mon compagnon</w:t>
      </w:r>
      <w:r>
        <w:t xml:space="preserve">, </w:t>
      </w:r>
      <w:r w:rsidR="0071396A">
        <w:t>Wiggins seul me prése</w:t>
      </w:r>
      <w:r w:rsidR="0071396A">
        <w:t>n</w:t>
      </w:r>
      <w:r w:rsidR="0071396A">
        <w:t>tera votre rapport</w:t>
      </w:r>
      <w:r>
        <w:t xml:space="preserve">. </w:t>
      </w:r>
      <w:r w:rsidR="0071396A">
        <w:t>Vous l</w:t>
      </w:r>
      <w:r>
        <w:t>’</w:t>
      </w:r>
      <w:r w:rsidR="0071396A">
        <w:t>attendrez dans la rue</w:t>
      </w:r>
      <w:r>
        <w:t xml:space="preserve">. </w:t>
      </w:r>
      <w:r w:rsidR="0071396A">
        <w:t>Vous l</w:t>
      </w:r>
      <w:r>
        <w:t>’</w:t>
      </w:r>
      <w:r w:rsidR="0071396A">
        <w:t>avez d</w:t>
      </w:r>
      <w:r w:rsidR="0071396A">
        <w:t>é</w:t>
      </w:r>
      <w:r w:rsidR="0071396A">
        <w:t>couvert</w:t>
      </w:r>
      <w:r>
        <w:t xml:space="preserve">, </w:t>
      </w:r>
      <w:r w:rsidR="0071396A">
        <w:t>Wiggins</w:t>
      </w:r>
      <w:r>
        <w:t> ?</w:t>
      </w:r>
    </w:p>
    <w:p w14:paraId="1212D3E7" w14:textId="77777777" w:rsidR="007369EF" w:rsidRDefault="007369EF" w:rsidP="007369EF">
      <w:r>
        <w:t>— </w:t>
      </w:r>
      <w:r w:rsidR="0071396A">
        <w:t>Non</w:t>
      </w:r>
      <w:r>
        <w:t xml:space="preserve">, </w:t>
      </w:r>
      <w:r w:rsidR="0071396A">
        <w:t>monsieur</w:t>
      </w:r>
      <w:r>
        <w:t xml:space="preserve">, </w:t>
      </w:r>
      <w:r w:rsidR="0071396A">
        <w:t>pas encore</w:t>
      </w:r>
      <w:r>
        <w:t xml:space="preserve">, </w:t>
      </w:r>
      <w:r w:rsidR="0071396A">
        <w:t>dit un des enfants</w:t>
      </w:r>
      <w:r>
        <w:t>.</w:t>
      </w:r>
    </w:p>
    <w:p w14:paraId="2F6A6928" w14:textId="77777777" w:rsidR="00F83C91" w:rsidRDefault="00F83C91" w:rsidP="00F83C91">
      <w:pPr>
        <w:ind w:firstLine="0"/>
        <w:jc w:val="center"/>
      </w:pPr>
      <w:r>
        <w:lastRenderedPageBreak/>
        <w:fldChar w:fldCharType="begin"/>
      </w:r>
      <w:r>
        <w:instrText xml:space="preserve">INCLUDEPICTURE "../Une%20étude%20en%20rouge6_fichiers/stud-10.gif" \* MERGEFORMATINET </w:instrText>
      </w:r>
      <w:r>
        <w:fldChar w:fldCharType="separate"/>
      </w:r>
      <w:r>
        <w:pict w14:anchorId="735217DD">
          <v:shape id="_x0000_i1061" type="#_x0000_t75" alt="Richard Gutschmidt, 1902" style="width:187.2pt;height:302.4pt">
            <v:imagedata r:id="rId28" r:href="rId29"/>
          </v:shape>
        </w:pict>
      </w:r>
      <w:r>
        <w:fldChar w:fldCharType="end"/>
      </w:r>
    </w:p>
    <w:p w14:paraId="7C0F7B10" w14:textId="387C4293" w:rsidR="007369EF" w:rsidRDefault="007369EF" w:rsidP="007369EF">
      <w:r>
        <w:t>— </w:t>
      </w:r>
      <w:r w:rsidR="0071396A">
        <w:t>Je ne m</w:t>
      </w:r>
      <w:r>
        <w:t>’</w:t>
      </w:r>
      <w:r w:rsidR="0071396A">
        <w:t>attendais pas à ce que vous réussissiez du pr</w:t>
      </w:r>
      <w:r w:rsidR="0071396A">
        <w:t>e</w:t>
      </w:r>
      <w:r w:rsidR="0071396A">
        <w:t>mier coup</w:t>
      </w:r>
      <w:r>
        <w:t xml:space="preserve">. </w:t>
      </w:r>
      <w:r w:rsidR="0071396A">
        <w:t>Poursuivez vos recherches</w:t>
      </w:r>
      <w:r>
        <w:t xml:space="preserve">. </w:t>
      </w:r>
      <w:r w:rsidR="0071396A">
        <w:t>Voici votre salaire</w:t>
      </w:r>
      <w:r>
        <w:t>… »</w:t>
      </w:r>
    </w:p>
    <w:p w14:paraId="04CCED46" w14:textId="77777777" w:rsidR="007369EF" w:rsidRDefault="0071396A" w:rsidP="007369EF">
      <w:r>
        <w:t>Il remit à chacun d</w:t>
      </w:r>
      <w:r w:rsidR="007369EF">
        <w:t>’</w:t>
      </w:r>
      <w:r>
        <w:t>eux un shilling</w:t>
      </w:r>
      <w:r w:rsidR="007369EF">
        <w:t>.</w:t>
      </w:r>
    </w:p>
    <w:p w14:paraId="1F8A48C4" w14:textId="7757F7DE" w:rsidR="007369EF" w:rsidRDefault="007369EF" w:rsidP="007369EF">
      <w:r>
        <w:t>« </w:t>
      </w:r>
      <w:r w:rsidR="0071396A">
        <w:t>Maintenant filez</w:t>
      </w:r>
      <w:r>
        <w:t xml:space="preserve"> ! </w:t>
      </w:r>
      <w:r w:rsidR="0071396A">
        <w:t>Faites-moi un meilleur rapport</w:t>
      </w:r>
      <w:r>
        <w:t xml:space="preserve">, </w:t>
      </w:r>
      <w:r w:rsidR="0071396A">
        <w:t>la pr</w:t>
      </w:r>
      <w:r w:rsidR="0071396A">
        <w:t>o</w:t>
      </w:r>
      <w:r w:rsidR="0071396A">
        <w:t>chaine fois</w:t>
      </w:r>
      <w:r>
        <w:t> ! »</w:t>
      </w:r>
    </w:p>
    <w:p w14:paraId="451FAC06" w14:textId="77777777" w:rsidR="007369EF" w:rsidRDefault="0071396A" w:rsidP="007369EF">
      <w:r>
        <w:t>Il fit un signe</w:t>
      </w:r>
      <w:r w:rsidR="007369EF">
        <w:t xml:space="preserve">. </w:t>
      </w:r>
      <w:r>
        <w:t>Ils dévalèrent l</w:t>
      </w:r>
      <w:r w:rsidR="007369EF">
        <w:t>’</w:t>
      </w:r>
      <w:r>
        <w:t>escalier</w:t>
      </w:r>
      <w:r w:rsidR="007369EF">
        <w:t xml:space="preserve">, </w:t>
      </w:r>
      <w:r>
        <w:t>comme des souris</w:t>
      </w:r>
      <w:r w:rsidR="007369EF">
        <w:t xml:space="preserve">. </w:t>
      </w:r>
      <w:r>
        <w:t>L</w:t>
      </w:r>
      <w:r w:rsidR="007369EF">
        <w:t>’</w:t>
      </w:r>
      <w:r>
        <w:t>instant d</w:t>
      </w:r>
      <w:r w:rsidR="007369EF">
        <w:t>’</w:t>
      </w:r>
      <w:r>
        <w:t>après</w:t>
      </w:r>
      <w:r w:rsidR="007369EF">
        <w:t xml:space="preserve">, </w:t>
      </w:r>
      <w:r>
        <w:t>dans la rue</w:t>
      </w:r>
      <w:r w:rsidR="007369EF">
        <w:t xml:space="preserve">, </w:t>
      </w:r>
      <w:r>
        <w:t>ils perçaient l</w:t>
      </w:r>
      <w:r w:rsidR="007369EF">
        <w:t>’</w:t>
      </w:r>
      <w:r>
        <w:t>air de leurs cris</w:t>
      </w:r>
      <w:r w:rsidR="007369EF">
        <w:t>.</w:t>
      </w:r>
    </w:p>
    <w:p w14:paraId="765D925D" w14:textId="77777777" w:rsidR="007369EF" w:rsidRDefault="007369EF" w:rsidP="007369EF">
      <w:r>
        <w:t>« </w:t>
      </w:r>
      <w:r w:rsidR="0071396A">
        <w:t>Il y a davantage à obtenir d</w:t>
      </w:r>
      <w:r>
        <w:t>’</w:t>
      </w:r>
      <w:r w:rsidR="0071396A">
        <w:t>un de ces petits mendiants que d</w:t>
      </w:r>
      <w:r>
        <w:t>’</w:t>
      </w:r>
      <w:r w:rsidR="0071396A">
        <w:t>une douzaine de détectives</w:t>
      </w:r>
      <w:r>
        <w:t xml:space="preserve">, </w:t>
      </w:r>
      <w:r w:rsidR="0071396A">
        <w:t>dit Holmes</w:t>
      </w:r>
      <w:r>
        <w:t xml:space="preserve">. </w:t>
      </w:r>
      <w:r w:rsidR="0071396A">
        <w:t>La seule vue d</w:t>
      </w:r>
      <w:r>
        <w:t>’</w:t>
      </w:r>
      <w:r w:rsidR="0071396A">
        <w:t>une personne à l</w:t>
      </w:r>
      <w:r>
        <w:t>’</w:t>
      </w:r>
      <w:r w:rsidR="0071396A">
        <w:t>air officiel scelle les lèvres des gens</w:t>
      </w:r>
      <w:r>
        <w:t xml:space="preserve">. </w:t>
      </w:r>
      <w:r w:rsidR="0071396A">
        <w:t>Ces go</w:t>
      </w:r>
      <w:r w:rsidR="0071396A">
        <w:t>s</w:t>
      </w:r>
      <w:r w:rsidR="0071396A">
        <w:t>ses vont pa</w:t>
      </w:r>
      <w:r w:rsidR="0071396A">
        <w:t>r</w:t>
      </w:r>
      <w:r w:rsidR="0071396A">
        <w:t>tout</w:t>
      </w:r>
      <w:r>
        <w:t xml:space="preserve">, </w:t>
      </w:r>
      <w:r w:rsidR="0071396A">
        <w:t>ils entendent tout</w:t>
      </w:r>
      <w:r>
        <w:t xml:space="preserve">. </w:t>
      </w:r>
      <w:r w:rsidR="0071396A">
        <w:t>Et puis ils sont finauds</w:t>
      </w:r>
      <w:r>
        <w:t xml:space="preserve">. </w:t>
      </w:r>
      <w:r w:rsidR="0071396A">
        <w:t>Tout ce qui leur manque</w:t>
      </w:r>
      <w:r>
        <w:t xml:space="preserve">, </w:t>
      </w:r>
      <w:r w:rsidR="0071396A">
        <w:t>c</w:t>
      </w:r>
      <w:r>
        <w:t>’</w:t>
      </w:r>
      <w:r w:rsidR="0071396A">
        <w:t>est l</w:t>
      </w:r>
      <w:r>
        <w:t>’</w:t>
      </w:r>
      <w:r w:rsidR="0071396A">
        <w:t>organisation</w:t>
      </w:r>
      <w:r>
        <w:t>.</w:t>
      </w:r>
    </w:p>
    <w:p w14:paraId="64474135" w14:textId="77777777" w:rsidR="007369EF" w:rsidRDefault="007369EF" w:rsidP="007369EF">
      <w:r>
        <w:t>— </w:t>
      </w:r>
      <w:r w:rsidR="0071396A">
        <w:t>Est-ce que vous vous servez d</w:t>
      </w:r>
      <w:r>
        <w:t>’</w:t>
      </w:r>
      <w:r w:rsidR="0071396A">
        <w:t>eux pour le crime de Bri</w:t>
      </w:r>
      <w:r w:rsidR="0071396A">
        <w:t>x</w:t>
      </w:r>
      <w:r w:rsidR="0071396A">
        <w:t>ton</w:t>
      </w:r>
      <w:r>
        <w:t xml:space="preserve"> ? </w:t>
      </w:r>
      <w:r w:rsidR="0071396A">
        <w:t>demandai-je</w:t>
      </w:r>
      <w:r>
        <w:t>.</w:t>
      </w:r>
    </w:p>
    <w:p w14:paraId="3B4C8373" w14:textId="7EC4F065" w:rsidR="007369EF" w:rsidRDefault="007369EF" w:rsidP="007369EF">
      <w:r>
        <w:lastRenderedPageBreak/>
        <w:t>— </w:t>
      </w:r>
      <w:r w:rsidR="0071396A">
        <w:t>Oui</w:t>
      </w:r>
      <w:r>
        <w:t xml:space="preserve">. </w:t>
      </w:r>
      <w:r w:rsidR="0071396A">
        <w:t>Je veux m</w:t>
      </w:r>
      <w:r>
        <w:t>’</w:t>
      </w:r>
      <w:r w:rsidR="0071396A">
        <w:t>assurer de quelque chose</w:t>
      </w:r>
      <w:r>
        <w:t xml:space="preserve">. </w:t>
      </w:r>
      <w:r w:rsidR="0071396A">
        <w:t>C</w:t>
      </w:r>
      <w:r>
        <w:t>’</w:t>
      </w:r>
      <w:r w:rsidR="0071396A">
        <w:t>est simpl</w:t>
      </w:r>
      <w:r w:rsidR="0071396A">
        <w:t>e</w:t>
      </w:r>
      <w:r w:rsidR="0071396A">
        <w:t>ment une affaire de temps</w:t>
      </w:r>
      <w:r>
        <w:t xml:space="preserve">. </w:t>
      </w:r>
      <w:r w:rsidR="0071396A">
        <w:t>Holà</w:t>
      </w:r>
      <w:r>
        <w:t xml:space="preserve"> ! </w:t>
      </w:r>
      <w:r w:rsidR="0071396A">
        <w:t>nous allons entendre parler de vengeance</w:t>
      </w:r>
      <w:r>
        <w:t xml:space="preserve"> ! </w:t>
      </w:r>
      <w:r w:rsidR="0071396A">
        <w:t xml:space="preserve">Voici </w:t>
      </w:r>
      <w:proofErr w:type="spellStart"/>
      <w:r w:rsidR="0071396A">
        <w:t>Gregson</w:t>
      </w:r>
      <w:proofErr w:type="spellEnd"/>
      <w:r w:rsidR="0071396A">
        <w:t xml:space="preserve"> qui descend la rue</w:t>
      </w:r>
      <w:r>
        <w:t xml:space="preserve">, </w:t>
      </w:r>
      <w:r w:rsidR="0071396A">
        <w:t>le visage r</w:t>
      </w:r>
      <w:r w:rsidR="0071396A">
        <w:t>a</w:t>
      </w:r>
      <w:r w:rsidR="0071396A">
        <w:t>dieux</w:t>
      </w:r>
      <w:r>
        <w:t xml:space="preserve">. </w:t>
      </w:r>
      <w:r w:rsidR="0071396A">
        <w:t>Il vient sûrement nous voir</w:t>
      </w:r>
      <w:r>
        <w:t xml:space="preserve">. </w:t>
      </w:r>
      <w:r w:rsidR="0071396A">
        <w:t>Oui</w:t>
      </w:r>
      <w:r>
        <w:t xml:space="preserve">, </w:t>
      </w:r>
      <w:r w:rsidR="0071396A">
        <w:t>il s</w:t>
      </w:r>
      <w:r>
        <w:t>’</w:t>
      </w:r>
      <w:r w:rsidR="0071396A">
        <w:t>arrête</w:t>
      </w:r>
      <w:r>
        <w:t xml:space="preserve">… </w:t>
      </w:r>
      <w:r w:rsidR="0071396A">
        <w:t>Il sonne</w:t>
      </w:r>
      <w:r>
        <w:t> ! »</w:t>
      </w:r>
    </w:p>
    <w:p w14:paraId="62FBF559" w14:textId="77777777" w:rsidR="007369EF" w:rsidRDefault="0071396A" w:rsidP="007369EF">
      <w:r>
        <w:t>La sonnette fut tirée violemment et</w:t>
      </w:r>
      <w:r w:rsidR="007369EF">
        <w:t xml:space="preserve">, </w:t>
      </w:r>
      <w:r>
        <w:t>en quelques secondes</w:t>
      </w:r>
      <w:r w:rsidR="007369EF">
        <w:t xml:space="preserve">, </w:t>
      </w:r>
      <w:r>
        <w:t>le détective blond avait monté quatre à quatre l</w:t>
      </w:r>
      <w:r w:rsidR="007369EF">
        <w:t>’</w:t>
      </w:r>
      <w:r>
        <w:t>escalier et fait irru</w:t>
      </w:r>
      <w:r>
        <w:t>p</w:t>
      </w:r>
      <w:r>
        <w:t>tion dans notre salon</w:t>
      </w:r>
      <w:r w:rsidR="007369EF">
        <w:t>.</w:t>
      </w:r>
    </w:p>
    <w:p w14:paraId="10760524" w14:textId="1C9D8B76" w:rsidR="007369EF" w:rsidRDefault="007369EF" w:rsidP="007369EF">
      <w:r>
        <w:t>« </w:t>
      </w:r>
      <w:r w:rsidR="0071396A">
        <w:t>Mon cher</w:t>
      </w:r>
      <w:r>
        <w:t xml:space="preserve">, </w:t>
      </w:r>
      <w:r w:rsidR="0071396A">
        <w:t>s</w:t>
      </w:r>
      <w:r>
        <w:t>’</w:t>
      </w:r>
      <w:r w:rsidR="0071396A">
        <w:t>écria-t-il en tordant la main molle de Ho</w:t>
      </w:r>
      <w:r w:rsidR="0071396A">
        <w:t>l</w:t>
      </w:r>
      <w:r w:rsidR="0071396A">
        <w:t>mes</w:t>
      </w:r>
      <w:r>
        <w:t xml:space="preserve">, </w:t>
      </w:r>
      <w:r w:rsidR="0071396A">
        <w:t>félicitez-moi</w:t>
      </w:r>
      <w:r>
        <w:t xml:space="preserve"> ! </w:t>
      </w:r>
      <w:r w:rsidR="0071396A">
        <w:t>J</w:t>
      </w:r>
      <w:r>
        <w:t>’</w:t>
      </w:r>
      <w:r w:rsidR="0071396A">
        <w:t>ai rendu l</w:t>
      </w:r>
      <w:r>
        <w:t>’</w:t>
      </w:r>
      <w:r w:rsidR="0071396A">
        <w:t>affaire aussi claire que le jour</w:t>
      </w:r>
      <w:r>
        <w:t> ! »</w:t>
      </w:r>
    </w:p>
    <w:p w14:paraId="5F0EE3C6" w14:textId="77777777" w:rsidR="007369EF" w:rsidRDefault="0071396A" w:rsidP="007369EF">
      <w:r>
        <w:t>Je crus voir passer une ombre d</w:t>
      </w:r>
      <w:r w:rsidR="007369EF">
        <w:t>’</w:t>
      </w:r>
      <w:r>
        <w:t>anxiété sur le visage e</w:t>
      </w:r>
      <w:r>
        <w:t>x</w:t>
      </w:r>
      <w:r>
        <w:t>pressif de mon compagnon</w:t>
      </w:r>
      <w:r w:rsidR="007369EF">
        <w:t>.</w:t>
      </w:r>
    </w:p>
    <w:p w14:paraId="48624F10" w14:textId="77777777" w:rsidR="007369EF" w:rsidRDefault="007369EF" w:rsidP="007369EF">
      <w:r>
        <w:t>« </w:t>
      </w:r>
      <w:r w:rsidR="0071396A">
        <w:t>Seriez-vous sur la bonne piste</w:t>
      </w:r>
      <w:r>
        <w:t xml:space="preserve"> ? </w:t>
      </w:r>
      <w:r w:rsidR="0071396A">
        <w:t>demanda-t-il</w:t>
      </w:r>
      <w:r>
        <w:t>.</w:t>
      </w:r>
    </w:p>
    <w:p w14:paraId="0EDFF315" w14:textId="77777777" w:rsidR="007369EF" w:rsidRDefault="007369EF" w:rsidP="007369EF">
      <w:r>
        <w:t>— </w:t>
      </w:r>
      <w:r w:rsidR="0071396A">
        <w:t>La bonne piste</w:t>
      </w:r>
      <w:r>
        <w:t xml:space="preserve"> ! </w:t>
      </w:r>
      <w:r w:rsidR="0071396A">
        <w:t>Nous avons arrêté le meurtrier</w:t>
      </w:r>
      <w:r>
        <w:t>.</w:t>
      </w:r>
    </w:p>
    <w:p w14:paraId="1D1168CA" w14:textId="77777777" w:rsidR="007369EF" w:rsidRDefault="007369EF" w:rsidP="007369EF">
      <w:r>
        <w:t>— </w:t>
      </w:r>
      <w:r w:rsidR="0071396A">
        <w:t>Et quel est son nom</w:t>
      </w:r>
      <w:r>
        <w:t> ?</w:t>
      </w:r>
    </w:p>
    <w:p w14:paraId="23A71492" w14:textId="77777777" w:rsidR="007369EF" w:rsidRDefault="007369EF" w:rsidP="007369EF">
      <w:r>
        <w:t>— </w:t>
      </w:r>
      <w:r w:rsidR="0071396A">
        <w:t>Arthur Charpentier</w:t>
      </w:r>
      <w:r>
        <w:t xml:space="preserve">, </w:t>
      </w:r>
      <w:r w:rsidR="0071396A">
        <w:t>sous-lieutenant dans la marine de l</w:t>
      </w:r>
      <w:r>
        <w:t>’</w:t>
      </w:r>
      <w:r w:rsidR="0071396A">
        <w:t>État</w:t>
      </w:r>
      <w:r>
        <w:t xml:space="preserve"> », </w:t>
      </w:r>
      <w:r w:rsidR="0071396A">
        <w:t xml:space="preserve">articula pompeusement </w:t>
      </w:r>
      <w:proofErr w:type="spellStart"/>
      <w:r w:rsidR="0071396A">
        <w:t>Gregson</w:t>
      </w:r>
      <w:proofErr w:type="spellEnd"/>
      <w:r>
        <w:t>.</w:t>
      </w:r>
    </w:p>
    <w:p w14:paraId="620A5308" w14:textId="77777777" w:rsidR="007369EF" w:rsidRDefault="0071396A" w:rsidP="007369EF">
      <w:r>
        <w:t>Il gonflait sa poitrine et frottait ses mains grassouillettes</w:t>
      </w:r>
      <w:r w:rsidR="007369EF">
        <w:t>.</w:t>
      </w:r>
    </w:p>
    <w:p w14:paraId="0B683852" w14:textId="77777777" w:rsidR="007369EF" w:rsidRDefault="0071396A" w:rsidP="007369EF">
      <w:r>
        <w:t>Sherlock Holmes poussa un soupir de soulagement</w:t>
      </w:r>
      <w:r w:rsidR="007369EF">
        <w:t xml:space="preserve">. </w:t>
      </w:r>
      <w:r>
        <w:t>Le sourire reparut sur ses lèvres</w:t>
      </w:r>
      <w:r w:rsidR="007369EF">
        <w:t>.</w:t>
      </w:r>
    </w:p>
    <w:p w14:paraId="580FD5ED" w14:textId="77777777" w:rsidR="007369EF" w:rsidRDefault="007369EF" w:rsidP="007369EF">
      <w:r>
        <w:t>« </w:t>
      </w:r>
      <w:r w:rsidR="0071396A">
        <w:t>Asseyez-vous et prenez un cigare</w:t>
      </w:r>
      <w:r>
        <w:t xml:space="preserve">, </w:t>
      </w:r>
      <w:r w:rsidR="0071396A">
        <w:t>dit-il</w:t>
      </w:r>
      <w:r>
        <w:t xml:space="preserve">. </w:t>
      </w:r>
      <w:r w:rsidR="0071396A">
        <w:t>Nous sommes impatients de savoir comment vous vous y êtes pris</w:t>
      </w:r>
      <w:r>
        <w:t xml:space="preserve">. </w:t>
      </w:r>
      <w:r w:rsidR="0071396A">
        <w:t>Du whisky avec de l</w:t>
      </w:r>
      <w:r>
        <w:t>’</w:t>
      </w:r>
      <w:r w:rsidR="0071396A">
        <w:t>eau</w:t>
      </w:r>
      <w:r>
        <w:t> ?</w:t>
      </w:r>
    </w:p>
    <w:p w14:paraId="68319B04" w14:textId="77777777" w:rsidR="007369EF" w:rsidRDefault="007369EF" w:rsidP="007369EF">
      <w:r>
        <w:t>— </w:t>
      </w:r>
      <w:r w:rsidR="0071396A">
        <w:t>Volontiers</w:t>
      </w:r>
      <w:r>
        <w:t xml:space="preserve">, </w:t>
      </w:r>
      <w:r w:rsidR="0071396A">
        <w:t>reprit le détective</w:t>
      </w:r>
      <w:r>
        <w:t xml:space="preserve">. </w:t>
      </w:r>
      <w:r w:rsidR="0071396A">
        <w:t>Les terribles efforts que j</w:t>
      </w:r>
      <w:r>
        <w:t>’</w:t>
      </w:r>
      <w:r w:rsidR="0071396A">
        <w:t>ai fournis ces deux derniers jours m</w:t>
      </w:r>
      <w:r>
        <w:t>’</w:t>
      </w:r>
      <w:r w:rsidR="0071396A">
        <w:t>ont complètement épuisé</w:t>
      </w:r>
      <w:r>
        <w:t xml:space="preserve">. </w:t>
      </w:r>
      <w:r w:rsidR="0071396A">
        <w:t>Pas tant l</w:t>
      </w:r>
      <w:r>
        <w:t>’</w:t>
      </w:r>
      <w:r w:rsidR="0071396A">
        <w:t>effort physique cependant que l</w:t>
      </w:r>
      <w:r>
        <w:t>’</w:t>
      </w:r>
      <w:r w:rsidR="0071396A">
        <w:t xml:space="preserve">effort </w:t>
      </w:r>
      <w:r w:rsidR="0071396A">
        <w:lastRenderedPageBreak/>
        <w:t>d</w:t>
      </w:r>
      <w:r>
        <w:t>’</w:t>
      </w:r>
      <w:r w:rsidR="0071396A">
        <w:t>imagination</w:t>
      </w:r>
      <w:r>
        <w:t xml:space="preserve">. </w:t>
      </w:r>
      <w:r w:rsidR="0071396A">
        <w:t>Vous savez ce que c</w:t>
      </w:r>
      <w:r>
        <w:t>’</w:t>
      </w:r>
      <w:r w:rsidR="0071396A">
        <w:t>est</w:t>
      </w:r>
      <w:r>
        <w:t xml:space="preserve">, </w:t>
      </w:r>
      <w:r w:rsidR="0071396A">
        <w:t>monsieur Sherlock Holmes</w:t>
      </w:r>
      <w:r>
        <w:t xml:space="preserve"> ? </w:t>
      </w:r>
      <w:r w:rsidR="0071396A">
        <w:t>Vous aussi</w:t>
      </w:r>
      <w:r>
        <w:t xml:space="preserve">, </w:t>
      </w:r>
      <w:r w:rsidR="0071396A">
        <w:t>vous travaillez avec votre tête</w:t>
      </w:r>
      <w:r>
        <w:t> !</w:t>
      </w:r>
    </w:p>
    <w:p w14:paraId="43FE866B" w14:textId="728EB7E4" w:rsidR="007369EF" w:rsidRDefault="007369EF" w:rsidP="007369EF">
      <w:r>
        <w:t>— </w:t>
      </w:r>
      <w:r w:rsidR="0071396A">
        <w:t>Vous me faites beaucoup d</w:t>
      </w:r>
      <w:r>
        <w:t>’</w:t>
      </w:r>
      <w:r w:rsidR="0071396A">
        <w:t>honneur</w:t>
      </w:r>
      <w:r>
        <w:t xml:space="preserve">, </w:t>
      </w:r>
      <w:r w:rsidR="0071396A">
        <w:t>dit gravement She</w:t>
      </w:r>
      <w:r w:rsidR="0071396A">
        <w:t>r</w:t>
      </w:r>
      <w:r w:rsidR="0071396A">
        <w:t>lock Holmes</w:t>
      </w:r>
      <w:r>
        <w:t xml:space="preserve">. </w:t>
      </w:r>
      <w:r w:rsidR="0071396A">
        <w:t>Expliquez-nous comment vous êtes parvenu à cet heureux résultat</w:t>
      </w:r>
      <w:r>
        <w:t>. »</w:t>
      </w:r>
    </w:p>
    <w:p w14:paraId="01ED033B" w14:textId="77777777" w:rsidR="007369EF" w:rsidRDefault="0071396A" w:rsidP="007369EF">
      <w:r>
        <w:t>Le détective s</w:t>
      </w:r>
      <w:r w:rsidR="007369EF">
        <w:t>’</w:t>
      </w:r>
      <w:r>
        <w:t>installa dans le fauteuil et tira quelques bou</w:t>
      </w:r>
      <w:r>
        <w:t>f</w:t>
      </w:r>
      <w:r>
        <w:t>fées de son cigare</w:t>
      </w:r>
      <w:r w:rsidR="007369EF">
        <w:t xml:space="preserve"> ; </w:t>
      </w:r>
      <w:r>
        <w:t>puis soudain</w:t>
      </w:r>
      <w:r w:rsidR="007369EF">
        <w:t xml:space="preserve">, </w:t>
      </w:r>
      <w:r>
        <w:t>au paroxysme de la gaieté</w:t>
      </w:r>
      <w:r w:rsidR="007369EF">
        <w:t xml:space="preserve">, </w:t>
      </w:r>
      <w:r>
        <w:t>il se frappa la cuisse</w:t>
      </w:r>
      <w:r w:rsidR="007369EF">
        <w:t>.</w:t>
      </w:r>
    </w:p>
    <w:p w14:paraId="4CE5FCB0" w14:textId="5214C597" w:rsidR="007369EF" w:rsidRDefault="007369EF" w:rsidP="007369EF">
      <w:r>
        <w:t>« </w:t>
      </w:r>
      <w:r w:rsidR="0071396A">
        <w:t>Le plus drôle</w:t>
      </w:r>
      <w:r>
        <w:t xml:space="preserve">, </w:t>
      </w:r>
      <w:r w:rsidR="0071396A">
        <w:t>s</w:t>
      </w:r>
      <w:r>
        <w:t>’</w:t>
      </w:r>
      <w:r w:rsidR="0071396A">
        <w:t>écria-t-il</w:t>
      </w:r>
      <w:r>
        <w:t xml:space="preserve">, </w:t>
      </w:r>
      <w:r w:rsidR="0071396A">
        <w:t>c</w:t>
      </w:r>
      <w:r>
        <w:t>’</w:t>
      </w:r>
      <w:r w:rsidR="0071396A">
        <w:t>est que cet imbécile de Le</w:t>
      </w:r>
      <w:r w:rsidR="0071396A">
        <w:t>s</w:t>
      </w:r>
      <w:r w:rsidR="0071396A">
        <w:t>trade</w:t>
      </w:r>
      <w:r>
        <w:t xml:space="preserve">, </w:t>
      </w:r>
      <w:r w:rsidR="0071396A">
        <w:t>qui se croit si malin</w:t>
      </w:r>
      <w:r>
        <w:t xml:space="preserve">, </w:t>
      </w:r>
      <w:r w:rsidR="0071396A">
        <w:t>s</w:t>
      </w:r>
      <w:r>
        <w:t>’</w:t>
      </w:r>
      <w:r w:rsidR="0071396A">
        <w:t>est complètement fourvoyé</w:t>
      </w:r>
      <w:r>
        <w:t xml:space="preserve">. </w:t>
      </w:r>
      <w:r w:rsidR="0071396A">
        <w:t>Il r</w:t>
      </w:r>
      <w:r w:rsidR="0071396A">
        <w:t>e</w:t>
      </w:r>
      <w:r w:rsidR="0071396A">
        <w:t xml:space="preserve">cherche partout le secrétaire </w:t>
      </w:r>
      <w:proofErr w:type="spellStart"/>
      <w:r w:rsidR="0071396A">
        <w:t>Stangerson</w:t>
      </w:r>
      <w:proofErr w:type="spellEnd"/>
      <w:r w:rsidR="0071396A">
        <w:t xml:space="preserve"> qui n</w:t>
      </w:r>
      <w:r>
        <w:t>’</w:t>
      </w:r>
      <w:r w:rsidR="0071396A">
        <w:t>a pas plus trempé dans le crime qu</w:t>
      </w:r>
      <w:r>
        <w:t>’</w:t>
      </w:r>
      <w:r w:rsidR="0071396A">
        <w:t>un bébé qui va naître</w:t>
      </w:r>
      <w:r>
        <w:t xml:space="preserve">. </w:t>
      </w:r>
      <w:r w:rsidR="0071396A">
        <w:t>Je suis sûr qu</w:t>
      </w:r>
      <w:r>
        <w:t>’</w:t>
      </w:r>
      <w:r w:rsidR="0071396A">
        <w:t>il l</w:t>
      </w:r>
      <w:r>
        <w:t>’</w:t>
      </w:r>
      <w:r w:rsidR="0071396A">
        <w:t>a tro</w:t>
      </w:r>
      <w:r w:rsidR="0071396A">
        <w:t>u</w:t>
      </w:r>
      <w:r w:rsidR="0071396A">
        <w:t>vé</w:t>
      </w:r>
      <w:r>
        <w:t xml:space="preserve">, </w:t>
      </w:r>
      <w:r w:rsidR="0071396A">
        <w:t>à l</w:t>
      </w:r>
      <w:r>
        <w:t>’</w:t>
      </w:r>
      <w:r w:rsidR="0071396A">
        <w:t>heure qu</w:t>
      </w:r>
      <w:r>
        <w:t>’</w:t>
      </w:r>
      <w:r w:rsidR="0071396A">
        <w:t>il est</w:t>
      </w:r>
      <w:r>
        <w:t> ! »</w:t>
      </w:r>
    </w:p>
    <w:p w14:paraId="614E67FD" w14:textId="77777777" w:rsidR="007369EF" w:rsidRDefault="0071396A" w:rsidP="007369EF">
      <w:r>
        <w:t xml:space="preserve">Cette idée fit tant rire </w:t>
      </w:r>
      <w:proofErr w:type="spellStart"/>
      <w:r>
        <w:t>Gregson</w:t>
      </w:r>
      <w:proofErr w:type="spellEnd"/>
      <w:r>
        <w:t xml:space="preserve"> qu</w:t>
      </w:r>
      <w:r w:rsidR="007369EF">
        <w:t>’</w:t>
      </w:r>
      <w:r>
        <w:t>il s</w:t>
      </w:r>
      <w:r w:rsidR="007369EF">
        <w:t>’</w:t>
      </w:r>
      <w:r>
        <w:t>étouffa</w:t>
      </w:r>
      <w:r w:rsidR="007369EF">
        <w:t>.</w:t>
      </w:r>
    </w:p>
    <w:p w14:paraId="2845C07E" w14:textId="77777777" w:rsidR="007369EF" w:rsidRDefault="007369EF" w:rsidP="007369EF">
      <w:r>
        <w:t>« </w:t>
      </w:r>
      <w:r w:rsidR="0071396A">
        <w:t>Comment avez-vous trouvé la clef du mystère</w:t>
      </w:r>
      <w:r>
        <w:t> ?</w:t>
      </w:r>
    </w:p>
    <w:p w14:paraId="049B79A1" w14:textId="77777777" w:rsidR="007369EF" w:rsidRDefault="007369EF" w:rsidP="007369EF">
      <w:r>
        <w:t>— </w:t>
      </w:r>
      <w:r w:rsidR="0071396A">
        <w:t>Je vais tout vous dire</w:t>
      </w:r>
      <w:r>
        <w:t xml:space="preserve">. </w:t>
      </w:r>
      <w:r w:rsidR="0071396A">
        <w:t>Bien entendu</w:t>
      </w:r>
      <w:r>
        <w:t xml:space="preserve">, </w:t>
      </w:r>
      <w:r w:rsidR="0071396A">
        <w:t>docteur Watson</w:t>
      </w:r>
      <w:r>
        <w:t xml:space="preserve">, </w:t>
      </w:r>
      <w:r w:rsidR="0071396A">
        <w:t>c</w:t>
      </w:r>
      <w:r w:rsidR="0071396A">
        <w:t>e</w:t>
      </w:r>
      <w:r w:rsidR="0071396A">
        <w:t>ci doit rester entre nous</w:t>
      </w:r>
      <w:r>
        <w:t xml:space="preserve">. </w:t>
      </w:r>
      <w:r w:rsidR="0071396A">
        <w:t>D</w:t>
      </w:r>
      <w:r>
        <w:t>’</w:t>
      </w:r>
      <w:r w:rsidR="0071396A">
        <w:t>abord</w:t>
      </w:r>
      <w:r>
        <w:t xml:space="preserve">, </w:t>
      </w:r>
      <w:r w:rsidR="0071396A">
        <w:t>il s</w:t>
      </w:r>
      <w:r>
        <w:t>’</w:t>
      </w:r>
      <w:r w:rsidR="0071396A">
        <w:t>agissait de connaître les antécédents de l</w:t>
      </w:r>
      <w:r>
        <w:t>’</w:t>
      </w:r>
      <w:r w:rsidR="0071396A">
        <w:t>Américain</w:t>
      </w:r>
      <w:r>
        <w:t xml:space="preserve">. </w:t>
      </w:r>
      <w:r w:rsidR="0071396A">
        <w:t>D</w:t>
      </w:r>
      <w:r>
        <w:t>’</w:t>
      </w:r>
      <w:r w:rsidR="0071396A">
        <w:t>autres auraient attendu qu</w:t>
      </w:r>
      <w:r>
        <w:t>’</w:t>
      </w:r>
      <w:r w:rsidR="0071396A">
        <w:t>on r</w:t>
      </w:r>
      <w:r w:rsidR="0071396A">
        <w:t>é</w:t>
      </w:r>
      <w:r w:rsidR="0071396A">
        <w:t>ponde à leurs annonces dans les journaux ou bien encore que des co</w:t>
      </w:r>
      <w:r w:rsidR="0071396A">
        <w:t>m</w:t>
      </w:r>
      <w:r w:rsidR="0071396A">
        <w:t>plices apportent d</w:t>
      </w:r>
      <w:r>
        <w:t>’</w:t>
      </w:r>
      <w:r w:rsidR="0071396A">
        <w:t>eux-mêmes des renseignements</w:t>
      </w:r>
      <w:r>
        <w:t xml:space="preserve"> ! </w:t>
      </w:r>
      <w:r w:rsidR="0071396A">
        <w:t>Ce n</w:t>
      </w:r>
      <w:r>
        <w:t>’</w:t>
      </w:r>
      <w:r w:rsidR="0071396A">
        <w:t xml:space="preserve">est pas comme ça que travaille Tobias </w:t>
      </w:r>
      <w:proofErr w:type="spellStart"/>
      <w:r w:rsidR="0071396A">
        <w:t>Gregson</w:t>
      </w:r>
      <w:proofErr w:type="spellEnd"/>
      <w:r>
        <w:t xml:space="preserve">. </w:t>
      </w:r>
      <w:r w:rsidR="0071396A">
        <w:t>Vous souv</w:t>
      </w:r>
      <w:r w:rsidR="0071396A">
        <w:t>e</w:t>
      </w:r>
      <w:r w:rsidR="0071396A">
        <w:t>nez-vous du chapeau placé près de la victime</w:t>
      </w:r>
      <w:r>
        <w:t> ?</w:t>
      </w:r>
    </w:p>
    <w:p w14:paraId="4662B02D" w14:textId="16F65EB1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dit Holmes</w:t>
      </w:r>
      <w:r>
        <w:t xml:space="preserve">. </w:t>
      </w:r>
      <w:r w:rsidR="0071396A">
        <w:t>Il portait le nom et l</w:t>
      </w:r>
      <w:r>
        <w:t>’</w:t>
      </w:r>
      <w:r w:rsidR="0071396A">
        <w:t>adresse du chap</w:t>
      </w:r>
      <w:r w:rsidR="0071396A">
        <w:t>e</w:t>
      </w:r>
      <w:r w:rsidR="0071396A">
        <w:t>lier</w:t>
      </w:r>
      <w:r>
        <w:t xml:space="preserve"> : </w:t>
      </w:r>
      <w:r w:rsidR="0071396A">
        <w:t>John Underwood et fils</w:t>
      </w:r>
      <w:r>
        <w:t xml:space="preserve">, </w:t>
      </w:r>
      <w:r w:rsidR="0071396A">
        <w:t>129</w:t>
      </w:r>
      <w:r>
        <w:t xml:space="preserve">, </w:t>
      </w:r>
      <w:proofErr w:type="spellStart"/>
      <w:r w:rsidR="0071396A">
        <w:t>Camberwell</w:t>
      </w:r>
      <w:proofErr w:type="spellEnd"/>
      <w:r w:rsidR="0071396A">
        <w:t xml:space="preserve"> Road</w:t>
      </w:r>
      <w:r>
        <w:t>. »</w:t>
      </w:r>
    </w:p>
    <w:p w14:paraId="1EE65F67" w14:textId="77777777" w:rsidR="007369EF" w:rsidRDefault="0071396A" w:rsidP="007369EF">
      <w:proofErr w:type="spellStart"/>
      <w:r>
        <w:t>Gregson</w:t>
      </w:r>
      <w:proofErr w:type="spellEnd"/>
      <w:r>
        <w:t xml:space="preserve"> perdit contenance</w:t>
      </w:r>
      <w:r w:rsidR="007369EF">
        <w:t>.</w:t>
      </w:r>
    </w:p>
    <w:p w14:paraId="59D8CF77" w14:textId="77777777" w:rsidR="007369EF" w:rsidRDefault="007369EF" w:rsidP="007369EF">
      <w:r>
        <w:t>« </w:t>
      </w:r>
      <w:r w:rsidR="0071396A">
        <w:t>Vous l</w:t>
      </w:r>
      <w:r>
        <w:t>’</w:t>
      </w:r>
      <w:r w:rsidR="0071396A">
        <w:t>aviez remarqué</w:t>
      </w:r>
      <w:r>
        <w:t xml:space="preserve"> ? </w:t>
      </w:r>
      <w:r w:rsidR="0071396A">
        <w:t>dit-il</w:t>
      </w:r>
      <w:r>
        <w:t xml:space="preserve">, </w:t>
      </w:r>
      <w:r w:rsidR="0071396A">
        <w:t>le visage allongé</w:t>
      </w:r>
      <w:r>
        <w:t xml:space="preserve">. </w:t>
      </w:r>
      <w:r w:rsidR="0071396A">
        <w:t xml:space="preserve">Vous êtes allé à </w:t>
      </w:r>
      <w:proofErr w:type="spellStart"/>
      <w:r w:rsidR="0071396A">
        <w:t>Camberwell</w:t>
      </w:r>
      <w:proofErr w:type="spellEnd"/>
      <w:r w:rsidR="0071396A">
        <w:t xml:space="preserve"> Road</w:t>
      </w:r>
      <w:r>
        <w:t> ?</w:t>
      </w:r>
    </w:p>
    <w:p w14:paraId="122B07F8" w14:textId="77777777" w:rsidR="007369EF" w:rsidRDefault="007369EF" w:rsidP="007369EF">
      <w:r>
        <w:lastRenderedPageBreak/>
        <w:t>— </w:t>
      </w:r>
      <w:r w:rsidR="0071396A">
        <w:t>Non</w:t>
      </w:r>
      <w:r>
        <w:t>.</w:t>
      </w:r>
    </w:p>
    <w:p w14:paraId="26F85892" w14:textId="77777777" w:rsidR="007369EF" w:rsidRDefault="007369EF" w:rsidP="007369EF">
      <w:r>
        <w:t>— </w:t>
      </w:r>
      <w:r w:rsidR="0071396A">
        <w:t>Ah</w:t>
      </w:r>
      <w:r>
        <w:t xml:space="preserve"> ! </w:t>
      </w:r>
      <w:r w:rsidR="0071396A">
        <w:t xml:space="preserve">fit </w:t>
      </w:r>
      <w:proofErr w:type="spellStart"/>
      <w:r w:rsidR="0071396A">
        <w:t>Gregson</w:t>
      </w:r>
      <w:proofErr w:type="spellEnd"/>
      <w:r w:rsidR="0071396A">
        <w:t xml:space="preserve"> en se redressant</w:t>
      </w:r>
      <w:r>
        <w:t xml:space="preserve">. </w:t>
      </w:r>
      <w:r w:rsidR="0071396A">
        <w:t>Il ne faut jamais négl</w:t>
      </w:r>
      <w:r w:rsidR="0071396A">
        <w:t>i</w:t>
      </w:r>
      <w:r w:rsidR="0071396A">
        <w:t>ger une chance</w:t>
      </w:r>
      <w:r>
        <w:t xml:space="preserve">, </w:t>
      </w:r>
      <w:r w:rsidR="0071396A">
        <w:t>si petite qu</w:t>
      </w:r>
      <w:r>
        <w:t>’</w:t>
      </w:r>
      <w:r w:rsidR="0071396A">
        <w:t>elle soit</w:t>
      </w:r>
      <w:r>
        <w:t> !</w:t>
      </w:r>
    </w:p>
    <w:p w14:paraId="363B0BFC" w14:textId="77777777" w:rsidR="007369EF" w:rsidRDefault="007369EF" w:rsidP="007369EF">
      <w:r>
        <w:t>— </w:t>
      </w:r>
      <w:r w:rsidR="0071396A">
        <w:t>Rien n</w:t>
      </w:r>
      <w:r>
        <w:t>’</w:t>
      </w:r>
      <w:r w:rsidR="0071396A">
        <w:t>est petit pour un grand esprit</w:t>
      </w:r>
      <w:r>
        <w:t xml:space="preserve">, </w:t>
      </w:r>
      <w:r w:rsidR="0071396A">
        <w:t>dit sentencieus</w:t>
      </w:r>
      <w:r w:rsidR="0071396A">
        <w:t>e</w:t>
      </w:r>
      <w:r w:rsidR="0071396A">
        <w:t>ment Holmes</w:t>
      </w:r>
      <w:r>
        <w:t>.</w:t>
      </w:r>
    </w:p>
    <w:p w14:paraId="5CD1FB78" w14:textId="26BC5679" w:rsidR="007369EF" w:rsidRDefault="007369EF" w:rsidP="007369EF">
      <w:r>
        <w:t>— </w:t>
      </w:r>
      <w:r w:rsidR="0071396A">
        <w:t>Eh bien</w:t>
      </w:r>
      <w:r>
        <w:t xml:space="preserve">, </w:t>
      </w:r>
      <w:r w:rsidR="0071396A">
        <w:t>moi</w:t>
      </w:r>
      <w:r>
        <w:t xml:space="preserve">, </w:t>
      </w:r>
      <w:r w:rsidR="0071396A">
        <w:t>je suis allé voir Underwood</w:t>
      </w:r>
      <w:r>
        <w:t xml:space="preserve"> ! </w:t>
      </w:r>
      <w:r w:rsidR="0071396A">
        <w:t>Je lui ai d</w:t>
      </w:r>
      <w:r w:rsidR="0071396A">
        <w:t>e</w:t>
      </w:r>
      <w:r w:rsidR="0071396A">
        <w:t>mandé s</w:t>
      </w:r>
      <w:r>
        <w:t>’</w:t>
      </w:r>
      <w:r w:rsidR="0071396A">
        <w:t>il avait vendu un chapeau de tel tour de tête et de telle forme</w:t>
      </w:r>
      <w:r>
        <w:t xml:space="preserve">… </w:t>
      </w:r>
      <w:r w:rsidR="0071396A">
        <w:t>Il a ouvert son livre et il a trouvé tout de suite</w:t>
      </w:r>
      <w:r>
        <w:t xml:space="preserve">, </w:t>
      </w:r>
      <w:r w:rsidR="0071396A">
        <w:t xml:space="preserve">il avait envoyé le chapeau à un </w:t>
      </w:r>
      <w:r>
        <w:t>M. </w:t>
      </w:r>
      <w:proofErr w:type="spellStart"/>
      <w:r w:rsidR="0071396A">
        <w:t>Drebber</w:t>
      </w:r>
      <w:proofErr w:type="spellEnd"/>
      <w:r>
        <w:t xml:space="preserve">, </w:t>
      </w:r>
      <w:r w:rsidR="0071396A">
        <w:t>demeurant à la pension Charpentier</w:t>
      </w:r>
      <w:r>
        <w:t xml:space="preserve">, </w:t>
      </w:r>
      <w:r w:rsidR="0071396A">
        <w:t>Torquay Terrace</w:t>
      </w:r>
      <w:r>
        <w:t xml:space="preserve">. </w:t>
      </w:r>
      <w:r w:rsidR="0071396A">
        <w:t>Voilà comment je me suis proc</w:t>
      </w:r>
      <w:r w:rsidR="0071396A">
        <w:t>u</w:t>
      </w:r>
      <w:r w:rsidR="0071396A">
        <w:t>ré l</w:t>
      </w:r>
      <w:r>
        <w:t>’</w:t>
      </w:r>
      <w:r w:rsidR="0071396A">
        <w:t>adresse</w:t>
      </w:r>
      <w:r>
        <w:t>.</w:t>
      </w:r>
    </w:p>
    <w:p w14:paraId="35892315" w14:textId="77777777" w:rsidR="007369EF" w:rsidRDefault="007369EF" w:rsidP="007369EF">
      <w:r>
        <w:t>— </w:t>
      </w:r>
      <w:r w:rsidR="0071396A">
        <w:t>Malin</w:t>
      </w:r>
      <w:r>
        <w:t xml:space="preserve">, </w:t>
      </w:r>
      <w:r w:rsidR="0071396A">
        <w:t>très malin</w:t>
      </w:r>
      <w:r>
        <w:t xml:space="preserve"> ! </w:t>
      </w:r>
      <w:r w:rsidR="0071396A">
        <w:t>murmura Sherlock Holmes</w:t>
      </w:r>
      <w:r>
        <w:t>.</w:t>
      </w:r>
    </w:p>
    <w:p w14:paraId="33C1F179" w14:textId="00200540" w:rsidR="007369EF" w:rsidRDefault="007369EF" w:rsidP="007369EF">
      <w:r>
        <w:t>— </w:t>
      </w:r>
      <w:r w:rsidR="0071396A">
        <w:t>Ensuite</w:t>
      </w:r>
      <w:r>
        <w:t xml:space="preserve">, </w:t>
      </w:r>
      <w:r w:rsidR="0071396A">
        <w:t>j</w:t>
      </w:r>
      <w:r>
        <w:t>’</w:t>
      </w:r>
      <w:r w:rsidR="0071396A">
        <w:t xml:space="preserve">ai interrogé </w:t>
      </w:r>
      <w:r>
        <w:t>M</w:t>
      </w:r>
      <w:r w:rsidRPr="007369EF">
        <w:rPr>
          <w:vertAlign w:val="superscript"/>
        </w:rPr>
        <w:t>me</w:t>
      </w:r>
      <w:r>
        <w:t> </w:t>
      </w:r>
      <w:r w:rsidR="0071396A">
        <w:t>Charpentier</w:t>
      </w:r>
      <w:r>
        <w:t xml:space="preserve">, </w:t>
      </w:r>
      <w:r w:rsidR="0071396A">
        <w:t>continua le d</w:t>
      </w:r>
      <w:r w:rsidR="0071396A">
        <w:t>é</w:t>
      </w:r>
      <w:r w:rsidR="0071396A">
        <w:t>tective</w:t>
      </w:r>
      <w:r>
        <w:t xml:space="preserve">. </w:t>
      </w:r>
      <w:r w:rsidR="0071396A">
        <w:t>Je l</w:t>
      </w:r>
      <w:r>
        <w:t>’</w:t>
      </w:r>
      <w:r w:rsidR="0071396A">
        <w:t>ai trouvée très pâle</w:t>
      </w:r>
      <w:r>
        <w:t xml:space="preserve">, </w:t>
      </w:r>
      <w:r w:rsidR="0071396A">
        <w:t>angoissée</w:t>
      </w:r>
      <w:r>
        <w:t xml:space="preserve">. </w:t>
      </w:r>
      <w:r w:rsidR="0071396A">
        <w:t>Sa fille était présente</w:t>
      </w:r>
      <w:r>
        <w:t xml:space="preserve"> (</w:t>
      </w:r>
      <w:r w:rsidR="0071396A">
        <w:t>une fort jolie fille</w:t>
      </w:r>
      <w:r>
        <w:t xml:space="preserve"> !), </w:t>
      </w:r>
      <w:r w:rsidR="0071396A">
        <w:t>ses yeux étaient rouges et ses lèvres tre</w:t>
      </w:r>
      <w:r w:rsidR="0071396A">
        <w:t>m</w:t>
      </w:r>
      <w:r w:rsidR="0071396A">
        <w:t>blaient quand je lui parlais</w:t>
      </w:r>
      <w:r>
        <w:t xml:space="preserve">. </w:t>
      </w:r>
      <w:r w:rsidR="0071396A">
        <w:t>Cela n</w:t>
      </w:r>
      <w:r>
        <w:t>’</w:t>
      </w:r>
      <w:r w:rsidR="0071396A">
        <w:t>a pas échappé à mon atte</w:t>
      </w:r>
      <w:r w:rsidR="0071396A">
        <w:t>n</w:t>
      </w:r>
      <w:r w:rsidR="0071396A">
        <w:t>tion</w:t>
      </w:r>
      <w:r>
        <w:t xml:space="preserve"> : </w:t>
      </w:r>
      <w:r w:rsidR="0071396A">
        <w:t>il y avait quelque anguille sous roche</w:t>
      </w:r>
      <w:r>
        <w:t xml:space="preserve">. </w:t>
      </w:r>
      <w:r w:rsidR="0071396A">
        <w:t>Vous connaissez cette impre</w:t>
      </w:r>
      <w:r w:rsidR="0071396A">
        <w:t>s</w:t>
      </w:r>
      <w:r w:rsidR="0071396A">
        <w:t>sion</w:t>
      </w:r>
      <w:r>
        <w:t xml:space="preserve">, </w:t>
      </w:r>
      <w:r w:rsidR="0071396A">
        <w:t>monsieur Sherlock Holmes</w:t>
      </w:r>
      <w:r>
        <w:t xml:space="preserve"> : </w:t>
      </w:r>
      <w:r w:rsidR="0071396A">
        <w:t>quand on tombe sur la bonne piste</w:t>
      </w:r>
      <w:r>
        <w:t xml:space="preserve">, </w:t>
      </w:r>
      <w:r w:rsidR="0071396A">
        <w:t>on éprouve un petit pincement</w:t>
      </w:r>
      <w:r>
        <w:t xml:space="preserve">, </w:t>
      </w:r>
      <w:r w:rsidR="0071396A">
        <w:t>là</w:t>
      </w:r>
      <w:r>
        <w:t>…</w:t>
      </w:r>
    </w:p>
    <w:p w14:paraId="30B68236" w14:textId="77777777" w:rsidR="007369EF" w:rsidRDefault="007369EF" w:rsidP="007369EF">
      <w:r>
        <w:t>« </w:t>
      </w:r>
      <w:r w:rsidR="0071396A">
        <w:t>Avez-vous entendu parler de la mort mystérieuse de v</w:t>
      </w:r>
      <w:r w:rsidR="0071396A">
        <w:t>o</w:t>
      </w:r>
      <w:r w:rsidR="0071396A">
        <w:t>tre ex-pensionnaire</w:t>
      </w:r>
      <w:r>
        <w:t xml:space="preserve">, </w:t>
      </w:r>
      <w:proofErr w:type="spellStart"/>
      <w:r w:rsidR="0071396A">
        <w:t>Enoch</w:t>
      </w:r>
      <w:proofErr w:type="spellEnd"/>
      <w:r w:rsidR="0071396A">
        <w:t xml:space="preserve"> </w:t>
      </w:r>
      <w:proofErr w:type="spellStart"/>
      <w:r w:rsidR="0071396A">
        <w:t>Drebber</w:t>
      </w:r>
      <w:proofErr w:type="spellEnd"/>
      <w:r>
        <w:t xml:space="preserve">, </w:t>
      </w:r>
      <w:r w:rsidR="0071396A">
        <w:t>de Cleveland</w:t>
      </w:r>
      <w:r>
        <w:t> ? »</w:t>
      </w:r>
      <w:r w:rsidR="0071396A">
        <w:t xml:space="preserve"> ai-je d</w:t>
      </w:r>
      <w:r w:rsidR="0071396A">
        <w:t>e</w:t>
      </w:r>
      <w:r w:rsidR="0071396A">
        <w:t>ma</w:t>
      </w:r>
      <w:r w:rsidR="0071396A">
        <w:t>n</w:t>
      </w:r>
      <w:r w:rsidR="0071396A">
        <w:t>dé</w:t>
      </w:r>
      <w:r>
        <w:t>.</w:t>
      </w:r>
    </w:p>
    <w:p w14:paraId="08FF7698" w14:textId="77777777" w:rsidR="007369EF" w:rsidRDefault="007369EF" w:rsidP="007369EF">
      <w:r>
        <w:t>« </w:t>
      </w:r>
      <w:r w:rsidR="0071396A">
        <w:t>La mère fit signe que oui</w:t>
      </w:r>
      <w:r>
        <w:t xml:space="preserve">. </w:t>
      </w:r>
      <w:r w:rsidR="0071396A">
        <w:t>Elle semblait avoir peine à pa</w:t>
      </w:r>
      <w:r w:rsidR="0071396A">
        <w:t>r</w:t>
      </w:r>
      <w:r w:rsidR="0071396A">
        <w:t>ler</w:t>
      </w:r>
      <w:r>
        <w:t xml:space="preserve">. </w:t>
      </w:r>
      <w:r w:rsidR="0071396A">
        <w:t>Et la fille a fondu en larmes</w:t>
      </w:r>
      <w:r>
        <w:t xml:space="preserve">. </w:t>
      </w:r>
      <w:r w:rsidR="0071396A">
        <w:t>Alors</w:t>
      </w:r>
      <w:r>
        <w:t xml:space="preserve">, </w:t>
      </w:r>
      <w:r w:rsidR="0071396A">
        <w:t>là</w:t>
      </w:r>
      <w:r>
        <w:t xml:space="preserve">, </w:t>
      </w:r>
      <w:r w:rsidR="0071396A">
        <w:t>je les ai vraiment soupço</w:t>
      </w:r>
      <w:r w:rsidR="0071396A">
        <w:t>n</w:t>
      </w:r>
      <w:r w:rsidR="0071396A">
        <w:t>nées de savoir quelque chose</w:t>
      </w:r>
      <w:r>
        <w:t>.</w:t>
      </w:r>
    </w:p>
    <w:p w14:paraId="6EECC0F0" w14:textId="2DEC7A35" w:rsidR="007369EF" w:rsidRDefault="007369EF" w:rsidP="007369EF">
      <w:r>
        <w:t>« </w:t>
      </w:r>
      <w:proofErr w:type="spellStart"/>
      <w:r w:rsidR="0071396A">
        <w:t>A</w:t>
      </w:r>
      <w:proofErr w:type="spellEnd"/>
      <w:r w:rsidR="0071396A">
        <w:t xml:space="preserve"> quelle heure </w:t>
      </w:r>
      <w:r>
        <w:t>M. </w:t>
      </w:r>
      <w:proofErr w:type="spellStart"/>
      <w:r w:rsidR="0071396A">
        <w:t>Drebber</w:t>
      </w:r>
      <w:proofErr w:type="spellEnd"/>
      <w:r w:rsidR="0071396A">
        <w:t xml:space="preserve"> a-t-il quitté votre maison pour se rendre à la gare</w:t>
      </w:r>
      <w:r>
        <w:t> ?</w:t>
      </w:r>
    </w:p>
    <w:p w14:paraId="61075686" w14:textId="0A7C66E6" w:rsidR="007369EF" w:rsidRDefault="007369EF" w:rsidP="007369EF">
      <w:r>
        <w:lastRenderedPageBreak/>
        <w:t>« — </w:t>
      </w:r>
      <w:r w:rsidR="0071396A">
        <w:t>A huit heures</w:t>
      </w:r>
      <w:r>
        <w:t xml:space="preserve">, </w:t>
      </w:r>
      <w:r w:rsidR="0071396A">
        <w:t>a-t-elle répondu avec effort</w:t>
      </w:r>
      <w:r>
        <w:t xml:space="preserve">. </w:t>
      </w:r>
      <w:r w:rsidR="0071396A">
        <w:t>Son secr</w:t>
      </w:r>
      <w:r w:rsidR="0071396A">
        <w:t>é</w:t>
      </w:r>
      <w:r w:rsidR="0071396A">
        <w:t>taire</w:t>
      </w:r>
      <w:r>
        <w:t>, M. </w:t>
      </w:r>
      <w:proofErr w:type="spellStart"/>
      <w:r w:rsidR="0071396A">
        <w:t>Stangerson</w:t>
      </w:r>
      <w:proofErr w:type="spellEnd"/>
      <w:r>
        <w:t xml:space="preserve">, </w:t>
      </w:r>
      <w:r w:rsidR="0071396A">
        <w:t>avait indiqué deux trains</w:t>
      </w:r>
      <w:r>
        <w:t xml:space="preserve">, </w:t>
      </w:r>
      <w:r w:rsidR="0071396A">
        <w:t>l</w:t>
      </w:r>
      <w:r>
        <w:t>’</w:t>
      </w:r>
      <w:r w:rsidR="0071396A">
        <w:t>un à neuf he</w:t>
      </w:r>
      <w:r w:rsidR="0071396A">
        <w:t>u</w:t>
      </w:r>
      <w:r w:rsidR="0071396A">
        <w:t>res quinze et l</w:t>
      </w:r>
      <w:r>
        <w:t>’</w:t>
      </w:r>
      <w:r w:rsidR="0071396A">
        <w:t>autre à onze heures</w:t>
      </w:r>
      <w:r>
        <w:t>. M. </w:t>
      </w:r>
      <w:proofErr w:type="spellStart"/>
      <w:r w:rsidR="0071396A">
        <w:t>Drebber</w:t>
      </w:r>
      <w:proofErr w:type="spellEnd"/>
      <w:r w:rsidR="0071396A">
        <w:t xml:space="preserve"> avait choisi le pr</w:t>
      </w:r>
      <w:r w:rsidR="0071396A">
        <w:t>e</w:t>
      </w:r>
      <w:r w:rsidR="0071396A">
        <w:t>mier</w:t>
      </w:r>
      <w:r>
        <w:t>.</w:t>
      </w:r>
    </w:p>
    <w:p w14:paraId="0E9A8AB2" w14:textId="0BB2AF9A" w:rsidR="007369EF" w:rsidRDefault="007369EF" w:rsidP="007369EF">
      <w:r>
        <w:t>« — </w:t>
      </w:r>
      <w:r w:rsidR="0071396A">
        <w:t>C</w:t>
      </w:r>
      <w:r>
        <w:t>’</w:t>
      </w:r>
      <w:r w:rsidR="0071396A">
        <w:t>est la dernière fois que vous l</w:t>
      </w:r>
      <w:r>
        <w:t>’</w:t>
      </w:r>
      <w:r w:rsidR="0071396A">
        <w:t>avez vu</w:t>
      </w:r>
      <w:r>
        <w:t> ? »</w:t>
      </w:r>
    </w:p>
    <w:p w14:paraId="1EA2C55C" w14:textId="77777777" w:rsidR="007369EF" w:rsidRDefault="007369EF" w:rsidP="007369EF">
      <w:r>
        <w:t>« </w:t>
      </w:r>
      <w:r w:rsidR="0071396A">
        <w:t>Le visage de la femme a changé terriblement</w:t>
      </w:r>
      <w:r>
        <w:t xml:space="preserve">. </w:t>
      </w:r>
      <w:r w:rsidR="0071396A">
        <w:t>Elle est d</w:t>
      </w:r>
      <w:r w:rsidR="0071396A">
        <w:t>e</w:t>
      </w:r>
      <w:r w:rsidR="0071396A">
        <w:t>venue livide</w:t>
      </w:r>
      <w:r>
        <w:t xml:space="preserve">. </w:t>
      </w:r>
      <w:r w:rsidR="0071396A">
        <w:t>Elle a été quelques secondes avant de pouvoir dire se</w:t>
      </w:r>
      <w:r w:rsidR="0071396A">
        <w:t>u</w:t>
      </w:r>
      <w:r w:rsidR="0071396A">
        <w:t>lement oui</w:t>
      </w:r>
      <w:r>
        <w:t xml:space="preserve">, </w:t>
      </w:r>
      <w:r w:rsidR="0071396A">
        <w:t>et encore l</w:t>
      </w:r>
      <w:r>
        <w:t>’</w:t>
      </w:r>
      <w:r w:rsidR="0071396A">
        <w:t>a-t-elle fait d</w:t>
      </w:r>
      <w:r>
        <w:t>’</w:t>
      </w:r>
      <w:r w:rsidR="0071396A">
        <w:t>un ton voilé</w:t>
      </w:r>
      <w:r>
        <w:t xml:space="preserve">, </w:t>
      </w:r>
      <w:r w:rsidR="0071396A">
        <w:t>pas naturel</w:t>
      </w:r>
      <w:r>
        <w:t>.</w:t>
      </w:r>
    </w:p>
    <w:p w14:paraId="178DB58E" w14:textId="77777777" w:rsidR="007369EF" w:rsidRDefault="007369EF" w:rsidP="007369EF">
      <w:r>
        <w:t>« </w:t>
      </w:r>
      <w:r w:rsidR="0071396A">
        <w:t>Alors</w:t>
      </w:r>
      <w:r>
        <w:t xml:space="preserve">, </w:t>
      </w:r>
      <w:r w:rsidR="0071396A">
        <w:t>il y a eu un moment de silence</w:t>
      </w:r>
      <w:r>
        <w:t xml:space="preserve">. </w:t>
      </w:r>
      <w:r w:rsidR="0071396A">
        <w:t>Puis la jeune fille s</w:t>
      </w:r>
      <w:r>
        <w:t>’</w:t>
      </w:r>
      <w:r w:rsidR="0071396A">
        <w:t>est jetée à l</w:t>
      </w:r>
      <w:r>
        <w:t>’</w:t>
      </w:r>
      <w:r w:rsidR="0071396A">
        <w:t>eau</w:t>
      </w:r>
      <w:r>
        <w:t> :</w:t>
      </w:r>
    </w:p>
    <w:p w14:paraId="2C33E4F7" w14:textId="268470FD" w:rsidR="007369EF" w:rsidRDefault="007369EF" w:rsidP="007369EF">
      <w:r>
        <w:t>« </w:t>
      </w:r>
      <w:r w:rsidR="0071396A">
        <w:t>Il ne peut rien sortir de bon d</w:t>
      </w:r>
      <w:r>
        <w:t>’</w:t>
      </w:r>
      <w:r w:rsidR="0071396A">
        <w:t>un mensonge</w:t>
      </w:r>
      <w:r>
        <w:t xml:space="preserve">, </w:t>
      </w:r>
      <w:r w:rsidR="0071396A">
        <w:t>maman</w:t>
      </w:r>
      <w:r>
        <w:t xml:space="preserve">, </w:t>
      </w:r>
      <w:r w:rsidR="0071396A">
        <w:t>dit-elle d</w:t>
      </w:r>
      <w:r>
        <w:t>’</w:t>
      </w:r>
      <w:r w:rsidR="0071396A">
        <w:t>une voix claire et assurée</w:t>
      </w:r>
      <w:r>
        <w:t xml:space="preserve">. </w:t>
      </w:r>
      <w:r w:rsidR="0071396A">
        <w:t>Soyons franches avec ce mo</w:t>
      </w:r>
      <w:r w:rsidR="0071396A">
        <w:t>n</w:t>
      </w:r>
      <w:r w:rsidR="0071396A">
        <w:t>sieur</w:t>
      </w:r>
      <w:r>
        <w:t xml:space="preserve">. </w:t>
      </w:r>
      <w:r w:rsidR="0071396A">
        <w:t xml:space="preserve">Nous avons revu </w:t>
      </w:r>
      <w:r>
        <w:t>M. </w:t>
      </w:r>
      <w:proofErr w:type="spellStart"/>
      <w:r w:rsidR="0071396A">
        <w:t>Drebber</w:t>
      </w:r>
      <w:proofErr w:type="spellEnd"/>
      <w:r>
        <w:t>.</w:t>
      </w:r>
    </w:p>
    <w:p w14:paraId="010957C5" w14:textId="10131B5C" w:rsidR="007369EF" w:rsidRDefault="007369EF" w:rsidP="007369EF">
      <w:r>
        <w:t>« — </w:t>
      </w:r>
      <w:r w:rsidR="0071396A">
        <w:t>Que Dieu te pardonne</w:t>
      </w:r>
      <w:r>
        <w:t xml:space="preserve"> ! </w:t>
      </w:r>
      <w:r w:rsidR="0071396A">
        <w:t>s</w:t>
      </w:r>
      <w:r>
        <w:t>’</w:t>
      </w:r>
      <w:r w:rsidR="0071396A">
        <w:t xml:space="preserve">est écriée </w:t>
      </w:r>
      <w:r>
        <w:t>M</w:t>
      </w:r>
      <w:r w:rsidRPr="007369EF">
        <w:rPr>
          <w:vertAlign w:val="superscript"/>
        </w:rPr>
        <w:t>me</w:t>
      </w:r>
      <w:r>
        <w:t> </w:t>
      </w:r>
      <w:r w:rsidR="0071396A">
        <w:t>Charpentier en levant les bras au ciel et en se renversant sur sa chaise</w:t>
      </w:r>
      <w:r>
        <w:t xml:space="preserve">. </w:t>
      </w:r>
      <w:r w:rsidR="0071396A">
        <w:t>Tu as tué ton frère</w:t>
      </w:r>
      <w:r>
        <w:t>.</w:t>
      </w:r>
    </w:p>
    <w:p w14:paraId="5C3D7DBD" w14:textId="77777777" w:rsidR="007369EF" w:rsidRDefault="007369EF" w:rsidP="007369EF">
      <w:r>
        <w:t>« — </w:t>
      </w:r>
      <w:r w:rsidR="0071396A">
        <w:t>Arthur m</w:t>
      </w:r>
      <w:r>
        <w:t>’</w:t>
      </w:r>
      <w:r w:rsidR="0071396A">
        <w:t>approuverait</w:t>
      </w:r>
      <w:r>
        <w:t xml:space="preserve">, </w:t>
      </w:r>
      <w:r w:rsidR="0071396A">
        <w:t>répondit la jeune fille</w:t>
      </w:r>
      <w:r>
        <w:t xml:space="preserve">, </w:t>
      </w:r>
      <w:r w:rsidR="0071396A">
        <w:t>d</w:t>
      </w:r>
      <w:r>
        <w:t>’</w:t>
      </w:r>
      <w:r w:rsidR="0071396A">
        <w:t>un ton ferme</w:t>
      </w:r>
      <w:r>
        <w:t>.</w:t>
      </w:r>
    </w:p>
    <w:p w14:paraId="2A35C0C9" w14:textId="77777777" w:rsidR="007369EF" w:rsidRDefault="007369EF" w:rsidP="007369EF">
      <w:r>
        <w:t>« — </w:t>
      </w:r>
      <w:r w:rsidR="0071396A">
        <w:t>Vous feriez mieux de me dire tout maintenant</w:t>
      </w:r>
      <w:r>
        <w:t xml:space="preserve">, </w:t>
      </w:r>
      <w:r w:rsidR="0071396A">
        <w:t>leur ai-je conseillé</w:t>
      </w:r>
      <w:r>
        <w:t xml:space="preserve">. </w:t>
      </w:r>
      <w:r w:rsidR="0071396A">
        <w:t>Un demi-aveu est pire qu</w:t>
      </w:r>
      <w:r>
        <w:t>’</w:t>
      </w:r>
      <w:r w:rsidR="0071396A">
        <w:t>une dénégation</w:t>
      </w:r>
      <w:r>
        <w:t xml:space="preserve">. </w:t>
      </w:r>
      <w:r w:rsidR="0071396A">
        <w:t>D</w:t>
      </w:r>
      <w:r>
        <w:t>’</w:t>
      </w:r>
      <w:r w:rsidR="0071396A">
        <w:t>ailleurs</w:t>
      </w:r>
      <w:r>
        <w:t xml:space="preserve">, </w:t>
      </w:r>
      <w:r w:rsidR="0071396A">
        <w:t>vous ne savez pas à quel point nous sommes rense</w:t>
      </w:r>
      <w:r w:rsidR="0071396A">
        <w:t>i</w:t>
      </w:r>
      <w:r w:rsidR="0071396A">
        <w:t>gnés</w:t>
      </w:r>
      <w:r>
        <w:t>.</w:t>
      </w:r>
    </w:p>
    <w:p w14:paraId="6BA217B5" w14:textId="77777777" w:rsidR="007369EF" w:rsidRDefault="007369EF" w:rsidP="007369EF">
      <w:r>
        <w:t>« — </w:t>
      </w:r>
      <w:r w:rsidR="0071396A">
        <w:t>C</w:t>
      </w:r>
      <w:r>
        <w:t>’</w:t>
      </w:r>
      <w:r w:rsidR="0071396A">
        <w:t>est toi qui l</w:t>
      </w:r>
      <w:r>
        <w:t>’</w:t>
      </w:r>
      <w:r w:rsidR="0071396A">
        <w:t>auras voulu</w:t>
      </w:r>
      <w:r>
        <w:t xml:space="preserve">, </w:t>
      </w:r>
      <w:r w:rsidR="0071396A">
        <w:t>Alice</w:t>
      </w:r>
      <w:r>
        <w:t> ! »</w:t>
      </w:r>
      <w:r w:rsidR="0071396A">
        <w:t xml:space="preserve"> s</w:t>
      </w:r>
      <w:r>
        <w:t>’</w:t>
      </w:r>
      <w:r w:rsidR="0071396A">
        <w:t>écria la mère</w:t>
      </w:r>
      <w:r>
        <w:t>.</w:t>
      </w:r>
    </w:p>
    <w:p w14:paraId="3FEF052B" w14:textId="77777777" w:rsidR="007369EF" w:rsidRDefault="007369EF" w:rsidP="007369EF">
      <w:r>
        <w:t>« </w:t>
      </w:r>
      <w:r w:rsidR="0071396A">
        <w:t>Puis</w:t>
      </w:r>
      <w:r>
        <w:t xml:space="preserve">, </w:t>
      </w:r>
      <w:r w:rsidR="0071396A">
        <w:t>se tournant vers moi</w:t>
      </w:r>
      <w:r>
        <w:t> :</w:t>
      </w:r>
    </w:p>
    <w:p w14:paraId="34F1B1C5" w14:textId="77777777" w:rsidR="007369EF" w:rsidRDefault="007369EF" w:rsidP="007369EF">
      <w:r>
        <w:t>« </w:t>
      </w:r>
      <w:r w:rsidR="0071396A">
        <w:t>Je vais tout vous dire</w:t>
      </w:r>
      <w:r>
        <w:t xml:space="preserve">, </w:t>
      </w:r>
      <w:r w:rsidR="0071396A">
        <w:t>monsieur</w:t>
      </w:r>
      <w:r>
        <w:t xml:space="preserve">. </w:t>
      </w:r>
      <w:r w:rsidR="0071396A">
        <w:t>Vous voyez</w:t>
      </w:r>
      <w:r>
        <w:t xml:space="preserve">, </w:t>
      </w:r>
      <w:r w:rsidR="0071396A">
        <w:t>je suis tro</w:t>
      </w:r>
      <w:r w:rsidR="0071396A">
        <w:t>u</w:t>
      </w:r>
      <w:r w:rsidR="0071396A">
        <w:t>blée</w:t>
      </w:r>
      <w:r>
        <w:t xml:space="preserve">. </w:t>
      </w:r>
      <w:r w:rsidR="0071396A">
        <w:t>N</w:t>
      </w:r>
      <w:r>
        <w:t>’</w:t>
      </w:r>
      <w:r w:rsidR="0071396A">
        <w:t>allez pas vous imaginer</w:t>
      </w:r>
      <w:r>
        <w:t xml:space="preserve">, </w:t>
      </w:r>
      <w:r w:rsidR="0071396A">
        <w:t>cependant</w:t>
      </w:r>
      <w:r>
        <w:t xml:space="preserve">, </w:t>
      </w:r>
      <w:r w:rsidR="0071396A">
        <w:t xml:space="preserve">que </w:t>
      </w:r>
      <w:proofErr w:type="gramStart"/>
      <w:r w:rsidR="0071396A">
        <w:t>j</w:t>
      </w:r>
      <w:r>
        <w:t>’</w:t>
      </w:r>
      <w:r w:rsidR="0071396A">
        <w:t>ai peur</w:t>
      </w:r>
      <w:proofErr w:type="gramEnd"/>
      <w:r w:rsidR="0071396A">
        <w:t xml:space="preserve"> </w:t>
      </w:r>
      <w:r w:rsidR="0071396A">
        <w:lastRenderedPageBreak/>
        <w:t>de voir mon fil</w:t>
      </w:r>
      <w:r w:rsidR="008D1D62">
        <w:t>s</w:t>
      </w:r>
      <w:r w:rsidR="0071396A">
        <w:t xml:space="preserve"> impliqué dans cette horrible affaire</w:t>
      </w:r>
      <w:r>
        <w:t xml:space="preserve">. </w:t>
      </w:r>
      <w:r w:rsidR="0071396A">
        <w:t>Non</w:t>
      </w:r>
      <w:r>
        <w:t xml:space="preserve">, </w:t>
      </w:r>
      <w:r w:rsidR="0071396A">
        <w:t>il est parfa</w:t>
      </w:r>
      <w:r w:rsidR="0071396A">
        <w:t>i</w:t>
      </w:r>
      <w:r w:rsidR="0071396A">
        <w:t>tement innocent</w:t>
      </w:r>
      <w:r>
        <w:t xml:space="preserve"> ! </w:t>
      </w:r>
      <w:r w:rsidR="0071396A">
        <w:t>Si je crains quelque chose</w:t>
      </w:r>
      <w:r>
        <w:t xml:space="preserve">, </w:t>
      </w:r>
      <w:r w:rsidR="0071396A">
        <w:t>c</w:t>
      </w:r>
      <w:r>
        <w:t>’</w:t>
      </w:r>
      <w:r w:rsidR="0071396A">
        <w:t>est qu</w:t>
      </w:r>
      <w:r>
        <w:t>’</w:t>
      </w:r>
      <w:r w:rsidR="0071396A">
        <w:t>il ne soit compromis à vos yeux et à ceux des autres</w:t>
      </w:r>
      <w:r>
        <w:t xml:space="preserve">. </w:t>
      </w:r>
      <w:r w:rsidR="0071396A">
        <w:t>Mais c</w:t>
      </w:r>
      <w:r>
        <w:t>’</w:t>
      </w:r>
      <w:r w:rsidR="0071396A">
        <w:t>est imposs</w:t>
      </w:r>
      <w:r w:rsidR="0071396A">
        <w:t>i</w:t>
      </w:r>
      <w:r w:rsidR="0071396A">
        <w:t>ble</w:t>
      </w:r>
      <w:r>
        <w:t xml:space="preserve">, </w:t>
      </w:r>
      <w:r w:rsidR="0071396A">
        <w:t>certainement</w:t>
      </w:r>
      <w:r>
        <w:t xml:space="preserve"> ! </w:t>
      </w:r>
      <w:r w:rsidR="0071396A">
        <w:t>Son caractère élevé</w:t>
      </w:r>
      <w:r>
        <w:t xml:space="preserve">, </w:t>
      </w:r>
      <w:r w:rsidR="0071396A">
        <w:t>sa profession</w:t>
      </w:r>
      <w:r>
        <w:t xml:space="preserve">, </w:t>
      </w:r>
      <w:r w:rsidR="0071396A">
        <w:t>ses ant</w:t>
      </w:r>
      <w:r w:rsidR="0071396A">
        <w:t>é</w:t>
      </w:r>
      <w:r w:rsidR="0071396A">
        <w:t>cédents</w:t>
      </w:r>
      <w:r>
        <w:t xml:space="preserve">, </w:t>
      </w:r>
      <w:r w:rsidR="0071396A">
        <w:t>tout empêcherait cela</w:t>
      </w:r>
      <w:r>
        <w:t>.</w:t>
      </w:r>
    </w:p>
    <w:p w14:paraId="1E4C0C7E" w14:textId="4FA62BF8" w:rsidR="007369EF" w:rsidRDefault="007369EF" w:rsidP="007369EF">
      <w:r>
        <w:t>« — </w:t>
      </w:r>
      <w:r w:rsidR="0071396A">
        <w:t>Avouez-moi tout</w:t>
      </w:r>
      <w:r>
        <w:t xml:space="preserve">, </w:t>
      </w:r>
      <w:r w:rsidR="0071396A">
        <w:t>c</w:t>
      </w:r>
      <w:r>
        <w:t>’</w:t>
      </w:r>
      <w:r w:rsidR="0071396A">
        <w:t>est ce que vous avez de mieux à faire</w:t>
      </w:r>
      <w:r>
        <w:t xml:space="preserve">, </w:t>
      </w:r>
      <w:r w:rsidR="0071396A">
        <w:t>lui ai-je répondu</w:t>
      </w:r>
      <w:r>
        <w:t xml:space="preserve">. </w:t>
      </w:r>
      <w:r w:rsidR="0071396A">
        <w:t>Cela ne nuira pas à votre fils s</w:t>
      </w:r>
      <w:r>
        <w:t>’</w:t>
      </w:r>
      <w:r w:rsidR="0071396A">
        <w:t>il est i</w:t>
      </w:r>
      <w:r w:rsidR="0071396A">
        <w:t>n</w:t>
      </w:r>
      <w:r w:rsidR="0071396A">
        <w:t>nocent</w:t>
      </w:r>
      <w:r>
        <w:t xml:space="preserve">, </w:t>
      </w:r>
      <w:r w:rsidR="0071396A">
        <w:t>je vous le garantis</w:t>
      </w:r>
      <w:r>
        <w:t>. »</w:t>
      </w:r>
    </w:p>
    <w:p w14:paraId="529ED3E0" w14:textId="77777777" w:rsidR="007369EF" w:rsidRDefault="007369EF" w:rsidP="007369EF">
      <w:r>
        <w:t>« </w:t>
      </w:r>
      <w:r w:rsidR="0071396A">
        <w:t>Alors</w:t>
      </w:r>
      <w:r>
        <w:t xml:space="preserve">, </w:t>
      </w:r>
      <w:r w:rsidR="0071396A">
        <w:t>sur la prière de sa mère</w:t>
      </w:r>
      <w:r>
        <w:t xml:space="preserve">, </w:t>
      </w:r>
      <w:r w:rsidR="0071396A">
        <w:t>la jeune fille s</w:t>
      </w:r>
      <w:r>
        <w:t>’</w:t>
      </w:r>
      <w:r w:rsidR="0071396A">
        <w:t>est retirée</w:t>
      </w:r>
      <w:r>
        <w:t>.</w:t>
      </w:r>
    </w:p>
    <w:p w14:paraId="6FEF0FE1" w14:textId="77777777" w:rsidR="007369EF" w:rsidRDefault="007369EF" w:rsidP="007369EF">
      <w:r>
        <w:t>« </w:t>
      </w:r>
      <w:r w:rsidR="0071396A">
        <w:t>Mon intention</w:t>
      </w:r>
      <w:r>
        <w:t xml:space="preserve">, </w:t>
      </w:r>
      <w:r w:rsidR="0071396A">
        <w:t>monsieur</w:t>
      </w:r>
      <w:r>
        <w:t xml:space="preserve">, </w:t>
      </w:r>
      <w:r w:rsidR="0071396A">
        <w:t>a-t-elle continué</w:t>
      </w:r>
      <w:r>
        <w:t xml:space="preserve">, </w:t>
      </w:r>
      <w:r w:rsidR="0071396A">
        <w:t>était de ne rien vous dire</w:t>
      </w:r>
      <w:r>
        <w:t xml:space="preserve">. </w:t>
      </w:r>
      <w:r w:rsidR="0071396A">
        <w:t>Mais</w:t>
      </w:r>
      <w:r>
        <w:t xml:space="preserve">, </w:t>
      </w:r>
      <w:r w:rsidR="0071396A">
        <w:t>puisque ma fille a commencé à parler</w:t>
      </w:r>
      <w:r>
        <w:t xml:space="preserve">, </w:t>
      </w:r>
      <w:r w:rsidR="0071396A">
        <w:t>je n</w:t>
      </w:r>
      <w:r>
        <w:t>’</w:t>
      </w:r>
      <w:r w:rsidR="0071396A">
        <w:t>ai plus le choix</w:t>
      </w:r>
      <w:r>
        <w:t xml:space="preserve">. </w:t>
      </w:r>
      <w:r w:rsidR="0071396A">
        <w:t>Maintenant que je suis décidée</w:t>
      </w:r>
      <w:r>
        <w:t xml:space="preserve">, </w:t>
      </w:r>
      <w:r w:rsidR="0071396A">
        <w:t>je n</w:t>
      </w:r>
      <w:r>
        <w:t>’</w:t>
      </w:r>
      <w:r w:rsidR="0071396A">
        <w:t>omettrai aucun fait</w:t>
      </w:r>
      <w:r>
        <w:t>.</w:t>
      </w:r>
    </w:p>
    <w:p w14:paraId="7805C02A" w14:textId="77777777" w:rsidR="007369EF" w:rsidRDefault="007369EF" w:rsidP="007369EF">
      <w:r>
        <w:t>« — </w:t>
      </w:r>
      <w:r w:rsidR="0071396A">
        <w:t>C</w:t>
      </w:r>
      <w:r>
        <w:t>’</w:t>
      </w:r>
      <w:r w:rsidR="0071396A">
        <w:t>est ce qu</w:t>
      </w:r>
      <w:r>
        <w:t>’</w:t>
      </w:r>
      <w:r w:rsidR="0071396A">
        <w:t>il y a de plus sage</w:t>
      </w:r>
      <w:r>
        <w:t xml:space="preserve">, </w:t>
      </w:r>
      <w:r w:rsidR="0071396A">
        <w:t>ai-je dit</w:t>
      </w:r>
      <w:r>
        <w:t>.</w:t>
      </w:r>
    </w:p>
    <w:p w14:paraId="096CA0DB" w14:textId="59C95358" w:rsidR="007369EF" w:rsidRDefault="007369EF" w:rsidP="007369EF">
      <w:r>
        <w:t>« — M. </w:t>
      </w:r>
      <w:proofErr w:type="spellStart"/>
      <w:r w:rsidR="0071396A">
        <w:t>Drebber</w:t>
      </w:r>
      <w:proofErr w:type="spellEnd"/>
      <w:r w:rsidR="0071396A">
        <w:t xml:space="preserve"> est resté chez nous à peu près trois sema</w:t>
      </w:r>
      <w:r w:rsidR="0071396A">
        <w:t>i</w:t>
      </w:r>
      <w:r w:rsidR="0071396A">
        <w:t>nes</w:t>
      </w:r>
      <w:r>
        <w:t xml:space="preserve">. </w:t>
      </w:r>
      <w:r w:rsidR="0071396A">
        <w:t xml:space="preserve">Il avait voyagé auparavant sur le continent avec </w:t>
      </w:r>
      <w:r>
        <w:t>M. </w:t>
      </w:r>
      <w:proofErr w:type="spellStart"/>
      <w:r w:rsidR="0071396A">
        <w:t>Stangerson</w:t>
      </w:r>
      <w:proofErr w:type="spellEnd"/>
      <w:r>
        <w:t xml:space="preserve">, </w:t>
      </w:r>
      <w:r w:rsidR="0071396A">
        <w:t>son secrétaire</w:t>
      </w:r>
      <w:r>
        <w:t xml:space="preserve">. </w:t>
      </w:r>
      <w:r w:rsidR="0071396A">
        <w:t>Le dernier endroit où ils avaient séjourné</w:t>
      </w:r>
      <w:r>
        <w:t xml:space="preserve">, </w:t>
      </w:r>
      <w:r w:rsidR="0071396A">
        <w:t>c</w:t>
      </w:r>
      <w:r>
        <w:t>’</w:t>
      </w:r>
      <w:r w:rsidR="0071396A">
        <w:t>était Copenhague</w:t>
      </w:r>
      <w:r>
        <w:t xml:space="preserve"> ; </w:t>
      </w:r>
      <w:r w:rsidR="0071396A">
        <w:t>j</w:t>
      </w:r>
      <w:r>
        <w:t>’</w:t>
      </w:r>
      <w:r w:rsidR="0071396A">
        <w:t>avais remarqué que chacune de leurs malles en portait l</w:t>
      </w:r>
      <w:r>
        <w:t>’</w:t>
      </w:r>
      <w:r w:rsidR="0071396A">
        <w:t>étiquette</w:t>
      </w:r>
      <w:r>
        <w:t xml:space="preserve">. </w:t>
      </w:r>
      <w:proofErr w:type="spellStart"/>
      <w:r w:rsidR="0071396A">
        <w:t>Stangerson</w:t>
      </w:r>
      <w:proofErr w:type="spellEnd"/>
      <w:r w:rsidR="0071396A">
        <w:t xml:space="preserve"> était un homme calme</w:t>
      </w:r>
      <w:r>
        <w:t xml:space="preserve">, </w:t>
      </w:r>
      <w:r w:rsidR="0071396A">
        <w:t>réservé</w:t>
      </w:r>
      <w:r>
        <w:t xml:space="preserve"> ; </w:t>
      </w:r>
      <w:r w:rsidR="0071396A">
        <w:t>mais son patron</w:t>
      </w:r>
      <w:r>
        <w:t xml:space="preserve">, </w:t>
      </w:r>
      <w:r w:rsidR="0071396A">
        <w:t>je regrette de le dire</w:t>
      </w:r>
      <w:r>
        <w:t xml:space="preserve">, </w:t>
      </w:r>
      <w:r w:rsidR="0071396A">
        <w:t>était tout le contraire</w:t>
      </w:r>
      <w:r>
        <w:t xml:space="preserve">. </w:t>
      </w:r>
      <w:r w:rsidR="0071396A">
        <w:t>Des habitudes grossières</w:t>
      </w:r>
      <w:r>
        <w:t xml:space="preserve">, </w:t>
      </w:r>
      <w:r w:rsidR="0071396A">
        <w:t>des manières brutales</w:t>
      </w:r>
      <w:r>
        <w:t xml:space="preserve">. </w:t>
      </w:r>
      <w:r w:rsidR="0071396A">
        <w:t>La nuit même de son arrivée</w:t>
      </w:r>
      <w:r>
        <w:t xml:space="preserve">, </w:t>
      </w:r>
      <w:r w:rsidR="0071396A">
        <w:t>il s</w:t>
      </w:r>
      <w:r>
        <w:t>’</w:t>
      </w:r>
      <w:r w:rsidR="0071396A">
        <w:t>est enivré</w:t>
      </w:r>
      <w:r>
        <w:t xml:space="preserve">. </w:t>
      </w:r>
      <w:r w:rsidR="0071396A">
        <w:t>En fait</w:t>
      </w:r>
      <w:r>
        <w:t xml:space="preserve">, </w:t>
      </w:r>
      <w:r w:rsidR="0071396A">
        <w:t>chaque jour</w:t>
      </w:r>
      <w:r>
        <w:t xml:space="preserve">, </w:t>
      </w:r>
      <w:r w:rsidR="0071396A">
        <w:t>à partir de midi</w:t>
      </w:r>
      <w:r>
        <w:t xml:space="preserve">, </w:t>
      </w:r>
      <w:r w:rsidR="0071396A">
        <w:t>il était ivre</w:t>
      </w:r>
      <w:r>
        <w:t xml:space="preserve">. </w:t>
      </w:r>
      <w:r w:rsidR="0071396A">
        <w:t>Il se permettait avec les bonnes des libertés et des fam</w:t>
      </w:r>
      <w:r w:rsidR="0071396A">
        <w:t>i</w:t>
      </w:r>
      <w:r w:rsidR="0071396A">
        <w:t>liarités dégoûtantes</w:t>
      </w:r>
      <w:r>
        <w:t xml:space="preserve">. </w:t>
      </w:r>
      <w:r w:rsidR="0071396A">
        <w:t>Le pire de tout</w:t>
      </w:r>
      <w:r>
        <w:t xml:space="preserve">, </w:t>
      </w:r>
      <w:r w:rsidR="0071396A">
        <w:t>c</w:t>
      </w:r>
      <w:r>
        <w:t>’</w:t>
      </w:r>
      <w:r w:rsidR="0071396A">
        <w:t>est qu</w:t>
      </w:r>
      <w:r>
        <w:t>’</w:t>
      </w:r>
      <w:r w:rsidR="0071396A">
        <w:t>il n</w:t>
      </w:r>
      <w:r>
        <w:t>’</w:t>
      </w:r>
      <w:r w:rsidR="0071396A">
        <w:t>a pas respecté non plus ma fille Alice</w:t>
      </w:r>
      <w:r>
        <w:t xml:space="preserve">. </w:t>
      </w:r>
      <w:r w:rsidR="0071396A">
        <w:t>Il lui a tenu des propos qu</w:t>
      </w:r>
      <w:r>
        <w:t>’</w:t>
      </w:r>
      <w:r w:rsidR="0071396A">
        <w:t>elle est heureusement trop innocente pour compre</w:t>
      </w:r>
      <w:r w:rsidR="0071396A">
        <w:t>n</w:t>
      </w:r>
      <w:r w:rsidR="0071396A">
        <w:t>dre</w:t>
      </w:r>
      <w:r>
        <w:t xml:space="preserve">. </w:t>
      </w:r>
      <w:r w:rsidR="0071396A">
        <w:t>Une fois</w:t>
      </w:r>
      <w:r>
        <w:t xml:space="preserve">, </w:t>
      </w:r>
      <w:r w:rsidR="0071396A">
        <w:t>il l</w:t>
      </w:r>
      <w:r>
        <w:t>’</w:t>
      </w:r>
      <w:r w:rsidR="0071396A">
        <w:t>a p</w:t>
      </w:r>
      <w:r w:rsidR="008D1D62">
        <w:t>r</w:t>
      </w:r>
      <w:r w:rsidR="0071396A">
        <w:t>ise dans ses bras et il l</w:t>
      </w:r>
      <w:r>
        <w:t>’</w:t>
      </w:r>
      <w:r w:rsidR="0071396A">
        <w:t>a embrassée</w:t>
      </w:r>
      <w:r>
        <w:t xml:space="preserve">. </w:t>
      </w:r>
      <w:r w:rsidR="0071396A">
        <w:t>Alors son propre secrétaire lui a r</w:t>
      </w:r>
      <w:r w:rsidR="0071396A">
        <w:t>e</w:t>
      </w:r>
      <w:r w:rsidR="0071396A">
        <w:t>proché sa conduite malhonnête</w:t>
      </w:r>
      <w:r>
        <w:t>.</w:t>
      </w:r>
    </w:p>
    <w:p w14:paraId="76090CB4" w14:textId="0FAA0ACA" w:rsidR="007369EF" w:rsidRDefault="007369EF" w:rsidP="007369EF">
      <w:r>
        <w:lastRenderedPageBreak/>
        <w:t>« — </w:t>
      </w:r>
      <w:r w:rsidR="0071396A">
        <w:t>Mais pourquoi avez-vous supporté tout cela</w:t>
      </w:r>
      <w:r>
        <w:t xml:space="preserve"> ? </w:t>
      </w:r>
      <w:r w:rsidR="0071396A">
        <w:t>ai-je d</w:t>
      </w:r>
      <w:r w:rsidR="0071396A">
        <w:t>e</w:t>
      </w:r>
      <w:r w:rsidR="0071396A">
        <w:t>mandé</w:t>
      </w:r>
      <w:r>
        <w:t xml:space="preserve">. </w:t>
      </w:r>
      <w:r w:rsidR="0071396A">
        <w:t>Vous pouvez renvoyer vos pensionnaires quand bon vous semble</w:t>
      </w:r>
      <w:r>
        <w:t xml:space="preserve">, </w:t>
      </w:r>
      <w:r w:rsidR="0071396A">
        <w:t>j</w:t>
      </w:r>
      <w:r>
        <w:t>’</w:t>
      </w:r>
      <w:r w:rsidR="0071396A">
        <w:t>imagine</w:t>
      </w:r>
      <w:r>
        <w:t>. »</w:t>
      </w:r>
    </w:p>
    <w:p w14:paraId="3693A6DD" w14:textId="246DE98C" w:rsidR="007369EF" w:rsidRDefault="007369EF" w:rsidP="007369EF">
      <w:r>
        <w:t>« M</w:t>
      </w:r>
      <w:r w:rsidRPr="007369EF">
        <w:rPr>
          <w:vertAlign w:val="superscript"/>
        </w:rPr>
        <w:t>me</w:t>
      </w:r>
      <w:r>
        <w:t> </w:t>
      </w:r>
      <w:r w:rsidR="0071396A">
        <w:t>Charpentier rougit</w:t>
      </w:r>
      <w:r>
        <w:t>.</w:t>
      </w:r>
    </w:p>
    <w:p w14:paraId="00108DD5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aurais dû lui donner son congé dès le premier jour</w:t>
      </w:r>
      <w:r>
        <w:t xml:space="preserve"> ! </w:t>
      </w:r>
      <w:r w:rsidR="0071396A">
        <w:t>soupira-t-elle</w:t>
      </w:r>
      <w:r>
        <w:t xml:space="preserve">. </w:t>
      </w:r>
      <w:r w:rsidR="0071396A">
        <w:t>Mais c</w:t>
      </w:r>
      <w:r>
        <w:t>’</w:t>
      </w:r>
      <w:r w:rsidR="0071396A">
        <w:t>était une tentation cruelle</w:t>
      </w:r>
      <w:r>
        <w:t xml:space="preserve">. </w:t>
      </w:r>
      <w:r w:rsidR="0071396A">
        <w:t>Chacun d</w:t>
      </w:r>
      <w:r>
        <w:t>’</w:t>
      </w:r>
      <w:r w:rsidR="0071396A">
        <w:t>eux payait une livre par jour</w:t>
      </w:r>
      <w:r>
        <w:t xml:space="preserve">, </w:t>
      </w:r>
      <w:r w:rsidR="0071396A">
        <w:t>soit quatorze livres par semaine</w:t>
      </w:r>
      <w:r>
        <w:t xml:space="preserve"> ; </w:t>
      </w:r>
      <w:r w:rsidR="0071396A">
        <w:t>et c</w:t>
      </w:r>
      <w:r>
        <w:t>’</w:t>
      </w:r>
      <w:r w:rsidR="0071396A">
        <w:t>est la morte saison</w:t>
      </w:r>
      <w:r>
        <w:t xml:space="preserve">. </w:t>
      </w:r>
      <w:r w:rsidR="0071396A">
        <w:t>Je suis veuve</w:t>
      </w:r>
      <w:r>
        <w:t xml:space="preserve"> ; </w:t>
      </w:r>
      <w:r w:rsidR="0071396A">
        <w:t>mon fils</w:t>
      </w:r>
      <w:r>
        <w:t xml:space="preserve">, </w:t>
      </w:r>
      <w:r w:rsidR="0071396A">
        <w:t>dans la marine</w:t>
      </w:r>
      <w:r>
        <w:t xml:space="preserve">, </w:t>
      </w:r>
      <w:r w:rsidR="0071396A">
        <w:t>m</w:t>
      </w:r>
      <w:r>
        <w:t>’</w:t>
      </w:r>
      <w:r w:rsidR="0071396A">
        <w:t>a coûté cher</w:t>
      </w:r>
      <w:r>
        <w:t>.</w:t>
      </w:r>
    </w:p>
    <w:p w14:paraId="1008F417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hésitais à perdre cet argent</w:t>
      </w:r>
      <w:r>
        <w:t xml:space="preserve">. </w:t>
      </w:r>
      <w:r w:rsidR="0071396A">
        <w:t>J</w:t>
      </w:r>
      <w:r>
        <w:t>’</w:t>
      </w:r>
      <w:r w:rsidR="0071396A">
        <w:t>ai patienté</w:t>
      </w:r>
      <w:r>
        <w:t xml:space="preserve">. </w:t>
      </w:r>
      <w:r w:rsidR="0071396A">
        <w:t>Mais l</w:t>
      </w:r>
      <w:r>
        <w:t>’</w:t>
      </w:r>
      <w:r w:rsidR="0071396A">
        <w:t>insulte faite à ma fille</w:t>
      </w:r>
      <w:r>
        <w:t xml:space="preserve">, </w:t>
      </w:r>
      <w:r w:rsidR="0071396A">
        <w:t>c</w:t>
      </w:r>
      <w:r>
        <w:t>’</w:t>
      </w:r>
      <w:r w:rsidR="0071396A">
        <w:t>en était trop</w:t>
      </w:r>
      <w:r>
        <w:t xml:space="preserve"> ! </w:t>
      </w:r>
      <w:r w:rsidR="0071396A">
        <w:t>Je lui ai enfin donné son congé</w:t>
      </w:r>
      <w:r>
        <w:t xml:space="preserve">. </w:t>
      </w:r>
      <w:r w:rsidR="0071396A">
        <w:t>Voilà pourquoi il est parti</w:t>
      </w:r>
      <w:r>
        <w:t>.</w:t>
      </w:r>
    </w:p>
    <w:p w14:paraId="1791790B" w14:textId="77777777" w:rsidR="007369EF" w:rsidRDefault="007369EF" w:rsidP="007369EF">
      <w:r>
        <w:t>« — </w:t>
      </w:r>
      <w:r w:rsidR="0071396A">
        <w:t>Et alors</w:t>
      </w:r>
      <w:r>
        <w:t> ?</w:t>
      </w:r>
    </w:p>
    <w:p w14:paraId="65E30B4C" w14:textId="614D0FFB" w:rsidR="007369EF" w:rsidRDefault="007369EF" w:rsidP="007369EF">
      <w:r>
        <w:t>« </w:t>
      </w:r>
      <w:r w:rsidR="0071396A">
        <w:t>Quel soulagement ç</w:t>
      </w:r>
      <w:r>
        <w:t>’</w:t>
      </w:r>
      <w:r w:rsidR="0071396A">
        <w:t>a été pour moi quand je l</w:t>
      </w:r>
      <w:r>
        <w:t>’</w:t>
      </w:r>
      <w:r w:rsidR="0071396A">
        <w:t>ai vu s</w:t>
      </w:r>
      <w:r>
        <w:t>’</w:t>
      </w:r>
      <w:r w:rsidR="0071396A">
        <w:t>en aller</w:t>
      </w:r>
      <w:r>
        <w:t xml:space="preserve"> ! </w:t>
      </w:r>
      <w:r w:rsidR="0071396A">
        <w:t>Mon fils est en ce moment en permission</w:t>
      </w:r>
      <w:r>
        <w:t xml:space="preserve">. </w:t>
      </w:r>
      <w:r w:rsidR="0071396A">
        <w:t>Je ne lui ai rien dit de tout cela</w:t>
      </w:r>
      <w:r>
        <w:t xml:space="preserve">, </w:t>
      </w:r>
      <w:r w:rsidR="0071396A">
        <w:t>parce qu</w:t>
      </w:r>
      <w:r>
        <w:t>’</w:t>
      </w:r>
      <w:r w:rsidR="0071396A">
        <w:t>il est emporté</w:t>
      </w:r>
      <w:r>
        <w:t xml:space="preserve">, </w:t>
      </w:r>
      <w:r w:rsidR="0071396A">
        <w:t>et qu</w:t>
      </w:r>
      <w:r>
        <w:t>’</w:t>
      </w:r>
      <w:r w:rsidR="0071396A">
        <w:t>il adore sa sœur</w:t>
      </w:r>
      <w:r>
        <w:t xml:space="preserve">. </w:t>
      </w:r>
      <w:r w:rsidR="0071396A">
        <w:t>Quand j</w:t>
      </w:r>
      <w:r>
        <w:t>’</w:t>
      </w:r>
      <w:r w:rsidR="0071396A">
        <w:t>ai refermé la porte sur ces Américains</w:t>
      </w:r>
      <w:r>
        <w:t xml:space="preserve">, </w:t>
      </w:r>
      <w:r w:rsidR="0071396A">
        <w:t>ça m</w:t>
      </w:r>
      <w:r>
        <w:t>’</w:t>
      </w:r>
      <w:r w:rsidR="0071396A">
        <w:t>a ôté un poids de dessus la poitrine</w:t>
      </w:r>
      <w:r>
        <w:t xml:space="preserve"> !… </w:t>
      </w:r>
      <w:r w:rsidR="0071396A">
        <w:t>Hélas</w:t>
      </w:r>
      <w:r>
        <w:t xml:space="preserve"> ! </w:t>
      </w:r>
      <w:r w:rsidR="0071396A">
        <w:t>moins d</w:t>
      </w:r>
      <w:r>
        <w:t>’</w:t>
      </w:r>
      <w:r w:rsidR="0071396A">
        <w:t>une heure après</w:t>
      </w:r>
      <w:r>
        <w:t xml:space="preserve">, </w:t>
      </w:r>
      <w:r w:rsidR="0071396A">
        <w:t xml:space="preserve">ce </w:t>
      </w:r>
      <w:proofErr w:type="spellStart"/>
      <w:r w:rsidR="0071396A">
        <w:t>Drebber</w:t>
      </w:r>
      <w:proofErr w:type="spellEnd"/>
      <w:r w:rsidR="0071396A">
        <w:t xml:space="preserve"> était de retour</w:t>
      </w:r>
      <w:r>
        <w:t xml:space="preserve"> ! </w:t>
      </w:r>
      <w:r w:rsidR="0071396A">
        <w:t>Plus ivre que jamais</w:t>
      </w:r>
      <w:r>
        <w:t xml:space="preserve">. </w:t>
      </w:r>
      <w:r w:rsidR="0071396A">
        <w:t>Il a pénétré de force dans le salon où je me trouvais avec Alice et il a dit en br</w:t>
      </w:r>
      <w:r w:rsidR="0071396A">
        <w:t>e</w:t>
      </w:r>
      <w:r w:rsidR="0071396A">
        <w:t>douillant qu</w:t>
      </w:r>
      <w:r>
        <w:t>’</w:t>
      </w:r>
      <w:r w:rsidR="0071396A">
        <w:t>il avait manqué le train</w:t>
      </w:r>
      <w:r>
        <w:t xml:space="preserve">, </w:t>
      </w:r>
      <w:r w:rsidR="0071396A">
        <w:t>à ce que</w:t>
      </w:r>
      <w:r>
        <w:t xml:space="preserve">, </w:t>
      </w:r>
      <w:r w:rsidR="0071396A">
        <w:t>du moins</w:t>
      </w:r>
      <w:r>
        <w:t xml:space="preserve">, </w:t>
      </w:r>
      <w:r w:rsidR="0071396A">
        <w:t>j</w:t>
      </w:r>
      <w:r>
        <w:t>’</w:t>
      </w:r>
      <w:r w:rsidR="0071396A">
        <w:t>ai pu comprendre</w:t>
      </w:r>
      <w:r>
        <w:t xml:space="preserve">. </w:t>
      </w:r>
      <w:r w:rsidR="0071396A">
        <w:t>Puis il s</w:t>
      </w:r>
      <w:r>
        <w:t>’</w:t>
      </w:r>
      <w:r w:rsidR="0071396A">
        <w:t>est retourné vers ma fille et</w:t>
      </w:r>
      <w:r>
        <w:t xml:space="preserve">, </w:t>
      </w:r>
      <w:r w:rsidR="0071396A">
        <w:t>à mon nez</w:t>
      </w:r>
      <w:r>
        <w:t xml:space="preserve">, </w:t>
      </w:r>
      <w:r w:rsidR="0071396A">
        <w:t>il lui a proposé de s</w:t>
      </w:r>
      <w:r>
        <w:t>’</w:t>
      </w:r>
      <w:r w:rsidR="0071396A">
        <w:t>enfuir avec lui</w:t>
      </w:r>
      <w:r>
        <w:t> ! « </w:t>
      </w:r>
      <w:r w:rsidR="0071396A">
        <w:t>Vous avez le droit</w:t>
      </w:r>
      <w:r>
        <w:t xml:space="preserve">, </w:t>
      </w:r>
      <w:r w:rsidR="0071396A">
        <w:t>disait-il</w:t>
      </w:r>
      <w:r>
        <w:t xml:space="preserve">. </w:t>
      </w:r>
      <w:r w:rsidR="0071396A">
        <w:t>Vous êtes majeure</w:t>
      </w:r>
      <w:r>
        <w:t xml:space="preserve">. </w:t>
      </w:r>
      <w:r w:rsidR="0071396A">
        <w:t>J</w:t>
      </w:r>
      <w:r>
        <w:t>’</w:t>
      </w:r>
      <w:r w:rsidR="0071396A">
        <w:t>ai de l</w:t>
      </w:r>
      <w:r>
        <w:t>’</w:t>
      </w:r>
      <w:r w:rsidR="0071396A">
        <w:t>argent en quantité</w:t>
      </w:r>
      <w:r>
        <w:t xml:space="preserve">, </w:t>
      </w:r>
      <w:r w:rsidR="0071396A">
        <w:t>plus qu</w:t>
      </w:r>
      <w:r>
        <w:t>’</w:t>
      </w:r>
      <w:r w:rsidR="0071396A">
        <w:t>il ne m</w:t>
      </w:r>
      <w:r>
        <w:t>’</w:t>
      </w:r>
      <w:r w:rsidR="0071396A">
        <w:t>en faut</w:t>
      </w:r>
      <w:r>
        <w:t xml:space="preserve">. </w:t>
      </w:r>
      <w:r w:rsidR="0071396A">
        <w:t>Ne tenez pas compte de la vieille</w:t>
      </w:r>
      <w:r>
        <w:t xml:space="preserve">. </w:t>
      </w:r>
      <w:r w:rsidR="0071396A">
        <w:t>Venez tout de suite</w:t>
      </w:r>
      <w:r>
        <w:t xml:space="preserve">. </w:t>
      </w:r>
      <w:r w:rsidR="0071396A">
        <w:t>Vous serez comme une princesse</w:t>
      </w:r>
      <w:r>
        <w:t>. »</w:t>
      </w:r>
      <w:r w:rsidR="0071396A">
        <w:t xml:space="preserve"> La pauvre petite était terr</w:t>
      </w:r>
      <w:r w:rsidR="0071396A">
        <w:t>i</w:t>
      </w:r>
      <w:r w:rsidR="0071396A">
        <w:t>fiée</w:t>
      </w:r>
      <w:r>
        <w:t xml:space="preserve">. </w:t>
      </w:r>
      <w:r w:rsidR="0071396A">
        <w:t>Elle a reculé</w:t>
      </w:r>
      <w:r>
        <w:t xml:space="preserve">, </w:t>
      </w:r>
      <w:r w:rsidR="0071396A">
        <w:t>mais lui</w:t>
      </w:r>
      <w:r>
        <w:t xml:space="preserve">, </w:t>
      </w:r>
      <w:r w:rsidR="0071396A">
        <w:t>l</w:t>
      </w:r>
      <w:r>
        <w:t>’</w:t>
      </w:r>
      <w:r w:rsidR="0071396A">
        <w:t xml:space="preserve">a saisie </w:t>
      </w:r>
      <w:r w:rsidR="00797133">
        <w:t>a</w:t>
      </w:r>
      <w:r w:rsidR="0071396A">
        <w:t>u poignet et il l</w:t>
      </w:r>
      <w:r>
        <w:t>’</w:t>
      </w:r>
      <w:r w:rsidR="0071396A">
        <w:t>a traînée vers la porte</w:t>
      </w:r>
      <w:r>
        <w:t xml:space="preserve">. </w:t>
      </w:r>
      <w:r w:rsidR="0071396A">
        <w:t>Alors j</w:t>
      </w:r>
      <w:r>
        <w:t>’</w:t>
      </w:r>
      <w:r w:rsidR="0071396A">
        <w:t>ai crié</w:t>
      </w:r>
      <w:r>
        <w:t xml:space="preserve">. </w:t>
      </w:r>
      <w:r w:rsidR="0071396A">
        <w:t>Arthur est arrivé</w:t>
      </w:r>
      <w:r>
        <w:t xml:space="preserve">. </w:t>
      </w:r>
      <w:r w:rsidR="0071396A">
        <w:t>Ce qui s</w:t>
      </w:r>
      <w:r>
        <w:t>’</w:t>
      </w:r>
      <w:r w:rsidR="0071396A">
        <w:t>est passé ensuite</w:t>
      </w:r>
      <w:r>
        <w:t xml:space="preserve">, </w:t>
      </w:r>
      <w:r w:rsidR="0071396A">
        <w:t>je ne peux pas vous le dire</w:t>
      </w:r>
      <w:r>
        <w:t xml:space="preserve">. </w:t>
      </w:r>
      <w:r w:rsidR="0071396A">
        <w:t>Je n</w:t>
      </w:r>
      <w:r>
        <w:t>’</w:t>
      </w:r>
      <w:r w:rsidR="0071396A">
        <w:t>osais pas regarder</w:t>
      </w:r>
      <w:r>
        <w:t xml:space="preserve">, </w:t>
      </w:r>
      <w:r w:rsidR="0071396A">
        <w:t>te</w:t>
      </w:r>
      <w:r w:rsidR="0071396A">
        <w:t>l</w:t>
      </w:r>
      <w:r w:rsidR="0071396A">
        <w:t>lement j</w:t>
      </w:r>
      <w:r>
        <w:t>’</w:t>
      </w:r>
      <w:r w:rsidR="0071396A">
        <w:t>avais peur</w:t>
      </w:r>
      <w:r>
        <w:t xml:space="preserve">. </w:t>
      </w:r>
      <w:r w:rsidR="0071396A">
        <w:lastRenderedPageBreak/>
        <w:t>Ç</w:t>
      </w:r>
      <w:r>
        <w:t>’</w:t>
      </w:r>
      <w:r w:rsidR="0071396A">
        <w:t>a été des jurons</w:t>
      </w:r>
      <w:r>
        <w:t xml:space="preserve">, </w:t>
      </w:r>
      <w:r w:rsidR="0071396A">
        <w:t>puis des coups</w:t>
      </w:r>
      <w:r>
        <w:t xml:space="preserve"> !… </w:t>
      </w:r>
      <w:proofErr w:type="spellStart"/>
      <w:r w:rsidR="0071396A">
        <w:t>A</w:t>
      </w:r>
      <w:proofErr w:type="spellEnd"/>
      <w:r w:rsidR="0071396A">
        <w:t xml:space="preserve"> la fin</w:t>
      </w:r>
      <w:r>
        <w:t xml:space="preserve">, </w:t>
      </w:r>
      <w:r w:rsidR="0071396A">
        <w:t>quand j</w:t>
      </w:r>
      <w:r>
        <w:t>’</w:t>
      </w:r>
      <w:r w:rsidR="0071396A">
        <w:t>ai r</w:t>
      </w:r>
      <w:r w:rsidR="0071396A">
        <w:t>e</w:t>
      </w:r>
      <w:r w:rsidR="0071396A">
        <w:t>levé la tête</w:t>
      </w:r>
      <w:r>
        <w:t xml:space="preserve">, </w:t>
      </w:r>
      <w:r w:rsidR="0071396A">
        <w:t>j</w:t>
      </w:r>
      <w:r>
        <w:t>’</w:t>
      </w:r>
      <w:r w:rsidR="0071396A">
        <w:t>ai vu Arthur qui riait devant la porte</w:t>
      </w:r>
      <w:r>
        <w:t xml:space="preserve">, </w:t>
      </w:r>
      <w:r w:rsidR="0071396A">
        <w:t>sa canne à la main</w:t>
      </w:r>
      <w:r>
        <w:t>. « </w:t>
      </w:r>
      <w:r w:rsidR="0071396A">
        <w:t>Je ne pense pas que ce joli monsieur revienne nous e</w:t>
      </w:r>
      <w:r w:rsidR="0071396A">
        <w:t>m</w:t>
      </w:r>
      <w:r w:rsidR="0071396A">
        <w:t>bêter</w:t>
      </w:r>
      <w:r>
        <w:t xml:space="preserve">, </w:t>
      </w:r>
      <w:r w:rsidR="0071396A">
        <w:t>a-t-il dit</w:t>
      </w:r>
      <w:r>
        <w:t xml:space="preserve">. </w:t>
      </w:r>
      <w:r w:rsidR="0071396A">
        <w:t>Je vais le suivre un peu pour m</w:t>
      </w:r>
      <w:r>
        <w:t>’</w:t>
      </w:r>
      <w:r w:rsidR="0071396A">
        <w:t>en assurer</w:t>
      </w:r>
      <w:r>
        <w:t>. »</w:t>
      </w:r>
      <w:r w:rsidR="0071396A">
        <w:t xml:space="preserve"> Il a mis son chapeau et il est sorti</w:t>
      </w:r>
      <w:r>
        <w:t xml:space="preserve">. </w:t>
      </w:r>
      <w:r w:rsidR="0071396A">
        <w:t>C</w:t>
      </w:r>
      <w:r>
        <w:t>’</w:t>
      </w:r>
      <w:r w:rsidR="0071396A">
        <w:t>est le le</w:t>
      </w:r>
      <w:r w:rsidR="0071396A">
        <w:t>n</w:t>
      </w:r>
      <w:r w:rsidR="0071396A">
        <w:t xml:space="preserve">demain que nous avons appris la mort mystérieuse de </w:t>
      </w:r>
      <w:r>
        <w:t>M. </w:t>
      </w:r>
      <w:proofErr w:type="spellStart"/>
      <w:r w:rsidR="0071396A">
        <w:t>Drebber</w:t>
      </w:r>
      <w:proofErr w:type="spellEnd"/>
      <w:r>
        <w:t>. »</w:t>
      </w:r>
    </w:p>
    <w:p w14:paraId="40ECD48D" w14:textId="77777777" w:rsidR="007369EF" w:rsidRDefault="007369EF" w:rsidP="007369EF">
      <w:r>
        <w:t>« </w:t>
      </w:r>
      <w:r w:rsidR="0071396A">
        <w:t>Sa déposition avait été coupée de soupirs et de sanglots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certains moments</w:t>
      </w:r>
      <w:r>
        <w:t xml:space="preserve">, </w:t>
      </w:r>
      <w:r w:rsidR="0071396A">
        <w:t>elle parlait si bas que j</w:t>
      </w:r>
      <w:r>
        <w:t>’</w:t>
      </w:r>
      <w:r w:rsidR="0071396A">
        <w:t>avais peine à l</w:t>
      </w:r>
      <w:r>
        <w:t>’</w:t>
      </w:r>
      <w:r w:rsidR="0071396A">
        <w:t>entendre</w:t>
      </w:r>
      <w:r>
        <w:t xml:space="preserve">. </w:t>
      </w:r>
      <w:r w:rsidR="0071396A">
        <w:t>J</w:t>
      </w:r>
      <w:r>
        <w:t>’</w:t>
      </w:r>
      <w:r w:rsidR="0071396A">
        <w:t>ai pu cependant prendre des notes sténograph</w:t>
      </w:r>
      <w:r w:rsidR="0071396A">
        <w:t>i</w:t>
      </w:r>
      <w:r w:rsidR="0071396A">
        <w:t>ques de tout ce qu</w:t>
      </w:r>
      <w:r>
        <w:t>’</w:t>
      </w:r>
      <w:r w:rsidR="0071396A">
        <w:t>elle m</w:t>
      </w:r>
      <w:r>
        <w:t>’</w:t>
      </w:r>
      <w:r w:rsidR="0071396A">
        <w:t>a dit</w:t>
      </w:r>
      <w:r>
        <w:t xml:space="preserve">, </w:t>
      </w:r>
      <w:r w:rsidR="0071396A">
        <w:t>afin qu</w:t>
      </w:r>
      <w:r>
        <w:t>’</w:t>
      </w:r>
      <w:r w:rsidR="0071396A">
        <w:t>il n</w:t>
      </w:r>
      <w:r>
        <w:t>’</w:t>
      </w:r>
      <w:r w:rsidR="0071396A">
        <w:t>y eût pas d</w:t>
      </w:r>
      <w:r>
        <w:t>’</w:t>
      </w:r>
      <w:r w:rsidR="0071396A">
        <w:t>erreur possible</w:t>
      </w:r>
      <w:r>
        <w:t>.</w:t>
      </w:r>
    </w:p>
    <w:p w14:paraId="7D205D03" w14:textId="77777777" w:rsidR="007369EF" w:rsidRDefault="007369EF" w:rsidP="007369EF">
      <w:r>
        <w:t>— </w:t>
      </w:r>
      <w:r w:rsidR="0071396A">
        <w:t>C</w:t>
      </w:r>
      <w:r>
        <w:t>’</w:t>
      </w:r>
      <w:r w:rsidR="0071396A">
        <w:t>est très excitant</w:t>
      </w:r>
      <w:r>
        <w:t xml:space="preserve">, </w:t>
      </w:r>
      <w:r w:rsidR="0071396A">
        <w:t>fit Sherlock Holmes en bâillant</w:t>
      </w:r>
      <w:r>
        <w:t xml:space="preserve">. </w:t>
      </w:r>
      <w:r w:rsidR="0071396A">
        <w:t>Co</w:t>
      </w:r>
      <w:r w:rsidR="0071396A">
        <w:t>m</w:t>
      </w:r>
      <w:r w:rsidR="0071396A">
        <w:t>ment tout cela a-t-il fini</w:t>
      </w:r>
      <w:r>
        <w:t> ?</w:t>
      </w:r>
    </w:p>
    <w:p w14:paraId="723910EC" w14:textId="5505D946" w:rsidR="007369EF" w:rsidRDefault="007369EF" w:rsidP="007369EF">
      <w:r>
        <w:t>— </w:t>
      </w:r>
      <w:r w:rsidR="0071396A">
        <w:t xml:space="preserve">Quand </w:t>
      </w:r>
      <w:r>
        <w:t>M</w:t>
      </w:r>
      <w:r w:rsidRPr="007369EF">
        <w:rPr>
          <w:vertAlign w:val="superscript"/>
        </w:rPr>
        <w:t>me</w:t>
      </w:r>
      <w:r>
        <w:t> </w:t>
      </w:r>
      <w:r w:rsidR="0071396A">
        <w:t>Charpentier a eu terminé</w:t>
      </w:r>
      <w:r>
        <w:t xml:space="preserve">, </w:t>
      </w:r>
      <w:r w:rsidR="0071396A">
        <w:t>reprit le déte</w:t>
      </w:r>
      <w:r w:rsidR="0071396A">
        <w:t>c</w:t>
      </w:r>
      <w:r w:rsidR="0071396A">
        <w:t>tive</w:t>
      </w:r>
      <w:r>
        <w:t xml:space="preserve">, </w:t>
      </w:r>
      <w:r w:rsidR="0071396A">
        <w:t>j</w:t>
      </w:r>
      <w:r>
        <w:t>’</w:t>
      </w:r>
      <w:r w:rsidR="0071396A">
        <w:t>ai vu que tout reposait sur un point</w:t>
      </w:r>
      <w:r>
        <w:t xml:space="preserve">. </w:t>
      </w:r>
      <w:r w:rsidR="0071396A">
        <w:t>Je l</w:t>
      </w:r>
      <w:r>
        <w:t>’</w:t>
      </w:r>
      <w:r w:rsidR="0071396A">
        <w:t>ai regardée fix</w:t>
      </w:r>
      <w:r w:rsidR="0071396A">
        <w:t>e</w:t>
      </w:r>
      <w:r w:rsidR="0071396A">
        <w:t>ment</w:t>
      </w:r>
      <w:r>
        <w:t xml:space="preserve">, </w:t>
      </w:r>
      <w:r w:rsidR="0071396A">
        <w:t>d</w:t>
      </w:r>
      <w:r>
        <w:t>’</w:t>
      </w:r>
      <w:r w:rsidR="0071396A">
        <w:t>une manière qui m</w:t>
      </w:r>
      <w:r>
        <w:t>’</w:t>
      </w:r>
      <w:r w:rsidR="0071396A">
        <w:t>a toujours semblé faire beaucoup d</w:t>
      </w:r>
      <w:r>
        <w:t>’</w:t>
      </w:r>
      <w:r w:rsidR="0071396A">
        <w:t>effet sur les femmes</w:t>
      </w:r>
      <w:r>
        <w:t xml:space="preserve"> ; </w:t>
      </w:r>
      <w:r w:rsidR="0071396A">
        <w:t>et je lui ai demandé à quelle heure son fils était re</w:t>
      </w:r>
      <w:r w:rsidR="0071396A">
        <w:t>n</w:t>
      </w:r>
      <w:r w:rsidR="0071396A">
        <w:t>tré</w:t>
      </w:r>
      <w:r>
        <w:t>.</w:t>
      </w:r>
    </w:p>
    <w:p w14:paraId="6656E2BA" w14:textId="77777777" w:rsidR="007369EF" w:rsidRDefault="007369EF" w:rsidP="007369EF">
      <w:r>
        <w:t>« </w:t>
      </w:r>
      <w:r w:rsidR="0071396A">
        <w:t>Je ne sais pas</w:t>
      </w:r>
      <w:r>
        <w:t xml:space="preserve">, </w:t>
      </w:r>
      <w:r w:rsidR="0071396A">
        <w:t>répondit-elle</w:t>
      </w:r>
      <w:r>
        <w:t>.</w:t>
      </w:r>
    </w:p>
    <w:p w14:paraId="247A31C5" w14:textId="77777777" w:rsidR="007369EF" w:rsidRDefault="007369EF" w:rsidP="007369EF">
      <w:r>
        <w:t>« — </w:t>
      </w:r>
      <w:r w:rsidR="0071396A">
        <w:t>Vous ne savez vraiment pas</w:t>
      </w:r>
      <w:r>
        <w:t> ?</w:t>
      </w:r>
    </w:p>
    <w:p w14:paraId="2C034B9A" w14:textId="77777777" w:rsidR="007369EF" w:rsidRDefault="007369EF" w:rsidP="007369EF">
      <w:r>
        <w:t>« — </w:t>
      </w:r>
      <w:r w:rsidR="0071396A">
        <w:t>Non</w:t>
      </w:r>
      <w:r>
        <w:t xml:space="preserve">. </w:t>
      </w:r>
      <w:r w:rsidR="0071396A">
        <w:t>Arthur a sa clef et</w:t>
      </w:r>
      <w:r>
        <w:t>…</w:t>
      </w:r>
    </w:p>
    <w:p w14:paraId="3CF67CBA" w14:textId="77777777" w:rsidR="007369EF" w:rsidRDefault="007369EF" w:rsidP="007369EF">
      <w:r>
        <w:t>« — </w:t>
      </w:r>
      <w:r w:rsidR="0071396A">
        <w:t>Étiez-vous couchée quand il est rentré</w:t>
      </w:r>
      <w:r>
        <w:t> ?</w:t>
      </w:r>
    </w:p>
    <w:p w14:paraId="61374A62" w14:textId="77777777" w:rsidR="007369EF" w:rsidRDefault="007369EF" w:rsidP="007369EF">
      <w:r>
        <w:t>« — </w:t>
      </w:r>
      <w:r w:rsidR="0071396A">
        <w:t>Oui</w:t>
      </w:r>
      <w:r>
        <w:t>.</w:t>
      </w:r>
    </w:p>
    <w:p w14:paraId="66969EB0" w14:textId="77777777" w:rsidR="007369EF" w:rsidRDefault="007369EF" w:rsidP="007369EF">
      <w:r>
        <w:t>« — </w:t>
      </w:r>
      <w:r w:rsidR="0071396A">
        <w:t>A quelle heure vous êtes-vous couchée</w:t>
      </w:r>
      <w:r>
        <w:t> ?</w:t>
      </w:r>
    </w:p>
    <w:p w14:paraId="6C861E6D" w14:textId="77777777" w:rsidR="007369EF" w:rsidRDefault="007369EF" w:rsidP="007369EF">
      <w:r>
        <w:t>« — </w:t>
      </w:r>
      <w:r w:rsidR="0071396A">
        <w:t>Vers vingt-trois heures</w:t>
      </w:r>
      <w:r>
        <w:t>.</w:t>
      </w:r>
    </w:p>
    <w:p w14:paraId="6A4F7FF1" w14:textId="77777777" w:rsidR="007369EF" w:rsidRDefault="007369EF" w:rsidP="007369EF">
      <w:r>
        <w:t>« — </w:t>
      </w:r>
      <w:r w:rsidR="0071396A">
        <w:t>Par conséquent</w:t>
      </w:r>
      <w:r>
        <w:t xml:space="preserve">, </w:t>
      </w:r>
      <w:r w:rsidR="0071396A">
        <w:t>votre fils a été absent pendant deux heures au moins</w:t>
      </w:r>
      <w:r>
        <w:t> ?</w:t>
      </w:r>
    </w:p>
    <w:p w14:paraId="2F188DD3" w14:textId="77777777" w:rsidR="007369EF" w:rsidRDefault="007369EF" w:rsidP="007369EF">
      <w:r>
        <w:lastRenderedPageBreak/>
        <w:t>« — </w:t>
      </w:r>
      <w:r w:rsidR="0071396A">
        <w:t>Oui</w:t>
      </w:r>
      <w:r>
        <w:t>.</w:t>
      </w:r>
    </w:p>
    <w:p w14:paraId="5D7D6E3A" w14:textId="77777777" w:rsidR="007369EF" w:rsidRDefault="007369EF" w:rsidP="007369EF">
      <w:r>
        <w:t>« — </w:t>
      </w:r>
      <w:r w:rsidR="0071396A">
        <w:t>Peut-être pendant quatre ou cinq heures</w:t>
      </w:r>
      <w:r>
        <w:t> ?</w:t>
      </w:r>
    </w:p>
    <w:p w14:paraId="38473B48" w14:textId="77777777" w:rsidR="007369EF" w:rsidRDefault="007369EF" w:rsidP="007369EF">
      <w:r>
        <w:t>« — </w:t>
      </w:r>
      <w:r w:rsidR="0071396A">
        <w:t>Oui</w:t>
      </w:r>
      <w:r>
        <w:t>.</w:t>
      </w:r>
    </w:p>
    <w:p w14:paraId="413549C6" w14:textId="77777777" w:rsidR="007369EF" w:rsidRDefault="007369EF" w:rsidP="007369EF">
      <w:r>
        <w:t>« — </w:t>
      </w:r>
      <w:r w:rsidR="0071396A">
        <w:t>Que faisait-il pendant ce temps-là</w:t>
      </w:r>
      <w:r>
        <w:t> ?</w:t>
      </w:r>
    </w:p>
    <w:p w14:paraId="1B04B36F" w14:textId="1FBA17F1" w:rsidR="007369EF" w:rsidRDefault="007369EF" w:rsidP="007369EF">
      <w:r>
        <w:t>« — </w:t>
      </w:r>
      <w:r w:rsidR="0071396A">
        <w:t>Je ne sais pas</w:t>
      </w:r>
      <w:r>
        <w:t>. »</w:t>
      </w:r>
    </w:p>
    <w:p w14:paraId="49807FF7" w14:textId="77777777" w:rsidR="007369EF" w:rsidRDefault="007369EF" w:rsidP="007369EF">
      <w:r>
        <w:t>« </w:t>
      </w:r>
      <w:r w:rsidR="0071396A">
        <w:t>Elle était devenue pâle jusqu</w:t>
      </w:r>
      <w:r>
        <w:t>’</w:t>
      </w:r>
      <w:r w:rsidR="0071396A">
        <w:t>aux lèvres</w:t>
      </w:r>
      <w:r>
        <w:t>.</w:t>
      </w:r>
    </w:p>
    <w:p w14:paraId="35420EE8" w14:textId="77777777" w:rsidR="007369EF" w:rsidRDefault="007369EF" w:rsidP="007369EF">
      <w:r>
        <w:t>« </w:t>
      </w:r>
      <w:r w:rsidR="0071396A">
        <w:t>Ce qu</w:t>
      </w:r>
      <w:r>
        <w:t>’</w:t>
      </w:r>
      <w:r w:rsidR="0071396A">
        <w:t>il me restait à faire était tout simple</w:t>
      </w:r>
      <w:r>
        <w:t xml:space="preserve">. </w:t>
      </w:r>
      <w:r w:rsidR="0071396A">
        <w:t>J</w:t>
      </w:r>
      <w:r>
        <w:t>’</w:t>
      </w:r>
      <w:r w:rsidR="0071396A">
        <w:t>ai découvert où se planquait le lieutenant Charpentier</w:t>
      </w:r>
      <w:r>
        <w:t xml:space="preserve"> ; </w:t>
      </w:r>
      <w:r w:rsidR="0071396A">
        <w:t>j</w:t>
      </w:r>
      <w:r>
        <w:t>’</w:t>
      </w:r>
      <w:r w:rsidR="0071396A">
        <w:t>ai pris deux agents et je l</w:t>
      </w:r>
      <w:r>
        <w:t>’</w:t>
      </w:r>
      <w:r w:rsidR="0071396A">
        <w:t>ai arrêté</w:t>
      </w:r>
      <w:r>
        <w:t xml:space="preserve">. </w:t>
      </w:r>
      <w:r w:rsidR="0071396A">
        <w:t>Quand je lui ai touché l</w:t>
      </w:r>
      <w:r>
        <w:t>’</w:t>
      </w:r>
      <w:r w:rsidR="0071396A">
        <w:t>épaule</w:t>
      </w:r>
      <w:r>
        <w:t xml:space="preserve">, </w:t>
      </w:r>
      <w:r w:rsidR="0071396A">
        <w:t>et que je l</w:t>
      </w:r>
      <w:r>
        <w:t>’</w:t>
      </w:r>
      <w:r w:rsidR="0071396A">
        <w:t>ai e</w:t>
      </w:r>
      <w:r w:rsidR="0071396A">
        <w:t>n</w:t>
      </w:r>
      <w:r w:rsidR="0071396A">
        <w:t>gagé à nous suivre sans résistance</w:t>
      </w:r>
      <w:r>
        <w:t xml:space="preserve">, </w:t>
      </w:r>
      <w:r w:rsidR="0071396A">
        <w:t>il m</w:t>
      </w:r>
      <w:r>
        <w:t>’</w:t>
      </w:r>
      <w:r w:rsidR="0071396A">
        <w:t>a répondu avec un front d</w:t>
      </w:r>
      <w:r>
        <w:t>’</w:t>
      </w:r>
      <w:r w:rsidR="0071396A">
        <w:t>airain</w:t>
      </w:r>
      <w:r>
        <w:t> : « </w:t>
      </w:r>
      <w:r w:rsidR="0071396A">
        <w:t>Je suppose qu</w:t>
      </w:r>
      <w:r>
        <w:t>’</w:t>
      </w:r>
      <w:r w:rsidR="0071396A">
        <w:t>on me soupçonne d</w:t>
      </w:r>
      <w:r>
        <w:t>’</w:t>
      </w:r>
      <w:r w:rsidR="0071396A">
        <w:t xml:space="preserve">avoir trempé dans le meurtre de ce vaurien de </w:t>
      </w:r>
      <w:proofErr w:type="spellStart"/>
      <w:r w:rsidR="0071396A">
        <w:t>Drebber</w:t>
      </w:r>
      <w:proofErr w:type="spellEnd"/>
      <w:r>
        <w:t> ! »</w:t>
      </w:r>
      <w:r w:rsidR="0071396A">
        <w:t xml:space="preserve"> Comme nous ne lui en avions pas dit un mot</w:t>
      </w:r>
      <w:r>
        <w:t xml:space="preserve">, </w:t>
      </w:r>
      <w:r w:rsidR="0071396A">
        <w:t>cette allusion était des plus suspectes</w:t>
      </w:r>
      <w:r>
        <w:t>.</w:t>
      </w:r>
    </w:p>
    <w:p w14:paraId="109B0240" w14:textId="77777777" w:rsidR="007369EF" w:rsidRDefault="007369EF" w:rsidP="007369EF">
      <w:r>
        <w:t>— </w:t>
      </w:r>
      <w:r w:rsidR="0071396A">
        <w:t>En effet</w:t>
      </w:r>
      <w:r>
        <w:t xml:space="preserve"> ! </w:t>
      </w:r>
      <w:r w:rsidR="0071396A">
        <w:t>dit Holmes</w:t>
      </w:r>
      <w:r>
        <w:t>.</w:t>
      </w:r>
    </w:p>
    <w:p w14:paraId="3D20BA91" w14:textId="77777777" w:rsidR="007369EF" w:rsidRDefault="007369EF" w:rsidP="007369EF">
      <w:r>
        <w:t>— </w:t>
      </w:r>
      <w:r w:rsidR="0071396A">
        <w:t>Il avait encore la lourde canne avec laquelle</w:t>
      </w:r>
      <w:r>
        <w:t xml:space="preserve">, </w:t>
      </w:r>
      <w:r w:rsidR="0071396A">
        <w:t>d</w:t>
      </w:r>
      <w:r>
        <w:t>’</w:t>
      </w:r>
      <w:r w:rsidR="0071396A">
        <w:t>après sa mère</w:t>
      </w:r>
      <w:r>
        <w:t xml:space="preserve">, </w:t>
      </w:r>
      <w:r w:rsidR="0071396A">
        <w:t xml:space="preserve">il avait suivi </w:t>
      </w:r>
      <w:proofErr w:type="spellStart"/>
      <w:r w:rsidR="0071396A">
        <w:t>Drebber</w:t>
      </w:r>
      <w:proofErr w:type="spellEnd"/>
      <w:r>
        <w:t xml:space="preserve">. </w:t>
      </w:r>
      <w:r w:rsidR="0071396A">
        <w:t>Un solide gourdin de chêne</w:t>
      </w:r>
      <w:r>
        <w:t>.</w:t>
      </w:r>
    </w:p>
    <w:p w14:paraId="04060626" w14:textId="77777777" w:rsidR="007369EF" w:rsidRDefault="007369EF" w:rsidP="007369EF">
      <w:r>
        <w:t>— </w:t>
      </w:r>
      <w:r w:rsidR="0071396A">
        <w:t>Et quelle est votre théorie</w:t>
      </w:r>
      <w:r>
        <w:t> ?</w:t>
      </w:r>
    </w:p>
    <w:p w14:paraId="42E12C53" w14:textId="77777777" w:rsidR="007369EF" w:rsidRDefault="007369EF" w:rsidP="007369EF">
      <w:r>
        <w:t>— </w:t>
      </w:r>
      <w:r w:rsidR="0071396A">
        <w:t>La voici</w:t>
      </w:r>
      <w:r>
        <w:t xml:space="preserve"> : </w:t>
      </w:r>
      <w:r w:rsidR="0071396A">
        <w:t xml:space="preserve">le lieutenant a suivi </w:t>
      </w:r>
      <w:proofErr w:type="spellStart"/>
      <w:r w:rsidR="0071396A">
        <w:t>Drebber</w:t>
      </w:r>
      <w:proofErr w:type="spellEnd"/>
      <w:r w:rsidR="0071396A">
        <w:t xml:space="preserve"> jusqu</w:t>
      </w:r>
      <w:r>
        <w:t>’</w:t>
      </w:r>
      <w:r w:rsidR="0071396A">
        <w:t>à Brixton Road</w:t>
      </w:r>
      <w:r>
        <w:t xml:space="preserve">. </w:t>
      </w:r>
      <w:r w:rsidR="0071396A">
        <w:t>Là</w:t>
      </w:r>
      <w:r>
        <w:t xml:space="preserve">, </w:t>
      </w:r>
      <w:r w:rsidR="0071396A">
        <w:t>nouvelle altercation</w:t>
      </w:r>
      <w:r>
        <w:t xml:space="preserve"> ; </w:t>
      </w:r>
      <w:proofErr w:type="spellStart"/>
      <w:r w:rsidR="0071396A">
        <w:t>Drebber</w:t>
      </w:r>
      <w:proofErr w:type="spellEnd"/>
      <w:r w:rsidR="0071396A">
        <w:t xml:space="preserve"> reçoit un coup</w:t>
      </w:r>
      <w:r>
        <w:t xml:space="preserve">, </w:t>
      </w:r>
      <w:r w:rsidR="0071396A">
        <w:t>peut-être au creux de l</w:t>
      </w:r>
      <w:r>
        <w:t>’</w:t>
      </w:r>
      <w:r w:rsidR="0071396A">
        <w:t>estomac</w:t>
      </w:r>
      <w:r>
        <w:t xml:space="preserve">, </w:t>
      </w:r>
      <w:r w:rsidR="0071396A">
        <w:t>qui ne laisse pas de trace</w:t>
      </w:r>
      <w:r>
        <w:t xml:space="preserve">… </w:t>
      </w:r>
      <w:r w:rsidR="0071396A">
        <w:t>Il tombe raide mort</w:t>
      </w:r>
      <w:r>
        <w:t xml:space="preserve">. </w:t>
      </w:r>
      <w:r w:rsidR="0071396A">
        <w:t>Grâce à la pluie</w:t>
      </w:r>
      <w:r>
        <w:t xml:space="preserve">, </w:t>
      </w:r>
      <w:r w:rsidR="0071396A">
        <w:t>pas de témoin</w:t>
      </w:r>
      <w:r>
        <w:t xml:space="preserve">. </w:t>
      </w:r>
      <w:r w:rsidR="0071396A">
        <w:t>Charpentier traîne le cad</w:t>
      </w:r>
      <w:r w:rsidR="0071396A">
        <w:t>a</w:t>
      </w:r>
      <w:r w:rsidR="0071396A">
        <w:t>vre dans la maison vide</w:t>
      </w:r>
      <w:r>
        <w:t xml:space="preserve">. </w:t>
      </w:r>
      <w:r w:rsidR="0071396A">
        <w:t>Mais la bougie</w:t>
      </w:r>
      <w:r>
        <w:t xml:space="preserve">, </w:t>
      </w:r>
      <w:r w:rsidR="0071396A">
        <w:t>le sang</w:t>
      </w:r>
      <w:r>
        <w:t xml:space="preserve">, </w:t>
      </w:r>
      <w:r w:rsidR="0071396A">
        <w:t>l</w:t>
      </w:r>
      <w:r>
        <w:t>’</w:t>
      </w:r>
      <w:r w:rsidR="0071396A">
        <w:t>inscription sur le mur et la bague</w:t>
      </w:r>
      <w:r>
        <w:t xml:space="preserve"> ? </w:t>
      </w:r>
      <w:r w:rsidR="0071396A">
        <w:t>me direz-vous</w:t>
      </w:r>
      <w:r>
        <w:t xml:space="preserve">. </w:t>
      </w:r>
      <w:r w:rsidR="0071396A">
        <w:t>C</w:t>
      </w:r>
      <w:r>
        <w:t>’</w:t>
      </w:r>
      <w:r w:rsidR="0071396A">
        <w:t>est</w:t>
      </w:r>
      <w:r>
        <w:t xml:space="preserve">, </w:t>
      </w:r>
      <w:r w:rsidR="0071396A">
        <w:t>à mon avis</w:t>
      </w:r>
      <w:r>
        <w:t xml:space="preserve">, </w:t>
      </w:r>
      <w:r w:rsidR="0071396A">
        <w:t>une mise en scène destinée à tromper la justice</w:t>
      </w:r>
      <w:r>
        <w:t>.</w:t>
      </w:r>
    </w:p>
    <w:p w14:paraId="4A34DF4A" w14:textId="77777777" w:rsidR="007369EF" w:rsidRDefault="007369EF" w:rsidP="007369EF">
      <w:r>
        <w:lastRenderedPageBreak/>
        <w:t>— </w:t>
      </w:r>
      <w:r w:rsidR="0071396A">
        <w:t>Très bien</w:t>
      </w:r>
      <w:r>
        <w:t xml:space="preserve"> ! </w:t>
      </w:r>
      <w:r w:rsidR="0071396A">
        <w:t>dit Holmes d</w:t>
      </w:r>
      <w:r>
        <w:t>’</w:t>
      </w:r>
      <w:r w:rsidR="0071396A">
        <w:t>un ton encourageant</w:t>
      </w:r>
      <w:r>
        <w:t xml:space="preserve">. </w:t>
      </w:r>
      <w:r w:rsidR="0071396A">
        <w:t>Vraiment</w:t>
      </w:r>
      <w:r>
        <w:t xml:space="preserve">, 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vous êtes en progrès</w:t>
      </w:r>
      <w:r>
        <w:t xml:space="preserve">. </w:t>
      </w:r>
      <w:r w:rsidR="0071396A">
        <w:t>Nous ferons quelqu</w:t>
      </w:r>
      <w:r>
        <w:t>’</w:t>
      </w:r>
      <w:r w:rsidR="0071396A">
        <w:t>un de vous</w:t>
      </w:r>
      <w:r>
        <w:t>.</w:t>
      </w:r>
    </w:p>
    <w:p w14:paraId="7E43477A" w14:textId="536E5161" w:rsidR="007369EF" w:rsidRDefault="007369EF" w:rsidP="007369EF">
      <w:r>
        <w:t>— </w:t>
      </w:r>
      <w:r w:rsidR="0071396A">
        <w:t>Ma foi</w:t>
      </w:r>
      <w:r>
        <w:t xml:space="preserve">, </w:t>
      </w:r>
      <w:r w:rsidR="0071396A">
        <w:t>répondit le détective en se rengorgeant</w:t>
      </w:r>
      <w:r>
        <w:t xml:space="preserve">, </w:t>
      </w:r>
      <w:r w:rsidR="0071396A">
        <w:t>j</w:t>
      </w:r>
      <w:r>
        <w:t>’</w:t>
      </w:r>
      <w:r w:rsidR="0071396A">
        <w:t>ai mené rondement l</w:t>
      </w:r>
      <w:r>
        <w:t>’</w:t>
      </w:r>
      <w:r w:rsidR="0071396A">
        <w:t>affaire</w:t>
      </w:r>
      <w:r>
        <w:t xml:space="preserve"> ! </w:t>
      </w:r>
      <w:r w:rsidR="0071396A">
        <w:t xml:space="preserve">Le jeune homme a avoué de lui-même avoir suivi </w:t>
      </w:r>
      <w:proofErr w:type="spellStart"/>
      <w:r w:rsidR="0071396A">
        <w:t>Drebber</w:t>
      </w:r>
      <w:proofErr w:type="spellEnd"/>
      <w:r w:rsidR="0071396A">
        <w:t xml:space="preserve"> quelque temps</w:t>
      </w:r>
      <w:r>
        <w:t xml:space="preserve">. </w:t>
      </w:r>
      <w:r w:rsidR="0071396A">
        <w:t>Mais il a prétendu ensuite que</w:t>
      </w:r>
      <w:r>
        <w:t xml:space="preserve">, </w:t>
      </w:r>
      <w:r w:rsidR="0071396A">
        <w:t>s</w:t>
      </w:r>
      <w:r>
        <w:t>’</w:t>
      </w:r>
      <w:r w:rsidR="0071396A">
        <w:t>étant senti filé</w:t>
      </w:r>
      <w:r>
        <w:t xml:space="preserve">, </w:t>
      </w:r>
      <w:r w:rsidR="0071396A">
        <w:t>ce dernier avait pris un fiacre pour le s</w:t>
      </w:r>
      <w:r w:rsidR="0071396A">
        <w:t>e</w:t>
      </w:r>
      <w:r w:rsidR="0071396A">
        <w:t>mer</w:t>
      </w:r>
      <w:r>
        <w:t xml:space="preserve">. </w:t>
      </w:r>
      <w:r w:rsidR="0071396A">
        <w:t>En revenant chez lui</w:t>
      </w:r>
      <w:r>
        <w:t xml:space="preserve">, </w:t>
      </w:r>
      <w:r w:rsidR="0071396A">
        <w:t>Charpentier aurait rencontré un vieux cam</w:t>
      </w:r>
      <w:r w:rsidR="0071396A">
        <w:t>a</w:t>
      </w:r>
      <w:r w:rsidR="0071396A">
        <w:t>rade de bordée et il aurait fait avec lui une longue marche</w:t>
      </w:r>
      <w:r>
        <w:t xml:space="preserve">. </w:t>
      </w:r>
      <w:r w:rsidR="0071396A">
        <w:t>Où habite ce vieux camarade</w:t>
      </w:r>
      <w:r>
        <w:t xml:space="preserve"> ? </w:t>
      </w:r>
      <w:r w:rsidR="0071396A">
        <w:t>Il ne le sait pas lui-même</w:t>
      </w:r>
      <w:r>
        <w:t xml:space="preserve"> ! </w:t>
      </w:r>
      <w:r w:rsidR="0071396A">
        <w:t>Mon expl</w:t>
      </w:r>
      <w:r w:rsidR="0071396A">
        <w:t>i</w:t>
      </w:r>
      <w:r w:rsidR="0071396A">
        <w:t>cation est cohérente dans toutes ses parties</w:t>
      </w:r>
      <w:r>
        <w:t xml:space="preserve">. </w:t>
      </w:r>
      <w:r w:rsidR="0071396A">
        <w:t>Ce qui m</w:t>
      </w:r>
      <w:r>
        <w:t>’</w:t>
      </w:r>
      <w:r w:rsidR="0071396A">
        <w:t>amuse</w:t>
      </w:r>
      <w:r>
        <w:t xml:space="preserve">, </w:t>
      </w:r>
      <w:r w:rsidR="0071396A">
        <w:t>c</w:t>
      </w:r>
      <w:r>
        <w:t>’</w:t>
      </w:r>
      <w:r w:rsidR="0071396A">
        <w:t>est de savoir Lestrade lancé sur une fausse piste</w:t>
      </w:r>
      <w:r>
        <w:t xml:space="preserve">. </w:t>
      </w:r>
      <w:r w:rsidR="0071396A">
        <w:t>Il perd son temps</w:t>
      </w:r>
      <w:r>
        <w:t xml:space="preserve">. </w:t>
      </w:r>
      <w:r w:rsidR="0071396A">
        <w:t>Hé</w:t>
      </w:r>
      <w:r>
        <w:t xml:space="preserve"> ! </w:t>
      </w:r>
      <w:r w:rsidR="0071396A">
        <w:t>le voici en chair et en os</w:t>
      </w:r>
      <w:r>
        <w:t> ! »</w:t>
      </w:r>
    </w:p>
    <w:p w14:paraId="2BACA862" w14:textId="77777777" w:rsidR="007369EF" w:rsidRDefault="0071396A" w:rsidP="007369EF">
      <w:r>
        <w:t>C</w:t>
      </w:r>
      <w:r w:rsidR="007369EF">
        <w:t>’</w:t>
      </w:r>
      <w:r>
        <w:t>était bien Lestrade</w:t>
      </w:r>
      <w:r w:rsidR="007369EF">
        <w:t xml:space="preserve">, </w:t>
      </w:r>
      <w:r>
        <w:t>mais sans l</w:t>
      </w:r>
      <w:r w:rsidR="007369EF">
        <w:t>’</w:t>
      </w:r>
      <w:r>
        <w:t>air désinvolte et pimpant qui lui était habituel</w:t>
      </w:r>
      <w:r w:rsidR="007369EF">
        <w:t xml:space="preserve">. </w:t>
      </w:r>
      <w:r>
        <w:t>Son visage était bouleversé</w:t>
      </w:r>
      <w:r w:rsidR="007369EF">
        <w:t xml:space="preserve"> ; </w:t>
      </w:r>
      <w:r>
        <w:t>sa tenue</w:t>
      </w:r>
      <w:r w:rsidR="007369EF">
        <w:t xml:space="preserve">, </w:t>
      </w:r>
      <w:r>
        <w:t>n</w:t>
      </w:r>
      <w:r>
        <w:t>é</w:t>
      </w:r>
      <w:r>
        <w:t>gligée</w:t>
      </w:r>
      <w:r w:rsidR="007369EF">
        <w:t xml:space="preserve">. </w:t>
      </w:r>
      <w:r>
        <w:t>Il venait évidemment consulter Sherlock Holmes</w:t>
      </w:r>
      <w:r w:rsidR="007369EF">
        <w:t xml:space="preserve"> : </w:t>
      </w:r>
      <w:r>
        <w:t>en aperc</w:t>
      </w:r>
      <w:r>
        <w:t>e</w:t>
      </w:r>
      <w:r>
        <w:t>vant son collègue</w:t>
      </w:r>
      <w:r w:rsidR="007369EF">
        <w:t xml:space="preserve">, </w:t>
      </w:r>
      <w:r>
        <w:t>il parut très contrarié</w:t>
      </w:r>
      <w:r w:rsidR="007369EF">
        <w:t xml:space="preserve">. </w:t>
      </w:r>
      <w:r>
        <w:t>Planté au milieu de la salle</w:t>
      </w:r>
      <w:r w:rsidR="007369EF">
        <w:t xml:space="preserve">, </w:t>
      </w:r>
      <w:r>
        <w:t>il tourna et retourna son chapeau entre ses doigts tre</w:t>
      </w:r>
      <w:r>
        <w:t>m</w:t>
      </w:r>
      <w:r>
        <w:t>blants</w:t>
      </w:r>
      <w:r w:rsidR="007369EF">
        <w:t xml:space="preserve">. </w:t>
      </w:r>
      <w:proofErr w:type="spellStart"/>
      <w:r>
        <w:t>A</w:t>
      </w:r>
      <w:proofErr w:type="spellEnd"/>
      <w:r>
        <w:t xml:space="preserve"> la fin</w:t>
      </w:r>
      <w:r w:rsidR="007369EF">
        <w:t xml:space="preserve">, </w:t>
      </w:r>
      <w:r>
        <w:t>il se décida à parler</w:t>
      </w:r>
      <w:r w:rsidR="007369EF">
        <w:t>.</w:t>
      </w:r>
    </w:p>
    <w:p w14:paraId="233502EF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>est</w:t>
      </w:r>
      <w:r>
        <w:t xml:space="preserve">, </w:t>
      </w:r>
      <w:r w:rsidR="0071396A">
        <w:t>dit-il</w:t>
      </w:r>
      <w:r>
        <w:t xml:space="preserve">, </w:t>
      </w:r>
      <w:r w:rsidR="0071396A">
        <w:t>l</w:t>
      </w:r>
      <w:r>
        <w:t>’</w:t>
      </w:r>
      <w:r w:rsidR="0071396A">
        <w:t>affaire la plus extraordinaire</w:t>
      </w:r>
      <w:r>
        <w:t xml:space="preserve">, </w:t>
      </w:r>
      <w:r w:rsidR="0071396A">
        <w:t>la plus inco</w:t>
      </w:r>
      <w:r w:rsidR="0071396A">
        <w:t>m</w:t>
      </w:r>
      <w:r w:rsidR="0071396A">
        <w:t>préhensible</w:t>
      </w:r>
      <w:r>
        <w:t>.</w:t>
      </w:r>
    </w:p>
    <w:p w14:paraId="77E3F98D" w14:textId="747B5B88" w:rsidR="007369EF" w:rsidRDefault="007369EF" w:rsidP="007369EF">
      <w:r>
        <w:t>— </w:t>
      </w:r>
      <w:r w:rsidR="0071396A">
        <w:t>Ah</w:t>
      </w:r>
      <w:r>
        <w:t xml:space="preserve"> ! </w:t>
      </w:r>
      <w:r w:rsidR="0071396A">
        <w:t>vous trouvez</w:t>
      </w:r>
      <w:r>
        <w:t xml:space="preserve">, </w:t>
      </w:r>
      <w:r w:rsidR="0071396A">
        <w:t>monsieur Lestrade</w:t>
      </w:r>
      <w:r>
        <w:t xml:space="preserve"> ! </w:t>
      </w:r>
      <w:r w:rsidR="0071396A">
        <w:t xml:space="preserve">cria 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triomphant</w:t>
      </w:r>
      <w:r>
        <w:t xml:space="preserve">. </w:t>
      </w:r>
      <w:r w:rsidR="0071396A">
        <w:t>Je savais bien que vous aboutiriez à cette concl</w:t>
      </w:r>
      <w:r w:rsidR="0071396A">
        <w:t>u</w:t>
      </w:r>
      <w:r w:rsidR="0071396A">
        <w:t>sion</w:t>
      </w:r>
      <w:r>
        <w:t xml:space="preserve">. </w:t>
      </w:r>
      <w:r w:rsidR="0071396A">
        <w:t>Avez-vous réussi à découvrir le secrétaire</w:t>
      </w:r>
      <w:r>
        <w:t>, M. </w:t>
      </w:r>
      <w:r w:rsidR="0071396A">
        <w:t xml:space="preserve">Joseph </w:t>
      </w:r>
      <w:proofErr w:type="spellStart"/>
      <w:r w:rsidR="0071396A">
        <w:t>Sta</w:t>
      </w:r>
      <w:r w:rsidR="0071396A">
        <w:t>n</w:t>
      </w:r>
      <w:r w:rsidR="0071396A">
        <w:t>ge</w:t>
      </w:r>
      <w:r w:rsidR="0071396A">
        <w:t>r</w:t>
      </w:r>
      <w:r w:rsidR="0071396A">
        <w:t>son</w:t>
      </w:r>
      <w:proofErr w:type="spellEnd"/>
      <w:r>
        <w:t> ?</w:t>
      </w:r>
    </w:p>
    <w:p w14:paraId="7FA4C3A6" w14:textId="532A6B15" w:rsidR="007369EF" w:rsidRDefault="007369EF" w:rsidP="007369EF">
      <w:r>
        <w:t>— M. </w:t>
      </w:r>
      <w:r w:rsidR="0071396A">
        <w:t xml:space="preserve">Joseph </w:t>
      </w:r>
      <w:proofErr w:type="spellStart"/>
      <w:r w:rsidR="0071396A">
        <w:t>Stangerson</w:t>
      </w:r>
      <w:proofErr w:type="spellEnd"/>
      <w:r>
        <w:t xml:space="preserve">, </w:t>
      </w:r>
      <w:r w:rsidR="0071396A">
        <w:t>dit Lestrade d</w:t>
      </w:r>
      <w:r>
        <w:t>’</w:t>
      </w:r>
      <w:r w:rsidR="0071396A">
        <w:t>un ton grave</w:t>
      </w:r>
      <w:r>
        <w:t xml:space="preserve">, </w:t>
      </w:r>
      <w:r w:rsidR="0071396A">
        <w:t>a été assassiné vers six heures du matin à l</w:t>
      </w:r>
      <w:r>
        <w:t>’</w:t>
      </w:r>
      <w:proofErr w:type="spellStart"/>
      <w:r w:rsidR="0071396A">
        <w:rPr>
          <w:i/>
          <w:iCs/>
        </w:rPr>
        <w:t>Holiday</w:t>
      </w:r>
      <w:r>
        <w:rPr>
          <w:i/>
          <w:iCs/>
        </w:rPr>
        <w:t>’</w:t>
      </w:r>
      <w:r w:rsidR="0071396A">
        <w:rPr>
          <w:i/>
          <w:iCs/>
        </w:rPr>
        <w:t>s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Private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Hotel</w:t>
      </w:r>
      <w:proofErr w:type="spellEnd"/>
      <w:r>
        <w:t>. »</w:t>
      </w:r>
    </w:p>
    <w:p w14:paraId="37904CAD" w14:textId="77777777" w:rsidR="004D1AA1" w:rsidRDefault="004D1AA1" w:rsidP="004D1AA1">
      <w:pPr>
        <w:ind w:firstLine="0"/>
        <w:jc w:val="center"/>
      </w:pPr>
      <w:r>
        <w:lastRenderedPageBreak/>
        <w:fldChar w:fldCharType="begin"/>
      </w:r>
      <w:r>
        <w:instrText xml:space="preserve">INCLUDEPICTURE "../Une%20étude%20en%20rouge6_fichiers/stud-11.gif" \* MERGEFORMATINET </w:instrText>
      </w:r>
      <w:r>
        <w:fldChar w:fldCharType="separate"/>
      </w:r>
      <w:r>
        <w:pict w14:anchorId="65D500E5">
          <v:shape id="_x0000_i1063" type="#_x0000_t75" alt="Richard Gutschmidt, 1902" style="width:190.95pt;height:4in">
            <v:imagedata r:id="rId30" r:href="rId31"/>
          </v:shape>
        </w:pict>
      </w:r>
      <w:r>
        <w:fldChar w:fldCharType="end"/>
      </w:r>
    </w:p>
    <w:p w14:paraId="25E406E0" w14:textId="61D9D5F2" w:rsidR="0071396A" w:rsidRDefault="007369EF" w:rsidP="007369EF">
      <w:pPr>
        <w:pStyle w:val="Titre1"/>
      </w:pPr>
      <w:bookmarkStart w:id="6" w:name="_Toc203493000"/>
      <w:r>
        <w:lastRenderedPageBreak/>
        <w:t>Chapitre VII</w:t>
      </w:r>
      <w:r w:rsidR="004E080E">
        <w:br/>
      </w:r>
      <w:r w:rsidR="004E080E">
        <w:br/>
      </w:r>
      <w:r w:rsidR="0071396A">
        <w:t>La lumière luit dans les ténèbres</w:t>
      </w:r>
      <w:bookmarkEnd w:id="6"/>
    </w:p>
    <w:p w14:paraId="37E8897B" w14:textId="77777777" w:rsidR="0071396A" w:rsidRDefault="0071396A"/>
    <w:p w14:paraId="3D70BA09" w14:textId="77777777" w:rsidR="007369EF" w:rsidRDefault="0071396A" w:rsidP="007369EF">
      <w:r>
        <w:t>La nouvelle nous frappa de stupeur</w:t>
      </w:r>
      <w:r w:rsidR="007369EF">
        <w:t xml:space="preserve">. </w:t>
      </w:r>
      <w:r>
        <w:t>En se relevant d</w:t>
      </w:r>
      <w:r w:rsidR="007369EF">
        <w:t>’</w:t>
      </w:r>
      <w:r>
        <w:t>un bond</w:t>
      </w:r>
      <w:r w:rsidR="007369EF">
        <w:t xml:space="preserve">, </w:t>
      </w:r>
      <w:proofErr w:type="spellStart"/>
      <w:r>
        <w:t>Gregson</w:t>
      </w:r>
      <w:proofErr w:type="spellEnd"/>
      <w:r>
        <w:t xml:space="preserve"> répandit le reste de son whisky</w:t>
      </w:r>
      <w:r w:rsidR="007369EF">
        <w:t xml:space="preserve">. </w:t>
      </w:r>
      <w:r>
        <w:t>Je regardai en silence Sherlock Holmes</w:t>
      </w:r>
      <w:r w:rsidR="007369EF">
        <w:t xml:space="preserve">. </w:t>
      </w:r>
      <w:r>
        <w:t>Il pinçait les lèvres et fronçait les sourcils</w:t>
      </w:r>
      <w:r w:rsidR="007369EF">
        <w:t>.</w:t>
      </w:r>
    </w:p>
    <w:p w14:paraId="49B07D0C" w14:textId="77777777" w:rsidR="007369EF" w:rsidRDefault="007369EF" w:rsidP="007369EF">
      <w:r>
        <w:t>« </w:t>
      </w:r>
      <w:proofErr w:type="spellStart"/>
      <w:r w:rsidR="0071396A">
        <w:t>Stangerson</w:t>
      </w:r>
      <w:proofErr w:type="spellEnd"/>
      <w:r w:rsidR="0071396A">
        <w:t xml:space="preserve"> aussi</w:t>
      </w:r>
      <w:r>
        <w:t xml:space="preserve"> ! </w:t>
      </w:r>
      <w:r w:rsidR="0071396A">
        <w:t>murmura-t-il</w:t>
      </w:r>
      <w:r>
        <w:t xml:space="preserve">. </w:t>
      </w:r>
      <w:r w:rsidR="0071396A">
        <w:t>Ça se complique</w:t>
      </w:r>
      <w:r>
        <w:t>.</w:t>
      </w:r>
    </w:p>
    <w:p w14:paraId="082D9A76" w14:textId="77777777" w:rsidR="007369EF" w:rsidRDefault="007369EF" w:rsidP="007369EF">
      <w:r>
        <w:t>— </w:t>
      </w:r>
      <w:r w:rsidR="0071396A">
        <w:t>C</w:t>
      </w:r>
      <w:r>
        <w:t>’</w:t>
      </w:r>
      <w:r w:rsidR="0071396A">
        <w:t>était déjà bien assez compliqué comme ça</w:t>
      </w:r>
      <w:r>
        <w:t xml:space="preserve"> ! </w:t>
      </w:r>
      <w:r w:rsidR="0071396A">
        <w:t>grommela Lestrade en approchant une chaise</w:t>
      </w:r>
      <w:r>
        <w:t xml:space="preserve">. </w:t>
      </w:r>
      <w:r w:rsidR="0071396A">
        <w:t>On dirait que je suis tombé dans une espèce de conseil de guerre</w:t>
      </w:r>
      <w:r>
        <w:t>.</w:t>
      </w:r>
    </w:p>
    <w:p w14:paraId="72B416B5" w14:textId="77777777" w:rsidR="007369EF" w:rsidRDefault="007369EF" w:rsidP="007369EF">
      <w:r>
        <w:t>— </w:t>
      </w:r>
      <w:r w:rsidR="0071396A">
        <w:t>Êtes-vous</w:t>
      </w:r>
      <w:r>
        <w:t xml:space="preserve">… </w:t>
      </w:r>
      <w:r w:rsidR="0071396A">
        <w:t>êtes-vous tout à fait sûr de cette nouvelle</w:t>
      </w:r>
      <w:r>
        <w:t xml:space="preserve"> ? </w:t>
      </w:r>
      <w:r w:rsidR="0071396A">
        <w:t xml:space="preserve">balbutia </w:t>
      </w:r>
      <w:proofErr w:type="spellStart"/>
      <w:r w:rsidR="0071396A">
        <w:t>Gregson</w:t>
      </w:r>
      <w:proofErr w:type="spellEnd"/>
      <w:r>
        <w:t>.</w:t>
      </w:r>
    </w:p>
    <w:p w14:paraId="5BF946A1" w14:textId="77777777" w:rsidR="007369EF" w:rsidRDefault="007369EF" w:rsidP="007369EF">
      <w:r>
        <w:t>— </w:t>
      </w:r>
      <w:r w:rsidR="0071396A">
        <w:t>Je sors à l</w:t>
      </w:r>
      <w:r>
        <w:t>’</w:t>
      </w:r>
      <w:r w:rsidR="0071396A">
        <w:t>instant de sa chambre d</w:t>
      </w:r>
      <w:r>
        <w:t>’</w:t>
      </w:r>
      <w:r w:rsidR="0071396A">
        <w:t>hôtel</w:t>
      </w:r>
      <w:r>
        <w:t xml:space="preserve">, </w:t>
      </w:r>
      <w:r w:rsidR="0071396A">
        <w:t>dit Lestrade</w:t>
      </w:r>
      <w:r>
        <w:t xml:space="preserve">. </w:t>
      </w:r>
      <w:r w:rsidR="0071396A">
        <w:t>J</w:t>
      </w:r>
      <w:r>
        <w:t>’</w:t>
      </w:r>
      <w:r w:rsidR="0071396A">
        <w:t>ai été le premier à découvrir ce nouveau meurtre</w:t>
      </w:r>
      <w:r>
        <w:t>.</w:t>
      </w:r>
    </w:p>
    <w:p w14:paraId="6DA5ABB7" w14:textId="77777777" w:rsidR="007369EF" w:rsidRDefault="007369EF" w:rsidP="007369EF">
      <w:r>
        <w:t>— </w:t>
      </w:r>
      <w:proofErr w:type="spellStart"/>
      <w:r w:rsidR="0071396A">
        <w:t>Gregson</w:t>
      </w:r>
      <w:proofErr w:type="spellEnd"/>
      <w:r w:rsidR="0071396A">
        <w:t xml:space="preserve"> vient de nous faire part de son opinion sur l</w:t>
      </w:r>
      <w:r>
        <w:t>’</w:t>
      </w:r>
      <w:r w:rsidR="0071396A">
        <w:t>affaire</w:t>
      </w:r>
      <w:r>
        <w:t xml:space="preserve">, </w:t>
      </w:r>
      <w:r w:rsidR="0071396A">
        <w:t>dit Holmes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votre tour</w:t>
      </w:r>
      <w:r>
        <w:t xml:space="preserve">, </w:t>
      </w:r>
      <w:r w:rsidR="0071396A">
        <w:t>monsieur Lestrade</w:t>
      </w:r>
      <w:r>
        <w:t xml:space="preserve">, </w:t>
      </w:r>
      <w:r w:rsidR="0071396A">
        <w:t>dites-nous ce que vous avez vu et ce que vous avez fait</w:t>
      </w:r>
      <w:r>
        <w:t xml:space="preserve">, </w:t>
      </w:r>
      <w:r w:rsidR="0071396A">
        <w:t>si</w:t>
      </w:r>
      <w:r>
        <w:t xml:space="preserve">, </w:t>
      </w:r>
      <w:r w:rsidR="0071396A">
        <w:t>toutefois</w:t>
      </w:r>
      <w:r>
        <w:t xml:space="preserve">, </w:t>
      </w:r>
      <w:r w:rsidR="0071396A">
        <w:t>vous n</w:t>
      </w:r>
      <w:r>
        <w:t>’</w:t>
      </w:r>
      <w:r w:rsidR="0071396A">
        <w:t>y voyez pas d</w:t>
      </w:r>
      <w:r>
        <w:t>’</w:t>
      </w:r>
      <w:r w:rsidR="0071396A">
        <w:t>objection</w:t>
      </w:r>
      <w:r>
        <w:t>.</w:t>
      </w:r>
    </w:p>
    <w:p w14:paraId="7161EAA6" w14:textId="77777777" w:rsidR="007369EF" w:rsidRDefault="007369EF" w:rsidP="007369EF">
      <w:r>
        <w:t>— </w:t>
      </w:r>
      <w:r w:rsidR="0071396A">
        <w:t>Je n</w:t>
      </w:r>
      <w:r>
        <w:t>’</w:t>
      </w:r>
      <w:r w:rsidR="0071396A">
        <w:t>en vois aucune</w:t>
      </w:r>
      <w:r>
        <w:t xml:space="preserve">, </w:t>
      </w:r>
      <w:r w:rsidR="0071396A">
        <w:t>répondit Lestrade en s</w:t>
      </w:r>
      <w:r>
        <w:t>’</w:t>
      </w:r>
      <w:r w:rsidR="0071396A">
        <w:t>asseyant</w:t>
      </w:r>
      <w:r>
        <w:t xml:space="preserve">. </w:t>
      </w:r>
      <w:r w:rsidR="0071396A">
        <w:t>Je vous avouerai franchement que j</w:t>
      </w:r>
      <w:r>
        <w:t>’</w:t>
      </w:r>
      <w:r w:rsidR="0071396A">
        <w:t xml:space="preserve">ai cru que </w:t>
      </w:r>
      <w:proofErr w:type="spellStart"/>
      <w:r w:rsidR="0071396A">
        <w:t>Stangerson</w:t>
      </w:r>
      <w:proofErr w:type="spellEnd"/>
      <w:r w:rsidR="0071396A">
        <w:t xml:space="preserve"> était pour quelque chose dans la mort de </w:t>
      </w:r>
      <w:proofErr w:type="spellStart"/>
      <w:r w:rsidR="0071396A">
        <w:t>Drebber</w:t>
      </w:r>
      <w:proofErr w:type="spellEnd"/>
      <w:r>
        <w:t>. (</w:t>
      </w:r>
      <w:r w:rsidR="0071396A">
        <w:t>Ce fait nouveau m</w:t>
      </w:r>
      <w:r>
        <w:t>’</w:t>
      </w:r>
      <w:r w:rsidR="0071396A">
        <w:t>a montré que je m</w:t>
      </w:r>
      <w:r>
        <w:t>’</w:t>
      </w:r>
      <w:r w:rsidR="0071396A">
        <w:t>étais trompé</w:t>
      </w:r>
      <w:r>
        <w:t xml:space="preserve">.) </w:t>
      </w:r>
      <w:r w:rsidR="0071396A">
        <w:t>Pénétré de cette idée</w:t>
      </w:r>
      <w:r>
        <w:t xml:space="preserve">, </w:t>
      </w:r>
      <w:r w:rsidR="0071396A">
        <w:t>je me suis mis à la recherche du secrétaire</w:t>
      </w:r>
      <w:r>
        <w:t xml:space="preserve">. </w:t>
      </w:r>
      <w:r w:rsidR="0071396A">
        <w:t>Le 3 au soir</w:t>
      </w:r>
      <w:r>
        <w:t xml:space="preserve">, </w:t>
      </w:r>
      <w:r w:rsidR="0071396A">
        <w:t>vers huit he</w:t>
      </w:r>
      <w:r w:rsidR="0071396A">
        <w:t>u</w:t>
      </w:r>
      <w:r w:rsidR="0071396A">
        <w:t>res et demie</w:t>
      </w:r>
      <w:r>
        <w:t xml:space="preserve">, </w:t>
      </w:r>
      <w:r w:rsidR="0071396A">
        <w:t>on l</w:t>
      </w:r>
      <w:r>
        <w:t>’</w:t>
      </w:r>
      <w:r w:rsidR="0071396A">
        <w:t>avait vu à la gare d</w:t>
      </w:r>
      <w:r>
        <w:t>’</w:t>
      </w:r>
      <w:proofErr w:type="spellStart"/>
      <w:r w:rsidR="0071396A">
        <w:t>Euston</w:t>
      </w:r>
      <w:proofErr w:type="spellEnd"/>
      <w:r>
        <w:t xml:space="preserve">, </w:t>
      </w:r>
      <w:r w:rsidR="0071396A">
        <w:t xml:space="preserve">en </w:t>
      </w:r>
      <w:r w:rsidR="0071396A">
        <w:lastRenderedPageBreak/>
        <w:t xml:space="preserve">compagnie de </w:t>
      </w:r>
      <w:proofErr w:type="spellStart"/>
      <w:r w:rsidR="0071396A">
        <w:t>Drebber</w:t>
      </w:r>
      <w:proofErr w:type="spellEnd"/>
      <w:r>
        <w:t xml:space="preserve">. </w:t>
      </w:r>
      <w:r w:rsidR="0071396A">
        <w:t>Or</w:t>
      </w:r>
      <w:r>
        <w:t xml:space="preserve">, </w:t>
      </w:r>
      <w:r w:rsidR="0071396A">
        <w:t>le cadavre de ce dernier avait été découvert à Bri</w:t>
      </w:r>
      <w:r w:rsidR="0071396A">
        <w:t>x</w:t>
      </w:r>
      <w:r w:rsidR="0071396A">
        <w:t>ton Road à deux heures du matin</w:t>
      </w:r>
      <w:r>
        <w:t xml:space="preserve">. </w:t>
      </w:r>
      <w:r w:rsidR="0071396A">
        <w:t>Il s</w:t>
      </w:r>
      <w:r>
        <w:t>’</w:t>
      </w:r>
      <w:r w:rsidR="0071396A">
        <w:t xml:space="preserve">agissait donc de savoir ce que </w:t>
      </w:r>
      <w:proofErr w:type="spellStart"/>
      <w:r w:rsidR="0071396A">
        <w:t>Stange</w:t>
      </w:r>
      <w:r w:rsidR="0071396A">
        <w:t>r</w:t>
      </w:r>
      <w:r w:rsidR="0071396A">
        <w:t>son</w:t>
      </w:r>
      <w:proofErr w:type="spellEnd"/>
      <w:r w:rsidR="0071396A">
        <w:t xml:space="preserve"> avait fait dans l</w:t>
      </w:r>
      <w:r>
        <w:t>’</w:t>
      </w:r>
      <w:r w:rsidR="0071396A">
        <w:t>intervalle et depuis lors</w:t>
      </w:r>
      <w:r>
        <w:t xml:space="preserve">. </w:t>
      </w:r>
      <w:r w:rsidR="0071396A">
        <w:t>J</w:t>
      </w:r>
      <w:r>
        <w:t>’</w:t>
      </w:r>
      <w:r w:rsidR="0071396A">
        <w:t>ai télégraphié son signalement à Liverpool avec avis de surveiller les bateaux amér</w:t>
      </w:r>
      <w:r w:rsidR="0071396A">
        <w:t>i</w:t>
      </w:r>
      <w:r w:rsidR="0071396A">
        <w:t>cains</w:t>
      </w:r>
      <w:r>
        <w:t xml:space="preserve">. </w:t>
      </w:r>
      <w:r w:rsidR="0071396A">
        <w:t>Puis</w:t>
      </w:r>
      <w:r>
        <w:t xml:space="preserve">, </w:t>
      </w:r>
      <w:r w:rsidR="0071396A">
        <w:t>je me suis mis à perquisitionner dans tous les hôtels et meublés du voisinage d</w:t>
      </w:r>
      <w:r>
        <w:t>’</w:t>
      </w:r>
      <w:proofErr w:type="spellStart"/>
      <w:r w:rsidR="0071396A">
        <w:t>Euston</w:t>
      </w:r>
      <w:proofErr w:type="spellEnd"/>
      <w:r>
        <w:t xml:space="preserve">. </w:t>
      </w:r>
      <w:r w:rsidR="0071396A">
        <w:t>Voici quel était mon raisonn</w:t>
      </w:r>
      <w:r w:rsidR="0071396A">
        <w:t>e</w:t>
      </w:r>
      <w:r w:rsidR="0071396A">
        <w:t>ment</w:t>
      </w:r>
      <w:r>
        <w:t xml:space="preserve">. </w:t>
      </w:r>
      <w:r w:rsidR="0071396A">
        <w:t xml:space="preserve">Si </w:t>
      </w:r>
      <w:proofErr w:type="spellStart"/>
      <w:r w:rsidR="0071396A">
        <w:t>Drebber</w:t>
      </w:r>
      <w:proofErr w:type="spellEnd"/>
      <w:r w:rsidR="0071396A">
        <w:t xml:space="preserve"> et son compagnon s</w:t>
      </w:r>
      <w:r>
        <w:t>’</w:t>
      </w:r>
      <w:r w:rsidR="0071396A">
        <w:t>étaient séparés</w:t>
      </w:r>
      <w:r>
        <w:t xml:space="preserve">, </w:t>
      </w:r>
      <w:r w:rsidR="0071396A">
        <w:t>ce dernier avait dû se loger pour la nuit dans le voisinage</w:t>
      </w:r>
      <w:r>
        <w:t xml:space="preserve">, </w:t>
      </w:r>
      <w:r w:rsidR="0071396A">
        <w:t>le lendemain m</w:t>
      </w:r>
      <w:r w:rsidR="0071396A">
        <w:t>a</w:t>
      </w:r>
      <w:r w:rsidR="0071396A">
        <w:t>tin</w:t>
      </w:r>
      <w:r>
        <w:t xml:space="preserve">, </w:t>
      </w:r>
      <w:r w:rsidR="0071396A">
        <w:t>afin de flâner aux abords de la gare</w:t>
      </w:r>
      <w:r>
        <w:t>.</w:t>
      </w:r>
    </w:p>
    <w:p w14:paraId="7CEAC537" w14:textId="77777777" w:rsidR="007369EF" w:rsidRDefault="007369EF" w:rsidP="007369EF">
      <w:r>
        <w:t>— </w:t>
      </w:r>
      <w:r w:rsidR="0071396A">
        <w:t>Ils s</w:t>
      </w:r>
      <w:r>
        <w:t>’</w:t>
      </w:r>
      <w:r w:rsidR="0071396A">
        <w:t>étaient sans doute donnés rendez-vous quelque part</w:t>
      </w:r>
      <w:r>
        <w:t xml:space="preserve">, </w:t>
      </w:r>
      <w:r w:rsidR="0071396A">
        <w:t>dit Holmes</w:t>
      </w:r>
      <w:r>
        <w:t>.</w:t>
      </w:r>
    </w:p>
    <w:p w14:paraId="796C4AEC" w14:textId="41159EC7" w:rsidR="007369EF" w:rsidRDefault="007369EF" w:rsidP="007369EF">
      <w:r>
        <w:t>— </w:t>
      </w:r>
      <w:r w:rsidR="0071396A">
        <w:t>C</w:t>
      </w:r>
      <w:r>
        <w:t>’</w:t>
      </w:r>
      <w:r w:rsidR="0071396A">
        <w:t>est ce que la suite a montré</w:t>
      </w:r>
      <w:r>
        <w:t xml:space="preserve">. </w:t>
      </w:r>
      <w:r w:rsidR="0071396A">
        <w:t>J</w:t>
      </w:r>
      <w:r>
        <w:t>’</w:t>
      </w:r>
      <w:r w:rsidR="0071396A">
        <w:t>ai passé toute la soirée d</w:t>
      </w:r>
      <w:r>
        <w:t>’</w:t>
      </w:r>
      <w:r w:rsidR="0071396A">
        <w:t>hier à chercher</w:t>
      </w:r>
      <w:r>
        <w:t xml:space="preserve">. </w:t>
      </w:r>
      <w:r w:rsidR="0071396A">
        <w:t>J</w:t>
      </w:r>
      <w:r>
        <w:t>’</w:t>
      </w:r>
      <w:r w:rsidR="0071396A">
        <w:t>ai continué de très bonne heure</w:t>
      </w:r>
      <w:r>
        <w:t xml:space="preserve">, </w:t>
      </w:r>
      <w:r w:rsidR="0071396A">
        <w:t>ce matin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huit heures</w:t>
      </w:r>
      <w:r>
        <w:t xml:space="preserve">, </w:t>
      </w:r>
      <w:r w:rsidR="0071396A">
        <w:t>je suis entré à l</w:t>
      </w:r>
      <w:r>
        <w:t>’</w:t>
      </w:r>
      <w:proofErr w:type="spellStart"/>
      <w:r w:rsidR="0071396A">
        <w:rPr>
          <w:i/>
          <w:iCs/>
        </w:rPr>
        <w:t>Holiday</w:t>
      </w:r>
      <w:r>
        <w:rPr>
          <w:i/>
          <w:iCs/>
        </w:rPr>
        <w:t>’</w:t>
      </w:r>
      <w:r w:rsidR="0071396A">
        <w:rPr>
          <w:i/>
          <w:iCs/>
        </w:rPr>
        <w:t>s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Private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Hotel</w:t>
      </w:r>
      <w:proofErr w:type="spellEnd"/>
      <w:r>
        <w:t xml:space="preserve">, </w:t>
      </w:r>
      <w:r w:rsidR="0071396A">
        <w:t>dans Little George Street</w:t>
      </w:r>
      <w:r>
        <w:t xml:space="preserve">. </w:t>
      </w:r>
      <w:r w:rsidR="0071396A">
        <w:t xml:space="preserve">Je demande si un </w:t>
      </w:r>
      <w:r>
        <w:t>M. </w:t>
      </w:r>
      <w:proofErr w:type="spellStart"/>
      <w:r w:rsidR="0071396A">
        <w:t>Stangerson</w:t>
      </w:r>
      <w:proofErr w:type="spellEnd"/>
      <w:r w:rsidR="0071396A">
        <w:t xml:space="preserve"> loge actuell</w:t>
      </w:r>
      <w:r w:rsidR="0071396A">
        <w:t>e</w:t>
      </w:r>
      <w:r w:rsidR="0071396A">
        <w:t>ment à l</w:t>
      </w:r>
      <w:r>
        <w:t>’</w:t>
      </w:r>
      <w:r w:rsidR="0071396A">
        <w:t>hôtel</w:t>
      </w:r>
      <w:r>
        <w:t>.</w:t>
      </w:r>
    </w:p>
    <w:p w14:paraId="27165913" w14:textId="77777777" w:rsidR="007369EF" w:rsidRDefault="007369EF" w:rsidP="007369EF">
      <w:r>
        <w:t>« </w:t>
      </w:r>
      <w:r w:rsidR="0071396A">
        <w:t>Vous êtes sans doute le monsieur qu</w:t>
      </w:r>
      <w:r>
        <w:t>’</w:t>
      </w:r>
      <w:r w:rsidR="0071396A">
        <w:t>il attend</w:t>
      </w:r>
      <w:r>
        <w:t xml:space="preserve">, </w:t>
      </w:r>
      <w:r w:rsidR="0071396A">
        <w:t>répondit-on</w:t>
      </w:r>
      <w:r>
        <w:t xml:space="preserve">. </w:t>
      </w:r>
      <w:r w:rsidR="0071396A">
        <w:t>Il vous attend depuis deux jours</w:t>
      </w:r>
      <w:r>
        <w:t>.</w:t>
      </w:r>
    </w:p>
    <w:p w14:paraId="56F22A97" w14:textId="77777777" w:rsidR="007369EF" w:rsidRDefault="007369EF" w:rsidP="007369EF">
      <w:r>
        <w:t>« — </w:t>
      </w:r>
      <w:r w:rsidR="0071396A">
        <w:t>Où pourrais-je le trouver</w:t>
      </w:r>
      <w:r>
        <w:t> ?</w:t>
      </w:r>
    </w:p>
    <w:p w14:paraId="1DDBAF62" w14:textId="77777777" w:rsidR="007369EF" w:rsidRDefault="007369EF" w:rsidP="007369EF">
      <w:r>
        <w:t>« — </w:t>
      </w:r>
      <w:r w:rsidR="0071396A">
        <w:t>Il dort là-haut</w:t>
      </w:r>
      <w:r>
        <w:t xml:space="preserve">. </w:t>
      </w:r>
      <w:r w:rsidR="0071396A">
        <w:t>Il a demandé qu</w:t>
      </w:r>
      <w:r>
        <w:t>’</w:t>
      </w:r>
      <w:r w:rsidR="0071396A">
        <w:t>on le réveille à neuf heures</w:t>
      </w:r>
      <w:r>
        <w:t>.</w:t>
      </w:r>
    </w:p>
    <w:p w14:paraId="3869C32B" w14:textId="77777777" w:rsidR="007369EF" w:rsidRDefault="007369EF" w:rsidP="007369EF">
      <w:r>
        <w:t>« — </w:t>
      </w:r>
      <w:r w:rsidR="0071396A">
        <w:t>Je monte tout de suite</w:t>
      </w:r>
      <w:r>
        <w:t xml:space="preserve"> », </w:t>
      </w:r>
      <w:r w:rsidR="0071396A">
        <w:t>ai-je dit</w:t>
      </w:r>
      <w:r>
        <w:t>.</w:t>
      </w:r>
    </w:p>
    <w:p w14:paraId="52B1E1CD" w14:textId="0FE3FCE6" w:rsidR="007369EF" w:rsidRDefault="007369EF" w:rsidP="007369EF">
      <w:r>
        <w:t>« </w:t>
      </w:r>
      <w:r w:rsidR="0071396A">
        <w:t>Dans mon idée</w:t>
      </w:r>
      <w:r>
        <w:t xml:space="preserve">, </w:t>
      </w:r>
      <w:r w:rsidR="0071396A">
        <w:t>mon apparition soudaine</w:t>
      </w:r>
      <w:r>
        <w:t xml:space="preserve">, </w:t>
      </w:r>
      <w:r w:rsidR="0071396A">
        <w:t>devait lui faire lâcher une parole</w:t>
      </w:r>
      <w:r>
        <w:t xml:space="preserve">. </w:t>
      </w:r>
      <w:r w:rsidR="0071396A">
        <w:t>Le garçon d</w:t>
      </w:r>
      <w:r>
        <w:t>’</w:t>
      </w:r>
      <w:r w:rsidR="0071396A">
        <w:t>étage s</w:t>
      </w:r>
      <w:r>
        <w:t>’</w:t>
      </w:r>
      <w:r w:rsidR="0071396A">
        <w:t>est offert à me conduire</w:t>
      </w:r>
      <w:r>
        <w:t xml:space="preserve">. </w:t>
      </w:r>
      <w:r w:rsidR="0071396A">
        <w:t>C</w:t>
      </w:r>
      <w:r>
        <w:t>’</w:t>
      </w:r>
      <w:r w:rsidR="0071396A">
        <w:t>était au second</w:t>
      </w:r>
      <w:r>
        <w:t xml:space="preserve">. </w:t>
      </w:r>
      <w:r w:rsidR="0071396A">
        <w:t>Il y avait un petit couloir à traverser</w:t>
      </w:r>
      <w:r>
        <w:t xml:space="preserve">. </w:t>
      </w:r>
      <w:r w:rsidR="0071396A">
        <w:t>Le ga</w:t>
      </w:r>
      <w:r w:rsidR="0071396A">
        <w:t>r</w:t>
      </w:r>
      <w:r w:rsidR="0071396A">
        <w:t>çon m</w:t>
      </w:r>
      <w:r>
        <w:t>’</w:t>
      </w:r>
      <w:r w:rsidR="0071396A">
        <w:t>avait indiqué la porte et il s</w:t>
      </w:r>
      <w:r>
        <w:t>’</w:t>
      </w:r>
      <w:r w:rsidR="0071396A">
        <w:t>apprêtait à redescendre</w:t>
      </w:r>
      <w:r>
        <w:t xml:space="preserve"> ; </w:t>
      </w:r>
      <w:r w:rsidR="0071396A">
        <w:t>le cri que j</w:t>
      </w:r>
      <w:r>
        <w:t>’</w:t>
      </w:r>
      <w:r w:rsidR="0071396A">
        <w:t>ai poussé l</w:t>
      </w:r>
      <w:r>
        <w:t>’</w:t>
      </w:r>
      <w:r w:rsidR="0071396A">
        <w:t>a fait revenir sur ses pas</w:t>
      </w:r>
      <w:r>
        <w:t xml:space="preserve">. </w:t>
      </w:r>
      <w:r w:rsidR="0071396A">
        <w:t>Ce que je venais d</w:t>
      </w:r>
      <w:r>
        <w:t>’</w:t>
      </w:r>
      <w:r w:rsidR="0071396A">
        <w:t>apercevoir m</w:t>
      </w:r>
      <w:r>
        <w:t>’</w:t>
      </w:r>
      <w:r w:rsidR="0071396A">
        <w:t>avait bouleversé</w:t>
      </w:r>
      <w:r>
        <w:t xml:space="preserve">, </w:t>
      </w:r>
      <w:r w:rsidR="0071396A">
        <w:t xml:space="preserve">malgré mes </w:t>
      </w:r>
      <w:r w:rsidR="0071396A">
        <w:lastRenderedPageBreak/>
        <w:t>vingt ans d</w:t>
      </w:r>
      <w:r>
        <w:t>’</w:t>
      </w:r>
      <w:r w:rsidR="0071396A">
        <w:t>expérience</w:t>
      </w:r>
      <w:r>
        <w:t xml:space="preserve">. </w:t>
      </w:r>
      <w:r w:rsidR="0071396A">
        <w:t>Un filet de sang avait coulé sous la porte</w:t>
      </w:r>
      <w:r>
        <w:t xml:space="preserve"> ; </w:t>
      </w:r>
      <w:r w:rsidR="0071396A">
        <w:t>il avait serpenté à travers le couloir et il avait formé une petite mare le long de la plinthe</w:t>
      </w:r>
      <w:r>
        <w:t xml:space="preserve">. </w:t>
      </w:r>
      <w:r w:rsidR="0071396A">
        <w:t>En voyant cela</w:t>
      </w:r>
      <w:r>
        <w:t xml:space="preserve">, </w:t>
      </w:r>
      <w:r w:rsidR="0071396A">
        <w:t>le garçon a manqué tomber dans les pommes</w:t>
      </w:r>
      <w:r>
        <w:t xml:space="preserve"> ! </w:t>
      </w:r>
      <w:r w:rsidR="0071396A">
        <w:t>La porte était fermée en dedans</w:t>
      </w:r>
      <w:r>
        <w:t xml:space="preserve">. </w:t>
      </w:r>
      <w:r w:rsidR="0071396A">
        <w:t>Nous l</w:t>
      </w:r>
      <w:r>
        <w:t>’</w:t>
      </w:r>
      <w:r w:rsidR="0071396A">
        <w:t>avons enfoncée à coups d</w:t>
      </w:r>
      <w:r>
        <w:t>’</w:t>
      </w:r>
      <w:r w:rsidR="0071396A">
        <w:t>épaule La fenêtre de la chambre était ouverte et</w:t>
      </w:r>
      <w:r>
        <w:t xml:space="preserve">, </w:t>
      </w:r>
      <w:r w:rsidR="0071396A">
        <w:t>près de la fenêtre</w:t>
      </w:r>
      <w:r>
        <w:t xml:space="preserve">, </w:t>
      </w:r>
      <w:r w:rsidR="0071396A">
        <w:t>tout recroquevillé</w:t>
      </w:r>
      <w:r>
        <w:t xml:space="preserve">, </w:t>
      </w:r>
      <w:r w:rsidR="0071396A">
        <w:t>gisait le corps d</w:t>
      </w:r>
      <w:r>
        <w:t>’</w:t>
      </w:r>
      <w:r w:rsidR="0071396A">
        <w:t>un homme en chemise de nuit</w:t>
      </w:r>
      <w:r>
        <w:t xml:space="preserve">. </w:t>
      </w:r>
      <w:r w:rsidR="0071396A">
        <w:t>Il était bel et bien mort</w:t>
      </w:r>
      <w:r>
        <w:t xml:space="preserve">, </w:t>
      </w:r>
      <w:r w:rsidR="0071396A">
        <w:t>et il l</w:t>
      </w:r>
      <w:r>
        <w:t>’</w:t>
      </w:r>
      <w:r w:rsidR="0071396A">
        <w:t>était depuis assez longtemps</w:t>
      </w:r>
      <w:r>
        <w:t xml:space="preserve"> : </w:t>
      </w:r>
      <w:r w:rsidR="0071396A">
        <w:t>ses membres étaient rigides et glacés</w:t>
      </w:r>
      <w:r>
        <w:t xml:space="preserve">. </w:t>
      </w:r>
      <w:r w:rsidR="0071396A">
        <w:t>Nous l</w:t>
      </w:r>
      <w:r>
        <w:t>’</w:t>
      </w:r>
      <w:r w:rsidR="0071396A">
        <w:t>avons retourné</w:t>
      </w:r>
      <w:r>
        <w:t xml:space="preserve">. </w:t>
      </w:r>
      <w:r w:rsidR="0071396A">
        <w:t>Le garçon l</w:t>
      </w:r>
      <w:r>
        <w:t>’</w:t>
      </w:r>
      <w:r w:rsidR="0071396A">
        <w:t>a reconnu tout de suite</w:t>
      </w:r>
      <w:r>
        <w:t xml:space="preserve">. </w:t>
      </w:r>
      <w:r w:rsidR="0071396A">
        <w:t>C</w:t>
      </w:r>
      <w:r>
        <w:t>’</w:t>
      </w:r>
      <w:r w:rsidR="0071396A">
        <w:t xml:space="preserve">était bien le monsieur qui avait loué la chambre sous le nom de Joseph </w:t>
      </w:r>
      <w:proofErr w:type="spellStart"/>
      <w:r w:rsidR="0071396A">
        <w:t>Stangerson</w:t>
      </w:r>
      <w:proofErr w:type="spellEnd"/>
      <w:r>
        <w:t xml:space="preserve">. </w:t>
      </w:r>
      <w:r w:rsidR="0071396A">
        <w:t>Sa mort avait été causée par une entaille profonde au côté gauche</w:t>
      </w:r>
      <w:r>
        <w:t xml:space="preserve">. </w:t>
      </w:r>
      <w:r w:rsidR="0071396A">
        <w:t>Le cœur a dû être atteint</w:t>
      </w:r>
      <w:r>
        <w:t xml:space="preserve">. </w:t>
      </w:r>
      <w:r w:rsidR="0071396A">
        <w:t>J</w:t>
      </w:r>
      <w:r>
        <w:t>’</w:t>
      </w:r>
      <w:r w:rsidR="0071396A">
        <w:t>arrive à la partie la plus étrange de l</w:t>
      </w:r>
      <w:r>
        <w:t>’</w:t>
      </w:r>
      <w:r w:rsidR="0071396A">
        <w:t>affaire</w:t>
      </w:r>
      <w:r>
        <w:t xml:space="preserve">. </w:t>
      </w:r>
      <w:r w:rsidR="0071396A">
        <w:t>Devinez ce que j</w:t>
      </w:r>
      <w:r>
        <w:t>’</w:t>
      </w:r>
      <w:r w:rsidR="0071396A">
        <w:t>ai trouvé au-dessus du cad</w:t>
      </w:r>
      <w:r w:rsidR="0071396A">
        <w:t>a</w:t>
      </w:r>
      <w:r w:rsidR="0071396A">
        <w:t>vre</w:t>
      </w:r>
      <w:r>
        <w:t>. »</w:t>
      </w:r>
    </w:p>
    <w:p w14:paraId="2C7D2C72" w14:textId="77777777" w:rsidR="007369EF" w:rsidRDefault="0071396A" w:rsidP="007369EF">
      <w:r>
        <w:t>Je frémis d</w:t>
      </w:r>
      <w:r w:rsidR="007369EF">
        <w:t>’</w:t>
      </w:r>
      <w:r>
        <w:t>horreur</w:t>
      </w:r>
      <w:r w:rsidR="007369EF">
        <w:t xml:space="preserve">, </w:t>
      </w:r>
      <w:r>
        <w:t>avant même que Sherlock Holmes r</w:t>
      </w:r>
      <w:r>
        <w:t>é</w:t>
      </w:r>
      <w:r>
        <w:t>pondît</w:t>
      </w:r>
      <w:r w:rsidR="007369EF">
        <w:t>.</w:t>
      </w:r>
    </w:p>
    <w:p w14:paraId="0E0F3E02" w14:textId="77777777" w:rsidR="007369EF" w:rsidRDefault="007369EF" w:rsidP="007369EF">
      <w:r>
        <w:t>« </w:t>
      </w:r>
      <w:r w:rsidR="0071396A">
        <w:t xml:space="preserve">Le mot </w:t>
      </w:r>
      <w:r>
        <w:t>« </w:t>
      </w:r>
      <w:r w:rsidR="0071396A">
        <w:rPr>
          <w:i/>
          <w:iCs/>
        </w:rPr>
        <w:t>Rache</w:t>
      </w:r>
      <w:r>
        <w:t> »</w:t>
      </w:r>
      <w:r w:rsidR="0071396A">
        <w:t xml:space="preserve"> en lettres de sang</w:t>
      </w:r>
      <w:r>
        <w:t>.</w:t>
      </w:r>
    </w:p>
    <w:p w14:paraId="6D26010C" w14:textId="77777777" w:rsidR="007369EF" w:rsidRDefault="007369EF" w:rsidP="007369EF">
      <w:r>
        <w:t>— </w:t>
      </w:r>
      <w:r w:rsidR="0071396A">
        <w:t>Exactement</w:t>
      </w:r>
      <w:r>
        <w:t xml:space="preserve"> », </w:t>
      </w:r>
      <w:r w:rsidR="0071396A">
        <w:t>dit Lestrade d</w:t>
      </w:r>
      <w:r>
        <w:t>’</w:t>
      </w:r>
      <w:r w:rsidR="0071396A">
        <w:t>une voix blanche</w:t>
      </w:r>
      <w:r>
        <w:t>.</w:t>
      </w:r>
    </w:p>
    <w:p w14:paraId="1F89EBA7" w14:textId="77777777" w:rsidR="007369EF" w:rsidRDefault="0071396A" w:rsidP="007369EF">
      <w:r>
        <w:t>Il y eut un moment de silence</w:t>
      </w:r>
      <w:r w:rsidR="007369EF">
        <w:t>.</w:t>
      </w:r>
    </w:p>
    <w:p w14:paraId="7D8D0234" w14:textId="77777777" w:rsidR="007369EF" w:rsidRDefault="0071396A" w:rsidP="007369EF">
      <w:r>
        <w:t>L</w:t>
      </w:r>
      <w:r w:rsidR="007369EF">
        <w:t>’</w:t>
      </w:r>
      <w:r>
        <w:t>assassin inconnu rendait ses crimes encore plus horribles en les accomplissant avec autant de méthode que de mystère</w:t>
      </w:r>
      <w:r w:rsidR="007369EF">
        <w:t xml:space="preserve">. </w:t>
      </w:r>
      <w:r>
        <w:t>Mon système nerveux</w:t>
      </w:r>
      <w:r w:rsidR="007369EF">
        <w:t xml:space="preserve">, </w:t>
      </w:r>
      <w:r>
        <w:t>qui avait tenu bon sur le champ de b</w:t>
      </w:r>
      <w:r>
        <w:t>a</w:t>
      </w:r>
      <w:r>
        <w:t>taille</w:t>
      </w:r>
      <w:r w:rsidR="007369EF">
        <w:t xml:space="preserve">, </w:t>
      </w:r>
      <w:r>
        <w:t>commença à flancher</w:t>
      </w:r>
      <w:r w:rsidR="007369EF">
        <w:t>.</w:t>
      </w:r>
    </w:p>
    <w:p w14:paraId="7CF3E0A6" w14:textId="0922225D" w:rsidR="007369EF" w:rsidRDefault="007369EF" w:rsidP="007369EF">
      <w:r>
        <w:t>« </w:t>
      </w:r>
      <w:r w:rsidR="0071396A">
        <w:t>On a vu l</w:t>
      </w:r>
      <w:r>
        <w:t>’</w:t>
      </w:r>
      <w:r w:rsidR="0071396A">
        <w:t>assassin</w:t>
      </w:r>
      <w:r>
        <w:t xml:space="preserve">, </w:t>
      </w:r>
      <w:r w:rsidR="0071396A">
        <w:t>reprit Lestrade</w:t>
      </w:r>
      <w:r>
        <w:t xml:space="preserve">. </w:t>
      </w:r>
      <w:r w:rsidR="0071396A">
        <w:t>Un garçon laitier</w:t>
      </w:r>
      <w:r>
        <w:t xml:space="preserve">, </w:t>
      </w:r>
      <w:r w:rsidR="0071396A">
        <w:t>qui se rendait à son travail</w:t>
      </w:r>
      <w:r>
        <w:t xml:space="preserve">, </w:t>
      </w:r>
      <w:r w:rsidR="0071396A">
        <w:t>est passé par la ruelle entre l</w:t>
      </w:r>
      <w:r>
        <w:t>’</w:t>
      </w:r>
      <w:r w:rsidR="0071396A">
        <w:t>écurie et le de</w:t>
      </w:r>
      <w:r w:rsidR="0071396A">
        <w:t>r</w:t>
      </w:r>
      <w:r w:rsidR="0071396A">
        <w:t>rière de l</w:t>
      </w:r>
      <w:r>
        <w:t>’</w:t>
      </w:r>
      <w:r w:rsidR="0071396A">
        <w:t>hôtel</w:t>
      </w:r>
      <w:r>
        <w:t xml:space="preserve">. </w:t>
      </w:r>
      <w:r w:rsidR="0071396A">
        <w:t>Il a remarqué qu</w:t>
      </w:r>
      <w:r>
        <w:t>’</w:t>
      </w:r>
      <w:r w:rsidR="0071396A">
        <w:t>une échelle</w:t>
      </w:r>
      <w:r>
        <w:t xml:space="preserve">, </w:t>
      </w:r>
      <w:r w:rsidR="0071396A">
        <w:t>ordinairement co</w:t>
      </w:r>
      <w:r w:rsidR="0071396A">
        <w:t>u</w:t>
      </w:r>
      <w:r w:rsidR="0071396A">
        <w:t>chée là</w:t>
      </w:r>
      <w:r>
        <w:t xml:space="preserve">, </w:t>
      </w:r>
      <w:r w:rsidR="0071396A">
        <w:t>avait été dressée contre une des fenêtres du second</w:t>
      </w:r>
      <w:r>
        <w:t xml:space="preserve">, </w:t>
      </w:r>
      <w:r w:rsidR="0071396A">
        <w:t>qui était grande ouverte</w:t>
      </w:r>
      <w:r>
        <w:t xml:space="preserve">. </w:t>
      </w:r>
      <w:r w:rsidR="0071396A">
        <w:t>Après avoir dépassé l</w:t>
      </w:r>
      <w:r>
        <w:t>’</w:t>
      </w:r>
      <w:r w:rsidR="0071396A">
        <w:t>hôtel</w:t>
      </w:r>
      <w:r>
        <w:t xml:space="preserve">, </w:t>
      </w:r>
      <w:r w:rsidR="0071396A">
        <w:t>il s</w:t>
      </w:r>
      <w:r>
        <w:t>’</w:t>
      </w:r>
      <w:r w:rsidR="0071396A">
        <w:t>est r</w:t>
      </w:r>
      <w:r w:rsidR="0071396A">
        <w:t>e</w:t>
      </w:r>
      <w:r w:rsidR="0071396A">
        <w:t>tourné et il a vu un homme descendre l</w:t>
      </w:r>
      <w:r>
        <w:t>’</w:t>
      </w:r>
      <w:r w:rsidR="0071396A">
        <w:t>échelle</w:t>
      </w:r>
      <w:r>
        <w:t xml:space="preserve">. </w:t>
      </w:r>
      <w:r w:rsidR="0071396A">
        <w:t xml:space="preserve">Il la </w:t>
      </w:r>
      <w:r w:rsidR="0071396A">
        <w:lastRenderedPageBreak/>
        <w:t>descendait tout n</w:t>
      </w:r>
      <w:r w:rsidR="0071396A">
        <w:t>a</w:t>
      </w:r>
      <w:r w:rsidR="0071396A">
        <w:t>turellement</w:t>
      </w:r>
      <w:r>
        <w:t xml:space="preserve">, </w:t>
      </w:r>
      <w:r w:rsidR="0071396A">
        <w:t>sans précipitation</w:t>
      </w:r>
      <w:r>
        <w:t xml:space="preserve">, </w:t>
      </w:r>
      <w:r w:rsidR="0071396A">
        <w:t>si bien qu</w:t>
      </w:r>
      <w:r>
        <w:t>’</w:t>
      </w:r>
      <w:r w:rsidR="0071396A">
        <w:t>il l</w:t>
      </w:r>
      <w:r>
        <w:t>’</w:t>
      </w:r>
      <w:r w:rsidR="0071396A">
        <w:t>a pris pour un m</w:t>
      </w:r>
      <w:r w:rsidR="0071396A">
        <w:t>e</w:t>
      </w:r>
      <w:r w:rsidR="0071396A">
        <w:t>nuisier ou un charpentier</w:t>
      </w:r>
      <w:r>
        <w:t>. « </w:t>
      </w:r>
      <w:r w:rsidR="0071396A">
        <w:t>Il est de bonne heure à l</w:t>
      </w:r>
      <w:r>
        <w:t>’</w:t>
      </w:r>
      <w:r w:rsidR="0071396A">
        <w:t>œuvre</w:t>
      </w:r>
      <w:r>
        <w:t xml:space="preserve">, </w:t>
      </w:r>
      <w:r w:rsidR="0071396A">
        <w:t>celui-là</w:t>
      </w:r>
      <w:r>
        <w:t> ! »</w:t>
      </w:r>
      <w:r w:rsidR="0071396A">
        <w:t xml:space="preserve"> a-t-il pensé sans y attacher plus d</w:t>
      </w:r>
      <w:r>
        <w:t>’</w:t>
      </w:r>
      <w:r w:rsidR="0071396A">
        <w:t>importance</w:t>
      </w:r>
      <w:r>
        <w:t xml:space="preserve">. </w:t>
      </w:r>
      <w:r w:rsidR="0071396A">
        <w:t>D</w:t>
      </w:r>
      <w:r>
        <w:t>’</w:t>
      </w:r>
      <w:r w:rsidR="0071396A">
        <w:t>après lui</w:t>
      </w:r>
      <w:r>
        <w:t xml:space="preserve">, </w:t>
      </w:r>
      <w:r w:rsidR="0071396A">
        <w:t>l</w:t>
      </w:r>
      <w:r>
        <w:t>’</w:t>
      </w:r>
      <w:r w:rsidR="0071396A">
        <w:t>homme est grand</w:t>
      </w:r>
      <w:r>
        <w:t xml:space="preserve">, </w:t>
      </w:r>
      <w:r w:rsidR="0071396A">
        <w:t>il a un visage rougeaud et il porte un long v</w:t>
      </w:r>
      <w:r w:rsidR="0071396A">
        <w:t>ê</w:t>
      </w:r>
      <w:r w:rsidR="0071396A">
        <w:t>tement brun foncé</w:t>
      </w:r>
      <w:r>
        <w:t xml:space="preserve">. </w:t>
      </w:r>
      <w:r w:rsidR="0071396A">
        <w:t>Il doit être resté quelque temps dans la cha</w:t>
      </w:r>
      <w:r w:rsidR="0071396A">
        <w:t>m</w:t>
      </w:r>
      <w:r w:rsidR="0071396A">
        <w:t>bre à la suite de son crime</w:t>
      </w:r>
      <w:r>
        <w:t xml:space="preserve"> : </w:t>
      </w:r>
      <w:r w:rsidR="0071396A">
        <w:t>nous avons trouvé de l</w:t>
      </w:r>
      <w:r>
        <w:t>’</w:t>
      </w:r>
      <w:r w:rsidR="0071396A">
        <w:t>eau teintée de sang dans une cuvette où il s</w:t>
      </w:r>
      <w:r>
        <w:t>’</w:t>
      </w:r>
      <w:r w:rsidR="0071396A">
        <w:t>est lavé les mains</w:t>
      </w:r>
      <w:r>
        <w:t xml:space="preserve">, </w:t>
      </w:r>
      <w:r w:rsidR="0071396A">
        <w:t>et des taches de sang sur les draps</w:t>
      </w:r>
      <w:r>
        <w:t xml:space="preserve"> : </w:t>
      </w:r>
      <w:r w:rsidR="0071396A">
        <w:t>il y a essuyé son couteau</w:t>
      </w:r>
      <w:r>
        <w:t> ! »</w:t>
      </w:r>
    </w:p>
    <w:p w14:paraId="32A62A44" w14:textId="77777777" w:rsidR="007369EF" w:rsidRDefault="0071396A" w:rsidP="007369EF">
      <w:r>
        <w:t>Le signalement de l</w:t>
      </w:r>
      <w:r w:rsidR="007369EF">
        <w:t>’</w:t>
      </w:r>
      <w:r>
        <w:t>assassin correspondait de point en point à la description qu</w:t>
      </w:r>
      <w:r w:rsidR="007369EF">
        <w:t>’</w:t>
      </w:r>
      <w:r>
        <w:t>avait faite de lui Sherlock Holmes au moyen de quelques observations éparses</w:t>
      </w:r>
      <w:r w:rsidR="007369EF">
        <w:t xml:space="preserve">. </w:t>
      </w:r>
      <w:r>
        <w:t>Je lui jetai un coup d</w:t>
      </w:r>
      <w:r w:rsidR="007369EF">
        <w:t>’</w:t>
      </w:r>
      <w:r>
        <w:t>œil</w:t>
      </w:r>
      <w:r w:rsidR="007369EF">
        <w:t xml:space="preserve">. </w:t>
      </w:r>
      <w:r>
        <w:t>Il n</w:t>
      </w:r>
      <w:r w:rsidR="007369EF">
        <w:t>’</w:t>
      </w:r>
      <w:r>
        <w:t>y avait sur son visage aucune trace de fierté</w:t>
      </w:r>
      <w:r w:rsidR="007369EF">
        <w:t>.</w:t>
      </w:r>
    </w:p>
    <w:p w14:paraId="21AC8DC1" w14:textId="77777777" w:rsidR="007369EF" w:rsidRDefault="007369EF" w:rsidP="007369EF">
      <w:r>
        <w:t>« </w:t>
      </w:r>
      <w:r w:rsidR="0071396A">
        <w:t>Vous n</w:t>
      </w:r>
      <w:r>
        <w:t>’</w:t>
      </w:r>
      <w:r w:rsidR="0071396A">
        <w:t>avez rien trouvé dans la chambre qui puisse nous renseigner sur le meurtrier</w:t>
      </w:r>
      <w:r>
        <w:t xml:space="preserve"> ? </w:t>
      </w:r>
      <w:r w:rsidR="0071396A">
        <w:t>demanda-t-il</w:t>
      </w:r>
      <w:r>
        <w:t>.</w:t>
      </w:r>
    </w:p>
    <w:p w14:paraId="2F86BDFC" w14:textId="62EF8B2A" w:rsidR="007369EF" w:rsidRDefault="007369EF" w:rsidP="007369EF">
      <w:r>
        <w:t>— </w:t>
      </w:r>
      <w:r w:rsidR="0071396A">
        <w:t>Rien</w:t>
      </w:r>
      <w:r>
        <w:t xml:space="preserve">. </w:t>
      </w:r>
      <w:proofErr w:type="spellStart"/>
      <w:r w:rsidR="0071396A">
        <w:t>Stangerson</w:t>
      </w:r>
      <w:proofErr w:type="spellEnd"/>
      <w:r w:rsidR="0071396A">
        <w:t xml:space="preserve"> avait dans sa poche le portefeuille de </w:t>
      </w:r>
      <w:proofErr w:type="spellStart"/>
      <w:r w:rsidR="0071396A">
        <w:t>Drebber</w:t>
      </w:r>
      <w:proofErr w:type="spellEnd"/>
      <w:r>
        <w:t xml:space="preserve">. </w:t>
      </w:r>
      <w:r w:rsidR="0071396A">
        <w:t>Cela semble assez naturel</w:t>
      </w:r>
      <w:r>
        <w:t xml:space="preserve">, </w:t>
      </w:r>
      <w:r w:rsidR="0071396A">
        <w:t>puisque c</w:t>
      </w:r>
      <w:r>
        <w:t>’</w:t>
      </w:r>
      <w:r w:rsidR="0071396A">
        <w:t>est lui qui réglait les dépenses</w:t>
      </w:r>
      <w:r>
        <w:t xml:space="preserve">. </w:t>
      </w:r>
      <w:r w:rsidR="0071396A">
        <w:t>Il y avait à peu de chose près quatre-vingts livres</w:t>
      </w:r>
      <w:r>
        <w:t xml:space="preserve"> ; </w:t>
      </w:r>
      <w:r w:rsidR="0071396A">
        <w:t>on n</w:t>
      </w:r>
      <w:r>
        <w:t>’</w:t>
      </w:r>
      <w:r w:rsidR="0071396A">
        <w:t>a rien pris</w:t>
      </w:r>
      <w:r>
        <w:t xml:space="preserve">. </w:t>
      </w:r>
      <w:r w:rsidR="0071396A">
        <w:t>Le mobile de ces crimes extraordinaires est tout ce qu</w:t>
      </w:r>
      <w:r>
        <w:t>’</w:t>
      </w:r>
      <w:r w:rsidR="0071396A">
        <w:t>on voudra</w:t>
      </w:r>
      <w:r>
        <w:t xml:space="preserve">, </w:t>
      </w:r>
      <w:r w:rsidR="0071396A">
        <w:t>mais pas le vol</w:t>
      </w:r>
      <w:r>
        <w:t xml:space="preserve">. </w:t>
      </w:r>
      <w:r w:rsidR="0071396A">
        <w:t>Il n</w:t>
      </w:r>
      <w:r>
        <w:t>’</w:t>
      </w:r>
      <w:r w:rsidR="0071396A">
        <w:t>y avait ni papiers ni notes dans les poches du mort</w:t>
      </w:r>
      <w:r>
        <w:t xml:space="preserve">, </w:t>
      </w:r>
      <w:r w:rsidR="0071396A">
        <w:t>à part un simple télégramme daté de Cleveland et remontant à un mois environ</w:t>
      </w:r>
      <w:r>
        <w:t xml:space="preserve">. </w:t>
      </w:r>
      <w:r w:rsidR="0071396A">
        <w:t>Il contenait ce court message</w:t>
      </w:r>
      <w:r>
        <w:t> : « </w:t>
      </w:r>
      <w:proofErr w:type="spellStart"/>
      <w:r>
        <w:t>J.H</w:t>
      </w:r>
      <w:proofErr w:type="spellEnd"/>
      <w:r>
        <w:t xml:space="preserve">. </w:t>
      </w:r>
      <w:r w:rsidR="0071396A">
        <w:t>est en Europe</w:t>
      </w:r>
      <w:r>
        <w:t>. »</w:t>
      </w:r>
      <w:r w:rsidR="0071396A">
        <w:t xml:space="preserve"> Sans signature</w:t>
      </w:r>
      <w:r>
        <w:t>.</w:t>
      </w:r>
    </w:p>
    <w:p w14:paraId="4AA7B217" w14:textId="77777777" w:rsidR="007369EF" w:rsidRDefault="007369EF" w:rsidP="007369EF">
      <w:r>
        <w:t>— </w:t>
      </w:r>
      <w:r w:rsidR="0071396A">
        <w:t>Rien d</w:t>
      </w:r>
      <w:r>
        <w:t>’</w:t>
      </w:r>
      <w:r w:rsidR="0071396A">
        <w:t>autre</w:t>
      </w:r>
      <w:r>
        <w:t xml:space="preserve"> ? </w:t>
      </w:r>
      <w:r w:rsidR="0071396A">
        <w:t>demanda Holmes</w:t>
      </w:r>
      <w:r>
        <w:t>.</w:t>
      </w:r>
    </w:p>
    <w:p w14:paraId="302D3911" w14:textId="5F3335E6" w:rsidR="007369EF" w:rsidRDefault="007369EF" w:rsidP="007369EF">
      <w:r>
        <w:t>— </w:t>
      </w:r>
      <w:r w:rsidR="0071396A">
        <w:t>Le reste n</w:t>
      </w:r>
      <w:r>
        <w:t>’</w:t>
      </w:r>
      <w:r w:rsidR="0071396A">
        <w:t>avait pas d</w:t>
      </w:r>
      <w:r>
        <w:t>’</w:t>
      </w:r>
      <w:r w:rsidR="0071396A">
        <w:t>importance</w:t>
      </w:r>
      <w:r>
        <w:t xml:space="preserve">. </w:t>
      </w:r>
      <w:r w:rsidR="0071396A">
        <w:t xml:space="preserve">Le roman que </w:t>
      </w:r>
      <w:proofErr w:type="spellStart"/>
      <w:r w:rsidR="0071396A">
        <w:t>Stange</w:t>
      </w:r>
      <w:r w:rsidR="0071396A">
        <w:t>r</w:t>
      </w:r>
      <w:r w:rsidR="0071396A">
        <w:t>son</w:t>
      </w:r>
      <w:proofErr w:type="spellEnd"/>
      <w:r w:rsidR="0071396A">
        <w:t xml:space="preserve"> avait lu pour s</w:t>
      </w:r>
      <w:r>
        <w:t>’</w:t>
      </w:r>
      <w:r w:rsidR="0071396A">
        <w:t>endormir était abandonné sur le lit et sa pipe était posée sur une chaise</w:t>
      </w:r>
      <w:r>
        <w:t xml:space="preserve">, </w:t>
      </w:r>
      <w:r w:rsidR="0071396A">
        <w:t>près du chevet</w:t>
      </w:r>
      <w:r>
        <w:t xml:space="preserve">. </w:t>
      </w:r>
      <w:r w:rsidR="0071396A">
        <w:t>Il y avait un verre d</w:t>
      </w:r>
      <w:r>
        <w:t>’</w:t>
      </w:r>
      <w:r w:rsidR="0071396A">
        <w:t>eau sur la table et</w:t>
      </w:r>
      <w:r>
        <w:t xml:space="preserve">, </w:t>
      </w:r>
      <w:r w:rsidR="0071396A">
        <w:t>sur le rebord de la fenêtre</w:t>
      </w:r>
      <w:r>
        <w:t xml:space="preserve">, </w:t>
      </w:r>
      <w:r w:rsidR="0071396A">
        <w:t>une petite boîte avec deux pilules</w:t>
      </w:r>
      <w:r>
        <w:t>. »</w:t>
      </w:r>
    </w:p>
    <w:p w14:paraId="132F06EE" w14:textId="77777777" w:rsidR="007369EF" w:rsidRDefault="0071396A" w:rsidP="007369EF">
      <w:r>
        <w:lastRenderedPageBreak/>
        <w:t>Sherlock Holmes bondit en poussant un cri de joie</w:t>
      </w:r>
      <w:r w:rsidR="007369EF">
        <w:t> :</w:t>
      </w:r>
    </w:p>
    <w:p w14:paraId="41018A7A" w14:textId="1E67E7A9" w:rsidR="007369EF" w:rsidRDefault="007369EF" w:rsidP="007369EF">
      <w:r>
        <w:t>« </w:t>
      </w:r>
      <w:r w:rsidR="0071396A">
        <w:t>Le dernier chaînon</w:t>
      </w:r>
      <w:r>
        <w:t xml:space="preserve"> ! </w:t>
      </w:r>
      <w:r w:rsidR="0071396A">
        <w:t>Je tiens tous les fils</w:t>
      </w:r>
      <w:r>
        <w:t> ! »</w:t>
      </w:r>
    </w:p>
    <w:p w14:paraId="69ED533D" w14:textId="77777777" w:rsidR="007369EF" w:rsidRDefault="0071396A" w:rsidP="007369EF">
      <w:r>
        <w:t>Les deux détectives le regardèrent sans comprendre</w:t>
      </w:r>
      <w:r w:rsidR="007369EF">
        <w:t>.</w:t>
      </w:r>
    </w:p>
    <w:p w14:paraId="06E4E573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ai démêlé l</w:t>
      </w:r>
      <w:r>
        <w:t>’</w:t>
      </w:r>
      <w:r w:rsidR="0071396A">
        <w:t>écheveau</w:t>
      </w:r>
      <w:r>
        <w:t xml:space="preserve">, </w:t>
      </w:r>
      <w:r w:rsidR="0071396A">
        <w:t>dit mon compagnon avec ass</w:t>
      </w:r>
      <w:r w:rsidR="0071396A">
        <w:t>u</w:t>
      </w:r>
      <w:r w:rsidR="0071396A">
        <w:t>rance</w:t>
      </w:r>
      <w:r>
        <w:t xml:space="preserve">. </w:t>
      </w:r>
      <w:r w:rsidR="0071396A">
        <w:t>Bien entendu</w:t>
      </w:r>
      <w:r>
        <w:t xml:space="preserve">, </w:t>
      </w:r>
      <w:r w:rsidR="0071396A">
        <w:t>quelques détails me manquent encore</w:t>
      </w:r>
      <w:r>
        <w:t xml:space="preserve"> ; </w:t>
      </w:r>
      <w:r w:rsidR="0071396A">
        <w:t>mais je connais tous les principaux faits</w:t>
      </w:r>
      <w:r>
        <w:t xml:space="preserve">, </w:t>
      </w:r>
      <w:r w:rsidR="0071396A">
        <w:t xml:space="preserve">depuis le moment où </w:t>
      </w:r>
      <w:proofErr w:type="spellStart"/>
      <w:r w:rsidR="0071396A">
        <w:t>Drebber</w:t>
      </w:r>
      <w:proofErr w:type="spellEnd"/>
      <w:r w:rsidR="0071396A">
        <w:t xml:space="preserve"> a quitté </w:t>
      </w:r>
      <w:proofErr w:type="spellStart"/>
      <w:r w:rsidR="0071396A">
        <w:t>Stangerson</w:t>
      </w:r>
      <w:proofErr w:type="spellEnd"/>
      <w:r w:rsidR="0071396A">
        <w:t xml:space="preserve"> jusqu</w:t>
      </w:r>
      <w:r>
        <w:t>’</w:t>
      </w:r>
      <w:r w:rsidR="0071396A">
        <w:t>à celui où l</w:t>
      </w:r>
      <w:r>
        <w:t>’</w:t>
      </w:r>
      <w:r w:rsidR="0071396A">
        <w:t>on a découvert le corps de ce dernier</w:t>
      </w:r>
      <w:r>
        <w:t xml:space="preserve"> ; </w:t>
      </w:r>
      <w:r w:rsidR="0071396A">
        <w:t>si j</w:t>
      </w:r>
      <w:r>
        <w:t>’</w:t>
      </w:r>
      <w:r w:rsidR="0071396A">
        <w:t>avais vu tout de mes propres yeux</w:t>
      </w:r>
      <w:r>
        <w:t xml:space="preserve">, </w:t>
      </w:r>
      <w:r w:rsidR="0071396A">
        <w:t>je n</w:t>
      </w:r>
      <w:r>
        <w:t>’</w:t>
      </w:r>
      <w:r w:rsidR="0071396A">
        <w:t>en serais pas plus sûr</w:t>
      </w:r>
      <w:r>
        <w:t xml:space="preserve"> ! </w:t>
      </w:r>
      <w:r w:rsidR="0071396A">
        <w:t>Et je vous le prouve</w:t>
      </w:r>
      <w:r>
        <w:t xml:space="preserve">. </w:t>
      </w:r>
      <w:r w:rsidR="0071396A">
        <w:t>Vous avez là les pilules</w:t>
      </w:r>
      <w:r>
        <w:t> ?</w:t>
      </w:r>
    </w:p>
    <w:p w14:paraId="268FC26D" w14:textId="77777777" w:rsidR="007369EF" w:rsidRDefault="007369EF" w:rsidP="007369EF">
      <w:r>
        <w:t>— </w:t>
      </w:r>
      <w:r w:rsidR="0071396A">
        <w:t>Les voici</w:t>
      </w:r>
      <w:r>
        <w:t xml:space="preserve">, </w:t>
      </w:r>
      <w:r w:rsidR="0071396A">
        <w:t>dit Lestrade en montrant une petite boîte bla</w:t>
      </w:r>
      <w:r w:rsidR="0071396A">
        <w:t>n</w:t>
      </w:r>
      <w:r w:rsidR="0071396A">
        <w:t>che</w:t>
      </w:r>
      <w:r>
        <w:t xml:space="preserve">. </w:t>
      </w:r>
      <w:r w:rsidR="0071396A">
        <w:t>Je les ai emportées avec le portefeuille et le télégramme pour les déposer en sûreté au commissariat</w:t>
      </w:r>
      <w:r>
        <w:t xml:space="preserve">. </w:t>
      </w:r>
      <w:r w:rsidR="0071396A">
        <w:t>Si je les ai prises</w:t>
      </w:r>
      <w:r>
        <w:t xml:space="preserve">, </w:t>
      </w:r>
      <w:r w:rsidR="0071396A">
        <w:t>je dois dire</w:t>
      </w:r>
      <w:r>
        <w:t xml:space="preserve">, </w:t>
      </w:r>
      <w:r w:rsidR="0071396A">
        <w:t>c</w:t>
      </w:r>
      <w:r>
        <w:t>’</w:t>
      </w:r>
      <w:r w:rsidR="0071396A">
        <w:t>est par le plus grand des hasards</w:t>
      </w:r>
      <w:r>
        <w:t xml:space="preserve"> : </w:t>
      </w:r>
      <w:r w:rsidR="0071396A">
        <w:t>je n</w:t>
      </w:r>
      <w:r>
        <w:t>’</w:t>
      </w:r>
      <w:r w:rsidR="0071396A">
        <w:t>y attache a</w:t>
      </w:r>
      <w:r w:rsidR="0071396A">
        <w:t>u</w:t>
      </w:r>
      <w:r w:rsidR="0071396A">
        <w:t>cune importance</w:t>
      </w:r>
      <w:r>
        <w:t>.</w:t>
      </w:r>
    </w:p>
    <w:p w14:paraId="702446DC" w14:textId="77777777" w:rsidR="007369EF" w:rsidRDefault="007369EF" w:rsidP="007369EF">
      <w:r>
        <w:t>— </w:t>
      </w:r>
      <w:r w:rsidR="0071396A">
        <w:t>Donnez</w:t>
      </w:r>
      <w:r>
        <w:t xml:space="preserve"> ! </w:t>
      </w:r>
      <w:r w:rsidR="0071396A">
        <w:t>ordonna Holmes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votre avis</w:t>
      </w:r>
      <w:r>
        <w:t xml:space="preserve">, </w:t>
      </w:r>
      <w:r w:rsidR="0071396A">
        <w:t>docteur</w:t>
      </w:r>
      <w:r>
        <w:t xml:space="preserve">, </w:t>
      </w:r>
      <w:r w:rsidR="0071396A">
        <w:t>me d</w:t>
      </w:r>
      <w:r w:rsidR="0071396A">
        <w:t>e</w:t>
      </w:r>
      <w:r w:rsidR="0071396A">
        <w:t>manda-t-il</w:t>
      </w:r>
      <w:r>
        <w:t xml:space="preserve">, </w:t>
      </w:r>
      <w:r w:rsidR="0071396A">
        <w:t>est-ce que ce sont là des pilules ordinaires</w:t>
      </w:r>
      <w:r>
        <w:t> ?</w:t>
      </w:r>
    </w:p>
    <w:p w14:paraId="573FDF1A" w14:textId="77777777" w:rsidR="007369EF" w:rsidRDefault="0071396A" w:rsidP="007369EF">
      <w:r>
        <w:t>Tel n</w:t>
      </w:r>
      <w:r w:rsidR="007369EF">
        <w:t>’</w:t>
      </w:r>
      <w:r>
        <w:t>était certainement pas le cas</w:t>
      </w:r>
      <w:r w:rsidR="007369EF">
        <w:t xml:space="preserve">. </w:t>
      </w:r>
      <w:r>
        <w:t>Ces pilules étaient gris perle</w:t>
      </w:r>
      <w:r w:rsidR="007369EF">
        <w:t xml:space="preserve">, </w:t>
      </w:r>
      <w:r>
        <w:t>petites</w:t>
      </w:r>
      <w:r w:rsidR="007369EF">
        <w:t xml:space="preserve">, </w:t>
      </w:r>
      <w:r>
        <w:t>rondes</w:t>
      </w:r>
      <w:r w:rsidR="007369EF">
        <w:t xml:space="preserve">, </w:t>
      </w:r>
      <w:r>
        <w:t>presque transparentes à la lumière</w:t>
      </w:r>
      <w:r w:rsidR="007369EF">
        <w:t>.</w:t>
      </w:r>
    </w:p>
    <w:p w14:paraId="771C5302" w14:textId="77777777" w:rsidR="007369EF" w:rsidRDefault="007369EF" w:rsidP="007369EF">
      <w:r>
        <w:t>« </w:t>
      </w:r>
      <w:r w:rsidR="0071396A">
        <w:t>D</w:t>
      </w:r>
      <w:r>
        <w:t>’</w:t>
      </w:r>
      <w:r w:rsidR="0071396A">
        <w:t>après leur légèreté et leur quasi-transparence</w:t>
      </w:r>
      <w:r>
        <w:t xml:space="preserve">, </w:t>
      </w:r>
      <w:r w:rsidR="0071396A">
        <w:t>dis-je</w:t>
      </w:r>
      <w:r>
        <w:t xml:space="preserve">, </w:t>
      </w:r>
      <w:r w:rsidR="0071396A">
        <w:t>ces pilules doivent être solubles dans l</w:t>
      </w:r>
      <w:r>
        <w:t>’</w:t>
      </w:r>
      <w:r w:rsidR="0071396A">
        <w:t>eau</w:t>
      </w:r>
      <w:r>
        <w:t>.</w:t>
      </w:r>
    </w:p>
    <w:p w14:paraId="124BEEC6" w14:textId="485EC79B" w:rsidR="007369EF" w:rsidRDefault="007369EF" w:rsidP="007369EF">
      <w:r>
        <w:t>— </w:t>
      </w:r>
      <w:r w:rsidR="0071396A">
        <w:t>Exact</w:t>
      </w:r>
      <w:r>
        <w:t xml:space="preserve">, </w:t>
      </w:r>
      <w:r w:rsidR="0071396A">
        <w:t>fit Holmes</w:t>
      </w:r>
      <w:r>
        <w:t xml:space="preserve">. </w:t>
      </w:r>
      <w:r w:rsidR="0071396A">
        <w:t>Maintenant</w:t>
      </w:r>
      <w:r>
        <w:t xml:space="preserve">, </w:t>
      </w:r>
      <w:r w:rsidR="0071396A">
        <w:t>voudriez-vous aller che</w:t>
      </w:r>
      <w:r w:rsidR="0071396A">
        <w:t>r</w:t>
      </w:r>
      <w:r w:rsidR="0071396A">
        <w:t>cher ce pauvre petit fox qui est malade depuis si longtemps</w:t>
      </w:r>
      <w:r>
        <w:t xml:space="preserve"> : </w:t>
      </w:r>
      <w:r w:rsidR="0071396A">
        <w:t>hier</w:t>
      </w:r>
      <w:r>
        <w:t xml:space="preserve">, </w:t>
      </w:r>
      <w:r w:rsidR="0071396A">
        <w:t>la logeuse vous a demandé de mettre fin à ses maux</w:t>
      </w:r>
      <w:r>
        <w:t>. »</w:t>
      </w:r>
    </w:p>
    <w:p w14:paraId="40254D6C" w14:textId="77777777" w:rsidR="007369EF" w:rsidRDefault="0071396A" w:rsidP="007369EF">
      <w:r>
        <w:t>Je descendis et revins avec le fox dans mes bras</w:t>
      </w:r>
      <w:r w:rsidR="007369EF">
        <w:t xml:space="preserve">. </w:t>
      </w:r>
      <w:r>
        <w:t>Sa respir</w:t>
      </w:r>
      <w:r>
        <w:t>a</w:t>
      </w:r>
      <w:r>
        <w:t>tion haletante et ses yeux vitreux laissaient présager sa fin pr</w:t>
      </w:r>
      <w:r>
        <w:t>o</w:t>
      </w:r>
      <w:r>
        <w:t>chaine</w:t>
      </w:r>
      <w:r w:rsidR="007369EF">
        <w:t xml:space="preserve">. </w:t>
      </w:r>
      <w:r>
        <w:t>D</w:t>
      </w:r>
      <w:r w:rsidR="007369EF">
        <w:t>’</w:t>
      </w:r>
      <w:r>
        <w:t>ailleurs</w:t>
      </w:r>
      <w:r w:rsidR="007369EF">
        <w:t xml:space="preserve">, </w:t>
      </w:r>
      <w:r>
        <w:t>son museau blanchi dénotait qu</w:t>
      </w:r>
      <w:r w:rsidR="007369EF">
        <w:t>’</w:t>
      </w:r>
      <w:r>
        <w:t xml:space="preserve">il </w:t>
      </w:r>
      <w:r>
        <w:lastRenderedPageBreak/>
        <w:t>avait déjà outrepassé les limites ordinaires de la vie d</w:t>
      </w:r>
      <w:r w:rsidR="007369EF">
        <w:t>’</w:t>
      </w:r>
      <w:r>
        <w:t>un chien</w:t>
      </w:r>
      <w:r w:rsidR="007369EF">
        <w:t xml:space="preserve">. </w:t>
      </w:r>
      <w:r>
        <w:t>Je le plaçai au creux d</w:t>
      </w:r>
      <w:r w:rsidR="007369EF">
        <w:t>’</w:t>
      </w:r>
      <w:r>
        <w:t>un coussin sur le tapis</w:t>
      </w:r>
      <w:r w:rsidR="007369EF">
        <w:t>.</w:t>
      </w:r>
    </w:p>
    <w:p w14:paraId="1EBDFCF2" w14:textId="77777777" w:rsidR="007369EF" w:rsidRDefault="007369EF" w:rsidP="007369EF">
      <w:r>
        <w:t>« </w:t>
      </w:r>
      <w:r w:rsidR="0071396A">
        <w:t>Je coupe en deux une de ces pilules</w:t>
      </w:r>
      <w:r>
        <w:t xml:space="preserve"> », </w:t>
      </w:r>
      <w:r w:rsidR="0071396A">
        <w:t>dit Holmes</w:t>
      </w:r>
      <w:r>
        <w:t xml:space="preserve">. </w:t>
      </w:r>
      <w:r w:rsidR="0071396A">
        <w:t>Il prit son canif et fit ce qu</w:t>
      </w:r>
      <w:r>
        <w:t>’</w:t>
      </w:r>
      <w:r w:rsidR="0071396A">
        <w:t>il avait dit</w:t>
      </w:r>
      <w:r>
        <w:t>. « </w:t>
      </w:r>
      <w:r w:rsidR="0071396A">
        <w:t>Je remets une moitié dans la boîte en vue d</w:t>
      </w:r>
      <w:r>
        <w:t>’</w:t>
      </w:r>
      <w:r w:rsidR="0071396A">
        <w:t>expériences ultérieures</w:t>
      </w:r>
      <w:r>
        <w:t xml:space="preserve">. </w:t>
      </w:r>
      <w:r w:rsidR="0071396A">
        <w:t>L</w:t>
      </w:r>
      <w:r>
        <w:t>’</w:t>
      </w:r>
      <w:r w:rsidR="0071396A">
        <w:t>autre moitié</w:t>
      </w:r>
      <w:r>
        <w:t xml:space="preserve">, </w:t>
      </w:r>
      <w:r w:rsidR="0071396A">
        <w:t>je la jette dans ce verre à vin contenant une cuillerée d</w:t>
      </w:r>
      <w:r>
        <w:t>’</w:t>
      </w:r>
      <w:r w:rsidR="0071396A">
        <w:t>eau</w:t>
      </w:r>
      <w:r>
        <w:t xml:space="preserve">. </w:t>
      </w:r>
      <w:r w:rsidR="0071396A">
        <w:t>Constatez que notre ami le docteur avait raison</w:t>
      </w:r>
      <w:r>
        <w:t xml:space="preserve"> : </w:t>
      </w:r>
      <w:r w:rsidR="0071396A">
        <w:t>cela se dissout rapidement</w:t>
      </w:r>
      <w:r>
        <w:t>.</w:t>
      </w:r>
    </w:p>
    <w:p w14:paraId="2E8679CE" w14:textId="3E2171E6" w:rsidR="007369EF" w:rsidRDefault="007369EF" w:rsidP="007369EF">
      <w:r>
        <w:t>— </w:t>
      </w:r>
      <w:r w:rsidR="0071396A">
        <w:t>Cette expérience peut être fort intéressante</w:t>
      </w:r>
      <w:r>
        <w:t xml:space="preserve">, </w:t>
      </w:r>
      <w:r w:rsidR="0071396A">
        <w:t>dit Lestrade du ton d</w:t>
      </w:r>
      <w:r>
        <w:t>’</w:t>
      </w:r>
      <w:r w:rsidR="0071396A">
        <w:t>une personne qui se croit bernée</w:t>
      </w:r>
      <w:r>
        <w:t xml:space="preserve">. </w:t>
      </w:r>
      <w:r w:rsidR="0071396A">
        <w:t xml:space="preserve">Mais je ne vois pas quel rapport cela peut avoir avec la mort de </w:t>
      </w:r>
      <w:r>
        <w:t>M. </w:t>
      </w:r>
      <w:r w:rsidR="0071396A">
        <w:t xml:space="preserve">Joseph </w:t>
      </w:r>
      <w:proofErr w:type="spellStart"/>
      <w:r w:rsidR="0071396A">
        <w:t>Stange</w:t>
      </w:r>
      <w:r w:rsidR="0071396A">
        <w:t>r</w:t>
      </w:r>
      <w:r w:rsidR="0071396A">
        <w:t>son</w:t>
      </w:r>
      <w:proofErr w:type="spellEnd"/>
      <w:r>
        <w:t>.</w:t>
      </w:r>
    </w:p>
    <w:p w14:paraId="4081B85F" w14:textId="77777777" w:rsidR="00160B35" w:rsidRDefault="00160B35" w:rsidP="00160B35">
      <w:pPr>
        <w:ind w:firstLine="0"/>
        <w:jc w:val="center"/>
      </w:pPr>
      <w:r>
        <w:fldChar w:fldCharType="begin"/>
      </w:r>
      <w:r>
        <w:instrText xml:space="preserve">INCLUDEPICTURE "../Une%20étude%20en%20rouge7_fichiers/stud-12.gif" \* MERGEFORMATINET </w:instrText>
      </w:r>
      <w:r>
        <w:fldChar w:fldCharType="separate"/>
      </w:r>
      <w:r>
        <w:pict w14:anchorId="396706EE">
          <v:shape id="_x0000_i1065" type="#_x0000_t75" alt="Richard Gutschmidt, 1902" style="width:190.95pt;height:289.25pt">
            <v:imagedata r:id="rId32" r:href="rId33"/>
          </v:shape>
        </w:pict>
      </w:r>
      <w:r>
        <w:fldChar w:fldCharType="end"/>
      </w:r>
    </w:p>
    <w:p w14:paraId="10808BDD" w14:textId="799D9C6A" w:rsidR="007369EF" w:rsidRDefault="007369EF" w:rsidP="007369EF">
      <w:r>
        <w:t>— </w:t>
      </w:r>
      <w:r w:rsidR="0071396A">
        <w:t>Patience</w:t>
      </w:r>
      <w:r>
        <w:t xml:space="preserve">, </w:t>
      </w:r>
      <w:r w:rsidR="0071396A">
        <w:t>mon ami</w:t>
      </w:r>
      <w:r>
        <w:t xml:space="preserve">, </w:t>
      </w:r>
      <w:r w:rsidR="0071396A">
        <w:t>patience</w:t>
      </w:r>
      <w:r>
        <w:t xml:space="preserve"> ! </w:t>
      </w:r>
      <w:r w:rsidR="0071396A">
        <w:t>Vous verrez en temps et lieu qu</w:t>
      </w:r>
      <w:r>
        <w:t>’</w:t>
      </w:r>
      <w:r w:rsidR="0071396A">
        <w:t>il s</w:t>
      </w:r>
      <w:r>
        <w:t>’</w:t>
      </w:r>
      <w:r w:rsidR="0071396A">
        <w:t>agit d</w:t>
      </w:r>
      <w:r>
        <w:t>’</w:t>
      </w:r>
      <w:r w:rsidR="0071396A">
        <w:t>un rapport essentiel</w:t>
      </w:r>
      <w:r>
        <w:t xml:space="preserve">. </w:t>
      </w:r>
      <w:r w:rsidR="0071396A">
        <w:t>J</w:t>
      </w:r>
      <w:r>
        <w:t>’</w:t>
      </w:r>
      <w:r w:rsidR="0071396A">
        <w:t>ajoute un peu de lait pour rendre le mélange potable</w:t>
      </w:r>
      <w:r>
        <w:t xml:space="preserve">. </w:t>
      </w:r>
      <w:r w:rsidR="0071396A">
        <w:t>Le chien va laper le tout sans rép</w:t>
      </w:r>
      <w:r w:rsidR="0071396A">
        <w:t>u</w:t>
      </w:r>
      <w:r w:rsidR="0071396A">
        <w:t>gnance</w:t>
      </w:r>
      <w:r>
        <w:t>. »</w:t>
      </w:r>
    </w:p>
    <w:p w14:paraId="0DE39048" w14:textId="77777777" w:rsidR="007369EF" w:rsidRDefault="0071396A" w:rsidP="007369EF">
      <w:r>
        <w:lastRenderedPageBreak/>
        <w:t>Il versa le contenu du verre dans une soucoupe et il la plaça devant le chien qui lécha tout jusqu</w:t>
      </w:r>
      <w:r w:rsidR="007369EF">
        <w:t>’</w:t>
      </w:r>
      <w:r>
        <w:t>à la dernière goutte</w:t>
      </w:r>
      <w:r w:rsidR="007369EF">
        <w:t xml:space="preserve">. </w:t>
      </w:r>
      <w:r>
        <w:t>L</w:t>
      </w:r>
      <w:r w:rsidR="007369EF">
        <w:t>’</w:t>
      </w:r>
      <w:r>
        <w:t>assurance de Sherlock Holmes nous en avait imposé</w:t>
      </w:r>
      <w:r w:rsidR="007369EF">
        <w:t xml:space="preserve">. </w:t>
      </w:r>
      <w:r>
        <w:t>Nous étions en silence</w:t>
      </w:r>
      <w:r w:rsidR="007369EF">
        <w:t xml:space="preserve">, </w:t>
      </w:r>
      <w:r>
        <w:t>les yeux fixés sur l</w:t>
      </w:r>
      <w:r w:rsidR="007369EF">
        <w:t>’</w:t>
      </w:r>
      <w:r>
        <w:t>animal</w:t>
      </w:r>
      <w:r w:rsidR="007369EF">
        <w:t xml:space="preserve">, </w:t>
      </w:r>
      <w:r>
        <w:t>à attendre quelque effet surprenant</w:t>
      </w:r>
      <w:r w:rsidR="007369EF">
        <w:t xml:space="preserve">. </w:t>
      </w:r>
      <w:r>
        <w:t>Il ne se produisit rien de tel</w:t>
      </w:r>
      <w:r w:rsidR="007369EF">
        <w:t xml:space="preserve">. </w:t>
      </w:r>
      <w:r>
        <w:t>Le chien cont</w:t>
      </w:r>
      <w:r>
        <w:t>i</w:t>
      </w:r>
      <w:r>
        <w:t>nuait à haleter</w:t>
      </w:r>
      <w:r w:rsidR="007369EF">
        <w:t xml:space="preserve">, </w:t>
      </w:r>
      <w:r>
        <w:t>ni mieux ni plus mal</w:t>
      </w:r>
      <w:r w:rsidR="007369EF">
        <w:t>.</w:t>
      </w:r>
    </w:p>
    <w:p w14:paraId="48151313" w14:textId="77777777" w:rsidR="007369EF" w:rsidRDefault="0071396A" w:rsidP="007369EF">
      <w:r>
        <w:t>Holmes en se rasseyant avait tiré sa montre</w:t>
      </w:r>
      <w:r w:rsidR="007369EF">
        <w:t xml:space="preserve"> ; </w:t>
      </w:r>
      <w:r>
        <w:t>et</w:t>
      </w:r>
      <w:r w:rsidR="007369EF">
        <w:t xml:space="preserve">, </w:t>
      </w:r>
      <w:r>
        <w:t>à mesure que les minutes s</w:t>
      </w:r>
      <w:r w:rsidR="007369EF">
        <w:t>’</w:t>
      </w:r>
      <w:r>
        <w:t>écoulaient</w:t>
      </w:r>
      <w:r w:rsidR="007369EF">
        <w:t xml:space="preserve">, </w:t>
      </w:r>
      <w:r>
        <w:t>sa mine s</w:t>
      </w:r>
      <w:r w:rsidR="007369EF">
        <w:t>’</w:t>
      </w:r>
      <w:r>
        <w:t>allongeait</w:t>
      </w:r>
      <w:r w:rsidR="007369EF">
        <w:t xml:space="preserve">, </w:t>
      </w:r>
      <w:r>
        <w:t>il se mordi</w:t>
      </w:r>
      <w:r>
        <w:t>l</w:t>
      </w:r>
      <w:r>
        <w:t>lait les lèvres</w:t>
      </w:r>
      <w:r w:rsidR="007369EF">
        <w:t xml:space="preserve">, </w:t>
      </w:r>
      <w:r>
        <w:t>il tambourinait des doigts sur la table</w:t>
      </w:r>
      <w:r w:rsidR="007369EF">
        <w:t xml:space="preserve"> ; </w:t>
      </w:r>
      <w:r>
        <w:t>il montrait tous les signes de l</w:t>
      </w:r>
      <w:r w:rsidR="007369EF">
        <w:t>’</w:t>
      </w:r>
      <w:r>
        <w:t>anxiété</w:t>
      </w:r>
      <w:r w:rsidR="007369EF">
        <w:t xml:space="preserve">. </w:t>
      </w:r>
      <w:r>
        <w:t>Son émotion intense me faisait mal</w:t>
      </w:r>
      <w:r w:rsidR="007369EF">
        <w:t xml:space="preserve">. </w:t>
      </w:r>
      <w:r>
        <w:t>Ravis de l</w:t>
      </w:r>
      <w:r w:rsidR="007369EF">
        <w:t>’</w:t>
      </w:r>
      <w:r>
        <w:t>échec qu</w:t>
      </w:r>
      <w:r w:rsidR="007369EF">
        <w:t>’</w:t>
      </w:r>
      <w:r>
        <w:t>essuyait mon compagnon</w:t>
      </w:r>
      <w:r w:rsidR="007369EF">
        <w:t xml:space="preserve">, </w:t>
      </w:r>
      <w:r>
        <w:t>les deux détect</w:t>
      </w:r>
      <w:r>
        <w:t>i</w:t>
      </w:r>
      <w:r>
        <w:t>ves sour</w:t>
      </w:r>
      <w:r>
        <w:t>i</w:t>
      </w:r>
      <w:r>
        <w:t>rent</w:t>
      </w:r>
      <w:r w:rsidR="007369EF">
        <w:t>.</w:t>
      </w:r>
    </w:p>
    <w:p w14:paraId="1A79CD13" w14:textId="77777777" w:rsidR="007369EF" w:rsidRDefault="007369EF" w:rsidP="007369EF">
      <w:r>
        <w:t>« </w:t>
      </w:r>
      <w:r w:rsidR="0071396A">
        <w:t>Il ne peut pas s</w:t>
      </w:r>
      <w:r>
        <w:t>’</w:t>
      </w:r>
      <w:r w:rsidR="0071396A">
        <w:t>agir d</w:t>
      </w:r>
      <w:r>
        <w:t>’</w:t>
      </w:r>
      <w:r w:rsidR="0071396A">
        <w:t>une coïncidence</w:t>
      </w:r>
      <w:r>
        <w:t> ! »</w:t>
      </w:r>
      <w:r w:rsidR="0071396A">
        <w:t xml:space="preserve"> s</w:t>
      </w:r>
      <w:r>
        <w:t>’</w:t>
      </w:r>
      <w:r w:rsidR="0071396A">
        <w:t>écria-t-il à la fin en se levant</w:t>
      </w:r>
      <w:r>
        <w:t>.</w:t>
      </w:r>
    </w:p>
    <w:p w14:paraId="6A868940" w14:textId="77777777" w:rsidR="007369EF" w:rsidRDefault="0071396A" w:rsidP="007369EF">
      <w:r>
        <w:t>Il se prit à arpenter la salle d</w:t>
      </w:r>
      <w:r w:rsidR="007369EF">
        <w:t>’</w:t>
      </w:r>
      <w:r>
        <w:t>un pas déchaîné</w:t>
      </w:r>
      <w:r w:rsidR="007369EF">
        <w:t>.</w:t>
      </w:r>
    </w:p>
    <w:p w14:paraId="6A4CB2D7" w14:textId="4DBD1975" w:rsidR="007369EF" w:rsidRDefault="007369EF" w:rsidP="007369EF">
      <w:r>
        <w:t>« </w:t>
      </w:r>
      <w:r w:rsidR="0071396A">
        <w:t>Il est impossible que ce soit une simple coïncidence</w:t>
      </w:r>
      <w:r>
        <w:t xml:space="preserve">. </w:t>
      </w:r>
      <w:r w:rsidR="0071396A">
        <w:t>Ces pilules</w:t>
      </w:r>
      <w:r>
        <w:t xml:space="preserve">, </w:t>
      </w:r>
      <w:r w:rsidR="0071396A">
        <w:t>j</w:t>
      </w:r>
      <w:r>
        <w:t>’</w:t>
      </w:r>
      <w:r w:rsidR="0071396A">
        <w:t>en avais soupçonné l</w:t>
      </w:r>
      <w:r>
        <w:t>’</w:t>
      </w:r>
      <w:r w:rsidR="0071396A">
        <w:t>emploi dans l</w:t>
      </w:r>
      <w:r>
        <w:t>’</w:t>
      </w:r>
      <w:r w:rsidR="0071396A">
        <w:t xml:space="preserve">affaire </w:t>
      </w:r>
      <w:proofErr w:type="spellStart"/>
      <w:r w:rsidR="0071396A">
        <w:t>Drebber</w:t>
      </w:r>
      <w:proofErr w:type="spellEnd"/>
      <w:r>
        <w:t xml:space="preserve"> ; </w:t>
      </w:r>
      <w:r w:rsidR="0071396A">
        <w:t xml:space="preserve">on les découvre après la mort de </w:t>
      </w:r>
      <w:proofErr w:type="spellStart"/>
      <w:r w:rsidR="0071396A">
        <w:t>Stangerson</w:t>
      </w:r>
      <w:proofErr w:type="spellEnd"/>
      <w:r>
        <w:t xml:space="preserve">. </w:t>
      </w:r>
      <w:r w:rsidR="0071396A">
        <w:t>Et voilà qu</w:t>
      </w:r>
      <w:r>
        <w:t>’</w:t>
      </w:r>
      <w:r w:rsidR="0071396A">
        <w:t>elles sont anodines</w:t>
      </w:r>
      <w:r>
        <w:t xml:space="preserve"> ! </w:t>
      </w:r>
      <w:r w:rsidR="0071396A">
        <w:t>Comment cela se fait-il</w:t>
      </w:r>
      <w:r>
        <w:t xml:space="preserve"> ? </w:t>
      </w:r>
      <w:r w:rsidR="0071396A">
        <w:t>Pourtant mon raisonn</w:t>
      </w:r>
      <w:r w:rsidR="0071396A">
        <w:t>e</w:t>
      </w:r>
      <w:r w:rsidR="0071396A">
        <w:t>ment est juste</w:t>
      </w:r>
      <w:r>
        <w:t xml:space="preserve">. </w:t>
      </w:r>
      <w:r w:rsidR="0071396A">
        <w:t>Alors</w:t>
      </w:r>
      <w:r>
        <w:t xml:space="preserve"> ? </w:t>
      </w:r>
      <w:r w:rsidR="0071396A">
        <w:t>Mais ce chien qui ne se porte pas plus mal</w:t>
      </w:r>
      <w:r>
        <w:t xml:space="preserve">… </w:t>
      </w:r>
      <w:r w:rsidR="0071396A">
        <w:t>Ah</w:t>
      </w:r>
      <w:r>
        <w:t xml:space="preserve"> ! </w:t>
      </w:r>
      <w:r w:rsidR="0071396A">
        <w:t>j</w:t>
      </w:r>
      <w:r>
        <w:t>’</w:t>
      </w:r>
      <w:r w:rsidR="0071396A">
        <w:t>y suis</w:t>
      </w:r>
      <w:r>
        <w:t xml:space="preserve"> ! </w:t>
      </w:r>
      <w:r w:rsidR="0071396A">
        <w:t>J</w:t>
      </w:r>
      <w:r>
        <w:t>’</w:t>
      </w:r>
      <w:r w:rsidR="0071396A">
        <w:t>y suis</w:t>
      </w:r>
      <w:r>
        <w:t> ! »</w:t>
      </w:r>
    </w:p>
    <w:p w14:paraId="75E914D5" w14:textId="77777777" w:rsidR="007369EF" w:rsidRDefault="0071396A" w:rsidP="007369EF">
      <w:r>
        <w:t>Avec un cri de joie</w:t>
      </w:r>
      <w:r w:rsidR="007369EF">
        <w:t xml:space="preserve">, </w:t>
      </w:r>
      <w:r>
        <w:t>il se précipita vers la boîte</w:t>
      </w:r>
      <w:r w:rsidR="007369EF">
        <w:t xml:space="preserve"> ; </w:t>
      </w:r>
      <w:r>
        <w:t>il partagea en deux l</w:t>
      </w:r>
      <w:r w:rsidR="007369EF">
        <w:t>’</w:t>
      </w:r>
      <w:r>
        <w:t>autre pilule</w:t>
      </w:r>
      <w:r w:rsidR="007369EF">
        <w:t xml:space="preserve"> ; </w:t>
      </w:r>
      <w:r>
        <w:t>il en fit fondre une moitié</w:t>
      </w:r>
      <w:r w:rsidR="007369EF">
        <w:t xml:space="preserve"> ; </w:t>
      </w:r>
      <w:r>
        <w:t>il ajouta du lait</w:t>
      </w:r>
      <w:r w:rsidR="007369EF">
        <w:t xml:space="preserve"> ; </w:t>
      </w:r>
      <w:r>
        <w:t>il présenta de nouveau la soucoupe au fox</w:t>
      </w:r>
      <w:r w:rsidR="007369EF">
        <w:t xml:space="preserve">. </w:t>
      </w:r>
      <w:proofErr w:type="spellStart"/>
      <w:r>
        <w:t>A</w:t>
      </w:r>
      <w:proofErr w:type="spellEnd"/>
      <w:r>
        <w:t xml:space="preserve"> peine la ma</w:t>
      </w:r>
      <w:r>
        <w:t>l</w:t>
      </w:r>
      <w:r>
        <w:t>heureuse bête y avait-elle trempé sa langue</w:t>
      </w:r>
      <w:r w:rsidR="007369EF">
        <w:t xml:space="preserve">, </w:t>
      </w:r>
      <w:r>
        <w:t>qu</w:t>
      </w:r>
      <w:r w:rsidR="007369EF">
        <w:t>’</w:t>
      </w:r>
      <w:r>
        <w:t>elle frissonna de tous ses membres et tomba sur le coussin</w:t>
      </w:r>
      <w:r w:rsidR="007369EF">
        <w:t xml:space="preserve">, </w:t>
      </w:r>
      <w:r>
        <w:t>raide et inanimée</w:t>
      </w:r>
      <w:r w:rsidR="007369EF">
        <w:t xml:space="preserve">, </w:t>
      </w:r>
      <w:r>
        <w:t>comme frappée par la foudre</w:t>
      </w:r>
      <w:r w:rsidR="007369EF">
        <w:t>.</w:t>
      </w:r>
    </w:p>
    <w:p w14:paraId="394936CF" w14:textId="77777777" w:rsidR="007369EF" w:rsidRDefault="0071396A" w:rsidP="007369EF">
      <w:r>
        <w:t>Sherlock Holmes poussa un long soupir et essuya la sueur de son front</w:t>
      </w:r>
      <w:r w:rsidR="007369EF">
        <w:t>.</w:t>
      </w:r>
    </w:p>
    <w:p w14:paraId="108D7726" w14:textId="09D130C9" w:rsidR="007369EF" w:rsidRDefault="007369EF" w:rsidP="007369EF">
      <w:r>
        <w:lastRenderedPageBreak/>
        <w:t>« </w:t>
      </w:r>
      <w:r w:rsidR="0071396A">
        <w:t>J</w:t>
      </w:r>
      <w:r>
        <w:t>’</w:t>
      </w:r>
      <w:r w:rsidR="0071396A">
        <w:t>aurais dû être plus confiant</w:t>
      </w:r>
      <w:r>
        <w:t xml:space="preserve"> ! </w:t>
      </w:r>
      <w:r w:rsidR="0071396A">
        <w:t>dit-il</w:t>
      </w:r>
      <w:r>
        <w:t xml:space="preserve">. </w:t>
      </w:r>
      <w:r w:rsidR="0071396A">
        <w:t>Lorsqu</w:t>
      </w:r>
      <w:r>
        <w:t>’</w:t>
      </w:r>
      <w:r w:rsidR="0071396A">
        <w:t>un fait se</w:t>
      </w:r>
      <w:r w:rsidR="0071396A">
        <w:t>m</w:t>
      </w:r>
      <w:r w:rsidR="0071396A">
        <w:t>ble contredire une longue suite de déductions</w:t>
      </w:r>
      <w:r>
        <w:t xml:space="preserve">, </w:t>
      </w:r>
      <w:r w:rsidR="0071396A">
        <w:t>c</w:t>
      </w:r>
      <w:r>
        <w:t>’</w:t>
      </w:r>
      <w:r w:rsidR="0071396A">
        <w:t>est qu</w:t>
      </w:r>
      <w:r>
        <w:t>’</w:t>
      </w:r>
      <w:r w:rsidR="0071396A">
        <w:t>on l</w:t>
      </w:r>
      <w:r>
        <w:t>’</w:t>
      </w:r>
      <w:r w:rsidR="0071396A">
        <w:t>interprète mal</w:t>
      </w:r>
      <w:r>
        <w:t xml:space="preserve">. </w:t>
      </w:r>
      <w:r w:rsidR="0071396A">
        <w:t>Une des deux pilules contenait un poison vi</w:t>
      </w:r>
      <w:r w:rsidR="0071396A">
        <w:t>o</w:t>
      </w:r>
      <w:r w:rsidR="0071396A">
        <w:t>lent</w:t>
      </w:r>
      <w:r>
        <w:t xml:space="preserve">, </w:t>
      </w:r>
      <w:r w:rsidR="0071396A">
        <w:t>tandis que l</w:t>
      </w:r>
      <w:r>
        <w:t>’</w:t>
      </w:r>
      <w:r w:rsidR="0071396A">
        <w:t>autre était inoffensive</w:t>
      </w:r>
      <w:r>
        <w:t xml:space="preserve">. </w:t>
      </w:r>
      <w:r w:rsidR="0071396A">
        <w:t>J</w:t>
      </w:r>
      <w:r>
        <w:t>’</w:t>
      </w:r>
      <w:r w:rsidR="0071396A">
        <w:t>aurais dû le savoir avant même de voir la boîte</w:t>
      </w:r>
      <w:r>
        <w:t>. »</w:t>
      </w:r>
    </w:p>
    <w:p w14:paraId="4B49FEA5" w14:textId="77777777" w:rsidR="007369EF" w:rsidRDefault="0071396A" w:rsidP="007369EF">
      <w:r>
        <w:t>Cette dernière déclaration me sembla si extravagante que je me demandai s</w:t>
      </w:r>
      <w:r w:rsidR="007369EF">
        <w:t>’</w:t>
      </w:r>
      <w:r>
        <w:t>il avait tout son bon sens</w:t>
      </w:r>
      <w:r w:rsidR="007369EF">
        <w:t xml:space="preserve">. </w:t>
      </w:r>
      <w:r>
        <w:t>Pourtant j</w:t>
      </w:r>
      <w:r w:rsidR="007369EF">
        <w:t>’</w:t>
      </w:r>
      <w:r>
        <w:t>avais là</w:t>
      </w:r>
      <w:r w:rsidR="007369EF">
        <w:t xml:space="preserve">, </w:t>
      </w:r>
      <w:r>
        <w:t>sous les yeux</w:t>
      </w:r>
      <w:r w:rsidR="007369EF">
        <w:t xml:space="preserve">, </w:t>
      </w:r>
      <w:r>
        <w:t>le chien mort</w:t>
      </w:r>
      <w:r w:rsidR="007369EF">
        <w:t xml:space="preserve"> : </w:t>
      </w:r>
      <w:r>
        <w:t>le bien-fondé de son hypothèse ne faisait aucun doute</w:t>
      </w:r>
      <w:r w:rsidR="007369EF">
        <w:t xml:space="preserve">. </w:t>
      </w:r>
      <w:r>
        <w:t>Peu à peu</w:t>
      </w:r>
      <w:r w:rsidR="007369EF">
        <w:t xml:space="preserve">, </w:t>
      </w:r>
      <w:r>
        <w:t>les brouillards de mon esprit se dissip</w:t>
      </w:r>
      <w:r>
        <w:t>è</w:t>
      </w:r>
      <w:r>
        <w:t>rent</w:t>
      </w:r>
      <w:r w:rsidR="007369EF">
        <w:t xml:space="preserve"> ; </w:t>
      </w:r>
      <w:r>
        <w:t>la vérité m</w:t>
      </w:r>
      <w:r w:rsidR="007369EF">
        <w:t>’</w:t>
      </w:r>
      <w:r>
        <w:t>apparut confusément</w:t>
      </w:r>
      <w:r w:rsidR="007369EF">
        <w:t>.</w:t>
      </w:r>
    </w:p>
    <w:p w14:paraId="348821E0" w14:textId="48C867FC" w:rsidR="007369EF" w:rsidRDefault="007369EF" w:rsidP="007369EF">
      <w:r>
        <w:t>« </w:t>
      </w:r>
      <w:r w:rsidR="0071396A">
        <w:t>Tout cela vous semble étrange</w:t>
      </w:r>
      <w:r>
        <w:t xml:space="preserve">, </w:t>
      </w:r>
      <w:r w:rsidR="0071396A">
        <w:t>continua Holmes</w:t>
      </w:r>
      <w:r>
        <w:t xml:space="preserve">, </w:t>
      </w:r>
      <w:r w:rsidR="0071396A">
        <w:t>parce que vous n</w:t>
      </w:r>
      <w:r>
        <w:t>’</w:t>
      </w:r>
      <w:r w:rsidR="0071396A">
        <w:t>avez pas saisi l</w:t>
      </w:r>
      <w:r>
        <w:t>’</w:t>
      </w:r>
      <w:r w:rsidR="0071396A">
        <w:t>importance du seul indice véritable qui s</w:t>
      </w:r>
      <w:r>
        <w:t>’</w:t>
      </w:r>
      <w:r w:rsidR="0071396A">
        <w:t>est présenté à vous dès le début</w:t>
      </w:r>
      <w:r>
        <w:t xml:space="preserve">. </w:t>
      </w:r>
      <w:r w:rsidR="0071396A">
        <w:t>J</w:t>
      </w:r>
      <w:r>
        <w:t>’</w:t>
      </w:r>
      <w:r w:rsidR="0071396A">
        <w:t>ai eu la chance de me</w:t>
      </w:r>
      <w:r w:rsidR="0071396A">
        <w:t>t</w:t>
      </w:r>
      <w:r w:rsidR="0071396A">
        <w:t>tre le doigt dessus</w:t>
      </w:r>
      <w:r>
        <w:t xml:space="preserve">. </w:t>
      </w:r>
      <w:r w:rsidR="0071396A">
        <w:t>Depuis lors</w:t>
      </w:r>
      <w:r>
        <w:t xml:space="preserve">, </w:t>
      </w:r>
      <w:r w:rsidR="0071396A">
        <w:t>tout ce qui est arrivé n</w:t>
      </w:r>
      <w:r>
        <w:t>’</w:t>
      </w:r>
      <w:r w:rsidR="0071396A">
        <w:t>a fait que confirmer ma première supposition</w:t>
      </w:r>
      <w:r>
        <w:t xml:space="preserve"> ; </w:t>
      </w:r>
      <w:r w:rsidR="0071396A">
        <w:t>tout</w:t>
      </w:r>
      <w:r>
        <w:t xml:space="preserve">, </w:t>
      </w:r>
      <w:r w:rsidR="0071396A">
        <w:t>en fait</w:t>
      </w:r>
      <w:r>
        <w:t xml:space="preserve">, </w:t>
      </w:r>
      <w:r w:rsidR="0071396A">
        <w:t>en a découlé logiquement</w:t>
      </w:r>
      <w:r>
        <w:t xml:space="preserve">. </w:t>
      </w:r>
      <w:r w:rsidR="0071396A">
        <w:t>Les choses qui vous ont semblé des complications embarrassantes m</w:t>
      </w:r>
      <w:r>
        <w:t>’</w:t>
      </w:r>
      <w:r w:rsidR="0071396A">
        <w:t>ont éclairé et ont confirmé mes conclusions</w:t>
      </w:r>
      <w:r>
        <w:t xml:space="preserve">. </w:t>
      </w:r>
      <w:r w:rsidR="0071396A">
        <w:t>L</w:t>
      </w:r>
      <w:r>
        <w:t>’</w:t>
      </w:r>
      <w:r w:rsidR="0071396A">
        <w:t>extraordinaire est une chose</w:t>
      </w:r>
      <w:r>
        <w:t xml:space="preserve">, </w:t>
      </w:r>
      <w:r w:rsidR="0071396A">
        <w:t>le mystère en est une autre</w:t>
      </w:r>
      <w:r>
        <w:t xml:space="preserve">. </w:t>
      </w:r>
      <w:r w:rsidR="0071396A">
        <w:t>Le crime le plus banal est souvent le plus mystérieux</w:t>
      </w:r>
      <w:r>
        <w:t xml:space="preserve"> : </w:t>
      </w:r>
      <w:r w:rsidR="0071396A">
        <w:t>il ne pr</w:t>
      </w:r>
      <w:r w:rsidR="0071396A">
        <w:t>é</w:t>
      </w:r>
      <w:r w:rsidR="0071396A">
        <w:t>sente aucun caractère dont on puisse tirer des déductions</w:t>
      </w:r>
      <w:r>
        <w:t xml:space="preserve">. </w:t>
      </w:r>
      <w:r w:rsidR="0071396A">
        <w:t>Si</w:t>
      </w:r>
      <w:r>
        <w:t xml:space="preserve">, </w:t>
      </w:r>
      <w:r w:rsidR="0071396A">
        <w:t>au lieu de découvrir le corps de la victime dans les circonstances sensatio</w:t>
      </w:r>
      <w:r w:rsidR="0071396A">
        <w:t>n</w:t>
      </w:r>
      <w:r w:rsidR="0071396A">
        <w:t>nelles qui ont révélé l</w:t>
      </w:r>
      <w:r>
        <w:t>’</w:t>
      </w:r>
      <w:r w:rsidR="0071396A">
        <w:t>affaire</w:t>
      </w:r>
      <w:r>
        <w:t xml:space="preserve">, </w:t>
      </w:r>
      <w:r w:rsidR="0071396A">
        <w:t>on l</w:t>
      </w:r>
      <w:r>
        <w:t>’</w:t>
      </w:r>
      <w:r w:rsidR="0071396A">
        <w:t>avait trouvé tout simplement étendu sur la chaussée</w:t>
      </w:r>
      <w:r>
        <w:t xml:space="preserve">, </w:t>
      </w:r>
      <w:r w:rsidR="0071396A">
        <w:t>l</w:t>
      </w:r>
      <w:r>
        <w:t>’</w:t>
      </w:r>
      <w:r w:rsidR="0071396A">
        <w:t>enquête aurait été bea</w:t>
      </w:r>
      <w:r w:rsidR="0071396A">
        <w:t>u</w:t>
      </w:r>
      <w:r w:rsidR="0071396A">
        <w:t>coup plus diff</w:t>
      </w:r>
      <w:r w:rsidR="0071396A">
        <w:t>i</w:t>
      </w:r>
      <w:r w:rsidR="0071396A">
        <w:t>cile</w:t>
      </w:r>
      <w:r>
        <w:t xml:space="preserve">. </w:t>
      </w:r>
      <w:r w:rsidR="0071396A">
        <w:t>Tous ces détails extraordinaires</w:t>
      </w:r>
      <w:r>
        <w:t xml:space="preserve">, </w:t>
      </w:r>
      <w:r w:rsidR="0071396A">
        <w:t>loin de compliquer les ch</w:t>
      </w:r>
      <w:r w:rsidR="0071396A">
        <w:t>o</w:t>
      </w:r>
      <w:r w:rsidR="0071396A">
        <w:t>ses</w:t>
      </w:r>
      <w:r>
        <w:t xml:space="preserve">, </w:t>
      </w:r>
      <w:r w:rsidR="0071396A">
        <w:t>les ont</w:t>
      </w:r>
      <w:r>
        <w:t xml:space="preserve">, </w:t>
      </w:r>
      <w:r w:rsidR="0071396A">
        <w:t>au contraire</w:t>
      </w:r>
      <w:r>
        <w:t xml:space="preserve">, </w:t>
      </w:r>
      <w:r w:rsidR="0071396A">
        <w:t>simplifiées</w:t>
      </w:r>
      <w:r>
        <w:t>. »</w:t>
      </w:r>
    </w:p>
    <w:p w14:paraId="4C4173D1" w14:textId="47E1A74C" w:rsidR="007369EF" w:rsidRDefault="007369EF" w:rsidP="007369EF">
      <w:r>
        <w:t>M. 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qui avait écouté avec impatience</w:t>
      </w:r>
      <w:r>
        <w:t xml:space="preserve">, </w:t>
      </w:r>
      <w:r w:rsidR="0071396A">
        <w:t>fut incapable de se contenir plus longtemps</w:t>
      </w:r>
      <w:r>
        <w:t>.</w:t>
      </w:r>
    </w:p>
    <w:p w14:paraId="095A7E6D" w14:textId="77777777" w:rsidR="007369EF" w:rsidRDefault="007369EF" w:rsidP="007369EF">
      <w:r>
        <w:t>« </w:t>
      </w:r>
      <w:r w:rsidR="0071396A">
        <w:t>Voyons</w:t>
      </w:r>
      <w:r>
        <w:t xml:space="preserve">, </w:t>
      </w:r>
      <w:r w:rsidR="0071396A">
        <w:t>monsieur Sherlock Holmes</w:t>
      </w:r>
      <w:r>
        <w:t xml:space="preserve">, </w:t>
      </w:r>
      <w:r w:rsidR="0071396A">
        <w:t>dit-il</w:t>
      </w:r>
      <w:r>
        <w:t xml:space="preserve">, </w:t>
      </w:r>
      <w:r w:rsidR="0071396A">
        <w:t>nous sommes tous disposés à reconnaître votre perspicacité et l</w:t>
      </w:r>
      <w:r>
        <w:t>’</w:t>
      </w:r>
      <w:r w:rsidR="0071396A">
        <w:t>originalité de votre méthode de travail</w:t>
      </w:r>
      <w:r>
        <w:t xml:space="preserve">. </w:t>
      </w:r>
      <w:r w:rsidR="0071396A">
        <w:t>Mais</w:t>
      </w:r>
      <w:r>
        <w:t xml:space="preserve">, </w:t>
      </w:r>
      <w:r w:rsidR="0071396A">
        <w:t>à présent</w:t>
      </w:r>
      <w:r>
        <w:t xml:space="preserve">, </w:t>
      </w:r>
      <w:r w:rsidR="0071396A">
        <w:t xml:space="preserve">nous </w:t>
      </w:r>
      <w:r w:rsidR="0071396A">
        <w:lastRenderedPageBreak/>
        <w:t>désirons autre chose que de la théorie et du prêche</w:t>
      </w:r>
      <w:r>
        <w:t xml:space="preserve">. </w:t>
      </w:r>
      <w:r w:rsidR="0071396A">
        <w:t>Il s</w:t>
      </w:r>
      <w:r>
        <w:t>’</w:t>
      </w:r>
      <w:r w:rsidR="0071396A">
        <w:t>agit de capturer un a</w:t>
      </w:r>
      <w:r w:rsidR="0071396A">
        <w:t>s</w:t>
      </w:r>
      <w:r w:rsidR="0071396A">
        <w:t>sassin</w:t>
      </w:r>
      <w:r>
        <w:t xml:space="preserve">. </w:t>
      </w:r>
      <w:r w:rsidR="0071396A">
        <w:t>J</w:t>
      </w:r>
      <w:r>
        <w:t>’</w:t>
      </w:r>
      <w:r w:rsidR="0071396A">
        <w:t>en étais venu à une conclusion qui s</w:t>
      </w:r>
      <w:r>
        <w:t>’</w:t>
      </w:r>
      <w:r w:rsidR="0071396A">
        <w:t>est révélée fausse</w:t>
      </w:r>
      <w:r>
        <w:t xml:space="preserve">. </w:t>
      </w:r>
      <w:r w:rsidR="0071396A">
        <w:t>Le jeune Charpentier n</w:t>
      </w:r>
      <w:r>
        <w:t>’</w:t>
      </w:r>
      <w:r w:rsidR="0071396A">
        <w:t>a pas pu prendre part au second crime</w:t>
      </w:r>
      <w:r>
        <w:t xml:space="preserve">. </w:t>
      </w:r>
      <w:r w:rsidR="0071396A">
        <w:t xml:space="preserve">Lestrade a couru après </w:t>
      </w:r>
      <w:proofErr w:type="spellStart"/>
      <w:r w:rsidR="0071396A">
        <w:t>Stangerson</w:t>
      </w:r>
      <w:proofErr w:type="spellEnd"/>
      <w:r>
        <w:t xml:space="preserve"> ; </w:t>
      </w:r>
      <w:r w:rsidR="0071396A">
        <w:t>il se trompait lui aussi</w:t>
      </w:r>
      <w:r>
        <w:t xml:space="preserve">. </w:t>
      </w:r>
      <w:r w:rsidR="0071396A">
        <w:t>Avec toutes les allusions que vous avez lancées par-ci</w:t>
      </w:r>
      <w:r>
        <w:t xml:space="preserve">, </w:t>
      </w:r>
      <w:r w:rsidR="0071396A">
        <w:t>par-là</w:t>
      </w:r>
      <w:r>
        <w:t xml:space="preserve">, </w:t>
      </w:r>
      <w:r w:rsidR="0071396A">
        <w:t>vous nous avez donné l</w:t>
      </w:r>
      <w:r>
        <w:t>’</w:t>
      </w:r>
      <w:r w:rsidR="0071396A">
        <w:t>impression d</w:t>
      </w:r>
      <w:r>
        <w:t>’</w:t>
      </w:r>
      <w:r w:rsidR="0071396A">
        <w:t>en savoir plus que nous</w:t>
      </w:r>
      <w:r>
        <w:t xml:space="preserve">. </w:t>
      </w:r>
      <w:r w:rsidR="0071396A">
        <w:t>Dites-nous donc clairement ce que vous savez</w:t>
      </w:r>
      <w:r>
        <w:t xml:space="preserve"> ! </w:t>
      </w:r>
      <w:r w:rsidR="0071396A">
        <w:t>Pouvez-vous nous rév</w:t>
      </w:r>
      <w:r w:rsidR="0071396A">
        <w:t>é</w:t>
      </w:r>
      <w:r w:rsidR="0071396A">
        <w:t>ler le nom du coupable</w:t>
      </w:r>
      <w:r>
        <w:t> ?</w:t>
      </w:r>
    </w:p>
    <w:p w14:paraId="6F100609" w14:textId="77777777" w:rsidR="007369EF" w:rsidRDefault="007369EF" w:rsidP="007369EF">
      <w:r>
        <w:t>— </w:t>
      </w:r>
      <w:r w:rsidR="0071396A">
        <w:t xml:space="preserve">Je ne peux que donner raison à 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dit Lestrade</w:t>
      </w:r>
      <w:r>
        <w:t xml:space="preserve">. </w:t>
      </w:r>
      <w:r w:rsidR="0071396A">
        <w:t>Nous avons chacun de notre côté essayé d</w:t>
      </w:r>
      <w:r>
        <w:t>’</w:t>
      </w:r>
      <w:r w:rsidR="0071396A">
        <w:t>éclaircir l</w:t>
      </w:r>
      <w:r>
        <w:t>’</w:t>
      </w:r>
      <w:r w:rsidR="0071396A">
        <w:t>affaire et nous avons échoué tous les deux</w:t>
      </w:r>
      <w:r>
        <w:t xml:space="preserve">. </w:t>
      </w:r>
      <w:r w:rsidR="0071396A">
        <w:t>Depuis mon arrivée ici</w:t>
      </w:r>
      <w:r>
        <w:t xml:space="preserve">, </w:t>
      </w:r>
      <w:r w:rsidR="0071396A">
        <w:t>vous nous avez laissé entendre à plusieurs reprises que vous saviez parfa</w:t>
      </w:r>
      <w:r w:rsidR="0071396A">
        <w:t>i</w:t>
      </w:r>
      <w:r w:rsidR="0071396A">
        <w:t>tement à quoi vous en tenir</w:t>
      </w:r>
      <w:r>
        <w:t xml:space="preserve">. </w:t>
      </w:r>
      <w:r w:rsidR="0071396A">
        <w:t>J</w:t>
      </w:r>
      <w:r>
        <w:t>’</w:t>
      </w:r>
      <w:r w:rsidR="0071396A">
        <w:t>espère que vous ne nous ferez pas languir plus longtemps</w:t>
      </w:r>
      <w:r>
        <w:t>.</w:t>
      </w:r>
    </w:p>
    <w:p w14:paraId="0F5223F4" w14:textId="77777777" w:rsidR="007369EF" w:rsidRDefault="007369EF" w:rsidP="007369EF">
      <w:r>
        <w:t>— </w:t>
      </w:r>
      <w:r w:rsidR="0071396A">
        <w:t>Tout délai apporté à l</w:t>
      </w:r>
      <w:r>
        <w:t>’</w:t>
      </w:r>
      <w:r w:rsidR="0071396A">
        <w:t>arrestation de l</w:t>
      </w:r>
      <w:r>
        <w:t>’</w:t>
      </w:r>
      <w:r w:rsidR="0071396A">
        <w:t>assassin pourrait lui laisser le temps de commettre un nouveau crime</w:t>
      </w:r>
      <w:r>
        <w:t> ! »</w:t>
      </w:r>
      <w:r w:rsidR="0071396A">
        <w:t xml:space="preserve"> ajoutai-je</w:t>
      </w:r>
      <w:r>
        <w:t>.</w:t>
      </w:r>
    </w:p>
    <w:p w14:paraId="15019876" w14:textId="77777777" w:rsidR="007369EF" w:rsidRDefault="0071396A" w:rsidP="007369EF">
      <w:r>
        <w:t>Pressé par nous trois</w:t>
      </w:r>
      <w:r w:rsidR="007369EF">
        <w:t xml:space="preserve">, </w:t>
      </w:r>
      <w:r>
        <w:t>Holmes parut hésiter</w:t>
      </w:r>
      <w:r w:rsidR="007369EF">
        <w:t xml:space="preserve">. </w:t>
      </w:r>
      <w:r>
        <w:t>Il n</w:t>
      </w:r>
      <w:r w:rsidR="007369EF">
        <w:t>’</w:t>
      </w:r>
      <w:r>
        <w:t>en cont</w:t>
      </w:r>
      <w:r>
        <w:t>i</w:t>
      </w:r>
      <w:r>
        <w:t>nua pas moins à marcher de long en large</w:t>
      </w:r>
      <w:r w:rsidR="007369EF">
        <w:t xml:space="preserve">, </w:t>
      </w:r>
      <w:r>
        <w:t>la tête basse et les sou</w:t>
      </w:r>
      <w:r>
        <w:t>r</w:t>
      </w:r>
      <w:r>
        <w:t>cils froncés</w:t>
      </w:r>
      <w:r w:rsidR="007369EF">
        <w:t xml:space="preserve">. </w:t>
      </w:r>
      <w:r>
        <w:t>Tout à coup</w:t>
      </w:r>
      <w:r w:rsidR="007369EF">
        <w:t xml:space="preserve">, </w:t>
      </w:r>
      <w:r>
        <w:t>il s</w:t>
      </w:r>
      <w:r w:rsidR="007369EF">
        <w:t>’</w:t>
      </w:r>
      <w:r>
        <w:t>arrêta et nous regarda bien en face</w:t>
      </w:r>
      <w:r w:rsidR="007369EF">
        <w:t>.</w:t>
      </w:r>
    </w:p>
    <w:p w14:paraId="38F48766" w14:textId="5D39FF3C" w:rsidR="007369EF" w:rsidRDefault="007369EF" w:rsidP="007369EF">
      <w:r>
        <w:t>« </w:t>
      </w:r>
      <w:r w:rsidR="0071396A">
        <w:t>Il ne commettra plus de crime</w:t>
      </w:r>
      <w:r>
        <w:t xml:space="preserve"> ! </w:t>
      </w:r>
      <w:r w:rsidR="0071396A">
        <w:t>dit-il</w:t>
      </w:r>
      <w:r>
        <w:t xml:space="preserve">. </w:t>
      </w:r>
      <w:r w:rsidR="0071396A">
        <w:t>Là-dessus</w:t>
      </w:r>
      <w:r>
        <w:t xml:space="preserve">, </w:t>
      </w:r>
      <w:r w:rsidR="0071396A">
        <w:t>vous pouvez être tranquilles</w:t>
      </w:r>
      <w:r>
        <w:t xml:space="preserve">. </w:t>
      </w:r>
      <w:r w:rsidR="0071396A">
        <w:t>Vous m</w:t>
      </w:r>
      <w:r>
        <w:t>’</w:t>
      </w:r>
      <w:r w:rsidR="0071396A">
        <w:t>avez demandé si je connaissais le nom de l</w:t>
      </w:r>
      <w:r>
        <w:t>’</w:t>
      </w:r>
      <w:r w:rsidR="0071396A">
        <w:t>assassin</w:t>
      </w:r>
      <w:r>
        <w:t xml:space="preserve"> ? </w:t>
      </w:r>
      <w:r w:rsidR="0071396A">
        <w:t>Oui</w:t>
      </w:r>
      <w:r>
        <w:t xml:space="preserve">, </w:t>
      </w:r>
      <w:r w:rsidR="0071396A">
        <w:t>je le connais</w:t>
      </w:r>
      <w:r>
        <w:t xml:space="preserve"> ! </w:t>
      </w:r>
      <w:r w:rsidR="0071396A">
        <w:t>Mais quelle impo</w:t>
      </w:r>
      <w:r w:rsidR="0071396A">
        <w:t>r</w:t>
      </w:r>
      <w:r w:rsidR="0071396A">
        <w:t>tance</w:t>
      </w:r>
      <w:r>
        <w:t xml:space="preserve"> ? </w:t>
      </w:r>
      <w:r w:rsidR="0071396A">
        <w:t>Ce qui compte</w:t>
      </w:r>
      <w:r>
        <w:t xml:space="preserve">, </w:t>
      </w:r>
      <w:r w:rsidR="0071396A">
        <w:t>c</w:t>
      </w:r>
      <w:r>
        <w:t>’</w:t>
      </w:r>
      <w:r w:rsidR="0071396A">
        <w:t>est de le capturer</w:t>
      </w:r>
      <w:r>
        <w:t xml:space="preserve">. </w:t>
      </w:r>
      <w:r w:rsidR="0071396A">
        <w:t>Or</w:t>
      </w:r>
      <w:r>
        <w:t xml:space="preserve">, </w:t>
      </w:r>
      <w:r w:rsidR="0071396A">
        <w:t>j</w:t>
      </w:r>
      <w:r>
        <w:t>’</w:t>
      </w:r>
      <w:r w:rsidR="0071396A">
        <w:t>ai bon espoir d</w:t>
      </w:r>
      <w:r>
        <w:t>’</w:t>
      </w:r>
      <w:r w:rsidR="0071396A">
        <w:t>y arriver par mes propres moyens</w:t>
      </w:r>
      <w:r>
        <w:t xml:space="preserve">. </w:t>
      </w:r>
      <w:r w:rsidR="0071396A">
        <w:t>Encore faudra-t-il du doigté</w:t>
      </w:r>
      <w:r>
        <w:t xml:space="preserve"> !… </w:t>
      </w:r>
      <w:r w:rsidR="0071396A">
        <w:t>L</w:t>
      </w:r>
      <w:r>
        <w:t>’</w:t>
      </w:r>
      <w:r w:rsidR="0071396A">
        <w:t>homme est rusé</w:t>
      </w:r>
      <w:r>
        <w:t xml:space="preserve">, </w:t>
      </w:r>
      <w:r w:rsidR="0071396A">
        <w:t>désespéré</w:t>
      </w:r>
      <w:r>
        <w:t xml:space="preserve">. </w:t>
      </w:r>
      <w:r w:rsidR="0071396A">
        <w:t>De plus</w:t>
      </w:r>
      <w:r>
        <w:t xml:space="preserve">, </w:t>
      </w:r>
      <w:r w:rsidR="0071396A">
        <w:t>et cela je le sais par exp</w:t>
      </w:r>
      <w:r w:rsidR="0071396A">
        <w:t>é</w:t>
      </w:r>
      <w:r w:rsidR="0071396A">
        <w:t>rience personnelle</w:t>
      </w:r>
      <w:r>
        <w:t xml:space="preserve">, </w:t>
      </w:r>
      <w:r w:rsidR="0071396A">
        <w:t>il a un complice qui est aussi habile que lui</w:t>
      </w:r>
      <w:r>
        <w:t xml:space="preserve">. </w:t>
      </w:r>
      <w:r w:rsidR="0071396A">
        <w:t>Tant qu</w:t>
      </w:r>
      <w:r>
        <w:t>’</w:t>
      </w:r>
      <w:r w:rsidR="0071396A">
        <w:t>il ne se sait pas découvert</w:t>
      </w:r>
      <w:r>
        <w:t xml:space="preserve">, </w:t>
      </w:r>
      <w:r w:rsidR="0071396A">
        <w:t>il y a des chances de lui me</w:t>
      </w:r>
      <w:r w:rsidR="0071396A">
        <w:t>t</w:t>
      </w:r>
      <w:r w:rsidR="0071396A">
        <w:t>tre la main au collet</w:t>
      </w:r>
      <w:r>
        <w:t xml:space="preserve"> ; </w:t>
      </w:r>
      <w:r w:rsidR="0071396A">
        <w:t>mais</w:t>
      </w:r>
      <w:r>
        <w:t xml:space="preserve">, </w:t>
      </w:r>
      <w:r w:rsidR="0071396A">
        <w:t xml:space="preserve">au moindre soupçon il changera de nom et disparaîtra parmi les quatre </w:t>
      </w:r>
      <w:r w:rsidR="0071396A">
        <w:lastRenderedPageBreak/>
        <w:t>millions d</w:t>
      </w:r>
      <w:r>
        <w:t>’</w:t>
      </w:r>
      <w:r w:rsidR="0071396A">
        <w:t>habitants de Londres</w:t>
      </w:r>
      <w:r>
        <w:t xml:space="preserve">. </w:t>
      </w:r>
      <w:r w:rsidR="0071396A">
        <w:t>Sans vouloir vous froisser ni l</w:t>
      </w:r>
      <w:r>
        <w:t>’</w:t>
      </w:r>
      <w:r w:rsidR="0071396A">
        <w:t>un ni l</w:t>
      </w:r>
      <w:r>
        <w:t>’</w:t>
      </w:r>
      <w:r w:rsidR="0071396A">
        <w:t>autre</w:t>
      </w:r>
      <w:r>
        <w:t xml:space="preserve">, </w:t>
      </w:r>
      <w:r w:rsidR="0071396A">
        <w:t>je dois dire qu</w:t>
      </w:r>
      <w:r>
        <w:t>’</w:t>
      </w:r>
      <w:r w:rsidR="0071396A">
        <w:t>à mon avis</w:t>
      </w:r>
      <w:r>
        <w:t xml:space="preserve">, </w:t>
      </w:r>
      <w:r w:rsidR="0071396A">
        <w:t>la police n</w:t>
      </w:r>
      <w:r>
        <w:t>’</w:t>
      </w:r>
      <w:r w:rsidR="0071396A">
        <w:t>est pas de taille à lutter contre ces deux hommes-là</w:t>
      </w:r>
      <w:r>
        <w:t xml:space="preserve">. </w:t>
      </w:r>
      <w:r w:rsidR="0071396A">
        <w:t>C</w:t>
      </w:r>
      <w:r>
        <w:t>’</w:t>
      </w:r>
      <w:r w:rsidR="0071396A">
        <w:t>est pourquoi je n</w:t>
      </w:r>
      <w:r>
        <w:t>’</w:t>
      </w:r>
      <w:r w:rsidR="0071396A">
        <w:t>ai pas fait appel à votre aide</w:t>
      </w:r>
      <w:r>
        <w:t xml:space="preserve">… </w:t>
      </w:r>
      <w:r w:rsidR="0071396A">
        <w:t>Bien ente</w:t>
      </w:r>
      <w:r w:rsidR="0071396A">
        <w:t>n</w:t>
      </w:r>
      <w:r w:rsidR="0071396A">
        <w:t>du</w:t>
      </w:r>
      <w:r>
        <w:t xml:space="preserve">, </w:t>
      </w:r>
      <w:r w:rsidR="0071396A">
        <w:t>si</w:t>
      </w:r>
      <w:r>
        <w:t xml:space="preserve">, </w:t>
      </w:r>
      <w:r w:rsidR="0071396A">
        <w:t>à mon tour</w:t>
      </w:r>
      <w:r>
        <w:t xml:space="preserve">, </w:t>
      </w:r>
      <w:r w:rsidR="0071396A">
        <w:t>j</w:t>
      </w:r>
      <w:r>
        <w:t>’</w:t>
      </w:r>
      <w:r w:rsidR="0071396A">
        <w:t>échoue</w:t>
      </w:r>
      <w:r>
        <w:t xml:space="preserve">, </w:t>
      </w:r>
      <w:r w:rsidR="0071396A">
        <w:t>je serai blâmé d</w:t>
      </w:r>
      <w:r>
        <w:t>’</w:t>
      </w:r>
      <w:r w:rsidR="0071396A">
        <w:t>avoir agi seul</w:t>
      </w:r>
      <w:r>
        <w:t xml:space="preserve">… </w:t>
      </w:r>
      <w:r w:rsidR="0071396A">
        <w:t>Bah</w:t>
      </w:r>
      <w:r>
        <w:t xml:space="preserve"> ! </w:t>
      </w:r>
      <w:r w:rsidR="0071396A">
        <w:t>je joue gagnant</w:t>
      </w:r>
      <w:r>
        <w:t xml:space="preserve"> ! </w:t>
      </w:r>
      <w:r w:rsidR="0071396A">
        <w:t>Dès maintenant je vous promets ceci</w:t>
      </w:r>
      <w:r>
        <w:t xml:space="preserve"> : </w:t>
      </w:r>
      <w:r w:rsidR="0071396A">
        <w:t>quand je pourrai me mettre en rapport avec vous sans nuire à mes plans</w:t>
      </w:r>
      <w:r>
        <w:t xml:space="preserve">, </w:t>
      </w:r>
      <w:r w:rsidR="0071396A">
        <w:t>je le ferai</w:t>
      </w:r>
      <w:r>
        <w:t>. »</w:t>
      </w:r>
    </w:p>
    <w:p w14:paraId="0B9DCE57" w14:textId="77777777" w:rsidR="007369EF" w:rsidRDefault="0071396A" w:rsidP="007369EF">
      <w:r>
        <w:t>Apparemment</w:t>
      </w:r>
      <w:r w:rsidR="007369EF">
        <w:t xml:space="preserve">, </w:t>
      </w:r>
      <w:r>
        <w:t>cette promesse</w:t>
      </w:r>
      <w:r w:rsidR="007369EF">
        <w:t xml:space="preserve">, </w:t>
      </w:r>
      <w:r>
        <w:t>précédée de l</w:t>
      </w:r>
      <w:r w:rsidR="007369EF">
        <w:t>’</w:t>
      </w:r>
      <w:r>
        <w:t>allusion m</w:t>
      </w:r>
      <w:r>
        <w:t>é</w:t>
      </w:r>
      <w:r>
        <w:t>prisante à la police</w:t>
      </w:r>
      <w:r w:rsidR="007369EF">
        <w:t xml:space="preserve">, </w:t>
      </w:r>
      <w:r>
        <w:t xml:space="preserve">ne satisfit guère </w:t>
      </w:r>
      <w:proofErr w:type="spellStart"/>
      <w:r>
        <w:t>Gregson</w:t>
      </w:r>
      <w:proofErr w:type="spellEnd"/>
      <w:r>
        <w:t xml:space="preserve"> ni Lestrade</w:t>
      </w:r>
      <w:r w:rsidR="007369EF">
        <w:t xml:space="preserve">. </w:t>
      </w:r>
      <w:r>
        <w:t>Le premier avait rougi jusqu</w:t>
      </w:r>
      <w:r w:rsidR="007369EF">
        <w:t>’</w:t>
      </w:r>
      <w:r>
        <w:t>à la racine de ses cheveux couleur de lin</w:t>
      </w:r>
      <w:r w:rsidR="007369EF">
        <w:t xml:space="preserve">, </w:t>
      </w:r>
      <w:r>
        <w:t>tandis que les yeux en boutons de chaussure de l</w:t>
      </w:r>
      <w:r w:rsidR="007369EF">
        <w:t>’</w:t>
      </w:r>
      <w:r>
        <w:t>autre avaient brillé de curiosité</w:t>
      </w:r>
      <w:r w:rsidR="007369EF">
        <w:t xml:space="preserve">, </w:t>
      </w:r>
      <w:r>
        <w:t>puis de rancune</w:t>
      </w:r>
      <w:r w:rsidR="007369EF">
        <w:t>.</w:t>
      </w:r>
    </w:p>
    <w:p w14:paraId="1AD2B781" w14:textId="77777777" w:rsidR="007369EF" w:rsidRDefault="0071396A" w:rsidP="007369EF">
      <w:r>
        <w:t>Ils n</w:t>
      </w:r>
      <w:r w:rsidR="007369EF">
        <w:t>’</w:t>
      </w:r>
      <w:r>
        <w:t>eurent pas le temps de répliquer</w:t>
      </w:r>
      <w:r w:rsidR="007369EF">
        <w:t xml:space="preserve">. </w:t>
      </w:r>
      <w:r>
        <w:t>On frappa</w:t>
      </w:r>
      <w:r w:rsidR="007369EF">
        <w:t>.</w:t>
      </w:r>
    </w:p>
    <w:p w14:paraId="64DA7FD7" w14:textId="77777777" w:rsidR="007369EF" w:rsidRDefault="0071396A" w:rsidP="007369EF">
      <w:r>
        <w:t>Le porte-parole des gavroches</w:t>
      </w:r>
      <w:r w:rsidR="007369EF">
        <w:t xml:space="preserve">, </w:t>
      </w:r>
      <w:r>
        <w:t>Wiggins</w:t>
      </w:r>
      <w:r w:rsidR="007369EF">
        <w:t xml:space="preserve">, </w:t>
      </w:r>
      <w:r>
        <w:t>montra sa fr</w:t>
      </w:r>
      <w:r>
        <w:t>i</w:t>
      </w:r>
      <w:r>
        <w:t>mousse</w:t>
      </w:r>
      <w:r w:rsidR="007369EF">
        <w:t>.</w:t>
      </w:r>
    </w:p>
    <w:p w14:paraId="6BF0F360" w14:textId="77777777" w:rsidR="007369EF" w:rsidRDefault="007369EF" w:rsidP="007369EF">
      <w:r>
        <w:t>« </w:t>
      </w:r>
      <w:r w:rsidR="0071396A">
        <w:t>Pardon</w:t>
      </w:r>
      <w:r>
        <w:t xml:space="preserve">, </w:t>
      </w:r>
      <w:r w:rsidR="0071396A">
        <w:t>monsieur</w:t>
      </w:r>
      <w:r>
        <w:t xml:space="preserve"> ! </w:t>
      </w:r>
      <w:r w:rsidR="0071396A">
        <w:t>dit-il en relevant sa mèche de ch</w:t>
      </w:r>
      <w:r w:rsidR="0071396A">
        <w:t>e</w:t>
      </w:r>
      <w:r w:rsidR="0071396A">
        <w:t>veux</w:t>
      </w:r>
      <w:r>
        <w:t xml:space="preserve">. </w:t>
      </w:r>
      <w:r w:rsidR="0071396A">
        <w:t>Le fiacre est en bas</w:t>
      </w:r>
      <w:r>
        <w:t>.</w:t>
      </w:r>
    </w:p>
    <w:p w14:paraId="74535E22" w14:textId="77777777" w:rsidR="007369EF" w:rsidRDefault="007369EF" w:rsidP="007369EF">
      <w:r>
        <w:t>— </w:t>
      </w:r>
      <w:r w:rsidR="0071396A">
        <w:t>Parfait</w:t>
      </w:r>
      <w:r>
        <w:t xml:space="preserve">, </w:t>
      </w:r>
      <w:r w:rsidR="0071396A">
        <w:t>mon garçon</w:t>
      </w:r>
      <w:r>
        <w:t xml:space="preserve"> ! </w:t>
      </w:r>
      <w:r w:rsidR="0071396A">
        <w:t>dit Holmes</w:t>
      </w:r>
      <w:r>
        <w:t xml:space="preserve">, </w:t>
      </w:r>
      <w:r w:rsidR="0071396A">
        <w:t>avec satisfaction</w:t>
      </w:r>
      <w:r>
        <w:t xml:space="preserve">… </w:t>
      </w:r>
      <w:r w:rsidR="0071396A">
        <w:t>Pourquoi n</w:t>
      </w:r>
      <w:r>
        <w:t>’</w:t>
      </w:r>
      <w:r w:rsidR="0071396A">
        <w:t>adoptez-vous pas ce modèle à Scotland Yard</w:t>
      </w:r>
      <w:r>
        <w:t xml:space="preserve"> ? </w:t>
      </w:r>
      <w:r w:rsidR="0071396A">
        <w:t>ajo</w:t>
      </w:r>
      <w:r w:rsidR="0071396A">
        <w:t>u</w:t>
      </w:r>
      <w:r w:rsidR="0071396A">
        <w:t>ta-t-il en sortant d</w:t>
      </w:r>
      <w:r>
        <w:t>’</w:t>
      </w:r>
      <w:r w:rsidR="0071396A">
        <w:t>un tiroir une paire de menottes en acier</w:t>
      </w:r>
      <w:r>
        <w:t xml:space="preserve">. </w:t>
      </w:r>
      <w:r w:rsidR="0071396A">
        <w:t>Voyez comme le ressort fonctionne bien</w:t>
      </w:r>
      <w:r>
        <w:t xml:space="preserve">. </w:t>
      </w:r>
      <w:r w:rsidR="0071396A">
        <w:t>Elles se referment en un rien de temps</w:t>
      </w:r>
      <w:r>
        <w:t>.</w:t>
      </w:r>
    </w:p>
    <w:p w14:paraId="20B8A672" w14:textId="77777777" w:rsidR="007369EF" w:rsidRDefault="007369EF" w:rsidP="007369EF">
      <w:r>
        <w:t>— </w:t>
      </w:r>
      <w:r w:rsidR="0071396A">
        <w:t>Nos vieilles menottes suffiront</w:t>
      </w:r>
      <w:r>
        <w:t xml:space="preserve">, </w:t>
      </w:r>
      <w:r w:rsidR="0071396A">
        <w:t>dit Lestrade</w:t>
      </w:r>
      <w:r>
        <w:t xml:space="preserve">, </w:t>
      </w:r>
      <w:r w:rsidR="0071396A">
        <w:t>si nous a</w:t>
      </w:r>
      <w:r w:rsidR="0071396A">
        <w:t>t</w:t>
      </w:r>
      <w:r w:rsidR="0071396A">
        <w:t>trapons jamais l</w:t>
      </w:r>
      <w:r>
        <w:t>’</w:t>
      </w:r>
      <w:r w:rsidR="0071396A">
        <w:t>assassin</w:t>
      </w:r>
      <w:r>
        <w:t>.</w:t>
      </w:r>
    </w:p>
    <w:p w14:paraId="05BD2FF4" w14:textId="3D4F27DA" w:rsidR="007369EF" w:rsidRDefault="007369EF" w:rsidP="007369EF">
      <w:r>
        <w:t>— </w:t>
      </w:r>
      <w:r w:rsidR="0071396A">
        <w:t>Fort bien</w:t>
      </w:r>
      <w:r>
        <w:t xml:space="preserve">, </w:t>
      </w:r>
      <w:r w:rsidR="0071396A">
        <w:t>fort bien</w:t>
      </w:r>
      <w:r>
        <w:t xml:space="preserve"> ! </w:t>
      </w:r>
      <w:r w:rsidR="0071396A">
        <w:t>fit Holmes en souriant</w:t>
      </w:r>
      <w:r>
        <w:t xml:space="preserve">. </w:t>
      </w:r>
      <w:r w:rsidR="0071396A">
        <w:t>Au fait</w:t>
      </w:r>
      <w:r>
        <w:t xml:space="preserve">, </w:t>
      </w:r>
      <w:r w:rsidR="0071396A">
        <w:t>le cocher pourrait m</w:t>
      </w:r>
      <w:r>
        <w:t>’</w:t>
      </w:r>
      <w:r w:rsidR="0071396A">
        <w:t>aider à transporter mes bagages</w:t>
      </w:r>
      <w:r>
        <w:t xml:space="preserve"> ? </w:t>
      </w:r>
      <w:r w:rsidR="0071396A">
        <w:t>Demandez-lui de monter</w:t>
      </w:r>
      <w:r>
        <w:t xml:space="preserve">, </w:t>
      </w:r>
      <w:r w:rsidR="0071396A">
        <w:t>Wiggins</w:t>
      </w:r>
      <w:r>
        <w:t> ! »</w:t>
      </w:r>
    </w:p>
    <w:p w14:paraId="414F76F0" w14:textId="77777777" w:rsidR="007369EF" w:rsidRDefault="0071396A" w:rsidP="007369EF">
      <w:r>
        <w:lastRenderedPageBreak/>
        <w:t>Je fus surpris d</w:t>
      </w:r>
      <w:r w:rsidR="007369EF">
        <w:t>’</w:t>
      </w:r>
      <w:r>
        <w:t>apprendre que mon compagnon partait en voyage</w:t>
      </w:r>
      <w:r w:rsidR="007369EF">
        <w:t xml:space="preserve"> : </w:t>
      </w:r>
      <w:r>
        <w:t>il ne m</w:t>
      </w:r>
      <w:r w:rsidR="007369EF">
        <w:t>’</w:t>
      </w:r>
      <w:r>
        <w:t>en avait rien dit</w:t>
      </w:r>
      <w:r w:rsidR="007369EF">
        <w:t xml:space="preserve">. </w:t>
      </w:r>
      <w:r>
        <w:t>Il y avait une petite valise dans la pièce</w:t>
      </w:r>
      <w:r w:rsidR="007369EF">
        <w:t xml:space="preserve"> ; </w:t>
      </w:r>
      <w:r>
        <w:t>Holmes alla la chercher et se mit à la sangler</w:t>
      </w:r>
      <w:r w:rsidR="007369EF">
        <w:t xml:space="preserve"> ; </w:t>
      </w:r>
      <w:r>
        <w:t>sur ces entrefaites</w:t>
      </w:r>
      <w:r w:rsidR="007369EF">
        <w:t xml:space="preserve">, </w:t>
      </w:r>
      <w:r>
        <w:t>le cocher entra</w:t>
      </w:r>
      <w:r w:rsidR="007369EF">
        <w:t>.</w:t>
      </w:r>
    </w:p>
    <w:p w14:paraId="3323F5D1" w14:textId="77777777" w:rsidR="007369EF" w:rsidRDefault="0071396A" w:rsidP="007369EF">
      <w:r>
        <w:t>Sans le regarder</w:t>
      </w:r>
      <w:r w:rsidR="007369EF">
        <w:t xml:space="preserve">, </w:t>
      </w:r>
      <w:r>
        <w:t>Holmes lui dit en s</w:t>
      </w:r>
      <w:r w:rsidR="007369EF">
        <w:t>’</w:t>
      </w:r>
      <w:r>
        <w:t>agenouillant</w:t>
      </w:r>
      <w:r w:rsidR="007369EF">
        <w:t> :</w:t>
      </w:r>
    </w:p>
    <w:p w14:paraId="41833B74" w14:textId="209299D3" w:rsidR="007369EF" w:rsidRDefault="007369EF" w:rsidP="007369EF">
      <w:r>
        <w:t>« </w:t>
      </w:r>
      <w:r w:rsidR="0071396A">
        <w:t>Aidez-moi donc à attacher cette courroie</w:t>
      </w:r>
      <w:r>
        <w:t xml:space="preserve">, </w:t>
      </w:r>
      <w:r w:rsidR="0071396A">
        <w:t>cocher</w:t>
      </w:r>
      <w:r>
        <w:t> ! »</w:t>
      </w:r>
    </w:p>
    <w:p w14:paraId="0330755C" w14:textId="77777777" w:rsidR="007369EF" w:rsidRDefault="0071396A" w:rsidP="007369EF">
      <w:r>
        <w:t>L</w:t>
      </w:r>
      <w:r w:rsidR="007369EF">
        <w:t>’</w:t>
      </w:r>
      <w:r>
        <w:t>homme s</w:t>
      </w:r>
      <w:r w:rsidR="007369EF">
        <w:t>’</w:t>
      </w:r>
      <w:r>
        <w:t>avança</w:t>
      </w:r>
      <w:r w:rsidR="007369EF">
        <w:t xml:space="preserve">, </w:t>
      </w:r>
      <w:r>
        <w:t>l</w:t>
      </w:r>
      <w:r w:rsidR="007369EF">
        <w:t>’</w:t>
      </w:r>
      <w:r>
        <w:t>air hargneux</w:t>
      </w:r>
      <w:r w:rsidR="007369EF">
        <w:t xml:space="preserve">, </w:t>
      </w:r>
      <w:r>
        <w:t>un peu méfiant</w:t>
      </w:r>
      <w:r w:rsidR="007369EF">
        <w:t xml:space="preserve"> ; </w:t>
      </w:r>
      <w:r>
        <w:t>il se pencha et tendit les mains</w:t>
      </w:r>
      <w:r w:rsidR="007369EF">
        <w:t xml:space="preserve">. </w:t>
      </w:r>
      <w:r>
        <w:t>Coup sec</w:t>
      </w:r>
      <w:r w:rsidR="007369EF">
        <w:t xml:space="preserve">, </w:t>
      </w:r>
      <w:r>
        <w:t>bruit métallique</w:t>
      </w:r>
      <w:r w:rsidR="007369EF">
        <w:t xml:space="preserve">. </w:t>
      </w:r>
      <w:r>
        <w:t>Holmes se releva</w:t>
      </w:r>
      <w:r w:rsidR="007369EF">
        <w:t>.</w:t>
      </w:r>
    </w:p>
    <w:p w14:paraId="65C77ABE" w14:textId="69B861DD" w:rsidR="007369EF" w:rsidRDefault="007369EF" w:rsidP="007369EF">
      <w:r>
        <w:t>« </w:t>
      </w:r>
      <w:r w:rsidR="0071396A">
        <w:t>Messieurs</w:t>
      </w:r>
      <w:r>
        <w:t xml:space="preserve"> ! </w:t>
      </w:r>
      <w:r w:rsidR="0071396A">
        <w:t>cria-t-il les yeux brillants</w:t>
      </w:r>
      <w:r>
        <w:t xml:space="preserve">. </w:t>
      </w:r>
      <w:r w:rsidR="0071396A">
        <w:t xml:space="preserve">Je vous présente </w:t>
      </w:r>
      <w:r>
        <w:t>M. </w:t>
      </w:r>
      <w:r w:rsidR="0071396A">
        <w:t>Jefferson Hope</w:t>
      </w:r>
      <w:r>
        <w:t xml:space="preserve">, </w:t>
      </w:r>
      <w:r w:rsidR="0071396A">
        <w:t>l</w:t>
      </w:r>
      <w:r>
        <w:t>’</w:t>
      </w:r>
      <w:r w:rsidR="0071396A">
        <w:t>assassin d</w:t>
      </w:r>
      <w:r>
        <w:t>’</w:t>
      </w:r>
      <w:proofErr w:type="spellStart"/>
      <w:r w:rsidR="0071396A">
        <w:t>Enoch</w:t>
      </w:r>
      <w:proofErr w:type="spellEnd"/>
      <w:r w:rsidR="0071396A">
        <w:t xml:space="preserve"> </w:t>
      </w:r>
      <w:proofErr w:type="spellStart"/>
      <w:r w:rsidR="0071396A">
        <w:t>Drebber</w:t>
      </w:r>
      <w:proofErr w:type="spellEnd"/>
      <w:r w:rsidR="0071396A">
        <w:t xml:space="preserve"> et de </w:t>
      </w:r>
      <w:r>
        <w:t>M. </w:t>
      </w:r>
      <w:r w:rsidR="0071396A">
        <w:t xml:space="preserve">Joseph </w:t>
      </w:r>
      <w:proofErr w:type="spellStart"/>
      <w:r w:rsidR="0071396A">
        <w:t>Stangerson</w:t>
      </w:r>
      <w:proofErr w:type="spellEnd"/>
      <w:r>
        <w:t>. »</w:t>
      </w:r>
    </w:p>
    <w:p w14:paraId="33B44975" w14:textId="77777777" w:rsidR="00213255" w:rsidRDefault="00213255" w:rsidP="00213255">
      <w:pPr>
        <w:ind w:firstLine="0"/>
        <w:jc w:val="center"/>
      </w:pPr>
      <w:r>
        <w:fldChar w:fldCharType="begin"/>
      </w:r>
      <w:r>
        <w:instrText xml:space="preserve">INCLUDEPICTURE "../Une%20étude%20en%20rouge7_fichiers/stud-13.gif" \* MERGEFORMATINET </w:instrText>
      </w:r>
      <w:r>
        <w:fldChar w:fldCharType="separate"/>
      </w:r>
      <w:r>
        <w:pict w14:anchorId="34080BAA">
          <v:shape id="_x0000_i1067" type="#_x0000_t75" alt="Richard Gutschmidt, 1902" style="width:194.7pt;height:279.25pt">
            <v:imagedata r:id="rId34" r:href="rId35"/>
          </v:shape>
        </w:pict>
      </w:r>
      <w:r>
        <w:fldChar w:fldCharType="end"/>
      </w:r>
    </w:p>
    <w:p w14:paraId="72672BF6" w14:textId="77777777" w:rsidR="007369EF" w:rsidRDefault="0071396A" w:rsidP="007369EF">
      <w:r>
        <w:t>Tout s</w:t>
      </w:r>
      <w:r w:rsidR="007369EF">
        <w:t>’</w:t>
      </w:r>
      <w:r>
        <w:t>était passé en un tournemain</w:t>
      </w:r>
      <w:r w:rsidR="007369EF">
        <w:t xml:space="preserve">, </w:t>
      </w:r>
      <w:r>
        <w:t>si rapidement que je n</w:t>
      </w:r>
      <w:r w:rsidR="007369EF">
        <w:t>’</w:t>
      </w:r>
      <w:r>
        <w:t>avais pas eu le temps d</w:t>
      </w:r>
      <w:r w:rsidR="007369EF">
        <w:t>’</w:t>
      </w:r>
      <w:r>
        <w:t>en prendre conscience</w:t>
      </w:r>
      <w:r w:rsidR="007369EF">
        <w:t xml:space="preserve"> ! </w:t>
      </w:r>
      <w:r>
        <w:t>J</w:t>
      </w:r>
      <w:r w:rsidR="007369EF">
        <w:t>’</w:t>
      </w:r>
      <w:r>
        <w:t>ai gardé un souvenir vif de cet instant</w:t>
      </w:r>
      <w:r w:rsidR="007369EF">
        <w:t xml:space="preserve"> : </w:t>
      </w:r>
      <w:r>
        <w:t>l</w:t>
      </w:r>
      <w:r w:rsidR="007369EF">
        <w:t>’</w:t>
      </w:r>
      <w:r>
        <w:t>air triomphant de Holmes et le timbre de sa voix</w:t>
      </w:r>
      <w:r w:rsidR="007369EF">
        <w:t xml:space="preserve"> ; </w:t>
      </w:r>
      <w:r>
        <w:t>le visage abasourdi</w:t>
      </w:r>
      <w:r w:rsidR="007369EF">
        <w:t xml:space="preserve">, </w:t>
      </w:r>
      <w:r>
        <w:t xml:space="preserve">féroce du cocher </w:t>
      </w:r>
      <w:r>
        <w:lastRenderedPageBreak/>
        <w:t>lorsqu</w:t>
      </w:r>
      <w:r w:rsidR="007369EF">
        <w:t>’</w:t>
      </w:r>
      <w:r>
        <w:t>il r</w:t>
      </w:r>
      <w:r>
        <w:t>e</w:t>
      </w:r>
      <w:r>
        <w:t>garda les menottes qui brillaient à ses poignets</w:t>
      </w:r>
      <w:r w:rsidR="007369EF">
        <w:t xml:space="preserve"> : </w:t>
      </w:r>
      <w:r>
        <w:t>elles les avaient encerclés comme par magie</w:t>
      </w:r>
      <w:r w:rsidR="007369EF">
        <w:t xml:space="preserve">. </w:t>
      </w:r>
      <w:r>
        <w:t>Durant quelques secondes nous f</w:t>
      </w:r>
      <w:r>
        <w:t>û</w:t>
      </w:r>
      <w:r>
        <w:t>mes comme des statues</w:t>
      </w:r>
      <w:r w:rsidR="007369EF">
        <w:t xml:space="preserve">. </w:t>
      </w:r>
      <w:r>
        <w:t>Puis</w:t>
      </w:r>
      <w:r w:rsidR="007369EF">
        <w:t xml:space="preserve">, </w:t>
      </w:r>
      <w:r>
        <w:t>avec un rugissement de colère</w:t>
      </w:r>
      <w:r w:rsidR="007369EF">
        <w:t xml:space="preserve">, </w:t>
      </w:r>
      <w:r>
        <w:t>le cocher s</w:t>
      </w:r>
      <w:r w:rsidR="007369EF">
        <w:t>’</w:t>
      </w:r>
      <w:r>
        <w:t>arracha à l</w:t>
      </w:r>
      <w:r w:rsidR="007369EF">
        <w:t>’</w:t>
      </w:r>
      <w:r>
        <w:t>étreinte de Holmes et se rua par la fenêtre</w:t>
      </w:r>
      <w:r w:rsidR="007369EF">
        <w:t xml:space="preserve">. </w:t>
      </w:r>
      <w:r>
        <w:t>Le bois et le verre volèrent en éclats</w:t>
      </w:r>
      <w:r w:rsidR="007369EF">
        <w:t xml:space="preserve"> ; </w:t>
      </w:r>
      <w:r>
        <w:t>mais</w:t>
      </w:r>
      <w:r w:rsidR="007369EF">
        <w:t xml:space="preserve">, </w:t>
      </w:r>
      <w:r>
        <w:t>avant qu</w:t>
      </w:r>
      <w:r w:rsidR="007369EF">
        <w:t>’</w:t>
      </w:r>
      <w:r>
        <w:t>il eût passé au travers</w:t>
      </w:r>
      <w:r w:rsidR="007369EF">
        <w:t xml:space="preserve">, </w:t>
      </w:r>
      <w:proofErr w:type="spellStart"/>
      <w:r>
        <w:t>Gregson</w:t>
      </w:r>
      <w:proofErr w:type="spellEnd"/>
      <w:r w:rsidR="007369EF">
        <w:t xml:space="preserve">, </w:t>
      </w:r>
      <w:r>
        <w:t>Lestrade et Holmes sautèrent sur lui comme autant de chiens de chasse</w:t>
      </w:r>
      <w:r w:rsidR="007369EF">
        <w:t xml:space="preserve">. </w:t>
      </w:r>
      <w:r>
        <w:t>Ils le ramenèrent de force</w:t>
      </w:r>
      <w:r w:rsidR="007369EF">
        <w:t xml:space="preserve">. </w:t>
      </w:r>
      <w:r>
        <w:t>Une lutte terrible s</w:t>
      </w:r>
      <w:r w:rsidR="007369EF">
        <w:t>’</w:t>
      </w:r>
      <w:r>
        <w:t>engagea</w:t>
      </w:r>
      <w:r w:rsidR="007369EF">
        <w:t xml:space="preserve">. </w:t>
      </w:r>
      <w:r>
        <w:t>Il nous repoussa maintes et maintes fois tant il était fort</w:t>
      </w:r>
      <w:r w:rsidR="007369EF">
        <w:t xml:space="preserve">. </w:t>
      </w:r>
      <w:r>
        <w:t>Il semblait avoir l</w:t>
      </w:r>
      <w:r w:rsidR="007369EF">
        <w:t>’</w:t>
      </w:r>
      <w:r>
        <w:t>énergie convu</w:t>
      </w:r>
      <w:r>
        <w:t>l</w:t>
      </w:r>
      <w:r>
        <w:t>sive d</w:t>
      </w:r>
      <w:r w:rsidR="007369EF">
        <w:t>’</w:t>
      </w:r>
      <w:r>
        <w:t>un épileptique</w:t>
      </w:r>
      <w:r w:rsidR="007369EF">
        <w:t xml:space="preserve">. </w:t>
      </w:r>
      <w:r>
        <w:t>Le verre avait affreusement tailladé son visage</w:t>
      </w:r>
      <w:r w:rsidR="007369EF">
        <w:t xml:space="preserve">, </w:t>
      </w:r>
      <w:r>
        <w:t>mais il avait beau perdre du sang</w:t>
      </w:r>
      <w:r w:rsidR="007369EF">
        <w:t xml:space="preserve">, </w:t>
      </w:r>
      <w:r>
        <w:t>il n</w:t>
      </w:r>
      <w:r w:rsidR="007369EF">
        <w:t>’</w:t>
      </w:r>
      <w:r>
        <w:t>en résistait pas moins</w:t>
      </w:r>
      <w:r w:rsidR="007369EF">
        <w:t xml:space="preserve"> ! </w:t>
      </w:r>
      <w:r>
        <w:t>Lestrade réussit à empoigner la cravate</w:t>
      </w:r>
      <w:r w:rsidR="007369EF">
        <w:t xml:space="preserve"> ; </w:t>
      </w:r>
      <w:r>
        <w:t>il l</w:t>
      </w:r>
      <w:r w:rsidR="007369EF">
        <w:t>’</w:t>
      </w:r>
      <w:r>
        <w:t>étrangla presque</w:t>
      </w:r>
      <w:r w:rsidR="007369EF">
        <w:t xml:space="preserve">. </w:t>
      </w:r>
      <w:r>
        <w:t>Le cocher comprit enfin l</w:t>
      </w:r>
      <w:r w:rsidR="007369EF">
        <w:t>’</w:t>
      </w:r>
      <w:r>
        <w:t>inutilité de ses efforts</w:t>
      </w:r>
      <w:r w:rsidR="007369EF">
        <w:t xml:space="preserve">. </w:t>
      </w:r>
      <w:r>
        <w:t>Nous ne respirâmes cependant qu</w:t>
      </w:r>
      <w:r w:rsidR="007369EF">
        <w:t>’</w:t>
      </w:r>
      <w:r>
        <w:t>après lui avoir lié les pieds et les mains</w:t>
      </w:r>
      <w:r w:rsidR="007369EF">
        <w:t>.</w:t>
      </w:r>
    </w:p>
    <w:p w14:paraId="277A0FC5" w14:textId="7512EEFC" w:rsidR="007369EF" w:rsidRDefault="007369EF" w:rsidP="007369EF">
      <w:r>
        <w:t>« </w:t>
      </w:r>
      <w:r w:rsidR="0071396A">
        <w:t>Sa voiture est en bas</w:t>
      </w:r>
      <w:r>
        <w:t xml:space="preserve">, </w:t>
      </w:r>
      <w:r w:rsidR="0071396A">
        <w:t>dit Sherlock Holmes</w:t>
      </w:r>
      <w:r>
        <w:t xml:space="preserve">. </w:t>
      </w:r>
      <w:r w:rsidR="0071396A">
        <w:t>Elle nous se</w:t>
      </w:r>
      <w:r w:rsidR="0071396A">
        <w:t>r</w:t>
      </w:r>
      <w:r w:rsidR="0071396A">
        <w:t>vira pour le conduire à Scotland Yard</w:t>
      </w:r>
      <w:r>
        <w:t xml:space="preserve">… </w:t>
      </w:r>
      <w:r w:rsidR="0071396A">
        <w:t>Et maintenant</w:t>
      </w:r>
      <w:r>
        <w:t xml:space="preserve">, </w:t>
      </w:r>
      <w:r w:rsidR="0071396A">
        <w:t>me</w:t>
      </w:r>
      <w:r w:rsidR="0071396A">
        <w:t>s</w:t>
      </w:r>
      <w:r w:rsidR="0071396A">
        <w:t>sieurs</w:t>
      </w:r>
      <w:r>
        <w:t xml:space="preserve">, </w:t>
      </w:r>
      <w:r w:rsidR="0071396A">
        <w:t>continua-t-il avec un sourire aimable</w:t>
      </w:r>
      <w:r>
        <w:t xml:space="preserve">, </w:t>
      </w:r>
      <w:r w:rsidR="0071396A">
        <w:t>nous voilà arrivés à la fin de ce petit mystère</w:t>
      </w:r>
      <w:r>
        <w:t xml:space="preserve">. </w:t>
      </w:r>
      <w:r w:rsidR="0071396A">
        <w:t>Posez-moi toutes les questions que vous vo</w:t>
      </w:r>
      <w:r w:rsidR="0071396A">
        <w:t>u</w:t>
      </w:r>
      <w:r w:rsidR="0071396A">
        <w:t>drez</w:t>
      </w:r>
      <w:r>
        <w:t xml:space="preserve">, </w:t>
      </w:r>
      <w:r w:rsidR="0071396A">
        <w:t>j</w:t>
      </w:r>
      <w:r>
        <w:t>’</w:t>
      </w:r>
      <w:r w:rsidR="0071396A">
        <w:t>y répondrai très volontiers</w:t>
      </w:r>
      <w:r>
        <w:t> ! »</w:t>
      </w:r>
    </w:p>
    <w:p w14:paraId="241DD5A3" w14:textId="39B7E6C8" w:rsidR="0071396A" w:rsidRDefault="007369EF" w:rsidP="007369EF">
      <w:pPr>
        <w:pStyle w:val="Titre1"/>
      </w:pPr>
      <w:bookmarkStart w:id="7" w:name="_Toc203493001"/>
      <w:r>
        <w:lastRenderedPageBreak/>
        <w:t>Chapitre VIII</w:t>
      </w:r>
      <w:r w:rsidR="004E080E">
        <w:br/>
      </w:r>
      <w:r w:rsidR="004E080E">
        <w:br/>
      </w:r>
      <w:r w:rsidR="0071396A">
        <w:t>La grande plaine salée</w:t>
      </w:r>
      <w:bookmarkEnd w:id="7"/>
    </w:p>
    <w:p w14:paraId="27998896" w14:textId="77777777" w:rsidR="0071396A" w:rsidRDefault="0071396A"/>
    <w:p w14:paraId="759A011C" w14:textId="77777777" w:rsidR="007369EF" w:rsidRDefault="0071396A" w:rsidP="007369EF">
      <w:r>
        <w:t>Au nord-ouest des États-Unis</w:t>
      </w:r>
      <w:r w:rsidR="007369EF">
        <w:t xml:space="preserve">, </w:t>
      </w:r>
      <w:r>
        <w:t>de la Sierra Nevada</w:t>
      </w:r>
      <w:r w:rsidR="007369EF">
        <w:t xml:space="preserve">, </w:t>
      </w:r>
      <w:r>
        <w:t>du N</w:t>
      </w:r>
      <w:r>
        <w:t>e</w:t>
      </w:r>
      <w:r>
        <w:t>braska et du fleuve Yellowstone au nord</w:t>
      </w:r>
      <w:r w:rsidR="007369EF">
        <w:t xml:space="preserve">, </w:t>
      </w:r>
      <w:r>
        <w:t>jusqu</w:t>
      </w:r>
      <w:r w:rsidR="007369EF">
        <w:t>’</w:t>
      </w:r>
      <w:r>
        <w:t>au Colorado au sud</w:t>
      </w:r>
      <w:r w:rsidR="007369EF">
        <w:t xml:space="preserve">, </w:t>
      </w:r>
      <w:r>
        <w:t>s</w:t>
      </w:r>
      <w:r w:rsidR="007369EF">
        <w:t>’</w:t>
      </w:r>
      <w:r>
        <w:t>étend un désert aride qui a</w:t>
      </w:r>
      <w:r w:rsidR="007369EF">
        <w:t xml:space="preserve">, </w:t>
      </w:r>
      <w:r>
        <w:t>pendant de longues années</w:t>
      </w:r>
      <w:r w:rsidR="007369EF">
        <w:t xml:space="preserve">, </w:t>
      </w:r>
      <w:r>
        <w:t>barré la route à la civilisation</w:t>
      </w:r>
      <w:r w:rsidR="007369EF">
        <w:t xml:space="preserve">. </w:t>
      </w:r>
      <w:r>
        <w:t>Dans cette région désolée et s</w:t>
      </w:r>
      <w:r>
        <w:t>i</w:t>
      </w:r>
      <w:r>
        <w:t>lencieuse</w:t>
      </w:r>
      <w:r w:rsidR="007369EF">
        <w:t xml:space="preserve">, </w:t>
      </w:r>
      <w:r>
        <w:t>la nature s</w:t>
      </w:r>
      <w:r w:rsidR="007369EF">
        <w:t>’</w:t>
      </w:r>
      <w:r>
        <w:t>est plu à réunir de hautes montagnes aux pics neigeux avec des vallées sombres et mélancoliques</w:t>
      </w:r>
      <w:r w:rsidR="007369EF">
        <w:t xml:space="preserve">, </w:t>
      </w:r>
      <w:r>
        <w:t>des r</w:t>
      </w:r>
      <w:r>
        <w:t>i</w:t>
      </w:r>
      <w:r>
        <w:t>vières rapides qui s</w:t>
      </w:r>
      <w:r w:rsidR="007369EF">
        <w:t>’</w:t>
      </w:r>
      <w:r>
        <w:t>engouffrent dans les cañons déchiquetés avec d</w:t>
      </w:r>
      <w:r w:rsidR="007369EF">
        <w:t>’</w:t>
      </w:r>
      <w:r>
        <w:t>immenses plaines blanches en hiver</w:t>
      </w:r>
      <w:r w:rsidR="007369EF">
        <w:t xml:space="preserve">, </w:t>
      </w:r>
      <w:r>
        <w:t>grises en été d</w:t>
      </w:r>
      <w:r w:rsidR="007369EF">
        <w:t>’</w:t>
      </w:r>
      <w:r>
        <w:t>une pou</w:t>
      </w:r>
      <w:r>
        <w:t>s</w:t>
      </w:r>
      <w:r>
        <w:t>sière d</w:t>
      </w:r>
      <w:r w:rsidR="007369EF">
        <w:t>’</w:t>
      </w:r>
      <w:r>
        <w:t>alcali salin</w:t>
      </w:r>
      <w:r w:rsidR="007369EF">
        <w:t xml:space="preserve">. </w:t>
      </w:r>
      <w:r>
        <w:t>Mais tous ces paysages offrent au regard le même aspect dénudé</w:t>
      </w:r>
      <w:r w:rsidR="007369EF">
        <w:t xml:space="preserve">, </w:t>
      </w:r>
      <w:r>
        <w:t>inhospitalier et misérable</w:t>
      </w:r>
      <w:r w:rsidR="007369EF">
        <w:t>.</w:t>
      </w:r>
    </w:p>
    <w:p w14:paraId="460960A3" w14:textId="77777777" w:rsidR="007369EF" w:rsidRDefault="0071396A" w:rsidP="007369EF">
      <w:r>
        <w:t>Personne n</w:t>
      </w:r>
      <w:r w:rsidR="007369EF">
        <w:t>’</w:t>
      </w:r>
      <w:r>
        <w:t>habite là</w:t>
      </w:r>
      <w:r w:rsidR="007369EF">
        <w:t xml:space="preserve">. </w:t>
      </w:r>
      <w:r>
        <w:t>De temps à autre</w:t>
      </w:r>
      <w:r w:rsidR="007369EF">
        <w:t xml:space="preserve">, </w:t>
      </w:r>
      <w:r>
        <w:t>une bande de Pa</w:t>
      </w:r>
      <w:r>
        <w:t>w</w:t>
      </w:r>
      <w:r>
        <w:t>nies ou de Pieds Noirs en quête de nouveaux terrains de chasse traverse les plaines</w:t>
      </w:r>
      <w:r w:rsidR="007369EF">
        <w:t xml:space="preserve"> ; </w:t>
      </w:r>
      <w:r>
        <w:t>mais elles sont si terrifiantes que les plus braves d</w:t>
      </w:r>
      <w:r w:rsidR="007369EF">
        <w:t>’</w:t>
      </w:r>
      <w:r>
        <w:t>entre eux sont heureux de les perdre de vue et de se retrouver dans leurs prairies</w:t>
      </w:r>
      <w:r w:rsidR="007369EF">
        <w:t xml:space="preserve">. </w:t>
      </w:r>
      <w:r>
        <w:t>Le coyote se faufile parmi les brou</w:t>
      </w:r>
      <w:r>
        <w:t>s</w:t>
      </w:r>
      <w:r>
        <w:t>sailles</w:t>
      </w:r>
      <w:r w:rsidR="007369EF">
        <w:t xml:space="preserve"> ; </w:t>
      </w:r>
      <w:r>
        <w:t>le busard rôde dans l</w:t>
      </w:r>
      <w:r w:rsidR="007369EF">
        <w:t>’</w:t>
      </w:r>
      <w:r>
        <w:t>air</w:t>
      </w:r>
      <w:r w:rsidR="007369EF">
        <w:t xml:space="preserve">, </w:t>
      </w:r>
      <w:r>
        <w:t>qu</w:t>
      </w:r>
      <w:r w:rsidR="007369EF">
        <w:t>’</w:t>
      </w:r>
      <w:r>
        <w:t>il bat mollement de ses ailes</w:t>
      </w:r>
      <w:r w:rsidR="007369EF">
        <w:t xml:space="preserve"> ; </w:t>
      </w:r>
      <w:r>
        <w:t>et</w:t>
      </w:r>
      <w:r w:rsidR="007369EF">
        <w:t xml:space="preserve">, </w:t>
      </w:r>
      <w:r>
        <w:t>dans les ravins</w:t>
      </w:r>
      <w:r w:rsidR="007369EF">
        <w:t xml:space="preserve">, </w:t>
      </w:r>
      <w:r>
        <w:t>à pas lents</w:t>
      </w:r>
      <w:r w:rsidR="007369EF">
        <w:t xml:space="preserve">, </w:t>
      </w:r>
      <w:r>
        <w:t>le lourdaud grizzli cherche la ma</w:t>
      </w:r>
      <w:r>
        <w:t>i</w:t>
      </w:r>
      <w:r>
        <w:t>gre pitance que lui fournissent les rochers</w:t>
      </w:r>
      <w:r w:rsidR="007369EF">
        <w:t xml:space="preserve">. </w:t>
      </w:r>
      <w:r>
        <w:t>Tels sont les seuls h</w:t>
      </w:r>
      <w:r>
        <w:t>a</w:t>
      </w:r>
      <w:r>
        <w:t>bitants de ce lieu sauvage</w:t>
      </w:r>
      <w:r w:rsidR="007369EF">
        <w:t>.</w:t>
      </w:r>
    </w:p>
    <w:p w14:paraId="0B7F5D52" w14:textId="77777777" w:rsidR="007369EF" w:rsidRDefault="0071396A" w:rsidP="007369EF">
      <w:r>
        <w:t>Le panorama qu</w:t>
      </w:r>
      <w:r w:rsidR="007369EF">
        <w:t>’</w:t>
      </w:r>
      <w:r>
        <w:t>on peut contempler de la pente septe</w:t>
      </w:r>
      <w:r>
        <w:t>n</w:t>
      </w:r>
      <w:r>
        <w:t>trionale de la Sierra Blanco est</w:t>
      </w:r>
      <w:r w:rsidR="007369EF">
        <w:t xml:space="preserve">, </w:t>
      </w:r>
      <w:r>
        <w:t>du monde entier</w:t>
      </w:r>
      <w:r w:rsidR="007369EF">
        <w:t xml:space="preserve">, </w:t>
      </w:r>
      <w:r>
        <w:t>le plus morne</w:t>
      </w:r>
      <w:r w:rsidR="007369EF">
        <w:t xml:space="preserve">. </w:t>
      </w:r>
      <w:proofErr w:type="spellStart"/>
      <w:r>
        <w:t>A</w:t>
      </w:r>
      <w:proofErr w:type="spellEnd"/>
      <w:r>
        <w:t xml:space="preserve"> perte de vue s</w:t>
      </w:r>
      <w:r w:rsidR="007369EF">
        <w:t>’</w:t>
      </w:r>
      <w:r>
        <w:t>étale une vaste plaine toute recouverte de pl</w:t>
      </w:r>
      <w:r>
        <w:t>a</w:t>
      </w:r>
      <w:r>
        <w:t xml:space="preserve">ques de sel et parsemée de massifs de </w:t>
      </w:r>
      <w:proofErr w:type="spellStart"/>
      <w:r>
        <w:t>chapparral</w:t>
      </w:r>
      <w:proofErr w:type="spellEnd"/>
      <w:r>
        <w:t xml:space="preserve"> nain</w:t>
      </w:r>
      <w:r w:rsidR="007369EF">
        <w:t xml:space="preserve">. </w:t>
      </w:r>
      <w:r>
        <w:t>Et</w:t>
      </w:r>
      <w:r w:rsidR="007369EF">
        <w:t xml:space="preserve">, </w:t>
      </w:r>
      <w:r>
        <w:t>dans tout cet espace</w:t>
      </w:r>
      <w:r w:rsidR="007369EF">
        <w:t xml:space="preserve">, </w:t>
      </w:r>
      <w:r>
        <w:t>il n</w:t>
      </w:r>
      <w:r w:rsidR="007369EF">
        <w:t>’</w:t>
      </w:r>
      <w:r>
        <w:t>y a aucun signe de vie</w:t>
      </w:r>
      <w:r w:rsidR="007369EF">
        <w:t xml:space="preserve"> : </w:t>
      </w:r>
      <w:r>
        <w:t xml:space="preserve">nul </w:t>
      </w:r>
      <w:r>
        <w:lastRenderedPageBreak/>
        <w:t>oiseau dans le ciel bleu acier</w:t>
      </w:r>
      <w:r w:rsidR="007369EF">
        <w:t xml:space="preserve">, </w:t>
      </w:r>
      <w:r>
        <w:t>nul mouvement sur le sol terne</w:t>
      </w:r>
      <w:r w:rsidR="007369EF">
        <w:t xml:space="preserve">. </w:t>
      </w:r>
      <w:r>
        <w:t>Il y règne un s</w:t>
      </w:r>
      <w:r>
        <w:t>i</w:t>
      </w:r>
      <w:r>
        <w:t>lence absolu</w:t>
      </w:r>
      <w:r w:rsidR="007369EF">
        <w:t xml:space="preserve">. </w:t>
      </w:r>
      <w:r>
        <w:t>Pas un bruit</w:t>
      </w:r>
      <w:r w:rsidR="007369EF">
        <w:t xml:space="preserve">. </w:t>
      </w:r>
      <w:r>
        <w:t>Du silence</w:t>
      </w:r>
      <w:r w:rsidR="007369EF">
        <w:t xml:space="preserve">, </w:t>
      </w:r>
      <w:r>
        <w:t>rien que du silence</w:t>
      </w:r>
      <w:r w:rsidR="007369EF">
        <w:t xml:space="preserve"> ! </w:t>
      </w:r>
      <w:r>
        <w:t>S</w:t>
      </w:r>
      <w:r>
        <w:t>i</w:t>
      </w:r>
      <w:r>
        <w:t>lence total</w:t>
      </w:r>
      <w:r w:rsidR="007369EF">
        <w:t xml:space="preserve">, </w:t>
      </w:r>
      <w:r>
        <w:t>écrasant</w:t>
      </w:r>
      <w:r w:rsidR="007369EF">
        <w:t>…</w:t>
      </w:r>
    </w:p>
    <w:p w14:paraId="18960512" w14:textId="77777777" w:rsidR="007369EF" w:rsidRDefault="0071396A" w:rsidP="007369EF">
      <w:r>
        <w:t>Il a été dit que là rien de vivant n</w:t>
      </w:r>
      <w:r w:rsidR="007369EF">
        <w:t>’</w:t>
      </w:r>
      <w:r>
        <w:t>apparaissait</w:t>
      </w:r>
      <w:r w:rsidR="007369EF">
        <w:t xml:space="preserve">, </w:t>
      </w:r>
      <w:r>
        <w:t>c</w:t>
      </w:r>
      <w:r w:rsidR="007369EF">
        <w:t>’</w:t>
      </w:r>
      <w:r>
        <w:t>est à peu près exact</w:t>
      </w:r>
      <w:r w:rsidR="007369EF">
        <w:t xml:space="preserve">. </w:t>
      </w:r>
      <w:r>
        <w:t>Du haut de la sierra Blanco</w:t>
      </w:r>
      <w:r w:rsidR="007369EF">
        <w:t xml:space="preserve">, </w:t>
      </w:r>
      <w:r>
        <w:t>on voit une piste qui serpente dans le désert et se perd dans le lointain</w:t>
      </w:r>
      <w:r w:rsidR="007369EF">
        <w:t xml:space="preserve">. </w:t>
      </w:r>
      <w:r>
        <w:t>Des roues y ont creusé des ornières et de nombreux aventuriers y ont laissé l</w:t>
      </w:r>
      <w:r w:rsidR="007369EF">
        <w:t>’</w:t>
      </w:r>
      <w:r>
        <w:t>empreinte de leurs pas</w:t>
      </w:r>
      <w:r w:rsidR="007369EF">
        <w:t xml:space="preserve">. </w:t>
      </w:r>
      <w:r>
        <w:t>Ici et là</w:t>
      </w:r>
      <w:r w:rsidR="007369EF">
        <w:t xml:space="preserve">, </w:t>
      </w:r>
      <w:r>
        <w:t>tranchant sur le fond sombre du dépôt de sel</w:t>
      </w:r>
      <w:r w:rsidR="007369EF">
        <w:t xml:space="preserve">, </w:t>
      </w:r>
      <w:r>
        <w:t>des objets blancs brillent au soleil</w:t>
      </w:r>
      <w:r w:rsidR="007369EF">
        <w:t xml:space="preserve"> ; </w:t>
      </w:r>
      <w:r>
        <w:t>ce sont des ossements</w:t>
      </w:r>
      <w:r w:rsidR="007369EF">
        <w:t xml:space="preserve"> : </w:t>
      </w:r>
      <w:r>
        <w:t>les uns de grande dimension et grossièrement tai</w:t>
      </w:r>
      <w:r>
        <w:t>l</w:t>
      </w:r>
      <w:r>
        <w:t>lés</w:t>
      </w:r>
      <w:r w:rsidR="007369EF">
        <w:t xml:space="preserve">, </w:t>
      </w:r>
      <w:r>
        <w:t>les autres plus petits et plus délicats</w:t>
      </w:r>
      <w:r w:rsidR="007369EF">
        <w:t xml:space="preserve">. </w:t>
      </w:r>
      <w:r>
        <w:t>Les premiers ont a</w:t>
      </w:r>
      <w:r>
        <w:t>p</w:t>
      </w:r>
      <w:r>
        <w:t>partenu à des bœufs</w:t>
      </w:r>
      <w:r w:rsidR="007369EF">
        <w:t xml:space="preserve"> ; </w:t>
      </w:r>
      <w:r>
        <w:t>les seconds</w:t>
      </w:r>
      <w:r w:rsidR="007369EF">
        <w:t xml:space="preserve">, </w:t>
      </w:r>
      <w:r>
        <w:t>à des hommes</w:t>
      </w:r>
      <w:r w:rsidR="007369EF">
        <w:t xml:space="preserve">. </w:t>
      </w:r>
      <w:r>
        <w:t>Sur une éte</w:t>
      </w:r>
      <w:r>
        <w:t>n</w:t>
      </w:r>
      <w:r>
        <w:t>due de deux mille kil</w:t>
      </w:r>
      <w:r>
        <w:t>o</w:t>
      </w:r>
      <w:r>
        <w:t>mètres</w:t>
      </w:r>
      <w:r w:rsidR="007369EF">
        <w:t xml:space="preserve">, </w:t>
      </w:r>
      <w:r>
        <w:t>on peut retracer le chemin d</w:t>
      </w:r>
      <w:r w:rsidR="007369EF">
        <w:t>’</w:t>
      </w:r>
      <w:r>
        <w:t>une caravane macabre au moyen de vestiges éparpillés des voy</w:t>
      </w:r>
      <w:r>
        <w:t>a</w:t>
      </w:r>
      <w:r>
        <w:t>geurs tombés en route</w:t>
      </w:r>
      <w:r w:rsidR="007369EF">
        <w:t>.</w:t>
      </w:r>
    </w:p>
    <w:p w14:paraId="04471A7D" w14:textId="20C5D2F0" w:rsidR="007369EF" w:rsidRDefault="0071396A" w:rsidP="007369EF">
      <w:r>
        <w:t>Tel est le spectacle que</w:t>
      </w:r>
      <w:r w:rsidR="007369EF">
        <w:t xml:space="preserve">, </w:t>
      </w:r>
      <w:r>
        <w:t xml:space="preserve">le </w:t>
      </w:r>
      <w:r w:rsidR="007369EF">
        <w:t>4 mai</w:t>
      </w:r>
      <w:r>
        <w:t xml:space="preserve"> 1847</w:t>
      </w:r>
      <w:r w:rsidR="007369EF">
        <w:t xml:space="preserve">, </w:t>
      </w:r>
      <w:r>
        <w:t>contemplait un homme solitaire</w:t>
      </w:r>
      <w:r w:rsidR="007369EF">
        <w:t xml:space="preserve">. </w:t>
      </w:r>
      <w:r>
        <w:t>Son apparition aurait pu le faire passer pour le génie ou le démon de la région</w:t>
      </w:r>
      <w:r w:rsidR="007369EF">
        <w:t xml:space="preserve">. </w:t>
      </w:r>
      <w:r>
        <w:t>Il aurait été difficile de dire s</w:t>
      </w:r>
      <w:r w:rsidR="007369EF">
        <w:t>’</w:t>
      </w:r>
      <w:r>
        <w:t>il était plus près de soixante ans que de quarante</w:t>
      </w:r>
      <w:r w:rsidR="007369EF">
        <w:t xml:space="preserve">. </w:t>
      </w:r>
      <w:r>
        <w:t>Il avait l</w:t>
      </w:r>
      <w:r w:rsidR="007369EF">
        <w:t>’</w:t>
      </w:r>
      <w:r>
        <w:t>air h</w:t>
      </w:r>
      <w:r>
        <w:t>a</w:t>
      </w:r>
      <w:r>
        <w:t>gard et le visage décharné</w:t>
      </w:r>
      <w:r w:rsidR="007369EF">
        <w:t xml:space="preserve"> ; </w:t>
      </w:r>
      <w:r>
        <w:t>sa peau parcheminée était comme collée à ses pommettes saillantes</w:t>
      </w:r>
      <w:r w:rsidR="007369EF">
        <w:t xml:space="preserve"> ; </w:t>
      </w:r>
      <w:r>
        <w:t>ses longs cheveux bruns et sa barbe étaient striés de fils blancs</w:t>
      </w:r>
      <w:r w:rsidR="007369EF">
        <w:t xml:space="preserve"> ; </w:t>
      </w:r>
      <w:r>
        <w:t>ses yeux enfoncés dans leur orbite brillaient d</w:t>
      </w:r>
      <w:r w:rsidR="007369EF">
        <w:t>’</w:t>
      </w:r>
      <w:r>
        <w:t>un feu étrange</w:t>
      </w:r>
      <w:r w:rsidR="007369EF">
        <w:t xml:space="preserve"> ; </w:t>
      </w:r>
      <w:r>
        <w:t>et la main qui serrait son fusil était d</w:t>
      </w:r>
      <w:r w:rsidR="007369EF">
        <w:t>’</w:t>
      </w:r>
      <w:r>
        <w:t>une ma</w:t>
      </w:r>
      <w:r>
        <w:t>i</w:t>
      </w:r>
      <w:r>
        <w:t>greur squelettique</w:t>
      </w:r>
      <w:r w:rsidR="007369EF">
        <w:t xml:space="preserve">. </w:t>
      </w:r>
      <w:r>
        <w:t>Il s</w:t>
      </w:r>
      <w:r w:rsidR="007369EF">
        <w:t>’</w:t>
      </w:r>
      <w:r>
        <w:t>arc-boutait sur son arme</w:t>
      </w:r>
      <w:r w:rsidR="007369EF">
        <w:t xml:space="preserve">, </w:t>
      </w:r>
      <w:r>
        <w:t>mais sa haute taille et la charpente de ses os</w:t>
      </w:r>
      <w:r w:rsidR="007369EF">
        <w:t xml:space="preserve">, </w:t>
      </w:r>
      <w:r>
        <w:t>dénotaient une constitution r</w:t>
      </w:r>
      <w:r>
        <w:t>o</w:t>
      </w:r>
      <w:r>
        <w:t>buste et nerveuse</w:t>
      </w:r>
      <w:r w:rsidR="007369EF">
        <w:t xml:space="preserve">. </w:t>
      </w:r>
      <w:r>
        <w:t>Seul son visage hâve et ses vêtements flottants lui donnaient un air de décrépitude</w:t>
      </w:r>
      <w:r w:rsidR="007369EF">
        <w:t>.</w:t>
      </w:r>
    </w:p>
    <w:p w14:paraId="61CAA0ED" w14:textId="77777777" w:rsidR="007369EF" w:rsidRDefault="0071396A" w:rsidP="007369EF">
      <w:r>
        <w:t>Péniblement</w:t>
      </w:r>
      <w:r w:rsidR="007369EF">
        <w:t xml:space="preserve">, </w:t>
      </w:r>
      <w:r>
        <w:t>il avait descendu le ravin et gravi ce mont</w:t>
      </w:r>
      <w:r>
        <w:t>i</w:t>
      </w:r>
      <w:r>
        <w:t>cule</w:t>
      </w:r>
      <w:r w:rsidR="007369EF">
        <w:t xml:space="preserve">, </w:t>
      </w:r>
      <w:r>
        <w:t>dans le vain espoir de trouver de l</w:t>
      </w:r>
      <w:r w:rsidR="007369EF">
        <w:t>’</w:t>
      </w:r>
      <w:r>
        <w:t>eau</w:t>
      </w:r>
      <w:r w:rsidR="007369EF">
        <w:t xml:space="preserve">. </w:t>
      </w:r>
      <w:r>
        <w:t>Il voyait maint</w:t>
      </w:r>
      <w:r>
        <w:t>e</w:t>
      </w:r>
      <w:r>
        <w:t>nant la grande plaine salée se dérouler jusqu</w:t>
      </w:r>
      <w:r w:rsidR="007369EF">
        <w:t>’</w:t>
      </w:r>
      <w:r>
        <w:t>aux montagnes</w:t>
      </w:r>
      <w:r w:rsidR="007369EF">
        <w:t xml:space="preserve">, </w:t>
      </w:r>
      <w:r>
        <w:lastRenderedPageBreak/>
        <w:t>à l</w:t>
      </w:r>
      <w:r w:rsidR="007369EF">
        <w:t>’</w:t>
      </w:r>
      <w:r>
        <w:t>horizon</w:t>
      </w:r>
      <w:r w:rsidR="007369EF">
        <w:t xml:space="preserve">, </w:t>
      </w:r>
      <w:r>
        <w:t>sans un arbre ou une plante qui pût indiquer quelque humidité</w:t>
      </w:r>
      <w:r w:rsidR="007369EF">
        <w:t xml:space="preserve">. </w:t>
      </w:r>
      <w:r>
        <w:t>L</w:t>
      </w:r>
      <w:r w:rsidR="007369EF">
        <w:t>’</w:t>
      </w:r>
      <w:r>
        <w:t>étendue du paysage ne permettait aucun espoir</w:t>
      </w:r>
      <w:r w:rsidR="007369EF">
        <w:t xml:space="preserve">. </w:t>
      </w:r>
      <w:r>
        <w:t>Il regarda au nord</w:t>
      </w:r>
      <w:r w:rsidR="007369EF">
        <w:t xml:space="preserve">, </w:t>
      </w:r>
      <w:r>
        <w:t>à l</w:t>
      </w:r>
      <w:r w:rsidR="007369EF">
        <w:t>’</w:t>
      </w:r>
      <w:r>
        <w:t>est et à l</w:t>
      </w:r>
      <w:r w:rsidR="007369EF">
        <w:t>’</w:t>
      </w:r>
      <w:r>
        <w:t>ouest</w:t>
      </w:r>
      <w:r w:rsidR="007369EF">
        <w:t xml:space="preserve">, </w:t>
      </w:r>
      <w:r>
        <w:t>avec des yeux farouches</w:t>
      </w:r>
      <w:r w:rsidR="007369EF">
        <w:t xml:space="preserve">, </w:t>
      </w:r>
      <w:r>
        <w:t>scrutateurs</w:t>
      </w:r>
      <w:r w:rsidR="007369EF">
        <w:t xml:space="preserve"> ; </w:t>
      </w:r>
      <w:r>
        <w:t>alors il comprit que son voyage touchait à sa fin</w:t>
      </w:r>
      <w:r w:rsidR="007369EF">
        <w:t xml:space="preserve"> : </w:t>
      </w:r>
      <w:r>
        <w:t>il allait mourir sur ce roc sans végétation</w:t>
      </w:r>
      <w:r w:rsidR="007369EF">
        <w:t>. « </w:t>
      </w:r>
      <w:r>
        <w:t>Pourquoi pas ici pl</w:t>
      </w:r>
      <w:r>
        <w:t>u</w:t>
      </w:r>
      <w:r>
        <w:t>tôt que sur un lit de plume dans une vingtaine d</w:t>
      </w:r>
      <w:r w:rsidR="007369EF">
        <w:t>’</w:t>
      </w:r>
      <w:r>
        <w:t>années</w:t>
      </w:r>
      <w:r w:rsidR="007369EF">
        <w:t xml:space="preserve"> ? », </w:t>
      </w:r>
      <w:r>
        <w:t>murmura-t-il en s</w:t>
      </w:r>
      <w:r w:rsidR="007369EF">
        <w:t>’</w:t>
      </w:r>
      <w:r>
        <w:t>asseyant à l</w:t>
      </w:r>
      <w:r w:rsidR="007369EF">
        <w:t>’</w:t>
      </w:r>
      <w:r>
        <w:t>ombre d</w:t>
      </w:r>
      <w:r w:rsidR="007369EF">
        <w:t>’</w:t>
      </w:r>
      <w:r>
        <w:t>une grosse pierre</w:t>
      </w:r>
      <w:r w:rsidR="007369EF">
        <w:t>.</w:t>
      </w:r>
    </w:p>
    <w:p w14:paraId="6BEA5949" w14:textId="77777777" w:rsidR="007369EF" w:rsidRDefault="0071396A" w:rsidP="007369EF">
      <w:r>
        <w:t>Avant de s</w:t>
      </w:r>
      <w:r w:rsidR="007369EF">
        <w:t>’</w:t>
      </w:r>
      <w:r>
        <w:t>asseoir</w:t>
      </w:r>
      <w:r w:rsidR="007369EF">
        <w:t xml:space="preserve">, </w:t>
      </w:r>
      <w:r>
        <w:t>il avait déposé sur le sol son fusil dev</w:t>
      </w:r>
      <w:r>
        <w:t>e</w:t>
      </w:r>
      <w:r>
        <w:t>nu inutile et un gros paquet enveloppé dans un châle gris qu</w:t>
      </w:r>
      <w:r w:rsidR="007369EF">
        <w:t>’</w:t>
      </w:r>
      <w:r>
        <w:t>il avait porté en bandoulière</w:t>
      </w:r>
      <w:r w:rsidR="007369EF">
        <w:t xml:space="preserve">. </w:t>
      </w:r>
      <w:r>
        <w:t>Ce fardeau était apparemment trop lourd pour lui</w:t>
      </w:r>
      <w:r w:rsidR="007369EF">
        <w:t xml:space="preserve">, </w:t>
      </w:r>
      <w:r>
        <w:t>car</w:t>
      </w:r>
      <w:r w:rsidR="007369EF">
        <w:t xml:space="preserve">, </w:t>
      </w:r>
      <w:r>
        <w:t>en le posant</w:t>
      </w:r>
      <w:r w:rsidR="007369EF">
        <w:t xml:space="preserve">, </w:t>
      </w:r>
      <w:r>
        <w:t>il le laissa retomber un peu vite</w:t>
      </w:r>
      <w:r w:rsidR="007369EF">
        <w:t xml:space="preserve">. </w:t>
      </w:r>
      <w:r>
        <w:t>Au</w:t>
      </w:r>
      <w:r>
        <w:t>s</w:t>
      </w:r>
      <w:r>
        <w:t>sitôt une plainte s</w:t>
      </w:r>
      <w:r w:rsidR="007369EF">
        <w:t>’</w:t>
      </w:r>
      <w:r>
        <w:t>en exhala</w:t>
      </w:r>
      <w:r w:rsidR="007369EF">
        <w:t xml:space="preserve">. </w:t>
      </w:r>
      <w:r>
        <w:t>Il en sortit un petit visage apeuré aux yeux bruns très brillants et deux petits poings pot</w:t>
      </w:r>
      <w:r>
        <w:t>e</w:t>
      </w:r>
      <w:r>
        <w:t>lés</w:t>
      </w:r>
      <w:r w:rsidR="007369EF">
        <w:t>.</w:t>
      </w:r>
    </w:p>
    <w:p w14:paraId="23C2B7E4" w14:textId="77777777" w:rsidR="007369EF" w:rsidRDefault="007369EF" w:rsidP="007369EF">
      <w:r>
        <w:t>« </w:t>
      </w:r>
      <w:r w:rsidR="0071396A">
        <w:t>Tu m</w:t>
      </w:r>
      <w:r>
        <w:t>’</w:t>
      </w:r>
      <w:r w:rsidR="0071396A">
        <w:t>as fait mal</w:t>
      </w:r>
      <w:r>
        <w:t xml:space="preserve"> ! </w:t>
      </w:r>
      <w:r w:rsidR="0071396A">
        <w:t>dit une voix d</w:t>
      </w:r>
      <w:r>
        <w:t>’</w:t>
      </w:r>
      <w:r w:rsidR="0071396A">
        <w:t>enfant sur un ton de r</w:t>
      </w:r>
      <w:r w:rsidR="0071396A">
        <w:t>e</w:t>
      </w:r>
      <w:r w:rsidR="0071396A">
        <w:t>proche</w:t>
      </w:r>
      <w:r>
        <w:t>.</w:t>
      </w:r>
    </w:p>
    <w:p w14:paraId="05666E1E" w14:textId="1870358A" w:rsidR="007369EF" w:rsidRDefault="007369EF" w:rsidP="007369EF">
      <w:r>
        <w:t>— </w:t>
      </w:r>
      <w:r w:rsidR="0071396A">
        <w:t>C</w:t>
      </w:r>
      <w:r>
        <w:t>’</w:t>
      </w:r>
      <w:r w:rsidR="0071396A">
        <w:t>est vrai</w:t>
      </w:r>
      <w:r>
        <w:t xml:space="preserve"> ? </w:t>
      </w:r>
      <w:r w:rsidR="0071396A">
        <w:t>répondit l</w:t>
      </w:r>
      <w:r>
        <w:t>’</w:t>
      </w:r>
      <w:r w:rsidR="0071396A">
        <w:t>homme avec regret</w:t>
      </w:r>
      <w:r>
        <w:t xml:space="preserve">. </w:t>
      </w:r>
      <w:r w:rsidR="0071396A">
        <w:t>Je n</w:t>
      </w:r>
      <w:r>
        <w:t>’</w:t>
      </w:r>
      <w:r w:rsidR="0071396A">
        <w:t>ai pas fait exprès</w:t>
      </w:r>
      <w:r>
        <w:t>. »</w:t>
      </w:r>
    </w:p>
    <w:p w14:paraId="5034DE4E" w14:textId="77777777" w:rsidR="007369EF" w:rsidRDefault="0071396A" w:rsidP="007369EF">
      <w:r>
        <w:t>Tout en parlant</w:t>
      </w:r>
      <w:r w:rsidR="007369EF">
        <w:t xml:space="preserve">, </w:t>
      </w:r>
      <w:r>
        <w:t>il déroula le châle gris qui enveloppait une jolie petite fille d</w:t>
      </w:r>
      <w:r w:rsidR="007369EF">
        <w:t>’</w:t>
      </w:r>
      <w:r>
        <w:t>environ cinq ans</w:t>
      </w:r>
      <w:r w:rsidR="007369EF">
        <w:t xml:space="preserve">. </w:t>
      </w:r>
      <w:r>
        <w:t>Les souliers coquets</w:t>
      </w:r>
      <w:r w:rsidR="007369EF">
        <w:t xml:space="preserve">, </w:t>
      </w:r>
      <w:r>
        <w:t>l</w:t>
      </w:r>
      <w:r w:rsidR="007369EF">
        <w:t>’</w:t>
      </w:r>
      <w:r>
        <w:t>élégante robe rose</w:t>
      </w:r>
      <w:r w:rsidR="007369EF">
        <w:t xml:space="preserve">, </w:t>
      </w:r>
      <w:r>
        <w:t>le tablier de toile indiquaient des soins m</w:t>
      </w:r>
      <w:r>
        <w:t>a</w:t>
      </w:r>
      <w:r>
        <w:t>ternels a</w:t>
      </w:r>
      <w:r>
        <w:t>t</w:t>
      </w:r>
      <w:r>
        <w:t>tentifs</w:t>
      </w:r>
      <w:r w:rsidR="007369EF">
        <w:t xml:space="preserve">. </w:t>
      </w:r>
      <w:r>
        <w:t>L</w:t>
      </w:r>
      <w:r w:rsidR="007369EF">
        <w:t>’</w:t>
      </w:r>
      <w:r>
        <w:t>enfant était pâle et fatiguée</w:t>
      </w:r>
      <w:r w:rsidR="007369EF">
        <w:t xml:space="preserve">, </w:t>
      </w:r>
      <w:r>
        <w:t>mais ses bras et ses jambes fermes montraient qu</w:t>
      </w:r>
      <w:r w:rsidR="007369EF">
        <w:t>’</w:t>
      </w:r>
      <w:r>
        <w:t>elle avait moins souffert que son comp</w:t>
      </w:r>
      <w:r>
        <w:t>a</w:t>
      </w:r>
      <w:r>
        <w:t>gnon</w:t>
      </w:r>
      <w:r w:rsidR="007369EF">
        <w:t>.</w:t>
      </w:r>
    </w:p>
    <w:p w14:paraId="3D96CE7D" w14:textId="77777777" w:rsidR="007369EF" w:rsidRDefault="007369EF" w:rsidP="007369EF">
      <w:r>
        <w:t>« </w:t>
      </w:r>
      <w:r w:rsidR="0071396A">
        <w:t>Ça va mieux</w:t>
      </w:r>
      <w:r>
        <w:t xml:space="preserve"> ? </w:t>
      </w:r>
      <w:r w:rsidR="0071396A">
        <w:t>demanda l</w:t>
      </w:r>
      <w:r>
        <w:t>’</w:t>
      </w:r>
      <w:r w:rsidR="0071396A">
        <w:t>homme avec appréhension</w:t>
      </w:r>
      <w:r>
        <w:t xml:space="preserve">, </w:t>
      </w:r>
      <w:r w:rsidR="0071396A">
        <w:t>en la voyant se frotter derrière la tête</w:t>
      </w:r>
      <w:r>
        <w:t xml:space="preserve">, </w:t>
      </w:r>
      <w:r w:rsidR="0071396A">
        <w:t>sous ses bouc</w:t>
      </w:r>
      <w:r w:rsidR="00797133">
        <w:t>l</w:t>
      </w:r>
      <w:r w:rsidR="0071396A">
        <w:t>es dorées</w:t>
      </w:r>
      <w:r>
        <w:t>.</w:t>
      </w:r>
    </w:p>
    <w:p w14:paraId="0A141D73" w14:textId="77777777" w:rsidR="007369EF" w:rsidRDefault="007369EF" w:rsidP="007369EF">
      <w:r>
        <w:lastRenderedPageBreak/>
        <w:t>— </w:t>
      </w:r>
      <w:r w:rsidR="0071396A">
        <w:t>Embrasse mon bobo pour le guérir</w:t>
      </w:r>
      <w:r>
        <w:t xml:space="preserve"> ! </w:t>
      </w:r>
      <w:r w:rsidR="0071396A">
        <w:t>dit-elle en lui ind</w:t>
      </w:r>
      <w:r w:rsidR="0071396A">
        <w:t>i</w:t>
      </w:r>
      <w:r w:rsidR="0071396A">
        <w:t>quant avec gravité la place meurtrie</w:t>
      </w:r>
      <w:r>
        <w:t xml:space="preserve">. </w:t>
      </w:r>
      <w:r w:rsidR="0071396A">
        <w:t>Maman faisait toujours comme ça</w:t>
      </w:r>
      <w:r>
        <w:t xml:space="preserve">… </w:t>
      </w:r>
      <w:r w:rsidR="0071396A">
        <w:t>Où est maman</w:t>
      </w:r>
      <w:r>
        <w:t> ?</w:t>
      </w:r>
    </w:p>
    <w:p w14:paraId="4E4AB446" w14:textId="77777777" w:rsidR="007369EF" w:rsidRDefault="007369EF" w:rsidP="007369EF">
      <w:r>
        <w:t>— </w:t>
      </w:r>
      <w:r w:rsidR="0071396A">
        <w:t>Maman est partie</w:t>
      </w:r>
      <w:r>
        <w:t xml:space="preserve">. </w:t>
      </w:r>
      <w:r w:rsidR="0071396A">
        <w:t>Je pense que tu la reverras bientôt</w:t>
      </w:r>
      <w:r>
        <w:t>.</w:t>
      </w:r>
    </w:p>
    <w:p w14:paraId="56296AAD" w14:textId="77777777" w:rsidR="007369EF" w:rsidRDefault="007369EF" w:rsidP="007369EF">
      <w:r>
        <w:t>— </w:t>
      </w:r>
      <w:r w:rsidR="0071396A">
        <w:t>Partie</w:t>
      </w:r>
      <w:r>
        <w:t xml:space="preserve"> ? </w:t>
      </w:r>
      <w:r w:rsidR="0071396A">
        <w:t>dit la petite fille</w:t>
      </w:r>
      <w:r>
        <w:t xml:space="preserve">. </w:t>
      </w:r>
      <w:r w:rsidR="0071396A">
        <w:t>Elle ne m</w:t>
      </w:r>
      <w:r>
        <w:t>’</w:t>
      </w:r>
      <w:r w:rsidR="0071396A">
        <w:t>a pas dit au revoir</w:t>
      </w:r>
      <w:r>
        <w:t xml:space="preserve">, </w:t>
      </w:r>
      <w:r w:rsidR="0071396A">
        <w:t>c</w:t>
      </w:r>
      <w:r>
        <w:t>’</w:t>
      </w:r>
      <w:r w:rsidR="0071396A">
        <w:t>est curieux</w:t>
      </w:r>
      <w:r>
        <w:t xml:space="preserve">. </w:t>
      </w:r>
      <w:r w:rsidR="0071396A">
        <w:t>Elle me disait toujours au revoir quand elle allait chez tante pour prendre le thé</w:t>
      </w:r>
      <w:r>
        <w:t xml:space="preserve">. </w:t>
      </w:r>
      <w:r w:rsidR="0071396A">
        <w:t>Ça fait trois jours qu</w:t>
      </w:r>
      <w:r>
        <w:t>’</w:t>
      </w:r>
      <w:r w:rsidR="0071396A">
        <w:t>elle n</w:t>
      </w:r>
      <w:r>
        <w:t>’</w:t>
      </w:r>
      <w:r w:rsidR="0071396A">
        <w:t>est plus là</w:t>
      </w:r>
      <w:r>
        <w:t xml:space="preserve">. </w:t>
      </w:r>
      <w:r w:rsidR="0071396A">
        <w:t>Dis</w:t>
      </w:r>
      <w:r>
        <w:t xml:space="preserve">, </w:t>
      </w:r>
      <w:r w:rsidR="0071396A">
        <w:t>comme tout est sec</w:t>
      </w:r>
      <w:r>
        <w:t xml:space="preserve"> ! </w:t>
      </w:r>
      <w:r w:rsidR="0071396A">
        <w:t>Je peux avoir un peu d</w:t>
      </w:r>
      <w:r>
        <w:t>’</w:t>
      </w:r>
      <w:r w:rsidR="0071396A">
        <w:t>eau et quelque chose à manger</w:t>
      </w:r>
      <w:r>
        <w:t> ?</w:t>
      </w:r>
    </w:p>
    <w:p w14:paraId="0A33706E" w14:textId="77777777" w:rsidR="007369EF" w:rsidRDefault="007369EF" w:rsidP="007369EF">
      <w:r>
        <w:t>— </w:t>
      </w:r>
      <w:r w:rsidR="0071396A">
        <w:t>Non</w:t>
      </w:r>
      <w:r>
        <w:t xml:space="preserve">, </w:t>
      </w:r>
      <w:r w:rsidR="0071396A">
        <w:t>chérie</w:t>
      </w:r>
      <w:r>
        <w:t xml:space="preserve">, </w:t>
      </w:r>
      <w:r w:rsidR="0071396A">
        <w:t>je n</w:t>
      </w:r>
      <w:r>
        <w:t>’</w:t>
      </w:r>
      <w:r w:rsidR="0071396A">
        <w:t>ai plus rien</w:t>
      </w:r>
      <w:r>
        <w:t xml:space="preserve">. </w:t>
      </w:r>
      <w:r w:rsidR="0071396A">
        <w:t>Prends patience</w:t>
      </w:r>
      <w:r>
        <w:t xml:space="preserve">. </w:t>
      </w:r>
      <w:r w:rsidR="0071396A">
        <w:t>Appuie ta tête contre moi</w:t>
      </w:r>
      <w:r>
        <w:t xml:space="preserve">, </w:t>
      </w:r>
      <w:r w:rsidR="0071396A">
        <w:t>comme ça tu te sentiras plus vaillante</w:t>
      </w:r>
      <w:r>
        <w:t xml:space="preserve">. </w:t>
      </w:r>
      <w:r w:rsidR="0071396A">
        <w:t>Il n</w:t>
      </w:r>
      <w:r>
        <w:t>’</w:t>
      </w:r>
      <w:r w:rsidR="0071396A">
        <w:t>est pas facile de parler avec des lèvres comme du cuir</w:t>
      </w:r>
      <w:r>
        <w:t xml:space="preserve">, </w:t>
      </w:r>
      <w:r w:rsidR="0071396A">
        <w:t>mais il faut que je te dise ce qu</w:t>
      </w:r>
      <w:r>
        <w:t>’</w:t>
      </w:r>
      <w:r w:rsidR="0071396A">
        <w:t>il en est</w:t>
      </w:r>
      <w:r>
        <w:t xml:space="preserve">… </w:t>
      </w:r>
      <w:r w:rsidR="0071396A">
        <w:t>Qu</w:t>
      </w:r>
      <w:r>
        <w:t>’</w:t>
      </w:r>
      <w:r w:rsidR="0071396A">
        <w:t>est-ce que tu ramasses</w:t>
      </w:r>
      <w:r>
        <w:t> ?</w:t>
      </w:r>
    </w:p>
    <w:p w14:paraId="57D8656F" w14:textId="77777777" w:rsidR="007369EF" w:rsidRDefault="007369EF" w:rsidP="007369EF">
      <w:r>
        <w:t>— </w:t>
      </w:r>
      <w:r w:rsidR="0071396A">
        <w:t>Les jolies choses</w:t>
      </w:r>
      <w:r>
        <w:t xml:space="preserve"> ! </w:t>
      </w:r>
      <w:r w:rsidR="0071396A">
        <w:t>s</w:t>
      </w:r>
      <w:r>
        <w:t>’</w:t>
      </w:r>
      <w:r w:rsidR="0071396A">
        <w:t>écria la fillette</w:t>
      </w:r>
      <w:r>
        <w:t xml:space="preserve">, </w:t>
      </w:r>
      <w:r w:rsidR="0071396A">
        <w:t>enthousiasmée par deux étincelants fragments de mica</w:t>
      </w:r>
      <w:r>
        <w:t xml:space="preserve">. </w:t>
      </w:r>
      <w:r w:rsidR="0071396A">
        <w:t>Quand nous retournerons à la maison</w:t>
      </w:r>
      <w:r>
        <w:t xml:space="preserve">, </w:t>
      </w:r>
      <w:r w:rsidR="0071396A">
        <w:t>je les donnerai à mon frère Bob</w:t>
      </w:r>
      <w:r>
        <w:t>.</w:t>
      </w:r>
    </w:p>
    <w:p w14:paraId="6C55EE2B" w14:textId="77777777" w:rsidR="007369EF" w:rsidRDefault="007369EF" w:rsidP="007369EF">
      <w:r>
        <w:t>— </w:t>
      </w:r>
      <w:r w:rsidR="0071396A">
        <w:t>Tu verras bientôt de plus jolies choses</w:t>
      </w:r>
      <w:r>
        <w:t xml:space="preserve"> ! </w:t>
      </w:r>
      <w:r w:rsidR="0071396A">
        <w:t>dit l</w:t>
      </w:r>
      <w:r>
        <w:t>’</w:t>
      </w:r>
      <w:r w:rsidR="0071396A">
        <w:t>homme avec conviction</w:t>
      </w:r>
      <w:r>
        <w:t xml:space="preserve">. </w:t>
      </w:r>
      <w:r w:rsidR="0071396A">
        <w:t>Attends un peu</w:t>
      </w:r>
      <w:r>
        <w:t xml:space="preserve">. </w:t>
      </w:r>
      <w:r w:rsidR="0071396A">
        <w:t>Mais j</w:t>
      </w:r>
      <w:r>
        <w:t>’</w:t>
      </w:r>
      <w:r w:rsidR="0071396A">
        <w:t>allais te dire</w:t>
      </w:r>
      <w:r>
        <w:t xml:space="preserve">… </w:t>
      </w:r>
      <w:r w:rsidR="0071396A">
        <w:t>Tu te souviens quand nous avons quitté le fleuve</w:t>
      </w:r>
      <w:r>
        <w:t> ?</w:t>
      </w:r>
    </w:p>
    <w:p w14:paraId="638FB9A9" w14:textId="77777777" w:rsidR="007369EF" w:rsidRDefault="007369EF" w:rsidP="007369EF">
      <w:r>
        <w:t>— </w:t>
      </w:r>
      <w:r w:rsidR="0071396A">
        <w:t>Oh</w:t>
      </w:r>
      <w:r>
        <w:t xml:space="preserve"> ! </w:t>
      </w:r>
      <w:r w:rsidR="0071396A">
        <w:t>oui</w:t>
      </w:r>
      <w:r>
        <w:t>.</w:t>
      </w:r>
    </w:p>
    <w:p w14:paraId="72D2B529" w14:textId="77777777" w:rsidR="007369EF" w:rsidRDefault="007369EF" w:rsidP="007369EF">
      <w:r>
        <w:t>— </w:t>
      </w:r>
      <w:r w:rsidR="0071396A">
        <w:t>Eh bien</w:t>
      </w:r>
      <w:r>
        <w:t xml:space="preserve">, </w:t>
      </w:r>
      <w:r w:rsidR="0071396A">
        <w:t>tu comprends</w:t>
      </w:r>
      <w:r>
        <w:t xml:space="preserve">, </w:t>
      </w:r>
      <w:r w:rsidR="0071396A">
        <w:t>nous comptions en atteindre un autre</w:t>
      </w:r>
      <w:r>
        <w:t xml:space="preserve">. </w:t>
      </w:r>
      <w:r w:rsidR="0071396A">
        <w:t>Mais on s</w:t>
      </w:r>
      <w:r>
        <w:t>’</w:t>
      </w:r>
      <w:r w:rsidR="0071396A">
        <w:t>est trompé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cause de la boussole</w:t>
      </w:r>
      <w:r>
        <w:t xml:space="preserve">, </w:t>
      </w:r>
      <w:r w:rsidR="0071396A">
        <w:t>ou de la carte</w:t>
      </w:r>
      <w:r>
        <w:t xml:space="preserve">, </w:t>
      </w:r>
      <w:r w:rsidR="0071396A">
        <w:t>ou d</w:t>
      </w:r>
      <w:r>
        <w:t>’</w:t>
      </w:r>
      <w:r w:rsidR="0071396A">
        <w:t>autre chose</w:t>
      </w:r>
      <w:r>
        <w:t xml:space="preserve"> ; </w:t>
      </w:r>
      <w:r w:rsidR="0071396A">
        <w:t>il n</w:t>
      </w:r>
      <w:r>
        <w:t>’</w:t>
      </w:r>
      <w:r w:rsidR="0071396A">
        <w:t>y aura plus de fleuve</w:t>
      </w:r>
      <w:r>
        <w:t xml:space="preserve">… </w:t>
      </w:r>
      <w:r w:rsidR="0071396A">
        <w:t>Il ne nous restait plus d</w:t>
      </w:r>
      <w:r>
        <w:t>’</w:t>
      </w:r>
      <w:r w:rsidR="0071396A">
        <w:t>eau</w:t>
      </w:r>
      <w:r>
        <w:t xml:space="preserve">, </w:t>
      </w:r>
      <w:r w:rsidR="0071396A">
        <w:t>sauf une goutte pour toi</w:t>
      </w:r>
      <w:r>
        <w:t xml:space="preserve">, </w:t>
      </w:r>
      <w:r w:rsidR="0071396A">
        <w:t>et</w:t>
      </w:r>
      <w:r>
        <w:t>…</w:t>
      </w:r>
    </w:p>
    <w:p w14:paraId="0B4936C2" w14:textId="77777777" w:rsidR="007369EF" w:rsidRDefault="007369EF" w:rsidP="007369EF">
      <w:r>
        <w:t>— </w:t>
      </w:r>
      <w:r w:rsidR="0071396A">
        <w:t>Tu n</w:t>
      </w:r>
      <w:r>
        <w:t>’</w:t>
      </w:r>
      <w:r w:rsidR="0071396A">
        <w:t>as pas pu te laver</w:t>
      </w:r>
      <w:r>
        <w:t xml:space="preserve">, </w:t>
      </w:r>
      <w:r w:rsidR="0071396A">
        <w:t>interrompit sa compagne en r</w:t>
      </w:r>
      <w:r w:rsidR="0071396A">
        <w:t>e</w:t>
      </w:r>
      <w:r w:rsidR="0071396A">
        <w:t>gardant le visage barbouillé</w:t>
      </w:r>
      <w:r>
        <w:t>.</w:t>
      </w:r>
    </w:p>
    <w:p w14:paraId="6350D2A4" w14:textId="014575AC" w:rsidR="007369EF" w:rsidRDefault="007369EF" w:rsidP="007369EF">
      <w:r>
        <w:lastRenderedPageBreak/>
        <w:t>— </w:t>
      </w:r>
      <w:r w:rsidR="0071396A">
        <w:t>Non</w:t>
      </w:r>
      <w:r>
        <w:t xml:space="preserve">, </w:t>
      </w:r>
      <w:r w:rsidR="0071396A">
        <w:t>ni me laver ni boire</w:t>
      </w:r>
      <w:r>
        <w:t>. M. </w:t>
      </w:r>
      <w:r w:rsidR="0071396A">
        <w:t>Bender</w:t>
      </w:r>
      <w:r>
        <w:t xml:space="preserve">, </w:t>
      </w:r>
      <w:r w:rsidR="0071396A">
        <w:t>il a été le premier à partir</w:t>
      </w:r>
      <w:r>
        <w:t xml:space="preserve">, </w:t>
      </w:r>
      <w:r w:rsidR="0071396A">
        <w:t>puis l</w:t>
      </w:r>
      <w:r>
        <w:t>’</w:t>
      </w:r>
      <w:r w:rsidR="0071396A">
        <w:t>Indien Pete</w:t>
      </w:r>
      <w:r>
        <w:t xml:space="preserve">, </w:t>
      </w:r>
      <w:r w:rsidR="0071396A">
        <w:t xml:space="preserve">puis </w:t>
      </w:r>
      <w:r>
        <w:t>M</w:t>
      </w:r>
      <w:r w:rsidRPr="007369EF">
        <w:rPr>
          <w:vertAlign w:val="superscript"/>
        </w:rPr>
        <w:t>me</w:t>
      </w:r>
      <w:r>
        <w:t> </w:t>
      </w:r>
      <w:r w:rsidR="0071396A">
        <w:t>McGregor</w:t>
      </w:r>
      <w:r>
        <w:t xml:space="preserve">, </w:t>
      </w:r>
      <w:proofErr w:type="gramStart"/>
      <w:r w:rsidR="0071396A">
        <w:t>puis ensuite</w:t>
      </w:r>
      <w:proofErr w:type="gramEnd"/>
      <w:r w:rsidR="0071396A">
        <w:t xml:space="preserve"> </w:t>
      </w:r>
      <w:proofErr w:type="spellStart"/>
      <w:r w:rsidR="0071396A">
        <w:t>Jonny</w:t>
      </w:r>
      <w:proofErr w:type="spellEnd"/>
      <w:r w:rsidR="0071396A">
        <w:t xml:space="preserve"> </w:t>
      </w:r>
      <w:proofErr w:type="spellStart"/>
      <w:r w:rsidR="0071396A">
        <w:t>Hones</w:t>
      </w:r>
      <w:proofErr w:type="spellEnd"/>
      <w:r>
        <w:t xml:space="preserve">, </w:t>
      </w:r>
      <w:r w:rsidR="0071396A">
        <w:t>et enfin</w:t>
      </w:r>
      <w:r>
        <w:t xml:space="preserve">, </w:t>
      </w:r>
      <w:r w:rsidR="0071396A">
        <w:t>ma chérie</w:t>
      </w:r>
      <w:r>
        <w:t xml:space="preserve">, </w:t>
      </w:r>
      <w:r w:rsidR="0071396A">
        <w:t>ta mère</w:t>
      </w:r>
      <w:r>
        <w:t>…</w:t>
      </w:r>
    </w:p>
    <w:p w14:paraId="5E617BFE" w14:textId="77777777" w:rsidR="007369EF" w:rsidRDefault="007369EF" w:rsidP="007369EF">
      <w:r>
        <w:t>— </w:t>
      </w:r>
      <w:r w:rsidR="0071396A">
        <w:t>Alors maman aussi est morte</w:t>
      </w:r>
      <w:r>
        <w:t> ! »</w:t>
      </w:r>
      <w:r w:rsidR="0071396A">
        <w:t xml:space="preserve"> s</w:t>
      </w:r>
      <w:r>
        <w:t>’</w:t>
      </w:r>
      <w:r w:rsidR="0071396A">
        <w:t>écria la petite fille</w:t>
      </w:r>
      <w:r>
        <w:t>.</w:t>
      </w:r>
    </w:p>
    <w:p w14:paraId="63B5D2EB" w14:textId="77777777" w:rsidR="007369EF" w:rsidRDefault="0071396A" w:rsidP="007369EF">
      <w:r>
        <w:t>Elle cacha son visage dans son tablier et elle éclata en sa</w:t>
      </w:r>
      <w:r>
        <w:t>n</w:t>
      </w:r>
      <w:r>
        <w:t>glots</w:t>
      </w:r>
      <w:r w:rsidR="007369EF">
        <w:t>.</w:t>
      </w:r>
    </w:p>
    <w:p w14:paraId="565DA46E" w14:textId="77777777" w:rsidR="007369EF" w:rsidRDefault="007369EF" w:rsidP="007369EF">
      <w:r>
        <w:t>« </w:t>
      </w:r>
      <w:r w:rsidR="0071396A">
        <w:t>Oui</w:t>
      </w:r>
      <w:r>
        <w:t xml:space="preserve">… </w:t>
      </w:r>
      <w:r w:rsidR="0071396A">
        <w:t>Tout le monde est mort</w:t>
      </w:r>
      <w:r>
        <w:t xml:space="preserve">, </w:t>
      </w:r>
      <w:r w:rsidR="0071396A">
        <w:t>excepté toi et moi</w:t>
      </w:r>
      <w:r>
        <w:t xml:space="preserve">. </w:t>
      </w:r>
      <w:r w:rsidR="0071396A">
        <w:t>Alors j</w:t>
      </w:r>
      <w:r>
        <w:t>’</w:t>
      </w:r>
      <w:r w:rsidR="0071396A">
        <w:t>ai pensé que nous trouverions peut-être de l</w:t>
      </w:r>
      <w:r>
        <w:t>’</w:t>
      </w:r>
      <w:r w:rsidR="0071396A">
        <w:t>eau par ici</w:t>
      </w:r>
      <w:r>
        <w:t xml:space="preserve">. </w:t>
      </w:r>
      <w:r w:rsidR="0071396A">
        <w:t>Je t</w:t>
      </w:r>
      <w:r>
        <w:t>’</w:t>
      </w:r>
      <w:r w:rsidR="0071396A">
        <w:t>ai prise sur mon épaule et je me suis mis en marche</w:t>
      </w:r>
      <w:r>
        <w:t xml:space="preserve">. </w:t>
      </w:r>
      <w:r w:rsidR="0071396A">
        <w:t>Mais notre situation ne semble pas s</w:t>
      </w:r>
      <w:r>
        <w:t>’</w:t>
      </w:r>
      <w:r w:rsidR="0071396A">
        <w:t>être améliorée</w:t>
      </w:r>
      <w:r>
        <w:t xml:space="preserve">… </w:t>
      </w:r>
      <w:r w:rsidR="0071396A">
        <w:t>Il nous reste une bien faible chance</w:t>
      </w:r>
      <w:r>
        <w:t>…</w:t>
      </w:r>
    </w:p>
    <w:p w14:paraId="1C89D4F7" w14:textId="77777777" w:rsidR="007369EF" w:rsidRDefault="007369EF" w:rsidP="007369EF">
      <w:r>
        <w:t>— </w:t>
      </w:r>
      <w:r w:rsidR="0071396A">
        <w:t>Veux-tu dire que nous aussi</w:t>
      </w:r>
      <w:r>
        <w:t xml:space="preserve">, </w:t>
      </w:r>
      <w:r w:rsidR="0071396A">
        <w:t>nous allons mourir</w:t>
      </w:r>
      <w:r>
        <w:t xml:space="preserve"> ? </w:t>
      </w:r>
      <w:r w:rsidR="0071396A">
        <w:t>d</w:t>
      </w:r>
      <w:r w:rsidR="0071396A">
        <w:t>e</w:t>
      </w:r>
      <w:r w:rsidR="0071396A">
        <w:t>manda l</w:t>
      </w:r>
      <w:r>
        <w:t>’</w:t>
      </w:r>
      <w:r w:rsidR="0071396A">
        <w:t>enfant en relevant son visage inondé de larmes</w:t>
      </w:r>
      <w:r>
        <w:t>.</w:t>
      </w:r>
    </w:p>
    <w:p w14:paraId="37C3DB7B" w14:textId="77777777" w:rsidR="007369EF" w:rsidRDefault="007369EF" w:rsidP="007369EF">
      <w:r>
        <w:t>— </w:t>
      </w:r>
      <w:r w:rsidR="0071396A">
        <w:t>Ça m</w:t>
      </w:r>
      <w:r>
        <w:t>’</w:t>
      </w:r>
      <w:r w:rsidR="0071396A">
        <w:t>en a tout l</w:t>
      </w:r>
      <w:r>
        <w:t>’</w:t>
      </w:r>
      <w:r w:rsidR="0071396A">
        <w:t>air</w:t>
      </w:r>
      <w:r>
        <w:t>.</w:t>
      </w:r>
    </w:p>
    <w:p w14:paraId="5F4B10DE" w14:textId="77777777" w:rsidR="007369EF" w:rsidRDefault="007369EF" w:rsidP="007369EF">
      <w:r>
        <w:t>— </w:t>
      </w:r>
      <w:r w:rsidR="0071396A">
        <w:t>Fallait le dire tout de suite</w:t>
      </w:r>
      <w:r>
        <w:t xml:space="preserve"> ! </w:t>
      </w:r>
      <w:r w:rsidR="0071396A">
        <w:t>s</w:t>
      </w:r>
      <w:r>
        <w:t>’</w:t>
      </w:r>
      <w:r w:rsidR="0071396A">
        <w:t>écria-t-elle avec un joyeux sourire</w:t>
      </w:r>
      <w:r>
        <w:t xml:space="preserve">. </w:t>
      </w:r>
      <w:r w:rsidR="0071396A">
        <w:t>Tu m</w:t>
      </w:r>
      <w:r>
        <w:t>’</w:t>
      </w:r>
      <w:r w:rsidR="0071396A">
        <w:t>as fait une peur</w:t>
      </w:r>
      <w:r>
        <w:t xml:space="preserve"> ! </w:t>
      </w:r>
      <w:r w:rsidR="0071396A">
        <w:t>Mais</w:t>
      </w:r>
      <w:r>
        <w:t xml:space="preserve">, </w:t>
      </w:r>
      <w:r w:rsidR="0071396A">
        <w:t>puisque nous allons mo</w:t>
      </w:r>
      <w:r w:rsidR="0071396A">
        <w:t>u</w:t>
      </w:r>
      <w:r w:rsidR="0071396A">
        <w:t>rir</w:t>
      </w:r>
      <w:r>
        <w:t xml:space="preserve">, </w:t>
      </w:r>
      <w:r w:rsidR="0071396A">
        <w:t>nous allons retrouver maman</w:t>
      </w:r>
      <w:r>
        <w:t>.</w:t>
      </w:r>
    </w:p>
    <w:p w14:paraId="052748A1" w14:textId="77777777" w:rsidR="007369EF" w:rsidRDefault="007369EF" w:rsidP="007369EF">
      <w:r>
        <w:t>— </w:t>
      </w:r>
      <w:r w:rsidR="0071396A">
        <w:t>Tu la retrouveras</w:t>
      </w:r>
      <w:r>
        <w:t> !</w:t>
      </w:r>
    </w:p>
    <w:p w14:paraId="356227B1" w14:textId="77777777" w:rsidR="007369EF" w:rsidRDefault="007369EF" w:rsidP="007369EF">
      <w:r>
        <w:t>— </w:t>
      </w:r>
      <w:r w:rsidR="0071396A">
        <w:t>Toi aussi</w:t>
      </w:r>
      <w:r>
        <w:t xml:space="preserve">. </w:t>
      </w:r>
      <w:r w:rsidR="0071396A">
        <w:t>Je vais lui dire comme tu as été bon</w:t>
      </w:r>
      <w:r>
        <w:t xml:space="preserve">. </w:t>
      </w:r>
      <w:r w:rsidR="0071396A">
        <w:t>Je parie que maman nous attend à la porte du Ciel avec une grosse cr</w:t>
      </w:r>
      <w:r w:rsidR="0071396A">
        <w:t>u</w:t>
      </w:r>
      <w:r w:rsidR="0071396A">
        <w:t>che pleine d</w:t>
      </w:r>
      <w:r>
        <w:t>’</w:t>
      </w:r>
      <w:r w:rsidR="0071396A">
        <w:t>eau et un tas de galettes de sarrasin toutes chaudes et rôties des deux côtés comme nous les aimons</w:t>
      </w:r>
      <w:r>
        <w:t xml:space="preserve">, </w:t>
      </w:r>
      <w:r w:rsidR="0071396A">
        <w:t>Bob et moi</w:t>
      </w:r>
      <w:r>
        <w:t xml:space="preserve">. </w:t>
      </w:r>
      <w:r w:rsidR="0071396A">
        <w:t>Ce sera long encore</w:t>
      </w:r>
      <w:r>
        <w:t> ?</w:t>
      </w:r>
    </w:p>
    <w:p w14:paraId="2D4852EF" w14:textId="4F1A0C99" w:rsidR="007369EF" w:rsidRDefault="007369EF" w:rsidP="007369EF">
      <w:r>
        <w:t>— </w:t>
      </w:r>
      <w:r w:rsidR="0071396A">
        <w:t>Je ne sais pas</w:t>
      </w:r>
      <w:r>
        <w:t xml:space="preserve">… </w:t>
      </w:r>
      <w:r w:rsidR="0071396A">
        <w:t>Pas trop</w:t>
      </w:r>
      <w:r>
        <w:t>. »</w:t>
      </w:r>
    </w:p>
    <w:p w14:paraId="4B4AAC70" w14:textId="77777777" w:rsidR="007369EF" w:rsidRDefault="0071396A" w:rsidP="007369EF">
      <w:r>
        <w:t>Les yeux de l</w:t>
      </w:r>
      <w:r w:rsidR="007369EF">
        <w:t>’</w:t>
      </w:r>
      <w:r>
        <w:t>homme étaient fixés à l</w:t>
      </w:r>
      <w:r w:rsidR="007369EF">
        <w:t>’</w:t>
      </w:r>
      <w:r>
        <w:t>horizon nord</w:t>
      </w:r>
      <w:r w:rsidR="007369EF">
        <w:t xml:space="preserve">. </w:t>
      </w:r>
      <w:r>
        <w:t>Sous la voûte bleue du ciel avaient apparu trois petites taches</w:t>
      </w:r>
      <w:r w:rsidR="007369EF">
        <w:t xml:space="preserve">. </w:t>
      </w:r>
      <w:r>
        <w:t>D</w:t>
      </w:r>
      <w:r w:rsidR="007369EF">
        <w:t>’</w:t>
      </w:r>
      <w:r>
        <w:t>instant en instant</w:t>
      </w:r>
      <w:r w:rsidR="007369EF">
        <w:t xml:space="preserve">, </w:t>
      </w:r>
      <w:r>
        <w:t>elles grossissaient</w:t>
      </w:r>
      <w:r w:rsidR="007369EF">
        <w:t xml:space="preserve">. </w:t>
      </w:r>
      <w:r>
        <w:t xml:space="preserve">Bientôt il put </w:t>
      </w:r>
      <w:r>
        <w:lastRenderedPageBreak/>
        <w:t>distinguer trois gros oiseaux bruns</w:t>
      </w:r>
      <w:r w:rsidR="007369EF">
        <w:t xml:space="preserve">. </w:t>
      </w:r>
      <w:r>
        <w:t>Ils décrivirent des cercles au-dessus de leur tête</w:t>
      </w:r>
      <w:r w:rsidR="007369EF">
        <w:t xml:space="preserve">, </w:t>
      </w:r>
      <w:r>
        <w:t>puis ils se posèrent sur la corniche au-dessus d</w:t>
      </w:r>
      <w:r w:rsidR="007369EF">
        <w:t>’</w:t>
      </w:r>
      <w:r>
        <w:t>eux</w:t>
      </w:r>
      <w:r w:rsidR="007369EF">
        <w:t xml:space="preserve">. </w:t>
      </w:r>
      <w:r>
        <w:t>C</w:t>
      </w:r>
      <w:r w:rsidR="007369EF">
        <w:t>’</w:t>
      </w:r>
      <w:r>
        <w:t>étaient des busards</w:t>
      </w:r>
      <w:r w:rsidR="007369EF">
        <w:t xml:space="preserve">. </w:t>
      </w:r>
      <w:r>
        <w:t>La présence de ces vautours de l</w:t>
      </w:r>
      <w:r w:rsidR="007369EF">
        <w:t>’</w:t>
      </w:r>
      <w:r>
        <w:t>ouest présageait la mort</w:t>
      </w:r>
      <w:r w:rsidR="007369EF">
        <w:t>.</w:t>
      </w:r>
    </w:p>
    <w:p w14:paraId="6F03A1E6" w14:textId="77777777" w:rsidR="007369EF" w:rsidRDefault="007369EF" w:rsidP="007369EF">
      <w:r>
        <w:t>« </w:t>
      </w:r>
      <w:r w:rsidR="0071396A">
        <w:t>Des poules</w:t>
      </w:r>
      <w:r>
        <w:t> ! »</w:t>
      </w:r>
      <w:r w:rsidR="0071396A">
        <w:t xml:space="preserve"> s</w:t>
      </w:r>
      <w:r>
        <w:t>’</w:t>
      </w:r>
      <w:r w:rsidR="0071396A">
        <w:t>écria la fillette avec joie en montrant du doigt les oiseaux de mauvais augure</w:t>
      </w:r>
      <w:r>
        <w:t>.</w:t>
      </w:r>
    </w:p>
    <w:p w14:paraId="7DEB06AB" w14:textId="77777777" w:rsidR="007369EF" w:rsidRDefault="0071396A" w:rsidP="007369EF">
      <w:r>
        <w:t>Elle frappa dans ses mains pour les faire s</w:t>
      </w:r>
      <w:r w:rsidR="007369EF">
        <w:t>’</w:t>
      </w:r>
      <w:r>
        <w:t>envoler</w:t>
      </w:r>
      <w:r w:rsidR="007369EF">
        <w:t>.</w:t>
      </w:r>
    </w:p>
    <w:p w14:paraId="0E2A9FA9" w14:textId="77777777" w:rsidR="007369EF" w:rsidRDefault="007369EF" w:rsidP="007369EF">
      <w:r>
        <w:t>« </w:t>
      </w:r>
      <w:r w:rsidR="0071396A">
        <w:t>Dis</w:t>
      </w:r>
      <w:r>
        <w:t xml:space="preserve">, </w:t>
      </w:r>
      <w:r w:rsidR="0071396A">
        <w:t>c</w:t>
      </w:r>
      <w:r>
        <w:t>’</w:t>
      </w:r>
      <w:r w:rsidR="0071396A">
        <w:t>est le Bon Dieu qui a fait ce pays</w:t>
      </w:r>
      <w:r>
        <w:t> ?</w:t>
      </w:r>
    </w:p>
    <w:p w14:paraId="5845B8F2" w14:textId="77777777" w:rsidR="007369EF" w:rsidRDefault="007369EF" w:rsidP="007369EF">
      <w:r>
        <w:t>— </w:t>
      </w:r>
      <w:r w:rsidR="0071396A">
        <w:t>Bien sûr</w:t>
      </w:r>
      <w:r>
        <w:t xml:space="preserve"> ! </w:t>
      </w:r>
      <w:r w:rsidR="0071396A">
        <w:t>répondit son compagnon</w:t>
      </w:r>
      <w:r>
        <w:t xml:space="preserve">, </w:t>
      </w:r>
      <w:r w:rsidR="0071396A">
        <w:t>surpris par cette que</w:t>
      </w:r>
      <w:r w:rsidR="0071396A">
        <w:t>s</w:t>
      </w:r>
      <w:r w:rsidR="0071396A">
        <w:t>tion</w:t>
      </w:r>
      <w:r>
        <w:t>.</w:t>
      </w:r>
    </w:p>
    <w:p w14:paraId="56C214D3" w14:textId="77777777" w:rsidR="007369EF" w:rsidRDefault="007369EF" w:rsidP="007369EF">
      <w:r>
        <w:t>— </w:t>
      </w:r>
      <w:r w:rsidR="0071396A">
        <w:t>Il a fait l</w:t>
      </w:r>
      <w:r>
        <w:t>’</w:t>
      </w:r>
      <w:r w:rsidR="0071396A">
        <w:t>Illinois et il a fait le Missouri</w:t>
      </w:r>
      <w:r>
        <w:t xml:space="preserve">, </w:t>
      </w:r>
      <w:r w:rsidR="0071396A">
        <w:t>mais cette partie-ci</w:t>
      </w:r>
      <w:r>
        <w:t xml:space="preserve">, </w:t>
      </w:r>
      <w:r w:rsidR="0071396A">
        <w:t>ce doit être un autre qui l</w:t>
      </w:r>
      <w:r>
        <w:t>’</w:t>
      </w:r>
      <w:r w:rsidR="0071396A">
        <w:t>a faite</w:t>
      </w:r>
      <w:r>
        <w:t xml:space="preserve"> : </w:t>
      </w:r>
      <w:r w:rsidR="0071396A">
        <w:t>ce n</w:t>
      </w:r>
      <w:r>
        <w:t>’</w:t>
      </w:r>
      <w:r w:rsidR="0071396A">
        <w:t>est pas si bien que le reste</w:t>
      </w:r>
      <w:r>
        <w:t xml:space="preserve">. </w:t>
      </w:r>
      <w:r w:rsidR="0071396A">
        <w:t>On a oublié l</w:t>
      </w:r>
      <w:r>
        <w:t>’</w:t>
      </w:r>
      <w:r w:rsidR="0071396A">
        <w:t>eau et les arbres</w:t>
      </w:r>
      <w:r>
        <w:t>.</w:t>
      </w:r>
    </w:p>
    <w:p w14:paraId="6B5BEFFB" w14:textId="77777777" w:rsidR="007369EF" w:rsidRDefault="007369EF" w:rsidP="007369EF">
      <w:r>
        <w:t>— </w:t>
      </w:r>
      <w:r w:rsidR="0071396A">
        <w:t>Si tu faisais ta prière</w:t>
      </w:r>
      <w:r>
        <w:t xml:space="preserve"> ? </w:t>
      </w:r>
      <w:r w:rsidR="0071396A">
        <w:t>proposa timidement l</w:t>
      </w:r>
      <w:r>
        <w:t>’</w:t>
      </w:r>
      <w:r w:rsidR="0071396A">
        <w:t>homme</w:t>
      </w:r>
      <w:r>
        <w:t>.</w:t>
      </w:r>
    </w:p>
    <w:p w14:paraId="78F0346B" w14:textId="77777777" w:rsidR="007369EF" w:rsidRDefault="007369EF" w:rsidP="007369EF">
      <w:r>
        <w:t>— </w:t>
      </w:r>
      <w:r w:rsidR="0071396A">
        <w:t>Ce n</w:t>
      </w:r>
      <w:r>
        <w:t>’</w:t>
      </w:r>
      <w:r w:rsidR="0071396A">
        <w:t>est pas encore la nuit</w:t>
      </w:r>
      <w:r>
        <w:t xml:space="preserve">, </w:t>
      </w:r>
      <w:r w:rsidR="0071396A">
        <w:t>répondit-elle</w:t>
      </w:r>
      <w:r>
        <w:t>.</w:t>
      </w:r>
    </w:p>
    <w:p w14:paraId="5B08A269" w14:textId="77777777" w:rsidR="007369EF" w:rsidRDefault="007369EF" w:rsidP="007369EF">
      <w:r>
        <w:t>— </w:t>
      </w:r>
      <w:r w:rsidR="0071396A">
        <w:t>Ça fait rien</w:t>
      </w:r>
      <w:r>
        <w:t xml:space="preserve">. </w:t>
      </w:r>
      <w:r w:rsidR="0071396A">
        <w:t>Ce n</w:t>
      </w:r>
      <w:r>
        <w:t>’</w:t>
      </w:r>
      <w:r w:rsidR="0071396A">
        <w:t>est pas tout à fait dans les règles</w:t>
      </w:r>
      <w:r>
        <w:t xml:space="preserve">, </w:t>
      </w:r>
      <w:r w:rsidR="0071396A">
        <w:t>mais il ne t</w:t>
      </w:r>
      <w:r>
        <w:t>’</w:t>
      </w:r>
      <w:r w:rsidR="0071396A">
        <w:t>en voudra pas pour ça</w:t>
      </w:r>
      <w:r>
        <w:t xml:space="preserve">, </w:t>
      </w:r>
      <w:r w:rsidR="0071396A">
        <w:t>tu peux être sûre</w:t>
      </w:r>
      <w:r>
        <w:t xml:space="preserve">. </w:t>
      </w:r>
      <w:r w:rsidR="0071396A">
        <w:t>Répète les prières que tu avais coutume de dire chaque soir dans le chariot quand nous étions dans les plaines</w:t>
      </w:r>
      <w:r>
        <w:t>.</w:t>
      </w:r>
    </w:p>
    <w:p w14:paraId="6A3386CB" w14:textId="77777777" w:rsidR="007369EF" w:rsidRDefault="007369EF" w:rsidP="007369EF">
      <w:r>
        <w:t>— </w:t>
      </w:r>
      <w:r w:rsidR="0071396A">
        <w:t>Pourquoi tu ne fais pas aussi tes prières</w:t>
      </w:r>
      <w:r>
        <w:t xml:space="preserve"> ? </w:t>
      </w:r>
      <w:r w:rsidR="0071396A">
        <w:t>demanda l</w:t>
      </w:r>
      <w:r>
        <w:t>’</w:t>
      </w:r>
      <w:r w:rsidR="0071396A">
        <w:t>enfant</w:t>
      </w:r>
      <w:r>
        <w:t xml:space="preserve">, </w:t>
      </w:r>
      <w:r w:rsidR="0071396A">
        <w:t>l</w:t>
      </w:r>
      <w:r>
        <w:t>’</w:t>
      </w:r>
      <w:r w:rsidR="0071396A">
        <w:t>air étonné</w:t>
      </w:r>
      <w:r>
        <w:t>.</w:t>
      </w:r>
    </w:p>
    <w:p w14:paraId="51219D9F" w14:textId="77777777" w:rsidR="007369EF" w:rsidRDefault="007369EF" w:rsidP="007369EF">
      <w:r>
        <w:t>— </w:t>
      </w:r>
      <w:r w:rsidR="0071396A">
        <w:t>Je les ai oubliées</w:t>
      </w:r>
      <w:r>
        <w:t xml:space="preserve">, </w:t>
      </w:r>
      <w:r w:rsidR="0071396A">
        <w:t>répondit-il</w:t>
      </w:r>
      <w:r>
        <w:t xml:space="preserve">. </w:t>
      </w:r>
      <w:r w:rsidR="0071396A">
        <w:t>Je ne les ai pas dites depuis le temps que je n</w:t>
      </w:r>
      <w:r>
        <w:t>’</w:t>
      </w:r>
      <w:r w:rsidR="0071396A">
        <w:t>étais pas plus haut que la moitié de ce fusil</w:t>
      </w:r>
      <w:r>
        <w:t xml:space="preserve">. </w:t>
      </w:r>
      <w:r w:rsidR="0071396A">
        <w:t>Mais il n</w:t>
      </w:r>
      <w:r>
        <w:t>’</w:t>
      </w:r>
      <w:r w:rsidR="0071396A">
        <w:t>est jamais trop tard</w:t>
      </w:r>
      <w:r>
        <w:t xml:space="preserve">. </w:t>
      </w:r>
      <w:r w:rsidR="0071396A">
        <w:t>Récite tes prières tout haut</w:t>
      </w:r>
      <w:r>
        <w:t xml:space="preserve">, </w:t>
      </w:r>
      <w:r w:rsidR="0071396A">
        <w:t>je les redirai après toi</w:t>
      </w:r>
      <w:r>
        <w:t>.</w:t>
      </w:r>
    </w:p>
    <w:p w14:paraId="7FD48102" w14:textId="77777777" w:rsidR="00022874" w:rsidRDefault="00022874" w:rsidP="00022874">
      <w:pPr>
        <w:ind w:firstLine="0"/>
        <w:jc w:val="center"/>
      </w:pPr>
      <w:r>
        <w:lastRenderedPageBreak/>
        <w:fldChar w:fldCharType="begin"/>
      </w:r>
      <w:r>
        <w:instrText xml:space="preserve">INCLUDEPICTURE "../Une%20étude%20en%20rouge2-1_fichiers/stud-14.gif" \* MERGEFORMATINET </w:instrText>
      </w:r>
      <w:r>
        <w:fldChar w:fldCharType="separate"/>
      </w:r>
      <w:r>
        <w:pict w14:anchorId="74C334FB">
          <v:shape id="_x0000_i1069" type="#_x0000_t75" alt="Richard Gutschmidt, 1902" style="width:202.25pt;height:264.2pt">
            <v:imagedata r:id="rId36" r:href="rId37"/>
          </v:shape>
        </w:pict>
      </w:r>
      <w:r>
        <w:fldChar w:fldCharType="end"/>
      </w:r>
    </w:p>
    <w:p w14:paraId="5AB784B7" w14:textId="55C7129B" w:rsidR="007369EF" w:rsidRDefault="007369EF" w:rsidP="007369EF">
      <w:r>
        <w:t>— </w:t>
      </w:r>
      <w:r w:rsidR="0071396A">
        <w:t>Alors tu vas te mettre à genoux</w:t>
      </w:r>
      <w:r>
        <w:t xml:space="preserve">, </w:t>
      </w:r>
      <w:r w:rsidR="0071396A">
        <w:t>dit-elle en étendant le châle sur le sol</w:t>
      </w:r>
      <w:r>
        <w:t xml:space="preserve">. </w:t>
      </w:r>
      <w:r w:rsidR="0071396A">
        <w:t>Croise tes doigts comme ceci</w:t>
      </w:r>
      <w:r>
        <w:t xml:space="preserve">. </w:t>
      </w:r>
      <w:r w:rsidR="0071396A">
        <w:t>On se sent mei</w:t>
      </w:r>
      <w:r w:rsidR="0071396A">
        <w:t>l</w:t>
      </w:r>
      <w:r w:rsidR="0071396A">
        <w:t>leur</w:t>
      </w:r>
      <w:r>
        <w:t xml:space="preserve">, </w:t>
      </w:r>
      <w:r w:rsidR="0071396A">
        <w:t>les mains jointes</w:t>
      </w:r>
      <w:r>
        <w:t>. »</w:t>
      </w:r>
    </w:p>
    <w:p w14:paraId="1368E17A" w14:textId="77777777" w:rsidR="007369EF" w:rsidRDefault="0071396A" w:rsidP="007369EF">
      <w:r>
        <w:t>Cette scène n</w:t>
      </w:r>
      <w:r w:rsidR="007369EF">
        <w:t>’</w:t>
      </w:r>
      <w:r>
        <w:t>avait nul besoin d</w:t>
      </w:r>
      <w:r w:rsidR="007369EF">
        <w:t>’</w:t>
      </w:r>
      <w:r>
        <w:t>avoir eu des busards comme témoins pour être extraordinaire</w:t>
      </w:r>
      <w:r w:rsidR="007369EF">
        <w:t xml:space="preserve">. </w:t>
      </w:r>
      <w:r>
        <w:t>Les deux errants</w:t>
      </w:r>
      <w:r w:rsidR="007369EF">
        <w:t xml:space="preserve">, </w:t>
      </w:r>
      <w:r>
        <w:t>la petite e</w:t>
      </w:r>
      <w:r>
        <w:t>n</w:t>
      </w:r>
      <w:r>
        <w:t>fant babillant et le rude aventurier</w:t>
      </w:r>
      <w:r w:rsidR="007369EF">
        <w:t xml:space="preserve">, </w:t>
      </w:r>
      <w:r>
        <w:t>étaient agenouillés côte à côte sur le châle étroit</w:t>
      </w:r>
      <w:r w:rsidR="007369EF">
        <w:t xml:space="preserve">. </w:t>
      </w:r>
      <w:r>
        <w:t>La frimousse joufflue et le visage ang</w:t>
      </w:r>
      <w:r>
        <w:t>u</w:t>
      </w:r>
      <w:r>
        <w:t>leux étaient tournés vers le ciel sans nuages pour implorer l</w:t>
      </w:r>
      <w:r w:rsidR="007369EF">
        <w:t>’</w:t>
      </w:r>
      <w:r>
        <w:t>Être terr</w:t>
      </w:r>
      <w:r>
        <w:t>i</w:t>
      </w:r>
      <w:r>
        <w:t>ble avec lequel ils se trouvaient face à face</w:t>
      </w:r>
      <w:r w:rsidR="007369EF">
        <w:t xml:space="preserve">. </w:t>
      </w:r>
      <w:r>
        <w:t>Deux voix</w:t>
      </w:r>
      <w:r w:rsidR="007369EF">
        <w:t xml:space="preserve">, </w:t>
      </w:r>
      <w:r>
        <w:t>l</w:t>
      </w:r>
      <w:r w:rsidR="007369EF">
        <w:t>’</w:t>
      </w:r>
      <w:r>
        <w:t>une faible et claire</w:t>
      </w:r>
      <w:r w:rsidR="007369EF">
        <w:t xml:space="preserve">, </w:t>
      </w:r>
      <w:r>
        <w:t>l</w:t>
      </w:r>
      <w:r w:rsidR="007369EF">
        <w:t>’</w:t>
      </w:r>
      <w:r>
        <w:t>autre grave et rauque</w:t>
      </w:r>
      <w:r w:rsidR="007369EF">
        <w:t xml:space="preserve">, </w:t>
      </w:r>
      <w:r>
        <w:t>s</w:t>
      </w:r>
      <w:r w:rsidR="007369EF">
        <w:t>’</w:t>
      </w:r>
      <w:r>
        <w:t>unissaient pour demander la grâce et le pardon divins</w:t>
      </w:r>
      <w:r w:rsidR="007369EF">
        <w:t xml:space="preserve">. </w:t>
      </w:r>
      <w:r>
        <w:t>La prière finie</w:t>
      </w:r>
      <w:r w:rsidR="007369EF">
        <w:t xml:space="preserve">, </w:t>
      </w:r>
      <w:r>
        <w:t>ils repr</w:t>
      </w:r>
      <w:r>
        <w:t>i</w:t>
      </w:r>
      <w:r>
        <w:t>rent leur place à l</w:t>
      </w:r>
      <w:r w:rsidR="007369EF">
        <w:t>’</w:t>
      </w:r>
      <w:r>
        <w:t>abri de la grosse pierre</w:t>
      </w:r>
      <w:r w:rsidR="007369EF">
        <w:t xml:space="preserve">. </w:t>
      </w:r>
      <w:r>
        <w:t>La petite fille blottie contre la large poitrine de son protecteur</w:t>
      </w:r>
      <w:r w:rsidR="007369EF">
        <w:t xml:space="preserve">, </w:t>
      </w:r>
      <w:r>
        <w:t>s</w:t>
      </w:r>
      <w:r w:rsidR="007369EF">
        <w:t>’</w:t>
      </w:r>
      <w:r>
        <w:t>assoupit</w:t>
      </w:r>
      <w:r w:rsidR="007369EF">
        <w:t xml:space="preserve">. </w:t>
      </w:r>
      <w:r>
        <w:t>Il veilla sur le sommeil pe</w:t>
      </w:r>
      <w:r>
        <w:t>n</w:t>
      </w:r>
      <w:r>
        <w:t>dant quelque temps</w:t>
      </w:r>
      <w:r w:rsidR="007369EF">
        <w:t xml:space="preserve">. </w:t>
      </w:r>
      <w:proofErr w:type="spellStart"/>
      <w:r>
        <w:t>A</w:t>
      </w:r>
      <w:proofErr w:type="spellEnd"/>
      <w:r>
        <w:t xml:space="preserve"> la fin la nature reprit ses droits</w:t>
      </w:r>
      <w:r w:rsidR="007369EF">
        <w:t xml:space="preserve"> : </w:t>
      </w:r>
      <w:r>
        <w:t>il ne s</w:t>
      </w:r>
      <w:r w:rsidR="007369EF">
        <w:t>’</w:t>
      </w:r>
      <w:r>
        <w:t>était accordé ni repos ni sommeil depuis trois jours et trois nuits</w:t>
      </w:r>
      <w:r w:rsidR="007369EF">
        <w:t xml:space="preserve"> ; </w:t>
      </w:r>
      <w:r>
        <w:t>ses paupières descendirent lentement sur ses yeux fatigués et la tête s</w:t>
      </w:r>
      <w:r w:rsidR="007369EF">
        <w:t>’</w:t>
      </w:r>
      <w:r>
        <w:t>inclina de plus en plus sur sa po</w:t>
      </w:r>
      <w:r>
        <w:t>i</w:t>
      </w:r>
      <w:r>
        <w:t>trine</w:t>
      </w:r>
      <w:r w:rsidR="007369EF">
        <w:t xml:space="preserve"> ; </w:t>
      </w:r>
      <w:r>
        <w:t>la barbe griso</w:t>
      </w:r>
      <w:r>
        <w:t>n</w:t>
      </w:r>
      <w:r>
        <w:t xml:space="preserve">nante se mêla </w:t>
      </w:r>
      <w:r>
        <w:lastRenderedPageBreak/>
        <w:t>aux cheveux dorés</w:t>
      </w:r>
      <w:r w:rsidR="007369EF">
        <w:t xml:space="preserve"> ; </w:t>
      </w:r>
      <w:r>
        <w:t>il s</w:t>
      </w:r>
      <w:r w:rsidR="007369EF">
        <w:t>’</w:t>
      </w:r>
      <w:r>
        <w:t>endormit à son tour</w:t>
      </w:r>
      <w:r w:rsidR="007369EF">
        <w:t xml:space="preserve">, </w:t>
      </w:r>
      <w:r>
        <w:t>du même sommeil que sa petite comp</w:t>
      </w:r>
      <w:r>
        <w:t>a</w:t>
      </w:r>
      <w:r>
        <w:t>gne</w:t>
      </w:r>
      <w:r w:rsidR="007369EF">
        <w:t xml:space="preserve">, </w:t>
      </w:r>
      <w:r>
        <w:t>profond et sans rêves</w:t>
      </w:r>
      <w:r w:rsidR="007369EF">
        <w:t>.</w:t>
      </w:r>
    </w:p>
    <w:p w14:paraId="1CC1D224" w14:textId="77777777" w:rsidR="007369EF" w:rsidRDefault="0071396A" w:rsidP="007369EF">
      <w:r>
        <w:t>S</w:t>
      </w:r>
      <w:r w:rsidR="007369EF">
        <w:t>’</w:t>
      </w:r>
      <w:r>
        <w:t>il était resté éveillé une demi-heure de plus</w:t>
      </w:r>
      <w:r w:rsidR="007369EF">
        <w:t xml:space="preserve">, </w:t>
      </w:r>
      <w:r>
        <w:t>il aurait vu un spectacle inattendu</w:t>
      </w:r>
      <w:r w:rsidR="007369EF">
        <w:t xml:space="preserve">. </w:t>
      </w:r>
      <w:r>
        <w:t>Au loin</w:t>
      </w:r>
      <w:r w:rsidR="007369EF">
        <w:t xml:space="preserve">, </w:t>
      </w:r>
      <w:r>
        <w:t>tout à l</w:t>
      </w:r>
      <w:r w:rsidR="007369EF">
        <w:t>’</w:t>
      </w:r>
      <w:r>
        <w:t>extrémité de la plaine salée</w:t>
      </w:r>
      <w:r w:rsidR="007369EF">
        <w:t xml:space="preserve">, </w:t>
      </w:r>
      <w:r>
        <w:t>à peine distinct du brouillard</w:t>
      </w:r>
      <w:r w:rsidR="007369EF">
        <w:t xml:space="preserve">, </w:t>
      </w:r>
      <w:r>
        <w:t>un nuage de poussière s</w:t>
      </w:r>
      <w:r w:rsidR="007369EF">
        <w:t>’</w:t>
      </w:r>
      <w:r>
        <w:t>éleva et grandit peu à peu</w:t>
      </w:r>
      <w:r w:rsidR="007369EF">
        <w:t xml:space="preserve">. </w:t>
      </w:r>
      <w:r>
        <w:t>Seul un grand nombre d</w:t>
      </w:r>
      <w:r w:rsidR="007369EF">
        <w:t>’</w:t>
      </w:r>
      <w:r>
        <w:t>être en mouvement pouvait en soulever un semblable</w:t>
      </w:r>
      <w:r w:rsidR="007369EF">
        <w:t xml:space="preserve">. </w:t>
      </w:r>
      <w:r>
        <w:t>Il aurait pu s</w:t>
      </w:r>
      <w:r w:rsidR="007369EF">
        <w:t>’</w:t>
      </w:r>
      <w:r>
        <w:t>agir d</w:t>
      </w:r>
      <w:r w:rsidR="007369EF">
        <w:t>’</w:t>
      </w:r>
      <w:r>
        <w:t>un de ces énormes troupeaux de bisons qui broutent les pra</w:t>
      </w:r>
      <w:r>
        <w:t>i</w:t>
      </w:r>
      <w:r>
        <w:t>ries</w:t>
      </w:r>
      <w:r w:rsidR="007369EF">
        <w:t xml:space="preserve">. </w:t>
      </w:r>
      <w:r>
        <w:t>Mais le lieu était par trop aride pour qu</w:t>
      </w:r>
      <w:r w:rsidR="007369EF">
        <w:t>’</w:t>
      </w:r>
      <w:r>
        <w:t>il en pût être que</w:t>
      </w:r>
      <w:r>
        <w:t>s</w:t>
      </w:r>
      <w:r>
        <w:t>tion</w:t>
      </w:r>
      <w:r w:rsidR="007369EF">
        <w:t xml:space="preserve">. </w:t>
      </w:r>
      <w:r>
        <w:t>Quand le tourbillon de poussière se rapprocha du rocher solitaire où dormaient nos deux voyageurs égarés</w:t>
      </w:r>
      <w:r w:rsidR="007369EF">
        <w:t xml:space="preserve">, </w:t>
      </w:r>
      <w:r>
        <w:t>il laissa e</w:t>
      </w:r>
      <w:r>
        <w:t>n</w:t>
      </w:r>
      <w:r>
        <w:t>trevoir des ch</w:t>
      </w:r>
      <w:r>
        <w:t>a</w:t>
      </w:r>
      <w:r>
        <w:t>riots couverts de toile et des cavaliers armés</w:t>
      </w:r>
      <w:r w:rsidR="007369EF">
        <w:t xml:space="preserve">. </w:t>
      </w:r>
      <w:r>
        <w:t>C</w:t>
      </w:r>
      <w:r w:rsidR="007369EF">
        <w:t>’</w:t>
      </w:r>
      <w:r>
        <w:t>était une grande caravane en route vers l</w:t>
      </w:r>
      <w:r w:rsidR="007369EF">
        <w:t>’</w:t>
      </w:r>
      <w:r>
        <w:t>ouest</w:t>
      </w:r>
      <w:r w:rsidR="007369EF">
        <w:t xml:space="preserve">. </w:t>
      </w:r>
      <w:r>
        <w:t>Et quelle c</w:t>
      </w:r>
      <w:r>
        <w:t>a</w:t>
      </w:r>
      <w:r>
        <w:t>ravane</w:t>
      </w:r>
      <w:r w:rsidR="007369EF">
        <w:t xml:space="preserve"> ! </w:t>
      </w:r>
      <w:r>
        <w:t>Elle se d</w:t>
      </w:r>
      <w:r>
        <w:t>é</w:t>
      </w:r>
      <w:r>
        <w:t>ployait du pied des montagnes jusque par-delà l</w:t>
      </w:r>
      <w:r w:rsidR="007369EF">
        <w:t>’</w:t>
      </w:r>
      <w:r>
        <w:t>horizon</w:t>
      </w:r>
      <w:r w:rsidR="007369EF">
        <w:t xml:space="preserve">. </w:t>
      </w:r>
      <w:proofErr w:type="spellStart"/>
      <w:r>
        <w:t>A</w:t>
      </w:r>
      <w:proofErr w:type="spellEnd"/>
      <w:r>
        <w:t xml:space="preserve"> travers l</w:t>
      </w:r>
      <w:r w:rsidR="007369EF">
        <w:t>’</w:t>
      </w:r>
      <w:r>
        <w:t>immense plaine avançaient en déso</w:t>
      </w:r>
      <w:r>
        <w:t>r</w:t>
      </w:r>
      <w:r>
        <w:t>dre des chariots et des cha</w:t>
      </w:r>
      <w:r>
        <w:t>r</w:t>
      </w:r>
      <w:r>
        <w:t>rettes</w:t>
      </w:r>
      <w:r w:rsidR="007369EF">
        <w:t xml:space="preserve">, </w:t>
      </w:r>
      <w:r>
        <w:t>des cavaliers et des piétons</w:t>
      </w:r>
      <w:r w:rsidR="007369EF">
        <w:t xml:space="preserve">, </w:t>
      </w:r>
      <w:r>
        <w:t>d</w:t>
      </w:r>
      <w:r w:rsidR="007369EF">
        <w:t>’</w:t>
      </w:r>
      <w:r>
        <w:t>innombrables femmes qui chancelaient sous leurs fardeaux et des enfants qui trottinaient entre les chariots ou qui regardaient furtivement de dessous les bâches</w:t>
      </w:r>
      <w:r w:rsidR="007369EF">
        <w:t xml:space="preserve">. </w:t>
      </w:r>
      <w:r>
        <w:t xml:space="preserve">Ce </w:t>
      </w:r>
      <w:proofErr w:type="gramStart"/>
      <w:r>
        <w:t>n</w:t>
      </w:r>
      <w:r w:rsidR="007369EF">
        <w:t>’</w:t>
      </w:r>
      <w:r>
        <w:t>était</w:t>
      </w:r>
      <w:proofErr w:type="gramEnd"/>
      <w:r>
        <w:t xml:space="preserve"> évidemment pas des émigrants ordinaires</w:t>
      </w:r>
      <w:r w:rsidR="007369EF">
        <w:t xml:space="preserve"> ! </w:t>
      </w:r>
      <w:r>
        <w:t>Bien plutôt un peuple nomade contraint par la force des choses à se chercher une nouvelle p</w:t>
      </w:r>
      <w:r>
        <w:t>a</w:t>
      </w:r>
      <w:r>
        <w:t>trie</w:t>
      </w:r>
      <w:r w:rsidR="007369EF">
        <w:t xml:space="preserve">. </w:t>
      </w:r>
      <w:r>
        <w:t>L</w:t>
      </w:r>
      <w:r w:rsidR="007369EF">
        <w:t>’</w:t>
      </w:r>
      <w:r>
        <w:t>air résonnait de bruits de pas</w:t>
      </w:r>
      <w:r w:rsidR="007369EF">
        <w:t xml:space="preserve">, </w:t>
      </w:r>
      <w:r>
        <w:t>de grondements sourds</w:t>
      </w:r>
      <w:r w:rsidR="007369EF">
        <w:t xml:space="preserve">, </w:t>
      </w:r>
      <w:r>
        <w:t>de hennissements et de grincements de roues</w:t>
      </w:r>
      <w:r w:rsidR="007369EF">
        <w:t xml:space="preserve">. </w:t>
      </w:r>
      <w:r>
        <w:t>Tout ce tintamarre ne réussit pas à réveiller nos deux do</w:t>
      </w:r>
      <w:r>
        <w:t>r</w:t>
      </w:r>
      <w:r>
        <w:t>meurs</w:t>
      </w:r>
      <w:r w:rsidR="007369EF">
        <w:t>.</w:t>
      </w:r>
    </w:p>
    <w:p w14:paraId="7CC718DF" w14:textId="77777777" w:rsidR="007369EF" w:rsidRDefault="0071396A" w:rsidP="007369EF">
      <w:r>
        <w:t>En tête de la colonne chevauchaient une vingtaine d</w:t>
      </w:r>
      <w:r w:rsidR="007369EF">
        <w:t>’</w:t>
      </w:r>
      <w:r>
        <w:t>hommes au visage dur et sévère</w:t>
      </w:r>
      <w:r w:rsidR="007369EF">
        <w:t xml:space="preserve">, </w:t>
      </w:r>
      <w:r>
        <w:t>vêtus de gros drap et armés de fusils</w:t>
      </w:r>
      <w:r w:rsidR="007369EF">
        <w:t xml:space="preserve">. </w:t>
      </w:r>
      <w:r>
        <w:t>Pa</w:t>
      </w:r>
      <w:r>
        <w:t>r</w:t>
      </w:r>
      <w:r>
        <w:t>venus au bas du monticule</w:t>
      </w:r>
      <w:r w:rsidR="007369EF">
        <w:t xml:space="preserve">, </w:t>
      </w:r>
      <w:r>
        <w:t>ils s</w:t>
      </w:r>
      <w:r w:rsidR="007369EF">
        <w:t>’</w:t>
      </w:r>
      <w:r>
        <w:t>arrêtèrent pour tenir conseil</w:t>
      </w:r>
      <w:r w:rsidR="007369EF">
        <w:t>.</w:t>
      </w:r>
    </w:p>
    <w:p w14:paraId="3C4B01D0" w14:textId="77777777" w:rsidR="007369EF" w:rsidRDefault="007369EF" w:rsidP="007369EF">
      <w:r>
        <w:lastRenderedPageBreak/>
        <w:t>« </w:t>
      </w:r>
      <w:r w:rsidR="0071396A">
        <w:t>Les sources se trouvent à droite</w:t>
      </w:r>
      <w:r>
        <w:t xml:space="preserve">, </w:t>
      </w:r>
      <w:r w:rsidR="0071396A">
        <w:t>mes frères</w:t>
      </w:r>
      <w:r>
        <w:t xml:space="preserve">, </w:t>
      </w:r>
      <w:r w:rsidR="0071396A">
        <w:t>dit l</w:t>
      </w:r>
      <w:r>
        <w:t>’</w:t>
      </w:r>
      <w:r w:rsidR="0071396A">
        <w:t>un d</w:t>
      </w:r>
      <w:r>
        <w:t>’</w:t>
      </w:r>
      <w:r w:rsidR="0071396A">
        <w:t>eux</w:t>
      </w:r>
      <w:r>
        <w:t xml:space="preserve">, </w:t>
      </w:r>
      <w:r w:rsidR="0071396A">
        <w:t>un homme grisonnant aux lèvres fermes</w:t>
      </w:r>
      <w:r>
        <w:t xml:space="preserve">, </w:t>
      </w:r>
      <w:r w:rsidR="0071396A">
        <w:t>au visage i</w:t>
      </w:r>
      <w:r w:rsidR="0071396A">
        <w:t>m</w:t>
      </w:r>
      <w:r w:rsidR="0071396A">
        <w:t>berbe</w:t>
      </w:r>
      <w:r>
        <w:t>.</w:t>
      </w:r>
    </w:p>
    <w:p w14:paraId="78FD1523" w14:textId="77777777" w:rsidR="007369EF" w:rsidRDefault="007369EF" w:rsidP="007369EF">
      <w:r>
        <w:t>— </w:t>
      </w:r>
      <w:r w:rsidR="0071396A">
        <w:t>Prenons la droite de la Sierra Blanco pour atteindre le Rio Grande</w:t>
      </w:r>
      <w:r>
        <w:t xml:space="preserve">, </w:t>
      </w:r>
      <w:r w:rsidR="0071396A">
        <w:t>dit un autre</w:t>
      </w:r>
      <w:r>
        <w:t>.</w:t>
      </w:r>
    </w:p>
    <w:p w14:paraId="28800904" w14:textId="77777777" w:rsidR="007369EF" w:rsidRDefault="007369EF" w:rsidP="007369EF">
      <w:r>
        <w:t>— </w:t>
      </w:r>
      <w:r w:rsidR="0071396A">
        <w:t>Ne craignez pas que l</w:t>
      </w:r>
      <w:r>
        <w:t>’</w:t>
      </w:r>
      <w:r w:rsidR="0071396A">
        <w:t>eau vous manque</w:t>
      </w:r>
      <w:r>
        <w:t xml:space="preserve"> ! </w:t>
      </w:r>
      <w:r w:rsidR="0071396A">
        <w:t>cria un tro</w:t>
      </w:r>
      <w:r w:rsidR="0071396A">
        <w:t>i</w:t>
      </w:r>
      <w:r w:rsidR="0071396A">
        <w:t>sième</w:t>
      </w:r>
      <w:r>
        <w:t xml:space="preserve">. </w:t>
      </w:r>
      <w:r w:rsidR="0071396A">
        <w:t>Celui qui a pu la faire jaillir du rocher n</w:t>
      </w:r>
      <w:r>
        <w:t>’</w:t>
      </w:r>
      <w:r w:rsidR="0071396A">
        <w:t>abandonnera pas son peuple élu</w:t>
      </w:r>
      <w:r>
        <w:t>.</w:t>
      </w:r>
    </w:p>
    <w:p w14:paraId="75E021F2" w14:textId="77777777" w:rsidR="007369EF" w:rsidRDefault="007369EF" w:rsidP="007369EF">
      <w:r>
        <w:t>— </w:t>
      </w:r>
      <w:r w:rsidR="0071396A">
        <w:t>Amen</w:t>
      </w:r>
      <w:r>
        <w:t xml:space="preserve"> ! </w:t>
      </w:r>
      <w:r w:rsidR="0071396A">
        <w:t>Amen</w:t>
      </w:r>
      <w:r>
        <w:t> ! »</w:t>
      </w:r>
      <w:r w:rsidR="0071396A">
        <w:t xml:space="preserve"> répondit toute la troupe</w:t>
      </w:r>
      <w:r>
        <w:t>.</w:t>
      </w:r>
    </w:p>
    <w:p w14:paraId="6D2CF2AF" w14:textId="77777777" w:rsidR="007369EF" w:rsidRDefault="0071396A" w:rsidP="007369EF">
      <w:r>
        <w:t>Ils allaient se remettre en route</w:t>
      </w:r>
      <w:r w:rsidR="007369EF">
        <w:t xml:space="preserve">, </w:t>
      </w:r>
      <w:r>
        <w:t>quand l</w:t>
      </w:r>
      <w:r w:rsidR="007369EF">
        <w:t>’</w:t>
      </w:r>
      <w:r>
        <w:t>un des plus jeunes à la vue perçante poussa un cri</w:t>
      </w:r>
      <w:r w:rsidR="007369EF">
        <w:t xml:space="preserve"> ; </w:t>
      </w:r>
      <w:r>
        <w:t>il désigna le monticule</w:t>
      </w:r>
      <w:r w:rsidR="007369EF">
        <w:t xml:space="preserve">. </w:t>
      </w:r>
      <w:r>
        <w:t>Au sommet flottait quelque chose de rose qui ressortait sur un fond de pierre grise</w:t>
      </w:r>
      <w:r w:rsidR="007369EF">
        <w:t xml:space="preserve">. </w:t>
      </w:r>
      <w:r>
        <w:t>Ils piquèrent des deux tout en armant leurs f</w:t>
      </w:r>
      <w:r>
        <w:t>u</w:t>
      </w:r>
      <w:r>
        <w:t>sils</w:t>
      </w:r>
      <w:r w:rsidR="007369EF">
        <w:t xml:space="preserve"> ; </w:t>
      </w:r>
      <w:r>
        <w:t>d</w:t>
      </w:r>
      <w:r w:rsidR="007369EF">
        <w:t>’</w:t>
      </w:r>
      <w:r>
        <w:t>autres cavaliers se joignirent à eux</w:t>
      </w:r>
      <w:r w:rsidR="007369EF">
        <w:t xml:space="preserve">. </w:t>
      </w:r>
      <w:r>
        <w:t>L</w:t>
      </w:r>
      <w:r w:rsidR="00797133">
        <w:t>e</w:t>
      </w:r>
      <w:r>
        <w:t xml:space="preserve"> nom de </w:t>
      </w:r>
      <w:r w:rsidR="007369EF">
        <w:t>« </w:t>
      </w:r>
      <w:r>
        <w:t>Peaux Rouges</w:t>
      </w:r>
      <w:r w:rsidR="007369EF">
        <w:t> »</w:t>
      </w:r>
      <w:r>
        <w:t xml:space="preserve"> volait de bouche en bouche</w:t>
      </w:r>
      <w:r w:rsidR="007369EF">
        <w:t>.</w:t>
      </w:r>
    </w:p>
    <w:p w14:paraId="3EC90724" w14:textId="77777777" w:rsidR="007369EF" w:rsidRDefault="007369EF" w:rsidP="007369EF">
      <w:r>
        <w:t>« </w:t>
      </w:r>
      <w:r w:rsidR="0071396A">
        <w:t>Il ne peut pas y avoir d</w:t>
      </w:r>
      <w:r>
        <w:t>’</w:t>
      </w:r>
      <w:r w:rsidR="0071396A">
        <w:t>Indiens ici</w:t>
      </w:r>
      <w:r>
        <w:t xml:space="preserve">, </w:t>
      </w:r>
      <w:r w:rsidR="0071396A">
        <w:t>dit l</w:t>
      </w:r>
      <w:r>
        <w:t>’</w:t>
      </w:r>
      <w:r w:rsidR="0071396A">
        <w:t>homme âgé qui semblait être le chef</w:t>
      </w:r>
      <w:r>
        <w:t xml:space="preserve">. </w:t>
      </w:r>
      <w:r w:rsidR="0071396A">
        <w:t>Nous avons dépassé les Pawnies et nous ne rencontrerons pas d</w:t>
      </w:r>
      <w:r>
        <w:t>’</w:t>
      </w:r>
      <w:r w:rsidR="0071396A">
        <w:t>autres tribus avant les grandes montagnes</w:t>
      </w:r>
      <w:r>
        <w:t>.</w:t>
      </w:r>
    </w:p>
    <w:p w14:paraId="16FFF749" w14:textId="77777777" w:rsidR="007369EF" w:rsidRDefault="007369EF" w:rsidP="007369EF">
      <w:r>
        <w:t>— </w:t>
      </w:r>
      <w:r w:rsidR="0071396A">
        <w:t>Je vais voir</w:t>
      </w:r>
      <w:r>
        <w:t xml:space="preserve">, </w:t>
      </w:r>
      <w:r w:rsidR="0071396A">
        <w:t xml:space="preserve">frère </w:t>
      </w:r>
      <w:proofErr w:type="spellStart"/>
      <w:r w:rsidR="0071396A">
        <w:t>Stangerson</w:t>
      </w:r>
      <w:proofErr w:type="spellEnd"/>
      <w:r>
        <w:t xml:space="preserve"> ? </w:t>
      </w:r>
      <w:r w:rsidR="0071396A">
        <w:t>demanda quelqu</w:t>
      </w:r>
      <w:r>
        <w:t>’</w:t>
      </w:r>
      <w:r w:rsidR="0071396A">
        <w:t>un de la bande</w:t>
      </w:r>
      <w:r>
        <w:t>.</w:t>
      </w:r>
    </w:p>
    <w:p w14:paraId="46C7E8E0" w14:textId="77777777" w:rsidR="007369EF" w:rsidRDefault="007369EF" w:rsidP="007369EF">
      <w:r>
        <w:t>— </w:t>
      </w:r>
      <w:r w:rsidR="0071396A">
        <w:t>J</w:t>
      </w:r>
      <w:r>
        <w:t>’</w:t>
      </w:r>
      <w:r w:rsidR="0071396A">
        <w:t>irai aussi</w:t>
      </w:r>
      <w:r>
        <w:t xml:space="preserve"> ! </w:t>
      </w:r>
      <w:r w:rsidR="0071396A">
        <w:t>J</w:t>
      </w:r>
      <w:r>
        <w:t>’</w:t>
      </w:r>
      <w:r w:rsidR="0071396A">
        <w:t>irai aussi</w:t>
      </w:r>
      <w:r>
        <w:t xml:space="preserve"> ! </w:t>
      </w:r>
      <w:r w:rsidR="0071396A">
        <w:t>s</w:t>
      </w:r>
      <w:r>
        <w:t>’</w:t>
      </w:r>
      <w:r w:rsidR="0071396A">
        <w:t>écrièrent une douzaine de voix</w:t>
      </w:r>
      <w:r>
        <w:t>.</w:t>
      </w:r>
    </w:p>
    <w:p w14:paraId="22CE7719" w14:textId="77777777" w:rsidR="007369EF" w:rsidRDefault="007369EF" w:rsidP="007369EF">
      <w:r>
        <w:t>— </w:t>
      </w:r>
      <w:r w:rsidR="0071396A">
        <w:t>Descendez de cheval</w:t>
      </w:r>
      <w:r>
        <w:t xml:space="preserve"> ; </w:t>
      </w:r>
      <w:r w:rsidR="0071396A">
        <w:t>nous vous attendrons</w:t>
      </w:r>
      <w:r>
        <w:t> ! »</w:t>
      </w:r>
      <w:r w:rsidR="0071396A">
        <w:t xml:space="preserve"> répondit l</w:t>
      </w:r>
      <w:r>
        <w:t>’</w:t>
      </w:r>
      <w:r w:rsidR="0071396A">
        <w:t>homme âgé</w:t>
      </w:r>
      <w:r>
        <w:t>.</w:t>
      </w:r>
    </w:p>
    <w:p w14:paraId="707BE4E3" w14:textId="77777777" w:rsidR="007369EF" w:rsidRDefault="0071396A" w:rsidP="007369EF">
      <w:r>
        <w:t>Le temps de le dire</w:t>
      </w:r>
      <w:r w:rsidR="007369EF">
        <w:t xml:space="preserve">, </w:t>
      </w:r>
      <w:r>
        <w:t>et les jeunes gens avaient sauté à terre</w:t>
      </w:r>
      <w:r w:rsidR="007369EF">
        <w:t xml:space="preserve">, </w:t>
      </w:r>
      <w:r>
        <w:t>attaché leurs chevaux</w:t>
      </w:r>
      <w:r w:rsidR="007369EF">
        <w:t xml:space="preserve">, </w:t>
      </w:r>
      <w:r>
        <w:t>et ils s</w:t>
      </w:r>
      <w:r w:rsidR="007369EF">
        <w:t>’</w:t>
      </w:r>
      <w:r>
        <w:t>étaient mis à gravir la pente esca</w:t>
      </w:r>
      <w:r>
        <w:t>r</w:t>
      </w:r>
      <w:r>
        <w:t>pée</w:t>
      </w:r>
      <w:r w:rsidR="007369EF">
        <w:t xml:space="preserve">. </w:t>
      </w:r>
      <w:r>
        <w:t>Ils avançaient rapidement et sans bruit</w:t>
      </w:r>
      <w:r w:rsidR="007369EF">
        <w:t xml:space="preserve">, </w:t>
      </w:r>
      <w:r>
        <w:t xml:space="preserve">avec </w:t>
      </w:r>
      <w:r>
        <w:lastRenderedPageBreak/>
        <w:t>la confiance et la dextérité d</w:t>
      </w:r>
      <w:r w:rsidR="007369EF">
        <w:t>’</w:t>
      </w:r>
      <w:r>
        <w:t>éclaireurs exercés</w:t>
      </w:r>
      <w:r w:rsidR="007369EF">
        <w:t xml:space="preserve">. </w:t>
      </w:r>
      <w:r>
        <w:t>D</w:t>
      </w:r>
      <w:r w:rsidR="007369EF">
        <w:t>’</w:t>
      </w:r>
      <w:r>
        <w:t>en bas on les vit sauter de r</w:t>
      </w:r>
      <w:r>
        <w:t>o</w:t>
      </w:r>
      <w:r>
        <w:t>che en roche</w:t>
      </w:r>
      <w:r w:rsidR="007369EF">
        <w:t xml:space="preserve">, </w:t>
      </w:r>
      <w:r>
        <w:t>puis leurs silhouettes se découpèrent sous le ciel</w:t>
      </w:r>
      <w:r w:rsidR="007369EF">
        <w:t xml:space="preserve">. </w:t>
      </w:r>
      <w:r>
        <w:t>Le jeune homme qui avait donné l</w:t>
      </w:r>
      <w:r w:rsidR="007369EF">
        <w:t>’</w:t>
      </w:r>
      <w:r>
        <w:t>alarme marchait en tête</w:t>
      </w:r>
      <w:r w:rsidR="007369EF">
        <w:t xml:space="preserve">. </w:t>
      </w:r>
      <w:r>
        <w:t>Les a</w:t>
      </w:r>
      <w:r>
        <w:t>u</w:t>
      </w:r>
      <w:r>
        <w:t>tres le virent lever les bras en l</w:t>
      </w:r>
      <w:r w:rsidR="007369EF">
        <w:t>’</w:t>
      </w:r>
      <w:r>
        <w:t>air en signe de surprise et</w:t>
      </w:r>
      <w:r w:rsidR="007369EF">
        <w:t xml:space="preserve">, </w:t>
      </w:r>
      <w:r>
        <w:t>quand ils le rattrapèrent</w:t>
      </w:r>
      <w:r w:rsidR="007369EF">
        <w:t xml:space="preserve">, </w:t>
      </w:r>
      <w:r>
        <w:t>ils éprouvèrent la même sensation d</w:t>
      </w:r>
      <w:r>
        <w:t>e</w:t>
      </w:r>
      <w:r>
        <w:t>vant le tableau qui s</w:t>
      </w:r>
      <w:r w:rsidR="007369EF">
        <w:t>’</w:t>
      </w:r>
      <w:r>
        <w:t>offrait à leurs yeux</w:t>
      </w:r>
      <w:r w:rsidR="007369EF">
        <w:t>.</w:t>
      </w:r>
    </w:p>
    <w:p w14:paraId="5A89A893" w14:textId="77777777" w:rsidR="007369EF" w:rsidRDefault="0071396A" w:rsidP="007369EF">
      <w:r>
        <w:t>Sur le petit plateau qui couronnait la colline se dressait une pierre énorme au pied de laquelle gisait un homme de haute taille</w:t>
      </w:r>
      <w:r w:rsidR="007369EF">
        <w:t xml:space="preserve">, </w:t>
      </w:r>
      <w:r>
        <w:t>à la barbe longue</w:t>
      </w:r>
      <w:r w:rsidR="007369EF">
        <w:t xml:space="preserve">, </w:t>
      </w:r>
      <w:r>
        <w:t>aux traits durs</w:t>
      </w:r>
      <w:r w:rsidR="007369EF">
        <w:t xml:space="preserve">, </w:t>
      </w:r>
      <w:r>
        <w:t>d</w:t>
      </w:r>
      <w:r w:rsidR="007369EF">
        <w:t>’</w:t>
      </w:r>
      <w:r>
        <w:t>une excessive ma</w:t>
      </w:r>
      <w:r>
        <w:t>i</w:t>
      </w:r>
      <w:r>
        <w:t>greur</w:t>
      </w:r>
      <w:r w:rsidR="007369EF">
        <w:t xml:space="preserve">. </w:t>
      </w:r>
      <w:r>
        <w:t>Son air calme et sa respiration régulière montraient qu</w:t>
      </w:r>
      <w:r w:rsidR="007369EF">
        <w:t>’</w:t>
      </w:r>
      <w:r>
        <w:t>il dormait profondément</w:t>
      </w:r>
      <w:r w:rsidR="007369EF">
        <w:t xml:space="preserve">. </w:t>
      </w:r>
      <w:r>
        <w:t>Un petit enfant reposait tout contre lui</w:t>
      </w:r>
      <w:r w:rsidR="007369EF">
        <w:t xml:space="preserve">. </w:t>
      </w:r>
      <w:r>
        <w:t>Ses bras ronds et blancs entouraient le cou musclé</w:t>
      </w:r>
      <w:r w:rsidR="007369EF">
        <w:t xml:space="preserve">. </w:t>
      </w:r>
      <w:r>
        <w:t>Sa tête blonde s</w:t>
      </w:r>
      <w:r w:rsidR="007369EF">
        <w:t>’</w:t>
      </w:r>
      <w:r>
        <w:t>appuyait sur le veston de velours</w:t>
      </w:r>
      <w:r w:rsidR="007369EF">
        <w:t xml:space="preserve">. </w:t>
      </w:r>
      <w:r>
        <w:t>Ses lèvres roses e</w:t>
      </w:r>
      <w:r>
        <w:t>n</w:t>
      </w:r>
      <w:r>
        <w:t>trouvertes laissaient voir des dents blanches comme la neige et un sourire enjoué se jouait sur ses traits puérils</w:t>
      </w:r>
      <w:r w:rsidR="007369EF">
        <w:t xml:space="preserve">. </w:t>
      </w:r>
      <w:r>
        <w:t>Ses petites jambes dodues</w:t>
      </w:r>
      <w:r w:rsidR="007369EF">
        <w:t xml:space="preserve">, </w:t>
      </w:r>
      <w:r>
        <w:t>ses chaussettes blanches et ses souliers propres aux bouc</w:t>
      </w:r>
      <w:r w:rsidR="00797133">
        <w:t>l</w:t>
      </w:r>
      <w:r>
        <w:t>es bri</w:t>
      </w:r>
      <w:r>
        <w:t>l</w:t>
      </w:r>
      <w:r>
        <w:t>lantes contrastaient étrangement avec les longs membres desséchés de son compagnon</w:t>
      </w:r>
      <w:r w:rsidR="007369EF">
        <w:t xml:space="preserve">. </w:t>
      </w:r>
      <w:r>
        <w:t>Sur la corniche du r</w:t>
      </w:r>
      <w:r>
        <w:t>o</w:t>
      </w:r>
      <w:r>
        <w:t>cher qui surplombait ce couple étrange</w:t>
      </w:r>
      <w:r w:rsidR="007369EF">
        <w:t xml:space="preserve">, </w:t>
      </w:r>
      <w:r>
        <w:t>se tenaient trois b</w:t>
      </w:r>
      <w:r>
        <w:t>u</w:t>
      </w:r>
      <w:r>
        <w:t>sards solennels qui</w:t>
      </w:r>
      <w:r w:rsidR="007369EF">
        <w:t xml:space="preserve">, </w:t>
      </w:r>
      <w:r>
        <w:t>à la vue des nouveaux venus</w:t>
      </w:r>
      <w:r w:rsidR="007369EF">
        <w:t xml:space="preserve">, </w:t>
      </w:r>
      <w:r>
        <w:t>jetèrent un cri rauque et s</w:t>
      </w:r>
      <w:r w:rsidR="007369EF">
        <w:t>’</w:t>
      </w:r>
      <w:r>
        <w:t>envolèrent de mauvaise grâce</w:t>
      </w:r>
      <w:r w:rsidR="007369EF">
        <w:t>.</w:t>
      </w:r>
    </w:p>
    <w:p w14:paraId="33D19ADC" w14:textId="77777777" w:rsidR="007369EF" w:rsidRDefault="0071396A" w:rsidP="007369EF">
      <w:r>
        <w:t>Le cri des oiseaux réveilla les deux dormeurs</w:t>
      </w:r>
      <w:r w:rsidR="007369EF">
        <w:t xml:space="preserve">. </w:t>
      </w:r>
      <w:r>
        <w:t>Ils regard</w:t>
      </w:r>
      <w:r>
        <w:t>è</w:t>
      </w:r>
      <w:r>
        <w:t>rent autour d</w:t>
      </w:r>
      <w:r w:rsidR="007369EF">
        <w:t>’</w:t>
      </w:r>
      <w:r>
        <w:t>eux avec stupéfaction</w:t>
      </w:r>
      <w:r w:rsidR="007369EF">
        <w:t xml:space="preserve">. </w:t>
      </w:r>
      <w:r>
        <w:t>L</w:t>
      </w:r>
      <w:r w:rsidR="007369EF">
        <w:t>’</w:t>
      </w:r>
      <w:r>
        <w:t>homme se leva en cha</w:t>
      </w:r>
      <w:r>
        <w:t>n</w:t>
      </w:r>
      <w:r>
        <w:t>celant pour contempler la plaine</w:t>
      </w:r>
      <w:r w:rsidR="007369EF">
        <w:t xml:space="preserve">, </w:t>
      </w:r>
      <w:r>
        <w:t>qu</w:t>
      </w:r>
      <w:r w:rsidR="007369EF">
        <w:t>’</w:t>
      </w:r>
      <w:r>
        <w:t>il avait vue si déserte avant de s</w:t>
      </w:r>
      <w:r w:rsidR="007369EF">
        <w:t>’</w:t>
      </w:r>
      <w:r>
        <w:t>endormir et qui était maintenant traversée par l</w:t>
      </w:r>
      <w:r w:rsidR="007369EF">
        <w:t>’</w:t>
      </w:r>
      <w:r>
        <w:t>énorme défilé de gens et de bêtes</w:t>
      </w:r>
      <w:r w:rsidR="007369EF">
        <w:t xml:space="preserve">. </w:t>
      </w:r>
      <w:r>
        <w:t>Il eut une expression d</w:t>
      </w:r>
      <w:r w:rsidR="007369EF">
        <w:t>’</w:t>
      </w:r>
      <w:r>
        <w:t>incrédulité et il passa sa main osseuse sur ses yeux</w:t>
      </w:r>
      <w:r w:rsidR="007369EF">
        <w:t>. « </w:t>
      </w:r>
      <w:r>
        <w:t>C</w:t>
      </w:r>
      <w:r w:rsidR="007369EF">
        <w:t>’</w:t>
      </w:r>
      <w:r>
        <w:t>est ce qu</w:t>
      </w:r>
      <w:r w:rsidR="007369EF">
        <w:t>’</w:t>
      </w:r>
      <w:r>
        <w:t>on appelle le délire</w:t>
      </w:r>
      <w:r w:rsidR="007369EF">
        <w:t xml:space="preserve">, </w:t>
      </w:r>
      <w:r>
        <w:t>je pense</w:t>
      </w:r>
      <w:r w:rsidR="007369EF">
        <w:t xml:space="preserve"> », </w:t>
      </w:r>
      <w:r>
        <w:t>murmura-t-il</w:t>
      </w:r>
      <w:r w:rsidR="007369EF">
        <w:t xml:space="preserve">. </w:t>
      </w:r>
      <w:r>
        <w:t>La petite se serrait contre lui</w:t>
      </w:r>
      <w:r w:rsidR="007369EF">
        <w:t xml:space="preserve">, </w:t>
      </w:r>
      <w:r>
        <w:t>tenant un pan de son veston</w:t>
      </w:r>
      <w:r w:rsidR="007369EF">
        <w:t xml:space="preserve"> ; </w:t>
      </w:r>
      <w:r>
        <w:t xml:space="preserve">elle ne </w:t>
      </w:r>
      <w:r>
        <w:lastRenderedPageBreak/>
        <w:t>disait rien</w:t>
      </w:r>
      <w:r w:rsidR="007369EF">
        <w:t xml:space="preserve">, </w:t>
      </w:r>
      <w:r>
        <w:t>mais elle rega</w:t>
      </w:r>
      <w:r>
        <w:t>r</w:t>
      </w:r>
      <w:r>
        <w:t>dait autour d</w:t>
      </w:r>
      <w:r w:rsidR="007369EF">
        <w:t>’</w:t>
      </w:r>
      <w:r>
        <w:t>elle avec cet air émerveillé et questionneur des enfants</w:t>
      </w:r>
      <w:r w:rsidR="007369EF">
        <w:t>.</w:t>
      </w:r>
    </w:p>
    <w:p w14:paraId="1A86739F" w14:textId="77777777" w:rsidR="007369EF" w:rsidRDefault="0071396A" w:rsidP="007369EF">
      <w:r>
        <w:t>Ils ne doutèrent bientôt plus de la réalité de leur vision</w:t>
      </w:r>
      <w:r w:rsidR="007369EF">
        <w:t xml:space="preserve">. </w:t>
      </w:r>
      <w:r>
        <w:t>L</w:t>
      </w:r>
      <w:r w:rsidR="007369EF">
        <w:t>’</w:t>
      </w:r>
      <w:r>
        <w:t>un des sauveteurs saisit la petite fille et la hissa sur son épaule</w:t>
      </w:r>
      <w:r w:rsidR="007369EF">
        <w:t xml:space="preserve"> ; </w:t>
      </w:r>
      <w:r>
        <w:t>deux autres soutinrent son compagnon décharné ju</w:t>
      </w:r>
      <w:r>
        <w:t>s</w:t>
      </w:r>
      <w:r>
        <w:t>qu</w:t>
      </w:r>
      <w:r w:rsidR="007369EF">
        <w:t>’</w:t>
      </w:r>
      <w:r>
        <w:t>aux chariots</w:t>
      </w:r>
      <w:r w:rsidR="007369EF">
        <w:t>.</w:t>
      </w:r>
    </w:p>
    <w:p w14:paraId="0CCAC930" w14:textId="77777777" w:rsidR="00CA22D1" w:rsidRDefault="00CA22D1" w:rsidP="00CA22D1">
      <w:pPr>
        <w:ind w:firstLine="0"/>
        <w:jc w:val="center"/>
      </w:pPr>
      <w:r>
        <w:fldChar w:fldCharType="begin"/>
      </w:r>
      <w:r>
        <w:instrText xml:space="preserve">INCLUDEPICTURE "../Une%20étude%20en%20rouge2-1_fichiers/stud-15.gif" \* MERGEFORMATINET </w:instrText>
      </w:r>
      <w:r>
        <w:fldChar w:fldCharType="separate"/>
      </w:r>
      <w:r>
        <w:pict w14:anchorId="5B70ADDC">
          <v:shape id="_x0000_i1071" type="#_x0000_t75" alt="Richard Gutschmidt, 1902" style="width:190.95pt;height:284.85pt">
            <v:imagedata r:id="rId38" r:href="rId39"/>
          </v:shape>
        </w:pict>
      </w:r>
      <w:r>
        <w:fldChar w:fldCharType="end"/>
      </w:r>
    </w:p>
    <w:p w14:paraId="47048A05" w14:textId="77777777" w:rsidR="007369EF" w:rsidRDefault="007369EF" w:rsidP="007369EF">
      <w:r>
        <w:t>« </w:t>
      </w:r>
      <w:r w:rsidR="0071396A">
        <w:t>Je me nomme John Ferrier</w:t>
      </w:r>
      <w:r>
        <w:t xml:space="preserve">, </w:t>
      </w:r>
      <w:r w:rsidR="0071396A">
        <w:t>expliqua-t-il</w:t>
      </w:r>
      <w:r>
        <w:t xml:space="preserve">. </w:t>
      </w:r>
      <w:r w:rsidR="0071396A">
        <w:t>Moi et cette p</w:t>
      </w:r>
      <w:r w:rsidR="0071396A">
        <w:t>e</w:t>
      </w:r>
      <w:r w:rsidR="0071396A">
        <w:t>tite</w:t>
      </w:r>
      <w:r>
        <w:t xml:space="preserve">, </w:t>
      </w:r>
      <w:r w:rsidR="0071396A">
        <w:t>nous sommes les seuls survivants d</w:t>
      </w:r>
      <w:r>
        <w:t>’</w:t>
      </w:r>
      <w:r w:rsidR="0071396A">
        <w:t>un groupe de vingt et une personnes</w:t>
      </w:r>
      <w:r>
        <w:t xml:space="preserve"> ; </w:t>
      </w:r>
      <w:r w:rsidR="0071396A">
        <w:t>tous les autres sont morts de soif et de faim</w:t>
      </w:r>
      <w:r>
        <w:t xml:space="preserve">, </w:t>
      </w:r>
      <w:r w:rsidR="0071396A">
        <w:t>là-bas</w:t>
      </w:r>
      <w:r>
        <w:t xml:space="preserve">, </w:t>
      </w:r>
      <w:r w:rsidR="0071396A">
        <w:t>dans le Sud</w:t>
      </w:r>
      <w:r>
        <w:t>.</w:t>
      </w:r>
    </w:p>
    <w:p w14:paraId="551FB1BA" w14:textId="330E4F4A" w:rsidR="007369EF" w:rsidRDefault="007369EF" w:rsidP="007369EF">
      <w:r>
        <w:t>— </w:t>
      </w:r>
      <w:r w:rsidR="0071396A">
        <w:t>Est-elle à vous</w:t>
      </w:r>
      <w:r>
        <w:t xml:space="preserve"> ? </w:t>
      </w:r>
      <w:r w:rsidR="0071396A">
        <w:t>demanda quelqu</w:t>
      </w:r>
      <w:r>
        <w:t>’</w:t>
      </w:r>
      <w:r w:rsidR="0071396A">
        <w:t>un</w:t>
      </w:r>
    </w:p>
    <w:p w14:paraId="0907CDA2" w14:textId="77777777" w:rsidR="007369EF" w:rsidRDefault="007369EF" w:rsidP="007369EF">
      <w:r>
        <w:t>— </w:t>
      </w:r>
      <w:r w:rsidR="0071396A">
        <w:t>Maintenant</w:t>
      </w:r>
      <w:r>
        <w:t xml:space="preserve">, </w:t>
      </w:r>
      <w:r w:rsidR="0071396A">
        <w:t>oui</w:t>
      </w:r>
      <w:r>
        <w:t xml:space="preserve"> ! </w:t>
      </w:r>
      <w:r w:rsidR="0071396A">
        <w:t>s</w:t>
      </w:r>
      <w:r>
        <w:t>’</w:t>
      </w:r>
      <w:r w:rsidR="0071396A">
        <w:t>écria Ferrier avec défi</w:t>
      </w:r>
      <w:r>
        <w:t xml:space="preserve">. </w:t>
      </w:r>
      <w:r w:rsidR="0071396A">
        <w:t>Elle m</w:t>
      </w:r>
      <w:r>
        <w:t>’</w:t>
      </w:r>
      <w:r w:rsidR="0071396A">
        <w:t>appartient</w:t>
      </w:r>
      <w:r>
        <w:t xml:space="preserve">, </w:t>
      </w:r>
      <w:r w:rsidR="0071396A">
        <w:t>parce que je l</w:t>
      </w:r>
      <w:r>
        <w:t>’</w:t>
      </w:r>
      <w:r w:rsidR="0071396A">
        <w:t>ai sauvée</w:t>
      </w:r>
      <w:r>
        <w:t xml:space="preserve">. </w:t>
      </w:r>
      <w:r w:rsidR="0071396A">
        <w:t>Personne ne pourra me la prendre</w:t>
      </w:r>
      <w:r>
        <w:t xml:space="preserve"> ! </w:t>
      </w:r>
      <w:proofErr w:type="spellStart"/>
      <w:r w:rsidR="0071396A">
        <w:t>A</w:t>
      </w:r>
      <w:proofErr w:type="spellEnd"/>
      <w:r w:rsidR="0071396A">
        <w:t xml:space="preserve"> partir d</w:t>
      </w:r>
      <w:r>
        <w:t>’</w:t>
      </w:r>
      <w:r w:rsidR="0071396A">
        <w:t>aujourd</w:t>
      </w:r>
      <w:r>
        <w:t>’</w:t>
      </w:r>
      <w:r w:rsidR="0071396A">
        <w:t>hui</w:t>
      </w:r>
      <w:r>
        <w:t xml:space="preserve">, </w:t>
      </w:r>
      <w:r w:rsidR="0071396A">
        <w:t>elle s</w:t>
      </w:r>
      <w:r>
        <w:t>’</w:t>
      </w:r>
      <w:r w:rsidR="0071396A">
        <w:t>appelle Lucy Ferrier</w:t>
      </w:r>
      <w:r>
        <w:t xml:space="preserve">. </w:t>
      </w:r>
      <w:r w:rsidR="0071396A">
        <w:t>Mais qui êtes-vous</w:t>
      </w:r>
      <w:r>
        <w:t xml:space="preserve"> ? </w:t>
      </w:r>
      <w:r w:rsidR="0071396A">
        <w:t>s</w:t>
      </w:r>
      <w:r>
        <w:t>’</w:t>
      </w:r>
      <w:r w:rsidR="0071396A">
        <w:t>enquit-il en regardant avec curiosité ses sauveteurs robustes et brunis par le soleil</w:t>
      </w:r>
      <w:r>
        <w:t xml:space="preserve">. </w:t>
      </w:r>
      <w:r w:rsidR="0071396A">
        <w:t>Vous êtes en no</w:t>
      </w:r>
      <w:r w:rsidR="0071396A">
        <w:t>m</w:t>
      </w:r>
      <w:r w:rsidR="0071396A">
        <w:t>bre</w:t>
      </w:r>
      <w:r>
        <w:t> !</w:t>
      </w:r>
    </w:p>
    <w:p w14:paraId="431CD82B" w14:textId="77777777" w:rsidR="007369EF" w:rsidRDefault="007369EF" w:rsidP="007369EF">
      <w:r>
        <w:lastRenderedPageBreak/>
        <w:t>— </w:t>
      </w:r>
      <w:r w:rsidR="0071396A">
        <w:t>A peu près dix mille</w:t>
      </w:r>
      <w:r>
        <w:t xml:space="preserve">, </w:t>
      </w:r>
      <w:r w:rsidR="0071396A">
        <w:t>dit l</w:t>
      </w:r>
      <w:r>
        <w:t>’</w:t>
      </w:r>
      <w:r w:rsidR="0071396A">
        <w:t>un des jeunes</w:t>
      </w:r>
      <w:r>
        <w:t xml:space="preserve">. </w:t>
      </w:r>
      <w:r w:rsidR="0071396A">
        <w:t>Nous sommes les enfants persécutés de Dieu</w:t>
      </w:r>
      <w:r>
        <w:t xml:space="preserve">, </w:t>
      </w:r>
      <w:r w:rsidR="0071396A">
        <w:t>les élus de l</w:t>
      </w:r>
      <w:r>
        <w:t>’</w:t>
      </w:r>
      <w:r w:rsidR="0071396A">
        <w:t>ange Mérona</w:t>
      </w:r>
      <w:r>
        <w:t>.</w:t>
      </w:r>
    </w:p>
    <w:p w14:paraId="729CE055" w14:textId="77777777" w:rsidR="007369EF" w:rsidRDefault="007369EF" w:rsidP="007369EF">
      <w:r>
        <w:t>— </w:t>
      </w:r>
      <w:r w:rsidR="0071396A">
        <w:t>Je n</w:t>
      </w:r>
      <w:r>
        <w:t>’</w:t>
      </w:r>
      <w:r w:rsidR="0071396A">
        <w:t>ai jamais entendu parler de lui</w:t>
      </w:r>
      <w:r>
        <w:t xml:space="preserve">, </w:t>
      </w:r>
      <w:r w:rsidR="0071396A">
        <w:t>dit Ferrier</w:t>
      </w:r>
      <w:r>
        <w:t xml:space="preserve">. </w:t>
      </w:r>
      <w:r w:rsidR="0071396A">
        <w:t>Mais il a une belle quantité d</w:t>
      </w:r>
      <w:r>
        <w:t>’</w:t>
      </w:r>
      <w:r w:rsidR="0071396A">
        <w:t>élus</w:t>
      </w:r>
      <w:r>
        <w:t> !</w:t>
      </w:r>
    </w:p>
    <w:p w14:paraId="2FF2EF31" w14:textId="77777777" w:rsidR="007369EF" w:rsidRDefault="007369EF" w:rsidP="007369EF">
      <w:r>
        <w:t>— </w:t>
      </w:r>
      <w:r w:rsidR="0071396A">
        <w:t>Ne plaisantez pas avec les choses sacrées</w:t>
      </w:r>
      <w:r>
        <w:t xml:space="preserve"> ! </w:t>
      </w:r>
      <w:r w:rsidR="0071396A">
        <w:t>répliqua l</w:t>
      </w:r>
      <w:r>
        <w:t>’</w:t>
      </w:r>
      <w:r w:rsidR="0071396A">
        <w:t>autre en fronçant les sourcils</w:t>
      </w:r>
      <w:r>
        <w:t xml:space="preserve">. </w:t>
      </w:r>
      <w:r w:rsidR="0071396A">
        <w:t>Nous sommes de ceux qui croient aux écritures saintes gravées en lettres égyptiennes sur des plaques d</w:t>
      </w:r>
      <w:r>
        <w:t>’</w:t>
      </w:r>
      <w:r w:rsidR="0071396A">
        <w:t>or martelé qui ont été remises au très saint J</w:t>
      </w:r>
      <w:r w:rsidR="0071396A">
        <w:t>o</w:t>
      </w:r>
      <w:r w:rsidR="0071396A">
        <w:t>seph Smith</w:t>
      </w:r>
      <w:r>
        <w:t xml:space="preserve">, </w:t>
      </w:r>
      <w:r w:rsidR="0071396A">
        <w:t>à Palmyre</w:t>
      </w:r>
      <w:r>
        <w:t xml:space="preserve">. </w:t>
      </w:r>
      <w:r w:rsidR="0071396A">
        <w:t xml:space="preserve">Nous venons de </w:t>
      </w:r>
      <w:proofErr w:type="spellStart"/>
      <w:r w:rsidR="0071396A">
        <w:t>Mauvoo</w:t>
      </w:r>
      <w:proofErr w:type="spellEnd"/>
      <w:r>
        <w:t xml:space="preserve">, </w:t>
      </w:r>
      <w:r w:rsidR="0071396A">
        <w:t>dans l</w:t>
      </w:r>
      <w:r>
        <w:t>’</w:t>
      </w:r>
      <w:r w:rsidR="0071396A">
        <w:t>État de l</w:t>
      </w:r>
      <w:r>
        <w:t>’</w:t>
      </w:r>
      <w:r w:rsidR="0071396A">
        <w:t>Illinois</w:t>
      </w:r>
      <w:r>
        <w:t xml:space="preserve">, </w:t>
      </w:r>
      <w:r w:rsidR="0071396A">
        <w:t>où nous avions édifié notre temple</w:t>
      </w:r>
      <w:r>
        <w:t xml:space="preserve">. </w:t>
      </w:r>
      <w:r w:rsidR="0071396A">
        <w:t>Nous cherchons un refuge</w:t>
      </w:r>
      <w:r>
        <w:t xml:space="preserve">, </w:t>
      </w:r>
      <w:r w:rsidR="0071396A">
        <w:t>loin des hommes violents et impies</w:t>
      </w:r>
      <w:r>
        <w:t xml:space="preserve"> ; </w:t>
      </w:r>
      <w:r w:rsidR="0071396A">
        <w:t>et</w:t>
      </w:r>
      <w:r>
        <w:t xml:space="preserve">, </w:t>
      </w:r>
      <w:r w:rsidR="0071396A">
        <w:t>s</w:t>
      </w:r>
      <w:r>
        <w:t>’</w:t>
      </w:r>
      <w:r w:rsidR="0071396A">
        <w:t>il le faut</w:t>
      </w:r>
      <w:r>
        <w:t xml:space="preserve">, </w:t>
      </w:r>
      <w:r w:rsidR="0071396A">
        <w:t>nous irons ju</w:t>
      </w:r>
      <w:r w:rsidR="0071396A">
        <w:t>s</w:t>
      </w:r>
      <w:r w:rsidR="0071396A">
        <w:t>qu</w:t>
      </w:r>
      <w:r>
        <w:t>’</w:t>
      </w:r>
      <w:r w:rsidR="0071396A">
        <w:t>au fond du désert</w:t>
      </w:r>
      <w:r>
        <w:t>.</w:t>
      </w:r>
    </w:p>
    <w:p w14:paraId="42453580" w14:textId="77777777" w:rsidR="007369EF" w:rsidRDefault="007369EF" w:rsidP="007369EF">
      <w:r>
        <w:t>— </w:t>
      </w:r>
      <w:r w:rsidR="0071396A">
        <w:t>J</w:t>
      </w:r>
      <w:r>
        <w:t>’</w:t>
      </w:r>
      <w:r w:rsidR="0071396A">
        <w:t>y suis</w:t>
      </w:r>
      <w:r>
        <w:t xml:space="preserve"> », </w:t>
      </w:r>
      <w:r w:rsidR="0071396A">
        <w:t>dit Ferrier</w:t>
      </w:r>
      <w:r>
        <w:t>.</w:t>
      </w:r>
    </w:p>
    <w:p w14:paraId="61A988AF" w14:textId="77777777" w:rsidR="007369EF" w:rsidRDefault="0071396A" w:rsidP="007369EF">
      <w:r>
        <w:t xml:space="preserve">Le nom de </w:t>
      </w:r>
      <w:proofErr w:type="spellStart"/>
      <w:r>
        <w:t>Mauvoo</w:t>
      </w:r>
      <w:proofErr w:type="spellEnd"/>
      <w:r>
        <w:t xml:space="preserve"> lui avait rafraîchi la mémoire</w:t>
      </w:r>
      <w:r w:rsidR="007369EF">
        <w:t>.</w:t>
      </w:r>
    </w:p>
    <w:p w14:paraId="147C24FE" w14:textId="77777777" w:rsidR="007369EF" w:rsidRDefault="007369EF" w:rsidP="007369EF">
      <w:r>
        <w:t>« </w:t>
      </w:r>
      <w:r w:rsidR="0071396A">
        <w:t>Vous êtes les Mormons</w:t>
      </w:r>
      <w:r>
        <w:t>.</w:t>
      </w:r>
    </w:p>
    <w:p w14:paraId="206D11D6" w14:textId="77777777" w:rsidR="007369EF" w:rsidRDefault="007369EF" w:rsidP="007369EF">
      <w:r>
        <w:t>— </w:t>
      </w:r>
      <w:r w:rsidR="0071396A">
        <w:t>Nous sommes les Mormons</w:t>
      </w:r>
      <w:r>
        <w:t xml:space="preserve">, </w:t>
      </w:r>
      <w:r w:rsidR="0071396A">
        <w:t>répondirent en chœur ses compagnons</w:t>
      </w:r>
      <w:r>
        <w:t>.</w:t>
      </w:r>
    </w:p>
    <w:p w14:paraId="49532530" w14:textId="77777777" w:rsidR="007369EF" w:rsidRDefault="007369EF" w:rsidP="007369EF">
      <w:r>
        <w:t>— </w:t>
      </w:r>
      <w:r w:rsidR="0071396A">
        <w:t>Et où allez-vous</w:t>
      </w:r>
      <w:r>
        <w:t> ?</w:t>
      </w:r>
    </w:p>
    <w:p w14:paraId="56C90AD4" w14:textId="1351EF39" w:rsidR="007369EF" w:rsidRDefault="007369EF" w:rsidP="007369EF">
      <w:r>
        <w:t>— </w:t>
      </w:r>
      <w:r w:rsidR="0071396A">
        <w:t>Nous l</w:t>
      </w:r>
      <w:r>
        <w:t>’</w:t>
      </w:r>
      <w:r w:rsidR="0071396A">
        <w:t>ignorons</w:t>
      </w:r>
      <w:r>
        <w:t xml:space="preserve">. </w:t>
      </w:r>
      <w:r w:rsidR="0071396A">
        <w:t>La main de Dieu nous guide en la pe</w:t>
      </w:r>
      <w:r w:rsidR="0071396A">
        <w:t>r</w:t>
      </w:r>
      <w:r w:rsidR="0071396A">
        <w:t>sonne de son prophète</w:t>
      </w:r>
      <w:r>
        <w:t xml:space="preserve">. </w:t>
      </w:r>
      <w:r w:rsidR="0071396A">
        <w:t>Il faut que vous vous présentiez devant lui</w:t>
      </w:r>
      <w:r>
        <w:t xml:space="preserve">. </w:t>
      </w:r>
      <w:r w:rsidR="0071396A">
        <w:t>Il décidera de votre sort</w:t>
      </w:r>
      <w:r>
        <w:t>. »</w:t>
      </w:r>
    </w:p>
    <w:p w14:paraId="7C3E2E94" w14:textId="77777777" w:rsidR="007369EF" w:rsidRDefault="0071396A" w:rsidP="007369EF">
      <w:r>
        <w:t>Ils avaient atteint le pied de la colline</w:t>
      </w:r>
      <w:r w:rsidR="007369EF">
        <w:t xml:space="preserve">. </w:t>
      </w:r>
      <w:r>
        <w:t>Une troupe de pèl</w:t>
      </w:r>
      <w:r>
        <w:t>e</w:t>
      </w:r>
      <w:r>
        <w:t>rins les entoura</w:t>
      </w:r>
      <w:r w:rsidR="007369EF">
        <w:t xml:space="preserve"> : </w:t>
      </w:r>
      <w:r>
        <w:t>des femmes au visage pâle</w:t>
      </w:r>
      <w:r w:rsidR="007369EF">
        <w:t xml:space="preserve">, </w:t>
      </w:r>
      <w:r>
        <w:t>à l</w:t>
      </w:r>
      <w:r w:rsidR="007369EF">
        <w:t>’</w:t>
      </w:r>
      <w:r>
        <w:t>air soumis</w:t>
      </w:r>
      <w:r w:rsidR="007369EF">
        <w:t xml:space="preserve"> ; </w:t>
      </w:r>
      <w:r>
        <w:t>des enfants vigoureux</w:t>
      </w:r>
      <w:r w:rsidR="007369EF">
        <w:t xml:space="preserve">, </w:t>
      </w:r>
      <w:r>
        <w:t>rieurs</w:t>
      </w:r>
      <w:r w:rsidR="007369EF">
        <w:t xml:space="preserve"> ; </w:t>
      </w:r>
      <w:r>
        <w:t>des hommes au regard inquiet mais s</w:t>
      </w:r>
      <w:r>
        <w:t>é</w:t>
      </w:r>
      <w:r>
        <w:t>rieux</w:t>
      </w:r>
      <w:r w:rsidR="007369EF">
        <w:t xml:space="preserve">. </w:t>
      </w:r>
      <w:r>
        <w:t>De surprise ou de pitié</w:t>
      </w:r>
      <w:r w:rsidR="007369EF">
        <w:t xml:space="preserve">, </w:t>
      </w:r>
      <w:r>
        <w:t>ils s</w:t>
      </w:r>
      <w:r w:rsidR="007369EF">
        <w:t>’</w:t>
      </w:r>
      <w:r>
        <w:t>exclamèrent à l</w:t>
      </w:r>
      <w:r w:rsidR="007369EF">
        <w:t>’</w:t>
      </w:r>
      <w:r>
        <w:t>envi en cons</w:t>
      </w:r>
      <w:r>
        <w:t>i</w:t>
      </w:r>
      <w:r>
        <w:t>dérant les deux étrangers</w:t>
      </w:r>
      <w:r w:rsidR="007369EF">
        <w:t xml:space="preserve">, </w:t>
      </w:r>
      <w:r>
        <w:t>l</w:t>
      </w:r>
      <w:r w:rsidR="007369EF">
        <w:t>’</w:t>
      </w:r>
      <w:r>
        <w:t>un si misérable et l</w:t>
      </w:r>
      <w:r w:rsidR="007369EF">
        <w:t>’</w:t>
      </w:r>
      <w:r>
        <w:t>autre si jeune</w:t>
      </w:r>
      <w:r w:rsidR="007369EF">
        <w:t xml:space="preserve">. </w:t>
      </w:r>
      <w:r>
        <w:t>Leur escorte s</w:t>
      </w:r>
      <w:r w:rsidR="007369EF">
        <w:t>’</w:t>
      </w:r>
      <w:r>
        <w:t>arrêta devant un chariot d</w:t>
      </w:r>
      <w:r w:rsidR="007369EF">
        <w:t>’</w:t>
      </w:r>
      <w:r>
        <w:t>un faste voyant</w:t>
      </w:r>
      <w:r w:rsidR="007369EF">
        <w:t xml:space="preserve">. </w:t>
      </w:r>
      <w:r>
        <w:t>Il était attelé de six chevaux</w:t>
      </w:r>
      <w:r w:rsidR="007369EF">
        <w:t xml:space="preserve">, </w:t>
      </w:r>
      <w:r>
        <w:t>alors que les autres n</w:t>
      </w:r>
      <w:r w:rsidR="007369EF">
        <w:t>’</w:t>
      </w:r>
      <w:r>
        <w:t xml:space="preserve">en </w:t>
      </w:r>
      <w:r>
        <w:lastRenderedPageBreak/>
        <w:t>avaient que deux</w:t>
      </w:r>
      <w:r w:rsidR="007369EF">
        <w:t xml:space="preserve">, </w:t>
      </w:r>
      <w:r>
        <w:t>quatre au plus</w:t>
      </w:r>
      <w:r w:rsidR="007369EF">
        <w:t xml:space="preserve">. </w:t>
      </w:r>
      <w:r>
        <w:t>A ôté du conducteur était assis un homme qui ne paraissait pas avoir plus de trente ans</w:t>
      </w:r>
      <w:r w:rsidR="007369EF">
        <w:t xml:space="preserve"> ; </w:t>
      </w:r>
      <w:r>
        <w:t>mais sa tête massive</w:t>
      </w:r>
      <w:r w:rsidR="007369EF">
        <w:t xml:space="preserve">, </w:t>
      </w:r>
      <w:r>
        <w:t>son air résolu étaient ceux d</w:t>
      </w:r>
      <w:r w:rsidR="007369EF">
        <w:t>’</w:t>
      </w:r>
      <w:r>
        <w:t>un chef</w:t>
      </w:r>
      <w:r w:rsidR="007369EF">
        <w:t xml:space="preserve">. </w:t>
      </w:r>
      <w:r>
        <w:t>Il lisait un livre à couverture brune</w:t>
      </w:r>
      <w:r w:rsidR="007369EF">
        <w:t xml:space="preserve">, </w:t>
      </w:r>
      <w:r>
        <w:t>qu</w:t>
      </w:r>
      <w:r w:rsidR="007369EF">
        <w:t>’</w:t>
      </w:r>
      <w:r>
        <w:t>il mit de côté à l</w:t>
      </w:r>
      <w:r w:rsidR="007369EF">
        <w:t>’</w:t>
      </w:r>
      <w:r>
        <w:t>approche de la foule</w:t>
      </w:r>
      <w:r w:rsidR="007369EF">
        <w:t xml:space="preserve">. </w:t>
      </w:r>
      <w:r>
        <w:t>Il écouta le récit qui lui fut fait</w:t>
      </w:r>
      <w:r w:rsidR="007369EF">
        <w:t xml:space="preserve">, </w:t>
      </w:r>
      <w:r>
        <w:t>puis il se tourna vers les deux rescapés</w:t>
      </w:r>
      <w:r w:rsidR="007369EF">
        <w:t>.</w:t>
      </w:r>
    </w:p>
    <w:p w14:paraId="782FDEAA" w14:textId="77777777" w:rsidR="007369EF" w:rsidRDefault="007369EF" w:rsidP="007369EF">
      <w:r>
        <w:t>« </w:t>
      </w:r>
      <w:r w:rsidR="0071396A">
        <w:t>Si nous vous prenons avec nous</w:t>
      </w:r>
      <w:r>
        <w:t xml:space="preserve">, </w:t>
      </w:r>
      <w:r w:rsidR="0071396A">
        <w:t>dit-il avec gravité</w:t>
      </w:r>
      <w:r>
        <w:t xml:space="preserve">, </w:t>
      </w:r>
      <w:r w:rsidR="0071396A">
        <w:t>ce ne peut être qu</w:t>
      </w:r>
      <w:r>
        <w:t>’</w:t>
      </w:r>
      <w:r w:rsidR="0071396A">
        <w:t>en tant que nouveaux adeptes de nos croyances</w:t>
      </w:r>
      <w:r>
        <w:t xml:space="preserve">. </w:t>
      </w:r>
      <w:r w:rsidR="0071396A">
        <w:t>Nous ne voulons pas de loups dans notre bercail</w:t>
      </w:r>
      <w:r>
        <w:t xml:space="preserve">. </w:t>
      </w:r>
      <w:r w:rsidR="0071396A">
        <w:t>Si vous deviez être parmi nous comme le ver dans le fruit</w:t>
      </w:r>
      <w:r>
        <w:t xml:space="preserve">, </w:t>
      </w:r>
      <w:r w:rsidR="0071396A">
        <w:t>il vaudrait mieux laisser blanchir vos os dans le désert</w:t>
      </w:r>
      <w:r>
        <w:t xml:space="preserve">. </w:t>
      </w:r>
      <w:r w:rsidR="0071396A">
        <w:t>Acceptez-vous nos cond</w:t>
      </w:r>
      <w:r w:rsidR="0071396A">
        <w:t>i</w:t>
      </w:r>
      <w:r w:rsidR="0071396A">
        <w:t>tions</w:t>
      </w:r>
      <w:r>
        <w:t> ?</w:t>
      </w:r>
    </w:p>
    <w:p w14:paraId="013E98EA" w14:textId="77777777" w:rsidR="007369EF" w:rsidRDefault="007369EF" w:rsidP="007369EF">
      <w:r>
        <w:t>— </w:t>
      </w:r>
      <w:r w:rsidR="0071396A">
        <w:t>M</w:t>
      </w:r>
      <w:r>
        <w:t>’</w:t>
      </w:r>
      <w:r w:rsidR="0071396A">
        <w:t>est avis que je vous suivrai à n</w:t>
      </w:r>
      <w:r>
        <w:t>’</w:t>
      </w:r>
      <w:r w:rsidR="0071396A">
        <w:t>importe quelle cond</w:t>
      </w:r>
      <w:r w:rsidR="0071396A">
        <w:t>i</w:t>
      </w:r>
      <w:r w:rsidR="0071396A">
        <w:t>tion</w:t>
      </w:r>
      <w:r>
        <w:t> ! »</w:t>
      </w:r>
      <w:r w:rsidR="0071396A">
        <w:t xml:space="preserve"> dit Ferrier avec une telle énergie que les graves anciens ne purent réprimer un sourire</w:t>
      </w:r>
      <w:r>
        <w:t xml:space="preserve">. </w:t>
      </w:r>
      <w:r w:rsidR="0071396A">
        <w:t>Le chef resta impassible</w:t>
      </w:r>
      <w:r>
        <w:t>.</w:t>
      </w:r>
    </w:p>
    <w:p w14:paraId="2D367878" w14:textId="77777777" w:rsidR="007369EF" w:rsidRDefault="007369EF" w:rsidP="007369EF">
      <w:r>
        <w:t>« </w:t>
      </w:r>
      <w:r w:rsidR="0071396A">
        <w:t>Emmenez-le</w:t>
      </w:r>
      <w:r>
        <w:t xml:space="preserve">, </w:t>
      </w:r>
      <w:r w:rsidR="0071396A">
        <w:t xml:space="preserve">frère </w:t>
      </w:r>
      <w:proofErr w:type="spellStart"/>
      <w:r w:rsidR="0071396A">
        <w:t>Stangerson</w:t>
      </w:r>
      <w:proofErr w:type="spellEnd"/>
      <w:r>
        <w:t xml:space="preserve">, </w:t>
      </w:r>
      <w:r w:rsidR="0071396A">
        <w:t>dit-il</w:t>
      </w:r>
      <w:r>
        <w:t xml:space="preserve">. </w:t>
      </w:r>
      <w:r w:rsidR="0071396A">
        <w:t>Donnez-lui à boire et à manger</w:t>
      </w:r>
      <w:r>
        <w:t xml:space="preserve">, </w:t>
      </w:r>
      <w:r w:rsidR="0071396A">
        <w:t>occupez-vous de l</w:t>
      </w:r>
      <w:r>
        <w:t>’</w:t>
      </w:r>
      <w:r w:rsidR="0071396A">
        <w:t>enfant</w:t>
      </w:r>
      <w:r>
        <w:t xml:space="preserve">. </w:t>
      </w:r>
      <w:r w:rsidR="0071396A">
        <w:t>Vous aurez la tâche de lui apprendre notre sainte croyance</w:t>
      </w:r>
      <w:r>
        <w:t xml:space="preserve">. </w:t>
      </w:r>
      <w:r w:rsidR="0071396A">
        <w:t>Nous avons assez tardé</w:t>
      </w:r>
      <w:r>
        <w:t xml:space="preserve">. </w:t>
      </w:r>
      <w:r w:rsidR="0071396A">
        <w:t>En route</w:t>
      </w:r>
      <w:r>
        <w:t xml:space="preserve"> ! </w:t>
      </w:r>
      <w:proofErr w:type="spellStart"/>
      <w:r w:rsidR="0071396A">
        <w:t>A</w:t>
      </w:r>
      <w:proofErr w:type="spellEnd"/>
      <w:r w:rsidR="0071396A">
        <w:t xml:space="preserve"> Sion</w:t>
      </w:r>
      <w:r>
        <w:t xml:space="preserve"> ! </w:t>
      </w:r>
      <w:proofErr w:type="spellStart"/>
      <w:r w:rsidR="0071396A">
        <w:t>A</w:t>
      </w:r>
      <w:proofErr w:type="spellEnd"/>
      <w:r w:rsidR="0071396A">
        <w:t xml:space="preserve"> Sion</w:t>
      </w:r>
      <w:r>
        <w:t> !</w:t>
      </w:r>
    </w:p>
    <w:p w14:paraId="444E6F66" w14:textId="77777777" w:rsidR="007369EF" w:rsidRDefault="007369EF" w:rsidP="007369EF">
      <w:r>
        <w:t>— </w:t>
      </w:r>
      <w:proofErr w:type="spellStart"/>
      <w:r w:rsidR="0071396A">
        <w:t>A</w:t>
      </w:r>
      <w:proofErr w:type="spellEnd"/>
      <w:r w:rsidR="0071396A">
        <w:t xml:space="preserve"> Sion</w:t>
      </w:r>
      <w:r>
        <w:t xml:space="preserve"> ! </w:t>
      </w:r>
      <w:r w:rsidR="0071396A">
        <w:t>En avant</w:t>
      </w:r>
      <w:r>
        <w:t> ! »</w:t>
      </w:r>
      <w:r w:rsidR="0071396A">
        <w:t xml:space="preserve"> crièrent les Mormons</w:t>
      </w:r>
      <w:r>
        <w:t>.</w:t>
      </w:r>
    </w:p>
    <w:p w14:paraId="7977C0D4" w14:textId="77777777" w:rsidR="007369EF" w:rsidRDefault="0071396A" w:rsidP="007369EF">
      <w:r>
        <w:t>Ces mots passèrent de bouche en bouche et se perdirent au loin dans un murmure confus</w:t>
      </w:r>
      <w:r w:rsidR="007369EF">
        <w:t xml:space="preserve">. </w:t>
      </w:r>
      <w:r>
        <w:t>Il y eut des claquements de fouets et des grincements de roues</w:t>
      </w:r>
      <w:r w:rsidR="007369EF">
        <w:t xml:space="preserve">. </w:t>
      </w:r>
      <w:r>
        <w:t>La caravane s</w:t>
      </w:r>
      <w:r w:rsidR="007369EF">
        <w:t>’</w:t>
      </w:r>
      <w:r>
        <w:t>ébranla</w:t>
      </w:r>
      <w:r w:rsidR="007369EF">
        <w:t xml:space="preserve">. </w:t>
      </w:r>
      <w:r>
        <w:t>De nouveau elle ondula dans le désert</w:t>
      </w:r>
      <w:r w:rsidR="007369EF">
        <w:t xml:space="preserve">. </w:t>
      </w:r>
      <w:r>
        <w:t xml:space="preserve">Le frère </w:t>
      </w:r>
      <w:proofErr w:type="spellStart"/>
      <w:r>
        <w:t>Stangerson</w:t>
      </w:r>
      <w:proofErr w:type="spellEnd"/>
      <w:r>
        <w:t xml:space="preserve"> condu</w:t>
      </w:r>
      <w:r>
        <w:t>i</w:t>
      </w:r>
      <w:r>
        <w:t>sit les re</w:t>
      </w:r>
      <w:r>
        <w:t>s</w:t>
      </w:r>
      <w:r>
        <w:t>capés à son chariot</w:t>
      </w:r>
      <w:r w:rsidR="007369EF">
        <w:t xml:space="preserve">. </w:t>
      </w:r>
      <w:r>
        <w:t>Un repas les y attendait</w:t>
      </w:r>
      <w:r w:rsidR="007369EF">
        <w:t>.</w:t>
      </w:r>
    </w:p>
    <w:p w14:paraId="75936B8B" w14:textId="1014651D" w:rsidR="007369EF" w:rsidRDefault="007369EF" w:rsidP="007369EF">
      <w:r>
        <w:t>« </w:t>
      </w:r>
      <w:r w:rsidR="0071396A">
        <w:t>Restez ici et reposez-vous</w:t>
      </w:r>
      <w:r>
        <w:t xml:space="preserve"> ! </w:t>
      </w:r>
      <w:r w:rsidR="0071396A">
        <w:t>dit-il</w:t>
      </w:r>
      <w:r>
        <w:t xml:space="preserve">. </w:t>
      </w:r>
      <w:r w:rsidR="0071396A">
        <w:t>Dans quelques jours</w:t>
      </w:r>
      <w:r>
        <w:t xml:space="preserve">, </w:t>
      </w:r>
      <w:r w:rsidR="0071396A">
        <w:t>vous serez remis de vos fatigues</w:t>
      </w:r>
      <w:r>
        <w:t xml:space="preserve">. </w:t>
      </w:r>
      <w:r w:rsidR="0071396A">
        <w:t>En attendant</w:t>
      </w:r>
      <w:r>
        <w:t xml:space="preserve">, </w:t>
      </w:r>
      <w:r w:rsidR="0071396A">
        <w:t>rappelez-vous que n</w:t>
      </w:r>
      <w:r w:rsidR="0071396A">
        <w:t>o</w:t>
      </w:r>
      <w:r w:rsidR="0071396A">
        <w:t>tre religion est désormais la vôtre</w:t>
      </w:r>
      <w:r>
        <w:t xml:space="preserve">. </w:t>
      </w:r>
      <w:proofErr w:type="spellStart"/>
      <w:r w:rsidR="0071396A">
        <w:t>Brigham</w:t>
      </w:r>
      <w:proofErr w:type="spellEnd"/>
      <w:r w:rsidR="0071396A">
        <w:t xml:space="preserve"> Young l</w:t>
      </w:r>
      <w:r>
        <w:t>’</w:t>
      </w:r>
      <w:r w:rsidR="0071396A">
        <w:t>a dit</w:t>
      </w:r>
      <w:r>
        <w:t xml:space="preserve">, </w:t>
      </w:r>
      <w:r w:rsidR="0071396A">
        <w:t>et il a parlé avec la voix de Joseph Smith</w:t>
      </w:r>
      <w:r>
        <w:t xml:space="preserve">, </w:t>
      </w:r>
      <w:r w:rsidR="0071396A">
        <w:t>qui est celle de Dieu</w:t>
      </w:r>
      <w:r>
        <w:t>. »</w:t>
      </w:r>
    </w:p>
    <w:p w14:paraId="3168C74C" w14:textId="1B640B75" w:rsidR="0071396A" w:rsidRDefault="007369EF" w:rsidP="007369EF">
      <w:pPr>
        <w:pStyle w:val="Titre1"/>
      </w:pPr>
      <w:bookmarkStart w:id="8" w:name="_Toc203493002"/>
      <w:r>
        <w:lastRenderedPageBreak/>
        <w:t>Chapitre IX</w:t>
      </w:r>
      <w:r w:rsidR="004E080E">
        <w:br/>
      </w:r>
      <w:r w:rsidR="004E080E">
        <w:br/>
      </w:r>
      <w:r w:rsidR="0071396A">
        <w:t>La fleur de l</w:t>
      </w:r>
      <w:r>
        <w:t>’</w:t>
      </w:r>
      <w:r w:rsidR="0071396A">
        <w:t>Utah</w:t>
      </w:r>
      <w:bookmarkEnd w:id="8"/>
    </w:p>
    <w:p w14:paraId="1BB271AC" w14:textId="77777777" w:rsidR="0071396A" w:rsidRDefault="0071396A"/>
    <w:p w14:paraId="27A743BB" w14:textId="77777777" w:rsidR="007369EF" w:rsidRDefault="0071396A" w:rsidP="007369EF">
      <w:r>
        <w:t>Ce n</w:t>
      </w:r>
      <w:r w:rsidR="007369EF">
        <w:t>’</w:t>
      </w:r>
      <w:r>
        <w:t>est pas le lieu de rappeler les épreuves et les privations que subirent les fugitifs mormons avant de parvenir à leur port de salut</w:t>
      </w:r>
      <w:r w:rsidR="007369EF">
        <w:t xml:space="preserve">. </w:t>
      </w:r>
      <w:r>
        <w:t>Depuis les rives du Mississippi jusqu</w:t>
      </w:r>
      <w:r w:rsidR="007369EF">
        <w:t>’</w:t>
      </w:r>
      <w:r>
        <w:t>au versant occ</w:t>
      </w:r>
      <w:r>
        <w:t>i</w:t>
      </w:r>
      <w:r>
        <w:t>dental des montagnes Rocheuses</w:t>
      </w:r>
      <w:r w:rsidR="007369EF">
        <w:t xml:space="preserve">, </w:t>
      </w:r>
      <w:r>
        <w:t>ils avaient lutté avec une constance presque sans pareille dans l</w:t>
      </w:r>
      <w:r w:rsidR="007369EF">
        <w:t>’</w:t>
      </w:r>
      <w:r>
        <w:t>histoire</w:t>
      </w:r>
      <w:r w:rsidR="007369EF">
        <w:t xml:space="preserve">. </w:t>
      </w:r>
      <w:r>
        <w:t>Leur ténacité anglo-saxonne avait surmonté tous les obstacles que la nature avait suscités sur leur chemin</w:t>
      </w:r>
      <w:r w:rsidR="007369EF">
        <w:t xml:space="preserve"> : </w:t>
      </w:r>
      <w:r>
        <w:t>l</w:t>
      </w:r>
      <w:r w:rsidR="007369EF">
        <w:t>’</w:t>
      </w:r>
      <w:r>
        <w:t>Indien</w:t>
      </w:r>
      <w:r w:rsidR="007369EF">
        <w:t xml:space="preserve">, </w:t>
      </w:r>
      <w:r>
        <w:t>la bête féroce</w:t>
      </w:r>
      <w:r w:rsidR="007369EF">
        <w:t xml:space="preserve">, </w:t>
      </w:r>
      <w:r>
        <w:t>la faim</w:t>
      </w:r>
      <w:r w:rsidR="007369EF">
        <w:t xml:space="preserve">, </w:t>
      </w:r>
      <w:r>
        <w:t>la soif</w:t>
      </w:r>
      <w:r w:rsidR="007369EF">
        <w:t xml:space="preserve">, </w:t>
      </w:r>
      <w:r>
        <w:t>la fatigue et la maladie</w:t>
      </w:r>
      <w:r w:rsidR="007369EF">
        <w:t xml:space="preserve">. </w:t>
      </w:r>
      <w:r>
        <w:t>Cependant leurs longues pér</w:t>
      </w:r>
      <w:r>
        <w:t>é</w:t>
      </w:r>
      <w:r>
        <w:t>grinations et les terreurs qu</w:t>
      </w:r>
      <w:r w:rsidR="007369EF">
        <w:t>’</w:t>
      </w:r>
      <w:r>
        <w:t>ils durent vaincre avaient ébranlé le courage des plus vaillants</w:t>
      </w:r>
      <w:r w:rsidR="007369EF">
        <w:t xml:space="preserve">. </w:t>
      </w:r>
      <w:r>
        <w:t>Tous s</w:t>
      </w:r>
      <w:r w:rsidR="007369EF">
        <w:t>’</w:t>
      </w:r>
      <w:r>
        <w:t>agenouillèrent pour rendre grâce</w:t>
      </w:r>
      <w:r w:rsidR="007369EF">
        <w:t xml:space="preserve">, </w:t>
      </w:r>
      <w:r>
        <w:t>du fond du cœur</w:t>
      </w:r>
      <w:r w:rsidR="007369EF">
        <w:t xml:space="preserve">, </w:t>
      </w:r>
      <w:r>
        <w:t>quand ils virent à leurs pieds la grande vallée de l</w:t>
      </w:r>
      <w:r w:rsidR="007369EF">
        <w:t>’</w:t>
      </w:r>
      <w:r>
        <w:t>Utah ensoleillée</w:t>
      </w:r>
      <w:r w:rsidR="007369EF">
        <w:t xml:space="preserve">, </w:t>
      </w:r>
      <w:r>
        <w:t>et qu</w:t>
      </w:r>
      <w:r w:rsidR="007369EF">
        <w:t>’</w:t>
      </w:r>
      <w:r>
        <w:t>ils apprirent de la bouche de leur chef que c</w:t>
      </w:r>
      <w:r w:rsidR="007369EF">
        <w:t>’</w:t>
      </w:r>
      <w:r>
        <w:t>était la terre pr</w:t>
      </w:r>
      <w:r>
        <w:t>o</w:t>
      </w:r>
      <w:r>
        <w:t>mise</w:t>
      </w:r>
      <w:r w:rsidR="007369EF">
        <w:t xml:space="preserve"> : </w:t>
      </w:r>
      <w:r>
        <w:t>tout cet espace vierge leur appartiendrait à jamais</w:t>
      </w:r>
      <w:r w:rsidR="007369EF">
        <w:t>.</w:t>
      </w:r>
    </w:p>
    <w:p w14:paraId="22533BDD" w14:textId="77777777" w:rsidR="007369EF" w:rsidRDefault="0071396A" w:rsidP="007369EF">
      <w:r>
        <w:t>Young se montra vite un administrateur avisé autant qu</w:t>
      </w:r>
      <w:r w:rsidR="007369EF">
        <w:t>’</w:t>
      </w:r>
      <w:r>
        <w:t>un chef résolu</w:t>
      </w:r>
      <w:r w:rsidR="007369EF">
        <w:t xml:space="preserve">. </w:t>
      </w:r>
      <w:r>
        <w:t>On dessina le plan de la cité future</w:t>
      </w:r>
      <w:r w:rsidR="007369EF">
        <w:t xml:space="preserve">. </w:t>
      </w:r>
      <w:r>
        <w:t>On partagea les fermes des environs proportionnellement à l</w:t>
      </w:r>
      <w:r w:rsidR="007369EF">
        <w:t>’</w:t>
      </w:r>
      <w:r>
        <w:t>importance de ch</w:t>
      </w:r>
      <w:r>
        <w:t>a</w:t>
      </w:r>
      <w:r>
        <w:t>que individu</w:t>
      </w:r>
      <w:r w:rsidR="007369EF">
        <w:t xml:space="preserve">. </w:t>
      </w:r>
      <w:r>
        <w:t>On rendit le commerçant à son négoce</w:t>
      </w:r>
      <w:r w:rsidR="007369EF">
        <w:t xml:space="preserve">, </w:t>
      </w:r>
      <w:r>
        <w:t>et l</w:t>
      </w:r>
      <w:r w:rsidR="007369EF">
        <w:t>’</w:t>
      </w:r>
      <w:r>
        <w:t>artisan à son métier</w:t>
      </w:r>
      <w:r w:rsidR="007369EF">
        <w:t xml:space="preserve">. </w:t>
      </w:r>
      <w:r>
        <w:t>Des rues et des places apparurent comme par m</w:t>
      </w:r>
      <w:r>
        <w:t>a</w:t>
      </w:r>
      <w:r>
        <w:t>gie dans l</w:t>
      </w:r>
      <w:r w:rsidR="007369EF">
        <w:t>’</w:t>
      </w:r>
      <w:r>
        <w:t>enceinte réservée à la ville et</w:t>
      </w:r>
      <w:r w:rsidR="007369EF">
        <w:t xml:space="preserve">, </w:t>
      </w:r>
      <w:r>
        <w:t>à la campagne</w:t>
      </w:r>
      <w:r w:rsidR="007369EF">
        <w:t xml:space="preserve">, </w:t>
      </w:r>
      <w:r>
        <w:t>on dra</w:t>
      </w:r>
      <w:r>
        <w:t>i</w:t>
      </w:r>
      <w:r>
        <w:t>na</w:t>
      </w:r>
      <w:r w:rsidR="007369EF">
        <w:t xml:space="preserve">, </w:t>
      </w:r>
      <w:r>
        <w:t>on planta des haies</w:t>
      </w:r>
      <w:r w:rsidR="007369EF">
        <w:t xml:space="preserve">, </w:t>
      </w:r>
      <w:r>
        <w:t>on déboisa</w:t>
      </w:r>
      <w:r w:rsidR="007369EF">
        <w:t xml:space="preserve">, </w:t>
      </w:r>
      <w:r>
        <w:t>on ensemença</w:t>
      </w:r>
      <w:r w:rsidR="007369EF">
        <w:t xml:space="preserve"> ; </w:t>
      </w:r>
      <w:r>
        <w:t>l</w:t>
      </w:r>
      <w:r w:rsidR="007369EF">
        <w:t>’</w:t>
      </w:r>
      <w:r>
        <w:t>été suivant la terre fut entièrement dorée par les blés</w:t>
      </w:r>
      <w:r w:rsidR="007369EF">
        <w:t xml:space="preserve">. </w:t>
      </w:r>
      <w:r>
        <w:t>Cette colonie étrange connut une prospérité générale</w:t>
      </w:r>
      <w:r w:rsidR="007369EF">
        <w:t xml:space="preserve">. </w:t>
      </w:r>
      <w:r>
        <w:t>Le temple</w:t>
      </w:r>
      <w:r w:rsidR="007369EF">
        <w:t xml:space="preserve">, </w:t>
      </w:r>
      <w:r>
        <w:t>érigé au milieu de la ville</w:t>
      </w:r>
      <w:r w:rsidR="007369EF">
        <w:t xml:space="preserve">, </w:t>
      </w:r>
      <w:r>
        <w:t>s</w:t>
      </w:r>
      <w:r w:rsidR="007369EF">
        <w:t>’</w:t>
      </w:r>
      <w:r>
        <w:t>agrandit sans cesse</w:t>
      </w:r>
      <w:r w:rsidR="007369EF">
        <w:t xml:space="preserve">. </w:t>
      </w:r>
      <w:r>
        <w:t xml:space="preserve">Ce sanctuaire élevé à Celui qui avait guidé les </w:t>
      </w:r>
      <w:r>
        <w:lastRenderedPageBreak/>
        <w:t>Mormons et qui les avait préservés de tant de dangers</w:t>
      </w:r>
      <w:r w:rsidR="007369EF">
        <w:t xml:space="preserve">, </w:t>
      </w:r>
      <w:r>
        <w:t>résonnait</w:t>
      </w:r>
      <w:r w:rsidR="007369EF">
        <w:t xml:space="preserve">, </w:t>
      </w:r>
      <w:r>
        <w:t>du matin au soir</w:t>
      </w:r>
      <w:r w:rsidR="007369EF">
        <w:t xml:space="preserve">, </w:t>
      </w:r>
      <w:r>
        <w:t>du bruit des marteaux et du gri</w:t>
      </w:r>
      <w:r>
        <w:t>n</w:t>
      </w:r>
      <w:r>
        <w:t>cement des scies</w:t>
      </w:r>
      <w:r w:rsidR="007369EF">
        <w:t>.</w:t>
      </w:r>
    </w:p>
    <w:p w14:paraId="32DA0938" w14:textId="77777777" w:rsidR="007369EF" w:rsidRDefault="0071396A" w:rsidP="007369EF">
      <w:r>
        <w:t>John Ferrier et la petite fille qu</w:t>
      </w:r>
      <w:r w:rsidR="007369EF">
        <w:t>’</w:t>
      </w:r>
      <w:r>
        <w:t>il avait adoptée suivirent les Mormons jusqu</w:t>
      </w:r>
      <w:r w:rsidR="007369EF">
        <w:t>’</w:t>
      </w:r>
      <w:r>
        <w:t>au bout</w:t>
      </w:r>
      <w:r w:rsidR="007369EF">
        <w:t xml:space="preserve">. </w:t>
      </w:r>
      <w:r>
        <w:t>La petite Lucy voyagea assez agré</w:t>
      </w:r>
      <w:r>
        <w:t>a</w:t>
      </w:r>
      <w:r>
        <w:t xml:space="preserve">blement dans le chariot de </w:t>
      </w:r>
      <w:proofErr w:type="spellStart"/>
      <w:r>
        <w:t>Stangerson</w:t>
      </w:r>
      <w:proofErr w:type="spellEnd"/>
      <w:r>
        <w:t xml:space="preserve"> l</w:t>
      </w:r>
      <w:r w:rsidR="007369EF">
        <w:t>’</w:t>
      </w:r>
      <w:r>
        <w:t>ancien</w:t>
      </w:r>
      <w:r w:rsidR="007369EF">
        <w:t xml:space="preserve">, </w:t>
      </w:r>
      <w:r>
        <w:t>en compagnie des trois épouses du Mormon et de son fils</w:t>
      </w:r>
      <w:r w:rsidR="007369EF">
        <w:t xml:space="preserve">, </w:t>
      </w:r>
      <w:r>
        <w:t>garçon volontaire et ha</w:t>
      </w:r>
      <w:r>
        <w:t>r</w:t>
      </w:r>
      <w:r>
        <w:t>di</w:t>
      </w:r>
      <w:r w:rsidR="007369EF">
        <w:t xml:space="preserve">, </w:t>
      </w:r>
      <w:r>
        <w:t>âgé de douze ans</w:t>
      </w:r>
      <w:r w:rsidR="007369EF">
        <w:t xml:space="preserve">. </w:t>
      </w:r>
      <w:r>
        <w:t>La souplesse de l</w:t>
      </w:r>
      <w:r w:rsidR="007369EF">
        <w:t>’</w:t>
      </w:r>
      <w:r>
        <w:t>enfance lui permit de se remettre du choc causé par la mort de sa mère et Lucy devint le chouchou des bonnes femmes</w:t>
      </w:r>
      <w:r w:rsidR="007369EF">
        <w:t xml:space="preserve">. </w:t>
      </w:r>
      <w:r>
        <w:t>La vie en roulotte la conquit</w:t>
      </w:r>
      <w:r w:rsidR="007369EF">
        <w:t xml:space="preserve">. </w:t>
      </w:r>
      <w:r>
        <w:t>De son côté</w:t>
      </w:r>
      <w:r w:rsidR="007369EF">
        <w:t xml:space="preserve">, </w:t>
      </w:r>
      <w:r>
        <w:t>Ferrier se révéla</w:t>
      </w:r>
      <w:r w:rsidR="007369EF">
        <w:t xml:space="preserve">, </w:t>
      </w:r>
      <w:r>
        <w:t>une fois rétabli</w:t>
      </w:r>
      <w:r w:rsidR="007369EF">
        <w:t xml:space="preserve">, </w:t>
      </w:r>
      <w:r>
        <w:t>un guide précieux et un chasseur infatigable</w:t>
      </w:r>
      <w:r w:rsidR="007369EF">
        <w:t>.</w:t>
      </w:r>
    </w:p>
    <w:p w14:paraId="3556F970" w14:textId="77777777" w:rsidR="007369EF" w:rsidRDefault="0071396A" w:rsidP="007369EF">
      <w:r>
        <w:t>Il gagna rapidement l</w:t>
      </w:r>
      <w:r w:rsidR="007369EF">
        <w:t>’</w:t>
      </w:r>
      <w:r>
        <w:t>estime de ses nouveaux compagnons</w:t>
      </w:r>
      <w:r w:rsidR="007369EF">
        <w:t xml:space="preserve">. </w:t>
      </w:r>
      <w:r>
        <w:t>Aussi</w:t>
      </w:r>
      <w:r w:rsidR="007369EF">
        <w:t xml:space="preserve">, </w:t>
      </w:r>
      <w:r>
        <w:t>au terme du voyage convint-on à l</w:t>
      </w:r>
      <w:r w:rsidR="007369EF">
        <w:t>’</w:t>
      </w:r>
      <w:r>
        <w:t>unanimité de lui attr</w:t>
      </w:r>
      <w:r>
        <w:t>i</w:t>
      </w:r>
      <w:r>
        <w:t>buer un lot de terrain égal à celui de chacun des autres</w:t>
      </w:r>
      <w:r w:rsidR="007369EF">
        <w:t xml:space="preserve">, </w:t>
      </w:r>
      <w:r>
        <w:t>à l</w:t>
      </w:r>
      <w:r w:rsidR="007369EF">
        <w:t>’</w:t>
      </w:r>
      <w:r>
        <w:t>exception des quatre principaux anciens</w:t>
      </w:r>
      <w:r w:rsidR="007369EF">
        <w:t xml:space="preserve"> : </w:t>
      </w:r>
      <w:r>
        <w:t>Young</w:t>
      </w:r>
      <w:r w:rsidR="007369EF">
        <w:t xml:space="preserve">, </w:t>
      </w:r>
      <w:proofErr w:type="spellStart"/>
      <w:r>
        <w:t>Stangerson</w:t>
      </w:r>
      <w:proofErr w:type="spellEnd"/>
      <w:r w:rsidR="007369EF">
        <w:t xml:space="preserve">, </w:t>
      </w:r>
      <w:r>
        <w:t xml:space="preserve">Kimball et </w:t>
      </w:r>
      <w:proofErr w:type="spellStart"/>
      <w:r>
        <w:t>Drebber</w:t>
      </w:r>
      <w:proofErr w:type="spellEnd"/>
      <w:r w:rsidR="007369EF">
        <w:t>.</w:t>
      </w:r>
    </w:p>
    <w:p w14:paraId="37717A57" w14:textId="77777777" w:rsidR="007369EF" w:rsidRDefault="0071396A" w:rsidP="007369EF">
      <w:r>
        <w:t>John Ferrier bâtit sur son terrain une solide maison de bois qui devint</w:t>
      </w:r>
      <w:r w:rsidR="007369EF">
        <w:t xml:space="preserve">, </w:t>
      </w:r>
      <w:r>
        <w:t>avec les années</w:t>
      </w:r>
      <w:r w:rsidR="007369EF">
        <w:t xml:space="preserve">, </w:t>
      </w:r>
      <w:r>
        <w:t>par agrandissements successifs</w:t>
      </w:r>
      <w:r w:rsidR="007369EF">
        <w:t xml:space="preserve">, </w:t>
      </w:r>
      <w:r>
        <w:t>une villa spacieuse</w:t>
      </w:r>
      <w:r w:rsidR="007369EF">
        <w:t xml:space="preserve">. </w:t>
      </w:r>
      <w:r>
        <w:t>C</w:t>
      </w:r>
      <w:r w:rsidR="007369EF">
        <w:t>’</w:t>
      </w:r>
      <w:r>
        <w:t>était un homme pratique</w:t>
      </w:r>
      <w:r w:rsidR="007369EF">
        <w:t xml:space="preserve"> : </w:t>
      </w:r>
      <w:r>
        <w:t>âpre au gain et h</w:t>
      </w:r>
      <w:r>
        <w:t>a</w:t>
      </w:r>
      <w:r>
        <w:t>bile de ses dix doigts</w:t>
      </w:r>
      <w:r w:rsidR="007369EF">
        <w:t xml:space="preserve">. </w:t>
      </w:r>
      <w:r>
        <w:t>Lové à une santé de fer</w:t>
      </w:r>
      <w:r w:rsidR="007369EF">
        <w:t xml:space="preserve">, </w:t>
      </w:r>
      <w:r>
        <w:t>il consacra toutes ses journées à amender et à cultiver ses terres</w:t>
      </w:r>
      <w:r w:rsidR="007369EF">
        <w:t xml:space="preserve">. </w:t>
      </w:r>
      <w:r>
        <w:t>Sa ferme et ses biens prospérèrent</w:t>
      </w:r>
      <w:r w:rsidR="007369EF">
        <w:t xml:space="preserve">. </w:t>
      </w:r>
      <w:r>
        <w:t>Au bout de trois ans</w:t>
      </w:r>
      <w:r w:rsidR="007369EF">
        <w:t xml:space="preserve">, </w:t>
      </w:r>
      <w:r>
        <w:t>il était déjà mieux pa</w:t>
      </w:r>
      <w:r>
        <w:t>r</w:t>
      </w:r>
      <w:r>
        <w:t>ti que ses voisins</w:t>
      </w:r>
      <w:r w:rsidR="007369EF">
        <w:t xml:space="preserve"> ; </w:t>
      </w:r>
      <w:r>
        <w:t>trois ans plus tard</w:t>
      </w:r>
      <w:r w:rsidR="007369EF">
        <w:t xml:space="preserve">, </w:t>
      </w:r>
      <w:r>
        <w:t>c</w:t>
      </w:r>
      <w:r w:rsidR="007369EF">
        <w:t>’</w:t>
      </w:r>
      <w:r>
        <w:t>était un homme aisé</w:t>
      </w:r>
      <w:r w:rsidR="007369EF">
        <w:t xml:space="preserve"> ; </w:t>
      </w:r>
      <w:r>
        <w:t>trois a</w:t>
      </w:r>
      <w:r>
        <w:t>u</w:t>
      </w:r>
      <w:r>
        <w:t>tres années encore et il était devenu riche</w:t>
      </w:r>
      <w:r w:rsidR="007369EF">
        <w:t xml:space="preserve">. </w:t>
      </w:r>
      <w:r>
        <w:t>Enfin</w:t>
      </w:r>
      <w:r w:rsidR="007369EF">
        <w:t xml:space="preserve">, </w:t>
      </w:r>
      <w:r>
        <w:t>douze ans après son établissement</w:t>
      </w:r>
      <w:r w:rsidR="007369EF">
        <w:t xml:space="preserve">, </w:t>
      </w:r>
      <w:r>
        <w:t>il n</w:t>
      </w:r>
      <w:r w:rsidR="007369EF">
        <w:t>’</w:t>
      </w:r>
      <w:r>
        <w:t>y avait pas</w:t>
      </w:r>
      <w:r w:rsidR="007369EF">
        <w:t xml:space="preserve">, </w:t>
      </w:r>
      <w:r>
        <w:t>dans tout Salt Lake City</w:t>
      </w:r>
      <w:r w:rsidR="007369EF">
        <w:t xml:space="preserve">, </w:t>
      </w:r>
      <w:r>
        <w:t>six hommes aussi fortunés que lui</w:t>
      </w:r>
      <w:r w:rsidR="007369EF">
        <w:t xml:space="preserve">. </w:t>
      </w:r>
      <w:r>
        <w:t>De la grande mer int</w:t>
      </w:r>
      <w:r>
        <w:t>é</w:t>
      </w:r>
      <w:r>
        <w:t xml:space="preserve">rieure aux lointaines montagnes de </w:t>
      </w:r>
      <w:proofErr w:type="spellStart"/>
      <w:r>
        <w:t>Wahsa</w:t>
      </w:r>
      <w:proofErr w:type="spellEnd"/>
      <w:r w:rsidR="007369EF">
        <w:t xml:space="preserve">, </w:t>
      </w:r>
      <w:r>
        <w:t>aucun nom n</w:t>
      </w:r>
      <w:r w:rsidR="007369EF">
        <w:t>’</w:t>
      </w:r>
      <w:r>
        <w:t>était plus avant</w:t>
      </w:r>
      <w:r>
        <w:t>a</w:t>
      </w:r>
      <w:r>
        <w:t>geusement connu que celui de John Ferrier</w:t>
      </w:r>
      <w:r w:rsidR="007369EF">
        <w:t>.</w:t>
      </w:r>
    </w:p>
    <w:p w14:paraId="1D430C0A" w14:textId="77777777" w:rsidR="007369EF" w:rsidRDefault="0071396A" w:rsidP="007369EF">
      <w:r>
        <w:lastRenderedPageBreak/>
        <w:t>Il ne froissait pas la susceptibilité de ses coreligionnaires que sur un point</w:t>
      </w:r>
      <w:r w:rsidR="007369EF">
        <w:t xml:space="preserve">. </w:t>
      </w:r>
      <w:r>
        <w:t>Rien n</w:t>
      </w:r>
      <w:r w:rsidR="007369EF">
        <w:t>’</w:t>
      </w:r>
      <w:r>
        <w:t>avait pu le persuader de prendre pl</w:t>
      </w:r>
      <w:r>
        <w:t>u</w:t>
      </w:r>
      <w:r>
        <w:t>sieurs femmes à la manière des Mormons</w:t>
      </w:r>
      <w:r w:rsidR="007369EF">
        <w:t xml:space="preserve">. </w:t>
      </w:r>
      <w:r>
        <w:t>Sur ce chapitre-là</w:t>
      </w:r>
      <w:r w:rsidR="007369EF">
        <w:t xml:space="preserve">, </w:t>
      </w:r>
      <w:r>
        <w:t>il était i</w:t>
      </w:r>
      <w:r>
        <w:t>n</w:t>
      </w:r>
      <w:r>
        <w:t>flexible</w:t>
      </w:r>
      <w:r w:rsidR="007369EF">
        <w:t xml:space="preserve"> ; </w:t>
      </w:r>
      <w:r>
        <w:t>mais il ne s</w:t>
      </w:r>
      <w:r w:rsidR="007369EF">
        <w:t>’</w:t>
      </w:r>
      <w:r>
        <w:t>expliquait pas</w:t>
      </w:r>
      <w:r w:rsidR="007369EF">
        <w:t xml:space="preserve">. </w:t>
      </w:r>
      <w:r>
        <w:t>Certains l</w:t>
      </w:r>
      <w:r w:rsidR="007369EF">
        <w:t>’</w:t>
      </w:r>
      <w:r>
        <w:t>accusaient de ti</w:t>
      </w:r>
      <w:r>
        <w:t>é</w:t>
      </w:r>
      <w:r>
        <w:t>deur à l</w:t>
      </w:r>
      <w:r w:rsidR="007369EF">
        <w:t>’</w:t>
      </w:r>
      <w:r>
        <w:t>égard de sa nouvelle foi</w:t>
      </w:r>
      <w:r w:rsidR="007369EF">
        <w:t xml:space="preserve"> ; </w:t>
      </w:r>
      <w:r>
        <w:t>d</w:t>
      </w:r>
      <w:r w:rsidR="007369EF">
        <w:t>’</w:t>
      </w:r>
      <w:r>
        <w:t>autres encore parlaient de sa fidélité au souvenir de son premier amour</w:t>
      </w:r>
      <w:r w:rsidR="007369EF">
        <w:t xml:space="preserve"> : </w:t>
      </w:r>
      <w:r>
        <w:t>une jeune fille aux cheveux blonds morte de langueur sur les bords de l</w:t>
      </w:r>
      <w:r w:rsidR="007369EF">
        <w:t>’</w:t>
      </w:r>
      <w:r>
        <w:t>Atlantique</w:t>
      </w:r>
      <w:r w:rsidR="007369EF">
        <w:t xml:space="preserve">. </w:t>
      </w:r>
      <w:r>
        <w:t>Quelle qu</w:t>
      </w:r>
      <w:r w:rsidR="007369EF">
        <w:t>’</w:t>
      </w:r>
      <w:r>
        <w:t>en fût la raison</w:t>
      </w:r>
      <w:r w:rsidR="007369EF">
        <w:t xml:space="preserve">, </w:t>
      </w:r>
      <w:r>
        <w:t>Ferrier restait strict</w:t>
      </w:r>
      <w:r>
        <w:t>e</w:t>
      </w:r>
      <w:r>
        <w:t>ment célibataire</w:t>
      </w:r>
      <w:r w:rsidR="007369EF">
        <w:t xml:space="preserve">. </w:t>
      </w:r>
      <w:r>
        <w:t>Pour le reste</w:t>
      </w:r>
      <w:r w:rsidR="007369EF">
        <w:t xml:space="preserve">, </w:t>
      </w:r>
      <w:r>
        <w:t>il se conformait aux préceptes de la jeune colonie et passait pour un homme droit et orthodoxe</w:t>
      </w:r>
      <w:r w:rsidR="007369EF">
        <w:t>.</w:t>
      </w:r>
    </w:p>
    <w:p w14:paraId="7D313E74" w14:textId="77777777" w:rsidR="007369EF" w:rsidRDefault="0071396A" w:rsidP="007369EF">
      <w:r>
        <w:t>Lucy Ferrier grandit près de son père adoptif et l</w:t>
      </w:r>
      <w:r w:rsidR="007369EF">
        <w:t>’</w:t>
      </w:r>
      <w:r>
        <w:t>aida dans toutes ses entreprises</w:t>
      </w:r>
      <w:r w:rsidR="007369EF">
        <w:t xml:space="preserve">. </w:t>
      </w:r>
      <w:r>
        <w:t>L</w:t>
      </w:r>
      <w:r w:rsidR="007369EF">
        <w:t>’</w:t>
      </w:r>
      <w:r>
        <w:t>air vif des montagnes et l</w:t>
      </w:r>
      <w:r w:rsidR="007369EF">
        <w:t>’</w:t>
      </w:r>
      <w:r>
        <w:t>odeur bals</w:t>
      </w:r>
      <w:r>
        <w:t>a</w:t>
      </w:r>
      <w:r>
        <w:t>mique des pins suppléèrent aux soins d</w:t>
      </w:r>
      <w:r w:rsidR="007369EF">
        <w:t>’</w:t>
      </w:r>
      <w:r>
        <w:t>une mère ou d</w:t>
      </w:r>
      <w:r w:rsidR="007369EF">
        <w:t>’</w:t>
      </w:r>
      <w:r>
        <w:t>une nourrice</w:t>
      </w:r>
      <w:r w:rsidR="007369EF">
        <w:t xml:space="preserve">. </w:t>
      </w:r>
      <w:r>
        <w:t>Chaque année la formait plus grande et plus vigo</w:t>
      </w:r>
      <w:r>
        <w:t>u</w:t>
      </w:r>
      <w:r>
        <w:t>reuse</w:t>
      </w:r>
      <w:r w:rsidR="007369EF">
        <w:t xml:space="preserve"> ; </w:t>
      </w:r>
      <w:r>
        <w:t>ses joue devenaient roses</w:t>
      </w:r>
      <w:r w:rsidR="007369EF">
        <w:t xml:space="preserve">, </w:t>
      </w:r>
      <w:r>
        <w:t>sa démarche élastique</w:t>
      </w:r>
      <w:r w:rsidR="007369EF">
        <w:t xml:space="preserve">. </w:t>
      </w:r>
      <w:r>
        <w:t>Le bouton se changeait en fleur</w:t>
      </w:r>
      <w:r w:rsidR="007369EF">
        <w:t xml:space="preserve">. </w:t>
      </w:r>
      <w:r>
        <w:t>L</w:t>
      </w:r>
      <w:r w:rsidR="007369EF">
        <w:t>’</w:t>
      </w:r>
      <w:r>
        <w:t>année où John Ferrier compta au nombre des richissimes fermiers</w:t>
      </w:r>
      <w:r w:rsidR="007369EF">
        <w:t xml:space="preserve">, </w:t>
      </w:r>
      <w:r>
        <w:t>elle était la plus jolie Am</w:t>
      </w:r>
      <w:r>
        <w:t>é</w:t>
      </w:r>
      <w:r>
        <w:t>ricaine qu</w:t>
      </w:r>
      <w:r w:rsidR="007369EF">
        <w:t>’</w:t>
      </w:r>
      <w:r>
        <w:t>on pût tro</w:t>
      </w:r>
      <w:r>
        <w:t>u</w:t>
      </w:r>
      <w:r>
        <w:t>ver sur tout le versant du Pacifique</w:t>
      </w:r>
      <w:r w:rsidR="007369EF">
        <w:t>.</w:t>
      </w:r>
    </w:p>
    <w:p w14:paraId="60FF7FA0" w14:textId="77777777" w:rsidR="007369EF" w:rsidRDefault="0071396A" w:rsidP="007369EF">
      <w:r>
        <w:t>Ce ne fut pas le père qui découvrit le premier que l</w:t>
      </w:r>
      <w:r w:rsidR="007369EF">
        <w:t>’</w:t>
      </w:r>
      <w:r>
        <w:t>enfant s</w:t>
      </w:r>
      <w:r w:rsidR="007369EF">
        <w:t>’</w:t>
      </w:r>
      <w:r>
        <w:t>était faite femme</w:t>
      </w:r>
      <w:r w:rsidR="007369EF">
        <w:t xml:space="preserve">. </w:t>
      </w:r>
      <w:r>
        <w:t>Il en est souvent ainsi</w:t>
      </w:r>
      <w:r w:rsidR="007369EF">
        <w:t xml:space="preserve">. </w:t>
      </w:r>
      <w:r>
        <w:t>Cette transformation mystérieuse s</w:t>
      </w:r>
      <w:r w:rsidR="007369EF">
        <w:t>’</w:t>
      </w:r>
      <w:r>
        <w:t>opère avec trop de subtilité pour qu</w:t>
      </w:r>
      <w:r w:rsidR="007369EF">
        <w:t>’</w:t>
      </w:r>
      <w:r>
        <w:t>on puisse lui attribuer une date précise</w:t>
      </w:r>
      <w:r w:rsidR="007369EF">
        <w:t xml:space="preserve">. </w:t>
      </w:r>
      <w:r>
        <w:t>La jeune fille elle-même ne s</w:t>
      </w:r>
      <w:r w:rsidR="007369EF">
        <w:t>’</w:t>
      </w:r>
      <w:r>
        <w:t>en rend mieux compte</w:t>
      </w:r>
      <w:r w:rsidR="007369EF">
        <w:t xml:space="preserve">, </w:t>
      </w:r>
      <w:r>
        <w:t>jusqu</w:t>
      </w:r>
      <w:r w:rsidR="007369EF">
        <w:t>’</w:t>
      </w:r>
      <w:r>
        <w:t>à ce que le son d</w:t>
      </w:r>
      <w:r w:rsidR="007369EF">
        <w:t>’</w:t>
      </w:r>
      <w:r>
        <w:t>une voix</w:t>
      </w:r>
      <w:r w:rsidR="007369EF">
        <w:t xml:space="preserve">, </w:t>
      </w:r>
      <w:r>
        <w:t>ou le contact d</w:t>
      </w:r>
      <w:r w:rsidR="007369EF">
        <w:t>’</w:t>
      </w:r>
      <w:r>
        <w:t>une main fassent tressaillir son cœur</w:t>
      </w:r>
      <w:r w:rsidR="007369EF">
        <w:t xml:space="preserve"> ; </w:t>
      </w:r>
      <w:r>
        <w:t>alors</w:t>
      </w:r>
      <w:r w:rsidR="007369EF">
        <w:t xml:space="preserve">, </w:t>
      </w:r>
      <w:r>
        <w:t>avec fierté mêlée de crainte</w:t>
      </w:r>
      <w:r w:rsidR="007369EF">
        <w:t xml:space="preserve">, </w:t>
      </w:r>
      <w:r>
        <w:t>elle découvre en elle une nature neuve</w:t>
      </w:r>
      <w:r w:rsidR="007369EF">
        <w:t xml:space="preserve">, </w:t>
      </w:r>
      <w:r>
        <w:t>plus vaste que l</w:t>
      </w:r>
      <w:r w:rsidR="007369EF">
        <w:t>’</w:t>
      </w:r>
      <w:r>
        <w:t>ancienne</w:t>
      </w:r>
      <w:r w:rsidR="007369EF">
        <w:t xml:space="preserve">. </w:t>
      </w:r>
      <w:r>
        <w:t>Généralement</w:t>
      </w:r>
      <w:r w:rsidR="007369EF">
        <w:t xml:space="preserve">, </w:t>
      </w:r>
      <w:r>
        <w:t>on se souvient de ce jour-là ainsi que du petit incident qui a annoncé l</w:t>
      </w:r>
      <w:r w:rsidR="007369EF">
        <w:t>’</w:t>
      </w:r>
      <w:r>
        <w:t>aube d</w:t>
      </w:r>
      <w:r w:rsidR="007369EF">
        <w:t>’</w:t>
      </w:r>
      <w:r>
        <w:t>une vie nouvelle</w:t>
      </w:r>
      <w:r w:rsidR="007369EF">
        <w:t xml:space="preserve">. </w:t>
      </w:r>
      <w:r>
        <w:t>Dans le cas de Lucy Ferrier</w:t>
      </w:r>
      <w:r w:rsidR="007369EF">
        <w:t xml:space="preserve">, </w:t>
      </w:r>
      <w:r>
        <w:t>l</w:t>
      </w:r>
      <w:r w:rsidR="007369EF">
        <w:t>’</w:t>
      </w:r>
      <w:r>
        <w:t>incident fut assez sérieux et influa non se</w:t>
      </w:r>
      <w:r>
        <w:t>u</w:t>
      </w:r>
      <w:r>
        <w:t>lement sur sa destinée</w:t>
      </w:r>
      <w:r w:rsidR="007369EF">
        <w:t xml:space="preserve">, </w:t>
      </w:r>
      <w:r>
        <w:t>mais sur celle de beaucoup d</w:t>
      </w:r>
      <w:r w:rsidR="007369EF">
        <w:t>’</w:t>
      </w:r>
      <w:r>
        <w:t>autres</w:t>
      </w:r>
      <w:r w:rsidR="007369EF">
        <w:t>.</w:t>
      </w:r>
    </w:p>
    <w:p w14:paraId="7DCE5F06" w14:textId="77777777" w:rsidR="007369EF" w:rsidRDefault="0071396A" w:rsidP="007369EF">
      <w:r>
        <w:lastRenderedPageBreak/>
        <w:t>Par une chaude matinée de juin</w:t>
      </w:r>
      <w:r w:rsidR="007369EF">
        <w:t xml:space="preserve">, </w:t>
      </w:r>
      <w:r>
        <w:t>les Saints des Dernier</w:t>
      </w:r>
      <w:r w:rsidR="00DF205A">
        <w:t>s</w:t>
      </w:r>
      <w:r>
        <w:t xml:space="preserve"> Jour</w:t>
      </w:r>
      <w:r w:rsidR="00DF205A">
        <w:t>s</w:t>
      </w:r>
      <w:r>
        <w:t xml:space="preserve"> s</w:t>
      </w:r>
      <w:r w:rsidR="007369EF">
        <w:t>’</w:t>
      </w:r>
      <w:r>
        <w:t>affairaient comme les abeilles dont ils avaient pris la ruche pour emblème</w:t>
      </w:r>
      <w:r w:rsidR="007369EF">
        <w:t xml:space="preserve">. </w:t>
      </w:r>
      <w:r>
        <w:t>Le bourdonnement du travail humain emplissait les champs et les rues</w:t>
      </w:r>
      <w:r w:rsidR="007369EF">
        <w:t xml:space="preserve">. </w:t>
      </w:r>
      <w:r>
        <w:t>Sur les routes poudreuses</w:t>
      </w:r>
      <w:r w:rsidR="007369EF">
        <w:t xml:space="preserve">, </w:t>
      </w:r>
      <w:r>
        <w:t>de longues files de mules lourdement chargées</w:t>
      </w:r>
      <w:r w:rsidR="007369EF">
        <w:t xml:space="preserve">, </w:t>
      </w:r>
      <w:r>
        <w:t>des troupeaux de moutons et de bœufs venant de lointains pâturages</w:t>
      </w:r>
      <w:r w:rsidR="007369EF">
        <w:t xml:space="preserve">, </w:t>
      </w:r>
      <w:r>
        <w:t>et des convois d</w:t>
      </w:r>
      <w:r w:rsidR="007369EF">
        <w:t>’</w:t>
      </w:r>
      <w:r>
        <w:t>immigrants qui avaient l</w:t>
      </w:r>
      <w:r w:rsidR="007369EF">
        <w:t>’</w:t>
      </w:r>
      <w:r>
        <w:t>air aussi harassés que leurs chevaux se dirigeaient vers l</w:t>
      </w:r>
      <w:r w:rsidR="007369EF">
        <w:t>’</w:t>
      </w:r>
      <w:r>
        <w:t>Ouest</w:t>
      </w:r>
      <w:r w:rsidR="007369EF">
        <w:t xml:space="preserve"> : </w:t>
      </w:r>
      <w:r>
        <w:t>la fièvre de l</w:t>
      </w:r>
      <w:r w:rsidR="007369EF">
        <w:t>’</w:t>
      </w:r>
      <w:r>
        <w:t>or avait éclaté en Californie</w:t>
      </w:r>
      <w:r w:rsidR="007369EF">
        <w:t xml:space="preserve">, </w:t>
      </w:r>
      <w:r>
        <w:t>et pour s</w:t>
      </w:r>
      <w:r w:rsidR="007369EF">
        <w:t>’</w:t>
      </w:r>
      <w:r>
        <w:t>y rendre il fallait passer par la ville des élus</w:t>
      </w:r>
      <w:r w:rsidR="007369EF">
        <w:t xml:space="preserve">. </w:t>
      </w:r>
      <w:proofErr w:type="spellStart"/>
      <w:r>
        <w:t>A</w:t>
      </w:r>
      <w:proofErr w:type="spellEnd"/>
      <w:r>
        <w:t xml:space="preserve"> travers la foule b</w:t>
      </w:r>
      <w:r>
        <w:t>a</w:t>
      </w:r>
      <w:r>
        <w:t>riolée des gens et des bêtes</w:t>
      </w:r>
      <w:r w:rsidR="007369EF">
        <w:t xml:space="preserve">, </w:t>
      </w:r>
      <w:r>
        <w:t>Lucy se fraya un chemin au galop</w:t>
      </w:r>
      <w:r w:rsidR="007369EF">
        <w:t xml:space="preserve">, </w:t>
      </w:r>
      <w:r>
        <w:t>avec l</w:t>
      </w:r>
      <w:r w:rsidR="007369EF">
        <w:t>’</w:t>
      </w:r>
      <w:r>
        <w:t>adresse d</w:t>
      </w:r>
      <w:r w:rsidR="007369EF">
        <w:t>’</w:t>
      </w:r>
      <w:r>
        <w:t>une amazone acco</w:t>
      </w:r>
      <w:r>
        <w:t>m</w:t>
      </w:r>
      <w:r>
        <w:t>plie</w:t>
      </w:r>
      <w:r w:rsidR="007369EF">
        <w:t xml:space="preserve">. </w:t>
      </w:r>
      <w:r>
        <w:t>Son beau visage était empourpré par l</w:t>
      </w:r>
      <w:r w:rsidR="007369EF">
        <w:t>’</w:t>
      </w:r>
      <w:r>
        <w:t>exercice et ses ch</w:t>
      </w:r>
      <w:r>
        <w:t>e</w:t>
      </w:r>
      <w:r>
        <w:t>veux noisette flottaient au vent</w:t>
      </w:r>
      <w:r w:rsidR="007369EF">
        <w:t xml:space="preserve">. </w:t>
      </w:r>
      <w:r>
        <w:t>Elle ne pensait qu</w:t>
      </w:r>
      <w:r w:rsidR="007369EF">
        <w:t>’</w:t>
      </w:r>
      <w:r>
        <w:t>à bien s</w:t>
      </w:r>
      <w:r w:rsidR="007369EF">
        <w:t>’</w:t>
      </w:r>
      <w:r>
        <w:t>acquitter à la ville d</w:t>
      </w:r>
      <w:r w:rsidR="007369EF">
        <w:t>’</w:t>
      </w:r>
      <w:r>
        <w:t>une commi</w:t>
      </w:r>
      <w:r>
        <w:t>s</w:t>
      </w:r>
      <w:r>
        <w:t>sion que lui avait donnée son père</w:t>
      </w:r>
      <w:r w:rsidR="007369EF">
        <w:t xml:space="preserve"> : </w:t>
      </w:r>
      <w:r>
        <w:t>elle s</w:t>
      </w:r>
      <w:r w:rsidR="007369EF">
        <w:t>’</w:t>
      </w:r>
      <w:r>
        <w:t>y rendait comme to</w:t>
      </w:r>
      <w:r>
        <w:t>u</w:t>
      </w:r>
      <w:r>
        <w:t>jours</w:t>
      </w:r>
      <w:r w:rsidR="007369EF">
        <w:t xml:space="preserve">, </w:t>
      </w:r>
      <w:r>
        <w:t>à fond de train</w:t>
      </w:r>
      <w:r w:rsidR="007369EF">
        <w:t xml:space="preserve">, </w:t>
      </w:r>
      <w:r>
        <w:t>avec l</w:t>
      </w:r>
      <w:r w:rsidR="007369EF">
        <w:t>’</w:t>
      </w:r>
      <w:r>
        <w:t>intrépidité du jeune âge</w:t>
      </w:r>
      <w:r w:rsidR="007369EF">
        <w:t xml:space="preserve">. </w:t>
      </w:r>
      <w:r>
        <w:t>Les avent</w:t>
      </w:r>
      <w:r>
        <w:t>u</w:t>
      </w:r>
      <w:r>
        <w:t>riers salis par la poussière des routes et même les impassibles Indiens chargés de pellet</w:t>
      </w:r>
      <w:r>
        <w:t>e</w:t>
      </w:r>
      <w:r>
        <w:t>ries l</w:t>
      </w:r>
      <w:r w:rsidR="007369EF">
        <w:t>’</w:t>
      </w:r>
      <w:r>
        <w:t>admiraient au passage</w:t>
      </w:r>
      <w:r w:rsidR="007369EF">
        <w:t>.</w:t>
      </w:r>
    </w:p>
    <w:p w14:paraId="007DE8B3" w14:textId="77777777" w:rsidR="007369EF" w:rsidRDefault="0071396A" w:rsidP="007369EF">
      <w:r>
        <w:t>Parvenue aux abords de Salt Lake City</w:t>
      </w:r>
      <w:r w:rsidR="007369EF">
        <w:t xml:space="preserve">, </w:t>
      </w:r>
      <w:r>
        <w:t>elle trouva la route bloquée par un grand troupeau de bêtes à cornes que ram</w:t>
      </w:r>
      <w:r>
        <w:t>e</w:t>
      </w:r>
      <w:r>
        <w:t>naient des plaines une demi-douzaine de bouviers à la mine f</w:t>
      </w:r>
      <w:r>
        <w:t>a</w:t>
      </w:r>
      <w:r>
        <w:t>rouche</w:t>
      </w:r>
      <w:r w:rsidR="007369EF">
        <w:t xml:space="preserve">. </w:t>
      </w:r>
      <w:r>
        <w:t>Dans son impatience</w:t>
      </w:r>
      <w:r w:rsidR="007369EF">
        <w:t xml:space="preserve">, </w:t>
      </w:r>
      <w:r>
        <w:t>Lucy tenta de franchir cet obst</w:t>
      </w:r>
      <w:r>
        <w:t>a</w:t>
      </w:r>
      <w:r>
        <w:t>cle</w:t>
      </w:r>
      <w:r w:rsidR="007369EF">
        <w:t xml:space="preserve"> : </w:t>
      </w:r>
      <w:r>
        <w:t>elle poussa son cheval dans ce qui lui avait paru une trouée</w:t>
      </w:r>
      <w:r w:rsidR="007369EF">
        <w:t xml:space="preserve">. </w:t>
      </w:r>
      <w:r>
        <w:t>Mais</w:t>
      </w:r>
      <w:r w:rsidR="007369EF">
        <w:t xml:space="preserve">, </w:t>
      </w:r>
      <w:r>
        <w:t>à peine s</w:t>
      </w:r>
      <w:r w:rsidR="007369EF">
        <w:t>’</w:t>
      </w:r>
      <w:r>
        <w:t>y était-elle engagée que les bêtes se rejoignirent derrière elle</w:t>
      </w:r>
      <w:r w:rsidR="007369EF">
        <w:t xml:space="preserve">. </w:t>
      </w:r>
      <w:r>
        <w:t>Elle était prise dans une masse mouvante de bœufs aux yeux féroces et aux longues cornes</w:t>
      </w:r>
      <w:r w:rsidR="007369EF">
        <w:t xml:space="preserve">. </w:t>
      </w:r>
      <w:r>
        <w:t>Familiarisée avec le b</w:t>
      </w:r>
      <w:r>
        <w:t>é</w:t>
      </w:r>
      <w:r>
        <w:t>tail</w:t>
      </w:r>
      <w:r w:rsidR="007369EF">
        <w:t xml:space="preserve">, </w:t>
      </w:r>
      <w:r>
        <w:t>Lucy ne perdit pas son sang-froid</w:t>
      </w:r>
      <w:r w:rsidR="007369EF">
        <w:t xml:space="preserve">. </w:t>
      </w:r>
      <w:r>
        <w:t>Elle profitait d</w:t>
      </w:r>
      <w:r w:rsidR="007369EF">
        <w:t>’</w:t>
      </w:r>
      <w:r>
        <w:t>intervalles momentanés pour s</w:t>
      </w:r>
      <w:r w:rsidR="007369EF">
        <w:t>’</w:t>
      </w:r>
      <w:r>
        <w:t>avancer</w:t>
      </w:r>
      <w:r w:rsidR="007369EF">
        <w:t xml:space="preserve">. </w:t>
      </w:r>
      <w:r>
        <w:t>Par malchance</w:t>
      </w:r>
      <w:r w:rsidR="007369EF">
        <w:t xml:space="preserve">, </w:t>
      </w:r>
      <w:r>
        <w:t>ou à dessein</w:t>
      </w:r>
      <w:r w:rsidR="007369EF">
        <w:t xml:space="preserve">, </w:t>
      </w:r>
      <w:r>
        <w:t>un bœuf encorna le flanc du mustang qui se cabra</w:t>
      </w:r>
      <w:r w:rsidR="007369EF">
        <w:t xml:space="preserve">, </w:t>
      </w:r>
      <w:r>
        <w:t>c</w:t>
      </w:r>
      <w:r>
        <w:t>a</w:t>
      </w:r>
      <w:r>
        <w:t>racola et rua</w:t>
      </w:r>
      <w:r w:rsidR="007369EF">
        <w:t xml:space="preserve">. </w:t>
      </w:r>
      <w:r>
        <w:t>La situation était critique</w:t>
      </w:r>
      <w:r w:rsidR="007369EF">
        <w:t xml:space="preserve">. </w:t>
      </w:r>
      <w:r>
        <w:t>Chaque mouvement du cheval le mettait en contact avec les cornes et l</w:t>
      </w:r>
      <w:r w:rsidR="007369EF">
        <w:t>’</w:t>
      </w:r>
      <w:r>
        <w:t>excitait dava</w:t>
      </w:r>
      <w:r>
        <w:t>n</w:t>
      </w:r>
      <w:r>
        <w:t>tage</w:t>
      </w:r>
      <w:r w:rsidR="007369EF">
        <w:t xml:space="preserve">. </w:t>
      </w:r>
      <w:r>
        <w:t>Tout l</w:t>
      </w:r>
      <w:r w:rsidR="007369EF">
        <w:t>’</w:t>
      </w:r>
      <w:r>
        <w:t>effort de Lucy était de se maintenir en selle</w:t>
      </w:r>
      <w:r w:rsidR="007369EF">
        <w:t xml:space="preserve">, </w:t>
      </w:r>
      <w:r>
        <w:t>de peur d</w:t>
      </w:r>
      <w:r w:rsidR="007369EF">
        <w:t>’</w:t>
      </w:r>
      <w:r>
        <w:t>être horriblement piétinée</w:t>
      </w:r>
      <w:r w:rsidR="007369EF">
        <w:t xml:space="preserve">. </w:t>
      </w:r>
      <w:r>
        <w:t xml:space="preserve">Sa </w:t>
      </w:r>
      <w:r>
        <w:lastRenderedPageBreak/>
        <w:t>tête commençait à tourner</w:t>
      </w:r>
      <w:r w:rsidR="007369EF">
        <w:t xml:space="preserve">, </w:t>
      </w:r>
      <w:r>
        <w:t>et elle relâchait sa prise sur les rênes</w:t>
      </w:r>
      <w:r w:rsidR="007369EF">
        <w:t xml:space="preserve">. </w:t>
      </w:r>
      <w:r>
        <w:t>Le nuage de poussière et la transpiration des bêtes la faisaient suff</w:t>
      </w:r>
      <w:r>
        <w:t>o</w:t>
      </w:r>
      <w:r>
        <w:t>quer</w:t>
      </w:r>
      <w:r w:rsidR="007369EF">
        <w:t xml:space="preserve">. </w:t>
      </w:r>
      <w:r>
        <w:t>Elle était à bout</w:t>
      </w:r>
      <w:r w:rsidR="007369EF">
        <w:t xml:space="preserve">. </w:t>
      </w:r>
      <w:r>
        <w:t>Sur le point de s</w:t>
      </w:r>
      <w:r w:rsidR="007369EF">
        <w:t>’</w:t>
      </w:r>
      <w:r>
        <w:t>évanouir</w:t>
      </w:r>
      <w:r w:rsidR="007369EF">
        <w:t xml:space="preserve">, </w:t>
      </w:r>
      <w:r>
        <w:t>elle entendit une voix toute proche</w:t>
      </w:r>
      <w:r w:rsidR="007369EF">
        <w:t xml:space="preserve">, </w:t>
      </w:r>
      <w:r>
        <w:t>et une main brunie</w:t>
      </w:r>
      <w:r w:rsidR="007369EF">
        <w:t xml:space="preserve">, </w:t>
      </w:r>
      <w:r>
        <w:t>puissante</w:t>
      </w:r>
      <w:r w:rsidR="007369EF">
        <w:t xml:space="preserve">, </w:t>
      </w:r>
      <w:r>
        <w:t>saisit par la gourmette le cheval emballé et tira rapidement Lucy du troupeau</w:t>
      </w:r>
      <w:r w:rsidR="007369EF">
        <w:t>.</w:t>
      </w:r>
    </w:p>
    <w:p w14:paraId="447A886F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espère que vous n</w:t>
      </w:r>
      <w:r>
        <w:t>’</w:t>
      </w:r>
      <w:r w:rsidR="0071396A">
        <w:t>êtes pas blessée</w:t>
      </w:r>
      <w:r>
        <w:t xml:space="preserve">, </w:t>
      </w:r>
      <w:r w:rsidR="0071396A">
        <w:t>mademoiselle</w:t>
      </w:r>
      <w:r>
        <w:t> ! »</w:t>
      </w:r>
      <w:r w:rsidR="0071396A">
        <w:t xml:space="preserve"> i</w:t>
      </w:r>
      <w:r w:rsidR="0071396A">
        <w:t>n</w:t>
      </w:r>
      <w:r w:rsidR="0071396A">
        <w:t>terrogea respectueusement son sauveur</w:t>
      </w:r>
      <w:r>
        <w:t>.</w:t>
      </w:r>
    </w:p>
    <w:p w14:paraId="2D7BC324" w14:textId="77777777" w:rsidR="00C15C0D" w:rsidRDefault="00C15C0D" w:rsidP="00C15C0D">
      <w:pPr>
        <w:ind w:firstLine="0"/>
        <w:jc w:val="center"/>
      </w:pPr>
      <w:r>
        <w:fldChar w:fldCharType="begin"/>
      </w:r>
      <w:r>
        <w:instrText xml:space="preserve">INCLUDEPICTURE "../Une%20étude%20en%20rouge2-2_fichiers/stud-16.gif" \* MERGEFORMATINET </w:instrText>
      </w:r>
      <w:r>
        <w:fldChar w:fldCharType="separate"/>
      </w:r>
      <w:r>
        <w:pict w14:anchorId="0C1C1C71">
          <v:shape id="_x0000_i1073" type="#_x0000_t75" alt="Richard Gutschmidt, 1902" style="width:190.95pt;height:286.75pt">
            <v:imagedata r:id="rId40" r:href="rId41"/>
          </v:shape>
        </w:pict>
      </w:r>
      <w:r>
        <w:fldChar w:fldCharType="end"/>
      </w:r>
    </w:p>
    <w:p w14:paraId="08CAE58D" w14:textId="77777777" w:rsidR="007369EF" w:rsidRDefault="0071396A" w:rsidP="007369EF">
      <w:r>
        <w:t>Elle leva les yeux sur son visage hâlé aux traits durs et so</w:t>
      </w:r>
      <w:r>
        <w:t>u</w:t>
      </w:r>
      <w:r>
        <w:t>rit avec espièglerie</w:t>
      </w:r>
      <w:r w:rsidR="007369EF">
        <w:t>.</w:t>
      </w:r>
    </w:p>
    <w:p w14:paraId="0C5C1244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>ai eu la frousse</w:t>
      </w:r>
      <w:r>
        <w:t xml:space="preserve"> ! </w:t>
      </w:r>
      <w:r w:rsidR="0071396A">
        <w:t>dit-elle naïvement</w:t>
      </w:r>
      <w:r>
        <w:t xml:space="preserve">. </w:t>
      </w:r>
      <w:r w:rsidR="0071396A">
        <w:t>Qui aurait pensé que Poncho serait effarouché par des vaches</w:t>
      </w:r>
      <w:r>
        <w:t> ?</w:t>
      </w:r>
    </w:p>
    <w:p w14:paraId="770107A7" w14:textId="77777777" w:rsidR="007369EF" w:rsidRDefault="007369EF" w:rsidP="007369EF">
      <w:r>
        <w:t>— </w:t>
      </w:r>
      <w:r w:rsidR="0071396A">
        <w:t>Dieu merci</w:t>
      </w:r>
      <w:r>
        <w:t xml:space="preserve">, </w:t>
      </w:r>
      <w:r w:rsidR="0071396A">
        <w:t>vous êtes restée en selle</w:t>
      </w:r>
      <w:r>
        <w:t> ! »</w:t>
      </w:r>
      <w:r w:rsidR="0071396A">
        <w:t xml:space="preserve"> fit-il</w:t>
      </w:r>
      <w:r>
        <w:t>.</w:t>
      </w:r>
    </w:p>
    <w:p w14:paraId="04DF4C2A" w14:textId="77777777" w:rsidR="007369EF" w:rsidRDefault="0071396A" w:rsidP="007369EF">
      <w:r>
        <w:t>C</w:t>
      </w:r>
      <w:r w:rsidR="007369EF">
        <w:t>’</w:t>
      </w:r>
      <w:r>
        <w:t>était un grand jeune homme à l</w:t>
      </w:r>
      <w:r w:rsidR="007369EF">
        <w:t>’</w:t>
      </w:r>
      <w:r>
        <w:t>air sauvage</w:t>
      </w:r>
      <w:r w:rsidR="007369EF">
        <w:t xml:space="preserve">. </w:t>
      </w:r>
      <w:r>
        <w:t>Il montait un robuste cheval rouan</w:t>
      </w:r>
      <w:r w:rsidR="007369EF">
        <w:t xml:space="preserve">. </w:t>
      </w:r>
      <w:r>
        <w:t>Il portait l</w:t>
      </w:r>
      <w:r w:rsidR="007369EF">
        <w:t>’</w:t>
      </w:r>
      <w:r>
        <w:t>habit d</w:t>
      </w:r>
      <w:r w:rsidR="007369EF">
        <w:t>’</w:t>
      </w:r>
      <w:r>
        <w:t>un chasseur avec un fusil en bandoulière</w:t>
      </w:r>
      <w:r w:rsidR="007369EF">
        <w:t>.</w:t>
      </w:r>
    </w:p>
    <w:p w14:paraId="23BC40C8" w14:textId="77777777" w:rsidR="007369EF" w:rsidRDefault="007369EF" w:rsidP="007369EF">
      <w:r>
        <w:lastRenderedPageBreak/>
        <w:t>« </w:t>
      </w:r>
      <w:r w:rsidR="0071396A">
        <w:t>Je suppose que vous êtes la fille de John Ferrier</w:t>
      </w:r>
      <w:r>
        <w:t xml:space="preserve">. </w:t>
      </w:r>
      <w:r w:rsidR="0071396A">
        <w:t>Je vous ai vue sortir de chez lui</w:t>
      </w:r>
      <w:r>
        <w:t xml:space="preserve">. </w:t>
      </w:r>
      <w:r w:rsidR="0071396A">
        <w:t>Quand vous le reverrez</w:t>
      </w:r>
      <w:r>
        <w:t xml:space="preserve">, </w:t>
      </w:r>
      <w:r w:rsidR="0071396A">
        <w:t>demandez-lui s</w:t>
      </w:r>
      <w:r>
        <w:t>’</w:t>
      </w:r>
      <w:r w:rsidR="0071396A">
        <w:t>il se souvient de la famille Jefferson Hope</w:t>
      </w:r>
      <w:r>
        <w:t xml:space="preserve">, </w:t>
      </w:r>
      <w:r w:rsidR="0071396A">
        <w:t>de Saint Louis</w:t>
      </w:r>
      <w:r>
        <w:t xml:space="preserve">. </w:t>
      </w:r>
      <w:r w:rsidR="0071396A">
        <w:t>S</w:t>
      </w:r>
      <w:r>
        <w:t>’</w:t>
      </w:r>
      <w:r w:rsidR="0071396A">
        <w:t>il est bien le Ferrier que nous avons connu</w:t>
      </w:r>
      <w:r>
        <w:t xml:space="preserve">, </w:t>
      </w:r>
      <w:r w:rsidR="0071396A">
        <w:t>lui et mon père étaient très liés</w:t>
      </w:r>
      <w:r>
        <w:t>.</w:t>
      </w:r>
    </w:p>
    <w:p w14:paraId="1EA366EA" w14:textId="77777777" w:rsidR="007369EF" w:rsidRDefault="007369EF" w:rsidP="007369EF">
      <w:r>
        <w:t>— </w:t>
      </w:r>
      <w:r w:rsidR="0071396A">
        <w:t>Ne feriez-vous pas aussi bien de venir le lui demander vous-même</w:t>
      </w:r>
      <w:r>
        <w:t> ? »</w:t>
      </w:r>
      <w:r w:rsidR="0071396A">
        <w:t xml:space="preserve"> dit-elle</w:t>
      </w:r>
      <w:r>
        <w:t>.</w:t>
      </w:r>
    </w:p>
    <w:p w14:paraId="606C4B36" w14:textId="77777777" w:rsidR="007369EF" w:rsidRDefault="0071396A" w:rsidP="007369EF">
      <w:r>
        <w:t>Cette suggestion sembla plaire au jeune homme</w:t>
      </w:r>
      <w:r w:rsidR="007369EF">
        <w:t xml:space="preserve">. </w:t>
      </w:r>
      <w:r>
        <w:t>Ses yeux noirs étincelèrent</w:t>
      </w:r>
      <w:r w:rsidR="007369EF">
        <w:t>.</w:t>
      </w:r>
    </w:p>
    <w:p w14:paraId="2FB412D3" w14:textId="77777777" w:rsidR="007369EF" w:rsidRDefault="007369EF" w:rsidP="007369EF">
      <w:r>
        <w:t>« </w:t>
      </w:r>
      <w:r w:rsidR="0071396A">
        <w:t>Soit</w:t>
      </w:r>
      <w:r>
        <w:t xml:space="preserve"> ! </w:t>
      </w:r>
      <w:r w:rsidR="0071396A">
        <w:t>Mais je viens de passer trois mois dans les mont</w:t>
      </w:r>
      <w:r w:rsidR="0071396A">
        <w:t>a</w:t>
      </w:r>
      <w:r w:rsidR="0071396A">
        <w:t>gnes</w:t>
      </w:r>
      <w:r>
        <w:t xml:space="preserve">. </w:t>
      </w:r>
      <w:r w:rsidR="0071396A">
        <w:t>Je ne suis pas en tenue de visite</w:t>
      </w:r>
      <w:r>
        <w:t xml:space="preserve">. </w:t>
      </w:r>
      <w:r w:rsidR="0071396A">
        <w:t>Il faudra me prendre comme je suis</w:t>
      </w:r>
      <w:r>
        <w:t>.</w:t>
      </w:r>
    </w:p>
    <w:p w14:paraId="67D4ACAB" w14:textId="77777777" w:rsidR="007369EF" w:rsidRDefault="007369EF" w:rsidP="007369EF">
      <w:r>
        <w:t>— </w:t>
      </w:r>
      <w:r w:rsidR="0071396A">
        <w:t>Papa vous doit des remerciements</w:t>
      </w:r>
      <w:r>
        <w:t xml:space="preserve">, </w:t>
      </w:r>
      <w:r w:rsidR="0071396A">
        <w:t>et moi aussi</w:t>
      </w:r>
      <w:r>
        <w:t xml:space="preserve">, </w:t>
      </w:r>
      <w:r w:rsidR="0071396A">
        <w:t>répo</w:t>
      </w:r>
      <w:r w:rsidR="0071396A">
        <w:t>n</w:t>
      </w:r>
      <w:r w:rsidR="0071396A">
        <w:t>dit-elle</w:t>
      </w:r>
      <w:r>
        <w:t xml:space="preserve">. </w:t>
      </w:r>
      <w:r w:rsidR="0071396A">
        <w:t>Il m</w:t>
      </w:r>
      <w:r>
        <w:t>’</w:t>
      </w:r>
      <w:r w:rsidR="0071396A">
        <w:t>aime beaucoup</w:t>
      </w:r>
      <w:r>
        <w:t xml:space="preserve">. </w:t>
      </w:r>
      <w:r w:rsidR="0071396A">
        <w:t>Si ces vaches m</w:t>
      </w:r>
      <w:r>
        <w:t>’</w:t>
      </w:r>
      <w:r w:rsidR="0071396A">
        <w:t>avaient écrasée</w:t>
      </w:r>
      <w:r>
        <w:t xml:space="preserve">, </w:t>
      </w:r>
      <w:r w:rsidR="0071396A">
        <w:t>il ne s</w:t>
      </w:r>
      <w:r>
        <w:t>’</w:t>
      </w:r>
      <w:r w:rsidR="0071396A">
        <w:t>en serait jamais consolé</w:t>
      </w:r>
      <w:r>
        <w:t>.</w:t>
      </w:r>
    </w:p>
    <w:p w14:paraId="0D129948" w14:textId="77777777" w:rsidR="007369EF" w:rsidRDefault="007369EF" w:rsidP="007369EF">
      <w:r>
        <w:t>— </w:t>
      </w:r>
      <w:r w:rsidR="0071396A">
        <w:t>Ni moi</w:t>
      </w:r>
      <w:r>
        <w:t> !</w:t>
      </w:r>
    </w:p>
    <w:p w14:paraId="2246E64D" w14:textId="64F10325" w:rsidR="007369EF" w:rsidRDefault="007369EF" w:rsidP="007369EF">
      <w:r>
        <w:t>— </w:t>
      </w:r>
      <w:r w:rsidR="0071396A">
        <w:t>Ni vous</w:t>
      </w:r>
      <w:r>
        <w:t xml:space="preserve"> ?… </w:t>
      </w:r>
      <w:r w:rsidR="0071396A">
        <w:t>Je ne vois pas pourquoi</w:t>
      </w:r>
      <w:r>
        <w:t xml:space="preserve">. </w:t>
      </w:r>
      <w:r w:rsidR="0071396A">
        <w:t>Vous n</w:t>
      </w:r>
      <w:r>
        <w:t>’</w:t>
      </w:r>
      <w:r w:rsidR="0071396A">
        <w:t>êtes même pas un de nos amis</w:t>
      </w:r>
      <w:r>
        <w:t>. »</w:t>
      </w:r>
    </w:p>
    <w:p w14:paraId="15435D18" w14:textId="77777777" w:rsidR="007369EF" w:rsidRDefault="0071396A" w:rsidP="007369EF">
      <w:r>
        <w:t>Le visage du jeune chasseur se rembrunit</w:t>
      </w:r>
      <w:r w:rsidR="007369EF">
        <w:t xml:space="preserve">. </w:t>
      </w:r>
      <w:r>
        <w:t>Lucy éclata de rire</w:t>
      </w:r>
      <w:r w:rsidR="007369EF">
        <w:t>.</w:t>
      </w:r>
    </w:p>
    <w:p w14:paraId="2E925148" w14:textId="77777777" w:rsidR="007369EF" w:rsidRDefault="007369EF" w:rsidP="007369EF">
      <w:r>
        <w:t>« </w:t>
      </w:r>
      <w:r w:rsidR="0071396A">
        <w:t>Je ne voulais pas dire cela</w:t>
      </w:r>
      <w:r>
        <w:t xml:space="preserve">, </w:t>
      </w:r>
      <w:r w:rsidR="0071396A">
        <w:t>dit-elle</w:t>
      </w:r>
      <w:r>
        <w:t xml:space="preserve">. </w:t>
      </w:r>
      <w:r w:rsidR="0071396A">
        <w:t>Maintenant</w:t>
      </w:r>
      <w:r>
        <w:t xml:space="preserve">, </w:t>
      </w:r>
      <w:r w:rsidR="0071396A">
        <w:t>bien e</w:t>
      </w:r>
      <w:r w:rsidR="0071396A">
        <w:t>n</w:t>
      </w:r>
      <w:r w:rsidR="0071396A">
        <w:t>tendu</w:t>
      </w:r>
      <w:r>
        <w:t xml:space="preserve">, </w:t>
      </w:r>
      <w:r w:rsidR="0071396A">
        <w:t>vous êtes notre ami</w:t>
      </w:r>
      <w:r>
        <w:t xml:space="preserve">. </w:t>
      </w:r>
      <w:r w:rsidR="0071396A">
        <w:t>Il faut venir nous voir</w:t>
      </w:r>
      <w:r>
        <w:t xml:space="preserve">. </w:t>
      </w:r>
      <w:r w:rsidR="0071396A">
        <w:t>Je continue mon chemin</w:t>
      </w:r>
      <w:r>
        <w:t xml:space="preserve">, </w:t>
      </w:r>
      <w:r w:rsidR="0071396A">
        <w:t>sans quoi papa ne me confierait plus jamais ses a</w:t>
      </w:r>
      <w:r w:rsidR="0071396A">
        <w:t>f</w:t>
      </w:r>
      <w:r w:rsidR="0071396A">
        <w:t>faires</w:t>
      </w:r>
      <w:r>
        <w:t xml:space="preserve"> ! </w:t>
      </w:r>
      <w:proofErr w:type="spellStart"/>
      <w:r w:rsidR="0071396A">
        <w:t>A</w:t>
      </w:r>
      <w:proofErr w:type="spellEnd"/>
      <w:r w:rsidR="0071396A">
        <w:t xml:space="preserve"> bientôt</w:t>
      </w:r>
      <w:r>
        <w:t>.</w:t>
      </w:r>
    </w:p>
    <w:p w14:paraId="7962270C" w14:textId="77777777" w:rsidR="007369EF" w:rsidRDefault="007369EF" w:rsidP="007369EF">
      <w:r>
        <w:t>— </w:t>
      </w:r>
      <w:r w:rsidR="0071396A">
        <w:t>A bientôt</w:t>
      </w:r>
      <w:r>
        <w:t xml:space="preserve"> », </w:t>
      </w:r>
      <w:r w:rsidR="0071396A">
        <w:t>répondit-il</w:t>
      </w:r>
      <w:r>
        <w:t>.</w:t>
      </w:r>
    </w:p>
    <w:p w14:paraId="00FF118B" w14:textId="77777777" w:rsidR="007369EF" w:rsidRDefault="0071396A" w:rsidP="007369EF">
      <w:r>
        <w:t>Il souleva son large sombrero et il se pencha sur la petite main de Lucy</w:t>
      </w:r>
      <w:r w:rsidR="007369EF">
        <w:t>.</w:t>
      </w:r>
    </w:p>
    <w:p w14:paraId="38D693A3" w14:textId="77777777" w:rsidR="007369EF" w:rsidRDefault="0071396A" w:rsidP="007369EF">
      <w:r>
        <w:lastRenderedPageBreak/>
        <w:t xml:space="preserve">Elle fit </w:t>
      </w:r>
      <w:proofErr w:type="gramStart"/>
      <w:r>
        <w:t>faire</w:t>
      </w:r>
      <w:proofErr w:type="gramEnd"/>
      <w:r>
        <w:t xml:space="preserve"> demi-tour à son cheval</w:t>
      </w:r>
      <w:r w:rsidR="007369EF">
        <w:t xml:space="preserve">, </w:t>
      </w:r>
      <w:r>
        <w:t>lui donna un coup de cravache et partit comme un trait sur la route au milieu d</w:t>
      </w:r>
      <w:r w:rsidR="007369EF">
        <w:t>’</w:t>
      </w:r>
      <w:r>
        <w:t>un nuage de poussière</w:t>
      </w:r>
      <w:r w:rsidR="007369EF">
        <w:t>.</w:t>
      </w:r>
    </w:p>
    <w:p w14:paraId="37B6E5AC" w14:textId="77777777" w:rsidR="007369EF" w:rsidRDefault="0071396A" w:rsidP="007369EF">
      <w:r>
        <w:t>Taciturne et triste</w:t>
      </w:r>
      <w:r w:rsidR="007369EF">
        <w:t xml:space="preserve">, </w:t>
      </w:r>
      <w:r>
        <w:t>Jefferson Hope rejoignit ses comp</w:t>
      </w:r>
      <w:r>
        <w:t>a</w:t>
      </w:r>
      <w:r>
        <w:t>gnons</w:t>
      </w:r>
      <w:r w:rsidR="007369EF">
        <w:t xml:space="preserve">. </w:t>
      </w:r>
      <w:r>
        <w:t>Ils avaient prospecté dans les montagnes du Nevada et ils rev</w:t>
      </w:r>
      <w:r>
        <w:t>e</w:t>
      </w:r>
      <w:r>
        <w:t>naient à Salt Lake City avec l</w:t>
      </w:r>
      <w:r w:rsidR="007369EF">
        <w:t>’</w:t>
      </w:r>
      <w:r>
        <w:t>espoir d</w:t>
      </w:r>
      <w:r w:rsidR="007369EF">
        <w:t>’</w:t>
      </w:r>
      <w:r>
        <w:t>y réunir assez de fonds pour exploiter des filons d</w:t>
      </w:r>
      <w:r w:rsidR="007369EF">
        <w:t>’</w:t>
      </w:r>
      <w:r>
        <w:t>argent</w:t>
      </w:r>
      <w:r w:rsidR="007369EF">
        <w:t xml:space="preserve">. </w:t>
      </w:r>
      <w:r>
        <w:t>Il s</w:t>
      </w:r>
      <w:r w:rsidR="007369EF">
        <w:t>’</w:t>
      </w:r>
      <w:r>
        <w:t>était</w:t>
      </w:r>
      <w:r w:rsidR="007369EF">
        <w:t xml:space="preserve">, </w:t>
      </w:r>
      <w:r>
        <w:t>comme eux</w:t>
      </w:r>
      <w:r w:rsidR="007369EF">
        <w:t xml:space="preserve">, </w:t>
      </w:r>
      <w:r>
        <w:t>passionné pour cette affaire</w:t>
      </w:r>
      <w:r w:rsidR="007369EF">
        <w:t xml:space="preserve">. </w:t>
      </w:r>
      <w:r>
        <w:t>Mais ses idées prenaient maint</w:t>
      </w:r>
      <w:r>
        <w:t>e</w:t>
      </w:r>
      <w:r>
        <w:t>nant un autre cours</w:t>
      </w:r>
      <w:r w:rsidR="007369EF">
        <w:t xml:space="preserve">. </w:t>
      </w:r>
      <w:r>
        <w:t>La vue de cette jeune fille</w:t>
      </w:r>
      <w:r w:rsidR="007369EF">
        <w:t xml:space="preserve">, </w:t>
      </w:r>
      <w:r>
        <w:t>fraîche et saine comme la brise de la sierra</w:t>
      </w:r>
      <w:r w:rsidR="007369EF">
        <w:t xml:space="preserve">, </w:t>
      </w:r>
      <w:r>
        <w:t>avait bouleversé son cœur indom</w:t>
      </w:r>
      <w:r>
        <w:t>p</w:t>
      </w:r>
      <w:r>
        <w:t>té</w:t>
      </w:r>
      <w:r w:rsidR="007369EF">
        <w:t xml:space="preserve">. </w:t>
      </w:r>
      <w:r>
        <w:t>Quand il la vit disparaître</w:t>
      </w:r>
      <w:r w:rsidR="007369EF">
        <w:t xml:space="preserve">, </w:t>
      </w:r>
      <w:r>
        <w:t>il se rendit compte de la tempête qui s</w:t>
      </w:r>
      <w:r w:rsidR="007369EF">
        <w:t>’</w:t>
      </w:r>
      <w:r>
        <w:t>était levée en lui</w:t>
      </w:r>
      <w:r w:rsidR="007369EF">
        <w:t xml:space="preserve">. </w:t>
      </w:r>
      <w:r>
        <w:t>Désormais les affaires d</w:t>
      </w:r>
      <w:r w:rsidR="007369EF">
        <w:t>’</w:t>
      </w:r>
      <w:r>
        <w:t>argent ne pou</w:t>
      </w:r>
      <w:r>
        <w:t>r</w:t>
      </w:r>
      <w:r>
        <w:t>raient pas lutter avec son amour</w:t>
      </w:r>
      <w:r w:rsidR="007369EF">
        <w:t xml:space="preserve">. </w:t>
      </w:r>
      <w:r>
        <w:t>Car il ne s</w:t>
      </w:r>
      <w:r w:rsidR="007369EF">
        <w:t>’</w:t>
      </w:r>
      <w:r>
        <w:t>agissait pas d</w:t>
      </w:r>
      <w:r w:rsidR="007369EF">
        <w:t>’</w:t>
      </w:r>
      <w:r>
        <w:t>un caprice de jeune homme</w:t>
      </w:r>
      <w:r w:rsidR="007369EF">
        <w:t xml:space="preserve"> ; </w:t>
      </w:r>
      <w:r>
        <w:t>c</w:t>
      </w:r>
      <w:r w:rsidR="007369EF">
        <w:t>’</w:t>
      </w:r>
      <w:r>
        <w:t>était bien de l</w:t>
      </w:r>
      <w:r w:rsidR="007369EF">
        <w:t>’</w:t>
      </w:r>
      <w:r>
        <w:t>amour</w:t>
      </w:r>
      <w:r w:rsidR="007369EF">
        <w:t xml:space="preserve"> : </w:t>
      </w:r>
      <w:r>
        <w:t>l</w:t>
      </w:r>
      <w:r w:rsidR="007369EF">
        <w:t>’</w:t>
      </w:r>
      <w:r>
        <w:t>amour i</w:t>
      </w:r>
      <w:r>
        <w:t>m</w:t>
      </w:r>
      <w:r>
        <w:t>pétueux</w:t>
      </w:r>
      <w:r w:rsidR="007369EF">
        <w:t xml:space="preserve">, </w:t>
      </w:r>
      <w:r>
        <w:t>violent d</w:t>
      </w:r>
      <w:r w:rsidR="007369EF">
        <w:t>’</w:t>
      </w:r>
      <w:r>
        <w:t>un homme volontaire</w:t>
      </w:r>
      <w:r w:rsidR="007369EF">
        <w:t xml:space="preserve">, </w:t>
      </w:r>
      <w:r>
        <w:t>dominateur</w:t>
      </w:r>
      <w:r w:rsidR="007369EF">
        <w:t xml:space="preserve">. </w:t>
      </w:r>
      <w:r>
        <w:t>Il avait toujours été heureux dans ses entreprises</w:t>
      </w:r>
      <w:r w:rsidR="007369EF">
        <w:t xml:space="preserve"> : </w:t>
      </w:r>
      <w:r>
        <w:t>aussi se jura-t-il d</w:t>
      </w:r>
      <w:r w:rsidR="007369EF">
        <w:t>’</w:t>
      </w:r>
      <w:r>
        <w:t>obtenir la main de Lucy</w:t>
      </w:r>
      <w:r w:rsidR="007369EF">
        <w:t>.</w:t>
      </w:r>
    </w:p>
    <w:p w14:paraId="54F3AA2B" w14:textId="77777777" w:rsidR="007369EF" w:rsidRDefault="0071396A" w:rsidP="007369EF">
      <w:r>
        <w:t>Il rendit visite à John Ferrier le soir-même</w:t>
      </w:r>
      <w:r w:rsidR="007369EF">
        <w:t xml:space="preserve">. </w:t>
      </w:r>
      <w:r>
        <w:t>Il revint e</w:t>
      </w:r>
      <w:r>
        <w:t>n</w:t>
      </w:r>
      <w:r>
        <w:t>suite plusieurs fois</w:t>
      </w:r>
      <w:r w:rsidR="007369EF">
        <w:t xml:space="preserve">. </w:t>
      </w:r>
      <w:r>
        <w:t>Bientôt il fut un habitué</w:t>
      </w:r>
      <w:r w:rsidR="007369EF">
        <w:t xml:space="preserve">. </w:t>
      </w:r>
      <w:r>
        <w:t>Au cours des douze de</w:t>
      </w:r>
      <w:r>
        <w:t>r</w:t>
      </w:r>
      <w:r>
        <w:t>nières années</w:t>
      </w:r>
      <w:r w:rsidR="007369EF">
        <w:t xml:space="preserve">, </w:t>
      </w:r>
      <w:r>
        <w:t>John</w:t>
      </w:r>
      <w:r w:rsidR="007369EF">
        <w:t xml:space="preserve">, </w:t>
      </w:r>
      <w:r>
        <w:t>isolé dans la vallée</w:t>
      </w:r>
      <w:r w:rsidR="007369EF">
        <w:t xml:space="preserve">, </w:t>
      </w:r>
      <w:r>
        <w:t>et absorbé par son tr</w:t>
      </w:r>
      <w:r>
        <w:t>a</w:t>
      </w:r>
      <w:r>
        <w:t>vail</w:t>
      </w:r>
      <w:r w:rsidR="007369EF">
        <w:t xml:space="preserve">, </w:t>
      </w:r>
      <w:r>
        <w:t>avait eu peu d</w:t>
      </w:r>
      <w:r w:rsidR="007369EF">
        <w:t>’</w:t>
      </w:r>
      <w:r>
        <w:t>occasions d</w:t>
      </w:r>
      <w:r w:rsidR="007369EF">
        <w:t>’</w:t>
      </w:r>
      <w:r>
        <w:t>apprendre les nouvelles de l</w:t>
      </w:r>
      <w:r w:rsidR="007369EF">
        <w:t>’</w:t>
      </w:r>
      <w:r>
        <w:t>extérieur</w:t>
      </w:r>
      <w:r w:rsidR="007369EF">
        <w:t xml:space="preserve">. </w:t>
      </w:r>
      <w:r>
        <w:t>Jefferson lui en apportait</w:t>
      </w:r>
      <w:r w:rsidR="007369EF">
        <w:t xml:space="preserve"> : </w:t>
      </w:r>
      <w:r>
        <w:t>il intéressait Lucy comme son père</w:t>
      </w:r>
      <w:r w:rsidR="007369EF">
        <w:t xml:space="preserve">. </w:t>
      </w:r>
      <w:r>
        <w:t>Il avait été pionnier en Californie</w:t>
      </w:r>
      <w:r w:rsidR="007369EF">
        <w:t xml:space="preserve">, </w:t>
      </w:r>
      <w:r>
        <w:t>et il connaissait plus d</w:t>
      </w:r>
      <w:r w:rsidR="007369EF">
        <w:t>’</w:t>
      </w:r>
      <w:r>
        <w:t>une histoire de fortunes faites et défaites dans ces jours tantôt terribles</w:t>
      </w:r>
      <w:r w:rsidR="007369EF">
        <w:t xml:space="preserve">, </w:t>
      </w:r>
      <w:r>
        <w:t>tantôt sereins</w:t>
      </w:r>
      <w:r w:rsidR="007369EF">
        <w:t xml:space="preserve">. </w:t>
      </w:r>
      <w:r>
        <w:t>Il avait été aussi guide</w:t>
      </w:r>
      <w:r w:rsidR="007369EF">
        <w:t xml:space="preserve">, </w:t>
      </w:r>
      <w:r>
        <w:t>trappeur</w:t>
      </w:r>
      <w:r w:rsidR="007369EF">
        <w:t xml:space="preserve">, </w:t>
      </w:r>
      <w:r>
        <w:t>pro</w:t>
      </w:r>
      <w:r>
        <w:t>s</w:t>
      </w:r>
      <w:r>
        <w:t>pecteur</w:t>
      </w:r>
      <w:r w:rsidR="007369EF">
        <w:t xml:space="preserve">, </w:t>
      </w:r>
      <w:r>
        <w:t>éleveur</w:t>
      </w:r>
      <w:r w:rsidR="007369EF">
        <w:t xml:space="preserve">. </w:t>
      </w:r>
      <w:r>
        <w:t>Partout où pouvaient se trouver des aventures excitantes</w:t>
      </w:r>
      <w:r w:rsidR="007369EF">
        <w:t xml:space="preserve">, </w:t>
      </w:r>
      <w:r>
        <w:t>il y avait couru</w:t>
      </w:r>
      <w:r w:rsidR="007369EF">
        <w:t xml:space="preserve">. </w:t>
      </w:r>
      <w:r>
        <w:t>Le vieux fermier le prit en affection</w:t>
      </w:r>
      <w:r w:rsidR="007369EF">
        <w:t xml:space="preserve">. </w:t>
      </w:r>
      <w:r>
        <w:t>Il faisait volontiers son éloge</w:t>
      </w:r>
      <w:r w:rsidR="007369EF">
        <w:t xml:space="preserve">. </w:t>
      </w:r>
      <w:r>
        <w:t>Alors Lucy se taisait</w:t>
      </w:r>
      <w:r w:rsidR="007369EF">
        <w:t xml:space="preserve">, </w:t>
      </w:r>
      <w:r>
        <w:t>mais ses joues rougissaient et ses yeux qui brillaient montraient clair</w:t>
      </w:r>
      <w:r>
        <w:t>e</w:t>
      </w:r>
      <w:r>
        <w:t>ment que son cœur ne lui appartenait plus</w:t>
      </w:r>
      <w:r w:rsidR="007369EF">
        <w:t xml:space="preserve">. </w:t>
      </w:r>
      <w:r>
        <w:t>Ces signes passaient peut-être inaperçus de son brave père</w:t>
      </w:r>
      <w:r w:rsidR="007369EF">
        <w:t xml:space="preserve">, </w:t>
      </w:r>
      <w:r>
        <w:t>mais ils n</w:t>
      </w:r>
      <w:r w:rsidR="007369EF">
        <w:t>’</w:t>
      </w:r>
      <w:r>
        <w:t>échappaient pas au pri</w:t>
      </w:r>
      <w:r>
        <w:t>n</w:t>
      </w:r>
      <w:r>
        <w:t>cipal intéressé</w:t>
      </w:r>
      <w:r w:rsidR="007369EF">
        <w:t>.</w:t>
      </w:r>
    </w:p>
    <w:p w14:paraId="3CCD3143" w14:textId="77777777" w:rsidR="007369EF" w:rsidRDefault="0071396A" w:rsidP="007369EF">
      <w:r>
        <w:lastRenderedPageBreak/>
        <w:t>Un soir d</w:t>
      </w:r>
      <w:r w:rsidR="007369EF">
        <w:t>’</w:t>
      </w:r>
      <w:r>
        <w:t>été</w:t>
      </w:r>
      <w:r w:rsidR="007369EF">
        <w:t xml:space="preserve">, </w:t>
      </w:r>
      <w:r>
        <w:t>il arriva au triple galop</w:t>
      </w:r>
      <w:r w:rsidR="007369EF">
        <w:t xml:space="preserve">. </w:t>
      </w:r>
      <w:r>
        <w:t>Lucy</w:t>
      </w:r>
      <w:r w:rsidR="007369EF">
        <w:t xml:space="preserve">, </w:t>
      </w:r>
      <w:r>
        <w:t>qui se trouvait à la porte</w:t>
      </w:r>
      <w:r w:rsidR="007369EF">
        <w:t xml:space="preserve">, </w:t>
      </w:r>
      <w:r>
        <w:t xml:space="preserve">marcha </w:t>
      </w:r>
      <w:proofErr w:type="spellStart"/>
      <w:r>
        <w:t>au devant</w:t>
      </w:r>
      <w:proofErr w:type="spellEnd"/>
      <w:r>
        <w:t xml:space="preserve"> de lui</w:t>
      </w:r>
      <w:r w:rsidR="007369EF">
        <w:t xml:space="preserve">. </w:t>
      </w:r>
      <w:r>
        <w:t>Il jeta la bride sur la clôture et s</w:t>
      </w:r>
      <w:r w:rsidR="007369EF">
        <w:t>’</w:t>
      </w:r>
      <w:r>
        <w:t>engagea dans l</w:t>
      </w:r>
      <w:r w:rsidR="007369EF">
        <w:t>’</w:t>
      </w:r>
      <w:r>
        <w:t>allée</w:t>
      </w:r>
      <w:r w:rsidR="007369EF">
        <w:t>.</w:t>
      </w:r>
    </w:p>
    <w:p w14:paraId="222BBBE2" w14:textId="77777777" w:rsidR="007369EF" w:rsidRDefault="007369EF" w:rsidP="007369EF">
      <w:r>
        <w:t>« </w:t>
      </w:r>
      <w:r w:rsidR="0071396A">
        <w:t>Je pars</w:t>
      </w:r>
      <w:r>
        <w:t xml:space="preserve">, </w:t>
      </w:r>
      <w:r w:rsidR="0071396A">
        <w:t>Lucy</w:t>
      </w:r>
      <w:r>
        <w:t xml:space="preserve">, </w:t>
      </w:r>
      <w:r w:rsidR="0071396A">
        <w:t>dit-il en lui prenant les deux mains et en la regardant avec tendresse</w:t>
      </w:r>
      <w:r>
        <w:t xml:space="preserve">. </w:t>
      </w:r>
      <w:r w:rsidR="0071396A">
        <w:t>Je ne vous demande pas de m</w:t>
      </w:r>
      <w:r>
        <w:t>’</w:t>
      </w:r>
      <w:r w:rsidR="0071396A">
        <w:t>accompagner cette fois-ci</w:t>
      </w:r>
      <w:r>
        <w:t xml:space="preserve">. </w:t>
      </w:r>
      <w:r w:rsidR="0071396A">
        <w:t>Mais quand je serai de retour</w:t>
      </w:r>
      <w:r>
        <w:t xml:space="preserve">, </w:t>
      </w:r>
      <w:r w:rsidR="0071396A">
        <w:t>consentirez-vous à devenir ma femme</w:t>
      </w:r>
      <w:r>
        <w:t> ?</w:t>
      </w:r>
    </w:p>
    <w:p w14:paraId="0B53CD43" w14:textId="77777777" w:rsidR="007369EF" w:rsidRDefault="007369EF" w:rsidP="007369EF">
      <w:r>
        <w:t>— </w:t>
      </w:r>
      <w:r w:rsidR="0071396A">
        <w:t>Quand reviendrez-vous</w:t>
      </w:r>
      <w:r>
        <w:t> ? »</w:t>
      </w:r>
      <w:r w:rsidR="0071396A">
        <w:t xml:space="preserve"> s</w:t>
      </w:r>
      <w:r>
        <w:t>’</w:t>
      </w:r>
      <w:r w:rsidR="0071396A">
        <w:t>enquit-elle</w:t>
      </w:r>
      <w:r>
        <w:t>.</w:t>
      </w:r>
    </w:p>
    <w:p w14:paraId="0A680429" w14:textId="77777777" w:rsidR="007369EF" w:rsidRDefault="0071396A" w:rsidP="007369EF">
      <w:r>
        <w:t xml:space="preserve">Elle rougissait et elle riait </w:t>
      </w:r>
      <w:proofErr w:type="spellStart"/>
      <w:r>
        <w:t>tout</w:t>
      </w:r>
      <w:proofErr w:type="spellEnd"/>
      <w:r>
        <w:t xml:space="preserve"> ensemble</w:t>
      </w:r>
      <w:r w:rsidR="007369EF">
        <w:t>.</w:t>
      </w:r>
    </w:p>
    <w:p w14:paraId="12E4D3F8" w14:textId="77777777" w:rsidR="00C15C0D" w:rsidRDefault="00C15C0D" w:rsidP="00C15C0D">
      <w:pPr>
        <w:ind w:firstLine="0"/>
        <w:jc w:val="center"/>
      </w:pPr>
      <w:r>
        <w:fldChar w:fldCharType="begin"/>
      </w:r>
      <w:r>
        <w:instrText xml:space="preserve">INCLUDEPICTURE "../Une%20étude%20en%20rouge2-2_fichiers/stud-17.gif" \* MERGEFORMATINET </w:instrText>
      </w:r>
      <w:r>
        <w:fldChar w:fldCharType="separate"/>
      </w:r>
      <w:r>
        <w:pict w14:anchorId="16F367E1">
          <v:shape id="_x0000_i1075" type="#_x0000_t75" alt="Richard Gutschmidt, 1902" style="width:194.7pt;height:284.25pt">
            <v:imagedata r:id="rId42" r:href="rId43"/>
          </v:shape>
        </w:pict>
      </w:r>
      <w:r>
        <w:fldChar w:fldCharType="end"/>
      </w:r>
    </w:p>
    <w:p w14:paraId="31D4A0E7" w14:textId="77777777" w:rsidR="007369EF" w:rsidRDefault="007369EF" w:rsidP="007369EF">
      <w:r>
        <w:t>« </w:t>
      </w:r>
      <w:r w:rsidR="0071396A">
        <w:t>Je reviendrai vous chercher dans deux mois</w:t>
      </w:r>
      <w:r>
        <w:t xml:space="preserve">. </w:t>
      </w:r>
      <w:r w:rsidR="0071396A">
        <w:t>Dans l</w:t>
      </w:r>
      <w:r>
        <w:t>’</w:t>
      </w:r>
      <w:r w:rsidR="0071396A">
        <w:t>intervalle</w:t>
      </w:r>
      <w:r>
        <w:t xml:space="preserve">, </w:t>
      </w:r>
      <w:r w:rsidR="0071396A">
        <w:t>tout ce qui nous séparera</w:t>
      </w:r>
      <w:r>
        <w:t xml:space="preserve">, </w:t>
      </w:r>
      <w:r w:rsidR="0071396A">
        <w:t>c</w:t>
      </w:r>
      <w:r>
        <w:t>’</w:t>
      </w:r>
      <w:r w:rsidR="0071396A">
        <w:t>est la distance</w:t>
      </w:r>
      <w:r>
        <w:t>.</w:t>
      </w:r>
    </w:p>
    <w:p w14:paraId="7E2FC128" w14:textId="77777777" w:rsidR="007369EF" w:rsidRDefault="007369EF" w:rsidP="007369EF">
      <w:r>
        <w:t>— </w:t>
      </w:r>
      <w:r w:rsidR="0071396A">
        <w:t>Et papa</w:t>
      </w:r>
      <w:r>
        <w:t xml:space="preserve"> ? </w:t>
      </w:r>
      <w:r w:rsidR="0071396A">
        <w:t>demanda-t-elle</w:t>
      </w:r>
      <w:r>
        <w:t>.</w:t>
      </w:r>
    </w:p>
    <w:p w14:paraId="18205D37" w14:textId="77777777" w:rsidR="007369EF" w:rsidRDefault="007369EF" w:rsidP="007369EF">
      <w:r>
        <w:t>— </w:t>
      </w:r>
      <w:r w:rsidR="0071396A">
        <w:t>Il me donne son consentement si mon affaire de mines réussit</w:t>
      </w:r>
      <w:r>
        <w:t xml:space="preserve">. </w:t>
      </w:r>
      <w:r w:rsidR="0071396A">
        <w:t>Je n</w:t>
      </w:r>
      <w:r>
        <w:t>’</w:t>
      </w:r>
      <w:r w:rsidR="0071396A">
        <w:t>ai pas de crainte à ce sujet</w:t>
      </w:r>
      <w:r>
        <w:t>.</w:t>
      </w:r>
    </w:p>
    <w:p w14:paraId="475E02FE" w14:textId="77777777" w:rsidR="007369EF" w:rsidRDefault="007369EF" w:rsidP="007369EF">
      <w:r>
        <w:lastRenderedPageBreak/>
        <w:t>— </w:t>
      </w:r>
      <w:r w:rsidR="0071396A">
        <w:t>Si vous avez tout arrangé avec papa</w:t>
      </w:r>
      <w:r>
        <w:t xml:space="preserve">, </w:t>
      </w:r>
      <w:r w:rsidR="0071396A">
        <w:t>je n</w:t>
      </w:r>
      <w:r>
        <w:t>’</w:t>
      </w:r>
      <w:r w:rsidR="0071396A">
        <w:t>ai plus rien à dire</w:t>
      </w:r>
      <w:r>
        <w:t xml:space="preserve"> ! </w:t>
      </w:r>
      <w:r w:rsidR="0071396A">
        <w:t>murmura-t-elle</w:t>
      </w:r>
      <w:r>
        <w:t xml:space="preserve">, </w:t>
      </w:r>
      <w:r w:rsidR="0071396A">
        <w:t>la joue contre la large poitrine du jeune homme</w:t>
      </w:r>
      <w:r>
        <w:t>.</w:t>
      </w:r>
    </w:p>
    <w:p w14:paraId="7BA98647" w14:textId="77777777" w:rsidR="007369EF" w:rsidRDefault="007369EF" w:rsidP="007369EF">
      <w:r>
        <w:t>— </w:t>
      </w:r>
      <w:r w:rsidR="0071396A">
        <w:t>Dieu soit loué</w:t>
      </w:r>
      <w:r>
        <w:t> ! »</w:t>
      </w:r>
      <w:r w:rsidR="0071396A">
        <w:t xml:space="preserve"> fit-il d</w:t>
      </w:r>
      <w:r>
        <w:t>’</w:t>
      </w:r>
      <w:r w:rsidR="0071396A">
        <w:t>une voix étranglée</w:t>
      </w:r>
      <w:r>
        <w:t>.</w:t>
      </w:r>
    </w:p>
    <w:p w14:paraId="2FAFEDA0" w14:textId="77777777" w:rsidR="007369EF" w:rsidRDefault="0071396A" w:rsidP="007369EF">
      <w:r>
        <w:t>Il se pencha et l</w:t>
      </w:r>
      <w:r w:rsidR="007369EF">
        <w:t>’</w:t>
      </w:r>
      <w:r>
        <w:t>embrassa</w:t>
      </w:r>
      <w:r w:rsidR="007369EF">
        <w:t>.</w:t>
      </w:r>
    </w:p>
    <w:p w14:paraId="1FE65115" w14:textId="3191567E" w:rsidR="007369EF" w:rsidRDefault="007369EF" w:rsidP="007369EF">
      <w:r>
        <w:t>« </w:t>
      </w:r>
      <w:r w:rsidR="0071396A">
        <w:t>Alors c</w:t>
      </w:r>
      <w:r>
        <w:t>’</w:t>
      </w:r>
      <w:r w:rsidR="0071396A">
        <w:t>est convenu</w:t>
      </w:r>
      <w:r>
        <w:t xml:space="preserve"> ?… </w:t>
      </w:r>
      <w:r w:rsidR="0071396A">
        <w:t>Si je m</w:t>
      </w:r>
      <w:r>
        <w:t>’</w:t>
      </w:r>
      <w:r w:rsidR="0071396A">
        <w:t>attarde</w:t>
      </w:r>
      <w:r>
        <w:t xml:space="preserve">, </w:t>
      </w:r>
      <w:r w:rsidR="0071396A">
        <w:t>je ne pourrai plus m</w:t>
      </w:r>
      <w:r>
        <w:t>’</w:t>
      </w:r>
      <w:r w:rsidR="0071396A">
        <w:t>en aller</w:t>
      </w:r>
      <w:r>
        <w:t xml:space="preserve">. </w:t>
      </w:r>
      <w:r w:rsidR="0071396A">
        <w:t>Les camarades m</w:t>
      </w:r>
      <w:r>
        <w:t>’</w:t>
      </w:r>
      <w:r w:rsidR="0071396A">
        <w:t>attendent au cañon</w:t>
      </w:r>
      <w:r>
        <w:t xml:space="preserve">. </w:t>
      </w:r>
      <w:r w:rsidR="0071396A">
        <w:t>Adieu</w:t>
      </w:r>
      <w:r>
        <w:t xml:space="preserve">, </w:t>
      </w:r>
      <w:r w:rsidR="0071396A">
        <w:t>ma chérie</w:t>
      </w:r>
      <w:r>
        <w:t xml:space="preserve">, </w:t>
      </w:r>
      <w:r w:rsidR="0071396A">
        <w:t>adieu</w:t>
      </w:r>
      <w:r>
        <w:t xml:space="preserve">. </w:t>
      </w:r>
      <w:r w:rsidR="0071396A">
        <w:t>Dans deux mois</w:t>
      </w:r>
      <w:r>
        <w:t> !… »</w:t>
      </w:r>
    </w:p>
    <w:p w14:paraId="136943A4" w14:textId="77777777" w:rsidR="007369EF" w:rsidRDefault="0071396A" w:rsidP="007369EF">
      <w:r>
        <w:t>Il s</w:t>
      </w:r>
      <w:r w:rsidR="007369EF">
        <w:t>’</w:t>
      </w:r>
      <w:r>
        <w:t>arracha de ses bras</w:t>
      </w:r>
      <w:r w:rsidR="007369EF">
        <w:t xml:space="preserve">, </w:t>
      </w:r>
      <w:r>
        <w:t>sauta sur son cheval et piqua des deux</w:t>
      </w:r>
      <w:r w:rsidR="007369EF">
        <w:t xml:space="preserve">, </w:t>
      </w:r>
      <w:r>
        <w:t>sans détourner la tête</w:t>
      </w:r>
      <w:r w:rsidR="007369EF">
        <w:t xml:space="preserve">. </w:t>
      </w:r>
      <w:r>
        <w:t>Lucy le suivit des yeux jusqu</w:t>
      </w:r>
      <w:r w:rsidR="007369EF">
        <w:t>’</w:t>
      </w:r>
      <w:r>
        <w:t>au moment où il disparut</w:t>
      </w:r>
      <w:r w:rsidR="007369EF">
        <w:t xml:space="preserve">, </w:t>
      </w:r>
      <w:r>
        <w:t>puis elle quitta la grille pour rentrer chez elle</w:t>
      </w:r>
      <w:r w:rsidR="007369EF">
        <w:t xml:space="preserve">. </w:t>
      </w:r>
      <w:r>
        <w:t>Elle était la plus heureuse fille de l</w:t>
      </w:r>
      <w:r w:rsidR="007369EF">
        <w:t>’</w:t>
      </w:r>
      <w:r>
        <w:t>Utah</w:t>
      </w:r>
      <w:r w:rsidR="007369EF">
        <w:t> !</w:t>
      </w:r>
    </w:p>
    <w:p w14:paraId="31F356E7" w14:textId="0B3BE267" w:rsidR="0071396A" w:rsidRDefault="007369EF" w:rsidP="007369EF">
      <w:pPr>
        <w:pStyle w:val="Titre1"/>
      </w:pPr>
      <w:bookmarkStart w:id="9" w:name="_Toc203493003"/>
      <w:r>
        <w:lastRenderedPageBreak/>
        <w:t>Chapitre X</w:t>
      </w:r>
      <w:r w:rsidR="004E080E">
        <w:br/>
      </w:r>
      <w:r w:rsidR="004E080E">
        <w:br/>
      </w:r>
      <w:r w:rsidR="0071396A">
        <w:t>John Ferrier s</w:t>
      </w:r>
      <w:r>
        <w:t>’</w:t>
      </w:r>
      <w:r w:rsidR="0071396A">
        <w:t>entretient avec le prophète</w:t>
      </w:r>
      <w:bookmarkEnd w:id="9"/>
    </w:p>
    <w:p w14:paraId="5F59B0A9" w14:textId="77777777" w:rsidR="0071396A" w:rsidRDefault="0071396A"/>
    <w:p w14:paraId="7322C0FC" w14:textId="77777777" w:rsidR="007369EF" w:rsidRDefault="0071396A" w:rsidP="007369EF">
      <w:r>
        <w:t>Trois semaines s</w:t>
      </w:r>
      <w:r w:rsidR="007369EF">
        <w:t>’</w:t>
      </w:r>
      <w:r>
        <w:t>étaient écoulées depuis que Jefferson Hope et ses compagnons avaient quitté Salt Lake City</w:t>
      </w:r>
      <w:r w:rsidR="007369EF">
        <w:t xml:space="preserve">. </w:t>
      </w:r>
      <w:r>
        <w:t>Le cœur de John Ferrier supportait mal la pensée que le jeune homme reviendrait</w:t>
      </w:r>
      <w:r w:rsidR="007369EF">
        <w:t xml:space="preserve"> : </w:t>
      </w:r>
      <w:r>
        <w:t>car il perdrait alors sa fille adoptive</w:t>
      </w:r>
      <w:r w:rsidR="007369EF">
        <w:t xml:space="preserve">. </w:t>
      </w:r>
      <w:r>
        <w:t>Cependant le visage radieux de Lucy lui fit accepter cette éventualité mieux que n</w:t>
      </w:r>
      <w:r w:rsidR="007369EF">
        <w:t>’</w:t>
      </w:r>
      <w:r>
        <w:t>aurait pu le faire toute autre considération</w:t>
      </w:r>
      <w:r w:rsidR="007369EF">
        <w:t xml:space="preserve">. </w:t>
      </w:r>
      <w:r>
        <w:t>Cet homme entêté s</w:t>
      </w:r>
      <w:r w:rsidR="007369EF">
        <w:t>’</w:t>
      </w:r>
      <w:r>
        <w:t>était d</w:t>
      </w:r>
      <w:r w:rsidR="007369EF">
        <w:t>’</w:t>
      </w:r>
      <w:r>
        <w:t>ailleurs promis de ne jamais marier sa fille à un Mormon</w:t>
      </w:r>
      <w:r w:rsidR="007369EF">
        <w:t xml:space="preserve"> : </w:t>
      </w:r>
      <w:r>
        <w:t>une seule union ne lui semblait pas un mariage</w:t>
      </w:r>
      <w:r w:rsidR="007369EF">
        <w:t xml:space="preserve">, </w:t>
      </w:r>
      <w:r>
        <w:t>mais une honte et un déshonneur</w:t>
      </w:r>
      <w:r w:rsidR="007369EF">
        <w:t xml:space="preserve">. </w:t>
      </w:r>
      <w:r>
        <w:t>Sur ce point</w:t>
      </w:r>
      <w:r w:rsidR="007369EF">
        <w:t xml:space="preserve">, </w:t>
      </w:r>
      <w:r>
        <w:t>il était inébranlable</w:t>
      </w:r>
      <w:r w:rsidR="007369EF">
        <w:t xml:space="preserve">, </w:t>
      </w:r>
      <w:r>
        <w:t>quelle que fût son opinion sur le reste de la doctrine mormone</w:t>
      </w:r>
      <w:r w:rsidR="007369EF">
        <w:t xml:space="preserve">. </w:t>
      </w:r>
      <w:r>
        <w:t>Il ne s</w:t>
      </w:r>
      <w:r w:rsidR="007369EF">
        <w:t>’</w:t>
      </w:r>
      <w:r>
        <w:t>en ouvrait à personne</w:t>
      </w:r>
      <w:r w:rsidR="007369EF">
        <w:t xml:space="preserve"> : </w:t>
      </w:r>
      <w:r>
        <w:t>à cette époque</w:t>
      </w:r>
      <w:r w:rsidR="007369EF">
        <w:t xml:space="preserve">, </w:t>
      </w:r>
      <w:r>
        <w:t>il ne faisait pas bon émettre une idée non orthodoxe dans le Pays des Saints</w:t>
      </w:r>
      <w:r w:rsidR="007369EF">
        <w:t xml:space="preserve"> ! </w:t>
      </w:r>
      <w:proofErr w:type="spellStart"/>
      <w:r>
        <w:t>A</w:t>
      </w:r>
      <w:proofErr w:type="spellEnd"/>
      <w:r>
        <w:t xml:space="preserve"> telle enseigne que même les plus saints osaient à peine chuch</w:t>
      </w:r>
      <w:r>
        <w:t>o</w:t>
      </w:r>
      <w:r>
        <w:t>ter tout bas ce qu</w:t>
      </w:r>
      <w:r w:rsidR="007369EF">
        <w:t>’</w:t>
      </w:r>
      <w:r>
        <w:t>ils pensaient sur la religion</w:t>
      </w:r>
      <w:r w:rsidR="007369EF">
        <w:t xml:space="preserve"> : </w:t>
      </w:r>
      <w:r>
        <w:t>une parole to</w:t>
      </w:r>
      <w:r>
        <w:t>m</w:t>
      </w:r>
      <w:r>
        <w:t>bée de leurs lèvres po</w:t>
      </w:r>
      <w:r>
        <w:t>u</w:t>
      </w:r>
      <w:r>
        <w:t>vait attirer sur eux un prompt châtiment si elle était interprétée à contresens</w:t>
      </w:r>
      <w:r w:rsidR="007369EF">
        <w:t xml:space="preserve">. </w:t>
      </w:r>
      <w:r>
        <w:t>Les victimes de la perséc</w:t>
      </w:r>
      <w:r>
        <w:t>u</w:t>
      </w:r>
      <w:r>
        <w:t>tion étaient</w:t>
      </w:r>
      <w:r w:rsidR="007369EF">
        <w:t xml:space="preserve">, </w:t>
      </w:r>
      <w:r>
        <w:t>à leur tour</w:t>
      </w:r>
      <w:r w:rsidR="007369EF">
        <w:t xml:space="preserve">, </w:t>
      </w:r>
      <w:r>
        <w:t>devenues des persécuteurs de la pire espèce</w:t>
      </w:r>
      <w:r w:rsidR="007369EF">
        <w:t xml:space="preserve">. </w:t>
      </w:r>
      <w:r>
        <w:t>Ni l</w:t>
      </w:r>
      <w:r w:rsidR="007369EF">
        <w:t>’</w:t>
      </w:r>
      <w:r>
        <w:t>Inquisition espagnole</w:t>
      </w:r>
      <w:r w:rsidR="007369EF">
        <w:t xml:space="preserve">, </w:t>
      </w:r>
      <w:r>
        <w:t xml:space="preserve">ni la </w:t>
      </w:r>
      <w:proofErr w:type="spellStart"/>
      <w:r>
        <w:t>Wehmgericht</w:t>
      </w:r>
      <w:proofErr w:type="spellEnd"/>
      <w:r>
        <w:t xml:space="preserve"> all</w:t>
      </w:r>
      <w:r>
        <w:t>e</w:t>
      </w:r>
      <w:r>
        <w:t>mande</w:t>
      </w:r>
      <w:r w:rsidR="007369EF">
        <w:t xml:space="preserve">, </w:t>
      </w:r>
      <w:r>
        <w:t>ni les sociétés secrètes d</w:t>
      </w:r>
      <w:r w:rsidR="007369EF">
        <w:t>’</w:t>
      </w:r>
      <w:r>
        <w:t>Italie ne mirent en marche m</w:t>
      </w:r>
      <w:r>
        <w:t>a</w:t>
      </w:r>
      <w:r>
        <w:t>chine plus redoutable que celle qui assombrit jadis l</w:t>
      </w:r>
      <w:r w:rsidR="007369EF">
        <w:t>’</w:t>
      </w:r>
      <w:r>
        <w:t>État de l</w:t>
      </w:r>
      <w:r w:rsidR="007369EF">
        <w:t>’</w:t>
      </w:r>
      <w:r>
        <w:t>Utah</w:t>
      </w:r>
      <w:r w:rsidR="007369EF">
        <w:t>.</w:t>
      </w:r>
    </w:p>
    <w:p w14:paraId="50CC4E92" w14:textId="77777777" w:rsidR="007369EF" w:rsidRDefault="0071396A" w:rsidP="007369EF">
      <w:r>
        <w:t>Ce qui rendait plus terrible cette organisation</w:t>
      </w:r>
      <w:r w:rsidR="007369EF">
        <w:t xml:space="preserve">, </w:t>
      </w:r>
      <w:r>
        <w:t>c</w:t>
      </w:r>
      <w:r w:rsidR="007369EF">
        <w:t>’</w:t>
      </w:r>
      <w:r>
        <w:t>était son invisibilité et le mystère qui l</w:t>
      </w:r>
      <w:r w:rsidR="007369EF">
        <w:t>’</w:t>
      </w:r>
      <w:r>
        <w:t>entourait</w:t>
      </w:r>
      <w:r w:rsidR="007369EF">
        <w:t xml:space="preserve">. </w:t>
      </w:r>
      <w:r>
        <w:t>Elle semblait omni</w:t>
      </w:r>
      <w:r>
        <w:t>s</w:t>
      </w:r>
      <w:r>
        <w:t>ciente et omnipotente</w:t>
      </w:r>
      <w:r w:rsidR="007369EF">
        <w:t xml:space="preserve"> ; </w:t>
      </w:r>
      <w:r>
        <w:t>et cependant</w:t>
      </w:r>
      <w:r w:rsidR="007369EF">
        <w:t xml:space="preserve">, </w:t>
      </w:r>
      <w:r>
        <w:t>on ne pouvait ni la voir ni l</w:t>
      </w:r>
      <w:r w:rsidR="007369EF">
        <w:t>’</w:t>
      </w:r>
      <w:r>
        <w:t>entendre</w:t>
      </w:r>
      <w:r w:rsidR="007369EF">
        <w:t xml:space="preserve">. </w:t>
      </w:r>
      <w:r>
        <w:t>L</w:t>
      </w:r>
      <w:r w:rsidR="007369EF">
        <w:t>’</w:t>
      </w:r>
      <w:r>
        <w:t>homme qui résistait à l</w:t>
      </w:r>
      <w:r w:rsidR="007369EF">
        <w:t>’</w:t>
      </w:r>
      <w:r>
        <w:t xml:space="preserve">Église disparaissait </w:t>
      </w:r>
      <w:r>
        <w:lastRenderedPageBreak/>
        <w:t>sans lai</w:t>
      </w:r>
      <w:r>
        <w:t>s</w:t>
      </w:r>
      <w:r>
        <w:t>ser de trace</w:t>
      </w:r>
      <w:r w:rsidR="007369EF">
        <w:t xml:space="preserve">. </w:t>
      </w:r>
      <w:r>
        <w:t>En vain sa femme et ses enfants l</w:t>
      </w:r>
      <w:r w:rsidR="007369EF">
        <w:t>’</w:t>
      </w:r>
      <w:r>
        <w:t>attendaient</w:t>
      </w:r>
      <w:r w:rsidR="007369EF">
        <w:t xml:space="preserve"> : </w:t>
      </w:r>
      <w:r>
        <w:t>il ne revenait pas dire comment ses juges secrets l</w:t>
      </w:r>
      <w:r w:rsidR="007369EF">
        <w:t>’</w:t>
      </w:r>
      <w:r>
        <w:t>avaient traité</w:t>
      </w:r>
      <w:r w:rsidR="007369EF">
        <w:t xml:space="preserve">. </w:t>
      </w:r>
      <w:r>
        <w:t>L</w:t>
      </w:r>
      <w:r>
        <w:t>â</w:t>
      </w:r>
      <w:r>
        <w:t>chait-on un mot</w:t>
      </w:r>
      <w:r w:rsidR="007369EF">
        <w:t xml:space="preserve">, </w:t>
      </w:r>
      <w:r>
        <w:t>commettait-on une imprudence</w:t>
      </w:r>
      <w:r w:rsidR="007369EF">
        <w:t xml:space="preserve"> ? </w:t>
      </w:r>
      <w:r>
        <w:t>on était anéanti</w:t>
      </w:r>
      <w:r w:rsidR="007369EF">
        <w:t xml:space="preserve">. </w:t>
      </w:r>
      <w:r>
        <w:t>Et les colons ne connaissaient pas la nature de cette puissance terrible dont ils sentaient constamment la menace suspendue sur leur tête</w:t>
      </w:r>
      <w:r w:rsidR="007369EF">
        <w:t xml:space="preserve"> ! </w:t>
      </w:r>
      <w:r>
        <w:t>Leur vie n</w:t>
      </w:r>
      <w:r w:rsidR="007369EF">
        <w:t>’</w:t>
      </w:r>
      <w:r>
        <w:t>était que crainte et tre</w:t>
      </w:r>
      <w:r>
        <w:t>m</w:t>
      </w:r>
      <w:r>
        <w:t>blement</w:t>
      </w:r>
      <w:r w:rsidR="007369EF">
        <w:t xml:space="preserve">. </w:t>
      </w:r>
      <w:r>
        <w:t>Même isolés au fond du désert</w:t>
      </w:r>
      <w:r w:rsidR="007369EF">
        <w:t xml:space="preserve">, </w:t>
      </w:r>
      <w:r>
        <w:t>ils n</w:t>
      </w:r>
      <w:r w:rsidR="007369EF">
        <w:t>’</w:t>
      </w:r>
      <w:r>
        <w:t>osaient murmurer les doutes qui les accablaient</w:t>
      </w:r>
      <w:r w:rsidR="007369EF">
        <w:t>.</w:t>
      </w:r>
    </w:p>
    <w:p w14:paraId="155085F5" w14:textId="77777777" w:rsidR="007369EF" w:rsidRDefault="0071396A" w:rsidP="007369EF">
      <w:r>
        <w:t>Au début</w:t>
      </w:r>
      <w:r w:rsidR="007369EF">
        <w:t xml:space="preserve">, </w:t>
      </w:r>
      <w:r>
        <w:t>ce pouvoir ne s</w:t>
      </w:r>
      <w:r w:rsidR="007369EF">
        <w:t>’</w:t>
      </w:r>
      <w:r>
        <w:t>exerça que sur les récalcitrants qui</w:t>
      </w:r>
      <w:r w:rsidR="007369EF">
        <w:t xml:space="preserve">, </w:t>
      </w:r>
      <w:r>
        <w:t>après avoir embrassé la foi des Mormons</w:t>
      </w:r>
      <w:r w:rsidR="007369EF">
        <w:t xml:space="preserve">, </w:t>
      </w:r>
      <w:r>
        <w:t>tentèrent ensuite de la réformer ou de l</w:t>
      </w:r>
      <w:r w:rsidR="007369EF">
        <w:t>’</w:t>
      </w:r>
      <w:r>
        <w:t>abandonner</w:t>
      </w:r>
      <w:r w:rsidR="007369EF">
        <w:t xml:space="preserve">. </w:t>
      </w:r>
      <w:r>
        <w:t>Mais bientôt il étendit le champ de son activité</w:t>
      </w:r>
      <w:r w:rsidR="007369EF">
        <w:t xml:space="preserve">. </w:t>
      </w:r>
      <w:r>
        <w:t>La polygamie menaça de devenir lettre morte</w:t>
      </w:r>
      <w:r w:rsidR="007369EF">
        <w:t xml:space="preserve"> : </w:t>
      </w:r>
      <w:r>
        <w:t>on manquait de femmes</w:t>
      </w:r>
      <w:r w:rsidR="007369EF">
        <w:t xml:space="preserve">. </w:t>
      </w:r>
      <w:r>
        <w:t>D</w:t>
      </w:r>
      <w:r w:rsidR="007369EF">
        <w:t>’</w:t>
      </w:r>
      <w:r>
        <w:t>étranges rumeurs comme</w:t>
      </w:r>
      <w:r>
        <w:t>n</w:t>
      </w:r>
      <w:r>
        <w:t>cèrent à circ</w:t>
      </w:r>
      <w:r>
        <w:t>u</w:t>
      </w:r>
      <w:r>
        <w:t>ler</w:t>
      </w:r>
      <w:r w:rsidR="007369EF">
        <w:t xml:space="preserve"> ; </w:t>
      </w:r>
      <w:r>
        <w:t>il y était question d</w:t>
      </w:r>
      <w:r w:rsidR="007369EF">
        <w:t>’</w:t>
      </w:r>
      <w:r>
        <w:t>immigrants assassinés et de camps pillés en des régions où l</w:t>
      </w:r>
      <w:r w:rsidR="007369EF">
        <w:t>’</w:t>
      </w:r>
      <w:r>
        <w:t>on n</w:t>
      </w:r>
      <w:r w:rsidR="007369EF">
        <w:t>’</w:t>
      </w:r>
      <w:r>
        <w:t>avait jamais vu d</w:t>
      </w:r>
      <w:r w:rsidR="007369EF">
        <w:t>’</w:t>
      </w:r>
      <w:r>
        <w:t>Indiens</w:t>
      </w:r>
      <w:r w:rsidR="007369EF">
        <w:t xml:space="preserve">. </w:t>
      </w:r>
      <w:r>
        <w:t>Dans les h</w:t>
      </w:r>
      <w:r>
        <w:t>a</w:t>
      </w:r>
      <w:r>
        <w:t>rems des anciens</w:t>
      </w:r>
      <w:r w:rsidR="007369EF">
        <w:t xml:space="preserve">, </w:t>
      </w:r>
      <w:r>
        <w:t>on voyait de nouvelles femmes</w:t>
      </w:r>
      <w:r w:rsidR="007369EF">
        <w:t xml:space="preserve">, </w:t>
      </w:r>
      <w:r>
        <w:t>éplorées et languissantes</w:t>
      </w:r>
      <w:r w:rsidR="007369EF">
        <w:t xml:space="preserve"> ; </w:t>
      </w:r>
      <w:r>
        <w:t>elles portaient sur leur v</w:t>
      </w:r>
      <w:r>
        <w:t>i</w:t>
      </w:r>
      <w:r>
        <w:t>sage le reflet d</w:t>
      </w:r>
      <w:r w:rsidR="007369EF">
        <w:t>’</w:t>
      </w:r>
      <w:r>
        <w:t>une atrocité inoubliable</w:t>
      </w:r>
      <w:r w:rsidR="007369EF">
        <w:t xml:space="preserve">. </w:t>
      </w:r>
      <w:r>
        <w:t>Des voyageurs surpris par la nuit dans les montagnes avaient vu se glisser dans l</w:t>
      </w:r>
      <w:r w:rsidR="007369EF">
        <w:t>’</w:t>
      </w:r>
      <w:r>
        <w:t>ombre des bandes d</w:t>
      </w:r>
      <w:r w:rsidR="007369EF">
        <w:t>’</w:t>
      </w:r>
      <w:r>
        <w:t>hommes armés et masqués</w:t>
      </w:r>
      <w:r w:rsidR="007369EF">
        <w:t xml:space="preserve">. </w:t>
      </w:r>
      <w:r>
        <w:t>Ces racontars se précisèrent</w:t>
      </w:r>
      <w:r w:rsidR="007369EF">
        <w:t xml:space="preserve">, </w:t>
      </w:r>
      <w:r>
        <w:t>se confirmèrent</w:t>
      </w:r>
      <w:r w:rsidR="007369EF">
        <w:t xml:space="preserve">. </w:t>
      </w:r>
      <w:proofErr w:type="spellStart"/>
      <w:r>
        <w:t>A</w:t>
      </w:r>
      <w:proofErr w:type="spellEnd"/>
      <w:r>
        <w:t xml:space="preserve"> la fin un nom résuma tout</w:t>
      </w:r>
      <w:r w:rsidR="007369EF">
        <w:t xml:space="preserve"> : </w:t>
      </w:r>
      <w:r>
        <w:t>les Anges Vengeurs</w:t>
      </w:r>
      <w:r w:rsidR="007369EF">
        <w:t xml:space="preserve">. </w:t>
      </w:r>
      <w:r>
        <w:t>C</w:t>
      </w:r>
      <w:r w:rsidR="007369EF">
        <w:t>’</w:t>
      </w:r>
      <w:r>
        <w:t>est encore un nom sinistre et de mauvais augure dans les ranches solitaires de l</w:t>
      </w:r>
      <w:r w:rsidR="007369EF">
        <w:t>’</w:t>
      </w:r>
      <w:r>
        <w:t>Ouest</w:t>
      </w:r>
      <w:r w:rsidR="007369EF">
        <w:t>.</w:t>
      </w:r>
    </w:p>
    <w:p w14:paraId="3D90F454" w14:textId="77777777" w:rsidR="007369EF" w:rsidRDefault="0071396A" w:rsidP="007369EF">
      <w:r>
        <w:t>La peur que cette organisation inspirait aux hommes s</w:t>
      </w:r>
      <w:r w:rsidR="007369EF">
        <w:t>’</w:t>
      </w:r>
      <w:r>
        <w:t>accrut au lieu de diminuer quand ils la connurent mieux</w:t>
      </w:r>
      <w:r w:rsidR="007369EF">
        <w:t xml:space="preserve">. </w:t>
      </w:r>
      <w:r>
        <w:t>On ne savait rien de ses membres</w:t>
      </w:r>
      <w:r w:rsidR="007369EF">
        <w:t xml:space="preserve">. </w:t>
      </w:r>
      <w:r>
        <w:t>Les noms de ceux qui</w:t>
      </w:r>
      <w:r w:rsidR="007369EF">
        <w:t xml:space="preserve">, </w:t>
      </w:r>
      <w:r>
        <w:t>sous pr</w:t>
      </w:r>
      <w:r>
        <w:t>é</w:t>
      </w:r>
      <w:r>
        <w:t>texte de religion</w:t>
      </w:r>
      <w:r w:rsidR="007369EF">
        <w:t xml:space="preserve">, </w:t>
      </w:r>
      <w:r>
        <w:t>se livraient à des actes de violence</w:t>
      </w:r>
      <w:r w:rsidR="007369EF">
        <w:t xml:space="preserve">, </w:t>
      </w:r>
      <w:r>
        <w:t>étaient so</w:t>
      </w:r>
      <w:r>
        <w:t>i</w:t>
      </w:r>
      <w:r>
        <w:t>gneusement tenus secrets</w:t>
      </w:r>
      <w:r w:rsidR="007369EF">
        <w:t xml:space="preserve">. </w:t>
      </w:r>
      <w:r>
        <w:t>L</w:t>
      </w:r>
      <w:r w:rsidR="007369EF">
        <w:t>’</w:t>
      </w:r>
      <w:r>
        <w:t>ami auquel vous communiquiez vos soupçons sur le Prophète et sa mission pouvait être de ceux qui viendraient la nuit vous infliger</w:t>
      </w:r>
      <w:r w:rsidR="007369EF">
        <w:t xml:space="preserve">, </w:t>
      </w:r>
      <w:r>
        <w:t>par le feu</w:t>
      </w:r>
      <w:r w:rsidR="007369EF">
        <w:t xml:space="preserve">, </w:t>
      </w:r>
      <w:r>
        <w:t xml:space="preserve">un </w:t>
      </w:r>
      <w:r>
        <w:lastRenderedPageBreak/>
        <w:t>terrible ch</w:t>
      </w:r>
      <w:r>
        <w:t>â</w:t>
      </w:r>
      <w:r>
        <w:t>timent</w:t>
      </w:r>
      <w:r w:rsidR="007369EF">
        <w:t xml:space="preserve">. </w:t>
      </w:r>
      <w:r>
        <w:t>Chacun se méfiait de son voisin</w:t>
      </w:r>
      <w:r w:rsidR="007369EF">
        <w:t xml:space="preserve">. </w:t>
      </w:r>
      <w:r>
        <w:t>Chacun taisait ce qu</w:t>
      </w:r>
      <w:r w:rsidR="007369EF">
        <w:t>’</w:t>
      </w:r>
      <w:r>
        <w:t>il avait le plus à cœur</w:t>
      </w:r>
      <w:r w:rsidR="007369EF">
        <w:t>.</w:t>
      </w:r>
    </w:p>
    <w:p w14:paraId="1E427762" w14:textId="77777777" w:rsidR="007369EF" w:rsidRDefault="0071396A" w:rsidP="007369EF">
      <w:r>
        <w:t>Un beau matin</w:t>
      </w:r>
      <w:r w:rsidR="007369EF">
        <w:t xml:space="preserve">, </w:t>
      </w:r>
      <w:r>
        <w:t>comme John Ferrier s</w:t>
      </w:r>
      <w:r w:rsidR="007369EF">
        <w:t>’</w:t>
      </w:r>
      <w:r>
        <w:t>apprêtait à partir pour ses champs de blé</w:t>
      </w:r>
      <w:r w:rsidR="007369EF">
        <w:t xml:space="preserve">, </w:t>
      </w:r>
      <w:r>
        <w:t>il entendit ouvrir la grille</w:t>
      </w:r>
      <w:r w:rsidR="007369EF">
        <w:t xml:space="preserve">. </w:t>
      </w:r>
      <w:r>
        <w:t>Il regarda par la f</w:t>
      </w:r>
      <w:r>
        <w:t>e</w:t>
      </w:r>
      <w:r>
        <w:t>nêtre et vit dans l</w:t>
      </w:r>
      <w:r w:rsidR="007369EF">
        <w:t>’</w:t>
      </w:r>
      <w:r>
        <w:t>allée un homme trapu</w:t>
      </w:r>
      <w:r w:rsidR="007369EF">
        <w:t xml:space="preserve">, </w:t>
      </w:r>
      <w:r>
        <w:t>d</w:t>
      </w:r>
      <w:r w:rsidR="007369EF">
        <w:t>’</w:t>
      </w:r>
      <w:r>
        <w:t>âge moyen</w:t>
      </w:r>
      <w:r w:rsidR="007369EF">
        <w:t xml:space="preserve">, </w:t>
      </w:r>
      <w:r>
        <w:t>les ch</w:t>
      </w:r>
      <w:r>
        <w:t>e</w:t>
      </w:r>
      <w:r>
        <w:t>veux d</w:t>
      </w:r>
      <w:r w:rsidR="007369EF">
        <w:t>’</w:t>
      </w:r>
      <w:r>
        <w:t>un blond roux</w:t>
      </w:r>
      <w:r w:rsidR="007369EF">
        <w:t xml:space="preserve">. </w:t>
      </w:r>
      <w:r>
        <w:t>Son sang ne fit qu</w:t>
      </w:r>
      <w:r w:rsidR="007369EF">
        <w:t>’</w:t>
      </w:r>
      <w:r>
        <w:t>un tour</w:t>
      </w:r>
      <w:r w:rsidR="007369EF">
        <w:t xml:space="preserve"> : </w:t>
      </w:r>
      <w:r>
        <w:t>le visiteur inattendu n</w:t>
      </w:r>
      <w:r w:rsidR="007369EF">
        <w:t>’</w:t>
      </w:r>
      <w:r>
        <w:t xml:space="preserve">était autre que le grand </w:t>
      </w:r>
      <w:proofErr w:type="spellStart"/>
      <w:r>
        <w:t>Brigham</w:t>
      </w:r>
      <w:proofErr w:type="spellEnd"/>
      <w:r>
        <w:t xml:space="preserve"> Young en pe</w:t>
      </w:r>
      <w:r>
        <w:t>r</w:t>
      </w:r>
      <w:r>
        <w:t>sonne</w:t>
      </w:r>
      <w:r w:rsidR="007369EF">
        <w:t xml:space="preserve">. </w:t>
      </w:r>
      <w:r>
        <w:t>Tremblant de tous ses membres</w:t>
      </w:r>
      <w:r w:rsidR="007369EF">
        <w:t xml:space="preserve"> – </w:t>
      </w:r>
      <w:r>
        <w:t>cette apparition ne présageait rien de bon</w:t>
      </w:r>
      <w:r w:rsidR="007369EF">
        <w:t xml:space="preserve"> –, </w:t>
      </w:r>
      <w:r>
        <w:t>il courut à la porte pour accueillir le chef des Mo</w:t>
      </w:r>
      <w:r>
        <w:t>r</w:t>
      </w:r>
      <w:r>
        <w:t>mons</w:t>
      </w:r>
      <w:r w:rsidR="007369EF">
        <w:t xml:space="preserve">. </w:t>
      </w:r>
      <w:r>
        <w:t>Celui-ci reçut froidement les salutations de son hôte et il le suivit dans le salon sans quitter son air sévère</w:t>
      </w:r>
      <w:r w:rsidR="007369EF">
        <w:t>.</w:t>
      </w:r>
    </w:p>
    <w:p w14:paraId="24545932" w14:textId="77777777" w:rsidR="007369EF" w:rsidRDefault="007369EF" w:rsidP="007369EF">
      <w:r>
        <w:t>« </w:t>
      </w:r>
      <w:r w:rsidR="0071396A">
        <w:t>Frère Ferrier</w:t>
      </w:r>
      <w:r>
        <w:t xml:space="preserve">, </w:t>
      </w:r>
      <w:r w:rsidR="0071396A">
        <w:t>dit-il en approchant une chaise et en le r</w:t>
      </w:r>
      <w:r w:rsidR="0071396A">
        <w:t>e</w:t>
      </w:r>
      <w:r w:rsidR="0071396A">
        <w:t>gardant en dessous</w:t>
      </w:r>
      <w:r>
        <w:t xml:space="preserve">, </w:t>
      </w:r>
      <w:r w:rsidR="0071396A">
        <w:t>les adeptes de la vraie foi vous ont traité comme un frère</w:t>
      </w:r>
      <w:r>
        <w:t xml:space="preserve">. </w:t>
      </w:r>
      <w:r w:rsidR="0071396A">
        <w:t>Nous vous avons recueilli quand vous étiez sur le point de mourir de faim dans le désert</w:t>
      </w:r>
      <w:r>
        <w:t xml:space="preserve">. </w:t>
      </w:r>
      <w:r w:rsidR="0071396A">
        <w:t>Nous avons partagé notre nou</w:t>
      </w:r>
      <w:r w:rsidR="0071396A">
        <w:t>r</w:t>
      </w:r>
      <w:r w:rsidR="0071396A">
        <w:t>riture avec vous</w:t>
      </w:r>
      <w:r>
        <w:t xml:space="preserve">. </w:t>
      </w:r>
      <w:r w:rsidR="0071396A">
        <w:t>Nous vous avons conduit sain et sauf à cette Va</w:t>
      </w:r>
      <w:r w:rsidR="0071396A">
        <w:t>l</w:t>
      </w:r>
      <w:r w:rsidR="0071396A">
        <w:t>lée choisie</w:t>
      </w:r>
      <w:r>
        <w:t xml:space="preserve">. </w:t>
      </w:r>
      <w:r w:rsidR="0071396A">
        <w:t>Nous vous avons donné une bonne part de terre et nous vous avons permis de faire fortune sous notre protection</w:t>
      </w:r>
      <w:r>
        <w:t xml:space="preserve">. </w:t>
      </w:r>
      <w:r w:rsidR="0071396A">
        <w:t>Ai-je dit vrai</w:t>
      </w:r>
      <w:r>
        <w:t> ?</w:t>
      </w:r>
    </w:p>
    <w:p w14:paraId="254E00A1" w14:textId="77777777" w:rsidR="007369EF" w:rsidRDefault="007369EF" w:rsidP="007369EF">
      <w:r>
        <w:t>— </w:t>
      </w:r>
      <w:r w:rsidR="0071396A">
        <w:t>Tout à fait</w:t>
      </w:r>
      <w:r>
        <w:t xml:space="preserve"> ! </w:t>
      </w:r>
      <w:r w:rsidR="0071396A">
        <w:t>répondit John Ferrier</w:t>
      </w:r>
      <w:r>
        <w:t>.</w:t>
      </w:r>
    </w:p>
    <w:p w14:paraId="521F1A00" w14:textId="77777777" w:rsidR="007369EF" w:rsidRDefault="007369EF" w:rsidP="007369EF">
      <w:r>
        <w:t>— </w:t>
      </w:r>
      <w:r w:rsidR="0071396A">
        <w:t>Nous vous avons demandé en retour une seule chose</w:t>
      </w:r>
      <w:r>
        <w:t xml:space="preserve"> : </w:t>
      </w:r>
      <w:r w:rsidR="0071396A">
        <w:t>embrasser la vraie foi et y conformer votre vie</w:t>
      </w:r>
      <w:r>
        <w:t xml:space="preserve">. </w:t>
      </w:r>
      <w:r w:rsidR="0071396A">
        <w:t>Vous nous avez pr</w:t>
      </w:r>
      <w:r w:rsidR="0071396A">
        <w:t>o</w:t>
      </w:r>
      <w:r w:rsidR="0071396A">
        <w:t>mis de le faire</w:t>
      </w:r>
      <w:r>
        <w:t xml:space="preserve">, </w:t>
      </w:r>
      <w:r w:rsidR="0071396A">
        <w:t>mais</w:t>
      </w:r>
      <w:r>
        <w:t xml:space="preserve">, </w:t>
      </w:r>
      <w:r w:rsidR="0071396A">
        <w:t>si la rumeur publique ne m</w:t>
      </w:r>
      <w:r>
        <w:t>’</w:t>
      </w:r>
      <w:r w:rsidR="0071396A">
        <w:t>abuse</w:t>
      </w:r>
      <w:r>
        <w:t xml:space="preserve">, </w:t>
      </w:r>
      <w:r w:rsidR="0071396A">
        <w:t>vous avez manqu</w:t>
      </w:r>
      <w:r w:rsidR="004E080E">
        <w:t>é</w:t>
      </w:r>
      <w:r w:rsidR="0071396A">
        <w:t xml:space="preserve"> à votre parole</w:t>
      </w:r>
      <w:r>
        <w:t>.</w:t>
      </w:r>
    </w:p>
    <w:p w14:paraId="300CAD5D" w14:textId="77777777" w:rsidR="007369EF" w:rsidRDefault="007369EF" w:rsidP="007369EF">
      <w:r>
        <w:t>— </w:t>
      </w:r>
      <w:r w:rsidR="0071396A">
        <w:t>Mais en quoi</w:t>
      </w:r>
      <w:r>
        <w:t xml:space="preserve"> ? </w:t>
      </w:r>
      <w:r w:rsidR="0071396A">
        <w:t>demanda Ferrier en levant les bras en s</w:t>
      </w:r>
      <w:r w:rsidR="0071396A">
        <w:t>i</w:t>
      </w:r>
      <w:r w:rsidR="0071396A">
        <w:t>gne de protestation</w:t>
      </w:r>
      <w:r>
        <w:t xml:space="preserve">. </w:t>
      </w:r>
      <w:r w:rsidR="0071396A">
        <w:t>N</w:t>
      </w:r>
      <w:r>
        <w:t>’</w:t>
      </w:r>
      <w:r w:rsidR="0071396A">
        <w:t>ai-je pas donné à la caisse commune</w:t>
      </w:r>
      <w:r>
        <w:t xml:space="preserve"> ? </w:t>
      </w:r>
      <w:r w:rsidR="0071396A">
        <w:t>Est-ce que je n</w:t>
      </w:r>
      <w:r>
        <w:t>’</w:t>
      </w:r>
      <w:r w:rsidR="0071396A">
        <w:t>ai pas assisté régulièrement aux offices</w:t>
      </w:r>
      <w:r>
        <w:t xml:space="preserve"> ? </w:t>
      </w:r>
      <w:r w:rsidR="0071396A">
        <w:t>Est-ce que je n</w:t>
      </w:r>
      <w:r>
        <w:t>’</w:t>
      </w:r>
      <w:r w:rsidR="0071396A">
        <w:t>ai pas</w:t>
      </w:r>
      <w:r>
        <w:t>…</w:t>
      </w:r>
    </w:p>
    <w:p w14:paraId="11DF19CA" w14:textId="77777777" w:rsidR="007369EF" w:rsidRDefault="007369EF" w:rsidP="007369EF">
      <w:r>
        <w:lastRenderedPageBreak/>
        <w:t>— </w:t>
      </w:r>
      <w:r w:rsidR="0071396A">
        <w:t>Où sont vos épouses</w:t>
      </w:r>
      <w:r>
        <w:t xml:space="preserve"> ? </w:t>
      </w:r>
      <w:r w:rsidR="0071396A">
        <w:t>demanda Young en regardant a</w:t>
      </w:r>
      <w:r w:rsidR="0071396A">
        <w:t>u</w:t>
      </w:r>
      <w:r w:rsidR="0071396A">
        <w:t>tour de lui</w:t>
      </w:r>
      <w:r>
        <w:t xml:space="preserve">. </w:t>
      </w:r>
      <w:r w:rsidR="0071396A">
        <w:t>Faites-les venir</w:t>
      </w:r>
      <w:r>
        <w:t xml:space="preserve">, </w:t>
      </w:r>
      <w:r w:rsidR="0071396A">
        <w:t>que je les salue</w:t>
      </w:r>
      <w:r>
        <w:t>.</w:t>
      </w:r>
    </w:p>
    <w:p w14:paraId="40367737" w14:textId="77777777" w:rsidR="007369EF" w:rsidRDefault="007369EF" w:rsidP="007369EF">
      <w:r>
        <w:t>— </w:t>
      </w:r>
      <w:r w:rsidR="0071396A">
        <w:t>Je ne me suis pas marié</w:t>
      </w:r>
      <w:r>
        <w:t xml:space="preserve">, </w:t>
      </w:r>
      <w:r w:rsidR="0071396A">
        <w:t>je l</w:t>
      </w:r>
      <w:r>
        <w:t>’</w:t>
      </w:r>
      <w:r w:rsidR="0071396A">
        <w:t>avoue</w:t>
      </w:r>
      <w:r>
        <w:t xml:space="preserve">, </w:t>
      </w:r>
      <w:r w:rsidR="0071396A">
        <w:t>répondit Ferrier</w:t>
      </w:r>
      <w:r>
        <w:t xml:space="preserve">. </w:t>
      </w:r>
      <w:r w:rsidR="0071396A">
        <w:t>Les femmes étaient rares</w:t>
      </w:r>
      <w:r>
        <w:t xml:space="preserve">. </w:t>
      </w:r>
      <w:r w:rsidR="0071396A">
        <w:t>Et il y avait beaucoup de partis plus ava</w:t>
      </w:r>
      <w:r w:rsidR="0071396A">
        <w:t>n</w:t>
      </w:r>
      <w:r w:rsidR="0071396A">
        <w:t>tageux</w:t>
      </w:r>
      <w:r>
        <w:t xml:space="preserve">. </w:t>
      </w:r>
      <w:r w:rsidR="0071396A">
        <w:t>Du reste</w:t>
      </w:r>
      <w:r>
        <w:t xml:space="preserve">, </w:t>
      </w:r>
      <w:r w:rsidR="0071396A">
        <w:t>je n</w:t>
      </w:r>
      <w:r>
        <w:t>’</w:t>
      </w:r>
      <w:r w:rsidR="0071396A">
        <w:t>étais pas seul</w:t>
      </w:r>
      <w:r>
        <w:t xml:space="preserve">. </w:t>
      </w:r>
      <w:r w:rsidR="0071396A">
        <w:t>Ma fille avait soin de moi</w:t>
      </w:r>
      <w:r>
        <w:t>.</w:t>
      </w:r>
    </w:p>
    <w:p w14:paraId="4C0B6793" w14:textId="36ED1474" w:rsidR="007369EF" w:rsidRDefault="007369EF" w:rsidP="007369EF">
      <w:r>
        <w:t>— </w:t>
      </w:r>
      <w:r w:rsidR="0071396A">
        <w:t>C</w:t>
      </w:r>
      <w:r>
        <w:t>’</w:t>
      </w:r>
      <w:r w:rsidR="0071396A">
        <w:t>est de cette fille que je voudrais vous parler</w:t>
      </w:r>
      <w:r>
        <w:t xml:space="preserve">, </w:t>
      </w:r>
      <w:r w:rsidR="0071396A">
        <w:t>dit le chef des Mormons</w:t>
      </w:r>
      <w:r>
        <w:t xml:space="preserve">. </w:t>
      </w:r>
      <w:r w:rsidR="0071396A">
        <w:t>En grandissant</w:t>
      </w:r>
      <w:r>
        <w:t xml:space="preserve">, </w:t>
      </w:r>
      <w:r w:rsidR="0071396A">
        <w:t>elle est devenue la fleur de l</w:t>
      </w:r>
      <w:r>
        <w:t>’</w:t>
      </w:r>
      <w:r w:rsidR="0071396A">
        <w:t>Utah</w:t>
      </w:r>
      <w:r>
        <w:t xml:space="preserve">. </w:t>
      </w:r>
      <w:r w:rsidR="0071396A">
        <w:t>Pl</w:t>
      </w:r>
      <w:r w:rsidR="0071396A">
        <w:t>u</w:t>
      </w:r>
      <w:r w:rsidR="0071396A">
        <w:t>sieurs de nos anciens la regardent d</w:t>
      </w:r>
      <w:r>
        <w:t>’</w:t>
      </w:r>
      <w:r w:rsidR="0071396A">
        <w:t>un bon œil</w:t>
      </w:r>
      <w:r>
        <w:t>. »</w:t>
      </w:r>
    </w:p>
    <w:p w14:paraId="7A31F2BD" w14:textId="77777777" w:rsidR="007369EF" w:rsidRDefault="0071396A" w:rsidP="007369EF">
      <w:r>
        <w:t>John étouffa une plainte</w:t>
      </w:r>
      <w:r w:rsidR="007369EF">
        <w:t>.</w:t>
      </w:r>
    </w:p>
    <w:p w14:paraId="6150AB80" w14:textId="048840FE" w:rsidR="007369EF" w:rsidRDefault="007369EF" w:rsidP="007369EF">
      <w:r>
        <w:t>« </w:t>
      </w:r>
      <w:r w:rsidR="0071396A">
        <w:t>A son sujet</w:t>
      </w:r>
      <w:r>
        <w:t xml:space="preserve">, </w:t>
      </w:r>
      <w:r w:rsidR="0071396A">
        <w:t>continua Young</w:t>
      </w:r>
      <w:r>
        <w:t xml:space="preserve">, </w:t>
      </w:r>
      <w:r w:rsidR="0071396A">
        <w:t>on raconte des histoires auxquelles je ne veux ajouter foi</w:t>
      </w:r>
      <w:r>
        <w:t xml:space="preserve">. </w:t>
      </w:r>
      <w:r w:rsidR="0071396A">
        <w:t>On dit qu</w:t>
      </w:r>
      <w:r>
        <w:t>’</w:t>
      </w:r>
      <w:r w:rsidR="0071396A">
        <w:t>elle est promise à un Gentil</w:t>
      </w:r>
      <w:r>
        <w:t xml:space="preserve">. </w:t>
      </w:r>
      <w:r w:rsidR="0071396A">
        <w:t>Ce ne peut être là qu</w:t>
      </w:r>
      <w:r>
        <w:t>’</w:t>
      </w:r>
      <w:r w:rsidR="0071396A">
        <w:t>un commérage</w:t>
      </w:r>
      <w:r>
        <w:t xml:space="preserve">. </w:t>
      </w:r>
      <w:r w:rsidR="0071396A">
        <w:t>Quel est le tre</w:t>
      </w:r>
      <w:r w:rsidR="0071396A">
        <w:t>i</w:t>
      </w:r>
      <w:r w:rsidR="0071396A">
        <w:t>zième art</w:t>
      </w:r>
      <w:r w:rsidR="0071396A">
        <w:t>i</w:t>
      </w:r>
      <w:r w:rsidR="0071396A">
        <w:t>cle du code du saint Joseph Smith</w:t>
      </w:r>
      <w:r>
        <w:t> ? « </w:t>
      </w:r>
      <w:r w:rsidR="0071396A">
        <w:t>Que chaque fille de la vraie foi épouse un des élus</w:t>
      </w:r>
      <w:r>
        <w:t xml:space="preserve">, </w:t>
      </w:r>
      <w:r w:rsidR="0071396A">
        <w:t>car</w:t>
      </w:r>
      <w:r>
        <w:t xml:space="preserve">, </w:t>
      </w:r>
      <w:r w:rsidR="0071396A">
        <w:t>si elle épouse un Gentil</w:t>
      </w:r>
      <w:r>
        <w:t xml:space="preserve">, </w:t>
      </w:r>
      <w:r w:rsidR="0071396A">
        <w:t>elle commet un péché grave</w:t>
      </w:r>
      <w:r>
        <w:t>. »</w:t>
      </w:r>
      <w:r w:rsidR="0071396A">
        <w:t xml:space="preserve"> Vous qui faites profession de n</w:t>
      </w:r>
      <w:r w:rsidR="0071396A">
        <w:t>o</w:t>
      </w:r>
      <w:r w:rsidR="0071396A">
        <w:t>tre sainte croyance</w:t>
      </w:r>
      <w:r>
        <w:t xml:space="preserve">, </w:t>
      </w:r>
      <w:r w:rsidR="0071396A">
        <w:t>vous ne laisseriez pas votre fille agir à l</w:t>
      </w:r>
      <w:r>
        <w:t>’</w:t>
      </w:r>
      <w:r w:rsidR="0071396A">
        <w:t>encontre</w:t>
      </w:r>
      <w:r>
        <w:t>. »</w:t>
      </w:r>
    </w:p>
    <w:p w14:paraId="77AE5984" w14:textId="77777777" w:rsidR="007369EF" w:rsidRDefault="0071396A" w:rsidP="007369EF">
      <w:r>
        <w:t>John Ferrier ne répondit pas</w:t>
      </w:r>
      <w:r w:rsidR="007369EF">
        <w:t xml:space="preserve">. </w:t>
      </w:r>
      <w:r>
        <w:t>Il jouait nerveusement avec sa cravache</w:t>
      </w:r>
      <w:r w:rsidR="007369EF">
        <w:t>.</w:t>
      </w:r>
    </w:p>
    <w:p w14:paraId="5ED3AB23" w14:textId="693A2BC7" w:rsidR="007369EF" w:rsidRDefault="007369EF" w:rsidP="007369EF">
      <w:r>
        <w:t>« </w:t>
      </w:r>
      <w:r w:rsidR="0071396A">
        <w:t>Sur ce seul point</w:t>
      </w:r>
      <w:r>
        <w:t xml:space="preserve">, </w:t>
      </w:r>
      <w:r w:rsidR="0071396A">
        <w:t>nous allons éprouver toute votre foi</w:t>
      </w:r>
      <w:r>
        <w:t xml:space="preserve">. </w:t>
      </w:r>
      <w:r w:rsidR="0071396A">
        <w:t>Il en a été décidé ainsi par le Conseil sacré des Quatre</w:t>
      </w:r>
      <w:r>
        <w:t xml:space="preserve">. </w:t>
      </w:r>
      <w:r w:rsidR="0071396A">
        <w:t>La fille est jeune</w:t>
      </w:r>
      <w:r>
        <w:t xml:space="preserve"> : </w:t>
      </w:r>
      <w:r w:rsidR="0071396A">
        <w:t>nous ne voudrions pas la voir épouser un grison</w:t>
      </w:r>
      <w:r>
        <w:t xml:space="preserve"> ; </w:t>
      </w:r>
      <w:r w:rsidR="0071396A">
        <w:t>nous ne voudrions pas non plus lui enlever le droit de choisir</w:t>
      </w:r>
      <w:r>
        <w:t xml:space="preserve">. </w:t>
      </w:r>
      <w:r w:rsidR="0071396A">
        <w:t>Nous a</w:t>
      </w:r>
      <w:r w:rsidR="0071396A">
        <w:t>u</w:t>
      </w:r>
      <w:r w:rsidR="0071396A">
        <w:t>tres</w:t>
      </w:r>
      <w:r>
        <w:t xml:space="preserve">, </w:t>
      </w:r>
      <w:r w:rsidR="0071396A">
        <w:t>les anciens</w:t>
      </w:r>
      <w:r>
        <w:t xml:space="preserve">, </w:t>
      </w:r>
      <w:r w:rsidR="0071396A">
        <w:t>nous avons de nombreuses génisses</w:t>
      </w:r>
      <w:r>
        <w:t xml:space="preserve"> (</w:t>
      </w:r>
      <w:r w:rsidR="0071396A">
        <w:t>Dans un de ses sermons</w:t>
      </w:r>
      <w:r>
        <w:t xml:space="preserve">, </w:t>
      </w:r>
      <w:proofErr w:type="spellStart"/>
      <w:r w:rsidR="0071396A">
        <w:t>Heber</w:t>
      </w:r>
      <w:proofErr w:type="spellEnd"/>
      <w:r w:rsidR="0071396A">
        <w:t xml:space="preserve"> C</w:t>
      </w:r>
      <w:r>
        <w:t xml:space="preserve">. </w:t>
      </w:r>
      <w:proofErr w:type="spellStart"/>
      <w:r w:rsidR="0071396A">
        <w:t>Kimbal</w:t>
      </w:r>
      <w:proofErr w:type="spellEnd"/>
      <w:r w:rsidR="0071396A">
        <w:t xml:space="preserve"> fait allusion à cent femmes avec ce terme d</w:t>
      </w:r>
      <w:r>
        <w:t>’</w:t>
      </w:r>
      <w:r w:rsidR="0071396A">
        <w:t>affection</w:t>
      </w:r>
      <w:r>
        <w:t xml:space="preserve">.) </w:t>
      </w:r>
      <w:r w:rsidR="0071396A">
        <w:t>mais il faut aussi pourvoir nos e</w:t>
      </w:r>
      <w:r w:rsidR="0071396A">
        <w:t>n</w:t>
      </w:r>
      <w:r w:rsidR="0071396A">
        <w:t>fants</w:t>
      </w:r>
      <w:r>
        <w:t xml:space="preserve">. </w:t>
      </w:r>
      <w:proofErr w:type="spellStart"/>
      <w:r w:rsidR="0071396A">
        <w:t>Sta</w:t>
      </w:r>
      <w:r w:rsidR="0071396A">
        <w:t>n</w:t>
      </w:r>
      <w:r w:rsidR="0071396A">
        <w:t>gerson</w:t>
      </w:r>
      <w:proofErr w:type="spellEnd"/>
      <w:r w:rsidR="0071396A">
        <w:t xml:space="preserve"> et </w:t>
      </w:r>
      <w:proofErr w:type="spellStart"/>
      <w:r w:rsidR="0071396A">
        <w:t>Drebber</w:t>
      </w:r>
      <w:proofErr w:type="spellEnd"/>
      <w:r w:rsidR="0071396A">
        <w:t xml:space="preserve"> ont chacun un fils</w:t>
      </w:r>
      <w:r>
        <w:t xml:space="preserve">. </w:t>
      </w:r>
      <w:r w:rsidR="0071396A">
        <w:t>L</w:t>
      </w:r>
      <w:r>
        <w:t>’</w:t>
      </w:r>
      <w:r w:rsidR="0071396A">
        <w:t>un ou l</w:t>
      </w:r>
      <w:r>
        <w:t>’</w:t>
      </w:r>
      <w:r w:rsidR="0071396A">
        <w:t>autre accueillerait avec joie votre fille chez lui</w:t>
      </w:r>
      <w:r>
        <w:t xml:space="preserve">. </w:t>
      </w:r>
      <w:r w:rsidR="0071396A">
        <w:t>Qu</w:t>
      </w:r>
      <w:r>
        <w:t>’</w:t>
      </w:r>
      <w:r w:rsidR="0071396A">
        <w:t xml:space="preserve">elle </w:t>
      </w:r>
      <w:r w:rsidR="0071396A">
        <w:lastRenderedPageBreak/>
        <w:t>choisisse entre les deux</w:t>
      </w:r>
      <w:r>
        <w:t xml:space="preserve">. </w:t>
      </w:r>
      <w:r w:rsidR="0071396A">
        <w:t>Ils sont jeunes</w:t>
      </w:r>
      <w:r>
        <w:t xml:space="preserve">, </w:t>
      </w:r>
      <w:r w:rsidR="0071396A">
        <w:t>ils sont riches</w:t>
      </w:r>
      <w:r>
        <w:t xml:space="preserve">, </w:t>
      </w:r>
      <w:r w:rsidR="0071396A">
        <w:t>et ils pratiquent la vraie religion</w:t>
      </w:r>
      <w:r>
        <w:t xml:space="preserve">. </w:t>
      </w:r>
      <w:r w:rsidR="0071396A">
        <w:t>Qu</w:t>
      </w:r>
      <w:r>
        <w:t>’</w:t>
      </w:r>
      <w:r w:rsidR="0071396A">
        <w:t>en dites-vous</w:t>
      </w:r>
      <w:r>
        <w:t> ? »</w:t>
      </w:r>
    </w:p>
    <w:p w14:paraId="68530FB9" w14:textId="77777777" w:rsidR="007369EF" w:rsidRDefault="0071396A" w:rsidP="007369EF">
      <w:r>
        <w:t>Ferrier se recueillit en fronçant le sourcil</w:t>
      </w:r>
      <w:r w:rsidR="007369EF">
        <w:t>.</w:t>
      </w:r>
    </w:p>
    <w:p w14:paraId="704B8DF4" w14:textId="77777777" w:rsidR="007369EF" w:rsidRDefault="007369EF" w:rsidP="007369EF">
      <w:r>
        <w:t>« </w:t>
      </w:r>
      <w:r w:rsidR="0071396A">
        <w:t>Donnez-nous du temps</w:t>
      </w:r>
      <w:r>
        <w:t xml:space="preserve">, </w:t>
      </w:r>
      <w:r w:rsidR="0071396A">
        <w:t>dit-il enfin</w:t>
      </w:r>
      <w:r>
        <w:t xml:space="preserve">. </w:t>
      </w:r>
      <w:r w:rsidR="0071396A">
        <w:t>Ma fille est très jeune</w:t>
      </w:r>
      <w:r>
        <w:t xml:space="preserve"> : </w:t>
      </w:r>
      <w:r w:rsidR="0071396A">
        <w:t>à peine est-elle d</w:t>
      </w:r>
      <w:r>
        <w:t>’</w:t>
      </w:r>
      <w:r w:rsidR="0071396A">
        <w:t>âge à se marier</w:t>
      </w:r>
      <w:r>
        <w:t>.</w:t>
      </w:r>
    </w:p>
    <w:p w14:paraId="42DD3DB2" w14:textId="558F2A03" w:rsidR="007369EF" w:rsidRDefault="007369EF" w:rsidP="007369EF">
      <w:r>
        <w:t>— </w:t>
      </w:r>
      <w:r w:rsidR="0071396A">
        <w:t>Un mois</w:t>
      </w:r>
      <w:r>
        <w:t xml:space="preserve"> ! </w:t>
      </w:r>
      <w:r w:rsidR="0071396A">
        <w:t>tonna Young en se levant</w:t>
      </w:r>
      <w:r>
        <w:t xml:space="preserve">. </w:t>
      </w:r>
      <w:r w:rsidR="0071396A">
        <w:t>D</w:t>
      </w:r>
      <w:r>
        <w:t>’</w:t>
      </w:r>
      <w:r w:rsidR="0071396A">
        <w:t>ici là</w:t>
      </w:r>
      <w:r>
        <w:t xml:space="preserve">, </w:t>
      </w:r>
      <w:r w:rsidR="0071396A">
        <w:t>elle aura fait son choix</w:t>
      </w:r>
      <w:r>
        <w:t>. »</w:t>
      </w:r>
    </w:p>
    <w:p w14:paraId="6263E073" w14:textId="77777777" w:rsidR="00784524" w:rsidRDefault="00784524" w:rsidP="00784524">
      <w:pPr>
        <w:ind w:firstLine="0"/>
        <w:jc w:val="center"/>
      </w:pPr>
      <w:r>
        <w:fldChar w:fldCharType="begin"/>
      </w:r>
      <w:r>
        <w:instrText xml:space="preserve">INCLUDEPICTURE "../Une%20étude%20en%20rouge2-3_fichiers/stud-18.gif" \* MERGEFORMATINET </w:instrText>
      </w:r>
      <w:r>
        <w:fldChar w:fldCharType="separate"/>
      </w:r>
      <w:r>
        <w:pict w14:anchorId="713D9401">
          <v:shape id="_x0000_i1077" type="#_x0000_t75" alt="Richard Gutschmidt, 1902" style="width:135.25pt;height:307.4pt">
            <v:imagedata r:id="rId44" r:href="rId45"/>
          </v:shape>
        </w:pict>
      </w:r>
      <w:r>
        <w:fldChar w:fldCharType="end"/>
      </w:r>
    </w:p>
    <w:p w14:paraId="79AC1B3C" w14:textId="77777777" w:rsidR="007369EF" w:rsidRDefault="0071396A" w:rsidP="007369EF">
      <w:r>
        <w:t>Sur le seuil de la porte</w:t>
      </w:r>
      <w:r w:rsidR="007369EF">
        <w:t xml:space="preserve">, </w:t>
      </w:r>
      <w:r>
        <w:t>il se retourna</w:t>
      </w:r>
      <w:r w:rsidR="007369EF">
        <w:t xml:space="preserve">, </w:t>
      </w:r>
      <w:r>
        <w:t>le visage empourpré et les yeux brillants</w:t>
      </w:r>
      <w:r w:rsidR="007369EF">
        <w:t>.</w:t>
      </w:r>
    </w:p>
    <w:p w14:paraId="01B42295" w14:textId="1D91B3D1" w:rsidR="007369EF" w:rsidRDefault="007369EF" w:rsidP="007369EF">
      <w:r>
        <w:t>« </w:t>
      </w:r>
      <w:r w:rsidR="0071396A">
        <w:t>Pour vous et pour elle</w:t>
      </w:r>
      <w:r>
        <w:t xml:space="preserve">, </w:t>
      </w:r>
      <w:r w:rsidR="0071396A">
        <w:t>s</w:t>
      </w:r>
      <w:r>
        <w:t>’</w:t>
      </w:r>
      <w:r w:rsidR="0071396A">
        <w:t>écria-t-il</w:t>
      </w:r>
      <w:r>
        <w:t xml:space="preserve">, </w:t>
      </w:r>
      <w:r w:rsidR="0071396A">
        <w:t>il vaudrait mieux être des squelettes blanchis dans la Sierra Blanco</w:t>
      </w:r>
      <w:r>
        <w:t xml:space="preserve">, </w:t>
      </w:r>
      <w:r w:rsidR="0071396A">
        <w:t>que de dresser vos fa</w:t>
      </w:r>
      <w:r w:rsidR="0071396A">
        <w:t>i</w:t>
      </w:r>
      <w:r w:rsidR="0071396A">
        <w:t>bles volontés contre les ordres des Quatre Saints</w:t>
      </w:r>
      <w:r>
        <w:t> ! »</w:t>
      </w:r>
    </w:p>
    <w:p w14:paraId="71613B18" w14:textId="77777777" w:rsidR="007369EF" w:rsidRDefault="0071396A" w:rsidP="007369EF">
      <w:r>
        <w:t>Avec un geste de menace</w:t>
      </w:r>
      <w:r w:rsidR="007369EF">
        <w:t xml:space="preserve">, </w:t>
      </w:r>
      <w:r>
        <w:t>il s</w:t>
      </w:r>
      <w:r w:rsidR="007369EF">
        <w:t>’</w:t>
      </w:r>
      <w:r>
        <w:t>éloigna en écrasant de son pas lourd le gravier de l</w:t>
      </w:r>
      <w:r w:rsidR="007369EF">
        <w:t>’</w:t>
      </w:r>
      <w:r>
        <w:t>allée</w:t>
      </w:r>
      <w:r w:rsidR="007369EF">
        <w:t>.</w:t>
      </w:r>
    </w:p>
    <w:p w14:paraId="378E7300" w14:textId="77777777" w:rsidR="007369EF" w:rsidRDefault="0071396A" w:rsidP="007369EF">
      <w:r>
        <w:lastRenderedPageBreak/>
        <w:t>Assis</w:t>
      </w:r>
      <w:r w:rsidR="007369EF">
        <w:t xml:space="preserve">, </w:t>
      </w:r>
      <w:r>
        <w:t>le coude sur le genou</w:t>
      </w:r>
      <w:r w:rsidR="007369EF">
        <w:t xml:space="preserve">, </w:t>
      </w:r>
      <w:r>
        <w:t>Ferrier se demandait de quelle manière il rapporterait cet entretien à Lucy</w:t>
      </w:r>
      <w:r w:rsidR="007369EF">
        <w:t xml:space="preserve">. </w:t>
      </w:r>
      <w:r>
        <w:t>Une main se posa doucement sur la sienne</w:t>
      </w:r>
      <w:r w:rsidR="007369EF">
        <w:t xml:space="preserve">. </w:t>
      </w:r>
      <w:r>
        <w:t>Il releva la tête</w:t>
      </w:r>
      <w:r w:rsidR="007369EF">
        <w:t xml:space="preserve">. </w:t>
      </w:r>
      <w:r>
        <w:t>Sa fille était debout près de lui</w:t>
      </w:r>
      <w:r w:rsidR="007369EF">
        <w:t xml:space="preserve">. </w:t>
      </w:r>
      <w:r>
        <w:t>Un seul regard lui apprit qu</w:t>
      </w:r>
      <w:r w:rsidR="007369EF">
        <w:t>’</w:t>
      </w:r>
      <w:r>
        <w:t>elle avait tout entendu</w:t>
      </w:r>
      <w:r w:rsidR="007369EF">
        <w:t xml:space="preserve"> : </w:t>
      </w:r>
      <w:r>
        <w:t>elle était blême</w:t>
      </w:r>
      <w:r w:rsidR="007369EF">
        <w:t>.</w:t>
      </w:r>
    </w:p>
    <w:p w14:paraId="6BD060AA" w14:textId="77777777" w:rsidR="007369EF" w:rsidRDefault="007369EF" w:rsidP="007369EF">
      <w:r>
        <w:t>« </w:t>
      </w:r>
      <w:r w:rsidR="0071396A">
        <w:t>Je n</w:t>
      </w:r>
      <w:r>
        <w:t>’</w:t>
      </w:r>
      <w:r w:rsidR="0071396A">
        <w:t>ai pas pu ne pas entendre</w:t>
      </w:r>
      <w:r>
        <w:t xml:space="preserve">, </w:t>
      </w:r>
      <w:r w:rsidR="0071396A">
        <w:t>dit-elle</w:t>
      </w:r>
      <w:r>
        <w:t>. (</w:t>
      </w:r>
      <w:r w:rsidR="0071396A">
        <w:t>Sa voix résonnait dans toute la maison</w:t>
      </w:r>
      <w:r>
        <w:t xml:space="preserve">.) </w:t>
      </w:r>
      <w:r w:rsidR="0071396A">
        <w:t>Oh</w:t>
      </w:r>
      <w:r>
        <w:t xml:space="preserve"> ! </w:t>
      </w:r>
      <w:r w:rsidR="0071396A">
        <w:t>papa</w:t>
      </w:r>
      <w:r>
        <w:t xml:space="preserve">, </w:t>
      </w:r>
      <w:r w:rsidR="0071396A">
        <w:t>que faire</w:t>
      </w:r>
      <w:r>
        <w:t> ?</w:t>
      </w:r>
    </w:p>
    <w:p w14:paraId="1D9C11EC" w14:textId="6EDE9393" w:rsidR="007369EF" w:rsidRDefault="007369EF" w:rsidP="007369EF">
      <w:r>
        <w:t>— </w:t>
      </w:r>
      <w:r w:rsidR="0071396A">
        <w:t>Ne te tourmente pas</w:t>
      </w:r>
      <w:r>
        <w:t> ! »</w:t>
      </w:r>
      <w:r w:rsidR="0071396A">
        <w:t xml:space="preserve"> répondit-il</w:t>
      </w:r>
      <w:r>
        <w:t xml:space="preserve">. </w:t>
      </w:r>
      <w:r w:rsidR="0071396A">
        <w:t>Il l</w:t>
      </w:r>
      <w:r>
        <w:t>’</w:t>
      </w:r>
      <w:r w:rsidR="0071396A">
        <w:t>attira à lui et il caressa les beaux cheveux de sa grosse main rugueuse</w:t>
      </w:r>
      <w:r>
        <w:t>. « </w:t>
      </w:r>
      <w:r w:rsidR="0071396A">
        <w:t>Ça va s</w:t>
      </w:r>
      <w:r>
        <w:t>’</w:t>
      </w:r>
      <w:r w:rsidR="0071396A">
        <w:t>arranger d</w:t>
      </w:r>
      <w:r>
        <w:t>’</w:t>
      </w:r>
      <w:r w:rsidR="0071396A">
        <w:t>une manière ou d</w:t>
      </w:r>
      <w:r>
        <w:t>’</w:t>
      </w:r>
      <w:r w:rsidR="0071396A">
        <w:t>une autre</w:t>
      </w:r>
      <w:r>
        <w:t xml:space="preserve">. </w:t>
      </w:r>
      <w:r w:rsidR="0071396A">
        <w:t>Tu l</w:t>
      </w:r>
      <w:r>
        <w:t>’</w:t>
      </w:r>
      <w:r w:rsidR="0071396A">
        <w:t>aimes toujours</w:t>
      </w:r>
      <w:r>
        <w:t xml:space="preserve">, </w:t>
      </w:r>
      <w:r w:rsidR="0071396A">
        <w:t>ton promis</w:t>
      </w:r>
      <w:r>
        <w:t xml:space="preserve">, </w:t>
      </w:r>
      <w:r w:rsidR="0071396A">
        <w:t>n</w:t>
      </w:r>
      <w:r>
        <w:t>’</w:t>
      </w:r>
      <w:r w:rsidR="0071396A">
        <w:t>est-ce pas</w:t>
      </w:r>
      <w:r>
        <w:t> ? »</w:t>
      </w:r>
    </w:p>
    <w:p w14:paraId="4BA2C3DB" w14:textId="77777777" w:rsidR="007369EF" w:rsidRDefault="0071396A" w:rsidP="007369EF">
      <w:r>
        <w:t>Elle eut un sanglot et pressa la main de son père</w:t>
      </w:r>
      <w:r w:rsidR="007369EF">
        <w:t>.</w:t>
      </w:r>
    </w:p>
    <w:p w14:paraId="0A8F5EAD" w14:textId="34195A1C" w:rsidR="007369EF" w:rsidRDefault="007369EF" w:rsidP="007369EF">
      <w:r>
        <w:t>« </w:t>
      </w:r>
      <w:r w:rsidR="0071396A">
        <w:t>Bien sûr que oui</w:t>
      </w:r>
      <w:r>
        <w:t xml:space="preserve"> ! </w:t>
      </w:r>
      <w:r w:rsidR="0071396A">
        <w:t>Je serais fâché du contraire</w:t>
      </w:r>
      <w:r>
        <w:t xml:space="preserve">. </w:t>
      </w:r>
      <w:r w:rsidR="0071396A">
        <w:t>C</w:t>
      </w:r>
      <w:r>
        <w:t>’</w:t>
      </w:r>
      <w:r w:rsidR="0071396A">
        <w:t>est un beau gars et puis c</w:t>
      </w:r>
      <w:r>
        <w:t>’</w:t>
      </w:r>
      <w:r w:rsidR="0071396A">
        <w:t>est un chrétien</w:t>
      </w:r>
      <w:r>
        <w:t xml:space="preserve">. </w:t>
      </w:r>
      <w:r w:rsidR="0071396A">
        <w:t>Il l</w:t>
      </w:r>
      <w:r>
        <w:t>’</w:t>
      </w:r>
      <w:r w:rsidR="0071396A">
        <w:t>est beaucoup plus que les gens d</w:t>
      </w:r>
      <w:r>
        <w:t>’</w:t>
      </w:r>
      <w:r w:rsidR="0071396A">
        <w:t>ici malgré leurs prières et leurs sermons</w:t>
      </w:r>
      <w:r>
        <w:t xml:space="preserve">. </w:t>
      </w:r>
      <w:r w:rsidR="0071396A">
        <w:t>Un groupe de voy</w:t>
      </w:r>
      <w:r w:rsidR="0071396A">
        <w:t>a</w:t>
      </w:r>
      <w:r w:rsidR="0071396A">
        <w:t>geurs part demain pour le Nevada</w:t>
      </w:r>
      <w:r>
        <w:t xml:space="preserve"> ; </w:t>
      </w:r>
      <w:r w:rsidR="0071396A">
        <w:t>je vais m</w:t>
      </w:r>
      <w:r>
        <w:t>’</w:t>
      </w:r>
      <w:r w:rsidR="0071396A">
        <w:t>arranger pour envoyer un message à Hope</w:t>
      </w:r>
      <w:r>
        <w:t xml:space="preserve"> : </w:t>
      </w:r>
      <w:r w:rsidR="0071396A">
        <w:t>comme ça</w:t>
      </w:r>
      <w:r>
        <w:t xml:space="preserve">, </w:t>
      </w:r>
      <w:r w:rsidR="0071396A">
        <w:t>il saura dans quel p</w:t>
      </w:r>
      <w:r w:rsidR="0071396A">
        <w:t>é</w:t>
      </w:r>
      <w:r w:rsidR="0071396A">
        <w:t>trin nous sommes</w:t>
      </w:r>
      <w:r>
        <w:t xml:space="preserve">. </w:t>
      </w:r>
      <w:r w:rsidR="0071396A">
        <w:t>De ses mines à ici</w:t>
      </w:r>
      <w:r>
        <w:t xml:space="preserve">, </w:t>
      </w:r>
      <w:r w:rsidR="0071396A">
        <w:t>il ne fera qu</w:t>
      </w:r>
      <w:r>
        <w:t>’</w:t>
      </w:r>
      <w:r w:rsidR="0071396A">
        <w:t>un saut</w:t>
      </w:r>
      <w:r>
        <w:t xml:space="preserve"> ! </w:t>
      </w:r>
      <w:r w:rsidR="0071396A">
        <w:t>Plus vite que le télégraphe</w:t>
      </w:r>
      <w:r>
        <w:t> ! »</w:t>
      </w:r>
    </w:p>
    <w:p w14:paraId="4B9537B3" w14:textId="77777777" w:rsidR="007369EF" w:rsidRDefault="0071396A" w:rsidP="007369EF">
      <w:r>
        <w:t>Lucy sourit à travers ses larmes</w:t>
      </w:r>
      <w:r w:rsidR="007369EF">
        <w:t>.</w:t>
      </w:r>
    </w:p>
    <w:p w14:paraId="698642ED" w14:textId="77777777" w:rsidR="007369EF" w:rsidRDefault="007369EF" w:rsidP="007369EF">
      <w:r>
        <w:t>« </w:t>
      </w:r>
      <w:r w:rsidR="0071396A">
        <w:t>Quand il sera là</w:t>
      </w:r>
      <w:r>
        <w:t xml:space="preserve">, </w:t>
      </w:r>
      <w:r w:rsidR="0071396A">
        <w:t>dit-elle</w:t>
      </w:r>
      <w:r>
        <w:t xml:space="preserve">, </w:t>
      </w:r>
      <w:r w:rsidR="0071396A">
        <w:t>nous chercherons ensemble le meilleur parti à prendre</w:t>
      </w:r>
      <w:r>
        <w:t xml:space="preserve">. </w:t>
      </w:r>
      <w:r w:rsidR="0071396A">
        <w:t>Mais c</w:t>
      </w:r>
      <w:r>
        <w:t>’</w:t>
      </w:r>
      <w:r w:rsidR="0071396A">
        <w:t>est pour toi que je crains</w:t>
      </w:r>
      <w:r>
        <w:t xml:space="preserve">, </w:t>
      </w:r>
      <w:r w:rsidR="0071396A">
        <w:t>papa</w:t>
      </w:r>
      <w:r>
        <w:t xml:space="preserve">. </w:t>
      </w:r>
      <w:r w:rsidR="0071396A">
        <w:t>On raconte de si affreuses histoires sur ceux qui désobéissent au Prophète</w:t>
      </w:r>
      <w:r>
        <w:t xml:space="preserve"> ! </w:t>
      </w:r>
      <w:r w:rsidR="0071396A">
        <w:t>Il leur arrive toujours quelque chose de terrible</w:t>
      </w:r>
      <w:r>
        <w:t>.</w:t>
      </w:r>
    </w:p>
    <w:p w14:paraId="64FB9296" w14:textId="77777777" w:rsidR="007369EF" w:rsidRDefault="007369EF" w:rsidP="007369EF">
      <w:r>
        <w:t>— </w:t>
      </w:r>
      <w:r w:rsidR="0071396A">
        <w:t>Mais nous n</w:t>
      </w:r>
      <w:r>
        <w:t>’</w:t>
      </w:r>
      <w:r w:rsidR="0071396A">
        <w:t>avons pas encore désobéi</w:t>
      </w:r>
      <w:r>
        <w:t xml:space="preserve"> ! </w:t>
      </w:r>
      <w:r w:rsidR="0071396A">
        <w:t>répondit-il</w:t>
      </w:r>
      <w:r>
        <w:t xml:space="preserve">. </w:t>
      </w:r>
      <w:r w:rsidR="0071396A">
        <w:t>C</w:t>
      </w:r>
      <w:r>
        <w:t>’</w:t>
      </w:r>
      <w:r w:rsidR="0071396A">
        <w:t>est après qu</w:t>
      </w:r>
      <w:r>
        <w:t>’</w:t>
      </w:r>
      <w:r w:rsidR="0071396A">
        <w:t>il faudra veiller au grain</w:t>
      </w:r>
      <w:r>
        <w:t xml:space="preserve">. </w:t>
      </w:r>
      <w:r w:rsidR="0071396A">
        <w:t>Nous avons un mois entier d</w:t>
      </w:r>
      <w:r w:rsidR="0071396A">
        <w:t>e</w:t>
      </w:r>
      <w:r w:rsidR="0071396A">
        <w:t>vant nous</w:t>
      </w:r>
      <w:r>
        <w:t xml:space="preserve">. </w:t>
      </w:r>
      <w:r w:rsidR="0071396A">
        <w:t>Réflexion faite</w:t>
      </w:r>
      <w:r>
        <w:t xml:space="preserve">, </w:t>
      </w:r>
      <w:r w:rsidR="0071396A">
        <w:t>je pense que le mieux à faire est de quitter l</w:t>
      </w:r>
      <w:r>
        <w:t>’</w:t>
      </w:r>
      <w:r w:rsidR="0071396A">
        <w:t>Utah</w:t>
      </w:r>
      <w:r>
        <w:t>.</w:t>
      </w:r>
    </w:p>
    <w:p w14:paraId="280FD08B" w14:textId="77777777" w:rsidR="007369EF" w:rsidRDefault="007369EF" w:rsidP="007369EF">
      <w:r>
        <w:lastRenderedPageBreak/>
        <w:t>— </w:t>
      </w:r>
      <w:r w:rsidR="0071396A">
        <w:t>Quitter l</w:t>
      </w:r>
      <w:r>
        <w:t>’</w:t>
      </w:r>
      <w:r w:rsidR="0071396A">
        <w:t>Utah</w:t>
      </w:r>
      <w:r>
        <w:t> !</w:t>
      </w:r>
    </w:p>
    <w:p w14:paraId="452D318C" w14:textId="77777777" w:rsidR="007369EF" w:rsidRDefault="007369EF" w:rsidP="007369EF">
      <w:r>
        <w:t>— </w:t>
      </w:r>
      <w:r w:rsidR="0071396A">
        <w:t>C</w:t>
      </w:r>
      <w:r>
        <w:t>’</w:t>
      </w:r>
      <w:r w:rsidR="0071396A">
        <w:t>est le mieux</w:t>
      </w:r>
      <w:r>
        <w:t>.</w:t>
      </w:r>
    </w:p>
    <w:p w14:paraId="3758E6CD" w14:textId="77777777" w:rsidR="007369EF" w:rsidRDefault="007369EF" w:rsidP="007369EF">
      <w:r>
        <w:t>— </w:t>
      </w:r>
      <w:r w:rsidR="0071396A">
        <w:t>Et la ferme</w:t>
      </w:r>
      <w:r>
        <w:t> ?</w:t>
      </w:r>
    </w:p>
    <w:p w14:paraId="1F1A126E" w14:textId="77777777" w:rsidR="007369EF" w:rsidRDefault="007369EF" w:rsidP="007369EF">
      <w:r>
        <w:t>— </w:t>
      </w:r>
      <w:r w:rsidR="0071396A">
        <w:t>Nous réaliserons le plus d</w:t>
      </w:r>
      <w:r>
        <w:t>’</w:t>
      </w:r>
      <w:r w:rsidR="0071396A">
        <w:t>argent possible et nous aba</w:t>
      </w:r>
      <w:r w:rsidR="0071396A">
        <w:t>n</w:t>
      </w:r>
      <w:r w:rsidR="0071396A">
        <w:t>donnerons le reste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vrai dire</w:t>
      </w:r>
      <w:r>
        <w:t xml:space="preserve">, </w:t>
      </w:r>
      <w:r w:rsidR="0071396A">
        <w:t>Lucy</w:t>
      </w:r>
      <w:r>
        <w:t xml:space="preserve">, </w:t>
      </w:r>
      <w:r w:rsidR="0071396A">
        <w:t>ce n</w:t>
      </w:r>
      <w:r>
        <w:t>’</w:t>
      </w:r>
      <w:r w:rsidR="0071396A">
        <w:t>est pas la première fois que j</w:t>
      </w:r>
      <w:r>
        <w:t>’</w:t>
      </w:r>
      <w:r w:rsidR="0071396A">
        <w:t>y songe</w:t>
      </w:r>
      <w:r>
        <w:t xml:space="preserve">. </w:t>
      </w:r>
      <w:r w:rsidR="0071396A">
        <w:t>Je renâcle à ramper devant un simple mortel</w:t>
      </w:r>
      <w:r>
        <w:t xml:space="preserve">, </w:t>
      </w:r>
      <w:r w:rsidR="0071396A">
        <w:t>comme je le vois faire aux gens d</w:t>
      </w:r>
      <w:r>
        <w:t>’</w:t>
      </w:r>
      <w:r w:rsidR="0071396A">
        <w:t>ici devant leur maudit Pr</w:t>
      </w:r>
      <w:r w:rsidR="0071396A">
        <w:t>o</w:t>
      </w:r>
      <w:r w:rsidR="0071396A">
        <w:t>phète</w:t>
      </w:r>
      <w:r>
        <w:t xml:space="preserve">. </w:t>
      </w:r>
      <w:r w:rsidR="0071396A">
        <w:t>Cela n</w:t>
      </w:r>
      <w:r>
        <w:t>’</w:t>
      </w:r>
      <w:r w:rsidR="0071396A">
        <w:t>est pas de mon goût</w:t>
      </w:r>
      <w:r>
        <w:t xml:space="preserve">. </w:t>
      </w:r>
      <w:r w:rsidR="0071396A">
        <w:t>Je suis un citoyen de la libre Amér</w:t>
      </w:r>
      <w:r w:rsidR="0071396A">
        <w:t>i</w:t>
      </w:r>
      <w:r w:rsidR="0071396A">
        <w:t>que</w:t>
      </w:r>
      <w:r>
        <w:t xml:space="preserve">, </w:t>
      </w:r>
      <w:r w:rsidR="0071396A">
        <w:t>moi</w:t>
      </w:r>
      <w:r>
        <w:t xml:space="preserve"> ! </w:t>
      </w:r>
      <w:r w:rsidR="0071396A">
        <w:t>Pour changer</w:t>
      </w:r>
      <w:r>
        <w:t xml:space="preserve">, </w:t>
      </w:r>
      <w:r w:rsidR="0071396A">
        <w:t>je suis trop vieux</w:t>
      </w:r>
      <w:r>
        <w:t xml:space="preserve">. </w:t>
      </w:r>
      <w:r w:rsidR="0071396A">
        <w:t>Si on vient rôder par ici</w:t>
      </w:r>
      <w:r>
        <w:t xml:space="preserve">, </w:t>
      </w:r>
      <w:r w:rsidR="0071396A">
        <w:t>on pourrait bien recevoir une volée de chevrot</w:t>
      </w:r>
      <w:r w:rsidR="0071396A">
        <w:t>i</w:t>
      </w:r>
      <w:r w:rsidR="0071396A">
        <w:t>nes</w:t>
      </w:r>
      <w:r>
        <w:t> !</w:t>
      </w:r>
    </w:p>
    <w:p w14:paraId="661CE532" w14:textId="77777777" w:rsidR="007369EF" w:rsidRDefault="007369EF" w:rsidP="007369EF">
      <w:r>
        <w:t>— </w:t>
      </w:r>
      <w:r w:rsidR="0071396A">
        <w:t>Mais ils ne nous laisseront pas partir</w:t>
      </w:r>
      <w:r>
        <w:t xml:space="preserve">, </w:t>
      </w:r>
      <w:r w:rsidR="0071396A">
        <w:t>objecta sa fille</w:t>
      </w:r>
      <w:r>
        <w:t>.</w:t>
      </w:r>
    </w:p>
    <w:p w14:paraId="2FC8C093" w14:textId="4641D1DD" w:rsidR="007369EF" w:rsidRDefault="007369EF" w:rsidP="007369EF">
      <w:r>
        <w:t>— </w:t>
      </w:r>
      <w:r w:rsidR="0071396A">
        <w:t>Quand Jefferson sera là</w:t>
      </w:r>
      <w:r>
        <w:t xml:space="preserve">, </w:t>
      </w:r>
      <w:r w:rsidR="0071396A">
        <w:t>nous nous arrangerons ense</w:t>
      </w:r>
      <w:r w:rsidR="0071396A">
        <w:t>m</w:t>
      </w:r>
      <w:r w:rsidR="0071396A">
        <w:t>ble</w:t>
      </w:r>
      <w:r>
        <w:t xml:space="preserve">. </w:t>
      </w:r>
      <w:r w:rsidR="0071396A">
        <w:t>En attendant</w:t>
      </w:r>
      <w:r>
        <w:t xml:space="preserve">, </w:t>
      </w:r>
      <w:r w:rsidR="0071396A">
        <w:t>ma petite chérie</w:t>
      </w:r>
      <w:r>
        <w:t xml:space="preserve">, </w:t>
      </w:r>
      <w:r w:rsidR="0071396A">
        <w:t>cesse de pleurer</w:t>
      </w:r>
      <w:r>
        <w:t xml:space="preserve">. </w:t>
      </w:r>
      <w:r w:rsidR="0071396A">
        <w:t>Il ne faut pas que tu aies les yeux gonflés</w:t>
      </w:r>
      <w:r>
        <w:t xml:space="preserve"> ; </w:t>
      </w:r>
      <w:r w:rsidR="0071396A">
        <w:t>sinon</w:t>
      </w:r>
      <w:r>
        <w:t xml:space="preserve">, </w:t>
      </w:r>
      <w:r w:rsidR="0071396A">
        <w:t>quand il te reverra</w:t>
      </w:r>
      <w:r>
        <w:t xml:space="preserve">, </w:t>
      </w:r>
      <w:r w:rsidR="0071396A">
        <w:t>il va tomber dessus</w:t>
      </w:r>
      <w:r>
        <w:t xml:space="preserve"> ! </w:t>
      </w:r>
      <w:r w:rsidR="0071396A">
        <w:t>Il n</w:t>
      </w:r>
      <w:r>
        <w:t>’</w:t>
      </w:r>
      <w:r w:rsidR="0071396A">
        <w:t>y a rien à craindre</w:t>
      </w:r>
      <w:r>
        <w:t xml:space="preserve">. </w:t>
      </w:r>
      <w:r w:rsidR="0071396A">
        <w:t>Il n</w:t>
      </w:r>
      <w:r>
        <w:t>’</w:t>
      </w:r>
      <w:r w:rsidR="0071396A">
        <w:t>y a pas du tout de danger</w:t>
      </w:r>
      <w:r>
        <w:t> ! »</w:t>
      </w:r>
    </w:p>
    <w:p w14:paraId="58D37CE3" w14:textId="77777777" w:rsidR="007369EF" w:rsidRDefault="0071396A" w:rsidP="007369EF">
      <w:r>
        <w:t>Ces paroles rassurantes furent dites sur le ton qui conv</w:t>
      </w:r>
      <w:r>
        <w:t>e</w:t>
      </w:r>
      <w:r>
        <w:t>nait</w:t>
      </w:r>
      <w:r w:rsidR="007369EF">
        <w:t xml:space="preserve">. </w:t>
      </w:r>
      <w:r>
        <w:t>N</w:t>
      </w:r>
      <w:r w:rsidR="007369EF">
        <w:t>’</w:t>
      </w:r>
      <w:r>
        <w:t>empêche que</w:t>
      </w:r>
      <w:r w:rsidR="007369EF">
        <w:t xml:space="preserve">, </w:t>
      </w:r>
      <w:r>
        <w:t>ce soir-là</w:t>
      </w:r>
      <w:r w:rsidR="007369EF">
        <w:t xml:space="preserve">, </w:t>
      </w:r>
      <w:r>
        <w:t>Lucy observa que son père</w:t>
      </w:r>
      <w:r w:rsidR="007369EF">
        <w:t xml:space="preserve">, </w:t>
      </w:r>
      <w:r>
        <w:t>contre son habitude</w:t>
      </w:r>
      <w:r w:rsidR="007369EF">
        <w:t xml:space="preserve">, </w:t>
      </w:r>
      <w:r>
        <w:t>vérifia la fermeture des portes</w:t>
      </w:r>
      <w:r w:rsidR="007369EF">
        <w:t xml:space="preserve">, </w:t>
      </w:r>
      <w:r>
        <w:t>et nettoya</w:t>
      </w:r>
      <w:r w:rsidR="007369EF">
        <w:t xml:space="preserve">, </w:t>
      </w:r>
      <w:r>
        <w:t>puis chargea le vieux fusil de chasse qui s</w:t>
      </w:r>
      <w:r w:rsidR="007369EF">
        <w:t>’</w:t>
      </w:r>
      <w:r>
        <w:t>était rouillé au mur de sa chambre</w:t>
      </w:r>
      <w:r w:rsidR="007369EF">
        <w:t>.</w:t>
      </w:r>
    </w:p>
    <w:p w14:paraId="1922655F" w14:textId="7D91AE2A" w:rsidR="0071396A" w:rsidRDefault="007369EF" w:rsidP="007369EF">
      <w:pPr>
        <w:pStyle w:val="Titre1"/>
      </w:pPr>
      <w:bookmarkStart w:id="10" w:name="_Toc203493004"/>
      <w:r>
        <w:lastRenderedPageBreak/>
        <w:t>Chapitre XI</w:t>
      </w:r>
      <w:r w:rsidR="004E080E">
        <w:br/>
      </w:r>
      <w:r w:rsidR="004E080E">
        <w:br/>
      </w:r>
      <w:r w:rsidR="0071396A">
        <w:t>La fuite</w:t>
      </w:r>
      <w:bookmarkEnd w:id="10"/>
    </w:p>
    <w:p w14:paraId="5797BDAF" w14:textId="77777777" w:rsidR="0071396A" w:rsidRDefault="0071396A"/>
    <w:p w14:paraId="544D57D0" w14:textId="77777777" w:rsidR="007369EF" w:rsidRDefault="0071396A" w:rsidP="007369EF">
      <w:r>
        <w:t>Le lendemain matin</w:t>
      </w:r>
      <w:r w:rsidR="007369EF">
        <w:t xml:space="preserve">, </w:t>
      </w:r>
      <w:r>
        <w:t>à Salt Lake City</w:t>
      </w:r>
      <w:r w:rsidR="007369EF">
        <w:t xml:space="preserve">, </w:t>
      </w:r>
      <w:r>
        <w:t>John Ferrier trouva une personne de sa connaissance qui partait pour les mont</w:t>
      </w:r>
      <w:r>
        <w:t>a</w:t>
      </w:r>
      <w:r>
        <w:t>gnes du Nevada</w:t>
      </w:r>
      <w:r w:rsidR="007369EF">
        <w:t xml:space="preserve"> ; </w:t>
      </w:r>
      <w:r>
        <w:t>il lui confia son message à Jefferson Hope</w:t>
      </w:r>
      <w:r w:rsidR="007369EF">
        <w:t xml:space="preserve"> ; </w:t>
      </w:r>
      <w:r>
        <w:t>le danger qui les menaçait</w:t>
      </w:r>
      <w:r w:rsidR="007369EF">
        <w:t xml:space="preserve">, </w:t>
      </w:r>
      <w:r>
        <w:t>lui et sa fille</w:t>
      </w:r>
      <w:r w:rsidR="007369EF">
        <w:t xml:space="preserve">, </w:t>
      </w:r>
      <w:r>
        <w:t>et la nécessité de son r</w:t>
      </w:r>
      <w:r>
        <w:t>e</w:t>
      </w:r>
      <w:r>
        <w:t>tour auprès d</w:t>
      </w:r>
      <w:r w:rsidR="007369EF">
        <w:t>’</w:t>
      </w:r>
      <w:r>
        <w:t>eux</w:t>
      </w:r>
      <w:r w:rsidR="007369EF">
        <w:t xml:space="preserve">. </w:t>
      </w:r>
      <w:r>
        <w:t>Cela fait</w:t>
      </w:r>
      <w:r w:rsidR="007369EF">
        <w:t xml:space="preserve">, </w:t>
      </w:r>
      <w:r>
        <w:t>il retourna chez lui</w:t>
      </w:r>
      <w:r w:rsidR="007369EF">
        <w:t xml:space="preserve">, </w:t>
      </w:r>
      <w:r>
        <w:t>l</w:t>
      </w:r>
      <w:r w:rsidR="007369EF">
        <w:t>’</w:t>
      </w:r>
      <w:r>
        <w:t>esprit plus tranquille et le cœur plus léger</w:t>
      </w:r>
      <w:r w:rsidR="007369EF">
        <w:t>.</w:t>
      </w:r>
    </w:p>
    <w:p w14:paraId="37D1C9D0" w14:textId="77777777" w:rsidR="007369EF" w:rsidRDefault="0071396A" w:rsidP="007369EF">
      <w:r>
        <w:t>En approchant de sa ferme</w:t>
      </w:r>
      <w:r w:rsidR="007369EF">
        <w:t xml:space="preserve">, </w:t>
      </w:r>
      <w:r>
        <w:t>il s</w:t>
      </w:r>
      <w:r w:rsidR="007369EF">
        <w:t>’</w:t>
      </w:r>
      <w:r>
        <w:t>étonna de voir deux ch</w:t>
      </w:r>
      <w:r>
        <w:t>e</w:t>
      </w:r>
      <w:r>
        <w:t>vaux attachés à la grille</w:t>
      </w:r>
      <w:r w:rsidR="007369EF">
        <w:t xml:space="preserve">. </w:t>
      </w:r>
      <w:r>
        <w:t>Et davantage encore de trouver son s</w:t>
      </w:r>
      <w:r>
        <w:t>a</w:t>
      </w:r>
      <w:r>
        <w:t>lon occupé par deux jeunes gens</w:t>
      </w:r>
      <w:r w:rsidR="007369EF">
        <w:t xml:space="preserve">. </w:t>
      </w:r>
      <w:r>
        <w:t>L</w:t>
      </w:r>
      <w:r w:rsidR="007369EF">
        <w:t>’</w:t>
      </w:r>
      <w:r>
        <w:t>un d</w:t>
      </w:r>
      <w:r w:rsidR="007369EF">
        <w:t>’</w:t>
      </w:r>
      <w:r>
        <w:t>eux</w:t>
      </w:r>
      <w:r w:rsidR="007369EF">
        <w:t xml:space="preserve">, </w:t>
      </w:r>
      <w:r>
        <w:t>renversé dans le ro</w:t>
      </w:r>
      <w:r>
        <w:t>c</w:t>
      </w:r>
      <w:r>
        <w:t>king-chair et les pieds sur le poêle</w:t>
      </w:r>
      <w:r w:rsidR="007369EF">
        <w:t xml:space="preserve">, </w:t>
      </w:r>
      <w:r>
        <w:t>avait un visage allongé et pâle</w:t>
      </w:r>
      <w:r w:rsidR="007369EF">
        <w:t xml:space="preserve"> ; </w:t>
      </w:r>
      <w:r>
        <w:t>l</w:t>
      </w:r>
      <w:r w:rsidR="007369EF">
        <w:t>’</w:t>
      </w:r>
      <w:r>
        <w:t>autre</w:t>
      </w:r>
      <w:r w:rsidR="007369EF">
        <w:t xml:space="preserve">, </w:t>
      </w:r>
      <w:r>
        <w:t>planté devant la fenêtre</w:t>
      </w:r>
      <w:r w:rsidR="007369EF">
        <w:t xml:space="preserve">, </w:t>
      </w:r>
      <w:r>
        <w:t>les mains dans les p</w:t>
      </w:r>
      <w:r>
        <w:t>o</w:t>
      </w:r>
      <w:r>
        <w:t>ches</w:t>
      </w:r>
      <w:r w:rsidR="007369EF">
        <w:t xml:space="preserve">, </w:t>
      </w:r>
      <w:r>
        <w:t>avait une grosse face bouffie aux traits communs</w:t>
      </w:r>
      <w:r w:rsidR="007369EF">
        <w:t xml:space="preserve">, </w:t>
      </w:r>
      <w:r>
        <w:t xml:space="preserve">un </w:t>
      </w:r>
      <w:proofErr w:type="spellStart"/>
      <w:r>
        <w:t>cou</w:t>
      </w:r>
      <w:proofErr w:type="spellEnd"/>
      <w:r>
        <w:t xml:space="preserve"> de taureau</w:t>
      </w:r>
      <w:r w:rsidR="007369EF">
        <w:t xml:space="preserve"> ; </w:t>
      </w:r>
      <w:r>
        <w:t>il sifflait un air populaire</w:t>
      </w:r>
      <w:r w:rsidR="007369EF">
        <w:t xml:space="preserve">. </w:t>
      </w:r>
      <w:r>
        <w:t>Tous deux firent un petit salut de la tête en voyant entrer Ferrier</w:t>
      </w:r>
      <w:r w:rsidR="007369EF">
        <w:t xml:space="preserve">. </w:t>
      </w:r>
      <w:r>
        <w:t>Celui qui était affalé sur le rocking-chair amorça la conversation</w:t>
      </w:r>
      <w:r w:rsidR="007369EF">
        <w:t>.</w:t>
      </w:r>
    </w:p>
    <w:p w14:paraId="2CF43A1C" w14:textId="77777777" w:rsidR="007369EF" w:rsidRDefault="007369EF" w:rsidP="007369EF">
      <w:r>
        <w:t>« </w:t>
      </w:r>
      <w:r w:rsidR="0071396A">
        <w:t>Vous ne nous connaissez peut-être pas</w:t>
      </w:r>
      <w:r>
        <w:t xml:space="preserve">, </w:t>
      </w:r>
      <w:r w:rsidR="0071396A">
        <w:t>dit-il</w:t>
      </w:r>
      <w:r>
        <w:t xml:space="preserve">. </w:t>
      </w:r>
      <w:r w:rsidR="0071396A">
        <w:t xml:space="preserve">Voilà le fils de </w:t>
      </w:r>
      <w:proofErr w:type="spellStart"/>
      <w:r w:rsidR="0071396A">
        <w:t>Drebber</w:t>
      </w:r>
      <w:proofErr w:type="spellEnd"/>
      <w:r w:rsidR="0071396A">
        <w:t xml:space="preserve"> l</w:t>
      </w:r>
      <w:r>
        <w:t>’</w:t>
      </w:r>
      <w:r w:rsidR="0071396A">
        <w:t>Ancien</w:t>
      </w:r>
      <w:r>
        <w:t xml:space="preserve"> ; </w:t>
      </w:r>
      <w:r w:rsidR="0071396A">
        <w:t>moi</w:t>
      </w:r>
      <w:r>
        <w:t xml:space="preserve">, </w:t>
      </w:r>
      <w:r w:rsidR="0071396A">
        <w:t xml:space="preserve">je suis Joseph </w:t>
      </w:r>
      <w:proofErr w:type="spellStart"/>
      <w:r w:rsidR="0071396A">
        <w:t>Stangerson</w:t>
      </w:r>
      <w:proofErr w:type="spellEnd"/>
      <w:r>
        <w:t xml:space="preserve">. </w:t>
      </w:r>
      <w:r w:rsidR="0071396A">
        <w:t>Nous avons voyagé avec vous dans le désert quand le Seigneur a éte</w:t>
      </w:r>
      <w:r w:rsidR="0071396A">
        <w:t>n</w:t>
      </w:r>
      <w:r w:rsidR="0071396A">
        <w:t>du sa main et vous a réuni à son troupeau</w:t>
      </w:r>
      <w:r>
        <w:t>.</w:t>
      </w:r>
    </w:p>
    <w:p w14:paraId="5767BC82" w14:textId="0637FD11" w:rsidR="007369EF" w:rsidRDefault="007369EF" w:rsidP="007369EF">
      <w:r>
        <w:t>— </w:t>
      </w:r>
      <w:r w:rsidR="0071396A">
        <w:t>Comme il fera de toutes les nations quand bon lui se</w:t>
      </w:r>
      <w:r w:rsidR="0071396A">
        <w:t>m</w:t>
      </w:r>
      <w:r w:rsidR="0071396A">
        <w:t>blera</w:t>
      </w:r>
      <w:r>
        <w:t xml:space="preserve">, </w:t>
      </w:r>
      <w:r w:rsidR="0071396A">
        <w:t>ajouta l</w:t>
      </w:r>
      <w:r>
        <w:t>’</w:t>
      </w:r>
      <w:r w:rsidR="0071396A">
        <w:t>autre d</w:t>
      </w:r>
      <w:r>
        <w:t>’</w:t>
      </w:r>
      <w:r w:rsidR="0071396A">
        <w:t>une voix nasillarde</w:t>
      </w:r>
      <w:r>
        <w:t xml:space="preserve">. </w:t>
      </w:r>
      <w:r w:rsidR="0071396A">
        <w:t>Il moud lentement</w:t>
      </w:r>
      <w:r>
        <w:t xml:space="preserve">, </w:t>
      </w:r>
      <w:r w:rsidR="0071396A">
        <w:t>mais il moud très fin</w:t>
      </w:r>
      <w:r>
        <w:t>. »</w:t>
      </w:r>
    </w:p>
    <w:p w14:paraId="593B2385" w14:textId="77777777" w:rsidR="007369EF" w:rsidRDefault="0071396A" w:rsidP="007369EF">
      <w:r>
        <w:t>John Ferrier salua froidement</w:t>
      </w:r>
      <w:r w:rsidR="007369EF">
        <w:t xml:space="preserve">. </w:t>
      </w:r>
      <w:r>
        <w:t>Il avait deviné à qui il avait affaire</w:t>
      </w:r>
      <w:r w:rsidR="007369EF">
        <w:t>.</w:t>
      </w:r>
    </w:p>
    <w:p w14:paraId="28C8B504" w14:textId="77777777" w:rsidR="007369EF" w:rsidRDefault="007369EF" w:rsidP="007369EF">
      <w:r>
        <w:lastRenderedPageBreak/>
        <w:t>« </w:t>
      </w:r>
      <w:r w:rsidR="0071396A">
        <w:t>Nous sommes venus</w:t>
      </w:r>
      <w:r>
        <w:t xml:space="preserve">, </w:t>
      </w:r>
      <w:r w:rsidR="0071396A">
        <w:t xml:space="preserve">reprit </w:t>
      </w:r>
      <w:proofErr w:type="spellStart"/>
      <w:r w:rsidR="0071396A">
        <w:t>Stangerson</w:t>
      </w:r>
      <w:proofErr w:type="spellEnd"/>
      <w:r>
        <w:t xml:space="preserve">, </w:t>
      </w:r>
      <w:r w:rsidR="0071396A">
        <w:t>sur le conseil de nos pères</w:t>
      </w:r>
      <w:r>
        <w:t xml:space="preserve">, </w:t>
      </w:r>
      <w:r w:rsidR="0071396A">
        <w:t>vous demander la main de votre fille pour celui de nous deux que</w:t>
      </w:r>
      <w:r>
        <w:t xml:space="preserve">, </w:t>
      </w:r>
      <w:r w:rsidR="0071396A">
        <w:t>vous et votre fille</w:t>
      </w:r>
      <w:r>
        <w:t xml:space="preserve">, </w:t>
      </w:r>
      <w:r w:rsidR="0071396A">
        <w:t>vous choisirez</w:t>
      </w:r>
      <w:r>
        <w:t xml:space="preserve">. </w:t>
      </w:r>
      <w:r w:rsidR="0071396A">
        <w:t>Je n</w:t>
      </w:r>
      <w:r>
        <w:t>’</w:t>
      </w:r>
      <w:r w:rsidR="0071396A">
        <w:t>ai que quatre femmes</w:t>
      </w:r>
      <w:r>
        <w:t xml:space="preserve"> ; </w:t>
      </w:r>
      <w:r w:rsidR="0071396A">
        <w:t xml:space="preserve">frère </w:t>
      </w:r>
      <w:proofErr w:type="spellStart"/>
      <w:r w:rsidR="0071396A">
        <w:t>Drebber</w:t>
      </w:r>
      <w:proofErr w:type="spellEnd"/>
      <w:r>
        <w:t xml:space="preserve">, </w:t>
      </w:r>
      <w:r w:rsidR="0071396A">
        <w:t>lui</w:t>
      </w:r>
      <w:r>
        <w:t xml:space="preserve">, </w:t>
      </w:r>
      <w:r w:rsidR="0071396A">
        <w:t>en a sept</w:t>
      </w:r>
      <w:r>
        <w:t xml:space="preserve"> ; </w:t>
      </w:r>
      <w:r w:rsidR="0071396A">
        <w:t>j</w:t>
      </w:r>
      <w:r>
        <w:t>’</w:t>
      </w:r>
      <w:r w:rsidR="0071396A">
        <w:t>ai donc de mei</w:t>
      </w:r>
      <w:r w:rsidR="0071396A">
        <w:t>l</w:t>
      </w:r>
      <w:r w:rsidR="0071396A">
        <w:t>leurs titres</w:t>
      </w:r>
      <w:r>
        <w:t>.</w:t>
      </w:r>
    </w:p>
    <w:p w14:paraId="2958948B" w14:textId="77777777" w:rsidR="007369EF" w:rsidRDefault="007369EF" w:rsidP="007369EF">
      <w:r>
        <w:t>— </w:t>
      </w:r>
      <w:r w:rsidR="0071396A">
        <w:t>Non</w:t>
      </w:r>
      <w:r>
        <w:t xml:space="preserve">, </w:t>
      </w:r>
      <w:r w:rsidR="0071396A">
        <w:t>non</w:t>
      </w:r>
      <w:r>
        <w:t xml:space="preserve">, </w:t>
      </w:r>
      <w:r w:rsidR="0071396A">
        <w:t xml:space="preserve">frère </w:t>
      </w:r>
      <w:proofErr w:type="spellStart"/>
      <w:r w:rsidR="0071396A">
        <w:t>Stangerson</w:t>
      </w:r>
      <w:proofErr w:type="spellEnd"/>
      <w:r>
        <w:t xml:space="preserve"> ! </w:t>
      </w:r>
      <w:r w:rsidR="0071396A">
        <w:t>s</w:t>
      </w:r>
      <w:r>
        <w:t>’</w:t>
      </w:r>
      <w:r w:rsidR="0071396A">
        <w:t>écria l</w:t>
      </w:r>
      <w:r>
        <w:t>’</w:t>
      </w:r>
      <w:r w:rsidR="0071396A">
        <w:t>autre</w:t>
      </w:r>
      <w:r>
        <w:t xml:space="preserve">. </w:t>
      </w:r>
      <w:r w:rsidR="0071396A">
        <w:t>La question n</w:t>
      </w:r>
      <w:r>
        <w:t>’</w:t>
      </w:r>
      <w:r w:rsidR="0071396A">
        <w:t>est pas là</w:t>
      </w:r>
      <w:r>
        <w:t xml:space="preserve">. </w:t>
      </w:r>
      <w:r w:rsidR="0071396A">
        <w:t>Il ne s</w:t>
      </w:r>
      <w:r>
        <w:t>’</w:t>
      </w:r>
      <w:r w:rsidR="0071396A">
        <w:t>agit pas de savoir combien de femmes nous avons</w:t>
      </w:r>
      <w:r>
        <w:t xml:space="preserve">, </w:t>
      </w:r>
      <w:r w:rsidR="0071396A">
        <w:t>mais combien de femmes nous pouvons entretenir</w:t>
      </w:r>
      <w:r>
        <w:t xml:space="preserve">. </w:t>
      </w:r>
      <w:r w:rsidR="0071396A">
        <w:t>Mon père m</w:t>
      </w:r>
      <w:r>
        <w:t>’</w:t>
      </w:r>
      <w:r w:rsidR="0071396A">
        <w:t>a cédé ses mines</w:t>
      </w:r>
      <w:r>
        <w:t xml:space="preserve"> ; </w:t>
      </w:r>
      <w:r w:rsidR="0071396A">
        <w:t>je suis le plus riche</w:t>
      </w:r>
      <w:r>
        <w:t>.</w:t>
      </w:r>
    </w:p>
    <w:p w14:paraId="3D816459" w14:textId="77777777" w:rsidR="007369EF" w:rsidRDefault="007369EF" w:rsidP="007369EF">
      <w:r>
        <w:t>— </w:t>
      </w:r>
      <w:r w:rsidR="0071396A">
        <w:t>Mais j</w:t>
      </w:r>
      <w:r>
        <w:t>’</w:t>
      </w:r>
      <w:r w:rsidR="0071396A">
        <w:t>ai plus d</w:t>
      </w:r>
      <w:r>
        <w:t>’</w:t>
      </w:r>
      <w:r w:rsidR="0071396A">
        <w:t>avenir</w:t>
      </w:r>
      <w:r>
        <w:t xml:space="preserve">, </w:t>
      </w:r>
      <w:r w:rsidR="0071396A">
        <w:t xml:space="preserve">repartit </w:t>
      </w:r>
      <w:proofErr w:type="spellStart"/>
      <w:r w:rsidR="0071396A">
        <w:t>Stangerson</w:t>
      </w:r>
      <w:proofErr w:type="spellEnd"/>
      <w:r>
        <w:t xml:space="preserve">. </w:t>
      </w:r>
      <w:r w:rsidR="0071396A">
        <w:t>Quand le Se</w:t>
      </w:r>
      <w:r w:rsidR="0071396A">
        <w:t>i</w:t>
      </w:r>
      <w:r w:rsidR="0071396A">
        <w:t>gneur m</w:t>
      </w:r>
      <w:r>
        <w:t>’</w:t>
      </w:r>
      <w:r w:rsidR="0071396A">
        <w:t>enlèvera mon père</w:t>
      </w:r>
      <w:r>
        <w:t xml:space="preserve">, </w:t>
      </w:r>
      <w:r w:rsidR="0071396A">
        <w:t>j</w:t>
      </w:r>
      <w:r>
        <w:t>’</w:t>
      </w:r>
      <w:r w:rsidR="0071396A">
        <w:t>hériterai la tannerie et sa fabrique de cuir</w:t>
      </w:r>
      <w:r>
        <w:t xml:space="preserve">. </w:t>
      </w:r>
      <w:r w:rsidR="0071396A">
        <w:t>Et puis</w:t>
      </w:r>
      <w:r>
        <w:t xml:space="preserve">, </w:t>
      </w:r>
      <w:r w:rsidR="0071396A">
        <w:t>je suis l</w:t>
      </w:r>
      <w:r>
        <w:t>’</w:t>
      </w:r>
      <w:r w:rsidR="0071396A">
        <w:t>aîné</w:t>
      </w:r>
      <w:r>
        <w:t xml:space="preserve"> ; </w:t>
      </w:r>
      <w:r w:rsidR="0071396A">
        <w:t>j</w:t>
      </w:r>
      <w:r>
        <w:t>’</w:t>
      </w:r>
      <w:r w:rsidR="0071396A">
        <w:t>occupe un rang supérieur dans l</w:t>
      </w:r>
      <w:r>
        <w:t>’</w:t>
      </w:r>
      <w:r w:rsidR="0071396A">
        <w:t>Église</w:t>
      </w:r>
      <w:r>
        <w:t>.</w:t>
      </w:r>
    </w:p>
    <w:p w14:paraId="791991C4" w14:textId="46476F30" w:rsidR="007369EF" w:rsidRDefault="007369EF" w:rsidP="007369EF">
      <w:r>
        <w:t>— </w:t>
      </w:r>
      <w:r w:rsidR="0071396A">
        <w:t>A la jeune fille de décider</w:t>
      </w:r>
      <w:r>
        <w:t xml:space="preserve">, </w:t>
      </w:r>
      <w:r w:rsidR="0071396A">
        <w:t xml:space="preserve">répliqua </w:t>
      </w:r>
      <w:proofErr w:type="spellStart"/>
      <w:r w:rsidR="0071396A">
        <w:t>Drebber</w:t>
      </w:r>
      <w:proofErr w:type="spellEnd"/>
      <w:r>
        <w:t xml:space="preserve">, </w:t>
      </w:r>
      <w:r w:rsidR="0071396A">
        <w:t>souriant à son image reflétée par la glace</w:t>
      </w:r>
      <w:r>
        <w:t xml:space="preserve">. </w:t>
      </w:r>
      <w:r w:rsidR="0071396A">
        <w:t>Nous nous en remettons à elle</w:t>
      </w:r>
      <w:r>
        <w:t>. »</w:t>
      </w:r>
    </w:p>
    <w:p w14:paraId="41427EC4" w14:textId="77777777" w:rsidR="007369EF" w:rsidRDefault="0071396A" w:rsidP="007369EF">
      <w:r>
        <w:t>Pendant cet échange</w:t>
      </w:r>
      <w:r w:rsidR="007369EF">
        <w:t xml:space="preserve">, </w:t>
      </w:r>
      <w:r>
        <w:t>John Ferrier</w:t>
      </w:r>
      <w:r w:rsidR="007369EF">
        <w:t xml:space="preserve">, </w:t>
      </w:r>
      <w:r>
        <w:t>debout sur le seuil</w:t>
      </w:r>
      <w:r w:rsidR="007369EF">
        <w:t xml:space="preserve">, </w:t>
      </w:r>
      <w:r>
        <w:t>boui</w:t>
      </w:r>
      <w:r>
        <w:t>l</w:t>
      </w:r>
      <w:r>
        <w:t>lait de colère</w:t>
      </w:r>
      <w:r w:rsidR="007369EF">
        <w:t xml:space="preserve"> : </w:t>
      </w:r>
      <w:r>
        <w:t>il avait envie de tomber à coups de cravache sur le dos des deux intrus</w:t>
      </w:r>
      <w:r w:rsidR="007369EF">
        <w:t>.</w:t>
      </w:r>
    </w:p>
    <w:p w14:paraId="48A5303C" w14:textId="27F370FE" w:rsidR="007369EF" w:rsidRDefault="007369EF" w:rsidP="007369EF">
      <w:r>
        <w:t>« </w:t>
      </w:r>
      <w:r w:rsidR="0071396A">
        <w:t>Écoutez</w:t>
      </w:r>
      <w:r>
        <w:t xml:space="preserve">, </w:t>
      </w:r>
      <w:r w:rsidR="0071396A">
        <w:t>dit-il enfin en avançant à grands pas vers eux</w:t>
      </w:r>
      <w:r>
        <w:t xml:space="preserve">. </w:t>
      </w:r>
      <w:r w:rsidR="0071396A">
        <w:t>Quand ma fille vous convoquera</w:t>
      </w:r>
      <w:r>
        <w:t xml:space="preserve">, </w:t>
      </w:r>
      <w:r w:rsidR="0071396A">
        <w:t>vous pourrez venir</w:t>
      </w:r>
      <w:r>
        <w:t xml:space="preserve"> ; </w:t>
      </w:r>
      <w:r w:rsidR="0071396A">
        <w:t>mais d</w:t>
      </w:r>
      <w:r>
        <w:t>’</w:t>
      </w:r>
      <w:r w:rsidR="0071396A">
        <w:t>ici là</w:t>
      </w:r>
      <w:r>
        <w:t xml:space="preserve">, </w:t>
      </w:r>
      <w:r w:rsidR="0071396A">
        <w:t>je ne veux pas revoir vos deux têtes</w:t>
      </w:r>
      <w:r>
        <w:t> ! »</w:t>
      </w:r>
    </w:p>
    <w:p w14:paraId="1124FC8E" w14:textId="77777777" w:rsidR="007369EF" w:rsidRDefault="0071396A" w:rsidP="007369EF">
      <w:r>
        <w:t>Les deux jeunes Mormons tombèrent des nues</w:t>
      </w:r>
      <w:r w:rsidR="007369EF">
        <w:t xml:space="preserve">. </w:t>
      </w:r>
      <w:r>
        <w:t>Rien n</w:t>
      </w:r>
      <w:r w:rsidR="007369EF">
        <w:t>’</w:t>
      </w:r>
      <w:r>
        <w:t>était</w:t>
      </w:r>
      <w:r w:rsidR="007369EF">
        <w:t xml:space="preserve">, </w:t>
      </w:r>
      <w:r>
        <w:t>à leurs yeux</w:t>
      </w:r>
      <w:r w:rsidR="007369EF">
        <w:t xml:space="preserve">, </w:t>
      </w:r>
      <w:r>
        <w:t>plus honorable pour le père et la jeune fille que leur compétition</w:t>
      </w:r>
      <w:r w:rsidR="007369EF">
        <w:t>.</w:t>
      </w:r>
    </w:p>
    <w:p w14:paraId="4DE6DEC1" w14:textId="2F05EB6A" w:rsidR="007369EF" w:rsidRDefault="007369EF" w:rsidP="007369EF">
      <w:r>
        <w:t>« </w:t>
      </w:r>
      <w:r w:rsidR="0071396A">
        <w:t>Vous pouvez sortir d</w:t>
      </w:r>
      <w:r>
        <w:t>’</w:t>
      </w:r>
      <w:r w:rsidR="0071396A">
        <w:t>ici de deux manières</w:t>
      </w:r>
      <w:r>
        <w:t xml:space="preserve">, </w:t>
      </w:r>
      <w:r w:rsidR="0071396A">
        <w:t>continua Fe</w:t>
      </w:r>
      <w:r w:rsidR="0071396A">
        <w:t>r</w:t>
      </w:r>
      <w:r w:rsidR="0071396A">
        <w:t>rier en élevant la voix</w:t>
      </w:r>
      <w:r>
        <w:t xml:space="preserve">. </w:t>
      </w:r>
      <w:r w:rsidR="0071396A">
        <w:t>Voici la porte et voici la fenêtre</w:t>
      </w:r>
      <w:r>
        <w:t xml:space="preserve">. </w:t>
      </w:r>
      <w:r w:rsidR="0071396A">
        <w:t>Choisi</w:t>
      </w:r>
      <w:r w:rsidR="0071396A">
        <w:t>s</w:t>
      </w:r>
      <w:r w:rsidR="0071396A">
        <w:t>sez</w:t>
      </w:r>
      <w:r>
        <w:t> ! »</w:t>
      </w:r>
    </w:p>
    <w:p w14:paraId="4A82B9B1" w14:textId="77777777" w:rsidR="007369EF" w:rsidRDefault="0071396A" w:rsidP="007369EF">
      <w:r>
        <w:lastRenderedPageBreak/>
        <w:t>Son visage bruni avait pris une expression féroce</w:t>
      </w:r>
      <w:r w:rsidR="007369EF">
        <w:t xml:space="preserve">. </w:t>
      </w:r>
      <w:r>
        <w:t>Ses mains osseuses firent un geste menaçant</w:t>
      </w:r>
      <w:r w:rsidR="007369EF">
        <w:t xml:space="preserve">. </w:t>
      </w:r>
      <w:r>
        <w:t>Les deux jeunes gens se lev</w:t>
      </w:r>
      <w:r>
        <w:t>è</w:t>
      </w:r>
      <w:r>
        <w:t>rent d</w:t>
      </w:r>
      <w:r w:rsidR="007369EF">
        <w:t>’</w:t>
      </w:r>
      <w:r>
        <w:t>un bond et battirent promptement en retraite</w:t>
      </w:r>
      <w:r w:rsidR="007369EF">
        <w:t xml:space="preserve">. </w:t>
      </w:r>
      <w:r>
        <w:t>Le vieux fermier les suivit jusqu</w:t>
      </w:r>
      <w:r w:rsidR="007369EF">
        <w:t>’</w:t>
      </w:r>
      <w:r>
        <w:t>à la porte</w:t>
      </w:r>
      <w:r w:rsidR="007369EF">
        <w:t>.</w:t>
      </w:r>
    </w:p>
    <w:p w14:paraId="5906ACB3" w14:textId="77777777" w:rsidR="007369EF" w:rsidRDefault="007369EF" w:rsidP="007369EF">
      <w:r>
        <w:t>« </w:t>
      </w:r>
      <w:r w:rsidR="0071396A">
        <w:t>Quand vous vous serez mis d</w:t>
      </w:r>
      <w:r>
        <w:t>’</w:t>
      </w:r>
      <w:r w:rsidR="0071396A">
        <w:t>accord</w:t>
      </w:r>
      <w:r>
        <w:t xml:space="preserve">, </w:t>
      </w:r>
      <w:r w:rsidR="0071396A">
        <w:t>vous me le ferez s</w:t>
      </w:r>
      <w:r w:rsidR="0071396A">
        <w:t>a</w:t>
      </w:r>
      <w:r w:rsidR="0071396A">
        <w:t>voir</w:t>
      </w:r>
      <w:r>
        <w:t xml:space="preserve"> ! </w:t>
      </w:r>
      <w:r w:rsidR="0071396A">
        <w:t>dit-il ironiquement</w:t>
      </w:r>
      <w:r>
        <w:t>.</w:t>
      </w:r>
    </w:p>
    <w:p w14:paraId="05978476" w14:textId="77777777" w:rsidR="007369EF" w:rsidRDefault="007369EF" w:rsidP="007369EF">
      <w:r>
        <w:t>— </w:t>
      </w:r>
      <w:r w:rsidR="0071396A">
        <w:t>Il vous en cuira</w:t>
      </w:r>
      <w:r>
        <w:t xml:space="preserve"> ! </w:t>
      </w:r>
      <w:r w:rsidR="0071396A">
        <w:t>s</w:t>
      </w:r>
      <w:r>
        <w:t>’</w:t>
      </w:r>
      <w:r w:rsidR="0071396A">
        <w:t xml:space="preserve">exclama </w:t>
      </w:r>
      <w:proofErr w:type="spellStart"/>
      <w:r w:rsidR="0071396A">
        <w:t>Stangerson</w:t>
      </w:r>
      <w:proofErr w:type="spellEnd"/>
      <w:r>
        <w:t xml:space="preserve">, </w:t>
      </w:r>
      <w:r w:rsidR="0071396A">
        <w:t>blême de rage</w:t>
      </w:r>
      <w:r>
        <w:t xml:space="preserve">. </w:t>
      </w:r>
      <w:r w:rsidR="0071396A">
        <w:t>Vous avez bravé le Prophète et le Conseil des quatre</w:t>
      </w:r>
      <w:r>
        <w:t xml:space="preserve">. </w:t>
      </w:r>
      <w:r w:rsidR="0071396A">
        <w:t>Vous vous en repentirez jusqu</w:t>
      </w:r>
      <w:r>
        <w:t>’</w:t>
      </w:r>
      <w:r w:rsidR="0071396A">
        <w:t>à la fin de votre vie</w:t>
      </w:r>
      <w:r>
        <w:t> !</w:t>
      </w:r>
    </w:p>
    <w:p w14:paraId="3145E03B" w14:textId="77777777" w:rsidR="007369EF" w:rsidRDefault="007369EF" w:rsidP="007369EF">
      <w:r>
        <w:t>— </w:t>
      </w:r>
      <w:r w:rsidR="0071396A">
        <w:t>La main du Seigneur s</w:t>
      </w:r>
      <w:r>
        <w:t>’</w:t>
      </w:r>
      <w:r w:rsidR="0071396A">
        <w:t>appesantira sur vous</w:t>
      </w:r>
      <w:r>
        <w:t xml:space="preserve"> ! </w:t>
      </w:r>
      <w:r w:rsidR="0071396A">
        <w:t xml:space="preserve">hurla le jeune </w:t>
      </w:r>
      <w:proofErr w:type="spellStart"/>
      <w:r w:rsidR="0071396A">
        <w:t>Drebber</w:t>
      </w:r>
      <w:proofErr w:type="spellEnd"/>
      <w:r>
        <w:t xml:space="preserve">. </w:t>
      </w:r>
      <w:r w:rsidR="0071396A">
        <w:t>Il se lèvera et vous frappera</w:t>
      </w:r>
      <w:r>
        <w:t>.</w:t>
      </w:r>
    </w:p>
    <w:p w14:paraId="10D1B83A" w14:textId="77777777" w:rsidR="007369EF" w:rsidRDefault="007369EF" w:rsidP="007369EF">
      <w:r>
        <w:t>— </w:t>
      </w:r>
      <w:r w:rsidR="0071396A">
        <w:t>Eh bien</w:t>
      </w:r>
      <w:r>
        <w:t xml:space="preserve">, </w:t>
      </w:r>
      <w:r w:rsidR="0071396A">
        <w:t>moi</w:t>
      </w:r>
      <w:r>
        <w:t xml:space="preserve">, </w:t>
      </w:r>
      <w:r w:rsidR="0071396A">
        <w:t>je n</w:t>
      </w:r>
      <w:r>
        <w:t>’</w:t>
      </w:r>
      <w:r w:rsidR="0071396A">
        <w:t>attendrai pas</w:t>
      </w:r>
      <w:r>
        <w:t> ! »</w:t>
      </w:r>
      <w:r w:rsidR="0071396A">
        <w:t xml:space="preserve"> rugit Ferrier en c</w:t>
      </w:r>
      <w:r w:rsidR="0071396A">
        <w:t>o</w:t>
      </w:r>
      <w:r w:rsidR="0071396A">
        <w:t>lère</w:t>
      </w:r>
      <w:r>
        <w:t xml:space="preserve">. </w:t>
      </w:r>
      <w:r w:rsidR="0071396A">
        <w:t>Il montait quatre à quatre chercher son fusil</w:t>
      </w:r>
      <w:r>
        <w:t xml:space="preserve"> ; </w:t>
      </w:r>
      <w:r w:rsidR="0071396A">
        <w:t>Lucy le r</w:t>
      </w:r>
      <w:r w:rsidR="0071396A">
        <w:t>e</w:t>
      </w:r>
      <w:r w:rsidR="0071396A">
        <w:t>tint</w:t>
      </w:r>
      <w:r>
        <w:t xml:space="preserve">. </w:t>
      </w:r>
      <w:r w:rsidR="0071396A">
        <w:t>Il se dégagea</w:t>
      </w:r>
      <w:r>
        <w:t xml:space="preserve">, </w:t>
      </w:r>
      <w:r w:rsidR="0071396A">
        <w:t>mais le galop des chevaux l</w:t>
      </w:r>
      <w:r>
        <w:t>’</w:t>
      </w:r>
      <w:r w:rsidR="0071396A">
        <w:t>avertit qu</w:t>
      </w:r>
      <w:r>
        <w:t>’</w:t>
      </w:r>
      <w:r w:rsidR="0071396A">
        <w:t>ils étaient déjà hors d</w:t>
      </w:r>
      <w:r>
        <w:t>’</w:t>
      </w:r>
      <w:r w:rsidR="0071396A">
        <w:t>atteinte</w:t>
      </w:r>
      <w:r>
        <w:t>.</w:t>
      </w:r>
    </w:p>
    <w:p w14:paraId="6EE7A80C" w14:textId="77777777" w:rsidR="007369EF" w:rsidRDefault="007369EF" w:rsidP="007369EF">
      <w:r>
        <w:t>« </w:t>
      </w:r>
      <w:r w:rsidR="0071396A">
        <w:t>Hypocrites</w:t>
      </w:r>
      <w:r>
        <w:t xml:space="preserve"> ! </w:t>
      </w:r>
      <w:r w:rsidR="0071396A">
        <w:t>Gredins</w:t>
      </w:r>
      <w:r>
        <w:t xml:space="preserve"> ! </w:t>
      </w:r>
      <w:r w:rsidR="0071396A">
        <w:t>lança-t-il en essuyant la sueur de son front</w:t>
      </w:r>
      <w:r>
        <w:t xml:space="preserve">. </w:t>
      </w:r>
      <w:r w:rsidR="0071396A">
        <w:t>J</w:t>
      </w:r>
      <w:r>
        <w:t>’</w:t>
      </w:r>
      <w:r w:rsidR="0071396A">
        <w:t>aimerais mieux te savoir couchée dans la tombe</w:t>
      </w:r>
      <w:r>
        <w:t xml:space="preserve">, </w:t>
      </w:r>
      <w:r w:rsidR="0071396A">
        <w:t>ma fille</w:t>
      </w:r>
      <w:r>
        <w:t xml:space="preserve">, </w:t>
      </w:r>
      <w:r w:rsidR="0071396A">
        <w:t>que dans le lit de l</w:t>
      </w:r>
      <w:r>
        <w:t>’</w:t>
      </w:r>
      <w:r w:rsidR="0071396A">
        <w:t>un d</w:t>
      </w:r>
      <w:r>
        <w:t>’</w:t>
      </w:r>
      <w:r w:rsidR="0071396A">
        <w:t>eux</w:t>
      </w:r>
      <w:r>
        <w:t> !</w:t>
      </w:r>
    </w:p>
    <w:p w14:paraId="14033215" w14:textId="77777777" w:rsidR="007369EF" w:rsidRDefault="007369EF" w:rsidP="007369EF">
      <w:r>
        <w:t>— </w:t>
      </w:r>
      <w:r w:rsidR="0071396A">
        <w:t>Moi aussi je le préférerais</w:t>
      </w:r>
      <w:r>
        <w:t xml:space="preserve"> ! </w:t>
      </w:r>
      <w:r w:rsidR="0071396A">
        <w:t>répondit-elle avec énergie</w:t>
      </w:r>
      <w:r>
        <w:t xml:space="preserve">. </w:t>
      </w:r>
      <w:r w:rsidR="0071396A">
        <w:t>Mais Jefferson ne tardera pas à arriver</w:t>
      </w:r>
      <w:r>
        <w:t>.</w:t>
      </w:r>
    </w:p>
    <w:p w14:paraId="0FA14D3F" w14:textId="4826CFEA" w:rsidR="007369EF" w:rsidRDefault="007369EF" w:rsidP="007369EF">
      <w:r>
        <w:t>— </w:t>
      </w:r>
      <w:r w:rsidR="0071396A">
        <w:t>Tant mieux</w:t>
      </w:r>
      <w:r>
        <w:t xml:space="preserve"> ! </w:t>
      </w:r>
      <w:r w:rsidR="0071396A">
        <w:t>Car je me demande ce qu</w:t>
      </w:r>
      <w:r>
        <w:t>’</w:t>
      </w:r>
      <w:r w:rsidR="0071396A">
        <w:t>ils nous rése</w:t>
      </w:r>
      <w:r w:rsidR="0071396A">
        <w:t>r</w:t>
      </w:r>
      <w:r w:rsidR="0071396A">
        <w:t>vent</w:t>
      </w:r>
      <w:r>
        <w:t> ! »</w:t>
      </w:r>
    </w:p>
    <w:p w14:paraId="297ADFBC" w14:textId="77777777" w:rsidR="007369EF" w:rsidRDefault="0071396A" w:rsidP="007369EF">
      <w:r>
        <w:t>Le père et la fille avaient bien besoin de l</w:t>
      </w:r>
      <w:r w:rsidR="007369EF">
        <w:t>’</w:t>
      </w:r>
      <w:r>
        <w:t>aide d</w:t>
      </w:r>
      <w:r w:rsidR="007369EF">
        <w:t>’</w:t>
      </w:r>
      <w:r>
        <w:t>un allié av</w:t>
      </w:r>
      <w:r>
        <w:t>i</w:t>
      </w:r>
      <w:r>
        <w:t>sé</w:t>
      </w:r>
      <w:r w:rsidR="007369EF">
        <w:t xml:space="preserve"> ! </w:t>
      </w:r>
      <w:r>
        <w:t>Une pareille leçon d</w:t>
      </w:r>
      <w:r w:rsidR="007369EF">
        <w:t>’</w:t>
      </w:r>
      <w:r>
        <w:t>atteinte à l</w:t>
      </w:r>
      <w:r w:rsidR="007369EF">
        <w:t>’</w:t>
      </w:r>
      <w:r>
        <w:t>autorité des anciens ne s</w:t>
      </w:r>
      <w:r w:rsidR="007369EF">
        <w:t>’</w:t>
      </w:r>
      <w:r>
        <w:t>était encore jamais vue dans toute l</w:t>
      </w:r>
      <w:r w:rsidR="007369EF">
        <w:t>’</w:t>
      </w:r>
      <w:r>
        <w:t>histoire de la colonie</w:t>
      </w:r>
      <w:r w:rsidR="007369EF">
        <w:t xml:space="preserve">. </w:t>
      </w:r>
      <w:r>
        <w:t>Or</w:t>
      </w:r>
      <w:r w:rsidR="007369EF">
        <w:t xml:space="preserve">, </w:t>
      </w:r>
      <w:r>
        <w:t>si la sanction des fautes mineures était si rigoureuse</w:t>
      </w:r>
      <w:r w:rsidR="007369EF">
        <w:t xml:space="preserve">, </w:t>
      </w:r>
      <w:r>
        <w:t>quel serait le châtiment d</w:t>
      </w:r>
      <w:r w:rsidR="007369EF">
        <w:t>’</w:t>
      </w:r>
      <w:r>
        <w:t>une telle rébellion</w:t>
      </w:r>
      <w:r w:rsidR="007369EF">
        <w:t xml:space="preserve"> ? </w:t>
      </w:r>
      <w:r>
        <w:t>Ferrier savait que sa fortune ne le mettrait pas à couvert</w:t>
      </w:r>
      <w:r w:rsidR="007369EF">
        <w:t xml:space="preserve"> : </w:t>
      </w:r>
      <w:r>
        <w:t>on en avait fait disparaître d</w:t>
      </w:r>
      <w:r w:rsidR="007369EF">
        <w:t>’</w:t>
      </w:r>
      <w:r>
        <w:t>aussi r</w:t>
      </w:r>
      <w:r>
        <w:t>i</w:t>
      </w:r>
      <w:r>
        <w:t>ches et d</w:t>
      </w:r>
      <w:r w:rsidR="007369EF">
        <w:t>’</w:t>
      </w:r>
      <w:r>
        <w:t>aussi notables</w:t>
      </w:r>
      <w:r w:rsidR="007369EF">
        <w:t xml:space="preserve">, </w:t>
      </w:r>
      <w:r>
        <w:t>et l</w:t>
      </w:r>
      <w:r w:rsidR="007369EF">
        <w:t>’</w:t>
      </w:r>
      <w:r>
        <w:t>Église s</w:t>
      </w:r>
      <w:r w:rsidR="007369EF">
        <w:t>’</w:t>
      </w:r>
      <w:r>
        <w:t xml:space="preserve">était </w:t>
      </w:r>
      <w:r>
        <w:lastRenderedPageBreak/>
        <w:t>appropriée leurs biens</w:t>
      </w:r>
      <w:r w:rsidR="007369EF">
        <w:t xml:space="preserve">. </w:t>
      </w:r>
      <w:r>
        <w:t>Il avait beau être courageux</w:t>
      </w:r>
      <w:r w:rsidR="007369EF">
        <w:t xml:space="preserve">, </w:t>
      </w:r>
      <w:r>
        <w:t>il tremblait devant le danger indéf</w:t>
      </w:r>
      <w:r>
        <w:t>i</w:t>
      </w:r>
      <w:r>
        <w:t>nissable qui le menaçait</w:t>
      </w:r>
      <w:r w:rsidR="007369EF">
        <w:t xml:space="preserve">. </w:t>
      </w:r>
      <w:r>
        <w:t>Braver un danger connu n</w:t>
      </w:r>
      <w:r w:rsidR="007369EF">
        <w:t>’</w:t>
      </w:r>
      <w:r>
        <w:t>était rien</w:t>
      </w:r>
      <w:r w:rsidR="007369EF">
        <w:t xml:space="preserve">, </w:t>
      </w:r>
      <w:r>
        <w:t>mais cette incertitude ébranlait ses nerfs</w:t>
      </w:r>
      <w:r w:rsidR="007369EF">
        <w:t xml:space="preserve">. </w:t>
      </w:r>
      <w:r>
        <w:t>Il feignait l</w:t>
      </w:r>
      <w:r w:rsidR="007369EF">
        <w:t>’</w:t>
      </w:r>
      <w:r>
        <w:t>insouciance pour dissimuler ses craintes à Lucy</w:t>
      </w:r>
      <w:r w:rsidR="007369EF">
        <w:t xml:space="preserve">. </w:t>
      </w:r>
      <w:r>
        <w:t>Mais avec la perspicacité de l</w:t>
      </w:r>
      <w:r w:rsidR="007369EF">
        <w:t>’</w:t>
      </w:r>
      <w:r>
        <w:t>amour filial</w:t>
      </w:r>
      <w:r w:rsidR="007369EF">
        <w:t xml:space="preserve">, </w:t>
      </w:r>
      <w:r>
        <w:t>Lucy devinait facilement son i</w:t>
      </w:r>
      <w:r>
        <w:t>n</w:t>
      </w:r>
      <w:r>
        <w:t>quiétude</w:t>
      </w:r>
      <w:r w:rsidR="007369EF">
        <w:t>.</w:t>
      </w:r>
    </w:p>
    <w:p w14:paraId="3525217D" w14:textId="77777777" w:rsidR="007369EF" w:rsidRDefault="0071396A" w:rsidP="007369EF">
      <w:r>
        <w:t>Il prévoyait un message</w:t>
      </w:r>
      <w:r w:rsidR="007369EF">
        <w:t xml:space="preserve">, </w:t>
      </w:r>
      <w:r>
        <w:t>ou une remontrance quelconque de la part de Young</w:t>
      </w:r>
      <w:r w:rsidR="007369EF">
        <w:t xml:space="preserve">. </w:t>
      </w:r>
      <w:r>
        <w:t>Il ne se trompait pas</w:t>
      </w:r>
      <w:r w:rsidR="007369EF">
        <w:t xml:space="preserve">, </w:t>
      </w:r>
      <w:r>
        <w:t>bien que le message lui parvînt d</w:t>
      </w:r>
      <w:r w:rsidR="007369EF">
        <w:t>’</w:t>
      </w:r>
      <w:r>
        <w:t>une manière inattendue</w:t>
      </w:r>
      <w:r w:rsidR="007369EF">
        <w:t xml:space="preserve">. </w:t>
      </w:r>
      <w:r>
        <w:t>Quand il se leva le matin suivant</w:t>
      </w:r>
      <w:r w:rsidR="007369EF">
        <w:t xml:space="preserve">, </w:t>
      </w:r>
      <w:r>
        <w:t>il trouva</w:t>
      </w:r>
      <w:r w:rsidR="007369EF">
        <w:t xml:space="preserve">, </w:t>
      </w:r>
      <w:r>
        <w:t>à sa grande surprise</w:t>
      </w:r>
      <w:r w:rsidR="007369EF">
        <w:t xml:space="preserve">, </w:t>
      </w:r>
      <w:r>
        <w:t>un feuillet épinglé au co</w:t>
      </w:r>
      <w:r>
        <w:t>u</w:t>
      </w:r>
      <w:r>
        <w:t>vre-lit à la place de sa poitrine</w:t>
      </w:r>
      <w:r w:rsidR="007369EF">
        <w:t xml:space="preserve">. </w:t>
      </w:r>
      <w:r>
        <w:t>On y avait écrit en caractères gras tout de travers</w:t>
      </w:r>
      <w:r w:rsidR="007369EF">
        <w:t> :</w:t>
      </w:r>
    </w:p>
    <w:p w14:paraId="47F16187" w14:textId="69E5EF95" w:rsidR="007369EF" w:rsidRDefault="007369EF" w:rsidP="007369EF">
      <w:r>
        <w:t>« </w:t>
      </w:r>
      <w:r w:rsidR="0071396A">
        <w:t>Tu as 29 jours pour t</w:t>
      </w:r>
      <w:r>
        <w:t>’</w:t>
      </w:r>
      <w:r w:rsidR="0071396A">
        <w:t>amender</w:t>
      </w:r>
      <w:r>
        <w:t xml:space="preserve">, </w:t>
      </w:r>
      <w:r w:rsidR="0071396A">
        <w:t>et ensuite</w:t>
      </w:r>
      <w:r>
        <w:t>…”</w:t>
      </w:r>
    </w:p>
    <w:p w14:paraId="6600EC23" w14:textId="77777777" w:rsidR="007369EF" w:rsidRDefault="0071396A" w:rsidP="007369EF">
      <w:r>
        <w:t>Les points de suspension étaient plus effrayants que la plus effrayante des menaces</w:t>
      </w:r>
      <w:r w:rsidR="007369EF">
        <w:t xml:space="preserve">. </w:t>
      </w:r>
      <w:r>
        <w:t>John Ferrier se creusa la tête pour s</w:t>
      </w:r>
      <w:r>
        <w:t>a</w:t>
      </w:r>
      <w:r>
        <w:t>voir comment cet avertissement était venu</w:t>
      </w:r>
      <w:r w:rsidR="007369EF">
        <w:t xml:space="preserve">. </w:t>
      </w:r>
      <w:r>
        <w:t>Les domestiques co</w:t>
      </w:r>
      <w:r>
        <w:t>u</w:t>
      </w:r>
      <w:r>
        <w:t>chaient dans une dépendance</w:t>
      </w:r>
      <w:r w:rsidR="007369EF">
        <w:t xml:space="preserve"> ; </w:t>
      </w:r>
      <w:r>
        <w:t>il avait vérifié la fermeture des portes et des fenêtres</w:t>
      </w:r>
      <w:r w:rsidR="007369EF">
        <w:t xml:space="preserve">. </w:t>
      </w:r>
      <w:r>
        <w:t>Il froissa le papier et n</w:t>
      </w:r>
      <w:r w:rsidR="007369EF">
        <w:t>’</w:t>
      </w:r>
      <w:r>
        <w:t>en dit mot à sa fille</w:t>
      </w:r>
      <w:r w:rsidR="007369EF">
        <w:t xml:space="preserve">. </w:t>
      </w:r>
      <w:r>
        <w:t>Mais l</w:t>
      </w:r>
      <w:r w:rsidR="007369EF">
        <w:t>’</w:t>
      </w:r>
      <w:r>
        <w:t>incident lui avait glacé le cœur</w:t>
      </w:r>
      <w:r w:rsidR="007369EF">
        <w:t xml:space="preserve">. </w:t>
      </w:r>
      <w:r>
        <w:t>Les vingt-neuf jours</w:t>
      </w:r>
      <w:r w:rsidR="007369EF">
        <w:t xml:space="preserve">, </w:t>
      </w:r>
      <w:r>
        <w:t>c</w:t>
      </w:r>
      <w:r w:rsidR="007369EF">
        <w:t>’</w:t>
      </w:r>
      <w:r>
        <w:t>était évidemment ce qui restait du mois de réflexion que Young lui avait octroyé</w:t>
      </w:r>
      <w:r w:rsidR="007369EF">
        <w:t xml:space="preserve">. </w:t>
      </w:r>
      <w:r>
        <w:t>Que pouvaient la force ou le courage contre un e</w:t>
      </w:r>
      <w:r>
        <w:t>n</w:t>
      </w:r>
      <w:r>
        <w:t>nemi jouissant d</w:t>
      </w:r>
      <w:r w:rsidR="007369EF">
        <w:t>’</w:t>
      </w:r>
      <w:r>
        <w:t>un pouvoir aussi mystérieux</w:t>
      </w:r>
      <w:r w:rsidR="007369EF">
        <w:t xml:space="preserve"> ? </w:t>
      </w:r>
      <w:r>
        <w:t>La main qui avait fiché l</w:t>
      </w:r>
      <w:r w:rsidR="007369EF">
        <w:t>’</w:t>
      </w:r>
      <w:r>
        <w:t>épingle aurait tout aussi bien pu le frapper au cœur</w:t>
      </w:r>
      <w:r w:rsidR="007369EF">
        <w:t xml:space="preserve"> : </w:t>
      </w:r>
      <w:r>
        <w:t>le meurtrier serait demeuré inconnu</w:t>
      </w:r>
      <w:r w:rsidR="007369EF">
        <w:t>.</w:t>
      </w:r>
    </w:p>
    <w:p w14:paraId="7E9DDF2E" w14:textId="77777777" w:rsidR="007369EF" w:rsidRDefault="0071396A" w:rsidP="007369EF">
      <w:r>
        <w:t>Il fut encore tout troublé le lendemain</w:t>
      </w:r>
      <w:r w:rsidR="007369EF">
        <w:t xml:space="preserve">. </w:t>
      </w:r>
      <w:r>
        <w:t>Il s</w:t>
      </w:r>
      <w:r w:rsidR="007369EF">
        <w:t>’</w:t>
      </w:r>
      <w:r>
        <w:t>apprêtait à pre</w:t>
      </w:r>
      <w:r>
        <w:t>n</w:t>
      </w:r>
      <w:r>
        <w:t>dre son petit déjeuner en compagnie de Lucy</w:t>
      </w:r>
      <w:r w:rsidR="007369EF">
        <w:t xml:space="preserve">, </w:t>
      </w:r>
      <w:r>
        <w:t>quand celle-ci poussa un cri de surprise et leva le doigt</w:t>
      </w:r>
      <w:r w:rsidR="007369EF">
        <w:t xml:space="preserve">. </w:t>
      </w:r>
      <w:r>
        <w:t>Au milieu du pl</w:t>
      </w:r>
      <w:r>
        <w:t>a</w:t>
      </w:r>
      <w:r>
        <w:t>fond était griffonné comme au charbon le nombre 28</w:t>
      </w:r>
      <w:r w:rsidR="007369EF">
        <w:t xml:space="preserve">. </w:t>
      </w:r>
      <w:r>
        <w:t>Lucy n</w:t>
      </w:r>
      <w:r w:rsidR="007369EF">
        <w:t>’</w:t>
      </w:r>
      <w:r>
        <w:t>en co</w:t>
      </w:r>
      <w:r>
        <w:t>m</w:t>
      </w:r>
      <w:r>
        <w:t>prenait pas la signification et son père ne la lui expliqua pas</w:t>
      </w:r>
      <w:r w:rsidR="007369EF">
        <w:t xml:space="preserve">. </w:t>
      </w:r>
      <w:r>
        <w:t>Cette nuit-là</w:t>
      </w:r>
      <w:r w:rsidR="007369EF">
        <w:t xml:space="preserve">, </w:t>
      </w:r>
      <w:r>
        <w:t>armé de son fusil</w:t>
      </w:r>
      <w:r w:rsidR="007369EF">
        <w:t xml:space="preserve">, </w:t>
      </w:r>
      <w:r>
        <w:t>il monta la garde</w:t>
      </w:r>
      <w:r w:rsidR="007369EF">
        <w:t xml:space="preserve">. </w:t>
      </w:r>
      <w:r>
        <w:lastRenderedPageBreak/>
        <w:t>Il ne vit ni n</w:t>
      </w:r>
      <w:r w:rsidR="007369EF">
        <w:t>’</w:t>
      </w:r>
      <w:r>
        <w:t>entendit rien</w:t>
      </w:r>
      <w:r w:rsidR="007369EF">
        <w:t xml:space="preserve">. </w:t>
      </w:r>
      <w:r>
        <w:t>Pourtant</w:t>
      </w:r>
      <w:r w:rsidR="007369EF">
        <w:t xml:space="preserve">, </w:t>
      </w:r>
      <w:r>
        <w:t>au matin suivant</w:t>
      </w:r>
      <w:r w:rsidR="007369EF">
        <w:t xml:space="preserve">, </w:t>
      </w:r>
      <w:r>
        <w:t>il trouva le no</w:t>
      </w:r>
      <w:r>
        <w:t>m</w:t>
      </w:r>
      <w:r>
        <w:t>bre 27 en gros chiffres peints sur l</w:t>
      </w:r>
      <w:r w:rsidR="007369EF">
        <w:t>’</w:t>
      </w:r>
      <w:r>
        <w:t>extérieur de sa porte</w:t>
      </w:r>
      <w:r w:rsidR="007369EF">
        <w:t> !</w:t>
      </w:r>
    </w:p>
    <w:p w14:paraId="3A8BB3C7" w14:textId="77777777" w:rsidR="007369EF" w:rsidRDefault="0071396A" w:rsidP="007369EF">
      <w:r>
        <w:t>Chaque matin</w:t>
      </w:r>
      <w:r w:rsidR="007369EF">
        <w:t xml:space="preserve">, </w:t>
      </w:r>
      <w:r>
        <w:t>il trouva ainsi affiché le nombre de jours qui lui restaient sur le mois de grâce</w:t>
      </w:r>
      <w:r w:rsidR="007369EF">
        <w:t xml:space="preserve"> ; </w:t>
      </w:r>
      <w:r>
        <w:t>ses ennemis invisibles l</w:t>
      </w:r>
      <w:r w:rsidR="007369EF">
        <w:t>’</w:t>
      </w:r>
      <w:r>
        <w:t>inscrivaient à différents endroits bien en vue</w:t>
      </w:r>
      <w:r w:rsidR="007369EF">
        <w:t xml:space="preserve">, </w:t>
      </w:r>
      <w:r>
        <w:t>tantôt sur un mur</w:t>
      </w:r>
      <w:r w:rsidR="007369EF">
        <w:t xml:space="preserve">, </w:t>
      </w:r>
      <w:r>
        <w:t>tantôt sur le parquet</w:t>
      </w:r>
      <w:r w:rsidR="007369EF">
        <w:t xml:space="preserve">, </w:t>
      </w:r>
      <w:r>
        <w:t>d</w:t>
      </w:r>
      <w:r w:rsidR="007369EF">
        <w:t>’</w:t>
      </w:r>
      <w:r>
        <w:t>autres fois sur de petits placards accr</w:t>
      </w:r>
      <w:r>
        <w:t>o</w:t>
      </w:r>
      <w:r>
        <w:t>chés à la grille du jardin ou à un barreau de la clôture</w:t>
      </w:r>
      <w:r w:rsidR="007369EF">
        <w:t xml:space="preserve">. </w:t>
      </w:r>
      <w:r>
        <w:t>Malgré sa vigilance</w:t>
      </w:r>
      <w:r w:rsidR="007369EF">
        <w:t xml:space="preserve">, </w:t>
      </w:r>
      <w:r>
        <w:t>Ferrier ne pouvait découvrir comment ces avertiss</w:t>
      </w:r>
      <w:r>
        <w:t>e</w:t>
      </w:r>
      <w:r>
        <w:t>ments quotidiens lui parvenaient</w:t>
      </w:r>
      <w:r w:rsidR="007369EF">
        <w:t xml:space="preserve">. </w:t>
      </w:r>
      <w:r>
        <w:t>Rien qu</w:t>
      </w:r>
      <w:r w:rsidR="007369EF">
        <w:t>’</w:t>
      </w:r>
      <w:r>
        <w:t>à les voir</w:t>
      </w:r>
      <w:r w:rsidR="007369EF">
        <w:t xml:space="preserve">, </w:t>
      </w:r>
      <w:r>
        <w:t>une crainte quasi-superstitieuse le bouleversait</w:t>
      </w:r>
      <w:r w:rsidR="007369EF">
        <w:t xml:space="preserve">. </w:t>
      </w:r>
      <w:r>
        <w:t>Il devint h</w:t>
      </w:r>
      <w:r>
        <w:t>a</w:t>
      </w:r>
      <w:r>
        <w:t>gard</w:t>
      </w:r>
      <w:r w:rsidR="007369EF">
        <w:t xml:space="preserve">, </w:t>
      </w:r>
      <w:r>
        <w:t>agité</w:t>
      </w:r>
      <w:r w:rsidR="007369EF">
        <w:t xml:space="preserve">. </w:t>
      </w:r>
      <w:r>
        <w:t>Ses yeux avaient le regard angoissé d</w:t>
      </w:r>
      <w:r w:rsidR="007369EF">
        <w:t>’</w:t>
      </w:r>
      <w:r>
        <w:t>un animal tr</w:t>
      </w:r>
      <w:r>
        <w:t>a</w:t>
      </w:r>
      <w:r>
        <w:t>qué</w:t>
      </w:r>
      <w:r w:rsidR="007369EF">
        <w:t xml:space="preserve">. </w:t>
      </w:r>
      <w:r>
        <w:t>Il gardait un espoir</w:t>
      </w:r>
      <w:r w:rsidR="007369EF">
        <w:t xml:space="preserve"> : </w:t>
      </w:r>
      <w:r>
        <w:t>le jeune chasseur du Nevada</w:t>
      </w:r>
      <w:r w:rsidR="007369EF">
        <w:t>.</w:t>
      </w:r>
    </w:p>
    <w:p w14:paraId="7583E172" w14:textId="77777777" w:rsidR="007369EF" w:rsidRDefault="0071396A" w:rsidP="007369EF">
      <w:r>
        <w:t>Le nombre fatal était tombé de 20 à 15</w:t>
      </w:r>
      <w:r w:rsidR="007369EF">
        <w:t xml:space="preserve">, </w:t>
      </w:r>
      <w:r>
        <w:t>puis de 15 à 10</w:t>
      </w:r>
      <w:r w:rsidR="007369EF">
        <w:t xml:space="preserve">, </w:t>
      </w:r>
      <w:r>
        <w:t>sans que Jefferson eût donné de ses nouvelles</w:t>
      </w:r>
      <w:r w:rsidR="007369EF">
        <w:t xml:space="preserve">. </w:t>
      </w:r>
      <w:r>
        <w:t>Les nombres a</w:t>
      </w:r>
      <w:r>
        <w:t>l</w:t>
      </w:r>
      <w:r>
        <w:t>lèrent diminuant</w:t>
      </w:r>
      <w:r w:rsidR="007369EF">
        <w:t xml:space="preserve">, </w:t>
      </w:r>
      <w:r>
        <w:t>un par un</w:t>
      </w:r>
      <w:r w:rsidR="007369EF">
        <w:t xml:space="preserve"> : </w:t>
      </w:r>
      <w:r>
        <w:t>toujours pas de nouvelles</w:t>
      </w:r>
      <w:r w:rsidR="007369EF">
        <w:t xml:space="preserve"> ! </w:t>
      </w:r>
      <w:r>
        <w:t>Ch</w:t>
      </w:r>
      <w:r>
        <w:t>a</w:t>
      </w:r>
      <w:r>
        <w:t>que fois que le vieux fermier entendait passer un cavalier sur la route ou crier un conducteur après son attelage</w:t>
      </w:r>
      <w:r w:rsidR="007369EF">
        <w:t xml:space="preserve">, </w:t>
      </w:r>
      <w:r>
        <w:t>il se précipitait à la grille</w:t>
      </w:r>
      <w:r w:rsidR="007369EF">
        <w:t xml:space="preserve"> : </w:t>
      </w:r>
      <w:r>
        <w:t>en vain</w:t>
      </w:r>
      <w:r w:rsidR="007369EF">
        <w:t xml:space="preserve"> ! </w:t>
      </w:r>
      <w:r>
        <w:t>Quand il vit le nombre tomber de 5 à 4</w:t>
      </w:r>
      <w:r w:rsidR="007369EF">
        <w:t xml:space="preserve">, </w:t>
      </w:r>
      <w:r>
        <w:t>puis à 3</w:t>
      </w:r>
      <w:r w:rsidR="007369EF">
        <w:t xml:space="preserve">, </w:t>
      </w:r>
      <w:r>
        <w:t>le co</w:t>
      </w:r>
      <w:r>
        <w:t>u</w:t>
      </w:r>
      <w:r>
        <w:t>rage et l</w:t>
      </w:r>
      <w:r w:rsidR="007369EF">
        <w:t>’</w:t>
      </w:r>
      <w:r>
        <w:t>espérance désertèrent son cœur</w:t>
      </w:r>
      <w:r w:rsidR="007369EF">
        <w:t xml:space="preserve">. </w:t>
      </w:r>
      <w:r>
        <w:t>Sans aide</w:t>
      </w:r>
      <w:r w:rsidR="007369EF">
        <w:t xml:space="preserve">, </w:t>
      </w:r>
      <w:r>
        <w:t>et connai</w:t>
      </w:r>
      <w:r>
        <w:t>s</w:t>
      </w:r>
      <w:r>
        <w:t>sant mal les montagnes qui entouraient la colonie</w:t>
      </w:r>
      <w:r w:rsidR="007369EF">
        <w:t xml:space="preserve">, </w:t>
      </w:r>
      <w:r>
        <w:t>comment s</w:t>
      </w:r>
      <w:r w:rsidR="007369EF">
        <w:t>’</w:t>
      </w:r>
      <w:r>
        <w:t>évaderaient-ils</w:t>
      </w:r>
      <w:r w:rsidR="007369EF">
        <w:t xml:space="preserve"> ? </w:t>
      </w:r>
      <w:r>
        <w:t>Les routes étaient surveillées d</w:t>
      </w:r>
      <w:r w:rsidR="007369EF">
        <w:t>’</w:t>
      </w:r>
      <w:r>
        <w:t>une manière stricte</w:t>
      </w:r>
      <w:r w:rsidR="007369EF">
        <w:t xml:space="preserve"> ; </w:t>
      </w:r>
      <w:r>
        <w:t>personne ne pouvait les utiliser sans une pe</w:t>
      </w:r>
      <w:r>
        <w:t>r</w:t>
      </w:r>
      <w:r>
        <w:t>mission du Conseil</w:t>
      </w:r>
      <w:r w:rsidR="007369EF">
        <w:t xml:space="preserve">. </w:t>
      </w:r>
      <w:r>
        <w:t>Il avait beau chercher</w:t>
      </w:r>
      <w:r w:rsidR="007369EF">
        <w:t xml:space="preserve">, </w:t>
      </w:r>
      <w:r>
        <w:t>il ne voyait aucun moyen de détourner le coup suspendu sur sa tête</w:t>
      </w:r>
      <w:r w:rsidR="007369EF">
        <w:t xml:space="preserve">. </w:t>
      </w:r>
      <w:r>
        <w:t>Jamais</w:t>
      </w:r>
      <w:r w:rsidR="007369EF">
        <w:t xml:space="preserve">, </w:t>
      </w:r>
      <w:r>
        <w:t>c</w:t>
      </w:r>
      <w:r>
        <w:t>e</w:t>
      </w:r>
      <w:r>
        <w:t>pendant</w:t>
      </w:r>
      <w:r w:rsidR="007369EF">
        <w:t xml:space="preserve">, </w:t>
      </w:r>
      <w:r>
        <w:t>sa rés</w:t>
      </w:r>
      <w:r>
        <w:t>o</w:t>
      </w:r>
      <w:r>
        <w:t>lution ne faiblit</w:t>
      </w:r>
      <w:r w:rsidR="007369EF">
        <w:t xml:space="preserve"> : </w:t>
      </w:r>
      <w:r>
        <w:t>les Mormons n</w:t>
      </w:r>
      <w:r w:rsidR="007369EF">
        <w:t>’</w:t>
      </w:r>
      <w:r>
        <w:t>auraient pas sa fille</w:t>
      </w:r>
      <w:r w:rsidR="007369EF">
        <w:t xml:space="preserve"> ; </w:t>
      </w:r>
      <w:r>
        <w:t>il mourrait plutôt</w:t>
      </w:r>
      <w:r w:rsidR="007369EF">
        <w:t> !</w:t>
      </w:r>
    </w:p>
    <w:p w14:paraId="6AB981A9" w14:textId="77777777" w:rsidR="007369EF" w:rsidRDefault="0071396A" w:rsidP="007369EF">
      <w:r>
        <w:t>Un soir</w:t>
      </w:r>
      <w:r w:rsidR="007369EF">
        <w:t xml:space="preserve">, </w:t>
      </w:r>
      <w:r>
        <w:t>il était seul et réfléchissait</w:t>
      </w:r>
      <w:r w:rsidR="007369EF">
        <w:t xml:space="preserve">. </w:t>
      </w:r>
      <w:r>
        <w:t>Le matin même</w:t>
      </w:r>
      <w:r w:rsidR="007369EF">
        <w:t xml:space="preserve">, </w:t>
      </w:r>
      <w:r>
        <w:t>on avait inscrit le chiffre 2 sur un mur</w:t>
      </w:r>
      <w:r w:rsidR="007369EF">
        <w:t xml:space="preserve">. </w:t>
      </w:r>
      <w:r>
        <w:t>Ce serait ensuite le dernier jour du délai accordé</w:t>
      </w:r>
      <w:r w:rsidR="007369EF">
        <w:t xml:space="preserve">. </w:t>
      </w:r>
      <w:r>
        <w:t>Qu</w:t>
      </w:r>
      <w:r w:rsidR="007369EF">
        <w:t>’</w:t>
      </w:r>
      <w:r>
        <w:t>adviendrait-il</w:t>
      </w:r>
      <w:r w:rsidR="007369EF">
        <w:t xml:space="preserve"> ? </w:t>
      </w:r>
      <w:r>
        <w:t>Son imagination était pleine de visions vagues et terribles</w:t>
      </w:r>
      <w:r w:rsidR="007369EF">
        <w:t xml:space="preserve">. </w:t>
      </w:r>
      <w:r>
        <w:t>Et sa fille</w:t>
      </w:r>
      <w:r w:rsidR="007369EF">
        <w:t xml:space="preserve">, </w:t>
      </w:r>
      <w:r>
        <w:t>que ferait-</w:t>
      </w:r>
      <w:r>
        <w:lastRenderedPageBreak/>
        <w:t>on d</w:t>
      </w:r>
      <w:r w:rsidR="007369EF">
        <w:t>’</w:t>
      </w:r>
      <w:r>
        <w:t>elle quand il ne serait plus là</w:t>
      </w:r>
      <w:r w:rsidR="007369EF">
        <w:t xml:space="preserve"> ? </w:t>
      </w:r>
      <w:r>
        <w:t>Comment échapper au filet qui les enveloppait</w:t>
      </w:r>
      <w:r w:rsidR="007369EF">
        <w:t xml:space="preserve"> ? </w:t>
      </w:r>
      <w:r>
        <w:t>Comment échapper au filet qui les envelo</w:t>
      </w:r>
      <w:r>
        <w:t>p</w:t>
      </w:r>
      <w:r>
        <w:t>pait</w:t>
      </w:r>
      <w:r w:rsidR="007369EF">
        <w:t xml:space="preserve"> ? </w:t>
      </w:r>
      <w:r>
        <w:t>Il laissa tomber sa tête sur la table et éclata en sanglots</w:t>
      </w:r>
      <w:r w:rsidR="007369EF">
        <w:t>.</w:t>
      </w:r>
    </w:p>
    <w:p w14:paraId="25486626" w14:textId="77777777" w:rsidR="007369EF" w:rsidRDefault="0071396A" w:rsidP="007369EF">
      <w:r>
        <w:t>Soudain il se redressa</w:t>
      </w:r>
      <w:r w:rsidR="007369EF">
        <w:t xml:space="preserve">. </w:t>
      </w:r>
      <w:r>
        <w:t>Il avait entendu un léger gratt</w:t>
      </w:r>
      <w:r>
        <w:t>e</w:t>
      </w:r>
      <w:r>
        <w:t>ment</w:t>
      </w:r>
      <w:r w:rsidR="007369EF">
        <w:t xml:space="preserve"> : </w:t>
      </w:r>
      <w:r>
        <w:t>faible</w:t>
      </w:r>
      <w:r w:rsidR="007369EF">
        <w:t xml:space="preserve">, </w:t>
      </w:r>
      <w:r>
        <w:t>mais distinct dans le silence de la nuit</w:t>
      </w:r>
      <w:r w:rsidR="007369EF">
        <w:t xml:space="preserve">. </w:t>
      </w:r>
      <w:r>
        <w:t>Ce bruit était venu de l</w:t>
      </w:r>
      <w:r w:rsidR="007369EF">
        <w:t>’</w:t>
      </w:r>
      <w:r>
        <w:t>extérieur</w:t>
      </w:r>
      <w:r w:rsidR="007369EF">
        <w:t xml:space="preserve">. </w:t>
      </w:r>
      <w:r>
        <w:t>Ferrier se glissa dans le vestibule et tendit l</w:t>
      </w:r>
      <w:r w:rsidR="007369EF">
        <w:t>’</w:t>
      </w:r>
      <w:r>
        <w:t>oreille</w:t>
      </w:r>
      <w:r w:rsidR="007369EF">
        <w:t xml:space="preserve">. </w:t>
      </w:r>
      <w:r>
        <w:t>Il y eut une brève pause</w:t>
      </w:r>
      <w:r w:rsidR="007369EF">
        <w:t xml:space="preserve">, </w:t>
      </w:r>
      <w:r>
        <w:t>puis le bruit faible</w:t>
      </w:r>
      <w:r w:rsidR="007369EF">
        <w:t xml:space="preserve">, </w:t>
      </w:r>
      <w:r>
        <w:t>ins</w:t>
      </w:r>
      <w:r>
        <w:t>i</w:t>
      </w:r>
      <w:r>
        <w:t>nuant</w:t>
      </w:r>
      <w:r w:rsidR="007369EF">
        <w:t xml:space="preserve">, </w:t>
      </w:r>
      <w:r>
        <w:t>recommença</w:t>
      </w:r>
      <w:r w:rsidR="007369EF">
        <w:t xml:space="preserve">. </w:t>
      </w:r>
      <w:r>
        <w:t>De toute évidence</w:t>
      </w:r>
      <w:r w:rsidR="007369EF">
        <w:t xml:space="preserve">, </w:t>
      </w:r>
      <w:r>
        <w:t>quelqu</w:t>
      </w:r>
      <w:r w:rsidR="007369EF">
        <w:t>’</w:t>
      </w:r>
      <w:r>
        <w:t>un frappait do</w:t>
      </w:r>
      <w:r>
        <w:t>u</w:t>
      </w:r>
      <w:r>
        <w:t>cement à la porte</w:t>
      </w:r>
      <w:r w:rsidR="007369EF">
        <w:t xml:space="preserve">. </w:t>
      </w:r>
      <w:r>
        <w:t>S</w:t>
      </w:r>
      <w:r w:rsidR="007369EF">
        <w:t>’</w:t>
      </w:r>
      <w:r>
        <w:t>agissait-il d</w:t>
      </w:r>
      <w:r w:rsidR="007369EF">
        <w:t>’</w:t>
      </w:r>
      <w:r>
        <w:t>un assassin venant à minuit exécuter la se</w:t>
      </w:r>
      <w:r>
        <w:t>n</w:t>
      </w:r>
      <w:r>
        <w:t>tence du tribunal secret</w:t>
      </w:r>
      <w:r w:rsidR="007369EF">
        <w:t xml:space="preserve"> ? </w:t>
      </w:r>
      <w:r>
        <w:t>Ou bien d</w:t>
      </w:r>
      <w:r w:rsidR="007369EF">
        <w:t>’</w:t>
      </w:r>
      <w:r>
        <w:t>un agent marquant le chiffre du dernier jour</w:t>
      </w:r>
      <w:r w:rsidR="007369EF">
        <w:t xml:space="preserve"> ? </w:t>
      </w:r>
      <w:r>
        <w:t>Bah</w:t>
      </w:r>
      <w:r w:rsidR="007369EF">
        <w:t xml:space="preserve">, </w:t>
      </w:r>
      <w:r>
        <w:t>une prompte mort vaudrait encore mieux que cette attente qui lui figerait le sang</w:t>
      </w:r>
      <w:r w:rsidR="007369EF">
        <w:t xml:space="preserve"> ! </w:t>
      </w:r>
      <w:r>
        <w:t>Il prit son élan</w:t>
      </w:r>
      <w:r w:rsidR="007369EF">
        <w:t xml:space="preserve">, </w:t>
      </w:r>
      <w:r>
        <w:t>tira le verrou et ouvrit toute grande la porte</w:t>
      </w:r>
      <w:r w:rsidR="007369EF">
        <w:t>.</w:t>
      </w:r>
    </w:p>
    <w:p w14:paraId="2A8B1312" w14:textId="77777777" w:rsidR="004E486D" w:rsidRDefault="004E486D" w:rsidP="004E486D">
      <w:pPr>
        <w:ind w:firstLine="0"/>
        <w:jc w:val="center"/>
      </w:pPr>
      <w:r>
        <w:fldChar w:fldCharType="begin"/>
      </w:r>
      <w:r>
        <w:instrText xml:space="preserve">INCLUDEPICTURE "../Une%20étude%20en%20rouge2-4_fichiers/stud-19.gif" \* MERGEFORMATINET </w:instrText>
      </w:r>
      <w:r>
        <w:fldChar w:fldCharType="separate"/>
      </w:r>
      <w:r>
        <w:pict w14:anchorId="42EA1DEE">
          <v:shape id="_x0000_i1079" type="#_x0000_t75" alt="Richard Gutschmidt, 1902" style="width:165.3pt;height:299.9pt">
            <v:imagedata r:id="rId46" r:href="rId47"/>
          </v:shape>
        </w:pict>
      </w:r>
      <w:r>
        <w:fldChar w:fldCharType="end"/>
      </w:r>
    </w:p>
    <w:p w14:paraId="7EED42B2" w14:textId="77777777" w:rsidR="007369EF" w:rsidRDefault="0071396A" w:rsidP="007369EF">
      <w:r>
        <w:t>Dehors</w:t>
      </w:r>
      <w:r w:rsidR="007369EF">
        <w:t xml:space="preserve">, </w:t>
      </w:r>
      <w:r>
        <w:t>tout était calme et silencieux</w:t>
      </w:r>
      <w:r w:rsidR="007369EF">
        <w:t xml:space="preserve">. </w:t>
      </w:r>
      <w:r>
        <w:t>La nuit était brillante d</w:t>
      </w:r>
      <w:r w:rsidR="007369EF">
        <w:t>’</w:t>
      </w:r>
      <w:r>
        <w:t>étoiles</w:t>
      </w:r>
      <w:r w:rsidR="007369EF">
        <w:t xml:space="preserve">. </w:t>
      </w:r>
      <w:r>
        <w:t xml:space="preserve">Le fermier ne vit personne dans le petit jardin </w:t>
      </w:r>
      <w:r>
        <w:lastRenderedPageBreak/>
        <w:t>fermé par la clôture et la grille</w:t>
      </w:r>
      <w:r w:rsidR="007369EF">
        <w:t xml:space="preserve">, </w:t>
      </w:r>
      <w:r>
        <w:t>ni sur la route</w:t>
      </w:r>
      <w:r w:rsidR="007369EF">
        <w:t xml:space="preserve">. </w:t>
      </w:r>
      <w:r>
        <w:t>Il poussa un soupir de soul</w:t>
      </w:r>
      <w:r>
        <w:t>a</w:t>
      </w:r>
      <w:r>
        <w:t>gement</w:t>
      </w:r>
      <w:r w:rsidR="007369EF">
        <w:t xml:space="preserve">. </w:t>
      </w:r>
      <w:r>
        <w:t>Il regarda encore à droite</w:t>
      </w:r>
      <w:r w:rsidR="007369EF">
        <w:t xml:space="preserve">, </w:t>
      </w:r>
      <w:r>
        <w:t>à gauche</w:t>
      </w:r>
      <w:r w:rsidR="007369EF">
        <w:t xml:space="preserve">, </w:t>
      </w:r>
      <w:r>
        <w:t>enfin à ses pieds</w:t>
      </w:r>
      <w:r w:rsidR="007369EF">
        <w:t xml:space="preserve">. </w:t>
      </w:r>
      <w:r>
        <w:t>Quelle ne fut pas sa surprise</w:t>
      </w:r>
      <w:r w:rsidR="007369EF">
        <w:t xml:space="preserve"> : </w:t>
      </w:r>
      <w:r>
        <w:t>un homme était allongé sur le sol</w:t>
      </w:r>
      <w:r w:rsidR="007369EF">
        <w:t xml:space="preserve">, </w:t>
      </w:r>
      <w:r>
        <w:t>la face contre terre</w:t>
      </w:r>
      <w:r w:rsidR="007369EF">
        <w:t> !</w:t>
      </w:r>
    </w:p>
    <w:p w14:paraId="6B730C5B" w14:textId="77777777" w:rsidR="007369EF" w:rsidRDefault="0071396A" w:rsidP="007369EF">
      <w:r>
        <w:t>Sidéré</w:t>
      </w:r>
      <w:r w:rsidR="007369EF">
        <w:t xml:space="preserve">, </w:t>
      </w:r>
      <w:r>
        <w:t>Ferrier dû s</w:t>
      </w:r>
      <w:r w:rsidR="007369EF">
        <w:t>’</w:t>
      </w:r>
      <w:r>
        <w:t>appuyer contre le mur et porter la main à sa gorge pour ne pas crier</w:t>
      </w:r>
      <w:r w:rsidR="007369EF">
        <w:t xml:space="preserve">. </w:t>
      </w:r>
      <w:r>
        <w:t>Sa première pensée fut que l</w:t>
      </w:r>
      <w:r w:rsidR="007369EF">
        <w:t>’</w:t>
      </w:r>
      <w:r>
        <w:t>homme était blessé</w:t>
      </w:r>
      <w:r w:rsidR="007369EF">
        <w:t xml:space="preserve">, </w:t>
      </w:r>
      <w:r>
        <w:t>peut-être mourant</w:t>
      </w:r>
      <w:r w:rsidR="007369EF">
        <w:t xml:space="preserve">. </w:t>
      </w:r>
      <w:r>
        <w:t>Mais il le vit ramper sur le sol et entrer dans le vestibule aussi rapidement et sile</w:t>
      </w:r>
      <w:r>
        <w:t>n</w:t>
      </w:r>
      <w:r>
        <w:t>cieusement qu</w:t>
      </w:r>
      <w:r w:rsidR="007369EF">
        <w:t>’</w:t>
      </w:r>
      <w:r>
        <w:t>un serpent</w:t>
      </w:r>
      <w:r w:rsidR="007369EF">
        <w:t xml:space="preserve">. </w:t>
      </w:r>
      <w:r>
        <w:t>Une fois dans la maison</w:t>
      </w:r>
      <w:r w:rsidR="007369EF">
        <w:t xml:space="preserve">, </w:t>
      </w:r>
      <w:r>
        <w:t>l</w:t>
      </w:r>
      <w:r w:rsidR="007369EF">
        <w:t>’</w:t>
      </w:r>
      <w:r>
        <w:t>homme se dressa vivement sur ses pieds pour fermer la porte</w:t>
      </w:r>
      <w:r w:rsidR="007369EF">
        <w:t xml:space="preserve"> ; </w:t>
      </w:r>
      <w:r>
        <w:t>il se retou</w:t>
      </w:r>
      <w:r>
        <w:t>r</w:t>
      </w:r>
      <w:r>
        <w:t>na</w:t>
      </w:r>
      <w:r w:rsidR="007369EF">
        <w:t xml:space="preserve"> : </w:t>
      </w:r>
      <w:r>
        <w:t>le visage farouche de Jefferson Hope apparut au fermier</w:t>
      </w:r>
      <w:r w:rsidR="007369EF">
        <w:t>.</w:t>
      </w:r>
    </w:p>
    <w:p w14:paraId="289C854C" w14:textId="77777777" w:rsidR="007369EF" w:rsidRDefault="007369EF" w:rsidP="007369EF">
      <w:r>
        <w:t>« </w:t>
      </w:r>
      <w:r w:rsidR="0071396A">
        <w:t>Bonté divine</w:t>
      </w:r>
      <w:r>
        <w:t xml:space="preserve"> ! </w:t>
      </w:r>
      <w:r w:rsidR="0071396A">
        <w:t>balbutia John Ferrier</w:t>
      </w:r>
      <w:r>
        <w:t xml:space="preserve">. </w:t>
      </w:r>
      <w:r w:rsidR="0071396A">
        <w:t>Que vous m</w:t>
      </w:r>
      <w:r>
        <w:t>’</w:t>
      </w:r>
      <w:r w:rsidR="0071396A">
        <w:t>avez fait peur</w:t>
      </w:r>
      <w:r>
        <w:t xml:space="preserve"> ! </w:t>
      </w:r>
      <w:r w:rsidR="0071396A">
        <w:t xml:space="preserve">Pourquoi diable </w:t>
      </w:r>
      <w:proofErr w:type="spellStart"/>
      <w:r w:rsidR="0071396A">
        <w:t>êtes vous</w:t>
      </w:r>
      <w:proofErr w:type="spellEnd"/>
      <w:r w:rsidR="0071396A">
        <w:t xml:space="preserve"> entré comme ça</w:t>
      </w:r>
      <w:r>
        <w:t> ?</w:t>
      </w:r>
    </w:p>
    <w:p w14:paraId="40FB767C" w14:textId="37ADFBAA" w:rsidR="007369EF" w:rsidRDefault="007369EF" w:rsidP="007369EF">
      <w:r>
        <w:t>— </w:t>
      </w:r>
      <w:r w:rsidR="0071396A">
        <w:t>Donnez-moi à manger</w:t>
      </w:r>
      <w:r>
        <w:t xml:space="preserve">, </w:t>
      </w:r>
      <w:r w:rsidR="0071396A">
        <w:t>dit l</w:t>
      </w:r>
      <w:r>
        <w:t>’</w:t>
      </w:r>
      <w:r w:rsidR="0071396A">
        <w:t>autre d</w:t>
      </w:r>
      <w:r>
        <w:t>’</w:t>
      </w:r>
      <w:r w:rsidR="0071396A">
        <w:t>une voix éraillée</w:t>
      </w:r>
      <w:r>
        <w:t xml:space="preserve">. </w:t>
      </w:r>
      <w:r w:rsidR="0071396A">
        <w:t>J</w:t>
      </w:r>
      <w:r>
        <w:t>’</w:t>
      </w:r>
      <w:r w:rsidR="0071396A">
        <w:t>ai été quarante-huit heures sans boire ni manquer</w:t>
      </w:r>
      <w:r>
        <w:t>. »</w:t>
      </w:r>
    </w:p>
    <w:p w14:paraId="342FF011" w14:textId="77777777" w:rsidR="007369EF" w:rsidRDefault="0071396A" w:rsidP="007369EF">
      <w:r>
        <w:t>Il se jeta sur le pain et la viande froide qui restaient du r</w:t>
      </w:r>
      <w:r>
        <w:t>e</w:t>
      </w:r>
      <w:r>
        <w:t>pas de son hôte</w:t>
      </w:r>
      <w:r w:rsidR="007369EF">
        <w:t>.</w:t>
      </w:r>
    </w:p>
    <w:p w14:paraId="26E4C5E5" w14:textId="77777777" w:rsidR="007369EF" w:rsidRDefault="007369EF" w:rsidP="007369EF">
      <w:r>
        <w:t>« </w:t>
      </w:r>
      <w:r w:rsidR="0071396A">
        <w:t>Comment va Lucy</w:t>
      </w:r>
      <w:r>
        <w:t xml:space="preserve"> ? </w:t>
      </w:r>
      <w:r w:rsidR="0071396A">
        <w:t>demanda-t-il</w:t>
      </w:r>
      <w:r>
        <w:t xml:space="preserve">, </w:t>
      </w:r>
      <w:r w:rsidR="0071396A">
        <w:t>sa faim apaisée</w:t>
      </w:r>
      <w:r>
        <w:t>.</w:t>
      </w:r>
    </w:p>
    <w:p w14:paraId="61A01EBF" w14:textId="77777777" w:rsidR="007369EF" w:rsidRDefault="007369EF" w:rsidP="007369EF">
      <w:r>
        <w:t>— </w:t>
      </w:r>
      <w:r w:rsidR="0071396A">
        <w:t>Bien</w:t>
      </w:r>
      <w:r>
        <w:t xml:space="preserve">, </w:t>
      </w:r>
      <w:r w:rsidR="0071396A">
        <w:t>répondit Ferrier</w:t>
      </w:r>
      <w:r>
        <w:t xml:space="preserve">. </w:t>
      </w:r>
      <w:r w:rsidR="0071396A">
        <w:t>Mais elle ne se doute pas du da</w:t>
      </w:r>
      <w:r w:rsidR="0071396A">
        <w:t>n</w:t>
      </w:r>
      <w:r w:rsidR="0071396A">
        <w:t>ger que nous courons</w:t>
      </w:r>
      <w:r>
        <w:t>.</w:t>
      </w:r>
    </w:p>
    <w:p w14:paraId="429DC27D" w14:textId="3188A148" w:rsidR="007369EF" w:rsidRDefault="007369EF" w:rsidP="007369EF">
      <w:r>
        <w:t>— </w:t>
      </w:r>
      <w:r w:rsidR="0071396A">
        <w:t>Tant mieux</w:t>
      </w:r>
      <w:r>
        <w:t xml:space="preserve"> ! </w:t>
      </w:r>
      <w:r w:rsidR="0071396A">
        <w:t>La maison est gardée de tous côtés</w:t>
      </w:r>
      <w:r>
        <w:t xml:space="preserve">. </w:t>
      </w:r>
      <w:r w:rsidR="0071396A">
        <w:t>Voilà pourquoi je suis venu en rampant</w:t>
      </w:r>
      <w:r>
        <w:t xml:space="preserve">. </w:t>
      </w:r>
      <w:r w:rsidR="0071396A">
        <w:t>Ils sont peut-être malins</w:t>
      </w:r>
      <w:r>
        <w:t xml:space="preserve">, </w:t>
      </w:r>
      <w:r w:rsidR="0071396A">
        <w:t>mais pas assez pour pincer un chasseur des montagnes de la Nevada</w:t>
      </w:r>
      <w:r>
        <w:t>. »</w:t>
      </w:r>
    </w:p>
    <w:p w14:paraId="61EB4F5E" w14:textId="77777777" w:rsidR="007369EF" w:rsidRDefault="0071396A" w:rsidP="007369EF">
      <w:r>
        <w:t>John Ferrier se sentait un autre homme</w:t>
      </w:r>
      <w:r w:rsidR="007369EF">
        <w:t xml:space="preserve">. </w:t>
      </w:r>
      <w:r>
        <w:t>Il saisit la main calleuse de l</w:t>
      </w:r>
      <w:r w:rsidR="007369EF">
        <w:t>’</w:t>
      </w:r>
      <w:r>
        <w:t>ami dévoué et la serra avec force</w:t>
      </w:r>
      <w:r w:rsidR="007369EF">
        <w:t>.</w:t>
      </w:r>
    </w:p>
    <w:p w14:paraId="01DC9AD1" w14:textId="77777777" w:rsidR="007369EF" w:rsidRDefault="007369EF" w:rsidP="007369EF">
      <w:r>
        <w:lastRenderedPageBreak/>
        <w:t>« </w:t>
      </w:r>
      <w:r w:rsidR="0071396A">
        <w:t>Je suis fier de vous</w:t>
      </w:r>
      <w:r>
        <w:t xml:space="preserve"> ! </w:t>
      </w:r>
      <w:r w:rsidR="0071396A">
        <w:t>dit-il</w:t>
      </w:r>
      <w:r>
        <w:t xml:space="preserve">. </w:t>
      </w:r>
      <w:r w:rsidR="0071396A">
        <w:t>Il n</w:t>
      </w:r>
      <w:r>
        <w:t>’</w:t>
      </w:r>
      <w:r w:rsidR="0071396A">
        <w:t>y en a pas beaucoup qui seraient venus partager notre danger et nos peines</w:t>
      </w:r>
      <w:r>
        <w:t>.</w:t>
      </w:r>
    </w:p>
    <w:p w14:paraId="3B51EC84" w14:textId="77777777" w:rsidR="007369EF" w:rsidRDefault="007369EF" w:rsidP="007369EF">
      <w:r>
        <w:t>— </w:t>
      </w:r>
      <w:r w:rsidR="0071396A">
        <w:t>Vous l</w:t>
      </w:r>
      <w:r>
        <w:t>’</w:t>
      </w:r>
      <w:r w:rsidR="0071396A">
        <w:t>avez dit</w:t>
      </w:r>
      <w:r>
        <w:t xml:space="preserve"> ! </w:t>
      </w:r>
      <w:r w:rsidR="0071396A">
        <w:t>répondit le jeune chasseur</w:t>
      </w:r>
      <w:r>
        <w:t xml:space="preserve">. </w:t>
      </w:r>
      <w:r w:rsidR="0071396A">
        <w:t>J</w:t>
      </w:r>
      <w:r>
        <w:t>’</w:t>
      </w:r>
      <w:r w:rsidR="0071396A">
        <w:t>ai du re</w:t>
      </w:r>
      <w:r w:rsidR="0071396A">
        <w:t>s</w:t>
      </w:r>
      <w:r w:rsidR="0071396A">
        <w:t>pect pour vous</w:t>
      </w:r>
      <w:r>
        <w:t xml:space="preserve">, </w:t>
      </w:r>
      <w:r w:rsidR="0071396A">
        <w:t>mais</w:t>
      </w:r>
      <w:r>
        <w:t xml:space="preserve">, </w:t>
      </w:r>
      <w:r w:rsidR="0071396A">
        <w:t>si vous aviez été seul dans cette affaire</w:t>
      </w:r>
      <w:r>
        <w:t xml:space="preserve">, </w:t>
      </w:r>
      <w:r w:rsidR="0071396A">
        <w:t>j</w:t>
      </w:r>
      <w:r>
        <w:t>’</w:t>
      </w:r>
      <w:r w:rsidR="0071396A">
        <w:t>y a</w:t>
      </w:r>
      <w:r w:rsidR="0071396A">
        <w:t>u</w:t>
      </w:r>
      <w:r w:rsidR="0071396A">
        <w:t>rais regardé à deux fois</w:t>
      </w:r>
      <w:r>
        <w:t xml:space="preserve"> ! </w:t>
      </w:r>
      <w:r w:rsidR="0071396A">
        <w:t>C</w:t>
      </w:r>
      <w:r>
        <w:t>’</w:t>
      </w:r>
      <w:r w:rsidR="0071396A">
        <w:t>est pour Lucy que je suis venu</w:t>
      </w:r>
      <w:r>
        <w:t xml:space="preserve">. </w:t>
      </w:r>
      <w:r w:rsidR="0071396A">
        <w:t>Avant qu</w:t>
      </w:r>
      <w:r>
        <w:t>’</w:t>
      </w:r>
      <w:r w:rsidR="0071396A">
        <w:t>il lui arrive le moindre mal</w:t>
      </w:r>
      <w:r>
        <w:t xml:space="preserve">, </w:t>
      </w:r>
      <w:r w:rsidR="0071396A">
        <w:t>la famille Hope comptera un membre de moins</w:t>
      </w:r>
      <w:r>
        <w:t> !</w:t>
      </w:r>
    </w:p>
    <w:p w14:paraId="71CCDB25" w14:textId="77777777" w:rsidR="007369EF" w:rsidRDefault="007369EF" w:rsidP="007369EF">
      <w:r>
        <w:t>— </w:t>
      </w:r>
      <w:r w:rsidR="0071396A">
        <w:t>Qu</w:t>
      </w:r>
      <w:r>
        <w:t>’</w:t>
      </w:r>
      <w:r w:rsidR="0071396A">
        <w:t>allons-nous faire</w:t>
      </w:r>
      <w:r>
        <w:t> ?</w:t>
      </w:r>
    </w:p>
    <w:p w14:paraId="29C6AED5" w14:textId="77777777" w:rsidR="007369EF" w:rsidRDefault="007369EF" w:rsidP="007369EF">
      <w:r>
        <w:t>— </w:t>
      </w:r>
      <w:r w:rsidR="0071396A">
        <w:t>C</w:t>
      </w:r>
      <w:r>
        <w:t>’</w:t>
      </w:r>
      <w:r w:rsidR="0071396A">
        <w:t>est demain le dernier jour</w:t>
      </w:r>
      <w:r>
        <w:t xml:space="preserve">. </w:t>
      </w:r>
      <w:r w:rsidR="0071396A">
        <w:t>Si vous n</w:t>
      </w:r>
      <w:r>
        <w:t>’</w:t>
      </w:r>
      <w:r w:rsidR="0071396A">
        <w:t>agissez pas cette nuit</w:t>
      </w:r>
      <w:r>
        <w:t xml:space="preserve">, </w:t>
      </w:r>
      <w:r w:rsidR="0071396A">
        <w:t>vous êtes perdu</w:t>
      </w:r>
      <w:r>
        <w:t xml:space="preserve">. </w:t>
      </w:r>
      <w:r w:rsidR="0071396A">
        <w:t>Deux chevaux et une mule nous attendent au cañon de l</w:t>
      </w:r>
      <w:r>
        <w:t>’</w:t>
      </w:r>
      <w:r w:rsidR="0071396A">
        <w:t>Aigle</w:t>
      </w:r>
      <w:r>
        <w:t xml:space="preserve">. </w:t>
      </w:r>
      <w:r w:rsidR="0071396A">
        <w:t>Combien d</w:t>
      </w:r>
      <w:r>
        <w:t>’</w:t>
      </w:r>
      <w:r w:rsidR="0071396A">
        <w:t>argent avez-vous</w:t>
      </w:r>
      <w:r>
        <w:t> ?</w:t>
      </w:r>
    </w:p>
    <w:p w14:paraId="6CFD05A9" w14:textId="77777777" w:rsidR="007369EF" w:rsidRDefault="007369EF" w:rsidP="007369EF">
      <w:r>
        <w:t>— </w:t>
      </w:r>
      <w:r w:rsidR="0071396A">
        <w:t>Deux mille dollars en or et cinq mille en billets</w:t>
      </w:r>
      <w:r>
        <w:t>.</w:t>
      </w:r>
    </w:p>
    <w:p w14:paraId="61DA1C17" w14:textId="462DFAD8" w:rsidR="007369EF" w:rsidRDefault="007369EF" w:rsidP="007369EF">
      <w:r>
        <w:t>— </w:t>
      </w:r>
      <w:r w:rsidR="0071396A">
        <w:t>Cela suffit</w:t>
      </w:r>
      <w:r>
        <w:t xml:space="preserve">. </w:t>
      </w:r>
      <w:r w:rsidR="0071396A">
        <w:t>J</w:t>
      </w:r>
      <w:r>
        <w:t>’</w:t>
      </w:r>
      <w:r w:rsidR="0071396A">
        <w:t>en ai autant</w:t>
      </w:r>
      <w:r>
        <w:t xml:space="preserve">. </w:t>
      </w:r>
      <w:r w:rsidR="0071396A">
        <w:t>Il faut nous rendre à Carson C</w:t>
      </w:r>
      <w:r w:rsidR="0071396A">
        <w:t>i</w:t>
      </w:r>
      <w:r w:rsidR="0071396A">
        <w:t>ty par les montagnes</w:t>
      </w:r>
      <w:r>
        <w:t xml:space="preserve">. </w:t>
      </w:r>
      <w:r w:rsidR="0071396A">
        <w:t>Faites lever Lucy</w:t>
      </w:r>
      <w:r>
        <w:t xml:space="preserve">. </w:t>
      </w:r>
      <w:r w:rsidR="0071396A">
        <w:t>C</w:t>
      </w:r>
      <w:r>
        <w:t>’</w:t>
      </w:r>
      <w:r w:rsidR="0071396A">
        <w:t>est une chance que les domestiques ne couchent pas dans la maison</w:t>
      </w:r>
      <w:r>
        <w:t>. »</w:t>
      </w:r>
    </w:p>
    <w:p w14:paraId="400152AE" w14:textId="77777777" w:rsidR="007369EF" w:rsidRDefault="0071396A" w:rsidP="007369EF">
      <w:r>
        <w:t>Pendant l</w:t>
      </w:r>
      <w:r w:rsidR="007369EF">
        <w:t>’</w:t>
      </w:r>
      <w:r>
        <w:t>absence de Ferrier</w:t>
      </w:r>
      <w:r w:rsidR="007369EF">
        <w:t xml:space="preserve">, </w:t>
      </w:r>
      <w:r>
        <w:t>Jefferson Hope fit un petit paquet de tout ce qu</w:t>
      </w:r>
      <w:r w:rsidR="007369EF">
        <w:t>’</w:t>
      </w:r>
      <w:r>
        <w:t>il put trouver de comestible et il emplit d</w:t>
      </w:r>
      <w:r w:rsidR="007369EF">
        <w:t>’</w:t>
      </w:r>
      <w:r>
        <w:t>eau une jarre de grès</w:t>
      </w:r>
      <w:r w:rsidR="007369EF">
        <w:t xml:space="preserve"> : </w:t>
      </w:r>
      <w:r>
        <w:t>il s</w:t>
      </w:r>
      <w:r w:rsidR="007369EF">
        <w:t>’</w:t>
      </w:r>
      <w:r>
        <w:t>avait par expérience que</w:t>
      </w:r>
      <w:r w:rsidR="007369EF">
        <w:t xml:space="preserve">, </w:t>
      </w:r>
      <w:r>
        <w:t>dans les mont</w:t>
      </w:r>
      <w:r>
        <w:t>a</w:t>
      </w:r>
      <w:r>
        <w:t>gnes</w:t>
      </w:r>
      <w:r w:rsidR="007369EF">
        <w:t xml:space="preserve">, </w:t>
      </w:r>
      <w:r>
        <w:t>les sources sont rares</w:t>
      </w:r>
      <w:r w:rsidR="007369EF">
        <w:t xml:space="preserve">. </w:t>
      </w:r>
      <w:proofErr w:type="spellStart"/>
      <w:r>
        <w:t>A</w:t>
      </w:r>
      <w:proofErr w:type="spellEnd"/>
      <w:r>
        <w:t xml:space="preserve"> peine avait-il terminé ces prépar</w:t>
      </w:r>
      <w:r>
        <w:t>a</w:t>
      </w:r>
      <w:r>
        <w:t>tifs</w:t>
      </w:r>
      <w:r w:rsidR="007369EF">
        <w:t xml:space="preserve">, </w:t>
      </w:r>
      <w:r>
        <w:t>que le fermier revint avec Lucy tout habillée et prête à partir</w:t>
      </w:r>
      <w:r w:rsidR="007369EF">
        <w:t xml:space="preserve">. </w:t>
      </w:r>
      <w:r>
        <w:t>Les épanchements entre les amoureux furent tendres</w:t>
      </w:r>
      <w:r w:rsidR="007369EF">
        <w:t xml:space="preserve">, </w:t>
      </w:r>
      <w:r>
        <w:t>mais brefs</w:t>
      </w:r>
      <w:r w:rsidR="007369EF">
        <w:t xml:space="preserve"> : </w:t>
      </w:r>
      <w:r>
        <w:t>il n</w:t>
      </w:r>
      <w:r w:rsidR="007369EF">
        <w:t>’</w:t>
      </w:r>
      <w:r>
        <w:t>y avait pas une minute à perdre</w:t>
      </w:r>
      <w:r w:rsidR="007369EF">
        <w:t>.</w:t>
      </w:r>
    </w:p>
    <w:p w14:paraId="287B5951" w14:textId="77777777" w:rsidR="007369EF" w:rsidRDefault="007369EF" w:rsidP="007369EF">
      <w:r>
        <w:t>« </w:t>
      </w:r>
      <w:r w:rsidR="0071396A">
        <w:t>Partons tout de suite</w:t>
      </w:r>
      <w:r>
        <w:t xml:space="preserve"> ! </w:t>
      </w:r>
      <w:r w:rsidR="0071396A">
        <w:t>dit Jefferson Hope</w:t>
      </w:r>
      <w:r>
        <w:t xml:space="preserve">, </w:t>
      </w:r>
      <w:r w:rsidR="0071396A">
        <w:t>de la voix basse mais résolue d</w:t>
      </w:r>
      <w:r>
        <w:t>’</w:t>
      </w:r>
      <w:r w:rsidR="0071396A">
        <w:t>un homme qui a mesuré la grandeur du péril mais qui s</w:t>
      </w:r>
      <w:r>
        <w:t>’</w:t>
      </w:r>
      <w:r w:rsidR="0071396A">
        <w:t>est armé de courage pour l</w:t>
      </w:r>
      <w:r>
        <w:t>’</w:t>
      </w:r>
      <w:r w:rsidR="0071396A">
        <w:t>affronter</w:t>
      </w:r>
      <w:r>
        <w:t xml:space="preserve">. </w:t>
      </w:r>
      <w:r w:rsidR="0071396A">
        <w:t>Le devant et le derrière de la maison sont surveillés</w:t>
      </w:r>
      <w:r>
        <w:t xml:space="preserve"> ; </w:t>
      </w:r>
      <w:r w:rsidR="0071396A">
        <w:t>mais</w:t>
      </w:r>
      <w:r>
        <w:t xml:space="preserve">, </w:t>
      </w:r>
      <w:r w:rsidR="0071396A">
        <w:t>en faisant bien a</w:t>
      </w:r>
      <w:r w:rsidR="0071396A">
        <w:t>t</w:t>
      </w:r>
      <w:r w:rsidR="0071396A">
        <w:t>tention</w:t>
      </w:r>
      <w:r>
        <w:t xml:space="preserve">, </w:t>
      </w:r>
      <w:r w:rsidR="0071396A">
        <w:t>nous devrions pouvoir nous enfuir par une fenêtre sur le côté et de là à travers champs</w:t>
      </w:r>
      <w:r>
        <w:t xml:space="preserve">. </w:t>
      </w:r>
      <w:r w:rsidR="0071396A">
        <w:t>Une fois sur la route</w:t>
      </w:r>
      <w:r>
        <w:t xml:space="preserve">, </w:t>
      </w:r>
      <w:r w:rsidR="0071396A">
        <w:t>nous ne serons plus qu</w:t>
      </w:r>
      <w:r>
        <w:t>’</w:t>
      </w:r>
      <w:r w:rsidR="0071396A">
        <w:t xml:space="preserve">à trois kilomètres du ravin où </w:t>
      </w:r>
      <w:r w:rsidR="0071396A">
        <w:lastRenderedPageBreak/>
        <w:t>nos montures a</w:t>
      </w:r>
      <w:r w:rsidR="0071396A">
        <w:t>t</w:t>
      </w:r>
      <w:r w:rsidR="0071396A">
        <w:t>tendent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l</w:t>
      </w:r>
      <w:r>
        <w:t>’</w:t>
      </w:r>
      <w:r w:rsidR="0071396A">
        <w:t>aube</w:t>
      </w:r>
      <w:r>
        <w:t xml:space="preserve">, </w:t>
      </w:r>
      <w:r w:rsidR="0071396A">
        <w:t>nous devrions être en pleine montagne</w:t>
      </w:r>
      <w:r>
        <w:t>.</w:t>
      </w:r>
    </w:p>
    <w:p w14:paraId="68EDB062" w14:textId="77777777" w:rsidR="007369EF" w:rsidRDefault="007369EF" w:rsidP="007369EF">
      <w:r>
        <w:t>— </w:t>
      </w:r>
      <w:r w:rsidR="0071396A">
        <w:t>Et si on nous arrête</w:t>
      </w:r>
      <w:r>
        <w:t> ? »</w:t>
      </w:r>
      <w:r w:rsidR="0071396A">
        <w:t xml:space="preserve"> dit Ferrier</w:t>
      </w:r>
      <w:r>
        <w:t>.</w:t>
      </w:r>
    </w:p>
    <w:p w14:paraId="39D840A5" w14:textId="77777777" w:rsidR="007369EF" w:rsidRDefault="0071396A" w:rsidP="007369EF">
      <w:r>
        <w:t>Hope frappa la crosse du revolver qui gonflait sa tunique</w:t>
      </w:r>
      <w:r w:rsidR="007369EF">
        <w:t>.</w:t>
      </w:r>
    </w:p>
    <w:p w14:paraId="0BBAF870" w14:textId="019485A8" w:rsidR="007369EF" w:rsidRDefault="007369EF" w:rsidP="007369EF">
      <w:r>
        <w:t>« </w:t>
      </w:r>
      <w:r w:rsidR="0071396A">
        <w:t>S</w:t>
      </w:r>
      <w:r>
        <w:t>’</w:t>
      </w:r>
      <w:r w:rsidR="0071396A">
        <w:t>ils sont trop nombreux</w:t>
      </w:r>
      <w:r>
        <w:t xml:space="preserve">, </w:t>
      </w:r>
      <w:r w:rsidR="0071396A">
        <w:t>dit-il avec un sourire sinistre</w:t>
      </w:r>
      <w:r>
        <w:t xml:space="preserve">, </w:t>
      </w:r>
      <w:r w:rsidR="0071396A">
        <w:t>nous en emmènerons deux ou trois avec nous</w:t>
      </w:r>
      <w:r>
        <w:t> ! »</w:t>
      </w:r>
    </w:p>
    <w:p w14:paraId="5AADFF52" w14:textId="77777777" w:rsidR="007369EF" w:rsidRDefault="0071396A" w:rsidP="007369EF">
      <w:r>
        <w:t>Ils avaient éteint les lumières</w:t>
      </w:r>
      <w:r w:rsidR="007369EF">
        <w:t xml:space="preserve">. </w:t>
      </w:r>
      <w:r>
        <w:t>De la fenêtre</w:t>
      </w:r>
      <w:r w:rsidR="007369EF">
        <w:t xml:space="preserve">, </w:t>
      </w:r>
      <w:r>
        <w:t>Ferrier conte</w:t>
      </w:r>
      <w:r>
        <w:t>m</w:t>
      </w:r>
      <w:r>
        <w:t>pla pour la dernière fois ses champs</w:t>
      </w:r>
      <w:r w:rsidR="007369EF">
        <w:t xml:space="preserve">. </w:t>
      </w:r>
      <w:r>
        <w:t>Il s</w:t>
      </w:r>
      <w:r w:rsidR="007369EF">
        <w:t>’</w:t>
      </w:r>
      <w:r>
        <w:t>était longtemps prép</w:t>
      </w:r>
      <w:r>
        <w:t>a</w:t>
      </w:r>
      <w:r>
        <w:t>ré à en faire le sacrifice</w:t>
      </w:r>
      <w:r w:rsidR="007369EF">
        <w:t xml:space="preserve">. </w:t>
      </w:r>
      <w:r>
        <w:t>L</w:t>
      </w:r>
      <w:r w:rsidR="007369EF">
        <w:t>’</w:t>
      </w:r>
      <w:r>
        <w:t>honneur et le bonheur de sa fille lui i</w:t>
      </w:r>
      <w:r>
        <w:t>m</w:t>
      </w:r>
      <w:r>
        <w:t>portaient beaucoup plus que sa fortune</w:t>
      </w:r>
      <w:r w:rsidR="007369EF">
        <w:t xml:space="preserve">. </w:t>
      </w:r>
      <w:r>
        <w:t>Tout respirait une paix profonde</w:t>
      </w:r>
      <w:r w:rsidR="007369EF">
        <w:t xml:space="preserve"> : </w:t>
      </w:r>
      <w:r>
        <w:t>les arbres au bruissement léger et les grands champs de blé silencieux</w:t>
      </w:r>
      <w:r w:rsidR="007369EF">
        <w:t xml:space="preserve">. </w:t>
      </w:r>
      <w:r>
        <w:t>Le moyen de croire que des meu</w:t>
      </w:r>
      <w:r>
        <w:t>r</w:t>
      </w:r>
      <w:r>
        <w:t>triers s</w:t>
      </w:r>
      <w:r w:rsidR="007369EF">
        <w:t>’</w:t>
      </w:r>
      <w:r>
        <w:t>y t</w:t>
      </w:r>
      <w:r>
        <w:t>e</w:t>
      </w:r>
      <w:r>
        <w:t>naient tapis à l</w:t>
      </w:r>
      <w:r w:rsidR="007369EF">
        <w:t>’</w:t>
      </w:r>
      <w:r>
        <w:t>affût</w:t>
      </w:r>
      <w:r w:rsidR="007369EF">
        <w:t xml:space="preserve"> ? </w:t>
      </w:r>
      <w:r>
        <w:t>Cependant</w:t>
      </w:r>
      <w:r w:rsidR="007369EF">
        <w:t xml:space="preserve">, </w:t>
      </w:r>
      <w:r>
        <w:t>le visage blême et l</w:t>
      </w:r>
      <w:r w:rsidR="007369EF">
        <w:t>’</w:t>
      </w:r>
      <w:r>
        <w:t>expression figée du jeune chasseur en disaient long sur ce qu</w:t>
      </w:r>
      <w:r w:rsidR="007369EF">
        <w:t>’</w:t>
      </w:r>
      <w:r>
        <w:t>il avait pu o</w:t>
      </w:r>
      <w:r>
        <w:t>b</w:t>
      </w:r>
      <w:r>
        <w:t>server en s</w:t>
      </w:r>
      <w:r w:rsidR="007369EF">
        <w:t>’</w:t>
      </w:r>
      <w:r>
        <w:t>approchant de la maison</w:t>
      </w:r>
      <w:r w:rsidR="007369EF">
        <w:t>.</w:t>
      </w:r>
    </w:p>
    <w:p w14:paraId="19FF41A4" w14:textId="77777777" w:rsidR="007369EF" w:rsidRDefault="0071396A" w:rsidP="007369EF">
      <w:r>
        <w:t>Ferrier porterait le sac d</w:t>
      </w:r>
      <w:r w:rsidR="007369EF">
        <w:t>’</w:t>
      </w:r>
      <w:r>
        <w:t>or et de billets</w:t>
      </w:r>
      <w:r w:rsidR="007369EF">
        <w:t xml:space="preserve"> ; </w:t>
      </w:r>
      <w:r>
        <w:t>Jefferson Hope</w:t>
      </w:r>
      <w:r w:rsidR="007369EF">
        <w:t xml:space="preserve">, </w:t>
      </w:r>
      <w:r>
        <w:t>les maigres provisions</w:t>
      </w:r>
      <w:r w:rsidR="007369EF">
        <w:t xml:space="preserve">, </w:t>
      </w:r>
      <w:r>
        <w:t>et Lucy</w:t>
      </w:r>
      <w:r w:rsidR="007369EF">
        <w:t xml:space="preserve">, </w:t>
      </w:r>
      <w:r>
        <w:t>un petit paquet</w:t>
      </w:r>
      <w:r w:rsidR="007369EF">
        <w:t xml:space="preserve"> : </w:t>
      </w:r>
      <w:r>
        <w:t>ses choses les plus chères</w:t>
      </w:r>
      <w:r w:rsidR="007369EF">
        <w:t xml:space="preserve">. </w:t>
      </w:r>
      <w:r>
        <w:t>Ils ouvrirent la fenêtre</w:t>
      </w:r>
      <w:r w:rsidR="007369EF">
        <w:t xml:space="preserve">, </w:t>
      </w:r>
      <w:r>
        <w:t>lentement</w:t>
      </w:r>
      <w:r w:rsidR="007369EF">
        <w:t xml:space="preserve">, </w:t>
      </w:r>
      <w:r>
        <w:t>doucement</w:t>
      </w:r>
      <w:r w:rsidR="007369EF">
        <w:t xml:space="preserve"> ; </w:t>
      </w:r>
      <w:r>
        <w:t>quand un nuage rendit l</w:t>
      </w:r>
      <w:r w:rsidR="007369EF">
        <w:t>’</w:t>
      </w:r>
      <w:r>
        <w:t>obscurité plus complète</w:t>
      </w:r>
      <w:r w:rsidR="007369EF">
        <w:t xml:space="preserve">, </w:t>
      </w:r>
      <w:r>
        <w:t>ils se gliss</w:t>
      </w:r>
      <w:r>
        <w:t>è</w:t>
      </w:r>
      <w:r>
        <w:t>rent dans le jardin</w:t>
      </w:r>
      <w:r w:rsidR="007369EF">
        <w:t xml:space="preserve">, </w:t>
      </w:r>
      <w:r>
        <w:t>l</w:t>
      </w:r>
      <w:r w:rsidR="007369EF">
        <w:t>’</w:t>
      </w:r>
      <w:r>
        <w:t>un après l</w:t>
      </w:r>
      <w:r w:rsidR="007369EF">
        <w:t>’</w:t>
      </w:r>
      <w:r>
        <w:t>autre</w:t>
      </w:r>
      <w:r w:rsidR="007369EF">
        <w:t xml:space="preserve"> ; </w:t>
      </w:r>
      <w:r>
        <w:t>tout recroquevillés et r</w:t>
      </w:r>
      <w:r>
        <w:t>e</w:t>
      </w:r>
      <w:r>
        <w:t>tenant leur souffle</w:t>
      </w:r>
      <w:r w:rsidR="007369EF">
        <w:t xml:space="preserve">, </w:t>
      </w:r>
      <w:r>
        <w:t>d</w:t>
      </w:r>
      <w:r w:rsidR="007369EF">
        <w:t>’</w:t>
      </w:r>
      <w:r>
        <w:t>un pas hésitant ils atteignirent la haie</w:t>
      </w:r>
      <w:r w:rsidR="007369EF">
        <w:t xml:space="preserve">. </w:t>
      </w:r>
      <w:r>
        <w:t>Ils la longèrent jusqu</w:t>
      </w:r>
      <w:r w:rsidR="007369EF">
        <w:t>’</w:t>
      </w:r>
      <w:r>
        <w:t>à une trouée qui s</w:t>
      </w:r>
      <w:r w:rsidR="007369EF">
        <w:t>’</w:t>
      </w:r>
      <w:r>
        <w:t>ouvrait sur un champ de maïs</w:t>
      </w:r>
      <w:r w:rsidR="007369EF">
        <w:t xml:space="preserve">. </w:t>
      </w:r>
      <w:r>
        <w:t>Là</w:t>
      </w:r>
      <w:r w:rsidR="007369EF">
        <w:t xml:space="preserve">, </w:t>
      </w:r>
      <w:r>
        <w:t>le jeune homme saisit le bras de ses compagnons et les fit rentrer dans l</w:t>
      </w:r>
      <w:r w:rsidR="007369EF">
        <w:t>’</w:t>
      </w:r>
      <w:r>
        <w:t>ombre</w:t>
      </w:r>
      <w:r w:rsidR="007369EF">
        <w:t xml:space="preserve">, </w:t>
      </w:r>
      <w:r>
        <w:t>où ils restèrent muets et tremblants</w:t>
      </w:r>
      <w:r w:rsidR="007369EF">
        <w:t>.</w:t>
      </w:r>
    </w:p>
    <w:p w14:paraId="5F33D499" w14:textId="77777777" w:rsidR="007369EF" w:rsidRDefault="0071396A" w:rsidP="007369EF">
      <w:r>
        <w:t>Ayant heureusement vécu dans la prairie</w:t>
      </w:r>
      <w:r w:rsidR="007369EF">
        <w:t xml:space="preserve">, </w:t>
      </w:r>
      <w:r>
        <w:t>Jefferson Hope avait l</w:t>
      </w:r>
      <w:r w:rsidR="007369EF">
        <w:t>’</w:t>
      </w:r>
      <w:r>
        <w:t>oreille très fine</w:t>
      </w:r>
      <w:r w:rsidR="007369EF">
        <w:t xml:space="preserve">. </w:t>
      </w:r>
      <w:r>
        <w:t>Lui et ses amis venaient de se tapir</w:t>
      </w:r>
      <w:r w:rsidR="007369EF">
        <w:t xml:space="preserve">, </w:t>
      </w:r>
      <w:r>
        <w:t>quand</w:t>
      </w:r>
      <w:r w:rsidR="007369EF">
        <w:t xml:space="preserve">, </w:t>
      </w:r>
      <w:r>
        <w:t>à quelques mètres d</w:t>
      </w:r>
      <w:r w:rsidR="007369EF">
        <w:t>’</w:t>
      </w:r>
      <w:r>
        <w:t>eux</w:t>
      </w:r>
      <w:r w:rsidR="007369EF">
        <w:t xml:space="preserve">, </w:t>
      </w:r>
      <w:r>
        <w:t>se fit entendre le triste ulul</w:t>
      </w:r>
      <w:r>
        <w:t>e</w:t>
      </w:r>
      <w:r>
        <w:t>ment d</w:t>
      </w:r>
      <w:r w:rsidR="007369EF">
        <w:t>’</w:t>
      </w:r>
      <w:r>
        <w:t>un hibou</w:t>
      </w:r>
      <w:r w:rsidR="007369EF">
        <w:t xml:space="preserve">, </w:t>
      </w:r>
      <w:r>
        <w:t>auquel répondit immédiatement un autre un peu plus loin</w:t>
      </w:r>
      <w:r w:rsidR="007369EF">
        <w:t xml:space="preserve">. </w:t>
      </w:r>
      <w:r>
        <w:t>Au même instant</w:t>
      </w:r>
      <w:r w:rsidR="007369EF">
        <w:t xml:space="preserve">, </w:t>
      </w:r>
      <w:r>
        <w:t xml:space="preserve">une ombre déboucha de la </w:t>
      </w:r>
      <w:r>
        <w:lastRenderedPageBreak/>
        <w:t>trouée et répéta le même signal plaintif</w:t>
      </w:r>
      <w:r w:rsidR="007369EF">
        <w:t xml:space="preserve">. </w:t>
      </w:r>
      <w:r>
        <w:t>Un deuxième homme surgit</w:t>
      </w:r>
      <w:r w:rsidR="007369EF">
        <w:t>.</w:t>
      </w:r>
    </w:p>
    <w:p w14:paraId="75ADC1F9" w14:textId="77777777" w:rsidR="007369EF" w:rsidRDefault="007369EF" w:rsidP="007369EF">
      <w:r>
        <w:t>« </w:t>
      </w:r>
      <w:r w:rsidR="0071396A">
        <w:t>Demain à minuit</w:t>
      </w:r>
      <w:r>
        <w:t xml:space="preserve"> ! </w:t>
      </w:r>
      <w:r w:rsidR="0071396A">
        <w:t>ordonna le premier</w:t>
      </w:r>
      <w:r>
        <w:t xml:space="preserve">. </w:t>
      </w:r>
      <w:r w:rsidR="0071396A">
        <w:t>Quand l</w:t>
      </w:r>
      <w:r>
        <w:t>’</w:t>
      </w:r>
      <w:r w:rsidR="0071396A">
        <w:t>engoulevent aura crié trois fois</w:t>
      </w:r>
      <w:r>
        <w:t>.</w:t>
      </w:r>
    </w:p>
    <w:p w14:paraId="1E87918B" w14:textId="77777777" w:rsidR="007369EF" w:rsidRDefault="007369EF" w:rsidP="007369EF">
      <w:r>
        <w:t>— </w:t>
      </w:r>
      <w:r w:rsidR="0071396A">
        <w:t>Entendu</w:t>
      </w:r>
      <w:r>
        <w:t xml:space="preserve"> ! </w:t>
      </w:r>
      <w:r w:rsidR="0071396A">
        <w:t>dit l</w:t>
      </w:r>
      <w:r>
        <w:t>’</w:t>
      </w:r>
      <w:r w:rsidR="0071396A">
        <w:t>autre</w:t>
      </w:r>
      <w:r>
        <w:t xml:space="preserve">. </w:t>
      </w:r>
      <w:r w:rsidR="0071396A">
        <w:t xml:space="preserve">Je préviens frère </w:t>
      </w:r>
      <w:proofErr w:type="spellStart"/>
      <w:r w:rsidR="0071396A">
        <w:t>Drebber</w:t>
      </w:r>
      <w:proofErr w:type="spellEnd"/>
      <w:r>
        <w:t> ?</w:t>
      </w:r>
    </w:p>
    <w:p w14:paraId="2F88D361" w14:textId="77777777" w:rsidR="007369EF" w:rsidRDefault="007369EF" w:rsidP="007369EF">
      <w:r>
        <w:t>— </w:t>
      </w:r>
      <w:r w:rsidR="0071396A">
        <w:t>Transmets-lui l</w:t>
      </w:r>
      <w:r>
        <w:t>’</w:t>
      </w:r>
      <w:r w:rsidR="0071396A">
        <w:t>ordre</w:t>
      </w:r>
      <w:r>
        <w:t xml:space="preserve">. </w:t>
      </w:r>
      <w:r w:rsidR="0071396A">
        <w:t>Lui le transmettra aux autres</w:t>
      </w:r>
      <w:r>
        <w:t xml:space="preserve">. </w:t>
      </w:r>
      <w:r w:rsidR="0071396A">
        <w:t>Neuf à sept</w:t>
      </w:r>
      <w:r>
        <w:t> ?</w:t>
      </w:r>
    </w:p>
    <w:p w14:paraId="448839DD" w14:textId="77777777" w:rsidR="007369EF" w:rsidRDefault="007369EF" w:rsidP="007369EF">
      <w:r>
        <w:t>— </w:t>
      </w:r>
      <w:r w:rsidR="0071396A">
        <w:t>Sept à cinq</w:t>
      </w:r>
      <w:r>
        <w:t> ! »</w:t>
      </w:r>
      <w:r w:rsidR="0071396A">
        <w:t xml:space="preserve"> répondit l</w:t>
      </w:r>
      <w:r>
        <w:t>’</w:t>
      </w:r>
      <w:r w:rsidR="0071396A">
        <w:t>autre</w:t>
      </w:r>
      <w:r>
        <w:t>.</w:t>
      </w:r>
    </w:p>
    <w:p w14:paraId="3778C0F5" w14:textId="77777777" w:rsidR="007369EF" w:rsidRDefault="0071396A" w:rsidP="007369EF">
      <w:r>
        <w:t>Les deux ombres se séparèrent</w:t>
      </w:r>
      <w:r w:rsidR="007369EF">
        <w:t xml:space="preserve">. </w:t>
      </w:r>
      <w:r>
        <w:t>Les dernières paroles écha</w:t>
      </w:r>
      <w:r>
        <w:t>n</w:t>
      </w:r>
      <w:r>
        <w:t>gées étaient sans doute des mots de passe</w:t>
      </w:r>
      <w:r w:rsidR="007369EF">
        <w:t xml:space="preserve">. </w:t>
      </w:r>
      <w:r>
        <w:t>Le bruit des pas se perdit au loin</w:t>
      </w:r>
      <w:r w:rsidR="007369EF">
        <w:t>.</w:t>
      </w:r>
    </w:p>
    <w:p w14:paraId="4CA14EAE" w14:textId="77777777" w:rsidR="007369EF" w:rsidRDefault="0071396A" w:rsidP="007369EF">
      <w:r>
        <w:t>Jefferson se releva d</w:t>
      </w:r>
      <w:r w:rsidR="007369EF">
        <w:t>’</w:t>
      </w:r>
      <w:r>
        <w:t>un bond</w:t>
      </w:r>
      <w:r w:rsidR="007369EF">
        <w:t xml:space="preserve">. </w:t>
      </w:r>
      <w:r>
        <w:t>Il aida ses compagnons à passer par la trouée et il les mena à travers champs en courant de toutes ses forces</w:t>
      </w:r>
      <w:r w:rsidR="007369EF">
        <w:t>.</w:t>
      </w:r>
    </w:p>
    <w:p w14:paraId="3568DB31" w14:textId="77777777" w:rsidR="007369EF" w:rsidRDefault="007369EF" w:rsidP="007369EF">
      <w:r>
        <w:t>« </w:t>
      </w:r>
      <w:r w:rsidR="0071396A">
        <w:t>Dépêchez-vous</w:t>
      </w:r>
      <w:r>
        <w:t xml:space="preserve"> ! </w:t>
      </w:r>
      <w:r w:rsidR="0071396A">
        <w:t>Dépêchez-vous</w:t>
      </w:r>
      <w:r>
        <w:t xml:space="preserve"> ! </w:t>
      </w:r>
      <w:r w:rsidR="0071396A">
        <w:t>les exhortait-il de temps en temps d</w:t>
      </w:r>
      <w:r>
        <w:t>’</w:t>
      </w:r>
      <w:r w:rsidR="0071396A">
        <w:t>une voix entrecoupée</w:t>
      </w:r>
      <w:r>
        <w:t xml:space="preserve">. </w:t>
      </w:r>
      <w:r w:rsidR="0071396A">
        <w:t>Nous franchissons le cordon de sentinelles</w:t>
      </w:r>
      <w:r>
        <w:t xml:space="preserve">. </w:t>
      </w:r>
      <w:r w:rsidR="0071396A">
        <w:t>Tout dépend de notre rapidité</w:t>
      </w:r>
      <w:r>
        <w:t xml:space="preserve">. </w:t>
      </w:r>
      <w:r w:rsidR="0071396A">
        <w:t>Dépêchez-vous</w:t>
      </w:r>
      <w:r>
        <w:t> ! »</w:t>
      </w:r>
      <w:r w:rsidR="0071396A">
        <w:t xml:space="preserve"> Il soutint et porta presque la jeune fille hors d</w:t>
      </w:r>
      <w:r>
        <w:t>’</w:t>
      </w:r>
      <w:r w:rsidR="0071396A">
        <w:t>haleine</w:t>
      </w:r>
      <w:r>
        <w:t>.</w:t>
      </w:r>
    </w:p>
    <w:p w14:paraId="3025B558" w14:textId="77777777" w:rsidR="007369EF" w:rsidRDefault="0071396A" w:rsidP="007369EF">
      <w:r>
        <w:t>Une fois sur la route</w:t>
      </w:r>
      <w:r w:rsidR="007369EF">
        <w:t xml:space="preserve">, </w:t>
      </w:r>
      <w:r>
        <w:t>ils foncèrent à grandes enjambées</w:t>
      </w:r>
      <w:r w:rsidR="007369EF">
        <w:t xml:space="preserve">. </w:t>
      </w:r>
      <w:r>
        <w:t>Ils n</w:t>
      </w:r>
      <w:r w:rsidR="007369EF">
        <w:t>’</w:t>
      </w:r>
      <w:r>
        <w:t>aperçurent qu</w:t>
      </w:r>
      <w:r w:rsidR="007369EF">
        <w:t>’</w:t>
      </w:r>
      <w:r>
        <w:t>un seul homme</w:t>
      </w:r>
      <w:r w:rsidR="007369EF">
        <w:t xml:space="preserve"> ; </w:t>
      </w:r>
      <w:r>
        <w:t>encore celui-ci ne les reco</w:t>
      </w:r>
      <w:r>
        <w:t>n</w:t>
      </w:r>
      <w:r>
        <w:t>nut-il pas</w:t>
      </w:r>
      <w:r w:rsidR="007369EF">
        <w:t xml:space="preserve"> : </w:t>
      </w:r>
      <w:r>
        <w:t>ils avaient eu le temps de se cacher dans un champ</w:t>
      </w:r>
      <w:r w:rsidR="007369EF">
        <w:t xml:space="preserve">. </w:t>
      </w:r>
      <w:r>
        <w:t>Un peu avant la ville</w:t>
      </w:r>
      <w:r w:rsidR="007369EF">
        <w:t xml:space="preserve">, </w:t>
      </w:r>
      <w:r>
        <w:t>ils prirent un sentier caillouteux qui conduisait aux montagnes</w:t>
      </w:r>
      <w:r w:rsidR="007369EF">
        <w:t xml:space="preserve">. </w:t>
      </w:r>
      <w:r>
        <w:t>Au-dessus d</w:t>
      </w:r>
      <w:r w:rsidR="007369EF">
        <w:t>’</w:t>
      </w:r>
      <w:r>
        <w:t>eux se dressaient deux pics sombres et dentelés</w:t>
      </w:r>
      <w:r w:rsidR="007369EF">
        <w:t xml:space="preserve">. </w:t>
      </w:r>
      <w:r>
        <w:t>Le défilé qui les traversait</w:t>
      </w:r>
      <w:r w:rsidR="007369EF">
        <w:t xml:space="preserve">, </w:t>
      </w:r>
      <w:r>
        <w:t>c</w:t>
      </w:r>
      <w:r w:rsidR="007369EF">
        <w:t>’</w:t>
      </w:r>
      <w:r>
        <w:t>était le cañon de l</w:t>
      </w:r>
      <w:r w:rsidR="007369EF">
        <w:t>’</w:t>
      </w:r>
      <w:r>
        <w:t>Aigle où attendaient les chevaux et la mule</w:t>
      </w:r>
      <w:r w:rsidR="007369EF">
        <w:t xml:space="preserve">. </w:t>
      </w:r>
      <w:r>
        <w:t>Avec un instinct infaillible</w:t>
      </w:r>
      <w:r w:rsidR="007369EF">
        <w:t xml:space="preserve">, </w:t>
      </w:r>
      <w:r>
        <w:t>Jefferson Hope se dirigea parmi de grosses pierres</w:t>
      </w:r>
      <w:r w:rsidR="007369EF">
        <w:t xml:space="preserve">, </w:t>
      </w:r>
      <w:r>
        <w:t>puis le long du lit d</w:t>
      </w:r>
      <w:r w:rsidR="007369EF">
        <w:t>’</w:t>
      </w:r>
      <w:r>
        <w:t>un torrent desséché</w:t>
      </w:r>
      <w:r w:rsidR="007369EF">
        <w:t xml:space="preserve">, </w:t>
      </w:r>
      <w:r>
        <w:t>vers un endroit retiré derrière des rochers</w:t>
      </w:r>
      <w:r w:rsidR="007369EF">
        <w:t xml:space="preserve">. </w:t>
      </w:r>
      <w:r>
        <w:t>C</w:t>
      </w:r>
      <w:r w:rsidR="007369EF">
        <w:t>’</w:t>
      </w:r>
      <w:r>
        <w:t xml:space="preserve">était là </w:t>
      </w:r>
      <w:r>
        <w:lastRenderedPageBreak/>
        <w:t>qu</w:t>
      </w:r>
      <w:r w:rsidR="007369EF">
        <w:t>’</w:t>
      </w:r>
      <w:r>
        <w:t>il avait attaché les bêtes</w:t>
      </w:r>
      <w:r w:rsidR="007369EF">
        <w:t xml:space="preserve">. </w:t>
      </w:r>
      <w:r>
        <w:t>La jeune fille s</w:t>
      </w:r>
      <w:r w:rsidR="007369EF">
        <w:t>’</w:t>
      </w:r>
      <w:r>
        <w:t>assit sur la mule et son père qui avait le sac à a</w:t>
      </w:r>
      <w:r>
        <w:t>r</w:t>
      </w:r>
      <w:r>
        <w:t>gent</w:t>
      </w:r>
      <w:r w:rsidR="007369EF">
        <w:t xml:space="preserve">, </w:t>
      </w:r>
      <w:r>
        <w:t>enfourcha l</w:t>
      </w:r>
      <w:r w:rsidR="007369EF">
        <w:t>’</w:t>
      </w:r>
      <w:r>
        <w:t>un des chevaux</w:t>
      </w:r>
      <w:r w:rsidR="007369EF">
        <w:t xml:space="preserve">. </w:t>
      </w:r>
      <w:r>
        <w:t>Jefferson Hope ouvrit la ma</w:t>
      </w:r>
      <w:r>
        <w:t>r</w:t>
      </w:r>
      <w:r>
        <w:t>che dans le col escarpé et dangereux</w:t>
      </w:r>
      <w:r w:rsidR="007369EF">
        <w:t>.</w:t>
      </w:r>
    </w:p>
    <w:p w14:paraId="7EE8A7BD" w14:textId="77777777" w:rsidR="007369EF" w:rsidRDefault="0071396A" w:rsidP="007369EF">
      <w:r>
        <w:t>Chemin effroyable pour quiconque n</w:t>
      </w:r>
      <w:r w:rsidR="007369EF">
        <w:t>’</w:t>
      </w:r>
      <w:r>
        <w:t>était pas habitué aux pires sautes d</w:t>
      </w:r>
      <w:r w:rsidR="007369EF">
        <w:t>’</w:t>
      </w:r>
      <w:r>
        <w:t>humeur de Dame Nature</w:t>
      </w:r>
      <w:r w:rsidR="007369EF">
        <w:t xml:space="preserve"> ! </w:t>
      </w:r>
      <w:r>
        <w:t>D</w:t>
      </w:r>
      <w:r w:rsidR="007369EF">
        <w:t>’</w:t>
      </w:r>
      <w:r>
        <w:t>un côté s</w:t>
      </w:r>
      <w:r w:rsidR="007369EF">
        <w:t>’</w:t>
      </w:r>
      <w:r>
        <w:t>élevait sur plus de trois cents mètres le flanc abrupt</w:t>
      </w:r>
      <w:r w:rsidR="007369EF">
        <w:t xml:space="preserve">, </w:t>
      </w:r>
      <w:r>
        <w:t>noir</w:t>
      </w:r>
      <w:r w:rsidR="007369EF">
        <w:t xml:space="preserve">, </w:t>
      </w:r>
      <w:r>
        <w:t>morne et men</w:t>
      </w:r>
      <w:r>
        <w:t>a</w:t>
      </w:r>
      <w:r>
        <w:t>çant d</w:t>
      </w:r>
      <w:r w:rsidR="007369EF">
        <w:t>’</w:t>
      </w:r>
      <w:r>
        <w:t>une montagne</w:t>
      </w:r>
      <w:r w:rsidR="007369EF">
        <w:t xml:space="preserve"> ; </w:t>
      </w:r>
      <w:r>
        <w:t>des colonnes de basalte saillant sur la surface rugueuse ressemblaient aux côtes d</w:t>
      </w:r>
      <w:r w:rsidR="007369EF">
        <w:t>’</w:t>
      </w:r>
      <w:r>
        <w:t>un monstre pétrifié</w:t>
      </w:r>
      <w:r w:rsidR="007369EF">
        <w:t xml:space="preserve">. </w:t>
      </w:r>
      <w:r>
        <w:t>De l</w:t>
      </w:r>
      <w:r w:rsidR="007369EF">
        <w:t>’</w:t>
      </w:r>
      <w:r>
        <w:t>autre côté</w:t>
      </w:r>
      <w:r w:rsidR="007369EF">
        <w:t xml:space="preserve">, </w:t>
      </w:r>
      <w:r>
        <w:t>un obstacle infranchissable</w:t>
      </w:r>
      <w:r w:rsidR="007369EF">
        <w:t xml:space="preserve"> : </w:t>
      </w:r>
      <w:r>
        <w:t>un indescriptible chaos de pierres et de débris</w:t>
      </w:r>
      <w:r w:rsidR="007369EF">
        <w:t xml:space="preserve">. </w:t>
      </w:r>
      <w:r>
        <w:t>Au milieu</w:t>
      </w:r>
      <w:r w:rsidR="007369EF">
        <w:t xml:space="preserve">, </w:t>
      </w:r>
      <w:r>
        <w:t>le col faisait le lacet</w:t>
      </w:r>
      <w:r w:rsidR="007369EF">
        <w:t xml:space="preserve"> ; </w:t>
      </w:r>
      <w:r>
        <w:t>de place en place</w:t>
      </w:r>
      <w:r w:rsidR="007369EF">
        <w:t xml:space="preserve">, </w:t>
      </w:r>
      <w:r>
        <w:t>il se resserrait</w:t>
      </w:r>
      <w:r w:rsidR="007369EF">
        <w:t xml:space="preserve"> : </w:t>
      </w:r>
      <w:r>
        <w:t>il fallait aller en file indienne</w:t>
      </w:r>
      <w:r w:rsidR="007369EF">
        <w:t xml:space="preserve"> ; </w:t>
      </w:r>
      <w:r>
        <w:t>enfin</w:t>
      </w:r>
      <w:r w:rsidR="007369EF">
        <w:t xml:space="preserve">, </w:t>
      </w:r>
      <w:r>
        <w:t>c</w:t>
      </w:r>
      <w:r w:rsidR="007369EF">
        <w:t>’</w:t>
      </w:r>
      <w:r>
        <w:t>était un chemin tout à fait impraticable sinon pour des cavaliers expérimentés</w:t>
      </w:r>
      <w:r w:rsidR="007369EF">
        <w:t xml:space="preserve">. </w:t>
      </w:r>
      <w:r>
        <w:t>Néanmoins</w:t>
      </w:r>
      <w:r w:rsidR="007369EF">
        <w:t xml:space="preserve">, </w:t>
      </w:r>
      <w:r>
        <w:t>malgré toutes les diff</w:t>
      </w:r>
      <w:r>
        <w:t>i</w:t>
      </w:r>
      <w:r>
        <w:t>cultés</w:t>
      </w:r>
      <w:r w:rsidR="007369EF">
        <w:t xml:space="preserve">, </w:t>
      </w:r>
      <w:r>
        <w:t>les fugitifs se reprenaient à espérer</w:t>
      </w:r>
      <w:r w:rsidR="007369EF">
        <w:t xml:space="preserve"> : </w:t>
      </w:r>
      <w:r>
        <w:t>chaque pas augme</w:t>
      </w:r>
      <w:r>
        <w:t>n</w:t>
      </w:r>
      <w:r>
        <w:t>tait la distance qui les séparait des despotes qu</w:t>
      </w:r>
      <w:r w:rsidR="007369EF">
        <w:t>’</w:t>
      </w:r>
      <w:r>
        <w:t>ils fuyaient</w:t>
      </w:r>
      <w:r w:rsidR="007369EF">
        <w:t> !</w:t>
      </w:r>
    </w:p>
    <w:p w14:paraId="1E49E27A" w14:textId="77777777" w:rsidR="007369EF" w:rsidRDefault="0071396A" w:rsidP="007369EF">
      <w:r>
        <w:t>Cependant</w:t>
      </w:r>
      <w:r w:rsidR="007369EF">
        <w:t xml:space="preserve">, </w:t>
      </w:r>
      <w:r>
        <w:t>ils n</w:t>
      </w:r>
      <w:r w:rsidR="007369EF">
        <w:t>’</w:t>
      </w:r>
      <w:r>
        <w:t>étaient pas encore sortis du territoire des Saints</w:t>
      </w:r>
      <w:r w:rsidR="007369EF">
        <w:t xml:space="preserve"> ; </w:t>
      </w:r>
      <w:r>
        <w:t>ils en eurent bientôt la preuve</w:t>
      </w:r>
      <w:r w:rsidR="007369EF">
        <w:t xml:space="preserve">. </w:t>
      </w:r>
      <w:proofErr w:type="spellStart"/>
      <w:r>
        <w:t>A</w:t>
      </w:r>
      <w:proofErr w:type="spellEnd"/>
      <w:r>
        <w:t xml:space="preserve"> l</w:t>
      </w:r>
      <w:r w:rsidR="007369EF">
        <w:t>’</w:t>
      </w:r>
      <w:r>
        <w:t>endroit le plus sa</w:t>
      </w:r>
      <w:r>
        <w:t>u</w:t>
      </w:r>
      <w:r>
        <w:t>vage et le plus désolé du col</w:t>
      </w:r>
      <w:r w:rsidR="007369EF">
        <w:t xml:space="preserve">, </w:t>
      </w:r>
      <w:r>
        <w:t>la jeune fille poussa un cri de su</w:t>
      </w:r>
      <w:r>
        <w:t>r</w:t>
      </w:r>
      <w:r>
        <w:t>prise en désignant le sommet du roc qui les dominait</w:t>
      </w:r>
      <w:r w:rsidR="007369EF">
        <w:t xml:space="preserve"> : </w:t>
      </w:r>
      <w:r>
        <w:t>la si</w:t>
      </w:r>
      <w:r>
        <w:t>l</w:t>
      </w:r>
      <w:r>
        <w:t>houette d</w:t>
      </w:r>
      <w:r w:rsidR="007369EF">
        <w:t>’</w:t>
      </w:r>
      <w:r>
        <w:t>une sentinelle solitaire se découpait sur le ciel</w:t>
      </w:r>
      <w:r w:rsidR="007369EF">
        <w:t xml:space="preserve">. </w:t>
      </w:r>
      <w:r>
        <w:t>Le garde fit retentir le ravin silencieux de la sommation militaire</w:t>
      </w:r>
      <w:r w:rsidR="007369EF">
        <w:t> :</w:t>
      </w:r>
    </w:p>
    <w:p w14:paraId="03B88030" w14:textId="77777777" w:rsidR="007369EF" w:rsidRDefault="007369EF" w:rsidP="007369EF">
      <w:r>
        <w:t>« </w:t>
      </w:r>
      <w:r w:rsidR="0071396A">
        <w:t>Qui vive</w:t>
      </w:r>
      <w:r>
        <w:t> ?</w:t>
      </w:r>
    </w:p>
    <w:p w14:paraId="053FB1F9" w14:textId="77777777" w:rsidR="007369EF" w:rsidRDefault="007369EF" w:rsidP="007369EF">
      <w:r>
        <w:t>— </w:t>
      </w:r>
      <w:r w:rsidR="0071396A">
        <w:t>Des voyageurs en route pour le Nevada</w:t>
      </w:r>
      <w:r>
        <w:t xml:space="preserve"> », </w:t>
      </w:r>
      <w:r w:rsidR="0071396A">
        <w:t>répondit Je</w:t>
      </w:r>
      <w:r w:rsidR="0071396A">
        <w:t>f</w:t>
      </w:r>
      <w:r w:rsidR="0071396A">
        <w:t>ferson Hope en saisissant le fusil qui pendait à sa selle</w:t>
      </w:r>
      <w:r>
        <w:t>.</w:t>
      </w:r>
    </w:p>
    <w:p w14:paraId="1A7FE964" w14:textId="77777777" w:rsidR="007369EF" w:rsidRDefault="0071396A" w:rsidP="007369EF">
      <w:r>
        <w:t>Le garde empoigna son fusil</w:t>
      </w:r>
      <w:r w:rsidR="007369EF">
        <w:t xml:space="preserve"> : </w:t>
      </w:r>
      <w:r>
        <w:t>la réponse lui semblait lo</w:t>
      </w:r>
      <w:r>
        <w:t>u</w:t>
      </w:r>
      <w:r>
        <w:t>che</w:t>
      </w:r>
      <w:r w:rsidR="007369EF">
        <w:t xml:space="preserve">, </w:t>
      </w:r>
      <w:r>
        <w:t>sans doute</w:t>
      </w:r>
      <w:r w:rsidR="007369EF">
        <w:t>.</w:t>
      </w:r>
    </w:p>
    <w:p w14:paraId="24ACF440" w14:textId="77777777" w:rsidR="007369EF" w:rsidRDefault="007369EF" w:rsidP="007369EF">
      <w:r>
        <w:t>« </w:t>
      </w:r>
      <w:r w:rsidR="0071396A">
        <w:t>Avec la permission de qui</w:t>
      </w:r>
      <w:r>
        <w:t xml:space="preserve"> ? </w:t>
      </w:r>
      <w:r w:rsidR="0071396A">
        <w:t>demanda-t-il</w:t>
      </w:r>
      <w:r>
        <w:t>.</w:t>
      </w:r>
    </w:p>
    <w:p w14:paraId="293606BF" w14:textId="77777777" w:rsidR="004E486D" w:rsidRDefault="004E486D" w:rsidP="004E486D">
      <w:pPr>
        <w:ind w:firstLine="0"/>
        <w:jc w:val="center"/>
      </w:pPr>
      <w:r>
        <w:lastRenderedPageBreak/>
        <w:fldChar w:fldCharType="begin"/>
      </w:r>
      <w:r>
        <w:instrText xml:space="preserve">INCLUDEPICTURE "../Une%20étude%20en%20rouge2-4_fichiers/stud-20.gif" \* MERGEFORMATINET </w:instrText>
      </w:r>
      <w:r>
        <w:fldChar w:fldCharType="separate"/>
      </w:r>
      <w:r>
        <w:pict w14:anchorId="085B14B5">
          <v:shape id="_x0000_i1081" type="#_x0000_t75" alt="Richard Gutschmidt, 1902" style="width:190.95pt;height:291.75pt">
            <v:imagedata r:id="rId48" r:href="rId49"/>
          </v:shape>
        </w:pict>
      </w:r>
      <w:r>
        <w:fldChar w:fldCharType="end"/>
      </w:r>
    </w:p>
    <w:p w14:paraId="4D9F7407" w14:textId="77777777" w:rsidR="007369EF" w:rsidRDefault="007369EF" w:rsidP="007369EF">
      <w:r>
        <w:t>— </w:t>
      </w:r>
      <w:r w:rsidR="0071396A">
        <w:t>Des Quatre Saints</w:t>
      </w:r>
      <w:r>
        <w:t xml:space="preserve"> », </w:t>
      </w:r>
      <w:r w:rsidR="0071396A">
        <w:t>répondit Ferrier</w:t>
      </w:r>
      <w:r>
        <w:t>.</w:t>
      </w:r>
    </w:p>
    <w:p w14:paraId="38B74587" w14:textId="77777777" w:rsidR="007369EF" w:rsidRDefault="0071396A" w:rsidP="007369EF">
      <w:r>
        <w:t>Sa connaissance des Mormons lui avait appris que c</w:t>
      </w:r>
      <w:r w:rsidR="007369EF">
        <w:t>’</w:t>
      </w:r>
      <w:r>
        <w:t>était la meilleure autorité qu</w:t>
      </w:r>
      <w:r w:rsidR="007369EF">
        <w:t>’</w:t>
      </w:r>
      <w:r>
        <w:t>il pût invoquer</w:t>
      </w:r>
      <w:r w:rsidR="007369EF">
        <w:t>.</w:t>
      </w:r>
    </w:p>
    <w:p w14:paraId="319F0E27" w14:textId="77777777" w:rsidR="007369EF" w:rsidRDefault="007369EF" w:rsidP="007369EF">
      <w:r>
        <w:t>« </w:t>
      </w:r>
      <w:r w:rsidR="0071396A">
        <w:t>Neuf à sept</w:t>
      </w:r>
      <w:r>
        <w:t xml:space="preserve"> ! </w:t>
      </w:r>
      <w:r w:rsidR="0071396A">
        <w:t>cria le garde</w:t>
      </w:r>
      <w:r>
        <w:t>.</w:t>
      </w:r>
    </w:p>
    <w:p w14:paraId="09B8A637" w14:textId="77777777" w:rsidR="007369EF" w:rsidRDefault="007369EF" w:rsidP="007369EF">
      <w:r>
        <w:t>— </w:t>
      </w:r>
      <w:r w:rsidR="0071396A">
        <w:t>Sept à cinq</w:t>
      </w:r>
      <w:r>
        <w:t xml:space="preserve"> ! </w:t>
      </w:r>
      <w:r w:rsidR="0071396A">
        <w:t>répondit aussitôt Jefferson qui se rappela le mot de passe entendu dans le jardin</w:t>
      </w:r>
      <w:r>
        <w:t>.</w:t>
      </w:r>
    </w:p>
    <w:p w14:paraId="5E69A1C2" w14:textId="77777777" w:rsidR="007369EF" w:rsidRDefault="007369EF" w:rsidP="007369EF">
      <w:r>
        <w:t>— </w:t>
      </w:r>
      <w:r w:rsidR="0071396A">
        <w:t>Passez</w:t>
      </w:r>
      <w:r>
        <w:t xml:space="preserve">, </w:t>
      </w:r>
      <w:r w:rsidR="0071396A">
        <w:t>et que le Seigneur soit avec vous</w:t>
      </w:r>
      <w:r>
        <w:t xml:space="preserve"> ! </w:t>
      </w:r>
      <w:r w:rsidR="0071396A">
        <w:t>dit la voix d</w:t>
      </w:r>
      <w:r>
        <w:t>’</w:t>
      </w:r>
      <w:r w:rsidR="0071396A">
        <w:t>en haut</w:t>
      </w:r>
      <w:r>
        <w:t>.</w:t>
      </w:r>
    </w:p>
    <w:p w14:paraId="6F644BDF" w14:textId="77777777" w:rsidR="007369EF" w:rsidRDefault="0071396A" w:rsidP="007369EF">
      <w:r>
        <w:t>En se retournant</w:t>
      </w:r>
      <w:r w:rsidR="007369EF">
        <w:t xml:space="preserve">, </w:t>
      </w:r>
      <w:r>
        <w:t>ils virent la sentinelle appuyée sur son fusil</w:t>
      </w:r>
      <w:r w:rsidR="007369EF">
        <w:t xml:space="preserve">. </w:t>
      </w:r>
      <w:r>
        <w:t>Ils avaient franchi le dernier poste du peuple élu</w:t>
      </w:r>
      <w:r w:rsidR="007369EF">
        <w:t xml:space="preserve"> : </w:t>
      </w:r>
      <w:r>
        <w:t>la libe</w:t>
      </w:r>
      <w:r>
        <w:t>r</w:t>
      </w:r>
      <w:r>
        <w:t>té d</w:t>
      </w:r>
      <w:r>
        <w:t>e</w:t>
      </w:r>
      <w:r>
        <w:t>vant eux</w:t>
      </w:r>
      <w:r w:rsidR="007369EF">
        <w:t> !</w:t>
      </w:r>
    </w:p>
    <w:p w14:paraId="14323740" w14:textId="156F7190" w:rsidR="0071396A" w:rsidRDefault="007369EF" w:rsidP="007369EF">
      <w:pPr>
        <w:pStyle w:val="Titre1"/>
      </w:pPr>
      <w:bookmarkStart w:id="11" w:name="_Toc203493005"/>
      <w:r>
        <w:lastRenderedPageBreak/>
        <w:t>Chapitre XII</w:t>
      </w:r>
      <w:r w:rsidR="004E080E">
        <w:br/>
      </w:r>
      <w:r w:rsidR="004E080E">
        <w:br/>
      </w:r>
      <w:r w:rsidR="0071396A">
        <w:t>Les Anges Vengeurs</w:t>
      </w:r>
      <w:bookmarkEnd w:id="11"/>
    </w:p>
    <w:p w14:paraId="657E566F" w14:textId="77777777" w:rsidR="0071396A" w:rsidRDefault="0071396A"/>
    <w:p w14:paraId="0434B896" w14:textId="77777777" w:rsidR="007369EF" w:rsidRDefault="0071396A" w:rsidP="007369EF">
      <w:r>
        <w:t>Ils passèrent la nuit à franchir une succession d</w:t>
      </w:r>
      <w:r w:rsidR="007369EF">
        <w:t>’</w:t>
      </w:r>
      <w:r>
        <w:t>inextricables défilés et de sentiers tortueux jonchés de pierres</w:t>
      </w:r>
      <w:r w:rsidR="007369EF">
        <w:t xml:space="preserve">. </w:t>
      </w:r>
      <w:r>
        <w:t>Ils s</w:t>
      </w:r>
      <w:r w:rsidR="007369EF">
        <w:t>’</w:t>
      </w:r>
      <w:r>
        <w:t>égarèrent plusieurs fois</w:t>
      </w:r>
      <w:r w:rsidR="007369EF">
        <w:t xml:space="preserve">, </w:t>
      </w:r>
      <w:r>
        <w:t>mais</w:t>
      </w:r>
      <w:r w:rsidR="007369EF">
        <w:t xml:space="preserve">, </w:t>
      </w:r>
      <w:r>
        <w:t>grâce à l</w:t>
      </w:r>
      <w:r w:rsidR="007369EF">
        <w:t>’</w:t>
      </w:r>
      <w:r>
        <w:t>expérience de Hope</w:t>
      </w:r>
      <w:r w:rsidR="007369EF">
        <w:t xml:space="preserve">, </w:t>
      </w:r>
      <w:r>
        <w:t>ils retrouvèrent leur chemin</w:t>
      </w:r>
      <w:r w:rsidR="007369EF">
        <w:t xml:space="preserve">. </w:t>
      </w:r>
      <w:r>
        <w:t>Au lever du jour</w:t>
      </w:r>
      <w:r w:rsidR="007369EF">
        <w:t xml:space="preserve">, </w:t>
      </w:r>
      <w:r>
        <w:t>un spectacle au</w:t>
      </w:r>
      <w:r>
        <w:t>s</w:t>
      </w:r>
      <w:r>
        <w:t>si merveilleux que sauvage</w:t>
      </w:r>
      <w:r w:rsidR="007369EF">
        <w:t xml:space="preserve">, </w:t>
      </w:r>
      <w:r>
        <w:t>s</w:t>
      </w:r>
      <w:r w:rsidR="007369EF">
        <w:t>’</w:t>
      </w:r>
      <w:r>
        <w:t>offrit à leurs yeux</w:t>
      </w:r>
      <w:r w:rsidR="007369EF">
        <w:t xml:space="preserve">. </w:t>
      </w:r>
      <w:r>
        <w:t>De toutes parts</w:t>
      </w:r>
      <w:r w:rsidR="007369EF">
        <w:t xml:space="preserve">, </w:t>
      </w:r>
      <w:r>
        <w:t>des pics altiers co</w:t>
      </w:r>
      <w:r>
        <w:t>u</w:t>
      </w:r>
      <w:r>
        <w:t>verts de neige les enserraient</w:t>
      </w:r>
      <w:r w:rsidR="007369EF">
        <w:t xml:space="preserve"> ; </w:t>
      </w:r>
      <w:r>
        <w:t>chacun d</w:t>
      </w:r>
      <w:r w:rsidR="007369EF">
        <w:t>’</w:t>
      </w:r>
      <w:r>
        <w:t>eux regardait</w:t>
      </w:r>
      <w:r w:rsidR="007369EF">
        <w:t xml:space="preserve">, </w:t>
      </w:r>
      <w:r>
        <w:t>comme par-dessus l</w:t>
      </w:r>
      <w:r w:rsidR="007369EF">
        <w:t>’</w:t>
      </w:r>
      <w:r>
        <w:t>épaule d</w:t>
      </w:r>
      <w:r w:rsidR="007369EF">
        <w:t>’</w:t>
      </w:r>
      <w:r>
        <w:t>un autre</w:t>
      </w:r>
      <w:r w:rsidR="007369EF">
        <w:t xml:space="preserve">, </w:t>
      </w:r>
      <w:r>
        <w:t>l</w:t>
      </w:r>
      <w:r w:rsidR="007369EF">
        <w:t>’</w:t>
      </w:r>
      <w:r>
        <w:t>horizon loi</w:t>
      </w:r>
      <w:r>
        <w:t>n</w:t>
      </w:r>
      <w:r>
        <w:t>tain</w:t>
      </w:r>
      <w:r w:rsidR="007369EF">
        <w:t xml:space="preserve">. </w:t>
      </w:r>
      <w:r>
        <w:t>Les mélèzes et les pins qui poussaient à leurs flancs pre</w:t>
      </w:r>
      <w:r>
        <w:t>s</w:t>
      </w:r>
      <w:r>
        <w:t>que verticaux se</w:t>
      </w:r>
      <w:r>
        <w:t>m</w:t>
      </w:r>
      <w:r>
        <w:t>blaient suspendus au-dessus du col</w:t>
      </w:r>
      <w:r w:rsidR="007369EF">
        <w:t xml:space="preserve"> : </w:t>
      </w:r>
      <w:r>
        <w:t>il aurait suffi du moindre souffle de vent pour les y précipiter</w:t>
      </w:r>
      <w:r w:rsidR="007369EF">
        <w:t xml:space="preserve"> ! </w:t>
      </w:r>
      <w:r>
        <w:t>Il ne s</w:t>
      </w:r>
      <w:r w:rsidR="007369EF">
        <w:t>’</w:t>
      </w:r>
      <w:r>
        <w:t>agissait d</w:t>
      </w:r>
      <w:r w:rsidR="007369EF">
        <w:t>’</w:t>
      </w:r>
      <w:r>
        <w:t>ailleurs pas d</w:t>
      </w:r>
      <w:r w:rsidR="007369EF">
        <w:t>’</w:t>
      </w:r>
      <w:r>
        <w:t>une pure illusion</w:t>
      </w:r>
      <w:r w:rsidR="007369EF">
        <w:t xml:space="preserve"> : </w:t>
      </w:r>
      <w:r>
        <w:t>l</w:t>
      </w:r>
      <w:r w:rsidR="007369EF">
        <w:t>’</w:t>
      </w:r>
      <w:r>
        <w:t>aride vallée était encombrée d</w:t>
      </w:r>
      <w:r w:rsidR="007369EF">
        <w:t>’</w:t>
      </w:r>
      <w:r>
        <w:t>arbres et de grosses pierres qui y avaient roulé</w:t>
      </w:r>
      <w:r w:rsidR="007369EF">
        <w:t xml:space="preserve">. </w:t>
      </w:r>
      <w:r>
        <w:t>Une fois</w:t>
      </w:r>
      <w:r w:rsidR="007369EF">
        <w:t xml:space="preserve">, </w:t>
      </w:r>
      <w:r>
        <w:t>sur leur passage</w:t>
      </w:r>
      <w:r w:rsidR="007369EF">
        <w:t xml:space="preserve">, </w:t>
      </w:r>
      <w:r>
        <w:t>une énorme roche dégringola avec un bruit de tonnerre qui réveilla les échos dans les gorges sile</w:t>
      </w:r>
      <w:r>
        <w:t>n</w:t>
      </w:r>
      <w:r>
        <w:t>cieuses</w:t>
      </w:r>
      <w:r w:rsidR="007369EF">
        <w:t xml:space="preserve">, </w:t>
      </w:r>
      <w:r>
        <w:t>et fit partir au galop les ch</w:t>
      </w:r>
      <w:r>
        <w:t>e</w:t>
      </w:r>
      <w:r>
        <w:t>vaux harassés</w:t>
      </w:r>
      <w:r w:rsidR="007369EF">
        <w:t>.</w:t>
      </w:r>
    </w:p>
    <w:p w14:paraId="054CFE3B" w14:textId="1D133068" w:rsidR="007369EF" w:rsidRDefault="0071396A" w:rsidP="007369EF">
      <w:r>
        <w:t>Le soleil se leva lentement à l</w:t>
      </w:r>
      <w:r w:rsidR="007369EF">
        <w:t>’</w:t>
      </w:r>
      <w:r>
        <w:t>orient</w:t>
      </w:r>
      <w:r w:rsidR="007369EF">
        <w:t xml:space="preserve"> ; </w:t>
      </w:r>
      <w:r>
        <w:t>les pics s</w:t>
      </w:r>
      <w:r w:rsidR="007369EF">
        <w:t>’</w:t>
      </w:r>
      <w:r>
        <w:t>allumèrent</w:t>
      </w:r>
      <w:r w:rsidR="007369EF">
        <w:t xml:space="preserve">, </w:t>
      </w:r>
      <w:r>
        <w:t>l</w:t>
      </w:r>
      <w:r w:rsidR="007369EF">
        <w:t>’</w:t>
      </w:r>
      <w:r>
        <w:t>un après l</w:t>
      </w:r>
      <w:r w:rsidR="007369EF">
        <w:t>’</w:t>
      </w:r>
      <w:r>
        <w:t>autre</w:t>
      </w:r>
      <w:r w:rsidR="007369EF">
        <w:t xml:space="preserve">, </w:t>
      </w:r>
      <w:r>
        <w:t>comme les lanternes d</w:t>
      </w:r>
      <w:r w:rsidR="007369EF">
        <w:t>’</w:t>
      </w:r>
      <w:r>
        <w:t>une fête</w:t>
      </w:r>
      <w:r w:rsidR="007369EF">
        <w:t xml:space="preserve"> ; </w:t>
      </w:r>
      <w:r>
        <w:t>à la fin</w:t>
      </w:r>
      <w:r w:rsidR="007369EF">
        <w:t xml:space="preserve">, </w:t>
      </w:r>
      <w:r>
        <w:t>ils re</w:t>
      </w:r>
      <w:r>
        <w:t>s</w:t>
      </w:r>
      <w:r>
        <w:t>plendirent tous</w:t>
      </w:r>
      <w:r w:rsidR="007369EF">
        <w:t xml:space="preserve">. </w:t>
      </w:r>
      <w:r>
        <w:t>Ce magnifique panorama réchauffa le cœur des trois fugitifs et leur donna une nouvelle énergie</w:t>
      </w:r>
      <w:r w:rsidR="007369EF">
        <w:t xml:space="preserve">. </w:t>
      </w:r>
      <w:r>
        <w:t>A un to</w:t>
      </w:r>
      <w:r>
        <w:t>r</w:t>
      </w:r>
      <w:r>
        <w:t>rent fo</w:t>
      </w:r>
      <w:r>
        <w:t>u</w:t>
      </w:r>
      <w:r>
        <w:t>gueux qui dévalait d</w:t>
      </w:r>
      <w:r w:rsidR="007369EF">
        <w:t>’</w:t>
      </w:r>
      <w:r>
        <w:t>un ravin</w:t>
      </w:r>
      <w:r w:rsidR="007369EF">
        <w:t xml:space="preserve">, </w:t>
      </w:r>
      <w:r>
        <w:t>ils firent une halte</w:t>
      </w:r>
      <w:r w:rsidR="007369EF">
        <w:t xml:space="preserve"> ; </w:t>
      </w:r>
      <w:r>
        <w:t>et</w:t>
      </w:r>
      <w:r w:rsidR="007369EF">
        <w:t xml:space="preserve">, </w:t>
      </w:r>
      <w:r>
        <w:t>tandis que leurs chevaux s</w:t>
      </w:r>
      <w:r w:rsidR="007369EF">
        <w:t>’</w:t>
      </w:r>
      <w:r>
        <w:t>y abreuvaient</w:t>
      </w:r>
      <w:r w:rsidR="007369EF">
        <w:t xml:space="preserve">, </w:t>
      </w:r>
      <w:r>
        <w:t>ils prirent un repas hâtif</w:t>
      </w:r>
      <w:r w:rsidR="007369EF">
        <w:t xml:space="preserve">. </w:t>
      </w:r>
      <w:r>
        <w:t>Lucy et son père auraient volontiers prolongé cette pause</w:t>
      </w:r>
      <w:r w:rsidR="007369EF">
        <w:t xml:space="preserve">, </w:t>
      </w:r>
      <w:r>
        <w:t>mais Jefferson Hope ne l</w:t>
      </w:r>
      <w:r w:rsidR="007369EF">
        <w:t>’</w:t>
      </w:r>
      <w:r>
        <w:t>entendit pas ainsi</w:t>
      </w:r>
      <w:r w:rsidR="007369EF">
        <w:t>. « </w:t>
      </w:r>
      <w:r>
        <w:t>En ce moment</w:t>
      </w:r>
      <w:r w:rsidR="007369EF">
        <w:t xml:space="preserve">, </w:t>
      </w:r>
      <w:r>
        <w:t>dit-il</w:t>
      </w:r>
      <w:r w:rsidR="007369EF">
        <w:t xml:space="preserve">, </w:t>
      </w:r>
      <w:r>
        <w:t>nos ennemis sont à nos trousses</w:t>
      </w:r>
      <w:r w:rsidR="007369EF">
        <w:t xml:space="preserve">. </w:t>
      </w:r>
      <w:r>
        <w:t xml:space="preserve">Tout </w:t>
      </w:r>
      <w:r>
        <w:lastRenderedPageBreak/>
        <w:t>dépend encore de notre rapidité</w:t>
      </w:r>
      <w:r w:rsidR="007369EF">
        <w:t xml:space="preserve">. </w:t>
      </w:r>
      <w:r>
        <w:t>Une fois hors de leur atteinte à Carson</w:t>
      </w:r>
      <w:r w:rsidR="007369EF">
        <w:t xml:space="preserve">, </w:t>
      </w:r>
      <w:r>
        <w:t>nous pourrons nous reposer le reste de notre vie</w:t>
      </w:r>
      <w:r w:rsidR="007369EF">
        <w:t>. »</w:t>
      </w:r>
    </w:p>
    <w:p w14:paraId="31C402AE" w14:textId="77777777" w:rsidR="007369EF" w:rsidRDefault="0071396A" w:rsidP="007369EF">
      <w:r>
        <w:t>Ils poursuivirent leur route</w:t>
      </w:r>
      <w:r w:rsidR="007369EF">
        <w:t xml:space="preserve">. </w:t>
      </w:r>
      <w:r>
        <w:t>Entre eux et leurs ennemis</w:t>
      </w:r>
      <w:r w:rsidR="007369EF">
        <w:t xml:space="preserve">, </w:t>
      </w:r>
      <w:r>
        <w:t>d</w:t>
      </w:r>
      <w:r w:rsidR="007369EF">
        <w:t>’</w:t>
      </w:r>
      <w:r>
        <w:t>après le calcul qu</w:t>
      </w:r>
      <w:r w:rsidR="007369EF">
        <w:t>’</w:t>
      </w:r>
      <w:r>
        <w:t>ils firent ce soir-là</w:t>
      </w:r>
      <w:r w:rsidR="007369EF">
        <w:t xml:space="preserve">, </w:t>
      </w:r>
      <w:r>
        <w:t>ils avaient mis une qu</w:t>
      </w:r>
      <w:r>
        <w:t>a</w:t>
      </w:r>
      <w:r>
        <w:t>rantaine de kilomètres</w:t>
      </w:r>
      <w:r w:rsidR="007369EF">
        <w:t xml:space="preserve">. </w:t>
      </w:r>
      <w:r>
        <w:t>A la base d</w:t>
      </w:r>
      <w:r w:rsidR="007369EF">
        <w:t>’</w:t>
      </w:r>
      <w:r>
        <w:t>un rocher en surplomb abr</w:t>
      </w:r>
      <w:r>
        <w:t>i</w:t>
      </w:r>
      <w:r>
        <w:t>té du vent glacial qui soufflait</w:t>
      </w:r>
      <w:r w:rsidR="007369EF">
        <w:t xml:space="preserve">, </w:t>
      </w:r>
      <w:r>
        <w:t>serrés l</w:t>
      </w:r>
      <w:r w:rsidR="007369EF">
        <w:t>’</w:t>
      </w:r>
      <w:r>
        <w:t>un contre l</w:t>
      </w:r>
      <w:r w:rsidR="007369EF">
        <w:t>’</w:t>
      </w:r>
      <w:r>
        <w:t>autre</w:t>
      </w:r>
      <w:r w:rsidR="007369EF">
        <w:t xml:space="preserve">, </w:t>
      </w:r>
      <w:r>
        <w:t>ils p</w:t>
      </w:r>
      <w:r>
        <w:t>u</w:t>
      </w:r>
      <w:r>
        <w:t>rent go</w:t>
      </w:r>
      <w:r>
        <w:t>û</w:t>
      </w:r>
      <w:r>
        <w:t>ter quelques heures de sommeil</w:t>
      </w:r>
      <w:r w:rsidR="007369EF">
        <w:t xml:space="preserve">. </w:t>
      </w:r>
      <w:r>
        <w:t>Avant l</w:t>
      </w:r>
      <w:r w:rsidR="007369EF">
        <w:t>’</w:t>
      </w:r>
      <w:r>
        <w:t>aube</w:t>
      </w:r>
      <w:r w:rsidR="007369EF">
        <w:t xml:space="preserve">, </w:t>
      </w:r>
      <w:r>
        <w:t>toutefois</w:t>
      </w:r>
      <w:r w:rsidR="007369EF">
        <w:t xml:space="preserve">, </w:t>
      </w:r>
      <w:r>
        <w:t>ils s</w:t>
      </w:r>
      <w:r w:rsidR="007369EF">
        <w:t>’</w:t>
      </w:r>
      <w:r>
        <w:t>étaient remis en marche</w:t>
      </w:r>
      <w:r w:rsidR="007369EF">
        <w:t xml:space="preserve">. </w:t>
      </w:r>
      <w:r>
        <w:t>Jefferson Hope commençait à croire qu</w:t>
      </w:r>
      <w:r w:rsidR="007369EF">
        <w:t>’</w:t>
      </w:r>
      <w:r>
        <w:t>ils avaient enfin échappé à la terrible société qu</w:t>
      </w:r>
      <w:r w:rsidR="007369EF">
        <w:t>’</w:t>
      </w:r>
      <w:r>
        <w:t>ils avaient d</w:t>
      </w:r>
      <w:r>
        <w:t>é</w:t>
      </w:r>
      <w:r>
        <w:t>fiée</w:t>
      </w:r>
      <w:r w:rsidR="007369EF">
        <w:t xml:space="preserve">. </w:t>
      </w:r>
      <w:r>
        <w:t>Quelle erreur</w:t>
      </w:r>
      <w:r w:rsidR="007369EF">
        <w:t xml:space="preserve"> ! </w:t>
      </w:r>
      <w:r>
        <w:t>La main de fer allait bientôt se refermer sur eux et les broyer</w:t>
      </w:r>
      <w:r w:rsidR="007369EF">
        <w:t>.</w:t>
      </w:r>
    </w:p>
    <w:p w14:paraId="03818944" w14:textId="77777777" w:rsidR="007369EF" w:rsidRDefault="0071396A" w:rsidP="007369EF">
      <w:r>
        <w:t>Vers le milieu du second jour</w:t>
      </w:r>
      <w:r w:rsidR="007369EF">
        <w:t xml:space="preserve">, </w:t>
      </w:r>
      <w:r>
        <w:t>les provisions manquèrent</w:t>
      </w:r>
      <w:r w:rsidR="007369EF">
        <w:t xml:space="preserve">. </w:t>
      </w:r>
      <w:r>
        <w:t>Le chasseur ne s</w:t>
      </w:r>
      <w:r w:rsidR="007369EF">
        <w:t>’</w:t>
      </w:r>
      <w:r>
        <w:t>en inquiéta guère</w:t>
      </w:r>
      <w:r w:rsidR="007369EF">
        <w:t xml:space="preserve"> : </w:t>
      </w:r>
      <w:r>
        <w:t>les montagnes étaient g</w:t>
      </w:r>
      <w:r>
        <w:t>i</w:t>
      </w:r>
      <w:r>
        <w:t>boye</w:t>
      </w:r>
      <w:r>
        <w:t>u</w:t>
      </w:r>
      <w:r>
        <w:t>ses et lui-même avait souvent vécu de chasse</w:t>
      </w:r>
      <w:r w:rsidR="007369EF">
        <w:t xml:space="preserve">. </w:t>
      </w:r>
      <w:r>
        <w:t>Sous un enfonc</w:t>
      </w:r>
      <w:r>
        <w:t>e</w:t>
      </w:r>
      <w:r>
        <w:t>ment</w:t>
      </w:r>
      <w:r w:rsidR="007369EF">
        <w:t xml:space="preserve">, </w:t>
      </w:r>
      <w:r>
        <w:t xml:space="preserve">il </w:t>
      </w:r>
      <w:proofErr w:type="gramStart"/>
      <w:r>
        <w:t>fit</w:t>
      </w:r>
      <w:proofErr w:type="gramEnd"/>
      <w:r>
        <w:t xml:space="preserve"> un feu de branches sèches autour duquel ils se r</w:t>
      </w:r>
      <w:r>
        <w:t>é</w:t>
      </w:r>
      <w:r>
        <w:t>chauffèrent</w:t>
      </w:r>
      <w:r w:rsidR="007369EF">
        <w:t xml:space="preserve"> ; </w:t>
      </w:r>
      <w:r>
        <w:t>l</w:t>
      </w:r>
      <w:r w:rsidR="007369EF">
        <w:t>’</w:t>
      </w:r>
      <w:r>
        <w:t>air était vif à dix-huit cents mètre d</w:t>
      </w:r>
      <w:r w:rsidR="007369EF">
        <w:t>’</w:t>
      </w:r>
      <w:r>
        <w:t>altitude</w:t>
      </w:r>
      <w:r w:rsidR="007369EF">
        <w:t xml:space="preserve"> ! </w:t>
      </w:r>
      <w:r>
        <w:t>Il a</w:t>
      </w:r>
      <w:r>
        <w:t>t</w:t>
      </w:r>
      <w:r>
        <w:t>tacha les chevaux</w:t>
      </w:r>
      <w:r w:rsidR="007369EF">
        <w:t xml:space="preserve">, </w:t>
      </w:r>
      <w:r>
        <w:t>fit ses adieux à Lucy</w:t>
      </w:r>
      <w:r w:rsidR="007369EF">
        <w:t xml:space="preserve">, </w:t>
      </w:r>
      <w:r>
        <w:t>puis</w:t>
      </w:r>
      <w:r w:rsidR="007369EF">
        <w:t xml:space="preserve">, </w:t>
      </w:r>
      <w:r>
        <w:t>le fusil sur l</w:t>
      </w:r>
      <w:r w:rsidR="007369EF">
        <w:t>’</w:t>
      </w:r>
      <w:r>
        <w:t>épaule</w:t>
      </w:r>
      <w:r w:rsidR="007369EF">
        <w:t xml:space="preserve">, </w:t>
      </w:r>
      <w:r>
        <w:t>il partit en quête de gibier</w:t>
      </w:r>
      <w:r w:rsidR="007369EF">
        <w:t xml:space="preserve">. </w:t>
      </w:r>
      <w:r>
        <w:t>Ayant tourné la tête</w:t>
      </w:r>
      <w:r w:rsidR="007369EF">
        <w:t xml:space="preserve">, </w:t>
      </w:r>
      <w:r>
        <w:t>il vit le vieil homme et la jeune fille penchés au-dessus du brasier</w:t>
      </w:r>
      <w:r w:rsidR="007369EF">
        <w:t xml:space="preserve"> ; </w:t>
      </w:r>
      <w:r>
        <w:t>les ch</w:t>
      </w:r>
      <w:r>
        <w:t>e</w:t>
      </w:r>
      <w:r>
        <w:t>vaux et la mule se tenaient immobiles à l</w:t>
      </w:r>
      <w:r w:rsidR="007369EF">
        <w:t>’</w:t>
      </w:r>
      <w:r>
        <w:t>arrière-plan</w:t>
      </w:r>
      <w:r w:rsidR="007369EF">
        <w:t>.</w:t>
      </w:r>
    </w:p>
    <w:p w14:paraId="6F0DFE4C" w14:textId="77777777" w:rsidR="007369EF" w:rsidRDefault="0071396A" w:rsidP="007369EF">
      <w:r>
        <w:t>D</w:t>
      </w:r>
      <w:r w:rsidR="007369EF">
        <w:t>’</w:t>
      </w:r>
      <w:r>
        <w:t>un ravin à l</w:t>
      </w:r>
      <w:r w:rsidR="007369EF">
        <w:t>’</w:t>
      </w:r>
      <w:r>
        <w:t>autre</w:t>
      </w:r>
      <w:r w:rsidR="007369EF">
        <w:t xml:space="preserve">, </w:t>
      </w:r>
      <w:r>
        <w:t>il marcha quelques trois kilomètres sans rien trouver</w:t>
      </w:r>
      <w:r w:rsidR="007369EF">
        <w:t xml:space="preserve">. </w:t>
      </w:r>
      <w:r>
        <w:t>Cependant</w:t>
      </w:r>
      <w:r w:rsidR="007369EF">
        <w:t xml:space="preserve">, </w:t>
      </w:r>
      <w:r>
        <w:t>d</w:t>
      </w:r>
      <w:r w:rsidR="007369EF">
        <w:t>’</w:t>
      </w:r>
      <w:r>
        <w:t>après des traces sur l</w:t>
      </w:r>
      <w:r w:rsidR="007369EF">
        <w:t>’</w:t>
      </w:r>
      <w:r>
        <w:t>écorce des arbres et quelques autres indices</w:t>
      </w:r>
      <w:r w:rsidR="007369EF">
        <w:t xml:space="preserve">, </w:t>
      </w:r>
      <w:r>
        <w:t>de nombreux ours devaient se trouver dans le voisinage</w:t>
      </w:r>
      <w:r w:rsidR="007369EF">
        <w:t xml:space="preserve">. </w:t>
      </w:r>
      <w:r>
        <w:t>Après trois heures de recherches</w:t>
      </w:r>
      <w:r w:rsidR="007369EF">
        <w:t xml:space="preserve">, </w:t>
      </w:r>
      <w:r>
        <w:t>étant br</w:t>
      </w:r>
      <w:r>
        <w:t>e</w:t>
      </w:r>
      <w:r>
        <w:t>douille</w:t>
      </w:r>
      <w:r w:rsidR="007369EF">
        <w:t xml:space="preserve">, </w:t>
      </w:r>
      <w:r>
        <w:t>il songea à rebrousser chemin</w:t>
      </w:r>
      <w:r w:rsidR="007369EF">
        <w:t xml:space="preserve">. </w:t>
      </w:r>
      <w:r>
        <w:t>Alors</w:t>
      </w:r>
      <w:r w:rsidR="007369EF">
        <w:t xml:space="preserve">, </w:t>
      </w:r>
      <w:r>
        <w:t>il regarda en l</w:t>
      </w:r>
      <w:r w:rsidR="007369EF">
        <w:t>’</w:t>
      </w:r>
      <w:r>
        <w:t>air et tressaillit de joie</w:t>
      </w:r>
      <w:r w:rsidR="007369EF">
        <w:t xml:space="preserve"> : </w:t>
      </w:r>
      <w:r>
        <w:t>à cent mètres au-dessus de lui</w:t>
      </w:r>
      <w:r w:rsidR="007369EF">
        <w:t xml:space="preserve">, </w:t>
      </w:r>
      <w:r>
        <w:t>au bord d</w:t>
      </w:r>
      <w:r w:rsidR="007369EF">
        <w:t>’</w:t>
      </w:r>
      <w:r>
        <w:t>une corniche</w:t>
      </w:r>
      <w:r w:rsidR="007369EF">
        <w:t xml:space="preserve">, </w:t>
      </w:r>
      <w:r>
        <w:t>se tenait une espèce de mouton aux cornes gigante</w:t>
      </w:r>
      <w:r>
        <w:t>s</w:t>
      </w:r>
      <w:r>
        <w:t>ques</w:t>
      </w:r>
      <w:r w:rsidR="007369EF">
        <w:t xml:space="preserve"> : </w:t>
      </w:r>
      <w:r>
        <w:t>à proprement parler</w:t>
      </w:r>
      <w:r w:rsidR="007369EF">
        <w:t xml:space="preserve">, </w:t>
      </w:r>
      <w:r>
        <w:t>un mouton des montagnes Roche</w:t>
      </w:r>
      <w:r>
        <w:t>u</w:t>
      </w:r>
      <w:r>
        <w:t>ses</w:t>
      </w:r>
      <w:r w:rsidR="007369EF">
        <w:t xml:space="preserve">. </w:t>
      </w:r>
      <w:r>
        <w:t>La bête gardait sans doute un troupeau qu</w:t>
      </w:r>
      <w:r w:rsidR="007369EF">
        <w:t>’</w:t>
      </w:r>
      <w:r>
        <w:t>il ne voyait pas</w:t>
      </w:r>
      <w:r w:rsidR="007369EF">
        <w:t xml:space="preserve">. </w:t>
      </w:r>
      <w:r>
        <w:t>Par bonheur</w:t>
      </w:r>
      <w:r w:rsidR="007369EF">
        <w:t xml:space="preserve">, </w:t>
      </w:r>
      <w:r>
        <w:t xml:space="preserve">elle lui </w:t>
      </w:r>
      <w:r>
        <w:lastRenderedPageBreak/>
        <w:t>tournait le dos</w:t>
      </w:r>
      <w:r w:rsidR="007369EF">
        <w:t xml:space="preserve"> ; </w:t>
      </w:r>
      <w:r>
        <w:t>elle n</w:t>
      </w:r>
      <w:r w:rsidR="007369EF">
        <w:t>’</w:t>
      </w:r>
      <w:r>
        <w:t>avait pas flairé sa pr</w:t>
      </w:r>
      <w:r>
        <w:t>é</w:t>
      </w:r>
      <w:r>
        <w:t>sence</w:t>
      </w:r>
      <w:r w:rsidR="007369EF">
        <w:t xml:space="preserve">. </w:t>
      </w:r>
      <w:r>
        <w:t>Il se coucha à plat ventre</w:t>
      </w:r>
      <w:r w:rsidR="007369EF">
        <w:t xml:space="preserve">, </w:t>
      </w:r>
      <w:r>
        <w:t>il appuya son fusil sur une pierre et il visa longuement avant de presser la détente</w:t>
      </w:r>
      <w:r w:rsidR="007369EF">
        <w:t xml:space="preserve">. </w:t>
      </w:r>
      <w:r>
        <w:t>L</w:t>
      </w:r>
      <w:r w:rsidR="007369EF">
        <w:t>’</w:t>
      </w:r>
      <w:r>
        <w:t>anima fit un bond</w:t>
      </w:r>
      <w:r w:rsidR="007369EF">
        <w:t xml:space="preserve"> ; </w:t>
      </w:r>
      <w:r>
        <w:t>il chancela un instant au bord u précipice</w:t>
      </w:r>
      <w:r w:rsidR="007369EF">
        <w:t xml:space="preserve">, </w:t>
      </w:r>
      <w:r>
        <w:t>puis il tomba au fond de la vallée</w:t>
      </w:r>
      <w:r w:rsidR="007369EF">
        <w:t>.</w:t>
      </w:r>
    </w:p>
    <w:p w14:paraId="1A30E2D4" w14:textId="77777777" w:rsidR="007369EF" w:rsidRDefault="0071396A" w:rsidP="007369EF">
      <w:r>
        <w:t>Il n</w:t>
      </w:r>
      <w:r w:rsidR="007369EF">
        <w:t>’</w:t>
      </w:r>
      <w:r>
        <w:t>avait pas la force d</w:t>
      </w:r>
      <w:r w:rsidR="007369EF">
        <w:t>’</w:t>
      </w:r>
      <w:r>
        <w:t>emporter le mouton</w:t>
      </w:r>
      <w:r w:rsidR="007369EF">
        <w:t xml:space="preserve"> ; </w:t>
      </w:r>
      <w:r>
        <w:t>il se contenta de couper une hanche et une partie du flanc</w:t>
      </w:r>
      <w:r w:rsidR="007369EF">
        <w:t xml:space="preserve">. </w:t>
      </w:r>
      <w:r>
        <w:t>Il chargea ce tr</w:t>
      </w:r>
      <w:r>
        <w:t>o</w:t>
      </w:r>
      <w:r>
        <w:t>phée sur son épaule et revint sur ses pas en toute hâte</w:t>
      </w:r>
      <w:r w:rsidR="007369EF">
        <w:t xml:space="preserve"> : </w:t>
      </w:r>
      <w:r>
        <w:t>la nuit était proche</w:t>
      </w:r>
      <w:r w:rsidR="007369EF">
        <w:t xml:space="preserve">. </w:t>
      </w:r>
      <w:r>
        <w:t>Il se rendit bientôt compte de la difficulté du r</w:t>
      </w:r>
      <w:r>
        <w:t>e</w:t>
      </w:r>
      <w:r>
        <w:t>tour</w:t>
      </w:r>
      <w:r w:rsidR="007369EF">
        <w:t xml:space="preserve">. </w:t>
      </w:r>
      <w:r>
        <w:t>Dans son ardeur</w:t>
      </w:r>
      <w:r w:rsidR="007369EF">
        <w:t xml:space="preserve">, </w:t>
      </w:r>
      <w:r>
        <w:t>il s</w:t>
      </w:r>
      <w:r w:rsidR="007369EF">
        <w:t>’</w:t>
      </w:r>
      <w:r>
        <w:t>était beaucoup éloigné des ravins qu</w:t>
      </w:r>
      <w:r w:rsidR="007369EF">
        <w:t>’</w:t>
      </w:r>
      <w:r>
        <w:t>il connaissait</w:t>
      </w:r>
      <w:r w:rsidR="007369EF">
        <w:t xml:space="preserve">. </w:t>
      </w:r>
      <w:r>
        <w:t>La vallée où il se trouvait se divisait et se su</w:t>
      </w:r>
      <w:r>
        <w:t>b</w:t>
      </w:r>
      <w:r>
        <w:t>divisait en plusieurs gorges indistinctes</w:t>
      </w:r>
      <w:r w:rsidR="007369EF">
        <w:t xml:space="preserve">. </w:t>
      </w:r>
      <w:r>
        <w:t>Il s</w:t>
      </w:r>
      <w:r w:rsidR="007369EF">
        <w:t>’</w:t>
      </w:r>
      <w:r>
        <w:t>engagea dans l</w:t>
      </w:r>
      <w:r w:rsidR="007369EF">
        <w:t>’</w:t>
      </w:r>
      <w:r>
        <w:t>une d</w:t>
      </w:r>
      <w:r w:rsidR="007369EF">
        <w:t>’</w:t>
      </w:r>
      <w:r>
        <w:t>elles</w:t>
      </w:r>
      <w:r w:rsidR="007369EF">
        <w:t xml:space="preserve"> ; </w:t>
      </w:r>
      <w:r>
        <w:t>un kilomètre plus loin</w:t>
      </w:r>
      <w:r w:rsidR="007369EF">
        <w:t xml:space="preserve">, </w:t>
      </w:r>
      <w:r>
        <w:t>il découvrit un torrent qu</w:t>
      </w:r>
      <w:r w:rsidR="007369EF">
        <w:t>’</w:t>
      </w:r>
      <w:r>
        <w:t>il n</w:t>
      </w:r>
      <w:r w:rsidR="007369EF">
        <w:t>’</w:t>
      </w:r>
      <w:r>
        <w:t>avait jamais vu auparavant</w:t>
      </w:r>
      <w:r w:rsidR="007369EF">
        <w:t xml:space="preserve"> : </w:t>
      </w:r>
      <w:r>
        <w:t>il avait fait fausse route</w:t>
      </w:r>
      <w:r w:rsidR="007369EF">
        <w:t xml:space="preserve">. </w:t>
      </w:r>
      <w:r>
        <w:t>Il r</w:t>
      </w:r>
      <w:r>
        <w:t>e</w:t>
      </w:r>
      <w:r>
        <w:t>tourna en arrière</w:t>
      </w:r>
      <w:r w:rsidR="007369EF">
        <w:t xml:space="preserve"> ; </w:t>
      </w:r>
      <w:r>
        <w:t>il essaya une autre gorge</w:t>
      </w:r>
      <w:r w:rsidR="007369EF">
        <w:t xml:space="preserve"> ; </w:t>
      </w:r>
      <w:r>
        <w:t>même insuccès</w:t>
      </w:r>
      <w:r w:rsidR="007369EF">
        <w:t xml:space="preserve">. </w:t>
      </w:r>
      <w:r>
        <w:t>La nuit tomba tout d</w:t>
      </w:r>
      <w:r w:rsidR="007369EF">
        <w:t>’</w:t>
      </w:r>
      <w:r>
        <w:t>un coup</w:t>
      </w:r>
      <w:r w:rsidR="007369EF">
        <w:t xml:space="preserve">. </w:t>
      </w:r>
      <w:r>
        <w:t>Il faisait presque noir quand il r</w:t>
      </w:r>
      <w:r>
        <w:t>e</w:t>
      </w:r>
      <w:r>
        <w:t>trouva son chemin</w:t>
      </w:r>
      <w:r w:rsidR="007369EF">
        <w:t xml:space="preserve">. </w:t>
      </w:r>
      <w:r>
        <w:t>Même alors</w:t>
      </w:r>
      <w:r w:rsidR="007369EF">
        <w:t xml:space="preserve">, </w:t>
      </w:r>
      <w:r>
        <w:t>c</w:t>
      </w:r>
      <w:r w:rsidR="007369EF">
        <w:t>’</w:t>
      </w:r>
      <w:r>
        <w:t>était encore une affaire que de ne pas s</w:t>
      </w:r>
      <w:r w:rsidR="007369EF">
        <w:t>’</w:t>
      </w:r>
      <w:r>
        <w:t>en écarter</w:t>
      </w:r>
      <w:r w:rsidR="007369EF">
        <w:t xml:space="preserve"> : </w:t>
      </w:r>
      <w:r>
        <w:t>dans ce déf</w:t>
      </w:r>
      <w:r>
        <w:t>i</w:t>
      </w:r>
      <w:r>
        <w:t>lé encaissé</w:t>
      </w:r>
      <w:r w:rsidR="007369EF">
        <w:t xml:space="preserve">, </w:t>
      </w:r>
      <w:r>
        <w:t>l</w:t>
      </w:r>
      <w:r w:rsidR="007369EF">
        <w:t>’</w:t>
      </w:r>
      <w:r>
        <w:t>obscurité était profonde et la lune n</w:t>
      </w:r>
      <w:r w:rsidR="007369EF">
        <w:t>’</w:t>
      </w:r>
      <w:r>
        <w:t>avait pas fait son apparition</w:t>
      </w:r>
      <w:r w:rsidR="007369EF">
        <w:t xml:space="preserve">. </w:t>
      </w:r>
      <w:r>
        <w:t>Fourbu à la suite de ses efforts et pliant sous son fardeau</w:t>
      </w:r>
      <w:r w:rsidR="007369EF">
        <w:t xml:space="preserve">, </w:t>
      </w:r>
      <w:r>
        <w:t>il avançait en tr</w:t>
      </w:r>
      <w:r>
        <w:t>é</w:t>
      </w:r>
      <w:r>
        <w:t>buchant</w:t>
      </w:r>
      <w:r w:rsidR="007369EF">
        <w:t xml:space="preserve"> ! </w:t>
      </w:r>
      <w:r>
        <w:t>Pour s</w:t>
      </w:r>
      <w:r w:rsidR="007369EF">
        <w:t>’</w:t>
      </w:r>
      <w:r>
        <w:t>encourager</w:t>
      </w:r>
      <w:r w:rsidR="007369EF">
        <w:t xml:space="preserve">, </w:t>
      </w:r>
      <w:r>
        <w:t>il se disait que chaque pas le ra</w:t>
      </w:r>
      <w:r>
        <w:t>p</w:t>
      </w:r>
      <w:r>
        <w:t>prochait de Lucy</w:t>
      </w:r>
      <w:r w:rsidR="007369EF">
        <w:t xml:space="preserve">, </w:t>
      </w:r>
      <w:r>
        <w:t>et qu</w:t>
      </w:r>
      <w:r w:rsidR="007369EF">
        <w:t>’</w:t>
      </w:r>
      <w:r>
        <w:t>il apportait de quoi la nourrir jusqu</w:t>
      </w:r>
      <w:r w:rsidR="007369EF">
        <w:t>’</w:t>
      </w:r>
      <w:r>
        <w:t>à la fin du voyage</w:t>
      </w:r>
      <w:r w:rsidR="007369EF">
        <w:t>.</w:t>
      </w:r>
    </w:p>
    <w:p w14:paraId="5CC535BE" w14:textId="77777777" w:rsidR="007369EF" w:rsidRDefault="0071396A" w:rsidP="007369EF">
      <w:r>
        <w:t>Il était parvenu à l</w:t>
      </w:r>
      <w:r w:rsidR="007369EF">
        <w:t>’</w:t>
      </w:r>
      <w:r>
        <w:t>entrée du défilé où il les avait laissés</w:t>
      </w:r>
      <w:r w:rsidR="007369EF">
        <w:t xml:space="preserve">. </w:t>
      </w:r>
      <w:r>
        <w:t>Malgré l</w:t>
      </w:r>
      <w:r w:rsidR="007369EF">
        <w:t>’</w:t>
      </w:r>
      <w:r>
        <w:t>obscurité</w:t>
      </w:r>
      <w:r w:rsidR="007369EF">
        <w:t xml:space="preserve">, </w:t>
      </w:r>
      <w:r>
        <w:t>il reconnaissait les escarpements qui le bo</w:t>
      </w:r>
      <w:r>
        <w:t>r</w:t>
      </w:r>
      <w:r>
        <w:t>daient</w:t>
      </w:r>
      <w:r w:rsidR="007369EF">
        <w:t xml:space="preserve">. </w:t>
      </w:r>
      <w:r>
        <w:t>Ils devaient</w:t>
      </w:r>
      <w:r w:rsidR="007369EF">
        <w:t xml:space="preserve">, </w:t>
      </w:r>
      <w:r>
        <w:t>pensait-il</w:t>
      </w:r>
      <w:r w:rsidR="007369EF">
        <w:t xml:space="preserve">, </w:t>
      </w:r>
      <w:r>
        <w:t>l</w:t>
      </w:r>
      <w:r w:rsidR="007369EF">
        <w:t>’</w:t>
      </w:r>
      <w:r>
        <w:t>attendre anxieusement</w:t>
      </w:r>
      <w:r w:rsidR="007369EF">
        <w:t xml:space="preserve"> : </w:t>
      </w:r>
      <w:r>
        <w:t>son absence avait duré presque cinq heures</w:t>
      </w:r>
      <w:r w:rsidR="007369EF">
        <w:t xml:space="preserve">. </w:t>
      </w:r>
      <w:r>
        <w:t>Pour leur annoncer son retour</w:t>
      </w:r>
      <w:r w:rsidR="007369EF">
        <w:t xml:space="preserve">, </w:t>
      </w:r>
      <w:r>
        <w:t>il mit ses mains en porte-voix et fit répéter à l</w:t>
      </w:r>
      <w:r w:rsidR="007369EF">
        <w:t>’</w:t>
      </w:r>
      <w:r>
        <w:t>écho un sonore cri d</w:t>
      </w:r>
      <w:r w:rsidR="007369EF">
        <w:t>’</w:t>
      </w:r>
      <w:r>
        <w:t>appel</w:t>
      </w:r>
      <w:r w:rsidR="007369EF">
        <w:t xml:space="preserve">. </w:t>
      </w:r>
      <w:r>
        <w:t>Il fit une pause et prêta l</w:t>
      </w:r>
      <w:r w:rsidR="007369EF">
        <w:t>’</w:t>
      </w:r>
      <w:r>
        <w:t>oreille</w:t>
      </w:r>
      <w:r w:rsidR="007369EF">
        <w:t xml:space="preserve">. </w:t>
      </w:r>
      <w:r>
        <w:t>Pas de r</w:t>
      </w:r>
      <w:r>
        <w:t>é</w:t>
      </w:r>
      <w:r>
        <w:t>ponse</w:t>
      </w:r>
      <w:r w:rsidR="007369EF">
        <w:t xml:space="preserve">, </w:t>
      </w:r>
      <w:r>
        <w:t>rien que son propre cri qui</w:t>
      </w:r>
      <w:r w:rsidR="007369EF">
        <w:t xml:space="preserve">, </w:t>
      </w:r>
      <w:r>
        <w:t>maintes et maintes fois</w:t>
      </w:r>
      <w:r w:rsidR="007369EF">
        <w:t xml:space="preserve">, </w:t>
      </w:r>
      <w:r>
        <w:t>lui revint du fond des mornes ravins solitaires</w:t>
      </w:r>
      <w:r w:rsidR="007369EF">
        <w:t xml:space="preserve">. </w:t>
      </w:r>
      <w:r>
        <w:t>Il cria de nouveau</w:t>
      </w:r>
      <w:r w:rsidR="007369EF">
        <w:t xml:space="preserve">, </w:t>
      </w:r>
      <w:r>
        <w:t>encore plus fort</w:t>
      </w:r>
      <w:r w:rsidR="007369EF">
        <w:t xml:space="preserve">. </w:t>
      </w:r>
      <w:r>
        <w:t>Ses amis</w:t>
      </w:r>
      <w:r w:rsidR="007369EF">
        <w:t xml:space="preserve">, </w:t>
      </w:r>
      <w:r>
        <w:t>qu</w:t>
      </w:r>
      <w:r w:rsidR="007369EF">
        <w:t>’</w:t>
      </w:r>
      <w:r>
        <w:t xml:space="preserve">il avait quittés </w:t>
      </w:r>
      <w:r>
        <w:lastRenderedPageBreak/>
        <w:t>tout à l</w:t>
      </w:r>
      <w:r w:rsidR="007369EF">
        <w:t>’</w:t>
      </w:r>
      <w:r>
        <w:t>heure</w:t>
      </w:r>
      <w:r w:rsidR="007369EF">
        <w:t xml:space="preserve">, </w:t>
      </w:r>
      <w:r>
        <w:t>d</w:t>
      </w:r>
      <w:r>
        <w:t>e</w:t>
      </w:r>
      <w:r>
        <w:t>meurèrent silencieux</w:t>
      </w:r>
      <w:r w:rsidR="007369EF">
        <w:t xml:space="preserve">. </w:t>
      </w:r>
      <w:r>
        <w:t>Une crainte vague</w:t>
      </w:r>
      <w:r w:rsidR="007369EF">
        <w:t xml:space="preserve">, </w:t>
      </w:r>
      <w:r>
        <w:t>indéfinissable s</w:t>
      </w:r>
      <w:r w:rsidR="007369EF">
        <w:t>’</w:t>
      </w:r>
      <w:r>
        <w:t>empara de lui</w:t>
      </w:r>
      <w:r w:rsidR="007369EF">
        <w:t xml:space="preserve">. </w:t>
      </w:r>
      <w:r>
        <w:t>Il se prit à courir comme un fou</w:t>
      </w:r>
      <w:r w:rsidR="007369EF">
        <w:t xml:space="preserve">. </w:t>
      </w:r>
      <w:r>
        <w:t>Dans sa pan</w:t>
      </w:r>
      <w:r>
        <w:t>i</w:t>
      </w:r>
      <w:r>
        <w:t>que</w:t>
      </w:r>
      <w:r w:rsidR="007369EF">
        <w:t xml:space="preserve">, </w:t>
      </w:r>
      <w:r>
        <w:t>il laissa tomber la précieuse nourriture</w:t>
      </w:r>
      <w:r w:rsidR="007369EF">
        <w:t>.</w:t>
      </w:r>
    </w:p>
    <w:p w14:paraId="1562B650" w14:textId="77777777" w:rsidR="007369EF" w:rsidRDefault="0071396A" w:rsidP="007369EF">
      <w:r>
        <w:t>Après le dernier détour</w:t>
      </w:r>
      <w:r w:rsidR="007369EF">
        <w:t xml:space="preserve">, </w:t>
      </w:r>
      <w:r>
        <w:t>il aperçut l</w:t>
      </w:r>
      <w:r w:rsidR="007369EF">
        <w:t>’</w:t>
      </w:r>
      <w:r>
        <w:t>endroit où il avait a</w:t>
      </w:r>
      <w:r>
        <w:t>l</w:t>
      </w:r>
      <w:r>
        <w:t>lumé un feu</w:t>
      </w:r>
      <w:r w:rsidR="007369EF">
        <w:t xml:space="preserve">. </w:t>
      </w:r>
      <w:r>
        <w:t>Il couvait encore sous un tas de cendres</w:t>
      </w:r>
      <w:r w:rsidR="007369EF">
        <w:t xml:space="preserve"> ; </w:t>
      </w:r>
      <w:r>
        <w:t>de toute évidence</w:t>
      </w:r>
      <w:r w:rsidR="007369EF">
        <w:t xml:space="preserve">, </w:t>
      </w:r>
      <w:r>
        <w:t>on ne l</w:t>
      </w:r>
      <w:r w:rsidR="007369EF">
        <w:t>’</w:t>
      </w:r>
      <w:r>
        <w:t>avait pas entretenu depuis son départ</w:t>
      </w:r>
      <w:r w:rsidR="007369EF">
        <w:t xml:space="preserve">. </w:t>
      </w:r>
      <w:r>
        <w:t>Un s</w:t>
      </w:r>
      <w:r>
        <w:t>i</w:t>
      </w:r>
      <w:r>
        <w:t>lence effrayant régnait toujours partout à la ronde</w:t>
      </w:r>
      <w:r w:rsidR="007369EF">
        <w:t xml:space="preserve">. </w:t>
      </w:r>
      <w:r>
        <w:t>Craignant le pire</w:t>
      </w:r>
      <w:r w:rsidR="007369EF">
        <w:t xml:space="preserve">, </w:t>
      </w:r>
      <w:r>
        <w:t>il se précipita en avant</w:t>
      </w:r>
      <w:r w:rsidR="007369EF">
        <w:t xml:space="preserve">. </w:t>
      </w:r>
      <w:r>
        <w:t>Il n</w:t>
      </w:r>
      <w:r w:rsidR="007369EF">
        <w:t>’</w:t>
      </w:r>
      <w:r>
        <w:t>y avait</w:t>
      </w:r>
      <w:r w:rsidR="007369EF">
        <w:t xml:space="preserve">, </w:t>
      </w:r>
      <w:r>
        <w:t>près des braises</w:t>
      </w:r>
      <w:r w:rsidR="007369EF">
        <w:t xml:space="preserve">, </w:t>
      </w:r>
      <w:r>
        <w:t>aucun être vivant</w:t>
      </w:r>
      <w:r w:rsidR="007369EF">
        <w:t xml:space="preserve"> : </w:t>
      </w:r>
      <w:r>
        <w:t>le vieillard</w:t>
      </w:r>
      <w:r w:rsidR="007369EF">
        <w:t xml:space="preserve">, </w:t>
      </w:r>
      <w:r>
        <w:t>la jeune fille</w:t>
      </w:r>
      <w:r w:rsidR="007369EF">
        <w:t xml:space="preserve">, </w:t>
      </w:r>
      <w:r>
        <w:t>les bêtes</w:t>
      </w:r>
      <w:r w:rsidR="007369EF">
        <w:t xml:space="preserve">, </w:t>
      </w:r>
      <w:r>
        <w:t>tout avait disp</w:t>
      </w:r>
      <w:r>
        <w:t>a</w:t>
      </w:r>
      <w:r>
        <w:t>ru</w:t>
      </w:r>
      <w:r w:rsidR="007369EF">
        <w:t xml:space="preserve">. </w:t>
      </w:r>
      <w:r>
        <w:t>Hope devina tout de suite que</w:t>
      </w:r>
      <w:r w:rsidR="007369EF">
        <w:t xml:space="preserve">, </w:t>
      </w:r>
      <w:r>
        <w:t>pendant son absence</w:t>
      </w:r>
      <w:r w:rsidR="007369EF">
        <w:t xml:space="preserve">, </w:t>
      </w:r>
      <w:r>
        <w:t>une catastrophe était intervenue</w:t>
      </w:r>
      <w:r w:rsidR="007369EF">
        <w:t xml:space="preserve">, </w:t>
      </w:r>
      <w:r>
        <w:t>une catastrophe qui s</w:t>
      </w:r>
      <w:r w:rsidR="007369EF">
        <w:t>’</w:t>
      </w:r>
      <w:r>
        <w:t>était abattue sans laisser aucune trace</w:t>
      </w:r>
      <w:r w:rsidR="007369EF">
        <w:t>.</w:t>
      </w:r>
    </w:p>
    <w:p w14:paraId="662C00C9" w14:textId="77777777" w:rsidR="004F57B5" w:rsidRDefault="004F57B5" w:rsidP="004F57B5">
      <w:pPr>
        <w:ind w:firstLine="0"/>
        <w:jc w:val="center"/>
      </w:pPr>
      <w:r>
        <w:fldChar w:fldCharType="begin"/>
      </w:r>
      <w:r>
        <w:instrText xml:space="preserve">INCLUDEPICTURE "../Une%20étude%20en%20rouge2-5_fichiers/stud-21.gif" \* MERGEFORMATINET </w:instrText>
      </w:r>
      <w:r>
        <w:fldChar w:fldCharType="separate"/>
      </w:r>
      <w:r>
        <w:pict w14:anchorId="6E8E5A52">
          <v:shape id="_x0000_i1083" type="#_x0000_t75" alt="Richard Gutschmidt, 1902" style="width:217.25pt;height:251.05pt">
            <v:imagedata r:id="rId50" r:href="rId51"/>
          </v:shape>
        </w:pict>
      </w:r>
      <w:r>
        <w:fldChar w:fldCharType="end"/>
      </w:r>
    </w:p>
    <w:p w14:paraId="14B057EF" w14:textId="77777777" w:rsidR="007369EF" w:rsidRDefault="0071396A" w:rsidP="007369EF">
      <w:r>
        <w:t>Étourdi par ce coup du sort</w:t>
      </w:r>
      <w:r w:rsidR="007369EF">
        <w:t xml:space="preserve">, </w:t>
      </w:r>
      <w:r>
        <w:t>il eut le vertige</w:t>
      </w:r>
      <w:r w:rsidR="007369EF">
        <w:t xml:space="preserve"> ; </w:t>
      </w:r>
      <w:r>
        <w:t>il dut s</w:t>
      </w:r>
      <w:r w:rsidR="007369EF">
        <w:t>’</w:t>
      </w:r>
      <w:r>
        <w:t>appuyer sur son fusil pour ne pas tomber</w:t>
      </w:r>
      <w:r w:rsidR="007369EF">
        <w:t xml:space="preserve">. </w:t>
      </w:r>
      <w:r>
        <w:t>Mais c</w:t>
      </w:r>
      <w:r w:rsidR="007369EF">
        <w:t>’</w:t>
      </w:r>
      <w:r>
        <w:t>était par d</w:t>
      </w:r>
      <w:r>
        <w:t>é</w:t>
      </w:r>
      <w:r>
        <w:t>finition un homme d</w:t>
      </w:r>
      <w:r w:rsidR="007369EF">
        <w:t>’</w:t>
      </w:r>
      <w:r>
        <w:t>action</w:t>
      </w:r>
      <w:r w:rsidR="007369EF">
        <w:t xml:space="preserve"> : </w:t>
      </w:r>
      <w:r>
        <w:t>il surmonta vite ce moment de d</w:t>
      </w:r>
      <w:r>
        <w:t>é</w:t>
      </w:r>
      <w:r>
        <w:t>faillance</w:t>
      </w:r>
      <w:r w:rsidR="007369EF">
        <w:t xml:space="preserve">. </w:t>
      </w:r>
      <w:r>
        <w:t>Il saisit un morceau de bois à demi consumé</w:t>
      </w:r>
      <w:r w:rsidR="007369EF">
        <w:t xml:space="preserve">, </w:t>
      </w:r>
      <w:r>
        <w:t>il souffla dessus et s</w:t>
      </w:r>
      <w:r w:rsidR="007369EF">
        <w:t>’</w:t>
      </w:r>
      <w:r>
        <w:t>en servit ensuite comme d</w:t>
      </w:r>
      <w:r w:rsidR="007369EF">
        <w:t>’</w:t>
      </w:r>
      <w:r>
        <w:t>une torche pour examiner le petit camp</w:t>
      </w:r>
      <w:r w:rsidR="007369EF">
        <w:t xml:space="preserve">. </w:t>
      </w:r>
      <w:r>
        <w:t>Alors il vit sur le sol les traces de nombreux ch</w:t>
      </w:r>
      <w:r>
        <w:t>e</w:t>
      </w:r>
      <w:r>
        <w:t>vaux</w:t>
      </w:r>
      <w:r w:rsidR="007369EF">
        <w:t xml:space="preserve">. </w:t>
      </w:r>
      <w:r>
        <w:t>Une troupe de cavaliers avait surpris les fugitifs et</w:t>
      </w:r>
      <w:r w:rsidR="007369EF">
        <w:t xml:space="preserve">, </w:t>
      </w:r>
      <w:r>
        <w:t>d</w:t>
      </w:r>
      <w:r w:rsidR="007369EF">
        <w:t>’</w:t>
      </w:r>
      <w:r>
        <w:t>après la direction des empreintes</w:t>
      </w:r>
      <w:r w:rsidR="007369EF">
        <w:t xml:space="preserve">, </w:t>
      </w:r>
      <w:r>
        <w:t xml:space="preserve">elle avait ensuite </w:t>
      </w:r>
      <w:r>
        <w:lastRenderedPageBreak/>
        <w:t>regagné Salt Lake City</w:t>
      </w:r>
      <w:r w:rsidR="007369EF">
        <w:t xml:space="preserve">. </w:t>
      </w:r>
      <w:r>
        <w:t>Avaient-ils emmené le père et la fille</w:t>
      </w:r>
      <w:r w:rsidR="007369EF">
        <w:t xml:space="preserve"> ? </w:t>
      </w:r>
      <w:r>
        <w:t>Jefferson Hope en était presque persuadé lorsque ses regards tombèrent sur un objet qui le fit sursauter</w:t>
      </w:r>
      <w:r w:rsidR="007369EF">
        <w:t xml:space="preserve"> : </w:t>
      </w:r>
      <w:r>
        <w:t>un tas de terre rougeâtre</w:t>
      </w:r>
      <w:r w:rsidR="007369EF">
        <w:t xml:space="preserve">, </w:t>
      </w:r>
      <w:r>
        <w:t>peu élevé</w:t>
      </w:r>
      <w:r w:rsidR="007369EF">
        <w:t xml:space="preserve">, </w:t>
      </w:r>
      <w:r>
        <w:t>à quelques pas du camp</w:t>
      </w:r>
      <w:r w:rsidR="007369EF">
        <w:t xml:space="preserve">. </w:t>
      </w:r>
      <w:r>
        <w:t>Ce ne pouvait être qu</w:t>
      </w:r>
      <w:r w:rsidR="007369EF">
        <w:t>’</w:t>
      </w:r>
      <w:r>
        <w:t>une tombe nouve</w:t>
      </w:r>
      <w:r>
        <w:t>l</w:t>
      </w:r>
      <w:r>
        <w:t>lement creusée</w:t>
      </w:r>
      <w:r w:rsidR="007369EF">
        <w:t xml:space="preserve">. </w:t>
      </w:r>
      <w:r>
        <w:t>On y avait planté un bâton et on y avait fixé un morceau de papier</w:t>
      </w:r>
      <w:r w:rsidR="007369EF">
        <w:t xml:space="preserve">. </w:t>
      </w:r>
      <w:r>
        <w:t>L</w:t>
      </w:r>
      <w:r w:rsidR="007369EF">
        <w:t>’</w:t>
      </w:r>
      <w:r>
        <w:t>inscription était brève</w:t>
      </w:r>
      <w:r w:rsidR="007369EF">
        <w:t xml:space="preserve">, </w:t>
      </w:r>
      <w:r>
        <w:t>mais précise</w:t>
      </w:r>
      <w:r w:rsidR="007369EF">
        <w:t> :</w:t>
      </w:r>
    </w:p>
    <w:p w14:paraId="3890F677" w14:textId="06F8DFDA" w:rsidR="0071396A" w:rsidRPr="007369EF" w:rsidRDefault="0071396A" w:rsidP="004F57B5">
      <w:pPr>
        <w:pStyle w:val="Centr"/>
        <w:spacing w:before="0" w:after="0"/>
      </w:pPr>
      <w:r w:rsidRPr="007369EF">
        <w:t>JOHN FERRIER</w:t>
      </w:r>
    </w:p>
    <w:p w14:paraId="07FF7323" w14:textId="77777777" w:rsidR="007369EF" w:rsidRDefault="0071396A" w:rsidP="004F57B5">
      <w:pPr>
        <w:pStyle w:val="Centr"/>
        <w:spacing w:before="0" w:after="0"/>
      </w:pPr>
      <w:r w:rsidRPr="007369EF">
        <w:t>Ancien habitant de Salt Lake City</w:t>
      </w:r>
      <w:r w:rsidR="007369EF">
        <w:t>.</w:t>
      </w:r>
    </w:p>
    <w:p w14:paraId="1949E8C9" w14:textId="4F63C647" w:rsidR="007369EF" w:rsidRDefault="0071396A" w:rsidP="004F57B5">
      <w:pPr>
        <w:pStyle w:val="Centr"/>
        <w:spacing w:before="0" w:after="0"/>
      </w:pPr>
      <w:r w:rsidRPr="007369EF">
        <w:t xml:space="preserve">Mort le </w:t>
      </w:r>
      <w:r w:rsidR="007369EF" w:rsidRPr="007369EF">
        <w:t>4</w:t>
      </w:r>
      <w:r w:rsidR="007369EF">
        <w:t> </w:t>
      </w:r>
      <w:r w:rsidR="007369EF" w:rsidRPr="007369EF">
        <w:t>août</w:t>
      </w:r>
      <w:r w:rsidRPr="007369EF">
        <w:t xml:space="preserve"> 1860</w:t>
      </w:r>
    </w:p>
    <w:p w14:paraId="4972E226" w14:textId="77777777" w:rsidR="007369EF" w:rsidRDefault="0071396A" w:rsidP="007369EF">
      <w:r>
        <w:t>Le robuste vieil homme</w:t>
      </w:r>
      <w:r w:rsidR="007369EF">
        <w:t xml:space="preserve">, </w:t>
      </w:r>
      <w:r>
        <w:t>qu</w:t>
      </w:r>
      <w:r w:rsidR="007369EF">
        <w:t>’</w:t>
      </w:r>
      <w:r>
        <w:t>il avait quitté quelques heures auparavant</w:t>
      </w:r>
      <w:r w:rsidR="007369EF">
        <w:t xml:space="preserve">, </w:t>
      </w:r>
      <w:r>
        <w:t>était donc bien mort</w:t>
      </w:r>
      <w:r w:rsidR="007369EF">
        <w:t xml:space="preserve"> ! </w:t>
      </w:r>
      <w:r>
        <w:t>Et c</w:t>
      </w:r>
      <w:r w:rsidR="007369EF">
        <w:t>’</w:t>
      </w:r>
      <w:r>
        <w:t>était là toute son épit</w:t>
      </w:r>
      <w:r>
        <w:t>a</w:t>
      </w:r>
      <w:r>
        <w:t>phe</w:t>
      </w:r>
      <w:r w:rsidR="007369EF">
        <w:t xml:space="preserve">… </w:t>
      </w:r>
      <w:r>
        <w:t>Fébrilement</w:t>
      </w:r>
      <w:r w:rsidR="007369EF">
        <w:t xml:space="preserve">, </w:t>
      </w:r>
      <w:r>
        <w:t>il chercha une autre tombe</w:t>
      </w:r>
      <w:r w:rsidR="007369EF">
        <w:t xml:space="preserve"> ; </w:t>
      </w:r>
      <w:r>
        <w:t>mais il ne tro</w:t>
      </w:r>
      <w:r>
        <w:t>u</w:t>
      </w:r>
      <w:r>
        <w:t>va rien</w:t>
      </w:r>
      <w:r w:rsidR="007369EF">
        <w:t xml:space="preserve">. </w:t>
      </w:r>
      <w:r>
        <w:t>Lucy était donc condamnée à faire partie du harem d</w:t>
      </w:r>
      <w:r w:rsidR="007369EF">
        <w:t>’</w:t>
      </w:r>
      <w:r>
        <w:t>un fils d</w:t>
      </w:r>
      <w:r w:rsidR="007369EF">
        <w:t>’</w:t>
      </w:r>
      <w:r>
        <w:t>ancien</w:t>
      </w:r>
      <w:r w:rsidR="007369EF">
        <w:t xml:space="preserve"> ! </w:t>
      </w:r>
      <w:r>
        <w:t>Quand le jeune homme eut compris qu</w:t>
      </w:r>
      <w:r w:rsidR="007369EF">
        <w:t>’</w:t>
      </w:r>
      <w:r>
        <w:t>il ne po</w:t>
      </w:r>
      <w:r>
        <w:t>u</w:t>
      </w:r>
      <w:r>
        <w:t>vait plus rien empêcher</w:t>
      </w:r>
      <w:r w:rsidR="007369EF">
        <w:t xml:space="preserve">, </w:t>
      </w:r>
      <w:r>
        <w:t>il regretta de n</w:t>
      </w:r>
      <w:r w:rsidR="007369EF">
        <w:t>’</w:t>
      </w:r>
      <w:r>
        <w:t>avoir pas été tué comme le vieux fermier</w:t>
      </w:r>
      <w:r w:rsidR="007369EF">
        <w:t>.</w:t>
      </w:r>
    </w:p>
    <w:p w14:paraId="4E3D9DD5" w14:textId="77777777" w:rsidR="007369EF" w:rsidRDefault="0071396A" w:rsidP="007369EF">
      <w:r>
        <w:t>Désespéré</w:t>
      </w:r>
      <w:r w:rsidR="007369EF">
        <w:t xml:space="preserve">, </w:t>
      </w:r>
      <w:r>
        <w:t>il tomba dans une sorte de léthargie</w:t>
      </w:r>
      <w:r w:rsidR="007369EF">
        <w:t xml:space="preserve"> ; </w:t>
      </w:r>
      <w:r>
        <w:t>mais</w:t>
      </w:r>
      <w:r w:rsidR="007369EF">
        <w:t xml:space="preserve">, </w:t>
      </w:r>
      <w:r>
        <w:t>de nouveau</w:t>
      </w:r>
      <w:r w:rsidR="007369EF">
        <w:t xml:space="preserve">, </w:t>
      </w:r>
      <w:r>
        <w:t>son esprit actif l</w:t>
      </w:r>
      <w:r w:rsidR="007369EF">
        <w:t>’</w:t>
      </w:r>
      <w:r>
        <w:t>en tira</w:t>
      </w:r>
      <w:r w:rsidR="007369EF">
        <w:t xml:space="preserve">. </w:t>
      </w:r>
      <w:r>
        <w:t>S</w:t>
      </w:r>
      <w:r w:rsidR="007369EF">
        <w:t>’</w:t>
      </w:r>
      <w:r>
        <w:t>il était impuissant à secourir Lucy</w:t>
      </w:r>
      <w:r w:rsidR="007369EF">
        <w:t xml:space="preserve">, </w:t>
      </w:r>
      <w:r>
        <w:t>du moins pourrait-il la venger</w:t>
      </w:r>
      <w:r w:rsidR="007369EF">
        <w:t xml:space="preserve"> : </w:t>
      </w:r>
      <w:r>
        <w:t>il y consacrerait sa vie</w:t>
      </w:r>
      <w:r w:rsidR="007369EF">
        <w:t xml:space="preserve"> ! </w:t>
      </w:r>
      <w:r>
        <w:t>Jefferson Hope était vindicatif autant que patient et persév</w:t>
      </w:r>
      <w:r>
        <w:t>é</w:t>
      </w:r>
      <w:r>
        <w:t>rant</w:t>
      </w:r>
      <w:r w:rsidR="007369EF">
        <w:t xml:space="preserve">, </w:t>
      </w:r>
      <w:r>
        <w:t>c</w:t>
      </w:r>
      <w:r w:rsidR="007369EF">
        <w:t>’</w:t>
      </w:r>
      <w:r>
        <w:t>est-à-dire terriblement vindicatif</w:t>
      </w:r>
      <w:r w:rsidR="007369EF">
        <w:t xml:space="preserve"> ! </w:t>
      </w:r>
      <w:r>
        <w:t>Peut-être tenait-il ces qual</w:t>
      </w:r>
      <w:r>
        <w:t>i</w:t>
      </w:r>
      <w:r>
        <w:t>tés et ce défaut des Indiens avec lesquels il avait vécu</w:t>
      </w:r>
      <w:r w:rsidR="007369EF">
        <w:t xml:space="preserve">… </w:t>
      </w:r>
      <w:r>
        <w:t>Il regarda le tas de cendres et il comprit que seule une vengeance complète</w:t>
      </w:r>
      <w:r w:rsidR="007369EF">
        <w:t xml:space="preserve">, </w:t>
      </w:r>
      <w:r>
        <w:t>parfaite</w:t>
      </w:r>
      <w:r w:rsidR="007369EF">
        <w:t xml:space="preserve">, </w:t>
      </w:r>
      <w:r>
        <w:t>adoucirait son chagrin</w:t>
      </w:r>
      <w:r w:rsidR="007369EF">
        <w:t>. « </w:t>
      </w:r>
      <w:r>
        <w:t>Désormais</w:t>
      </w:r>
      <w:r w:rsidR="007369EF">
        <w:t xml:space="preserve">, </w:t>
      </w:r>
      <w:r>
        <w:t>se jura-t-il</w:t>
      </w:r>
      <w:r w:rsidR="007369EF">
        <w:t xml:space="preserve">, </w:t>
      </w:r>
      <w:r>
        <w:t>toute ma force de volonté</w:t>
      </w:r>
      <w:r w:rsidR="007369EF">
        <w:t xml:space="preserve">, </w:t>
      </w:r>
      <w:r>
        <w:t>toute mon énergie y seront consacrées</w:t>
      </w:r>
      <w:r w:rsidR="007369EF">
        <w:t> ! »</w:t>
      </w:r>
      <w:r>
        <w:t xml:space="preserve"> Blême</w:t>
      </w:r>
      <w:r w:rsidR="007369EF">
        <w:t xml:space="preserve">, </w:t>
      </w:r>
      <w:r>
        <w:t>menaçant</w:t>
      </w:r>
      <w:r w:rsidR="007369EF">
        <w:t xml:space="preserve">, </w:t>
      </w:r>
      <w:r>
        <w:t xml:space="preserve">il revint sur </w:t>
      </w:r>
      <w:proofErr w:type="spellStart"/>
      <w:r>
        <w:t>se</w:t>
      </w:r>
      <w:proofErr w:type="spellEnd"/>
      <w:r>
        <w:t xml:space="preserve"> pas jusqu</w:t>
      </w:r>
      <w:r w:rsidR="007369EF">
        <w:t>’</w:t>
      </w:r>
      <w:r>
        <w:t>à l</w:t>
      </w:r>
      <w:r w:rsidR="007369EF">
        <w:t>’</w:t>
      </w:r>
      <w:r>
        <w:t>endroit où il avait laissé tomber la viande</w:t>
      </w:r>
      <w:r w:rsidR="007369EF">
        <w:t xml:space="preserve"> ; </w:t>
      </w:r>
      <w:r>
        <w:t>il en fit cuire assez pour s</w:t>
      </w:r>
      <w:r w:rsidR="007369EF">
        <w:t>’</w:t>
      </w:r>
      <w:r>
        <w:t>alimenter quelques jours</w:t>
      </w:r>
      <w:r w:rsidR="007369EF">
        <w:t xml:space="preserve"> : </w:t>
      </w:r>
      <w:r>
        <w:t>puis</w:t>
      </w:r>
      <w:r w:rsidR="007369EF">
        <w:t xml:space="preserve">, </w:t>
      </w:r>
      <w:r>
        <w:t>tout fatigué qu</w:t>
      </w:r>
      <w:r w:rsidR="007369EF">
        <w:t>’</w:t>
      </w:r>
      <w:r>
        <w:t>il était</w:t>
      </w:r>
      <w:r w:rsidR="007369EF">
        <w:t xml:space="preserve">, </w:t>
      </w:r>
      <w:r>
        <w:t>il se lança sur la piste des Anges vengeurs</w:t>
      </w:r>
      <w:r w:rsidR="007369EF">
        <w:t>.</w:t>
      </w:r>
    </w:p>
    <w:p w14:paraId="304CF015" w14:textId="77777777" w:rsidR="007369EF" w:rsidRDefault="0071396A" w:rsidP="007369EF">
      <w:r>
        <w:lastRenderedPageBreak/>
        <w:t>Pendant cinq jours</w:t>
      </w:r>
      <w:r w:rsidR="007369EF">
        <w:t xml:space="preserve">, </w:t>
      </w:r>
      <w:r>
        <w:t>épuisé</w:t>
      </w:r>
      <w:r w:rsidR="007369EF">
        <w:t xml:space="preserve">, </w:t>
      </w:r>
      <w:r>
        <w:t>les pieds blessés</w:t>
      </w:r>
      <w:r w:rsidR="007369EF">
        <w:t xml:space="preserve">, </w:t>
      </w:r>
      <w:r>
        <w:t>il se traîna par les défilés qu</w:t>
      </w:r>
      <w:r w:rsidR="007369EF">
        <w:t>’</w:t>
      </w:r>
      <w:r>
        <w:t>il avait déjà traversés à cheval</w:t>
      </w:r>
      <w:r w:rsidR="007369EF">
        <w:t xml:space="preserve">. </w:t>
      </w:r>
      <w:r>
        <w:t>La nuit</w:t>
      </w:r>
      <w:r w:rsidR="007369EF">
        <w:t xml:space="preserve">, </w:t>
      </w:r>
      <w:r>
        <w:t>il se jetait parmi les pierres pour quelques heures de sommeil</w:t>
      </w:r>
      <w:r w:rsidR="007369EF">
        <w:t xml:space="preserve"> ; </w:t>
      </w:r>
      <w:r>
        <w:t>mais avant l</w:t>
      </w:r>
      <w:r w:rsidR="007369EF">
        <w:t>’</w:t>
      </w:r>
      <w:r>
        <w:t>aube il avait repris sa marche</w:t>
      </w:r>
      <w:r w:rsidR="007369EF">
        <w:t xml:space="preserve">. </w:t>
      </w:r>
      <w:r>
        <w:t>Le sixième jour</w:t>
      </w:r>
      <w:r w:rsidR="007369EF">
        <w:t xml:space="preserve">, </w:t>
      </w:r>
      <w:r>
        <w:t>il atteignit le c</w:t>
      </w:r>
      <w:r>
        <w:t>a</w:t>
      </w:r>
      <w:r>
        <w:t>ñon de l</w:t>
      </w:r>
      <w:r w:rsidR="007369EF">
        <w:t>’</w:t>
      </w:r>
      <w:r>
        <w:t>Aigle</w:t>
      </w:r>
      <w:r w:rsidR="007369EF">
        <w:t xml:space="preserve">. </w:t>
      </w:r>
      <w:r>
        <w:t>De là-haut</w:t>
      </w:r>
      <w:r w:rsidR="007369EF">
        <w:t xml:space="preserve">, </w:t>
      </w:r>
      <w:r>
        <w:t>il contempla le repaire des Saints</w:t>
      </w:r>
      <w:r w:rsidR="007369EF">
        <w:t xml:space="preserve">. </w:t>
      </w:r>
      <w:r>
        <w:t>Il s</w:t>
      </w:r>
      <w:r w:rsidR="007369EF">
        <w:t>’</w:t>
      </w:r>
      <w:r>
        <w:t>appuya sur son fusil et menaça du poing la ville silencieuse</w:t>
      </w:r>
      <w:r w:rsidR="007369EF">
        <w:t xml:space="preserve">. </w:t>
      </w:r>
      <w:r>
        <w:t>Des rues pavoisées et quelques autres signes de festivités attir</w:t>
      </w:r>
      <w:r>
        <w:t>è</w:t>
      </w:r>
      <w:r>
        <w:t>rent son attention</w:t>
      </w:r>
      <w:r w:rsidR="007369EF">
        <w:t xml:space="preserve">. </w:t>
      </w:r>
      <w:r>
        <w:t>Il était en train de se demander ce que cela sign</w:t>
      </w:r>
      <w:r>
        <w:t>i</w:t>
      </w:r>
      <w:r>
        <w:t>fiait quand le bruit des sabots d</w:t>
      </w:r>
      <w:r w:rsidR="007369EF">
        <w:t>’</w:t>
      </w:r>
      <w:r>
        <w:t>un cheval se fit entendre</w:t>
      </w:r>
      <w:r w:rsidR="007369EF">
        <w:t xml:space="preserve">. </w:t>
      </w:r>
      <w:r>
        <w:t>Un c</w:t>
      </w:r>
      <w:r>
        <w:t>a</w:t>
      </w:r>
      <w:r>
        <w:t>valier se dirigeait de son côté</w:t>
      </w:r>
      <w:r w:rsidR="007369EF">
        <w:t xml:space="preserve">. </w:t>
      </w:r>
      <w:r>
        <w:t>Hope le reconnut</w:t>
      </w:r>
      <w:r w:rsidR="007369EF">
        <w:t xml:space="preserve">. </w:t>
      </w:r>
      <w:r>
        <w:t>C</w:t>
      </w:r>
      <w:r w:rsidR="007369EF">
        <w:t>’</w:t>
      </w:r>
      <w:r>
        <w:t>était un Mo</w:t>
      </w:r>
      <w:r>
        <w:t>r</w:t>
      </w:r>
      <w:r>
        <w:t>mon nommé Cowper</w:t>
      </w:r>
      <w:r w:rsidR="007369EF">
        <w:t xml:space="preserve">, </w:t>
      </w:r>
      <w:r>
        <w:t>à qui il avait rendu quelques services</w:t>
      </w:r>
      <w:r w:rsidR="007369EF">
        <w:t xml:space="preserve">. </w:t>
      </w:r>
      <w:r>
        <w:t>Peut-être savait-il ce qu</w:t>
      </w:r>
      <w:r w:rsidR="007369EF">
        <w:t>’</w:t>
      </w:r>
      <w:r>
        <w:t>il était advenu de Lucy</w:t>
      </w:r>
      <w:r w:rsidR="007369EF">
        <w:t xml:space="preserve"> ? </w:t>
      </w:r>
      <w:r>
        <w:t>Hope l</w:t>
      </w:r>
      <w:r w:rsidR="007369EF">
        <w:t>’</w:t>
      </w:r>
      <w:r>
        <w:t>arrêta</w:t>
      </w:r>
      <w:r w:rsidR="007369EF">
        <w:t>.</w:t>
      </w:r>
    </w:p>
    <w:p w14:paraId="6319BFC1" w14:textId="2CDCDE67" w:rsidR="007369EF" w:rsidRDefault="007369EF" w:rsidP="007369EF">
      <w:r>
        <w:t>« </w:t>
      </w:r>
      <w:r w:rsidR="0071396A">
        <w:t>Je suis Jefferson Hope</w:t>
      </w:r>
      <w:r>
        <w:t xml:space="preserve">, </w:t>
      </w:r>
      <w:r w:rsidR="0071396A">
        <w:t>dit-il</w:t>
      </w:r>
      <w:r>
        <w:t xml:space="preserve">. </w:t>
      </w:r>
      <w:r w:rsidR="0071396A">
        <w:t>Vous vous souvenez de moi</w:t>
      </w:r>
      <w:r>
        <w:t> ? »</w:t>
      </w:r>
    </w:p>
    <w:p w14:paraId="1824AE7F" w14:textId="77777777" w:rsidR="007369EF" w:rsidRDefault="0071396A" w:rsidP="007369EF">
      <w:r>
        <w:t>Le Mormon le regarda avec stupéfaction</w:t>
      </w:r>
      <w:r w:rsidR="007369EF">
        <w:t xml:space="preserve"> : </w:t>
      </w:r>
      <w:r>
        <w:t>comment retro</w:t>
      </w:r>
      <w:r>
        <w:t>u</w:t>
      </w:r>
      <w:r>
        <w:t>ver dans ce vagabond au visage livide</w:t>
      </w:r>
      <w:r w:rsidR="007369EF">
        <w:t xml:space="preserve">, </w:t>
      </w:r>
      <w:r>
        <w:t>à l</w:t>
      </w:r>
      <w:r w:rsidR="007369EF">
        <w:t>’</w:t>
      </w:r>
      <w:r>
        <w:t>œil hagard</w:t>
      </w:r>
      <w:r w:rsidR="007369EF">
        <w:t xml:space="preserve">, </w:t>
      </w:r>
      <w:r>
        <w:t>le jeune et pimpant cavalier de naguère</w:t>
      </w:r>
      <w:r w:rsidR="007369EF">
        <w:t xml:space="preserve"> ? </w:t>
      </w:r>
      <w:proofErr w:type="spellStart"/>
      <w:r>
        <w:t>A</w:t>
      </w:r>
      <w:proofErr w:type="spellEnd"/>
      <w:r>
        <w:t xml:space="preserve"> la fin</w:t>
      </w:r>
      <w:r w:rsidR="007369EF">
        <w:t xml:space="preserve">, </w:t>
      </w:r>
      <w:r>
        <w:t>toutefois</w:t>
      </w:r>
      <w:r w:rsidR="007369EF">
        <w:t xml:space="preserve">, </w:t>
      </w:r>
      <w:r>
        <w:t>Cowper le r</w:t>
      </w:r>
      <w:r>
        <w:t>e</w:t>
      </w:r>
      <w:r>
        <w:t>connut</w:t>
      </w:r>
      <w:r w:rsidR="007369EF">
        <w:t xml:space="preserve">. </w:t>
      </w:r>
      <w:r>
        <w:t>Sa surprise se mua en consternation</w:t>
      </w:r>
      <w:r w:rsidR="007369EF">
        <w:t>.</w:t>
      </w:r>
    </w:p>
    <w:p w14:paraId="059072A5" w14:textId="77777777" w:rsidR="007369EF" w:rsidRDefault="007369EF" w:rsidP="007369EF">
      <w:r>
        <w:t>« </w:t>
      </w:r>
      <w:r w:rsidR="0071396A">
        <w:t>Vous êtes fou de venir ici</w:t>
      </w:r>
      <w:r>
        <w:t xml:space="preserve"> ! </w:t>
      </w:r>
      <w:r w:rsidR="0071396A">
        <w:t>cria-t-il</w:t>
      </w:r>
      <w:r>
        <w:t xml:space="preserve">. </w:t>
      </w:r>
      <w:r w:rsidR="0071396A">
        <w:t>Et si l</w:t>
      </w:r>
      <w:r>
        <w:t>’</w:t>
      </w:r>
      <w:r w:rsidR="0071396A">
        <w:t>on me voit avec vous</w:t>
      </w:r>
      <w:r>
        <w:t xml:space="preserve">, </w:t>
      </w:r>
      <w:r w:rsidR="0071396A">
        <w:t>je suis un homme mort</w:t>
      </w:r>
      <w:r>
        <w:t xml:space="preserve">. </w:t>
      </w:r>
      <w:r w:rsidR="0071396A">
        <w:t>Un mandat d</w:t>
      </w:r>
      <w:r>
        <w:t>’</w:t>
      </w:r>
      <w:r w:rsidR="0071396A">
        <w:t>amener a été lancé contre vous</w:t>
      </w:r>
      <w:r>
        <w:t xml:space="preserve">. </w:t>
      </w:r>
      <w:r w:rsidR="0071396A">
        <w:t>Les Quatre Saints vous accusent d</w:t>
      </w:r>
      <w:r>
        <w:t>’</w:t>
      </w:r>
      <w:r w:rsidR="0071396A">
        <w:t>avoir aidé les Fe</w:t>
      </w:r>
      <w:r w:rsidR="0071396A">
        <w:t>r</w:t>
      </w:r>
      <w:r w:rsidR="0071396A">
        <w:t>rier à prendre la fuite</w:t>
      </w:r>
      <w:r>
        <w:t>.</w:t>
      </w:r>
    </w:p>
    <w:p w14:paraId="14EA4765" w14:textId="77777777" w:rsidR="007369EF" w:rsidRDefault="007369EF" w:rsidP="007369EF">
      <w:r>
        <w:t>— </w:t>
      </w:r>
      <w:r w:rsidR="0071396A">
        <w:t>Je me fiche d</w:t>
      </w:r>
      <w:r>
        <w:t>’</w:t>
      </w:r>
      <w:r w:rsidR="0071396A">
        <w:t>eux et de leur mandat</w:t>
      </w:r>
      <w:r>
        <w:t xml:space="preserve"> ! </w:t>
      </w:r>
      <w:r w:rsidR="0071396A">
        <w:t>répondit Hope avec vivacité</w:t>
      </w:r>
      <w:r>
        <w:t xml:space="preserve">. </w:t>
      </w:r>
      <w:r w:rsidR="0071396A">
        <w:t>Vous devez savoir ce qui se passe</w:t>
      </w:r>
      <w:r>
        <w:t xml:space="preserve">, </w:t>
      </w:r>
      <w:r w:rsidR="0071396A">
        <w:t>Cowper</w:t>
      </w:r>
      <w:r>
        <w:t xml:space="preserve">. </w:t>
      </w:r>
      <w:r w:rsidR="0071396A">
        <w:t>Au nom de ce que vous avez de plus cher au monde</w:t>
      </w:r>
      <w:r>
        <w:t xml:space="preserve">, </w:t>
      </w:r>
      <w:r w:rsidR="0071396A">
        <w:t>je vous conjure de r</w:t>
      </w:r>
      <w:r w:rsidR="0071396A">
        <w:t>é</w:t>
      </w:r>
      <w:r w:rsidR="0071396A">
        <w:t>pondre à quelques questions</w:t>
      </w:r>
      <w:r>
        <w:t xml:space="preserve">. </w:t>
      </w:r>
      <w:r w:rsidR="0071396A">
        <w:t>Nous avons toujours été bons amis</w:t>
      </w:r>
      <w:r>
        <w:t xml:space="preserve">. </w:t>
      </w:r>
      <w:r w:rsidR="0071396A">
        <w:t>Pour l</w:t>
      </w:r>
      <w:r>
        <w:t>’</w:t>
      </w:r>
      <w:r w:rsidR="0071396A">
        <w:t>amour de Dieu ne me refusez pas cela</w:t>
      </w:r>
      <w:r>
        <w:t> !</w:t>
      </w:r>
    </w:p>
    <w:p w14:paraId="703CCCB5" w14:textId="77777777" w:rsidR="007369EF" w:rsidRDefault="007369EF" w:rsidP="007369EF">
      <w:r>
        <w:lastRenderedPageBreak/>
        <w:t>— </w:t>
      </w:r>
      <w:r w:rsidR="0071396A">
        <w:t>Eh bien</w:t>
      </w:r>
      <w:r>
        <w:t xml:space="preserve">, </w:t>
      </w:r>
      <w:r w:rsidR="0071396A">
        <w:t>qu</w:t>
      </w:r>
      <w:r>
        <w:t>’</w:t>
      </w:r>
      <w:r w:rsidR="0071396A">
        <w:t>est-ce que vous voulez savoir</w:t>
      </w:r>
      <w:r>
        <w:t xml:space="preserve"> ? </w:t>
      </w:r>
      <w:r w:rsidR="0071396A">
        <w:t>demanda le Mormon</w:t>
      </w:r>
      <w:r>
        <w:t xml:space="preserve">, </w:t>
      </w:r>
      <w:r w:rsidR="0071396A">
        <w:t>très mal à son aise</w:t>
      </w:r>
      <w:r>
        <w:t xml:space="preserve">. </w:t>
      </w:r>
      <w:r w:rsidR="0071396A">
        <w:t>Soyez bref</w:t>
      </w:r>
      <w:r>
        <w:t xml:space="preserve"> : </w:t>
      </w:r>
      <w:r w:rsidR="0071396A">
        <w:t>les rochers entendent</w:t>
      </w:r>
      <w:r>
        <w:t xml:space="preserve">, </w:t>
      </w:r>
      <w:r w:rsidR="0071396A">
        <w:t>les arbres voient</w:t>
      </w:r>
      <w:r>
        <w:t> !</w:t>
      </w:r>
    </w:p>
    <w:p w14:paraId="1FB7A5CB" w14:textId="77777777" w:rsidR="007369EF" w:rsidRDefault="007369EF" w:rsidP="007369EF">
      <w:r>
        <w:t>— </w:t>
      </w:r>
      <w:r w:rsidR="0071396A">
        <w:t>Qu</w:t>
      </w:r>
      <w:r>
        <w:t>’</w:t>
      </w:r>
      <w:r w:rsidR="0071396A">
        <w:t>est devenue Lucy Ferrier</w:t>
      </w:r>
      <w:r>
        <w:t> ?</w:t>
      </w:r>
    </w:p>
    <w:p w14:paraId="59576007" w14:textId="67862148" w:rsidR="007369EF" w:rsidRDefault="007369EF" w:rsidP="007369EF">
      <w:r>
        <w:t>— </w:t>
      </w:r>
      <w:r w:rsidR="0071396A">
        <w:t xml:space="preserve">On lui a fait épouser hier le jeune </w:t>
      </w:r>
      <w:proofErr w:type="spellStart"/>
      <w:r w:rsidR="0071396A">
        <w:t>Drebber</w:t>
      </w:r>
      <w:proofErr w:type="spellEnd"/>
      <w:r>
        <w:t>. »</w:t>
      </w:r>
    </w:p>
    <w:p w14:paraId="79B9B117" w14:textId="77777777" w:rsidR="007369EF" w:rsidRDefault="0071396A" w:rsidP="007369EF">
      <w:r>
        <w:t>Cette nouvelle sembla porter un coup mortel à son interl</w:t>
      </w:r>
      <w:r>
        <w:t>o</w:t>
      </w:r>
      <w:r>
        <w:t>cuteur</w:t>
      </w:r>
      <w:r w:rsidR="007369EF">
        <w:t>.</w:t>
      </w:r>
    </w:p>
    <w:p w14:paraId="169B2F80" w14:textId="77777777" w:rsidR="007369EF" w:rsidRDefault="007369EF" w:rsidP="007369EF">
      <w:r>
        <w:t>« </w:t>
      </w:r>
      <w:r w:rsidR="0071396A">
        <w:t>Du courage</w:t>
      </w:r>
      <w:r>
        <w:t xml:space="preserve">, </w:t>
      </w:r>
      <w:r w:rsidR="0071396A">
        <w:t>mon gars</w:t>
      </w:r>
      <w:r>
        <w:t xml:space="preserve"> ! </w:t>
      </w:r>
      <w:r w:rsidR="0071396A">
        <w:t>Du courage</w:t>
      </w:r>
      <w:r>
        <w:t xml:space="preserve"> ! </w:t>
      </w:r>
      <w:r w:rsidR="0071396A">
        <w:t>reprit Cowper</w:t>
      </w:r>
      <w:r>
        <w:t xml:space="preserve">, </w:t>
      </w:r>
      <w:r w:rsidR="0071396A">
        <w:t>tro</w:t>
      </w:r>
      <w:r w:rsidR="0071396A">
        <w:t>u</w:t>
      </w:r>
      <w:r w:rsidR="0071396A">
        <w:t>blé</w:t>
      </w:r>
      <w:r>
        <w:t>.</w:t>
      </w:r>
    </w:p>
    <w:p w14:paraId="153BFB09" w14:textId="77777777" w:rsidR="007369EF" w:rsidRDefault="007369EF" w:rsidP="007369EF">
      <w:r>
        <w:t>— </w:t>
      </w:r>
      <w:r w:rsidR="0071396A">
        <w:t>Ne faites pas attention</w:t>
      </w:r>
      <w:r>
        <w:t> ! »</w:t>
      </w:r>
      <w:r w:rsidR="0071396A">
        <w:t xml:space="preserve"> dit Hope d</w:t>
      </w:r>
      <w:r>
        <w:t>’</w:t>
      </w:r>
      <w:r w:rsidR="0071396A">
        <w:t>une voix éteinte</w:t>
      </w:r>
      <w:r>
        <w:t>.</w:t>
      </w:r>
    </w:p>
    <w:p w14:paraId="413E9FDB" w14:textId="77777777" w:rsidR="007369EF" w:rsidRDefault="0071396A" w:rsidP="007369EF">
      <w:r>
        <w:t>Il était pâle comme un linge</w:t>
      </w:r>
      <w:r w:rsidR="007369EF">
        <w:t xml:space="preserve">. </w:t>
      </w:r>
      <w:r>
        <w:t>Il se laissa tomber sur une pierre</w:t>
      </w:r>
      <w:r w:rsidR="007369EF">
        <w:t>.</w:t>
      </w:r>
    </w:p>
    <w:p w14:paraId="5A04A0D1" w14:textId="77777777" w:rsidR="007369EF" w:rsidRDefault="007369EF" w:rsidP="007369EF">
      <w:r>
        <w:t>« </w:t>
      </w:r>
      <w:r w:rsidR="0071396A">
        <w:t>Vous dites qu</w:t>
      </w:r>
      <w:r>
        <w:t>’</w:t>
      </w:r>
      <w:r w:rsidR="0071396A">
        <w:t>elle est mariée</w:t>
      </w:r>
      <w:r>
        <w:t> ?</w:t>
      </w:r>
    </w:p>
    <w:p w14:paraId="04CE9C89" w14:textId="77777777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depuis hier</w:t>
      </w:r>
      <w:r>
        <w:t xml:space="preserve">. </w:t>
      </w:r>
      <w:r w:rsidR="0071396A">
        <w:t>C</w:t>
      </w:r>
      <w:r>
        <w:t>’</w:t>
      </w:r>
      <w:r w:rsidR="0071396A">
        <w:t>était pour la noce</w:t>
      </w:r>
      <w:r>
        <w:t xml:space="preserve">, </w:t>
      </w:r>
      <w:r w:rsidR="0071396A">
        <w:t>les drapeaux</w:t>
      </w:r>
      <w:r>
        <w:t xml:space="preserve">. </w:t>
      </w:r>
      <w:r w:rsidR="0071396A">
        <w:t xml:space="preserve">Il y a eu pas mal de tiraillements entre le jeune </w:t>
      </w:r>
      <w:proofErr w:type="spellStart"/>
      <w:r w:rsidR="0071396A">
        <w:t>Stangerson</w:t>
      </w:r>
      <w:proofErr w:type="spellEnd"/>
      <w:r w:rsidR="0071396A">
        <w:t xml:space="preserve"> et le jeune </w:t>
      </w:r>
      <w:proofErr w:type="spellStart"/>
      <w:r w:rsidR="0071396A">
        <w:t>Drebber</w:t>
      </w:r>
      <w:proofErr w:type="spellEnd"/>
      <w:r>
        <w:t xml:space="preserve"> : </w:t>
      </w:r>
      <w:r w:rsidR="0071396A">
        <w:t>ils voulaient tous les deux avoir la fille</w:t>
      </w:r>
      <w:r>
        <w:t xml:space="preserve">. </w:t>
      </w:r>
      <w:r w:rsidR="0071396A">
        <w:t>Tous les deux avaient pris part à la chasse aux Ferrier</w:t>
      </w:r>
      <w:r>
        <w:t xml:space="preserve">. </w:t>
      </w:r>
      <w:r w:rsidR="0071396A">
        <w:t>C</w:t>
      </w:r>
      <w:r>
        <w:t>’</w:t>
      </w:r>
      <w:r w:rsidR="0071396A">
        <w:t xml:space="preserve">était le jeune </w:t>
      </w:r>
      <w:proofErr w:type="spellStart"/>
      <w:r w:rsidR="0071396A">
        <w:t>Sta</w:t>
      </w:r>
      <w:r w:rsidR="0071396A">
        <w:t>n</w:t>
      </w:r>
      <w:r w:rsidR="0071396A">
        <w:t>gerson</w:t>
      </w:r>
      <w:proofErr w:type="spellEnd"/>
      <w:r w:rsidR="0071396A">
        <w:t xml:space="preserve"> qui a abattu le père</w:t>
      </w:r>
      <w:r>
        <w:t xml:space="preserve"> ; </w:t>
      </w:r>
      <w:r w:rsidR="0071396A">
        <w:t>cela lui donnait un avantage très net sur l</w:t>
      </w:r>
      <w:r>
        <w:t>’</w:t>
      </w:r>
      <w:r w:rsidR="0071396A">
        <w:t>autre</w:t>
      </w:r>
      <w:r>
        <w:t xml:space="preserve">… </w:t>
      </w:r>
      <w:r w:rsidR="0071396A">
        <w:t>pourtant</w:t>
      </w:r>
      <w:r>
        <w:t xml:space="preserve">, </w:t>
      </w:r>
      <w:r w:rsidR="0071396A">
        <w:t>quand on a discuté la chose au Conseil</w:t>
      </w:r>
      <w:r>
        <w:t xml:space="preserve">, </w:t>
      </w:r>
      <w:r w:rsidR="0071396A">
        <w:t>c</w:t>
      </w:r>
      <w:r>
        <w:t>’</w:t>
      </w:r>
      <w:r w:rsidR="0071396A">
        <w:t xml:space="preserve">est au jeune </w:t>
      </w:r>
      <w:proofErr w:type="spellStart"/>
      <w:r w:rsidR="0071396A">
        <w:t>Drebber</w:t>
      </w:r>
      <w:proofErr w:type="spellEnd"/>
      <w:r w:rsidR="0071396A">
        <w:t xml:space="preserve"> que le Prophète a donné la pr</w:t>
      </w:r>
      <w:r w:rsidR="0071396A">
        <w:t>é</w:t>
      </w:r>
      <w:r w:rsidR="0071396A">
        <w:t>férence parce que son parti y est le plus fort</w:t>
      </w:r>
      <w:r>
        <w:t xml:space="preserve">. </w:t>
      </w:r>
      <w:r w:rsidR="0071396A">
        <w:t>Mais il n</w:t>
      </w:r>
      <w:r>
        <w:t>’</w:t>
      </w:r>
      <w:r w:rsidR="0071396A">
        <w:t>en prof</w:t>
      </w:r>
      <w:r w:rsidR="0071396A">
        <w:t>i</w:t>
      </w:r>
      <w:r w:rsidR="0071396A">
        <w:t>tera pas beaucoup</w:t>
      </w:r>
      <w:r>
        <w:t xml:space="preserve"> ! </w:t>
      </w:r>
      <w:r w:rsidR="0071396A">
        <w:t>Hier</w:t>
      </w:r>
      <w:r>
        <w:t xml:space="preserve">, </w:t>
      </w:r>
      <w:r w:rsidR="0071396A">
        <w:t>la mort se peignait sur le visage de sa nouvelle femme</w:t>
      </w:r>
      <w:r>
        <w:t xml:space="preserve">. </w:t>
      </w:r>
      <w:r w:rsidR="0071396A">
        <w:t>Ce n</w:t>
      </w:r>
      <w:r>
        <w:t>’</w:t>
      </w:r>
      <w:r w:rsidR="0071396A">
        <w:t>est plus une femme</w:t>
      </w:r>
      <w:r>
        <w:t xml:space="preserve">, </w:t>
      </w:r>
      <w:r w:rsidR="0071396A">
        <w:t>c</w:t>
      </w:r>
      <w:r>
        <w:t>’</w:t>
      </w:r>
      <w:r w:rsidR="0071396A">
        <w:t>est un spectre</w:t>
      </w:r>
      <w:r>
        <w:t xml:space="preserve">… </w:t>
      </w:r>
      <w:r w:rsidR="0071396A">
        <w:t>Maintenant</w:t>
      </w:r>
      <w:r>
        <w:t xml:space="preserve">, </w:t>
      </w:r>
      <w:r w:rsidR="0071396A">
        <w:t>sauvez-vous</w:t>
      </w:r>
      <w:r>
        <w:t> !</w:t>
      </w:r>
    </w:p>
    <w:p w14:paraId="1A4916CD" w14:textId="77777777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je m</w:t>
      </w:r>
      <w:r>
        <w:t>’</w:t>
      </w:r>
      <w:r w:rsidR="0071396A">
        <w:t>en vais</w:t>
      </w:r>
      <w:r>
        <w:t> ! »</w:t>
      </w:r>
      <w:r w:rsidR="0071396A">
        <w:t xml:space="preserve"> répondit Jefferson Hope qui s</w:t>
      </w:r>
      <w:r>
        <w:t>’</w:t>
      </w:r>
      <w:r w:rsidR="0071396A">
        <w:t>était relevé</w:t>
      </w:r>
      <w:r>
        <w:t>.</w:t>
      </w:r>
    </w:p>
    <w:p w14:paraId="6EF21B84" w14:textId="77777777" w:rsidR="007369EF" w:rsidRDefault="0071396A" w:rsidP="007369EF">
      <w:r>
        <w:lastRenderedPageBreak/>
        <w:t>Son visage</w:t>
      </w:r>
      <w:r w:rsidR="007369EF">
        <w:t xml:space="preserve">, </w:t>
      </w:r>
      <w:r>
        <w:t>d</w:t>
      </w:r>
      <w:r w:rsidR="007369EF">
        <w:t>’</w:t>
      </w:r>
      <w:r>
        <w:t>une pâleur de marbre</w:t>
      </w:r>
      <w:r w:rsidR="007369EF">
        <w:t xml:space="preserve">, </w:t>
      </w:r>
      <w:r>
        <w:t>avait pris une expre</w:t>
      </w:r>
      <w:r>
        <w:t>s</w:t>
      </w:r>
      <w:r>
        <w:t>sion féroce</w:t>
      </w:r>
      <w:r w:rsidR="007369EF">
        <w:t xml:space="preserve">. </w:t>
      </w:r>
      <w:r>
        <w:t>L</w:t>
      </w:r>
      <w:r w:rsidR="007369EF">
        <w:t>’</w:t>
      </w:r>
      <w:r>
        <w:t>éclat de ses yeux avait quelque chose de sinistre</w:t>
      </w:r>
      <w:r w:rsidR="007369EF">
        <w:t>.</w:t>
      </w:r>
    </w:p>
    <w:p w14:paraId="4FAF597A" w14:textId="77777777" w:rsidR="007369EF" w:rsidRDefault="007369EF" w:rsidP="007369EF">
      <w:r>
        <w:t>« </w:t>
      </w:r>
      <w:r w:rsidR="0071396A">
        <w:t>Où allez-vous</w:t>
      </w:r>
      <w:r>
        <w:t> ?</w:t>
      </w:r>
    </w:p>
    <w:p w14:paraId="006B9619" w14:textId="77777777" w:rsidR="007369EF" w:rsidRDefault="007369EF" w:rsidP="007369EF">
      <w:r>
        <w:t>— </w:t>
      </w:r>
      <w:r w:rsidR="0071396A">
        <w:t>Vous en faites pas</w:t>
      </w:r>
      <w:r>
        <w:t> ! »</w:t>
      </w:r>
      <w:r w:rsidR="0071396A">
        <w:t xml:space="preserve"> dit-il</w:t>
      </w:r>
      <w:r>
        <w:t>.</w:t>
      </w:r>
    </w:p>
    <w:p w14:paraId="0BCBA04F" w14:textId="77777777" w:rsidR="007369EF" w:rsidRDefault="0071396A" w:rsidP="007369EF">
      <w:r>
        <w:t>Et le fusil sur l</w:t>
      </w:r>
      <w:r w:rsidR="007369EF">
        <w:t>’</w:t>
      </w:r>
      <w:r>
        <w:t>épaule</w:t>
      </w:r>
      <w:r w:rsidR="007369EF">
        <w:t xml:space="preserve">, </w:t>
      </w:r>
      <w:r>
        <w:t>à grandes enjambées</w:t>
      </w:r>
      <w:r w:rsidR="007369EF">
        <w:t xml:space="preserve">, </w:t>
      </w:r>
      <w:r>
        <w:t>il se rua dans l</w:t>
      </w:r>
      <w:r w:rsidR="007369EF">
        <w:t>’</w:t>
      </w:r>
      <w:r>
        <w:t>étroit sentier qui menait en plein cœur de la montagne pour aller vivre parmi les bêtes sauvages</w:t>
      </w:r>
      <w:r w:rsidR="007369EF">
        <w:t xml:space="preserve">. </w:t>
      </w:r>
      <w:r>
        <w:t>Non</w:t>
      </w:r>
      <w:r w:rsidR="007369EF">
        <w:t xml:space="preserve">, </w:t>
      </w:r>
      <w:r>
        <w:t>il n</w:t>
      </w:r>
      <w:r w:rsidR="007369EF">
        <w:t>’</w:t>
      </w:r>
      <w:r>
        <w:t>y en aurait pas de plus féroce</w:t>
      </w:r>
      <w:r w:rsidR="007369EF">
        <w:t xml:space="preserve">, </w:t>
      </w:r>
      <w:r>
        <w:t>de plus dangereux que lui</w:t>
      </w:r>
      <w:r w:rsidR="007369EF">
        <w:t> !</w:t>
      </w:r>
    </w:p>
    <w:p w14:paraId="104F0874" w14:textId="77777777" w:rsidR="007369EF" w:rsidRDefault="0071396A" w:rsidP="007369EF">
      <w:r>
        <w:t>La prédiction de Cowper ne tarda point à se réaliser</w:t>
      </w:r>
      <w:r w:rsidR="007369EF">
        <w:t xml:space="preserve">. </w:t>
      </w:r>
      <w:r>
        <w:t>Soit à cause de la mort affreuse de son père</w:t>
      </w:r>
      <w:r w:rsidR="007369EF">
        <w:t xml:space="preserve">, </w:t>
      </w:r>
      <w:r>
        <w:t>soit par suite de l</w:t>
      </w:r>
      <w:r w:rsidR="007369EF">
        <w:t>’</w:t>
      </w:r>
      <w:r>
        <w:t>abominable mariage auquel on l</w:t>
      </w:r>
      <w:r w:rsidR="007369EF">
        <w:t>’</w:t>
      </w:r>
      <w:r>
        <w:t>avait contrainte</w:t>
      </w:r>
      <w:r w:rsidR="007369EF">
        <w:t xml:space="preserve">, </w:t>
      </w:r>
      <w:r>
        <w:t>la pauvre Lucy languit pendant un mois</w:t>
      </w:r>
      <w:r w:rsidR="007369EF">
        <w:t xml:space="preserve">, </w:t>
      </w:r>
      <w:r>
        <w:t>puis mourut</w:t>
      </w:r>
      <w:r w:rsidR="007369EF">
        <w:t xml:space="preserve">. </w:t>
      </w:r>
      <w:r>
        <w:t>Son mari</w:t>
      </w:r>
      <w:r w:rsidR="007369EF">
        <w:t xml:space="preserve">, </w:t>
      </w:r>
      <w:r>
        <w:t>qui l</w:t>
      </w:r>
      <w:r w:rsidR="007369EF">
        <w:t>’</w:t>
      </w:r>
      <w:r>
        <w:t>avait épo</w:t>
      </w:r>
      <w:r>
        <w:t>u</w:t>
      </w:r>
      <w:r>
        <w:t>sée pour avoir les biens de Ferrier</w:t>
      </w:r>
      <w:r w:rsidR="007369EF">
        <w:t xml:space="preserve">, </w:t>
      </w:r>
      <w:r>
        <w:t>témoigna très peu de chagrin en la perdant</w:t>
      </w:r>
      <w:r w:rsidR="007369EF">
        <w:t xml:space="preserve"> ; </w:t>
      </w:r>
      <w:r>
        <w:t>en revanche</w:t>
      </w:r>
      <w:r w:rsidR="007369EF">
        <w:t xml:space="preserve">, </w:t>
      </w:r>
      <w:r>
        <w:t>comme c</w:t>
      </w:r>
      <w:r w:rsidR="007369EF">
        <w:t>’</w:t>
      </w:r>
      <w:r>
        <w:t>est l</w:t>
      </w:r>
      <w:r w:rsidR="007369EF">
        <w:t>’</w:t>
      </w:r>
      <w:r>
        <w:t>usage chez les Mo</w:t>
      </w:r>
      <w:r>
        <w:t>r</w:t>
      </w:r>
      <w:r>
        <w:t>mons</w:t>
      </w:r>
      <w:r w:rsidR="007369EF">
        <w:t xml:space="preserve">, </w:t>
      </w:r>
      <w:r>
        <w:t xml:space="preserve">les autres femmes de </w:t>
      </w:r>
      <w:proofErr w:type="spellStart"/>
      <w:r>
        <w:t>Drebber</w:t>
      </w:r>
      <w:proofErr w:type="spellEnd"/>
      <w:r>
        <w:t xml:space="preserve"> la pleurèrent et elles pass</w:t>
      </w:r>
      <w:r>
        <w:t>è</w:t>
      </w:r>
      <w:r>
        <w:t>rent auprès de son corps la nuit précédant l</w:t>
      </w:r>
      <w:r w:rsidR="007369EF">
        <w:t>’</w:t>
      </w:r>
      <w:r>
        <w:t>enterrement</w:t>
      </w:r>
      <w:r w:rsidR="007369EF">
        <w:t xml:space="preserve">. </w:t>
      </w:r>
      <w:r>
        <w:t>Au m</w:t>
      </w:r>
      <w:r>
        <w:t>a</w:t>
      </w:r>
      <w:r>
        <w:t>tin</w:t>
      </w:r>
      <w:r w:rsidR="007369EF">
        <w:t xml:space="preserve">, </w:t>
      </w:r>
      <w:r>
        <w:t>elles étaient encore groupées autour du cercueil</w:t>
      </w:r>
      <w:r w:rsidR="007369EF">
        <w:t xml:space="preserve">, </w:t>
      </w:r>
      <w:r>
        <w:t>quand elles furent frappées d</w:t>
      </w:r>
      <w:r w:rsidR="007369EF">
        <w:t>’</w:t>
      </w:r>
      <w:r>
        <w:t>un étonnement et d</w:t>
      </w:r>
      <w:r w:rsidR="007369EF">
        <w:t>’</w:t>
      </w:r>
      <w:r>
        <w:t>une frayeur indicibles</w:t>
      </w:r>
      <w:r w:rsidR="007369EF">
        <w:t xml:space="preserve"> : </w:t>
      </w:r>
      <w:r>
        <w:t>la porte s</w:t>
      </w:r>
      <w:r w:rsidR="007369EF">
        <w:t>’</w:t>
      </w:r>
      <w:r>
        <w:t>ouvrit brusquement</w:t>
      </w:r>
      <w:r w:rsidR="007369EF">
        <w:t xml:space="preserve">, </w:t>
      </w:r>
      <w:r>
        <w:t>un homme en guenilles</w:t>
      </w:r>
      <w:r w:rsidR="007369EF">
        <w:t xml:space="preserve">, </w:t>
      </w:r>
      <w:r>
        <w:t>sauvage d</w:t>
      </w:r>
      <w:r w:rsidR="007369EF">
        <w:t>’</w:t>
      </w:r>
      <w:r>
        <w:t>aspect</w:t>
      </w:r>
      <w:r w:rsidR="007369EF">
        <w:t xml:space="preserve">, </w:t>
      </w:r>
      <w:r>
        <w:t>au visage basané</w:t>
      </w:r>
      <w:r w:rsidR="007369EF">
        <w:t xml:space="preserve">, </w:t>
      </w:r>
      <w:r>
        <w:t>pén</w:t>
      </w:r>
      <w:r>
        <w:t>é</w:t>
      </w:r>
      <w:r>
        <w:t>tra dans la chambre mortuaire sans jeter un regard ni adresser une parole aux femmes agenouillées</w:t>
      </w:r>
      <w:r w:rsidR="007369EF">
        <w:t xml:space="preserve">, </w:t>
      </w:r>
      <w:r>
        <w:t>il s</w:t>
      </w:r>
      <w:r w:rsidR="007369EF">
        <w:t>’</w:t>
      </w:r>
      <w:r>
        <w:t>approcha du corps immobile et blanc où l</w:t>
      </w:r>
      <w:r w:rsidR="007369EF">
        <w:t>’</w:t>
      </w:r>
      <w:r>
        <w:t>âme pure de Lucy Ferrier avait résidé</w:t>
      </w:r>
      <w:r w:rsidR="007369EF">
        <w:t xml:space="preserve"> ; </w:t>
      </w:r>
      <w:r>
        <w:t>il se pencha et baisa le front glacé</w:t>
      </w:r>
      <w:r w:rsidR="007369EF">
        <w:t xml:space="preserve"> ; </w:t>
      </w:r>
      <w:r>
        <w:t>puis il s</w:t>
      </w:r>
      <w:r w:rsidR="007369EF">
        <w:t>’</w:t>
      </w:r>
      <w:r>
        <w:t>empara de la main de la morte et en arracha l</w:t>
      </w:r>
      <w:r w:rsidR="007369EF">
        <w:t>’</w:t>
      </w:r>
      <w:r>
        <w:t>alliance en r</w:t>
      </w:r>
      <w:r>
        <w:t>u</w:t>
      </w:r>
      <w:r>
        <w:t>gissant</w:t>
      </w:r>
      <w:r w:rsidR="007369EF">
        <w:t> : « </w:t>
      </w:r>
      <w:r>
        <w:t>On ne l</w:t>
      </w:r>
      <w:r w:rsidR="007369EF">
        <w:t>’</w:t>
      </w:r>
      <w:r>
        <w:t>enterrera pas avec</w:t>
      </w:r>
      <w:r w:rsidR="007369EF">
        <w:t> ! »</w:t>
      </w:r>
      <w:r>
        <w:t xml:space="preserve"> Avant que les veilleuses n</w:t>
      </w:r>
      <w:r w:rsidR="007369EF">
        <w:t>’</w:t>
      </w:r>
      <w:r>
        <w:t>eussent eu le temps de donner l</w:t>
      </w:r>
      <w:r w:rsidR="007369EF">
        <w:t>’</w:t>
      </w:r>
      <w:r>
        <w:t>alarme</w:t>
      </w:r>
      <w:r w:rsidR="007369EF">
        <w:t xml:space="preserve">, </w:t>
      </w:r>
      <w:r>
        <w:t>il s</w:t>
      </w:r>
      <w:r w:rsidR="007369EF">
        <w:t>’</w:t>
      </w:r>
      <w:r>
        <w:t>était éclipsé</w:t>
      </w:r>
      <w:r w:rsidR="007369EF">
        <w:t xml:space="preserve">. </w:t>
      </w:r>
      <w:r>
        <w:t>L</w:t>
      </w:r>
      <w:r w:rsidR="007369EF">
        <w:t>’</w:t>
      </w:r>
      <w:r>
        <w:t>incident leur se</w:t>
      </w:r>
      <w:r>
        <w:t>m</w:t>
      </w:r>
      <w:r>
        <w:t>bla si étrange</w:t>
      </w:r>
      <w:r w:rsidR="007369EF">
        <w:t xml:space="preserve">, </w:t>
      </w:r>
      <w:r>
        <w:t>il avait été si soudain</w:t>
      </w:r>
      <w:r w:rsidR="007369EF">
        <w:t xml:space="preserve">, </w:t>
      </w:r>
      <w:r>
        <w:t>qu</w:t>
      </w:r>
      <w:r w:rsidR="007369EF">
        <w:t>’</w:t>
      </w:r>
      <w:r>
        <w:t>elles auraient pu se croire dupes d</w:t>
      </w:r>
      <w:r w:rsidR="007369EF">
        <w:t>’</w:t>
      </w:r>
      <w:r>
        <w:t>une illusion</w:t>
      </w:r>
      <w:r w:rsidR="007369EF">
        <w:t xml:space="preserve">, </w:t>
      </w:r>
      <w:r>
        <w:t>sans un fait indéniable</w:t>
      </w:r>
      <w:r w:rsidR="007369EF">
        <w:t xml:space="preserve"> : </w:t>
      </w:r>
      <w:r>
        <w:t>la dispar</w:t>
      </w:r>
      <w:r>
        <w:t>i</w:t>
      </w:r>
      <w:r>
        <w:t>tion de l</w:t>
      </w:r>
      <w:r w:rsidR="007369EF">
        <w:t>’</w:t>
      </w:r>
      <w:r>
        <w:t>anneau nuptial</w:t>
      </w:r>
      <w:r w:rsidR="007369EF">
        <w:t>.</w:t>
      </w:r>
    </w:p>
    <w:p w14:paraId="0B5EE57D" w14:textId="77777777" w:rsidR="007369EF" w:rsidRDefault="0071396A" w:rsidP="007369EF">
      <w:r>
        <w:lastRenderedPageBreak/>
        <w:t>Jefferson Hope s</w:t>
      </w:r>
      <w:r w:rsidR="007369EF">
        <w:t>’</w:t>
      </w:r>
      <w:r>
        <w:t>attarda plusieurs mois dans les mont</w:t>
      </w:r>
      <w:r>
        <w:t>a</w:t>
      </w:r>
      <w:r>
        <w:t>gnes</w:t>
      </w:r>
      <w:r w:rsidR="007369EF">
        <w:t xml:space="preserve"> ; </w:t>
      </w:r>
      <w:r>
        <w:t>il menait une vie sauvage tout en nourrissant un ardent désir de vengeance</w:t>
      </w:r>
      <w:r w:rsidR="007369EF">
        <w:t xml:space="preserve">. </w:t>
      </w:r>
      <w:r>
        <w:t>En ville</w:t>
      </w:r>
      <w:r w:rsidR="007369EF">
        <w:t xml:space="preserve">, </w:t>
      </w:r>
      <w:r>
        <w:t>les histoires se multipliaient sur l</w:t>
      </w:r>
      <w:r w:rsidR="007369EF">
        <w:t>’</w:t>
      </w:r>
      <w:r>
        <w:t>être myst</w:t>
      </w:r>
      <w:r>
        <w:t>é</w:t>
      </w:r>
      <w:r>
        <w:t>rieux qui rôdait aux abords de la cité et qui hantait les défilés sol</w:t>
      </w:r>
      <w:r>
        <w:t>i</w:t>
      </w:r>
      <w:r>
        <w:t>taires de la montagne</w:t>
      </w:r>
      <w:r w:rsidR="007369EF">
        <w:t xml:space="preserve">. </w:t>
      </w:r>
      <w:r>
        <w:t>Un jour</w:t>
      </w:r>
      <w:r w:rsidR="007369EF">
        <w:t xml:space="preserve">, </w:t>
      </w:r>
      <w:r>
        <w:t>une balle tirée par la fenêtre s</w:t>
      </w:r>
      <w:r w:rsidR="007369EF">
        <w:t>’</w:t>
      </w:r>
      <w:r>
        <w:t>aplatit sur le mur</w:t>
      </w:r>
      <w:r w:rsidR="007369EF">
        <w:t xml:space="preserve">, </w:t>
      </w:r>
      <w:r>
        <w:t xml:space="preserve">à quelques centimètres de </w:t>
      </w:r>
      <w:proofErr w:type="spellStart"/>
      <w:r>
        <w:t>Sta</w:t>
      </w:r>
      <w:r>
        <w:t>n</w:t>
      </w:r>
      <w:r>
        <w:t>gerson</w:t>
      </w:r>
      <w:proofErr w:type="spellEnd"/>
      <w:r w:rsidR="007369EF">
        <w:t xml:space="preserve">. </w:t>
      </w:r>
      <w:r>
        <w:t>Une autre fois</w:t>
      </w:r>
      <w:r w:rsidR="007369EF">
        <w:t xml:space="preserve">, </w:t>
      </w:r>
      <w:proofErr w:type="spellStart"/>
      <w:r>
        <w:t>Drebber</w:t>
      </w:r>
      <w:proofErr w:type="spellEnd"/>
      <w:r>
        <w:t xml:space="preserve"> passait le long d</w:t>
      </w:r>
      <w:r w:rsidR="007369EF">
        <w:t>’</w:t>
      </w:r>
      <w:r>
        <w:t>un escarp</w:t>
      </w:r>
      <w:r>
        <w:t>e</w:t>
      </w:r>
      <w:r>
        <w:t>ment</w:t>
      </w:r>
      <w:r w:rsidR="007369EF">
        <w:t xml:space="preserve">, </w:t>
      </w:r>
      <w:r>
        <w:t>et une grosse pierre tomba près de lui</w:t>
      </w:r>
      <w:r w:rsidR="007369EF">
        <w:t xml:space="preserve"> : </w:t>
      </w:r>
      <w:r>
        <w:t>il n</w:t>
      </w:r>
      <w:r w:rsidR="007369EF">
        <w:t>’</w:t>
      </w:r>
      <w:r>
        <w:t>avait échappé à une mort affreuse qu</w:t>
      </w:r>
      <w:r w:rsidR="007369EF">
        <w:t>’</w:t>
      </w:r>
      <w:r>
        <w:t>en se jetant par terre</w:t>
      </w:r>
      <w:r w:rsidR="007369EF">
        <w:t xml:space="preserve">. </w:t>
      </w:r>
      <w:r>
        <w:t>Les deux jeunes Mormons n</w:t>
      </w:r>
      <w:r w:rsidR="007369EF">
        <w:t>’</w:t>
      </w:r>
      <w:r>
        <w:t>hésitèrent pas à mettre un nom sur l</w:t>
      </w:r>
      <w:r w:rsidR="007369EF">
        <w:t>’</w:t>
      </w:r>
      <w:r>
        <w:t>auteur de ces attentats</w:t>
      </w:r>
      <w:r w:rsidR="007369EF">
        <w:t xml:space="preserve">. </w:t>
      </w:r>
      <w:r>
        <w:t>Pour le capturer ou le tuer</w:t>
      </w:r>
      <w:r w:rsidR="007369EF">
        <w:t xml:space="preserve">, </w:t>
      </w:r>
      <w:r>
        <w:t>ils organisèrent plusieurs expéditions dans les montagnes</w:t>
      </w:r>
      <w:r w:rsidR="007369EF">
        <w:t xml:space="preserve"> ; </w:t>
      </w:r>
      <w:r>
        <w:t>sans succès</w:t>
      </w:r>
      <w:r w:rsidR="007369EF">
        <w:t xml:space="preserve">. </w:t>
      </w:r>
      <w:r>
        <w:t>Ils n</w:t>
      </w:r>
      <w:r w:rsidR="007369EF">
        <w:t>’</w:t>
      </w:r>
      <w:r>
        <w:t>osaient plus se montrer seuls ni sortir après la tombée de la nuit</w:t>
      </w:r>
      <w:r w:rsidR="007369EF">
        <w:t xml:space="preserve"> ; </w:t>
      </w:r>
      <w:r>
        <w:t>ils firent garder leurs maisons</w:t>
      </w:r>
      <w:r w:rsidR="007369EF">
        <w:t xml:space="preserve">. </w:t>
      </w:r>
      <w:r>
        <w:t>Au bout d</w:t>
      </w:r>
      <w:r w:rsidR="007369EF">
        <w:t>’</w:t>
      </w:r>
      <w:r>
        <w:t>un certain temps</w:t>
      </w:r>
      <w:r w:rsidR="007369EF">
        <w:t xml:space="preserve">, </w:t>
      </w:r>
      <w:r>
        <w:t>leur vigilance se relâcha</w:t>
      </w:r>
      <w:r w:rsidR="007369EF">
        <w:t xml:space="preserve"> : </w:t>
      </w:r>
      <w:r>
        <w:t>leur ennemi n</w:t>
      </w:r>
      <w:r w:rsidR="007369EF">
        <w:t>’</w:t>
      </w:r>
      <w:r>
        <w:t>avait plus donné signe de vie</w:t>
      </w:r>
      <w:r w:rsidR="007369EF">
        <w:t xml:space="preserve">. </w:t>
      </w:r>
      <w:r>
        <w:t>Ils se prirent à esp</w:t>
      </w:r>
      <w:r>
        <w:t>é</w:t>
      </w:r>
      <w:r>
        <w:t>rer qu</w:t>
      </w:r>
      <w:r w:rsidR="007369EF">
        <w:t>’</w:t>
      </w:r>
      <w:r>
        <w:t>il avait perdu de sa férocité</w:t>
      </w:r>
      <w:r w:rsidR="007369EF">
        <w:t>.</w:t>
      </w:r>
    </w:p>
    <w:p w14:paraId="7694E3BD" w14:textId="77777777" w:rsidR="007369EF" w:rsidRDefault="0071396A" w:rsidP="007369EF">
      <w:r>
        <w:t>Au contraire son appétit de vengeance</w:t>
      </w:r>
      <w:r w:rsidR="007369EF">
        <w:t xml:space="preserve">, </w:t>
      </w:r>
      <w:r>
        <w:t>loin de diminuer</w:t>
      </w:r>
      <w:r w:rsidR="007369EF">
        <w:t xml:space="preserve">, </w:t>
      </w:r>
      <w:r>
        <w:t>s</w:t>
      </w:r>
      <w:r w:rsidR="007369EF">
        <w:t>’</w:t>
      </w:r>
      <w:r>
        <w:t>était exaspéré</w:t>
      </w:r>
      <w:r w:rsidR="007369EF">
        <w:t xml:space="preserve">. </w:t>
      </w:r>
      <w:r>
        <w:t>Il dominait son esprit au point que tout autre sentiment en était banni</w:t>
      </w:r>
      <w:r w:rsidR="007369EF">
        <w:t xml:space="preserve">. </w:t>
      </w:r>
      <w:r>
        <w:t>Mais Jefferson Hope était par-dessus tout un homme pratique</w:t>
      </w:r>
      <w:r w:rsidR="007369EF">
        <w:t xml:space="preserve">. </w:t>
      </w:r>
      <w:r>
        <w:t>Bientôt</w:t>
      </w:r>
      <w:r w:rsidR="007369EF">
        <w:t xml:space="preserve">, </w:t>
      </w:r>
      <w:r>
        <w:t>il se rendit compte que sa constitution</w:t>
      </w:r>
      <w:r w:rsidR="007369EF">
        <w:t xml:space="preserve">, </w:t>
      </w:r>
      <w:r>
        <w:t>si robuste qu</w:t>
      </w:r>
      <w:r w:rsidR="007369EF">
        <w:t>’</w:t>
      </w:r>
      <w:r>
        <w:t>elle fût</w:t>
      </w:r>
      <w:r w:rsidR="007369EF">
        <w:t xml:space="preserve">, </w:t>
      </w:r>
      <w:r>
        <w:t>ne résisterait pas aux r</w:t>
      </w:r>
      <w:r>
        <w:t>i</w:t>
      </w:r>
      <w:r>
        <w:t>gueurs des saisons et au manque de nourriture saine</w:t>
      </w:r>
      <w:r w:rsidR="007369EF">
        <w:t xml:space="preserve"> : </w:t>
      </w:r>
      <w:r>
        <w:t>peu à peu</w:t>
      </w:r>
      <w:r w:rsidR="007369EF">
        <w:t xml:space="preserve">, </w:t>
      </w:r>
      <w:r>
        <w:t>il perdait ses forces</w:t>
      </w:r>
      <w:r w:rsidR="007369EF">
        <w:t xml:space="preserve">. </w:t>
      </w:r>
      <w:r>
        <w:t>Comment pourrait-il se venger s</w:t>
      </w:r>
      <w:r w:rsidR="007369EF">
        <w:t>’</w:t>
      </w:r>
      <w:r>
        <w:t>il mourait comme un chien au milieu des montagnes</w:t>
      </w:r>
      <w:r w:rsidR="007369EF">
        <w:t xml:space="preserve"> ? </w:t>
      </w:r>
      <w:r>
        <w:t>Or</w:t>
      </w:r>
      <w:r w:rsidR="007369EF">
        <w:t xml:space="preserve">, </w:t>
      </w:r>
      <w:r>
        <w:t>c</w:t>
      </w:r>
      <w:r w:rsidR="007369EF">
        <w:t>’</w:t>
      </w:r>
      <w:r>
        <w:t>était ce qui l</w:t>
      </w:r>
      <w:r w:rsidR="007369EF">
        <w:t>’</w:t>
      </w:r>
      <w:r>
        <w:t>attendait pour peu qu</w:t>
      </w:r>
      <w:r w:rsidR="007369EF">
        <w:t>’</w:t>
      </w:r>
      <w:r>
        <w:t>il s</w:t>
      </w:r>
      <w:r w:rsidR="007369EF">
        <w:t>’</w:t>
      </w:r>
      <w:r>
        <w:t>obstinât à mener cette exi</w:t>
      </w:r>
      <w:r>
        <w:t>s</w:t>
      </w:r>
      <w:r>
        <w:t>tence</w:t>
      </w:r>
      <w:r w:rsidR="007369EF">
        <w:t xml:space="preserve">. </w:t>
      </w:r>
      <w:r>
        <w:t>Ferait-il donc le jeu de ses ennemis</w:t>
      </w:r>
      <w:r w:rsidR="007369EF">
        <w:t xml:space="preserve"> ? </w:t>
      </w:r>
      <w:r>
        <w:t>Il retourna dans le Nevada pour rétablir sa santé et amasser un peu d</w:t>
      </w:r>
      <w:r w:rsidR="007369EF">
        <w:t>’</w:t>
      </w:r>
      <w:r>
        <w:t>argent</w:t>
      </w:r>
      <w:r w:rsidR="007369EF">
        <w:t xml:space="preserve"> : </w:t>
      </w:r>
      <w:r>
        <w:t>e</w:t>
      </w:r>
      <w:r>
        <w:t>n</w:t>
      </w:r>
      <w:r>
        <w:t>suite il pourrait se consacrer tout entier à son projet</w:t>
      </w:r>
      <w:r w:rsidR="007369EF">
        <w:t>.</w:t>
      </w:r>
    </w:p>
    <w:p w14:paraId="7DAF027A" w14:textId="77777777" w:rsidR="007369EF" w:rsidRDefault="0071396A" w:rsidP="007369EF">
      <w:r>
        <w:t>Il avait compté revenir au bout d</w:t>
      </w:r>
      <w:r w:rsidR="007369EF">
        <w:t>’</w:t>
      </w:r>
      <w:r>
        <w:t>une année</w:t>
      </w:r>
      <w:r w:rsidR="007369EF">
        <w:t xml:space="preserve"> ; </w:t>
      </w:r>
      <w:r>
        <w:t>mais un e</w:t>
      </w:r>
      <w:r>
        <w:t>n</w:t>
      </w:r>
      <w:r>
        <w:t>chaînement de circonstances imprévues le retint cinq ans dans la r</w:t>
      </w:r>
      <w:r>
        <w:t>é</w:t>
      </w:r>
      <w:r>
        <w:t>gion des mines</w:t>
      </w:r>
      <w:r w:rsidR="007369EF">
        <w:t xml:space="preserve">. </w:t>
      </w:r>
      <w:r>
        <w:t>Ce temps écoulé n</w:t>
      </w:r>
      <w:r w:rsidR="007369EF">
        <w:t>’</w:t>
      </w:r>
      <w:r>
        <w:t xml:space="preserve">avait pas </w:t>
      </w:r>
      <w:r>
        <w:lastRenderedPageBreak/>
        <w:t>estompé le souvenir des torts qu</w:t>
      </w:r>
      <w:r w:rsidR="007369EF">
        <w:t>’</w:t>
      </w:r>
      <w:r>
        <w:t>on lui avait faits</w:t>
      </w:r>
      <w:r w:rsidR="007369EF">
        <w:t xml:space="preserve">, </w:t>
      </w:r>
      <w:r>
        <w:t>et il souhaitait autant se venger que lors de cette nuit inoubliable qu</w:t>
      </w:r>
      <w:r w:rsidR="007369EF">
        <w:t>’</w:t>
      </w:r>
      <w:r>
        <w:t>il avait passée près de la tombe de John Ferrier</w:t>
      </w:r>
      <w:r w:rsidR="007369EF">
        <w:t xml:space="preserve">. </w:t>
      </w:r>
      <w:r>
        <w:t>Il regagna Salt Lake City</w:t>
      </w:r>
      <w:r w:rsidR="007369EF">
        <w:t xml:space="preserve">, </w:t>
      </w:r>
      <w:r>
        <w:t>sous un déguisement et un nom d</w:t>
      </w:r>
      <w:r w:rsidR="007369EF">
        <w:t>’</w:t>
      </w:r>
      <w:r>
        <w:t>emprunt</w:t>
      </w:r>
      <w:r w:rsidR="007369EF">
        <w:t xml:space="preserve">. </w:t>
      </w:r>
      <w:r>
        <w:t>Peu lui importait sa vie</w:t>
      </w:r>
      <w:r w:rsidR="007369EF">
        <w:t xml:space="preserve">. </w:t>
      </w:r>
      <w:r>
        <w:t>L</w:t>
      </w:r>
      <w:r w:rsidR="007369EF">
        <w:t>’</w:t>
      </w:r>
      <w:r>
        <w:t>essentiel était qu</w:t>
      </w:r>
      <w:r w:rsidR="007369EF">
        <w:t>’</w:t>
      </w:r>
      <w:r>
        <w:t>il se fît justice</w:t>
      </w:r>
      <w:r w:rsidR="007369EF">
        <w:t xml:space="preserve">. </w:t>
      </w:r>
      <w:r>
        <w:t>En arrivant chez le Peuple Élu</w:t>
      </w:r>
      <w:r w:rsidR="007369EF">
        <w:t xml:space="preserve">, </w:t>
      </w:r>
      <w:r>
        <w:t>il apprit de mauva</w:t>
      </w:r>
      <w:r>
        <w:t>i</w:t>
      </w:r>
      <w:r>
        <w:t>ses nouvelles</w:t>
      </w:r>
      <w:r w:rsidR="007369EF">
        <w:t xml:space="preserve"> : </w:t>
      </w:r>
      <w:r>
        <w:t>un schisme avait éclaté quelques mois auparavant</w:t>
      </w:r>
      <w:r w:rsidR="007369EF">
        <w:t xml:space="preserve">. </w:t>
      </w:r>
      <w:r>
        <w:t>Plusieurs des plus jeunes membres de l</w:t>
      </w:r>
      <w:r w:rsidR="007369EF">
        <w:t>’</w:t>
      </w:r>
      <w:r>
        <w:t>Église s</w:t>
      </w:r>
      <w:r w:rsidR="007369EF">
        <w:t>’</w:t>
      </w:r>
      <w:r>
        <w:t>étaient rebellés contre l</w:t>
      </w:r>
      <w:r w:rsidR="007369EF">
        <w:t>’</w:t>
      </w:r>
      <w:r>
        <w:t>autorité des anciens et un certain nombre de mécontents avaient quitté l</w:t>
      </w:r>
      <w:r w:rsidR="007369EF">
        <w:t>’</w:t>
      </w:r>
      <w:r>
        <w:t>Utah pour se faire Gentils</w:t>
      </w:r>
      <w:r w:rsidR="007369EF">
        <w:t xml:space="preserve">. </w:t>
      </w:r>
      <w:proofErr w:type="spellStart"/>
      <w:r>
        <w:t>Drebber</w:t>
      </w:r>
      <w:proofErr w:type="spellEnd"/>
      <w:r>
        <w:t xml:space="preserve"> et </w:t>
      </w:r>
      <w:proofErr w:type="spellStart"/>
      <w:r>
        <w:t>Stangerson</w:t>
      </w:r>
      <w:proofErr w:type="spellEnd"/>
      <w:r>
        <w:t xml:space="preserve"> étaient parmi ceux-là</w:t>
      </w:r>
      <w:r w:rsidR="007369EF">
        <w:t xml:space="preserve">. </w:t>
      </w:r>
      <w:r>
        <w:t>Pe</w:t>
      </w:r>
      <w:r>
        <w:t>r</w:t>
      </w:r>
      <w:r>
        <w:t>sonne ne savait où ils se trouvaient</w:t>
      </w:r>
      <w:r w:rsidR="007369EF">
        <w:t xml:space="preserve">. </w:t>
      </w:r>
      <w:r>
        <w:t>D</w:t>
      </w:r>
      <w:r w:rsidR="007369EF">
        <w:t>’</w:t>
      </w:r>
      <w:r>
        <w:t>après la rumeur publique</w:t>
      </w:r>
      <w:r w:rsidR="007369EF">
        <w:t xml:space="preserve">, </w:t>
      </w:r>
      <w:proofErr w:type="spellStart"/>
      <w:r>
        <w:t>Drebber</w:t>
      </w:r>
      <w:proofErr w:type="spellEnd"/>
      <w:r>
        <w:t xml:space="preserve"> s</w:t>
      </w:r>
      <w:r w:rsidR="007369EF">
        <w:t>’</w:t>
      </w:r>
      <w:r>
        <w:t>était arrangé pour conve</w:t>
      </w:r>
      <w:r>
        <w:t>r</w:t>
      </w:r>
      <w:r>
        <w:t>tir en argent une grande partie de ses propriétés</w:t>
      </w:r>
      <w:r w:rsidR="007369EF">
        <w:t xml:space="preserve"> ; </w:t>
      </w:r>
      <w:r>
        <w:t>il était parti bien nanti</w:t>
      </w:r>
      <w:r w:rsidR="007369EF">
        <w:t xml:space="preserve"> ; </w:t>
      </w:r>
      <w:r>
        <w:t>au contraire</w:t>
      </w:r>
      <w:r w:rsidR="007369EF">
        <w:t xml:space="preserve">, </w:t>
      </w:r>
      <w:proofErr w:type="spellStart"/>
      <w:r>
        <w:t>Stangerson</w:t>
      </w:r>
      <w:proofErr w:type="spellEnd"/>
      <w:r w:rsidR="007369EF">
        <w:t xml:space="preserve">, </w:t>
      </w:r>
      <w:r>
        <w:t>qui l</w:t>
      </w:r>
      <w:r w:rsidR="007369EF">
        <w:t>’</w:t>
      </w:r>
      <w:r>
        <w:t>accompagnait</w:t>
      </w:r>
      <w:r w:rsidR="007369EF">
        <w:t xml:space="preserve">, </w:t>
      </w:r>
      <w:r>
        <w:t>était relativement pauvre</w:t>
      </w:r>
      <w:r w:rsidR="007369EF">
        <w:t xml:space="preserve">. </w:t>
      </w:r>
      <w:r>
        <w:t>Là se bornaient les renseignements que Je</w:t>
      </w:r>
      <w:r>
        <w:t>f</w:t>
      </w:r>
      <w:r>
        <w:t>ferson Hope recueillit</w:t>
      </w:r>
      <w:r w:rsidR="007369EF">
        <w:t>.</w:t>
      </w:r>
    </w:p>
    <w:p w14:paraId="7D07A9DE" w14:textId="77777777" w:rsidR="007369EF" w:rsidRDefault="0071396A" w:rsidP="007369EF">
      <w:r>
        <w:t>En face de ces difficultés</w:t>
      </w:r>
      <w:r w:rsidR="007369EF">
        <w:t xml:space="preserve">, </w:t>
      </w:r>
      <w:r>
        <w:t>un autre aurait abandonné la pa</w:t>
      </w:r>
      <w:r>
        <w:t>r</w:t>
      </w:r>
      <w:r>
        <w:t>tie</w:t>
      </w:r>
      <w:r w:rsidR="007369EF">
        <w:t xml:space="preserve"> ; </w:t>
      </w:r>
      <w:r>
        <w:t>mais Jefferson Hope ne renonça pas</w:t>
      </w:r>
      <w:r w:rsidR="007369EF">
        <w:t xml:space="preserve">. </w:t>
      </w:r>
      <w:r>
        <w:t>Avec ses petites éc</w:t>
      </w:r>
      <w:r>
        <w:t>o</w:t>
      </w:r>
      <w:r>
        <w:t>nomies</w:t>
      </w:r>
      <w:r w:rsidR="007369EF">
        <w:t xml:space="preserve">, </w:t>
      </w:r>
      <w:r>
        <w:t>grossies de ce qu</w:t>
      </w:r>
      <w:r w:rsidR="007369EF">
        <w:t>’</w:t>
      </w:r>
      <w:r>
        <w:t>il gagnait en route</w:t>
      </w:r>
      <w:r w:rsidR="007369EF">
        <w:t xml:space="preserve">, </w:t>
      </w:r>
      <w:r>
        <w:t>il voyagea de ville en ville à la recherche de ses ennemis</w:t>
      </w:r>
      <w:r w:rsidR="007369EF">
        <w:t xml:space="preserve">. </w:t>
      </w:r>
      <w:r>
        <w:t>Des années passèrent</w:t>
      </w:r>
      <w:r w:rsidR="007369EF">
        <w:t xml:space="preserve">. </w:t>
      </w:r>
      <w:r>
        <w:t>Ses cheveux noirs commencèrent à grisonner</w:t>
      </w:r>
      <w:r w:rsidR="007369EF">
        <w:t xml:space="preserve">. </w:t>
      </w:r>
      <w:r>
        <w:t>Mais</w:t>
      </w:r>
      <w:r w:rsidR="007369EF">
        <w:t xml:space="preserve">, </w:t>
      </w:r>
      <w:r>
        <w:t>tel un vér</w:t>
      </w:r>
      <w:r>
        <w:t>i</w:t>
      </w:r>
      <w:r>
        <w:t>table limier</w:t>
      </w:r>
      <w:r w:rsidR="007369EF">
        <w:t xml:space="preserve">, </w:t>
      </w:r>
      <w:r>
        <w:t>il cherchait toujours</w:t>
      </w:r>
      <w:r w:rsidR="007369EF">
        <w:t xml:space="preserve"> ; </w:t>
      </w:r>
      <w:r>
        <w:t>sa vengeance était devenue son unique raison de vivre</w:t>
      </w:r>
      <w:r w:rsidR="007369EF">
        <w:t xml:space="preserve">. </w:t>
      </w:r>
      <w:proofErr w:type="spellStart"/>
      <w:r>
        <w:t>A</w:t>
      </w:r>
      <w:proofErr w:type="spellEnd"/>
      <w:r>
        <w:t xml:space="preserve"> la fin sa persévérance fut réco</w:t>
      </w:r>
      <w:r>
        <w:t>m</w:t>
      </w:r>
      <w:r>
        <w:t>pensée</w:t>
      </w:r>
      <w:r w:rsidR="007369EF">
        <w:t xml:space="preserve">. </w:t>
      </w:r>
      <w:r>
        <w:t>Un jour</w:t>
      </w:r>
      <w:r w:rsidR="007369EF">
        <w:t xml:space="preserve">, </w:t>
      </w:r>
      <w:r>
        <w:t>à Cleveland</w:t>
      </w:r>
      <w:r w:rsidR="007369EF">
        <w:t xml:space="preserve">, </w:t>
      </w:r>
      <w:r>
        <w:t>il aperçut par une fenêtre les deux hommes qu</w:t>
      </w:r>
      <w:r w:rsidR="007369EF">
        <w:t>’</w:t>
      </w:r>
      <w:r>
        <w:t>il recherchait</w:t>
      </w:r>
      <w:r w:rsidR="007369EF">
        <w:t xml:space="preserve">. </w:t>
      </w:r>
      <w:r>
        <w:t>Il rentra dans son misérable logis pour méditer un plan</w:t>
      </w:r>
      <w:r w:rsidR="007369EF">
        <w:t xml:space="preserve">. </w:t>
      </w:r>
      <w:r>
        <w:t xml:space="preserve">Mais </w:t>
      </w:r>
      <w:proofErr w:type="spellStart"/>
      <w:r>
        <w:t>Drebber</w:t>
      </w:r>
      <w:proofErr w:type="spellEnd"/>
      <w:r>
        <w:t xml:space="preserve"> l</w:t>
      </w:r>
      <w:r w:rsidR="007369EF">
        <w:t>’</w:t>
      </w:r>
      <w:r>
        <w:t>avait reconnu sous ses haillons</w:t>
      </w:r>
      <w:r w:rsidR="007369EF">
        <w:t xml:space="preserve">, </w:t>
      </w:r>
      <w:r>
        <w:t>et il avait surpris son regard meurtrier</w:t>
      </w:r>
      <w:r w:rsidR="007369EF">
        <w:t xml:space="preserve">. </w:t>
      </w:r>
      <w:r>
        <w:t xml:space="preserve">Accompagné de </w:t>
      </w:r>
      <w:proofErr w:type="spellStart"/>
      <w:r>
        <w:t>Stangerson</w:t>
      </w:r>
      <w:proofErr w:type="spellEnd"/>
      <w:r>
        <w:t xml:space="preserve"> qui était devenu son secrétaire particulier</w:t>
      </w:r>
      <w:r w:rsidR="007369EF">
        <w:t xml:space="preserve">, </w:t>
      </w:r>
      <w:r>
        <w:t>il co</w:t>
      </w:r>
      <w:r>
        <w:t>u</w:t>
      </w:r>
      <w:r>
        <w:t>rut chez le juge de paix à qui il exposa le danger de mort que leur faisaient courir la haine et la jalousie d</w:t>
      </w:r>
      <w:r w:rsidR="007369EF">
        <w:t>’</w:t>
      </w:r>
      <w:r>
        <w:t>un ancien rival</w:t>
      </w:r>
      <w:r w:rsidR="007369EF">
        <w:t xml:space="preserve">. </w:t>
      </w:r>
      <w:r>
        <w:t>Le soir même</w:t>
      </w:r>
      <w:r w:rsidR="007369EF">
        <w:t xml:space="preserve">, </w:t>
      </w:r>
      <w:r>
        <w:t>Jefferson Hope fut arrêté</w:t>
      </w:r>
      <w:r w:rsidR="007369EF">
        <w:t xml:space="preserve">. </w:t>
      </w:r>
      <w:r>
        <w:t>Faute de répondant</w:t>
      </w:r>
      <w:r w:rsidR="007369EF">
        <w:t xml:space="preserve">, </w:t>
      </w:r>
      <w:r>
        <w:t>il fut détenu quelques semaines</w:t>
      </w:r>
      <w:r w:rsidR="007369EF">
        <w:t xml:space="preserve">. </w:t>
      </w:r>
      <w:r>
        <w:t>Il ne sortit de prison que pour tro</w:t>
      </w:r>
      <w:r>
        <w:t>u</w:t>
      </w:r>
      <w:r>
        <w:t xml:space="preserve">ver vide la </w:t>
      </w:r>
      <w:r>
        <w:lastRenderedPageBreak/>
        <w:t xml:space="preserve">maison de </w:t>
      </w:r>
      <w:proofErr w:type="spellStart"/>
      <w:r>
        <w:t>Drebber</w:t>
      </w:r>
      <w:proofErr w:type="spellEnd"/>
      <w:r w:rsidR="007369EF">
        <w:t xml:space="preserve">. </w:t>
      </w:r>
      <w:r>
        <w:t>Lui et son secrétaire étaient pa</w:t>
      </w:r>
      <w:r>
        <w:t>r</w:t>
      </w:r>
      <w:r>
        <w:t>tis pour l</w:t>
      </w:r>
      <w:r w:rsidR="007369EF">
        <w:t>’</w:t>
      </w:r>
      <w:r>
        <w:t>Europe</w:t>
      </w:r>
      <w:r w:rsidR="007369EF">
        <w:t>.</w:t>
      </w:r>
    </w:p>
    <w:p w14:paraId="404A9FA2" w14:textId="77777777" w:rsidR="007369EF" w:rsidRDefault="0071396A" w:rsidP="007369EF">
      <w:r>
        <w:t>Ce nouvel échec ne fit que stimuler son zèle</w:t>
      </w:r>
      <w:r w:rsidR="007369EF">
        <w:t xml:space="preserve">. </w:t>
      </w:r>
      <w:r>
        <w:t>L</w:t>
      </w:r>
      <w:r w:rsidR="007369EF">
        <w:t>’</w:t>
      </w:r>
      <w:r>
        <w:t>argent ma</w:t>
      </w:r>
      <w:r>
        <w:t>n</w:t>
      </w:r>
      <w:r>
        <w:t>quait</w:t>
      </w:r>
      <w:r w:rsidR="007369EF">
        <w:t xml:space="preserve"> ; </w:t>
      </w:r>
      <w:r>
        <w:t>il retravailla et il économisa sou par sou en vue de son pr</w:t>
      </w:r>
      <w:r>
        <w:t>o</w:t>
      </w:r>
      <w:r>
        <w:t>chain voyage</w:t>
      </w:r>
      <w:r w:rsidR="007369EF">
        <w:t xml:space="preserve">. </w:t>
      </w:r>
      <w:r>
        <w:t>Quand il eut amassé assez</w:t>
      </w:r>
      <w:r w:rsidR="007369EF">
        <w:t xml:space="preserve">, </w:t>
      </w:r>
      <w:r>
        <w:t>il s</w:t>
      </w:r>
      <w:r w:rsidR="007369EF">
        <w:t>’</w:t>
      </w:r>
      <w:r>
        <w:t>embarqua à son tour</w:t>
      </w:r>
      <w:r w:rsidR="007369EF">
        <w:t xml:space="preserve">. </w:t>
      </w:r>
      <w:r>
        <w:t>Puis la chasse recommença</w:t>
      </w:r>
      <w:r w:rsidR="007369EF">
        <w:t xml:space="preserve">, </w:t>
      </w:r>
      <w:r>
        <w:t>de capitale en capitale</w:t>
      </w:r>
      <w:r w:rsidR="007369EF">
        <w:t xml:space="preserve"> ; </w:t>
      </w:r>
      <w:r>
        <w:t>mais ses ennemis lui échappaient toujours</w:t>
      </w:r>
      <w:r w:rsidR="007369EF">
        <w:t xml:space="preserve">. </w:t>
      </w:r>
      <w:r>
        <w:t>Pour régler ses dépenses</w:t>
      </w:r>
      <w:r w:rsidR="007369EF">
        <w:t xml:space="preserve">, </w:t>
      </w:r>
      <w:r>
        <w:t>il accepta toutes sortes de besognes serviles</w:t>
      </w:r>
      <w:r w:rsidR="007369EF">
        <w:t xml:space="preserve"> ; </w:t>
      </w:r>
      <w:r>
        <w:t>cela lui faisait pe</w:t>
      </w:r>
      <w:r>
        <w:t>r</w:t>
      </w:r>
      <w:r>
        <w:t>dre du temps</w:t>
      </w:r>
      <w:r w:rsidR="007369EF">
        <w:t xml:space="preserve">. </w:t>
      </w:r>
      <w:r>
        <w:t>Quand il arriva à Saint-Pétersbourg</w:t>
      </w:r>
      <w:r w:rsidR="007369EF">
        <w:t xml:space="preserve">, </w:t>
      </w:r>
      <w:proofErr w:type="spellStart"/>
      <w:r>
        <w:t>Drebber</w:t>
      </w:r>
      <w:proofErr w:type="spellEnd"/>
      <w:r>
        <w:t xml:space="preserve"> et </w:t>
      </w:r>
      <w:proofErr w:type="spellStart"/>
      <w:r>
        <w:t>Stangerson</w:t>
      </w:r>
      <w:proofErr w:type="spellEnd"/>
      <w:r>
        <w:t xml:space="preserve"> avaient quitté cette ville pour Paris</w:t>
      </w:r>
      <w:r w:rsidR="007369EF">
        <w:t xml:space="preserve"> : </w:t>
      </w:r>
      <w:r>
        <w:t>parvenu à P</w:t>
      </w:r>
      <w:r>
        <w:t>a</w:t>
      </w:r>
      <w:r>
        <w:t>ris</w:t>
      </w:r>
      <w:r w:rsidR="007369EF">
        <w:t xml:space="preserve">, </w:t>
      </w:r>
      <w:r>
        <w:t>il apprit qu</w:t>
      </w:r>
      <w:r w:rsidR="007369EF">
        <w:t>’</w:t>
      </w:r>
      <w:r>
        <w:t>ils venaient de se mettre en route vers Copenh</w:t>
      </w:r>
      <w:r>
        <w:t>a</w:t>
      </w:r>
      <w:r>
        <w:t>gue</w:t>
      </w:r>
      <w:r w:rsidR="007369EF">
        <w:t xml:space="preserve"> ; </w:t>
      </w:r>
      <w:r>
        <w:t>là encore</w:t>
      </w:r>
      <w:r w:rsidR="007369EF">
        <w:t xml:space="preserve">, </w:t>
      </w:r>
      <w:r>
        <w:t>il fut en retard</w:t>
      </w:r>
      <w:r w:rsidR="007369EF">
        <w:t xml:space="preserve"> : </w:t>
      </w:r>
      <w:r>
        <w:t>ils se dirigeaient sur Londres</w:t>
      </w:r>
      <w:r w:rsidR="007369EF">
        <w:t xml:space="preserve">. </w:t>
      </w:r>
      <w:r>
        <w:t>C</w:t>
      </w:r>
      <w:r w:rsidR="007369EF">
        <w:t>’</w:t>
      </w:r>
      <w:r>
        <w:t>est à Londres qu</w:t>
      </w:r>
      <w:r w:rsidR="007369EF">
        <w:t>’</w:t>
      </w:r>
      <w:r>
        <w:t>il réussit enfin à les acculer</w:t>
      </w:r>
      <w:r w:rsidR="007369EF">
        <w:t xml:space="preserve">. </w:t>
      </w:r>
      <w:r>
        <w:t>Pour la suite</w:t>
      </w:r>
      <w:r w:rsidR="007369EF">
        <w:t xml:space="preserve">, </w:t>
      </w:r>
      <w:r>
        <w:t>il n</w:t>
      </w:r>
      <w:r w:rsidR="007369EF">
        <w:t>’</w:t>
      </w:r>
      <w:r>
        <w:t>est que de citer le propre récit du vieux chasseur</w:t>
      </w:r>
      <w:r w:rsidR="007369EF">
        <w:t xml:space="preserve">, </w:t>
      </w:r>
      <w:r>
        <w:t>consigné dans le journal intime du docteur Watson</w:t>
      </w:r>
      <w:r w:rsidR="007369EF">
        <w:t xml:space="preserve">, </w:t>
      </w:r>
      <w:r>
        <w:t>auquel nous sommes déjà redevables de beaucoup</w:t>
      </w:r>
      <w:r w:rsidR="007369EF">
        <w:t>.</w:t>
      </w:r>
    </w:p>
    <w:p w14:paraId="2FFCBACD" w14:textId="2A0C98B2" w:rsidR="0071396A" w:rsidRDefault="007369EF" w:rsidP="007369EF">
      <w:pPr>
        <w:pStyle w:val="Titre1"/>
      </w:pPr>
      <w:bookmarkStart w:id="12" w:name="_Toc203493006"/>
      <w:r>
        <w:lastRenderedPageBreak/>
        <w:t>Chapitre XIII</w:t>
      </w:r>
      <w:r w:rsidR="004E080E">
        <w:br/>
      </w:r>
      <w:r w:rsidR="004E080E">
        <w:br/>
      </w:r>
      <w:r w:rsidR="0071396A">
        <w:t>Suite des Mémoires du docteur John Watson</w:t>
      </w:r>
      <w:bookmarkEnd w:id="12"/>
    </w:p>
    <w:p w14:paraId="0D97219E" w14:textId="77777777" w:rsidR="0071396A" w:rsidRDefault="0071396A"/>
    <w:p w14:paraId="122376B9" w14:textId="77777777" w:rsidR="007369EF" w:rsidRDefault="0071396A" w:rsidP="007369EF">
      <w:r>
        <w:t>Il ne fallait voir aucune animosité à notre égard dans la r</w:t>
      </w:r>
      <w:r>
        <w:t>é</w:t>
      </w:r>
      <w:r>
        <w:t>sistance acharnée que notre prisonnier nous opposa</w:t>
      </w:r>
      <w:r w:rsidR="007369EF">
        <w:t xml:space="preserve">. </w:t>
      </w:r>
      <w:r>
        <w:t>Convaincu de son impuissance</w:t>
      </w:r>
      <w:r w:rsidR="007369EF">
        <w:t xml:space="preserve">, </w:t>
      </w:r>
      <w:r>
        <w:t>il nous sourit d</w:t>
      </w:r>
      <w:r w:rsidR="007369EF">
        <w:t>’</w:t>
      </w:r>
      <w:r>
        <w:t>un air affable</w:t>
      </w:r>
      <w:r w:rsidR="007369EF">
        <w:t xml:space="preserve"> ; </w:t>
      </w:r>
      <w:r>
        <w:t>il souhaitait n</w:t>
      </w:r>
      <w:r w:rsidR="007369EF">
        <w:t>’</w:t>
      </w:r>
      <w:r>
        <w:t>avoir blessé personne dans la bagarre</w:t>
      </w:r>
      <w:r w:rsidR="007369EF">
        <w:t>.</w:t>
      </w:r>
    </w:p>
    <w:p w14:paraId="6B03A0ED" w14:textId="4D2150BE" w:rsidR="007369EF" w:rsidRDefault="007369EF" w:rsidP="007369EF">
      <w:r>
        <w:t>« </w:t>
      </w:r>
      <w:r w:rsidR="0071396A">
        <w:t>Je suppose que vous allez me conduire au poste</w:t>
      </w:r>
      <w:r>
        <w:t xml:space="preserve">, </w:t>
      </w:r>
      <w:r w:rsidR="0071396A">
        <w:t>dit-il à Sherlock Holmes</w:t>
      </w:r>
      <w:r>
        <w:t xml:space="preserve">. </w:t>
      </w:r>
      <w:r w:rsidR="0071396A">
        <w:t>Ma voiture est à la porte</w:t>
      </w:r>
      <w:r>
        <w:t xml:space="preserve">. </w:t>
      </w:r>
      <w:r w:rsidR="0071396A">
        <w:t>Si vous voulez me d</w:t>
      </w:r>
      <w:r w:rsidR="0071396A">
        <w:t>é</w:t>
      </w:r>
      <w:r w:rsidR="0071396A">
        <w:t>tacher les jambes</w:t>
      </w:r>
      <w:r>
        <w:t xml:space="preserve">, </w:t>
      </w:r>
      <w:r w:rsidR="0071396A">
        <w:t>je vous y mènerai</w:t>
      </w:r>
      <w:r>
        <w:t xml:space="preserve">, </w:t>
      </w:r>
      <w:r w:rsidR="0071396A">
        <w:t>car je ne suis pas si léger qu</w:t>
      </w:r>
      <w:r>
        <w:t>’</w:t>
      </w:r>
      <w:r w:rsidR="0071396A">
        <w:t>il y a vingt ans</w:t>
      </w:r>
      <w:r>
        <w:t>. »</w:t>
      </w:r>
    </w:p>
    <w:p w14:paraId="6E60F26B" w14:textId="77777777" w:rsidR="007369EF" w:rsidRDefault="0071396A" w:rsidP="007369EF">
      <w:proofErr w:type="spellStart"/>
      <w:r>
        <w:t>Gregson</w:t>
      </w:r>
      <w:proofErr w:type="spellEnd"/>
      <w:r>
        <w:t xml:space="preserve"> et Lestrade se regardèrent</w:t>
      </w:r>
      <w:r w:rsidR="007369EF">
        <w:t xml:space="preserve">, </w:t>
      </w:r>
      <w:r>
        <w:t>méfiants</w:t>
      </w:r>
      <w:r w:rsidR="007369EF">
        <w:t xml:space="preserve"> : </w:t>
      </w:r>
      <w:r>
        <w:t>cette prop</w:t>
      </w:r>
      <w:r>
        <w:t>o</w:t>
      </w:r>
      <w:r>
        <w:t>sition n</w:t>
      </w:r>
      <w:r w:rsidR="007369EF">
        <w:t>’</w:t>
      </w:r>
      <w:r>
        <w:t>était pas de leur goût</w:t>
      </w:r>
      <w:r w:rsidR="007369EF">
        <w:t xml:space="preserve">. </w:t>
      </w:r>
      <w:r>
        <w:t>Mais Holmes écouta le prisonnier et dénoua la serviette qui attachait ses chevilles</w:t>
      </w:r>
      <w:r w:rsidR="007369EF">
        <w:t xml:space="preserve">. </w:t>
      </w:r>
      <w:r>
        <w:t>L</w:t>
      </w:r>
      <w:r w:rsidR="007369EF">
        <w:t>’</w:t>
      </w:r>
      <w:r>
        <w:t>homme se releva</w:t>
      </w:r>
      <w:r w:rsidR="007369EF">
        <w:t xml:space="preserve">, </w:t>
      </w:r>
      <w:r>
        <w:t>étendit ses jambes</w:t>
      </w:r>
      <w:r w:rsidR="007369EF">
        <w:t xml:space="preserve"> : </w:t>
      </w:r>
      <w:r>
        <w:t>il pouvait marcher</w:t>
      </w:r>
      <w:r w:rsidR="007369EF">
        <w:t xml:space="preserve">. </w:t>
      </w:r>
      <w:r>
        <w:t>Je le regardai</w:t>
      </w:r>
      <w:r w:rsidR="007369EF">
        <w:t xml:space="preserve"> : </w:t>
      </w:r>
      <w:r>
        <w:t>jamais je n</w:t>
      </w:r>
      <w:r w:rsidR="007369EF">
        <w:t>’</w:t>
      </w:r>
      <w:r>
        <w:t>avais vu un individu aussi solidement bâti</w:t>
      </w:r>
      <w:r w:rsidR="007369EF">
        <w:t xml:space="preserve">. </w:t>
      </w:r>
      <w:r>
        <w:t>Son v</w:t>
      </w:r>
      <w:r>
        <w:t>i</w:t>
      </w:r>
      <w:r>
        <w:t>sage basané indiquait une énergie et une résolution aussi r</w:t>
      </w:r>
      <w:r>
        <w:t>e</w:t>
      </w:r>
      <w:r>
        <w:t>marquables que sa force</w:t>
      </w:r>
      <w:r w:rsidR="007369EF">
        <w:t>.</w:t>
      </w:r>
    </w:p>
    <w:p w14:paraId="0AA3A0BA" w14:textId="77777777" w:rsidR="007369EF" w:rsidRDefault="007369EF" w:rsidP="007369EF">
      <w:r>
        <w:t>« </w:t>
      </w:r>
      <w:r w:rsidR="0071396A">
        <w:t>Si la place de chef de police devenait libre</w:t>
      </w:r>
      <w:r>
        <w:t xml:space="preserve">, </w:t>
      </w:r>
      <w:r w:rsidR="0071396A">
        <w:t>dit-il en rega</w:t>
      </w:r>
      <w:r w:rsidR="0071396A">
        <w:t>r</w:t>
      </w:r>
      <w:r w:rsidR="0071396A">
        <w:t>dant Sherlock Holmes avec une véritable admiration</w:t>
      </w:r>
      <w:r>
        <w:t xml:space="preserve">, </w:t>
      </w:r>
      <w:r w:rsidR="0071396A">
        <w:t>elle ne vous irait pas mal</w:t>
      </w:r>
      <w:r>
        <w:t xml:space="preserve"> ! </w:t>
      </w:r>
      <w:r w:rsidR="0071396A">
        <w:t>La manière dont vous m</w:t>
      </w:r>
      <w:r>
        <w:t>’</w:t>
      </w:r>
      <w:r w:rsidR="0071396A">
        <w:t>avez dépisté vaut toutes les recommandations</w:t>
      </w:r>
      <w:r>
        <w:t>.</w:t>
      </w:r>
    </w:p>
    <w:p w14:paraId="07C6330F" w14:textId="77777777" w:rsidR="007369EF" w:rsidRDefault="007369EF" w:rsidP="007369EF">
      <w:r>
        <w:t>— </w:t>
      </w:r>
      <w:r w:rsidR="0071396A">
        <w:t>Accompagnez-nous donc</w:t>
      </w:r>
      <w:r>
        <w:t xml:space="preserve"> ! </w:t>
      </w:r>
      <w:r w:rsidR="0071396A">
        <w:t>fit Holmes aux deux détect</w:t>
      </w:r>
      <w:r w:rsidR="0071396A">
        <w:t>i</w:t>
      </w:r>
      <w:r w:rsidR="0071396A">
        <w:t>ves</w:t>
      </w:r>
      <w:r>
        <w:t>.</w:t>
      </w:r>
    </w:p>
    <w:p w14:paraId="2322A705" w14:textId="77777777" w:rsidR="007369EF" w:rsidRDefault="007369EF" w:rsidP="007369EF">
      <w:r>
        <w:t>— </w:t>
      </w:r>
      <w:r w:rsidR="0071396A">
        <w:t>Je sais conduire</w:t>
      </w:r>
      <w:r>
        <w:t xml:space="preserve">, </w:t>
      </w:r>
      <w:r w:rsidR="0071396A">
        <w:t>dit Lestrade</w:t>
      </w:r>
      <w:r>
        <w:t>.</w:t>
      </w:r>
    </w:p>
    <w:p w14:paraId="190F0C91" w14:textId="59A17C19" w:rsidR="007369EF" w:rsidRDefault="007369EF" w:rsidP="007369EF">
      <w:r>
        <w:lastRenderedPageBreak/>
        <w:t>— </w:t>
      </w:r>
      <w:r w:rsidR="0071396A">
        <w:t>Très bien</w:t>
      </w:r>
      <w:r>
        <w:t xml:space="preserve">. </w:t>
      </w:r>
      <w:r w:rsidR="0071396A">
        <w:t>Vous</w:t>
      </w:r>
      <w:r>
        <w:t xml:space="preserve">, </w:t>
      </w:r>
      <w:proofErr w:type="spellStart"/>
      <w:r w:rsidR="0071396A">
        <w:t>Gregson</w:t>
      </w:r>
      <w:proofErr w:type="spellEnd"/>
      <w:r>
        <w:t xml:space="preserve">, </w:t>
      </w:r>
      <w:r w:rsidR="0071396A">
        <w:t>venez avec nous à l</w:t>
      </w:r>
      <w:r>
        <w:t>’</w:t>
      </w:r>
      <w:r w:rsidR="0071396A">
        <w:t>intérieur du fiacre</w:t>
      </w:r>
      <w:r>
        <w:t xml:space="preserve">. </w:t>
      </w:r>
      <w:r w:rsidR="0071396A">
        <w:t>Vous aussi</w:t>
      </w:r>
      <w:r>
        <w:t xml:space="preserve">, </w:t>
      </w:r>
      <w:r w:rsidR="0071396A">
        <w:t>docteur</w:t>
      </w:r>
      <w:r>
        <w:t xml:space="preserve"> ; </w:t>
      </w:r>
      <w:r w:rsidR="0071396A">
        <w:t>vous vous êtes intéressé à cette a</w:t>
      </w:r>
      <w:r w:rsidR="0071396A">
        <w:t>f</w:t>
      </w:r>
      <w:r w:rsidR="0071396A">
        <w:t>faire</w:t>
      </w:r>
      <w:r>
        <w:t xml:space="preserve"> ; </w:t>
      </w:r>
      <w:r w:rsidR="0071396A">
        <w:t>suivez-la jusqu</w:t>
      </w:r>
      <w:r>
        <w:t>’</w:t>
      </w:r>
      <w:r w:rsidR="0071396A">
        <w:t>au bout</w:t>
      </w:r>
      <w:r>
        <w:t> »</w:t>
      </w:r>
    </w:p>
    <w:p w14:paraId="3791DB1C" w14:textId="77777777" w:rsidR="007369EF" w:rsidRDefault="0071396A" w:rsidP="007369EF">
      <w:r>
        <w:t>J</w:t>
      </w:r>
      <w:r w:rsidR="007369EF">
        <w:t>’</w:t>
      </w:r>
      <w:r>
        <w:t>acceptai volontiers</w:t>
      </w:r>
      <w:r w:rsidR="007369EF">
        <w:t xml:space="preserve">, </w:t>
      </w:r>
      <w:r>
        <w:t>et nous descendîmes tous ensemble</w:t>
      </w:r>
      <w:r w:rsidR="007369EF">
        <w:t xml:space="preserve">. </w:t>
      </w:r>
      <w:r>
        <w:t>Notre prisonnier ne tenta nullement de s</w:t>
      </w:r>
      <w:r w:rsidR="007369EF">
        <w:t>’</w:t>
      </w:r>
      <w:r>
        <w:t>échapper</w:t>
      </w:r>
      <w:r w:rsidR="007369EF">
        <w:t xml:space="preserve">. </w:t>
      </w:r>
      <w:r>
        <w:t>Calme</w:t>
      </w:r>
      <w:r w:rsidR="007369EF">
        <w:t xml:space="preserve">, </w:t>
      </w:r>
      <w:r>
        <w:t>il e</w:t>
      </w:r>
      <w:r>
        <w:t>n</w:t>
      </w:r>
      <w:r>
        <w:t>tra dans son fiacre où nous le suivîmes</w:t>
      </w:r>
      <w:r w:rsidR="007369EF">
        <w:t xml:space="preserve">. </w:t>
      </w:r>
      <w:r>
        <w:t>Lestrade monta sur le siège</w:t>
      </w:r>
      <w:r w:rsidR="007369EF">
        <w:t xml:space="preserve">, </w:t>
      </w:r>
      <w:r>
        <w:t>fouetta le cheval</w:t>
      </w:r>
      <w:r w:rsidR="007369EF">
        <w:t xml:space="preserve">, </w:t>
      </w:r>
      <w:r>
        <w:t>et nous conduisit vite à destination</w:t>
      </w:r>
      <w:r w:rsidR="007369EF">
        <w:t xml:space="preserve">. </w:t>
      </w:r>
      <w:r>
        <w:t>On nous fit pénétrer dans une petite salle</w:t>
      </w:r>
      <w:r w:rsidR="007369EF">
        <w:t xml:space="preserve">. </w:t>
      </w:r>
      <w:r>
        <w:t>Un inspecteur nota le nom du prisonnier et ceux des hommes qu</w:t>
      </w:r>
      <w:r w:rsidR="007369EF">
        <w:t>’</w:t>
      </w:r>
      <w:r>
        <w:t>il était accusé d</w:t>
      </w:r>
      <w:r w:rsidR="007369EF">
        <w:t>’</w:t>
      </w:r>
      <w:r>
        <w:t>avoir tués</w:t>
      </w:r>
      <w:r w:rsidR="007369EF">
        <w:t xml:space="preserve">. </w:t>
      </w:r>
      <w:r>
        <w:t>Cet officier au teint blême</w:t>
      </w:r>
      <w:r w:rsidR="007369EF">
        <w:t xml:space="preserve">, </w:t>
      </w:r>
      <w:r>
        <w:t>à l</w:t>
      </w:r>
      <w:r w:rsidR="007369EF">
        <w:t>’</w:t>
      </w:r>
      <w:r>
        <w:t>air flegmatique</w:t>
      </w:r>
      <w:r w:rsidR="007369EF">
        <w:t xml:space="preserve">, </w:t>
      </w:r>
      <w:r>
        <w:t>remplit ses fon</w:t>
      </w:r>
      <w:r>
        <w:t>c</w:t>
      </w:r>
      <w:r>
        <w:t>tions machinalement</w:t>
      </w:r>
      <w:r w:rsidR="007369EF">
        <w:t>.</w:t>
      </w:r>
    </w:p>
    <w:p w14:paraId="2D0F75B4" w14:textId="77777777" w:rsidR="007369EF" w:rsidRDefault="007369EF" w:rsidP="007369EF">
      <w:r>
        <w:t>« </w:t>
      </w:r>
      <w:r w:rsidR="0071396A">
        <w:t>Le prisonnier comparaîtra devant ses juges dans le co</w:t>
      </w:r>
      <w:r w:rsidR="0071396A">
        <w:t>u</w:t>
      </w:r>
      <w:r w:rsidR="0071396A">
        <w:t>rant de la semaine</w:t>
      </w:r>
      <w:r>
        <w:t xml:space="preserve">, </w:t>
      </w:r>
      <w:r w:rsidR="0071396A">
        <w:t>dit-il</w:t>
      </w:r>
      <w:r>
        <w:t xml:space="preserve">. </w:t>
      </w:r>
      <w:r w:rsidR="0071396A">
        <w:t>Monsieur Hope</w:t>
      </w:r>
      <w:r>
        <w:t xml:space="preserve">, </w:t>
      </w:r>
      <w:r w:rsidR="0071396A">
        <w:t>avez-vous une décl</w:t>
      </w:r>
      <w:r w:rsidR="0071396A">
        <w:t>a</w:t>
      </w:r>
      <w:r w:rsidR="0071396A">
        <w:t>ration à faire</w:t>
      </w:r>
      <w:r>
        <w:t xml:space="preserve"> ? </w:t>
      </w:r>
      <w:r w:rsidR="0071396A">
        <w:t>Mais je dois vous prévenir que nous noterons vos paroles</w:t>
      </w:r>
      <w:r>
        <w:t xml:space="preserve">, </w:t>
      </w:r>
      <w:r w:rsidR="0071396A">
        <w:t>et qu</w:t>
      </w:r>
      <w:r>
        <w:t>’</w:t>
      </w:r>
      <w:r w:rsidR="0071396A">
        <w:t>elles pourront être utilisées contre vous</w:t>
      </w:r>
      <w:r>
        <w:t>.</w:t>
      </w:r>
    </w:p>
    <w:p w14:paraId="054FBF21" w14:textId="77777777" w:rsidR="004F57B5" w:rsidRPr="004F57B5" w:rsidRDefault="004F57B5" w:rsidP="004F57B5">
      <w:pPr>
        <w:pStyle w:val="Centr"/>
      </w:pPr>
      <w:r w:rsidRPr="004F57B5">
        <w:fldChar w:fldCharType="begin"/>
      </w:r>
      <w:r w:rsidRPr="004F57B5">
        <w:instrText xml:space="preserve">INCLUDEPICTURE "../Une%20étude%20en%20rouge2-6_fichiers/stud-22.gif" \* MERGEFORMATINET </w:instrText>
      </w:r>
      <w:r w:rsidRPr="004F57B5">
        <w:fldChar w:fldCharType="separate"/>
      </w:r>
      <w:r w:rsidRPr="004F57B5">
        <w:pict w14:anchorId="42926594">
          <v:shape id="_x0000_i1091" type="#_x0000_t75" alt="Richard Gutschmidt, 1902" style="width:183.45pt;height:302.4pt">
            <v:imagedata r:id="rId52" r:href="rId53"/>
          </v:shape>
        </w:pict>
      </w:r>
      <w:r w:rsidRPr="004F57B5">
        <w:fldChar w:fldCharType="end"/>
      </w:r>
    </w:p>
    <w:p w14:paraId="7518C77C" w14:textId="77777777" w:rsidR="007369EF" w:rsidRDefault="007369EF" w:rsidP="007369EF">
      <w:r>
        <w:lastRenderedPageBreak/>
        <w:t>— </w:t>
      </w:r>
      <w:r w:rsidR="0071396A">
        <w:t>J</w:t>
      </w:r>
      <w:r>
        <w:t>’</w:t>
      </w:r>
      <w:r w:rsidR="0071396A">
        <w:t>ai beaucoup à dire</w:t>
      </w:r>
      <w:r>
        <w:t xml:space="preserve">, </w:t>
      </w:r>
      <w:r w:rsidR="0071396A">
        <w:t>répliqua Jefferson Hope</w:t>
      </w:r>
      <w:r>
        <w:t xml:space="preserve">. </w:t>
      </w:r>
      <w:r w:rsidR="0071396A">
        <w:t>Messieurs</w:t>
      </w:r>
      <w:r>
        <w:t xml:space="preserve">, </w:t>
      </w:r>
      <w:r w:rsidR="0071396A">
        <w:t>je vais tout vous raconter</w:t>
      </w:r>
      <w:r>
        <w:t> !</w:t>
      </w:r>
    </w:p>
    <w:p w14:paraId="597D0F76" w14:textId="77777777" w:rsidR="007369EF" w:rsidRDefault="007369EF" w:rsidP="007369EF">
      <w:r>
        <w:t>— </w:t>
      </w:r>
      <w:r w:rsidR="0071396A">
        <w:t>Ne feriez-vous pas mieux de garder cela pour le trib</w:t>
      </w:r>
      <w:r w:rsidR="0071396A">
        <w:t>u</w:t>
      </w:r>
      <w:r w:rsidR="0071396A">
        <w:t>nal</w:t>
      </w:r>
      <w:r>
        <w:t xml:space="preserve"> ? </w:t>
      </w:r>
      <w:r w:rsidR="0071396A">
        <w:t>dit l</w:t>
      </w:r>
      <w:r>
        <w:t>’</w:t>
      </w:r>
      <w:r w:rsidR="0071396A">
        <w:t>inspecteur</w:t>
      </w:r>
      <w:r>
        <w:t>.</w:t>
      </w:r>
    </w:p>
    <w:p w14:paraId="5D7B2DD9" w14:textId="52A9DC81" w:rsidR="007369EF" w:rsidRDefault="007369EF" w:rsidP="007369EF">
      <w:r>
        <w:t>— </w:t>
      </w:r>
      <w:r w:rsidR="0071396A">
        <w:t>Il se peut qu</w:t>
      </w:r>
      <w:r>
        <w:t>’</w:t>
      </w:r>
      <w:r w:rsidR="0071396A">
        <w:t>il n</w:t>
      </w:r>
      <w:r>
        <w:t>’</w:t>
      </w:r>
      <w:r w:rsidR="0071396A">
        <w:t>y ait pas de procès</w:t>
      </w:r>
      <w:r>
        <w:t xml:space="preserve">, </w:t>
      </w:r>
      <w:r w:rsidR="0071396A">
        <w:t>dit Hope</w:t>
      </w:r>
      <w:r>
        <w:t xml:space="preserve">. </w:t>
      </w:r>
      <w:r w:rsidR="0071396A">
        <w:t>Ne sourci</w:t>
      </w:r>
      <w:r w:rsidR="0071396A">
        <w:t>l</w:t>
      </w:r>
      <w:r w:rsidR="0071396A">
        <w:t>lez pas</w:t>
      </w:r>
      <w:r>
        <w:t xml:space="preserve">. </w:t>
      </w:r>
      <w:r w:rsidR="0071396A">
        <w:t>Je ne songe pas au suicide</w:t>
      </w:r>
      <w:r>
        <w:t>. »</w:t>
      </w:r>
    </w:p>
    <w:p w14:paraId="48CF5C9A" w14:textId="77777777" w:rsidR="007369EF" w:rsidRDefault="0071396A" w:rsidP="007369EF">
      <w:r>
        <w:t>Il tourna vers moi ses yeux noirs et farouches</w:t>
      </w:r>
      <w:r w:rsidR="007369EF">
        <w:t>.</w:t>
      </w:r>
    </w:p>
    <w:p w14:paraId="3377564D" w14:textId="77777777" w:rsidR="007369EF" w:rsidRDefault="007369EF" w:rsidP="007369EF">
      <w:r>
        <w:t>« </w:t>
      </w:r>
      <w:r w:rsidR="0071396A">
        <w:t>Vous êtes médecin</w:t>
      </w:r>
      <w:r>
        <w:t xml:space="preserve">, </w:t>
      </w:r>
      <w:r w:rsidR="0071396A">
        <w:t>je crois</w:t>
      </w:r>
      <w:r>
        <w:t> ?</w:t>
      </w:r>
    </w:p>
    <w:p w14:paraId="40184CA8" w14:textId="77777777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répondis-je</w:t>
      </w:r>
      <w:r>
        <w:t>.</w:t>
      </w:r>
    </w:p>
    <w:p w14:paraId="1265C9F5" w14:textId="77777777" w:rsidR="007369EF" w:rsidRDefault="007369EF" w:rsidP="007369EF">
      <w:r>
        <w:t>— </w:t>
      </w:r>
      <w:r w:rsidR="0071396A">
        <w:t>Alors</w:t>
      </w:r>
      <w:r>
        <w:t xml:space="preserve">, </w:t>
      </w:r>
      <w:r w:rsidR="0071396A">
        <w:t>posez votre main là</w:t>
      </w:r>
      <w:r>
        <w:t xml:space="preserve"> », </w:t>
      </w:r>
      <w:r w:rsidR="0071396A">
        <w:t>dit-il en souriant</w:t>
      </w:r>
      <w:r>
        <w:t>.</w:t>
      </w:r>
    </w:p>
    <w:p w14:paraId="6018D39D" w14:textId="77777777" w:rsidR="007369EF" w:rsidRDefault="0071396A" w:rsidP="007369EF">
      <w:r>
        <w:t>Il leva vers sa poitrine ses poignets liés par les menottes</w:t>
      </w:r>
      <w:r w:rsidR="007369EF">
        <w:t>.</w:t>
      </w:r>
    </w:p>
    <w:p w14:paraId="1314E09A" w14:textId="77777777" w:rsidR="007369EF" w:rsidRDefault="0071396A" w:rsidP="007369EF">
      <w:r>
        <w:t>Je m</w:t>
      </w:r>
      <w:r w:rsidR="007369EF">
        <w:t>’</w:t>
      </w:r>
      <w:r>
        <w:t>exécutai</w:t>
      </w:r>
      <w:r w:rsidR="007369EF">
        <w:t xml:space="preserve">. </w:t>
      </w:r>
      <w:r>
        <w:t>Je constatai un extraordinaire battement de cœur</w:t>
      </w:r>
      <w:r w:rsidR="007369EF">
        <w:t xml:space="preserve">. </w:t>
      </w:r>
      <w:r>
        <w:t>Sa poitrine tremblait et frémissait comme la cloison d</w:t>
      </w:r>
      <w:r w:rsidR="007369EF">
        <w:t>’</w:t>
      </w:r>
      <w:r>
        <w:t>une frêle construction secouée par une puissante machine en ma</w:t>
      </w:r>
      <w:r>
        <w:t>r</w:t>
      </w:r>
      <w:r>
        <w:t>che</w:t>
      </w:r>
      <w:r w:rsidR="007369EF">
        <w:t xml:space="preserve">. </w:t>
      </w:r>
      <w:r>
        <w:t>En l</w:t>
      </w:r>
      <w:r w:rsidR="007369EF">
        <w:t>’</w:t>
      </w:r>
      <w:r>
        <w:t>auscultant dans le silence</w:t>
      </w:r>
      <w:r w:rsidR="007369EF">
        <w:t xml:space="preserve">, </w:t>
      </w:r>
      <w:r>
        <w:t>j</w:t>
      </w:r>
      <w:r w:rsidR="007369EF">
        <w:t>’</w:t>
      </w:r>
      <w:r>
        <w:t>entendis siffler et bou</w:t>
      </w:r>
      <w:r>
        <w:t>r</w:t>
      </w:r>
      <w:r>
        <w:t>donner sourdement</w:t>
      </w:r>
      <w:r w:rsidR="007369EF">
        <w:t>.</w:t>
      </w:r>
    </w:p>
    <w:p w14:paraId="4A5BF810" w14:textId="77777777" w:rsidR="007369EF" w:rsidRDefault="007369EF" w:rsidP="007369EF">
      <w:r>
        <w:t>« </w:t>
      </w:r>
      <w:r w:rsidR="0071396A">
        <w:t>Eh bien</w:t>
      </w:r>
      <w:r>
        <w:t xml:space="preserve">, </w:t>
      </w:r>
      <w:r w:rsidR="0071396A">
        <w:t>dis-je</w:t>
      </w:r>
      <w:r>
        <w:t xml:space="preserve">, </w:t>
      </w:r>
      <w:r w:rsidR="0071396A">
        <w:t>vous avez un anévrisme de l</w:t>
      </w:r>
      <w:r>
        <w:t>’</w:t>
      </w:r>
      <w:r w:rsidR="0071396A">
        <w:t>aorte</w:t>
      </w:r>
      <w:r>
        <w:t>.</w:t>
      </w:r>
    </w:p>
    <w:p w14:paraId="6680F839" w14:textId="22F92061" w:rsidR="007369EF" w:rsidRDefault="007369EF" w:rsidP="007369EF">
      <w:r>
        <w:t>— </w:t>
      </w:r>
      <w:r w:rsidR="0071396A">
        <w:t>Oui</w:t>
      </w:r>
      <w:r>
        <w:t xml:space="preserve">, </w:t>
      </w:r>
      <w:r w:rsidR="0071396A">
        <w:t>c</w:t>
      </w:r>
      <w:r>
        <w:t>’</w:t>
      </w:r>
      <w:r w:rsidR="0071396A">
        <w:t>est ce qu</w:t>
      </w:r>
      <w:r>
        <w:t>’</w:t>
      </w:r>
      <w:r w:rsidR="0071396A">
        <w:t>on m</w:t>
      </w:r>
      <w:r>
        <w:t>’</w:t>
      </w:r>
      <w:r w:rsidR="0071396A">
        <w:t>a dit</w:t>
      </w:r>
      <w:r>
        <w:t xml:space="preserve">, </w:t>
      </w:r>
      <w:r w:rsidR="0071396A">
        <w:t>répondit-il placidement</w:t>
      </w:r>
      <w:r>
        <w:t xml:space="preserve">. </w:t>
      </w:r>
      <w:proofErr w:type="gramStart"/>
      <w:r w:rsidR="0071396A">
        <w:t>J</w:t>
      </w:r>
      <w:r>
        <w:t>’</w:t>
      </w:r>
      <w:r w:rsidR="0071396A">
        <w:t>ai été</w:t>
      </w:r>
      <w:proofErr w:type="gramEnd"/>
      <w:r w:rsidR="0071396A">
        <w:t xml:space="preserve"> voir un docteur la semaine dernière</w:t>
      </w:r>
      <w:r>
        <w:t xml:space="preserve">. </w:t>
      </w:r>
      <w:r w:rsidR="0071396A">
        <w:t>Et il m</w:t>
      </w:r>
      <w:r>
        <w:t>’</w:t>
      </w:r>
      <w:r w:rsidR="0071396A">
        <w:t>a dit que ça écl</w:t>
      </w:r>
      <w:r w:rsidR="0071396A">
        <w:t>a</w:t>
      </w:r>
      <w:r w:rsidR="0071396A">
        <w:t>terait sous peu</w:t>
      </w:r>
      <w:r>
        <w:t xml:space="preserve">. </w:t>
      </w:r>
      <w:r w:rsidR="0071396A">
        <w:t>Ça empire depuis des années</w:t>
      </w:r>
      <w:r>
        <w:t xml:space="preserve">. </w:t>
      </w:r>
      <w:r w:rsidR="0071396A">
        <w:t>J</w:t>
      </w:r>
      <w:r>
        <w:t>’</w:t>
      </w:r>
      <w:r w:rsidR="0071396A">
        <w:t>ai attrapé cela dans les montagnes de Salt Lake où j</w:t>
      </w:r>
      <w:r>
        <w:t>’</w:t>
      </w:r>
      <w:r w:rsidR="0071396A">
        <w:t>ai souffert du froid et de la faim</w:t>
      </w:r>
      <w:r>
        <w:t xml:space="preserve">. </w:t>
      </w:r>
      <w:r w:rsidR="0071396A">
        <w:t>Mais ma tâche est accomplie</w:t>
      </w:r>
      <w:r>
        <w:t xml:space="preserve"> : </w:t>
      </w:r>
      <w:r w:rsidR="0071396A">
        <w:t>je suis prêt à partir</w:t>
      </w:r>
      <w:r>
        <w:t xml:space="preserve">. </w:t>
      </w:r>
      <w:r w:rsidR="0071396A">
        <w:t>Tout de même</w:t>
      </w:r>
      <w:r>
        <w:t xml:space="preserve">, </w:t>
      </w:r>
      <w:r w:rsidR="0071396A">
        <w:t>je voudrais bien m</w:t>
      </w:r>
      <w:r>
        <w:t>’</w:t>
      </w:r>
      <w:r w:rsidR="0071396A">
        <w:t>expliquer avant</w:t>
      </w:r>
      <w:r>
        <w:t xml:space="preserve">. </w:t>
      </w:r>
      <w:r w:rsidR="0071396A">
        <w:t>Je ne veux pas qu</w:t>
      </w:r>
      <w:r>
        <w:t>’</w:t>
      </w:r>
      <w:r w:rsidR="0071396A">
        <w:t>on se so</w:t>
      </w:r>
      <w:r w:rsidR="0071396A">
        <w:t>u</w:t>
      </w:r>
      <w:r w:rsidR="0071396A">
        <w:t>vienne de moi comme d</w:t>
      </w:r>
      <w:r>
        <w:t>’</w:t>
      </w:r>
      <w:r w:rsidR="0071396A">
        <w:t>un vulgaire assassin</w:t>
      </w:r>
      <w:r>
        <w:t>. »</w:t>
      </w:r>
    </w:p>
    <w:p w14:paraId="03D5EDA7" w14:textId="77777777" w:rsidR="007369EF" w:rsidRDefault="0071396A" w:rsidP="007369EF">
      <w:r>
        <w:t>L</w:t>
      </w:r>
      <w:r w:rsidR="007369EF">
        <w:t>’</w:t>
      </w:r>
      <w:r>
        <w:t>inspecteur et les deux détectives devaient-ils le laisser r</w:t>
      </w:r>
      <w:r>
        <w:t>a</w:t>
      </w:r>
      <w:r>
        <w:t>conter son histoire</w:t>
      </w:r>
      <w:r w:rsidR="007369EF">
        <w:t xml:space="preserve"> ? </w:t>
      </w:r>
      <w:r>
        <w:t>Ils en discutèrent non sans vivacité</w:t>
      </w:r>
      <w:r w:rsidR="007369EF">
        <w:t>.</w:t>
      </w:r>
    </w:p>
    <w:p w14:paraId="58D432C8" w14:textId="77777777" w:rsidR="007369EF" w:rsidRDefault="007369EF" w:rsidP="007369EF">
      <w:r>
        <w:lastRenderedPageBreak/>
        <w:t>« </w:t>
      </w:r>
      <w:r w:rsidR="0071396A">
        <w:t>Docteur</w:t>
      </w:r>
      <w:r>
        <w:t xml:space="preserve">, </w:t>
      </w:r>
      <w:r w:rsidR="0071396A">
        <w:t>me demanda enfin l</w:t>
      </w:r>
      <w:r>
        <w:t>’</w:t>
      </w:r>
      <w:r w:rsidR="0071396A">
        <w:t>inspecteur</w:t>
      </w:r>
      <w:r>
        <w:t xml:space="preserve">, </w:t>
      </w:r>
      <w:r w:rsidR="0071396A">
        <w:t>croyez-vous qu</w:t>
      </w:r>
      <w:r>
        <w:t>’</w:t>
      </w:r>
      <w:r w:rsidR="0071396A">
        <w:t>il y ait un danger imminent</w:t>
      </w:r>
      <w:r>
        <w:t> ?</w:t>
      </w:r>
    </w:p>
    <w:p w14:paraId="0DC93E7F" w14:textId="77777777" w:rsidR="007369EF" w:rsidRDefault="007369EF" w:rsidP="007369EF">
      <w:r>
        <w:t>— </w:t>
      </w:r>
      <w:r w:rsidR="0071396A">
        <w:t>J</w:t>
      </w:r>
      <w:r>
        <w:t>’</w:t>
      </w:r>
      <w:r w:rsidR="0071396A">
        <w:t>en suis sûr</w:t>
      </w:r>
      <w:r>
        <w:t> !</w:t>
      </w:r>
    </w:p>
    <w:p w14:paraId="551D9FB8" w14:textId="77777777" w:rsidR="007369EF" w:rsidRDefault="007369EF" w:rsidP="007369EF">
      <w:r>
        <w:t>— </w:t>
      </w:r>
      <w:r w:rsidR="0071396A">
        <w:t>Alors</w:t>
      </w:r>
      <w:r>
        <w:t xml:space="preserve">, </w:t>
      </w:r>
      <w:r w:rsidR="0071396A">
        <w:t>notre devoir est clair</w:t>
      </w:r>
      <w:r>
        <w:t xml:space="preserve"> ; </w:t>
      </w:r>
      <w:r w:rsidR="0071396A">
        <w:t>dans l</w:t>
      </w:r>
      <w:r>
        <w:t>’</w:t>
      </w:r>
      <w:r w:rsidR="0071396A">
        <w:t>intérêt de la justice</w:t>
      </w:r>
      <w:r>
        <w:t xml:space="preserve">, </w:t>
      </w:r>
      <w:r w:rsidR="0071396A">
        <w:t>il nous faut recueillir sa déposition</w:t>
      </w:r>
      <w:r>
        <w:t xml:space="preserve">. </w:t>
      </w:r>
      <w:r w:rsidR="0071396A">
        <w:t>Vous pouvez parler</w:t>
      </w:r>
      <w:r>
        <w:t xml:space="preserve">, </w:t>
      </w:r>
      <w:r w:rsidR="0071396A">
        <w:t>mo</w:t>
      </w:r>
      <w:r w:rsidR="0071396A">
        <w:t>n</w:t>
      </w:r>
      <w:r w:rsidR="0071396A">
        <w:t>sieur</w:t>
      </w:r>
      <w:r>
        <w:t xml:space="preserve"> ; </w:t>
      </w:r>
      <w:r w:rsidR="0071396A">
        <w:t>mais je vous préviens encore une fois que nous enregi</w:t>
      </w:r>
      <w:r w:rsidR="0071396A">
        <w:t>s</w:t>
      </w:r>
      <w:r w:rsidR="0071396A">
        <w:t>trons vos paroles</w:t>
      </w:r>
      <w:r>
        <w:t>.</w:t>
      </w:r>
    </w:p>
    <w:p w14:paraId="161E6038" w14:textId="7C6F4E59" w:rsidR="007369EF" w:rsidRDefault="007369EF" w:rsidP="007369EF">
      <w:r>
        <w:t>— </w:t>
      </w:r>
      <w:r w:rsidR="0071396A">
        <w:t>Avec votre permission</w:t>
      </w:r>
      <w:r>
        <w:t xml:space="preserve">, </w:t>
      </w:r>
      <w:r w:rsidR="0071396A">
        <w:t>dit Hope</w:t>
      </w:r>
      <w:r>
        <w:t xml:space="preserve">, </w:t>
      </w:r>
      <w:r w:rsidR="0071396A">
        <w:t>je m</w:t>
      </w:r>
      <w:r>
        <w:t>’</w:t>
      </w:r>
      <w:r w:rsidR="0071396A">
        <w:t>assieds</w:t>
      </w:r>
      <w:r>
        <w:t xml:space="preserve">. </w:t>
      </w:r>
      <w:r w:rsidR="0071396A">
        <w:t>Cet an</w:t>
      </w:r>
      <w:r w:rsidR="0071396A">
        <w:t>é</w:t>
      </w:r>
      <w:r w:rsidR="0071396A">
        <w:t>vrisme me fatigue beaucoup</w:t>
      </w:r>
      <w:r>
        <w:t xml:space="preserve">, </w:t>
      </w:r>
      <w:r w:rsidR="0071396A">
        <w:t>et la lutte de tout à l</w:t>
      </w:r>
      <w:r>
        <w:t>’</w:t>
      </w:r>
      <w:r w:rsidR="0071396A">
        <w:t>heure ne m</w:t>
      </w:r>
      <w:r>
        <w:t>’</w:t>
      </w:r>
      <w:r w:rsidR="0071396A">
        <w:t>a pas arrangé</w:t>
      </w:r>
      <w:r>
        <w:t xml:space="preserve"> ! </w:t>
      </w:r>
      <w:r w:rsidR="0071396A">
        <w:t>J</w:t>
      </w:r>
      <w:r>
        <w:t>’</w:t>
      </w:r>
      <w:r w:rsidR="0071396A">
        <w:t>ai un pied dans la tombe</w:t>
      </w:r>
      <w:r>
        <w:t xml:space="preserve">. </w:t>
      </w:r>
      <w:r w:rsidR="0071396A">
        <w:t>Et je n</w:t>
      </w:r>
      <w:r>
        <w:t>’</w:t>
      </w:r>
      <w:r w:rsidR="0071396A">
        <w:t>ai aucune raison de mentir</w:t>
      </w:r>
      <w:r>
        <w:t xml:space="preserve"> ! </w:t>
      </w:r>
      <w:r w:rsidR="0071396A">
        <w:t>Tout ce que je vais vous dire est scrupuleusement vrai</w:t>
      </w:r>
      <w:r>
        <w:t xml:space="preserve">. </w:t>
      </w:r>
      <w:r w:rsidR="0071396A">
        <w:t>L</w:t>
      </w:r>
      <w:r>
        <w:t>’</w:t>
      </w:r>
      <w:r w:rsidR="0071396A">
        <w:t>usage que vous ferez de mes paroles</w:t>
      </w:r>
      <w:r>
        <w:t xml:space="preserve">, </w:t>
      </w:r>
      <w:r w:rsidR="0071396A">
        <w:t>ça m</w:t>
      </w:r>
      <w:r>
        <w:t>’</w:t>
      </w:r>
      <w:r w:rsidR="0071396A">
        <w:t>est égal</w:t>
      </w:r>
      <w:r>
        <w:t>. »</w:t>
      </w:r>
    </w:p>
    <w:p w14:paraId="50B06E23" w14:textId="77777777" w:rsidR="007369EF" w:rsidRDefault="0071396A" w:rsidP="007369EF">
      <w:r>
        <w:t>Jefferson Hope se renversa sur sa chaise et commença son récit</w:t>
      </w:r>
      <w:r w:rsidR="007369EF">
        <w:t xml:space="preserve">. </w:t>
      </w:r>
      <w:r>
        <w:t>Il parla d</w:t>
      </w:r>
      <w:r w:rsidR="007369EF">
        <w:t>’</w:t>
      </w:r>
      <w:r>
        <w:t>une manière calme et méthodique</w:t>
      </w:r>
      <w:r w:rsidR="007369EF">
        <w:t xml:space="preserve">, </w:t>
      </w:r>
      <w:r>
        <w:t>comme s</w:t>
      </w:r>
      <w:r w:rsidR="007369EF">
        <w:t>’</w:t>
      </w:r>
      <w:r>
        <w:t>il se fût agi de choses assez ordinaires</w:t>
      </w:r>
      <w:r w:rsidR="007369EF">
        <w:t xml:space="preserve">. </w:t>
      </w:r>
      <w:r>
        <w:t>Je peux garantir l</w:t>
      </w:r>
      <w:r w:rsidR="007369EF">
        <w:t>’</w:t>
      </w:r>
      <w:r>
        <w:t>exactitude du compte rendu qui suit</w:t>
      </w:r>
      <w:r w:rsidR="007369EF">
        <w:t xml:space="preserve"> ; </w:t>
      </w:r>
      <w:r>
        <w:t>je l</w:t>
      </w:r>
      <w:r w:rsidR="007369EF">
        <w:t>’</w:t>
      </w:r>
      <w:r>
        <w:t>ai confronté avec les notes de Lestrade qui avait tout pris en sténo</w:t>
      </w:r>
      <w:r w:rsidR="007369EF">
        <w:t>.</w:t>
      </w:r>
    </w:p>
    <w:p w14:paraId="4E2F2D30" w14:textId="77777777" w:rsidR="007369EF" w:rsidRDefault="007369EF" w:rsidP="007369EF">
      <w:r>
        <w:t>« </w:t>
      </w:r>
      <w:r w:rsidR="0071396A">
        <w:t>Peu vous importe pourquoi je haïssais ces hommes</w:t>
      </w:r>
      <w:r>
        <w:t xml:space="preserve">. </w:t>
      </w:r>
      <w:r w:rsidR="0071396A">
        <w:t>Je vous dirai seulement qu</w:t>
      </w:r>
      <w:r>
        <w:t>’</w:t>
      </w:r>
      <w:r w:rsidR="0071396A">
        <w:t>ils étaient coupables du meurtre de deux pe</w:t>
      </w:r>
      <w:r w:rsidR="0071396A">
        <w:t>r</w:t>
      </w:r>
      <w:r w:rsidR="0071396A">
        <w:t>sonnes</w:t>
      </w:r>
      <w:r>
        <w:t xml:space="preserve">, </w:t>
      </w:r>
      <w:r w:rsidR="0071396A">
        <w:t>le père et la fille</w:t>
      </w:r>
      <w:r>
        <w:t xml:space="preserve">, </w:t>
      </w:r>
      <w:r w:rsidR="0071396A">
        <w:t>et qu</w:t>
      </w:r>
      <w:r>
        <w:t>’</w:t>
      </w:r>
      <w:r w:rsidR="0071396A">
        <w:t>ils l</w:t>
      </w:r>
      <w:r>
        <w:t>’</w:t>
      </w:r>
      <w:r w:rsidR="0071396A">
        <w:t>ont payé de leur vie</w:t>
      </w:r>
      <w:r>
        <w:t xml:space="preserve">. </w:t>
      </w:r>
      <w:proofErr w:type="gramStart"/>
      <w:r w:rsidR="0071396A">
        <w:t>C</w:t>
      </w:r>
      <w:r>
        <w:t>’</w:t>
      </w:r>
      <w:r w:rsidR="0071396A">
        <w:t>était</w:t>
      </w:r>
      <w:proofErr w:type="gramEnd"/>
      <w:r w:rsidR="0071396A">
        <w:t xml:space="preserve"> un crime trop vieux pour que j</w:t>
      </w:r>
      <w:r>
        <w:t>’</w:t>
      </w:r>
      <w:r w:rsidR="0071396A">
        <w:t>en appelle à un tribunal quelconque</w:t>
      </w:r>
      <w:r>
        <w:t xml:space="preserve">. </w:t>
      </w:r>
      <w:r w:rsidR="0071396A">
        <w:t>Mais</w:t>
      </w:r>
      <w:r>
        <w:t xml:space="preserve">, </w:t>
      </w:r>
      <w:r w:rsidR="0071396A">
        <w:t>comme je savais qu</w:t>
      </w:r>
      <w:r>
        <w:t>’</w:t>
      </w:r>
      <w:r w:rsidR="0071396A">
        <w:t>ils étaient coupables</w:t>
      </w:r>
      <w:r>
        <w:t xml:space="preserve">, </w:t>
      </w:r>
      <w:r w:rsidR="0071396A">
        <w:t>je décidai que je serai</w:t>
      </w:r>
      <w:r>
        <w:t xml:space="preserve">, </w:t>
      </w:r>
      <w:r w:rsidR="0071396A">
        <w:t>à moi tout seul</w:t>
      </w:r>
      <w:r>
        <w:t xml:space="preserve">, </w:t>
      </w:r>
      <w:r w:rsidR="0071396A">
        <w:t>le juge</w:t>
      </w:r>
      <w:r>
        <w:t xml:space="preserve">, </w:t>
      </w:r>
      <w:r w:rsidR="0071396A">
        <w:t>le jury et le bou</w:t>
      </w:r>
      <w:r w:rsidR="0071396A">
        <w:t>r</w:t>
      </w:r>
      <w:r w:rsidR="0071396A">
        <w:t>reau</w:t>
      </w:r>
      <w:r>
        <w:t xml:space="preserve">. </w:t>
      </w:r>
      <w:r w:rsidR="0071396A">
        <w:t>Si vous avez du cœur au ventre</w:t>
      </w:r>
      <w:r>
        <w:t xml:space="preserve">, </w:t>
      </w:r>
      <w:r w:rsidR="0071396A">
        <w:t>vous auriez agi comme moi</w:t>
      </w:r>
      <w:r>
        <w:t>.</w:t>
      </w:r>
    </w:p>
    <w:p w14:paraId="36D1779E" w14:textId="77777777" w:rsidR="007369EF" w:rsidRDefault="007369EF" w:rsidP="007369EF">
      <w:r>
        <w:t>« </w:t>
      </w:r>
      <w:r w:rsidR="0071396A">
        <w:t>La jeune fille était ma fiancée il y a vingt ans</w:t>
      </w:r>
      <w:r>
        <w:t xml:space="preserve">. </w:t>
      </w:r>
      <w:r w:rsidR="0071396A">
        <w:t xml:space="preserve">On la maria de force à </w:t>
      </w:r>
      <w:proofErr w:type="spellStart"/>
      <w:r w:rsidR="0071396A">
        <w:t>Drebber</w:t>
      </w:r>
      <w:proofErr w:type="spellEnd"/>
      <w:r>
        <w:t xml:space="preserve"> ; </w:t>
      </w:r>
      <w:r w:rsidR="0071396A">
        <w:t>elle en mourut</w:t>
      </w:r>
      <w:r>
        <w:t xml:space="preserve">, </w:t>
      </w:r>
      <w:r w:rsidR="0071396A">
        <w:t>le cœur brisé</w:t>
      </w:r>
      <w:r>
        <w:t xml:space="preserve">. </w:t>
      </w:r>
      <w:r w:rsidR="0071396A">
        <w:t>Je fis glisser l</w:t>
      </w:r>
      <w:r>
        <w:t>’</w:t>
      </w:r>
      <w:r w:rsidR="0071396A">
        <w:t>alliance du doigt de la morte</w:t>
      </w:r>
      <w:r>
        <w:t xml:space="preserve">, </w:t>
      </w:r>
      <w:r w:rsidR="0071396A">
        <w:t>et je me jurai de la mettre sous les yeux de son bourreau au moment de sa mort</w:t>
      </w:r>
      <w:r>
        <w:t xml:space="preserve">. </w:t>
      </w:r>
      <w:r w:rsidR="0071396A">
        <w:lastRenderedPageBreak/>
        <w:t>Elle lui rappe</w:t>
      </w:r>
      <w:r w:rsidR="0071396A">
        <w:t>l</w:t>
      </w:r>
      <w:r w:rsidR="0071396A">
        <w:t>lerait son crime et il saurait pourquoi je le punissais</w:t>
      </w:r>
      <w:r>
        <w:t xml:space="preserve">. </w:t>
      </w:r>
      <w:r w:rsidR="0071396A">
        <w:t>Je portais l</w:t>
      </w:r>
      <w:r>
        <w:t>’</w:t>
      </w:r>
      <w:r w:rsidR="0071396A">
        <w:t>alliance toujours sur moi</w:t>
      </w:r>
      <w:r>
        <w:t xml:space="preserve">. </w:t>
      </w:r>
      <w:r w:rsidR="0071396A">
        <w:t>J</w:t>
      </w:r>
      <w:r>
        <w:t>’</w:t>
      </w:r>
      <w:r w:rsidR="0071396A">
        <w:t>ai cherché ce misérable et son co</w:t>
      </w:r>
      <w:r w:rsidR="0071396A">
        <w:t>m</w:t>
      </w:r>
      <w:r w:rsidR="0071396A">
        <w:t>plice à travers les deux continents</w:t>
      </w:r>
      <w:r>
        <w:t xml:space="preserve">. </w:t>
      </w:r>
      <w:r w:rsidR="0071396A">
        <w:t>Enfin</w:t>
      </w:r>
      <w:r>
        <w:t xml:space="preserve">, </w:t>
      </w:r>
      <w:r w:rsidR="0071396A">
        <w:t>j</w:t>
      </w:r>
      <w:r>
        <w:t>’</w:t>
      </w:r>
      <w:r w:rsidR="0071396A">
        <w:t>ai pu les joindre</w:t>
      </w:r>
      <w:r>
        <w:t xml:space="preserve">. </w:t>
      </w:r>
      <w:r w:rsidR="0071396A">
        <w:t>Ils avaient cru que je me fatiguerais</w:t>
      </w:r>
      <w:r>
        <w:t xml:space="preserve">, </w:t>
      </w:r>
      <w:r w:rsidR="0071396A">
        <w:t>mais ils se sont trompés</w:t>
      </w:r>
      <w:r>
        <w:t xml:space="preserve">. </w:t>
      </w:r>
      <w:r w:rsidR="0071396A">
        <w:t>Si je meurs demain</w:t>
      </w:r>
      <w:r>
        <w:t xml:space="preserve">, </w:t>
      </w:r>
      <w:r w:rsidR="0071396A">
        <w:t>ce qui est probable</w:t>
      </w:r>
      <w:r>
        <w:t xml:space="preserve">, </w:t>
      </w:r>
      <w:r w:rsidR="0071396A">
        <w:t>je mourrai content</w:t>
      </w:r>
      <w:r>
        <w:t xml:space="preserve"> : </w:t>
      </w:r>
      <w:r w:rsidR="0071396A">
        <w:t>ma t</w:t>
      </w:r>
      <w:r w:rsidR="0071396A">
        <w:t>â</w:t>
      </w:r>
      <w:r w:rsidR="0071396A">
        <w:t>che est faite et bien faite</w:t>
      </w:r>
      <w:r>
        <w:t xml:space="preserve">. </w:t>
      </w:r>
      <w:r w:rsidR="0071396A">
        <w:t>Ils sont morts tous les deux de ma main</w:t>
      </w:r>
      <w:r>
        <w:t xml:space="preserve">. </w:t>
      </w:r>
      <w:r w:rsidR="0071396A">
        <w:t>Il ne me reste plus rien à espérer</w:t>
      </w:r>
      <w:r>
        <w:t xml:space="preserve">, </w:t>
      </w:r>
      <w:r w:rsidR="0071396A">
        <w:t>ni à désirer</w:t>
      </w:r>
      <w:r>
        <w:t>.</w:t>
      </w:r>
    </w:p>
    <w:p w14:paraId="5CA7FBF8" w14:textId="77777777" w:rsidR="007369EF" w:rsidRDefault="007369EF" w:rsidP="007369EF">
      <w:r>
        <w:t>« </w:t>
      </w:r>
      <w:r w:rsidR="0071396A">
        <w:t>Ils étaient riches et j</w:t>
      </w:r>
      <w:r>
        <w:t>’</w:t>
      </w:r>
      <w:r w:rsidR="0071396A">
        <w:t>étais pauvre</w:t>
      </w:r>
      <w:r>
        <w:t xml:space="preserve"> : </w:t>
      </w:r>
      <w:r w:rsidR="0071396A">
        <w:t>il m</w:t>
      </w:r>
      <w:r>
        <w:t>’</w:t>
      </w:r>
      <w:r w:rsidR="0071396A">
        <w:t>était difficile de les suivre</w:t>
      </w:r>
      <w:r>
        <w:t xml:space="preserve">. </w:t>
      </w:r>
      <w:r w:rsidR="0071396A">
        <w:t>Quand j</w:t>
      </w:r>
      <w:r>
        <w:t>’</w:t>
      </w:r>
      <w:r w:rsidR="0071396A">
        <w:t>arrivai à Londres</w:t>
      </w:r>
      <w:r>
        <w:t xml:space="preserve">, </w:t>
      </w:r>
      <w:r w:rsidR="0071396A">
        <w:t>je n</w:t>
      </w:r>
      <w:r>
        <w:t>’</w:t>
      </w:r>
      <w:r w:rsidR="0071396A">
        <w:t>avais plus le sou</w:t>
      </w:r>
      <w:r>
        <w:t xml:space="preserve">. </w:t>
      </w:r>
      <w:r w:rsidR="0071396A">
        <w:t>Je me mis en quête d</w:t>
      </w:r>
      <w:r>
        <w:t>’</w:t>
      </w:r>
      <w:r w:rsidR="0071396A">
        <w:t>un emploi</w:t>
      </w:r>
      <w:r>
        <w:t xml:space="preserve">. </w:t>
      </w:r>
      <w:r w:rsidR="0071396A">
        <w:t>Conduire un cheval ou une vo</w:t>
      </w:r>
      <w:r w:rsidR="0071396A">
        <w:t>i</w:t>
      </w:r>
      <w:r w:rsidR="0071396A">
        <w:t>ture est pour moi une chose aussi naturelle que de marcher</w:t>
      </w:r>
      <w:r>
        <w:t xml:space="preserve">. </w:t>
      </w:r>
      <w:r w:rsidR="0071396A">
        <w:t>J</w:t>
      </w:r>
      <w:r>
        <w:t>’</w:t>
      </w:r>
      <w:r w:rsidR="0071396A">
        <w:t>allai donc chez un loueur qui m</w:t>
      </w:r>
      <w:r>
        <w:t>’</w:t>
      </w:r>
      <w:r w:rsidR="0071396A">
        <w:t>employa</w:t>
      </w:r>
      <w:r>
        <w:t xml:space="preserve">. </w:t>
      </w:r>
      <w:r w:rsidR="0071396A">
        <w:t>Chaque semaine</w:t>
      </w:r>
      <w:r>
        <w:t xml:space="preserve">, </w:t>
      </w:r>
      <w:r w:rsidR="0071396A">
        <w:t>je devais r</w:t>
      </w:r>
      <w:r w:rsidR="0071396A">
        <w:t>e</w:t>
      </w:r>
      <w:r w:rsidR="0071396A">
        <w:t>mettre tant à mon patron</w:t>
      </w:r>
      <w:r>
        <w:t xml:space="preserve">. </w:t>
      </w:r>
      <w:r w:rsidR="0071396A">
        <w:t>Le surplus était pour moi</w:t>
      </w:r>
      <w:r>
        <w:t xml:space="preserve">. </w:t>
      </w:r>
      <w:r w:rsidR="0071396A">
        <w:t>C</w:t>
      </w:r>
      <w:r>
        <w:t>’</w:t>
      </w:r>
      <w:r w:rsidR="0071396A">
        <w:t>était peu</w:t>
      </w:r>
      <w:r>
        <w:t xml:space="preserve">, </w:t>
      </w:r>
      <w:r w:rsidR="0071396A">
        <w:t>mais je m</w:t>
      </w:r>
      <w:r>
        <w:t>’</w:t>
      </w:r>
      <w:r w:rsidR="0071396A">
        <w:t>arrangeais pour joindre les deux bouts</w:t>
      </w:r>
      <w:r>
        <w:t xml:space="preserve">. </w:t>
      </w:r>
      <w:r w:rsidR="0071396A">
        <w:t>Le plus difficile</w:t>
      </w:r>
      <w:r>
        <w:t xml:space="preserve">, </w:t>
      </w:r>
      <w:r w:rsidR="0071396A">
        <w:t>c</w:t>
      </w:r>
      <w:r>
        <w:t>’</w:t>
      </w:r>
      <w:r w:rsidR="0071396A">
        <w:t>était de m</w:t>
      </w:r>
      <w:r>
        <w:t>’</w:t>
      </w:r>
      <w:r w:rsidR="0071396A">
        <w:t>orienter</w:t>
      </w:r>
      <w:r>
        <w:t xml:space="preserve">. </w:t>
      </w:r>
      <w:r w:rsidR="0071396A">
        <w:t>Quel embrouillamini</w:t>
      </w:r>
      <w:r>
        <w:t xml:space="preserve">, </w:t>
      </w:r>
      <w:r w:rsidR="0071396A">
        <w:t>Lo</w:t>
      </w:r>
      <w:r w:rsidR="0071396A">
        <w:t>n</w:t>
      </w:r>
      <w:r w:rsidR="0071396A">
        <w:t>dres</w:t>
      </w:r>
      <w:r>
        <w:t xml:space="preserve"> ! </w:t>
      </w:r>
      <w:r w:rsidR="0071396A">
        <w:t>J</w:t>
      </w:r>
      <w:r>
        <w:t>’</w:t>
      </w:r>
      <w:r w:rsidR="0071396A">
        <w:t>avais un plan sous la main cependant</w:t>
      </w:r>
      <w:r>
        <w:t xml:space="preserve"> ; </w:t>
      </w:r>
      <w:r w:rsidR="0071396A">
        <w:t xml:space="preserve">quand je </w:t>
      </w:r>
      <w:proofErr w:type="spellStart"/>
      <w:r w:rsidR="0071396A">
        <w:t>sus</w:t>
      </w:r>
      <w:proofErr w:type="spellEnd"/>
      <w:r w:rsidR="0071396A">
        <w:t xml:space="preserve"> bien s</w:t>
      </w:r>
      <w:r w:rsidR="0071396A">
        <w:t>i</w:t>
      </w:r>
      <w:r w:rsidR="0071396A">
        <w:t>tuer les gares et les principaux hôtels</w:t>
      </w:r>
      <w:r>
        <w:t xml:space="preserve">, </w:t>
      </w:r>
      <w:r w:rsidR="0071396A">
        <w:t>cela commença à ma</w:t>
      </w:r>
      <w:r w:rsidR="0071396A">
        <w:t>r</w:t>
      </w:r>
      <w:r w:rsidR="0071396A">
        <w:t>cher</w:t>
      </w:r>
      <w:r>
        <w:t xml:space="preserve">. </w:t>
      </w:r>
      <w:r w:rsidR="0071396A">
        <w:t>Je mis un certain temps à trouver le domicile de mes deux gentlemen</w:t>
      </w:r>
      <w:r>
        <w:t xml:space="preserve">. </w:t>
      </w:r>
      <w:r w:rsidR="0071396A">
        <w:t>Je cherchai</w:t>
      </w:r>
      <w:r>
        <w:t xml:space="preserve">, </w:t>
      </w:r>
      <w:r w:rsidR="0071396A">
        <w:t>cherchai</w:t>
      </w:r>
      <w:r>
        <w:t xml:space="preserve">… </w:t>
      </w:r>
      <w:r w:rsidR="0071396A">
        <w:t xml:space="preserve">Ils étaient logés dans une pension à </w:t>
      </w:r>
      <w:proofErr w:type="spellStart"/>
      <w:r w:rsidR="0071396A">
        <w:t>Camberwell</w:t>
      </w:r>
      <w:proofErr w:type="spellEnd"/>
      <w:r>
        <w:t xml:space="preserve">, </w:t>
      </w:r>
      <w:r w:rsidR="0071396A">
        <w:t>sur l</w:t>
      </w:r>
      <w:r>
        <w:t>’</w:t>
      </w:r>
      <w:r w:rsidR="0071396A">
        <w:t>autre rive</w:t>
      </w:r>
      <w:r>
        <w:t xml:space="preserve">. </w:t>
      </w:r>
      <w:r w:rsidR="0071396A">
        <w:t>Là</w:t>
      </w:r>
      <w:r>
        <w:t xml:space="preserve">, </w:t>
      </w:r>
      <w:r w:rsidR="0071396A">
        <w:t>ils étaient à ma me</w:t>
      </w:r>
      <w:r w:rsidR="0071396A">
        <w:t>r</w:t>
      </w:r>
      <w:r w:rsidR="0071396A">
        <w:t>ci</w:t>
      </w:r>
      <w:r>
        <w:t xml:space="preserve">. </w:t>
      </w:r>
      <w:r w:rsidR="0071396A">
        <w:t>J</w:t>
      </w:r>
      <w:r>
        <w:t>’</w:t>
      </w:r>
      <w:r w:rsidR="0071396A">
        <w:t>avais une barbe</w:t>
      </w:r>
      <w:r>
        <w:t xml:space="preserve"> : </w:t>
      </w:r>
      <w:r w:rsidR="0071396A">
        <w:t>ils ne pouvaient pas me reconnaître</w:t>
      </w:r>
      <w:r>
        <w:t xml:space="preserve">. </w:t>
      </w:r>
      <w:r w:rsidR="0071396A">
        <w:t>Je voulais les pister jusqu</w:t>
      </w:r>
      <w:r>
        <w:t>’</w:t>
      </w:r>
      <w:r w:rsidR="0071396A">
        <w:t>au m</w:t>
      </w:r>
      <w:r w:rsidR="0071396A">
        <w:t>o</w:t>
      </w:r>
      <w:r w:rsidR="0071396A">
        <w:t>ment favorable</w:t>
      </w:r>
      <w:r>
        <w:t xml:space="preserve">. </w:t>
      </w:r>
      <w:r w:rsidR="0071396A">
        <w:t>J</w:t>
      </w:r>
      <w:r>
        <w:t>’</w:t>
      </w:r>
      <w:r w:rsidR="0071396A">
        <w:t>étais bien décidé à ne pas les laisser s</w:t>
      </w:r>
      <w:r>
        <w:t>’</w:t>
      </w:r>
      <w:r w:rsidR="0071396A">
        <w:t>envoler</w:t>
      </w:r>
      <w:r>
        <w:t xml:space="preserve"> ! </w:t>
      </w:r>
      <w:r w:rsidR="0071396A">
        <w:t>Oh</w:t>
      </w:r>
      <w:r>
        <w:t xml:space="preserve"> ! </w:t>
      </w:r>
      <w:r w:rsidR="0071396A">
        <w:t>ils ont été bien près de le faire</w:t>
      </w:r>
      <w:r>
        <w:t xml:space="preserve"> ! </w:t>
      </w:r>
      <w:r w:rsidR="0071396A">
        <w:t>Pourtant</w:t>
      </w:r>
      <w:r>
        <w:t xml:space="preserve">, </w:t>
      </w:r>
      <w:r w:rsidR="0071396A">
        <w:t>j</w:t>
      </w:r>
      <w:r>
        <w:t>’</w:t>
      </w:r>
      <w:r w:rsidR="0071396A">
        <w:t>étais continuellement sur leurs talons</w:t>
      </w:r>
      <w:r>
        <w:t xml:space="preserve">. </w:t>
      </w:r>
      <w:r w:rsidR="0071396A">
        <w:t>Pa</w:t>
      </w:r>
      <w:r w:rsidR="0071396A">
        <w:t>r</w:t>
      </w:r>
      <w:r w:rsidR="0071396A">
        <w:t>fois</w:t>
      </w:r>
      <w:r>
        <w:t xml:space="preserve">, </w:t>
      </w:r>
      <w:r w:rsidR="0071396A">
        <w:t>je les suivais à pied</w:t>
      </w:r>
      <w:r>
        <w:t xml:space="preserve"> ; </w:t>
      </w:r>
      <w:r w:rsidR="0071396A">
        <w:t>d</w:t>
      </w:r>
      <w:r>
        <w:t>’</w:t>
      </w:r>
      <w:r w:rsidR="0071396A">
        <w:t>autres fois</w:t>
      </w:r>
      <w:r>
        <w:t xml:space="preserve">, </w:t>
      </w:r>
      <w:r w:rsidR="0071396A">
        <w:t>avec mon fiacre</w:t>
      </w:r>
      <w:r>
        <w:t xml:space="preserve">. </w:t>
      </w:r>
      <w:r w:rsidR="0071396A">
        <w:t>Cette m</w:t>
      </w:r>
      <w:r w:rsidR="0071396A">
        <w:t>a</w:t>
      </w:r>
      <w:r w:rsidR="0071396A">
        <w:t>nière était la meilleure</w:t>
      </w:r>
      <w:r>
        <w:t xml:space="preserve"> : </w:t>
      </w:r>
      <w:r w:rsidR="0071396A">
        <w:t>alors ils ne pouvaient pas me semer</w:t>
      </w:r>
      <w:r>
        <w:t xml:space="preserve">. </w:t>
      </w:r>
      <w:r w:rsidR="0071396A">
        <w:t>Ce n</w:t>
      </w:r>
      <w:r>
        <w:t>’</w:t>
      </w:r>
      <w:r w:rsidR="0071396A">
        <w:t>était que tôt le matin et tard le soir que je pouvais gagner quelque chose</w:t>
      </w:r>
      <w:r>
        <w:t xml:space="preserve">. </w:t>
      </w:r>
      <w:r w:rsidR="0071396A">
        <w:t>Je commençais à être en dette à l</w:t>
      </w:r>
      <w:r>
        <w:t>’</w:t>
      </w:r>
      <w:r w:rsidR="0071396A">
        <w:t>égard du p</w:t>
      </w:r>
      <w:r w:rsidR="0071396A">
        <w:t>a</w:t>
      </w:r>
      <w:r w:rsidR="0071396A">
        <w:t>tron</w:t>
      </w:r>
      <w:r>
        <w:t xml:space="preserve">, </w:t>
      </w:r>
      <w:r w:rsidR="0071396A">
        <w:t>mais ça m</w:t>
      </w:r>
      <w:r>
        <w:t>’</w:t>
      </w:r>
      <w:r w:rsidR="0071396A">
        <w:t>était égal</w:t>
      </w:r>
      <w:r>
        <w:t xml:space="preserve">. </w:t>
      </w:r>
      <w:r w:rsidR="0071396A">
        <w:t>La seule chose qui comptait était que je mette la main sur mes bonshommes</w:t>
      </w:r>
      <w:r>
        <w:t xml:space="preserve">. </w:t>
      </w:r>
      <w:r w:rsidR="0071396A">
        <w:t>J</w:t>
      </w:r>
      <w:r>
        <w:t>’</w:t>
      </w:r>
      <w:r w:rsidR="0071396A">
        <w:t>avais affaire à des gens rusés</w:t>
      </w:r>
      <w:r>
        <w:t xml:space="preserve">. </w:t>
      </w:r>
      <w:r w:rsidR="0071396A">
        <w:t xml:space="preserve">Ils </w:t>
      </w:r>
      <w:proofErr w:type="gramStart"/>
      <w:r w:rsidR="0071396A">
        <w:t>avaient sans doute peur</w:t>
      </w:r>
      <w:proofErr w:type="gramEnd"/>
      <w:r w:rsidR="0071396A">
        <w:t xml:space="preserve"> d</w:t>
      </w:r>
      <w:r>
        <w:t>’</w:t>
      </w:r>
      <w:r w:rsidR="0071396A">
        <w:t>être suivis</w:t>
      </w:r>
      <w:r>
        <w:t xml:space="preserve">, </w:t>
      </w:r>
      <w:r w:rsidR="0071396A">
        <w:t>car ils allaient toujours ensemble</w:t>
      </w:r>
      <w:r>
        <w:t xml:space="preserve"> ; </w:t>
      </w:r>
      <w:r w:rsidR="0071396A">
        <w:t>et</w:t>
      </w:r>
      <w:r>
        <w:t xml:space="preserve">, </w:t>
      </w:r>
      <w:r w:rsidR="0071396A">
        <w:lastRenderedPageBreak/>
        <w:t>la nuit tombée</w:t>
      </w:r>
      <w:r>
        <w:t xml:space="preserve">, </w:t>
      </w:r>
      <w:r w:rsidR="0071396A">
        <w:t>ils ne so</w:t>
      </w:r>
      <w:r w:rsidR="0071396A">
        <w:t>r</w:t>
      </w:r>
      <w:r w:rsidR="0071396A">
        <w:t>taient plus</w:t>
      </w:r>
      <w:r>
        <w:t xml:space="preserve">. </w:t>
      </w:r>
      <w:r w:rsidR="0071396A">
        <w:t>Je les suivis avec mon fiacre quinze jours durant</w:t>
      </w:r>
      <w:r>
        <w:t xml:space="preserve">, </w:t>
      </w:r>
      <w:r w:rsidR="0071396A">
        <w:t>et jamais je ne vis l</w:t>
      </w:r>
      <w:r>
        <w:t>’</w:t>
      </w:r>
      <w:r w:rsidR="0071396A">
        <w:t>un sans l</w:t>
      </w:r>
      <w:r>
        <w:t>’</w:t>
      </w:r>
      <w:r w:rsidR="0071396A">
        <w:t>autre</w:t>
      </w:r>
      <w:r>
        <w:t xml:space="preserve">. </w:t>
      </w:r>
      <w:r w:rsidR="0071396A">
        <w:t xml:space="preserve">La moitié du temps </w:t>
      </w:r>
      <w:proofErr w:type="spellStart"/>
      <w:r w:rsidR="0071396A">
        <w:t>Drebber</w:t>
      </w:r>
      <w:proofErr w:type="spellEnd"/>
      <w:r w:rsidR="0071396A">
        <w:t xml:space="preserve"> était ivre</w:t>
      </w:r>
      <w:r>
        <w:t xml:space="preserve">, </w:t>
      </w:r>
      <w:r w:rsidR="0071396A">
        <w:t xml:space="preserve">mais </w:t>
      </w:r>
      <w:proofErr w:type="spellStart"/>
      <w:r w:rsidR="0071396A">
        <w:t>Stangerson</w:t>
      </w:r>
      <w:proofErr w:type="spellEnd"/>
      <w:r w:rsidR="0071396A">
        <w:t xml:space="preserve"> veillait</w:t>
      </w:r>
      <w:r>
        <w:t xml:space="preserve">. </w:t>
      </w:r>
      <w:r w:rsidR="0071396A">
        <w:t>J</w:t>
      </w:r>
      <w:r>
        <w:t>’</w:t>
      </w:r>
      <w:r w:rsidR="0071396A">
        <w:t>avais beau les guetter</w:t>
      </w:r>
      <w:r>
        <w:t xml:space="preserve">, </w:t>
      </w:r>
      <w:r w:rsidR="0071396A">
        <w:t>jamais l</w:t>
      </w:r>
      <w:r>
        <w:t>’</w:t>
      </w:r>
      <w:r w:rsidR="0071396A">
        <w:t>ombre d</w:t>
      </w:r>
      <w:r>
        <w:t>’</w:t>
      </w:r>
      <w:r w:rsidR="0071396A">
        <w:t>une chance ne se présenta</w:t>
      </w:r>
      <w:r>
        <w:t xml:space="preserve">. </w:t>
      </w:r>
      <w:r w:rsidR="0071396A">
        <w:t>Je ne me décourageai pas</w:t>
      </w:r>
      <w:r>
        <w:t xml:space="preserve">. </w:t>
      </w:r>
      <w:r w:rsidR="0071396A">
        <w:t>Quelque chose me disait que l</w:t>
      </w:r>
      <w:r>
        <w:t>’</w:t>
      </w:r>
      <w:r w:rsidR="0071396A">
        <w:t>heure de la vengeance approchait</w:t>
      </w:r>
      <w:r>
        <w:t xml:space="preserve">. </w:t>
      </w:r>
      <w:r w:rsidR="0071396A">
        <w:t>Ma seule crainte était que ce truc dans ma poitrine n</w:t>
      </w:r>
      <w:r>
        <w:t>’</w:t>
      </w:r>
      <w:r w:rsidR="0071396A">
        <w:t>éclate un peu trop tôt</w:t>
      </w:r>
      <w:r>
        <w:t xml:space="preserve">, </w:t>
      </w:r>
      <w:r w:rsidR="0071396A">
        <w:t>et que je n</w:t>
      </w:r>
      <w:r>
        <w:t>’</w:t>
      </w:r>
      <w:r w:rsidR="0071396A">
        <w:t>aie pas le temps d</w:t>
      </w:r>
      <w:r>
        <w:t>’</w:t>
      </w:r>
      <w:r w:rsidR="0071396A">
        <w:t>agir</w:t>
      </w:r>
      <w:r>
        <w:t>.</w:t>
      </w:r>
    </w:p>
    <w:p w14:paraId="7630FC41" w14:textId="77777777" w:rsidR="007369EF" w:rsidRDefault="007369EF" w:rsidP="007369EF">
      <w:r>
        <w:t>« </w:t>
      </w:r>
      <w:r w:rsidR="0071396A">
        <w:t>Enfin</w:t>
      </w:r>
      <w:r>
        <w:t xml:space="preserve">, </w:t>
      </w:r>
      <w:r w:rsidR="0071396A">
        <w:t>un soir que j</w:t>
      </w:r>
      <w:r>
        <w:t>’</w:t>
      </w:r>
      <w:r w:rsidR="0071396A">
        <w:t>allais et venais sur Torquay Terrace</w:t>
      </w:r>
      <w:r>
        <w:t xml:space="preserve"> – </w:t>
      </w:r>
      <w:r w:rsidR="0071396A">
        <w:t>leur rue</w:t>
      </w:r>
      <w:r>
        <w:t xml:space="preserve"> – </w:t>
      </w:r>
      <w:r w:rsidR="0071396A">
        <w:t>je vis un cab s</w:t>
      </w:r>
      <w:r>
        <w:t>’</w:t>
      </w:r>
      <w:r w:rsidR="0071396A">
        <w:t>arrêter à leur porte</w:t>
      </w:r>
      <w:r>
        <w:t xml:space="preserve">. </w:t>
      </w:r>
      <w:r w:rsidR="0071396A">
        <w:t>On le chargea de bagages</w:t>
      </w:r>
      <w:r>
        <w:t xml:space="preserve"> ; </w:t>
      </w:r>
      <w:r w:rsidR="0071396A">
        <w:t xml:space="preserve">puis </w:t>
      </w:r>
      <w:proofErr w:type="spellStart"/>
      <w:r w:rsidR="0071396A">
        <w:t>Drebber</w:t>
      </w:r>
      <w:proofErr w:type="spellEnd"/>
      <w:r w:rsidR="0071396A">
        <w:t xml:space="preserve"> et </w:t>
      </w:r>
      <w:proofErr w:type="spellStart"/>
      <w:r w:rsidR="0071396A">
        <w:t>Stangerson</w:t>
      </w:r>
      <w:proofErr w:type="spellEnd"/>
      <w:r w:rsidR="0071396A">
        <w:t xml:space="preserve"> montèrent et la voiture d</w:t>
      </w:r>
      <w:r w:rsidR="0071396A">
        <w:t>é</w:t>
      </w:r>
      <w:r w:rsidR="0071396A">
        <w:t>marra</w:t>
      </w:r>
      <w:r>
        <w:t xml:space="preserve">. </w:t>
      </w:r>
      <w:r w:rsidR="0071396A">
        <w:t>Je fouettai mon cheval et je les suivis de loin</w:t>
      </w:r>
      <w:r>
        <w:t xml:space="preserve">. </w:t>
      </w:r>
      <w:r w:rsidR="0071396A">
        <w:t>Peut-être allaient-ils quitter Londres</w:t>
      </w:r>
      <w:r>
        <w:t xml:space="preserve"> ? </w:t>
      </w:r>
      <w:r w:rsidR="0071396A">
        <w:t>J</w:t>
      </w:r>
      <w:r>
        <w:t>’</w:t>
      </w:r>
      <w:r w:rsidR="0071396A">
        <w:t>étais inquiet</w:t>
      </w:r>
      <w:r>
        <w:t xml:space="preserve">. </w:t>
      </w:r>
      <w:r w:rsidR="0071396A">
        <w:t>Ils descend</w:t>
      </w:r>
      <w:r w:rsidR="0071396A">
        <w:t>i</w:t>
      </w:r>
      <w:r w:rsidR="0071396A">
        <w:t>rent à la gare d</w:t>
      </w:r>
      <w:r>
        <w:t>’</w:t>
      </w:r>
      <w:proofErr w:type="spellStart"/>
      <w:r w:rsidR="0071396A">
        <w:t>Euston</w:t>
      </w:r>
      <w:proofErr w:type="spellEnd"/>
      <w:r>
        <w:t xml:space="preserve">. </w:t>
      </w:r>
      <w:r w:rsidR="0071396A">
        <w:t>Je confiai mon cheval à un gamin et je les suivis sur le quai</w:t>
      </w:r>
      <w:r>
        <w:t xml:space="preserve">. </w:t>
      </w:r>
      <w:r w:rsidR="0071396A">
        <w:t>Ils se renseignèrent sur l</w:t>
      </w:r>
      <w:r>
        <w:t>’</w:t>
      </w:r>
      <w:r w:rsidR="0071396A">
        <w:t>heure des trains pour Live</w:t>
      </w:r>
      <w:r w:rsidR="0071396A">
        <w:t>r</w:t>
      </w:r>
      <w:r w:rsidR="0071396A">
        <w:t>pool</w:t>
      </w:r>
      <w:r>
        <w:t xml:space="preserve">. </w:t>
      </w:r>
      <w:r w:rsidR="0071396A">
        <w:t>Un train venait justement de partir</w:t>
      </w:r>
      <w:r>
        <w:t xml:space="preserve">. </w:t>
      </w:r>
      <w:r w:rsidR="0071396A">
        <w:t>Il n</w:t>
      </w:r>
      <w:r>
        <w:t>’</w:t>
      </w:r>
      <w:r w:rsidR="0071396A">
        <w:t>y en aurait pas d</w:t>
      </w:r>
      <w:r>
        <w:t>’</w:t>
      </w:r>
      <w:r w:rsidR="0071396A">
        <w:t>autre avant quelques heures</w:t>
      </w:r>
      <w:r>
        <w:t xml:space="preserve">. </w:t>
      </w:r>
      <w:proofErr w:type="spellStart"/>
      <w:r w:rsidR="0071396A">
        <w:t>Stangerson</w:t>
      </w:r>
      <w:proofErr w:type="spellEnd"/>
      <w:r w:rsidR="0071396A">
        <w:t xml:space="preserve"> parut très fâché de ce retard et </w:t>
      </w:r>
      <w:proofErr w:type="spellStart"/>
      <w:r w:rsidR="0071396A">
        <w:t>Drebber</w:t>
      </w:r>
      <w:proofErr w:type="spellEnd"/>
      <w:r w:rsidR="0071396A">
        <w:t xml:space="preserve"> content</w:t>
      </w:r>
      <w:r>
        <w:t xml:space="preserve">. </w:t>
      </w:r>
      <w:r w:rsidR="0071396A">
        <w:t>J</w:t>
      </w:r>
      <w:r>
        <w:t>’</w:t>
      </w:r>
      <w:r w:rsidR="0071396A">
        <w:t>étais si près d</w:t>
      </w:r>
      <w:r>
        <w:t>’</w:t>
      </w:r>
      <w:r w:rsidR="0071396A">
        <w:t>eux</w:t>
      </w:r>
      <w:r>
        <w:t xml:space="preserve">, </w:t>
      </w:r>
      <w:r w:rsidR="0071396A">
        <w:t>pa</w:t>
      </w:r>
      <w:r w:rsidR="0071396A">
        <w:t>r</w:t>
      </w:r>
      <w:r w:rsidR="0071396A">
        <w:t>mi la foule</w:t>
      </w:r>
      <w:r>
        <w:t xml:space="preserve">, </w:t>
      </w:r>
      <w:r w:rsidR="0071396A">
        <w:t>que je pouvais entendre ce qu</w:t>
      </w:r>
      <w:r>
        <w:t>’</w:t>
      </w:r>
      <w:r w:rsidR="0071396A">
        <w:t>ils disaient</w:t>
      </w:r>
      <w:r>
        <w:t xml:space="preserve">. </w:t>
      </w:r>
      <w:proofErr w:type="spellStart"/>
      <w:r w:rsidR="0071396A">
        <w:t>Drebber</w:t>
      </w:r>
      <w:proofErr w:type="spellEnd"/>
      <w:r w:rsidR="0071396A">
        <w:t xml:space="preserve"> avait une p</w:t>
      </w:r>
      <w:r w:rsidR="0071396A">
        <w:t>e</w:t>
      </w:r>
      <w:r w:rsidR="0071396A">
        <w:t>tite besogne à terminer</w:t>
      </w:r>
      <w:r>
        <w:t xml:space="preserve"> ; </w:t>
      </w:r>
      <w:r w:rsidR="0071396A">
        <w:t xml:space="preserve">il demanda à </w:t>
      </w:r>
      <w:proofErr w:type="spellStart"/>
      <w:r w:rsidR="0071396A">
        <w:t>Stangerson</w:t>
      </w:r>
      <w:proofErr w:type="spellEnd"/>
      <w:r w:rsidR="0071396A">
        <w:t xml:space="preserve"> de l</w:t>
      </w:r>
      <w:r>
        <w:t>’</w:t>
      </w:r>
      <w:r w:rsidR="0071396A">
        <w:t>attendre</w:t>
      </w:r>
      <w:r>
        <w:t xml:space="preserve"> : </w:t>
      </w:r>
      <w:r w:rsidR="0071396A">
        <w:t>il ne serait pas long</w:t>
      </w:r>
      <w:r>
        <w:t xml:space="preserve">. </w:t>
      </w:r>
      <w:r w:rsidR="0071396A">
        <w:t>Son compagnon lui rappela qu</w:t>
      </w:r>
      <w:r>
        <w:t>’</w:t>
      </w:r>
      <w:r w:rsidR="0071396A">
        <w:t>ils étaient convenus de ne jamais se séparer</w:t>
      </w:r>
      <w:r>
        <w:t>. « </w:t>
      </w:r>
      <w:r w:rsidR="0071396A">
        <w:t>Il s</w:t>
      </w:r>
      <w:r>
        <w:t>’</w:t>
      </w:r>
      <w:r w:rsidR="0071396A">
        <w:t>agit d</w:t>
      </w:r>
      <w:r>
        <w:t>’</w:t>
      </w:r>
      <w:r w:rsidR="0071396A">
        <w:t>une affaire délicate</w:t>
      </w:r>
      <w:r>
        <w:t xml:space="preserve">, </w:t>
      </w:r>
      <w:r w:rsidR="0071396A">
        <w:t xml:space="preserve">dit </w:t>
      </w:r>
      <w:proofErr w:type="spellStart"/>
      <w:r w:rsidR="0071396A">
        <w:t>Drebber</w:t>
      </w:r>
      <w:proofErr w:type="spellEnd"/>
      <w:r>
        <w:t xml:space="preserve">, </w:t>
      </w:r>
      <w:r w:rsidR="0071396A">
        <w:t>je dois être seul pour la traiter</w:t>
      </w:r>
      <w:r>
        <w:t>. »</w:t>
      </w:r>
      <w:r w:rsidR="0071396A">
        <w:t xml:space="preserve"> La réponse de l</w:t>
      </w:r>
      <w:r>
        <w:t>’</w:t>
      </w:r>
      <w:r w:rsidR="0071396A">
        <w:t>autre m</w:t>
      </w:r>
      <w:r>
        <w:t>’</w:t>
      </w:r>
      <w:r w:rsidR="0071396A">
        <w:t>échappa</w:t>
      </w:r>
      <w:r>
        <w:t xml:space="preserve">. </w:t>
      </w:r>
      <w:r w:rsidR="0071396A">
        <w:t xml:space="preserve">Mais </w:t>
      </w:r>
      <w:proofErr w:type="spellStart"/>
      <w:r w:rsidR="0071396A">
        <w:t>Drebber</w:t>
      </w:r>
      <w:proofErr w:type="spellEnd"/>
      <w:r w:rsidR="0071396A">
        <w:t xml:space="preserve"> se mit à jurer</w:t>
      </w:r>
      <w:r>
        <w:t xml:space="preserve"> ; </w:t>
      </w:r>
      <w:r w:rsidR="0071396A">
        <w:t>e</w:t>
      </w:r>
      <w:r w:rsidR="0071396A">
        <w:t>n</w:t>
      </w:r>
      <w:r w:rsidR="0071396A">
        <w:t>tre autres</w:t>
      </w:r>
      <w:r>
        <w:t xml:space="preserve">, </w:t>
      </w:r>
      <w:r w:rsidR="0071396A">
        <w:t>il rappela à son compagnon qu</w:t>
      </w:r>
      <w:r>
        <w:t>’</w:t>
      </w:r>
      <w:r w:rsidR="0071396A">
        <w:t>il n</w:t>
      </w:r>
      <w:r>
        <w:t>’</w:t>
      </w:r>
      <w:r w:rsidR="0071396A">
        <w:t>était que son e</w:t>
      </w:r>
      <w:r w:rsidR="0071396A">
        <w:t>m</w:t>
      </w:r>
      <w:r w:rsidR="0071396A">
        <w:t>ployé</w:t>
      </w:r>
      <w:r>
        <w:t xml:space="preserve">. </w:t>
      </w:r>
      <w:r w:rsidR="0071396A">
        <w:t>Il n</w:t>
      </w:r>
      <w:r>
        <w:t>’</w:t>
      </w:r>
      <w:r w:rsidR="0071396A">
        <w:t>avait pas d</w:t>
      </w:r>
      <w:r>
        <w:t>’</w:t>
      </w:r>
      <w:r w:rsidR="0071396A">
        <w:t>ordre à recevoir de lui</w:t>
      </w:r>
      <w:r>
        <w:t xml:space="preserve">, </w:t>
      </w:r>
      <w:r w:rsidR="0071396A">
        <w:t>n</w:t>
      </w:r>
      <w:r>
        <w:t>’</w:t>
      </w:r>
      <w:r w:rsidR="0071396A">
        <w:t>est-ce pas</w:t>
      </w:r>
      <w:r>
        <w:t xml:space="preserve"> ? </w:t>
      </w:r>
      <w:r w:rsidR="0071396A">
        <w:t>Le secrétaire le laissa partir</w:t>
      </w:r>
      <w:r>
        <w:t xml:space="preserve">. </w:t>
      </w:r>
      <w:r w:rsidR="0071396A">
        <w:t>Il se contenta de demander qu</w:t>
      </w:r>
      <w:r>
        <w:t>’</w:t>
      </w:r>
      <w:r w:rsidR="0071396A">
        <w:t>il le rejoigne à l</w:t>
      </w:r>
      <w:r>
        <w:t>’</w:t>
      </w:r>
      <w:proofErr w:type="spellStart"/>
      <w:r w:rsidR="0071396A">
        <w:rPr>
          <w:i/>
          <w:iCs/>
        </w:rPr>
        <w:t>Holiday</w:t>
      </w:r>
      <w:r>
        <w:rPr>
          <w:i/>
          <w:iCs/>
        </w:rPr>
        <w:t>’</w:t>
      </w:r>
      <w:r w:rsidR="0071396A">
        <w:rPr>
          <w:i/>
          <w:iCs/>
        </w:rPr>
        <w:t>s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Private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Hotel</w:t>
      </w:r>
      <w:proofErr w:type="spellEnd"/>
      <w:r>
        <w:t xml:space="preserve">, </w:t>
      </w:r>
      <w:r w:rsidR="0071396A">
        <w:t>au cas où il manquerait le dernier train</w:t>
      </w:r>
      <w:r>
        <w:t xml:space="preserve">. </w:t>
      </w:r>
      <w:proofErr w:type="spellStart"/>
      <w:r w:rsidR="0071396A">
        <w:t>Drebber</w:t>
      </w:r>
      <w:proofErr w:type="spellEnd"/>
      <w:r w:rsidR="0071396A">
        <w:t xml:space="preserve"> répondit qu</w:t>
      </w:r>
      <w:r>
        <w:t>’</w:t>
      </w:r>
      <w:r w:rsidR="0071396A">
        <w:t>il serait à la gare avant onze heures</w:t>
      </w:r>
      <w:r>
        <w:t xml:space="preserve">, </w:t>
      </w:r>
      <w:r w:rsidR="0071396A">
        <w:t>et il partit</w:t>
      </w:r>
      <w:r>
        <w:t>.</w:t>
      </w:r>
    </w:p>
    <w:p w14:paraId="4C88CE0D" w14:textId="77777777" w:rsidR="007369EF" w:rsidRDefault="007369EF" w:rsidP="007369EF">
      <w:r>
        <w:lastRenderedPageBreak/>
        <w:t>« </w:t>
      </w:r>
      <w:r w:rsidR="0071396A">
        <w:t>Enfin</w:t>
      </w:r>
      <w:r>
        <w:t xml:space="preserve">, </w:t>
      </w:r>
      <w:r w:rsidR="0071396A">
        <w:t>mon jour était arrivé</w:t>
      </w:r>
      <w:r>
        <w:t xml:space="preserve"> ! </w:t>
      </w:r>
      <w:r w:rsidR="0071396A">
        <w:t>Mes ennemis étaient en mon pouvoir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deux</w:t>
      </w:r>
      <w:r>
        <w:t xml:space="preserve">, </w:t>
      </w:r>
      <w:r w:rsidR="0071396A">
        <w:t>ils pouvaient se protéger</w:t>
      </w:r>
      <w:r>
        <w:t xml:space="preserve">, </w:t>
      </w:r>
      <w:r w:rsidR="0071396A">
        <w:t>mais</w:t>
      </w:r>
      <w:r>
        <w:t xml:space="preserve">, </w:t>
      </w:r>
      <w:r w:rsidR="0071396A">
        <w:t>en se s</w:t>
      </w:r>
      <w:r w:rsidR="0071396A">
        <w:t>é</w:t>
      </w:r>
      <w:r w:rsidR="0071396A">
        <w:t>parant</w:t>
      </w:r>
      <w:r>
        <w:t xml:space="preserve">, </w:t>
      </w:r>
      <w:r w:rsidR="0071396A">
        <w:t>ils se livraient eux-mêmes</w:t>
      </w:r>
      <w:r>
        <w:t xml:space="preserve">. </w:t>
      </w:r>
      <w:r w:rsidR="0071396A">
        <w:t>Pourtant</w:t>
      </w:r>
      <w:r>
        <w:t xml:space="preserve">, </w:t>
      </w:r>
      <w:r w:rsidR="0071396A">
        <w:t>j</w:t>
      </w:r>
      <w:r>
        <w:t>’</w:t>
      </w:r>
      <w:r w:rsidR="0071396A">
        <w:t>évitai toute préc</w:t>
      </w:r>
      <w:r w:rsidR="0071396A">
        <w:t>i</w:t>
      </w:r>
      <w:r w:rsidR="0071396A">
        <w:t>pitation</w:t>
      </w:r>
      <w:r>
        <w:t xml:space="preserve">. </w:t>
      </w:r>
      <w:r w:rsidR="0071396A">
        <w:t>Mon plan était déjà arrêté</w:t>
      </w:r>
      <w:r>
        <w:t xml:space="preserve">. </w:t>
      </w:r>
      <w:r w:rsidR="0071396A">
        <w:t>On ne savoure pas sa ve</w:t>
      </w:r>
      <w:r w:rsidR="0071396A">
        <w:t>n</w:t>
      </w:r>
      <w:r w:rsidR="0071396A">
        <w:t>geance si la victime n</w:t>
      </w:r>
      <w:r>
        <w:t>’</w:t>
      </w:r>
      <w:r w:rsidR="0071396A">
        <w:t>a pas le temps de reconnaître son juge ni de savoir par qui elle est frappée et pourquoi</w:t>
      </w:r>
      <w:r>
        <w:t xml:space="preserve">. </w:t>
      </w:r>
      <w:r w:rsidR="0071396A">
        <w:t>Je m</w:t>
      </w:r>
      <w:r>
        <w:t>’</w:t>
      </w:r>
      <w:r w:rsidR="0071396A">
        <w:t>étais arrangé pour bien faire comprendre au criminel qu</w:t>
      </w:r>
      <w:r>
        <w:t>’</w:t>
      </w:r>
      <w:r w:rsidR="0071396A">
        <w:t>il expiait son péché</w:t>
      </w:r>
      <w:r>
        <w:t>.</w:t>
      </w:r>
    </w:p>
    <w:p w14:paraId="69E2F026" w14:textId="77777777" w:rsidR="007369EF" w:rsidRDefault="007369EF" w:rsidP="007369EF">
      <w:r>
        <w:t>« </w:t>
      </w:r>
      <w:r w:rsidR="0071396A">
        <w:t>Le hasard me servit</w:t>
      </w:r>
      <w:r>
        <w:t xml:space="preserve"> : </w:t>
      </w:r>
      <w:r w:rsidR="0071396A">
        <w:t>quelques jours auparavant</w:t>
      </w:r>
      <w:r>
        <w:t xml:space="preserve">, </w:t>
      </w:r>
      <w:r w:rsidR="0071396A">
        <w:t>un monsieur qui venait de visiter des appartements dans Brixton Road avait laissé tomber dans ma voiture la clef d</w:t>
      </w:r>
      <w:r>
        <w:t>’</w:t>
      </w:r>
      <w:r w:rsidR="0071396A">
        <w:t>une de ces maisons</w:t>
      </w:r>
      <w:r>
        <w:t xml:space="preserve">. </w:t>
      </w:r>
      <w:r w:rsidR="0071396A">
        <w:t>Le même soir</w:t>
      </w:r>
      <w:r>
        <w:t xml:space="preserve">, </w:t>
      </w:r>
      <w:r w:rsidR="0071396A">
        <w:t>on me réclama cette clef</w:t>
      </w:r>
      <w:r>
        <w:t xml:space="preserve">. </w:t>
      </w:r>
      <w:r w:rsidR="0071396A">
        <w:t>Mais j</w:t>
      </w:r>
      <w:r>
        <w:t>’</w:t>
      </w:r>
      <w:r w:rsidR="0071396A">
        <w:t>avais eu le temps d</w:t>
      </w:r>
      <w:r>
        <w:t>’</w:t>
      </w:r>
      <w:r w:rsidR="0071396A">
        <w:t>en relever l</w:t>
      </w:r>
      <w:r>
        <w:t>’</w:t>
      </w:r>
      <w:r w:rsidR="0071396A">
        <w:t>empreinte et d</w:t>
      </w:r>
      <w:r>
        <w:t>’</w:t>
      </w:r>
      <w:r w:rsidR="0071396A">
        <w:t>en faire exécuter une se</w:t>
      </w:r>
      <w:r w:rsidR="0071396A">
        <w:t>m</w:t>
      </w:r>
      <w:r w:rsidR="0071396A">
        <w:t>blable</w:t>
      </w:r>
      <w:r>
        <w:t xml:space="preserve">. </w:t>
      </w:r>
      <w:r w:rsidR="0071396A">
        <w:t>Ai</w:t>
      </w:r>
      <w:r w:rsidR="0071396A">
        <w:t>n</w:t>
      </w:r>
      <w:r w:rsidR="0071396A">
        <w:t>si</w:t>
      </w:r>
      <w:r>
        <w:t xml:space="preserve">, </w:t>
      </w:r>
      <w:r w:rsidR="0071396A">
        <w:t>je possédais un endroit où agir librement</w:t>
      </w:r>
      <w:r>
        <w:t xml:space="preserve">, </w:t>
      </w:r>
      <w:r w:rsidR="0071396A">
        <w:t>sans crainte d</w:t>
      </w:r>
      <w:r>
        <w:t>’</w:t>
      </w:r>
      <w:r w:rsidR="0071396A">
        <w:t>être dérangé</w:t>
      </w:r>
      <w:r>
        <w:t xml:space="preserve">. </w:t>
      </w:r>
      <w:r w:rsidR="0071396A">
        <w:t>Le problème était d</w:t>
      </w:r>
      <w:r>
        <w:t>’</w:t>
      </w:r>
      <w:r w:rsidR="0071396A">
        <w:t xml:space="preserve">y amener </w:t>
      </w:r>
      <w:proofErr w:type="spellStart"/>
      <w:r w:rsidR="0071396A">
        <w:t>Drebber</w:t>
      </w:r>
      <w:proofErr w:type="spellEnd"/>
      <w:r>
        <w:t>.</w:t>
      </w:r>
    </w:p>
    <w:p w14:paraId="54BCA042" w14:textId="37559932" w:rsidR="007369EF" w:rsidRDefault="007369EF" w:rsidP="007369EF">
      <w:r>
        <w:t>« </w:t>
      </w:r>
      <w:r w:rsidR="0071396A">
        <w:t>Sur son chemin</w:t>
      </w:r>
      <w:r>
        <w:t xml:space="preserve">, </w:t>
      </w:r>
      <w:proofErr w:type="spellStart"/>
      <w:r w:rsidR="0071396A">
        <w:t>Drebber</w:t>
      </w:r>
      <w:proofErr w:type="spellEnd"/>
      <w:r w:rsidR="0071396A">
        <w:t xml:space="preserve"> s</w:t>
      </w:r>
      <w:r>
        <w:t>’</w:t>
      </w:r>
      <w:r w:rsidR="0071396A">
        <w:t>arrêta dans deux tavernes</w:t>
      </w:r>
      <w:r>
        <w:t xml:space="preserve"> ; </w:t>
      </w:r>
      <w:r w:rsidR="0071396A">
        <w:t>dans la dernière</w:t>
      </w:r>
      <w:r>
        <w:t xml:space="preserve">, </w:t>
      </w:r>
      <w:r w:rsidR="0071396A">
        <w:t>il resta plus d</w:t>
      </w:r>
      <w:r>
        <w:t>’</w:t>
      </w:r>
      <w:r w:rsidR="0071396A">
        <w:t>une demi-heure</w:t>
      </w:r>
      <w:r>
        <w:t xml:space="preserve">. </w:t>
      </w:r>
      <w:r w:rsidR="0071396A">
        <w:t>Quand il en sortit</w:t>
      </w:r>
      <w:r>
        <w:t xml:space="preserve">, </w:t>
      </w:r>
      <w:r w:rsidR="0071396A">
        <w:t>il titubait</w:t>
      </w:r>
      <w:r>
        <w:t xml:space="preserve"> ; </w:t>
      </w:r>
      <w:r w:rsidR="0071396A">
        <w:t>il était à moitié noir</w:t>
      </w:r>
      <w:r>
        <w:t xml:space="preserve">. </w:t>
      </w:r>
      <w:r w:rsidR="0071396A">
        <w:t>Un fiacre passait</w:t>
      </w:r>
      <w:r>
        <w:t xml:space="preserve">. </w:t>
      </w:r>
      <w:r w:rsidR="0071396A">
        <w:t>Il lui fit signe</w:t>
      </w:r>
      <w:r>
        <w:t xml:space="preserve">. </w:t>
      </w:r>
      <w:r w:rsidR="0071396A">
        <w:t>Je le suivis de près</w:t>
      </w:r>
      <w:r>
        <w:t xml:space="preserve"> : </w:t>
      </w:r>
      <w:r w:rsidR="0071396A">
        <w:t>le nez de mon cheval à un mètre du sapin</w:t>
      </w:r>
      <w:r>
        <w:t xml:space="preserve">. </w:t>
      </w:r>
      <w:r w:rsidR="0071396A">
        <w:t>Nous traversâmes le pont Waterloo et nombre de rues</w:t>
      </w:r>
      <w:r>
        <w:t xml:space="preserve"> ; </w:t>
      </w:r>
      <w:r w:rsidR="0071396A">
        <w:t>puis nous nous trouvâmes</w:t>
      </w:r>
      <w:r>
        <w:t xml:space="preserve">, </w:t>
      </w:r>
      <w:r w:rsidR="0071396A">
        <w:t>à ma grande surprise</w:t>
      </w:r>
      <w:r>
        <w:t xml:space="preserve">, </w:t>
      </w:r>
      <w:r w:rsidR="0071396A">
        <w:t>devant la pe</w:t>
      </w:r>
      <w:r w:rsidR="0071396A">
        <w:t>n</w:t>
      </w:r>
      <w:r w:rsidR="0071396A">
        <w:t xml:space="preserve">sion de </w:t>
      </w:r>
      <w:proofErr w:type="spellStart"/>
      <w:r w:rsidR="0071396A">
        <w:t>Drebber</w:t>
      </w:r>
      <w:proofErr w:type="spellEnd"/>
      <w:r>
        <w:t xml:space="preserve">. </w:t>
      </w:r>
      <w:r w:rsidR="0071396A">
        <w:t>Je ne pouvais pas m</w:t>
      </w:r>
      <w:r>
        <w:t>’</w:t>
      </w:r>
      <w:r w:rsidR="0071396A">
        <w:t>imaginer pourquoi il r</w:t>
      </w:r>
      <w:r w:rsidR="0071396A">
        <w:t>e</w:t>
      </w:r>
      <w:r w:rsidR="0071396A">
        <w:t>tournait sur ses pas</w:t>
      </w:r>
      <w:r>
        <w:t xml:space="preserve">. </w:t>
      </w:r>
      <w:r w:rsidR="0071396A">
        <w:t>Je stoppai ma voiture à environ cent m</w:t>
      </w:r>
      <w:r w:rsidR="0071396A">
        <w:t>è</w:t>
      </w:r>
      <w:r w:rsidR="0071396A">
        <w:t>tres de là</w:t>
      </w:r>
      <w:r>
        <w:t xml:space="preserve">. </w:t>
      </w:r>
      <w:r w:rsidR="0071396A">
        <w:t>Il entra dans la maison</w:t>
      </w:r>
      <w:r>
        <w:t xml:space="preserve"> ; </w:t>
      </w:r>
      <w:r w:rsidR="0071396A">
        <w:t>sa voiture partit</w:t>
      </w:r>
      <w:r>
        <w:t xml:space="preserve">… </w:t>
      </w:r>
      <w:r w:rsidR="0071396A">
        <w:t>S</w:t>
      </w:r>
      <w:r>
        <w:t>’</w:t>
      </w:r>
      <w:r w:rsidR="0071396A">
        <w:t>il vous plaît</w:t>
      </w:r>
      <w:r>
        <w:t xml:space="preserve">, </w:t>
      </w:r>
      <w:r w:rsidR="0071396A">
        <w:t>donnez-moi un verre d</w:t>
      </w:r>
      <w:r>
        <w:t>’</w:t>
      </w:r>
      <w:r w:rsidR="0071396A">
        <w:t>eau</w:t>
      </w:r>
      <w:r>
        <w:t xml:space="preserve">. </w:t>
      </w:r>
      <w:r w:rsidR="0071396A">
        <w:t>J</w:t>
      </w:r>
      <w:r>
        <w:t>’</w:t>
      </w:r>
      <w:r w:rsidR="0071396A">
        <w:t>ai la gorge sèche</w:t>
      </w:r>
      <w:r>
        <w:t>. »</w:t>
      </w:r>
    </w:p>
    <w:p w14:paraId="7246BF10" w14:textId="77777777" w:rsidR="007369EF" w:rsidRDefault="0071396A" w:rsidP="007369EF">
      <w:r>
        <w:t>Je lui tendis un verre qu</w:t>
      </w:r>
      <w:r w:rsidR="007369EF">
        <w:t>’</w:t>
      </w:r>
      <w:r>
        <w:t>il vida d</w:t>
      </w:r>
      <w:r w:rsidR="007369EF">
        <w:t>’</w:t>
      </w:r>
      <w:r>
        <w:t>un trait</w:t>
      </w:r>
      <w:r w:rsidR="007369EF">
        <w:t>.</w:t>
      </w:r>
    </w:p>
    <w:p w14:paraId="2EF6892A" w14:textId="77777777" w:rsidR="007369EF" w:rsidRDefault="007369EF" w:rsidP="007369EF">
      <w:r>
        <w:t>« </w:t>
      </w:r>
      <w:r w:rsidR="0071396A">
        <w:t>Ça va mieux</w:t>
      </w:r>
      <w:r>
        <w:t xml:space="preserve">, </w:t>
      </w:r>
      <w:r w:rsidR="0071396A">
        <w:t>dit-il</w:t>
      </w:r>
      <w:r>
        <w:t>.</w:t>
      </w:r>
    </w:p>
    <w:p w14:paraId="5F06579C" w14:textId="77777777" w:rsidR="007369EF" w:rsidRDefault="007369EF" w:rsidP="007369EF">
      <w:r>
        <w:lastRenderedPageBreak/>
        <w:t>« </w:t>
      </w:r>
      <w:r w:rsidR="0071396A">
        <w:t>Donc</w:t>
      </w:r>
      <w:r>
        <w:t xml:space="preserve">, </w:t>
      </w:r>
      <w:r w:rsidR="0071396A">
        <w:t>j</w:t>
      </w:r>
      <w:r>
        <w:t>’</w:t>
      </w:r>
      <w:r w:rsidR="0071396A">
        <w:t>attendis</w:t>
      </w:r>
      <w:r>
        <w:t xml:space="preserve">. </w:t>
      </w:r>
      <w:r w:rsidR="0071396A">
        <w:t>Un quart d</w:t>
      </w:r>
      <w:r>
        <w:t>’</w:t>
      </w:r>
      <w:r w:rsidR="0071396A">
        <w:t>heure s</w:t>
      </w:r>
      <w:r>
        <w:t>’</w:t>
      </w:r>
      <w:r w:rsidR="0071396A">
        <w:t>écoula</w:t>
      </w:r>
      <w:r>
        <w:t xml:space="preserve">. </w:t>
      </w:r>
      <w:r w:rsidR="0071396A">
        <w:t>Soudain</w:t>
      </w:r>
      <w:r>
        <w:t xml:space="preserve">, </w:t>
      </w:r>
      <w:r w:rsidR="0071396A">
        <w:t>un bruit de lutte</w:t>
      </w:r>
      <w:r>
        <w:t xml:space="preserve"> : </w:t>
      </w:r>
      <w:r w:rsidR="0071396A">
        <w:t>on se battait dans la maison</w:t>
      </w:r>
      <w:r>
        <w:t xml:space="preserve">. </w:t>
      </w:r>
      <w:r w:rsidR="0071396A">
        <w:t>Peu après la porte s</w:t>
      </w:r>
      <w:r>
        <w:t>’</w:t>
      </w:r>
      <w:r w:rsidR="0071396A">
        <w:t>ouvrit brusquement et deux hommes apparurent</w:t>
      </w:r>
      <w:r>
        <w:t xml:space="preserve"> : </w:t>
      </w:r>
      <w:proofErr w:type="spellStart"/>
      <w:r w:rsidR="0071396A">
        <w:t>Drebber</w:t>
      </w:r>
      <w:proofErr w:type="spellEnd"/>
      <w:r w:rsidR="0071396A">
        <w:t xml:space="preserve"> et un jeune que je n</w:t>
      </w:r>
      <w:r>
        <w:t>’</w:t>
      </w:r>
      <w:r w:rsidR="0071396A">
        <w:t>avais jamais vu</w:t>
      </w:r>
      <w:r>
        <w:t xml:space="preserve">. </w:t>
      </w:r>
      <w:r w:rsidR="0071396A">
        <w:t xml:space="preserve">Le type tenait </w:t>
      </w:r>
      <w:proofErr w:type="spellStart"/>
      <w:r w:rsidR="0071396A">
        <w:t>Drebber</w:t>
      </w:r>
      <w:proofErr w:type="spellEnd"/>
      <w:r w:rsidR="0071396A">
        <w:t xml:space="preserve"> au co</w:t>
      </w:r>
      <w:r w:rsidR="0071396A">
        <w:t>l</w:t>
      </w:r>
      <w:r w:rsidR="0071396A">
        <w:t>let</w:t>
      </w:r>
      <w:r>
        <w:t xml:space="preserve"> ; </w:t>
      </w:r>
      <w:r w:rsidR="0071396A">
        <w:t>parvenu aux marches</w:t>
      </w:r>
      <w:r>
        <w:t xml:space="preserve">, </w:t>
      </w:r>
      <w:r w:rsidR="0071396A">
        <w:t>il lui donna une bourrade et un coup de pied qui l</w:t>
      </w:r>
      <w:r>
        <w:t>’</w:t>
      </w:r>
      <w:r w:rsidR="0071396A">
        <w:t>envoyèrent rouler sur la chaussée</w:t>
      </w:r>
      <w:r>
        <w:t>.</w:t>
      </w:r>
    </w:p>
    <w:p w14:paraId="0E930C4E" w14:textId="77777777" w:rsidR="007369EF" w:rsidRDefault="007369EF" w:rsidP="007369EF">
      <w:r>
        <w:t>« </w:t>
      </w:r>
      <w:r w:rsidR="0071396A">
        <w:t>Chien</w:t>
      </w:r>
      <w:r>
        <w:t xml:space="preserve"> ! </w:t>
      </w:r>
      <w:r w:rsidR="0071396A">
        <w:t>s</w:t>
      </w:r>
      <w:r>
        <w:t>’</w:t>
      </w:r>
      <w:r w:rsidR="0071396A">
        <w:t>écria-t-il en brandissant sa canne</w:t>
      </w:r>
      <w:r>
        <w:t xml:space="preserve">, </w:t>
      </w:r>
      <w:r w:rsidR="0071396A">
        <w:t>je vais t</w:t>
      </w:r>
      <w:r>
        <w:t>’</w:t>
      </w:r>
      <w:r w:rsidR="0071396A">
        <w:t>apprendre à insulter une honnête fille</w:t>
      </w:r>
      <w:r>
        <w:t> ! »</w:t>
      </w:r>
      <w:r w:rsidR="0071396A">
        <w:t xml:space="preserve"> Il était furieux</w:t>
      </w:r>
      <w:r>
        <w:t xml:space="preserve">. </w:t>
      </w:r>
      <w:r w:rsidR="0071396A">
        <w:t>Je pensais même qu</w:t>
      </w:r>
      <w:r>
        <w:t>’</w:t>
      </w:r>
      <w:r w:rsidR="0071396A">
        <w:t>il allait s</w:t>
      </w:r>
      <w:r>
        <w:t>’</w:t>
      </w:r>
      <w:r w:rsidR="0071396A">
        <w:t xml:space="preserve">acharner sur </w:t>
      </w:r>
      <w:proofErr w:type="spellStart"/>
      <w:r w:rsidR="0071396A">
        <w:t>Drebber</w:t>
      </w:r>
      <w:proofErr w:type="spellEnd"/>
      <w:r w:rsidR="0071396A">
        <w:t xml:space="preserve"> avec son gou</w:t>
      </w:r>
      <w:r w:rsidR="0071396A">
        <w:t>r</w:t>
      </w:r>
      <w:r w:rsidR="0071396A">
        <w:t>din</w:t>
      </w:r>
      <w:r>
        <w:t xml:space="preserve">. </w:t>
      </w:r>
      <w:r w:rsidR="0071396A">
        <w:t>Mais le misérable s</w:t>
      </w:r>
      <w:r>
        <w:t>’</w:t>
      </w:r>
      <w:r w:rsidR="0071396A">
        <w:t>échappa</w:t>
      </w:r>
      <w:r>
        <w:t xml:space="preserve"> ; </w:t>
      </w:r>
      <w:r w:rsidR="0071396A">
        <w:t>il chancelait</w:t>
      </w:r>
      <w:r>
        <w:t xml:space="preserve">, </w:t>
      </w:r>
      <w:r w:rsidR="0071396A">
        <w:t>mais il courait aussi vite qu</w:t>
      </w:r>
      <w:r>
        <w:t>’</w:t>
      </w:r>
      <w:r w:rsidR="0071396A">
        <w:t>il le pouvait</w:t>
      </w:r>
      <w:r>
        <w:t xml:space="preserve">. </w:t>
      </w:r>
      <w:r w:rsidR="0071396A">
        <w:t>Au coin de la rue</w:t>
      </w:r>
      <w:r>
        <w:t xml:space="preserve">, </w:t>
      </w:r>
      <w:r w:rsidR="0071396A">
        <w:t>il bondit dans ma voiture</w:t>
      </w:r>
      <w:r>
        <w:t>. « </w:t>
      </w:r>
      <w:r w:rsidR="0071396A">
        <w:t>Conduisez moi à l</w:t>
      </w:r>
      <w:r>
        <w:t>’</w:t>
      </w:r>
      <w:proofErr w:type="spellStart"/>
      <w:r w:rsidR="0071396A">
        <w:rPr>
          <w:i/>
          <w:iCs/>
        </w:rPr>
        <w:t>Holiday</w:t>
      </w:r>
      <w:r>
        <w:rPr>
          <w:i/>
          <w:iCs/>
        </w:rPr>
        <w:t>’</w:t>
      </w:r>
      <w:r w:rsidR="0071396A">
        <w:rPr>
          <w:i/>
          <w:iCs/>
        </w:rPr>
        <w:t>s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Private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Hotel</w:t>
      </w:r>
      <w:proofErr w:type="spellEnd"/>
      <w:r>
        <w:t xml:space="preserve"> », </w:t>
      </w:r>
      <w:r w:rsidR="0071396A">
        <w:t>dit-il</w:t>
      </w:r>
      <w:r>
        <w:t>.</w:t>
      </w:r>
    </w:p>
    <w:p w14:paraId="05DC8DD1" w14:textId="77777777" w:rsidR="007369EF" w:rsidRDefault="007369EF" w:rsidP="007369EF">
      <w:r>
        <w:t>« </w:t>
      </w:r>
      <w:r w:rsidR="0071396A">
        <w:t>De le savoir enfermé dans mon fiacre</w:t>
      </w:r>
      <w:r>
        <w:t xml:space="preserve">, </w:t>
      </w:r>
      <w:r w:rsidR="0071396A">
        <w:t>mon cœur se mit à battre avec une telle violence que je craignis que mon anévrisme ne me joue un mauvais tour</w:t>
      </w:r>
      <w:r>
        <w:t xml:space="preserve">. </w:t>
      </w:r>
      <w:r w:rsidR="0071396A">
        <w:t>Je partis très lentement</w:t>
      </w:r>
      <w:r>
        <w:t xml:space="preserve"> ; </w:t>
      </w:r>
      <w:r w:rsidR="0071396A">
        <w:t>je me d</w:t>
      </w:r>
      <w:r w:rsidR="0071396A">
        <w:t>e</w:t>
      </w:r>
      <w:r w:rsidR="0071396A">
        <w:t>mandais ce qu</w:t>
      </w:r>
      <w:r>
        <w:t>’</w:t>
      </w:r>
      <w:r w:rsidR="0071396A">
        <w:t>il y avait de mieux à faire</w:t>
      </w:r>
      <w:r>
        <w:t xml:space="preserve">. </w:t>
      </w:r>
      <w:r w:rsidR="0071396A">
        <w:t>J</w:t>
      </w:r>
      <w:r>
        <w:t>’</w:t>
      </w:r>
      <w:r w:rsidR="0071396A">
        <w:t>aurais pu le conduire dans les champs</w:t>
      </w:r>
      <w:r>
        <w:t xml:space="preserve">, </w:t>
      </w:r>
      <w:r w:rsidR="0071396A">
        <w:t>et là</w:t>
      </w:r>
      <w:r>
        <w:t xml:space="preserve">, </w:t>
      </w:r>
      <w:r w:rsidR="0071396A">
        <w:t>dans un chemin désert</w:t>
      </w:r>
      <w:r>
        <w:t xml:space="preserve">, </w:t>
      </w:r>
      <w:r w:rsidR="0071396A">
        <w:t>avoir avec lui un dernier entretien</w:t>
      </w:r>
      <w:r>
        <w:t xml:space="preserve">. </w:t>
      </w:r>
      <w:r w:rsidR="0071396A">
        <w:t>J</w:t>
      </w:r>
      <w:r>
        <w:t>’</w:t>
      </w:r>
      <w:r w:rsidR="0071396A">
        <w:t>allais prendre ce parti</w:t>
      </w:r>
      <w:r>
        <w:t xml:space="preserve">, </w:t>
      </w:r>
      <w:r w:rsidR="0071396A">
        <w:t>mais il résolut tout seul le problème</w:t>
      </w:r>
      <w:r>
        <w:t xml:space="preserve">. </w:t>
      </w:r>
      <w:r w:rsidR="0071396A">
        <w:t>Son envie de boire l</w:t>
      </w:r>
      <w:r>
        <w:t>’</w:t>
      </w:r>
      <w:r w:rsidR="0071396A">
        <w:t>avait repris</w:t>
      </w:r>
      <w:r>
        <w:t xml:space="preserve">. </w:t>
      </w:r>
      <w:r w:rsidR="0071396A">
        <w:t>Il me fit arrêter devant un cabaret</w:t>
      </w:r>
      <w:r>
        <w:t xml:space="preserve">. </w:t>
      </w:r>
      <w:r w:rsidR="0071396A">
        <w:t>Il me dit</w:t>
      </w:r>
      <w:r>
        <w:t> : « </w:t>
      </w:r>
      <w:r w:rsidR="0071396A">
        <w:t>Attendez-moi</w:t>
      </w:r>
      <w:r>
        <w:t> »</w:t>
      </w:r>
      <w:r w:rsidR="0071396A">
        <w:t xml:space="preserve"> et il entra</w:t>
      </w:r>
      <w:r>
        <w:t xml:space="preserve">. </w:t>
      </w:r>
      <w:r w:rsidR="0071396A">
        <w:t>Il resta là jusqu</w:t>
      </w:r>
      <w:r>
        <w:t>’</w:t>
      </w:r>
      <w:r w:rsidR="0071396A">
        <w:t>à la fermeture</w:t>
      </w:r>
      <w:r>
        <w:t xml:space="preserve">. </w:t>
      </w:r>
      <w:r w:rsidR="0071396A">
        <w:t>Il en sortit ivre mort</w:t>
      </w:r>
      <w:r>
        <w:t xml:space="preserve"> : </w:t>
      </w:r>
      <w:r w:rsidR="0071396A">
        <w:t>il était à moi</w:t>
      </w:r>
      <w:r>
        <w:t> !</w:t>
      </w:r>
    </w:p>
    <w:p w14:paraId="25A59560" w14:textId="77777777" w:rsidR="007369EF" w:rsidRDefault="007369EF" w:rsidP="007369EF">
      <w:r>
        <w:t>« </w:t>
      </w:r>
      <w:r w:rsidR="0071396A">
        <w:t>N</w:t>
      </w:r>
      <w:r>
        <w:t>’</w:t>
      </w:r>
      <w:r w:rsidR="0071396A">
        <w:t>allez pas croire que je voulais le tuer de sang-froid</w:t>
      </w:r>
      <w:r>
        <w:t xml:space="preserve">. </w:t>
      </w:r>
      <w:r w:rsidR="0071396A">
        <w:t>En agissant ainsi</w:t>
      </w:r>
      <w:r>
        <w:t xml:space="preserve">, </w:t>
      </w:r>
      <w:r w:rsidR="0071396A">
        <w:t>j</w:t>
      </w:r>
      <w:r>
        <w:t>’</w:t>
      </w:r>
      <w:r w:rsidR="0071396A">
        <w:t>aurais fait bêtement justice</w:t>
      </w:r>
      <w:r>
        <w:t xml:space="preserve">. </w:t>
      </w:r>
      <w:r w:rsidR="0071396A">
        <w:t>Je ne pouvais pas m</w:t>
      </w:r>
      <w:r>
        <w:t>’</w:t>
      </w:r>
      <w:r w:rsidR="0071396A">
        <w:t>y résoudre</w:t>
      </w:r>
      <w:r>
        <w:t xml:space="preserve">. </w:t>
      </w:r>
      <w:r w:rsidR="0071396A">
        <w:t>Je m</w:t>
      </w:r>
      <w:r>
        <w:t>’</w:t>
      </w:r>
      <w:r w:rsidR="0071396A">
        <w:t>étais décidé depuis longtemps à lui laisser une chance</w:t>
      </w:r>
      <w:r>
        <w:t xml:space="preserve">. </w:t>
      </w:r>
      <w:r w:rsidR="0071396A">
        <w:t>Au cours de ma vie errante</w:t>
      </w:r>
      <w:r>
        <w:t xml:space="preserve">, </w:t>
      </w:r>
      <w:r w:rsidR="0071396A">
        <w:t>j</w:t>
      </w:r>
      <w:r>
        <w:t>’</w:t>
      </w:r>
      <w:r w:rsidR="0071396A">
        <w:t>avais fait bien des m</w:t>
      </w:r>
      <w:r w:rsidR="0071396A">
        <w:t>é</w:t>
      </w:r>
      <w:r w:rsidR="0071396A">
        <w:t>tiers en Amérique</w:t>
      </w:r>
      <w:r>
        <w:t xml:space="preserve"> ! </w:t>
      </w:r>
      <w:r w:rsidR="0071396A">
        <w:t>Pendant quelque temps</w:t>
      </w:r>
      <w:r>
        <w:t xml:space="preserve">, </w:t>
      </w:r>
      <w:r w:rsidR="0071396A">
        <w:t>j</w:t>
      </w:r>
      <w:r>
        <w:t>’</w:t>
      </w:r>
      <w:r w:rsidR="0071396A">
        <w:t xml:space="preserve">avais été concierge et balayeur au laboratoire du New York </w:t>
      </w:r>
      <w:proofErr w:type="spellStart"/>
      <w:r w:rsidR="0071396A">
        <w:t>College</w:t>
      </w:r>
      <w:proofErr w:type="spellEnd"/>
      <w:r>
        <w:t xml:space="preserve">. </w:t>
      </w:r>
      <w:r w:rsidR="0071396A">
        <w:t>Un jour</w:t>
      </w:r>
      <w:r>
        <w:t xml:space="preserve">, </w:t>
      </w:r>
      <w:r w:rsidR="0071396A">
        <w:t>le profe</w:t>
      </w:r>
      <w:r w:rsidR="0071396A">
        <w:t>s</w:t>
      </w:r>
      <w:r w:rsidR="0071396A">
        <w:t>seur faisait un cours sur les poisons</w:t>
      </w:r>
      <w:r>
        <w:t xml:space="preserve"> ; </w:t>
      </w:r>
      <w:r w:rsidR="0071396A">
        <w:t>il montra aux étudiants un alcaloïde</w:t>
      </w:r>
      <w:r>
        <w:t xml:space="preserve"> – </w:t>
      </w:r>
      <w:r w:rsidR="0071396A">
        <w:t>c</w:t>
      </w:r>
      <w:r>
        <w:t>’</w:t>
      </w:r>
      <w:r w:rsidR="0071396A">
        <w:t>est son mot</w:t>
      </w:r>
      <w:r>
        <w:t>-</w:t>
      </w:r>
      <w:r w:rsidR="0071396A">
        <w:t>ça sert à empoiso</w:t>
      </w:r>
      <w:r w:rsidR="0071396A">
        <w:t>n</w:t>
      </w:r>
      <w:r w:rsidR="0071396A">
        <w:t>ner les flèches en Amérique du Sud</w:t>
      </w:r>
      <w:r>
        <w:t xml:space="preserve"> ; </w:t>
      </w:r>
      <w:r w:rsidR="0071396A">
        <w:t xml:space="preserve">son effet </w:t>
      </w:r>
      <w:r w:rsidR="0071396A">
        <w:lastRenderedPageBreak/>
        <w:t>est violent</w:t>
      </w:r>
      <w:r>
        <w:t xml:space="preserve">. </w:t>
      </w:r>
      <w:r w:rsidR="0071396A">
        <w:t>Il en faut moins que rien pour provoquer une mort immédiate</w:t>
      </w:r>
      <w:r>
        <w:t xml:space="preserve">. </w:t>
      </w:r>
      <w:r w:rsidR="0071396A">
        <w:t>Je remarquai bien la fiole</w:t>
      </w:r>
      <w:r>
        <w:t xml:space="preserve"> ; </w:t>
      </w:r>
      <w:r w:rsidR="0071396A">
        <w:t>une fois seul</w:t>
      </w:r>
      <w:r>
        <w:t xml:space="preserve">, </w:t>
      </w:r>
      <w:r w:rsidR="0071396A">
        <w:t>j</w:t>
      </w:r>
      <w:r>
        <w:t>’</w:t>
      </w:r>
      <w:r w:rsidR="0071396A">
        <w:t>en soutirai un tout petit peu</w:t>
      </w:r>
      <w:r>
        <w:t xml:space="preserve">. </w:t>
      </w:r>
      <w:r w:rsidR="0071396A">
        <w:t>J</w:t>
      </w:r>
      <w:r>
        <w:t>’</w:t>
      </w:r>
      <w:r w:rsidR="0071396A">
        <w:t>étais un prépar</w:t>
      </w:r>
      <w:r w:rsidR="0071396A">
        <w:t>a</w:t>
      </w:r>
      <w:r w:rsidR="0071396A">
        <w:t>teur assez adroit</w:t>
      </w:r>
      <w:r>
        <w:t xml:space="preserve"> ; </w:t>
      </w:r>
      <w:r w:rsidR="0071396A">
        <w:t>avec cet alcaloïde</w:t>
      </w:r>
      <w:r>
        <w:t xml:space="preserve">, </w:t>
      </w:r>
      <w:r w:rsidR="0071396A">
        <w:t>je fabriquai deux petites p</w:t>
      </w:r>
      <w:r w:rsidR="0071396A">
        <w:t>i</w:t>
      </w:r>
      <w:r w:rsidR="0071396A">
        <w:t>lules solubles dans l</w:t>
      </w:r>
      <w:r>
        <w:t>’</w:t>
      </w:r>
      <w:r w:rsidR="0071396A">
        <w:t>eau</w:t>
      </w:r>
      <w:r>
        <w:t xml:space="preserve">. </w:t>
      </w:r>
      <w:r w:rsidR="0071396A">
        <w:t>Je mis chaque pilule dans une boîte et j</w:t>
      </w:r>
      <w:r>
        <w:t>’</w:t>
      </w:r>
      <w:r w:rsidR="0071396A">
        <w:t>y ajoutai une autre pilule semblable</w:t>
      </w:r>
      <w:r>
        <w:t xml:space="preserve">, </w:t>
      </w:r>
      <w:r w:rsidR="0071396A">
        <w:t>mais inoffensive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ce m</w:t>
      </w:r>
      <w:r w:rsidR="0071396A">
        <w:t>o</w:t>
      </w:r>
      <w:r w:rsidR="0071396A">
        <w:t>ment</w:t>
      </w:r>
      <w:r>
        <w:t xml:space="preserve">, </w:t>
      </w:r>
      <w:r w:rsidR="0071396A">
        <w:t>je décidai que</w:t>
      </w:r>
      <w:r>
        <w:t xml:space="preserve">, </w:t>
      </w:r>
      <w:r w:rsidR="0071396A">
        <w:t>dès que j</w:t>
      </w:r>
      <w:r>
        <w:t>’</w:t>
      </w:r>
      <w:r w:rsidR="0071396A">
        <w:t>en aurai la possibilité</w:t>
      </w:r>
      <w:r>
        <w:t xml:space="preserve">, </w:t>
      </w:r>
      <w:r w:rsidR="0071396A">
        <w:t>j</w:t>
      </w:r>
      <w:r>
        <w:t>’</w:t>
      </w:r>
      <w:r w:rsidR="0071396A">
        <w:t>offrirais une pilule à chacun de mes ennemis</w:t>
      </w:r>
      <w:r>
        <w:t xml:space="preserve">. </w:t>
      </w:r>
      <w:r w:rsidR="0071396A">
        <w:t>Moi</w:t>
      </w:r>
      <w:r>
        <w:t xml:space="preserve">, </w:t>
      </w:r>
      <w:r w:rsidR="0071396A">
        <w:t>j</w:t>
      </w:r>
      <w:r>
        <w:t>’</w:t>
      </w:r>
      <w:r w:rsidR="0071396A">
        <w:t>avalerais l</w:t>
      </w:r>
      <w:r>
        <w:t>’</w:t>
      </w:r>
      <w:r w:rsidR="0071396A">
        <w:t>autre</w:t>
      </w:r>
      <w:r>
        <w:t xml:space="preserve">. </w:t>
      </w:r>
      <w:r w:rsidR="0071396A">
        <w:t>Ce serait aussi meurtrier et plus sile</w:t>
      </w:r>
      <w:r w:rsidR="0071396A">
        <w:t>n</w:t>
      </w:r>
      <w:r w:rsidR="0071396A">
        <w:t>cieux que de tirer dans un mouchoir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partir de ce jour</w:t>
      </w:r>
      <w:r>
        <w:t xml:space="preserve">, </w:t>
      </w:r>
      <w:r w:rsidR="0071396A">
        <w:t>je po</w:t>
      </w:r>
      <w:r w:rsidR="0071396A">
        <w:t>r</w:t>
      </w:r>
      <w:r w:rsidR="0071396A">
        <w:t>tais toujours sur moi les deux petites boîtes</w:t>
      </w:r>
      <w:r>
        <w:t xml:space="preserve">. </w:t>
      </w:r>
      <w:r w:rsidR="0071396A">
        <w:t>J</w:t>
      </w:r>
      <w:r>
        <w:t>’</w:t>
      </w:r>
      <w:r w:rsidR="0071396A">
        <w:t>allais donc m</w:t>
      </w:r>
      <w:r>
        <w:t>’</w:t>
      </w:r>
      <w:r w:rsidR="0071396A">
        <w:t>en servir</w:t>
      </w:r>
      <w:r>
        <w:t>.</w:t>
      </w:r>
    </w:p>
    <w:p w14:paraId="73CAB742" w14:textId="77777777" w:rsidR="007369EF" w:rsidRDefault="007369EF" w:rsidP="007369EF">
      <w:r>
        <w:t>« </w:t>
      </w:r>
      <w:r w:rsidR="0071396A">
        <w:t>Il était près d</w:t>
      </w:r>
      <w:r>
        <w:t>’</w:t>
      </w:r>
      <w:r w:rsidR="0071396A">
        <w:t>une heure du matin</w:t>
      </w:r>
      <w:r>
        <w:t xml:space="preserve">. </w:t>
      </w:r>
      <w:r w:rsidR="0071396A">
        <w:t>Un vent violent sou</w:t>
      </w:r>
      <w:r w:rsidR="0071396A">
        <w:t>f</w:t>
      </w:r>
      <w:r w:rsidR="0071396A">
        <w:t>flait</w:t>
      </w:r>
      <w:r>
        <w:t xml:space="preserve">, </w:t>
      </w:r>
      <w:r w:rsidR="0071396A">
        <w:t>la pluie tombait à torrents</w:t>
      </w:r>
      <w:r>
        <w:t xml:space="preserve">. </w:t>
      </w:r>
      <w:r w:rsidR="0071396A">
        <w:t>Mais malgré la tristesse ale</w:t>
      </w:r>
      <w:r w:rsidR="0071396A">
        <w:t>n</w:t>
      </w:r>
      <w:r w:rsidR="0071396A">
        <w:t>tour</w:t>
      </w:r>
      <w:r>
        <w:t xml:space="preserve">, </w:t>
      </w:r>
      <w:r w:rsidR="0071396A">
        <w:t>je ressentais un tel bonheur que je me retenais avec peine de crier ma joie</w:t>
      </w:r>
      <w:r>
        <w:t xml:space="preserve">. </w:t>
      </w:r>
      <w:r w:rsidR="0071396A">
        <w:t>Messieurs</w:t>
      </w:r>
      <w:r>
        <w:t xml:space="preserve">, </w:t>
      </w:r>
      <w:r w:rsidR="0071396A">
        <w:t>si pendant plus de vingt ans vous avez poursuivi un but</w:t>
      </w:r>
      <w:r>
        <w:t xml:space="preserve">, </w:t>
      </w:r>
      <w:r w:rsidR="0071396A">
        <w:t>et si</w:t>
      </w:r>
      <w:r>
        <w:t xml:space="preserve">, </w:t>
      </w:r>
      <w:r w:rsidR="0071396A">
        <w:t>tout à coup</w:t>
      </w:r>
      <w:r>
        <w:t xml:space="preserve">, </w:t>
      </w:r>
      <w:r w:rsidR="0071396A">
        <w:t>vous voyez que vos d</w:t>
      </w:r>
      <w:r w:rsidR="0071396A">
        <w:t>é</w:t>
      </w:r>
      <w:r w:rsidR="0071396A">
        <w:t>sirs sont sur le point de se réaliser</w:t>
      </w:r>
      <w:r>
        <w:t xml:space="preserve">, </w:t>
      </w:r>
      <w:r w:rsidR="0071396A">
        <w:t>vous comprendrez mes se</w:t>
      </w:r>
      <w:r w:rsidR="0071396A">
        <w:t>n</w:t>
      </w:r>
      <w:r w:rsidR="0071396A">
        <w:t>timents</w:t>
      </w:r>
      <w:r>
        <w:t xml:space="preserve">. </w:t>
      </w:r>
      <w:r w:rsidR="0071396A">
        <w:t>J</w:t>
      </w:r>
      <w:r>
        <w:t>’</w:t>
      </w:r>
      <w:r w:rsidR="0071396A">
        <w:t>allumai un cigare pour me calmer</w:t>
      </w:r>
      <w:r>
        <w:t xml:space="preserve"> : </w:t>
      </w:r>
      <w:r w:rsidR="0071396A">
        <w:t>mes mains tre</w:t>
      </w:r>
      <w:r w:rsidR="0071396A">
        <w:t>m</w:t>
      </w:r>
      <w:r w:rsidR="0071396A">
        <w:t>blaient</w:t>
      </w:r>
      <w:r>
        <w:t xml:space="preserve">, </w:t>
      </w:r>
      <w:r w:rsidR="0071396A">
        <w:t>mes tempes battaient</w:t>
      </w:r>
      <w:r>
        <w:t xml:space="preserve">. </w:t>
      </w:r>
      <w:r w:rsidR="0071396A">
        <w:t>Chemin faisant</w:t>
      </w:r>
      <w:r>
        <w:t xml:space="preserve">, </w:t>
      </w:r>
      <w:r w:rsidR="0071396A">
        <w:t>je voyais dans l</w:t>
      </w:r>
      <w:r>
        <w:t>’</w:t>
      </w:r>
      <w:r w:rsidR="0071396A">
        <w:t>obscurité aussi distinctement que je vous vois ici le vieux John Ferrier et ma douce Lucy qui me souriaient</w:t>
      </w:r>
      <w:r>
        <w:t xml:space="preserve">. </w:t>
      </w:r>
      <w:r w:rsidR="0071396A">
        <w:t>Ils m</w:t>
      </w:r>
      <w:r>
        <w:t>’</w:t>
      </w:r>
      <w:r w:rsidR="0071396A">
        <w:t>accompagnèrent durant tout le trajet</w:t>
      </w:r>
      <w:r>
        <w:t xml:space="preserve">, </w:t>
      </w:r>
      <w:r w:rsidR="0071396A">
        <w:t>l</w:t>
      </w:r>
      <w:r>
        <w:t>’</w:t>
      </w:r>
      <w:r w:rsidR="0071396A">
        <w:t>un à droite</w:t>
      </w:r>
      <w:r>
        <w:t xml:space="preserve">, </w:t>
      </w:r>
      <w:r w:rsidR="0071396A">
        <w:t>l</w:t>
      </w:r>
      <w:r>
        <w:t>’</w:t>
      </w:r>
      <w:r w:rsidR="0071396A">
        <w:t>autre à gauche de mon cheval jusqu</w:t>
      </w:r>
      <w:r>
        <w:t>’</w:t>
      </w:r>
      <w:r w:rsidR="0071396A">
        <w:t>à notre arrivée à la maison de Bri</w:t>
      </w:r>
      <w:r w:rsidR="0071396A">
        <w:t>x</w:t>
      </w:r>
      <w:r w:rsidR="0071396A">
        <w:t>ton Road</w:t>
      </w:r>
      <w:r>
        <w:t xml:space="preserve">. </w:t>
      </w:r>
      <w:r w:rsidR="0071396A">
        <w:t>Là</w:t>
      </w:r>
      <w:r>
        <w:t xml:space="preserve">, </w:t>
      </w:r>
      <w:r w:rsidR="0071396A">
        <w:t>il n</w:t>
      </w:r>
      <w:r>
        <w:t>’</w:t>
      </w:r>
      <w:r w:rsidR="0071396A">
        <w:t>y avait pas un chat</w:t>
      </w:r>
      <w:r>
        <w:t xml:space="preserve"> ; </w:t>
      </w:r>
      <w:r w:rsidR="0071396A">
        <w:t>on n</w:t>
      </w:r>
      <w:r>
        <w:t>’</w:t>
      </w:r>
      <w:r w:rsidR="0071396A">
        <w:t>entendait pas d</w:t>
      </w:r>
      <w:r>
        <w:t>’</w:t>
      </w:r>
      <w:r w:rsidR="0071396A">
        <w:t>autre bruit que le clapotement de la pluie</w:t>
      </w:r>
      <w:r>
        <w:t xml:space="preserve">. </w:t>
      </w:r>
      <w:r w:rsidR="0071396A">
        <w:t>Par la portière</w:t>
      </w:r>
      <w:r>
        <w:t xml:space="preserve">, </w:t>
      </w:r>
      <w:r w:rsidR="0071396A">
        <w:t xml:space="preserve">je vis </w:t>
      </w:r>
      <w:proofErr w:type="spellStart"/>
      <w:r w:rsidR="0071396A">
        <w:t>Dre</w:t>
      </w:r>
      <w:r w:rsidR="0071396A">
        <w:t>b</w:t>
      </w:r>
      <w:r w:rsidR="0071396A">
        <w:t>ber</w:t>
      </w:r>
      <w:proofErr w:type="spellEnd"/>
      <w:r w:rsidR="0071396A">
        <w:t xml:space="preserve"> tassé sur lui-même</w:t>
      </w:r>
      <w:r>
        <w:t xml:space="preserve">, </w:t>
      </w:r>
      <w:r w:rsidR="0071396A">
        <w:t>dormant à poings fermés</w:t>
      </w:r>
      <w:r>
        <w:t xml:space="preserve">. </w:t>
      </w:r>
      <w:r w:rsidR="0071396A">
        <w:t>Je le secouai par le bras</w:t>
      </w:r>
      <w:r>
        <w:t>.</w:t>
      </w:r>
    </w:p>
    <w:p w14:paraId="74367CD1" w14:textId="77777777" w:rsidR="007369EF" w:rsidRDefault="007369EF" w:rsidP="007369EF">
      <w:r>
        <w:t>« </w:t>
      </w:r>
      <w:r w:rsidR="0071396A">
        <w:t>Il faut sortir de là</w:t>
      </w:r>
      <w:r>
        <w:t> !</w:t>
      </w:r>
    </w:p>
    <w:p w14:paraId="0A744C1F" w14:textId="77777777" w:rsidR="007369EF" w:rsidRDefault="007369EF" w:rsidP="007369EF">
      <w:r>
        <w:t>« — </w:t>
      </w:r>
      <w:r w:rsidR="0071396A">
        <w:t>Voilà</w:t>
      </w:r>
      <w:r>
        <w:t xml:space="preserve">, </w:t>
      </w:r>
      <w:r w:rsidR="0071396A">
        <w:t>voilà</w:t>
      </w:r>
      <w:r>
        <w:t> ! »</w:t>
      </w:r>
      <w:r w:rsidR="0071396A">
        <w:t xml:space="preserve"> répondit-il</w:t>
      </w:r>
      <w:r>
        <w:t>.</w:t>
      </w:r>
    </w:p>
    <w:p w14:paraId="491CE664" w14:textId="77777777" w:rsidR="007369EF" w:rsidRDefault="007369EF" w:rsidP="007369EF">
      <w:r>
        <w:t>« </w:t>
      </w:r>
      <w:r w:rsidR="0071396A">
        <w:t>Sans doute se croyait-il arrivé à l</w:t>
      </w:r>
      <w:r>
        <w:t>’</w:t>
      </w:r>
      <w:r w:rsidR="0071396A">
        <w:t>hôtel</w:t>
      </w:r>
      <w:r>
        <w:t xml:space="preserve">, </w:t>
      </w:r>
      <w:r w:rsidR="0071396A">
        <w:t>car il descendit sans rien dire et me suivit dans le jardin</w:t>
      </w:r>
      <w:r>
        <w:t xml:space="preserve">. </w:t>
      </w:r>
      <w:r w:rsidR="0071396A">
        <w:t>Je dus le soutenir</w:t>
      </w:r>
      <w:r>
        <w:t xml:space="preserve">, </w:t>
      </w:r>
      <w:r w:rsidR="0071396A">
        <w:lastRenderedPageBreak/>
        <w:t>car il pe</w:t>
      </w:r>
      <w:r w:rsidR="0071396A">
        <w:t>r</w:t>
      </w:r>
      <w:r w:rsidR="0071396A">
        <w:t>dait l</w:t>
      </w:r>
      <w:r>
        <w:t>’</w:t>
      </w:r>
      <w:r w:rsidR="0071396A">
        <w:t>équilibre</w:t>
      </w:r>
      <w:r>
        <w:t xml:space="preserve">. </w:t>
      </w:r>
      <w:r w:rsidR="0071396A">
        <w:t>La porte franchie</w:t>
      </w:r>
      <w:r>
        <w:t xml:space="preserve">, </w:t>
      </w:r>
      <w:r w:rsidR="0071396A">
        <w:t>je le fis entrer dans la chambre de devant</w:t>
      </w:r>
      <w:r>
        <w:t xml:space="preserve">. </w:t>
      </w:r>
      <w:r w:rsidR="0071396A">
        <w:t>Je puis vous jurer que</w:t>
      </w:r>
      <w:r>
        <w:t xml:space="preserve">, </w:t>
      </w:r>
      <w:r w:rsidR="0071396A">
        <w:t>pendant tout ce temps</w:t>
      </w:r>
      <w:r>
        <w:t xml:space="preserve">, </w:t>
      </w:r>
      <w:r w:rsidR="0071396A">
        <w:t>je voyais le père et la fille nous montrer le chemin</w:t>
      </w:r>
      <w:r>
        <w:t>.</w:t>
      </w:r>
    </w:p>
    <w:p w14:paraId="6F9D5E55" w14:textId="77777777" w:rsidR="007369EF" w:rsidRDefault="007369EF" w:rsidP="007369EF">
      <w:r>
        <w:t>« </w:t>
      </w:r>
      <w:r w:rsidR="0071396A">
        <w:t>Il fait noir comme dans un four</w:t>
      </w:r>
      <w:r>
        <w:t xml:space="preserve"> ! </w:t>
      </w:r>
      <w:r w:rsidR="0071396A">
        <w:t>dit-il en tâtonnant</w:t>
      </w:r>
      <w:r>
        <w:t>.</w:t>
      </w:r>
    </w:p>
    <w:p w14:paraId="34281F85" w14:textId="77777777" w:rsidR="007369EF" w:rsidRDefault="007369EF" w:rsidP="007369EF">
      <w:r>
        <w:t>« — </w:t>
      </w:r>
      <w:r w:rsidR="0071396A">
        <w:t>Nous allons y voir</w:t>
      </w:r>
      <w:r>
        <w:t xml:space="preserve"> », </w:t>
      </w:r>
      <w:r w:rsidR="0071396A">
        <w:t>répondis-je</w:t>
      </w:r>
      <w:r>
        <w:t xml:space="preserve">. </w:t>
      </w:r>
      <w:r w:rsidR="0071396A">
        <w:t>Je grattai une all</w:t>
      </w:r>
      <w:r w:rsidR="0071396A">
        <w:t>u</w:t>
      </w:r>
      <w:r w:rsidR="0071396A">
        <w:t>mette</w:t>
      </w:r>
      <w:r>
        <w:t xml:space="preserve"> ; </w:t>
      </w:r>
      <w:r w:rsidR="0071396A">
        <w:t>j</w:t>
      </w:r>
      <w:r>
        <w:t>’</w:t>
      </w:r>
      <w:r w:rsidR="0071396A">
        <w:t>enflammai une bougie que j</w:t>
      </w:r>
      <w:r>
        <w:t>’</w:t>
      </w:r>
      <w:r w:rsidR="0071396A">
        <w:t>avais apportée</w:t>
      </w:r>
      <w:r>
        <w:t xml:space="preserve">. </w:t>
      </w:r>
      <w:r w:rsidR="0071396A">
        <w:t>Maint</w:t>
      </w:r>
      <w:r w:rsidR="0071396A">
        <w:t>e</w:t>
      </w:r>
      <w:r w:rsidR="0071396A">
        <w:t>nant</w:t>
      </w:r>
      <w:r>
        <w:t xml:space="preserve">, </w:t>
      </w:r>
      <w:proofErr w:type="spellStart"/>
      <w:r w:rsidR="0071396A">
        <w:t>Enoch</w:t>
      </w:r>
      <w:proofErr w:type="spellEnd"/>
      <w:r w:rsidR="0071396A">
        <w:t xml:space="preserve"> </w:t>
      </w:r>
      <w:proofErr w:type="spellStart"/>
      <w:r w:rsidR="0071396A">
        <w:t>Drebber</w:t>
      </w:r>
      <w:proofErr w:type="spellEnd"/>
      <w:r>
        <w:t xml:space="preserve">, </w:t>
      </w:r>
      <w:r w:rsidR="0071396A">
        <w:t>me reconnaissez-vous</w:t>
      </w:r>
      <w:r>
        <w:t> ? »</w:t>
      </w:r>
      <w:r w:rsidR="0071396A">
        <w:t xml:space="preserve"> criai-je</w:t>
      </w:r>
      <w:r>
        <w:t>.</w:t>
      </w:r>
    </w:p>
    <w:p w14:paraId="77DA5A0B" w14:textId="77777777" w:rsidR="001B4428" w:rsidRDefault="001B4428" w:rsidP="001B4428">
      <w:pPr>
        <w:ind w:firstLine="0"/>
        <w:jc w:val="center"/>
      </w:pPr>
      <w:r>
        <w:fldChar w:fldCharType="begin"/>
      </w:r>
      <w:r>
        <w:instrText xml:space="preserve">INCLUDEPICTURE "../Une%20étude%20en%20rouge2-6_fichiers/stud-23.gif" \* MERGEFORMATINET </w:instrText>
      </w:r>
      <w:r>
        <w:fldChar w:fldCharType="separate"/>
      </w:r>
      <w:r>
        <w:pict w14:anchorId="7C879133">
          <v:shape id="_x0000_i1094" type="#_x0000_t75" alt="Richard Gutschmidt, 1902" style="width:224.75pt;height:248.55pt">
            <v:imagedata r:id="rId54" r:href="rId55"/>
          </v:shape>
        </w:pict>
      </w:r>
      <w:r>
        <w:fldChar w:fldCharType="end"/>
      </w:r>
    </w:p>
    <w:p w14:paraId="070086DB" w14:textId="77777777" w:rsidR="007369EF" w:rsidRDefault="007369EF" w:rsidP="007369EF">
      <w:r>
        <w:t>« </w:t>
      </w:r>
      <w:r w:rsidR="0071396A">
        <w:t>Je m</w:t>
      </w:r>
      <w:r>
        <w:t>’</w:t>
      </w:r>
      <w:r w:rsidR="0071396A">
        <w:t>étais tourné vers lui et j</w:t>
      </w:r>
      <w:r>
        <w:t>’</w:t>
      </w:r>
      <w:r w:rsidR="0071396A">
        <w:t>avais approché la bougie de mon visage</w:t>
      </w:r>
      <w:r>
        <w:t xml:space="preserve">. </w:t>
      </w:r>
      <w:r w:rsidR="0071396A">
        <w:t>Ses troubles yeux d</w:t>
      </w:r>
      <w:r>
        <w:t>’</w:t>
      </w:r>
      <w:r w:rsidR="0071396A">
        <w:t>ivrogne me regardèrent</w:t>
      </w:r>
      <w:r>
        <w:t xml:space="preserve">, </w:t>
      </w:r>
      <w:r w:rsidR="0071396A">
        <w:t>s</w:t>
      </w:r>
      <w:r>
        <w:t>’</w:t>
      </w:r>
      <w:r w:rsidR="0071396A">
        <w:t>emplirent d</w:t>
      </w:r>
      <w:r>
        <w:t>’</w:t>
      </w:r>
      <w:r w:rsidR="0071396A">
        <w:t>horreur</w:t>
      </w:r>
      <w:r>
        <w:t xml:space="preserve">, </w:t>
      </w:r>
      <w:r w:rsidR="0071396A">
        <w:t>et ses traits se crispèrent</w:t>
      </w:r>
      <w:r>
        <w:t xml:space="preserve">. </w:t>
      </w:r>
      <w:r w:rsidR="0071396A">
        <w:t>Il m</w:t>
      </w:r>
      <w:r>
        <w:t>’</w:t>
      </w:r>
      <w:r w:rsidR="0071396A">
        <w:t>avait r</w:t>
      </w:r>
      <w:r w:rsidR="0071396A">
        <w:t>e</w:t>
      </w:r>
      <w:r w:rsidR="0071396A">
        <w:t>connu</w:t>
      </w:r>
      <w:r>
        <w:t xml:space="preserve"> ! </w:t>
      </w:r>
      <w:r w:rsidR="0071396A">
        <w:t>Il se rejeta en arrière</w:t>
      </w:r>
      <w:r>
        <w:t xml:space="preserve">, </w:t>
      </w:r>
      <w:r w:rsidR="0071396A">
        <w:t>pâle comme un mort</w:t>
      </w:r>
      <w:r>
        <w:t xml:space="preserve"> ; </w:t>
      </w:r>
      <w:r w:rsidR="0071396A">
        <w:t>je vis des gouttes de sueur sur son front</w:t>
      </w:r>
      <w:r>
        <w:t xml:space="preserve"> ; </w:t>
      </w:r>
      <w:r w:rsidR="0071396A">
        <w:t>ses dents claquaient</w:t>
      </w:r>
      <w:r>
        <w:t xml:space="preserve">. </w:t>
      </w:r>
      <w:r w:rsidR="0071396A">
        <w:t>Appuyé contre la porte</w:t>
      </w:r>
      <w:r>
        <w:t xml:space="preserve">, </w:t>
      </w:r>
      <w:r w:rsidR="0071396A">
        <w:t>j</w:t>
      </w:r>
      <w:r>
        <w:t>’</w:t>
      </w:r>
      <w:r w:rsidR="0071396A">
        <w:t>éclatai de rire</w:t>
      </w:r>
      <w:r>
        <w:t xml:space="preserve">. </w:t>
      </w:r>
      <w:r w:rsidR="0071396A">
        <w:t>J</w:t>
      </w:r>
      <w:r>
        <w:t>’</w:t>
      </w:r>
      <w:r w:rsidR="0071396A">
        <w:t>avais toujours pensé que la vengeance me serait douce</w:t>
      </w:r>
      <w:r>
        <w:t xml:space="preserve">, </w:t>
      </w:r>
      <w:r w:rsidR="0071396A">
        <w:t>mais je n</w:t>
      </w:r>
      <w:r>
        <w:t>’</w:t>
      </w:r>
      <w:r w:rsidR="0071396A">
        <w:t>avais jamais espéré re</w:t>
      </w:r>
      <w:r w:rsidR="0071396A">
        <w:t>s</w:t>
      </w:r>
      <w:r w:rsidR="0071396A">
        <w:t>sentir une telle joie</w:t>
      </w:r>
      <w:r>
        <w:t>.</w:t>
      </w:r>
    </w:p>
    <w:p w14:paraId="1A5635CC" w14:textId="77777777" w:rsidR="007369EF" w:rsidRDefault="007369EF" w:rsidP="007369EF">
      <w:r>
        <w:t>« </w:t>
      </w:r>
      <w:r w:rsidR="0071396A">
        <w:t>Chien</w:t>
      </w:r>
      <w:r>
        <w:t xml:space="preserve"> ! </w:t>
      </w:r>
      <w:r w:rsidR="0071396A">
        <w:t>m</w:t>
      </w:r>
      <w:r>
        <w:t>’</w:t>
      </w:r>
      <w:r w:rsidR="0071396A">
        <w:t>écriai-je</w:t>
      </w:r>
      <w:r>
        <w:t xml:space="preserve">. </w:t>
      </w:r>
      <w:r w:rsidR="0071396A">
        <w:t>Je t</w:t>
      </w:r>
      <w:r>
        <w:t>’</w:t>
      </w:r>
      <w:r w:rsidR="0071396A">
        <w:t>ai suivi depuis Salt Lake City ju</w:t>
      </w:r>
      <w:r w:rsidR="0071396A">
        <w:t>s</w:t>
      </w:r>
      <w:r w:rsidR="0071396A">
        <w:t>qu</w:t>
      </w:r>
      <w:r>
        <w:t>’</w:t>
      </w:r>
      <w:r w:rsidR="0071396A">
        <w:t>à Saint-Pétersbourg et tu m</w:t>
      </w:r>
      <w:r>
        <w:t>’</w:t>
      </w:r>
      <w:r w:rsidR="0071396A">
        <w:t>as toujours échappé</w:t>
      </w:r>
      <w:r>
        <w:t xml:space="preserve">. </w:t>
      </w:r>
      <w:r w:rsidR="0071396A">
        <w:t>Mais enfin</w:t>
      </w:r>
      <w:r>
        <w:t xml:space="preserve">, </w:t>
      </w:r>
      <w:r w:rsidR="0071396A">
        <w:t>te vo</w:t>
      </w:r>
      <w:r w:rsidR="0071396A">
        <w:t>i</w:t>
      </w:r>
      <w:r w:rsidR="0071396A">
        <w:t>ci arrivé au terme de tes voyages</w:t>
      </w:r>
      <w:r>
        <w:t xml:space="preserve"> : </w:t>
      </w:r>
      <w:r w:rsidR="0071396A">
        <w:t>il faut que l</w:t>
      </w:r>
      <w:r>
        <w:t>’</w:t>
      </w:r>
      <w:r w:rsidR="0071396A">
        <w:t>un de nous meure avant l</w:t>
      </w:r>
      <w:r>
        <w:t>’</w:t>
      </w:r>
      <w:r w:rsidR="0071396A">
        <w:t>aube</w:t>
      </w:r>
      <w:r>
        <w:t> !</w:t>
      </w:r>
    </w:p>
    <w:p w14:paraId="4687BC08" w14:textId="77777777" w:rsidR="007369EF" w:rsidRDefault="007369EF" w:rsidP="007369EF">
      <w:r>
        <w:lastRenderedPageBreak/>
        <w:t>« </w:t>
      </w:r>
      <w:r w:rsidR="0071396A">
        <w:t>A ces mots</w:t>
      </w:r>
      <w:r>
        <w:t xml:space="preserve">, </w:t>
      </w:r>
      <w:r w:rsidR="0071396A">
        <w:t>il recula encore</w:t>
      </w:r>
      <w:r>
        <w:t xml:space="preserve">, </w:t>
      </w:r>
      <w:r w:rsidR="0071396A">
        <w:t>et je vis à son air qu</w:t>
      </w:r>
      <w:r>
        <w:t>’</w:t>
      </w:r>
      <w:r w:rsidR="0071396A">
        <w:t>il me croyait fou</w:t>
      </w:r>
      <w:r>
        <w:t xml:space="preserve">. </w:t>
      </w:r>
      <w:r w:rsidR="0071396A">
        <w:t>En fait</w:t>
      </w:r>
      <w:r>
        <w:t xml:space="preserve">, </w:t>
      </w:r>
      <w:r w:rsidR="0071396A">
        <w:t>je l</w:t>
      </w:r>
      <w:r>
        <w:t>’</w:t>
      </w:r>
      <w:r w:rsidR="0071396A">
        <w:t>étais</w:t>
      </w:r>
      <w:r>
        <w:t xml:space="preserve">. </w:t>
      </w:r>
      <w:r w:rsidR="0071396A">
        <w:t>Mes artères me battaient aux te</w:t>
      </w:r>
      <w:r w:rsidR="0071396A">
        <w:t>m</w:t>
      </w:r>
      <w:r w:rsidR="0071396A">
        <w:t>pes comme des marteaux</w:t>
      </w:r>
      <w:r>
        <w:t xml:space="preserve">. </w:t>
      </w:r>
      <w:r w:rsidR="0071396A">
        <w:t>J</w:t>
      </w:r>
      <w:r>
        <w:t>’</w:t>
      </w:r>
      <w:r w:rsidR="0071396A">
        <w:t>aurais eu une attaque si je n</w:t>
      </w:r>
      <w:r>
        <w:t>’</w:t>
      </w:r>
      <w:r w:rsidR="0071396A">
        <w:t>avais abo</w:t>
      </w:r>
      <w:r w:rsidR="0071396A">
        <w:t>n</w:t>
      </w:r>
      <w:r w:rsidR="0071396A">
        <w:t>damment saigné du nez</w:t>
      </w:r>
      <w:r>
        <w:t>.</w:t>
      </w:r>
    </w:p>
    <w:p w14:paraId="5F30EBA5" w14:textId="77777777" w:rsidR="007369EF" w:rsidRDefault="007369EF" w:rsidP="007369EF">
      <w:r>
        <w:t>« </w:t>
      </w:r>
      <w:r w:rsidR="0071396A">
        <w:t>Te rappelles-tu Lucy Ferrier</w:t>
      </w:r>
      <w:r>
        <w:t xml:space="preserve"> ? </w:t>
      </w:r>
      <w:r w:rsidR="0071396A">
        <w:t>hurlai-je en fermant la porte et en agitant la clef sous son nez</w:t>
      </w:r>
      <w:r>
        <w:t xml:space="preserve">. </w:t>
      </w:r>
      <w:r w:rsidR="0071396A">
        <w:t>L</w:t>
      </w:r>
      <w:r>
        <w:t>’</w:t>
      </w:r>
      <w:r w:rsidR="0071396A">
        <w:t>expiation s</w:t>
      </w:r>
      <w:r>
        <w:t>’</w:t>
      </w:r>
      <w:r w:rsidR="0071396A">
        <w:t>est fait a</w:t>
      </w:r>
      <w:r w:rsidR="0071396A">
        <w:t>t</w:t>
      </w:r>
      <w:r w:rsidR="0071396A">
        <w:t>tendre</w:t>
      </w:r>
      <w:r>
        <w:t xml:space="preserve">, </w:t>
      </w:r>
      <w:r w:rsidR="0071396A">
        <w:t>mais elle arrive</w:t>
      </w:r>
      <w:r>
        <w:t> ! »</w:t>
      </w:r>
      <w:r w:rsidR="0071396A">
        <w:t xml:space="preserve"> Je vis ses lèvres trembler</w:t>
      </w:r>
      <w:r>
        <w:t xml:space="preserve">. </w:t>
      </w:r>
      <w:r w:rsidR="0071396A">
        <w:t>Il m</w:t>
      </w:r>
      <w:r>
        <w:t>’</w:t>
      </w:r>
      <w:r w:rsidR="0071396A">
        <w:t>aurait supplié de l</w:t>
      </w:r>
      <w:r>
        <w:t>’</w:t>
      </w:r>
      <w:r w:rsidR="0071396A">
        <w:t>épargner s</w:t>
      </w:r>
      <w:r>
        <w:t>’</w:t>
      </w:r>
      <w:r w:rsidR="0071396A">
        <w:t>il ne s</w:t>
      </w:r>
      <w:r>
        <w:t>’</w:t>
      </w:r>
      <w:r w:rsidR="0071396A">
        <w:t>était pas rendu compte qu</w:t>
      </w:r>
      <w:r>
        <w:t>’</w:t>
      </w:r>
      <w:r w:rsidR="0071396A">
        <w:t>il ne pourrait pas me fléchir</w:t>
      </w:r>
      <w:r>
        <w:t>.</w:t>
      </w:r>
    </w:p>
    <w:p w14:paraId="3C53EB47" w14:textId="77777777" w:rsidR="007369EF" w:rsidRDefault="007369EF" w:rsidP="007369EF">
      <w:r>
        <w:t>« </w:t>
      </w:r>
      <w:r w:rsidR="0071396A">
        <w:t>Oseriez-vous m</w:t>
      </w:r>
      <w:r>
        <w:t>’</w:t>
      </w:r>
      <w:r w:rsidR="0071396A">
        <w:t>assassiner</w:t>
      </w:r>
      <w:r>
        <w:t xml:space="preserve"> ? </w:t>
      </w:r>
      <w:r w:rsidR="0071396A">
        <w:t>bégaya-t-il</w:t>
      </w:r>
      <w:r>
        <w:t>.</w:t>
      </w:r>
    </w:p>
    <w:p w14:paraId="139027B4" w14:textId="77777777" w:rsidR="007369EF" w:rsidRDefault="007369EF" w:rsidP="007369EF">
      <w:r>
        <w:t>« — </w:t>
      </w:r>
      <w:r w:rsidR="0071396A">
        <w:t>T</w:t>
      </w:r>
      <w:r>
        <w:t>’</w:t>
      </w:r>
      <w:r w:rsidR="0071396A">
        <w:t>assassiner</w:t>
      </w:r>
      <w:r>
        <w:t xml:space="preserve"> ! </w:t>
      </w:r>
      <w:r w:rsidR="0071396A">
        <w:t>On n</w:t>
      </w:r>
      <w:r>
        <w:t>’</w:t>
      </w:r>
      <w:r w:rsidR="0071396A">
        <w:t>assassine pas un chien enragé</w:t>
      </w:r>
      <w:r>
        <w:t xml:space="preserve"> ! </w:t>
      </w:r>
      <w:r w:rsidR="0071396A">
        <w:t>As-tu pris en pitié ma fiancée quand tu l</w:t>
      </w:r>
      <w:r>
        <w:t>’</w:t>
      </w:r>
      <w:r w:rsidR="0071396A">
        <w:t>as arrachée à son père pour l</w:t>
      </w:r>
      <w:r>
        <w:t>’</w:t>
      </w:r>
      <w:r w:rsidR="0071396A">
        <w:t>entraîner dans ton harem infâme</w:t>
      </w:r>
      <w:r>
        <w:t> ?</w:t>
      </w:r>
    </w:p>
    <w:p w14:paraId="3F4FA35A" w14:textId="77777777" w:rsidR="007369EF" w:rsidRDefault="007369EF" w:rsidP="007369EF">
      <w:r>
        <w:t>« — </w:t>
      </w:r>
      <w:r w:rsidR="0071396A">
        <w:t>Ce n</w:t>
      </w:r>
      <w:r>
        <w:t>’</w:t>
      </w:r>
      <w:r w:rsidR="0071396A">
        <w:t>est pas moi qui ai tué son père</w:t>
      </w:r>
      <w:r>
        <w:t xml:space="preserve">, </w:t>
      </w:r>
      <w:r w:rsidR="0071396A">
        <w:t>hurla-t-il</w:t>
      </w:r>
      <w:r>
        <w:t>.</w:t>
      </w:r>
    </w:p>
    <w:p w14:paraId="3A3BB4EC" w14:textId="1C4FDFF6" w:rsidR="007369EF" w:rsidRDefault="007369EF" w:rsidP="007369EF">
      <w:r>
        <w:t>« — </w:t>
      </w:r>
      <w:r w:rsidR="0071396A">
        <w:t>Mais c</w:t>
      </w:r>
      <w:r>
        <w:t>’</w:t>
      </w:r>
      <w:r w:rsidR="0071396A">
        <w:t>est toi qui as brisé le cœur de Lucy</w:t>
      </w:r>
      <w:r>
        <w:t> ! »</w:t>
      </w:r>
    </w:p>
    <w:p w14:paraId="7C8DB8D5" w14:textId="77777777" w:rsidR="007369EF" w:rsidRDefault="007369EF" w:rsidP="007369EF">
      <w:r>
        <w:t>« </w:t>
      </w:r>
      <w:r w:rsidR="0071396A">
        <w:t>Je criai plus fort que lui</w:t>
      </w:r>
      <w:r>
        <w:t xml:space="preserve">, </w:t>
      </w:r>
      <w:r w:rsidR="0071396A">
        <w:t>puis je lui tendis la petite boîte de pilules</w:t>
      </w:r>
      <w:r>
        <w:t>.</w:t>
      </w:r>
    </w:p>
    <w:p w14:paraId="4683ECE2" w14:textId="6D3A9C5E" w:rsidR="007369EF" w:rsidRDefault="007369EF" w:rsidP="007369EF">
      <w:r>
        <w:t>« </w:t>
      </w:r>
      <w:r w:rsidR="0071396A">
        <w:t>Que le Dieu tout-puissant soit notre juge</w:t>
      </w:r>
      <w:r>
        <w:t xml:space="preserve"> ! </w:t>
      </w:r>
      <w:r w:rsidR="0071396A">
        <w:t>Choisis et avale</w:t>
      </w:r>
      <w:r>
        <w:t xml:space="preserve">. </w:t>
      </w:r>
      <w:r w:rsidR="0071396A">
        <w:t>Une de ces pilules contient un poison mortel</w:t>
      </w:r>
      <w:r>
        <w:t xml:space="preserve">, </w:t>
      </w:r>
      <w:r w:rsidR="0071396A">
        <w:t>l</w:t>
      </w:r>
      <w:r>
        <w:t>’</w:t>
      </w:r>
      <w:r w:rsidR="0071396A">
        <w:t>autre est inoffe</w:t>
      </w:r>
      <w:r w:rsidR="0071396A">
        <w:t>n</w:t>
      </w:r>
      <w:r w:rsidR="0071396A">
        <w:t>sive</w:t>
      </w:r>
      <w:r>
        <w:t xml:space="preserve">. </w:t>
      </w:r>
      <w:r w:rsidR="0071396A">
        <w:t>Je prendrai celle que tu laisseras</w:t>
      </w:r>
      <w:r>
        <w:t xml:space="preserve">. </w:t>
      </w:r>
      <w:r w:rsidR="0071396A">
        <w:t>Nous allons voir s</w:t>
      </w:r>
      <w:r>
        <w:t>’</w:t>
      </w:r>
      <w:r w:rsidR="0071396A">
        <w:t>il y a une justice en ce monde ou si nous sommes seulement menés par le hasard</w:t>
      </w:r>
      <w:r>
        <w:t>. »</w:t>
      </w:r>
    </w:p>
    <w:p w14:paraId="57D60F7F" w14:textId="77777777" w:rsidR="007369EF" w:rsidRDefault="007369EF" w:rsidP="007369EF">
      <w:r>
        <w:t>« </w:t>
      </w:r>
      <w:r w:rsidR="0071396A">
        <w:t>Il s</w:t>
      </w:r>
      <w:r>
        <w:t>’</w:t>
      </w:r>
      <w:r w:rsidR="0071396A">
        <w:t>agenouilla avec des hurlements sauvages</w:t>
      </w:r>
      <w:r>
        <w:t xml:space="preserve"> ; </w:t>
      </w:r>
      <w:r w:rsidR="0071396A">
        <w:t>il me su</w:t>
      </w:r>
      <w:r w:rsidR="0071396A">
        <w:t>p</w:t>
      </w:r>
      <w:r w:rsidR="0071396A">
        <w:t>pliait de l</w:t>
      </w:r>
      <w:r>
        <w:t>’</w:t>
      </w:r>
      <w:r w:rsidR="0071396A">
        <w:t>épargner</w:t>
      </w:r>
      <w:r>
        <w:t xml:space="preserve">. </w:t>
      </w:r>
      <w:r w:rsidR="0071396A">
        <w:t>Je tirai mon couteau</w:t>
      </w:r>
      <w:r>
        <w:t xml:space="preserve">, </w:t>
      </w:r>
      <w:r w:rsidR="0071396A">
        <w:t>je le lui mis sur la gorge pour le faire avaler la pilule</w:t>
      </w:r>
      <w:r>
        <w:t xml:space="preserve">. </w:t>
      </w:r>
      <w:r w:rsidR="0071396A">
        <w:t>Je pris l</w:t>
      </w:r>
      <w:r>
        <w:t>’</w:t>
      </w:r>
      <w:r w:rsidR="0071396A">
        <w:t>autre pilule et nous restâmes face à face quelques instants</w:t>
      </w:r>
      <w:r>
        <w:t xml:space="preserve">. </w:t>
      </w:r>
      <w:r w:rsidR="0071396A">
        <w:t>Qui de nous deux mou</w:t>
      </w:r>
      <w:r w:rsidR="0071396A">
        <w:t>r</w:t>
      </w:r>
      <w:r w:rsidR="0071396A">
        <w:t>rait</w:t>
      </w:r>
      <w:r>
        <w:t xml:space="preserve"> ? </w:t>
      </w:r>
      <w:r w:rsidR="0071396A">
        <w:t>Je n</w:t>
      </w:r>
      <w:r>
        <w:t>’</w:t>
      </w:r>
      <w:r w:rsidR="0071396A">
        <w:t xml:space="preserve">oublierai jamais </w:t>
      </w:r>
      <w:r w:rsidR="0043397D">
        <w:t>s</w:t>
      </w:r>
      <w:r w:rsidR="0071396A">
        <w:t>on expression lorsque l</w:t>
      </w:r>
      <w:r>
        <w:t>’</w:t>
      </w:r>
      <w:r w:rsidR="0071396A">
        <w:t>empoisonnement s</w:t>
      </w:r>
      <w:r>
        <w:t>’</w:t>
      </w:r>
      <w:r w:rsidR="0071396A">
        <w:t>annonça</w:t>
      </w:r>
      <w:r>
        <w:t xml:space="preserve">. </w:t>
      </w:r>
      <w:r w:rsidR="0071396A">
        <w:t>J</w:t>
      </w:r>
      <w:r>
        <w:t>’</w:t>
      </w:r>
      <w:r w:rsidR="0071396A">
        <w:t>éclatai de rire et lui montrai l</w:t>
      </w:r>
      <w:r>
        <w:t>’</w:t>
      </w:r>
      <w:r w:rsidR="0071396A">
        <w:t>alliance de Lucy</w:t>
      </w:r>
      <w:r>
        <w:t xml:space="preserve">. </w:t>
      </w:r>
      <w:r w:rsidR="0071396A">
        <w:t>Mais l</w:t>
      </w:r>
      <w:r>
        <w:t>’</w:t>
      </w:r>
      <w:r w:rsidR="0071396A">
        <w:t>effet de l</w:t>
      </w:r>
      <w:r>
        <w:t>’</w:t>
      </w:r>
      <w:r w:rsidR="0071396A">
        <w:t>alcaloïde fut foudroyant</w:t>
      </w:r>
      <w:r>
        <w:t xml:space="preserve">. </w:t>
      </w:r>
      <w:r w:rsidR="0071396A">
        <w:t xml:space="preserve">Un </w:t>
      </w:r>
      <w:r w:rsidR="0071396A">
        <w:lastRenderedPageBreak/>
        <w:t>spasme douloureux tordit ses traits</w:t>
      </w:r>
      <w:r>
        <w:t xml:space="preserve">, </w:t>
      </w:r>
      <w:r w:rsidR="0071396A">
        <w:t>il étendit les bras</w:t>
      </w:r>
      <w:r>
        <w:t xml:space="preserve">, </w:t>
      </w:r>
      <w:r w:rsidR="0071396A">
        <w:t>tituba</w:t>
      </w:r>
      <w:r>
        <w:t xml:space="preserve">, </w:t>
      </w:r>
      <w:r w:rsidR="0071396A">
        <w:t>puis</w:t>
      </w:r>
      <w:r>
        <w:t xml:space="preserve">, </w:t>
      </w:r>
      <w:r w:rsidR="0071396A">
        <w:t>avec un cri rauque</w:t>
      </w:r>
      <w:r>
        <w:t xml:space="preserve">, </w:t>
      </w:r>
      <w:r w:rsidR="0071396A">
        <w:t>il s</w:t>
      </w:r>
      <w:r>
        <w:t>’</w:t>
      </w:r>
      <w:r w:rsidR="0071396A">
        <w:t>effondra</w:t>
      </w:r>
      <w:r>
        <w:t xml:space="preserve">. </w:t>
      </w:r>
      <w:r w:rsidR="0071396A">
        <w:t>Du pied</w:t>
      </w:r>
      <w:r>
        <w:t xml:space="preserve">, </w:t>
      </w:r>
      <w:r w:rsidR="0071396A">
        <w:t>je le retournai et je mis la main sur sa po</w:t>
      </w:r>
      <w:r w:rsidR="0071396A">
        <w:t>i</w:t>
      </w:r>
      <w:r w:rsidR="0071396A">
        <w:t>trine</w:t>
      </w:r>
      <w:r>
        <w:t xml:space="preserve"> : </w:t>
      </w:r>
      <w:r w:rsidR="0071396A">
        <w:t>aucun battement</w:t>
      </w:r>
      <w:r>
        <w:t xml:space="preserve">. </w:t>
      </w:r>
      <w:r w:rsidR="0071396A">
        <w:t>Il était mort</w:t>
      </w:r>
      <w:r>
        <w:t> !</w:t>
      </w:r>
    </w:p>
    <w:p w14:paraId="65FDC233" w14:textId="77777777" w:rsidR="007369EF" w:rsidRDefault="007369EF" w:rsidP="007369EF">
      <w:r>
        <w:t>« </w:t>
      </w:r>
      <w:r w:rsidR="0071396A">
        <w:t>Pendant tout ce temps</w:t>
      </w:r>
      <w:r>
        <w:t xml:space="preserve">, </w:t>
      </w:r>
      <w:r w:rsidR="0071396A">
        <w:t>mon nez avait saigné</w:t>
      </w:r>
      <w:r>
        <w:t xml:space="preserve"> ; </w:t>
      </w:r>
      <w:r w:rsidR="0071396A">
        <w:t>je ne m</w:t>
      </w:r>
      <w:r>
        <w:t>’</w:t>
      </w:r>
      <w:r w:rsidR="0071396A">
        <w:t>en étais pas occupé</w:t>
      </w:r>
      <w:r>
        <w:t xml:space="preserve">. </w:t>
      </w:r>
      <w:r w:rsidR="0071396A">
        <w:t>Je ne sais pas l</w:t>
      </w:r>
      <w:r>
        <w:t>’</w:t>
      </w:r>
      <w:r w:rsidR="0071396A">
        <w:t>idée qui me prit d</w:t>
      </w:r>
      <w:r>
        <w:t>’</w:t>
      </w:r>
      <w:r w:rsidR="0071396A">
        <w:t>écrire avec mon sang sur le mur</w:t>
      </w:r>
      <w:r>
        <w:t xml:space="preserve"> ! </w:t>
      </w:r>
      <w:r w:rsidR="0071396A">
        <w:t>Je me sentais joyeux</w:t>
      </w:r>
      <w:r>
        <w:t xml:space="preserve">, </w:t>
      </w:r>
      <w:r w:rsidR="0071396A">
        <w:t>le cœur léger</w:t>
      </w:r>
      <w:r>
        <w:t xml:space="preserve">, </w:t>
      </w:r>
      <w:r w:rsidR="0071396A">
        <w:t>et j</w:t>
      </w:r>
      <w:r>
        <w:t>’</w:t>
      </w:r>
      <w:r w:rsidR="0071396A">
        <w:t>imaginai de jouer ce bon tour à la police</w:t>
      </w:r>
      <w:r>
        <w:t xml:space="preserve">. </w:t>
      </w:r>
      <w:r w:rsidR="0071396A">
        <w:t>Je me souvenais qu</w:t>
      </w:r>
      <w:r>
        <w:t>’</w:t>
      </w:r>
      <w:r w:rsidR="0071396A">
        <w:t>à New York</w:t>
      </w:r>
      <w:r>
        <w:t xml:space="preserve">, </w:t>
      </w:r>
      <w:r w:rsidR="0071396A">
        <w:t xml:space="preserve">on avait trouvé le mot </w:t>
      </w:r>
      <w:r>
        <w:t>« </w:t>
      </w:r>
      <w:r w:rsidR="0071396A">
        <w:rPr>
          <w:i/>
          <w:iCs/>
        </w:rPr>
        <w:t>Rache</w:t>
      </w:r>
      <w:r>
        <w:t> »</w:t>
      </w:r>
      <w:r w:rsidR="0071396A">
        <w:t xml:space="preserve"> écrit sur le corps d</w:t>
      </w:r>
      <w:r>
        <w:t>’</w:t>
      </w:r>
      <w:r w:rsidR="0071396A">
        <w:t>un allemand assassiné</w:t>
      </w:r>
      <w:r>
        <w:t xml:space="preserve">. </w:t>
      </w:r>
      <w:r w:rsidR="0071396A">
        <w:t>Et les journaux de l</w:t>
      </w:r>
      <w:r>
        <w:t>’</w:t>
      </w:r>
      <w:r w:rsidR="0071396A">
        <w:t>époque avaient accusé les sociétés secrètes</w:t>
      </w:r>
      <w:r>
        <w:t xml:space="preserve">. </w:t>
      </w:r>
      <w:r w:rsidR="0071396A">
        <w:t>Ce qui avait intrigué les New-Yorkais</w:t>
      </w:r>
      <w:r>
        <w:t xml:space="preserve">, </w:t>
      </w:r>
      <w:r w:rsidR="0071396A">
        <w:t>pensais-je</w:t>
      </w:r>
      <w:r>
        <w:t xml:space="preserve">, </w:t>
      </w:r>
      <w:r w:rsidR="0071396A">
        <w:t>intriguerait autant les Londoniens</w:t>
      </w:r>
      <w:r>
        <w:t xml:space="preserve"> ! </w:t>
      </w:r>
      <w:r w:rsidR="0071396A">
        <w:t>Alors</w:t>
      </w:r>
      <w:r>
        <w:t xml:space="preserve">, </w:t>
      </w:r>
      <w:r w:rsidR="0071396A">
        <w:t>je trempai mon doigt dans mon sang et j</w:t>
      </w:r>
      <w:r>
        <w:t>’</w:t>
      </w:r>
      <w:r w:rsidR="0071396A">
        <w:t>écrivis le mot sur le mur bien en vue</w:t>
      </w:r>
      <w:r>
        <w:t xml:space="preserve">. </w:t>
      </w:r>
      <w:r w:rsidR="0071396A">
        <w:t>Je regagnai mon fiacre</w:t>
      </w:r>
      <w:r>
        <w:t xml:space="preserve">. </w:t>
      </w:r>
      <w:r w:rsidR="0071396A">
        <w:t>Il n</w:t>
      </w:r>
      <w:r>
        <w:t>’</w:t>
      </w:r>
      <w:r w:rsidR="0071396A">
        <w:t>y avait personne</w:t>
      </w:r>
      <w:r>
        <w:t xml:space="preserve">. </w:t>
      </w:r>
      <w:r w:rsidR="0071396A">
        <w:t>Le temps était toujours abominable</w:t>
      </w:r>
      <w:r>
        <w:t xml:space="preserve">. </w:t>
      </w:r>
      <w:r w:rsidR="0071396A">
        <w:t>J</w:t>
      </w:r>
      <w:r>
        <w:t>’</w:t>
      </w:r>
      <w:r w:rsidR="0071396A">
        <w:t>avais déjà fait un bout de chemin</w:t>
      </w:r>
      <w:r>
        <w:t xml:space="preserve">, </w:t>
      </w:r>
      <w:r w:rsidR="0071396A">
        <w:t>quand je m</w:t>
      </w:r>
      <w:r>
        <w:t>’</w:t>
      </w:r>
      <w:r w:rsidR="0071396A">
        <w:t>aperçus que je n</w:t>
      </w:r>
      <w:r>
        <w:t>’</w:t>
      </w:r>
      <w:r w:rsidR="0071396A">
        <w:t>avais plus l</w:t>
      </w:r>
      <w:r>
        <w:t>’</w:t>
      </w:r>
      <w:r w:rsidR="0071396A">
        <w:t>alliance de L</w:t>
      </w:r>
      <w:r w:rsidR="0071396A">
        <w:t>u</w:t>
      </w:r>
      <w:r w:rsidR="0071396A">
        <w:t>cy</w:t>
      </w:r>
      <w:r>
        <w:t xml:space="preserve">. </w:t>
      </w:r>
      <w:r w:rsidR="0071396A">
        <w:t>Cette découverte me fut un coup terrible</w:t>
      </w:r>
      <w:r>
        <w:t xml:space="preserve">, </w:t>
      </w:r>
      <w:r w:rsidR="0071396A">
        <w:t>je n</w:t>
      </w:r>
      <w:r>
        <w:t>’</w:t>
      </w:r>
      <w:r w:rsidR="0071396A">
        <w:t>avais d</w:t>
      </w:r>
      <w:r>
        <w:t>’</w:t>
      </w:r>
      <w:r w:rsidR="0071396A">
        <w:t>elle que ce souvenir</w:t>
      </w:r>
      <w:r>
        <w:t xml:space="preserve">. </w:t>
      </w:r>
      <w:r w:rsidR="0071396A">
        <w:t>J</w:t>
      </w:r>
      <w:r>
        <w:t>’</w:t>
      </w:r>
      <w:r w:rsidR="0071396A">
        <w:t>avais dû la perdre en me penchant sur le cadavre</w:t>
      </w:r>
      <w:r>
        <w:t xml:space="preserve">. </w:t>
      </w:r>
      <w:proofErr w:type="gramStart"/>
      <w:r w:rsidR="0071396A">
        <w:t>Je fis</w:t>
      </w:r>
      <w:proofErr w:type="gramEnd"/>
      <w:r w:rsidR="0071396A">
        <w:t xml:space="preserve"> demi-tour</w:t>
      </w:r>
      <w:r>
        <w:t xml:space="preserve">, </w:t>
      </w:r>
      <w:r w:rsidR="0071396A">
        <w:t>et</w:t>
      </w:r>
      <w:r>
        <w:t xml:space="preserve">, </w:t>
      </w:r>
      <w:r w:rsidR="0071396A">
        <w:t>après avoir laissé ma voiture dans une rue transversale</w:t>
      </w:r>
      <w:r>
        <w:t xml:space="preserve">, </w:t>
      </w:r>
      <w:r w:rsidR="0071396A">
        <w:t>je courus à la maison</w:t>
      </w:r>
      <w:r>
        <w:t xml:space="preserve">, </w:t>
      </w:r>
      <w:r w:rsidR="0071396A">
        <w:t>car je voulais retrouver l</w:t>
      </w:r>
      <w:r>
        <w:t>’</w:t>
      </w:r>
      <w:r w:rsidR="0071396A">
        <w:t>anneau coûte que coûte</w:t>
      </w:r>
      <w:r>
        <w:t xml:space="preserve">. </w:t>
      </w:r>
      <w:r w:rsidR="0071396A">
        <w:t>Je tombai pile sur un agent qui sortait de là</w:t>
      </w:r>
      <w:r>
        <w:t xml:space="preserve"> ; </w:t>
      </w:r>
      <w:r w:rsidR="0071396A">
        <w:t>il me fallut jouer l</w:t>
      </w:r>
      <w:r>
        <w:t>’</w:t>
      </w:r>
      <w:r w:rsidR="0071396A">
        <w:t>ivresse pour ne pas être soupçonné</w:t>
      </w:r>
      <w:r>
        <w:t>.</w:t>
      </w:r>
    </w:p>
    <w:p w14:paraId="2BABA6CA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 xml:space="preserve">est ainsi que mourut </w:t>
      </w:r>
      <w:proofErr w:type="spellStart"/>
      <w:r w:rsidR="0071396A">
        <w:t>Enoch</w:t>
      </w:r>
      <w:proofErr w:type="spellEnd"/>
      <w:r w:rsidR="0071396A">
        <w:t xml:space="preserve"> </w:t>
      </w:r>
      <w:proofErr w:type="spellStart"/>
      <w:r w:rsidR="0071396A">
        <w:t>Drebber</w:t>
      </w:r>
      <w:proofErr w:type="spellEnd"/>
      <w:r>
        <w:t xml:space="preserve">. </w:t>
      </w:r>
      <w:r w:rsidR="0071396A">
        <w:t>Pour venger la mort de John Ferrier</w:t>
      </w:r>
      <w:r>
        <w:t xml:space="preserve">, </w:t>
      </w:r>
      <w:r w:rsidR="0071396A">
        <w:t>il ne me restait plus qu</w:t>
      </w:r>
      <w:r>
        <w:t>’</w:t>
      </w:r>
      <w:r w:rsidR="0071396A">
        <w:t xml:space="preserve">à en faire autant à </w:t>
      </w:r>
      <w:proofErr w:type="spellStart"/>
      <w:r w:rsidR="0071396A">
        <w:t>Sta</w:t>
      </w:r>
      <w:r w:rsidR="0071396A">
        <w:t>n</w:t>
      </w:r>
      <w:r w:rsidR="0071396A">
        <w:t>gerson</w:t>
      </w:r>
      <w:proofErr w:type="spellEnd"/>
      <w:r>
        <w:t xml:space="preserve">. </w:t>
      </w:r>
      <w:r w:rsidR="0071396A">
        <w:t>Je savais qu</w:t>
      </w:r>
      <w:r>
        <w:t>’</w:t>
      </w:r>
      <w:r w:rsidR="0071396A">
        <w:t>il résidait à l</w:t>
      </w:r>
      <w:r>
        <w:t>’</w:t>
      </w:r>
      <w:proofErr w:type="spellStart"/>
      <w:r w:rsidR="0071396A">
        <w:rPr>
          <w:i/>
          <w:iCs/>
        </w:rPr>
        <w:t>Holiday</w:t>
      </w:r>
      <w:r>
        <w:rPr>
          <w:i/>
          <w:iCs/>
        </w:rPr>
        <w:t>’</w:t>
      </w:r>
      <w:r w:rsidR="0071396A">
        <w:rPr>
          <w:i/>
          <w:iCs/>
        </w:rPr>
        <w:t>s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Private</w:t>
      </w:r>
      <w:proofErr w:type="spellEnd"/>
      <w:r w:rsidR="0071396A">
        <w:rPr>
          <w:i/>
          <w:iCs/>
        </w:rPr>
        <w:t xml:space="preserve"> </w:t>
      </w:r>
      <w:proofErr w:type="spellStart"/>
      <w:r w:rsidR="0071396A">
        <w:rPr>
          <w:i/>
          <w:iCs/>
        </w:rPr>
        <w:t>Hotel</w:t>
      </w:r>
      <w:proofErr w:type="spellEnd"/>
      <w:r>
        <w:t xml:space="preserve"> ; </w:t>
      </w:r>
      <w:r w:rsidR="0071396A">
        <w:t>toute la journée</w:t>
      </w:r>
      <w:r>
        <w:t xml:space="preserve">, </w:t>
      </w:r>
      <w:r w:rsidR="0071396A">
        <w:t>je flânai autour</w:t>
      </w:r>
      <w:r>
        <w:t xml:space="preserve">. </w:t>
      </w:r>
      <w:r w:rsidR="0071396A">
        <w:t>Mais l</w:t>
      </w:r>
      <w:r>
        <w:t>’</w:t>
      </w:r>
      <w:r w:rsidR="0071396A">
        <w:t>homme resta caché</w:t>
      </w:r>
      <w:r>
        <w:t xml:space="preserve">. </w:t>
      </w:r>
      <w:r w:rsidR="0071396A">
        <w:t>Sans doute</w:t>
      </w:r>
      <w:r>
        <w:t xml:space="preserve">, </w:t>
      </w:r>
      <w:r w:rsidR="0071396A">
        <w:t>n</w:t>
      </w:r>
      <w:r>
        <w:t>’</w:t>
      </w:r>
      <w:r w:rsidR="0071396A">
        <w:t xml:space="preserve">ayant pas vu revenir </w:t>
      </w:r>
      <w:proofErr w:type="spellStart"/>
      <w:r w:rsidR="0071396A">
        <w:t>Drebber</w:t>
      </w:r>
      <w:proofErr w:type="spellEnd"/>
      <w:r w:rsidR="0071396A">
        <w:t xml:space="preserve"> à la gare</w:t>
      </w:r>
      <w:r>
        <w:t xml:space="preserve">, </w:t>
      </w:r>
      <w:r w:rsidR="0071396A">
        <w:t>se méfiait-il</w:t>
      </w:r>
      <w:r>
        <w:t xml:space="preserve">. </w:t>
      </w:r>
      <w:r w:rsidR="0071396A">
        <w:t xml:space="preserve">Ce </w:t>
      </w:r>
      <w:proofErr w:type="spellStart"/>
      <w:r w:rsidR="0071396A">
        <w:t>Stangerson</w:t>
      </w:r>
      <w:proofErr w:type="spellEnd"/>
      <w:r w:rsidR="0071396A">
        <w:t xml:space="preserve"> était malin et toujours sur le qui-vive</w:t>
      </w:r>
      <w:r>
        <w:t xml:space="preserve">. </w:t>
      </w:r>
      <w:r w:rsidR="0071396A">
        <w:t>Mais il se trompait absolument s</w:t>
      </w:r>
      <w:r>
        <w:t>’</w:t>
      </w:r>
      <w:r w:rsidR="0071396A">
        <w:t>il espérait m</w:t>
      </w:r>
      <w:r>
        <w:t>’</w:t>
      </w:r>
      <w:r w:rsidR="0071396A">
        <w:t>échapper en restant à l</w:t>
      </w:r>
      <w:r>
        <w:t>’</w:t>
      </w:r>
      <w:r w:rsidR="0071396A">
        <w:t>hôtel</w:t>
      </w:r>
      <w:r>
        <w:t xml:space="preserve">. </w:t>
      </w:r>
      <w:r w:rsidR="0071396A">
        <w:t xml:space="preserve">Je repérai bientôt la fenêtre de sa </w:t>
      </w:r>
      <w:r w:rsidR="0071396A">
        <w:lastRenderedPageBreak/>
        <w:t>chambre</w:t>
      </w:r>
      <w:r>
        <w:t xml:space="preserve">. </w:t>
      </w:r>
      <w:r w:rsidR="0071396A">
        <w:t>Le lend</w:t>
      </w:r>
      <w:r w:rsidR="0071396A">
        <w:t>e</w:t>
      </w:r>
      <w:r w:rsidR="0071396A">
        <w:t>main</w:t>
      </w:r>
      <w:r>
        <w:t xml:space="preserve">, </w:t>
      </w:r>
      <w:r w:rsidR="0071396A">
        <w:t>au p</w:t>
      </w:r>
      <w:r w:rsidR="0071396A">
        <w:t>e</w:t>
      </w:r>
      <w:r w:rsidR="0071396A">
        <w:t>tit jour</w:t>
      </w:r>
      <w:r>
        <w:t xml:space="preserve">, </w:t>
      </w:r>
      <w:r w:rsidR="0071396A">
        <w:t>à l</w:t>
      </w:r>
      <w:r>
        <w:t>’</w:t>
      </w:r>
      <w:r w:rsidR="0071396A">
        <w:t>aide d</w:t>
      </w:r>
      <w:r>
        <w:t>’</w:t>
      </w:r>
      <w:r w:rsidR="0071396A">
        <w:t>une échelle qui se trouvait là</w:t>
      </w:r>
      <w:r>
        <w:t xml:space="preserve">, </w:t>
      </w:r>
      <w:r w:rsidR="0071396A">
        <w:t>j</w:t>
      </w:r>
      <w:r>
        <w:t>’</w:t>
      </w:r>
      <w:r w:rsidR="0071396A">
        <w:t>y grimpai</w:t>
      </w:r>
      <w:r>
        <w:t xml:space="preserve">. </w:t>
      </w:r>
      <w:r w:rsidR="0071396A">
        <w:t>Je r</w:t>
      </w:r>
      <w:r w:rsidR="0071396A">
        <w:t>é</w:t>
      </w:r>
      <w:r w:rsidR="0071396A">
        <w:t xml:space="preserve">veillai </w:t>
      </w:r>
      <w:proofErr w:type="spellStart"/>
      <w:r w:rsidR="0071396A">
        <w:t>Stangerson</w:t>
      </w:r>
      <w:proofErr w:type="spellEnd"/>
      <w:r>
        <w:t>.</w:t>
      </w:r>
    </w:p>
    <w:p w14:paraId="3B76AEDB" w14:textId="77777777" w:rsidR="007369EF" w:rsidRDefault="007369EF" w:rsidP="007369EF">
      <w:r>
        <w:t>« </w:t>
      </w:r>
      <w:r w:rsidR="0071396A">
        <w:t>Ta dernière heure est venue</w:t>
      </w:r>
      <w:r>
        <w:t xml:space="preserve">, </w:t>
      </w:r>
      <w:r w:rsidR="0071396A">
        <w:t>lui dis-je</w:t>
      </w:r>
      <w:r>
        <w:t xml:space="preserve">. </w:t>
      </w:r>
      <w:r w:rsidR="0071396A">
        <w:t>Tu vas payer pour le crime que tu as commis autrefois</w:t>
      </w:r>
      <w:r>
        <w:t>. »</w:t>
      </w:r>
      <w:r w:rsidR="0071396A">
        <w:t xml:space="preserve"> Je lui racontai la fin de </w:t>
      </w:r>
      <w:proofErr w:type="spellStart"/>
      <w:r w:rsidR="0071396A">
        <w:t>Drebber</w:t>
      </w:r>
      <w:proofErr w:type="spellEnd"/>
      <w:r w:rsidR="0071396A">
        <w:t xml:space="preserve"> et je lui offris les pilules</w:t>
      </w:r>
      <w:r>
        <w:t xml:space="preserve">. </w:t>
      </w:r>
      <w:r w:rsidR="0071396A">
        <w:t>Au lieu d</w:t>
      </w:r>
      <w:r>
        <w:t>’</w:t>
      </w:r>
      <w:r w:rsidR="0071396A">
        <w:t>accepter cette pla</w:t>
      </w:r>
      <w:r w:rsidR="0071396A">
        <w:t>n</w:t>
      </w:r>
      <w:r w:rsidR="0071396A">
        <w:t>che de salut</w:t>
      </w:r>
      <w:r>
        <w:t xml:space="preserve">, </w:t>
      </w:r>
      <w:r w:rsidR="0071396A">
        <w:t>il se précipita hors de son lit et me sauta à la gorge</w:t>
      </w:r>
      <w:r>
        <w:t xml:space="preserve">. </w:t>
      </w:r>
      <w:r w:rsidR="0071396A">
        <w:t>En état de légitime défense</w:t>
      </w:r>
      <w:r>
        <w:t xml:space="preserve">, </w:t>
      </w:r>
      <w:r w:rsidR="0071396A">
        <w:t>je lui portai un coup de couteau en plein cœur</w:t>
      </w:r>
      <w:r>
        <w:t xml:space="preserve">. </w:t>
      </w:r>
      <w:r w:rsidR="0071396A">
        <w:t>N</w:t>
      </w:r>
      <w:r>
        <w:t>’</w:t>
      </w:r>
      <w:r w:rsidR="0071396A">
        <w:t>importe comment</w:t>
      </w:r>
      <w:r>
        <w:t xml:space="preserve">, </w:t>
      </w:r>
      <w:r w:rsidR="0071396A">
        <w:t>il devait mourir</w:t>
      </w:r>
      <w:r>
        <w:t xml:space="preserve">. </w:t>
      </w:r>
      <w:r w:rsidR="0071396A">
        <w:t>Sa main était crim</w:t>
      </w:r>
      <w:r w:rsidR="0071396A">
        <w:t>i</w:t>
      </w:r>
      <w:r w:rsidR="0071396A">
        <w:t>nelle</w:t>
      </w:r>
      <w:r>
        <w:t xml:space="preserve"> ; </w:t>
      </w:r>
      <w:r w:rsidR="0071396A">
        <w:t>la Providence lui aurait fait choisir le poison</w:t>
      </w:r>
      <w:r>
        <w:t>.</w:t>
      </w:r>
    </w:p>
    <w:p w14:paraId="4289DF92" w14:textId="732A5E75" w:rsidR="007369EF" w:rsidRDefault="007369EF" w:rsidP="007369EF">
      <w:r>
        <w:t>« </w:t>
      </w:r>
      <w:r w:rsidR="0071396A">
        <w:t>Je n</w:t>
      </w:r>
      <w:r>
        <w:t>’</w:t>
      </w:r>
      <w:r w:rsidR="0071396A">
        <w:t>ai plus grand-chose à dire</w:t>
      </w:r>
      <w:r>
        <w:t xml:space="preserve">… </w:t>
      </w:r>
      <w:r w:rsidR="0071396A">
        <w:t>Heureusement</w:t>
      </w:r>
      <w:r>
        <w:t xml:space="preserve">, </w:t>
      </w:r>
      <w:r w:rsidR="0071396A">
        <w:t>parce que je suis à bout</w:t>
      </w:r>
      <w:r>
        <w:t xml:space="preserve"> ! </w:t>
      </w:r>
      <w:r w:rsidR="0071396A">
        <w:t>Pour retourner en Amérique</w:t>
      </w:r>
      <w:r>
        <w:t xml:space="preserve">, </w:t>
      </w:r>
      <w:r w:rsidR="0071396A">
        <w:t>il me fallait un peu d</w:t>
      </w:r>
      <w:r>
        <w:t>’</w:t>
      </w:r>
      <w:r w:rsidR="0071396A">
        <w:t>argent</w:t>
      </w:r>
      <w:r>
        <w:t xml:space="preserve">. </w:t>
      </w:r>
      <w:r w:rsidR="0071396A">
        <w:t>J</w:t>
      </w:r>
      <w:r>
        <w:t>’</w:t>
      </w:r>
      <w:r w:rsidR="0071396A">
        <w:t>ai continué mon métier de cocher</w:t>
      </w:r>
      <w:r>
        <w:t xml:space="preserve">. </w:t>
      </w:r>
      <w:r w:rsidR="0071396A">
        <w:t>Tout à l</w:t>
      </w:r>
      <w:r>
        <w:t>’</w:t>
      </w:r>
      <w:r w:rsidR="0071396A">
        <w:t>heure</w:t>
      </w:r>
      <w:r>
        <w:t xml:space="preserve">, </w:t>
      </w:r>
      <w:r w:rsidR="0071396A">
        <w:t>j</w:t>
      </w:r>
      <w:r>
        <w:t>’</w:t>
      </w:r>
      <w:r w:rsidR="0071396A">
        <w:t>étais dans la cour</w:t>
      </w:r>
      <w:r>
        <w:t xml:space="preserve">, </w:t>
      </w:r>
      <w:r w:rsidR="0071396A">
        <w:t>un gamin tout déguenillé est venu me dire qu</w:t>
      </w:r>
      <w:r>
        <w:t>’</w:t>
      </w:r>
      <w:r w:rsidR="0071396A">
        <w:t>un monsieur habitant au numéro 221 b</w:t>
      </w:r>
      <w:r>
        <w:t xml:space="preserve">, </w:t>
      </w:r>
      <w:r w:rsidR="0071396A">
        <w:t>de Baker Street r</w:t>
      </w:r>
      <w:r w:rsidR="0071396A">
        <w:t>é</w:t>
      </w:r>
      <w:r w:rsidR="0071396A">
        <w:t>clamait une voiture</w:t>
      </w:r>
      <w:r>
        <w:t xml:space="preserve">. </w:t>
      </w:r>
      <w:r w:rsidR="0071396A">
        <w:t>Sans rien soupçonner</w:t>
      </w:r>
      <w:r>
        <w:t xml:space="preserve">, </w:t>
      </w:r>
      <w:r w:rsidR="0071396A">
        <w:t>je m</w:t>
      </w:r>
      <w:r>
        <w:t>’</w:t>
      </w:r>
      <w:r w:rsidR="0071396A">
        <w:t>y suis rendu</w:t>
      </w:r>
      <w:r>
        <w:t xml:space="preserve">. </w:t>
      </w:r>
      <w:r w:rsidR="0071396A">
        <w:t>Pas le temps de dire ouf</w:t>
      </w:r>
      <w:r>
        <w:t xml:space="preserve"> ! </w:t>
      </w:r>
      <w:r w:rsidR="0071396A">
        <w:t>Ce jeune homme m</w:t>
      </w:r>
      <w:r>
        <w:t>’</w:t>
      </w:r>
      <w:r w:rsidR="0071396A">
        <w:t>avait déjà passé les m</w:t>
      </w:r>
      <w:r w:rsidR="0071396A">
        <w:t>e</w:t>
      </w:r>
      <w:r w:rsidR="0071396A">
        <w:t>nottes</w:t>
      </w:r>
      <w:r>
        <w:t xml:space="preserve">… </w:t>
      </w:r>
      <w:r w:rsidR="0071396A">
        <w:t>Voilà toute mon histoire</w:t>
      </w:r>
      <w:r>
        <w:t xml:space="preserve">, </w:t>
      </w:r>
      <w:r w:rsidR="0071396A">
        <w:t>messieurs</w:t>
      </w:r>
      <w:r>
        <w:t xml:space="preserve"> ! </w:t>
      </w:r>
      <w:r w:rsidR="0071396A">
        <w:t>Vous pouvez me prendre pour un meurtrier</w:t>
      </w:r>
      <w:r>
        <w:t xml:space="preserve"> ; </w:t>
      </w:r>
      <w:r w:rsidR="0071396A">
        <w:t>moi</w:t>
      </w:r>
      <w:r>
        <w:t xml:space="preserve">, </w:t>
      </w:r>
      <w:r w:rsidR="0071396A">
        <w:t>je soutiens que je suis</w:t>
      </w:r>
      <w:r>
        <w:t xml:space="preserve">, </w:t>
      </w:r>
      <w:r w:rsidR="0071396A">
        <w:t>tout comme vous</w:t>
      </w:r>
      <w:r>
        <w:t xml:space="preserve">, </w:t>
      </w:r>
      <w:r w:rsidR="0071396A">
        <w:t>un justicier</w:t>
      </w:r>
      <w:r>
        <w:t>. »</w:t>
      </w:r>
    </w:p>
    <w:p w14:paraId="639A0DA3" w14:textId="77777777" w:rsidR="007369EF" w:rsidRDefault="0071396A" w:rsidP="007369EF">
      <w:r>
        <w:t>Nous avions écouté en silence ce récit bouleversant</w:t>
      </w:r>
      <w:r w:rsidR="007369EF">
        <w:t xml:space="preserve">. </w:t>
      </w:r>
      <w:r>
        <w:t>Les d</w:t>
      </w:r>
      <w:r>
        <w:t>é</w:t>
      </w:r>
      <w:r>
        <w:t>tectives officiels</w:t>
      </w:r>
      <w:r w:rsidR="007369EF">
        <w:t xml:space="preserve">, </w:t>
      </w:r>
      <w:r>
        <w:t>tout blasés qu</w:t>
      </w:r>
      <w:r w:rsidR="007369EF">
        <w:t>’</w:t>
      </w:r>
      <w:r>
        <w:t>ils fussent</w:t>
      </w:r>
      <w:r w:rsidR="007369EF">
        <w:t xml:space="preserve">, </w:t>
      </w:r>
      <w:r>
        <w:t>avaient suivi avec un intérêt visible la confession de Jefferson Hope</w:t>
      </w:r>
      <w:r w:rsidR="007369EF">
        <w:t xml:space="preserve">. </w:t>
      </w:r>
      <w:r>
        <w:t>Un silence to</w:t>
      </w:r>
      <w:r>
        <w:t>m</w:t>
      </w:r>
      <w:r>
        <w:t>ba</w:t>
      </w:r>
      <w:r w:rsidR="007369EF">
        <w:t xml:space="preserve">, </w:t>
      </w:r>
      <w:r>
        <w:t>troublé seulement par le crayon de Lestrade qui prenait ses de</w:t>
      </w:r>
      <w:r>
        <w:t>r</w:t>
      </w:r>
      <w:r>
        <w:t>nières notes en sténo</w:t>
      </w:r>
      <w:r w:rsidR="007369EF">
        <w:t>.</w:t>
      </w:r>
    </w:p>
    <w:p w14:paraId="375CE0AF" w14:textId="531EE73E" w:rsidR="007369EF" w:rsidRDefault="007369EF" w:rsidP="007369EF">
      <w:r>
        <w:t>« </w:t>
      </w:r>
      <w:r w:rsidR="0071396A">
        <w:t>Quelque chose encore</w:t>
      </w:r>
      <w:r>
        <w:t xml:space="preserve">, </w:t>
      </w:r>
      <w:r w:rsidR="0071396A">
        <w:t>dit à la fin Sherlock Holmes</w:t>
      </w:r>
      <w:r>
        <w:t xml:space="preserve">. </w:t>
      </w:r>
      <w:r w:rsidR="0071396A">
        <w:t>Qui était votre complice</w:t>
      </w:r>
      <w:r>
        <w:t xml:space="preserve">, </w:t>
      </w:r>
      <w:r w:rsidR="0071396A">
        <w:t>cet homme qui est venu réclamer la bague après l</w:t>
      </w:r>
      <w:r>
        <w:t>’</w:t>
      </w:r>
      <w:r w:rsidR="0071396A">
        <w:t>annonce passée dans les journaux</w:t>
      </w:r>
      <w:r>
        <w:t> ? »</w:t>
      </w:r>
    </w:p>
    <w:p w14:paraId="2631C269" w14:textId="77777777" w:rsidR="007369EF" w:rsidRDefault="0071396A" w:rsidP="007369EF">
      <w:r>
        <w:t>Avec un clin d</w:t>
      </w:r>
      <w:r w:rsidR="007369EF">
        <w:t>’</w:t>
      </w:r>
      <w:r>
        <w:t>œil</w:t>
      </w:r>
      <w:r w:rsidR="007369EF">
        <w:t xml:space="preserve">, </w:t>
      </w:r>
      <w:r>
        <w:t>le prisonnier réplique</w:t>
      </w:r>
      <w:r w:rsidR="007369EF">
        <w:t> :</w:t>
      </w:r>
    </w:p>
    <w:p w14:paraId="26F5EB23" w14:textId="77777777" w:rsidR="007369EF" w:rsidRDefault="007369EF" w:rsidP="007369EF">
      <w:r>
        <w:lastRenderedPageBreak/>
        <w:t>« </w:t>
      </w:r>
      <w:r w:rsidR="0071396A">
        <w:t>Je peux révéler mes secrets</w:t>
      </w:r>
      <w:r>
        <w:t xml:space="preserve">, </w:t>
      </w:r>
      <w:r w:rsidR="0071396A">
        <w:t>mais je ne voudrais pas ca</w:t>
      </w:r>
      <w:r w:rsidR="0071396A">
        <w:t>u</w:t>
      </w:r>
      <w:r w:rsidR="0071396A">
        <w:t>ser d</w:t>
      </w:r>
      <w:r>
        <w:t>’</w:t>
      </w:r>
      <w:r w:rsidR="0071396A">
        <w:t>ennui à d</w:t>
      </w:r>
      <w:r>
        <w:t>’</w:t>
      </w:r>
      <w:r w:rsidR="0071396A">
        <w:t>autres</w:t>
      </w:r>
      <w:r>
        <w:t xml:space="preserve">. </w:t>
      </w:r>
      <w:r w:rsidR="0071396A">
        <w:t>J</w:t>
      </w:r>
      <w:r>
        <w:t>’</w:t>
      </w:r>
      <w:r w:rsidR="0071396A">
        <w:t>ai lu votre annonce</w:t>
      </w:r>
      <w:r>
        <w:t xml:space="preserve"> ; </w:t>
      </w:r>
      <w:r w:rsidR="0071396A">
        <w:t>j</w:t>
      </w:r>
      <w:r>
        <w:t>’</w:t>
      </w:r>
      <w:r w:rsidR="0071396A">
        <w:t>étais perplexe</w:t>
      </w:r>
      <w:r>
        <w:t xml:space="preserve">. </w:t>
      </w:r>
      <w:r w:rsidR="0071396A">
        <w:t>S</w:t>
      </w:r>
      <w:r>
        <w:t>’</w:t>
      </w:r>
      <w:r w:rsidR="0071396A">
        <w:t>agissait-il d</w:t>
      </w:r>
      <w:r>
        <w:t>’</w:t>
      </w:r>
      <w:r w:rsidR="0071396A">
        <w:t>un piège ou bien aviez-vous véritablement trouvé l</w:t>
      </w:r>
      <w:r>
        <w:t>’</w:t>
      </w:r>
      <w:r w:rsidR="0071396A">
        <w:t>alliance</w:t>
      </w:r>
      <w:r>
        <w:t xml:space="preserve"> ? </w:t>
      </w:r>
      <w:r w:rsidR="0071396A">
        <w:t>Mon ami eut l</w:t>
      </w:r>
      <w:r>
        <w:t>’</w:t>
      </w:r>
      <w:r w:rsidR="0071396A">
        <w:t>obligeance d</w:t>
      </w:r>
      <w:r>
        <w:t>’</w:t>
      </w:r>
      <w:r w:rsidR="0071396A">
        <w:t>aller voir</w:t>
      </w:r>
      <w:r>
        <w:t xml:space="preserve">. </w:t>
      </w:r>
      <w:r w:rsidR="0071396A">
        <w:t>Avouez qu</w:t>
      </w:r>
      <w:r>
        <w:t>’</w:t>
      </w:r>
      <w:r w:rsidR="0071396A">
        <w:t>il a rempli sa mission avec adresse</w:t>
      </w:r>
      <w:r>
        <w:t> ?</w:t>
      </w:r>
    </w:p>
    <w:p w14:paraId="1ACDD4C7" w14:textId="77777777" w:rsidR="007369EF" w:rsidRDefault="007369EF" w:rsidP="007369EF">
      <w:r>
        <w:t>— </w:t>
      </w:r>
      <w:r w:rsidR="0071396A">
        <w:t>Tout à fait de votre avis</w:t>
      </w:r>
      <w:r>
        <w:t xml:space="preserve"> ! </w:t>
      </w:r>
      <w:r w:rsidR="0071396A">
        <w:t>reconnut franchement Holmes</w:t>
      </w:r>
      <w:r>
        <w:t>.</w:t>
      </w:r>
    </w:p>
    <w:p w14:paraId="436130D6" w14:textId="434A7741" w:rsidR="007369EF" w:rsidRDefault="007369EF" w:rsidP="007369EF">
      <w:r>
        <w:t>— </w:t>
      </w:r>
      <w:proofErr w:type="spellStart"/>
      <w:r w:rsidR="0071396A">
        <w:t>A</w:t>
      </w:r>
      <w:proofErr w:type="spellEnd"/>
      <w:r w:rsidR="0071396A">
        <w:t xml:space="preserve"> présent</w:t>
      </w:r>
      <w:r>
        <w:t xml:space="preserve">, </w:t>
      </w:r>
      <w:r w:rsidR="0071396A">
        <w:t>messieurs</w:t>
      </w:r>
      <w:r>
        <w:t xml:space="preserve">, </w:t>
      </w:r>
      <w:r w:rsidR="0071396A">
        <w:t>déclara solennellement l</w:t>
      </w:r>
      <w:r>
        <w:t>’</w:t>
      </w:r>
      <w:r w:rsidR="0071396A">
        <w:t>inspecteur</w:t>
      </w:r>
      <w:r>
        <w:t xml:space="preserve">, </w:t>
      </w:r>
      <w:r w:rsidR="0071396A">
        <w:t>il faut se conformer au règlement</w:t>
      </w:r>
      <w:r>
        <w:t xml:space="preserve">. </w:t>
      </w:r>
      <w:r w:rsidR="0071396A">
        <w:t>Jeudi prochain</w:t>
      </w:r>
      <w:r>
        <w:t xml:space="preserve">, </w:t>
      </w:r>
      <w:r w:rsidR="0071396A">
        <w:t>le prisonnier comparaîtra devant les juges</w:t>
      </w:r>
      <w:r>
        <w:t xml:space="preserve">. </w:t>
      </w:r>
      <w:r w:rsidR="0071396A">
        <w:t>Votre présence sera requise</w:t>
      </w:r>
      <w:r>
        <w:t xml:space="preserve">. </w:t>
      </w:r>
      <w:r w:rsidR="0071396A">
        <w:t>D</w:t>
      </w:r>
      <w:r>
        <w:t>’</w:t>
      </w:r>
      <w:r w:rsidR="0071396A">
        <w:t>ici là</w:t>
      </w:r>
      <w:r>
        <w:t xml:space="preserve">, </w:t>
      </w:r>
      <w:r w:rsidR="0071396A">
        <w:t>je suis responsable de cet homme</w:t>
      </w:r>
      <w:r>
        <w:t>. »</w:t>
      </w:r>
    </w:p>
    <w:p w14:paraId="78E1408F" w14:textId="77777777" w:rsidR="007369EF" w:rsidRDefault="0071396A" w:rsidP="007369EF">
      <w:r>
        <w:t>Il sonna</w:t>
      </w:r>
      <w:r w:rsidR="007369EF">
        <w:t xml:space="preserve">. </w:t>
      </w:r>
      <w:r>
        <w:t>Sur son ordre</w:t>
      </w:r>
      <w:r w:rsidR="007369EF">
        <w:t xml:space="preserve">, </w:t>
      </w:r>
      <w:r>
        <w:t>deux gardiens emmenèrent Jeffe</w:t>
      </w:r>
      <w:r>
        <w:t>r</w:t>
      </w:r>
      <w:r>
        <w:t>son Hope</w:t>
      </w:r>
      <w:r w:rsidR="007369EF">
        <w:t xml:space="preserve">. </w:t>
      </w:r>
      <w:r>
        <w:t>Holmes et moi quittâmes le poste</w:t>
      </w:r>
      <w:r w:rsidR="007369EF">
        <w:t xml:space="preserve">. </w:t>
      </w:r>
      <w:r>
        <w:t>Un fiacre nous ramena à Baker Street</w:t>
      </w:r>
      <w:r w:rsidR="007369EF">
        <w:t>.</w:t>
      </w:r>
    </w:p>
    <w:p w14:paraId="5EB03351" w14:textId="656899CD" w:rsidR="0071396A" w:rsidRDefault="007369EF" w:rsidP="007369EF">
      <w:pPr>
        <w:pStyle w:val="Titre1"/>
      </w:pPr>
      <w:bookmarkStart w:id="13" w:name="_Toc203493007"/>
      <w:r>
        <w:lastRenderedPageBreak/>
        <w:t>Chapitre XIV</w:t>
      </w:r>
      <w:r w:rsidR="004E080E">
        <w:br/>
      </w:r>
      <w:r w:rsidR="004E080E">
        <w:br/>
      </w:r>
      <w:r w:rsidR="0071396A">
        <w:t>Conclusion</w:t>
      </w:r>
      <w:bookmarkEnd w:id="13"/>
    </w:p>
    <w:p w14:paraId="28AD91FA" w14:textId="77777777" w:rsidR="0071396A" w:rsidRDefault="0071396A"/>
    <w:p w14:paraId="1D6582AB" w14:textId="77777777" w:rsidR="007369EF" w:rsidRDefault="0071396A" w:rsidP="007369EF">
      <w:r>
        <w:t>Nous avions tous été assignés à comparaître devant les j</w:t>
      </w:r>
      <w:r>
        <w:t>u</w:t>
      </w:r>
      <w:r>
        <w:t>ges</w:t>
      </w:r>
      <w:r w:rsidR="007369EF">
        <w:t xml:space="preserve">, </w:t>
      </w:r>
      <w:r>
        <w:t>le jeudi suivant</w:t>
      </w:r>
      <w:r w:rsidR="007369EF">
        <w:t xml:space="preserve"> ; </w:t>
      </w:r>
      <w:r>
        <w:t>mais</w:t>
      </w:r>
      <w:r w:rsidR="007369EF">
        <w:t xml:space="preserve">, </w:t>
      </w:r>
      <w:r>
        <w:t>quand ce jour arriva</w:t>
      </w:r>
      <w:r w:rsidR="007369EF">
        <w:t xml:space="preserve">, </w:t>
      </w:r>
      <w:r>
        <w:t>ils n</w:t>
      </w:r>
      <w:r w:rsidR="007369EF">
        <w:t>’</w:t>
      </w:r>
      <w:r>
        <w:t>avaient plus b</w:t>
      </w:r>
      <w:r>
        <w:t>e</w:t>
      </w:r>
      <w:r>
        <w:t>soin de notre témoignage</w:t>
      </w:r>
      <w:r w:rsidR="007369EF">
        <w:t xml:space="preserve"> : </w:t>
      </w:r>
      <w:r>
        <w:t>un juge supérieur avait pris l</w:t>
      </w:r>
      <w:r w:rsidR="007369EF">
        <w:t>’</w:t>
      </w:r>
      <w:r>
        <w:t>affaire en main</w:t>
      </w:r>
      <w:r w:rsidR="007369EF">
        <w:t xml:space="preserve">. </w:t>
      </w:r>
      <w:r>
        <w:t>Jefferson Hope avait été appelé devant un tr</w:t>
      </w:r>
      <w:r>
        <w:t>i</w:t>
      </w:r>
      <w:r>
        <w:t>bunal où ju</w:t>
      </w:r>
      <w:r>
        <w:t>s</w:t>
      </w:r>
      <w:r>
        <w:t>tice lui aura été pleinement rendue</w:t>
      </w:r>
      <w:r w:rsidR="007369EF">
        <w:t xml:space="preserve">. </w:t>
      </w:r>
      <w:r>
        <w:t>Son anévrisme se rompit dans la nuit qui succéda à son arrestation</w:t>
      </w:r>
      <w:r w:rsidR="007369EF">
        <w:t xml:space="preserve"> ; </w:t>
      </w:r>
      <w:r>
        <w:t>on le tro</w:t>
      </w:r>
      <w:r>
        <w:t>u</w:t>
      </w:r>
      <w:r>
        <w:t>va étendu sur le pavé de sa cellule</w:t>
      </w:r>
      <w:r w:rsidR="007369EF">
        <w:t xml:space="preserve"> ; </w:t>
      </w:r>
      <w:r>
        <w:t>son visage conservait un calme sourire</w:t>
      </w:r>
      <w:r w:rsidR="007369EF">
        <w:t xml:space="preserve">, </w:t>
      </w:r>
      <w:r>
        <w:t>comme si</w:t>
      </w:r>
      <w:r w:rsidR="007369EF">
        <w:t xml:space="preserve">, </w:t>
      </w:r>
      <w:r>
        <w:t>au moment de sa mort</w:t>
      </w:r>
      <w:r w:rsidR="007369EF">
        <w:t xml:space="preserve">, </w:t>
      </w:r>
      <w:r>
        <w:t>il avait pu constater que sa vie n</w:t>
      </w:r>
      <w:r w:rsidR="007369EF">
        <w:t>’</w:t>
      </w:r>
      <w:r>
        <w:t>avait pas été inutile</w:t>
      </w:r>
      <w:r w:rsidR="007369EF">
        <w:t xml:space="preserve">, </w:t>
      </w:r>
      <w:r>
        <w:t>et que sa tâche avait été accomplie</w:t>
      </w:r>
      <w:r w:rsidR="007369EF">
        <w:t>.</w:t>
      </w:r>
    </w:p>
    <w:p w14:paraId="2ED21871" w14:textId="77777777" w:rsidR="007369EF" w:rsidRDefault="007369EF" w:rsidP="007369EF">
      <w:r>
        <w:t>« </w:t>
      </w:r>
      <w:proofErr w:type="spellStart"/>
      <w:r w:rsidR="0071396A">
        <w:t>Gregson</w:t>
      </w:r>
      <w:proofErr w:type="spellEnd"/>
      <w:r w:rsidR="0071396A">
        <w:t xml:space="preserve"> et Lestrade vont être fous de rage</w:t>
      </w:r>
      <w:r>
        <w:t xml:space="preserve">, </w:t>
      </w:r>
      <w:r w:rsidR="0071396A">
        <w:t>avec cette mort</w:t>
      </w:r>
      <w:r>
        <w:t xml:space="preserve"> ! </w:t>
      </w:r>
      <w:r w:rsidR="0071396A">
        <w:t>me dit Holmes</w:t>
      </w:r>
      <w:r>
        <w:t xml:space="preserve">, </w:t>
      </w:r>
      <w:r w:rsidR="0071396A">
        <w:t>le lendemain matin</w:t>
      </w:r>
      <w:r>
        <w:t xml:space="preserve">. </w:t>
      </w:r>
      <w:r w:rsidR="0071396A">
        <w:t>Quelle publicité ils perdent là</w:t>
      </w:r>
      <w:r>
        <w:t> !</w:t>
      </w:r>
    </w:p>
    <w:p w14:paraId="24D99979" w14:textId="77777777" w:rsidR="007369EF" w:rsidRDefault="007369EF" w:rsidP="007369EF">
      <w:r>
        <w:t>— </w:t>
      </w:r>
      <w:r w:rsidR="0071396A">
        <w:t>Il me semble pourtant que</w:t>
      </w:r>
      <w:r>
        <w:t xml:space="preserve">, </w:t>
      </w:r>
      <w:r w:rsidR="0071396A">
        <w:t>dans cette affaire</w:t>
      </w:r>
      <w:r>
        <w:t xml:space="preserve">, </w:t>
      </w:r>
      <w:r w:rsidR="0071396A">
        <w:t>ils n</w:t>
      </w:r>
      <w:r>
        <w:t>’</w:t>
      </w:r>
      <w:r w:rsidR="0071396A">
        <w:t>ont pas fait grand-chose</w:t>
      </w:r>
      <w:r>
        <w:t xml:space="preserve"> ! </w:t>
      </w:r>
      <w:r w:rsidR="0071396A">
        <w:t>répondis-je</w:t>
      </w:r>
      <w:r>
        <w:t>.</w:t>
      </w:r>
    </w:p>
    <w:p w14:paraId="4507B2A2" w14:textId="77777777" w:rsidR="007369EF" w:rsidRDefault="007369EF" w:rsidP="007369EF">
      <w:r>
        <w:t>— </w:t>
      </w:r>
      <w:r w:rsidR="0071396A">
        <w:t>Ce que vous faites n</w:t>
      </w:r>
      <w:r>
        <w:t>’</w:t>
      </w:r>
      <w:r w:rsidR="0071396A">
        <w:t>a pas d</w:t>
      </w:r>
      <w:r>
        <w:t>’</w:t>
      </w:r>
      <w:r w:rsidR="0071396A">
        <w:t>importance aux yeux du p</w:t>
      </w:r>
      <w:r w:rsidR="0071396A">
        <w:t>u</w:t>
      </w:r>
      <w:r w:rsidR="0071396A">
        <w:t>blic</w:t>
      </w:r>
      <w:r>
        <w:t xml:space="preserve">, </w:t>
      </w:r>
      <w:r w:rsidR="0071396A">
        <w:t>repartit mon compagnon avec amertume</w:t>
      </w:r>
      <w:r>
        <w:t xml:space="preserve">. </w:t>
      </w:r>
      <w:r w:rsidR="0071396A">
        <w:t>Ce qui compte</w:t>
      </w:r>
      <w:r>
        <w:t xml:space="preserve">, </w:t>
      </w:r>
      <w:r w:rsidR="0071396A">
        <w:t>c</w:t>
      </w:r>
      <w:r>
        <w:t>’</w:t>
      </w:r>
      <w:r w:rsidR="0071396A">
        <w:t>est ce que vous lui faites croire</w:t>
      </w:r>
      <w:r>
        <w:t xml:space="preserve"> !… </w:t>
      </w:r>
      <w:r w:rsidR="0071396A">
        <w:t>Tant pis d</w:t>
      </w:r>
      <w:r>
        <w:t>’</w:t>
      </w:r>
      <w:r w:rsidR="0071396A">
        <w:t>ailleurs</w:t>
      </w:r>
      <w:r>
        <w:t xml:space="preserve"> ! </w:t>
      </w:r>
      <w:r w:rsidR="0071396A">
        <w:t>reprit-il sur un ton de meilleure humeur</w:t>
      </w:r>
      <w:r>
        <w:t xml:space="preserve">, </w:t>
      </w:r>
      <w:r w:rsidR="0071396A">
        <w:t>après un moment de silence</w:t>
      </w:r>
      <w:r>
        <w:t xml:space="preserve">. </w:t>
      </w:r>
      <w:r w:rsidR="0071396A">
        <w:t>Pour rien au monde je n</w:t>
      </w:r>
      <w:r>
        <w:t>’</w:t>
      </w:r>
      <w:r w:rsidR="0071396A">
        <w:t>aurais voulu manquer cette enquête</w:t>
      </w:r>
      <w:r>
        <w:t xml:space="preserve">. </w:t>
      </w:r>
      <w:r w:rsidR="0071396A">
        <w:t>Le cas était des plus intéressants</w:t>
      </w:r>
      <w:r>
        <w:t xml:space="preserve">. </w:t>
      </w:r>
      <w:r w:rsidR="0071396A">
        <w:t>Tout simple qu</w:t>
      </w:r>
      <w:r>
        <w:t>’</w:t>
      </w:r>
      <w:r w:rsidR="0071396A">
        <w:t>il était</w:t>
      </w:r>
      <w:r>
        <w:t xml:space="preserve">, </w:t>
      </w:r>
      <w:r w:rsidR="0071396A">
        <w:t>il prése</w:t>
      </w:r>
      <w:r w:rsidR="0071396A">
        <w:t>n</w:t>
      </w:r>
      <w:r w:rsidR="0071396A">
        <w:t>tait bea</w:t>
      </w:r>
      <w:r w:rsidR="0071396A">
        <w:t>u</w:t>
      </w:r>
      <w:r w:rsidR="0071396A">
        <w:t>coup de points instructifs</w:t>
      </w:r>
      <w:r>
        <w:t>.</w:t>
      </w:r>
    </w:p>
    <w:p w14:paraId="2AF82D0B" w14:textId="77777777" w:rsidR="007369EF" w:rsidRDefault="007369EF" w:rsidP="007369EF">
      <w:r>
        <w:t>— </w:t>
      </w:r>
      <w:r w:rsidR="0071396A">
        <w:t>Simple</w:t>
      </w:r>
      <w:r>
        <w:t xml:space="preserve"> ? </w:t>
      </w:r>
      <w:r w:rsidR="0071396A">
        <w:t>m</w:t>
      </w:r>
      <w:r>
        <w:t>’</w:t>
      </w:r>
      <w:r w:rsidR="0071396A">
        <w:t>écriai-je</w:t>
      </w:r>
      <w:r>
        <w:t>.</w:t>
      </w:r>
    </w:p>
    <w:p w14:paraId="1B09CD56" w14:textId="77777777" w:rsidR="007369EF" w:rsidRDefault="007369EF" w:rsidP="007369EF">
      <w:r>
        <w:lastRenderedPageBreak/>
        <w:t>— </w:t>
      </w:r>
      <w:r w:rsidR="0071396A">
        <w:t>Comment le qualifier autrement</w:t>
      </w:r>
      <w:r>
        <w:t xml:space="preserve"> ? </w:t>
      </w:r>
      <w:r w:rsidR="0071396A">
        <w:t>demanda Sherlock Holmes en souriant</w:t>
      </w:r>
      <w:r>
        <w:t xml:space="preserve">. </w:t>
      </w:r>
      <w:r w:rsidR="0071396A">
        <w:t>Il était essentiellement simple</w:t>
      </w:r>
      <w:r>
        <w:t xml:space="preserve"> ; </w:t>
      </w:r>
      <w:r w:rsidR="0071396A">
        <w:t>et la preuve</w:t>
      </w:r>
      <w:r>
        <w:t xml:space="preserve">, </w:t>
      </w:r>
      <w:r w:rsidR="0071396A">
        <w:t>c</w:t>
      </w:r>
      <w:r>
        <w:t>’</w:t>
      </w:r>
      <w:r w:rsidR="0071396A">
        <w:t>est qu</w:t>
      </w:r>
      <w:r>
        <w:t>’</w:t>
      </w:r>
      <w:r w:rsidR="0071396A">
        <w:t>un très petit nombre de déductions faciles m</w:t>
      </w:r>
      <w:r>
        <w:t>’</w:t>
      </w:r>
      <w:r w:rsidR="0071396A">
        <w:t>a permis de prendre le criminel en moins de trois jours</w:t>
      </w:r>
      <w:r>
        <w:t>.</w:t>
      </w:r>
    </w:p>
    <w:p w14:paraId="2C5DB983" w14:textId="77777777" w:rsidR="007369EF" w:rsidRDefault="007369EF" w:rsidP="007369EF">
      <w:r>
        <w:t>— </w:t>
      </w:r>
      <w:r w:rsidR="0071396A">
        <w:t>C</w:t>
      </w:r>
      <w:r>
        <w:t>’</w:t>
      </w:r>
      <w:r w:rsidR="0071396A">
        <w:t>est vrai</w:t>
      </w:r>
      <w:r>
        <w:t> !</w:t>
      </w:r>
    </w:p>
    <w:p w14:paraId="56B8F93C" w14:textId="77777777" w:rsidR="007369EF" w:rsidRDefault="007369EF" w:rsidP="007369EF">
      <w:r>
        <w:t>— </w:t>
      </w:r>
      <w:r w:rsidR="0071396A">
        <w:t>Je vous ai déjà expliqué qu</w:t>
      </w:r>
      <w:r>
        <w:t>’</w:t>
      </w:r>
      <w:r w:rsidR="0071396A">
        <w:t>un fait hors de l</w:t>
      </w:r>
      <w:r>
        <w:t>’</w:t>
      </w:r>
      <w:r w:rsidR="0071396A">
        <w:t>ordinaire est plutôt un indice qu</w:t>
      </w:r>
      <w:r>
        <w:t>’</w:t>
      </w:r>
      <w:r w:rsidR="0071396A">
        <w:t>un embarras</w:t>
      </w:r>
      <w:r>
        <w:t xml:space="preserve">. </w:t>
      </w:r>
      <w:r w:rsidR="0071396A">
        <w:t>Pour résoudre un problème de cette nature</w:t>
      </w:r>
      <w:r>
        <w:t xml:space="preserve">, </w:t>
      </w:r>
      <w:r w:rsidR="0071396A">
        <w:t>le principal est de savoir raisonner à rebours</w:t>
      </w:r>
      <w:r>
        <w:t xml:space="preserve">. </w:t>
      </w:r>
      <w:r w:rsidR="0071396A">
        <w:t>C</w:t>
      </w:r>
      <w:r>
        <w:t>’</w:t>
      </w:r>
      <w:r w:rsidR="0071396A">
        <w:t>est un art très utile</w:t>
      </w:r>
      <w:r>
        <w:t xml:space="preserve">, </w:t>
      </w:r>
      <w:r w:rsidR="0071396A">
        <w:t>qui est peu pratiqué</w:t>
      </w:r>
      <w:r>
        <w:t xml:space="preserve">. </w:t>
      </w:r>
      <w:r w:rsidR="0071396A">
        <w:t>On le néglige parce que la vie de tous les jours fait appel plus souvent au raisonnement ordinaire</w:t>
      </w:r>
      <w:r>
        <w:t xml:space="preserve">. </w:t>
      </w:r>
      <w:r w:rsidR="0071396A">
        <w:t>Pour cinquante personnes capables d</w:t>
      </w:r>
      <w:r>
        <w:t>’</w:t>
      </w:r>
      <w:r w:rsidR="0071396A">
        <w:t>un raisonn</w:t>
      </w:r>
      <w:r w:rsidR="0071396A">
        <w:t>e</w:t>
      </w:r>
      <w:r w:rsidR="0071396A">
        <w:t>ment synthétique</w:t>
      </w:r>
      <w:r>
        <w:t xml:space="preserve">, </w:t>
      </w:r>
      <w:r w:rsidR="0071396A">
        <w:t>à peine en est-il une qui sache faire un ra</w:t>
      </w:r>
      <w:r w:rsidR="0071396A">
        <w:t>i</w:t>
      </w:r>
      <w:r w:rsidR="0071396A">
        <w:t>sonnement analytique</w:t>
      </w:r>
      <w:r>
        <w:t>.</w:t>
      </w:r>
    </w:p>
    <w:p w14:paraId="1FFD44A5" w14:textId="77777777" w:rsidR="007369EF" w:rsidRDefault="007369EF" w:rsidP="007369EF">
      <w:r>
        <w:t>— </w:t>
      </w:r>
      <w:r w:rsidR="0071396A">
        <w:t>Je ne vous suis pas trop bien</w:t>
      </w:r>
      <w:r>
        <w:t xml:space="preserve">, </w:t>
      </w:r>
      <w:r w:rsidR="0071396A">
        <w:t>avouai-je</w:t>
      </w:r>
      <w:r>
        <w:t>.</w:t>
      </w:r>
    </w:p>
    <w:p w14:paraId="5DE2F5A8" w14:textId="77777777" w:rsidR="007369EF" w:rsidRDefault="007369EF" w:rsidP="007369EF">
      <w:r>
        <w:t>— </w:t>
      </w:r>
      <w:r w:rsidR="0071396A">
        <w:t>J</w:t>
      </w:r>
      <w:r>
        <w:t>’</w:t>
      </w:r>
      <w:r w:rsidR="0071396A">
        <w:t>aurais été surpris du contraire</w:t>
      </w:r>
      <w:r>
        <w:t xml:space="preserve">… </w:t>
      </w:r>
      <w:r w:rsidR="0071396A">
        <w:t>Voyons</w:t>
      </w:r>
      <w:r>
        <w:t xml:space="preserve">, </w:t>
      </w:r>
      <w:r w:rsidR="0071396A">
        <w:t>si je peux m</w:t>
      </w:r>
      <w:r>
        <w:t>’</w:t>
      </w:r>
      <w:r w:rsidR="0071396A">
        <w:t>expliquer plus clairement</w:t>
      </w:r>
      <w:r>
        <w:t xml:space="preserve">. </w:t>
      </w:r>
      <w:r w:rsidR="0071396A">
        <w:t>Je suppose que vous racontiez une série d</w:t>
      </w:r>
      <w:r>
        <w:t>’</w:t>
      </w:r>
      <w:r w:rsidR="0071396A">
        <w:t>événements à un groupe de personnes</w:t>
      </w:r>
      <w:r>
        <w:t xml:space="preserve">, </w:t>
      </w:r>
      <w:r w:rsidR="0071396A">
        <w:t>et qui vous leur demandiez de vous en dire la suite</w:t>
      </w:r>
      <w:r>
        <w:t xml:space="preserve"> ; </w:t>
      </w:r>
      <w:r w:rsidR="0071396A">
        <w:t>elles les repasseront dans leur esprit et la plupart d</w:t>
      </w:r>
      <w:r>
        <w:t>’</w:t>
      </w:r>
      <w:r w:rsidR="0071396A">
        <w:t>entre elles trouveront ce qui en d</w:t>
      </w:r>
      <w:r w:rsidR="0071396A">
        <w:t>é</w:t>
      </w:r>
      <w:r w:rsidR="0071396A">
        <w:t>coule Maintenant</w:t>
      </w:r>
      <w:r>
        <w:t xml:space="preserve">, </w:t>
      </w:r>
      <w:r w:rsidR="0071396A">
        <w:t>le contraire</w:t>
      </w:r>
      <w:r>
        <w:t xml:space="preserve"> : </w:t>
      </w:r>
      <w:r w:rsidR="0071396A">
        <w:t>vous leur donnez d</w:t>
      </w:r>
      <w:r>
        <w:t>’</w:t>
      </w:r>
      <w:r w:rsidR="0071396A">
        <w:t>abord la fin d</w:t>
      </w:r>
      <w:r>
        <w:t>’</w:t>
      </w:r>
      <w:r w:rsidR="0071396A">
        <w:t>une autre série d</w:t>
      </w:r>
      <w:r>
        <w:t>’</w:t>
      </w:r>
      <w:r w:rsidR="0071396A">
        <w:t>événements</w:t>
      </w:r>
      <w:r>
        <w:t xml:space="preserve"> ; </w:t>
      </w:r>
      <w:r w:rsidR="0071396A">
        <w:t>combien pourront en inférer la série</w:t>
      </w:r>
      <w:r>
        <w:t xml:space="preserve"> ? </w:t>
      </w:r>
      <w:r w:rsidR="0071396A">
        <w:t>Fort peu</w:t>
      </w:r>
      <w:r>
        <w:t xml:space="preserve">. </w:t>
      </w:r>
      <w:r w:rsidR="0071396A">
        <w:t>C</w:t>
      </w:r>
      <w:r>
        <w:t>’</w:t>
      </w:r>
      <w:r w:rsidR="0071396A">
        <w:t>est cette dernière opération que j</w:t>
      </w:r>
      <w:r>
        <w:t>’</w:t>
      </w:r>
      <w:r w:rsidR="0071396A">
        <w:t>appelle le raisonn</w:t>
      </w:r>
      <w:r w:rsidR="0071396A">
        <w:t>e</w:t>
      </w:r>
      <w:r w:rsidR="0071396A">
        <w:t>ment analytique ou le raisonnement à rebours</w:t>
      </w:r>
      <w:r>
        <w:t>.</w:t>
      </w:r>
    </w:p>
    <w:p w14:paraId="32CF8FD1" w14:textId="77777777" w:rsidR="007369EF" w:rsidRDefault="007369EF" w:rsidP="007369EF">
      <w:r>
        <w:t>— </w:t>
      </w:r>
      <w:r w:rsidR="0071396A">
        <w:t>J</w:t>
      </w:r>
      <w:r>
        <w:t>’</w:t>
      </w:r>
      <w:r w:rsidR="0071396A">
        <w:t>ai compris</w:t>
      </w:r>
      <w:r>
        <w:t xml:space="preserve">, </w:t>
      </w:r>
      <w:r w:rsidR="0071396A">
        <w:t>dis-je</w:t>
      </w:r>
      <w:r>
        <w:t>.</w:t>
      </w:r>
    </w:p>
    <w:p w14:paraId="58BAF28D" w14:textId="77777777" w:rsidR="007369EF" w:rsidRDefault="007369EF" w:rsidP="007369EF">
      <w:r>
        <w:t>— </w:t>
      </w:r>
      <w:r w:rsidR="0071396A">
        <w:t>Or</w:t>
      </w:r>
      <w:r>
        <w:t xml:space="preserve">, </w:t>
      </w:r>
      <w:r w:rsidR="0071396A">
        <w:t>dans cette affaire</w:t>
      </w:r>
      <w:r>
        <w:t xml:space="preserve">, </w:t>
      </w:r>
      <w:r w:rsidR="0071396A">
        <w:t>ce qui était donné</w:t>
      </w:r>
      <w:r>
        <w:t xml:space="preserve">, </w:t>
      </w:r>
      <w:r w:rsidR="0071396A">
        <w:t>c</w:t>
      </w:r>
      <w:r>
        <w:t>’</w:t>
      </w:r>
      <w:r w:rsidR="0071396A">
        <w:t>était le résu</w:t>
      </w:r>
      <w:r w:rsidR="0071396A">
        <w:t>l</w:t>
      </w:r>
      <w:r w:rsidR="0071396A">
        <w:t>tat</w:t>
      </w:r>
      <w:r>
        <w:t xml:space="preserve"> ; </w:t>
      </w:r>
      <w:r w:rsidR="0071396A">
        <w:t>il s</w:t>
      </w:r>
      <w:r>
        <w:t>’</w:t>
      </w:r>
      <w:r w:rsidR="0071396A">
        <w:t>agissait d</w:t>
      </w:r>
      <w:r>
        <w:t>’</w:t>
      </w:r>
      <w:r w:rsidR="0071396A">
        <w:t>en inférer le reste</w:t>
      </w:r>
      <w:r>
        <w:t xml:space="preserve">. </w:t>
      </w:r>
      <w:r w:rsidR="0071396A">
        <w:t>Voici quel a été mon ra</w:t>
      </w:r>
      <w:r w:rsidR="0071396A">
        <w:t>i</w:t>
      </w:r>
      <w:r w:rsidR="0071396A">
        <w:t>sonn</w:t>
      </w:r>
      <w:r w:rsidR="0071396A">
        <w:t>e</w:t>
      </w:r>
      <w:r w:rsidR="0071396A">
        <w:t>ment</w:t>
      </w:r>
      <w:r>
        <w:t xml:space="preserve">. </w:t>
      </w:r>
      <w:r w:rsidR="0071396A">
        <w:t>Commençons par le commencement</w:t>
      </w:r>
      <w:r>
        <w:t xml:space="preserve">. </w:t>
      </w:r>
      <w:r w:rsidR="0071396A">
        <w:t>J</w:t>
      </w:r>
      <w:r>
        <w:t>’</w:t>
      </w:r>
      <w:r w:rsidR="0071396A">
        <w:t>approchai de la maison</w:t>
      </w:r>
      <w:r>
        <w:t xml:space="preserve">, </w:t>
      </w:r>
      <w:r w:rsidR="0071396A">
        <w:t>comme vous savez à pied</w:t>
      </w:r>
      <w:r>
        <w:t xml:space="preserve">, </w:t>
      </w:r>
      <w:r w:rsidR="0071396A">
        <w:t>et l</w:t>
      </w:r>
      <w:r>
        <w:t>’</w:t>
      </w:r>
      <w:r w:rsidR="0071396A">
        <w:t>esprit parfaitement libre de tout préjugé</w:t>
      </w:r>
      <w:r>
        <w:t xml:space="preserve">. </w:t>
      </w:r>
      <w:r w:rsidR="0071396A">
        <w:t>D</w:t>
      </w:r>
      <w:r>
        <w:t>’</w:t>
      </w:r>
      <w:r w:rsidR="0071396A">
        <w:t>abord</w:t>
      </w:r>
      <w:r>
        <w:t xml:space="preserve">, </w:t>
      </w:r>
      <w:r w:rsidR="0071396A">
        <w:t>naturellement</w:t>
      </w:r>
      <w:r>
        <w:t xml:space="preserve">, </w:t>
      </w:r>
      <w:r w:rsidR="0071396A">
        <w:lastRenderedPageBreak/>
        <w:t>j</w:t>
      </w:r>
      <w:r>
        <w:t>’</w:t>
      </w:r>
      <w:r w:rsidR="0071396A">
        <w:t>examinai la route</w:t>
      </w:r>
      <w:r>
        <w:t xml:space="preserve">. </w:t>
      </w:r>
      <w:r w:rsidR="0071396A">
        <w:t>Comme je vous l</w:t>
      </w:r>
      <w:r>
        <w:t>’</w:t>
      </w:r>
      <w:r w:rsidR="0071396A">
        <w:t>ai déjà dit</w:t>
      </w:r>
      <w:r>
        <w:t xml:space="preserve">, </w:t>
      </w:r>
      <w:r w:rsidR="0071396A">
        <w:t>je découvris la trace d</w:t>
      </w:r>
      <w:r>
        <w:t>’</w:t>
      </w:r>
      <w:r w:rsidR="0071396A">
        <w:t>un fi</w:t>
      </w:r>
      <w:r w:rsidR="0071396A">
        <w:t>a</w:t>
      </w:r>
      <w:r w:rsidR="0071396A">
        <w:t>cre qui avait dû passer la nuit là</w:t>
      </w:r>
      <w:r>
        <w:t xml:space="preserve"> – </w:t>
      </w:r>
      <w:r w:rsidR="0071396A">
        <w:t>l</w:t>
      </w:r>
      <w:r>
        <w:t>’</w:t>
      </w:r>
      <w:r w:rsidR="0071396A">
        <w:t>enquête vérifia ce fait</w:t>
      </w:r>
      <w:r>
        <w:t xml:space="preserve">, </w:t>
      </w:r>
      <w:r w:rsidR="0071396A">
        <w:t>du reste</w:t>
      </w:r>
      <w:r>
        <w:t xml:space="preserve">. </w:t>
      </w:r>
      <w:r w:rsidR="0071396A">
        <w:t>Je m</w:t>
      </w:r>
      <w:r>
        <w:t>’</w:t>
      </w:r>
      <w:r w:rsidR="0071396A">
        <w:t>assurai que c</w:t>
      </w:r>
      <w:r>
        <w:t>’</w:t>
      </w:r>
      <w:r w:rsidR="0071396A">
        <w:t>était bel et bien un fiacre et non une voiture de maître par l</w:t>
      </w:r>
      <w:r>
        <w:t>’</w:t>
      </w:r>
      <w:r w:rsidR="0071396A">
        <w:t>étroit écartement des roues</w:t>
      </w:r>
      <w:r>
        <w:t xml:space="preserve"> : </w:t>
      </w:r>
      <w:r w:rsidR="0071396A">
        <w:t>le fiacre londonien est</w:t>
      </w:r>
      <w:r>
        <w:t xml:space="preserve">, </w:t>
      </w:r>
      <w:r w:rsidR="0071396A">
        <w:t>en général</w:t>
      </w:r>
      <w:r>
        <w:t xml:space="preserve">, </w:t>
      </w:r>
      <w:r w:rsidR="0071396A">
        <w:t>moins large que le coupé d</w:t>
      </w:r>
      <w:r>
        <w:t>’</w:t>
      </w:r>
      <w:r w:rsidR="0071396A">
        <w:t>un ge</w:t>
      </w:r>
      <w:r w:rsidR="0071396A">
        <w:t>n</w:t>
      </w:r>
      <w:r w:rsidR="0071396A">
        <w:t>tleman</w:t>
      </w:r>
      <w:r>
        <w:t>.</w:t>
      </w:r>
    </w:p>
    <w:p w14:paraId="3EF8EA09" w14:textId="77777777" w:rsidR="007369EF" w:rsidRDefault="007369EF" w:rsidP="007369EF">
      <w:r>
        <w:t>« </w:t>
      </w:r>
      <w:r w:rsidR="0071396A">
        <w:t>Je tenais une première donnée</w:t>
      </w:r>
      <w:r>
        <w:t xml:space="preserve">. </w:t>
      </w:r>
      <w:r w:rsidR="0071396A">
        <w:t>Ensuite</w:t>
      </w:r>
      <w:r>
        <w:t xml:space="preserve">, </w:t>
      </w:r>
      <w:r w:rsidR="0071396A">
        <w:t>je marchai le</w:t>
      </w:r>
      <w:r w:rsidR="0071396A">
        <w:t>n</w:t>
      </w:r>
      <w:r w:rsidR="0071396A">
        <w:t>tement dans l</w:t>
      </w:r>
      <w:r>
        <w:t>’</w:t>
      </w:r>
      <w:r w:rsidR="0071396A">
        <w:t>allée du jardin</w:t>
      </w:r>
      <w:r>
        <w:t xml:space="preserve">. </w:t>
      </w:r>
      <w:r w:rsidR="0071396A">
        <w:t>Le sol argileux semblait fait exprès pour retenir les empreintes</w:t>
      </w:r>
      <w:r>
        <w:t xml:space="preserve">. </w:t>
      </w:r>
      <w:r w:rsidR="0071396A">
        <w:t>Où vous ne voyiez sans doute que de la boue piétinée comme à plaisir</w:t>
      </w:r>
      <w:r>
        <w:t xml:space="preserve">, </w:t>
      </w:r>
      <w:r w:rsidR="0071396A">
        <w:t>mes yeux exercés interpr</w:t>
      </w:r>
      <w:r w:rsidR="0071396A">
        <w:t>é</w:t>
      </w:r>
      <w:r w:rsidR="0071396A">
        <w:t>taient les moindres marques</w:t>
      </w:r>
      <w:r>
        <w:t xml:space="preserve">. </w:t>
      </w:r>
      <w:r w:rsidR="0071396A">
        <w:t>Il n</w:t>
      </w:r>
      <w:r>
        <w:t>’</w:t>
      </w:r>
      <w:r w:rsidR="0071396A">
        <w:t>existe pas</w:t>
      </w:r>
      <w:r>
        <w:t xml:space="preserve">, </w:t>
      </w:r>
      <w:r w:rsidR="0071396A">
        <w:t>dans la science du déte</w:t>
      </w:r>
      <w:r w:rsidR="0071396A">
        <w:t>c</w:t>
      </w:r>
      <w:r w:rsidR="0071396A">
        <w:t>tive</w:t>
      </w:r>
      <w:r>
        <w:t xml:space="preserve">, </w:t>
      </w:r>
      <w:r w:rsidR="0071396A">
        <w:t>une branche aussi négligée que l</w:t>
      </w:r>
      <w:r>
        <w:t>’</w:t>
      </w:r>
      <w:r w:rsidR="0071396A">
        <w:t>examen des vestiges</w:t>
      </w:r>
      <w:r>
        <w:t xml:space="preserve">. </w:t>
      </w:r>
      <w:r w:rsidR="0071396A">
        <w:t>Par bonheur j</w:t>
      </w:r>
      <w:r>
        <w:t>’</w:t>
      </w:r>
      <w:r w:rsidR="0071396A">
        <w:t>ai tant pratiqué cet art qu</w:t>
      </w:r>
      <w:r>
        <w:t>’</w:t>
      </w:r>
      <w:r w:rsidR="0071396A">
        <w:t>il est devenu chez moi une seconde nature</w:t>
      </w:r>
      <w:r>
        <w:t xml:space="preserve">. </w:t>
      </w:r>
      <w:r w:rsidR="0071396A">
        <w:t>Je remarquai les empreintes profondes des agents de police</w:t>
      </w:r>
      <w:r>
        <w:t xml:space="preserve">, </w:t>
      </w:r>
      <w:r w:rsidR="0071396A">
        <w:t>mais je distinguai encore celles de deux ho</w:t>
      </w:r>
      <w:r w:rsidR="0071396A">
        <w:t>m</w:t>
      </w:r>
      <w:r w:rsidR="0071396A">
        <w:t>mes qui avaient traversé le jardin avant eux</w:t>
      </w:r>
      <w:r>
        <w:t xml:space="preserve">. </w:t>
      </w:r>
      <w:r w:rsidR="0071396A">
        <w:t>Il était évident qu</w:t>
      </w:r>
      <w:r>
        <w:t>’</w:t>
      </w:r>
      <w:r w:rsidR="0071396A">
        <w:t>ils y avaient passé les premiers</w:t>
      </w:r>
      <w:r>
        <w:t xml:space="preserve"> : </w:t>
      </w:r>
      <w:r w:rsidR="0071396A">
        <w:t>de place en place</w:t>
      </w:r>
      <w:r>
        <w:t xml:space="preserve">, </w:t>
      </w:r>
      <w:r w:rsidR="0071396A">
        <w:t>leurs pas avaient été effacés par les pas des autres</w:t>
      </w:r>
      <w:r>
        <w:t xml:space="preserve">. </w:t>
      </w:r>
      <w:r w:rsidR="0071396A">
        <w:t>Ainsi j</w:t>
      </w:r>
      <w:r>
        <w:t>’</w:t>
      </w:r>
      <w:r w:rsidR="0071396A">
        <w:t>établis un s</w:t>
      </w:r>
      <w:r w:rsidR="0071396A">
        <w:t>e</w:t>
      </w:r>
      <w:r w:rsidR="0071396A">
        <w:t>cond fait d</w:t>
      </w:r>
      <w:r>
        <w:t>’</w:t>
      </w:r>
      <w:r w:rsidR="0071396A">
        <w:t>après lequel les visiteurs nocturnes étaient au no</w:t>
      </w:r>
      <w:r w:rsidR="0071396A">
        <w:t>m</w:t>
      </w:r>
      <w:r w:rsidR="0071396A">
        <w:t>bre de deux</w:t>
      </w:r>
      <w:r>
        <w:t xml:space="preserve">, </w:t>
      </w:r>
      <w:r w:rsidR="0071396A">
        <w:t>l</w:t>
      </w:r>
      <w:r>
        <w:t>’</w:t>
      </w:r>
      <w:r w:rsidR="0071396A">
        <w:t>un d</w:t>
      </w:r>
      <w:r>
        <w:t>’</w:t>
      </w:r>
      <w:r w:rsidR="0071396A">
        <w:t>une haute stature</w:t>
      </w:r>
      <w:r>
        <w:t xml:space="preserve"> – </w:t>
      </w:r>
      <w:r w:rsidR="0071396A">
        <w:t>calculée sur la longueur des enjambées</w:t>
      </w:r>
      <w:r>
        <w:t xml:space="preserve"> – </w:t>
      </w:r>
      <w:r w:rsidR="0071396A">
        <w:t>et l</w:t>
      </w:r>
      <w:r>
        <w:t>’</w:t>
      </w:r>
      <w:r w:rsidR="0071396A">
        <w:t>autre</w:t>
      </w:r>
      <w:r>
        <w:t xml:space="preserve">, </w:t>
      </w:r>
      <w:r w:rsidR="0071396A">
        <w:t>vêtu d</w:t>
      </w:r>
      <w:r>
        <w:t>’</w:t>
      </w:r>
      <w:r w:rsidR="0071396A">
        <w:t>une manière fashionable</w:t>
      </w:r>
      <w:r>
        <w:t xml:space="preserve">, </w:t>
      </w:r>
      <w:r w:rsidR="0071396A">
        <w:t>à en juger par l</w:t>
      </w:r>
      <w:r>
        <w:t>’</w:t>
      </w:r>
      <w:r w:rsidR="0071396A">
        <w:t>empreinte élégante de son soulier</w:t>
      </w:r>
      <w:r>
        <w:t>.</w:t>
      </w:r>
    </w:p>
    <w:p w14:paraId="5895727A" w14:textId="5B6B56D6" w:rsidR="007369EF" w:rsidRDefault="007369EF" w:rsidP="007369EF">
      <w:r>
        <w:t>« </w:t>
      </w:r>
      <w:r w:rsidR="0071396A">
        <w:t>Cette dernière déduction se confirma quand j</w:t>
      </w:r>
      <w:r>
        <w:t>’</w:t>
      </w:r>
      <w:r w:rsidR="0071396A">
        <w:t>entrai dans la maison</w:t>
      </w:r>
      <w:r>
        <w:t xml:space="preserve">. </w:t>
      </w:r>
      <w:r w:rsidR="0071396A">
        <w:t>L</w:t>
      </w:r>
      <w:r>
        <w:t>’</w:t>
      </w:r>
      <w:r w:rsidR="0071396A">
        <w:t>homme coquettement chaussé gisait devant moi</w:t>
      </w:r>
      <w:r>
        <w:t xml:space="preserve">. </w:t>
      </w:r>
      <w:r w:rsidR="0071396A">
        <w:t>Par conséquent</w:t>
      </w:r>
      <w:r>
        <w:t xml:space="preserve">, </w:t>
      </w:r>
      <w:r w:rsidR="0071396A">
        <w:t>c</w:t>
      </w:r>
      <w:r>
        <w:t>’</w:t>
      </w:r>
      <w:r w:rsidR="0071396A">
        <w:t>était l</w:t>
      </w:r>
      <w:r>
        <w:t>’</w:t>
      </w:r>
      <w:r w:rsidR="0071396A">
        <w:t>autre</w:t>
      </w:r>
      <w:r>
        <w:t xml:space="preserve">, </w:t>
      </w:r>
      <w:r w:rsidR="0071396A">
        <w:t>je veux dire le grand</w:t>
      </w:r>
      <w:r>
        <w:t xml:space="preserve">, </w:t>
      </w:r>
      <w:r w:rsidR="0071396A">
        <w:t>qui avait commis le meurtre</w:t>
      </w:r>
      <w:r>
        <w:t xml:space="preserve">, </w:t>
      </w:r>
      <w:r w:rsidR="0071396A">
        <w:t>si meurtre il y avait</w:t>
      </w:r>
      <w:r>
        <w:t xml:space="preserve">. </w:t>
      </w:r>
      <w:r w:rsidR="0071396A">
        <w:t>Le cadavre ne prése</w:t>
      </w:r>
      <w:r w:rsidR="0071396A">
        <w:t>n</w:t>
      </w:r>
      <w:r w:rsidR="0071396A">
        <w:t>tait aucun signe de blessure</w:t>
      </w:r>
      <w:r>
        <w:t xml:space="preserve"> ; </w:t>
      </w:r>
      <w:r w:rsidR="0071396A">
        <w:t>en revanche</w:t>
      </w:r>
      <w:r>
        <w:t xml:space="preserve">, </w:t>
      </w:r>
      <w:r w:rsidR="0071396A">
        <w:t>son expression tou</w:t>
      </w:r>
      <w:r w:rsidR="0071396A">
        <w:t>r</w:t>
      </w:r>
      <w:r w:rsidR="0071396A">
        <w:t>mentée lai</w:t>
      </w:r>
      <w:r w:rsidR="0071396A">
        <w:t>s</w:t>
      </w:r>
      <w:r w:rsidR="0071396A">
        <w:t>sait croire qu</w:t>
      </w:r>
      <w:r>
        <w:t>’</w:t>
      </w:r>
      <w:r w:rsidR="0071396A">
        <w:t>il avait vu la mort s</w:t>
      </w:r>
      <w:r>
        <w:t>’</w:t>
      </w:r>
      <w:r w:rsidR="0071396A">
        <w:t>approcher</w:t>
      </w:r>
      <w:r>
        <w:t xml:space="preserve"> : </w:t>
      </w:r>
      <w:r w:rsidR="0071396A">
        <w:t>celle d</w:t>
      </w:r>
      <w:r>
        <w:t>’</w:t>
      </w:r>
      <w:r w:rsidR="0071396A">
        <w:t>un homme emporté par une crise cardiaque ou par tout autre cause naturelle ne traduit jamais une semblable agitation</w:t>
      </w:r>
      <w:r>
        <w:t xml:space="preserve">. </w:t>
      </w:r>
      <w:r w:rsidR="0071396A">
        <w:t>Je flairai les lèvres</w:t>
      </w:r>
      <w:r>
        <w:t xml:space="preserve">. </w:t>
      </w:r>
      <w:r w:rsidR="0071396A">
        <w:t>Il s</w:t>
      </w:r>
      <w:r>
        <w:t>’</w:t>
      </w:r>
      <w:r w:rsidR="0071396A">
        <w:t xml:space="preserve">en exhalait une odeur </w:t>
      </w:r>
      <w:r w:rsidR="0071396A">
        <w:lastRenderedPageBreak/>
        <w:t>aigrelette</w:t>
      </w:r>
      <w:r>
        <w:t xml:space="preserve"> ; </w:t>
      </w:r>
      <w:r w:rsidR="0071396A">
        <w:t>j</w:t>
      </w:r>
      <w:r>
        <w:t>’</w:t>
      </w:r>
      <w:r w:rsidR="0071396A">
        <w:t>en inf</w:t>
      </w:r>
      <w:r w:rsidR="0071396A">
        <w:t>é</w:t>
      </w:r>
      <w:r w:rsidR="0071396A">
        <w:t>rai qu</w:t>
      </w:r>
      <w:r>
        <w:t>’</w:t>
      </w:r>
      <w:r w:rsidR="0071396A">
        <w:t>il avait été e</w:t>
      </w:r>
      <w:r w:rsidR="0071396A">
        <w:t>m</w:t>
      </w:r>
      <w:r w:rsidR="0071396A">
        <w:t>poisonné de force</w:t>
      </w:r>
      <w:r>
        <w:t xml:space="preserve">. </w:t>
      </w:r>
      <w:r w:rsidR="0071396A">
        <w:t>Qu</w:t>
      </w:r>
      <w:r>
        <w:t>’</w:t>
      </w:r>
      <w:r w:rsidR="0071396A">
        <w:t>il l</w:t>
      </w:r>
      <w:r>
        <w:t>’</w:t>
      </w:r>
      <w:r w:rsidR="0071396A">
        <w:t>e</w:t>
      </w:r>
      <w:r w:rsidR="00AD1042">
        <w:t>û</w:t>
      </w:r>
      <w:r w:rsidR="0071396A">
        <w:t>t été de force</w:t>
      </w:r>
      <w:r w:rsidR="00AD1042">
        <w:t>,</w:t>
      </w:r>
      <w:r w:rsidR="0071396A">
        <w:t xml:space="preserve"> se devinai</w:t>
      </w:r>
      <w:r w:rsidR="00AD1042">
        <w:t>t</w:t>
      </w:r>
      <w:r w:rsidR="0071396A">
        <w:t xml:space="preserve"> d</w:t>
      </w:r>
      <w:r>
        <w:t>’</w:t>
      </w:r>
      <w:r w:rsidR="0071396A">
        <w:t>après son visage à la fois haineux et terrifié</w:t>
      </w:r>
      <w:r>
        <w:t xml:space="preserve">. </w:t>
      </w:r>
      <w:r w:rsidR="0071396A">
        <w:t>C</w:t>
      </w:r>
      <w:r>
        <w:t>’</w:t>
      </w:r>
      <w:r w:rsidR="0071396A">
        <w:t>est par la méthode d</w:t>
      </w:r>
      <w:r>
        <w:t>’</w:t>
      </w:r>
      <w:r w:rsidR="0071396A">
        <w:t>exclusion que j</w:t>
      </w:r>
      <w:r>
        <w:t>’</w:t>
      </w:r>
      <w:r w:rsidR="0071396A">
        <w:t>étais arrivé à ce résultat</w:t>
      </w:r>
      <w:r>
        <w:t xml:space="preserve"> ; </w:t>
      </w:r>
      <w:r w:rsidR="0071396A">
        <w:t>en effet</w:t>
      </w:r>
      <w:r>
        <w:t xml:space="preserve">, </w:t>
      </w:r>
      <w:r w:rsidR="0071396A">
        <w:t>aucune autre hypothèse ne s</w:t>
      </w:r>
      <w:r>
        <w:t>’</w:t>
      </w:r>
      <w:r w:rsidR="0071396A">
        <w:t>ajustait aux faits</w:t>
      </w:r>
      <w:r>
        <w:t xml:space="preserve">. </w:t>
      </w:r>
      <w:r w:rsidR="0071396A">
        <w:t>D</w:t>
      </w:r>
      <w:r>
        <w:t>’</w:t>
      </w:r>
      <w:r w:rsidR="0071396A">
        <w:t>ailleurs</w:t>
      </w:r>
      <w:r>
        <w:t xml:space="preserve">, </w:t>
      </w:r>
      <w:r w:rsidR="0071396A">
        <w:t>ne vous imaginez pas que l</w:t>
      </w:r>
      <w:r>
        <w:t>’</w:t>
      </w:r>
      <w:r w:rsidR="0071396A">
        <w:t>idée de faire prendre du poison de force soit bien nouvelle</w:t>
      </w:r>
      <w:r>
        <w:t xml:space="preserve"> : </w:t>
      </w:r>
      <w:r w:rsidR="0071396A">
        <w:t>elle se retrouve dans les annales du crime</w:t>
      </w:r>
      <w:r>
        <w:t xml:space="preserve">. </w:t>
      </w:r>
      <w:r w:rsidR="0071396A">
        <w:t xml:space="preserve">Tout toxicologue se rappellera les cas de </w:t>
      </w:r>
      <w:proofErr w:type="spellStart"/>
      <w:r w:rsidR="0071396A">
        <w:t>Dolsky</w:t>
      </w:r>
      <w:proofErr w:type="spellEnd"/>
      <w:r>
        <w:t xml:space="preserve">, </w:t>
      </w:r>
      <w:r w:rsidR="0071396A">
        <w:t>à Odessa</w:t>
      </w:r>
      <w:r>
        <w:t xml:space="preserve">, </w:t>
      </w:r>
      <w:r w:rsidR="0071396A">
        <w:t xml:space="preserve">et de </w:t>
      </w:r>
      <w:proofErr w:type="spellStart"/>
      <w:r w:rsidR="0071396A">
        <w:t>Leturier</w:t>
      </w:r>
      <w:proofErr w:type="spellEnd"/>
      <w:r>
        <w:t xml:space="preserve">, </w:t>
      </w:r>
      <w:r w:rsidR="0071396A">
        <w:t>à Montpe</w:t>
      </w:r>
      <w:r w:rsidR="0071396A">
        <w:t>l</w:t>
      </w:r>
      <w:r w:rsidR="0071396A">
        <w:t>lier</w:t>
      </w:r>
      <w:r>
        <w:t>.</w:t>
      </w:r>
    </w:p>
    <w:p w14:paraId="0927A1F2" w14:textId="77777777" w:rsidR="007369EF" w:rsidRDefault="007369EF" w:rsidP="007369EF">
      <w:r>
        <w:t>« </w:t>
      </w:r>
      <w:r w:rsidR="0071396A">
        <w:t>Quel était le motif</w:t>
      </w:r>
      <w:r>
        <w:t xml:space="preserve"> ? </w:t>
      </w:r>
      <w:r w:rsidR="0071396A">
        <w:t>voilà le hic</w:t>
      </w:r>
      <w:r>
        <w:t xml:space="preserve"> ! </w:t>
      </w:r>
      <w:r w:rsidR="0071396A">
        <w:t>Ce ne pouvait pas être le vol</w:t>
      </w:r>
      <w:r>
        <w:t xml:space="preserve"> : </w:t>
      </w:r>
      <w:r w:rsidR="0071396A">
        <w:t>on n</w:t>
      </w:r>
      <w:r>
        <w:t>’</w:t>
      </w:r>
      <w:r w:rsidR="0071396A">
        <w:t>avait rien pris</w:t>
      </w:r>
      <w:r>
        <w:t xml:space="preserve">. </w:t>
      </w:r>
      <w:r w:rsidR="0071396A">
        <w:t>La question se posait donc ainsi</w:t>
      </w:r>
      <w:r>
        <w:t xml:space="preserve"> : </w:t>
      </w:r>
      <w:r w:rsidR="0071396A">
        <w:t>étai</w:t>
      </w:r>
      <w:r w:rsidR="00395F2D">
        <w:t>t</w:t>
      </w:r>
      <w:r w:rsidR="0071396A">
        <w:t>-ce la politique ou une femme</w:t>
      </w:r>
      <w:r>
        <w:t xml:space="preserve"> ? </w:t>
      </w:r>
      <w:r w:rsidR="0071396A">
        <w:t>Cette dernière supposition m</w:t>
      </w:r>
      <w:r>
        <w:t>’</w:t>
      </w:r>
      <w:r w:rsidR="0071396A">
        <w:t>apparut de prime abord comme étant la bonne</w:t>
      </w:r>
      <w:r>
        <w:t xml:space="preserve">. </w:t>
      </w:r>
      <w:r w:rsidR="0071396A">
        <w:t>Sitôt sa bes</w:t>
      </w:r>
      <w:r w:rsidR="0071396A">
        <w:t>o</w:t>
      </w:r>
      <w:r w:rsidR="0071396A">
        <w:t>gne acco</w:t>
      </w:r>
      <w:r w:rsidR="0071396A">
        <w:t>m</w:t>
      </w:r>
      <w:r w:rsidR="0071396A">
        <w:t>plie</w:t>
      </w:r>
      <w:r>
        <w:t xml:space="preserve">, </w:t>
      </w:r>
      <w:r w:rsidR="0071396A">
        <w:t>l</w:t>
      </w:r>
      <w:r>
        <w:t>’</w:t>
      </w:r>
      <w:r w:rsidR="0071396A">
        <w:t>assassin politique file</w:t>
      </w:r>
      <w:r>
        <w:t xml:space="preserve">. </w:t>
      </w:r>
      <w:r w:rsidR="0071396A">
        <w:t>Au contraire</w:t>
      </w:r>
      <w:r>
        <w:t xml:space="preserve">, </w:t>
      </w:r>
      <w:r w:rsidR="0071396A">
        <w:t>l</w:t>
      </w:r>
      <w:r>
        <w:t>’</w:t>
      </w:r>
      <w:r w:rsidR="0071396A">
        <w:t>assassin que je che</w:t>
      </w:r>
      <w:r w:rsidR="0071396A">
        <w:t>r</w:t>
      </w:r>
      <w:r w:rsidR="0071396A">
        <w:t>chais avait pris son temps</w:t>
      </w:r>
      <w:r>
        <w:t xml:space="preserve"> ; </w:t>
      </w:r>
      <w:r w:rsidR="0071396A">
        <w:t>de plus</w:t>
      </w:r>
      <w:r>
        <w:t xml:space="preserve">, </w:t>
      </w:r>
      <w:r w:rsidR="0071396A">
        <w:t>il avait négligé toute préca</w:t>
      </w:r>
      <w:r w:rsidR="0071396A">
        <w:t>u</w:t>
      </w:r>
      <w:r w:rsidR="0071396A">
        <w:t>tion</w:t>
      </w:r>
      <w:r>
        <w:t xml:space="preserve"> ; </w:t>
      </w:r>
      <w:r w:rsidR="0071396A">
        <w:t>témoin les nombreuses traces laissées dans la pièce par lui</w:t>
      </w:r>
      <w:r>
        <w:t xml:space="preserve">. </w:t>
      </w:r>
      <w:r w:rsidR="0071396A">
        <w:t>La politique étant hors de cause</w:t>
      </w:r>
      <w:r>
        <w:t xml:space="preserve">, </w:t>
      </w:r>
      <w:r w:rsidR="0071396A">
        <w:t>cette vengeance méthodique avait dû être provoquée par une offense perso</w:t>
      </w:r>
      <w:r w:rsidR="0071396A">
        <w:t>n</w:t>
      </w:r>
      <w:r w:rsidR="0071396A">
        <w:t>nelle</w:t>
      </w:r>
      <w:r>
        <w:t xml:space="preserve">. </w:t>
      </w:r>
      <w:r w:rsidR="0071396A">
        <w:t>L</w:t>
      </w:r>
      <w:r>
        <w:t>’</w:t>
      </w:r>
      <w:r w:rsidR="0071396A">
        <w:t>inscription sur le mur</w:t>
      </w:r>
      <w:r>
        <w:t xml:space="preserve">, </w:t>
      </w:r>
      <w:r w:rsidR="0071396A">
        <w:t>cet attrape-nigaud</w:t>
      </w:r>
      <w:r>
        <w:t xml:space="preserve">, </w:t>
      </w:r>
      <w:r w:rsidR="0071396A">
        <w:t>ne réussit qu</w:t>
      </w:r>
      <w:r>
        <w:t>’</w:t>
      </w:r>
      <w:r w:rsidR="0071396A">
        <w:t>à me confirmer dans mon idée</w:t>
      </w:r>
      <w:r>
        <w:t xml:space="preserve">, </w:t>
      </w:r>
      <w:r w:rsidR="0071396A">
        <w:t>et ensuite la découverte de l</w:t>
      </w:r>
      <w:r>
        <w:t>’</w:t>
      </w:r>
      <w:r w:rsidR="0071396A">
        <w:t>alliance me donna raison</w:t>
      </w:r>
      <w:r>
        <w:t xml:space="preserve">. </w:t>
      </w:r>
      <w:r w:rsidR="0071396A">
        <w:t>Sans aucun doute</w:t>
      </w:r>
      <w:r>
        <w:t xml:space="preserve">, </w:t>
      </w:r>
      <w:r w:rsidR="0071396A">
        <w:t>le meurtrier s</w:t>
      </w:r>
      <w:r>
        <w:t>’</w:t>
      </w:r>
      <w:r w:rsidR="0071396A">
        <w:t>en était servi pour rappeler à sa victime une femme absente</w:t>
      </w:r>
      <w:r>
        <w:t xml:space="preserve">, </w:t>
      </w:r>
      <w:r w:rsidR="0071396A">
        <w:t>sinon morte</w:t>
      </w:r>
      <w:r>
        <w:t xml:space="preserve">. </w:t>
      </w:r>
      <w:proofErr w:type="spellStart"/>
      <w:r w:rsidR="0071396A">
        <w:t>A</w:t>
      </w:r>
      <w:proofErr w:type="spellEnd"/>
      <w:r w:rsidR="0071396A">
        <w:t xml:space="preserve"> ce moment-là</w:t>
      </w:r>
      <w:r>
        <w:t xml:space="preserve">, </w:t>
      </w:r>
      <w:r w:rsidR="0071396A">
        <w:t>je p</w:t>
      </w:r>
      <w:r w:rsidR="0071396A">
        <w:t>o</w:t>
      </w:r>
      <w:r w:rsidR="0071396A">
        <w:t xml:space="preserve">sai une question à </w:t>
      </w:r>
      <w:proofErr w:type="spellStart"/>
      <w:r w:rsidR="0071396A">
        <w:t>Gregson</w:t>
      </w:r>
      <w:proofErr w:type="spellEnd"/>
      <w:r>
        <w:t xml:space="preserve"> ; </w:t>
      </w:r>
      <w:r w:rsidR="0071396A">
        <w:t>dans son télégramme à Cleveland</w:t>
      </w:r>
      <w:r>
        <w:t xml:space="preserve">, </w:t>
      </w:r>
      <w:r w:rsidR="0071396A">
        <w:t xml:space="preserve">avait-il demandé si </w:t>
      </w:r>
      <w:proofErr w:type="spellStart"/>
      <w:r w:rsidR="0071396A">
        <w:t>Drebber</w:t>
      </w:r>
      <w:proofErr w:type="spellEnd"/>
      <w:r w:rsidR="0071396A">
        <w:t xml:space="preserve"> avait eu des histoires dans le passé</w:t>
      </w:r>
      <w:r>
        <w:t xml:space="preserve"> ? </w:t>
      </w:r>
      <w:r w:rsidR="0071396A">
        <w:t>Il me répondit que non</w:t>
      </w:r>
      <w:r>
        <w:t xml:space="preserve">, </w:t>
      </w:r>
      <w:r w:rsidR="0071396A">
        <w:t>vous vous souvenez</w:t>
      </w:r>
      <w:r>
        <w:t>.</w:t>
      </w:r>
    </w:p>
    <w:p w14:paraId="4F3F8C62" w14:textId="77777777" w:rsidR="007369EF" w:rsidRDefault="007369EF" w:rsidP="007369EF">
      <w:r>
        <w:t>« </w:t>
      </w:r>
      <w:r w:rsidR="0071396A">
        <w:t>L</w:t>
      </w:r>
      <w:r>
        <w:t>’</w:t>
      </w:r>
      <w:r w:rsidR="0071396A">
        <w:t>examen minutieux de la pièce confirma mon hypothèse sur la stature du meurtrier</w:t>
      </w:r>
      <w:r>
        <w:t xml:space="preserve"> ; </w:t>
      </w:r>
      <w:r w:rsidR="0071396A">
        <w:t>en outre</w:t>
      </w:r>
      <w:r>
        <w:t xml:space="preserve">, </w:t>
      </w:r>
      <w:r w:rsidR="0071396A">
        <w:t>il me fournit des détails sur les cendres de son cigare et la longueur de ses ongles</w:t>
      </w:r>
      <w:r>
        <w:t xml:space="preserve">. </w:t>
      </w:r>
      <w:r w:rsidR="0071396A">
        <w:t>Étant do</w:t>
      </w:r>
      <w:r w:rsidR="0071396A">
        <w:t>n</w:t>
      </w:r>
      <w:r w:rsidR="0071396A">
        <w:t>né l</w:t>
      </w:r>
      <w:r>
        <w:t>’</w:t>
      </w:r>
      <w:r w:rsidR="0071396A">
        <w:t>absence de toute trace de lutte</w:t>
      </w:r>
      <w:r>
        <w:t xml:space="preserve">, </w:t>
      </w:r>
      <w:r w:rsidR="0071396A">
        <w:t>j</w:t>
      </w:r>
      <w:r>
        <w:t>’</w:t>
      </w:r>
      <w:r w:rsidR="0071396A">
        <w:t>en étais arrivé à la concl</w:t>
      </w:r>
      <w:r w:rsidR="0071396A">
        <w:t>u</w:t>
      </w:r>
      <w:r w:rsidR="0071396A">
        <w:t>sion que le sang répandu sur le parquet avait coulé du nez du meurtrier dans son énervement</w:t>
      </w:r>
      <w:r>
        <w:t xml:space="preserve">. </w:t>
      </w:r>
      <w:r w:rsidR="0071396A">
        <w:t xml:space="preserve">La </w:t>
      </w:r>
      <w:r w:rsidR="0071396A">
        <w:lastRenderedPageBreak/>
        <w:t>traînée de sang suivait la trace de ses pas</w:t>
      </w:r>
      <w:r>
        <w:t xml:space="preserve">. </w:t>
      </w:r>
      <w:r w:rsidR="0071396A">
        <w:t>C</w:t>
      </w:r>
      <w:r>
        <w:t>’</w:t>
      </w:r>
      <w:r w:rsidR="0071396A">
        <w:t>est en général</w:t>
      </w:r>
      <w:r>
        <w:t xml:space="preserve">, </w:t>
      </w:r>
      <w:r w:rsidR="0071396A">
        <w:t>chez les tempéraments sa</w:t>
      </w:r>
      <w:r w:rsidR="0071396A">
        <w:t>n</w:t>
      </w:r>
      <w:r w:rsidR="0071396A">
        <w:t>guins qu</w:t>
      </w:r>
      <w:r>
        <w:t>’</w:t>
      </w:r>
      <w:r w:rsidR="0071396A">
        <w:t>une violente colère provoque un tel accident</w:t>
      </w:r>
      <w:r>
        <w:t xml:space="preserve">. </w:t>
      </w:r>
      <w:r w:rsidR="0071396A">
        <w:t>Je hasa</w:t>
      </w:r>
      <w:r w:rsidR="0071396A">
        <w:t>r</w:t>
      </w:r>
      <w:r w:rsidR="0071396A">
        <w:t>dai que le criminel était un type robuste avec un visage haut en couleur</w:t>
      </w:r>
      <w:r>
        <w:t xml:space="preserve">. </w:t>
      </w:r>
      <w:r w:rsidR="0071396A">
        <w:t>Je ne me trompais pas</w:t>
      </w:r>
      <w:r>
        <w:t xml:space="preserve">, </w:t>
      </w:r>
      <w:r w:rsidR="0071396A">
        <w:t>comme on l</w:t>
      </w:r>
      <w:r>
        <w:t>’</w:t>
      </w:r>
      <w:r w:rsidR="0071396A">
        <w:t>a vu par la suite</w:t>
      </w:r>
      <w:r>
        <w:t>.</w:t>
      </w:r>
    </w:p>
    <w:p w14:paraId="2125B831" w14:textId="77777777" w:rsidR="007369EF" w:rsidRDefault="007369EF" w:rsidP="007369EF">
      <w:r>
        <w:t>« </w:t>
      </w:r>
      <w:r w:rsidR="0071396A">
        <w:t>Une fois dehors</w:t>
      </w:r>
      <w:r>
        <w:t xml:space="preserve">, </w:t>
      </w:r>
      <w:r w:rsidR="0071396A">
        <w:t xml:space="preserve">je me dépêchai de faire ce que </w:t>
      </w:r>
      <w:proofErr w:type="spellStart"/>
      <w:r w:rsidR="0071396A">
        <w:t>Gregson</w:t>
      </w:r>
      <w:proofErr w:type="spellEnd"/>
      <w:r w:rsidR="0071396A">
        <w:t xml:space="preserve"> avait négligé</w:t>
      </w:r>
      <w:r>
        <w:t xml:space="preserve"> : </w:t>
      </w:r>
      <w:r w:rsidR="0071396A">
        <w:t xml:space="preserve">je télégraphiai au chef de la police de Cleveland pour savoir dans quelles circonstances </w:t>
      </w:r>
      <w:proofErr w:type="spellStart"/>
      <w:r w:rsidR="0071396A">
        <w:t>Enoch</w:t>
      </w:r>
      <w:proofErr w:type="spellEnd"/>
      <w:r w:rsidR="0071396A">
        <w:t xml:space="preserve"> </w:t>
      </w:r>
      <w:proofErr w:type="spellStart"/>
      <w:r w:rsidR="0071396A">
        <w:t>Drebber</w:t>
      </w:r>
      <w:proofErr w:type="spellEnd"/>
      <w:r w:rsidR="0071396A">
        <w:t xml:space="preserve"> s</w:t>
      </w:r>
      <w:r>
        <w:t>’</w:t>
      </w:r>
      <w:r w:rsidR="0071396A">
        <w:t>était m</w:t>
      </w:r>
      <w:r w:rsidR="0071396A">
        <w:t>a</w:t>
      </w:r>
      <w:r w:rsidR="0071396A">
        <w:t>rié</w:t>
      </w:r>
      <w:r>
        <w:t xml:space="preserve">. </w:t>
      </w:r>
      <w:r w:rsidR="0071396A">
        <w:t>La réponse fut concluante</w:t>
      </w:r>
      <w:r>
        <w:t>.</w:t>
      </w:r>
    </w:p>
    <w:p w14:paraId="1487D4AC" w14:textId="77777777" w:rsidR="007369EF" w:rsidRDefault="007369EF" w:rsidP="007369EF">
      <w:r>
        <w:t>« </w:t>
      </w:r>
      <w:r w:rsidR="0071396A">
        <w:t>J</w:t>
      </w:r>
      <w:r>
        <w:t>’</w:t>
      </w:r>
      <w:r w:rsidR="0071396A">
        <w:t xml:space="preserve">appris que </w:t>
      </w:r>
      <w:proofErr w:type="spellStart"/>
      <w:r w:rsidR="0071396A">
        <w:t>Drebber</w:t>
      </w:r>
      <w:proofErr w:type="spellEnd"/>
      <w:r w:rsidR="0071396A">
        <w:t xml:space="preserve"> avait déjà invoqué la protection de la loi contre un ancien rival</w:t>
      </w:r>
      <w:r>
        <w:t xml:space="preserve">, </w:t>
      </w:r>
      <w:r w:rsidR="0071396A">
        <w:t>Jefferson Hope</w:t>
      </w:r>
      <w:r>
        <w:t xml:space="preserve">, </w:t>
      </w:r>
      <w:r w:rsidR="0071396A">
        <w:t>actuellement en E</w:t>
      </w:r>
      <w:r w:rsidR="0071396A">
        <w:t>u</w:t>
      </w:r>
      <w:r w:rsidR="0071396A">
        <w:t>rope</w:t>
      </w:r>
      <w:r>
        <w:t xml:space="preserve">. </w:t>
      </w:r>
      <w:r w:rsidR="0071396A">
        <w:t>Là</w:t>
      </w:r>
      <w:r>
        <w:t xml:space="preserve">, </w:t>
      </w:r>
      <w:r w:rsidR="0071396A">
        <w:t>je tenais la clef du mystère</w:t>
      </w:r>
      <w:r>
        <w:t xml:space="preserve"> ; </w:t>
      </w:r>
      <w:r w:rsidR="0071396A">
        <w:t>il ne me restait plus qu</w:t>
      </w:r>
      <w:r>
        <w:t>’</w:t>
      </w:r>
      <w:r w:rsidR="0071396A">
        <w:t>à prendre le meurtrier</w:t>
      </w:r>
      <w:r>
        <w:t>.</w:t>
      </w:r>
    </w:p>
    <w:p w14:paraId="4192C94C" w14:textId="77777777" w:rsidR="007369EF" w:rsidRDefault="007369EF" w:rsidP="007369EF">
      <w:r>
        <w:t>« </w:t>
      </w:r>
      <w:r w:rsidR="0071396A">
        <w:t>C</w:t>
      </w:r>
      <w:r>
        <w:t>’</w:t>
      </w:r>
      <w:r w:rsidR="0071396A">
        <w:t>était le conducteur du fiacre qui était entré dans la ma</w:t>
      </w:r>
      <w:r w:rsidR="0071396A">
        <w:t>i</w:t>
      </w:r>
      <w:r w:rsidR="0071396A">
        <w:t xml:space="preserve">son avec </w:t>
      </w:r>
      <w:proofErr w:type="spellStart"/>
      <w:r w:rsidR="0071396A">
        <w:t>Drebber</w:t>
      </w:r>
      <w:proofErr w:type="spellEnd"/>
      <w:r>
        <w:t xml:space="preserve"> ; </w:t>
      </w:r>
      <w:r w:rsidR="0071396A">
        <w:t>j</w:t>
      </w:r>
      <w:r>
        <w:t>’</w:t>
      </w:r>
      <w:r w:rsidR="0071396A">
        <w:t>en avais la certitude</w:t>
      </w:r>
      <w:r>
        <w:t xml:space="preserve">. </w:t>
      </w:r>
      <w:r w:rsidR="0071396A">
        <w:t>Les marques sur la route montraient que le cheval avait erré à droite et à gauche</w:t>
      </w:r>
      <w:r>
        <w:t xml:space="preserve"> ; </w:t>
      </w:r>
      <w:r w:rsidR="0071396A">
        <w:t>il avait donc été livré à lui-même</w:t>
      </w:r>
      <w:r>
        <w:t xml:space="preserve">. </w:t>
      </w:r>
      <w:r w:rsidR="0071396A">
        <w:t>Pendant ce temps</w:t>
      </w:r>
      <w:r>
        <w:t xml:space="preserve">, </w:t>
      </w:r>
      <w:r w:rsidR="0071396A">
        <w:t>où se tro</w:t>
      </w:r>
      <w:r w:rsidR="0071396A">
        <w:t>u</w:t>
      </w:r>
      <w:r w:rsidR="0071396A">
        <w:t>vait le cocher</w:t>
      </w:r>
      <w:r>
        <w:t xml:space="preserve">, </w:t>
      </w:r>
      <w:r w:rsidR="0071396A">
        <w:t>sinon dans cette maison</w:t>
      </w:r>
      <w:r>
        <w:t xml:space="preserve"> ? </w:t>
      </w:r>
      <w:r w:rsidR="0071396A">
        <w:t>Or</w:t>
      </w:r>
      <w:r>
        <w:t xml:space="preserve">, </w:t>
      </w:r>
      <w:r w:rsidR="0071396A">
        <w:t>un homme sensé n</w:t>
      </w:r>
      <w:r>
        <w:t>’</w:t>
      </w:r>
      <w:r w:rsidR="0071396A">
        <w:t>aurait pas commis délibérément son crime en présence d</w:t>
      </w:r>
      <w:r>
        <w:t>’</w:t>
      </w:r>
      <w:r w:rsidR="0071396A">
        <w:t>un tiers</w:t>
      </w:r>
      <w:r>
        <w:t xml:space="preserve"> ! </w:t>
      </w:r>
      <w:r w:rsidR="0071396A">
        <w:t>E</w:t>
      </w:r>
      <w:r w:rsidR="0071396A">
        <w:t>n</w:t>
      </w:r>
      <w:r w:rsidR="0071396A">
        <w:t>fin</w:t>
      </w:r>
      <w:r>
        <w:t xml:space="preserve">, </w:t>
      </w:r>
      <w:r w:rsidR="0071396A">
        <w:t>pour qui veut pister quelqu</w:t>
      </w:r>
      <w:r>
        <w:t>’</w:t>
      </w:r>
      <w:r w:rsidR="0071396A">
        <w:t>un à Londres</w:t>
      </w:r>
      <w:r>
        <w:t xml:space="preserve">, </w:t>
      </w:r>
      <w:r w:rsidR="0071396A">
        <w:t>le métier de cocher est tout indiqué</w:t>
      </w:r>
      <w:r>
        <w:t xml:space="preserve"> ! </w:t>
      </w:r>
      <w:r w:rsidR="0071396A">
        <w:t>Ma conclusion</w:t>
      </w:r>
      <w:r>
        <w:t xml:space="preserve"> : </w:t>
      </w:r>
      <w:r w:rsidR="0071396A">
        <w:t>Jefferson Hope était un cocher de la capitale</w:t>
      </w:r>
      <w:r>
        <w:t>.</w:t>
      </w:r>
    </w:p>
    <w:p w14:paraId="5C239885" w14:textId="77777777" w:rsidR="007369EF" w:rsidRDefault="007369EF" w:rsidP="007369EF">
      <w:r>
        <w:t>« </w:t>
      </w:r>
      <w:r w:rsidR="0071396A">
        <w:t>En admettant qu</w:t>
      </w:r>
      <w:r>
        <w:t>’</w:t>
      </w:r>
      <w:r w:rsidR="0071396A">
        <w:t>il fût cocher</w:t>
      </w:r>
      <w:r>
        <w:t xml:space="preserve">, </w:t>
      </w:r>
      <w:r w:rsidR="0071396A">
        <w:t>il ne changerait sans doute pas de métier</w:t>
      </w:r>
      <w:r>
        <w:t xml:space="preserve">, </w:t>
      </w:r>
      <w:r w:rsidR="0071396A">
        <w:t>du moins pour l</w:t>
      </w:r>
      <w:r>
        <w:t>’</w:t>
      </w:r>
      <w:r w:rsidR="0071396A">
        <w:t>instant</w:t>
      </w:r>
      <w:r>
        <w:t xml:space="preserve">, </w:t>
      </w:r>
      <w:r w:rsidR="0071396A">
        <w:t>afin de ne pas attirer l</w:t>
      </w:r>
      <w:r>
        <w:t>’</w:t>
      </w:r>
      <w:r w:rsidR="0071396A">
        <w:t>attention sur lui</w:t>
      </w:r>
      <w:r>
        <w:t xml:space="preserve">. </w:t>
      </w:r>
      <w:r w:rsidR="0071396A">
        <w:t>Vraisemblablement</w:t>
      </w:r>
      <w:r>
        <w:t xml:space="preserve">, </w:t>
      </w:r>
      <w:r w:rsidR="0071396A">
        <w:t>il continuerait à exercer quelque temps encore</w:t>
      </w:r>
      <w:r>
        <w:t xml:space="preserve">. </w:t>
      </w:r>
      <w:r w:rsidR="0071396A">
        <w:t>Mais prendrait-il un faux nom</w:t>
      </w:r>
      <w:r>
        <w:t xml:space="preserve"> ? </w:t>
      </w:r>
      <w:r w:rsidR="0071396A">
        <w:t>C</w:t>
      </w:r>
      <w:r>
        <w:t>’</w:t>
      </w:r>
      <w:r w:rsidR="0071396A">
        <w:t>était bien improbable</w:t>
      </w:r>
      <w:r>
        <w:t xml:space="preserve"> : </w:t>
      </w:r>
      <w:r w:rsidR="0071396A">
        <w:t>personne à Londres ne le connaissait</w:t>
      </w:r>
      <w:r>
        <w:t xml:space="preserve">. </w:t>
      </w:r>
      <w:r w:rsidR="0071396A">
        <w:t>J</w:t>
      </w:r>
      <w:r>
        <w:t>’</w:t>
      </w:r>
      <w:r w:rsidR="0071396A">
        <w:t>organisai une bande de gamins en corps de détectives et</w:t>
      </w:r>
      <w:r>
        <w:t xml:space="preserve">, </w:t>
      </w:r>
      <w:r w:rsidR="0071396A">
        <w:t>sy</w:t>
      </w:r>
      <w:r w:rsidR="0071396A">
        <w:t>s</w:t>
      </w:r>
      <w:r w:rsidR="0071396A">
        <w:t>tématiquement</w:t>
      </w:r>
      <w:r>
        <w:t xml:space="preserve">, </w:t>
      </w:r>
      <w:r w:rsidR="0071396A">
        <w:t>je les envoyai chez tous les loueurs de voitures</w:t>
      </w:r>
      <w:r>
        <w:t xml:space="preserve">, </w:t>
      </w:r>
      <w:r w:rsidR="0071396A">
        <w:t>jusqu</w:t>
      </w:r>
      <w:r>
        <w:t>’</w:t>
      </w:r>
      <w:r w:rsidR="0071396A">
        <w:t>au moment où ils me dénichèrent mon homme</w:t>
      </w:r>
      <w:r>
        <w:t xml:space="preserve">. </w:t>
      </w:r>
      <w:r w:rsidR="0071396A">
        <w:t>Leur r</w:t>
      </w:r>
      <w:r w:rsidR="0071396A">
        <w:t>é</w:t>
      </w:r>
      <w:r w:rsidR="0071396A">
        <w:t>ussite et le parti que j</w:t>
      </w:r>
      <w:r>
        <w:t>’</w:t>
      </w:r>
      <w:r w:rsidR="0071396A">
        <w:t xml:space="preserve">en tirai aussitôt </w:t>
      </w:r>
      <w:r w:rsidR="0071396A">
        <w:lastRenderedPageBreak/>
        <w:t>sont encore présents à votre mémoire</w:t>
      </w:r>
      <w:r>
        <w:t xml:space="preserve">. </w:t>
      </w:r>
      <w:r w:rsidR="0071396A">
        <w:t xml:space="preserve">Quant au meurtre de </w:t>
      </w:r>
      <w:proofErr w:type="spellStart"/>
      <w:r w:rsidR="0071396A">
        <w:t>Stangerson</w:t>
      </w:r>
      <w:proofErr w:type="spellEnd"/>
      <w:r>
        <w:t xml:space="preserve">, </w:t>
      </w:r>
      <w:r w:rsidR="0071396A">
        <w:t>je ne l</w:t>
      </w:r>
      <w:r>
        <w:t>’</w:t>
      </w:r>
      <w:r w:rsidR="0071396A">
        <w:t>avais pas pr</w:t>
      </w:r>
      <w:r w:rsidR="0071396A">
        <w:t>é</w:t>
      </w:r>
      <w:r w:rsidR="0071396A">
        <w:t>vu</w:t>
      </w:r>
      <w:r>
        <w:t xml:space="preserve">. </w:t>
      </w:r>
      <w:r w:rsidR="0071396A">
        <w:t>En tout cas</w:t>
      </w:r>
      <w:r>
        <w:t xml:space="preserve">, </w:t>
      </w:r>
      <w:r w:rsidR="0071396A">
        <w:t>il n</w:t>
      </w:r>
      <w:r>
        <w:t>’</w:t>
      </w:r>
      <w:r w:rsidR="0071396A">
        <w:t>y avait pas moyen de l</w:t>
      </w:r>
      <w:r>
        <w:t>’</w:t>
      </w:r>
      <w:r w:rsidR="0071396A">
        <w:t>empêcher</w:t>
      </w:r>
      <w:r>
        <w:t xml:space="preserve">. </w:t>
      </w:r>
      <w:r w:rsidR="0071396A">
        <w:t>Alors j</w:t>
      </w:r>
      <w:r>
        <w:t>’</w:t>
      </w:r>
      <w:r w:rsidR="0071396A">
        <w:t>entrai en possession des pilules que j</w:t>
      </w:r>
      <w:r>
        <w:t>’</w:t>
      </w:r>
      <w:r w:rsidR="0071396A">
        <w:t>avais devinées</w:t>
      </w:r>
      <w:r>
        <w:t xml:space="preserve">. </w:t>
      </w:r>
      <w:r w:rsidR="0071396A">
        <w:t>Vo</w:t>
      </w:r>
      <w:r w:rsidR="0071396A">
        <w:t>i</w:t>
      </w:r>
      <w:r w:rsidR="0071396A">
        <w:t>là</w:t>
      </w:r>
      <w:r>
        <w:t xml:space="preserve">. </w:t>
      </w:r>
      <w:r w:rsidR="0071396A">
        <w:t>Tout n</w:t>
      </w:r>
      <w:r>
        <w:t>’</w:t>
      </w:r>
      <w:r w:rsidR="0071396A">
        <w:t>est qu</w:t>
      </w:r>
      <w:r>
        <w:t>’</w:t>
      </w:r>
      <w:r w:rsidR="0071396A">
        <w:t>un enchaînement de déductions</w:t>
      </w:r>
      <w:r>
        <w:t>.</w:t>
      </w:r>
    </w:p>
    <w:p w14:paraId="5BCD0514" w14:textId="77777777" w:rsidR="007369EF" w:rsidRDefault="007369EF" w:rsidP="007369EF">
      <w:r>
        <w:t>— </w:t>
      </w:r>
      <w:r w:rsidR="0071396A">
        <w:t>C</w:t>
      </w:r>
      <w:r>
        <w:t>’</w:t>
      </w:r>
      <w:r w:rsidR="0071396A">
        <w:t>est merveilleux</w:t>
      </w:r>
      <w:r>
        <w:t xml:space="preserve"> ! </w:t>
      </w:r>
      <w:r w:rsidR="0071396A">
        <w:t>m</w:t>
      </w:r>
      <w:r>
        <w:t>’</w:t>
      </w:r>
      <w:r w:rsidR="0071396A">
        <w:t>écriai-je</w:t>
      </w:r>
      <w:r>
        <w:t xml:space="preserve">. </w:t>
      </w:r>
      <w:r w:rsidR="0071396A">
        <w:t>Il faut que vos mérites soient reconnus</w:t>
      </w:r>
      <w:r>
        <w:t xml:space="preserve">. </w:t>
      </w:r>
      <w:r w:rsidR="0071396A">
        <w:t>Publiez un compte rendu de cette affaire</w:t>
      </w:r>
      <w:r>
        <w:t xml:space="preserve">. </w:t>
      </w:r>
      <w:r w:rsidR="0071396A">
        <w:t>Si vous ne le faites pas</w:t>
      </w:r>
      <w:r>
        <w:t xml:space="preserve">, </w:t>
      </w:r>
      <w:r w:rsidR="0071396A">
        <w:t>moi</w:t>
      </w:r>
      <w:r>
        <w:t xml:space="preserve">, </w:t>
      </w:r>
      <w:r w:rsidR="0071396A">
        <w:t>je le ferai</w:t>
      </w:r>
      <w:r>
        <w:t> !</w:t>
      </w:r>
    </w:p>
    <w:p w14:paraId="7A026DD1" w14:textId="77777777" w:rsidR="007369EF" w:rsidRDefault="007369EF" w:rsidP="007369EF">
      <w:r>
        <w:t>— </w:t>
      </w:r>
      <w:r w:rsidR="0071396A">
        <w:t>A votre idée</w:t>
      </w:r>
      <w:r>
        <w:t xml:space="preserve">, </w:t>
      </w:r>
      <w:r w:rsidR="0071396A">
        <w:t>docteur</w:t>
      </w:r>
      <w:r>
        <w:t xml:space="preserve"> ! </w:t>
      </w:r>
      <w:r w:rsidR="0071396A">
        <w:t>répondit-il</w:t>
      </w:r>
      <w:r>
        <w:t xml:space="preserve">. </w:t>
      </w:r>
      <w:r w:rsidR="0071396A">
        <w:t>Tenez</w:t>
      </w:r>
      <w:r>
        <w:t> ! »</w:t>
      </w:r>
      <w:r w:rsidR="0071396A">
        <w:t xml:space="preserve"> continua-t-il en me tendant un journal</w:t>
      </w:r>
      <w:r>
        <w:t>.</w:t>
      </w:r>
    </w:p>
    <w:p w14:paraId="7636F410" w14:textId="77777777" w:rsidR="007369EF" w:rsidRDefault="0071396A" w:rsidP="007369EF">
      <w:r>
        <w:t>C</w:t>
      </w:r>
      <w:r w:rsidR="007369EF">
        <w:t>’</w:t>
      </w:r>
      <w:r>
        <w:t xml:space="preserve">était </w:t>
      </w:r>
      <w:r>
        <w:rPr>
          <w:i/>
          <w:iCs/>
        </w:rPr>
        <w:t>l</w:t>
      </w:r>
      <w:r w:rsidR="007369EF">
        <w:rPr>
          <w:i/>
          <w:iCs/>
        </w:rPr>
        <w:t>’</w:t>
      </w:r>
      <w:r>
        <w:rPr>
          <w:i/>
          <w:iCs/>
        </w:rPr>
        <w:t>Écho</w:t>
      </w:r>
      <w:r>
        <w:t xml:space="preserve"> du jour</w:t>
      </w:r>
      <w:r w:rsidR="007369EF">
        <w:t xml:space="preserve">, </w:t>
      </w:r>
      <w:r>
        <w:t>et le paragraphe qu</w:t>
      </w:r>
      <w:r w:rsidR="007369EF">
        <w:t>’</w:t>
      </w:r>
      <w:r>
        <w:t>il me signalait avait trait à l</w:t>
      </w:r>
      <w:r w:rsidR="007369EF">
        <w:t>’</w:t>
      </w:r>
      <w:r>
        <w:t>affaire</w:t>
      </w:r>
      <w:r w:rsidR="007369EF">
        <w:t> :</w:t>
      </w:r>
    </w:p>
    <w:p w14:paraId="259209F7" w14:textId="7AE8DF1F" w:rsidR="007369EF" w:rsidRDefault="0071396A" w:rsidP="007369EF">
      <w:r>
        <w:t>Le public a été frustré d</w:t>
      </w:r>
      <w:r w:rsidR="007369EF">
        <w:t>’</w:t>
      </w:r>
      <w:r>
        <w:t>un régal sensationnel par la mort subite du dénommé Hope</w:t>
      </w:r>
      <w:r w:rsidR="007369EF">
        <w:t xml:space="preserve">, </w:t>
      </w:r>
      <w:r>
        <w:t>l</w:t>
      </w:r>
      <w:r w:rsidR="007369EF">
        <w:t>’</w:t>
      </w:r>
      <w:r>
        <w:t xml:space="preserve">assassin présumé de </w:t>
      </w:r>
      <w:r w:rsidR="007369EF">
        <w:t>MM. </w:t>
      </w:r>
      <w:proofErr w:type="spellStart"/>
      <w:r>
        <w:t>Enoch</w:t>
      </w:r>
      <w:proofErr w:type="spellEnd"/>
      <w:r>
        <w:t xml:space="preserve"> </w:t>
      </w:r>
      <w:proofErr w:type="spellStart"/>
      <w:r>
        <w:t>Dre</w:t>
      </w:r>
      <w:r>
        <w:t>b</w:t>
      </w:r>
      <w:r>
        <w:t>ber</w:t>
      </w:r>
      <w:proofErr w:type="spellEnd"/>
      <w:r>
        <w:t xml:space="preserve"> et Joseph </w:t>
      </w:r>
      <w:proofErr w:type="spellStart"/>
      <w:r>
        <w:t>Stangerson</w:t>
      </w:r>
      <w:proofErr w:type="spellEnd"/>
      <w:r w:rsidR="007369EF">
        <w:t xml:space="preserve">. </w:t>
      </w:r>
      <w:r>
        <w:t>Par suite de ce dénouement</w:t>
      </w:r>
      <w:r w:rsidR="007369EF">
        <w:t xml:space="preserve">, </w:t>
      </w:r>
      <w:r>
        <w:t>on ignorera sans doute toujours les détails de cette affaire</w:t>
      </w:r>
      <w:r w:rsidR="007369EF">
        <w:t xml:space="preserve">. </w:t>
      </w:r>
      <w:r>
        <w:t>Cepe</w:t>
      </w:r>
      <w:r>
        <w:t>n</w:t>
      </w:r>
      <w:r>
        <w:t>dant</w:t>
      </w:r>
      <w:r w:rsidR="007369EF">
        <w:t xml:space="preserve">, </w:t>
      </w:r>
      <w:r>
        <w:t>nous savons de bonne source que le crime a été la concl</w:t>
      </w:r>
      <w:r>
        <w:t>u</w:t>
      </w:r>
      <w:r>
        <w:t>sion d</w:t>
      </w:r>
      <w:r w:rsidR="007369EF">
        <w:t>’</w:t>
      </w:r>
      <w:r>
        <w:t>une vieille et romantique inimitié</w:t>
      </w:r>
      <w:r w:rsidR="007369EF">
        <w:t xml:space="preserve">, </w:t>
      </w:r>
      <w:r>
        <w:t>où l</w:t>
      </w:r>
      <w:r w:rsidR="007369EF">
        <w:t>’</w:t>
      </w:r>
      <w:r>
        <w:t>amour et le mo</w:t>
      </w:r>
      <w:r>
        <w:t>r</w:t>
      </w:r>
      <w:r>
        <w:t>monisme ont joué un rôle</w:t>
      </w:r>
      <w:r w:rsidR="007369EF">
        <w:t xml:space="preserve">. </w:t>
      </w:r>
      <w:r>
        <w:t>Les deux victimes ont fait partie</w:t>
      </w:r>
      <w:r w:rsidR="007369EF">
        <w:t xml:space="preserve">, </w:t>
      </w:r>
      <w:r>
        <w:t>dans leur jeune âge</w:t>
      </w:r>
      <w:r w:rsidR="007369EF">
        <w:t xml:space="preserve">, </w:t>
      </w:r>
      <w:r>
        <w:t>des Saints des Derniers Jours</w:t>
      </w:r>
      <w:r w:rsidR="007369EF">
        <w:t xml:space="preserve">, </w:t>
      </w:r>
      <w:r>
        <w:t>et Hope</w:t>
      </w:r>
      <w:r w:rsidR="007369EF">
        <w:t xml:space="preserve">, </w:t>
      </w:r>
      <w:r>
        <w:t>le détenu qui vient de mourir</w:t>
      </w:r>
      <w:r w:rsidR="007369EF">
        <w:t xml:space="preserve">, </w:t>
      </w:r>
      <w:r>
        <w:t>venait lui-même de Salt Lake City</w:t>
      </w:r>
      <w:r w:rsidR="007369EF">
        <w:t xml:space="preserve">. </w:t>
      </w:r>
      <w:r>
        <w:t>A tout le moins</w:t>
      </w:r>
      <w:r w:rsidR="007369EF">
        <w:t xml:space="preserve">, </w:t>
      </w:r>
      <w:r>
        <w:t>cette affaire aura servi à mettre en lumière de la façon la plus frappante la valeur de notre police</w:t>
      </w:r>
      <w:r w:rsidR="007369EF">
        <w:t xml:space="preserve">, </w:t>
      </w:r>
      <w:r>
        <w:t>et elle fera comprendre à tous les étrangers que</w:t>
      </w:r>
      <w:r w:rsidR="007369EF">
        <w:t xml:space="preserve">, </w:t>
      </w:r>
      <w:r>
        <w:t>désormais</w:t>
      </w:r>
      <w:r w:rsidR="007369EF">
        <w:t xml:space="preserve">, </w:t>
      </w:r>
      <w:r>
        <w:t>ils feront bien de vider leurs querelles dans leurs pays respectifs plutôt que sur le sol britann</w:t>
      </w:r>
      <w:r>
        <w:t>i</w:t>
      </w:r>
      <w:r>
        <w:t>que</w:t>
      </w:r>
      <w:r w:rsidR="007369EF">
        <w:t xml:space="preserve">. </w:t>
      </w:r>
      <w:r>
        <w:t>C</w:t>
      </w:r>
      <w:r w:rsidR="007369EF">
        <w:t>’</w:t>
      </w:r>
      <w:r>
        <w:t>est le secret de Polichinelle que le mérite de cette prompte arrestation revient entièrement aux célèbres d</w:t>
      </w:r>
      <w:r>
        <w:t>é</w:t>
      </w:r>
      <w:r>
        <w:t>tectives de Sc</w:t>
      </w:r>
      <w:r>
        <w:t>o</w:t>
      </w:r>
      <w:r>
        <w:t>tland Yard</w:t>
      </w:r>
      <w:r w:rsidR="007369EF">
        <w:t>, MM. </w:t>
      </w:r>
      <w:r>
        <w:t xml:space="preserve">Lestrade et </w:t>
      </w:r>
      <w:proofErr w:type="spellStart"/>
      <w:r>
        <w:t>Gregson</w:t>
      </w:r>
      <w:proofErr w:type="spellEnd"/>
      <w:r w:rsidR="007369EF">
        <w:t xml:space="preserve">. </w:t>
      </w:r>
      <w:r>
        <w:t>L</w:t>
      </w:r>
      <w:r w:rsidR="007369EF">
        <w:t>’</w:t>
      </w:r>
      <w:r>
        <w:t>individu a</w:t>
      </w:r>
      <w:r w:rsidR="007369EF">
        <w:t xml:space="preserve">, </w:t>
      </w:r>
      <w:r>
        <w:t>paraît-il</w:t>
      </w:r>
      <w:r w:rsidR="007369EF">
        <w:t xml:space="preserve">, </w:t>
      </w:r>
      <w:r>
        <w:t>été appréhendé dans l</w:t>
      </w:r>
      <w:r w:rsidR="007369EF">
        <w:t>’</w:t>
      </w:r>
      <w:r>
        <w:t>appartement d</w:t>
      </w:r>
      <w:r w:rsidR="007369EF">
        <w:t>’</w:t>
      </w:r>
      <w:r>
        <w:t xml:space="preserve">un certain </w:t>
      </w:r>
      <w:r w:rsidR="007369EF">
        <w:t>M. </w:t>
      </w:r>
      <w:r>
        <w:t>Sherlock Holmes qui a lui-même fait preuve de quelque t</w:t>
      </w:r>
      <w:r>
        <w:t>a</w:t>
      </w:r>
      <w:r>
        <w:t xml:space="preserve">lent comme détective </w:t>
      </w:r>
      <w:r>
        <w:lastRenderedPageBreak/>
        <w:t>amateur et qui</w:t>
      </w:r>
      <w:r w:rsidR="007369EF">
        <w:t xml:space="preserve">, </w:t>
      </w:r>
      <w:r>
        <w:t>avec de tels maîtres</w:t>
      </w:r>
      <w:r w:rsidR="007369EF">
        <w:t xml:space="preserve">, </w:t>
      </w:r>
      <w:r>
        <w:t>peut espérer rivaliser un jour avec leur compétence</w:t>
      </w:r>
      <w:r w:rsidR="007369EF">
        <w:t xml:space="preserve">. </w:t>
      </w:r>
      <w:r>
        <w:t>On s</w:t>
      </w:r>
      <w:r w:rsidR="007369EF">
        <w:t>’</w:t>
      </w:r>
      <w:r>
        <w:t>attend à ce qu</w:t>
      </w:r>
      <w:r w:rsidR="007369EF">
        <w:t>’</w:t>
      </w:r>
      <w:r>
        <w:t>une décoration soit attribuée aux deux agents en juste r</w:t>
      </w:r>
      <w:r>
        <w:t>e</w:t>
      </w:r>
      <w:r>
        <w:t>connaissance de leurs serv</w:t>
      </w:r>
      <w:r>
        <w:t>i</w:t>
      </w:r>
      <w:r>
        <w:t>ces</w:t>
      </w:r>
      <w:r w:rsidR="007369EF">
        <w:t>.</w:t>
      </w:r>
    </w:p>
    <w:p w14:paraId="0160F7D3" w14:textId="77777777" w:rsidR="00B77139" w:rsidRDefault="00B77139" w:rsidP="00B77139">
      <w:pPr>
        <w:ind w:firstLine="0"/>
        <w:jc w:val="center"/>
      </w:pPr>
      <w:r>
        <w:fldChar w:fldCharType="begin"/>
      </w:r>
      <w:r>
        <w:instrText xml:space="preserve">INCLUDEPICTURE "../Une%20étude%20en%20rouge2-7_fichiers/stud-24.gif" \* MERGEFORMATINET </w:instrText>
      </w:r>
      <w:r>
        <w:fldChar w:fldCharType="separate"/>
      </w:r>
      <w:r>
        <w:pict w14:anchorId="12A5E578">
          <v:shape id="_x0000_i1096" type="#_x0000_t75" alt="Richard Gutschmidt, 1902" style="width:232.9pt;height:238.55pt">
            <v:imagedata r:id="rId56" r:href="rId57"/>
          </v:shape>
        </w:pict>
      </w:r>
      <w:r>
        <w:fldChar w:fldCharType="end"/>
      </w:r>
    </w:p>
    <w:p w14:paraId="6A08B076" w14:textId="77777777" w:rsidR="007369EF" w:rsidRDefault="007369EF" w:rsidP="007369EF">
      <w:r>
        <w:t>— </w:t>
      </w:r>
      <w:r w:rsidR="0071396A">
        <w:t>Ne vous l</w:t>
      </w:r>
      <w:r>
        <w:t>’</w:t>
      </w:r>
      <w:r w:rsidR="0071396A">
        <w:t>avais-je pas dit</w:t>
      </w:r>
      <w:r>
        <w:t xml:space="preserve"> ? </w:t>
      </w:r>
      <w:r w:rsidR="0071396A">
        <w:t>s</w:t>
      </w:r>
      <w:r>
        <w:t>’</w:t>
      </w:r>
      <w:r w:rsidR="0071396A">
        <w:t>écria Sherlock Holmes en riant aux éclats</w:t>
      </w:r>
      <w:r>
        <w:t xml:space="preserve">. </w:t>
      </w:r>
      <w:r w:rsidR="0071396A">
        <w:t>Voilà tout le résultat de notre Étude en rouge</w:t>
      </w:r>
      <w:r>
        <w:t xml:space="preserve"> : </w:t>
      </w:r>
      <w:r w:rsidR="0071396A">
        <w:t>nous avons décroché pour ces messieurs une décoration</w:t>
      </w:r>
      <w:r>
        <w:t> !</w:t>
      </w:r>
    </w:p>
    <w:p w14:paraId="78CCC270" w14:textId="77777777" w:rsidR="007369EF" w:rsidRDefault="007369EF" w:rsidP="007369EF">
      <w:r>
        <w:t>— </w:t>
      </w:r>
      <w:r w:rsidR="0071396A">
        <w:t>Peu importe</w:t>
      </w:r>
      <w:r>
        <w:t xml:space="preserve"> ! </w:t>
      </w:r>
      <w:r w:rsidR="0071396A">
        <w:t>répondis-je</w:t>
      </w:r>
      <w:r>
        <w:t xml:space="preserve">. </w:t>
      </w:r>
      <w:r w:rsidR="0071396A">
        <w:t>Tout est consigné dans mes notes</w:t>
      </w:r>
      <w:r>
        <w:t xml:space="preserve">, </w:t>
      </w:r>
      <w:r w:rsidR="0071396A">
        <w:t>et le public jugera</w:t>
      </w:r>
      <w:r>
        <w:t xml:space="preserve">. </w:t>
      </w:r>
      <w:r w:rsidR="0071396A">
        <w:t>Pour l</w:t>
      </w:r>
      <w:r>
        <w:t>’</w:t>
      </w:r>
      <w:r w:rsidR="0071396A">
        <w:t>instant</w:t>
      </w:r>
      <w:r>
        <w:t xml:space="preserve">, </w:t>
      </w:r>
      <w:r w:rsidR="0071396A">
        <w:t>contentez-vous de la bonne conscience que vous donne votre réussite</w:t>
      </w:r>
      <w:r>
        <w:t xml:space="preserve">, </w:t>
      </w:r>
      <w:r w:rsidR="0071396A">
        <w:t>tel le pauvre romain</w:t>
      </w:r>
      <w:r>
        <w:t> :</w:t>
      </w:r>
    </w:p>
    <w:p w14:paraId="1BEE17D6" w14:textId="6A667CC0" w:rsidR="0071396A" w:rsidRDefault="0071396A" w:rsidP="00131999">
      <w:r>
        <w:t>Qu</w:t>
      </w:r>
      <w:r w:rsidR="007369EF">
        <w:t>’</w:t>
      </w:r>
      <w:r>
        <w:t>importe leur sifflet quand</w:t>
      </w:r>
      <w:r w:rsidR="007369EF">
        <w:t xml:space="preserve">, </w:t>
      </w:r>
      <w:r>
        <w:t>enchanté</w:t>
      </w:r>
      <w:r w:rsidR="007369EF">
        <w:t xml:space="preserve">, </w:t>
      </w:r>
      <w:r>
        <w:t>je contemple</w:t>
      </w:r>
    </w:p>
    <w:p w14:paraId="23C2EA29" w14:textId="77777777" w:rsidR="007369EF" w:rsidRDefault="0071396A" w:rsidP="007369EF">
      <w:r>
        <w:t>Le spectacle</w:t>
      </w:r>
      <w:r w:rsidR="007369EF">
        <w:t xml:space="preserve">, </w:t>
      </w:r>
      <w:r>
        <w:t>chez moi</w:t>
      </w:r>
      <w:r w:rsidR="007369EF">
        <w:t xml:space="preserve">, </w:t>
      </w:r>
      <w:r>
        <w:t>des trésors de mon coffre</w:t>
      </w:r>
      <w:r w:rsidR="007369EF">
        <w:t> !</w:t>
      </w:r>
    </w:p>
    <w:p w14:paraId="2F7445B4" w14:textId="624C4A15" w:rsidR="0071396A" w:rsidRDefault="0071396A" w:rsidP="007369EF">
      <w:pPr>
        <w:ind w:firstLine="0"/>
        <w:jc w:val="center"/>
        <w:rPr>
          <w:i/>
          <w:iCs/>
        </w:rPr>
      </w:pPr>
      <w:r w:rsidRPr="007369EF">
        <w:rPr>
          <w:i/>
          <w:iCs/>
        </w:rPr>
        <w:t>FIN</w:t>
      </w:r>
    </w:p>
    <w:p w14:paraId="0256A8E3" w14:textId="7AECBADD" w:rsidR="00B77139" w:rsidRPr="00BF0824" w:rsidRDefault="00B77139" w:rsidP="00B77139">
      <w:pPr>
        <w:ind w:firstLine="0"/>
        <w:jc w:val="center"/>
      </w:pPr>
      <w:r w:rsidRPr="00BF0824">
        <w:rPr>
          <w:noProof/>
        </w:rPr>
        <w:drawing>
          <wp:inline distT="0" distB="0" distL="0" distR="0" wp14:anchorId="34141AD8" wp14:editId="534E38FA">
            <wp:extent cx="3283585" cy="747395"/>
            <wp:effectExtent l="0" t="0" r="0" b="0"/>
            <wp:docPr id="32610130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58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2C54A" w14:textId="77777777" w:rsidR="0071396A" w:rsidRDefault="0071396A" w:rsidP="007369EF">
      <w:pPr>
        <w:pStyle w:val="Titre1"/>
      </w:pPr>
      <w:bookmarkStart w:id="14" w:name="_Toc203493008"/>
      <w:r>
        <w:lastRenderedPageBreak/>
        <w:t>Toutes les aventures de Sherlock Holmes</w:t>
      </w:r>
      <w:bookmarkEnd w:id="14"/>
    </w:p>
    <w:p w14:paraId="52BD2769" w14:textId="77777777" w:rsidR="007369EF" w:rsidRDefault="0071396A">
      <w:pPr>
        <w:widowControl w:val="0"/>
        <w:autoSpaceDE w:val="0"/>
        <w:autoSpaceDN w:val="0"/>
        <w:adjustRightInd w:val="0"/>
        <w:ind w:firstLine="0"/>
      </w:pPr>
      <w:r>
        <w:t>Liste des quatre romans et cinquante-six nouvelles qui const</w:t>
      </w:r>
      <w:r>
        <w:t>i</w:t>
      </w:r>
      <w:r>
        <w:t>tuent les aventures de Sherlock Holmes</w:t>
      </w:r>
      <w:r w:rsidR="007369EF">
        <w:t xml:space="preserve">, </w:t>
      </w:r>
      <w:r>
        <w:t>publiées par Sir Arthur Conan Doyle entre 1887 et 1927</w:t>
      </w:r>
      <w:r w:rsidR="007369EF">
        <w:t>.</w:t>
      </w:r>
    </w:p>
    <w:p w14:paraId="0B5EB582" w14:textId="079DFB44" w:rsidR="0071396A" w:rsidRPr="00131999" w:rsidRDefault="0071396A" w:rsidP="007369EF">
      <w:pPr>
        <w:pStyle w:val="intertitres"/>
        <w:rPr>
          <w:sz w:val="38"/>
          <w:szCs w:val="38"/>
        </w:rPr>
      </w:pPr>
      <w:r w:rsidRPr="00131999">
        <w:rPr>
          <w:sz w:val="38"/>
          <w:szCs w:val="38"/>
        </w:rPr>
        <w:t>Romans</w:t>
      </w:r>
    </w:p>
    <w:p w14:paraId="67074078" w14:textId="77777777" w:rsidR="007369EF" w:rsidRDefault="0071396A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Une Étude en Rouge</w:t>
      </w:r>
      <w:r w:rsidR="007369EF">
        <w:t xml:space="preserve"> (</w:t>
      </w:r>
      <w:r>
        <w:t>novembre 1887</w:t>
      </w:r>
      <w:r w:rsidR="007369EF">
        <w:t>)</w:t>
      </w:r>
    </w:p>
    <w:p w14:paraId="09CB9EE3" w14:textId="77777777" w:rsidR="007369EF" w:rsidRDefault="0071396A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Le Signe des Quatre</w:t>
      </w:r>
      <w:r w:rsidR="007369EF">
        <w:t xml:space="preserve"> (</w:t>
      </w:r>
      <w:r>
        <w:t>février 1890</w:t>
      </w:r>
      <w:r w:rsidR="007369EF">
        <w:t>)</w:t>
      </w:r>
    </w:p>
    <w:p w14:paraId="4EA7F171" w14:textId="77777777" w:rsidR="007369EF" w:rsidRDefault="0071396A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Le Chien des Baskerville</w:t>
      </w:r>
      <w:r w:rsidR="007369EF">
        <w:t xml:space="preserve"> (</w:t>
      </w:r>
      <w:r>
        <w:t>août 1901 à mai 1902</w:t>
      </w:r>
      <w:r w:rsidR="007369EF">
        <w:t>)</w:t>
      </w:r>
    </w:p>
    <w:p w14:paraId="6E1B01C4" w14:textId="77777777" w:rsidR="007369EF" w:rsidRDefault="0071396A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La Vallée de la Peur</w:t>
      </w:r>
      <w:r w:rsidR="007369EF">
        <w:t xml:space="preserve"> (</w:t>
      </w:r>
      <w:r>
        <w:t>sept 1914 à mai 1915</w:t>
      </w:r>
      <w:r w:rsidR="007369EF">
        <w:t>)</w:t>
      </w:r>
    </w:p>
    <w:p w14:paraId="1632C567" w14:textId="1BE6536B" w:rsidR="0071396A" w:rsidRPr="00131999" w:rsidRDefault="0071396A" w:rsidP="007369EF">
      <w:pPr>
        <w:pStyle w:val="intertitres"/>
        <w:rPr>
          <w:sz w:val="38"/>
          <w:szCs w:val="38"/>
        </w:rPr>
      </w:pPr>
      <w:r w:rsidRPr="00131999">
        <w:rPr>
          <w:sz w:val="38"/>
          <w:szCs w:val="38"/>
        </w:rPr>
        <w:t>Les Aventures de Sherlock Holmes</w:t>
      </w:r>
    </w:p>
    <w:p w14:paraId="62DCB25C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 Scandale en Bohême</w:t>
      </w:r>
      <w:r w:rsidR="007369EF">
        <w:t xml:space="preserve"> (</w:t>
      </w:r>
      <w:r>
        <w:t>juillet 1891</w:t>
      </w:r>
      <w:r w:rsidR="007369EF">
        <w:t>)</w:t>
      </w:r>
    </w:p>
    <w:p w14:paraId="4876492C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La Ligue des Rouquins</w:t>
      </w:r>
      <w:r w:rsidR="007369EF">
        <w:t xml:space="preserve"> (</w:t>
      </w:r>
      <w:r>
        <w:t>août 1891</w:t>
      </w:r>
      <w:r w:rsidR="007369EF">
        <w:t>)</w:t>
      </w:r>
    </w:p>
    <w:p w14:paraId="01514AA7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Une Affaire d</w:t>
      </w:r>
      <w:r w:rsidR="007369EF">
        <w:t>’</w:t>
      </w:r>
      <w:r>
        <w:t>Identité</w:t>
      </w:r>
      <w:r w:rsidR="007369EF">
        <w:t xml:space="preserve"> (</w:t>
      </w:r>
      <w:r>
        <w:t>septembre 1891</w:t>
      </w:r>
      <w:r w:rsidR="007369EF">
        <w:t>)</w:t>
      </w:r>
    </w:p>
    <w:p w14:paraId="510F2930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 xml:space="preserve">Le Mystère de Val </w:t>
      </w:r>
      <w:proofErr w:type="spellStart"/>
      <w:r>
        <w:t>Boscombe</w:t>
      </w:r>
      <w:proofErr w:type="spellEnd"/>
      <w:r w:rsidR="007369EF">
        <w:t xml:space="preserve"> (</w:t>
      </w:r>
      <w:r>
        <w:t>octobre 1891</w:t>
      </w:r>
      <w:r w:rsidR="007369EF">
        <w:t>)</w:t>
      </w:r>
    </w:p>
    <w:p w14:paraId="57C4BA39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Les Cinq Pépins d</w:t>
      </w:r>
      <w:r w:rsidR="007369EF">
        <w:t>’</w:t>
      </w:r>
      <w:r>
        <w:t>Orange</w:t>
      </w:r>
      <w:r w:rsidR="007369EF">
        <w:t xml:space="preserve"> (</w:t>
      </w:r>
      <w:r>
        <w:t>novembre 1891</w:t>
      </w:r>
      <w:r w:rsidR="007369EF">
        <w:t>)</w:t>
      </w:r>
    </w:p>
    <w:p w14:paraId="0B872A89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</w:t>
      </w:r>
      <w:r w:rsidR="007369EF">
        <w:t>’</w:t>
      </w:r>
      <w:r>
        <w:t>Homme à la Lèvre Tordue</w:t>
      </w:r>
      <w:r w:rsidR="007369EF">
        <w:t xml:space="preserve"> (</w:t>
      </w:r>
      <w:r>
        <w:t>décembre 1891</w:t>
      </w:r>
      <w:r w:rsidR="007369EF">
        <w:t>)</w:t>
      </w:r>
    </w:p>
    <w:p w14:paraId="11FB6C56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</w:t>
      </w:r>
      <w:r w:rsidR="007369EF">
        <w:t>’</w:t>
      </w:r>
      <w:r>
        <w:t>Escarboucle Bleue</w:t>
      </w:r>
      <w:r w:rsidR="007369EF">
        <w:t xml:space="preserve"> (</w:t>
      </w:r>
      <w:r>
        <w:t>janvier 1892</w:t>
      </w:r>
      <w:r w:rsidR="007369EF">
        <w:t>)</w:t>
      </w:r>
    </w:p>
    <w:p w14:paraId="147F049E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 Ruban Moucheté</w:t>
      </w:r>
      <w:r w:rsidR="007369EF">
        <w:t xml:space="preserve"> (</w:t>
      </w:r>
      <w:r>
        <w:t>février 1892</w:t>
      </w:r>
      <w:r w:rsidR="007369EF">
        <w:t>)</w:t>
      </w:r>
    </w:p>
    <w:p w14:paraId="38675AA2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 Pouce de l</w:t>
      </w:r>
      <w:r w:rsidR="007369EF">
        <w:t>’</w:t>
      </w:r>
      <w:r>
        <w:t>Ingénieur</w:t>
      </w:r>
      <w:r w:rsidR="007369EF">
        <w:t xml:space="preserve"> (</w:t>
      </w:r>
      <w:r>
        <w:t>mars 1892</w:t>
      </w:r>
      <w:r w:rsidR="007369EF">
        <w:t>)</w:t>
      </w:r>
    </w:p>
    <w:p w14:paraId="351E7771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 Aristocrate Célibataire</w:t>
      </w:r>
      <w:r w:rsidR="007369EF">
        <w:t xml:space="preserve"> (</w:t>
      </w:r>
      <w:r>
        <w:t>avril 1892</w:t>
      </w:r>
      <w:r w:rsidR="007369EF">
        <w:t>)</w:t>
      </w:r>
    </w:p>
    <w:p w14:paraId="5B6E9F66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 xml:space="preserve">Le Diadème de </w:t>
      </w:r>
      <w:proofErr w:type="spellStart"/>
      <w:r>
        <w:t>Beryls</w:t>
      </w:r>
      <w:proofErr w:type="spellEnd"/>
      <w:r w:rsidR="007369EF">
        <w:t xml:space="preserve"> (</w:t>
      </w:r>
      <w:r>
        <w:t>mai 1892</w:t>
      </w:r>
      <w:r w:rsidR="007369EF">
        <w:t>)</w:t>
      </w:r>
    </w:p>
    <w:p w14:paraId="36F95C24" w14:textId="77777777" w:rsidR="007369EF" w:rsidRDefault="0071396A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lastRenderedPageBreak/>
        <w:t>Les Hêtres Rouges</w:t>
      </w:r>
      <w:r w:rsidR="007369EF">
        <w:t xml:space="preserve"> (</w:t>
      </w:r>
      <w:r>
        <w:t>juin 1892</w:t>
      </w:r>
      <w:r w:rsidR="007369EF">
        <w:t>)</w:t>
      </w:r>
    </w:p>
    <w:p w14:paraId="67AC7484" w14:textId="3DE5E119" w:rsidR="0071396A" w:rsidRPr="00131999" w:rsidRDefault="0071396A" w:rsidP="007369EF">
      <w:pPr>
        <w:pStyle w:val="intertitres"/>
        <w:rPr>
          <w:sz w:val="38"/>
          <w:szCs w:val="38"/>
        </w:rPr>
      </w:pPr>
      <w:r w:rsidRPr="00131999">
        <w:rPr>
          <w:sz w:val="38"/>
          <w:szCs w:val="38"/>
        </w:rPr>
        <w:t>Les Mémoires de Sherlock Holmes</w:t>
      </w:r>
    </w:p>
    <w:p w14:paraId="0BF09419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Flamme d</w:t>
      </w:r>
      <w:r w:rsidR="007369EF">
        <w:t>’</w:t>
      </w:r>
      <w:r>
        <w:t>Argent</w:t>
      </w:r>
      <w:r w:rsidR="007369EF">
        <w:t xml:space="preserve"> (</w:t>
      </w:r>
      <w:r>
        <w:t>décembre 1892</w:t>
      </w:r>
      <w:r w:rsidR="007369EF">
        <w:t>)</w:t>
      </w:r>
    </w:p>
    <w:p w14:paraId="4D1B3BFF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La Boite en Carton</w:t>
      </w:r>
      <w:r w:rsidR="007369EF">
        <w:t xml:space="preserve"> (</w:t>
      </w:r>
      <w:r>
        <w:t>janvier 1893</w:t>
      </w:r>
      <w:r w:rsidR="007369EF">
        <w:t>)</w:t>
      </w:r>
    </w:p>
    <w:p w14:paraId="3B52791D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La Figure Jaune</w:t>
      </w:r>
      <w:r w:rsidR="007369EF">
        <w:t xml:space="preserve"> (</w:t>
      </w:r>
      <w:r>
        <w:t>février 1893</w:t>
      </w:r>
      <w:r w:rsidR="007369EF">
        <w:t>)</w:t>
      </w:r>
    </w:p>
    <w:p w14:paraId="3A836F11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</w:t>
      </w:r>
      <w:r w:rsidR="007369EF">
        <w:t>’</w:t>
      </w:r>
      <w:r>
        <w:t>Employé de l</w:t>
      </w:r>
      <w:r w:rsidR="007369EF">
        <w:t>’</w:t>
      </w:r>
      <w:r>
        <w:t>Agent de Change</w:t>
      </w:r>
      <w:r w:rsidR="007369EF">
        <w:t xml:space="preserve"> (</w:t>
      </w:r>
      <w:r>
        <w:t>mars 1893</w:t>
      </w:r>
      <w:r w:rsidR="007369EF">
        <w:t>)</w:t>
      </w:r>
    </w:p>
    <w:p w14:paraId="033C6826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Gloria-Scott</w:t>
      </w:r>
      <w:r w:rsidR="007369EF">
        <w:t xml:space="preserve"> (</w:t>
      </w:r>
      <w:r>
        <w:t>avril 1893</w:t>
      </w:r>
      <w:r w:rsidR="007369EF">
        <w:t>)</w:t>
      </w:r>
    </w:p>
    <w:p w14:paraId="64F48C1B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Rituel des Musgrave</w:t>
      </w:r>
      <w:r w:rsidR="007369EF">
        <w:t xml:space="preserve"> (</w:t>
      </w:r>
      <w:r>
        <w:t>mai 1893</w:t>
      </w:r>
      <w:r w:rsidR="007369EF">
        <w:t>)</w:t>
      </w:r>
    </w:p>
    <w:p w14:paraId="3AF471CE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 xml:space="preserve">Les Propriétaires de </w:t>
      </w:r>
      <w:proofErr w:type="spellStart"/>
      <w:r>
        <w:t>Reigate</w:t>
      </w:r>
      <w:proofErr w:type="spellEnd"/>
      <w:r w:rsidR="007369EF">
        <w:t xml:space="preserve"> (</w:t>
      </w:r>
      <w:r>
        <w:t>juin 1893</w:t>
      </w:r>
      <w:r w:rsidR="007369EF">
        <w:t>)</w:t>
      </w:r>
    </w:p>
    <w:p w14:paraId="08B7E3C1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Tordu</w:t>
      </w:r>
      <w:r w:rsidR="007369EF">
        <w:t xml:space="preserve"> (</w:t>
      </w:r>
      <w:r>
        <w:t>juillet 1893</w:t>
      </w:r>
      <w:r w:rsidR="007369EF">
        <w:t>)</w:t>
      </w:r>
    </w:p>
    <w:p w14:paraId="200DC26F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Pensionnaire en Traitement</w:t>
      </w:r>
      <w:r w:rsidR="007369EF">
        <w:t xml:space="preserve"> (</w:t>
      </w:r>
      <w:r>
        <w:t>août 1893</w:t>
      </w:r>
      <w:r w:rsidR="007369EF">
        <w:t>)</w:t>
      </w:r>
    </w:p>
    <w:p w14:paraId="6213CAA6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</w:t>
      </w:r>
      <w:r w:rsidR="007369EF">
        <w:t>’</w:t>
      </w:r>
      <w:r>
        <w:t>Interprète Grec</w:t>
      </w:r>
      <w:r w:rsidR="007369EF">
        <w:t xml:space="preserve"> (</w:t>
      </w:r>
      <w:r>
        <w:t>septembre 1893</w:t>
      </w:r>
      <w:r w:rsidR="007369EF">
        <w:t>)</w:t>
      </w:r>
    </w:p>
    <w:p w14:paraId="68A93F99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Traité Naval</w:t>
      </w:r>
      <w:r w:rsidR="007369EF">
        <w:t xml:space="preserve"> (</w:t>
      </w:r>
      <w:r>
        <w:t>octobre / novembre 1893</w:t>
      </w:r>
      <w:r w:rsidR="007369EF">
        <w:t>)</w:t>
      </w:r>
    </w:p>
    <w:p w14:paraId="6AF44169" w14:textId="77777777" w:rsidR="007369EF" w:rsidRDefault="0071396A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Dernier Problème</w:t>
      </w:r>
      <w:r w:rsidR="007369EF">
        <w:t xml:space="preserve"> (</w:t>
      </w:r>
      <w:r>
        <w:t>décembre 1893</w:t>
      </w:r>
      <w:r w:rsidR="007369EF">
        <w:t>)</w:t>
      </w:r>
    </w:p>
    <w:p w14:paraId="596E1A53" w14:textId="3FF9BDD4" w:rsidR="0071396A" w:rsidRPr="00131999" w:rsidRDefault="0071396A" w:rsidP="007369EF">
      <w:pPr>
        <w:pStyle w:val="intertitres"/>
        <w:rPr>
          <w:sz w:val="38"/>
          <w:szCs w:val="38"/>
        </w:rPr>
      </w:pPr>
      <w:r w:rsidRPr="00131999">
        <w:rPr>
          <w:sz w:val="38"/>
          <w:szCs w:val="38"/>
        </w:rPr>
        <w:t>Le Retour de Sherlock Holmes</w:t>
      </w:r>
    </w:p>
    <w:p w14:paraId="006B143B" w14:textId="1136C539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Maison Vide</w:t>
      </w:r>
      <w:r w:rsidR="007369EF">
        <w:t xml:space="preserve"> (</w:t>
      </w:r>
      <w:r>
        <w:t>2</w:t>
      </w:r>
      <w:r w:rsidR="007369EF">
        <w:t>6 septembre</w:t>
      </w:r>
      <w:r>
        <w:t xml:space="preserve"> 1903</w:t>
      </w:r>
      <w:r w:rsidR="007369EF">
        <w:t>)</w:t>
      </w:r>
    </w:p>
    <w:p w14:paraId="7183BBC1" w14:textId="17FBB51B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</w:t>
      </w:r>
      <w:r w:rsidR="007369EF">
        <w:t>’</w:t>
      </w:r>
      <w:r>
        <w:t>Entrepreneur de Norwood</w:t>
      </w:r>
      <w:r w:rsidR="007369EF">
        <w:t xml:space="preserve"> (</w:t>
      </w:r>
      <w:r>
        <w:t>3</w:t>
      </w:r>
      <w:r w:rsidR="007369EF">
        <w:t>1 octobre</w:t>
      </w:r>
      <w:r>
        <w:t xml:space="preserve"> 1903</w:t>
      </w:r>
      <w:r w:rsidR="007369EF">
        <w:t>)</w:t>
      </w:r>
    </w:p>
    <w:p w14:paraId="1997AB8A" w14:textId="77777777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Hommes Dansants</w:t>
      </w:r>
      <w:r w:rsidR="007369EF">
        <w:t xml:space="preserve"> (</w:t>
      </w:r>
      <w:r>
        <w:t>décembre 1903</w:t>
      </w:r>
      <w:r w:rsidR="007369EF">
        <w:t>)</w:t>
      </w:r>
    </w:p>
    <w:p w14:paraId="109FD69D" w14:textId="6C94D54C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Cycliste Solitaire</w:t>
      </w:r>
      <w:r w:rsidR="007369EF">
        <w:t xml:space="preserve"> (</w:t>
      </w:r>
      <w:r>
        <w:t>2</w:t>
      </w:r>
      <w:r w:rsidR="007369EF">
        <w:t>6 décembre</w:t>
      </w:r>
      <w:r>
        <w:t xml:space="preserve"> 1903</w:t>
      </w:r>
      <w:r w:rsidR="007369EF">
        <w:t>)</w:t>
      </w:r>
    </w:p>
    <w:p w14:paraId="137347F5" w14:textId="5E7C2E7B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</w:t>
      </w:r>
      <w:r w:rsidR="007369EF">
        <w:t>’</w:t>
      </w:r>
      <w:r>
        <w:t>École du prieuré</w:t>
      </w:r>
      <w:r w:rsidR="007369EF">
        <w:t xml:space="preserve"> (</w:t>
      </w:r>
      <w:r>
        <w:t>3</w:t>
      </w:r>
      <w:r w:rsidR="007369EF">
        <w:t>0 janvier</w:t>
      </w:r>
      <w:r>
        <w:t xml:space="preserve"> 1904</w:t>
      </w:r>
      <w:r w:rsidR="007369EF">
        <w:t>)</w:t>
      </w:r>
    </w:p>
    <w:p w14:paraId="2F8AF584" w14:textId="17BA6FB5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Peter le Noir</w:t>
      </w:r>
      <w:r w:rsidR="007369EF">
        <w:t xml:space="preserve"> (</w:t>
      </w:r>
      <w:r>
        <w:t>2</w:t>
      </w:r>
      <w:r w:rsidR="007369EF">
        <w:t>7 février</w:t>
      </w:r>
      <w:r>
        <w:t xml:space="preserve"> 1904</w:t>
      </w:r>
      <w:r w:rsidR="007369EF">
        <w:t>)</w:t>
      </w:r>
    </w:p>
    <w:p w14:paraId="017193BF" w14:textId="7FCC805B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lastRenderedPageBreak/>
        <w:t xml:space="preserve">Charles Auguste </w:t>
      </w:r>
      <w:proofErr w:type="spellStart"/>
      <w:r>
        <w:t>Milverton</w:t>
      </w:r>
      <w:proofErr w:type="spellEnd"/>
      <w:r w:rsidR="007369EF">
        <w:t xml:space="preserve"> (</w:t>
      </w:r>
      <w:r>
        <w:t>2</w:t>
      </w:r>
      <w:r w:rsidR="007369EF">
        <w:t>6 mars</w:t>
      </w:r>
      <w:r>
        <w:t xml:space="preserve"> 1904</w:t>
      </w:r>
      <w:r w:rsidR="007369EF">
        <w:t>)</w:t>
      </w:r>
    </w:p>
    <w:p w14:paraId="414470A9" w14:textId="1BA25877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Six Napoléons</w:t>
      </w:r>
      <w:r w:rsidR="007369EF">
        <w:t xml:space="preserve"> (</w:t>
      </w:r>
      <w:r>
        <w:t>3</w:t>
      </w:r>
      <w:r w:rsidR="007369EF">
        <w:t>0 avril</w:t>
      </w:r>
      <w:r>
        <w:t xml:space="preserve"> 1904</w:t>
      </w:r>
      <w:r w:rsidR="007369EF">
        <w:t>)</w:t>
      </w:r>
    </w:p>
    <w:p w14:paraId="754AF848" w14:textId="77777777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Trois Étudiants</w:t>
      </w:r>
      <w:r w:rsidR="007369EF">
        <w:t xml:space="preserve"> (</w:t>
      </w:r>
      <w:r>
        <w:t>juin 1904</w:t>
      </w:r>
      <w:r w:rsidR="007369EF">
        <w:t>)</w:t>
      </w:r>
    </w:p>
    <w:p w14:paraId="70515BF7" w14:textId="77777777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 Pince-Nez en Or</w:t>
      </w:r>
      <w:r w:rsidR="007369EF">
        <w:t xml:space="preserve"> (</w:t>
      </w:r>
      <w:r>
        <w:t>juillet 1904</w:t>
      </w:r>
      <w:r w:rsidR="007369EF">
        <w:t>)</w:t>
      </w:r>
    </w:p>
    <w:p w14:paraId="0A64F49C" w14:textId="77777777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Un Trois-Quarts a été perdu</w:t>
      </w:r>
      <w:r w:rsidR="007369EF">
        <w:t xml:space="preserve"> (</w:t>
      </w:r>
      <w:r>
        <w:t>août 1904</w:t>
      </w:r>
      <w:r w:rsidR="007369EF">
        <w:t>)</w:t>
      </w:r>
    </w:p>
    <w:p w14:paraId="12B23745" w14:textId="77777777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 Manoir de L</w:t>
      </w:r>
      <w:r w:rsidR="007369EF">
        <w:t>’</w:t>
      </w:r>
      <w:r>
        <w:t>Abbaye</w:t>
      </w:r>
      <w:r w:rsidR="007369EF">
        <w:t xml:space="preserve"> (</w:t>
      </w:r>
      <w:r>
        <w:t>septembre 1904</w:t>
      </w:r>
      <w:r w:rsidR="007369EF">
        <w:t>)</w:t>
      </w:r>
    </w:p>
    <w:p w14:paraId="27003D1E" w14:textId="77777777" w:rsidR="007369EF" w:rsidRDefault="0071396A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Deuxième Tâche</w:t>
      </w:r>
      <w:r w:rsidR="007369EF">
        <w:t xml:space="preserve"> (</w:t>
      </w:r>
      <w:r>
        <w:t>décembre 1904</w:t>
      </w:r>
      <w:r w:rsidR="007369EF">
        <w:t>)</w:t>
      </w:r>
    </w:p>
    <w:p w14:paraId="53BFAAF0" w14:textId="59FF0218" w:rsidR="0071396A" w:rsidRPr="00131999" w:rsidRDefault="0071396A" w:rsidP="007369EF">
      <w:pPr>
        <w:pStyle w:val="intertitres"/>
        <w:rPr>
          <w:sz w:val="38"/>
          <w:szCs w:val="38"/>
        </w:rPr>
      </w:pPr>
      <w:r w:rsidRPr="00131999">
        <w:rPr>
          <w:sz w:val="38"/>
          <w:szCs w:val="38"/>
        </w:rPr>
        <w:t>Son Dernier Coup d</w:t>
      </w:r>
      <w:r w:rsidR="007369EF" w:rsidRPr="00131999">
        <w:rPr>
          <w:sz w:val="38"/>
          <w:szCs w:val="38"/>
        </w:rPr>
        <w:t>’</w:t>
      </w:r>
      <w:r w:rsidRPr="00131999">
        <w:rPr>
          <w:sz w:val="38"/>
          <w:szCs w:val="38"/>
        </w:rPr>
        <w:t>Archet</w:t>
      </w:r>
    </w:p>
    <w:p w14:paraId="525785FD" w14:textId="300AB4A0" w:rsidR="007369EF" w:rsidRDefault="0071396A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</w:t>
      </w:r>
      <w:r w:rsidR="007369EF">
        <w:t>’</w:t>
      </w:r>
      <w:r>
        <w:t xml:space="preserve">aventure de </w:t>
      </w:r>
      <w:proofErr w:type="spellStart"/>
      <w:r>
        <w:t>Wisteria</w:t>
      </w:r>
      <w:proofErr w:type="spellEnd"/>
      <w:r>
        <w:t xml:space="preserve"> Lodge</w:t>
      </w:r>
      <w:r w:rsidR="007369EF">
        <w:t xml:space="preserve"> (</w:t>
      </w:r>
      <w:r>
        <w:t>1</w:t>
      </w:r>
      <w:r w:rsidR="007369EF">
        <w:t>5 août</w:t>
      </w:r>
      <w:r>
        <w:t xml:space="preserve"> 1908</w:t>
      </w:r>
      <w:r w:rsidR="007369EF">
        <w:t>)</w:t>
      </w:r>
    </w:p>
    <w:p w14:paraId="03A024FF" w14:textId="77777777" w:rsidR="007369EF" w:rsidRDefault="0071396A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Les Plans du Bruce-</w:t>
      </w:r>
      <w:proofErr w:type="spellStart"/>
      <w:r>
        <w:t>Partington</w:t>
      </w:r>
      <w:proofErr w:type="spellEnd"/>
      <w:r w:rsidR="007369EF">
        <w:t xml:space="preserve"> (</w:t>
      </w:r>
      <w:r>
        <w:t>décembre 1908</w:t>
      </w:r>
      <w:r w:rsidR="007369EF">
        <w:t>)</w:t>
      </w:r>
    </w:p>
    <w:p w14:paraId="7A408B56" w14:textId="77777777" w:rsidR="007369EF" w:rsidRDefault="0071396A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Pied du Diable</w:t>
      </w:r>
      <w:r w:rsidR="007369EF">
        <w:t xml:space="preserve"> (</w:t>
      </w:r>
      <w:r>
        <w:t>décembre 1910</w:t>
      </w:r>
      <w:r w:rsidR="007369EF">
        <w:t>)</w:t>
      </w:r>
    </w:p>
    <w:p w14:paraId="22515EF9" w14:textId="77777777" w:rsidR="007369EF" w:rsidRDefault="0071396A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Cercle Rouge</w:t>
      </w:r>
      <w:r w:rsidR="007369EF">
        <w:t xml:space="preserve"> (</w:t>
      </w:r>
      <w:r>
        <w:t>mars/avril 1911</w:t>
      </w:r>
      <w:r w:rsidR="007369EF">
        <w:t>)</w:t>
      </w:r>
    </w:p>
    <w:p w14:paraId="131E7912" w14:textId="77777777" w:rsidR="007369EF" w:rsidRDefault="0071396A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 xml:space="preserve">La Disparition de Lady Frances </w:t>
      </w:r>
      <w:proofErr w:type="spellStart"/>
      <w:r>
        <w:t>Carfax</w:t>
      </w:r>
      <w:proofErr w:type="spellEnd"/>
      <w:r w:rsidR="007369EF">
        <w:t xml:space="preserve"> (</w:t>
      </w:r>
      <w:r>
        <w:t>décembre 1911</w:t>
      </w:r>
      <w:r w:rsidR="007369EF">
        <w:t>)</w:t>
      </w:r>
    </w:p>
    <w:p w14:paraId="047B3E11" w14:textId="672CF778" w:rsidR="007369EF" w:rsidRDefault="0071396A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détective agonisant</w:t>
      </w:r>
      <w:r w:rsidR="007369EF">
        <w:t xml:space="preserve"> (</w:t>
      </w:r>
      <w:r>
        <w:t>2</w:t>
      </w:r>
      <w:r w:rsidR="007369EF">
        <w:t>2 novembre</w:t>
      </w:r>
      <w:r>
        <w:t xml:space="preserve"> 1913</w:t>
      </w:r>
      <w:r w:rsidR="007369EF">
        <w:t>)</w:t>
      </w:r>
    </w:p>
    <w:p w14:paraId="74B91EAD" w14:textId="77777777" w:rsidR="007369EF" w:rsidRDefault="0071396A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Son Dernier Coup d</w:t>
      </w:r>
      <w:r w:rsidR="007369EF">
        <w:t>’</w:t>
      </w:r>
      <w:r>
        <w:t>Archet</w:t>
      </w:r>
      <w:r w:rsidR="007369EF">
        <w:t xml:space="preserve"> (</w:t>
      </w:r>
      <w:r>
        <w:t>septembre 1917</w:t>
      </w:r>
      <w:r w:rsidR="007369EF">
        <w:t>)</w:t>
      </w:r>
    </w:p>
    <w:p w14:paraId="5C16C6F1" w14:textId="0708B94B" w:rsidR="0071396A" w:rsidRPr="00131999" w:rsidRDefault="0071396A" w:rsidP="007369EF">
      <w:pPr>
        <w:pStyle w:val="intertitres"/>
        <w:rPr>
          <w:sz w:val="38"/>
          <w:szCs w:val="38"/>
        </w:rPr>
      </w:pPr>
      <w:r w:rsidRPr="00131999">
        <w:rPr>
          <w:sz w:val="38"/>
          <w:szCs w:val="38"/>
        </w:rPr>
        <w:t>Les Archives de Sherlock Holmes</w:t>
      </w:r>
    </w:p>
    <w:p w14:paraId="7038DE67" w14:textId="77777777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Pierre de Mazarin</w:t>
      </w:r>
      <w:r w:rsidR="007369EF">
        <w:t xml:space="preserve"> (</w:t>
      </w:r>
      <w:r>
        <w:t>octobre 1921</w:t>
      </w:r>
      <w:r w:rsidR="007369EF">
        <w:t>)</w:t>
      </w:r>
    </w:p>
    <w:p w14:paraId="663D54FE" w14:textId="77777777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Problème du Pont de Thor</w:t>
      </w:r>
      <w:r w:rsidR="007369EF">
        <w:t xml:space="preserve"> (</w:t>
      </w:r>
      <w:r>
        <w:t>février et mars 1922</w:t>
      </w:r>
      <w:r w:rsidR="007369EF">
        <w:t>)</w:t>
      </w:r>
    </w:p>
    <w:p w14:paraId="459F32E3" w14:textId="77777777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</w:t>
      </w:r>
      <w:r w:rsidR="007369EF">
        <w:t>’</w:t>
      </w:r>
      <w:r>
        <w:t>Homme qui Grimpait</w:t>
      </w:r>
      <w:r w:rsidR="007369EF">
        <w:t xml:space="preserve"> (</w:t>
      </w:r>
      <w:r>
        <w:t>mars 1923</w:t>
      </w:r>
      <w:r w:rsidR="007369EF">
        <w:t>)</w:t>
      </w:r>
    </w:p>
    <w:p w14:paraId="6F8B4F0D" w14:textId="77777777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Vampire du Sussex</w:t>
      </w:r>
      <w:r w:rsidR="007369EF">
        <w:t xml:space="preserve"> (</w:t>
      </w:r>
      <w:r>
        <w:t>janvier 1924</w:t>
      </w:r>
      <w:r w:rsidR="007369EF">
        <w:t>)</w:t>
      </w:r>
    </w:p>
    <w:p w14:paraId="01841D5F" w14:textId="47D25A97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 xml:space="preserve">Les Trois </w:t>
      </w:r>
      <w:proofErr w:type="spellStart"/>
      <w:r>
        <w:t>Garrideb</w:t>
      </w:r>
      <w:proofErr w:type="spellEnd"/>
      <w:r w:rsidR="007369EF">
        <w:t xml:space="preserve"> (</w:t>
      </w:r>
      <w:r>
        <w:t>2</w:t>
      </w:r>
      <w:r w:rsidR="007369EF">
        <w:t>5 octobre</w:t>
      </w:r>
      <w:r>
        <w:t xml:space="preserve"> 1924</w:t>
      </w:r>
      <w:r w:rsidR="007369EF">
        <w:t>)</w:t>
      </w:r>
    </w:p>
    <w:p w14:paraId="4E298FA5" w14:textId="3B952CFB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lastRenderedPageBreak/>
        <w:t>L</w:t>
      </w:r>
      <w:r w:rsidR="007369EF">
        <w:t>’</w:t>
      </w:r>
      <w:r>
        <w:t>Illustre Client</w:t>
      </w:r>
      <w:r w:rsidR="007369EF">
        <w:t xml:space="preserve"> (8 novembre</w:t>
      </w:r>
      <w:r>
        <w:t xml:space="preserve"> 1924</w:t>
      </w:r>
      <w:r w:rsidR="007369EF">
        <w:t>)</w:t>
      </w:r>
    </w:p>
    <w:p w14:paraId="4D4710C1" w14:textId="45FC3702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Les Trois Pignons</w:t>
      </w:r>
      <w:r w:rsidR="007369EF">
        <w:t xml:space="preserve"> (</w:t>
      </w:r>
      <w:r>
        <w:t>1</w:t>
      </w:r>
      <w:r w:rsidR="007369EF">
        <w:t>8 septembre</w:t>
      </w:r>
      <w:r>
        <w:t xml:space="preserve"> 1926</w:t>
      </w:r>
      <w:r w:rsidR="007369EF">
        <w:t>)</w:t>
      </w:r>
    </w:p>
    <w:p w14:paraId="40E3FB8E" w14:textId="5C9271EF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Soldat Blanchi</w:t>
      </w:r>
      <w:r w:rsidR="007369EF">
        <w:t xml:space="preserve"> (</w:t>
      </w:r>
      <w:r>
        <w:t>1</w:t>
      </w:r>
      <w:r w:rsidR="007369EF">
        <w:t>6 octobre</w:t>
      </w:r>
      <w:r>
        <w:t xml:space="preserve"> 1926</w:t>
      </w:r>
      <w:r w:rsidR="007369EF">
        <w:t>)</w:t>
      </w:r>
    </w:p>
    <w:p w14:paraId="0D179589" w14:textId="03FEF736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Crinière du Lion</w:t>
      </w:r>
      <w:r w:rsidR="007369EF">
        <w:t xml:space="preserve"> (</w:t>
      </w:r>
      <w:r>
        <w:t>2</w:t>
      </w:r>
      <w:r w:rsidR="007369EF">
        <w:t>7 novembre</w:t>
      </w:r>
      <w:r>
        <w:t xml:space="preserve"> 1926</w:t>
      </w:r>
      <w:r w:rsidR="007369EF">
        <w:t>)</w:t>
      </w:r>
    </w:p>
    <w:p w14:paraId="4127A648" w14:textId="311F32C1" w:rsidR="007369EF" w:rsidRDefault="0071396A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Marchand de Couleurs Retiré des Affaires</w:t>
      </w:r>
      <w:r w:rsidR="007369EF">
        <w:t xml:space="preserve"> (</w:t>
      </w:r>
      <w:r>
        <w:t>1</w:t>
      </w:r>
      <w:r w:rsidR="007369EF">
        <w:t>8 déce</w:t>
      </w:r>
      <w:r w:rsidR="007369EF">
        <w:t>m</w:t>
      </w:r>
      <w:r w:rsidR="007369EF">
        <w:t xml:space="preserve">bre. </w:t>
      </w:r>
      <w:r>
        <w:t>1926</w:t>
      </w:r>
      <w:r w:rsidR="007369EF">
        <w:t>)</w:t>
      </w:r>
    </w:p>
    <w:p w14:paraId="69198CD6" w14:textId="0D9D2B85" w:rsidR="007369EF" w:rsidRDefault="0071396A" w:rsidP="007369EF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Pensionnaire Voilée</w:t>
      </w:r>
      <w:r w:rsidR="007369EF">
        <w:t xml:space="preserve"> (</w:t>
      </w:r>
      <w:r>
        <w:t>2</w:t>
      </w:r>
      <w:r w:rsidR="007369EF">
        <w:t>2 janvier</w:t>
      </w:r>
      <w:r>
        <w:t xml:space="preserve"> 1927</w:t>
      </w:r>
      <w:r w:rsidR="007369EF">
        <w:t>)</w:t>
      </w:r>
    </w:p>
    <w:p w14:paraId="19625958" w14:textId="1B5D07DF" w:rsidR="007369EF" w:rsidRDefault="0071396A" w:rsidP="007369EF">
      <w:pPr>
        <w:pStyle w:val="Paragraphedeliste"/>
        <w:numPr>
          <w:ilvl w:val="0"/>
          <w:numId w:val="12"/>
        </w:numPr>
      </w:pPr>
      <w:r>
        <w:t>L</w:t>
      </w:r>
      <w:r w:rsidR="007369EF">
        <w:t>’</w:t>
      </w:r>
      <w:r>
        <w:t xml:space="preserve">Aventure de </w:t>
      </w:r>
      <w:proofErr w:type="spellStart"/>
      <w:r>
        <w:t>Shoscombe</w:t>
      </w:r>
      <w:proofErr w:type="spellEnd"/>
      <w:r>
        <w:t xml:space="preserve"> Old Place</w:t>
      </w:r>
      <w:r w:rsidR="007369EF">
        <w:t xml:space="preserve"> (5 mars</w:t>
      </w:r>
      <w:r>
        <w:t xml:space="preserve"> 1927</w:t>
      </w:r>
      <w:r w:rsidR="007369EF">
        <w:t>)</w:t>
      </w:r>
    </w:p>
    <w:p w14:paraId="3D68A6C0" w14:textId="7322CEBF" w:rsidR="004E080E" w:rsidRPr="00BE7A2E" w:rsidRDefault="004E080E" w:rsidP="004E080E">
      <w:pPr>
        <w:sectPr w:rsidR="004E080E" w:rsidRPr="00BE7A2E" w:rsidSect="007369EF">
          <w:footerReference w:type="default" r:id="rId59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2D1F681" w14:textId="77777777" w:rsidR="004E080E" w:rsidRPr="00E22158" w:rsidRDefault="004E080E" w:rsidP="007369EF">
      <w:pPr>
        <w:pStyle w:val="Titre1"/>
        <w:spacing w:before="0" w:after="480"/>
      </w:pPr>
      <w:bookmarkStart w:id="15" w:name="_Toc97927531"/>
      <w:bookmarkStart w:id="16" w:name="_Toc203493009"/>
      <w:r w:rsidRPr="00E22158">
        <w:lastRenderedPageBreak/>
        <w:t>À propos de cette édition électronique</w:t>
      </w:r>
      <w:bookmarkEnd w:id="15"/>
      <w:bookmarkEnd w:id="16"/>
    </w:p>
    <w:p w14:paraId="43F8C453" w14:textId="77777777" w:rsidR="007369EF" w:rsidRPr="00633842" w:rsidRDefault="007369EF" w:rsidP="007369EF">
      <w:pPr>
        <w:spacing w:before="180" w:after="180"/>
        <w:ind w:firstLine="0"/>
        <w:jc w:val="center"/>
        <w:rPr>
          <w:b/>
          <w:bCs/>
          <w:szCs w:val="32"/>
        </w:rPr>
      </w:pPr>
      <w:r w:rsidRPr="00633842">
        <w:rPr>
          <w:b/>
          <w:bCs/>
          <w:szCs w:val="32"/>
        </w:rPr>
        <w:t>Texte libre de droits.</w:t>
      </w:r>
    </w:p>
    <w:p w14:paraId="39908A94" w14:textId="77777777" w:rsidR="007369EF" w:rsidRPr="00633842" w:rsidRDefault="007369EF" w:rsidP="007369EF">
      <w:pPr>
        <w:pStyle w:val="Centr"/>
        <w:spacing w:before="180" w:after="180"/>
      </w:pPr>
      <w:r w:rsidRPr="00633842">
        <w:t>Corrections, édition, conversion informatique et public</w:t>
      </w:r>
      <w:r w:rsidRPr="00633842">
        <w:t>a</w:t>
      </w:r>
      <w:r w:rsidRPr="00633842">
        <w:t>tion par le groupe :</w:t>
      </w:r>
    </w:p>
    <w:p w14:paraId="79213537" w14:textId="77777777" w:rsidR="007369EF" w:rsidRPr="00633842" w:rsidRDefault="007369EF" w:rsidP="007369EF">
      <w:pPr>
        <w:spacing w:before="180" w:after="180"/>
        <w:ind w:firstLine="0"/>
        <w:jc w:val="center"/>
        <w:rPr>
          <w:b/>
          <w:bCs/>
          <w:i/>
          <w:iCs/>
          <w:szCs w:val="32"/>
        </w:rPr>
      </w:pPr>
      <w:proofErr w:type="gramStart"/>
      <w:r w:rsidRPr="00633842">
        <w:rPr>
          <w:b/>
          <w:bCs/>
          <w:i/>
          <w:iCs/>
          <w:szCs w:val="32"/>
        </w:rPr>
        <w:t>Ebooks</w:t>
      </w:r>
      <w:proofErr w:type="gramEnd"/>
      <w:r w:rsidRPr="00633842">
        <w:rPr>
          <w:b/>
          <w:bCs/>
          <w:i/>
          <w:iCs/>
          <w:szCs w:val="32"/>
        </w:rPr>
        <w:t xml:space="preserve"> libres et gratuits</w:t>
      </w:r>
    </w:p>
    <w:p w14:paraId="0A037CF0" w14:textId="77777777" w:rsidR="007369EF" w:rsidRPr="00633842" w:rsidRDefault="007369EF" w:rsidP="007369EF">
      <w:pPr>
        <w:pStyle w:val="Centr"/>
        <w:spacing w:before="180" w:after="180"/>
      </w:pPr>
      <w:hyperlink r:id="rId60" w:history="1">
        <w:r w:rsidRPr="00F74CD6">
          <w:rPr>
            <w:rStyle w:val="Lienhypertexte"/>
          </w:rPr>
          <w:t>https://groups.google.com/g/ebooksgratuits</w:t>
        </w:r>
      </w:hyperlink>
    </w:p>
    <w:p w14:paraId="42DCC3B3" w14:textId="2758C0B0" w:rsidR="007369EF" w:rsidRPr="00633842" w:rsidRDefault="007369EF" w:rsidP="007369EF">
      <w:pPr>
        <w:pStyle w:val="Centr"/>
        <w:spacing w:before="180" w:after="180"/>
      </w:pPr>
      <w:r w:rsidRPr="00633842">
        <w:t>Adresse du site web du groupe :</w:t>
      </w:r>
      <w:r w:rsidRPr="00633842">
        <w:br/>
      </w:r>
      <w:hyperlink r:id="rId61" w:history="1">
        <w:r w:rsidRPr="007369EF">
          <w:rPr>
            <w:rStyle w:val="Lienhypertexte"/>
            <w:szCs w:val="32"/>
          </w:rPr>
          <w:t>http</w:t>
        </w:r>
        <w:r w:rsidRPr="007369EF">
          <w:rPr>
            <w:rStyle w:val="Lienhypertexte"/>
            <w:szCs w:val="32"/>
          </w:rPr>
          <w:t>s</w:t>
        </w:r>
        <w:r w:rsidRPr="007369EF">
          <w:rPr>
            <w:rStyle w:val="Lienhypertexte"/>
            <w:szCs w:val="32"/>
          </w:rPr>
          <w:t>://www.ebooksgratuits.com/</w:t>
        </w:r>
      </w:hyperlink>
    </w:p>
    <w:p w14:paraId="2A4C92EE" w14:textId="77777777" w:rsidR="007369EF" w:rsidRPr="00633842" w:rsidRDefault="007369EF" w:rsidP="007369EF">
      <w:pPr>
        <w:pStyle w:val="Centr"/>
        <w:spacing w:before="180" w:after="180"/>
      </w:pPr>
      <w:r w:rsidRPr="00633842">
        <w:t>—</w:t>
      </w:r>
    </w:p>
    <w:p w14:paraId="56AD7353" w14:textId="242ABF5E" w:rsidR="007369EF" w:rsidRPr="00633842" w:rsidRDefault="007369EF" w:rsidP="007369EF">
      <w:pPr>
        <w:spacing w:before="180" w:after="180"/>
        <w:ind w:firstLine="0"/>
        <w:jc w:val="center"/>
        <w:rPr>
          <w:b/>
          <w:bCs/>
          <w:szCs w:val="32"/>
        </w:rPr>
      </w:pPr>
      <w:r>
        <w:rPr>
          <w:b/>
          <w:bCs/>
          <w:szCs w:val="32"/>
        </w:rPr>
        <w:t>Octobre 2003</w:t>
      </w:r>
    </w:p>
    <w:p w14:paraId="572E2033" w14:textId="77777777" w:rsidR="007369EF" w:rsidRPr="00633842" w:rsidRDefault="007369EF" w:rsidP="007369EF">
      <w:pPr>
        <w:pStyle w:val="Centr"/>
        <w:spacing w:before="180" w:after="180"/>
      </w:pPr>
      <w:r w:rsidRPr="00633842">
        <w:t>—</w:t>
      </w:r>
    </w:p>
    <w:p w14:paraId="1F9637B2" w14:textId="77777777" w:rsidR="007369EF" w:rsidRPr="00633842" w:rsidRDefault="007369EF" w:rsidP="007369EF">
      <w:pPr>
        <w:spacing w:before="180" w:after="180"/>
      </w:pPr>
      <w:r w:rsidRPr="00633842">
        <w:t>– </w:t>
      </w:r>
      <w:r w:rsidRPr="00633842">
        <w:rPr>
          <w:b/>
        </w:rPr>
        <w:t>Élaboration de ce livre électronique</w:t>
      </w:r>
      <w:r w:rsidRPr="00633842">
        <w:t> :</w:t>
      </w:r>
    </w:p>
    <w:p w14:paraId="60E3621B" w14:textId="033A4972" w:rsidR="007369EF" w:rsidRPr="00633842" w:rsidRDefault="007369EF" w:rsidP="007369EF">
      <w:pPr>
        <w:spacing w:before="180" w:after="180"/>
      </w:pPr>
      <w:r w:rsidRPr="00633842">
        <w:t xml:space="preserve">Les membres de </w:t>
      </w:r>
      <w:proofErr w:type="gramStart"/>
      <w:r w:rsidRPr="00633842">
        <w:rPr>
          <w:i/>
        </w:rPr>
        <w:t>Ebooks</w:t>
      </w:r>
      <w:proofErr w:type="gramEnd"/>
      <w:r w:rsidRPr="00633842">
        <w:rPr>
          <w:i/>
        </w:rPr>
        <w:t xml:space="preserve"> libres et gratuits</w:t>
      </w:r>
      <w:r w:rsidRPr="00633842">
        <w:t xml:space="preserve"> qui ont participé à l’élaboration de ce livre, sont</w:t>
      </w:r>
      <w:r>
        <w:t xml:space="preserve"> </w:t>
      </w:r>
      <w:proofErr w:type="spellStart"/>
      <w:r>
        <w:t>Coolmicro</w:t>
      </w:r>
      <w:proofErr w:type="spellEnd"/>
      <w:r>
        <w:t xml:space="preserve"> et Fred.</w:t>
      </w:r>
    </w:p>
    <w:p w14:paraId="0E3799BA" w14:textId="77777777" w:rsidR="007369EF" w:rsidRPr="00633842" w:rsidRDefault="007369EF" w:rsidP="007369EF">
      <w:pPr>
        <w:spacing w:before="180" w:after="180"/>
      </w:pPr>
      <w:r w:rsidRPr="00633842">
        <w:t>– </w:t>
      </w:r>
      <w:r w:rsidRPr="00633842">
        <w:rPr>
          <w:b/>
        </w:rPr>
        <w:t>Dispositions</w:t>
      </w:r>
      <w:r w:rsidRPr="00633842">
        <w:t> :</w:t>
      </w:r>
    </w:p>
    <w:p w14:paraId="061127FA" w14:textId="77777777" w:rsidR="007369EF" w:rsidRPr="00633842" w:rsidRDefault="007369EF" w:rsidP="007369EF">
      <w:pPr>
        <w:spacing w:before="180" w:after="180"/>
      </w:pPr>
      <w:r w:rsidRPr="00633842">
        <w:t xml:space="preserve">Les livres que nous mettons à votre disposition, sont des textes libres de droits, que vous pouvez utiliser librement, </w:t>
      </w:r>
      <w:r w:rsidRPr="00633842">
        <w:rPr>
          <w:u w:val="single"/>
        </w:rPr>
        <w:t>à une fin non commerciale et non professionnelle</w:t>
      </w:r>
      <w:r w:rsidRPr="00633842">
        <w:t>. Tout lien vers notre site est bienvenu…</w:t>
      </w:r>
    </w:p>
    <w:p w14:paraId="5B374629" w14:textId="77777777" w:rsidR="007369EF" w:rsidRPr="00633842" w:rsidRDefault="007369EF" w:rsidP="007369EF">
      <w:pPr>
        <w:spacing w:before="180" w:after="180"/>
      </w:pPr>
      <w:r w:rsidRPr="00633842">
        <w:t>– </w:t>
      </w:r>
      <w:r w:rsidRPr="00633842">
        <w:rPr>
          <w:b/>
        </w:rPr>
        <w:t>Qualité</w:t>
      </w:r>
      <w:r w:rsidRPr="00633842">
        <w:t> :</w:t>
      </w:r>
    </w:p>
    <w:p w14:paraId="728B7067" w14:textId="77777777" w:rsidR="007369EF" w:rsidRPr="00633842" w:rsidRDefault="007369EF" w:rsidP="007369EF">
      <w:pPr>
        <w:spacing w:before="180" w:after="180"/>
      </w:pPr>
      <w:r w:rsidRPr="00633842">
        <w:t>Les textes sont livrés tels quels sans garantie de leur int</w:t>
      </w:r>
      <w:r w:rsidRPr="00633842">
        <w:t>é</w:t>
      </w:r>
      <w:r w:rsidRPr="00633842">
        <w:t>grité parfaite par rapport à l'original. Nous rappelons que c'est un travail d'amateurs non rétribués et que nous essayons de promouvoir la culture littéraire avec de maigres moyens.</w:t>
      </w:r>
    </w:p>
    <w:p w14:paraId="6A6413A1" w14:textId="77777777" w:rsidR="007369EF" w:rsidRPr="00633842" w:rsidRDefault="007369EF" w:rsidP="007369EF">
      <w:pPr>
        <w:spacing w:before="180" w:after="180"/>
        <w:ind w:firstLine="0"/>
        <w:jc w:val="center"/>
        <w:rPr>
          <w:i/>
          <w:iCs/>
          <w:szCs w:val="32"/>
        </w:rPr>
      </w:pPr>
      <w:r w:rsidRPr="00633842">
        <w:rPr>
          <w:i/>
          <w:iCs/>
          <w:szCs w:val="32"/>
        </w:rPr>
        <w:t>Votre aide est la bienvenue !</w:t>
      </w:r>
    </w:p>
    <w:p w14:paraId="34285346" w14:textId="1A40A76A" w:rsidR="004E080E" w:rsidRPr="007369EF" w:rsidRDefault="007369EF" w:rsidP="007369EF">
      <w:pPr>
        <w:pStyle w:val="Centr"/>
        <w:suppressAutoHyphens/>
        <w:spacing w:before="180" w:after="180"/>
      </w:pPr>
      <w:r w:rsidRPr="00633842">
        <w:t>VOUS POUVEZ NOUS AIDER À FAIRE CONNAÎTRE CES CLASSIQUES LITTÉRAIRES.</w:t>
      </w:r>
    </w:p>
    <w:sectPr w:rsidR="004E080E" w:rsidRPr="007369EF" w:rsidSect="007369EF">
      <w:footerReference w:type="default" r:id="rId62"/>
      <w:pgSz w:w="11906" w:h="16838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1A696" w14:textId="77777777" w:rsidR="00013661" w:rsidRDefault="00013661">
      <w:r>
        <w:separator/>
      </w:r>
    </w:p>
  </w:endnote>
  <w:endnote w:type="continuationSeparator" w:id="0">
    <w:p w14:paraId="21086047" w14:textId="77777777" w:rsidR="00013661" w:rsidRDefault="00013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asis30">
    <w:panose1 w:val="020006030500000200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A4B43" w14:textId="77777777" w:rsidR="0071396A" w:rsidRDefault="0071396A">
    <w:pPr>
      <w:pStyle w:val="Pieddepage"/>
    </w:pPr>
    <w:r>
      <w:t xml:space="preserve">-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6823E" w14:textId="77777777" w:rsidR="004E080E" w:rsidRPr="002B3C8B" w:rsidRDefault="004E080E">
    <w:pPr>
      <w:pStyle w:val="Pieddepage"/>
      <w:rPr>
        <w:sz w:val="30"/>
        <w:szCs w:val="30"/>
      </w:rPr>
    </w:pPr>
    <w:r>
      <w:rPr>
        <w:sz w:val="30"/>
        <w:szCs w:val="30"/>
      </w:rPr>
      <w:t>–</w:t>
    </w:r>
    <w:r w:rsidRPr="002B3C8B">
      <w:rPr>
        <w:sz w:val="30"/>
        <w:szCs w:val="30"/>
      </w:rPr>
      <w:t xml:space="preserve"> </w:t>
    </w:r>
    <w:r w:rsidRPr="002B3C8B">
      <w:rPr>
        <w:rStyle w:val="Numrodepage"/>
        <w:sz w:val="30"/>
        <w:szCs w:val="30"/>
      </w:rPr>
      <w:fldChar w:fldCharType="begin"/>
    </w:r>
    <w:r w:rsidRPr="002B3C8B">
      <w:rPr>
        <w:rStyle w:val="Numrodepage"/>
        <w:sz w:val="30"/>
        <w:szCs w:val="30"/>
      </w:rPr>
      <w:instrText xml:space="preserve"> PAGE </w:instrText>
    </w:r>
    <w:r w:rsidRPr="002B3C8B">
      <w:rPr>
        <w:rStyle w:val="Numrodepage"/>
        <w:sz w:val="30"/>
        <w:szCs w:val="30"/>
      </w:rPr>
      <w:fldChar w:fldCharType="separate"/>
    </w:r>
    <w:r>
      <w:rPr>
        <w:rStyle w:val="Numrodepage"/>
        <w:noProof/>
        <w:sz w:val="30"/>
        <w:szCs w:val="30"/>
      </w:rPr>
      <w:t>5</w:t>
    </w:r>
    <w:r w:rsidRPr="002B3C8B">
      <w:rPr>
        <w:rStyle w:val="Numrodepage"/>
        <w:sz w:val="30"/>
        <w:szCs w:val="30"/>
      </w:rPr>
      <w:fldChar w:fldCharType="end"/>
    </w:r>
    <w:r w:rsidRPr="002B3C8B">
      <w:rPr>
        <w:rStyle w:val="Numrodepage"/>
        <w:sz w:val="30"/>
        <w:szCs w:val="30"/>
      </w:rPr>
      <w:t xml:space="preserve"> </w:t>
    </w:r>
    <w:r>
      <w:rPr>
        <w:rStyle w:val="Numrodepage"/>
        <w:sz w:val="30"/>
        <w:szCs w:val="30"/>
      </w:rPr>
      <w:t>–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3E14F" w14:textId="77777777" w:rsidR="0071396A" w:rsidRPr="0071396A" w:rsidRDefault="0071396A">
    <w:pPr>
      <w:pStyle w:val="Pieddepage"/>
      <w:rPr>
        <w:sz w:val="30"/>
        <w:szCs w:val="30"/>
      </w:rPr>
    </w:pPr>
    <w:r w:rsidRPr="0071396A">
      <w:rPr>
        <w:sz w:val="30"/>
        <w:szCs w:val="30"/>
      </w:rPr>
      <w:t xml:space="preserve">– </w:t>
    </w:r>
    <w:r w:rsidRPr="0071396A">
      <w:rPr>
        <w:rStyle w:val="Numrodepage"/>
        <w:sz w:val="30"/>
        <w:szCs w:val="30"/>
      </w:rPr>
      <w:fldChar w:fldCharType="begin"/>
    </w:r>
    <w:r w:rsidRPr="0071396A">
      <w:rPr>
        <w:rStyle w:val="Numrodepage"/>
        <w:sz w:val="30"/>
        <w:szCs w:val="30"/>
      </w:rPr>
      <w:instrText xml:space="preserve"> PAGE </w:instrText>
    </w:r>
    <w:r w:rsidRPr="0071396A">
      <w:rPr>
        <w:rStyle w:val="Numrodepage"/>
        <w:sz w:val="30"/>
        <w:szCs w:val="30"/>
      </w:rPr>
      <w:fldChar w:fldCharType="separate"/>
    </w:r>
    <w:r w:rsidR="004E080E">
      <w:rPr>
        <w:rStyle w:val="Numrodepage"/>
        <w:noProof/>
        <w:sz w:val="30"/>
        <w:szCs w:val="30"/>
      </w:rPr>
      <w:t>157</w:t>
    </w:r>
    <w:r w:rsidRPr="0071396A">
      <w:rPr>
        <w:rStyle w:val="Numrodepage"/>
        <w:sz w:val="30"/>
        <w:szCs w:val="30"/>
      </w:rPr>
      <w:fldChar w:fldCharType="end"/>
    </w:r>
    <w:r w:rsidRPr="0071396A">
      <w:rPr>
        <w:rStyle w:val="Numrodepage"/>
        <w:sz w:val="30"/>
        <w:szCs w:val="30"/>
      </w:rPr>
      <w:t xml:space="preserve"> –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034F8" w14:textId="77777777" w:rsidR="00013661" w:rsidRDefault="00013661">
      <w:r>
        <w:separator/>
      </w:r>
    </w:p>
  </w:footnote>
  <w:footnote w:type="continuationSeparator" w:id="0">
    <w:p w14:paraId="61BAF32B" w14:textId="77777777" w:rsidR="00013661" w:rsidRDefault="00013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8888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D055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805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B4E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1ED9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3CBE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53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4415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D8D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4C26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13F7E"/>
    <w:multiLevelType w:val="hybridMultilevel"/>
    <w:tmpl w:val="F6A0089E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53790"/>
    <w:multiLevelType w:val="hybridMultilevel"/>
    <w:tmpl w:val="8FC4CC0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A6C0B"/>
    <w:multiLevelType w:val="hybridMultilevel"/>
    <w:tmpl w:val="5E0C6452"/>
    <w:lvl w:ilvl="0" w:tplc="179659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4A6E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3781F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A2B5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C7E53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61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B60B9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4F0A4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24C3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691385"/>
    <w:multiLevelType w:val="hybridMultilevel"/>
    <w:tmpl w:val="2EAA8648"/>
    <w:lvl w:ilvl="0" w:tplc="144E42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6508A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D988C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ED429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AB832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75022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DB0AC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E4C9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84E42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A91EB8"/>
    <w:multiLevelType w:val="hybridMultilevel"/>
    <w:tmpl w:val="47F4B040"/>
    <w:lvl w:ilvl="0" w:tplc="30B642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F0C2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4AC85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D428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A8C9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6CE7B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57E85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5B68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02CF7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39403F"/>
    <w:multiLevelType w:val="hybridMultilevel"/>
    <w:tmpl w:val="05062168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E56A04"/>
    <w:multiLevelType w:val="hybridMultilevel"/>
    <w:tmpl w:val="AE8CBB82"/>
    <w:lvl w:ilvl="0" w:tplc="106C6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52884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A8C97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04CAF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4B429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9C67F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574B4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FEDE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28036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A30B56"/>
    <w:multiLevelType w:val="hybridMultilevel"/>
    <w:tmpl w:val="A184DF30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2C56"/>
    <w:multiLevelType w:val="hybridMultilevel"/>
    <w:tmpl w:val="589E0B7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FE6EE2"/>
    <w:multiLevelType w:val="hybridMultilevel"/>
    <w:tmpl w:val="C820F5CC"/>
    <w:lvl w:ilvl="0" w:tplc="471A17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615AB"/>
    <w:multiLevelType w:val="hybridMultilevel"/>
    <w:tmpl w:val="C820F5C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D6078B"/>
    <w:multiLevelType w:val="hybridMultilevel"/>
    <w:tmpl w:val="C820F5C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5704561">
    <w:abstractNumId w:val="12"/>
  </w:num>
  <w:num w:numId="2" w16cid:durableId="602568059">
    <w:abstractNumId w:val="13"/>
  </w:num>
  <w:num w:numId="3" w16cid:durableId="1070006911">
    <w:abstractNumId w:val="14"/>
  </w:num>
  <w:num w:numId="4" w16cid:durableId="1606109238">
    <w:abstractNumId w:val="16"/>
  </w:num>
  <w:num w:numId="5" w16cid:durableId="329332244">
    <w:abstractNumId w:val="20"/>
  </w:num>
  <w:num w:numId="6" w16cid:durableId="1440369882">
    <w:abstractNumId w:val="19"/>
  </w:num>
  <w:num w:numId="7" w16cid:durableId="93061990">
    <w:abstractNumId w:val="21"/>
  </w:num>
  <w:num w:numId="8" w16cid:durableId="247006211">
    <w:abstractNumId w:val="11"/>
  </w:num>
  <w:num w:numId="9" w16cid:durableId="200410779">
    <w:abstractNumId w:val="15"/>
  </w:num>
  <w:num w:numId="10" w16cid:durableId="723139106">
    <w:abstractNumId w:val="18"/>
  </w:num>
  <w:num w:numId="11" w16cid:durableId="2057583445">
    <w:abstractNumId w:val="10"/>
  </w:num>
  <w:num w:numId="12" w16cid:durableId="2079014571">
    <w:abstractNumId w:val="17"/>
  </w:num>
  <w:num w:numId="13" w16cid:durableId="1885411020">
    <w:abstractNumId w:val="8"/>
  </w:num>
  <w:num w:numId="14" w16cid:durableId="1346514094">
    <w:abstractNumId w:val="3"/>
  </w:num>
  <w:num w:numId="15" w16cid:durableId="1353337442">
    <w:abstractNumId w:val="2"/>
  </w:num>
  <w:num w:numId="16" w16cid:durableId="1336230912">
    <w:abstractNumId w:val="1"/>
  </w:num>
  <w:num w:numId="17" w16cid:durableId="109908137">
    <w:abstractNumId w:val="0"/>
  </w:num>
  <w:num w:numId="18" w16cid:durableId="1494450162">
    <w:abstractNumId w:val="9"/>
  </w:num>
  <w:num w:numId="19" w16cid:durableId="1016686914">
    <w:abstractNumId w:val="7"/>
  </w:num>
  <w:num w:numId="20" w16cid:durableId="1727678947">
    <w:abstractNumId w:val="6"/>
  </w:num>
  <w:num w:numId="21" w16cid:durableId="1425880106">
    <w:abstractNumId w:val="5"/>
  </w:num>
  <w:num w:numId="22" w16cid:durableId="18375016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56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1C8"/>
    <w:rsid w:val="00013661"/>
    <w:rsid w:val="00022874"/>
    <w:rsid w:val="00101DFE"/>
    <w:rsid w:val="00131999"/>
    <w:rsid w:val="001551C8"/>
    <w:rsid w:val="00160B35"/>
    <w:rsid w:val="001B4428"/>
    <w:rsid w:val="00213255"/>
    <w:rsid w:val="002A31FF"/>
    <w:rsid w:val="00395F2D"/>
    <w:rsid w:val="0043397D"/>
    <w:rsid w:val="004D1AA1"/>
    <w:rsid w:val="004E080E"/>
    <w:rsid w:val="004E486D"/>
    <w:rsid w:val="004F57B5"/>
    <w:rsid w:val="005246B1"/>
    <w:rsid w:val="00576710"/>
    <w:rsid w:val="00664ECC"/>
    <w:rsid w:val="0071396A"/>
    <w:rsid w:val="007369EF"/>
    <w:rsid w:val="007375A8"/>
    <w:rsid w:val="00784524"/>
    <w:rsid w:val="00797133"/>
    <w:rsid w:val="008C0875"/>
    <w:rsid w:val="008D1D62"/>
    <w:rsid w:val="009B42E3"/>
    <w:rsid w:val="00AA2DC6"/>
    <w:rsid w:val="00AB7FED"/>
    <w:rsid w:val="00AD1042"/>
    <w:rsid w:val="00B77139"/>
    <w:rsid w:val="00C15C0D"/>
    <w:rsid w:val="00CA22D1"/>
    <w:rsid w:val="00D56CD3"/>
    <w:rsid w:val="00DF205A"/>
    <w:rsid w:val="00E83348"/>
    <w:rsid w:val="00F8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2E866D"/>
  <w15:chartTrackingRefBased/>
  <w15:docId w15:val="{2137F221-9AC4-49CA-AE79-64D8DF37F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qFormat="1"/>
    <w:lsdException w:name="caption" w:semiHidden="1" w:unhideWhenUsed="1" w:qFormat="1"/>
    <w:lsdException w:name="footnote reference" w:qFormat="1"/>
    <w:lsdException w:name="endnote reference" w:uiPriority="99" w:qFormat="1"/>
    <w:lsdException w:name="endnote text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999"/>
    <w:pPr>
      <w:spacing w:before="240" w:after="240"/>
      <w:ind w:firstLine="680"/>
      <w:jc w:val="both"/>
    </w:pPr>
    <w:rPr>
      <w:rFonts w:ascii="Amasis30" w:hAnsi="Amasis30"/>
      <w:sz w:val="36"/>
      <w:szCs w:val="24"/>
    </w:rPr>
  </w:style>
  <w:style w:type="paragraph" w:styleId="Titre1">
    <w:name w:val="heading 1"/>
    <w:basedOn w:val="Normal"/>
    <w:next w:val="Normal"/>
    <w:qFormat/>
    <w:rsid w:val="00576710"/>
    <w:pPr>
      <w:keepNext/>
      <w:pageBreakBefore/>
      <w:suppressAutoHyphens/>
      <w:spacing w:before="960" w:after="720"/>
      <w:ind w:firstLine="0"/>
      <w:jc w:val="center"/>
      <w:outlineLvl w:val="0"/>
    </w:pPr>
    <w:rPr>
      <w:rFonts w:cs="Arial"/>
      <w:b/>
      <w:bCs/>
      <w:sz w:val="48"/>
      <w:szCs w:val="44"/>
    </w:rPr>
  </w:style>
  <w:style w:type="paragraph" w:styleId="Titre2">
    <w:name w:val="heading 2"/>
    <w:basedOn w:val="Normal"/>
    <w:next w:val="Normal"/>
    <w:qFormat/>
    <w:rsid w:val="00576710"/>
    <w:pPr>
      <w:keepNext/>
      <w:keepLines/>
      <w:suppressAutoHyphens/>
      <w:spacing w:before="960" w:after="720"/>
      <w:ind w:firstLine="0"/>
      <w:jc w:val="center"/>
      <w:outlineLvl w:val="1"/>
    </w:pPr>
    <w:rPr>
      <w:rFonts w:cs="Arial"/>
      <w:b/>
      <w:bCs/>
      <w:iCs/>
      <w:sz w:val="44"/>
      <w:szCs w:val="40"/>
    </w:rPr>
  </w:style>
  <w:style w:type="paragraph" w:styleId="Titre3">
    <w:name w:val="heading 3"/>
    <w:basedOn w:val="Normal"/>
    <w:next w:val="Normal"/>
    <w:qFormat/>
    <w:rsid w:val="00576710"/>
    <w:pPr>
      <w:keepNext/>
      <w:suppressAutoHyphens/>
      <w:spacing w:before="480"/>
      <w:ind w:firstLine="0"/>
      <w:jc w:val="center"/>
      <w:outlineLvl w:val="2"/>
    </w:pPr>
    <w:rPr>
      <w:rFonts w:cs="Arial"/>
      <w:b/>
      <w:bCs/>
      <w:sz w:val="40"/>
      <w:szCs w:val="36"/>
    </w:rPr>
  </w:style>
  <w:style w:type="character" w:default="1" w:styleId="Policepardfaut">
    <w:name w:val="Default Paragraph Font"/>
    <w:semiHidden/>
    <w:rsid w:val="00576710"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rsid w:val="00576710"/>
  </w:style>
  <w:style w:type="character" w:styleId="Lienhypertexte">
    <w:name w:val="Hyperlink"/>
    <w:uiPriority w:val="99"/>
    <w:rsid w:val="00576710"/>
    <w:rPr>
      <w:rFonts w:ascii="Amasis30" w:hAnsi="Amasis30"/>
      <w:color w:val="004080"/>
      <w:u w:val="single"/>
    </w:rPr>
  </w:style>
  <w:style w:type="paragraph" w:styleId="Explorateurdedocuments">
    <w:name w:val="Document Map"/>
    <w:basedOn w:val="Normal"/>
    <w:semiHidden/>
    <w:rsid w:val="00576710"/>
    <w:pPr>
      <w:shd w:val="clear" w:color="auto" w:fill="000080"/>
    </w:pPr>
    <w:rPr>
      <w:rFonts w:ascii="Tahoma" w:hAnsi="Tahoma" w:cs="Tahoma"/>
    </w:rPr>
  </w:style>
  <w:style w:type="paragraph" w:styleId="TM1">
    <w:name w:val="toc 1"/>
    <w:basedOn w:val="Normal"/>
    <w:next w:val="Normal"/>
    <w:autoRedefine/>
    <w:uiPriority w:val="39"/>
    <w:rsid w:val="00576710"/>
    <w:pPr>
      <w:tabs>
        <w:tab w:val="right" w:leader="dot" w:pos="9639"/>
      </w:tabs>
      <w:spacing w:before="180" w:after="180"/>
      <w:ind w:firstLine="0"/>
      <w:jc w:val="left"/>
    </w:pPr>
    <w:rPr>
      <w:bCs/>
      <w:iCs/>
      <w:noProof/>
      <w:color w:val="000080"/>
      <w:szCs w:val="28"/>
    </w:rPr>
  </w:style>
  <w:style w:type="paragraph" w:styleId="En-tte">
    <w:name w:val="header"/>
    <w:basedOn w:val="Normal"/>
    <w:rsid w:val="0057671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76710"/>
    <w:pPr>
      <w:tabs>
        <w:tab w:val="center" w:pos="4536"/>
        <w:tab w:val="right" w:pos="9072"/>
      </w:tabs>
      <w:ind w:firstLine="0"/>
      <w:jc w:val="center"/>
    </w:pPr>
    <w:rPr>
      <w:sz w:val="32"/>
    </w:rPr>
  </w:style>
  <w:style w:type="character" w:styleId="Numrodepage">
    <w:name w:val="page number"/>
    <w:basedOn w:val="Policepardfaut"/>
    <w:rsid w:val="00576710"/>
  </w:style>
  <w:style w:type="paragraph" w:styleId="TM2">
    <w:name w:val="toc 2"/>
    <w:basedOn w:val="Normal"/>
    <w:next w:val="Normal"/>
    <w:autoRedefine/>
    <w:uiPriority w:val="39"/>
    <w:rsid w:val="00576710"/>
    <w:pPr>
      <w:tabs>
        <w:tab w:val="right" w:leader="dot" w:pos="9639"/>
      </w:tabs>
      <w:spacing w:before="120" w:after="120"/>
      <w:ind w:left="284" w:firstLine="0"/>
      <w:jc w:val="left"/>
    </w:pPr>
    <w:rPr>
      <w:noProof/>
      <w:color w:val="000080"/>
      <w:sz w:val="34"/>
    </w:rPr>
  </w:style>
  <w:style w:type="paragraph" w:styleId="TM3">
    <w:name w:val="toc 3"/>
    <w:basedOn w:val="Normal"/>
    <w:next w:val="Normal"/>
    <w:autoRedefine/>
    <w:uiPriority w:val="39"/>
    <w:rsid w:val="00576710"/>
    <w:pPr>
      <w:tabs>
        <w:tab w:val="right" w:leader="dot" w:pos="9639"/>
      </w:tabs>
      <w:spacing w:before="120" w:after="120"/>
      <w:ind w:left="567" w:firstLine="0"/>
      <w:jc w:val="left"/>
    </w:pPr>
    <w:rPr>
      <w:color w:val="000080"/>
      <w:sz w:val="32"/>
    </w:rPr>
  </w:style>
  <w:style w:type="paragraph" w:styleId="Corpsdetexte2">
    <w:name w:val="Body Text 2"/>
    <w:basedOn w:val="Normal"/>
    <w:pPr>
      <w:ind w:firstLine="0"/>
      <w:jc w:val="center"/>
    </w:pPr>
    <w:rPr>
      <w:rFonts w:ascii="Arial" w:hAnsi="Arial"/>
      <w:szCs w:val="20"/>
    </w:rPr>
  </w:style>
  <w:style w:type="paragraph" w:styleId="Retraitcorpsdetexte">
    <w:name w:val="Body Text Indent"/>
    <w:basedOn w:val="Normal"/>
    <w:rsid w:val="004E080E"/>
    <w:pPr>
      <w:jc w:val="center"/>
    </w:pPr>
    <w:rPr>
      <w:rFonts w:ascii="Arial" w:hAnsi="Arial"/>
    </w:rPr>
  </w:style>
  <w:style w:type="paragraph" w:styleId="Retraitcorpsdetexte2">
    <w:name w:val="Body Text Indent 2"/>
    <w:basedOn w:val="Normal"/>
    <w:rPr>
      <w:rFonts w:ascii="Arial" w:hAnsi="Arial"/>
      <w:szCs w:val="20"/>
    </w:rPr>
  </w:style>
  <w:style w:type="paragraph" w:styleId="Retraitcorpsdetexte3">
    <w:name w:val="Body Text Indent 3"/>
    <w:basedOn w:val="Normal"/>
    <w:rsid w:val="004E080E"/>
    <w:pPr>
      <w:ind w:left="540" w:firstLine="27"/>
    </w:pPr>
    <w:rPr>
      <w:rFonts w:ascii="Helvetica" w:hAnsi="Helvetica"/>
      <w:color w:val="000000"/>
      <w:sz w:val="20"/>
    </w:rPr>
  </w:style>
  <w:style w:type="paragraph" w:styleId="TM4">
    <w:name w:val="toc 4"/>
    <w:basedOn w:val="Normal"/>
    <w:next w:val="Normal"/>
    <w:autoRedefine/>
    <w:semiHidden/>
    <w:rsid w:val="00576710"/>
    <w:pPr>
      <w:ind w:left="780"/>
    </w:pPr>
  </w:style>
  <w:style w:type="paragraph" w:styleId="TM5">
    <w:name w:val="toc 5"/>
    <w:basedOn w:val="Normal"/>
    <w:next w:val="Normal"/>
    <w:autoRedefine/>
    <w:semiHidden/>
    <w:rsid w:val="00576710"/>
    <w:pPr>
      <w:ind w:left="1040"/>
    </w:pPr>
  </w:style>
  <w:style w:type="paragraph" w:styleId="TM6">
    <w:name w:val="toc 6"/>
    <w:basedOn w:val="Normal"/>
    <w:next w:val="Normal"/>
    <w:autoRedefine/>
    <w:semiHidden/>
    <w:rsid w:val="00576710"/>
    <w:pPr>
      <w:ind w:left="1300"/>
    </w:pPr>
  </w:style>
  <w:style w:type="paragraph" w:styleId="TM7">
    <w:name w:val="toc 7"/>
    <w:basedOn w:val="Normal"/>
    <w:next w:val="Normal"/>
    <w:autoRedefine/>
    <w:semiHidden/>
    <w:rsid w:val="00576710"/>
    <w:pPr>
      <w:ind w:left="1560"/>
    </w:pPr>
  </w:style>
  <w:style w:type="paragraph" w:styleId="TM8">
    <w:name w:val="toc 8"/>
    <w:basedOn w:val="Normal"/>
    <w:next w:val="Normal"/>
    <w:autoRedefine/>
    <w:semiHidden/>
    <w:rsid w:val="00576710"/>
    <w:pPr>
      <w:ind w:left="1820"/>
    </w:pPr>
  </w:style>
  <w:style w:type="paragraph" w:styleId="TM9">
    <w:name w:val="toc 9"/>
    <w:basedOn w:val="Normal"/>
    <w:next w:val="Normal"/>
    <w:autoRedefine/>
    <w:semiHidden/>
    <w:rsid w:val="00576710"/>
    <w:pPr>
      <w:ind w:left="2080"/>
    </w:pPr>
  </w:style>
  <w:style w:type="paragraph" w:styleId="NormalWeb">
    <w:name w:val="Normal (Web)"/>
    <w:basedOn w:val="Normal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customStyle="1" w:styleId="intertitres">
    <w:name w:val="intertitres"/>
    <w:basedOn w:val="Normal"/>
    <w:pPr>
      <w:ind w:firstLine="0"/>
      <w:jc w:val="center"/>
    </w:pPr>
    <w:rPr>
      <w:b/>
      <w:bCs/>
    </w:rPr>
  </w:style>
  <w:style w:type="paragraph" w:customStyle="1" w:styleId="Aproposdispositions">
    <w:name w:val="A_propos_dispositions"/>
    <w:basedOn w:val="Normal"/>
    <w:rsid w:val="004E080E"/>
    <w:pPr>
      <w:ind w:left="567" w:firstLine="0"/>
    </w:pPr>
    <w:rPr>
      <w:sz w:val="30"/>
    </w:rPr>
  </w:style>
  <w:style w:type="character" w:styleId="Appelnotedebasdep">
    <w:name w:val="footnote reference"/>
    <w:qFormat/>
    <w:rsid w:val="00576710"/>
    <w:rPr>
      <w:rFonts w:ascii="Amasis30" w:hAnsi="Amasis30"/>
      <w:b/>
      <w:sz w:val="36"/>
      <w:vertAlign w:val="superscript"/>
    </w:rPr>
  </w:style>
  <w:style w:type="paragraph" w:styleId="Notedebasdepage">
    <w:name w:val="footnote text"/>
    <w:basedOn w:val="Taille-1Normal"/>
    <w:qFormat/>
    <w:rsid w:val="00576710"/>
    <w:rPr>
      <w:szCs w:val="30"/>
    </w:rPr>
  </w:style>
  <w:style w:type="paragraph" w:customStyle="1" w:styleId="Auteur">
    <w:name w:val="Auteur"/>
    <w:basedOn w:val="Normal"/>
    <w:rsid w:val="00576710"/>
    <w:pPr>
      <w:spacing w:before="0" w:after="1800"/>
      <w:ind w:right="851" w:firstLine="0"/>
      <w:jc w:val="right"/>
    </w:pPr>
    <w:rPr>
      <w:sz w:val="48"/>
    </w:rPr>
  </w:style>
  <w:style w:type="paragraph" w:customStyle="1" w:styleId="Titrelivre">
    <w:name w:val="Titre_livre"/>
    <w:basedOn w:val="Normal"/>
    <w:rsid w:val="00576710"/>
    <w:pPr>
      <w:spacing w:before="0" w:after="1200"/>
      <w:ind w:left="2268" w:right="851" w:firstLine="0"/>
      <w:jc w:val="right"/>
    </w:pPr>
    <w:rPr>
      <w:b/>
      <w:bCs/>
      <w:sz w:val="72"/>
    </w:rPr>
  </w:style>
  <w:style w:type="paragraph" w:customStyle="1" w:styleId="Soustitrelivre">
    <w:name w:val="Sous_titre_livre"/>
    <w:basedOn w:val="Normal"/>
    <w:rsid w:val="00576710"/>
    <w:pPr>
      <w:spacing w:before="0" w:after="2160"/>
      <w:ind w:left="2268" w:right="851" w:firstLine="0"/>
      <w:jc w:val="right"/>
    </w:pPr>
    <w:rPr>
      <w:bCs/>
      <w:sz w:val="44"/>
      <w:szCs w:val="36"/>
    </w:rPr>
  </w:style>
  <w:style w:type="paragraph" w:customStyle="1" w:styleId="Photoauteur">
    <w:name w:val="Photo_auteur"/>
    <w:basedOn w:val="Normal"/>
    <w:rsid w:val="00576710"/>
    <w:pPr>
      <w:spacing w:after="1080"/>
      <w:ind w:left="2268" w:firstLine="0"/>
      <w:jc w:val="center"/>
    </w:pPr>
    <w:rPr>
      <w:noProof/>
    </w:rPr>
  </w:style>
  <w:style w:type="paragraph" w:customStyle="1" w:styleId="DateSortie">
    <w:name w:val="Date_Sortie"/>
    <w:basedOn w:val="Normal"/>
    <w:rsid w:val="00576710"/>
    <w:pPr>
      <w:spacing w:before="0" w:after="0"/>
      <w:ind w:right="1418" w:firstLine="0"/>
      <w:jc w:val="right"/>
    </w:pPr>
    <w:rPr>
      <w:bCs/>
      <w:sz w:val="40"/>
    </w:rPr>
  </w:style>
  <w:style w:type="paragraph" w:customStyle="1" w:styleId="Titretablematires">
    <w:name w:val="Titre table matières"/>
    <w:basedOn w:val="Normal"/>
    <w:rsid w:val="00576710"/>
    <w:pPr>
      <w:pBdr>
        <w:top w:val="single" w:sz="8" w:space="1" w:color="auto"/>
        <w:bottom w:val="single" w:sz="8" w:space="1" w:color="auto"/>
      </w:pBdr>
      <w:ind w:left="2552" w:right="2552" w:firstLine="0"/>
      <w:jc w:val="center"/>
    </w:pPr>
    <w:rPr>
      <w:bCs/>
    </w:rPr>
  </w:style>
  <w:style w:type="paragraph" w:customStyle="1" w:styleId="Centr">
    <w:name w:val="Centré"/>
    <w:basedOn w:val="Normal"/>
    <w:rsid w:val="00576710"/>
    <w:pPr>
      <w:ind w:firstLine="0"/>
      <w:jc w:val="center"/>
    </w:pPr>
    <w:rPr>
      <w:szCs w:val="20"/>
    </w:rPr>
  </w:style>
  <w:style w:type="paragraph" w:customStyle="1" w:styleId="NormalSansIndent">
    <w:name w:val="NormalSansIndent"/>
    <w:basedOn w:val="Normal"/>
    <w:rsid w:val="00576710"/>
    <w:pPr>
      <w:ind w:firstLine="0"/>
    </w:pPr>
    <w:rPr>
      <w:szCs w:val="20"/>
    </w:rPr>
  </w:style>
  <w:style w:type="paragraph" w:customStyle="1" w:styleId="NormalSolidaire">
    <w:name w:val="NormalSolidaire"/>
    <w:basedOn w:val="Normal"/>
    <w:qFormat/>
    <w:rsid w:val="00576710"/>
    <w:pPr>
      <w:keepNext/>
    </w:pPr>
  </w:style>
  <w:style w:type="paragraph" w:customStyle="1" w:styleId="NormalSautPageAvant">
    <w:name w:val="NormalSautPageAvant"/>
    <w:basedOn w:val="Normal"/>
    <w:qFormat/>
    <w:rsid w:val="00576710"/>
    <w:pPr>
      <w:pageBreakBefore/>
    </w:pPr>
  </w:style>
  <w:style w:type="paragraph" w:customStyle="1" w:styleId="NormalEspAvtGrand">
    <w:name w:val="NormalEspAvtGrand"/>
    <w:basedOn w:val="Normal"/>
    <w:rsid w:val="00576710"/>
    <w:pPr>
      <w:spacing w:before="2640"/>
    </w:pPr>
    <w:rPr>
      <w:szCs w:val="20"/>
    </w:rPr>
  </w:style>
  <w:style w:type="paragraph" w:customStyle="1" w:styleId="CentrEspAvt0">
    <w:name w:val="CentréEspAvt0"/>
    <w:basedOn w:val="Centr"/>
    <w:next w:val="CentrEspAvt0EspApr0"/>
    <w:rsid w:val="00576710"/>
    <w:pPr>
      <w:spacing w:before="0"/>
    </w:pPr>
  </w:style>
  <w:style w:type="paragraph" w:customStyle="1" w:styleId="CentrEspApr0">
    <w:name w:val="CentréEspApr0"/>
    <w:basedOn w:val="Centr"/>
    <w:next w:val="Normal"/>
    <w:rsid w:val="00576710"/>
    <w:pPr>
      <w:spacing w:after="0"/>
    </w:pPr>
  </w:style>
  <w:style w:type="paragraph" w:customStyle="1" w:styleId="CentrEspAvt0EspApr0">
    <w:name w:val="CentréEspAvt0EspApr0"/>
    <w:basedOn w:val="Centr"/>
    <w:rsid w:val="00576710"/>
    <w:pPr>
      <w:spacing w:before="0" w:after="0"/>
    </w:pPr>
  </w:style>
  <w:style w:type="paragraph" w:customStyle="1" w:styleId="Droite">
    <w:name w:val="Droite"/>
    <w:basedOn w:val="Normal"/>
    <w:next w:val="Normal"/>
    <w:rsid w:val="00576710"/>
    <w:pPr>
      <w:ind w:firstLine="0"/>
      <w:jc w:val="right"/>
    </w:pPr>
    <w:rPr>
      <w:szCs w:val="20"/>
    </w:rPr>
  </w:style>
  <w:style w:type="paragraph" w:customStyle="1" w:styleId="DroiteRetraitGauche1X">
    <w:name w:val="DroiteRetraitGauche1X"/>
    <w:basedOn w:val="Droite"/>
    <w:next w:val="Normal"/>
    <w:rsid w:val="00576710"/>
    <w:pPr>
      <w:ind w:left="680"/>
    </w:pPr>
  </w:style>
  <w:style w:type="paragraph" w:customStyle="1" w:styleId="DroiteRetraitGauche2X">
    <w:name w:val="DroiteRetraitGauche2X"/>
    <w:basedOn w:val="Droite"/>
    <w:next w:val="Normal"/>
    <w:rsid w:val="00576710"/>
    <w:pPr>
      <w:ind w:left="1361"/>
    </w:pPr>
  </w:style>
  <w:style w:type="paragraph" w:customStyle="1" w:styleId="DroiteRetraitGauche3X">
    <w:name w:val="DroiteRetraitGauche3X"/>
    <w:basedOn w:val="Droite"/>
    <w:next w:val="Normal"/>
    <w:rsid w:val="00576710"/>
    <w:pPr>
      <w:ind w:left="2041"/>
    </w:pPr>
  </w:style>
  <w:style w:type="paragraph" w:customStyle="1" w:styleId="DroiteRetraitGauche4X">
    <w:name w:val="DroiteRetraitGauche4X"/>
    <w:basedOn w:val="Droite"/>
    <w:next w:val="Normal"/>
    <w:rsid w:val="00576710"/>
    <w:pPr>
      <w:ind w:left="2722"/>
    </w:pPr>
  </w:style>
  <w:style w:type="paragraph" w:customStyle="1" w:styleId="Taille-1Normal">
    <w:name w:val="Taille-1Normal"/>
    <w:basedOn w:val="Normal"/>
    <w:rsid w:val="00576710"/>
    <w:rPr>
      <w:sz w:val="32"/>
      <w:szCs w:val="28"/>
    </w:rPr>
  </w:style>
  <w:style w:type="paragraph" w:customStyle="1" w:styleId="Taille-1RetraitGauche1X">
    <w:name w:val="Taille-1RetraitGauche1X"/>
    <w:basedOn w:val="Taille-1Normal"/>
    <w:rsid w:val="00576710"/>
    <w:pPr>
      <w:ind w:left="680"/>
    </w:pPr>
    <w:rPr>
      <w:szCs w:val="20"/>
    </w:rPr>
  </w:style>
  <w:style w:type="paragraph" w:customStyle="1" w:styleId="Taille-1RetraitGauche2X">
    <w:name w:val="Taille-1RetraitGauche2X"/>
    <w:basedOn w:val="Taille-1Normal"/>
    <w:rsid w:val="00576710"/>
    <w:pPr>
      <w:ind w:left="1361"/>
    </w:pPr>
    <w:rPr>
      <w:szCs w:val="20"/>
    </w:rPr>
  </w:style>
  <w:style w:type="paragraph" w:customStyle="1" w:styleId="Taille-1RetraitGauche3X">
    <w:name w:val="Taille-1RetraitGauche3X"/>
    <w:basedOn w:val="Taille-1Normal"/>
    <w:rsid w:val="00576710"/>
    <w:pPr>
      <w:ind w:left="2041"/>
    </w:pPr>
    <w:rPr>
      <w:szCs w:val="20"/>
    </w:rPr>
  </w:style>
  <w:style w:type="paragraph" w:customStyle="1" w:styleId="Taille-1RetraitGauche1XIndent0">
    <w:name w:val="Taille-1RetraitGauche1XIndent0"/>
    <w:basedOn w:val="Taille-1RetraitGauche1X"/>
    <w:rsid w:val="00576710"/>
    <w:pPr>
      <w:ind w:firstLine="0"/>
    </w:pPr>
  </w:style>
  <w:style w:type="paragraph" w:customStyle="1" w:styleId="Taille-1RetraitGauche2XIndent0">
    <w:name w:val="Taille-1RetraitGauche2XIndent0"/>
    <w:basedOn w:val="Taille-1RetraitGauche2X"/>
    <w:rsid w:val="00576710"/>
    <w:pPr>
      <w:ind w:firstLine="0"/>
    </w:pPr>
  </w:style>
  <w:style w:type="paragraph" w:customStyle="1" w:styleId="Taille-1RetraitGauche3XIndent0">
    <w:name w:val="Taille-1RetraitGauche3XIndent0"/>
    <w:basedOn w:val="Taille-1RetraitGauche3X"/>
    <w:rsid w:val="00576710"/>
    <w:pPr>
      <w:ind w:firstLine="0"/>
    </w:pPr>
  </w:style>
  <w:style w:type="paragraph" w:customStyle="1" w:styleId="Taille-1RetraitGauche4XIndent0">
    <w:name w:val="Taille-1RetraitGauche4XIndent0"/>
    <w:basedOn w:val="Taille-1Normal"/>
    <w:rsid w:val="00576710"/>
    <w:pPr>
      <w:ind w:left="2722" w:firstLine="0"/>
    </w:pPr>
    <w:rPr>
      <w:szCs w:val="20"/>
    </w:rPr>
  </w:style>
  <w:style w:type="paragraph" w:customStyle="1" w:styleId="NormalRetraitGauche1X">
    <w:name w:val="NormalRetraitGauche1X"/>
    <w:basedOn w:val="Normal"/>
    <w:rsid w:val="00576710"/>
    <w:pPr>
      <w:ind w:left="680"/>
    </w:pPr>
    <w:rPr>
      <w:szCs w:val="20"/>
    </w:rPr>
  </w:style>
  <w:style w:type="paragraph" w:customStyle="1" w:styleId="NormalRetraitGauche2X">
    <w:name w:val="NormalRetraitGauche2X"/>
    <w:basedOn w:val="Normal"/>
    <w:rsid w:val="00576710"/>
    <w:pPr>
      <w:ind w:left="1361"/>
    </w:pPr>
    <w:rPr>
      <w:szCs w:val="20"/>
    </w:rPr>
  </w:style>
  <w:style w:type="paragraph" w:customStyle="1" w:styleId="NormalRetraitGauche3X">
    <w:name w:val="NormalRetraitGauche3X"/>
    <w:basedOn w:val="Normal"/>
    <w:rsid w:val="00576710"/>
    <w:pPr>
      <w:ind w:left="2041"/>
    </w:pPr>
    <w:rPr>
      <w:szCs w:val="20"/>
    </w:rPr>
  </w:style>
  <w:style w:type="paragraph" w:customStyle="1" w:styleId="NormalRetraitGauche1XIndent0">
    <w:name w:val="NormalRetraitGauche1XIndent0"/>
    <w:basedOn w:val="NormalRetraitGauche1X"/>
    <w:rsid w:val="00576710"/>
    <w:pPr>
      <w:ind w:firstLine="0"/>
    </w:pPr>
  </w:style>
  <w:style w:type="paragraph" w:customStyle="1" w:styleId="NormalRetraitGauche2XIndent0">
    <w:name w:val="NormalRetraitGauche2XIndent0"/>
    <w:basedOn w:val="NormalRetraitGauche2X"/>
    <w:rsid w:val="00576710"/>
    <w:pPr>
      <w:ind w:firstLine="0"/>
    </w:pPr>
  </w:style>
  <w:style w:type="paragraph" w:customStyle="1" w:styleId="NormalRetraitGauche3XIndent0">
    <w:name w:val="NormalRetraitGauche3XIndent0"/>
    <w:basedOn w:val="NormalRetraitGauche3X"/>
    <w:rsid w:val="00576710"/>
    <w:pPr>
      <w:ind w:firstLine="0"/>
    </w:pPr>
  </w:style>
  <w:style w:type="paragraph" w:customStyle="1" w:styleId="NormalRetraitGauche4XIndent0">
    <w:name w:val="NormalRetraitGauche4XIndent0"/>
    <w:basedOn w:val="Normal"/>
    <w:rsid w:val="00576710"/>
    <w:pPr>
      <w:ind w:left="2722" w:firstLine="0"/>
    </w:pPr>
    <w:rPr>
      <w:szCs w:val="20"/>
    </w:rPr>
  </w:style>
  <w:style w:type="paragraph" w:styleId="Notedefin">
    <w:name w:val="endnote text"/>
    <w:basedOn w:val="Taille-1Normal"/>
    <w:link w:val="NotedefinCar"/>
    <w:uiPriority w:val="99"/>
    <w:unhideWhenUsed/>
    <w:qFormat/>
    <w:rsid w:val="00576710"/>
    <w:rPr>
      <w:szCs w:val="20"/>
      <w:lang w:val="x-none" w:eastAsia="x-none"/>
    </w:rPr>
  </w:style>
  <w:style w:type="character" w:customStyle="1" w:styleId="NotedefinCar">
    <w:name w:val="Note de fin Car"/>
    <w:link w:val="Notedefin"/>
    <w:uiPriority w:val="99"/>
    <w:rsid w:val="00576710"/>
    <w:rPr>
      <w:rFonts w:ascii="Amasis30" w:hAnsi="Amasis30"/>
      <w:sz w:val="32"/>
      <w:lang w:val="x-none" w:eastAsia="x-none"/>
    </w:rPr>
  </w:style>
  <w:style w:type="character" w:styleId="Appeldenotedefin">
    <w:name w:val="endnote reference"/>
    <w:uiPriority w:val="99"/>
    <w:unhideWhenUsed/>
    <w:qFormat/>
    <w:rsid w:val="00576710"/>
    <w:rPr>
      <w:rFonts w:ascii="Amasis30" w:hAnsi="Amasis30"/>
      <w:b/>
      <w:sz w:val="36"/>
      <w:vertAlign w:val="superscript"/>
    </w:rPr>
  </w:style>
  <w:style w:type="paragraph" w:customStyle="1" w:styleId="NormalSuspendu1X">
    <w:name w:val="NormalSuspendu1X"/>
    <w:basedOn w:val="Normal"/>
    <w:rsid w:val="00576710"/>
    <w:pPr>
      <w:ind w:left="680" w:hanging="680"/>
    </w:pPr>
    <w:rPr>
      <w:szCs w:val="20"/>
    </w:rPr>
  </w:style>
  <w:style w:type="paragraph" w:customStyle="1" w:styleId="NormalSuspendu1XRetrait1X">
    <w:name w:val="NormalSuspendu1XRetrait1X"/>
    <w:basedOn w:val="Normal"/>
    <w:rsid w:val="00576710"/>
    <w:pPr>
      <w:ind w:left="1360" w:hanging="680"/>
    </w:pPr>
  </w:style>
  <w:style w:type="paragraph" w:customStyle="1" w:styleId="NormalEspAvt0EspApr0">
    <w:name w:val="NormalEspAvt0EspApr0"/>
    <w:basedOn w:val="Normal"/>
    <w:rsid w:val="00576710"/>
    <w:pPr>
      <w:spacing w:before="0" w:after="0"/>
    </w:pPr>
    <w:rPr>
      <w:szCs w:val="20"/>
    </w:rPr>
  </w:style>
  <w:style w:type="paragraph" w:customStyle="1" w:styleId="NormalSuspendu1XRetrait2X">
    <w:name w:val="NormalSuspendu1XRetrait2X"/>
    <w:basedOn w:val="Normal"/>
    <w:rsid w:val="00576710"/>
    <w:pPr>
      <w:ind w:left="2041" w:hanging="680"/>
    </w:pPr>
  </w:style>
  <w:style w:type="paragraph" w:customStyle="1" w:styleId="NormalSuspendu1XRetrait3X">
    <w:name w:val="NormalSuspendu1XRetrait3X"/>
    <w:basedOn w:val="Normal"/>
    <w:rsid w:val="00576710"/>
    <w:pPr>
      <w:ind w:left="2721" w:hanging="680"/>
    </w:pPr>
    <w:rPr>
      <w:szCs w:val="20"/>
    </w:rPr>
  </w:style>
  <w:style w:type="paragraph" w:customStyle="1" w:styleId="NormalSuspendu1XRetrait4X">
    <w:name w:val="NormalSuspendu1XRetrait4X"/>
    <w:basedOn w:val="Normal"/>
    <w:rsid w:val="00576710"/>
    <w:pPr>
      <w:ind w:left="3402" w:hanging="680"/>
    </w:pPr>
    <w:rPr>
      <w:szCs w:val="20"/>
    </w:rPr>
  </w:style>
  <w:style w:type="character" w:customStyle="1" w:styleId="Taille-1Caracteres">
    <w:name w:val="Taille-1Caracteres"/>
    <w:qFormat/>
    <w:rsid w:val="00576710"/>
    <w:rPr>
      <w:sz w:val="32"/>
      <w:szCs w:val="20"/>
    </w:rPr>
  </w:style>
  <w:style w:type="paragraph" w:customStyle="1" w:styleId="Etoile">
    <w:name w:val="Etoile"/>
    <w:basedOn w:val="Normal"/>
    <w:qFormat/>
    <w:rsid w:val="00576710"/>
    <w:pPr>
      <w:ind w:firstLine="0"/>
      <w:jc w:val="center"/>
    </w:pPr>
    <w:rPr>
      <w:b/>
      <w:sz w:val="40"/>
      <w:szCs w:val="28"/>
    </w:rPr>
  </w:style>
  <w:style w:type="paragraph" w:customStyle="1" w:styleId="Taille-1Suspendu1XRetrait1XEsp0">
    <w:name w:val="Taille-1Suspendu1XRetrait1XEsp0"/>
    <w:basedOn w:val="Taille-1RetraitGauche1X"/>
    <w:qFormat/>
    <w:rsid w:val="00576710"/>
    <w:pPr>
      <w:spacing w:before="0" w:after="0"/>
      <w:ind w:left="1360" w:hanging="680"/>
    </w:pPr>
  </w:style>
  <w:style w:type="character" w:styleId="Mentionnonrsolue">
    <w:name w:val="Unresolved Mention"/>
    <w:uiPriority w:val="99"/>
    <w:semiHidden/>
    <w:unhideWhenUsed/>
    <w:rsid w:val="00576710"/>
    <w:rPr>
      <w:color w:val="605E5C"/>
      <w:shd w:val="clear" w:color="auto" w:fill="E1DFDD"/>
    </w:rPr>
  </w:style>
  <w:style w:type="paragraph" w:customStyle="1" w:styleId="Taille-1Suspendu1XRetrait2XEsp0">
    <w:name w:val="Taille-1Suspendu1XRetrait2XEsp0"/>
    <w:basedOn w:val="Taille-1RetraitGauche2X"/>
    <w:qFormat/>
    <w:rsid w:val="00576710"/>
    <w:pPr>
      <w:spacing w:before="0" w:after="0"/>
      <w:ind w:left="2041" w:hanging="680"/>
      <w:jc w:val="left"/>
    </w:pPr>
    <w:rPr>
      <w:szCs w:val="28"/>
    </w:rPr>
  </w:style>
  <w:style w:type="paragraph" w:customStyle="1" w:styleId="NormalSuspendu1XRetrait1XEsp0">
    <w:name w:val="NormalSuspendu1XRetrait1XEsp0"/>
    <w:basedOn w:val="NormalSuspendu1XRetrait1X"/>
    <w:qFormat/>
    <w:rsid w:val="00576710"/>
    <w:pPr>
      <w:spacing w:before="0" w:after="0"/>
    </w:pPr>
  </w:style>
  <w:style w:type="paragraph" w:customStyle="1" w:styleId="NormalSuspendu1XEsp0">
    <w:name w:val="NormalSuspendu1XEsp0"/>
    <w:basedOn w:val="NormalSuspendu1X"/>
    <w:qFormat/>
    <w:rsid w:val="00576710"/>
    <w:pPr>
      <w:spacing w:before="0" w:after="0"/>
    </w:pPr>
  </w:style>
  <w:style w:type="paragraph" w:customStyle="1" w:styleId="NormalSuspendu1XRetrait2XEsp0">
    <w:name w:val="NormalSuspendu1XRetrait2XEsp0"/>
    <w:basedOn w:val="NormalSuspendu1XRetrait2X"/>
    <w:qFormat/>
    <w:rsid w:val="00576710"/>
    <w:pPr>
      <w:spacing w:before="0" w:after="0"/>
    </w:pPr>
  </w:style>
  <w:style w:type="paragraph" w:customStyle="1" w:styleId="ParagrapheVideNormal">
    <w:name w:val="ParagrapheVideNormal"/>
    <w:basedOn w:val="Normal"/>
    <w:next w:val="Normal"/>
    <w:qFormat/>
    <w:rsid w:val="00576710"/>
  </w:style>
  <w:style w:type="paragraph" w:customStyle="1" w:styleId="ParagrapheVideNormal2">
    <w:name w:val="ParagrapheVideNormal2"/>
    <w:basedOn w:val="ParagrapheVideNormal"/>
    <w:next w:val="Normal"/>
    <w:qFormat/>
    <w:rsid w:val="00576710"/>
  </w:style>
  <w:style w:type="paragraph" w:customStyle="1" w:styleId="Image">
    <w:name w:val="Image"/>
    <w:basedOn w:val="Centr"/>
    <w:next w:val="Normal"/>
    <w:qFormat/>
    <w:rsid w:val="00576710"/>
  </w:style>
  <w:style w:type="paragraph" w:styleId="Paragraphedeliste">
    <w:name w:val="List Paragraph"/>
    <w:basedOn w:val="Normal"/>
    <w:uiPriority w:val="34"/>
    <w:qFormat/>
    <w:rsid w:val="007369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../Une%20&#233;tude%20en%20rouge1_fichiers/stud-02.gif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image" Target="../Une%20&#233;tude%20en%20rouge2-1_fichiers/stud-15.gif" TargetMode="External"/><Relationship Id="rId21" Type="http://schemas.openxmlformats.org/officeDocument/2006/relationships/image" Target="../Une%20&#233;tude%20en%20rouge3_fichiers/stud-06.gif" TargetMode="External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image" Target="../Une%20&#233;tude%20en%20rouge2-4_fichiers/stud-19.gif" TargetMode="External"/><Relationship Id="rId50" Type="http://schemas.openxmlformats.org/officeDocument/2006/relationships/image" Target="media/image23.png"/><Relationship Id="rId55" Type="http://schemas.openxmlformats.org/officeDocument/2006/relationships/image" Target="../Une%20&#233;tude%20en%20rouge2-6_fichiers/stud-23.gif" TargetMode="External"/><Relationship Id="rId63" Type="http://schemas.openxmlformats.org/officeDocument/2006/relationships/fontTable" Target="fontTable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9" Type="http://schemas.openxmlformats.org/officeDocument/2006/relationships/image" Target="../Une%20&#233;tude%20en%20rouge6_fichiers/stud-10.gif" TargetMode="External"/><Relationship Id="rId11" Type="http://schemas.openxmlformats.org/officeDocument/2006/relationships/image" Target="../Une%20&#233;tude%20en%20rouge1_fichiers/stud-01.gif" TargetMode="External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image" Target="../Une%20&#233;tude%20en%20rouge2-1_fichiers/stud-14.gif" TargetMode="External"/><Relationship Id="rId40" Type="http://schemas.openxmlformats.org/officeDocument/2006/relationships/image" Target="media/image18.png"/><Relationship Id="rId45" Type="http://schemas.openxmlformats.org/officeDocument/2006/relationships/image" Target="../Une%20&#233;tude%20en%20rouge2-3_fichiers/stud-18.gif" TargetMode="External"/><Relationship Id="rId53" Type="http://schemas.openxmlformats.org/officeDocument/2006/relationships/image" Target="../Une%20&#233;tude%20en%20rouge2-6_fichiers/stud-22.gif" TargetMode="External"/><Relationship Id="rId58" Type="http://schemas.openxmlformats.org/officeDocument/2006/relationships/image" Target="media/image27.jpeg"/><Relationship Id="rId5" Type="http://schemas.openxmlformats.org/officeDocument/2006/relationships/footnotes" Target="footnotes.xml"/><Relationship Id="rId61" Type="http://schemas.openxmlformats.org/officeDocument/2006/relationships/hyperlink" Target="https://www.ebooksgratuits.com/" TargetMode="External"/><Relationship Id="rId19" Type="http://schemas.openxmlformats.org/officeDocument/2006/relationships/image" Target="../Une%20&#233;tude%20en%20rouge3_fichiers/stud-05.gif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../Une%20&#233;tude%20en%20rouge5_fichiers/stud-09.gif" TargetMode="External"/><Relationship Id="rId30" Type="http://schemas.openxmlformats.org/officeDocument/2006/relationships/image" Target="media/image13.png"/><Relationship Id="rId35" Type="http://schemas.openxmlformats.org/officeDocument/2006/relationships/image" Target="../Une%20&#233;tude%20en%20rouge7_fichiers/stud-13.gif" TargetMode="External"/><Relationship Id="rId43" Type="http://schemas.openxmlformats.org/officeDocument/2006/relationships/image" Target="../Une%20&#233;tude%20en%20rouge2-2_fichiers/stud-17.gif" TargetMode="External"/><Relationship Id="rId48" Type="http://schemas.openxmlformats.org/officeDocument/2006/relationships/image" Target="media/image22.png"/><Relationship Id="rId56" Type="http://schemas.openxmlformats.org/officeDocument/2006/relationships/image" Target="media/image26.png"/><Relationship Id="rId64" Type="http://schemas.openxmlformats.org/officeDocument/2006/relationships/theme" Target="theme/theme1.xml"/><Relationship Id="rId8" Type="http://schemas.openxmlformats.org/officeDocument/2006/relationships/image" Target="media/image2.jpeg"/><Relationship Id="rId51" Type="http://schemas.openxmlformats.org/officeDocument/2006/relationships/image" Target="../Une%20&#233;tude%20en%20rouge2-5_fichiers/stud-21.gif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../Une%20&#233;tude%20en%20rouge2_fichiers/stud-04.gif" TargetMode="External"/><Relationship Id="rId25" Type="http://schemas.openxmlformats.org/officeDocument/2006/relationships/image" Target="../Une%20&#233;tude%20en%20rouge4_fichiers/stud-08.gif" TargetMode="External"/><Relationship Id="rId33" Type="http://schemas.openxmlformats.org/officeDocument/2006/relationships/image" Target="../Une%20&#233;tude%20en%20rouge7_fichiers/stud-12.gif" TargetMode="External"/><Relationship Id="rId38" Type="http://schemas.openxmlformats.org/officeDocument/2006/relationships/image" Target="media/image17.png"/><Relationship Id="rId46" Type="http://schemas.openxmlformats.org/officeDocument/2006/relationships/image" Target="media/image21.png"/><Relationship Id="rId59" Type="http://schemas.openxmlformats.org/officeDocument/2006/relationships/footer" Target="footer2.xml"/><Relationship Id="rId20" Type="http://schemas.openxmlformats.org/officeDocument/2006/relationships/image" Target="media/image8.png"/><Relationship Id="rId41" Type="http://schemas.openxmlformats.org/officeDocument/2006/relationships/image" Target="../Une%20&#233;tude%20en%20rouge2-2_fichiers/stud-16.gif" TargetMode="External"/><Relationship Id="rId54" Type="http://schemas.openxmlformats.org/officeDocument/2006/relationships/image" Target="media/image25.png"/><Relationship Id="rId62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../Une%20&#233;tude%20en%20rouge2_fichiers/stud-03.gif" TargetMode="External"/><Relationship Id="rId23" Type="http://schemas.openxmlformats.org/officeDocument/2006/relationships/image" Target="../Une%20&#233;tude%20en%20rouge4_fichiers/stud-07.gif" TargetMode="External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49" Type="http://schemas.openxmlformats.org/officeDocument/2006/relationships/image" Target="../Une%20&#233;tude%20en%20rouge2-4_fichiers/stud-20.gif" TargetMode="External"/><Relationship Id="rId57" Type="http://schemas.openxmlformats.org/officeDocument/2006/relationships/image" Target="../Une%20&#233;tude%20en%20rouge2-7_fichiers/stud-24.gif" TargetMode="External"/><Relationship Id="rId10" Type="http://schemas.openxmlformats.org/officeDocument/2006/relationships/image" Target="media/image3.png"/><Relationship Id="rId31" Type="http://schemas.openxmlformats.org/officeDocument/2006/relationships/image" Target="../Une%20&#233;tude%20en%20rouge6_fichiers/stud-11.gif" TargetMode="External"/><Relationship Id="rId44" Type="http://schemas.openxmlformats.org/officeDocument/2006/relationships/image" Target="media/image20.png"/><Relationship Id="rId52" Type="http://schemas.openxmlformats.org/officeDocument/2006/relationships/image" Target="media/image24.png"/><Relationship Id="rId60" Type="http://schemas.openxmlformats.org/officeDocument/2006/relationships/hyperlink" Target="https://groups.google.com/g/ebooksgratuit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Modeles\Ebooks\livre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livres.dot</Template>
  <TotalTime>17</TotalTime>
  <Pages>1</Pages>
  <Words>36255</Words>
  <Characters>199406</Characters>
  <Application>Microsoft Office Word</Application>
  <DocSecurity>0</DocSecurity>
  <Lines>1661</Lines>
  <Paragraphs>470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UNE ÉTUDE EN ROUGE</vt:lpstr>
    </vt:vector>
  </TitlesOfParts>
  <Company>Ebooks libres et gratuits</Company>
  <LinksUpToDate>false</LinksUpToDate>
  <CharactersWithSpaces>235191</CharactersWithSpaces>
  <SharedDoc>false</SharedDoc>
  <HLinks>
    <vt:vector size="132" baseType="variant">
      <vt:variant>
        <vt:i4>7274613</vt:i4>
      </vt:variant>
      <vt:variant>
        <vt:i4>114</vt:i4>
      </vt:variant>
      <vt:variant>
        <vt:i4>0</vt:i4>
      </vt:variant>
      <vt:variant>
        <vt:i4>5</vt:i4>
      </vt:variant>
      <vt:variant>
        <vt:lpwstr>http://conan.doyle.free.fr/</vt:lpwstr>
      </vt:variant>
      <vt:variant>
        <vt:lpwstr/>
      </vt:variant>
      <vt:variant>
        <vt:i4>6684787</vt:i4>
      </vt:variant>
      <vt:variant>
        <vt:i4>111</vt:i4>
      </vt:variant>
      <vt:variant>
        <vt:i4>0</vt:i4>
      </vt:variant>
      <vt:variant>
        <vt:i4>5</vt:i4>
      </vt:variant>
      <vt:variant>
        <vt:lpwstr>http://www.sherlock-holmes.org/</vt:lpwstr>
      </vt:variant>
      <vt:variant>
        <vt:lpwstr/>
      </vt:variant>
      <vt:variant>
        <vt:i4>6160459</vt:i4>
      </vt:variant>
      <vt:variant>
        <vt:i4>108</vt:i4>
      </vt:variant>
      <vt:variant>
        <vt:i4>0</vt:i4>
      </vt:variant>
      <vt:variant>
        <vt:i4>5</vt:i4>
      </vt:variant>
      <vt:variant>
        <vt:lpwstr>http://www.sshf.com/</vt:lpwstr>
      </vt:variant>
      <vt:variant>
        <vt:lpwstr/>
      </vt:variant>
      <vt:variant>
        <vt:i4>6684787</vt:i4>
      </vt:variant>
      <vt:variant>
        <vt:i4>105</vt:i4>
      </vt:variant>
      <vt:variant>
        <vt:i4>0</vt:i4>
      </vt:variant>
      <vt:variant>
        <vt:i4>5</vt:i4>
      </vt:variant>
      <vt:variant>
        <vt:lpwstr>http://www.sherlock-holmes.org/</vt:lpwstr>
      </vt:variant>
      <vt:variant>
        <vt:lpwstr/>
      </vt:variant>
      <vt:variant>
        <vt:i4>2293820</vt:i4>
      </vt:variant>
      <vt:variant>
        <vt:i4>102</vt:i4>
      </vt:variant>
      <vt:variant>
        <vt:i4>0</vt:i4>
      </vt:variant>
      <vt:variant>
        <vt:i4>5</vt:i4>
      </vt:variant>
      <vt:variant>
        <vt:lpwstr>http://www.ebooksgratuits.com/</vt:lpwstr>
      </vt:variant>
      <vt:variant>
        <vt:lpwstr/>
      </vt:variant>
      <vt:variant>
        <vt:i4>7929972</vt:i4>
      </vt:variant>
      <vt:variant>
        <vt:i4>99</vt:i4>
      </vt:variant>
      <vt:variant>
        <vt:i4>0</vt:i4>
      </vt:variant>
      <vt:variant>
        <vt:i4>5</vt:i4>
      </vt:variant>
      <vt:variant>
        <vt:lpwstr>http://fr.groups.yahoo.com/group/ebooksgratuits</vt:lpwstr>
      </vt:variant>
      <vt:variant>
        <vt:lpwstr/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_Toc123201257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_Toc123201256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_Toc123201255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_Toc123201254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_Toc123201253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_Toc123201252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_Toc123201251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_Toc123201250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_Toc123201249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_Toc123201248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_Toc123201247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_Toc123201246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_Toc123201245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_Toc123201244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_Toc123201243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_Toc123201242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Une étude en rouge</dc:title>
  <dc:subject>Romans - Policier &amp; mystère</dc:subject>
  <dc:creator>Arthur Conan Doyle</dc:creator>
  <cp:keywords/>
  <dc:description>La première aventure de Sherlock Holmes.</dc:description>
  <cp:lastModifiedBy>Cool Micro</cp:lastModifiedBy>
  <cp:revision>21</cp:revision>
  <cp:lastPrinted>2025-07-15T15:37:00Z</cp:lastPrinted>
  <dcterms:created xsi:type="dcterms:W3CDTF">2025-07-15T15:09:00Z</dcterms:created>
  <dcterms:modified xsi:type="dcterms:W3CDTF">2025-07-15T15:38:00Z</dcterms:modified>
  <cp:category>Romans - Policier &amp; mystère</cp:category>
</cp:coreProperties>
</file>