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C338B8" w14:textId="1E725C31" w:rsidR="00CA2403" w:rsidRPr="00EA76E6" w:rsidRDefault="00E54A63" w:rsidP="00C646BA">
      <w:pPr>
        <w:pStyle w:val="Photoauteur"/>
        <w:spacing w:before="0" w:after="720"/>
        <w:rPr>
          <w:noProof w:val="0"/>
        </w:rPr>
      </w:pPr>
      <w:r w:rsidRPr="00EA76E6">
        <w:rPr>
          <w:noProof w:val="0"/>
          <w:sz w:val="20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2134A3D6" wp14:editId="5ECAA03E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485900" cy="11229975"/>
                <wp:effectExtent l="9525" t="9525" r="9525" b="9525"/>
                <wp:wrapNone/>
                <wp:docPr id="70920658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85900" cy="11229975"/>
                        </a:xfrm>
                        <a:prstGeom prst="rect">
                          <a:avLst/>
                        </a:prstGeom>
                        <a:solidFill>
                          <a:srgbClr val="9933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240BA22" w14:textId="77777777" w:rsidR="0056437A" w:rsidRPr="00EA76E6" w:rsidRDefault="0056437A">
                            <w:pPr>
                              <w:spacing w:before="480"/>
                              <w:ind w:left="1304"/>
                              <w:rPr>
                                <w:color w:val="FFFF00"/>
                                <w:sz w:val="48"/>
                              </w:rPr>
                            </w:pPr>
                            <w:r w:rsidRPr="00EA76E6">
                              <w:rPr>
                                <w:color w:val="FFFF00"/>
                                <w:sz w:val="48"/>
                              </w:rPr>
                              <w:t xml:space="preserve">Édition du groupe </w:t>
                            </w:r>
                            <w:proofErr w:type="gramStart"/>
                            <w:r w:rsidRPr="00EA76E6">
                              <w:rPr>
                                <w:color w:val="FFFF00"/>
                                <w:sz w:val="48"/>
                              </w:rPr>
                              <w:t>« Ebooks</w:t>
                            </w:r>
                            <w:proofErr w:type="gramEnd"/>
                            <w:r w:rsidRPr="00EA76E6">
                              <w:rPr>
                                <w:color w:val="FFFF00"/>
                                <w:sz w:val="48"/>
                              </w:rPr>
                              <w:t xml:space="preserve"> libres et gratuits » 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134A3D6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0;margin-top:0;width:117pt;height:884.2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" fillcolor="#930">
                <v:textbox style="layout-flow:vertical;mso-layout-flow-alt:bottom-to-top">
                  <w:txbxContent>
                    <w:p w14:paraId="5240BA22" w14:textId="77777777" w:rsidR="0056437A" w:rsidRPr="00EA76E6" w:rsidRDefault="0056437A">
                      <w:pPr>
                        <w:spacing w:before="480"/>
                        <w:ind w:left="1304"/>
                        <w:rPr>
                          <w:color w:val="FFFF00"/>
                          <w:sz w:val="48"/>
                        </w:rPr>
                      </w:pPr>
                      <w:r w:rsidRPr="00EA76E6">
                        <w:rPr>
                          <w:color w:val="FFFF00"/>
                          <w:sz w:val="48"/>
                        </w:rPr>
                        <w:t xml:space="preserve">Édition du groupe </w:t>
                      </w:r>
                      <w:proofErr w:type="gramStart"/>
                      <w:r w:rsidRPr="00EA76E6">
                        <w:rPr>
                          <w:color w:val="FFFF00"/>
                          <w:sz w:val="48"/>
                        </w:rPr>
                        <w:t>« Ebooks</w:t>
                      </w:r>
                      <w:proofErr w:type="gramEnd"/>
                      <w:r w:rsidRPr="00EA76E6">
                        <w:rPr>
                          <w:color w:val="FFFF00"/>
                          <w:sz w:val="48"/>
                        </w:rPr>
                        <w:t xml:space="preserve"> libres et gratuits » </w:t>
                      </w:r>
                    </w:p>
                  </w:txbxContent>
                </v:textbox>
              </v:shape>
            </w:pict>
          </mc:Fallback>
        </mc:AlternateContent>
      </w:r>
      <w:r w:rsidRPr="00EA76E6">
        <w:rPr>
          <w:noProof w:val="0"/>
        </w:rPr>
        <w:drawing>
          <wp:inline distT="0" distB="0" distL="0" distR="0" wp14:anchorId="7B7E0D60" wp14:editId="21BF152E">
            <wp:extent cx="2383155" cy="3088640"/>
            <wp:effectExtent l="0" t="0" r="0" b="0"/>
            <wp:docPr id="1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3155" cy="308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6394CD" w14:textId="77777777" w:rsidR="00CA2403" w:rsidRPr="00EA76E6" w:rsidRDefault="00CA2403" w:rsidP="008838A7">
      <w:pPr>
        <w:pStyle w:val="Auteur"/>
        <w:spacing w:after="1320"/>
      </w:pPr>
      <w:r w:rsidRPr="00EA76E6">
        <w:t>Arthur Conan Doyle</w:t>
      </w:r>
    </w:p>
    <w:p w14:paraId="735071E2" w14:textId="32DB0B33" w:rsidR="00CA2403" w:rsidRPr="00EA76E6" w:rsidRDefault="00CA2403" w:rsidP="008838A7">
      <w:pPr>
        <w:pStyle w:val="Titrelivre"/>
        <w:spacing w:after="1080"/>
      </w:pPr>
      <w:r w:rsidRPr="00EA76E6">
        <w:t>LE CHIEN DES</w:t>
      </w:r>
      <w:r w:rsidR="008F5591" w:rsidRPr="00EA76E6">
        <w:t xml:space="preserve"> </w:t>
      </w:r>
      <w:r w:rsidRPr="00EA76E6">
        <w:t>BASKERVILLE</w:t>
      </w:r>
    </w:p>
    <w:p w14:paraId="3117EC26" w14:textId="0D6BFA8B" w:rsidR="008838A7" w:rsidRPr="00EA76E6" w:rsidRDefault="008838A7" w:rsidP="008838A7">
      <w:pPr>
        <w:pStyle w:val="DateSortie"/>
        <w:spacing w:after="600"/>
      </w:pPr>
      <w:r w:rsidRPr="00EA76E6">
        <w:t>Août 1901</w:t>
      </w:r>
      <w:r w:rsidR="00C646BA" w:rsidRPr="00EA76E6">
        <w:t xml:space="preserve"> – </w:t>
      </w:r>
      <w:r w:rsidRPr="00EA76E6">
        <w:t>Mai 1902</w:t>
      </w:r>
    </w:p>
    <w:p w14:paraId="702DE89B" w14:textId="6CBCA4B1" w:rsidR="00CA2403" w:rsidRPr="00EA76E6" w:rsidRDefault="00E54A63" w:rsidP="00C646BA">
      <w:pPr>
        <w:pStyle w:val="Photoauteur"/>
        <w:spacing w:before="0" w:after="0"/>
        <w:rPr>
          <w:noProof w:val="0"/>
        </w:rPr>
      </w:pPr>
      <w:r w:rsidRPr="00EA76E6">
        <w:rPr>
          <w:noProof w:val="0"/>
        </w:rPr>
        <w:drawing>
          <wp:inline distT="0" distB="0" distL="0" distR="0" wp14:anchorId="39B9A5E1" wp14:editId="5DE9C879">
            <wp:extent cx="2275205" cy="3398520"/>
            <wp:effectExtent l="0" t="0" r="0" b="0"/>
            <wp:docPr id="2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5205" cy="3398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4165BD" w14:textId="77777777" w:rsidR="00CA2403" w:rsidRPr="00EA76E6" w:rsidRDefault="00CA2403" w:rsidP="00C646BA">
      <w:pPr>
        <w:ind w:firstLine="0"/>
        <w:jc w:val="center"/>
        <w:sectPr w:rsidR="00CA2403" w:rsidRPr="00EA76E6">
          <w:footerReference w:type="default" r:id="rId10"/>
          <w:pgSz w:w="11906" w:h="16838" w:code="9"/>
          <w:pgMar w:top="0" w:right="0" w:bottom="0" w:left="0" w:header="0" w:footer="0" w:gutter="0"/>
          <w:cols w:space="708"/>
          <w:titlePg/>
          <w:docGrid w:linePitch="360"/>
        </w:sectPr>
      </w:pPr>
    </w:p>
    <w:p w14:paraId="1EEBE229" w14:textId="57B55501" w:rsidR="00C646BA" w:rsidRPr="00EA76E6" w:rsidRDefault="00CA2403" w:rsidP="00C646BA">
      <w:pPr>
        <w:ind w:firstLine="0"/>
        <w:jc w:val="center"/>
      </w:pPr>
      <w:r w:rsidRPr="00EA76E6">
        <w:rPr>
          <w:bCs/>
        </w:rPr>
        <w:lastRenderedPageBreak/>
        <w:t>Table des matières</w:t>
      </w:r>
      <w:r w:rsidR="00D05F4A">
        <w:rPr>
          <w:bCs/>
        </w:rPr>
        <w:br/>
      </w:r>
    </w:p>
    <w:p w14:paraId="361578E9" w14:textId="0E21DD6F" w:rsidR="00A11373" w:rsidRDefault="00CA2403">
      <w:pPr>
        <w:pStyle w:val="TM1"/>
        <w:rPr>
          <w:rFonts w:asciiTheme="minorHAnsi" w:eastAsiaTheme="minorEastAsia" w:hAnsiTheme="minorHAnsi" w:cstheme="minorBidi"/>
          <w:bCs w:val="0"/>
          <w:iCs w:val="0"/>
          <w:color w:val="auto"/>
          <w:kern w:val="2"/>
          <w:sz w:val="24"/>
          <w:szCs w:val="24"/>
          <w14:ligatures w14:val="standardContextual"/>
        </w:rPr>
      </w:pPr>
      <w:r w:rsidRPr="00EA76E6">
        <w:rPr>
          <w:noProof w:val="0"/>
        </w:rPr>
        <w:fldChar w:fldCharType="begin"/>
      </w:r>
      <w:r w:rsidRPr="00EA76E6">
        <w:rPr>
          <w:noProof w:val="0"/>
        </w:rPr>
        <w:instrText xml:space="preserve"> TOC \o "1-3" \h \z </w:instrText>
      </w:r>
      <w:r w:rsidRPr="00EA76E6">
        <w:rPr>
          <w:noProof w:val="0"/>
        </w:rPr>
        <w:fldChar w:fldCharType="separate"/>
      </w:r>
      <w:hyperlink w:anchor="_Toc203664738" w:history="1">
        <w:r w:rsidR="00A11373" w:rsidRPr="003E6977">
          <w:rPr>
            <w:rStyle w:val="Lienhypertexte"/>
          </w:rPr>
          <w:t>CHAPITRE I MONSIEUR SHERLOCK HOLMES</w:t>
        </w:r>
        <w:r w:rsidR="00A11373">
          <w:rPr>
            <w:webHidden/>
          </w:rPr>
          <w:tab/>
        </w:r>
        <w:r w:rsidR="00A11373">
          <w:rPr>
            <w:webHidden/>
          </w:rPr>
          <w:fldChar w:fldCharType="begin"/>
        </w:r>
        <w:r w:rsidR="00A11373">
          <w:rPr>
            <w:webHidden/>
          </w:rPr>
          <w:instrText xml:space="preserve"> PAGEREF _Toc203664738 \h </w:instrText>
        </w:r>
        <w:r w:rsidR="00A11373">
          <w:rPr>
            <w:webHidden/>
          </w:rPr>
        </w:r>
        <w:r w:rsidR="00A11373">
          <w:rPr>
            <w:webHidden/>
          </w:rPr>
          <w:fldChar w:fldCharType="separate"/>
        </w:r>
        <w:r w:rsidR="00270000">
          <w:rPr>
            <w:webHidden/>
          </w:rPr>
          <w:t>3</w:t>
        </w:r>
        <w:r w:rsidR="00A11373">
          <w:rPr>
            <w:webHidden/>
          </w:rPr>
          <w:fldChar w:fldCharType="end"/>
        </w:r>
      </w:hyperlink>
    </w:p>
    <w:p w14:paraId="70CC5B82" w14:textId="5A650A4D" w:rsidR="00A11373" w:rsidRDefault="00A11373">
      <w:pPr>
        <w:pStyle w:val="TM1"/>
        <w:rPr>
          <w:rFonts w:asciiTheme="minorHAnsi" w:eastAsiaTheme="minorEastAsia" w:hAnsiTheme="minorHAnsi" w:cstheme="minorBidi"/>
          <w:bCs w:val="0"/>
          <w:iCs w:val="0"/>
          <w:color w:val="auto"/>
          <w:kern w:val="2"/>
          <w:sz w:val="24"/>
          <w:szCs w:val="24"/>
          <w14:ligatures w14:val="standardContextual"/>
        </w:rPr>
      </w:pPr>
      <w:hyperlink w:anchor="_Toc203664739" w:history="1">
        <w:r w:rsidRPr="003E6977">
          <w:rPr>
            <w:rStyle w:val="Lienhypertexte"/>
          </w:rPr>
          <w:t>CHAPITRE II LA MALÉDICTION DES BASKERVILLE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_Toc203664739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70000">
          <w:rPr>
            <w:webHidden/>
          </w:rPr>
          <w:t>13</w:t>
        </w:r>
        <w:r>
          <w:rPr>
            <w:webHidden/>
          </w:rPr>
          <w:fldChar w:fldCharType="end"/>
        </w:r>
      </w:hyperlink>
    </w:p>
    <w:p w14:paraId="6ADF7466" w14:textId="1B0BDBBE" w:rsidR="00A11373" w:rsidRDefault="00A11373">
      <w:pPr>
        <w:pStyle w:val="TM1"/>
        <w:rPr>
          <w:rFonts w:asciiTheme="minorHAnsi" w:eastAsiaTheme="minorEastAsia" w:hAnsiTheme="minorHAnsi" w:cstheme="minorBidi"/>
          <w:bCs w:val="0"/>
          <w:iCs w:val="0"/>
          <w:color w:val="auto"/>
          <w:kern w:val="2"/>
          <w:sz w:val="24"/>
          <w:szCs w:val="24"/>
          <w14:ligatures w14:val="standardContextual"/>
        </w:rPr>
      </w:pPr>
      <w:hyperlink w:anchor="_Toc203664740" w:history="1">
        <w:r w:rsidRPr="003E6977">
          <w:rPr>
            <w:rStyle w:val="Lienhypertexte"/>
          </w:rPr>
          <w:t>CHAPITRE III LE PROBLÈME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_Toc203664740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70000">
          <w:rPr>
            <w:webHidden/>
          </w:rPr>
          <w:t>26</w:t>
        </w:r>
        <w:r>
          <w:rPr>
            <w:webHidden/>
          </w:rPr>
          <w:fldChar w:fldCharType="end"/>
        </w:r>
      </w:hyperlink>
    </w:p>
    <w:p w14:paraId="198155BB" w14:textId="7B388587" w:rsidR="00A11373" w:rsidRDefault="00A11373">
      <w:pPr>
        <w:pStyle w:val="TM1"/>
        <w:rPr>
          <w:rFonts w:asciiTheme="minorHAnsi" w:eastAsiaTheme="minorEastAsia" w:hAnsiTheme="minorHAnsi" w:cstheme="minorBidi"/>
          <w:bCs w:val="0"/>
          <w:iCs w:val="0"/>
          <w:color w:val="auto"/>
          <w:kern w:val="2"/>
          <w:sz w:val="24"/>
          <w:szCs w:val="24"/>
          <w14:ligatures w14:val="standardContextual"/>
        </w:rPr>
      </w:pPr>
      <w:hyperlink w:anchor="_Toc203664741" w:history="1">
        <w:r w:rsidRPr="003E6977">
          <w:rPr>
            <w:rStyle w:val="Lienhypertexte"/>
          </w:rPr>
          <w:t>CHAPITRE IV SIR HENRY BASKERVILLE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_Toc203664741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70000">
          <w:rPr>
            <w:webHidden/>
          </w:rPr>
          <w:t>40</w:t>
        </w:r>
        <w:r>
          <w:rPr>
            <w:webHidden/>
          </w:rPr>
          <w:fldChar w:fldCharType="end"/>
        </w:r>
      </w:hyperlink>
    </w:p>
    <w:p w14:paraId="11C2B756" w14:textId="1606C678" w:rsidR="00A11373" w:rsidRDefault="00A11373">
      <w:pPr>
        <w:pStyle w:val="TM1"/>
        <w:rPr>
          <w:rFonts w:asciiTheme="minorHAnsi" w:eastAsiaTheme="minorEastAsia" w:hAnsiTheme="minorHAnsi" w:cstheme="minorBidi"/>
          <w:bCs w:val="0"/>
          <w:iCs w:val="0"/>
          <w:color w:val="auto"/>
          <w:kern w:val="2"/>
          <w:sz w:val="24"/>
          <w:szCs w:val="24"/>
          <w14:ligatures w14:val="standardContextual"/>
        </w:rPr>
      </w:pPr>
      <w:hyperlink w:anchor="_Toc203664742" w:history="1">
        <w:r w:rsidRPr="003E6977">
          <w:rPr>
            <w:rStyle w:val="Lienhypertexte"/>
          </w:rPr>
          <w:t>CHAPITRE V TROIS FILS SE CASSENT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_Toc203664742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70000">
          <w:rPr>
            <w:webHidden/>
          </w:rPr>
          <w:t>57</w:t>
        </w:r>
        <w:r>
          <w:rPr>
            <w:webHidden/>
          </w:rPr>
          <w:fldChar w:fldCharType="end"/>
        </w:r>
      </w:hyperlink>
    </w:p>
    <w:p w14:paraId="76000DE5" w14:textId="0A271C46" w:rsidR="00A11373" w:rsidRDefault="00A11373">
      <w:pPr>
        <w:pStyle w:val="TM1"/>
        <w:rPr>
          <w:rFonts w:asciiTheme="minorHAnsi" w:eastAsiaTheme="minorEastAsia" w:hAnsiTheme="minorHAnsi" w:cstheme="minorBidi"/>
          <w:bCs w:val="0"/>
          <w:iCs w:val="0"/>
          <w:color w:val="auto"/>
          <w:kern w:val="2"/>
          <w:sz w:val="24"/>
          <w:szCs w:val="24"/>
          <w14:ligatures w14:val="standardContextual"/>
        </w:rPr>
      </w:pPr>
      <w:hyperlink w:anchor="_Toc203664743" w:history="1">
        <w:r w:rsidRPr="003E6977">
          <w:rPr>
            <w:rStyle w:val="Lienhypertexte"/>
          </w:rPr>
          <w:t>CHAPITRE VI LE MANOIR DE BASKERVILLE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_Toc203664743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70000">
          <w:rPr>
            <w:webHidden/>
          </w:rPr>
          <w:t>72</w:t>
        </w:r>
        <w:r>
          <w:rPr>
            <w:webHidden/>
          </w:rPr>
          <w:fldChar w:fldCharType="end"/>
        </w:r>
      </w:hyperlink>
    </w:p>
    <w:p w14:paraId="7B21F81C" w14:textId="1FA16784" w:rsidR="00A11373" w:rsidRDefault="00A11373">
      <w:pPr>
        <w:pStyle w:val="TM1"/>
        <w:rPr>
          <w:rFonts w:asciiTheme="minorHAnsi" w:eastAsiaTheme="minorEastAsia" w:hAnsiTheme="minorHAnsi" w:cstheme="minorBidi"/>
          <w:bCs w:val="0"/>
          <w:iCs w:val="0"/>
          <w:color w:val="auto"/>
          <w:kern w:val="2"/>
          <w:sz w:val="24"/>
          <w:szCs w:val="24"/>
          <w14:ligatures w14:val="standardContextual"/>
        </w:rPr>
      </w:pPr>
      <w:hyperlink w:anchor="_Toc203664744" w:history="1">
        <w:r w:rsidRPr="003E6977">
          <w:rPr>
            <w:rStyle w:val="Lienhypertexte"/>
          </w:rPr>
          <w:t>CHAPITRE VII LES STAPLETON DE MERRIPIT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_Toc203664744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70000">
          <w:rPr>
            <w:webHidden/>
          </w:rPr>
          <w:t>85</w:t>
        </w:r>
        <w:r>
          <w:rPr>
            <w:webHidden/>
          </w:rPr>
          <w:fldChar w:fldCharType="end"/>
        </w:r>
      </w:hyperlink>
    </w:p>
    <w:p w14:paraId="613835FE" w14:textId="236ED36A" w:rsidR="00A11373" w:rsidRDefault="00A11373">
      <w:pPr>
        <w:pStyle w:val="TM1"/>
        <w:rPr>
          <w:rFonts w:asciiTheme="minorHAnsi" w:eastAsiaTheme="minorEastAsia" w:hAnsiTheme="minorHAnsi" w:cstheme="minorBidi"/>
          <w:bCs w:val="0"/>
          <w:iCs w:val="0"/>
          <w:color w:val="auto"/>
          <w:kern w:val="2"/>
          <w:sz w:val="24"/>
          <w:szCs w:val="24"/>
          <w14:ligatures w14:val="standardContextual"/>
        </w:rPr>
      </w:pPr>
      <w:hyperlink w:anchor="_Toc203664745" w:history="1">
        <w:r w:rsidRPr="003E6977">
          <w:rPr>
            <w:rStyle w:val="Lienhypertexte"/>
          </w:rPr>
          <w:t>CHAPITRE VIII PREMIER RAPPORT DU DOCTEUR WATSON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_Toc203664745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70000">
          <w:rPr>
            <w:webHidden/>
          </w:rPr>
          <w:t>104</w:t>
        </w:r>
        <w:r>
          <w:rPr>
            <w:webHidden/>
          </w:rPr>
          <w:fldChar w:fldCharType="end"/>
        </w:r>
      </w:hyperlink>
    </w:p>
    <w:p w14:paraId="447C39CC" w14:textId="46D31ACF" w:rsidR="00A11373" w:rsidRDefault="00A11373">
      <w:pPr>
        <w:pStyle w:val="TM1"/>
        <w:rPr>
          <w:rFonts w:asciiTheme="minorHAnsi" w:eastAsiaTheme="minorEastAsia" w:hAnsiTheme="minorHAnsi" w:cstheme="minorBidi"/>
          <w:bCs w:val="0"/>
          <w:iCs w:val="0"/>
          <w:color w:val="auto"/>
          <w:kern w:val="2"/>
          <w:sz w:val="24"/>
          <w:szCs w:val="24"/>
          <w14:ligatures w14:val="standardContextual"/>
        </w:rPr>
      </w:pPr>
      <w:hyperlink w:anchor="_Toc203664746" w:history="1">
        <w:r w:rsidRPr="003E6977">
          <w:rPr>
            <w:rStyle w:val="Lienhypertexte"/>
          </w:rPr>
          <w:t>CHAPITRE IX LUMIÈRE SUR LA LANDE SECOND RAPPORT DU DOCTEUR WATSON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_Toc203664746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70000">
          <w:rPr>
            <w:webHidden/>
          </w:rPr>
          <w:t>113</w:t>
        </w:r>
        <w:r>
          <w:rPr>
            <w:webHidden/>
          </w:rPr>
          <w:fldChar w:fldCharType="end"/>
        </w:r>
      </w:hyperlink>
    </w:p>
    <w:p w14:paraId="6CC22FDB" w14:textId="5988389D" w:rsidR="00A11373" w:rsidRDefault="00A11373">
      <w:pPr>
        <w:pStyle w:val="TM1"/>
        <w:rPr>
          <w:rFonts w:asciiTheme="minorHAnsi" w:eastAsiaTheme="minorEastAsia" w:hAnsiTheme="minorHAnsi" w:cstheme="minorBidi"/>
          <w:bCs w:val="0"/>
          <w:iCs w:val="0"/>
          <w:color w:val="auto"/>
          <w:kern w:val="2"/>
          <w:sz w:val="24"/>
          <w:szCs w:val="24"/>
          <w14:ligatures w14:val="standardContextual"/>
        </w:rPr>
      </w:pPr>
      <w:hyperlink w:anchor="_Toc203664747" w:history="1">
        <w:r w:rsidRPr="003E6977">
          <w:rPr>
            <w:rStyle w:val="Lienhypertexte"/>
          </w:rPr>
          <w:t>CHAPITRE X EXTRAIT DE L’AGENDA DU DOCTEUR WATSON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_Toc203664747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70000">
          <w:rPr>
            <w:webHidden/>
          </w:rPr>
          <w:t>134</w:t>
        </w:r>
        <w:r>
          <w:rPr>
            <w:webHidden/>
          </w:rPr>
          <w:fldChar w:fldCharType="end"/>
        </w:r>
      </w:hyperlink>
    </w:p>
    <w:p w14:paraId="70B2E236" w14:textId="047269B9" w:rsidR="00A11373" w:rsidRDefault="00A11373">
      <w:pPr>
        <w:pStyle w:val="TM1"/>
        <w:rPr>
          <w:rFonts w:asciiTheme="minorHAnsi" w:eastAsiaTheme="minorEastAsia" w:hAnsiTheme="minorHAnsi" w:cstheme="minorBidi"/>
          <w:bCs w:val="0"/>
          <w:iCs w:val="0"/>
          <w:color w:val="auto"/>
          <w:kern w:val="2"/>
          <w:sz w:val="24"/>
          <w:szCs w:val="24"/>
          <w14:ligatures w14:val="standardContextual"/>
        </w:rPr>
      </w:pPr>
      <w:hyperlink w:anchor="_Toc203664748" w:history="1">
        <w:r w:rsidRPr="003E6977">
          <w:rPr>
            <w:rStyle w:val="Lienhypertexte"/>
          </w:rPr>
          <w:t>CHAPITRE XI L’HOMME SUR LE PIC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_Toc203664748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70000">
          <w:rPr>
            <w:webHidden/>
          </w:rPr>
          <w:t>147</w:t>
        </w:r>
        <w:r>
          <w:rPr>
            <w:webHidden/>
          </w:rPr>
          <w:fldChar w:fldCharType="end"/>
        </w:r>
      </w:hyperlink>
    </w:p>
    <w:p w14:paraId="199D22FD" w14:textId="42E1D325" w:rsidR="00A11373" w:rsidRDefault="00A11373">
      <w:pPr>
        <w:pStyle w:val="TM1"/>
        <w:rPr>
          <w:rFonts w:asciiTheme="minorHAnsi" w:eastAsiaTheme="minorEastAsia" w:hAnsiTheme="minorHAnsi" w:cstheme="minorBidi"/>
          <w:bCs w:val="0"/>
          <w:iCs w:val="0"/>
          <w:color w:val="auto"/>
          <w:kern w:val="2"/>
          <w:sz w:val="24"/>
          <w:szCs w:val="24"/>
          <w14:ligatures w14:val="standardContextual"/>
        </w:rPr>
      </w:pPr>
      <w:hyperlink w:anchor="_Toc203664749" w:history="1">
        <w:r w:rsidRPr="003E6977">
          <w:rPr>
            <w:rStyle w:val="Lienhypertexte"/>
          </w:rPr>
          <w:t>CHAPITRE XII LA MORT SUR LA LANDE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_Toc203664749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70000">
          <w:rPr>
            <w:webHidden/>
          </w:rPr>
          <w:t>164</w:t>
        </w:r>
        <w:r>
          <w:rPr>
            <w:webHidden/>
          </w:rPr>
          <w:fldChar w:fldCharType="end"/>
        </w:r>
      </w:hyperlink>
    </w:p>
    <w:p w14:paraId="3C53F0A5" w14:textId="56C2A1D7" w:rsidR="00A11373" w:rsidRDefault="00A11373">
      <w:pPr>
        <w:pStyle w:val="TM1"/>
        <w:rPr>
          <w:rFonts w:asciiTheme="minorHAnsi" w:eastAsiaTheme="minorEastAsia" w:hAnsiTheme="minorHAnsi" w:cstheme="minorBidi"/>
          <w:bCs w:val="0"/>
          <w:iCs w:val="0"/>
          <w:color w:val="auto"/>
          <w:kern w:val="2"/>
          <w:sz w:val="24"/>
          <w:szCs w:val="24"/>
          <w14:ligatures w14:val="standardContextual"/>
        </w:rPr>
      </w:pPr>
      <w:hyperlink w:anchor="_Toc203664750" w:history="1">
        <w:r w:rsidRPr="003E6977">
          <w:rPr>
            <w:rStyle w:val="Lienhypertexte"/>
          </w:rPr>
          <w:t>CHAPITRE XIII LE FILET SE RESSERRE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_Toc203664750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70000">
          <w:rPr>
            <w:webHidden/>
          </w:rPr>
          <w:t>184</w:t>
        </w:r>
        <w:r>
          <w:rPr>
            <w:webHidden/>
          </w:rPr>
          <w:fldChar w:fldCharType="end"/>
        </w:r>
      </w:hyperlink>
    </w:p>
    <w:p w14:paraId="7B43AE46" w14:textId="1DF0FB7B" w:rsidR="00A11373" w:rsidRDefault="00A11373">
      <w:pPr>
        <w:pStyle w:val="TM1"/>
        <w:rPr>
          <w:rFonts w:asciiTheme="minorHAnsi" w:eastAsiaTheme="minorEastAsia" w:hAnsiTheme="minorHAnsi" w:cstheme="minorBidi"/>
          <w:bCs w:val="0"/>
          <w:iCs w:val="0"/>
          <w:color w:val="auto"/>
          <w:kern w:val="2"/>
          <w:sz w:val="24"/>
          <w:szCs w:val="24"/>
          <w14:ligatures w14:val="standardContextual"/>
        </w:rPr>
      </w:pPr>
      <w:hyperlink w:anchor="_Toc203664751" w:history="1">
        <w:r w:rsidRPr="003E6977">
          <w:rPr>
            <w:rStyle w:val="Lienhypertexte"/>
          </w:rPr>
          <w:t>CHAPITRE XIV LE CHIEN DES BASKERVILLE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_Toc203664751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70000">
          <w:rPr>
            <w:webHidden/>
          </w:rPr>
          <w:t>198</w:t>
        </w:r>
        <w:r>
          <w:rPr>
            <w:webHidden/>
          </w:rPr>
          <w:fldChar w:fldCharType="end"/>
        </w:r>
      </w:hyperlink>
    </w:p>
    <w:p w14:paraId="6E81A671" w14:textId="451AA1C1" w:rsidR="00A11373" w:rsidRDefault="00A11373">
      <w:pPr>
        <w:pStyle w:val="TM1"/>
        <w:rPr>
          <w:rFonts w:asciiTheme="minorHAnsi" w:eastAsiaTheme="minorEastAsia" w:hAnsiTheme="minorHAnsi" w:cstheme="minorBidi"/>
          <w:bCs w:val="0"/>
          <w:iCs w:val="0"/>
          <w:color w:val="auto"/>
          <w:kern w:val="2"/>
          <w:sz w:val="24"/>
          <w:szCs w:val="24"/>
          <w14:ligatures w14:val="standardContextual"/>
        </w:rPr>
      </w:pPr>
      <w:hyperlink w:anchor="_Toc203664752" w:history="1">
        <w:r w:rsidRPr="003E6977">
          <w:rPr>
            <w:rStyle w:val="Lienhypertexte"/>
          </w:rPr>
          <w:t>CHAPITRE XV RÉTROSPECTIVE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_Toc203664752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70000">
          <w:rPr>
            <w:webHidden/>
          </w:rPr>
          <w:t>213</w:t>
        </w:r>
        <w:r>
          <w:rPr>
            <w:webHidden/>
          </w:rPr>
          <w:fldChar w:fldCharType="end"/>
        </w:r>
      </w:hyperlink>
    </w:p>
    <w:p w14:paraId="7EDB365B" w14:textId="392A3C3E" w:rsidR="00A11373" w:rsidRDefault="00A11373">
      <w:pPr>
        <w:pStyle w:val="TM1"/>
        <w:rPr>
          <w:rFonts w:asciiTheme="minorHAnsi" w:eastAsiaTheme="minorEastAsia" w:hAnsiTheme="minorHAnsi" w:cstheme="minorBidi"/>
          <w:bCs w:val="0"/>
          <w:iCs w:val="0"/>
          <w:color w:val="auto"/>
          <w:kern w:val="2"/>
          <w:sz w:val="24"/>
          <w:szCs w:val="24"/>
          <w14:ligatures w14:val="standardContextual"/>
        </w:rPr>
      </w:pPr>
      <w:hyperlink w:anchor="_Toc203664753" w:history="1">
        <w:r w:rsidRPr="003E6977">
          <w:rPr>
            <w:rStyle w:val="Lienhypertexte"/>
          </w:rPr>
          <w:t>Toutes les aventures de Sherlock Holmes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_Toc203664753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70000">
          <w:rPr>
            <w:webHidden/>
          </w:rPr>
          <w:t>226</w:t>
        </w:r>
        <w:r>
          <w:rPr>
            <w:webHidden/>
          </w:rPr>
          <w:fldChar w:fldCharType="end"/>
        </w:r>
      </w:hyperlink>
    </w:p>
    <w:p w14:paraId="3AC14442" w14:textId="0C32DCA8" w:rsidR="00A11373" w:rsidRDefault="00A11373">
      <w:pPr>
        <w:pStyle w:val="TM1"/>
        <w:rPr>
          <w:rFonts w:asciiTheme="minorHAnsi" w:eastAsiaTheme="minorEastAsia" w:hAnsiTheme="minorHAnsi" w:cstheme="minorBidi"/>
          <w:bCs w:val="0"/>
          <w:iCs w:val="0"/>
          <w:color w:val="auto"/>
          <w:kern w:val="2"/>
          <w:sz w:val="24"/>
          <w:szCs w:val="24"/>
          <w14:ligatures w14:val="standardContextual"/>
        </w:rPr>
      </w:pPr>
      <w:hyperlink w:anchor="_Toc203664754" w:history="1">
        <w:r w:rsidRPr="003E6977">
          <w:rPr>
            <w:rStyle w:val="Lienhypertexte"/>
          </w:rPr>
          <w:t>À propos de cette édition électronique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_Toc203664754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70000">
          <w:rPr>
            <w:webHidden/>
          </w:rPr>
          <w:t>230</w:t>
        </w:r>
        <w:r>
          <w:rPr>
            <w:webHidden/>
          </w:rPr>
          <w:fldChar w:fldCharType="end"/>
        </w:r>
      </w:hyperlink>
    </w:p>
    <w:p w14:paraId="05B9CD89" w14:textId="236473EA" w:rsidR="00CA2403" w:rsidRPr="00EA76E6" w:rsidRDefault="00CA2403">
      <w:r w:rsidRPr="00EA76E6">
        <w:fldChar w:fldCharType="end"/>
      </w:r>
    </w:p>
    <w:p w14:paraId="440EAB54" w14:textId="77777777" w:rsidR="003A2C8A" w:rsidRPr="00EA76E6" w:rsidRDefault="00CA2403" w:rsidP="00C646BA">
      <w:pPr>
        <w:pStyle w:val="Titre1"/>
      </w:pPr>
      <w:bookmarkStart w:id="0" w:name="_Toc51608173"/>
      <w:bookmarkStart w:id="1" w:name="_Toc203664738"/>
      <w:r w:rsidRPr="00EA76E6">
        <w:lastRenderedPageBreak/>
        <w:t>CHAPITRE I</w:t>
      </w:r>
      <w:r w:rsidRPr="00EA76E6">
        <w:br/>
        <w:t>MONSIEUR SHERLOCK HOLMES</w:t>
      </w:r>
      <w:bookmarkEnd w:id="0"/>
      <w:bookmarkEnd w:id="1"/>
      <w:r w:rsidR="003A2C8A" w:rsidRPr="00EA76E6">
        <w:br/>
      </w:r>
    </w:p>
    <w:p w14:paraId="45909612" w14:textId="1F565613" w:rsidR="00C646BA" w:rsidRPr="00EA76E6" w:rsidRDefault="00C646BA" w:rsidP="00C646BA">
      <w:r w:rsidRPr="00EA76E6">
        <w:t>M. </w:t>
      </w:r>
      <w:r w:rsidR="00CA2403" w:rsidRPr="00EA76E6">
        <w:t>SHERLOCK HOLMES se levait habituellement fort tard</w:t>
      </w:r>
      <w:r w:rsidRPr="00EA76E6">
        <w:t xml:space="preserve">, </w:t>
      </w:r>
      <w:r w:rsidR="00CA2403" w:rsidRPr="00EA76E6">
        <w:t>sauf lorsqu</w:t>
      </w:r>
      <w:r w:rsidRPr="00EA76E6">
        <w:t>’</w:t>
      </w:r>
      <w:r w:rsidR="00CA2403" w:rsidRPr="00EA76E6">
        <w:t>il ne dormait pas de la nuit</w:t>
      </w:r>
      <w:r w:rsidRPr="00EA76E6">
        <w:t xml:space="preserve">, </w:t>
      </w:r>
      <w:r w:rsidR="00CA2403" w:rsidRPr="00EA76E6">
        <w:t>ce qui lui arrivait parfois</w:t>
      </w:r>
      <w:r w:rsidRPr="00EA76E6">
        <w:t xml:space="preserve">. </w:t>
      </w:r>
      <w:r w:rsidR="00CA2403" w:rsidRPr="00EA76E6">
        <w:t>Ce matin là</w:t>
      </w:r>
      <w:r w:rsidRPr="00EA76E6">
        <w:t xml:space="preserve">, </w:t>
      </w:r>
      <w:r w:rsidR="00CA2403" w:rsidRPr="00EA76E6">
        <w:t>pendant qu</w:t>
      </w:r>
      <w:r w:rsidRPr="00EA76E6">
        <w:t>’</w:t>
      </w:r>
      <w:r w:rsidR="00CA2403" w:rsidRPr="00EA76E6">
        <w:t>il était assis devant son petit déjeuner</w:t>
      </w:r>
      <w:r w:rsidRPr="00EA76E6">
        <w:t xml:space="preserve">, </w:t>
      </w:r>
      <w:r w:rsidR="00CA2403" w:rsidRPr="00EA76E6">
        <w:t>je ramassais la canne que notre visiteur avait oubliée</w:t>
      </w:r>
      <w:r w:rsidRPr="00EA76E6">
        <w:t xml:space="preserve">, </w:t>
      </w:r>
      <w:r w:rsidR="00CA2403" w:rsidRPr="00EA76E6">
        <w:t>la veille au soir</w:t>
      </w:r>
      <w:r w:rsidRPr="00EA76E6">
        <w:t xml:space="preserve">. </w:t>
      </w:r>
      <w:r w:rsidR="00CA2403" w:rsidRPr="00EA76E6">
        <w:t>C</w:t>
      </w:r>
      <w:r w:rsidRPr="00EA76E6">
        <w:t>’</w:t>
      </w:r>
      <w:r w:rsidR="00CA2403" w:rsidRPr="00EA76E6">
        <w:t>était un beau morceau de bois</w:t>
      </w:r>
      <w:r w:rsidRPr="00EA76E6">
        <w:t xml:space="preserve">, </w:t>
      </w:r>
      <w:r w:rsidR="00CA2403" w:rsidRPr="00EA76E6">
        <w:t>solide</w:t>
      </w:r>
      <w:r w:rsidRPr="00EA76E6">
        <w:t xml:space="preserve">, </w:t>
      </w:r>
      <w:r w:rsidR="00CA2403" w:rsidRPr="00EA76E6">
        <w:t>terminé en pommeau</w:t>
      </w:r>
      <w:r w:rsidRPr="00EA76E6">
        <w:t xml:space="preserve">. </w:t>
      </w:r>
      <w:r w:rsidR="00CA2403" w:rsidRPr="00EA76E6">
        <w:t>Juste au-dessous de ce pommeau</w:t>
      </w:r>
      <w:r w:rsidRPr="00EA76E6">
        <w:t xml:space="preserve">, </w:t>
      </w:r>
      <w:r w:rsidR="00CA2403" w:rsidRPr="00EA76E6">
        <w:t>une bague d</w:t>
      </w:r>
      <w:r w:rsidRPr="00EA76E6">
        <w:t>’</w:t>
      </w:r>
      <w:r w:rsidR="00CA2403" w:rsidRPr="00EA76E6">
        <w:t>argent qui n</w:t>
      </w:r>
      <w:r w:rsidRPr="00EA76E6">
        <w:t>’</w:t>
      </w:r>
      <w:r w:rsidR="00CA2403" w:rsidRPr="00EA76E6">
        <w:t>avait pas moins de deux centimètres de haut po</w:t>
      </w:r>
      <w:r w:rsidR="00CA2403" w:rsidRPr="00EA76E6">
        <w:t>r</w:t>
      </w:r>
      <w:r w:rsidR="00CA2403" w:rsidRPr="00EA76E6">
        <w:t>tait cette inscription datant de 1884</w:t>
      </w:r>
      <w:r w:rsidRPr="00EA76E6">
        <w:t> : « </w:t>
      </w:r>
      <w:r w:rsidR="008D2AD1" w:rsidRPr="00EA76E6">
        <w:t>À</w:t>
      </w:r>
      <w:r w:rsidR="00CC610A" w:rsidRPr="00EA76E6">
        <w:t xml:space="preserve"> James Mortimer</w:t>
      </w:r>
      <w:r w:rsidRPr="00EA76E6">
        <w:t>, M.R.C.S.</w:t>
      </w:r>
      <w:r w:rsidR="00CC610A" w:rsidRPr="00EA76E6">
        <w:rPr>
          <w:rStyle w:val="Appelnotedebasdep"/>
        </w:rPr>
        <w:footnoteReference w:id="1"/>
      </w:r>
      <w:r w:rsidRPr="00EA76E6">
        <w:t xml:space="preserve">, </w:t>
      </w:r>
      <w:r w:rsidR="00CA2403" w:rsidRPr="00EA76E6">
        <w:t>ses amis du</w:t>
      </w:r>
      <w:r w:rsidRPr="00EA76E6">
        <w:t xml:space="preserve"> C.C.H. ». </w:t>
      </w:r>
      <w:r w:rsidR="00CA2403" w:rsidRPr="00EA76E6">
        <w:t>Une belle canne</w:t>
      </w:r>
      <w:r w:rsidRPr="00EA76E6">
        <w:t xml:space="preserve"> ; </w:t>
      </w:r>
      <w:r w:rsidR="00CA2403" w:rsidRPr="00EA76E6">
        <w:t>canne idéale pour un médecin à l</w:t>
      </w:r>
      <w:r w:rsidRPr="00EA76E6">
        <w:t>’</w:t>
      </w:r>
      <w:r w:rsidR="00CA2403" w:rsidRPr="00EA76E6">
        <w:t>ancienne mode</w:t>
      </w:r>
      <w:r w:rsidRPr="00EA76E6">
        <w:t xml:space="preserve"> : </w:t>
      </w:r>
      <w:r w:rsidR="00CA2403" w:rsidRPr="00EA76E6">
        <w:t>digne</w:t>
      </w:r>
      <w:r w:rsidRPr="00EA76E6">
        <w:t xml:space="preserve">, </w:t>
      </w:r>
      <w:r w:rsidR="00CA2403" w:rsidRPr="00EA76E6">
        <w:t>rassurante</w:t>
      </w:r>
      <w:r w:rsidRPr="00EA76E6">
        <w:t>…</w:t>
      </w:r>
    </w:p>
    <w:p w14:paraId="0B31E5F2" w14:textId="272B5CB7" w:rsidR="00C646BA" w:rsidRPr="00EA76E6" w:rsidRDefault="00C646BA" w:rsidP="00C646BA">
      <w:r w:rsidRPr="00EA76E6">
        <w:t>« </w:t>
      </w:r>
      <w:r w:rsidR="00CA2403" w:rsidRPr="00EA76E6">
        <w:t>Eh bien</w:t>
      </w:r>
      <w:r w:rsidRPr="00EA76E6">
        <w:t xml:space="preserve">, </w:t>
      </w:r>
      <w:r w:rsidR="00CA2403" w:rsidRPr="00EA76E6">
        <w:t>Watson</w:t>
      </w:r>
      <w:r w:rsidRPr="00EA76E6">
        <w:t xml:space="preserve">, </w:t>
      </w:r>
      <w:r w:rsidR="00CA2403" w:rsidRPr="00EA76E6">
        <w:t>que vous suggère cette canne</w:t>
      </w:r>
      <w:r w:rsidRPr="00EA76E6">
        <w:t> ? »</w:t>
      </w:r>
    </w:p>
    <w:p w14:paraId="0793287B" w14:textId="77777777" w:rsidR="00C646BA" w:rsidRPr="00EA76E6" w:rsidRDefault="00CA2403" w:rsidP="00C646BA">
      <w:r w:rsidRPr="00EA76E6">
        <w:t>Holmes me tournait le dos</w:t>
      </w:r>
      <w:r w:rsidR="00C646BA" w:rsidRPr="00EA76E6">
        <w:t xml:space="preserve">, </w:t>
      </w:r>
      <w:r w:rsidRPr="00EA76E6">
        <w:t>et je n</w:t>
      </w:r>
      <w:r w:rsidR="00C646BA" w:rsidRPr="00EA76E6">
        <w:t>’</w:t>
      </w:r>
      <w:r w:rsidRPr="00EA76E6">
        <w:t>avais rien fait qui pût le renseigner sur mon occupation du moment</w:t>
      </w:r>
      <w:r w:rsidR="00C646BA" w:rsidRPr="00EA76E6">
        <w:t>.</w:t>
      </w:r>
    </w:p>
    <w:p w14:paraId="0397B789" w14:textId="77777777" w:rsidR="00C646BA" w:rsidRPr="00EA76E6" w:rsidRDefault="00C646BA" w:rsidP="00C646BA">
      <w:r w:rsidRPr="00EA76E6">
        <w:t>« </w:t>
      </w:r>
      <w:r w:rsidR="00CA2403" w:rsidRPr="00EA76E6">
        <w:t>Comment savez-vous que je l</w:t>
      </w:r>
      <w:r w:rsidRPr="00EA76E6">
        <w:t>’</w:t>
      </w:r>
      <w:r w:rsidR="00CA2403" w:rsidRPr="00EA76E6">
        <w:t>examine</w:t>
      </w:r>
      <w:r w:rsidRPr="00EA76E6">
        <w:t xml:space="preserve"> ? </w:t>
      </w:r>
      <w:r w:rsidR="00CA2403" w:rsidRPr="00EA76E6">
        <w:t>Vous devez avoir des yeux derrière la tête</w:t>
      </w:r>
      <w:r w:rsidRPr="00EA76E6">
        <w:t> !</w:t>
      </w:r>
    </w:p>
    <w:p w14:paraId="196C31E3" w14:textId="3384AAC3" w:rsidR="00C646BA" w:rsidRPr="00EA76E6" w:rsidRDefault="00C646BA" w:rsidP="00C646BA">
      <w:r w:rsidRPr="00EA76E6">
        <w:t>— </w:t>
      </w:r>
      <w:r w:rsidR="00CA2403" w:rsidRPr="00EA76E6">
        <w:t>Non</w:t>
      </w:r>
      <w:r w:rsidRPr="00EA76E6">
        <w:t xml:space="preserve">, </w:t>
      </w:r>
      <w:r w:rsidR="00CA2403" w:rsidRPr="00EA76E6">
        <w:t>mais j</w:t>
      </w:r>
      <w:r w:rsidRPr="00EA76E6">
        <w:t>’</w:t>
      </w:r>
      <w:r w:rsidR="00CA2403" w:rsidRPr="00EA76E6">
        <w:t>ai en face de moi une cafetière en argent bien astiquée</w:t>
      </w:r>
      <w:r w:rsidRPr="00EA76E6">
        <w:t xml:space="preserve">. </w:t>
      </w:r>
      <w:r w:rsidR="00CA2403" w:rsidRPr="00EA76E6">
        <w:t>Dites</w:t>
      </w:r>
      <w:r w:rsidRPr="00EA76E6">
        <w:t xml:space="preserve">, </w:t>
      </w:r>
      <w:r w:rsidR="00CA2403" w:rsidRPr="00EA76E6">
        <w:t>Watson</w:t>
      </w:r>
      <w:r w:rsidRPr="00EA76E6">
        <w:t xml:space="preserve">, </w:t>
      </w:r>
      <w:r w:rsidR="00CA2403" w:rsidRPr="00EA76E6">
        <w:t>que pensez-vous de la canne de notre visiteur</w:t>
      </w:r>
      <w:r w:rsidRPr="00EA76E6">
        <w:t xml:space="preserve"> ? </w:t>
      </w:r>
      <w:r w:rsidR="00CA2403" w:rsidRPr="00EA76E6">
        <w:t>Nous avons eu de la malchance de le manquer</w:t>
      </w:r>
      <w:r w:rsidRPr="00EA76E6">
        <w:t xml:space="preserve">, </w:t>
      </w:r>
      <w:r w:rsidR="00CA2403" w:rsidRPr="00EA76E6">
        <w:t>nous ignorons le but de sa démarche</w:t>
      </w:r>
      <w:r w:rsidRPr="00EA76E6">
        <w:t xml:space="preserve"> : </w:t>
      </w:r>
      <w:r w:rsidR="00CA2403" w:rsidRPr="00EA76E6">
        <w:t xml:space="preserve">ce petit prend </w:t>
      </w:r>
      <w:r w:rsidR="00CA2403" w:rsidRPr="00EA76E6">
        <w:lastRenderedPageBreak/>
        <w:t>donc de l</w:t>
      </w:r>
      <w:r w:rsidRPr="00EA76E6">
        <w:t>’</w:t>
      </w:r>
      <w:r w:rsidR="00CA2403" w:rsidRPr="00EA76E6">
        <w:t>importance</w:t>
      </w:r>
      <w:r w:rsidRPr="00EA76E6">
        <w:t xml:space="preserve">. </w:t>
      </w:r>
      <w:r w:rsidR="00CA2403" w:rsidRPr="00EA76E6">
        <w:t>Allons</w:t>
      </w:r>
      <w:r w:rsidRPr="00EA76E6">
        <w:t xml:space="preserve">, </w:t>
      </w:r>
      <w:r w:rsidR="00CA2403" w:rsidRPr="00EA76E6">
        <w:t>Watson</w:t>
      </w:r>
      <w:r w:rsidRPr="00EA76E6">
        <w:t xml:space="preserve">, </w:t>
      </w:r>
      <w:r w:rsidR="00CA2403" w:rsidRPr="00EA76E6">
        <w:t>reconstituez l</w:t>
      </w:r>
      <w:r w:rsidRPr="00EA76E6">
        <w:t>’</w:t>
      </w:r>
      <w:r w:rsidR="00CA2403" w:rsidRPr="00EA76E6">
        <w:t>homme d</w:t>
      </w:r>
      <w:r w:rsidRPr="00EA76E6">
        <w:t>’</w:t>
      </w:r>
      <w:r w:rsidR="00CA2403" w:rsidRPr="00EA76E6">
        <w:t>après la canne</w:t>
      </w:r>
      <w:r w:rsidRPr="00EA76E6">
        <w:t xml:space="preserve"> ! </w:t>
      </w:r>
      <w:r w:rsidR="00CA2403" w:rsidRPr="00EA76E6">
        <w:t>Je vous écoute</w:t>
      </w:r>
      <w:r w:rsidRPr="00EA76E6">
        <w:t>. »</w:t>
      </w:r>
    </w:p>
    <w:p w14:paraId="42E21806" w14:textId="77777777" w:rsidR="00C646BA" w:rsidRPr="00EA76E6" w:rsidRDefault="00CA2403" w:rsidP="00C646BA">
      <w:r w:rsidRPr="00EA76E6">
        <w:t>Je me mis en devoir de me conformer de mon mieux aux méthodes de mon ami</w:t>
      </w:r>
      <w:r w:rsidR="00C646BA" w:rsidRPr="00EA76E6">
        <w:t>.</w:t>
      </w:r>
    </w:p>
    <w:p w14:paraId="5033B036" w14:textId="77777777" w:rsidR="00C646BA" w:rsidRPr="00EA76E6" w:rsidRDefault="00C646BA" w:rsidP="00C646BA">
      <w:r w:rsidRPr="00EA76E6">
        <w:t>« </w:t>
      </w:r>
      <w:r w:rsidR="00CA2403" w:rsidRPr="00EA76E6">
        <w:t>Selon moi</w:t>
      </w:r>
      <w:r w:rsidRPr="00EA76E6">
        <w:t xml:space="preserve">, </w:t>
      </w:r>
      <w:r w:rsidR="00CA2403" w:rsidRPr="00EA76E6">
        <w:t>dis-je</w:t>
      </w:r>
      <w:r w:rsidRPr="00EA76E6">
        <w:t xml:space="preserve">, </w:t>
      </w:r>
      <w:r w:rsidR="00CA2403" w:rsidRPr="00EA76E6">
        <w:t>ce docteur Mortimer est un médecin d</w:t>
      </w:r>
      <w:r w:rsidRPr="00EA76E6">
        <w:t>’</w:t>
      </w:r>
      <w:r w:rsidR="00CA2403" w:rsidRPr="00EA76E6">
        <w:t>un certain âge</w:t>
      </w:r>
      <w:r w:rsidRPr="00EA76E6">
        <w:t xml:space="preserve">, </w:t>
      </w:r>
      <w:r w:rsidR="00CA2403" w:rsidRPr="00EA76E6">
        <w:t>à mœurs patriarcales</w:t>
      </w:r>
      <w:r w:rsidRPr="00EA76E6">
        <w:t xml:space="preserve">, </w:t>
      </w:r>
      <w:r w:rsidR="00CA2403" w:rsidRPr="00EA76E6">
        <w:t>aisé</w:t>
      </w:r>
      <w:r w:rsidRPr="00EA76E6">
        <w:t xml:space="preserve">, </w:t>
      </w:r>
      <w:r w:rsidR="00CA2403" w:rsidRPr="00EA76E6">
        <w:t>apprécié</w:t>
      </w:r>
      <w:r w:rsidRPr="00EA76E6">
        <w:t xml:space="preserve">, </w:t>
      </w:r>
      <w:r w:rsidR="00CA2403" w:rsidRPr="00EA76E6">
        <w:t>comme en témoigne le geste de ceux qui lui ont offert cette canne</w:t>
      </w:r>
      <w:r w:rsidRPr="00EA76E6">
        <w:t>.</w:t>
      </w:r>
    </w:p>
    <w:p w14:paraId="0257F0E6" w14:textId="77777777" w:rsidR="00C646BA" w:rsidRPr="00EA76E6" w:rsidRDefault="00C646BA" w:rsidP="00C646BA">
      <w:r w:rsidRPr="00EA76E6">
        <w:t>— </w:t>
      </w:r>
      <w:r w:rsidR="00CA2403" w:rsidRPr="00EA76E6">
        <w:t>Bon</w:t>
      </w:r>
      <w:r w:rsidRPr="00EA76E6">
        <w:t xml:space="preserve"> ! </w:t>
      </w:r>
      <w:r w:rsidR="00CA2403" w:rsidRPr="00EA76E6">
        <w:t>Excellent</w:t>
      </w:r>
      <w:r w:rsidRPr="00EA76E6">
        <w:t> !</w:t>
      </w:r>
    </w:p>
    <w:p w14:paraId="4FE7C6E8" w14:textId="77777777" w:rsidR="00C646BA" w:rsidRPr="00EA76E6" w:rsidRDefault="00C646BA" w:rsidP="00C646BA">
      <w:r w:rsidRPr="00EA76E6">
        <w:t>— </w:t>
      </w:r>
      <w:r w:rsidR="00CA2403" w:rsidRPr="00EA76E6">
        <w:t>Je pense qu</w:t>
      </w:r>
      <w:r w:rsidRPr="00EA76E6">
        <w:t>’</w:t>
      </w:r>
      <w:r w:rsidR="00CA2403" w:rsidRPr="00EA76E6">
        <w:t>il y a de fortes chances pour que le docteur Mortimer soit un médecin de campagne qui visite à pied la pl</w:t>
      </w:r>
      <w:r w:rsidR="00CA2403" w:rsidRPr="00EA76E6">
        <w:t>u</w:t>
      </w:r>
      <w:r w:rsidR="00CA2403" w:rsidRPr="00EA76E6">
        <w:t>part de ses malades</w:t>
      </w:r>
      <w:r w:rsidRPr="00EA76E6">
        <w:t>.</w:t>
      </w:r>
    </w:p>
    <w:p w14:paraId="215340EC" w14:textId="77777777" w:rsidR="00C646BA" w:rsidRPr="00EA76E6" w:rsidRDefault="00C646BA" w:rsidP="00C646BA">
      <w:r w:rsidRPr="00EA76E6">
        <w:t>— </w:t>
      </w:r>
      <w:r w:rsidR="00CA2403" w:rsidRPr="00EA76E6">
        <w:t>Pourquoi</w:t>
      </w:r>
      <w:r w:rsidRPr="00EA76E6">
        <w:t xml:space="preserve">, </w:t>
      </w:r>
      <w:r w:rsidR="00CA2403" w:rsidRPr="00EA76E6">
        <w:t>s</w:t>
      </w:r>
      <w:r w:rsidRPr="00EA76E6">
        <w:t>’</w:t>
      </w:r>
      <w:r w:rsidR="00CA2403" w:rsidRPr="00EA76E6">
        <w:t>il vous plaît</w:t>
      </w:r>
      <w:r w:rsidRPr="00EA76E6">
        <w:t> ?</w:t>
      </w:r>
    </w:p>
    <w:p w14:paraId="7F6EED9F" w14:textId="77777777" w:rsidR="00C646BA" w:rsidRPr="00EA76E6" w:rsidRDefault="00C646BA" w:rsidP="00C646BA">
      <w:r w:rsidRPr="00EA76E6">
        <w:t>— </w:t>
      </w:r>
      <w:r w:rsidR="00CA2403" w:rsidRPr="00EA76E6">
        <w:t>Parce que cette canne</w:t>
      </w:r>
      <w:r w:rsidRPr="00EA76E6">
        <w:t xml:space="preserve">, </w:t>
      </w:r>
      <w:r w:rsidR="00CA2403" w:rsidRPr="00EA76E6">
        <w:t>qui à l</w:t>
      </w:r>
      <w:r w:rsidRPr="00EA76E6">
        <w:t>’</w:t>
      </w:r>
      <w:r w:rsidR="00CA2403" w:rsidRPr="00EA76E6">
        <w:t>origine était très élégante</w:t>
      </w:r>
      <w:r w:rsidRPr="00EA76E6">
        <w:t xml:space="preserve">, </w:t>
      </w:r>
      <w:r w:rsidR="00CA2403" w:rsidRPr="00EA76E6">
        <w:t>se trouve aujourd</w:t>
      </w:r>
      <w:r w:rsidRPr="00EA76E6">
        <w:t>’</w:t>
      </w:r>
      <w:r w:rsidR="00CA2403" w:rsidRPr="00EA76E6">
        <w:t>hui dans un tel état que j</w:t>
      </w:r>
      <w:r w:rsidRPr="00EA76E6">
        <w:t>’</w:t>
      </w:r>
      <w:r w:rsidR="00CA2403" w:rsidRPr="00EA76E6">
        <w:t>ai du mal à me la représenter entre les mains d</w:t>
      </w:r>
      <w:r w:rsidRPr="00EA76E6">
        <w:t>’</w:t>
      </w:r>
      <w:r w:rsidR="00CA2403" w:rsidRPr="00EA76E6">
        <w:t>un médecin de ville</w:t>
      </w:r>
      <w:r w:rsidRPr="00EA76E6">
        <w:t xml:space="preserve">. </w:t>
      </w:r>
      <w:r w:rsidR="00CA2403" w:rsidRPr="00EA76E6">
        <w:t>Le gros e</w:t>
      </w:r>
      <w:r w:rsidR="00CA2403" w:rsidRPr="00EA76E6">
        <w:t>m</w:t>
      </w:r>
      <w:r w:rsidR="00CA2403" w:rsidRPr="00EA76E6">
        <w:t>bout de fer est complètement usé</w:t>
      </w:r>
      <w:r w:rsidRPr="00EA76E6">
        <w:t xml:space="preserve"> ; </w:t>
      </w:r>
      <w:r w:rsidR="00CA2403" w:rsidRPr="00EA76E6">
        <w:t>il me paraît donc évident que son propriétaire est un grand marcheur</w:t>
      </w:r>
      <w:r w:rsidRPr="00EA76E6">
        <w:t>.</w:t>
      </w:r>
    </w:p>
    <w:p w14:paraId="33C1FF3E" w14:textId="77777777" w:rsidR="00C646BA" w:rsidRPr="00EA76E6" w:rsidRDefault="00C646BA" w:rsidP="00C646BA">
      <w:r w:rsidRPr="00EA76E6">
        <w:t>— </w:t>
      </w:r>
      <w:r w:rsidR="00CA2403" w:rsidRPr="00EA76E6">
        <w:t>Très juste</w:t>
      </w:r>
      <w:r w:rsidRPr="00EA76E6">
        <w:t> !</w:t>
      </w:r>
    </w:p>
    <w:p w14:paraId="56184EBA" w14:textId="73C8502F" w:rsidR="00C646BA" w:rsidRPr="00EA76E6" w:rsidRDefault="00C646BA" w:rsidP="00C646BA">
      <w:r w:rsidRPr="00EA76E6">
        <w:t>— </w:t>
      </w:r>
      <w:r w:rsidR="00CA2403" w:rsidRPr="00EA76E6">
        <w:t>D</w:t>
      </w:r>
      <w:r w:rsidRPr="00EA76E6">
        <w:t>’</w:t>
      </w:r>
      <w:r w:rsidR="00CA2403" w:rsidRPr="00EA76E6">
        <w:t>autre part</w:t>
      </w:r>
      <w:r w:rsidRPr="00EA76E6">
        <w:t xml:space="preserve">, </w:t>
      </w:r>
      <w:r w:rsidR="00CA2403" w:rsidRPr="00EA76E6">
        <w:t>je lis</w:t>
      </w:r>
      <w:r w:rsidRPr="00EA76E6">
        <w:t> : « </w:t>
      </w:r>
      <w:r w:rsidR="00CA2403" w:rsidRPr="00EA76E6">
        <w:t>ses amis du</w:t>
      </w:r>
      <w:r w:rsidRPr="00EA76E6">
        <w:t xml:space="preserve"> C.C.H. ». </w:t>
      </w:r>
      <w:r w:rsidR="00CA2403" w:rsidRPr="00EA76E6">
        <w:t>Je parierais qu</w:t>
      </w:r>
      <w:r w:rsidRPr="00EA76E6">
        <w:t>’</w:t>
      </w:r>
      <w:r w:rsidR="00CA2403" w:rsidRPr="00EA76E6">
        <w:t>il s</w:t>
      </w:r>
      <w:r w:rsidRPr="00EA76E6">
        <w:t>’</w:t>
      </w:r>
      <w:r w:rsidR="00CA2403" w:rsidRPr="00EA76E6">
        <w:t xml:space="preserve">agit </w:t>
      </w:r>
      <w:r w:rsidR="00AF50F8" w:rsidRPr="00EA76E6">
        <w:t>d</w:t>
      </w:r>
      <w:r w:rsidRPr="00EA76E6">
        <w:t>’</w:t>
      </w:r>
      <w:r w:rsidR="00AF50F8" w:rsidRPr="00EA76E6">
        <w:t>une société locale de chasse</w:t>
      </w:r>
      <w:r w:rsidR="00AF50F8" w:rsidRPr="00EA76E6">
        <w:rPr>
          <w:rStyle w:val="Appelnotedebasdep"/>
        </w:rPr>
        <w:footnoteReference w:id="2"/>
      </w:r>
      <w:r w:rsidR="00CA2403" w:rsidRPr="00EA76E6">
        <w:t xml:space="preserve"> dont il a soigné les membres et qui lui a offert un petit cadeau pour le remercier</w:t>
      </w:r>
      <w:r w:rsidRPr="00EA76E6">
        <w:t>.</w:t>
      </w:r>
    </w:p>
    <w:p w14:paraId="25AE6F94" w14:textId="3469B382" w:rsidR="00C646BA" w:rsidRPr="00EA76E6" w:rsidRDefault="00C646BA" w:rsidP="00C646BA">
      <w:r w:rsidRPr="00EA76E6">
        <w:t>— </w:t>
      </w:r>
      <w:r w:rsidR="00CA2403" w:rsidRPr="00EA76E6">
        <w:t>En vérité</w:t>
      </w:r>
      <w:r w:rsidRPr="00EA76E6">
        <w:t xml:space="preserve">, </w:t>
      </w:r>
      <w:r w:rsidR="00CA2403" w:rsidRPr="00EA76E6">
        <w:t>Watson</w:t>
      </w:r>
      <w:r w:rsidRPr="00EA76E6">
        <w:t xml:space="preserve">, </w:t>
      </w:r>
      <w:r w:rsidR="00CA2403" w:rsidRPr="00EA76E6">
        <w:t>vous vous surpassez</w:t>
      </w:r>
      <w:r w:rsidRPr="00EA76E6">
        <w:t xml:space="preserve"> ! </w:t>
      </w:r>
      <w:r w:rsidR="00CA2403" w:rsidRPr="00EA76E6">
        <w:t>s</w:t>
      </w:r>
      <w:r w:rsidRPr="00EA76E6">
        <w:t>’</w:t>
      </w:r>
      <w:r w:rsidR="00CA2403" w:rsidRPr="00EA76E6">
        <w:t>exclama Holmes en repoussant sa chaise et en allumant une cigarette</w:t>
      </w:r>
      <w:r w:rsidRPr="00EA76E6">
        <w:t xml:space="preserve">. </w:t>
      </w:r>
      <w:r w:rsidR="00CA2403" w:rsidRPr="00EA76E6">
        <w:t xml:space="preserve">Je suis obligé de dire que dans tous les récits que vous avez </w:t>
      </w:r>
      <w:r w:rsidR="00CA2403" w:rsidRPr="00EA76E6">
        <w:lastRenderedPageBreak/>
        <w:t>bien voulu consacrer à mes modestes exploits</w:t>
      </w:r>
      <w:r w:rsidRPr="00EA76E6">
        <w:t xml:space="preserve">, </w:t>
      </w:r>
      <w:r w:rsidR="00CA2403" w:rsidRPr="00EA76E6">
        <w:t>vous avez consta</w:t>
      </w:r>
      <w:r w:rsidR="00CA2403" w:rsidRPr="00EA76E6">
        <w:t>m</w:t>
      </w:r>
      <w:r w:rsidR="00CA2403" w:rsidRPr="00EA76E6">
        <w:t>ment sous-estimé vos propres capacités</w:t>
      </w:r>
      <w:r w:rsidRPr="00EA76E6">
        <w:t xml:space="preserve">. </w:t>
      </w:r>
      <w:r w:rsidR="00CA2403" w:rsidRPr="00EA76E6">
        <w:t>Vous n</w:t>
      </w:r>
      <w:r w:rsidRPr="00EA76E6">
        <w:t>’</w:t>
      </w:r>
      <w:r w:rsidR="00CA2403" w:rsidRPr="00EA76E6">
        <w:t>êtes peut-être pas une lumière par vous-même</w:t>
      </w:r>
      <w:r w:rsidRPr="00EA76E6">
        <w:t xml:space="preserve">, </w:t>
      </w:r>
      <w:r w:rsidR="00CA2403" w:rsidRPr="00EA76E6">
        <w:t>mais vous êtes un conducteur de lumière</w:t>
      </w:r>
      <w:r w:rsidRPr="00EA76E6">
        <w:t xml:space="preserve">. </w:t>
      </w:r>
      <w:r w:rsidR="00CA2403" w:rsidRPr="00EA76E6">
        <w:t>Certaines personnes dépourvues de génie personnel sont quelquefois douées du pouvoir de le stimuler</w:t>
      </w:r>
      <w:r w:rsidRPr="00EA76E6">
        <w:t xml:space="preserve">. </w:t>
      </w:r>
      <w:r w:rsidR="00CA2403" w:rsidRPr="00EA76E6">
        <w:t>Mon cher ami</w:t>
      </w:r>
      <w:r w:rsidRPr="00EA76E6">
        <w:t xml:space="preserve">, </w:t>
      </w:r>
      <w:r w:rsidR="00CA2403" w:rsidRPr="00EA76E6">
        <w:t>je vous dois beaucoup</w:t>
      </w:r>
      <w:r w:rsidRPr="00EA76E6">
        <w:t> ! »</w:t>
      </w:r>
    </w:p>
    <w:p w14:paraId="43A6C2AF" w14:textId="77777777" w:rsidR="00C646BA" w:rsidRPr="00EA76E6" w:rsidRDefault="00CA2403" w:rsidP="00C646BA">
      <w:r w:rsidRPr="00EA76E6">
        <w:t>Jamais il ne m</w:t>
      </w:r>
      <w:r w:rsidR="00C646BA" w:rsidRPr="00EA76E6">
        <w:t>’</w:t>
      </w:r>
      <w:r w:rsidRPr="00EA76E6">
        <w:t>en avait tant dit</w:t>
      </w:r>
      <w:r w:rsidR="00C646BA" w:rsidRPr="00EA76E6">
        <w:t xml:space="preserve"> ! </w:t>
      </w:r>
      <w:r w:rsidRPr="00EA76E6">
        <w:t>Je conviens que ce langage me causa un vif plaisir</w:t>
      </w:r>
      <w:r w:rsidR="00C646BA" w:rsidRPr="00EA76E6">
        <w:t xml:space="preserve">. </w:t>
      </w:r>
      <w:r w:rsidRPr="00EA76E6">
        <w:t>Souvent en effet j</w:t>
      </w:r>
      <w:r w:rsidR="00C646BA" w:rsidRPr="00EA76E6">
        <w:t>’</w:t>
      </w:r>
      <w:r w:rsidRPr="00EA76E6">
        <w:t>avais éprouvé une sorte d</w:t>
      </w:r>
      <w:r w:rsidR="00C646BA" w:rsidRPr="00EA76E6">
        <w:t>’</w:t>
      </w:r>
      <w:r w:rsidRPr="00EA76E6">
        <w:t>amertume devant l</w:t>
      </w:r>
      <w:r w:rsidR="00C646BA" w:rsidRPr="00EA76E6">
        <w:t>’</w:t>
      </w:r>
      <w:r w:rsidRPr="00EA76E6">
        <w:t>indifférence qu</w:t>
      </w:r>
      <w:r w:rsidR="00C646BA" w:rsidRPr="00EA76E6">
        <w:t>’</w:t>
      </w:r>
      <w:r w:rsidRPr="00EA76E6">
        <w:t>il manifestait à l</w:t>
      </w:r>
      <w:r w:rsidR="00C646BA" w:rsidRPr="00EA76E6">
        <w:t>’</w:t>
      </w:r>
      <w:r w:rsidRPr="00EA76E6">
        <w:t>égard de mon admiration et de mes efforts pour vulgariser ses méthodes</w:t>
      </w:r>
      <w:r w:rsidR="00C646BA" w:rsidRPr="00EA76E6">
        <w:t xml:space="preserve">. </w:t>
      </w:r>
      <w:r w:rsidRPr="00EA76E6">
        <w:t>Par ailleurs je n</w:t>
      </w:r>
      <w:r w:rsidR="00C646BA" w:rsidRPr="00EA76E6">
        <w:t>’</w:t>
      </w:r>
      <w:r w:rsidRPr="00EA76E6">
        <w:t>étais pas peu fier de me dire que je possédais suffisamment à fond son système pour l</w:t>
      </w:r>
      <w:r w:rsidR="00C646BA" w:rsidRPr="00EA76E6">
        <w:t>’</w:t>
      </w:r>
      <w:r w:rsidRPr="00EA76E6">
        <w:t>appliquer d</w:t>
      </w:r>
      <w:r w:rsidR="00C646BA" w:rsidRPr="00EA76E6">
        <w:t>’</w:t>
      </w:r>
      <w:r w:rsidRPr="00EA76E6">
        <w:t>une manière qui avait mérité son approbation</w:t>
      </w:r>
      <w:r w:rsidR="00C646BA" w:rsidRPr="00EA76E6">
        <w:t xml:space="preserve">. </w:t>
      </w:r>
      <w:r w:rsidRPr="00EA76E6">
        <w:t>Il me prit la canne des mains et l</w:t>
      </w:r>
      <w:r w:rsidR="00C646BA" w:rsidRPr="00EA76E6">
        <w:t>’</w:t>
      </w:r>
      <w:r w:rsidRPr="00EA76E6">
        <w:t>observa quelques instants à l</w:t>
      </w:r>
      <w:r w:rsidR="00C646BA" w:rsidRPr="00EA76E6">
        <w:t>’</w:t>
      </w:r>
      <w:r w:rsidRPr="00EA76E6">
        <w:t>œil nu</w:t>
      </w:r>
      <w:r w:rsidR="00C646BA" w:rsidRPr="00EA76E6">
        <w:t xml:space="preserve">. </w:t>
      </w:r>
      <w:r w:rsidRPr="00EA76E6">
        <w:t>Tout à coup</w:t>
      </w:r>
      <w:r w:rsidR="00C646BA" w:rsidRPr="00EA76E6">
        <w:t xml:space="preserve">, </w:t>
      </w:r>
      <w:r w:rsidRPr="00EA76E6">
        <w:t>intéressé par un détail</w:t>
      </w:r>
      <w:r w:rsidR="00C646BA" w:rsidRPr="00EA76E6">
        <w:t xml:space="preserve">, </w:t>
      </w:r>
      <w:r w:rsidRPr="00EA76E6">
        <w:t>il posa sa cigarette</w:t>
      </w:r>
      <w:r w:rsidR="00C646BA" w:rsidRPr="00EA76E6">
        <w:t xml:space="preserve">, </w:t>
      </w:r>
      <w:r w:rsidRPr="00EA76E6">
        <w:t>s</w:t>
      </w:r>
      <w:r w:rsidR="00C646BA" w:rsidRPr="00EA76E6">
        <w:t>’</w:t>
      </w:r>
      <w:r w:rsidRPr="00EA76E6">
        <w:t>empara d</w:t>
      </w:r>
      <w:r w:rsidR="00C646BA" w:rsidRPr="00EA76E6">
        <w:t>’</w:t>
      </w:r>
      <w:r w:rsidRPr="00EA76E6">
        <w:t>une loupe</w:t>
      </w:r>
      <w:r w:rsidR="00C646BA" w:rsidRPr="00EA76E6">
        <w:t xml:space="preserve">, </w:t>
      </w:r>
      <w:r w:rsidRPr="00EA76E6">
        <w:t>et se rapprocha de la fenêtre</w:t>
      </w:r>
      <w:r w:rsidR="00C646BA" w:rsidRPr="00EA76E6">
        <w:t>.</w:t>
      </w:r>
    </w:p>
    <w:p w14:paraId="3E0F6FC4" w14:textId="77777777" w:rsidR="00C646BA" w:rsidRPr="00EA76E6" w:rsidRDefault="00C646BA" w:rsidP="00C646BA">
      <w:r w:rsidRPr="00EA76E6">
        <w:t>« </w:t>
      </w:r>
      <w:r w:rsidR="00CA2403" w:rsidRPr="00EA76E6">
        <w:t>Curieux</w:t>
      </w:r>
      <w:r w:rsidRPr="00EA76E6">
        <w:t xml:space="preserve">, </w:t>
      </w:r>
      <w:r w:rsidR="00CA2403" w:rsidRPr="00EA76E6">
        <w:t>mais élémentaire</w:t>
      </w:r>
      <w:r w:rsidRPr="00EA76E6">
        <w:t xml:space="preserve"> ! </w:t>
      </w:r>
      <w:r w:rsidR="00CA2403" w:rsidRPr="00EA76E6">
        <w:t>fit-il en revenant s</w:t>
      </w:r>
      <w:r w:rsidRPr="00EA76E6">
        <w:t>’</w:t>
      </w:r>
      <w:r w:rsidR="00CA2403" w:rsidRPr="00EA76E6">
        <w:t>asseoir sur le canapé qu</w:t>
      </w:r>
      <w:r w:rsidRPr="00EA76E6">
        <w:t>’</w:t>
      </w:r>
      <w:r w:rsidR="00CA2403" w:rsidRPr="00EA76E6">
        <w:t>il affectionnait</w:t>
      </w:r>
      <w:r w:rsidRPr="00EA76E6">
        <w:t xml:space="preserve">. </w:t>
      </w:r>
      <w:r w:rsidR="00CA2403" w:rsidRPr="00EA76E6">
        <w:t>Voyez-vous</w:t>
      </w:r>
      <w:r w:rsidRPr="00EA76E6">
        <w:t xml:space="preserve">, </w:t>
      </w:r>
      <w:r w:rsidR="00CA2403" w:rsidRPr="00EA76E6">
        <w:t>Watson</w:t>
      </w:r>
      <w:r w:rsidRPr="00EA76E6">
        <w:t xml:space="preserve">, </w:t>
      </w:r>
      <w:r w:rsidR="00CA2403" w:rsidRPr="00EA76E6">
        <w:t>sur cette canne je remarque un ou deux indices</w:t>
      </w:r>
      <w:r w:rsidRPr="00EA76E6">
        <w:t xml:space="preserve"> : </w:t>
      </w:r>
      <w:r w:rsidR="00CA2403" w:rsidRPr="00EA76E6">
        <w:t>assez pour nous fournir le point de départ de plusieurs déductions</w:t>
      </w:r>
      <w:r w:rsidRPr="00EA76E6">
        <w:t>.</w:t>
      </w:r>
    </w:p>
    <w:p w14:paraId="2EBB4A5C" w14:textId="77777777" w:rsidR="00C646BA" w:rsidRPr="00EA76E6" w:rsidRDefault="00C646BA" w:rsidP="00C646BA">
      <w:r w:rsidRPr="00EA76E6">
        <w:t>— </w:t>
      </w:r>
      <w:r w:rsidR="00CA2403" w:rsidRPr="00EA76E6">
        <w:t>Une petite chose m</w:t>
      </w:r>
      <w:r w:rsidRPr="00EA76E6">
        <w:t>’</w:t>
      </w:r>
      <w:r w:rsidR="00CA2403" w:rsidRPr="00EA76E6">
        <w:t>aurait-elle échappée</w:t>
      </w:r>
      <w:r w:rsidRPr="00EA76E6">
        <w:t xml:space="preserve"> ? </w:t>
      </w:r>
      <w:r w:rsidR="00CA2403" w:rsidRPr="00EA76E6">
        <w:t>demandai-je avec quelque suffisance</w:t>
      </w:r>
      <w:r w:rsidRPr="00EA76E6">
        <w:t xml:space="preserve">. </w:t>
      </w:r>
      <w:r w:rsidR="00CA2403" w:rsidRPr="00EA76E6">
        <w:t>J</w:t>
      </w:r>
      <w:r w:rsidRPr="00EA76E6">
        <w:t>’</w:t>
      </w:r>
      <w:r w:rsidR="00CA2403" w:rsidRPr="00EA76E6">
        <w:t>espère n</w:t>
      </w:r>
      <w:r w:rsidRPr="00EA76E6">
        <w:t>’</w:t>
      </w:r>
      <w:r w:rsidR="00CA2403" w:rsidRPr="00EA76E6">
        <w:t>avoir rien négligé d</w:t>
      </w:r>
      <w:r w:rsidRPr="00EA76E6">
        <w:t>’</w:t>
      </w:r>
      <w:r w:rsidR="00CA2403" w:rsidRPr="00EA76E6">
        <w:t>important</w:t>
      </w:r>
      <w:r w:rsidRPr="00EA76E6">
        <w:t> ?</w:t>
      </w:r>
    </w:p>
    <w:p w14:paraId="1060DE29" w14:textId="77777777" w:rsidR="00C646BA" w:rsidRPr="00EA76E6" w:rsidRDefault="00C646BA" w:rsidP="00C646BA">
      <w:r w:rsidRPr="00EA76E6">
        <w:t>— </w:t>
      </w:r>
      <w:r w:rsidR="00CA2403" w:rsidRPr="00EA76E6">
        <w:t>J</w:t>
      </w:r>
      <w:r w:rsidRPr="00EA76E6">
        <w:t>’</w:t>
      </w:r>
      <w:r w:rsidR="00CA2403" w:rsidRPr="00EA76E6">
        <w:t>ai peur</w:t>
      </w:r>
      <w:r w:rsidRPr="00EA76E6">
        <w:t xml:space="preserve">, </w:t>
      </w:r>
      <w:r w:rsidR="00CA2403" w:rsidRPr="00EA76E6">
        <w:t>mon cher Watson</w:t>
      </w:r>
      <w:r w:rsidRPr="00EA76E6">
        <w:t xml:space="preserve">, </w:t>
      </w:r>
      <w:r w:rsidR="00CA2403" w:rsidRPr="00EA76E6">
        <w:t>que la plupart de vos co</w:t>
      </w:r>
      <w:r w:rsidR="00CA2403" w:rsidRPr="00EA76E6">
        <w:t>n</w:t>
      </w:r>
      <w:r w:rsidR="00CA2403" w:rsidRPr="00EA76E6">
        <w:t>clusions ne soient erronées</w:t>
      </w:r>
      <w:r w:rsidRPr="00EA76E6">
        <w:t xml:space="preserve">. </w:t>
      </w:r>
      <w:r w:rsidR="00CA2403" w:rsidRPr="00EA76E6">
        <w:t>Quand je disais que vous me stim</w:t>
      </w:r>
      <w:r w:rsidR="00CA2403" w:rsidRPr="00EA76E6">
        <w:t>u</w:t>
      </w:r>
      <w:r w:rsidR="00CA2403" w:rsidRPr="00EA76E6">
        <w:t>liez</w:t>
      </w:r>
      <w:r w:rsidRPr="00EA76E6">
        <w:t xml:space="preserve">, </w:t>
      </w:r>
      <w:r w:rsidR="00CA2403" w:rsidRPr="00EA76E6">
        <w:t>j</w:t>
      </w:r>
      <w:r w:rsidRPr="00EA76E6">
        <w:t>’</w:t>
      </w:r>
      <w:r w:rsidR="00CA2403" w:rsidRPr="00EA76E6">
        <w:t>entendais par là</w:t>
      </w:r>
      <w:r w:rsidRPr="00EA76E6">
        <w:t xml:space="preserve">, </w:t>
      </w:r>
      <w:r w:rsidR="00CA2403" w:rsidRPr="00EA76E6">
        <w:t>pour être tout à fait franc</w:t>
      </w:r>
      <w:r w:rsidRPr="00EA76E6">
        <w:t xml:space="preserve">, </w:t>
      </w:r>
      <w:r w:rsidR="00CA2403" w:rsidRPr="00EA76E6">
        <w:t>qu</w:t>
      </w:r>
      <w:r w:rsidRPr="00EA76E6">
        <w:t>’</w:t>
      </w:r>
      <w:r w:rsidR="00CA2403" w:rsidRPr="00EA76E6">
        <w:t>en relevant vos erreurs j</w:t>
      </w:r>
      <w:r w:rsidRPr="00EA76E6">
        <w:t>’</w:t>
      </w:r>
      <w:r w:rsidR="00CA2403" w:rsidRPr="00EA76E6">
        <w:t>étais fréquemment guidé vers la vérité</w:t>
      </w:r>
      <w:r w:rsidRPr="00EA76E6">
        <w:t xml:space="preserve">. </w:t>
      </w:r>
      <w:r w:rsidR="00CA2403" w:rsidRPr="00EA76E6">
        <w:t>Non pas que vous vous soyez trompé du tout au tout dans ce cas précis</w:t>
      </w:r>
      <w:r w:rsidRPr="00EA76E6">
        <w:t xml:space="preserve">. </w:t>
      </w:r>
      <w:r w:rsidR="00CA2403" w:rsidRPr="00EA76E6">
        <w:t>Il s</w:t>
      </w:r>
      <w:r w:rsidRPr="00EA76E6">
        <w:t>’</w:t>
      </w:r>
      <w:r w:rsidR="00CA2403" w:rsidRPr="00EA76E6">
        <w:t>agit certainement d</w:t>
      </w:r>
      <w:r w:rsidRPr="00EA76E6">
        <w:t>’</w:t>
      </w:r>
      <w:r w:rsidR="00CA2403" w:rsidRPr="00EA76E6">
        <w:t>un médecin de campagne</w:t>
      </w:r>
      <w:r w:rsidRPr="00EA76E6">
        <w:t xml:space="preserve">. </w:t>
      </w:r>
      <w:r w:rsidR="00CA2403" w:rsidRPr="00EA76E6">
        <w:t>Et d</w:t>
      </w:r>
      <w:r w:rsidRPr="00EA76E6">
        <w:t>’</w:t>
      </w:r>
      <w:r w:rsidR="00CA2403" w:rsidRPr="00EA76E6">
        <w:t>un grand marcheur</w:t>
      </w:r>
      <w:r w:rsidRPr="00EA76E6">
        <w:t>.</w:t>
      </w:r>
    </w:p>
    <w:p w14:paraId="3DDE20DC" w14:textId="77777777" w:rsidR="00C646BA" w:rsidRPr="00EA76E6" w:rsidRDefault="00C646BA" w:rsidP="00C646BA">
      <w:r w:rsidRPr="00EA76E6">
        <w:lastRenderedPageBreak/>
        <w:t>— </w:t>
      </w:r>
      <w:r w:rsidR="00CA2403" w:rsidRPr="00EA76E6">
        <w:t>Donc j</w:t>
      </w:r>
      <w:r w:rsidRPr="00EA76E6">
        <w:t>’</w:t>
      </w:r>
      <w:r w:rsidR="00CA2403" w:rsidRPr="00EA76E6">
        <w:t>avais raison</w:t>
      </w:r>
      <w:r w:rsidRPr="00EA76E6">
        <w:t>.</w:t>
      </w:r>
    </w:p>
    <w:p w14:paraId="36133796" w14:textId="77777777" w:rsidR="00C646BA" w:rsidRPr="00EA76E6" w:rsidRDefault="00C646BA" w:rsidP="00C646BA">
      <w:r w:rsidRPr="00EA76E6">
        <w:t>— </w:t>
      </w:r>
      <w:r w:rsidR="00CA2403" w:rsidRPr="00EA76E6">
        <w:t>Jusque-là</w:t>
      </w:r>
      <w:r w:rsidRPr="00EA76E6">
        <w:t xml:space="preserve">, </w:t>
      </w:r>
      <w:r w:rsidR="00CA2403" w:rsidRPr="00EA76E6">
        <w:t>oui</w:t>
      </w:r>
      <w:r w:rsidRPr="00EA76E6">
        <w:t>.</w:t>
      </w:r>
    </w:p>
    <w:p w14:paraId="60F61A1F" w14:textId="77777777" w:rsidR="00C646BA" w:rsidRPr="00EA76E6" w:rsidRDefault="00C646BA" w:rsidP="00C646BA">
      <w:r w:rsidRPr="00EA76E6">
        <w:t>— </w:t>
      </w:r>
      <w:r w:rsidR="00CA2403" w:rsidRPr="00EA76E6">
        <w:t>Mais il n</w:t>
      </w:r>
      <w:r w:rsidRPr="00EA76E6">
        <w:t>’</w:t>
      </w:r>
      <w:r w:rsidR="00CA2403" w:rsidRPr="00EA76E6">
        <w:t>y a rien d</w:t>
      </w:r>
      <w:r w:rsidRPr="00EA76E6">
        <w:t>’</w:t>
      </w:r>
      <w:r w:rsidR="00CA2403" w:rsidRPr="00EA76E6">
        <w:t>autre</w:t>
      </w:r>
      <w:r w:rsidRPr="00EA76E6">
        <w:t>…</w:t>
      </w:r>
    </w:p>
    <w:p w14:paraId="43FCA9BC" w14:textId="2C19FB0C" w:rsidR="00C646BA" w:rsidRPr="00EA76E6" w:rsidRDefault="00C646BA" w:rsidP="00C646BA">
      <w:r w:rsidRPr="00EA76E6">
        <w:t>— </w:t>
      </w:r>
      <w:r w:rsidR="00CA2403" w:rsidRPr="00EA76E6">
        <w:t>Si</w:t>
      </w:r>
      <w:r w:rsidRPr="00EA76E6">
        <w:t xml:space="preserve">, </w:t>
      </w:r>
      <w:r w:rsidR="00CA2403" w:rsidRPr="00EA76E6">
        <w:t>si</w:t>
      </w:r>
      <w:r w:rsidRPr="00EA76E6">
        <w:t xml:space="preserve">, </w:t>
      </w:r>
      <w:r w:rsidR="00CA2403" w:rsidRPr="00EA76E6">
        <w:t>mon cher Watson</w:t>
      </w:r>
      <w:r w:rsidRPr="00EA76E6">
        <w:t xml:space="preserve"> ! </w:t>
      </w:r>
      <w:r w:rsidR="00CA2403" w:rsidRPr="00EA76E6">
        <w:t>Il y a autre chose</w:t>
      </w:r>
      <w:r w:rsidRPr="00EA76E6">
        <w:t xml:space="preserve">. </w:t>
      </w:r>
      <w:r w:rsidR="00CA2403" w:rsidRPr="00EA76E6">
        <w:t>D</w:t>
      </w:r>
      <w:r w:rsidRPr="00EA76E6">
        <w:t>’</w:t>
      </w:r>
      <w:r w:rsidR="00CA2403" w:rsidRPr="00EA76E6">
        <w:t>autres choses</w:t>
      </w:r>
      <w:r w:rsidRPr="00EA76E6">
        <w:t xml:space="preserve">. </w:t>
      </w:r>
      <w:r w:rsidR="00CA2403" w:rsidRPr="00EA76E6">
        <w:t>J</w:t>
      </w:r>
      <w:r w:rsidRPr="00EA76E6">
        <w:t>’</w:t>
      </w:r>
      <w:r w:rsidR="00CA2403" w:rsidRPr="00EA76E6">
        <w:t>inclinerais volontiers à penser</w:t>
      </w:r>
      <w:r w:rsidRPr="00EA76E6">
        <w:t xml:space="preserve">, </w:t>
      </w:r>
      <w:r w:rsidR="00CA2403" w:rsidRPr="00EA76E6">
        <w:t>par exemple</w:t>
      </w:r>
      <w:r w:rsidRPr="00EA76E6">
        <w:t xml:space="preserve">, </w:t>
      </w:r>
      <w:r w:rsidR="00CA2403" w:rsidRPr="00EA76E6">
        <w:t>qu</w:t>
      </w:r>
      <w:r w:rsidRPr="00EA76E6">
        <w:t>’</w:t>
      </w:r>
      <w:r w:rsidR="00CA2403" w:rsidRPr="00EA76E6">
        <w:t>un cadeau fait à un médecin provient plutôt d</w:t>
      </w:r>
      <w:r w:rsidRPr="00EA76E6">
        <w:t>’</w:t>
      </w:r>
      <w:r w:rsidR="00CA2403" w:rsidRPr="00EA76E6">
        <w:t>un hôpital que d</w:t>
      </w:r>
      <w:r w:rsidRPr="00EA76E6">
        <w:t>’</w:t>
      </w:r>
      <w:r w:rsidR="00CA2403" w:rsidRPr="00EA76E6">
        <w:t>une société de chasse</w:t>
      </w:r>
      <w:r w:rsidRPr="00EA76E6">
        <w:t xml:space="preserve"> ; </w:t>
      </w:r>
      <w:r w:rsidR="00CA2403" w:rsidRPr="00EA76E6">
        <w:t xml:space="preserve">quand les initiales </w:t>
      </w:r>
      <w:r w:rsidRPr="00EA76E6">
        <w:t>« C.C. »</w:t>
      </w:r>
      <w:r w:rsidR="00CA2403" w:rsidRPr="00EA76E6">
        <w:t xml:space="preserve"> sont placées d</w:t>
      </w:r>
      <w:r w:rsidR="00CA2403" w:rsidRPr="00EA76E6">
        <w:t>e</w:t>
      </w:r>
      <w:r w:rsidR="00CA2403" w:rsidRPr="00EA76E6">
        <w:t xml:space="preserve">vant le </w:t>
      </w:r>
      <w:r w:rsidRPr="00EA76E6">
        <w:t>« </w:t>
      </w:r>
      <w:r w:rsidR="00CA2403" w:rsidRPr="00EA76E6">
        <w:t>H</w:t>
      </w:r>
      <w:r w:rsidRPr="00EA76E6">
        <w:t> »</w:t>
      </w:r>
      <w:r w:rsidR="00CA2403" w:rsidRPr="00EA76E6">
        <w:t xml:space="preserve"> de Hospital</w:t>
      </w:r>
      <w:r w:rsidRPr="00EA76E6">
        <w:t xml:space="preserve">, </w:t>
      </w:r>
      <w:r w:rsidR="00CA2403" w:rsidRPr="00EA76E6">
        <w:t xml:space="preserve">les mots </w:t>
      </w:r>
      <w:r w:rsidRPr="00EA76E6">
        <w:t>« </w:t>
      </w:r>
      <w:r w:rsidR="00CA2403" w:rsidRPr="00EA76E6">
        <w:t>Charing-Cross</w:t>
      </w:r>
      <w:r w:rsidRPr="00EA76E6">
        <w:t> »</w:t>
      </w:r>
      <w:r w:rsidR="00CA2403" w:rsidRPr="00EA76E6">
        <w:t xml:space="preserve"> me vie</w:t>
      </w:r>
      <w:r w:rsidR="00CA2403" w:rsidRPr="00EA76E6">
        <w:t>n</w:t>
      </w:r>
      <w:r w:rsidR="00CA2403" w:rsidRPr="00EA76E6">
        <w:t>nent n</w:t>
      </w:r>
      <w:r w:rsidR="00CA2403" w:rsidRPr="00EA76E6">
        <w:t>a</w:t>
      </w:r>
      <w:r w:rsidR="00CA2403" w:rsidRPr="00EA76E6">
        <w:t>turellement en tête</w:t>
      </w:r>
      <w:r w:rsidRPr="00EA76E6">
        <w:t>.</w:t>
      </w:r>
    </w:p>
    <w:p w14:paraId="11702A7A" w14:textId="77777777" w:rsidR="00C646BA" w:rsidRPr="00EA76E6" w:rsidRDefault="00C646BA" w:rsidP="00C646BA">
      <w:r w:rsidRPr="00EA76E6">
        <w:t>— </w:t>
      </w:r>
      <w:r w:rsidR="00CA2403" w:rsidRPr="00EA76E6">
        <w:t>C</w:t>
      </w:r>
      <w:r w:rsidRPr="00EA76E6">
        <w:t>’</w:t>
      </w:r>
      <w:r w:rsidR="00CA2403" w:rsidRPr="00EA76E6">
        <w:t>est une hypothèse</w:t>
      </w:r>
      <w:r w:rsidRPr="00EA76E6">
        <w:t>.</w:t>
      </w:r>
    </w:p>
    <w:p w14:paraId="643792FD" w14:textId="77777777" w:rsidR="00C646BA" w:rsidRPr="00EA76E6" w:rsidRDefault="00C646BA" w:rsidP="00C646BA">
      <w:r w:rsidRPr="00EA76E6">
        <w:t>— </w:t>
      </w:r>
      <w:r w:rsidR="00CA2403" w:rsidRPr="00EA76E6">
        <w:t>Je n</w:t>
      </w:r>
      <w:r w:rsidRPr="00EA76E6">
        <w:t>’</w:t>
      </w:r>
      <w:r w:rsidR="00CA2403" w:rsidRPr="00EA76E6">
        <w:t>ai probablement pas tort</w:t>
      </w:r>
      <w:r w:rsidRPr="00EA76E6">
        <w:t xml:space="preserve">. </w:t>
      </w:r>
      <w:r w:rsidR="00CA2403" w:rsidRPr="00EA76E6">
        <w:t>Si nous prenons cette h</w:t>
      </w:r>
      <w:r w:rsidR="00CA2403" w:rsidRPr="00EA76E6">
        <w:t>y</w:t>
      </w:r>
      <w:r w:rsidR="00CA2403" w:rsidRPr="00EA76E6">
        <w:t>pothèse pour base</w:t>
      </w:r>
      <w:r w:rsidRPr="00EA76E6">
        <w:t xml:space="preserve">, </w:t>
      </w:r>
      <w:r w:rsidR="00CA2403" w:rsidRPr="00EA76E6">
        <w:t>nous allons procéder à une reconstitution très différente de notre visiteur inconnu</w:t>
      </w:r>
      <w:r w:rsidRPr="00EA76E6">
        <w:t>.</w:t>
      </w:r>
    </w:p>
    <w:p w14:paraId="2ACCC6DA" w14:textId="630B26CC" w:rsidR="00C646BA" w:rsidRPr="00EA76E6" w:rsidRDefault="00C646BA" w:rsidP="00C646BA">
      <w:r w:rsidRPr="00EA76E6">
        <w:t>— </w:t>
      </w:r>
      <w:r w:rsidR="00CA2403" w:rsidRPr="00EA76E6">
        <w:t>Eh bien</w:t>
      </w:r>
      <w:r w:rsidRPr="00EA76E6">
        <w:t xml:space="preserve">, </w:t>
      </w:r>
      <w:r w:rsidR="00CA2403" w:rsidRPr="00EA76E6">
        <w:t xml:space="preserve">en supposant que </w:t>
      </w:r>
      <w:r w:rsidRPr="00EA76E6">
        <w:t>« C.C.H. »</w:t>
      </w:r>
      <w:r w:rsidR="00CA2403" w:rsidRPr="00EA76E6">
        <w:t xml:space="preserve"> signifie </w:t>
      </w:r>
      <w:r w:rsidRPr="00EA76E6">
        <w:t>« </w:t>
      </w:r>
      <w:r w:rsidR="00CA2403" w:rsidRPr="00EA76E6">
        <w:t>Charing-Cross Hospital</w:t>
      </w:r>
      <w:r w:rsidRPr="00EA76E6">
        <w:t xml:space="preserve"> », </w:t>
      </w:r>
      <w:r w:rsidR="00CA2403" w:rsidRPr="00EA76E6">
        <w:t>que voulez-vous que nous déduisions de plus</w:t>
      </w:r>
      <w:r w:rsidRPr="00EA76E6">
        <w:t> ?</w:t>
      </w:r>
    </w:p>
    <w:p w14:paraId="3F846F5B" w14:textId="77777777" w:rsidR="00C646BA" w:rsidRPr="00EA76E6" w:rsidRDefault="00C646BA" w:rsidP="00C646BA">
      <w:r w:rsidRPr="00EA76E6">
        <w:t>— </w:t>
      </w:r>
      <w:r w:rsidR="00EF27E3" w:rsidRPr="00EA76E6">
        <w:t>Vous</w:t>
      </w:r>
      <w:r w:rsidR="00CA2403" w:rsidRPr="00EA76E6">
        <w:t xml:space="preserve"> ne voy</w:t>
      </w:r>
      <w:r w:rsidR="00EF27E3" w:rsidRPr="00EA76E6">
        <w:t>ez</w:t>
      </w:r>
      <w:r w:rsidR="00CA2403" w:rsidRPr="00EA76E6">
        <w:t xml:space="preserve"> pas</w:t>
      </w:r>
      <w:r w:rsidRPr="00EA76E6">
        <w:t xml:space="preserve"> ? </w:t>
      </w:r>
      <w:r w:rsidR="00CA2403" w:rsidRPr="00EA76E6">
        <w:t>Puisque vous connaissez mes m</w:t>
      </w:r>
      <w:r w:rsidR="00CA2403" w:rsidRPr="00EA76E6">
        <w:t>é</w:t>
      </w:r>
      <w:r w:rsidR="00CA2403" w:rsidRPr="00EA76E6">
        <w:t>thodes</w:t>
      </w:r>
      <w:r w:rsidRPr="00EA76E6">
        <w:t xml:space="preserve">, </w:t>
      </w:r>
      <w:r w:rsidR="00CA2403" w:rsidRPr="00EA76E6">
        <w:t>appliquez-les</w:t>
      </w:r>
      <w:r w:rsidRPr="00EA76E6">
        <w:t> !</w:t>
      </w:r>
    </w:p>
    <w:p w14:paraId="5738C6D5" w14:textId="77777777" w:rsidR="00C646BA" w:rsidRPr="00EA76E6" w:rsidRDefault="00C646BA" w:rsidP="00C646BA">
      <w:r w:rsidRPr="00EA76E6">
        <w:t>— </w:t>
      </w:r>
      <w:r w:rsidR="00CA2403" w:rsidRPr="00EA76E6">
        <w:t>Je ne vois rien à déduire</w:t>
      </w:r>
      <w:r w:rsidRPr="00EA76E6">
        <w:t xml:space="preserve">, </w:t>
      </w:r>
      <w:r w:rsidR="00CA2403" w:rsidRPr="00EA76E6">
        <w:t>sinon que cet homme a exercé en ville avant de devenir médecin de campagne</w:t>
      </w:r>
      <w:r w:rsidRPr="00EA76E6">
        <w:t>.</w:t>
      </w:r>
    </w:p>
    <w:p w14:paraId="3E2D4A77" w14:textId="77777777" w:rsidR="00C646BA" w:rsidRPr="00EA76E6" w:rsidRDefault="00C646BA" w:rsidP="00C646BA">
      <w:r w:rsidRPr="00EA76E6">
        <w:t>— </w:t>
      </w:r>
      <w:r w:rsidR="00CA2403" w:rsidRPr="00EA76E6">
        <w:t>Il me semble que nous pouvons nous hasarder dava</w:t>
      </w:r>
      <w:r w:rsidR="00CA2403" w:rsidRPr="00EA76E6">
        <w:t>n</w:t>
      </w:r>
      <w:r w:rsidR="00CA2403" w:rsidRPr="00EA76E6">
        <w:t>tage</w:t>
      </w:r>
      <w:r w:rsidRPr="00EA76E6">
        <w:t xml:space="preserve">. </w:t>
      </w:r>
      <w:r w:rsidR="00CA2403" w:rsidRPr="00EA76E6">
        <w:t>Considérez les faits sous ce nouvel angle</w:t>
      </w:r>
      <w:r w:rsidRPr="00EA76E6">
        <w:t xml:space="preserve">. </w:t>
      </w:r>
      <w:r w:rsidR="00CA2403" w:rsidRPr="00EA76E6">
        <w:t>En quelle occ</w:t>
      </w:r>
      <w:r w:rsidR="00CA2403" w:rsidRPr="00EA76E6">
        <w:t>a</w:t>
      </w:r>
      <w:r w:rsidR="00CA2403" w:rsidRPr="00EA76E6">
        <w:t>sion un tel cadeau a-t-il pu être fait</w:t>
      </w:r>
      <w:r w:rsidRPr="00EA76E6">
        <w:t xml:space="preserve"> ? </w:t>
      </w:r>
      <w:r w:rsidR="00CA2403" w:rsidRPr="00EA76E6">
        <w:t>Quand des amis se sont-ils réunis pour offrir ce témoignage d</w:t>
      </w:r>
      <w:r w:rsidRPr="00EA76E6">
        <w:t>’</w:t>
      </w:r>
      <w:r w:rsidR="00CA2403" w:rsidRPr="00EA76E6">
        <w:t>estime</w:t>
      </w:r>
      <w:r w:rsidRPr="00EA76E6">
        <w:t xml:space="preserve"> ? </w:t>
      </w:r>
      <w:r w:rsidR="00CA2403" w:rsidRPr="00EA76E6">
        <w:t>De toute évidence à l</w:t>
      </w:r>
      <w:r w:rsidRPr="00EA76E6">
        <w:t>’</w:t>
      </w:r>
      <w:r w:rsidR="00CA2403" w:rsidRPr="00EA76E6">
        <w:t>époque où le docteur Mortimer a quitté le service hospitalier pour ouvrir un cabinet</w:t>
      </w:r>
      <w:r w:rsidRPr="00EA76E6">
        <w:t xml:space="preserve">. </w:t>
      </w:r>
      <w:r w:rsidR="00CA2403" w:rsidRPr="00EA76E6">
        <w:t>Nous savons qu</w:t>
      </w:r>
      <w:r w:rsidRPr="00EA76E6">
        <w:t>’</w:t>
      </w:r>
      <w:r w:rsidR="00CA2403" w:rsidRPr="00EA76E6">
        <w:t>il y a eu cadeau</w:t>
      </w:r>
      <w:r w:rsidRPr="00EA76E6">
        <w:t xml:space="preserve">. </w:t>
      </w:r>
      <w:r w:rsidR="00CA2403" w:rsidRPr="00EA76E6">
        <w:t>Nous croyons qu</w:t>
      </w:r>
      <w:r w:rsidRPr="00EA76E6">
        <w:t>’</w:t>
      </w:r>
      <w:r w:rsidR="00CA2403" w:rsidRPr="00EA76E6">
        <w:t>il y a eu départ d</w:t>
      </w:r>
      <w:r w:rsidRPr="00EA76E6">
        <w:t>’</w:t>
      </w:r>
      <w:r w:rsidR="00CA2403" w:rsidRPr="00EA76E6">
        <w:t>un hôpital londonien pour une in</w:t>
      </w:r>
      <w:r w:rsidR="00CA2403" w:rsidRPr="00EA76E6">
        <w:t>s</w:t>
      </w:r>
      <w:r w:rsidR="00CA2403" w:rsidRPr="00EA76E6">
        <w:t>tallation à la campagne</w:t>
      </w:r>
      <w:r w:rsidRPr="00EA76E6">
        <w:t xml:space="preserve">. </w:t>
      </w:r>
      <w:r w:rsidR="00CA2403" w:rsidRPr="00EA76E6">
        <w:t xml:space="preserve">Est-il téméraire de </w:t>
      </w:r>
      <w:r w:rsidR="00CA2403" w:rsidRPr="00EA76E6">
        <w:lastRenderedPageBreak/>
        <w:t>déduire que le c</w:t>
      </w:r>
      <w:r w:rsidR="00CA2403" w:rsidRPr="00EA76E6">
        <w:t>a</w:t>
      </w:r>
      <w:r w:rsidR="00CA2403" w:rsidRPr="00EA76E6">
        <w:t>deau lui a été offert à l</w:t>
      </w:r>
      <w:r w:rsidRPr="00EA76E6">
        <w:t>’</w:t>
      </w:r>
      <w:r w:rsidR="00CA2403" w:rsidRPr="00EA76E6">
        <w:t>occasion de son départ</w:t>
      </w:r>
      <w:r w:rsidRPr="00EA76E6">
        <w:t> ?</w:t>
      </w:r>
    </w:p>
    <w:p w14:paraId="7B4BE69A" w14:textId="77777777" w:rsidR="00C646BA" w:rsidRPr="00EA76E6" w:rsidRDefault="00C646BA" w:rsidP="00C646BA">
      <w:r w:rsidRPr="00EA76E6">
        <w:t>— </w:t>
      </w:r>
      <w:r w:rsidR="00CA2403" w:rsidRPr="00EA76E6">
        <w:t>Certainement pas</w:t>
      </w:r>
      <w:r w:rsidRPr="00EA76E6">
        <w:t>.</w:t>
      </w:r>
    </w:p>
    <w:p w14:paraId="5DE66152" w14:textId="6A8E9736" w:rsidR="00C646BA" w:rsidRPr="00EA76E6" w:rsidRDefault="00C646BA" w:rsidP="00C646BA">
      <w:r w:rsidRPr="00EA76E6">
        <w:t>— </w:t>
      </w:r>
      <w:r w:rsidR="00CA2403" w:rsidRPr="00EA76E6">
        <w:t>Mais convenez aussi avec moi</w:t>
      </w:r>
      <w:r w:rsidRPr="00EA76E6">
        <w:t xml:space="preserve">, </w:t>
      </w:r>
      <w:r w:rsidR="00CA2403" w:rsidRPr="00EA76E6">
        <w:t>Watson</w:t>
      </w:r>
      <w:r w:rsidRPr="00EA76E6">
        <w:t xml:space="preserve">, </w:t>
      </w:r>
      <w:r w:rsidR="00CA2403" w:rsidRPr="00EA76E6">
        <w:t>qu</w:t>
      </w:r>
      <w:r w:rsidRPr="00EA76E6">
        <w:t>’</w:t>
      </w:r>
      <w:r w:rsidR="00CA2403" w:rsidRPr="00EA76E6">
        <w:t>il ne peut s</w:t>
      </w:r>
      <w:r w:rsidRPr="00EA76E6">
        <w:t>’</w:t>
      </w:r>
      <w:r w:rsidR="00CA2403" w:rsidRPr="00EA76E6">
        <w:t>agir de l</w:t>
      </w:r>
      <w:r w:rsidRPr="00EA76E6">
        <w:t>’</w:t>
      </w:r>
      <w:r w:rsidR="00CA2403" w:rsidRPr="00EA76E6">
        <w:t xml:space="preserve">un des </w:t>
      </w:r>
      <w:r w:rsidRPr="00EA76E6">
        <w:t>« </w:t>
      </w:r>
      <w:r w:rsidR="00CA2403" w:rsidRPr="00EA76E6">
        <w:t>patrons</w:t>
      </w:r>
      <w:r w:rsidRPr="00EA76E6">
        <w:t> »</w:t>
      </w:r>
      <w:r w:rsidR="00CA2403" w:rsidRPr="00EA76E6">
        <w:t xml:space="preserve"> de l</w:t>
      </w:r>
      <w:r w:rsidRPr="00EA76E6">
        <w:t>’</w:t>
      </w:r>
      <w:r w:rsidR="00CA2403" w:rsidRPr="00EA76E6">
        <w:t>hôpital</w:t>
      </w:r>
      <w:r w:rsidRPr="00EA76E6">
        <w:t xml:space="preserve"> : </w:t>
      </w:r>
      <w:r w:rsidR="00CA2403" w:rsidRPr="00EA76E6">
        <w:t>un patron en effet est un homme bien établi avec une clientèle à Londres</w:t>
      </w:r>
      <w:r w:rsidRPr="00EA76E6">
        <w:t xml:space="preserve">, </w:t>
      </w:r>
      <w:r w:rsidR="00CA2403" w:rsidRPr="00EA76E6">
        <w:t>et il n</w:t>
      </w:r>
      <w:r w:rsidRPr="00EA76E6">
        <w:t>’</w:t>
      </w:r>
      <w:r w:rsidR="00CA2403" w:rsidRPr="00EA76E6">
        <w:t>abandonnerait pas ces avantages pour un poste de médecin de campagne</w:t>
      </w:r>
      <w:r w:rsidRPr="00EA76E6">
        <w:t xml:space="preserve">. </w:t>
      </w:r>
      <w:r w:rsidR="00CA2403" w:rsidRPr="00EA76E6">
        <w:t>Si donc notre visiteur travaillait dans un hôpital sans être patron</w:t>
      </w:r>
      <w:r w:rsidRPr="00EA76E6">
        <w:t xml:space="preserve">, </w:t>
      </w:r>
      <w:r w:rsidR="00CA2403" w:rsidRPr="00EA76E6">
        <w:t>nous avons affaire à un interne en médecine ou en chirurgie à peine plus âgé qu</w:t>
      </w:r>
      <w:r w:rsidRPr="00EA76E6">
        <w:t>’</w:t>
      </w:r>
      <w:r w:rsidR="00CA2403" w:rsidRPr="00EA76E6">
        <w:t>un étudiant</w:t>
      </w:r>
      <w:r w:rsidRPr="00EA76E6">
        <w:t xml:space="preserve">. </w:t>
      </w:r>
      <w:r w:rsidR="00CA2403" w:rsidRPr="00EA76E6">
        <w:t>Il a quitté ses fon</w:t>
      </w:r>
      <w:r w:rsidR="00CA2403" w:rsidRPr="00EA76E6">
        <w:t>c</w:t>
      </w:r>
      <w:r w:rsidR="00CA2403" w:rsidRPr="00EA76E6">
        <w:t>tions voici cinq ans</w:t>
      </w:r>
      <w:r w:rsidRPr="00EA76E6">
        <w:t xml:space="preserve"> : </w:t>
      </w:r>
      <w:r w:rsidR="00CA2403" w:rsidRPr="00EA76E6">
        <w:t>la date est gravée sur la canne</w:t>
      </w:r>
      <w:r w:rsidRPr="00EA76E6">
        <w:t xml:space="preserve">. </w:t>
      </w:r>
      <w:r w:rsidR="00CA2403" w:rsidRPr="00EA76E6">
        <w:t>Si bien que votre médecin d</w:t>
      </w:r>
      <w:r w:rsidRPr="00EA76E6">
        <w:t>’</w:t>
      </w:r>
      <w:r w:rsidR="00CA2403" w:rsidRPr="00EA76E6">
        <w:t>un certain âge</w:t>
      </w:r>
      <w:r w:rsidRPr="00EA76E6">
        <w:t xml:space="preserve">, </w:t>
      </w:r>
      <w:r w:rsidR="00CA2403" w:rsidRPr="00EA76E6">
        <w:t>grave et patriarcal</w:t>
      </w:r>
      <w:r w:rsidRPr="00EA76E6">
        <w:t xml:space="preserve">, </w:t>
      </w:r>
      <w:r w:rsidR="00CA2403" w:rsidRPr="00EA76E6">
        <w:t>disparaît en fumée</w:t>
      </w:r>
      <w:r w:rsidRPr="00EA76E6">
        <w:t xml:space="preserve">, </w:t>
      </w:r>
      <w:r w:rsidR="00CA2403" w:rsidRPr="00EA76E6">
        <w:t>mon cher Watson</w:t>
      </w:r>
      <w:r w:rsidRPr="00EA76E6">
        <w:t xml:space="preserve">, </w:t>
      </w:r>
      <w:r w:rsidR="00CA2403" w:rsidRPr="00EA76E6">
        <w:t>pour faire place à un homme d</w:t>
      </w:r>
      <w:r w:rsidRPr="00EA76E6">
        <w:t>’</w:t>
      </w:r>
      <w:r w:rsidR="00CA2403" w:rsidRPr="00EA76E6">
        <w:t>une trentaine d</w:t>
      </w:r>
      <w:r w:rsidRPr="00EA76E6">
        <w:t>’</w:t>
      </w:r>
      <w:r w:rsidR="00CA2403" w:rsidRPr="00EA76E6">
        <w:t>années</w:t>
      </w:r>
      <w:r w:rsidRPr="00EA76E6">
        <w:t xml:space="preserve">, </w:t>
      </w:r>
      <w:r w:rsidR="00CA2403" w:rsidRPr="00EA76E6">
        <w:t>aimable</w:t>
      </w:r>
      <w:r w:rsidRPr="00EA76E6">
        <w:t xml:space="preserve">, </w:t>
      </w:r>
      <w:r w:rsidR="00CA2403" w:rsidRPr="00EA76E6">
        <w:t>sans ambition</w:t>
      </w:r>
      <w:r w:rsidRPr="00EA76E6">
        <w:t xml:space="preserve">, </w:t>
      </w:r>
      <w:r w:rsidR="00CA2403" w:rsidRPr="00EA76E6">
        <w:t>distrait</w:t>
      </w:r>
      <w:r w:rsidRPr="00EA76E6">
        <w:t xml:space="preserve">, </w:t>
      </w:r>
      <w:r w:rsidR="00CA2403" w:rsidRPr="00EA76E6">
        <w:t>qui possède un chien favori dont j</w:t>
      </w:r>
      <w:r w:rsidRPr="00EA76E6">
        <w:t>’</w:t>
      </w:r>
      <w:r w:rsidR="00CA2403" w:rsidRPr="00EA76E6">
        <w:t>affirme qu</w:t>
      </w:r>
      <w:r w:rsidRPr="00EA76E6">
        <w:t>’</w:t>
      </w:r>
      <w:r w:rsidR="00CA2403" w:rsidRPr="00EA76E6">
        <w:t>il est plus gros qu</w:t>
      </w:r>
      <w:r w:rsidRPr="00EA76E6">
        <w:t>’</w:t>
      </w:r>
      <w:r w:rsidR="00CA2403" w:rsidRPr="00EA76E6">
        <w:t>un fox-terrier et plus petit qu</w:t>
      </w:r>
      <w:r w:rsidRPr="00EA76E6">
        <w:t>’</w:t>
      </w:r>
      <w:r w:rsidR="00CA2403" w:rsidRPr="00EA76E6">
        <w:t>un dogue</w:t>
      </w:r>
      <w:r w:rsidRPr="00EA76E6">
        <w:t>. »</w:t>
      </w:r>
    </w:p>
    <w:p w14:paraId="4493D1A7" w14:textId="77777777" w:rsidR="00C646BA" w:rsidRPr="00EA76E6" w:rsidRDefault="00CA2403" w:rsidP="00C646BA">
      <w:r w:rsidRPr="00EA76E6">
        <w:t>J</w:t>
      </w:r>
      <w:r w:rsidR="00C646BA" w:rsidRPr="00EA76E6">
        <w:t>’</w:t>
      </w:r>
      <w:r w:rsidRPr="00EA76E6">
        <w:t>éclatais d</w:t>
      </w:r>
      <w:r w:rsidR="00C646BA" w:rsidRPr="00EA76E6">
        <w:t>’</w:t>
      </w:r>
      <w:r w:rsidRPr="00EA76E6">
        <w:t>un rire incrédule pendant que Holmes se re</w:t>
      </w:r>
      <w:r w:rsidRPr="00EA76E6">
        <w:t>n</w:t>
      </w:r>
      <w:r w:rsidRPr="00EA76E6">
        <w:t>fonçait dans le canapé et soufflait vers le plafond quelques a</w:t>
      </w:r>
      <w:r w:rsidRPr="00EA76E6">
        <w:t>n</w:t>
      </w:r>
      <w:r w:rsidRPr="00EA76E6">
        <w:t>neaux bleus</w:t>
      </w:r>
      <w:r w:rsidR="00C646BA" w:rsidRPr="00EA76E6">
        <w:t>.</w:t>
      </w:r>
    </w:p>
    <w:p w14:paraId="547BE467" w14:textId="29DAA90B" w:rsidR="00C646BA" w:rsidRPr="00EA76E6" w:rsidRDefault="00C646BA" w:rsidP="00C646BA">
      <w:r w:rsidRPr="00EA76E6">
        <w:t>« </w:t>
      </w:r>
      <w:r w:rsidR="00CA2403" w:rsidRPr="00EA76E6">
        <w:t>En ce qui concerne votre dernière déduction</w:t>
      </w:r>
      <w:r w:rsidRPr="00EA76E6">
        <w:t xml:space="preserve">, </w:t>
      </w:r>
      <w:r w:rsidR="00CA2403" w:rsidRPr="00EA76E6">
        <w:t>dis-je</w:t>
      </w:r>
      <w:r w:rsidRPr="00EA76E6">
        <w:t xml:space="preserve">, </w:t>
      </w:r>
      <w:r w:rsidR="00CA2403" w:rsidRPr="00EA76E6">
        <w:t>je suis incapable de la vérifier</w:t>
      </w:r>
      <w:r w:rsidRPr="00EA76E6">
        <w:t xml:space="preserve">. </w:t>
      </w:r>
      <w:r w:rsidR="00CA2403" w:rsidRPr="00EA76E6">
        <w:t>Mais il m</w:t>
      </w:r>
      <w:r w:rsidRPr="00EA76E6">
        <w:t>’</w:t>
      </w:r>
      <w:r w:rsidR="00CA2403" w:rsidRPr="00EA76E6">
        <w:t>est facile de rechercher quelques détails sur l</w:t>
      </w:r>
      <w:r w:rsidRPr="00EA76E6">
        <w:t>’</w:t>
      </w:r>
      <w:r w:rsidR="00CA2403" w:rsidRPr="00EA76E6">
        <w:t>âge et la carrière professionnelle de notre visiteur</w:t>
      </w:r>
      <w:r w:rsidRPr="00EA76E6">
        <w:t>. »</w:t>
      </w:r>
    </w:p>
    <w:p w14:paraId="012552E4" w14:textId="77777777" w:rsidR="00C646BA" w:rsidRPr="00EA76E6" w:rsidRDefault="00CA2403" w:rsidP="00C646BA">
      <w:r w:rsidRPr="00EA76E6">
        <w:t>J</w:t>
      </w:r>
      <w:r w:rsidR="00C646BA" w:rsidRPr="00EA76E6">
        <w:t>’</w:t>
      </w:r>
      <w:r w:rsidRPr="00EA76E6">
        <w:t>attrapai mon annuaire médical et le feuilletai</w:t>
      </w:r>
      <w:r w:rsidR="00C646BA" w:rsidRPr="00EA76E6">
        <w:t xml:space="preserve">. </w:t>
      </w:r>
      <w:r w:rsidRPr="00EA76E6">
        <w:t>il existait plusieurs Mortimer</w:t>
      </w:r>
      <w:r w:rsidR="00C646BA" w:rsidRPr="00EA76E6">
        <w:t xml:space="preserve">, </w:t>
      </w:r>
      <w:r w:rsidRPr="00EA76E6">
        <w:t>mais un seul correspondait à notre inco</w:t>
      </w:r>
      <w:r w:rsidRPr="00EA76E6">
        <w:t>n</w:t>
      </w:r>
      <w:r w:rsidRPr="00EA76E6">
        <w:t>nu</w:t>
      </w:r>
      <w:r w:rsidR="00C646BA" w:rsidRPr="00EA76E6">
        <w:t xml:space="preserve">. </w:t>
      </w:r>
      <w:r w:rsidRPr="00EA76E6">
        <w:t>Je lus à haute voix les lignes qui lui étaient consacrées</w:t>
      </w:r>
      <w:r w:rsidR="00C646BA" w:rsidRPr="00EA76E6">
        <w:t>.</w:t>
      </w:r>
    </w:p>
    <w:p w14:paraId="130FBCD2" w14:textId="62056B4F" w:rsidR="00C646BA" w:rsidRPr="00EA76E6" w:rsidRDefault="00C646BA" w:rsidP="00C646BA">
      <w:r w:rsidRPr="00EA76E6">
        <w:t>« </w:t>
      </w:r>
      <w:r w:rsidR="00CA2403" w:rsidRPr="00EA76E6">
        <w:t>Mortimer</w:t>
      </w:r>
      <w:r w:rsidRPr="00EA76E6">
        <w:t xml:space="preserve">, </w:t>
      </w:r>
      <w:r w:rsidR="00CA2403" w:rsidRPr="00EA76E6">
        <w:t>James</w:t>
      </w:r>
      <w:r w:rsidRPr="00EA76E6">
        <w:t xml:space="preserve">, M.R.C.S. </w:t>
      </w:r>
      <w:r w:rsidR="00CA2403" w:rsidRPr="00EA76E6">
        <w:t>1882</w:t>
      </w:r>
      <w:r w:rsidRPr="00EA76E6">
        <w:t xml:space="preserve">, </w:t>
      </w:r>
      <w:r w:rsidR="00CA2403" w:rsidRPr="00EA76E6">
        <w:t>Grimpen</w:t>
      </w:r>
      <w:r w:rsidRPr="00EA76E6">
        <w:t xml:space="preserve">, </w:t>
      </w:r>
      <w:r w:rsidR="00CA2403" w:rsidRPr="00EA76E6">
        <w:t>Dartmoor</w:t>
      </w:r>
      <w:r w:rsidRPr="00EA76E6">
        <w:t xml:space="preserve">, </w:t>
      </w:r>
      <w:r w:rsidR="00CA2403" w:rsidRPr="00EA76E6">
        <w:t>Devon</w:t>
      </w:r>
      <w:r w:rsidRPr="00EA76E6">
        <w:t xml:space="preserve">. </w:t>
      </w:r>
      <w:r w:rsidR="00CA2403" w:rsidRPr="00EA76E6">
        <w:t>Interne en chirurgie de 1882 à 1884</w:t>
      </w:r>
      <w:r w:rsidRPr="00EA76E6">
        <w:t xml:space="preserve">, </w:t>
      </w:r>
      <w:r w:rsidR="00CA2403" w:rsidRPr="00EA76E6">
        <w:t>au Charing-Cross Hospital</w:t>
      </w:r>
      <w:r w:rsidRPr="00EA76E6">
        <w:t xml:space="preserve">. </w:t>
      </w:r>
      <w:r w:rsidR="00CA2403" w:rsidRPr="00EA76E6">
        <w:t>Lauréat du prix Jackson de pathologie comparée avec une thèse intitulée</w:t>
      </w:r>
      <w:r w:rsidRPr="00EA76E6">
        <w:t xml:space="preserve"> : </w:t>
      </w:r>
      <w:r w:rsidR="00CA2403" w:rsidRPr="00EA76E6">
        <w:rPr>
          <w:i/>
          <w:iCs/>
        </w:rPr>
        <w:t>La maladie est-elle une réversion</w:t>
      </w:r>
      <w:r w:rsidRPr="00EA76E6">
        <w:rPr>
          <w:i/>
          <w:iCs/>
        </w:rPr>
        <w:t xml:space="preserve"> ? </w:t>
      </w:r>
      <w:r w:rsidR="00CA2403" w:rsidRPr="00EA76E6">
        <w:lastRenderedPageBreak/>
        <w:t xml:space="preserve">Membre correspondant de </w:t>
      </w:r>
      <w:smartTag w:uri="urn:schemas-microsoft-com:office:smarttags" w:element="PersonName">
        <w:smartTagPr>
          <w:attr w:name="ProductID" w:val="la Soci￩t￩"/>
        </w:smartTagPr>
        <w:r w:rsidR="00CA2403" w:rsidRPr="00EA76E6">
          <w:t>la Société</w:t>
        </w:r>
      </w:smartTag>
      <w:r w:rsidR="00CA2403" w:rsidRPr="00EA76E6">
        <w:t xml:space="preserve"> suédoise de pathologie</w:t>
      </w:r>
      <w:r w:rsidRPr="00EA76E6">
        <w:t xml:space="preserve">. </w:t>
      </w:r>
      <w:r w:rsidR="00CA2403" w:rsidRPr="00EA76E6">
        <w:t xml:space="preserve">Auteur de </w:t>
      </w:r>
      <w:r w:rsidR="00CA2403" w:rsidRPr="00EA76E6">
        <w:rPr>
          <w:i/>
          <w:iCs/>
        </w:rPr>
        <w:t>Quelques Caprices de l</w:t>
      </w:r>
      <w:r w:rsidRPr="00EA76E6">
        <w:rPr>
          <w:i/>
          <w:iCs/>
        </w:rPr>
        <w:t>’</w:t>
      </w:r>
      <w:r w:rsidR="00CA2403" w:rsidRPr="00EA76E6">
        <w:rPr>
          <w:i/>
          <w:iCs/>
        </w:rPr>
        <w:t>Atavisme</w:t>
      </w:r>
      <w:r w:rsidRPr="00EA76E6">
        <w:t xml:space="preserve"> (</w:t>
      </w:r>
      <w:r w:rsidR="00CA2403" w:rsidRPr="00EA76E6">
        <w:t>Lancet</w:t>
      </w:r>
      <w:r w:rsidRPr="00EA76E6">
        <w:t xml:space="preserve">, </w:t>
      </w:r>
      <w:r w:rsidR="00CA2403" w:rsidRPr="00EA76E6">
        <w:t>1883</w:t>
      </w:r>
      <w:r w:rsidRPr="00EA76E6">
        <w:t xml:space="preserve">), </w:t>
      </w:r>
      <w:r w:rsidR="00CA2403" w:rsidRPr="00EA76E6">
        <w:t xml:space="preserve">de </w:t>
      </w:r>
      <w:r w:rsidR="00CA2403" w:rsidRPr="00EA76E6">
        <w:rPr>
          <w:i/>
          <w:iCs/>
        </w:rPr>
        <w:t>Progressons-nous</w:t>
      </w:r>
      <w:r w:rsidRPr="00EA76E6">
        <w:rPr>
          <w:i/>
          <w:iCs/>
        </w:rPr>
        <w:t xml:space="preserve"> ? </w:t>
      </w:r>
      <w:r w:rsidRPr="00EA76E6">
        <w:t>(</w:t>
      </w:r>
      <w:r w:rsidR="00CA2403" w:rsidRPr="00EA76E6">
        <w:t>Journal de Psychologie</w:t>
      </w:r>
      <w:r w:rsidRPr="00EA76E6">
        <w:t xml:space="preserve">, </w:t>
      </w:r>
      <w:r w:rsidR="00CA2403" w:rsidRPr="00EA76E6">
        <w:t>mars 1883</w:t>
      </w:r>
      <w:r w:rsidRPr="00EA76E6">
        <w:t xml:space="preserve">). </w:t>
      </w:r>
      <w:r w:rsidR="00CA2403" w:rsidRPr="00EA76E6">
        <w:t>Médecin san</w:t>
      </w:r>
      <w:r w:rsidR="00CA2403" w:rsidRPr="00EA76E6">
        <w:t>i</w:t>
      </w:r>
      <w:r w:rsidR="00CA2403" w:rsidRPr="00EA76E6">
        <w:t>taire des paroisses de Grimpen</w:t>
      </w:r>
      <w:r w:rsidRPr="00EA76E6">
        <w:t xml:space="preserve">, </w:t>
      </w:r>
      <w:r w:rsidR="00CA2403" w:rsidRPr="00EA76E6">
        <w:t>Thorsley</w:t>
      </w:r>
      <w:r w:rsidRPr="00EA76E6">
        <w:t xml:space="preserve">, </w:t>
      </w:r>
      <w:r w:rsidR="00CA2403" w:rsidRPr="00EA76E6">
        <w:t>et High Barrow</w:t>
      </w:r>
      <w:r w:rsidRPr="00EA76E6">
        <w:t> ».</w:t>
      </w:r>
    </w:p>
    <w:p w14:paraId="63A5A5F4" w14:textId="77777777" w:rsidR="00C646BA" w:rsidRPr="00EA76E6" w:rsidRDefault="00C646BA" w:rsidP="00C646BA">
      <w:r w:rsidRPr="00EA76E6">
        <w:t>— </w:t>
      </w:r>
      <w:r w:rsidR="00CA2403" w:rsidRPr="00EA76E6">
        <w:t>Pas question de société de chasse</w:t>
      </w:r>
      <w:r w:rsidRPr="00EA76E6">
        <w:t xml:space="preserve">, </w:t>
      </w:r>
      <w:r w:rsidR="00CA2403" w:rsidRPr="00EA76E6">
        <w:t>Watson</w:t>
      </w:r>
      <w:r w:rsidRPr="00EA76E6">
        <w:t xml:space="preserve"> ! </w:t>
      </w:r>
      <w:r w:rsidR="00CA2403" w:rsidRPr="00EA76E6">
        <w:t>observa Holmes avec un sourire malicieux</w:t>
      </w:r>
      <w:r w:rsidRPr="00EA76E6">
        <w:t xml:space="preserve">. </w:t>
      </w:r>
      <w:r w:rsidR="00CA2403" w:rsidRPr="00EA76E6">
        <w:t>Uniquement d</w:t>
      </w:r>
      <w:r w:rsidRPr="00EA76E6">
        <w:t>’</w:t>
      </w:r>
      <w:r w:rsidR="00CA2403" w:rsidRPr="00EA76E6">
        <w:t>un médecin de campagne</w:t>
      </w:r>
      <w:r w:rsidRPr="00EA76E6">
        <w:t xml:space="preserve">, </w:t>
      </w:r>
      <w:r w:rsidR="00CA2403" w:rsidRPr="00EA76E6">
        <w:t>comme vous l</w:t>
      </w:r>
      <w:r w:rsidRPr="00EA76E6">
        <w:t>’</w:t>
      </w:r>
      <w:r w:rsidR="00CA2403" w:rsidRPr="00EA76E6">
        <w:t>aviez très astucieusement deviné</w:t>
      </w:r>
      <w:r w:rsidRPr="00EA76E6">
        <w:t xml:space="preserve">. </w:t>
      </w:r>
      <w:r w:rsidR="00CA2403" w:rsidRPr="00EA76E6">
        <w:t>Je crois que mes déductions sont à peu près confirmées</w:t>
      </w:r>
      <w:r w:rsidRPr="00EA76E6">
        <w:t xml:space="preserve">. </w:t>
      </w:r>
      <w:r w:rsidR="00CA2403" w:rsidRPr="00EA76E6">
        <w:t>Quant aux qualificatifs</w:t>
      </w:r>
      <w:r w:rsidRPr="00EA76E6">
        <w:t xml:space="preserve">, </w:t>
      </w:r>
      <w:r w:rsidR="00CA2403" w:rsidRPr="00EA76E6">
        <w:t>j</w:t>
      </w:r>
      <w:r w:rsidRPr="00EA76E6">
        <w:t>’</w:t>
      </w:r>
      <w:r w:rsidR="00CA2403" w:rsidRPr="00EA76E6">
        <w:t>ai dit</w:t>
      </w:r>
      <w:r w:rsidRPr="00EA76E6">
        <w:t xml:space="preserve">, </w:t>
      </w:r>
      <w:r w:rsidR="00CA2403" w:rsidRPr="00EA76E6">
        <w:t>si je me souviens bien</w:t>
      </w:r>
      <w:r w:rsidRPr="00EA76E6">
        <w:t xml:space="preserve">, </w:t>
      </w:r>
      <w:r w:rsidR="00CA2403" w:rsidRPr="00EA76E6">
        <w:t>aimable</w:t>
      </w:r>
      <w:r w:rsidRPr="00EA76E6">
        <w:t xml:space="preserve">, </w:t>
      </w:r>
      <w:r w:rsidR="00CA2403" w:rsidRPr="00EA76E6">
        <w:t>sans ambition</w:t>
      </w:r>
      <w:r w:rsidRPr="00EA76E6">
        <w:t xml:space="preserve">, </w:t>
      </w:r>
      <w:r w:rsidR="00CA2403" w:rsidRPr="00EA76E6">
        <w:t>distrait</w:t>
      </w:r>
      <w:r w:rsidRPr="00EA76E6">
        <w:t xml:space="preserve">. </w:t>
      </w:r>
      <w:r w:rsidR="00CA2403" w:rsidRPr="00EA76E6">
        <w:t>Par expérience je sais qu</w:t>
      </w:r>
      <w:r w:rsidRPr="00EA76E6">
        <w:t>’</w:t>
      </w:r>
      <w:r w:rsidR="00CA2403" w:rsidRPr="00EA76E6">
        <w:t>en ce monde seul un homme aimable peut recevoir des présents</w:t>
      </w:r>
      <w:r w:rsidRPr="00EA76E6">
        <w:t xml:space="preserve">, </w:t>
      </w:r>
      <w:r w:rsidR="00CA2403" w:rsidRPr="00EA76E6">
        <w:t>que seul un méd</w:t>
      </w:r>
      <w:r w:rsidR="00CA2403" w:rsidRPr="00EA76E6">
        <w:t>e</w:t>
      </w:r>
      <w:r w:rsidR="00CA2403" w:rsidRPr="00EA76E6">
        <w:t>cin sans ambition peut renoncer à faire carrière à Londres pour exercer à la campagne</w:t>
      </w:r>
      <w:r w:rsidRPr="00EA76E6">
        <w:t xml:space="preserve">, </w:t>
      </w:r>
      <w:r w:rsidR="00CA2403" w:rsidRPr="00EA76E6">
        <w:t>et que seul un visiteur distrait peut lai</w:t>
      </w:r>
      <w:r w:rsidR="00CA2403" w:rsidRPr="00EA76E6">
        <w:t>s</w:t>
      </w:r>
      <w:r w:rsidR="00CA2403" w:rsidRPr="00EA76E6">
        <w:t>ser sa canne et non sa carte de visite après vous avoir attendu une heure</w:t>
      </w:r>
      <w:r w:rsidRPr="00EA76E6">
        <w:t>.</w:t>
      </w:r>
    </w:p>
    <w:p w14:paraId="76495CDC" w14:textId="77777777" w:rsidR="00C646BA" w:rsidRPr="00EA76E6" w:rsidRDefault="00C646BA" w:rsidP="00C646BA">
      <w:r w:rsidRPr="00EA76E6">
        <w:t>— </w:t>
      </w:r>
      <w:r w:rsidR="00CA2403" w:rsidRPr="00EA76E6">
        <w:t>Et le chien</w:t>
      </w:r>
      <w:r w:rsidRPr="00EA76E6">
        <w:t> ?</w:t>
      </w:r>
    </w:p>
    <w:p w14:paraId="72092855" w14:textId="64DC6631" w:rsidR="00C646BA" w:rsidRPr="00EA76E6" w:rsidRDefault="00C646BA" w:rsidP="00C646BA">
      <w:r w:rsidRPr="00EA76E6">
        <w:t>— </w:t>
      </w:r>
      <w:r w:rsidR="00CA2403" w:rsidRPr="00EA76E6">
        <w:t>Le chien a été dressé à tenir cette canne derrière son maître</w:t>
      </w:r>
      <w:r w:rsidRPr="00EA76E6">
        <w:t xml:space="preserve">. </w:t>
      </w:r>
      <w:r w:rsidR="00CA2403" w:rsidRPr="00EA76E6">
        <w:t>Comme la canne est lourde</w:t>
      </w:r>
      <w:r w:rsidRPr="00EA76E6">
        <w:t xml:space="preserve">, </w:t>
      </w:r>
      <w:r w:rsidR="00CA2403" w:rsidRPr="00EA76E6">
        <w:t>le chien la serre fortement par le milieu</w:t>
      </w:r>
      <w:r w:rsidRPr="00EA76E6">
        <w:t xml:space="preserve">, </w:t>
      </w:r>
      <w:r w:rsidR="00CA2403" w:rsidRPr="00EA76E6">
        <w:t>et les traces de ses dents sont visibles</w:t>
      </w:r>
      <w:r w:rsidRPr="00EA76E6">
        <w:t xml:space="preserve">. </w:t>
      </w:r>
      <w:r w:rsidR="00CA2403" w:rsidRPr="00EA76E6">
        <w:t>La m</w:t>
      </w:r>
      <w:r w:rsidR="00CA2403" w:rsidRPr="00EA76E6">
        <w:t>â</w:t>
      </w:r>
      <w:r w:rsidR="00CA2403" w:rsidRPr="00EA76E6">
        <w:t>choire du chien</w:t>
      </w:r>
      <w:r w:rsidRPr="00EA76E6">
        <w:t xml:space="preserve">, </w:t>
      </w:r>
      <w:r w:rsidR="00CA2403" w:rsidRPr="00EA76E6">
        <w:t>telle qu</w:t>
      </w:r>
      <w:r w:rsidRPr="00EA76E6">
        <w:t>’</w:t>
      </w:r>
      <w:r w:rsidR="00CA2403" w:rsidRPr="00EA76E6">
        <w:t>on peut se la représenter d</w:t>
      </w:r>
      <w:r w:rsidRPr="00EA76E6">
        <w:t>’</w:t>
      </w:r>
      <w:r w:rsidR="00CA2403" w:rsidRPr="00EA76E6">
        <w:t>après les espaces entre ces marques</w:t>
      </w:r>
      <w:r w:rsidRPr="00EA76E6">
        <w:t xml:space="preserve">, </w:t>
      </w:r>
      <w:r w:rsidR="00CA2403" w:rsidRPr="00EA76E6">
        <w:t>est à mon avis trop large pour un dogue</w:t>
      </w:r>
      <w:r w:rsidRPr="00EA76E6">
        <w:t xml:space="preserve">. </w:t>
      </w:r>
      <w:r w:rsidR="00CA2403" w:rsidRPr="00EA76E6">
        <w:t>Ce serait donc</w:t>
      </w:r>
      <w:r w:rsidRPr="00EA76E6">
        <w:t xml:space="preserve">… </w:t>
      </w:r>
      <w:r w:rsidR="00CA2403" w:rsidRPr="00EA76E6">
        <w:t>oui</w:t>
      </w:r>
      <w:r w:rsidRPr="00EA76E6">
        <w:t xml:space="preserve">, </w:t>
      </w:r>
      <w:r w:rsidR="00CA2403" w:rsidRPr="00EA76E6">
        <w:t>c</w:t>
      </w:r>
      <w:r w:rsidRPr="00EA76E6">
        <w:t>’</w:t>
      </w:r>
      <w:r w:rsidR="00CA2403" w:rsidRPr="00EA76E6">
        <w:t>est bien un épagneul à poils bo</w:t>
      </w:r>
      <w:r w:rsidR="00CA2403" w:rsidRPr="00EA76E6">
        <w:t>u</w:t>
      </w:r>
      <w:r w:rsidR="00CA2403" w:rsidRPr="00EA76E6">
        <w:t>clés</w:t>
      </w:r>
      <w:r w:rsidRPr="00EA76E6">
        <w:t>. »</w:t>
      </w:r>
    </w:p>
    <w:p w14:paraId="77F4E9FF" w14:textId="77777777" w:rsidR="00C646BA" w:rsidRPr="00EA76E6" w:rsidRDefault="00CA2403" w:rsidP="00C646BA">
      <w:r w:rsidRPr="00EA76E6">
        <w:t>Tout en parlant</w:t>
      </w:r>
      <w:r w:rsidR="00C646BA" w:rsidRPr="00EA76E6">
        <w:t xml:space="preserve">, </w:t>
      </w:r>
      <w:r w:rsidRPr="00EA76E6">
        <w:t>il s</w:t>
      </w:r>
      <w:r w:rsidR="00C646BA" w:rsidRPr="00EA76E6">
        <w:t>’</w:t>
      </w:r>
      <w:r w:rsidRPr="00EA76E6">
        <w:t>était levé pour arpenter la pièce et s</w:t>
      </w:r>
      <w:r w:rsidR="00C646BA" w:rsidRPr="00EA76E6">
        <w:t>’</w:t>
      </w:r>
      <w:r w:rsidRPr="00EA76E6">
        <w:t>était arrêté derrière la fenêtre</w:t>
      </w:r>
      <w:r w:rsidR="00C646BA" w:rsidRPr="00EA76E6">
        <w:t xml:space="preserve">. </w:t>
      </w:r>
      <w:r w:rsidRPr="00EA76E6">
        <w:t>Sa voix avait exprimé une co</w:t>
      </w:r>
      <w:r w:rsidRPr="00EA76E6">
        <w:t>n</w:t>
      </w:r>
      <w:r w:rsidRPr="00EA76E6">
        <w:t>viction si forte que je le regardai avec surprise</w:t>
      </w:r>
      <w:r w:rsidR="00C646BA" w:rsidRPr="00EA76E6">
        <w:t>.</w:t>
      </w:r>
    </w:p>
    <w:p w14:paraId="6A473971" w14:textId="77777777" w:rsidR="00C646BA" w:rsidRPr="00EA76E6" w:rsidRDefault="00C646BA" w:rsidP="00C646BA">
      <w:r w:rsidRPr="00EA76E6">
        <w:t>« </w:t>
      </w:r>
      <w:r w:rsidR="00CA2403" w:rsidRPr="00EA76E6">
        <w:t>Mon cher ami</w:t>
      </w:r>
      <w:r w:rsidRPr="00EA76E6">
        <w:t xml:space="preserve">, </w:t>
      </w:r>
      <w:r w:rsidR="00CA2403" w:rsidRPr="00EA76E6">
        <w:t>comment pouvez-vous parler avec tant d</w:t>
      </w:r>
      <w:r w:rsidRPr="00EA76E6">
        <w:t>’</w:t>
      </w:r>
      <w:r w:rsidR="00CA2403" w:rsidRPr="00EA76E6">
        <w:t>assurance</w:t>
      </w:r>
      <w:r w:rsidRPr="00EA76E6">
        <w:t> ?</w:t>
      </w:r>
    </w:p>
    <w:p w14:paraId="48E91C58" w14:textId="09C1C8F6" w:rsidR="00C646BA" w:rsidRPr="00EA76E6" w:rsidRDefault="00C646BA" w:rsidP="00C646BA">
      <w:r w:rsidRPr="00EA76E6">
        <w:lastRenderedPageBreak/>
        <w:t>— </w:t>
      </w:r>
      <w:r w:rsidR="00CA2403" w:rsidRPr="00EA76E6">
        <w:t>Pour la bonne raison que je vois le chien devant notre porte et que son propriétaire vient de sonner</w:t>
      </w:r>
      <w:r w:rsidRPr="00EA76E6">
        <w:t xml:space="preserve">. </w:t>
      </w:r>
      <w:r w:rsidR="00CA2403" w:rsidRPr="00EA76E6">
        <w:t>Ne vous éloignez pas</w:t>
      </w:r>
      <w:r w:rsidRPr="00EA76E6">
        <w:t xml:space="preserve">, </w:t>
      </w:r>
      <w:r w:rsidR="00CA2403" w:rsidRPr="00EA76E6">
        <w:t>Watson</w:t>
      </w:r>
      <w:r w:rsidRPr="00EA76E6">
        <w:t xml:space="preserve">, </w:t>
      </w:r>
      <w:r w:rsidR="00CA2403" w:rsidRPr="00EA76E6">
        <w:t>je vous prie</w:t>
      </w:r>
      <w:r w:rsidRPr="00EA76E6">
        <w:t xml:space="preserve"> ! </w:t>
      </w:r>
      <w:r w:rsidR="00CA2403" w:rsidRPr="00EA76E6">
        <w:t>C</w:t>
      </w:r>
      <w:r w:rsidRPr="00EA76E6">
        <w:t>’</w:t>
      </w:r>
      <w:r w:rsidR="00CA2403" w:rsidRPr="00EA76E6">
        <w:t>est l</w:t>
      </w:r>
      <w:r w:rsidRPr="00EA76E6">
        <w:t>’</w:t>
      </w:r>
      <w:r w:rsidR="00CA2403" w:rsidRPr="00EA76E6">
        <w:t>un de vos confrères</w:t>
      </w:r>
      <w:r w:rsidRPr="00EA76E6">
        <w:t xml:space="preserve">, </w:t>
      </w:r>
      <w:r w:rsidR="00CA2403" w:rsidRPr="00EA76E6">
        <w:t>et votre présence peut m</w:t>
      </w:r>
      <w:r w:rsidRPr="00EA76E6">
        <w:t>’</w:t>
      </w:r>
      <w:r w:rsidR="00CA2403" w:rsidRPr="00EA76E6">
        <w:t>être utile</w:t>
      </w:r>
      <w:r w:rsidRPr="00EA76E6">
        <w:t xml:space="preserve">. </w:t>
      </w:r>
      <w:r w:rsidR="008D2AD1" w:rsidRPr="00EA76E6">
        <w:t>À</w:t>
      </w:r>
      <w:r w:rsidR="00CA2403" w:rsidRPr="00EA76E6">
        <w:t xml:space="preserve"> présent voici le moment dram</w:t>
      </w:r>
      <w:r w:rsidR="00CA2403" w:rsidRPr="00EA76E6">
        <w:t>a</w:t>
      </w:r>
      <w:r w:rsidR="00CA2403" w:rsidRPr="00EA76E6">
        <w:t>tique du destin</w:t>
      </w:r>
      <w:r w:rsidRPr="00EA76E6">
        <w:t xml:space="preserve">. </w:t>
      </w:r>
      <w:r w:rsidR="00CA2403" w:rsidRPr="00EA76E6">
        <w:t>Watson</w:t>
      </w:r>
      <w:r w:rsidRPr="00EA76E6">
        <w:t xml:space="preserve"> : </w:t>
      </w:r>
      <w:r w:rsidR="00CA2403" w:rsidRPr="00EA76E6">
        <w:t>vous entendez un pas dans l</w:t>
      </w:r>
      <w:r w:rsidRPr="00EA76E6">
        <w:t>’</w:t>
      </w:r>
      <w:r w:rsidR="00CA2403" w:rsidRPr="00EA76E6">
        <w:t>escalier</w:t>
      </w:r>
      <w:r w:rsidRPr="00EA76E6">
        <w:t xml:space="preserve">, </w:t>
      </w:r>
      <w:r w:rsidR="00CA2403" w:rsidRPr="00EA76E6">
        <w:t>et vous ne savez pas s</w:t>
      </w:r>
      <w:r w:rsidRPr="00EA76E6">
        <w:t>’</w:t>
      </w:r>
      <w:r w:rsidR="00CA2403" w:rsidRPr="00EA76E6">
        <w:t>il monte pour un bien ou pour un mal</w:t>
      </w:r>
      <w:r w:rsidRPr="00EA76E6">
        <w:t xml:space="preserve">. </w:t>
      </w:r>
      <w:r w:rsidR="00CA2403" w:rsidRPr="00EA76E6">
        <w:t>Qu</w:t>
      </w:r>
      <w:r w:rsidRPr="00EA76E6">
        <w:t>’</w:t>
      </w:r>
      <w:r w:rsidR="00CA2403" w:rsidRPr="00EA76E6">
        <w:t>a donc le docteur James Mortimer</w:t>
      </w:r>
      <w:r w:rsidRPr="00EA76E6">
        <w:t xml:space="preserve">, </w:t>
      </w:r>
      <w:r w:rsidR="00CA2403" w:rsidRPr="00EA76E6">
        <w:t>homme de science à d</w:t>
      </w:r>
      <w:r w:rsidR="00CA2403" w:rsidRPr="00EA76E6">
        <w:t>e</w:t>
      </w:r>
      <w:r w:rsidR="00CA2403" w:rsidRPr="00EA76E6">
        <w:t>ma</w:t>
      </w:r>
      <w:r w:rsidR="00CA2403" w:rsidRPr="00EA76E6">
        <w:t>n</w:t>
      </w:r>
      <w:r w:rsidR="00CA2403" w:rsidRPr="00EA76E6">
        <w:t>der à Sherlock Holmes</w:t>
      </w:r>
      <w:r w:rsidRPr="00EA76E6">
        <w:t xml:space="preserve">, </w:t>
      </w:r>
      <w:r w:rsidR="00CA2403" w:rsidRPr="00EA76E6">
        <w:t>spécialiste du crime</w:t>
      </w:r>
      <w:r w:rsidRPr="00EA76E6">
        <w:t xml:space="preserve"> ? </w:t>
      </w:r>
      <w:r w:rsidR="00CA2403" w:rsidRPr="00EA76E6">
        <w:t>Entrez</w:t>
      </w:r>
      <w:r w:rsidRPr="00EA76E6">
        <w:t> ! »</w:t>
      </w:r>
    </w:p>
    <w:p w14:paraId="7012F597" w14:textId="77777777" w:rsidR="00C646BA" w:rsidRPr="00EA76E6" w:rsidRDefault="00CA2403" w:rsidP="00455868">
      <w:r w:rsidRPr="00EA76E6">
        <w:t>L</w:t>
      </w:r>
      <w:r w:rsidR="00C646BA" w:rsidRPr="00EA76E6">
        <w:t>’</w:t>
      </w:r>
      <w:r w:rsidRPr="00EA76E6">
        <w:t>aspect de notre visiteur m</w:t>
      </w:r>
      <w:r w:rsidR="00C646BA" w:rsidRPr="00EA76E6">
        <w:t>’</w:t>
      </w:r>
      <w:r w:rsidRPr="00EA76E6">
        <w:t>étonna d</w:t>
      </w:r>
      <w:r w:rsidR="00C646BA" w:rsidRPr="00EA76E6">
        <w:t>’</w:t>
      </w:r>
      <w:r w:rsidRPr="00EA76E6">
        <w:t>autant plus que je m</w:t>
      </w:r>
      <w:r w:rsidR="00C646BA" w:rsidRPr="00EA76E6">
        <w:t>’</w:t>
      </w:r>
      <w:r w:rsidRPr="00EA76E6">
        <w:t>attendais au type classique du médecin de campagne</w:t>
      </w:r>
      <w:r w:rsidR="00C646BA" w:rsidRPr="00EA76E6">
        <w:t xml:space="preserve">. </w:t>
      </w:r>
      <w:r w:rsidRPr="00EA76E6">
        <w:t>Or</w:t>
      </w:r>
      <w:r w:rsidR="00C646BA" w:rsidRPr="00EA76E6">
        <w:t xml:space="preserve">, </w:t>
      </w:r>
      <w:r w:rsidRPr="00EA76E6">
        <w:t>il était de haute taille et très mince</w:t>
      </w:r>
      <w:r w:rsidR="00C646BA" w:rsidRPr="00EA76E6">
        <w:t xml:space="preserve"> ; </w:t>
      </w:r>
      <w:r w:rsidRPr="00EA76E6">
        <w:t>son nez qui avait la forme d</w:t>
      </w:r>
      <w:r w:rsidR="00C646BA" w:rsidRPr="00EA76E6">
        <w:t>’</w:t>
      </w:r>
      <w:r w:rsidRPr="00EA76E6">
        <w:t>un bec s</w:t>
      </w:r>
      <w:r w:rsidR="00C646BA" w:rsidRPr="00EA76E6">
        <w:t>’</w:t>
      </w:r>
      <w:r w:rsidRPr="00EA76E6">
        <w:t>allongeait entre deux yeux gris perçants</w:t>
      </w:r>
      <w:r w:rsidR="00C646BA" w:rsidRPr="00EA76E6">
        <w:t xml:space="preserve">, </w:t>
      </w:r>
      <w:r w:rsidRPr="00EA76E6">
        <w:t>rapprochés</w:t>
      </w:r>
      <w:r w:rsidR="00C646BA" w:rsidRPr="00EA76E6">
        <w:t xml:space="preserve">, </w:t>
      </w:r>
      <w:r w:rsidRPr="00EA76E6">
        <w:t>clairs</w:t>
      </w:r>
      <w:r w:rsidR="00C646BA" w:rsidRPr="00EA76E6">
        <w:t xml:space="preserve">, </w:t>
      </w:r>
      <w:r w:rsidRPr="00EA76E6">
        <w:t>qui brillaient derrière des lunettes cerclées d</w:t>
      </w:r>
      <w:r w:rsidR="00C646BA" w:rsidRPr="00EA76E6">
        <w:t>’</w:t>
      </w:r>
      <w:r w:rsidRPr="00EA76E6">
        <w:t>or</w:t>
      </w:r>
      <w:r w:rsidR="00C646BA" w:rsidRPr="00EA76E6">
        <w:t xml:space="preserve">. </w:t>
      </w:r>
      <w:r w:rsidRPr="00EA76E6">
        <w:t>Il portait des vêtements corrects</w:t>
      </w:r>
      <w:r w:rsidR="00C646BA" w:rsidRPr="00EA76E6">
        <w:t xml:space="preserve">, </w:t>
      </w:r>
      <w:r w:rsidRPr="00EA76E6">
        <w:t>mais guère soignés</w:t>
      </w:r>
      <w:r w:rsidR="00C646BA" w:rsidRPr="00EA76E6">
        <w:t xml:space="preserve"> : </w:t>
      </w:r>
      <w:r w:rsidRPr="00EA76E6">
        <w:t>sa redingote était défraîchie</w:t>
      </w:r>
      <w:r w:rsidR="00C646BA" w:rsidRPr="00EA76E6">
        <w:t xml:space="preserve">, </w:t>
      </w:r>
      <w:r w:rsidRPr="00EA76E6">
        <w:t>son pantalon effiloché</w:t>
      </w:r>
      <w:r w:rsidR="00C646BA" w:rsidRPr="00EA76E6">
        <w:t xml:space="preserve">. </w:t>
      </w:r>
      <w:r w:rsidRPr="00EA76E6">
        <w:t>En dépit de sa jeunesse</w:t>
      </w:r>
      <w:r w:rsidR="00C646BA" w:rsidRPr="00EA76E6">
        <w:t xml:space="preserve">, </w:t>
      </w:r>
      <w:r w:rsidRPr="00EA76E6">
        <w:t>il était voûté</w:t>
      </w:r>
      <w:r w:rsidR="00C646BA" w:rsidRPr="00EA76E6">
        <w:t xml:space="preserve"> ; </w:t>
      </w:r>
      <w:r w:rsidRPr="00EA76E6">
        <w:t>il marchait en penchant en avant un visage bie</w:t>
      </w:r>
      <w:r w:rsidRPr="00EA76E6">
        <w:t>n</w:t>
      </w:r>
      <w:r w:rsidRPr="00EA76E6">
        <w:t>veillant</w:t>
      </w:r>
      <w:r w:rsidR="00C646BA" w:rsidRPr="00EA76E6">
        <w:t xml:space="preserve">. </w:t>
      </w:r>
      <w:r w:rsidRPr="00EA76E6">
        <w:t>Quand il entra</w:t>
      </w:r>
      <w:r w:rsidR="00C646BA" w:rsidRPr="00EA76E6">
        <w:t xml:space="preserve">, </w:t>
      </w:r>
      <w:r w:rsidRPr="00EA76E6">
        <w:t>et qu</w:t>
      </w:r>
      <w:r w:rsidR="00C646BA" w:rsidRPr="00EA76E6">
        <w:t>’</w:t>
      </w:r>
      <w:r w:rsidRPr="00EA76E6">
        <w:t>il aperçut sa canne dans les mains de Holmes</w:t>
      </w:r>
      <w:r w:rsidR="00C646BA" w:rsidRPr="00EA76E6">
        <w:t xml:space="preserve">, </w:t>
      </w:r>
      <w:r w:rsidRPr="00EA76E6">
        <w:t>il poussa un cri de joie</w:t>
      </w:r>
      <w:r w:rsidR="00C646BA" w:rsidRPr="00EA76E6">
        <w:t>.</w:t>
      </w:r>
    </w:p>
    <w:p w14:paraId="085F59FF" w14:textId="77777777" w:rsidR="00C646BA" w:rsidRPr="00EA76E6" w:rsidRDefault="00C646BA" w:rsidP="00C646BA">
      <w:r w:rsidRPr="00EA76E6">
        <w:t>« </w:t>
      </w:r>
      <w:r w:rsidR="00CA2403" w:rsidRPr="00EA76E6">
        <w:t>Je suis si content</w:t>
      </w:r>
      <w:r w:rsidRPr="00EA76E6">
        <w:t xml:space="preserve"> ! </w:t>
      </w:r>
      <w:r w:rsidR="00CA2403" w:rsidRPr="00EA76E6">
        <w:t>Je me demandais si je l</w:t>
      </w:r>
      <w:r w:rsidRPr="00EA76E6">
        <w:t>’</w:t>
      </w:r>
      <w:r w:rsidR="00CA2403" w:rsidRPr="00EA76E6">
        <w:t>avais oubliée ici ou à l</w:t>
      </w:r>
      <w:r w:rsidRPr="00EA76E6">
        <w:t>’</w:t>
      </w:r>
      <w:r w:rsidR="00CA2403" w:rsidRPr="00EA76E6">
        <w:t>agence maritime</w:t>
      </w:r>
      <w:r w:rsidRPr="00EA76E6">
        <w:t xml:space="preserve">. </w:t>
      </w:r>
      <w:r w:rsidR="00CA2403" w:rsidRPr="00EA76E6">
        <w:t>Pour rien au monde je ne voudrais la perdre</w:t>
      </w:r>
      <w:r w:rsidRPr="00EA76E6">
        <w:t>.</w:t>
      </w:r>
    </w:p>
    <w:p w14:paraId="6BD51693" w14:textId="77777777" w:rsidR="00C646BA" w:rsidRPr="00EA76E6" w:rsidRDefault="00C646BA" w:rsidP="00C646BA">
      <w:r w:rsidRPr="00EA76E6">
        <w:t>— </w:t>
      </w:r>
      <w:r w:rsidR="00CA2403" w:rsidRPr="00EA76E6">
        <w:t>Un cadeau</w:t>
      </w:r>
      <w:r w:rsidRPr="00EA76E6">
        <w:t xml:space="preserve">, </w:t>
      </w:r>
      <w:r w:rsidR="00CA2403" w:rsidRPr="00EA76E6">
        <w:t>à ce que je vois</w:t>
      </w:r>
      <w:r w:rsidRPr="00EA76E6">
        <w:t xml:space="preserve"> ? </w:t>
      </w:r>
      <w:r w:rsidR="00CA2403" w:rsidRPr="00EA76E6">
        <w:t>dit Holmes</w:t>
      </w:r>
      <w:r w:rsidRPr="00EA76E6">
        <w:t>.</w:t>
      </w:r>
    </w:p>
    <w:p w14:paraId="0ACAF2A7" w14:textId="77777777" w:rsidR="00C646BA" w:rsidRPr="00EA76E6" w:rsidRDefault="00C646BA" w:rsidP="00C646BA">
      <w:r w:rsidRPr="00EA76E6">
        <w:t>— </w:t>
      </w:r>
      <w:r w:rsidR="00CA2403" w:rsidRPr="00EA76E6">
        <w:t>Oui</w:t>
      </w:r>
      <w:r w:rsidRPr="00EA76E6">
        <w:t>.</w:t>
      </w:r>
    </w:p>
    <w:p w14:paraId="70A96B7A" w14:textId="77777777" w:rsidR="00C646BA" w:rsidRPr="00EA76E6" w:rsidRDefault="00C646BA" w:rsidP="00C646BA">
      <w:r w:rsidRPr="00EA76E6">
        <w:t>— </w:t>
      </w:r>
      <w:r w:rsidR="00CA2403" w:rsidRPr="00EA76E6">
        <w:t>Du Charing-Cross Hospital</w:t>
      </w:r>
      <w:r w:rsidRPr="00EA76E6">
        <w:t> ?</w:t>
      </w:r>
    </w:p>
    <w:p w14:paraId="76A28353" w14:textId="77777777" w:rsidR="00C646BA" w:rsidRPr="00EA76E6" w:rsidRDefault="00C646BA" w:rsidP="00C646BA">
      <w:r w:rsidRPr="00EA76E6">
        <w:t>— </w:t>
      </w:r>
      <w:r w:rsidR="00CA2403" w:rsidRPr="00EA76E6">
        <w:t>De quelques amis que j</w:t>
      </w:r>
      <w:r w:rsidRPr="00EA76E6">
        <w:t>’</w:t>
      </w:r>
      <w:r w:rsidR="00CA2403" w:rsidRPr="00EA76E6">
        <w:t>avais là</w:t>
      </w:r>
      <w:r w:rsidRPr="00EA76E6">
        <w:t xml:space="preserve">, </w:t>
      </w:r>
      <w:r w:rsidR="00CA2403" w:rsidRPr="00EA76E6">
        <w:t>à l</w:t>
      </w:r>
      <w:r w:rsidRPr="00EA76E6">
        <w:t>’</w:t>
      </w:r>
      <w:r w:rsidR="00CA2403" w:rsidRPr="00EA76E6">
        <w:t>occasion de mon m</w:t>
      </w:r>
      <w:r w:rsidR="00CA2403" w:rsidRPr="00EA76E6">
        <w:t>a</w:t>
      </w:r>
      <w:r w:rsidR="00CA2403" w:rsidRPr="00EA76E6">
        <w:t>riage</w:t>
      </w:r>
      <w:r w:rsidRPr="00EA76E6">
        <w:t>.</w:t>
      </w:r>
    </w:p>
    <w:p w14:paraId="16D2252F" w14:textId="77777777" w:rsidR="00C646BA" w:rsidRPr="00EA76E6" w:rsidRDefault="00C646BA" w:rsidP="00C646BA">
      <w:r w:rsidRPr="00EA76E6">
        <w:t>— </w:t>
      </w:r>
      <w:r w:rsidR="00CA2403" w:rsidRPr="00EA76E6">
        <w:t>Mon Dieu</w:t>
      </w:r>
      <w:r w:rsidRPr="00EA76E6">
        <w:t xml:space="preserve">, </w:t>
      </w:r>
      <w:r w:rsidR="00CA2403" w:rsidRPr="00EA76E6">
        <w:t>mon Dieu</w:t>
      </w:r>
      <w:r w:rsidRPr="00EA76E6">
        <w:t xml:space="preserve">, </w:t>
      </w:r>
      <w:r w:rsidR="00CA2403" w:rsidRPr="00EA76E6">
        <w:t>comme c</w:t>
      </w:r>
      <w:r w:rsidRPr="00EA76E6">
        <w:t>’</w:t>
      </w:r>
      <w:r w:rsidR="00CA2403" w:rsidRPr="00EA76E6">
        <w:t>est bête</w:t>
      </w:r>
      <w:r w:rsidRPr="00EA76E6">
        <w:t> ! »</w:t>
      </w:r>
      <w:r w:rsidR="00CA2403" w:rsidRPr="00EA76E6">
        <w:t xml:space="preserve"> soupira Holmes en secouant la tête</w:t>
      </w:r>
      <w:r w:rsidRPr="00EA76E6">
        <w:t>.</w:t>
      </w:r>
    </w:p>
    <w:p w14:paraId="0F2A73D9" w14:textId="77777777" w:rsidR="00C646BA" w:rsidRPr="00EA76E6" w:rsidRDefault="00CA2403" w:rsidP="00C646BA">
      <w:r w:rsidRPr="00EA76E6">
        <w:lastRenderedPageBreak/>
        <w:t>Ahuri</w:t>
      </w:r>
      <w:r w:rsidR="00C646BA" w:rsidRPr="00EA76E6">
        <w:t xml:space="preserve">, </w:t>
      </w:r>
      <w:r w:rsidRPr="00EA76E6">
        <w:t>le docteur Mortimer le contempla à travers ses l</w:t>
      </w:r>
      <w:r w:rsidRPr="00EA76E6">
        <w:t>u</w:t>
      </w:r>
      <w:r w:rsidRPr="00EA76E6">
        <w:t>nettes</w:t>
      </w:r>
      <w:r w:rsidR="00C646BA" w:rsidRPr="00EA76E6">
        <w:t>.</w:t>
      </w:r>
    </w:p>
    <w:p w14:paraId="3F758FD3" w14:textId="77777777" w:rsidR="00C646BA" w:rsidRPr="00EA76E6" w:rsidRDefault="00C646BA" w:rsidP="00C646BA">
      <w:r w:rsidRPr="00EA76E6">
        <w:t>« </w:t>
      </w:r>
      <w:r w:rsidR="00CA2403" w:rsidRPr="00EA76E6">
        <w:t>Pourquoi est-ce bête</w:t>
      </w:r>
      <w:r w:rsidRPr="00EA76E6">
        <w:t> ?</w:t>
      </w:r>
    </w:p>
    <w:p w14:paraId="6395AB55" w14:textId="77777777" w:rsidR="00C646BA" w:rsidRPr="00EA76E6" w:rsidRDefault="00C646BA" w:rsidP="00C646BA">
      <w:r w:rsidRPr="00EA76E6">
        <w:t>— </w:t>
      </w:r>
      <w:r w:rsidR="00CA2403" w:rsidRPr="00EA76E6">
        <w:t>Oh</w:t>
      </w:r>
      <w:r w:rsidRPr="00EA76E6">
        <w:t xml:space="preserve"> ! </w:t>
      </w:r>
      <w:r w:rsidR="00CA2403" w:rsidRPr="00EA76E6">
        <w:t>vous avez simplement bouleversé nos petites dédu</w:t>
      </w:r>
      <w:r w:rsidR="00CA2403" w:rsidRPr="00EA76E6">
        <w:t>c</w:t>
      </w:r>
      <w:r w:rsidR="00CA2403" w:rsidRPr="00EA76E6">
        <w:t>tions</w:t>
      </w:r>
      <w:r w:rsidRPr="00EA76E6">
        <w:t xml:space="preserve"> ! </w:t>
      </w:r>
      <w:r w:rsidR="00CA2403" w:rsidRPr="00EA76E6">
        <w:t>Vous avez bien dit</w:t>
      </w:r>
      <w:r w:rsidRPr="00EA76E6">
        <w:t xml:space="preserve"> : </w:t>
      </w:r>
      <w:r w:rsidR="00CA2403" w:rsidRPr="00EA76E6">
        <w:t>mariage</w:t>
      </w:r>
      <w:r w:rsidRPr="00EA76E6">
        <w:t> ?</w:t>
      </w:r>
    </w:p>
    <w:p w14:paraId="04F00038" w14:textId="77777777" w:rsidR="00C646BA" w:rsidRPr="00EA76E6" w:rsidRDefault="00C646BA" w:rsidP="00C646BA">
      <w:r w:rsidRPr="00EA76E6">
        <w:t>— </w:t>
      </w:r>
      <w:r w:rsidR="00CA2403" w:rsidRPr="00EA76E6">
        <w:t>Oui</w:t>
      </w:r>
      <w:r w:rsidRPr="00EA76E6">
        <w:t xml:space="preserve">, </w:t>
      </w:r>
      <w:r w:rsidR="00CA2403" w:rsidRPr="00EA76E6">
        <w:t>monsieur</w:t>
      </w:r>
      <w:r w:rsidRPr="00EA76E6">
        <w:t xml:space="preserve">. </w:t>
      </w:r>
      <w:r w:rsidR="00CA2403" w:rsidRPr="00EA76E6">
        <w:t>Je me suis marié</w:t>
      </w:r>
      <w:r w:rsidRPr="00EA76E6">
        <w:t xml:space="preserve">, </w:t>
      </w:r>
      <w:r w:rsidR="00CA2403" w:rsidRPr="00EA76E6">
        <w:t>et j</w:t>
      </w:r>
      <w:r w:rsidRPr="00EA76E6">
        <w:t>’</w:t>
      </w:r>
      <w:r w:rsidR="00CA2403" w:rsidRPr="00EA76E6">
        <w:t>ai quitté l</w:t>
      </w:r>
      <w:r w:rsidRPr="00EA76E6">
        <w:t>’</w:t>
      </w:r>
      <w:r w:rsidR="00CA2403" w:rsidRPr="00EA76E6">
        <w:t>hôpital</w:t>
      </w:r>
      <w:r w:rsidRPr="00EA76E6">
        <w:t xml:space="preserve">. </w:t>
      </w:r>
      <w:r w:rsidR="00CA2403" w:rsidRPr="00EA76E6">
        <w:t>Il fallait que je m</w:t>
      </w:r>
      <w:r w:rsidRPr="00EA76E6">
        <w:t>’</w:t>
      </w:r>
      <w:r w:rsidR="00CA2403" w:rsidRPr="00EA76E6">
        <w:t>établisse à mon compte</w:t>
      </w:r>
      <w:r w:rsidRPr="00EA76E6">
        <w:t>.</w:t>
      </w:r>
    </w:p>
    <w:p w14:paraId="214E4061" w14:textId="77777777" w:rsidR="00C646BA" w:rsidRPr="00EA76E6" w:rsidRDefault="00C646BA" w:rsidP="00C646BA">
      <w:r w:rsidRPr="00EA76E6">
        <w:t>— </w:t>
      </w:r>
      <w:r w:rsidR="00CA2403" w:rsidRPr="00EA76E6">
        <w:t>Allons</w:t>
      </w:r>
      <w:r w:rsidRPr="00EA76E6">
        <w:t xml:space="preserve">, </w:t>
      </w:r>
      <w:r w:rsidR="00CA2403" w:rsidRPr="00EA76E6">
        <w:t>allons</w:t>
      </w:r>
      <w:r w:rsidRPr="00EA76E6">
        <w:t xml:space="preserve">, </w:t>
      </w:r>
      <w:r w:rsidR="00CA2403" w:rsidRPr="00EA76E6">
        <w:t>nous ne nous étions pas tellement tro</w:t>
      </w:r>
      <w:r w:rsidR="00CA2403" w:rsidRPr="00EA76E6">
        <w:t>m</w:t>
      </w:r>
      <w:r w:rsidR="00CA2403" w:rsidRPr="00EA76E6">
        <w:t>pés</w:t>
      </w:r>
      <w:r w:rsidRPr="00EA76E6">
        <w:t xml:space="preserve"> ! </w:t>
      </w:r>
      <w:r w:rsidR="00CA2403" w:rsidRPr="00EA76E6">
        <w:t>dit Holmes</w:t>
      </w:r>
      <w:r w:rsidRPr="00EA76E6">
        <w:t xml:space="preserve">. </w:t>
      </w:r>
      <w:r w:rsidR="00CA2403" w:rsidRPr="00EA76E6">
        <w:t>Et maintenant</w:t>
      </w:r>
      <w:r w:rsidRPr="00EA76E6">
        <w:t xml:space="preserve">, </w:t>
      </w:r>
      <w:r w:rsidR="00CA2403" w:rsidRPr="00EA76E6">
        <w:t>docteur James Mortimer</w:t>
      </w:r>
      <w:r w:rsidRPr="00EA76E6">
        <w:t>…</w:t>
      </w:r>
    </w:p>
    <w:p w14:paraId="2F0657B7" w14:textId="3436E037" w:rsidR="00C646BA" w:rsidRPr="00EA76E6" w:rsidRDefault="00C646BA" w:rsidP="00C646BA">
      <w:r w:rsidRPr="00EA76E6">
        <w:t>— </w:t>
      </w:r>
      <w:r w:rsidR="00CA2403" w:rsidRPr="00EA76E6">
        <w:t>Dites plutôt monsieur Mortimer</w:t>
      </w:r>
      <w:r w:rsidRPr="00EA76E6">
        <w:t xml:space="preserve"> ! </w:t>
      </w:r>
      <w:r w:rsidR="00CA2403" w:rsidRPr="00EA76E6">
        <w:t>Je ne suis qu</w:t>
      </w:r>
      <w:r w:rsidRPr="00EA76E6">
        <w:t>’</w:t>
      </w:r>
      <w:r w:rsidR="00CA2403" w:rsidRPr="00EA76E6">
        <w:t>un humble</w:t>
      </w:r>
      <w:r w:rsidRPr="00EA76E6">
        <w:t xml:space="preserve"> M.R.C.S.</w:t>
      </w:r>
    </w:p>
    <w:p w14:paraId="76DDD240" w14:textId="77777777" w:rsidR="00C646BA" w:rsidRPr="00EA76E6" w:rsidRDefault="00C646BA" w:rsidP="00C646BA">
      <w:r w:rsidRPr="00EA76E6">
        <w:t>— </w:t>
      </w:r>
      <w:r w:rsidR="00CA2403" w:rsidRPr="00EA76E6">
        <w:t>Mais naturellement un esprit précis</w:t>
      </w:r>
      <w:r w:rsidRPr="00EA76E6">
        <w:t>.</w:t>
      </w:r>
    </w:p>
    <w:p w14:paraId="11F9BC03" w14:textId="77777777" w:rsidR="00C646BA" w:rsidRPr="00EA76E6" w:rsidRDefault="00C646BA" w:rsidP="00C646BA">
      <w:r w:rsidRPr="00EA76E6">
        <w:t>— </w:t>
      </w:r>
      <w:r w:rsidR="00CA2403" w:rsidRPr="00EA76E6">
        <w:t>Un touche-à-tout de la science</w:t>
      </w:r>
      <w:r w:rsidRPr="00EA76E6">
        <w:t xml:space="preserve">, </w:t>
      </w:r>
      <w:r w:rsidR="00CA2403" w:rsidRPr="00EA76E6">
        <w:t>monsieur Holmes</w:t>
      </w:r>
      <w:r w:rsidRPr="00EA76E6">
        <w:t xml:space="preserve">. </w:t>
      </w:r>
      <w:r w:rsidR="00CA2403" w:rsidRPr="00EA76E6">
        <w:t>Un ramasseur de coquillages sur la grève du grand océan de l</w:t>
      </w:r>
      <w:r w:rsidRPr="00EA76E6">
        <w:t>’</w:t>
      </w:r>
      <w:r w:rsidR="00CA2403" w:rsidRPr="00EA76E6">
        <w:t>inconnu</w:t>
      </w:r>
      <w:r w:rsidRPr="00EA76E6">
        <w:t xml:space="preserve">. </w:t>
      </w:r>
      <w:r w:rsidR="00CA2403" w:rsidRPr="00EA76E6">
        <w:t>Je présume que c</w:t>
      </w:r>
      <w:r w:rsidRPr="00EA76E6">
        <w:t>’</w:t>
      </w:r>
      <w:r w:rsidR="00CA2403" w:rsidRPr="00EA76E6">
        <w:t>est à monsieur Sherlock Holmes que je m</w:t>
      </w:r>
      <w:r w:rsidRPr="00EA76E6">
        <w:t>’</w:t>
      </w:r>
      <w:r w:rsidR="00CA2403" w:rsidRPr="00EA76E6">
        <w:t>adresse présentement</w:t>
      </w:r>
      <w:r w:rsidRPr="00EA76E6">
        <w:t xml:space="preserve">, </w:t>
      </w:r>
      <w:r w:rsidR="00CA2403" w:rsidRPr="00EA76E6">
        <w:t>et non</w:t>
      </w:r>
      <w:r w:rsidRPr="00EA76E6">
        <w:t>…</w:t>
      </w:r>
    </w:p>
    <w:p w14:paraId="25C6BB52" w14:textId="77777777" w:rsidR="00C646BA" w:rsidRPr="00EA76E6" w:rsidRDefault="00C646BA" w:rsidP="00C646BA">
      <w:r w:rsidRPr="00EA76E6">
        <w:t>— </w:t>
      </w:r>
      <w:r w:rsidR="00CA2403" w:rsidRPr="00EA76E6">
        <w:t>En effet</w:t>
      </w:r>
      <w:r w:rsidRPr="00EA76E6">
        <w:t xml:space="preserve">. </w:t>
      </w:r>
      <w:r w:rsidR="00CA2403" w:rsidRPr="00EA76E6">
        <w:t>Voici mon ami le docteur Watson</w:t>
      </w:r>
      <w:r w:rsidRPr="00EA76E6">
        <w:t>.</w:t>
      </w:r>
    </w:p>
    <w:p w14:paraId="31D554ED" w14:textId="34AE823A" w:rsidR="00C646BA" w:rsidRPr="00EA76E6" w:rsidRDefault="00C646BA" w:rsidP="00C646BA">
      <w:r w:rsidRPr="00EA76E6">
        <w:t>— </w:t>
      </w:r>
      <w:r w:rsidR="00CA2403" w:rsidRPr="00EA76E6">
        <w:t>Heureux de faire votre connaissance</w:t>
      </w:r>
      <w:r w:rsidRPr="00EA76E6">
        <w:t xml:space="preserve">, </w:t>
      </w:r>
      <w:r w:rsidR="00CA2403" w:rsidRPr="00EA76E6">
        <w:t>monsieur</w:t>
      </w:r>
      <w:r w:rsidRPr="00EA76E6">
        <w:t xml:space="preserve">. </w:t>
      </w:r>
      <w:r w:rsidR="00CA2403" w:rsidRPr="00EA76E6">
        <w:t>Votre nom ne m</w:t>
      </w:r>
      <w:r w:rsidRPr="00EA76E6">
        <w:t>’</w:t>
      </w:r>
      <w:r w:rsidR="00CA2403" w:rsidRPr="00EA76E6">
        <w:t>est pas inconnu</w:t>
      </w:r>
      <w:r w:rsidRPr="00EA76E6">
        <w:t xml:space="preserve"> : </w:t>
      </w:r>
      <w:r w:rsidR="00CA2403" w:rsidRPr="00EA76E6">
        <w:t>il est associé à celui de votre ami</w:t>
      </w:r>
      <w:r w:rsidRPr="00EA76E6">
        <w:t xml:space="preserve">. </w:t>
      </w:r>
      <w:r w:rsidR="00CA2403" w:rsidRPr="00EA76E6">
        <w:t>Vous m</w:t>
      </w:r>
      <w:r w:rsidRPr="00EA76E6">
        <w:t>’</w:t>
      </w:r>
      <w:r w:rsidR="00CA2403" w:rsidRPr="00EA76E6">
        <w:t>intéressez grandement</w:t>
      </w:r>
      <w:r w:rsidRPr="00EA76E6">
        <w:t xml:space="preserve">, </w:t>
      </w:r>
      <w:r w:rsidR="00CA2403" w:rsidRPr="00EA76E6">
        <w:t>monsieur Holmes</w:t>
      </w:r>
      <w:r w:rsidRPr="00EA76E6">
        <w:t xml:space="preserve">, </w:t>
      </w:r>
      <w:r w:rsidR="00CA2403" w:rsidRPr="00EA76E6">
        <w:t>je n</w:t>
      </w:r>
      <w:r w:rsidRPr="00EA76E6">
        <w:t>’</w:t>
      </w:r>
      <w:r w:rsidR="00CA2403" w:rsidRPr="00EA76E6">
        <w:t>espérais pas rencontrer un crâne pareil</w:t>
      </w:r>
      <w:r w:rsidRPr="00EA76E6">
        <w:t xml:space="preserve">, </w:t>
      </w:r>
      <w:r w:rsidR="00CA2403" w:rsidRPr="00EA76E6">
        <w:t>une dolichocéphalie aussi pr</w:t>
      </w:r>
      <w:r w:rsidR="00CA2403" w:rsidRPr="00EA76E6">
        <w:t>o</w:t>
      </w:r>
      <w:r w:rsidR="00CA2403" w:rsidRPr="00EA76E6">
        <w:t>noncée</w:t>
      </w:r>
      <w:r w:rsidRPr="00EA76E6">
        <w:t xml:space="preserve">, </w:t>
      </w:r>
      <w:r w:rsidR="00CA2403" w:rsidRPr="00EA76E6">
        <w:t>ni un tel développement supra-orbitaire</w:t>
      </w:r>
      <w:r w:rsidRPr="00EA76E6">
        <w:t xml:space="preserve">. </w:t>
      </w:r>
      <w:r w:rsidR="00CA2403" w:rsidRPr="00EA76E6">
        <w:t>Verriez-vous un inconvénient à ce que je promène mon doigt le long de vos bosses pariétales</w:t>
      </w:r>
      <w:r w:rsidRPr="00EA76E6">
        <w:t xml:space="preserve"> ? </w:t>
      </w:r>
      <w:r w:rsidR="00CA2403" w:rsidRPr="00EA76E6">
        <w:t>Un moulage de votre crâne</w:t>
      </w:r>
      <w:r w:rsidRPr="00EA76E6">
        <w:t xml:space="preserve">, </w:t>
      </w:r>
      <w:r w:rsidR="00CA2403" w:rsidRPr="00EA76E6">
        <w:t>monsieur</w:t>
      </w:r>
      <w:r w:rsidRPr="00EA76E6">
        <w:t xml:space="preserve">, </w:t>
      </w:r>
      <w:r w:rsidR="00CA2403" w:rsidRPr="00EA76E6">
        <w:t>à d</w:t>
      </w:r>
      <w:r w:rsidR="00CA2403" w:rsidRPr="00EA76E6">
        <w:t>é</w:t>
      </w:r>
      <w:r w:rsidR="00CA2403" w:rsidRPr="00EA76E6">
        <w:t>faut de l</w:t>
      </w:r>
      <w:r w:rsidRPr="00EA76E6">
        <w:t>’</w:t>
      </w:r>
      <w:r w:rsidR="00CA2403" w:rsidRPr="00EA76E6">
        <w:t>original</w:t>
      </w:r>
      <w:r w:rsidRPr="00EA76E6">
        <w:t xml:space="preserve">, </w:t>
      </w:r>
      <w:r w:rsidR="00CA2403" w:rsidRPr="00EA76E6">
        <w:t>enrichirait n</w:t>
      </w:r>
      <w:r w:rsidRPr="00EA76E6">
        <w:t>’</w:t>
      </w:r>
      <w:r w:rsidR="00CA2403" w:rsidRPr="00EA76E6">
        <w:t>importe quel musée d</w:t>
      </w:r>
      <w:r w:rsidRPr="00EA76E6">
        <w:t>’</w:t>
      </w:r>
      <w:r w:rsidR="00CA2403" w:rsidRPr="00EA76E6">
        <w:t>anthropologie</w:t>
      </w:r>
      <w:r w:rsidRPr="00EA76E6">
        <w:t xml:space="preserve">. </w:t>
      </w:r>
      <w:r w:rsidR="00CA2403" w:rsidRPr="00EA76E6">
        <w:t>Je n</w:t>
      </w:r>
      <w:r w:rsidRPr="00EA76E6">
        <w:t>’</w:t>
      </w:r>
      <w:r w:rsidR="00CA2403" w:rsidRPr="00EA76E6">
        <w:t>ai rien d</w:t>
      </w:r>
      <w:r w:rsidRPr="00EA76E6">
        <w:t>’</w:t>
      </w:r>
      <w:r w:rsidR="00CA2403" w:rsidRPr="00EA76E6">
        <w:t>un flagorneur</w:t>
      </w:r>
      <w:r w:rsidRPr="00EA76E6">
        <w:t xml:space="preserve">, </w:t>
      </w:r>
      <w:r w:rsidR="00CA2403" w:rsidRPr="00EA76E6">
        <w:t>mais je vous co</w:t>
      </w:r>
      <w:r w:rsidR="00CA2403" w:rsidRPr="00EA76E6">
        <w:t>n</w:t>
      </w:r>
      <w:r w:rsidR="00CA2403" w:rsidRPr="00EA76E6">
        <w:t>fesse que votre crâne me fait très envie</w:t>
      </w:r>
      <w:r w:rsidRPr="00EA76E6">
        <w:t> ! »</w:t>
      </w:r>
    </w:p>
    <w:p w14:paraId="11E73AD0" w14:textId="77777777" w:rsidR="00C646BA" w:rsidRPr="00EA76E6" w:rsidRDefault="00CA2403" w:rsidP="00C646BA">
      <w:r w:rsidRPr="00EA76E6">
        <w:lastRenderedPageBreak/>
        <w:t>Sherlock Holmes</w:t>
      </w:r>
      <w:r w:rsidR="00C646BA" w:rsidRPr="00EA76E6">
        <w:t xml:space="preserve">, </w:t>
      </w:r>
      <w:r w:rsidRPr="00EA76E6">
        <w:t>d</w:t>
      </w:r>
      <w:r w:rsidR="00C646BA" w:rsidRPr="00EA76E6">
        <w:t>’</w:t>
      </w:r>
      <w:r w:rsidRPr="00EA76E6">
        <w:t>un geste</w:t>
      </w:r>
      <w:r w:rsidR="00C646BA" w:rsidRPr="00EA76E6">
        <w:t xml:space="preserve">, </w:t>
      </w:r>
      <w:r w:rsidRPr="00EA76E6">
        <w:t>invita notre étrange visiteur à s</w:t>
      </w:r>
      <w:r w:rsidR="00C646BA" w:rsidRPr="00EA76E6">
        <w:t>’</w:t>
      </w:r>
      <w:r w:rsidRPr="00EA76E6">
        <w:t>asseoir</w:t>
      </w:r>
      <w:r w:rsidR="00C646BA" w:rsidRPr="00EA76E6">
        <w:t>.</w:t>
      </w:r>
    </w:p>
    <w:p w14:paraId="52A62E44" w14:textId="540D00DF" w:rsidR="00C646BA" w:rsidRPr="00EA76E6" w:rsidRDefault="00C646BA" w:rsidP="00C646BA">
      <w:r w:rsidRPr="00EA76E6">
        <w:t>« </w:t>
      </w:r>
      <w:r w:rsidR="00CA2403" w:rsidRPr="00EA76E6">
        <w:t>Je m</w:t>
      </w:r>
      <w:r w:rsidRPr="00EA76E6">
        <w:t>’</w:t>
      </w:r>
      <w:r w:rsidR="00CA2403" w:rsidRPr="00EA76E6">
        <w:t>aperçois</w:t>
      </w:r>
      <w:r w:rsidRPr="00EA76E6">
        <w:t xml:space="preserve">, </w:t>
      </w:r>
      <w:r w:rsidR="00CA2403" w:rsidRPr="00EA76E6">
        <w:t>monsieur</w:t>
      </w:r>
      <w:r w:rsidRPr="00EA76E6">
        <w:t xml:space="preserve">, </w:t>
      </w:r>
      <w:r w:rsidR="00CA2403" w:rsidRPr="00EA76E6">
        <w:t>que vous exercez votre profe</w:t>
      </w:r>
      <w:r w:rsidR="00CA2403" w:rsidRPr="00EA76E6">
        <w:t>s</w:t>
      </w:r>
      <w:r w:rsidR="00CA2403" w:rsidRPr="00EA76E6">
        <w:t>sion avec enthousiasme</w:t>
      </w:r>
      <w:r w:rsidRPr="00EA76E6">
        <w:t xml:space="preserve">, </w:t>
      </w:r>
      <w:r w:rsidR="00CA2403" w:rsidRPr="00EA76E6">
        <w:t>lui dit-il</w:t>
      </w:r>
      <w:r w:rsidRPr="00EA76E6">
        <w:t xml:space="preserve">. </w:t>
      </w:r>
      <w:r w:rsidR="00CA2403" w:rsidRPr="00EA76E6">
        <w:t>Cela m</w:t>
      </w:r>
      <w:r w:rsidRPr="00EA76E6">
        <w:t>’</w:t>
      </w:r>
      <w:r w:rsidR="00CA2403" w:rsidRPr="00EA76E6">
        <w:t>arrive également</w:t>
      </w:r>
      <w:r w:rsidRPr="00EA76E6">
        <w:t xml:space="preserve">. </w:t>
      </w:r>
      <w:r w:rsidR="00CA2403" w:rsidRPr="00EA76E6">
        <w:t>D</w:t>
      </w:r>
      <w:r w:rsidRPr="00EA76E6">
        <w:t>’</w:t>
      </w:r>
      <w:r w:rsidR="00CA2403" w:rsidRPr="00EA76E6">
        <w:t>après votre index</w:t>
      </w:r>
      <w:r w:rsidRPr="00EA76E6">
        <w:t xml:space="preserve">, </w:t>
      </w:r>
      <w:r w:rsidR="00CA2403" w:rsidRPr="00EA76E6">
        <w:t>je devine que vous roulez vous-même vos cigarettes</w:t>
      </w:r>
      <w:r w:rsidRPr="00EA76E6">
        <w:t xml:space="preserve">. </w:t>
      </w:r>
      <w:r w:rsidR="00CA2403" w:rsidRPr="00EA76E6">
        <w:t>Ne vous gênez pas si vous désirez fumer</w:t>
      </w:r>
      <w:r w:rsidRPr="00EA76E6">
        <w:t>. »</w:t>
      </w:r>
    </w:p>
    <w:p w14:paraId="0A0920B1" w14:textId="77777777" w:rsidR="00C646BA" w:rsidRPr="00EA76E6" w:rsidRDefault="00CA2403" w:rsidP="00C646BA">
      <w:r w:rsidRPr="00EA76E6">
        <w:t>Le docteur Mortimer tira de sa poche du tabac et une feuille de papier à cigarettes</w:t>
      </w:r>
      <w:r w:rsidR="00C646BA" w:rsidRPr="00EA76E6">
        <w:t xml:space="preserve"> ; </w:t>
      </w:r>
      <w:r w:rsidRPr="00EA76E6">
        <w:t>il mania les deux avec une dextér</w:t>
      </w:r>
      <w:r w:rsidRPr="00EA76E6">
        <w:t>i</w:t>
      </w:r>
      <w:r w:rsidRPr="00EA76E6">
        <w:t>té extraordinaire</w:t>
      </w:r>
      <w:r w:rsidR="00C646BA" w:rsidRPr="00EA76E6">
        <w:t xml:space="preserve">. </w:t>
      </w:r>
      <w:r w:rsidRPr="00EA76E6">
        <w:t>Il possédait de longs doigts frémissants</w:t>
      </w:r>
      <w:r w:rsidR="00C646BA" w:rsidRPr="00EA76E6">
        <w:t xml:space="preserve">, </w:t>
      </w:r>
      <w:r w:rsidRPr="00EA76E6">
        <w:t>aussi agiles et alertes que des antennes d</w:t>
      </w:r>
      <w:r w:rsidR="00C646BA" w:rsidRPr="00EA76E6">
        <w:t>’</w:t>
      </w:r>
      <w:r w:rsidRPr="00EA76E6">
        <w:t>insecte</w:t>
      </w:r>
      <w:r w:rsidR="00C646BA" w:rsidRPr="00EA76E6">
        <w:t>.</w:t>
      </w:r>
    </w:p>
    <w:p w14:paraId="4AE95F19" w14:textId="77777777" w:rsidR="00C646BA" w:rsidRPr="00EA76E6" w:rsidRDefault="00CA2403" w:rsidP="00C646BA">
      <w:r w:rsidRPr="00EA76E6">
        <w:t>Holmes se tut</w:t>
      </w:r>
      <w:r w:rsidR="00C646BA" w:rsidRPr="00EA76E6">
        <w:t xml:space="preserve">, </w:t>
      </w:r>
      <w:r w:rsidRPr="00EA76E6">
        <w:t>mais de rapides petits coups d</w:t>
      </w:r>
      <w:r w:rsidR="00C646BA" w:rsidRPr="00EA76E6">
        <w:t>’</w:t>
      </w:r>
      <w:r w:rsidRPr="00EA76E6">
        <w:t>œil m</w:t>
      </w:r>
      <w:r w:rsidR="00C646BA" w:rsidRPr="00EA76E6">
        <w:t>’</w:t>
      </w:r>
      <w:r w:rsidRPr="00EA76E6">
        <w:t>indiquèrent que le docteur Mortimer l</w:t>
      </w:r>
      <w:r w:rsidR="00C646BA" w:rsidRPr="00EA76E6">
        <w:t>’</w:t>
      </w:r>
      <w:r w:rsidRPr="00EA76E6">
        <w:t>intéressait vivement</w:t>
      </w:r>
      <w:r w:rsidR="00C646BA" w:rsidRPr="00EA76E6">
        <w:t xml:space="preserve">. </w:t>
      </w:r>
      <w:r w:rsidRPr="00EA76E6">
        <w:t>Il se décida enfin à rompre le silence</w:t>
      </w:r>
      <w:r w:rsidR="00C646BA" w:rsidRPr="00EA76E6">
        <w:t>.</w:t>
      </w:r>
    </w:p>
    <w:p w14:paraId="670B9D0A" w14:textId="77777777" w:rsidR="00C646BA" w:rsidRPr="00EA76E6" w:rsidRDefault="00C646BA" w:rsidP="00C646BA">
      <w:r w:rsidRPr="00EA76E6">
        <w:t>« </w:t>
      </w:r>
      <w:r w:rsidR="00CA2403" w:rsidRPr="00EA76E6">
        <w:t>J</w:t>
      </w:r>
      <w:r w:rsidRPr="00EA76E6">
        <w:t>’</w:t>
      </w:r>
      <w:r w:rsidR="00CA2403" w:rsidRPr="00EA76E6">
        <w:t>imagine</w:t>
      </w:r>
      <w:r w:rsidRPr="00EA76E6">
        <w:t xml:space="preserve">, </w:t>
      </w:r>
      <w:r w:rsidR="00CA2403" w:rsidRPr="00EA76E6">
        <w:t>monsieur</w:t>
      </w:r>
      <w:r w:rsidRPr="00EA76E6">
        <w:t xml:space="preserve">, </w:t>
      </w:r>
      <w:r w:rsidR="00CA2403" w:rsidRPr="00EA76E6">
        <w:t>que ce n</w:t>
      </w:r>
      <w:r w:rsidRPr="00EA76E6">
        <w:t>’</w:t>
      </w:r>
      <w:r w:rsidR="00CA2403" w:rsidRPr="00EA76E6">
        <w:t>est pas uniquement dans le but d</w:t>
      </w:r>
      <w:r w:rsidRPr="00EA76E6">
        <w:t>’</w:t>
      </w:r>
      <w:r w:rsidR="00CA2403" w:rsidRPr="00EA76E6">
        <w:t>examiner mon crâne que vous m</w:t>
      </w:r>
      <w:r w:rsidRPr="00EA76E6">
        <w:t>’</w:t>
      </w:r>
      <w:r w:rsidR="00CA2403" w:rsidRPr="00EA76E6">
        <w:t>avez fait l</w:t>
      </w:r>
      <w:r w:rsidRPr="00EA76E6">
        <w:t>’</w:t>
      </w:r>
      <w:r w:rsidR="00CA2403" w:rsidRPr="00EA76E6">
        <w:t>honneur de venir chez moi hier soir et à nouveau aujourd</w:t>
      </w:r>
      <w:r w:rsidRPr="00EA76E6">
        <w:t>’</w:t>
      </w:r>
      <w:r w:rsidR="00CA2403" w:rsidRPr="00EA76E6">
        <w:t>hui</w:t>
      </w:r>
      <w:r w:rsidRPr="00EA76E6">
        <w:t> ?</w:t>
      </w:r>
    </w:p>
    <w:p w14:paraId="3024FB86" w14:textId="77777777" w:rsidR="00C646BA" w:rsidRPr="00EA76E6" w:rsidRDefault="00C646BA" w:rsidP="00C646BA">
      <w:r w:rsidRPr="00EA76E6">
        <w:t>— </w:t>
      </w:r>
      <w:r w:rsidR="00CA2403" w:rsidRPr="00EA76E6">
        <w:t>Non</w:t>
      </w:r>
      <w:r w:rsidRPr="00EA76E6">
        <w:t xml:space="preserve">, </w:t>
      </w:r>
      <w:r w:rsidR="00CA2403" w:rsidRPr="00EA76E6">
        <w:t>monsieur</w:t>
      </w:r>
      <w:r w:rsidRPr="00EA76E6">
        <w:t xml:space="preserve">, </w:t>
      </w:r>
      <w:r w:rsidR="00CA2403" w:rsidRPr="00EA76E6">
        <w:t>non</w:t>
      </w:r>
      <w:r w:rsidRPr="00EA76E6">
        <w:t xml:space="preserve"> ! </w:t>
      </w:r>
      <w:r w:rsidR="00CA2403" w:rsidRPr="00EA76E6">
        <w:t>Bien que je sois heureux d</w:t>
      </w:r>
      <w:r w:rsidRPr="00EA76E6">
        <w:t>’</w:t>
      </w:r>
      <w:r w:rsidR="00CA2403" w:rsidRPr="00EA76E6">
        <w:t>en avoir eu l</w:t>
      </w:r>
      <w:r w:rsidRPr="00EA76E6">
        <w:t>’</w:t>
      </w:r>
      <w:r w:rsidR="00CA2403" w:rsidRPr="00EA76E6">
        <w:t>occasion</w:t>
      </w:r>
      <w:r w:rsidRPr="00EA76E6">
        <w:t xml:space="preserve">… </w:t>
      </w:r>
      <w:r w:rsidR="00CA2403" w:rsidRPr="00EA76E6">
        <w:t>Je suis venu chez vous</w:t>
      </w:r>
      <w:r w:rsidRPr="00EA76E6">
        <w:t xml:space="preserve">, </w:t>
      </w:r>
      <w:r w:rsidR="00CA2403" w:rsidRPr="00EA76E6">
        <w:t>monsieur Holmes</w:t>
      </w:r>
      <w:r w:rsidRPr="00EA76E6">
        <w:t xml:space="preserve">, </w:t>
      </w:r>
      <w:r w:rsidR="00CA2403" w:rsidRPr="00EA76E6">
        <w:t>parce que je sais que je n</w:t>
      </w:r>
      <w:r w:rsidRPr="00EA76E6">
        <w:t>’</w:t>
      </w:r>
      <w:r w:rsidR="00CA2403" w:rsidRPr="00EA76E6">
        <w:t>ai rien d</w:t>
      </w:r>
      <w:r w:rsidRPr="00EA76E6">
        <w:t>’</w:t>
      </w:r>
      <w:r w:rsidR="00CA2403" w:rsidRPr="00EA76E6">
        <w:t>un homme pratique et que je me trouve tout à coup aux prises avec un problème grave</w:t>
      </w:r>
      <w:r w:rsidRPr="00EA76E6">
        <w:t xml:space="preserve">, </w:t>
      </w:r>
      <w:r w:rsidR="00CA2403" w:rsidRPr="00EA76E6">
        <w:t>peu b</w:t>
      </w:r>
      <w:r w:rsidR="00CA2403" w:rsidRPr="00EA76E6">
        <w:t>a</w:t>
      </w:r>
      <w:r w:rsidR="00CA2403" w:rsidRPr="00EA76E6">
        <w:t>nal</w:t>
      </w:r>
      <w:r w:rsidRPr="00EA76E6">
        <w:t xml:space="preserve">. </w:t>
      </w:r>
      <w:r w:rsidR="00CA2403" w:rsidRPr="00EA76E6">
        <w:t>Vous connaissant comme le deuxième plus grand expert européen</w:t>
      </w:r>
      <w:r w:rsidRPr="00EA76E6">
        <w:t>…</w:t>
      </w:r>
    </w:p>
    <w:p w14:paraId="38788C5A" w14:textId="77777777" w:rsidR="00C646BA" w:rsidRPr="00EA76E6" w:rsidRDefault="00C646BA" w:rsidP="00C646BA">
      <w:r w:rsidRPr="00EA76E6">
        <w:t>— </w:t>
      </w:r>
      <w:r w:rsidR="00CA2403" w:rsidRPr="00EA76E6">
        <w:t>Vraiment</w:t>
      </w:r>
      <w:r w:rsidRPr="00EA76E6">
        <w:t xml:space="preserve">, </w:t>
      </w:r>
      <w:r w:rsidR="00CA2403" w:rsidRPr="00EA76E6">
        <w:t>monsieur</w:t>
      </w:r>
      <w:r w:rsidRPr="00EA76E6">
        <w:t xml:space="preserve"> ? </w:t>
      </w:r>
      <w:r w:rsidR="00CA2403" w:rsidRPr="00EA76E6">
        <w:t>susurra Holmes non sans une ce</w:t>
      </w:r>
      <w:r w:rsidR="00CA2403" w:rsidRPr="00EA76E6">
        <w:t>r</w:t>
      </w:r>
      <w:r w:rsidR="00CA2403" w:rsidRPr="00EA76E6">
        <w:t>taine âpreté</w:t>
      </w:r>
      <w:r w:rsidRPr="00EA76E6">
        <w:t xml:space="preserve">. </w:t>
      </w:r>
      <w:r w:rsidR="00CA2403" w:rsidRPr="00EA76E6">
        <w:t>Puis-je vous demander qui a l</w:t>
      </w:r>
      <w:r w:rsidRPr="00EA76E6">
        <w:t>’</w:t>
      </w:r>
      <w:r w:rsidR="00CA2403" w:rsidRPr="00EA76E6">
        <w:t>honneur d</w:t>
      </w:r>
      <w:r w:rsidRPr="00EA76E6">
        <w:t>’</w:t>
      </w:r>
      <w:r w:rsidR="00CA2403" w:rsidRPr="00EA76E6">
        <w:t>être le premier</w:t>
      </w:r>
      <w:r w:rsidRPr="00EA76E6">
        <w:t> ?</w:t>
      </w:r>
    </w:p>
    <w:p w14:paraId="253691EE" w14:textId="7CF45C54" w:rsidR="00C646BA" w:rsidRPr="00EA76E6" w:rsidRDefault="00C646BA" w:rsidP="00C646BA">
      <w:r w:rsidRPr="00EA76E6">
        <w:t>— </w:t>
      </w:r>
      <w:r w:rsidR="008D2AD1" w:rsidRPr="00EA76E6">
        <w:t>À</w:t>
      </w:r>
      <w:r w:rsidR="00CA2403" w:rsidRPr="00EA76E6">
        <w:t xml:space="preserve"> un esprit féru de précision scientifique</w:t>
      </w:r>
      <w:r w:rsidRPr="00EA76E6">
        <w:t xml:space="preserve">, </w:t>
      </w:r>
      <w:r w:rsidR="00CA2403" w:rsidRPr="00EA76E6">
        <w:t>l</w:t>
      </w:r>
      <w:r w:rsidRPr="00EA76E6">
        <w:t>’</w:t>
      </w:r>
      <w:r w:rsidR="00CA2403" w:rsidRPr="00EA76E6">
        <w:t xml:space="preserve">œuvre de </w:t>
      </w:r>
      <w:r w:rsidRPr="00EA76E6">
        <w:t>M. </w:t>
      </w:r>
      <w:r w:rsidR="00CA2403" w:rsidRPr="00EA76E6">
        <w:t>Bertillon apparaît sans rivale</w:t>
      </w:r>
      <w:r w:rsidRPr="00EA76E6">
        <w:t>.</w:t>
      </w:r>
    </w:p>
    <w:p w14:paraId="59922991" w14:textId="77777777" w:rsidR="00C646BA" w:rsidRPr="00EA76E6" w:rsidRDefault="00C646BA" w:rsidP="00C646BA">
      <w:r w:rsidRPr="00EA76E6">
        <w:t>— </w:t>
      </w:r>
      <w:r w:rsidR="00CA2403" w:rsidRPr="00EA76E6">
        <w:t>Alors ne feriez-vous pas mieux de le consulter</w:t>
      </w:r>
      <w:r w:rsidRPr="00EA76E6">
        <w:t> ?</w:t>
      </w:r>
    </w:p>
    <w:p w14:paraId="6B311450" w14:textId="41F30FD9" w:rsidR="00C646BA" w:rsidRPr="00EA76E6" w:rsidRDefault="00C646BA" w:rsidP="00C646BA">
      <w:r w:rsidRPr="00EA76E6">
        <w:lastRenderedPageBreak/>
        <w:t>— </w:t>
      </w:r>
      <w:r w:rsidR="00CA2403" w:rsidRPr="00EA76E6">
        <w:t>J</w:t>
      </w:r>
      <w:r w:rsidRPr="00EA76E6">
        <w:t>’</w:t>
      </w:r>
      <w:r w:rsidR="00CA2403" w:rsidRPr="00EA76E6">
        <w:t>ai di</w:t>
      </w:r>
      <w:r w:rsidR="007333D5">
        <w:t>t</w:t>
      </w:r>
      <w:r w:rsidRPr="00EA76E6">
        <w:t xml:space="preserve">, </w:t>
      </w:r>
      <w:r w:rsidR="00CA2403" w:rsidRPr="00EA76E6">
        <w:t>monsieur</w:t>
      </w:r>
      <w:r w:rsidRPr="00EA76E6">
        <w:t>, « </w:t>
      </w:r>
      <w:r w:rsidR="00CA2403" w:rsidRPr="00EA76E6">
        <w:t>à un esprit féru de précision scient</w:t>
      </w:r>
      <w:r w:rsidR="00CA2403" w:rsidRPr="00EA76E6">
        <w:t>i</w:t>
      </w:r>
      <w:r w:rsidR="00CA2403" w:rsidRPr="00EA76E6">
        <w:t>fique</w:t>
      </w:r>
      <w:r w:rsidRPr="00EA76E6">
        <w:t xml:space="preserve"> ». </w:t>
      </w:r>
      <w:r w:rsidR="00CA2403" w:rsidRPr="00EA76E6">
        <w:t>Mais chacun reconnaît que vous êtes incomparable en tant qu</w:t>
      </w:r>
      <w:r w:rsidRPr="00EA76E6">
        <w:t>’</w:t>
      </w:r>
      <w:r w:rsidR="00CA2403" w:rsidRPr="00EA76E6">
        <w:t>homme pratique</w:t>
      </w:r>
      <w:r w:rsidRPr="00EA76E6">
        <w:t xml:space="preserve">. </w:t>
      </w:r>
      <w:r w:rsidR="00CA2403" w:rsidRPr="00EA76E6">
        <w:t>J</w:t>
      </w:r>
      <w:r w:rsidRPr="00EA76E6">
        <w:t>’</w:t>
      </w:r>
      <w:r w:rsidR="00CA2403" w:rsidRPr="00EA76E6">
        <w:t>espère</w:t>
      </w:r>
      <w:r w:rsidRPr="00EA76E6">
        <w:t xml:space="preserve">, </w:t>
      </w:r>
      <w:r w:rsidR="00CA2403" w:rsidRPr="00EA76E6">
        <w:t>monsieur</w:t>
      </w:r>
      <w:r w:rsidRPr="00EA76E6">
        <w:t xml:space="preserve">, </w:t>
      </w:r>
      <w:r w:rsidR="00CA2403" w:rsidRPr="00EA76E6">
        <w:t>que par inadve</w:t>
      </w:r>
      <w:r w:rsidR="00CA2403" w:rsidRPr="00EA76E6">
        <w:t>r</w:t>
      </w:r>
      <w:r w:rsidR="00CA2403" w:rsidRPr="00EA76E6">
        <w:t>tance je n</w:t>
      </w:r>
      <w:r w:rsidRPr="00EA76E6">
        <w:t>’</w:t>
      </w:r>
      <w:r w:rsidR="00CA2403" w:rsidRPr="00EA76E6">
        <w:t>ai pas</w:t>
      </w:r>
      <w:r w:rsidRPr="00EA76E6">
        <w:t>…</w:t>
      </w:r>
    </w:p>
    <w:p w14:paraId="1C25AD54" w14:textId="46C01C75" w:rsidR="00CA2403" w:rsidRPr="00EA76E6" w:rsidRDefault="00C646BA" w:rsidP="00455868">
      <w:r w:rsidRPr="00EA76E6">
        <w:t>— </w:t>
      </w:r>
      <w:r w:rsidR="008D2AD1" w:rsidRPr="00EA76E6">
        <w:t>À</w:t>
      </w:r>
      <w:r w:rsidR="00CA2403" w:rsidRPr="00EA76E6">
        <w:t xml:space="preserve"> peine</w:t>
      </w:r>
      <w:r w:rsidRPr="00EA76E6">
        <w:t xml:space="preserve">, </w:t>
      </w:r>
      <w:r w:rsidR="00CA2403" w:rsidRPr="00EA76E6">
        <w:t>monsieur</w:t>
      </w:r>
      <w:r w:rsidRPr="00EA76E6">
        <w:t xml:space="preserve"> ! </w:t>
      </w:r>
      <w:r w:rsidR="00CA2403" w:rsidRPr="00EA76E6">
        <w:t>interrompit Holmes</w:t>
      </w:r>
      <w:r w:rsidRPr="00EA76E6">
        <w:t xml:space="preserve">. </w:t>
      </w:r>
      <w:r w:rsidR="00CA2403" w:rsidRPr="00EA76E6">
        <w:t>Je crois</w:t>
      </w:r>
      <w:r w:rsidR="008F0C5D" w:rsidRPr="00EA76E6">
        <w:t>,</w:t>
      </w:r>
      <w:r w:rsidRPr="00EA76E6">
        <w:t xml:space="preserve"> </w:t>
      </w:r>
      <w:r w:rsidR="00CA2403" w:rsidRPr="00EA76E6">
        <w:t>Do</w:t>
      </w:r>
      <w:r w:rsidR="00CA2403" w:rsidRPr="00EA76E6">
        <w:t>c</w:t>
      </w:r>
      <w:r w:rsidR="00CA2403" w:rsidRPr="00EA76E6">
        <w:t>teur Mortimer</w:t>
      </w:r>
      <w:r w:rsidRPr="00EA76E6">
        <w:t xml:space="preserve">, </w:t>
      </w:r>
      <w:r w:rsidR="00CA2403" w:rsidRPr="00EA76E6">
        <w:t>que vous feriez bien de vous borner à me confier la nature exacte du problème pour la solution duquel vous soll</w:t>
      </w:r>
      <w:r w:rsidR="00CA2403" w:rsidRPr="00EA76E6">
        <w:t>i</w:t>
      </w:r>
      <w:r w:rsidR="00CA2403" w:rsidRPr="00EA76E6">
        <w:t>citez mon concours</w:t>
      </w:r>
      <w:r w:rsidRPr="00EA76E6">
        <w:t>. »</w:t>
      </w:r>
    </w:p>
    <w:p w14:paraId="6C7739FE" w14:textId="77777777" w:rsidR="003A2C8A" w:rsidRPr="00EA76E6" w:rsidRDefault="00CA2403" w:rsidP="00C646BA">
      <w:pPr>
        <w:pStyle w:val="Titre1"/>
      </w:pPr>
      <w:bookmarkStart w:id="2" w:name="_Toc51608174"/>
      <w:bookmarkStart w:id="3" w:name="_Toc203664739"/>
      <w:r w:rsidRPr="00EA76E6">
        <w:lastRenderedPageBreak/>
        <w:t>CHAPITRE II</w:t>
      </w:r>
      <w:r w:rsidRPr="00EA76E6">
        <w:br/>
      </w:r>
      <w:smartTag w:uri="urn:schemas-microsoft-com:office:smarttags" w:element="PersonName">
        <w:smartTagPr>
          <w:attr w:name="ProductID" w:val="LA MAL￉DICTION DES"/>
        </w:smartTagPr>
        <w:r w:rsidRPr="00EA76E6">
          <w:t xml:space="preserve">LA </w:t>
        </w:r>
        <w:r w:rsidR="00913B0F" w:rsidRPr="00EA76E6">
          <w:t>MALÉDICTION</w:t>
        </w:r>
        <w:r w:rsidRPr="00EA76E6">
          <w:t xml:space="preserve"> DES</w:t>
        </w:r>
      </w:smartTag>
      <w:r w:rsidRPr="00EA76E6">
        <w:t xml:space="preserve"> BASKERVILLE</w:t>
      </w:r>
      <w:bookmarkEnd w:id="2"/>
      <w:bookmarkEnd w:id="3"/>
      <w:r w:rsidR="003A2C8A" w:rsidRPr="00EA76E6">
        <w:br/>
      </w:r>
    </w:p>
    <w:p w14:paraId="7861F254" w14:textId="77777777" w:rsidR="00C646BA" w:rsidRPr="00EA76E6" w:rsidRDefault="00C646BA" w:rsidP="00C646BA">
      <w:r w:rsidRPr="00EA76E6">
        <w:t>« </w:t>
      </w:r>
      <w:r w:rsidR="00CA2403" w:rsidRPr="00EA76E6">
        <w:t>J</w:t>
      </w:r>
      <w:r w:rsidRPr="00EA76E6">
        <w:t>’</w:t>
      </w:r>
      <w:r w:rsidR="00CA2403" w:rsidRPr="00EA76E6">
        <w:t>ai dans ma poche un document</w:t>
      </w:r>
      <w:r w:rsidRPr="00EA76E6">
        <w:t xml:space="preserve">…, </w:t>
      </w:r>
      <w:r w:rsidR="00CA2403" w:rsidRPr="00EA76E6">
        <w:t>commença le docteur Mortimer</w:t>
      </w:r>
      <w:r w:rsidRPr="00EA76E6">
        <w:t>.</w:t>
      </w:r>
    </w:p>
    <w:p w14:paraId="21714E38" w14:textId="77777777" w:rsidR="00C646BA" w:rsidRPr="00EA76E6" w:rsidRDefault="00C646BA" w:rsidP="00C646BA">
      <w:r w:rsidRPr="00EA76E6">
        <w:t>— </w:t>
      </w:r>
      <w:r w:rsidR="00CA2403" w:rsidRPr="00EA76E6">
        <w:t>Je l</w:t>
      </w:r>
      <w:r w:rsidRPr="00EA76E6">
        <w:t>’</w:t>
      </w:r>
      <w:r w:rsidR="00CA2403" w:rsidRPr="00EA76E6">
        <w:t>ai remarqué quand vous êtes entré</w:t>
      </w:r>
      <w:r w:rsidRPr="00EA76E6">
        <w:t xml:space="preserve">, </w:t>
      </w:r>
      <w:r w:rsidR="00CA2403" w:rsidRPr="00EA76E6">
        <w:t>dit Holmes</w:t>
      </w:r>
      <w:r w:rsidRPr="00EA76E6">
        <w:t>.</w:t>
      </w:r>
    </w:p>
    <w:p w14:paraId="2E0DFFFD" w14:textId="77777777" w:rsidR="00C646BA" w:rsidRPr="00EA76E6" w:rsidRDefault="00C646BA" w:rsidP="00C646BA">
      <w:r w:rsidRPr="00EA76E6">
        <w:t>— </w:t>
      </w:r>
      <w:r w:rsidR="00CA2403" w:rsidRPr="00EA76E6">
        <w:t>C</w:t>
      </w:r>
      <w:r w:rsidRPr="00EA76E6">
        <w:t>’</w:t>
      </w:r>
      <w:r w:rsidR="00CA2403" w:rsidRPr="00EA76E6">
        <w:t>est un manuscrit ancien</w:t>
      </w:r>
      <w:r w:rsidRPr="00EA76E6">
        <w:t>.</w:t>
      </w:r>
    </w:p>
    <w:p w14:paraId="4206A55E" w14:textId="07AA7F79" w:rsidR="00C646BA" w:rsidRPr="00EA76E6" w:rsidRDefault="00C646BA" w:rsidP="00C646BA">
      <w:r w:rsidRPr="00EA76E6">
        <w:t>— </w:t>
      </w:r>
      <w:r w:rsidR="00CA2403" w:rsidRPr="00EA76E6">
        <w:t xml:space="preserve">Qui date du début du </w:t>
      </w:r>
      <w:r w:rsidRPr="00EA76E6">
        <w:t>XVIII</w:t>
      </w:r>
      <w:r w:rsidRPr="00EA76E6">
        <w:rPr>
          <w:vertAlign w:val="superscript"/>
        </w:rPr>
        <w:t>e</w:t>
      </w:r>
      <w:r w:rsidRPr="00EA76E6">
        <w:t xml:space="preserve"> siècle, </w:t>
      </w:r>
      <w:r w:rsidR="00CA2403" w:rsidRPr="00EA76E6">
        <w:t>s</w:t>
      </w:r>
      <w:r w:rsidRPr="00EA76E6">
        <w:t>’</w:t>
      </w:r>
      <w:r w:rsidR="00CA2403" w:rsidRPr="00EA76E6">
        <w:t>il ne s</w:t>
      </w:r>
      <w:r w:rsidRPr="00EA76E6">
        <w:t>’</w:t>
      </w:r>
      <w:r w:rsidR="00CA2403" w:rsidRPr="00EA76E6">
        <w:t>agit pas d</w:t>
      </w:r>
      <w:r w:rsidRPr="00EA76E6">
        <w:t>’</w:t>
      </w:r>
      <w:r w:rsidR="00CA2403" w:rsidRPr="00EA76E6">
        <w:t>un faux</w:t>
      </w:r>
      <w:r w:rsidRPr="00EA76E6">
        <w:t>.</w:t>
      </w:r>
    </w:p>
    <w:p w14:paraId="4ABDDB44" w14:textId="77777777" w:rsidR="00C646BA" w:rsidRPr="00EA76E6" w:rsidRDefault="00C646BA" w:rsidP="00C646BA">
      <w:r w:rsidRPr="00EA76E6">
        <w:t>— </w:t>
      </w:r>
      <w:r w:rsidR="00CA2403" w:rsidRPr="00EA76E6">
        <w:t>Comment pouvez-vous le dater ainsi</w:t>
      </w:r>
      <w:r w:rsidRPr="00EA76E6">
        <w:t xml:space="preserve">, </w:t>
      </w:r>
      <w:r w:rsidR="00CA2403" w:rsidRPr="00EA76E6">
        <w:t>monsieur</w:t>
      </w:r>
      <w:r w:rsidRPr="00EA76E6">
        <w:t> ?</w:t>
      </w:r>
    </w:p>
    <w:p w14:paraId="1E7F86DE" w14:textId="77777777" w:rsidR="00C646BA" w:rsidRPr="00EA76E6" w:rsidRDefault="00C646BA" w:rsidP="00C646BA">
      <w:r w:rsidRPr="00EA76E6">
        <w:t>— </w:t>
      </w:r>
      <w:r w:rsidR="00CA2403" w:rsidRPr="00EA76E6">
        <w:t>Pendant que vous parliez</w:t>
      </w:r>
      <w:r w:rsidRPr="00EA76E6">
        <w:t xml:space="preserve">, </w:t>
      </w:r>
      <w:r w:rsidR="00CA2403" w:rsidRPr="00EA76E6">
        <w:t>vous en avez présenté quelques centimètres à ma curiosité</w:t>
      </w:r>
      <w:r w:rsidRPr="00EA76E6">
        <w:t xml:space="preserve">. </w:t>
      </w:r>
      <w:r w:rsidR="00CA2403" w:rsidRPr="00EA76E6">
        <w:t>Il faudrait être un bien piètre expert pour ne pas situer un document à dix années près env</w:t>
      </w:r>
      <w:r w:rsidR="00CA2403" w:rsidRPr="00EA76E6">
        <w:t>i</w:t>
      </w:r>
      <w:r w:rsidR="00CA2403" w:rsidRPr="00EA76E6">
        <w:t>ron</w:t>
      </w:r>
      <w:r w:rsidRPr="00EA76E6">
        <w:t xml:space="preserve">. </w:t>
      </w:r>
      <w:r w:rsidR="00CA2403" w:rsidRPr="00EA76E6">
        <w:t>Peut-être avez-vous lu la petite monographie que j</w:t>
      </w:r>
      <w:r w:rsidRPr="00EA76E6">
        <w:t>’</w:t>
      </w:r>
      <w:r w:rsidR="00CA2403" w:rsidRPr="00EA76E6">
        <w:t>ai écrite sur ce sujet</w:t>
      </w:r>
      <w:r w:rsidRPr="00EA76E6">
        <w:t xml:space="preserve"> ? </w:t>
      </w:r>
      <w:r w:rsidR="00CA2403" w:rsidRPr="00EA76E6">
        <w:t>Je le situe vers 1730</w:t>
      </w:r>
      <w:r w:rsidRPr="00EA76E6">
        <w:t>.</w:t>
      </w:r>
    </w:p>
    <w:p w14:paraId="16BD08C6" w14:textId="7091A54E" w:rsidR="00C646BA" w:rsidRPr="00EA76E6" w:rsidRDefault="00C646BA" w:rsidP="00C646BA">
      <w:r w:rsidRPr="00EA76E6">
        <w:t>— </w:t>
      </w:r>
      <w:r w:rsidR="00CA2403" w:rsidRPr="00EA76E6">
        <w:t>La date exacte est 1742</w:t>
      </w:r>
      <w:r w:rsidRPr="00EA76E6">
        <w:t xml:space="preserve">, </w:t>
      </w:r>
      <w:r w:rsidR="00CA2403" w:rsidRPr="00EA76E6">
        <w:t>dit le docteur Mortimer en le t</w:t>
      </w:r>
      <w:r w:rsidR="00CA2403" w:rsidRPr="00EA76E6">
        <w:t>i</w:t>
      </w:r>
      <w:r w:rsidR="00CA2403" w:rsidRPr="00EA76E6">
        <w:t>rant de sa poche intérieure</w:t>
      </w:r>
      <w:r w:rsidRPr="00EA76E6">
        <w:t xml:space="preserve">. </w:t>
      </w:r>
      <w:r w:rsidR="00CA2403" w:rsidRPr="00EA76E6">
        <w:t>Ce papier de famille m</w:t>
      </w:r>
      <w:r w:rsidRPr="00EA76E6">
        <w:t>’</w:t>
      </w:r>
      <w:r w:rsidR="00CA2403" w:rsidRPr="00EA76E6">
        <w:t>a été confié par Sir Charles Baskerville</w:t>
      </w:r>
      <w:r w:rsidRPr="00EA76E6">
        <w:t xml:space="preserve">, </w:t>
      </w:r>
      <w:r w:rsidR="00CA2403" w:rsidRPr="00EA76E6">
        <w:t>dont le décès subit et tragique</w:t>
      </w:r>
      <w:r w:rsidRPr="00EA76E6">
        <w:t xml:space="preserve">, </w:t>
      </w:r>
      <w:r w:rsidR="00CA2403" w:rsidRPr="00EA76E6">
        <w:t>il y a trois mois</w:t>
      </w:r>
      <w:r w:rsidRPr="00EA76E6">
        <w:t xml:space="preserve">, </w:t>
      </w:r>
      <w:r w:rsidR="00CA2403" w:rsidRPr="00EA76E6">
        <w:t>a suscité beaucoup d</w:t>
      </w:r>
      <w:r w:rsidRPr="00EA76E6">
        <w:t>’</w:t>
      </w:r>
      <w:r w:rsidR="00CA2403" w:rsidRPr="00EA76E6">
        <w:t>émotion dans le Devonshire</w:t>
      </w:r>
      <w:r w:rsidRPr="00EA76E6">
        <w:t xml:space="preserve">. </w:t>
      </w:r>
      <w:r w:rsidR="00CA2403" w:rsidRPr="00EA76E6">
        <w:t>Je peux dire que j</w:t>
      </w:r>
      <w:r w:rsidRPr="00EA76E6">
        <w:t>’</w:t>
      </w:r>
      <w:r w:rsidR="00CA2403" w:rsidRPr="00EA76E6">
        <w:t>étais son ami autant que son médecin</w:t>
      </w:r>
      <w:r w:rsidRPr="00EA76E6">
        <w:t xml:space="preserve">. </w:t>
      </w:r>
      <w:r w:rsidR="00CA2403" w:rsidRPr="00EA76E6">
        <w:t>Sir Charles Baskerville avait l</w:t>
      </w:r>
      <w:r w:rsidRPr="00EA76E6">
        <w:t>’</w:t>
      </w:r>
      <w:r w:rsidR="00CA2403" w:rsidRPr="00EA76E6">
        <w:t>esprit solide</w:t>
      </w:r>
      <w:r w:rsidRPr="00EA76E6">
        <w:t xml:space="preserve">, </w:t>
      </w:r>
      <w:r w:rsidR="00CA2403" w:rsidRPr="00EA76E6">
        <w:t>monsieur</w:t>
      </w:r>
      <w:r w:rsidRPr="00EA76E6">
        <w:t xml:space="preserve"> ; </w:t>
      </w:r>
      <w:r w:rsidR="00CA2403" w:rsidRPr="00EA76E6">
        <w:t>sagace et pratique</w:t>
      </w:r>
      <w:r w:rsidRPr="00EA76E6">
        <w:t xml:space="preserve"> ; </w:t>
      </w:r>
      <w:r w:rsidR="00CA2403" w:rsidRPr="00EA76E6">
        <w:t>il n</w:t>
      </w:r>
      <w:r w:rsidRPr="00EA76E6">
        <w:t>’</w:t>
      </w:r>
      <w:r w:rsidR="00CA2403" w:rsidRPr="00EA76E6">
        <w:t>était pas plus rêveur que moi</w:t>
      </w:r>
      <w:r w:rsidRPr="00EA76E6">
        <w:t xml:space="preserve">. </w:t>
      </w:r>
      <w:r w:rsidR="00CA2403" w:rsidRPr="00EA76E6">
        <w:t>Néanmoins il att</w:t>
      </w:r>
      <w:r w:rsidR="00CA2403" w:rsidRPr="00EA76E6">
        <w:t>a</w:t>
      </w:r>
      <w:r w:rsidR="00CA2403" w:rsidRPr="00EA76E6">
        <w:t>chait une grande valeur à ce document</w:t>
      </w:r>
      <w:r w:rsidRPr="00EA76E6">
        <w:t xml:space="preserve">, </w:t>
      </w:r>
      <w:r w:rsidR="00CA2403" w:rsidRPr="00EA76E6">
        <w:t>et il s</w:t>
      </w:r>
      <w:r w:rsidRPr="00EA76E6">
        <w:t>’</w:t>
      </w:r>
      <w:r w:rsidR="00CA2403" w:rsidRPr="00EA76E6">
        <w:t>attendait au genre de mort qui justement l</w:t>
      </w:r>
      <w:r w:rsidRPr="00EA76E6">
        <w:t>’</w:t>
      </w:r>
      <w:r w:rsidR="00CA2403" w:rsidRPr="00EA76E6">
        <w:t>abattit</w:t>
      </w:r>
      <w:r w:rsidRPr="00EA76E6">
        <w:t>. »</w:t>
      </w:r>
    </w:p>
    <w:p w14:paraId="605AE305" w14:textId="77777777" w:rsidR="00C646BA" w:rsidRPr="00EA76E6" w:rsidRDefault="00CA2403" w:rsidP="00C646BA">
      <w:r w:rsidRPr="00EA76E6">
        <w:t>Holmes tendit la main pour prendre le manuscrit qu</w:t>
      </w:r>
      <w:r w:rsidR="00C646BA" w:rsidRPr="00EA76E6">
        <w:t>’</w:t>
      </w:r>
      <w:r w:rsidRPr="00EA76E6">
        <w:t>il ét</w:t>
      </w:r>
      <w:r w:rsidRPr="00EA76E6">
        <w:t>a</w:t>
      </w:r>
      <w:r w:rsidRPr="00EA76E6">
        <w:t>la sur ses genoux</w:t>
      </w:r>
      <w:r w:rsidR="00C646BA" w:rsidRPr="00EA76E6">
        <w:t>.</w:t>
      </w:r>
    </w:p>
    <w:p w14:paraId="05DE867F" w14:textId="1D65AAEC" w:rsidR="00C646BA" w:rsidRPr="00EA76E6" w:rsidRDefault="00C646BA" w:rsidP="00C646BA">
      <w:r w:rsidRPr="00EA76E6">
        <w:lastRenderedPageBreak/>
        <w:t>« </w:t>
      </w:r>
      <w:r w:rsidR="00CA2403" w:rsidRPr="00EA76E6">
        <w:t>Vous remarquerez</w:t>
      </w:r>
      <w:r w:rsidRPr="00EA76E6">
        <w:t xml:space="preserve">, </w:t>
      </w:r>
      <w:r w:rsidR="00CA2403" w:rsidRPr="00EA76E6">
        <w:t>Watson</w:t>
      </w:r>
      <w:r w:rsidRPr="00EA76E6">
        <w:t xml:space="preserve">, </w:t>
      </w:r>
      <w:r w:rsidR="00CA2403" w:rsidRPr="00EA76E6">
        <w:t>l</w:t>
      </w:r>
      <w:r w:rsidRPr="00EA76E6">
        <w:t>’</w:t>
      </w:r>
      <w:r w:rsidR="00CA2403" w:rsidRPr="00EA76E6">
        <w:t>alternance de l</w:t>
      </w:r>
      <w:r w:rsidRPr="00EA76E6">
        <w:t>’</w:t>
      </w:r>
      <w:r w:rsidR="00CA2403" w:rsidRPr="00EA76E6">
        <w:t>s long et de l</w:t>
      </w:r>
      <w:r w:rsidRPr="00EA76E6">
        <w:t>’</w:t>
      </w:r>
      <w:r w:rsidR="00CA2403" w:rsidRPr="00EA76E6">
        <w:t>s</w:t>
      </w:r>
      <w:r w:rsidRPr="00EA76E6">
        <w:t xml:space="preserve">. </w:t>
      </w:r>
      <w:r w:rsidR="00CA2403" w:rsidRPr="00EA76E6">
        <w:t>C</w:t>
      </w:r>
      <w:r w:rsidRPr="00EA76E6">
        <w:t>’</w:t>
      </w:r>
      <w:r w:rsidR="00CA2403" w:rsidRPr="00EA76E6">
        <w:t>est ce détail qui m</w:t>
      </w:r>
      <w:r w:rsidRPr="00EA76E6">
        <w:t>’</w:t>
      </w:r>
      <w:r w:rsidR="00CA2403" w:rsidRPr="00EA76E6">
        <w:t>a permis de le localiser dans le temps</w:t>
      </w:r>
      <w:r w:rsidRPr="00EA76E6">
        <w:t>. »</w:t>
      </w:r>
    </w:p>
    <w:p w14:paraId="0AFE331B" w14:textId="29A90E8C" w:rsidR="00C646BA" w:rsidRPr="00EA76E6" w:rsidRDefault="00CA2403" w:rsidP="00C646BA">
      <w:r w:rsidRPr="00EA76E6">
        <w:t>Par-dessus son épaule je considérai le papier jauni à l</w:t>
      </w:r>
      <w:r w:rsidR="00C646BA" w:rsidRPr="00EA76E6">
        <w:t>’</w:t>
      </w:r>
      <w:r w:rsidRPr="00EA76E6">
        <w:t>écriture décolorée</w:t>
      </w:r>
      <w:r w:rsidR="00C646BA" w:rsidRPr="00EA76E6">
        <w:t xml:space="preserve">. </w:t>
      </w:r>
      <w:r w:rsidRPr="00EA76E6">
        <w:t>L</w:t>
      </w:r>
      <w:r w:rsidR="00C646BA" w:rsidRPr="00EA76E6">
        <w:t>’</w:t>
      </w:r>
      <w:r w:rsidRPr="00EA76E6">
        <w:t xml:space="preserve">en-tête portait </w:t>
      </w:r>
      <w:r w:rsidR="00C646BA" w:rsidRPr="00EA76E6">
        <w:t>« </w:t>
      </w:r>
      <w:r w:rsidRPr="00EA76E6">
        <w:t xml:space="preserve">Baskerville </w:t>
      </w:r>
      <w:r w:rsidR="00B5125D" w:rsidRPr="00EA76E6">
        <w:t>Hall</w:t>
      </w:r>
      <w:r w:rsidR="00C646BA" w:rsidRPr="00EA76E6">
        <w:t xml:space="preserve"> », </w:t>
      </w:r>
      <w:r w:rsidRPr="00EA76E6">
        <w:t>et au-dessous</w:t>
      </w:r>
      <w:r w:rsidR="00C646BA" w:rsidRPr="00EA76E6">
        <w:t xml:space="preserve">, </w:t>
      </w:r>
      <w:r w:rsidRPr="00EA76E6">
        <w:t>en gros chiffres griffonnés</w:t>
      </w:r>
      <w:r w:rsidR="00C646BA" w:rsidRPr="00EA76E6">
        <w:t> : « </w:t>
      </w:r>
      <w:r w:rsidRPr="00EA76E6">
        <w:t>1742</w:t>
      </w:r>
      <w:r w:rsidR="00C646BA" w:rsidRPr="00EA76E6">
        <w:t> »</w:t>
      </w:r>
    </w:p>
    <w:p w14:paraId="12668735" w14:textId="77777777" w:rsidR="00C646BA" w:rsidRPr="00EA76E6" w:rsidRDefault="00C646BA" w:rsidP="00C646BA">
      <w:r w:rsidRPr="00EA76E6">
        <w:t>« </w:t>
      </w:r>
      <w:r w:rsidR="00CA2403" w:rsidRPr="00EA76E6">
        <w:t>On dirait une déposition</w:t>
      </w:r>
      <w:r w:rsidRPr="00EA76E6">
        <w:t xml:space="preserve">, </w:t>
      </w:r>
      <w:r w:rsidR="00CA2403" w:rsidRPr="00EA76E6">
        <w:t>ou une relation</w:t>
      </w:r>
      <w:r w:rsidRPr="00EA76E6">
        <w:t> ?</w:t>
      </w:r>
    </w:p>
    <w:p w14:paraId="5DC6FAA4" w14:textId="77777777" w:rsidR="00C646BA" w:rsidRPr="00EA76E6" w:rsidRDefault="00C646BA" w:rsidP="00C646BA">
      <w:r w:rsidRPr="00EA76E6">
        <w:t>— </w:t>
      </w:r>
      <w:r w:rsidR="00CA2403" w:rsidRPr="00EA76E6">
        <w:t>En effet</w:t>
      </w:r>
      <w:r w:rsidRPr="00EA76E6">
        <w:t xml:space="preserve">. </w:t>
      </w:r>
      <w:r w:rsidR="00CA2403" w:rsidRPr="00EA76E6">
        <w:t>C</w:t>
      </w:r>
      <w:r w:rsidRPr="00EA76E6">
        <w:t>’</w:t>
      </w:r>
      <w:r w:rsidR="00CA2403" w:rsidRPr="00EA76E6">
        <w:t>est la relation d</w:t>
      </w:r>
      <w:r w:rsidRPr="00EA76E6">
        <w:t>’</w:t>
      </w:r>
      <w:r w:rsidR="00CA2403" w:rsidRPr="00EA76E6">
        <w:t>une certaine légende qui a cours dans la famille des Baskerville</w:t>
      </w:r>
      <w:r w:rsidRPr="00EA76E6">
        <w:t>.</w:t>
      </w:r>
    </w:p>
    <w:p w14:paraId="1576001E" w14:textId="77777777" w:rsidR="00C646BA" w:rsidRPr="00EA76E6" w:rsidRDefault="00C646BA" w:rsidP="00C646BA">
      <w:r w:rsidRPr="00EA76E6">
        <w:t>— </w:t>
      </w:r>
      <w:r w:rsidR="00CA2403" w:rsidRPr="00EA76E6">
        <w:t>Mais je suppose que c</w:t>
      </w:r>
      <w:r w:rsidRPr="00EA76E6">
        <w:t>’</w:t>
      </w:r>
      <w:r w:rsidR="00CA2403" w:rsidRPr="00EA76E6">
        <w:t>est sur quelque chose de plus m</w:t>
      </w:r>
      <w:r w:rsidR="00CA2403" w:rsidRPr="00EA76E6">
        <w:t>o</w:t>
      </w:r>
      <w:r w:rsidR="00CA2403" w:rsidRPr="00EA76E6">
        <w:t>derne et de plus pratique que vous désirez me consulter</w:t>
      </w:r>
      <w:r w:rsidRPr="00EA76E6">
        <w:t> ?</w:t>
      </w:r>
    </w:p>
    <w:p w14:paraId="2C5F9D52" w14:textId="358A4B42" w:rsidR="00C646BA" w:rsidRPr="00EA76E6" w:rsidRDefault="00C646BA" w:rsidP="00C646BA">
      <w:r w:rsidRPr="00EA76E6">
        <w:t>— </w:t>
      </w:r>
      <w:r w:rsidR="00CA2403" w:rsidRPr="00EA76E6">
        <w:t>Tout à fait moderne</w:t>
      </w:r>
      <w:r w:rsidRPr="00EA76E6">
        <w:t xml:space="preserve">. </w:t>
      </w:r>
      <w:r w:rsidR="00CA2403" w:rsidRPr="00EA76E6">
        <w:t>Il s</w:t>
      </w:r>
      <w:r w:rsidRPr="00EA76E6">
        <w:t>’</w:t>
      </w:r>
      <w:r w:rsidR="00CA2403" w:rsidRPr="00EA76E6">
        <w:t>agit d</w:t>
      </w:r>
      <w:r w:rsidRPr="00EA76E6">
        <w:t>’</w:t>
      </w:r>
      <w:r w:rsidR="00CA2403" w:rsidRPr="00EA76E6">
        <w:t>une affaire pratique</w:t>
      </w:r>
      <w:r w:rsidRPr="00EA76E6">
        <w:t xml:space="preserve">, </w:t>
      </w:r>
      <w:r w:rsidR="00CA2403" w:rsidRPr="00EA76E6">
        <w:t>u</w:t>
      </w:r>
      <w:r w:rsidR="00CA2403" w:rsidRPr="00EA76E6">
        <w:t>r</w:t>
      </w:r>
      <w:r w:rsidR="00CA2403" w:rsidRPr="00EA76E6">
        <w:t>gente</w:t>
      </w:r>
      <w:r w:rsidRPr="00EA76E6">
        <w:t xml:space="preserve">, </w:t>
      </w:r>
      <w:r w:rsidR="00CA2403" w:rsidRPr="00EA76E6">
        <w:t>qui doit être réglée dans les vingt-quatre heures</w:t>
      </w:r>
      <w:r w:rsidRPr="00EA76E6">
        <w:t xml:space="preserve">. </w:t>
      </w:r>
      <w:r w:rsidR="00CA2403" w:rsidRPr="00EA76E6">
        <w:t>Mais le document est bref et il est étroitement lié à l</w:t>
      </w:r>
      <w:r w:rsidRPr="00EA76E6">
        <w:t>’</w:t>
      </w:r>
      <w:r w:rsidR="00CA2403" w:rsidRPr="00EA76E6">
        <w:t>affaire</w:t>
      </w:r>
      <w:r w:rsidRPr="00EA76E6">
        <w:t xml:space="preserve">. </w:t>
      </w:r>
      <w:r w:rsidR="00CA2403" w:rsidRPr="00EA76E6">
        <w:t>Avec votre permission je vais vous le lire</w:t>
      </w:r>
      <w:r w:rsidRPr="00EA76E6">
        <w:t>. »</w:t>
      </w:r>
    </w:p>
    <w:p w14:paraId="74278D28" w14:textId="448117A7" w:rsidR="00C646BA" w:rsidRPr="00EA76E6" w:rsidRDefault="00CA2403" w:rsidP="00C646BA">
      <w:r w:rsidRPr="00EA76E6">
        <w:t>Holmes s</w:t>
      </w:r>
      <w:r w:rsidR="00C646BA" w:rsidRPr="00EA76E6">
        <w:t>’</w:t>
      </w:r>
      <w:r w:rsidRPr="00EA76E6">
        <w:t>adossa à sa chaise</w:t>
      </w:r>
      <w:r w:rsidR="00C646BA" w:rsidRPr="00EA76E6">
        <w:t xml:space="preserve">, </w:t>
      </w:r>
      <w:r w:rsidRPr="00EA76E6">
        <w:t>r</w:t>
      </w:r>
      <w:r w:rsidR="00A4484E" w:rsidRPr="00EA76E6">
        <w:t>a</w:t>
      </w:r>
      <w:r w:rsidRPr="00EA76E6">
        <w:t>ssembla les extrémités de ses doigts et ferma les yeux d</w:t>
      </w:r>
      <w:r w:rsidR="00C646BA" w:rsidRPr="00EA76E6">
        <w:t>’</w:t>
      </w:r>
      <w:r w:rsidRPr="00EA76E6">
        <w:t>un air résigné</w:t>
      </w:r>
      <w:r w:rsidR="00C646BA" w:rsidRPr="00EA76E6">
        <w:t>.</w:t>
      </w:r>
    </w:p>
    <w:p w14:paraId="5CA7B082" w14:textId="77777777" w:rsidR="00C646BA" w:rsidRPr="00EA76E6" w:rsidRDefault="00CA2403" w:rsidP="00C646BA">
      <w:r w:rsidRPr="00EA76E6">
        <w:t>Le docteur Mortimer approcha le document de la lumière</w:t>
      </w:r>
      <w:r w:rsidR="00C646BA" w:rsidRPr="00EA76E6">
        <w:t xml:space="preserve">, </w:t>
      </w:r>
      <w:r w:rsidRPr="00EA76E6">
        <w:t>et d</w:t>
      </w:r>
      <w:r w:rsidR="00C646BA" w:rsidRPr="00EA76E6">
        <w:t>’</w:t>
      </w:r>
      <w:r w:rsidRPr="00EA76E6">
        <w:t>une voix aiguë</w:t>
      </w:r>
      <w:r w:rsidR="00C646BA" w:rsidRPr="00EA76E6">
        <w:t xml:space="preserve">, </w:t>
      </w:r>
      <w:r w:rsidRPr="00EA76E6">
        <w:t>crépitante</w:t>
      </w:r>
      <w:r w:rsidR="00C646BA" w:rsidRPr="00EA76E6">
        <w:t xml:space="preserve">, </w:t>
      </w:r>
      <w:r w:rsidRPr="00EA76E6">
        <w:t>entreprit la lecture du curieux récit que voici</w:t>
      </w:r>
      <w:r w:rsidR="00C646BA" w:rsidRPr="00EA76E6">
        <w:t> :</w:t>
      </w:r>
    </w:p>
    <w:p w14:paraId="1F7B498C" w14:textId="77777777" w:rsidR="00C646BA" w:rsidRPr="00EA76E6" w:rsidRDefault="00C646BA" w:rsidP="00C646BA">
      <w:r w:rsidRPr="00EA76E6">
        <w:t>« </w:t>
      </w:r>
      <w:r w:rsidR="00CA2403" w:rsidRPr="00EA76E6">
        <w:t>Sur l</w:t>
      </w:r>
      <w:r w:rsidRPr="00EA76E6">
        <w:t>’</w:t>
      </w:r>
      <w:r w:rsidR="00CA2403" w:rsidRPr="00EA76E6">
        <w:t>origine du chien des Baskerville</w:t>
      </w:r>
      <w:r w:rsidRPr="00EA76E6">
        <w:t xml:space="preserve">, </w:t>
      </w:r>
      <w:r w:rsidR="00CA2403" w:rsidRPr="00EA76E6">
        <w:t>plusieurs versions ont circulé</w:t>
      </w:r>
      <w:r w:rsidRPr="00EA76E6">
        <w:t xml:space="preserve">. </w:t>
      </w:r>
      <w:r w:rsidR="00CA2403" w:rsidRPr="00EA76E6">
        <w:t>Toutefois</w:t>
      </w:r>
      <w:r w:rsidRPr="00EA76E6">
        <w:t xml:space="preserve">, </w:t>
      </w:r>
      <w:r w:rsidR="00CA2403" w:rsidRPr="00EA76E6">
        <w:t>comme je descends en ligne directe de Hugo Baskerville</w:t>
      </w:r>
      <w:r w:rsidRPr="00EA76E6">
        <w:t xml:space="preserve">, </w:t>
      </w:r>
      <w:r w:rsidR="00CA2403" w:rsidRPr="00EA76E6">
        <w:t>et comme je tiens l</w:t>
      </w:r>
      <w:r w:rsidRPr="00EA76E6">
        <w:t>’</w:t>
      </w:r>
      <w:r w:rsidR="00CA2403" w:rsidRPr="00EA76E6">
        <w:t>histoire de mon père</w:t>
      </w:r>
      <w:r w:rsidRPr="00EA76E6">
        <w:t xml:space="preserve">, </w:t>
      </w:r>
      <w:r w:rsidR="00CA2403" w:rsidRPr="00EA76E6">
        <w:t>de même que celui-ci la tenait du sien</w:t>
      </w:r>
      <w:r w:rsidRPr="00EA76E6">
        <w:t xml:space="preserve">, </w:t>
      </w:r>
      <w:r w:rsidR="00CA2403" w:rsidRPr="00EA76E6">
        <w:t>je l</w:t>
      </w:r>
      <w:r w:rsidRPr="00EA76E6">
        <w:t>’</w:t>
      </w:r>
      <w:r w:rsidR="00CA2403" w:rsidRPr="00EA76E6">
        <w:t>ai couché par écrit</w:t>
      </w:r>
      <w:r w:rsidRPr="00EA76E6">
        <w:t xml:space="preserve">, </w:t>
      </w:r>
      <w:r w:rsidR="00CA2403" w:rsidRPr="00EA76E6">
        <w:t>en croyant fermement que les choses se sont passées comme elles m</w:t>
      </w:r>
      <w:r w:rsidRPr="00EA76E6">
        <w:t>’</w:t>
      </w:r>
      <w:r w:rsidR="00CA2403" w:rsidRPr="00EA76E6">
        <w:t>ont été rapportées</w:t>
      </w:r>
      <w:r w:rsidRPr="00EA76E6">
        <w:t xml:space="preserve">. </w:t>
      </w:r>
      <w:r w:rsidR="00CA2403" w:rsidRPr="00EA76E6">
        <w:t>Et je voudrais</w:t>
      </w:r>
      <w:r w:rsidRPr="00EA76E6">
        <w:t xml:space="preserve">, </w:t>
      </w:r>
      <w:r w:rsidR="00CA2403" w:rsidRPr="00EA76E6">
        <w:t>mes enfants</w:t>
      </w:r>
      <w:r w:rsidRPr="00EA76E6">
        <w:t xml:space="preserve">, </w:t>
      </w:r>
      <w:r w:rsidR="00CA2403" w:rsidRPr="00EA76E6">
        <w:t>que vous p</w:t>
      </w:r>
      <w:r w:rsidR="00CA2403" w:rsidRPr="00EA76E6">
        <w:t>é</w:t>
      </w:r>
      <w:r w:rsidR="00CA2403" w:rsidRPr="00EA76E6">
        <w:t>nètre le sentiment que la même Justice qui punit le péché peut aussi le pardonner par grâce</w:t>
      </w:r>
      <w:r w:rsidRPr="00EA76E6">
        <w:t xml:space="preserve">, </w:t>
      </w:r>
      <w:r w:rsidR="00CA2403" w:rsidRPr="00EA76E6">
        <w:t>et que tout châtiment</w:t>
      </w:r>
      <w:r w:rsidRPr="00EA76E6">
        <w:t xml:space="preserve">, </w:t>
      </w:r>
      <w:r w:rsidR="00CA2403" w:rsidRPr="00EA76E6">
        <w:t>même le plus lourd</w:t>
      </w:r>
      <w:r w:rsidRPr="00EA76E6">
        <w:t xml:space="preserve">, </w:t>
      </w:r>
      <w:r w:rsidR="00CA2403" w:rsidRPr="00EA76E6">
        <w:t xml:space="preserve">peut être levé par la prière et </w:t>
      </w:r>
      <w:r w:rsidR="00CA2403" w:rsidRPr="00EA76E6">
        <w:lastRenderedPageBreak/>
        <w:t>le repentir</w:t>
      </w:r>
      <w:r w:rsidRPr="00EA76E6">
        <w:t xml:space="preserve">. </w:t>
      </w:r>
      <w:r w:rsidR="00CA2403" w:rsidRPr="00EA76E6">
        <w:t>Je souhaite que cette histoire vous enseigne au moins</w:t>
      </w:r>
      <w:r w:rsidRPr="00EA76E6">
        <w:t xml:space="preserve"> (</w:t>
      </w:r>
      <w:r w:rsidR="00CA2403" w:rsidRPr="00EA76E6">
        <w:t>non pas pour que vous ayez à redouter les conséquences du passé</w:t>
      </w:r>
      <w:r w:rsidRPr="00EA76E6">
        <w:t xml:space="preserve">, </w:t>
      </w:r>
      <w:r w:rsidR="00CA2403" w:rsidRPr="00EA76E6">
        <w:t>mais pour que vous soyez prudents dans l</w:t>
      </w:r>
      <w:r w:rsidRPr="00EA76E6">
        <w:t>’</w:t>
      </w:r>
      <w:r w:rsidR="00CA2403" w:rsidRPr="00EA76E6">
        <w:t>avenir</w:t>
      </w:r>
      <w:r w:rsidRPr="00EA76E6">
        <w:t xml:space="preserve">) </w:t>
      </w:r>
      <w:r w:rsidR="00CA2403" w:rsidRPr="00EA76E6">
        <w:t>que les passions mauvaises dont notre famille a tant souffert ne doivent plus se donner libre cours et faire notre malheur</w:t>
      </w:r>
      <w:r w:rsidRPr="00EA76E6">
        <w:t>.</w:t>
      </w:r>
    </w:p>
    <w:p w14:paraId="2D36B53F" w14:textId="77777777" w:rsidR="00C646BA" w:rsidRPr="00EA76E6" w:rsidRDefault="00C646BA" w:rsidP="00C646BA">
      <w:r w:rsidRPr="00EA76E6">
        <w:t>« </w:t>
      </w:r>
      <w:r w:rsidR="00CA2403" w:rsidRPr="00EA76E6">
        <w:t>Apprenez donc qu</w:t>
      </w:r>
      <w:r w:rsidRPr="00EA76E6">
        <w:t>’</w:t>
      </w:r>
      <w:r w:rsidR="00CA2403" w:rsidRPr="00EA76E6">
        <w:t>au temps de la Grande Révolte</w:t>
      </w:r>
      <w:r w:rsidRPr="00EA76E6">
        <w:t xml:space="preserve"> (</w:t>
      </w:r>
      <w:r w:rsidR="00CA2403" w:rsidRPr="00EA76E6">
        <w:t>dont l</w:t>
      </w:r>
      <w:r w:rsidRPr="00EA76E6">
        <w:t>’</w:t>
      </w:r>
      <w:r w:rsidR="00CA2403" w:rsidRPr="00EA76E6">
        <w:t>histoire écrite par le distingué Lord Clarendon mérite toute votre attention</w:t>
      </w:r>
      <w:r w:rsidRPr="00EA76E6">
        <w:t xml:space="preserve">) </w:t>
      </w:r>
      <w:r w:rsidR="00CA2403" w:rsidRPr="00EA76E6">
        <w:t>le propriétaire de ce manoir de Baskerville s</w:t>
      </w:r>
      <w:r w:rsidRPr="00EA76E6">
        <w:t>’</w:t>
      </w:r>
      <w:r w:rsidR="00CA2403" w:rsidRPr="00EA76E6">
        <w:t>appelait Hugo</w:t>
      </w:r>
      <w:r w:rsidRPr="00EA76E6">
        <w:t xml:space="preserve"> ; </w:t>
      </w:r>
      <w:r w:rsidR="00CA2403" w:rsidRPr="00EA76E6">
        <w:t>indiscutablement c</w:t>
      </w:r>
      <w:r w:rsidRPr="00EA76E6">
        <w:t>’</w:t>
      </w:r>
      <w:r w:rsidR="00CA2403" w:rsidRPr="00EA76E6">
        <w:t>était un profanateur</w:t>
      </w:r>
      <w:r w:rsidRPr="00EA76E6">
        <w:t xml:space="preserve">, </w:t>
      </w:r>
      <w:r w:rsidR="00CA2403" w:rsidRPr="00EA76E6">
        <w:t>un impie</w:t>
      </w:r>
      <w:r w:rsidRPr="00EA76E6">
        <w:t xml:space="preserve">, </w:t>
      </w:r>
      <w:r w:rsidR="00CA2403" w:rsidRPr="00EA76E6">
        <w:t>un être à demi sauvage</w:t>
      </w:r>
      <w:r w:rsidRPr="00EA76E6">
        <w:t xml:space="preserve">. </w:t>
      </w:r>
      <w:r w:rsidR="00CA2403" w:rsidRPr="00EA76E6">
        <w:t>Certes</w:t>
      </w:r>
      <w:r w:rsidRPr="00EA76E6">
        <w:t xml:space="preserve">, </w:t>
      </w:r>
      <w:r w:rsidR="00CA2403" w:rsidRPr="00EA76E6">
        <w:t>ses voisins auraient pu l</w:t>
      </w:r>
      <w:r w:rsidRPr="00EA76E6">
        <w:t>’</w:t>
      </w:r>
      <w:r w:rsidR="00CA2403" w:rsidRPr="00EA76E6">
        <w:t>excuser jusque-là</w:t>
      </w:r>
      <w:r w:rsidRPr="00EA76E6">
        <w:t xml:space="preserve">, </w:t>
      </w:r>
      <w:r w:rsidR="00CA2403" w:rsidRPr="00EA76E6">
        <w:t>étant donné que le pays n</w:t>
      </w:r>
      <w:r w:rsidRPr="00EA76E6">
        <w:t>’</w:t>
      </w:r>
      <w:r w:rsidR="00CA2403" w:rsidRPr="00EA76E6">
        <w:t>a jamais été une terre de saints</w:t>
      </w:r>
      <w:r w:rsidRPr="00EA76E6">
        <w:t xml:space="preserve"> ; </w:t>
      </w:r>
      <w:r w:rsidR="00CA2403" w:rsidRPr="00EA76E6">
        <w:t>mais il ét</w:t>
      </w:r>
      <w:r w:rsidR="00655553" w:rsidRPr="00EA76E6">
        <w:t>ait</w:t>
      </w:r>
      <w:r w:rsidR="00CA2403" w:rsidRPr="00EA76E6">
        <w:t xml:space="preserve"> possédé d</w:t>
      </w:r>
      <w:r w:rsidRPr="00EA76E6">
        <w:t>’</w:t>
      </w:r>
      <w:r w:rsidR="00CA2403" w:rsidRPr="00EA76E6">
        <w:t>une certaine humeur i</w:t>
      </w:r>
      <w:r w:rsidR="00CA2403" w:rsidRPr="00EA76E6">
        <w:t>m</w:t>
      </w:r>
      <w:r w:rsidR="00CA2403" w:rsidRPr="00EA76E6">
        <w:t>pudique et cruelle qui était la fable de tout l</w:t>
      </w:r>
      <w:r w:rsidRPr="00EA76E6">
        <w:t>’</w:t>
      </w:r>
      <w:r w:rsidR="00CA2403" w:rsidRPr="00EA76E6">
        <w:t>Ouest</w:t>
      </w:r>
      <w:r w:rsidRPr="00EA76E6">
        <w:t xml:space="preserve">. </w:t>
      </w:r>
      <w:r w:rsidR="00CA2403" w:rsidRPr="00EA76E6">
        <w:t>Il advint que ce Hugo s</w:t>
      </w:r>
      <w:r w:rsidRPr="00EA76E6">
        <w:t>’</w:t>
      </w:r>
      <w:r w:rsidR="00CA2403" w:rsidRPr="00EA76E6">
        <w:t>éprit d</w:t>
      </w:r>
      <w:r w:rsidRPr="00EA76E6">
        <w:t>’</w:t>
      </w:r>
      <w:r w:rsidR="00CA2403" w:rsidRPr="00EA76E6">
        <w:t>amour</w:t>
      </w:r>
      <w:r w:rsidRPr="00EA76E6">
        <w:t xml:space="preserve"> (</w:t>
      </w:r>
      <w:r w:rsidR="00CA2403" w:rsidRPr="00EA76E6">
        <w:t>si l</w:t>
      </w:r>
      <w:r w:rsidRPr="00EA76E6">
        <w:t>’</w:t>
      </w:r>
      <w:r w:rsidR="00CA2403" w:rsidRPr="00EA76E6">
        <w:t>on peut baptiser une passion aussi noire d</w:t>
      </w:r>
      <w:r w:rsidRPr="00EA76E6">
        <w:t>’</w:t>
      </w:r>
      <w:r w:rsidR="00CA2403" w:rsidRPr="00EA76E6">
        <w:t>un nom aussi pur</w:t>
      </w:r>
      <w:r w:rsidRPr="00EA76E6">
        <w:t xml:space="preserve">) </w:t>
      </w:r>
      <w:r w:rsidR="00CA2403" w:rsidRPr="00EA76E6">
        <w:t>pour la fille d</w:t>
      </w:r>
      <w:r w:rsidRPr="00EA76E6">
        <w:t>’</w:t>
      </w:r>
      <w:r w:rsidR="00CA2403" w:rsidRPr="00EA76E6">
        <w:t>un petit propriétaire rural des environs</w:t>
      </w:r>
      <w:r w:rsidRPr="00EA76E6">
        <w:t xml:space="preserve">. </w:t>
      </w:r>
      <w:r w:rsidR="00CA2403" w:rsidRPr="00EA76E6">
        <w:t>Mais la demoiselle l</w:t>
      </w:r>
      <w:r w:rsidRPr="00EA76E6">
        <w:t>’</w:t>
      </w:r>
      <w:r w:rsidR="00CA2403" w:rsidRPr="00EA76E6">
        <w:t>évitait avec soin tant la fâcheuse réputation de son soupirant l</w:t>
      </w:r>
      <w:r w:rsidRPr="00EA76E6">
        <w:t>’</w:t>
      </w:r>
      <w:r w:rsidR="00CA2403" w:rsidRPr="00EA76E6">
        <w:t>épouvantait</w:t>
      </w:r>
      <w:r w:rsidRPr="00EA76E6">
        <w:t xml:space="preserve">. </w:t>
      </w:r>
      <w:r w:rsidR="00CA2403" w:rsidRPr="00EA76E6">
        <w:t xml:space="preserve">Un jour de </w:t>
      </w:r>
      <w:smartTag w:uri="urn:schemas-microsoft-com:office:smarttags" w:element="PersonName">
        <w:smartTagPr>
          <w:attr w:name="ProductID" w:val="la Saint-Michel"/>
        </w:smartTagPr>
        <w:r w:rsidR="00CA2403" w:rsidRPr="00EA76E6">
          <w:t>la Saint-Michel</w:t>
        </w:r>
      </w:smartTag>
      <w:r w:rsidR="00CA2403" w:rsidRPr="00EA76E6">
        <w:t xml:space="preserve"> pourtant</w:t>
      </w:r>
      <w:r w:rsidRPr="00EA76E6">
        <w:t xml:space="preserve">, </w:t>
      </w:r>
      <w:r w:rsidR="00CA2403" w:rsidRPr="00EA76E6">
        <w:t>ce Hugo</w:t>
      </w:r>
      <w:r w:rsidRPr="00EA76E6">
        <w:t xml:space="preserve">, </w:t>
      </w:r>
      <w:r w:rsidR="00CA2403" w:rsidRPr="00EA76E6">
        <w:t>avec l</w:t>
      </w:r>
      <w:r w:rsidRPr="00EA76E6">
        <w:t>’</w:t>
      </w:r>
      <w:r w:rsidR="00CA2403" w:rsidRPr="00EA76E6">
        <w:t>assistance de cinq ou six mauvais compagnons de débauche</w:t>
      </w:r>
      <w:r w:rsidRPr="00EA76E6">
        <w:t xml:space="preserve">, </w:t>
      </w:r>
      <w:r w:rsidR="00CA2403" w:rsidRPr="00EA76E6">
        <w:t>l</w:t>
      </w:r>
      <w:r w:rsidRPr="00EA76E6">
        <w:t>’</w:t>
      </w:r>
      <w:r w:rsidR="00CA2403" w:rsidRPr="00EA76E6">
        <w:t>enleva de la ferme pe</w:t>
      </w:r>
      <w:r w:rsidR="00CA2403" w:rsidRPr="00EA76E6">
        <w:t>n</w:t>
      </w:r>
      <w:r w:rsidR="00CA2403" w:rsidRPr="00EA76E6">
        <w:t>dant une absence de son père et de ses frères</w:t>
      </w:r>
      <w:r w:rsidRPr="00EA76E6">
        <w:t xml:space="preserve">. </w:t>
      </w:r>
      <w:r w:rsidR="00CA2403" w:rsidRPr="00EA76E6">
        <w:t>Il la conduisirent au manoir et l</w:t>
      </w:r>
      <w:r w:rsidRPr="00EA76E6">
        <w:t>’</w:t>
      </w:r>
      <w:r w:rsidR="00CA2403" w:rsidRPr="00EA76E6">
        <w:t>enfermèrent dans une chambre du haut</w:t>
      </w:r>
      <w:r w:rsidRPr="00EA76E6">
        <w:t xml:space="preserve">, </w:t>
      </w:r>
      <w:r w:rsidR="00CA2403" w:rsidRPr="00EA76E6">
        <w:t>après quoi ils se mirent à table pour boire et festoyer comme chaque soir</w:t>
      </w:r>
      <w:r w:rsidRPr="00EA76E6">
        <w:t xml:space="preserve">. </w:t>
      </w:r>
      <w:r w:rsidR="00CA2403" w:rsidRPr="00EA76E6">
        <w:t>Bien entendu</w:t>
      </w:r>
      <w:r w:rsidRPr="00EA76E6">
        <w:t xml:space="preserve">, </w:t>
      </w:r>
      <w:r w:rsidR="00CA2403" w:rsidRPr="00EA76E6">
        <w:t>la pauvre fille ne pouvait manquer d</w:t>
      </w:r>
      <w:r w:rsidRPr="00EA76E6">
        <w:t>’</w:t>
      </w:r>
      <w:r w:rsidR="00CA2403" w:rsidRPr="00EA76E6">
        <w:t>avoir les sangs retournés par les chants et les jurons abominables qui parvenaient d</w:t>
      </w:r>
      <w:r w:rsidRPr="00EA76E6">
        <w:t>’</w:t>
      </w:r>
      <w:r w:rsidR="00CA2403" w:rsidRPr="00EA76E6">
        <w:t>en bas à ses oreilles</w:t>
      </w:r>
      <w:r w:rsidRPr="00EA76E6">
        <w:t xml:space="preserve"> ; </w:t>
      </w:r>
      <w:r w:rsidR="00CA2403" w:rsidRPr="00EA76E6">
        <w:t>il paraît que le langage dont usait Hugo Baskerville</w:t>
      </w:r>
      <w:r w:rsidRPr="00EA76E6">
        <w:t xml:space="preserve">, </w:t>
      </w:r>
      <w:r w:rsidR="00CA2403" w:rsidRPr="00EA76E6">
        <w:t>quand il était gris</w:t>
      </w:r>
      <w:r w:rsidRPr="00EA76E6">
        <w:t xml:space="preserve">, </w:t>
      </w:r>
      <w:r w:rsidR="00CA2403" w:rsidRPr="00EA76E6">
        <w:t>aurait mérité de fo</w:t>
      </w:r>
      <w:r w:rsidR="00CA2403" w:rsidRPr="00EA76E6">
        <w:t>u</w:t>
      </w:r>
      <w:r w:rsidR="00CA2403" w:rsidRPr="00EA76E6">
        <w:t>droyer son auteur</w:t>
      </w:r>
      <w:r w:rsidRPr="00EA76E6">
        <w:t xml:space="preserve">. </w:t>
      </w:r>
      <w:r w:rsidR="00CA2403" w:rsidRPr="00EA76E6">
        <w:t>Mais dans sa peur elle osa ce devant quoi auraient hésité des hommes braves et lestes</w:t>
      </w:r>
      <w:r w:rsidRPr="00EA76E6">
        <w:t xml:space="preserve"> : </w:t>
      </w:r>
      <w:r w:rsidR="00CA2403" w:rsidRPr="00EA76E6">
        <w:t>en s</w:t>
      </w:r>
      <w:r w:rsidRPr="00EA76E6">
        <w:t>’</w:t>
      </w:r>
      <w:r w:rsidR="00CA2403" w:rsidRPr="00EA76E6">
        <w:t>aidant du lierre qui recouvrait</w:t>
      </w:r>
      <w:r w:rsidRPr="00EA76E6">
        <w:t xml:space="preserve"> (</w:t>
      </w:r>
      <w:r w:rsidR="00CA2403" w:rsidRPr="00EA76E6">
        <w:t>et recouvre encore</w:t>
      </w:r>
      <w:r w:rsidRPr="00EA76E6">
        <w:t xml:space="preserve">) </w:t>
      </w:r>
      <w:r w:rsidR="00CA2403" w:rsidRPr="00EA76E6">
        <w:t>le mur sud</w:t>
      </w:r>
      <w:r w:rsidRPr="00EA76E6">
        <w:t xml:space="preserve">, </w:t>
      </w:r>
      <w:r w:rsidR="00CA2403" w:rsidRPr="00EA76E6">
        <w:t>elle d</w:t>
      </w:r>
      <w:r w:rsidR="00CA2403" w:rsidRPr="00EA76E6">
        <w:t>é</w:t>
      </w:r>
      <w:r w:rsidR="00CA2403" w:rsidRPr="00EA76E6">
        <w:t xml:space="preserve">gringola le long des gouttières et courut à travers la lande dans la direction de la ferme </w:t>
      </w:r>
      <w:r w:rsidR="00CA2403" w:rsidRPr="00EA76E6">
        <w:lastRenderedPageBreak/>
        <w:t>de son père</w:t>
      </w:r>
      <w:r w:rsidRPr="00EA76E6">
        <w:t xml:space="preserve">, </w:t>
      </w:r>
      <w:r w:rsidR="00CA2403" w:rsidRPr="00EA76E6">
        <w:t>que trois lieues séparaient du Manoir des Baskerville</w:t>
      </w:r>
      <w:r w:rsidRPr="00EA76E6">
        <w:t>.</w:t>
      </w:r>
    </w:p>
    <w:p w14:paraId="2F1218E9" w14:textId="77777777" w:rsidR="00C646BA" w:rsidRPr="00EA76E6" w:rsidRDefault="00C646BA" w:rsidP="00C646BA">
      <w:r w:rsidRPr="00EA76E6">
        <w:t>« </w:t>
      </w:r>
      <w:r w:rsidR="00CA2403" w:rsidRPr="00EA76E6">
        <w:t>Un peu plus tard Hugo quitta ses invités avec l</w:t>
      </w:r>
      <w:r w:rsidRPr="00EA76E6">
        <w:t>’</w:t>
      </w:r>
      <w:r w:rsidR="00CA2403" w:rsidRPr="00EA76E6">
        <w:t>intention de porter à sa prisonnière des aliments et du vin</w:t>
      </w:r>
      <w:r w:rsidRPr="00EA76E6">
        <w:t xml:space="preserve">, </w:t>
      </w:r>
      <w:r w:rsidR="00CA2403" w:rsidRPr="00EA76E6">
        <w:t>et probabl</w:t>
      </w:r>
      <w:r w:rsidR="00CA2403" w:rsidRPr="00EA76E6">
        <w:t>e</w:t>
      </w:r>
      <w:r w:rsidR="00CA2403" w:rsidRPr="00EA76E6">
        <w:t>ment d</w:t>
      </w:r>
      <w:r w:rsidRPr="00EA76E6">
        <w:t>’</w:t>
      </w:r>
      <w:r w:rsidR="00CA2403" w:rsidRPr="00EA76E6">
        <w:t>autres choses bien pires</w:t>
      </w:r>
      <w:r w:rsidRPr="00EA76E6">
        <w:t xml:space="preserve">. </w:t>
      </w:r>
      <w:r w:rsidR="00CA2403" w:rsidRPr="00EA76E6">
        <w:t>Il trouva la cage vide et l</w:t>
      </w:r>
      <w:r w:rsidRPr="00EA76E6">
        <w:t>’</w:t>
      </w:r>
      <w:r w:rsidR="00CA2403" w:rsidRPr="00EA76E6">
        <w:t>oiseau envolé</w:t>
      </w:r>
      <w:r w:rsidRPr="00EA76E6">
        <w:t xml:space="preserve">. </w:t>
      </w:r>
      <w:r w:rsidR="00CA2403" w:rsidRPr="00EA76E6">
        <w:t>Alors</w:t>
      </w:r>
      <w:r w:rsidRPr="00EA76E6">
        <w:t xml:space="preserve">, </w:t>
      </w:r>
      <w:r w:rsidR="00CA2403" w:rsidRPr="00EA76E6">
        <w:t>ce fut comme si un démon s</w:t>
      </w:r>
      <w:r w:rsidRPr="00EA76E6">
        <w:t>’</w:t>
      </w:r>
      <w:r w:rsidR="00CA2403" w:rsidRPr="00EA76E6">
        <w:t>était emparé de lui</w:t>
      </w:r>
      <w:r w:rsidRPr="00EA76E6">
        <w:t xml:space="preserve">. </w:t>
      </w:r>
      <w:r w:rsidR="00CA2403" w:rsidRPr="00EA76E6">
        <w:t>Il descendit l</w:t>
      </w:r>
      <w:r w:rsidRPr="00EA76E6">
        <w:t>’</w:t>
      </w:r>
      <w:r w:rsidR="00CA2403" w:rsidRPr="00EA76E6">
        <w:t>escalier</w:t>
      </w:r>
      <w:r w:rsidRPr="00EA76E6">
        <w:t xml:space="preserve">, </w:t>
      </w:r>
      <w:r w:rsidR="00CA2403" w:rsidRPr="00EA76E6">
        <w:t>quatre à quatre</w:t>
      </w:r>
      <w:r w:rsidRPr="00EA76E6">
        <w:t xml:space="preserve">, </w:t>
      </w:r>
      <w:r w:rsidR="00CA2403" w:rsidRPr="00EA76E6">
        <w:t>se rua dans la salle à ma</w:t>
      </w:r>
      <w:r w:rsidR="00CA2403" w:rsidRPr="00EA76E6">
        <w:t>n</w:t>
      </w:r>
      <w:r w:rsidR="00CA2403" w:rsidRPr="00EA76E6">
        <w:t>ger</w:t>
      </w:r>
      <w:r w:rsidRPr="00EA76E6">
        <w:t xml:space="preserve">, </w:t>
      </w:r>
      <w:r w:rsidR="00CA2403" w:rsidRPr="00EA76E6">
        <w:t>sauta debout sur la table en balayant du pied flacons et tranchoirs</w:t>
      </w:r>
      <w:r w:rsidRPr="00EA76E6">
        <w:t xml:space="preserve">, </w:t>
      </w:r>
      <w:r w:rsidR="00CA2403" w:rsidRPr="00EA76E6">
        <w:t>et jura devant ses amis qu</w:t>
      </w:r>
      <w:r w:rsidRPr="00EA76E6">
        <w:t>’</w:t>
      </w:r>
      <w:r w:rsidR="00CA2403" w:rsidRPr="00EA76E6">
        <w:t>il ferait cette nuit même cadeau de son corps et de son âme aux Puissances du Mal s</w:t>
      </w:r>
      <w:r w:rsidRPr="00EA76E6">
        <w:t>’</w:t>
      </w:r>
      <w:r w:rsidR="00CA2403" w:rsidRPr="00EA76E6">
        <w:t>il pouvait rattraper la jeune fille</w:t>
      </w:r>
      <w:r w:rsidRPr="00EA76E6">
        <w:t xml:space="preserve">. </w:t>
      </w:r>
      <w:r w:rsidR="00CA2403" w:rsidRPr="00EA76E6">
        <w:t>Tandis que ses convives rega</w:t>
      </w:r>
      <w:r w:rsidR="00CA2403" w:rsidRPr="00EA76E6">
        <w:t>r</w:t>
      </w:r>
      <w:r w:rsidR="00CA2403" w:rsidRPr="00EA76E6">
        <w:t>daient stupéfaits l</w:t>
      </w:r>
      <w:r w:rsidRPr="00EA76E6">
        <w:t>’</w:t>
      </w:r>
      <w:r w:rsidR="00CA2403" w:rsidRPr="00EA76E6">
        <w:t>expression de cette fureur</w:t>
      </w:r>
      <w:r w:rsidRPr="00EA76E6">
        <w:t xml:space="preserve">, </w:t>
      </w:r>
      <w:r w:rsidR="00CA2403" w:rsidRPr="00EA76E6">
        <w:t>l</w:t>
      </w:r>
      <w:r w:rsidRPr="00EA76E6">
        <w:t>’</w:t>
      </w:r>
      <w:r w:rsidR="00CA2403" w:rsidRPr="00EA76E6">
        <w:t>un d</w:t>
      </w:r>
      <w:r w:rsidRPr="00EA76E6">
        <w:t>’</w:t>
      </w:r>
      <w:r w:rsidR="00CA2403" w:rsidRPr="00EA76E6">
        <w:t>eux plus méchant que les autres</w:t>
      </w:r>
      <w:r w:rsidRPr="00EA76E6">
        <w:t xml:space="preserve">, </w:t>
      </w:r>
      <w:r w:rsidR="00CA2403" w:rsidRPr="00EA76E6">
        <w:t>ou peut-être davantage</w:t>
      </w:r>
      <w:r w:rsidRPr="00EA76E6">
        <w:t xml:space="preserve">, </w:t>
      </w:r>
      <w:r w:rsidR="00CA2403" w:rsidRPr="00EA76E6">
        <w:t>proposa de la</w:t>
      </w:r>
      <w:r w:rsidR="00CA2403" w:rsidRPr="00EA76E6">
        <w:t>n</w:t>
      </w:r>
      <w:r w:rsidR="00CA2403" w:rsidRPr="00EA76E6">
        <w:t>cer les chiens sur la trace de la fugitive</w:t>
      </w:r>
      <w:r w:rsidRPr="00EA76E6">
        <w:t xml:space="preserve">. </w:t>
      </w:r>
      <w:r w:rsidR="00CA2403" w:rsidRPr="00EA76E6">
        <w:t>Aussitôt Hugo sortit</w:t>
      </w:r>
      <w:r w:rsidRPr="00EA76E6">
        <w:t xml:space="preserve">, </w:t>
      </w:r>
      <w:r w:rsidR="00CA2403" w:rsidRPr="00EA76E6">
        <w:t>ordonna à ses valets de seller sa jument et de déchaîner la meute</w:t>
      </w:r>
      <w:r w:rsidRPr="00EA76E6">
        <w:t xml:space="preserve"> ; </w:t>
      </w:r>
      <w:r w:rsidR="00CA2403" w:rsidRPr="00EA76E6">
        <w:t>il fit sentir aux molosses un mouchoir de la jeune fille</w:t>
      </w:r>
      <w:r w:rsidRPr="00EA76E6">
        <w:t xml:space="preserve">, </w:t>
      </w:r>
      <w:r w:rsidR="00CA2403" w:rsidRPr="00EA76E6">
        <w:t>les mit sur la voie</w:t>
      </w:r>
      <w:r w:rsidRPr="00EA76E6">
        <w:t xml:space="preserve">, </w:t>
      </w:r>
      <w:r w:rsidR="00CA2403" w:rsidRPr="00EA76E6">
        <w:t>et dans un concert d</w:t>
      </w:r>
      <w:r w:rsidRPr="00EA76E6">
        <w:t>’</w:t>
      </w:r>
      <w:r w:rsidR="00CA2403" w:rsidRPr="00EA76E6">
        <w:t>aboiements sauvages la chasse s</w:t>
      </w:r>
      <w:r w:rsidRPr="00EA76E6">
        <w:t>’</w:t>
      </w:r>
      <w:r w:rsidR="00CA2403" w:rsidRPr="00EA76E6">
        <w:t>engagea sur la lande éclairée par la lune</w:t>
      </w:r>
      <w:r w:rsidRPr="00EA76E6">
        <w:t>.</w:t>
      </w:r>
    </w:p>
    <w:p w14:paraId="46CFC8A6" w14:textId="77777777" w:rsidR="00C646BA" w:rsidRPr="00EA76E6" w:rsidRDefault="00C646BA" w:rsidP="00C646BA">
      <w:r w:rsidRPr="00EA76E6">
        <w:t>« </w:t>
      </w:r>
      <w:r w:rsidR="00CA2403" w:rsidRPr="00EA76E6">
        <w:t>Pendant un moment</w:t>
      </w:r>
      <w:r w:rsidRPr="00EA76E6">
        <w:t xml:space="preserve">, </w:t>
      </w:r>
      <w:r w:rsidR="00CA2403" w:rsidRPr="00EA76E6">
        <w:t>les autres convives demeurèrent bouche bée</w:t>
      </w:r>
      <w:r w:rsidRPr="00EA76E6">
        <w:t xml:space="preserve">. </w:t>
      </w:r>
      <w:r w:rsidR="00CA2403" w:rsidRPr="00EA76E6">
        <w:t>Mais bientôt leur intelligence se dégourdit assez pour qu</w:t>
      </w:r>
      <w:r w:rsidRPr="00EA76E6">
        <w:t>’</w:t>
      </w:r>
      <w:r w:rsidR="00CA2403" w:rsidRPr="00EA76E6">
        <w:t>ils comprissent ce qui allait se passer</w:t>
      </w:r>
      <w:r w:rsidRPr="00EA76E6">
        <w:t xml:space="preserve">. </w:t>
      </w:r>
      <w:r w:rsidR="00CA2403" w:rsidRPr="00EA76E6">
        <w:t>Dans un brouh</w:t>
      </w:r>
      <w:r w:rsidR="00CA2403" w:rsidRPr="00EA76E6">
        <w:t>a</w:t>
      </w:r>
      <w:r w:rsidR="00CA2403" w:rsidRPr="00EA76E6">
        <w:t>ha général</w:t>
      </w:r>
      <w:r w:rsidRPr="00EA76E6">
        <w:t xml:space="preserve">, </w:t>
      </w:r>
      <w:r w:rsidR="00CA2403" w:rsidRPr="00EA76E6">
        <w:t>les uns réclamèrent leurs pistolets</w:t>
      </w:r>
      <w:r w:rsidRPr="00EA76E6">
        <w:t xml:space="preserve">, </w:t>
      </w:r>
      <w:r w:rsidR="00CA2403" w:rsidRPr="00EA76E6">
        <w:t>d</w:t>
      </w:r>
      <w:r w:rsidRPr="00EA76E6">
        <w:t>’</w:t>
      </w:r>
      <w:r w:rsidR="00CA2403" w:rsidRPr="00EA76E6">
        <w:t>autres leurs chevaux</w:t>
      </w:r>
      <w:r w:rsidRPr="00EA76E6">
        <w:t xml:space="preserve">, </w:t>
      </w:r>
      <w:r w:rsidR="00CA2403" w:rsidRPr="00EA76E6">
        <w:t>certains de nouveaux flacons de vin</w:t>
      </w:r>
      <w:r w:rsidRPr="00EA76E6">
        <w:t xml:space="preserve">. </w:t>
      </w:r>
      <w:r w:rsidR="00CA2403" w:rsidRPr="00EA76E6">
        <w:t>Un peu de bon sens ayant filtré dans leurs folles cervelles</w:t>
      </w:r>
      <w:r w:rsidRPr="00EA76E6">
        <w:t xml:space="preserve">, </w:t>
      </w:r>
      <w:r w:rsidR="00CA2403" w:rsidRPr="00EA76E6">
        <w:t>treize d</w:t>
      </w:r>
      <w:r w:rsidRPr="00EA76E6">
        <w:t>’</w:t>
      </w:r>
      <w:r w:rsidR="00CA2403" w:rsidRPr="00EA76E6">
        <w:t>entre eux sautèrent à cheval et se lancèrent à la poursuite de Hugo et de la meute</w:t>
      </w:r>
      <w:r w:rsidRPr="00EA76E6">
        <w:t xml:space="preserve">. </w:t>
      </w:r>
      <w:r w:rsidR="00CA2403" w:rsidRPr="00EA76E6">
        <w:t>La lune brillait au-dessus de leurs têtes</w:t>
      </w:r>
      <w:r w:rsidRPr="00EA76E6">
        <w:t xml:space="preserve"> ; </w:t>
      </w:r>
      <w:r w:rsidR="00CA2403" w:rsidRPr="00EA76E6">
        <w:t>ils foncèrent bride abattue sur la route que la jeune fille avait dû prendre pour regagner sa maison</w:t>
      </w:r>
      <w:r w:rsidRPr="00EA76E6">
        <w:t>.</w:t>
      </w:r>
    </w:p>
    <w:p w14:paraId="47EFE578" w14:textId="77777777" w:rsidR="00C646BA" w:rsidRPr="00EA76E6" w:rsidRDefault="00C646BA" w:rsidP="00C646BA">
      <w:r w:rsidRPr="00EA76E6">
        <w:t>« </w:t>
      </w:r>
      <w:r w:rsidR="00CA2403" w:rsidRPr="00EA76E6">
        <w:t>Quelques kilomètres plus loin</w:t>
      </w:r>
      <w:r w:rsidRPr="00EA76E6">
        <w:t xml:space="preserve">, </w:t>
      </w:r>
      <w:r w:rsidR="00CA2403" w:rsidRPr="00EA76E6">
        <w:t>ils rencontrèrent un be</w:t>
      </w:r>
      <w:r w:rsidR="00CA2403" w:rsidRPr="00EA76E6">
        <w:t>r</w:t>
      </w:r>
      <w:r w:rsidR="00CA2403" w:rsidRPr="00EA76E6">
        <w:t>ger</w:t>
      </w:r>
      <w:r w:rsidRPr="00EA76E6">
        <w:t xml:space="preserve">, </w:t>
      </w:r>
      <w:r w:rsidR="00CA2403" w:rsidRPr="00EA76E6">
        <w:t>et ils lui demandèrent à grands cris s</w:t>
      </w:r>
      <w:r w:rsidRPr="00EA76E6">
        <w:t>’</w:t>
      </w:r>
      <w:r w:rsidR="00CA2403" w:rsidRPr="00EA76E6">
        <w:t>il avait vu la meute</w:t>
      </w:r>
      <w:r w:rsidRPr="00EA76E6">
        <w:t xml:space="preserve">. </w:t>
      </w:r>
      <w:r w:rsidR="00CA2403" w:rsidRPr="00EA76E6">
        <w:lastRenderedPageBreak/>
        <w:t>Le berger tremblait tellement de peur qu</w:t>
      </w:r>
      <w:r w:rsidRPr="00EA76E6">
        <w:t>’</w:t>
      </w:r>
      <w:r w:rsidR="00CA2403" w:rsidRPr="00EA76E6">
        <w:t>il pouvait à peine parler</w:t>
      </w:r>
      <w:r w:rsidRPr="00EA76E6">
        <w:t xml:space="preserve"> ; </w:t>
      </w:r>
      <w:r w:rsidR="00CA2403" w:rsidRPr="00EA76E6">
        <w:t>il finit par bégayer qu</w:t>
      </w:r>
      <w:r w:rsidRPr="00EA76E6">
        <w:t>’</w:t>
      </w:r>
      <w:r w:rsidR="00CA2403" w:rsidRPr="00EA76E6">
        <w:t>il avait bien aperçu l</w:t>
      </w:r>
      <w:r w:rsidRPr="00EA76E6">
        <w:t>’</w:t>
      </w:r>
      <w:r w:rsidR="00CA2403" w:rsidRPr="00EA76E6">
        <w:t>infortunée suivie des molosses</w:t>
      </w:r>
      <w:r w:rsidRPr="00EA76E6">
        <w:t>.</w:t>
      </w:r>
    </w:p>
    <w:p w14:paraId="6BE30920" w14:textId="2C5159D4" w:rsidR="00C646BA" w:rsidRPr="00EA76E6" w:rsidRDefault="00C646BA" w:rsidP="00C646BA">
      <w:r w:rsidRPr="00EA76E6">
        <w:t>« — </w:t>
      </w:r>
      <w:r w:rsidR="00CA2403" w:rsidRPr="00EA76E6">
        <w:t>Mais j</w:t>
      </w:r>
      <w:r w:rsidRPr="00EA76E6">
        <w:t>’</w:t>
      </w:r>
      <w:r w:rsidR="00CA2403" w:rsidRPr="00EA76E6">
        <w:t>ai vu bien pire ajouta-t-il</w:t>
      </w:r>
      <w:r w:rsidRPr="00EA76E6">
        <w:t xml:space="preserve">. </w:t>
      </w:r>
      <w:r w:rsidR="00CA2403" w:rsidRPr="00EA76E6">
        <w:t>Hugo Baskerville m</w:t>
      </w:r>
      <w:r w:rsidRPr="00EA76E6">
        <w:t>’</w:t>
      </w:r>
      <w:r w:rsidR="00CA2403" w:rsidRPr="00EA76E6">
        <w:t>a dépassé sur sa jument noire</w:t>
      </w:r>
      <w:r w:rsidRPr="00EA76E6">
        <w:t xml:space="preserve">, </w:t>
      </w:r>
      <w:r w:rsidR="00CA2403" w:rsidRPr="00EA76E6">
        <w:t>et derrière lui</w:t>
      </w:r>
      <w:r w:rsidRPr="00EA76E6">
        <w:t xml:space="preserve">, </w:t>
      </w:r>
      <w:r w:rsidR="00CA2403" w:rsidRPr="00EA76E6">
        <w:t>courait en silence un chien qui était sûrement un chien de l</w:t>
      </w:r>
      <w:r w:rsidRPr="00EA76E6">
        <w:t>’</w:t>
      </w:r>
      <w:r w:rsidR="00CA2403" w:rsidRPr="00EA76E6">
        <w:t>enfer</w:t>
      </w:r>
      <w:r w:rsidRPr="00EA76E6">
        <w:t xml:space="preserve">… </w:t>
      </w:r>
      <w:r w:rsidR="00CA2403" w:rsidRPr="00EA76E6">
        <w:t>Que Dieu me préserve de l</w:t>
      </w:r>
      <w:r w:rsidRPr="00EA76E6">
        <w:t>’</w:t>
      </w:r>
      <w:r w:rsidR="00CA2403" w:rsidRPr="00EA76E6">
        <w:t>avoir jamais sur mes talons</w:t>
      </w:r>
      <w:r w:rsidRPr="00EA76E6">
        <w:t> ! »</w:t>
      </w:r>
    </w:p>
    <w:p w14:paraId="7AD947D0" w14:textId="77777777" w:rsidR="00C646BA" w:rsidRPr="00EA76E6" w:rsidRDefault="00C646BA" w:rsidP="00C646BA">
      <w:r w:rsidRPr="00EA76E6">
        <w:t>« </w:t>
      </w:r>
      <w:r w:rsidR="00CA2403" w:rsidRPr="00EA76E6">
        <w:t>Les cavaliers ivres maudirent le berger et poursuivirent leur randonnée</w:t>
      </w:r>
      <w:r w:rsidRPr="00EA76E6">
        <w:t xml:space="preserve">. </w:t>
      </w:r>
      <w:r w:rsidR="00CA2403" w:rsidRPr="00EA76E6">
        <w:t>Bientôt cependant un froid mortel les saisit</w:t>
      </w:r>
      <w:r w:rsidRPr="00EA76E6">
        <w:t xml:space="preserve"> ; </w:t>
      </w:r>
      <w:r w:rsidR="00CA2403" w:rsidRPr="00EA76E6">
        <w:t>ils entendirent un galop</w:t>
      </w:r>
      <w:r w:rsidRPr="00EA76E6">
        <w:t xml:space="preserve">, </w:t>
      </w:r>
      <w:r w:rsidR="00CA2403" w:rsidRPr="00EA76E6">
        <w:t>et la jument noire</w:t>
      </w:r>
      <w:r w:rsidRPr="00EA76E6">
        <w:t xml:space="preserve">, </w:t>
      </w:r>
      <w:r w:rsidR="00CA2403" w:rsidRPr="00EA76E6">
        <w:t>couverte d</w:t>
      </w:r>
      <w:r w:rsidRPr="00EA76E6">
        <w:t>’</w:t>
      </w:r>
      <w:r w:rsidR="00CA2403" w:rsidRPr="00EA76E6">
        <w:t>écume blanche</w:t>
      </w:r>
      <w:r w:rsidRPr="00EA76E6">
        <w:t xml:space="preserve">, </w:t>
      </w:r>
      <w:r w:rsidR="00CA2403" w:rsidRPr="00EA76E6">
        <w:t>passa près d</w:t>
      </w:r>
      <w:r w:rsidRPr="00EA76E6">
        <w:t>’</w:t>
      </w:r>
      <w:r w:rsidR="00CA2403" w:rsidRPr="00EA76E6">
        <w:t>eux</w:t>
      </w:r>
      <w:r w:rsidRPr="00EA76E6">
        <w:t xml:space="preserve"> : </w:t>
      </w:r>
      <w:r w:rsidR="00CA2403" w:rsidRPr="00EA76E6">
        <w:t>sa bride traînait sur le sol et la selle était inoccupée</w:t>
      </w:r>
      <w:r w:rsidRPr="00EA76E6">
        <w:t xml:space="preserve">. </w:t>
      </w:r>
      <w:r w:rsidR="00CA2403" w:rsidRPr="00EA76E6">
        <w:t>Alors les convives de Hugo</w:t>
      </w:r>
      <w:r w:rsidRPr="00EA76E6">
        <w:t xml:space="preserve">, </w:t>
      </w:r>
      <w:r w:rsidR="00CA2403" w:rsidRPr="00EA76E6">
        <w:t>apeurés</w:t>
      </w:r>
      <w:r w:rsidRPr="00EA76E6">
        <w:t xml:space="preserve">, </w:t>
      </w:r>
      <w:r w:rsidR="00CA2403" w:rsidRPr="00EA76E6">
        <w:t>se serr</w:t>
      </w:r>
      <w:r w:rsidR="00CA2403" w:rsidRPr="00EA76E6">
        <w:t>è</w:t>
      </w:r>
      <w:r w:rsidR="00CA2403" w:rsidRPr="00EA76E6">
        <w:t>rent les uns contre les autres</w:t>
      </w:r>
      <w:r w:rsidRPr="00EA76E6">
        <w:t xml:space="preserve"> ; </w:t>
      </w:r>
      <w:r w:rsidR="00CA2403" w:rsidRPr="00EA76E6">
        <w:t>ils continuèrent néanmoins à avancer</w:t>
      </w:r>
      <w:r w:rsidRPr="00EA76E6">
        <w:t xml:space="preserve">, </w:t>
      </w:r>
      <w:r w:rsidR="00CA2403" w:rsidRPr="00EA76E6">
        <w:t>bien que chacun d</w:t>
      </w:r>
      <w:r w:rsidRPr="00EA76E6">
        <w:t>’</w:t>
      </w:r>
      <w:r w:rsidR="00CA2403" w:rsidRPr="00EA76E6">
        <w:t>entre eux</w:t>
      </w:r>
      <w:r w:rsidRPr="00EA76E6">
        <w:t xml:space="preserve">, </w:t>
      </w:r>
      <w:r w:rsidR="00CA2403" w:rsidRPr="00EA76E6">
        <w:t>s</w:t>
      </w:r>
      <w:r w:rsidRPr="00EA76E6">
        <w:t>’</w:t>
      </w:r>
      <w:r w:rsidR="00CA2403" w:rsidRPr="00EA76E6">
        <w:t>il s</w:t>
      </w:r>
      <w:r w:rsidRPr="00EA76E6">
        <w:t>’</w:t>
      </w:r>
      <w:r w:rsidR="00CA2403" w:rsidRPr="00EA76E6">
        <w:t>était trouvé seul</w:t>
      </w:r>
      <w:r w:rsidRPr="00EA76E6">
        <w:t xml:space="preserve">, </w:t>
      </w:r>
      <w:r w:rsidR="00CA2403" w:rsidRPr="00EA76E6">
        <w:t>eût tourné avec joie la tête de son cheval dans la direction opposée</w:t>
      </w:r>
      <w:r w:rsidRPr="00EA76E6">
        <w:t xml:space="preserve">. </w:t>
      </w:r>
      <w:r w:rsidR="00CA2403" w:rsidRPr="00EA76E6">
        <w:t>Au bout de quelques temps ils rejoignirent la meute</w:t>
      </w:r>
      <w:r w:rsidRPr="00EA76E6">
        <w:t xml:space="preserve">. </w:t>
      </w:r>
      <w:r w:rsidR="00CA2403" w:rsidRPr="00EA76E6">
        <w:t>Les m</w:t>
      </w:r>
      <w:r w:rsidR="00CA2403" w:rsidRPr="00EA76E6">
        <w:t>o</w:t>
      </w:r>
      <w:r w:rsidR="00CA2403" w:rsidRPr="00EA76E6">
        <w:t>losses</w:t>
      </w:r>
      <w:r w:rsidRPr="00EA76E6">
        <w:t xml:space="preserve">, </w:t>
      </w:r>
      <w:r w:rsidR="00CA2403" w:rsidRPr="00EA76E6">
        <w:t>pourtant célèbres par la pureté de leur race et par leur co</w:t>
      </w:r>
      <w:r w:rsidR="00CA2403" w:rsidRPr="00EA76E6">
        <w:t>u</w:t>
      </w:r>
      <w:r w:rsidR="00CA2403" w:rsidRPr="00EA76E6">
        <w:t>rage</w:t>
      </w:r>
      <w:r w:rsidRPr="00EA76E6">
        <w:t xml:space="preserve">, </w:t>
      </w:r>
      <w:r w:rsidR="00CA2403" w:rsidRPr="00EA76E6">
        <w:t>geignaient en groupe au bord d</w:t>
      </w:r>
      <w:r w:rsidRPr="00EA76E6">
        <w:t>’</w:t>
      </w:r>
      <w:r w:rsidR="00CA2403" w:rsidRPr="00EA76E6">
        <w:t>une profonde déclivité de terrain</w:t>
      </w:r>
      <w:r w:rsidRPr="00EA76E6">
        <w:t xml:space="preserve">, </w:t>
      </w:r>
      <w:r w:rsidR="00CA2403" w:rsidRPr="00EA76E6">
        <w:t>d</w:t>
      </w:r>
      <w:r w:rsidRPr="00EA76E6">
        <w:t>’</w:t>
      </w:r>
      <w:r w:rsidR="00CA2403" w:rsidRPr="00EA76E6">
        <w:t>un goyal comme nous disons</w:t>
      </w:r>
      <w:r w:rsidRPr="00EA76E6">
        <w:t xml:space="preserve"> ; </w:t>
      </w:r>
      <w:r w:rsidR="00CA2403" w:rsidRPr="00EA76E6">
        <w:t>quelques-uns s</w:t>
      </w:r>
      <w:r w:rsidRPr="00EA76E6">
        <w:t>’</w:t>
      </w:r>
      <w:r w:rsidR="00CA2403" w:rsidRPr="00EA76E6">
        <w:t>en écartaient furtivement</w:t>
      </w:r>
      <w:r w:rsidRPr="00EA76E6">
        <w:t xml:space="preserve"> ; </w:t>
      </w:r>
      <w:r w:rsidR="00CA2403" w:rsidRPr="00EA76E6">
        <w:t>d</w:t>
      </w:r>
      <w:r w:rsidRPr="00EA76E6">
        <w:t>’</w:t>
      </w:r>
      <w:r w:rsidR="00CA2403" w:rsidRPr="00EA76E6">
        <w:t>autres</w:t>
      </w:r>
      <w:r w:rsidRPr="00EA76E6">
        <w:t xml:space="preserve">, </w:t>
      </w:r>
      <w:r w:rsidR="00CA2403" w:rsidRPr="00EA76E6">
        <w:t>le poil hérissé et l</w:t>
      </w:r>
      <w:r w:rsidRPr="00EA76E6">
        <w:t>’</w:t>
      </w:r>
      <w:r w:rsidR="00CA2403" w:rsidRPr="00EA76E6">
        <w:t>œil fixe</w:t>
      </w:r>
      <w:r w:rsidRPr="00EA76E6">
        <w:t xml:space="preserve">, </w:t>
      </w:r>
      <w:r w:rsidR="00CA2403" w:rsidRPr="00EA76E6">
        <w:t>r</w:t>
      </w:r>
      <w:r w:rsidR="00CA2403" w:rsidRPr="00EA76E6">
        <w:t>e</w:t>
      </w:r>
      <w:r w:rsidR="00CA2403" w:rsidRPr="00EA76E6">
        <w:t>gardaient vers le bas de la vallée étroite qui s</w:t>
      </w:r>
      <w:r w:rsidRPr="00EA76E6">
        <w:t>’</w:t>
      </w:r>
      <w:r w:rsidR="00CA2403" w:rsidRPr="00EA76E6">
        <w:t>ouvrait devant eux</w:t>
      </w:r>
      <w:r w:rsidRPr="00EA76E6">
        <w:t>.</w:t>
      </w:r>
    </w:p>
    <w:p w14:paraId="5E95FAA4" w14:textId="57563D73" w:rsidR="00C646BA" w:rsidRPr="00EA76E6" w:rsidRDefault="00C646BA" w:rsidP="00C646BA">
      <w:r w:rsidRPr="00EA76E6">
        <w:t>« </w:t>
      </w:r>
      <w:r w:rsidR="00CA2403" w:rsidRPr="00EA76E6">
        <w:t>Tous les cavaliers s</w:t>
      </w:r>
      <w:r w:rsidRPr="00EA76E6">
        <w:t>’</w:t>
      </w:r>
      <w:r w:rsidR="00CA2403" w:rsidRPr="00EA76E6">
        <w:t>arrêtèrent</w:t>
      </w:r>
      <w:r w:rsidRPr="00EA76E6">
        <w:t xml:space="preserve"> : </w:t>
      </w:r>
      <w:r w:rsidR="00CA2403" w:rsidRPr="00EA76E6">
        <w:t>dégrisés</w:t>
      </w:r>
      <w:r w:rsidRPr="00EA76E6">
        <w:t xml:space="preserve">, </w:t>
      </w:r>
      <w:r w:rsidR="00CA2403" w:rsidRPr="00EA76E6">
        <w:t>comme vous l</w:t>
      </w:r>
      <w:r w:rsidRPr="00EA76E6">
        <w:t>’</w:t>
      </w:r>
      <w:r w:rsidR="00CA2403" w:rsidRPr="00EA76E6">
        <w:t>imaginez</w:t>
      </w:r>
      <w:r w:rsidRPr="00EA76E6">
        <w:t xml:space="preserve"> ! </w:t>
      </w:r>
      <w:r w:rsidR="00CA2403" w:rsidRPr="00EA76E6">
        <w:t>La majorité se refusait à aller plus loin</w:t>
      </w:r>
      <w:r w:rsidRPr="00EA76E6">
        <w:t xml:space="preserve">, </w:t>
      </w:r>
      <w:r w:rsidR="00CA2403" w:rsidRPr="00EA76E6">
        <w:t>mais trois amis de Hugo</w:t>
      </w:r>
      <w:r w:rsidRPr="00EA76E6">
        <w:t xml:space="preserve">, </w:t>
      </w:r>
      <w:r w:rsidR="00CA2403" w:rsidRPr="00EA76E6">
        <w:t>les plus hardis ou les moins dégrisés peut-être</w:t>
      </w:r>
      <w:r w:rsidRPr="00EA76E6">
        <w:t xml:space="preserve">, </w:t>
      </w:r>
      <w:r w:rsidR="00CA2403" w:rsidRPr="00EA76E6">
        <w:t>s</w:t>
      </w:r>
      <w:r w:rsidRPr="00EA76E6">
        <w:t>’</w:t>
      </w:r>
      <w:r w:rsidR="00CA2403" w:rsidRPr="00EA76E6">
        <w:t>enfoncèrent dans le goyal</w:t>
      </w:r>
      <w:r w:rsidRPr="00EA76E6">
        <w:t xml:space="preserve">. </w:t>
      </w:r>
      <w:r w:rsidR="00CA2403" w:rsidRPr="00EA76E6">
        <w:t>Il aboutit bientôt à une large c</w:t>
      </w:r>
      <w:r w:rsidR="00CA2403" w:rsidRPr="00EA76E6">
        <w:t>u</w:t>
      </w:r>
      <w:r w:rsidR="00CA2403" w:rsidRPr="00EA76E6">
        <w:t>vette où se dressaient deux grosses pierres que l</w:t>
      </w:r>
      <w:r w:rsidRPr="00EA76E6">
        <w:t>’</w:t>
      </w:r>
      <w:r w:rsidR="00CA2403" w:rsidRPr="00EA76E6">
        <w:t>on peut e</w:t>
      </w:r>
      <w:r w:rsidR="00CA2403" w:rsidRPr="00EA76E6">
        <w:t>n</w:t>
      </w:r>
      <w:r w:rsidR="00CA2403" w:rsidRPr="00EA76E6">
        <w:t>core voir et qui ont été jadis érigées par des populations disp</w:t>
      </w:r>
      <w:r w:rsidR="00CA2403" w:rsidRPr="00EA76E6">
        <w:t>a</w:t>
      </w:r>
      <w:r w:rsidR="00CA2403" w:rsidRPr="00EA76E6">
        <w:t>rues</w:t>
      </w:r>
      <w:r w:rsidRPr="00EA76E6">
        <w:t xml:space="preserve">. </w:t>
      </w:r>
      <w:r w:rsidR="00CA2403" w:rsidRPr="00EA76E6">
        <w:t>La lune éclairait cette clairière</w:t>
      </w:r>
      <w:r w:rsidRPr="00EA76E6">
        <w:t xml:space="preserve"> : </w:t>
      </w:r>
      <w:r w:rsidR="00CA2403" w:rsidRPr="00EA76E6">
        <w:t>au centre gisait la malhe</w:t>
      </w:r>
      <w:r w:rsidR="00CA2403" w:rsidRPr="00EA76E6">
        <w:t>u</w:t>
      </w:r>
      <w:r w:rsidR="00CA2403" w:rsidRPr="00EA76E6">
        <w:t>reuse jeune fille</w:t>
      </w:r>
      <w:r w:rsidRPr="00EA76E6">
        <w:t xml:space="preserve">, </w:t>
      </w:r>
      <w:r w:rsidR="00CA2403" w:rsidRPr="00EA76E6">
        <w:t>là où elle était tombée</w:t>
      </w:r>
      <w:r w:rsidRPr="00EA76E6">
        <w:t xml:space="preserve">, </w:t>
      </w:r>
      <w:r w:rsidR="00CA2403" w:rsidRPr="00EA76E6">
        <w:t>morte d</w:t>
      </w:r>
      <w:r w:rsidRPr="00EA76E6">
        <w:t>’</w:t>
      </w:r>
      <w:r w:rsidR="00CA2403" w:rsidRPr="00EA76E6">
        <w:t>épouvante et de f</w:t>
      </w:r>
      <w:r w:rsidR="00CA2403" w:rsidRPr="00EA76E6">
        <w:t>a</w:t>
      </w:r>
      <w:r w:rsidR="00CA2403" w:rsidRPr="00EA76E6">
        <w:t>tigue</w:t>
      </w:r>
      <w:r w:rsidRPr="00EA76E6">
        <w:t xml:space="preserve">. </w:t>
      </w:r>
      <w:r w:rsidR="00CA2403" w:rsidRPr="00EA76E6">
        <w:t>Mais ce n</w:t>
      </w:r>
      <w:r w:rsidRPr="00EA76E6">
        <w:t>’</w:t>
      </w:r>
      <w:r w:rsidR="00CA2403" w:rsidRPr="00EA76E6">
        <w:t>est pas son cadavre</w:t>
      </w:r>
      <w:r w:rsidRPr="00EA76E6">
        <w:t xml:space="preserve">, </w:t>
      </w:r>
      <w:r w:rsidR="00CA2403" w:rsidRPr="00EA76E6">
        <w:t xml:space="preserve">non plus </w:t>
      </w:r>
      <w:r w:rsidR="00CA2403" w:rsidRPr="00EA76E6">
        <w:lastRenderedPageBreak/>
        <w:t>que le corps de Hugo Baskerville</w:t>
      </w:r>
      <w:r w:rsidRPr="00EA76E6">
        <w:t xml:space="preserve">, </w:t>
      </w:r>
      <w:r w:rsidR="00CA2403" w:rsidRPr="00EA76E6">
        <w:t>qui fit pâlir les trois cavaliers</w:t>
      </w:r>
      <w:r w:rsidRPr="00EA76E6">
        <w:t xml:space="preserve"> : </w:t>
      </w:r>
      <w:r w:rsidR="00CA2403" w:rsidRPr="00EA76E6">
        <w:t>debout sur ses quatre pattes par-dessus Hugo</w:t>
      </w:r>
      <w:r w:rsidRPr="00EA76E6">
        <w:t xml:space="preserve">, </w:t>
      </w:r>
      <w:r w:rsidR="00CA2403" w:rsidRPr="00EA76E6">
        <w:t>et les crocs enfoncés dans sa gorge</w:t>
      </w:r>
      <w:r w:rsidRPr="00EA76E6">
        <w:t xml:space="preserve">, </w:t>
      </w:r>
      <w:r w:rsidR="00CA2403" w:rsidRPr="00EA76E6">
        <w:t>se tenait une bête immonde</w:t>
      </w:r>
      <w:r w:rsidRPr="00EA76E6">
        <w:t xml:space="preserve">, </w:t>
      </w:r>
      <w:r w:rsidR="00CA2403" w:rsidRPr="00EA76E6">
        <w:t>une grosse bête noire</w:t>
      </w:r>
      <w:r w:rsidRPr="00EA76E6">
        <w:t xml:space="preserve">, </w:t>
      </w:r>
      <w:r w:rsidR="00CA2403" w:rsidRPr="00EA76E6">
        <w:t>bâtie comme un chien</w:t>
      </w:r>
      <w:r w:rsidRPr="00EA76E6">
        <w:t xml:space="preserve">, </w:t>
      </w:r>
      <w:r w:rsidR="00CA2403" w:rsidRPr="00EA76E6">
        <w:t>mais bien plus grande que n</w:t>
      </w:r>
      <w:r w:rsidRPr="00EA76E6">
        <w:t>’</w:t>
      </w:r>
      <w:r w:rsidR="00CA2403" w:rsidRPr="00EA76E6">
        <w:t>importe quel chien qu</w:t>
      </w:r>
      <w:r w:rsidRPr="00EA76E6">
        <w:t>’</w:t>
      </w:r>
      <w:r w:rsidR="00CA2403" w:rsidRPr="00EA76E6">
        <w:t>aient jamais vu des yeux d</w:t>
      </w:r>
      <w:r w:rsidRPr="00EA76E6">
        <w:t>’</w:t>
      </w:r>
      <w:r w:rsidR="00CA2403" w:rsidRPr="00EA76E6">
        <w:t>homme</w:t>
      </w:r>
      <w:r w:rsidRPr="00EA76E6">
        <w:t xml:space="preserve">. </w:t>
      </w:r>
      <w:r w:rsidR="00CA2403" w:rsidRPr="00EA76E6">
        <w:t>Et tandis qu</w:t>
      </w:r>
      <w:r w:rsidRPr="00EA76E6">
        <w:t>’</w:t>
      </w:r>
      <w:r w:rsidR="00CA2403" w:rsidRPr="00EA76E6">
        <w:t>ils demeuraient là</w:t>
      </w:r>
      <w:r w:rsidRPr="00EA76E6">
        <w:t xml:space="preserve">, </w:t>
      </w:r>
      <w:r w:rsidR="00CA2403" w:rsidRPr="00EA76E6">
        <w:t>frappés de stupeur</w:t>
      </w:r>
      <w:r w:rsidRPr="00EA76E6">
        <w:t xml:space="preserve">, </w:t>
      </w:r>
      <w:r w:rsidR="00CA2403" w:rsidRPr="00EA76E6">
        <w:t>la bête déchira la gorge de Hugo Baskerville avant de tourner vers eux sa mâchoire to</w:t>
      </w:r>
      <w:r w:rsidR="00CA2403" w:rsidRPr="00EA76E6">
        <w:t>m</w:t>
      </w:r>
      <w:r w:rsidR="00CA2403" w:rsidRPr="00EA76E6">
        <w:t>bante et ses yeux étincelants</w:t>
      </w:r>
      <w:r w:rsidRPr="00EA76E6">
        <w:t xml:space="preserve"> : </w:t>
      </w:r>
      <w:r w:rsidR="00CA2403" w:rsidRPr="00EA76E6">
        <w:t>alors</w:t>
      </w:r>
      <w:r w:rsidR="00A4484E" w:rsidRPr="00EA76E6">
        <w:t>,</w:t>
      </w:r>
      <w:r w:rsidRPr="00EA76E6">
        <w:t xml:space="preserve"> </w:t>
      </w:r>
      <w:r w:rsidR="00CA2403" w:rsidRPr="00EA76E6">
        <w:t>éperdus de terreur</w:t>
      </w:r>
      <w:r w:rsidRPr="00EA76E6">
        <w:t xml:space="preserve">, </w:t>
      </w:r>
      <w:r w:rsidR="00CA2403" w:rsidRPr="00EA76E6">
        <w:t xml:space="preserve">ils </w:t>
      </w:r>
      <w:proofErr w:type="gramStart"/>
      <w:r w:rsidR="00CA2403" w:rsidRPr="00EA76E6">
        <w:t>f</w:t>
      </w:r>
      <w:r w:rsidR="00CA2403" w:rsidRPr="00EA76E6">
        <w:t>i</w:t>
      </w:r>
      <w:r w:rsidR="00CA2403" w:rsidRPr="00EA76E6">
        <w:t>rent</w:t>
      </w:r>
      <w:proofErr w:type="gramEnd"/>
      <w:r w:rsidR="00CA2403" w:rsidRPr="00EA76E6">
        <w:t xml:space="preserve"> demi-tour à leurs montures et s</w:t>
      </w:r>
      <w:r w:rsidRPr="00EA76E6">
        <w:t>’</w:t>
      </w:r>
      <w:r w:rsidR="00CA2403" w:rsidRPr="00EA76E6">
        <w:t>enfuirent en hurlant à tr</w:t>
      </w:r>
      <w:r w:rsidR="00CA2403" w:rsidRPr="00EA76E6">
        <w:t>a</w:t>
      </w:r>
      <w:r w:rsidR="00CA2403" w:rsidRPr="00EA76E6">
        <w:t>vers la lande</w:t>
      </w:r>
      <w:r w:rsidRPr="00EA76E6">
        <w:t xml:space="preserve">. </w:t>
      </w:r>
      <w:r w:rsidR="00CA2403" w:rsidRPr="00EA76E6">
        <w:t>On assure que l</w:t>
      </w:r>
      <w:r w:rsidRPr="00EA76E6">
        <w:t>’</w:t>
      </w:r>
      <w:r w:rsidR="00CA2403" w:rsidRPr="00EA76E6">
        <w:t>un d</w:t>
      </w:r>
      <w:r w:rsidRPr="00EA76E6">
        <w:t>’</w:t>
      </w:r>
      <w:r w:rsidR="00CA2403" w:rsidRPr="00EA76E6">
        <w:t>eux mourut cette nuit-là</w:t>
      </w:r>
      <w:r w:rsidRPr="00EA76E6">
        <w:t xml:space="preserve">, </w:t>
      </w:r>
      <w:r w:rsidR="00CA2403" w:rsidRPr="00EA76E6">
        <w:t>et que les deux autres ne se remirent jamais de leur émotion</w:t>
      </w:r>
      <w:r w:rsidRPr="00EA76E6">
        <w:t>.</w:t>
      </w:r>
    </w:p>
    <w:p w14:paraId="0D9D8ADA" w14:textId="77777777" w:rsidR="00C646BA" w:rsidRPr="00EA76E6" w:rsidRDefault="00C646BA" w:rsidP="00C646BA">
      <w:r w:rsidRPr="00EA76E6">
        <w:t>« </w:t>
      </w:r>
      <w:r w:rsidR="00CA2403" w:rsidRPr="00EA76E6">
        <w:t>Voilà l</w:t>
      </w:r>
      <w:r w:rsidRPr="00EA76E6">
        <w:t>’</w:t>
      </w:r>
      <w:r w:rsidR="00CA2403" w:rsidRPr="00EA76E6">
        <w:t>histoire</w:t>
      </w:r>
      <w:r w:rsidRPr="00EA76E6">
        <w:t xml:space="preserve">, </w:t>
      </w:r>
      <w:r w:rsidR="00CA2403" w:rsidRPr="00EA76E6">
        <w:t>mes enfants</w:t>
      </w:r>
      <w:r w:rsidRPr="00EA76E6">
        <w:t xml:space="preserve">, </w:t>
      </w:r>
      <w:r w:rsidR="00CA2403" w:rsidRPr="00EA76E6">
        <w:t>de l</w:t>
      </w:r>
      <w:r w:rsidRPr="00EA76E6">
        <w:t>’</w:t>
      </w:r>
      <w:r w:rsidR="00CA2403" w:rsidRPr="00EA76E6">
        <w:t>origine du chien dont on dit qu</w:t>
      </w:r>
      <w:r w:rsidRPr="00EA76E6">
        <w:t>’</w:t>
      </w:r>
      <w:r w:rsidR="00CA2403" w:rsidRPr="00EA76E6">
        <w:t>il a été depuis lors le sinistre tourmenteur de notre f</w:t>
      </w:r>
      <w:r w:rsidR="00CA2403" w:rsidRPr="00EA76E6">
        <w:t>a</w:t>
      </w:r>
      <w:r w:rsidR="00CA2403" w:rsidRPr="00EA76E6">
        <w:t>mille</w:t>
      </w:r>
      <w:r w:rsidRPr="00EA76E6">
        <w:t xml:space="preserve">. </w:t>
      </w:r>
      <w:r w:rsidR="00CA2403" w:rsidRPr="00EA76E6">
        <w:t>Si je l</w:t>
      </w:r>
      <w:r w:rsidRPr="00EA76E6">
        <w:t>’</w:t>
      </w:r>
      <w:r w:rsidR="00CA2403" w:rsidRPr="00EA76E6">
        <w:t>ai écrite</w:t>
      </w:r>
      <w:r w:rsidRPr="00EA76E6">
        <w:t xml:space="preserve">, </w:t>
      </w:r>
      <w:r w:rsidR="00CA2403" w:rsidRPr="00EA76E6">
        <w:t>c</w:t>
      </w:r>
      <w:r w:rsidRPr="00EA76E6">
        <w:t>’</w:t>
      </w:r>
      <w:r w:rsidR="00CA2403" w:rsidRPr="00EA76E6">
        <w:t>est parce que ce qui est su en toute nett</w:t>
      </w:r>
      <w:r w:rsidR="00CA2403" w:rsidRPr="00EA76E6">
        <w:t>e</w:t>
      </w:r>
      <w:r w:rsidR="00CA2403" w:rsidRPr="00EA76E6">
        <w:t>té cause moins d</w:t>
      </w:r>
      <w:r w:rsidRPr="00EA76E6">
        <w:t>’</w:t>
      </w:r>
      <w:r w:rsidR="00CA2403" w:rsidRPr="00EA76E6">
        <w:t>effroi que ce qui n</w:t>
      </w:r>
      <w:r w:rsidRPr="00EA76E6">
        <w:t>’</w:t>
      </w:r>
      <w:r w:rsidR="00CA2403" w:rsidRPr="00EA76E6">
        <w:t>est que sous-entendu</w:t>
      </w:r>
      <w:r w:rsidRPr="00EA76E6">
        <w:t xml:space="preserve">, </w:t>
      </w:r>
      <w:r w:rsidR="00CA2403" w:rsidRPr="00EA76E6">
        <w:t>ou mal expliqué</w:t>
      </w:r>
      <w:r w:rsidRPr="00EA76E6">
        <w:t xml:space="preserve">. </w:t>
      </w:r>
      <w:r w:rsidR="00CA2403" w:rsidRPr="00EA76E6">
        <w:t>Nul ne saurait nier que beaucoup de membres de notre famille ont été frappés de morts subites</w:t>
      </w:r>
      <w:r w:rsidRPr="00EA76E6">
        <w:t xml:space="preserve">, </w:t>
      </w:r>
      <w:r w:rsidR="00CA2403" w:rsidRPr="00EA76E6">
        <w:t>sanglantes</w:t>
      </w:r>
      <w:r w:rsidRPr="00EA76E6">
        <w:t xml:space="preserve">, </w:t>
      </w:r>
      <w:r w:rsidR="00CA2403" w:rsidRPr="00EA76E6">
        <w:t>my</w:t>
      </w:r>
      <w:r w:rsidR="00CA2403" w:rsidRPr="00EA76E6">
        <w:t>s</w:t>
      </w:r>
      <w:r w:rsidR="00CA2403" w:rsidRPr="00EA76E6">
        <w:t>térieuses</w:t>
      </w:r>
      <w:r w:rsidRPr="00EA76E6">
        <w:t xml:space="preserve">. </w:t>
      </w:r>
      <w:r w:rsidR="00CA2403" w:rsidRPr="00EA76E6">
        <w:t>Cependant nous pouvons nous réfugier dans l</w:t>
      </w:r>
      <w:r w:rsidRPr="00EA76E6">
        <w:t>’</w:t>
      </w:r>
      <w:r w:rsidR="00CA2403" w:rsidRPr="00EA76E6">
        <w:t>infinie bonté de la Providence</w:t>
      </w:r>
      <w:r w:rsidRPr="00EA76E6">
        <w:t xml:space="preserve">, </w:t>
      </w:r>
      <w:r w:rsidR="00CA2403" w:rsidRPr="00EA76E6">
        <w:t>qui ne punira certainement pas l</w:t>
      </w:r>
      <w:r w:rsidRPr="00EA76E6">
        <w:t>’</w:t>
      </w:r>
      <w:r w:rsidR="00CA2403" w:rsidRPr="00EA76E6">
        <w:t>innocent au-delà de cette troisième ou quatrième génération qui est menacée dans les Saintes Écritures</w:t>
      </w:r>
      <w:r w:rsidRPr="00EA76E6">
        <w:t xml:space="preserve">. </w:t>
      </w:r>
      <w:r w:rsidR="008D2AD1" w:rsidRPr="00EA76E6">
        <w:t>À</w:t>
      </w:r>
      <w:r w:rsidR="00CA2403" w:rsidRPr="00EA76E6">
        <w:t xml:space="preserve"> cette Providence je vous recommande donc</w:t>
      </w:r>
      <w:r w:rsidRPr="00EA76E6">
        <w:t xml:space="preserve">, </w:t>
      </w:r>
      <w:r w:rsidR="00CA2403" w:rsidRPr="00EA76E6">
        <w:t>mes enfants</w:t>
      </w:r>
      <w:r w:rsidRPr="00EA76E6">
        <w:t xml:space="preserve">, </w:t>
      </w:r>
      <w:r w:rsidR="00CA2403" w:rsidRPr="00EA76E6">
        <w:t>et je vous conseille par surcroît de ne pas vous aventurer dans la lande pendant ces heures d</w:t>
      </w:r>
      <w:r w:rsidRPr="00EA76E6">
        <w:t>’</w:t>
      </w:r>
      <w:r w:rsidR="00CA2403" w:rsidRPr="00EA76E6">
        <w:t>obscurité où s</w:t>
      </w:r>
      <w:r w:rsidRPr="00EA76E6">
        <w:t>’</w:t>
      </w:r>
      <w:r w:rsidR="00CA2403" w:rsidRPr="00EA76E6">
        <w:t>exaltent les Puissances du Mal</w:t>
      </w:r>
      <w:r w:rsidRPr="00EA76E6">
        <w:t>.</w:t>
      </w:r>
    </w:p>
    <w:p w14:paraId="0B565415" w14:textId="3ABD5CCA" w:rsidR="00C646BA" w:rsidRPr="00EA76E6" w:rsidRDefault="00C646BA" w:rsidP="00C646BA">
      <w:r w:rsidRPr="00EA76E6">
        <w:t>« (</w:t>
      </w:r>
      <w:r w:rsidR="00CA2403" w:rsidRPr="00EA76E6">
        <w:t>Ceci</w:t>
      </w:r>
      <w:r w:rsidRPr="00EA76E6">
        <w:t xml:space="preserve">, </w:t>
      </w:r>
      <w:r w:rsidR="00CA2403" w:rsidRPr="00EA76E6">
        <w:t>de Hugo Baskerville à ses fils Rodger et John</w:t>
      </w:r>
      <w:r w:rsidRPr="00EA76E6">
        <w:t xml:space="preserve">, </w:t>
      </w:r>
      <w:r w:rsidR="00CA2403" w:rsidRPr="00EA76E6">
        <w:t>en les priant de n</w:t>
      </w:r>
      <w:r w:rsidRPr="00EA76E6">
        <w:t>’</w:t>
      </w:r>
      <w:r w:rsidR="00CA2403" w:rsidRPr="00EA76E6">
        <w:t>en rien dire à leur sœur Élisabeth</w:t>
      </w:r>
      <w:r w:rsidRPr="00EA76E6">
        <w:t>.) »</w:t>
      </w:r>
    </w:p>
    <w:p w14:paraId="2B76E02D" w14:textId="6463E27D" w:rsidR="00C646BA" w:rsidRPr="00EA76E6" w:rsidRDefault="00CA2403" w:rsidP="00C646BA">
      <w:r w:rsidRPr="00EA76E6">
        <w:t>Quand le docteur Mortimer eut terminé la lecture de ce singulier document</w:t>
      </w:r>
      <w:r w:rsidR="00C646BA" w:rsidRPr="00EA76E6">
        <w:t xml:space="preserve">, </w:t>
      </w:r>
      <w:r w:rsidRPr="00EA76E6">
        <w:t xml:space="preserve">il releva ses lunettes sur son front et </w:t>
      </w:r>
      <w:r w:rsidRPr="00EA76E6">
        <w:lastRenderedPageBreak/>
        <w:t>dév</w:t>
      </w:r>
      <w:r w:rsidRPr="00EA76E6">
        <w:t>i</w:t>
      </w:r>
      <w:r w:rsidRPr="00EA76E6">
        <w:t xml:space="preserve">sagea </w:t>
      </w:r>
      <w:r w:rsidR="00C646BA" w:rsidRPr="00EA76E6">
        <w:t>M. </w:t>
      </w:r>
      <w:r w:rsidRPr="00EA76E6">
        <w:t>Sherlock Holmes</w:t>
      </w:r>
      <w:r w:rsidR="00C646BA" w:rsidRPr="00EA76E6">
        <w:t xml:space="preserve">, </w:t>
      </w:r>
      <w:r w:rsidRPr="00EA76E6">
        <w:t>lequel étouffa un bâillement et jeta sa cigarette dans la cheminée</w:t>
      </w:r>
      <w:r w:rsidR="00C646BA" w:rsidRPr="00EA76E6">
        <w:t>.</w:t>
      </w:r>
    </w:p>
    <w:p w14:paraId="5B72B263" w14:textId="77777777" w:rsidR="00C646BA" w:rsidRPr="00EA76E6" w:rsidRDefault="00C646BA" w:rsidP="00C646BA">
      <w:r w:rsidRPr="00EA76E6">
        <w:t>« </w:t>
      </w:r>
      <w:r w:rsidR="00CA2403" w:rsidRPr="00EA76E6">
        <w:t>Eh bien</w:t>
      </w:r>
      <w:r w:rsidRPr="00EA76E6">
        <w:t xml:space="preserve"> ? </w:t>
      </w:r>
      <w:r w:rsidR="00CA2403" w:rsidRPr="00EA76E6">
        <w:t>demanda mon ami</w:t>
      </w:r>
      <w:r w:rsidRPr="00EA76E6">
        <w:t>.</w:t>
      </w:r>
    </w:p>
    <w:p w14:paraId="5A89300A" w14:textId="77777777" w:rsidR="00C646BA" w:rsidRPr="00EA76E6" w:rsidRDefault="00C646BA" w:rsidP="00C646BA">
      <w:r w:rsidRPr="00EA76E6">
        <w:t>— </w:t>
      </w:r>
      <w:r w:rsidR="00CA2403" w:rsidRPr="00EA76E6">
        <w:t>Avez-vous trouvé cela intéressant</w:t>
      </w:r>
      <w:r w:rsidRPr="00EA76E6">
        <w:t> ?</w:t>
      </w:r>
    </w:p>
    <w:p w14:paraId="3003E26A" w14:textId="5A32663E" w:rsidR="00C646BA" w:rsidRPr="00EA76E6" w:rsidRDefault="00C646BA" w:rsidP="00C646BA">
      <w:r w:rsidRPr="00EA76E6">
        <w:t>— </w:t>
      </w:r>
      <w:r w:rsidR="00CA2403" w:rsidRPr="00EA76E6">
        <w:t>Intéressant pour un amateur de contes de bonne femme</w:t>
      </w:r>
      <w:r w:rsidRPr="00EA76E6">
        <w:t>. »</w:t>
      </w:r>
    </w:p>
    <w:p w14:paraId="3F97EE48" w14:textId="77777777" w:rsidR="00C646BA" w:rsidRPr="00EA76E6" w:rsidRDefault="00CA2403" w:rsidP="00C646BA">
      <w:r w:rsidRPr="00EA76E6">
        <w:t>Le docteur Mortimer tira alors de sa poche un journal</w:t>
      </w:r>
      <w:r w:rsidR="00C646BA" w:rsidRPr="00EA76E6">
        <w:t>.</w:t>
      </w:r>
    </w:p>
    <w:p w14:paraId="1619A23C" w14:textId="153B3D1B" w:rsidR="00C646BA" w:rsidRPr="00EA76E6" w:rsidRDefault="00C646BA" w:rsidP="00C646BA">
      <w:r w:rsidRPr="00EA76E6">
        <w:t>« </w:t>
      </w:r>
      <w:r w:rsidR="00CA2403" w:rsidRPr="00EA76E6">
        <w:t>Maintenant</w:t>
      </w:r>
      <w:r w:rsidRPr="00EA76E6">
        <w:t xml:space="preserve">, </w:t>
      </w:r>
      <w:r w:rsidR="00CA2403" w:rsidRPr="00EA76E6">
        <w:t>monsieur Holmes</w:t>
      </w:r>
      <w:r w:rsidRPr="00EA76E6">
        <w:t xml:space="preserve">, </w:t>
      </w:r>
      <w:r w:rsidR="00CA2403" w:rsidRPr="00EA76E6">
        <w:t>nous allons vous offrir quelque chose d</w:t>
      </w:r>
      <w:r w:rsidRPr="00EA76E6">
        <w:t>’</w:t>
      </w:r>
      <w:r w:rsidR="00CA2403" w:rsidRPr="00EA76E6">
        <w:t>un peu plus récent</w:t>
      </w:r>
      <w:r w:rsidRPr="00EA76E6">
        <w:t xml:space="preserve">. </w:t>
      </w:r>
      <w:r w:rsidR="00CA2403" w:rsidRPr="00EA76E6">
        <w:t xml:space="preserve">Voici le </w:t>
      </w:r>
      <w:r w:rsidR="00CA2403" w:rsidRPr="00EA76E6">
        <w:rPr>
          <w:i/>
          <w:iCs/>
        </w:rPr>
        <w:t>Devon County Chronicle</w:t>
      </w:r>
      <w:r w:rsidR="00CA2403" w:rsidRPr="00EA76E6">
        <w:t xml:space="preserve"> du 1</w:t>
      </w:r>
      <w:r w:rsidRPr="00EA76E6">
        <w:t>4 juin</w:t>
      </w:r>
      <w:r w:rsidR="00CA2403" w:rsidRPr="00EA76E6">
        <w:t xml:space="preserve"> de cette année</w:t>
      </w:r>
      <w:r w:rsidRPr="00EA76E6">
        <w:t xml:space="preserve">. </w:t>
      </w:r>
      <w:r w:rsidR="00CA2403" w:rsidRPr="00EA76E6">
        <w:t>Il contient un bref résumé des faits relatifs à la mort de Sir Charles Baskerville</w:t>
      </w:r>
      <w:r w:rsidRPr="00EA76E6">
        <w:t xml:space="preserve">, </w:t>
      </w:r>
      <w:r w:rsidR="00CA2403" w:rsidRPr="00EA76E6">
        <w:t>mort qui eut lieu quelques jours plus tôt</w:t>
      </w:r>
      <w:r w:rsidRPr="00EA76E6">
        <w:t>. »</w:t>
      </w:r>
    </w:p>
    <w:p w14:paraId="223FC330" w14:textId="77777777" w:rsidR="00C646BA" w:rsidRPr="00EA76E6" w:rsidRDefault="00CA2403" w:rsidP="00C646BA">
      <w:r w:rsidRPr="00EA76E6">
        <w:t>Mon ami se pencha légèrement en avant</w:t>
      </w:r>
      <w:r w:rsidR="00C646BA" w:rsidRPr="00EA76E6">
        <w:t xml:space="preserve">, </w:t>
      </w:r>
      <w:r w:rsidRPr="00EA76E6">
        <w:t>et son visage n</w:t>
      </w:r>
      <w:r w:rsidR="00C646BA" w:rsidRPr="00EA76E6">
        <w:t>’</w:t>
      </w:r>
      <w:r w:rsidRPr="00EA76E6">
        <w:t>exprima plus qu</w:t>
      </w:r>
      <w:r w:rsidR="00C646BA" w:rsidRPr="00EA76E6">
        <w:t>’</w:t>
      </w:r>
      <w:r w:rsidRPr="00EA76E6">
        <w:t>attention intense</w:t>
      </w:r>
      <w:r w:rsidR="00C646BA" w:rsidRPr="00EA76E6">
        <w:t xml:space="preserve">. </w:t>
      </w:r>
      <w:r w:rsidRPr="00EA76E6">
        <w:t>Notre visiteur replaça ses lunettes devant ses yeux et commença sa lecture</w:t>
      </w:r>
      <w:r w:rsidR="00C646BA" w:rsidRPr="00EA76E6">
        <w:t> :</w:t>
      </w:r>
    </w:p>
    <w:p w14:paraId="5AF23E8A" w14:textId="77777777" w:rsidR="00C646BA" w:rsidRPr="00EA76E6" w:rsidRDefault="00C646BA" w:rsidP="00C646BA">
      <w:r w:rsidRPr="00EA76E6">
        <w:t>« </w:t>
      </w:r>
      <w:r w:rsidR="00CA2403" w:rsidRPr="00EA76E6">
        <w:t>La récente mort subite de Sir Charles Baskerville</w:t>
      </w:r>
      <w:r w:rsidRPr="00EA76E6">
        <w:t xml:space="preserve">, </w:t>
      </w:r>
      <w:r w:rsidR="00CA2403" w:rsidRPr="00EA76E6">
        <w:t>dont le nom avait été mis en avant pour représenter le parti libéral du Mid-Devon au cours des prochaines élections</w:t>
      </w:r>
      <w:r w:rsidRPr="00EA76E6">
        <w:t xml:space="preserve">, </w:t>
      </w:r>
      <w:r w:rsidR="00CA2403" w:rsidRPr="00EA76E6">
        <w:t>a attristé tout le comté</w:t>
      </w:r>
      <w:r w:rsidRPr="00EA76E6">
        <w:t xml:space="preserve">. </w:t>
      </w:r>
      <w:r w:rsidR="00CA2403" w:rsidRPr="00EA76E6">
        <w:t>Bien que Sir Charles n</w:t>
      </w:r>
      <w:r w:rsidRPr="00EA76E6">
        <w:t>’</w:t>
      </w:r>
      <w:r w:rsidR="00CA2403" w:rsidRPr="00EA76E6">
        <w:t>eût résidé à Baskerville Hall qu</w:t>
      </w:r>
      <w:r w:rsidRPr="00EA76E6">
        <w:t>’</w:t>
      </w:r>
      <w:r w:rsidR="00CA2403" w:rsidRPr="00EA76E6">
        <w:t>un temps relativement court</w:t>
      </w:r>
      <w:r w:rsidRPr="00EA76E6">
        <w:t xml:space="preserve">, </w:t>
      </w:r>
      <w:r w:rsidR="00CA2403" w:rsidRPr="00EA76E6">
        <w:t>son amabilité et sa générosité lui avait gagné l</w:t>
      </w:r>
      <w:r w:rsidRPr="00EA76E6">
        <w:t>’</w:t>
      </w:r>
      <w:r w:rsidR="00CA2403" w:rsidRPr="00EA76E6">
        <w:t>affection et le respect de tous ceux qui l</w:t>
      </w:r>
      <w:r w:rsidRPr="00EA76E6">
        <w:t>’</w:t>
      </w:r>
      <w:r w:rsidR="00CA2403" w:rsidRPr="00EA76E6">
        <w:t>avaient approché</w:t>
      </w:r>
      <w:r w:rsidRPr="00EA76E6">
        <w:t xml:space="preserve">. </w:t>
      </w:r>
      <w:r w:rsidR="008D2AD1" w:rsidRPr="00EA76E6">
        <w:t>À</w:t>
      </w:r>
      <w:r w:rsidR="00CA2403" w:rsidRPr="00EA76E6">
        <w:t xml:space="preserve"> cette époque de nouveaux riches</w:t>
      </w:r>
      <w:r w:rsidRPr="00EA76E6">
        <w:t xml:space="preserve">, </w:t>
      </w:r>
      <w:r w:rsidR="00CA2403" w:rsidRPr="00EA76E6">
        <w:t>il est réconfortant de pouvoir citer le cas d</w:t>
      </w:r>
      <w:r w:rsidRPr="00EA76E6">
        <w:t>’</w:t>
      </w:r>
      <w:r w:rsidR="00CA2403" w:rsidRPr="00EA76E6">
        <w:t>un rejeton d</w:t>
      </w:r>
      <w:r w:rsidRPr="00EA76E6">
        <w:t>’</w:t>
      </w:r>
      <w:r w:rsidR="00CA2403" w:rsidRPr="00EA76E6">
        <w:t>une ancienne famille du comté tombée dans le malheur</w:t>
      </w:r>
      <w:r w:rsidRPr="00EA76E6">
        <w:t xml:space="preserve">, </w:t>
      </w:r>
      <w:r w:rsidR="00CA2403" w:rsidRPr="00EA76E6">
        <w:t>qui a pu faire fortune par lui-même et s</w:t>
      </w:r>
      <w:r w:rsidRPr="00EA76E6">
        <w:t>’</w:t>
      </w:r>
      <w:r w:rsidR="00CA2403" w:rsidRPr="00EA76E6">
        <w:t>en servir pour restaurer une grandeur déchue</w:t>
      </w:r>
      <w:r w:rsidRPr="00EA76E6">
        <w:t xml:space="preserve">. </w:t>
      </w:r>
      <w:r w:rsidR="00CA2403" w:rsidRPr="00EA76E6">
        <w:t>Sir Charles</w:t>
      </w:r>
      <w:r w:rsidRPr="00EA76E6">
        <w:t xml:space="preserve">, </w:t>
      </w:r>
      <w:r w:rsidR="00CA2403" w:rsidRPr="00EA76E6">
        <w:t>comme chacun le sait</w:t>
      </w:r>
      <w:r w:rsidRPr="00EA76E6">
        <w:t xml:space="preserve">, </w:t>
      </w:r>
      <w:r w:rsidR="00CA2403" w:rsidRPr="00EA76E6">
        <w:t>avait gagné beaucoup d</w:t>
      </w:r>
      <w:r w:rsidRPr="00EA76E6">
        <w:t>’</w:t>
      </w:r>
      <w:r w:rsidR="00CA2403" w:rsidRPr="00EA76E6">
        <w:t>argent dans des spéculations en Afrique du Sud</w:t>
      </w:r>
      <w:r w:rsidRPr="00EA76E6">
        <w:t xml:space="preserve">. </w:t>
      </w:r>
      <w:r w:rsidR="00CA2403" w:rsidRPr="00EA76E6">
        <w:t>Plus avisé que ces joueurs qui s</w:t>
      </w:r>
      <w:r w:rsidRPr="00EA76E6">
        <w:t>’</w:t>
      </w:r>
      <w:r w:rsidR="00CA2403" w:rsidRPr="00EA76E6">
        <w:t>acharnent jusqu</w:t>
      </w:r>
      <w:r w:rsidRPr="00EA76E6">
        <w:t>’</w:t>
      </w:r>
      <w:r w:rsidR="00CA2403" w:rsidRPr="00EA76E6">
        <w:t>à ce que la roue tourne en leur défaveur</w:t>
      </w:r>
      <w:r w:rsidRPr="00EA76E6">
        <w:t xml:space="preserve">, </w:t>
      </w:r>
      <w:r w:rsidR="00CA2403" w:rsidRPr="00EA76E6">
        <w:t xml:space="preserve">il avait réalisé ses bénéfices </w:t>
      </w:r>
      <w:r w:rsidR="00CA2403" w:rsidRPr="00EA76E6">
        <w:lastRenderedPageBreak/>
        <w:t>et les avait ramenés en Angleterre</w:t>
      </w:r>
      <w:r w:rsidRPr="00EA76E6">
        <w:t xml:space="preserve">. </w:t>
      </w:r>
      <w:r w:rsidR="00CA2403" w:rsidRPr="00EA76E6">
        <w:t>Il ne s</w:t>
      </w:r>
      <w:r w:rsidRPr="00EA76E6">
        <w:t>’</w:t>
      </w:r>
      <w:r w:rsidR="00CA2403" w:rsidRPr="00EA76E6">
        <w:t>était installé dans Baskerville Hall que depuis deux ans</w:t>
      </w:r>
      <w:r w:rsidRPr="00EA76E6">
        <w:t xml:space="preserve">, </w:t>
      </w:r>
      <w:r w:rsidR="00CA2403" w:rsidRPr="00EA76E6">
        <w:t>mais il ne faisait nul mystère des grands projets qu</w:t>
      </w:r>
      <w:r w:rsidRPr="00EA76E6">
        <w:t>’</w:t>
      </w:r>
      <w:r w:rsidR="00CA2403" w:rsidRPr="00EA76E6">
        <w:t>il nourrissait</w:t>
      </w:r>
      <w:r w:rsidRPr="00EA76E6">
        <w:t xml:space="preserve">, </w:t>
      </w:r>
      <w:r w:rsidR="00CA2403" w:rsidRPr="00EA76E6">
        <w:t>projets dont sa mort a interrompu l</w:t>
      </w:r>
      <w:r w:rsidRPr="00EA76E6">
        <w:t>’</w:t>
      </w:r>
      <w:r w:rsidR="00CA2403" w:rsidRPr="00EA76E6">
        <w:t>exécution</w:t>
      </w:r>
      <w:r w:rsidRPr="00EA76E6">
        <w:t xml:space="preserve">. </w:t>
      </w:r>
      <w:r w:rsidR="00CA2403" w:rsidRPr="00EA76E6">
        <w:t>Comme il n</w:t>
      </w:r>
      <w:r w:rsidRPr="00EA76E6">
        <w:t>’</w:t>
      </w:r>
      <w:r w:rsidR="00CA2403" w:rsidRPr="00EA76E6">
        <w:t>avait pas d</w:t>
      </w:r>
      <w:r w:rsidRPr="00EA76E6">
        <w:t>’</w:t>
      </w:r>
      <w:r w:rsidR="00CA2403" w:rsidRPr="00EA76E6">
        <w:t>enfants</w:t>
      </w:r>
      <w:r w:rsidRPr="00EA76E6">
        <w:t xml:space="preserve">, </w:t>
      </w:r>
      <w:r w:rsidR="00CA2403" w:rsidRPr="00EA76E6">
        <w:t>son désir maintes fois exprimé était que toute la région pût de son vivant profiter de sa chance</w:t>
      </w:r>
      <w:r w:rsidRPr="00EA76E6">
        <w:t xml:space="preserve"> ; </w:t>
      </w:r>
      <w:r w:rsidR="00CA2403" w:rsidRPr="00EA76E6">
        <w:t>beaucoup auront des motifs personnels pour pleurer sa fin pr</w:t>
      </w:r>
      <w:r w:rsidR="00CA2403" w:rsidRPr="00EA76E6">
        <w:t>é</w:t>
      </w:r>
      <w:r w:rsidR="00CA2403" w:rsidRPr="00EA76E6">
        <w:t>maturée</w:t>
      </w:r>
      <w:r w:rsidRPr="00EA76E6">
        <w:t xml:space="preserve">. </w:t>
      </w:r>
      <w:r w:rsidR="00CA2403" w:rsidRPr="00EA76E6">
        <w:t>Ses dons généreux à des œuvres de charité ont été fr</w:t>
      </w:r>
      <w:r w:rsidR="00CA2403" w:rsidRPr="00EA76E6">
        <w:t>é</w:t>
      </w:r>
      <w:r w:rsidR="00CA2403" w:rsidRPr="00EA76E6">
        <w:t>quemment mentionnés dans ces colonnes</w:t>
      </w:r>
      <w:r w:rsidRPr="00EA76E6">
        <w:t>.</w:t>
      </w:r>
    </w:p>
    <w:p w14:paraId="72E72C2E" w14:textId="77777777" w:rsidR="00C646BA" w:rsidRPr="00EA76E6" w:rsidRDefault="00C646BA" w:rsidP="00C646BA">
      <w:r w:rsidRPr="00EA76E6">
        <w:t>« </w:t>
      </w:r>
      <w:r w:rsidR="00CA2403" w:rsidRPr="00EA76E6">
        <w:t>On ne saurait dire que l</w:t>
      </w:r>
      <w:r w:rsidRPr="00EA76E6">
        <w:t>’</w:t>
      </w:r>
      <w:r w:rsidR="00CA2403" w:rsidRPr="00EA76E6">
        <w:t>enquête ait entièrement éclairci les circonstances dans lesquelles Sir Charles a trouvé la mort</w:t>
      </w:r>
      <w:r w:rsidRPr="00EA76E6">
        <w:t xml:space="preserve">. </w:t>
      </w:r>
      <w:r w:rsidR="00CA2403" w:rsidRPr="00EA76E6">
        <w:t>Mais on a fait assez</w:t>
      </w:r>
      <w:r w:rsidRPr="00EA76E6">
        <w:t xml:space="preserve">, </w:t>
      </w:r>
      <w:r w:rsidR="00CA2403" w:rsidRPr="00EA76E6">
        <w:t>du moins</w:t>
      </w:r>
      <w:r w:rsidRPr="00EA76E6">
        <w:t xml:space="preserve">, </w:t>
      </w:r>
      <w:r w:rsidR="00CA2403" w:rsidRPr="00EA76E6">
        <w:t>pour démentir les bruits nés d</w:t>
      </w:r>
      <w:r w:rsidRPr="00EA76E6">
        <w:t>’</w:t>
      </w:r>
      <w:r w:rsidR="00CA2403" w:rsidRPr="00EA76E6">
        <w:t>une superstition locale</w:t>
      </w:r>
      <w:r w:rsidRPr="00EA76E6">
        <w:t xml:space="preserve">. </w:t>
      </w:r>
      <w:r w:rsidR="00CA2403" w:rsidRPr="00EA76E6">
        <w:t>Il n</w:t>
      </w:r>
      <w:r w:rsidRPr="00EA76E6">
        <w:t>’</w:t>
      </w:r>
      <w:r w:rsidR="00CA2403" w:rsidRPr="00EA76E6">
        <w:t>y a plus de raison d</w:t>
      </w:r>
      <w:r w:rsidRPr="00EA76E6">
        <w:t>’</w:t>
      </w:r>
      <w:r w:rsidR="00CA2403" w:rsidRPr="00EA76E6">
        <w:t>accuser une malveillance quelconque</w:t>
      </w:r>
      <w:r w:rsidRPr="00EA76E6">
        <w:t xml:space="preserve">, </w:t>
      </w:r>
      <w:r w:rsidR="00CA2403" w:rsidRPr="00EA76E6">
        <w:t>ni de supposer que le décès pourrait être dû à des causes non naturelles</w:t>
      </w:r>
      <w:r w:rsidRPr="00EA76E6">
        <w:t xml:space="preserve">. </w:t>
      </w:r>
      <w:r w:rsidR="00CA2403" w:rsidRPr="00EA76E6">
        <w:t>Sir Charles était veuf</w:t>
      </w:r>
      <w:r w:rsidRPr="00EA76E6">
        <w:t xml:space="preserve">, </w:t>
      </w:r>
      <w:r w:rsidR="00CA2403" w:rsidRPr="00EA76E6">
        <w:t>et un peu excentrique</w:t>
      </w:r>
      <w:r w:rsidRPr="00EA76E6">
        <w:t xml:space="preserve">. </w:t>
      </w:r>
      <w:r w:rsidR="00CA2403" w:rsidRPr="00EA76E6">
        <w:t>En dépit de sa fortune considérable il avait des goûts personnels fort simples</w:t>
      </w:r>
      <w:r w:rsidRPr="00EA76E6">
        <w:t xml:space="preserve"> ; </w:t>
      </w:r>
      <w:r w:rsidR="00CA2403" w:rsidRPr="00EA76E6">
        <w:t>pour le servir à Baskerville Hall</w:t>
      </w:r>
      <w:r w:rsidRPr="00EA76E6">
        <w:t xml:space="preserve">, </w:t>
      </w:r>
      <w:r w:rsidR="00CA2403" w:rsidRPr="00EA76E6">
        <w:t>il disposait en tout et pour tout d</w:t>
      </w:r>
      <w:r w:rsidRPr="00EA76E6">
        <w:t>’</w:t>
      </w:r>
      <w:r w:rsidR="00CA2403" w:rsidRPr="00EA76E6">
        <w:t>un ménage du nom de Barr</w:t>
      </w:r>
      <w:r w:rsidR="00CA2403" w:rsidRPr="00EA76E6">
        <w:t>y</w:t>
      </w:r>
      <w:r w:rsidR="00CA2403" w:rsidRPr="00EA76E6">
        <w:t>more</w:t>
      </w:r>
      <w:r w:rsidRPr="00EA76E6">
        <w:t xml:space="preserve">, </w:t>
      </w:r>
      <w:r w:rsidR="00CA2403" w:rsidRPr="00EA76E6">
        <w:t>le mari faisant fonction de maître d</w:t>
      </w:r>
      <w:r w:rsidRPr="00EA76E6">
        <w:t>’</w:t>
      </w:r>
      <w:r w:rsidR="00CA2403" w:rsidRPr="00EA76E6">
        <w:t>hôtel et la femme de bonne</w:t>
      </w:r>
      <w:r w:rsidRPr="00EA76E6">
        <w:t xml:space="preserve">. </w:t>
      </w:r>
      <w:r w:rsidR="00CA2403" w:rsidRPr="00EA76E6">
        <w:t>Leur témoignage</w:t>
      </w:r>
      <w:r w:rsidRPr="00EA76E6">
        <w:t xml:space="preserve">, </w:t>
      </w:r>
      <w:r w:rsidR="00CA2403" w:rsidRPr="00EA76E6">
        <w:t>que corrobore celui de plusieurs amis</w:t>
      </w:r>
      <w:r w:rsidRPr="00EA76E6">
        <w:t xml:space="preserve">, </w:t>
      </w:r>
      <w:r w:rsidR="00CA2403" w:rsidRPr="00EA76E6">
        <w:t>donne à penser que la santé de Sir Charles s</w:t>
      </w:r>
      <w:r w:rsidRPr="00EA76E6">
        <w:t>’</w:t>
      </w:r>
      <w:r w:rsidR="00CA2403" w:rsidRPr="00EA76E6">
        <w:t>était depuis quelques temps dérangée</w:t>
      </w:r>
      <w:r w:rsidRPr="00EA76E6">
        <w:t xml:space="preserve">, </w:t>
      </w:r>
      <w:r w:rsidR="00CA2403" w:rsidRPr="00EA76E6">
        <w:t>et qu</w:t>
      </w:r>
      <w:r w:rsidRPr="00EA76E6">
        <w:t>’</w:t>
      </w:r>
      <w:r w:rsidR="00CA2403" w:rsidRPr="00EA76E6">
        <w:t>il souffrait en particulier de troubles cardiaques</w:t>
      </w:r>
      <w:r w:rsidRPr="00EA76E6">
        <w:t xml:space="preserve">, </w:t>
      </w:r>
      <w:r w:rsidR="00CA2403" w:rsidRPr="00EA76E6">
        <w:t>lesquels se manifestaient par des pâleurs subites</w:t>
      </w:r>
      <w:r w:rsidRPr="00EA76E6">
        <w:t xml:space="preserve">, </w:t>
      </w:r>
      <w:r w:rsidR="00CA2403" w:rsidRPr="00EA76E6">
        <w:t>des essoufflements et des crises aiguës de dépression nerveuse</w:t>
      </w:r>
      <w:r w:rsidRPr="00EA76E6">
        <w:t xml:space="preserve">. </w:t>
      </w:r>
      <w:r w:rsidR="00CA2403" w:rsidRPr="00EA76E6">
        <w:t>Le docteur James Mortimer</w:t>
      </w:r>
      <w:r w:rsidRPr="00EA76E6">
        <w:t xml:space="preserve">, </w:t>
      </w:r>
      <w:r w:rsidR="00CA2403" w:rsidRPr="00EA76E6">
        <w:t>ami et médecin du d</w:t>
      </w:r>
      <w:r w:rsidR="00CA2403" w:rsidRPr="00EA76E6">
        <w:t>é</w:t>
      </w:r>
      <w:r w:rsidR="00CA2403" w:rsidRPr="00EA76E6">
        <w:t>funt</w:t>
      </w:r>
      <w:r w:rsidRPr="00EA76E6">
        <w:t xml:space="preserve">, </w:t>
      </w:r>
      <w:r w:rsidR="00CA2403" w:rsidRPr="00EA76E6">
        <w:t>a t</w:t>
      </w:r>
      <w:r w:rsidR="00CA2403" w:rsidRPr="00EA76E6">
        <w:t>é</w:t>
      </w:r>
      <w:r w:rsidR="00CA2403" w:rsidRPr="00EA76E6">
        <w:t>moigné dans le même sens</w:t>
      </w:r>
      <w:r w:rsidRPr="00EA76E6">
        <w:t>.</w:t>
      </w:r>
    </w:p>
    <w:p w14:paraId="4E0D501E" w14:textId="549214CF" w:rsidR="00C646BA" w:rsidRPr="00EA76E6" w:rsidRDefault="00C646BA" w:rsidP="00C646BA">
      <w:r w:rsidRPr="00EA76E6">
        <w:t>« </w:t>
      </w:r>
      <w:r w:rsidR="00CA2403" w:rsidRPr="00EA76E6">
        <w:t>Les faits sont simples</w:t>
      </w:r>
      <w:r w:rsidRPr="00EA76E6">
        <w:t xml:space="preserve">. </w:t>
      </w:r>
      <w:r w:rsidR="00CA2403" w:rsidRPr="00EA76E6">
        <w:t>Sir Charles Baskerville avait l</w:t>
      </w:r>
      <w:r w:rsidRPr="00EA76E6">
        <w:t>’</w:t>
      </w:r>
      <w:r w:rsidR="00CA2403" w:rsidRPr="00EA76E6">
        <w:t>habitude de se promener chaque soir avant de se coucher dans la célèbre allée des ifs de Baskerville Hall</w:t>
      </w:r>
      <w:r w:rsidRPr="00EA76E6">
        <w:t xml:space="preserve">. </w:t>
      </w:r>
      <w:r w:rsidR="00CA2403" w:rsidRPr="00EA76E6">
        <w:t>Le témoignage des Barrymore le confirme</w:t>
      </w:r>
      <w:r w:rsidRPr="00EA76E6">
        <w:t xml:space="preserve">. </w:t>
      </w:r>
      <w:r w:rsidR="00CA2403" w:rsidRPr="00EA76E6">
        <w:t xml:space="preserve">Le </w:t>
      </w:r>
      <w:r w:rsidRPr="00EA76E6">
        <w:t xml:space="preserve">4 juin, </w:t>
      </w:r>
      <w:r w:rsidR="00CA2403" w:rsidRPr="00EA76E6">
        <w:t>Sir Charles avait annoncé son intention de se rendre à Londres le lendemain</w:t>
      </w:r>
      <w:r w:rsidRPr="00EA76E6">
        <w:t xml:space="preserve">, </w:t>
      </w:r>
      <w:r w:rsidR="00CA2403" w:rsidRPr="00EA76E6">
        <w:t>et il avait ordo</w:t>
      </w:r>
      <w:r w:rsidR="00CA2403" w:rsidRPr="00EA76E6">
        <w:t>n</w:t>
      </w:r>
      <w:r w:rsidR="00CA2403" w:rsidRPr="00EA76E6">
        <w:t>né à Barrymore de préparer ses bagages</w:t>
      </w:r>
      <w:r w:rsidRPr="00EA76E6">
        <w:t xml:space="preserve">. </w:t>
      </w:r>
      <w:r w:rsidR="00CA2403" w:rsidRPr="00EA76E6">
        <w:t xml:space="preserve">Le soir il sortit </w:t>
      </w:r>
      <w:r w:rsidR="00CA2403" w:rsidRPr="00EA76E6">
        <w:lastRenderedPageBreak/>
        <w:t>comme de coutume</w:t>
      </w:r>
      <w:r w:rsidRPr="00EA76E6">
        <w:t xml:space="preserve"> ; </w:t>
      </w:r>
      <w:r w:rsidR="00CA2403" w:rsidRPr="00EA76E6">
        <w:t>au cours de sa promenade il fumait généralement un cigare</w:t>
      </w:r>
      <w:r w:rsidRPr="00EA76E6">
        <w:t xml:space="preserve">. </w:t>
      </w:r>
      <w:r w:rsidR="00CA2403" w:rsidRPr="00EA76E6">
        <w:t>Il ne rentra pas</w:t>
      </w:r>
      <w:r w:rsidRPr="00EA76E6">
        <w:t xml:space="preserve">. </w:t>
      </w:r>
      <w:r w:rsidR="008D2AD1" w:rsidRPr="00EA76E6">
        <w:t>À</w:t>
      </w:r>
      <w:r w:rsidR="00CA2403" w:rsidRPr="00EA76E6">
        <w:t xml:space="preserve"> minuit Barrymore vit que la porte du manoir était encore ouverte</w:t>
      </w:r>
      <w:r w:rsidRPr="00EA76E6">
        <w:t xml:space="preserve"> ; </w:t>
      </w:r>
      <w:r w:rsidR="00CA2403" w:rsidRPr="00EA76E6">
        <w:t>il s</w:t>
      </w:r>
      <w:r w:rsidRPr="00EA76E6">
        <w:t>’</w:t>
      </w:r>
      <w:r w:rsidR="00CA2403" w:rsidRPr="00EA76E6">
        <w:t>inquiéta</w:t>
      </w:r>
      <w:r w:rsidRPr="00EA76E6">
        <w:t xml:space="preserve">, </w:t>
      </w:r>
      <w:r w:rsidR="00CA2403" w:rsidRPr="00EA76E6">
        <w:t>alluma une la</w:t>
      </w:r>
      <w:r w:rsidR="00CA2403" w:rsidRPr="00EA76E6">
        <w:t>n</w:t>
      </w:r>
      <w:r w:rsidR="00CA2403" w:rsidRPr="00EA76E6">
        <w:t>terne et partit en quête de son maître</w:t>
      </w:r>
      <w:r w:rsidRPr="00EA76E6">
        <w:t xml:space="preserve">. </w:t>
      </w:r>
      <w:r w:rsidR="00CA2403" w:rsidRPr="00EA76E6">
        <w:t>La journée avait été pl</w:t>
      </w:r>
      <w:r w:rsidR="00CA2403" w:rsidRPr="00EA76E6">
        <w:t>u</w:t>
      </w:r>
      <w:r w:rsidR="00CA2403" w:rsidRPr="00EA76E6">
        <w:t>vieuse</w:t>
      </w:r>
      <w:r w:rsidRPr="00EA76E6">
        <w:t xml:space="preserve"> : </w:t>
      </w:r>
      <w:r w:rsidR="00CA2403" w:rsidRPr="00EA76E6">
        <w:t>les pas de Sir Charles avaient laissé des empreintes v</w:t>
      </w:r>
      <w:r w:rsidR="00CA2403" w:rsidRPr="00EA76E6">
        <w:t>i</w:t>
      </w:r>
      <w:r w:rsidR="00CA2403" w:rsidRPr="00EA76E6">
        <w:t>sibles dans l</w:t>
      </w:r>
      <w:r w:rsidRPr="00EA76E6">
        <w:t>’</w:t>
      </w:r>
      <w:r w:rsidR="00CA2403" w:rsidRPr="00EA76E6">
        <w:t>allée</w:t>
      </w:r>
      <w:r w:rsidRPr="00EA76E6">
        <w:t xml:space="preserve">. </w:t>
      </w:r>
      <w:r w:rsidR="008D2AD1" w:rsidRPr="00EA76E6">
        <w:t>À</w:t>
      </w:r>
      <w:r w:rsidR="00CA2403" w:rsidRPr="00EA76E6">
        <w:t xml:space="preserve"> mi-chemin une porte ouvre directement sur la lande</w:t>
      </w:r>
      <w:r w:rsidRPr="00EA76E6">
        <w:t xml:space="preserve">. </w:t>
      </w:r>
      <w:r w:rsidR="00CA2403" w:rsidRPr="00EA76E6">
        <w:t>Quelques indications révélèrent que Sir Charles avait stationné devant cette porte</w:t>
      </w:r>
      <w:r w:rsidRPr="00EA76E6">
        <w:t xml:space="preserve">. </w:t>
      </w:r>
      <w:r w:rsidR="00CA2403" w:rsidRPr="00EA76E6">
        <w:t>Puis il avait continué à de</w:t>
      </w:r>
      <w:r w:rsidR="00CA2403" w:rsidRPr="00EA76E6">
        <w:t>s</w:t>
      </w:r>
      <w:r w:rsidR="00CA2403" w:rsidRPr="00EA76E6">
        <w:t>cendre l</w:t>
      </w:r>
      <w:r w:rsidRPr="00EA76E6">
        <w:t>’</w:t>
      </w:r>
      <w:r w:rsidR="00CA2403" w:rsidRPr="00EA76E6">
        <w:t>allée</w:t>
      </w:r>
      <w:r w:rsidRPr="00EA76E6">
        <w:t xml:space="preserve">, </w:t>
      </w:r>
      <w:r w:rsidR="00CA2403" w:rsidRPr="00EA76E6">
        <w:t>et c</w:t>
      </w:r>
      <w:r w:rsidRPr="00EA76E6">
        <w:t>’</w:t>
      </w:r>
      <w:r w:rsidR="00CA2403" w:rsidRPr="00EA76E6">
        <w:t>est à l</w:t>
      </w:r>
      <w:r w:rsidRPr="00EA76E6">
        <w:t>’</w:t>
      </w:r>
      <w:r w:rsidR="00CA2403" w:rsidRPr="00EA76E6">
        <w:t>extrémité de celle-ci que son corps fut déco</w:t>
      </w:r>
      <w:r w:rsidR="00CA2403" w:rsidRPr="00EA76E6">
        <w:t>u</w:t>
      </w:r>
      <w:r w:rsidR="00CA2403" w:rsidRPr="00EA76E6">
        <w:t>vert</w:t>
      </w:r>
      <w:r w:rsidRPr="00EA76E6">
        <w:t xml:space="preserve">. </w:t>
      </w:r>
      <w:r w:rsidR="00CA2403" w:rsidRPr="00EA76E6">
        <w:t>Un fait n</w:t>
      </w:r>
      <w:r w:rsidRPr="00EA76E6">
        <w:t>’</w:t>
      </w:r>
      <w:r w:rsidR="00CA2403" w:rsidRPr="00EA76E6">
        <w:t>a pas été élucidé</w:t>
      </w:r>
      <w:r w:rsidRPr="00EA76E6">
        <w:t xml:space="preserve"> : </w:t>
      </w:r>
      <w:r w:rsidR="00CA2403" w:rsidRPr="00EA76E6">
        <w:t>Barrymore a rapporté</w:t>
      </w:r>
      <w:r w:rsidRPr="00EA76E6">
        <w:t xml:space="preserve">, </w:t>
      </w:r>
      <w:r w:rsidR="00CA2403" w:rsidRPr="00EA76E6">
        <w:t>en effet</w:t>
      </w:r>
      <w:r w:rsidRPr="00EA76E6">
        <w:t xml:space="preserve">, </w:t>
      </w:r>
      <w:r w:rsidR="00CA2403" w:rsidRPr="00EA76E6">
        <w:t>que les empreintes des pas de son maître avaient changé d</w:t>
      </w:r>
      <w:r w:rsidRPr="00EA76E6">
        <w:t>’</w:t>
      </w:r>
      <w:r w:rsidR="00CA2403" w:rsidRPr="00EA76E6">
        <w:t>aspect à partir du moment où il avait dépassé la porte de la lande</w:t>
      </w:r>
      <w:r w:rsidRPr="00EA76E6">
        <w:t xml:space="preserve"> : </w:t>
      </w:r>
      <w:r w:rsidR="00CA2403" w:rsidRPr="00EA76E6">
        <w:t>on aurait dit qu</w:t>
      </w:r>
      <w:r w:rsidRPr="00EA76E6">
        <w:t>’</w:t>
      </w:r>
      <w:r w:rsidR="00CA2403" w:rsidRPr="00EA76E6">
        <w:t>il s</w:t>
      </w:r>
      <w:r w:rsidRPr="00EA76E6">
        <w:t>’</w:t>
      </w:r>
      <w:r w:rsidR="00CA2403" w:rsidRPr="00EA76E6">
        <w:t>était mis à marcher sur la pointe des pieds</w:t>
      </w:r>
      <w:r w:rsidRPr="00EA76E6">
        <w:t xml:space="preserve">. </w:t>
      </w:r>
      <w:r w:rsidR="00CA2403" w:rsidRPr="00EA76E6">
        <w:t>Un certain Murphy</w:t>
      </w:r>
      <w:r w:rsidRPr="00EA76E6">
        <w:t xml:space="preserve">, </w:t>
      </w:r>
      <w:r w:rsidR="00CA2403" w:rsidRPr="00EA76E6">
        <w:t>bohémien et maquignon</w:t>
      </w:r>
      <w:r w:rsidRPr="00EA76E6">
        <w:t xml:space="preserve">, </w:t>
      </w:r>
      <w:r w:rsidR="00CA2403" w:rsidRPr="00EA76E6">
        <w:t>se trouvait alors sur la lande non loin de là</w:t>
      </w:r>
      <w:r w:rsidRPr="00EA76E6">
        <w:t xml:space="preserve">, </w:t>
      </w:r>
      <w:r w:rsidR="00CA2403" w:rsidRPr="00EA76E6">
        <w:t>mais selon ses propres aveux il était passablement ivre</w:t>
      </w:r>
      <w:r w:rsidRPr="00EA76E6">
        <w:t xml:space="preserve">. </w:t>
      </w:r>
      <w:r w:rsidR="00CA2403" w:rsidRPr="00EA76E6">
        <w:t>Il affirme avoir entendu des cris</w:t>
      </w:r>
      <w:r w:rsidRPr="00EA76E6">
        <w:t xml:space="preserve">, </w:t>
      </w:r>
      <w:r w:rsidR="00CA2403" w:rsidRPr="00EA76E6">
        <w:t>mais il ajoute qu</w:t>
      </w:r>
      <w:r w:rsidRPr="00EA76E6">
        <w:t>’</w:t>
      </w:r>
      <w:r w:rsidR="00CA2403" w:rsidRPr="00EA76E6">
        <w:t>il a été incapable de déterminer d</w:t>
      </w:r>
      <w:r w:rsidRPr="00EA76E6">
        <w:t>’</w:t>
      </w:r>
      <w:r w:rsidR="00CA2403" w:rsidRPr="00EA76E6">
        <w:t>où ils venaient</w:t>
      </w:r>
      <w:r w:rsidRPr="00EA76E6">
        <w:t xml:space="preserve">. </w:t>
      </w:r>
      <w:r w:rsidR="00CA2403" w:rsidRPr="00EA76E6">
        <w:t>A</w:t>
      </w:r>
      <w:r w:rsidR="00CA2403" w:rsidRPr="00EA76E6">
        <w:t>u</w:t>
      </w:r>
      <w:r w:rsidR="00CA2403" w:rsidRPr="00EA76E6">
        <w:t>cun signe de violence n</w:t>
      </w:r>
      <w:r w:rsidRPr="00EA76E6">
        <w:t>’</w:t>
      </w:r>
      <w:r w:rsidR="00CA2403" w:rsidRPr="00EA76E6">
        <w:t>a été relevé sur la personne de Sir Charles</w:t>
      </w:r>
      <w:r w:rsidRPr="00EA76E6">
        <w:t xml:space="preserve">. </w:t>
      </w:r>
      <w:r w:rsidR="00CA2403" w:rsidRPr="00EA76E6">
        <w:t>La déposition du médecin insiste sur l</w:t>
      </w:r>
      <w:r w:rsidRPr="00EA76E6">
        <w:t>’</w:t>
      </w:r>
      <w:r w:rsidR="00CA2403" w:rsidRPr="00EA76E6">
        <w:t>incroyable d</w:t>
      </w:r>
      <w:r w:rsidR="00CA2403" w:rsidRPr="00EA76E6">
        <w:t>é</w:t>
      </w:r>
      <w:r w:rsidR="00CA2403" w:rsidRPr="00EA76E6">
        <w:t>formation du visage</w:t>
      </w:r>
      <w:r w:rsidRPr="00EA76E6">
        <w:t xml:space="preserve"> (</w:t>
      </w:r>
      <w:r w:rsidR="00CA2403" w:rsidRPr="00EA76E6">
        <w:t>si grande que le docteur Mortimer se ref</w:t>
      </w:r>
      <w:r w:rsidR="00CA2403" w:rsidRPr="00EA76E6">
        <w:t>u</w:t>
      </w:r>
      <w:r w:rsidR="00CA2403" w:rsidRPr="00EA76E6">
        <w:t>sa d</w:t>
      </w:r>
      <w:r w:rsidRPr="00EA76E6">
        <w:t>’</w:t>
      </w:r>
      <w:r w:rsidR="00CA2403" w:rsidRPr="00EA76E6">
        <w:t>abord à croire que c</w:t>
      </w:r>
      <w:r w:rsidRPr="00EA76E6">
        <w:t>’</w:t>
      </w:r>
      <w:r w:rsidR="00CA2403" w:rsidRPr="00EA76E6">
        <w:t>était son malade et ami qui gisait sous ses yeux</w:t>
      </w:r>
      <w:r w:rsidRPr="00EA76E6">
        <w:t xml:space="preserve">). </w:t>
      </w:r>
      <w:r w:rsidR="00CA2403" w:rsidRPr="00EA76E6">
        <w:t>Mais des manifestations de ce genre ne sont pas rares dans les cas de dyspnée et de mort par crise cardiaque</w:t>
      </w:r>
      <w:r w:rsidRPr="00EA76E6">
        <w:t xml:space="preserve">. </w:t>
      </w:r>
      <w:r w:rsidR="00CA2403" w:rsidRPr="00EA76E6">
        <w:t>Cette explication se trouva confirmée par l</w:t>
      </w:r>
      <w:r w:rsidRPr="00EA76E6">
        <w:t>’</w:t>
      </w:r>
      <w:r w:rsidR="00CA2403" w:rsidRPr="00EA76E6">
        <w:t>autopsie qui démontra une vieille maladie organique</w:t>
      </w:r>
      <w:r w:rsidRPr="00EA76E6">
        <w:t xml:space="preserve">. </w:t>
      </w:r>
      <w:r w:rsidR="00CA2403" w:rsidRPr="00EA76E6">
        <w:t>Le jury rendit un verdict conforme à l</w:t>
      </w:r>
      <w:r w:rsidRPr="00EA76E6">
        <w:t>’</w:t>
      </w:r>
      <w:r w:rsidR="00CA2403" w:rsidRPr="00EA76E6">
        <w:t>examen médical</w:t>
      </w:r>
      <w:r w:rsidRPr="00EA76E6">
        <w:t xml:space="preserve">. </w:t>
      </w:r>
      <w:r w:rsidR="00CA2403" w:rsidRPr="00EA76E6">
        <w:t>Verdict utile et bienfaisant</w:t>
      </w:r>
      <w:r w:rsidRPr="00EA76E6">
        <w:t xml:space="preserve">, </w:t>
      </w:r>
      <w:r w:rsidR="00CA2403" w:rsidRPr="00EA76E6">
        <w:t>car il est de la plus haute importance que l</w:t>
      </w:r>
      <w:r w:rsidRPr="00EA76E6">
        <w:t>’</w:t>
      </w:r>
      <w:r w:rsidR="00CA2403" w:rsidRPr="00EA76E6">
        <w:t>héritier de Sir Charles s</w:t>
      </w:r>
      <w:r w:rsidRPr="00EA76E6">
        <w:t>’</w:t>
      </w:r>
      <w:r w:rsidR="00CA2403" w:rsidRPr="00EA76E6">
        <w:t>établisse dans le Hall pour poursuivre la belle tâche si tristement inte</w:t>
      </w:r>
      <w:r w:rsidR="00CA2403" w:rsidRPr="00EA76E6">
        <w:t>r</w:t>
      </w:r>
      <w:r w:rsidR="00CA2403" w:rsidRPr="00EA76E6">
        <w:t>rompue</w:t>
      </w:r>
      <w:r w:rsidRPr="00EA76E6">
        <w:t xml:space="preserve">. </w:t>
      </w:r>
      <w:r w:rsidR="00CA2403" w:rsidRPr="00EA76E6">
        <w:t>Si les conclusions prosaïques de l</w:t>
      </w:r>
      <w:r w:rsidRPr="00EA76E6">
        <w:t>’</w:t>
      </w:r>
      <w:r w:rsidR="00CA2403" w:rsidRPr="00EA76E6">
        <w:t>enquête judiciaire n</w:t>
      </w:r>
      <w:r w:rsidRPr="00EA76E6">
        <w:t>’</w:t>
      </w:r>
      <w:r w:rsidR="00CA2403" w:rsidRPr="00EA76E6">
        <w:t>avaient pas mis un point final aux romans qui se sont chuch</w:t>
      </w:r>
      <w:r w:rsidR="00CA2403" w:rsidRPr="00EA76E6">
        <w:t>o</w:t>
      </w:r>
      <w:r w:rsidR="00CA2403" w:rsidRPr="00EA76E6">
        <w:t>tés à propos de l</w:t>
      </w:r>
      <w:r w:rsidRPr="00EA76E6">
        <w:t>’</w:t>
      </w:r>
      <w:r w:rsidR="00CA2403" w:rsidRPr="00EA76E6">
        <w:t>affaire</w:t>
      </w:r>
      <w:r w:rsidRPr="00EA76E6">
        <w:t xml:space="preserve">, </w:t>
      </w:r>
      <w:r w:rsidR="00CA2403" w:rsidRPr="00EA76E6">
        <w:t>peut-être aurait-il été difficile de tro</w:t>
      </w:r>
      <w:r w:rsidR="00CA2403" w:rsidRPr="00EA76E6">
        <w:t>u</w:t>
      </w:r>
      <w:r w:rsidR="00CA2403" w:rsidRPr="00EA76E6">
        <w:t>ver un locataire pour Baskerville Hall</w:t>
      </w:r>
      <w:r w:rsidRPr="00EA76E6">
        <w:t xml:space="preserve">. </w:t>
      </w:r>
      <w:r w:rsidR="00CA2403" w:rsidRPr="00EA76E6">
        <w:t xml:space="preserve">Nous croyons </w:t>
      </w:r>
      <w:r w:rsidR="00CA2403" w:rsidRPr="00EA76E6">
        <w:lastRenderedPageBreak/>
        <w:t>savoir que le plus proche parent de Sir Charles est</w:t>
      </w:r>
      <w:r w:rsidRPr="00EA76E6">
        <w:t xml:space="preserve">, </w:t>
      </w:r>
      <w:r w:rsidR="00CA2403" w:rsidRPr="00EA76E6">
        <w:t>s</w:t>
      </w:r>
      <w:r w:rsidRPr="00EA76E6">
        <w:t>’</w:t>
      </w:r>
      <w:r w:rsidR="00CA2403" w:rsidRPr="00EA76E6">
        <w:t>il se trouve toujours en vie</w:t>
      </w:r>
      <w:r w:rsidRPr="00EA76E6">
        <w:t xml:space="preserve">, </w:t>
      </w:r>
      <w:r w:rsidR="00CA2403" w:rsidRPr="00EA76E6">
        <w:t xml:space="preserve">son neveu </w:t>
      </w:r>
      <w:r w:rsidRPr="00EA76E6">
        <w:t>M. </w:t>
      </w:r>
      <w:r w:rsidR="00CA2403" w:rsidRPr="00EA76E6">
        <w:t>Henry Baskerville</w:t>
      </w:r>
      <w:r w:rsidRPr="00EA76E6">
        <w:t xml:space="preserve">, </w:t>
      </w:r>
      <w:r w:rsidR="00CA2403" w:rsidRPr="00EA76E6">
        <w:t>fils du frère cadet de Sir Charles</w:t>
      </w:r>
      <w:r w:rsidRPr="00EA76E6">
        <w:t xml:space="preserve">. </w:t>
      </w:r>
      <w:r w:rsidR="00CA2403" w:rsidRPr="00EA76E6">
        <w:t>La dernière fois que ce jeune homme a donné de ses nouvelles</w:t>
      </w:r>
      <w:r w:rsidRPr="00EA76E6">
        <w:t xml:space="preserve">, </w:t>
      </w:r>
      <w:r w:rsidR="00CA2403" w:rsidRPr="00EA76E6">
        <w:t>il était en Amérique</w:t>
      </w:r>
      <w:r w:rsidRPr="00EA76E6">
        <w:t xml:space="preserve"> ; </w:t>
      </w:r>
      <w:r w:rsidR="00CA2403" w:rsidRPr="00EA76E6">
        <w:t>des recherches ont été entr</w:t>
      </w:r>
      <w:r w:rsidR="00CA2403" w:rsidRPr="00EA76E6">
        <w:t>e</w:t>
      </w:r>
      <w:r w:rsidR="00CA2403" w:rsidRPr="00EA76E6">
        <w:t>prises pour l</w:t>
      </w:r>
      <w:r w:rsidRPr="00EA76E6">
        <w:t>’</w:t>
      </w:r>
      <w:r w:rsidR="00CA2403" w:rsidRPr="00EA76E6">
        <w:t>informer de sa bonne fortune</w:t>
      </w:r>
      <w:r w:rsidRPr="00EA76E6">
        <w:t>. »</w:t>
      </w:r>
    </w:p>
    <w:p w14:paraId="1B286F60" w14:textId="77777777" w:rsidR="00C646BA" w:rsidRPr="00EA76E6" w:rsidRDefault="00CA2403" w:rsidP="00C646BA">
      <w:r w:rsidRPr="00EA76E6">
        <w:t>Le docteur Mortimer replia son journal et le remit dans sa poche</w:t>
      </w:r>
      <w:r w:rsidR="00C646BA" w:rsidRPr="00EA76E6">
        <w:t>.</w:t>
      </w:r>
    </w:p>
    <w:p w14:paraId="7B56E048" w14:textId="77777777" w:rsidR="00C646BA" w:rsidRPr="00EA76E6" w:rsidRDefault="00C646BA" w:rsidP="00C646BA">
      <w:r w:rsidRPr="00EA76E6">
        <w:t>« </w:t>
      </w:r>
      <w:r w:rsidR="00CA2403" w:rsidRPr="00EA76E6">
        <w:t>Tels sont</w:t>
      </w:r>
      <w:r w:rsidRPr="00EA76E6">
        <w:t xml:space="preserve">, </w:t>
      </w:r>
      <w:r w:rsidR="00CA2403" w:rsidRPr="00EA76E6">
        <w:t>monsieur Holmes</w:t>
      </w:r>
      <w:r w:rsidRPr="00EA76E6">
        <w:t xml:space="preserve">, </w:t>
      </w:r>
      <w:r w:rsidR="00CA2403" w:rsidRPr="00EA76E6">
        <w:t>les faits publics en rapport avec la mort de Sir Charles Baskerville</w:t>
      </w:r>
      <w:r w:rsidRPr="00EA76E6">
        <w:t>.</w:t>
      </w:r>
    </w:p>
    <w:p w14:paraId="12C73A66" w14:textId="77777777" w:rsidR="00C646BA" w:rsidRPr="00EA76E6" w:rsidRDefault="00C646BA" w:rsidP="00C646BA">
      <w:r w:rsidRPr="00EA76E6">
        <w:t>— </w:t>
      </w:r>
      <w:r w:rsidR="00CA2403" w:rsidRPr="00EA76E6">
        <w:t>Je dois vous remercier</w:t>
      </w:r>
      <w:r w:rsidRPr="00EA76E6">
        <w:t xml:space="preserve">, </w:t>
      </w:r>
      <w:r w:rsidR="00CA2403" w:rsidRPr="00EA76E6">
        <w:t>dit Sherlock Holmes</w:t>
      </w:r>
      <w:r w:rsidRPr="00EA76E6">
        <w:t xml:space="preserve">, </w:t>
      </w:r>
      <w:r w:rsidR="00CA2403" w:rsidRPr="00EA76E6">
        <w:t>d</w:t>
      </w:r>
      <w:r w:rsidRPr="00EA76E6">
        <w:t>’</w:t>
      </w:r>
      <w:r w:rsidR="00CA2403" w:rsidRPr="00EA76E6">
        <w:t>avoir att</w:t>
      </w:r>
      <w:r w:rsidR="00CA2403" w:rsidRPr="00EA76E6">
        <w:t>i</w:t>
      </w:r>
      <w:r w:rsidR="00CA2403" w:rsidRPr="00EA76E6">
        <w:t>ré mon attention sur une affaire qui présente à coup sûr quelques traits intéressants</w:t>
      </w:r>
      <w:r w:rsidRPr="00EA76E6">
        <w:t xml:space="preserve">. </w:t>
      </w:r>
      <w:r w:rsidR="00CA2403" w:rsidRPr="00EA76E6">
        <w:t>J</w:t>
      </w:r>
      <w:r w:rsidRPr="00EA76E6">
        <w:t>’</w:t>
      </w:r>
      <w:r w:rsidR="00CA2403" w:rsidRPr="00EA76E6">
        <w:t>avais remarqué à l</w:t>
      </w:r>
      <w:r w:rsidRPr="00EA76E6">
        <w:t>’</w:t>
      </w:r>
      <w:r w:rsidR="00CA2403" w:rsidRPr="00EA76E6">
        <w:t>époque je ne sais plus quel article de journal</w:t>
      </w:r>
      <w:r w:rsidRPr="00EA76E6">
        <w:t xml:space="preserve">, </w:t>
      </w:r>
      <w:r w:rsidR="00CA2403" w:rsidRPr="00EA76E6">
        <w:t>mais j</w:t>
      </w:r>
      <w:r w:rsidRPr="00EA76E6">
        <w:t>’</w:t>
      </w:r>
      <w:r w:rsidR="00CA2403" w:rsidRPr="00EA76E6">
        <w:t>étais excessivement o</w:t>
      </w:r>
      <w:r w:rsidR="00CA2403" w:rsidRPr="00EA76E6">
        <w:t>c</w:t>
      </w:r>
      <w:r w:rsidR="00CA2403" w:rsidRPr="00EA76E6">
        <w:t>cupé par cette petite histoire des camées du Vatican</w:t>
      </w:r>
      <w:r w:rsidRPr="00EA76E6">
        <w:t xml:space="preserve">, </w:t>
      </w:r>
      <w:r w:rsidR="00CA2403" w:rsidRPr="00EA76E6">
        <w:t>et dans mon désir d</w:t>
      </w:r>
      <w:r w:rsidRPr="00EA76E6">
        <w:t>’</w:t>
      </w:r>
      <w:r w:rsidR="00CA2403" w:rsidRPr="00EA76E6">
        <w:t>obliger le pape j</w:t>
      </w:r>
      <w:r w:rsidRPr="00EA76E6">
        <w:t>’</w:t>
      </w:r>
      <w:r w:rsidR="00CA2403" w:rsidRPr="00EA76E6">
        <w:t>avais perdu le contact avec pl</w:t>
      </w:r>
      <w:r w:rsidR="00CA2403" w:rsidRPr="00EA76E6">
        <w:t>u</w:t>
      </w:r>
      <w:r w:rsidR="00CA2403" w:rsidRPr="00EA76E6">
        <w:t>sieurs affaires anglaises dignes d</w:t>
      </w:r>
      <w:r w:rsidRPr="00EA76E6">
        <w:t>’</w:t>
      </w:r>
      <w:r w:rsidR="00CA2403" w:rsidRPr="00EA76E6">
        <w:t>intérêt</w:t>
      </w:r>
      <w:r w:rsidRPr="00EA76E6">
        <w:t xml:space="preserve">. </w:t>
      </w:r>
      <w:r w:rsidR="00CA2403" w:rsidRPr="00EA76E6">
        <w:t>Cet article</w:t>
      </w:r>
      <w:r w:rsidRPr="00EA76E6">
        <w:t xml:space="preserve">, </w:t>
      </w:r>
      <w:r w:rsidR="00CA2403" w:rsidRPr="00EA76E6">
        <w:t>dites-vous</w:t>
      </w:r>
      <w:r w:rsidRPr="00EA76E6">
        <w:t xml:space="preserve">, </w:t>
      </w:r>
      <w:r w:rsidR="00CA2403" w:rsidRPr="00EA76E6">
        <w:t>contient tous les faits publics</w:t>
      </w:r>
      <w:r w:rsidRPr="00EA76E6">
        <w:t> ?</w:t>
      </w:r>
    </w:p>
    <w:p w14:paraId="38848B77" w14:textId="77777777" w:rsidR="00C646BA" w:rsidRPr="00EA76E6" w:rsidRDefault="00C646BA" w:rsidP="00C646BA">
      <w:r w:rsidRPr="00EA76E6">
        <w:t>— </w:t>
      </w:r>
      <w:r w:rsidR="00CA2403" w:rsidRPr="00EA76E6">
        <w:t>Oui</w:t>
      </w:r>
      <w:r w:rsidRPr="00EA76E6">
        <w:t>.</w:t>
      </w:r>
    </w:p>
    <w:p w14:paraId="18D6E88A" w14:textId="00181FB1" w:rsidR="00C646BA" w:rsidRPr="00EA76E6" w:rsidRDefault="00C646BA" w:rsidP="00C646BA">
      <w:r w:rsidRPr="00EA76E6">
        <w:t>— </w:t>
      </w:r>
      <w:r w:rsidR="00CA2403" w:rsidRPr="00EA76E6">
        <w:t>Alors mettez-moi au courant des faits privés</w:t>
      </w:r>
      <w:r w:rsidRPr="00EA76E6">
        <w:t>. »</w:t>
      </w:r>
    </w:p>
    <w:p w14:paraId="6F5B9053" w14:textId="77777777" w:rsidR="00C646BA" w:rsidRPr="00EA76E6" w:rsidRDefault="00CA2403" w:rsidP="00C646BA">
      <w:r w:rsidRPr="00EA76E6">
        <w:t>Il se rejeta en arrière</w:t>
      </w:r>
      <w:r w:rsidR="00C646BA" w:rsidRPr="00EA76E6">
        <w:t xml:space="preserve">, </w:t>
      </w:r>
      <w:r w:rsidRPr="00EA76E6">
        <w:t>rassembla encore une fois les extr</w:t>
      </w:r>
      <w:r w:rsidRPr="00EA76E6">
        <w:t>é</w:t>
      </w:r>
      <w:r w:rsidRPr="00EA76E6">
        <w:t>mités de ses doigts</w:t>
      </w:r>
      <w:r w:rsidR="00C646BA" w:rsidRPr="00EA76E6">
        <w:t xml:space="preserve">, </w:t>
      </w:r>
      <w:r w:rsidRPr="00EA76E6">
        <w:t>et prit un air de justicier impassible</w:t>
      </w:r>
      <w:r w:rsidR="00C646BA" w:rsidRPr="00EA76E6">
        <w:t>.</w:t>
      </w:r>
    </w:p>
    <w:p w14:paraId="30466ABD" w14:textId="77777777" w:rsidR="00C646BA" w:rsidRPr="00EA76E6" w:rsidRDefault="00C646BA" w:rsidP="00C646BA">
      <w:r w:rsidRPr="00EA76E6">
        <w:t>« </w:t>
      </w:r>
      <w:r w:rsidR="00CA2403" w:rsidRPr="00EA76E6">
        <w:t>Je vais vous dire</w:t>
      </w:r>
      <w:r w:rsidRPr="00EA76E6">
        <w:t xml:space="preserve">, </w:t>
      </w:r>
      <w:r w:rsidR="00CA2403" w:rsidRPr="00EA76E6">
        <w:t>répondit le docteur Mortimer qui commençait à manifester une forte émotion</w:t>
      </w:r>
      <w:r w:rsidRPr="00EA76E6">
        <w:t xml:space="preserve">, </w:t>
      </w:r>
      <w:r w:rsidR="00CA2403" w:rsidRPr="00EA76E6">
        <w:t>ce que je n</w:t>
      </w:r>
      <w:r w:rsidRPr="00EA76E6">
        <w:t>’</w:t>
      </w:r>
      <w:r w:rsidR="00CA2403" w:rsidRPr="00EA76E6">
        <w:t>ai co</w:t>
      </w:r>
      <w:r w:rsidR="00CA2403" w:rsidRPr="00EA76E6">
        <w:t>n</w:t>
      </w:r>
      <w:r w:rsidR="00CA2403" w:rsidRPr="00EA76E6">
        <w:t>fié à personne</w:t>
      </w:r>
      <w:r w:rsidRPr="00EA76E6">
        <w:t xml:space="preserve">. </w:t>
      </w:r>
      <w:r w:rsidR="00CA2403" w:rsidRPr="00EA76E6">
        <w:t>En me taisant lors de l</w:t>
      </w:r>
      <w:r w:rsidRPr="00EA76E6">
        <w:t>’</w:t>
      </w:r>
      <w:r w:rsidR="00CA2403" w:rsidRPr="00EA76E6">
        <w:t>enquête</w:t>
      </w:r>
      <w:r w:rsidRPr="00EA76E6">
        <w:t xml:space="preserve">, </w:t>
      </w:r>
      <w:r w:rsidR="00CA2403" w:rsidRPr="00EA76E6">
        <w:t>je n</w:t>
      </w:r>
      <w:r w:rsidRPr="00EA76E6">
        <w:t>’</w:t>
      </w:r>
      <w:r w:rsidR="00CA2403" w:rsidRPr="00EA76E6">
        <w:t>ai obéi qu</w:t>
      </w:r>
      <w:r w:rsidRPr="00EA76E6">
        <w:t>’</w:t>
      </w:r>
      <w:r w:rsidR="00CA2403" w:rsidRPr="00EA76E6">
        <w:t>à un seul mobile</w:t>
      </w:r>
      <w:r w:rsidRPr="00EA76E6">
        <w:t xml:space="preserve"> : </w:t>
      </w:r>
      <w:r w:rsidR="00CA2403" w:rsidRPr="00EA76E6">
        <w:t>un homme de science répugne à donner de la consistance à une superstition populaire</w:t>
      </w:r>
      <w:r w:rsidRPr="00EA76E6">
        <w:t xml:space="preserve">. </w:t>
      </w:r>
      <w:r w:rsidR="00CA2403" w:rsidRPr="00EA76E6">
        <w:t>Par ailleurs je pe</w:t>
      </w:r>
      <w:r w:rsidR="00CA2403" w:rsidRPr="00EA76E6">
        <w:t>n</w:t>
      </w:r>
      <w:r w:rsidR="00CA2403" w:rsidRPr="00EA76E6">
        <w:t>sais</w:t>
      </w:r>
      <w:r w:rsidRPr="00EA76E6">
        <w:t xml:space="preserve">, </w:t>
      </w:r>
      <w:r w:rsidR="00CA2403" w:rsidRPr="00EA76E6">
        <w:t>comme le journal</w:t>
      </w:r>
      <w:r w:rsidRPr="00EA76E6">
        <w:t xml:space="preserve">, </w:t>
      </w:r>
      <w:r w:rsidR="00CA2403" w:rsidRPr="00EA76E6">
        <w:t>que Baskerville Hall demeurerait ino</w:t>
      </w:r>
      <w:r w:rsidR="00CA2403" w:rsidRPr="00EA76E6">
        <w:t>c</w:t>
      </w:r>
      <w:r w:rsidR="00CA2403" w:rsidRPr="00EA76E6">
        <w:t xml:space="preserve">cupé si une grave accusation ajoutait à sa réputation déjà </w:t>
      </w:r>
      <w:r w:rsidR="00CA2403" w:rsidRPr="00EA76E6">
        <w:lastRenderedPageBreak/>
        <w:t>sini</w:t>
      </w:r>
      <w:r w:rsidR="00CA2403" w:rsidRPr="00EA76E6">
        <w:t>s</w:t>
      </w:r>
      <w:r w:rsidR="00CA2403" w:rsidRPr="00EA76E6">
        <w:t>tre</w:t>
      </w:r>
      <w:r w:rsidRPr="00EA76E6">
        <w:t xml:space="preserve">. </w:t>
      </w:r>
      <w:r w:rsidR="00CA2403" w:rsidRPr="00EA76E6">
        <w:t>Voilà pourquoi j</w:t>
      </w:r>
      <w:r w:rsidRPr="00EA76E6">
        <w:t>’</w:t>
      </w:r>
      <w:r w:rsidR="00CA2403" w:rsidRPr="00EA76E6">
        <w:t>ai cru bien faire en disant moins que je ne savais</w:t>
      </w:r>
      <w:r w:rsidRPr="00EA76E6">
        <w:t xml:space="preserve"> : </w:t>
      </w:r>
      <w:r w:rsidR="00CA2403" w:rsidRPr="00EA76E6">
        <w:t>rien de bon ne pouvait résulter de mon entière fra</w:t>
      </w:r>
      <w:r w:rsidR="00CA2403" w:rsidRPr="00EA76E6">
        <w:t>n</w:t>
      </w:r>
      <w:r w:rsidR="00CA2403" w:rsidRPr="00EA76E6">
        <w:t>chise</w:t>
      </w:r>
      <w:r w:rsidRPr="00EA76E6">
        <w:t xml:space="preserve">. </w:t>
      </w:r>
      <w:r w:rsidR="00CA2403" w:rsidRPr="00EA76E6">
        <w:t>Mais à vous je vais tout livrer</w:t>
      </w:r>
      <w:r w:rsidRPr="00EA76E6">
        <w:t>.</w:t>
      </w:r>
    </w:p>
    <w:p w14:paraId="0C50F6E5" w14:textId="4A0DAA1D" w:rsidR="00C646BA" w:rsidRPr="00EA76E6" w:rsidRDefault="00C646BA" w:rsidP="00C646BA">
      <w:r w:rsidRPr="00EA76E6">
        <w:t>« </w:t>
      </w:r>
      <w:r w:rsidR="00CA2403" w:rsidRPr="00EA76E6">
        <w:t>La lande est peu habitée</w:t>
      </w:r>
      <w:r w:rsidRPr="00EA76E6">
        <w:t xml:space="preserve"> ; </w:t>
      </w:r>
      <w:r w:rsidR="00CA2403" w:rsidRPr="00EA76E6">
        <w:t>ceux qui vivent dans cette r</w:t>
      </w:r>
      <w:r w:rsidR="00CA2403" w:rsidRPr="00EA76E6">
        <w:t>é</w:t>
      </w:r>
      <w:r w:rsidR="00CA2403" w:rsidRPr="00EA76E6">
        <w:t>gion sont donc exposés à se voir souvent</w:t>
      </w:r>
      <w:r w:rsidRPr="00EA76E6">
        <w:t xml:space="preserve">. </w:t>
      </w:r>
      <w:r w:rsidR="00CA2403" w:rsidRPr="00EA76E6">
        <w:t>J</w:t>
      </w:r>
      <w:r w:rsidRPr="00EA76E6">
        <w:t>’</w:t>
      </w:r>
      <w:r w:rsidR="00CA2403" w:rsidRPr="00EA76E6">
        <w:t>ai vu très souvent Sir Charles Baskerville</w:t>
      </w:r>
      <w:r w:rsidRPr="00EA76E6">
        <w:t xml:space="preserve">. </w:t>
      </w:r>
      <w:r w:rsidR="00CA2403" w:rsidRPr="00EA76E6">
        <w:t xml:space="preserve">En dehors de </w:t>
      </w:r>
      <w:r w:rsidRPr="00EA76E6">
        <w:t>M. </w:t>
      </w:r>
      <w:r w:rsidR="00CA2403" w:rsidRPr="00EA76E6">
        <w:t>Frankland de Lafter Hall</w:t>
      </w:r>
      <w:r w:rsidRPr="00EA76E6">
        <w:t xml:space="preserve">, </w:t>
      </w:r>
      <w:r w:rsidR="00CA2403" w:rsidRPr="00EA76E6">
        <w:t xml:space="preserve">et de </w:t>
      </w:r>
      <w:r w:rsidRPr="00EA76E6">
        <w:t>M. </w:t>
      </w:r>
      <w:r w:rsidR="00CA2403" w:rsidRPr="00EA76E6">
        <w:t>Stapleton le naturaliste</w:t>
      </w:r>
      <w:r w:rsidRPr="00EA76E6">
        <w:t xml:space="preserve">, </w:t>
      </w:r>
      <w:r w:rsidR="00CA2403" w:rsidRPr="00EA76E6">
        <w:t>on ne trouve personne de cu</w:t>
      </w:r>
      <w:r w:rsidR="00CA2403" w:rsidRPr="00EA76E6">
        <w:t>l</w:t>
      </w:r>
      <w:r w:rsidR="00CA2403" w:rsidRPr="00EA76E6">
        <w:t>tivé dans un rayon de plusieurs kilomètres</w:t>
      </w:r>
      <w:r w:rsidRPr="00EA76E6">
        <w:t xml:space="preserve">. </w:t>
      </w:r>
      <w:r w:rsidR="00CA2403" w:rsidRPr="00EA76E6">
        <w:t>Sir Charles était peu communicatif</w:t>
      </w:r>
      <w:r w:rsidRPr="00EA76E6">
        <w:t xml:space="preserve">, </w:t>
      </w:r>
      <w:r w:rsidR="00CA2403" w:rsidRPr="00EA76E6">
        <w:t>mais sa maladie nous a rapprochés et l</w:t>
      </w:r>
      <w:r w:rsidRPr="00EA76E6">
        <w:t>’</w:t>
      </w:r>
      <w:r w:rsidR="00CA2403" w:rsidRPr="00EA76E6">
        <w:t>intérêt que nous vouions l</w:t>
      </w:r>
      <w:r w:rsidRPr="00EA76E6">
        <w:t>’</w:t>
      </w:r>
      <w:r w:rsidR="00CA2403" w:rsidRPr="00EA76E6">
        <w:t>un comme l</w:t>
      </w:r>
      <w:r w:rsidRPr="00EA76E6">
        <w:t>’</w:t>
      </w:r>
      <w:r w:rsidR="00CA2403" w:rsidRPr="00EA76E6">
        <w:t>autre au domaine scie</w:t>
      </w:r>
      <w:r w:rsidR="00CA2403" w:rsidRPr="00EA76E6">
        <w:t>n</w:t>
      </w:r>
      <w:r w:rsidR="00CA2403" w:rsidRPr="00EA76E6">
        <w:t>tifique nous a maintenus en contact</w:t>
      </w:r>
      <w:r w:rsidRPr="00EA76E6">
        <w:t xml:space="preserve">. </w:t>
      </w:r>
      <w:r w:rsidR="00CA2403" w:rsidRPr="00EA76E6">
        <w:t>D</w:t>
      </w:r>
      <w:r w:rsidRPr="00EA76E6">
        <w:t>’</w:t>
      </w:r>
      <w:r w:rsidR="00CA2403" w:rsidRPr="00EA76E6">
        <w:t>Afrique du Sud</w:t>
      </w:r>
      <w:r w:rsidRPr="00EA76E6">
        <w:t xml:space="preserve">, </w:t>
      </w:r>
      <w:r w:rsidR="00CA2403" w:rsidRPr="00EA76E6">
        <w:t>il avait rapporté de nombreuses informations</w:t>
      </w:r>
      <w:r w:rsidRPr="00EA76E6">
        <w:t xml:space="preserve">, </w:t>
      </w:r>
      <w:r w:rsidR="00CA2403" w:rsidRPr="00EA76E6">
        <w:t>et nous avons passé plusieurs so</w:t>
      </w:r>
      <w:r w:rsidR="00CA2403" w:rsidRPr="00EA76E6">
        <w:t>i</w:t>
      </w:r>
      <w:r w:rsidR="00CA2403" w:rsidRPr="00EA76E6">
        <w:t>rées charmantes à discuter de l</w:t>
      </w:r>
      <w:r w:rsidRPr="00EA76E6">
        <w:t>’</w:t>
      </w:r>
      <w:r w:rsidR="00CA2403" w:rsidRPr="00EA76E6">
        <w:t>anatomie comparée du Hotte</w:t>
      </w:r>
      <w:r w:rsidR="00CA2403" w:rsidRPr="00EA76E6">
        <w:t>n</w:t>
      </w:r>
      <w:r w:rsidR="00CA2403" w:rsidRPr="00EA76E6">
        <w:t>tot et du Boschiman</w:t>
      </w:r>
      <w:r w:rsidRPr="00EA76E6">
        <w:t>.</w:t>
      </w:r>
    </w:p>
    <w:p w14:paraId="71F660CC" w14:textId="77777777" w:rsidR="00C646BA" w:rsidRPr="00EA76E6" w:rsidRDefault="00C646BA" w:rsidP="00C646BA">
      <w:r w:rsidRPr="00EA76E6">
        <w:t>« </w:t>
      </w:r>
      <w:r w:rsidR="00CA2403" w:rsidRPr="00EA76E6">
        <w:t>Depuis quelques mois je m</w:t>
      </w:r>
      <w:r w:rsidRPr="00EA76E6">
        <w:t>’</w:t>
      </w:r>
      <w:r w:rsidR="00CA2403" w:rsidRPr="00EA76E6">
        <w:t>étais parfaitement rendu compte que le système nerveux de Sir Charles était sur le point de craquer</w:t>
      </w:r>
      <w:r w:rsidRPr="00EA76E6">
        <w:t xml:space="preserve">. </w:t>
      </w:r>
      <w:r w:rsidR="00CA2403" w:rsidRPr="00EA76E6">
        <w:t>Il avait tellement pris à cœur cette légende dont je viens de vous donner lecture que</w:t>
      </w:r>
      <w:r w:rsidRPr="00EA76E6">
        <w:t xml:space="preserve">, </w:t>
      </w:r>
      <w:r w:rsidR="00CA2403" w:rsidRPr="00EA76E6">
        <w:t>bien qu</w:t>
      </w:r>
      <w:r w:rsidRPr="00EA76E6">
        <w:t>’</w:t>
      </w:r>
      <w:r w:rsidR="00CA2403" w:rsidRPr="00EA76E6">
        <w:t>il aimât se promener sur son domaine</w:t>
      </w:r>
      <w:r w:rsidRPr="00EA76E6">
        <w:t xml:space="preserve">, </w:t>
      </w:r>
      <w:r w:rsidR="00CA2403" w:rsidRPr="00EA76E6">
        <w:t>rien ne l</w:t>
      </w:r>
      <w:r w:rsidRPr="00EA76E6">
        <w:t>’</w:t>
      </w:r>
      <w:r w:rsidR="00CA2403" w:rsidRPr="00EA76E6">
        <w:t>aurait décidé à sortir de nuit sur la lande</w:t>
      </w:r>
      <w:r w:rsidRPr="00EA76E6">
        <w:t xml:space="preserve">. </w:t>
      </w:r>
      <w:r w:rsidR="00CA2403" w:rsidRPr="00EA76E6">
        <w:t>Pour aussi incroyable qu</w:t>
      </w:r>
      <w:r w:rsidRPr="00EA76E6">
        <w:t>’</w:t>
      </w:r>
      <w:r w:rsidR="00CA2403" w:rsidRPr="00EA76E6">
        <w:t>elle vous ait semblé</w:t>
      </w:r>
      <w:r w:rsidRPr="00EA76E6">
        <w:t xml:space="preserve">, </w:t>
      </w:r>
      <w:r w:rsidR="00CA2403" w:rsidRPr="00EA76E6">
        <w:t>monsieur Holmes</w:t>
      </w:r>
      <w:r w:rsidRPr="00EA76E6">
        <w:t xml:space="preserve">, </w:t>
      </w:r>
      <w:r w:rsidR="00CA2403" w:rsidRPr="00EA76E6">
        <w:t>Sir Charles était convaincu qu</w:t>
      </w:r>
      <w:r w:rsidRPr="00EA76E6">
        <w:t>’</w:t>
      </w:r>
      <w:r w:rsidR="00CA2403" w:rsidRPr="00EA76E6">
        <w:t>une malédiction s</w:t>
      </w:r>
      <w:r w:rsidRPr="00EA76E6">
        <w:t>’</w:t>
      </w:r>
      <w:r w:rsidR="00CA2403" w:rsidRPr="00EA76E6">
        <w:t>attachait à sa famille</w:t>
      </w:r>
      <w:r w:rsidRPr="00EA76E6">
        <w:t xml:space="preserve"> : </w:t>
      </w:r>
      <w:r w:rsidR="00CA2403" w:rsidRPr="00EA76E6">
        <w:t>certes les détails qu</w:t>
      </w:r>
      <w:r w:rsidRPr="00EA76E6">
        <w:t>’</w:t>
      </w:r>
      <w:r w:rsidR="00CA2403" w:rsidRPr="00EA76E6">
        <w:t>il m</w:t>
      </w:r>
      <w:r w:rsidRPr="00EA76E6">
        <w:t>’</w:t>
      </w:r>
      <w:r w:rsidR="00CA2403" w:rsidRPr="00EA76E6">
        <w:t>a fournis sur ses ancêtres n</w:t>
      </w:r>
      <w:r w:rsidRPr="00EA76E6">
        <w:t>’</w:t>
      </w:r>
      <w:r w:rsidR="00CA2403" w:rsidRPr="00EA76E6">
        <w:t>avaient rien d</w:t>
      </w:r>
      <w:r w:rsidRPr="00EA76E6">
        <w:t>’</w:t>
      </w:r>
      <w:r w:rsidR="00CA2403" w:rsidRPr="00EA76E6">
        <w:t>encourageant</w:t>
      </w:r>
      <w:r w:rsidRPr="00EA76E6">
        <w:t xml:space="preserve">. </w:t>
      </w:r>
      <w:r w:rsidR="00CA2403" w:rsidRPr="00EA76E6">
        <w:t>L</w:t>
      </w:r>
      <w:r w:rsidRPr="00EA76E6">
        <w:t>’</w:t>
      </w:r>
      <w:r w:rsidR="00CA2403" w:rsidRPr="00EA76E6">
        <w:t>idée d</w:t>
      </w:r>
      <w:r w:rsidRPr="00EA76E6">
        <w:t>’</w:t>
      </w:r>
      <w:r w:rsidR="00CA2403" w:rsidRPr="00EA76E6">
        <w:t>une pr</w:t>
      </w:r>
      <w:r w:rsidR="00CA2403" w:rsidRPr="00EA76E6">
        <w:t>é</w:t>
      </w:r>
      <w:r w:rsidR="00CA2403" w:rsidRPr="00EA76E6">
        <w:t>sence fantomatique le hantait</w:t>
      </w:r>
      <w:r w:rsidRPr="00EA76E6">
        <w:t xml:space="preserve"> ; </w:t>
      </w:r>
      <w:r w:rsidR="00CA2403" w:rsidRPr="00EA76E6">
        <w:t>plus d</w:t>
      </w:r>
      <w:r w:rsidRPr="00EA76E6">
        <w:t>’</w:t>
      </w:r>
      <w:r w:rsidR="00CA2403" w:rsidRPr="00EA76E6">
        <w:t>une fois il m</w:t>
      </w:r>
      <w:r w:rsidRPr="00EA76E6">
        <w:t>’</w:t>
      </w:r>
      <w:r w:rsidR="00CA2403" w:rsidRPr="00EA76E6">
        <w:t>a demandé si au cours de mes visites médicales nocturnes</w:t>
      </w:r>
      <w:r w:rsidRPr="00EA76E6">
        <w:t xml:space="preserve">, </w:t>
      </w:r>
      <w:r w:rsidR="00CA2403" w:rsidRPr="00EA76E6">
        <w:t>je n</w:t>
      </w:r>
      <w:r w:rsidRPr="00EA76E6">
        <w:t>’</w:t>
      </w:r>
      <w:r w:rsidR="00CA2403" w:rsidRPr="00EA76E6">
        <w:t>avais jamais rencontré une bête étrange ou si je n</w:t>
      </w:r>
      <w:r w:rsidRPr="00EA76E6">
        <w:t>’</w:t>
      </w:r>
      <w:r w:rsidR="00CA2403" w:rsidRPr="00EA76E6">
        <w:t>avais pas entendu l</w:t>
      </w:r>
      <w:r w:rsidRPr="00EA76E6">
        <w:t>’</w:t>
      </w:r>
      <w:r w:rsidR="00CA2403" w:rsidRPr="00EA76E6">
        <w:t>aboiement d</w:t>
      </w:r>
      <w:r w:rsidRPr="00EA76E6">
        <w:t>’</w:t>
      </w:r>
      <w:r w:rsidR="00CA2403" w:rsidRPr="00EA76E6">
        <w:t>un chien</w:t>
      </w:r>
      <w:r w:rsidRPr="00EA76E6">
        <w:t xml:space="preserve">. </w:t>
      </w:r>
      <w:r w:rsidR="00CA2403" w:rsidRPr="00EA76E6">
        <w:t>Je me rappelle fort bien que cette de</w:t>
      </w:r>
      <w:r w:rsidR="00CA2403" w:rsidRPr="00EA76E6">
        <w:t>r</w:t>
      </w:r>
      <w:r w:rsidR="00CA2403" w:rsidRPr="00EA76E6">
        <w:t>nière question le passionnait et que</w:t>
      </w:r>
      <w:r w:rsidRPr="00EA76E6">
        <w:t xml:space="preserve">, </w:t>
      </w:r>
      <w:r w:rsidR="00CA2403" w:rsidRPr="00EA76E6">
        <w:t>lorsqu</w:t>
      </w:r>
      <w:r w:rsidRPr="00EA76E6">
        <w:t>’</w:t>
      </w:r>
      <w:r w:rsidR="00CA2403" w:rsidRPr="00EA76E6">
        <w:t>il me la posait</w:t>
      </w:r>
      <w:r w:rsidRPr="00EA76E6">
        <w:t xml:space="preserve">, </w:t>
      </w:r>
      <w:r w:rsidR="00CA2403" w:rsidRPr="00EA76E6">
        <w:t>sa voix frémissait d</w:t>
      </w:r>
      <w:r w:rsidRPr="00EA76E6">
        <w:t>’</w:t>
      </w:r>
      <w:r w:rsidR="00CA2403" w:rsidRPr="00EA76E6">
        <w:t>émotion</w:t>
      </w:r>
      <w:r w:rsidRPr="00EA76E6">
        <w:t>.</w:t>
      </w:r>
    </w:p>
    <w:p w14:paraId="70186253" w14:textId="77777777" w:rsidR="00C646BA" w:rsidRPr="00EA76E6" w:rsidRDefault="00C646BA" w:rsidP="00C646BA">
      <w:r w:rsidRPr="00EA76E6">
        <w:t>« </w:t>
      </w:r>
      <w:r w:rsidR="00CA2403" w:rsidRPr="00EA76E6">
        <w:t>Je me souviens aussi d</w:t>
      </w:r>
      <w:r w:rsidRPr="00EA76E6">
        <w:t>’</w:t>
      </w:r>
      <w:r w:rsidR="00CA2403" w:rsidRPr="00EA76E6">
        <w:t>être monté chez lui quelques trois semaines avant l</w:t>
      </w:r>
      <w:r w:rsidRPr="00EA76E6">
        <w:t>’</w:t>
      </w:r>
      <w:r w:rsidR="00CA2403" w:rsidRPr="00EA76E6">
        <w:t>évènement</w:t>
      </w:r>
      <w:r w:rsidRPr="00EA76E6">
        <w:t xml:space="preserve">. </w:t>
      </w:r>
      <w:r w:rsidR="00CA2403" w:rsidRPr="00EA76E6">
        <w:t xml:space="preserve">Il se trouvait devant la </w:t>
      </w:r>
      <w:r w:rsidR="00CA2403" w:rsidRPr="00EA76E6">
        <w:lastRenderedPageBreak/>
        <w:t>porte du manoir</w:t>
      </w:r>
      <w:r w:rsidRPr="00EA76E6">
        <w:t xml:space="preserve">. </w:t>
      </w:r>
      <w:r w:rsidR="00CA2403" w:rsidRPr="00EA76E6">
        <w:t>J</w:t>
      </w:r>
      <w:r w:rsidRPr="00EA76E6">
        <w:t>’</w:t>
      </w:r>
      <w:r w:rsidR="00CA2403" w:rsidRPr="00EA76E6">
        <w:t>étais descendu de mon cabriolet et je me tenais à côté de lui</w:t>
      </w:r>
      <w:r w:rsidRPr="00EA76E6">
        <w:t xml:space="preserve">, </w:t>
      </w:r>
      <w:r w:rsidR="00CA2403" w:rsidRPr="00EA76E6">
        <w:t>quand je vis ses yeux s</w:t>
      </w:r>
      <w:r w:rsidRPr="00EA76E6">
        <w:t>’</w:t>
      </w:r>
      <w:r w:rsidR="00CA2403" w:rsidRPr="00EA76E6">
        <w:t>immobiliser par-dessus mon épaule et regarder au loin avec une expression d</w:t>
      </w:r>
      <w:r w:rsidRPr="00EA76E6">
        <w:t>’</w:t>
      </w:r>
      <w:r w:rsidR="00CA2403" w:rsidRPr="00EA76E6">
        <w:t>horreur a</w:t>
      </w:r>
      <w:r w:rsidR="00CA2403" w:rsidRPr="00EA76E6">
        <w:t>f</w:t>
      </w:r>
      <w:r w:rsidR="00CA2403" w:rsidRPr="00EA76E6">
        <w:t>freuse</w:t>
      </w:r>
      <w:r w:rsidRPr="00EA76E6">
        <w:t xml:space="preserve">. </w:t>
      </w:r>
      <w:r w:rsidR="00CA2403" w:rsidRPr="00EA76E6">
        <w:t>Je me retournais</w:t>
      </w:r>
      <w:r w:rsidRPr="00EA76E6">
        <w:t xml:space="preserve"> : </w:t>
      </w:r>
      <w:r w:rsidR="00CA2403" w:rsidRPr="00EA76E6">
        <w:t>j</w:t>
      </w:r>
      <w:r w:rsidRPr="00EA76E6">
        <w:t>’</w:t>
      </w:r>
      <w:r w:rsidR="00CA2403" w:rsidRPr="00EA76E6">
        <w:t>eus juste le temps d</w:t>
      </w:r>
      <w:r w:rsidRPr="00EA76E6">
        <w:t>’</w:t>
      </w:r>
      <w:r w:rsidR="00CA2403" w:rsidRPr="00EA76E6">
        <w:t>apercevoir quelque chose que je pris pour une grosse vache noire qui tr</w:t>
      </w:r>
      <w:r w:rsidR="00CA2403" w:rsidRPr="00EA76E6">
        <w:t>a</w:t>
      </w:r>
      <w:r w:rsidR="00CA2403" w:rsidRPr="00EA76E6">
        <w:t>versait l</w:t>
      </w:r>
      <w:r w:rsidRPr="00EA76E6">
        <w:t>’</w:t>
      </w:r>
      <w:r w:rsidR="00CA2403" w:rsidRPr="00EA76E6">
        <w:t>allée</w:t>
      </w:r>
      <w:r w:rsidRPr="00EA76E6">
        <w:t xml:space="preserve">. </w:t>
      </w:r>
      <w:r w:rsidR="00CA2403" w:rsidRPr="00EA76E6">
        <w:t>Il était si bouleversé qu</w:t>
      </w:r>
      <w:r w:rsidRPr="00EA76E6">
        <w:t>’</w:t>
      </w:r>
      <w:r w:rsidR="00CA2403" w:rsidRPr="00EA76E6">
        <w:t>il m</w:t>
      </w:r>
      <w:r w:rsidRPr="00EA76E6">
        <w:t>’</w:t>
      </w:r>
      <w:r w:rsidR="00CA2403" w:rsidRPr="00EA76E6">
        <w:t>obligea à aller jusqu</w:t>
      </w:r>
      <w:r w:rsidRPr="00EA76E6">
        <w:t>’</w:t>
      </w:r>
      <w:r w:rsidR="00CA2403" w:rsidRPr="00EA76E6">
        <w:t>à cet endroit où j</w:t>
      </w:r>
      <w:r w:rsidRPr="00EA76E6">
        <w:t>’</w:t>
      </w:r>
      <w:r w:rsidR="00CA2403" w:rsidRPr="00EA76E6">
        <w:t>avais vu la bête</w:t>
      </w:r>
      <w:r w:rsidRPr="00EA76E6">
        <w:t xml:space="preserve"> ; </w:t>
      </w:r>
      <w:r w:rsidR="00CA2403" w:rsidRPr="00EA76E6">
        <w:t>je regardai de tous côtés</w:t>
      </w:r>
      <w:r w:rsidRPr="00EA76E6">
        <w:t xml:space="preserve"> ; </w:t>
      </w:r>
      <w:r w:rsidR="00CA2403" w:rsidRPr="00EA76E6">
        <w:t>elle avait disparu</w:t>
      </w:r>
      <w:r w:rsidRPr="00EA76E6">
        <w:t xml:space="preserve">. </w:t>
      </w:r>
      <w:r w:rsidR="00CA2403" w:rsidRPr="00EA76E6">
        <w:t>Cet incident produisit sur son esprit une impre</w:t>
      </w:r>
      <w:r w:rsidR="00CA2403" w:rsidRPr="00EA76E6">
        <w:t>s</w:t>
      </w:r>
      <w:r w:rsidR="00CA2403" w:rsidRPr="00EA76E6">
        <w:t>sion désastreuse</w:t>
      </w:r>
      <w:r w:rsidRPr="00EA76E6">
        <w:t xml:space="preserve">. </w:t>
      </w:r>
      <w:r w:rsidR="00CA2403" w:rsidRPr="00EA76E6">
        <w:t>Je demeurai avec Sir Charles toute la soirée</w:t>
      </w:r>
      <w:r w:rsidRPr="00EA76E6">
        <w:t xml:space="preserve"> ; </w:t>
      </w:r>
      <w:r w:rsidR="00CA2403" w:rsidRPr="00EA76E6">
        <w:t>c</w:t>
      </w:r>
      <w:r w:rsidRPr="00EA76E6">
        <w:t>’</w:t>
      </w:r>
      <w:r w:rsidR="00CA2403" w:rsidRPr="00EA76E6">
        <w:t>est alors que</w:t>
      </w:r>
      <w:r w:rsidRPr="00EA76E6">
        <w:t xml:space="preserve">, </w:t>
      </w:r>
      <w:r w:rsidR="00CA2403" w:rsidRPr="00EA76E6">
        <w:t>afin de m</w:t>
      </w:r>
      <w:r w:rsidRPr="00EA76E6">
        <w:t>’</w:t>
      </w:r>
      <w:r w:rsidR="00CA2403" w:rsidRPr="00EA76E6">
        <w:t>expliquer son trouble</w:t>
      </w:r>
      <w:r w:rsidRPr="00EA76E6">
        <w:t xml:space="preserve">, </w:t>
      </w:r>
      <w:r w:rsidR="00CA2403" w:rsidRPr="00EA76E6">
        <w:t>il me confia le récit que je vous ai lu tout à l</w:t>
      </w:r>
      <w:r w:rsidRPr="00EA76E6">
        <w:t>’</w:t>
      </w:r>
      <w:r w:rsidR="00CA2403" w:rsidRPr="00EA76E6">
        <w:t>heure</w:t>
      </w:r>
      <w:r w:rsidRPr="00EA76E6">
        <w:t xml:space="preserve">. </w:t>
      </w:r>
      <w:r w:rsidR="00CA2403" w:rsidRPr="00EA76E6">
        <w:t>Je mentionne cet épisode parce qu</w:t>
      </w:r>
      <w:r w:rsidRPr="00EA76E6">
        <w:t>’</w:t>
      </w:r>
      <w:r w:rsidR="00CA2403" w:rsidRPr="00EA76E6">
        <w:t>il revêt une certaine importance étant donné la trag</w:t>
      </w:r>
      <w:r w:rsidR="00CA2403" w:rsidRPr="00EA76E6">
        <w:t>é</w:t>
      </w:r>
      <w:r w:rsidR="00CA2403" w:rsidRPr="00EA76E6">
        <w:t>die qui s</w:t>
      </w:r>
      <w:r w:rsidRPr="00EA76E6">
        <w:t>’</w:t>
      </w:r>
      <w:r w:rsidR="00CA2403" w:rsidRPr="00EA76E6">
        <w:t>ensuivit</w:t>
      </w:r>
      <w:r w:rsidRPr="00EA76E6">
        <w:t xml:space="preserve">, </w:t>
      </w:r>
      <w:r w:rsidR="00CA2403" w:rsidRPr="00EA76E6">
        <w:t>mais sur le moment j</w:t>
      </w:r>
      <w:r w:rsidRPr="00EA76E6">
        <w:t>’</w:t>
      </w:r>
      <w:r w:rsidR="00CA2403" w:rsidRPr="00EA76E6">
        <w:t>étais persuadé que rien ne just</w:t>
      </w:r>
      <w:r w:rsidR="00CA2403" w:rsidRPr="00EA76E6">
        <w:t>i</w:t>
      </w:r>
      <w:r w:rsidR="00CA2403" w:rsidRPr="00EA76E6">
        <w:t>fiait une si forte émotion</w:t>
      </w:r>
      <w:r w:rsidRPr="00EA76E6">
        <w:t>.</w:t>
      </w:r>
    </w:p>
    <w:p w14:paraId="56D3EC4A" w14:textId="0CE670DD" w:rsidR="00C646BA" w:rsidRPr="00EA76E6" w:rsidRDefault="00C646BA" w:rsidP="00C646BA">
      <w:r w:rsidRPr="00EA76E6">
        <w:t>« </w:t>
      </w:r>
      <w:r w:rsidR="00CA2403" w:rsidRPr="00EA76E6">
        <w:t>C</w:t>
      </w:r>
      <w:r w:rsidRPr="00EA76E6">
        <w:t>’</w:t>
      </w:r>
      <w:r w:rsidR="00CA2403" w:rsidRPr="00EA76E6">
        <w:t>était sur mon conseil que Sir Charles devait se rendre à Londres</w:t>
      </w:r>
      <w:r w:rsidRPr="00EA76E6">
        <w:t xml:space="preserve">. </w:t>
      </w:r>
      <w:r w:rsidR="00CA2403" w:rsidRPr="00EA76E6">
        <w:t>Je savais qu</w:t>
      </w:r>
      <w:r w:rsidRPr="00EA76E6">
        <w:t>’</w:t>
      </w:r>
      <w:r w:rsidR="00CA2403" w:rsidRPr="00EA76E6">
        <w:t>il avait le cœur malade</w:t>
      </w:r>
      <w:r w:rsidRPr="00EA76E6">
        <w:t xml:space="preserve"> ; </w:t>
      </w:r>
      <w:r w:rsidR="00CA2403" w:rsidRPr="00EA76E6">
        <w:t>l</w:t>
      </w:r>
      <w:r w:rsidRPr="00EA76E6">
        <w:t>’</w:t>
      </w:r>
      <w:r w:rsidR="00CA2403" w:rsidRPr="00EA76E6">
        <w:t>anxiété con</w:t>
      </w:r>
      <w:r w:rsidR="00CA2403" w:rsidRPr="00EA76E6">
        <w:t>s</w:t>
      </w:r>
      <w:r w:rsidR="00CA2403" w:rsidRPr="00EA76E6">
        <w:t>tante dans laquelle il se débattait</w:t>
      </w:r>
      <w:r w:rsidRPr="00EA76E6">
        <w:t xml:space="preserve">, </w:t>
      </w:r>
      <w:r w:rsidR="00CA2403" w:rsidRPr="00EA76E6">
        <w:t>tout aussi chimérique qu</w:t>
      </w:r>
      <w:r w:rsidRPr="00EA76E6">
        <w:t>’</w:t>
      </w:r>
      <w:r w:rsidR="00CA2403" w:rsidRPr="00EA76E6">
        <w:t>en pût être la cause</w:t>
      </w:r>
      <w:r w:rsidRPr="00EA76E6">
        <w:t xml:space="preserve">, </w:t>
      </w:r>
      <w:r w:rsidR="00CA2403" w:rsidRPr="00EA76E6">
        <w:t>n</w:t>
      </w:r>
      <w:r w:rsidRPr="00EA76E6">
        <w:t>’</w:t>
      </w:r>
      <w:r w:rsidR="00CA2403" w:rsidRPr="00EA76E6">
        <w:t>en compromettait pas moins gravement sa santé</w:t>
      </w:r>
      <w:r w:rsidRPr="00EA76E6">
        <w:t xml:space="preserve">. </w:t>
      </w:r>
      <w:r w:rsidR="00CA2403" w:rsidRPr="00EA76E6">
        <w:t>Je pensais qu</w:t>
      </w:r>
      <w:r w:rsidRPr="00EA76E6">
        <w:t>’</w:t>
      </w:r>
      <w:r w:rsidR="00CA2403" w:rsidRPr="00EA76E6">
        <w:t>après quelques mois passés dans les di</w:t>
      </w:r>
      <w:r w:rsidR="00CA2403" w:rsidRPr="00EA76E6">
        <w:t>s</w:t>
      </w:r>
      <w:r w:rsidR="00CA2403" w:rsidRPr="00EA76E6">
        <w:t>tractions de la capitale il me reviendrait transformé</w:t>
      </w:r>
      <w:r w:rsidRPr="00EA76E6">
        <w:t>. M. </w:t>
      </w:r>
      <w:r w:rsidR="00CA2403" w:rsidRPr="00EA76E6">
        <w:t>Stapleton</w:t>
      </w:r>
      <w:r w:rsidRPr="00EA76E6">
        <w:t xml:space="preserve">, </w:t>
      </w:r>
      <w:r w:rsidR="00CA2403" w:rsidRPr="00EA76E6">
        <w:t>un ami commun qu</w:t>
      </w:r>
      <w:r w:rsidRPr="00EA76E6">
        <w:t>’</w:t>
      </w:r>
      <w:r w:rsidR="00CA2403" w:rsidRPr="00EA76E6">
        <w:t>inquiétait également la santé de Sir Charles</w:t>
      </w:r>
      <w:r w:rsidRPr="00EA76E6">
        <w:t xml:space="preserve">, </w:t>
      </w:r>
      <w:r w:rsidR="00CA2403" w:rsidRPr="00EA76E6">
        <w:t>appuya mon avis</w:t>
      </w:r>
      <w:r w:rsidRPr="00EA76E6">
        <w:t xml:space="preserve">. </w:t>
      </w:r>
      <w:r w:rsidR="008D2AD1" w:rsidRPr="00EA76E6">
        <w:t>À</w:t>
      </w:r>
      <w:r w:rsidR="00CA2403" w:rsidRPr="00EA76E6">
        <w:t xml:space="preserve"> la dernière minute survint le drame</w:t>
      </w:r>
      <w:r w:rsidRPr="00EA76E6">
        <w:t>.</w:t>
      </w:r>
    </w:p>
    <w:p w14:paraId="3A3CD74A" w14:textId="77777777" w:rsidR="00C646BA" w:rsidRPr="00EA76E6" w:rsidRDefault="00C646BA" w:rsidP="00C646BA">
      <w:r w:rsidRPr="00EA76E6">
        <w:t>« </w:t>
      </w:r>
      <w:r w:rsidR="00CA2403" w:rsidRPr="00EA76E6">
        <w:t>La nuit où mourut Sir Charles</w:t>
      </w:r>
      <w:r w:rsidRPr="00EA76E6">
        <w:t xml:space="preserve">, </w:t>
      </w:r>
      <w:r w:rsidR="00CA2403" w:rsidRPr="00EA76E6">
        <w:t>le maître d</w:t>
      </w:r>
      <w:r w:rsidRPr="00EA76E6">
        <w:t>’</w:t>
      </w:r>
      <w:r w:rsidR="00CA2403" w:rsidRPr="00EA76E6">
        <w:t>hôtel Barr</w:t>
      </w:r>
      <w:r w:rsidR="00CA2403" w:rsidRPr="00EA76E6">
        <w:t>y</w:t>
      </w:r>
      <w:r w:rsidR="00CA2403" w:rsidRPr="00EA76E6">
        <w:t>more qui découvrit le cadavre me fit prévenir par le valet Pe</w:t>
      </w:r>
      <w:r w:rsidR="00CA2403" w:rsidRPr="00EA76E6">
        <w:t>r</w:t>
      </w:r>
      <w:r w:rsidR="00CA2403" w:rsidRPr="00EA76E6">
        <w:t>kins</w:t>
      </w:r>
      <w:r w:rsidRPr="00EA76E6">
        <w:t xml:space="preserve"> : </w:t>
      </w:r>
      <w:r w:rsidR="00CA2403" w:rsidRPr="00EA76E6">
        <w:t>je n</w:t>
      </w:r>
      <w:r w:rsidRPr="00EA76E6">
        <w:t>’</w:t>
      </w:r>
      <w:r w:rsidR="00CA2403" w:rsidRPr="00EA76E6">
        <w:t>étais pas encore couché</w:t>
      </w:r>
      <w:r w:rsidRPr="00EA76E6">
        <w:t xml:space="preserve"> ; </w:t>
      </w:r>
      <w:r w:rsidR="00CA2403" w:rsidRPr="00EA76E6">
        <w:t>aussi j</w:t>
      </w:r>
      <w:r w:rsidRPr="00EA76E6">
        <w:t>’</w:t>
      </w:r>
      <w:r w:rsidR="00CA2403" w:rsidRPr="00EA76E6">
        <w:t>arrivai à Baskerville Hall moins d</w:t>
      </w:r>
      <w:r w:rsidRPr="00EA76E6">
        <w:t>’</w:t>
      </w:r>
      <w:r w:rsidR="00CA2403" w:rsidRPr="00EA76E6">
        <w:t>une heure après</w:t>
      </w:r>
      <w:r w:rsidRPr="00EA76E6">
        <w:t xml:space="preserve">. </w:t>
      </w:r>
      <w:r w:rsidR="00CA2403" w:rsidRPr="00EA76E6">
        <w:t>J</w:t>
      </w:r>
      <w:r w:rsidRPr="00EA76E6">
        <w:t>’</w:t>
      </w:r>
      <w:r w:rsidR="00CA2403" w:rsidRPr="00EA76E6">
        <w:t>ai vérifié et contrôlé tous les faits produits à l</w:t>
      </w:r>
      <w:r w:rsidRPr="00EA76E6">
        <w:t>’</w:t>
      </w:r>
      <w:r w:rsidR="00CA2403" w:rsidRPr="00EA76E6">
        <w:t>enquête</w:t>
      </w:r>
      <w:r w:rsidRPr="00EA76E6">
        <w:t xml:space="preserve">. </w:t>
      </w:r>
      <w:r w:rsidR="00CA2403" w:rsidRPr="00EA76E6">
        <w:t>J</w:t>
      </w:r>
      <w:r w:rsidRPr="00EA76E6">
        <w:t>’</w:t>
      </w:r>
      <w:r w:rsidR="00CA2403" w:rsidRPr="00EA76E6">
        <w:t>ai suivi les pas dans l</w:t>
      </w:r>
      <w:r w:rsidRPr="00EA76E6">
        <w:t>’</w:t>
      </w:r>
      <w:r w:rsidR="00CA2403" w:rsidRPr="00EA76E6">
        <w:t>allée des ifs</w:t>
      </w:r>
      <w:r w:rsidRPr="00EA76E6">
        <w:t xml:space="preserve">. </w:t>
      </w:r>
      <w:r w:rsidR="00CA2403" w:rsidRPr="00EA76E6">
        <w:t>J</w:t>
      </w:r>
      <w:r w:rsidRPr="00EA76E6">
        <w:t>’</w:t>
      </w:r>
      <w:r w:rsidR="00CA2403" w:rsidRPr="00EA76E6">
        <w:t>ai vu l</w:t>
      </w:r>
      <w:r w:rsidRPr="00EA76E6">
        <w:t>’</w:t>
      </w:r>
      <w:r w:rsidR="00CA2403" w:rsidRPr="00EA76E6">
        <w:t>endroit</w:t>
      </w:r>
      <w:r w:rsidRPr="00EA76E6">
        <w:t xml:space="preserve">, </w:t>
      </w:r>
      <w:r w:rsidR="00CA2403" w:rsidRPr="00EA76E6">
        <w:t>près de la porte de la lande</w:t>
      </w:r>
      <w:r w:rsidRPr="00EA76E6">
        <w:t xml:space="preserve">, </w:t>
      </w:r>
      <w:r w:rsidR="00CA2403" w:rsidRPr="00EA76E6">
        <w:t>où il semble s</w:t>
      </w:r>
      <w:r w:rsidRPr="00EA76E6">
        <w:t>’</w:t>
      </w:r>
      <w:r w:rsidR="00CA2403" w:rsidRPr="00EA76E6">
        <w:t>être arrêté</w:t>
      </w:r>
      <w:r w:rsidRPr="00EA76E6">
        <w:t xml:space="preserve">. </w:t>
      </w:r>
      <w:r w:rsidR="00CA2403" w:rsidRPr="00EA76E6">
        <w:t>J</w:t>
      </w:r>
      <w:r w:rsidRPr="00EA76E6">
        <w:t>’</w:t>
      </w:r>
      <w:r w:rsidR="00CA2403" w:rsidRPr="00EA76E6">
        <w:t>ai constaté le changement intervenu ensuite dans la forme des empreintes</w:t>
      </w:r>
      <w:r w:rsidRPr="00EA76E6">
        <w:t xml:space="preserve">. </w:t>
      </w:r>
      <w:r w:rsidR="00CA2403" w:rsidRPr="00EA76E6">
        <w:t>J</w:t>
      </w:r>
      <w:r w:rsidRPr="00EA76E6">
        <w:t>’</w:t>
      </w:r>
      <w:r w:rsidR="00CA2403" w:rsidRPr="00EA76E6">
        <w:t>ai noté qu</w:t>
      </w:r>
      <w:r w:rsidRPr="00EA76E6">
        <w:t>’</w:t>
      </w:r>
      <w:r w:rsidR="00CA2403" w:rsidRPr="00EA76E6">
        <w:t>il n</w:t>
      </w:r>
      <w:r w:rsidRPr="00EA76E6">
        <w:t>’</w:t>
      </w:r>
      <w:r w:rsidR="00CA2403" w:rsidRPr="00EA76E6">
        <w:t xml:space="preserve">y avait </w:t>
      </w:r>
      <w:r w:rsidR="00CA2403" w:rsidRPr="00EA76E6">
        <w:lastRenderedPageBreak/>
        <w:t>pas d</w:t>
      </w:r>
      <w:r w:rsidRPr="00EA76E6">
        <w:t>’</w:t>
      </w:r>
      <w:r w:rsidR="00CA2403" w:rsidRPr="00EA76E6">
        <w:t>autres traces de pas</w:t>
      </w:r>
      <w:r w:rsidRPr="00EA76E6">
        <w:t xml:space="preserve">, </w:t>
      </w:r>
      <w:r w:rsidR="00CA2403" w:rsidRPr="00EA76E6">
        <w:t>à l</w:t>
      </w:r>
      <w:r w:rsidRPr="00EA76E6">
        <w:t>’</w:t>
      </w:r>
      <w:r w:rsidR="00CA2403" w:rsidRPr="00EA76E6">
        <w:t>exception de celles de Barrymore</w:t>
      </w:r>
      <w:r w:rsidRPr="00EA76E6">
        <w:t xml:space="preserve">, </w:t>
      </w:r>
      <w:r w:rsidR="00CA2403" w:rsidRPr="00EA76E6">
        <w:t>sur le gravier tendre</w:t>
      </w:r>
      <w:r w:rsidRPr="00EA76E6">
        <w:t xml:space="preserve">. </w:t>
      </w:r>
      <w:r w:rsidR="00CA2403" w:rsidRPr="00EA76E6">
        <w:t>Finalement j</w:t>
      </w:r>
      <w:r w:rsidRPr="00EA76E6">
        <w:t>’</w:t>
      </w:r>
      <w:r w:rsidR="00CA2403" w:rsidRPr="00EA76E6">
        <w:t>ai examiné avec grand soin le corps que personne n</w:t>
      </w:r>
      <w:r w:rsidRPr="00EA76E6">
        <w:t>’</w:t>
      </w:r>
      <w:r w:rsidR="00CA2403" w:rsidRPr="00EA76E6">
        <w:t>avait touché avant mon arrivée</w:t>
      </w:r>
      <w:r w:rsidRPr="00EA76E6">
        <w:t xml:space="preserve">. </w:t>
      </w:r>
      <w:r w:rsidR="00CA2403" w:rsidRPr="00EA76E6">
        <w:t>Sir Charles gisait sur le ventre</w:t>
      </w:r>
      <w:r w:rsidRPr="00EA76E6">
        <w:t xml:space="preserve">, </w:t>
      </w:r>
      <w:r w:rsidR="00CA2403" w:rsidRPr="00EA76E6">
        <w:t>bras en croix</w:t>
      </w:r>
      <w:r w:rsidRPr="00EA76E6">
        <w:t xml:space="preserve">, </w:t>
      </w:r>
      <w:r w:rsidR="00CA2403" w:rsidRPr="00EA76E6">
        <w:t>les doigts enfoncés dans le sol</w:t>
      </w:r>
      <w:r w:rsidRPr="00EA76E6">
        <w:t xml:space="preserve"> ; </w:t>
      </w:r>
      <w:r w:rsidR="00CA2403" w:rsidRPr="00EA76E6">
        <w:t>ses traits étaient révulsés</w:t>
      </w:r>
      <w:r w:rsidRPr="00EA76E6">
        <w:t xml:space="preserve">, </w:t>
      </w:r>
      <w:r w:rsidR="00CA2403" w:rsidRPr="00EA76E6">
        <w:t>à tel point que j</w:t>
      </w:r>
      <w:r w:rsidRPr="00EA76E6">
        <w:t>’</w:t>
      </w:r>
      <w:r w:rsidR="00CA2403" w:rsidRPr="00EA76E6">
        <w:t>ai hésité à l</w:t>
      </w:r>
      <w:r w:rsidRPr="00EA76E6">
        <w:t>’</w:t>
      </w:r>
      <w:r w:rsidR="00CA2403" w:rsidRPr="00EA76E6">
        <w:t>identifier</w:t>
      </w:r>
      <w:r w:rsidRPr="00EA76E6">
        <w:t xml:space="preserve">. </w:t>
      </w:r>
      <w:r w:rsidR="00CA2403" w:rsidRPr="00EA76E6">
        <w:t>De toute évidence il n</w:t>
      </w:r>
      <w:r w:rsidRPr="00EA76E6">
        <w:t>’</w:t>
      </w:r>
      <w:r w:rsidR="00CA2403" w:rsidRPr="00EA76E6">
        <w:t>avait pas subi de violences et il ne portait a</w:t>
      </w:r>
      <w:r w:rsidR="00CA2403" w:rsidRPr="00EA76E6">
        <w:t>u</w:t>
      </w:r>
      <w:r w:rsidR="00CA2403" w:rsidRPr="00EA76E6">
        <w:t>cune blessure physique</w:t>
      </w:r>
      <w:r w:rsidRPr="00EA76E6">
        <w:t xml:space="preserve">. </w:t>
      </w:r>
      <w:r w:rsidR="00CA2403" w:rsidRPr="00EA76E6">
        <w:t>Mais à l</w:t>
      </w:r>
      <w:r w:rsidRPr="00EA76E6">
        <w:t>’</w:t>
      </w:r>
      <w:r w:rsidR="00CA2403" w:rsidRPr="00EA76E6">
        <w:t>enquête Barrymore fit une d</w:t>
      </w:r>
      <w:r w:rsidR="00CA2403" w:rsidRPr="00EA76E6">
        <w:t>é</w:t>
      </w:r>
      <w:r w:rsidR="00CA2403" w:rsidRPr="00EA76E6">
        <w:t>position inexacte</w:t>
      </w:r>
      <w:r w:rsidRPr="00EA76E6">
        <w:t xml:space="preserve">. </w:t>
      </w:r>
      <w:r w:rsidR="00CA2403" w:rsidRPr="00EA76E6">
        <w:t>Il déclara qu</w:t>
      </w:r>
      <w:r w:rsidRPr="00EA76E6">
        <w:t>’</w:t>
      </w:r>
      <w:r w:rsidR="00CA2403" w:rsidRPr="00EA76E6">
        <w:t>autour du cadavre il n</w:t>
      </w:r>
      <w:r w:rsidRPr="00EA76E6">
        <w:t>’</w:t>
      </w:r>
      <w:r w:rsidR="00CA2403" w:rsidRPr="00EA76E6">
        <w:t>y avait aucune trace sur le sol</w:t>
      </w:r>
      <w:r w:rsidRPr="00EA76E6">
        <w:t xml:space="preserve">. </w:t>
      </w:r>
      <w:r w:rsidR="00CA2403" w:rsidRPr="00EA76E6">
        <w:t>Il n</w:t>
      </w:r>
      <w:r w:rsidRPr="00EA76E6">
        <w:t>’</w:t>
      </w:r>
      <w:r w:rsidR="00CA2403" w:rsidRPr="00EA76E6">
        <w:t>en avait remarqué aucune</w:t>
      </w:r>
      <w:r w:rsidRPr="00EA76E6">
        <w:t xml:space="preserve">. </w:t>
      </w:r>
      <w:r w:rsidR="00CA2403" w:rsidRPr="00EA76E6">
        <w:t>Moi j</w:t>
      </w:r>
      <w:r w:rsidRPr="00EA76E6">
        <w:t>’</w:t>
      </w:r>
      <w:r w:rsidR="00CA2403" w:rsidRPr="00EA76E6">
        <w:t>en ai vu</w:t>
      </w:r>
      <w:r w:rsidRPr="00EA76E6">
        <w:t xml:space="preserve"> : </w:t>
      </w:r>
      <w:r w:rsidR="00CA2403" w:rsidRPr="00EA76E6">
        <w:t>à une courte distance</w:t>
      </w:r>
      <w:r w:rsidRPr="00EA76E6">
        <w:t xml:space="preserve">, </w:t>
      </w:r>
      <w:r w:rsidR="00CA2403" w:rsidRPr="00EA76E6">
        <w:t>mais fraîches et nettes</w:t>
      </w:r>
      <w:r w:rsidRPr="00EA76E6">
        <w:t>.</w:t>
      </w:r>
    </w:p>
    <w:p w14:paraId="0ADB6DD6" w14:textId="77777777" w:rsidR="00C646BA" w:rsidRPr="00EA76E6" w:rsidRDefault="00C646BA" w:rsidP="00C646BA">
      <w:r w:rsidRPr="00EA76E6">
        <w:t>— </w:t>
      </w:r>
      <w:r w:rsidR="00CA2403" w:rsidRPr="00EA76E6">
        <w:t>Des traces de pas</w:t>
      </w:r>
      <w:r w:rsidRPr="00EA76E6">
        <w:t> ?</w:t>
      </w:r>
    </w:p>
    <w:p w14:paraId="777DE5D7" w14:textId="77777777" w:rsidR="00C646BA" w:rsidRPr="00EA76E6" w:rsidRDefault="00C646BA" w:rsidP="00C646BA">
      <w:r w:rsidRPr="00EA76E6">
        <w:t>— </w:t>
      </w:r>
      <w:r w:rsidR="00CA2403" w:rsidRPr="00EA76E6">
        <w:t>Des traces de pas</w:t>
      </w:r>
      <w:r w:rsidRPr="00EA76E6">
        <w:t>.</w:t>
      </w:r>
    </w:p>
    <w:p w14:paraId="74E8E0A4" w14:textId="1F115887" w:rsidR="00C646BA" w:rsidRPr="00EA76E6" w:rsidRDefault="00C646BA" w:rsidP="00C646BA">
      <w:r w:rsidRPr="00EA76E6">
        <w:t>— </w:t>
      </w:r>
      <w:r w:rsidR="00CA2403" w:rsidRPr="00EA76E6">
        <w:t>D</w:t>
      </w:r>
      <w:r w:rsidRPr="00EA76E6">
        <w:t>’</w:t>
      </w:r>
      <w:r w:rsidR="00CA2403" w:rsidRPr="00EA76E6">
        <w:t>un homme ou d</w:t>
      </w:r>
      <w:r w:rsidRPr="00EA76E6">
        <w:t>’</w:t>
      </w:r>
      <w:r w:rsidR="00CA2403" w:rsidRPr="00EA76E6">
        <w:t>une femme</w:t>
      </w:r>
      <w:r w:rsidRPr="00EA76E6">
        <w:t> ? »</w:t>
      </w:r>
    </w:p>
    <w:p w14:paraId="50A0035C" w14:textId="77777777" w:rsidR="00C646BA" w:rsidRPr="00EA76E6" w:rsidRDefault="00CA2403" w:rsidP="00C646BA">
      <w:r w:rsidRPr="00EA76E6">
        <w:t>Le docteur Mortimer nous dévisagea d</w:t>
      </w:r>
      <w:r w:rsidR="00C646BA" w:rsidRPr="00EA76E6">
        <w:t>’</w:t>
      </w:r>
      <w:r w:rsidRPr="00EA76E6">
        <w:t>un regard étrange avant de répondre dans un chuchotement</w:t>
      </w:r>
      <w:r w:rsidR="00C646BA" w:rsidRPr="00EA76E6">
        <w:t> :</w:t>
      </w:r>
    </w:p>
    <w:p w14:paraId="2310D704" w14:textId="33E76F27" w:rsidR="00CA2403" w:rsidRPr="00EA76E6" w:rsidRDefault="00C646BA">
      <w:r w:rsidRPr="00EA76E6">
        <w:t>« </w:t>
      </w:r>
      <w:r w:rsidR="00CA2403" w:rsidRPr="00EA76E6">
        <w:t>Monsieur Holmes</w:t>
      </w:r>
      <w:r w:rsidRPr="00EA76E6">
        <w:t xml:space="preserve">, </w:t>
      </w:r>
      <w:r w:rsidR="00CA2403" w:rsidRPr="00EA76E6">
        <w:t>les empreintes étaient celles d</w:t>
      </w:r>
      <w:r w:rsidRPr="00EA76E6">
        <w:t>’</w:t>
      </w:r>
      <w:r w:rsidR="00CA2403" w:rsidRPr="00EA76E6">
        <w:t>un chien gigantesque</w:t>
      </w:r>
      <w:r w:rsidRPr="00EA76E6">
        <w:t> ! »</w:t>
      </w:r>
    </w:p>
    <w:p w14:paraId="58158081" w14:textId="77777777" w:rsidR="003A2C8A" w:rsidRPr="00EA76E6" w:rsidRDefault="00CA2403" w:rsidP="00C646BA">
      <w:pPr>
        <w:pStyle w:val="Titre1"/>
      </w:pPr>
      <w:bookmarkStart w:id="4" w:name="_Toc51608175"/>
      <w:bookmarkStart w:id="5" w:name="_Toc203664740"/>
      <w:r w:rsidRPr="00EA76E6">
        <w:lastRenderedPageBreak/>
        <w:t>CHAPITRE III</w:t>
      </w:r>
      <w:r w:rsidRPr="00EA76E6">
        <w:br/>
        <w:t xml:space="preserve">LE </w:t>
      </w:r>
      <w:bookmarkEnd w:id="4"/>
      <w:r w:rsidR="00913B0F" w:rsidRPr="00EA76E6">
        <w:t>PROBLÈME</w:t>
      </w:r>
      <w:bookmarkEnd w:id="5"/>
      <w:r w:rsidR="003A2C8A" w:rsidRPr="00EA76E6">
        <w:br/>
      </w:r>
    </w:p>
    <w:p w14:paraId="139BDBDA" w14:textId="77777777" w:rsidR="00C646BA" w:rsidRPr="00EA76E6" w:rsidRDefault="00CA2403" w:rsidP="00C646BA">
      <w:r w:rsidRPr="00EA76E6">
        <w:t>J</w:t>
      </w:r>
      <w:r w:rsidR="00C646BA" w:rsidRPr="00EA76E6">
        <w:t>’</w:t>
      </w:r>
      <w:r w:rsidRPr="00EA76E6">
        <w:t>avoue qu</w:t>
      </w:r>
      <w:r w:rsidR="00C646BA" w:rsidRPr="00EA76E6">
        <w:t>’</w:t>
      </w:r>
      <w:r w:rsidRPr="00EA76E6">
        <w:t>à ces mots je ne pus réprimer un frisson</w:t>
      </w:r>
      <w:r w:rsidR="00C646BA" w:rsidRPr="00EA76E6">
        <w:t xml:space="preserve">. </w:t>
      </w:r>
      <w:r w:rsidRPr="00EA76E6">
        <w:t>La voix du médecin avait tremblé</w:t>
      </w:r>
      <w:r w:rsidR="00C646BA" w:rsidRPr="00EA76E6">
        <w:t xml:space="preserve"> ; </w:t>
      </w:r>
      <w:r w:rsidRPr="00EA76E6">
        <w:t>sa confidence l</w:t>
      </w:r>
      <w:r w:rsidR="00C646BA" w:rsidRPr="00EA76E6">
        <w:t>’</w:t>
      </w:r>
      <w:r w:rsidRPr="00EA76E6">
        <w:t>avait profondément remué</w:t>
      </w:r>
      <w:r w:rsidR="00C646BA" w:rsidRPr="00EA76E6">
        <w:t xml:space="preserve">. </w:t>
      </w:r>
      <w:r w:rsidRPr="00EA76E6">
        <w:t>Très excité</w:t>
      </w:r>
      <w:r w:rsidR="00C646BA" w:rsidRPr="00EA76E6">
        <w:t xml:space="preserve">, </w:t>
      </w:r>
      <w:r w:rsidRPr="00EA76E6">
        <w:t>Holmes se pencha en avant</w:t>
      </w:r>
      <w:r w:rsidR="00C646BA" w:rsidRPr="00EA76E6">
        <w:t xml:space="preserve"> ; </w:t>
      </w:r>
      <w:r w:rsidRPr="00EA76E6">
        <w:t>son regard bri</w:t>
      </w:r>
      <w:r w:rsidRPr="00EA76E6">
        <w:t>l</w:t>
      </w:r>
      <w:r w:rsidRPr="00EA76E6">
        <w:t>lait d</w:t>
      </w:r>
      <w:r w:rsidR="00C646BA" w:rsidRPr="00EA76E6">
        <w:t>’</w:t>
      </w:r>
      <w:r w:rsidRPr="00EA76E6">
        <w:t>une lueur dure</w:t>
      </w:r>
      <w:r w:rsidR="00C646BA" w:rsidRPr="00EA76E6">
        <w:t xml:space="preserve">, </w:t>
      </w:r>
      <w:r w:rsidRPr="00EA76E6">
        <w:t>aiguë</w:t>
      </w:r>
      <w:r w:rsidR="00C646BA" w:rsidRPr="00EA76E6">
        <w:t xml:space="preserve">, </w:t>
      </w:r>
      <w:r w:rsidRPr="00EA76E6">
        <w:t>que je lui connaissais bien</w:t>
      </w:r>
      <w:r w:rsidR="00C646BA" w:rsidRPr="00EA76E6">
        <w:t>.</w:t>
      </w:r>
    </w:p>
    <w:p w14:paraId="1469B137" w14:textId="77777777" w:rsidR="00C646BA" w:rsidRPr="00EA76E6" w:rsidRDefault="00C646BA" w:rsidP="00C646BA">
      <w:r w:rsidRPr="00EA76E6">
        <w:t>« </w:t>
      </w:r>
      <w:r w:rsidR="00CA2403" w:rsidRPr="00EA76E6">
        <w:t>Vous avez vu cela</w:t>
      </w:r>
      <w:r w:rsidRPr="00EA76E6">
        <w:t> ?</w:t>
      </w:r>
    </w:p>
    <w:p w14:paraId="2DC6A20B" w14:textId="77777777" w:rsidR="00C646BA" w:rsidRPr="00EA76E6" w:rsidRDefault="00C646BA" w:rsidP="00C646BA">
      <w:r w:rsidRPr="00EA76E6">
        <w:t>— </w:t>
      </w:r>
      <w:r w:rsidR="00CA2403" w:rsidRPr="00EA76E6">
        <w:t>Aussi nettement que je vous vois</w:t>
      </w:r>
      <w:r w:rsidRPr="00EA76E6">
        <w:t>.</w:t>
      </w:r>
    </w:p>
    <w:p w14:paraId="0A9DDB22" w14:textId="77777777" w:rsidR="00C646BA" w:rsidRPr="00EA76E6" w:rsidRDefault="00C646BA" w:rsidP="00C646BA">
      <w:r w:rsidRPr="00EA76E6">
        <w:t>— </w:t>
      </w:r>
      <w:r w:rsidR="00CA2403" w:rsidRPr="00EA76E6">
        <w:t>Et vous n</w:t>
      </w:r>
      <w:r w:rsidRPr="00EA76E6">
        <w:t>’</w:t>
      </w:r>
      <w:r w:rsidR="00CA2403" w:rsidRPr="00EA76E6">
        <w:t>avez rien dit</w:t>
      </w:r>
      <w:r w:rsidRPr="00EA76E6">
        <w:t> ?</w:t>
      </w:r>
    </w:p>
    <w:p w14:paraId="5BCC9885" w14:textId="77777777" w:rsidR="00C646BA" w:rsidRPr="00EA76E6" w:rsidRDefault="00C646BA" w:rsidP="00C646BA">
      <w:r w:rsidRPr="00EA76E6">
        <w:t>— </w:t>
      </w:r>
      <w:r w:rsidR="008D2AD1" w:rsidRPr="00EA76E6">
        <w:t>À</w:t>
      </w:r>
      <w:r w:rsidR="00CA2403" w:rsidRPr="00EA76E6">
        <w:t xml:space="preserve"> quoi bon</w:t>
      </w:r>
      <w:r w:rsidRPr="00EA76E6">
        <w:t> ?</w:t>
      </w:r>
    </w:p>
    <w:p w14:paraId="5EBFCB16" w14:textId="77777777" w:rsidR="00C646BA" w:rsidRPr="00EA76E6" w:rsidRDefault="00C646BA" w:rsidP="00C646BA">
      <w:r w:rsidRPr="00EA76E6">
        <w:t>— </w:t>
      </w:r>
      <w:r w:rsidR="00CA2403" w:rsidRPr="00EA76E6">
        <w:t>Comment se fait-il que personne d</w:t>
      </w:r>
      <w:r w:rsidRPr="00EA76E6">
        <w:t>’</w:t>
      </w:r>
      <w:r w:rsidR="00CA2403" w:rsidRPr="00EA76E6">
        <w:t>autre ne l</w:t>
      </w:r>
      <w:r w:rsidRPr="00EA76E6">
        <w:t>’</w:t>
      </w:r>
      <w:r w:rsidR="00CA2403" w:rsidRPr="00EA76E6">
        <w:t>ait vu</w:t>
      </w:r>
      <w:r w:rsidRPr="00EA76E6">
        <w:t> ?</w:t>
      </w:r>
    </w:p>
    <w:p w14:paraId="48E66693" w14:textId="77777777" w:rsidR="00C646BA" w:rsidRPr="00EA76E6" w:rsidRDefault="00C646BA" w:rsidP="00C646BA">
      <w:r w:rsidRPr="00EA76E6">
        <w:t>— </w:t>
      </w:r>
      <w:r w:rsidR="00CA2403" w:rsidRPr="00EA76E6">
        <w:t>Les empreintes se trouvaient à une vingtaine de mètres du corps</w:t>
      </w:r>
      <w:r w:rsidRPr="00EA76E6">
        <w:t xml:space="preserve"> ; </w:t>
      </w:r>
      <w:r w:rsidR="00CA2403" w:rsidRPr="00EA76E6">
        <w:t>personne ne s</w:t>
      </w:r>
      <w:r w:rsidRPr="00EA76E6">
        <w:t>’</w:t>
      </w:r>
      <w:r w:rsidR="00CA2403" w:rsidRPr="00EA76E6">
        <w:t>en est soucié</w:t>
      </w:r>
      <w:r w:rsidRPr="00EA76E6">
        <w:t xml:space="preserve">. </w:t>
      </w:r>
      <w:r w:rsidR="00CA2403" w:rsidRPr="00EA76E6">
        <w:t>Si je n</w:t>
      </w:r>
      <w:r w:rsidRPr="00EA76E6">
        <w:t>’</w:t>
      </w:r>
      <w:r w:rsidR="00CA2403" w:rsidRPr="00EA76E6">
        <w:t>avais pas connu la légende</w:t>
      </w:r>
      <w:r w:rsidRPr="00EA76E6">
        <w:t xml:space="preserve">, </w:t>
      </w:r>
      <w:r w:rsidR="00CA2403" w:rsidRPr="00EA76E6">
        <w:t>je ne m</w:t>
      </w:r>
      <w:r w:rsidRPr="00EA76E6">
        <w:t>’</w:t>
      </w:r>
      <w:r w:rsidR="00CA2403" w:rsidRPr="00EA76E6">
        <w:t>en serais pas soucié davantage</w:t>
      </w:r>
      <w:r w:rsidRPr="00EA76E6">
        <w:t>.</w:t>
      </w:r>
    </w:p>
    <w:p w14:paraId="16055C0F" w14:textId="77777777" w:rsidR="00C646BA" w:rsidRPr="00EA76E6" w:rsidRDefault="00C646BA" w:rsidP="00C646BA">
      <w:r w:rsidRPr="00EA76E6">
        <w:t>— </w:t>
      </w:r>
      <w:r w:rsidR="00CA2403" w:rsidRPr="00EA76E6">
        <w:t>Y a-t-il beaucoup de chiens de berger sur la lande</w:t>
      </w:r>
      <w:r w:rsidRPr="00EA76E6">
        <w:t> ?</w:t>
      </w:r>
    </w:p>
    <w:p w14:paraId="0B2FB5D3" w14:textId="77777777" w:rsidR="00C646BA" w:rsidRPr="00EA76E6" w:rsidRDefault="00C646BA" w:rsidP="00C646BA">
      <w:r w:rsidRPr="00EA76E6">
        <w:t>— </w:t>
      </w:r>
      <w:r w:rsidR="00CA2403" w:rsidRPr="00EA76E6">
        <w:t>Bien sûr</w:t>
      </w:r>
      <w:r w:rsidRPr="00EA76E6">
        <w:t xml:space="preserve"> ! </w:t>
      </w:r>
      <w:r w:rsidR="00CA2403" w:rsidRPr="00EA76E6">
        <w:t>Mais ce n</w:t>
      </w:r>
      <w:r w:rsidRPr="00EA76E6">
        <w:t>’</w:t>
      </w:r>
      <w:r w:rsidR="00CA2403" w:rsidRPr="00EA76E6">
        <w:t>était pas un chien de berger</w:t>
      </w:r>
      <w:r w:rsidRPr="00EA76E6">
        <w:t>.</w:t>
      </w:r>
    </w:p>
    <w:p w14:paraId="1AB2A78F" w14:textId="77777777" w:rsidR="00C646BA" w:rsidRPr="00EA76E6" w:rsidRDefault="00C646BA" w:rsidP="00C646BA">
      <w:r w:rsidRPr="00EA76E6">
        <w:t>— </w:t>
      </w:r>
      <w:r w:rsidR="00CA2403" w:rsidRPr="00EA76E6">
        <w:t>Vous dites qu</w:t>
      </w:r>
      <w:r w:rsidRPr="00EA76E6">
        <w:t>’</w:t>
      </w:r>
      <w:r w:rsidR="00CA2403" w:rsidRPr="00EA76E6">
        <w:t>il était gros</w:t>
      </w:r>
      <w:r w:rsidRPr="00EA76E6">
        <w:t> ?</w:t>
      </w:r>
    </w:p>
    <w:p w14:paraId="7E54E81C" w14:textId="77777777" w:rsidR="00C646BA" w:rsidRPr="00EA76E6" w:rsidRDefault="00C646BA" w:rsidP="00C646BA">
      <w:r w:rsidRPr="00EA76E6">
        <w:t>— </w:t>
      </w:r>
      <w:r w:rsidR="00CA2403" w:rsidRPr="00EA76E6">
        <w:t>Énorme</w:t>
      </w:r>
      <w:r w:rsidRPr="00EA76E6">
        <w:t> !</w:t>
      </w:r>
    </w:p>
    <w:p w14:paraId="72712C62" w14:textId="77777777" w:rsidR="00C646BA" w:rsidRPr="00EA76E6" w:rsidRDefault="00C646BA" w:rsidP="00C646BA">
      <w:r w:rsidRPr="00EA76E6">
        <w:t>— </w:t>
      </w:r>
      <w:r w:rsidR="00CA2403" w:rsidRPr="00EA76E6">
        <w:t>Mais il ne s</w:t>
      </w:r>
      <w:r w:rsidRPr="00EA76E6">
        <w:t>’</w:t>
      </w:r>
      <w:r w:rsidR="00CA2403" w:rsidRPr="00EA76E6">
        <w:t>est pas approché du corps</w:t>
      </w:r>
      <w:r w:rsidRPr="00EA76E6">
        <w:t> ?</w:t>
      </w:r>
    </w:p>
    <w:p w14:paraId="49E28E4F" w14:textId="77777777" w:rsidR="00C646BA" w:rsidRPr="00EA76E6" w:rsidRDefault="00C646BA" w:rsidP="00C646BA">
      <w:r w:rsidRPr="00EA76E6">
        <w:t>— </w:t>
      </w:r>
      <w:r w:rsidR="00CA2403" w:rsidRPr="00EA76E6">
        <w:t>Non</w:t>
      </w:r>
      <w:r w:rsidRPr="00EA76E6">
        <w:t>.</w:t>
      </w:r>
    </w:p>
    <w:p w14:paraId="53DCFA38" w14:textId="77777777" w:rsidR="00C646BA" w:rsidRPr="00EA76E6" w:rsidRDefault="00C646BA" w:rsidP="00C646BA">
      <w:r w:rsidRPr="00EA76E6">
        <w:t>— </w:t>
      </w:r>
      <w:r w:rsidR="00CA2403" w:rsidRPr="00EA76E6">
        <w:t>Quelle sorte de nuit était-ce</w:t>
      </w:r>
      <w:r w:rsidRPr="00EA76E6">
        <w:t> ?</w:t>
      </w:r>
    </w:p>
    <w:p w14:paraId="1DCC58D5" w14:textId="77777777" w:rsidR="00C646BA" w:rsidRPr="00EA76E6" w:rsidRDefault="00C646BA" w:rsidP="00C646BA">
      <w:r w:rsidRPr="00EA76E6">
        <w:lastRenderedPageBreak/>
        <w:t>— </w:t>
      </w:r>
      <w:r w:rsidR="00CA2403" w:rsidRPr="00EA76E6">
        <w:t>Humide et froide</w:t>
      </w:r>
      <w:r w:rsidRPr="00EA76E6">
        <w:t>.</w:t>
      </w:r>
    </w:p>
    <w:p w14:paraId="06CF83BF" w14:textId="77777777" w:rsidR="00C646BA" w:rsidRPr="00EA76E6" w:rsidRDefault="00C646BA" w:rsidP="00C646BA">
      <w:r w:rsidRPr="00EA76E6">
        <w:t>— </w:t>
      </w:r>
      <w:r w:rsidR="00CA2403" w:rsidRPr="00EA76E6">
        <w:t>Il ne pleuvait pas</w:t>
      </w:r>
      <w:r w:rsidRPr="00EA76E6">
        <w:t> ?</w:t>
      </w:r>
    </w:p>
    <w:p w14:paraId="67DBB41B" w14:textId="77777777" w:rsidR="00C646BA" w:rsidRPr="00EA76E6" w:rsidRDefault="00C646BA" w:rsidP="00C646BA">
      <w:r w:rsidRPr="00EA76E6">
        <w:t>— </w:t>
      </w:r>
      <w:r w:rsidR="00CA2403" w:rsidRPr="00EA76E6">
        <w:t>Non</w:t>
      </w:r>
      <w:r w:rsidRPr="00EA76E6">
        <w:t>.</w:t>
      </w:r>
    </w:p>
    <w:p w14:paraId="01B6086C" w14:textId="77777777" w:rsidR="00C646BA" w:rsidRPr="00EA76E6" w:rsidRDefault="00C646BA" w:rsidP="00C646BA">
      <w:r w:rsidRPr="00EA76E6">
        <w:t>— </w:t>
      </w:r>
      <w:r w:rsidR="008D2AD1" w:rsidRPr="00EA76E6">
        <w:t>À</w:t>
      </w:r>
      <w:r w:rsidR="00CA2403" w:rsidRPr="00EA76E6">
        <w:t xml:space="preserve"> quoi ressemble l</w:t>
      </w:r>
      <w:r w:rsidRPr="00EA76E6">
        <w:t>’</w:t>
      </w:r>
      <w:r w:rsidR="00CA2403" w:rsidRPr="00EA76E6">
        <w:t>allée</w:t>
      </w:r>
      <w:r w:rsidRPr="00EA76E6">
        <w:t> ?</w:t>
      </w:r>
    </w:p>
    <w:p w14:paraId="73DDE494" w14:textId="77777777" w:rsidR="00C646BA" w:rsidRPr="00EA76E6" w:rsidRDefault="00C646BA" w:rsidP="00C646BA">
      <w:r w:rsidRPr="00EA76E6">
        <w:t>— </w:t>
      </w:r>
      <w:r w:rsidR="00CA2403" w:rsidRPr="00EA76E6">
        <w:t>Elle s</w:t>
      </w:r>
      <w:r w:rsidRPr="00EA76E6">
        <w:t>’</w:t>
      </w:r>
      <w:r w:rsidR="00CA2403" w:rsidRPr="00EA76E6">
        <w:t>étend entre deux rangées de vieux ifs taillés en haie</w:t>
      </w:r>
      <w:r w:rsidRPr="00EA76E6">
        <w:t xml:space="preserve"> ; </w:t>
      </w:r>
      <w:r w:rsidR="00CA2403" w:rsidRPr="00EA76E6">
        <w:t>quatre mètres de haut</w:t>
      </w:r>
      <w:r w:rsidRPr="00EA76E6">
        <w:t xml:space="preserve"> ; </w:t>
      </w:r>
      <w:r w:rsidR="00CA2403" w:rsidRPr="00EA76E6">
        <w:t>impénétrables</w:t>
      </w:r>
      <w:r w:rsidRPr="00EA76E6">
        <w:t xml:space="preserve">. </w:t>
      </w:r>
      <w:r w:rsidR="00CA2403" w:rsidRPr="00EA76E6">
        <w:t>L</w:t>
      </w:r>
      <w:r w:rsidRPr="00EA76E6">
        <w:t>’</w:t>
      </w:r>
      <w:r w:rsidR="00CA2403" w:rsidRPr="00EA76E6">
        <w:t>allée par elle-même a deux mètres cinquante de large environ</w:t>
      </w:r>
      <w:r w:rsidRPr="00EA76E6">
        <w:t>.</w:t>
      </w:r>
    </w:p>
    <w:p w14:paraId="16083AB5" w14:textId="77777777" w:rsidR="00C646BA" w:rsidRPr="00EA76E6" w:rsidRDefault="00C646BA" w:rsidP="00C646BA">
      <w:r w:rsidRPr="00EA76E6">
        <w:t>— </w:t>
      </w:r>
      <w:r w:rsidR="00CA2403" w:rsidRPr="00EA76E6">
        <w:t>Il n</w:t>
      </w:r>
      <w:r w:rsidRPr="00EA76E6">
        <w:t>’</w:t>
      </w:r>
      <w:r w:rsidR="00CA2403" w:rsidRPr="00EA76E6">
        <w:t>y a rien entre les haies et l</w:t>
      </w:r>
      <w:r w:rsidRPr="00EA76E6">
        <w:t>’</w:t>
      </w:r>
      <w:r w:rsidR="00CA2403" w:rsidRPr="00EA76E6">
        <w:t>allée</w:t>
      </w:r>
      <w:r w:rsidRPr="00EA76E6">
        <w:t> ?</w:t>
      </w:r>
    </w:p>
    <w:p w14:paraId="0A995268" w14:textId="77777777" w:rsidR="00C646BA" w:rsidRPr="00EA76E6" w:rsidRDefault="00C646BA" w:rsidP="00C646BA">
      <w:r w:rsidRPr="00EA76E6">
        <w:t>— </w:t>
      </w:r>
      <w:r w:rsidR="00CA2403" w:rsidRPr="00EA76E6">
        <w:t>Si</w:t>
      </w:r>
      <w:r w:rsidRPr="00EA76E6">
        <w:t xml:space="preserve"> : </w:t>
      </w:r>
      <w:r w:rsidR="00CA2403" w:rsidRPr="00EA76E6">
        <w:t>une bordure de gazon de chaque côté</w:t>
      </w:r>
      <w:r w:rsidRPr="00EA76E6">
        <w:t xml:space="preserve">, </w:t>
      </w:r>
      <w:r w:rsidR="00CA2403" w:rsidRPr="00EA76E6">
        <w:t>près de deux mètres de large</w:t>
      </w:r>
      <w:r w:rsidRPr="00EA76E6">
        <w:t>.</w:t>
      </w:r>
    </w:p>
    <w:p w14:paraId="592CFC00" w14:textId="77777777" w:rsidR="00C646BA" w:rsidRPr="00EA76E6" w:rsidRDefault="00C646BA" w:rsidP="00C646BA">
      <w:r w:rsidRPr="00EA76E6">
        <w:t>— </w:t>
      </w:r>
      <w:r w:rsidR="00CA2403" w:rsidRPr="00EA76E6">
        <w:t>J</w:t>
      </w:r>
      <w:r w:rsidRPr="00EA76E6">
        <w:t>’</w:t>
      </w:r>
      <w:r w:rsidR="00CA2403" w:rsidRPr="00EA76E6">
        <w:t>ai cru comprendre qu</w:t>
      </w:r>
      <w:r w:rsidRPr="00EA76E6">
        <w:t>’</w:t>
      </w:r>
      <w:r w:rsidR="00CA2403" w:rsidRPr="00EA76E6">
        <w:t>en un endroit la haie d</w:t>
      </w:r>
      <w:r w:rsidRPr="00EA76E6">
        <w:t>’</w:t>
      </w:r>
      <w:r w:rsidR="00CA2403" w:rsidRPr="00EA76E6">
        <w:t>ifs est coupée par une porte</w:t>
      </w:r>
      <w:r w:rsidRPr="00EA76E6">
        <w:t> ?</w:t>
      </w:r>
    </w:p>
    <w:p w14:paraId="1803BCE8" w14:textId="77777777" w:rsidR="00C646BA" w:rsidRPr="00EA76E6" w:rsidRDefault="00C646BA" w:rsidP="00C646BA">
      <w:r w:rsidRPr="00EA76E6">
        <w:t>— </w:t>
      </w:r>
      <w:r w:rsidR="00CA2403" w:rsidRPr="00EA76E6">
        <w:t>Oui</w:t>
      </w:r>
      <w:r w:rsidRPr="00EA76E6">
        <w:t xml:space="preserve">. </w:t>
      </w:r>
      <w:r w:rsidR="00CA2403" w:rsidRPr="00EA76E6">
        <w:t>Une porte à claire-voie qui ouvre sur la lande</w:t>
      </w:r>
      <w:r w:rsidRPr="00EA76E6">
        <w:t>.</w:t>
      </w:r>
    </w:p>
    <w:p w14:paraId="68CC8FA3" w14:textId="77777777" w:rsidR="00C646BA" w:rsidRPr="00EA76E6" w:rsidRDefault="00C646BA" w:rsidP="00C646BA">
      <w:r w:rsidRPr="00EA76E6">
        <w:t>— </w:t>
      </w:r>
      <w:r w:rsidR="00CA2403" w:rsidRPr="00EA76E6">
        <w:t>Pas d</w:t>
      </w:r>
      <w:r w:rsidRPr="00EA76E6">
        <w:t>’</w:t>
      </w:r>
      <w:r w:rsidR="00CA2403" w:rsidRPr="00EA76E6">
        <w:t>autre porte</w:t>
      </w:r>
      <w:r w:rsidRPr="00EA76E6">
        <w:t> ?</w:t>
      </w:r>
    </w:p>
    <w:p w14:paraId="01C88071" w14:textId="77777777" w:rsidR="00C646BA" w:rsidRPr="00EA76E6" w:rsidRDefault="00C646BA" w:rsidP="00C646BA">
      <w:r w:rsidRPr="00EA76E6">
        <w:t>— </w:t>
      </w:r>
      <w:r w:rsidR="00CA2403" w:rsidRPr="00EA76E6">
        <w:t>Aucune</w:t>
      </w:r>
      <w:r w:rsidRPr="00EA76E6">
        <w:t>.</w:t>
      </w:r>
    </w:p>
    <w:p w14:paraId="44C6EA48" w14:textId="77777777" w:rsidR="00C646BA" w:rsidRPr="00EA76E6" w:rsidRDefault="00C646BA" w:rsidP="00C646BA">
      <w:r w:rsidRPr="00EA76E6">
        <w:t>— </w:t>
      </w:r>
      <w:r w:rsidR="00CA2403" w:rsidRPr="00EA76E6">
        <w:t>Si bien que pour pénétrer dans l</w:t>
      </w:r>
      <w:r w:rsidRPr="00EA76E6">
        <w:t>’</w:t>
      </w:r>
      <w:r w:rsidR="00CA2403" w:rsidRPr="00EA76E6">
        <w:t>allée des ifs</w:t>
      </w:r>
      <w:r w:rsidRPr="00EA76E6">
        <w:t xml:space="preserve">, </w:t>
      </w:r>
      <w:r w:rsidR="00CA2403" w:rsidRPr="00EA76E6">
        <w:t>n</w:t>
      </w:r>
      <w:r w:rsidRPr="00EA76E6">
        <w:t>’</w:t>
      </w:r>
      <w:r w:rsidR="00CA2403" w:rsidRPr="00EA76E6">
        <w:t>importe qui doit la descendre en venant de la maison ou passer par la porte à claire-voie</w:t>
      </w:r>
      <w:r w:rsidRPr="00EA76E6">
        <w:t> ?</w:t>
      </w:r>
    </w:p>
    <w:p w14:paraId="66A854C2" w14:textId="77777777" w:rsidR="00C646BA" w:rsidRPr="00EA76E6" w:rsidRDefault="00C646BA" w:rsidP="00C646BA">
      <w:r w:rsidRPr="00EA76E6">
        <w:t>— </w:t>
      </w:r>
      <w:r w:rsidR="008D2AD1" w:rsidRPr="00EA76E6">
        <w:t>À</w:t>
      </w:r>
      <w:r w:rsidR="00CA2403" w:rsidRPr="00EA76E6">
        <w:t xml:space="preserve"> l</w:t>
      </w:r>
      <w:r w:rsidRPr="00EA76E6">
        <w:t>’</w:t>
      </w:r>
      <w:r w:rsidR="00CA2403" w:rsidRPr="00EA76E6">
        <w:t>autre extrémité il existe une sortie par un pavillon</w:t>
      </w:r>
      <w:r w:rsidRPr="00EA76E6">
        <w:t>.</w:t>
      </w:r>
    </w:p>
    <w:p w14:paraId="43636D3B" w14:textId="77777777" w:rsidR="00C646BA" w:rsidRPr="00EA76E6" w:rsidRDefault="00C646BA" w:rsidP="00C646BA">
      <w:r w:rsidRPr="00EA76E6">
        <w:t>— </w:t>
      </w:r>
      <w:r w:rsidR="00CA2403" w:rsidRPr="00EA76E6">
        <w:t>Sir Charles l</w:t>
      </w:r>
      <w:r w:rsidRPr="00EA76E6">
        <w:t>’</w:t>
      </w:r>
      <w:r w:rsidR="00CA2403" w:rsidRPr="00EA76E6">
        <w:t>avait-il atteint</w:t>
      </w:r>
      <w:r w:rsidRPr="00EA76E6">
        <w:t> ?</w:t>
      </w:r>
    </w:p>
    <w:p w14:paraId="4B610CC7" w14:textId="77777777" w:rsidR="00C646BA" w:rsidRPr="00EA76E6" w:rsidRDefault="00C646BA" w:rsidP="00C646BA">
      <w:r w:rsidRPr="00EA76E6">
        <w:t>— </w:t>
      </w:r>
      <w:r w:rsidR="00CA2403" w:rsidRPr="00EA76E6">
        <w:t>Non</w:t>
      </w:r>
      <w:r w:rsidRPr="00EA76E6">
        <w:t xml:space="preserve">. </w:t>
      </w:r>
      <w:r w:rsidR="00CA2403" w:rsidRPr="00EA76E6">
        <w:t>Il s</w:t>
      </w:r>
      <w:r w:rsidRPr="00EA76E6">
        <w:t>’</w:t>
      </w:r>
      <w:r w:rsidR="00CA2403" w:rsidRPr="00EA76E6">
        <w:t>en fallait d</w:t>
      </w:r>
      <w:r w:rsidRPr="00EA76E6">
        <w:t>’</w:t>
      </w:r>
      <w:r w:rsidR="00CA2403" w:rsidRPr="00EA76E6">
        <w:t>une cinquantaine de mètres</w:t>
      </w:r>
      <w:r w:rsidRPr="00EA76E6">
        <w:t>.</w:t>
      </w:r>
    </w:p>
    <w:p w14:paraId="18065394" w14:textId="77777777" w:rsidR="00C646BA" w:rsidRPr="00EA76E6" w:rsidRDefault="00C646BA" w:rsidP="00C646BA">
      <w:r w:rsidRPr="00EA76E6">
        <w:t>— </w:t>
      </w:r>
      <w:r w:rsidR="008D2AD1" w:rsidRPr="00EA76E6">
        <w:t>À</w:t>
      </w:r>
      <w:r w:rsidR="00CA2403" w:rsidRPr="00EA76E6">
        <w:t xml:space="preserve"> présent dites-moi</w:t>
      </w:r>
      <w:r w:rsidRPr="00EA76E6">
        <w:t xml:space="preserve">, </w:t>
      </w:r>
      <w:r w:rsidR="00CA2403" w:rsidRPr="00EA76E6">
        <w:t>docteur Mortimer</w:t>
      </w:r>
      <w:r w:rsidRPr="00EA76E6">
        <w:t xml:space="preserve">, </w:t>
      </w:r>
      <w:r w:rsidR="00CA2403" w:rsidRPr="00EA76E6">
        <w:t>et ceci est impo</w:t>
      </w:r>
      <w:r w:rsidR="00CA2403" w:rsidRPr="00EA76E6">
        <w:t>r</w:t>
      </w:r>
      <w:r w:rsidR="00CA2403" w:rsidRPr="00EA76E6">
        <w:t>tant</w:t>
      </w:r>
      <w:r w:rsidRPr="00EA76E6">
        <w:t xml:space="preserve"> : </w:t>
      </w:r>
      <w:r w:rsidR="00CA2403" w:rsidRPr="00EA76E6">
        <w:t>les empreintes que vous avez vues se trouvaient sur l</w:t>
      </w:r>
      <w:r w:rsidRPr="00EA76E6">
        <w:t>’</w:t>
      </w:r>
      <w:r w:rsidR="00CA2403" w:rsidRPr="00EA76E6">
        <w:t>allée et non sur le gazon</w:t>
      </w:r>
      <w:r w:rsidRPr="00EA76E6">
        <w:t> ?</w:t>
      </w:r>
    </w:p>
    <w:p w14:paraId="1AFE31D5" w14:textId="77777777" w:rsidR="00C646BA" w:rsidRPr="00EA76E6" w:rsidRDefault="00C646BA" w:rsidP="00C646BA">
      <w:r w:rsidRPr="00EA76E6">
        <w:lastRenderedPageBreak/>
        <w:t>— </w:t>
      </w:r>
      <w:r w:rsidR="00CA2403" w:rsidRPr="00EA76E6">
        <w:t>Aucune empreinte n</w:t>
      </w:r>
      <w:r w:rsidRPr="00EA76E6">
        <w:t>’</w:t>
      </w:r>
      <w:r w:rsidR="00CA2403" w:rsidRPr="00EA76E6">
        <w:t>était visible sur le gazon</w:t>
      </w:r>
      <w:r w:rsidRPr="00EA76E6">
        <w:t>.</w:t>
      </w:r>
    </w:p>
    <w:p w14:paraId="08D1519C" w14:textId="77777777" w:rsidR="00C646BA" w:rsidRPr="00EA76E6" w:rsidRDefault="00C646BA" w:rsidP="00C646BA">
      <w:r w:rsidRPr="00EA76E6">
        <w:t>— </w:t>
      </w:r>
      <w:r w:rsidR="00CA2403" w:rsidRPr="00EA76E6">
        <w:t>Se trouvaient-elles du même côté de l</w:t>
      </w:r>
      <w:r w:rsidRPr="00EA76E6">
        <w:t>’</w:t>
      </w:r>
      <w:r w:rsidR="00CA2403" w:rsidRPr="00EA76E6">
        <w:t>allée que la porte à claire-voie sur la lande</w:t>
      </w:r>
      <w:r w:rsidRPr="00EA76E6">
        <w:t> ?</w:t>
      </w:r>
    </w:p>
    <w:p w14:paraId="33FB3B1E" w14:textId="77777777" w:rsidR="00C646BA" w:rsidRPr="00EA76E6" w:rsidRDefault="00C646BA" w:rsidP="00C646BA">
      <w:r w:rsidRPr="00EA76E6">
        <w:t>— </w:t>
      </w:r>
      <w:r w:rsidR="00CA2403" w:rsidRPr="00EA76E6">
        <w:t>Oui</w:t>
      </w:r>
      <w:r w:rsidRPr="00EA76E6">
        <w:t xml:space="preserve">. </w:t>
      </w:r>
      <w:r w:rsidR="00CA2403" w:rsidRPr="00EA76E6">
        <w:t>Elles étaient sur le bord de l</w:t>
      </w:r>
      <w:r w:rsidRPr="00EA76E6">
        <w:t>’</w:t>
      </w:r>
      <w:r w:rsidR="00CA2403" w:rsidRPr="00EA76E6">
        <w:t>allée</w:t>
      </w:r>
      <w:r w:rsidRPr="00EA76E6">
        <w:t xml:space="preserve">, </w:t>
      </w:r>
      <w:r w:rsidR="00CA2403" w:rsidRPr="00EA76E6">
        <w:t>du même côté que la porte à claire-voie</w:t>
      </w:r>
      <w:r w:rsidRPr="00EA76E6">
        <w:t>.</w:t>
      </w:r>
    </w:p>
    <w:p w14:paraId="5402E792" w14:textId="77777777" w:rsidR="00C646BA" w:rsidRPr="00EA76E6" w:rsidRDefault="00C646BA" w:rsidP="00C646BA">
      <w:r w:rsidRPr="00EA76E6">
        <w:t>— </w:t>
      </w:r>
      <w:r w:rsidR="00CA2403" w:rsidRPr="00EA76E6">
        <w:t>Vous m</w:t>
      </w:r>
      <w:r w:rsidRPr="00EA76E6">
        <w:t>’</w:t>
      </w:r>
      <w:r w:rsidR="00CA2403" w:rsidRPr="00EA76E6">
        <w:t>intéressez énormément</w:t>
      </w:r>
      <w:r w:rsidRPr="00EA76E6">
        <w:t xml:space="preserve">. </w:t>
      </w:r>
      <w:r w:rsidR="00CA2403" w:rsidRPr="00EA76E6">
        <w:t>Un autre détail</w:t>
      </w:r>
      <w:r w:rsidRPr="00EA76E6">
        <w:t xml:space="preserve"> : </w:t>
      </w:r>
      <w:r w:rsidR="00CA2403" w:rsidRPr="00EA76E6">
        <w:t>la porte à claire-voie était-elle fermée</w:t>
      </w:r>
      <w:r w:rsidRPr="00EA76E6">
        <w:t> ?</w:t>
      </w:r>
    </w:p>
    <w:p w14:paraId="15599676" w14:textId="77777777" w:rsidR="00C646BA" w:rsidRPr="00EA76E6" w:rsidRDefault="00C646BA" w:rsidP="00C646BA">
      <w:r w:rsidRPr="00EA76E6">
        <w:t>— </w:t>
      </w:r>
      <w:r w:rsidR="00CA2403" w:rsidRPr="00EA76E6">
        <w:t>Fermée au cadenas</w:t>
      </w:r>
      <w:r w:rsidRPr="00EA76E6">
        <w:t>.</w:t>
      </w:r>
    </w:p>
    <w:p w14:paraId="497C595D" w14:textId="77777777" w:rsidR="00C646BA" w:rsidRPr="00EA76E6" w:rsidRDefault="00C646BA" w:rsidP="00C646BA">
      <w:r w:rsidRPr="00EA76E6">
        <w:t>— </w:t>
      </w:r>
      <w:r w:rsidR="00CA2403" w:rsidRPr="00EA76E6">
        <w:t>Sa hauteur</w:t>
      </w:r>
      <w:r w:rsidRPr="00EA76E6">
        <w:t> ?</w:t>
      </w:r>
    </w:p>
    <w:p w14:paraId="55B36A4C" w14:textId="77777777" w:rsidR="00C646BA" w:rsidRPr="00EA76E6" w:rsidRDefault="00C646BA" w:rsidP="00C646BA">
      <w:r w:rsidRPr="00EA76E6">
        <w:t>— </w:t>
      </w:r>
      <w:r w:rsidR="00CA2403" w:rsidRPr="00EA76E6">
        <w:t>Un mètre vingt-cinq environ</w:t>
      </w:r>
      <w:r w:rsidRPr="00EA76E6">
        <w:t>.</w:t>
      </w:r>
    </w:p>
    <w:p w14:paraId="5FB6007C" w14:textId="77777777" w:rsidR="00C646BA" w:rsidRPr="00EA76E6" w:rsidRDefault="00C646BA" w:rsidP="00C646BA">
      <w:r w:rsidRPr="00EA76E6">
        <w:t>— </w:t>
      </w:r>
      <w:r w:rsidR="00CA2403" w:rsidRPr="00EA76E6">
        <w:t>Donc franchissable par n</w:t>
      </w:r>
      <w:r w:rsidRPr="00EA76E6">
        <w:t>’</w:t>
      </w:r>
      <w:r w:rsidR="00CA2403" w:rsidRPr="00EA76E6">
        <w:t>importe qui</w:t>
      </w:r>
      <w:r w:rsidRPr="00EA76E6">
        <w:t> ?</w:t>
      </w:r>
    </w:p>
    <w:p w14:paraId="2599F7B5" w14:textId="77777777" w:rsidR="00C646BA" w:rsidRPr="00EA76E6" w:rsidRDefault="00C646BA" w:rsidP="00C646BA">
      <w:r w:rsidRPr="00EA76E6">
        <w:t>— </w:t>
      </w:r>
      <w:r w:rsidR="00CA2403" w:rsidRPr="00EA76E6">
        <w:t>Oui</w:t>
      </w:r>
      <w:r w:rsidRPr="00EA76E6">
        <w:t>.</w:t>
      </w:r>
    </w:p>
    <w:p w14:paraId="5C343E12" w14:textId="77777777" w:rsidR="00C646BA" w:rsidRPr="00EA76E6" w:rsidRDefault="00C646BA" w:rsidP="00C646BA">
      <w:r w:rsidRPr="00EA76E6">
        <w:t>— </w:t>
      </w:r>
      <w:r w:rsidR="00CA2403" w:rsidRPr="00EA76E6">
        <w:t>Et quelles traces avez-vous relevées auprès de la porte à claire-voie</w:t>
      </w:r>
      <w:r w:rsidRPr="00EA76E6">
        <w:t> ?</w:t>
      </w:r>
    </w:p>
    <w:p w14:paraId="78119C5F" w14:textId="77777777" w:rsidR="00C646BA" w:rsidRPr="00EA76E6" w:rsidRDefault="00C646BA" w:rsidP="00C646BA">
      <w:r w:rsidRPr="00EA76E6">
        <w:t>— </w:t>
      </w:r>
      <w:r w:rsidR="00CA2403" w:rsidRPr="00EA76E6">
        <w:t>Aucune en particulier</w:t>
      </w:r>
      <w:r w:rsidRPr="00EA76E6">
        <w:t>.</w:t>
      </w:r>
    </w:p>
    <w:p w14:paraId="285F0CF4" w14:textId="77777777" w:rsidR="00C646BA" w:rsidRPr="00EA76E6" w:rsidRDefault="00C646BA" w:rsidP="00C646BA">
      <w:r w:rsidRPr="00EA76E6">
        <w:t>— </w:t>
      </w:r>
      <w:r w:rsidR="00CA2403" w:rsidRPr="00EA76E6">
        <w:t>Grands dieux</w:t>
      </w:r>
      <w:r w:rsidRPr="00EA76E6">
        <w:t xml:space="preserve"> ! </w:t>
      </w:r>
      <w:r w:rsidR="00CA2403" w:rsidRPr="00EA76E6">
        <w:t>Personne ne l</w:t>
      </w:r>
      <w:r w:rsidRPr="00EA76E6">
        <w:t>’</w:t>
      </w:r>
      <w:r w:rsidR="00CA2403" w:rsidRPr="00EA76E6">
        <w:t>a examinée</w:t>
      </w:r>
      <w:r w:rsidRPr="00EA76E6">
        <w:t> ?</w:t>
      </w:r>
    </w:p>
    <w:p w14:paraId="22E3DE86" w14:textId="77777777" w:rsidR="00C646BA" w:rsidRPr="00EA76E6" w:rsidRDefault="00C646BA" w:rsidP="00C646BA">
      <w:r w:rsidRPr="00EA76E6">
        <w:t>— </w:t>
      </w:r>
      <w:r w:rsidR="00CA2403" w:rsidRPr="00EA76E6">
        <w:t>Si</w:t>
      </w:r>
      <w:r w:rsidRPr="00EA76E6">
        <w:t xml:space="preserve">. </w:t>
      </w:r>
      <w:r w:rsidR="00CA2403" w:rsidRPr="00EA76E6">
        <w:t>Moi</w:t>
      </w:r>
      <w:r w:rsidRPr="00EA76E6">
        <w:t>.</w:t>
      </w:r>
    </w:p>
    <w:p w14:paraId="17DF0AA9" w14:textId="77777777" w:rsidR="00C646BA" w:rsidRPr="00EA76E6" w:rsidRDefault="00C646BA" w:rsidP="00C646BA">
      <w:r w:rsidRPr="00EA76E6">
        <w:t>— </w:t>
      </w:r>
      <w:r w:rsidR="00CA2403" w:rsidRPr="00EA76E6">
        <w:t>Et vous n</w:t>
      </w:r>
      <w:r w:rsidRPr="00EA76E6">
        <w:t>’</w:t>
      </w:r>
      <w:r w:rsidR="00CA2403" w:rsidRPr="00EA76E6">
        <w:t>avez rien décelé</w:t>
      </w:r>
      <w:r w:rsidRPr="00EA76E6">
        <w:t> ?</w:t>
      </w:r>
    </w:p>
    <w:p w14:paraId="7C015D91" w14:textId="77777777" w:rsidR="00C646BA" w:rsidRPr="00EA76E6" w:rsidRDefault="00C646BA" w:rsidP="00C646BA">
      <w:r w:rsidRPr="00EA76E6">
        <w:t>— </w:t>
      </w:r>
      <w:r w:rsidR="00CA2403" w:rsidRPr="00EA76E6">
        <w:t>Tout était très confus</w:t>
      </w:r>
      <w:r w:rsidRPr="00EA76E6">
        <w:t xml:space="preserve">. </w:t>
      </w:r>
      <w:r w:rsidR="00CA2403" w:rsidRPr="00EA76E6">
        <w:t>Sir Charles s</w:t>
      </w:r>
      <w:r w:rsidRPr="00EA76E6">
        <w:t>’</w:t>
      </w:r>
      <w:r w:rsidR="00CA2403" w:rsidRPr="00EA76E6">
        <w:t>est évidemment arr</w:t>
      </w:r>
      <w:r w:rsidR="00CA2403" w:rsidRPr="00EA76E6">
        <w:t>ê</w:t>
      </w:r>
      <w:r w:rsidR="00CA2403" w:rsidRPr="00EA76E6">
        <w:t>té là pendant cinq ou dix minutes</w:t>
      </w:r>
      <w:r w:rsidRPr="00EA76E6">
        <w:t>.</w:t>
      </w:r>
    </w:p>
    <w:p w14:paraId="6098FB1B" w14:textId="77777777" w:rsidR="00C646BA" w:rsidRPr="00EA76E6" w:rsidRDefault="00C646BA" w:rsidP="00C646BA">
      <w:r w:rsidRPr="00EA76E6">
        <w:t>— </w:t>
      </w:r>
      <w:r w:rsidR="00CA2403" w:rsidRPr="00EA76E6">
        <w:t>Comment le savez-vous</w:t>
      </w:r>
      <w:r w:rsidRPr="00EA76E6">
        <w:t> ?</w:t>
      </w:r>
    </w:p>
    <w:p w14:paraId="040E6F50" w14:textId="77777777" w:rsidR="00C646BA" w:rsidRPr="00EA76E6" w:rsidRDefault="00C646BA" w:rsidP="00C646BA">
      <w:r w:rsidRPr="00EA76E6">
        <w:t>— </w:t>
      </w:r>
      <w:r w:rsidR="00CA2403" w:rsidRPr="00EA76E6">
        <w:t>Parce que la cendre de son cigare est tombée deux fois</w:t>
      </w:r>
      <w:r w:rsidRPr="00EA76E6">
        <w:t>.</w:t>
      </w:r>
    </w:p>
    <w:p w14:paraId="44C0FF78" w14:textId="77777777" w:rsidR="00C646BA" w:rsidRPr="00EA76E6" w:rsidRDefault="00C646BA" w:rsidP="00C646BA">
      <w:r w:rsidRPr="00EA76E6">
        <w:lastRenderedPageBreak/>
        <w:t>— </w:t>
      </w:r>
      <w:r w:rsidR="00CA2403" w:rsidRPr="00EA76E6">
        <w:t>Excellent</w:t>
      </w:r>
      <w:r w:rsidRPr="00EA76E6">
        <w:t xml:space="preserve"> ! </w:t>
      </w:r>
      <w:r w:rsidR="00CA2403" w:rsidRPr="00EA76E6">
        <w:t>Voici enfin</w:t>
      </w:r>
      <w:r w:rsidRPr="00EA76E6">
        <w:t xml:space="preserve">, </w:t>
      </w:r>
      <w:r w:rsidR="00CA2403" w:rsidRPr="00EA76E6">
        <w:t>Watson</w:t>
      </w:r>
      <w:r w:rsidRPr="00EA76E6">
        <w:t xml:space="preserve">, </w:t>
      </w:r>
      <w:r w:rsidR="00CA2403" w:rsidRPr="00EA76E6">
        <w:t>un confrère selon notre cœur</w:t>
      </w:r>
      <w:r w:rsidRPr="00EA76E6">
        <w:t xml:space="preserve">. </w:t>
      </w:r>
      <w:r w:rsidR="00CA2403" w:rsidRPr="00EA76E6">
        <w:t>Mais les traces</w:t>
      </w:r>
      <w:r w:rsidRPr="00EA76E6">
        <w:t> ?</w:t>
      </w:r>
    </w:p>
    <w:p w14:paraId="010B20EC" w14:textId="38D0FE85" w:rsidR="00C646BA" w:rsidRPr="00EA76E6" w:rsidRDefault="00C646BA" w:rsidP="00C646BA">
      <w:r w:rsidRPr="00EA76E6">
        <w:t>— </w:t>
      </w:r>
      <w:r w:rsidR="00CA2403" w:rsidRPr="00EA76E6">
        <w:t>Sur cette petite surface de gravier il a laissé ses propres empreintes</w:t>
      </w:r>
      <w:r w:rsidRPr="00EA76E6">
        <w:t xml:space="preserve">. </w:t>
      </w:r>
      <w:r w:rsidR="00CA2403" w:rsidRPr="00EA76E6">
        <w:t>Je n</w:t>
      </w:r>
      <w:r w:rsidRPr="00EA76E6">
        <w:t>’</w:t>
      </w:r>
      <w:r w:rsidR="00CA2403" w:rsidRPr="00EA76E6">
        <w:t>en ai pas relevé d</w:t>
      </w:r>
      <w:r w:rsidRPr="00EA76E6">
        <w:t>’</w:t>
      </w:r>
      <w:r w:rsidR="00CA2403" w:rsidRPr="00EA76E6">
        <w:t>autres</w:t>
      </w:r>
      <w:r w:rsidRPr="00EA76E6">
        <w:t>. »</w:t>
      </w:r>
    </w:p>
    <w:p w14:paraId="42CB1FB6" w14:textId="77777777" w:rsidR="00C646BA" w:rsidRPr="00EA76E6" w:rsidRDefault="00CA2403" w:rsidP="00C646BA">
      <w:r w:rsidRPr="00EA76E6">
        <w:t>Sherlock Holmes</w:t>
      </w:r>
      <w:r w:rsidR="00C646BA" w:rsidRPr="00EA76E6">
        <w:t xml:space="preserve">, </w:t>
      </w:r>
      <w:r w:rsidRPr="00EA76E6">
        <w:t>impatienté</w:t>
      </w:r>
      <w:r w:rsidR="00C646BA" w:rsidRPr="00EA76E6">
        <w:t xml:space="preserve">, </w:t>
      </w:r>
      <w:r w:rsidRPr="00EA76E6">
        <w:t>infligea une lourde claque à son genou</w:t>
      </w:r>
      <w:r w:rsidR="00C646BA" w:rsidRPr="00EA76E6">
        <w:t>.</w:t>
      </w:r>
    </w:p>
    <w:p w14:paraId="747E1107" w14:textId="77777777" w:rsidR="00C646BA" w:rsidRPr="00EA76E6" w:rsidRDefault="00C646BA" w:rsidP="00C646BA">
      <w:r w:rsidRPr="00EA76E6">
        <w:t>« </w:t>
      </w:r>
      <w:r w:rsidR="00CA2403" w:rsidRPr="00EA76E6">
        <w:t>Si seulement j</w:t>
      </w:r>
      <w:r w:rsidRPr="00EA76E6">
        <w:t>’</w:t>
      </w:r>
      <w:r w:rsidR="00CA2403" w:rsidRPr="00EA76E6">
        <w:t>avais été là</w:t>
      </w:r>
      <w:r w:rsidRPr="00EA76E6">
        <w:t xml:space="preserve"> ! </w:t>
      </w:r>
      <w:r w:rsidR="00CA2403" w:rsidRPr="00EA76E6">
        <w:t>s</w:t>
      </w:r>
      <w:r w:rsidRPr="00EA76E6">
        <w:t>’</w:t>
      </w:r>
      <w:r w:rsidR="00CA2403" w:rsidRPr="00EA76E6">
        <w:t>écria-t-il</w:t>
      </w:r>
      <w:r w:rsidRPr="00EA76E6">
        <w:t xml:space="preserve">. </w:t>
      </w:r>
      <w:r w:rsidR="00CA2403" w:rsidRPr="00EA76E6">
        <w:t>C</w:t>
      </w:r>
      <w:r w:rsidRPr="00EA76E6">
        <w:t>’</w:t>
      </w:r>
      <w:r w:rsidR="00CA2403" w:rsidRPr="00EA76E6">
        <w:t>est incontest</w:t>
      </w:r>
      <w:r w:rsidR="00CA2403" w:rsidRPr="00EA76E6">
        <w:t>a</w:t>
      </w:r>
      <w:r w:rsidR="00CA2403" w:rsidRPr="00EA76E6">
        <w:t>blement une affaire d</w:t>
      </w:r>
      <w:r w:rsidRPr="00EA76E6">
        <w:t>’</w:t>
      </w:r>
      <w:r w:rsidR="00CA2403" w:rsidRPr="00EA76E6">
        <w:t>un intérêt extraordinaire</w:t>
      </w:r>
      <w:r w:rsidRPr="00EA76E6">
        <w:t xml:space="preserve"> : </w:t>
      </w:r>
      <w:r w:rsidR="00CA2403" w:rsidRPr="00EA76E6">
        <w:t>une affaire qui offrait d</w:t>
      </w:r>
      <w:r w:rsidRPr="00EA76E6">
        <w:t>’</w:t>
      </w:r>
      <w:r w:rsidR="00CA2403" w:rsidRPr="00EA76E6">
        <w:t>immenses possibilités à l</w:t>
      </w:r>
      <w:r w:rsidRPr="00EA76E6">
        <w:t>’</w:t>
      </w:r>
      <w:r w:rsidR="00CA2403" w:rsidRPr="00EA76E6">
        <w:t>expert scientifique</w:t>
      </w:r>
      <w:r w:rsidRPr="00EA76E6">
        <w:t xml:space="preserve">. </w:t>
      </w:r>
      <w:r w:rsidR="00CA2403" w:rsidRPr="00EA76E6">
        <w:t>Cette allée de gravier sur laquelle j</w:t>
      </w:r>
      <w:r w:rsidRPr="00EA76E6">
        <w:t>’</w:t>
      </w:r>
      <w:r w:rsidR="00CA2403" w:rsidRPr="00EA76E6">
        <w:t>aurais lu tant de choses est depuis lon</w:t>
      </w:r>
      <w:r w:rsidR="00CA2403" w:rsidRPr="00EA76E6">
        <w:t>g</w:t>
      </w:r>
      <w:r w:rsidR="00CA2403" w:rsidRPr="00EA76E6">
        <w:t>temps maculée par la pluie ou retournée par les chaussures à clous des paysans curieux</w:t>
      </w:r>
      <w:r w:rsidRPr="00EA76E6">
        <w:t xml:space="preserve">… </w:t>
      </w:r>
      <w:r w:rsidR="00CA2403" w:rsidRPr="00EA76E6">
        <w:t>Oh</w:t>
      </w:r>
      <w:r w:rsidRPr="00EA76E6">
        <w:t xml:space="preserve"> ! </w:t>
      </w:r>
      <w:r w:rsidR="00CA2403" w:rsidRPr="00EA76E6">
        <w:t>docteur Mortimer</w:t>
      </w:r>
      <w:r w:rsidRPr="00EA76E6">
        <w:t xml:space="preserve">, </w:t>
      </w:r>
      <w:r w:rsidR="00CA2403" w:rsidRPr="00EA76E6">
        <w:t>docteur Mortimer</w:t>
      </w:r>
      <w:r w:rsidRPr="00EA76E6">
        <w:t xml:space="preserve">, </w:t>
      </w:r>
      <w:r w:rsidR="00CA2403" w:rsidRPr="00EA76E6">
        <w:t>quand je pense que vous ne m</w:t>
      </w:r>
      <w:r w:rsidRPr="00EA76E6">
        <w:t>’</w:t>
      </w:r>
      <w:r w:rsidR="00CA2403" w:rsidRPr="00EA76E6">
        <w:t>avez pas fait signe plus tôt</w:t>
      </w:r>
      <w:r w:rsidRPr="00EA76E6">
        <w:t xml:space="preserve"> ! </w:t>
      </w:r>
      <w:r w:rsidR="00CA2403" w:rsidRPr="00EA76E6">
        <w:t>Vous aurez à en répondre</w:t>
      </w:r>
      <w:r w:rsidRPr="00EA76E6">
        <w:t> !</w:t>
      </w:r>
    </w:p>
    <w:p w14:paraId="3D12CC07" w14:textId="77777777" w:rsidR="00C646BA" w:rsidRPr="00EA76E6" w:rsidRDefault="00C646BA" w:rsidP="00C646BA">
      <w:r w:rsidRPr="00EA76E6">
        <w:t>— </w:t>
      </w:r>
      <w:r w:rsidR="00CA2403" w:rsidRPr="00EA76E6">
        <w:t>Je ne pouvais pas vous mêler à l</w:t>
      </w:r>
      <w:r w:rsidRPr="00EA76E6">
        <w:t>’</w:t>
      </w:r>
      <w:r w:rsidR="00CA2403" w:rsidRPr="00EA76E6">
        <w:t>affaire</w:t>
      </w:r>
      <w:r w:rsidRPr="00EA76E6">
        <w:t xml:space="preserve">, </w:t>
      </w:r>
      <w:r w:rsidR="00CA2403" w:rsidRPr="00EA76E6">
        <w:t>monsieur Holmes</w:t>
      </w:r>
      <w:r w:rsidRPr="00EA76E6">
        <w:t xml:space="preserve">, </w:t>
      </w:r>
      <w:r w:rsidR="00CA2403" w:rsidRPr="00EA76E6">
        <w:t>sans faire connaître au monde tous ces faits</w:t>
      </w:r>
      <w:r w:rsidRPr="00EA76E6">
        <w:t xml:space="preserve">, </w:t>
      </w:r>
      <w:r w:rsidR="00CA2403" w:rsidRPr="00EA76E6">
        <w:t>et je vous ai donné les raisons de mon silence</w:t>
      </w:r>
      <w:r w:rsidRPr="00EA76E6">
        <w:t xml:space="preserve">. </w:t>
      </w:r>
      <w:r w:rsidR="00CA2403" w:rsidRPr="00EA76E6">
        <w:t>En outre</w:t>
      </w:r>
      <w:r w:rsidRPr="00EA76E6">
        <w:t>…</w:t>
      </w:r>
    </w:p>
    <w:p w14:paraId="08BB4EFE" w14:textId="77777777" w:rsidR="00C646BA" w:rsidRPr="00EA76E6" w:rsidRDefault="00C646BA" w:rsidP="00C646BA">
      <w:r w:rsidRPr="00EA76E6">
        <w:t>— </w:t>
      </w:r>
      <w:r w:rsidR="00CA2403" w:rsidRPr="00EA76E6">
        <w:t>Pourquoi hésitez-vous</w:t>
      </w:r>
      <w:r w:rsidRPr="00EA76E6">
        <w:t> ?</w:t>
      </w:r>
    </w:p>
    <w:p w14:paraId="59F39AC7" w14:textId="77777777" w:rsidR="00C646BA" w:rsidRPr="00EA76E6" w:rsidRDefault="00C646BA" w:rsidP="00C646BA">
      <w:r w:rsidRPr="00EA76E6">
        <w:t>— </w:t>
      </w:r>
      <w:r w:rsidR="00CA2403" w:rsidRPr="00EA76E6">
        <w:t>Dans un certain domaine le détective le plus astucieux et le plus expérimenté se trouve désarmé</w:t>
      </w:r>
      <w:r w:rsidRPr="00EA76E6">
        <w:t>.</w:t>
      </w:r>
    </w:p>
    <w:p w14:paraId="2D8EF5D8" w14:textId="77777777" w:rsidR="00C646BA" w:rsidRPr="00EA76E6" w:rsidRDefault="00C646BA" w:rsidP="00C646BA">
      <w:r w:rsidRPr="00EA76E6">
        <w:t>— </w:t>
      </w:r>
      <w:r w:rsidR="00CA2403" w:rsidRPr="00EA76E6">
        <w:t>Vous voulez dire qu</w:t>
      </w:r>
      <w:r w:rsidRPr="00EA76E6">
        <w:t>’</w:t>
      </w:r>
      <w:r w:rsidR="00CA2403" w:rsidRPr="00EA76E6">
        <w:t>il s</w:t>
      </w:r>
      <w:r w:rsidRPr="00EA76E6">
        <w:t>’</w:t>
      </w:r>
      <w:r w:rsidR="00CA2403" w:rsidRPr="00EA76E6">
        <w:t>agit d</w:t>
      </w:r>
      <w:r w:rsidRPr="00EA76E6">
        <w:t>’</w:t>
      </w:r>
      <w:r w:rsidR="00CA2403" w:rsidRPr="00EA76E6">
        <w:t>une chose surnaturelle</w:t>
      </w:r>
      <w:r w:rsidRPr="00EA76E6">
        <w:t> ?</w:t>
      </w:r>
    </w:p>
    <w:p w14:paraId="4AF2A903" w14:textId="77777777" w:rsidR="00C646BA" w:rsidRPr="00EA76E6" w:rsidRDefault="00C646BA" w:rsidP="00C646BA">
      <w:r w:rsidRPr="00EA76E6">
        <w:t>— </w:t>
      </w:r>
      <w:r w:rsidR="00CA2403" w:rsidRPr="00EA76E6">
        <w:t>Je n</w:t>
      </w:r>
      <w:r w:rsidRPr="00EA76E6">
        <w:t>’</w:t>
      </w:r>
      <w:r w:rsidR="00CA2403" w:rsidRPr="00EA76E6">
        <w:t>ai pas dit positivement cela</w:t>
      </w:r>
      <w:r w:rsidRPr="00EA76E6">
        <w:t>.</w:t>
      </w:r>
    </w:p>
    <w:p w14:paraId="7C9EDFE4" w14:textId="77777777" w:rsidR="00C646BA" w:rsidRPr="00EA76E6" w:rsidRDefault="00C646BA" w:rsidP="00C646BA">
      <w:r w:rsidRPr="00EA76E6">
        <w:t>— </w:t>
      </w:r>
      <w:r w:rsidR="00CA2403" w:rsidRPr="00EA76E6">
        <w:t>Non</w:t>
      </w:r>
      <w:r w:rsidRPr="00EA76E6">
        <w:t xml:space="preserve">, </w:t>
      </w:r>
      <w:r w:rsidR="00CA2403" w:rsidRPr="00EA76E6">
        <w:t>mais vous le pensez</w:t>
      </w:r>
      <w:r w:rsidRPr="00EA76E6">
        <w:t> !</w:t>
      </w:r>
    </w:p>
    <w:p w14:paraId="7F5781A2" w14:textId="77777777" w:rsidR="00C646BA" w:rsidRPr="00EA76E6" w:rsidRDefault="00C646BA" w:rsidP="00C646BA">
      <w:r w:rsidRPr="00EA76E6">
        <w:t>— </w:t>
      </w:r>
      <w:r w:rsidR="00CA2403" w:rsidRPr="00EA76E6">
        <w:t>Depuis le drame</w:t>
      </w:r>
      <w:r w:rsidRPr="00EA76E6">
        <w:t xml:space="preserve">, </w:t>
      </w:r>
      <w:r w:rsidR="00CA2403" w:rsidRPr="00EA76E6">
        <w:t>monsieur Holmes</w:t>
      </w:r>
      <w:r w:rsidRPr="00EA76E6">
        <w:t xml:space="preserve">, </w:t>
      </w:r>
      <w:r w:rsidR="00CA2403" w:rsidRPr="00EA76E6">
        <w:t>on m</w:t>
      </w:r>
      <w:r w:rsidRPr="00EA76E6">
        <w:t>’</w:t>
      </w:r>
      <w:r w:rsidR="00CA2403" w:rsidRPr="00EA76E6">
        <w:t>a rapporté pl</w:t>
      </w:r>
      <w:r w:rsidR="00CA2403" w:rsidRPr="00EA76E6">
        <w:t>u</w:t>
      </w:r>
      <w:r w:rsidR="00CA2403" w:rsidRPr="00EA76E6">
        <w:t>sieurs faits qu</w:t>
      </w:r>
      <w:r w:rsidRPr="00EA76E6">
        <w:t>’</w:t>
      </w:r>
      <w:r w:rsidR="00CA2403" w:rsidRPr="00EA76E6">
        <w:t>il est difficile de concilier avec l</w:t>
      </w:r>
      <w:r w:rsidRPr="00EA76E6">
        <w:t>’</w:t>
      </w:r>
      <w:r w:rsidR="00CA2403" w:rsidRPr="00EA76E6">
        <w:t>ordre établi de la nature</w:t>
      </w:r>
      <w:r w:rsidRPr="00EA76E6">
        <w:t>.</w:t>
      </w:r>
    </w:p>
    <w:p w14:paraId="54ECC0A4" w14:textId="77777777" w:rsidR="00C646BA" w:rsidRPr="00EA76E6" w:rsidRDefault="00C646BA" w:rsidP="00C646BA">
      <w:r w:rsidRPr="00EA76E6">
        <w:t>— </w:t>
      </w:r>
      <w:r w:rsidR="00CA2403" w:rsidRPr="00EA76E6">
        <w:t>Par exemple</w:t>
      </w:r>
      <w:r w:rsidRPr="00EA76E6">
        <w:t> ?</w:t>
      </w:r>
    </w:p>
    <w:p w14:paraId="4165E6ED" w14:textId="77777777" w:rsidR="00C646BA" w:rsidRPr="00EA76E6" w:rsidRDefault="00C646BA" w:rsidP="00C646BA">
      <w:r w:rsidRPr="00EA76E6">
        <w:lastRenderedPageBreak/>
        <w:t>— </w:t>
      </w:r>
      <w:r w:rsidR="00CA2403" w:rsidRPr="00EA76E6">
        <w:t>Je sais qu</w:t>
      </w:r>
      <w:r w:rsidRPr="00EA76E6">
        <w:t>’</w:t>
      </w:r>
      <w:r w:rsidR="00CA2403" w:rsidRPr="00EA76E6">
        <w:t>avant ce terrible événement plusieurs pe</w:t>
      </w:r>
      <w:r w:rsidR="00CA2403" w:rsidRPr="00EA76E6">
        <w:t>r</w:t>
      </w:r>
      <w:r w:rsidR="00CA2403" w:rsidRPr="00EA76E6">
        <w:t>sonnes ont vu sur la lande une bête dont le signalement corre</w:t>
      </w:r>
      <w:r w:rsidR="00CA2403" w:rsidRPr="00EA76E6">
        <w:t>s</w:t>
      </w:r>
      <w:r w:rsidR="00CA2403" w:rsidRPr="00EA76E6">
        <w:t>pond au démon de Baskerville</w:t>
      </w:r>
      <w:r w:rsidRPr="00EA76E6">
        <w:t xml:space="preserve">, </w:t>
      </w:r>
      <w:r w:rsidR="00CA2403" w:rsidRPr="00EA76E6">
        <w:t>et qui ne ressemble à aucun animal catalogué par la science</w:t>
      </w:r>
      <w:r w:rsidRPr="00EA76E6">
        <w:t xml:space="preserve">. </w:t>
      </w:r>
      <w:r w:rsidR="00CA2403" w:rsidRPr="00EA76E6">
        <w:t>Toutes assurent qu</w:t>
      </w:r>
      <w:r w:rsidRPr="00EA76E6">
        <w:t>’</w:t>
      </w:r>
      <w:r w:rsidR="00CA2403" w:rsidRPr="00EA76E6">
        <w:t>il s</w:t>
      </w:r>
      <w:r w:rsidRPr="00EA76E6">
        <w:t>’</w:t>
      </w:r>
      <w:r w:rsidR="00CA2403" w:rsidRPr="00EA76E6">
        <w:t>agit d</w:t>
      </w:r>
      <w:r w:rsidRPr="00EA76E6">
        <w:t>’</w:t>
      </w:r>
      <w:r w:rsidR="00CA2403" w:rsidRPr="00EA76E6">
        <w:t>une bête énorme</w:t>
      </w:r>
      <w:r w:rsidRPr="00EA76E6">
        <w:t xml:space="preserve">, </w:t>
      </w:r>
      <w:r w:rsidR="00CA2403" w:rsidRPr="00EA76E6">
        <w:t>quasi phosphorescente</w:t>
      </w:r>
      <w:r w:rsidRPr="00EA76E6">
        <w:t xml:space="preserve">, </w:t>
      </w:r>
      <w:r w:rsidR="00CA2403" w:rsidRPr="00EA76E6">
        <w:t>fantomatique</w:t>
      </w:r>
      <w:r w:rsidRPr="00EA76E6">
        <w:t xml:space="preserve">, </w:t>
      </w:r>
      <w:r w:rsidR="00CA2403" w:rsidRPr="00EA76E6">
        <w:t>ho</w:t>
      </w:r>
      <w:r w:rsidR="00CA2403" w:rsidRPr="00EA76E6">
        <w:t>r</w:t>
      </w:r>
      <w:r w:rsidR="00CA2403" w:rsidRPr="00EA76E6">
        <w:t>rible</w:t>
      </w:r>
      <w:r w:rsidRPr="00EA76E6">
        <w:t xml:space="preserve">. </w:t>
      </w:r>
      <w:r w:rsidR="00CA2403" w:rsidRPr="00EA76E6">
        <w:t>J</w:t>
      </w:r>
      <w:r w:rsidRPr="00EA76E6">
        <w:t>’</w:t>
      </w:r>
      <w:r w:rsidR="00CA2403" w:rsidRPr="00EA76E6">
        <w:t>ai soumis ces témoins à une sorte d</w:t>
      </w:r>
      <w:r w:rsidRPr="00EA76E6">
        <w:t>’</w:t>
      </w:r>
      <w:r w:rsidR="00CA2403" w:rsidRPr="00EA76E6">
        <w:t>interrogatoire co</w:t>
      </w:r>
      <w:r w:rsidR="00CA2403" w:rsidRPr="00EA76E6">
        <w:t>n</w:t>
      </w:r>
      <w:r w:rsidR="00CA2403" w:rsidRPr="00EA76E6">
        <w:t>tradictoire</w:t>
      </w:r>
      <w:r w:rsidRPr="00EA76E6">
        <w:t xml:space="preserve"> : </w:t>
      </w:r>
      <w:r w:rsidR="00CA2403" w:rsidRPr="00EA76E6">
        <w:t>l</w:t>
      </w:r>
      <w:r w:rsidRPr="00EA76E6">
        <w:t>’</w:t>
      </w:r>
      <w:r w:rsidR="00CA2403" w:rsidRPr="00EA76E6">
        <w:t>un est un paysan têtu</w:t>
      </w:r>
      <w:r w:rsidRPr="00EA76E6">
        <w:t xml:space="preserve">, </w:t>
      </w:r>
      <w:r w:rsidR="00CA2403" w:rsidRPr="00EA76E6">
        <w:t>l</w:t>
      </w:r>
      <w:r w:rsidRPr="00EA76E6">
        <w:t>’</w:t>
      </w:r>
      <w:r w:rsidR="00CA2403" w:rsidRPr="00EA76E6">
        <w:t>autre un maréchal-ferrant</w:t>
      </w:r>
      <w:r w:rsidRPr="00EA76E6">
        <w:t xml:space="preserve">, </w:t>
      </w:r>
      <w:r w:rsidR="00CA2403" w:rsidRPr="00EA76E6">
        <w:t>un troisième un fermier</w:t>
      </w:r>
      <w:r w:rsidRPr="00EA76E6">
        <w:t xml:space="preserve"> ; </w:t>
      </w:r>
      <w:r w:rsidR="00CA2403" w:rsidRPr="00EA76E6">
        <w:t>tous les trois ont été formels</w:t>
      </w:r>
      <w:r w:rsidRPr="00EA76E6">
        <w:t xml:space="preserve"> : </w:t>
      </w:r>
      <w:r w:rsidR="00CA2403" w:rsidRPr="00EA76E6">
        <w:t>ils m</w:t>
      </w:r>
      <w:r w:rsidRPr="00EA76E6">
        <w:t>’</w:t>
      </w:r>
      <w:r w:rsidR="00CA2403" w:rsidRPr="00EA76E6">
        <w:t>ont r</w:t>
      </w:r>
      <w:r w:rsidR="00CA2403" w:rsidRPr="00EA76E6">
        <w:t>a</w:t>
      </w:r>
      <w:r w:rsidR="00CA2403" w:rsidRPr="00EA76E6">
        <w:t>conté la même histoire d</w:t>
      </w:r>
      <w:r w:rsidRPr="00EA76E6">
        <w:t>’</w:t>
      </w:r>
      <w:r w:rsidR="00CA2403" w:rsidRPr="00EA76E6">
        <w:t>apparition et le signalement de cet animal correspond point pour point à celui du chien di</w:t>
      </w:r>
      <w:r w:rsidR="00CA2403" w:rsidRPr="00EA76E6">
        <w:t>a</w:t>
      </w:r>
      <w:r w:rsidR="00CA2403" w:rsidRPr="00EA76E6">
        <w:t>bolique</w:t>
      </w:r>
      <w:r w:rsidRPr="00EA76E6">
        <w:t xml:space="preserve">. </w:t>
      </w:r>
      <w:r w:rsidR="00CA2403" w:rsidRPr="00EA76E6">
        <w:t>La terreur règne dans le district</w:t>
      </w:r>
      <w:r w:rsidRPr="00EA76E6">
        <w:t xml:space="preserve">, </w:t>
      </w:r>
      <w:r w:rsidR="00CA2403" w:rsidRPr="00EA76E6">
        <w:t>et il ne se trouverait pas bea</w:t>
      </w:r>
      <w:r w:rsidR="00CA2403" w:rsidRPr="00EA76E6">
        <w:t>u</w:t>
      </w:r>
      <w:r w:rsidR="00CA2403" w:rsidRPr="00EA76E6">
        <w:t>coup d</w:t>
      </w:r>
      <w:r w:rsidRPr="00EA76E6">
        <w:t>’</w:t>
      </w:r>
      <w:r w:rsidR="00CA2403" w:rsidRPr="00EA76E6">
        <w:t>audacieux pour traverser la lande à la nuit</w:t>
      </w:r>
      <w:r w:rsidRPr="00EA76E6">
        <w:t>.</w:t>
      </w:r>
    </w:p>
    <w:p w14:paraId="56F5CCA5" w14:textId="77777777" w:rsidR="00C646BA" w:rsidRPr="00EA76E6" w:rsidRDefault="00C646BA" w:rsidP="00C646BA">
      <w:r w:rsidRPr="00EA76E6">
        <w:t>— </w:t>
      </w:r>
      <w:r w:rsidR="00CA2403" w:rsidRPr="00EA76E6">
        <w:t>Et vous</w:t>
      </w:r>
      <w:r w:rsidRPr="00EA76E6">
        <w:t xml:space="preserve">, </w:t>
      </w:r>
      <w:r w:rsidR="00CA2403" w:rsidRPr="00EA76E6">
        <w:t>homme de science expérimenté</w:t>
      </w:r>
      <w:r w:rsidRPr="00EA76E6">
        <w:t xml:space="preserve">, </w:t>
      </w:r>
      <w:r w:rsidR="00CA2403" w:rsidRPr="00EA76E6">
        <w:t>vous croyez qu</w:t>
      </w:r>
      <w:r w:rsidRPr="00EA76E6">
        <w:t>’</w:t>
      </w:r>
      <w:r w:rsidR="00CA2403" w:rsidRPr="00EA76E6">
        <w:t>il s</w:t>
      </w:r>
      <w:r w:rsidRPr="00EA76E6">
        <w:t>’</w:t>
      </w:r>
      <w:r w:rsidR="00CA2403" w:rsidRPr="00EA76E6">
        <w:t>agit d</w:t>
      </w:r>
      <w:r w:rsidRPr="00EA76E6">
        <w:t>’</w:t>
      </w:r>
      <w:r w:rsidR="00CA2403" w:rsidRPr="00EA76E6">
        <w:t>un phénomène surnaturel</w:t>
      </w:r>
      <w:r w:rsidRPr="00EA76E6">
        <w:t> ?</w:t>
      </w:r>
    </w:p>
    <w:p w14:paraId="124ED8AF" w14:textId="7D58E929" w:rsidR="00C646BA" w:rsidRPr="00EA76E6" w:rsidRDefault="00C646BA" w:rsidP="00C646BA">
      <w:r w:rsidRPr="00EA76E6">
        <w:t>— </w:t>
      </w:r>
      <w:r w:rsidR="00CA2403" w:rsidRPr="00EA76E6">
        <w:t>Je ne sais pas quoi croire</w:t>
      </w:r>
      <w:r w:rsidRPr="00EA76E6">
        <w:t>. »</w:t>
      </w:r>
    </w:p>
    <w:p w14:paraId="7E089FA7" w14:textId="77777777" w:rsidR="00C646BA" w:rsidRPr="00EA76E6" w:rsidRDefault="00CA2403" w:rsidP="00C646BA">
      <w:r w:rsidRPr="00EA76E6">
        <w:t>Holmes haussa les épaules</w:t>
      </w:r>
      <w:r w:rsidR="00C646BA" w:rsidRPr="00EA76E6">
        <w:t>.</w:t>
      </w:r>
    </w:p>
    <w:p w14:paraId="0F9746EF" w14:textId="77777777" w:rsidR="00C646BA" w:rsidRPr="00EA76E6" w:rsidRDefault="00C646BA" w:rsidP="00C646BA">
      <w:r w:rsidRPr="00EA76E6">
        <w:t>« </w:t>
      </w:r>
      <w:r w:rsidR="00CA2403" w:rsidRPr="00EA76E6">
        <w:t>Jusqu</w:t>
      </w:r>
      <w:r w:rsidRPr="00EA76E6">
        <w:t>’</w:t>
      </w:r>
      <w:r w:rsidR="00CA2403" w:rsidRPr="00EA76E6">
        <w:t>ici j</w:t>
      </w:r>
      <w:r w:rsidRPr="00EA76E6">
        <w:t>’</w:t>
      </w:r>
      <w:r w:rsidR="00CA2403" w:rsidRPr="00EA76E6">
        <w:t>ai limité mes enquêtes à ce monde</w:t>
      </w:r>
      <w:r w:rsidRPr="00EA76E6">
        <w:t xml:space="preserve">, </w:t>
      </w:r>
      <w:r w:rsidR="00CA2403" w:rsidRPr="00EA76E6">
        <w:t>dit-il</w:t>
      </w:r>
      <w:r w:rsidRPr="00EA76E6">
        <w:t xml:space="preserve">. </w:t>
      </w:r>
      <w:r w:rsidR="00CA2403" w:rsidRPr="00EA76E6">
        <w:t>D</w:t>
      </w:r>
      <w:r w:rsidRPr="00EA76E6">
        <w:t>’</w:t>
      </w:r>
      <w:r w:rsidR="00CA2403" w:rsidRPr="00EA76E6">
        <w:t>une manière modeste j</w:t>
      </w:r>
      <w:r w:rsidRPr="00EA76E6">
        <w:t>’</w:t>
      </w:r>
      <w:r w:rsidR="00CA2403" w:rsidRPr="00EA76E6">
        <w:t>ai combattu le mal</w:t>
      </w:r>
      <w:r w:rsidRPr="00EA76E6">
        <w:t xml:space="preserve"> ; </w:t>
      </w:r>
      <w:r w:rsidR="00CA2403" w:rsidRPr="00EA76E6">
        <w:t>mais m</w:t>
      </w:r>
      <w:r w:rsidRPr="00EA76E6">
        <w:t>’</w:t>
      </w:r>
      <w:r w:rsidR="00CA2403" w:rsidRPr="00EA76E6">
        <w:t>attaquer au diable en personne pourrait être une tâche trop ambitieuse</w:t>
      </w:r>
      <w:r w:rsidRPr="00EA76E6">
        <w:t xml:space="preserve">. </w:t>
      </w:r>
      <w:r w:rsidR="00CA2403" w:rsidRPr="00EA76E6">
        <w:t>Vous admettez toutefois que l</w:t>
      </w:r>
      <w:r w:rsidRPr="00EA76E6">
        <w:t>’</w:t>
      </w:r>
      <w:r w:rsidR="00CA2403" w:rsidRPr="00EA76E6">
        <w:t>empreinte est une chose mat</w:t>
      </w:r>
      <w:r w:rsidR="00CA2403" w:rsidRPr="00EA76E6">
        <w:t>é</w:t>
      </w:r>
      <w:r w:rsidR="00CA2403" w:rsidRPr="00EA76E6">
        <w:t>rielle</w:t>
      </w:r>
      <w:r w:rsidRPr="00EA76E6">
        <w:t> ?</w:t>
      </w:r>
    </w:p>
    <w:p w14:paraId="587346BC" w14:textId="77777777" w:rsidR="00C646BA" w:rsidRPr="00EA76E6" w:rsidRDefault="00C646BA" w:rsidP="00C646BA">
      <w:r w:rsidRPr="00EA76E6">
        <w:t>— </w:t>
      </w:r>
      <w:r w:rsidR="00CA2403" w:rsidRPr="00EA76E6">
        <w:t>Le chien</w:t>
      </w:r>
      <w:r w:rsidRPr="00EA76E6">
        <w:t xml:space="preserve">, </w:t>
      </w:r>
      <w:r w:rsidR="00CA2403" w:rsidRPr="00EA76E6">
        <w:t>à l</w:t>
      </w:r>
      <w:r w:rsidRPr="00EA76E6">
        <w:t>’</w:t>
      </w:r>
      <w:r w:rsidR="00CA2403" w:rsidRPr="00EA76E6">
        <w:t>origine</w:t>
      </w:r>
      <w:r w:rsidRPr="00EA76E6">
        <w:t xml:space="preserve">, </w:t>
      </w:r>
      <w:r w:rsidR="00CA2403" w:rsidRPr="00EA76E6">
        <w:t>a été assez matériel lui aussi pour arracher la gorge d</w:t>
      </w:r>
      <w:r w:rsidRPr="00EA76E6">
        <w:t>’</w:t>
      </w:r>
      <w:r w:rsidR="00CA2403" w:rsidRPr="00EA76E6">
        <w:t>un homme</w:t>
      </w:r>
      <w:r w:rsidRPr="00EA76E6">
        <w:t xml:space="preserve">, </w:t>
      </w:r>
      <w:r w:rsidR="00CA2403" w:rsidRPr="00EA76E6">
        <w:t>et cependant c</w:t>
      </w:r>
      <w:r w:rsidRPr="00EA76E6">
        <w:t>’</w:t>
      </w:r>
      <w:r w:rsidR="00CA2403" w:rsidRPr="00EA76E6">
        <w:t>était une bête sortie de l</w:t>
      </w:r>
      <w:r w:rsidRPr="00EA76E6">
        <w:t>’</w:t>
      </w:r>
      <w:r w:rsidR="00CA2403" w:rsidRPr="00EA76E6">
        <w:t>enfer</w:t>
      </w:r>
      <w:r w:rsidRPr="00EA76E6">
        <w:t>.</w:t>
      </w:r>
    </w:p>
    <w:p w14:paraId="58DBFF90" w14:textId="77777777" w:rsidR="00C646BA" w:rsidRPr="00EA76E6" w:rsidRDefault="00C646BA" w:rsidP="00C646BA">
      <w:r w:rsidRPr="00EA76E6">
        <w:t>— </w:t>
      </w:r>
      <w:r w:rsidR="00CA2403" w:rsidRPr="00EA76E6">
        <w:t>Je vois que vous vous rangez parmi les partisans d</w:t>
      </w:r>
      <w:r w:rsidRPr="00EA76E6">
        <w:t>’</w:t>
      </w:r>
      <w:r w:rsidR="00CA2403" w:rsidRPr="00EA76E6">
        <w:t>une intervention surnaturelle</w:t>
      </w:r>
      <w:r w:rsidRPr="00EA76E6">
        <w:t xml:space="preserve">. </w:t>
      </w:r>
      <w:r w:rsidR="00CA2403" w:rsidRPr="00EA76E6">
        <w:t>Dites-moi</w:t>
      </w:r>
      <w:r w:rsidRPr="00EA76E6">
        <w:t xml:space="preserve">, </w:t>
      </w:r>
      <w:r w:rsidR="00CA2403" w:rsidRPr="00EA76E6">
        <w:t>docteur Mortimer</w:t>
      </w:r>
      <w:r w:rsidRPr="00EA76E6">
        <w:t xml:space="preserve"> : </w:t>
      </w:r>
      <w:r w:rsidR="00CA2403" w:rsidRPr="00EA76E6">
        <w:t>si vous partagez ce point de vue</w:t>
      </w:r>
      <w:r w:rsidRPr="00EA76E6">
        <w:t xml:space="preserve">, </w:t>
      </w:r>
      <w:r w:rsidR="00CA2403" w:rsidRPr="00EA76E6">
        <w:t>pourquoi êtes-vous venu me consu</w:t>
      </w:r>
      <w:r w:rsidR="00CA2403" w:rsidRPr="00EA76E6">
        <w:t>l</w:t>
      </w:r>
      <w:r w:rsidR="00CA2403" w:rsidRPr="00EA76E6">
        <w:t>ter</w:t>
      </w:r>
      <w:r w:rsidRPr="00EA76E6">
        <w:t xml:space="preserve"> ? </w:t>
      </w:r>
      <w:r w:rsidR="00CA2403" w:rsidRPr="00EA76E6">
        <w:t>Simultanément vous me dites qu</w:t>
      </w:r>
      <w:r w:rsidRPr="00EA76E6">
        <w:t>’</w:t>
      </w:r>
      <w:r w:rsidR="00CA2403" w:rsidRPr="00EA76E6">
        <w:t xml:space="preserve">il est inutile </w:t>
      </w:r>
      <w:r w:rsidR="00CA2403" w:rsidRPr="00EA76E6">
        <w:lastRenderedPageBreak/>
        <w:t>d</w:t>
      </w:r>
      <w:r w:rsidRPr="00EA76E6">
        <w:t>’</w:t>
      </w:r>
      <w:r w:rsidR="00CA2403" w:rsidRPr="00EA76E6">
        <w:t>enquêter sur la mort de Sir Charles</w:t>
      </w:r>
      <w:r w:rsidRPr="00EA76E6">
        <w:t xml:space="preserve">, </w:t>
      </w:r>
      <w:r w:rsidR="00CA2403" w:rsidRPr="00EA76E6">
        <w:t>et que vous désirez que je m</w:t>
      </w:r>
      <w:r w:rsidRPr="00EA76E6">
        <w:t>’</w:t>
      </w:r>
      <w:r w:rsidR="00CA2403" w:rsidRPr="00EA76E6">
        <w:t>en o</w:t>
      </w:r>
      <w:r w:rsidR="00CA2403" w:rsidRPr="00EA76E6">
        <w:t>c</w:t>
      </w:r>
      <w:r w:rsidR="00CA2403" w:rsidRPr="00EA76E6">
        <w:t>cupe</w:t>
      </w:r>
      <w:r w:rsidRPr="00EA76E6">
        <w:t>.</w:t>
      </w:r>
    </w:p>
    <w:p w14:paraId="07E348EF" w14:textId="77777777" w:rsidR="00C646BA" w:rsidRPr="00EA76E6" w:rsidRDefault="00C646BA" w:rsidP="00C646BA">
      <w:r w:rsidRPr="00EA76E6">
        <w:t>— </w:t>
      </w:r>
      <w:r w:rsidR="00CA2403" w:rsidRPr="00EA76E6">
        <w:t>Je ne vous ai pas dit que je désirais que vous vous en o</w:t>
      </w:r>
      <w:r w:rsidR="00CA2403" w:rsidRPr="00EA76E6">
        <w:t>c</w:t>
      </w:r>
      <w:r w:rsidR="00CA2403" w:rsidRPr="00EA76E6">
        <w:t>cupassiez</w:t>
      </w:r>
      <w:r w:rsidRPr="00EA76E6">
        <w:t>.</w:t>
      </w:r>
    </w:p>
    <w:p w14:paraId="64144158" w14:textId="77777777" w:rsidR="00C646BA" w:rsidRPr="00EA76E6" w:rsidRDefault="00C646BA" w:rsidP="00C646BA">
      <w:r w:rsidRPr="00EA76E6">
        <w:t>— </w:t>
      </w:r>
      <w:r w:rsidR="00CA2403" w:rsidRPr="00EA76E6">
        <w:t>Alors comment puis-je vous aider</w:t>
      </w:r>
      <w:r w:rsidRPr="00EA76E6">
        <w:t> ?</w:t>
      </w:r>
    </w:p>
    <w:p w14:paraId="581D41E5" w14:textId="77777777" w:rsidR="00C646BA" w:rsidRPr="00EA76E6" w:rsidRDefault="00C646BA" w:rsidP="00C646BA">
      <w:r w:rsidRPr="00EA76E6">
        <w:t>— </w:t>
      </w:r>
      <w:r w:rsidR="00CA2403" w:rsidRPr="00EA76E6">
        <w:t xml:space="preserve">En me donnant votre avis sur ce que je dois </w:t>
      </w:r>
      <w:r w:rsidR="00655553" w:rsidRPr="00EA76E6">
        <w:t xml:space="preserve">faire </w:t>
      </w:r>
      <w:r w:rsidR="00CA2403" w:rsidRPr="00EA76E6">
        <w:t>avec Sir Henry Baskerville</w:t>
      </w:r>
      <w:r w:rsidRPr="00EA76E6">
        <w:t xml:space="preserve">, </w:t>
      </w:r>
      <w:r w:rsidR="00CA2403" w:rsidRPr="00EA76E6">
        <w:t>qui arrive à la gare de Waterloo</w:t>
      </w:r>
      <w:r w:rsidRPr="00EA76E6">
        <w:t>…</w:t>
      </w:r>
    </w:p>
    <w:p w14:paraId="45844A2D" w14:textId="77777777" w:rsidR="00C646BA" w:rsidRPr="00EA76E6" w:rsidRDefault="00CA2403" w:rsidP="00C646BA">
      <w:r w:rsidRPr="00EA76E6">
        <w:t>Le docteur Mortimer regarda sa montre</w:t>
      </w:r>
      <w:r w:rsidR="00C646BA" w:rsidRPr="00EA76E6">
        <w:t>.</w:t>
      </w:r>
    </w:p>
    <w:p w14:paraId="51A3B9B1" w14:textId="77777777" w:rsidR="00C646BA" w:rsidRPr="00EA76E6" w:rsidRDefault="00C646BA" w:rsidP="00C646BA">
      <w:r w:rsidRPr="00EA76E6">
        <w:t xml:space="preserve">— … </w:t>
      </w:r>
      <w:r w:rsidR="00CA2403" w:rsidRPr="00EA76E6">
        <w:t>Dans une heure et quart exactement</w:t>
      </w:r>
      <w:r w:rsidRPr="00EA76E6">
        <w:t>.</w:t>
      </w:r>
    </w:p>
    <w:p w14:paraId="52034944" w14:textId="77777777" w:rsidR="00C646BA" w:rsidRPr="00EA76E6" w:rsidRDefault="00C646BA" w:rsidP="00C646BA">
      <w:r w:rsidRPr="00EA76E6">
        <w:t>— </w:t>
      </w:r>
      <w:r w:rsidR="00CA2403" w:rsidRPr="00EA76E6">
        <w:t>Il est l</w:t>
      </w:r>
      <w:r w:rsidRPr="00EA76E6">
        <w:t>’</w:t>
      </w:r>
      <w:r w:rsidR="00CA2403" w:rsidRPr="00EA76E6">
        <w:t>héritier</w:t>
      </w:r>
      <w:r w:rsidRPr="00EA76E6">
        <w:t> ?</w:t>
      </w:r>
    </w:p>
    <w:p w14:paraId="26365C04" w14:textId="77777777" w:rsidR="00C646BA" w:rsidRPr="00EA76E6" w:rsidRDefault="00C646BA" w:rsidP="00C646BA">
      <w:r w:rsidRPr="00EA76E6">
        <w:t>— </w:t>
      </w:r>
      <w:r w:rsidR="00CA2403" w:rsidRPr="00EA76E6">
        <w:t>Oui</w:t>
      </w:r>
      <w:r w:rsidRPr="00EA76E6">
        <w:t xml:space="preserve">. </w:t>
      </w:r>
      <w:r w:rsidR="00CA2403" w:rsidRPr="00EA76E6">
        <w:t>Après la mort de Sir Charles nous nous sommes e</w:t>
      </w:r>
      <w:r w:rsidR="00CA2403" w:rsidRPr="00EA76E6">
        <w:t>n</w:t>
      </w:r>
      <w:r w:rsidR="00CA2403" w:rsidRPr="00EA76E6">
        <w:t>quis de ce jeune gentleman et nous avons découvert qu</w:t>
      </w:r>
      <w:r w:rsidRPr="00EA76E6">
        <w:t>’</w:t>
      </w:r>
      <w:r w:rsidR="00CA2403" w:rsidRPr="00EA76E6">
        <w:t>il avait fait de l</w:t>
      </w:r>
      <w:r w:rsidRPr="00EA76E6">
        <w:t>’</w:t>
      </w:r>
      <w:r w:rsidR="00CA2403" w:rsidRPr="00EA76E6">
        <w:t>agriculture au Canada</w:t>
      </w:r>
      <w:r w:rsidRPr="00EA76E6">
        <w:t xml:space="preserve">. </w:t>
      </w:r>
      <w:r w:rsidR="00CA2403" w:rsidRPr="00EA76E6">
        <w:t>D</w:t>
      </w:r>
      <w:r w:rsidRPr="00EA76E6">
        <w:t>’</w:t>
      </w:r>
      <w:r w:rsidR="00CA2403" w:rsidRPr="00EA76E6">
        <w:t>après les renseignements qui nous sont parvenus</w:t>
      </w:r>
      <w:r w:rsidRPr="00EA76E6">
        <w:t xml:space="preserve">, </w:t>
      </w:r>
      <w:r w:rsidR="00CA2403" w:rsidRPr="00EA76E6">
        <w:t>c</w:t>
      </w:r>
      <w:r w:rsidRPr="00EA76E6">
        <w:t>’</w:t>
      </w:r>
      <w:r w:rsidR="00CA2403" w:rsidRPr="00EA76E6">
        <w:t>est un garçon très bien à tous égards</w:t>
      </w:r>
      <w:r w:rsidRPr="00EA76E6">
        <w:t xml:space="preserve">. </w:t>
      </w:r>
      <w:r w:rsidR="00CA2403" w:rsidRPr="00EA76E6">
        <w:t>Maintenant je ne parle plus comme médecin</w:t>
      </w:r>
      <w:r w:rsidRPr="00EA76E6">
        <w:t xml:space="preserve">, </w:t>
      </w:r>
      <w:r w:rsidR="00CA2403" w:rsidRPr="00EA76E6">
        <w:t>mais comme ex</w:t>
      </w:r>
      <w:r w:rsidR="00CA2403" w:rsidRPr="00EA76E6">
        <w:t>é</w:t>
      </w:r>
      <w:r w:rsidR="00CA2403" w:rsidRPr="00EA76E6">
        <w:t>cuteur du testament de Sir Charles</w:t>
      </w:r>
      <w:r w:rsidRPr="00EA76E6">
        <w:t>.</w:t>
      </w:r>
    </w:p>
    <w:p w14:paraId="30ECBCDB" w14:textId="77777777" w:rsidR="00C646BA" w:rsidRPr="00EA76E6" w:rsidRDefault="00C646BA" w:rsidP="00C646BA">
      <w:r w:rsidRPr="00EA76E6">
        <w:t>— </w:t>
      </w:r>
      <w:r w:rsidR="00CA2403" w:rsidRPr="00EA76E6">
        <w:t>Il n</w:t>
      </w:r>
      <w:r w:rsidRPr="00EA76E6">
        <w:t>’</w:t>
      </w:r>
      <w:r w:rsidR="00CA2403" w:rsidRPr="00EA76E6">
        <w:t>y a pas d</w:t>
      </w:r>
      <w:r w:rsidRPr="00EA76E6">
        <w:t>’</w:t>
      </w:r>
      <w:r w:rsidR="00CA2403" w:rsidRPr="00EA76E6">
        <w:t>autres prétendants</w:t>
      </w:r>
      <w:r w:rsidRPr="00EA76E6">
        <w:t> ?</w:t>
      </w:r>
    </w:p>
    <w:p w14:paraId="34C12CBF" w14:textId="77777777" w:rsidR="00C646BA" w:rsidRPr="00EA76E6" w:rsidRDefault="00C646BA" w:rsidP="00C646BA">
      <w:r w:rsidRPr="00EA76E6">
        <w:t>— </w:t>
      </w:r>
      <w:r w:rsidR="00CA2403" w:rsidRPr="00EA76E6">
        <w:t>Non</w:t>
      </w:r>
      <w:r w:rsidRPr="00EA76E6">
        <w:t xml:space="preserve">. </w:t>
      </w:r>
      <w:r w:rsidR="00CA2403" w:rsidRPr="00EA76E6">
        <w:t>Le seul autre parent dont nous avons pu retrouver trace était Rodger Baskerville</w:t>
      </w:r>
      <w:r w:rsidRPr="00EA76E6">
        <w:t xml:space="preserve">, </w:t>
      </w:r>
      <w:r w:rsidR="00CA2403" w:rsidRPr="00EA76E6">
        <w:t>le plus jeune des trois frères dont le pauvre Sir Charles était l</w:t>
      </w:r>
      <w:r w:rsidRPr="00EA76E6">
        <w:t>’</w:t>
      </w:r>
      <w:r w:rsidR="00CA2403" w:rsidRPr="00EA76E6">
        <w:t>aîné</w:t>
      </w:r>
      <w:r w:rsidRPr="00EA76E6">
        <w:t xml:space="preserve">. </w:t>
      </w:r>
      <w:r w:rsidR="00CA2403" w:rsidRPr="00EA76E6">
        <w:t>Le second frère</w:t>
      </w:r>
      <w:r w:rsidRPr="00EA76E6">
        <w:t xml:space="preserve">, </w:t>
      </w:r>
      <w:r w:rsidR="00CA2403" w:rsidRPr="00EA76E6">
        <w:t>qui mourut jeune</w:t>
      </w:r>
      <w:r w:rsidRPr="00EA76E6">
        <w:t xml:space="preserve">, </w:t>
      </w:r>
      <w:r w:rsidR="00CA2403" w:rsidRPr="00EA76E6">
        <w:t>est le père de cet Henry</w:t>
      </w:r>
      <w:r w:rsidRPr="00EA76E6">
        <w:t xml:space="preserve">. </w:t>
      </w:r>
      <w:r w:rsidR="00CA2403" w:rsidRPr="00EA76E6">
        <w:t>Le troisième</w:t>
      </w:r>
      <w:r w:rsidRPr="00EA76E6">
        <w:t xml:space="preserve">, </w:t>
      </w:r>
      <w:r w:rsidR="00CA2403" w:rsidRPr="00EA76E6">
        <w:t>Rodger</w:t>
      </w:r>
      <w:r w:rsidRPr="00EA76E6">
        <w:t xml:space="preserve">, </w:t>
      </w:r>
      <w:r w:rsidR="00CA2403" w:rsidRPr="00EA76E6">
        <w:t>était le mouton noir de la famille</w:t>
      </w:r>
      <w:r w:rsidRPr="00EA76E6">
        <w:t xml:space="preserve">. </w:t>
      </w:r>
      <w:r w:rsidR="00CA2403" w:rsidRPr="00EA76E6">
        <w:t>Il descendait de la vieille lignée des Baskerville dominateurs</w:t>
      </w:r>
      <w:r w:rsidRPr="00EA76E6">
        <w:t xml:space="preserve">. </w:t>
      </w:r>
      <w:r w:rsidR="00CA2403" w:rsidRPr="00EA76E6">
        <w:t>Il était le portrait</w:t>
      </w:r>
      <w:r w:rsidRPr="00EA76E6">
        <w:t xml:space="preserve">, </w:t>
      </w:r>
      <w:r w:rsidR="00CA2403" w:rsidRPr="00EA76E6">
        <w:t>m</w:t>
      </w:r>
      <w:r w:rsidRPr="00EA76E6">
        <w:t>’</w:t>
      </w:r>
      <w:r w:rsidR="00CA2403" w:rsidRPr="00EA76E6">
        <w:t>a-t-on dit</w:t>
      </w:r>
      <w:r w:rsidRPr="00EA76E6">
        <w:t xml:space="preserve">, </w:t>
      </w:r>
      <w:r w:rsidR="00CA2403" w:rsidRPr="00EA76E6">
        <w:t>de H</w:t>
      </w:r>
      <w:r w:rsidR="00CA2403" w:rsidRPr="00EA76E6">
        <w:t>u</w:t>
      </w:r>
      <w:r w:rsidR="00CA2403" w:rsidRPr="00EA76E6">
        <w:t>go à la triste mémoire</w:t>
      </w:r>
      <w:r w:rsidRPr="00EA76E6">
        <w:t xml:space="preserve">. </w:t>
      </w:r>
      <w:r w:rsidR="00CA2403" w:rsidRPr="00EA76E6">
        <w:t>Il lui fut impossible de demeurer en A</w:t>
      </w:r>
      <w:r w:rsidR="00CA2403" w:rsidRPr="00EA76E6">
        <w:t>n</w:t>
      </w:r>
      <w:r w:rsidR="00CA2403" w:rsidRPr="00EA76E6">
        <w:t>gleterre</w:t>
      </w:r>
      <w:r w:rsidRPr="00EA76E6">
        <w:t xml:space="preserve"> : </w:t>
      </w:r>
      <w:r w:rsidR="00CA2403" w:rsidRPr="00EA76E6">
        <w:t xml:space="preserve">il </w:t>
      </w:r>
      <w:r w:rsidR="00A3702F" w:rsidRPr="00EA76E6">
        <w:t>y</w:t>
      </w:r>
      <w:r w:rsidR="00CA2403" w:rsidRPr="00EA76E6">
        <w:t xml:space="preserve"> était trop fâcheusement connu</w:t>
      </w:r>
      <w:r w:rsidRPr="00EA76E6">
        <w:t xml:space="preserve">. </w:t>
      </w:r>
      <w:r w:rsidR="00CA2403" w:rsidRPr="00EA76E6">
        <w:t>Il s</w:t>
      </w:r>
      <w:r w:rsidRPr="00EA76E6">
        <w:t>’</w:t>
      </w:r>
      <w:r w:rsidR="00CA2403" w:rsidRPr="00EA76E6">
        <w:t>est enfui vers l</w:t>
      </w:r>
      <w:r w:rsidRPr="00EA76E6">
        <w:t>’</w:t>
      </w:r>
      <w:r w:rsidR="00CA2403" w:rsidRPr="00EA76E6">
        <w:t>Amérique Centrale où il est mort de la fièvre jaune en 1876</w:t>
      </w:r>
      <w:r w:rsidRPr="00EA76E6">
        <w:t xml:space="preserve">. </w:t>
      </w:r>
      <w:r w:rsidR="00CA2403" w:rsidRPr="00EA76E6">
        <w:t>Henry est le dernier des Baskerville</w:t>
      </w:r>
      <w:r w:rsidRPr="00EA76E6">
        <w:t xml:space="preserve">. </w:t>
      </w:r>
      <w:r w:rsidR="00CA2403" w:rsidRPr="00EA76E6">
        <w:t>Dans une heure cinq m</w:t>
      </w:r>
      <w:r w:rsidR="00CA2403" w:rsidRPr="00EA76E6">
        <w:t>i</w:t>
      </w:r>
      <w:r w:rsidR="00CA2403" w:rsidRPr="00EA76E6">
        <w:t>nutes je l</w:t>
      </w:r>
      <w:r w:rsidRPr="00EA76E6">
        <w:t>’</w:t>
      </w:r>
      <w:r w:rsidR="00CA2403" w:rsidRPr="00EA76E6">
        <w:t xml:space="preserve">accueillerai à la gare de </w:t>
      </w:r>
      <w:r w:rsidR="00CA2403" w:rsidRPr="00EA76E6">
        <w:lastRenderedPageBreak/>
        <w:t>Waterloo</w:t>
      </w:r>
      <w:r w:rsidRPr="00EA76E6">
        <w:t xml:space="preserve">. </w:t>
      </w:r>
      <w:r w:rsidR="00CA2403" w:rsidRPr="00EA76E6">
        <w:t>J</w:t>
      </w:r>
      <w:r w:rsidRPr="00EA76E6">
        <w:t>’</w:t>
      </w:r>
      <w:r w:rsidR="00CA2403" w:rsidRPr="00EA76E6">
        <w:t>ai reçu un câble m</w:t>
      </w:r>
      <w:r w:rsidRPr="00EA76E6">
        <w:t>’</w:t>
      </w:r>
      <w:r w:rsidR="00CA2403" w:rsidRPr="00EA76E6">
        <w:t>informant qu</w:t>
      </w:r>
      <w:r w:rsidRPr="00EA76E6">
        <w:t>’</w:t>
      </w:r>
      <w:r w:rsidR="00CA2403" w:rsidRPr="00EA76E6">
        <w:t>il arrivait ce matin à Southampton</w:t>
      </w:r>
      <w:r w:rsidRPr="00EA76E6">
        <w:t xml:space="preserve">. </w:t>
      </w:r>
      <w:r w:rsidR="00CA2403" w:rsidRPr="00EA76E6">
        <w:t>Monsieur Holmes</w:t>
      </w:r>
      <w:r w:rsidRPr="00EA76E6">
        <w:t xml:space="preserve">, </w:t>
      </w:r>
      <w:r w:rsidR="00CA2403" w:rsidRPr="00EA76E6">
        <w:t>quel conseil me donnez-vous</w:t>
      </w:r>
      <w:r w:rsidRPr="00EA76E6">
        <w:t> ?</w:t>
      </w:r>
    </w:p>
    <w:p w14:paraId="7EE4FC7F" w14:textId="77777777" w:rsidR="00C646BA" w:rsidRPr="00EA76E6" w:rsidRDefault="00C646BA" w:rsidP="00C646BA">
      <w:r w:rsidRPr="00EA76E6">
        <w:t>— </w:t>
      </w:r>
      <w:r w:rsidR="00CA2403" w:rsidRPr="00EA76E6">
        <w:t>Pourquoi n</w:t>
      </w:r>
      <w:r w:rsidRPr="00EA76E6">
        <w:t>’</w:t>
      </w:r>
      <w:r w:rsidR="00CA2403" w:rsidRPr="00EA76E6">
        <w:t>irait-il pas dans le domaine de ses ancêtres</w:t>
      </w:r>
      <w:r w:rsidRPr="00EA76E6">
        <w:t> ?</w:t>
      </w:r>
    </w:p>
    <w:p w14:paraId="05233B7A" w14:textId="71DE796B" w:rsidR="00C646BA" w:rsidRPr="00EA76E6" w:rsidRDefault="00C646BA" w:rsidP="00C646BA">
      <w:r w:rsidRPr="00EA76E6">
        <w:t>— </w:t>
      </w:r>
      <w:r w:rsidR="00CA2403" w:rsidRPr="00EA76E6">
        <w:t>Qu</w:t>
      </w:r>
      <w:r w:rsidRPr="00EA76E6">
        <w:t>’</w:t>
      </w:r>
      <w:r w:rsidR="00CA2403" w:rsidRPr="00EA76E6">
        <w:t>il y allât serait naturel</w:t>
      </w:r>
      <w:r w:rsidRPr="00EA76E6">
        <w:t xml:space="preserve">, </w:t>
      </w:r>
      <w:r w:rsidR="00CA2403" w:rsidRPr="00EA76E6">
        <w:t>n</w:t>
      </w:r>
      <w:r w:rsidRPr="00EA76E6">
        <w:t>’</w:t>
      </w:r>
      <w:r w:rsidR="00CA2403" w:rsidRPr="00EA76E6">
        <w:t>est-ce pas</w:t>
      </w:r>
      <w:r w:rsidRPr="00EA76E6">
        <w:t xml:space="preserve"> ? </w:t>
      </w:r>
      <w:r w:rsidR="00CA2403" w:rsidRPr="00EA76E6">
        <w:t>Et pourtant</w:t>
      </w:r>
      <w:r w:rsidRPr="00EA76E6">
        <w:t xml:space="preserve">, </w:t>
      </w:r>
      <w:r w:rsidR="00CA2403" w:rsidRPr="00EA76E6">
        <w:t>veuillez considérer que tous les Baskerville qui l</w:t>
      </w:r>
      <w:r w:rsidRPr="00EA76E6">
        <w:t>’</w:t>
      </w:r>
      <w:r w:rsidR="00CA2403" w:rsidRPr="00EA76E6">
        <w:t>ont habité ont été victimes d</w:t>
      </w:r>
      <w:r w:rsidRPr="00EA76E6">
        <w:t>’</w:t>
      </w:r>
      <w:r w:rsidR="00CA2403" w:rsidRPr="00EA76E6">
        <w:t>un mauvais destin</w:t>
      </w:r>
      <w:r w:rsidRPr="00EA76E6">
        <w:t xml:space="preserve">. </w:t>
      </w:r>
      <w:r w:rsidR="00CA2403" w:rsidRPr="00EA76E6">
        <w:t>Je suis sûr que si Sir Charles avait pu me parler avant son décès</w:t>
      </w:r>
      <w:r w:rsidRPr="00EA76E6">
        <w:t xml:space="preserve">, </w:t>
      </w:r>
      <w:r w:rsidR="00CA2403" w:rsidRPr="00EA76E6">
        <w:t>il m</w:t>
      </w:r>
      <w:r w:rsidRPr="00EA76E6">
        <w:t>’</w:t>
      </w:r>
      <w:r w:rsidR="00CA2403" w:rsidRPr="00EA76E6">
        <w:t>aurait mis en garde pour que le dernier représentant d</w:t>
      </w:r>
      <w:r w:rsidRPr="00EA76E6">
        <w:t>’</w:t>
      </w:r>
      <w:r w:rsidR="00CA2403" w:rsidRPr="00EA76E6">
        <w:t>une vieille famille et l</w:t>
      </w:r>
      <w:r w:rsidRPr="00EA76E6">
        <w:t>’</w:t>
      </w:r>
      <w:r w:rsidR="00CA2403" w:rsidRPr="00EA76E6">
        <w:t>héritier d</w:t>
      </w:r>
      <w:r w:rsidRPr="00EA76E6">
        <w:t>’</w:t>
      </w:r>
      <w:r w:rsidR="00CA2403" w:rsidRPr="00EA76E6">
        <w:t>une grande fortune ne vienne pas vivre dans cet endroit mo</w:t>
      </w:r>
      <w:r w:rsidR="00CA2403" w:rsidRPr="00EA76E6">
        <w:t>r</w:t>
      </w:r>
      <w:r w:rsidR="00CA2403" w:rsidRPr="00EA76E6">
        <w:t>tel</w:t>
      </w:r>
      <w:r w:rsidRPr="00EA76E6">
        <w:t xml:space="preserve">… </w:t>
      </w:r>
      <w:r w:rsidR="00CA2403" w:rsidRPr="00EA76E6">
        <w:t>Et pourtant il est indéniable que la prospérité de toute cette misérable région dépend de sa présence</w:t>
      </w:r>
      <w:r w:rsidRPr="00EA76E6">
        <w:t xml:space="preserve"> ! </w:t>
      </w:r>
      <w:r w:rsidR="00CA2403" w:rsidRPr="00EA76E6">
        <w:t>Tout le bon tr</w:t>
      </w:r>
      <w:r w:rsidR="00CA2403" w:rsidRPr="00EA76E6">
        <w:t>a</w:t>
      </w:r>
      <w:r w:rsidR="00CA2403" w:rsidRPr="00EA76E6">
        <w:t>vail qui a été ébauché par Sir Charles aura été accompli en pure perte si le manoir reste inhabité</w:t>
      </w:r>
      <w:r w:rsidRPr="00EA76E6">
        <w:t xml:space="preserve">. </w:t>
      </w:r>
      <w:r w:rsidR="00CA2403" w:rsidRPr="00EA76E6">
        <w:t>Je crains de me laisser abuser par mes intérêts personnels</w:t>
      </w:r>
      <w:r w:rsidRPr="00EA76E6">
        <w:t xml:space="preserve"> : </w:t>
      </w:r>
      <w:r w:rsidR="00CA2403" w:rsidRPr="00EA76E6">
        <w:t>voilà pourquoi je vous soumets l</w:t>
      </w:r>
      <w:r w:rsidRPr="00EA76E6">
        <w:t>’</w:t>
      </w:r>
      <w:r w:rsidR="00CA2403" w:rsidRPr="00EA76E6">
        <w:t>affaire et vous demande conseil</w:t>
      </w:r>
      <w:r w:rsidRPr="00EA76E6">
        <w:t>. »</w:t>
      </w:r>
    </w:p>
    <w:p w14:paraId="6AA020E7" w14:textId="77777777" w:rsidR="00C646BA" w:rsidRPr="00EA76E6" w:rsidRDefault="00CA2403" w:rsidP="00C646BA">
      <w:r w:rsidRPr="00EA76E6">
        <w:t>Holmes réfléchit un moment</w:t>
      </w:r>
      <w:r w:rsidR="00C646BA" w:rsidRPr="00EA76E6">
        <w:t>.</w:t>
      </w:r>
    </w:p>
    <w:p w14:paraId="590EC0C1" w14:textId="77777777" w:rsidR="00C646BA" w:rsidRPr="00EA76E6" w:rsidRDefault="00C646BA" w:rsidP="00C646BA">
      <w:r w:rsidRPr="00EA76E6">
        <w:t>« </w:t>
      </w:r>
      <w:r w:rsidR="00CA2403" w:rsidRPr="00EA76E6">
        <w:t>Mise en clair</w:t>
      </w:r>
      <w:r w:rsidRPr="00EA76E6">
        <w:t xml:space="preserve">, </w:t>
      </w:r>
      <w:r w:rsidR="00CA2403" w:rsidRPr="00EA76E6">
        <w:t>l</w:t>
      </w:r>
      <w:r w:rsidRPr="00EA76E6">
        <w:t>’</w:t>
      </w:r>
      <w:r w:rsidR="00CA2403" w:rsidRPr="00EA76E6">
        <w:t>affaire se résume à ceci</w:t>
      </w:r>
      <w:r w:rsidRPr="00EA76E6">
        <w:t xml:space="preserve">, </w:t>
      </w:r>
      <w:r w:rsidR="00CA2403" w:rsidRPr="00EA76E6">
        <w:t>dit-il</w:t>
      </w:r>
      <w:r w:rsidRPr="00EA76E6">
        <w:t>.</w:t>
      </w:r>
    </w:p>
    <w:p w14:paraId="4137E20A" w14:textId="77777777" w:rsidR="00C646BA" w:rsidRPr="00EA76E6" w:rsidRDefault="008D2AD1" w:rsidP="00C646BA">
      <w:r w:rsidRPr="00EA76E6">
        <w:t>À</w:t>
      </w:r>
      <w:r w:rsidR="00CA2403" w:rsidRPr="00EA76E6">
        <w:t xml:space="preserve"> votre avis un agent du diable rend Dartmoor invivable pour un Baskerville</w:t>
      </w:r>
      <w:r w:rsidR="00C646BA" w:rsidRPr="00EA76E6">
        <w:t xml:space="preserve">. </w:t>
      </w:r>
      <w:r w:rsidR="00CA2403" w:rsidRPr="00EA76E6">
        <w:t>C</w:t>
      </w:r>
      <w:r w:rsidR="00C646BA" w:rsidRPr="00EA76E6">
        <w:t>’</w:t>
      </w:r>
      <w:r w:rsidR="00CA2403" w:rsidRPr="00EA76E6">
        <w:t>est bien cela</w:t>
      </w:r>
      <w:r w:rsidR="00C646BA" w:rsidRPr="00EA76E6">
        <w:t> ?</w:t>
      </w:r>
    </w:p>
    <w:p w14:paraId="259ED69F" w14:textId="77777777" w:rsidR="00C646BA" w:rsidRPr="00EA76E6" w:rsidRDefault="00C646BA" w:rsidP="00C646BA">
      <w:r w:rsidRPr="00EA76E6">
        <w:t>— </w:t>
      </w:r>
      <w:r w:rsidR="00CA2403" w:rsidRPr="00EA76E6">
        <w:t>J</w:t>
      </w:r>
      <w:r w:rsidRPr="00EA76E6">
        <w:t>’</w:t>
      </w:r>
      <w:r w:rsidR="00CA2403" w:rsidRPr="00EA76E6">
        <w:t>irai du moins jusqu</w:t>
      </w:r>
      <w:r w:rsidRPr="00EA76E6">
        <w:t>’</w:t>
      </w:r>
      <w:r w:rsidR="00CA2403" w:rsidRPr="00EA76E6">
        <w:t>à dire qu</w:t>
      </w:r>
      <w:r w:rsidRPr="00EA76E6">
        <w:t>’</w:t>
      </w:r>
      <w:r w:rsidR="00CA2403" w:rsidRPr="00EA76E6">
        <w:t>il y a de fortes présom</w:t>
      </w:r>
      <w:r w:rsidR="00CA2403" w:rsidRPr="00EA76E6">
        <w:t>p</w:t>
      </w:r>
      <w:r w:rsidR="00CA2403" w:rsidRPr="00EA76E6">
        <w:t>tions pour qu</w:t>
      </w:r>
      <w:r w:rsidRPr="00EA76E6">
        <w:t>’</w:t>
      </w:r>
      <w:r w:rsidR="00CA2403" w:rsidRPr="00EA76E6">
        <w:t>il en soit ainsi</w:t>
      </w:r>
      <w:r w:rsidRPr="00EA76E6">
        <w:t>.</w:t>
      </w:r>
    </w:p>
    <w:p w14:paraId="5EE1BB3F" w14:textId="77777777" w:rsidR="00C646BA" w:rsidRPr="00EA76E6" w:rsidRDefault="00C646BA" w:rsidP="00C646BA">
      <w:r w:rsidRPr="00EA76E6">
        <w:t>— </w:t>
      </w:r>
      <w:r w:rsidR="00CA2403" w:rsidRPr="00EA76E6">
        <w:t>Très juste</w:t>
      </w:r>
      <w:r w:rsidRPr="00EA76E6">
        <w:t xml:space="preserve">. </w:t>
      </w:r>
      <w:r w:rsidR="00CA2403" w:rsidRPr="00EA76E6">
        <w:t>Mais si votre théorie du surnaturel est exacte</w:t>
      </w:r>
      <w:r w:rsidRPr="00EA76E6">
        <w:t xml:space="preserve">, </w:t>
      </w:r>
      <w:r w:rsidR="00CA2403" w:rsidRPr="00EA76E6">
        <w:t>le jeune héritier pourrait succomber aussi à Londres que dans le Devonshire</w:t>
      </w:r>
      <w:r w:rsidRPr="00EA76E6">
        <w:t xml:space="preserve">. </w:t>
      </w:r>
      <w:r w:rsidR="00CA2403" w:rsidRPr="00EA76E6">
        <w:t>Je ne conçois guère un démon doté d</w:t>
      </w:r>
      <w:r w:rsidRPr="00EA76E6">
        <w:t>’</w:t>
      </w:r>
      <w:r w:rsidR="00CA2403" w:rsidRPr="00EA76E6">
        <w:t>une puissance simplement locale comme le sacristain d</w:t>
      </w:r>
      <w:r w:rsidRPr="00EA76E6">
        <w:t>’</w:t>
      </w:r>
      <w:r w:rsidR="00CA2403" w:rsidRPr="00EA76E6">
        <w:t>une paroisse</w:t>
      </w:r>
      <w:r w:rsidRPr="00EA76E6">
        <w:t>.</w:t>
      </w:r>
    </w:p>
    <w:p w14:paraId="710ED21F" w14:textId="77777777" w:rsidR="00C646BA" w:rsidRPr="00EA76E6" w:rsidRDefault="00C646BA" w:rsidP="00C646BA">
      <w:r w:rsidRPr="00EA76E6">
        <w:lastRenderedPageBreak/>
        <w:t>— </w:t>
      </w:r>
      <w:r w:rsidR="00CA2403" w:rsidRPr="00EA76E6">
        <w:t>Vous traitez le problème</w:t>
      </w:r>
      <w:r w:rsidRPr="00EA76E6">
        <w:t xml:space="preserve">, </w:t>
      </w:r>
      <w:r w:rsidR="00CA2403" w:rsidRPr="00EA76E6">
        <w:t>monsieur Holmes</w:t>
      </w:r>
      <w:r w:rsidRPr="00EA76E6">
        <w:t xml:space="preserve">, </w:t>
      </w:r>
      <w:r w:rsidR="00CA2403" w:rsidRPr="00EA76E6">
        <w:t>avec plus de légèreté que vous n</w:t>
      </w:r>
      <w:r w:rsidRPr="00EA76E6">
        <w:t>’</w:t>
      </w:r>
      <w:r w:rsidR="00CA2403" w:rsidRPr="00EA76E6">
        <w:t>en mettriez si vous étiez en contact perso</w:t>
      </w:r>
      <w:r w:rsidR="00CA2403" w:rsidRPr="00EA76E6">
        <w:t>n</w:t>
      </w:r>
      <w:r w:rsidR="00CA2403" w:rsidRPr="00EA76E6">
        <w:t>nel avec ces sortes de choses</w:t>
      </w:r>
      <w:r w:rsidRPr="00EA76E6">
        <w:t xml:space="preserve">. </w:t>
      </w:r>
      <w:r w:rsidR="00CA2403" w:rsidRPr="00EA76E6">
        <w:t>Selon vous</w:t>
      </w:r>
      <w:r w:rsidRPr="00EA76E6">
        <w:t xml:space="preserve">, </w:t>
      </w:r>
      <w:r w:rsidR="00CA2403" w:rsidRPr="00EA76E6">
        <w:t>donc</w:t>
      </w:r>
      <w:r w:rsidRPr="00EA76E6">
        <w:t xml:space="preserve">, </w:t>
      </w:r>
      <w:r w:rsidR="00CA2403" w:rsidRPr="00EA76E6">
        <w:t>le jeune Baske</w:t>
      </w:r>
      <w:r w:rsidR="00CA2403" w:rsidRPr="00EA76E6">
        <w:t>r</w:t>
      </w:r>
      <w:r w:rsidR="00CA2403" w:rsidRPr="00EA76E6">
        <w:t>ville sera aussi en sécurité dans le Devonshire que dans Londres</w:t>
      </w:r>
      <w:r w:rsidRPr="00EA76E6">
        <w:t xml:space="preserve">. </w:t>
      </w:r>
      <w:r w:rsidR="00CA2403" w:rsidRPr="00EA76E6">
        <w:t>Il arrive dans cinquante minutes</w:t>
      </w:r>
      <w:r w:rsidRPr="00EA76E6">
        <w:t xml:space="preserve">. </w:t>
      </w:r>
      <w:r w:rsidR="00CA2403" w:rsidRPr="00EA76E6">
        <w:t>Que me conseillez-vous</w:t>
      </w:r>
      <w:r w:rsidRPr="00EA76E6">
        <w:t> ?</w:t>
      </w:r>
    </w:p>
    <w:p w14:paraId="70F4EDF2" w14:textId="77777777" w:rsidR="00C646BA" w:rsidRPr="00EA76E6" w:rsidRDefault="00C646BA" w:rsidP="00C646BA">
      <w:r w:rsidRPr="00EA76E6">
        <w:t>— </w:t>
      </w:r>
      <w:r w:rsidR="00CA2403" w:rsidRPr="00EA76E6">
        <w:t>Je conseille</w:t>
      </w:r>
      <w:r w:rsidRPr="00EA76E6">
        <w:t xml:space="preserve">, </w:t>
      </w:r>
      <w:r w:rsidR="00CA2403" w:rsidRPr="00EA76E6">
        <w:t>monsieur</w:t>
      </w:r>
      <w:r w:rsidRPr="00EA76E6">
        <w:t xml:space="preserve">, </w:t>
      </w:r>
      <w:r w:rsidR="00CA2403" w:rsidRPr="00EA76E6">
        <w:t>que vous preniez un fiacre</w:t>
      </w:r>
      <w:r w:rsidRPr="00EA76E6">
        <w:t xml:space="preserve">, </w:t>
      </w:r>
      <w:r w:rsidR="00CA2403" w:rsidRPr="00EA76E6">
        <w:t>que vous emmeniez votre épagneul qui est en train de gratter à ma porte</w:t>
      </w:r>
      <w:r w:rsidRPr="00EA76E6">
        <w:t xml:space="preserve">, </w:t>
      </w:r>
      <w:r w:rsidR="00CA2403" w:rsidRPr="00EA76E6">
        <w:t>et que vous vous rendiez à la gare de Waterloo pour y rencontrer Sir Henry Baskerville</w:t>
      </w:r>
      <w:r w:rsidRPr="00EA76E6">
        <w:t>.</w:t>
      </w:r>
    </w:p>
    <w:p w14:paraId="204251A6" w14:textId="77777777" w:rsidR="00C646BA" w:rsidRPr="00EA76E6" w:rsidRDefault="00C646BA" w:rsidP="00C646BA">
      <w:r w:rsidRPr="00EA76E6">
        <w:t>— </w:t>
      </w:r>
      <w:r w:rsidR="00CA2403" w:rsidRPr="00EA76E6">
        <w:t>Et puis</w:t>
      </w:r>
      <w:r w:rsidRPr="00EA76E6">
        <w:t> ?</w:t>
      </w:r>
    </w:p>
    <w:p w14:paraId="45CF3B54" w14:textId="77777777" w:rsidR="00C646BA" w:rsidRPr="00EA76E6" w:rsidRDefault="00C646BA" w:rsidP="00C646BA">
      <w:r w:rsidRPr="00EA76E6">
        <w:t>— </w:t>
      </w:r>
      <w:r w:rsidR="00CA2403" w:rsidRPr="00EA76E6">
        <w:t>Et puis que vous ne lui disiez rien du tout avant que j</w:t>
      </w:r>
      <w:r w:rsidRPr="00EA76E6">
        <w:t>’</w:t>
      </w:r>
      <w:r w:rsidR="00CA2403" w:rsidRPr="00EA76E6">
        <w:t>aie pris une décision touchant l</w:t>
      </w:r>
      <w:r w:rsidRPr="00EA76E6">
        <w:t>’</w:t>
      </w:r>
      <w:r w:rsidR="00CA2403" w:rsidRPr="00EA76E6">
        <w:t>affaire</w:t>
      </w:r>
      <w:r w:rsidRPr="00EA76E6">
        <w:t>.</w:t>
      </w:r>
    </w:p>
    <w:p w14:paraId="0A84D708" w14:textId="77777777" w:rsidR="00C646BA" w:rsidRPr="00EA76E6" w:rsidRDefault="00C646BA" w:rsidP="00C646BA">
      <w:r w:rsidRPr="00EA76E6">
        <w:t>— </w:t>
      </w:r>
      <w:r w:rsidR="00CA2403" w:rsidRPr="00EA76E6">
        <w:t>Combien de temps vous faudra-t-il pour vous décider</w:t>
      </w:r>
      <w:r w:rsidRPr="00EA76E6">
        <w:t> ?</w:t>
      </w:r>
    </w:p>
    <w:p w14:paraId="3D3CDF4F" w14:textId="77777777" w:rsidR="00C646BA" w:rsidRPr="00EA76E6" w:rsidRDefault="00C646BA" w:rsidP="00C646BA">
      <w:r w:rsidRPr="00EA76E6">
        <w:t>— </w:t>
      </w:r>
      <w:r w:rsidR="00CA2403" w:rsidRPr="00EA76E6">
        <w:t>Vingt-quatre heures</w:t>
      </w:r>
      <w:r w:rsidRPr="00EA76E6">
        <w:t xml:space="preserve">. </w:t>
      </w:r>
      <w:r w:rsidR="00CA2403" w:rsidRPr="00EA76E6">
        <w:t>Je vous serais fort obligé</w:t>
      </w:r>
      <w:r w:rsidRPr="00EA76E6">
        <w:t xml:space="preserve">, </w:t>
      </w:r>
      <w:r w:rsidR="00CA2403" w:rsidRPr="00EA76E6">
        <w:t>docteur Mortimer</w:t>
      </w:r>
      <w:r w:rsidRPr="00EA76E6">
        <w:t xml:space="preserve">, </w:t>
      </w:r>
      <w:r w:rsidR="00CA2403" w:rsidRPr="00EA76E6">
        <w:t>si demain à dix heures vous aviez la bonté de revenir ici</w:t>
      </w:r>
      <w:r w:rsidRPr="00EA76E6">
        <w:t xml:space="preserve">. </w:t>
      </w:r>
      <w:r w:rsidR="00CA2403" w:rsidRPr="00EA76E6">
        <w:t>Et pour mes plans d</w:t>
      </w:r>
      <w:r w:rsidRPr="00EA76E6">
        <w:t>’</w:t>
      </w:r>
      <w:r w:rsidR="00CA2403" w:rsidRPr="00EA76E6">
        <w:t>avenir ma tâche serait grandement si</w:t>
      </w:r>
      <w:r w:rsidR="00CA2403" w:rsidRPr="00EA76E6">
        <w:t>m</w:t>
      </w:r>
      <w:r w:rsidR="00CA2403" w:rsidRPr="00EA76E6">
        <w:t>plifiée si vous étiez accompagné de Sir Henry Baskerville</w:t>
      </w:r>
      <w:r w:rsidRPr="00EA76E6">
        <w:t>.</w:t>
      </w:r>
    </w:p>
    <w:p w14:paraId="3F484C3C" w14:textId="253A00C9" w:rsidR="00C646BA" w:rsidRPr="00EA76E6" w:rsidRDefault="00C646BA" w:rsidP="00C646BA">
      <w:r w:rsidRPr="00EA76E6">
        <w:t>— </w:t>
      </w:r>
      <w:r w:rsidR="00CA2403" w:rsidRPr="00EA76E6">
        <w:t>C</w:t>
      </w:r>
      <w:r w:rsidRPr="00EA76E6">
        <w:t>’</w:t>
      </w:r>
      <w:r w:rsidR="00CA2403" w:rsidRPr="00EA76E6">
        <w:t>est entendu</w:t>
      </w:r>
      <w:r w:rsidRPr="00EA76E6">
        <w:t xml:space="preserve">, </w:t>
      </w:r>
      <w:r w:rsidR="00CA2403" w:rsidRPr="00EA76E6">
        <w:t>monsieur Holmes</w:t>
      </w:r>
      <w:r w:rsidRPr="00EA76E6">
        <w:t>. »</w:t>
      </w:r>
    </w:p>
    <w:p w14:paraId="02C750E5" w14:textId="77777777" w:rsidR="00C646BA" w:rsidRPr="00EA76E6" w:rsidRDefault="00CA2403" w:rsidP="00C646BA">
      <w:r w:rsidRPr="00EA76E6">
        <w:t>Il griffonna l</w:t>
      </w:r>
      <w:r w:rsidR="00C646BA" w:rsidRPr="00EA76E6">
        <w:t>’</w:t>
      </w:r>
      <w:r w:rsidRPr="00EA76E6">
        <w:t>heure du rendez-vous sur sa manchette avant de se diriger vers la porte avec l</w:t>
      </w:r>
      <w:r w:rsidR="00C646BA" w:rsidRPr="00EA76E6">
        <w:t>’</w:t>
      </w:r>
      <w:r w:rsidRPr="00EA76E6">
        <w:t>allure distraite</w:t>
      </w:r>
      <w:r w:rsidR="00C646BA" w:rsidRPr="00EA76E6">
        <w:t xml:space="preserve">, </w:t>
      </w:r>
      <w:r w:rsidRPr="00EA76E6">
        <w:t>dégingandée qui lui était habituelle</w:t>
      </w:r>
      <w:r w:rsidR="00C646BA" w:rsidRPr="00EA76E6">
        <w:t xml:space="preserve">. </w:t>
      </w:r>
      <w:r w:rsidRPr="00EA76E6">
        <w:t>Holmes l</w:t>
      </w:r>
      <w:r w:rsidR="00C646BA" w:rsidRPr="00EA76E6">
        <w:t>’</w:t>
      </w:r>
      <w:r w:rsidRPr="00EA76E6">
        <w:t>arrêta au bord de l</w:t>
      </w:r>
      <w:r w:rsidR="00C646BA" w:rsidRPr="00EA76E6">
        <w:t>’</w:t>
      </w:r>
      <w:r w:rsidRPr="00EA76E6">
        <w:t>escalier</w:t>
      </w:r>
      <w:r w:rsidR="00C646BA" w:rsidRPr="00EA76E6">
        <w:t>.</w:t>
      </w:r>
    </w:p>
    <w:p w14:paraId="7C7D1D7B" w14:textId="77777777" w:rsidR="00C646BA" w:rsidRPr="00EA76E6" w:rsidRDefault="00C646BA" w:rsidP="00C646BA">
      <w:r w:rsidRPr="00EA76E6">
        <w:t>« </w:t>
      </w:r>
      <w:r w:rsidR="00CA2403" w:rsidRPr="00EA76E6">
        <w:t>Une dernière question</w:t>
      </w:r>
      <w:r w:rsidRPr="00EA76E6">
        <w:t xml:space="preserve">, </w:t>
      </w:r>
      <w:r w:rsidR="00CA2403" w:rsidRPr="00EA76E6">
        <w:t>docteur Mortimer</w:t>
      </w:r>
      <w:r w:rsidRPr="00EA76E6">
        <w:t xml:space="preserve">. </w:t>
      </w:r>
      <w:r w:rsidR="00CA2403" w:rsidRPr="00EA76E6">
        <w:t>Vous dites qu</w:t>
      </w:r>
      <w:r w:rsidRPr="00EA76E6">
        <w:t>’</w:t>
      </w:r>
      <w:r w:rsidR="00CA2403" w:rsidRPr="00EA76E6">
        <w:t>avant la mort de Sir Charles Baskerville</w:t>
      </w:r>
      <w:r w:rsidRPr="00EA76E6">
        <w:t xml:space="preserve">, </w:t>
      </w:r>
      <w:r w:rsidR="00CA2403" w:rsidRPr="00EA76E6">
        <w:t>plusieurs personnes ont vu cette apparition sur la lande</w:t>
      </w:r>
      <w:r w:rsidRPr="00EA76E6">
        <w:t> ?</w:t>
      </w:r>
    </w:p>
    <w:p w14:paraId="5C14995B" w14:textId="77777777" w:rsidR="00C646BA" w:rsidRPr="00EA76E6" w:rsidRDefault="00C646BA" w:rsidP="00C646BA">
      <w:r w:rsidRPr="00EA76E6">
        <w:t>— </w:t>
      </w:r>
      <w:r w:rsidR="00CA2403" w:rsidRPr="00EA76E6">
        <w:t>Trois personnes l</w:t>
      </w:r>
      <w:r w:rsidRPr="00EA76E6">
        <w:t>’</w:t>
      </w:r>
      <w:r w:rsidR="00CA2403" w:rsidRPr="00EA76E6">
        <w:t>ont vue</w:t>
      </w:r>
      <w:r w:rsidRPr="00EA76E6">
        <w:t>.</w:t>
      </w:r>
    </w:p>
    <w:p w14:paraId="0C9EFBFA" w14:textId="77777777" w:rsidR="00C646BA" w:rsidRPr="00EA76E6" w:rsidRDefault="00C646BA" w:rsidP="00C646BA">
      <w:r w:rsidRPr="00EA76E6">
        <w:lastRenderedPageBreak/>
        <w:t>— </w:t>
      </w:r>
      <w:r w:rsidR="00CA2403" w:rsidRPr="00EA76E6">
        <w:t>Et depuis la mort de Sir Charles</w:t>
      </w:r>
      <w:r w:rsidRPr="00EA76E6">
        <w:t>… ?</w:t>
      </w:r>
    </w:p>
    <w:p w14:paraId="7CBADE40" w14:textId="77777777" w:rsidR="00C646BA" w:rsidRPr="00EA76E6" w:rsidRDefault="00C646BA" w:rsidP="00C646BA">
      <w:r w:rsidRPr="00EA76E6">
        <w:t>— </w:t>
      </w:r>
      <w:r w:rsidR="008D2AD1" w:rsidRPr="00EA76E6">
        <w:t>À</w:t>
      </w:r>
      <w:r w:rsidR="00CA2403" w:rsidRPr="00EA76E6">
        <w:t xml:space="preserve"> ma connaissance</w:t>
      </w:r>
      <w:r w:rsidRPr="00EA76E6">
        <w:t xml:space="preserve">, </w:t>
      </w:r>
      <w:r w:rsidR="00CA2403" w:rsidRPr="00EA76E6">
        <w:t>non</w:t>
      </w:r>
      <w:r w:rsidRPr="00EA76E6">
        <w:t>.</w:t>
      </w:r>
    </w:p>
    <w:p w14:paraId="7EBCAD4B" w14:textId="4A356044" w:rsidR="00C646BA" w:rsidRPr="00EA76E6" w:rsidRDefault="00C646BA" w:rsidP="00C646BA">
      <w:r w:rsidRPr="00EA76E6">
        <w:t>— </w:t>
      </w:r>
      <w:r w:rsidR="00CA2403" w:rsidRPr="00EA76E6">
        <w:t>Merci</w:t>
      </w:r>
      <w:r w:rsidRPr="00EA76E6">
        <w:t xml:space="preserve">. </w:t>
      </w:r>
      <w:r w:rsidR="00CA2403" w:rsidRPr="00EA76E6">
        <w:t>Au revoir</w:t>
      </w:r>
      <w:r w:rsidRPr="00EA76E6">
        <w:t>. »</w:t>
      </w:r>
    </w:p>
    <w:p w14:paraId="53587D17" w14:textId="77777777" w:rsidR="00C646BA" w:rsidRPr="00EA76E6" w:rsidRDefault="00CA2403" w:rsidP="00C646BA">
      <w:r w:rsidRPr="00EA76E6">
        <w:t>Holmes revint s</w:t>
      </w:r>
      <w:r w:rsidR="00C646BA" w:rsidRPr="00EA76E6">
        <w:t>’</w:t>
      </w:r>
      <w:r w:rsidRPr="00EA76E6">
        <w:t>asseoir</w:t>
      </w:r>
      <w:r w:rsidR="00C646BA" w:rsidRPr="00EA76E6">
        <w:t xml:space="preserve"> ; </w:t>
      </w:r>
      <w:r w:rsidRPr="00EA76E6">
        <w:t>sa physionomie placide reflétait la satisfaction intérieure qu</w:t>
      </w:r>
      <w:r w:rsidR="00C646BA" w:rsidRPr="00EA76E6">
        <w:t>’</w:t>
      </w:r>
      <w:r w:rsidRPr="00EA76E6">
        <w:t>il éprouvait toujours quand un pr</w:t>
      </w:r>
      <w:r w:rsidRPr="00EA76E6">
        <w:t>o</w:t>
      </w:r>
      <w:r w:rsidRPr="00EA76E6">
        <w:t>blème digne d</w:t>
      </w:r>
      <w:r w:rsidR="00C646BA" w:rsidRPr="00EA76E6">
        <w:t>’</w:t>
      </w:r>
      <w:r w:rsidRPr="00EA76E6">
        <w:t>intérêt s</w:t>
      </w:r>
      <w:r w:rsidR="00C646BA" w:rsidRPr="00EA76E6">
        <w:t>’</w:t>
      </w:r>
      <w:r w:rsidRPr="00EA76E6">
        <w:t>offrait à ses méditations</w:t>
      </w:r>
      <w:r w:rsidR="00C646BA" w:rsidRPr="00EA76E6">
        <w:t>.</w:t>
      </w:r>
    </w:p>
    <w:p w14:paraId="65AE9271" w14:textId="77777777" w:rsidR="00C646BA" w:rsidRPr="00EA76E6" w:rsidRDefault="00C646BA" w:rsidP="00C646BA">
      <w:r w:rsidRPr="00EA76E6">
        <w:t>« </w:t>
      </w:r>
      <w:r w:rsidR="00CA2403" w:rsidRPr="00EA76E6">
        <w:t>Vous sortez</w:t>
      </w:r>
      <w:r w:rsidRPr="00EA76E6">
        <w:t xml:space="preserve">, </w:t>
      </w:r>
      <w:r w:rsidR="00CA2403" w:rsidRPr="00EA76E6">
        <w:t>Watson</w:t>
      </w:r>
      <w:r w:rsidRPr="00EA76E6">
        <w:t> ?</w:t>
      </w:r>
    </w:p>
    <w:p w14:paraId="0AD2753B" w14:textId="77777777" w:rsidR="00C646BA" w:rsidRPr="00EA76E6" w:rsidRDefault="00C646BA" w:rsidP="00C646BA">
      <w:r w:rsidRPr="00EA76E6">
        <w:t>— </w:t>
      </w:r>
      <w:r w:rsidR="008D2AD1" w:rsidRPr="00EA76E6">
        <w:t>À</w:t>
      </w:r>
      <w:r w:rsidR="00CA2403" w:rsidRPr="00EA76E6">
        <w:t xml:space="preserve"> moins que je puisse vous aider</w:t>
      </w:r>
      <w:r w:rsidRPr="00EA76E6">
        <w:t>.</w:t>
      </w:r>
    </w:p>
    <w:p w14:paraId="250C640F" w14:textId="7534EF6F" w:rsidR="00C646BA" w:rsidRPr="00EA76E6" w:rsidRDefault="00C646BA" w:rsidP="00C646BA">
      <w:r w:rsidRPr="00EA76E6">
        <w:t>— </w:t>
      </w:r>
      <w:r w:rsidR="00CA2403" w:rsidRPr="00EA76E6">
        <w:t>Non</w:t>
      </w:r>
      <w:r w:rsidRPr="00EA76E6">
        <w:t xml:space="preserve">, </w:t>
      </w:r>
      <w:r w:rsidR="00CA2403" w:rsidRPr="00EA76E6">
        <w:t>mon cher ami</w:t>
      </w:r>
      <w:r w:rsidRPr="00EA76E6">
        <w:t xml:space="preserve">. </w:t>
      </w:r>
      <w:r w:rsidR="00CA2403" w:rsidRPr="00EA76E6">
        <w:t>C</w:t>
      </w:r>
      <w:r w:rsidRPr="00EA76E6">
        <w:t>’</w:t>
      </w:r>
      <w:r w:rsidR="00CA2403" w:rsidRPr="00EA76E6">
        <w:t>est à l</w:t>
      </w:r>
      <w:r w:rsidRPr="00EA76E6">
        <w:t>’</w:t>
      </w:r>
      <w:r w:rsidR="00CA2403" w:rsidRPr="00EA76E6">
        <w:t>heure de l</w:t>
      </w:r>
      <w:r w:rsidRPr="00EA76E6">
        <w:t>’</w:t>
      </w:r>
      <w:r w:rsidR="00CA2403" w:rsidRPr="00EA76E6">
        <w:t>action que j</w:t>
      </w:r>
      <w:r w:rsidRPr="00EA76E6">
        <w:t>’</w:t>
      </w:r>
      <w:r w:rsidR="00CA2403" w:rsidRPr="00EA76E6">
        <w:t>ai b</w:t>
      </w:r>
      <w:r w:rsidR="00CA2403" w:rsidRPr="00EA76E6">
        <w:t>e</w:t>
      </w:r>
      <w:r w:rsidR="00CA2403" w:rsidRPr="00EA76E6">
        <w:t>soin de votre concours</w:t>
      </w:r>
      <w:r w:rsidRPr="00EA76E6">
        <w:t xml:space="preserve">. </w:t>
      </w:r>
      <w:r w:rsidR="00CA2403" w:rsidRPr="00EA76E6">
        <w:t>Mais cette affaire-ci est sensationnelle</w:t>
      </w:r>
      <w:r w:rsidRPr="00EA76E6">
        <w:t xml:space="preserve">, </w:t>
      </w:r>
      <w:r w:rsidR="00CA2403" w:rsidRPr="00EA76E6">
        <w:t>réellement unique par certains traits</w:t>
      </w:r>
      <w:r w:rsidRPr="00EA76E6">
        <w:t xml:space="preserve"> ! </w:t>
      </w:r>
      <w:r w:rsidR="00CA2403" w:rsidRPr="00EA76E6">
        <w:t>Quand vous passerez d</w:t>
      </w:r>
      <w:r w:rsidR="00CA2403" w:rsidRPr="00EA76E6">
        <w:t>e</w:t>
      </w:r>
      <w:r w:rsidR="00CA2403" w:rsidRPr="00EA76E6">
        <w:t>vant Bradley</w:t>
      </w:r>
      <w:r w:rsidRPr="00EA76E6">
        <w:t>’</w:t>
      </w:r>
      <w:r w:rsidR="00CA2403" w:rsidRPr="00EA76E6">
        <w:t>s soyez assez bon pour me faire porter une livre de son plus fort tabac coupé fin</w:t>
      </w:r>
      <w:r w:rsidRPr="00EA76E6">
        <w:t xml:space="preserve">. </w:t>
      </w:r>
      <w:r w:rsidR="00CA2403" w:rsidRPr="00EA76E6">
        <w:t>Merci</w:t>
      </w:r>
      <w:r w:rsidRPr="00EA76E6">
        <w:t xml:space="preserve">. </w:t>
      </w:r>
      <w:r w:rsidR="00CA2403" w:rsidRPr="00EA76E6">
        <w:t>Si cela ne vous dérange pas trop</w:t>
      </w:r>
      <w:r w:rsidRPr="00EA76E6">
        <w:t xml:space="preserve">, </w:t>
      </w:r>
      <w:r w:rsidR="00CA2403" w:rsidRPr="00EA76E6">
        <w:t>j</w:t>
      </w:r>
      <w:r w:rsidRPr="00EA76E6">
        <w:t>’</w:t>
      </w:r>
      <w:r w:rsidR="00CA2403" w:rsidRPr="00EA76E6">
        <w:t>aimerais mieux que vous ne rentriez pas avant ce soir</w:t>
      </w:r>
      <w:r w:rsidRPr="00EA76E6">
        <w:t xml:space="preserve">. </w:t>
      </w:r>
      <w:r w:rsidR="00CA2403" w:rsidRPr="00EA76E6">
        <w:t>Je serai très heureux d</w:t>
      </w:r>
      <w:r w:rsidRPr="00EA76E6">
        <w:t>’</w:t>
      </w:r>
      <w:r w:rsidR="00CA2403" w:rsidRPr="00EA76E6">
        <w:t>échanger alors avec vous des impressions sur la passionnante énigme qui nous a été soumise ce matin</w:t>
      </w:r>
      <w:r w:rsidRPr="00EA76E6">
        <w:t>. »</w:t>
      </w:r>
    </w:p>
    <w:p w14:paraId="4F79B72D" w14:textId="77777777" w:rsidR="00C646BA" w:rsidRPr="00EA76E6" w:rsidRDefault="00CA2403" w:rsidP="00C646BA">
      <w:r w:rsidRPr="00EA76E6">
        <w:t>Je savais que la solitude et la retraite étaient indispe</w:t>
      </w:r>
      <w:r w:rsidRPr="00EA76E6">
        <w:t>n</w:t>
      </w:r>
      <w:r w:rsidRPr="00EA76E6">
        <w:t>sables à mon ami pendant les heures d</w:t>
      </w:r>
      <w:r w:rsidR="00C646BA" w:rsidRPr="00EA76E6">
        <w:t>’</w:t>
      </w:r>
      <w:r w:rsidRPr="00EA76E6">
        <w:t>intense concentration mentale où il pesait chaque parcelle de témoignage et de dépos</w:t>
      </w:r>
      <w:r w:rsidRPr="00EA76E6">
        <w:t>i</w:t>
      </w:r>
      <w:r w:rsidRPr="00EA76E6">
        <w:t>tion</w:t>
      </w:r>
      <w:r w:rsidR="00C646BA" w:rsidRPr="00EA76E6">
        <w:t xml:space="preserve">, </w:t>
      </w:r>
      <w:r w:rsidRPr="00EA76E6">
        <w:t>édifiait des théories contradictoires</w:t>
      </w:r>
      <w:r w:rsidR="00C646BA" w:rsidRPr="00EA76E6">
        <w:t xml:space="preserve">, </w:t>
      </w:r>
      <w:r w:rsidRPr="00EA76E6">
        <w:t>les opposait les unes aux autres</w:t>
      </w:r>
      <w:r w:rsidR="00C646BA" w:rsidRPr="00EA76E6">
        <w:t xml:space="preserve">, </w:t>
      </w:r>
      <w:r w:rsidRPr="00EA76E6">
        <w:t>isolait l</w:t>
      </w:r>
      <w:r w:rsidR="00C646BA" w:rsidRPr="00EA76E6">
        <w:t>’</w:t>
      </w:r>
      <w:r w:rsidRPr="00EA76E6">
        <w:t>essentiel de l</w:t>
      </w:r>
      <w:r w:rsidR="00C646BA" w:rsidRPr="00EA76E6">
        <w:t>’</w:t>
      </w:r>
      <w:r w:rsidRPr="00EA76E6">
        <w:t>accessoire</w:t>
      </w:r>
      <w:r w:rsidR="00C646BA" w:rsidRPr="00EA76E6">
        <w:t xml:space="preserve">. </w:t>
      </w:r>
      <w:r w:rsidRPr="00EA76E6">
        <w:t>Je résolus donc de passer la journée à mon club et ce n</w:t>
      </w:r>
      <w:r w:rsidR="00C646BA" w:rsidRPr="00EA76E6">
        <w:t>’</w:t>
      </w:r>
      <w:r w:rsidRPr="00EA76E6">
        <w:t>est qu</w:t>
      </w:r>
      <w:r w:rsidR="00C646BA" w:rsidRPr="00EA76E6">
        <w:t>’</w:t>
      </w:r>
      <w:r w:rsidRPr="00EA76E6">
        <w:t>à neuf heures du soir que je me retrouvai assis dans le salon de Baker Street</w:t>
      </w:r>
      <w:r w:rsidR="00C646BA" w:rsidRPr="00EA76E6">
        <w:t>.</w:t>
      </w:r>
    </w:p>
    <w:p w14:paraId="289885A4" w14:textId="77777777" w:rsidR="00C646BA" w:rsidRPr="00EA76E6" w:rsidRDefault="00CA2403" w:rsidP="00C646BA">
      <w:r w:rsidRPr="00EA76E6">
        <w:t>Lorsque j</w:t>
      </w:r>
      <w:r w:rsidR="00C646BA" w:rsidRPr="00EA76E6">
        <w:t>’</w:t>
      </w:r>
      <w:r w:rsidRPr="00EA76E6">
        <w:t>ouvris notre porte</w:t>
      </w:r>
      <w:r w:rsidR="00C646BA" w:rsidRPr="00EA76E6">
        <w:t xml:space="preserve">, </w:t>
      </w:r>
      <w:r w:rsidRPr="00EA76E6">
        <w:t>ma première impression fut qu</w:t>
      </w:r>
      <w:r w:rsidR="00C646BA" w:rsidRPr="00EA76E6">
        <w:t>’</w:t>
      </w:r>
      <w:r w:rsidRPr="00EA76E6">
        <w:t>un incendie s</w:t>
      </w:r>
      <w:r w:rsidR="00C646BA" w:rsidRPr="00EA76E6">
        <w:t>’</w:t>
      </w:r>
      <w:r w:rsidRPr="00EA76E6">
        <w:t>était déclaré en mon absence</w:t>
      </w:r>
      <w:r w:rsidR="00C646BA" w:rsidRPr="00EA76E6">
        <w:t xml:space="preserve"> : </w:t>
      </w:r>
      <w:r w:rsidRPr="00EA76E6">
        <w:t>la pièce était pleine d</w:t>
      </w:r>
      <w:r w:rsidR="00C646BA" w:rsidRPr="00EA76E6">
        <w:t>’</w:t>
      </w:r>
      <w:r w:rsidRPr="00EA76E6">
        <w:t>une fumée opaque qui brouillait la lueur de la lampe</w:t>
      </w:r>
      <w:r w:rsidR="00C646BA" w:rsidRPr="00EA76E6">
        <w:t xml:space="preserve">. </w:t>
      </w:r>
      <w:r w:rsidRPr="00EA76E6">
        <w:t>Mais mon inquiétude se dissipa vite</w:t>
      </w:r>
      <w:r w:rsidR="00C646BA" w:rsidRPr="00EA76E6">
        <w:t xml:space="preserve"> : </w:t>
      </w:r>
      <w:r w:rsidRPr="00EA76E6">
        <w:t>il ne s</w:t>
      </w:r>
      <w:r w:rsidR="00C646BA" w:rsidRPr="00EA76E6">
        <w:t>’</w:t>
      </w:r>
      <w:r w:rsidRPr="00EA76E6">
        <w:t xml:space="preserve">agissait que de </w:t>
      </w:r>
      <w:r w:rsidRPr="00EA76E6">
        <w:lastRenderedPageBreak/>
        <w:t>f</w:t>
      </w:r>
      <w:r w:rsidRPr="00EA76E6">
        <w:t>u</w:t>
      </w:r>
      <w:r w:rsidRPr="00EA76E6">
        <w:t>mée de tabac</w:t>
      </w:r>
      <w:r w:rsidR="00C646BA" w:rsidRPr="00EA76E6">
        <w:t xml:space="preserve">, </w:t>
      </w:r>
      <w:r w:rsidRPr="00EA76E6">
        <w:t>qui me fit tousser</w:t>
      </w:r>
      <w:r w:rsidR="00C646BA" w:rsidRPr="00EA76E6">
        <w:t xml:space="preserve">. </w:t>
      </w:r>
      <w:r w:rsidR="008D2AD1" w:rsidRPr="00EA76E6">
        <w:t>À</w:t>
      </w:r>
      <w:r w:rsidRPr="00EA76E6">
        <w:t xml:space="preserve"> travers ce brouillard gris j</w:t>
      </w:r>
      <w:r w:rsidR="00C646BA" w:rsidRPr="00EA76E6">
        <w:t>’</w:t>
      </w:r>
      <w:r w:rsidRPr="00EA76E6">
        <w:t>aperçus confusément Holmes en robe de chambre</w:t>
      </w:r>
      <w:r w:rsidR="00C646BA" w:rsidRPr="00EA76E6">
        <w:t xml:space="preserve">, </w:t>
      </w:r>
      <w:r w:rsidRPr="00EA76E6">
        <w:t>recroqu</w:t>
      </w:r>
      <w:r w:rsidRPr="00EA76E6">
        <w:t>e</w:t>
      </w:r>
      <w:r w:rsidRPr="00EA76E6">
        <w:t>villé sur un fauteuil et serrant entre ses dents sa pipe en terre noire</w:t>
      </w:r>
      <w:r w:rsidR="00C646BA" w:rsidRPr="00EA76E6">
        <w:t xml:space="preserve">. </w:t>
      </w:r>
      <w:r w:rsidRPr="00EA76E6">
        <w:t>Autour de lui étaient disposés plusieurs rouleaux de p</w:t>
      </w:r>
      <w:r w:rsidRPr="00EA76E6">
        <w:t>a</w:t>
      </w:r>
      <w:r w:rsidRPr="00EA76E6">
        <w:t>pier</w:t>
      </w:r>
      <w:r w:rsidR="00C646BA" w:rsidRPr="00EA76E6">
        <w:t>.</w:t>
      </w:r>
    </w:p>
    <w:p w14:paraId="391474B8" w14:textId="77777777" w:rsidR="00C646BA" w:rsidRPr="00EA76E6" w:rsidRDefault="00C646BA" w:rsidP="00C646BA">
      <w:r w:rsidRPr="00EA76E6">
        <w:t>— </w:t>
      </w:r>
      <w:r w:rsidR="00CA2403" w:rsidRPr="00EA76E6">
        <w:t>Vous vous êtes enrhumé</w:t>
      </w:r>
      <w:r w:rsidRPr="00EA76E6">
        <w:t xml:space="preserve">, </w:t>
      </w:r>
      <w:r w:rsidR="00CA2403" w:rsidRPr="00EA76E6">
        <w:t>Watson</w:t>
      </w:r>
      <w:r w:rsidRPr="00EA76E6">
        <w:t> ?</w:t>
      </w:r>
    </w:p>
    <w:p w14:paraId="6E216BCC" w14:textId="77777777" w:rsidR="00C646BA" w:rsidRPr="00EA76E6" w:rsidRDefault="00C646BA" w:rsidP="00C646BA">
      <w:r w:rsidRPr="00EA76E6">
        <w:t>— </w:t>
      </w:r>
      <w:r w:rsidR="00CA2403" w:rsidRPr="00EA76E6">
        <w:t>Pas du tout</w:t>
      </w:r>
      <w:r w:rsidRPr="00EA76E6">
        <w:t xml:space="preserve">. </w:t>
      </w:r>
      <w:r w:rsidR="00CA2403" w:rsidRPr="00EA76E6">
        <w:t>C</w:t>
      </w:r>
      <w:r w:rsidRPr="00EA76E6">
        <w:t>’</w:t>
      </w:r>
      <w:r w:rsidR="00CA2403" w:rsidRPr="00EA76E6">
        <w:t>est cette atmosphère viciée</w:t>
      </w:r>
      <w:r w:rsidRPr="00EA76E6">
        <w:t>…</w:t>
      </w:r>
    </w:p>
    <w:p w14:paraId="6953AD23" w14:textId="77777777" w:rsidR="00C646BA" w:rsidRPr="00EA76E6" w:rsidRDefault="00C646BA" w:rsidP="00C646BA">
      <w:r w:rsidRPr="00EA76E6">
        <w:t>— </w:t>
      </w:r>
      <w:r w:rsidR="00CA2403" w:rsidRPr="00EA76E6">
        <w:t>En effet</w:t>
      </w:r>
      <w:r w:rsidRPr="00EA76E6">
        <w:t xml:space="preserve">, </w:t>
      </w:r>
      <w:r w:rsidR="00CA2403" w:rsidRPr="00EA76E6">
        <w:t>l</w:t>
      </w:r>
      <w:r w:rsidRPr="00EA76E6">
        <w:t>’</w:t>
      </w:r>
      <w:r w:rsidR="00CA2403" w:rsidRPr="00EA76E6">
        <w:t>air est un peu épais</w:t>
      </w:r>
      <w:r w:rsidRPr="00EA76E6">
        <w:t>.</w:t>
      </w:r>
    </w:p>
    <w:p w14:paraId="2FEF60E2" w14:textId="77777777" w:rsidR="00C646BA" w:rsidRPr="00EA76E6" w:rsidRDefault="00C646BA" w:rsidP="00C646BA">
      <w:r w:rsidRPr="00EA76E6">
        <w:t>— </w:t>
      </w:r>
      <w:r w:rsidR="00CA2403" w:rsidRPr="00EA76E6">
        <w:t>Épais</w:t>
      </w:r>
      <w:r w:rsidRPr="00EA76E6">
        <w:t xml:space="preserve"> ! </w:t>
      </w:r>
      <w:r w:rsidR="00CA2403" w:rsidRPr="00EA76E6">
        <w:t>Il n</w:t>
      </w:r>
      <w:r w:rsidRPr="00EA76E6">
        <w:t>’</w:t>
      </w:r>
      <w:r w:rsidR="00CA2403" w:rsidRPr="00EA76E6">
        <w:t>est pas supportable</w:t>
      </w:r>
      <w:r w:rsidRPr="00EA76E6">
        <w:t xml:space="preserve">, </w:t>
      </w:r>
      <w:r w:rsidR="00CA2403" w:rsidRPr="00EA76E6">
        <w:t>oui</w:t>
      </w:r>
      <w:r w:rsidRPr="00EA76E6">
        <w:t> !</w:t>
      </w:r>
    </w:p>
    <w:p w14:paraId="66D26DF9" w14:textId="77777777" w:rsidR="00C646BA" w:rsidRPr="00EA76E6" w:rsidRDefault="00C646BA" w:rsidP="00C646BA">
      <w:r w:rsidRPr="00EA76E6">
        <w:t>— </w:t>
      </w:r>
      <w:r w:rsidR="00CA2403" w:rsidRPr="00EA76E6">
        <w:t>Ouvrez la fenêtre alors</w:t>
      </w:r>
      <w:r w:rsidRPr="00EA76E6">
        <w:t xml:space="preserve"> ! </w:t>
      </w:r>
      <w:r w:rsidR="00CA2403" w:rsidRPr="00EA76E6">
        <w:t>Vous avez passé toute la journée à votre club</w:t>
      </w:r>
      <w:r w:rsidRPr="00EA76E6">
        <w:t xml:space="preserve">, </w:t>
      </w:r>
      <w:r w:rsidR="00CA2403" w:rsidRPr="00EA76E6">
        <w:t>je vois</w:t>
      </w:r>
      <w:r w:rsidRPr="00EA76E6">
        <w:t>…</w:t>
      </w:r>
    </w:p>
    <w:p w14:paraId="57D6656D" w14:textId="77777777" w:rsidR="00C646BA" w:rsidRPr="00EA76E6" w:rsidRDefault="00C646BA" w:rsidP="00C646BA">
      <w:r w:rsidRPr="00EA76E6">
        <w:t>— </w:t>
      </w:r>
      <w:r w:rsidR="00CA2403" w:rsidRPr="00EA76E6">
        <w:t>Mon cher Holmes</w:t>
      </w:r>
      <w:r w:rsidRPr="00EA76E6">
        <w:t> !</w:t>
      </w:r>
    </w:p>
    <w:p w14:paraId="664A06D4" w14:textId="77777777" w:rsidR="00C646BA" w:rsidRPr="00EA76E6" w:rsidRDefault="00C646BA" w:rsidP="00C646BA">
      <w:r w:rsidRPr="00EA76E6">
        <w:t>— </w:t>
      </w:r>
      <w:r w:rsidR="00CA2403" w:rsidRPr="00EA76E6">
        <w:t>Est-ce vrai</w:t>
      </w:r>
      <w:r w:rsidRPr="00EA76E6">
        <w:t> ?</w:t>
      </w:r>
    </w:p>
    <w:p w14:paraId="0ECD6C69" w14:textId="77777777" w:rsidR="00C646BA" w:rsidRPr="00EA76E6" w:rsidRDefault="00C646BA" w:rsidP="00C646BA">
      <w:r w:rsidRPr="00EA76E6">
        <w:t>— </w:t>
      </w:r>
      <w:r w:rsidR="00CA2403" w:rsidRPr="00EA76E6">
        <w:t>Oui</w:t>
      </w:r>
      <w:r w:rsidRPr="00EA76E6">
        <w:t xml:space="preserve">, </w:t>
      </w:r>
      <w:r w:rsidR="00CA2403" w:rsidRPr="00EA76E6">
        <w:t>mais comment</w:t>
      </w:r>
      <w:r w:rsidRPr="00EA76E6">
        <w:t>… ?</w:t>
      </w:r>
    </w:p>
    <w:p w14:paraId="07A87392" w14:textId="77777777" w:rsidR="00C646BA" w:rsidRPr="00EA76E6" w:rsidRDefault="00C646BA" w:rsidP="00C646BA">
      <w:r w:rsidRPr="00EA76E6">
        <w:t>— </w:t>
      </w:r>
      <w:r w:rsidR="00CA2403" w:rsidRPr="00EA76E6">
        <w:t>Il se mit à rire devant mon étonnement</w:t>
      </w:r>
      <w:r w:rsidRPr="00EA76E6">
        <w:t>.</w:t>
      </w:r>
    </w:p>
    <w:p w14:paraId="434805DA" w14:textId="77777777" w:rsidR="00C646BA" w:rsidRPr="00EA76E6" w:rsidRDefault="00C646BA" w:rsidP="00C646BA">
      <w:r w:rsidRPr="00EA76E6">
        <w:t>— </w:t>
      </w:r>
      <w:r w:rsidR="00CA2403" w:rsidRPr="00EA76E6">
        <w:t>Sur toute votre personne</w:t>
      </w:r>
      <w:r w:rsidRPr="00EA76E6">
        <w:t xml:space="preserve">, </w:t>
      </w:r>
      <w:r w:rsidR="00CA2403" w:rsidRPr="00EA76E6">
        <w:t>Watson</w:t>
      </w:r>
      <w:r w:rsidRPr="00EA76E6">
        <w:t xml:space="preserve">, </w:t>
      </w:r>
      <w:r w:rsidR="00CA2403" w:rsidRPr="00EA76E6">
        <w:t>est répandue une dél</w:t>
      </w:r>
      <w:r w:rsidR="00CA2403" w:rsidRPr="00EA76E6">
        <w:t>i</w:t>
      </w:r>
      <w:r w:rsidR="00CA2403" w:rsidRPr="00EA76E6">
        <w:t>cieuse candeur</w:t>
      </w:r>
      <w:r w:rsidRPr="00EA76E6">
        <w:t xml:space="preserve"> ; </w:t>
      </w:r>
      <w:r w:rsidR="00CA2403" w:rsidRPr="00EA76E6">
        <w:t>c</w:t>
      </w:r>
      <w:r w:rsidRPr="00EA76E6">
        <w:t>’</w:t>
      </w:r>
      <w:r w:rsidR="00CA2403" w:rsidRPr="00EA76E6">
        <w:t>est un plaisir que d</w:t>
      </w:r>
      <w:r w:rsidRPr="00EA76E6">
        <w:t>’</w:t>
      </w:r>
      <w:r w:rsidR="00CA2403" w:rsidRPr="00EA76E6">
        <w:t>exercer sur elle le peu de pouvoir que je possède</w:t>
      </w:r>
      <w:r w:rsidRPr="00EA76E6">
        <w:t xml:space="preserve">. </w:t>
      </w:r>
      <w:r w:rsidR="00CA2403" w:rsidRPr="00EA76E6">
        <w:t>Un gentleman sort par une journée pl</w:t>
      </w:r>
      <w:r w:rsidR="00CA2403" w:rsidRPr="00EA76E6">
        <w:t>u</w:t>
      </w:r>
      <w:r w:rsidR="00CA2403" w:rsidRPr="00EA76E6">
        <w:t>vieuse dans une cité boueuse</w:t>
      </w:r>
      <w:r w:rsidRPr="00EA76E6">
        <w:t xml:space="preserve">. </w:t>
      </w:r>
      <w:r w:rsidR="00CA2403" w:rsidRPr="00EA76E6">
        <w:t>Il rentre le soir sans une tache</w:t>
      </w:r>
      <w:r w:rsidRPr="00EA76E6">
        <w:t xml:space="preserve">, </w:t>
      </w:r>
      <w:r w:rsidR="00CA2403" w:rsidRPr="00EA76E6">
        <w:t>le chapeau toujours lustré et les souliers brillants</w:t>
      </w:r>
      <w:r w:rsidRPr="00EA76E6">
        <w:t xml:space="preserve">. </w:t>
      </w:r>
      <w:r w:rsidR="00CA2403" w:rsidRPr="00EA76E6">
        <w:t>Il est donc resté toute la journée dans le même endroit</w:t>
      </w:r>
      <w:r w:rsidRPr="00EA76E6">
        <w:t xml:space="preserve">. </w:t>
      </w:r>
      <w:r w:rsidR="00CA2403" w:rsidRPr="00EA76E6">
        <w:t>Or</w:t>
      </w:r>
      <w:r w:rsidRPr="00EA76E6">
        <w:t xml:space="preserve">, </w:t>
      </w:r>
      <w:r w:rsidR="00CA2403" w:rsidRPr="00EA76E6">
        <w:t>il s</w:t>
      </w:r>
      <w:r w:rsidRPr="00EA76E6">
        <w:t>’</w:t>
      </w:r>
      <w:r w:rsidR="00CA2403" w:rsidRPr="00EA76E6">
        <w:t>agit d</w:t>
      </w:r>
      <w:r w:rsidRPr="00EA76E6">
        <w:t>’</w:t>
      </w:r>
      <w:r w:rsidR="00CA2403" w:rsidRPr="00EA76E6">
        <w:t>un homme qui n</w:t>
      </w:r>
      <w:r w:rsidRPr="00EA76E6">
        <w:t>’</w:t>
      </w:r>
      <w:r w:rsidR="00CA2403" w:rsidRPr="00EA76E6">
        <w:t>a pas d</w:t>
      </w:r>
      <w:r w:rsidRPr="00EA76E6">
        <w:t>’</w:t>
      </w:r>
      <w:r w:rsidR="00CA2403" w:rsidRPr="00EA76E6">
        <w:t>amis intimes</w:t>
      </w:r>
      <w:r w:rsidRPr="00EA76E6">
        <w:t xml:space="preserve">. </w:t>
      </w:r>
      <w:r w:rsidR="00CA2403" w:rsidRPr="00EA76E6">
        <w:t>Où se serait-il rendu</w:t>
      </w:r>
      <w:r w:rsidRPr="00EA76E6">
        <w:t xml:space="preserve">, </w:t>
      </w:r>
      <w:r w:rsidR="00CA2403" w:rsidRPr="00EA76E6">
        <w:t>sinon</w:t>
      </w:r>
      <w:r w:rsidRPr="00EA76E6">
        <w:t xml:space="preserve">… ? </w:t>
      </w:r>
      <w:r w:rsidR="00CA2403" w:rsidRPr="00EA76E6">
        <w:t>Voyons</w:t>
      </w:r>
      <w:r w:rsidRPr="00EA76E6">
        <w:t xml:space="preserve">, </w:t>
      </w:r>
      <w:r w:rsidR="00CA2403" w:rsidRPr="00EA76E6">
        <w:t>c</w:t>
      </w:r>
      <w:r w:rsidRPr="00EA76E6">
        <w:t>’</w:t>
      </w:r>
      <w:r w:rsidR="00CA2403" w:rsidRPr="00EA76E6">
        <w:t>est évident</w:t>
      </w:r>
      <w:r w:rsidRPr="00EA76E6">
        <w:t> !</w:t>
      </w:r>
    </w:p>
    <w:p w14:paraId="7819575A" w14:textId="77777777" w:rsidR="00C646BA" w:rsidRPr="00EA76E6" w:rsidRDefault="00C646BA" w:rsidP="00C646BA">
      <w:r w:rsidRPr="00EA76E6">
        <w:t>— </w:t>
      </w:r>
      <w:r w:rsidR="00CA2403" w:rsidRPr="00EA76E6">
        <w:t>Assez évident</w:t>
      </w:r>
      <w:r w:rsidRPr="00EA76E6">
        <w:t xml:space="preserve">, </w:t>
      </w:r>
      <w:r w:rsidR="00CA2403" w:rsidRPr="00EA76E6">
        <w:t>soit</w:t>
      </w:r>
      <w:r w:rsidRPr="00EA76E6">
        <w:t> !</w:t>
      </w:r>
    </w:p>
    <w:p w14:paraId="48C48D6D" w14:textId="77777777" w:rsidR="00C646BA" w:rsidRPr="00EA76E6" w:rsidRDefault="00C646BA" w:rsidP="00C646BA">
      <w:r w:rsidRPr="00EA76E6">
        <w:t>— </w:t>
      </w:r>
      <w:r w:rsidR="00CA2403" w:rsidRPr="00EA76E6">
        <w:t>Le monde est plein de choses évidentes que personne ne remarque jamais</w:t>
      </w:r>
      <w:r w:rsidRPr="00EA76E6">
        <w:t xml:space="preserve">. </w:t>
      </w:r>
      <w:r w:rsidR="00CA2403" w:rsidRPr="00EA76E6">
        <w:t>Où pensez-vous que je sois allé</w:t>
      </w:r>
      <w:r w:rsidRPr="00EA76E6">
        <w:t> ?</w:t>
      </w:r>
    </w:p>
    <w:p w14:paraId="3D060C60" w14:textId="77777777" w:rsidR="00C646BA" w:rsidRPr="00EA76E6" w:rsidRDefault="00C646BA" w:rsidP="00C646BA">
      <w:r w:rsidRPr="00EA76E6">
        <w:lastRenderedPageBreak/>
        <w:t>— </w:t>
      </w:r>
      <w:r w:rsidR="00CA2403" w:rsidRPr="00EA76E6">
        <w:t>Vous n</w:t>
      </w:r>
      <w:r w:rsidRPr="00EA76E6">
        <w:t>’</w:t>
      </w:r>
      <w:r w:rsidR="00CA2403" w:rsidRPr="00EA76E6">
        <w:t>avez pas bougé</w:t>
      </w:r>
      <w:r w:rsidRPr="00EA76E6">
        <w:t>.</w:t>
      </w:r>
    </w:p>
    <w:p w14:paraId="51FE0842" w14:textId="77777777" w:rsidR="00C646BA" w:rsidRPr="00EA76E6" w:rsidRDefault="00C646BA" w:rsidP="00C646BA">
      <w:r w:rsidRPr="00EA76E6">
        <w:t>— </w:t>
      </w:r>
      <w:r w:rsidR="00CA2403" w:rsidRPr="00EA76E6">
        <w:t>Au contraire</w:t>
      </w:r>
      <w:r w:rsidRPr="00EA76E6">
        <w:t xml:space="preserve"> ! </w:t>
      </w:r>
      <w:r w:rsidR="00CA2403" w:rsidRPr="00EA76E6">
        <w:t>Je suis allé dans le Devonshire</w:t>
      </w:r>
      <w:r w:rsidRPr="00EA76E6">
        <w:t>.</w:t>
      </w:r>
    </w:p>
    <w:p w14:paraId="370152CA" w14:textId="77777777" w:rsidR="00C646BA" w:rsidRPr="00EA76E6" w:rsidRDefault="00C646BA" w:rsidP="00C646BA">
      <w:r w:rsidRPr="00EA76E6">
        <w:t>— </w:t>
      </w:r>
      <w:r w:rsidR="00CA2403" w:rsidRPr="00EA76E6">
        <w:t>En esprit</w:t>
      </w:r>
      <w:r w:rsidRPr="00EA76E6">
        <w:t> ?</w:t>
      </w:r>
    </w:p>
    <w:p w14:paraId="34F62386" w14:textId="77777777" w:rsidR="00C646BA" w:rsidRPr="00EA76E6" w:rsidRDefault="00C646BA" w:rsidP="00C646BA">
      <w:r w:rsidRPr="00EA76E6">
        <w:t>— </w:t>
      </w:r>
      <w:r w:rsidR="00CA2403" w:rsidRPr="00EA76E6">
        <w:t>Exactement</w:t>
      </w:r>
      <w:r w:rsidRPr="00EA76E6">
        <w:t xml:space="preserve">. </w:t>
      </w:r>
      <w:r w:rsidR="00CA2403" w:rsidRPr="00EA76E6">
        <w:t>Mon corps est resté dans ce fauteuil et il a</w:t>
      </w:r>
      <w:r w:rsidRPr="00EA76E6">
        <w:t xml:space="preserve">, </w:t>
      </w:r>
      <w:r w:rsidR="00CA2403" w:rsidRPr="00EA76E6">
        <w:t>je le regrette</w:t>
      </w:r>
      <w:r w:rsidRPr="00EA76E6">
        <w:t xml:space="preserve">, </w:t>
      </w:r>
      <w:r w:rsidR="00CA2403" w:rsidRPr="00EA76E6">
        <w:t>consommé en mon absence le contenu de deux cafetières ainsi qu</w:t>
      </w:r>
      <w:r w:rsidRPr="00EA76E6">
        <w:t>’</w:t>
      </w:r>
      <w:r w:rsidR="00CA2403" w:rsidRPr="00EA76E6">
        <w:t>une incroyable quantité de tabac</w:t>
      </w:r>
      <w:r w:rsidRPr="00EA76E6">
        <w:t xml:space="preserve">. </w:t>
      </w:r>
      <w:r w:rsidR="00CA2403" w:rsidRPr="00EA76E6">
        <w:t>Après votre départ j</w:t>
      </w:r>
      <w:r w:rsidRPr="00EA76E6">
        <w:t>’</w:t>
      </w:r>
      <w:r w:rsidR="00CA2403" w:rsidRPr="00EA76E6">
        <w:t>ai envoyé chercher chez Stanford</w:t>
      </w:r>
      <w:r w:rsidRPr="00EA76E6">
        <w:t>’</w:t>
      </w:r>
      <w:r w:rsidR="00CA2403" w:rsidRPr="00EA76E6">
        <w:t>s une carte d</w:t>
      </w:r>
      <w:r w:rsidRPr="00EA76E6">
        <w:t>’</w:t>
      </w:r>
      <w:r w:rsidR="00CA2403" w:rsidRPr="00EA76E6">
        <w:t>état-major de cette partie de la lande</w:t>
      </w:r>
      <w:r w:rsidRPr="00EA76E6">
        <w:t xml:space="preserve">, </w:t>
      </w:r>
      <w:r w:rsidR="00CA2403" w:rsidRPr="00EA76E6">
        <w:t>et mon esprit s</w:t>
      </w:r>
      <w:r w:rsidRPr="00EA76E6">
        <w:t>’</w:t>
      </w:r>
      <w:r w:rsidR="00CA2403" w:rsidRPr="00EA76E6">
        <w:t>y est promené toute la journée</w:t>
      </w:r>
      <w:r w:rsidRPr="00EA76E6">
        <w:t xml:space="preserve">. </w:t>
      </w:r>
      <w:r w:rsidR="00CA2403" w:rsidRPr="00EA76E6">
        <w:t>Je me flatte de ne m</w:t>
      </w:r>
      <w:r w:rsidRPr="00EA76E6">
        <w:t>’</w:t>
      </w:r>
      <w:r w:rsidR="00CA2403" w:rsidRPr="00EA76E6">
        <w:t>y être pas perdu</w:t>
      </w:r>
      <w:r w:rsidRPr="00EA76E6">
        <w:t>.</w:t>
      </w:r>
    </w:p>
    <w:p w14:paraId="3FC39C2F" w14:textId="77777777" w:rsidR="00C646BA" w:rsidRPr="00EA76E6" w:rsidRDefault="00C646BA" w:rsidP="00C646BA">
      <w:r w:rsidRPr="00EA76E6">
        <w:t>— </w:t>
      </w:r>
      <w:r w:rsidR="00CA2403" w:rsidRPr="00EA76E6">
        <w:t>Une carte à grande échelle</w:t>
      </w:r>
      <w:r w:rsidRPr="00EA76E6">
        <w:t xml:space="preserve">, </w:t>
      </w:r>
      <w:r w:rsidR="00CA2403" w:rsidRPr="00EA76E6">
        <w:t>je suppose</w:t>
      </w:r>
      <w:r w:rsidRPr="00EA76E6">
        <w:t> ?</w:t>
      </w:r>
    </w:p>
    <w:p w14:paraId="433FBB79" w14:textId="77777777" w:rsidR="00C646BA" w:rsidRPr="00EA76E6" w:rsidRDefault="00C646BA" w:rsidP="00C646BA">
      <w:r w:rsidRPr="00EA76E6">
        <w:t>— </w:t>
      </w:r>
      <w:r w:rsidR="00CA2403" w:rsidRPr="00EA76E6">
        <w:t>Très grande</w:t>
      </w:r>
      <w:r w:rsidRPr="00EA76E6">
        <w:t>…</w:t>
      </w:r>
    </w:p>
    <w:p w14:paraId="6F769261" w14:textId="77777777" w:rsidR="00C646BA" w:rsidRPr="00EA76E6" w:rsidRDefault="00C646BA" w:rsidP="00C646BA">
      <w:r w:rsidRPr="00EA76E6">
        <w:t>— </w:t>
      </w:r>
      <w:r w:rsidR="00CA2403" w:rsidRPr="00EA76E6">
        <w:t>Il en déroula une section et l</w:t>
      </w:r>
      <w:r w:rsidRPr="00EA76E6">
        <w:t>’</w:t>
      </w:r>
      <w:r w:rsidR="00CA2403" w:rsidRPr="00EA76E6">
        <w:t>étala sur son genou</w:t>
      </w:r>
      <w:r w:rsidRPr="00EA76E6">
        <w:t>.</w:t>
      </w:r>
    </w:p>
    <w:p w14:paraId="059F3014" w14:textId="77777777" w:rsidR="00C646BA" w:rsidRPr="00EA76E6" w:rsidRDefault="00C646BA" w:rsidP="00C646BA">
      <w:r w:rsidRPr="00EA76E6">
        <w:t>— </w:t>
      </w:r>
      <w:r w:rsidR="00CA2403" w:rsidRPr="00EA76E6">
        <w:t>Voici la région qui nous intéresse particulièrement</w:t>
      </w:r>
      <w:r w:rsidRPr="00EA76E6">
        <w:t xml:space="preserve">. </w:t>
      </w:r>
      <w:r w:rsidR="00CA2403" w:rsidRPr="00EA76E6">
        <w:t>Ba</w:t>
      </w:r>
      <w:r w:rsidR="00CA2403" w:rsidRPr="00EA76E6">
        <w:t>s</w:t>
      </w:r>
      <w:r w:rsidR="00CA2403" w:rsidRPr="00EA76E6">
        <w:t>kerville Hall est au milieu</w:t>
      </w:r>
      <w:r w:rsidRPr="00EA76E6">
        <w:t>.</w:t>
      </w:r>
    </w:p>
    <w:p w14:paraId="04F7C1BA" w14:textId="77777777" w:rsidR="00C646BA" w:rsidRPr="00EA76E6" w:rsidRDefault="00C646BA" w:rsidP="00C646BA">
      <w:r w:rsidRPr="00EA76E6">
        <w:t>— </w:t>
      </w:r>
      <w:r w:rsidR="00CA2403" w:rsidRPr="00EA76E6">
        <w:t>Un bois l</w:t>
      </w:r>
      <w:r w:rsidRPr="00EA76E6">
        <w:t>’</w:t>
      </w:r>
      <w:r w:rsidR="00CA2403" w:rsidRPr="00EA76E6">
        <w:t>entoure</w:t>
      </w:r>
      <w:r w:rsidRPr="00EA76E6">
        <w:t> ?</w:t>
      </w:r>
    </w:p>
    <w:p w14:paraId="4ADB8DF9" w14:textId="77777777" w:rsidR="00C646BA" w:rsidRPr="00EA76E6" w:rsidRDefault="00C646BA" w:rsidP="00C646BA">
      <w:r w:rsidRPr="00EA76E6">
        <w:t>— </w:t>
      </w:r>
      <w:r w:rsidR="00CA2403" w:rsidRPr="00EA76E6">
        <w:t>En effet</w:t>
      </w:r>
      <w:r w:rsidRPr="00EA76E6">
        <w:t xml:space="preserve">. </w:t>
      </w:r>
      <w:r w:rsidR="00CA2403" w:rsidRPr="00EA76E6">
        <w:t>J</w:t>
      </w:r>
      <w:r w:rsidRPr="00EA76E6">
        <w:t>’</w:t>
      </w:r>
      <w:r w:rsidR="00CA2403" w:rsidRPr="00EA76E6">
        <w:t>imagine que l</w:t>
      </w:r>
      <w:r w:rsidRPr="00EA76E6">
        <w:t>’</w:t>
      </w:r>
      <w:r w:rsidR="00CA2403" w:rsidRPr="00EA76E6">
        <w:t>allée des ifs</w:t>
      </w:r>
      <w:r w:rsidRPr="00EA76E6">
        <w:t xml:space="preserve">, </w:t>
      </w:r>
      <w:r w:rsidR="00CA2403" w:rsidRPr="00EA76E6">
        <w:t>bien qu</w:t>
      </w:r>
      <w:r w:rsidRPr="00EA76E6">
        <w:t>’</w:t>
      </w:r>
      <w:r w:rsidR="00CA2403" w:rsidRPr="00EA76E6">
        <w:t>elle ne soit pas indiquée sous ce nom</w:t>
      </w:r>
      <w:r w:rsidRPr="00EA76E6">
        <w:t xml:space="preserve">, </w:t>
      </w:r>
      <w:r w:rsidR="00CA2403" w:rsidRPr="00EA76E6">
        <w:t>doit s</w:t>
      </w:r>
      <w:r w:rsidRPr="00EA76E6">
        <w:t>’</w:t>
      </w:r>
      <w:r w:rsidR="00CA2403" w:rsidRPr="00EA76E6">
        <w:t>étendre le long de cette ligne</w:t>
      </w:r>
      <w:r w:rsidRPr="00EA76E6">
        <w:t xml:space="preserve">, </w:t>
      </w:r>
      <w:r w:rsidR="00CA2403" w:rsidRPr="00EA76E6">
        <w:t>avec la lande</w:t>
      </w:r>
      <w:r w:rsidRPr="00EA76E6">
        <w:t xml:space="preserve">, </w:t>
      </w:r>
      <w:r w:rsidR="00CA2403" w:rsidRPr="00EA76E6">
        <w:t>comme vous le voyez</w:t>
      </w:r>
      <w:r w:rsidRPr="00EA76E6">
        <w:t xml:space="preserve">, </w:t>
      </w:r>
      <w:r w:rsidR="00CA2403" w:rsidRPr="00EA76E6">
        <w:t>sur sa droite</w:t>
      </w:r>
      <w:r w:rsidRPr="00EA76E6">
        <w:t xml:space="preserve">. </w:t>
      </w:r>
      <w:r w:rsidR="00CA2403" w:rsidRPr="00EA76E6">
        <w:t>Cette petite localité est le hameau de Grimpen où notre ami le docteur Mo</w:t>
      </w:r>
      <w:r w:rsidR="00CA2403" w:rsidRPr="00EA76E6">
        <w:t>r</w:t>
      </w:r>
      <w:r w:rsidR="00CA2403" w:rsidRPr="00EA76E6">
        <w:t>timer a établi son quartier général</w:t>
      </w:r>
      <w:r w:rsidRPr="00EA76E6">
        <w:t xml:space="preserve">. </w:t>
      </w:r>
      <w:r w:rsidR="00CA2403" w:rsidRPr="00EA76E6">
        <w:t>Dans un rayon de huit kil</w:t>
      </w:r>
      <w:r w:rsidR="00CA2403" w:rsidRPr="00EA76E6">
        <w:t>o</w:t>
      </w:r>
      <w:r w:rsidR="00CA2403" w:rsidRPr="00EA76E6">
        <w:t>mètres</w:t>
      </w:r>
      <w:r w:rsidRPr="00EA76E6">
        <w:t xml:space="preserve">, </w:t>
      </w:r>
      <w:r w:rsidR="00CA2403" w:rsidRPr="00EA76E6">
        <w:t>il n</w:t>
      </w:r>
      <w:r w:rsidRPr="00EA76E6">
        <w:t>’</w:t>
      </w:r>
      <w:r w:rsidR="00CA2403" w:rsidRPr="00EA76E6">
        <w:t>y a</w:t>
      </w:r>
      <w:r w:rsidRPr="00EA76E6">
        <w:t xml:space="preserve">, </w:t>
      </w:r>
      <w:r w:rsidR="00CA2403" w:rsidRPr="00EA76E6">
        <w:t>regardez bien</w:t>
      </w:r>
      <w:r w:rsidRPr="00EA76E6">
        <w:t xml:space="preserve">, </w:t>
      </w:r>
      <w:r w:rsidR="00CA2403" w:rsidRPr="00EA76E6">
        <w:t>que quelques rares maisons is</w:t>
      </w:r>
      <w:r w:rsidR="00CA2403" w:rsidRPr="00EA76E6">
        <w:t>o</w:t>
      </w:r>
      <w:r w:rsidR="00CA2403" w:rsidRPr="00EA76E6">
        <w:t>lées</w:t>
      </w:r>
      <w:r w:rsidRPr="00EA76E6">
        <w:t xml:space="preserve">. </w:t>
      </w:r>
      <w:r w:rsidR="00CA2403" w:rsidRPr="00EA76E6">
        <w:t>Voici Lafter Hall</w:t>
      </w:r>
      <w:r w:rsidRPr="00EA76E6">
        <w:t xml:space="preserve">, </w:t>
      </w:r>
      <w:r w:rsidR="00CA2403" w:rsidRPr="00EA76E6">
        <w:t>qui nous a été mentionné tout à l</w:t>
      </w:r>
      <w:r w:rsidRPr="00EA76E6">
        <w:t>’</w:t>
      </w:r>
      <w:r w:rsidR="00CA2403" w:rsidRPr="00EA76E6">
        <w:t>heure</w:t>
      </w:r>
      <w:r w:rsidRPr="00EA76E6">
        <w:t xml:space="preserve">. </w:t>
      </w:r>
      <w:r w:rsidR="00CA2403" w:rsidRPr="00EA76E6">
        <w:t>Cette maison-là est peut-être la demeure du naturaliste</w:t>
      </w:r>
      <w:r w:rsidRPr="00EA76E6">
        <w:t xml:space="preserve">… </w:t>
      </w:r>
      <w:r w:rsidR="00CA2403" w:rsidRPr="00EA76E6">
        <w:t>St</w:t>
      </w:r>
      <w:r w:rsidR="00CA2403" w:rsidRPr="00EA76E6">
        <w:t>a</w:t>
      </w:r>
      <w:r w:rsidR="00CA2403" w:rsidRPr="00EA76E6">
        <w:t>pleton</w:t>
      </w:r>
      <w:r w:rsidRPr="00EA76E6">
        <w:t xml:space="preserve">, </w:t>
      </w:r>
      <w:r w:rsidR="00CA2403" w:rsidRPr="00EA76E6">
        <w:t>si je me souviens bien</w:t>
      </w:r>
      <w:r w:rsidRPr="00EA76E6">
        <w:t xml:space="preserve">. </w:t>
      </w:r>
      <w:r w:rsidR="00CA2403" w:rsidRPr="00EA76E6">
        <w:t>Voici deux fermes dans la lande</w:t>
      </w:r>
      <w:r w:rsidRPr="00EA76E6">
        <w:t xml:space="preserve">. </w:t>
      </w:r>
      <w:r w:rsidR="00CA2403" w:rsidRPr="00EA76E6">
        <w:t>High Tor et Foulmire</w:t>
      </w:r>
      <w:r w:rsidRPr="00EA76E6">
        <w:t xml:space="preserve">. </w:t>
      </w:r>
      <w:r w:rsidR="00CA2403" w:rsidRPr="00EA76E6">
        <w:t>Puis à vingt kilomètres de là la grande prison des forçats</w:t>
      </w:r>
      <w:r w:rsidRPr="00EA76E6">
        <w:t xml:space="preserve">. </w:t>
      </w:r>
      <w:r w:rsidR="00CA2403" w:rsidRPr="00EA76E6">
        <w:t>Entre ces îlots et tout autour s</w:t>
      </w:r>
      <w:r w:rsidRPr="00EA76E6">
        <w:t>’</w:t>
      </w:r>
      <w:r w:rsidR="00CA2403" w:rsidRPr="00EA76E6">
        <w:t>étend la lande désolée</w:t>
      </w:r>
      <w:r w:rsidRPr="00EA76E6">
        <w:t xml:space="preserve">, </w:t>
      </w:r>
      <w:r w:rsidR="00CA2403" w:rsidRPr="00EA76E6">
        <w:t>sinistre</w:t>
      </w:r>
      <w:r w:rsidRPr="00EA76E6">
        <w:t xml:space="preserve">, </w:t>
      </w:r>
      <w:r w:rsidR="00CA2403" w:rsidRPr="00EA76E6">
        <w:t>inhabitée</w:t>
      </w:r>
      <w:r w:rsidRPr="00EA76E6">
        <w:t xml:space="preserve">. </w:t>
      </w:r>
      <w:r w:rsidR="00CA2403" w:rsidRPr="00EA76E6">
        <w:t>Ceci</w:t>
      </w:r>
      <w:r w:rsidRPr="00EA76E6">
        <w:t xml:space="preserve">, </w:t>
      </w:r>
      <w:r w:rsidR="00CA2403" w:rsidRPr="00EA76E6">
        <w:lastRenderedPageBreak/>
        <w:t>donc</w:t>
      </w:r>
      <w:r w:rsidRPr="00EA76E6">
        <w:t xml:space="preserve">, </w:t>
      </w:r>
      <w:r w:rsidR="00CA2403" w:rsidRPr="00EA76E6">
        <w:t>est le décor où s</w:t>
      </w:r>
      <w:r w:rsidRPr="00EA76E6">
        <w:t>’</w:t>
      </w:r>
      <w:r w:rsidR="00CA2403" w:rsidRPr="00EA76E6">
        <w:t>est d</w:t>
      </w:r>
      <w:r w:rsidR="00CA2403" w:rsidRPr="00EA76E6">
        <w:t>é</w:t>
      </w:r>
      <w:r w:rsidR="00CA2403" w:rsidRPr="00EA76E6">
        <w:t>roulé un drame et où un deuxième sera peut-être évité grâce à nous</w:t>
      </w:r>
      <w:r w:rsidRPr="00EA76E6">
        <w:t>.</w:t>
      </w:r>
    </w:p>
    <w:p w14:paraId="0207A9C1" w14:textId="77777777" w:rsidR="00C646BA" w:rsidRPr="00EA76E6" w:rsidRDefault="00C646BA" w:rsidP="00C646BA">
      <w:r w:rsidRPr="00EA76E6">
        <w:t>— </w:t>
      </w:r>
      <w:r w:rsidR="00CA2403" w:rsidRPr="00EA76E6">
        <w:t>L</w:t>
      </w:r>
      <w:r w:rsidRPr="00EA76E6">
        <w:t>’</w:t>
      </w:r>
      <w:r w:rsidR="00CA2403" w:rsidRPr="00EA76E6">
        <w:t>endroit doit être sauvage</w:t>
      </w:r>
      <w:r w:rsidRPr="00EA76E6">
        <w:t>.</w:t>
      </w:r>
    </w:p>
    <w:p w14:paraId="7F683239" w14:textId="77777777" w:rsidR="00C646BA" w:rsidRPr="00EA76E6" w:rsidRDefault="00C646BA" w:rsidP="00C646BA">
      <w:r w:rsidRPr="00EA76E6">
        <w:t>— </w:t>
      </w:r>
      <w:r w:rsidR="00CA2403" w:rsidRPr="00EA76E6">
        <w:t>Oui</w:t>
      </w:r>
      <w:r w:rsidRPr="00EA76E6">
        <w:t xml:space="preserve">. </w:t>
      </w:r>
      <w:r w:rsidR="00CA2403" w:rsidRPr="00EA76E6">
        <w:t>Si le diable désirait se mêler aux affaires humaines</w:t>
      </w:r>
      <w:r w:rsidRPr="00EA76E6">
        <w:t>…</w:t>
      </w:r>
    </w:p>
    <w:p w14:paraId="669FF2C1" w14:textId="77777777" w:rsidR="00C646BA" w:rsidRPr="00EA76E6" w:rsidRDefault="00C646BA" w:rsidP="00C646BA">
      <w:r w:rsidRPr="00EA76E6">
        <w:t>— </w:t>
      </w:r>
      <w:r w:rsidR="00CA2403" w:rsidRPr="00EA76E6">
        <w:t>Tiens</w:t>
      </w:r>
      <w:r w:rsidRPr="00EA76E6">
        <w:t xml:space="preserve"> ! </w:t>
      </w:r>
      <w:r w:rsidR="00CA2403" w:rsidRPr="00EA76E6">
        <w:t>Vous penchez maintenant pour une explication surnaturelle</w:t>
      </w:r>
      <w:r w:rsidRPr="00EA76E6">
        <w:t> ?</w:t>
      </w:r>
    </w:p>
    <w:p w14:paraId="664AB93F" w14:textId="77777777" w:rsidR="00C646BA" w:rsidRPr="00EA76E6" w:rsidRDefault="00C646BA" w:rsidP="00C646BA">
      <w:r w:rsidRPr="00EA76E6">
        <w:t>— </w:t>
      </w:r>
      <w:r w:rsidR="00CA2403" w:rsidRPr="00EA76E6">
        <w:t>Les agents du diable peuvent être de chair et de sang</w:t>
      </w:r>
      <w:r w:rsidRPr="00EA76E6">
        <w:t xml:space="preserve">, </w:t>
      </w:r>
      <w:r w:rsidR="00CA2403" w:rsidRPr="00EA76E6">
        <w:t>non</w:t>
      </w:r>
      <w:r w:rsidRPr="00EA76E6">
        <w:t xml:space="preserve"> ? </w:t>
      </w:r>
      <w:r w:rsidR="00CA2403" w:rsidRPr="00EA76E6">
        <w:t>Deux questions primordiales sont à débattre</w:t>
      </w:r>
      <w:r w:rsidRPr="00EA76E6">
        <w:t xml:space="preserve">. </w:t>
      </w:r>
      <w:r w:rsidR="00CA2403" w:rsidRPr="00EA76E6">
        <w:t>La pr</w:t>
      </w:r>
      <w:r w:rsidR="00CA2403" w:rsidRPr="00EA76E6">
        <w:t>e</w:t>
      </w:r>
      <w:r w:rsidR="00CA2403" w:rsidRPr="00EA76E6">
        <w:t>mière</w:t>
      </w:r>
      <w:r w:rsidRPr="00EA76E6">
        <w:t xml:space="preserve"> : </w:t>
      </w:r>
      <w:r w:rsidR="00CA2403" w:rsidRPr="00EA76E6">
        <w:t>y</w:t>
      </w:r>
      <w:r w:rsidR="00455868" w:rsidRPr="00EA76E6">
        <w:t xml:space="preserve"> </w:t>
      </w:r>
      <w:r w:rsidR="00CA2403" w:rsidRPr="00EA76E6">
        <w:t>-a-t-il vraiment eu crime</w:t>
      </w:r>
      <w:r w:rsidRPr="00EA76E6">
        <w:t xml:space="preserve"> ? </w:t>
      </w:r>
      <w:r w:rsidR="00CA2403" w:rsidRPr="00EA76E6">
        <w:t>La deuxième</w:t>
      </w:r>
      <w:r w:rsidRPr="00EA76E6">
        <w:t xml:space="preserve"> : </w:t>
      </w:r>
      <w:r w:rsidR="00CA2403" w:rsidRPr="00EA76E6">
        <w:t>de quel crime s</w:t>
      </w:r>
      <w:r w:rsidRPr="00EA76E6">
        <w:t>’</w:t>
      </w:r>
      <w:r w:rsidR="00CA2403" w:rsidRPr="00EA76E6">
        <w:t>agit-il et comment a-t-il été commis</w:t>
      </w:r>
      <w:r w:rsidRPr="00EA76E6">
        <w:t xml:space="preserve"> ? </w:t>
      </w:r>
      <w:r w:rsidR="00CA2403" w:rsidRPr="00EA76E6">
        <w:t>Certes</w:t>
      </w:r>
      <w:r w:rsidRPr="00EA76E6">
        <w:t xml:space="preserve">, </w:t>
      </w:r>
      <w:r w:rsidR="00CA2403" w:rsidRPr="00EA76E6">
        <w:t>si l</w:t>
      </w:r>
      <w:r w:rsidRPr="00EA76E6">
        <w:t>’</w:t>
      </w:r>
      <w:r w:rsidR="00CA2403" w:rsidRPr="00EA76E6">
        <w:t>hypothèse du docteur Mortimer est exacte et si nous avons affaire à des forces débordant les lois ordinaires de la nature</w:t>
      </w:r>
      <w:r w:rsidRPr="00EA76E6">
        <w:t xml:space="preserve">, </w:t>
      </w:r>
      <w:r w:rsidR="00CA2403" w:rsidRPr="00EA76E6">
        <w:t>notre enquête devient inutile</w:t>
      </w:r>
      <w:r w:rsidRPr="00EA76E6">
        <w:t xml:space="preserve">. </w:t>
      </w:r>
      <w:r w:rsidR="00CA2403" w:rsidRPr="00EA76E6">
        <w:t>Mais il nous faut épuiser toutes les autres hypothèses avant de retomber sur celle-là</w:t>
      </w:r>
      <w:r w:rsidRPr="00EA76E6">
        <w:t xml:space="preserve">. </w:t>
      </w:r>
      <w:r w:rsidR="00CA2403" w:rsidRPr="00EA76E6">
        <w:t>Si vous n</w:t>
      </w:r>
      <w:r w:rsidRPr="00EA76E6">
        <w:t>’</w:t>
      </w:r>
      <w:r w:rsidR="00CA2403" w:rsidRPr="00EA76E6">
        <w:t>y voyez pas d</w:t>
      </w:r>
      <w:r w:rsidRPr="00EA76E6">
        <w:t>’</w:t>
      </w:r>
      <w:r w:rsidR="00CA2403" w:rsidRPr="00EA76E6">
        <w:t>inconvénient</w:t>
      </w:r>
      <w:r w:rsidRPr="00EA76E6">
        <w:t xml:space="preserve">, </w:t>
      </w:r>
      <w:r w:rsidR="00CA2403" w:rsidRPr="00EA76E6">
        <w:t>nous allons refermer la fenêtre</w:t>
      </w:r>
      <w:r w:rsidRPr="00EA76E6">
        <w:t xml:space="preserve">. </w:t>
      </w:r>
      <w:r w:rsidR="00CA2403" w:rsidRPr="00EA76E6">
        <w:t>Je suis sans doute bizarre</w:t>
      </w:r>
      <w:r w:rsidRPr="00EA76E6">
        <w:t xml:space="preserve">, </w:t>
      </w:r>
      <w:r w:rsidR="00CA2403" w:rsidRPr="00EA76E6">
        <w:t>mais je trouve qu</w:t>
      </w:r>
      <w:r w:rsidRPr="00EA76E6">
        <w:t>’</w:t>
      </w:r>
      <w:r w:rsidR="00CA2403" w:rsidRPr="00EA76E6">
        <w:t>une atmosphère concentrée aide à la concentration de l</w:t>
      </w:r>
      <w:r w:rsidRPr="00EA76E6">
        <w:t>’</w:t>
      </w:r>
      <w:r w:rsidR="00CA2403" w:rsidRPr="00EA76E6">
        <w:t>esprit</w:t>
      </w:r>
      <w:r w:rsidRPr="00EA76E6">
        <w:t xml:space="preserve">. </w:t>
      </w:r>
      <w:r w:rsidR="00CA2403" w:rsidRPr="00EA76E6">
        <w:t>Remarquez que je ne vais pas jusqu</w:t>
      </w:r>
      <w:r w:rsidRPr="00EA76E6">
        <w:t>’</w:t>
      </w:r>
      <w:r w:rsidR="00CA2403" w:rsidRPr="00EA76E6">
        <w:t>à m</w:t>
      </w:r>
      <w:r w:rsidRPr="00EA76E6">
        <w:t>’</w:t>
      </w:r>
      <w:r w:rsidR="00CA2403" w:rsidRPr="00EA76E6">
        <w:t>enfermer dans une boîte pour penser</w:t>
      </w:r>
      <w:r w:rsidRPr="00EA76E6">
        <w:t xml:space="preserve"> ; </w:t>
      </w:r>
      <w:r w:rsidR="00CA2403" w:rsidRPr="00EA76E6">
        <w:t>ce serait pou</w:t>
      </w:r>
      <w:r w:rsidR="00CA2403" w:rsidRPr="00EA76E6">
        <w:t>r</w:t>
      </w:r>
      <w:r w:rsidR="00CA2403" w:rsidRPr="00EA76E6">
        <w:t>tant la conséquence logique de ma théorie</w:t>
      </w:r>
      <w:r w:rsidRPr="00EA76E6">
        <w:t xml:space="preserve">… </w:t>
      </w:r>
      <w:r w:rsidR="00CA2403" w:rsidRPr="00EA76E6">
        <w:t>Avez-vous réfléchi à l</w:t>
      </w:r>
      <w:r w:rsidRPr="00EA76E6">
        <w:t>’</w:t>
      </w:r>
      <w:r w:rsidR="00CA2403" w:rsidRPr="00EA76E6">
        <w:t>affaire</w:t>
      </w:r>
      <w:r w:rsidRPr="00EA76E6">
        <w:t> ?</w:t>
      </w:r>
    </w:p>
    <w:p w14:paraId="4763475E" w14:textId="77777777" w:rsidR="00C646BA" w:rsidRPr="00EA76E6" w:rsidRDefault="00C646BA" w:rsidP="00C646BA">
      <w:r w:rsidRPr="00EA76E6">
        <w:t>— </w:t>
      </w:r>
      <w:r w:rsidR="00CA2403" w:rsidRPr="00EA76E6">
        <w:t>Oui</w:t>
      </w:r>
      <w:r w:rsidRPr="00EA76E6">
        <w:t xml:space="preserve">. </w:t>
      </w:r>
      <w:r w:rsidR="00CA2403" w:rsidRPr="00EA76E6">
        <w:t>J</w:t>
      </w:r>
      <w:r w:rsidRPr="00EA76E6">
        <w:t>’</w:t>
      </w:r>
      <w:r w:rsidR="00CA2403" w:rsidRPr="00EA76E6">
        <w:t>y ai réfléchi une bonne partie de la journée</w:t>
      </w:r>
      <w:r w:rsidRPr="00EA76E6">
        <w:t>.</w:t>
      </w:r>
    </w:p>
    <w:p w14:paraId="432CC098" w14:textId="77777777" w:rsidR="00C646BA" w:rsidRPr="00EA76E6" w:rsidRDefault="00C646BA" w:rsidP="00C646BA">
      <w:r w:rsidRPr="00EA76E6">
        <w:t>— </w:t>
      </w:r>
      <w:r w:rsidR="00CA2403" w:rsidRPr="00EA76E6">
        <w:t>Et qu</w:t>
      </w:r>
      <w:r w:rsidRPr="00EA76E6">
        <w:t>’</w:t>
      </w:r>
      <w:r w:rsidR="00CA2403" w:rsidRPr="00EA76E6">
        <w:t>en dites-vous</w:t>
      </w:r>
      <w:r w:rsidRPr="00EA76E6">
        <w:t> ?</w:t>
      </w:r>
    </w:p>
    <w:p w14:paraId="47847CBC" w14:textId="77777777" w:rsidR="00C646BA" w:rsidRPr="00EA76E6" w:rsidRDefault="00C646BA" w:rsidP="00C646BA">
      <w:r w:rsidRPr="00EA76E6">
        <w:t>— </w:t>
      </w:r>
      <w:r w:rsidR="00CA2403" w:rsidRPr="00EA76E6">
        <w:t>Elle est surprenante</w:t>
      </w:r>
      <w:r w:rsidRPr="00EA76E6">
        <w:t>.</w:t>
      </w:r>
    </w:p>
    <w:p w14:paraId="0B2971FC" w14:textId="7637EA81" w:rsidR="00C646BA" w:rsidRPr="00EA76E6" w:rsidRDefault="00C646BA" w:rsidP="00C646BA">
      <w:r w:rsidRPr="00EA76E6">
        <w:t>— </w:t>
      </w:r>
      <w:r w:rsidR="00CA2403" w:rsidRPr="00EA76E6">
        <w:t>Certes elle n</w:t>
      </w:r>
      <w:r w:rsidRPr="00EA76E6">
        <w:t>’</w:t>
      </w:r>
      <w:r w:rsidR="00CA2403" w:rsidRPr="00EA76E6">
        <w:t>est pas banale</w:t>
      </w:r>
      <w:r w:rsidRPr="00EA76E6">
        <w:t xml:space="preserve">. </w:t>
      </w:r>
      <w:r w:rsidR="00CA2403" w:rsidRPr="00EA76E6">
        <w:t xml:space="preserve">Certains détails la classent </w:t>
      </w:r>
      <w:r w:rsidR="00D05F4A" w:rsidRPr="00EA76E6">
        <w:t>hors-série</w:t>
      </w:r>
      <w:r w:rsidRPr="00EA76E6">
        <w:t xml:space="preserve">. </w:t>
      </w:r>
      <w:r w:rsidR="00CA2403" w:rsidRPr="00EA76E6">
        <w:t>Ainsi le changement de forme des empreintes</w:t>
      </w:r>
      <w:r w:rsidRPr="00EA76E6">
        <w:t xml:space="preserve">. </w:t>
      </w:r>
      <w:r w:rsidR="00CA2403" w:rsidRPr="00EA76E6">
        <w:t>Quel est votre avis</w:t>
      </w:r>
      <w:r w:rsidRPr="00EA76E6">
        <w:t xml:space="preserve">, </w:t>
      </w:r>
      <w:r w:rsidR="00CA2403" w:rsidRPr="00EA76E6">
        <w:t>Watson</w:t>
      </w:r>
      <w:r w:rsidRPr="00EA76E6">
        <w:t> ?</w:t>
      </w:r>
    </w:p>
    <w:p w14:paraId="250C4B77" w14:textId="77777777" w:rsidR="00C646BA" w:rsidRPr="00EA76E6" w:rsidRDefault="00C646BA" w:rsidP="00C646BA">
      <w:r w:rsidRPr="00EA76E6">
        <w:lastRenderedPageBreak/>
        <w:t>— </w:t>
      </w:r>
      <w:r w:rsidR="00CA2403" w:rsidRPr="00EA76E6">
        <w:t>Mortimer a déclaré que Sir Charles avait descendu sur la pointe des pieds cette partie de l</w:t>
      </w:r>
      <w:r w:rsidRPr="00EA76E6">
        <w:t>’</w:t>
      </w:r>
      <w:r w:rsidR="00CA2403" w:rsidRPr="00EA76E6">
        <w:t>allée</w:t>
      </w:r>
      <w:r w:rsidRPr="00EA76E6">
        <w:t>.</w:t>
      </w:r>
    </w:p>
    <w:p w14:paraId="20497054" w14:textId="77777777" w:rsidR="00C646BA" w:rsidRPr="00EA76E6" w:rsidRDefault="00C646BA" w:rsidP="00C646BA">
      <w:r w:rsidRPr="00EA76E6">
        <w:t>— </w:t>
      </w:r>
      <w:r w:rsidR="00CA2403" w:rsidRPr="00EA76E6">
        <w:t>Il n</w:t>
      </w:r>
      <w:r w:rsidRPr="00EA76E6">
        <w:t>’</w:t>
      </w:r>
      <w:r w:rsidR="00CA2403" w:rsidRPr="00EA76E6">
        <w:t>a fait que répéter ce qu</w:t>
      </w:r>
      <w:r w:rsidRPr="00EA76E6">
        <w:t>’</w:t>
      </w:r>
      <w:r w:rsidR="00CA2403" w:rsidRPr="00EA76E6">
        <w:t>un idiot quelconque a dit au cours de l</w:t>
      </w:r>
      <w:r w:rsidRPr="00EA76E6">
        <w:t>’</w:t>
      </w:r>
      <w:r w:rsidR="00CA2403" w:rsidRPr="00EA76E6">
        <w:t>enquête</w:t>
      </w:r>
      <w:r w:rsidRPr="00EA76E6">
        <w:t xml:space="preserve">. </w:t>
      </w:r>
      <w:r w:rsidR="00CA2403" w:rsidRPr="00EA76E6">
        <w:t>Pourquoi un homme marcherait-il sur la pointe des pieds en descendant cette allée</w:t>
      </w:r>
      <w:r w:rsidRPr="00EA76E6">
        <w:t> ?</w:t>
      </w:r>
    </w:p>
    <w:p w14:paraId="579F5F47" w14:textId="77777777" w:rsidR="00C646BA" w:rsidRPr="00EA76E6" w:rsidRDefault="00C646BA" w:rsidP="00C646BA">
      <w:r w:rsidRPr="00EA76E6">
        <w:t>— </w:t>
      </w:r>
      <w:r w:rsidR="00CA2403" w:rsidRPr="00EA76E6">
        <w:t>Quoi</w:t>
      </w:r>
      <w:r w:rsidRPr="00EA76E6">
        <w:t xml:space="preserve">, </w:t>
      </w:r>
      <w:r w:rsidR="00CA2403" w:rsidRPr="00EA76E6">
        <w:t>alors</w:t>
      </w:r>
      <w:r w:rsidRPr="00EA76E6">
        <w:t> ?</w:t>
      </w:r>
    </w:p>
    <w:p w14:paraId="4765E2AB" w14:textId="77777777" w:rsidR="00C646BA" w:rsidRPr="00EA76E6" w:rsidRDefault="00C646BA" w:rsidP="00C646BA">
      <w:r w:rsidRPr="00EA76E6">
        <w:t>— </w:t>
      </w:r>
      <w:r w:rsidR="00CA2403" w:rsidRPr="00EA76E6">
        <w:t>Il courait</w:t>
      </w:r>
      <w:r w:rsidRPr="00EA76E6">
        <w:t xml:space="preserve">, </w:t>
      </w:r>
      <w:r w:rsidR="00CA2403" w:rsidRPr="00EA76E6">
        <w:t>Watson</w:t>
      </w:r>
      <w:r w:rsidRPr="00EA76E6">
        <w:t xml:space="preserve"> ! </w:t>
      </w:r>
      <w:r w:rsidR="00CA2403" w:rsidRPr="00EA76E6">
        <w:t>Il courait désespérément</w:t>
      </w:r>
      <w:r w:rsidRPr="00EA76E6">
        <w:t xml:space="preserve">, </w:t>
      </w:r>
      <w:r w:rsidR="00CA2403" w:rsidRPr="00EA76E6">
        <w:t>il courait pour sauver sa vie</w:t>
      </w:r>
      <w:r w:rsidRPr="00EA76E6">
        <w:t xml:space="preserve">… </w:t>
      </w:r>
      <w:r w:rsidR="00CA2403" w:rsidRPr="00EA76E6">
        <w:t>Il a couru jusqu</w:t>
      </w:r>
      <w:r w:rsidRPr="00EA76E6">
        <w:t>’</w:t>
      </w:r>
      <w:r w:rsidR="00CA2403" w:rsidRPr="00EA76E6">
        <w:t>à en faire éclater son cœur et à tomber raide mort</w:t>
      </w:r>
      <w:r w:rsidRPr="00EA76E6">
        <w:t>.</w:t>
      </w:r>
    </w:p>
    <w:p w14:paraId="1205C109" w14:textId="77777777" w:rsidR="00C646BA" w:rsidRPr="00EA76E6" w:rsidRDefault="00C646BA" w:rsidP="00C646BA">
      <w:r w:rsidRPr="00EA76E6">
        <w:t>— </w:t>
      </w:r>
      <w:r w:rsidR="00CA2403" w:rsidRPr="00EA76E6">
        <w:t>Il fuyait devant quoi</w:t>
      </w:r>
      <w:r w:rsidRPr="00EA76E6">
        <w:t> ?</w:t>
      </w:r>
    </w:p>
    <w:p w14:paraId="6ABCAE2B" w14:textId="77777777" w:rsidR="00C646BA" w:rsidRPr="00EA76E6" w:rsidRDefault="00C646BA" w:rsidP="00C646BA">
      <w:r w:rsidRPr="00EA76E6">
        <w:t>— </w:t>
      </w:r>
      <w:r w:rsidR="00CA2403" w:rsidRPr="00EA76E6">
        <w:t>Voilà le problème</w:t>
      </w:r>
      <w:r w:rsidRPr="00EA76E6">
        <w:t xml:space="preserve">. </w:t>
      </w:r>
      <w:r w:rsidR="00CA2403" w:rsidRPr="00EA76E6">
        <w:t>Divers indices nous donnent à penser que Sir Charles était fou de terreur avant même d</w:t>
      </w:r>
      <w:r w:rsidRPr="00EA76E6">
        <w:t>’</w:t>
      </w:r>
      <w:r w:rsidR="00CA2403" w:rsidRPr="00EA76E6">
        <w:t>avoir co</w:t>
      </w:r>
      <w:r w:rsidR="00CA2403" w:rsidRPr="00EA76E6">
        <w:t>m</w:t>
      </w:r>
      <w:r w:rsidR="00CA2403" w:rsidRPr="00EA76E6">
        <w:t>mencé à courir</w:t>
      </w:r>
      <w:r w:rsidRPr="00EA76E6">
        <w:t>.</w:t>
      </w:r>
    </w:p>
    <w:p w14:paraId="3D5E77B4" w14:textId="77777777" w:rsidR="00C646BA" w:rsidRPr="00EA76E6" w:rsidRDefault="00C646BA" w:rsidP="00C646BA">
      <w:r w:rsidRPr="00EA76E6">
        <w:t>— </w:t>
      </w:r>
      <w:r w:rsidR="00CA2403" w:rsidRPr="00EA76E6">
        <w:t>D</w:t>
      </w:r>
      <w:r w:rsidRPr="00EA76E6">
        <w:t>’</w:t>
      </w:r>
      <w:r w:rsidR="00CA2403" w:rsidRPr="00EA76E6">
        <w:t>où tenez-vous cela</w:t>
      </w:r>
      <w:r w:rsidRPr="00EA76E6">
        <w:t> ?</w:t>
      </w:r>
    </w:p>
    <w:p w14:paraId="16BACC8F" w14:textId="77777777" w:rsidR="00C646BA" w:rsidRPr="00EA76E6" w:rsidRDefault="00C646BA" w:rsidP="00C646BA">
      <w:r w:rsidRPr="00EA76E6">
        <w:t>— </w:t>
      </w:r>
      <w:r w:rsidR="00CA2403" w:rsidRPr="00EA76E6">
        <w:t>Je suis en train de supposer que la cause de sa terreur lui est apparue sur la lande</w:t>
      </w:r>
      <w:r w:rsidRPr="00EA76E6">
        <w:t xml:space="preserve">. </w:t>
      </w:r>
      <w:r w:rsidR="00CA2403" w:rsidRPr="00EA76E6">
        <w:t>Dans ce cas</w:t>
      </w:r>
      <w:r w:rsidRPr="00EA76E6">
        <w:t xml:space="preserve">, </w:t>
      </w:r>
      <w:r w:rsidR="00CA2403" w:rsidRPr="00EA76E6">
        <w:t>probable</w:t>
      </w:r>
      <w:r w:rsidRPr="00EA76E6">
        <w:t xml:space="preserve">, </w:t>
      </w:r>
      <w:r w:rsidR="00CA2403" w:rsidRPr="00EA76E6">
        <w:t>seul un homme ayant perdu la tête aura couru en s</w:t>
      </w:r>
      <w:r w:rsidRPr="00EA76E6">
        <w:t>’</w:t>
      </w:r>
      <w:r w:rsidR="00CA2403" w:rsidRPr="00EA76E6">
        <w:t>éloignant de sa maison</w:t>
      </w:r>
      <w:r w:rsidRPr="00EA76E6">
        <w:t xml:space="preserve">, </w:t>
      </w:r>
      <w:r w:rsidR="00CA2403" w:rsidRPr="00EA76E6">
        <w:t>et non en cherchant à rentrer chez lui</w:t>
      </w:r>
      <w:r w:rsidRPr="00EA76E6">
        <w:t xml:space="preserve">. </w:t>
      </w:r>
      <w:r w:rsidR="00CA2403" w:rsidRPr="00EA76E6">
        <w:t>Si le témoignage du boh</w:t>
      </w:r>
      <w:r w:rsidR="00CA2403" w:rsidRPr="00EA76E6">
        <w:t>é</w:t>
      </w:r>
      <w:r w:rsidR="00CA2403" w:rsidRPr="00EA76E6">
        <w:t>mien peut être tenu pour valable</w:t>
      </w:r>
      <w:r w:rsidRPr="00EA76E6">
        <w:t xml:space="preserve">, </w:t>
      </w:r>
      <w:r w:rsidR="00CA2403" w:rsidRPr="00EA76E6">
        <w:t>il a couru en appelant à l</w:t>
      </w:r>
      <w:r w:rsidRPr="00EA76E6">
        <w:t>’</w:t>
      </w:r>
      <w:r w:rsidR="00CA2403" w:rsidRPr="00EA76E6">
        <w:t>aide justement dans la direction où il avait le moins de chances de trouver du secours</w:t>
      </w:r>
      <w:r w:rsidRPr="00EA76E6">
        <w:t xml:space="preserve">. </w:t>
      </w:r>
      <w:r w:rsidR="00CA2403" w:rsidRPr="00EA76E6">
        <w:t>Ceci encore</w:t>
      </w:r>
      <w:r w:rsidRPr="00EA76E6">
        <w:t xml:space="preserve"> : </w:t>
      </w:r>
      <w:r w:rsidR="00CA2403" w:rsidRPr="00EA76E6">
        <w:t>qui attendait-il cette nuit-là</w:t>
      </w:r>
      <w:r w:rsidRPr="00EA76E6">
        <w:t xml:space="preserve">, </w:t>
      </w:r>
      <w:r w:rsidR="00CA2403" w:rsidRPr="00EA76E6">
        <w:t>et pourquoi attendait-il ce visiteur dans l</w:t>
      </w:r>
      <w:r w:rsidRPr="00EA76E6">
        <w:t>’</w:t>
      </w:r>
      <w:r w:rsidR="00CA2403" w:rsidRPr="00EA76E6">
        <w:t>allée des ifs plutôt que dans sa maison</w:t>
      </w:r>
      <w:r w:rsidRPr="00EA76E6">
        <w:t> ?</w:t>
      </w:r>
    </w:p>
    <w:p w14:paraId="7DA0C567" w14:textId="77777777" w:rsidR="00C646BA" w:rsidRPr="00EA76E6" w:rsidRDefault="00C646BA" w:rsidP="00C646BA">
      <w:r w:rsidRPr="00EA76E6">
        <w:t>— </w:t>
      </w:r>
      <w:r w:rsidR="00CA2403" w:rsidRPr="00EA76E6">
        <w:t>Vous croyez qu</w:t>
      </w:r>
      <w:r w:rsidRPr="00EA76E6">
        <w:t>’</w:t>
      </w:r>
      <w:r w:rsidR="00CA2403" w:rsidRPr="00EA76E6">
        <w:t>il attendait quelqu</w:t>
      </w:r>
      <w:r w:rsidRPr="00EA76E6">
        <w:t>’</w:t>
      </w:r>
      <w:r w:rsidR="00CA2403" w:rsidRPr="00EA76E6">
        <w:t>un</w:t>
      </w:r>
      <w:r w:rsidRPr="00EA76E6">
        <w:t> ?</w:t>
      </w:r>
    </w:p>
    <w:p w14:paraId="7C6AE7D5" w14:textId="77777777" w:rsidR="00C646BA" w:rsidRPr="00EA76E6" w:rsidRDefault="00C646BA" w:rsidP="00C646BA">
      <w:r w:rsidRPr="00EA76E6">
        <w:t>— </w:t>
      </w:r>
      <w:r w:rsidR="00CA2403" w:rsidRPr="00EA76E6">
        <w:t>Sir Charles était assez âgé et peu valide</w:t>
      </w:r>
      <w:r w:rsidRPr="00EA76E6">
        <w:t xml:space="preserve">. </w:t>
      </w:r>
      <w:r w:rsidR="00CA2403" w:rsidRPr="00EA76E6">
        <w:t>Nous pouvons admettre qu</w:t>
      </w:r>
      <w:r w:rsidRPr="00EA76E6">
        <w:t>’</w:t>
      </w:r>
      <w:r w:rsidR="00CA2403" w:rsidRPr="00EA76E6">
        <w:t>il aimait se promener le soir</w:t>
      </w:r>
      <w:r w:rsidRPr="00EA76E6">
        <w:t xml:space="preserve">, </w:t>
      </w:r>
      <w:r w:rsidR="00CA2403" w:rsidRPr="00EA76E6">
        <w:t>mais le sol était d</w:t>
      </w:r>
      <w:r w:rsidR="00CA2403" w:rsidRPr="00EA76E6">
        <w:t>é</w:t>
      </w:r>
      <w:r w:rsidR="00CA2403" w:rsidRPr="00EA76E6">
        <w:t>trempé et la nuit peu clémente</w:t>
      </w:r>
      <w:r w:rsidRPr="00EA76E6">
        <w:t xml:space="preserve">. </w:t>
      </w:r>
      <w:r w:rsidR="00CA2403" w:rsidRPr="00EA76E6">
        <w:t>Est-il normal qu</w:t>
      </w:r>
      <w:r w:rsidRPr="00EA76E6">
        <w:t>’</w:t>
      </w:r>
      <w:r w:rsidR="00CA2403" w:rsidRPr="00EA76E6">
        <w:t>il soit resté là debout cinq ou dix minutes</w:t>
      </w:r>
      <w:r w:rsidRPr="00EA76E6">
        <w:t xml:space="preserve">, </w:t>
      </w:r>
      <w:r w:rsidR="00CA2403" w:rsidRPr="00EA76E6">
        <w:t>comme l</w:t>
      </w:r>
      <w:r w:rsidRPr="00EA76E6">
        <w:t>’</w:t>
      </w:r>
      <w:r w:rsidR="00CA2403" w:rsidRPr="00EA76E6">
        <w:t xml:space="preserve">a déduit de la cendre du </w:t>
      </w:r>
      <w:r w:rsidR="00CA2403" w:rsidRPr="00EA76E6">
        <w:lastRenderedPageBreak/>
        <w:t>cigare le docteur Mortimer</w:t>
      </w:r>
      <w:r w:rsidRPr="00EA76E6">
        <w:t xml:space="preserve">, </w:t>
      </w:r>
      <w:r w:rsidR="00CA2403" w:rsidRPr="00EA76E6">
        <w:t>lequel a montré là plus de sens pr</w:t>
      </w:r>
      <w:r w:rsidR="00CA2403" w:rsidRPr="00EA76E6">
        <w:t>a</w:t>
      </w:r>
      <w:r w:rsidR="00CA2403" w:rsidRPr="00EA76E6">
        <w:t>tique que je ne l</w:t>
      </w:r>
      <w:r w:rsidRPr="00EA76E6">
        <w:t>’</w:t>
      </w:r>
      <w:r w:rsidR="00CA2403" w:rsidRPr="00EA76E6">
        <w:t>aurais espéré</w:t>
      </w:r>
      <w:r w:rsidRPr="00EA76E6">
        <w:t> ?</w:t>
      </w:r>
    </w:p>
    <w:p w14:paraId="1B693CF3" w14:textId="77777777" w:rsidR="00C646BA" w:rsidRPr="00EA76E6" w:rsidRDefault="00C646BA" w:rsidP="00C646BA">
      <w:r w:rsidRPr="00EA76E6">
        <w:t>— </w:t>
      </w:r>
      <w:r w:rsidR="00CA2403" w:rsidRPr="00EA76E6">
        <w:t>Mais il sortait chaque soir</w:t>
      </w:r>
      <w:r w:rsidRPr="00EA76E6">
        <w:t>.</w:t>
      </w:r>
    </w:p>
    <w:p w14:paraId="42ED6F42" w14:textId="77777777" w:rsidR="00C646BA" w:rsidRPr="00EA76E6" w:rsidRDefault="00C646BA">
      <w:r w:rsidRPr="00EA76E6">
        <w:t>— </w:t>
      </w:r>
      <w:r w:rsidR="00CA2403" w:rsidRPr="00EA76E6">
        <w:t>Je crois peu vraisemblable qu</w:t>
      </w:r>
      <w:r w:rsidRPr="00EA76E6">
        <w:t>’</w:t>
      </w:r>
      <w:r w:rsidR="00CA2403" w:rsidRPr="00EA76E6">
        <w:t>il ait attendu chaque soir à la porte de la lande</w:t>
      </w:r>
      <w:r w:rsidRPr="00EA76E6">
        <w:t xml:space="preserve">. </w:t>
      </w:r>
      <w:r w:rsidR="00CA2403" w:rsidRPr="00EA76E6">
        <w:t>Au contraire</w:t>
      </w:r>
      <w:r w:rsidRPr="00EA76E6">
        <w:t xml:space="preserve">, </w:t>
      </w:r>
      <w:r w:rsidR="00CA2403" w:rsidRPr="00EA76E6">
        <w:t>il évitait la lande</w:t>
      </w:r>
      <w:r w:rsidRPr="00EA76E6">
        <w:t xml:space="preserve">. </w:t>
      </w:r>
      <w:r w:rsidR="00CA2403" w:rsidRPr="00EA76E6">
        <w:t>Or</w:t>
      </w:r>
      <w:r w:rsidRPr="00EA76E6">
        <w:t xml:space="preserve">, </w:t>
      </w:r>
      <w:r w:rsidR="00CA2403" w:rsidRPr="00EA76E6">
        <w:t>cette nuit-là il a attendu</w:t>
      </w:r>
      <w:r w:rsidRPr="00EA76E6">
        <w:t xml:space="preserve">. </w:t>
      </w:r>
      <w:r w:rsidR="00CA2403" w:rsidRPr="00EA76E6">
        <w:t>Et c</w:t>
      </w:r>
      <w:r w:rsidRPr="00EA76E6">
        <w:t>’</w:t>
      </w:r>
      <w:r w:rsidR="00CA2403" w:rsidRPr="00EA76E6">
        <w:t>était la nuit qui précédait son départ pour Londres</w:t>
      </w:r>
      <w:r w:rsidRPr="00EA76E6">
        <w:t xml:space="preserve">. </w:t>
      </w:r>
      <w:r w:rsidR="00CA2403" w:rsidRPr="00EA76E6">
        <w:t>L</w:t>
      </w:r>
      <w:r w:rsidRPr="00EA76E6">
        <w:t>’</w:t>
      </w:r>
      <w:r w:rsidR="00CA2403" w:rsidRPr="00EA76E6">
        <w:t>affaire prend forme</w:t>
      </w:r>
      <w:r w:rsidRPr="00EA76E6">
        <w:t xml:space="preserve">, </w:t>
      </w:r>
      <w:r w:rsidR="00CA2403" w:rsidRPr="00EA76E6">
        <w:t>Watson</w:t>
      </w:r>
      <w:r w:rsidRPr="00EA76E6">
        <w:t xml:space="preserve">. </w:t>
      </w:r>
      <w:r w:rsidR="00CA2403" w:rsidRPr="00EA76E6">
        <w:t>Elle devient coh</w:t>
      </w:r>
      <w:r w:rsidR="00CA2403" w:rsidRPr="00EA76E6">
        <w:t>é</w:t>
      </w:r>
      <w:r w:rsidR="00CA2403" w:rsidRPr="00EA76E6">
        <w:t>rente</w:t>
      </w:r>
      <w:r w:rsidRPr="00EA76E6">
        <w:t xml:space="preserve">. </w:t>
      </w:r>
      <w:r w:rsidR="00CA2403" w:rsidRPr="00EA76E6">
        <w:t>Puis-je vous demander de me tendre mon violon</w:t>
      </w:r>
      <w:r w:rsidRPr="00EA76E6">
        <w:t xml:space="preserve"> ? </w:t>
      </w:r>
      <w:r w:rsidR="00CA2403" w:rsidRPr="00EA76E6">
        <w:t>Nous ne parlerons plus de cette tragédie avant que nous ayons eu l</w:t>
      </w:r>
      <w:r w:rsidRPr="00EA76E6">
        <w:t>’</w:t>
      </w:r>
      <w:r w:rsidR="00CA2403" w:rsidRPr="00EA76E6">
        <w:t>avantage de recevoir demain matin le docteur Mortimer et Sir Henry Baskerville</w:t>
      </w:r>
      <w:r w:rsidRPr="00EA76E6">
        <w:t>.</w:t>
      </w:r>
    </w:p>
    <w:p w14:paraId="4E322DBF" w14:textId="2F53F512" w:rsidR="003A2C8A" w:rsidRPr="00EA76E6" w:rsidRDefault="00CA2403" w:rsidP="00C646BA">
      <w:pPr>
        <w:pStyle w:val="Titre1"/>
      </w:pPr>
      <w:bookmarkStart w:id="6" w:name="_Toc51608176"/>
      <w:bookmarkStart w:id="7" w:name="_Toc203664741"/>
      <w:r w:rsidRPr="00EA76E6">
        <w:lastRenderedPageBreak/>
        <w:t>CHAPITRE IV</w:t>
      </w:r>
      <w:r w:rsidRPr="00EA76E6">
        <w:br/>
        <w:t>SIR HENRY BASKERVILLE</w:t>
      </w:r>
      <w:bookmarkEnd w:id="6"/>
      <w:bookmarkEnd w:id="7"/>
      <w:r w:rsidR="003A2C8A" w:rsidRPr="00EA76E6">
        <w:br/>
      </w:r>
    </w:p>
    <w:p w14:paraId="0B9153C6" w14:textId="13B11968" w:rsidR="00C646BA" w:rsidRPr="00EA76E6" w:rsidRDefault="00CA2403" w:rsidP="00C646BA">
      <w:r w:rsidRPr="00EA76E6">
        <w:t>Notre table</w:t>
      </w:r>
      <w:r w:rsidR="00C646BA" w:rsidRPr="00EA76E6">
        <w:t xml:space="preserve">, </w:t>
      </w:r>
      <w:r w:rsidRPr="00EA76E6">
        <w:t>après le petit déjeuner</w:t>
      </w:r>
      <w:r w:rsidR="00C646BA" w:rsidRPr="00EA76E6">
        <w:t xml:space="preserve">, </w:t>
      </w:r>
      <w:r w:rsidRPr="00EA76E6">
        <w:t>fut vite desservie</w:t>
      </w:r>
      <w:r w:rsidR="00C646BA" w:rsidRPr="00EA76E6">
        <w:t xml:space="preserve"> ; </w:t>
      </w:r>
      <w:r w:rsidRPr="00EA76E6">
        <w:t>Holmes attendait en robe de chambre ses interlocuteurs</w:t>
      </w:r>
      <w:r w:rsidR="00C646BA" w:rsidRPr="00EA76E6">
        <w:t xml:space="preserve">. </w:t>
      </w:r>
      <w:r w:rsidRPr="00EA76E6">
        <w:t>Nos clients furent exacts</w:t>
      </w:r>
      <w:r w:rsidR="00C646BA" w:rsidRPr="00EA76E6">
        <w:t xml:space="preserve"> : </w:t>
      </w:r>
      <w:r w:rsidRPr="00EA76E6">
        <w:t>l</w:t>
      </w:r>
      <w:r w:rsidR="00C646BA" w:rsidRPr="00EA76E6">
        <w:t>’</w:t>
      </w:r>
      <w:r w:rsidRPr="00EA76E6">
        <w:t>horloge venait de sonner dix heures quand le docteur Mortimer fut introduit</w:t>
      </w:r>
      <w:r w:rsidR="00C646BA" w:rsidRPr="00EA76E6">
        <w:t xml:space="preserve">, </w:t>
      </w:r>
      <w:r w:rsidRPr="00EA76E6">
        <w:t xml:space="preserve">suivi du jeune </w:t>
      </w:r>
      <w:r w:rsidR="005E5AD1" w:rsidRPr="00EA76E6">
        <w:t>baronnet</w:t>
      </w:r>
      <w:r w:rsidR="00C646BA" w:rsidRPr="00EA76E6">
        <w:t xml:space="preserve">. </w:t>
      </w:r>
      <w:r w:rsidRPr="00EA76E6">
        <w:t>Celui-ci avait une trentaine d</w:t>
      </w:r>
      <w:r w:rsidR="00C646BA" w:rsidRPr="00EA76E6">
        <w:t>’</w:t>
      </w:r>
      <w:r w:rsidRPr="00EA76E6">
        <w:t>années</w:t>
      </w:r>
      <w:r w:rsidR="00C646BA" w:rsidRPr="00EA76E6">
        <w:t xml:space="preserve"> ; </w:t>
      </w:r>
      <w:r w:rsidRPr="00EA76E6">
        <w:t>il était petit</w:t>
      </w:r>
      <w:r w:rsidR="00C646BA" w:rsidRPr="00EA76E6">
        <w:t xml:space="preserve">, </w:t>
      </w:r>
      <w:r w:rsidRPr="00EA76E6">
        <w:t>vif</w:t>
      </w:r>
      <w:r w:rsidR="00C646BA" w:rsidRPr="00EA76E6">
        <w:t xml:space="preserve">, </w:t>
      </w:r>
      <w:r w:rsidRPr="00EA76E6">
        <w:t>très tr</w:t>
      </w:r>
      <w:r w:rsidRPr="00EA76E6">
        <w:t>a</w:t>
      </w:r>
      <w:r w:rsidRPr="00EA76E6">
        <w:t>pu</w:t>
      </w:r>
      <w:r w:rsidR="00C646BA" w:rsidRPr="00EA76E6">
        <w:t xml:space="preserve"> ; </w:t>
      </w:r>
      <w:r w:rsidRPr="00EA76E6">
        <w:t>il avait les yeux br</w:t>
      </w:r>
      <w:r w:rsidR="00A3702F" w:rsidRPr="00EA76E6">
        <w:t>u</w:t>
      </w:r>
      <w:r w:rsidRPr="00EA76E6">
        <w:t>ns</w:t>
      </w:r>
      <w:r w:rsidR="00C646BA" w:rsidRPr="00EA76E6">
        <w:t xml:space="preserve">, </w:t>
      </w:r>
      <w:r w:rsidRPr="00EA76E6">
        <w:t>de noirs sourcils épais et un visage éveillé</w:t>
      </w:r>
      <w:r w:rsidR="00A4484E" w:rsidRPr="00EA76E6">
        <w:t>,</w:t>
      </w:r>
      <w:r w:rsidR="00C646BA" w:rsidRPr="00EA76E6">
        <w:t xml:space="preserve"> </w:t>
      </w:r>
      <w:r w:rsidRPr="00EA76E6">
        <w:t>combatif</w:t>
      </w:r>
      <w:r w:rsidR="00C646BA" w:rsidRPr="00EA76E6">
        <w:t xml:space="preserve">. </w:t>
      </w:r>
      <w:r w:rsidRPr="00EA76E6">
        <w:t>Il était vêtu d</w:t>
      </w:r>
      <w:r w:rsidR="00C646BA" w:rsidRPr="00EA76E6">
        <w:t>’</w:t>
      </w:r>
      <w:r w:rsidRPr="00EA76E6">
        <w:t>un costume de tweed de couleur rouille</w:t>
      </w:r>
      <w:r w:rsidR="00C646BA" w:rsidRPr="00EA76E6">
        <w:t xml:space="preserve">. </w:t>
      </w:r>
      <w:r w:rsidRPr="00EA76E6">
        <w:t>Il était hâlé comme quelqu</w:t>
      </w:r>
      <w:r w:rsidR="00C646BA" w:rsidRPr="00EA76E6">
        <w:t>’</w:t>
      </w:r>
      <w:r w:rsidRPr="00EA76E6">
        <w:t>un qui a passé au grand air le plus clair de son temps</w:t>
      </w:r>
      <w:r w:rsidR="00C646BA" w:rsidRPr="00EA76E6">
        <w:t xml:space="preserve">. </w:t>
      </w:r>
      <w:r w:rsidRPr="00EA76E6">
        <w:t>Mais le regard tranquille et le maintien assuré révélaient le jeune homme de bonne race</w:t>
      </w:r>
      <w:r w:rsidR="00C646BA" w:rsidRPr="00EA76E6">
        <w:t>.</w:t>
      </w:r>
    </w:p>
    <w:p w14:paraId="110A494D" w14:textId="15A60E92" w:rsidR="00C646BA" w:rsidRPr="00EA76E6" w:rsidRDefault="00C646BA" w:rsidP="00C646BA">
      <w:r w:rsidRPr="00EA76E6">
        <w:t>« </w:t>
      </w:r>
      <w:r w:rsidR="00CA2403" w:rsidRPr="00EA76E6">
        <w:t xml:space="preserve">Je vous présente </w:t>
      </w:r>
      <w:r w:rsidR="00411E80" w:rsidRPr="00EA76E6">
        <w:t>S</w:t>
      </w:r>
      <w:r w:rsidR="00CA2403" w:rsidRPr="00EA76E6">
        <w:t>ir Henry Baskerville</w:t>
      </w:r>
      <w:r w:rsidRPr="00EA76E6">
        <w:t xml:space="preserve">, </w:t>
      </w:r>
      <w:r w:rsidR="00CA2403" w:rsidRPr="00EA76E6">
        <w:t>annonça le do</w:t>
      </w:r>
      <w:r w:rsidR="00CA2403" w:rsidRPr="00EA76E6">
        <w:t>c</w:t>
      </w:r>
      <w:r w:rsidR="00CA2403" w:rsidRPr="00EA76E6">
        <w:t>teur Mortimer</w:t>
      </w:r>
      <w:r w:rsidRPr="00EA76E6">
        <w:t>.</w:t>
      </w:r>
    </w:p>
    <w:p w14:paraId="7B518EB0" w14:textId="77777777" w:rsidR="00C646BA" w:rsidRPr="00EA76E6" w:rsidRDefault="00C646BA" w:rsidP="00C646BA">
      <w:r w:rsidRPr="00EA76E6">
        <w:t>— </w:t>
      </w:r>
      <w:r w:rsidR="00CA2403" w:rsidRPr="00EA76E6">
        <w:t>C</w:t>
      </w:r>
      <w:r w:rsidRPr="00EA76E6">
        <w:t>’</w:t>
      </w:r>
      <w:r w:rsidR="00CA2403" w:rsidRPr="00EA76E6">
        <w:t>est moi</w:t>
      </w:r>
      <w:r w:rsidRPr="00EA76E6">
        <w:t xml:space="preserve">, </w:t>
      </w:r>
      <w:r w:rsidR="00CA2403" w:rsidRPr="00EA76E6">
        <w:t>fit notre nouveau visiteur</w:t>
      </w:r>
      <w:r w:rsidRPr="00EA76E6">
        <w:t xml:space="preserve">. </w:t>
      </w:r>
      <w:r w:rsidR="00CA2403" w:rsidRPr="00EA76E6">
        <w:t>Et ce qui est étrange</w:t>
      </w:r>
      <w:r w:rsidRPr="00EA76E6">
        <w:t xml:space="preserve">, </w:t>
      </w:r>
      <w:r w:rsidR="00CA2403" w:rsidRPr="00EA76E6">
        <w:t>Monsieur Sherlock Holmes</w:t>
      </w:r>
      <w:r w:rsidRPr="00EA76E6">
        <w:t xml:space="preserve">, </w:t>
      </w:r>
      <w:r w:rsidR="00CA2403" w:rsidRPr="00EA76E6">
        <w:t>c</w:t>
      </w:r>
      <w:r w:rsidRPr="00EA76E6">
        <w:t>’</w:t>
      </w:r>
      <w:r w:rsidR="00CA2403" w:rsidRPr="00EA76E6">
        <w:t>est que si mon ami ne m</w:t>
      </w:r>
      <w:r w:rsidRPr="00EA76E6">
        <w:t>’</w:t>
      </w:r>
      <w:r w:rsidR="00CA2403" w:rsidRPr="00EA76E6">
        <w:t>avait pas proposé d</w:t>
      </w:r>
      <w:r w:rsidRPr="00EA76E6">
        <w:t>’</w:t>
      </w:r>
      <w:r w:rsidR="00CA2403" w:rsidRPr="00EA76E6">
        <w:t>aller vous voir ce matin</w:t>
      </w:r>
      <w:r w:rsidRPr="00EA76E6">
        <w:t xml:space="preserve">, </w:t>
      </w:r>
      <w:r w:rsidR="00CA2403" w:rsidRPr="00EA76E6">
        <w:t>je serais venu de mon propre chef</w:t>
      </w:r>
      <w:r w:rsidRPr="00EA76E6">
        <w:t xml:space="preserve">. </w:t>
      </w:r>
      <w:r w:rsidR="00CA2403" w:rsidRPr="00EA76E6">
        <w:t>Je crois savoir que vous élucidez volontiers des petites énigmes</w:t>
      </w:r>
      <w:r w:rsidRPr="00EA76E6">
        <w:t xml:space="preserve">, </w:t>
      </w:r>
      <w:r w:rsidR="00CA2403" w:rsidRPr="00EA76E6">
        <w:t>et je me suis trouvé ce matin en face d</w:t>
      </w:r>
      <w:r w:rsidRPr="00EA76E6">
        <w:t>’</w:t>
      </w:r>
      <w:r w:rsidR="00CA2403" w:rsidRPr="00EA76E6">
        <w:t>un certain puzzle qui mérite plus de réflexion que je ne me sens capable de lui en accorder</w:t>
      </w:r>
      <w:r w:rsidRPr="00EA76E6">
        <w:t>.</w:t>
      </w:r>
    </w:p>
    <w:p w14:paraId="4B845491" w14:textId="77777777" w:rsidR="00C646BA" w:rsidRPr="00EA76E6" w:rsidRDefault="00C646BA" w:rsidP="00C646BA">
      <w:r w:rsidRPr="00EA76E6">
        <w:t>— </w:t>
      </w:r>
      <w:r w:rsidR="00CA2403" w:rsidRPr="00EA76E6">
        <w:t>Ayez l</w:t>
      </w:r>
      <w:r w:rsidRPr="00EA76E6">
        <w:t>’</w:t>
      </w:r>
      <w:r w:rsidR="00CA2403" w:rsidRPr="00EA76E6">
        <w:t>obligeance de vous asseoir</w:t>
      </w:r>
      <w:r w:rsidRPr="00EA76E6">
        <w:t xml:space="preserve">, </w:t>
      </w:r>
      <w:r w:rsidR="00CA2403" w:rsidRPr="00EA76E6">
        <w:t>Sir Henry</w:t>
      </w:r>
      <w:r w:rsidRPr="00EA76E6">
        <w:t xml:space="preserve">. </w:t>
      </w:r>
      <w:r w:rsidR="00CA2403" w:rsidRPr="00EA76E6">
        <w:t>Dois-je comprendre que depuis votre arrivée à Londres vous avez été le héros d</w:t>
      </w:r>
      <w:r w:rsidRPr="00EA76E6">
        <w:t>’</w:t>
      </w:r>
      <w:r w:rsidR="00CA2403" w:rsidRPr="00EA76E6">
        <w:t>une aventure digne d</w:t>
      </w:r>
      <w:r w:rsidRPr="00EA76E6">
        <w:t>’</w:t>
      </w:r>
      <w:r w:rsidR="00CA2403" w:rsidRPr="00EA76E6">
        <w:t>intérêt</w:t>
      </w:r>
      <w:r w:rsidRPr="00EA76E6">
        <w:t> ?</w:t>
      </w:r>
    </w:p>
    <w:p w14:paraId="45493AF9" w14:textId="02DBF64B" w:rsidR="00C646BA" w:rsidRPr="00EA76E6" w:rsidRDefault="00C646BA" w:rsidP="00C646BA">
      <w:r w:rsidRPr="00EA76E6">
        <w:lastRenderedPageBreak/>
        <w:t>— </w:t>
      </w:r>
      <w:r w:rsidR="00CA2403" w:rsidRPr="00EA76E6">
        <w:t>Rien d</w:t>
      </w:r>
      <w:r w:rsidRPr="00EA76E6">
        <w:t>’</w:t>
      </w:r>
      <w:r w:rsidR="00CA2403" w:rsidRPr="00EA76E6">
        <w:t>important</w:t>
      </w:r>
      <w:r w:rsidRPr="00EA76E6">
        <w:t xml:space="preserve">, </w:t>
      </w:r>
      <w:r w:rsidR="00CA2403" w:rsidRPr="00EA76E6">
        <w:t>monsieur Holmes</w:t>
      </w:r>
      <w:r w:rsidRPr="00EA76E6">
        <w:t xml:space="preserve">. </w:t>
      </w:r>
      <w:r w:rsidR="00CA2403" w:rsidRPr="00EA76E6">
        <w:t>Rien qu</w:t>
      </w:r>
      <w:r w:rsidRPr="00EA76E6">
        <w:t>’</w:t>
      </w:r>
      <w:r w:rsidR="00CA2403" w:rsidRPr="00EA76E6">
        <w:t>une pla</w:t>
      </w:r>
      <w:r w:rsidR="00CA2403" w:rsidRPr="00EA76E6">
        <w:t>i</w:t>
      </w:r>
      <w:r w:rsidR="00CA2403" w:rsidRPr="00EA76E6">
        <w:t>santerie</w:t>
      </w:r>
      <w:r w:rsidRPr="00EA76E6">
        <w:t xml:space="preserve">, </w:t>
      </w:r>
      <w:r w:rsidR="00CA2403" w:rsidRPr="00EA76E6">
        <w:t>vraisemblablement</w:t>
      </w:r>
      <w:r w:rsidRPr="00EA76E6">
        <w:t xml:space="preserve">. </w:t>
      </w:r>
      <w:r w:rsidR="00CA2403" w:rsidRPr="00EA76E6">
        <w:t>Il s</w:t>
      </w:r>
      <w:r w:rsidRPr="00EA76E6">
        <w:t>’</w:t>
      </w:r>
      <w:r w:rsidR="00CA2403" w:rsidRPr="00EA76E6">
        <w:t>agit d</w:t>
      </w:r>
      <w:r w:rsidRPr="00EA76E6">
        <w:t>’</w:t>
      </w:r>
      <w:r w:rsidR="00CA2403" w:rsidRPr="00EA76E6">
        <w:t>une lettre</w:t>
      </w:r>
      <w:r w:rsidRPr="00EA76E6">
        <w:t xml:space="preserve">, </w:t>
      </w:r>
      <w:r w:rsidR="00CA2403" w:rsidRPr="00EA76E6">
        <w:t>si vous po</w:t>
      </w:r>
      <w:r w:rsidR="00CA2403" w:rsidRPr="00EA76E6">
        <w:t>u</w:t>
      </w:r>
      <w:r w:rsidR="00CA2403" w:rsidRPr="00EA76E6">
        <w:t>vez appeler cela une lettre</w:t>
      </w:r>
      <w:r w:rsidRPr="00EA76E6">
        <w:t xml:space="preserve">, </w:t>
      </w:r>
      <w:r w:rsidR="00CA2403" w:rsidRPr="00EA76E6">
        <w:t>qui m</w:t>
      </w:r>
      <w:r w:rsidRPr="00EA76E6">
        <w:t>’</w:t>
      </w:r>
      <w:r w:rsidR="00CA2403" w:rsidRPr="00EA76E6">
        <w:t>est parvenue ce matin</w:t>
      </w:r>
      <w:r w:rsidRPr="00EA76E6">
        <w:t>. »</w:t>
      </w:r>
    </w:p>
    <w:p w14:paraId="41504B9A" w14:textId="77777777" w:rsidR="00C646BA" w:rsidRPr="00EA76E6" w:rsidRDefault="00CA2403" w:rsidP="00C646BA">
      <w:r w:rsidRPr="00EA76E6">
        <w:t>Il déposa une enveloppe sur la table</w:t>
      </w:r>
      <w:r w:rsidR="00C646BA" w:rsidRPr="00EA76E6">
        <w:t xml:space="preserve"> ; </w:t>
      </w:r>
      <w:r w:rsidRPr="00EA76E6">
        <w:t>nous nous pe</w:t>
      </w:r>
      <w:r w:rsidRPr="00EA76E6">
        <w:t>n</w:t>
      </w:r>
      <w:r w:rsidRPr="00EA76E6">
        <w:t>châmes dessus</w:t>
      </w:r>
      <w:r w:rsidR="00C646BA" w:rsidRPr="00EA76E6">
        <w:t xml:space="preserve">. </w:t>
      </w:r>
      <w:r w:rsidRPr="00EA76E6">
        <w:t>C</w:t>
      </w:r>
      <w:r w:rsidR="00C646BA" w:rsidRPr="00EA76E6">
        <w:t>’</w:t>
      </w:r>
      <w:r w:rsidRPr="00EA76E6">
        <w:t>était une enveloppe ordinaire</w:t>
      </w:r>
      <w:r w:rsidR="00C646BA" w:rsidRPr="00EA76E6">
        <w:t xml:space="preserve">, </w:t>
      </w:r>
      <w:r w:rsidRPr="00EA76E6">
        <w:t>grisâtre</w:t>
      </w:r>
      <w:r w:rsidR="00C646BA" w:rsidRPr="00EA76E6">
        <w:t xml:space="preserve">. </w:t>
      </w:r>
      <w:r w:rsidRPr="00EA76E6">
        <w:t>L</w:t>
      </w:r>
      <w:r w:rsidR="00C646BA" w:rsidRPr="00EA76E6">
        <w:t>’</w:t>
      </w:r>
      <w:r w:rsidRPr="00EA76E6">
        <w:t xml:space="preserve">adresse </w:t>
      </w:r>
      <w:r w:rsidR="00C646BA" w:rsidRPr="00EA76E6">
        <w:t>« </w:t>
      </w:r>
      <w:r w:rsidRPr="00EA76E6">
        <w:t>Sir Henry Baskerville</w:t>
      </w:r>
      <w:r w:rsidR="00C646BA" w:rsidRPr="00EA76E6">
        <w:t xml:space="preserve">, </w:t>
      </w:r>
      <w:r w:rsidRPr="00EA76E6">
        <w:t>Northumberland Hôtel</w:t>
      </w:r>
      <w:r w:rsidR="00C646BA" w:rsidRPr="00EA76E6">
        <w:t> »</w:t>
      </w:r>
      <w:r w:rsidRPr="00EA76E6">
        <w:t xml:space="preserve"> était écrite en lettres grossières</w:t>
      </w:r>
      <w:r w:rsidR="00C646BA" w:rsidRPr="00EA76E6">
        <w:t xml:space="preserve">. </w:t>
      </w:r>
      <w:r w:rsidRPr="00EA76E6">
        <w:t>Le tampon de la poste indiquait Charing-Cross</w:t>
      </w:r>
      <w:r w:rsidR="00C646BA" w:rsidRPr="00EA76E6">
        <w:t xml:space="preserve">, </w:t>
      </w:r>
      <w:r w:rsidRPr="00EA76E6">
        <w:t>et la date celle de la veille au soir</w:t>
      </w:r>
      <w:r w:rsidR="00C646BA" w:rsidRPr="00EA76E6">
        <w:t>.</w:t>
      </w:r>
    </w:p>
    <w:p w14:paraId="52179DF3" w14:textId="3ACDA83F" w:rsidR="00C646BA" w:rsidRPr="00EA76E6" w:rsidRDefault="00C646BA" w:rsidP="00C646BA">
      <w:r w:rsidRPr="00EA76E6">
        <w:t>« </w:t>
      </w:r>
      <w:r w:rsidR="00CA2403" w:rsidRPr="00EA76E6">
        <w:t>Qui savait que vous descendiez au Northumberland H</w:t>
      </w:r>
      <w:r w:rsidR="00CA2403" w:rsidRPr="00EA76E6">
        <w:t>ô</w:t>
      </w:r>
      <w:r w:rsidR="00CA2403" w:rsidRPr="00EA76E6">
        <w:t>tel</w:t>
      </w:r>
      <w:r w:rsidR="003E6964" w:rsidRPr="00EA76E6">
        <w:t> ?</w:t>
      </w:r>
      <w:r w:rsidR="00CA2403" w:rsidRPr="00EA76E6">
        <w:t xml:space="preserve"> interrogea Holmes en regardant attentivement notre vis</w:t>
      </w:r>
      <w:r w:rsidR="00CA2403" w:rsidRPr="00EA76E6">
        <w:t>i</w:t>
      </w:r>
      <w:r w:rsidR="00CA2403" w:rsidRPr="00EA76E6">
        <w:t>teur</w:t>
      </w:r>
      <w:r w:rsidRPr="00EA76E6">
        <w:t>.</w:t>
      </w:r>
    </w:p>
    <w:p w14:paraId="5106DAA4" w14:textId="77777777" w:rsidR="00C646BA" w:rsidRPr="00EA76E6" w:rsidRDefault="00C646BA" w:rsidP="00C646BA">
      <w:r w:rsidRPr="00EA76E6">
        <w:t>— </w:t>
      </w:r>
      <w:r w:rsidR="00CA2403" w:rsidRPr="00EA76E6">
        <w:t>Personne ne pouvait le savoir</w:t>
      </w:r>
      <w:r w:rsidRPr="00EA76E6">
        <w:t xml:space="preserve">. </w:t>
      </w:r>
      <w:r w:rsidR="00CA2403" w:rsidRPr="00EA76E6">
        <w:t>Nous ne l</w:t>
      </w:r>
      <w:r w:rsidRPr="00EA76E6">
        <w:t>’</w:t>
      </w:r>
      <w:r w:rsidR="00CA2403" w:rsidRPr="00EA76E6">
        <w:t>avons décidé qu</w:t>
      </w:r>
      <w:r w:rsidRPr="00EA76E6">
        <w:t>’</w:t>
      </w:r>
      <w:r w:rsidR="00CA2403" w:rsidRPr="00EA76E6">
        <w:t>après notre entrevue</w:t>
      </w:r>
      <w:r w:rsidRPr="00EA76E6">
        <w:t xml:space="preserve">, </w:t>
      </w:r>
      <w:r w:rsidR="00CA2403" w:rsidRPr="00EA76E6">
        <w:t>le docteur Mortimer et moi</w:t>
      </w:r>
      <w:r w:rsidRPr="00EA76E6">
        <w:t>.</w:t>
      </w:r>
    </w:p>
    <w:p w14:paraId="5A339229" w14:textId="77777777" w:rsidR="00C646BA" w:rsidRPr="00EA76E6" w:rsidRDefault="00C646BA" w:rsidP="00C646BA">
      <w:r w:rsidRPr="00EA76E6">
        <w:t>— </w:t>
      </w:r>
      <w:r w:rsidR="00CA2403" w:rsidRPr="00EA76E6">
        <w:t>Mais le docteur Mortimer</w:t>
      </w:r>
      <w:r w:rsidRPr="00EA76E6">
        <w:t xml:space="preserve">, </w:t>
      </w:r>
      <w:r w:rsidR="00CA2403" w:rsidRPr="00EA76E6">
        <w:t>sans doute</w:t>
      </w:r>
      <w:r w:rsidRPr="00EA76E6">
        <w:t xml:space="preserve">, </w:t>
      </w:r>
      <w:r w:rsidR="00CA2403" w:rsidRPr="00EA76E6">
        <w:t>y était déjà de</w:t>
      </w:r>
      <w:r w:rsidR="00CA2403" w:rsidRPr="00EA76E6">
        <w:t>s</w:t>
      </w:r>
      <w:r w:rsidR="00CA2403" w:rsidRPr="00EA76E6">
        <w:t>cendu</w:t>
      </w:r>
      <w:r w:rsidRPr="00EA76E6">
        <w:t> ?</w:t>
      </w:r>
    </w:p>
    <w:p w14:paraId="191E8289" w14:textId="77777777" w:rsidR="00C646BA" w:rsidRPr="00EA76E6" w:rsidRDefault="00C646BA" w:rsidP="00C646BA">
      <w:r w:rsidRPr="00EA76E6">
        <w:t>— </w:t>
      </w:r>
      <w:r w:rsidR="00CA2403" w:rsidRPr="00EA76E6">
        <w:t>Non</w:t>
      </w:r>
      <w:r w:rsidRPr="00EA76E6">
        <w:t xml:space="preserve">, </w:t>
      </w:r>
      <w:r w:rsidR="00CA2403" w:rsidRPr="00EA76E6">
        <w:t>répondit le docteur</w:t>
      </w:r>
      <w:r w:rsidRPr="00EA76E6">
        <w:t xml:space="preserve">. </w:t>
      </w:r>
      <w:r w:rsidR="00CA2403" w:rsidRPr="00EA76E6">
        <w:t>J</w:t>
      </w:r>
      <w:r w:rsidRPr="00EA76E6">
        <w:t>’</w:t>
      </w:r>
      <w:r w:rsidR="00CA2403" w:rsidRPr="00EA76E6">
        <w:t>avais accepté l</w:t>
      </w:r>
      <w:r w:rsidRPr="00EA76E6">
        <w:t>’</w:t>
      </w:r>
      <w:r w:rsidR="00CA2403" w:rsidRPr="00EA76E6">
        <w:t>hospitalité d</w:t>
      </w:r>
      <w:r w:rsidRPr="00EA76E6">
        <w:t>’</w:t>
      </w:r>
      <w:r w:rsidR="00CA2403" w:rsidRPr="00EA76E6">
        <w:t>un ami</w:t>
      </w:r>
      <w:r w:rsidRPr="00EA76E6">
        <w:t xml:space="preserve">. </w:t>
      </w:r>
      <w:r w:rsidR="00CA2403" w:rsidRPr="00EA76E6">
        <w:t>Rien ne laissait prévoir que nous logerions dans cet hôtel</w:t>
      </w:r>
      <w:r w:rsidRPr="00EA76E6">
        <w:t>.</w:t>
      </w:r>
    </w:p>
    <w:p w14:paraId="3F0F871B" w14:textId="077B1D45" w:rsidR="00C646BA" w:rsidRPr="00EA76E6" w:rsidRDefault="00C646BA" w:rsidP="00C646BA">
      <w:r w:rsidRPr="00EA76E6">
        <w:t>— </w:t>
      </w:r>
      <w:r w:rsidR="00CA2403" w:rsidRPr="00EA76E6">
        <w:t>Hum</w:t>
      </w:r>
      <w:r w:rsidRPr="00EA76E6">
        <w:t xml:space="preserve"> ! </w:t>
      </w:r>
      <w:r w:rsidR="00CA2403" w:rsidRPr="00EA76E6">
        <w:t>Quelqu</w:t>
      </w:r>
      <w:r w:rsidRPr="00EA76E6">
        <w:t>’</w:t>
      </w:r>
      <w:r w:rsidR="00CA2403" w:rsidRPr="00EA76E6">
        <w:t>un me paraît fort intéressé à vos faits et gestes</w:t>
      </w:r>
      <w:r w:rsidRPr="00EA76E6">
        <w:t>… »</w:t>
      </w:r>
    </w:p>
    <w:p w14:paraId="25091ED5" w14:textId="77777777" w:rsidR="00C646BA" w:rsidRPr="00EA76E6" w:rsidRDefault="00CA2403" w:rsidP="00C646BA">
      <w:r w:rsidRPr="00EA76E6">
        <w:t>De l</w:t>
      </w:r>
      <w:r w:rsidR="00C646BA" w:rsidRPr="00EA76E6">
        <w:t>’</w:t>
      </w:r>
      <w:r w:rsidRPr="00EA76E6">
        <w:t>enveloppe</w:t>
      </w:r>
      <w:r w:rsidR="00C646BA" w:rsidRPr="00EA76E6">
        <w:t xml:space="preserve">, </w:t>
      </w:r>
      <w:r w:rsidRPr="00EA76E6">
        <w:t>il tira une demi-feuille de papier ministre pliée en quatre</w:t>
      </w:r>
      <w:r w:rsidR="00C646BA" w:rsidRPr="00EA76E6">
        <w:t xml:space="preserve">. </w:t>
      </w:r>
      <w:r w:rsidRPr="00EA76E6">
        <w:t>Il l</w:t>
      </w:r>
      <w:r w:rsidR="00C646BA" w:rsidRPr="00EA76E6">
        <w:t>’</w:t>
      </w:r>
      <w:r w:rsidRPr="00EA76E6">
        <w:t>étala sur la table</w:t>
      </w:r>
      <w:r w:rsidR="00C646BA" w:rsidRPr="00EA76E6">
        <w:t xml:space="preserve">. </w:t>
      </w:r>
      <w:r w:rsidRPr="00EA76E6">
        <w:t>En son milieu</w:t>
      </w:r>
      <w:r w:rsidR="00C646BA" w:rsidRPr="00EA76E6">
        <w:t xml:space="preserve">, </w:t>
      </w:r>
      <w:r w:rsidRPr="00EA76E6">
        <w:t>une seule phrase</w:t>
      </w:r>
      <w:r w:rsidR="00C646BA" w:rsidRPr="00EA76E6">
        <w:t xml:space="preserve">, </w:t>
      </w:r>
      <w:r w:rsidRPr="00EA76E6">
        <w:t>constituée par des mots imprimés collés sur le papier</w:t>
      </w:r>
      <w:r w:rsidR="00C646BA" w:rsidRPr="00EA76E6">
        <w:t xml:space="preserve">. </w:t>
      </w:r>
      <w:r w:rsidRPr="00EA76E6">
        <w:t>Cette phrase était la suivante</w:t>
      </w:r>
      <w:r w:rsidR="00C646BA" w:rsidRPr="00EA76E6">
        <w:t> : « </w:t>
      </w:r>
      <w:r w:rsidRPr="00EA76E6">
        <w:t>Si vous tenez à votre vie et à votre raison</w:t>
      </w:r>
      <w:r w:rsidR="00C646BA" w:rsidRPr="00EA76E6">
        <w:t xml:space="preserve">, </w:t>
      </w:r>
      <w:r w:rsidRPr="00EA76E6">
        <w:t>éloignez-vous de la lande</w:t>
      </w:r>
      <w:r w:rsidR="00C646BA" w:rsidRPr="00EA76E6">
        <w:t>. »</w:t>
      </w:r>
      <w:r w:rsidRPr="00EA76E6">
        <w:t xml:space="preserve"> Le mot </w:t>
      </w:r>
      <w:r w:rsidR="00C646BA" w:rsidRPr="00EA76E6">
        <w:t>« </w:t>
      </w:r>
      <w:r w:rsidRPr="00EA76E6">
        <w:t>lande</w:t>
      </w:r>
      <w:r w:rsidR="00C646BA" w:rsidRPr="00EA76E6">
        <w:t> »</w:t>
      </w:r>
      <w:r w:rsidRPr="00EA76E6">
        <w:t xml:space="preserve"> était écrit à l</w:t>
      </w:r>
      <w:r w:rsidR="00C646BA" w:rsidRPr="00EA76E6">
        <w:t>’</w:t>
      </w:r>
      <w:r w:rsidRPr="00EA76E6">
        <w:t>encre</w:t>
      </w:r>
      <w:r w:rsidR="00C646BA" w:rsidRPr="00EA76E6">
        <w:t>.</w:t>
      </w:r>
    </w:p>
    <w:p w14:paraId="4DE8B76A" w14:textId="231D1317" w:rsidR="00C646BA" w:rsidRPr="00EA76E6" w:rsidRDefault="00C646BA" w:rsidP="00C646BA">
      <w:r w:rsidRPr="00EA76E6">
        <w:t>« </w:t>
      </w:r>
      <w:r w:rsidR="00CA2403" w:rsidRPr="00EA76E6">
        <w:t>Maintenant</w:t>
      </w:r>
      <w:r w:rsidRPr="00EA76E6">
        <w:t xml:space="preserve">, </w:t>
      </w:r>
      <w:r w:rsidR="00CA2403" w:rsidRPr="00EA76E6">
        <w:t xml:space="preserve">questionna </w:t>
      </w:r>
      <w:r w:rsidR="00411E80" w:rsidRPr="00EA76E6">
        <w:t>S</w:t>
      </w:r>
      <w:r w:rsidR="00CA2403" w:rsidRPr="00EA76E6">
        <w:t>ir Henry Baskerville</w:t>
      </w:r>
      <w:r w:rsidRPr="00EA76E6">
        <w:t xml:space="preserve">, </w:t>
      </w:r>
      <w:r w:rsidR="00CA2403" w:rsidRPr="00EA76E6">
        <w:t>peut-être me direz-vous</w:t>
      </w:r>
      <w:r w:rsidRPr="00EA76E6">
        <w:t xml:space="preserve">, </w:t>
      </w:r>
      <w:r w:rsidR="00CA2403" w:rsidRPr="00EA76E6">
        <w:t>monsieur Holmes</w:t>
      </w:r>
      <w:r w:rsidRPr="00EA76E6">
        <w:t xml:space="preserve">, </w:t>
      </w:r>
      <w:r w:rsidR="00CA2403" w:rsidRPr="00EA76E6">
        <w:t>ce que signifie cela</w:t>
      </w:r>
      <w:r w:rsidRPr="00EA76E6">
        <w:t xml:space="preserve">, </w:t>
      </w:r>
      <w:r w:rsidR="00CA2403" w:rsidRPr="00EA76E6">
        <w:t>et qui s</w:t>
      </w:r>
      <w:r w:rsidRPr="00EA76E6">
        <w:t>’</w:t>
      </w:r>
      <w:r w:rsidR="00CA2403" w:rsidRPr="00EA76E6">
        <w:t>intéresse tant à mes affaires</w:t>
      </w:r>
      <w:r w:rsidRPr="00EA76E6">
        <w:t> ?</w:t>
      </w:r>
    </w:p>
    <w:p w14:paraId="3F80FDC2" w14:textId="77777777" w:rsidR="00C646BA" w:rsidRPr="00EA76E6" w:rsidRDefault="00C646BA" w:rsidP="00C646BA">
      <w:r w:rsidRPr="00EA76E6">
        <w:lastRenderedPageBreak/>
        <w:t>— </w:t>
      </w:r>
      <w:r w:rsidR="00CA2403" w:rsidRPr="00EA76E6">
        <w:t>Qu</w:t>
      </w:r>
      <w:r w:rsidRPr="00EA76E6">
        <w:t>’</w:t>
      </w:r>
      <w:r w:rsidR="00CA2403" w:rsidRPr="00EA76E6">
        <w:t>en pensez-vous</w:t>
      </w:r>
      <w:r w:rsidRPr="00EA76E6">
        <w:t xml:space="preserve">, </w:t>
      </w:r>
      <w:r w:rsidR="00CA2403" w:rsidRPr="00EA76E6">
        <w:t>docteur Mortimer</w:t>
      </w:r>
      <w:r w:rsidRPr="00EA76E6">
        <w:t xml:space="preserve"> ? </w:t>
      </w:r>
      <w:r w:rsidR="00CA2403" w:rsidRPr="00EA76E6">
        <w:t>Vous convie</w:t>
      </w:r>
      <w:r w:rsidR="00CA2403" w:rsidRPr="00EA76E6">
        <w:t>n</w:t>
      </w:r>
      <w:r w:rsidR="00CA2403" w:rsidRPr="00EA76E6">
        <w:t>drez qu</w:t>
      </w:r>
      <w:r w:rsidRPr="00EA76E6">
        <w:t>’</w:t>
      </w:r>
      <w:r w:rsidR="00CA2403" w:rsidRPr="00EA76E6">
        <w:t>il n</w:t>
      </w:r>
      <w:r w:rsidRPr="00EA76E6">
        <w:t>’</w:t>
      </w:r>
      <w:r w:rsidR="00CA2403" w:rsidRPr="00EA76E6">
        <w:t>y a rien de surnaturel là-dedans</w:t>
      </w:r>
      <w:r w:rsidRPr="00EA76E6">
        <w:t xml:space="preserve">, </w:t>
      </w:r>
      <w:r w:rsidR="00CA2403" w:rsidRPr="00EA76E6">
        <w:t>n</w:t>
      </w:r>
      <w:r w:rsidRPr="00EA76E6">
        <w:t>’</w:t>
      </w:r>
      <w:r w:rsidR="00CA2403" w:rsidRPr="00EA76E6">
        <w:t>est-ce pas</w:t>
      </w:r>
      <w:r w:rsidRPr="00EA76E6">
        <w:t> ?</w:t>
      </w:r>
    </w:p>
    <w:p w14:paraId="0CBBD27B" w14:textId="77777777" w:rsidR="00C646BA" w:rsidRPr="00EA76E6" w:rsidRDefault="00C646BA" w:rsidP="00C646BA">
      <w:r w:rsidRPr="00EA76E6">
        <w:t>— </w:t>
      </w:r>
      <w:r w:rsidR="00CA2403" w:rsidRPr="00EA76E6">
        <w:t>Non</w:t>
      </w:r>
      <w:r w:rsidRPr="00EA76E6">
        <w:t xml:space="preserve">, </w:t>
      </w:r>
      <w:r w:rsidR="00CA2403" w:rsidRPr="00EA76E6">
        <w:t>monsieur</w:t>
      </w:r>
      <w:r w:rsidRPr="00EA76E6">
        <w:t xml:space="preserve">. </w:t>
      </w:r>
      <w:r w:rsidR="00CA2403" w:rsidRPr="00EA76E6">
        <w:t>Mais cette lettre pourrait fort bien pr</w:t>
      </w:r>
      <w:r w:rsidR="00CA2403" w:rsidRPr="00EA76E6">
        <w:t>o</w:t>
      </w:r>
      <w:r w:rsidR="00CA2403" w:rsidRPr="00EA76E6">
        <w:t>venir d</w:t>
      </w:r>
      <w:r w:rsidRPr="00EA76E6">
        <w:t>’</w:t>
      </w:r>
      <w:r w:rsidR="00CA2403" w:rsidRPr="00EA76E6">
        <w:t>une personne pensant que l</w:t>
      </w:r>
      <w:r w:rsidRPr="00EA76E6">
        <w:t>’</w:t>
      </w:r>
      <w:r w:rsidR="00CA2403" w:rsidRPr="00EA76E6">
        <w:t>affaire sort du cadre naturel des choses</w:t>
      </w:r>
      <w:r w:rsidRPr="00EA76E6">
        <w:t>.</w:t>
      </w:r>
    </w:p>
    <w:p w14:paraId="6BD373DB" w14:textId="77777777" w:rsidR="00C646BA" w:rsidRPr="00EA76E6" w:rsidRDefault="00C646BA" w:rsidP="00C646BA">
      <w:r w:rsidRPr="00EA76E6">
        <w:t>— </w:t>
      </w:r>
      <w:r w:rsidR="00CA2403" w:rsidRPr="00EA76E6">
        <w:t>Quelle affaire</w:t>
      </w:r>
      <w:r w:rsidRPr="00EA76E6">
        <w:t xml:space="preserve"> ? </w:t>
      </w:r>
      <w:r w:rsidR="00CA2403" w:rsidRPr="00EA76E6">
        <w:t>intervint Sir Henry non sans brusquerie</w:t>
      </w:r>
      <w:r w:rsidRPr="00EA76E6">
        <w:t xml:space="preserve">. </w:t>
      </w:r>
      <w:r w:rsidR="00CA2403" w:rsidRPr="00EA76E6">
        <w:t>Il me semble</w:t>
      </w:r>
      <w:r w:rsidRPr="00EA76E6">
        <w:t xml:space="preserve">, </w:t>
      </w:r>
      <w:r w:rsidR="00CA2403" w:rsidRPr="00EA76E6">
        <w:t>messieurs</w:t>
      </w:r>
      <w:r w:rsidRPr="00EA76E6">
        <w:t xml:space="preserve">, </w:t>
      </w:r>
      <w:r w:rsidR="00CA2403" w:rsidRPr="00EA76E6">
        <w:t>que vous connaissez mes affaires pe</w:t>
      </w:r>
      <w:r w:rsidR="00CA2403" w:rsidRPr="00EA76E6">
        <w:t>r</w:t>
      </w:r>
      <w:r w:rsidR="00CA2403" w:rsidRPr="00EA76E6">
        <w:t>sonnelles beaucoup mieux que moi</w:t>
      </w:r>
      <w:r w:rsidRPr="00EA76E6">
        <w:t> !</w:t>
      </w:r>
    </w:p>
    <w:p w14:paraId="5A1D3E72" w14:textId="77777777" w:rsidR="00C646BA" w:rsidRPr="00EA76E6" w:rsidRDefault="00C646BA" w:rsidP="00C646BA">
      <w:r w:rsidRPr="00EA76E6">
        <w:t>— </w:t>
      </w:r>
      <w:r w:rsidR="00CA2403" w:rsidRPr="00EA76E6">
        <w:t>Avant que vous ne sortiez d</w:t>
      </w:r>
      <w:r w:rsidRPr="00EA76E6">
        <w:t>’</w:t>
      </w:r>
      <w:r w:rsidR="00CA2403" w:rsidRPr="00EA76E6">
        <w:t>ici</w:t>
      </w:r>
      <w:r w:rsidRPr="00EA76E6">
        <w:t xml:space="preserve">, </w:t>
      </w:r>
      <w:r w:rsidR="00CA2403" w:rsidRPr="00EA76E6">
        <w:t>dit Sherlock Holmes</w:t>
      </w:r>
      <w:r w:rsidRPr="00EA76E6">
        <w:t xml:space="preserve">, </w:t>
      </w:r>
      <w:r w:rsidR="00CA2403" w:rsidRPr="00EA76E6">
        <w:t>vous saurez tout ce que nous savons</w:t>
      </w:r>
      <w:r w:rsidRPr="00EA76E6">
        <w:t xml:space="preserve">, </w:t>
      </w:r>
      <w:r w:rsidR="00CA2403" w:rsidRPr="00EA76E6">
        <w:t>Sir Henry</w:t>
      </w:r>
      <w:r w:rsidRPr="00EA76E6">
        <w:t xml:space="preserve">. </w:t>
      </w:r>
      <w:r w:rsidR="00CA2403" w:rsidRPr="00EA76E6">
        <w:t>Je vous le pr</w:t>
      </w:r>
      <w:r w:rsidR="00CA2403" w:rsidRPr="00EA76E6">
        <w:t>o</w:t>
      </w:r>
      <w:r w:rsidR="00CA2403" w:rsidRPr="00EA76E6">
        <w:t>mets</w:t>
      </w:r>
      <w:r w:rsidRPr="00EA76E6">
        <w:t xml:space="preserve">. </w:t>
      </w:r>
      <w:r w:rsidR="00CA2403" w:rsidRPr="00EA76E6">
        <w:t>Pour l</w:t>
      </w:r>
      <w:r w:rsidRPr="00EA76E6">
        <w:t>’</w:t>
      </w:r>
      <w:r w:rsidR="00CA2403" w:rsidRPr="00EA76E6">
        <w:t>instant</w:t>
      </w:r>
      <w:r w:rsidRPr="00EA76E6">
        <w:t xml:space="preserve">, </w:t>
      </w:r>
      <w:r w:rsidR="00CA2403" w:rsidRPr="00EA76E6">
        <w:t>avec votre permission</w:t>
      </w:r>
      <w:r w:rsidRPr="00EA76E6">
        <w:t xml:space="preserve">, </w:t>
      </w:r>
      <w:r w:rsidR="00CA2403" w:rsidRPr="00EA76E6">
        <w:t>nous nous en tie</w:t>
      </w:r>
      <w:r w:rsidR="00CA2403" w:rsidRPr="00EA76E6">
        <w:t>n</w:t>
      </w:r>
      <w:r w:rsidR="00CA2403" w:rsidRPr="00EA76E6">
        <w:t>drons au présent</w:t>
      </w:r>
      <w:r w:rsidRPr="00EA76E6">
        <w:t xml:space="preserve">, </w:t>
      </w:r>
      <w:r w:rsidR="00CA2403" w:rsidRPr="00EA76E6">
        <w:t>à ce document très intéressant qui a dû être composé et posté hier soir</w:t>
      </w:r>
      <w:r w:rsidRPr="00EA76E6">
        <w:t xml:space="preserve">. </w:t>
      </w:r>
      <w:r w:rsidR="00CA2403" w:rsidRPr="00EA76E6">
        <w:t xml:space="preserve">Avez-vous le </w:t>
      </w:r>
      <w:r w:rsidR="00CA2403" w:rsidRPr="00EA76E6">
        <w:rPr>
          <w:i/>
          <w:iCs/>
        </w:rPr>
        <w:t>Times</w:t>
      </w:r>
      <w:r w:rsidR="00CA2403" w:rsidRPr="00EA76E6">
        <w:t xml:space="preserve"> d</w:t>
      </w:r>
      <w:r w:rsidRPr="00EA76E6">
        <w:t>’</w:t>
      </w:r>
      <w:r w:rsidR="00CA2403" w:rsidRPr="00EA76E6">
        <w:t>hier</w:t>
      </w:r>
      <w:r w:rsidRPr="00EA76E6">
        <w:t xml:space="preserve">, </w:t>
      </w:r>
      <w:r w:rsidR="00CA2403" w:rsidRPr="00EA76E6">
        <w:t>Watson</w:t>
      </w:r>
      <w:r w:rsidRPr="00EA76E6">
        <w:t> ?</w:t>
      </w:r>
    </w:p>
    <w:p w14:paraId="0461FFCB" w14:textId="77777777" w:rsidR="00C646BA" w:rsidRPr="00EA76E6" w:rsidRDefault="00C646BA" w:rsidP="00C646BA">
      <w:r w:rsidRPr="00EA76E6">
        <w:t>— </w:t>
      </w:r>
      <w:r w:rsidR="00CA2403" w:rsidRPr="00EA76E6">
        <w:t>Il est là</w:t>
      </w:r>
      <w:r w:rsidRPr="00EA76E6">
        <w:t xml:space="preserve">, </w:t>
      </w:r>
      <w:r w:rsidR="00CA2403" w:rsidRPr="00EA76E6">
        <w:t>dans ce coin</w:t>
      </w:r>
      <w:r w:rsidRPr="00EA76E6">
        <w:t>.</w:t>
      </w:r>
    </w:p>
    <w:p w14:paraId="02E8C91B" w14:textId="2EF1915A" w:rsidR="00C646BA" w:rsidRPr="00EA76E6" w:rsidRDefault="00C646BA" w:rsidP="00C646BA">
      <w:r w:rsidRPr="00EA76E6">
        <w:t>— </w:t>
      </w:r>
      <w:r w:rsidR="00CA2403" w:rsidRPr="00EA76E6">
        <w:t>Puis-je vous demander de me le passer</w:t>
      </w:r>
      <w:r w:rsidRPr="00EA76E6">
        <w:t xml:space="preserve">… </w:t>
      </w:r>
      <w:r w:rsidR="00CA2403" w:rsidRPr="00EA76E6">
        <w:t>La page int</w:t>
      </w:r>
      <w:r w:rsidR="00CA2403" w:rsidRPr="00EA76E6">
        <w:t>é</w:t>
      </w:r>
      <w:r w:rsidR="00CA2403" w:rsidRPr="00EA76E6">
        <w:t>rieure</w:t>
      </w:r>
      <w:r w:rsidRPr="00EA76E6">
        <w:t xml:space="preserve">, </w:t>
      </w:r>
      <w:r w:rsidR="00CA2403" w:rsidRPr="00EA76E6">
        <w:t>s</w:t>
      </w:r>
      <w:r w:rsidRPr="00EA76E6">
        <w:t>’</w:t>
      </w:r>
      <w:r w:rsidR="00CA2403" w:rsidRPr="00EA76E6">
        <w:t>il vous plaît</w:t>
      </w:r>
      <w:r w:rsidRPr="00EA76E6">
        <w:t xml:space="preserve">, </w:t>
      </w:r>
      <w:r w:rsidR="00CA2403" w:rsidRPr="00EA76E6">
        <w:t>celle des éditoriaux</w:t>
      </w:r>
      <w:r w:rsidRPr="00EA76E6">
        <w:t>… »</w:t>
      </w:r>
    </w:p>
    <w:p w14:paraId="69DBC9E8" w14:textId="77777777" w:rsidR="00C646BA" w:rsidRPr="00EA76E6" w:rsidRDefault="00CA2403" w:rsidP="00C646BA">
      <w:r w:rsidRPr="00EA76E6">
        <w:t>Il y jeta un coup d</w:t>
      </w:r>
      <w:r w:rsidR="00C646BA" w:rsidRPr="00EA76E6">
        <w:t>’</w:t>
      </w:r>
      <w:r w:rsidRPr="00EA76E6">
        <w:t>œil rapide</w:t>
      </w:r>
      <w:r w:rsidR="00C646BA" w:rsidRPr="00EA76E6">
        <w:t xml:space="preserve"> ; </w:t>
      </w:r>
      <w:r w:rsidRPr="00EA76E6">
        <w:t>son regard fit le tour des c</w:t>
      </w:r>
      <w:r w:rsidRPr="00EA76E6">
        <w:t>o</w:t>
      </w:r>
      <w:r w:rsidRPr="00EA76E6">
        <w:t>lonnes</w:t>
      </w:r>
      <w:r w:rsidR="00C646BA" w:rsidRPr="00EA76E6">
        <w:t>.</w:t>
      </w:r>
    </w:p>
    <w:p w14:paraId="65FB4018" w14:textId="77777777" w:rsidR="00C646BA" w:rsidRPr="00EA76E6" w:rsidRDefault="00C646BA" w:rsidP="00C646BA">
      <w:r w:rsidRPr="00EA76E6">
        <w:t xml:space="preserve">« … </w:t>
      </w:r>
      <w:r w:rsidR="00CA2403" w:rsidRPr="00EA76E6">
        <w:t>Article très important sur le libre-échange</w:t>
      </w:r>
      <w:r w:rsidRPr="00EA76E6">
        <w:t xml:space="preserve">. </w:t>
      </w:r>
      <w:r w:rsidR="00CA2403" w:rsidRPr="00EA76E6">
        <w:t>Permettez-moi de vous en citer un extrait</w:t>
      </w:r>
      <w:r w:rsidRPr="00EA76E6">
        <w:t> : « </w:t>
      </w:r>
      <w:r w:rsidR="00CA2403" w:rsidRPr="00EA76E6">
        <w:t>Vous pouvez vous laisser be</w:t>
      </w:r>
      <w:r w:rsidR="00CA2403" w:rsidRPr="00EA76E6">
        <w:t>r</w:t>
      </w:r>
      <w:r w:rsidR="00CA2403" w:rsidRPr="00EA76E6">
        <w:t>cer par le rêve que votre propre commerce ou votre propre i</w:t>
      </w:r>
      <w:r w:rsidR="00CA2403" w:rsidRPr="00EA76E6">
        <w:t>n</w:t>
      </w:r>
      <w:r w:rsidR="00CA2403" w:rsidRPr="00EA76E6">
        <w:t>dustrie sera favorisé par un tarif protectionniste</w:t>
      </w:r>
      <w:r w:rsidRPr="00EA76E6">
        <w:t xml:space="preserve">, </w:t>
      </w:r>
      <w:r w:rsidR="00CA2403" w:rsidRPr="00EA76E6">
        <w:t>mais votre ra</w:t>
      </w:r>
      <w:r w:rsidR="00CA2403" w:rsidRPr="00EA76E6">
        <w:t>i</w:t>
      </w:r>
      <w:r w:rsidR="00CA2403" w:rsidRPr="00EA76E6">
        <w:t>son vous certifie qu</w:t>
      </w:r>
      <w:r w:rsidRPr="00EA76E6">
        <w:t>’</w:t>
      </w:r>
      <w:r w:rsidR="00CA2403" w:rsidRPr="00EA76E6">
        <w:t>une telle législation éloigne le pays de ce que vous tenez pour de la richesse</w:t>
      </w:r>
      <w:r w:rsidRPr="00EA76E6">
        <w:t xml:space="preserve">, </w:t>
      </w:r>
      <w:r w:rsidR="00CA2403" w:rsidRPr="00EA76E6">
        <w:t>diminue la valeur de nos i</w:t>
      </w:r>
      <w:r w:rsidR="00CA2403" w:rsidRPr="00EA76E6">
        <w:t>m</w:t>
      </w:r>
      <w:r w:rsidR="00CA2403" w:rsidRPr="00EA76E6">
        <w:t>portations</w:t>
      </w:r>
      <w:r w:rsidRPr="00EA76E6">
        <w:t xml:space="preserve">, </w:t>
      </w:r>
      <w:r w:rsidR="00CA2403" w:rsidRPr="00EA76E6">
        <w:t>et abaisse les conditions générales de vie dans cette île</w:t>
      </w:r>
      <w:r w:rsidRPr="00EA76E6">
        <w:t>. »</w:t>
      </w:r>
      <w:r w:rsidR="00CA2403" w:rsidRPr="00EA76E6">
        <w:t xml:space="preserve"> Qu</w:t>
      </w:r>
      <w:r w:rsidRPr="00EA76E6">
        <w:t>’</w:t>
      </w:r>
      <w:r w:rsidR="00CA2403" w:rsidRPr="00EA76E6">
        <w:t>en pensez-vous</w:t>
      </w:r>
      <w:r w:rsidRPr="00EA76E6">
        <w:t xml:space="preserve">, </w:t>
      </w:r>
      <w:r w:rsidR="00CA2403" w:rsidRPr="00EA76E6">
        <w:t>Watson</w:t>
      </w:r>
      <w:r w:rsidRPr="00EA76E6">
        <w:t xml:space="preserve"> ? </w:t>
      </w:r>
      <w:r w:rsidR="00CA2403" w:rsidRPr="00EA76E6">
        <w:t>s</w:t>
      </w:r>
      <w:r w:rsidRPr="00EA76E6">
        <w:t>’</w:t>
      </w:r>
      <w:r w:rsidR="00CA2403" w:rsidRPr="00EA76E6">
        <w:t>écria Holmes en se frottant les mains</w:t>
      </w:r>
      <w:r w:rsidRPr="00EA76E6">
        <w:t xml:space="preserve">, </w:t>
      </w:r>
      <w:r w:rsidR="00CA2403" w:rsidRPr="00EA76E6">
        <w:t>Ne croyez-vous pas que cette opinion est pertinente</w:t>
      </w:r>
      <w:r w:rsidRPr="00EA76E6">
        <w:t> ?</w:t>
      </w:r>
    </w:p>
    <w:p w14:paraId="346428E7" w14:textId="108D5D90" w:rsidR="00C646BA" w:rsidRPr="00EA76E6" w:rsidRDefault="00CA2403" w:rsidP="00C646BA">
      <w:r w:rsidRPr="00EA76E6">
        <w:lastRenderedPageBreak/>
        <w:t>Le docteur Mortimer regarda Holmes avec un intérêt e</w:t>
      </w:r>
      <w:r w:rsidRPr="00EA76E6">
        <w:t>x</w:t>
      </w:r>
      <w:r w:rsidRPr="00EA76E6">
        <w:t>clusivement professionnel</w:t>
      </w:r>
      <w:r w:rsidR="00C646BA" w:rsidRPr="00EA76E6">
        <w:t xml:space="preserve">, </w:t>
      </w:r>
      <w:r w:rsidRPr="00EA76E6">
        <w:t xml:space="preserve">et </w:t>
      </w:r>
      <w:r w:rsidR="00411E80" w:rsidRPr="00EA76E6">
        <w:t>S</w:t>
      </w:r>
      <w:r w:rsidRPr="00EA76E6">
        <w:t>ir Henry Baskerville tourna vers moi deux yeux noirs ahuris</w:t>
      </w:r>
      <w:r w:rsidR="00C646BA" w:rsidRPr="00EA76E6">
        <w:t>.</w:t>
      </w:r>
    </w:p>
    <w:p w14:paraId="72299390" w14:textId="77777777" w:rsidR="00C646BA" w:rsidRPr="00EA76E6" w:rsidRDefault="00C646BA" w:rsidP="00C646BA">
      <w:r w:rsidRPr="00EA76E6">
        <w:t>« </w:t>
      </w:r>
      <w:r w:rsidR="00CA2403" w:rsidRPr="00EA76E6">
        <w:t>Je ne connais pas grand chose aux tarifs douaniers</w:t>
      </w:r>
      <w:r w:rsidRPr="00EA76E6">
        <w:t xml:space="preserve">, </w:t>
      </w:r>
      <w:r w:rsidR="00CA2403" w:rsidRPr="00EA76E6">
        <w:t>dit-il</w:t>
      </w:r>
      <w:r w:rsidRPr="00EA76E6">
        <w:t xml:space="preserve">. </w:t>
      </w:r>
      <w:r w:rsidR="00CA2403" w:rsidRPr="00EA76E6">
        <w:t>Mais il me semble qu</w:t>
      </w:r>
      <w:r w:rsidRPr="00EA76E6">
        <w:t>’</w:t>
      </w:r>
      <w:r w:rsidR="00CA2403" w:rsidRPr="00EA76E6">
        <w:t>en ce qui concerne cette lettre</w:t>
      </w:r>
      <w:r w:rsidRPr="00EA76E6">
        <w:t xml:space="preserve">, </w:t>
      </w:r>
      <w:r w:rsidR="00CA2403" w:rsidRPr="00EA76E6">
        <w:t>nous sommes assez loin de la piste</w:t>
      </w:r>
      <w:r w:rsidRPr="00EA76E6">
        <w:t>.</w:t>
      </w:r>
    </w:p>
    <w:p w14:paraId="15CEC28A" w14:textId="77777777" w:rsidR="00C646BA" w:rsidRPr="00EA76E6" w:rsidRDefault="00C646BA" w:rsidP="00C646BA">
      <w:r w:rsidRPr="00EA76E6">
        <w:t>— </w:t>
      </w:r>
      <w:r w:rsidR="00CA2403" w:rsidRPr="00EA76E6">
        <w:t>Au contraire</w:t>
      </w:r>
      <w:r w:rsidRPr="00EA76E6">
        <w:t xml:space="preserve">, </w:t>
      </w:r>
      <w:r w:rsidR="00CA2403" w:rsidRPr="00EA76E6">
        <w:t>je pense que nous sommes sur la bonne piste</w:t>
      </w:r>
      <w:r w:rsidRPr="00EA76E6">
        <w:t xml:space="preserve">, </w:t>
      </w:r>
      <w:r w:rsidR="00CA2403" w:rsidRPr="00EA76E6">
        <w:t>Sir Henry</w:t>
      </w:r>
      <w:r w:rsidRPr="00EA76E6">
        <w:t xml:space="preserve">. </w:t>
      </w:r>
      <w:r w:rsidR="00CA2403" w:rsidRPr="00EA76E6">
        <w:t>Watson est mieux que vous au fait de mes m</w:t>
      </w:r>
      <w:r w:rsidR="00CA2403" w:rsidRPr="00EA76E6">
        <w:t>é</w:t>
      </w:r>
      <w:r w:rsidR="00CA2403" w:rsidRPr="00EA76E6">
        <w:t>thodes</w:t>
      </w:r>
      <w:r w:rsidRPr="00EA76E6">
        <w:t xml:space="preserve">, </w:t>
      </w:r>
      <w:r w:rsidR="00CA2403" w:rsidRPr="00EA76E6">
        <w:t>mais je me demande s</w:t>
      </w:r>
      <w:r w:rsidRPr="00EA76E6">
        <w:t>’</w:t>
      </w:r>
      <w:r w:rsidR="00CA2403" w:rsidRPr="00EA76E6">
        <w:t>il a bien compris la signification de cette phrase</w:t>
      </w:r>
      <w:r w:rsidRPr="00EA76E6">
        <w:t>.</w:t>
      </w:r>
    </w:p>
    <w:p w14:paraId="70AD39A3" w14:textId="77777777" w:rsidR="00C646BA" w:rsidRPr="00EA76E6" w:rsidRDefault="00C646BA" w:rsidP="00C646BA">
      <w:r w:rsidRPr="00EA76E6">
        <w:t>— </w:t>
      </w:r>
      <w:r w:rsidR="00CA2403" w:rsidRPr="00EA76E6">
        <w:t>Non</w:t>
      </w:r>
      <w:r w:rsidRPr="00EA76E6">
        <w:t xml:space="preserve">. </w:t>
      </w:r>
      <w:r w:rsidR="00CA2403" w:rsidRPr="00EA76E6">
        <w:t>J</w:t>
      </w:r>
      <w:r w:rsidRPr="00EA76E6">
        <w:t>’</w:t>
      </w:r>
      <w:r w:rsidR="00CA2403" w:rsidRPr="00EA76E6">
        <w:t>avoue que je ne vois aucun rapport</w:t>
      </w:r>
      <w:r w:rsidRPr="00EA76E6">
        <w:t>.</w:t>
      </w:r>
    </w:p>
    <w:p w14:paraId="680893E5" w14:textId="77777777" w:rsidR="00C646BA" w:rsidRPr="00EA76E6" w:rsidRDefault="00C646BA" w:rsidP="00C646BA">
      <w:r w:rsidRPr="00EA76E6">
        <w:t>— </w:t>
      </w:r>
      <w:r w:rsidR="00CA2403" w:rsidRPr="00EA76E6">
        <w:t>Et cependant</w:t>
      </w:r>
      <w:r w:rsidRPr="00EA76E6">
        <w:t xml:space="preserve">, </w:t>
      </w:r>
      <w:r w:rsidR="00CA2403" w:rsidRPr="00EA76E6">
        <w:t>mon cher Watson</w:t>
      </w:r>
      <w:r w:rsidRPr="00EA76E6">
        <w:t xml:space="preserve">, </w:t>
      </w:r>
      <w:r w:rsidR="00CA2403" w:rsidRPr="00EA76E6">
        <w:t>le rapport est tel que l</w:t>
      </w:r>
      <w:r w:rsidRPr="00EA76E6">
        <w:t>’</w:t>
      </w:r>
      <w:r w:rsidR="00CA2403" w:rsidRPr="00EA76E6">
        <w:t>un est tiré de l</w:t>
      </w:r>
      <w:r w:rsidRPr="00EA76E6">
        <w:t>’</w:t>
      </w:r>
      <w:r w:rsidR="00CA2403" w:rsidRPr="00EA76E6">
        <w:t>autre</w:t>
      </w:r>
      <w:r w:rsidRPr="00EA76E6">
        <w:t>. « </w:t>
      </w:r>
      <w:r w:rsidR="00CA2403" w:rsidRPr="00EA76E6">
        <w:t>Vous</w:t>
      </w:r>
      <w:r w:rsidRPr="00EA76E6">
        <w:t> », « </w:t>
      </w:r>
      <w:r w:rsidR="00CA2403" w:rsidRPr="00EA76E6">
        <w:t>tenez</w:t>
      </w:r>
      <w:r w:rsidRPr="00EA76E6">
        <w:t> », « </w:t>
      </w:r>
      <w:r w:rsidR="00CA2403" w:rsidRPr="00EA76E6">
        <w:t>vie</w:t>
      </w:r>
      <w:r w:rsidRPr="00EA76E6">
        <w:t> », « </w:t>
      </w:r>
      <w:r w:rsidR="00CA2403" w:rsidRPr="00EA76E6">
        <w:t>raison</w:t>
      </w:r>
      <w:r w:rsidRPr="00EA76E6">
        <w:t> », « </w:t>
      </w:r>
      <w:r w:rsidR="00CA2403" w:rsidRPr="00EA76E6">
        <w:t>éloignez</w:t>
      </w:r>
      <w:r w:rsidRPr="00EA76E6">
        <w:t> », « </w:t>
      </w:r>
      <w:r w:rsidR="00CA2403" w:rsidRPr="00EA76E6">
        <w:t>votre</w:t>
      </w:r>
      <w:r w:rsidRPr="00EA76E6">
        <w:t> », « </w:t>
      </w:r>
      <w:r w:rsidR="00CA2403" w:rsidRPr="00EA76E6">
        <w:t>et</w:t>
      </w:r>
      <w:r w:rsidRPr="00EA76E6">
        <w:t xml:space="preserve"> »… </w:t>
      </w:r>
      <w:r w:rsidR="00CA2403" w:rsidRPr="00EA76E6">
        <w:t>Ne voyez-vous pas d</w:t>
      </w:r>
      <w:r w:rsidRPr="00EA76E6">
        <w:t>’</w:t>
      </w:r>
      <w:r w:rsidR="00CA2403" w:rsidRPr="00EA76E6">
        <w:t>où ces mots ont été tirés</w:t>
      </w:r>
      <w:r w:rsidRPr="00EA76E6">
        <w:t> ?</w:t>
      </w:r>
    </w:p>
    <w:p w14:paraId="2E6D10B5" w14:textId="77777777" w:rsidR="00C646BA" w:rsidRPr="00EA76E6" w:rsidRDefault="00C646BA" w:rsidP="00C646BA">
      <w:r w:rsidRPr="00EA76E6">
        <w:t>— </w:t>
      </w:r>
      <w:r w:rsidR="00CA2403" w:rsidRPr="00EA76E6">
        <w:t>Nom d</w:t>
      </w:r>
      <w:r w:rsidRPr="00EA76E6">
        <w:t>’</w:t>
      </w:r>
      <w:r w:rsidR="00CA2403" w:rsidRPr="00EA76E6">
        <w:t>un tonnerre</w:t>
      </w:r>
      <w:r w:rsidRPr="00EA76E6">
        <w:t xml:space="preserve"> ! </w:t>
      </w:r>
      <w:r w:rsidR="00CA2403" w:rsidRPr="00EA76E6">
        <w:t>s</w:t>
      </w:r>
      <w:r w:rsidRPr="00EA76E6">
        <w:t>’</w:t>
      </w:r>
      <w:r w:rsidR="00CA2403" w:rsidRPr="00EA76E6">
        <w:t>exclama Sir Henry</w:t>
      </w:r>
      <w:r w:rsidRPr="00EA76E6">
        <w:t xml:space="preserve">. </w:t>
      </w:r>
      <w:r w:rsidR="00CA2403" w:rsidRPr="00EA76E6">
        <w:t>Vous avez ra</w:t>
      </w:r>
      <w:r w:rsidR="00CA2403" w:rsidRPr="00EA76E6">
        <w:t>i</w:t>
      </w:r>
      <w:r w:rsidR="00CA2403" w:rsidRPr="00EA76E6">
        <w:t>son</w:t>
      </w:r>
      <w:r w:rsidRPr="00EA76E6">
        <w:t xml:space="preserve"> ! </w:t>
      </w:r>
      <w:r w:rsidR="00CA2403" w:rsidRPr="00EA76E6">
        <w:t>C</w:t>
      </w:r>
      <w:r w:rsidRPr="00EA76E6">
        <w:t>’</w:t>
      </w:r>
      <w:r w:rsidR="00CA2403" w:rsidRPr="00EA76E6">
        <w:t>est merveilleux</w:t>
      </w:r>
      <w:r w:rsidRPr="00EA76E6">
        <w:t> !</w:t>
      </w:r>
    </w:p>
    <w:p w14:paraId="4B50B498" w14:textId="77777777" w:rsidR="00C646BA" w:rsidRPr="00EA76E6" w:rsidRDefault="00C646BA" w:rsidP="00C646BA">
      <w:r w:rsidRPr="00EA76E6">
        <w:t>— </w:t>
      </w:r>
      <w:r w:rsidR="00CA2403" w:rsidRPr="00EA76E6">
        <w:t>Si le moindre doute persiste dans votre esprit</w:t>
      </w:r>
      <w:r w:rsidRPr="00EA76E6">
        <w:t xml:space="preserve">, </w:t>
      </w:r>
      <w:r w:rsidR="00CA2403" w:rsidRPr="00EA76E6">
        <w:t xml:space="preserve">veuillez considérer le fait que </w:t>
      </w:r>
      <w:r w:rsidRPr="00EA76E6">
        <w:t>« </w:t>
      </w:r>
      <w:r w:rsidR="00CA2403" w:rsidRPr="00EA76E6">
        <w:t>vous tenez</w:t>
      </w:r>
      <w:r w:rsidRPr="00EA76E6">
        <w:t> »</w:t>
      </w:r>
      <w:r w:rsidR="00CA2403" w:rsidRPr="00EA76E6">
        <w:t xml:space="preserve"> et </w:t>
      </w:r>
      <w:r w:rsidRPr="00EA76E6">
        <w:t>« </w:t>
      </w:r>
      <w:r w:rsidR="00CA2403" w:rsidRPr="00EA76E6">
        <w:t>votre raison</w:t>
      </w:r>
      <w:r w:rsidRPr="00EA76E6">
        <w:t> »</w:t>
      </w:r>
      <w:r w:rsidR="00CA2403" w:rsidRPr="00EA76E6">
        <w:t xml:space="preserve"> sont d</w:t>
      </w:r>
      <w:r w:rsidR="00CA2403" w:rsidRPr="00EA76E6">
        <w:t>é</w:t>
      </w:r>
      <w:r w:rsidR="00CA2403" w:rsidRPr="00EA76E6">
        <w:t>coupés les deux fois d</w:t>
      </w:r>
      <w:r w:rsidRPr="00EA76E6">
        <w:t>’</w:t>
      </w:r>
      <w:r w:rsidR="00CA2403" w:rsidRPr="00EA76E6">
        <w:t>un seul tenant</w:t>
      </w:r>
      <w:r w:rsidRPr="00EA76E6">
        <w:t>.</w:t>
      </w:r>
    </w:p>
    <w:p w14:paraId="469D65CC" w14:textId="77777777" w:rsidR="00C646BA" w:rsidRPr="00EA76E6" w:rsidRDefault="00C646BA" w:rsidP="00C646BA">
      <w:r w:rsidRPr="00EA76E6">
        <w:t>— </w:t>
      </w:r>
      <w:r w:rsidR="00CA2403" w:rsidRPr="00EA76E6">
        <w:t>Ma foi</w:t>
      </w:r>
      <w:r w:rsidRPr="00EA76E6">
        <w:t xml:space="preserve">… </w:t>
      </w:r>
      <w:r w:rsidR="00CA2403" w:rsidRPr="00EA76E6">
        <w:t>c</w:t>
      </w:r>
      <w:r w:rsidRPr="00EA76E6">
        <w:t>’</w:t>
      </w:r>
      <w:r w:rsidR="00CA2403" w:rsidRPr="00EA76E6">
        <w:t>est vrai</w:t>
      </w:r>
      <w:r w:rsidRPr="00EA76E6">
        <w:t> !</w:t>
      </w:r>
    </w:p>
    <w:p w14:paraId="6EAA892B" w14:textId="77777777" w:rsidR="00C646BA" w:rsidRPr="00EA76E6" w:rsidRDefault="00C646BA" w:rsidP="00C646BA">
      <w:r w:rsidRPr="00EA76E6">
        <w:t>— </w:t>
      </w:r>
      <w:r w:rsidR="00CA2403" w:rsidRPr="00EA76E6">
        <w:t>Réellement</w:t>
      </w:r>
      <w:r w:rsidRPr="00EA76E6">
        <w:t xml:space="preserve">, </w:t>
      </w:r>
      <w:r w:rsidR="00CA2403" w:rsidRPr="00EA76E6">
        <w:t>monsieur Holmes</w:t>
      </w:r>
      <w:r w:rsidRPr="00EA76E6">
        <w:t xml:space="preserve">, </w:t>
      </w:r>
      <w:r w:rsidR="00CA2403" w:rsidRPr="00EA76E6">
        <w:t>ceci dépasse tout ce que j</w:t>
      </w:r>
      <w:r w:rsidRPr="00EA76E6">
        <w:t>’</w:t>
      </w:r>
      <w:r w:rsidR="00CA2403" w:rsidRPr="00EA76E6">
        <w:t>aurais pu imaginer</w:t>
      </w:r>
      <w:r w:rsidRPr="00EA76E6">
        <w:t xml:space="preserve">, </w:t>
      </w:r>
      <w:r w:rsidR="00CA2403" w:rsidRPr="00EA76E6">
        <w:t>fit le docteur Mortimer en contemplant mon ami avec stupéfaction</w:t>
      </w:r>
      <w:r w:rsidRPr="00EA76E6">
        <w:t xml:space="preserve">. </w:t>
      </w:r>
      <w:r w:rsidR="00CA2403" w:rsidRPr="00EA76E6">
        <w:t>Je pouvais comprendre qu</w:t>
      </w:r>
      <w:r w:rsidRPr="00EA76E6">
        <w:t>’</w:t>
      </w:r>
      <w:r w:rsidR="00CA2403" w:rsidRPr="00EA76E6">
        <w:t>on me dise que les mots ont été découpés dans un journal</w:t>
      </w:r>
      <w:r w:rsidRPr="00EA76E6">
        <w:t xml:space="preserve"> ; </w:t>
      </w:r>
      <w:r w:rsidR="00CA2403" w:rsidRPr="00EA76E6">
        <w:t>mais que vous ayez cité lequel et que vous ayez indiqué l</w:t>
      </w:r>
      <w:r w:rsidRPr="00EA76E6">
        <w:t>’</w:t>
      </w:r>
      <w:r w:rsidR="00CA2403" w:rsidRPr="00EA76E6">
        <w:t>article précis</w:t>
      </w:r>
      <w:r w:rsidRPr="00EA76E6">
        <w:t xml:space="preserve">, </w:t>
      </w:r>
      <w:r w:rsidR="00CA2403" w:rsidRPr="00EA76E6">
        <w:t>voilà l</w:t>
      </w:r>
      <w:r w:rsidRPr="00EA76E6">
        <w:t>’</w:t>
      </w:r>
      <w:r w:rsidR="00CA2403" w:rsidRPr="00EA76E6">
        <w:t>une des choses les plus remarquables que j</w:t>
      </w:r>
      <w:r w:rsidRPr="00EA76E6">
        <w:t>’</w:t>
      </w:r>
      <w:r w:rsidR="00CA2403" w:rsidRPr="00EA76E6">
        <w:t>aie jamais vue</w:t>
      </w:r>
      <w:r w:rsidRPr="00EA76E6">
        <w:t xml:space="preserve">. </w:t>
      </w:r>
      <w:r w:rsidR="00CA2403" w:rsidRPr="00EA76E6">
        <w:t>Comment y êtes-vous arrivé</w:t>
      </w:r>
      <w:r w:rsidRPr="00EA76E6">
        <w:t> ?</w:t>
      </w:r>
    </w:p>
    <w:p w14:paraId="52BA34AE" w14:textId="77777777" w:rsidR="00C646BA" w:rsidRPr="00EA76E6" w:rsidRDefault="00C646BA" w:rsidP="00C646BA">
      <w:r w:rsidRPr="00EA76E6">
        <w:lastRenderedPageBreak/>
        <w:t>— </w:t>
      </w:r>
      <w:r w:rsidR="00CA2403" w:rsidRPr="00EA76E6">
        <w:t>Je présume</w:t>
      </w:r>
      <w:r w:rsidRPr="00EA76E6">
        <w:t xml:space="preserve">, </w:t>
      </w:r>
      <w:r w:rsidR="00CA2403" w:rsidRPr="00EA76E6">
        <w:t>docteur</w:t>
      </w:r>
      <w:r w:rsidRPr="00EA76E6">
        <w:t xml:space="preserve">, </w:t>
      </w:r>
      <w:r w:rsidR="00CA2403" w:rsidRPr="00EA76E6">
        <w:t>que vous pourriez distinguer le crâne d</w:t>
      </w:r>
      <w:r w:rsidRPr="00EA76E6">
        <w:t>’</w:t>
      </w:r>
      <w:r w:rsidR="00CA2403" w:rsidRPr="00EA76E6">
        <w:t>un nègre de celui d</w:t>
      </w:r>
      <w:r w:rsidRPr="00EA76E6">
        <w:t>’</w:t>
      </w:r>
      <w:r w:rsidR="00CA2403" w:rsidRPr="00EA76E6">
        <w:t>un esquimau</w:t>
      </w:r>
      <w:r w:rsidRPr="00EA76E6">
        <w:t> ?</w:t>
      </w:r>
    </w:p>
    <w:p w14:paraId="77C6D397" w14:textId="77777777" w:rsidR="00C646BA" w:rsidRPr="00EA76E6" w:rsidRDefault="00C646BA" w:rsidP="00C646BA">
      <w:r w:rsidRPr="00EA76E6">
        <w:t>— </w:t>
      </w:r>
      <w:r w:rsidR="00CA2403" w:rsidRPr="00EA76E6">
        <w:t>Évidemment</w:t>
      </w:r>
      <w:r w:rsidRPr="00EA76E6">
        <w:t> !</w:t>
      </w:r>
    </w:p>
    <w:p w14:paraId="01B82569" w14:textId="77777777" w:rsidR="00C646BA" w:rsidRPr="00EA76E6" w:rsidRDefault="00C646BA" w:rsidP="00C646BA">
      <w:r w:rsidRPr="00EA76E6">
        <w:t>— </w:t>
      </w:r>
      <w:r w:rsidR="00CA2403" w:rsidRPr="00EA76E6">
        <w:t>Mais comment y arriveriez-vous</w:t>
      </w:r>
      <w:r w:rsidRPr="00EA76E6">
        <w:t> ?</w:t>
      </w:r>
    </w:p>
    <w:p w14:paraId="15F598A3" w14:textId="77777777" w:rsidR="00C646BA" w:rsidRPr="00EA76E6" w:rsidRDefault="00C646BA" w:rsidP="00C646BA">
      <w:r w:rsidRPr="00EA76E6">
        <w:t>— </w:t>
      </w:r>
      <w:r w:rsidR="00CA2403" w:rsidRPr="00EA76E6">
        <w:t>Parce que c</w:t>
      </w:r>
      <w:r w:rsidRPr="00EA76E6">
        <w:t>’</w:t>
      </w:r>
      <w:r w:rsidR="00CA2403" w:rsidRPr="00EA76E6">
        <w:t>est ma spécialité</w:t>
      </w:r>
      <w:r w:rsidRPr="00EA76E6">
        <w:t xml:space="preserve">. </w:t>
      </w:r>
      <w:r w:rsidR="00CA2403" w:rsidRPr="00EA76E6">
        <w:t>Les différences sautent aux yeux</w:t>
      </w:r>
      <w:r w:rsidRPr="00EA76E6">
        <w:t xml:space="preserve">. </w:t>
      </w:r>
      <w:r w:rsidR="00CA2403" w:rsidRPr="00EA76E6">
        <w:t>La crête supra-orbitaire</w:t>
      </w:r>
      <w:r w:rsidRPr="00EA76E6">
        <w:t xml:space="preserve">, </w:t>
      </w:r>
      <w:r w:rsidR="00CA2403" w:rsidRPr="00EA76E6">
        <w:t>l</w:t>
      </w:r>
      <w:r w:rsidRPr="00EA76E6">
        <w:t>’</w:t>
      </w:r>
      <w:r w:rsidR="00CA2403" w:rsidRPr="00EA76E6">
        <w:t>angle facial</w:t>
      </w:r>
      <w:r w:rsidRPr="00EA76E6">
        <w:t xml:space="preserve">, </w:t>
      </w:r>
      <w:r w:rsidR="00CA2403" w:rsidRPr="00EA76E6">
        <w:t>le dessin du maxi</w:t>
      </w:r>
      <w:r w:rsidR="00CA2403" w:rsidRPr="00EA76E6">
        <w:t>l</w:t>
      </w:r>
      <w:r w:rsidR="00CA2403" w:rsidRPr="00EA76E6">
        <w:t>laire</w:t>
      </w:r>
      <w:r w:rsidRPr="00EA76E6">
        <w:t xml:space="preserve">, </w:t>
      </w:r>
      <w:r w:rsidR="00CA2403" w:rsidRPr="00EA76E6">
        <w:t>le</w:t>
      </w:r>
      <w:r w:rsidRPr="00EA76E6">
        <w:t>…</w:t>
      </w:r>
    </w:p>
    <w:p w14:paraId="712B5313" w14:textId="77777777" w:rsidR="00C646BA" w:rsidRPr="00EA76E6" w:rsidRDefault="00C646BA" w:rsidP="00C646BA">
      <w:r w:rsidRPr="00EA76E6">
        <w:t>— </w:t>
      </w:r>
      <w:r w:rsidR="00CA2403" w:rsidRPr="00EA76E6">
        <w:t>Mais ma spécialité à moi est cela</w:t>
      </w:r>
      <w:r w:rsidRPr="00EA76E6">
        <w:t xml:space="preserve">, </w:t>
      </w:r>
      <w:r w:rsidR="00CA2403" w:rsidRPr="00EA76E6">
        <w:t>et les différences sa</w:t>
      </w:r>
      <w:r w:rsidR="00CA2403" w:rsidRPr="00EA76E6">
        <w:t>u</w:t>
      </w:r>
      <w:r w:rsidR="00CA2403" w:rsidRPr="00EA76E6">
        <w:t>tent également aux yeux</w:t>
      </w:r>
      <w:r w:rsidRPr="00EA76E6">
        <w:t xml:space="preserve">. </w:t>
      </w:r>
      <w:r w:rsidR="00CA2403" w:rsidRPr="00EA76E6">
        <w:t>Je vois autant de différence entre les caractères bourgeois d</w:t>
      </w:r>
      <w:r w:rsidRPr="00EA76E6">
        <w:t>’</w:t>
      </w:r>
      <w:r w:rsidR="00CA2403" w:rsidRPr="00EA76E6">
        <w:t xml:space="preserve">un article du </w:t>
      </w:r>
      <w:r w:rsidR="00CA2403" w:rsidRPr="00EA76E6">
        <w:rPr>
          <w:i/>
          <w:iCs/>
        </w:rPr>
        <w:t>Times</w:t>
      </w:r>
      <w:r w:rsidR="00CA2403" w:rsidRPr="00EA76E6">
        <w:t xml:space="preserve"> et l</w:t>
      </w:r>
      <w:r w:rsidRPr="00EA76E6">
        <w:t>’</w:t>
      </w:r>
      <w:r w:rsidR="00CA2403" w:rsidRPr="00EA76E6">
        <w:t>impression d</w:t>
      </w:r>
      <w:r w:rsidR="00CA2403" w:rsidRPr="00EA76E6">
        <w:t>é</w:t>
      </w:r>
      <w:r w:rsidR="00CA2403" w:rsidRPr="00EA76E6">
        <w:t>plorable d</w:t>
      </w:r>
      <w:r w:rsidRPr="00EA76E6">
        <w:t>’</w:t>
      </w:r>
      <w:r w:rsidR="00CA2403" w:rsidRPr="00EA76E6">
        <w:t>un journal du soir que vous en percevez entre votre esquimau et votre nègre</w:t>
      </w:r>
      <w:r w:rsidRPr="00EA76E6">
        <w:t xml:space="preserve">. </w:t>
      </w:r>
      <w:r w:rsidR="00CA2403" w:rsidRPr="00EA76E6">
        <w:t>La connaissance des caractères d</w:t>
      </w:r>
      <w:r w:rsidRPr="00EA76E6">
        <w:t>’</w:t>
      </w:r>
      <w:r w:rsidR="00CA2403" w:rsidRPr="00EA76E6">
        <w:t>imprimerie est indispensable à tout expert en criminologie</w:t>
      </w:r>
      <w:r w:rsidRPr="00EA76E6">
        <w:t xml:space="preserve">. </w:t>
      </w:r>
      <w:r w:rsidR="00CA2403" w:rsidRPr="00EA76E6">
        <w:t>Pourtant je confesse que dans ma jeunesse il m</w:t>
      </w:r>
      <w:r w:rsidRPr="00EA76E6">
        <w:t>’</w:t>
      </w:r>
      <w:r w:rsidR="00CA2403" w:rsidRPr="00EA76E6">
        <w:t xml:space="preserve">est arrivé de confondre le </w:t>
      </w:r>
      <w:r w:rsidR="00CA2403" w:rsidRPr="00EA76E6">
        <w:rPr>
          <w:i/>
          <w:iCs/>
        </w:rPr>
        <w:t>Leeds Mercury</w:t>
      </w:r>
      <w:r w:rsidR="00CA2403" w:rsidRPr="00EA76E6">
        <w:t xml:space="preserve"> avec le </w:t>
      </w:r>
      <w:r w:rsidR="00CA2403" w:rsidRPr="00EA76E6">
        <w:rPr>
          <w:i/>
          <w:iCs/>
        </w:rPr>
        <w:t>Western Morning News</w:t>
      </w:r>
      <w:r w:rsidRPr="00EA76E6">
        <w:t xml:space="preserve">. </w:t>
      </w:r>
      <w:r w:rsidR="00CA2403" w:rsidRPr="00EA76E6">
        <w:t xml:space="preserve">Mais un éditorial du </w:t>
      </w:r>
      <w:r w:rsidR="00CA2403" w:rsidRPr="00EA76E6">
        <w:rPr>
          <w:i/>
          <w:iCs/>
        </w:rPr>
        <w:t>Times</w:t>
      </w:r>
      <w:r w:rsidR="00CA2403" w:rsidRPr="00EA76E6">
        <w:t xml:space="preserve"> est tout à fait identifiable</w:t>
      </w:r>
      <w:r w:rsidRPr="00EA76E6">
        <w:t xml:space="preserve">, </w:t>
      </w:r>
      <w:r w:rsidR="00CA2403" w:rsidRPr="00EA76E6">
        <w:t>et ces mots ne pouvaient pas avoir été pris ailleurs</w:t>
      </w:r>
      <w:r w:rsidRPr="00EA76E6">
        <w:t xml:space="preserve">. </w:t>
      </w:r>
      <w:r w:rsidR="00CA2403" w:rsidRPr="00EA76E6">
        <w:t>La lettre ayant été postée hier</w:t>
      </w:r>
      <w:r w:rsidRPr="00EA76E6">
        <w:t xml:space="preserve">, </w:t>
      </w:r>
      <w:r w:rsidR="00CA2403" w:rsidRPr="00EA76E6">
        <w:t>il était probable que nous les retrouverions dans le journal d</w:t>
      </w:r>
      <w:r w:rsidRPr="00EA76E6">
        <w:t>’</w:t>
      </w:r>
      <w:r w:rsidR="00CA2403" w:rsidRPr="00EA76E6">
        <w:t>hier</w:t>
      </w:r>
      <w:r w:rsidRPr="00EA76E6">
        <w:t>.</w:t>
      </w:r>
    </w:p>
    <w:p w14:paraId="0BD5BA45" w14:textId="501D0108" w:rsidR="00C646BA" w:rsidRPr="00EA76E6" w:rsidRDefault="00C646BA" w:rsidP="00C646BA">
      <w:r w:rsidRPr="00EA76E6">
        <w:t>— </w:t>
      </w:r>
      <w:r w:rsidR="00CA2403" w:rsidRPr="00EA76E6">
        <w:t>Si je vous suis bien</w:t>
      </w:r>
      <w:r w:rsidRPr="00EA76E6">
        <w:t xml:space="preserve">, </w:t>
      </w:r>
      <w:r w:rsidR="00CA2403" w:rsidRPr="00EA76E6">
        <w:t>monsieur Holmes</w:t>
      </w:r>
      <w:r w:rsidRPr="00EA76E6">
        <w:t xml:space="preserve">, </w:t>
      </w:r>
      <w:r w:rsidR="00CA2403" w:rsidRPr="00EA76E6">
        <w:t xml:space="preserve">dit </w:t>
      </w:r>
      <w:r w:rsidR="00411E80" w:rsidRPr="00EA76E6">
        <w:t>Sir Henry</w:t>
      </w:r>
      <w:r w:rsidR="00CA2403" w:rsidRPr="00EA76E6">
        <w:t xml:space="preserve"> Ba</w:t>
      </w:r>
      <w:r w:rsidR="00CA2403" w:rsidRPr="00EA76E6">
        <w:t>s</w:t>
      </w:r>
      <w:r w:rsidR="00CA2403" w:rsidRPr="00EA76E6">
        <w:t>kerville</w:t>
      </w:r>
      <w:r w:rsidRPr="00EA76E6">
        <w:t xml:space="preserve">, </w:t>
      </w:r>
      <w:r w:rsidR="00CA2403" w:rsidRPr="00EA76E6">
        <w:t>quelqu</w:t>
      </w:r>
      <w:r w:rsidRPr="00EA76E6">
        <w:t>’</w:t>
      </w:r>
      <w:r w:rsidR="00CA2403" w:rsidRPr="00EA76E6">
        <w:t>un a découpé ce message avec des ciseaux</w:t>
      </w:r>
      <w:r w:rsidRPr="00EA76E6">
        <w:t>.</w:t>
      </w:r>
    </w:p>
    <w:p w14:paraId="39373101" w14:textId="77777777" w:rsidR="00C646BA" w:rsidRPr="00EA76E6" w:rsidRDefault="00C646BA" w:rsidP="00C646BA">
      <w:r w:rsidRPr="00EA76E6">
        <w:t>— </w:t>
      </w:r>
      <w:r w:rsidR="00CA2403" w:rsidRPr="00EA76E6">
        <w:t>Des ciseaux à ongles</w:t>
      </w:r>
      <w:r w:rsidRPr="00EA76E6">
        <w:t xml:space="preserve">. </w:t>
      </w:r>
      <w:r w:rsidR="00CA2403" w:rsidRPr="00EA76E6">
        <w:t>Vous pouvez voir que les ciseaux possédaient une lame très courte</w:t>
      </w:r>
      <w:r w:rsidRPr="00EA76E6">
        <w:t xml:space="preserve">, </w:t>
      </w:r>
      <w:r w:rsidR="00CA2403" w:rsidRPr="00EA76E6">
        <w:t>puisque le découpeur s</w:t>
      </w:r>
      <w:r w:rsidRPr="00EA76E6">
        <w:t>’</w:t>
      </w:r>
      <w:r w:rsidR="00CA2403" w:rsidRPr="00EA76E6">
        <w:t xml:space="preserve">y est pris à deux fois pour </w:t>
      </w:r>
      <w:r w:rsidRPr="00EA76E6">
        <w:t>« </w:t>
      </w:r>
      <w:r w:rsidR="00CA2403" w:rsidRPr="00EA76E6">
        <w:t>vous tenez</w:t>
      </w:r>
      <w:r w:rsidRPr="00EA76E6">
        <w:t> ».</w:t>
      </w:r>
    </w:p>
    <w:p w14:paraId="176FB425" w14:textId="77777777" w:rsidR="00C646BA" w:rsidRPr="00EA76E6" w:rsidRDefault="00C646BA" w:rsidP="00C646BA">
      <w:r w:rsidRPr="00EA76E6">
        <w:t>— </w:t>
      </w:r>
      <w:r w:rsidR="00CA2403" w:rsidRPr="00EA76E6">
        <w:t>Effectivement</w:t>
      </w:r>
      <w:r w:rsidRPr="00EA76E6">
        <w:t xml:space="preserve">. </w:t>
      </w:r>
      <w:r w:rsidR="00CA2403" w:rsidRPr="00EA76E6">
        <w:t>Quelqu</w:t>
      </w:r>
      <w:r w:rsidRPr="00EA76E6">
        <w:t>’</w:t>
      </w:r>
      <w:r w:rsidR="00CA2403" w:rsidRPr="00EA76E6">
        <w:t>un donc a découpé le message avec des ciseaux à lame courte</w:t>
      </w:r>
      <w:r w:rsidRPr="00EA76E6">
        <w:t xml:space="preserve">, </w:t>
      </w:r>
      <w:r w:rsidR="00CA2403" w:rsidRPr="00EA76E6">
        <w:t>en a collé les morceaux avec de la colle</w:t>
      </w:r>
      <w:r w:rsidRPr="00EA76E6">
        <w:t>…</w:t>
      </w:r>
    </w:p>
    <w:p w14:paraId="4F804FD8" w14:textId="77777777" w:rsidR="00C646BA" w:rsidRPr="00EA76E6" w:rsidRDefault="00C646BA" w:rsidP="00C646BA">
      <w:r w:rsidRPr="00EA76E6">
        <w:t>— </w:t>
      </w:r>
      <w:r w:rsidR="00CA2403" w:rsidRPr="00EA76E6">
        <w:t>De la gomme fondue</w:t>
      </w:r>
      <w:r w:rsidRPr="00EA76E6">
        <w:t>.</w:t>
      </w:r>
    </w:p>
    <w:p w14:paraId="4B7BFE1E" w14:textId="77777777" w:rsidR="00C646BA" w:rsidRPr="00EA76E6" w:rsidRDefault="00C646BA" w:rsidP="00C646BA">
      <w:r w:rsidRPr="00EA76E6">
        <w:lastRenderedPageBreak/>
        <w:t>— </w:t>
      </w:r>
      <w:r w:rsidR="00CA2403" w:rsidRPr="00EA76E6">
        <w:t>Avec de la gomme fondue sur le papier à lettres</w:t>
      </w:r>
      <w:r w:rsidRPr="00EA76E6">
        <w:t xml:space="preserve">. </w:t>
      </w:r>
      <w:r w:rsidR="00CA2403" w:rsidRPr="00EA76E6">
        <w:t xml:space="preserve">Mais je voudrais bien savoir pourquoi le mot </w:t>
      </w:r>
      <w:r w:rsidRPr="00EA76E6">
        <w:t>« </w:t>
      </w:r>
      <w:r w:rsidR="00CA2403" w:rsidRPr="00EA76E6">
        <w:t>lande</w:t>
      </w:r>
      <w:r w:rsidRPr="00EA76E6">
        <w:t> »</w:t>
      </w:r>
      <w:r w:rsidR="00CA2403" w:rsidRPr="00EA76E6">
        <w:t xml:space="preserve"> a été écrit à la main</w:t>
      </w:r>
      <w:r w:rsidRPr="00EA76E6">
        <w:t>.</w:t>
      </w:r>
    </w:p>
    <w:p w14:paraId="52CB7CD3" w14:textId="77777777" w:rsidR="00C646BA" w:rsidRPr="00EA76E6" w:rsidRDefault="00C646BA" w:rsidP="00C646BA">
      <w:r w:rsidRPr="00EA76E6">
        <w:t>— </w:t>
      </w:r>
      <w:r w:rsidR="00CA2403" w:rsidRPr="00EA76E6">
        <w:t>Parce que le découpeur ne l</w:t>
      </w:r>
      <w:r w:rsidRPr="00EA76E6">
        <w:t>’</w:t>
      </w:r>
      <w:r w:rsidR="00CA2403" w:rsidRPr="00EA76E6">
        <w:t>a pas trouvé imprimé</w:t>
      </w:r>
      <w:r w:rsidRPr="00EA76E6">
        <w:t xml:space="preserve">. </w:t>
      </w:r>
      <w:r w:rsidR="00CA2403" w:rsidRPr="00EA76E6">
        <w:t>Les autres mo</w:t>
      </w:r>
      <w:r w:rsidR="00A3702F" w:rsidRPr="00EA76E6">
        <w:t>t</w:t>
      </w:r>
      <w:r w:rsidR="00CA2403" w:rsidRPr="00EA76E6">
        <w:t>s étaient courants</w:t>
      </w:r>
      <w:r w:rsidRPr="00EA76E6">
        <w:t xml:space="preserve"> ; </w:t>
      </w:r>
      <w:r w:rsidR="00CA2403" w:rsidRPr="00EA76E6">
        <w:t>ils pouvaient donc être repris dans n</w:t>
      </w:r>
      <w:r w:rsidRPr="00EA76E6">
        <w:t>’</w:t>
      </w:r>
      <w:r w:rsidR="00CA2403" w:rsidRPr="00EA76E6">
        <w:t>importe quel journal</w:t>
      </w:r>
      <w:r w:rsidRPr="00EA76E6">
        <w:t xml:space="preserve"> ; </w:t>
      </w:r>
      <w:r w:rsidR="00CA2403" w:rsidRPr="00EA76E6">
        <w:t xml:space="preserve">mais </w:t>
      </w:r>
      <w:r w:rsidRPr="00EA76E6">
        <w:t>« </w:t>
      </w:r>
      <w:r w:rsidR="00CA2403" w:rsidRPr="00EA76E6">
        <w:t>lande</w:t>
      </w:r>
      <w:r w:rsidRPr="00EA76E6">
        <w:t> »</w:t>
      </w:r>
      <w:r w:rsidR="00CA2403" w:rsidRPr="00EA76E6">
        <w:t xml:space="preserve"> est moins co</w:t>
      </w:r>
      <w:r w:rsidR="00CA2403" w:rsidRPr="00EA76E6">
        <w:t>m</w:t>
      </w:r>
      <w:r w:rsidR="00CA2403" w:rsidRPr="00EA76E6">
        <w:t>mun</w:t>
      </w:r>
      <w:r w:rsidRPr="00EA76E6">
        <w:t>.</w:t>
      </w:r>
    </w:p>
    <w:p w14:paraId="566D102A" w14:textId="77777777" w:rsidR="00C646BA" w:rsidRPr="00EA76E6" w:rsidRDefault="00C646BA" w:rsidP="00C646BA">
      <w:r w:rsidRPr="00EA76E6">
        <w:t>— </w:t>
      </w:r>
      <w:r w:rsidR="00CA2403" w:rsidRPr="00EA76E6">
        <w:t>C</w:t>
      </w:r>
      <w:r w:rsidRPr="00EA76E6">
        <w:t>’</w:t>
      </w:r>
      <w:r w:rsidR="00CA2403" w:rsidRPr="00EA76E6">
        <w:t>est évidemment une explication</w:t>
      </w:r>
      <w:r w:rsidRPr="00EA76E6">
        <w:t xml:space="preserve">. </w:t>
      </w:r>
      <w:r w:rsidR="00CA2403" w:rsidRPr="00EA76E6">
        <w:t>Avez-vous tiré autre chose de ce message</w:t>
      </w:r>
      <w:r w:rsidRPr="00EA76E6">
        <w:t xml:space="preserve">, </w:t>
      </w:r>
      <w:r w:rsidR="00CA2403" w:rsidRPr="00EA76E6">
        <w:t>monsieur Holmes</w:t>
      </w:r>
      <w:r w:rsidRPr="00EA76E6">
        <w:t> ?</w:t>
      </w:r>
    </w:p>
    <w:p w14:paraId="1CB4A690" w14:textId="77777777" w:rsidR="00C646BA" w:rsidRPr="00EA76E6" w:rsidRDefault="00C646BA" w:rsidP="00C646BA">
      <w:r w:rsidRPr="00EA76E6">
        <w:t>— </w:t>
      </w:r>
      <w:r w:rsidR="00CA2403" w:rsidRPr="00EA76E6">
        <w:t>Deux ou trois bricoles</w:t>
      </w:r>
      <w:r w:rsidRPr="00EA76E6">
        <w:t xml:space="preserve"> ; </w:t>
      </w:r>
      <w:r w:rsidR="00CA2403" w:rsidRPr="00EA76E6">
        <w:t>et pourtant on a veillé soigne</w:t>
      </w:r>
      <w:r w:rsidR="00CA2403" w:rsidRPr="00EA76E6">
        <w:t>u</w:t>
      </w:r>
      <w:r w:rsidR="00CA2403" w:rsidRPr="00EA76E6">
        <w:t>sement à ne laisser aucun indice</w:t>
      </w:r>
      <w:r w:rsidRPr="00EA76E6">
        <w:t xml:space="preserve">. </w:t>
      </w:r>
      <w:r w:rsidR="00CA2403" w:rsidRPr="00EA76E6">
        <w:t>L</w:t>
      </w:r>
      <w:r w:rsidRPr="00EA76E6">
        <w:t>’</w:t>
      </w:r>
      <w:r w:rsidR="00CA2403" w:rsidRPr="00EA76E6">
        <w:t>adresse est rédigée en lettres mal formées</w:t>
      </w:r>
      <w:r w:rsidRPr="00EA76E6">
        <w:t xml:space="preserve">, </w:t>
      </w:r>
      <w:r w:rsidR="00CA2403" w:rsidRPr="00EA76E6">
        <w:t xml:space="preserve">mais le </w:t>
      </w:r>
      <w:r w:rsidR="00CA2403" w:rsidRPr="00EA76E6">
        <w:rPr>
          <w:i/>
          <w:iCs/>
        </w:rPr>
        <w:t>Times</w:t>
      </w:r>
      <w:r w:rsidR="00CA2403" w:rsidRPr="00EA76E6">
        <w:t xml:space="preserve"> se trouve rarement entre les mains d</w:t>
      </w:r>
      <w:r w:rsidRPr="00EA76E6">
        <w:t>’</w:t>
      </w:r>
      <w:r w:rsidR="00CA2403" w:rsidRPr="00EA76E6">
        <w:t>un analphabète</w:t>
      </w:r>
      <w:r w:rsidRPr="00EA76E6">
        <w:t xml:space="preserve">. </w:t>
      </w:r>
      <w:r w:rsidR="00CA2403" w:rsidRPr="00EA76E6">
        <w:t>Nous pouvons donc déduire que ce message a été composé par un individu instruit qui voulait passer pour un homme du peuple</w:t>
      </w:r>
      <w:r w:rsidRPr="00EA76E6">
        <w:t xml:space="preserve"> : </w:t>
      </w:r>
      <w:r w:rsidR="00CA2403" w:rsidRPr="00EA76E6">
        <w:t>et le fait qu</w:t>
      </w:r>
      <w:r w:rsidRPr="00EA76E6">
        <w:t>’</w:t>
      </w:r>
      <w:r w:rsidR="00CA2403" w:rsidRPr="00EA76E6">
        <w:t>il a voulu déguiser sa propre écriture suggère que cette écriture pouvait vous être connue</w:t>
      </w:r>
      <w:r w:rsidRPr="00EA76E6">
        <w:t xml:space="preserve">, </w:t>
      </w:r>
      <w:r w:rsidR="00CA2403" w:rsidRPr="00EA76E6">
        <w:t>ou vous devenir connue</w:t>
      </w:r>
      <w:r w:rsidRPr="00EA76E6">
        <w:t xml:space="preserve">. </w:t>
      </w:r>
      <w:r w:rsidR="00CA2403" w:rsidRPr="00EA76E6">
        <w:t>D</w:t>
      </w:r>
      <w:r w:rsidRPr="00EA76E6">
        <w:t>’</w:t>
      </w:r>
      <w:r w:rsidR="00CA2403" w:rsidRPr="00EA76E6">
        <w:t>autre part</w:t>
      </w:r>
      <w:r w:rsidRPr="00EA76E6">
        <w:t xml:space="preserve">, </w:t>
      </w:r>
      <w:r w:rsidR="00CA2403" w:rsidRPr="00EA76E6">
        <w:t>vous observerez que les mots ne sont pas collés en ligne droite</w:t>
      </w:r>
      <w:r w:rsidRPr="00EA76E6">
        <w:t xml:space="preserve"> : </w:t>
      </w:r>
      <w:r w:rsidR="00CA2403" w:rsidRPr="00EA76E6">
        <w:t>certains sont placés plus haut que les autres</w:t>
      </w:r>
      <w:r w:rsidRPr="00EA76E6">
        <w:t>. « </w:t>
      </w:r>
      <w:r w:rsidR="00CA2403" w:rsidRPr="00EA76E6">
        <w:t>Vie</w:t>
      </w:r>
      <w:r w:rsidRPr="00EA76E6">
        <w:t xml:space="preserve"> », </w:t>
      </w:r>
      <w:r w:rsidR="00CA2403" w:rsidRPr="00EA76E6">
        <w:t>par exemple</w:t>
      </w:r>
      <w:r w:rsidRPr="00EA76E6">
        <w:t xml:space="preserve">, </w:t>
      </w:r>
      <w:r w:rsidR="00CA2403" w:rsidRPr="00EA76E6">
        <w:t>est carrément déséquilibré par rapport au reste</w:t>
      </w:r>
      <w:r w:rsidRPr="00EA76E6">
        <w:t xml:space="preserve">. </w:t>
      </w:r>
      <w:r w:rsidR="00CA2403" w:rsidRPr="00EA76E6">
        <w:t>Négligence</w:t>
      </w:r>
      <w:r w:rsidRPr="00EA76E6">
        <w:t xml:space="preserve"> ? </w:t>
      </w:r>
      <w:r w:rsidR="00CA2403" w:rsidRPr="00EA76E6">
        <w:t>Hâte et énervement</w:t>
      </w:r>
      <w:r w:rsidRPr="00EA76E6">
        <w:t xml:space="preserve"> ? </w:t>
      </w:r>
      <w:r w:rsidR="00CA2403" w:rsidRPr="00EA76E6">
        <w:t>Je pe</w:t>
      </w:r>
      <w:r w:rsidR="00CA2403" w:rsidRPr="00EA76E6">
        <w:t>n</w:t>
      </w:r>
      <w:r w:rsidR="00CA2403" w:rsidRPr="00EA76E6">
        <w:t>cherais plutôt pour la précipitation</w:t>
      </w:r>
      <w:r w:rsidRPr="00EA76E6">
        <w:t xml:space="preserve">, </w:t>
      </w:r>
      <w:r w:rsidR="00CA2403" w:rsidRPr="00EA76E6">
        <w:t>car l</w:t>
      </w:r>
      <w:r w:rsidRPr="00EA76E6">
        <w:t>’</w:t>
      </w:r>
      <w:r w:rsidR="00CA2403" w:rsidRPr="00EA76E6">
        <w:t>affaire était d</w:t>
      </w:r>
      <w:r w:rsidRPr="00EA76E6">
        <w:t>’</w:t>
      </w:r>
      <w:r w:rsidR="00CA2403" w:rsidRPr="00EA76E6">
        <w:t>importance et il est peu vraisemblable que l</w:t>
      </w:r>
      <w:r w:rsidRPr="00EA76E6">
        <w:t>’</w:t>
      </w:r>
      <w:r w:rsidR="00CA2403" w:rsidRPr="00EA76E6">
        <w:t>auteur d</w:t>
      </w:r>
      <w:r w:rsidRPr="00EA76E6">
        <w:t>’</w:t>
      </w:r>
      <w:r w:rsidR="00CA2403" w:rsidRPr="00EA76E6">
        <w:t>une telle lettre ait cédé à la négligence</w:t>
      </w:r>
      <w:r w:rsidRPr="00EA76E6">
        <w:t xml:space="preserve">. </w:t>
      </w:r>
      <w:r w:rsidR="00CA2403" w:rsidRPr="00EA76E6">
        <w:t>S</w:t>
      </w:r>
      <w:r w:rsidRPr="00EA76E6">
        <w:t>’</w:t>
      </w:r>
      <w:r w:rsidR="00CA2403" w:rsidRPr="00EA76E6">
        <w:t>il était pressé</w:t>
      </w:r>
      <w:r w:rsidRPr="00EA76E6">
        <w:t xml:space="preserve">, </w:t>
      </w:r>
      <w:r w:rsidR="00CA2403" w:rsidRPr="00EA76E6">
        <w:t>une question i</w:t>
      </w:r>
      <w:r w:rsidR="00CA2403" w:rsidRPr="00EA76E6">
        <w:t>n</w:t>
      </w:r>
      <w:r w:rsidR="00CA2403" w:rsidRPr="00EA76E6">
        <w:t>téressante se pose</w:t>
      </w:r>
      <w:r w:rsidRPr="00EA76E6">
        <w:t xml:space="preserve"> : </w:t>
      </w:r>
      <w:r w:rsidR="00CA2403" w:rsidRPr="00EA76E6">
        <w:t>pourquoi était-il pressé</w:t>
      </w:r>
      <w:r w:rsidRPr="00EA76E6">
        <w:t xml:space="preserve">, </w:t>
      </w:r>
      <w:r w:rsidR="00CA2403" w:rsidRPr="00EA76E6">
        <w:t>puisque toute lettre postée avant la première levée de ce matin aurait été remise à Sir Henry avant qu</w:t>
      </w:r>
      <w:r w:rsidRPr="00EA76E6">
        <w:t>’</w:t>
      </w:r>
      <w:r w:rsidR="00CA2403" w:rsidRPr="00EA76E6">
        <w:t>il eût quitté son hôtel</w:t>
      </w:r>
      <w:r w:rsidRPr="00EA76E6">
        <w:t xml:space="preserve"> ? </w:t>
      </w:r>
      <w:r w:rsidR="00CA2403" w:rsidRPr="00EA76E6">
        <w:t>L</w:t>
      </w:r>
      <w:r w:rsidRPr="00EA76E6">
        <w:t>’</w:t>
      </w:r>
      <w:r w:rsidR="00CA2403" w:rsidRPr="00EA76E6">
        <w:t>auteur du message craignait-il d</w:t>
      </w:r>
      <w:r w:rsidRPr="00EA76E6">
        <w:t>’</w:t>
      </w:r>
      <w:r w:rsidR="00CA2403" w:rsidRPr="00EA76E6">
        <w:t>être interrompu</w:t>
      </w:r>
      <w:r w:rsidRPr="00EA76E6">
        <w:t xml:space="preserve"> ? </w:t>
      </w:r>
      <w:r w:rsidR="00CA2403" w:rsidRPr="00EA76E6">
        <w:t>Et par qui</w:t>
      </w:r>
      <w:r w:rsidRPr="00EA76E6">
        <w:t> ?</w:t>
      </w:r>
    </w:p>
    <w:p w14:paraId="502E30D0" w14:textId="77777777" w:rsidR="00C646BA" w:rsidRPr="00EA76E6" w:rsidRDefault="00C646BA" w:rsidP="00C646BA">
      <w:r w:rsidRPr="00EA76E6">
        <w:t>— </w:t>
      </w:r>
      <w:r w:rsidR="00CA2403" w:rsidRPr="00EA76E6">
        <w:t>Nous pénétrons maintenant dans le royaume des dev</w:t>
      </w:r>
      <w:r w:rsidR="00CA2403" w:rsidRPr="00EA76E6">
        <w:t>i</w:t>
      </w:r>
      <w:r w:rsidR="00CA2403" w:rsidRPr="00EA76E6">
        <w:t>nettes</w:t>
      </w:r>
      <w:r w:rsidRPr="00EA76E6">
        <w:t xml:space="preserve">, </w:t>
      </w:r>
      <w:r w:rsidR="00CA2403" w:rsidRPr="00EA76E6">
        <w:t>dit le docteur Mortimer</w:t>
      </w:r>
      <w:r w:rsidRPr="00EA76E6">
        <w:t>.</w:t>
      </w:r>
    </w:p>
    <w:p w14:paraId="606383E6" w14:textId="77777777" w:rsidR="00C646BA" w:rsidRPr="00EA76E6" w:rsidRDefault="00C646BA" w:rsidP="00C646BA">
      <w:r w:rsidRPr="00EA76E6">
        <w:lastRenderedPageBreak/>
        <w:t>— </w:t>
      </w:r>
      <w:r w:rsidR="00CA2403" w:rsidRPr="00EA76E6">
        <w:t>Dites plutôt</w:t>
      </w:r>
      <w:r w:rsidRPr="00EA76E6">
        <w:t xml:space="preserve"> : </w:t>
      </w:r>
      <w:r w:rsidR="00CA2403" w:rsidRPr="00EA76E6">
        <w:t>sur le terrain où nous pesons les hyp</w:t>
      </w:r>
      <w:r w:rsidR="00CA2403" w:rsidRPr="00EA76E6">
        <w:t>o</w:t>
      </w:r>
      <w:r w:rsidR="00CA2403" w:rsidRPr="00EA76E6">
        <w:t>thèses afin de retenir les plus vraisemblables</w:t>
      </w:r>
      <w:r w:rsidRPr="00EA76E6">
        <w:t xml:space="preserve">. </w:t>
      </w:r>
      <w:r w:rsidR="00CA2403" w:rsidRPr="00EA76E6">
        <w:t>C</w:t>
      </w:r>
      <w:r w:rsidRPr="00EA76E6">
        <w:t>’</w:t>
      </w:r>
      <w:r w:rsidR="00CA2403" w:rsidRPr="00EA76E6">
        <w:t>est l</w:t>
      </w:r>
      <w:r w:rsidRPr="00EA76E6">
        <w:t>’</w:t>
      </w:r>
      <w:r w:rsidR="00CA2403" w:rsidRPr="00EA76E6">
        <w:t>emploi scientifique de l</w:t>
      </w:r>
      <w:r w:rsidRPr="00EA76E6">
        <w:t>’</w:t>
      </w:r>
      <w:r w:rsidR="00CA2403" w:rsidRPr="00EA76E6">
        <w:t>imagination</w:t>
      </w:r>
      <w:r w:rsidRPr="00EA76E6">
        <w:t xml:space="preserve"> : </w:t>
      </w:r>
      <w:r w:rsidR="00CA2403" w:rsidRPr="00EA76E6">
        <w:t>toujours disposer d</w:t>
      </w:r>
      <w:r w:rsidRPr="00EA76E6">
        <w:t>’</w:t>
      </w:r>
      <w:r w:rsidR="00CA2403" w:rsidRPr="00EA76E6">
        <w:t>une base m</w:t>
      </w:r>
      <w:r w:rsidR="00CA2403" w:rsidRPr="00EA76E6">
        <w:t>a</w:t>
      </w:r>
      <w:r w:rsidR="00CA2403" w:rsidRPr="00EA76E6">
        <w:t>térielle à partir de quoi spéculer</w:t>
      </w:r>
      <w:r w:rsidRPr="00EA76E6">
        <w:t xml:space="preserve">. </w:t>
      </w:r>
      <w:r w:rsidR="00CA2403" w:rsidRPr="00EA76E6">
        <w:t>Ceci posé</w:t>
      </w:r>
      <w:r w:rsidRPr="00EA76E6">
        <w:t xml:space="preserve">, </w:t>
      </w:r>
      <w:r w:rsidR="00CA2403" w:rsidRPr="00EA76E6">
        <w:t>vous parlerez encore de d</w:t>
      </w:r>
      <w:r w:rsidR="00CA2403" w:rsidRPr="00EA76E6">
        <w:t>e</w:t>
      </w:r>
      <w:r w:rsidR="00CA2403" w:rsidRPr="00EA76E6">
        <w:t>vinette</w:t>
      </w:r>
      <w:r w:rsidRPr="00EA76E6">
        <w:t xml:space="preserve">, </w:t>
      </w:r>
      <w:r w:rsidR="00CA2403" w:rsidRPr="00EA76E6">
        <w:t>mais je tiens pour à peu près certain que l</w:t>
      </w:r>
      <w:r w:rsidRPr="00EA76E6">
        <w:t>’</w:t>
      </w:r>
      <w:r w:rsidR="00CA2403" w:rsidRPr="00EA76E6">
        <w:t>adresse a été écrite dans un hôtel</w:t>
      </w:r>
      <w:r w:rsidRPr="00EA76E6">
        <w:t>.</w:t>
      </w:r>
    </w:p>
    <w:p w14:paraId="66FF9BC5" w14:textId="77777777" w:rsidR="00C646BA" w:rsidRPr="00EA76E6" w:rsidRDefault="00C646BA" w:rsidP="00C646BA">
      <w:r w:rsidRPr="00EA76E6">
        <w:t>— </w:t>
      </w:r>
      <w:r w:rsidR="00CA2403" w:rsidRPr="00EA76E6">
        <w:t>Pourquoi</w:t>
      </w:r>
      <w:r w:rsidRPr="00EA76E6">
        <w:t> ?</w:t>
      </w:r>
    </w:p>
    <w:p w14:paraId="2A990302" w14:textId="64C7FB46" w:rsidR="00C646BA" w:rsidRPr="00EA76E6" w:rsidRDefault="00C646BA" w:rsidP="00C646BA">
      <w:r w:rsidRPr="00EA76E6">
        <w:t>— </w:t>
      </w:r>
      <w:r w:rsidR="00CA2403" w:rsidRPr="00EA76E6">
        <w:t>Si vous l</w:t>
      </w:r>
      <w:r w:rsidRPr="00EA76E6">
        <w:t>’</w:t>
      </w:r>
      <w:r w:rsidR="00CA2403" w:rsidRPr="00EA76E6">
        <w:t>examinez sérieusement</w:t>
      </w:r>
      <w:r w:rsidRPr="00EA76E6">
        <w:t xml:space="preserve">, </w:t>
      </w:r>
      <w:r w:rsidR="00CA2403" w:rsidRPr="00EA76E6">
        <w:t>vous verrez que la plume et l</w:t>
      </w:r>
      <w:r w:rsidRPr="00EA76E6">
        <w:t>’</w:t>
      </w:r>
      <w:r w:rsidR="00CA2403" w:rsidRPr="00EA76E6">
        <w:t>encre n</w:t>
      </w:r>
      <w:r w:rsidRPr="00EA76E6">
        <w:t>’</w:t>
      </w:r>
      <w:r w:rsidR="00CA2403" w:rsidRPr="00EA76E6">
        <w:t>étaient guère familières à l</w:t>
      </w:r>
      <w:r w:rsidRPr="00EA76E6">
        <w:t>’</w:t>
      </w:r>
      <w:r w:rsidR="00CA2403" w:rsidRPr="00EA76E6">
        <w:t>auteur</w:t>
      </w:r>
      <w:r w:rsidRPr="00EA76E6">
        <w:t xml:space="preserve">. </w:t>
      </w:r>
      <w:r w:rsidR="00CA2403" w:rsidRPr="00EA76E6">
        <w:t>La plume a crachoté deux fois au cours d</w:t>
      </w:r>
      <w:r w:rsidRPr="00EA76E6">
        <w:t>’</w:t>
      </w:r>
      <w:r w:rsidR="00CA2403" w:rsidRPr="00EA76E6">
        <w:t>un seul mot</w:t>
      </w:r>
      <w:r w:rsidRPr="00EA76E6">
        <w:t xml:space="preserve">, </w:t>
      </w:r>
      <w:r w:rsidR="00CA2403" w:rsidRPr="00EA76E6">
        <w:t>et l</w:t>
      </w:r>
      <w:r w:rsidRPr="00EA76E6">
        <w:t>’</w:t>
      </w:r>
      <w:r w:rsidR="00CA2403" w:rsidRPr="00EA76E6">
        <w:t>encre s</w:t>
      </w:r>
      <w:r w:rsidRPr="00EA76E6">
        <w:t>’</w:t>
      </w:r>
      <w:r w:rsidR="00CA2403" w:rsidRPr="00EA76E6">
        <w:t>est épu</w:t>
      </w:r>
      <w:r w:rsidR="00CA2403" w:rsidRPr="00EA76E6">
        <w:t>i</w:t>
      </w:r>
      <w:r w:rsidR="00CA2403" w:rsidRPr="00EA76E6">
        <w:t>sée trois fois pour une adresse aussi brève</w:t>
      </w:r>
      <w:r w:rsidRPr="00EA76E6">
        <w:t xml:space="preserve"> : </w:t>
      </w:r>
      <w:r w:rsidR="00CA2403" w:rsidRPr="00EA76E6">
        <w:t>il y avait donc peu d</w:t>
      </w:r>
      <w:r w:rsidRPr="00EA76E6">
        <w:t>’</w:t>
      </w:r>
      <w:r w:rsidR="00CA2403" w:rsidRPr="00EA76E6">
        <w:t>encre dans l</w:t>
      </w:r>
      <w:r w:rsidRPr="00EA76E6">
        <w:t>’</w:t>
      </w:r>
      <w:r w:rsidR="00CA2403" w:rsidRPr="00EA76E6">
        <w:t>encrier</w:t>
      </w:r>
      <w:r w:rsidRPr="00EA76E6">
        <w:t xml:space="preserve">. </w:t>
      </w:r>
      <w:r w:rsidR="00CA2403" w:rsidRPr="00EA76E6">
        <w:t>Vous connaissez les porte-plumes et les encriers des hôtels</w:t>
      </w:r>
      <w:r w:rsidRPr="00EA76E6">
        <w:t xml:space="preserve"> : </w:t>
      </w:r>
      <w:r w:rsidR="00CA2403" w:rsidRPr="00EA76E6">
        <w:t>les plumes y sont souvent mauvaises et il n</w:t>
      </w:r>
      <w:r w:rsidRPr="00EA76E6">
        <w:t>’</w:t>
      </w:r>
      <w:r w:rsidR="00CA2403" w:rsidRPr="00EA76E6">
        <w:t>y a jamais beaucoup d</w:t>
      </w:r>
      <w:r w:rsidRPr="00EA76E6">
        <w:t>’</w:t>
      </w:r>
      <w:r w:rsidR="00CA2403" w:rsidRPr="00EA76E6">
        <w:t>encre dans les encriers</w:t>
      </w:r>
      <w:r w:rsidRPr="00EA76E6">
        <w:t xml:space="preserve">. </w:t>
      </w:r>
      <w:r w:rsidR="00CA2403" w:rsidRPr="00EA76E6">
        <w:t>Oui</w:t>
      </w:r>
      <w:r w:rsidRPr="00EA76E6">
        <w:t xml:space="preserve">, </w:t>
      </w:r>
      <w:r w:rsidR="00CA2403" w:rsidRPr="00EA76E6">
        <w:t>je me risque à dire que si nous pouvions inspecter les corbeilles à p</w:t>
      </w:r>
      <w:r w:rsidR="00CA2403" w:rsidRPr="00EA76E6">
        <w:t>a</w:t>
      </w:r>
      <w:r w:rsidR="00CA2403" w:rsidRPr="00EA76E6">
        <w:t>pier des hôtels des environs de Charing-Cross jusqu</w:t>
      </w:r>
      <w:r w:rsidRPr="00EA76E6">
        <w:t>’</w:t>
      </w:r>
      <w:r w:rsidR="00CA2403" w:rsidRPr="00EA76E6">
        <w:t xml:space="preserve">à ce que nous trouvions le numéro mutilé du </w:t>
      </w:r>
      <w:r w:rsidR="00CA2403" w:rsidRPr="00EA76E6">
        <w:rPr>
          <w:i/>
          <w:iCs/>
        </w:rPr>
        <w:t>Times</w:t>
      </w:r>
      <w:r w:rsidRPr="00EA76E6">
        <w:t xml:space="preserve">, </w:t>
      </w:r>
      <w:r w:rsidR="00CA2403" w:rsidRPr="00EA76E6">
        <w:t>nous pourrions d</w:t>
      </w:r>
      <w:r w:rsidR="00CA2403" w:rsidRPr="00EA76E6">
        <w:t>é</w:t>
      </w:r>
      <w:r w:rsidR="00CA2403" w:rsidRPr="00EA76E6">
        <w:t>signer la personne qui vous a envoyé ce message singulier</w:t>
      </w:r>
      <w:r w:rsidRPr="00EA76E6">
        <w:t xml:space="preserve">. </w:t>
      </w:r>
      <w:r w:rsidR="00CA2403" w:rsidRPr="00EA76E6">
        <w:t>Oh</w:t>
      </w:r>
      <w:r w:rsidRPr="00EA76E6">
        <w:t xml:space="preserve"> ! </w:t>
      </w:r>
      <w:r w:rsidR="00CA2403" w:rsidRPr="00EA76E6">
        <w:t>oh</w:t>
      </w:r>
      <w:r w:rsidRPr="00EA76E6">
        <w:t xml:space="preserve"> ! </w:t>
      </w:r>
      <w:r w:rsidR="00CA2403" w:rsidRPr="00EA76E6">
        <w:t>Que veut dire cela</w:t>
      </w:r>
      <w:r w:rsidRPr="00EA76E6">
        <w:t> ? »</w:t>
      </w:r>
    </w:p>
    <w:p w14:paraId="0201A0AD" w14:textId="77777777" w:rsidR="00C646BA" w:rsidRPr="00EA76E6" w:rsidRDefault="00CA2403" w:rsidP="00C646BA">
      <w:r w:rsidRPr="00EA76E6">
        <w:t>Il était penché sur le papier ministre où les mots avaient été collés</w:t>
      </w:r>
      <w:r w:rsidR="00C646BA" w:rsidRPr="00EA76E6">
        <w:t xml:space="preserve"> ; </w:t>
      </w:r>
      <w:r w:rsidRPr="00EA76E6">
        <w:t>il l</w:t>
      </w:r>
      <w:r w:rsidR="00C646BA" w:rsidRPr="00EA76E6">
        <w:t>’</w:t>
      </w:r>
      <w:r w:rsidRPr="00EA76E6">
        <w:t>approcha à quelques centimètres de ses yeux</w:t>
      </w:r>
      <w:r w:rsidR="00C646BA" w:rsidRPr="00EA76E6">
        <w:t>.</w:t>
      </w:r>
    </w:p>
    <w:p w14:paraId="576822EF" w14:textId="77777777" w:rsidR="00C646BA" w:rsidRPr="00EA76E6" w:rsidRDefault="00C646BA" w:rsidP="00C646BA">
      <w:r w:rsidRPr="00EA76E6">
        <w:t>« </w:t>
      </w:r>
      <w:r w:rsidR="00CA2403" w:rsidRPr="00EA76E6">
        <w:t>Hé bien</w:t>
      </w:r>
      <w:r w:rsidRPr="00EA76E6">
        <w:t> ?</w:t>
      </w:r>
    </w:p>
    <w:p w14:paraId="156E199D" w14:textId="77777777" w:rsidR="00C646BA" w:rsidRPr="00EA76E6" w:rsidRDefault="00C646BA" w:rsidP="00C646BA">
      <w:r w:rsidRPr="00EA76E6">
        <w:t>— </w:t>
      </w:r>
      <w:r w:rsidR="00CA2403" w:rsidRPr="00EA76E6">
        <w:t>Rien</w:t>
      </w:r>
      <w:r w:rsidRPr="00EA76E6">
        <w:t xml:space="preserve">, </w:t>
      </w:r>
      <w:r w:rsidR="00CA2403" w:rsidRPr="00EA76E6">
        <w:t>dit-il en le reposant</w:t>
      </w:r>
      <w:r w:rsidRPr="00EA76E6">
        <w:t xml:space="preserve">. </w:t>
      </w:r>
      <w:r w:rsidR="00CA2403" w:rsidRPr="00EA76E6">
        <w:t>C</w:t>
      </w:r>
      <w:r w:rsidRPr="00EA76E6">
        <w:t>’</w:t>
      </w:r>
      <w:r w:rsidR="00CA2403" w:rsidRPr="00EA76E6">
        <w:t>est une demi-feuille de p</w:t>
      </w:r>
      <w:r w:rsidR="00CA2403" w:rsidRPr="00EA76E6">
        <w:t>a</w:t>
      </w:r>
      <w:r w:rsidR="00CA2403" w:rsidRPr="00EA76E6">
        <w:t>pier blanc</w:t>
      </w:r>
      <w:r w:rsidRPr="00EA76E6">
        <w:t xml:space="preserve">, </w:t>
      </w:r>
      <w:r w:rsidR="00CA2403" w:rsidRPr="00EA76E6">
        <w:t>sans même un filigrane</w:t>
      </w:r>
      <w:r w:rsidRPr="00EA76E6">
        <w:t xml:space="preserve">. </w:t>
      </w:r>
      <w:r w:rsidR="00CA2403" w:rsidRPr="00EA76E6">
        <w:t>Je crois que nous avons e</w:t>
      </w:r>
      <w:r w:rsidR="00CA2403" w:rsidRPr="00EA76E6">
        <w:t>x</w:t>
      </w:r>
      <w:r w:rsidR="00CA2403" w:rsidRPr="00EA76E6">
        <w:t>trait tout ce que nous pouvons de cette lettre bizarre</w:t>
      </w:r>
      <w:r w:rsidRPr="00EA76E6">
        <w:t xml:space="preserve">. </w:t>
      </w:r>
      <w:r w:rsidR="008D2AD1" w:rsidRPr="00EA76E6">
        <w:t>À</w:t>
      </w:r>
      <w:r w:rsidR="00CA2403" w:rsidRPr="00EA76E6">
        <w:t xml:space="preserve"> présent</w:t>
      </w:r>
      <w:r w:rsidRPr="00EA76E6">
        <w:t xml:space="preserve">, </w:t>
      </w:r>
      <w:r w:rsidR="00CA2403" w:rsidRPr="00EA76E6">
        <w:t>Sir Henry</w:t>
      </w:r>
      <w:r w:rsidRPr="00EA76E6">
        <w:t xml:space="preserve">, </w:t>
      </w:r>
      <w:r w:rsidR="00CA2403" w:rsidRPr="00EA76E6">
        <w:t>vous est-il arrivé autre chose d</w:t>
      </w:r>
      <w:r w:rsidRPr="00EA76E6">
        <w:t>’</w:t>
      </w:r>
      <w:r w:rsidR="00CA2403" w:rsidRPr="00EA76E6">
        <w:t>intéressant depuis votre arrivée à Londres</w:t>
      </w:r>
      <w:r w:rsidRPr="00EA76E6">
        <w:t> ?</w:t>
      </w:r>
    </w:p>
    <w:p w14:paraId="1BAF3C0C" w14:textId="77777777" w:rsidR="00C646BA" w:rsidRPr="00EA76E6" w:rsidRDefault="00C646BA" w:rsidP="00C646BA">
      <w:r w:rsidRPr="00EA76E6">
        <w:t>— </w:t>
      </w:r>
      <w:r w:rsidR="00CA2403" w:rsidRPr="00EA76E6">
        <w:t>Ma foi non</w:t>
      </w:r>
      <w:r w:rsidRPr="00EA76E6">
        <w:t xml:space="preserve">, </w:t>
      </w:r>
      <w:r w:rsidR="00CA2403" w:rsidRPr="00EA76E6">
        <w:t>monsieur Holmes</w:t>
      </w:r>
      <w:r w:rsidRPr="00EA76E6">
        <w:t xml:space="preserve">. </w:t>
      </w:r>
      <w:r w:rsidR="00CA2403" w:rsidRPr="00EA76E6">
        <w:t>Je ne crois pas</w:t>
      </w:r>
      <w:r w:rsidRPr="00EA76E6">
        <w:t>.</w:t>
      </w:r>
    </w:p>
    <w:p w14:paraId="790FE12D" w14:textId="77777777" w:rsidR="00C646BA" w:rsidRPr="00EA76E6" w:rsidRDefault="00C646BA" w:rsidP="00C646BA">
      <w:r w:rsidRPr="00EA76E6">
        <w:lastRenderedPageBreak/>
        <w:t>— </w:t>
      </w:r>
      <w:r w:rsidR="00CA2403" w:rsidRPr="00EA76E6">
        <w:t>Vous n</w:t>
      </w:r>
      <w:r w:rsidRPr="00EA76E6">
        <w:t>’</w:t>
      </w:r>
      <w:r w:rsidR="00CA2403" w:rsidRPr="00EA76E6">
        <w:t>avez pas remarqué que vous étiez suivi ou survei</w:t>
      </w:r>
      <w:r w:rsidR="00CA2403" w:rsidRPr="00EA76E6">
        <w:t>l</w:t>
      </w:r>
      <w:r w:rsidR="00CA2403" w:rsidRPr="00EA76E6">
        <w:t>lé</w:t>
      </w:r>
      <w:r w:rsidRPr="00EA76E6">
        <w:t> ?</w:t>
      </w:r>
    </w:p>
    <w:p w14:paraId="01876B0B" w14:textId="77777777" w:rsidR="00C646BA" w:rsidRPr="00EA76E6" w:rsidRDefault="00C646BA" w:rsidP="00C646BA">
      <w:r w:rsidRPr="00EA76E6">
        <w:t>— </w:t>
      </w:r>
      <w:r w:rsidR="00CA2403" w:rsidRPr="00EA76E6">
        <w:t>Je débarque en plein roman noir</w:t>
      </w:r>
      <w:r w:rsidRPr="00EA76E6">
        <w:t xml:space="preserve"> ! </w:t>
      </w:r>
      <w:r w:rsidR="00CA2403" w:rsidRPr="00EA76E6">
        <w:t>soupira notre visiteur</w:t>
      </w:r>
      <w:r w:rsidRPr="00EA76E6">
        <w:t xml:space="preserve">. </w:t>
      </w:r>
      <w:r w:rsidR="00CA2403" w:rsidRPr="00EA76E6">
        <w:t>Pourquoi</w:t>
      </w:r>
      <w:r w:rsidRPr="00EA76E6">
        <w:t xml:space="preserve">, </w:t>
      </w:r>
      <w:r w:rsidR="00CA2403" w:rsidRPr="00EA76E6">
        <w:t>s</w:t>
      </w:r>
      <w:r w:rsidRPr="00EA76E6">
        <w:t>’</w:t>
      </w:r>
      <w:r w:rsidR="00CA2403" w:rsidRPr="00EA76E6">
        <w:t>il vous plaît</w:t>
      </w:r>
      <w:r w:rsidRPr="00EA76E6">
        <w:t xml:space="preserve">, </w:t>
      </w:r>
      <w:r w:rsidR="00CA2403" w:rsidRPr="00EA76E6">
        <w:t>quelqu</w:t>
      </w:r>
      <w:r w:rsidRPr="00EA76E6">
        <w:t>’</w:t>
      </w:r>
      <w:r w:rsidR="00CA2403" w:rsidRPr="00EA76E6">
        <w:t>un m</w:t>
      </w:r>
      <w:r w:rsidRPr="00EA76E6">
        <w:t>’</w:t>
      </w:r>
      <w:r w:rsidR="00CA2403" w:rsidRPr="00EA76E6">
        <w:t>aurait-il suivi ou survei</w:t>
      </w:r>
      <w:r w:rsidR="00CA2403" w:rsidRPr="00EA76E6">
        <w:t>l</w:t>
      </w:r>
      <w:r w:rsidR="00CA2403" w:rsidRPr="00EA76E6">
        <w:t>lé</w:t>
      </w:r>
      <w:r w:rsidRPr="00EA76E6">
        <w:t> ?</w:t>
      </w:r>
    </w:p>
    <w:p w14:paraId="153330BC" w14:textId="77777777" w:rsidR="00C646BA" w:rsidRPr="00EA76E6" w:rsidRDefault="00C646BA" w:rsidP="00C646BA">
      <w:r w:rsidRPr="00EA76E6">
        <w:t>— </w:t>
      </w:r>
      <w:r w:rsidR="00CA2403" w:rsidRPr="00EA76E6">
        <w:t>Nous allons y venir</w:t>
      </w:r>
      <w:r w:rsidRPr="00EA76E6">
        <w:t xml:space="preserve">. </w:t>
      </w:r>
      <w:r w:rsidR="00CA2403" w:rsidRPr="00EA76E6">
        <w:t>Vous ne voyez rien d</w:t>
      </w:r>
      <w:r w:rsidRPr="00EA76E6">
        <w:t>’</w:t>
      </w:r>
      <w:r w:rsidR="00CA2403" w:rsidRPr="00EA76E6">
        <w:t>autre à nous r</w:t>
      </w:r>
      <w:r w:rsidR="00CA2403" w:rsidRPr="00EA76E6">
        <w:t>a</w:t>
      </w:r>
      <w:r w:rsidR="00CA2403" w:rsidRPr="00EA76E6">
        <w:t>conter avant que nous vous exposions l</w:t>
      </w:r>
      <w:r w:rsidRPr="00EA76E6">
        <w:t>’</w:t>
      </w:r>
      <w:r w:rsidR="00CA2403" w:rsidRPr="00EA76E6">
        <w:t>affaire</w:t>
      </w:r>
      <w:r w:rsidRPr="00EA76E6">
        <w:t> ?</w:t>
      </w:r>
    </w:p>
    <w:p w14:paraId="496AD45A" w14:textId="77777777" w:rsidR="00C646BA" w:rsidRPr="00EA76E6" w:rsidRDefault="00C646BA" w:rsidP="00C646BA">
      <w:r w:rsidRPr="00EA76E6">
        <w:t>— </w:t>
      </w:r>
      <w:r w:rsidR="00C4220C" w:rsidRPr="00EA76E6">
        <w:t>Eh</w:t>
      </w:r>
      <w:r w:rsidR="00CA2403" w:rsidRPr="00EA76E6">
        <w:t xml:space="preserve"> bien</w:t>
      </w:r>
      <w:r w:rsidRPr="00EA76E6">
        <w:t xml:space="preserve"> ! </w:t>
      </w:r>
      <w:r w:rsidR="00CA2403" w:rsidRPr="00EA76E6">
        <w:t>cela dépend de ce que vous jugez digne d</w:t>
      </w:r>
      <w:r w:rsidRPr="00EA76E6">
        <w:t>’</w:t>
      </w:r>
      <w:r w:rsidR="00CA2403" w:rsidRPr="00EA76E6">
        <w:t>être raconté</w:t>
      </w:r>
      <w:r w:rsidRPr="00EA76E6">
        <w:t>.</w:t>
      </w:r>
    </w:p>
    <w:p w14:paraId="0C736497" w14:textId="77777777" w:rsidR="00C646BA" w:rsidRPr="00EA76E6" w:rsidRDefault="00C646BA" w:rsidP="00C646BA">
      <w:r w:rsidRPr="00EA76E6">
        <w:t>— </w:t>
      </w:r>
      <w:r w:rsidR="00CA2403" w:rsidRPr="00EA76E6">
        <w:t>Je crois que tout ce qui sort de la routine de l</w:t>
      </w:r>
      <w:r w:rsidRPr="00EA76E6">
        <w:t>’</w:t>
      </w:r>
      <w:r w:rsidR="00CA2403" w:rsidRPr="00EA76E6">
        <w:t>existence mérite d</w:t>
      </w:r>
      <w:r w:rsidRPr="00EA76E6">
        <w:t>’</w:t>
      </w:r>
      <w:r w:rsidR="00CA2403" w:rsidRPr="00EA76E6">
        <w:t>être mentionné</w:t>
      </w:r>
      <w:r w:rsidRPr="00EA76E6">
        <w:t>.</w:t>
      </w:r>
    </w:p>
    <w:p w14:paraId="4A86A306" w14:textId="77777777" w:rsidR="00C646BA" w:rsidRPr="00EA76E6" w:rsidRDefault="00CA2403" w:rsidP="00C646BA">
      <w:r w:rsidRPr="00EA76E6">
        <w:t>Sir Henry sourit</w:t>
      </w:r>
      <w:r w:rsidR="00C646BA" w:rsidRPr="00EA76E6">
        <w:t>.</w:t>
      </w:r>
    </w:p>
    <w:p w14:paraId="7F433BE0" w14:textId="77777777" w:rsidR="00C646BA" w:rsidRPr="00EA76E6" w:rsidRDefault="00C646BA" w:rsidP="00C646BA">
      <w:r w:rsidRPr="00EA76E6">
        <w:t>— </w:t>
      </w:r>
      <w:r w:rsidR="00CA2403" w:rsidRPr="00EA76E6">
        <w:t>Je connais peu les habitudes anglaises</w:t>
      </w:r>
      <w:r w:rsidRPr="00EA76E6">
        <w:t xml:space="preserve">, </w:t>
      </w:r>
      <w:r w:rsidR="00CA2403" w:rsidRPr="00EA76E6">
        <w:t>car j</w:t>
      </w:r>
      <w:r w:rsidRPr="00EA76E6">
        <w:t>’</w:t>
      </w:r>
      <w:r w:rsidR="00CA2403" w:rsidRPr="00EA76E6">
        <w:t xml:space="preserve">ai vécu presque entièrement aux États-Unis et au </w:t>
      </w:r>
      <w:r w:rsidR="00A3702F" w:rsidRPr="00EA76E6">
        <w:t>C</w:t>
      </w:r>
      <w:r w:rsidR="00CA2403" w:rsidRPr="00EA76E6">
        <w:t>anada</w:t>
      </w:r>
      <w:r w:rsidRPr="00EA76E6">
        <w:t xml:space="preserve">. </w:t>
      </w:r>
      <w:r w:rsidR="00CA2403" w:rsidRPr="00EA76E6">
        <w:t>Mais j</w:t>
      </w:r>
      <w:r w:rsidRPr="00EA76E6">
        <w:t>’</w:t>
      </w:r>
      <w:r w:rsidR="00CA2403" w:rsidRPr="00EA76E6">
        <w:t>espère que la perte d</w:t>
      </w:r>
      <w:r w:rsidRPr="00EA76E6">
        <w:t>’</w:t>
      </w:r>
      <w:r w:rsidR="00CA2403" w:rsidRPr="00EA76E6">
        <w:t>un soulier ne fait pas partie de la routine d</w:t>
      </w:r>
      <w:r w:rsidRPr="00EA76E6">
        <w:t>’</w:t>
      </w:r>
      <w:r w:rsidR="00CA2403" w:rsidRPr="00EA76E6">
        <w:t>une exi</w:t>
      </w:r>
      <w:r w:rsidR="00CA2403" w:rsidRPr="00EA76E6">
        <w:t>s</w:t>
      </w:r>
      <w:r w:rsidR="00CA2403" w:rsidRPr="00EA76E6">
        <w:t>tence anglaise</w:t>
      </w:r>
      <w:r w:rsidRPr="00EA76E6">
        <w:t>.</w:t>
      </w:r>
    </w:p>
    <w:p w14:paraId="769BAEB7" w14:textId="77777777" w:rsidR="00C646BA" w:rsidRPr="00EA76E6" w:rsidRDefault="00C646BA" w:rsidP="00C646BA">
      <w:r w:rsidRPr="00EA76E6">
        <w:t>— </w:t>
      </w:r>
      <w:r w:rsidR="00CA2403" w:rsidRPr="00EA76E6">
        <w:t>Vous avez perdu l</w:t>
      </w:r>
      <w:r w:rsidRPr="00EA76E6">
        <w:t>’</w:t>
      </w:r>
      <w:r w:rsidR="00CA2403" w:rsidRPr="00EA76E6">
        <w:t>un de vos souliers</w:t>
      </w:r>
      <w:r w:rsidRPr="00EA76E6">
        <w:t> ?</w:t>
      </w:r>
    </w:p>
    <w:p w14:paraId="5A1A0AB2" w14:textId="1A811B5C" w:rsidR="00C646BA" w:rsidRPr="00EA76E6" w:rsidRDefault="00C646BA" w:rsidP="00C646BA">
      <w:r w:rsidRPr="00EA76E6">
        <w:t>— </w:t>
      </w:r>
      <w:r w:rsidR="00CA2403" w:rsidRPr="00EA76E6">
        <w:t>Mon cher monsieur</w:t>
      </w:r>
      <w:r w:rsidRPr="00EA76E6">
        <w:t xml:space="preserve"> ! </w:t>
      </w:r>
      <w:r w:rsidR="00CA2403" w:rsidRPr="00EA76E6">
        <w:t>protesta le docteur Mortimer</w:t>
      </w:r>
      <w:r w:rsidRPr="00EA76E6">
        <w:t xml:space="preserve">, </w:t>
      </w:r>
      <w:r w:rsidR="00CA2403" w:rsidRPr="00EA76E6">
        <w:t>Mais vous l</w:t>
      </w:r>
      <w:r w:rsidRPr="00EA76E6">
        <w:t>’</w:t>
      </w:r>
      <w:r w:rsidR="00CA2403" w:rsidRPr="00EA76E6">
        <w:t>avez tout simplement égaré</w:t>
      </w:r>
      <w:r w:rsidRPr="00EA76E6">
        <w:t xml:space="preserve">. </w:t>
      </w:r>
      <w:r w:rsidR="00CA2403" w:rsidRPr="00EA76E6">
        <w:t>Vous le retrouverez à l</w:t>
      </w:r>
      <w:r w:rsidRPr="00EA76E6">
        <w:t>’</w:t>
      </w:r>
      <w:r w:rsidR="00CA2403" w:rsidRPr="00EA76E6">
        <w:t>hôtel</w:t>
      </w:r>
      <w:r w:rsidRPr="00EA76E6">
        <w:t xml:space="preserve">. </w:t>
      </w:r>
      <w:r w:rsidR="008D2AD1" w:rsidRPr="00EA76E6">
        <w:t>À</w:t>
      </w:r>
      <w:r w:rsidR="00CA2403" w:rsidRPr="00EA76E6">
        <w:t xml:space="preserve"> quoi bon ennuyer </w:t>
      </w:r>
      <w:r w:rsidRPr="00EA76E6">
        <w:t>M. </w:t>
      </w:r>
      <w:r w:rsidR="00CA2403" w:rsidRPr="00EA76E6">
        <w:t>Holmes avec des bagatelles semblables</w:t>
      </w:r>
      <w:r w:rsidRPr="00EA76E6">
        <w:t> ?</w:t>
      </w:r>
    </w:p>
    <w:p w14:paraId="488C1C7C" w14:textId="77777777" w:rsidR="00C646BA" w:rsidRPr="00EA76E6" w:rsidRDefault="00C646BA" w:rsidP="00C646BA">
      <w:r w:rsidRPr="00EA76E6">
        <w:t>— </w:t>
      </w:r>
      <w:r w:rsidR="00CA2403" w:rsidRPr="00EA76E6">
        <w:t>Ne m</w:t>
      </w:r>
      <w:r w:rsidRPr="00EA76E6">
        <w:t>’</w:t>
      </w:r>
      <w:r w:rsidR="00CA2403" w:rsidRPr="00EA76E6">
        <w:t>a-t-il pas demandé de lui dire tout ce qui sortait de la routine</w:t>
      </w:r>
      <w:r w:rsidRPr="00EA76E6">
        <w:t> ?</w:t>
      </w:r>
    </w:p>
    <w:p w14:paraId="6D000C96" w14:textId="77777777" w:rsidR="00C646BA" w:rsidRPr="00EA76E6" w:rsidRDefault="00C646BA" w:rsidP="00C646BA">
      <w:r w:rsidRPr="00EA76E6">
        <w:t>— </w:t>
      </w:r>
      <w:r w:rsidR="00CA2403" w:rsidRPr="00EA76E6">
        <w:t>Certainement</w:t>
      </w:r>
      <w:r w:rsidRPr="00EA76E6">
        <w:t xml:space="preserve">, </w:t>
      </w:r>
      <w:r w:rsidR="00CA2403" w:rsidRPr="00EA76E6">
        <w:t>répondit Holmes</w:t>
      </w:r>
      <w:r w:rsidRPr="00EA76E6">
        <w:t xml:space="preserve">. </w:t>
      </w:r>
      <w:r w:rsidR="00CA2403" w:rsidRPr="00EA76E6">
        <w:t>Tout y compris les inc</w:t>
      </w:r>
      <w:r w:rsidR="00CA2403" w:rsidRPr="00EA76E6">
        <w:t>i</w:t>
      </w:r>
      <w:r w:rsidR="00CA2403" w:rsidRPr="00EA76E6">
        <w:t>dents les plus apparemment puérils</w:t>
      </w:r>
      <w:r w:rsidRPr="00EA76E6">
        <w:t xml:space="preserve">. </w:t>
      </w:r>
      <w:r w:rsidR="00CA2403" w:rsidRPr="00EA76E6">
        <w:t>Vous dites que vous avez perdu l</w:t>
      </w:r>
      <w:r w:rsidRPr="00EA76E6">
        <w:t>’</w:t>
      </w:r>
      <w:r w:rsidR="00CA2403" w:rsidRPr="00EA76E6">
        <w:t>un de vos souliers</w:t>
      </w:r>
      <w:r w:rsidRPr="00EA76E6">
        <w:t> ?</w:t>
      </w:r>
    </w:p>
    <w:p w14:paraId="4DAA555F" w14:textId="77777777" w:rsidR="00C646BA" w:rsidRPr="00EA76E6" w:rsidRDefault="00C646BA" w:rsidP="00C646BA">
      <w:r w:rsidRPr="00EA76E6">
        <w:lastRenderedPageBreak/>
        <w:t>— </w:t>
      </w:r>
      <w:r w:rsidR="00CA2403" w:rsidRPr="00EA76E6">
        <w:t>Perdu</w:t>
      </w:r>
      <w:r w:rsidRPr="00EA76E6">
        <w:t xml:space="preserve">, </w:t>
      </w:r>
      <w:r w:rsidR="00CA2403" w:rsidRPr="00EA76E6">
        <w:t>ou égaré</w:t>
      </w:r>
      <w:r w:rsidRPr="00EA76E6">
        <w:t xml:space="preserve">. </w:t>
      </w:r>
      <w:r w:rsidR="00CA2403" w:rsidRPr="00EA76E6">
        <w:t>J</w:t>
      </w:r>
      <w:r w:rsidRPr="00EA76E6">
        <w:t>’</w:t>
      </w:r>
      <w:r w:rsidR="00CA2403" w:rsidRPr="00EA76E6">
        <w:t>en avais mis une paire devant ma porte la nuit dernière</w:t>
      </w:r>
      <w:r w:rsidRPr="00EA76E6">
        <w:t xml:space="preserve"> ; </w:t>
      </w:r>
      <w:r w:rsidR="00CA2403" w:rsidRPr="00EA76E6">
        <w:t>ce matin</w:t>
      </w:r>
      <w:r w:rsidRPr="00EA76E6">
        <w:t xml:space="preserve">, </w:t>
      </w:r>
      <w:r w:rsidR="00CA2403" w:rsidRPr="00EA76E6">
        <w:t>je n</w:t>
      </w:r>
      <w:r w:rsidRPr="00EA76E6">
        <w:t>’</w:t>
      </w:r>
      <w:r w:rsidR="00CA2403" w:rsidRPr="00EA76E6">
        <w:t>en ai retrouvé qu</w:t>
      </w:r>
      <w:r w:rsidRPr="00EA76E6">
        <w:t>’</w:t>
      </w:r>
      <w:r w:rsidR="00CA2403" w:rsidRPr="00EA76E6">
        <w:t>un</w:t>
      </w:r>
      <w:r w:rsidRPr="00EA76E6">
        <w:t xml:space="preserve"> ; </w:t>
      </w:r>
      <w:r w:rsidR="00CA2403" w:rsidRPr="00EA76E6">
        <w:t>je n</w:t>
      </w:r>
      <w:r w:rsidRPr="00EA76E6">
        <w:t>’</w:t>
      </w:r>
      <w:r w:rsidR="00CA2403" w:rsidRPr="00EA76E6">
        <w:t>ai rien pu tirer du cireur</w:t>
      </w:r>
      <w:r w:rsidRPr="00EA76E6">
        <w:t xml:space="preserve">. </w:t>
      </w:r>
      <w:r w:rsidR="00CA2403" w:rsidRPr="00EA76E6">
        <w:t>Le pis est que je venais d</w:t>
      </w:r>
      <w:r w:rsidRPr="00EA76E6">
        <w:t>’</w:t>
      </w:r>
      <w:r w:rsidR="00CA2403" w:rsidRPr="00EA76E6">
        <w:t>acheter ces souliers dans le Strand</w:t>
      </w:r>
      <w:r w:rsidRPr="00EA76E6">
        <w:t xml:space="preserve">, </w:t>
      </w:r>
      <w:r w:rsidR="00CA2403" w:rsidRPr="00EA76E6">
        <w:t>et que je ne les avais jamais chaussés</w:t>
      </w:r>
      <w:r w:rsidRPr="00EA76E6">
        <w:t>.</w:t>
      </w:r>
    </w:p>
    <w:p w14:paraId="223F8C03" w14:textId="77777777" w:rsidR="00C646BA" w:rsidRPr="00EA76E6" w:rsidRDefault="00C646BA" w:rsidP="00C646BA">
      <w:r w:rsidRPr="00EA76E6">
        <w:t>— </w:t>
      </w:r>
      <w:r w:rsidR="00CA2403" w:rsidRPr="00EA76E6">
        <w:t>Si vous ne les aviez jamais chaussés</w:t>
      </w:r>
      <w:r w:rsidRPr="00EA76E6">
        <w:t xml:space="preserve">, </w:t>
      </w:r>
      <w:r w:rsidR="00CA2403" w:rsidRPr="00EA76E6">
        <w:t>pourquoi vouliez-vous les faire cirer</w:t>
      </w:r>
      <w:r w:rsidRPr="00EA76E6">
        <w:t> ?</w:t>
      </w:r>
    </w:p>
    <w:p w14:paraId="28467E63" w14:textId="77777777" w:rsidR="00C646BA" w:rsidRPr="00EA76E6" w:rsidRDefault="00C646BA" w:rsidP="00C646BA">
      <w:r w:rsidRPr="00EA76E6">
        <w:t>— </w:t>
      </w:r>
      <w:proofErr w:type="gramStart"/>
      <w:r w:rsidR="00CA2403" w:rsidRPr="00EA76E6">
        <w:t>C</w:t>
      </w:r>
      <w:r w:rsidRPr="00EA76E6">
        <w:t>’</w:t>
      </w:r>
      <w:r w:rsidR="00CA2403" w:rsidRPr="00EA76E6">
        <w:t>était</w:t>
      </w:r>
      <w:proofErr w:type="gramEnd"/>
      <w:r w:rsidR="00CA2403" w:rsidRPr="00EA76E6">
        <w:t xml:space="preserve"> des souliers marron</w:t>
      </w:r>
      <w:r w:rsidRPr="00EA76E6">
        <w:t xml:space="preserve">, </w:t>
      </w:r>
      <w:r w:rsidR="00CA2403" w:rsidRPr="00EA76E6">
        <w:t>qui n</w:t>
      </w:r>
      <w:r w:rsidRPr="00EA76E6">
        <w:t>’</w:t>
      </w:r>
      <w:r w:rsidR="00CA2403" w:rsidRPr="00EA76E6">
        <w:t>avaient jamais été ve</w:t>
      </w:r>
      <w:r w:rsidR="00CA2403" w:rsidRPr="00EA76E6">
        <w:t>r</w:t>
      </w:r>
      <w:r w:rsidR="00CA2403" w:rsidRPr="00EA76E6">
        <w:t>nis</w:t>
      </w:r>
      <w:r w:rsidRPr="00EA76E6">
        <w:t xml:space="preserve">. </w:t>
      </w:r>
      <w:r w:rsidR="00CA2403" w:rsidRPr="00EA76E6">
        <w:t>Voilà pourquoi je les avais mis à ma porte</w:t>
      </w:r>
      <w:r w:rsidRPr="00EA76E6">
        <w:t>.</w:t>
      </w:r>
    </w:p>
    <w:p w14:paraId="3B683EF5" w14:textId="77777777" w:rsidR="00C646BA" w:rsidRPr="00EA76E6" w:rsidRDefault="00C646BA" w:rsidP="00C646BA">
      <w:r w:rsidRPr="00EA76E6">
        <w:t>— </w:t>
      </w:r>
      <w:r w:rsidR="00CA2403" w:rsidRPr="00EA76E6">
        <w:t>Donc</w:t>
      </w:r>
      <w:r w:rsidRPr="00EA76E6">
        <w:t xml:space="preserve">, </w:t>
      </w:r>
      <w:r w:rsidR="00CA2403" w:rsidRPr="00EA76E6">
        <w:t>en arrivant à Londres hier</w:t>
      </w:r>
      <w:r w:rsidRPr="00EA76E6">
        <w:t xml:space="preserve">, </w:t>
      </w:r>
      <w:r w:rsidR="00CA2403" w:rsidRPr="00EA76E6">
        <w:t>vous êtes sorti tout de suite pour acheter une paire de chaussures</w:t>
      </w:r>
      <w:r w:rsidRPr="00EA76E6">
        <w:t> ?</w:t>
      </w:r>
    </w:p>
    <w:p w14:paraId="3518E389" w14:textId="77777777" w:rsidR="00C646BA" w:rsidRPr="00EA76E6" w:rsidRDefault="00C646BA" w:rsidP="00C646BA">
      <w:r w:rsidRPr="00EA76E6">
        <w:t>— </w:t>
      </w:r>
      <w:r w:rsidR="00CA2403" w:rsidRPr="00EA76E6">
        <w:t>J</w:t>
      </w:r>
      <w:r w:rsidRPr="00EA76E6">
        <w:t>’</w:t>
      </w:r>
      <w:r w:rsidR="00CA2403" w:rsidRPr="00EA76E6">
        <w:t>ai fait diverses emplettes</w:t>
      </w:r>
      <w:r w:rsidRPr="00EA76E6">
        <w:t xml:space="preserve">. </w:t>
      </w:r>
      <w:r w:rsidR="00CA2403" w:rsidRPr="00EA76E6">
        <w:t>Le docteur Mortimer m</w:t>
      </w:r>
      <w:r w:rsidRPr="00EA76E6">
        <w:t>’</w:t>
      </w:r>
      <w:r w:rsidR="00CA2403" w:rsidRPr="00EA76E6">
        <w:t>accompagnait</w:t>
      </w:r>
      <w:r w:rsidRPr="00EA76E6">
        <w:t xml:space="preserve">. </w:t>
      </w:r>
      <w:r w:rsidR="00CA2403" w:rsidRPr="00EA76E6">
        <w:t>Comprenez que</w:t>
      </w:r>
      <w:r w:rsidRPr="00EA76E6">
        <w:t xml:space="preserve">, </w:t>
      </w:r>
      <w:r w:rsidR="00CA2403" w:rsidRPr="00EA76E6">
        <w:t>si je dois devenir châtelain là-bas</w:t>
      </w:r>
      <w:r w:rsidRPr="00EA76E6">
        <w:t xml:space="preserve">, </w:t>
      </w:r>
      <w:r w:rsidR="00CA2403" w:rsidRPr="00EA76E6">
        <w:t>il faut que je m</w:t>
      </w:r>
      <w:r w:rsidRPr="00EA76E6">
        <w:t>’</w:t>
      </w:r>
      <w:r w:rsidR="00CA2403" w:rsidRPr="00EA76E6">
        <w:t>habille</w:t>
      </w:r>
      <w:r w:rsidRPr="00EA76E6">
        <w:t xml:space="preserve"> : </w:t>
      </w:r>
      <w:r w:rsidR="00CA2403" w:rsidRPr="00EA76E6">
        <w:t>or j</w:t>
      </w:r>
      <w:r w:rsidRPr="00EA76E6">
        <w:t>’</w:t>
      </w:r>
      <w:r w:rsidR="00CA2403" w:rsidRPr="00EA76E6">
        <w:t>avais plutôt négligé ma garde-robe en Amérique</w:t>
      </w:r>
      <w:r w:rsidRPr="00EA76E6">
        <w:t xml:space="preserve">. </w:t>
      </w:r>
      <w:r w:rsidR="00CA2403" w:rsidRPr="00EA76E6">
        <w:t>Entre autres choses</w:t>
      </w:r>
      <w:r w:rsidRPr="00EA76E6">
        <w:t xml:space="preserve">, </w:t>
      </w:r>
      <w:r w:rsidR="00CA2403" w:rsidRPr="00EA76E6">
        <w:t>j</w:t>
      </w:r>
      <w:r w:rsidRPr="00EA76E6">
        <w:t>’</w:t>
      </w:r>
      <w:r w:rsidR="00CA2403" w:rsidRPr="00EA76E6">
        <w:t>avais acheté ces so</w:t>
      </w:r>
      <w:r w:rsidR="00CA2403" w:rsidRPr="00EA76E6">
        <w:t>u</w:t>
      </w:r>
      <w:r w:rsidR="00CA2403" w:rsidRPr="00EA76E6">
        <w:t>liers marron</w:t>
      </w:r>
      <w:r w:rsidRPr="00EA76E6">
        <w:t xml:space="preserve"> (</w:t>
      </w:r>
      <w:r w:rsidR="00CA2403" w:rsidRPr="00EA76E6">
        <w:t>ils m</w:t>
      </w:r>
      <w:r w:rsidRPr="00EA76E6">
        <w:t>’</w:t>
      </w:r>
      <w:r w:rsidR="00CA2403" w:rsidRPr="00EA76E6">
        <w:t>ont coûté six dollars</w:t>
      </w:r>
      <w:r w:rsidRPr="00EA76E6">
        <w:t xml:space="preserve">), </w:t>
      </w:r>
      <w:r w:rsidR="00CA2403" w:rsidRPr="00EA76E6">
        <w:t>et l</w:t>
      </w:r>
      <w:r w:rsidRPr="00EA76E6">
        <w:t>’</w:t>
      </w:r>
      <w:r w:rsidR="00CA2403" w:rsidRPr="00EA76E6">
        <w:t>un m</w:t>
      </w:r>
      <w:r w:rsidRPr="00EA76E6">
        <w:t>’</w:t>
      </w:r>
      <w:r w:rsidR="00CA2403" w:rsidRPr="00EA76E6">
        <w:t>a été volé avant que je les aie chaussés</w:t>
      </w:r>
      <w:r w:rsidRPr="00EA76E6">
        <w:t>.</w:t>
      </w:r>
    </w:p>
    <w:p w14:paraId="58D41E72" w14:textId="77777777" w:rsidR="00C646BA" w:rsidRPr="00EA76E6" w:rsidRDefault="00C646BA" w:rsidP="00C646BA">
      <w:r w:rsidRPr="00EA76E6">
        <w:t>— </w:t>
      </w:r>
      <w:r w:rsidR="00CA2403" w:rsidRPr="00EA76E6">
        <w:t>Il me semble que c</w:t>
      </w:r>
      <w:r w:rsidRPr="00EA76E6">
        <w:t>’</w:t>
      </w:r>
      <w:r w:rsidR="00CA2403" w:rsidRPr="00EA76E6">
        <w:t>est un objet bien peu digne d</w:t>
      </w:r>
      <w:r w:rsidRPr="00EA76E6">
        <w:t>’</w:t>
      </w:r>
      <w:r w:rsidR="00CA2403" w:rsidRPr="00EA76E6">
        <w:t>un vol</w:t>
      </w:r>
      <w:r w:rsidRPr="00EA76E6">
        <w:t xml:space="preserve"> ! </w:t>
      </w:r>
      <w:r w:rsidR="00CA2403" w:rsidRPr="00EA76E6">
        <w:t>dit Sherlock Holmes</w:t>
      </w:r>
      <w:r w:rsidRPr="00EA76E6">
        <w:t xml:space="preserve">. </w:t>
      </w:r>
      <w:r w:rsidR="00CA2403" w:rsidRPr="00EA76E6">
        <w:t>Je partage l</w:t>
      </w:r>
      <w:r w:rsidRPr="00EA76E6">
        <w:t>’</w:t>
      </w:r>
      <w:r w:rsidR="00CA2403" w:rsidRPr="00EA76E6">
        <w:t>avis du docteur Mortimer</w:t>
      </w:r>
      <w:r w:rsidRPr="00EA76E6">
        <w:t xml:space="preserve"> : </w:t>
      </w:r>
      <w:r w:rsidR="00CA2403" w:rsidRPr="00EA76E6">
        <w:t>vous retrouverez bientôt ce soulier manquant</w:t>
      </w:r>
      <w:r w:rsidRPr="00EA76E6">
        <w:t>.</w:t>
      </w:r>
    </w:p>
    <w:p w14:paraId="21BD294E" w14:textId="6F99005C" w:rsidR="00C646BA" w:rsidRPr="00EA76E6" w:rsidRDefault="00C646BA" w:rsidP="00C646BA">
      <w:r w:rsidRPr="00EA76E6">
        <w:t>— </w:t>
      </w:r>
      <w:r w:rsidR="00CA2403" w:rsidRPr="00EA76E6">
        <w:t>Et maintenant</w:t>
      </w:r>
      <w:r w:rsidRPr="00EA76E6">
        <w:t xml:space="preserve">, </w:t>
      </w:r>
      <w:r w:rsidR="00CA2403" w:rsidRPr="00EA76E6">
        <w:t>messieurs</w:t>
      </w:r>
      <w:r w:rsidRPr="00EA76E6">
        <w:t xml:space="preserve">, </w:t>
      </w:r>
      <w:r w:rsidR="00CA2403" w:rsidRPr="00EA76E6">
        <w:t xml:space="preserve">déclara le </w:t>
      </w:r>
      <w:r w:rsidR="005E5AD1" w:rsidRPr="00EA76E6">
        <w:t>baronnet</w:t>
      </w:r>
      <w:r w:rsidR="00CA2403" w:rsidRPr="00EA76E6">
        <w:t xml:space="preserve"> avec un air décidé</w:t>
      </w:r>
      <w:r w:rsidRPr="00EA76E6">
        <w:t xml:space="preserve">, </w:t>
      </w:r>
      <w:r w:rsidR="00CA2403" w:rsidRPr="00EA76E6">
        <w:t>je pense avoir suffisamment bavardé sur le peu de choses que je connais</w:t>
      </w:r>
      <w:r w:rsidRPr="00EA76E6">
        <w:t xml:space="preserve">. </w:t>
      </w:r>
      <w:r w:rsidR="00CA2403" w:rsidRPr="00EA76E6">
        <w:t>Il est temps que vous teniez votre pr</w:t>
      </w:r>
      <w:r w:rsidR="00CA2403" w:rsidRPr="00EA76E6">
        <w:t>o</w:t>
      </w:r>
      <w:r w:rsidR="00CA2403" w:rsidRPr="00EA76E6">
        <w:t>messe et que vous me mettiez au courant de ce que</w:t>
      </w:r>
      <w:r w:rsidRPr="00EA76E6">
        <w:t xml:space="preserve">, </w:t>
      </w:r>
      <w:r w:rsidR="00CA2403" w:rsidRPr="00EA76E6">
        <w:t>vous</w:t>
      </w:r>
      <w:r w:rsidRPr="00EA76E6">
        <w:t xml:space="preserve">, </w:t>
      </w:r>
      <w:r w:rsidR="00CA2403" w:rsidRPr="00EA76E6">
        <w:t>vous savez</w:t>
      </w:r>
      <w:r w:rsidRPr="00EA76E6">
        <w:t>.</w:t>
      </w:r>
    </w:p>
    <w:p w14:paraId="329A425B" w14:textId="5CA0D94C" w:rsidR="00C646BA" w:rsidRPr="00EA76E6" w:rsidRDefault="00C646BA" w:rsidP="00C646BA">
      <w:r w:rsidRPr="00EA76E6">
        <w:t>— </w:t>
      </w:r>
      <w:r w:rsidR="00CA2403" w:rsidRPr="00EA76E6">
        <w:t>Votre requête est</w:t>
      </w:r>
      <w:r w:rsidRPr="00EA76E6">
        <w:t xml:space="preserve">, </w:t>
      </w:r>
      <w:r w:rsidR="00CA2403" w:rsidRPr="00EA76E6">
        <w:t>on ne peut plus raisonnable</w:t>
      </w:r>
      <w:r w:rsidRPr="00EA76E6">
        <w:t xml:space="preserve">, </w:t>
      </w:r>
      <w:r w:rsidR="00CA2403" w:rsidRPr="00EA76E6">
        <w:t>répondit Holmes</w:t>
      </w:r>
      <w:r w:rsidRPr="00EA76E6">
        <w:t xml:space="preserve">. </w:t>
      </w:r>
      <w:r w:rsidR="00CA2403" w:rsidRPr="00EA76E6">
        <w:t>Docteur Mortimer</w:t>
      </w:r>
      <w:r w:rsidRPr="00EA76E6">
        <w:t xml:space="preserve">, </w:t>
      </w:r>
      <w:r w:rsidR="00CA2403" w:rsidRPr="00EA76E6">
        <w:t>je crois que vous ne pouvez rien faire de mieux que de répéter l</w:t>
      </w:r>
      <w:r w:rsidRPr="00EA76E6">
        <w:t>’</w:t>
      </w:r>
      <w:r w:rsidR="00CA2403" w:rsidRPr="00EA76E6">
        <w:t>histoire telle que vous nous l</w:t>
      </w:r>
      <w:r w:rsidRPr="00EA76E6">
        <w:t>’</w:t>
      </w:r>
      <w:r w:rsidR="00CA2403" w:rsidRPr="00EA76E6">
        <w:t>avez contée</w:t>
      </w:r>
      <w:r w:rsidRPr="00EA76E6">
        <w:t>. »</w:t>
      </w:r>
    </w:p>
    <w:p w14:paraId="4E9818D2" w14:textId="77777777" w:rsidR="00C646BA" w:rsidRPr="00EA76E6" w:rsidRDefault="00CA2403" w:rsidP="00C646BA">
      <w:r w:rsidRPr="00EA76E6">
        <w:lastRenderedPageBreak/>
        <w:t>Notre scientifique ami tira de sa poche ses papiers</w:t>
      </w:r>
      <w:r w:rsidR="00C646BA" w:rsidRPr="00EA76E6">
        <w:t xml:space="preserve">, </w:t>
      </w:r>
      <w:r w:rsidRPr="00EA76E6">
        <w:t>et exp</w:t>
      </w:r>
      <w:r w:rsidRPr="00EA76E6">
        <w:t>o</w:t>
      </w:r>
      <w:r w:rsidRPr="00EA76E6">
        <w:t>sa l</w:t>
      </w:r>
      <w:r w:rsidR="00C646BA" w:rsidRPr="00EA76E6">
        <w:t>’</w:t>
      </w:r>
      <w:r w:rsidRPr="00EA76E6">
        <w:t>affaire comme il l</w:t>
      </w:r>
      <w:r w:rsidR="00C646BA" w:rsidRPr="00EA76E6">
        <w:t>’</w:t>
      </w:r>
      <w:r w:rsidRPr="00EA76E6">
        <w:t>avait fait vingt-quatre heures plus tôt</w:t>
      </w:r>
      <w:r w:rsidR="00C646BA" w:rsidRPr="00EA76E6">
        <w:t xml:space="preserve">. </w:t>
      </w:r>
      <w:r w:rsidRPr="00EA76E6">
        <w:t>Sir Henry Baskerville l</w:t>
      </w:r>
      <w:r w:rsidR="00C646BA" w:rsidRPr="00EA76E6">
        <w:t>’</w:t>
      </w:r>
      <w:r w:rsidRPr="00EA76E6">
        <w:t>écouta avec la plus vive attention</w:t>
      </w:r>
      <w:r w:rsidR="00C646BA" w:rsidRPr="00EA76E6">
        <w:t xml:space="preserve">, </w:t>
      </w:r>
      <w:r w:rsidRPr="00EA76E6">
        <w:t>poussant de temps à autre une exclamation de surprise</w:t>
      </w:r>
      <w:r w:rsidR="00C646BA" w:rsidRPr="00EA76E6">
        <w:t>.</w:t>
      </w:r>
    </w:p>
    <w:p w14:paraId="73A2FADE" w14:textId="77777777" w:rsidR="00C646BA" w:rsidRPr="00EA76E6" w:rsidRDefault="00C646BA" w:rsidP="00C646BA">
      <w:r w:rsidRPr="00EA76E6">
        <w:t>« </w:t>
      </w:r>
      <w:r w:rsidR="00C4220C" w:rsidRPr="00EA76E6">
        <w:t>Eh</w:t>
      </w:r>
      <w:r w:rsidR="00CA2403" w:rsidRPr="00EA76E6">
        <w:t xml:space="preserve"> bien</w:t>
      </w:r>
      <w:r w:rsidRPr="00EA76E6">
        <w:t xml:space="preserve"> ! </w:t>
      </w:r>
      <w:r w:rsidR="00CA2403" w:rsidRPr="00EA76E6">
        <w:t>voilà un héritage qui ne s</w:t>
      </w:r>
      <w:r w:rsidRPr="00EA76E6">
        <w:t>’</w:t>
      </w:r>
      <w:r w:rsidR="00CA2403" w:rsidRPr="00EA76E6">
        <w:t>annonce pas tout simple</w:t>
      </w:r>
      <w:r w:rsidRPr="00EA76E6">
        <w:t xml:space="preserve"> ! </w:t>
      </w:r>
      <w:r w:rsidR="00CA2403" w:rsidRPr="00EA76E6">
        <w:t>fit-il quand le long récit fut terminé</w:t>
      </w:r>
      <w:r w:rsidRPr="00EA76E6">
        <w:t xml:space="preserve">. </w:t>
      </w:r>
      <w:r w:rsidR="00CA2403" w:rsidRPr="00EA76E6">
        <w:t>Bien sûr</w:t>
      </w:r>
      <w:r w:rsidRPr="00EA76E6">
        <w:t xml:space="preserve">, </w:t>
      </w:r>
      <w:r w:rsidR="00CA2403" w:rsidRPr="00EA76E6">
        <w:t>j</w:t>
      </w:r>
      <w:r w:rsidRPr="00EA76E6">
        <w:t>’</w:t>
      </w:r>
      <w:r w:rsidR="00CA2403" w:rsidRPr="00EA76E6">
        <w:t>avais entendu parler du chien depuis ma nursery</w:t>
      </w:r>
      <w:r w:rsidRPr="00EA76E6">
        <w:t xml:space="preserve">. </w:t>
      </w:r>
      <w:r w:rsidR="00CA2403" w:rsidRPr="00EA76E6">
        <w:t>C</w:t>
      </w:r>
      <w:r w:rsidRPr="00EA76E6">
        <w:t>’</w:t>
      </w:r>
      <w:r w:rsidR="00CA2403" w:rsidRPr="00EA76E6">
        <w:t>est une histoire de famille</w:t>
      </w:r>
      <w:r w:rsidRPr="00EA76E6">
        <w:t xml:space="preserve"> ; </w:t>
      </w:r>
      <w:r w:rsidR="00CA2403" w:rsidRPr="00EA76E6">
        <w:t>mais je ne l</w:t>
      </w:r>
      <w:r w:rsidRPr="00EA76E6">
        <w:t>’</w:t>
      </w:r>
      <w:r w:rsidR="00CA2403" w:rsidRPr="00EA76E6">
        <w:t>avais jamais prise au sérieux</w:t>
      </w:r>
      <w:r w:rsidRPr="00EA76E6">
        <w:t xml:space="preserve">. </w:t>
      </w:r>
      <w:r w:rsidR="00CA2403" w:rsidRPr="00EA76E6">
        <w:t>En ce qui concerne la mort de mon oncle</w:t>
      </w:r>
      <w:r w:rsidRPr="00EA76E6">
        <w:t xml:space="preserve">… </w:t>
      </w:r>
      <w:r w:rsidR="00CA2403" w:rsidRPr="00EA76E6">
        <w:t>tout cela bouillonne dans ma tête</w:t>
      </w:r>
      <w:r w:rsidRPr="00EA76E6">
        <w:t xml:space="preserve">, </w:t>
      </w:r>
      <w:r w:rsidR="00CA2403" w:rsidRPr="00EA76E6">
        <w:t>et je ne vois pas encore clair</w:t>
      </w:r>
      <w:r w:rsidRPr="00EA76E6">
        <w:t xml:space="preserve">. </w:t>
      </w:r>
      <w:r w:rsidR="00CA2403" w:rsidRPr="00EA76E6">
        <w:t>Vous ne semblez pas savoir encore si c</w:t>
      </w:r>
      <w:r w:rsidRPr="00EA76E6">
        <w:t>’</w:t>
      </w:r>
      <w:r w:rsidR="00CA2403" w:rsidRPr="00EA76E6">
        <w:t>est une affaire pour la police ou pour le clergé</w:t>
      </w:r>
      <w:r w:rsidRPr="00EA76E6">
        <w:t>.</w:t>
      </w:r>
    </w:p>
    <w:p w14:paraId="7A57D510" w14:textId="77777777" w:rsidR="00C646BA" w:rsidRPr="00EA76E6" w:rsidRDefault="00C646BA" w:rsidP="00C646BA">
      <w:r w:rsidRPr="00EA76E6">
        <w:t>— </w:t>
      </w:r>
      <w:r w:rsidR="00CA2403" w:rsidRPr="00EA76E6">
        <w:t>Exactement</w:t>
      </w:r>
      <w:r w:rsidRPr="00EA76E6">
        <w:t>.</w:t>
      </w:r>
    </w:p>
    <w:p w14:paraId="0A401ECB" w14:textId="77777777" w:rsidR="00C646BA" w:rsidRPr="00EA76E6" w:rsidRDefault="00C646BA" w:rsidP="00C646BA">
      <w:r w:rsidRPr="00EA76E6">
        <w:t>— </w:t>
      </w:r>
      <w:r w:rsidR="00CA2403" w:rsidRPr="00EA76E6">
        <w:t>Et maintenant</w:t>
      </w:r>
      <w:r w:rsidRPr="00EA76E6">
        <w:t xml:space="preserve">, </w:t>
      </w:r>
      <w:r w:rsidR="00CA2403" w:rsidRPr="00EA76E6">
        <w:t>cette histoire de lettre à mon hôtel</w:t>
      </w:r>
      <w:r w:rsidRPr="00EA76E6">
        <w:t xml:space="preserve">… </w:t>
      </w:r>
      <w:r w:rsidR="00CA2403" w:rsidRPr="00EA76E6">
        <w:t>Je suppose qu</w:t>
      </w:r>
      <w:r w:rsidRPr="00EA76E6">
        <w:t>’</w:t>
      </w:r>
      <w:r w:rsidR="00CA2403" w:rsidRPr="00EA76E6">
        <w:t>elle s</w:t>
      </w:r>
      <w:r w:rsidRPr="00EA76E6">
        <w:t>’</w:t>
      </w:r>
      <w:r w:rsidR="00CA2403" w:rsidRPr="00EA76E6">
        <w:t>insère dans l</w:t>
      </w:r>
      <w:r w:rsidRPr="00EA76E6">
        <w:t>’</w:t>
      </w:r>
      <w:r w:rsidR="00CA2403" w:rsidRPr="00EA76E6">
        <w:t>ensemble</w:t>
      </w:r>
      <w:r w:rsidRPr="00EA76E6">
        <w:t>.</w:t>
      </w:r>
    </w:p>
    <w:p w14:paraId="25E84118" w14:textId="77777777" w:rsidR="00C646BA" w:rsidRPr="00EA76E6" w:rsidRDefault="00C646BA" w:rsidP="00C646BA">
      <w:r w:rsidRPr="00EA76E6">
        <w:t>— </w:t>
      </w:r>
      <w:r w:rsidR="00CA2403" w:rsidRPr="00EA76E6">
        <w:t>Elle paraît indiquer</w:t>
      </w:r>
      <w:r w:rsidRPr="00EA76E6">
        <w:t xml:space="preserve">, </w:t>
      </w:r>
      <w:r w:rsidR="00CA2403" w:rsidRPr="00EA76E6">
        <w:t>dit le docteur Mortimer</w:t>
      </w:r>
      <w:r w:rsidRPr="00EA76E6">
        <w:t xml:space="preserve">, </w:t>
      </w:r>
      <w:r w:rsidR="00CA2403" w:rsidRPr="00EA76E6">
        <w:t>que que</w:t>
      </w:r>
      <w:r w:rsidR="00CA2403" w:rsidRPr="00EA76E6">
        <w:t>l</w:t>
      </w:r>
      <w:r w:rsidR="00CA2403" w:rsidRPr="00EA76E6">
        <w:t>qu</w:t>
      </w:r>
      <w:r w:rsidRPr="00EA76E6">
        <w:t>’</w:t>
      </w:r>
      <w:r w:rsidR="00CA2403" w:rsidRPr="00EA76E6">
        <w:t>un en sait plus que nous sur ce qui se passe dans la lande</w:t>
      </w:r>
      <w:r w:rsidRPr="00EA76E6">
        <w:t>.</w:t>
      </w:r>
    </w:p>
    <w:p w14:paraId="1A20A0FB" w14:textId="77777777" w:rsidR="00C646BA" w:rsidRPr="00EA76E6" w:rsidRDefault="00C646BA" w:rsidP="00C646BA">
      <w:r w:rsidRPr="00EA76E6">
        <w:t>— </w:t>
      </w:r>
      <w:r w:rsidR="00CA2403" w:rsidRPr="00EA76E6">
        <w:t>Et aussi</w:t>
      </w:r>
      <w:r w:rsidRPr="00EA76E6">
        <w:t xml:space="preserve">, </w:t>
      </w:r>
      <w:r w:rsidR="00CA2403" w:rsidRPr="00EA76E6">
        <w:t>ajouta Holmes</w:t>
      </w:r>
      <w:r w:rsidRPr="00EA76E6">
        <w:t xml:space="preserve">, </w:t>
      </w:r>
      <w:r w:rsidR="00CA2403" w:rsidRPr="00EA76E6">
        <w:t>que quelqu</w:t>
      </w:r>
      <w:r w:rsidRPr="00EA76E6">
        <w:t>’</w:t>
      </w:r>
      <w:r w:rsidR="00CA2403" w:rsidRPr="00EA76E6">
        <w:t>un n</w:t>
      </w:r>
      <w:r w:rsidRPr="00EA76E6">
        <w:t>’</w:t>
      </w:r>
      <w:r w:rsidR="00CA2403" w:rsidRPr="00EA76E6">
        <w:t>est pas mal di</w:t>
      </w:r>
      <w:r w:rsidR="00CA2403" w:rsidRPr="00EA76E6">
        <w:t>s</w:t>
      </w:r>
      <w:r w:rsidR="00CA2403" w:rsidRPr="00EA76E6">
        <w:t>posé envers vous</w:t>
      </w:r>
      <w:r w:rsidRPr="00EA76E6">
        <w:t xml:space="preserve">, </w:t>
      </w:r>
      <w:r w:rsidR="00CA2403" w:rsidRPr="00EA76E6">
        <w:t>puisque vous voilà averti d</w:t>
      </w:r>
      <w:r w:rsidRPr="00EA76E6">
        <w:t>’</w:t>
      </w:r>
      <w:r w:rsidR="00CA2403" w:rsidRPr="00EA76E6">
        <w:t>un danger</w:t>
      </w:r>
      <w:r w:rsidRPr="00EA76E6">
        <w:t>.</w:t>
      </w:r>
    </w:p>
    <w:p w14:paraId="6D897AE2" w14:textId="77777777" w:rsidR="00C646BA" w:rsidRPr="00EA76E6" w:rsidRDefault="00C646BA" w:rsidP="00C646BA">
      <w:r w:rsidRPr="00EA76E6">
        <w:t>— </w:t>
      </w:r>
      <w:r w:rsidR="008D2AD1" w:rsidRPr="00EA76E6">
        <w:t>À</w:t>
      </w:r>
      <w:r w:rsidR="00CA2403" w:rsidRPr="00EA76E6">
        <w:t xml:space="preserve"> moins qu</w:t>
      </w:r>
      <w:r w:rsidRPr="00EA76E6">
        <w:t>’</w:t>
      </w:r>
      <w:r w:rsidR="00CA2403" w:rsidRPr="00EA76E6">
        <w:t>on ne cherche à m</w:t>
      </w:r>
      <w:r w:rsidRPr="00EA76E6">
        <w:t>’</w:t>
      </w:r>
      <w:r w:rsidR="00CA2403" w:rsidRPr="00EA76E6">
        <w:t>évincer</w:t>
      </w:r>
      <w:r w:rsidRPr="00EA76E6">
        <w:t xml:space="preserve">, </w:t>
      </w:r>
      <w:r w:rsidR="00CA2403" w:rsidRPr="00EA76E6">
        <w:t>qu</w:t>
      </w:r>
      <w:r w:rsidRPr="00EA76E6">
        <w:t>’</w:t>
      </w:r>
      <w:r w:rsidR="00CA2403" w:rsidRPr="00EA76E6">
        <w:t>on ne souhaite me voir quitter les lieux</w:t>
      </w:r>
      <w:r w:rsidRPr="00EA76E6">
        <w:t>.</w:t>
      </w:r>
    </w:p>
    <w:p w14:paraId="75133DB8" w14:textId="77777777" w:rsidR="00C646BA" w:rsidRPr="00EA76E6" w:rsidRDefault="00C646BA" w:rsidP="00C646BA">
      <w:r w:rsidRPr="00EA76E6">
        <w:t>— </w:t>
      </w:r>
      <w:r w:rsidR="00CA2403" w:rsidRPr="00EA76E6">
        <w:t>C</w:t>
      </w:r>
      <w:r w:rsidRPr="00EA76E6">
        <w:t>’</w:t>
      </w:r>
      <w:r w:rsidR="00CA2403" w:rsidRPr="00EA76E6">
        <w:t>est également possible</w:t>
      </w:r>
      <w:r w:rsidRPr="00EA76E6">
        <w:t xml:space="preserve">. </w:t>
      </w:r>
      <w:r w:rsidR="00CA2403" w:rsidRPr="00EA76E6">
        <w:t>Je vous suis fort obligé</w:t>
      </w:r>
      <w:r w:rsidRPr="00EA76E6">
        <w:t xml:space="preserve">, </w:t>
      </w:r>
      <w:r w:rsidR="00CA2403" w:rsidRPr="00EA76E6">
        <w:t>docteur Mortimer</w:t>
      </w:r>
      <w:r w:rsidRPr="00EA76E6">
        <w:t xml:space="preserve">, </w:t>
      </w:r>
      <w:r w:rsidR="00CA2403" w:rsidRPr="00EA76E6">
        <w:t>de m</w:t>
      </w:r>
      <w:r w:rsidRPr="00EA76E6">
        <w:t>’</w:t>
      </w:r>
      <w:r w:rsidR="00CA2403" w:rsidRPr="00EA76E6">
        <w:t>avoir soumis un problème qui m</w:t>
      </w:r>
      <w:r w:rsidRPr="00EA76E6">
        <w:t>’</w:t>
      </w:r>
      <w:r w:rsidR="00CA2403" w:rsidRPr="00EA76E6">
        <w:t>offre plusieurs hypothèses intéressantes</w:t>
      </w:r>
      <w:r w:rsidRPr="00EA76E6">
        <w:t xml:space="preserve">. </w:t>
      </w:r>
      <w:r w:rsidR="00CA2403" w:rsidRPr="00EA76E6">
        <w:t>Mais le point pratique que nous avons à régler</w:t>
      </w:r>
      <w:r w:rsidRPr="00EA76E6">
        <w:t xml:space="preserve">, </w:t>
      </w:r>
      <w:r w:rsidR="00CA2403" w:rsidRPr="00EA76E6">
        <w:t>Sir Henry</w:t>
      </w:r>
      <w:r w:rsidRPr="00EA76E6">
        <w:t xml:space="preserve">, </w:t>
      </w:r>
      <w:r w:rsidR="00CA2403" w:rsidRPr="00EA76E6">
        <w:t>est celui-ci</w:t>
      </w:r>
      <w:r w:rsidRPr="00EA76E6">
        <w:t xml:space="preserve"> : </w:t>
      </w:r>
      <w:r w:rsidR="00CA2403" w:rsidRPr="00EA76E6">
        <w:t>est-il ou non souhaitable que vous alliez à Baskerville Hall</w:t>
      </w:r>
      <w:r w:rsidRPr="00EA76E6">
        <w:t> ?</w:t>
      </w:r>
    </w:p>
    <w:p w14:paraId="20D354C4" w14:textId="77777777" w:rsidR="00C646BA" w:rsidRPr="00EA76E6" w:rsidRDefault="00C646BA" w:rsidP="00C646BA">
      <w:r w:rsidRPr="00EA76E6">
        <w:t>— </w:t>
      </w:r>
      <w:r w:rsidR="00CA2403" w:rsidRPr="00EA76E6">
        <w:t>Pourquoi n</w:t>
      </w:r>
      <w:r w:rsidRPr="00EA76E6">
        <w:t>’</w:t>
      </w:r>
      <w:r w:rsidR="00CA2403" w:rsidRPr="00EA76E6">
        <w:t>irais-je pas</w:t>
      </w:r>
      <w:r w:rsidRPr="00EA76E6">
        <w:t> ?</w:t>
      </w:r>
    </w:p>
    <w:p w14:paraId="344226E0" w14:textId="77777777" w:rsidR="00C646BA" w:rsidRPr="00EA76E6" w:rsidRDefault="00C646BA" w:rsidP="00C646BA">
      <w:r w:rsidRPr="00EA76E6">
        <w:lastRenderedPageBreak/>
        <w:t>— </w:t>
      </w:r>
      <w:r w:rsidR="00CA2403" w:rsidRPr="00EA76E6">
        <w:t>Parce qu</w:t>
      </w:r>
      <w:r w:rsidRPr="00EA76E6">
        <w:t>’</w:t>
      </w:r>
      <w:r w:rsidR="00CA2403" w:rsidRPr="00EA76E6">
        <w:t>un danger paraît exister</w:t>
      </w:r>
      <w:r w:rsidRPr="00EA76E6">
        <w:t>.</w:t>
      </w:r>
    </w:p>
    <w:p w14:paraId="17A67B16" w14:textId="77777777" w:rsidR="00C646BA" w:rsidRPr="00EA76E6" w:rsidRDefault="00C646BA" w:rsidP="00C646BA">
      <w:r w:rsidRPr="00EA76E6">
        <w:t>— </w:t>
      </w:r>
      <w:r w:rsidR="00CA2403" w:rsidRPr="00EA76E6">
        <w:t>Entendez-vous danger provenant de ce monstre lége</w:t>
      </w:r>
      <w:r w:rsidR="00CA2403" w:rsidRPr="00EA76E6">
        <w:t>n</w:t>
      </w:r>
      <w:r w:rsidR="00CA2403" w:rsidRPr="00EA76E6">
        <w:t>daire ou danger provenant d</w:t>
      </w:r>
      <w:r w:rsidRPr="00EA76E6">
        <w:t>’</w:t>
      </w:r>
      <w:r w:rsidR="00CA2403" w:rsidRPr="00EA76E6">
        <w:t>êtres humains</w:t>
      </w:r>
      <w:r w:rsidRPr="00EA76E6">
        <w:t> ?</w:t>
      </w:r>
    </w:p>
    <w:p w14:paraId="0F8780AF" w14:textId="77777777" w:rsidR="00C646BA" w:rsidRPr="00EA76E6" w:rsidRDefault="00C646BA" w:rsidP="00C646BA">
      <w:r w:rsidRPr="00EA76E6">
        <w:t>— </w:t>
      </w:r>
      <w:r w:rsidR="00CA2403" w:rsidRPr="00EA76E6">
        <w:t>C</w:t>
      </w:r>
      <w:r w:rsidRPr="00EA76E6">
        <w:t>’</w:t>
      </w:r>
      <w:r w:rsidR="00CA2403" w:rsidRPr="00EA76E6">
        <w:t>est ce qu</w:t>
      </w:r>
      <w:r w:rsidRPr="00EA76E6">
        <w:t>’</w:t>
      </w:r>
      <w:r w:rsidR="00CA2403" w:rsidRPr="00EA76E6">
        <w:t>il nous faut découvrir</w:t>
      </w:r>
      <w:r w:rsidRPr="00EA76E6">
        <w:t>.</w:t>
      </w:r>
    </w:p>
    <w:p w14:paraId="5B6D9B99" w14:textId="68CCAFF7" w:rsidR="00C646BA" w:rsidRPr="00EA76E6" w:rsidRDefault="00C646BA" w:rsidP="00C646BA">
      <w:r w:rsidRPr="00EA76E6">
        <w:t>— </w:t>
      </w:r>
      <w:r w:rsidR="00CA2403" w:rsidRPr="00EA76E6">
        <w:t>N</w:t>
      </w:r>
      <w:r w:rsidRPr="00EA76E6">
        <w:t>’</w:t>
      </w:r>
      <w:r w:rsidR="00CA2403" w:rsidRPr="00EA76E6">
        <w:t>importe</w:t>
      </w:r>
      <w:r w:rsidRPr="00EA76E6">
        <w:t xml:space="preserve"> : </w:t>
      </w:r>
      <w:r w:rsidR="00CA2403" w:rsidRPr="00EA76E6">
        <w:t>ma réponse sera la même</w:t>
      </w:r>
      <w:r w:rsidRPr="00EA76E6">
        <w:t xml:space="preserve">. </w:t>
      </w:r>
      <w:r w:rsidR="00CA2403" w:rsidRPr="00EA76E6">
        <w:t>Il n</w:t>
      </w:r>
      <w:r w:rsidRPr="00EA76E6">
        <w:t>’</w:t>
      </w:r>
      <w:r w:rsidR="00CA2403" w:rsidRPr="00EA76E6">
        <w:t>existe pas de démon de l</w:t>
      </w:r>
      <w:r w:rsidRPr="00EA76E6">
        <w:t>’</w:t>
      </w:r>
      <w:r w:rsidR="00CA2403" w:rsidRPr="00EA76E6">
        <w:t>enfer</w:t>
      </w:r>
      <w:r w:rsidRPr="00EA76E6">
        <w:t xml:space="preserve">, </w:t>
      </w:r>
      <w:r w:rsidR="00CA2403" w:rsidRPr="00EA76E6">
        <w:t>monsieur Holmes</w:t>
      </w:r>
      <w:r w:rsidRPr="00EA76E6">
        <w:t xml:space="preserve">, </w:t>
      </w:r>
      <w:r w:rsidR="00CA2403" w:rsidRPr="00EA76E6">
        <w:t>ni d</w:t>
      </w:r>
      <w:r w:rsidRPr="00EA76E6">
        <w:t>’</w:t>
      </w:r>
      <w:r w:rsidR="00CA2403" w:rsidRPr="00EA76E6">
        <w:t>homme sur terre qui puisse m</w:t>
      </w:r>
      <w:r w:rsidRPr="00EA76E6">
        <w:t>’</w:t>
      </w:r>
      <w:r w:rsidR="00CA2403" w:rsidRPr="00EA76E6">
        <w:t>empêcher de vivre dans la demeure de ma propre f</w:t>
      </w:r>
      <w:r w:rsidR="00CA2403" w:rsidRPr="00EA76E6">
        <w:t>a</w:t>
      </w:r>
      <w:r w:rsidR="00CA2403" w:rsidRPr="00EA76E6">
        <w:t>mille</w:t>
      </w:r>
      <w:r w:rsidRPr="00EA76E6">
        <w:t xml:space="preserve">. </w:t>
      </w:r>
      <w:r w:rsidR="00CA2403" w:rsidRPr="00EA76E6">
        <w:t>Vous pouvez considérer cela comme mon dernier mot</w:t>
      </w:r>
      <w:r w:rsidRPr="00EA76E6">
        <w:t>… »</w:t>
      </w:r>
    </w:p>
    <w:p w14:paraId="7958A7FF" w14:textId="77777777" w:rsidR="00C646BA" w:rsidRPr="00EA76E6" w:rsidRDefault="00CA2403" w:rsidP="00C646BA">
      <w:r w:rsidRPr="00EA76E6">
        <w:t>Ses sourcils noirs se froncèrent et son visage se colora</w:t>
      </w:r>
      <w:r w:rsidR="00C646BA" w:rsidRPr="00EA76E6">
        <w:t xml:space="preserve">. </w:t>
      </w:r>
      <w:r w:rsidRPr="00EA76E6">
        <w:t>V</w:t>
      </w:r>
      <w:r w:rsidRPr="00EA76E6">
        <w:t>i</w:t>
      </w:r>
      <w:r w:rsidRPr="00EA76E6">
        <w:t>siblement</w:t>
      </w:r>
      <w:r w:rsidR="00C646BA" w:rsidRPr="00EA76E6">
        <w:t xml:space="preserve">, </w:t>
      </w:r>
      <w:r w:rsidRPr="00EA76E6">
        <w:t>le feu du tempérament des Baskerville n</w:t>
      </w:r>
      <w:r w:rsidR="00C646BA" w:rsidRPr="00EA76E6">
        <w:t>’</w:t>
      </w:r>
      <w:r w:rsidRPr="00EA76E6">
        <w:t>était pas éteint dans leur dernier représentant</w:t>
      </w:r>
      <w:r w:rsidR="00C646BA" w:rsidRPr="00EA76E6">
        <w:t>.</w:t>
      </w:r>
    </w:p>
    <w:p w14:paraId="6886D44D" w14:textId="77777777" w:rsidR="00C646BA" w:rsidRPr="00EA76E6" w:rsidRDefault="00C646BA" w:rsidP="00C646BA">
      <w:r w:rsidRPr="00EA76E6">
        <w:t xml:space="preserve">« … </w:t>
      </w:r>
      <w:r w:rsidR="00CA2403" w:rsidRPr="00EA76E6">
        <w:t>En attendant</w:t>
      </w:r>
      <w:r w:rsidRPr="00EA76E6">
        <w:t xml:space="preserve">, </w:t>
      </w:r>
      <w:r w:rsidR="00CA2403" w:rsidRPr="00EA76E6">
        <w:t>poursuivit-il</w:t>
      </w:r>
      <w:r w:rsidRPr="00EA76E6">
        <w:t xml:space="preserve">, </w:t>
      </w:r>
      <w:r w:rsidR="00CA2403" w:rsidRPr="00EA76E6">
        <w:t>j</w:t>
      </w:r>
      <w:r w:rsidRPr="00EA76E6">
        <w:t>’</w:t>
      </w:r>
      <w:r w:rsidR="00CA2403" w:rsidRPr="00EA76E6">
        <w:t>ai à peine eu le temps de réfléchir à tout ce que vous m</w:t>
      </w:r>
      <w:r w:rsidRPr="00EA76E6">
        <w:t>’</w:t>
      </w:r>
      <w:r w:rsidR="00CA2403" w:rsidRPr="00EA76E6">
        <w:t>avez dit</w:t>
      </w:r>
      <w:r w:rsidRPr="00EA76E6">
        <w:t xml:space="preserve">. </w:t>
      </w:r>
      <w:r w:rsidR="00CA2403" w:rsidRPr="00EA76E6">
        <w:t>C</w:t>
      </w:r>
      <w:r w:rsidRPr="00EA76E6">
        <w:t>’</w:t>
      </w:r>
      <w:r w:rsidR="00CA2403" w:rsidRPr="00EA76E6">
        <w:t>est beaucoup dema</w:t>
      </w:r>
      <w:r w:rsidR="00CA2403" w:rsidRPr="00EA76E6">
        <w:t>n</w:t>
      </w:r>
      <w:r w:rsidR="00CA2403" w:rsidRPr="00EA76E6">
        <w:t>der à un homme que d</w:t>
      </w:r>
      <w:r w:rsidRPr="00EA76E6">
        <w:t>’</w:t>
      </w:r>
      <w:r w:rsidR="00CA2403" w:rsidRPr="00EA76E6">
        <w:t>apprendre et de décider coup sur coup</w:t>
      </w:r>
      <w:r w:rsidRPr="00EA76E6">
        <w:t xml:space="preserve">. </w:t>
      </w:r>
      <w:r w:rsidR="00CA2403" w:rsidRPr="00EA76E6">
        <w:t>Je voudrais disposer d</w:t>
      </w:r>
      <w:r w:rsidRPr="00EA76E6">
        <w:t>’</w:t>
      </w:r>
      <w:r w:rsidR="00CA2403" w:rsidRPr="00EA76E6">
        <w:t>une heure de tranquillité</w:t>
      </w:r>
      <w:r w:rsidRPr="00EA76E6">
        <w:t xml:space="preserve">. </w:t>
      </w:r>
      <w:r w:rsidR="00CA2403" w:rsidRPr="00EA76E6">
        <w:t>Monsieur Holmes</w:t>
      </w:r>
      <w:r w:rsidRPr="00EA76E6">
        <w:t xml:space="preserve">, </w:t>
      </w:r>
      <w:r w:rsidR="00CA2403" w:rsidRPr="00EA76E6">
        <w:t>il est maintenant onze heures trente et je vais rentrer directement à mon hôtel</w:t>
      </w:r>
      <w:r w:rsidRPr="00EA76E6">
        <w:t xml:space="preserve">. </w:t>
      </w:r>
      <w:r w:rsidR="00CA2403" w:rsidRPr="00EA76E6">
        <w:t>Accepteriez-vous de venir</w:t>
      </w:r>
      <w:r w:rsidRPr="00EA76E6">
        <w:t xml:space="preserve">, </w:t>
      </w:r>
      <w:r w:rsidR="00CA2403" w:rsidRPr="00EA76E6">
        <w:t>vous et votre ami le docteur Watson</w:t>
      </w:r>
      <w:r w:rsidRPr="00EA76E6">
        <w:t xml:space="preserve">, </w:t>
      </w:r>
      <w:r w:rsidR="00CA2403" w:rsidRPr="00EA76E6">
        <w:t>déjeuner avec nous</w:t>
      </w:r>
      <w:r w:rsidRPr="00EA76E6">
        <w:t xml:space="preserve"> ? </w:t>
      </w:r>
      <w:r w:rsidR="00CA2403" w:rsidRPr="00EA76E6">
        <w:t>Je pourrai mieux vous préciser mes réactions</w:t>
      </w:r>
      <w:r w:rsidRPr="00EA76E6">
        <w:t>.</w:t>
      </w:r>
    </w:p>
    <w:p w14:paraId="5C11719A" w14:textId="77777777" w:rsidR="00C646BA" w:rsidRPr="00EA76E6" w:rsidRDefault="00C646BA" w:rsidP="00C646BA">
      <w:r w:rsidRPr="00EA76E6">
        <w:t>— </w:t>
      </w:r>
      <w:r w:rsidR="00CA2403" w:rsidRPr="00EA76E6">
        <w:t>Êtes-vous d</w:t>
      </w:r>
      <w:r w:rsidRPr="00EA76E6">
        <w:t>’</w:t>
      </w:r>
      <w:r w:rsidR="00CA2403" w:rsidRPr="00EA76E6">
        <w:t>accord</w:t>
      </w:r>
      <w:r w:rsidRPr="00EA76E6">
        <w:t xml:space="preserve">, </w:t>
      </w:r>
      <w:r w:rsidR="00CA2403" w:rsidRPr="00EA76E6">
        <w:t>Watson</w:t>
      </w:r>
      <w:r w:rsidRPr="00EA76E6">
        <w:t> ?</w:t>
      </w:r>
    </w:p>
    <w:p w14:paraId="469B9626" w14:textId="77777777" w:rsidR="00C646BA" w:rsidRPr="00EA76E6" w:rsidRDefault="00C646BA" w:rsidP="00C646BA">
      <w:r w:rsidRPr="00EA76E6">
        <w:t>— </w:t>
      </w:r>
      <w:r w:rsidR="00CA2403" w:rsidRPr="00EA76E6">
        <w:t>Tout à fait</w:t>
      </w:r>
      <w:r w:rsidRPr="00EA76E6">
        <w:t>.</w:t>
      </w:r>
    </w:p>
    <w:p w14:paraId="66EF8D31" w14:textId="77777777" w:rsidR="00C646BA" w:rsidRPr="00EA76E6" w:rsidRDefault="00C646BA" w:rsidP="00C646BA">
      <w:r w:rsidRPr="00EA76E6">
        <w:t>— </w:t>
      </w:r>
      <w:r w:rsidR="00CA2403" w:rsidRPr="00EA76E6">
        <w:t>Alors comptez sur nous</w:t>
      </w:r>
      <w:r w:rsidRPr="00EA76E6">
        <w:t xml:space="preserve">. </w:t>
      </w:r>
      <w:r w:rsidR="00CA2403" w:rsidRPr="00EA76E6">
        <w:t>Voulez-vous que je commande un fiacre</w:t>
      </w:r>
      <w:r w:rsidRPr="00EA76E6">
        <w:t> ?</w:t>
      </w:r>
    </w:p>
    <w:p w14:paraId="55201703" w14:textId="77777777" w:rsidR="00C646BA" w:rsidRPr="00EA76E6" w:rsidRDefault="00C646BA" w:rsidP="00C646BA">
      <w:r w:rsidRPr="00EA76E6">
        <w:t>— </w:t>
      </w:r>
      <w:r w:rsidR="00CA2403" w:rsidRPr="00EA76E6">
        <w:t>Je préférerais marcher à pied</w:t>
      </w:r>
      <w:r w:rsidRPr="00EA76E6">
        <w:t xml:space="preserve">, </w:t>
      </w:r>
      <w:r w:rsidR="00CA2403" w:rsidRPr="00EA76E6">
        <w:t>car cette affaire m</w:t>
      </w:r>
      <w:r w:rsidRPr="00EA76E6">
        <w:t>’</w:t>
      </w:r>
      <w:r w:rsidR="00CA2403" w:rsidRPr="00EA76E6">
        <w:t>a un peu étourdi</w:t>
      </w:r>
      <w:r w:rsidRPr="00EA76E6">
        <w:t>.</w:t>
      </w:r>
    </w:p>
    <w:p w14:paraId="18044C70" w14:textId="77777777" w:rsidR="00C646BA" w:rsidRPr="00EA76E6" w:rsidRDefault="00C646BA" w:rsidP="00C646BA">
      <w:r w:rsidRPr="00EA76E6">
        <w:lastRenderedPageBreak/>
        <w:t>— </w:t>
      </w:r>
      <w:r w:rsidR="00CA2403" w:rsidRPr="00EA76E6">
        <w:t>Je vous accompagnerai avec plaisir</w:t>
      </w:r>
      <w:r w:rsidRPr="00EA76E6">
        <w:t xml:space="preserve">, </w:t>
      </w:r>
      <w:r w:rsidR="00CA2403" w:rsidRPr="00EA76E6">
        <w:t>dit le docteur Mo</w:t>
      </w:r>
      <w:r w:rsidR="00CA2403" w:rsidRPr="00EA76E6">
        <w:t>r</w:t>
      </w:r>
      <w:r w:rsidR="00CA2403" w:rsidRPr="00EA76E6">
        <w:t>timer</w:t>
      </w:r>
      <w:r w:rsidRPr="00EA76E6">
        <w:t>.</w:t>
      </w:r>
    </w:p>
    <w:p w14:paraId="010B1AF3" w14:textId="4B1FA4DB" w:rsidR="00C646BA" w:rsidRPr="00EA76E6" w:rsidRDefault="00C646BA" w:rsidP="00C646BA">
      <w:r w:rsidRPr="00EA76E6">
        <w:t>— </w:t>
      </w:r>
      <w:r w:rsidR="00CA2403" w:rsidRPr="00EA76E6">
        <w:t>Alors rendez-vous à deux heures</w:t>
      </w:r>
      <w:r w:rsidRPr="00EA76E6">
        <w:t xml:space="preserve">. </w:t>
      </w:r>
      <w:r w:rsidR="00CA2403" w:rsidRPr="00EA76E6">
        <w:t>Au revoir</w:t>
      </w:r>
      <w:r w:rsidRPr="00EA76E6">
        <w:t> ! »</w:t>
      </w:r>
    </w:p>
    <w:p w14:paraId="12EE9AF0" w14:textId="2D791E2C" w:rsidR="00C646BA" w:rsidRPr="00EA76E6" w:rsidRDefault="00CA2403" w:rsidP="00C646BA">
      <w:r w:rsidRPr="00EA76E6">
        <w:t>Nous entendîmes les pas de nos visiteurs descendre l</w:t>
      </w:r>
      <w:r w:rsidR="00C646BA" w:rsidRPr="00EA76E6">
        <w:t>’</w:t>
      </w:r>
      <w:r w:rsidRPr="00EA76E6">
        <w:t>escalier</w:t>
      </w:r>
      <w:r w:rsidR="00C646BA" w:rsidRPr="00EA76E6">
        <w:t xml:space="preserve">, </w:t>
      </w:r>
      <w:r w:rsidRPr="00EA76E6">
        <w:t>puis la porte d</w:t>
      </w:r>
      <w:r w:rsidR="00C646BA" w:rsidRPr="00EA76E6">
        <w:t>’</w:t>
      </w:r>
      <w:r w:rsidRPr="00EA76E6">
        <w:t>en bas se refermer</w:t>
      </w:r>
      <w:r w:rsidR="00C646BA" w:rsidRPr="00EA76E6">
        <w:t xml:space="preserve">. </w:t>
      </w:r>
      <w:r w:rsidRPr="00EA76E6">
        <w:t>En un instant Holmes se métamorphosa</w:t>
      </w:r>
      <w:r w:rsidR="00C646BA" w:rsidRPr="00EA76E6">
        <w:t xml:space="preserve"> : </w:t>
      </w:r>
      <w:r w:rsidRPr="00EA76E6">
        <w:t>le rêveur</w:t>
      </w:r>
      <w:r w:rsidR="00C646BA" w:rsidRPr="00EA76E6">
        <w:t xml:space="preserve"> </w:t>
      </w:r>
      <w:r w:rsidRPr="00EA76E6">
        <w:t>fit place à l</w:t>
      </w:r>
      <w:r w:rsidR="00C646BA" w:rsidRPr="00EA76E6">
        <w:t>’</w:t>
      </w:r>
      <w:r w:rsidRPr="00EA76E6">
        <w:t>homme d</w:t>
      </w:r>
      <w:r w:rsidR="00C646BA" w:rsidRPr="00EA76E6">
        <w:t>’</w:t>
      </w:r>
      <w:r w:rsidRPr="00EA76E6">
        <w:t>action</w:t>
      </w:r>
      <w:r w:rsidR="00C646BA" w:rsidRPr="00EA76E6">
        <w:t>.</w:t>
      </w:r>
    </w:p>
    <w:p w14:paraId="658B5F79" w14:textId="77F52739" w:rsidR="00C646BA" w:rsidRPr="00EA76E6" w:rsidRDefault="00C646BA" w:rsidP="00C646BA">
      <w:r w:rsidRPr="00EA76E6">
        <w:t>« </w:t>
      </w:r>
      <w:r w:rsidR="00CA2403" w:rsidRPr="00EA76E6">
        <w:t>Vite</w:t>
      </w:r>
      <w:r w:rsidRPr="00EA76E6">
        <w:t xml:space="preserve">, </w:t>
      </w:r>
      <w:r w:rsidR="00CA2403" w:rsidRPr="00EA76E6">
        <w:t>Watson</w:t>
      </w:r>
      <w:r w:rsidRPr="00EA76E6">
        <w:t xml:space="preserve"> ! </w:t>
      </w:r>
      <w:r w:rsidR="00CA2403" w:rsidRPr="00EA76E6">
        <w:t>Votre chapeau</w:t>
      </w:r>
      <w:r w:rsidRPr="00EA76E6">
        <w:t xml:space="preserve">, </w:t>
      </w:r>
      <w:r w:rsidR="00CA2403" w:rsidRPr="00EA76E6">
        <w:t>et chaussez-vous</w:t>
      </w:r>
      <w:r w:rsidRPr="00EA76E6">
        <w:t xml:space="preserve"> ! </w:t>
      </w:r>
      <w:r w:rsidR="00CA2403" w:rsidRPr="00EA76E6">
        <w:t>Il n</w:t>
      </w:r>
      <w:r w:rsidRPr="00EA76E6">
        <w:t>’</w:t>
      </w:r>
      <w:r w:rsidR="00CA2403" w:rsidRPr="00EA76E6">
        <w:t>y a pas une minute à perdre</w:t>
      </w:r>
      <w:r w:rsidRPr="00EA76E6">
        <w:t> ! »</w:t>
      </w:r>
    </w:p>
    <w:p w14:paraId="22635D0D" w14:textId="77777777" w:rsidR="00C646BA" w:rsidRPr="00EA76E6" w:rsidRDefault="00CA2403" w:rsidP="00C646BA">
      <w:r w:rsidRPr="00EA76E6">
        <w:t>Il se précipita dans sa chambre pour troquer sa robe de chambre contre une redingote</w:t>
      </w:r>
      <w:r w:rsidR="00C646BA" w:rsidRPr="00EA76E6">
        <w:t xml:space="preserve">. </w:t>
      </w:r>
      <w:r w:rsidRPr="00EA76E6">
        <w:t>Nous descendîmes quatre à quatre l</w:t>
      </w:r>
      <w:r w:rsidR="00C646BA" w:rsidRPr="00EA76E6">
        <w:t>’</w:t>
      </w:r>
      <w:r w:rsidRPr="00EA76E6">
        <w:t>escalier</w:t>
      </w:r>
      <w:r w:rsidR="00C646BA" w:rsidRPr="00EA76E6">
        <w:t xml:space="preserve">. </w:t>
      </w:r>
      <w:r w:rsidRPr="00EA76E6">
        <w:t>Dans la rue</w:t>
      </w:r>
      <w:r w:rsidR="00C646BA" w:rsidRPr="00EA76E6">
        <w:t xml:space="preserve">, </w:t>
      </w:r>
      <w:r w:rsidRPr="00EA76E6">
        <w:t xml:space="preserve">le docteur Mortimer et Baskerville nous devançaient de deux cents mètres à peu </w:t>
      </w:r>
      <w:r w:rsidR="00524C18" w:rsidRPr="00EA76E6">
        <w:t xml:space="preserve">près </w:t>
      </w:r>
      <w:r w:rsidRPr="00EA76E6">
        <w:t>dans la dire</w:t>
      </w:r>
      <w:r w:rsidRPr="00EA76E6">
        <w:t>c</w:t>
      </w:r>
      <w:r w:rsidRPr="00EA76E6">
        <w:t>tion d</w:t>
      </w:r>
      <w:r w:rsidR="00C646BA" w:rsidRPr="00EA76E6">
        <w:t>’</w:t>
      </w:r>
      <w:r w:rsidRPr="00EA76E6">
        <w:t>Oxford Street</w:t>
      </w:r>
      <w:r w:rsidR="00C646BA" w:rsidRPr="00EA76E6">
        <w:t>.</w:t>
      </w:r>
    </w:p>
    <w:p w14:paraId="5B250449" w14:textId="77777777" w:rsidR="00C646BA" w:rsidRPr="00EA76E6" w:rsidRDefault="00C646BA" w:rsidP="00C646BA">
      <w:r w:rsidRPr="00EA76E6">
        <w:t>« </w:t>
      </w:r>
      <w:r w:rsidR="00CA2403" w:rsidRPr="00EA76E6">
        <w:t>Faut-il que je coure et que je les rattrape</w:t>
      </w:r>
      <w:r w:rsidRPr="00EA76E6">
        <w:t> ?</w:t>
      </w:r>
    </w:p>
    <w:p w14:paraId="5D106B00" w14:textId="58F5720B" w:rsidR="00C646BA" w:rsidRPr="00EA76E6" w:rsidRDefault="00C646BA" w:rsidP="00C646BA">
      <w:r w:rsidRPr="00EA76E6">
        <w:t>— </w:t>
      </w:r>
      <w:r w:rsidR="00CA2403" w:rsidRPr="00EA76E6">
        <w:t>Pour rien au monde</w:t>
      </w:r>
      <w:r w:rsidRPr="00EA76E6">
        <w:t xml:space="preserve">, </w:t>
      </w:r>
      <w:r w:rsidR="00CA2403" w:rsidRPr="00EA76E6">
        <w:t>mon cher Watson</w:t>
      </w:r>
      <w:r w:rsidRPr="00EA76E6">
        <w:t xml:space="preserve"> ! </w:t>
      </w:r>
      <w:r w:rsidR="00CA2403" w:rsidRPr="00EA76E6">
        <w:t>Je me content</w:t>
      </w:r>
      <w:r w:rsidR="00CA2403" w:rsidRPr="00EA76E6">
        <w:t>e</w:t>
      </w:r>
      <w:r w:rsidR="00CA2403" w:rsidRPr="00EA76E6">
        <w:t>rai avec joie de votre société</w:t>
      </w:r>
      <w:r w:rsidRPr="00EA76E6">
        <w:t xml:space="preserve">, </w:t>
      </w:r>
      <w:r w:rsidR="00CA2403" w:rsidRPr="00EA76E6">
        <w:t>si vous acceptez la mienne</w:t>
      </w:r>
      <w:r w:rsidRPr="00EA76E6">
        <w:t xml:space="preserve">. </w:t>
      </w:r>
      <w:r w:rsidR="00CA2403" w:rsidRPr="00EA76E6">
        <w:t>Nos amis ont raison</w:t>
      </w:r>
      <w:r w:rsidRPr="00EA76E6">
        <w:t xml:space="preserve"> : </w:t>
      </w:r>
      <w:r w:rsidR="00CA2403" w:rsidRPr="00EA76E6">
        <w:t>c</w:t>
      </w:r>
      <w:r w:rsidRPr="00EA76E6">
        <w:t>’</w:t>
      </w:r>
      <w:r w:rsidR="00CA2403" w:rsidRPr="00EA76E6">
        <w:t>est une matinée idéale pour la marche</w:t>
      </w:r>
      <w:r w:rsidRPr="00EA76E6">
        <w:t>. »</w:t>
      </w:r>
    </w:p>
    <w:p w14:paraId="5A35274D" w14:textId="77777777" w:rsidR="00C646BA" w:rsidRPr="00EA76E6" w:rsidRDefault="00CA2403" w:rsidP="00C646BA">
      <w:r w:rsidRPr="00EA76E6">
        <w:t>Il accéléra l</w:t>
      </w:r>
      <w:r w:rsidR="00C646BA" w:rsidRPr="00EA76E6">
        <w:t>’</w:t>
      </w:r>
      <w:r w:rsidRPr="00EA76E6">
        <w:t>allure pour réduire la distance qui nous sép</w:t>
      </w:r>
      <w:r w:rsidRPr="00EA76E6">
        <w:t>a</w:t>
      </w:r>
      <w:r w:rsidRPr="00EA76E6">
        <w:t>rait</w:t>
      </w:r>
      <w:r w:rsidR="00C646BA" w:rsidRPr="00EA76E6">
        <w:t xml:space="preserve">. </w:t>
      </w:r>
      <w:r w:rsidRPr="00EA76E6">
        <w:t>Puis</w:t>
      </w:r>
      <w:r w:rsidR="00C646BA" w:rsidRPr="00EA76E6">
        <w:t xml:space="preserve">, </w:t>
      </w:r>
      <w:r w:rsidRPr="00EA76E6">
        <w:t>quand nous nous trouvâmes à une centaine de mètres derrière eux</w:t>
      </w:r>
      <w:r w:rsidR="00C646BA" w:rsidRPr="00EA76E6">
        <w:t xml:space="preserve">, </w:t>
      </w:r>
      <w:r w:rsidRPr="00EA76E6">
        <w:t>nous prîmes par Oxford Street et Regent Street</w:t>
      </w:r>
      <w:r w:rsidR="00C646BA" w:rsidRPr="00EA76E6">
        <w:t xml:space="preserve">. </w:t>
      </w:r>
      <w:r w:rsidRPr="00EA76E6">
        <w:t>Nos amis s</w:t>
      </w:r>
      <w:r w:rsidR="00C646BA" w:rsidRPr="00EA76E6">
        <w:t>’</w:t>
      </w:r>
      <w:r w:rsidRPr="00EA76E6">
        <w:t>arrêtèrent devant une devanture</w:t>
      </w:r>
      <w:r w:rsidR="00C646BA" w:rsidRPr="00EA76E6">
        <w:t xml:space="preserve"> ; </w:t>
      </w:r>
      <w:r w:rsidRPr="00EA76E6">
        <w:t>Holmes les imita</w:t>
      </w:r>
      <w:r w:rsidR="00C646BA" w:rsidRPr="00EA76E6">
        <w:t xml:space="preserve">. </w:t>
      </w:r>
      <w:r w:rsidRPr="00EA76E6">
        <w:t>Un moment plus tard</w:t>
      </w:r>
      <w:r w:rsidR="00C646BA" w:rsidRPr="00EA76E6">
        <w:t xml:space="preserve">, </w:t>
      </w:r>
      <w:r w:rsidRPr="00EA76E6">
        <w:t>il poussa un petit cri de satisfaction</w:t>
      </w:r>
      <w:r w:rsidR="00C646BA" w:rsidRPr="00EA76E6">
        <w:t xml:space="preserve"> ; </w:t>
      </w:r>
      <w:r w:rsidRPr="00EA76E6">
        <w:t>su</w:t>
      </w:r>
      <w:r w:rsidRPr="00EA76E6">
        <w:t>i</w:t>
      </w:r>
      <w:r w:rsidRPr="00EA76E6">
        <w:t>vant la direction de son regard aigu</w:t>
      </w:r>
      <w:r w:rsidR="00C646BA" w:rsidRPr="00EA76E6">
        <w:t xml:space="preserve">, </w:t>
      </w:r>
      <w:r w:rsidRPr="00EA76E6">
        <w:t>je repérai un fiacre</w:t>
      </w:r>
      <w:r w:rsidR="00C646BA" w:rsidRPr="00EA76E6">
        <w:t xml:space="preserve">, </w:t>
      </w:r>
      <w:r w:rsidRPr="00EA76E6">
        <w:t>à l</w:t>
      </w:r>
      <w:r w:rsidR="00C646BA" w:rsidRPr="00EA76E6">
        <w:t>’</w:t>
      </w:r>
      <w:r w:rsidRPr="00EA76E6">
        <w:t>intérieur duquel un homme était assis</w:t>
      </w:r>
      <w:r w:rsidR="00C646BA" w:rsidRPr="00EA76E6">
        <w:t xml:space="preserve"> : </w:t>
      </w:r>
      <w:r w:rsidRPr="00EA76E6">
        <w:t>le fiacre s</w:t>
      </w:r>
      <w:r w:rsidR="00C646BA" w:rsidRPr="00EA76E6">
        <w:t>’</w:t>
      </w:r>
      <w:r w:rsidRPr="00EA76E6">
        <w:t>était arrêté de l</w:t>
      </w:r>
      <w:r w:rsidR="00C646BA" w:rsidRPr="00EA76E6">
        <w:t>’</w:t>
      </w:r>
      <w:r w:rsidRPr="00EA76E6">
        <w:t>autre côté de la rue</w:t>
      </w:r>
      <w:r w:rsidR="00C646BA" w:rsidRPr="00EA76E6">
        <w:t xml:space="preserve"> ; </w:t>
      </w:r>
      <w:r w:rsidRPr="00EA76E6">
        <w:t>mais à présent il se remettait lent</w:t>
      </w:r>
      <w:r w:rsidRPr="00EA76E6">
        <w:t>e</w:t>
      </w:r>
      <w:r w:rsidRPr="00EA76E6">
        <w:t>ment en marche</w:t>
      </w:r>
      <w:r w:rsidR="00C646BA" w:rsidRPr="00EA76E6">
        <w:t>.</w:t>
      </w:r>
    </w:p>
    <w:p w14:paraId="7FF2E817" w14:textId="36223AC3" w:rsidR="00C646BA" w:rsidRPr="00EA76E6" w:rsidRDefault="00C646BA" w:rsidP="00C646BA">
      <w:r w:rsidRPr="00EA76E6">
        <w:lastRenderedPageBreak/>
        <w:t>« </w:t>
      </w:r>
      <w:r w:rsidR="00CA2403" w:rsidRPr="00EA76E6">
        <w:t>Voici notre homme</w:t>
      </w:r>
      <w:r w:rsidRPr="00EA76E6">
        <w:t xml:space="preserve">, </w:t>
      </w:r>
      <w:r w:rsidR="00CA2403" w:rsidRPr="00EA76E6">
        <w:t>Watson</w:t>
      </w:r>
      <w:r w:rsidRPr="00EA76E6">
        <w:t xml:space="preserve"> ! </w:t>
      </w:r>
      <w:r w:rsidR="00CA2403" w:rsidRPr="00EA76E6">
        <w:t>Venez</w:t>
      </w:r>
      <w:r w:rsidRPr="00EA76E6">
        <w:t xml:space="preserve"> ! </w:t>
      </w:r>
      <w:r w:rsidR="00CA2403" w:rsidRPr="00EA76E6">
        <w:t>Il faut qu</w:t>
      </w:r>
      <w:r w:rsidRPr="00EA76E6">
        <w:t>’</w:t>
      </w:r>
      <w:r w:rsidR="00CA2403" w:rsidRPr="00EA76E6">
        <w:t>au moins nous connaissions sa tête</w:t>
      </w:r>
      <w:r w:rsidRPr="00EA76E6">
        <w:t>… »</w:t>
      </w:r>
    </w:p>
    <w:p w14:paraId="3D1549AA" w14:textId="77777777" w:rsidR="00C646BA" w:rsidRPr="00EA76E6" w:rsidRDefault="00CA2403" w:rsidP="00C646BA">
      <w:r w:rsidRPr="00EA76E6">
        <w:t>J</w:t>
      </w:r>
      <w:r w:rsidR="00C646BA" w:rsidRPr="00EA76E6">
        <w:t>’</w:t>
      </w:r>
      <w:r w:rsidRPr="00EA76E6">
        <w:t>aperçus une barbe noire</w:t>
      </w:r>
      <w:r w:rsidR="00C646BA" w:rsidRPr="00EA76E6">
        <w:t xml:space="preserve">, </w:t>
      </w:r>
      <w:r w:rsidRPr="00EA76E6">
        <w:t>hirsute et deux yeux perçants qui nous dévisageaient à travers la vitre latérale du fiacre</w:t>
      </w:r>
      <w:r w:rsidR="00C646BA" w:rsidRPr="00EA76E6">
        <w:t xml:space="preserve">. </w:t>
      </w:r>
      <w:r w:rsidRPr="00EA76E6">
        <w:t>I</w:t>
      </w:r>
      <w:r w:rsidRPr="00EA76E6">
        <w:t>m</w:t>
      </w:r>
      <w:r w:rsidRPr="00EA76E6">
        <w:t>médiatement</w:t>
      </w:r>
      <w:r w:rsidR="00C646BA" w:rsidRPr="00EA76E6">
        <w:t xml:space="preserve">, </w:t>
      </w:r>
      <w:r w:rsidRPr="00EA76E6">
        <w:t>le toit se referma</w:t>
      </w:r>
      <w:r w:rsidR="00C646BA" w:rsidRPr="00EA76E6">
        <w:t xml:space="preserve">, </w:t>
      </w:r>
      <w:r w:rsidRPr="00EA76E6">
        <w:t>le cocher reçut un ordre</w:t>
      </w:r>
      <w:r w:rsidR="00C646BA" w:rsidRPr="00EA76E6">
        <w:t xml:space="preserve">, </w:t>
      </w:r>
      <w:r w:rsidRPr="00EA76E6">
        <w:t>et le cheval s</w:t>
      </w:r>
      <w:r w:rsidR="00C646BA" w:rsidRPr="00EA76E6">
        <w:t>’</w:t>
      </w:r>
      <w:r w:rsidRPr="00EA76E6">
        <w:t>emballa pour descendre Regent Street au grand galop</w:t>
      </w:r>
      <w:r w:rsidR="00C646BA" w:rsidRPr="00EA76E6">
        <w:t xml:space="preserve">. </w:t>
      </w:r>
      <w:r w:rsidRPr="00EA76E6">
        <w:t>Désespérément</w:t>
      </w:r>
      <w:r w:rsidR="00C646BA" w:rsidRPr="00EA76E6">
        <w:t xml:space="preserve">, </w:t>
      </w:r>
      <w:r w:rsidRPr="00EA76E6">
        <w:t>Holmes chercha un fiacre libre</w:t>
      </w:r>
      <w:r w:rsidR="00C646BA" w:rsidRPr="00EA76E6">
        <w:t xml:space="preserve">, </w:t>
      </w:r>
      <w:r w:rsidRPr="00EA76E6">
        <w:t>mais il n</w:t>
      </w:r>
      <w:r w:rsidR="00C646BA" w:rsidRPr="00EA76E6">
        <w:t>’</w:t>
      </w:r>
      <w:r w:rsidRPr="00EA76E6">
        <w:t>y en avait aucun dans les environs</w:t>
      </w:r>
      <w:r w:rsidR="00C646BA" w:rsidRPr="00EA76E6">
        <w:t xml:space="preserve">. </w:t>
      </w:r>
      <w:r w:rsidRPr="00EA76E6">
        <w:t>Alors</w:t>
      </w:r>
      <w:r w:rsidR="00C646BA" w:rsidRPr="00EA76E6">
        <w:t xml:space="preserve">, </w:t>
      </w:r>
      <w:r w:rsidRPr="00EA76E6">
        <w:t>courant en plein milieu de la rue</w:t>
      </w:r>
      <w:r w:rsidR="00C646BA" w:rsidRPr="00EA76E6">
        <w:t xml:space="preserve">, </w:t>
      </w:r>
      <w:r w:rsidRPr="00EA76E6">
        <w:t>il se lança à la poursuite du barbu</w:t>
      </w:r>
      <w:r w:rsidR="00C646BA" w:rsidRPr="00EA76E6">
        <w:t xml:space="preserve"> ; </w:t>
      </w:r>
      <w:r w:rsidRPr="00EA76E6">
        <w:t>mais son handicap était trop grand</w:t>
      </w:r>
      <w:r w:rsidR="00C646BA" w:rsidRPr="00EA76E6">
        <w:t xml:space="preserve"> ; </w:t>
      </w:r>
      <w:r w:rsidRPr="00EA76E6">
        <w:t>le fiacre disparut</w:t>
      </w:r>
      <w:r w:rsidR="00C646BA" w:rsidRPr="00EA76E6">
        <w:t>.</w:t>
      </w:r>
    </w:p>
    <w:p w14:paraId="4C36B4AB" w14:textId="77777777" w:rsidR="00C646BA" w:rsidRPr="00EA76E6" w:rsidRDefault="00C646BA" w:rsidP="00C646BA">
      <w:r w:rsidRPr="00EA76E6">
        <w:t>« </w:t>
      </w:r>
      <w:r w:rsidR="00CA2403" w:rsidRPr="00EA76E6">
        <w:t>Ah</w:t>
      </w:r>
      <w:r w:rsidRPr="00EA76E6">
        <w:t xml:space="preserve"> ! </w:t>
      </w:r>
      <w:r w:rsidR="00CA2403" w:rsidRPr="00EA76E6">
        <w:t>ça</w:t>
      </w:r>
      <w:r w:rsidRPr="00EA76E6">
        <w:t xml:space="preserve">, </w:t>
      </w:r>
      <w:r w:rsidR="00CA2403" w:rsidRPr="00EA76E6">
        <w:t>s</w:t>
      </w:r>
      <w:r w:rsidRPr="00EA76E6">
        <w:t>’</w:t>
      </w:r>
      <w:r w:rsidR="00CA2403" w:rsidRPr="00EA76E6">
        <w:t>écria Holmes</w:t>
      </w:r>
      <w:r w:rsidRPr="00EA76E6">
        <w:t xml:space="preserve">, </w:t>
      </w:r>
      <w:r w:rsidR="00CA2403" w:rsidRPr="00EA76E6">
        <w:t>furieux</w:t>
      </w:r>
      <w:r w:rsidRPr="00EA76E6">
        <w:t xml:space="preserve">, </w:t>
      </w:r>
      <w:r w:rsidR="00CA2403" w:rsidRPr="00EA76E6">
        <w:t>émergeant essoufflé et pâle de rage</w:t>
      </w:r>
      <w:r w:rsidRPr="00EA76E6">
        <w:t xml:space="preserve">. </w:t>
      </w:r>
      <w:r w:rsidR="008D2AD1" w:rsidRPr="00EA76E6">
        <w:t>A</w:t>
      </w:r>
      <w:r w:rsidR="00CA2403" w:rsidRPr="00EA76E6">
        <w:t>-t-on déjà vu pareille malchance</w:t>
      </w:r>
      <w:r w:rsidRPr="00EA76E6">
        <w:t xml:space="preserve">, </w:t>
      </w:r>
      <w:r w:rsidR="00CA2403" w:rsidRPr="00EA76E6">
        <w:t>et aussi pareil défaut d</w:t>
      </w:r>
      <w:r w:rsidRPr="00EA76E6">
        <w:t>’</w:t>
      </w:r>
      <w:r w:rsidR="00CA2403" w:rsidRPr="00EA76E6">
        <w:t>organisation</w:t>
      </w:r>
      <w:r w:rsidRPr="00EA76E6">
        <w:t xml:space="preserve"> ? </w:t>
      </w:r>
      <w:r w:rsidR="00CA2403" w:rsidRPr="00EA76E6">
        <w:t>Watson</w:t>
      </w:r>
      <w:r w:rsidRPr="00EA76E6">
        <w:t xml:space="preserve">, </w:t>
      </w:r>
      <w:r w:rsidR="00CA2403" w:rsidRPr="00EA76E6">
        <w:t>Watson</w:t>
      </w:r>
      <w:r w:rsidRPr="00EA76E6">
        <w:t xml:space="preserve">, </w:t>
      </w:r>
      <w:r w:rsidR="00CA2403" w:rsidRPr="00EA76E6">
        <w:t>si vous êtes honnête</w:t>
      </w:r>
      <w:r w:rsidRPr="00EA76E6">
        <w:t xml:space="preserve">, </w:t>
      </w:r>
      <w:r w:rsidR="00CA2403" w:rsidRPr="00EA76E6">
        <w:t>vous relaterez aussi cet incident</w:t>
      </w:r>
      <w:r w:rsidRPr="00EA76E6">
        <w:t xml:space="preserve">, </w:t>
      </w:r>
      <w:r w:rsidR="00CA2403" w:rsidRPr="00EA76E6">
        <w:t>et vous l</w:t>
      </w:r>
      <w:r w:rsidRPr="00EA76E6">
        <w:t>’</w:t>
      </w:r>
      <w:r w:rsidR="00CA2403" w:rsidRPr="00EA76E6">
        <w:t>inscrirez dans la c</w:t>
      </w:r>
      <w:r w:rsidR="00CA2403" w:rsidRPr="00EA76E6">
        <w:t>o</w:t>
      </w:r>
      <w:r w:rsidR="00CA2403" w:rsidRPr="00EA76E6">
        <w:t xml:space="preserve">lonne </w:t>
      </w:r>
      <w:r w:rsidRPr="00EA76E6">
        <w:t>« </w:t>
      </w:r>
      <w:r w:rsidR="00CA2403" w:rsidRPr="00EA76E6">
        <w:t>passif</w:t>
      </w:r>
      <w:r w:rsidRPr="00EA76E6">
        <w:t> »</w:t>
      </w:r>
      <w:r w:rsidR="00CA2403" w:rsidRPr="00EA76E6">
        <w:t xml:space="preserve"> de mon bilan</w:t>
      </w:r>
      <w:r w:rsidRPr="00EA76E6">
        <w:t>.</w:t>
      </w:r>
    </w:p>
    <w:p w14:paraId="33130263" w14:textId="77777777" w:rsidR="00C646BA" w:rsidRPr="00EA76E6" w:rsidRDefault="00C646BA" w:rsidP="00C646BA">
      <w:r w:rsidRPr="00EA76E6">
        <w:t>— </w:t>
      </w:r>
      <w:r w:rsidR="00CA2403" w:rsidRPr="00EA76E6">
        <w:t>Qui était l</w:t>
      </w:r>
      <w:r w:rsidRPr="00EA76E6">
        <w:t>’</w:t>
      </w:r>
      <w:r w:rsidR="00CA2403" w:rsidRPr="00EA76E6">
        <w:t>homme</w:t>
      </w:r>
      <w:r w:rsidRPr="00EA76E6">
        <w:t> ?</w:t>
      </w:r>
    </w:p>
    <w:p w14:paraId="2E33B12F" w14:textId="77777777" w:rsidR="00C646BA" w:rsidRPr="00EA76E6" w:rsidRDefault="00C646BA" w:rsidP="00C646BA">
      <w:r w:rsidRPr="00EA76E6">
        <w:t>— </w:t>
      </w:r>
      <w:r w:rsidR="00CA2403" w:rsidRPr="00EA76E6">
        <w:t>Je n</w:t>
      </w:r>
      <w:r w:rsidRPr="00EA76E6">
        <w:t>’</w:t>
      </w:r>
      <w:r w:rsidR="00CA2403" w:rsidRPr="00EA76E6">
        <w:t>en ai aucune idée</w:t>
      </w:r>
      <w:r w:rsidRPr="00EA76E6">
        <w:t>.</w:t>
      </w:r>
    </w:p>
    <w:p w14:paraId="6462313B" w14:textId="77777777" w:rsidR="00C646BA" w:rsidRPr="00EA76E6" w:rsidRDefault="00C646BA" w:rsidP="00C646BA">
      <w:r w:rsidRPr="00EA76E6">
        <w:t>— </w:t>
      </w:r>
      <w:r w:rsidR="00CA2403" w:rsidRPr="00EA76E6">
        <w:t>Un espion</w:t>
      </w:r>
      <w:r w:rsidRPr="00EA76E6">
        <w:t> ?</w:t>
      </w:r>
    </w:p>
    <w:p w14:paraId="0A1C42BE" w14:textId="77777777" w:rsidR="00C646BA" w:rsidRPr="00EA76E6" w:rsidRDefault="00C646BA" w:rsidP="00C646BA">
      <w:r w:rsidRPr="00EA76E6">
        <w:t>— </w:t>
      </w:r>
      <w:r w:rsidR="00CA2403" w:rsidRPr="00EA76E6">
        <w:t>D</w:t>
      </w:r>
      <w:r w:rsidRPr="00EA76E6">
        <w:t>’</w:t>
      </w:r>
      <w:r w:rsidR="00CA2403" w:rsidRPr="00EA76E6">
        <w:t>après ce que nous avons appris</w:t>
      </w:r>
      <w:r w:rsidRPr="00EA76E6">
        <w:t xml:space="preserve">, </w:t>
      </w:r>
      <w:r w:rsidR="00CA2403" w:rsidRPr="00EA76E6">
        <w:t>il est évident que Ba</w:t>
      </w:r>
      <w:r w:rsidR="00CA2403" w:rsidRPr="00EA76E6">
        <w:t>s</w:t>
      </w:r>
      <w:r w:rsidR="00CA2403" w:rsidRPr="00EA76E6">
        <w:t>kerville a été suivi de très près depuis qu</w:t>
      </w:r>
      <w:r w:rsidRPr="00EA76E6">
        <w:t>’</w:t>
      </w:r>
      <w:r w:rsidR="00CA2403" w:rsidRPr="00EA76E6">
        <w:t>il est arrivé à Londres</w:t>
      </w:r>
      <w:r w:rsidRPr="00EA76E6">
        <w:t xml:space="preserve">. </w:t>
      </w:r>
      <w:r w:rsidR="00CA2403" w:rsidRPr="00EA76E6">
        <w:t>Autrement comment aurait-on pu savoir si vite qu</w:t>
      </w:r>
      <w:r w:rsidRPr="00EA76E6">
        <w:t>’</w:t>
      </w:r>
      <w:r w:rsidR="00CA2403" w:rsidRPr="00EA76E6">
        <w:t>il avait choisi de descendre au Northumberland Hôtel</w:t>
      </w:r>
      <w:r w:rsidRPr="00EA76E6">
        <w:t xml:space="preserve"> ? </w:t>
      </w:r>
      <w:r w:rsidR="00CA2403" w:rsidRPr="00EA76E6">
        <w:t>Du moment qu</w:t>
      </w:r>
      <w:r w:rsidRPr="00EA76E6">
        <w:t>’</w:t>
      </w:r>
      <w:r w:rsidR="00CA2403" w:rsidRPr="00EA76E6">
        <w:t>on l</w:t>
      </w:r>
      <w:r w:rsidRPr="00EA76E6">
        <w:t>’</w:t>
      </w:r>
      <w:r w:rsidR="00CA2403" w:rsidRPr="00EA76E6">
        <w:t>avait suivi le premier jour</w:t>
      </w:r>
      <w:r w:rsidRPr="00EA76E6">
        <w:t xml:space="preserve">, </w:t>
      </w:r>
      <w:r w:rsidR="00CA2403" w:rsidRPr="00EA76E6">
        <w:t>j</w:t>
      </w:r>
      <w:r w:rsidRPr="00EA76E6">
        <w:t>’</w:t>
      </w:r>
      <w:r w:rsidR="00CA2403" w:rsidRPr="00EA76E6">
        <w:t>étais sûr qu</w:t>
      </w:r>
      <w:r w:rsidRPr="00EA76E6">
        <w:t>’</w:t>
      </w:r>
      <w:r w:rsidR="00CA2403" w:rsidRPr="00EA76E6">
        <w:t>on le suivrait le jour suivant</w:t>
      </w:r>
      <w:r w:rsidRPr="00EA76E6">
        <w:t xml:space="preserve">. </w:t>
      </w:r>
      <w:r w:rsidR="00CA2403" w:rsidRPr="00EA76E6">
        <w:t>Peut-être vous rappelez-vous que pendant que le do</w:t>
      </w:r>
      <w:r w:rsidR="00CA2403" w:rsidRPr="00EA76E6">
        <w:t>c</w:t>
      </w:r>
      <w:r w:rsidR="00CA2403" w:rsidRPr="00EA76E6">
        <w:t>teur Mortimer nous lisait son récit je suis allé à deux reprises regarder par la fenêtre</w:t>
      </w:r>
      <w:r w:rsidRPr="00EA76E6">
        <w:t>.</w:t>
      </w:r>
    </w:p>
    <w:p w14:paraId="1EFFDFC3" w14:textId="77777777" w:rsidR="00C646BA" w:rsidRPr="00EA76E6" w:rsidRDefault="00C646BA" w:rsidP="00C646BA">
      <w:r w:rsidRPr="00EA76E6">
        <w:t>— </w:t>
      </w:r>
      <w:r w:rsidR="00CA2403" w:rsidRPr="00EA76E6">
        <w:t>Oui</w:t>
      </w:r>
      <w:r w:rsidRPr="00EA76E6">
        <w:t xml:space="preserve">, </w:t>
      </w:r>
      <w:r w:rsidR="00CA2403" w:rsidRPr="00EA76E6">
        <w:t>je m</w:t>
      </w:r>
      <w:r w:rsidRPr="00EA76E6">
        <w:t>’</w:t>
      </w:r>
      <w:r w:rsidR="00CA2403" w:rsidRPr="00EA76E6">
        <w:t>en souviens</w:t>
      </w:r>
      <w:r w:rsidRPr="00EA76E6">
        <w:t>.</w:t>
      </w:r>
    </w:p>
    <w:p w14:paraId="555A2044" w14:textId="65957B48" w:rsidR="00C646BA" w:rsidRPr="00EA76E6" w:rsidRDefault="00C646BA" w:rsidP="00C646BA">
      <w:r w:rsidRPr="00EA76E6">
        <w:t>— </w:t>
      </w:r>
      <w:r w:rsidR="00CA2403" w:rsidRPr="00EA76E6">
        <w:t xml:space="preserve">Je voulais savoir si un badaud ne flânait pas devant notre </w:t>
      </w:r>
      <w:r w:rsidR="00FC45A3" w:rsidRPr="00EA76E6">
        <w:t>p</w:t>
      </w:r>
      <w:r w:rsidR="00CA2403" w:rsidRPr="00EA76E6">
        <w:t>orte</w:t>
      </w:r>
      <w:r w:rsidRPr="00EA76E6">
        <w:t xml:space="preserve">. </w:t>
      </w:r>
      <w:r w:rsidR="00CA2403" w:rsidRPr="00EA76E6">
        <w:t>Je n</w:t>
      </w:r>
      <w:r w:rsidRPr="00EA76E6">
        <w:t>’</w:t>
      </w:r>
      <w:r w:rsidR="00CA2403" w:rsidRPr="00EA76E6">
        <w:t>ai vu personne</w:t>
      </w:r>
      <w:r w:rsidRPr="00EA76E6">
        <w:t xml:space="preserve">. </w:t>
      </w:r>
      <w:r w:rsidR="00CA2403" w:rsidRPr="00EA76E6">
        <w:t xml:space="preserve">Nous avons affaire à un </w:t>
      </w:r>
      <w:r w:rsidR="00CA2403" w:rsidRPr="00EA76E6">
        <w:lastRenderedPageBreak/>
        <w:t>habile homme</w:t>
      </w:r>
      <w:r w:rsidRPr="00EA76E6">
        <w:t xml:space="preserve">, </w:t>
      </w:r>
      <w:r w:rsidR="00CA2403" w:rsidRPr="00EA76E6">
        <w:t>Watson</w:t>
      </w:r>
      <w:r w:rsidRPr="00EA76E6">
        <w:t xml:space="preserve">. </w:t>
      </w:r>
      <w:r w:rsidR="00CA2403" w:rsidRPr="00EA76E6">
        <w:t>Cette histoire va très profond</w:t>
      </w:r>
      <w:r w:rsidRPr="00EA76E6">
        <w:t xml:space="preserve"> ; </w:t>
      </w:r>
      <w:r w:rsidR="00CA2403" w:rsidRPr="00EA76E6">
        <w:t>je ne sais pas encore tout à fait si nous sommes sur la piste d</w:t>
      </w:r>
      <w:r w:rsidRPr="00EA76E6">
        <w:t>’</w:t>
      </w:r>
      <w:r w:rsidR="00CA2403" w:rsidRPr="00EA76E6">
        <w:t>un ange gardien ou d</w:t>
      </w:r>
      <w:r w:rsidRPr="00EA76E6">
        <w:t>’</w:t>
      </w:r>
      <w:r w:rsidR="00CA2403" w:rsidRPr="00EA76E6">
        <w:t>un criminel</w:t>
      </w:r>
      <w:r w:rsidRPr="00EA76E6">
        <w:t xml:space="preserve">, </w:t>
      </w:r>
      <w:r w:rsidR="00CA2403" w:rsidRPr="00EA76E6">
        <w:t>mais il s</w:t>
      </w:r>
      <w:r w:rsidRPr="00EA76E6">
        <w:t>’</w:t>
      </w:r>
      <w:r w:rsidR="00CA2403" w:rsidRPr="00EA76E6">
        <w:t>agit d</w:t>
      </w:r>
      <w:r w:rsidRPr="00EA76E6">
        <w:t>’</w:t>
      </w:r>
      <w:r w:rsidR="00CA2403" w:rsidRPr="00EA76E6">
        <w:t>un être animé d</w:t>
      </w:r>
      <w:r w:rsidRPr="00EA76E6">
        <w:t>’</w:t>
      </w:r>
      <w:r w:rsidR="00CA2403" w:rsidRPr="00EA76E6">
        <w:t>une volonté tenace</w:t>
      </w:r>
      <w:r w:rsidRPr="00EA76E6">
        <w:t xml:space="preserve">. </w:t>
      </w:r>
      <w:r w:rsidR="00CA2403" w:rsidRPr="00EA76E6">
        <w:t>Quand nos amis sont partis</w:t>
      </w:r>
      <w:r w:rsidRPr="00EA76E6">
        <w:t xml:space="preserve">, </w:t>
      </w:r>
      <w:r w:rsidR="00CA2403" w:rsidRPr="00EA76E6">
        <w:t>j</w:t>
      </w:r>
      <w:r w:rsidRPr="00EA76E6">
        <w:t>’</w:t>
      </w:r>
      <w:r w:rsidR="00CA2403" w:rsidRPr="00EA76E6">
        <w:t>ai voulu les suivre aussitôt dans l</w:t>
      </w:r>
      <w:r w:rsidRPr="00EA76E6">
        <w:t>’</w:t>
      </w:r>
      <w:r w:rsidR="00CA2403" w:rsidRPr="00EA76E6">
        <w:t>espoir de déceler leur surveillant invisible</w:t>
      </w:r>
      <w:r w:rsidRPr="00EA76E6">
        <w:t xml:space="preserve">. </w:t>
      </w:r>
      <w:r w:rsidR="00CA2403" w:rsidRPr="00EA76E6">
        <w:t>Mais celui-ci a été assez malin pour ne pas se fier à ses propres jambes</w:t>
      </w:r>
      <w:r w:rsidRPr="00EA76E6">
        <w:t xml:space="preserve"> : </w:t>
      </w:r>
      <w:r w:rsidR="00CA2403" w:rsidRPr="00EA76E6">
        <w:t>il s</w:t>
      </w:r>
      <w:r w:rsidRPr="00EA76E6">
        <w:t>’</w:t>
      </w:r>
      <w:r w:rsidR="00CA2403" w:rsidRPr="00EA76E6">
        <w:t>était caché dans un fiacre</w:t>
      </w:r>
      <w:r w:rsidRPr="00EA76E6">
        <w:t xml:space="preserve">, </w:t>
      </w:r>
      <w:r w:rsidR="00CA2403" w:rsidRPr="00EA76E6">
        <w:t>afin de pouvoir les suivre ou les d</w:t>
      </w:r>
      <w:r w:rsidR="00CA2403" w:rsidRPr="00EA76E6">
        <w:t>é</w:t>
      </w:r>
      <w:r w:rsidR="00CA2403" w:rsidRPr="00EA76E6">
        <w:t>passer sans être remarqué</w:t>
      </w:r>
      <w:r w:rsidRPr="00EA76E6">
        <w:t xml:space="preserve">. </w:t>
      </w:r>
      <w:r w:rsidR="00CA2403" w:rsidRPr="00EA76E6">
        <w:t>Méthode qui présentait aussi un autre avantage</w:t>
      </w:r>
      <w:r w:rsidRPr="00EA76E6">
        <w:t xml:space="preserve"> : </w:t>
      </w:r>
      <w:r w:rsidR="00CA2403" w:rsidRPr="00EA76E6">
        <w:t>s</w:t>
      </w:r>
      <w:r w:rsidRPr="00EA76E6">
        <w:t>’</w:t>
      </w:r>
      <w:r w:rsidR="00CA2403" w:rsidRPr="00EA76E6">
        <w:t>ils avaient pris un fiacre</w:t>
      </w:r>
      <w:r w:rsidRPr="00EA76E6">
        <w:t xml:space="preserve">, </w:t>
      </w:r>
      <w:r w:rsidR="00CA2403" w:rsidRPr="00EA76E6">
        <w:t>il aurait pu pou</w:t>
      </w:r>
      <w:r w:rsidR="00CA2403" w:rsidRPr="00EA76E6">
        <w:t>r</w:t>
      </w:r>
      <w:r w:rsidR="00CA2403" w:rsidRPr="00EA76E6">
        <w:t>suivre sa filature</w:t>
      </w:r>
      <w:r w:rsidRPr="00EA76E6">
        <w:t xml:space="preserve">. </w:t>
      </w:r>
      <w:r w:rsidR="00CA2403" w:rsidRPr="00EA76E6">
        <w:t>Méthode tout de même qui n</w:t>
      </w:r>
      <w:r w:rsidRPr="00EA76E6">
        <w:t>’</w:t>
      </w:r>
      <w:r w:rsidR="00CA2403" w:rsidRPr="00EA76E6">
        <w:t>est pas sans i</w:t>
      </w:r>
      <w:r w:rsidR="00CA2403" w:rsidRPr="00EA76E6">
        <w:t>n</w:t>
      </w:r>
      <w:r w:rsidR="00CA2403" w:rsidRPr="00EA76E6">
        <w:t>conv</w:t>
      </w:r>
      <w:r w:rsidR="00CA2403" w:rsidRPr="00EA76E6">
        <w:t>é</w:t>
      </w:r>
      <w:r w:rsidR="00CA2403" w:rsidRPr="00EA76E6">
        <w:t>nient</w:t>
      </w:r>
      <w:r w:rsidRPr="00EA76E6">
        <w:t>.</w:t>
      </w:r>
    </w:p>
    <w:p w14:paraId="4ACFAEA2" w14:textId="77777777" w:rsidR="00C646BA" w:rsidRPr="00EA76E6" w:rsidRDefault="00C646BA" w:rsidP="00C646BA">
      <w:r w:rsidRPr="00EA76E6">
        <w:t>— </w:t>
      </w:r>
      <w:r w:rsidR="00CA2403" w:rsidRPr="00EA76E6">
        <w:t>Elle le met à la discrétion du cocher</w:t>
      </w:r>
      <w:r w:rsidRPr="00EA76E6">
        <w:t>.</w:t>
      </w:r>
    </w:p>
    <w:p w14:paraId="5EFA7E2D" w14:textId="77777777" w:rsidR="00C646BA" w:rsidRPr="00EA76E6" w:rsidRDefault="00C646BA" w:rsidP="00C646BA">
      <w:r w:rsidRPr="00EA76E6">
        <w:t>— </w:t>
      </w:r>
      <w:r w:rsidR="00CA2403" w:rsidRPr="00EA76E6">
        <w:t>Exactement</w:t>
      </w:r>
      <w:r w:rsidRPr="00EA76E6">
        <w:t>.</w:t>
      </w:r>
    </w:p>
    <w:p w14:paraId="5EBCDA5D" w14:textId="77777777" w:rsidR="00C646BA" w:rsidRPr="00EA76E6" w:rsidRDefault="00C646BA" w:rsidP="00C646BA">
      <w:r w:rsidRPr="00EA76E6">
        <w:t>— </w:t>
      </w:r>
      <w:r w:rsidR="00CA2403" w:rsidRPr="00EA76E6">
        <w:t>Quel dommage que nous n</w:t>
      </w:r>
      <w:r w:rsidRPr="00EA76E6">
        <w:t>’</w:t>
      </w:r>
      <w:r w:rsidR="00CA2403" w:rsidRPr="00EA76E6">
        <w:t>ayons pas relevé le numéro</w:t>
      </w:r>
      <w:r w:rsidRPr="00EA76E6">
        <w:t> !</w:t>
      </w:r>
    </w:p>
    <w:p w14:paraId="673349A7" w14:textId="77777777" w:rsidR="00C646BA" w:rsidRPr="00EA76E6" w:rsidRDefault="00C646BA" w:rsidP="00C646BA">
      <w:r w:rsidRPr="00EA76E6">
        <w:t>— </w:t>
      </w:r>
      <w:r w:rsidR="00CA2403" w:rsidRPr="00EA76E6">
        <w:t>Mon cher Watson</w:t>
      </w:r>
      <w:r w:rsidRPr="00EA76E6">
        <w:t xml:space="preserve">, </w:t>
      </w:r>
      <w:r w:rsidR="00CA2403" w:rsidRPr="00EA76E6">
        <w:t>j</w:t>
      </w:r>
      <w:r w:rsidRPr="00EA76E6">
        <w:t>’</w:t>
      </w:r>
      <w:r w:rsidR="00CA2403" w:rsidRPr="00EA76E6">
        <w:t>ai beau être maladroit</w:t>
      </w:r>
      <w:r w:rsidRPr="00EA76E6">
        <w:t xml:space="preserve">, </w:t>
      </w:r>
      <w:r w:rsidR="00CA2403" w:rsidRPr="00EA76E6">
        <w:t>vous n</w:t>
      </w:r>
      <w:r w:rsidRPr="00EA76E6">
        <w:t>’</w:t>
      </w:r>
      <w:r w:rsidR="00CA2403" w:rsidRPr="00EA76E6">
        <w:t>imaginez tout de même pas que j</w:t>
      </w:r>
      <w:r w:rsidRPr="00EA76E6">
        <w:t>’</w:t>
      </w:r>
      <w:r w:rsidR="00CA2403" w:rsidRPr="00EA76E6">
        <w:t>ai négligé le numéro</w:t>
      </w:r>
      <w:r w:rsidRPr="00EA76E6">
        <w:t xml:space="preserve"> ! </w:t>
      </w:r>
      <w:r w:rsidR="00CA2403" w:rsidRPr="00EA76E6">
        <w:t>2704</w:t>
      </w:r>
      <w:r w:rsidRPr="00EA76E6">
        <w:t xml:space="preserve">, </w:t>
      </w:r>
      <w:r w:rsidR="00CA2403" w:rsidRPr="00EA76E6">
        <w:t>voilà son numéro</w:t>
      </w:r>
      <w:r w:rsidRPr="00EA76E6">
        <w:t xml:space="preserve">. </w:t>
      </w:r>
      <w:r w:rsidR="00CA2403" w:rsidRPr="00EA76E6">
        <w:t>Mais</w:t>
      </w:r>
      <w:r w:rsidRPr="00EA76E6">
        <w:t xml:space="preserve">, </w:t>
      </w:r>
      <w:r w:rsidR="00CA2403" w:rsidRPr="00EA76E6">
        <w:t>pour l</w:t>
      </w:r>
      <w:r w:rsidRPr="00EA76E6">
        <w:t>’</w:t>
      </w:r>
      <w:r w:rsidR="00CA2403" w:rsidRPr="00EA76E6">
        <w:t>instant</w:t>
      </w:r>
      <w:r w:rsidRPr="00EA76E6">
        <w:t xml:space="preserve">, </w:t>
      </w:r>
      <w:r w:rsidR="00CA2403" w:rsidRPr="00EA76E6">
        <w:t>il ne nous est guère utile</w:t>
      </w:r>
      <w:r w:rsidRPr="00EA76E6">
        <w:t> !</w:t>
      </w:r>
    </w:p>
    <w:p w14:paraId="734332C6" w14:textId="77777777" w:rsidR="00C646BA" w:rsidRPr="00EA76E6" w:rsidRDefault="00C646BA" w:rsidP="00C646BA">
      <w:r w:rsidRPr="00EA76E6">
        <w:t>— </w:t>
      </w:r>
      <w:r w:rsidR="00CA2403" w:rsidRPr="00EA76E6">
        <w:t>Je ne vois pas ce que vous auriez pu faire de plus</w:t>
      </w:r>
      <w:r w:rsidRPr="00EA76E6">
        <w:t>.</w:t>
      </w:r>
    </w:p>
    <w:p w14:paraId="46405D83" w14:textId="359D6BF4" w:rsidR="00C646BA" w:rsidRPr="00EA76E6" w:rsidRDefault="00C646BA" w:rsidP="00C646BA">
      <w:r w:rsidRPr="00EA76E6">
        <w:t>— </w:t>
      </w:r>
      <w:r w:rsidR="00CA2403" w:rsidRPr="00EA76E6">
        <w:t>Quand j</w:t>
      </w:r>
      <w:r w:rsidRPr="00EA76E6">
        <w:t>’</w:t>
      </w:r>
      <w:r w:rsidR="00CA2403" w:rsidRPr="00EA76E6">
        <w:t>ai repéré le fiacre</w:t>
      </w:r>
      <w:r w:rsidRPr="00EA76E6">
        <w:t xml:space="preserve">, </w:t>
      </w:r>
      <w:r w:rsidR="00CA2403" w:rsidRPr="00EA76E6">
        <w:t>j</w:t>
      </w:r>
      <w:r w:rsidRPr="00EA76E6">
        <w:t>’</w:t>
      </w:r>
      <w:r w:rsidR="00CA2403" w:rsidRPr="00EA76E6">
        <w:t xml:space="preserve">aurais dû </w:t>
      </w:r>
      <w:proofErr w:type="gramStart"/>
      <w:r w:rsidR="00CA2403" w:rsidRPr="00EA76E6">
        <w:t>faire aussitôt</w:t>
      </w:r>
      <w:proofErr w:type="gramEnd"/>
      <w:r w:rsidR="00CA2403" w:rsidRPr="00EA76E6">
        <w:t xml:space="preserve"> demi-tour et marcher dans la direction opposée</w:t>
      </w:r>
      <w:r w:rsidRPr="00EA76E6">
        <w:t xml:space="preserve">. </w:t>
      </w:r>
      <w:r w:rsidR="00CA2403" w:rsidRPr="00EA76E6">
        <w:t>Alors j</w:t>
      </w:r>
      <w:r w:rsidRPr="00EA76E6">
        <w:t>’</w:t>
      </w:r>
      <w:r w:rsidR="00CA2403" w:rsidRPr="00EA76E6">
        <w:t>aurais eu tout loisir de prendre un autre fiacre</w:t>
      </w:r>
      <w:r w:rsidRPr="00EA76E6">
        <w:t xml:space="preserve">, </w:t>
      </w:r>
      <w:r w:rsidR="00CA2403" w:rsidRPr="00EA76E6">
        <w:t>ou</w:t>
      </w:r>
      <w:r w:rsidRPr="00EA76E6">
        <w:t xml:space="preserve">, </w:t>
      </w:r>
      <w:r w:rsidR="00CA2403" w:rsidRPr="00EA76E6">
        <w:t>mieux encore</w:t>
      </w:r>
      <w:r w:rsidRPr="00EA76E6">
        <w:t xml:space="preserve">, </w:t>
      </w:r>
      <w:r w:rsidR="00CA2403" w:rsidRPr="00EA76E6">
        <w:t>je me serais rendu au Northumberland Hotel et j</w:t>
      </w:r>
      <w:r w:rsidRPr="00EA76E6">
        <w:t>’</w:t>
      </w:r>
      <w:r w:rsidR="00CA2403" w:rsidRPr="00EA76E6">
        <w:t>aurais attendu là</w:t>
      </w:r>
      <w:r w:rsidRPr="00EA76E6">
        <w:t xml:space="preserve">. </w:t>
      </w:r>
      <w:r w:rsidR="00CA2403" w:rsidRPr="00EA76E6">
        <w:t>Une fois que notre inconnu aurait suivi Baskerville jusqu</w:t>
      </w:r>
      <w:r w:rsidRPr="00EA76E6">
        <w:t>’</w:t>
      </w:r>
      <w:r w:rsidR="00CA2403" w:rsidRPr="00EA76E6">
        <w:t>à son hôtel</w:t>
      </w:r>
      <w:r w:rsidRPr="00EA76E6">
        <w:t xml:space="preserve">, </w:t>
      </w:r>
      <w:r w:rsidR="00CA2403" w:rsidRPr="00EA76E6">
        <w:t>nous aurions pu alors jouer son jeu à ses dépens</w:t>
      </w:r>
      <w:r w:rsidRPr="00EA76E6">
        <w:t xml:space="preserve">, </w:t>
      </w:r>
      <w:r w:rsidR="00CA2403" w:rsidRPr="00EA76E6">
        <w:t>et nous a</w:t>
      </w:r>
      <w:r w:rsidR="00CA2403" w:rsidRPr="00EA76E6">
        <w:t>u</w:t>
      </w:r>
      <w:r w:rsidR="00CA2403" w:rsidRPr="00EA76E6">
        <w:t>rions su où il allait ensuite</w:t>
      </w:r>
      <w:r w:rsidRPr="00EA76E6">
        <w:t xml:space="preserve">. </w:t>
      </w:r>
      <w:r w:rsidR="00CA2403" w:rsidRPr="00EA76E6">
        <w:t>En fait</w:t>
      </w:r>
      <w:r w:rsidRPr="00EA76E6">
        <w:t xml:space="preserve">, </w:t>
      </w:r>
      <w:r w:rsidR="00CA2403" w:rsidRPr="00EA76E6">
        <w:t>par notre ardeur imprudente qui a été surclassée par la rapidité et l</w:t>
      </w:r>
      <w:r w:rsidRPr="00EA76E6">
        <w:t>’</w:t>
      </w:r>
      <w:r w:rsidR="00CA2403" w:rsidRPr="00EA76E6">
        <w:t>énergie de notre adve</w:t>
      </w:r>
      <w:r w:rsidR="00CA2403" w:rsidRPr="00EA76E6">
        <w:t>r</w:t>
      </w:r>
      <w:r w:rsidR="00CA2403" w:rsidRPr="00EA76E6">
        <w:t>saire</w:t>
      </w:r>
      <w:r w:rsidRPr="00EA76E6">
        <w:t xml:space="preserve">, </w:t>
      </w:r>
      <w:r w:rsidR="00CA2403" w:rsidRPr="00EA76E6">
        <w:t>nous nous sommes démasqués et nous avons perdu notre homme</w:t>
      </w:r>
      <w:r w:rsidRPr="00EA76E6">
        <w:t>. »</w:t>
      </w:r>
    </w:p>
    <w:p w14:paraId="3756B8A7" w14:textId="77777777" w:rsidR="00C646BA" w:rsidRPr="00EA76E6" w:rsidRDefault="00CA2403" w:rsidP="00C646BA">
      <w:r w:rsidRPr="00EA76E6">
        <w:lastRenderedPageBreak/>
        <w:t>Tout en discutant</w:t>
      </w:r>
      <w:r w:rsidR="00C646BA" w:rsidRPr="00EA76E6">
        <w:t xml:space="preserve">, </w:t>
      </w:r>
      <w:r w:rsidRPr="00EA76E6">
        <w:t>nous avions lentement déambulé dans Regent Street</w:t>
      </w:r>
      <w:r w:rsidR="00C646BA" w:rsidRPr="00EA76E6">
        <w:t xml:space="preserve"> ; </w:t>
      </w:r>
      <w:r w:rsidRPr="00EA76E6">
        <w:t>le docteur Mortimer et son compagnon étaient depuis longtemps hors de vue</w:t>
      </w:r>
      <w:r w:rsidR="00C646BA" w:rsidRPr="00EA76E6">
        <w:t>.</w:t>
      </w:r>
    </w:p>
    <w:p w14:paraId="579E2A12" w14:textId="77777777" w:rsidR="00C646BA" w:rsidRPr="00EA76E6" w:rsidRDefault="00C646BA" w:rsidP="00C646BA">
      <w:r w:rsidRPr="00EA76E6">
        <w:t>« </w:t>
      </w:r>
      <w:r w:rsidR="00CA2403" w:rsidRPr="00EA76E6">
        <w:t>Nous n</w:t>
      </w:r>
      <w:r w:rsidRPr="00EA76E6">
        <w:t>’</w:t>
      </w:r>
      <w:r w:rsidR="00CA2403" w:rsidRPr="00EA76E6">
        <w:t>avons aucune raison de les suivre</w:t>
      </w:r>
      <w:r w:rsidRPr="00EA76E6">
        <w:t xml:space="preserve">, </w:t>
      </w:r>
      <w:r w:rsidR="00CA2403" w:rsidRPr="00EA76E6">
        <w:t>dit Holmes</w:t>
      </w:r>
      <w:r w:rsidRPr="00EA76E6">
        <w:t xml:space="preserve">. </w:t>
      </w:r>
      <w:r w:rsidR="00CA2403" w:rsidRPr="00EA76E6">
        <w:t>L</w:t>
      </w:r>
      <w:r w:rsidRPr="00EA76E6">
        <w:t>’</w:t>
      </w:r>
      <w:r w:rsidR="00CA2403" w:rsidRPr="00EA76E6">
        <w:t>ombre s</w:t>
      </w:r>
      <w:r w:rsidRPr="00EA76E6">
        <w:t>’</w:t>
      </w:r>
      <w:r w:rsidR="00CA2403" w:rsidRPr="00EA76E6">
        <w:t>est enfuie et ne reviendra pas</w:t>
      </w:r>
      <w:r w:rsidRPr="00EA76E6">
        <w:t xml:space="preserve">. </w:t>
      </w:r>
      <w:r w:rsidR="00CA2403" w:rsidRPr="00EA76E6">
        <w:t>Il nous reste à compter les autres atouts que nous avons en main</w:t>
      </w:r>
      <w:r w:rsidRPr="00EA76E6">
        <w:t xml:space="preserve">, </w:t>
      </w:r>
      <w:r w:rsidR="00CA2403" w:rsidRPr="00EA76E6">
        <w:t>et à les jouer avec d</w:t>
      </w:r>
      <w:r w:rsidR="00CA2403" w:rsidRPr="00EA76E6">
        <w:t>é</w:t>
      </w:r>
      <w:r w:rsidR="00CA2403" w:rsidRPr="00EA76E6">
        <w:t>cision</w:t>
      </w:r>
      <w:r w:rsidRPr="00EA76E6">
        <w:t xml:space="preserve">. </w:t>
      </w:r>
      <w:r w:rsidR="00CA2403" w:rsidRPr="00EA76E6">
        <w:t>Pourriez-vous reconnaître cette tête sous la foi du se</w:t>
      </w:r>
      <w:r w:rsidR="00CA2403" w:rsidRPr="00EA76E6">
        <w:t>r</w:t>
      </w:r>
      <w:r w:rsidR="00CA2403" w:rsidRPr="00EA76E6">
        <w:t>ment</w:t>
      </w:r>
      <w:r w:rsidRPr="00EA76E6">
        <w:t> ?</w:t>
      </w:r>
    </w:p>
    <w:p w14:paraId="265DDE08" w14:textId="77777777" w:rsidR="00C646BA" w:rsidRPr="00EA76E6" w:rsidRDefault="00C646BA" w:rsidP="00C646BA">
      <w:r w:rsidRPr="00EA76E6">
        <w:t>— </w:t>
      </w:r>
      <w:r w:rsidR="00CA2403" w:rsidRPr="00EA76E6">
        <w:t>Sous la foi du serment</w:t>
      </w:r>
      <w:r w:rsidRPr="00EA76E6">
        <w:t xml:space="preserve"> ? </w:t>
      </w:r>
      <w:r w:rsidR="00CA2403" w:rsidRPr="00EA76E6">
        <w:t>Juste la barbe</w:t>
      </w:r>
      <w:r w:rsidRPr="00EA76E6">
        <w:t>.</w:t>
      </w:r>
    </w:p>
    <w:p w14:paraId="6C4DCE79" w14:textId="69C0D951" w:rsidR="00C646BA" w:rsidRPr="00EA76E6" w:rsidRDefault="00C646BA" w:rsidP="00C646BA">
      <w:r w:rsidRPr="00EA76E6">
        <w:t>— </w:t>
      </w:r>
      <w:r w:rsidR="00CA2403" w:rsidRPr="00EA76E6">
        <w:t>Moi aussi</w:t>
      </w:r>
      <w:r w:rsidRPr="00EA76E6">
        <w:t xml:space="preserve">. </w:t>
      </w:r>
      <w:r w:rsidR="00CA2403" w:rsidRPr="00EA76E6">
        <w:t>J</w:t>
      </w:r>
      <w:r w:rsidRPr="00EA76E6">
        <w:t>’</w:t>
      </w:r>
      <w:r w:rsidR="00CA2403" w:rsidRPr="00EA76E6">
        <w:t>en déduis que</w:t>
      </w:r>
      <w:r w:rsidRPr="00EA76E6">
        <w:t xml:space="preserve">, </w:t>
      </w:r>
      <w:r w:rsidR="00CA2403" w:rsidRPr="00EA76E6">
        <w:t>selon toute probabilité</w:t>
      </w:r>
      <w:r w:rsidRPr="00EA76E6">
        <w:t xml:space="preserve">, </w:t>
      </w:r>
      <w:r w:rsidR="00CA2403" w:rsidRPr="00EA76E6">
        <w:t>cette barbe était postiche</w:t>
      </w:r>
      <w:r w:rsidRPr="00EA76E6">
        <w:t xml:space="preserve">. </w:t>
      </w:r>
      <w:r w:rsidR="00CA2403" w:rsidRPr="00EA76E6">
        <w:t>Un homme habile</w:t>
      </w:r>
      <w:r w:rsidRPr="00EA76E6">
        <w:t xml:space="preserve">, </w:t>
      </w:r>
      <w:r w:rsidR="00CA2403" w:rsidRPr="00EA76E6">
        <w:t>pour une mission aussi délicate</w:t>
      </w:r>
      <w:r w:rsidRPr="00EA76E6">
        <w:t xml:space="preserve">, </w:t>
      </w:r>
      <w:r w:rsidR="00CA2403" w:rsidRPr="00EA76E6">
        <w:t>ne porte de barbe que pour dissimuler ses traits</w:t>
      </w:r>
      <w:r w:rsidRPr="00EA76E6">
        <w:t xml:space="preserve">. </w:t>
      </w:r>
      <w:r w:rsidR="00CA2403" w:rsidRPr="00EA76E6">
        <w:t>E</w:t>
      </w:r>
      <w:r w:rsidR="00CA2403" w:rsidRPr="00EA76E6">
        <w:t>n</w:t>
      </w:r>
      <w:r w:rsidR="00CA2403" w:rsidRPr="00EA76E6">
        <w:t>trons ici</w:t>
      </w:r>
      <w:r w:rsidRPr="00EA76E6">
        <w:t xml:space="preserve">, </w:t>
      </w:r>
      <w:r w:rsidR="00CA2403" w:rsidRPr="00EA76E6">
        <w:t>Watson</w:t>
      </w:r>
      <w:r w:rsidRPr="00EA76E6">
        <w:t> ! »</w:t>
      </w:r>
    </w:p>
    <w:p w14:paraId="0FA5C91A" w14:textId="77777777" w:rsidR="00C646BA" w:rsidRPr="00EA76E6" w:rsidRDefault="00CA2403" w:rsidP="00C646BA">
      <w:r w:rsidRPr="00EA76E6">
        <w:t>Il entra dans un bureau de messageries</w:t>
      </w:r>
      <w:r w:rsidR="00C646BA" w:rsidRPr="00EA76E6">
        <w:t xml:space="preserve">, </w:t>
      </w:r>
      <w:r w:rsidRPr="00EA76E6">
        <w:t>dont le directeur l</w:t>
      </w:r>
      <w:r w:rsidR="00C646BA" w:rsidRPr="00EA76E6">
        <w:t>’</w:t>
      </w:r>
      <w:r w:rsidRPr="00EA76E6">
        <w:t>accueillit chaleureusement</w:t>
      </w:r>
      <w:r w:rsidR="00C646BA" w:rsidRPr="00EA76E6">
        <w:t>.</w:t>
      </w:r>
    </w:p>
    <w:p w14:paraId="0DB028E4" w14:textId="77777777" w:rsidR="00C646BA" w:rsidRPr="00EA76E6" w:rsidRDefault="00C646BA" w:rsidP="00C646BA">
      <w:r w:rsidRPr="00EA76E6">
        <w:t>« </w:t>
      </w:r>
      <w:r w:rsidR="00CA2403" w:rsidRPr="00EA76E6">
        <w:t>Ah</w:t>
      </w:r>
      <w:r w:rsidRPr="00EA76E6">
        <w:t xml:space="preserve"> ! </w:t>
      </w:r>
      <w:r w:rsidR="00CA2403" w:rsidRPr="00EA76E6">
        <w:t>Wilson</w:t>
      </w:r>
      <w:r w:rsidRPr="00EA76E6">
        <w:t xml:space="preserve">, </w:t>
      </w:r>
      <w:r w:rsidR="00CA2403" w:rsidRPr="00EA76E6">
        <w:t>je vois que vous n</w:t>
      </w:r>
      <w:r w:rsidRPr="00EA76E6">
        <w:t>’</w:t>
      </w:r>
      <w:r w:rsidR="00CA2403" w:rsidRPr="00EA76E6">
        <w:t>avez pas oublié la petite affaire où j</w:t>
      </w:r>
      <w:r w:rsidRPr="00EA76E6">
        <w:t>’</w:t>
      </w:r>
      <w:r w:rsidR="00CA2403" w:rsidRPr="00EA76E6">
        <w:t>ai eu la chance de pouvoir vous aider</w:t>
      </w:r>
      <w:r w:rsidRPr="00EA76E6">
        <w:t> ?</w:t>
      </w:r>
    </w:p>
    <w:p w14:paraId="157A498B" w14:textId="77777777" w:rsidR="00C646BA" w:rsidRPr="00EA76E6" w:rsidRDefault="00C646BA" w:rsidP="00C646BA">
      <w:r w:rsidRPr="00EA76E6">
        <w:t>— </w:t>
      </w:r>
      <w:r w:rsidR="00CA2403" w:rsidRPr="00EA76E6">
        <w:t>Oh</w:t>
      </w:r>
      <w:r w:rsidRPr="00EA76E6">
        <w:t xml:space="preserve"> ! </w:t>
      </w:r>
      <w:r w:rsidR="00CA2403" w:rsidRPr="00EA76E6">
        <w:t>non</w:t>
      </w:r>
      <w:r w:rsidRPr="00EA76E6">
        <w:t xml:space="preserve">, </w:t>
      </w:r>
      <w:r w:rsidR="00CA2403" w:rsidRPr="00EA76E6">
        <w:t>monsieur</w:t>
      </w:r>
      <w:r w:rsidRPr="00EA76E6">
        <w:t xml:space="preserve">, </w:t>
      </w:r>
      <w:r w:rsidR="00CA2403" w:rsidRPr="00EA76E6">
        <w:t>je ne l</w:t>
      </w:r>
      <w:r w:rsidRPr="00EA76E6">
        <w:t>’</w:t>
      </w:r>
      <w:r w:rsidR="00CA2403" w:rsidRPr="00EA76E6">
        <w:t>ai pas oubliée</w:t>
      </w:r>
      <w:r w:rsidRPr="00EA76E6">
        <w:t xml:space="preserve"> ! </w:t>
      </w:r>
      <w:r w:rsidR="00CA2403" w:rsidRPr="00EA76E6">
        <w:t>Vous avez sauvé ma réputation</w:t>
      </w:r>
      <w:r w:rsidRPr="00EA76E6">
        <w:t xml:space="preserve">, </w:t>
      </w:r>
      <w:r w:rsidR="00CA2403" w:rsidRPr="00EA76E6">
        <w:t>et peut-être ma t</w:t>
      </w:r>
      <w:r w:rsidR="00655553" w:rsidRPr="00EA76E6">
        <w:t>ê</w:t>
      </w:r>
      <w:r w:rsidR="00CA2403" w:rsidRPr="00EA76E6">
        <w:t>te</w:t>
      </w:r>
      <w:r w:rsidRPr="00EA76E6">
        <w:t>.</w:t>
      </w:r>
    </w:p>
    <w:p w14:paraId="0FDED544" w14:textId="77777777" w:rsidR="00C646BA" w:rsidRPr="00EA76E6" w:rsidRDefault="00C646BA" w:rsidP="00C646BA">
      <w:r w:rsidRPr="00EA76E6">
        <w:t>— </w:t>
      </w:r>
      <w:r w:rsidR="00CA2403" w:rsidRPr="00EA76E6">
        <w:t>Vous exagérez</w:t>
      </w:r>
      <w:r w:rsidRPr="00EA76E6">
        <w:t xml:space="preserve">, </w:t>
      </w:r>
      <w:r w:rsidR="00CA2403" w:rsidRPr="00EA76E6">
        <w:t>mon bon ami</w:t>
      </w:r>
      <w:r w:rsidRPr="00EA76E6">
        <w:t xml:space="preserve"> ! </w:t>
      </w:r>
      <w:r w:rsidR="00CA2403" w:rsidRPr="00EA76E6">
        <w:t>Il me semble</w:t>
      </w:r>
      <w:r w:rsidRPr="00EA76E6">
        <w:t xml:space="preserve">, </w:t>
      </w:r>
      <w:r w:rsidR="00CA2403" w:rsidRPr="00EA76E6">
        <w:t>Wilson</w:t>
      </w:r>
      <w:r w:rsidRPr="00EA76E6">
        <w:t xml:space="preserve">, </w:t>
      </w:r>
      <w:r w:rsidR="00CA2403" w:rsidRPr="00EA76E6">
        <w:t>que vous avez parmi vos jeunes commissionnaires un gosse qui s</w:t>
      </w:r>
      <w:r w:rsidRPr="00EA76E6">
        <w:t>’</w:t>
      </w:r>
      <w:r w:rsidR="00CA2403" w:rsidRPr="00EA76E6">
        <w:t>appelle Cartwright</w:t>
      </w:r>
      <w:r w:rsidRPr="00EA76E6">
        <w:t xml:space="preserve">, </w:t>
      </w:r>
      <w:r w:rsidR="00CA2403" w:rsidRPr="00EA76E6">
        <w:t>et qui n</w:t>
      </w:r>
      <w:r w:rsidRPr="00EA76E6">
        <w:t>’</w:t>
      </w:r>
      <w:r w:rsidR="00CA2403" w:rsidRPr="00EA76E6">
        <w:t>a pas manqué d</w:t>
      </w:r>
      <w:r w:rsidRPr="00EA76E6">
        <w:t>’</w:t>
      </w:r>
      <w:r w:rsidR="00CA2403" w:rsidRPr="00EA76E6">
        <w:t>adresse pendant l</w:t>
      </w:r>
      <w:r w:rsidRPr="00EA76E6">
        <w:t>’</w:t>
      </w:r>
      <w:r w:rsidR="00CA2403" w:rsidRPr="00EA76E6">
        <w:t>enquête</w:t>
      </w:r>
      <w:r w:rsidRPr="00EA76E6">
        <w:t>.</w:t>
      </w:r>
    </w:p>
    <w:p w14:paraId="3CB2048A" w14:textId="77777777" w:rsidR="00C646BA" w:rsidRPr="00EA76E6" w:rsidRDefault="00C646BA" w:rsidP="00C646BA">
      <w:r w:rsidRPr="00EA76E6">
        <w:t>— </w:t>
      </w:r>
      <w:r w:rsidR="00CA2403" w:rsidRPr="00EA76E6">
        <w:t>En effet</w:t>
      </w:r>
      <w:r w:rsidRPr="00EA76E6">
        <w:t xml:space="preserve">, </w:t>
      </w:r>
      <w:r w:rsidR="00CA2403" w:rsidRPr="00EA76E6">
        <w:t>monsieur</w:t>
      </w:r>
      <w:r w:rsidRPr="00EA76E6">
        <w:t xml:space="preserve"> ; </w:t>
      </w:r>
      <w:r w:rsidR="00CA2403" w:rsidRPr="00EA76E6">
        <w:t>il travaille encore ici</w:t>
      </w:r>
      <w:r w:rsidRPr="00EA76E6">
        <w:t>.</w:t>
      </w:r>
    </w:p>
    <w:p w14:paraId="7EFB69F5" w14:textId="77777777" w:rsidR="00C646BA" w:rsidRPr="00EA76E6" w:rsidRDefault="00C646BA" w:rsidP="00C646BA">
      <w:r w:rsidRPr="00EA76E6">
        <w:t>— </w:t>
      </w:r>
      <w:r w:rsidR="00CA2403" w:rsidRPr="00EA76E6">
        <w:t>Pouvez-vous me l</w:t>
      </w:r>
      <w:r w:rsidRPr="00EA76E6">
        <w:t>’</w:t>
      </w:r>
      <w:r w:rsidR="00CA2403" w:rsidRPr="00EA76E6">
        <w:t>amener</w:t>
      </w:r>
      <w:r w:rsidRPr="00EA76E6">
        <w:t xml:space="preserve"> ? </w:t>
      </w:r>
      <w:r w:rsidR="00CA2403" w:rsidRPr="00EA76E6">
        <w:t>Merci</w:t>
      </w:r>
      <w:r w:rsidRPr="00EA76E6">
        <w:t xml:space="preserve"> ! </w:t>
      </w:r>
      <w:r w:rsidR="00CA2403" w:rsidRPr="00EA76E6">
        <w:t>Et vous m</w:t>
      </w:r>
      <w:r w:rsidRPr="00EA76E6">
        <w:t>’</w:t>
      </w:r>
      <w:r w:rsidR="00CA2403" w:rsidRPr="00EA76E6">
        <w:t>obligeriez en me donnant la monnaie de ce billet de cinq livres</w:t>
      </w:r>
      <w:r w:rsidRPr="00EA76E6">
        <w:t>.</w:t>
      </w:r>
    </w:p>
    <w:p w14:paraId="01FF889C" w14:textId="77777777" w:rsidR="00C646BA" w:rsidRPr="00EA76E6" w:rsidRDefault="00CA2403" w:rsidP="00C646BA">
      <w:r w:rsidRPr="00EA76E6">
        <w:lastRenderedPageBreak/>
        <w:t>Un garçonnet de quatorze ans</w:t>
      </w:r>
      <w:r w:rsidR="00C646BA" w:rsidRPr="00EA76E6">
        <w:t xml:space="preserve">, </w:t>
      </w:r>
      <w:r w:rsidRPr="00EA76E6">
        <w:t>au visage éveillé</w:t>
      </w:r>
      <w:r w:rsidR="00C646BA" w:rsidRPr="00EA76E6">
        <w:t xml:space="preserve">, </w:t>
      </w:r>
      <w:r w:rsidRPr="00EA76E6">
        <w:t>intelligent</w:t>
      </w:r>
      <w:r w:rsidR="00C646BA" w:rsidRPr="00EA76E6">
        <w:t xml:space="preserve">, </w:t>
      </w:r>
      <w:r w:rsidRPr="00EA76E6">
        <w:t>arriva bientôt</w:t>
      </w:r>
      <w:r w:rsidR="00C646BA" w:rsidRPr="00EA76E6">
        <w:t xml:space="preserve">. </w:t>
      </w:r>
      <w:r w:rsidRPr="00EA76E6">
        <w:t>Il se mit au garde-à-vous devant le célèbre déte</w:t>
      </w:r>
      <w:r w:rsidRPr="00EA76E6">
        <w:t>c</w:t>
      </w:r>
      <w:r w:rsidRPr="00EA76E6">
        <w:t>tive</w:t>
      </w:r>
      <w:r w:rsidR="00C646BA" w:rsidRPr="00EA76E6">
        <w:t>.</w:t>
      </w:r>
    </w:p>
    <w:p w14:paraId="05B65262" w14:textId="77777777" w:rsidR="00C646BA" w:rsidRPr="00EA76E6" w:rsidRDefault="00C646BA" w:rsidP="00C646BA">
      <w:r w:rsidRPr="00EA76E6">
        <w:t>— </w:t>
      </w:r>
      <w:r w:rsidR="00CA2403" w:rsidRPr="00EA76E6">
        <w:t>Donnez-moi le répertoire des hôtels</w:t>
      </w:r>
      <w:r w:rsidRPr="00EA76E6">
        <w:t xml:space="preserve">, </w:t>
      </w:r>
      <w:r w:rsidR="00CA2403" w:rsidRPr="00EA76E6">
        <w:t>commanda Holmes</w:t>
      </w:r>
      <w:r w:rsidRPr="00EA76E6">
        <w:t xml:space="preserve">. </w:t>
      </w:r>
      <w:r w:rsidR="00CA2403" w:rsidRPr="00EA76E6">
        <w:t>Merci</w:t>
      </w:r>
      <w:r w:rsidRPr="00EA76E6">
        <w:t xml:space="preserve">. </w:t>
      </w:r>
      <w:r w:rsidR="008D2AD1" w:rsidRPr="00EA76E6">
        <w:t>À</w:t>
      </w:r>
      <w:r w:rsidR="00CA2403" w:rsidRPr="00EA76E6">
        <w:t xml:space="preserve"> présent</w:t>
      </w:r>
      <w:r w:rsidRPr="00EA76E6">
        <w:t xml:space="preserve">, </w:t>
      </w:r>
      <w:r w:rsidR="00CA2403" w:rsidRPr="00EA76E6">
        <w:t>Cartwright</w:t>
      </w:r>
      <w:r w:rsidRPr="00EA76E6">
        <w:t xml:space="preserve">, </w:t>
      </w:r>
      <w:r w:rsidR="00CA2403" w:rsidRPr="00EA76E6">
        <w:t>voici les noms de vingt-trois h</w:t>
      </w:r>
      <w:r w:rsidR="00CA2403" w:rsidRPr="00EA76E6">
        <w:t>ô</w:t>
      </w:r>
      <w:r w:rsidR="00CA2403" w:rsidRPr="00EA76E6">
        <w:t>tels</w:t>
      </w:r>
      <w:r w:rsidRPr="00EA76E6">
        <w:t xml:space="preserve">, </w:t>
      </w:r>
      <w:r w:rsidR="00CA2403" w:rsidRPr="00EA76E6">
        <w:t>tous dans les environs immédiats de Charing Cross</w:t>
      </w:r>
      <w:r w:rsidRPr="00EA76E6">
        <w:t xml:space="preserve">. </w:t>
      </w:r>
      <w:r w:rsidR="00CA2403" w:rsidRPr="00EA76E6">
        <w:t>Vous voyez</w:t>
      </w:r>
      <w:r w:rsidRPr="00EA76E6">
        <w:t> ?</w:t>
      </w:r>
    </w:p>
    <w:p w14:paraId="4BCC4E43" w14:textId="77777777" w:rsidR="00C646BA" w:rsidRPr="00EA76E6" w:rsidRDefault="00C646BA" w:rsidP="00C646BA">
      <w:r w:rsidRPr="00EA76E6">
        <w:t>— </w:t>
      </w:r>
      <w:r w:rsidR="00CA2403" w:rsidRPr="00EA76E6">
        <w:t>Oui</w:t>
      </w:r>
      <w:r w:rsidRPr="00EA76E6">
        <w:t xml:space="preserve">, </w:t>
      </w:r>
      <w:r w:rsidR="00CA2403" w:rsidRPr="00EA76E6">
        <w:t>monsieur</w:t>
      </w:r>
      <w:r w:rsidRPr="00EA76E6">
        <w:t>.</w:t>
      </w:r>
    </w:p>
    <w:p w14:paraId="633BC862" w14:textId="77777777" w:rsidR="00C646BA" w:rsidRPr="00EA76E6" w:rsidRDefault="00C646BA" w:rsidP="00C646BA">
      <w:r w:rsidRPr="00EA76E6">
        <w:t>— </w:t>
      </w:r>
      <w:r w:rsidR="00CA2403" w:rsidRPr="00EA76E6">
        <w:t>Vous les visiterez à tour de rôle</w:t>
      </w:r>
      <w:r w:rsidRPr="00EA76E6">
        <w:t>.</w:t>
      </w:r>
    </w:p>
    <w:p w14:paraId="4F010E3D" w14:textId="77777777" w:rsidR="00C646BA" w:rsidRPr="00EA76E6" w:rsidRDefault="00C646BA" w:rsidP="00C646BA">
      <w:r w:rsidRPr="00EA76E6">
        <w:t>— </w:t>
      </w:r>
      <w:r w:rsidR="00CA2403" w:rsidRPr="00EA76E6">
        <w:t>Oui</w:t>
      </w:r>
      <w:r w:rsidRPr="00EA76E6">
        <w:t xml:space="preserve">, </w:t>
      </w:r>
      <w:r w:rsidR="00CA2403" w:rsidRPr="00EA76E6">
        <w:t>monsieur</w:t>
      </w:r>
      <w:r w:rsidRPr="00EA76E6">
        <w:t>.</w:t>
      </w:r>
    </w:p>
    <w:p w14:paraId="794F39FE" w14:textId="77777777" w:rsidR="00C646BA" w:rsidRPr="00EA76E6" w:rsidRDefault="00C646BA" w:rsidP="00C646BA">
      <w:r w:rsidRPr="00EA76E6">
        <w:t>— </w:t>
      </w:r>
      <w:r w:rsidR="00CA2403" w:rsidRPr="00EA76E6">
        <w:t>Dans chacun</w:t>
      </w:r>
      <w:r w:rsidRPr="00EA76E6">
        <w:t xml:space="preserve">, </w:t>
      </w:r>
      <w:r w:rsidR="00CA2403" w:rsidRPr="00EA76E6">
        <w:t>vous commencerez par donner un shilling au portier</w:t>
      </w:r>
      <w:r w:rsidRPr="00EA76E6">
        <w:t xml:space="preserve">. </w:t>
      </w:r>
      <w:r w:rsidR="00CA2403" w:rsidRPr="00EA76E6">
        <w:t>Voici vingt-trois shillings</w:t>
      </w:r>
      <w:r w:rsidRPr="00EA76E6">
        <w:t>.</w:t>
      </w:r>
    </w:p>
    <w:p w14:paraId="5454AB11" w14:textId="77777777" w:rsidR="00C646BA" w:rsidRPr="00EA76E6" w:rsidRDefault="00C646BA" w:rsidP="00C646BA">
      <w:r w:rsidRPr="00EA76E6">
        <w:t>— </w:t>
      </w:r>
      <w:r w:rsidR="00CA2403" w:rsidRPr="00EA76E6">
        <w:t>Oui</w:t>
      </w:r>
      <w:r w:rsidRPr="00EA76E6">
        <w:t xml:space="preserve">, </w:t>
      </w:r>
      <w:r w:rsidR="00CA2403" w:rsidRPr="00EA76E6">
        <w:t>monsieur</w:t>
      </w:r>
      <w:r w:rsidRPr="00EA76E6">
        <w:t>.</w:t>
      </w:r>
    </w:p>
    <w:p w14:paraId="077FB0C0" w14:textId="77777777" w:rsidR="00C646BA" w:rsidRPr="00EA76E6" w:rsidRDefault="00C646BA" w:rsidP="00C646BA">
      <w:r w:rsidRPr="00EA76E6">
        <w:t>— </w:t>
      </w:r>
      <w:r w:rsidR="00CA2403" w:rsidRPr="00EA76E6">
        <w:t>Vous lui direz que vous voulez voir les papiers mis hier au rebut</w:t>
      </w:r>
      <w:r w:rsidRPr="00EA76E6">
        <w:t xml:space="preserve">. </w:t>
      </w:r>
      <w:r w:rsidR="00CA2403" w:rsidRPr="00EA76E6">
        <w:t>Vous direz qu</w:t>
      </w:r>
      <w:r w:rsidRPr="00EA76E6">
        <w:t>’</w:t>
      </w:r>
      <w:r w:rsidR="00CA2403" w:rsidRPr="00EA76E6">
        <w:t>un télégramme important a été jeté par erreur</w:t>
      </w:r>
      <w:r w:rsidRPr="00EA76E6">
        <w:t xml:space="preserve">, </w:t>
      </w:r>
      <w:r w:rsidR="00CA2403" w:rsidRPr="00EA76E6">
        <w:t>et que vous avez ordre de le rechercher</w:t>
      </w:r>
      <w:r w:rsidRPr="00EA76E6">
        <w:t xml:space="preserve">. </w:t>
      </w:r>
      <w:r w:rsidR="00CA2403" w:rsidRPr="00EA76E6">
        <w:t>Comprenez-vous</w:t>
      </w:r>
      <w:r w:rsidRPr="00EA76E6">
        <w:t> ?</w:t>
      </w:r>
    </w:p>
    <w:p w14:paraId="16A18686" w14:textId="77777777" w:rsidR="00C646BA" w:rsidRPr="00EA76E6" w:rsidRDefault="00C646BA" w:rsidP="00C646BA">
      <w:r w:rsidRPr="00EA76E6">
        <w:t>— </w:t>
      </w:r>
      <w:r w:rsidR="00CA2403" w:rsidRPr="00EA76E6">
        <w:t>Oui</w:t>
      </w:r>
      <w:r w:rsidRPr="00EA76E6">
        <w:t xml:space="preserve">, </w:t>
      </w:r>
      <w:r w:rsidR="00CA2403" w:rsidRPr="00EA76E6">
        <w:t>monsieur</w:t>
      </w:r>
      <w:r w:rsidRPr="00EA76E6">
        <w:t>.</w:t>
      </w:r>
    </w:p>
    <w:p w14:paraId="559C0979" w14:textId="77777777" w:rsidR="00C646BA" w:rsidRPr="00EA76E6" w:rsidRDefault="00C646BA" w:rsidP="00C646BA">
      <w:r w:rsidRPr="00EA76E6">
        <w:t>— </w:t>
      </w:r>
      <w:r w:rsidR="00CA2403" w:rsidRPr="00EA76E6">
        <w:t>Mais ce n</w:t>
      </w:r>
      <w:r w:rsidRPr="00EA76E6">
        <w:t>’</w:t>
      </w:r>
      <w:r w:rsidR="00CA2403" w:rsidRPr="00EA76E6">
        <w:t>est pas un télégramme que vous rechercherez</w:t>
      </w:r>
      <w:r w:rsidRPr="00EA76E6">
        <w:t xml:space="preserve">. </w:t>
      </w:r>
      <w:r w:rsidR="00CA2403" w:rsidRPr="00EA76E6">
        <w:t>C</w:t>
      </w:r>
      <w:r w:rsidRPr="00EA76E6">
        <w:t>’</w:t>
      </w:r>
      <w:r w:rsidR="00CA2403" w:rsidRPr="00EA76E6">
        <w:t xml:space="preserve">est une page intérieure du </w:t>
      </w:r>
      <w:r w:rsidR="00CA2403" w:rsidRPr="00EA76E6">
        <w:rPr>
          <w:i/>
          <w:iCs/>
        </w:rPr>
        <w:t>Times</w:t>
      </w:r>
      <w:r w:rsidRPr="00EA76E6">
        <w:t xml:space="preserve">, </w:t>
      </w:r>
      <w:r w:rsidR="00CA2403" w:rsidRPr="00EA76E6">
        <w:t>découpée avec des ciseaux</w:t>
      </w:r>
      <w:r w:rsidRPr="00EA76E6">
        <w:t xml:space="preserve">. </w:t>
      </w:r>
      <w:r w:rsidR="00CA2403" w:rsidRPr="00EA76E6">
        <w:t xml:space="preserve">Voici un numéro du </w:t>
      </w:r>
      <w:r w:rsidR="00CA2403" w:rsidRPr="00EA76E6">
        <w:rPr>
          <w:i/>
          <w:iCs/>
        </w:rPr>
        <w:t>Times</w:t>
      </w:r>
      <w:r w:rsidRPr="00EA76E6">
        <w:t xml:space="preserve">. </w:t>
      </w:r>
      <w:r w:rsidR="00CA2403" w:rsidRPr="00EA76E6">
        <w:t>C</w:t>
      </w:r>
      <w:r w:rsidRPr="00EA76E6">
        <w:t>’</w:t>
      </w:r>
      <w:r w:rsidR="00CA2403" w:rsidRPr="00EA76E6">
        <w:t>est cette page-ci</w:t>
      </w:r>
      <w:r w:rsidRPr="00EA76E6">
        <w:t xml:space="preserve">. </w:t>
      </w:r>
      <w:r w:rsidR="00CA2403" w:rsidRPr="00EA76E6">
        <w:t>Vous pourrez la reconnaître facilement</w:t>
      </w:r>
      <w:r w:rsidRPr="00EA76E6">
        <w:t xml:space="preserve">, </w:t>
      </w:r>
      <w:r w:rsidR="00CA2403" w:rsidRPr="00EA76E6">
        <w:t>n</w:t>
      </w:r>
      <w:r w:rsidRPr="00EA76E6">
        <w:t>’</w:t>
      </w:r>
      <w:r w:rsidR="00CA2403" w:rsidRPr="00EA76E6">
        <w:t>est-ce pas</w:t>
      </w:r>
      <w:r w:rsidRPr="00EA76E6">
        <w:t> ?</w:t>
      </w:r>
    </w:p>
    <w:p w14:paraId="3299C3F8" w14:textId="77777777" w:rsidR="00C646BA" w:rsidRPr="00EA76E6" w:rsidRDefault="00C646BA" w:rsidP="00C646BA">
      <w:r w:rsidRPr="00EA76E6">
        <w:t>— </w:t>
      </w:r>
      <w:r w:rsidR="00CA2403" w:rsidRPr="00EA76E6">
        <w:t>Oui</w:t>
      </w:r>
      <w:r w:rsidRPr="00EA76E6">
        <w:t xml:space="preserve">, </w:t>
      </w:r>
      <w:r w:rsidR="00CA2403" w:rsidRPr="00EA76E6">
        <w:t>monsieur</w:t>
      </w:r>
      <w:r w:rsidRPr="00EA76E6">
        <w:t>.</w:t>
      </w:r>
    </w:p>
    <w:p w14:paraId="0E90BE4B" w14:textId="5E24533A" w:rsidR="00CA2403" w:rsidRPr="00EA76E6" w:rsidRDefault="00C646BA" w:rsidP="00C4220C">
      <w:r w:rsidRPr="00EA76E6">
        <w:t>— </w:t>
      </w:r>
      <w:r w:rsidR="00CA2403" w:rsidRPr="00EA76E6">
        <w:t>Chaque fois</w:t>
      </w:r>
      <w:r w:rsidRPr="00EA76E6">
        <w:t xml:space="preserve">, </w:t>
      </w:r>
      <w:r w:rsidR="00CA2403" w:rsidRPr="00EA76E6">
        <w:t>le portier appellera un chasseur</w:t>
      </w:r>
      <w:r w:rsidRPr="00EA76E6">
        <w:t xml:space="preserve">, </w:t>
      </w:r>
      <w:r w:rsidR="00CA2403" w:rsidRPr="00EA76E6">
        <w:t>à qui vous remettrez également un shilling</w:t>
      </w:r>
      <w:r w:rsidRPr="00EA76E6">
        <w:t xml:space="preserve">. </w:t>
      </w:r>
      <w:r w:rsidR="00CA2403" w:rsidRPr="00EA76E6">
        <w:t>Voici vingt-trois shillings</w:t>
      </w:r>
      <w:r w:rsidRPr="00EA76E6">
        <w:t xml:space="preserve">. </w:t>
      </w:r>
      <w:r w:rsidR="00CA2403" w:rsidRPr="00EA76E6">
        <w:t>Il est parfaitement possible que sur les vingt-trois hôtels</w:t>
      </w:r>
      <w:r w:rsidRPr="00EA76E6">
        <w:t xml:space="preserve">, </w:t>
      </w:r>
      <w:r w:rsidR="00CA2403" w:rsidRPr="00EA76E6">
        <w:t>il s</w:t>
      </w:r>
      <w:r w:rsidRPr="00EA76E6">
        <w:t>’</w:t>
      </w:r>
      <w:r w:rsidR="00CA2403" w:rsidRPr="00EA76E6">
        <w:t xml:space="preserve">en trouve vingt où les rebuts de la veille aient été </w:t>
      </w:r>
      <w:r w:rsidR="00CA2403" w:rsidRPr="00EA76E6">
        <w:lastRenderedPageBreak/>
        <w:t>brûlés ou d</w:t>
      </w:r>
      <w:r w:rsidR="00CA2403" w:rsidRPr="00EA76E6">
        <w:t>é</w:t>
      </w:r>
      <w:r w:rsidR="00CA2403" w:rsidRPr="00EA76E6">
        <w:t>truits</w:t>
      </w:r>
      <w:r w:rsidRPr="00EA76E6">
        <w:t xml:space="preserve">. </w:t>
      </w:r>
      <w:r w:rsidR="00CA2403" w:rsidRPr="00EA76E6">
        <w:t>Dans les trois autres cas on vous montrera un tas de vieux papiers</w:t>
      </w:r>
      <w:r w:rsidRPr="00EA76E6">
        <w:t xml:space="preserve"> ; </w:t>
      </w:r>
      <w:r w:rsidR="00CA2403" w:rsidRPr="00EA76E6">
        <w:t xml:space="preserve">vous y chercherez cette page du </w:t>
      </w:r>
      <w:r w:rsidR="00CA2403" w:rsidRPr="00EA76E6">
        <w:rPr>
          <w:i/>
          <w:iCs/>
        </w:rPr>
        <w:t>Times</w:t>
      </w:r>
      <w:r w:rsidRPr="00EA76E6">
        <w:t xml:space="preserve">. </w:t>
      </w:r>
      <w:r w:rsidR="00CA2403" w:rsidRPr="00EA76E6">
        <w:t>Vos chances pour la retrouver sont minimes</w:t>
      </w:r>
      <w:r w:rsidRPr="00EA76E6">
        <w:t xml:space="preserve">. </w:t>
      </w:r>
      <w:r w:rsidR="00CA2403" w:rsidRPr="00EA76E6">
        <w:t>Voici dix shillings su</w:t>
      </w:r>
      <w:r w:rsidR="00CA2403" w:rsidRPr="00EA76E6">
        <w:t>p</w:t>
      </w:r>
      <w:r w:rsidR="00CA2403" w:rsidRPr="00EA76E6">
        <w:t>plémentaires en cas de besoin</w:t>
      </w:r>
      <w:r w:rsidRPr="00EA76E6">
        <w:t xml:space="preserve">. </w:t>
      </w:r>
      <w:r w:rsidR="00CA2403" w:rsidRPr="00EA76E6">
        <w:t>Faites-moi un rapport télégr</w:t>
      </w:r>
      <w:r w:rsidR="00CA2403" w:rsidRPr="00EA76E6">
        <w:t>a</w:t>
      </w:r>
      <w:r w:rsidR="00CA2403" w:rsidRPr="00EA76E6">
        <w:t>phique à Baker Street avant ce soir</w:t>
      </w:r>
      <w:r w:rsidRPr="00EA76E6">
        <w:t xml:space="preserve">. </w:t>
      </w:r>
      <w:r w:rsidR="00CA2403" w:rsidRPr="00EA76E6">
        <w:t>Et maintenant</w:t>
      </w:r>
      <w:r w:rsidRPr="00EA76E6">
        <w:t xml:space="preserve">, </w:t>
      </w:r>
      <w:r w:rsidR="00CA2403" w:rsidRPr="00EA76E6">
        <w:t>Watson</w:t>
      </w:r>
      <w:r w:rsidRPr="00EA76E6">
        <w:t xml:space="preserve">, </w:t>
      </w:r>
      <w:r w:rsidR="00CA2403" w:rsidRPr="00EA76E6">
        <w:t>nous avons à rechercher non moins télégraphiquement l</w:t>
      </w:r>
      <w:r w:rsidRPr="00EA76E6">
        <w:t>’</w:t>
      </w:r>
      <w:r w:rsidR="00CA2403" w:rsidRPr="00EA76E6">
        <w:t>identité du cocher 2704</w:t>
      </w:r>
      <w:r w:rsidRPr="00EA76E6">
        <w:t xml:space="preserve">. </w:t>
      </w:r>
      <w:r w:rsidR="00CA2403" w:rsidRPr="00EA76E6">
        <w:t>Après quoi les galeries de peinture de Bon</w:t>
      </w:r>
      <w:r w:rsidR="00C4220C" w:rsidRPr="00EA76E6">
        <w:t>d</w:t>
      </w:r>
      <w:r w:rsidR="00CA2403" w:rsidRPr="00EA76E6">
        <w:t xml:space="preserve"> Street nous distrairon</w:t>
      </w:r>
      <w:r w:rsidR="00C4220C" w:rsidRPr="00EA76E6">
        <w:t>t</w:t>
      </w:r>
      <w:r w:rsidR="00CA2403" w:rsidRPr="00EA76E6">
        <w:t xml:space="preserve"> jusqu</w:t>
      </w:r>
      <w:r w:rsidRPr="00EA76E6">
        <w:t>’</w:t>
      </w:r>
      <w:r w:rsidR="00CA2403" w:rsidRPr="00EA76E6">
        <w:t>à l</w:t>
      </w:r>
      <w:r w:rsidRPr="00EA76E6">
        <w:t>’</w:t>
      </w:r>
      <w:r w:rsidR="00CA2403" w:rsidRPr="00EA76E6">
        <w:t>heure de notre rendez-vous</w:t>
      </w:r>
      <w:r w:rsidRPr="00EA76E6">
        <w:t>. »</w:t>
      </w:r>
    </w:p>
    <w:p w14:paraId="61E0EF3A" w14:textId="77777777" w:rsidR="003A2C8A" w:rsidRPr="00EA76E6" w:rsidRDefault="00CA2403" w:rsidP="00C646BA">
      <w:pPr>
        <w:pStyle w:val="Titre1"/>
      </w:pPr>
      <w:bookmarkStart w:id="8" w:name="_Toc51608177"/>
      <w:bookmarkStart w:id="9" w:name="_Toc203664742"/>
      <w:r w:rsidRPr="00EA76E6">
        <w:lastRenderedPageBreak/>
        <w:t>CHAPITRE V</w:t>
      </w:r>
      <w:r w:rsidRPr="00EA76E6">
        <w:br/>
        <w:t>TROIS FILS SE CASSENT</w:t>
      </w:r>
      <w:bookmarkEnd w:id="8"/>
      <w:bookmarkEnd w:id="9"/>
      <w:r w:rsidR="003A2C8A" w:rsidRPr="00EA76E6">
        <w:br/>
      </w:r>
    </w:p>
    <w:p w14:paraId="22FAF178" w14:textId="77777777" w:rsidR="00C646BA" w:rsidRPr="00EA76E6" w:rsidRDefault="00CA2403" w:rsidP="00C646BA">
      <w:r w:rsidRPr="00EA76E6">
        <w:t>Sherlock Holmes possédait au plus haut degré la faculté très remarquable de se libérer l</w:t>
      </w:r>
      <w:r w:rsidR="00C646BA" w:rsidRPr="00EA76E6">
        <w:t>’</w:t>
      </w:r>
      <w:r w:rsidRPr="00EA76E6">
        <w:t>esprit à volonté</w:t>
      </w:r>
      <w:r w:rsidR="00C646BA" w:rsidRPr="00EA76E6">
        <w:t xml:space="preserve">. </w:t>
      </w:r>
      <w:r w:rsidRPr="00EA76E6">
        <w:t>Pendant deux heures</w:t>
      </w:r>
      <w:r w:rsidR="00C646BA" w:rsidRPr="00EA76E6">
        <w:t xml:space="preserve">, </w:t>
      </w:r>
      <w:r w:rsidRPr="00EA76E6">
        <w:t>il sembla avoir oublié l</w:t>
      </w:r>
      <w:r w:rsidR="00C646BA" w:rsidRPr="00EA76E6">
        <w:t>’</w:t>
      </w:r>
      <w:r w:rsidRPr="00EA76E6">
        <w:t>étrange affaire à laquelle nous nous trouvions mêlés</w:t>
      </w:r>
      <w:r w:rsidR="00C646BA" w:rsidRPr="00EA76E6">
        <w:t xml:space="preserve"> ; </w:t>
      </w:r>
      <w:r w:rsidRPr="00EA76E6">
        <w:t>et il eut l</w:t>
      </w:r>
      <w:r w:rsidR="00C646BA" w:rsidRPr="00EA76E6">
        <w:t>’</w:t>
      </w:r>
      <w:r w:rsidRPr="00EA76E6">
        <w:t>air de ne s</w:t>
      </w:r>
      <w:r w:rsidR="00C646BA" w:rsidRPr="00EA76E6">
        <w:t>’</w:t>
      </w:r>
      <w:r w:rsidRPr="00EA76E6">
        <w:t>intéresser qu</w:t>
      </w:r>
      <w:r w:rsidR="00C646BA" w:rsidRPr="00EA76E6">
        <w:t>’</w:t>
      </w:r>
      <w:r w:rsidRPr="00EA76E6">
        <w:t>aux maîtres de la peinture flamande moderne</w:t>
      </w:r>
      <w:r w:rsidR="00C646BA" w:rsidRPr="00EA76E6">
        <w:t xml:space="preserve">. </w:t>
      </w:r>
      <w:r w:rsidRPr="00EA76E6">
        <w:t>Quand nous qui</w:t>
      </w:r>
      <w:r w:rsidRPr="00EA76E6">
        <w:t>t</w:t>
      </w:r>
      <w:r w:rsidRPr="00EA76E6">
        <w:t>tâmes la galerie de tableaux</w:t>
      </w:r>
      <w:r w:rsidR="00C646BA" w:rsidRPr="00EA76E6">
        <w:t xml:space="preserve">, </w:t>
      </w:r>
      <w:r w:rsidRPr="00EA76E6">
        <w:t>il ne parla que d</w:t>
      </w:r>
      <w:r w:rsidR="00C646BA" w:rsidRPr="00EA76E6">
        <w:t>’</w:t>
      </w:r>
      <w:r w:rsidRPr="00EA76E6">
        <w:t>art en professant des théories passablement frustes</w:t>
      </w:r>
      <w:r w:rsidR="00C646BA" w:rsidRPr="00EA76E6">
        <w:t xml:space="preserve">, </w:t>
      </w:r>
      <w:r w:rsidRPr="00EA76E6">
        <w:t>jusqu</w:t>
      </w:r>
      <w:r w:rsidR="00C646BA" w:rsidRPr="00EA76E6">
        <w:t>’</w:t>
      </w:r>
      <w:r w:rsidRPr="00EA76E6">
        <w:t>à ce que nous arrivions au Northumberland Hotel</w:t>
      </w:r>
      <w:r w:rsidR="00C646BA" w:rsidRPr="00EA76E6">
        <w:t>.</w:t>
      </w:r>
    </w:p>
    <w:p w14:paraId="0D6E0CDA" w14:textId="77777777" w:rsidR="00C646BA" w:rsidRPr="00EA76E6" w:rsidRDefault="00C646BA" w:rsidP="00C646BA">
      <w:r w:rsidRPr="00EA76E6">
        <w:t>« </w:t>
      </w:r>
      <w:r w:rsidR="00CA2403" w:rsidRPr="00EA76E6">
        <w:t>Sir Henry Baskerville est en haut et vous attend</w:t>
      </w:r>
      <w:r w:rsidRPr="00EA76E6">
        <w:t xml:space="preserve">, </w:t>
      </w:r>
      <w:r w:rsidR="00CA2403" w:rsidRPr="00EA76E6">
        <w:t>nous dit l</w:t>
      </w:r>
      <w:r w:rsidRPr="00EA76E6">
        <w:t>’</w:t>
      </w:r>
      <w:r w:rsidR="00CA2403" w:rsidRPr="00EA76E6">
        <w:t>employé de la réception</w:t>
      </w:r>
      <w:r w:rsidRPr="00EA76E6">
        <w:t xml:space="preserve">. </w:t>
      </w:r>
      <w:r w:rsidR="00CA2403" w:rsidRPr="00EA76E6">
        <w:t>Il m</w:t>
      </w:r>
      <w:r w:rsidRPr="00EA76E6">
        <w:t>’</w:t>
      </w:r>
      <w:r w:rsidR="00CA2403" w:rsidRPr="00EA76E6">
        <w:t>a prié de vous faire monter i</w:t>
      </w:r>
      <w:r w:rsidR="00CA2403" w:rsidRPr="00EA76E6">
        <w:t>m</w:t>
      </w:r>
      <w:r w:rsidR="00CA2403" w:rsidRPr="00EA76E6">
        <w:t>médiatement</w:t>
      </w:r>
      <w:r w:rsidRPr="00EA76E6">
        <w:t>.</w:t>
      </w:r>
    </w:p>
    <w:p w14:paraId="75F89D38" w14:textId="77777777" w:rsidR="00C646BA" w:rsidRPr="00EA76E6" w:rsidRDefault="00C646BA" w:rsidP="00C646BA">
      <w:r w:rsidRPr="00EA76E6">
        <w:t>— </w:t>
      </w:r>
      <w:r w:rsidR="00CA2403" w:rsidRPr="00EA76E6">
        <w:t>Verriez-vous un inconvénient à ce que je jette un coup d</w:t>
      </w:r>
      <w:r w:rsidRPr="00EA76E6">
        <w:t>’</w:t>
      </w:r>
      <w:r w:rsidR="00CA2403" w:rsidRPr="00EA76E6">
        <w:t>œil sur votre registre</w:t>
      </w:r>
      <w:r w:rsidRPr="00EA76E6">
        <w:t xml:space="preserve"> ? </w:t>
      </w:r>
      <w:r w:rsidR="00CA2403" w:rsidRPr="00EA76E6">
        <w:t>demanda Holmes</w:t>
      </w:r>
      <w:r w:rsidRPr="00EA76E6">
        <w:t>.</w:t>
      </w:r>
    </w:p>
    <w:p w14:paraId="6386DAA3" w14:textId="51EFC22A" w:rsidR="00C646BA" w:rsidRPr="00EA76E6" w:rsidRDefault="00C646BA" w:rsidP="00C646BA">
      <w:r w:rsidRPr="00EA76E6">
        <w:t>— </w:t>
      </w:r>
      <w:r w:rsidR="00CA2403" w:rsidRPr="00EA76E6">
        <w:t>Pas le moindre</w:t>
      </w:r>
      <w:r w:rsidRPr="00EA76E6">
        <w:t>. »</w:t>
      </w:r>
    </w:p>
    <w:p w14:paraId="6F45954F" w14:textId="0106F0A1" w:rsidR="00C646BA" w:rsidRPr="00EA76E6" w:rsidRDefault="00CA2403" w:rsidP="00C646BA">
      <w:r w:rsidRPr="00EA76E6">
        <w:t>Le registre révélait que deux noms avaient été inscrits après celui de Sir Henry</w:t>
      </w:r>
      <w:r w:rsidR="00C646BA" w:rsidRPr="00EA76E6">
        <w:t xml:space="preserve">. </w:t>
      </w:r>
      <w:r w:rsidRPr="00EA76E6">
        <w:t>L</w:t>
      </w:r>
      <w:r w:rsidR="00C646BA" w:rsidRPr="00EA76E6">
        <w:t>’</w:t>
      </w:r>
      <w:r w:rsidRPr="00EA76E6">
        <w:t>un était Theophilus Johnson</w:t>
      </w:r>
      <w:r w:rsidR="00C646BA" w:rsidRPr="00EA76E6">
        <w:t xml:space="preserve">, </w:t>
      </w:r>
      <w:r w:rsidRPr="00EA76E6">
        <w:t>avec sa famille</w:t>
      </w:r>
      <w:r w:rsidR="00C646BA" w:rsidRPr="00EA76E6">
        <w:t xml:space="preserve">, </w:t>
      </w:r>
      <w:r w:rsidRPr="00EA76E6">
        <w:t>de Newcastle</w:t>
      </w:r>
      <w:r w:rsidR="00C646BA" w:rsidRPr="00EA76E6">
        <w:t xml:space="preserve"> ; </w:t>
      </w:r>
      <w:r w:rsidRPr="00EA76E6">
        <w:t>l</w:t>
      </w:r>
      <w:r w:rsidR="00C646BA" w:rsidRPr="00EA76E6">
        <w:t>’</w:t>
      </w:r>
      <w:r w:rsidRPr="00EA76E6">
        <w:t xml:space="preserve">autre </w:t>
      </w:r>
      <w:r w:rsidR="00C646BA" w:rsidRPr="00EA76E6">
        <w:t>M</w:t>
      </w:r>
      <w:r w:rsidR="00C646BA" w:rsidRPr="00EA76E6">
        <w:rPr>
          <w:vertAlign w:val="superscript"/>
        </w:rPr>
        <w:t>me</w:t>
      </w:r>
      <w:r w:rsidR="00C646BA" w:rsidRPr="00EA76E6">
        <w:t> </w:t>
      </w:r>
      <w:r w:rsidRPr="00EA76E6">
        <w:t>Oldmore et sa femme de chambre</w:t>
      </w:r>
      <w:r w:rsidR="00C646BA" w:rsidRPr="00EA76E6">
        <w:t xml:space="preserve">, </w:t>
      </w:r>
      <w:r w:rsidRPr="00EA76E6">
        <w:t>de High Lodge</w:t>
      </w:r>
      <w:r w:rsidR="00C646BA" w:rsidRPr="00EA76E6">
        <w:t xml:space="preserve">, </w:t>
      </w:r>
      <w:r w:rsidRPr="00EA76E6">
        <w:t>Alton</w:t>
      </w:r>
      <w:r w:rsidR="00C646BA" w:rsidRPr="00EA76E6">
        <w:t>.</w:t>
      </w:r>
    </w:p>
    <w:p w14:paraId="0882A2C7" w14:textId="77777777" w:rsidR="00C646BA" w:rsidRPr="00EA76E6" w:rsidRDefault="00C646BA" w:rsidP="00C646BA">
      <w:r w:rsidRPr="00EA76E6">
        <w:t>« </w:t>
      </w:r>
      <w:r w:rsidR="00CA2403" w:rsidRPr="00EA76E6">
        <w:t>Il s</w:t>
      </w:r>
      <w:r w:rsidRPr="00EA76E6">
        <w:t>’</w:t>
      </w:r>
      <w:r w:rsidR="00CA2403" w:rsidRPr="00EA76E6">
        <w:t>agit sûrement du Johnson que nous connaissons</w:t>
      </w:r>
      <w:r w:rsidRPr="00EA76E6">
        <w:t xml:space="preserve">, </w:t>
      </w:r>
      <w:r w:rsidR="00CA2403" w:rsidRPr="00EA76E6">
        <w:t>dit Holmes à l</w:t>
      </w:r>
      <w:r w:rsidRPr="00EA76E6">
        <w:t>’</w:t>
      </w:r>
      <w:r w:rsidR="00CA2403" w:rsidRPr="00EA76E6">
        <w:t>employé</w:t>
      </w:r>
      <w:r w:rsidRPr="00EA76E6">
        <w:t xml:space="preserve">. </w:t>
      </w:r>
      <w:r w:rsidR="00CA2403" w:rsidRPr="00EA76E6">
        <w:t>Un juriste</w:t>
      </w:r>
      <w:r w:rsidRPr="00EA76E6">
        <w:t xml:space="preserve">, </w:t>
      </w:r>
      <w:r w:rsidR="00CA2403" w:rsidRPr="00EA76E6">
        <w:t>n</w:t>
      </w:r>
      <w:r w:rsidRPr="00EA76E6">
        <w:t>’</w:t>
      </w:r>
      <w:r w:rsidR="00CA2403" w:rsidRPr="00EA76E6">
        <w:t>est-ce pas</w:t>
      </w:r>
      <w:r w:rsidRPr="00EA76E6">
        <w:t xml:space="preserve">, </w:t>
      </w:r>
      <w:r w:rsidR="00CA2403" w:rsidRPr="00EA76E6">
        <w:t>qui</w:t>
      </w:r>
      <w:r w:rsidRPr="00EA76E6">
        <w:t xml:space="preserve">, </w:t>
      </w:r>
      <w:r w:rsidR="00CA2403" w:rsidRPr="00EA76E6">
        <w:t>a des cheveux blancs et qui boitille</w:t>
      </w:r>
      <w:r w:rsidRPr="00EA76E6">
        <w:t> ?</w:t>
      </w:r>
    </w:p>
    <w:p w14:paraId="47F5F532" w14:textId="26E28F78" w:rsidR="00C646BA" w:rsidRPr="00EA76E6" w:rsidRDefault="00C646BA" w:rsidP="00C646BA">
      <w:r w:rsidRPr="00EA76E6">
        <w:t>— </w:t>
      </w:r>
      <w:r w:rsidR="00CA2403" w:rsidRPr="00EA76E6">
        <w:t>Non</w:t>
      </w:r>
      <w:r w:rsidRPr="00EA76E6">
        <w:t xml:space="preserve">, </w:t>
      </w:r>
      <w:r w:rsidR="00CA2403" w:rsidRPr="00EA76E6">
        <w:t>monsieur</w:t>
      </w:r>
      <w:r w:rsidRPr="00EA76E6">
        <w:t xml:space="preserve">. </w:t>
      </w:r>
      <w:r w:rsidR="00CA2403" w:rsidRPr="00EA76E6">
        <w:t xml:space="preserve">Ce </w:t>
      </w:r>
      <w:r w:rsidRPr="00EA76E6">
        <w:t>M. </w:t>
      </w:r>
      <w:r w:rsidR="00CA2403" w:rsidRPr="00EA76E6">
        <w:t>Johnson est un propriétaire de mines de charbon</w:t>
      </w:r>
      <w:r w:rsidRPr="00EA76E6">
        <w:t xml:space="preserve">, </w:t>
      </w:r>
      <w:r w:rsidR="00CA2403" w:rsidRPr="00EA76E6">
        <w:t>très alerte</w:t>
      </w:r>
      <w:r w:rsidRPr="00EA76E6">
        <w:t xml:space="preserve">, </w:t>
      </w:r>
      <w:r w:rsidR="00CA2403" w:rsidRPr="00EA76E6">
        <w:t>pas plus âgé que vous</w:t>
      </w:r>
      <w:r w:rsidRPr="00EA76E6">
        <w:t>.</w:t>
      </w:r>
    </w:p>
    <w:p w14:paraId="56573A5B" w14:textId="77777777" w:rsidR="00C646BA" w:rsidRPr="00EA76E6" w:rsidRDefault="00C646BA" w:rsidP="00C646BA">
      <w:r w:rsidRPr="00EA76E6">
        <w:lastRenderedPageBreak/>
        <w:t>— </w:t>
      </w:r>
      <w:r w:rsidR="00CA2403" w:rsidRPr="00EA76E6">
        <w:t>Vous êtes certain que vous ne vous trompez pas au sujet de sa profession</w:t>
      </w:r>
      <w:r w:rsidRPr="00EA76E6">
        <w:t> ?</w:t>
      </w:r>
    </w:p>
    <w:p w14:paraId="58D27BBC" w14:textId="77777777" w:rsidR="00C646BA" w:rsidRPr="00EA76E6" w:rsidRDefault="00C646BA" w:rsidP="00C646BA">
      <w:r w:rsidRPr="00EA76E6">
        <w:t>— </w:t>
      </w:r>
      <w:r w:rsidR="00CA2403" w:rsidRPr="00EA76E6">
        <w:t>Non</w:t>
      </w:r>
      <w:r w:rsidRPr="00EA76E6">
        <w:t xml:space="preserve">, </w:t>
      </w:r>
      <w:r w:rsidR="00CA2403" w:rsidRPr="00EA76E6">
        <w:t>monsieur</w:t>
      </w:r>
      <w:r w:rsidRPr="00EA76E6">
        <w:t xml:space="preserve">. </w:t>
      </w:r>
      <w:r w:rsidR="002719CB" w:rsidRPr="00EA76E6">
        <w:t xml:space="preserve">Il </w:t>
      </w:r>
      <w:r w:rsidR="00CA2403" w:rsidRPr="00EA76E6">
        <w:t>est notre client depuis de nombreuses années et nous le connaissons bien</w:t>
      </w:r>
      <w:r w:rsidRPr="00EA76E6">
        <w:t>.</w:t>
      </w:r>
    </w:p>
    <w:p w14:paraId="77730B6F" w14:textId="30A1C69E" w:rsidR="00C646BA" w:rsidRPr="00EA76E6" w:rsidRDefault="00C646BA" w:rsidP="00C646BA">
      <w:r w:rsidRPr="00EA76E6">
        <w:t>— </w:t>
      </w:r>
      <w:r w:rsidR="00CA2403" w:rsidRPr="00EA76E6">
        <w:t>Alors n</w:t>
      </w:r>
      <w:r w:rsidRPr="00EA76E6">
        <w:t>’</w:t>
      </w:r>
      <w:r w:rsidR="00CA2403" w:rsidRPr="00EA76E6">
        <w:t>en parlons plus</w:t>
      </w:r>
      <w:r w:rsidRPr="00EA76E6">
        <w:t>. M</w:t>
      </w:r>
      <w:r w:rsidRPr="00EA76E6">
        <w:rPr>
          <w:vertAlign w:val="superscript"/>
        </w:rPr>
        <w:t>me</w:t>
      </w:r>
      <w:r w:rsidRPr="00EA76E6">
        <w:t> </w:t>
      </w:r>
      <w:r w:rsidR="00CA2403" w:rsidRPr="00EA76E6">
        <w:t>Oldmore</w:t>
      </w:r>
      <w:r w:rsidRPr="00EA76E6">
        <w:t xml:space="preserve">… </w:t>
      </w:r>
      <w:r w:rsidR="00CA2403" w:rsidRPr="00EA76E6">
        <w:t>il me semble que ce nom me dit quelque chose</w:t>
      </w:r>
      <w:r w:rsidRPr="00EA76E6">
        <w:t xml:space="preserve">. </w:t>
      </w:r>
      <w:r w:rsidR="00CA2403" w:rsidRPr="00EA76E6">
        <w:t>Excusez ma curiosité</w:t>
      </w:r>
      <w:r w:rsidRPr="00EA76E6">
        <w:t xml:space="preserve">, </w:t>
      </w:r>
      <w:r w:rsidR="00CA2403" w:rsidRPr="00EA76E6">
        <w:t>mais vous savez qu</w:t>
      </w:r>
      <w:r w:rsidRPr="00EA76E6">
        <w:t>’</w:t>
      </w:r>
      <w:r w:rsidR="00CA2403" w:rsidRPr="00EA76E6">
        <w:t>en rendant visite à un ami</w:t>
      </w:r>
      <w:r w:rsidRPr="00EA76E6">
        <w:t xml:space="preserve">, </w:t>
      </w:r>
      <w:r w:rsidR="00CA2403" w:rsidRPr="00EA76E6">
        <w:t>on tombe souvent sur un autre ami</w:t>
      </w:r>
      <w:r w:rsidRPr="00EA76E6">
        <w:t>.</w:t>
      </w:r>
    </w:p>
    <w:p w14:paraId="48A886B0" w14:textId="77777777" w:rsidR="00C646BA" w:rsidRPr="00EA76E6" w:rsidRDefault="00C646BA" w:rsidP="00C646BA">
      <w:r w:rsidRPr="00EA76E6">
        <w:t>— </w:t>
      </w:r>
      <w:r w:rsidR="00CA2403" w:rsidRPr="00EA76E6">
        <w:t>C</w:t>
      </w:r>
      <w:r w:rsidRPr="00EA76E6">
        <w:t>’</w:t>
      </w:r>
      <w:r w:rsidR="00CA2403" w:rsidRPr="00EA76E6">
        <w:t>est une dame infirme</w:t>
      </w:r>
      <w:r w:rsidRPr="00EA76E6">
        <w:t xml:space="preserve">, </w:t>
      </w:r>
      <w:r w:rsidR="00CA2403" w:rsidRPr="00EA76E6">
        <w:t>monsieur</w:t>
      </w:r>
      <w:r w:rsidRPr="00EA76E6">
        <w:t xml:space="preserve">. </w:t>
      </w:r>
      <w:r w:rsidR="00CA2403" w:rsidRPr="00EA76E6">
        <w:t>Son mari a été maire de Gloucester</w:t>
      </w:r>
      <w:r w:rsidRPr="00EA76E6">
        <w:t xml:space="preserve">. </w:t>
      </w:r>
      <w:r w:rsidR="00CA2403" w:rsidRPr="00EA76E6">
        <w:t>Elle descend toujours chez nous quand elle vient à Londres</w:t>
      </w:r>
      <w:r w:rsidRPr="00EA76E6">
        <w:t>.</w:t>
      </w:r>
    </w:p>
    <w:p w14:paraId="39C6C9FF" w14:textId="77777777" w:rsidR="00C646BA" w:rsidRPr="00EA76E6" w:rsidRDefault="00C646BA" w:rsidP="00C646BA">
      <w:r w:rsidRPr="00EA76E6">
        <w:t>— </w:t>
      </w:r>
      <w:r w:rsidR="00CA2403" w:rsidRPr="00EA76E6">
        <w:t>Merci</w:t>
      </w:r>
      <w:r w:rsidRPr="00EA76E6">
        <w:t xml:space="preserve">. </w:t>
      </w:r>
      <w:r w:rsidR="00CA2403" w:rsidRPr="00EA76E6">
        <w:t>Je ne pense pas la connaître</w:t>
      </w:r>
      <w:r w:rsidRPr="00EA76E6">
        <w:t xml:space="preserve">… </w:t>
      </w:r>
      <w:r w:rsidR="00CA2403" w:rsidRPr="00EA76E6">
        <w:t>Par ces questions</w:t>
      </w:r>
      <w:r w:rsidRPr="00EA76E6">
        <w:t xml:space="preserve">, </w:t>
      </w:r>
      <w:r w:rsidR="00CA2403" w:rsidRPr="00EA76E6">
        <w:t>Watson</w:t>
      </w:r>
      <w:r w:rsidRPr="00EA76E6">
        <w:t xml:space="preserve">, </w:t>
      </w:r>
      <w:r w:rsidR="00CA2403" w:rsidRPr="00EA76E6">
        <w:t>nous avons marqué un point important</w:t>
      </w:r>
      <w:r w:rsidRPr="00EA76E6">
        <w:t xml:space="preserve"> : </w:t>
      </w:r>
      <w:r w:rsidR="00CA2403" w:rsidRPr="00EA76E6">
        <w:t>nous savons que les gens qui s</w:t>
      </w:r>
      <w:r w:rsidRPr="00EA76E6">
        <w:t>’</w:t>
      </w:r>
      <w:r w:rsidR="00CA2403" w:rsidRPr="00EA76E6">
        <w:t>intéressent si vivement à notre ami ne sont pas descendus à son hôtel</w:t>
      </w:r>
      <w:r w:rsidRPr="00EA76E6">
        <w:t xml:space="preserve">. </w:t>
      </w:r>
      <w:r w:rsidR="00CA2403" w:rsidRPr="00EA76E6">
        <w:t>Ce qui signifie que</w:t>
      </w:r>
      <w:r w:rsidRPr="00EA76E6">
        <w:t xml:space="preserve">, </w:t>
      </w:r>
      <w:r w:rsidR="00CA2403" w:rsidRPr="00EA76E6">
        <w:t>comme nous nous en sommes aperçus</w:t>
      </w:r>
      <w:r w:rsidRPr="00EA76E6">
        <w:t xml:space="preserve">, </w:t>
      </w:r>
      <w:r w:rsidR="00CA2403" w:rsidRPr="00EA76E6">
        <w:t>ils le surveillent de pr</w:t>
      </w:r>
      <w:r w:rsidR="00193EA8" w:rsidRPr="00EA76E6">
        <w:t>è</w:t>
      </w:r>
      <w:r w:rsidR="00CA2403" w:rsidRPr="00EA76E6">
        <w:t>s</w:t>
      </w:r>
      <w:r w:rsidRPr="00EA76E6">
        <w:t xml:space="preserve">, </w:t>
      </w:r>
      <w:r w:rsidR="00CA2403" w:rsidRPr="00EA76E6">
        <w:t>mais aussi qu</w:t>
      </w:r>
      <w:r w:rsidRPr="00EA76E6">
        <w:t>’</w:t>
      </w:r>
      <w:r w:rsidR="00CA2403" w:rsidRPr="00EA76E6">
        <w:t>ils sont très attentifs à ce que lui ne les voie pas</w:t>
      </w:r>
      <w:r w:rsidRPr="00EA76E6">
        <w:t xml:space="preserve">. </w:t>
      </w:r>
      <w:r w:rsidR="00CA2403" w:rsidRPr="00EA76E6">
        <w:t>C</w:t>
      </w:r>
      <w:r w:rsidRPr="00EA76E6">
        <w:t>’</w:t>
      </w:r>
      <w:r w:rsidR="00CA2403" w:rsidRPr="00EA76E6">
        <w:t>est un élément qui donne à penser</w:t>
      </w:r>
      <w:r w:rsidRPr="00EA76E6">
        <w:t>.</w:t>
      </w:r>
    </w:p>
    <w:p w14:paraId="244BC01C" w14:textId="77777777" w:rsidR="00C646BA" w:rsidRPr="00EA76E6" w:rsidRDefault="00C646BA" w:rsidP="00C646BA">
      <w:r w:rsidRPr="00EA76E6">
        <w:t>— </w:t>
      </w:r>
      <w:r w:rsidR="008D2AD1" w:rsidRPr="00EA76E6">
        <w:t>À</w:t>
      </w:r>
      <w:r w:rsidR="00CA2403" w:rsidRPr="00EA76E6">
        <w:t xml:space="preserve"> penser quoi</w:t>
      </w:r>
      <w:r w:rsidRPr="00EA76E6">
        <w:t> ?</w:t>
      </w:r>
    </w:p>
    <w:p w14:paraId="315B7165" w14:textId="1A3FFFF9" w:rsidR="00C646BA" w:rsidRPr="00EA76E6" w:rsidRDefault="00C646BA" w:rsidP="00C646BA">
      <w:r w:rsidRPr="00EA76E6">
        <w:t>— </w:t>
      </w:r>
      <w:r w:rsidR="008D2AD1" w:rsidRPr="00EA76E6">
        <w:t>À</w:t>
      </w:r>
      <w:r w:rsidR="00CA2403" w:rsidRPr="00EA76E6">
        <w:t xml:space="preserve"> penser que</w:t>
      </w:r>
      <w:r w:rsidRPr="00EA76E6">
        <w:t xml:space="preserve">… </w:t>
      </w:r>
      <w:r w:rsidR="00CA2403" w:rsidRPr="00EA76E6">
        <w:t>Oh</w:t>
      </w:r>
      <w:r w:rsidRPr="00EA76E6">
        <w:t xml:space="preserve"> ! </w:t>
      </w:r>
      <w:r w:rsidR="00CA2403" w:rsidRPr="00EA76E6">
        <w:t>oh</w:t>
      </w:r>
      <w:r w:rsidRPr="00EA76E6">
        <w:t xml:space="preserve"> ! </w:t>
      </w:r>
      <w:r w:rsidR="00CA2403" w:rsidRPr="00EA76E6">
        <w:t>Mon cher ami</w:t>
      </w:r>
      <w:r w:rsidRPr="00EA76E6">
        <w:t xml:space="preserve">, </w:t>
      </w:r>
      <w:r w:rsidR="00CA2403" w:rsidRPr="00EA76E6">
        <w:t>que diable se passe-t-il</w:t>
      </w:r>
      <w:r w:rsidRPr="00EA76E6">
        <w:t> ? »</w:t>
      </w:r>
    </w:p>
    <w:p w14:paraId="23350CCB" w14:textId="16E47B29" w:rsidR="00C646BA" w:rsidRPr="00EA76E6" w:rsidRDefault="00CA2403" w:rsidP="00C646BA">
      <w:r w:rsidRPr="00EA76E6">
        <w:t>Comme nous arrivions en haut de l</w:t>
      </w:r>
      <w:r w:rsidR="00C646BA" w:rsidRPr="00EA76E6">
        <w:t>’</w:t>
      </w:r>
      <w:r w:rsidRPr="00EA76E6">
        <w:t>escalier</w:t>
      </w:r>
      <w:r w:rsidR="00C646BA" w:rsidRPr="00EA76E6">
        <w:t xml:space="preserve">, </w:t>
      </w:r>
      <w:r w:rsidRPr="00EA76E6">
        <w:t xml:space="preserve">nous nous étions heurtés à </w:t>
      </w:r>
      <w:r w:rsidR="00411E80" w:rsidRPr="00EA76E6">
        <w:t>Sir Henry</w:t>
      </w:r>
      <w:r w:rsidRPr="00EA76E6">
        <w:t xml:space="preserve"> Baskerville en personne</w:t>
      </w:r>
      <w:r w:rsidR="00C646BA" w:rsidRPr="00EA76E6">
        <w:t xml:space="preserve">. </w:t>
      </w:r>
      <w:r w:rsidRPr="00EA76E6">
        <w:t>Il avait le visage empourpré de fureur</w:t>
      </w:r>
      <w:r w:rsidR="00C646BA" w:rsidRPr="00EA76E6">
        <w:t xml:space="preserve">, </w:t>
      </w:r>
      <w:r w:rsidRPr="00EA76E6">
        <w:t>et il tenait à la main un vieux so</w:t>
      </w:r>
      <w:r w:rsidRPr="00EA76E6">
        <w:t>u</w:t>
      </w:r>
      <w:r w:rsidRPr="00EA76E6">
        <w:t>lier poussiéreux</w:t>
      </w:r>
      <w:r w:rsidR="00C646BA" w:rsidRPr="00EA76E6">
        <w:t xml:space="preserve">. </w:t>
      </w:r>
      <w:r w:rsidRPr="00EA76E6">
        <w:t>Il était si en colère qu</w:t>
      </w:r>
      <w:r w:rsidR="00C646BA" w:rsidRPr="00EA76E6">
        <w:t>’</w:t>
      </w:r>
      <w:r w:rsidRPr="00EA76E6">
        <w:t>il pouvait à peine artic</w:t>
      </w:r>
      <w:r w:rsidRPr="00EA76E6">
        <w:t>u</w:t>
      </w:r>
      <w:r w:rsidRPr="00EA76E6">
        <w:t>ler</w:t>
      </w:r>
      <w:r w:rsidR="00C646BA" w:rsidRPr="00EA76E6">
        <w:t xml:space="preserve"> ; </w:t>
      </w:r>
      <w:r w:rsidRPr="00EA76E6">
        <w:t>quand il retrouva l</w:t>
      </w:r>
      <w:r w:rsidR="00C646BA" w:rsidRPr="00EA76E6">
        <w:t>’</w:t>
      </w:r>
      <w:r w:rsidRPr="00EA76E6">
        <w:t>usage de la parole</w:t>
      </w:r>
      <w:r w:rsidR="00C646BA" w:rsidRPr="00EA76E6">
        <w:t xml:space="preserve">, </w:t>
      </w:r>
      <w:r w:rsidRPr="00EA76E6">
        <w:t>ce fut pour employer un langage beaucoup plus américain que celui dont il avait usé le matin</w:t>
      </w:r>
      <w:r w:rsidR="00C646BA" w:rsidRPr="00EA76E6">
        <w:t>.</w:t>
      </w:r>
    </w:p>
    <w:p w14:paraId="22BC6CCE" w14:textId="77777777" w:rsidR="00C646BA" w:rsidRPr="00EA76E6" w:rsidRDefault="00C646BA" w:rsidP="00C646BA">
      <w:r w:rsidRPr="00EA76E6">
        <w:lastRenderedPageBreak/>
        <w:t>« </w:t>
      </w:r>
      <w:r w:rsidR="00CA2403" w:rsidRPr="00EA76E6">
        <w:t>J</w:t>
      </w:r>
      <w:r w:rsidRPr="00EA76E6">
        <w:t>’</w:t>
      </w:r>
      <w:r w:rsidR="00CA2403" w:rsidRPr="00EA76E6">
        <w:t>ai l</w:t>
      </w:r>
      <w:r w:rsidRPr="00EA76E6">
        <w:t>’</w:t>
      </w:r>
      <w:r w:rsidR="00CA2403" w:rsidRPr="00EA76E6">
        <w:t>impression qu</w:t>
      </w:r>
      <w:r w:rsidRPr="00EA76E6">
        <w:t>’</w:t>
      </w:r>
      <w:r w:rsidR="00CA2403" w:rsidRPr="00EA76E6">
        <w:t>on me prend ici pour un pigeon</w:t>
      </w:r>
      <w:r w:rsidRPr="00EA76E6">
        <w:t xml:space="preserve"> ! </w:t>
      </w:r>
      <w:r w:rsidR="00CA2403" w:rsidRPr="00EA76E6">
        <w:t>cria-t-il</w:t>
      </w:r>
      <w:r w:rsidRPr="00EA76E6">
        <w:t xml:space="preserve">. </w:t>
      </w:r>
      <w:r w:rsidR="00CA2403" w:rsidRPr="00EA76E6">
        <w:t>Si l</w:t>
      </w:r>
      <w:r w:rsidRPr="00EA76E6">
        <w:t>’</w:t>
      </w:r>
      <w:r w:rsidR="00CA2403" w:rsidRPr="00EA76E6">
        <w:t>on me cherche</w:t>
      </w:r>
      <w:r w:rsidRPr="00EA76E6">
        <w:t xml:space="preserve">, </w:t>
      </w:r>
      <w:r w:rsidR="00CA2403" w:rsidRPr="00EA76E6">
        <w:t>on me trouvera</w:t>
      </w:r>
      <w:r w:rsidRPr="00EA76E6">
        <w:t xml:space="preserve">. </w:t>
      </w:r>
      <w:r w:rsidR="00CA2403" w:rsidRPr="00EA76E6">
        <w:t>Nom d</w:t>
      </w:r>
      <w:r w:rsidRPr="00EA76E6">
        <w:t>’</w:t>
      </w:r>
      <w:r w:rsidR="00CA2403" w:rsidRPr="00EA76E6">
        <w:t>un to</w:t>
      </w:r>
      <w:r w:rsidR="00CA2403" w:rsidRPr="00EA76E6">
        <w:t>n</w:t>
      </w:r>
      <w:r w:rsidR="00CA2403" w:rsidRPr="00EA76E6">
        <w:t>nerre</w:t>
      </w:r>
      <w:r w:rsidRPr="00EA76E6">
        <w:t xml:space="preserve">, </w:t>
      </w:r>
      <w:r w:rsidR="00CA2403" w:rsidRPr="00EA76E6">
        <w:t>si ce type ne peut pas retrouver le soulier qu</w:t>
      </w:r>
      <w:r w:rsidRPr="00EA76E6">
        <w:t>’</w:t>
      </w:r>
      <w:r w:rsidR="00CA2403" w:rsidRPr="00EA76E6">
        <w:t>il m</w:t>
      </w:r>
      <w:r w:rsidRPr="00EA76E6">
        <w:t>’</w:t>
      </w:r>
      <w:r w:rsidR="00CA2403" w:rsidRPr="00EA76E6">
        <w:t>a ki</w:t>
      </w:r>
      <w:r w:rsidR="00CA2403" w:rsidRPr="00EA76E6">
        <w:t>d</w:t>
      </w:r>
      <w:r w:rsidR="00CA2403" w:rsidRPr="00EA76E6">
        <w:t>nappé</w:t>
      </w:r>
      <w:r w:rsidRPr="00EA76E6">
        <w:t xml:space="preserve">, </w:t>
      </w:r>
      <w:r w:rsidR="00CA2403" w:rsidRPr="00EA76E6">
        <w:t>ça fera du bruit</w:t>
      </w:r>
      <w:r w:rsidRPr="00EA76E6">
        <w:t xml:space="preserve"> ! </w:t>
      </w:r>
      <w:r w:rsidR="00CA2403" w:rsidRPr="00EA76E6">
        <w:t>Je ne déteste pas la plaisanterie</w:t>
      </w:r>
      <w:r w:rsidRPr="00EA76E6">
        <w:t xml:space="preserve">, </w:t>
      </w:r>
      <w:r w:rsidR="00CA2403" w:rsidRPr="00EA76E6">
        <w:t>Mo</w:t>
      </w:r>
      <w:r w:rsidR="00CA2403" w:rsidRPr="00EA76E6">
        <w:t>n</w:t>
      </w:r>
      <w:r w:rsidR="00CA2403" w:rsidRPr="00EA76E6">
        <w:t>sieur Holmes</w:t>
      </w:r>
      <w:r w:rsidRPr="00EA76E6">
        <w:t xml:space="preserve">, </w:t>
      </w:r>
      <w:r w:rsidR="00CA2403" w:rsidRPr="00EA76E6">
        <w:t>mais cette fois-ci on va un peu fort</w:t>
      </w:r>
      <w:r w:rsidRPr="00EA76E6">
        <w:t> !</w:t>
      </w:r>
    </w:p>
    <w:p w14:paraId="683FB97B" w14:textId="5886AE0A" w:rsidR="00C646BA" w:rsidRPr="00EA76E6" w:rsidRDefault="00C646BA" w:rsidP="00C646BA">
      <w:r w:rsidRPr="00EA76E6">
        <w:t>— </w:t>
      </w:r>
      <w:r w:rsidR="00CA2403" w:rsidRPr="00EA76E6">
        <w:t>Vous cherche</w:t>
      </w:r>
      <w:r w:rsidR="00FC45A3" w:rsidRPr="00EA76E6">
        <w:t>z</w:t>
      </w:r>
      <w:r w:rsidR="00CA2403" w:rsidRPr="00EA76E6">
        <w:t xml:space="preserve"> encore votre soulier</w:t>
      </w:r>
      <w:r w:rsidRPr="00EA76E6">
        <w:t> ?</w:t>
      </w:r>
    </w:p>
    <w:p w14:paraId="0A7D04CF" w14:textId="77777777" w:rsidR="00C646BA" w:rsidRPr="00EA76E6" w:rsidRDefault="00C646BA" w:rsidP="00C646BA">
      <w:r w:rsidRPr="00EA76E6">
        <w:t>— </w:t>
      </w:r>
      <w:r w:rsidR="00CA2403" w:rsidRPr="00EA76E6">
        <w:t>Oui</w:t>
      </w:r>
      <w:r w:rsidRPr="00EA76E6">
        <w:t xml:space="preserve">, </w:t>
      </w:r>
      <w:r w:rsidR="00CA2403" w:rsidRPr="00EA76E6">
        <w:t>monsieur</w:t>
      </w:r>
      <w:r w:rsidRPr="00EA76E6">
        <w:t xml:space="preserve">. </w:t>
      </w:r>
      <w:r w:rsidR="00CA2403" w:rsidRPr="00EA76E6">
        <w:t>Et je le trouverai</w:t>
      </w:r>
      <w:r w:rsidRPr="00EA76E6">
        <w:t> !</w:t>
      </w:r>
    </w:p>
    <w:p w14:paraId="796F51CC" w14:textId="77777777" w:rsidR="00C646BA" w:rsidRPr="00EA76E6" w:rsidRDefault="00C646BA" w:rsidP="00C646BA">
      <w:r w:rsidRPr="00EA76E6">
        <w:t>— </w:t>
      </w:r>
      <w:r w:rsidR="00CA2403" w:rsidRPr="00EA76E6">
        <w:t>Vous m</w:t>
      </w:r>
      <w:r w:rsidRPr="00EA76E6">
        <w:t>’</w:t>
      </w:r>
      <w:r w:rsidR="00CA2403" w:rsidRPr="00EA76E6">
        <w:t>aviez bien dit que c</w:t>
      </w:r>
      <w:r w:rsidRPr="00EA76E6">
        <w:t>’</w:t>
      </w:r>
      <w:r w:rsidR="00CA2403" w:rsidRPr="00EA76E6">
        <w:t>était un soulier neuf marron</w:t>
      </w:r>
      <w:r w:rsidRPr="00EA76E6">
        <w:t> ?</w:t>
      </w:r>
    </w:p>
    <w:p w14:paraId="63EF9E4C" w14:textId="77777777" w:rsidR="00C646BA" w:rsidRPr="00EA76E6" w:rsidRDefault="00C646BA" w:rsidP="00C646BA">
      <w:r w:rsidRPr="00EA76E6">
        <w:t>— </w:t>
      </w:r>
      <w:r w:rsidR="00CA2403" w:rsidRPr="00EA76E6">
        <w:t>C</w:t>
      </w:r>
      <w:r w:rsidRPr="00EA76E6">
        <w:t>’</w:t>
      </w:r>
      <w:r w:rsidR="00CA2403" w:rsidRPr="00EA76E6">
        <w:t>était en effet un soulier neuf marron</w:t>
      </w:r>
      <w:r w:rsidRPr="00EA76E6">
        <w:t xml:space="preserve">, </w:t>
      </w:r>
      <w:r w:rsidR="00CA2403" w:rsidRPr="00EA76E6">
        <w:t>monsieur</w:t>
      </w:r>
      <w:r w:rsidRPr="00EA76E6">
        <w:t xml:space="preserve">. </w:t>
      </w:r>
      <w:r w:rsidR="00CA2403" w:rsidRPr="00EA76E6">
        <w:t>Et c</w:t>
      </w:r>
      <w:r w:rsidRPr="00EA76E6">
        <w:t>’</w:t>
      </w:r>
      <w:r w:rsidR="00CA2403" w:rsidRPr="00EA76E6">
        <w:t>est un vieux soulier noir qu</w:t>
      </w:r>
      <w:r w:rsidRPr="00EA76E6">
        <w:t>’</w:t>
      </w:r>
      <w:r w:rsidR="00CA2403" w:rsidRPr="00EA76E6">
        <w:t>on me vole maintenant</w:t>
      </w:r>
      <w:r w:rsidRPr="00EA76E6">
        <w:t> !</w:t>
      </w:r>
    </w:p>
    <w:p w14:paraId="4D785C4D" w14:textId="77777777" w:rsidR="00C646BA" w:rsidRPr="00EA76E6" w:rsidRDefault="00C646BA" w:rsidP="00C646BA">
      <w:r w:rsidRPr="00EA76E6">
        <w:t>— </w:t>
      </w:r>
      <w:r w:rsidR="00CA2403" w:rsidRPr="00EA76E6">
        <w:t>Comment</w:t>
      </w:r>
      <w:r w:rsidRPr="00EA76E6">
        <w:t xml:space="preserve"> ! </w:t>
      </w:r>
      <w:r w:rsidR="00CA2403" w:rsidRPr="00EA76E6">
        <w:t>Vous ne voulez pas dire</w:t>
      </w:r>
      <w:r w:rsidRPr="00EA76E6">
        <w:t> ?…</w:t>
      </w:r>
    </w:p>
    <w:p w14:paraId="738E9F92" w14:textId="7A98A82A" w:rsidR="00C646BA" w:rsidRPr="00EA76E6" w:rsidRDefault="00C646BA" w:rsidP="00C646BA">
      <w:r w:rsidRPr="00EA76E6">
        <w:t>— </w:t>
      </w:r>
      <w:r w:rsidR="00CA2403" w:rsidRPr="00EA76E6">
        <w:t>Si</w:t>
      </w:r>
      <w:r w:rsidRPr="00EA76E6">
        <w:t xml:space="preserve">, </w:t>
      </w:r>
      <w:r w:rsidR="00CA2403" w:rsidRPr="00EA76E6">
        <w:t>si</w:t>
      </w:r>
      <w:r w:rsidRPr="00EA76E6">
        <w:t xml:space="preserve"> ! </w:t>
      </w:r>
      <w:r w:rsidR="00CA2403" w:rsidRPr="00EA76E6">
        <w:t>c</w:t>
      </w:r>
      <w:r w:rsidRPr="00EA76E6">
        <w:t>’</w:t>
      </w:r>
      <w:r w:rsidR="00CA2403" w:rsidRPr="00EA76E6">
        <w:t>est exactement ce que je veux dire</w:t>
      </w:r>
      <w:r w:rsidRPr="00EA76E6">
        <w:t xml:space="preserve">. </w:t>
      </w:r>
      <w:r w:rsidR="00CA2403" w:rsidRPr="00EA76E6">
        <w:t>J</w:t>
      </w:r>
      <w:r w:rsidRPr="00EA76E6">
        <w:t>’</w:t>
      </w:r>
      <w:r w:rsidR="00CA2403" w:rsidRPr="00EA76E6">
        <w:t>avais en tout et pour tout trois paires de chaussures</w:t>
      </w:r>
      <w:r w:rsidRPr="00EA76E6">
        <w:t xml:space="preserve"> : </w:t>
      </w:r>
      <w:r w:rsidR="00CA2403" w:rsidRPr="00EA76E6">
        <w:t>la neuve marron</w:t>
      </w:r>
      <w:r w:rsidRPr="00EA76E6">
        <w:t xml:space="preserve">, </w:t>
      </w:r>
      <w:r w:rsidR="00CA2403" w:rsidRPr="00EA76E6">
        <w:t>la vieille noire</w:t>
      </w:r>
      <w:r w:rsidRPr="00EA76E6">
        <w:t xml:space="preserve">, </w:t>
      </w:r>
      <w:r w:rsidR="00CA2403" w:rsidRPr="00EA76E6">
        <w:t>et la vernie que j</w:t>
      </w:r>
      <w:r w:rsidRPr="00EA76E6">
        <w:t>’</w:t>
      </w:r>
      <w:r w:rsidR="00CA2403" w:rsidRPr="00EA76E6">
        <w:t>ai aux pieds</w:t>
      </w:r>
      <w:r w:rsidRPr="00EA76E6">
        <w:t xml:space="preserve">. </w:t>
      </w:r>
      <w:r w:rsidR="00CA2403" w:rsidRPr="00EA76E6">
        <w:t>La nuit dernière on m</w:t>
      </w:r>
      <w:r w:rsidRPr="00EA76E6">
        <w:t>’</w:t>
      </w:r>
      <w:r w:rsidR="00CA2403" w:rsidRPr="00EA76E6">
        <w:t>a volé un soulier marron</w:t>
      </w:r>
      <w:r w:rsidRPr="00EA76E6">
        <w:t xml:space="preserve">, </w:t>
      </w:r>
      <w:r w:rsidR="00CA2403" w:rsidRPr="00EA76E6">
        <w:t>et aujourd</w:t>
      </w:r>
      <w:r w:rsidRPr="00EA76E6">
        <w:t>’</w:t>
      </w:r>
      <w:r w:rsidR="00CA2403" w:rsidRPr="00EA76E6">
        <w:t>hui on m</w:t>
      </w:r>
      <w:r w:rsidRPr="00EA76E6">
        <w:t>’</w:t>
      </w:r>
      <w:r w:rsidR="00CA2403" w:rsidRPr="00EA76E6">
        <w:t>a piqué une chaussure noire</w:t>
      </w:r>
      <w:r w:rsidRPr="00EA76E6">
        <w:t xml:space="preserve">. </w:t>
      </w:r>
      <w:r w:rsidR="00CA2403" w:rsidRPr="00EA76E6">
        <w:t>Alors</w:t>
      </w:r>
      <w:r w:rsidRPr="00EA76E6">
        <w:t xml:space="preserve">, </w:t>
      </w:r>
      <w:r w:rsidR="00CA2403" w:rsidRPr="00EA76E6">
        <w:t>vous l</w:t>
      </w:r>
      <w:r w:rsidRPr="00EA76E6">
        <w:t>’</w:t>
      </w:r>
      <w:r w:rsidR="00CA2403" w:rsidRPr="00EA76E6">
        <w:t>avez retrouvée</w:t>
      </w:r>
      <w:r w:rsidRPr="00EA76E6">
        <w:t xml:space="preserve"> ? </w:t>
      </w:r>
      <w:r w:rsidR="00CA2403" w:rsidRPr="00EA76E6">
        <w:t>Parlez</w:t>
      </w:r>
      <w:r w:rsidRPr="00EA76E6">
        <w:t xml:space="preserve">, </w:t>
      </w:r>
      <w:r w:rsidR="00CA2403" w:rsidRPr="00EA76E6">
        <w:t>au moins</w:t>
      </w:r>
      <w:r w:rsidRPr="00EA76E6">
        <w:t xml:space="preserve"> ! </w:t>
      </w:r>
      <w:r w:rsidR="00CA2403" w:rsidRPr="00EA76E6">
        <w:t>Ne roulez pas les yeux en billes de loto</w:t>
      </w:r>
      <w:r w:rsidRPr="00EA76E6">
        <w:t> ! »</w:t>
      </w:r>
    </w:p>
    <w:p w14:paraId="666DE17D" w14:textId="77777777" w:rsidR="00C646BA" w:rsidRPr="00EA76E6" w:rsidRDefault="00CA2403" w:rsidP="00C646BA">
      <w:r w:rsidRPr="00EA76E6">
        <w:t>Un valet de chambre allemand</w:t>
      </w:r>
      <w:r w:rsidR="00C646BA" w:rsidRPr="00EA76E6">
        <w:t xml:space="preserve">, </w:t>
      </w:r>
      <w:r w:rsidRPr="00EA76E6">
        <w:t>fort ému</w:t>
      </w:r>
      <w:r w:rsidR="00C646BA" w:rsidRPr="00EA76E6">
        <w:t xml:space="preserve">, </w:t>
      </w:r>
      <w:r w:rsidRPr="00EA76E6">
        <w:t>venait d</w:t>
      </w:r>
      <w:r w:rsidR="00C646BA" w:rsidRPr="00EA76E6">
        <w:t>’</w:t>
      </w:r>
      <w:r w:rsidRPr="00EA76E6">
        <w:t>apparaître</w:t>
      </w:r>
      <w:r w:rsidR="00C646BA" w:rsidRPr="00EA76E6">
        <w:t>.</w:t>
      </w:r>
    </w:p>
    <w:p w14:paraId="145481C8" w14:textId="77777777" w:rsidR="00C646BA" w:rsidRPr="00EA76E6" w:rsidRDefault="00C646BA" w:rsidP="00C646BA">
      <w:r w:rsidRPr="00EA76E6">
        <w:t>« </w:t>
      </w:r>
      <w:r w:rsidR="00CA2403" w:rsidRPr="00EA76E6">
        <w:t>Non</w:t>
      </w:r>
      <w:r w:rsidRPr="00EA76E6">
        <w:t xml:space="preserve">, </w:t>
      </w:r>
      <w:r w:rsidR="00CA2403" w:rsidRPr="00EA76E6">
        <w:t>monsieur</w:t>
      </w:r>
      <w:r w:rsidRPr="00EA76E6">
        <w:t xml:space="preserve">. </w:t>
      </w:r>
      <w:r w:rsidR="00CA2403" w:rsidRPr="00EA76E6">
        <w:t>J</w:t>
      </w:r>
      <w:r w:rsidRPr="00EA76E6">
        <w:t>’</w:t>
      </w:r>
      <w:r w:rsidR="00CA2403" w:rsidRPr="00EA76E6">
        <w:t>ai cherché dans tout l</w:t>
      </w:r>
      <w:r w:rsidRPr="00EA76E6">
        <w:t>’</w:t>
      </w:r>
      <w:r w:rsidR="00CA2403" w:rsidRPr="00EA76E6">
        <w:t>hôtel</w:t>
      </w:r>
      <w:r w:rsidRPr="00EA76E6">
        <w:t xml:space="preserve">, </w:t>
      </w:r>
      <w:r w:rsidR="00CA2403" w:rsidRPr="00EA76E6">
        <w:t>mais je n</w:t>
      </w:r>
      <w:r w:rsidRPr="00EA76E6">
        <w:t>’</w:t>
      </w:r>
      <w:r w:rsidR="00CA2403" w:rsidRPr="00EA76E6">
        <w:t>ai rien trouvé</w:t>
      </w:r>
      <w:r w:rsidRPr="00EA76E6">
        <w:t>.</w:t>
      </w:r>
    </w:p>
    <w:p w14:paraId="68A7E3E6" w14:textId="77777777" w:rsidR="00C646BA" w:rsidRPr="00EA76E6" w:rsidRDefault="00C646BA" w:rsidP="00C646BA">
      <w:r w:rsidRPr="00EA76E6">
        <w:t>— </w:t>
      </w:r>
      <w:r w:rsidR="00CA2403" w:rsidRPr="00EA76E6">
        <w:t>Écoutez-moi</w:t>
      </w:r>
      <w:r w:rsidRPr="00EA76E6">
        <w:t xml:space="preserve"> : </w:t>
      </w:r>
      <w:r w:rsidR="00CA2403" w:rsidRPr="00EA76E6">
        <w:t>ou bien ce soulier me sera rendu avant ce soir</w:t>
      </w:r>
      <w:r w:rsidRPr="00EA76E6">
        <w:t xml:space="preserve">, </w:t>
      </w:r>
      <w:r w:rsidR="00CA2403" w:rsidRPr="00EA76E6">
        <w:t>ou bien je me rends chez le directeur pour lui annoncer que je quitte immédiatement cet hôtel</w:t>
      </w:r>
      <w:r w:rsidRPr="00EA76E6">
        <w:t>.</w:t>
      </w:r>
    </w:p>
    <w:p w14:paraId="010A6AB5" w14:textId="77777777" w:rsidR="00C646BA" w:rsidRPr="00EA76E6" w:rsidRDefault="00C646BA" w:rsidP="00C646BA">
      <w:r w:rsidRPr="00EA76E6">
        <w:t>— </w:t>
      </w:r>
      <w:r w:rsidR="00CA2403" w:rsidRPr="00EA76E6">
        <w:t>On le retrouvera</w:t>
      </w:r>
      <w:r w:rsidRPr="00EA76E6">
        <w:t xml:space="preserve">, </w:t>
      </w:r>
      <w:r w:rsidR="00CA2403" w:rsidRPr="00EA76E6">
        <w:t>monsieur</w:t>
      </w:r>
      <w:r w:rsidRPr="00EA76E6">
        <w:t xml:space="preserve">… </w:t>
      </w:r>
      <w:r w:rsidR="00CA2403" w:rsidRPr="00EA76E6">
        <w:t>Je vous jure que</w:t>
      </w:r>
      <w:r w:rsidRPr="00EA76E6">
        <w:t xml:space="preserve">, </w:t>
      </w:r>
      <w:r w:rsidR="00CA2403" w:rsidRPr="00EA76E6">
        <w:t>si vous avez un peu de patience</w:t>
      </w:r>
      <w:r w:rsidRPr="00EA76E6">
        <w:t xml:space="preserve">, </w:t>
      </w:r>
      <w:r w:rsidR="00CA2403" w:rsidRPr="00EA76E6">
        <w:t>on le retrouvera</w:t>
      </w:r>
      <w:r w:rsidRPr="00EA76E6">
        <w:t> !</w:t>
      </w:r>
    </w:p>
    <w:p w14:paraId="77CD5B6F" w14:textId="77777777" w:rsidR="00C646BA" w:rsidRPr="00EA76E6" w:rsidRDefault="00C646BA" w:rsidP="00C646BA">
      <w:r w:rsidRPr="00EA76E6">
        <w:lastRenderedPageBreak/>
        <w:t>— </w:t>
      </w:r>
      <w:r w:rsidR="00CA2403" w:rsidRPr="00EA76E6">
        <w:t>Je l</w:t>
      </w:r>
      <w:r w:rsidRPr="00EA76E6">
        <w:t>’</w:t>
      </w:r>
      <w:r w:rsidR="00CA2403" w:rsidRPr="00EA76E6">
        <w:t>espère</w:t>
      </w:r>
      <w:r w:rsidRPr="00EA76E6">
        <w:t xml:space="preserve"> ! </w:t>
      </w:r>
      <w:r w:rsidR="00CA2403" w:rsidRPr="00EA76E6">
        <w:t>Car ce sera le dernier objet que je perdrai dans cette caverne de voleurs</w:t>
      </w:r>
      <w:r w:rsidRPr="00EA76E6">
        <w:t xml:space="preserve">… </w:t>
      </w:r>
      <w:r w:rsidR="00CA2403" w:rsidRPr="00EA76E6">
        <w:t>Monsieur Holmes</w:t>
      </w:r>
      <w:r w:rsidRPr="00EA76E6">
        <w:t xml:space="preserve">, </w:t>
      </w:r>
      <w:r w:rsidR="00CA2403" w:rsidRPr="00EA76E6">
        <w:t>pardonnez-moi de vous agacer avec de semblables bagatelles</w:t>
      </w:r>
      <w:r w:rsidRPr="00EA76E6">
        <w:t>…</w:t>
      </w:r>
    </w:p>
    <w:p w14:paraId="6A893ED7" w14:textId="77777777" w:rsidR="00C646BA" w:rsidRPr="00EA76E6" w:rsidRDefault="00C646BA" w:rsidP="00C646BA">
      <w:r w:rsidRPr="00EA76E6">
        <w:t>— </w:t>
      </w:r>
      <w:r w:rsidR="00CA2403" w:rsidRPr="00EA76E6">
        <w:t>Je pense qu</w:t>
      </w:r>
      <w:r w:rsidRPr="00EA76E6">
        <w:t>’</w:t>
      </w:r>
      <w:r w:rsidR="00CA2403" w:rsidRPr="00EA76E6">
        <w:t>elles valent la peine qu</w:t>
      </w:r>
      <w:r w:rsidRPr="00EA76E6">
        <w:t>’</w:t>
      </w:r>
      <w:r w:rsidR="00CA2403" w:rsidRPr="00EA76E6">
        <w:t>on s</w:t>
      </w:r>
      <w:r w:rsidRPr="00EA76E6">
        <w:t>’</w:t>
      </w:r>
      <w:r w:rsidR="00CA2403" w:rsidRPr="00EA76E6">
        <w:t>en occupe</w:t>
      </w:r>
      <w:r w:rsidRPr="00EA76E6">
        <w:t>.</w:t>
      </w:r>
    </w:p>
    <w:p w14:paraId="69BCE11F" w14:textId="77777777" w:rsidR="00C646BA" w:rsidRPr="00EA76E6" w:rsidRDefault="00C646BA" w:rsidP="00C646BA">
      <w:r w:rsidRPr="00EA76E6">
        <w:t>— </w:t>
      </w:r>
      <w:r w:rsidR="00CA2403" w:rsidRPr="00EA76E6">
        <w:t>Comment</w:t>
      </w:r>
      <w:r w:rsidRPr="00EA76E6">
        <w:t xml:space="preserve"> ! </w:t>
      </w:r>
      <w:r w:rsidR="00CA2403" w:rsidRPr="00EA76E6">
        <w:t>Vous voilà tout grave</w:t>
      </w:r>
      <w:r w:rsidRPr="00EA76E6">
        <w:t>…</w:t>
      </w:r>
    </w:p>
    <w:p w14:paraId="62EE3DBD" w14:textId="77777777" w:rsidR="00C646BA" w:rsidRPr="00EA76E6" w:rsidRDefault="00C646BA" w:rsidP="00C646BA">
      <w:r w:rsidRPr="00EA76E6">
        <w:t>— </w:t>
      </w:r>
      <w:r w:rsidR="00CA2403" w:rsidRPr="00EA76E6">
        <w:t>Avez-vous une explication à m</w:t>
      </w:r>
      <w:r w:rsidRPr="00EA76E6">
        <w:t>’</w:t>
      </w:r>
      <w:r w:rsidR="00CA2403" w:rsidRPr="00EA76E6">
        <w:t>offrir</w:t>
      </w:r>
      <w:r w:rsidRPr="00EA76E6">
        <w:t> ?</w:t>
      </w:r>
    </w:p>
    <w:p w14:paraId="2E2042B5" w14:textId="77777777" w:rsidR="00C646BA" w:rsidRPr="00EA76E6" w:rsidRDefault="00C646BA" w:rsidP="00C646BA">
      <w:r w:rsidRPr="00EA76E6">
        <w:t>— </w:t>
      </w:r>
      <w:r w:rsidR="00CA2403" w:rsidRPr="00EA76E6">
        <w:t>Moi</w:t>
      </w:r>
      <w:r w:rsidRPr="00EA76E6">
        <w:t xml:space="preserve"> ? </w:t>
      </w:r>
      <w:r w:rsidR="00CA2403" w:rsidRPr="00EA76E6">
        <w:t>Mais je n</w:t>
      </w:r>
      <w:r w:rsidRPr="00EA76E6">
        <w:t>’</w:t>
      </w:r>
      <w:r w:rsidR="00CA2403" w:rsidRPr="00EA76E6">
        <w:t>essaie même pas d</w:t>
      </w:r>
      <w:r w:rsidRPr="00EA76E6">
        <w:t>’</w:t>
      </w:r>
      <w:r w:rsidR="00CA2403" w:rsidRPr="00EA76E6">
        <w:t>expliquer</w:t>
      </w:r>
      <w:r w:rsidRPr="00EA76E6">
        <w:t xml:space="preserve"> ! </w:t>
      </w:r>
      <w:r w:rsidR="00CA2403" w:rsidRPr="00EA76E6">
        <w:t>C</w:t>
      </w:r>
      <w:r w:rsidRPr="00EA76E6">
        <w:t>’</w:t>
      </w:r>
      <w:r w:rsidR="00CA2403" w:rsidRPr="00EA76E6">
        <w:t>est la chose la plus folle</w:t>
      </w:r>
      <w:r w:rsidRPr="00EA76E6">
        <w:t xml:space="preserve">, </w:t>
      </w:r>
      <w:r w:rsidR="00CA2403" w:rsidRPr="00EA76E6">
        <w:t>la plus étrange qui</w:t>
      </w:r>
      <w:r w:rsidRPr="00EA76E6">
        <w:t xml:space="preserve">, </w:t>
      </w:r>
      <w:r w:rsidR="00CA2403" w:rsidRPr="00EA76E6">
        <w:t>je crois</w:t>
      </w:r>
      <w:r w:rsidRPr="00EA76E6">
        <w:t xml:space="preserve">, </w:t>
      </w:r>
      <w:r w:rsidR="00CA2403" w:rsidRPr="00EA76E6">
        <w:t>m</w:t>
      </w:r>
      <w:r w:rsidRPr="00EA76E6">
        <w:t>’</w:t>
      </w:r>
      <w:r w:rsidR="00CA2403" w:rsidRPr="00EA76E6">
        <w:t>est arrivée</w:t>
      </w:r>
      <w:r w:rsidRPr="00EA76E6">
        <w:t>.</w:t>
      </w:r>
    </w:p>
    <w:p w14:paraId="2E45390A" w14:textId="77777777" w:rsidR="00C646BA" w:rsidRPr="00EA76E6" w:rsidRDefault="00C646BA" w:rsidP="00C646BA">
      <w:r w:rsidRPr="00EA76E6">
        <w:t>— </w:t>
      </w:r>
      <w:r w:rsidR="00CA2403" w:rsidRPr="00EA76E6">
        <w:t>La plus étrange</w:t>
      </w:r>
      <w:r w:rsidRPr="00EA76E6">
        <w:t xml:space="preserve">, </w:t>
      </w:r>
      <w:r w:rsidR="00CA2403" w:rsidRPr="00EA76E6">
        <w:t>soit</w:t>
      </w:r>
      <w:r w:rsidRPr="00EA76E6">
        <w:t xml:space="preserve"> ! </w:t>
      </w:r>
      <w:r w:rsidR="00CA2403" w:rsidRPr="00EA76E6">
        <w:t>dit Holmes en réfléchissant</w:t>
      </w:r>
      <w:r w:rsidRPr="00EA76E6">
        <w:t>.</w:t>
      </w:r>
    </w:p>
    <w:p w14:paraId="02EC5852" w14:textId="77777777" w:rsidR="00C646BA" w:rsidRPr="00EA76E6" w:rsidRDefault="00C646BA" w:rsidP="00C646BA">
      <w:r w:rsidRPr="00EA76E6">
        <w:t>— </w:t>
      </w:r>
      <w:r w:rsidR="00CA2403" w:rsidRPr="00EA76E6">
        <w:t>Qu</w:t>
      </w:r>
      <w:r w:rsidRPr="00EA76E6">
        <w:t>’</w:t>
      </w:r>
      <w:r w:rsidR="00CA2403" w:rsidRPr="00EA76E6">
        <w:t>en pensez-vous</w:t>
      </w:r>
      <w:r w:rsidRPr="00EA76E6">
        <w:t> ?</w:t>
      </w:r>
    </w:p>
    <w:p w14:paraId="4C12EF6E" w14:textId="6647EF80" w:rsidR="00C646BA" w:rsidRPr="00EA76E6" w:rsidRDefault="00C646BA" w:rsidP="00C646BA">
      <w:r w:rsidRPr="00EA76E6">
        <w:t>— </w:t>
      </w:r>
      <w:r w:rsidR="00CA2403" w:rsidRPr="00EA76E6">
        <w:t>Ma foi</w:t>
      </w:r>
      <w:r w:rsidRPr="00EA76E6">
        <w:t xml:space="preserve">, </w:t>
      </w:r>
      <w:r w:rsidR="00CA2403" w:rsidRPr="00EA76E6">
        <w:t>je ne prétends pas m</w:t>
      </w:r>
      <w:r w:rsidRPr="00EA76E6">
        <w:t>’</w:t>
      </w:r>
      <w:r w:rsidR="00CA2403" w:rsidRPr="00EA76E6">
        <w:t>être déjà fait une opinion</w:t>
      </w:r>
      <w:r w:rsidRPr="00EA76E6">
        <w:t xml:space="preserve">. </w:t>
      </w:r>
      <w:r w:rsidR="00CA2403" w:rsidRPr="00EA76E6">
        <w:t>Votre affaire est très compliquée</w:t>
      </w:r>
      <w:r w:rsidRPr="00EA76E6">
        <w:t xml:space="preserve">, </w:t>
      </w:r>
      <w:r w:rsidR="00CA2403" w:rsidRPr="00EA76E6">
        <w:t>très complexe</w:t>
      </w:r>
      <w:r w:rsidRPr="00EA76E6">
        <w:t xml:space="preserve">, </w:t>
      </w:r>
      <w:r w:rsidR="00CA2403" w:rsidRPr="00EA76E6">
        <w:t>Sir Henry</w:t>
      </w:r>
      <w:r w:rsidRPr="00EA76E6">
        <w:t xml:space="preserve">. </w:t>
      </w:r>
      <w:r w:rsidR="00CA2403" w:rsidRPr="00EA76E6">
        <w:t>Quand je relie toutes ces incidences à la mort de votre oncle</w:t>
      </w:r>
      <w:r w:rsidRPr="00EA76E6">
        <w:t xml:space="preserve">, </w:t>
      </w:r>
      <w:r w:rsidR="00CA2403" w:rsidRPr="00EA76E6">
        <w:t>je me demande si parmi les cinq cents affaires capitales dont j</w:t>
      </w:r>
      <w:r w:rsidRPr="00EA76E6">
        <w:t>’</w:t>
      </w:r>
      <w:r w:rsidR="00CA2403" w:rsidRPr="00EA76E6">
        <w:t>ai eu à m</w:t>
      </w:r>
      <w:r w:rsidRPr="00EA76E6">
        <w:t>’</w:t>
      </w:r>
      <w:r w:rsidR="00CA2403" w:rsidRPr="00EA76E6">
        <w:t>occuper</w:t>
      </w:r>
      <w:r w:rsidRPr="00EA76E6">
        <w:t xml:space="preserve">, </w:t>
      </w:r>
      <w:r w:rsidR="00CA2403" w:rsidRPr="00EA76E6">
        <w:t>il s</w:t>
      </w:r>
      <w:r w:rsidRPr="00EA76E6">
        <w:t>’</w:t>
      </w:r>
      <w:r w:rsidR="00CA2403" w:rsidRPr="00EA76E6">
        <w:t>en est trouvé une avec des ramifications d</w:t>
      </w:r>
      <w:r w:rsidRPr="00EA76E6">
        <w:t>’</w:t>
      </w:r>
      <w:r w:rsidR="00CA2403" w:rsidRPr="00EA76E6">
        <w:t>une aussi grande profondeur</w:t>
      </w:r>
      <w:r w:rsidR="00D048F0" w:rsidRPr="00EA76E6">
        <w:t>.</w:t>
      </w:r>
      <w:r w:rsidR="00CA2403" w:rsidRPr="00EA76E6">
        <w:t xml:space="preserve"> Heureusement</w:t>
      </w:r>
      <w:r w:rsidRPr="00EA76E6">
        <w:t xml:space="preserve">, </w:t>
      </w:r>
      <w:r w:rsidR="00CA2403" w:rsidRPr="00EA76E6">
        <w:t>nous tenons quelques fils</w:t>
      </w:r>
      <w:r w:rsidRPr="00EA76E6">
        <w:t xml:space="preserve"> ; </w:t>
      </w:r>
      <w:r w:rsidR="00CA2403" w:rsidRPr="00EA76E6">
        <w:t>l</w:t>
      </w:r>
      <w:r w:rsidRPr="00EA76E6">
        <w:t>’</w:t>
      </w:r>
      <w:r w:rsidR="00CA2403" w:rsidRPr="00EA76E6">
        <w:t>un ou l</w:t>
      </w:r>
      <w:r w:rsidRPr="00EA76E6">
        <w:t>’</w:t>
      </w:r>
      <w:r w:rsidR="00CA2403" w:rsidRPr="00EA76E6">
        <w:t>autre nous conduira bien à la vérité</w:t>
      </w:r>
      <w:r w:rsidRPr="00EA76E6">
        <w:t xml:space="preserve"> : </w:t>
      </w:r>
      <w:r w:rsidR="00CA2403" w:rsidRPr="00EA76E6">
        <w:t>il se peut que nous perdions du temps en suivant une mauvaise piste</w:t>
      </w:r>
      <w:r w:rsidRPr="00EA76E6">
        <w:t xml:space="preserve">, </w:t>
      </w:r>
      <w:r w:rsidR="00CA2403" w:rsidRPr="00EA76E6">
        <w:t>mais tôt ou tard nous tomberons sur la bonne</w:t>
      </w:r>
      <w:r w:rsidRPr="00EA76E6">
        <w:t>. »</w:t>
      </w:r>
    </w:p>
    <w:p w14:paraId="17EBF2C5" w14:textId="77777777" w:rsidR="00C646BA" w:rsidRPr="00EA76E6" w:rsidRDefault="00CA2403" w:rsidP="00C646BA">
      <w:r w:rsidRPr="00EA76E6">
        <w:t>Nous déjeunâmes fort agréablement</w:t>
      </w:r>
      <w:r w:rsidR="00C646BA" w:rsidRPr="00EA76E6">
        <w:t xml:space="preserve">, </w:t>
      </w:r>
      <w:r w:rsidRPr="00EA76E6">
        <w:t>sans faire beaucoup d</w:t>
      </w:r>
      <w:r w:rsidR="00C646BA" w:rsidRPr="00EA76E6">
        <w:t>’</w:t>
      </w:r>
      <w:r w:rsidRPr="00EA76E6">
        <w:t>allusions à l</w:t>
      </w:r>
      <w:r w:rsidR="00C646BA" w:rsidRPr="00EA76E6">
        <w:t>’</w:t>
      </w:r>
      <w:r w:rsidRPr="00EA76E6">
        <w:t>affaire qui nous avait réunis</w:t>
      </w:r>
      <w:r w:rsidR="00C646BA" w:rsidRPr="00EA76E6">
        <w:t xml:space="preserve">. </w:t>
      </w:r>
      <w:r w:rsidRPr="00EA76E6">
        <w:t>Holmes attendit que nous ayons pris place dans le petit salon attenant à la chambre de Sir Henry pour lui demander quelles étaient ses intentions</w:t>
      </w:r>
      <w:r w:rsidR="00C646BA" w:rsidRPr="00EA76E6">
        <w:t>.</w:t>
      </w:r>
    </w:p>
    <w:p w14:paraId="47E85619" w14:textId="77777777" w:rsidR="00C646BA" w:rsidRPr="00EA76E6" w:rsidRDefault="00C646BA" w:rsidP="00C646BA">
      <w:r w:rsidRPr="00EA76E6">
        <w:t>« </w:t>
      </w:r>
      <w:r w:rsidR="00CA2403" w:rsidRPr="00EA76E6">
        <w:t xml:space="preserve">Je vais me rendre </w:t>
      </w:r>
      <w:r w:rsidR="00815C17" w:rsidRPr="00EA76E6">
        <w:t xml:space="preserve">à </w:t>
      </w:r>
      <w:r w:rsidR="00CA2403" w:rsidRPr="00EA76E6">
        <w:t>Baskerville Hall</w:t>
      </w:r>
      <w:r w:rsidRPr="00EA76E6">
        <w:t>.</w:t>
      </w:r>
    </w:p>
    <w:p w14:paraId="0B440958" w14:textId="77777777" w:rsidR="00C646BA" w:rsidRPr="00EA76E6" w:rsidRDefault="00C646BA" w:rsidP="00C646BA">
      <w:r w:rsidRPr="00EA76E6">
        <w:t>— </w:t>
      </w:r>
      <w:r w:rsidR="00CA2403" w:rsidRPr="00EA76E6">
        <w:t>Quand</w:t>
      </w:r>
      <w:r w:rsidRPr="00EA76E6">
        <w:t> ?</w:t>
      </w:r>
    </w:p>
    <w:p w14:paraId="40121BB0" w14:textId="373BC6BD" w:rsidR="00C646BA" w:rsidRPr="00EA76E6" w:rsidRDefault="00C646BA" w:rsidP="00C646BA">
      <w:r w:rsidRPr="00EA76E6">
        <w:lastRenderedPageBreak/>
        <w:t>— </w:t>
      </w:r>
      <w:r w:rsidR="008D2AD1" w:rsidRPr="00EA76E6">
        <w:t>À</w:t>
      </w:r>
      <w:r w:rsidR="00CA2403" w:rsidRPr="00EA76E6">
        <w:t xml:space="preserve"> la fin de la semaine</w:t>
      </w:r>
      <w:r w:rsidRPr="00EA76E6">
        <w:t xml:space="preserve">. </w:t>
      </w:r>
      <w:r w:rsidR="008D2AD1" w:rsidRPr="00EA76E6">
        <w:t>À</w:t>
      </w:r>
      <w:r w:rsidR="00CA2403" w:rsidRPr="00EA76E6">
        <w:t xml:space="preserve"> tout prendre</w:t>
      </w:r>
      <w:r w:rsidRPr="00EA76E6">
        <w:t xml:space="preserve">, </w:t>
      </w:r>
      <w:r w:rsidR="00CA2403" w:rsidRPr="00EA76E6">
        <w:t>répondit Holmes</w:t>
      </w:r>
      <w:r w:rsidRPr="00EA76E6">
        <w:t xml:space="preserve">, </w:t>
      </w:r>
      <w:r w:rsidR="00CA2403" w:rsidRPr="00EA76E6">
        <w:t>je crois que votre décision est sage</w:t>
      </w:r>
      <w:r w:rsidRPr="00EA76E6">
        <w:t xml:space="preserve">. </w:t>
      </w:r>
      <w:r w:rsidR="00CA2403" w:rsidRPr="00EA76E6">
        <w:t>J</w:t>
      </w:r>
      <w:r w:rsidRPr="00EA76E6">
        <w:t>’</w:t>
      </w:r>
      <w:r w:rsidR="00CA2403" w:rsidRPr="00EA76E6">
        <w:t>ai toutes mes raisons de croire que vous êtes surveillé à Londres</w:t>
      </w:r>
      <w:r w:rsidRPr="00EA76E6">
        <w:t xml:space="preserve"> ; </w:t>
      </w:r>
      <w:r w:rsidR="00CA2403" w:rsidRPr="00EA76E6">
        <w:t>parmi les millions d</w:t>
      </w:r>
      <w:r w:rsidRPr="00EA76E6">
        <w:t>’</w:t>
      </w:r>
      <w:r w:rsidR="00CA2403" w:rsidRPr="00EA76E6">
        <w:t>habitants de cette grande ville</w:t>
      </w:r>
      <w:r w:rsidRPr="00EA76E6">
        <w:t xml:space="preserve">, </w:t>
      </w:r>
      <w:r w:rsidR="00CA2403" w:rsidRPr="00EA76E6">
        <w:t>il est difficile de découvrir qui sont ces gens et ce qu</w:t>
      </w:r>
      <w:r w:rsidRPr="00EA76E6">
        <w:t>’</w:t>
      </w:r>
      <w:r w:rsidR="00CA2403" w:rsidRPr="00EA76E6">
        <w:t>ils veulent</w:t>
      </w:r>
      <w:r w:rsidRPr="00EA76E6">
        <w:t xml:space="preserve">. </w:t>
      </w:r>
      <w:r w:rsidR="00CA2403" w:rsidRPr="00EA76E6">
        <w:t>S</w:t>
      </w:r>
      <w:r w:rsidRPr="00EA76E6">
        <w:t>’</w:t>
      </w:r>
      <w:r w:rsidR="00CA2403" w:rsidRPr="00EA76E6">
        <w:t>ils projettent de noirs de</w:t>
      </w:r>
      <w:r w:rsidR="00CA2403" w:rsidRPr="00EA76E6">
        <w:t>s</w:t>
      </w:r>
      <w:r w:rsidR="00CA2403" w:rsidRPr="00EA76E6">
        <w:t>seins</w:t>
      </w:r>
      <w:r w:rsidRPr="00EA76E6">
        <w:t xml:space="preserve">, </w:t>
      </w:r>
      <w:r w:rsidR="00CA2403" w:rsidRPr="00EA76E6">
        <w:t>ils peuvent vous faire du mal</w:t>
      </w:r>
      <w:r w:rsidRPr="00EA76E6">
        <w:t xml:space="preserve">, </w:t>
      </w:r>
      <w:r w:rsidR="00CA2403" w:rsidRPr="00EA76E6">
        <w:t>et nous serions impuissants à l</w:t>
      </w:r>
      <w:r w:rsidRPr="00EA76E6">
        <w:t>’</w:t>
      </w:r>
      <w:r w:rsidR="00CA2403" w:rsidRPr="00EA76E6">
        <w:t>empêcher</w:t>
      </w:r>
      <w:r w:rsidRPr="00EA76E6">
        <w:t xml:space="preserve">. </w:t>
      </w:r>
      <w:r w:rsidR="00CA2403" w:rsidRPr="00EA76E6">
        <w:t>Vous ne saviez pas</w:t>
      </w:r>
      <w:r w:rsidRPr="00EA76E6">
        <w:t xml:space="preserve">, </w:t>
      </w:r>
      <w:r w:rsidR="00CA2403" w:rsidRPr="00EA76E6">
        <w:t>docteur Mortimer</w:t>
      </w:r>
      <w:r w:rsidRPr="00EA76E6">
        <w:t xml:space="preserve">, </w:t>
      </w:r>
      <w:r w:rsidR="00CA2403" w:rsidRPr="00EA76E6">
        <w:t>que vous avez été suivis ce matin sitôt sortis de chez moi</w:t>
      </w:r>
      <w:r w:rsidRPr="00EA76E6">
        <w:t> ? »</w:t>
      </w:r>
    </w:p>
    <w:p w14:paraId="1661226A" w14:textId="77777777" w:rsidR="00C646BA" w:rsidRPr="00EA76E6" w:rsidRDefault="00CA2403" w:rsidP="00C646BA">
      <w:r w:rsidRPr="00EA76E6">
        <w:t>Le docteur Mortimer sursauta</w:t>
      </w:r>
      <w:r w:rsidR="00C646BA" w:rsidRPr="00EA76E6">
        <w:t>.</w:t>
      </w:r>
    </w:p>
    <w:p w14:paraId="5BB6C9B2" w14:textId="77777777" w:rsidR="00C646BA" w:rsidRPr="00EA76E6" w:rsidRDefault="00C646BA" w:rsidP="00C646BA">
      <w:r w:rsidRPr="00EA76E6">
        <w:t>« </w:t>
      </w:r>
      <w:r w:rsidR="00CA2403" w:rsidRPr="00EA76E6">
        <w:t>Suivis</w:t>
      </w:r>
      <w:r w:rsidRPr="00EA76E6">
        <w:t xml:space="preserve"> ? </w:t>
      </w:r>
      <w:r w:rsidR="00CA2403" w:rsidRPr="00EA76E6">
        <w:t>Et par qui</w:t>
      </w:r>
      <w:r w:rsidRPr="00EA76E6">
        <w:t> ?</w:t>
      </w:r>
    </w:p>
    <w:p w14:paraId="45F1BB60" w14:textId="77777777" w:rsidR="00C646BA" w:rsidRPr="00EA76E6" w:rsidRDefault="00C646BA" w:rsidP="00C646BA">
      <w:r w:rsidRPr="00EA76E6">
        <w:t>— </w:t>
      </w:r>
      <w:r w:rsidR="00CA2403" w:rsidRPr="00EA76E6">
        <w:t>Hélas</w:t>
      </w:r>
      <w:r w:rsidRPr="00EA76E6">
        <w:t xml:space="preserve">, </w:t>
      </w:r>
      <w:r w:rsidR="00CA2403" w:rsidRPr="00EA76E6">
        <w:t>je ne saurais vous le dire</w:t>
      </w:r>
      <w:r w:rsidRPr="00EA76E6">
        <w:t xml:space="preserve">. </w:t>
      </w:r>
      <w:r w:rsidR="00CA2403" w:rsidRPr="00EA76E6">
        <w:t>Au nombre de vos amis ou connaissances dans Dartmoor</w:t>
      </w:r>
      <w:r w:rsidRPr="00EA76E6">
        <w:t xml:space="preserve">, </w:t>
      </w:r>
      <w:r w:rsidR="00CA2403" w:rsidRPr="00EA76E6">
        <w:t>voyez-vous un homme avec une grande barbe noire</w:t>
      </w:r>
      <w:r w:rsidRPr="00EA76E6">
        <w:t> ?</w:t>
      </w:r>
    </w:p>
    <w:p w14:paraId="65A1DF38" w14:textId="77777777" w:rsidR="00C646BA" w:rsidRPr="00EA76E6" w:rsidRDefault="00C646BA" w:rsidP="00C646BA">
      <w:r w:rsidRPr="00EA76E6">
        <w:t>— </w:t>
      </w:r>
      <w:r w:rsidR="00CA2403" w:rsidRPr="00EA76E6">
        <w:t>N</w:t>
      </w:r>
      <w:r w:rsidRPr="00EA76E6">
        <w:t xml:space="preserve">… </w:t>
      </w:r>
      <w:r w:rsidR="00CA2403" w:rsidRPr="00EA76E6">
        <w:t>non</w:t>
      </w:r>
      <w:r w:rsidRPr="00EA76E6">
        <w:t xml:space="preserve"> ! </w:t>
      </w:r>
      <w:r w:rsidR="00CA2403" w:rsidRPr="00EA76E6">
        <w:t>Attendez</w:t>
      </w:r>
      <w:r w:rsidRPr="00EA76E6">
        <w:t xml:space="preserve"> ! </w:t>
      </w:r>
      <w:r w:rsidR="00CA2403" w:rsidRPr="00EA76E6">
        <w:t>Si</w:t>
      </w:r>
      <w:r w:rsidRPr="00EA76E6">
        <w:t xml:space="preserve">. </w:t>
      </w:r>
      <w:r w:rsidR="00CA2403" w:rsidRPr="00EA76E6">
        <w:t>Barrymore</w:t>
      </w:r>
      <w:r w:rsidRPr="00EA76E6">
        <w:t xml:space="preserve">, </w:t>
      </w:r>
      <w:r w:rsidR="00CA2403" w:rsidRPr="00EA76E6">
        <w:t>le maître d</w:t>
      </w:r>
      <w:r w:rsidRPr="00EA76E6">
        <w:t>’</w:t>
      </w:r>
      <w:r w:rsidR="00CA2403" w:rsidRPr="00EA76E6">
        <w:t>hôtel de Sir Charles</w:t>
      </w:r>
      <w:r w:rsidRPr="00EA76E6">
        <w:t xml:space="preserve">, </w:t>
      </w:r>
      <w:r w:rsidR="00CA2403" w:rsidRPr="00EA76E6">
        <w:t>porte une grande barbe noire</w:t>
      </w:r>
      <w:r w:rsidRPr="00EA76E6">
        <w:t>.</w:t>
      </w:r>
    </w:p>
    <w:p w14:paraId="4BCB0AEE" w14:textId="77777777" w:rsidR="00C646BA" w:rsidRPr="00EA76E6" w:rsidRDefault="00C646BA" w:rsidP="00C646BA">
      <w:r w:rsidRPr="00EA76E6">
        <w:t>— </w:t>
      </w:r>
      <w:r w:rsidR="00CA2403" w:rsidRPr="00EA76E6">
        <w:t>Ah</w:t>
      </w:r>
      <w:r w:rsidRPr="00EA76E6">
        <w:t xml:space="preserve"> ! </w:t>
      </w:r>
      <w:r w:rsidR="00CA2403" w:rsidRPr="00EA76E6">
        <w:t>Où est Barrymore</w:t>
      </w:r>
      <w:r w:rsidRPr="00EA76E6">
        <w:t> ?</w:t>
      </w:r>
    </w:p>
    <w:p w14:paraId="0EB2A2EC" w14:textId="77777777" w:rsidR="00C646BA" w:rsidRPr="00EA76E6" w:rsidRDefault="00C646BA" w:rsidP="00C646BA">
      <w:r w:rsidRPr="00EA76E6">
        <w:t>— </w:t>
      </w:r>
      <w:r w:rsidR="00CA2403" w:rsidRPr="00EA76E6">
        <w:t>Il garde le manoir</w:t>
      </w:r>
      <w:r w:rsidRPr="00EA76E6">
        <w:t>.</w:t>
      </w:r>
    </w:p>
    <w:p w14:paraId="6A3C6DA5" w14:textId="77777777" w:rsidR="00C646BA" w:rsidRPr="00EA76E6" w:rsidRDefault="00C646BA" w:rsidP="00C646BA">
      <w:r w:rsidRPr="00EA76E6">
        <w:t>— </w:t>
      </w:r>
      <w:r w:rsidR="00CA2403" w:rsidRPr="00EA76E6">
        <w:t>Je voudrais bien vérifier s</w:t>
      </w:r>
      <w:r w:rsidRPr="00EA76E6">
        <w:t>’</w:t>
      </w:r>
      <w:r w:rsidR="00CA2403" w:rsidRPr="00EA76E6">
        <w:t>il est là-bas</w:t>
      </w:r>
      <w:r w:rsidRPr="00EA76E6">
        <w:t xml:space="preserve">, </w:t>
      </w:r>
      <w:r w:rsidR="00CA2403" w:rsidRPr="00EA76E6">
        <w:t>ou s</w:t>
      </w:r>
      <w:r w:rsidRPr="00EA76E6">
        <w:t>’</w:t>
      </w:r>
      <w:r w:rsidR="00CA2403" w:rsidRPr="00EA76E6">
        <w:t>il ne se trouve pas par hasard à Londres</w:t>
      </w:r>
      <w:r w:rsidRPr="00EA76E6">
        <w:t>.</w:t>
      </w:r>
    </w:p>
    <w:p w14:paraId="697E8D6C" w14:textId="77777777" w:rsidR="00C646BA" w:rsidRPr="00EA76E6" w:rsidRDefault="00C646BA" w:rsidP="00C646BA">
      <w:r w:rsidRPr="00EA76E6">
        <w:t>— </w:t>
      </w:r>
      <w:r w:rsidR="00CA2403" w:rsidRPr="00EA76E6">
        <w:t>Comment le savoir</w:t>
      </w:r>
      <w:r w:rsidRPr="00EA76E6">
        <w:t> ?</w:t>
      </w:r>
    </w:p>
    <w:p w14:paraId="3D8F34B9" w14:textId="601B7E2C" w:rsidR="00C646BA" w:rsidRPr="00EA76E6" w:rsidRDefault="00C646BA" w:rsidP="00C646BA">
      <w:r w:rsidRPr="00EA76E6">
        <w:t>— </w:t>
      </w:r>
      <w:r w:rsidR="00CA2403" w:rsidRPr="00EA76E6">
        <w:t>Donnez-moi une formule de télégramme</w:t>
      </w:r>
      <w:r w:rsidRPr="00EA76E6">
        <w:t xml:space="preserve">. </w:t>
      </w:r>
      <w:r w:rsidR="00CA2403" w:rsidRPr="00EA76E6">
        <w:t>Tout est-il prêt pour Sir Henry</w:t>
      </w:r>
      <w:r w:rsidRPr="00EA76E6">
        <w:t xml:space="preserve"> ? </w:t>
      </w:r>
      <w:r w:rsidR="00CA2403" w:rsidRPr="00EA76E6">
        <w:t>Adresse</w:t>
      </w:r>
      <w:r w:rsidRPr="00EA76E6">
        <w:t> : M. </w:t>
      </w:r>
      <w:r w:rsidR="00CA2403" w:rsidRPr="00EA76E6">
        <w:t>Barrymore</w:t>
      </w:r>
      <w:r w:rsidRPr="00EA76E6">
        <w:t xml:space="preserve">, </w:t>
      </w:r>
      <w:r w:rsidR="00CA2403" w:rsidRPr="00EA76E6">
        <w:t>Baskerville Hall</w:t>
      </w:r>
      <w:r w:rsidRPr="00EA76E6">
        <w:t xml:space="preserve">. </w:t>
      </w:r>
      <w:r w:rsidR="00CA2403" w:rsidRPr="00EA76E6">
        <w:t>Quel est le bureau de poste le plus proche</w:t>
      </w:r>
      <w:r w:rsidRPr="00EA76E6">
        <w:t xml:space="preserve"> ? </w:t>
      </w:r>
      <w:r w:rsidR="00CA2403" w:rsidRPr="00EA76E6">
        <w:t>Grimpen</w:t>
      </w:r>
      <w:r w:rsidRPr="00EA76E6">
        <w:t xml:space="preserve">. </w:t>
      </w:r>
      <w:r w:rsidR="00CA2403" w:rsidRPr="00EA76E6">
        <w:t>Très bien</w:t>
      </w:r>
      <w:r w:rsidRPr="00EA76E6">
        <w:t xml:space="preserve">. </w:t>
      </w:r>
      <w:r w:rsidR="00CA2403" w:rsidRPr="00EA76E6">
        <w:t>Nous filons envoyer un deuxième télégramme au chef du bureau de poste de Grimpen</w:t>
      </w:r>
      <w:r w:rsidRPr="00EA76E6">
        <w:t> : « </w:t>
      </w:r>
      <w:r w:rsidR="00CA2403" w:rsidRPr="00EA76E6">
        <w:t xml:space="preserve">Télégramme pour </w:t>
      </w:r>
      <w:r w:rsidRPr="00EA76E6">
        <w:t>M. </w:t>
      </w:r>
      <w:r w:rsidR="00CA2403" w:rsidRPr="00EA76E6">
        <w:t>Barrymore</w:t>
      </w:r>
      <w:r w:rsidRPr="00EA76E6">
        <w:t xml:space="preserve">, </w:t>
      </w:r>
      <w:r w:rsidR="00CA2403" w:rsidRPr="00EA76E6">
        <w:t>à r</w:t>
      </w:r>
      <w:r w:rsidR="00CA2403" w:rsidRPr="00EA76E6">
        <w:t>e</w:t>
      </w:r>
      <w:r w:rsidR="00CA2403" w:rsidRPr="00EA76E6">
        <w:t>mettre en main propre</w:t>
      </w:r>
      <w:r w:rsidRPr="00EA76E6">
        <w:t xml:space="preserve">. </w:t>
      </w:r>
      <w:r w:rsidR="00CA2403" w:rsidRPr="00EA76E6">
        <w:t>Si absent</w:t>
      </w:r>
      <w:r w:rsidRPr="00EA76E6">
        <w:t xml:space="preserve">, </w:t>
      </w:r>
      <w:r w:rsidR="00CA2403" w:rsidRPr="00EA76E6">
        <w:t>prière de renvoyer le tél</w:t>
      </w:r>
      <w:r w:rsidR="00CA2403" w:rsidRPr="00EA76E6">
        <w:t>é</w:t>
      </w:r>
      <w:r w:rsidR="00CA2403" w:rsidRPr="00EA76E6">
        <w:t>gramme à Sir Henry Baskerville</w:t>
      </w:r>
      <w:r w:rsidRPr="00EA76E6">
        <w:t xml:space="preserve">, </w:t>
      </w:r>
      <w:r w:rsidR="00CA2403" w:rsidRPr="00EA76E6">
        <w:lastRenderedPageBreak/>
        <w:t>Northumberland Hotel</w:t>
      </w:r>
      <w:r w:rsidRPr="00EA76E6">
        <w:t>. »</w:t>
      </w:r>
      <w:r w:rsidR="00CA2403" w:rsidRPr="00EA76E6">
        <w:t xml:space="preserve"> Avant ce soir</w:t>
      </w:r>
      <w:r w:rsidRPr="00EA76E6">
        <w:t xml:space="preserve">, </w:t>
      </w:r>
      <w:r w:rsidR="00CA2403" w:rsidRPr="00EA76E6">
        <w:t>nous devrions être fixés</w:t>
      </w:r>
      <w:r w:rsidRPr="00EA76E6">
        <w:t xml:space="preserve">, </w:t>
      </w:r>
      <w:r w:rsidR="00CA2403" w:rsidRPr="00EA76E6">
        <w:t>et savoir si Barrymore est fidèle à son poste dans le Devonshire</w:t>
      </w:r>
      <w:r w:rsidRPr="00EA76E6">
        <w:t>.</w:t>
      </w:r>
    </w:p>
    <w:p w14:paraId="5AD648FE" w14:textId="77777777" w:rsidR="00C646BA" w:rsidRPr="00EA76E6" w:rsidRDefault="00C646BA" w:rsidP="00C646BA">
      <w:r w:rsidRPr="00EA76E6">
        <w:t>— </w:t>
      </w:r>
      <w:r w:rsidR="00CA2403" w:rsidRPr="00EA76E6">
        <w:t>D</w:t>
      </w:r>
      <w:r w:rsidRPr="00EA76E6">
        <w:t>’</w:t>
      </w:r>
      <w:r w:rsidR="00CA2403" w:rsidRPr="00EA76E6">
        <w:t>accord</w:t>
      </w:r>
      <w:r w:rsidRPr="00EA76E6">
        <w:t xml:space="preserve"> ! </w:t>
      </w:r>
      <w:r w:rsidR="00CA2403" w:rsidRPr="00EA76E6">
        <w:t>dit Baskerville</w:t>
      </w:r>
      <w:r w:rsidRPr="00EA76E6">
        <w:t xml:space="preserve">. </w:t>
      </w:r>
      <w:r w:rsidR="008D2AD1" w:rsidRPr="00EA76E6">
        <w:t>À</w:t>
      </w:r>
      <w:r w:rsidR="00CA2403" w:rsidRPr="00EA76E6">
        <w:t xml:space="preserve"> propos</w:t>
      </w:r>
      <w:r w:rsidRPr="00EA76E6">
        <w:t xml:space="preserve">, </w:t>
      </w:r>
      <w:r w:rsidR="00CA2403" w:rsidRPr="00EA76E6">
        <w:t>docteur Mortimer</w:t>
      </w:r>
      <w:r w:rsidRPr="00EA76E6">
        <w:t xml:space="preserve">, </w:t>
      </w:r>
      <w:r w:rsidR="00CA2403" w:rsidRPr="00EA76E6">
        <w:t>qui est ce Barrymore</w:t>
      </w:r>
      <w:r w:rsidRPr="00EA76E6">
        <w:t> ?</w:t>
      </w:r>
    </w:p>
    <w:p w14:paraId="4C89C7FA" w14:textId="77777777" w:rsidR="00C646BA" w:rsidRPr="00EA76E6" w:rsidRDefault="00C646BA" w:rsidP="00C646BA">
      <w:r w:rsidRPr="00EA76E6">
        <w:t>— </w:t>
      </w:r>
      <w:r w:rsidR="00CA2403" w:rsidRPr="00EA76E6">
        <w:t>Le fils du vieux concierge décédé</w:t>
      </w:r>
      <w:r w:rsidRPr="00EA76E6">
        <w:t xml:space="preserve">. </w:t>
      </w:r>
      <w:r w:rsidR="00CA2403" w:rsidRPr="00EA76E6">
        <w:t>Depuis quatre génér</w:t>
      </w:r>
      <w:r w:rsidR="00CA2403" w:rsidRPr="00EA76E6">
        <w:t>a</w:t>
      </w:r>
      <w:r w:rsidR="00CA2403" w:rsidRPr="00EA76E6">
        <w:t>tions</w:t>
      </w:r>
      <w:r w:rsidRPr="00EA76E6">
        <w:t xml:space="preserve">, </w:t>
      </w:r>
      <w:r w:rsidR="00CA2403" w:rsidRPr="00EA76E6">
        <w:t>les Barrymore sont les gardiens du manoir</w:t>
      </w:r>
      <w:r w:rsidRPr="00EA76E6">
        <w:t xml:space="preserve">. </w:t>
      </w:r>
      <w:r w:rsidR="00CA2403" w:rsidRPr="00EA76E6">
        <w:t>Pour autant que je sache</w:t>
      </w:r>
      <w:r w:rsidRPr="00EA76E6">
        <w:t xml:space="preserve">, </w:t>
      </w:r>
      <w:r w:rsidR="00CA2403" w:rsidRPr="00EA76E6">
        <w:t>lui et sa femme forment un couple tout à fait re</w:t>
      </w:r>
      <w:r w:rsidR="00CA2403" w:rsidRPr="00EA76E6">
        <w:t>s</w:t>
      </w:r>
      <w:r w:rsidR="00CA2403" w:rsidRPr="00EA76E6">
        <w:t>pectable</w:t>
      </w:r>
      <w:r w:rsidRPr="00EA76E6">
        <w:t>.</w:t>
      </w:r>
    </w:p>
    <w:p w14:paraId="3ED56383" w14:textId="77777777" w:rsidR="00C646BA" w:rsidRPr="00EA76E6" w:rsidRDefault="00C646BA" w:rsidP="00C646BA">
      <w:r w:rsidRPr="00EA76E6">
        <w:t>— </w:t>
      </w:r>
      <w:r w:rsidR="00CA2403" w:rsidRPr="00EA76E6">
        <w:t>En tout cas</w:t>
      </w:r>
      <w:r w:rsidRPr="00EA76E6">
        <w:t xml:space="preserve">, </w:t>
      </w:r>
      <w:r w:rsidR="00CA2403" w:rsidRPr="00EA76E6">
        <w:t>observa Baskerville</w:t>
      </w:r>
      <w:r w:rsidRPr="00EA76E6">
        <w:t xml:space="preserve">, </w:t>
      </w:r>
      <w:r w:rsidR="00CA2403" w:rsidRPr="00EA76E6">
        <w:t>tant que personne ne loge au manoir</w:t>
      </w:r>
      <w:r w:rsidRPr="00EA76E6">
        <w:t xml:space="preserve">, </w:t>
      </w:r>
      <w:r w:rsidR="00CA2403" w:rsidRPr="00EA76E6">
        <w:t>ces gens jouissent d</w:t>
      </w:r>
      <w:r w:rsidRPr="00EA76E6">
        <w:t>’</w:t>
      </w:r>
      <w:r w:rsidR="00CA2403" w:rsidRPr="00EA76E6">
        <w:t>une demeure agréable et n</w:t>
      </w:r>
      <w:r w:rsidRPr="00EA76E6">
        <w:t>’</w:t>
      </w:r>
      <w:r w:rsidR="00CA2403" w:rsidRPr="00EA76E6">
        <w:t>ont rien à faire</w:t>
      </w:r>
      <w:r w:rsidRPr="00EA76E6">
        <w:t>.</w:t>
      </w:r>
    </w:p>
    <w:p w14:paraId="062C67DC" w14:textId="77777777" w:rsidR="00C646BA" w:rsidRPr="00EA76E6" w:rsidRDefault="00C646BA" w:rsidP="00C646BA">
      <w:r w:rsidRPr="00EA76E6">
        <w:t>— </w:t>
      </w:r>
      <w:r w:rsidR="00CA2403" w:rsidRPr="00EA76E6">
        <w:t>C</w:t>
      </w:r>
      <w:r w:rsidRPr="00EA76E6">
        <w:t>’</w:t>
      </w:r>
      <w:r w:rsidR="00CA2403" w:rsidRPr="00EA76E6">
        <w:t>est vrai</w:t>
      </w:r>
      <w:r w:rsidRPr="00EA76E6">
        <w:t> !</w:t>
      </w:r>
    </w:p>
    <w:p w14:paraId="3B50A07D" w14:textId="77777777" w:rsidR="00C646BA" w:rsidRPr="00EA76E6" w:rsidRDefault="00C646BA" w:rsidP="00C646BA">
      <w:r w:rsidRPr="00EA76E6">
        <w:t>— </w:t>
      </w:r>
      <w:r w:rsidR="00CA2403" w:rsidRPr="00EA76E6">
        <w:t>Est-ce que ce Barrymore a été avantagé dans le testament de Sir Charles</w:t>
      </w:r>
      <w:r w:rsidRPr="00EA76E6">
        <w:t xml:space="preserve"> ? </w:t>
      </w:r>
      <w:r w:rsidR="00CA2403" w:rsidRPr="00EA76E6">
        <w:t>s</w:t>
      </w:r>
      <w:r w:rsidRPr="00EA76E6">
        <w:t>’</w:t>
      </w:r>
      <w:r w:rsidR="00CA2403" w:rsidRPr="00EA76E6">
        <w:t>enquit Holmes</w:t>
      </w:r>
      <w:r w:rsidRPr="00EA76E6">
        <w:t>.</w:t>
      </w:r>
    </w:p>
    <w:p w14:paraId="1ADF4F2C" w14:textId="77777777" w:rsidR="00C646BA" w:rsidRPr="00EA76E6" w:rsidRDefault="00C646BA" w:rsidP="00C646BA">
      <w:r w:rsidRPr="00EA76E6">
        <w:t>— </w:t>
      </w:r>
      <w:r w:rsidR="00CA2403" w:rsidRPr="00EA76E6">
        <w:t>Lui et sa femme ont reçu chacun cinq cents livres</w:t>
      </w:r>
      <w:r w:rsidRPr="00EA76E6">
        <w:t>.</w:t>
      </w:r>
    </w:p>
    <w:p w14:paraId="357D8B74" w14:textId="77777777" w:rsidR="00C646BA" w:rsidRPr="00EA76E6" w:rsidRDefault="00C646BA" w:rsidP="00C646BA">
      <w:r w:rsidRPr="00EA76E6">
        <w:t>— </w:t>
      </w:r>
      <w:r w:rsidR="00CA2403" w:rsidRPr="00EA76E6">
        <w:t>Ah</w:t>
      </w:r>
      <w:r w:rsidRPr="00EA76E6">
        <w:t xml:space="preserve"> ! </w:t>
      </w:r>
      <w:r w:rsidR="00CA2403" w:rsidRPr="00EA76E6">
        <w:t>Savaient-ils qu</w:t>
      </w:r>
      <w:r w:rsidRPr="00EA76E6">
        <w:t>’</w:t>
      </w:r>
      <w:r w:rsidR="00CA2403" w:rsidRPr="00EA76E6">
        <w:t>ils recevraient cette somme</w:t>
      </w:r>
      <w:r w:rsidRPr="00EA76E6">
        <w:t> ?</w:t>
      </w:r>
    </w:p>
    <w:p w14:paraId="56887C33" w14:textId="77777777" w:rsidR="00C646BA" w:rsidRPr="00EA76E6" w:rsidRDefault="00C646BA" w:rsidP="00C646BA">
      <w:r w:rsidRPr="00EA76E6">
        <w:t>— </w:t>
      </w:r>
      <w:r w:rsidR="00CA2403" w:rsidRPr="00EA76E6">
        <w:t>Oui</w:t>
      </w:r>
      <w:r w:rsidRPr="00EA76E6">
        <w:t xml:space="preserve">. </w:t>
      </w:r>
      <w:r w:rsidR="00CA2403" w:rsidRPr="00EA76E6">
        <w:t>Sir Charles aimait beaucoup parler de ses dispos</w:t>
      </w:r>
      <w:r w:rsidR="00CA2403" w:rsidRPr="00EA76E6">
        <w:t>i</w:t>
      </w:r>
      <w:r w:rsidR="00CA2403" w:rsidRPr="00EA76E6">
        <w:t>tions testamentaires</w:t>
      </w:r>
      <w:r w:rsidRPr="00EA76E6">
        <w:t>.</w:t>
      </w:r>
    </w:p>
    <w:p w14:paraId="35A841CE" w14:textId="77777777" w:rsidR="00C646BA" w:rsidRPr="00EA76E6" w:rsidRDefault="00C646BA" w:rsidP="00C646BA">
      <w:r w:rsidRPr="00EA76E6">
        <w:t>— </w:t>
      </w:r>
      <w:r w:rsidR="00CA2403" w:rsidRPr="00EA76E6">
        <w:t>Voilà qui est très intéressant</w:t>
      </w:r>
      <w:r w:rsidRPr="00EA76E6">
        <w:t> !</w:t>
      </w:r>
    </w:p>
    <w:p w14:paraId="4B93CC02" w14:textId="77777777" w:rsidR="00C646BA" w:rsidRPr="00EA76E6" w:rsidRDefault="00C646BA" w:rsidP="00C646BA">
      <w:r w:rsidRPr="00EA76E6">
        <w:t>— </w:t>
      </w:r>
      <w:r w:rsidR="00CA2403" w:rsidRPr="00EA76E6">
        <w:t>J</w:t>
      </w:r>
      <w:r w:rsidRPr="00EA76E6">
        <w:t>’</w:t>
      </w:r>
      <w:r w:rsidR="00CA2403" w:rsidRPr="00EA76E6">
        <w:t>espère</w:t>
      </w:r>
      <w:r w:rsidRPr="00EA76E6">
        <w:t xml:space="preserve">, </w:t>
      </w:r>
      <w:r w:rsidR="00CA2403" w:rsidRPr="00EA76E6">
        <w:t>dit le docteur Mortimer</w:t>
      </w:r>
      <w:r w:rsidRPr="00EA76E6">
        <w:t xml:space="preserve">, </w:t>
      </w:r>
      <w:r w:rsidR="00CA2403" w:rsidRPr="00EA76E6">
        <w:t>que vous ne soupço</w:t>
      </w:r>
      <w:r w:rsidR="00CA2403" w:rsidRPr="00EA76E6">
        <w:t>n</w:t>
      </w:r>
      <w:r w:rsidR="00CA2403" w:rsidRPr="00EA76E6">
        <w:t>nerez pas tous ceux qui ont reçu un legs de Sir Charles</w:t>
      </w:r>
      <w:r w:rsidRPr="00EA76E6">
        <w:t xml:space="preserve">, </w:t>
      </w:r>
      <w:r w:rsidR="00CA2403" w:rsidRPr="00EA76E6">
        <w:t>car il m</w:t>
      </w:r>
      <w:r w:rsidRPr="00EA76E6">
        <w:t>’</w:t>
      </w:r>
      <w:r w:rsidR="00CA2403" w:rsidRPr="00EA76E6">
        <w:t>a laissé mille livres</w:t>
      </w:r>
      <w:r w:rsidRPr="00EA76E6">
        <w:t>.</w:t>
      </w:r>
    </w:p>
    <w:p w14:paraId="0ADE4A3B" w14:textId="77777777" w:rsidR="00C646BA" w:rsidRPr="00EA76E6" w:rsidRDefault="00C646BA" w:rsidP="00C646BA">
      <w:r w:rsidRPr="00EA76E6">
        <w:t>— </w:t>
      </w:r>
      <w:r w:rsidR="00CA2403" w:rsidRPr="00EA76E6">
        <w:t>Vraiment</w:t>
      </w:r>
      <w:r w:rsidRPr="00EA76E6">
        <w:t xml:space="preserve"> ! </w:t>
      </w:r>
      <w:r w:rsidR="00CA2403" w:rsidRPr="00EA76E6">
        <w:t>Et quels ont été les autres bénéficiaires</w:t>
      </w:r>
      <w:r w:rsidRPr="00EA76E6">
        <w:t> ?</w:t>
      </w:r>
    </w:p>
    <w:p w14:paraId="00DF7802" w14:textId="77777777" w:rsidR="00C646BA" w:rsidRPr="00EA76E6" w:rsidRDefault="00C646BA" w:rsidP="00C646BA">
      <w:r w:rsidRPr="00EA76E6">
        <w:lastRenderedPageBreak/>
        <w:t>— </w:t>
      </w:r>
      <w:r w:rsidR="00CA2403" w:rsidRPr="00EA76E6">
        <w:t>Des sommes insignifiantes ont été versées à divers ind</w:t>
      </w:r>
      <w:r w:rsidR="00CA2403" w:rsidRPr="00EA76E6">
        <w:t>i</w:t>
      </w:r>
      <w:r w:rsidR="00CA2403" w:rsidRPr="00EA76E6">
        <w:t>vidus et à des œuvres de charité</w:t>
      </w:r>
      <w:r w:rsidRPr="00EA76E6">
        <w:t xml:space="preserve">. </w:t>
      </w:r>
      <w:r w:rsidR="00CA2403" w:rsidRPr="00EA76E6">
        <w:t>Tout le reste revient à Sir He</w:t>
      </w:r>
      <w:r w:rsidR="00CA2403" w:rsidRPr="00EA76E6">
        <w:t>n</w:t>
      </w:r>
      <w:r w:rsidR="00CA2403" w:rsidRPr="00EA76E6">
        <w:t>ry</w:t>
      </w:r>
      <w:r w:rsidRPr="00EA76E6">
        <w:t>.</w:t>
      </w:r>
    </w:p>
    <w:p w14:paraId="113D1CA1" w14:textId="77777777" w:rsidR="00C646BA" w:rsidRPr="00EA76E6" w:rsidRDefault="00C646BA" w:rsidP="00C646BA">
      <w:r w:rsidRPr="00EA76E6">
        <w:t>— </w:t>
      </w:r>
      <w:r w:rsidR="008D2AD1" w:rsidRPr="00EA76E6">
        <w:t>À</w:t>
      </w:r>
      <w:r w:rsidR="00CA2403" w:rsidRPr="00EA76E6">
        <w:t xml:space="preserve"> combien se monte le reste</w:t>
      </w:r>
      <w:r w:rsidRPr="00EA76E6">
        <w:t> ?</w:t>
      </w:r>
    </w:p>
    <w:p w14:paraId="30974BEC" w14:textId="180BA171" w:rsidR="00C646BA" w:rsidRPr="00EA76E6" w:rsidRDefault="00C646BA" w:rsidP="00C646BA">
      <w:r w:rsidRPr="00EA76E6">
        <w:t>— </w:t>
      </w:r>
      <w:r w:rsidR="008D2AD1" w:rsidRPr="00EA76E6">
        <w:t>À</w:t>
      </w:r>
      <w:r w:rsidR="00CA2403" w:rsidRPr="00EA76E6">
        <w:t xml:space="preserve"> sept cent quarante mille livres</w:t>
      </w:r>
      <w:r w:rsidRPr="00EA76E6">
        <w:t>. »</w:t>
      </w:r>
    </w:p>
    <w:p w14:paraId="7862ADC1" w14:textId="77777777" w:rsidR="00C646BA" w:rsidRPr="00EA76E6" w:rsidRDefault="00CA2403" w:rsidP="00C646BA">
      <w:r w:rsidRPr="00EA76E6">
        <w:t>Holmes haussa les sourcils</w:t>
      </w:r>
      <w:r w:rsidR="00C646BA" w:rsidRPr="00EA76E6">
        <w:t>.</w:t>
      </w:r>
    </w:p>
    <w:p w14:paraId="20B77267" w14:textId="77777777" w:rsidR="00C646BA" w:rsidRPr="00EA76E6" w:rsidRDefault="00C646BA" w:rsidP="00C646BA">
      <w:r w:rsidRPr="00EA76E6">
        <w:t>« </w:t>
      </w:r>
      <w:r w:rsidR="00CA2403" w:rsidRPr="00EA76E6">
        <w:t>Je ne me doutais nullement qu</w:t>
      </w:r>
      <w:r w:rsidRPr="00EA76E6">
        <w:t>’</w:t>
      </w:r>
      <w:r w:rsidR="00CA2403" w:rsidRPr="00EA76E6">
        <w:t>il s</w:t>
      </w:r>
      <w:r w:rsidRPr="00EA76E6">
        <w:t>’</w:t>
      </w:r>
      <w:r w:rsidR="00CA2403" w:rsidRPr="00EA76E6">
        <w:t>agissait d</w:t>
      </w:r>
      <w:r w:rsidRPr="00EA76E6">
        <w:t>’</w:t>
      </w:r>
      <w:r w:rsidR="00CA2403" w:rsidRPr="00EA76E6">
        <w:t>une somme aussi élevée</w:t>
      </w:r>
      <w:r w:rsidRPr="00EA76E6">
        <w:t xml:space="preserve"> ! </w:t>
      </w:r>
      <w:r w:rsidR="00CA2403" w:rsidRPr="00EA76E6">
        <w:t>fit-il</w:t>
      </w:r>
      <w:r w:rsidRPr="00EA76E6">
        <w:t>.</w:t>
      </w:r>
    </w:p>
    <w:p w14:paraId="53E18299" w14:textId="77777777" w:rsidR="00C646BA" w:rsidRPr="00EA76E6" w:rsidRDefault="00C646BA" w:rsidP="00C646BA">
      <w:r w:rsidRPr="00EA76E6">
        <w:t>— </w:t>
      </w:r>
      <w:r w:rsidR="00CA2403" w:rsidRPr="00EA76E6">
        <w:t>Sir Charles avait la réputation d</w:t>
      </w:r>
      <w:r w:rsidRPr="00EA76E6">
        <w:t>’</w:t>
      </w:r>
      <w:r w:rsidR="00CA2403" w:rsidRPr="00EA76E6">
        <w:t>être riche</w:t>
      </w:r>
      <w:r w:rsidRPr="00EA76E6">
        <w:t xml:space="preserve">, </w:t>
      </w:r>
      <w:r w:rsidR="00CA2403" w:rsidRPr="00EA76E6">
        <w:t>mais nous n</w:t>
      </w:r>
      <w:r w:rsidRPr="00EA76E6">
        <w:t>’</w:t>
      </w:r>
      <w:r w:rsidR="00CA2403" w:rsidRPr="00EA76E6">
        <w:t>avons pu évaluer sa richesse que lorsque nous avons examiné ses valeurs</w:t>
      </w:r>
      <w:r w:rsidRPr="00EA76E6">
        <w:t xml:space="preserve">. </w:t>
      </w:r>
      <w:r w:rsidR="00CA2403" w:rsidRPr="00EA76E6">
        <w:t>La valeur totale de ses biens approchait du million</w:t>
      </w:r>
      <w:r w:rsidRPr="00EA76E6">
        <w:t>.</w:t>
      </w:r>
    </w:p>
    <w:p w14:paraId="1D47E290" w14:textId="77777777" w:rsidR="00C646BA" w:rsidRPr="00EA76E6" w:rsidRDefault="00C646BA" w:rsidP="00C646BA">
      <w:r w:rsidRPr="00EA76E6">
        <w:t>— </w:t>
      </w:r>
      <w:r w:rsidR="00CA2403" w:rsidRPr="00EA76E6">
        <w:t>Seigneur</w:t>
      </w:r>
      <w:r w:rsidRPr="00EA76E6">
        <w:t xml:space="preserve"> ! </w:t>
      </w:r>
      <w:r w:rsidR="00524C18" w:rsidRPr="00EA76E6">
        <w:t xml:space="preserve">Voilà </w:t>
      </w:r>
      <w:r w:rsidR="00CA2403" w:rsidRPr="00EA76E6">
        <w:t>un enjeu digne d</w:t>
      </w:r>
      <w:r w:rsidRPr="00EA76E6">
        <w:t>’</w:t>
      </w:r>
      <w:r w:rsidR="00CA2403" w:rsidRPr="00EA76E6">
        <w:t>inciter quelqu</w:t>
      </w:r>
      <w:r w:rsidRPr="00EA76E6">
        <w:t>’</w:t>
      </w:r>
      <w:r w:rsidR="00CA2403" w:rsidRPr="00EA76E6">
        <w:t>un à jouer une partie désespérée</w:t>
      </w:r>
      <w:r w:rsidRPr="00EA76E6">
        <w:t xml:space="preserve">. </w:t>
      </w:r>
      <w:r w:rsidR="00CA2403" w:rsidRPr="00EA76E6">
        <w:t>Encore une question</w:t>
      </w:r>
      <w:r w:rsidRPr="00EA76E6">
        <w:t xml:space="preserve">, </w:t>
      </w:r>
      <w:r w:rsidR="00CA2403" w:rsidRPr="00EA76E6">
        <w:t>docteur Mo</w:t>
      </w:r>
      <w:r w:rsidR="00CA2403" w:rsidRPr="00EA76E6">
        <w:t>r</w:t>
      </w:r>
      <w:r w:rsidR="00CA2403" w:rsidRPr="00EA76E6">
        <w:t>timer</w:t>
      </w:r>
      <w:r w:rsidRPr="00EA76E6">
        <w:t xml:space="preserve"> ! </w:t>
      </w:r>
      <w:r w:rsidR="00CA2403" w:rsidRPr="00EA76E6">
        <w:t>En supposant qu</w:t>
      </w:r>
      <w:r w:rsidRPr="00EA76E6">
        <w:t>’</w:t>
      </w:r>
      <w:r w:rsidR="00CA2403" w:rsidRPr="00EA76E6">
        <w:t>il arrive un accident à notre jeune ami</w:t>
      </w:r>
      <w:r w:rsidRPr="00EA76E6">
        <w:t xml:space="preserve"> (</w:t>
      </w:r>
      <w:r w:rsidR="00CA2403" w:rsidRPr="00EA76E6">
        <w:t>pardonnez-moi cette hypothèse déplaisante</w:t>
      </w:r>
      <w:r w:rsidRPr="00EA76E6">
        <w:t xml:space="preserve">), </w:t>
      </w:r>
      <w:r w:rsidR="00CA2403" w:rsidRPr="00EA76E6">
        <w:t>qui hériterait de la fortune</w:t>
      </w:r>
      <w:r w:rsidRPr="00EA76E6">
        <w:t> ?</w:t>
      </w:r>
    </w:p>
    <w:p w14:paraId="3F5E5B69" w14:textId="04107D94" w:rsidR="00C646BA" w:rsidRPr="00EA76E6" w:rsidRDefault="00C646BA" w:rsidP="00C646BA">
      <w:r w:rsidRPr="00EA76E6">
        <w:t>— </w:t>
      </w:r>
      <w:r w:rsidR="00CA2403" w:rsidRPr="00EA76E6">
        <w:t>Puisque Rodger Baskerville</w:t>
      </w:r>
      <w:r w:rsidRPr="00EA76E6">
        <w:t xml:space="preserve">, </w:t>
      </w:r>
      <w:r w:rsidR="00CA2403" w:rsidRPr="00EA76E6">
        <w:t>le frère cadet de Sir Charles</w:t>
      </w:r>
      <w:r w:rsidRPr="00EA76E6">
        <w:t xml:space="preserve">, </w:t>
      </w:r>
      <w:r w:rsidR="00CA2403" w:rsidRPr="00EA76E6">
        <w:t>est mort célibataire</w:t>
      </w:r>
      <w:r w:rsidRPr="00EA76E6">
        <w:t xml:space="preserve">, </w:t>
      </w:r>
      <w:r w:rsidR="00CA2403" w:rsidRPr="00EA76E6">
        <w:t>les biens reviendraient aux Desmond</w:t>
      </w:r>
      <w:r w:rsidRPr="00EA76E6">
        <w:t xml:space="preserve">, </w:t>
      </w:r>
      <w:r w:rsidR="00CA2403" w:rsidRPr="00EA76E6">
        <w:t>co</w:t>
      </w:r>
      <w:r w:rsidR="00CA2403" w:rsidRPr="00EA76E6">
        <w:t>u</w:t>
      </w:r>
      <w:r w:rsidR="00CA2403" w:rsidRPr="00EA76E6">
        <w:t>sins éloignés</w:t>
      </w:r>
      <w:r w:rsidRPr="00EA76E6">
        <w:t xml:space="preserve">. </w:t>
      </w:r>
      <w:r w:rsidR="00CA2403" w:rsidRPr="00EA76E6">
        <w:t>James Desmond est un clergyman âgé du Wes</w:t>
      </w:r>
      <w:r w:rsidR="00CA2403" w:rsidRPr="00EA76E6">
        <w:t>t</w:t>
      </w:r>
      <w:r w:rsidR="00CA2403" w:rsidRPr="00EA76E6">
        <w:t>morland</w:t>
      </w:r>
      <w:r w:rsidR="009A7A84" w:rsidRPr="00EA76E6">
        <w:t>.</w:t>
      </w:r>
    </w:p>
    <w:p w14:paraId="019B2D5C" w14:textId="1A338D95" w:rsidR="00C646BA" w:rsidRPr="00EA76E6" w:rsidRDefault="00C646BA" w:rsidP="00C646BA">
      <w:r w:rsidRPr="00EA76E6">
        <w:t>— </w:t>
      </w:r>
      <w:r w:rsidR="00CA2403" w:rsidRPr="00EA76E6">
        <w:t>Merci</w:t>
      </w:r>
      <w:r w:rsidRPr="00EA76E6">
        <w:t xml:space="preserve">. </w:t>
      </w:r>
      <w:r w:rsidR="00CA2403" w:rsidRPr="00EA76E6">
        <w:t>Ces détails m</w:t>
      </w:r>
      <w:r w:rsidRPr="00EA76E6">
        <w:t>’</w:t>
      </w:r>
      <w:r w:rsidR="00CA2403" w:rsidRPr="00EA76E6">
        <w:t>intéressent vivement</w:t>
      </w:r>
      <w:r w:rsidRPr="00EA76E6">
        <w:t xml:space="preserve">. </w:t>
      </w:r>
      <w:r w:rsidR="00CA2403" w:rsidRPr="00EA76E6">
        <w:t>Avez-vous d</w:t>
      </w:r>
      <w:r w:rsidR="00CA2403" w:rsidRPr="00EA76E6">
        <w:t>é</w:t>
      </w:r>
      <w:r w:rsidR="00CA2403" w:rsidRPr="00EA76E6">
        <w:t xml:space="preserve">jà vu </w:t>
      </w:r>
      <w:r w:rsidRPr="00EA76E6">
        <w:t>M. </w:t>
      </w:r>
      <w:r w:rsidR="00CA2403" w:rsidRPr="00EA76E6">
        <w:t>James Desmond</w:t>
      </w:r>
      <w:r w:rsidRPr="00EA76E6">
        <w:t> ?</w:t>
      </w:r>
    </w:p>
    <w:p w14:paraId="4AB84E09" w14:textId="77777777" w:rsidR="00C646BA" w:rsidRPr="00EA76E6" w:rsidRDefault="00C646BA" w:rsidP="00C646BA">
      <w:r w:rsidRPr="00EA76E6">
        <w:t>— </w:t>
      </w:r>
      <w:r w:rsidR="00CA2403" w:rsidRPr="00EA76E6">
        <w:t>Oui</w:t>
      </w:r>
      <w:r w:rsidRPr="00EA76E6">
        <w:t xml:space="preserve">, </w:t>
      </w:r>
      <w:r w:rsidR="00CA2403" w:rsidRPr="00EA76E6">
        <w:t>il est venu une fois chez Sir Charles</w:t>
      </w:r>
      <w:r w:rsidRPr="00EA76E6">
        <w:t xml:space="preserve">. </w:t>
      </w:r>
      <w:r w:rsidR="00CA2403" w:rsidRPr="00EA76E6">
        <w:t>C</w:t>
      </w:r>
      <w:r w:rsidRPr="00EA76E6">
        <w:t>’</w:t>
      </w:r>
      <w:r w:rsidR="00CA2403" w:rsidRPr="00EA76E6">
        <w:t>est un homme vénérable qui mène une vie de saint</w:t>
      </w:r>
      <w:r w:rsidRPr="00EA76E6">
        <w:t xml:space="preserve">. </w:t>
      </w:r>
      <w:r w:rsidR="00CA2403" w:rsidRPr="00EA76E6">
        <w:t>Je me rappelle qu</w:t>
      </w:r>
      <w:r w:rsidRPr="00EA76E6">
        <w:t>’</w:t>
      </w:r>
      <w:r w:rsidR="00CA2403" w:rsidRPr="00EA76E6">
        <w:t>il a ref</w:t>
      </w:r>
      <w:r w:rsidR="00CA2403" w:rsidRPr="00EA76E6">
        <w:t>u</w:t>
      </w:r>
      <w:r w:rsidR="00CA2403" w:rsidRPr="00EA76E6">
        <w:t>sé à Sir Charles de s</w:t>
      </w:r>
      <w:r w:rsidRPr="00EA76E6">
        <w:t>’</w:t>
      </w:r>
      <w:r w:rsidR="00CA2403" w:rsidRPr="00EA76E6">
        <w:t>installer à Baskerville bien qu</w:t>
      </w:r>
      <w:r w:rsidRPr="00EA76E6">
        <w:t>’</w:t>
      </w:r>
      <w:r w:rsidR="00CA2403" w:rsidRPr="00EA76E6">
        <w:t>il en eut été instamment prié</w:t>
      </w:r>
      <w:r w:rsidRPr="00EA76E6">
        <w:t>.</w:t>
      </w:r>
    </w:p>
    <w:p w14:paraId="78563181" w14:textId="77777777" w:rsidR="00C646BA" w:rsidRPr="00EA76E6" w:rsidRDefault="00C646BA" w:rsidP="00C646BA">
      <w:r w:rsidRPr="00EA76E6">
        <w:lastRenderedPageBreak/>
        <w:t>— </w:t>
      </w:r>
      <w:r w:rsidR="00CA2403" w:rsidRPr="00EA76E6">
        <w:t>Et cet homme à goûts modestes serait l</w:t>
      </w:r>
      <w:r w:rsidRPr="00EA76E6">
        <w:t>’</w:t>
      </w:r>
      <w:r w:rsidR="00CA2403" w:rsidRPr="00EA76E6">
        <w:t>héritier de la fo</w:t>
      </w:r>
      <w:r w:rsidR="00CA2403" w:rsidRPr="00EA76E6">
        <w:t>r</w:t>
      </w:r>
      <w:r w:rsidR="00CA2403" w:rsidRPr="00EA76E6">
        <w:t>tune de Sir Charles</w:t>
      </w:r>
      <w:r w:rsidRPr="00EA76E6">
        <w:t> ?</w:t>
      </w:r>
    </w:p>
    <w:p w14:paraId="7056CBB5" w14:textId="77777777" w:rsidR="00C646BA" w:rsidRPr="00EA76E6" w:rsidRDefault="00C646BA" w:rsidP="00C646BA">
      <w:r w:rsidRPr="00EA76E6">
        <w:t>— </w:t>
      </w:r>
      <w:r w:rsidR="00CA2403" w:rsidRPr="00EA76E6">
        <w:t>Il serait l</w:t>
      </w:r>
      <w:r w:rsidRPr="00EA76E6">
        <w:t>’</w:t>
      </w:r>
      <w:r w:rsidR="00CA2403" w:rsidRPr="00EA76E6">
        <w:t>héritier du domaine</w:t>
      </w:r>
      <w:r w:rsidRPr="00EA76E6">
        <w:t xml:space="preserve">, </w:t>
      </w:r>
      <w:r w:rsidR="00CA2403" w:rsidRPr="00EA76E6">
        <w:t>qui serait ainsi substitué à son profit</w:t>
      </w:r>
      <w:r w:rsidRPr="00EA76E6">
        <w:t xml:space="preserve">. </w:t>
      </w:r>
      <w:r w:rsidR="00CA2403" w:rsidRPr="00EA76E6">
        <w:t>Il hériterait aussi de l</w:t>
      </w:r>
      <w:r w:rsidRPr="00EA76E6">
        <w:t>’</w:t>
      </w:r>
      <w:r w:rsidR="00CA2403" w:rsidRPr="00EA76E6">
        <w:t>argent</w:t>
      </w:r>
      <w:r w:rsidRPr="00EA76E6">
        <w:t xml:space="preserve">, </w:t>
      </w:r>
      <w:r w:rsidR="00CA2403" w:rsidRPr="00EA76E6">
        <w:t>sauf si l</w:t>
      </w:r>
      <w:r w:rsidRPr="00EA76E6">
        <w:t>’</w:t>
      </w:r>
      <w:r w:rsidR="00CA2403" w:rsidRPr="00EA76E6">
        <w:t>argent était légué à quelqu</w:t>
      </w:r>
      <w:r w:rsidRPr="00EA76E6">
        <w:t>’</w:t>
      </w:r>
      <w:r w:rsidR="00CA2403" w:rsidRPr="00EA76E6">
        <w:t>un d</w:t>
      </w:r>
      <w:r w:rsidRPr="00EA76E6">
        <w:t>’</w:t>
      </w:r>
      <w:r w:rsidR="00CA2403" w:rsidRPr="00EA76E6">
        <w:t>autre par son actuel détenteur</w:t>
      </w:r>
      <w:r w:rsidRPr="00EA76E6">
        <w:t xml:space="preserve">, </w:t>
      </w:r>
      <w:r w:rsidR="00CA2403" w:rsidRPr="00EA76E6">
        <w:t>qui peut</w:t>
      </w:r>
      <w:r w:rsidRPr="00EA76E6">
        <w:t xml:space="preserve">, </w:t>
      </w:r>
      <w:r w:rsidR="00CA2403" w:rsidRPr="00EA76E6">
        <w:t>naturellement</w:t>
      </w:r>
      <w:r w:rsidRPr="00EA76E6">
        <w:t xml:space="preserve">, </w:t>
      </w:r>
      <w:r w:rsidR="00CA2403" w:rsidRPr="00EA76E6">
        <w:t>en disposer à son gré</w:t>
      </w:r>
      <w:r w:rsidRPr="00EA76E6">
        <w:t>.</w:t>
      </w:r>
    </w:p>
    <w:p w14:paraId="2B3AC521" w14:textId="77777777" w:rsidR="00C646BA" w:rsidRPr="00EA76E6" w:rsidRDefault="00C646BA" w:rsidP="00C646BA">
      <w:r w:rsidRPr="00EA76E6">
        <w:t>— </w:t>
      </w:r>
      <w:r w:rsidR="00CA2403" w:rsidRPr="00EA76E6">
        <w:t>Avez-vous fait votre testament</w:t>
      </w:r>
      <w:r w:rsidRPr="00EA76E6">
        <w:t xml:space="preserve">, </w:t>
      </w:r>
      <w:r w:rsidR="00CA2403" w:rsidRPr="00EA76E6">
        <w:t>Sir Henry</w:t>
      </w:r>
      <w:r w:rsidRPr="00EA76E6">
        <w:t> ?</w:t>
      </w:r>
    </w:p>
    <w:p w14:paraId="604D515F" w14:textId="77777777" w:rsidR="00C646BA" w:rsidRPr="00EA76E6" w:rsidRDefault="00C646BA" w:rsidP="00C646BA">
      <w:r w:rsidRPr="00EA76E6">
        <w:t>— </w:t>
      </w:r>
      <w:r w:rsidR="00CA2403" w:rsidRPr="00EA76E6">
        <w:t>Non</w:t>
      </w:r>
      <w:r w:rsidRPr="00EA76E6">
        <w:t xml:space="preserve">, </w:t>
      </w:r>
      <w:r w:rsidR="00CA2403" w:rsidRPr="00EA76E6">
        <w:t>monsieur Holmes</w:t>
      </w:r>
      <w:r w:rsidRPr="00EA76E6">
        <w:t xml:space="preserve">. </w:t>
      </w:r>
      <w:r w:rsidR="00CA2403" w:rsidRPr="00EA76E6">
        <w:t>Je n</w:t>
      </w:r>
      <w:r w:rsidRPr="00EA76E6">
        <w:t>’</w:t>
      </w:r>
      <w:r w:rsidR="00CA2403" w:rsidRPr="00EA76E6">
        <w:t>en ai pas eu le temps</w:t>
      </w:r>
      <w:r w:rsidRPr="00EA76E6">
        <w:t xml:space="preserve">, </w:t>
      </w:r>
      <w:r w:rsidR="00CA2403" w:rsidRPr="00EA76E6">
        <w:t>puisque c</w:t>
      </w:r>
      <w:r w:rsidRPr="00EA76E6">
        <w:t>’</w:t>
      </w:r>
      <w:r w:rsidR="00CA2403" w:rsidRPr="00EA76E6">
        <w:t>est seulement hier que j</w:t>
      </w:r>
      <w:r w:rsidRPr="00EA76E6">
        <w:t>’</w:t>
      </w:r>
      <w:r w:rsidR="00CA2403" w:rsidRPr="00EA76E6">
        <w:t>ai été mis au courant des év</w:t>
      </w:r>
      <w:r w:rsidR="00CA2403" w:rsidRPr="00EA76E6">
        <w:t>é</w:t>
      </w:r>
      <w:r w:rsidR="00CA2403" w:rsidRPr="00EA76E6">
        <w:t>nements</w:t>
      </w:r>
      <w:r w:rsidRPr="00EA76E6">
        <w:t xml:space="preserve">. </w:t>
      </w:r>
      <w:r w:rsidR="00CA2403" w:rsidRPr="00EA76E6">
        <w:t>Néanmoins</w:t>
      </w:r>
      <w:r w:rsidRPr="00EA76E6">
        <w:t xml:space="preserve">, </w:t>
      </w:r>
      <w:r w:rsidR="00CA2403" w:rsidRPr="00EA76E6">
        <w:t>je pense que l</w:t>
      </w:r>
      <w:r w:rsidRPr="00EA76E6">
        <w:t>’</w:t>
      </w:r>
      <w:r w:rsidR="00CA2403" w:rsidRPr="00EA76E6">
        <w:t>argent devrait accomp</w:t>
      </w:r>
      <w:r w:rsidR="00CA2403" w:rsidRPr="00EA76E6">
        <w:t>a</w:t>
      </w:r>
      <w:r w:rsidR="00CA2403" w:rsidRPr="00EA76E6">
        <w:t>gner le titre et le domaine</w:t>
      </w:r>
      <w:r w:rsidRPr="00EA76E6">
        <w:t xml:space="preserve">, </w:t>
      </w:r>
      <w:r w:rsidR="00CA2403" w:rsidRPr="00EA76E6">
        <w:t>comme le pensait mon pauvre oncle</w:t>
      </w:r>
      <w:r w:rsidRPr="00EA76E6">
        <w:t xml:space="preserve">. </w:t>
      </w:r>
      <w:r w:rsidR="00CA2403" w:rsidRPr="00EA76E6">
        <w:t>Comment le propriétaire pourrait-il restaurer Baskerville dans sa splendeur s</w:t>
      </w:r>
      <w:r w:rsidRPr="00EA76E6">
        <w:t>’</w:t>
      </w:r>
      <w:r w:rsidR="00CA2403" w:rsidRPr="00EA76E6">
        <w:t>il est privé d</w:t>
      </w:r>
      <w:r w:rsidRPr="00EA76E6">
        <w:t>’</w:t>
      </w:r>
      <w:r w:rsidR="00CA2403" w:rsidRPr="00EA76E6">
        <w:t>argent</w:t>
      </w:r>
      <w:r w:rsidRPr="00EA76E6">
        <w:t xml:space="preserve"> ? </w:t>
      </w:r>
      <w:r w:rsidR="00CA2403" w:rsidRPr="00EA76E6">
        <w:t>La maison</w:t>
      </w:r>
      <w:r w:rsidRPr="00EA76E6">
        <w:t xml:space="preserve">, </w:t>
      </w:r>
      <w:r w:rsidR="00CA2403" w:rsidRPr="00EA76E6">
        <w:t>la terre</w:t>
      </w:r>
      <w:r w:rsidRPr="00EA76E6">
        <w:t xml:space="preserve">, </w:t>
      </w:r>
      <w:r w:rsidR="00CA2403" w:rsidRPr="00EA76E6">
        <w:t>l</w:t>
      </w:r>
      <w:r w:rsidRPr="00EA76E6">
        <w:t>’</w:t>
      </w:r>
      <w:r w:rsidR="00CA2403" w:rsidRPr="00EA76E6">
        <w:t>argent</w:t>
      </w:r>
      <w:r w:rsidRPr="00EA76E6">
        <w:t xml:space="preserve">, </w:t>
      </w:r>
      <w:r w:rsidR="00CA2403" w:rsidRPr="00EA76E6">
        <w:t>tout va ensemble</w:t>
      </w:r>
      <w:r w:rsidRPr="00EA76E6">
        <w:t>.</w:t>
      </w:r>
    </w:p>
    <w:p w14:paraId="1E20928B" w14:textId="77777777" w:rsidR="00C646BA" w:rsidRPr="00EA76E6" w:rsidRDefault="00C646BA" w:rsidP="00C646BA">
      <w:r w:rsidRPr="00EA76E6">
        <w:t>— </w:t>
      </w:r>
      <w:r w:rsidR="00CA2403" w:rsidRPr="00EA76E6">
        <w:t>Très juste</w:t>
      </w:r>
      <w:r w:rsidRPr="00EA76E6">
        <w:t xml:space="preserve"> ? </w:t>
      </w:r>
      <w:r w:rsidR="00CA2403" w:rsidRPr="00EA76E6">
        <w:t>Hé bien</w:t>
      </w:r>
      <w:r w:rsidRPr="00EA76E6">
        <w:t xml:space="preserve"> ! </w:t>
      </w:r>
      <w:r w:rsidR="00CA2403" w:rsidRPr="00EA76E6">
        <w:t>Sir Henry</w:t>
      </w:r>
      <w:r w:rsidRPr="00EA76E6">
        <w:t xml:space="preserve">, </w:t>
      </w:r>
      <w:r w:rsidR="00CA2403" w:rsidRPr="00EA76E6">
        <w:t>j</w:t>
      </w:r>
      <w:r w:rsidRPr="00EA76E6">
        <w:t>’</w:t>
      </w:r>
      <w:r w:rsidR="00CA2403" w:rsidRPr="00EA76E6">
        <w:t>approuve tout à fait votre désir de descendre dans le Devonshire</w:t>
      </w:r>
      <w:r w:rsidRPr="00EA76E6">
        <w:t xml:space="preserve">. </w:t>
      </w:r>
      <w:r w:rsidR="008D2AD1" w:rsidRPr="00EA76E6">
        <w:t>À</w:t>
      </w:r>
      <w:r w:rsidR="00CA2403" w:rsidRPr="00EA76E6">
        <w:t xml:space="preserve"> cette réserve près que vous ne devez pas y aller seul</w:t>
      </w:r>
      <w:r w:rsidRPr="00EA76E6">
        <w:t>.</w:t>
      </w:r>
    </w:p>
    <w:p w14:paraId="16363C0C" w14:textId="77777777" w:rsidR="00C646BA" w:rsidRPr="00EA76E6" w:rsidRDefault="00C646BA" w:rsidP="00C646BA">
      <w:r w:rsidRPr="00EA76E6">
        <w:t>— </w:t>
      </w:r>
      <w:r w:rsidR="00CA2403" w:rsidRPr="00EA76E6">
        <w:t>Le docteur Mortimer rentre avec moi</w:t>
      </w:r>
      <w:r w:rsidRPr="00EA76E6">
        <w:t>.</w:t>
      </w:r>
    </w:p>
    <w:p w14:paraId="585F5D8E" w14:textId="77777777" w:rsidR="00C646BA" w:rsidRPr="00EA76E6" w:rsidRDefault="00C646BA" w:rsidP="00C646BA">
      <w:r w:rsidRPr="00EA76E6">
        <w:t>— </w:t>
      </w:r>
      <w:r w:rsidR="00CA2403" w:rsidRPr="00EA76E6">
        <w:t>Mais le docteur Mortimer a ses malades</w:t>
      </w:r>
      <w:r w:rsidRPr="00EA76E6">
        <w:t xml:space="preserve">, </w:t>
      </w:r>
      <w:r w:rsidR="00CA2403" w:rsidRPr="00EA76E6">
        <w:t>et il habite à plusieurs kilomètres du manoir</w:t>
      </w:r>
      <w:r w:rsidRPr="00EA76E6">
        <w:t xml:space="preserve">. </w:t>
      </w:r>
      <w:r w:rsidR="00CA2403" w:rsidRPr="00EA76E6">
        <w:t>Avec toute la meilleure volonté du monde</w:t>
      </w:r>
      <w:r w:rsidRPr="00EA76E6">
        <w:t xml:space="preserve">, </w:t>
      </w:r>
      <w:r w:rsidR="00CA2403" w:rsidRPr="00EA76E6">
        <w:t>il serait impuissant à vous aider</w:t>
      </w:r>
      <w:r w:rsidRPr="00EA76E6">
        <w:t xml:space="preserve">. </w:t>
      </w:r>
      <w:r w:rsidR="00CA2403" w:rsidRPr="00EA76E6">
        <w:t>Non</w:t>
      </w:r>
      <w:r w:rsidRPr="00EA76E6">
        <w:t xml:space="preserve">, </w:t>
      </w:r>
      <w:r w:rsidR="00CA2403" w:rsidRPr="00EA76E6">
        <w:t>Sir Henry</w:t>
      </w:r>
      <w:r w:rsidRPr="00EA76E6">
        <w:t xml:space="preserve">, </w:t>
      </w:r>
      <w:r w:rsidR="00CA2403" w:rsidRPr="00EA76E6">
        <w:t>il faut que vous preniez avec vous un homme de confiance qui resterait constamment auprès de vous</w:t>
      </w:r>
      <w:r w:rsidRPr="00EA76E6">
        <w:t>.</w:t>
      </w:r>
    </w:p>
    <w:p w14:paraId="37173092" w14:textId="77777777" w:rsidR="00C646BA" w:rsidRPr="00EA76E6" w:rsidRDefault="00C646BA" w:rsidP="00C646BA">
      <w:r w:rsidRPr="00EA76E6">
        <w:t>— </w:t>
      </w:r>
      <w:r w:rsidR="00CA2403" w:rsidRPr="00EA76E6">
        <w:t>Pouvez-vous m</w:t>
      </w:r>
      <w:r w:rsidRPr="00EA76E6">
        <w:t>’</w:t>
      </w:r>
      <w:r w:rsidR="00CA2403" w:rsidRPr="00EA76E6">
        <w:t>accompagner</w:t>
      </w:r>
      <w:r w:rsidRPr="00EA76E6">
        <w:t xml:space="preserve">, </w:t>
      </w:r>
      <w:r w:rsidR="00CA2403" w:rsidRPr="00EA76E6">
        <w:t>monsieur Holmes</w:t>
      </w:r>
      <w:r w:rsidRPr="00EA76E6">
        <w:t> ?</w:t>
      </w:r>
    </w:p>
    <w:p w14:paraId="4B01CE75" w14:textId="77777777" w:rsidR="00C646BA" w:rsidRPr="00EA76E6" w:rsidRDefault="00C646BA" w:rsidP="00C646BA">
      <w:r w:rsidRPr="00EA76E6">
        <w:t>— </w:t>
      </w:r>
      <w:r w:rsidR="00CA2403" w:rsidRPr="00EA76E6">
        <w:t>Si une crise aiguë se déclarait</w:t>
      </w:r>
      <w:r w:rsidRPr="00EA76E6">
        <w:t xml:space="preserve">, </w:t>
      </w:r>
      <w:r w:rsidR="00CA2403" w:rsidRPr="00EA76E6">
        <w:t>je m</w:t>
      </w:r>
      <w:r w:rsidRPr="00EA76E6">
        <w:t>’</w:t>
      </w:r>
      <w:r w:rsidR="00CA2403" w:rsidRPr="00EA76E6">
        <w:t>efforcerais d</w:t>
      </w:r>
      <w:r w:rsidRPr="00EA76E6">
        <w:t>’</w:t>
      </w:r>
      <w:r w:rsidR="00CA2403" w:rsidRPr="00EA76E6">
        <w:t>être pe</w:t>
      </w:r>
      <w:r w:rsidR="00CA2403" w:rsidRPr="00EA76E6">
        <w:t>r</w:t>
      </w:r>
      <w:r w:rsidR="00CA2403" w:rsidRPr="00EA76E6">
        <w:t>sonnellement présent</w:t>
      </w:r>
      <w:r w:rsidRPr="00EA76E6">
        <w:t xml:space="preserve">. </w:t>
      </w:r>
      <w:r w:rsidR="00CA2403" w:rsidRPr="00EA76E6">
        <w:t>Mais vous comprenez bien qu</w:t>
      </w:r>
      <w:r w:rsidRPr="00EA76E6">
        <w:t>’</w:t>
      </w:r>
      <w:r w:rsidR="00CA2403" w:rsidRPr="00EA76E6">
        <w:t>avec ma clientèle considérable et les appels quotidiens qui me viennent de toutes les parties du monde</w:t>
      </w:r>
      <w:r w:rsidRPr="00EA76E6">
        <w:t xml:space="preserve">, </w:t>
      </w:r>
      <w:r w:rsidR="00CA2403" w:rsidRPr="00EA76E6">
        <w:t>il m</w:t>
      </w:r>
      <w:r w:rsidRPr="00EA76E6">
        <w:t>’</w:t>
      </w:r>
      <w:r w:rsidR="00CA2403" w:rsidRPr="00EA76E6">
        <w:t>est impossible de quitter Londres pour une période indéterminée</w:t>
      </w:r>
      <w:r w:rsidRPr="00EA76E6">
        <w:t xml:space="preserve">. </w:t>
      </w:r>
      <w:r w:rsidR="00CA2403" w:rsidRPr="00EA76E6">
        <w:lastRenderedPageBreak/>
        <w:t>Actuellement</w:t>
      </w:r>
      <w:r w:rsidRPr="00EA76E6">
        <w:t xml:space="preserve">, </w:t>
      </w:r>
      <w:r w:rsidR="00CA2403" w:rsidRPr="00EA76E6">
        <w:t>un maître chanteur s</w:t>
      </w:r>
      <w:r w:rsidRPr="00EA76E6">
        <w:t>’</w:t>
      </w:r>
      <w:r w:rsidR="00CA2403" w:rsidRPr="00EA76E6">
        <w:t>attaque à l</w:t>
      </w:r>
      <w:r w:rsidRPr="00EA76E6">
        <w:t>’</w:t>
      </w:r>
      <w:r w:rsidR="00CA2403" w:rsidRPr="00EA76E6">
        <w:t>un des noms les plus respectés d</w:t>
      </w:r>
      <w:r w:rsidRPr="00EA76E6">
        <w:t>’</w:t>
      </w:r>
      <w:r w:rsidR="00CA2403" w:rsidRPr="00EA76E6">
        <w:t>Angleterre</w:t>
      </w:r>
      <w:r w:rsidRPr="00EA76E6">
        <w:t xml:space="preserve">, </w:t>
      </w:r>
      <w:r w:rsidR="00CA2403" w:rsidRPr="00EA76E6">
        <w:t>et moi seul suis capable de prévenir un scandale désastreux</w:t>
      </w:r>
      <w:r w:rsidRPr="00EA76E6">
        <w:t xml:space="preserve">. </w:t>
      </w:r>
      <w:r w:rsidR="00CA2403" w:rsidRPr="00EA76E6">
        <w:t>Il m</w:t>
      </w:r>
      <w:r w:rsidRPr="00EA76E6">
        <w:t>’</w:t>
      </w:r>
      <w:r w:rsidR="00CA2403" w:rsidRPr="00EA76E6">
        <w:t>est donc interdit de me rendre là-bas</w:t>
      </w:r>
      <w:r w:rsidRPr="00EA76E6">
        <w:t>.</w:t>
      </w:r>
    </w:p>
    <w:p w14:paraId="006C3DB9" w14:textId="0FAF1693" w:rsidR="00C646BA" w:rsidRPr="00EA76E6" w:rsidRDefault="00C646BA" w:rsidP="00C646BA">
      <w:r w:rsidRPr="00EA76E6">
        <w:t>— </w:t>
      </w:r>
      <w:r w:rsidR="00CA2403" w:rsidRPr="00EA76E6">
        <w:t>Qui me recommanderiez-vous</w:t>
      </w:r>
      <w:r w:rsidRPr="00EA76E6">
        <w:t xml:space="preserve">, </w:t>
      </w:r>
      <w:r w:rsidR="00CA2403" w:rsidRPr="00EA76E6">
        <w:t>dans ce cas</w:t>
      </w:r>
      <w:r w:rsidRPr="00EA76E6">
        <w:t> ? »</w:t>
      </w:r>
    </w:p>
    <w:p w14:paraId="63C2F30B" w14:textId="77777777" w:rsidR="00C646BA" w:rsidRPr="00EA76E6" w:rsidRDefault="00CA2403" w:rsidP="00C646BA">
      <w:r w:rsidRPr="00EA76E6">
        <w:t>Holmes posa sa main sur mon bras</w:t>
      </w:r>
      <w:r w:rsidR="00C646BA" w:rsidRPr="00EA76E6">
        <w:t>.</w:t>
      </w:r>
    </w:p>
    <w:p w14:paraId="35F813E6" w14:textId="1F5A3C2B" w:rsidR="00C646BA" w:rsidRPr="00EA76E6" w:rsidRDefault="00C646BA" w:rsidP="00C646BA">
      <w:r w:rsidRPr="00EA76E6">
        <w:t>« </w:t>
      </w:r>
      <w:r w:rsidR="00CA2403" w:rsidRPr="00EA76E6">
        <w:t>Si mon ami voulait accepter</w:t>
      </w:r>
      <w:r w:rsidRPr="00EA76E6">
        <w:t xml:space="preserve">, </w:t>
      </w:r>
      <w:r w:rsidR="00CA2403" w:rsidRPr="00EA76E6">
        <w:t>je ne connais pas de plus sûr compagnon dans une passe difficile</w:t>
      </w:r>
      <w:r w:rsidRPr="00EA76E6">
        <w:t xml:space="preserve">. </w:t>
      </w:r>
      <w:r w:rsidR="00CA2403" w:rsidRPr="00EA76E6">
        <w:t>Personne plus que moi ne peut témoigner pour lui</w:t>
      </w:r>
      <w:r w:rsidRPr="00EA76E6">
        <w:t>. »</w:t>
      </w:r>
    </w:p>
    <w:p w14:paraId="27B10FA9" w14:textId="77777777" w:rsidR="00C646BA" w:rsidRPr="00EA76E6" w:rsidRDefault="00CA2403" w:rsidP="00C646BA">
      <w:r w:rsidRPr="00EA76E6">
        <w:t>La proposition m</w:t>
      </w:r>
      <w:r w:rsidR="00C646BA" w:rsidRPr="00EA76E6">
        <w:t>’</w:t>
      </w:r>
      <w:r w:rsidRPr="00EA76E6">
        <w:t>avait pris complètement au dépourvu</w:t>
      </w:r>
      <w:r w:rsidR="00C646BA" w:rsidRPr="00EA76E6">
        <w:t xml:space="preserve"> ; </w:t>
      </w:r>
      <w:r w:rsidRPr="00EA76E6">
        <w:t>mais avant que j</w:t>
      </w:r>
      <w:r w:rsidR="00C646BA" w:rsidRPr="00EA76E6">
        <w:t>’</w:t>
      </w:r>
      <w:r w:rsidRPr="00EA76E6">
        <w:t>aie eu le temps de répondre</w:t>
      </w:r>
      <w:r w:rsidR="00C646BA" w:rsidRPr="00EA76E6">
        <w:t xml:space="preserve">, </w:t>
      </w:r>
      <w:r w:rsidRPr="00EA76E6">
        <w:t>Baskerville m</w:t>
      </w:r>
      <w:r w:rsidR="00C646BA" w:rsidRPr="00EA76E6">
        <w:t>’</w:t>
      </w:r>
      <w:r w:rsidRPr="00EA76E6">
        <w:t>avait pris la main et la secouait chaleureusement</w:t>
      </w:r>
      <w:r w:rsidR="00C646BA" w:rsidRPr="00EA76E6">
        <w:t>.</w:t>
      </w:r>
    </w:p>
    <w:p w14:paraId="4E9A63AC" w14:textId="48F2DA64" w:rsidR="00C646BA" w:rsidRPr="00EA76E6" w:rsidRDefault="00C646BA" w:rsidP="00C646BA">
      <w:r w:rsidRPr="00EA76E6">
        <w:t>« </w:t>
      </w:r>
      <w:r w:rsidR="00CA2403" w:rsidRPr="00EA76E6">
        <w:t>Hé bien</w:t>
      </w:r>
      <w:r w:rsidRPr="00EA76E6">
        <w:t xml:space="preserve"> ! </w:t>
      </w:r>
      <w:r w:rsidR="00CA2403" w:rsidRPr="00EA76E6">
        <w:t>ce serait vraiment très gentil de votre part</w:t>
      </w:r>
      <w:r w:rsidRPr="00EA76E6">
        <w:t xml:space="preserve">, </w:t>
      </w:r>
      <w:r w:rsidR="00CA2403" w:rsidRPr="00EA76E6">
        <w:t>do</w:t>
      </w:r>
      <w:r w:rsidR="00CA2403" w:rsidRPr="00EA76E6">
        <w:t>c</w:t>
      </w:r>
      <w:r w:rsidR="00CA2403" w:rsidRPr="00EA76E6">
        <w:t>teur Watson</w:t>
      </w:r>
      <w:r w:rsidRPr="00EA76E6">
        <w:t xml:space="preserve"> ! </w:t>
      </w:r>
      <w:r w:rsidR="00CA2403" w:rsidRPr="00EA76E6">
        <w:t>me dit-il</w:t>
      </w:r>
      <w:r w:rsidRPr="00EA76E6">
        <w:t xml:space="preserve">. </w:t>
      </w:r>
      <w:r w:rsidR="00CA2403" w:rsidRPr="00EA76E6">
        <w:t>Vous voyez ce qu</w:t>
      </w:r>
      <w:r w:rsidRPr="00EA76E6">
        <w:t>’</w:t>
      </w:r>
      <w:r w:rsidR="00CA2403" w:rsidRPr="00EA76E6">
        <w:t>il en est</w:t>
      </w:r>
      <w:r w:rsidRPr="00EA76E6">
        <w:t xml:space="preserve"> ; </w:t>
      </w:r>
      <w:r w:rsidR="00CA2403" w:rsidRPr="00EA76E6">
        <w:t>vous en s</w:t>
      </w:r>
      <w:r w:rsidR="00CA2403" w:rsidRPr="00EA76E6">
        <w:t>a</w:t>
      </w:r>
      <w:r w:rsidR="00CA2403" w:rsidRPr="00EA76E6">
        <w:t>vez autant que moi</w:t>
      </w:r>
      <w:r w:rsidRPr="00EA76E6">
        <w:t xml:space="preserve">. </w:t>
      </w:r>
      <w:r w:rsidR="00CA2403" w:rsidRPr="00EA76E6">
        <w:t>Si vous descendez à Baskerville</w:t>
      </w:r>
      <w:r w:rsidRPr="00EA76E6">
        <w:t xml:space="preserve">, </w:t>
      </w:r>
      <w:r w:rsidR="00CA2403" w:rsidRPr="00EA76E6">
        <w:t>et si vous m</w:t>
      </w:r>
      <w:r w:rsidRPr="00EA76E6">
        <w:t>’</w:t>
      </w:r>
      <w:r w:rsidR="00CA2403" w:rsidRPr="00EA76E6">
        <w:t>aidez</w:t>
      </w:r>
      <w:r w:rsidRPr="00EA76E6">
        <w:t xml:space="preserve">, </w:t>
      </w:r>
      <w:r w:rsidR="00CA2403" w:rsidRPr="00EA76E6">
        <w:t>je ne l</w:t>
      </w:r>
      <w:r w:rsidRPr="00EA76E6">
        <w:t>’</w:t>
      </w:r>
      <w:r w:rsidR="00CA2403" w:rsidRPr="00EA76E6">
        <w:t>oublierai jamais</w:t>
      </w:r>
      <w:r w:rsidRPr="00EA76E6">
        <w:t>. »</w:t>
      </w:r>
    </w:p>
    <w:p w14:paraId="357212B4" w14:textId="7F756C49" w:rsidR="00C646BA" w:rsidRPr="00EA76E6" w:rsidRDefault="00CA2403" w:rsidP="00C646BA">
      <w:r w:rsidRPr="00EA76E6">
        <w:t>J</w:t>
      </w:r>
      <w:r w:rsidR="00C646BA" w:rsidRPr="00EA76E6">
        <w:t>’</w:t>
      </w:r>
      <w:r w:rsidRPr="00EA76E6">
        <w:t>étais toujours séduit par la perspective d</w:t>
      </w:r>
      <w:r w:rsidR="00C646BA" w:rsidRPr="00EA76E6">
        <w:t>’</w:t>
      </w:r>
      <w:r w:rsidRPr="00EA76E6">
        <w:t>une aventure</w:t>
      </w:r>
      <w:r w:rsidR="00C646BA" w:rsidRPr="00EA76E6">
        <w:t xml:space="preserve"> ; </w:t>
      </w:r>
      <w:r w:rsidRPr="00EA76E6">
        <w:t>les paroles de Holmes m</w:t>
      </w:r>
      <w:r w:rsidR="00C646BA" w:rsidRPr="00EA76E6">
        <w:t>’</w:t>
      </w:r>
      <w:r w:rsidRPr="00EA76E6">
        <w:t>encouragèrent</w:t>
      </w:r>
      <w:r w:rsidR="00C646BA" w:rsidRPr="00EA76E6">
        <w:t xml:space="preserve">, </w:t>
      </w:r>
      <w:r w:rsidRPr="00EA76E6">
        <w:t>de même que la vivac</w:t>
      </w:r>
      <w:r w:rsidRPr="00EA76E6">
        <w:t>i</w:t>
      </w:r>
      <w:r w:rsidRPr="00EA76E6">
        <w:t xml:space="preserve">té avec laquelle le </w:t>
      </w:r>
      <w:r w:rsidR="005E5AD1" w:rsidRPr="00EA76E6">
        <w:t>baronnet</w:t>
      </w:r>
      <w:r w:rsidRPr="00EA76E6">
        <w:t xml:space="preserve"> m</w:t>
      </w:r>
      <w:r w:rsidR="00C646BA" w:rsidRPr="00EA76E6">
        <w:t>’</w:t>
      </w:r>
      <w:r w:rsidRPr="00EA76E6">
        <w:t>agréait comme compagnon</w:t>
      </w:r>
      <w:r w:rsidR="00C646BA" w:rsidRPr="00EA76E6">
        <w:t>.</w:t>
      </w:r>
    </w:p>
    <w:p w14:paraId="7BD967B3" w14:textId="77777777" w:rsidR="00C646BA" w:rsidRPr="00EA76E6" w:rsidRDefault="00C646BA" w:rsidP="00C646BA">
      <w:r w:rsidRPr="00EA76E6">
        <w:t>« </w:t>
      </w:r>
      <w:r w:rsidR="00CA2403" w:rsidRPr="00EA76E6">
        <w:t>J</w:t>
      </w:r>
      <w:r w:rsidRPr="00EA76E6">
        <w:t>’</w:t>
      </w:r>
      <w:r w:rsidR="00CA2403" w:rsidRPr="00EA76E6">
        <w:t>irai avec plaisir</w:t>
      </w:r>
      <w:r w:rsidRPr="00EA76E6">
        <w:t xml:space="preserve">, </w:t>
      </w:r>
      <w:r w:rsidR="00CA2403" w:rsidRPr="00EA76E6">
        <w:t>dis-je</w:t>
      </w:r>
      <w:r w:rsidRPr="00EA76E6">
        <w:t xml:space="preserve">. </w:t>
      </w:r>
      <w:r w:rsidR="00CA2403" w:rsidRPr="00EA76E6">
        <w:t>Je ne vois pas comment je pou</w:t>
      </w:r>
      <w:r w:rsidR="00CA2403" w:rsidRPr="00EA76E6">
        <w:t>r</w:t>
      </w:r>
      <w:r w:rsidR="00CA2403" w:rsidRPr="00EA76E6">
        <w:t>rais mieux employer mon temps</w:t>
      </w:r>
      <w:r w:rsidRPr="00EA76E6">
        <w:t>.</w:t>
      </w:r>
    </w:p>
    <w:p w14:paraId="7934B3D5" w14:textId="77777777" w:rsidR="00C646BA" w:rsidRPr="00EA76E6" w:rsidRDefault="00C646BA" w:rsidP="00C646BA">
      <w:r w:rsidRPr="00EA76E6">
        <w:t>— </w:t>
      </w:r>
      <w:r w:rsidR="00CA2403" w:rsidRPr="00EA76E6">
        <w:t>Et vous me tiendrez très soigneusement au courant</w:t>
      </w:r>
      <w:r w:rsidRPr="00EA76E6">
        <w:t xml:space="preserve">, </w:t>
      </w:r>
      <w:r w:rsidR="00CA2403" w:rsidRPr="00EA76E6">
        <w:t>ajo</w:t>
      </w:r>
      <w:r w:rsidR="00CA2403" w:rsidRPr="00EA76E6">
        <w:t>u</w:t>
      </w:r>
      <w:r w:rsidR="00CA2403" w:rsidRPr="00EA76E6">
        <w:t>ta Holmes</w:t>
      </w:r>
      <w:r w:rsidRPr="00EA76E6">
        <w:t xml:space="preserve">. </w:t>
      </w:r>
      <w:r w:rsidR="00CA2403" w:rsidRPr="00EA76E6">
        <w:t>Quand surviendra une crise</w:t>
      </w:r>
      <w:r w:rsidRPr="00EA76E6">
        <w:t xml:space="preserve">, </w:t>
      </w:r>
      <w:r w:rsidR="00CA2403" w:rsidRPr="00EA76E6">
        <w:t>ce à quoi il faut vous attendre</w:t>
      </w:r>
      <w:r w:rsidRPr="00EA76E6">
        <w:t xml:space="preserve">, </w:t>
      </w:r>
      <w:r w:rsidR="00CA2403" w:rsidRPr="00EA76E6">
        <w:t>je vous dirai comment agir</w:t>
      </w:r>
      <w:r w:rsidRPr="00EA76E6">
        <w:t xml:space="preserve">. </w:t>
      </w:r>
      <w:r w:rsidR="00CA2403" w:rsidRPr="00EA76E6">
        <w:t>Je suppose que tout pou</w:t>
      </w:r>
      <w:r w:rsidR="00CA2403" w:rsidRPr="00EA76E6">
        <w:t>r</w:t>
      </w:r>
      <w:r w:rsidR="00CA2403" w:rsidRPr="00EA76E6">
        <w:t>rait être prêt pour samedi soir</w:t>
      </w:r>
      <w:r w:rsidRPr="00EA76E6">
        <w:t> ?</w:t>
      </w:r>
    </w:p>
    <w:p w14:paraId="4514AD7E" w14:textId="77777777" w:rsidR="00C646BA" w:rsidRPr="00EA76E6" w:rsidRDefault="00C646BA" w:rsidP="00C646BA">
      <w:r w:rsidRPr="00EA76E6">
        <w:t>— </w:t>
      </w:r>
      <w:r w:rsidR="00CA2403" w:rsidRPr="00EA76E6">
        <w:t>Cette date convient-elle au docteur Watson</w:t>
      </w:r>
      <w:r w:rsidRPr="00EA76E6">
        <w:t> ?</w:t>
      </w:r>
    </w:p>
    <w:p w14:paraId="412E0804" w14:textId="77777777" w:rsidR="00C646BA" w:rsidRPr="00EA76E6" w:rsidRDefault="00C646BA" w:rsidP="00C646BA">
      <w:r w:rsidRPr="00EA76E6">
        <w:lastRenderedPageBreak/>
        <w:t>— </w:t>
      </w:r>
      <w:r w:rsidR="00CA2403" w:rsidRPr="00EA76E6">
        <w:t>Tout à fait</w:t>
      </w:r>
      <w:r w:rsidRPr="00EA76E6">
        <w:t>.</w:t>
      </w:r>
    </w:p>
    <w:p w14:paraId="39EE4686" w14:textId="4550A09A" w:rsidR="00C646BA" w:rsidRPr="00EA76E6" w:rsidRDefault="00C646BA" w:rsidP="00C646BA">
      <w:r w:rsidRPr="00EA76E6">
        <w:t>— </w:t>
      </w:r>
      <w:r w:rsidR="00CA2403" w:rsidRPr="00EA76E6">
        <w:t>Donc samedi prochain</w:t>
      </w:r>
      <w:r w:rsidRPr="00EA76E6">
        <w:t xml:space="preserve">, </w:t>
      </w:r>
      <w:r w:rsidR="00CA2403" w:rsidRPr="00EA76E6">
        <w:t>sauf contrordre</w:t>
      </w:r>
      <w:r w:rsidRPr="00EA76E6">
        <w:t xml:space="preserve">, </w:t>
      </w:r>
      <w:r w:rsidR="00CA2403" w:rsidRPr="00EA76E6">
        <w:t>nous nous r</w:t>
      </w:r>
      <w:r w:rsidR="00CA2403" w:rsidRPr="00EA76E6">
        <w:t>e</w:t>
      </w:r>
      <w:r w:rsidR="00CA2403" w:rsidRPr="00EA76E6">
        <w:t>trouverons au train de dix heures trente à la gare de Paddin</w:t>
      </w:r>
      <w:r w:rsidR="00CA2403" w:rsidRPr="00EA76E6">
        <w:t>g</w:t>
      </w:r>
      <w:r w:rsidR="00CA2403" w:rsidRPr="00EA76E6">
        <w:t>ton</w:t>
      </w:r>
      <w:r w:rsidRPr="00EA76E6">
        <w:t>. »</w:t>
      </w:r>
    </w:p>
    <w:p w14:paraId="0DF3EB1D" w14:textId="77777777" w:rsidR="00C646BA" w:rsidRPr="00EA76E6" w:rsidRDefault="00CA2403" w:rsidP="00C646BA">
      <w:r w:rsidRPr="00EA76E6">
        <w:t>Nous nous étions levés pour prendre congé quand Baske</w:t>
      </w:r>
      <w:r w:rsidRPr="00EA76E6">
        <w:t>r</w:t>
      </w:r>
      <w:r w:rsidRPr="00EA76E6">
        <w:t>ville poussa un cri de joie</w:t>
      </w:r>
      <w:r w:rsidR="00C646BA" w:rsidRPr="00EA76E6">
        <w:t xml:space="preserve"> : </w:t>
      </w:r>
      <w:r w:rsidRPr="00EA76E6">
        <w:t>il plongea dans l</w:t>
      </w:r>
      <w:r w:rsidR="00C646BA" w:rsidRPr="00EA76E6">
        <w:t>’</w:t>
      </w:r>
      <w:r w:rsidRPr="00EA76E6">
        <w:t>un des coins de la pièce et retira d</w:t>
      </w:r>
      <w:r w:rsidR="00C646BA" w:rsidRPr="00EA76E6">
        <w:t>’</w:t>
      </w:r>
      <w:r w:rsidRPr="00EA76E6">
        <w:t>un placard entrouvert un soulier marron neuf</w:t>
      </w:r>
      <w:r w:rsidR="00C646BA" w:rsidRPr="00EA76E6">
        <w:t>.</w:t>
      </w:r>
    </w:p>
    <w:p w14:paraId="55B8A762" w14:textId="77777777" w:rsidR="00C646BA" w:rsidRPr="00EA76E6" w:rsidRDefault="00C646BA" w:rsidP="00C646BA">
      <w:r w:rsidRPr="00EA76E6">
        <w:t>« </w:t>
      </w:r>
      <w:r w:rsidR="00CA2403" w:rsidRPr="00EA76E6">
        <w:t>Mon soulier</w:t>
      </w:r>
      <w:r w:rsidRPr="00EA76E6">
        <w:t xml:space="preserve"> ! </w:t>
      </w:r>
      <w:r w:rsidR="00CA2403" w:rsidRPr="00EA76E6">
        <w:t>s</w:t>
      </w:r>
      <w:r w:rsidRPr="00EA76E6">
        <w:t>’</w:t>
      </w:r>
      <w:r w:rsidR="00CA2403" w:rsidRPr="00EA76E6">
        <w:t>exclama-t-il</w:t>
      </w:r>
      <w:r w:rsidRPr="00EA76E6">
        <w:t>.</w:t>
      </w:r>
    </w:p>
    <w:p w14:paraId="44B4E4FB" w14:textId="77777777" w:rsidR="00C646BA" w:rsidRPr="00EA76E6" w:rsidRDefault="00C646BA" w:rsidP="00C646BA">
      <w:r w:rsidRPr="00EA76E6">
        <w:t>— </w:t>
      </w:r>
      <w:r w:rsidR="00CA2403" w:rsidRPr="00EA76E6">
        <w:t>Puissent toutes les autres difficultés s</w:t>
      </w:r>
      <w:r w:rsidRPr="00EA76E6">
        <w:t>’</w:t>
      </w:r>
      <w:r w:rsidR="00CA2403" w:rsidRPr="00EA76E6">
        <w:t>aplanir aussi ais</w:t>
      </w:r>
      <w:r w:rsidR="00CA2403" w:rsidRPr="00EA76E6">
        <w:t>é</w:t>
      </w:r>
      <w:r w:rsidR="00CA2403" w:rsidRPr="00EA76E6">
        <w:t>ment</w:t>
      </w:r>
      <w:r w:rsidRPr="00EA76E6">
        <w:t xml:space="preserve"> ! </w:t>
      </w:r>
      <w:r w:rsidR="00CA2403" w:rsidRPr="00EA76E6">
        <w:t>murmura Sherlock Holmes</w:t>
      </w:r>
      <w:r w:rsidRPr="00EA76E6">
        <w:t>.</w:t>
      </w:r>
    </w:p>
    <w:p w14:paraId="1592E968" w14:textId="77777777" w:rsidR="00C646BA" w:rsidRPr="00EA76E6" w:rsidRDefault="00C646BA" w:rsidP="00C646BA">
      <w:r w:rsidRPr="00EA76E6">
        <w:t>— </w:t>
      </w:r>
      <w:r w:rsidR="00CA2403" w:rsidRPr="00EA76E6">
        <w:t>Mais c</w:t>
      </w:r>
      <w:r w:rsidRPr="00EA76E6">
        <w:t>’</w:t>
      </w:r>
      <w:r w:rsidR="00CA2403" w:rsidRPr="00EA76E6">
        <w:t>est très curieux</w:t>
      </w:r>
      <w:r w:rsidRPr="00EA76E6">
        <w:t xml:space="preserve"> ! </w:t>
      </w:r>
      <w:r w:rsidR="00CA2403" w:rsidRPr="00EA76E6">
        <w:t>observa le docteur Mortimer</w:t>
      </w:r>
      <w:r w:rsidRPr="00EA76E6">
        <w:t xml:space="preserve">. </w:t>
      </w:r>
      <w:r w:rsidR="00CA2403" w:rsidRPr="00EA76E6">
        <w:t>Avant déjeuner</w:t>
      </w:r>
      <w:r w:rsidRPr="00EA76E6">
        <w:t xml:space="preserve">, </w:t>
      </w:r>
      <w:r w:rsidR="00CA2403" w:rsidRPr="00EA76E6">
        <w:t>j</w:t>
      </w:r>
      <w:r w:rsidRPr="00EA76E6">
        <w:t>’</w:t>
      </w:r>
      <w:r w:rsidR="00CA2403" w:rsidRPr="00EA76E6">
        <w:t>avais fouillé cette pièce de fond en comble</w:t>
      </w:r>
      <w:r w:rsidRPr="00EA76E6">
        <w:t>.</w:t>
      </w:r>
    </w:p>
    <w:p w14:paraId="6382F7CE" w14:textId="77777777" w:rsidR="00C646BA" w:rsidRPr="00EA76E6" w:rsidRDefault="00C646BA" w:rsidP="00C646BA">
      <w:r w:rsidRPr="00EA76E6">
        <w:t>— </w:t>
      </w:r>
      <w:r w:rsidR="00CA2403" w:rsidRPr="00EA76E6">
        <w:t>Moi aussi</w:t>
      </w:r>
      <w:r w:rsidRPr="00EA76E6">
        <w:t xml:space="preserve">, </w:t>
      </w:r>
      <w:r w:rsidR="00CA2403" w:rsidRPr="00EA76E6">
        <w:t>dit Baskerville</w:t>
      </w:r>
      <w:r w:rsidRPr="00EA76E6">
        <w:t xml:space="preserve">. </w:t>
      </w:r>
      <w:r w:rsidR="00CA2403" w:rsidRPr="00EA76E6">
        <w:t>Mètre carré après mètre carré</w:t>
      </w:r>
      <w:r w:rsidRPr="00EA76E6">
        <w:t>.</w:t>
      </w:r>
    </w:p>
    <w:p w14:paraId="77796992" w14:textId="4010E737" w:rsidR="00C646BA" w:rsidRPr="00EA76E6" w:rsidRDefault="00C646BA" w:rsidP="00C646BA">
      <w:r w:rsidRPr="00EA76E6">
        <w:t>— </w:t>
      </w:r>
      <w:r w:rsidR="00CA2403" w:rsidRPr="00EA76E6">
        <w:t>Le soulier n</w:t>
      </w:r>
      <w:r w:rsidRPr="00EA76E6">
        <w:t>’</w:t>
      </w:r>
      <w:r w:rsidR="00CA2403" w:rsidRPr="00EA76E6">
        <w:t>était certainement pas là</w:t>
      </w:r>
      <w:r w:rsidRPr="00EA76E6">
        <w:t>. »</w:t>
      </w:r>
    </w:p>
    <w:p w14:paraId="6AF4F65F" w14:textId="158DDD19" w:rsidR="00C646BA" w:rsidRPr="00EA76E6" w:rsidRDefault="00CA2403" w:rsidP="00C646BA">
      <w:r w:rsidRPr="00EA76E6">
        <w:t>Le valet de chambre a dû le ranger pendant que nous d</w:t>
      </w:r>
      <w:r w:rsidRPr="00EA76E6">
        <w:t>é</w:t>
      </w:r>
      <w:r w:rsidRPr="00EA76E6">
        <w:t>jeunions</w:t>
      </w:r>
      <w:r w:rsidR="00C646BA" w:rsidRPr="00EA76E6">
        <w:t>. »</w:t>
      </w:r>
    </w:p>
    <w:p w14:paraId="1305FFD5" w14:textId="77777777" w:rsidR="00C646BA" w:rsidRPr="00EA76E6" w:rsidRDefault="00CA2403" w:rsidP="00C646BA">
      <w:r w:rsidRPr="00EA76E6">
        <w:t>Le valet de chambre allemand fut questionné</w:t>
      </w:r>
      <w:r w:rsidR="00C646BA" w:rsidRPr="00EA76E6">
        <w:t xml:space="preserve">, </w:t>
      </w:r>
      <w:r w:rsidRPr="00EA76E6">
        <w:t>mais il a</w:t>
      </w:r>
      <w:r w:rsidRPr="00EA76E6">
        <w:t>f</w:t>
      </w:r>
      <w:r w:rsidRPr="00EA76E6">
        <w:t>firma n</w:t>
      </w:r>
      <w:r w:rsidR="00C646BA" w:rsidRPr="00EA76E6">
        <w:t>’</w:t>
      </w:r>
      <w:r w:rsidRPr="00EA76E6">
        <w:t>être au courant de rien</w:t>
      </w:r>
      <w:r w:rsidR="00C646BA" w:rsidRPr="00EA76E6">
        <w:t xml:space="preserve">, </w:t>
      </w:r>
      <w:r w:rsidRPr="00EA76E6">
        <w:t>et le problème demeura entier</w:t>
      </w:r>
      <w:r w:rsidR="00C646BA" w:rsidRPr="00EA76E6">
        <w:t xml:space="preserve">. </w:t>
      </w:r>
      <w:r w:rsidRPr="00EA76E6">
        <w:t>Une autre énigme s</w:t>
      </w:r>
      <w:r w:rsidR="00C646BA" w:rsidRPr="00EA76E6">
        <w:t>’</w:t>
      </w:r>
      <w:r w:rsidRPr="00EA76E6">
        <w:t>ajoutait donc à cette série ininterrompue de petits mystères apparemment sans signification</w:t>
      </w:r>
      <w:r w:rsidR="00C646BA" w:rsidRPr="00EA76E6">
        <w:t xml:space="preserve">. </w:t>
      </w:r>
      <w:r w:rsidRPr="00EA76E6">
        <w:t>Mise à part la sinistre histoire de la mort de Sir Charles</w:t>
      </w:r>
      <w:r w:rsidR="00C646BA" w:rsidRPr="00EA76E6">
        <w:t xml:space="preserve">, </w:t>
      </w:r>
      <w:r w:rsidRPr="00EA76E6">
        <w:t>nous nous trouvions en face d</w:t>
      </w:r>
      <w:r w:rsidR="00C646BA" w:rsidRPr="00EA76E6">
        <w:t>’</w:t>
      </w:r>
      <w:r w:rsidRPr="00EA76E6">
        <w:t>une suite d</w:t>
      </w:r>
      <w:r w:rsidR="00C646BA" w:rsidRPr="00EA76E6">
        <w:t>’</w:t>
      </w:r>
      <w:r w:rsidRPr="00EA76E6">
        <w:t>incidents inexplicables survenus dans les dernières quarante-huit heures</w:t>
      </w:r>
      <w:r w:rsidR="00C646BA" w:rsidRPr="00EA76E6">
        <w:t xml:space="preserve"> : </w:t>
      </w:r>
      <w:r w:rsidRPr="00EA76E6">
        <w:t>la réception de la lettre const</w:t>
      </w:r>
      <w:r w:rsidRPr="00EA76E6">
        <w:t>i</w:t>
      </w:r>
      <w:r w:rsidRPr="00EA76E6">
        <w:t>tuée par des mots imprimés</w:t>
      </w:r>
      <w:r w:rsidR="00C646BA" w:rsidRPr="00EA76E6">
        <w:t xml:space="preserve">, </w:t>
      </w:r>
      <w:r w:rsidRPr="00EA76E6">
        <w:t>l</w:t>
      </w:r>
      <w:r w:rsidR="00C646BA" w:rsidRPr="00EA76E6">
        <w:t>’</w:t>
      </w:r>
      <w:r w:rsidRPr="00EA76E6">
        <w:t>espion barbu dans le fiacre</w:t>
      </w:r>
      <w:r w:rsidR="00C646BA" w:rsidRPr="00EA76E6">
        <w:t xml:space="preserve">, </w:t>
      </w:r>
      <w:r w:rsidRPr="00EA76E6">
        <w:t>la perte de la chaussure neuve</w:t>
      </w:r>
      <w:r w:rsidR="00C646BA" w:rsidRPr="00EA76E6">
        <w:t xml:space="preserve">, </w:t>
      </w:r>
      <w:r w:rsidRPr="00EA76E6">
        <w:t>la perte du vieux soulier noir</w:t>
      </w:r>
      <w:r w:rsidR="00C646BA" w:rsidRPr="00EA76E6">
        <w:t xml:space="preserve">, </w:t>
      </w:r>
      <w:r w:rsidRPr="00EA76E6">
        <w:t>le retour de la chaussure neuve</w:t>
      </w:r>
      <w:r w:rsidR="00C646BA" w:rsidRPr="00EA76E6">
        <w:t xml:space="preserve">… </w:t>
      </w:r>
      <w:r w:rsidRPr="00EA76E6">
        <w:t xml:space="preserve">Pendant que </w:t>
      </w:r>
      <w:r w:rsidRPr="00EA76E6">
        <w:lastRenderedPageBreak/>
        <w:t>nous roulions vers Baker Street</w:t>
      </w:r>
      <w:r w:rsidR="00C646BA" w:rsidRPr="00EA76E6">
        <w:t xml:space="preserve">, </w:t>
      </w:r>
      <w:r w:rsidRPr="00EA76E6">
        <w:t>Holmes demeura silencieux</w:t>
      </w:r>
      <w:r w:rsidR="00C646BA" w:rsidRPr="00EA76E6">
        <w:t xml:space="preserve"> ; </w:t>
      </w:r>
      <w:r w:rsidRPr="00EA76E6">
        <w:t>ses sourcils froncés</w:t>
      </w:r>
      <w:r w:rsidR="00C646BA" w:rsidRPr="00EA76E6">
        <w:t xml:space="preserve">, </w:t>
      </w:r>
      <w:r w:rsidRPr="00EA76E6">
        <w:t>son regard aigu m</w:t>
      </w:r>
      <w:r w:rsidR="00C646BA" w:rsidRPr="00EA76E6">
        <w:t>’</w:t>
      </w:r>
      <w:r w:rsidRPr="00EA76E6">
        <w:t>indiquaient que comme moi il essayait de construire un cadre où insérer logiquement tous ces épisodes</w:t>
      </w:r>
      <w:r w:rsidR="00C646BA" w:rsidRPr="00EA76E6">
        <w:t xml:space="preserve">. </w:t>
      </w:r>
      <w:r w:rsidRPr="00EA76E6">
        <w:t>Tout l</w:t>
      </w:r>
      <w:r w:rsidR="00C646BA" w:rsidRPr="00EA76E6">
        <w:t>’</w:t>
      </w:r>
      <w:r w:rsidRPr="00EA76E6">
        <w:t>après-midi et le soir il resta assis à méditer et à fumer</w:t>
      </w:r>
      <w:r w:rsidR="00C646BA" w:rsidRPr="00EA76E6">
        <w:t>.</w:t>
      </w:r>
    </w:p>
    <w:p w14:paraId="39506EE7" w14:textId="77777777" w:rsidR="00C646BA" w:rsidRPr="00EA76E6" w:rsidRDefault="00CA2403" w:rsidP="00C646BA">
      <w:r w:rsidRPr="00EA76E6">
        <w:t>Juste avant de dîner</w:t>
      </w:r>
      <w:r w:rsidR="00C646BA" w:rsidRPr="00EA76E6">
        <w:t xml:space="preserve">, </w:t>
      </w:r>
      <w:r w:rsidRPr="00EA76E6">
        <w:t>on nous apporta deux télégrammes</w:t>
      </w:r>
      <w:r w:rsidR="00C646BA" w:rsidRPr="00EA76E6">
        <w:t xml:space="preserve"> ; </w:t>
      </w:r>
      <w:r w:rsidRPr="00EA76E6">
        <w:t>le premier était ainsi conçu</w:t>
      </w:r>
      <w:r w:rsidR="00C646BA" w:rsidRPr="00EA76E6">
        <w:t> :</w:t>
      </w:r>
    </w:p>
    <w:p w14:paraId="37FB2FB1" w14:textId="68344BE5" w:rsidR="00C646BA" w:rsidRPr="00EA76E6" w:rsidRDefault="00C646BA" w:rsidP="00C646BA">
      <w:r w:rsidRPr="00EA76E6">
        <w:t>« </w:t>
      </w:r>
      <w:r w:rsidR="00CA2403" w:rsidRPr="00EA76E6">
        <w:t>Viens d</w:t>
      </w:r>
      <w:r w:rsidRPr="00EA76E6">
        <w:t>’</w:t>
      </w:r>
      <w:r w:rsidR="00CA2403" w:rsidRPr="00EA76E6">
        <w:t>apprendre que Barrymore est au manoir</w:t>
      </w:r>
      <w:r w:rsidRPr="00EA76E6">
        <w:t xml:space="preserve">. – </w:t>
      </w:r>
      <w:r w:rsidR="00CA2403" w:rsidRPr="00EA76E6">
        <w:t>Ba</w:t>
      </w:r>
      <w:r w:rsidR="00CA2403" w:rsidRPr="00EA76E6">
        <w:t>s</w:t>
      </w:r>
      <w:r w:rsidR="00CA2403" w:rsidRPr="00EA76E6">
        <w:t>kerville</w:t>
      </w:r>
      <w:r w:rsidRPr="00EA76E6">
        <w:t>. »</w:t>
      </w:r>
    </w:p>
    <w:p w14:paraId="7818980C" w14:textId="77777777" w:rsidR="00C646BA" w:rsidRPr="00EA76E6" w:rsidRDefault="00CA2403" w:rsidP="00C646BA">
      <w:r w:rsidRPr="00EA76E6">
        <w:t>L</w:t>
      </w:r>
      <w:r w:rsidR="00C646BA" w:rsidRPr="00EA76E6">
        <w:t>’</w:t>
      </w:r>
      <w:r w:rsidRPr="00EA76E6">
        <w:t>autre disait</w:t>
      </w:r>
      <w:r w:rsidR="00C646BA" w:rsidRPr="00EA76E6">
        <w:t> :</w:t>
      </w:r>
    </w:p>
    <w:p w14:paraId="6AF12769" w14:textId="5DBB5E2C" w:rsidR="00C646BA" w:rsidRPr="00EA76E6" w:rsidRDefault="00C646BA" w:rsidP="00C646BA">
      <w:r w:rsidRPr="00EA76E6">
        <w:t>« </w:t>
      </w:r>
      <w:r w:rsidR="00CA2403" w:rsidRPr="00EA76E6">
        <w:t>Ai visité vingt-trois hôtels comme convenu</w:t>
      </w:r>
      <w:r w:rsidRPr="00EA76E6">
        <w:t xml:space="preserve">. </w:t>
      </w:r>
      <w:r w:rsidR="00CA2403" w:rsidRPr="00EA76E6">
        <w:t>Regrette n</w:t>
      </w:r>
      <w:r w:rsidRPr="00EA76E6">
        <w:t>’</w:t>
      </w:r>
      <w:r w:rsidR="00CA2403" w:rsidRPr="00EA76E6">
        <w:t xml:space="preserve">avoir pas trouvé trace de feuille déchirée du </w:t>
      </w:r>
      <w:r w:rsidR="00CA2403" w:rsidRPr="00EA76E6">
        <w:rPr>
          <w:i/>
        </w:rPr>
        <w:t>Times</w:t>
      </w:r>
      <w:r w:rsidRPr="00EA76E6">
        <w:t xml:space="preserve">. </w:t>
      </w:r>
      <w:r w:rsidR="00CA2403" w:rsidRPr="00EA76E6">
        <w:t>Car</w:t>
      </w:r>
      <w:r w:rsidR="00CA2403" w:rsidRPr="00EA76E6">
        <w:t>t</w:t>
      </w:r>
      <w:r w:rsidR="00CA2403" w:rsidRPr="00EA76E6">
        <w:t>wright</w:t>
      </w:r>
      <w:r w:rsidRPr="00EA76E6">
        <w:t>. »</w:t>
      </w:r>
    </w:p>
    <w:p w14:paraId="797AC649" w14:textId="77777777" w:rsidR="00C646BA" w:rsidRPr="00EA76E6" w:rsidRDefault="00C646BA" w:rsidP="00C646BA">
      <w:r w:rsidRPr="00EA76E6">
        <w:t>« </w:t>
      </w:r>
      <w:r w:rsidR="00CA2403" w:rsidRPr="00EA76E6">
        <w:t>Deux de mes fils viennent de se casser</w:t>
      </w:r>
      <w:r w:rsidRPr="00EA76E6">
        <w:t xml:space="preserve">, </w:t>
      </w:r>
      <w:r w:rsidR="00CA2403" w:rsidRPr="00EA76E6">
        <w:t>Watson</w:t>
      </w:r>
      <w:r w:rsidRPr="00EA76E6">
        <w:t xml:space="preserve">. </w:t>
      </w:r>
      <w:r w:rsidR="00CA2403" w:rsidRPr="00EA76E6">
        <w:t>Mais rien n</w:t>
      </w:r>
      <w:r w:rsidRPr="00EA76E6">
        <w:t>’</w:t>
      </w:r>
      <w:r w:rsidR="00CA2403" w:rsidRPr="00EA76E6">
        <w:t>est plus stimulant qu</w:t>
      </w:r>
      <w:r w:rsidRPr="00EA76E6">
        <w:t>’</w:t>
      </w:r>
      <w:r w:rsidR="00CA2403" w:rsidRPr="00EA76E6">
        <w:t>une affaire où tout contrecarre l</w:t>
      </w:r>
      <w:r w:rsidRPr="00EA76E6">
        <w:t>’</w:t>
      </w:r>
      <w:r w:rsidR="00CA2403" w:rsidRPr="00EA76E6">
        <w:t>enquêteur</w:t>
      </w:r>
      <w:r w:rsidRPr="00EA76E6">
        <w:t xml:space="preserve">. </w:t>
      </w:r>
      <w:r w:rsidR="00CA2403" w:rsidRPr="00EA76E6">
        <w:t>Il nous faut chercher une autre piste</w:t>
      </w:r>
      <w:r w:rsidRPr="00EA76E6">
        <w:t>.</w:t>
      </w:r>
    </w:p>
    <w:p w14:paraId="3F8716F5" w14:textId="77777777" w:rsidR="00C646BA" w:rsidRPr="00EA76E6" w:rsidRDefault="00C646BA" w:rsidP="00C646BA">
      <w:r w:rsidRPr="00EA76E6">
        <w:t>— </w:t>
      </w:r>
      <w:r w:rsidR="00CA2403" w:rsidRPr="00EA76E6">
        <w:t>Nous avons encore le cocher qui conduisait le mouchard</w:t>
      </w:r>
      <w:r w:rsidRPr="00EA76E6">
        <w:t>.</w:t>
      </w:r>
    </w:p>
    <w:p w14:paraId="5E16438D" w14:textId="77777777" w:rsidR="00C646BA" w:rsidRPr="00EA76E6" w:rsidRDefault="00C646BA" w:rsidP="00C646BA">
      <w:r w:rsidRPr="00EA76E6">
        <w:t>— </w:t>
      </w:r>
      <w:r w:rsidR="00CA2403" w:rsidRPr="00EA76E6">
        <w:t>Oui</w:t>
      </w:r>
      <w:r w:rsidRPr="00EA76E6">
        <w:t xml:space="preserve">. </w:t>
      </w:r>
      <w:r w:rsidR="00CA2403" w:rsidRPr="00EA76E6">
        <w:t>J</w:t>
      </w:r>
      <w:r w:rsidRPr="00EA76E6">
        <w:t>’</w:t>
      </w:r>
      <w:r w:rsidR="00CA2403" w:rsidRPr="00EA76E6">
        <w:t>ai télégraphié pour avoir son adresse</w:t>
      </w:r>
      <w:r w:rsidRPr="00EA76E6">
        <w:t xml:space="preserve">. </w:t>
      </w:r>
      <w:r w:rsidR="00CA2403" w:rsidRPr="00EA76E6">
        <w:t>Je ne serais pas autrement surpris si ce coup de sonnette m</w:t>
      </w:r>
      <w:r w:rsidRPr="00EA76E6">
        <w:t>’</w:t>
      </w:r>
      <w:r w:rsidR="00CA2403" w:rsidRPr="00EA76E6">
        <w:t>annonçait la réponse que j</w:t>
      </w:r>
      <w:r w:rsidRPr="00EA76E6">
        <w:t>’</w:t>
      </w:r>
      <w:r w:rsidR="00CA2403" w:rsidRPr="00EA76E6">
        <w:t>attends</w:t>
      </w:r>
      <w:r w:rsidRPr="00EA76E6">
        <w:t>.</w:t>
      </w:r>
    </w:p>
    <w:p w14:paraId="526F09E0" w14:textId="77777777" w:rsidR="00C646BA" w:rsidRPr="00EA76E6" w:rsidRDefault="00CA2403" w:rsidP="00C646BA">
      <w:r w:rsidRPr="00EA76E6">
        <w:t>Il nous annonçait mieux</w:t>
      </w:r>
      <w:r w:rsidR="00C646BA" w:rsidRPr="00EA76E6">
        <w:t xml:space="preserve"> : </w:t>
      </w:r>
      <w:r w:rsidRPr="00EA76E6">
        <w:t>un individu aux traits rudes a</w:t>
      </w:r>
      <w:r w:rsidRPr="00EA76E6">
        <w:t>p</w:t>
      </w:r>
      <w:r w:rsidRPr="00EA76E6">
        <w:t>parut sur le seuil</w:t>
      </w:r>
      <w:r w:rsidR="00C646BA" w:rsidRPr="00EA76E6">
        <w:t xml:space="preserve"> ; </w:t>
      </w:r>
      <w:r w:rsidRPr="00EA76E6">
        <w:t>c</w:t>
      </w:r>
      <w:r w:rsidR="00C646BA" w:rsidRPr="00EA76E6">
        <w:t>’</w:t>
      </w:r>
      <w:r w:rsidRPr="00EA76E6">
        <w:t>était le cocher lui-même</w:t>
      </w:r>
      <w:r w:rsidR="00C646BA" w:rsidRPr="00EA76E6">
        <w:t>.</w:t>
      </w:r>
    </w:p>
    <w:p w14:paraId="477C0D1A" w14:textId="77777777" w:rsidR="00C646BA" w:rsidRPr="00EA76E6" w:rsidRDefault="00C646BA" w:rsidP="00C646BA">
      <w:r w:rsidRPr="00EA76E6">
        <w:t>« </w:t>
      </w:r>
      <w:r w:rsidR="00CA2403" w:rsidRPr="00EA76E6">
        <w:t>J</w:t>
      </w:r>
      <w:r w:rsidRPr="00EA76E6">
        <w:t>’</w:t>
      </w:r>
      <w:r w:rsidR="00CA2403" w:rsidRPr="00EA76E6">
        <w:t>ai reçu un message de la direction qu</w:t>
      </w:r>
      <w:r w:rsidRPr="00EA76E6">
        <w:t>’</w:t>
      </w:r>
      <w:r w:rsidR="00CA2403" w:rsidRPr="00EA76E6">
        <w:t>un gentleman à cette adresse avait quelque chose à demander au 2704</w:t>
      </w:r>
      <w:r w:rsidRPr="00EA76E6">
        <w:t xml:space="preserve">, </w:t>
      </w:r>
      <w:r w:rsidR="00CA2403" w:rsidRPr="00EA76E6">
        <w:t>dit-il</w:t>
      </w:r>
      <w:r w:rsidRPr="00EA76E6">
        <w:t xml:space="preserve">. </w:t>
      </w:r>
      <w:r w:rsidR="00CA2403" w:rsidRPr="00EA76E6">
        <w:t>Voilà sept ans que je conduis</w:t>
      </w:r>
      <w:r w:rsidRPr="00EA76E6">
        <w:t xml:space="preserve">, </w:t>
      </w:r>
      <w:r w:rsidR="00CA2403" w:rsidRPr="00EA76E6">
        <w:t>et personne n</w:t>
      </w:r>
      <w:r w:rsidRPr="00EA76E6">
        <w:t>’</w:t>
      </w:r>
      <w:r w:rsidR="00CA2403" w:rsidRPr="00EA76E6">
        <w:t>a jamais réclamé</w:t>
      </w:r>
      <w:r w:rsidRPr="00EA76E6">
        <w:t xml:space="preserve">. </w:t>
      </w:r>
      <w:r w:rsidR="00CA2403" w:rsidRPr="00EA76E6">
        <w:t>Je suis venu droit chez vous pour vous demander en face ce que vous avez contr</w:t>
      </w:r>
      <w:r w:rsidR="00A3702F" w:rsidRPr="00EA76E6">
        <w:t>e</w:t>
      </w:r>
      <w:r w:rsidR="00CA2403" w:rsidRPr="00EA76E6">
        <w:t xml:space="preserve"> moi</w:t>
      </w:r>
      <w:r w:rsidRPr="00EA76E6">
        <w:t>.</w:t>
      </w:r>
    </w:p>
    <w:p w14:paraId="56720F96" w14:textId="77777777" w:rsidR="00C646BA" w:rsidRPr="00EA76E6" w:rsidRDefault="00C646BA" w:rsidP="00C646BA">
      <w:r w:rsidRPr="00EA76E6">
        <w:lastRenderedPageBreak/>
        <w:t>— </w:t>
      </w:r>
      <w:r w:rsidR="00CA2403" w:rsidRPr="00EA76E6">
        <w:t>Je n</w:t>
      </w:r>
      <w:r w:rsidRPr="00EA76E6">
        <w:t>’</w:t>
      </w:r>
      <w:r w:rsidR="00CA2403" w:rsidRPr="00EA76E6">
        <w:t>ai rien contre vous</w:t>
      </w:r>
      <w:r w:rsidRPr="00EA76E6">
        <w:t xml:space="preserve">, </w:t>
      </w:r>
      <w:r w:rsidR="00CA2403" w:rsidRPr="00EA76E6">
        <w:t>mon brave</w:t>
      </w:r>
      <w:r w:rsidRPr="00EA76E6">
        <w:t xml:space="preserve"> ! </w:t>
      </w:r>
      <w:r w:rsidR="00CA2403" w:rsidRPr="00EA76E6">
        <w:t>répondit Holmes</w:t>
      </w:r>
      <w:r w:rsidRPr="00EA76E6">
        <w:t xml:space="preserve">. </w:t>
      </w:r>
      <w:r w:rsidR="00CA2403" w:rsidRPr="00EA76E6">
        <w:t>Au contraire</w:t>
      </w:r>
      <w:r w:rsidRPr="00EA76E6">
        <w:t xml:space="preserve">, </w:t>
      </w:r>
      <w:r w:rsidR="00CA2403" w:rsidRPr="00EA76E6">
        <w:t>je tiens à votre disposition un demi-souverain si vous me donnez les renseignements dont j</w:t>
      </w:r>
      <w:r w:rsidRPr="00EA76E6">
        <w:t>’</w:t>
      </w:r>
      <w:r w:rsidR="00CA2403" w:rsidRPr="00EA76E6">
        <w:t>ai besoin</w:t>
      </w:r>
      <w:r w:rsidRPr="00EA76E6">
        <w:t>.</w:t>
      </w:r>
    </w:p>
    <w:p w14:paraId="7C104DA6" w14:textId="77777777" w:rsidR="00C646BA" w:rsidRPr="00EA76E6" w:rsidRDefault="00C646BA" w:rsidP="00C646BA">
      <w:r w:rsidRPr="00EA76E6">
        <w:t>— </w:t>
      </w:r>
      <w:r w:rsidR="00CA2403" w:rsidRPr="00EA76E6">
        <w:t>Qu</w:t>
      </w:r>
      <w:r w:rsidRPr="00EA76E6">
        <w:t>’</w:t>
      </w:r>
      <w:r w:rsidR="00CA2403" w:rsidRPr="00EA76E6">
        <w:t>est-ce que vous voulez savoir</w:t>
      </w:r>
      <w:r w:rsidRPr="00EA76E6">
        <w:t xml:space="preserve">, </w:t>
      </w:r>
      <w:r w:rsidR="00CA2403" w:rsidRPr="00EA76E6">
        <w:t>monsieur</w:t>
      </w:r>
      <w:r w:rsidRPr="00EA76E6">
        <w:t xml:space="preserve"> ? </w:t>
      </w:r>
      <w:r w:rsidR="00CA2403" w:rsidRPr="00EA76E6">
        <w:t>demanda le cocher avec son plus large sourire</w:t>
      </w:r>
      <w:r w:rsidRPr="00EA76E6">
        <w:t>.</w:t>
      </w:r>
    </w:p>
    <w:p w14:paraId="7C691ABA" w14:textId="49C17B19" w:rsidR="00C646BA" w:rsidRPr="00EA76E6" w:rsidRDefault="00C646BA" w:rsidP="00C646BA">
      <w:r w:rsidRPr="00EA76E6">
        <w:t>— </w:t>
      </w:r>
      <w:r w:rsidR="00CA2403" w:rsidRPr="00EA76E6">
        <w:t>D</w:t>
      </w:r>
      <w:r w:rsidRPr="00EA76E6">
        <w:t>’</w:t>
      </w:r>
      <w:r w:rsidR="00CA2403" w:rsidRPr="00EA76E6">
        <w:t>abord votre nom et votre adresse</w:t>
      </w:r>
      <w:r w:rsidRPr="00EA76E6">
        <w:t xml:space="preserve">, </w:t>
      </w:r>
      <w:r w:rsidR="00CA2403" w:rsidRPr="00EA76E6">
        <w:t xml:space="preserve">pour le cas </w:t>
      </w:r>
      <w:r w:rsidR="00D05F4A" w:rsidRPr="00EA76E6">
        <w:t>où</w:t>
      </w:r>
      <w:r w:rsidR="00CA2403" w:rsidRPr="00EA76E6">
        <w:t xml:space="preserve"> j</w:t>
      </w:r>
      <w:r w:rsidRPr="00EA76E6">
        <w:t>’</w:t>
      </w:r>
      <w:r w:rsidR="00CA2403" w:rsidRPr="00EA76E6">
        <w:t>aurais à vous revoir</w:t>
      </w:r>
      <w:r w:rsidRPr="00EA76E6">
        <w:t>.</w:t>
      </w:r>
    </w:p>
    <w:p w14:paraId="6FBB7DE3" w14:textId="187FDDB5" w:rsidR="00C646BA" w:rsidRPr="00EA76E6" w:rsidRDefault="00C646BA" w:rsidP="00C646BA">
      <w:r w:rsidRPr="00EA76E6">
        <w:t>— </w:t>
      </w:r>
      <w:r w:rsidR="00CA2403" w:rsidRPr="00EA76E6">
        <w:t>John Clayton</w:t>
      </w:r>
      <w:r w:rsidRPr="00EA76E6">
        <w:t xml:space="preserve">, </w:t>
      </w:r>
      <w:r w:rsidR="00CA2403" w:rsidRPr="00EA76E6">
        <w:t>3</w:t>
      </w:r>
      <w:r w:rsidRPr="00EA76E6">
        <w:t xml:space="preserve">, </w:t>
      </w:r>
      <w:r w:rsidR="00CA2403" w:rsidRPr="00EA76E6">
        <w:t>Turpey Street</w:t>
      </w:r>
      <w:r w:rsidRPr="00EA76E6">
        <w:t xml:space="preserve">, </w:t>
      </w:r>
      <w:r w:rsidR="00CA2403" w:rsidRPr="00EA76E6">
        <w:t>dans le Borough</w:t>
      </w:r>
      <w:r w:rsidRPr="00EA76E6">
        <w:t xml:space="preserve">. </w:t>
      </w:r>
      <w:r w:rsidR="00CA2403" w:rsidRPr="00EA76E6">
        <w:t>Mon fiacre est en station à Shipley</w:t>
      </w:r>
      <w:r w:rsidRPr="00EA76E6">
        <w:t>’</w:t>
      </w:r>
      <w:r w:rsidR="00CA2403" w:rsidRPr="00EA76E6">
        <w:t>s Yard</w:t>
      </w:r>
      <w:r w:rsidRPr="00EA76E6">
        <w:t xml:space="preserve">, </w:t>
      </w:r>
      <w:r w:rsidR="00CA2403" w:rsidRPr="00EA76E6">
        <w:t>près de la gare de Wate</w:t>
      </w:r>
      <w:r w:rsidR="00CA2403" w:rsidRPr="00EA76E6">
        <w:t>r</w:t>
      </w:r>
      <w:r w:rsidR="00CA2403" w:rsidRPr="00EA76E6">
        <w:t>loo</w:t>
      </w:r>
      <w:r w:rsidRPr="00EA76E6">
        <w:t>. »</w:t>
      </w:r>
    </w:p>
    <w:p w14:paraId="37B80089" w14:textId="77777777" w:rsidR="00C646BA" w:rsidRPr="00EA76E6" w:rsidRDefault="00CA2403" w:rsidP="00C646BA">
      <w:r w:rsidRPr="00EA76E6">
        <w:t>Sherlock Holmes nota ces renseignements</w:t>
      </w:r>
      <w:r w:rsidR="00C646BA" w:rsidRPr="00EA76E6">
        <w:t>.</w:t>
      </w:r>
    </w:p>
    <w:p w14:paraId="208BC980" w14:textId="673357B1" w:rsidR="00C646BA" w:rsidRPr="00EA76E6" w:rsidRDefault="00C646BA" w:rsidP="00C646BA">
      <w:r w:rsidRPr="00EA76E6">
        <w:t>« </w:t>
      </w:r>
      <w:r w:rsidR="00CA2403" w:rsidRPr="00EA76E6">
        <w:t>Maintenant</w:t>
      </w:r>
      <w:r w:rsidRPr="00EA76E6">
        <w:t xml:space="preserve">, </w:t>
      </w:r>
      <w:r w:rsidR="00CA2403" w:rsidRPr="00EA76E6">
        <w:t>Clayton</w:t>
      </w:r>
      <w:r w:rsidRPr="00EA76E6">
        <w:t xml:space="preserve">, </w:t>
      </w:r>
      <w:r w:rsidR="00CA2403" w:rsidRPr="00EA76E6">
        <w:t>parlez-moi du client qui est venu devant cette maison à dix heures ce matin et qui</w:t>
      </w:r>
      <w:r w:rsidRPr="00EA76E6">
        <w:t xml:space="preserve">, </w:t>
      </w:r>
      <w:r w:rsidR="00CA2403" w:rsidRPr="00EA76E6">
        <w:t>après</w:t>
      </w:r>
      <w:r w:rsidRPr="00EA76E6">
        <w:t xml:space="preserve">, </w:t>
      </w:r>
      <w:r w:rsidR="00CA2403" w:rsidRPr="00EA76E6">
        <w:t>a suivi deux gentlemen dans Regent Street</w:t>
      </w:r>
      <w:r w:rsidRPr="00EA76E6">
        <w:t>. »</w:t>
      </w:r>
    </w:p>
    <w:p w14:paraId="015C1845" w14:textId="77777777" w:rsidR="00C646BA" w:rsidRPr="00EA76E6" w:rsidRDefault="00CA2403" w:rsidP="00C646BA">
      <w:r w:rsidRPr="00EA76E6">
        <w:t>Le cocher eut l</w:t>
      </w:r>
      <w:r w:rsidR="00C646BA" w:rsidRPr="00EA76E6">
        <w:t>’</w:t>
      </w:r>
      <w:r w:rsidRPr="00EA76E6">
        <w:t>air surpris et vaguement embarrassé</w:t>
      </w:r>
      <w:r w:rsidR="00C646BA" w:rsidRPr="00EA76E6">
        <w:t>.</w:t>
      </w:r>
    </w:p>
    <w:p w14:paraId="575065A8" w14:textId="77777777" w:rsidR="00C646BA" w:rsidRPr="00EA76E6" w:rsidRDefault="00C646BA" w:rsidP="00C646BA">
      <w:r w:rsidRPr="00EA76E6">
        <w:t>« </w:t>
      </w:r>
      <w:r w:rsidR="00CA2403" w:rsidRPr="00EA76E6">
        <w:t>Ma foi</w:t>
      </w:r>
      <w:r w:rsidRPr="00EA76E6">
        <w:t xml:space="preserve">, </w:t>
      </w:r>
      <w:r w:rsidR="00CA2403" w:rsidRPr="00EA76E6">
        <w:t>je ne vois pas pourquoi je vous le raconterais</w:t>
      </w:r>
      <w:r w:rsidRPr="00EA76E6">
        <w:t xml:space="preserve">, </w:t>
      </w:r>
      <w:r w:rsidR="00CA2403" w:rsidRPr="00EA76E6">
        <w:t>car vous semblez en savoir autant que moi</w:t>
      </w:r>
      <w:r w:rsidRPr="00EA76E6">
        <w:t xml:space="preserve">, </w:t>
      </w:r>
      <w:r w:rsidR="00CA2403" w:rsidRPr="00EA76E6">
        <w:t>dit-il</w:t>
      </w:r>
      <w:r w:rsidRPr="00EA76E6">
        <w:t xml:space="preserve">. </w:t>
      </w:r>
      <w:r w:rsidR="00CA2403" w:rsidRPr="00EA76E6">
        <w:t>La vérité est que ce gentleman m</w:t>
      </w:r>
      <w:r w:rsidRPr="00EA76E6">
        <w:t>’</w:t>
      </w:r>
      <w:r w:rsidR="00CA2403" w:rsidRPr="00EA76E6">
        <w:t>a dit qu</w:t>
      </w:r>
      <w:r w:rsidRPr="00EA76E6">
        <w:t>’</w:t>
      </w:r>
      <w:r w:rsidR="00CA2403" w:rsidRPr="00EA76E6">
        <w:t>il était détective</w:t>
      </w:r>
      <w:r w:rsidRPr="00EA76E6">
        <w:t xml:space="preserve">, </w:t>
      </w:r>
      <w:r w:rsidR="00CA2403" w:rsidRPr="00EA76E6">
        <w:t>et que je ne devais parler de lui à personne</w:t>
      </w:r>
      <w:r w:rsidRPr="00EA76E6">
        <w:t>.</w:t>
      </w:r>
    </w:p>
    <w:p w14:paraId="6219A618" w14:textId="77777777" w:rsidR="00C646BA" w:rsidRPr="00EA76E6" w:rsidRDefault="00C646BA" w:rsidP="00C646BA">
      <w:r w:rsidRPr="00EA76E6">
        <w:t>— </w:t>
      </w:r>
      <w:r w:rsidR="00CA2403" w:rsidRPr="00EA76E6">
        <w:t>Mon ami</w:t>
      </w:r>
      <w:r w:rsidRPr="00EA76E6">
        <w:t xml:space="preserve">, </w:t>
      </w:r>
      <w:r w:rsidR="00CA2403" w:rsidRPr="00EA76E6">
        <w:t>il s</w:t>
      </w:r>
      <w:r w:rsidRPr="00EA76E6">
        <w:t>’</w:t>
      </w:r>
      <w:r w:rsidR="00CA2403" w:rsidRPr="00EA76E6">
        <w:t>agit d</w:t>
      </w:r>
      <w:r w:rsidRPr="00EA76E6">
        <w:t>’</w:t>
      </w:r>
      <w:r w:rsidR="00CA2403" w:rsidRPr="00EA76E6">
        <w:t>une affaire très grave</w:t>
      </w:r>
      <w:r w:rsidRPr="00EA76E6">
        <w:t xml:space="preserve">. </w:t>
      </w:r>
      <w:r w:rsidR="00CA2403" w:rsidRPr="00EA76E6">
        <w:t>Vous vous trouveriez vite dans une situation désagréable si vous tentiez de me cacher quelque chose</w:t>
      </w:r>
      <w:r w:rsidRPr="00EA76E6">
        <w:t xml:space="preserve">. </w:t>
      </w:r>
      <w:r w:rsidR="00CA2403" w:rsidRPr="00EA76E6">
        <w:t>Ce client vous a donc déclaré qu</w:t>
      </w:r>
      <w:r w:rsidRPr="00EA76E6">
        <w:t>’</w:t>
      </w:r>
      <w:r w:rsidR="00CA2403" w:rsidRPr="00EA76E6">
        <w:t>il était détective</w:t>
      </w:r>
      <w:r w:rsidRPr="00EA76E6">
        <w:t> ?</w:t>
      </w:r>
    </w:p>
    <w:p w14:paraId="32E6A688" w14:textId="77777777" w:rsidR="00C646BA" w:rsidRPr="00EA76E6" w:rsidRDefault="00C646BA" w:rsidP="00C646BA">
      <w:r w:rsidRPr="00EA76E6">
        <w:t>— </w:t>
      </w:r>
      <w:r w:rsidR="00CA2403" w:rsidRPr="00EA76E6">
        <w:t>Oui</w:t>
      </w:r>
      <w:r w:rsidRPr="00EA76E6">
        <w:t xml:space="preserve">, </w:t>
      </w:r>
      <w:r w:rsidR="00CA2403" w:rsidRPr="00EA76E6">
        <w:t>c</w:t>
      </w:r>
      <w:r w:rsidRPr="00EA76E6">
        <w:t>’</w:t>
      </w:r>
      <w:r w:rsidR="00CA2403" w:rsidRPr="00EA76E6">
        <w:t>est ce qu</w:t>
      </w:r>
      <w:r w:rsidRPr="00EA76E6">
        <w:t>’</w:t>
      </w:r>
      <w:r w:rsidR="00CA2403" w:rsidRPr="00EA76E6">
        <w:t>il m</w:t>
      </w:r>
      <w:r w:rsidRPr="00EA76E6">
        <w:t>’</w:t>
      </w:r>
      <w:r w:rsidR="00CA2403" w:rsidRPr="00EA76E6">
        <w:t>a déclaré</w:t>
      </w:r>
      <w:r w:rsidRPr="00EA76E6">
        <w:t>.</w:t>
      </w:r>
    </w:p>
    <w:p w14:paraId="7F6B7DBA" w14:textId="77777777" w:rsidR="00C646BA" w:rsidRPr="00EA76E6" w:rsidRDefault="00C646BA" w:rsidP="00C646BA">
      <w:r w:rsidRPr="00EA76E6">
        <w:t>— </w:t>
      </w:r>
      <w:r w:rsidR="00CA2403" w:rsidRPr="00EA76E6">
        <w:t>Quand vous l</w:t>
      </w:r>
      <w:r w:rsidRPr="00EA76E6">
        <w:t>’</w:t>
      </w:r>
      <w:r w:rsidR="00CA2403" w:rsidRPr="00EA76E6">
        <w:t>a-t-il déclaré</w:t>
      </w:r>
      <w:r w:rsidRPr="00EA76E6">
        <w:t> ?</w:t>
      </w:r>
    </w:p>
    <w:p w14:paraId="32C8F151" w14:textId="77777777" w:rsidR="00C646BA" w:rsidRPr="00EA76E6" w:rsidRDefault="00C646BA" w:rsidP="00C646BA">
      <w:r w:rsidRPr="00EA76E6">
        <w:t>— </w:t>
      </w:r>
      <w:r w:rsidR="00CA2403" w:rsidRPr="00EA76E6">
        <w:t>Quand il est monté dans ma voiture</w:t>
      </w:r>
      <w:r w:rsidRPr="00EA76E6">
        <w:t>.</w:t>
      </w:r>
    </w:p>
    <w:p w14:paraId="307C8F1C" w14:textId="77777777" w:rsidR="00C646BA" w:rsidRPr="00EA76E6" w:rsidRDefault="00C646BA" w:rsidP="00C646BA">
      <w:r w:rsidRPr="00EA76E6">
        <w:lastRenderedPageBreak/>
        <w:t>— </w:t>
      </w:r>
      <w:r w:rsidR="00CA2403" w:rsidRPr="00EA76E6">
        <w:t>Ne vous a-t-il rien dit de plus</w:t>
      </w:r>
      <w:r w:rsidRPr="00EA76E6">
        <w:t> ?</w:t>
      </w:r>
    </w:p>
    <w:p w14:paraId="31C86462" w14:textId="61DE840B" w:rsidR="00C646BA" w:rsidRPr="00EA76E6" w:rsidRDefault="00C646BA" w:rsidP="00C646BA">
      <w:r w:rsidRPr="00EA76E6">
        <w:t>— </w:t>
      </w:r>
      <w:r w:rsidR="00CA2403" w:rsidRPr="00EA76E6">
        <w:t>Il m</w:t>
      </w:r>
      <w:r w:rsidRPr="00EA76E6">
        <w:t>’</w:t>
      </w:r>
      <w:r w:rsidR="00CA2403" w:rsidRPr="00EA76E6">
        <w:t>a dit son nom</w:t>
      </w:r>
      <w:r w:rsidRPr="00EA76E6">
        <w:t>. »</w:t>
      </w:r>
    </w:p>
    <w:p w14:paraId="2FD90E1A" w14:textId="77777777" w:rsidR="00C646BA" w:rsidRPr="00EA76E6" w:rsidRDefault="00CA2403" w:rsidP="00C646BA">
      <w:r w:rsidRPr="00EA76E6">
        <w:t>Holmes me lança un regard de triomphe</w:t>
      </w:r>
      <w:r w:rsidR="00C646BA" w:rsidRPr="00EA76E6">
        <w:t>.</w:t>
      </w:r>
    </w:p>
    <w:p w14:paraId="2AFC34BA" w14:textId="77777777" w:rsidR="00C646BA" w:rsidRPr="00EA76E6" w:rsidRDefault="00C646BA" w:rsidP="00C646BA">
      <w:r w:rsidRPr="00EA76E6">
        <w:t>« </w:t>
      </w:r>
      <w:r w:rsidR="00CA2403" w:rsidRPr="00EA76E6">
        <w:t>Ah</w:t>
      </w:r>
      <w:r w:rsidRPr="00EA76E6">
        <w:t xml:space="preserve"> ! </w:t>
      </w:r>
      <w:r w:rsidR="00CA2403" w:rsidRPr="00EA76E6">
        <w:t>Il vous a dit comment il s</w:t>
      </w:r>
      <w:r w:rsidRPr="00EA76E6">
        <w:t>’</w:t>
      </w:r>
      <w:r w:rsidR="00CA2403" w:rsidRPr="00EA76E6">
        <w:t>appelait</w:t>
      </w:r>
      <w:r w:rsidRPr="00EA76E6">
        <w:t xml:space="preserve">, </w:t>
      </w:r>
      <w:r w:rsidR="00CA2403" w:rsidRPr="00EA76E6">
        <w:t>eh</w:t>
      </w:r>
      <w:r w:rsidRPr="00EA76E6">
        <w:t xml:space="preserve"> ? </w:t>
      </w:r>
      <w:r w:rsidR="00CA2403" w:rsidRPr="00EA76E6">
        <w:t>C</w:t>
      </w:r>
      <w:r w:rsidRPr="00EA76E6">
        <w:t>’</w:t>
      </w:r>
      <w:r w:rsidR="00CA2403" w:rsidRPr="00EA76E6">
        <w:t>était bien imprudent</w:t>
      </w:r>
      <w:r w:rsidRPr="00EA76E6">
        <w:t xml:space="preserve"> ! </w:t>
      </w:r>
      <w:r w:rsidR="00CA2403" w:rsidRPr="00EA76E6">
        <w:t>Et comment s</w:t>
      </w:r>
      <w:r w:rsidRPr="00EA76E6">
        <w:t>’</w:t>
      </w:r>
      <w:r w:rsidR="00CA2403" w:rsidRPr="00EA76E6">
        <w:t>appelait-il</w:t>
      </w:r>
      <w:r w:rsidRPr="00EA76E6">
        <w:t> ?</w:t>
      </w:r>
    </w:p>
    <w:p w14:paraId="583CCC2E" w14:textId="0018395D" w:rsidR="00C646BA" w:rsidRPr="00EA76E6" w:rsidRDefault="00C646BA" w:rsidP="00C646BA">
      <w:r w:rsidRPr="00EA76E6">
        <w:t>— </w:t>
      </w:r>
      <w:r w:rsidR="00CA2403" w:rsidRPr="00EA76E6">
        <w:t>Il s</w:t>
      </w:r>
      <w:r w:rsidRPr="00EA76E6">
        <w:t>’</w:t>
      </w:r>
      <w:r w:rsidR="00CA2403" w:rsidRPr="00EA76E6">
        <w:t>appelait</w:t>
      </w:r>
      <w:r w:rsidRPr="00EA76E6">
        <w:t xml:space="preserve">, </w:t>
      </w:r>
      <w:r w:rsidR="00CA2403" w:rsidRPr="00EA76E6">
        <w:t>nous dit le cocher</w:t>
      </w:r>
      <w:r w:rsidRPr="00EA76E6">
        <w:t>, M. </w:t>
      </w:r>
      <w:r w:rsidR="00CA2403" w:rsidRPr="00EA76E6">
        <w:t>Sherlock Holmes</w:t>
      </w:r>
      <w:r w:rsidRPr="00EA76E6">
        <w:t>. »</w:t>
      </w:r>
    </w:p>
    <w:p w14:paraId="3DC7705E" w14:textId="77777777" w:rsidR="00C646BA" w:rsidRPr="00EA76E6" w:rsidRDefault="00CA2403" w:rsidP="00C646BA">
      <w:r w:rsidRPr="00EA76E6">
        <w:t>Jamais je n</w:t>
      </w:r>
      <w:r w:rsidR="00C646BA" w:rsidRPr="00EA76E6">
        <w:t>’</w:t>
      </w:r>
      <w:r w:rsidRPr="00EA76E6">
        <w:t>avais vu mon ami pareillement abasourdi</w:t>
      </w:r>
      <w:r w:rsidR="00C646BA" w:rsidRPr="00EA76E6">
        <w:t xml:space="preserve">. </w:t>
      </w:r>
      <w:r w:rsidRPr="00EA76E6">
        <w:t>Pe</w:t>
      </w:r>
      <w:r w:rsidRPr="00EA76E6">
        <w:t>n</w:t>
      </w:r>
      <w:r w:rsidRPr="00EA76E6">
        <w:t>dant une minute</w:t>
      </w:r>
      <w:r w:rsidR="00C646BA" w:rsidRPr="00EA76E6">
        <w:t xml:space="preserve">, </w:t>
      </w:r>
      <w:r w:rsidRPr="00EA76E6">
        <w:t>il demeura immobile</w:t>
      </w:r>
      <w:r w:rsidR="00C646BA" w:rsidRPr="00EA76E6">
        <w:t xml:space="preserve">, </w:t>
      </w:r>
      <w:r w:rsidRPr="00EA76E6">
        <w:t>pétrifié</w:t>
      </w:r>
      <w:r w:rsidR="00C646BA" w:rsidRPr="00EA76E6">
        <w:t xml:space="preserve">. </w:t>
      </w:r>
      <w:r w:rsidRPr="00EA76E6">
        <w:t>Puis il éclata de rire</w:t>
      </w:r>
      <w:r w:rsidR="00C646BA" w:rsidRPr="00EA76E6">
        <w:t>.</w:t>
      </w:r>
    </w:p>
    <w:p w14:paraId="4188EC6C" w14:textId="77777777" w:rsidR="00C646BA" w:rsidRPr="00EA76E6" w:rsidRDefault="00C646BA" w:rsidP="00C646BA">
      <w:r w:rsidRPr="00EA76E6">
        <w:t>« </w:t>
      </w:r>
      <w:r w:rsidR="00CA2403" w:rsidRPr="00EA76E6">
        <w:t>Touché</w:t>
      </w:r>
      <w:r w:rsidRPr="00EA76E6">
        <w:t xml:space="preserve">, </w:t>
      </w:r>
      <w:r w:rsidR="00CA2403" w:rsidRPr="00EA76E6">
        <w:t>Watson</w:t>
      </w:r>
      <w:r w:rsidRPr="00EA76E6">
        <w:t xml:space="preserve"> ! </w:t>
      </w:r>
      <w:r w:rsidR="00CA2403" w:rsidRPr="00EA76E6">
        <w:t>Indiscutablement touché</w:t>
      </w:r>
      <w:r w:rsidRPr="00EA76E6">
        <w:t xml:space="preserve"> ! </w:t>
      </w:r>
      <w:r w:rsidR="00CA2403" w:rsidRPr="00EA76E6">
        <w:t>dit-il</w:t>
      </w:r>
      <w:r w:rsidRPr="00EA76E6">
        <w:t xml:space="preserve">. </w:t>
      </w:r>
      <w:r w:rsidR="00CA2403" w:rsidRPr="00EA76E6">
        <w:t>Je sens un fleuret aussi rapide et aussi souple que le mien</w:t>
      </w:r>
      <w:r w:rsidRPr="00EA76E6">
        <w:t xml:space="preserve">. </w:t>
      </w:r>
      <w:r w:rsidR="00CA2403" w:rsidRPr="00EA76E6">
        <w:t>Il m</w:t>
      </w:r>
      <w:r w:rsidRPr="00EA76E6">
        <w:t>’</w:t>
      </w:r>
      <w:r w:rsidR="00CA2403" w:rsidRPr="00EA76E6">
        <w:t>a touché très joliment cette fois-ci</w:t>
      </w:r>
      <w:r w:rsidRPr="00EA76E6">
        <w:t xml:space="preserve">. </w:t>
      </w:r>
      <w:r w:rsidR="00CA2403" w:rsidRPr="00EA76E6">
        <w:t>Donc il s</w:t>
      </w:r>
      <w:r w:rsidRPr="00EA76E6">
        <w:t>’</w:t>
      </w:r>
      <w:r w:rsidR="00CA2403" w:rsidRPr="00EA76E6">
        <w:t>appelait Sherlock Holmes</w:t>
      </w:r>
      <w:r w:rsidRPr="00EA76E6">
        <w:t> ?</w:t>
      </w:r>
    </w:p>
    <w:p w14:paraId="5FB57DD8" w14:textId="77777777" w:rsidR="00C646BA" w:rsidRPr="00EA76E6" w:rsidRDefault="00C646BA" w:rsidP="00C646BA">
      <w:r w:rsidRPr="00EA76E6">
        <w:t>— </w:t>
      </w:r>
      <w:r w:rsidR="00CA2403" w:rsidRPr="00EA76E6">
        <w:t>Oui</w:t>
      </w:r>
      <w:r w:rsidRPr="00EA76E6">
        <w:t xml:space="preserve">, </w:t>
      </w:r>
      <w:r w:rsidR="00CA2403" w:rsidRPr="00EA76E6">
        <w:t>monsieur</w:t>
      </w:r>
      <w:r w:rsidRPr="00EA76E6">
        <w:t xml:space="preserve">, </w:t>
      </w:r>
      <w:r w:rsidR="00CA2403" w:rsidRPr="00EA76E6">
        <w:t>c</w:t>
      </w:r>
      <w:r w:rsidRPr="00EA76E6">
        <w:t>’</w:t>
      </w:r>
      <w:r w:rsidR="00CA2403" w:rsidRPr="00EA76E6">
        <w:t>était le nom du gentleman</w:t>
      </w:r>
      <w:r w:rsidRPr="00EA76E6">
        <w:t>.</w:t>
      </w:r>
    </w:p>
    <w:p w14:paraId="193BE73E" w14:textId="77777777" w:rsidR="00C646BA" w:rsidRPr="00EA76E6" w:rsidRDefault="00C646BA" w:rsidP="00C646BA">
      <w:r w:rsidRPr="00EA76E6">
        <w:t>— </w:t>
      </w:r>
      <w:r w:rsidR="00CA2403" w:rsidRPr="00EA76E6">
        <w:t>Bravo</w:t>
      </w:r>
      <w:r w:rsidRPr="00EA76E6">
        <w:t xml:space="preserve"> ! </w:t>
      </w:r>
      <w:r w:rsidR="00CA2403" w:rsidRPr="00EA76E6">
        <w:t>Dites-moi où vous l</w:t>
      </w:r>
      <w:r w:rsidRPr="00EA76E6">
        <w:t>’</w:t>
      </w:r>
      <w:r w:rsidR="00CA2403" w:rsidRPr="00EA76E6">
        <w:t>avez pris en charge</w:t>
      </w:r>
      <w:r w:rsidRPr="00EA76E6">
        <w:t xml:space="preserve">, </w:t>
      </w:r>
      <w:r w:rsidR="00CA2403" w:rsidRPr="00EA76E6">
        <w:t>et tout ce qui s</w:t>
      </w:r>
      <w:r w:rsidRPr="00EA76E6">
        <w:t>’</w:t>
      </w:r>
      <w:r w:rsidR="00CA2403" w:rsidRPr="00EA76E6">
        <w:t>est passé</w:t>
      </w:r>
      <w:r w:rsidRPr="00EA76E6">
        <w:t>.</w:t>
      </w:r>
    </w:p>
    <w:p w14:paraId="18151964" w14:textId="77777777" w:rsidR="00C646BA" w:rsidRPr="00EA76E6" w:rsidRDefault="00C646BA" w:rsidP="00C646BA">
      <w:r w:rsidRPr="00EA76E6">
        <w:t>— </w:t>
      </w:r>
      <w:r w:rsidR="00CA2403" w:rsidRPr="00EA76E6">
        <w:t>Il m</w:t>
      </w:r>
      <w:r w:rsidRPr="00EA76E6">
        <w:t>’</w:t>
      </w:r>
      <w:r w:rsidR="00CA2403" w:rsidRPr="00EA76E6">
        <w:t>a hélé vers neuf heures et demie dans Trafalgar Square</w:t>
      </w:r>
      <w:r w:rsidRPr="00EA76E6">
        <w:t xml:space="preserve">. </w:t>
      </w:r>
      <w:r w:rsidR="00CA2403" w:rsidRPr="00EA76E6">
        <w:t>Il m</w:t>
      </w:r>
      <w:r w:rsidRPr="00EA76E6">
        <w:t>’</w:t>
      </w:r>
      <w:r w:rsidR="00CA2403" w:rsidRPr="00EA76E6">
        <w:t>a dit qu</w:t>
      </w:r>
      <w:r w:rsidRPr="00EA76E6">
        <w:t>’</w:t>
      </w:r>
      <w:r w:rsidR="00CA2403" w:rsidRPr="00EA76E6">
        <w:t>il était détective</w:t>
      </w:r>
      <w:r w:rsidRPr="00EA76E6">
        <w:t xml:space="preserve">, </w:t>
      </w:r>
      <w:r w:rsidR="00CA2403" w:rsidRPr="00EA76E6">
        <w:t>et il m</w:t>
      </w:r>
      <w:r w:rsidRPr="00EA76E6">
        <w:t>’</w:t>
      </w:r>
      <w:r w:rsidR="00CA2403" w:rsidRPr="00EA76E6">
        <w:t>a offert deux gu</w:t>
      </w:r>
      <w:r w:rsidR="00CA2403" w:rsidRPr="00EA76E6">
        <w:t>i</w:t>
      </w:r>
      <w:r w:rsidR="00CA2403" w:rsidRPr="00EA76E6">
        <w:t>nées pour que je fasse exactement ce qu</w:t>
      </w:r>
      <w:r w:rsidRPr="00EA76E6">
        <w:t>’</w:t>
      </w:r>
      <w:r w:rsidR="00CA2403" w:rsidRPr="00EA76E6">
        <w:t>il voudrait toute la journée sans poser de questions</w:t>
      </w:r>
      <w:r w:rsidRPr="00EA76E6">
        <w:t xml:space="preserve">. </w:t>
      </w:r>
      <w:r w:rsidR="00CA2403" w:rsidRPr="00EA76E6">
        <w:t>J</w:t>
      </w:r>
      <w:r w:rsidRPr="00EA76E6">
        <w:t>’</w:t>
      </w:r>
      <w:r w:rsidR="00CA2403" w:rsidRPr="00EA76E6">
        <w:t>ai été bien content d</w:t>
      </w:r>
      <w:r w:rsidRPr="00EA76E6">
        <w:t>’</w:t>
      </w:r>
      <w:r w:rsidR="00CA2403" w:rsidRPr="00EA76E6">
        <w:t>accepter</w:t>
      </w:r>
      <w:r w:rsidRPr="00EA76E6">
        <w:t xml:space="preserve"> ! </w:t>
      </w:r>
      <w:r w:rsidR="00CA2403" w:rsidRPr="00EA76E6">
        <w:t>D</w:t>
      </w:r>
      <w:r w:rsidRPr="00EA76E6">
        <w:t>’</w:t>
      </w:r>
      <w:r w:rsidR="00CA2403" w:rsidRPr="00EA76E6">
        <w:t>abord nous sommes allés devant le Northumbe</w:t>
      </w:r>
      <w:r w:rsidR="00CA2403" w:rsidRPr="00EA76E6">
        <w:t>r</w:t>
      </w:r>
      <w:r w:rsidR="00CA2403" w:rsidRPr="00EA76E6">
        <w:t>land Hotel</w:t>
      </w:r>
      <w:r w:rsidRPr="00EA76E6">
        <w:t xml:space="preserve">, </w:t>
      </w:r>
      <w:r w:rsidR="00CA2403" w:rsidRPr="00EA76E6">
        <w:t>et nous avons attendu la sortie de deux messieurs qui ont pris un fiacre à la station</w:t>
      </w:r>
      <w:r w:rsidRPr="00EA76E6">
        <w:t xml:space="preserve">. </w:t>
      </w:r>
      <w:r w:rsidR="00CA2403" w:rsidRPr="00EA76E6">
        <w:t>Nous les avons suivis jusqu</w:t>
      </w:r>
      <w:r w:rsidRPr="00EA76E6">
        <w:t>’</w:t>
      </w:r>
      <w:r w:rsidR="00CA2403" w:rsidRPr="00EA76E6">
        <w:t>à un endroit près d</w:t>
      </w:r>
      <w:r w:rsidRPr="00EA76E6">
        <w:t>’</w:t>
      </w:r>
      <w:r w:rsidR="00CA2403" w:rsidRPr="00EA76E6">
        <w:t>ici</w:t>
      </w:r>
      <w:r w:rsidRPr="00EA76E6">
        <w:t>.</w:t>
      </w:r>
    </w:p>
    <w:p w14:paraId="34A13458" w14:textId="77777777" w:rsidR="00C646BA" w:rsidRPr="00EA76E6" w:rsidRDefault="00C646BA" w:rsidP="00C646BA">
      <w:r w:rsidRPr="00EA76E6">
        <w:t>— </w:t>
      </w:r>
      <w:r w:rsidR="00CA2403" w:rsidRPr="00EA76E6">
        <w:t>Jusqu</w:t>
      </w:r>
      <w:r w:rsidRPr="00EA76E6">
        <w:t>’</w:t>
      </w:r>
      <w:r w:rsidR="00CA2403" w:rsidRPr="00EA76E6">
        <w:t>à cette porte</w:t>
      </w:r>
      <w:r w:rsidRPr="00EA76E6">
        <w:t xml:space="preserve">, </w:t>
      </w:r>
      <w:r w:rsidR="00CA2403" w:rsidRPr="00EA76E6">
        <w:t>dit Holmes</w:t>
      </w:r>
      <w:r w:rsidRPr="00EA76E6">
        <w:t>.</w:t>
      </w:r>
    </w:p>
    <w:p w14:paraId="70690CD6" w14:textId="77777777" w:rsidR="00C646BA" w:rsidRPr="00EA76E6" w:rsidRDefault="00C646BA" w:rsidP="00C646BA">
      <w:r w:rsidRPr="00EA76E6">
        <w:t>— </w:t>
      </w:r>
      <w:r w:rsidR="00CA2403" w:rsidRPr="00EA76E6">
        <w:t>Ça</w:t>
      </w:r>
      <w:r w:rsidRPr="00EA76E6">
        <w:t xml:space="preserve">, </w:t>
      </w:r>
      <w:r w:rsidR="00CA2403" w:rsidRPr="00EA76E6">
        <w:t>je n</w:t>
      </w:r>
      <w:r w:rsidRPr="00EA76E6">
        <w:t>’</w:t>
      </w:r>
      <w:r w:rsidR="00CA2403" w:rsidRPr="00EA76E6">
        <w:t>en suis pas absolument sûr</w:t>
      </w:r>
      <w:r w:rsidRPr="00EA76E6">
        <w:t xml:space="preserve"> ; </w:t>
      </w:r>
      <w:r w:rsidR="00CA2403" w:rsidRPr="00EA76E6">
        <w:t>mais mon client pourrait vous le dire</w:t>
      </w:r>
      <w:r w:rsidRPr="00EA76E6">
        <w:t xml:space="preserve">, </w:t>
      </w:r>
      <w:r w:rsidR="00CA2403" w:rsidRPr="00EA76E6">
        <w:t>lui</w:t>
      </w:r>
      <w:r w:rsidRPr="00EA76E6">
        <w:t xml:space="preserve">. </w:t>
      </w:r>
      <w:r w:rsidR="00CA2403" w:rsidRPr="00EA76E6">
        <w:t xml:space="preserve">Nous nous sommes arrêtés dans la </w:t>
      </w:r>
      <w:r w:rsidR="00CA2403" w:rsidRPr="00EA76E6">
        <w:lastRenderedPageBreak/>
        <w:t>rue et nous avons attendu une heure et demie</w:t>
      </w:r>
      <w:r w:rsidRPr="00EA76E6">
        <w:t xml:space="preserve">. </w:t>
      </w:r>
      <w:r w:rsidR="00CA2403" w:rsidRPr="00EA76E6">
        <w:t>Puis les deux ge</w:t>
      </w:r>
      <w:r w:rsidR="00CA2403" w:rsidRPr="00EA76E6">
        <w:t>n</w:t>
      </w:r>
      <w:r w:rsidR="00CA2403" w:rsidRPr="00EA76E6">
        <w:t>tlemen sont ressortis</w:t>
      </w:r>
      <w:r w:rsidRPr="00EA76E6">
        <w:t xml:space="preserve">, </w:t>
      </w:r>
      <w:r w:rsidR="00CA2403" w:rsidRPr="00EA76E6">
        <w:t>nous ont dépassés à pied</w:t>
      </w:r>
      <w:r w:rsidRPr="00EA76E6">
        <w:t xml:space="preserve">, </w:t>
      </w:r>
      <w:r w:rsidR="00CA2403" w:rsidRPr="00EA76E6">
        <w:t>et nous les avons suivis dans Baker Street</w:t>
      </w:r>
      <w:r w:rsidRPr="00EA76E6">
        <w:t>…</w:t>
      </w:r>
    </w:p>
    <w:p w14:paraId="6FB76B4C" w14:textId="77777777" w:rsidR="00C646BA" w:rsidRPr="00EA76E6" w:rsidRDefault="00C646BA" w:rsidP="00C646BA">
      <w:r w:rsidRPr="00EA76E6">
        <w:t>— </w:t>
      </w:r>
      <w:r w:rsidR="00CA2403" w:rsidRPr="00EA76E6">
        <w:t>Je sais</w:t>
      </w:r>
      <w:r w:rsidRPr="00EA76E6">
        <w:t xml:space="preserve">, </w:t>
      </w:r>
      <w:r w:rsidR="00CA2403" w:rsidRPr="00EA76E6">
        <w:t>dit Holmes</w:t>
      </w:r>
      <w:r w:rsidRPr="00EA76E6">
        <w:t>.</w:t>
      </w:r>
    </w:p>
    <w:p w14:paraId="0427007E" w14:textId="614CB3D3" w:rsidR="00C646BA" w:rsidRPr="00EA76E6" w:rsidRDefault="00C646BA" w:rsidP="00C646BA">
      <w:r w:rsidRPr="00EA76E6">
        <w:t xml:space="preserve">— … </w:t>
      </w:r>
      <w:r w:rsidR="00CA2403" w:rsidRPr="00EA76E6">
        <w:t>jusqu</w:t>
      </w:r>
      <w:r w:rsidRPr="00EA76E6">
        <w:t>’</w:t>
      </w:r>
      <w:r w:rsidR="00CA2403" w:rsidRPr="00EA76E6">
        <w:t>à ce que nous arrivions aux trois quarts de R</w:t>
      </w:r>
      <w:r w:rsidR="00CA2403" w:rsidRPr="00EA76E6">
        <w:t>e</w:t>
      </w:r>
      <w:r w:rsidR="00CA2403" w:rsidRPr="00EA76E6">
        <w:t>gent Street</w:t>
      </w:r>
      <w:r w:rsidRPr="00EA76E6">
        <w:t xml:space="preserve">. </w:t>
      </w:r>
      <w:r w:rsidR="00CA2403" w:rsidRPr="00EA76E6">
        <w:t>Là mon client a refermé le toit</w:t>
      </w:r>
      <w:r w:rsidRPr="00EA76E6">
        <w:t xml:space="preserve">, </w:t>
      </w:r>
      <w:r w:rsidR="00CA2403" w:rsidRPr="00EA76E6">
        <w:t>m</w:t>
      </w:r>
      <w:r w:rsidRPr="00EA76E6">
        <w:t>’</w:t>
      </w:r>
      <w:r w:rsidR="00CA2403" w:rsidRPr="00EA76E6">
        <w:t>a crié de foncer à la gare de Waterloo</w:t>
      </w:r>
      <w:r w:rsidRPr="00EA76E6">
        <w:t xml:space="preserve">. </w:t>
      </w:r>
      <w:r w:rsidR="00CA2403" w:rsidRPr="00EA76E6">
        <w:t>J</w:t>
      </w:r>
      <w:r w:rsidRPr="00EA76E6">
        <w:t>’</w:t>
      </w:r>
      <w:r w:rsidR="00CA2403" w:rsidRPr="00EA76E6">
        <w:t>ai fouetté la jument</w:t>
      </w:r>
      <w:r w:rsidRPr="00EA76E6">
        <w:t xml:space="preserve">, </w:t>
      </w:r>
      <w:r w:rsidR="00CA2403" w:rsidRPr="00EA76E6">
        <w:t>et nous sommes a</w:t>
      </w:r>
      <w:r w:rsidR="00CA2403" w:rsidRPr="00EA76E6">
        <w:t>r</w:t>
      </w:r>
      <w:r w:rsidR="00CA2403" w:rsidRPr="00EA76E6">
        <w:t>rivés en dix minutes</w:t>
      </w:r>
      <w:r w:rsidRPr="00EA76E6">
        <w:t xml:space="preserve">. </w:t>
      </w:r>
      <w:r w:rsidR="00CA2403" w:rsidRPr="00EA76E6">
        <w:t>Il m</w:t>
      </w:r>
      <w:r w:rsidRPr="00EA76E6">
        <w:t>’</w:t>
      </w:r>
      <w:r w:rsidR="00CA2403" w:rsidRPr="00EA76E6">
        <w:t>a payé mes deux guinées</w:t>
      </w:r>
      <w:r w:rsidRPr="00EA76E6">
        <w:t xml:space="preserve">, </w:t>
      </w:r>
      <w:r w:rsidR="00CA2403" w:rsidRPr="00EA76E6">
        <w:t>comme co</w:t>
      </w:r>
      <w:r w:rsidR="00CA2403" w:rsidRPr="00EA76E6">
        <w:t>n</w:t>
      </w:r>
      <w:r w:rsidR="00CA2403" w:rsidRPr="00EA76E6">
        <w:t>venu</w:t>
      </w:r>
      <w:r w:rsidRPr="00EA76E6">
        <w:t xml:space="preserve">, </w:t>
      </w:r>
      <w:r w:rsidR="00CA2403" w:rsidRPr="00EA76E6">
        <w:t>et il s</w:t>
      </w:r>
      <w:r w:rsidRPr="00EA76E6">
        <w:t>’</w:t>
      </w:r>
      <w:r w:rsidR="00CA2403" w:rsidRPr="00EA76E6">
        <w:t>est précipité dans la gare</w:t>
      </w:r>
      <w:r w:rsidRPr="00EA76E6">
        <w:t xml:space="preserve">. </w:t>
      </w:r>
      <w:r w:rsidR="00CA2403" w:rsidRPr="00EA76E6">
        <w:t>Juste comme il me qui</w:t>
      </w:r>
      <w:r w:rsidR="00CA2403" w:rsidRPr="00EA76E6">
        <w:t>t</w:t>
      </w:r>
      <w:r w:rsidR="00CA2403" w:rsidRPr="00EA76E6">
        <w:t>tait</w:t>
      </w:r>
      <w:r w:rsidRPr="00EA76E6">
        <w:t xml:space="preserve">, </w:t>
      </w:r>
      <w:r w:rsidR="00CA2403" w:rsidRPr="00EA76E6">
        <w:t>il s</w:t>
      </w:r>
      <w:r w:rsidRPr="00EA76E6">
        <w:t>’</w:t>
      </w:r>
      <w:r w:rsidR="00CA2403" w:rsidRPr="00EA76E6">
        <w:t>est retourné et m</w:t>
      </w:r>
      <w:r w:rsidRPr="00EA76E6">
        <w:t>’</w:t>
      </w:r>
      <w:r w:rsidR="00CA2403" w:rsidRPr="00EA76E6">
        <w:t>a lancé</w:t>
      </w:r>
      <w:r w:rsidRPr="00EA76E6">
        <w:t> : « </w:t>
      </w:r>
      <w:r w:rsidR="00CA2403" w:rsidRPr="00EA76E6">
        <w:t>Peut-être serez-vous co</w:t>
      </w:r>
      <w:r w:rsidR="00CA2403" w:rsidRPr="00EA76E6">
        <w:t>n</w:t>
      </w:r>
      <w:r w:rsidR="00CA2403" w:rsidRPr="00EA76E6">
        <w:t xml:space="preserve">tent de savoir que vous avez conduit </w:t>
      </w:r>
      <w:r w:rsidRPr="00EA76E6">
        <w:t>M. </w:t>
      </w:r>
      <w:r w:rsidR="00CA2403" w:rsidRPr="00EA76E6">
        <w:t>Sherlock Holmes</w:t>
      </w:r>
      <w:r w:rsidRPr="00EA76E6">
        <w:t> ? »</w:t>
      </w:r>
      <w:r w:rsidR="00CA2403" w:rsidRPr="00EA76E6">
        <w:t xml:space="preserve"> Voilà comment j</w:t>
      </w:r>
      <w:r w:rsidRPr="00EA76E6">
        <w:t>’</w:t>
      </w:r>
      <w:r w:rsidR="00CA2403" w:rsidRPr="00EA76E6">
        <w:t>ai su son nom</w:t>
      </w:r>
      <w:r w:rsidRPr="00EA76E6">
        <w:t>.</w:t>
      </w:r>
    </w:p>
    <w:p w14:paraId="34C518FB" w14:textId="77777777" w:rsidR="00C646BA" w:rsidRPr="00EA76E6" w:rsidRDefault="00C646BA" w:rsidP="00C646BA">
      <w:r w:rsidRPr="00EA76E6">
        <w:t>— </w:t>
      </w:r>
      <w:r w:rsidR="00CA2403" w:rsidRPr="00EA76E6">
        <w:t>Je comprends</w:t>
      </w:r>
      <w:r w:rsidRPr="00EA76E6">
        <w:t xml:space="preserve">. </w:t>
      </w:r>
      <w:r w:rsidR="00CA2403" w:rsidRPr="00EA76E6">
        <w:t>Et vous ne l</w:t>
      </w:r>
      <w:r w:rsidRPr="00EA76E6">
        <w:t>’</w:t>
      </w:r>
      <w:r w:rsidR="00CA2403" w:rsidRPr="00EA76E6">
        <w:t>avez plus revu</w:t>
      </w:r>
      <w:r w:rsidRPr="00EA76E6">
        <w:t> ?</w:t>
      </w:r>
    </w:p>
    <w:p w14:paraId="53093069" w14:textId="77777777" w:rsidR="00C646BA" w:rsidRPr="00EA76E6" w:rsidRDefault="00C646BA" w:rsidP="00C646BA">
      <w:r w:rsidRPr="00EA76E6">
        <w:t>— </w:t>
      </w:r>
      <w:r w:rsidR="00CA2403" w:rsidRPr="00EA76E6">
        <w:t>Pas après qu</w:t>
      </w:r>
      <w:r w:rsidRPr="00EA76E6">
        <w:t>’</w:t>
      </w:r>
      <w:r w:rsidR="00CA2403" w:rsidRPr="00EA76E6">
        <w:t>il fut entré dans la gare</w:t>
      </w:r>
      <w:r w:rsidRPr="00EA76E6">
        <w:t>.</w:t>
      </w:r>
    </w:p>
    <w:p w14:paraId="789E7EAF" w14:textId="2AE3637E" w:rsidR="00C646BA" w:rsidRPr="00EA76E6" w:rsidRDefault="00C646BA" w:rsidP="00C646BA">
      <w:r w:rsidRPr="00EA76E6">
        <w:t>— </w:t>
      </w:r>
      <w:r w:rsidR="00CA2403" w:rsidRPr="00EA76E6">
        <w:t xml:space="preserve">Et comment décririez-vous </w:t>
      </w:r>
      <w:r w:rsidRPr="00EA76E6">
        <w:t>M. </w:t>
      </w:r>
      <w:r w:rsidR="00CA2403" w:rsidRPr="00EA76E6">
        <w:t>Sherlock Holmes</w:t>
      </w:r>
      <w:r w:rsidRPr="00EA76E6">
        <w:t> ? »</w:t>
      </w:r>
    </w:p>
    <w:p w14:paraId="00D75E01" w14:textId="77777777" w:rsidR="00C646BA" w:rsidRPr="00EA76E6" w:rsidRDefault="00CA2403" w:rsidP="00C646BA">
      <w:r w:rsidRPr="00EA76E6">
        <w:t>Le cocher se gratta la tête</w:t>
      </w:r>
      <w:r w:rsidR="00C646BA" w:rsidRPr="00EA76E6">
        <w:t>.</w:t>
      </w:r>
    </w:p>
    <w:p w14:paraId="2022A896" w14:textId="77777777" w:rsidR="00C646BA" w:rsidRPr="00EA76E6" w:rsidRDefault="00C646BA" w:rsidP="00C646BA">
      <w:r w:rsidRPr="00EA76E6">
        <w:t>« </w:t>
      </w:r>
      <w:r w:rsidR="00CA2403" w:rsidRPr="00EA76E6">
        <w:t>Ben</w:t>
      </w:r>
      <w:r w:rsidRPr="00EA76E6">
        <w:t xml:space="preserve">, </w:t>
      </w:r>
      <w:r w:rsidR="00CA2403" w:rsidRPr="00EA76E6">
        <w:t>c</w:t>
      </w:r>
      <w:r w:rsidRPr="00EA76E6">
        <w:t>’</w:t>
      </w:r>
      <w:r w:rsidR="00CA2403" w:rsidRPr="00EA76E6">
        <w:t>est que le gentleman n</w:t>
      </w:r>
      <w:r w:rsidRPr="00EA76E6">
        <w:t>’</w:t>
      </w:r>
      <w:r w:rsidR="00CA2403" w:rsidRPr="00EA76E6">
        <w:t>est pas facile à décrire</w:t>
      </w:r>
      <w:r w:rsidRPr="00EA76E6">
        <w:t xml:space="preserve"> ! </w:t>
      </w:r>
      <w:r w:rsidR="00CA2403" w:rsidRPr="00EA76E6">
        <w:t>Je dirais qu</w:t>
      </w:r>
      <w:r w:rsidRPr="00EA76E6">
        <w:t>’</w:t>
      </w:r>
      <w:r w:rsidR="00CA2403" w:rsidRPr="00EA76E6">
        <w:t>il avait une quarantaine d</w:t>
      </w:r>
      <w:r w:rsidRPr="00EA76E6">
        <w:t>’</w:t>
      </w:r>
      <w:r w:rsidR="00CA2403" w:rsidRPr="00EA76E6">
        <w:t>années</w:t>
      </w:r>
      <w:r w:rsidRPr="00EA76E6">
        <w:t xml:space="preserve">, </w:t>
      </w:r>
      <w:r w:rsidR="00CA2403" w:rsidRPr="00EA76E6">
        <w:t>qu</w:t>
      </w:r>
      <w:r w:rsidRPr="00EA76E6">
        <w:t>’</w:t>
      </w:r>
      <w:r w:rsidR="00CA2403" w:rsidRPr="00EA76E6">
        <w:t>il était de taille moyenne</w:t>
      </w:r>
      <w:r w:rsidRPr="00EA76E6">
        <w:t xml:space="preserve">, </w:t>
      </w:r>
      <w:r w:rsidR="00CA2403" w:rsidRPr="00EA76E6">
        <w:t>une dizaine de centimètres de moins que vous</w:t>
      </w:r>
      <w:r w:rsidRPr="00EA76E6">
        <w:t xml:space="preserve">, </w:t>
      </w:r>
      <w:r w:rsidR="00CA2403" w:rsidRPr="00EA76E6">
        <w:t>mo</w:t>
      </w:r>
      <w:r w:rsidR="00CA2403" w:rsidRPr="00EA76E6">
        <w:t>n</w:t>
      </w:r>
      <w:r w:rsidR="00CA2403" w:rsidRPr="00EA76E6">
        <w:t>sieur</w:t>
      </w:r>
      <w:r w:rsidRPr="00EA76E6">
        <w:t xml:space="preserve">. </w:t>
      </w:r>
      <w:r w:rsidR="00CA2403" w:rsidRPr="00EA76E6">
        <w:t>Il était habillé comme quelqu</w:t>
      </w:r>
      <w:r w:rsidRPr="00EA76E6">
        <w:t>’</w:t>
      </w:r>
      <w:r w:rsidR="00CA2403" w:rsidRPr="00EA76E6">
        <w:t>un de bien</w:t>
      </w:r>
      <w:r w:rsidRPr="00EA76E6">
        <w:t xml:space="preserve">, </w:t>
      </w:r>
      <w:r w:rsidR="00CA2403" w:rsidRPr="00EA76E6">
        <w:t>il avait une barbe noire</w:t>
      </w:r>
      <w:r w:rsidRPr="00EA76E6">
        <w:t xml:space="preserve">, </w:t>
      </w:r>
      <w:r w:rsidR="00CA2403" w:rsidRPr="00EA76E6">
        <w:t>terminée en carré</w:t>
      </w:r>
      <w:r w:rsidRPr="00EA76E6">
        <w:t xml:space="preserve">, </w:t>
      </w:r>
      <w:r w:rsidR="00CA2403" w:rsidRPr="00EA76E6">
        <w:t>et une figure pâle</w:t>
      </w:r>
      <w:r w:rsidRPr="00EA76E6">
        <w:t xml:space="preserve">. </w:t>
      </w:r>
      <w:r w:rsidR="00CA2403" w:rsidRPr="00EA76E6">
        <w:t>Je ne sais pas si je pourrais trouver autre chose à dire</w:t>
      </w:r>
      <w:r w:rsidRPr="00EA76E6">
        <w:t>.</w:t>
      </w:r>
    </w:p>
    <w:p w14:paraId="5B18A36B" w14:textId="77777777" w:rsidR="00C646BA" w:rsidRPr="00EA76E6" w:rsidRDefault="00C646BA" w:rsidP="00C646BA">
      <w:r w:rsidRPr="00EA76E6">
        <w:t>— </w:t>
      </w:r>
      <w:r w:rsidR="00CA2403" w:rsidRPr="00EA76E6">
        <w:t>La couleur de ses yeux</w:t>
      </w:r>
      <w:r w:rsidRPr="00EA76E6">
        <w:t> ?</w:t>
      </w:r>
    </w:p>
    <w:p w14:paraId="118530EE" w14:textId="77777777" w:rsidR="00C646BA" w:rsidRPr="00EA76E6" w:rsidRDefault="00C646BA" w:rsidP="00C646BA">
      <w:r w:rsidRPr="00EA76E6">
        <w:t>— </w:t>
      </w:r>
      <w:r w:rsidR="00CA2403" w:rsidRPr="00EA76E6">
        <w:t>Je n</w:t>
      </w:r>
      <w:r w:rsidRPr="00EA76E6">
        <w:t>’</w:t>
      </w:r>
      <w:r w:rsidR="00CA2403" w:rsidRPr="00EA76E6">
        <w:t>en sais rien</w:t>
      </w:r>
      <w:r w:rsidRPr="00EA76E6">
        <w:t>.</w:t>
      </w:r>
    </w:p>
    <w:p w14:paraId="1205E5AB" w14:textId="77777777" w:rsidR="00C646BA" w:rsidRPr="00EA76E6" w:rsidRDefault="00C646BA" w:rsidP="00C646BA">
      <w:r w:rsidRPr="00EA76E6">
        <w:t>— </w:t>
      </w:r>
      <w:r w:rsidR="00CA2403" w:rsidRPr="00EA76E6">
        <w:t>C</w:t>
      </w:r>
      <w:r w:rsidRPr="00EA76E6">
        <w:t>’</w:t>
      </w:r>
      <w:r w:rsidR="00CA2403" w:rsidRPr="00EA76E6">
        <w:t>est tout</w:t>
      </w:r>
      <w:r w:rsidRPr="00EA76E6">
        <w:t> ?</w:t>
      </w:r>
    </w:p>
    <w:p w14:paraId="075B0D7F" w14:textId="77777777" w:rsidR="00C646BA" w:rsidRPr="00EA76E6" w:rsidRDefault="00C646BA" w:rsidP="00C646BA">
      <w:r w:rsidRPr="00EA76E6">
        <w:t>— </w:t>
      </w:r>
      <w:r w:rsidR="00CA2403" w:rsidRPr="00EA76E6">
        <w:t>Oui</w:t>
      </w:r>
      <w:r w:rsidRPr="00EA76E6">
        <w:t xml:space="preserve">, </w:t>
      </w:r>
      <w:r w:rsidR="00CA2403" w:rsidRPr="00EA76E6">
        <w:t>monsieur</w:t>
      </w:r>
      <w:r w:rsidRPr="00EA76E6">
        <w:t xml:space="preserve">. </w:t>
      </w:r>
      <w:r w:rsidR="00CA2403" w:rsidRPr="00EA76E6">
        <w:t>Tout</w:t>
      </w:r>
      <w:r w:rsidRPr="00EA76E6">
        <w:t>.</w:t>
      </w:r>
    </w:p>
    <w:p w14:paraId="5B55D5CB" w14:textId="77777777" w:rsidR="00C646BA" w:rsidRPr="00EA76E6" w:rsidRDefault="00C646BA" w:rsidP="00C646BA">
      <w:r w:rsidRPr="00EA76E6">
        <w:lastRenderedPageBreak/>
        <w:t>— </w:t>
      </w:r>
      <w:r w:rsidR="00CA2403" w:rsidRPr="00EA76E6">
        <w:t>Bon</w:t>
      </w:r>
      <w:r w:rsidRPr="00EA76E6">
        <w:t xml:space="preserve">. </w:t>
      </w:r>
      <w:r w:rsidR="00CA2403" w:rsidRPr="00EA76E6">
        <w:t>Voici votre demi-souverain</w:t>
      </w:r>
      <w:r w:rsidRPr="00EA76E6">
        <w:t xml:space="preserve">. </w:t>
      </w:r>
      <w:r w:rsidR="00CA2403" w:rsidRPr="00EA76E6">
        <w:t>Un autre vous attend si vous pouvez me rapporter d</w:t>
      </w:r>
      <w:r w:rsidRPr="00EA76E6">
        <w:t>’</w:t>
      </w:r>
      <w:r w:rsidR="00CA2403" w:rsidRPr="00EA76E6">
        <w:t>autres renseignements</w:t>
      </w:r>
      <w:r w:rsidRPr="00EA76E6">
        <w:t xml:space="preserve">. </w:t>
      </w:r>
      <w:r w:rsidR="00CA2403" w:rsidRPr="00EA76E6">
        <w:t>Bonne nuit</w:t>
      </w:r>
      <w:r w:rsidRPr="00EA76E6">
        <w:t> !</w:t>
      </w:r>
    </w:p>
    <w:p w14:paraId="286AC2FC" w14:textId="4B216613" w:rsidR="00C646BA" w:rsidRPr="00EA76E6" w:rsidRDefault="00C646BA" w:rsidP="00C646BA">
      <w:r w:rsidRPr="00EA76E6">
        <w:t>— </w:t>
      </w:r>
      <w:r w:rsidR="00CA2403" w:rsidRPr="00EA76E6">
        <w:t>Bonne nuit</w:t>
      </w:r>
      <w:r w:rsidRPr="00EA76E6">
        <w:t xml:space="preserve">, </w:t>
      </w:r>
      <w:r w:rsidR="00CA2403" w:rsidRPr="00EA76E6">
        <w:t>monsieur</w:t>
      </w:r>
      <w:r w:rsidRPr="00EA76E6">
        <w:t xml:space="preserve"> ! </w:t>
      </w:r>
      <w:r w:rsidR="00CA2403" w:rsidRPr="00EA76E6">
        <w:t>Et merci</w:t>
      </w:r>
      <w:r w:rsidRPr="00EA76E6">
        <w:t> ! »</w:t>
      </w:r>
    </w:p>
    <w:p w14:paraId="6A816354" w14:textId="77777777" w:rsidR="00C646BA" w:rsidRPr="00EA76E6" w:rsidRDefault="00CA2403" w:rsidP="00C646BA">
      <w:r w:rsidRPr="00EA76E6">
        <w:t>John Clayton partit en gloussant de joie</w:t>
      </w:r>
      <w:r w:rsidR="00C646BA" w:rsidRPr="00EA76E6">
        <w:t xml:space="preserve"> ; </w:t>
      </w:r>
      <w:r w:rsidRPr="00EA76E6">
        <w:t>Holmes se tourna vers moi</w:t>
      </w:r>
      <w:r w:rsidR="00C646BA" w:rsidRPr="00EA76E6">
        <w:t xml:space="preserve"> ; </w:t>
      </w:r>
      <w:r w:rsidRPr="00EA76E6">
        <w:t>il haussa les épaules et sourit lugubrement</w:t>
      </w:r>
      <w:r w:rsidR="00C646BA" w:rsidRPr="00EA76E6">
        <w:t>.</w:t>
      </w:r>
    </w:p>
    <w:p w14:paraId="3F2F8281" w14:textId="2DEBAE82" w:rsidR="00C646BA" w:rsidRPr="00EA76E6" w:rsidRDefault="00C646BA" w:rsidP="00C646BA">
      <w:r w:rsidRPr="00EA76E6">
        <w:t>« </w:t>
      </w:r>
      <w:r w:rsidR="00CA2403" w:rsidRPr="00EA76E6">
        <w:t>Voilà cassé net notre troisième fil</w:t>
      </w:r>
      <w:r w:rsidRPr="00EA76E6">
        <w:t xml:space="preserve">, </w:t>
      </w:r>
      <w:r w:rsidR="00CA2403" w:rsidRPr="00EA76E6">
        <w:t>dit-il</w:t>
      </w:r>
      <w:r w:rsidRPr="00EA76E6">
        <w:t xml:space="preserve">. </w:t>
      </w:r>
      <w:r w:rsidR="00CA2403" w:rsidRPr="00EA76E6">
        <w:t>Nous en sommes revenus à notre point de départ</w:t>
      </w:r>
      <w:r w:rsidRPr="00EA76E6">
        <w:t xml:space="preserve">. </w:t>
      </w:r>
      <w:r w:rsidR="00CA2403" w:rsidRPr="00EA76E6">
        <w:t>Rusé coquin</w:t>
      </w:r>
      <w:r w:rsidRPr="00EA76E6">
        <w:t xml:space="preserve"> ! </w:t>
      </w:r>
      <w:r w:rsidR="00CA2403" w:rsidRPr="00EA76E6">
        <w:t>Il connaissait notre adresse</w:t>
      </w:r>
      <w:r w:rsidRPr="00EA76E6">
        <w:t xml:space="preserve">, </w:t>
      </w:r>
      <w:r w:rsidR="00CA2403" w:rsidRPr="00EA76E6">
        <w:t xml:space="preserve">il savait que </w:t>
      </w:r>
      <w:r w:rsidR="00411E80" w:rsidRPr="00EA76E6">
        <w:t>Sir Henry</w:t>
      </w:r>
      <w:r w:rsidR="00CA2403" w:rsidRPr="00EA76E6">
        <w:t xml:space="preserve"> </w:t>
      </w:r>
      <w:r w:rsidR="009B3F30" w:rsidRPr="00EA76E6">
        <w:t>Baskerville</w:t>
      </w:r>
      <w:r w:rsidR="00CA2403" w:rsidRPr="00EA76E6">
        <w:t xml:space="preserve"> avait consulté</w:t>
      </w:r>
      <w:r w:rsidRPr="00EA76E6">
        <w:t xml:space="preserve">, </w:t>
      </w:r>
      <w:r w:rsidR="00CA2403" w:rsidRPr="00EA76E6">
        <w:t>il m</w:t>
      </w:r>
      <w:r w:rsidRPr="00EA76E6">
        <w:t>’</w:t>
      </w:r>
      <w:r w:rsidR="00CA2403" w:rsidRPr="00EA76E6">
        <w:t>avait repéré dans Regent Street</w:t>
      </w:r>
      <w:r w:rsidRPr="00EA76E6">
        <w:t xml:space="preserve">, </w:t>
      </w:r>
      <w:r w:rsidR="00CA2403" w:rsidRPr="00EA76E6">
        <w:t>il avait deviné que je not</w:t>
      </w:r>
      <w:r w:rsidR="00CA2403" w:rsidRPr="00EA76E6">
        <w:t>e</w:t>
      </w:r>
      <w:r w:rsidR="00CA2403" w:rsidRPr="00EA76E6">
        <w:t>rais le numéro de son fiacre et que je mettrais la main sur le c</w:t>
      </w:r>
      <w:r w:rsidR="00CA2403" w:rsidRPr="00EA76E6">
        <w:t>o</w:t>
      </w:r>
      <w:r w:rsidR="00CA2403" w:rsidRPr="00EA76E6">
        <w:t>cher</w:t>
      </w:r>
      <w:r w:rsidRPr="00EA76E6">
        <w:t xml:space="preserve">, </w:t>
      </w:r>
      <w:r w:rsidR="00CA2403" w:rsidRPr="00EA76E6">
        <w:t>et il m</w:t>
      </w:r>
      <w:r w:rsidRPr="00EA76E6">
        <w:t>’</w:t>
      </w:r>
      <w:r w:rsidR="00CA2403" w:rsidRPr="00EA76E6">
        <w:t>a fait tenir ce message impertinent</w:t>
      </w:r>
      <w:r w:rsidRPr="00EA76E6">
        <w:t xml:space="preserve">. </w:t>
      </w:r>
      <w:r w:rsidR="00CA2403" w:rsidRPr="00EA76E6">
        <w:t>Je vous le dis</w:t>
      </w:r>
      <w:r w:rsidRPr="00EA76E6">
        <w:t xml:space="preserve">, </w:t>
      </w:r>
      <w:r w:rsidR="00CA2403" w:rsidRPr="00EA76E6">
        <w:t>Watson</w:t>
      </w:r>
      <w:r w:rsidRPr="00EA76E6">
        <w:t xml:space="preserve">, </w:t>
      </w:r>
      <w:r w:rsidR="00CA2403" w:rsidRPr="00EA76E6">
        <w:t>cette fois nous avons un adversaire digne de croiser notre fer</w:t>
      </w:r>
      <w:r w:rsidRPr="00EA76E6">
        <w:t xml:space="preserve">. </w:t>
      </w:r>
      <w:r w:rsidR="00CA2403" w:rsidRPr="00EA76E6">
        <w:t>J</w:t>
      </w:r>
      <w:r w:rsidRPr="00EA76E6">
        <w:t>’</w:t>
      </w:r>
      <w:r w:rsidR="00CA2403" w:rsidRPr="00EA76E6">
        <w:t>ai été mis échec et mat à Londres</w:t>
      </w:r>
      <w:r w:rsidRPr="00EA76E6">
        <w:t xml:space="preserve">. </w:t>
      </w:r>
      <w:r w:rsidR="00CA2403" w:rsidRPr="00EA76E6">
        <w:t>Je vous souhaite meilleure chance dans le Devonshire</w:t>
      </w:r>
      <w:r w:rsidRPr="00EA76E6">
        <w:t xml:space="preserve">. </w:t>
      </w:r>
      <w:r w:rsidR="00CA2403" w:rsidRPr="00EA76E6">
        <w:t>Mais je ne suis pas rass</w:t>
      </w:r>
      <w:r w:rsidR="00CA2403" w:rsidRPr="00EA76E6">
        <w:t>u</w:t>
      </w:r>
      <w:r w:rsidR="00CA2403" w:rsidRPr="00EA76E6">
        <w:t>ré</w:t>
      </w:r>
      <w:r w:rsidRPr="00EA76E6">
        <w:t>.</w:t>
      </w:r>
    </w:p>
    <w:p w14:paraId="684A31AA" w14:textId="77777777" w:rsidR="00C646BA" w:rsidRPr="00EA76E6" w:rsidRDefault="00C646BA" w:rsidP="00C646BA">
      <w:r w:rsidRPr="00EA76E6">
        <w:t>— </w:t>
      </w:r>
      <w:r w:rsidR="008D2AD1" w:rsidRPr="00EA76E6">
        <w:t>À</w:t>
      </w:r>
      <w:r w:rsidR="00CA2403" w:rsidRPr="00EA76E6">
        <w:t xml:space="preserve"> quel propos</w:t>
      </w:r>
      <w:r w:rsidRPr="00EA76E6">
        <w:t> ?</w:t>
      </w:r>
    </w:p>
    <w:p w14:paraId="4D9BE079" w14:textId="1CAE5D9E" w:rsidR="00CA2403" w:rsidRPr="00EA76E6" w:rsidRDefault="00C646BA">
      <w:r w:rsidRPr="00EA76E6">
        <w:t>— </w:t>
      </w:r>
      <w:r w:rsidR="00CA2403" w:rsidRPr="00EA76E6">
        <w:t>Pas rassuré de vous envoyer là-bas</w:t>
      </w:r>
      <w:r w:rsidRPr="00EA76E6">
        <w:t xml:space="preserve">. </w:t>
      </w:r>
      <w:r w:rsidR="00CA2403" w:rsidRPr="00EA76E6">
        <w:t>C</w:t>
      </w:r>
      <w:r w:rsidRPr="00EA76E6">
        <w:t>’</w:t>
      </w:r>
      <w:r w:rsidR="00CA2403" w:rsidRPr="00EA76E6">
        <w:t>est une sale affaire</w:t>
      </w:r>
      <w:r w:rsidRPr="00EA76E6">
        <w:t xml:space="preserve">, </w:t>
      </w:r>
      <w:r w:rsidR="00CA2403" w:rsidRPr="00EA76E6">
        <w:t>Watson</w:t>
      </w:r>
      <w:r w:rsidRPr="00EA76E6">
        <w:t xml:space="preserve">, </w:t>
      </w:r>
      <w:r w:rsidR="00CA2403" w:rsidRPr="00EA76E6">
        <w:t>une sale affaire</w:t>
      </w:r>
      <w:r w:rsidRPr="00EA76E6">
        <w:t xml:space="preserve">, </w:t>
      </w:r>
      <w:r w:rsidR="00CA2403" w:rsidRPr="00EA76E6">
        <w:t>une affaire périlleuse</w:t>
      </w:r>
      <w:r w:rsidRPr="00EA76E6">
        <w:t xml:space="preserve"> ; </w:t>
      </w:r>
      <w:r w:rsidR="00CA2403" w:rsidRPr="00EA76E6">
        <w:t>plus je la cons</w:t>
      </w:r>
      <w:r w:rsidR="00CA2403" w:rsidRPr="00EA76E6">
        <w:t>i</w:t>
      </w:r>
      <w:r w:rsidR="00CA2403" w:rsidRPr="00EA76E6">
        <w:t>dère et moins elle me plaît</w:t>
      </w:r>
      <w:r w:rsidRPr="00EA76E6">
        <w:t xml:space="preserve">. </w:t>
      </w:r>
      <w:r w:rsidR="00CA2403" w:rsidRPr="00EA76E6">
        <w:t>Oui</w:t>
      </w:r>
      <w:r w:rsidRPr="00EA76E6">
        <w:t xml:space="preserve">, </w:t>
      </w:r>
      <w:r w:rsidR="00CA2403" w:rsidRPr="00EA76E6">
        <w:t>mon cher ami</w:t>
      </w:r>
      <w:r w:rsidRPr="00EA76E6">
        <w:t xml:space="preserve">, </w:t>
      </w:r>
      <w:r w:rsidR="00CA2403" w:rsidRPr="00EA76E6">
        <w:t>vous pouvez rire</w:t>
      </w:r>
      <w:r w:rsidRPr="00EA76E6">
        <w:t xml:space="preserve">, </w:t>
      </w:r>
      <w:r w:rsidR="00CA2403" w:rsidRPr="00EA76E6">
        <w:t>mais je vous donne ma parole que je serai très heureux de vous voir de retour sain et sauf à Baker Street</w:t>
      </w:r>
      <w:r w:rsidRPr="00EA76E6">
        <w:t>. »</w:t>
      </w:r>
    </w:p>
    <w:p w14:paraId="6FFF7246" w14:textId="77777777" w:rsidR="003A2C8A" w:rsidRPr="00EA76E6" w:rsidRDefault="00CA2403" w:rsidP="00C646BA">
      <w:pPr>
        <w:pStyle w:val="Titre1"/>
      </w:pPr>
      <w:bookmarkStart w:id="10" w:name="_Toc51608178"/>
      <w:bookmarkStart w:id="11" w:name="_Toc203664743"/>
      <w:r w:rsidRPr="00EA76E6">
        <w:lastRenderedPageBreak/>
        <w:t>CHAPITRE VI</w:t>
      </w:r>
      <w:r w:rsidRPr="00EA76E6">
        <w:br/>
        <w:t>LE MANOIR DE BASKERVILLE</w:t>
      </w:r>
      <w:bookmarkEnd w:id="10"/>
      <w:bookmarkEnd w:id="11"/>
      <w:r w:rsidR="003A2C8A" w:rsidRPr="00EA76E6">
        <w:br/>
      </w:r>
    </w:p>
    <w:p w14:paraId="63B4D260" w14:textId="131E98F4" w:rsidR="00C646BA" w:rsidRPr="00EA76E6" w:rsidRDefault="00CA2403" w:rsidP="00C646BA">
      <w:r w:rsidRPr="00EA76E6">
        <w:t>Sir HENRY BASKERVILLE et le docteur Mortimer furent prêts au jour dit</w:t>
      </w:r>
      <w:r w:rsidR="00C646BA" w:rsidRPr="00EA76E6">
        <w:t xml:space="preserve">, </w:t>
      </w:r>
      <w:r w:rsidRPr="00EA76E6">
        <w:t>et nous partîmes comme prévu pour le D</w:t>
      </w:r>
      <w:r w:rsidRPr="00EA76E6">
        <w:t>e</w:t>
      </w:r>
      <w:r w:rsidRPr="00EA76E6">
        <w:t>vonshire</w:t>
      </w:r>
      <w:r w:rsidR="00C646BA" w:rsidRPr="00EA76E6">
        <w:t>. M. </w:t>
      </w:r>
      <w:r w:rsidRPr="00EA76E6">
        <w:t>Sherlock Holmes m</w:t>
      </w:r>
      <w:r w:rsidR="00C646BA" w:rsidRPr="00EA76E6">
        <w:t>’</w:t>
      </w:r>
      <w:r w:rsidRPr="00EA76E6">
        <w:t>avait conduit à la gare et m</w:t>
      </w:r>
      <w:r w:rsidR="00C646BA" w:rsidRPr="00EA76E6">
        <w:t>’</w:t>
      </w:r>
      <w:r w:rsidRPr="00EA76E6">
        <w:t>avait donné ses dernières instructions et ses suprêmes co</w:t>
      </w:r>
      <w:r w:rsidRPr="00EA76E6">
        <w:t>n</w:t>
      </w:r>
      <w:r w:rsidRPr="00EA76E6">
        <w:t>seils</w:t>
      </w:r>
      <w:r w:rsidR="00C646BA" w:rsidRPr="00EA76E6">
        <w:t>.</w:t>
      </w:r>
    </w:p>
    <w:p w14:paraId="79112869" w14:textId="77777777" w:rsidR="00C646BA" w:rsidRPr="00EA76E6" w:rsidRDefault="00C646BA" w:rsidP="00C646BA">
      <w:r w:rsidRPr="00EA76E6">
        <w:t>« </w:t>
      </w:r>
      <w:r w:rsidR="00CA2403" w:rsidRPr="00EA76E6">
        <w:t>Je ne veux pas vous embrouiller l</w:t>
      </w:r>
      <w:r w:rsidRPr="00EA76E6">
        <w:t>’</w:t>
      </w:r>
      <w:r w:rsidR="00CA2403" w:rsidRPr="00EA76E6">
        <w:t>esprit en vous sugg</w:t>
      </w:r>
      <w:r w:rsidR="00CA2403" w:rsidRPr="00EA76E6">
        <w:t>é</w:t>
      </w:r>
      <w:r w:rsidR="00CA2403" w:rsidRPr="00EA76E6">
        <w:t>rant une théorie ou quelques soupçons</w:t>
      </w:r>
      <w:r w:rsidRPr="00EA76E6">
        <w:t xml:space="preserve">, </w:t>
      </w:r>
      <w:r w:rsidR="00CA2403" w:rsidRPr="00EA76E6">
        <w:t>Watson</w:t>
      </w:r>
      <w:r w:rsidRPr="00EA76E6">
        <w:t xml:space="preserve">, </w:t>
      </w:r>
      <w:r w:rsidR="00CA2403" w:rsidRPr="00EA76E6">
        <w:t>m</w:t>
      </w:r>
      <w:r w:rsidRPr="00EA76E6">
        <w:t>’</w:t>
      </w:r>
      <w:r w:rsidR="00CA2403" w:rsidRPr="00EA76E6">
        <w:t>avait-il e</w:t>
      </w:r>
      <w:r w:rsidR="00CA2403" w:rsidRPr="00EA76E6">
        <w:t>x</w:t>
      </w:r>
      <w:r w:rsidR="00CA2403" w:rsidRPr="00EA76E6">
        <w:t>pliqué</w:t>
      </w:r>
      <w:r w:rsidRPr="00EA76E6">
        <w:t xml:space="preserve">. </w:t>
      </w:r>
      <w:r w:rsidR="00CA2403" w:rsidRPr="00EA76E6">
        <w:t>Je désire simplement que vous me rendiez compte des faits le plus complètement possible</w:t>
      </w:r>
      <w:r w:rsidRPr="00EA76E6">
        <w:t xml:space="preserve">, </w:t>
      </w:r>
      <w:r w:rsidR="00CA2403" w:rsidRPr="00EA76E6">
        <w:t>et que vous me laissiez le soin d</w:t>
      </w:r>
      <w:r w:rsidRPr="00EA76E6">
        <w:t>’</w:t>
      </w:r>
      <w:r w:rsidR="00CA2403" w:rsidRPr="00EA76E6">
        <w:t>en déduire une théorie</w:t>
      </w:r>
      <w:r w:rsidRPr="00EA76E6">
        <w:t>.</w:t>
      </w:r>
    </w:p>
    <w:p w14:paraId="46FA7888" w14:textId="77777777" w:rsidR="00C646BA" w:rsidRPr="00EA76E6" w:rsidRDefault="00C646BA" w:rsidP="00C646BA">
      <w:r w:rsidRPr="00EA76E6">
        <w:t>— </w:t>
      </w:r>
      <w:r w:rsidR="00CA2403" w:rsidRPr="00EA76E6">
        <w:t>Quel genre de faits</w:t>
      </w:r>
      <w:r w:rsidRPr="00EA76E6">
        <w:t> ?</w:t>
      </w:r>
    </w:p>
    <w:p w14:paraId="110896A0" w14:textId="4FFE3D88" w:rsidR="00C646BA" w:rsidRPr="00EA76E6" w:rsidRDefault="00C646BA" w:rsidP="00C646BA">
      <w:r w:rsidRPr="00EA76E6">
        <w:t>— </w:t>
      </w:r>
      <w:r w:rsidR="00CA2403" w:rsidRPr="00EA76E6">
        <w:t>Tous ceux qui vous paraîtront avoir un rapport</w:t>
      </w:r>
      <w:r w:rsidRPr="00EA76E6">
        <w:t xml:space="preserve">, </w:t>
      </w:r>
      <w:r w:rsidR="00CA2403" w:rsidRPr="00EA76E6">
        <w:t>même indirect</w:t>
      </w:r>
      <w:r w:rsidRPr="00EA76E6">
        <w:t xml:space="preserve">, </w:t>
      </w:r>
      <w:r w:rsidR="00CA2403" w:rsidRPr="00EA76E6">
        <w:t>avec l</w:t>
      </w:r>
      <w:r w:rsidRPr="00EA76E6">
        <w:t>’</w:t>
      </w:r>
      <w:r w:rsidR="00CA2403" w:rsidRPr="00EA76E6">
        <w:t>affaire</w:t>
      </w:r>
      <w:r w:rsidRPr="00EA76E6">
        <w:t xml:space="preserve"> ; </w:t>
      </w:r>
      <w:r w:rsidR="00CA2403" w:rsidRPr="00EA76E6">
        <w:t>spécialement les relations entre le jeune Baskerville et ses voisins</w:t>
      </w:r>
      <w:r w:rsidRPr="00EA76E6">
        <w:t xml:space="preserve">, </w:t>
      </w:r>
      <w:r w:rsidR="00CA2403" w:rsidRPr="00EA76E6">
        <w:t>ou n</w:t>
      </w:r>
      <w:r w:rsidRPr="00EA76E6">
        <w:t>’</w:t>
      </w:r>
      <w:r w:rsidR="00CA2403" w:rsidRPr="00EA76E6">
        <w:t>importe quel détail neuf sur la mort de Sir Charles</w:t>
      </w:r>
      <w:r w:rsidRPr="00EA76E6">
        <w:t xml:space="preserve">. </w:t>
      </w:r>
      <w:r w:rsidR="00CA2403" w:rsidRPr="00EA76E6">
        <w:t>Ces derniers jours je me suis livré à d</w:t>
      </w:r>
      <w:r w:rsidR="00CA2403" w:rsidRPr="00EA76E6">
        <w:t>i</w:t>
      </w:r>
      <w:r w:rsidR="00CA2403" w:rsidRPr="00EA76E6">
        <w:t>verses petites enquêtes</w:t>
      </w:r>
      <w:r w:rsidRPr="00EA76E6">
        <w:t xml:space="preserve"> ; </w:t>
      </w:r>
      <w:r w:rsidR="00CA2403" w:rsidRPr="00EA76E6">
        <w:t>mais leurs résultats ont été</w:t>
      </w:r>
      <w:r w:rsidRPr="00EA76E6">
        <w:t xml:space="preserve">, </w:t>
      </w:r>
      <w:r w:rsidR="00CA2403" w:rsidRPr="00EA76E6">
        <w:t>je le crains</w:t>
      </w:r>
      <w:r w:rsidRPr="00EA76E6">
        <w:t xml:space="preserve">, </w:t>
      </w:r>
      <w:r w:rsidR="00CA2403" w:rsidRPr="00EA76E6">
        <w:t>négatifs</w:t>
      </w:r>
      <w:r w:rsidRPr="00EA76E6">
        <w:t xml:space="preserve">. </w:t>
      </w:r>
      <w:r w:rsidR="00CA2403" w:rsidRPr="00EA76E6">
        <w:t>Une seule chose semble certaine</w:t>
      </w:r>
      <w:r w:rsidRPr="00EA76E6">
        <w:t xml:space="preserve"> : </w:t>
      </w:r>
      <w:r w:rsidR="00CA2403" w:rsidRPr="00EA76E6">
        <w:t xml:space="preserve">ce </w:t>
      </w:r>
      <w:r w:rsidRPr="00EA76E6">
        <w:t>M. </w:t>
      </w:r>
      <w:r w:rsidR="00CA2403" w:rsidRPr="00EA76E6">
        <w:t>James De</w:t>
      </w:r>
      <w:r w:rsidR="00CA2403" w:rsidRPr="00EA76E6">
        <w:t>s</w:t>
      </w:r>
      <w:r w:rsidR="00CA2403" w:rsidRPr="00EA76E6">
        <w:t>mond</w:t>
      </w:r>
      <w:r w:rsidRPr="00EA76E6">
        <w:t xml:space="preserve">, </w:t>
      </w:r>
      <w:r w:rsidR="00CA2403" w:rsidRPr="00EA76E6">
        <w:t>le plus proche héritier</w:t>
      </w:r>
      <w:r w:rsidRPr="00EA76E6">
        <w:t xml:space="preserve">, </w:t>
      </w:r>
      <w:r w:rsidR="00CA2403" w:rsidRPr="00EA76E6">
        <w:t>est un gentleman âgé d</w:t>
      </w:r>
      <w:r w:rsidRPr="00EA76E6">
        <w:t>’</w:t>
      </w:r>
      <w:r w:rsidR="00CA2403" w:rsidRPr="00EA76E6">
        <w:t>un temp</w:t>
      </w:r>
      <w:r w:rsidR="00CA2403" w:rsidRPr="00EA76E6">
        <w:t>é</w:t>
      </w:r>
      <w:r w:rsidR="00CA2403" w:rsidRPr="00EA76E6">
        <w:t>rament fort doux</w:t>
      </w:r>
      <w:r w:rsidRPr="00EA76E6">
        <w:t xml:space="preserve"> ; </w:t>
      </w:r>
      <w:r w:rsidR="00CA2403" w:rsidRPr="00EA76E6">
        <w:t>la persécution n</w:t>
      </w:r>
      <w:r w:rsidRPr="00EA76E6">
        <w:t>’</w:t>
      </w:r>
      <w:r w:rsidR="00CA2403" w:rsidRPr="00EA76E6">
        <w:t>émane donc pas de lui</w:t>
      </w:r>
      <w:r w:rsidRPr="00EA76E6">
        <w:t xml:space="preserve">. </w:t>
      </w:r>
      <w:r w:rsidR="00CA2403" w:rsidRPr="00EA76E6">
        <w:t>Je crois vraiment que nous pouvons l</w:t>
      </w:r>
      <w:r w:rsidRPr="00EA76E6">
        <w:t>’</w:t>
      </w:r>
      <w:r w:rsidR="00CA2403" w:rsidRPr="00EA76E6">
        <w:t>éliminer de nos calculs</w:t>
      </w:r>
      <w:r w:rsidRPr="00EA76E6">
        <w:t xml:space="preserve">. </w:t>
      </w:r>
      <w:r w:rsidR="00CA2403" w:rsidRPr="00EA76E6">
        <w:t>Reste l</w:t>
      </w:r>
      <w:r w:rsidRPr="00EA76E6">
        <w:t>’</w:t>
      </w:r>
      <w:r w:rsidR="00CA2403" w:rsidRPr="00EA76E6">
        <w:t>entourage de Sir Henry Baskerville sur la lande</w:t>
      </w:r>
      <w:r w:rsidRPr="00EA76E6">
        <w:t>.</w:t>
      </w:r>
    </w:p>
    <w:p w14:paraId="08B1EF5B" w14:textId="77777777" w:rsidR="00C646BA" w:rsidRPr="00EA76E6" w:rsidRDefault="00C646BA" w:rsidP="00C646BA">
      <w:r w:rsidRPr="00EA76E6">
        <w:t>— </w:t>
      </w:r>
      <w:r w:rsidR="00CA2403" w:rsidRPr="00EA76E6">
        <w:t>Ne vaudrait-il pas mieux</w:t>
      </w:r>
      <w:r w:rsidRPr="00EA76E6">
        <w:t xml:space="preserve">, </w:t>
      </w:r>
      <w:r w:rsidR="00CA2403" w:rsidRPr="00EA76E6">
        <w:t>pour commencer</w:t>
      </w:r>
      <w:r w:rsidRPr="00EA76E6">
        <w:t xml:space="preserve">, </w:t>
      </w:r>
      <w:r w:rsidR="00CA2403" w:rsidRPr="00EA76E6">
        <w:t>se débarra</w:t>
      </w:r>
      <w:r w:rsidR="00CA2403" w:rsidRPr="00EA76E6">
        <w:t>s</w:t>
      </w:r>
      <w:r w:rsidR="00CA2403" w:rsidRPr="00EA76E6">
        <w:t>ser de ces Barrymore</w:t>
      </w:r>
      <w:r w:rsidRPr="00EA76E6">
        <w:t> ?</w:t>
      </w:r>
    </w:p>
    <w:p w14:paraId="5E1164C7" w14:textId="6AC248D9" w:rsidR="00C646BA" w:rsidRPr="00EA76E6" w:rsidRDefault="00C646BA" w:rsidP="00C646BA">
      <w:r w:rsidRPr="00EA76E6">
        <w:lastRenderedPageBreak/>
        <w:t>— </w:t>
      </w:r>
      <w:r w:rsidR="00CA2403" w:rsidRPr="00EA76E6">
        <w:t>Surtout pas</w:t>
      </w:r>
      <w:r w:rsidRPr="00EA76E6">
        <w:t xml:space="preserve"> ! </w:t>
      </w:r>
      <w:r w:rsidR="00CA2403" w:rsidRPr="00EA76E6">
        <w:t>Il n</w:t>
      </w:r>
      <w:r w:rsidRPr="00EA76E6">
        <w:t>’</w:t>
      </w:r>
      <w:r w:rsidR="00CA2403" w:rsidRPr="00EA76E6">
        <w:t>y aurait pas de faute plus grave</w:t>
      </w:r>
      <w:r w:rsidRPr="00EA76E6">
        <w:t xml:space="preserve">. </w:t>
      </w:r>
      <w:r w:rsidR="00CA2403" w:rsidRPr="00EA76E6">
        <w:t>S</w:t>
      </w:r>
      <w:r w:rsidRPr="00EA76E6">
        <w:t>’</w:t>
      </w:r>
      <w:r w:rsidR="00CA2403" w:rsidRPr="00EA76E6">
        <w:t>ils sont innocents</w:t>
      </w:r>
      <w:r w:rsidRPr="00EA76E6">
        <w:t xml:space="preserve">, </w:t>
      </w:r>
      <w:r w:rsidR="00CA2403" w:rsidRPr="00EA76E6">
        <w:t>ce serait commettre une injustice cruelle</w:t>
      </w:r>
      <w:r w:rsidRPr="00EA76E6">
        <w:t xml:space="preserve"> ; </w:t>
      </w:r>
      <w:r w:rsidR="00CA2403" w:rsidRPr="00EA76E6">
        <w:t>s</w:t>
      </w:r>
      <w:r w:rsidRPr="00EA76E6">
        <w:t>’</w:t>
      </w:r>
      <w:r w:rsidR="00CA2403" w:rsidRPr="00EA76E6">
        <w:t>ils sont coupables</w:t>
      </w:r>
      <w:r w:rsidRPr="00EA76E6">
        <w:t xml:space="preserve">, </w:t>
      </w:r>
      <w:r w:rsidR="00CA2403" w:rsidRPr="00EA76E6">
        <w:t>ce serait renoncer à établir cette culpabilité</w:t>
      </w:r>
      <w:r w:rsidRPr="00EA76E6">
        <w:t xml:space="preserve">. </w:t>
      </w:r>
      <w:r w:rsidR="00CA2403" w:rsidRPr="00EA76E6">
        <w:t>Non</w:t>
      </w:r>
      <w:r w:rsidRPr="00EA76E6">
        <w:t xml:space="preserve">, </w:t>
      </w:r>
      <w:r w:rsidR="00CA2403" w:rsidRPr="00EA76E6">
        <w:t>non</w:t>
      </w:r>
      <w:r w:rsidRPr="00EA76E6">
        <w:t xml:space="preserve"> ! </w:t>
      </w:r>
      <w:r w:rsidR="00CA2403" w:rsidRPr="00EA76E6">
        <w:t>gardons-les sur notre liste de suspects</w:t>
      </w:r>
      <w:r w:rsidRPr="00EA76E6">
        <w:t xml:space="preserve">. </w:t>
      </w:r>
      <w:r w:rsidR="00CA2403" w:rsidRPr="00EA76E6">
        <w:t>En outre</w:t>
      </w:r>
      <w:r w:rsidRPr="00EA76E6">
        <w:t xml:space="preserve">, </w:t>
      </w:r>
      <w:r w:rsidR="00CA2403" w:rsidRPr="00EA76E6">
        <w:t>il y a un valet au manoir</w:t>
      </w:r>
      <w:r w:rsidRPr="00EA76E6">
        <w:t xml:space="preserve">, </w:t>
      </w:r>
      <w:r w:rsidR="00CA2403" w:rsidRPr="00EA76E6">
        <w:t>si je me souviens bien</w:t>
      </w:r>
      <w:r w:rsidRPr="00EA76E6">
        <w:t xml:space="preserve">. </w:t>
      </w:r>
      <w:r w:rsidR="00CA2403" w:rsidRPr="00EA76E6">
        <w:t>Il y a deux fermiers sur la lande</w:t>
      </w:r>
      <w:r w:rsidRPr="00EA76E6">
        <w:t xml:space="preserve">. </w:t>
      </w:r>
      <w:r w:rsidR="00CA2403" w:rsidRPr="00EA76E6">
        <w:t>Il y a notre ami le docteur Mortimer</w:t>
      </w:r>
      <w:r w:rsidRPr="00EA76E6">
        <w:t xml:space="preserve">, </w:t>
      </w:r>
      <w:r w:rsidR="00CA2403" w:rsidRPr="00EA76E6">
        <w:t>que je crois parfaitement honnête</w:t>
      </w:r>
      <w:r w:rsidRPr="00EA76E6">
        <w:t xml:space="preserve">, </w:t>
      </w:r>
      <w:r w:rsidR="00CA2403" w:rsidRPr="00EA76E6">
        <w:t>et il y a sa femme</w:t>
      </w:r>
      <w:r w:rsidRPr="00EA76E6">
        <w:t xml:space="preserve">, </w:t>
      </w:r>
      <w:r w:rsidR="00CA2403" w:rsidRPr="00EA76E6">
        <w:t>dont nous ne savons rien</w:t>
      </w:r>
      <w:r w:rsidRPr="00EA76E6">
        <w:t xml:space="preserve">. </w:t>
      </w:r>
      <w:r w:rsidR="00CA2403" w:rsidRPr="00EA76E6">
        <w:t>Il y a ce naturaliste Stapleton</w:t>
      </w:r>
      <w:r w:rsidRPr="00EA76E6">
        <w:t xml:space="preserve">, </w:t>
      </w:r>
      <w:r w:rsidR="00CA2403" w:rsidRPr="00EA76E6">
        <w:t>et il y a sa sœur</w:t>
      </w:r>
      <w:r w:rsidRPr="00EA76E6">
        <w:t xml:space="preserve">, </w:t>
      </w:r>
      <w:r w:rsidR="00CA2403" w:rsidRPr="00EA76E6">
        <w:t>dont on dit qu</w:t>
      </w:r>
      <w:r w:rsidRPr="00EA76E6">
        <w:t>’</w:t>
      </w:r>
      <w:r w:rsidR="00CA2403" w:rsidRPr="00EA76E6">
        <w:t>elle est une jeune dame pleine d</w:t>
      </w:r>
      <w:r w:rsidRPr="00EA76E6">
        <w:t>’</w:t>
      </w:r>
      <w:r w:rsidR="00CA2403" w:rsidRPr="00EA76E6">
        <w:t>attraits</w:t>
      </w:r>
      <w:r w:rsidRPr="00EA76E6">
        <w:t xml:space="preserve">. </w:t>
      </w:r>
      <w:r w:rsidR="00CA2403" w:rsidRPr="00EA76E6">
        <w:t xml:space="preserve">Il y a </w:t>
      </w:r>
      <w:r w:rsidRPr="00EA76E6">
        <w:t>M. </w:t>
      </w:r>
      <w:r w:rsidR="00CA2403" w:rsidRPr="00EA76E6">
        <w:t>Frankland</w:t>
      </w:r>
      <w:r w:rsidRPr="00EA76E6">
        <w:t xml:space="preserve">, </w:t>
      </w:r>
      <w:r w:rsidR="00CA2403" w:rsidRPr="00EA76E6">
        <w:t>de Lafter Hall</w:t>
      </w:r>
      <w:r w:rsidRPr="00EA76E6">
        <w:t xml:space="preserve">, </w:t>
      </w:r>
      <w:r w:rsidR="00CA2403" w:rsidRPr="00EA76E6">
        <w:t>qui est aussi un élément inconnu</w:t>
      </w:r>
      <w:r w:rsidRPr="00EA76E6">
        <w:t xml:space="preserve">, </w:t>
      </w:r>
      <w:r w:rsidR="00CA2403" w:rsidRPr="00EA76E6">
        <w:t>et il y a encore deux ou trois autres voisins</w:t>
      </w:r>
      <w:r w:rsidRPr="00EA76E6">
        <w:t xml:space="preserve">. </w:t>
      </w:r>
      <w:r w:rsidR="00CA2403" w:rsidRPr="00EA76E6">
        <w:t>Tels sont les gens que vous devez étudier spécialement</w:t>
      </w:r>
      <w:r w:rsidRPr="00EA76E6">
        <w:t>.</w:t>
      </w:r>
    </w:p>
    <w:p w14:paraId="1F08B958" w14:textId="12493503" w:rsidR="00C646BA" w:rsidRPr="00EA76E6" w:rsidRDefault="00C646BA" w:rsidP="00C646BA">
      <w:r w:rsidRPr="00EA76E6">
        <w:t>— </w:t>
      </w:r>
      <w:r w:rsidR="00CA2403" w:rsidRPr="00EA76E6">
        <w:t>Je ferai de mon mieux</w:t>
      </w:r>
      <w:r w:rsidRPr="00EA76E6">
        <w:t>.</w:t>
      </w:r>
    </w:p>
    <w:p w14:paraId="2166366C" w14:textId="77777777" w:rsidR="00C646BA" w:rsidRPr="00EA76E6" w:rsidRDefault="00C646BA" w:rsidP="00C646BA">
      <w:r w:rsidRPr="00EA76E6">
        <w:t>— </w:t>
      </w:r>
      <w:r w:rsidR="00CA2403" w:rsidRPr="00EA76E6">
        <w:t>Vous êtes armé</w:t>
      </w:r>
      <w:r w:rsidRPr="00EA76E6">
        <w:t xml:space="preserve">, </w:t>
      </w:r>
      <w:r w:rsidR="00CA2403" w:rsidRPr="00EA76E6">
        <w:t>je suppose</w:t>
      </w:r>
      <w:r w:rsidRPr="00EA76E6">
        <w:t> ?</w:t>
      </w:r>
    </w:p>
    <w:p w14:paraId="3BDCC36A" w14:textId="77777777" w:rsidR="00C646BA" w:rsidRPr="00EA76E6" w:rsidRDefault="00C646BA" w:rsidP="00C646BA">
      <w:r w:rsidRPr="00EA76E6">
        <w:t>— </w:t>
      </w:r>
      <w:r w:rsidR="00CA2403" w:rsidRPr="00EA76E6">
        <w:t>Oui</w:t>
      </w:r>
      <w:r w:rsidRPr="00EA76E6">
        <w:t xml:space="preserve">. </w:t>
      </w:r>
      <w:r w:rsidR="00CA2403" w:rsidRPr="00EA76E6">
        <w:t>J</w:t>
      </w:r>
      <w:r w:rsidRPr="00EA76E6">
        <w:t>’</w:t>
      </w:r>
      <w:r w:rsidR="00CA2403" w:rsidRPr="00EA76E6">
        <w:t>ai pensé que c</w:t>
      </w:r>
      <w:r w:rsidRPr="00EA76E6">
        <w:t>’</w:t>
      </w:r>
      <w:r w:rsidR="00CA2403" w:rsidRPr="00EA76E6">
        <w:t>était plus sage</w:t>
      </w:r>
      <w:r w:rsidRPr="00EA76E6">
        <w:t>.</w:t>
      </w:r>
    </w:p>
    <w:p w14:paraId="6D2010B6" w14:textId="69429F0E" w:rsidR="00C646BA" w:rsidRPr="00EA76E6" w:rsidRDefault="00C646BA" w:rsidP="00C646BA">
      <w:r w:rsidRPr="00EA76E6">
        <w:t>— </w:t>
      </w:r>
      <w:r w:rsidR="00CA2403" w:rsidRPr="00EA76E6">
        <w:t>Bien sûr</w:t>
      </w:r>
      <w:r w:rsidRPr="00EA76E6">
        <w:t xml:space="preserve"> ! </w:t>
      </w:r>
      <w:r w:rsidR="00CA2403" w:rsidRPr="00EA76E6">
        <w:t>Gardez votre revolver à portée jour et nuit</w:t>
      </w:r>
      <w:r w:rsidRPr="00EA76E6">
        <w:t xml:space="preserve">, </w:t>
      </w:r>
      <w:r w:rsidR="00CA2403" w:rsidRPr="00EA76E6">
        <w:t>et ne négligez aucune précaution</w:t>
      </w:r>
      <w:r w:rsidRPr="00EA76E6">
        <w:t>. »</w:t>
      </w:r>
    </w:p>
    <w:p w14:paraId="2EC4D147" w14:textId="77777777" w:rsidR="00C646BA" w:rsidRPr="00EA76E6" w:rsidRDefault="00CA2403" w:rsidP="00C646BA">
      <w:r w:rsidRPr="00EA76E6">
        <w:t>Nos amis avaient retenu un compartiment de première classe</w:t>
      </w:r>
      <w:r w:rsidR="00C646BA" w:rsidRPr="00EA76E6">
        <w:t xml:space="preserve">, </w:t>
      </w:r>
      <w:r w:rsidRPr="00EA76E6">
        <w:t>et ils nous attendaient sur le quai</w:t>
      </w:r>
      <w:r w:rsidR="00C646BA" w:rsidRPr="00EA76E6">
        <w:t>.</w:t>
      </w:r>
    </w:p>
    <w:p w14:paraId="61EE9E9B" w14:textId="77777777" w:rsidR="00C646BA" w:rsidRPr="00EA76E6" w:rsidRDefault="00C646BA" w:rsidP="00C646BA">
      <w:r w:rsidRPr="00EA76E6">
        <w:t>« </w:t>
      </w:r>
      <w:r w:rsidR="00CA2403" w:rsidRPr="00EA76E6">
        <w:t>Non</w:t>
      </w:r>
      <w:r w:rsidRPr="00EA76E6">
        <w:t xml:space="preserve">, </w:t>
      </w:r>
      <w:r w:rsidR="00CA2403" w:rsidRPr="00EA76E6">
        <w:t>nous n</w:t>
      </w:r>
      <w:r w:rsidRPr="00EA76E6">
        <w:t>’</w:t>
      </w:r>
      <w:r w:rsidR="00CA2403" w:rsidRPr="00EA76E6">
        <w:t>avons aucune nouvelle</w:t>
      </w:r>
      <w:r w:rsidRPr="00EA76E6">
        <w:t xml:space="preserve">, </w:t>
      </w:r>
      <w:r w:rsidR="00CA2403" w:rsidRPr="00EA76E6">
        <w:t>nous répondit le docteur Mortimer</w:t>
      </w:r>
      <w:r w:rsidRPr="00EA76E6">
        <w:t xml:space="preserve">. </w:t>
      </w:r>
      <w:r w:rsidR="00CA2403" w:rsidRPr="00EA76E6">
        <w:t>Je ne peux vous certifier qu</w:t>
      </w:r>
      <w:r w:rsidRPr="00EA76E6">
        <w:t>’</w:t>
      </w:r>
      <w:r w:rsidR="00CA2403" w:rsidRPr="00EA76E6">
        <w:t>une chose</w:t>
      </w:r>
      <w:r w:rsidRPr="00EA76E6">
        <w:t xml:space="preserve">, </w:t>
      </w:r>
      <w:r w:rsidR="00CA2403" w:rsidRPr="00EA76E6">
        <w:t>c</w:t>
      </w:r>
      <w:r w:rsidRPr="00EA76E6">
        <w:t>’</w:t>
      </w:r>
      <w:r w:rsidR="00CA2403" w:rsidRPr="00EA76E6">
        <w:t>est que nous n</w:t>
      </w:r>
      <w:r w:rsidRPr="00EA76E6">
        <w:t>’</w:t>
      </w:r>
      <w:r w:rsidR="00CA2403" w:rsidRPr="00EA76E6">
        <w:t>avons pas été suivis pendant ces deux jours</w:t>
      </w:r>
      <w:r w:rsidRPr="00EA76E6">
        <w:t xml:space="preserve">. </w:t>
      </w:r>
      <w:r w:rsidR="00CA2403" w:rsidRPr="00EA76E6">
        <w:t>Nous ne sommes jamais sortis sans faire attention</w:t>
      </w:r>
      <w:r w:rsidRPr="00EA76E6">
        <w:t xml:space="preserve">, </w:t>
      </w:r>
      <w:r w:rsidR="00CA2403" w:rsidRPr="00EA76E6">
        <w:t>et un suiveur n</w:t>
      </w:r>
      <w:r w:rsidRPr="00EA76E6">
        <w:t>’</w:t>
      </w:r>
      <w:r w:rsidR="00CA2403" w:rsidRPr="00EA76E6">
        <w:t>aurait pu passer inaperçu</w:t>
      </w:r>
      <w:r w:rsidRPr="00EA76E6">
        <w:t>.</w:t>
      </w:r>
    </w:p>
    <w:p w14:paraId="42E97831" w14:textId="77777777" w:rsidR="00C646BA" w:rsidRPr="00EA76E6" w:rsidRDefault="00C646BA" w:rsidP="00C646BA">
      <w:r w:rsidRPr="00EA76E6">
        <w:t>— </w:t>
      </w:r>
      <w:r w:rsidR="00CA2403" w:rsidRPr="00EA76E6">
        <w:t>J</w:t>
      </w:r>
      <w:r w:rsidRPr="00EA76E6">
        <w:t>’</w:t>
      </w:r>
      <w:r w:rsidR="00CA2403" w:rsidRPr="00EA76E6">
        <w:t>imagine que vous êtes demeurés constamment e</w:t>
      </w:r>
      <w:r w:rsidR="00CA2403" w:rsidRPr="00EA76E6">
        <w:t>n</w:t>
      </w:r>
      <w:r w:rsidR="00CA2403" w:rsidRPr="00EA76E6">
        <w:t>semble</w:t>
      </w:r>
      <w:r w:rsidRPr="00EA76E6">
        <w:t> ?</w:t>
      </w:r>
    </w:p>
    <w:p w14:paraId="610FBA15" w14:textId="77777777" w:rsidR="00C646BA" w:rsidRPr="00EA76E6" w:rsidRDefault="00C646BA" w:rsidP="00C646BA">
      <w:r w:rsidRPr="00EA76E6">
        <w:t>— </w:t>
      </w:r>
      <w:r w:rsidR="00CA2403" w:rsidRPr="00EA76E6">
        <w:t>Sauf hier après-midi</w:t>
      </w:r>
      <w:r w:rsidRPr="00EA76E6">
        <w:t xml:space="preserve">. </w:t>
      </w:r>
      <w:r w:rsidR="00CA2403" w:rsidRPr="00EA76E6">
        <w:t>Quand je viens dans la capitale</w:t>
      </w:r>
      <w:r w:rsidRPr="00EA76E6">
        <w:t xml:space="preserve">, </w:t>
      </w:r>
      <w:r w:rsidR="00CA2403" w:rsidRPr="00EA76E6">
        <w:t>je consacre habituellement une journée aux récréations</w:t>
      </w:r>
      <w:r w:rsidRPr="00EA76E6">
        <w:t xml:space="preserve"> ; </w:t>
      </w:r>
      <w:r w:rsidR="00CA2403" w:rsidRPr="00EA76E6">
        <w:t>je suis donc allé au Muséum de la faculté de médecine</w:t>
      </w:r>
      <w:r w:rsidRPr="00EA76E6">
        <w:t>.</w:t>
      </w:r>
    </w:p>
    <w:p w14:paraId="6AAC7526" w14:textId="77777777" w:rsidR="00C646BA" w:rsidRPr="00EA76E6" w:rsidRDefault="00C646BA" w:rsidP="00C646BA">
      <w:r w:rsidRPr="00EA76E6">
        <w:lastRenderedPageBreak/>
        <w:t>— </w:t>
      </w:r>
      <w:r w:rsidR="00CA2403" w:rsidRPr="00EA76E6">
        <w:t>Et moi j</w:t>
      </w:r>
      <w:r w:rsidRPr="00EA76E6">
        <w:t>’</w:t>
      </w:r>
      <w:r w:rsidR="00CA2403" w:rsidRPr="00EA76E6">
        <w:t>ai regardé la foule dans le Park</w:t>
      </w:r>
      <w:r w:rsidRPr="00EA76E6">
        <w:t xml:space="preserve">, </w:t>
      </w:r>
      <w:r w:rsidR="00CA2403" w:rsidRPr="00EA76E6">
        <w:t>dit Baskerville</w:t>
      </w:r>
      <w:r w:rsidRPr="00EA76E6">
        <w:t xml:space="preserve">. </w:t>
      </w:r>
      <w:r w:rsidR="00CA2403" w:rsidRPr="00EA76E6">
        <w:t>Mais nous n</w:t>
      </w:r>
      <w:r w:rsidRPr="00EA76E6">
        <w:t>’</w:t>
      </w:r>
      <w:r w:rsidR="00CA2403" w:rsidRPr="00EA76E6">
        <w:t>avons eu aucun ennui</w:t>
      </w:r>
      <w:r w:rsidRPr="00EA76E6">
        <w:t>.</w:t>
      </w:r>
    </w:p>
    <w:p w14:paraId="1135BD24" w14:textId="77777777" w:rsidR="00C646BA" w:rsidRPr="00EA76E6" w:rsidRDefault="00C646BA" w:rsidP="00C646BA">
      <w:r w:rsidRPr="00EA76E6">
        <w:t>— </w:t>
      </w:r>
      <w:r w:rsidR="00CA2403" w:rsidRPr="00EA76E6">
        <w:t>C</w:t>
      </w:r>
      <w:r w:rsidRPr="00EA76E6">
        <w:t>’</w:t>
      </w:r>
      <w:r w:rsidR="00CA2403" w:rsidRPr="00EA76E6">
        <w:t>était toutefois imprudent</w:t>
      </w:r>
      <w:r w:rsidRPr="00EA76E6">
        <w:t xml:space="preserve"> ! </w:t>
      </w:r>
      <w:r w:rsidR="00CA2403" w:rsidRPr="00EA76E6">
        <w:t>constata Holmes en s</w:t>
      </w:r>
      <w:r w:rsidR="00CA2403" w:rsidRPr="00EA76E6">
        <w:t>e</w:t>
      </w:r>
      <w:r w:rsidR="00CA2403" w:rsidRPr="00EA76E6">
        <w:t>couant la tête d</w:t>
      </w:r>
      <w:r w:rsidRPr="00EA76E6">
        <w:t>’</w:t>
      </w:r>
      <w:r w:rsidR="00CA2403" w:rsidRPr="00EA76E6">
        <w:t>un air sérieux</w:t>
      </w:r>
      <w:r w:rsidRPr="00EA76E6">
        <w:t xml:space="preserve">. </w:t>
      </w:r>
      <w:r w:rsidR="00CA2403" w:rsidRPr="00EA76E6">
        <w:t>Je vous prie</w:t>
      </w:r>
      <w:r w:rsidRPr="00EA76E6">
        <w:t xml:space="preserve">, </w:t>
      </w:r>
      <w:r w:rsidR="00CA2403" w:rsidRPr="00EA76E6">
        <w:t>Sir Henry</w:t>
      </w:r>
      <w:r w:rsidRPr="00EA76E6">
        <w:t xml:space="preserve">, </w:t>
      </w:r>
      <w:r w:rsidR="00CA2403" w:rsidRPr="00EA76E6">
        <w:t>de ne pas vous promener seul</w:t>
      </w:r>
      <w:r w:rsidRPr="00EA76E6">
        <w:t xml:space="preserve">. </w:t>
      </w:r>
      <w:r w:rsidR="00CA2403" w:rsidRPr="00EA76E6">
        <w:t>Si vous le fa</w:t>
      </w:r>
      <w:r w:rsidR="009F12A7" w:rsidRPr="00EA76E6">
        <w:t>i</w:t>
      </w:r>
      <w:r w:rsidR="00CA2403" w:rsidRPr="00EA76E6">
        <w:t>tes il vous arrivera de graves désagréments</w:t>
      </w:r>
      <w:r w:rsidRPr="00EA76E6">
        <w:t xml:space="preserve">. </w:t>
      </w:r>
      <w:r w:rsidR="00CA2403" w:rsidRPr="00EA76E6">
        <w:t>Avez-vous récupéré votre autre soulier</w:t>
      </w:r>
      <w:r w:rsidRPr="00EA76E6">
        <w:t> ?</w:t>
      </w:r>
    </w:p>
    <w:p w14:paraId="54A8A31E" w14:textId="77777777" w:rsidR="00C646BA" w:rsidRPr="00EA76E6" w:rsidRDefault="00C646BA" w:rsidP="00C646BA">
      <w:r w:rsidRPr="00EA76E6">
        <w:t>— </w:t>
      </w:r>
      <w:r w:rsidR="00CA2403" w:rsidRPr="00EA76E6">
        <w:t>Non</w:t>
      </w:r>
      <w:r w:rsidRPr="00EA76E6">
        <w:t xml:space="preserve">, </w:t>
      </w:r>
      <w:r w:rsidR="00CA2403" w:rsidRPr="00EA76E6">
        <w:t>monsieur</w:t>
      </w:r>
      <w:r w:rsidRPr="00EA76E6">
        <w:t xml:space="preserve">, </w:t>
      </w:r>
      <w:r w:rsidR="00CA2403" w:rsidRPr="00EA76E6">
        <w:t>celui-là est parti pour toujours</w:t>
      </w:r>
      <w:r w:rsidRPr="00EA76E6">
        <w:t>.</w:t>
      </w:r>
    </w:p>
    <w:p w14:paraId="4622F8C4" w14:textId="55A5CCA4" w:rsidR="00C646BA" w:rsidRPr="00EA76E6" w:rsidRDefault="00C646BA" w:rsidP="00C646BA">
      <w:r w:rsidRPr="00EA76E6">
        <w:t>— </w:t>
      </w:r>
      <w:r w:rsidR="00CA2403" w:rsidRPr="00EA76E6">
        <w:t>Vraiment</w:t>
      </w:r>
      <w:r w:rsidRPr="00EA76E6">
        <w:t xml:space="preserve"> ? </w:t>
      </w:r>
      <w:r w:rsidR="00CA2403" w:rsidRPr="00EA76E6">
        <w:t>Intéressant</w:t>
      </w:r>
      <w:r w:rsidRPr="00EA76E6">
        <w:t xml:space="preserve"> ! </w:t>
      </w:r>
      <w:r w:rsidR="00CA2403" w:rsidRPr="00EA76E6">
        <w:t>Eh bien</w:t>
      </w:r>
      <w:r w:rsidRPr="00EA76E6">
        <w:t xml:space="preserve">, </w:t>
      </w:r>
      <w:r w:rsidR="00CA2403" w:rsidRPr="00EA76E6">
        <w:t>messieurs</w:t>
      </w:r>
      <w:r w:rsidRPr="00EA76E6">
        <w:t xml:space="preserve">, </w:t>
      </w:r>
      <w:r w:rsidR="00CA2403" w:rsidRPr="00EA76E6">
        <w:t>au revoir</w:t>
      </w:r>
      <w:r w:rsidRPr="00EA76E6">
        <w:t xml:space="preserve"> ! </w:t>
      </w:r>
      <w:r w:rsidR="00CA2403" w:rsidRPr="00EA76E6">
        <w:t>fit-il</w:t>
      </w:r>
      <w:r w:rsidRPr="00EA76E6">
        <w:t xml:space="preserve">, </w:t>
      </w:r>
      <w:r w:rsidR="00CA2403" w:rsidRPr="00EA76E6">
        <w:t>car le train s</w:t>
      </w:r>
      <w:r w:rsidRPr="00EA76E6">
        <w:t>’</w:t>
      </w:r>
      <w:r w:rsidR="00CA2403" w:rsidRPr="00EA76E6">
        <w:t>ébranlait</w:t>
      </w:r>
      <w:r w:rsidRPr="00EA76E6">
        <w:t xml:space="preserve">. </w:t>
      </w:r>
      <w:r w:rsidR="00CA2403" w:rsidRPr="00EA76E6">
        <w:t>Gardez en mémoire</w:t>
      </w:r>
      <w:r w:rsidRPr="00EA76E6">
        <w:t xml:space="preserve">, </w:t>
      </w:r>
      <w:r w:rsidR="00CA2403" w:rsidRPr="00EA76E6">
        <w:t>Sir Henry</w:t>
      </w:r>
      <w:r w:rsidRPr="00EA76E6">
        <w:t xml:space="preserve">, </w:t>
      </w:r>
      <w:r w:rsidR="00CA2403" w:rsidRPr="00EA76E6">
        <w:t>l</w:t>
      </w:r>
      <w:r w:rsidRPr="00EA76E6">
        <w:t>’</w:t>
      </w:r>
      <w:r w:rsidR="00CA2403" w:rsidRPr="00EA76E6">
        <w:t>une des phrases de cette étrange légende que le docteur Mo</w:t>
      </w:r>
      <w:r w:rsidR="00CA2403" w:rsidRPr="00EA76E6">
        <w:t>r</w:t>
      </w:r>
      <w:r w:rsidR="00CA2403" w:rsidRPr="00EA76E6">
        <w:t>timer nous a lu</w:t>
      </w:r>
      <w:r w:rsidRPr="00EA76E6">
        <w:t xml:space="preserve"> : </w:t>
      </w:r>
      <w:r w:rsidR="00CA2403" w:rsidRPr="00EA76E6">
        <w:t>évitez la lande pendant ces heures d</w:t>
      </w:r>
      <w:r w:rsidRPr="00EA76E6">
        <w:t>’</w:t>
      </w:r>
      <w:r w:rsidR="00CA2403" w:rsidRPr="00EA76E6">
        <w:t>obscurité où s</w:t>
      </w:r>
      <w:r w:rsidRPr="00EA76E6">
        <w:t>’</w:t>
      </w:r>
      <w:r w:rsidR="00CA2403" w:rsidRPr="00EA76E6">
        <w:t>exaltent les Puissances du Mal</w:t>
      </w:r>
      <w:r w:rsidRPr="00EA76E6">
        <w:t>. »</w:t>
      </w:r>
    </w:p>
    <w:p w14:paraId="19C95163" w14:textId="77777777" w:rsidR="00C646BA" w:rsidRPr="00EA76E6" w:rsidRDefault="00CA2403" w:rsidP="00C646BA">
      <w:r w:rsidRPr="00EA76E6">
        <w:t>Alors que le train roulait</w:t>
      </w:r>
      <w:r w:rsidR="00C646BA" w:rsidRPr="00EA76E6">
        <w:t xml:space="preserve">, </w:t>
      </w:r>
      <w:r w:rsidRPr="00EA76E6">
        <w:t>je regardai encore le quai</w:t>
      </w:r>
      <w:r w:rsidR="00C646BA" w:rsidRPr="00EA76E6">
        <w:t xml:space="preserve"> : </w:t>
      </w:r>
      <w:r w:rsidRPr="00EA76E6">
        <w:t>la grande silhouette austère de Holmes se tenait immobile</w:t>
      </w:r>
      <w:r w:rsidR="00C646BA" w:rsidRPr="00EA76E6">
        <w:t xml:space="preserve">, </w:t>
      </w:r>
      <w:r w:rsidRPr="00EA76E6">
        <w:t>tou</w:t>
      </w:r>
      <w:r w:rsidRPr="00EA76E6">
        <w:t>r</w:t>
      </w:r>
      <w:r w:rsidRPr="00EA76E6">
        <w:t>née dans notre direction</w:t>
      </w:r>
      <w:r w:rsidR="00C646BA" w:rsidRPr="00EA76E6">
        <w:t>.</w:t>
      </w:r>
    </w:p>
    <w:p w14:paraId="59971B9E" w14:textId="77777777" w:rsidR="00C646BA" w:rsidRPr="00EA76E6" w:rsidRDefault="00CA2403" w:rsidP="00C646BA">
      <w:r w:rsidRPr="00EA76E6">
        <w:t>Le voyage fut bref et agréable</w:t>
      </w:r>
      <w:r w:rsidR="00C646BA" w:rsidRPr="00EA76E6">
        <w:t xml:space="preserve">. </w:t>
      </w:r>
      <w:r w:rsidRPr="00EA76E6">
        <w:t>Je fis plus ample connai</w:t>
      </w:r>
      <w:r w:rsidRPr="00EA76E6">
        <w:t>s</w:t>
      </w:r>
      <w:r w:rsidRPr="00EA76E6">
        <w:t>sance avec mes deux compagnons et je jouai avec l</w:t>
      </w:r>
      <w:r w:rsidR="00C646BA" w:rsidRPr="00EA76E6">
        <w:t>’</w:t>
      </w:r>
      <w:r w:rsidRPr="00EA76E6">
        <w:t>épagneul du docteur Mortimer pour me distraire</w:t>
      </w:r>
      <w:r w:rsidR="00C646BA" w:rsidRPr="00EA76E6">
        <w:t xml:space="preserve">. </w:t>
      </w:r>
      <w:r w:rsidRPr="00EA76E6">
        <w:t>En peu de temps</w:t>
      </w:r>
      <w:r w:rsidR="00C646BA" w:rsidRPr="00EA76E6">
        <w:t xml:space="preserve">, </w:t>
      </w:r>
      <w:r w:rsidRPr="00EA76E6">
        <w:t>le sol était devenu rougeâtre</w:t>
      </w:r>
      <w:r w:rsidR="00C646BA" w:rsidRPr="00EA76E6">
        <w:t xml:space="preserve">, </w:t>
      </w:r>
      <w:r w:rsidRPr="00EA76E6">
        <w:t>la brique s</w:t>
      </w:r>
      <w:r w:rsidR="00C646BA" w:rsidRPr="00EA76E6">
        <w:t>’</w:t>
      </w:r>
      <w:r w:rsidRPr="00EA76E6">
        <w:t>était transformée en granit</w:t>
      </w:r>
      <w:r w:rsidR="00C646BA" w:rsidRPr="00EA76E6">
        <w:t xml:space="preserve">, </w:t>
      </w:r>
      <w:r w:rsidRPr="00EA76E6">
        <w:t>des vaches rouges paissaient dans des champs clôturés où l</w:t>
      </w:r>
      <w:r w:rsidR="00C646BA" w:rsidRPr="00EA76E6">
        <w:t>’</w:t>
      </w:r>
      <w:r w:rsidRPr="00EA76E6">
        <w:t>herbe bien verte et une végétation plus luxuriante annonçaient une humidité plus grande</w:t>
      </w:r>
      <w:r w:rsidR="00C646BA" w:rsidRPr="00EA76E6">
        <w:t xml:space="preserve">. </w:t>
      </w:r>
      <w:r w:rsidRPr="00EA76E6">
        <w:t>Le jeune Baskerville regardait av</w:t>
      </w:r>
      <w:r w:rsidRPr="00EA76E6">
        <w:t>i</w:t>
      </w:r>
      <w:r w:rsidRPr="00EA76E6">
        <w:t>dement par la fenêtre du compartiment</w:t>
      </w:r>
      <w:r w:rsidR="00C646BA" w:rsidRPr="00EA76E6">
        <w:t xml:space="preserve">, </w:t>
      </w:r>
      <w:r w:rsidRPr="00EA76E6">
        <w:t>et il poussa de vér</w:t>
      </w:r>
      <w:r w:rsidRPr="00EA76E6">
        <w:t>i</w:t>
      </w:r>
      <w:r w:rsidRPr="00EA76E6">
        <w:t>tables cris de joie quand il reconnut le décor familial du Devon</w:t>
      </w:r>
      <w:r w:rsidR="00C646BA" w:rsidRPr="00EA76E6">
        <w:t>.</w:t>
      </w:r>
    </w:p>
    <w:p w14:paraId="7153D8AC" w14:textId="77777777" w:rsidR="00C646BA" w:rsidRPr="00EA76E6" w:rsidRDefault="00C646BA" w:rsidP="00C646BA">
      <w:r w:rsidRPr="00EA76E6">
        <w:t>« </w:t>
      </w:r>
      <w:r w:rsidR="00CA2403" w:rsidRPr="00EA76E6">
        <w:t xml:space="preserve">Je me suis beaucoup promené </w:t>
      </w:r>
      <w:proofErr w:type="gramStart"/>
      <w:r w:rsidR="00CA2403" w:rsidRPr="00EA76E6">
        <w:t>de par le</w:t>
      </w:r>
      <w:proofErr w:type="gramEnd"/>
      <w:r w:rsidR="00CA2403" w:rsidRPr="00EA76E6">
        <w:t xml:space="preserve"> monde depuis que j</w:t>
      </w:r>
      <w:r w:rsidRPr="00EA76E6">
        <w:t>’</w:t>
      </w:r>
      <w:r w:rsidR="00CA2403" w:rsidRPr="00EA76E6">
        <w:t>ai quitté ces lieux</w:t>
      </w:r>
      <w:r w:rsidRPr="00EA76E6">
        <w:t xml:space="preserve">, </w:t>
      </w:r>
      <w:r w:rsidR="00CA2403" w:rsidRPr="00EA76E6">
        <w:t>me dit-il</w:t>
      </w:r>
      <w:r w:rsidRPr="00EA76E6">
        <w:t xml:space="preserve">. </w:t>
      </w:r>
      <w:r w:rsidR="00CA2403" w:rsidRPr="00EA76E6">
        <w:t>Mais jamais je n</w:t>
      </w:r>
      <w:r w:rsidRPr="00EA76E6">
        <w:t>’</w:t>
      </w:r>
      <w:r w:rsidR="00CA2403" w:rsidRPr="00EA76E6">
        <w:t>ai vu d</w:t>
      </w:r>
      <w:r w:rsidRPr="00EA76E6">
        <w:t>’</w:t>
      </w:r>
      <w:r w:rsidR="00CA2403" w:rsidRPr="00EA76E6">
        <w:t>endroit comparable à ceci</w:t>
      </w:r>
      <w:r w:rsidRPr="00EA76E6">
        <w:t>.</w:t>
      </w:r>
    </w:p>
    <w:p w14:paraId="3FA65D73" w14:textId="77777777" w:rsidR="00C646BA" w:rsidRPr="00EA76E6" w:rsidRDefault="00C646BA" w:rsidP="00C646BA">
      <w:r w:rsidRPr="00EA76E6">
        <w:lastRenderedPageBreak/>
        <w:t>— </w:t>
      </w:r>
      <w:r w:rsidR="00CA2403" w:rsidRPr="00EA76E6">
        <w:t>Je ne connais pas un habitant du Devonshire qui ne mette son pays natal au-dessus de tout</w:t>
      </w:r>
      <w:r w:rsidRPr="00EA76E6">
        <w:t xml:space="preserve">, </w:t>
      </w:r>
      <w:r w:rsidR="00CA2403" w:rsidRPr="00EA76E6">
        <w:t>répondis-je</w:t>
      </w:r>
      <w:r w:rsidRPr="00EA76E6">
        <w:t>.</w:t>
      </w:r>
    </w:p>
    <w:p w14:paraId="18CEE3B9" w14:textId="77777777" w:rsidR="00C646BA" w:rsidRPr="00EA76E6" w:rsidRDefault="00C646BA" w:rsidP="00C646BA">
      <w:r w:rsidRPr="00EA76E6">
        <w:t>— </w:t>
      </w:r>
      <w:r w:rsidR="00CA2403" w:rsidRPr="00EA76E6">
        <w:t>Cela dépend de la race autant que du pays</w:t>
      </w:r>
      <w:r w:rsidRPr="00EA76E6">
        <w:t xml:space="preserve">, </w:t>
      </w:r>
      <w:r w:rsidR="00CA2403" w:rsidRPr="00EA76E6">
        <w:t>observa le docteur Mortimer</w:t>
      </w:r>
      <w:r w:rsidRPr="00EA76E6">
        <w:t xml:space="preserve">. </w:t>
      </w:r>
      <w:r w:rsidR="00CA2403" w:rsidRPr="00EA76E6">
        <w:t>Regardez notre ami</w:t>
      </w:r>
      <w:r w:rsidRPr="00EA76E6">
        <w:t xml:space="preserve"> : </w:t>
      </w:r>
      <w:r w:rsidR="00CA2403" w:rsidRPr="00EA76E6">
        <w:t>un simple coup d</w:t>
      </w:r>
      <w:r w:rsidRPr="00EA76E6">
        <w:t>’</w:t>
      </w:r>
      <w:r w:rsidR="00CA2403" w:rsidRPr="00EA76E6">
        <w:t>œil vous révèle la tête arrondie du Celte</w:t>
      </w:r>
      <w:r w:rsidRPr="00EA76E6">
        <w:t xml:space="preserve">, </w:t>
      </w:r>
      <w:r w:rsidR="00CA2403" w:rsidRPr="00EA76E6">
        <w:t>à l</w:t>
      </w:r>
      <w:r w:rsidRPr="00EA76E6">
        <w:t>’</w:t>
      </w:r>
      <w:r w:rsidR="00CA2403" w:rsidRPr="00EA76E6">
        <w:t>intérieur de laquelle bouillonnent deux qualités du Celte</w:t>
      </w:r>
      <w:r w:rsidRPr="00EA76E6">
        <w:t xml:space="preserve"> : </w:t>
      </w:r>
      <w:r w:rsidR="00CA2403" w:rsidRPr="00EA76E6">
        <w:t>l</w:t>
      </w:r>
      <w:r w:rsidRPr="00EA76E6">
        <w:t>’</w:t>
      </w:r>
      <w:r w:rsidR="00CA2403" w:rsidRPr="00EA76E6">
        <w:t>enthousiasme et la facu</w:t>
      </w:r>
      <w:r w:rsidR="00CA2403" w:rsidRPr="00EA76E6">
        <w:t>l</w:t>
      </w:r>
      <w:r w:rsidR="00CA2403" w:rsidRPr="00EA76E6">
        <w:t>té de s</w:t>
      </w:r>
      <w:r w:rsidRPr="00EA76E6">
        <w:t>’</w:t>
      </w:r>
      <w:r w:rsidR="00CA2403" w:rsidRPr="00EA76E6">
        <w:t>attacher</w:t>
      </w:r>
      <w:r w:rsidRPr="00EA76E6">
        <w:t xml:space="preserve">. </w:t>
      </w:r>
      <w:r w:rsidR="00CA2403" w:rsidRPr="00EA76E6">
        <w:t>La tête du pauvre Sir Charles était d</w:t>
      </w:r>
      <w:r w:rsidRPr="00EA76E6">
        <w:t>’</w:t>
      </w:r>
      <w:r w:rsidR="00CA2403" w:rsidRPr="00EA76E6">
        <w:t>un type très rare</w:t>
      </w:r>
      <w:r w:rsidRPr="00EA76E6">
        <w:t xml:space="preserve">, </w:t>
      </w:r>
      <w:r w:rsidR="00CA2403" w:rsidRPr="00EA76E6">
        <w:t>avec des caractéristiques mi-gaéliques</w:t>
      </w:r>
      <w:r w:rsidRPr="00EA76E6">
        <w:t xml:space="preserve">, </w:t>
      </w:r>
      <w:r w:rsidR="00CA2403" w:rsidRPr="00EA76E6">
        <w:t>mi-iverniennes</w:t>
      </w:r>
      <w:r w:rsidRPr="00EA76E6">
        <w:t xml:space="preserve">. </w:t>
      </w:r>
      <w:r w:rsidR="00CA2403" w:rsidRPr="00EA76E6">
        <w:t>Mais vous étiez fort jeune quand vous avez vu pour la dernière fois Baskerville Hall</w:t>
      </w:r>
      <w:r w:rsidRPr="00EA76E6">
        <w:t xml:space="preserve">, </w:t>
      </w:r>
      <w:r w:rsidR="00CA2403" w:rsidRPr="00EA76E6">
        <w:t>n</w:t>
      </w:r>
      <w:r w:rsidRPr="00EA76E6">
        <w:t>’</w:t>
      </w:r>
      <w:r w:rsidR="00CA2403" w:rsidRPr="00EA76E6">
        <w:t>est-ce pas</w:t>
      </w:r>
      <w:r w:rsidRPr="00EA76E6">
        <w:t> ?</w:t>
      </w:r>
    </w:p>
    <w:p w14:paraId="107AA481" w14:textId="4A1BEDCF" w:rsidR="00C646BA" w:rsidRPr="00EA76E6" w:rsidRDefault="00C646BA" w:rsidP="00C646BA">
      <w:r w:rsidRPr="00EA76E6">
        <w:t>— </w:t>
      </w:r>
      <w:r w:rsidR="00CA2403" w:rsidRPr="00EA76E6">
        <w:t>Quand mon père est mort j</w:t>
      </w:r>
      <w:r w:rsidRPr="00EA76E6">
        <w:t>’</w:t>
      </w:r>
      <w:r w:rsidR="00CA2403" w:rsidRPr="00EA76E6">
        <w:t>avais une dizaine d</w:t>
      </w:r>
      <w:r w:rsidRPr="00EA76E6">
        <w:t>’</w:t>
      </w:r>
      <w:r w:rsidR="00CA2403" w:rsidRPr="00EA76E6">
        <w:t>années</w:t>
      </w:r>
      <w:r w:rsidRPr="00EA76E6">
        <w:t xml:space="preserve">, </w:t>
      </w:r>
      <w:r w:rsidR="00CA2403" w:rsidRPr="00EA76E6">
        <w:t>et je n</w:t>
      </w:r>
      <w:r w:rsidRPr="00EA76E6">
        <w:t>’</w:t>
      </w:r>
      <w:r w:rsidR="00CA2403" w:rsidRPr="00EA76E6">
        <w:t>avais jamais vu le Hall</w:t>
      </w:r>
      <w:r w:rsidRPr="00EA76E6">
        <w:t xml:space="preserve">, </w:t>
      </w:r>
      <w:r w:rsidR="00CA2403" w:rsidRPr="00EA76E6">
        <w:t>car il habitait une villa sur la côte du Sud</w:t>
      </w:r>
      <w:r w:rsidRPr="00EA76E6">
        <w:t xml:space="preserve">. </w:t>
      </w:r>
      <w:r w:rsidR="00CA2403" w:rsidRPr="00EA76E6">
        <w:t>De là je partis directement pour l</w:t>
      </w:r>
      <w:r w:rsidRPr="00EA76E6">
        <w:t>’</w:t>
      </w:r>
      <w:r w:rsidR="00CA2403" w:rsidRPr="00EA76E6">
        <w:t>Amérique</w:t>
      </w:r>
      <w:r w:rsidRPr="00EA76E6">
        <w:t xml:space="preserve">. </w:t>
      </w:r>
      <w:r w:rsidR="00CA2403" w:rsidRPr="00EA76E6">
        <w:t xml:space="preserve">Tout est aussi neuf pour moi que pour le </w:t>
      </w:r>
      <w:r w:rsidRPr="00EA76E6">
        <w:t>D</w:t>
      </w:r>
      <w:r w:rsidRPr="00EA76E6">
        <w:rPr>
          <w:vertAlign w:val="superscript"/>
        </w:rPr>
        <w:t>r</w:t>
      </w:r>
      <w:r w:rsidRPr="00EA76E6">
        <w:t> W</w:t>
      </w:r>
      <w:r w:rsidR="00CA2403" w:rsidRPr="00EA76E6">
        <w:t>atson</w:t>
      </w:r>
      <w:r w:rsidRPr="00EA76E6">
        <w:t xml:space="preserve">, </w:t>
      </w:r>
      <w:r w:rsidR="00CA2403" w:rsidRPr="00EA76E6">
        <w:t>et j</w:t>
      </w:r>
      <w:r w:rsidRPr="00EA76E6">
        <w:t>’</w:t>
      </w:r>
      <w:r w:rsidR="00CA2403" w:rsidRPr="00EA76E6">
        <w:t>attends avec imp</w:t>
      </w:r>
      <w:r w:rsidR="00CA2403" w:rsidRPr="00EA76E6">
        <w:t>a</w:t>
      </w:r>
      <w:r w:rsidR="00CA2403" w:rsidRPr="00EA76E6">
        <w:t>tience de voir la lande</w:t>
      </w:r>
      <w:r w:rsidRPr="00EA76E6">
        <w:t>.</w:t>
      </w:r>
    </w:p>
    <w:p w14:paraId="58A611B5" w14:textId="5402F4EA" w:rsidR="00C646BA" w:rsidRPr="00EA76E6" w:rsidRDefault="00C646BA" w:rsidP="00C646BA">
      <w:r w:rsidRPr="00EA76E6">
        <w:t>— </w:t>
      </w:r>
      <w:r w:rsidR="00CA2403" w:rsidRPr="00EA76E6">
        <w:t>C</w:t>
      </w:r>
      <w:r w:rsidRPr="00EA76E6">
        <w:t>’</w:t>
      </w:r>
      <w:r w:rsidR="00CA2403" w:rsidRPr="00EA76E6">
        <w:t>est vrai</w:t>
      </w:r>
      <w:r w:rsidRPr="00EA76E6">
        <w:t xml:space="preserve"> ? </w:t>
      </w:r>
      <w:r w:rsidR="00CA2403" w:rsidRPr="00EA76E6">
        <w:t>fit le docteur Mortimer</w:t>
      </w:r>
      <w:r w:rsidRPr="00EA76E6">
        <w:t xml:space="preserve">. </w:t>
      </w:r>
      <w:r w:rsidR="00CA2403" w:rsidRPr="00EA76E6">
        <w:t>Alors votre désir va être promptement exaucé</w:t>
      </w:r>
      <w:r w:rsidRPr="00EA76E6">
        <w:t xml:space="preserve">, </w:t>
      </w:r>
      <w:r w:rsidR="00CA2403" w:rsidRPr="00EA76E6">
        <w:t>car voici les premiers contreforts de la lande</w:t>
      </w:r>
      <w:r w:rsidRPr="00EA76E6">
        <w:t>. »</w:t>
      </w:r>
    </w:p>
    <w:p w14:paraId="0FE974A8" w14:textId="77777777" w:rsidR="00C646BA" w:rsidRPr="00EA76E6" w:rsidRDefault="00CA2403" w:rsidP="00C646BA">
      <w:r w:rsidRPr="00EA76E6">
        <w:t>Au-delà des quadrilatères verts des champs et de la basse courbure d</w:t>
      </w:r>
      <w:r w:rsidR="00C646BA" w:rsidRPr="00EA76E6">
        <w:t>’</w:t>
      </w:r>
      <w:r w:rsidRPr="00EA76E6">
        <w:t>une forêt</w:t>
      </w:r>
      <w:r w:rsidR="00C646BA" w:rsidRPr="00EA76E6">
        <w:t xml:space="preserve">, </w:t>
      </w:r>
      <w:r w:rsidRPr="00EA76E6">
        <w:t>se dressait à distance une colline grise</w:t>
      </w:r>
      <w:r w:rsidR="00C646BA" w:rsidRPr="00EA76E6">
        <w:t xml:space="preserve">, </w:t>
      </w:r>
      <w:r w:rsidRPr="00EA76E6">
        <w:t>mélancolique</w:t>
      </w:r>
      <w:r w:rsidR="00C646BA" w:rsidRPr="00EA76E6">
        <w:t xml:space="preserve">, </w:t>
      </w:r>
      <w:r w:rsidRPr="00EA76E6">
        <w:t>dont le sommet était étrangement déchiqueté</w:t>
      </w:r>
      <w:r w:rsidR="00C646BA" w:rsidRPr="00EA76E6">
        <w:t xml:space="preserve"> ; </w:t>
      </w:r>
      <w:r w:rsidRPr="00EA76E6">
        <w:t>vu de si loin</w:t>
      </w:r>
      <w:r w:rsidR="00C646BA" w:rsidRPr="00EA76E6">
        <w:t xml:space="preserve">, </w:t>
      </w:r>
      <w:r w:rsidRPr="00EA76E6">
        <w:t>sa forme se dessinait mal</w:t>
      </w:r>
      <w:r w:rsidR="00C646BA" w:rsidRPr="00EA76E6">
        <w:t xml:space="preserve"> ; </w:t>
      </w:r>
      <w:r w:rsidRPr="00EA76E6">
        <w:t>elle ressemblait au décor fantastique d</w:t>
      </w:r>
      <w:r w:rsidR="00C646BA" w:rsidRPr="00EA76E6">
        <w:t>’</w:t>
      </w:r>
      <w:r w:rsidRPr="00EA76E6">
        <w:t>un rêve</w:t>
      </w:r>
      <w:r w:rsidR="00C646BA" w:rsidRPr="00EA76E6">
        <w:t xml:space="preserve">. </w:t>
      </w:r>
      <w:r w:rsidRPr="00EA76E6">
        <w:t>Baskerville demeura assis sans mot dire</w:t>
      </w:r>
      <w:r w:rsidR="00C646BA" w:rsidRPr="00EA76E6">
        <w:t xml:space="preserve">, </w:t>
      </w:r>
      <w:r w:rsidRPr="00EA76E6">
        <w:t>le regard immobilisé sur cette colline</w:t>
      </w:r>
      <w:r w:rsidR="00C646BA" w:rsidRPr="00EA76E6">
        <w:t xml:space="preserve">, </w:t>
      </w:r>
      <w:r w:rsidRPr="00EA76E6">
        <w:t>et je devinais à son e</w:t>
      </w:r>
      <w:r w:rsidRPr="00EA76E6">
        <w:t>x</w:t>
      </w:r>
      <w:r w:rsidRPr="00EA76E6">
        <w:t>pression tout ce que représentait pour lui cette première vision d</w:t>
      </w:r>
      <w:r w:rsidR="00C646BA" w:rsidRPr="00EA76E6">
        <w:t>’</w:t>
      </w:r>
      <w:r w:rsidRPr="00EA76E6">
        <w:t>un endroit sauvage sur lequel les hommes de son sang avaient longtemps régné et laissé des traces profondes</w:t>
      </w:r>
      <w:r w:rsidR="00C646BA" w:rsidRPr="00EA76E6">
        <w:t xml:space="preserve">. </w:t>
      </w:r>
      <w:r w:rsidRPr="00EA76E6">
        <w:t>Assis dans le coin d</w:t>
      </w:r>
      <w:r w:rsidR="00C646BA" w:rsidRPr="00EA76E6">
        <w:t>’</w:t>
      </w:r>
      <w:r w:rsidRPr="00EA76E6">
        <w:t>un prosaïque compartiment de chemin de fer avec son costume de tweed et son accent américain</w:t>
      </w:r>
      <w:r w:rsidR="00C646BA" w:rsidRPr="00EA76E6">
        <w:t xml:space="preserve">, </w:t>
      </w:r>
      <w:r w:rsidRPr="00EA76E6">
        <w:t>il me donnait néa</w:t>
      </w:r>
      <w:r w:rsidRPr="00EA76E6">
        <w:t>n</w:t>
      </w:r>
      <w:r w:rsidRPr="00EA76E6">
        <w:t>moins</w:t>
      </w:r>
      <w:r w:rsidR="00C646BA" w:rsidRPr="00EA76E6">
        <w:t xml:space="preserve">, </w:t>
      </w:r>
      <w:r w:rsidRPr="00EA76E6">
        <w:t>quand je scrutais son visage brun et sensible</w:t>
      </w:r>
      <w:r w:rsidR="00C646BA" w:rsidRPr="00EA76E6">
        <w:t xml:space="preserve">, </w:t>
      </w:r>
      <w:r w:rsidRPr="00EA76E6">
        <w:t>l</w:t>
      </w:r>
      <w:r w:rsidR="00C646BA" w:rsidRPr="00EA76E6">
        <w:t>’</w:t>
      </w:r>
      <w:r w:rsidRPr="00EA76E6">
        <w:t>impression qu</w:t>
      </w:r>
      <w:r w:rsidR="00C646BA" w:rsidRPr="00EA76E6">
        <w:t>’</w:t>
      </w:r>
      <w:r w:rsidRPr="00EA76E6">
        <w:t>il était bien l</w:t>
      </w:r>
      <w:r w:rsidR="00C646BA" w:rsidRPr="00EA76E6">
        <w:t>’</w:t>
      </w:r>
      <w:r w:rsidRPr="00EA76E6">
        <w:t xml:space="preserve">héritier de cette </w:t>
      </w:r>
      <w:r w:rsidRPr="00EA76E6">
        <w:lastRenderedPageBreak/>
        <w:t>longue lignée de seigneurs à sang vif</w:t>
      </w:r>
      <w:r w:rsidR="00C646BA" w:rsidRPr="00EA76E6">
        <w:t xml:space="preserve">, </w:t>
      </w:r>
      <w:r w:rsidRPr="00EA76E6">
        <w:t>farouche</w:t>
      </w:r>
      <w:r w:rsidR="00C646BA" w:rsidRPr="00EA76E6">
        <w:t xml:space="preserve">, </w:t>
      </w:r>
      <w:r w:rsidRPr="00EA76E6">
        <w:t>dominateur</w:t>
      </w:r>
      <w:r w:rsidR="00C646BA" w:rsidRPr="00EA76E6">
        <w:t xml:space="preserve">. </w:t>
      </w:r>
      <w:r w:rsidRPr="00EA76E6">
        <w:t>Dans les sourcils épais</w:t>
      </w:r>
      <w:r w:rsidR="00C646BA" w:rsidRPr="00EA76E6">
        <w:t xml:space="preserve">, </w:t>
      </w:r>
      <w:r w:rsidRPr="00EA76E6">
        <w:t>les narines frémissantes</w:t>
      </w:r>
      <w:r w:rsidR="00C646BA" w:rsidRPr="00EA76E6">
        <w:t xml:space="preserve">, </w:t>
      </w:r>
      <w:r w:rsidRPr="00EA76E6">
        <w:t>les grands yeux noisette</w:t>
      </w:r>
      <w:r w:rsidR="00C646BA" w:rsidRPr="00EA76E6">
        <w:t xml:space="preserve">, </w:t>
      </w:r>
      <w:r w:rsidRPr="00EA76E6">
        <w:t>il y avait de la fierté</w:t>
      </w:r>
      <w:r w:rsidR="00C646BA" w:rsidRPr="00EA76E6">
        <w:t xml:space="preserve">, </w:t>
      </w:r>
      <w:r w:rsidRPr="00EA76E6">
        <w:t>du courage</w:t>
      </w:r>
      <w:r w:rsidR="00C646BA" w:rsidRPr="00EA76E6">
        <w:t xml:space="preserve">, </w:t>
      </w:r>
      <w:r w:rsidRPr="00EA76E6">
        <w:t>de la force</w:t>
      </w:r>
      <w:r w:rsidR="00C646BA" w:rsidRPr="00EA76E6">
        <w:t xml:space="preserve">. </w:t>
      </w:r>
      <w:r w:rsidRPr="00EA76E6">
        <w:t>Si la lande devait être l</w:t>
      </w:r>
      <w:r w:rsidR="00C646BA" w:rsidRPr="00EA76E6">
        <w:t>’</w:t>
      </w:r>
      <w:r w:rsidRPr="00EA76E6">
        <w:t>objet d</w:t>
      </w:r>
      <w:r w:rsidR="00C646BA" w:rsidRPr="00EA76E6">
        <w:t>’</w:t>
      </w:r>
      <w:r w:rsidRPr="00EA76E6">
        <w:t>investigations difficiles et dangereuses</w:t>
      </w:r>
      <w:r w:rsidR="00C646BA" w:rsidRPr="00EA76E6">
        <w:t xml:space="preserve">, </w:t>
      </w:r>
      <w:r w:rsidRPr="00EA76E6">
        <w:t>Sir Henry était du moins un camarade en l</w:t>
      </w:r>
      <w:r w:rsidR="00C646BA" w:rsidRPr="00EA76E6">
        <w:t>’</w:t>
      </w:r>
      <w:r w:rsidRPr="00EA76E6">
        <w:t>honneur de qui on pouvait prendre un risque en étant sûr qu</w:t>
      </w:r>
      <w:r w:rsidR="00C646BA" w:rsidRPr="00EA76E6">
        <w:t>’</w:t>
      </w:r>
      <w:r w:rsidRPr="00EA76E6">
        <w:t>il le partagerait crânement</w:t>
      </w:r>
      <w:r w:rsidR="00C646BA" w:rsidRPr="00EA76E6">
        <w:t>.</w:t>
      </w:r>
    </w:p>
    <w:p w14:paraId="7F0F5E7F" w14:textId="77777777" w:rsidR="00C646BA" w:rsidRPr="00EA76E6" w:rsidRDefault="00CA2403" w:rsidP="00C646BA">
      <w:r w:rsidRPr="00EA76E6">
        <w:t>Le train s</w:t>
      </w:r>
      <w:r w:rsidR="00C646BA" w:rsidRPr="00EA76E6">
        <w:t>’</w:t>
      </w:r>
      <w:r w:rsidRPr="00EA76E6">
        <w:t>arrêta à une petite gare</w:t>
      </w:r>
      <w:r w:rsidR="00C646BA" w:rsidRPr="00EA76E6">
        <w:t xml:space="preserve">, </w:t>
      </w:r>
      <w:r w:rsidRPr="00EA76E6">
        <w:t>et nous descendîmes</w:t>
      </w:r>
      <w:r w:rsidR="00C646BA" w:rsidRPr="00EA76E6">
        <w:t xml:space="preserve">. </w:t>
      </w:r>
      <w:r w:rsidRPr="00EA76E6">
        <w:t>Dehors</w:t>
      </w:r>
      <w:r w:rsidR="00C646BA" w:rsidRPr="00EA76E6">
        <w:t xml:space="preserve">, </w:t>
      </w:r>
      <w:r w:rsidRPr="00EA76E6">
        <w:t>derrière la barrière blanche et basse</w:t>
      </w:r>
      <w:r w:rsidR="00C646BA" w:rsidRPr="00EA76E6">
        <w:t xml:space="preserve">, </w:t>
      </w:r>
      <w:r w:rsidRPr="00EA76E6">
        <w:t>un break attelé attendait</w:t>
      </w:r>
      <w:r w:rsidR="00C646BA" w:rsidRPr="00EA76E6">
        <w:t xml:space="preserve">. </w:t>
      </w:r>
      <w:r w:rsidRPr="00EA76E6">
        <w:t>Notre arrivée prit l</w:t>
      </w:r>
      <w:r w:rsidR="00C646BA" w:rsidRPr="00EA76E6">
        <w:t>’</w:t>
      </w:r>
      <w:r w:rsidRPr="00EA76E6">
        <w:t>allure d</w:t>
      </w:r>
      <w:r w:rsidR="00C646BA" w:rsidRPr="00EA76E6">
        <w:t>’</w:t>
      </w:r>
      <w:r w:rsidRPr="00EA76E6">
        <w:t>un grand événement</w:t>
      </w:r>
      <w:r w:rsidR="00C646BA" w:rsidRPr="00EA76E6">
        <w:t xml:space="preserve"> : </w:t>
      </w:r>
      <w:r w:rsidRPr="00EA76E6">
        <w:t>le chef de gare et les porteurs se disputèrent nos bagages</w:t>
      </w:r>
      <w:r w:rsidR="00C646BA" w:rsidRPr="00EA76E6">
        <w:t xml:space="preserve">. </w:t>
      </w:r>
      <w:r w:rsidRPr="00EA76E6">
        <w:t>La ca</w:t>
      </w:r>
      <w:r w:rsidRPr="00EA76E6">
        <w:t>m</w:t>
      </w:r>
      <w:r w:rsidRPr="00EA76E6">
        <w:t>pagne était paisible et douce</w:t>
      </w:r>
      <w:r w:rsidR="00C646BA" w:rsidRPr="00EA76E6">
        <w:t xml:space="preserve">. </w:t>
      </w:r>
      <w:r w:rsidRPr="00EA76E6">
        <w:t>Mais je m</w:t>
      </w:r>
      <w:r w:rsidR="00C646BA" w:rsidRPr="00EA76E6">
        <w:t>’</w:t>
      </w:r>
      <w:r w:rsidRPr="00EA76E6">
        <w:t>étonnai de voir près de la porte deux militaires appuyés sur leurs fusils qui nous dévis</w:t>
      </w:r>
      <w:r w:rsidRPr="00EA76E6">
        <w:t>a</w:t>
      </w:r>
      <w:r w:rsidRPr="00EA76E6">
        <w:t>gèrent attentivement quand nous passâmes devant eux</w:t>
      </w:r>
      <w:r w:rsidR="00C646BA" w:rsidRPr="00EA76E6">
        <w:t xml:space="preserve">. </w:t>
      </w:r>
      <w:r w:rsidRPr="00EA76E6">
        <w:t>Le c</w:t>
      </w:r>
      <w:r w:rsidRPr="00EA76E6">
        <w:t>o</w:t>
      </w:r>
      <w:r w:rsidRPr="00EA76E6">
        <w:t>cher</w:t>
      </w:r>
      <w:r w:rsidR="00C646BA" w:rsidRPr="00EA76E6">
        <w:t xml:space="preserve">, </w:t>
      </w:r>
      <w:r w:rsidRPr="00EA76E6">
        <w:t>petit bonhomme tout tordu au visage rude</w:t>
      </w:r>
      <w:r w:rsidR="00C646BA" w:rsidRPr="00EA76E6">
        <w:t xml:space="preserve">, </w:t>
      </w:r>
      <w:r w:rsidRPr="00EA76E6">
        <w:t>salua Sir He</w:t>
      </w:r>
      <w:r w:rsidRPr="00EA76E6">
        <w:t>n</w:t>
      </w:r>
      <w:r w:rsidRPr="00EA76E6">
        <w:t>ry Baskerville</w:t>
      </w:r>
      <w:r w:rsidR="00C646BA" w:rsidRPr="00EA76E6">
        <w:t xml:space="preserve"> ; </w:t>
      </w:r>
      <w:r w:rsidRPr="00EA76E6">
        <w:t>quand les bagages furent chargés le break d</w:t>
      </w:r>
      <w:r w:rsidRPr="00EA76E6">
        <w:t>é</w:t>
      </w:r>
      <w:r w:rsidRPr="00EA76E6">
        <w:t>marra et nous nous engageâmes sur une route large et blanche</w:t>
      </w:r>
      <w:r w:rsidR="00C646BA" w:rsidRPr="00EA76E6">
        <w:t>.</w:t>
      </w:r>
    </w:p>
    <w:p w14:paraId="71053826" w14:textId="77777777" w:rsidR="00C646BA" w:rsidRPr="00EA76E6" w:rsidRDefault="00CA2403" w:rsidP="00C646BA">
      <w:r w:rsidRPr="00EA76E6">
        <w:t>De chaque côté s</w:t>
      </w:r>
      <w:r w:rsidR="00C646BA" w:rsidRPr="00EA76E6">
        <w:t>’</w:t>
      </w:r>
      <w:r w:rsidRPr="00EA76E6">
        <w:t>étendaient des pâturages en pente</w:t>
      </w:r>
      <w:r w:rsidR="00C646BA" w:rsidRPr="00EA76E6">
        <w:t xml:space="preserve"> : </w:t>
      </w:r>
      <w:r w:rsidRPr="00EA76E6">
        <w:t>de vieilles maisons à pignons surgissaient parmi des feuillages se</w:t>
      </w:r>
      <w:r w:rsidRPr="00EA76E6">
        <w:t>r</w:t>
      </w:r>
      <w:r w:rsidRPr="00EA76E6">
        <w:t>rés</w:t>
      </w:r>
      <w:r w:rsidR="00C646BA" w:rsidRPr="00EA76E6">
        <w:t xml:space="preserve"> ; </w:t>
      </w:r>
      <w:r w:rsidRPr="00EA76E6">
        <w:t>mais derrière cette campagne accueillante et éclairée par le soleil</w:t>
      </w:r>
      <w:r w:rsidR="00C646BA" w:rsidRPr="00EA76E6">
        <w:t xml:space="preserve">, </w:t>
      </w:r>
      <w:r w:rsidRPr="00EA76E6">
        <w:t>courait toujours</w:t>
      </w:r>
      <w:r w:rsidR="00C646BA" w:rsidRPr="00EA76E6">
        <w:t xml:space="preserve">, </w:t>
      </w:r>
      <w:r w:rsidRPr="00EA76E6">
        <w:t>sombre comme le ciel du soir</w:t>
      </w:r>
      <w:r w:rsidR="00C646BA" w:rsidRPr="00EA76E6">
        <w:t xml:space="preserve">, </w:t>
      </w:r>
      <w:r w:rsidRPr="00EA76E6">
        <w:t>la longue incurvation de la lande sauvage</w:t>
      </w:r>
      <w:r w:rsidR="00C646BA" w:rsidRPr="00EA76E6">
        <w:t xml:space="preserve">, </w:t>
      </w:r>
      <w:r w:rsidRPr="00EA76E6">
        <w:t>que coupaient seulement des collines désolées aux arêtes vives</w:t>
      </w:r>
      <w:r w:rsidR="00C646BA" w:rsidRPr="00EA76E6">
        <w:t>.</w:t>
      </w:r>
    </w:p>
    <w:p w14:paraId="133C8883" w14:textId="77777777" w:rsidR="00C646BA" w:rsidRPr="00EA76E6" w:rsidRDefault="00CA2403" w:rsidP="00C646BA">
      <w:r w:rsidRPr="00EA76E6">
        <w:t>Le break tourna dans une route secondaire et nous gri</w:t>
      </w:r>
      <w:r w:rsidRPr="00EA76E6">
        <w:t>m</w:t>
      </w:r>
      <w:r w:rsidRPr="00EA76E6">
        <w:t>pâmes alors</w:t>
      </w:r>
      <w:r w:rsidR="00C646BA" w:rsidRPr="00EA76E6">
        <w:t xml:space="preserve">, </w:t>
      </w:r>
      <w:r w:rsidRPr="00EA76E6">
        <w:t>par des chemins creusés d</w:t>
      </w:r>
      <w:r w:rsidR="00C646BA" w:rsidRPr="00EA76E6">
        <w:t>’</w:t>
      </w:r>
      <w:r w:rsidRPr="00EA76E6">
        <w:t>ornières et défoncés par des siècles de roues</w:t>
      </w:r>
      <w:r w:rsidR="00C646BA" w:rsidRPr="00EA76E6">
        <w:t xml:space="preserve">, </w:t>
      </w:r>
      <w:r w:rsidRPr="00EA76E6">
        <w:t>vers un plateau bordé de mousse</w:t>
      </w:r>
      <w:r w:rsidR="00C646BA" w:rsidRPr="00EA76E6">
        <w:t xml:space="preserve">, </w:t>
      </w:r>
      <w:r w:rsidRPr="00EA76E6">
        <w:t>de fo</w:t>
      </w:r>
      <w:r w:rsidRPr="00EA76E6">
        <w:t>u</w:t>
      </w:r>
      <w:r w:rsidRPr="00EA76E6">
        <w:t>gères</w:t>
      </w:r>
      <w:r w:rsidR="00C646BA" w:rsidRPr="00EA76E6">
        <w:t xml:space="preserve">, </w:t>
      </w:r>
      <w:r w:rsidRPr="00EA76E6">
        <w:t>de ronces</w:t>
      </w:r>
      <w:r w:rsidR="00C646BA" w:rsidRPr="00EA76E6">
        <w:t xml:space="preserve">. </w:t>
      </w:r>
      <w:r w:rsidRPr="00EA76E6">
        <w:t>Sans cesser de monter</w:t>
      </w:r>
      <w:r w:rsidR="00C646BA" w:rsidRPr="00EA76E6">
        <w:t xml:space="preserve">, </w:t>
      </w:r>
      <w:r w:rsidRPr="00EA76E6">
        <w:t>nous franchîmes un pont étroit de pierre et nous longeâmes un petit torrent bruyant qui écumait et mugissait en descendant des rochers gris</w:t>
      </w:r>
      <w:r w:rsidR="00C646BA" w:rsidRPr="00EA76E6">
        <w:t xml:space="preserve">. </w:t>
      </w:r>
      <w:r w:rsidRPr="00EA76E6">
        <w:t xml:space="preserve">La route et le torrent serpentaient à travers une vallée où </w:t>
      </w:r>
      <w:r w:rsidRPr="00EA76E6">
        <w:lastRenderedPageBreak/>
        <w:t>abo</w:t>
      </w:r>
      <w:r w:rsidRPr="00EA76E6">
        <w:t>n</w:t>
      </w:r>
      <w:r w:rsidRPr="00EA76E6">
        <w:t>daient chênes rabougris et sapins</w:t>
      </w:r>
      <w:r w:rsidR="00C646BA" w:rsidRPr="00EA76E6">
        <w:t xml:space="preserve">. </w:t>
      </w:r>
      <w:r w:rsidR="008D2AD1" w:rsidRPr="00EA76E6">
        <w:t>À</w:t>
      </w:r>
      <w:r w:rsidRPr="00EA76E6">
        <w:t xml:space="preserve"> chaque tournant Baske</w:t>
      </w:r>
      <w:r w:rsidRPr="00EA76E6">
        <w:t>r</w:t>
      </w:r>
      <w:r w:rsidRPr="00EA76E6">
        <w:t>ville laissait échapper une exclamation de plaisir</w:t>
      </w:r>
      <w:r w:rsidR="00C646BA" w:rsidRPr="00EA76E6">
        <w:t xml:space="preserve"> : </w:t>
      </w:r>
      <w:r w:rsidRPr="00EA76E6">
        <w:t>il dévorait des yeux le paysage et nous accablait de questions</w:t>
      </w:r>
      <w:r w:rsidR="00C646BA" w:rsidRPr="00EA76E6">
        <w:t xml:space="preserve">. </w:t>
      </w:r>
      <w:r w:rsidRPr="00EA76E6">
        <w:t>Tout lui semblait magnifique</w:t>
      </w:r>
      <w:r w:rsidR="00C646BA" w:rsidRPr="00EA76E6">
        <w:t xml:space="preserve">. </w:t>
      </w:r>
      <w:proofErr w:type="gramStart"/>
      <w:r w:rsidRPr="00EA76E6">
        <w:t>Par contre</w:t>
      </w:r>
      <w:proofErr w:type="gramEnd"/>
      <w:r w:rsidRPr="00EA76E6">
        <w:t xml:space="preserve"> je ne pouvais me défendre contre la m</w:t>
      </w:r>
      <w:r w:rsidRPr="00EA76E6">
        <w:t>é</w:t>
      </w:r>
      <w:r w:rsidRPr="00EA76E6">
        <w:t>lancolie du décor qui reflétait si bien le déclin de l</w:t>
      </w:r>
      <w:r w:rsidR="00C646BA" w:rsidRPr="00EA76E6">
        <w:t>’</w:t>
      </w:r>
      <w:r w:rsidRPr="00EA76E6">
        <w:t>année</w:t>
      </w:r>
      <w:r w:rsidR="00C646BA" w:rsidRPr="00EA76E6">
        <w:t xml:space="preserve">. </w:t>
      </w:r>
      <w:r w:rsidRPr="00EA76E6">
        <w:t>Les chemins étaient tapissés de feuilles jaunes qui voletaient mo</w:t>
      </w:r>
      <w:r w:rsidRPr="00EA76E6">
        <w:t>l</w:t>
      </w:r>
      <w:r w:rsidRPr="00EA76E6">
        <w:t>lement à notre passage</w:t>
      </w:r>
      <w:r w:rsidR="00C646BA" w:rsidRPr="00EA76E6">
        <w:t xml:space="preserve">. </w:t>
      </w:r>
      <w:r w:rsidRPr="00EA76E6">
        <w:t>Le fracas des roues s</w:t>
      </w:r>
      <w:r w:rsidR="00C646BA" w:rsidRPr="00EA76E6">
        <w:t>’</w:t>
      </w:r>
      <w:r w:rsidRPr="00EA76E6">
        <w:t>amortissait sur des tas de végétation pourrissante</w:t>
      </w:r>
      <w:r w:rsidR="00C646BA" w:rsidRPr="00EA76E6">
        <w:t xml:space="preserve">, </w:t>
      </w:r>
      <w:r w:rsidRPr="00EA76E6">
        <w:t>tristes cadeaux de bienvenue</w:t>
      </w:r>
      <w:r w:rsidR="00C646BA" w:rsidRPr="00EA76E6">
        <w:t xml:space="preserve">, </w:t>
      </w:r>
      <w:r w:rsidRPr="00EA76E6">
        <w:t>me se</w:t>
      </w:r>
      <w:r w:rsidRPr="00EA76E6">
        <w:t>m</w:t>
      </w:r>
      <w:r w:rsidRPr="00EA76E6">
        <w:t>bla-t-il</w:t>
      </w:r>
      <w:r w:rsidR="00C646BA" w:rsidRPr="00EA76E6">
        <w:t xml:space="preserve">, </w:t>
      </w:r>
      <w:r w:rsidRPr="00EA76E6">
        <w:t>de la nature à l</w:t>
      </w:r>
      <w:r w:rsidR="00C646BA" w:rsidRPr="00EA76E6">
        <w:t>’</w:t>
      </w:r>
      <w:r w:rsidRPr="00EA76E6">
        <w:t>héritier des Baskerville</w:t>
      </w:r>
      <w:r w:rsidR="00C646BA" w:rsidRPr="00EA76E6">
        <w:t> !</w:t>
      </w:r>
    </w:p>
    <w:p w14:paraId="231F1712" w14:textId="7047F2DA" w:rsidR="00C646BA" w:rsidRPr="00EA76E6" w:rsidRDefault="00C646BA" w:rsidP="00C646BA">
      <w:r w:rsidRPr="00EA76E6">
        <w:t>« </w:t>
      </w:r>
      <w:r w:rsidR="00CA2403" w:rsidRPr="00EA76E6">
        <w:t>Hello</w:t>
      </w:r>
      <w:r w:rsidRPr="00EA76E6">
        <w:t xml:space="preserve"> ! </w:t>
      </w:r>
      <w:r w:rsidR="00CA2403" w:rsidRPr="00EA76E6">
        <w:t>s</w:t>
      </w:r>
      <w:r w:rsidRPr="00EA76E6">
        <w:t>’</w:t>
      </w:r>
      <w:r w:rsidR="00CA2403" w:rsidRPr="00EA76E6">
        <w:t>écria le docteur Mortimer</w:t>
      </w:r>
      <w:r w:rsidRPr="00EA76E6">
        <w:t xml:space="preserve">. </w:t>
      </w:r>
      <w:r w:rsidR="00CA2403" w:rsidRPr="00EA76E6">
        <w:t>Que veut dire ceci</w:t>
      </w:r>
      <w:r w:rsidRPr="00EA76E6">
        <w:t> ? »</w:t>
      </w:r>
    </w:p>
    <w:p w14:paraId="087FE2A4" w14:textId="77777777" w:rsidR="00C646BA" w:rsidRPr="00EA76E6" w:rsidRDefault="00CA2403" w:rsidP="00C646BA">
      <w:r w:rsidRPr="00EA76E6">
        <w:t>En face de nous un éperon de la lande faisait saillie</w:t>
      </w:r>
      <w:r w:rsidR="00C646BA" w:rsidRPr="00EA76E6">
        <w:t xml:space="preserve"> ; </w:t>
      </w:r>
      <w:r w:rsidRPr="00EA76E6">
        <w:t>tout en haut</w:t>
      </w:r>
      <w:r w:rsidR="00C646BA" w:rsidRPr="00EA76E6">
        <w:t xml:space="preserve">, </w:t>
      </w:r>
      <w:r w:rsidRPr="00EA76E6">
        <w:t>rigide et net comme une statue équestre</w:t>
      </w:r>
      <w:r w:rsidR="00C646BA" w:rsidRPr="00EA76E6">
        <w:t xml:space="preserve">, </w:t>
      </w:r>
      <w:r w:rsidRPr="00EA76E6">
        <w:t>un soldat à cheval se dressait</w:t>
      </w:r>
      <w:r w:rsidR="00C646BA" w:rsidRPr="00EA76E6">
        <w:t xml:space="preserve">, </w:t>
      </w:r>
      <w:r w:rsidRPr="00EA76E6">
        <w:t>le fusil couché en joue sur son avant-bras</w:t>
      </w:r>
      <w:r w:rsidR="00C646BA" w:rsidRPr="00EA76E6">
        <w:t xml:space="preserve">, </w:t>
      </w:r>
      <w:r w:rsidRPr="00EA76E6">
        <w:t>il surveillait la route que nous venions d</w:t>
      </w:r>
      <w:r w:rsidR="00C646BA" w:rsidRPr="00EA76E6">
        <w:t>’</w:t>
      </w:r>
      <w:r w:rsidRPr="00EA76E6">
        <w:t>emprunter</w:t>
      </w:r>
      <w:r w:rsidR="00C646BA" w:rsidRPr="00EA76E6">
        <w:t>.</w:t>
      </w:r>
    </w:p>
    <w:p w14:paraId="33E1EDB5" w14:textId="77777777" w:rsidR="00C646BA" w:rsidRPr="00EA76E6" w:rsidRDefault="00C646BA" w:rsidP="00C646BA">
      <w:r w:rsidRPr="00EA76E6">
        <w:t>« </w:t>
      </w:r>
      <w:r w:rsidR="00CA2403" w:rsidRPr="00EA76E6">
        <w:t>Que veut dire ceci</w:t>
      </w:r>
      <w:r w:rsidRPr="00EA76E6">
        <w:t xml:space="preserve">, </w:t>
      </w:r>
      <w:r w:rsidR="00CA2403" w:rsidRPr="00EA76E6">
        <w:t>Perkins</w:t>
      </w:r>
      <w:r w:rsidRPr="00EA76E6">
        <w:t> ? »</w:t>
      </w:r>
      <w:r w:rsidR="00CA2403" w:rsidRPr="00EA76E6">
        <w:t xml:space="preserve"> répéta le docteur Mort</w:t>
      </w:r>
      <w:r w:rsidR="00CA2403" w:rsidRPr="00EA76E6">
        <w:t>i</w:t>
      </w:r>
      <w:r w:rsidR="00CA2403" w:rsidRPr="00EA76E6">
        <w:t>mer</w:t>
      </w:r>
      <w:r w:rsidRPr="00EA76E6">
        <w:t>.</w:t>
      </w:r>
    </w:p>
    <w:p w14:paraId="4293A78C" w14:textId="77777777" w:rsidR="00C646BA" w:rsidRPr="00EA76E6" w:rsidRDefault="00CA2403" w:rsidP="00C646BA">
      <w:r w:rsidRPr="00EA76E6">
        <w:t>Notre cocher se tourna à demi sur le siège</w:t>
      </w:r>
      <w:r w:rsidR="00C646BA" w:rsidRPr="00EA76E6">
        <w:t>.</w:t>
      </w:r>
    </w:p>
    <w:p w14:paraId="5C53D102" w14:textId="77777777" w:rsidR="00C646BA" w:rsidRPr="00EA76E6" w:rsidRDefault="00C646BA" w:rsidP="00C646BA">
      <w:r w:rsidRPr="00EA76E6">
        <w:t>« </w:t>
      </w:r>
      <w:r w:rsidR="00CA2403" w:rsidRPr="00EA76E6">
        <w:t>Un forçat s</w:t>
      </w:r>
      <w:r w:rsidRPr="00EA76E6">
        <w:t>’</w:t>
      </w:r>
      <w:r w:rsidR="00CA2403" w:rsidRPr="00EA76E6">
        <w:t>est évadé de Princetown</w:t>
      </w:r>
      <w:r w:rsidRPr="00EA76E6">
        <w:t xml:space="preserve">, </w:t>
      </w:r>
      <w:r w:rsidR="00CA2403" w:rsidRPr="00EA76E6">
        <w:t>monsieur</w:t>
      </w:r>
      <w:r w:rsidRPr="00EA76E6">
        <w:t xml:space="preserve">. </w:t>
      </w:r>
      <w:r w:rsidR="00CA2403" w:rsidRPr="00EA76E6">
        <w:t>Son év</w:t>
      </w:r>
      <w:r w:rsidR="00CA2403" w:rsidRPr="00EA76E6">
        <w:t>a</w:t>
      </w:r>
      <w:r w:rsidR="00CA2403" w:rsidRPr="00EA76E6">
        <w:t>sion remonte à trois jours</w:t>
      </w:r>
      <w:r w:rsidRPr="00EA76E6">
        <w:t xml:space="preserve"> ; </w:t>
      </w:r>
      <w:r w:rsidR="00CA2403" w:rsidRPr="00EA76E6">
        <w:t>les gardes surveillent toutes les routes et toutes les gares</w:t>
      </w:r>
      <w:r w:rsidRPr="00EA76E6">
        <w:t xml:space="preserve">, </w:t>
      </w:r>
      <w:r w:rsidR="00CA2403" w:rsidRPr="00EA76E6">
        <w:t>mais ils ne l</w:t>
      </w:r>
      <w:r w:rsidRPr="00EA76E6">
        <w:t>’</w:t>
      </w:r>
      <w:r w:rsidR="00CA2403" w:rsidRPr="00EA76E6">
        <w:t>ont pas encore aperçu</w:t>
      </w:r>
      <w:r w:rsidRPr="00EA76E6">
        <w:t xml:space="preserve">. </w:t>
      </w:r>
      <w:r w:rsidR="00CA2403" w:rsidRPr="00EA76E6">
        <w:t>Les fermiers des environs n</w:t>
      </w:r>
      <w:r w:rsidRPr="00EA76E6">
        <w:t>’</w:t>
      </w:r>
      <w:r w:rsidR="00CA2403" w:rsidRPr="00EA76E6">
        <w:t>aiment pas ça</w:t>
      </w:r>
      <w:r w:rsidRPr="00EA76E6">
        <w:t xml:space="preserve">, </w:t>
      </w:r>
      <w:r w:rsidR="00CA2403" w:rsidRPr="00EA76E6">
        <w:t>monsieur</w:t>
      </w:r>
      <w:r w:rsidRPr="00EA76E6">
        <w:t xml:space="preserve">, </w:t>
      </w:r>
      <w:r w:rsidR="00CA2403" w:rsidRPr="00EA76E6">
        <w:t>comme de juste</w:t>
      </w:r>
      <w:r w:rsidRPr="00EA76E6">
        <w:t> !</w:t>
      </w:r>
    </w:p>
    <w:p w14:paraId="34D10380" w14:textId="77777777" w:rsidR="00C646BA" w:rsidRPr="00EA76E6" w:rsidRDefault="00C646BA" w:rsidP="00C646BA">
      <w:r w:rsidRPr="00EA76E6">
        <w:t>— </w:t>
      </w:r>
      <w:r w:rsidR="00CA2403" w:rsidRPr="00EA76E6">
        <w:t>Mais je croyais que tout renseignement était récompensé par une somme de cinq livres</w:t>
      </w:r>
      <w:r w:rsidRPr="00EA76E6">
        <w:t> ?</w:t>
      </w:r>
    </w:p>
    <w:p w14:paraId="36E3D075" w14:textId="77777777" w:rsidR="00C646BA" w:rsidRPr="00EA76E6" w:rsidRDefault="00C646BA" w:rsidP="00C646BA">
      <w:r w:rsidRPr="00EA76E6">
        <w:t>— </w:t>
      </w:r>
      <w:r w:rsidR="00CA2403" w:rsidRPr="00EA76E6">
        <w:t>Oui</w:t>
      </w:r>
      <w:r w:rsidRPr="00EA76E6">
        <w:t xml:space="preserve">, </w:t>
      </w:r>
      <w:r w:rsidR="00CA2403" w:rsidRPr="00EA76E6">
        <w:t>monsieur</w:t>
      </w:r>
      <w:r w:rsidRPr="00EA76E6">
        <w:t xml:space="preserve"> ; </w:t>
      </w:r>
      <w:r w:rsidR="00CA2403" w:rsidRPr="00EA76E6">
        <w:t>mais la chance de gagner cinq livres compte peu à côté de celle d</w:t>
      </w:r>
      <w:r w:rsidRPr="00EA76E6">
        <w:t>’</w:t>
      </w:r>
      <w:r w:rsidR="00CA2403" w:rsidRPr="00EA76E6">
        <w:t>avoir la gorge tranchée</w:t>
      </w:r>
      <w:r w:rsidRPr="00EA76E6">
        <w:t xml:space="preserve">. </w:t>
      </w:r>
      <w:r w:rsidR="00CA2403" w:rsidRPr="00EA76E6">
        <w:t>C</w:t>
      </w:r>
      <w:r w:rsidRPr="00EA76E6">
        <w:t>’</w:t>
      </w:r>
      <w:r w:rsidR="00CA2403" w:rsidRPr="00EA76E6">
        <w:t xml:space="preserve">est </w:t>
      </w:r>
      <w:r w:rsidR="00CA2403" w:rsidRPr="00EA76E6">
        <w:lastRenderedPageBreak/>
        <w:t>qu</w:t>
      </w:r>
      <w:r w:rsidRPr="00EA76E6">
        <w:t>’</w:t>
      </w:r>
      <w:r w:rsidR="00CA2403" w:rsidRPr="00EA76E6">
        <w:t>il ne s</w:t>
      </w:r>
      <w:r w:rsidRPr="00EA76E6">
        <w:t>’</w:t>
      </w:r>
      <w:r w:rsidR="00CA2403" w:rsidRPr="00EA76E6">
        <w:t>agit pas d</w:t>
      </w:r>
      <w:r w:rsidRPr="00EA76E6">
        <w:t>’</w:t>
      </w:r>
      <w:r w:rsidR="00CA2403" w:rsidRPr="00EA76E6">
        <w:t>un forçat ordinaire</w:t>
      </w:r>
      <w:r w:rsidRPr="00EA76E6">
        <w:t xml:space="preserve">. </w:t>
      </w:r>
      <w:r w:rsidR="00CA2403" w:rsidRPr="00EA76E6">
        <w:t>Cet homme-là est capable de tout</w:t>
      </w:r>
      <w:r w:rsidRPr="00EA76E6">
        <w:t>.</w:t>
      </w:r>
    </w:p>
    <w:p w14:paraId="6F3541A0" w14:textId="77777777" w:rsidR="00C646BA" w:rsidRPr="00EA76E6" w:rsidRDefault="00C646BA" w:rsidP="00C646BA">
      <w:r w:rsidRPr="00EA76E6">
        <w:t>— </w:t>
      </w:r>
      <w:r w:rsidR="00CA2403" w:rsidRPr="00EA76E6">
        <w:t>Qui est-ce donc</w:t>
      </w:r>
      <w:r w:rsidRPr="00EA76E6">
        <w:t> ?</w:t>
      </w:r>
    </w:p>
    <w:p w14:paraId="1E24009B" w14:textId="5CC0E59B" w:rsidR="00C646BA" w:rsidRPr="00EA76E6" w:rsidRDefault="00C646BA" w:rsidP="00C646BA">
      <w:r w:rsidRPr="00EA76E6">
        <w:t>— </w:t>
      </w:r>
      <w:r w:rsidR="00CA2403" w:rsidRPr="00EA76E6">
        <w:t>Selden</w:t>
      </w:r>
      <w:r w:rsidRPr="00EA76E6">
        <w:t xml:space="preserve">, </w:t>
      </w:r>
      <w:r w:rsidR="00CA2403" w:rsidRPr="00EA76E6">
        <w:t>l</w:t>
      </w:r>
      <w:r w:rsidRPr="00EA76E6">
        <w:t>’</w:t>
      </w:r>
      <w:r w:rsidR="00CA2403" w:rsidRPr="00EA76E6">
        <w:t>assassin de Notting Hill</w:t>
      </w:r>
      <w:r w:rsidRPr="00EA76E6">
        <w:t>. »</w:t>
      </w:r>
    </w:p>
    <w:p w14:paraId="112174ED" w14:textId="77777777" w:rsidR="00C646BA" w:rsidRPr="00EA76E6" w:rsidRDefault="00CA2403" w:rsidP="00C646BA">
      <w:r w:rsidRPr="00EA76E6">
        <w:t>Je me souvenais bien de l</w:t>
      </w:r>
      <w:r w:rsidR="00C646BA" w:rsidRPr="00EA76E6">
        <w:t>’</w:t>
      </w:r>
      <w:r w:rsidRPr="00EA76E6">
        <w:t>affaire</w:t>
      </w:r>
      <w:r w:rsidR="00C646BA" w:rsidRPr="00EA76E6">
        <w:t xml:space="preserve"> ; </w:t>
      </w:r>
      <w:r w:rsidRPr="00EA76E6">
        <w:t>Holmes s</w:t>
      </w:r>
      <w:r w:rsidR="00C646BA" w:rsidRPr="00EA76E6">
        <w:t>’</w:t>
      </w:r>
      <w:r w:rsidRPr="00EA76E6">
        <w:t>y était intére</w:t>
      </w:r>
      <w:r w:rsidRPr="00EA76E6">
        <w:t>s</w:t>
      </w:r>
      <w:r w:rsidRPr="00EA76E6">
        <w:t>sé en raison de la particulière férocité du criminel et de son i</w:t>
      </w:r>
      <w:r w:rsidRPr="00EA76E6">
        <w:t>n</w:t>
      </w:r>
      <w:r w:rsidRPr="00EA76E6">
        <w:t>croyable bestialité</w:t>
      </w:r>
      <w:r w:rsidR="00C646BA" w:rsidRPr="00EA76E6">
        <w:t xml:space="preserve">. </w:t>
      </w:r>
      <w:r w:rsidRPr="00EA76E6">
        <w:t>Sa commutation de peine</w:t>
      </w:r>
      <w:r w:rsidR="00C646BA" w:rsidRPr="00EA76E6">
        <w:t xml:space="preserve"> (</w:t>
      </w:r>
      <w:r w:rsidRPr="00EA76E6">
        <w:t>condamné à mort</w:t>
      </w:r>
      <w:r w:rsidR="00C646BA" w:rsidRPr="00EA76E6">
        <w:t xml:space="preserve">, </w:t>
      </w:r>
      <w:r w:rsidRPr="00EA76E6">
        <w:t>il avait vu son châtiment ramené aux travaux forcés à perpétuité</w:t>
      </w:r>
      <w:r w:rsidR="00C646BA" w:rsidRPr="00EA76E6">
        <w:t xml:space="preserve">) </w:t>
      </w:r>
      <w:r w:rsidRPr="00EA76E6">
        <w:t>était due au fait qu</w:t>
      </w:r>
      <w:r w:rsidR="00C646BA" w:rsidRPr="00EA76E6">
        <w:t>’</w:t>
      </w:r>
      <w:r w:rsidRPr="00EA76E6">
        <w:t>il ne paraissait pas jouir de toutes ses facultés mentales</w:t>
      </w:r>
      <w:r w:rsidR="00C646BA" w:rsidRPr="00EA76E6">
        <w:t xml:space="preserve">. </w:t>
      </w:r>
      <w:r w:rsidRPr="00EA76E6">
        <w:t>Notre voiture avait atteint le haut de la côte</w:t>
      </w:r>
      <w:r w:rsidR="00C646BA" w:rsidRPr="00EA76E6">
        <w:t xml:space="preserve"> : </w:t>
      </w:r>
      <w:r w:rsidRPr="00EA76E6">
        <w:t>devant nous s</w:t>
      </w:r>
      <w:r w:rsidR="00C646BA" w:rsidRPr="00EA76E6">
        <w:t>’</w:t>
      </w:r>
      <w:r w:rsidRPr="00EA76E6">
        <w:t>étendait la lande</w:t>
      </w:r>
      <w:r w:rsidR="00C646BA" w:rsidRPr="00EA76E6">
        <w:t xml:space="preserve">, </w:t>
      </w:r>
      <w:r w:rsidRPr="00EA76E6">
        <w:t>parsemée de pics con</w:t>
      </w:r>
      <w:r w:rsidRPr="00EA76E6">
        <w:t>i</w:t>
      </w:r>
      <w:r w:rsidRPr="00EA76E6">
        <w:t>ques et de monts-joie en dentelles</w:t>
      </w:r>
      <w:r w:rsidR="00C646BA" w:rsidRPr="00EA76E6">
        <w:t xml:space="preserve">. </w:t>
      </w:r>
      <w:r w:rsidRPr="00EA76E6">
        <w:t>Un vent froid balayait le plateau et nous fit frissonner</w:t>
      </w:r>
      <w:r w:rsidR="00C646BA" w:rsidRPr="00EA76E6">
        <w:t xml:space="preserve">. </w:t>
      </w:r>
      <w:r w:rsidRPr="00EA76E6">
        <w:t>Quelque part au sein de cette d</w:t>
      </w:r>
      <w:r w:rsidRPr="00EA76E6">
        <w:t>é</w:t>
      </w:r>
      <w:r w:rsidRPr="00EA76E6">
        <w:t>sol</w:t>
      </w:r>
      <w:r w:rsidRPr="00EA76E6">
        <w:t>a</w:t>
      </w:r>
      <w:r w:rsidRPr="00EA76E6">
        <w:t>tion</w:t>
      </w:r>
      <w:r w:rsidR="00C646BA" w:rsidRPr="00EA76E6">
        <w:t xml:space="preserve">, </w:t>
      </w:r>
      <w:r w:rsidRPr="00EA76E6">
        <w:t>le forçat évadé était tapi</w:t>
      </w:r>
      <w:r w:rsidR="00C646BA" w:rsidRPr="00EA76E6">
        <w:t xml:space="preserve">, </w:t>
      </w:r>
      <w:r w:rsidRPr="00EA76E6">
        <w:t>caché dans un trou comme une bête sauvage</w:t>
      </w:r>
      <w:r w:rsidR="00C646BA" w:rsidRPr="00EA76E6">
        <w:t xml:space="preserve">, </w:t>
      </w:r>
      <w:r w:rsidRPr="00EA76E6">
        <w:t>sans doute ivre de haine contre l</w:t>
      </w:r>
      <w:r w:rsidR="00C646BA" w:rsidRPr="00EA76E6">
        <w:t>’</w:t>
      </w:r>
      <w:r w:rsidRPr="00EA76E6">
        <w:t>humanité qui l</w:t>
      </w:r>
      <w:r w:rsidR="00C646BA" w:rsidRPr="00EA76E6">
        <w:t>’</w:t>
      </w:r>
      <w:r w:rsidRPr="00EA76E6">
        <w:t>avait rejeté au ban de la société</w:t>
      </w:r>
      <w:r w:rsidR="00C646BA" w:rsidRPr="00EA76E6">
        <w:t xml:space="preserve">. </w:t>
      </w:r>
      <w:r w:rsidRPr="00EA76E6">
        <w:t>Image qui complétait pa</w:t>
      </w:r>
      <w:r w:rsidRPr="00EA76E6">
        <w:t>r</w:t>
      </w:r>
      <w:r w:rsidRPr="00EA76E6">
        <w:t>faitement ce paysage dénudé</w:t>
      </w:r>
      <w:r w:rsidR="00C646BA" w:rsidRPr="00EA76E6">
        <w:t xml:space="preserve">, </w:t>
      </w:r>
      <w:r w:rsidRPr="00EA76E6">
        <w:t>immense</w:t>
      </w:r>
      <w:r w:rsidR="00C646BA" w:rsidRPr="00EA76E6">
        <w:t xml:space="preserve">, </w:t>
      </w:r>
      <w:r w:rsidRPr="00EA76E6">
        <w:t>glacial</w:t>
      </w:r>
      <w:r w:rsidR="00C646BA" w:rsidRPr="00EA76E6">
        <w:t xml:space="preserve">, </w:t>
      </w:r>
      <w:r w:rsidRPr="00EA76E6">
        <w:t>sous un ciel qui s</w:t>
      </w:r>
      <w:r w:rsidR="00C646BA" w:rsidRPr="00EA76E6">
        <w:t>’</w:t>
      </w:r>
      <w:r w:rsidRPr="00EA76E6">
        <w:t>assombrissait</w:t>
      </w:r>
      <w:r w:rsidR="00C646BA" w:rsidRPr="00EA76E6">
        <w:t>.</w:t>
      </w:r>
    </w:p>
    <w:p w14:paraId="5822EC45" w14:textId="77777777" w:rsidR="00C646BA" w:rsidRPr="00EA76E6" w:rsidRDefault="00CA2403" w:rsidP="00C646BA">
      <w:r w:rsidRPr="00EA76E6">
        <w:t>Nous avions quitté les plaines fertiles</w:t>
      </w:r>
      <w:r w:rsidR="00C646BA" w:rsidRPr="00EA76E6">
        <w:t xml:space="preserve"> ; </w:t>
      </w:r>
      <w:r w:rsidRPr="00EA76E6">
        <w:t>elles étaient mai</w:t>
      </w:r>
      <w:r w:rsidRPr="00EA76E6">
        <w:t>n</w:t>
      </w:r>
      <w:r w:rsidRPr="00EA76E6">
        <w:t>tenant derrière et au-dessous de nous</w:t>
      </w:r>
      <w:r w:rsidR="00C646BA" w:rsidRPr="00EA76E6">
        <w:t xml:space="preserve">. </w:t>
      </w:r>
      <w:r w:rsidRPr="00EA76E6">
        <w:t>Nous leur adressâmes un dernier regard</w:t>
      </w:r>
      <w:r w:rsidR="00C646BA" w:rsidRPr="00EA76E6">
        <w:t xml:space="preserve"> : </w:t>
      </w:r>
      <w:r w:rsidRPr="00EA76E6">
        <w:t>les rayons obliques du soleil bas tissaient des fils d</w:t>
      </w:r>
      <w:r w:rsidR="00C646BA" w:rsidRPr="00EA76E6">
        <w:t>’</w:t>
      </w:r>
      <w:r w:rsidRPr="00EA76E6">
        <w:t>or et de pourpre sur le sol rouge et sur les bois touffus</w:t>
      </w:r>
      <w:r w:rsidR="00C646BA" w:rsidRPr="00EA76E6">
        <w:t xml:space="preserve">. </w:t>
      </w:r>
      <w:r w:rsidRPr="00EA76E6">
        <w:t>Notre route à présent surplombait des pentes escarpées rousses et verdâtres</w:t>
      </w:r>
      <w:r w:rsidR="00C646BA" w:rsidRPr="00EA76E6">
        <w:t xml:space="preserve">, </w:t>
      </w:r>
      <w:r w:rsidRPr="00EA76E6">
        <w:t>sur lesquelles des rocs gigantesques se tenaient en équilibre</w:t>
      </w:r>
      <w:r w:rsidR="00C646BA" w:rsidRPr="00EA76E6">
        <w:t xml:space="preserve">. </w:t>
      </w:r>
      <w:r w:rsidRPr="00EA76E6">
        <w:t>De loin en loin nous passions devant une petite ma</w:t>
      </w:r>
      <w:r w:rsidRPr="00EA76E6">
        <w:t>i</w:t>
      </w:r>
      <w:r w:rsidRPr="00EA76E6">
        <w:t>son aux murs et au toit de pierre</w:t>
      </w:r>
      <w:r w:rsidR="00C646BA" w:rsidRPr="00EA76E6">
        <w:t xml:space="preserve"> ; </w:t>
      </w:r>
      <w:r w:rsidRPr="00EA76E6">
        <w:t>aucune plante grimpante n</w:t>
      </w:r>
      <w:r w:rsidR="00C646BA" w:rsidRPr="00EA76E6">
        <w:t>’</w:t>
      </w:r>
      <w:r w:rsidRPr="00EA76E6">
        <w:t>en adoucissait l</w:t>
      </w:r>
      <w:r w:rsidR="00C646BA" w:rsidRPr="00EA76E6">
        <w:t>’</w:t>
      </w:r>
      <w:r w:rsidRPr="00EA76E6">
        <w:t>aspect farouche</w:t>
      </w:r>
      <w:r w:rsidR="00C646BA" w:rsidRPr="00EA76E6">
        <w:t xml:space="preserve">. </w:t>
      </w:r>
      <w:r w:rsidRPr="00EA76E6">
        <w:t>Une cuvette s</w:t>
      </w:r>
      <w:r w:rsidR="00C646BA" w:rsidRPr="00EA76E6">
        <w:t>’</w:t>
      </w:r>
      <w:r w:rsidRPr="00EA76E6">
        <w:t>arrondit devant nous</w:t>
      </w:r>
      <w:r w:rsidR="00C646BA" w:rsidRPr="00EA76E6">
        <w:t xml:space="preserve"> ; </w:t>
      </w:r>
      <w:r w:rsidRPr="00EA76E6">
        <w:t>à ses flancs s</w:t>
      </w:r>
      <w:r w:rsidR="00C646BA" w:rsidRPr="00EA76E6">
        <w:t>’</w:t>
      </w:r>
      <w:r w:rsidRPr="00EA76E6">
        <w:t>accrochaient des chênes tordus et des s</w:t>
      </w:r>
      <w:r w:rsidRPr="00EA76E6">
        <w:t>a</w:t>
      </w:r>
      <w:r w:rsidRPr="00EA76E6">
        <w:t>pins qui avaient été courbés par la fureur des tempêtes</w:t>
      </w:r>
      <w:r w:rsidR="00C646BA" w:rsidRPr="00EA76E6">
        <w:t xml:space="preserve">. </w:t>
      </w:r>
      <w:r w:rsidRPr="00EA76E6">
        <w:t>Deux hautes tours étroites dépassaient les arbres</w:t>
      </w:r>
      <w:r w:rsidR="00C646BA" w:rsidRPr="00EA76E6">
        <w:t xml:space="preserve">. </w:t>
      </w:r>
      <w:r w:rsidRPr="00EA76E6">
        <w:t>Le cocher avec un geste de son fouet nous les nomma</w:t>
      </w:r>
      <w:r w:rsidR="00C646BA" w:rsidRPr="00EA76E6">
        <w:t> :</w:t>
      </w:r>
    </w:p>
    <w:p w14:paraId="3960B42A" w14:textId="4B8F6BAF" w:rsidR="00C646BA" w:rsidRPr="00EA76E6" w:rsidRDefault="00C646BA" w:rsidP="00C646BA">
      <w:r w:rsidRPr="00EA76E6">
        <w:lastRenderedPageBreak/>
        <w:t>« </w:t>
      </w:r>
      <w:r w:rsidR="00CA2403" w:rsidRPr="00EA76E6">
        <w:t>Baskerville Hall</w:t>
      </w:r>
      <w:r w:rsidRPr="00EA76E6">
        <w:t>. »</w:t>
      </w:r>
    </w:p>
    <w:p w14:paraId="72C53910" w14:textId="77777777" w:rsidR="00C646BA" w:rsidRPr="00EA76E6" w:rsidRDefault="00CA2403" w:rsidP="00C646BA">
      <w:r w:rsidRPr="00EA76E6">
        <w:t>Le propriétaire du domaine se souleva pour mieux voir</w:t>
      </w:r>
      <w:r w:rsidR="00C646BA" w:rsidRPr="00EA76E6">
        <w:t xml:space="preserve"> : </w:t>
      </w:r>
      <w:r w:rsidRPr="00EA76E6">
        <w:t>ses yeux brillaient</w:t>
      </w:r>
      <w:r w:rsidR="00C646BA" w:rsidRPr="00EA76E6">
        <w:t xml:space="preserve">, </w:t>
      </w:r>
      <w:r w:rsidRPr="00EA76E6">
        <w:t>ses joues avaient pris de la couleur</w:t>
      </w:r>
      <w:r w:rsidR="00C646BA" w:rsidRPr="00EA76E6">
        <w:t xml:space="preserve">. </w:t>
      </w:r>
      <w:r w:rsidRPr="00EA76E6">
        <w:t>Quelques minutes plus tard nous atteignîmes la grille du pavillon</w:t>
      </w:r>
      <w:r w:rsidR="00C646BA" w:rsidRPr="00EA76E6">
        <w:t xml:space="preserve"> : </w:t>
      </w:r>
      <w:r w:rsidRPr="00EA76E6">
        <w:t>ench</w:t>
      </w:r>
      <w:r w:rsidRPr="00EA76E6">
        <w:t>e</w:t>
      </w:r>
      <w:r w:rsidRPr="00EA76E6">
        <w:t>vêtrement de nervures de fer forgé soutenu à droite et à gauche par des piliers rongés par les intempéries</w:t>
      </w:r>
      <w:r w:rsidR="00C646BA" w:rsidRPr="00EA76E6">
        <w:t xml:space="preserve">, </w:t>
      </w:r>
      <w:r w:rsidRPr="00EA76E6">
        <w:t>marquetés de mousse</w:t>
      </w:r>
      <w:r w:rsidR="00C646BA" w:rsidRPr="00EA76E6">
        <w:t xml:space="preserve">, </w:t>
      </w:r>
      <w:r w:rsidRPr="00EA76E6">
        <w:t>surmontés par les têtes d</w:t>
      </w:r>
      <w:r w:rsidR="00C646BA" w:rsidRPr="00EA76E6">
        <w:t>’</w:t>
      </w:r>
      <w:r w:rsidRPr="00EA76E6">
        <w:t>ours des Baskerville</w:t>
      </w:r>
      <w:r w:rsidR="00C646BA" w:rsidRPr="00EA76E6">
        <w:t xml:space="preserve">. </w:t>
      </w:r>
      <w:r w:rsidRPr="00EA76E6">
        <w:t>Le pavi</w:t>
      </w:r>
      <w:r w:rsidRPr="00EA76E6">
        <w:t>l</w:t>
      </w:r>
      <w:r w:rsidRPr="00EA76E6">
        <w:t>lon tout en granit noir et en chevrons nus était en ruine</w:t>
      </w:r>
      <w:r w:rsidR="00C646BA" w:rsidRPr="00EA76E6">
        <w:t xml:space="preserve"> ; </w:t>
      </w:r>
      <w:r w:rsidRPr="00EA76E6">
        <w:t>mais face à lui se dressait une bâtisse neuve</w:t>
      </w:r>
      <w:r w:rsidR="00C646BA" w:rsidRPr="00EA76E6">
        <w:t xml:space="preserve">, </w:t>
      </w:r>
      <w:r w:rsidRPr="00EA76E6">
        <w:t>à demi terminée</w:t>
      </w:r>
      <w:r w:rsidR="00C646BA" w:rsidRPr="00EA76E6">
        <w:t xml:space="preserve"> ; </w:t>
      </w:r>
      <w:r w:rsidRPr="00EA76E6">
        <w:t>c</w:t>
      </w:r>
      <w:r w:rsidR="00C646BA" w:rsidRPr="00EA76E6">
        <w:t>’</w:t>
      </w:r>
      <w:r w:rsidRPr="00EA76E6">
        <w:t>était la première réalisation due à l</w:t>
      </w:r>
      <w:r w:rsidR="00C646BA" w:rsidRPr="00EA76E6">
        <w:t>’</w:t>
      </w:r>
      <w:r w:rsidRPr="00EA76E6">
        <w:t>or sud-africain de Sir Charles</w:t>
      </w:r>
      <w:r w:rsidR="00C646BA" w:rsidRPr="00EA76E6">
        <w:t>.</w:t>
      </w:r>
    </w:p>
    <w:p w14:paraId="771FE120" w14:textId="77777777" w:rsidR="00C646BA" w:rsidRPr="00EA76E6" w:rsidRDefault="00CA2403" w:rsidP="00C646BA">
      <w:r w:rsidRPr="00EA76E6">
        <w:t>Une fois franchie la grille nous nous engageâmes dans l</w:t>
      </w:r>
      <w:r w:rsidR="00C646BA" w:rsidRPr="00EA76E6">
        <w:t>’</w:t>
      </w:r>
      <w:r w:rsidRPr="00EA76E6">
        <w:t>avenue</w:t>
      </w:r>
      <w:r w:rsidR="00C646BA" w:rsidRPr="00EA76E6">
        <w:t xml:space="preserve"> ; </w:t>
      </w:r>
      <w:r w:rsidRPr="00EA76E6">
        <w:t>le bruit des roues s</w:t>
      </w:r>
      <w:r w:rsidR="00C646BA" w:rsidRPr="00EA76E6">
        <w:t>’</w:t>
      </w:r>
      <w:r w:rsidRPr="00EA76E6">
        <w:t>étouffa une fois encore dans les feuilles mortes</w:t>
      </w:r>
      <w:r w:rsidR="00C646BA" w:rsidRPr="00EA76E6">
        <w:t xml:space="preserve"> ; </w:t>
      </w:r>
      <w:r w:rsidRPr="00EA76E6">
        <w:t>les branches chargées des vieux arbres fo</w:t>
      </w:r>
      <w:r w:rsidRPr="00EA76E6">
        <w:t>r</w:t>
      </w:r>
      <w:r w:rsidRPr="00EA76E6">
        <w:t>maient une voûte sombre au-dessus de nos têtes</w:t>
      </w:r>
      <w:r w:rsidR="00C646BA" w:rsidRPr="00EA76E6">
        <w:t xml:space="preserve">. </w:t>
      </w:r>
      <w:r w:rsidRPr="00EA76E6">
        <w:t>Baskerville frémit en considérant la longue allée obscure au bout de l</w:t>
      </w:r>
      <w:r w:rsidRPr="00EA76E6">
        <w:t>a</w:t>
      </w:r>
      <w:r w:rsidRPr="00EA76E6">
        <w:t>quelle</w:t>
      </w:r>
      <w:r w:rsidR="00C646BA" w:rsidRPr="00EA76E6">
        <w:t xml:space="preserve">, </w:t>
      </w:r>
      <w:r w:rsidRPr="00EA76E6">
        <w:t>comme un fantôme</w:t>
      </w:r>
      <w:r w:rsidR="00C646BA" w:rsidRPr="00EA76E6">
        <w:t xml:space="preserve">, </w:t>
      </w:r>
      <w:r w:rsidRPr="00EA76E6">
        <w:t>surgit le manoir</w:t>
      </w:r>
      <w:r w:rsidR="00C646BA" w:rsidRPr="00EA76E6">
        <w:t>.</w:t>
      </w:r>
    </w:p>
    <w:p w14:paraId="052C1BDE" w14:textId="77777777" w:rsidR="00C646BA" w:rsidRPr="00EA76E6" w:rsidRDefault="00C646BA" w:rsidP="00C646BA">
      <w:r w:rsidRPr="00EA76E6">
        <w:t>« </w:t>
      </w:r>
      <w:r w:rsidR="00CA2403" w:rsidRPr="00EA76E6">
        <w:t>C</w:t>
      </w:r>
      <w:r w:rsidRPr="00EA76E6">
        <w:t>’</w:t>
      </w:r>
      <w:r w:rsidR="00CA2403" w:rsidRPr="00EA76E6">
        <w:t>était ici</w:t>
      </w:r>
      <w:r w:rsidRPr="00EA76E6">
        <w:t xml:space="preserve"> ?… </w:t>
      </w:r>
      <w:r w:rsidR="00CA2403" w:rsidRPr="00EA76E6">
        <w:t>interrogea-t-il à voix basse</w:t>
      </w:r>
      <w:r w:rsidRPr="00EA76E6">
        <w:t>.</w:t>
      </w:r>
    </w:p>
    <w:p w14:paraId="73C3C9B2" w14:textId="1D0C8A8E" w:rsidR="00C646BA" w:rsidRPr="00EA76E6" w:rsidRDefault="00C646BA" w:rsidP="00C646BA">
      <w:r w:rsidRPr="00EA76E6">
        <w:t>— </w:t>
      </w:r>
      <w:r w:rsidR="00CA2403" w:rsidRPr="00EA76E6">
        <w:t>Non</w:t>
      </w:r>
      <w:r w:rsidRPr="00EA76E6">
        <w:t xml:space="preserve">. </w:t>
      </w:r>
      <w:r w:rsidR="00CA2403" w:rsidRPr="00EA76E6">
        <w:t>L</w:t>
      </w:r>
      <w:r w:rsidRPr="00EA76E6">
        <w:t>’</w:t>
      </w:r>
      <w:r w:rsidR="00CA2403" w:rsidRPr="00EA76E6">
        <w:t>allée des ifs se trouve de l</w:t>
      </w:r>
      <w:r w:rsidRPr="00EA76E6">
        <w:t>’</w:t>
      </w:r>
      <w:r w:rsidR="00CA2403" w:rsidRPr="00EA76E6">
        <w:t>autre côté</w:t>
      </w:r>
      <w:r w:rsidRPr="00EA76E6">
        <w:t>. »</w:t>
      </w:r>
    </w:p>
    <w:p w14:paraId="11759030" w14:textId="77777777" w:rsidR="00C646BA" w:rsidRPr="00EA76E6" w:rsidRDefault="00CA2403" w:rsidP="00C646BA">
      <w:r w:rsidRPr="00EA76E6">
        <w:t>Le jeune héritier promena autour de lui un regard morose</w:t>
      </w:r>
      <w:r w:rsidR="00C646BA" w:rsidRPr="00EA76E6">
        <w:t>.</w:t>
      </w:r>
    </w:p>
    <w:p w14:paraId="5E713C22" w14:textId="0835C28F" w:rsidR="00C646BA" w:rsidRPr="00EA76E6" w:rsidRDefault="00C646BA" w:rsidP="00C646BA">
      <w:r w:rsidRPr="00EA76E6">
        <w:t>« </w:t>
      </w:r>
      <w:r w:rsidR="00CA2403" w:rsidRPr="00EA76E6">
        <w:t>Rien d</w:t>
      </w:r>
      <w:r w:rsidRPr="00EA76E6">
        <w:t>’</w:t>
      </w:r>
      <w:r w:rsidR="00CA2403" w:rsidRPr="00EA76E6">
        <w:t>étonnant si mon oncle a eu l</w:t>
      </w:r>
      <w:r w:rsidRPr="00EA76E6">
        <w:t>’</w:t>
      </w:r>
      <w:r w:rsidR="00CA2403" w:rsidRPr="00EA76E6">
        <w:t>impression</w:t>
      </w:r>
      <w:r w:rsidRPr="00EA76E6">
        <w:t xml:space="preserve">, </w:t>
      </w:r>
      <w:r w:rsidR="00CA2403" w:rsidRPr="00EA76E6">
        <w:t>dans un endroit pareil</w:t>
      </w:r>
      <w:r w:rsidRPr="00EA76E6">
        <w:t xml:space="preserve">, </w:t>
      </w:r>
      <w:r w:rsidR="00CA2403" w:rsidRPr="00EA76E6">
        <w:t>que des ennuis allaient fondre sur lui</w:t>
      </w:r>
      <w:r w:rsidRPr="00EA76E6">
        <w:t xml:space="preserve"> ! </w:t>
      </w:r>
      <w:r w:rsidR="00CA2403" w:rsidRPr="00EA76E6">
        <w:t>murmura-t-il</w:t>
      </w:r>
      <w:r w:rsidRPr="00EA76E6">
        <w:t xml:space="preserve">. </w:t>
      </w:r>
      <w:r w:rsidR="00CA2403" w:rsidRPr="00EA76E6">
        <w:t>Il y a de quoi user les nerfs de n</w:t>
      </w:r>
      <w:r w:rsidRPr="00EA76E6">
        <w:t>’</w:t>
      </w:r>
      <w:r w:rsidR="00CA2403" w:rsidRPr="00EA76E6">
        <w:t>importe qui</w:t>
      </w:r>
      <w:r w:rsidRPr="00EA76E6">
        <w:t xml:space="preserve">. </w:t>
      </w:r>
      <w:r w:rsidR="00CA2403" w:rsidRPr="00EA76E6">
        <w:t>Avant six mois j</w:t>
      </w:r>
      <w:r w:rsidRPr="00EA76E6">
        <w:t>’</w:t>
      </w:r>
      <w:r w:rsidR="00CA2403" w:rsidRPr="00EA76E6">
        <w:t>aurai ici une double rangée de lampadaires électriques</w:t>
      </w:r>
      <w:r w:rsidRPr="00EA76E6">
        <w:t xml:space="preserve">, </w:t>
      </w:r>
      <w:r w:rsidR="00CA2403" w:rsidRPr="00EA76E6">
        <w:t>et d</w:t>
      </w:r>
      <w:r w:rsidR="00CA2403" w:rsidRPr="00EA76E6">
        <w:t>e</w:t>
      </w:r>
      <w:r w:rsidR="00CA2403" w:rsidRPr="00EA76E6">
        <w:t>vant la porte du manoir j</w:t>
      </w:r>
      <w:r w:rsidRPr="00EA76E6">
        <w:t>’</w:t>
      </w:r>
      <w:r w:rsidR="00CA2403" w:rsidRPr="00EA76E6">
        <w:t>installerai une lampe de mille bo</w:t>
      </w:r>
      <w:r w:rsidR="00CA2403" w:rsidRPr="00EA76E6">
        <w:t>u</w:t>
      </w:r>
      <w:r w:rsidR="00CA2403" w:rsidRPr="00EA76E6">
        <w:t>gies</w:t>
      </w:r>
      <w:r w:rsidRPr="00EA76E6">
        <w:t>. »</w:t>
      </w:r>
    </w:p>
    <w:p w14:paraId="58FC02DB" w14:textId="77777777" w:rsidR="00C646BA" w:rsidRPr="00EA76E6" w:rsidRDefault="00CA2403" w:rsidP="00C646BA">
      <w:r w:rsidRPr="00EA76E6">
        <w:t>L</w:t>
      </w:r>
      <w:r w:rsidR="00C646BA" w:rsidRPr="00EA76E6">
        <w:t>’</w:t>
      </w:r>
      <w:r w:rsidRPr="00EA76E6">
        <w:t>avenue aboutissait à une large pelouse de gazon</w:t>
      </w:r>
      <w:r w:rsidR="00C646BA" w:rsidRPr="00EA76E6">
        <w:t xml:space="preserve">, </w:t>
      </w:r>
      <w:r w:rsidRPr="00EA76E6">
        <w:t>tout près de la maison</w:t>
      </w:r>
      <w:r w:rsidR="00C646BA" w:rsidRPr="00EA76E6">
        <w:t xml:space="preserve">. </w:t>
      </w:r>
      <w:r w:rsidRPr="00EA76E6">
        <w:t xml:space="preserve">Dans la lumière du crépuscule je distinguai </w:t>
      </w:r>
      <w:r w:rsidRPr="00EA76E6">
        <w:lastRenderedPageBreak/>
        <w:t>au centre un lourd bâtiment avec un porche en saillie</w:t>
      </w:r>
      <w:r w:rsidR="00C646BA" w:rsidRPr="00EA76E6">
        <w:t xml:space="preserve">. </w:t>
      </w:r>
      <w:r w:rsidRPr="00EA76E6">
        <w:t>Toute la façade était couverte de lierre</w:t>
      </w:r>
      <w:r w:rsidR="00C646BA" w:rsidRPr="00EA76E6">
        <w:t xml:space="preserve"> ; </w:t>
      </w:r>
      <w:r w:rsidRPr="00EA76E6">
        <w:t>les seuls espaces nus étaient r</w:t>
      </w:r>
      <w:r w:rsidRPr="00EA76E6">
        <w:t>é</w:t>
      </w:r>
      <w:r w:rsidRPr="00EA76E6">
        <w:t>servés à une fenêtre ou à un blason qui déchiraient ici et là ce suaire sombre</w:t>
      </w:r>
      <w:r w:rsidR="00C646BA" w:rsidRPr="00EA76E6">
        <w:t xml:space="preserve">. </w:t>
      </w:r>
      <w:r w:rsidRPr="00EA76E6">
        <w:t>Du bâtiment central s</w:t>
      </w:r>
      <w:r w:rsidR="00C646BA" w:rsidRPr="00EA76E6">
        <w:t>’</w:t>
      </w:r>
      <w:r w:rsidRPr="00EA76E6">
        <w:t>élevaient les tours j</w:t>
      </w:r>
      <w:r w:rsidRPr="00EA76E6">
        <w:t>u</w:t>
      </w:r>
      <w:r w:rsidRPr="00EA76E6">
        <w:t>melles</w:t>
      </w:r>
      <w:r w:rsidR="00C646BA" w:rsidRPr="00EA76E6">
        <w:t xml:space="preserve"> : </w:t>
      </w:r>
      <w:r w:rsidRPr="00EA76E6">
        <w:t>elles étaient anciennes</w:t>
      </w:r>
      <w:r w:rsidR="00C646BA" w:rsidRPr="00EA76E6">
        <w:t xml:space="preserve">, </w:t>
      </w:r>
      <w:r w:rsidRPr="00EA76E6">
        <w:t>crénelées</w:t>
      </w:r>
      <w:r w:rsidR="00C646BA" w:rsidRPr="00EA76E6">
        <w:t xml:space="preserve">, </w:t>
      </w:r>
      <w:r w:rsidRPr="00EA76E6">
        <w:t>percées de no</w:t>
      </w:r>
      <w:r w:rsidRPr="00EA76E6">
        <w:t>m</w:t>
      </w:r>
      <w:r w:rsidRPr="00EA76E6">
        <w:t>breuses meurtrières</w:t>
      </w:r>
      <w:r w:rsidR="00C646BA" w:rsidRPr="00EA76E6">
        <w:t xml:space="preserve">. </w:t>
      </w:r>
      <w:r w:rsidR="008D2AD1" w:rsidRPr="00EA76E6">
        <w:t>À</w:t>
      </w:r>
      <w:r w:rsidRPr="00EA76E6">
        <w:t xml:space="preserve"> droite et à gauche il y avait deux ailes plus modernes en granit noir</w:t>
      </w:r>
      <w:r w:rsidR="00C646BA" w:rsidRPr="00EA76E6">
        <w:t xml:space="preserve">. </w:t>
      </w:r>
      <w:r w:rsidRPr="00EA76E6">
        <w:t>De vagues lueurs filtraient de</w:t>
      </w:r>
      <w:r w:rsidRPr="00EA76E6">
        <w:t>r</w:t>
      </w:r>
      <w:r w:rsidRPr="00EA76E6">
        <w:t>rière les lourdes fenêtres à meneaux</w:t>
      </w:r>
      <w:r w:rsidR="00C646BA" w:rsidRPr="00EA76E6">
        <w:t xml:space="preserve">. </w:t>
      </w:r>
      <w:r w:rsidRPr="00EA76E6">
        <w:t>Une colonne de fumée noire s</w:t>
      </w:r>
      <w:r w:rsidR="00C646BA" w:rsidRPr="00EA76E6">
        <w:t>’</w:t>
      </w:r>
      <w:r w:rsidRPr="00EA76E6">
        <w:t>échappait des cheminées qui se projetaient hors d</w:t>
      </w:r>
      <w:r w:rsidR="00C646BA" w:rsidRPr="00EA76E6">
        <w:t>’</w:t>
      </w:r>
      <w:r w:rsidRPr="00EA76E6">
        <w:t>un toit abrupt à angles aigus</w:t>
      </w:r>
      <w:r w:rsidR="00C646BA" w:rsidRPr="00EA76E6">
        <w:t>.</w:t>
      </w:r>
    </w:p>
    <w:p w14:paraId="61557832" w14:textId="662949AB" w:rsidR="00C646BA" w:rsidRPr="00EA76E6" w:rsidRDefault="00C646BA" w:rsidP="00C646BA">
      <w:r w:rsidRPr="00EA76E6">
        <w:t>« </w:t>
      </w:r>
      <w:r w:rsidR="00CA2403" w:rsidRPr="00EA76E6">
        <w:t>Bienvenue</w:t>
      </w:r>
      <w:r w:rsidRPr="00EA76E6">
        <w:t xml:space="preserve">, </w:t>
      </w:r>
      <w:r w:rsidR="00CA2403" w:rsidRPr="00EA76E6">
        <w:t>Sir Henry</w:t>
      </w:r>
      <w:r w:rsidRPr="00EA76E6">
        <w:t xml:space="preserve"> ! </w:t>
      </w:r>
      <w:r w:rsidR="00CA2403" w:rsidRPr="00EA76E6">
        <w:t>Soyez le bienvenu à Baskerville Hall</w:t>
      </w:r>
      <w:r w:rsidRPr="00EA76E6">
        <w:t> ! »</w:t>
      </w:r>
    </w:p>
    <w:p w14:paraId="2CC2DC57" w14:textId="77777777" w:rsidR="00C646BA" w:rsidRPr="00EA76E6" w:rsidRDefault="00CA2403" w:rsidP="00C646BA">
      <w:r w:rsidRPr="00EA76E6">
        <w:t>Un homme de haute taille avait surgi de l</w:t>
      </w:r>
      <w:r w:rsidR="00C646BA" w:rsidRPr="00EA76E6">
        <w:t>’</w:t>
      </w:r>
      <w:r w:rsidRPr="00EA76E6">
        <w:t>ombre du porche pour ouvrir la portière du break</w:t>
      </w:r>
      <w:r w:rsidR="00C646BA" w:rsidRPr="00EA76E6">
        <w:t xml:space="preserve">. </w:t>
      </w:r>
      <w:r w:rsidRPr="00EA76E6">
        <w:t>Dans la lumière jaune de l</w:t>
      </w:r>
      <w:r w:rsidR="00C646BA" w:rsidRPr="00EA76E6">
        <w:t>’</w:t>
      </w:r>
      <w:r w:rsidRPr="00EA76E6">
        <w:t>entrée se profila une silhouette de femme</w:t>
      </w:r>
      <w:r w:rsidR="00C646BA" w:rsidRPr="00EA76E6">
        <w:t xml:space="preserve">. </w:t>
      </w:r>
      <w:r w:rsidRPr="00EA76E6">
        <w:t>Elle sortit pour a</w:t>
      </w:r>
      <w:r w:rsidRPr="00EA76E6">
        <w:t>i</w:t>
      </w:r>
      <w:r w:rsidRPr="00EA76E6">
        <w:t>der l</w:t>
      </w:r>
      <w:r w:rsidR="00C646BA" w:rsidRPr="00EA76E6">
        <w:t>’</w:t>
      </w:r>
      <w:r w:rsidRPr="00EA76E6">
        <w:t>homme à descendre nos bagages</w:t>
      </w:r>
      <w:r w:rsidR="00C646BA" w:rsidRPr="00EA76E6">
        <w:t>.</w:t>
      </w:r>
    </w:p>
    <w:p w14:paraId="6C102EB8" w14:textId="77777777" w:rsidR="00C646BA" w:rsidRPr="00EA76E6" w:rsidRDefault="00C646BA" w:rsidP="00C646BA">
      <w:r w:rsidRPr="00EA76E6">
        <w:t>« </w:t>
      </w:r>
      <w:r w:rsidR="00CA2403" w:rsidRPr="00EA76E6">
        <w:t>Vous ne voyez pas d</w:t>
      </w:r>
      <w:r w:rsidRPr="00EA76E6">
        <w:t>’</w:t>
      </w:r>
      <w:r w:rsidR="00CA2403" w:rsidRPr="00EA76E6">
        <w:t>inconvénient à ce que je rentre dire</w:t>
      </w:r>
      <w:r w:rsidR="00CA2403" w:rsidRPr="00EA76E6">
        <w:t>c</w:t>
      </w:r>
      <w:r w:rsidR="00CA2403" w:rsidRPr="00EA76E6">
        <w:t>tement chez moi</w:t>
      </w:r>
      <w:r w:rsidRPr="00EA76E6">
        <w:t xml:space="preserve">, </w:t>
      </w:r>
      <w:r w:rsidR="00CA2403" w:rsidRPr="00EA76E6">
        <w:t>Sir Henry</w:t>
      </w:r>
      <w:r w:rsidRPr="00EA76E6">
        <w:t xml:space="preserve"> ? </w:t>
      </w:r>
      <w:r w:rsidR="00CA2403" w:rsidRPr="00EA76E6">
        <w:t>demanda le docteur Mortimer</w:t>
      </w:r>
      <w:r w:rsidRPr="00EA76E6">
        <w:t xml:space="preserve">. </w:t>
      </w:r>
      <w:r w:rsidR="00CA2403" w:rsidRPr="00EA76E6">
        <w:t>Ma femme m</w:t>
      </w:r>
      <w:r w:rsidRPr="00EA76E6">
        <w:t>’</w:t>
      </w:r>
      <w:r w:rsidR="00CA2403" w:rsidRPr="00EA76E6">
        <w:t>attend</w:t>
      </w:r>
      <w:r w:rsidRPr="00EA76E6">
        <w:t>.</w:t>
      </w:r>
    </w:p>
    <w:p w14:paraId="199BD674" w14:textId="77777777" w:rsidR="00C646BA" w:rsidRPr="00EA76E6" w:rsidRDefault="00C646BA" w:rsidP="00C646BA">
      <w:r w:rsidRPr="00EA76E6">
        <w:t>— </w:t>
      </w:r>
      <w:r w:rsidR="00CA2403" w:rsidRPr="00EA76E6">
        <w:t>Vous resterez bien dîner avec nous</w:t>
      </w:r>
      <w:r w:rsidRPr="00EA76E6">
        <w:t> ?</w:t>
      </w:r>
    </w:p>
    <w:p w14:paraId="1051DDED" w14:textId="43DD3DE2" w:rsidR="00C646BA" w:rsidRPr="00EA76E6" w:rsidRDefault="00C646BA" w:rsidP="00C646BA">
      <w:r w:rsidRPr="00EA76E6">
        <w:t>— </w:t>
      </w:r>
      <w:r w:rsidR="00CA2403" w:rsidRPr="00EA76E6">
        <w:t>Non</w:t>
      </w:r>
      <w:r w:rsidRPr="00EA76E6">
        <w:t xml:space="preserve">. </w:t>
      </w:r>
      <w:r w:rsidR="00CA2403" w:rsidRPr="00EA76E6">
        <w:t>Il faut que je regagne Grimpen</w:t>
      </w:r>
      <w:r w:rsidRPr="00EA76E6">
        <w:t xml:space="preserve">. </w:t>
      </w:r>
      <w:r w:rsidR="00CA2403" w:rsidRPr="00EA76E6">
        <w:t>Sans doute ai-je des malades à visiter</w:t>
      </w:r>
      <w:r w:rsidRPr="00EA76E6">
        <w:t xml:space="preserve">. </w:t>
      </w:r>
      <w:r w:rsidR="00CA2403" w:rsidRPr="00EA76E6">
        <w:t>Je resterais volontiers pour vous montrer toute la maison</w:t>
      </w:r>
      <w:r w:rsidRPr="00EA76E6">
        <w:t xml:space="preserve">, </w:t>
      </w:r>
      <w:r w:rsidR="00CA2403" w:rsidRPr="00EA76E6">
        <w:t>mais Barrymore sera un meilleur guide que moi</w:t>
      </w:r>
      <w:r w:rsidRPr="00EA76E6">
        <w:t xml:space="preserve">. </w:t>
      </w:r>
      <w:r w:rsidR="00CA2403" w:rsidRPr="00EA76E6">
        <w:t>Bonsoir</w:t>
      </w:r>
      <w:r w:rsidRPr="00EA76E6">
        <w:t xml:space="preserve">, </w:t>
      </w:r>
      <w:r w:rsidR="00CA2403" w:rsidRPr="00EA76E6">
        <w:t>et n</w:t>
      </w:r>
      <w:r w:rsidRPr="00EA76E6">
        <w:t>’</w:t>
      </w:r>
      <w:r w:rsidR="00CA2403" w:rsidRPr="00EA76E6">
        <w:t>hésitez pas à m</w:t>
      </w:r>
      <w:r w:rsidRPr="00EA76E6">
        <w:t>’</w:t>
      </w:r>
      <w:r w:rsidR="00CA2403" w:rsidRPr="00EA76E6">
        <w:t>envoyer chercher si je peux vous rendre service</w:t>
      </w:r>
      <w:r w:rsidRPr="00EA76E6">
        <w:t>. »</w:t>
      </w:r>
    </w:p>
    <w:p w14:paraId="40972E67" w14:textId="77777777" w:rsidR="00C646BA" w:rsidRPr="00EA76E6" w:rsidRDefault="00CA2403" w:rsidP="00C646BA">
      <w:r w:rsidRPr="00EA76E6">
        <w:t>Le bruit des roues décrut dans l</w:t>
      </w:r>
      <w:r w:rsidR="00C646BA" w:rsidRPr="00EA76E6">
        <w:t>’</w:t>
      </w:r>
      <w:r w:rsidRPr="00EA76E6">
        <w:t>avenue pendant que Sir Henry et moi pénétrions dans le manoir</w:t>
      </w:r>
      <w:r w:rsidR="00C646BA" w:rsidRPr="00EA76E6">
        <w:t xml:space="preserve"> ; </w:t>
      </w:r>
      <w:r w:rsidRPr="00EA76E6">
        <w:t>derrière nous la porte se referma lourdement</w:t>
      </w:r>
      <w:r w:rsidR="00C646BA" w:rsidRPr="00EA76E6">
        <w:t xml:space="preserve">. </w:t>
      </w:r>
      <w:r w:rsidRPr="00EA76E6">
        <w:t>Nous nous trouvâmes dans une belle maison</w:t>
      </w:r>
      <w:r w:rsidR="00C646BA" w:rsidRPr="00EA76E6">
        <w:t xml:space="preserve"> : </w:t>
      </w:r>
      <w:r w:rsidRPr="00EA76E6">
        <w:t>vaste</w:t>
      </w:r>
      <w:r w:rsidR="00C646BA" w:rsidRPr="00EA76E6">
        <w:t xml:space="preserve">, </w:t>
      </w:r>
      <w:r w:rsidRPr="00EA76E6">
        <w:t>haute de plafonds</w:t>
      </w:r>
      <w:r w:rsidR="00C646BA" w:rsidRPr="00EA76E6">
        <w:t xml:space="preserve">, </w:t>
      </w:r>
      <w:r w:rsidRPr="00EA76E6">
        <w:t>avec des solives de chêne noircies par l</w:t>
      </w:r>
      <w:r w:rsidR="00C646BA" w:rsidRPr="00EA76E6">
        <w:t>’</w:t>
      </w:r>
      <w:r w:rsidRPr="00EA76E6">
        <w:t>âge</w:t>
      </w:r>
      <w:r w:rsidR="00C646BA" w:rsidRPr="00EA76E6">
        <w:t xml:space="preserve">. </w:t>
      </w:r>
      <w:r w:rsidRPr="00EA76E6">
        <w:t>Dans la grande cheminée d</w:t>
      </w:r>
      <w:r w:rsidR="00C646BA" w:rsidRPr="00EA76E6">
        <w:t>’</w:t>
      </w:r>
      <w:r w:rsidRPr="00EA76E6">
        <w:t>autrefois</w:t>
      </w:r>
      <w:r w:rsidR="00C646BA" w:rsidRPr="00EA76E6">
        <w:t xml:space="preserve">, </w:t>
      </w:r>
      <w:r w:rsidRPr="00EA76E6">
        <w:lastRenderedPageBreak/>
        <w:t>derrière de hauts chenets de fer</w:t>
      </w:r>
      <w:r w:rsidR="00C646BA" w:rsidRPr="00EA76E6">
        <w:t xml:space="preserve">, </w:t>
      </w:r>
      <w:r w:rsidRPr="00EA76E6">
        <w:t>brûlait et pétillait un grand feu de bûches</w:t>
      </w:r>
      <w:r w:rsidR="00C646BA" w:rsidRPr="00EA76E6">
        <w:t xml:space="preserve">. </w:t>
      </w:r>
      <w:r w:rsidRPr="00EA76E6">
        <w:t>Sir Henry et moi nous tendîmes nos mains pour les r</w:t>
      </w:r>
      <w:r w:rsidRPr="00EA76E6">
        <w:t>é</w:t>
      </w:r>
      <w:r w:rsidRPr="00EA76E6">
        <w:t>chauffer</w:t>
      </w:r>
      <w:r w:rsidR="00C646BA" w:rsidRPr="00EA76E6">
        <w:t xml:space="preserve">, </w:t>
      </w:r>
      <w:r w:rsidRPr="00EA76E6">
        <w:t>car notre longue promenade en voiture les avait e</w:t>
      </w:r>
      <w:r w:rsidRPr="00EA76E6">
        <w:t>n</w:t>
      </w:r>
      <w:r w:rsidRPr="00EA76E6">
        <w:t>gourdies</w:t>
      </w:r>
      <w:r w:rsidR="00C646BA" w:rsidRPr="00EA76E6">
        <w:t xml:space="preserve">. </w:t>
      </w:r>
      <w:r w:rsidRPr="00EA76E6">
        <w:t>Puis nous regardâmes autour de nous</w:t>
      </w:r>
      <w:r w:rsidR="00C646BA" w:rsidRPr="00EA76E6">
        <w:t xml:space="preserve"> : </w:t>
      </w:r>
      <w:r w:rsidRPr="00EA76E6">
        <w:t>les vitraux hauts et étroits</w:t>
      </w:r>
      <w:r w:rsidR="00C646BA" w:rsidRPr="00EA76E6">
        <w:t xml:space="preserve">, </w:t>
      </w:r>
      <w:r w:rsidRPr="00EA76E6">
        <w:t>les lambris de chêne</w:t>
      </w:r>
      <w:r w:rsidR="00C646BA" w:rsidRPr="00EA76E6">
        <w:t xml:space="preserve">, </w:t>
      </w:r>
      <w:r w:rsidRPr="00EA76E6">
        <w:t>les têtes de cerfs</w:t>
      </w:r>
      <w:r w:rsidR="00C646BA" w:rsidRPr="00EA76E6">
        <w:t xml:space="preserve">, </w:t>
      </w:r>
      <w:r w:rsidRPr="00EA76E6">
        <w:t>les a</w:t>
      </w:r>
      <w:r w:rsidRPr="00EA76E6">
        <w:t>r</w:t>
      </w:r>
      <w:r w:rsidRPr="00EA76E6">
        <w:t>moiries sur les murs</w:t>
      </w:r>
      <w:r w:rsidR="00C646BA" w:rsidRPr="00EA76E6">
        <w:t xml:space="preserve">, </w:t>
      </w:r>
      <w:r w:rsidRPr="00EA76E6">
        <w:t>tout cela se détachait d</w:t>
      </w:r>
      <w:r w:rsidR="00C646BA" w:rsidRPr="00EA76E6">
        <w:t>’</w:t>
      </w:r>
      <w:r w:rsidRPr="00EA76E6">
        <w:t>une manière co</w:t>
      </w:r>
      <w:r w:rsidRPr="00EA76E6">
        <w:t>n</w:t>
      </w:r>
      <w:r w:rsidRPr="00EA76E6">
        <w:t>fuse sous la lumière tamisée de la lampe du milieu</w:t>
      </w:r>
      <w:r w:rsidR="00C646BA" w:rsidRPr="00EA76E6">
        <w:t>.</w:t>
      </w:r>
    </w:p>
    <w:p w14:paraId="341D1F6A" w14:textId="0A7EE155" w:rsidR="00C646BA" w:rsidRPr="00EA76E6" w:rsidRDefault="00C646BA" w:rsidP="00C646BA">
      <w:r w:rsidRPr="00EA76E6">
        <w:t>« </w:t>
      </w:r>
      <w:r w:rsidR="00CA2403" w:rsidRPr="00EA76E6">
        <w:t>Je me la représentais bien ainsi</w:t>
      </w:r>
      <w:r w:rsidRPr="00EA76E6">
        <w:t xml:space="preserve"> ! </w:t>
      </w:r>
      <w:r w:rsidR="00CA2403" w:rsidRPr="00EA76E6">
        <w:t>dit Sir Henry</w:t>
      </w:r>
      <w:r w:rsidRPr="00EA76E6">
        <w:t xml:space="preserve">. </w:t>
      </w:r>
      <w:r w:rsidR="00CA2403" w:rsidRPr="00EA76E6">
        <w:t>N</w:t>
      </w:r>
      <w:r w:rsidRPr="00EA76E6">
        <w:t>’</w:t>
      </w:r>
      <w:r w:rsidR="00CA2403" w:rsidRPr="00EA76E6">
        <w:t>est-ce pas l</w:t>
      </w:r>
      <w:r w:rsidRPr="00EA76E6">
        <w:t>’</w:t>
      </w:r>
      <w:r w:rsidR="00CA2403" w:rsidRPr="00EA76E6">
        <w:t>image exacte d</w:t>
      </w:r>
      <w:r w:rsidRPr="00EA76E6">
        <w:t>’</w:t>
      </w:r>
      <w:r w:rsidR="00CA2403" w:rsidRPr="00EA76E6">
        <w:t>une vieille demeure familiale</w:t>
      </w:r>
      <w:r w:rsidRPr="00EA76E6">
        <w:t xml:space="preserve"> ? </w:t>
      </w:r>
      <w:r w:rsidR="00CA2403" w:rsidRPr="00EA76E6">
        <w:t>Quand je pense que ce sont les mêmes murs entre lesquels mes ancêtres ont vécu depuis cinq cents ans</w:t>
      </w:r>
      <w:r w:rsidRPr="00EA76E6">
        <w:t xml:space="preserve"> ! </w:t>
      </w:r>
      <w:r w:rsidR="00CA2403" w:rsidRPr="00EA76E6">
        <w:t>J</w:t>
      </w:r>
      <w:r w:rsidRPr="00EA76E6">
        <w:t>’</w:t>
      </w:r>
      <w:r w:rsidR="00CA2403" w:rsidRPr="00EA76E6">
        <w:t>en suis presque pétrifié de solennité</w:t>
      </w:r>
      <w:r w:rsidRPr="00EA76E6">
        <w:t>… »</w:t>
      </w:r>
    </w:p>
    <w:p w14:paraId="4EC222CB" w14:textId="77777777" w:rsidR="00C646BA" w:rsidRPr="00EA76E6" w:rsidRDefault="00CA2403" w:rsidP="00C646BA">
      <w:r w:rsidRPr="00EA76E6">
        <w:t>Son visage s</w:t>
      </w:r>
      <w:r w:rsidR="00C646BA" w:rsidRPr="00EA76E6">
        <w:t>’</w:t>
      </w:r>
      <w:r w:rsidRPr="00EA76E6">
        <w:t>éclaira d</w:t>
      </w:r>
      <w:r w:rsidR="00C646BA" w:rsidRPr="00EA76E6">
        <w:t>’</w:t>
      </w:r>
      <w:r w:rsidRPr="00EA76E6">
        <w:t>un enthousiasme enfantin</w:t>
      </w:r>
      <w:r w:rsidR="00C646BA" w:rsidRPr="00EA76E6">
        <w:t xml:space="preserve">. </w:t>
      </w:r>
      <w:r w:rsidR="008D2AD1" w:rsidRPr="00EA76E6">
        <w:t>À</w:t>
      </w:r>
      <w:r w:rsidRPr="00EA76E6">
        <w:t xml:space="preserve"> la place où il se tenait</w:t>
      </w:r>
      <w:r w:rsidR="00C646BA" w:rsidRPr="00EA76E6">
        <w:t xml:space="preserve">, </w:t>
      </w:r>
      <w:r w:rsidRPr="00EA76E6">
        <w:t>il était en pleine lumière</w:t>
      </w:r>
      <w:r w:rsidR="00C646BA" w:rsidRPr="00EA76E6">
        <w:t xml:space="preserve"> ; </w:t>
      </w:r>
      <w:r w:rsidRPr="00EA76E6">
        <w:t>mais des ombres allo</w:t>
      </w:r>
      <w:r w:rsidRPr="00EA76E6">
        <w:t>n</w:t>
      </w:r>
      <w:r w:rsidRPr="00EA76E6">
        <w:t>gées rampaient le long des murs et dessinaient une sorte de dais au-dessus de lui</w:t>
      </w:r>
      <w:r w:rsidR="00C646BA" w:rsidRPr="00EA76E6">
        <w:t xml:space="preserve">. </w:t>
      </w:r>
      <w:r w:rsidRPr="00EA76E6">
        <w:t>Barrymore avait déposé nos bagages dans nos chambres et il était venu nous rejoindre</w:t>
      </w:r>
      <w:r w:rsidR="00C646BA" w:rsidRPr="00EA76E6">
        <w:t xml:space="preserve"> : </w:t>
      </w:r>
      <w:r w:rsidRPr="00EA76E6">
        <w:t>toute son attitude tr</w:t>
      </w:r>
      <w:r w:rsidRPr="00EA76E6">
        <w:t>a</w:t>
      </w:r>
      <w:r w:rsidRPr="00EA76E6">
        <w:t>duisait le bon serviteur</w:t>
      </w:r>
      <w:r w:rsidR="00C646BA" w:rsidRPr="00EA76E6">
        <w:t xml:space="preserve">. </w:t>
      </w:r>
      <w:r w:rsidRPr="00EA76E6">
        <w:t>Il avait de la prestance</w:t>
      </w:r>
      <w:r w:rsidR="00C646BA" w:rsidRPr="00EA76E6">
        <w:t xml:space="preserve"> : </w:t>
      </w:r>
      <w:r w:rsidRPr="00EA76E6">
        <w:t>il était grand</w:t>
      </w:r>
      <w:r w:rsidR="00C646BA" w:rsidRPr="00EA76E6">
        <w:t xml:space="preserve">, </w:t>
      </w:r>
      <w:r w:rsidRPr="00EA76E6">
        <w:t>bien bâti</w:t>
      </w:r>
      <w:r w:rsidR="00C646BA" w:rsidRPr="00EA76E6">
        <w:t xml:space="preserve">, </w:t>
      </w:r>
      <w:r w:rsidRPr="00EA76E6">
        <w:t>sa physionomie était pâle et distinguée</w:t>
      </w:r>
      <w:r w:rsidR="00C646BA" w:rsidRPr="00EA76E6">
        <w:t xml:space="preserve"> ; </w:t>
      </w:r>
      <w:r w:rsidRPr="00EA76E6">
        <w:t>il portait une barbe noire</w:t>
      </w:r>
      <w:r w:rsidR="00C646BA" w:rsidRPr="00EA76E6">
        <w:t xml:space="preserve">, </w:t>
      </w:r>
      <w:r w:rsidRPr="00EA76E6">
        <w:t>taillée en carré</w:t>
      </w:r>
      <w:r w:rsidR="00C646BA" w:rsidRPr="00EA76E6">
        <w:t>.</w:t>
      </w:r>
    </w:p>
    <w:p w14:paraId="6CABD128" w14:textId="77777777" w:rsidR="00C646BA" w:rsidRPr="00EA76E6" w:rsidRDefault="00C646BA" w:rsidP="00C646BA">
      <w:r w:rsidRPr="00EA76E6">
        <w:t>« </w:t>
      </w:r>
      <w:r w:rsidR="00CA2403" w:rsidRPr="00EA76E6">
        <w:t>Désirez-vous que le dîner soit servi tout de suite</w:t>
      </w:r>
      <w:r w:rsidRPr="00EA76E6">
        <w:t xml:space="preserve">, </w:t>
      </w:r>
      <w:r w:rsidR="00CA2403" w:rsidRPr="00EA76E6">
        <w:t>mo</w:t>
      </w:r>
      <w:r w:rsidR="00CA2403" w:rsidRPr="00EA76E6">
        <w:t>n</w:t>
      </w:r>
      <w:r w:rsidR="00CA2403" w:rsidRPr="00EA76E6">
        <w:t>sieur</w:t>
      </w:r>
      <w:r w:rsidRPr="00EA76E6">
        <w:t> ?</w:t>
      </w:r>
    </w:p>
    <w:p w14:paraId="5D4AE4CD" w14:textId="77777777" w:rsidR="00C646BA" w:rsidRPr="00EA76E6" w:rsidRDefault="00C646BA" w:rsidP="00C646BA">
      <w:r w:rsidRPr="00EA76E6">
        <w:t>— </w:t>
      </w:r>
      <w:r w:rsidR="00CA2403" w:rsidRPr="00EA76E6">
        <w:t>Est-il prêt</w:t>
      </w:r>
      <w:r w:rsidRPr="00EA76E6">
        <w:t> ?</w:t>
      </w:r>
    </w:p>
    <w:p w14:paraId="1B435400" w14:textId="77777777" w:rsidR="00C646BA" w:rsidRPr="00EA76E6" w:rsidRDefault="00C646BA" w:rsidP="00C646BA">
      <w:r w:rsidRPr="00EA76E6">
        <w:t>— </w:t>
      </w:r>
      <w:r w:rsidR="00CA2403" w:rsidRPr="00EA76E6">
        <w:t>Il sera prêt dans quelques instants</w:t>
      </w:r>
      <w:r w:rsidRPr="00EA76E6">
        <w:t xml:space="preserve">, </w:t>
      </w:r>
      <w:r w:rsidR="00CA2403" w:rsidRPr="00EA76E6">
        <w:t>monsieur</w:t>
      </w:r>
      <w:r w:rsidRPr="00EA76E6">
        <w:t xml:space="preserve">. </w:t>
      </w:r>
      <w:r w:rsidR="00CA2403" w:rsidRPr="00EA76E6">
        <w:t>Vous tro</w:t>
      </w:r>
      <w:r w:rsidR="00CA2403" w:rsidRPr="00EA76E6">
        <w:t>u</w:t>
      </w:r>
      <w:r w:rsidR="00CA2403" w:rsidRPr="00EA76E6">
        <w:t>verez de l</w:t>
      </w:r>
      <w:r w:rsidRPr="00EA76E6">
        <w:t>’</w:t>
      </w:r>
      <w:r w:rsidR="00CA2403" w:rsidRPr="00EA76E6">
        <w:t>eau chaude dans vos chambres</w:t>
      </w:r>
      <w:r w:rsidRPr="00EA76E6">
        <w:t xml:space="preserve">. </w:t>
      </w:r>
      <w:r w:rsidR="00CA2403" w:rsidRPr="00EA76E6">
        <w:t>Ma femme et moi s</w:t>
      </w:r>
      <w:r w:rsidR="00CA2403" w:rsidRPr="00EA76E6">
        <w:t>e</w:t>
      </w:r>
      <w:r w:rsidR="00CA2403" w:rsidRPr="00EA76E6">
        <w:t>ront heureux</w:t>
      </w:r>
      <w:r w:rsidRPr="00EA76E6">
        <w:t xml:space="preserve">, </w:t>
      </w:r>
      <w:r w:rsidR="00CA2403" w:rsidRPr="00EA76E6">
        <w:t>Sir Henry</w:t>
      </w:r>
      <w:r w:rsidRPr="00EA76E6">
        <w:t xml:space="preserve">, </w:t>
      </w:r>
      <w:r w:rsidR="00CA2403" w:rsidRPr="00EA76E6">
        <w:t>de demeurer avec vous jusqu</w:t>
      </w:r>
      <w:r w:rsidRPr="00EA76E6">
        <w:t>’</w:t>
      </w:r>
      <w:r w:rsidR="00CA2403" w:rsidRPr="00EA76E6">
        <w:t>à ce que vous ayez pris vos dispositions</w:t>
      </w:r>
      <w:r w:rsidRPr="00EA76E6">
        <w:t xml:space="preserve">, </w:t>
      </w:r>
      <w:r w:rsidR="00CA2403" w:rsidRPr="00EA76E6">
        <w:t>mais vous comprendrez qu</w:t>
      </w:r>
      <w:r w:rsidRPr="00EA76E6">
        <w:t>’</w:t>
      </w:r>
      <w:r w:rsidR="00CA2403" w:rsidRPr="00EA76E6">
        <w:t>étant donné les nouvelles circonstances cette maison exigera un pe</w:t>
      </w:r>
      <w:r w:rsidR="00CA2403" w:rsidRPr="00EA76E6">
        <w:t>r</w:t>
      </w:r>
      <w:r w:rsidR="00CA2403" w:rsidRPr="00EA76E6">
        <w:t>sonnel considérable</w:t>
      </w:r>
      <w:r w:rsidRPr="00EA76E6">
        <w:t>.</w:t>
      </w:r>
    </w:p>
    <w:p w14:paraId="1B0C6B09" w14:textId="77777777" w:rsidR="00C646BA" w:rsidRPr="00EA76E6" w:rsidRDefault="00C646BA" w:rsidP="00C646BA">
      <w:r w:rsidRPr="00EA76E6">
        <w:t>— </w:t>
      </w:r>
      <w:r w:rsidR="00CA2403" w:rsidRPr="00EA76E6">
        <w:t>Quelles nouvelles circonstances</w:t>
      </w:r>
      <w:r w:rsidRPr="00EA76E6">
        <w:t> ?</w:t>
      </w:r>
    </w:p>
    <w:p w14:paraId="45E9CC19" w14:textId="77777777" w:rsidR="00C646BA" w:rsidRPr="00EA76E6" w:rsidRDefault="00C646BA" w:rsidP="00C646BA">
      <w:r w:rsidRPr="00EA76E6">
        <w:lastRenderedPageBreak/>
        <w:t>— </w:t>
      </w:r>
      <w:r w:rsidR="00CA2403" w:rsidRPr="00EA76E6">
        <w:t>Je voulais dire seulement que Sir Charles</w:t>
      </w:r>
      <w:r w:rsidRPr="00EA76E6">
        <w:t xml:space="preserve">, </w:t>
      </w:r>
      <w:r w:rsidR="00CA2403" w:rsidRPr="00EA76E6">
        <w:t>monsieur</w:t>
      </w:r>
      <w:r w:rsidRPr="00EA76E6">
        <w:t xml:space="preserve">, </w:t>
      </w:r>
      <w:r w:rsidR="00CA2403" w:rsidRPr="00EA76E6">
        <w:t>m</w:t>
      </w:r>
      <w:r w:rsidR="00CA2403" w:rsidRPr="00EA76E6">
        <w:t>e</w:t>
      </w:r>
      <w:r w:rsidR="00CA2403" w:rsidRPr="00EA76E6">
        <w:t>nait une existence très retirée</w:t>
      </w:r>
      <w:r w:rsidRPr="00EA76E6">
        <w:t xml:space="preserve">, </w:t>
      </w:r>
      <w:r w:rsidR="00CA2403" w:rsidRPr="00EA76E6">
        <w:t>et que nous pouvions suffire à son service</w:t>
      </w:r>
      <w:r w:rsidRPr="00EA76E6">
        <w:t xml:space="preserve">. </w:t>
      </w:r>
      <w:r w:rsidR="00CA2403" w:rsidRPr="00EA76E6">
        <w:t>Vous voudrez sans doute vivre dans une moins grande solitude</w:t>
      </w:r>
      <w:r w:rsidRPr="00EA76E6">
        <w:t xml:space="preserve"> ; </w:t>
      </w:r>
      <w:r w:rsidR="00CA2403" w:rsidRPr="00EA76E6">
        <w:t>vous devrez donc transformer le train de ma</w:t>
      </w:r>
      <w:r w:rsidR="00CA2403" w:rsidRPr="00EA76E6">
        <w:t>i</w:t>
      </w:r>
      <w:r w:rsidR="00CA2403" w:rsidRPr="00EA76E6">
        <w:t>son</w:t>
      </w:r>
      <w:r w:rsidRPr="00EA76E6">
        <w:t>.</w:t>
      </w:r>
    </w:p>
    <w:p w14:paraId="1AA6F6E7" w14:textId="77777777" w:rsidR="00C646BA" w:rsidRPr="00EA76E6" w:rsidRDefault="00C646BA" w:rsidP="00C646BA">
      <w:r w:rsidRPr="00EA76E6">
        <w:t>— </w:t>
      </w:r>
      <w:r w:rsidR="00CA2403" w:rsidRPr="00EA76E6">
        <w:t>Dois-je comprendre que votre femme et vous souhait</w:t>
      </w:r>
      <w:r w:rsidR="00CA2403" w:rsidRPr="00EA76E6">
        <w:t>e</w:t>
      </w:r>
      <w:r w:rsidR="00CA2403" w:rsidRPr="00EA76E6">
        <w:t>riez me quitter</w:t>
      </w:r>
      <w:r w:rsidRPr="00EA76E6">
        <w:t> ?</w:t>
      </w:r>
    </w:p>
    <w:p w14:paraId="3B63AEBC" w14:textId="77777777" w:rsidR="00C646BA" w:rsidRPr="00EA76E6" w:rsidRDefault="00C646BA" w:rsidP="00C646BA">
      <w:r w:rsidRPr="00EA76E6">
        <w:t>— </w:t>
      </w:r>
      <w:r w:rsidR="00CA2403" w:rsidRPr="00EA76E6">
        <w:t>Uniquement quand cela ne vous dérangera pas</w:t>
      </w:r>
      <w:r w:rsidRPr="00EA76E6">
        <w:t xml:space="preserve">, </w:t>
      </w:r>
      <w:r w:rsidR="00CA2403" w:rsidRPr="00EA76E6">
        <w:t>mo</w:t>
      </w:r>
      <w:r w:rsidR="00CA2403" w:rsidRPr="00EA76E6">
        <w:t>n</w:t>
      </w:r>
      <w:r w:rsidR="00CA2403" w:rsidRPr="00EA76E6">
        <w:t>sieur</w:t>
      </w:r>
      <w:r w:rsidRPr="00EA76E6">
        <w:t>.</w:t>
      </w:r>
    </w:p>
    <w:p w14:paraId="1413231F" w14:textId="125AAB20" w:rsidR="00C646BA" w:rsidRPr="00EA76E6" w:rsidRDefault="00C646BA" w:rsidP="00C646BA">
      <w:r w:rsidRPr="00EA76E6">
        <w:t>— </w:t>
      </w:r>
      <w:r w:rsidR="00CA2403" w:rsidRPr="00EA76E6">
        <w:t xml:space="preserve">Mais votre famille </w:t>
      </w:r>
      <w:proofErr w:type="gramStart"/>
      <w:r w:rsidR="00CA2403" w:rsidRPr="00EA76E6">
        <w:t>a été</w:t>
      </w:r>
      <w:proofErr w:type="gramEnd"/>
      <w:r w:rsidR="00CA2403" w:rsidRPr="00EA76E6">
        <w:t xml:space="preserve"> chez nous depuis plusieurs gén</w:t>
      </w:r>
      <w:r w:rsidR="00CA2403" w:rsidRPr="00EA76E6">
        <w:t>é</w:t>
      </w:r>
      <w:r w:rsidR="00CA2403" w:rsidRPr="00EA76E6">
        <w:t>rations</w:t>
      </w:r>
      <w:r w:rsidRPr="00EA76E6">
        <w:t xml:space="preserve">, </w:t>
      </w:r>
      <w:r w:rsidR="00CA2403" w:rsidRPr="00EA76E6">
        <w:t>n</w:t>
      </w:r>
      <w:r w:rsidRPr="00EA76E6">
        <w:t>’</w:t>
      </w:r>
      <w:r w:rsidR="00CA2403" w:rsidRPr="00EA76E6">
        <w:t>est-ce pas</w:t>
      </w:r>
      <w:r w:rsidRPr="00EA76E6">
        <w:t xml:space="preserve"> ? </w:t>
      </w:r>
      <w:r w:rsidR="00CA2403" w:rsidRPr="00EA76E6">
        <w:t>Je serais désolé de commencer mon exi</w:t>
      </w:r>
      <w:r w:rsidR="00CA2403" w:rsidRPr="00EA76E6">
        <w:t>s</w:t>
      </w:r>
      <w:r w:rsidR="00CA2403" w:rsidRPr="00EA76E6">
        <w:t>tence ici en rompant un ancien lien de famille</w:t>
      </w:r>
      <w:r w:rsidRPr="00EA76E6">
        <w:t>. »</w:t>
      </w:r>
    </w:p>
    <w:p w14:paraId="1B3AB505" w14:textId="77777777" w:rsidR="00C646BA" w:rsidRPr="00EA76E6" w:rsidRDefault="00CA2403" w:rsidP="00C646BA">
      <w:r w:rsidRPr="00EA76E6">
        <w:t>Je crus discerner une certaine émotion sur le visage pâle du maître d</w:t>
      </w:r>
      <w:r w:rsidR="00C646BA" w:rsidRPr="00EA76E6">
        <w:t>’</w:t>
      </w:r>
      <w:r w:rsidRPr="00EA76E6">
        <w:t>hôtel</w:t>
      </w:r>
      <w:r w:rsidR="00C646BA" w:rsidRPr="00EA76E6">
        <w:t>.</w:t>
      </w:r>
    </w:p>
    <w:p w14:paraId="31027BB7" w14:textId="77777777" w:rsidR="00C646BA" w:rsidRPr="00EA76E6" w:rsidRDefault="00C646BA" w:rsidP="00C646BA">
      <w:r w:rsidRPr="00EA76E6">
        <w:t>« </w:t>
      </w:r>
      <w:r w:rsidR="00CA2403" w:rsidRPr="00EA76E6">
        <w:t>J</w:t>
      </w:r>
      <w:r w:rsidRPr="00EA76E6">
        <w:t>’</w:t>
      </w:r>
      <w:r w:rsidR="00CA2403" w:rsidRPr="00EA76E6">
        <w:t>éprouve le même sentiment</w:t>
      </w:r>
      <w:r w:rsidRPr="00EA76E6">
        <w:t xml:space="preserve">, </w:t>
      </w:r>
      <w:r w:rsidR="00CA2403" w:rsidRPr="00EA76E6">
        <w:t>monsieur</w:t>
      </w:r>
      <w:r w:rsidRPr="00EA76E6">
        <w:t xml:space="preserve">, </w:t>
      </w:r>
      <w:r w:rsidR="00CA2403" w:rsidRPr="00EA76E6">
        <w:t>et ma femme aussi</w:t>
      </w:r>
      <w:r w:rsidRPr="00EA76E6">
        <w:t xml:space="preserve">. </w:t>
      </w:r>
      <w:r w:rsidR="00CA2403" w:rsidRPr="00EA76E6">
        <w:t>Mais pour vous dire toute la vérité</w:t>
      </w:r>
      <w:r w:rsidRPr="00EA76E6">
        <w:t xml:space="preserve">, </w:t>
      </w:r>
      <w:r w:rsidR="00CA2403" w:rsidRPr="00EA76E6">
        <w:t>monsieur</w:t>
      </w:r>
      <w:r w:rsidRPr="00EA76E6">
        <w:t xml:space="preserve">, </w:t>
      </w:r>
      <w:r w:rsidR="00CA2403" w:rsidRPr="00EA76E6">
        <w:t>nous étions tous deux très attachés à Sir Charles</w:t>
      </w:r>
      <w:r w:rsidRPr="00EA76E6">
        <w:t xml:space="preserve">, </w:t>
      </w:r>
      <w:r w:rsidR="00CA2403" w:rsidRPr="00EA76E6">
        <w:t>et sa mort nous a boul</w:t>
      </w:r>
      <w:r w:rsidR="00CA2403" w:rsidRPr="00EA76E6">
        <w:t>e</w:t>
      </w:r>
      <w:r w:rsidR="00CA2403" w:rsidRPr="00EA76E6">
        <w:t>versés</w:t>
      </w:r>
      <w:r w:rsidRPr="00EA76E6">
        <w:t xml:space="preserve"> : </w:t>
      </w:r>
      <w:r w:rsidR="00CA2403" w:rsidRPr="00EA76E6">
        <w:t>cette maison nous est devenue tout à fait pénible</w:t>
      </w:r>
      <w:r w:rsidRPr="00EA76E6">
        <w:t xml:space="preserve">. </w:t>
      </w:r>
      <w:r w:rsidR="00CA2403" w:rsidRPr="00EA76E6">
        <w:t>Je crains que nous ne nous sentions jamais plus à l</w:t>
      </w:r>
      <w:r w:rsidRPr="00EA76E6">
        <w:t>’</w:t>
      </w:r>
      <w:r w:rsidR="00CA2403" w:rsidRPr="00EA76E6">
        <w:t>aise dans Ba</w:t>
      </w:r>
      <w:r w:rsidR="00CA2403" w:rsidRPr="00EA76E6">
        <w:t>s</w:t>
      </w:r>
      <w:r w:rsidR="00CA2403" w:rsidRPr="00EA76E6">
        <w:t>kerville Hall</w:t>
      </w:r>
      <w:r w:rsidRPr="00EA76E6">
        <w:t>.</w:t>
      </w:r>
    </w:p>
    <w:p w14:paraId="03CF8B48" w14:textId="77777777" w:rsidR="00C646BA" w:rsidRPr="00EA76E6" w:rsidRDefault="00C646BA" w:rsidP="00C646BA">
      <w:r w:rsidRPr="00EA76E6">
        <w:t>— </w:t>
      </w:r>
      <w:r w:rsidR="00CA2403" w:rsidRPr="00EA76E6">
        <w:t>Mais quelles sont vos intentions</w:t>
      </w:r>
      <w:r w:rsidRPr="00EA76E6">
        <w:t> ?</w:t>
      </w:r>
    </w:p>
    <w:p w14:paraId="3A7C3911" w14:textId="4750DA32" w:rsidR="00C646BA" w:rsidRPr="00EA76E6" w:rsidRDefault="00C646BA" w:rsidP="00C646BA">
      <w:r w:rsidRPr="00EA76E6">
        <w:t>— </w:t>
      </w:r>
      <w:r w:rsidR="00CA2403" w:rsidRPr="00EA76E6">
        <w:t>Je pense</w:t>
      </w:r>
      <w:r w:rsidRPr="00EA76E6">
        <w:t xml:space="preserve">, </w:t>
      </w:r>
      <w:r w:rsidR="00CA2403" w:rsidRPr="00EA76E6">
        <w:t>monsieur</w:t>
      </w:r>
      <w:r w:rsidRPr="00EA76E6">
        <w:t xml:space="preserve">, </w:t>
      </w:r>
      <w:r w:rsidR="00CA2403" w:rsidRPr="00EA76E6">
        <w:t>que nous pourrons nous installer à notre compte dans un commerce quelconque</w:t>
      </w:r>
      <w:r w:rsidRPr="00EA76E6">
        <w:t xml:space="preserve">. </w:t>
      </w:r>
      <w:r w:rsidR="00CA2403" w:rsidRPr="00EA76E6">
        <w:t>La générosité de Sir Charles nous en a procuré les moyens</w:t>
      </w:r>
      <w:r w:rsidRPr="00EA76E6">
        <w:t xml:space="preserve">. </w:t>
      </w:r>
      <w:r w:rsidR="00CA2403" w:rsidRPr="00EA76E6">
        <w:t>Mais pour l</w:t>
      </w:r>
      <w:r w:rsidRPr="00EA76E6">
        <w:t>’</w:t>
      </w:r>
      <w:r w:rsidR="00CA2403" w:rsidRPr="00EA76E6">
        <w:t>instant</w:t>
      </w:r>
      <w:r w:rsidRPr="00EA76E6">
        <w:t xml:space="preserve">, </w:t>
      </w:r>
      <w:r w:rsidR="00CA2403" w:rsidRPr="00EA76E6">
        <w:t>monsieur</w:t>
      </w:r>
      <w:r w:rsidRPr="00EA76E6">
        <w:t xml:space="preserve">, </w:t>
      </w:r>
      <w:r w:rsidR="00CA2403" w:rsidRPr="00EA76E6">
        <w:t>je ferais mieux de vous conduire à vos chambres</w:t>
      </w:r>
      <w:r w:rsidRPr="00EA76E6">
        <w:t>. »</w:t>
      </w:r>
    </w:p>
    <w:p w14:paraId="5B16ACCD" w14:textId="77777777" w:rsidR="00C646BA" w:rsidRPr="00EA76E6" w:rsidRDefault="00CA2403" w:rsidP="00C646BA">
      <w:r w:rsidRPr="00EA76E6">
        <w:t>Une galerie carrée à balustrade courait le long du vieux vestibule</w:t>
      </w:r>
      <w:r w:rsidR="00C646BA" w:rsidRPr="00EA76E6">
        <w:t xml:space="preserve"> ; </w:t>
      </w:r>
      <w:r w:rsidRPr="00EA76E6">
        <w:t>un double escalier y donnait accès</w:t>
      </w:r>
      <w:r w:rsidR="00C646BA" w:rsidRPr="00EA76E6">
        <w:t xml:space="preserve">. </w:t>
      </w:r>
      <w:r w:rsidRPr="00EA76E6">
        <w:t>De ce palier ce</w:t>
      </w:r>
      <w:r w:rsidRPr="00EA76E6">
        <w:t>n</w:t>
      </w:r>
      <w:r w:rsidRPr="00EA76E6">
        <w:t>tral deux couloirs fort longs s</w:t>
      </w:r>
      <w:r w:rsidR="00C646BA" w:rsidRPr="00EA76E6">
        <w:t>’</w:t>
      </w:r>
      <w:r w:rsidRPr="00EA76E6">
        <w:t xml:space="preserve">étendaient sur toute la </w:t>
      </w:r>
      <w:r w:rsidRPr="00EA76E6">
        <w:lastRenderedPageBreak/>
        <w:t>longueur du manoir</w:t>
      </w:r>
      <w:r w:rsidR="00C646BA" w:rsidRPr="00EA76E6">
        <w:t xml:space="preserve"> ; </w:t>
      </w:r>
      <w:r w:rsidRPr="00EA76E6">
        <w:t>les chambres donnaient toutes sur ces couloirs</w:t>
      </w:r>
      <w:r w:rsidR="00C646BA" w:rsidRPr="00EA76E6">
        <w:t xml:space="preserve">. </w:t>
      </w:r>
      <w:r w:rsidRPr="00EA76E6">
        <w:t>La mienne se trouvait dans la même aile que celle de Baskerville</w:t>
      </w:r>
      <w:r w:rsidR="00C646BA" w:rsidRPr="00EA76E6">
        <w:t xml:space="preserve">, </w:t>
      </w:r>
      <w:r w:rsidRPr="00EA76E6">
        <w:t>et presque attenante</w:t>
      </w:r>
      <w:r w:rsidR="00C646BA" w:rsidRPr="00EA76E6">
        <w:t xml:space="preserve">. </w:t>
      </w:r>
      <w:r w:rsidRPr="00EA76E6">
        <w:t>Elles nous semblèrent beaucoup plus m</w:t>
      </w:r>
      <w:r w:rsidRPr="00EA76E6">
        <w:t>o</w:t>
      </w:r>
      <w:r w:rsidRPr="00EA76E6">
        <w:t>dernes que la partie centrale du bâtiment</w:t>
      </w:r>
      <w:r w:rsidR="00C646BA" w:rsidRPr="00EA76E6">
        <w:t xml:space="preserve"> : </w:t>
      </w:r>
      <w:r w:rsidRPr="00EA76E6">
        <w:t>du papier clair r</w:t>
      </w:r>
      <w:r w:rsidRPr="00EA76E6">
        <w:t>e</w:t>
      </w:r>
      <w:r w:rsidRPr="00EA76E6">
        <w:t>couvrait les murs</w:t>
      </w:r>
      <w:r w:rsidR="00C646BA" w:rsidRPr="00EA76E6">
        <w:t xml:space="preserve"> ; </w:t>
      </w:r>
      <w:r w:rsidRPr="00EA76E6">
        <w:t>de nombreuses bougies m</w:t>
      </w:r>
      <w:r w:rsidR="00C646BA" w:rsidRPr="00EA76E6">
        <w:t>’</w:t>
      </w:r>
      <w:r w:rsidRPr="00EA76E6">
        <w:t>aidèrent à chasser la sinistre impression que notre arrivée avait ancrée dans mon esprit</w:t>
      </w:r>
      <w:r w:rsidR="00C646BA" w:rsidRPr="00EA76E6">
        <w:t>.</w:t>
      </w:r>
    </w:p>
    <w:p w14:paraId="0698ADCA" w14:textId="77777777" w:rsidR="00C646BA" w:rsidRPr="00EA76E6" w:rsidRDefault="00CA2403" w:rsidP="00C646BA">
      <w:r w:rsidRPr="00EA76E6">
        <w:t>Mais la salle à manger qui donnait sur le vestibule était peuplée de ténèbres et d</w:t>
      </w:r>
      <w:r w:rsidR="00C646BA" w:rsidRPr="00EA76E6">
        <w:t>’</w:t>
      </w:r>
      <w:r w:rsidRPr="00EA76E6">
        <w:t>ombres</w:t>
      </w:r>
      <w:r w:rsidR="00C646BA" w:rsidRPr="00EA76E6">
        <w:t xml:space="preserve">. </w:t>
      </w:r>
      <w:r w:rsidRPr="00EA76E6">
        <w:t>Imaginez une pièce rectang</w:t>
      </w:r>
      <w:r w:rsidRPr="00EA76E6">
        <w:t>u</w:t>
      </w:r>
      <w:r w:rsidRPr="00EA76E6">
        <w:t>laire</w:t>
      </w:r>
      <w:r w:rsidR="00C646BA" w:rsidRPr="00EA76E6">
        <w:t xml:space="preserve">, </w:t>
      </w:r>
      <w:r w:rsidRPr="00EA76E6">
        <w:t>avec une marche pour séparer l</w:t>
      </w:r>
      <w:r w:rsidR="00C646BA" w:rsidRPr="00EA76E6">
        <w:t>’</w:t>
      </w:r>
      <w:r w:rsidRPr="00EA76E6">
        <w:t>estrade où mangeait la famille de la partie inférieure réservée aux serviteurs</w:t>
      </w:r>
      <w:r w:rsidR="00C646BA" w:rsidRPr="00EA76E6">
        <w:t xml:space="preserve">. </w:t>
      </w:r>
      <w:r w:rsidR="008D2AD1" w:rsidRPr="00EA76E6">
        <w:t>À</w:t>
      </w:r>
      <w:r w:rsidRPr="00EA76E6">
        <w:t xml:space="preserve"> une e</w:t>
      </w:r>
      <w:r w:rsidRPr="00EA76E6">
        <w:t>x</w:t>
      </w:r>
      <w:r w:rsidRPr="00EA76E6">
        <w:t>trémité un balcon pour musiciens la surplombait</w:t>
      </w:r>
      <w:r w:rsidR="00C646BA" w:rsidRPr="00EA76E6">
        <w:t xml:space="preserve">. </w:t>
      </w:r>
      <w:r w:rsidRPr="00EA76E6">
        <w:t>Des poutres noircies décoraient un plafond que la fumée n</w:t>
      </w:r>
      <w:r w:rsidR="00C646BA" w:rsidRPr="00EA76E6">
        <w:t>’</w:t>
      </w:r>
      <w:r w:rsidRPr="00EA76E6">
        <w:t>avait guère épargné</w:t>
      </w:r>
      <w:r w:rsidR="00C646BA" w:rsidRPr="00EA76E6">
        <w:t xml:space="preserve">. </w:t>
      </w:r>
      <w:r w:rsidRPr="00EA76E6">
        <w:t>Avec des dizaines de torches flamboyantes</w:t>
      </w:r>
      <w:r w:rsidR="00C646BA" w:rsidRPr="00EA76E6">
        <w:t xml:space="preserve">, </w:t>
      </w:r>
      <w:r w:rsidRPr="00EA76E6">
        <w:t>la couleur et la gaieté d</w:t>
      </w:r>
      <w:r w:rsidR="00C646BA" w:rsidRPr="00EA76E6">
        <w:t>’</w:t>
      </w:r>
      <w:r w:rsidRPr="00EA76E6">
        <w:t>un banquet de jadis</w:t>
      </w:r>
      <w:r w:rsidR="00C646BA" w:rsidRPr="00EA76E6">
        <w:t xml:space="preserve">, </w:t>
      </w:r>
      <w:r w:rsidRPr="00EA76E6">
        <w:t>l</w:t>
      </w:r>
      <w:r w:rsidR="00C646BA" w:rsidRPr="00EA76E6">
        <w:t>’</w:t>
      </w:r>
      <w:r w:rsidRPr="00EA76E6">
        <w:t>atmosphère aurait été tran</w:t>
      </w:r>
      <w:r w:rsidRPr="00EA76E6">
        <w:t>s</w:t>
      </w:r>
      <w:r w:rsidRPr="00EA76E6">
        <w:t>fo</w:t>
      </w:r>
      <w:r w:rsidRPr="00EA76E6">
        <w:t>r</w:t>
      </w:r>
      <w:r w:rsidRPr="00EA76E6">
        <w:t>mée</w:t>
      </w:r>
      <w:r w:rsidR="00C646BA" w:rsidRPr="00EA76E6">
        <w:t xml:space="preserve"> ; </w:t>
      </w:r>
      <w:r w:rsidRPr="00EA76E6">
        <w:t>mais pour l</w:t>
      </w:r>
      <w:r w:rsidR="00C646BA" w:rsidRPr="00EA76E6">
        <w:t>’</w:t>
      </w:r>
      <w:r w:rsidRPr="00EA76E6">
        <w:t>heure</w:t>
      </w:r>
      <w:r w:rsidR="00C646BA" w:rsidRPr="00EA76E6">
        <w:t xml:space="preserve">, </w:t>
      </w:r>
      <w:r w:rsidRPr="00EA76E6">
        <w:t>entre deux gentlemen vêtus de noir et assis dans le petit cercle de lumière projetée par une lampe à abat-jour</w:t>
      </w:r>
      <w:r w:rsidR="00C646BA" w:rsidRPr="00EA76E6">
        <w:t xml:space="preserve">, </w:t>
      </w:r>
      <w:r w:rsidRPr="00EA76E6">
        <w:t>il y avait de quoi être déprimé et ne pas avoir envie de bavarder</w:t>
      </w:r>
      <w:r w:rsidR="00C646BA" w:rsidRPr="00EA76E6">
        <w:t xml:space="preserve">. </w:t>
      </w:r>
      <w:r w:rsidRPr="00EA76E6">
        <w:t>Toute une rangée d</w:t>
      </w:r>
      <w:r w:rsidR="00C646BA" w:rsidRPr="00EA76E6">
        <w:t>’</w:t>
      </w:r>
      <w:r w:rsidRPr="00EA76E6">
        <w:t>ancêtres</w:t>
      </w:r>
      <w:r w:rsidR="00C646BA" w:rsidRPr="00EA76E6">
        <w:t xml:space="preserve">, </w:t>
      </w:r>
      <w:r w:rsidRPr="00EA76E6">
        <w:t>dans une bizarre variété de costumes</w:t>
      </w:r>
      <w:r w:rsidR="00C646BA" w:rsidRPr="00EA76E6">
        <w:t xml:space="preserve">, </w:t>
      </w:r>
      <w:r w:rsidRPr="00EA76E6">
        <w:t>depuis le chevalier élisabéthain jusqu</w:t>
      </w:r>
      <w:r w:rsidR="00C646BA" w:rsidRPr="00EA76E6">
        <w:t>’</w:t>
      </w:r>
      <w:r w:rsidRPr="00EA76E6">
        <w:t>au dandy de la Régence</w:t>
      </w:r>
      <w:r w:rsidR="00C646BA" w:rsidRPr="00EA76E6">
        <w:t xml:space="preserve">, </w:t>
      </w:r>
      <w:r w:rsidRPr="00EA76E6">
        <w:t>plongeaient leurs regards fixes sur nous et nous i</w:t>
      </w:r>
      <w:r w:rsidRPr="00EA76E6">
        <w:t>m</w:t>
      </w:r>
      <w:r w:rsidRPr="00EA76E6">
        <w:t>pressionnaient par leur présence silencieuse</w:t>
      </w:r>
      <w:r w:rsidR="00C646BA" w:rsidRPr="00EA76E6">
        <w:t xml:space="preserve">. </w:t>
      </w:r>
      <w:r w:rsidRPr="00EA76E6">
        <w:t>Nous n</w:t>
      </w:r>
      <w:r w:rsidR="00C646BA" w:rsidRPr="00EA76E6">
        <w:t>’</w:t>
      </w:r>
      <w:r w:rsidRPr="00EA76E6">
        <w:t>échangeâmes que peu de mots et</w:t>
      </w:r>
      <w:r w:rsidR="00C646BA" w:rsidRPr="00EA76E6">
        <w:t xml:space="preserve">, </w:t>
      </w:r>
      <w:r w:rsidRPr="00EA76E6">
        <w:t>pour ma part</w:t>
      </w:r>
      <w:r w:rsidR="00C646BA" w:rsidRPr="00EA76E6">
        <w:t xml:space="preserve">, </w:t>
      </w:r>
      <w:r w:rsidRPr="00EA76E6">
        <w:t>je ne fus pas mécontent lorsque le repas eut pris fin et que nous nous fûmes retirés dans une salle de billard plus récente pour fumer une cigarette</w:t>
      </w:r>
      <w:r w:rsidR="00C646BA" w:rsidRPr="00EA76E6">
        <w:t>.</w:t>
      </w:r>
    </w:p>
    <w:p w14:paraId="711322C4" w14:textId="0FF00912" w:rsidR="00C646BA" w:rsidRPr="00EA76E6" w:rsidRDefault="00C646BA" w:rsidP="00C646BA">
      <w:r w:rsidRPr="00EA76E6">
        <w:t>« </w:t>
      </w:r>
      <w:r w:rsidR="00CA2403" w:rsidRPr="00EA76E6">
        <w:t>Ma parole</w:t>
      </w:r>
      <w:r w:rsidRPr="00EA76E6">
        <w:t xml:space="preserve">, </w:t>
      </w:r>
      <w:r w:rsidR="00CA2403" w:rsidRPr="00EA76E6">
        <w:t>ce n</w:t>
      </w:r>
      <w:r w:rsidRPr="00EA76E6">
        <w:t>’</w:t>
      </w:r>
      <w:r w:rsidR="00CA2403" w:rsidRPr="00EA76E6">
        <w:t>est pas un endroit bien gai</w:t>
      </w:r>
      <w:r w:rsidRPr="00EA76E6">
        <w:t xml:space="preserve"> ! </w:t>
      </w:r>
      <w:r w:rsidR="00CA2403" w:rsidRPr="00EA76E6">
        <w:t>me dit Sir Henry</w:t>
      </w:r>
      <w:r w:rsidRPr="00EA76E6">
        <w:t xml:space="preserve">. </w:t>
      </w:r>
      <w:r w:rsidR="00CA2403" w:rsidRPr="00EA76E6">
        <w:t>Je suppose que l</w:t>
      </w:r>
      <w:r w:rsidRPr="00EA76E6">
        <w:t>’</w:t>
      </w:r>
      <w:r w:rsidR="00CA2403" w:rsidRPr="00EA76E6">
        <w:t>on peut s</w:t>
      </w:r>
      <w:r w:rsidRPr="00EA76E6">
        <w:t>’</w:t>
      </w:r>
      <w:r w:rsidR="00CA2403" w:rsidRPr="00EA76E6">
        <w:t>y accoutumer</w:t>
      </w:r>
      <w:r w:rsidRPr="00EA76E6">
        <w:t xml:space="preserve">, </w:t>
      </w:r>
      <w:r w:rsidR="00CA2403" w:rsidRPr="00EA76E6">
        <w:t>mais maint</w:t>
      </w:r>
      <w:r w:rsidR="00CA2403" w:rsidRPr="00EA76E6">
        <w:t>e</w:t>
      </w:r>
      <w:r w:rsidR="00CA2403" w:rsidRPr="00EA76E6">
        <w:t>nant je me sens un peu hors de l</w:t>
      </w:r>
      <w:r w:rsidRPr="00EA76E6">
        <w:t>’</w:t>
      </w:r>
      <w:r w:rsidR="00CA2403" w:rsidRPr="00EA76E6">
        <w:t>ambiance</w:t>
      </w:r>
      <w:r w:rsidRPr="00EA76E6">
        <w:t xml:space="preserve">. </w:t>
      </w:r>
      <w:r w:rsidR="00CA2403" w:rsidRPr="00EA76E6">
        <w:t>Je ne m</w:t>
      </w:r>
      <w:r w:rsidRPr="00EA76E6">
        <w:t>’</w:t>
      </w:r>
      <w:r w:rsidR="00CA2403" w:rsidRPr="00EA76E6">
        <w:t>étonne plus que mon oncle soit devenu un peu nerveux en vivant seul dans une pareille maison</w:t>
      </w:r>
      <w:r w:rsidRPr="00EA76E6">
        <w:t xml:space="preserve"> ! </w:t>
      </w:r>
      <w:r w:rsidR="00CA2403" w:rsidRPr="00EA76E6">
        <w:t>Cependant</w:t>
      </w:r>
      <w:r w:rsidRPr="00EA76E6">
        <w:t xml:space="preserve">, </w:t>
      </w:r>
      <w:r w:rsidR="00CA2403" w:rsidRPr="00EA76E6">
        <w:t>si cela vous convient</w:t>
      </w:r>
      <w:r w:rsidRPr="00EA76E6">
        <w:t xml:space="preserve">, </w:t>
      </w:r>
      <w:r w:rsidR="00CA2403" w:rsidRPr="00EA76E6">
        <w:t>nous irons nous reposer de bonne heure ce soir</w:t>
      </w:r>
      <w:r w:rsidRPr="00EA76E6">
        <w:t xml:space="preserve">, </w:t>
      </w:r>
      <w:r w:rsidR="00CA2403" w:rsidRPr="00EA76E6">
        <w:t xml:space="preserve">et demain </w:t>
      </w:r>
      <w:r w:rsidR="00CA2403" w:rsidRPr="00EA76E6">
        <w:lastRenderedPageBreak/>
        <w:t>matin peut-être l</w:t>
      </w:r>
      <w:r w:rsidRPr="00EA76E6">
        <w:t>’</w:t>
      </w:r>
      <w:r w:rsidR="00CA2403" w:rsidRPr="00EA76E6">
        <w:t>atmosphère nous semblera-t-elle moins sinistre</w:t>
      </w:r>
      <w:r w:rsidRPr="00EA76E6">
        <w:t>. »</w:t>
      </w:r>
    </w:p>
    <w:p w14:paraId="561E14F8" w14:textId="77777777" w:rsidR="00C646BA" w:rsidRPr="00EA76E6" w:rsidRDefault="00CA2403" w:rsidP="00C646BA">
      <w:r w:rsidRPr="00EA76E6">
        <w:t>J</w:t>
      </w:r>
      <w:r w:rsidR="00C646BA" w:rsidRPr="00EA76E6">
        <w:t>’</w:t>
      </w:r>
      <w:r w:rsidRPr="00EA76E6">
        <w:t>écartais mes rideaux avant de me mettre au lit et je r</w:t>
      </w:r>
      <w:r w:rsidRPr="00EA76E6">
        <w:t>e</w:t>
      </w:r>
      <w:r w:rsidRPr="00EA76E6">
        <w:t>gardai par la fenêtre</w:t>
      </w:r>
      <w:r w:rsidR="00C646BA" w:rsidRPr="00EA76E6">
        <w:t xml:space="preserve">. </w:t>
      </w:r>
      <w:r w:rsidRPr="00EA76E6">
        <w:t>Elle s</w:t>
      </w:r>
      <w:r w:rsidR="00C646BA" w:rsidRPr="00EA76E6">
        <w:t>’</w:t>
      </w:r>
      <w:r w:rsidRPr="00EA76E6">
        <w:t>ouvrait sur la pelouse en gazon qui s</w:t>
      </w:r>
      <w:r w:rsidR="00C646BA" w:rsidRPr="00EA76E6">
        <w:t>’</w:t>
      </w:r>
      <w:r w:rsidRPr="00EA76E6">
        <w:t>étendait devant la façade du manoir</w:t>
      </w:r>
      <w:r w:rsidR="00C646BA" w:rsidRPr="00EA76E6">
        <w:t xml:space="preserve">. </w:t>
      </w:r>
      <w:r w:rsidRPr="00EA76E6">
        <w:t>Au-delà de la pelouse</w:t>
      </w:r>
      <w:r w:rsidR="00C646BA" w:rsidRPr="00EA76E6">
        <w:t xml:space="preserve">, </w:t>
      </w:r>
      <w:r w:rsidRPr="00EA76E6">
        <w:t>deux taillis gémissaient et se balançaient au vent qui se levait</w:t>
      </w:r>
      <w:r w:rsidR="00C646BA" w:rsidRPr="00EA76E6">
        <w:t>.</w:t>
      </w:r>
    </w:p>
    <w:p w14:paraId="2785A99E" w14:textId="77777777" w:rsidR="00C646BA" w:rsidRPr="00EA76E6" w:rsidRDefault="00CA2403" w:rsidP="00C646BA">
      <w:r w:rsidRPr="00EA76E6">
        <w:t>Une demi-lune apparaissait entre les nuages qui se h</w:t>
      </w:r>
      <w:r w:rsidRPr="00EA76E6">
        <w:t>â</w:t>
      </w:r>
      <w:r w:rsidRPr="00EA76E6">
        <w:t>taient</w:t>
      </w:r>
      <w:r w:rsidR="00C646BA" w:rsidRPr="00EA76E6">
        <w:t xml:space="preserve">. </w:t>
      </w:r>
      <w:r w:rsidRPr="00EA76E6">
        <w:t>Dans sa lumière froide je vis derrière les taillis une bo</w:t>
      </w:r>
      <w:r w:rsidRPr="00EA76E6">
        <w:t>r</w:t>
      </w:r>
      <w:r w:rsidRPr="00EA76E6">
        <w:t>dure de rochers qui délimitait la mélancolie de la lande</w:t>
      </w:r>
      <w:r w:rsidR="00C646BA" w:rsidRPr="00EA76E6">
        <w:t xml:space="preserve">. </w:t>
      </w:r>
      <w:r w:rsidRPr="00EA76E6">
        <w:t>Je r</w:t>
      </w:r>
      <w:r w:rsidRPr="00EA76E6">
        <w:t>e</w:t>
      </w:r>
      <w:r w:rsidRPr="00EA76E6">
        <w:t>fermai les rideaux</w:t>
      </w:r>
      <w:r w:rsidR="00C646BA" w:rsidRPr="00EA76E6">
        <w:t xml:space="preserve"> ; </w:t>
      </w:r>
      <w:r w:rsidRPr="00EA76E6">
        <w:t>cette impression dernière ne m</w:t>
      </w:r>
      <w:r w:rsidR="00C646BA" w:rsidRPr="00EA76E6">
        <w:t>’</w:t>
      </w:r>
      <w:r w:rsidRPr="00EA76E6">
        <w:t>incita plus qu</w:t>
      </w:r>
      <w:r w:rsidR="00C646BA" w:rsidRPr="00EA76E6">
        <w:t>’</w:t>
      </w:r>
      <w:r w:rsidRPr="00EA76E6">
        <w:t>à fermer l</w:t>
      </w:r>
      <w:r w:rsidR="00C646BA" w:rsidRPr="00EA76E6">
        <w:t>’</w:t>
      </w:r>
      <w:r w:rsidRPr="00EA76E6">
        <w:t>œil et à dormir</w:t>
      </w:r>
      <w:r w:rsidR="00C646BA" w:rsidRPr="00EA76E6">
        <w:t>.</w:t>
      </w:r>
    </w:p>
    <w:p w14:paraId="2EC2C15A" w14:textId="77777777" w:rsidR="00C646BA" w:rsidRPr="00EA76E6" w:rsidRDefault="00CA2403">
      <w:r w:rsidRPr="00EA76E6">
        <w:t>Pourtant ce n</w:t>
      </w:r>
      <w:r w:rsidR="00C646BA" w:rsidRPr="00EA76E6">
        <w:t>’</w:t>
      </w:r>
      <w:r w:rsidRPr="00EA76E6">
        <w:t>était pas tout à fait la dernière impression de la journée</w:t>
      </w:r>
      <w:r w:rsidR="00C646BA" w:rsidRPr="00EA76E6">
        <w:t xml:space="preserve">. </w:t>
      </w:r>
      <w:r w:rsidRPr="00EA76E6">
        <w:t>J</w:t>
      </w:r>
      <w:r w:rsidR="00C646BA" w:rsidRPr="00EA76E6">
        <w:t>’</w:t>
      </w:r>
      <w:r w:rsidRPr="00EA76E6">
        <w:t>étais las</w:t>
      </w:r>
      <w:r w:rsidR="00C646BA" w:rsidRPr="00EA76E6">
        <w:t xml:space="preserve">, </w:t>
      </w:r>
      <w:r w:rsidRPr="00EA76E6">
        <w:t>mais je n</w:t>
      </w:r>
      <w:r w:rsidR="00C646BA" w:rsidRPr="00EA76E6">
        <w:t>’</w:t>
      </w:r>
      <w:r w:rsidRPr="00EA76E6">
        <w:t>avais pas sommeil</w:t>
      </w:r>
      <w:r w:rsidR="00C646BA" w:rsidRPr="00EA76E6">
        <w:t xml:space="preserve">. </w:t>
      </w:r>
      <w:r w:rsidRPr="00EA76E6">
        <w:t>Je me tou</w:t>
      </w:r>
      <w:r w:rsidRPr="00EA76E6">
        <w:t>r</w:t>
      </w:r>
      <w:r w:rsidRPr="00EA76E6">
        <w:t>nai et me retournai dans mes draps</w:t>
      </w:r>
      <w:r w:rsidR="00C646BA" w:rsidRPr="00EA76E6">
        <w:t xml:space="preserve">, </w:t>
      </w:r>
      <w:r w:rsidRPr="00EA76E6">
        <w:t>à la recherche d</w:t>
      </w:r>
      <w:r w:rsidR="00C646BA" w:rsidRPr="00EA76E6">
        <w:t>’</w:t>
      </w:r>
      <w:r w:rsidRPr="00EA76E6">
        <w:t>un repos qui se dérobait</w:t>
      </w:r>
      <w:r w:rsidR="00C646BA" w:rsidRPr="00EA76E6">
        <w:t xml:space="preserve">. </w:t>
      </w:r>
      <w:r w:rsidRPr="00EA76E6">
        <w:t>Au loin une horloge carillonnait tous les quarts d</w:t>
      </w:r>
      <w:r w:rsidR="00C646BA" w:rsidRPr="00EA76E6">
        <w:t>’</w:t>
      </w:r>
      <w:r w:rsidRPr="00EA76E6">
        <w:t>heure</w:t>
      </w:r>
      <w:r w:rsidR="00C646BA" w:rsidRPr="00EA76E6">
        <w:t xml:space="preserve">. </w:t>
      </w:r>
      <w:r w:rsidRPr="00EA76E6">
        <w:t>Ce bruit mis à part</w:t>
      </w:r>
      <w:r w:rsidR="00C646BA" w:rsidRPr="00EA76E6">
        <w:t xml:space="preserve">, </w:t>
      </w:r>
      <w:r w:rsidRPr="00EA76E6">
        <w:t>un silence mortel régnait dans le manoir</w:t>
      </w:r>
      <w:r w:rsidR="00C646BA" w:rsidRPr="00EA76E6">
        <w:t xml:space="preserve">. </w:t>
      </w:r>
      <w:r w:rsidRPr="00EA76E6">
        <w:t>Et puis tout à coup</w:t>
      </w:r>
      <w:r w:rsidR="00C646BA" w:rsidRPr="00EA76E6">
        <w:t xml:space="preserve">, </w:t>
      </w:r>
      <w:r w:rsidRPr="00EA76E6">
        <w:t>du plus profond de la nuit</w:t>
      </w:r>
      <w:r w:rsidR="00C646BA" w:rsidRPr="00EA76E6">
        <w:t xml:space="preserve">, </w:t>
      </w:r>
      <w:r w:rsidRPr="00EA76E6">
        <w:t>j</w:t>
      </w:r>
      <w:r w:rsidR="00C646BA" w:rsidRPr="00EA76E6">
        <w:t>’</w:t>
      </w:r>
      <w:r w:rsidRPr="00EA76E6">
        <w:t>entendis un son clair</w:t>
      </w:r>
      <w:r w:rsidR="00C646BA" w:rsidRPr="00EA76E6">
        <w:t xml:space="preserve">, </w:t>
      </w:r>
      <w:r w:rsidRPr="00EA76E6">
        <w:t>net</w:t>
      </w:r>
      <w:r w:rsidR="00C646BA" w:rsidRPr="00EA76E6">
        <w:t xml:space="preserve">, </w:t>
      </w:r>
      <w:r w:rsidRPr="00EA76E6">
        <w:t>sur lequel il n</w:t>
      </w:r>
      <w:r w:rsidR="00C646BA" w:rsidRPr="00EA76E6">
        <w:t>’</w:t>
      </w:r>
      <w:r w:rsidRPr="00EA76E6">
        <w:t>y avait pas moyen de se tromper</w:t>
      </w:r>
      <w:r w:rsidR="00C646BA" w:rsidRPr="00EA76E6">
        <w:t xml:space="preserve">. </w:t>
      </w:r>
      <w:proofErr w:type="gramStart"/>
      <w:r w:rsidRPr="00EA76E6">
        <w:t>C</w:t>
      </w:r>
      <w:r w:rsidR="00C646BA" w:rsidRPr="00EA76E6">
        <w:t>’</w:t>
      </w:r>
      <w:r w:rsidRPr="00EA76E6">
        <w:t>était</w:t>
      </w:r>
      <w:proofErr w:type="gramEnd"/>
      <w:r w:rsidRPr="00EA76E6">
        <w:t xml:space="preserve"> des sanglots de femme</w:t>
      </w:r>
      <w:r w:rsidR="00C646BA" w:rsidRPr="00EA76E6">
        <w:t xml:space="preserve"> : </w:t>
      </w:r>
      <w:r w:rsidRPr="00EA76E6">
        <w:t>les petits cris étou</w:t>
      </w:r>
      <w:r w:rsidRPr="00EA76E6">
        <w:t>f</w:t>
      </w:r>
      <w:r w:rsidRPr="00EA76E6">
        <w:t>fés</w:t>
      </w:r>
      <w:r w:rsidR="00C646BA" w:rsidRPr="00EA76E6">
        <w:t xml:space="preserve">, </w:t>
      </w:r>
      <w:r w:rsidRPr="00EA76E6">
        <w:t>étranglés d</w:t>
      </w:r>
      <w:r w:rsidR="00C646BA" w:rsidRPr="00EA76E6">
        <w:t>’</w:t>
      </w:r>
      <w:r w:rsidRPr="00EA76E6">
        <w:t>une femme en proie à une panique incontr</w:t>
      </w:r>
      <w:r w:rsidRPr="00EA76E6">
        <w:t>ô</w:t>
      </w:r>
      <w:r w:rsidRPr="00EA76E6">
        <w:t>lable</w:t>
      </w:r>
      <w:r w:rsidR="00C646BA" w:rsidRPr="00EA76E6">
        <w:t xml:space="preserve">. </w:t>
      </w:r>
      <w:r w:rsidRPr="00EA76E6">
        <w:t>Je me mis sur mon séant</w:t>
      </w:r>
      <w:r w:rsidR="00C646BA" w:rsidRPr="00EA76E6">
        <w:t xml:space="preserve">, </w:t>
      </w:r>
      <w:r w:rsidRPr="00EA76E6">
        <w:t>et j</w:t>
      </w:r>
      <w:r w:rsidR="00C646BA" w:rsidRPr="00EA76E6">
        <w:t>’</w:t>
      </w:r>
      <w:r w:rsidRPr="00EA76E6">
        <w:t>écoutai</w:t>
      </w:r>
      <w:r w:rsidR="00C646BA" w:rsidRPr="00EA76E6">
        <w:t xml:space="preserve">. </w:t>
      </w:r>
      <w:r w:rsidRPr="00EA76E6">
        <w:t>Le bruit ne pouvait provenir que de la maison</w:t>
      </w:r>
      <w:r w:rsidR="00C646BA" w:rsidRPr="00EA76E6">
        <w:t xml:space="preserve">. </w:t>
      </w:r>
      <w:r w:rsidRPr="00EA76E6">
        <w:t>Pendant une demi-heure je tendis l</w:t>
      </w:r>
      <w:r w:rsidR="00C646BA" w:rsidRPr="00EA76E6">
        <w:t>’</w:t>
      </w:r>
      <w:r w:rsidRPr="00EA76E6">
        <w:t>oreille</w:t>
      </w:r>
      <w:r w:rsidR="00C646BA" w:rsidRPr="00EA76E6">
        <w:t xml:space="preserve">, </w:t>
      </w:r>
      <w:r w:rsidRPr="00EA76E6">
        <w:t>tous sens en alerte</w:t>
      </w:r>
      <w:r w:rsidR="00C646BA" w:rsidRPr="00EA76E6">
        <w:t xml:space="preserve">, </w:t>
      </w:r>
      <w:r w:rsidRPr="00EA76E6">
        <w:t>mais je n</w:t>
      </w:r>
      <w:r w:rsidR="00C646BA" w:rsidRPr="00EA76E6">
        <w:t>’</w:t>
      </w:r>
      <w:r w:rsidRPr="00EA76E6">
        <w:t>entendis plus rien que les carillons de l</w:t>
      </w:r>
      <w:r w:rsidR="00C646BA" w:rsidRPr="00EA76E6">
        <w:t>’</w:t>
      </w:r>
      <w:r w:rsidRPr="00EA76E6">
        <w:t>horloge et le frémissement du lierre sur le mur</w:t>
      </w:r>
      <w:r w:rsidR="00C646BA" w:rsidRPr="00EA76E6">
        <w:t>.</w:t>
      </w:r>
    </w:p>
    <w:p w14:paraId="300AA69D" w14:textId="4DC8E33F" w:rsidR="003A2C8A" w:rsidRPr="00EA76E6" w:rsidRDefault="00CA2403" w:rsidP="00C646BA">
      <w:pPr>
        <w:pStyle w:val="Titre1"/>
      </w:pPr>
      <w:bookmarkStart w:id="12" w:name="_Toc51608179"/>
      <w:bookmarkStart w:id="13" w:name="_Toc203664744"/>
      <w:r w:rsidRPr="00EA76E6">
        <w:lastRenderedPageBreak/>
        <w:t>CHAPITRE VII</w:t>
      </w:r>
      <w:r w:rsidRPr="00EA76E6">
        <w:br/>
        <w:t>LES STAPLETON DE MERRIPIT</w:t>
      </w:r>
      <w:bookmarkEnd w:id="12"/>
      <w:bookmarkEnd w:id="13"/>
      <w:r w:rsidR="003A2C8A" w:rsidRPr="00EA76E6">
        <w:br/>
      </w:r>
    </w:p>
    <w:p w14:paraId="47787039" w14:textId="1F477B5F" w:rsidR="00C646BA" w:rsidRPr="00EA76E6" w:rsidRDefault="00CA2403" w:rsidP="00C646BA">
      <w:r w:rsidRPr="00EA76E6">
        <w:t>La beauté fraîche du lendemain matin nous aida à effacer de notre mémoire l</w:t>
      </w:r>
      <w:r w:rsidR="00C646BA" w:rsidRPr="00EA76E6">
        <w:t>’</w:t>
      </w:r>
      <w:r w:rsidRPr="00EA76E6">
        <w:t>impression grise et lugubre de notre premier contact avec Baskerville Hall</w:t>
      </w:r>
      <w:r w:rsidR="00C646BA" w:rsidRPr="00EA76E6">
        <w:t xml:space="preserve">. </w:t>
      </w:r>
      <w:r w:rsidRPr="00EA76E6">
        <w:t xml:space="preserve">Tandis que </w:t>
      </w:r>
      <w:r w:rsidR="00411E80" w:rsidRPr="00EA76E6">
        <w:t>Sir Henry</w:t>
      </w:r>
      <w:r w:rsidRPr="00EA76E6">
        <w:t xml:space="preserve"> et moi étions assis devant notre petit déjeuner</w:t>
      </w:r>
      <w:r w:rsidR="00C646BA" w:rsidRPr="00EA76E6">
        <w:t xml:space="preserve">, </w:t>
      </w:r>
      <w:r w:rsidRPr="00EA76E6">
        <w:t>le soleil déversait ses flots lumineux à travers les hautes fenêtres à meneaux</w:t>
      </w:r>
      <w:r w:rsidR="00C646BA" w:rsidRPr="00EA76E6">
        <w:t xml:space="preserve">, </w:t>
      </w:r>
      <w:r w:rsidRPr="00EA76E6">
        <w:t>pars</w:t>
      </w:r>
      <w:r w:rsidRPr="00EA76E6">
        <w:t>e</w:t>
      </w:r>
      <w:r w:rsidRPr="00EA76E6">
        <w:t>mait de taches colorées les armoiries des murs</w:t>
      </w:r>
      <w:r w:rsidR="00C646BA" w:rsidRPr="00EA76E6">
        <w:t xml:space="preserve">. </w:t>
      </w:r>
      <w:r w:rsidRPr="00EA76E6">
        <w:t>Sous ses rayons dorés</w:t>
      </w:r>
      <w:r w:rsidR="00C646BA" w:rsidRPr="00EA76E6">
        <w:t xml:space="preserve">, </w:t>
      </w:r>
      <w:r w:rsidRPr="00EA76E6">
        <w:t>les panneaux de chêne revêtaient l</w:t>
      </w:r>
      <w:r w:rsidR="00C646BA" w:rsidRPr="00EA76E6">
        <w:t>’</w:t>
      </w:r>
      <w:r w:rsidRPr="00EA76E6">
        <w:t>éclat du bronze</w:t>
      </w:r>
      <w:r w:rsidR="00C646BA" w:rsidRPr="00EA76E6">
        <w:t xml:space="preserve">. </w:t>
      </w:r>
      <w:r w:rsidRPr="00EA76E6">
        <w:t>Il était difficile de réaliser mentalement que cette pièce était celle qui nous avait tellement désenchantés la veille au soir</w:t>
      </w:r>
      <w:r w:rsidR="00C646BA" w:rsidRPr="00EA76E6">
        <w:t>.</w:t>
      </w:r>
    </w:p>
    <w:p w14:paraId="36FC30A9" w14:textId="58152AC7" w:rsidR="00C646BA" w:rsidRPr="00EA76E6" w:rsidRDefault="00C646BA" w:rsidP="00C646BA">
      <w:r w:rsidRPr="00EA76E6">
        <w:t>« </w:t>
      </w:r>
      <w:r w:rsidR="00CA2403" w:rsidRPr="00EA76E6">
        <w:t>Je crois que ce n</w:t>
      </w:r>
      <w:r w:rsidRPr="00EA76E6">
        <w:t>’</w:t>
      </w:r>
      <w:r w:rsidR="00CA2403" w:rsidRPr="00EA76E6">
        <w:t>est pas la maison qui est à blâmer</w:t>
      </w:r>
      <w:r w:rsidRPr="00EA76E6">
        <w:t xml:space="preserve">, </w:t>
      </w:r>
      <w:r w:rsidR="00CA2403" w:rsidRPr="00EA76E6">
        <w:t>mais nous</w:t>
      </w:r>
      <w:r w:rsidRPr="00EA76E6">
        <w:t xml:space="preserve"> ! </w:t>
      </w:r>
      <w:r w:rsidR="00CA2403" w:rsidRPr="00EA76E6">
        <w:t xml:space="preserve">dit le </w:t>
      </w:r>
      <w:r w:rsidR="005E5AD1" w:rsidRPr="00EA76E6">
        <w:t>baronnet</w:t>
      </w:r>
      <w:r w:rsidRPr="00EA76E6">
        <w:t xml:space="preserve">. </w:t>
      </w:r>
      <w:r w:rsidR="00CA2403" w:rsidRPr="00EA76E6">
        <w:t>Nous étions fatigués par le voyage</w:t>
      </w:r>
      <w:r w:rsidRPr="00EA76E6">
        <w:t xml:space="preserve">, </w:t>
      </w:r>
      <w:r w:rsidR="00CA2403" w:rsidRPr="00EA76E6">
        <w:t>gelés par cette promenade en voiture</w:t>
      </w:r>
      <w:r w:rsidRPr="00EA76E6">
        <w:t xml:space="preserve"> : </w:t>
      </w:r>
      <w:r w:rsidR="00CA2403" w:rsidRPr="00EA76E6">
        <w:t>voilà pourquoi cette demeure nous avait paru maussade</w:t>
      </w:r>
      <w:r w:rsidRPr="00EA76E6">
        <w:t xml:space="preserve">. </w:t>
      </w:r>
      <w:r w:rsidR="008D2AD1" w:rsidRPr="00EA76E6">
        <w:t>À</w:t>
      </w:r>
      <w:r w:rsidR="00CA2403" w:rsidRPr="00EA76E6">
        <w:t xml:space="preserve"> présent que nous sommes reposés</w:t>
      </w:r>
      <w:r w:rsidRPr="00EA76E6">
        <w:t xml:space="preserve">, </w:t>
      </w:r>
      <w:r w:rsidR="00CA2403" w:rsidRPr="00EA76E6">
        <w:t>elle est toute en gaieté</w:t>
      </w:r>
      <w:r w:rsidRPr="00EA76E6">
        <w:t>.</w:t>
      </w:r>
    </w:p>
    <w:p w14:paraId="4EA39200" w14:textId="77777777" w:rsidR="00C646BA" w:rsidRPr="00EA76E6" w:rsidRDefault="00C646BA" w:rsidP="00C646BA">
      <w:r w:rsidRPr="00EA76E6">
        <w:t>— </w:t>
      </w:r>
      <w:r w:rsidR="00CA2403" w:rsidRPr="00EA76E6">
        <w:t>Et pourtant l</w:t>
      </w:r>
      <w:r w:rsidRPr="00EA76E6">
        <w:t>’</w:t>
      </w:r>
      <w:r w:rsidR="00CA2403" w:rsidRPr="00EA76E6">
        <w:t>imagination n</w:t>
      </w:r>
      <w:r w:rsidRPr="00EA76E6">
        <w:t>’</w:t>
      </w:r>
      <w:r w:rsidR="00CA2403" w:rsidRPr="00EA76E6">
        <w:t>est pas seule en cause</w:t>
      </w:r>
      <w:r w:rsidRPr="00EA76E6">
        <w:t xml:space="preserve">, </w:t>
      </w:r>
      <w:r w:rsidR="00CA2403" w:rsidRPr="00EA76E6">
        <w:t>r</w:t>
      </w:r>
      <w:r w:rsidR="00CA2403" w:rsidRPr="00EA76E6">
        <w:t>é</w:t>
      </w:r>
      <w:r w:rsidR="00CA2403" w:rsidRPr="00EA76E6">
        <w:t>pondis-je</w:t>
      </w:r>
      <w:r w:rsidRPr="00EA76E6">
        <w:t xml:space="preserve">. </w:t>
      </w:r>
      <w:r w:rsidR="00CA2403" w:rsidRPr="00EA76E6">
        <w:t>Par exemple</w:t>
      </w:r>
      <w:r w:rsidRPr="00EA76E6">
        <w:t xml:space="preserve">, </w:t>
      </w:r>
      <w:r w:rsidR="00CA2403" w:rsidRPr="00EA76E6">
        <w:t>n</w:t>
      </w:r>
      <w:r w:rsidRPr="00EA76E6">
        <w:t>’</w:t>
      </w:r>
      <w:r w:rsidR="00CA2403" w:rsidRPr="00EA76E6">
        <w:t>auriez-vous pas entendu quelqu</w:t>
      </w:r>
      <w:r w:rsidRPr="00EA76E6">
        <w:t>’</w:t>
      </w:r>
      <w:r w:rsidR="00CA2403" w:rsidRPr="00EA76E6">
        <w:t>un</w:t>
      </w:r>
      <w:r w:rsidRPr="00EA76E6">
        <w:t xml:space="preserve">, </w:t>
      </w:r>
      <w:r w:rsidR="00CA2403" w:rsidRPr="00EA76E6">
        <w:t>une femme probablement</w:t>
      </w:r>
      <w:r w:rsidRPr="00EA76E6">
        <w:t xml:space="preserve">, </w:t>
      </w:r>
      <w:r w:rsidR="00CA2403" w:rsidRPr="00EA76E6">
        <w:t>sangloter pendant la nuit</w:t>
      </w:r>
      <w:r w:rsidRPr="00EA76E6">
        <w:t> ?</w:t>
      </w:r>
    </w:p>
    <w:p w14:paraId="49D1D7E9" w14:textId="77777777" w:rsidR="00C646BA" w:rsidRPr="00EA76E6" w:rsidRDefault="00C646BA" w:rsidP="00C646BA">
      <w:r w:rsidRPr="00EA76E6">
        <w:t>— </w:t>
      </w:r>
      <w:r w:rsidR="00CA2403" w:rsidRPr="00EA76E6">
        <w:t>C</w:t>
      </w:r>
      <w:r w:rsidRPr="00EA76E6">
        <w:t>’</w:t>
      </w:r>
      <w:r w:rsidR="00CA2403" w:rsidRPr="00EA76E6">
        <w:t>est curieux</w:t>
      </w:r>
      <w:r w:rsidRPr="00EA76E6">
        <w:t xml:space="preserve"> ! </w:t>
      </w:r>
      <w:r w:rsidR="00CA2403" w:rsidRPr="00EA76E6">
        <w:t>Quand j</w:t>
      </w:r>
      <w:r w:rsidRPr="00EA76E6">
        <w:t>’</w:t>
      </w:r>
      <w:r w:rsidR="00CA2403" w:rsidRPr="00EA76E6">
        <w:t>étais déjà à moitié endormi</w:t>
      </w:r>
      <w:r w:rsidRPr="00EA76E6">
        <w:t xml:space="preserve">, </w:t>
      </w:r>
      <w:r w:rsidR="00CA2403" w:rsidRPr="00EA76E6">
        <w:t>j</w:t>
      </w:r>
      <w:r w:rsidRPr="00EA76E6">
        <w:t>’</w:t>
      </w:r>
      <w:r w:rsidR="00CA2403" w:rsidRPr="00EA76E6">
        <w:t>ai entendu quelque chose qui ressemblait à cela</w:t>
      </w:r>
      <w:r w:rsidRPr="00EA76E6">
        <w:t xml:space="preserve">. </w:t>
      </w:r>
      <w:r w:rsidR="00CA2403" w:rsidRPr="00EA76E6">
        <w:t>J</w:t>
      </w:r>
      <w:r w:rsidRPr="00EA76E6">
        <w:t>’</w:t>
      </w:r>
      <w:r w:rsidR="00CA2403" w:rsidRPr="00EA76E6">
        <w:t>ai guetté un moment</w:t>
      </w:r>
      <w:r w:rsidRPr="00EA76E6">
        <w:t xml:space="preserve">, </w:t>
      </w:r>
      <w:r w:rsidR="00CA2403" w:rsidRPr="00EA76E6">
        <w:t>puis plus rien</w:t>
      </w:r>
      <w:r w:rsidRPr="00EA76E6">
        <w:t xml:space="preserve"> ; </w:t>
      </w:r>
      <w:r w:rsidR="00CA2403" w:rsidRPr="00EA76E6">
        <w:t>alors j</w:t>
      </w:r>
      <w:r w:rsidRPr="00EA76E6">
        <w:t>’</w:t>
      </w:r>
      <w:r w:rsidR="00CA2403" w:rsidRPr="00EA76E6">
        <w:t>ai conclu que c</w:t>
      </w:r>
      <w:r w:rsidRPr="00EA76E6">
        <w:t>’</w:t>
      </w:r>
      <w:r w:rsidR="00CA2403" w:rsidRPr="00EA76E6">
        <w:t>était un cauch</w:t>
      </w:r>
      <w:r w:rsidR="00CA2403" w:rsidRPr="00EA76E6">
        <w:t>e</w:t>
      </w:r>
      <w:r w:rsidR="00CA2403" w:rsidRPr="00EA76E6">
        <w:t>mar</w:t>
      </w:r>
      <w:r w:rsidRPr="00EA76E6">
        <w:t>.</w:t>
      </w:r>
    </w:p>
    <w:p w14:paraId="5D53669D" w14:textId="77777777" w:rsidR="00C646BA" w:rsidRPr="00EA76E6" w:rsidRDefault="00C646BA" w:rsidP="00C646BA">
      <w:r w:rsidRPr="00EA76E6">
        <w:t>— </w:t>
      </w:r>
      <w:r w:rsidR="00CA2403" w:rsidRPr="00EA76E6">
        <w:t>Moi je l</w:t>
      </w:r>
      <w:r w:rsidRPr="00EA76E6">
        <w:t>’</w:t>
      </w:r>
      <w:r w:rsidR="00CA2403" w:rsidRPr="00EA76E6">
        <w:t>ai entendu distinctement</w:t>
      </w:r>
      <w:r w:rsidRPr="00EA76E6">
        <w:t xml:space="preserve"> ; </w:t>
      </w:r>
      <w:r w:rsidR="00CA2403" w:rsidRPr="00EA76E6">
        <w:t>et je suis sûr qu</w:t>
      </w:r>
      <w:r w:rsidRPr="00EA76E6">
        <w:t>’</w:t>
      </w:r>
      <w:r w:rsidR="00CA2403" w:rsidRPr="00EA76E6">
        <w:t>il s</w:t>
      </w:r>
      <w:r w:rsidRPr="00EA76E6">
        <w:t>’</w:t>
      </w:r>
      <w:r w:rsidR="00CA2403" w:rsidRPr="00EA76E6">
        <w:t>agissait bel et bien d</w:t>
      </w:r>
      <w:r w:rsidRPr="00EA76E6">
        <w:t>’</w:t>
      </w:r>
      <w:r w:rsidR="00CA2403" w:rsidRPr="00EA76E6">
        <w:t>une femme qui sanglotait</w:t>
      </w:r>
      <w:r w:rsidRPr="00EA76E6">
        <w:t>.</w:t>
      </w:r>
    </w:p>
    <w:p w14:paraId="1C08CEDF" w14:textId="1254E149" w:rsidR="00C646BA" w:rsidRPr="00EA76E6" w:rsidRDefault="00C646BA" w:rsidP="00C646BA">
      <w:r w:rsidRPr="00EA76E6">
        <w:t>— </w:t>
      </w:r>
      <w:r w:rsidR="00CA2403" w:rsidRPr="00EA76E6">
        <w:t>Nous allons tout de suite demander</w:t>
      </w:r>
      <w:r w:rsidRPr="00EA76E6">
        <w:t>… »</w:t>
      </w:r>
    </w:p>
    <w:p w14:paraId="52C9FDE3" w14:textId="77777777" w:rsidR="00C646BA" w:rsidRPr="00EA76E6" w:rsidRDefault="00CA2403" w:rsidP="00C646BA">
      <w:r w:rsidRPr="00EA76E6">
        <w:lastRenderedPageBreak/>
        <w:t>Il sonna et interrogea Barrymore</w:t>
      </w:r>
      <w:r w:rsidR="00C646BA" w:rsidRPr="00EA76E6">
        <w:t xml:space="preserve">. </w:t>
      </w:r>
      <w:r w:rsidRPr="00EA76E6">
        <w:t>Il me sembla que le v</w:t>
      </w:r>
      <w:r w:rsidRPr="00EA76E6">
        <w:t>i</w:t>
      </w:r>
      <w:r w:rsidRPr="00EA76E6">
        <w:t>sage blême du maître d</w:t>
      </w:r>
      <w:r w:rsidR="00C646BA" w:rsidRPr="00EA76E6">
        <w:t>’</w:t>
      </w:r>
      <w:r w:rsidRPr="00EA76E6">
        <w:t>hôtel se fit plus blanc quand il entendit les questions que lui posait son maître</w:t>
      </w:r>
      <w:r w:rsidR="00C646BA" w:rsidRPr="00EA76E6">
        <w:t>.</w:t>
      </w:r>
    </w:p>
    <w:p w14:paraId="75A57F2F" w14:textId="63947E9B" w:rsidR="00C646BA" w:rsidRPr="00EA76E6" w:rsidRDefault="00C646BA" w:rsidP="00C646BA">
      <w:r w:rsidRPr="00EA76E6">
        <w:t>« </w:t>
      </w:r>
      <w:r w:rsidR="00CA2403" w:rsidRPr="00EA76E6">
        <w:t>Il n</w:t>
      </w:r>
      <w:r w:rsidRPr="00EA76E6">
        <w:t>’</w:t>
      </w:r>
      <w:r w:rsidR="00CA2403" w:rsidRPr="00EA76E6">
        <w:t>y a que deux femmes dans la maison</w:t>
      </w:r>
      <w:r w:rsidRPr="00EA76E6">
        <w:t xml:space="preserve">, </w:t>
      </w:r>
      <w:r w:rsidR="00CA2403" w:rsidRPr="00EA76E6">
        <w:t>Sir Henry</w:t>
      </w:r>
      <w:r w:rsidRPr="00EA76E6">
        <w:t xml:space="preserve"> ! </w:t>
      </w:r>
      <w:r w:rsidR="00CA2403" w:rsidRPr="00EA76E6">
        <w:t>r</w:t>
      </w:r>
      <w:r w:rsidR="00CA2403" w:rsidRPr="00EA76E6">
        <w:t>é</w:t>
      </w:r>
      <w:r w:rsidR="00CA2403" w:rsidRPr="00EA76E6">
        <w:t>pondit-il</w:t>
      </w:r>
      <w:r w:rsidRPr="00EA76E6">
        <w:t xml:space="preserve">. </w:t>
      </w:r>
      <w:r w:rsidR="00CA2403" w:rsidRPr="00EA76E6">
        <w:t>L</w:t>
      </w:r>
      <w:r w:rsidRPr="00EA76E6">
        <w:t>’</w:t>
      </w:r>
      <w:r w:rsidR="00CA2403" w:rsidRPr="00EA76E6">
        <w:t>une est la laveuse de vaisselle</w:t>
      </w:r>
      <w:r w:rsidRPr="00EA76E6">
        <w:t xml:space="preserve">, </w:t>
      </w:r>
      <w:r w:rsidR="00CA2403" w:rsidRPr="00EA76E6">
        <w:t>qui couche dans l</w:t>
      </w:r>
      <w:r w:rsidRPr="00EA76E6">
        <w:t>’</w:t>
      </w:r>
      <w:r w:rsidR="00CA2403" w:rsidRPr="00EA76E6">
        <w:t>autre aile</w:t>
      </w:r>
      <w:r w:rsidRPr="00EA76E6">
        <w:t xml:space="preserve">. </w:t>
      </w:r>
      <w:r w:rsidR="00CA2403" w:rsidRPr="00EA76E6">
        <w:t>L</w:t>
      </w:r>
      <w:r w:rsidRPr="00EA76E6">
        <w:t>’</w:t>
      </w:r>
      <w:r w:rsidR="00CA2403" w:rsidRPr="00EA76E6">
        <w:t>autre est ma femme</w:t>
      </w:r>
      <w:r w:rsidRPr="00EA76E6">
        <w:t xml:space="preserve">, </w:t>
      </w:r>
      <w:r w:rsidR="00CA2403" w:rsidRPr="00EA76E6">
        <w:t>et je peux vous jurer qu</w:t>
      </w:r>
      <w:r w:rsidRPr="00EA76E6">
        <w:t>’</w:t>
      </w:r>
      <w:r w:rsidR="00CA2403" w:rsidRPr="00EA76E6">
        <w:t>elle n</w:t>
      </w:r>
      <w:r w:rsidRPr="00EA76E6">
        <w:t>’</w:t>
      </w:r>
      <w:r w:rsidR="00CA2403" w:rsidRPr="00EA76E6">
        <w:t>a pas pleuré</w:t>
      </w:r>
      <w:r w:rsidRPr="00EA76E6">
        <w:t>. »</w:t>
      </w:r>
    </w:p>
    <w:p w14:paraId="55EC308E" w14:textId="51CEFB56" w:rsidR="00C646BA" w:rsidRPr="00EA76E6" w:rsidRDefault="00CA2403" w:rsidP="00C646BA">
      <w:r w:rsidRPr="00EA76E6">
        <w:t>Et pourtant il mentait</w:t>
      </w:r>
      <w:r w:rsidR="00C646BA" w:rsidRPr="00EA76E6">
        <w:t xml:space="preserve">. </w:t>
      </w:r>
      <w:r w:rsidRPr="00EA76E6">
        <w:t>Après déjeuner</w:t>
      </w:r>
      <w:r w:rsidR="00C646BA" w:rsidRPr="00EA76E6">
        <w:t xml:space="preserve">, </w:t>
      </w:r>
      <w:r w:rsidRPr="00EA76E6">
        <w:t xml:space="preserve">le hasard fit que je rencontrai </w:t>
      </w:r>
      <w:r w:rsidR="00C646BA" w:rsidRPr="00EA76E6">
        <w:t>M</w:t>
      </w:r>
      <w:r w:rsidR="00C646BA" w:rsidRPr="00EA76E6">
        <w:rPr>
          <w:vertAlign w:val="superscript"/>
        </w:rPr>
        <w:t>me</w:t>
      </w:r>
      <w:r w:rsidR="00C646BA" w:rsidRPr="00EA76E6">
        <w:t> </w:t>
      </w:r>
      <w:r w:rsidRPr="00EA76E6">
        <w:t>Barrymore dans le couloir</w:t>
      </w:r>
      <w:r w:rsidR="00C646BA" w:rsidRPr="00EA76E6">
        <w:t xml:space="preserve"> ; </w:t>
      </w:r>
      <w:r w:rsidRPr="00EA76E6">
        <w:t>le soleil éclaira son visage</w:t>
      </w:r>
      <w:r w:rsidR="00C646BA" w:rsidRPr="00EA76E6">
        <w:t xml:space="preserve">. </w:t>
      </w:r>
      <w:r w:rsidRPr="00EA76E6">
        <w:t>C</w:t>
      </w:r>
      <w:r w:rsidR="00C646BA" w:rsidRPr="00EA76E6">
        <w:t>’</w:t>
      </w:r>
      <w:r w:rsidRPr="00EA76E6">
        <w:t>était une grosse femme sans expression</w:t>
      </w:r>
      <w:r w:rsidR="00C646BA" w:rsidRPr="00EA76E6">
        <w:t xml:space="preserve">, </w:t>
      </w:r>
      <w:r w:rsidRPr="00EA76E6">
        <w:t>aux traits épais</w:t>
      </w:r>
      <w:r w:rsidR="00C646BA" w:rsidRPr="00EA76E6">
        <w:t xml:space="preserve">, </w:t>
      </w:r>
      <w:r w:rsidRPr="00EA76E6">
        <w:t>la bouche serrée</w:t>
      </w:r>
      <w:r w:rsidR="00C646BA" w:rsidRPr="00EA76E6">
        <w:t xml:space="preserve">. </w:t>
      </w:r>
      <w:r w:rsidRPr="00EA76E6">
        <w:t>Mais ses yeux étaient rouges et ils me regardèrent entre des paupières boursouflées</w:t>
      </w:r>
      <w:r w:rsidR="00C646BA" w:rsidRPr="00EA76E6">
        <w:t xml:space="preserve">. </w:t>
      </w:r>
      <w:r w:rsidRPr="00EA76E6">
        <w:t>C</w:t>
      </w:r>
      <w:r w:rsidR="00C646BA" w:rsidRPr="00EA76E6">
        <w:t>’</w:t>
      </w:r>
      <w:r w:rsidRPr="00EA76E6">
        <w:t>était donc elle qui avait pleuré pendant la nuit</w:t>
      </w:r>
      <w:r w:rsidR="00C646BA" w:rsidRPr="00EA76E6">
        <w:t xml:space="preserve">. </w:t>
      </w:r>
      <w:r w:rsidRPr="00EA76E6">
        <w:t>Et si elle avait pleuré</w:t>
      </w:r>
      <w:r w:rsidR="00C646BA" w:rsidRPr="00EA76E6">
        <w:t xml:space="preserve">, </w:t>
      </w:r>
      <w:r w:rsidRPr="00EA76E6">
        <w:t>son mari devait le savoir</w:t>
      </w:r>
      <w:r w:rsidR="00C646BA" w:rsidRPr="00EA76E6">
        <w:t xml:space="preserve">. </w:t>
      </w:r>
      <w:r w:rsidRPr="00EA76E6">
        <w:t>Cependant il avait choisi le risque évident d</w:t>
      </w:r>
      <w:r w:rsidR="00C646BA" w:rsidRPr="00EA76E6">
        <w:t>’</w:t>
      </w:r>
      <w:r w:rsidRPr="00EA76E6">
        <w:t>être démenti et il avait nié que ce fût sa femme</w:t>
      </w:r>
      <w:r w:rsidR="00C646BA" w:rsidRPr="00EA76E6">
        <w:t xml:space="preserve">. </w:t>
      </w:r>
      <w:r w:rsidRPr="00EA76E6">
        <w:t>Pourquoi</w:t>
      </w:r>
      <w:r w:rsidR="00C646BA" w:rsidRPr="00EA76E6">
        <w:t xml:space="preserve"> ? </w:t>
      </w:r>
      <w:r w:rsidRPr="00EA76E6">
        <w:t>Et pou</w:t>
      </w:r>
      <w:r w:rsidRPr="00EA76E6">
        <w:t>r</w:t>
      </w:r>
      <w:r w:rsidRPr="00EA76E6">
        <w:t>quoi avait-elle sangloté d</w:t>
      </w:r>
      <w:r w:rsidR="00C646BA" w:rsidRPr="00EA76E6">
        <w:t>’</w:t>
      </w:r>
      <w:r w:rsidRPr="00EA76E6">
        <w:t>une façon aussi dramatique</w:t>
      </w:r>
      <w:r w:rsidR="00C646BA" w:rsidRPr="00EA76E6">
        <w:t xml:space="preserve"> ? </w:t>
      </w:r>
      <w:r w:rsidRPr="00EA76E6">
        <w:t>Déjà autour de ce bel homme pâle à la barbe noire flottait une a</w:t>
      </w:r>
      <w:r w:rsidRPr="00EA76E6">
        <w:t>t</w:t>
      </w:r>
      <w:r w:rsidRPr="00EA76E6">
        <w:t>mosphère de mystère et de ténèbres</w:t>
      </w:r>
      <w:r w:rsidR="00C646BA" w:rsidRPr="00EA76E6">
        <w:t xml:space="preserve">. </w:t>
      </w:r>
      <w:r w:rsidRPr="00EA76E6">
        <w:t>C</w:t>
      </w:r>
      <w:r w:rsidR="00C646BA" w:rsidRPr="00EA76E6">
        <w:t>’</w:t>
      </w:r>
      <w:r w:rsidRPr="00EA76E6">
        <w:t>était lui qui le premier avait découvert le corps de Sir Charles</w:t>
      </w:r>
      <w:r w:rsidR="00C646BA" w:rsidRPr="00EA76E6">
        <w:t xml:space="preserve">, </w:t>
      </w:r>
      <w:r w:rsidRPr="00EA76E6">
        <w:t>et nous n</w:t>
      </w:r>
      <w:r w:rsidR="00C646BA" w:rsidRPr="00EA76E6">
        <w:t>’</w:t>
      </w:r>
      <w:r w:rsidRPr="00EA76E6">
        <w:t xml:space="preserve">avions que son témoignage pour toutes les circonstances qui avaient précédé et </w:t>
      </w:r>
      <w:r w:rsidR="009F12A7" w:rsidRPr="00EA76E6">
        <w:t xml:space="preserve">entouré </w:t>
      </w:r>
      <w:r w:rsidRPr="00EA76E6">
        <w:t>la mort du vieillard</w:t>
      </w:r>
      <w:r w:rsidR="00C646BA" w:rsidRPr="00EA76E6">
        <w:t xml:space="preserve">. </w:t>
      </w:r>
      <w:r w:rsidRPr="00EA76E6">
        <w:t>Était-il possible que ce Barrymore fût l</w:t>
      </w:r>
      <w:r w:rsidR="00C646BA" w:rsidRPr="00EA76E6">
        <w:t>’</w:t>
      </w:r>
      <w:r w:rsidRPr="00EA76E6">
        <w:t>espion que nous avions aperçu en fiacre dans Regent Street</w:t>
      </w:r>
      <w:r w:rsidR="00C646BA" w:rsidRPr="00EA76E6">
        <w:t xml:space="preserve"> ? </w:t>
      </w:r>
      <w:r w:rsidRPr="00EA76E6">
        <w:t>La barbe pouvait être la même</w:t>
      </w:r>
      <w:r w:rsidR="00C646BA" w:rsidRPr="00EA76E6">
        <w:t xml:space="preserve">. </w:t>
      </w:r>
      <w:r w:rsidRPr="00EA76E6">
        <w:t>Le cocher avait dépeint un homme relativement moins grand</w:t>
      </w:r>
      <w:r w:rsidR="00C646BA" w:rsidRPr="00EA76E6">
        <w:t xml:space="preserve">, </w:t>
      </w:r>
      <w:r w:rsidRPr="00EA76E6">
        <w:t>mais il avait pu se tro</w:t>
      </w:r>
      <w:r w:rsidRPr="00EA76E6">
        <w:t>m</w:t>
      </w:r>
      <w:r w:rsidRPr="00EA76E6">
        <w:t>per</w:t>
      </w:r>
      <w:r w:rsidR="00C646BA" w:rsidRPr="00EA76E6">
        <w:t xml:space="preserve">. </w:t>
      </w:r>
      <w:r w:rsidRPr="00EA76E6">
        <w:t xml:space="preserve">Comment éclaircir </w:t>
      </w:r>
      <w:r w:rsidR="00A3702F" w:rsidRPr="00EA76E6">
        <w:t>décemment</w:t>
      </w:r>
      <w:r w:rsidRPr="00EA76E6">
        <w:t xml:space="preserve"> ce point</w:t>
      </w:r>
      <w:r w:rsidR="00C646BA" w:rsidRPr="00EA76E6">
        <w:t xml:space="preserve"> ? </w:t>
      </w:r>
      <w:r w:rsidRPr="00EA76E6">
        <w:t>La première chose à faire était d</w:t>
      </w:r>
      <w:r w:rsidR="00C646BA" w:rsidRPr="00EA76E6">
        <w:t>’</w:t>
      </w:r>
      <w:r w:rsidRPr="00EA76E6">
        <w:t>aller voir le chef du bureau de poste de Grimpen</w:t>
      </w:r>
      <w:r w:rsidR="00C646BA" w:rsidRPr="00EA76E6">
        <w:t xml:space="preserve">, </w:t>
      </w:r>
      <w:r w:rsidRPr="00EA76E6">
        <w:t>et de vérifier si le télégramme test avait été bien remis à Barr</w:t>
      </w:r>
      <w:r w:rsidRPr="00EA76E6">
        <w:t>y</w:t>
      </w:r>
      <w:r w:rsidRPr="00EA76E6">
        <w:t>more en personne</w:t>
      </w:r>
      <w:r w:rsidR="00C646BA" w:rsidRPr="00EA76E6">
        <w:t xml:space="preserve">. </w:t>
      </w:r>
      <w:r w:rsidRPr="00EA76E6">
        <w:t>Quelle que fût la réponse</w:t>
      </w:r>
      <w:r w:rsidR="00C646BA" w:rsidRPr="00EA76E6">
        <w:t xml:space="preserve">, </w:t>
      </w:r>
      <w:r w:rsidRPr="00EA76E6">
        <w:t>j</w:t>
      </w:r>
      <w:r w:rsidR="00C646BA" w:rsidRPr="00EA76E6">
        <w:t>’</w:t>
      </w:r>
      <w:r w:rsidRPr="00EA76E6">
        <w:t>aurais au moins un fait à rapporter à Sherlock Holmes</w:t>
      </w:r>
      <w:r w:rsidR="00C646BA" w:rsidRPr="00EA76E6">
        <w:t>.</w:t>
      </w:r>
    </w:p>
    <w:p w14:paraId="2F55FCBC" w14:textId="77777777" w:rsidR="00C646BA" w:rsidRPr="00EA76E6" w:rsidRDefault="00CA2403" w:rsidP="00C646BA">
      <w:r w:rsidRPr="00EA76E6">
        <w:lastRenderedPageBreak/>
        <w:t>Sir Henry ayant de nombreux papiers à examiner après le petit déjeuner</w:t>
      </w:r>
      <w:r w:rsidR="00C646BA" w:rsidRPr="00EA76E6">
        <w:t xml:space="preserve">, </w:t>
      </w:r>
      <w:r w:rsidRPr="00EA76E6">
        <w:t>j</w:t>
      </w:r>
      <w:r w:rsidR="00C646BA" w:rsidRPr="00EA76E6">
        <w:t>’</w:t>
      </w:r>
      <w:r w:rsidRPr="00EA76E6">
        <w:t>avais donc le loisir de procéder à mon enquête</w:t>
      </w:r>
      <w:r w:rsidR="00C646BA" w:rsidRPr="00EA76E6">
        <w:t xml:space="preserve">. </w:t>
      </w:r>
      <w:r w:rsidRPr="00EA76E6">
        <w:t>Ce fut une promenade plaisante de sept kilomètres en bordure de la lande</w:t>
      </w:r>
      <w:r w:rsidR="00C646BA" w:rsidRPr="00EA76E6">
        <w:t xml:space="preserve">. </w:t>
      </w:r>
      <w:r w:rsidRPr="00EA76E6">
        <w:t>Elle me mena finalement à un petit hameau gris</w:t>
      </w:r>
      <w:r w:rsidR="00C646BA" w:rsidRPr="00EA76E6">
        <w:t xml:space="preserve"> ; </w:t>
      </w:r>
      <w:r w:rsidRPr="00EA76E6">
        <w:t>deux maisons plus importantes que les autres étaient l</w:t>
      </w:r>
      <w:r w:rsidR="00C646BA" w:rsidRPr="00EA76E6">
        <w:t>’</w:t>
      </w:r>
      <w:r w:rsidRPr="00EA76E6">
        <w:t>auberge et la demeure du docteur Mortimer</w:t>
      </w:r>
      <w:r w:rsidR="00C646BA" w:rsidRPr="00EA76E6">
        <w:t xml:space="preserve">. </w:t>
      </w:r>
      <w:r w:rsidRPr="00EA76E6">
        <w:t>Le chef du bureau de poste</w:t>
      </w:r>
      <w:r w:rsidR="00C646BA" w:rsidRPr="00EA76E6">
        <w:t xml:space="preserve">, </w:t>
      </w:r>
      <w:r w:rsidRPr="00EA76E6">
        <w:t>qui tenait l</w:t>
      </w:r>
      <w:r w:rsidR="00C646BA" w:rsidRPr="00EA76E6">
        <w:t>’</w:t>
      </w:r>
      <w:r w:rsidRPr="00EA76E6">
        <w:t>épicerie du village</w:t>
      </w:r>
      <w:r w:rsidR="00C646BA" w:rsidRPr="00EA76E6">
        <w:t xml:space="preserve">, </w:t>
      </w:r>
      <w:r w:rsidRPr="00EA76E6">
        <w:t>se souvenait fort bien du tél</w:t>
      </w:r>
      <w:r w:rsidRPr="00EA76E6">
        <w:t>é</w:t>
      </w:r>
      <w:r w:rsidRPr="00EA76E6">
        <w:t>gramme</w:t>
      </w:r>
      <w:r w:rsidR="00C646BA" w:rsidRPr="00EA76E6">
        <w:t>.</w:t>
      </w:r>
    </w:p>
    <w:p w14:paraId="36303FA2" w14:textId="33BD9E53" w:rsidR="00C646BA" w:rsidRPr="00EA76E6" w:rsidRDefault="00C646BA" w:rsidP="00C646BA">
      <w:r w:rsidRPr="00EA76E6">
        <w:t>« </w:t>
      </w:r>
      <w:r w:rsidR="00CA2403" w:rsidRPr="00EA76E6">
        <w:t>En effet</w:t>
      </w:r>
      <w:r w:rsidRPr="00EA76E6">
        <w:t xml:space="preserve">, </w:t>
      </w:r>
      <w:r w:rsidR="00CA2403" w:rsidRPr="00EA76E6">
        <w:t>monsieur</w:t>
      </w:r>
      <w:r w:rsidRPr="00EA76E6">
        <w:t xml:space="preserve">, </w:t>
      </w:r>
      <w:r w:rsidR="00CA2403" w:rsidRPr="00EA76E6">
        <w:t>me dit-il</w:t>
      </w:r>
      <w:r w:rsidRPr="00EA76E6">
        <w:t xml:space="preserve">. </w:t>
      </w:r>
      <w:r w:rsidR="00CA2403" w:rsidRPr="00EA76E6">
        <w:t xml:space="preserve">Le télégramme a été remis à </w:t>
      </w:r>
      <w:r w:rsidRPr="00EA76E6">
        <w:t>M. </w:t>
      </w:r>
      <w:r w:rsidR="00CA2403" w:rsidRPr="00EA76E6">
        <w:t>Barrymore comme vous m</w:t>
      </w:r>
      <w:r w:rsidRPr="00EA76E6">
        <w:t>’</w:t>
      </w:r>
      <w:r w:rsidR="00CA2403" w:rsidRPr="00EA76E6">
        <w:t>en aviez prié</w:t>
      </w:r>
      <w:r w:rsidRPr="00EA76E6">
        <w:t>.</w:t>
      </w:r>
    </w:p>
    <w:p w14:paraId="255B33E4" w14:textId="77777777" w:rsidR="00C646BA" w:rsidRPr="00EA76E6" w:rsidRDefault="00C646BA" w:rsidP="00C646BA">
      <w:r w:rsidRPr="00EA76E6">
        <w:t>— </w:t>
      </w:r>
      <w:r w:rsidR="00CA2403" w:rsidRPr="00EA76E6">
        <w:t>Qui le lui a remis</w:t>
      </w:r>
      <w:r w:rsidRPr="00EA76E6">
        <w:t> ?</w:t>
      </w:r>
    </w:p>
    <w:p w14:paraId="26BCAE5B" w14:textId="332FBB6A" w:rsidR="00C646BA" w:rsidRPr="00EA76E6" w:rsidRDefault="00C646BA" w:rsidP="00C646BA">
      <w:r w:rsidRPr="00EA76E6">
        <w:t>— </w:t>
      </w:r>
      <w:r w:rsidR="00CA2403" w:rsidRPr="00EA76E6">
        <w:t>Mon fils</w:t>
      </w:r>
      <w:r w:rsidRPr="00EA76E6">
        <w:t xml:space="preserve">. </w:t>
      </w:r>
      <w:r w:rsidR="00CA2403" w:rsidRPr="00EA76E6">
        <w:t>James</w:t>
      </w:r>
      <w:r w:rsidRPr="00EA76E6">
        <w:t xml:space="preserve">, </w:t>
      </w:r>
      <w:r w:rsidR="00CA2403" w:rsidRPr="00EA76E6">
        <w:t xml:space="preserve">tu as remis le télégramme à </w:t>
      </w:r>
      <w:r w:rsidRPr="00EA76E6">
        <w:t>M. </w:t>
      </w:r>
      <w:r w:rsidR="00CA2403" w:rsidRPr="00EA76E6">
        <w:t>Barrymore la semaine dernière</w:t>
      </w:r>
      <w:r w:rsidRPr="00EA76E6">
        <w:t xml:space="preserve">, </w:t>
      </w:r>
      <w:r w:rsidR="00CA2403" w:rsidRPr="00EA76E6">
        <w:t>n</w:t>
      </w:r>
      <w:r w:rsidRPr="00EA76E6">
        <w:t>’</w:t>
      </w:r>
      <w:r w:rsidR="00CA2403" w:rsidRPr="00EA76E6">
        <w:t>est-ce pas</w:t>
      </w:r>
      <w:r w:rsidRPr="00EA76E6">
        <w:t> ?</w:t>
      </w:r>
    </w:p>
    <w:p w14:paraId="65C36D6C" w14:textId="77777777" w:rsidR="00C646BA" w:rsidRPr="00EA76E6" w:rsidRDefault="00C646BA" w:rsidP="00C646BA">
      <w:r w:rsidRPr="00EA76E6">
        <w:t>— </w:t>
      </w:r>
      <w:r w:rsidR="00CA2403" w:rsidRPr="00EA76E6">
        <w:t>Oui</w:t>
      </w:r>
      <w:r w:rsidRPr="00EA76E6">
        <w:t xml:space="preserve">, </w:t>
      </w:r>
      <w:r w:rsidR="00CA2403" w:rsidRPr="00EA76E6">
        <w:t>papa</w:t>
      </w:r>
      <w:r w:rsidRPr="00EA76E6">
        <w:t xml:space="preserve">. </w:t>
      </w:r>
      <w:r w:rsidR="00CA2403" w:rsidRPr="00EA76E6">
        <w:t>Je le lui ai remis</w:t>
      </w:r>
      <w:r w:rsidRPr="00EA76E6">
        <w:t>.</w:t>
      </w:r>
    </w:p>
    <w:p w14:paraId="46BE6ED9" w14:textId="77777777" w:rsidR="00C646BA" w:rsidRPr="00EA76E6" w:rsidRDefault="00C646BA" w:rsidP="00C646BA">
      <w:r w:rsidRPr="00EA76E6">
        <w:t>— </w:t>
      </w:r>
      <w:r w:rsidR="00CA2403" w:rsidRPr="00EA76E6">
        <w:t>En main propre</w:t>
      </w:r>
      <w:r w:rsidRPr="00EA76E6">
        <w:t xml:space="preserve"> ? </w:t>
      </w:r>
      <w:r w:rsidR="00CA2403" w:rsidRPr="00EA76E6">
        <w:t>demandai-je</w:t>
      </w:r>
      <w:r w:rsidRPr="00EA76E6">
        <w:t>.</w:t>
      </w:r>
    </w:p>
    <w:p w14:paraId="6AF9E009" w14:textId="7AD6543A" w:rsidR="00C646BA" w:rsidRPr="00EA76E6" w:rsidRDefault="00C646BA" w:rsidP="00C646BA">
      <w:r w:rsidRPr="00EA76E6">
        <w:t>— </w:t>
      </w:r>
      <w:r w:rsidR="00CA2403" w:rsidRPr="00EA76E6">
        <w:t>Voilà</w:t>
      </w:r>
      <w:r w:rsidRPr="00EA76E6">
        <w:t xml:space="preserve"> ! </w:t>
      </w:r>
      <w:r w:rsidR="00CA2403" w:rsidRPr="00EA76E6">
        <w:t>il était dans le grenier</w:t>
      </w:r>
      <w:r w:rsidRPr="00EA76E6">
        <w:t xml:space="preserve">, </w:t>
      </w:r>
      <w:r w:rsidR="00CA2403" w:rsidRPr="00EA76E6">
        <w:t>je n</w:t>
      </w:r>
      <w:r w:rsidRPr="00EA76E6">
        <w:t>’</w:t>
      </w:r>
      <w:r w:rsidR="00CA2403" w:rsidRPr="00EA76E6">
        <w:t>ai donc pas pu le lui remettre en main propre</w:t>
      </w:r>
      <w:r w:rsidRPr="00EA76E6">
        <w:t xml:space="preserve">, </w:t>
      </w:r>
      <w:r w:rsidR="00CA2403" w:rsidRPr="00EA76E6">
        <w:t>mais je l</w:t>
      </w:r>
      <w:r w:rsidRPr="00EA76E6">
        <w:t>’</w:t>
      </w:r>
      <w:r w:rsidR="00CA2403" w:rsidRPr="00EA76E6">
        <w:t xml:space="preserve">ai donné à </w:t>
      </w:r>
      <w:r w:rsidRPr="00EA76E6">
        <w:t>M</w:t>
      </w:r>
      <w:r w:rsidRPr="00EA76E6">
        <w:rPr>
          <w:vertAlign w:val="superscript"/>
        </w:rPr>
        <w:t>me</w:t>
      </w:r>
      <w:r w:rsidRPr="00EA76E6">
        <w:t> </w:t>
      </w:r>
      <w:r w:rsidR="00CA2403" w:rsidRPr="00EA76E6">
        <w:t>Barrymore</w:t>
      </w:r>
      <w:r w:rsidRPr="00EA76E6">
        <w:t xml:space="preserve">, </w:t>
      </w:r>
      <w:r w:rsidR="00CA2403" w:rsidRPr="00EA76E6">
        <w:t>et elle m</w:t>
      </w:r>
      <w:r w:rsidRPr="00EA76E6">
        <w:t>’</w:t>
      </w:r>
      <w:r w:rsidR="00CA2403" w:rsidRPr="00EA76E6">
        <w:t>a promis d</w:t>
      </w:r>
      <w:r w:rsidRPr="00EA76E6">
        <w:t>’</w:t>
      </w:r>
      <w:r w:rsidR="00CA2403" w:rsidRPr="00EA76E6">
        <w:t>aller le lui porter immédiatement</w:t>
      </w:r>
      <w:r w:rsidRPr="00EA76E6">
        <w:t>.</w:t>
      </w:r>
    </w:p>
    <w:p w14:paraId="2492DCF4" w14:textId="274C716D" w:rsidR="00C646BA" w:rsidRPr="00EA76E6" w:rsidRDefault="00C646BA" w:rsidP="00C646BA">
      <w:r w:rsidRPr="00EA76E6">
        <w:t>— </w:t>
      </w:r>
      <w:r w:rsidR="00CA2403" w:rsidRPr="00EA76E6">
        <w:t xml:space="preserve">As-tu vu </w:t>
      </w:r>
      <w:r w:rsidRPr="00EA76E6">
        <w:t>M. </w:t>
      </w:r>
      <w:r w:rsidR="00CA2403" w:rsidRPr="00EA76E6">
        <w:t>Barrymore</w:t>
      </w:r>
      <w:r w:rsidRPr="00EA76E6">
        <w:t> ?</w:t>
      </w:r>
    </w:p>
    <w:p w14:paraId="170E3AF0" w14:textId="77777777" w:rsidR="00C646BA" w:rsidRPr="00EA76E6" w:rsidRDefault="00C646BA" w:rsidP="00C646BA">
      <w:r w:rsidRPr="00EA76E6">
        <w:t>— </w:t>
      </w:r>
      <w:r w:rsidR="00CA2403" w:rsidRPr="00EA76E6">
        <w:t>Non</w:t>
      </w:r>
      <w:r w:rsidRPr="00EA76E6">
        <w:t xml:space="preserve">. </w:t>
      </w:r>
      <w:r w:rsidR="00CA2403" w:rsidRPr="00EA76E6">
        <w:t>Je vous dis qu</w:t>
      </w:r>
      <w:r w:rsidRPr="00EA76E6">
        <w:t>’</w:t>
      </w:r>
      <w:r w:rsidR="00CA2403" w:rsidRPr="00EA76E6">
        <w:t>il était dans le grenier</w:t>
      </w:r>
      <w:r w:rsidRPr="00EA76E6">
        <w:t>.</w:t>
      </w:r>
    </w:p>
    <w:p w14:paraId="1A3DC732" w14:textId="77777777" w:rsidR="00C646BA" w:rsidRPr="00EA76E6" w:rsidRDefault="00C646BA" w:rsidP="00C646BA">
      <w:r w:rsidRPr="00EA76E6">
        <w:t>— </w:t>
      </w:r>
      <w:r w:rsidR="00CA2403" w:rsidRPr="00EA76E6">
        <w:t>Si tu ne l</w:t>
      </w:r>
      <w:r w:rsidRPr="00EA76E6">
        <w:t>’</w:t>
      </w:r>
      <w:r w:rsidR="00CA2403" w:rsidRPr="00EA76E6">
        <w:t>as pas vu</w:t>
      </w:r>
      <w:r w:rsidRPr="00EA76E6">
        <w:t xml:space="preserve">, </w:t>
      </w:r>
      <w:r w:rsidR="00CA2403" w:rsidRPr="00EA76E6">
        <w:t>comment sais-tu qu</w:t>
      </w:r>
      <w:r w:rsidRPr="00EA76E6">
        <w:t>’</w:t>
      </w:r>
      <w:r w:rsidR="00CA2403" w:rsidRPr="00EA76E6">
        <w:t>il était dans le grenier</w:t>
      </w:r>
      <w:r w:rsidRPr="00EA76E6">
        <w:t> ?</w:t>
      </w:r>
    </w:p>
    <w:p w14:paraId="7FE96653" w14:textId="5EAB59D4" w:rsidR="00C646BA" w:rsidRPr="00EA76E6" w:rsidRDefault="00C646BA" w:rsidP="00C646BA">
      <w:r w:rsidRPr="00EA76E6">
        <w:t>— </w:t>
      </w:r>
      <w:r w:rsidR="00CA2403" w:rsidRPr="00EA76E6">
        <w:t>Ben</w:t>
      </w:r>
      <w:r w:rsidRPr="00EA76E6">
        <w:t xml:space="preserve">, </w:t>
      </w:r>
      <w:r w:rsidR="00CA2403" w:rsidRPr="00EA76E6">
        <w:t>sûrement que sa femme savait où il était</w:t>
      </w:r>
      <w:r w:rsidRPr="00EA76E6">
        <w:t xml:space="preserve">, </w:t>
      </w:r>
      <w:r w:rsidR="00CA2403" w:rsidRPr="00EA76E6">
        <w:t>répondit le petit facteur</w:t>
      </w:r>
      <w:r w:rsidRPr="00EA76E6">
        <w:t xml:space="preserve">. </w:t>
      </w:r>
      <w:r w:rsidR="00CA2403" w:rsidRPr="00EA76E6">
        <w:t>Est-ce qu</w:t>
      </w:r>
      <w:r w:rsidRPr="00EA76E6">
        <w:t>’</w:t>
      </w:r>
      <w:r w:rsidR="00CA2403" w:rsidRPr="00EA76E6">
        <w:t>il n</w:t>
      </w:r>
      <w:r w:rsidRPr="00EA76E6">
        <w:t>’</w:t>
      </w:r>
      <w:r w:rsidR="00CA2403" w:rsidRPr="00EA76E6">
        <w:t>a pas reçu le télégramme</w:t>
      </w:r>
      <w:r w:rsidRPr="00EA76E6">
        <w:t xml:space="preserve"> ? </w:t>
      </w:r>
      <w:r w:rsidR="00CA2403" w:rsidRPr="00EA76E6">
        <w:t>S</w:t>
      </w:r>
      <w:r w:rsidRPr="00EA76E6">
        <w:t>’</w:t>
      </w:r>
      <w:r w:rsidR="00CA2403" w:rsidRPr="00EA76E6">
        <w:t>il y a faute c</w:t>
      </w:r>
      <w:r w:rsidRPr="00EA76E6">
        <w:t>’</w:t>
      </w:r>
      <w:r w:rsidR="00CA2403" w:rsidRPr="00EA76E6">
        <w:t xml:space="preserve">est à </w:t>
      </w:r>
      <w:r w:rsidRPr="00EA76E6">
        <w:t>M. </w:t>
      </w:r>
      <w:r w:rsidR="00CA2403" w:rsidRPr="00EA76E6">
        <w:t>Barrymore de se plaindre</w:t>
      </w:r>
      <w:r w:rsidRPr="00EA76E6">
        <w:t>. »</w:t>
      </w:r>
    </w:p>
    <w:p w14:paraId="1FB7968E" w14:textId="7069611D" w:rsidR="00C646BA" w:rsidRPr="00EA76E6" w:rsidRDefault="00CA2403" w:rsidP="00C646BA">
      <w:r w:rsidRPr="00EA76E6">
        <w:t>Il me parut inutile de poursuivre l</w:t>
      </w:r>
      <w:r w:rsidR="00C646BA" w:rsidRPr="00EA76E6">
        <w:t>’</w:t>
      </w:r>
      <w:r w:rsidRPr="00EA76E6">
        <w:t>enquête</w:t>
      </w:r>
      <w:r w:rsidR="00C646BA" w:rsidRPr="00EA76E6">
        <w:t xml:space="preserve">, </w:t>
      </w:r>
      <w:r w:rsidRPr="00EA76E6">
        <w:t>mais il était clair que Holmes avait beau faire</w:t>
      </w:r>
      <w:r w:rsidR="00C646BA" w:rsidRPr="00EA76E6">
        <w:t xml:space="preserve">, </w:t>
      </w:r>
      <w:r w:rsidRPr="00EA76E6">
        <w:t xml:space="preserve">nous ne détenions pas la </w:t>
      </w:r>
      <w:r w:rsidRPr="00EA76E6">
        <w:lastRenderedPageBreak/>
        <w:t>preuve que Barrymore était ailleurs qu</w:t>
      </w:r>
      <w:r w:rsidR="00C646BA" w:rsidRPr="00EA76E6">
        <w:t>’</w:t>
      </w:r>
      <w:r w:rsidRPr="00EA76E6">
        <w:t>à Londres ce jour-là</w:t>
      </w:r>
      <w:r w:rsidR="00C646BA" w:rsidRPr="00EA76E6">
        <w:t xml:space="preserve">. </w:t>
      </w:r>
      <w:r w:rsidRPr="00EA76E6">
        <w:t>Supposons qu</w:t>
      </w:r>
      <w:r w:rsidR="00C646BA" w:rsidRPr="00EA76E6">
        <w:t>’</w:t>
      </w:r>
      <w:r w:rsidRPr="00EA76E6">
        <w:t>il s</w:t>
      </w:r>
      <w:r w:rsidR="00C646BA" w:rsidRPr="00EA76E6">
        <w:t>’</w:t>
      </w:r>
      <w:r w:rsidRPr="00EA76E6">
        <w:t>y soit trouvé</w:t>
      </w:r>
      <w:r w:rsidR="00C646BA" w:rsidRPr="00EA76E6">
        <w:t xml:space="preserve">… </w:t>
      </w:r>
      <w:r w:rsidRPr="00EA76E6">
        <w:t>Supposons que le même homme ait été le dernier à voir Sir Charles vivant et le premier à filer le nouvel héritier d</w:t>
      </w:r>
      <w:r w:rsidR="009F12A7" w:rsidRPr="00EA76E6">
        <w:t>è</w:t>
      </w:r>
      <w:r w:rsidRPr="00EA76E6">
        <w:t>s son arrivée en Angleterre</w:t>
      </w:r>
      <w:r w:rsidR="00C646BA" w:rsidRPr="00EA76E6">
        <w:t xml:space="preserve">… </w:t>
      </w:r>
      <w:r w:rsidRPr="00EA76E6">
        <w:t>Et alors</w:t>
      </w:r>
      <w:r w:rsidR="00C646BA" w:rsidRPr="00EA76E6">
        <w:t xml:space="preserve"> ? </w:t>
      </w:r>
      <w:r w:rsidRPr="00EA76E6">
        <w:t>Était-il un agent</w:t>
      </w:r>
      <w:r w:rsidR="00C646BA" w:rsidRPr="00EA76E6">
        <w:t xml:space="preserve"> ? </w:t>
      </w:r>
      <w:r w:rsidRPr="00EA76E6">
        <w:t>Avait-il un plan strictement personnel</w:t>
      </w:r>
      <w:r w:rsidR="00C646BA" w:rsidRPr="00EA76E6">
        <w:t xml:space="preserve"> ? </w:t>
      </w:r>
      <w:r w:rsidRPr="00EA76E6">
        <w:t>Quel intérêt pouvait-il avoir à persécuter la famille des Baskerville</w:t>
      </w:r>
      <w:r w:rsidR="00C646BA" w:rsidRPr="00EA76E6">
        <w:t xml:space="preserve"> ? </w:t>
      </w:r>
      <w:r w:rsidRPr="00EA76E6">
        <w:t>Je réfléchis à l</w:t>
      </w:r>
      <w:r w:rsidR="00C646BA" w:rsidRPr="00EA76E6">
        <w:t>’</w:t>
      </w:r>
      <w:r w:rsidRPr="00EA76E6">
        <w:t xml:space="preserve">étrange mise en garde découpée dans un éditorial du </w:t>
      </w:r>
      <w:r w:rsidRPr="00EA76E6">
        <w:rPr>
          <w:i/>
        </w:rPr>
        <w:t>Times</w:t>
      </w:r>
      <w:r w:rsidR="00C646BA" w:rsidRPr="00EA76E6">
        <w:t xml:space="preserve">. </w:t>
      </w:r>
      <w:r w:rsidRPr="00EA76E6">
        <w:t>Était-ce son œuvre</w:t>
      </w:r>
      <w:r w:rsidR="00C646BA" w:rsidRPr="00EA76E6">
        <w:t xml:space="preserve">, </w:t>
      </w:r>
      <w:r w:rsidRPr="00EA76E6">
        <w:t>ou l</w:t>
      </w:r>
      <w:r w:rsidR="00C646BA" w:rsidRPr="00EA76E6">
        <w:t>’</w:t>
      </w:r>
      <w:r w:rsidRPr="00EA76E6">
        <w:t>œuvre de quelqu</w:t>
      </w:r>
      <w:r w:rsidR="00C646BA" w:rsidRPr="00EA76E6">
        <w:t>’</w:t>
      </w:r>
      <w:r w:rsidRPr="00EA76E6">
        <w:t>un qui che</w:t>
      </w:r>
      <w:r w:rsidRPr="00EA76E6">
        <w:t>r</w:t>
      </w:r>
      <w:r w:rsidRPr="00EA76E6">
        <w:t>chait à contrecarrer ses desseins</w:t>
      </w:r>
      <w:r w:rsidR="00C646BA" w:rsidRPr="00EA76E6">
        <w:t xml:space="preserve"> ? </w:t>
      </w:r>
      <w:r w:rsidRPr="00EA76E6">
        <w:t>Le seul motif concevable était celui qui avait été suggéré par Sir Henry</w:t>
      </w:r>
      <w:r w:rsidR="00C646BA" w:rsidRPr="00EA76E6">
        <w:t xml:space="preserve"> : </w:t>
      </w:r>
      <w:r w:rsidRPr="00EA76E6">
        <w:t>si les Baskerville po</w:t>
      </w:r>
      <w:r w:rsidRPr="00EA76E6">
        <w:t>u</w:t>
      </w:r>
      <w:r w:rsidRPr="00EA76E6">
        <w:t>vaient être dégoûtés du manoir</w:t>
      </w:r>
      <w:r w:rsidR="00C646BA" w:rsidRPr="00EA76E6">
        <w:t xml:space="preserve">, </w:t>
      </w:r>
      <w:r w:rsidRPr="00EA76E6">
        <w:t>les Barrymore jouiraient d</w:t>
      </w:r>
      <w:r w:rsidR="00C646BA" w:rsidRPr="00EA76E6">
        <w:t>’</w:t>
      </w:r>
      <w:r w:rsidRPr="00EA76E6">
        <w:t>une demeure confortable</w:t>
      </w:r>
      <w:r w:rsidR="00C646BA" w:rsidRPr="00EA76E6">
        <w:t xml:space="preserve">. </w:t>
      </w:r>
      <w:r w:rsidRPr="00EA76E6">
        <w:t>Mais une telle explication était loin de rendre compte de tout le réseau subtil qui étirait ses mailles a</w:t>
      </w:r>
      <w:r w:rsidRPr="00EA76E6">
        <w:t>u</w:t>
      </w:r>
      <w:r w:rsidRPr="00EA76E6">
        <w:t xml:space="preserve">tour du jeune </w:t>
      </w:r>
      <w:r w:rsidR="005E5AD1" w:rsidRPr="00EA76E6">
        <w:t>baronnet</w:t>
      </w:r>
      <w:r w:rsidR="00C646BA" w:rsidRPr="00EA76E6">
        <w:t xml:space="preserve">. </w:t>
      </w:r>
      <w:r w:rsidRPr="00EA76E6">
        <w:t>Holmes lui-même avait déclaré qu</w:t>
      </w:r>
      <w:r w:rsidR="00C646BA" w:rsidRPr="00EA76E6">
        <w:t>’</w:t>
      </w:r>
      <w:r w:rsidRPr="00EA76E6">
        <w:t>au long de ses enquêtes sensationnelles il n</w:t>
      </w:r>
      <w:r w:rsidR="00C646BA" w:rsidRPr="00EA76E6">
        <w:t>’</w:t>
      </w:r>
      <w:r w:rsidRPr="00EA76E6">
        <w:t>avait jamais rencontré de cas plus complexe</w:t>
      </w:r>
      <w:r w:rsidR="00C646BA" w:rsidRPr="00EA76E6">
        <w:t xml:space="preserve">. </w:t>
      </w:r>
      <w:r w:rsidRPr="00EA76E6">
        <w:t>Pendant que je rentrais sur la route grise</w:t>
      </w:r>
      <w:r w:rsidR="00C646BA" w:rsidRPr="00EA76E6">
        <w:t xml:space="preserve">, </w:t>
      </w:r>
      <w:r w:rsidRPr="00EA76E6">
        <w:t>déserte</w:t>
      </w:r>
      <w:r w:rsidR="00C646BA" w:rsidRPr="00EA76E6">
        <w:t xml:space="preserve">, </w:t>
      </w:r>
      <w:r w:rsidRPr="00EA76E6">
        <w:t>je priai pour que mon ami fût bientôt libéré des travaux londoniens et pût me décharger de responsabilités aussi lourdes</w:t>
      </w:r>
      <w:r w:rsidR="00C646BA" w:rsidRPr="00EA76E6">
        <w:t>.</w:t>
      </w:r>
    </w:p>
    <w:p w14:paraId="5ECDF27D" w14:textId="77777777" w:rsidR="00C646BA" w:rsidRPr="00EA76E6" w:rsidRDefault="00CA2403" w:rsidP="00C646BA">
      <w:r w:rsidRPr="00EA76E6">
        <w:t>Le cours de mes pensées se trouva interrompu par un bruit de pas qui couraient derrière moi</w:t>
      </w:r>
      <w:r w:rsidR="00C646BA" w:rsidRPr="00EA76E6">
        <w:t xml:space="preserve"> ; </w:t>
      </w:r>
      <w:r w:rsidRPr="00EA76E6">
        <w:t>une voix me héla par mon nom</w:t>
      </w:r>
      <w:r w:rsidR="00C646BA" w:rsidRPr="00EA76E6">
        <w:t xml:space="preserve">. </w:t>
      </w:r>
      <w:r w:rsidRPr="00EA76E6">
        <w:t>Je me retournai</w:t>
      </w:r>
      <w:r w:rsidR="00C646BA" w:rsidRPr="00EA76E6">
        <w:t xml:space="preserve">, </w:t>
      </w:r>
      <w:r w:rsidRPr="00EA76E6">
        <w:t>pensant que c</w:t>
      </w:r>
      <w:r w:rsidR="00C646BA" w:rsidRPr="00EA76E6">
        <w:t>’</w:t>
      </w:r>
      <w:r w:rsidRPr="00EA76E6">
        <w:t>était le docteur Mortimer</w:t>
      </w:r>
      <w:r w:rsidR="00C646BA" w:rsidRPr="00EA76E6">
        <w:t xml:space="preserve"> ; </w:t>
      </w:r>
      <w:r w:rsidRPr="00EA76E6">
        <w:t>mais non</w:t>
      </w:r>
      <w:r w:rsidR="00C646BA" w:rsidRPr="00EA76E6">
        <w:t xml:space="preserve"> : </w:t>
      </w:r>
      <w:r w:rsidRPr="00EA76E6">
        <w:t>c</w:t>
      </w:r>
      <w:r w:rsidR="00C646BA" w:rsidRPr="00EA76E6">
        <w:t>’</w:t>
      </w:r>
      <w:r w:rsidRPr="00EA76E6">
        <w:t>était un inconnu qui se hâtait</w:t>
      </w:r>
      <w:r w:rsidR="00C646BA" w:rsidRPr="00EA76E6">
        <w:t xml:space="preserve">. </w:t>
      </w:r>
      <w:r w:rsidRPr="00EA76E6">
        <w:t>Il pouvait avoir entre trente et quarante ans</w:t>
      </w:r>
      <w:r w:rsidR="00C646BA" w:rsidRPr="00EA76E6">
        <w:t xml:space="preserve"> ; </w:t>
      </w:r>
      <w:r w:rsidRPr="00EA76E6">
        <w:t>il était petit</w:t>
      </w:r>
      <w:r w:rsidR="00C646BA" w:rsidRPr="00EA76E6">
        <w:t xml:space="preserve">, </w:t>
      </w:r>
      <w:r w:rsidRPr="00EA76E6">
        <w:t>mince</w:t>
      </w:r>
      <w:r w:rsidR="00C646BA" w:rsidRPr="00EA76E6">
        <w:t xml:space="preserve">, </w:t>
      </w:r>
      <w:r w:rsidRPr="00EA76E6">
        <w:t>blond</w:t>
      </w:r>
      <w:r w:rsidR="00C646BA" w:rsidRPr="00EA76E6">
        <w:t xml:space="preserve">, </w:t>
      </w:r>
      <w:r w:rsidRPr="00EA76E6">
        <w:t>tout rasé</w:t>
      </w:r>
      <w:r w:rsidR="00C646BA" w:rsidRPr="00EA76E6">
        <w:t xml:space="preserve"> ; </w:t>
      </w:r>
      <w:r w:rsidRPr="00EA76E6">
        <w:t>il avait la bouche en cœur et une mâchoire tombante</w:t>
      </w:r>
      <w:r w:rsidR="00C646BA" w:rsidRPr="00EA76E6">
        <w:t xml:space="preserve"> ; </w:t>
      </w:r>
      <w:r w:rsidRPr="00EA76E6">
        <w:t>il était vêtu de gris et était coiffé d</w:t>
      </w:r>
      <w:r w:rsidR="00C646BA" w:rsidRPr="00EA76E6">
        <w:t>’</w:t>
      </w:r>
      <w:r w:rsidRPr="00EA76E6">
        <w:t>un chapeau de paille</w:t>
      </w:r>
      <w:r w:rsidR="00C646BA" w:rsidRPr="00EA76E6">
        <w:t xml:space="preserve">. </w:t>
      </w:r>
      <w:r w:rsidRPr="00EA76E6">
        <w:t>Il portait en ba</w:t>
      </w:r>
      <w:r w:rsidRPr="00EA76E6">
        <w:t>n</w:t>
      </w:r>
      <w:r w:rsidRPr="00EA76E6">
        <w:t>doulière une boite métallique pour échantillons botaniques et il tenait à la main un filet vert à papillons</w:t>
      </w:r>
      <w:r w:rsidR="00C646BA" w:rsidRPr="00EA76E6">
        <w:t>.</w:t>
      </w:r>
    </w:p>
    <w:p w14:paraId="315211AB" w14:textId="77777777" w:rsidR="00C646BA" w:rsidRPr="00EA76E6" w:rsidRDefault="00C646BA" w:rsidP="00C646BA">
      <w:r w:rsidRPr="00EA76E6">
        <w:t>« </w:t>
      </w:r>
      <w:r w:rsidR="00CA2403" w:rsidRPr="00EA76E6">
        <w:t>Vous me pardonnerez</w:t>
      </w:r>
      <w:r w:rsidRPr="00EA76E6">
        <w:t xml:space="preserve">, </w:t>
      </w:r>
      <w:r w:rsidR="00CA2403" w:rsidRPr="00EA76E6">
        <w:t>j</w:t>
      </w:r>
      <w:r w:rsidRPr="00EA76E6">
        <w:t>’</w:t>
      </w:r>
      <w:r w:rsidR="00CA2403" w:rsidRPr="00EA76E6">
        <w:t>en suis sûr</w:t>
      </w:r>
      <w:r w:rsidRPr="00EA76E6">
        <w:t xml:space="preserve">, </w:t>
      </w:r>
      <w:r w:rsidR="00CA2403" w:rsidRPr="00EA76E6">
        <w:t>mon audace</w:t>
      </w:r>
      <w:r w:rsidRPr="00EA76E6">
        <w:t xml:space="preserve">, </w:t>
      </w:r>
      <w:r w:rsidR="00CA2403" w:rsidRPr="00EA76E6">
        <w:t>docteur Watson</w:t>
      </w:r>
      <w:r w:rsidRPr="00EA76E6">
        <w:t xml:space="preserve">, </w:t>
      </w:r>
      <w:r w:rsidR="00CA2403" w:rsidRPr="00EA76E6">
        <w:t>me dit-il quand</w:t>
      </w:r>
      <w:r w:rsidRPr="00EA76E6">
        <w:t xml:space="preserve">, </w:t>
      </w:r>
      <w:r w:rsidR="00CA2403" w:rsidRPr="00EA76E6">
        <w:t>tout essoufflé</w:t>
      </w:r>
      <w:r w:rsidRPr="00EA76E6">
        <w:t xml:space="preserve">, </w:t>
      </w:r>
      <w:r w:rsidR="00CA2403" w:rsidRPr="00EA76E6">
        <w:t>il m</w:t>
      </w:r>
      <w:r w:rsidRPr="00EA76E6">
        <w:t>’</w:t>
      </w:r>
      <w:r w:rsidR="00CA2403" w:rsidRPr="00EA76E6">
        <w:t>eut rejoint</w:t>
      </w:r>
      <w:r w:rsidRPr="00EA76E6">
        <w:t xml:space="preserve">. </w:t>
      </w:r>
      <w:r w:rsidR="00CA2403" w:rsidRPr="00EA76E6">
        <w:t>Ici sur la lande nous sommes des gens tout à fait simples</w:t>
      </w:r>
      <w:r w:rsidRPr="00EA76E6">
        <w:t xml:space="preserve">, </w:t>
      </w:r>
      <w:r w:rsidR="00CA2403" w:rsidRPr="00EA76E6">
        <w:t xml:space="preserve">et </w:t>
      </w:r>
      <w:r w:rsidR="00CA2403" w:rsidRPr="00EA76E6">
        <w:lastRenderedPageBreak/>
        <w:t>nous n</w:t>
      </w:r>
      <w:r w:rsidRPr="00EA76E6">
        <w:t>’</w:t>
      </w:r>
      <w:r w:rsidR="00CA2403" w:rsidRPr="00EA76E6">
        <w:t>attendons pas les présentations officielles</w:t>
      </w:r>
      <w:r w:rsidRPr="00EA76E6">
        <w:t xml:space="preserve">. </w:t>
      </w:r>
      <w:r w:rsidR="00CA2403" w:rsidRPr="00EA76E6">
        <w:t>Vous avez peut-être entendu mon dans la bouche de notre ami commun Mortimer</w:t>
      </w:r>
      <w:r w:rsidRPr="00EA76E6">
        <w:t xml:space="preserve">. </w:t>
      </w:r>
      <w:r w:rsidR="00CA2403" w:rsidRPr="00EA76E6">
        <w:t>Je m</w:t>
      </w:r>
      <w:r w:rsidRPr="00EA76E6">
        <w:t>’</w:t>
      </w:r>
      <w:r w:rsidR="00CA2403" w:rsidRPr="00EA76E6">
        <w:t>appelle Stapleton</w:t>
      </w:r>
      <w:r w:rsidRPr="00EA76E6">
        <w:t xml:space="preserve">, </w:t>
      </w:r>
      <w:r w:rsidR="00CA2403" w:rsidRPr="00EA76E6">
        <w:t>de Merripit</w:t>
      </w:r>
      <w:r w:rsidRPr="00EA76E6">
        <w:t>.</w:t>
      </w:r>
    </w:p>
    <w:p w14:paraId="2E295103" w14:textId="5A593916" w:rsidR="00C646BA" w:rsidRPr="00EA76E6" w:rsidRDefault="00C646BA" w:rsidP="00C646BA">
      <w:r w:rsidRPr="00EA76E6">
        <w:t>— </w:t>
      </w:r>
      <w:r w:rsidR="00CA2403" w:rsidRPr="00EA76E6">
        <w:t>Votre filet et votre boîte me l</w:t>
      </w:r>
      <w:r w:rsidRPr="00EA76E6">
        <w:t>’</w:t>
      </w:r>
      <w:r w:rsidR="00CA2403" w:rsidRPr="00EA76E6">
        <w:t>auraient appris</w:t>
      </w:r>
      <w:r w:rsidRPr="00EA76E6">
        <w:t xml:space="preserve">, </w:t>
      </w:r>
      <w:r w:rsidR="00CA2403" w:rsidRPr="00EA76E6">
        <w:t>répondis-je</w:t>
      </w:r>
      <w:r w:rsidRPr="00EA76E6">
        <w:t xml:space="preserve">. </w:t>
      </w:r>
      <w:r w:rsidR="00CA2403" w:rsidRPr="00EA76E6">
        <w:t xml:space="preserve">Je savais en effet que </w:t>
      </w:r>
      <w:r w:rsidRPr="00EA76E6">
        <w:t>M. </w:t>
      </w:r>
      <w:r w:rsidR="00CA2403" w:rsidRPr="00EA76E6">
        <w:t>Stapleton était naturaliste</w:t>
      </w:r>
      <w:r w:rsidRPr="00EA76E6">
        <w:t xml:space="preserve">. </w:t>
      </w:r>
      <w:r w:rsidR="00CA2403" w:rsidRPr="00EA76E6">
        <w:t>Mais comment m</w:t>
      </w:r>
      <w:r w:rsidRPr="00EA76E6">
        <w:t>’</w:t>
      </w:r>
      <w:r w:rsidR="00CA2403" w:rsidRPr="00EA76E6">
        <w:t>avez-vous reconnu</w:t>
      </w:r>
      <w:r w:rsidRPr="00EA76E6">
        <w:t> ?</w:t>
      </w:r>
    </w:p>
    <w:p w14:paraId="1687D144" w14:textId="77777777" w:rsidR="00C646BA" w:rsidRPr="00EA76E6" w:rsidRDefault="00C646BA" w:rsidP="00C646BA">
      <w:r w:rsidRPr="00EA76E6">
        <w:t>— </w:t>
      </w:r>
      <w:r w:rsidR="00CA2403" w:rsidRPr="00EA76E6">
        <w:t>J</w:t>
      </w:r>
      <w:r w:rsidRPr="00EA76E6">
        <w:t>’</w:t>
      </w:r>
      <w:r w:rsidR="00CA2403" w:rsidRPr="00EA76E6">
        <w:t>étais chez Mortimer</w:t>
      </w:r>
      <w:r w:rsidRPr="00EA76E6">
        <w:t xml:space="preserve">, </w:t>
      </w:r>
      <w:r w:rsidR="00CA2403" w:rsidRPr="00EA76E6">
        <w:t>et il vous a désigné à ma curiosité par</w:t>
      </w:r>
      <w:r w:rsidR="009F12A7" w:rsidRPr="00EA76E6">
        <w:t xml:space="preserve"> </w:t>
      </w:r>
      <w:r w:rsidR="00CA2403" w:rsidRPr="00EA76E6">
        <w:t>la fenêtre de son cabinet quand vous êtes passé</w:t>
      </w:r>
      <w:r w:rsidRPr="00EA76E6">
        <w:t xml:space="preserve">. </w:t>
      </w:r>
      <w:r w:rsidR="00CA2403" w:rsidRPr="00EA76E6">
        <w:t>Comme votre route est la mienne</w:t>
      </w:r>
      <w:r w:rsidRPr="00EA76E6">
        <w:t xml:space="preserve">, </w:t>
      </w:r>
      <w:r w:rsidR="00CA2403" w:rsidRPr="00EA76E6">
        <w:t>j</w:t>
      </w:r>
      <w:r w:rsidRPr="00EA76E6">
        <w:t>’</w:t>
      </w:r>
      <w:r w:rsidR="00CA2403" w:rsidRPr="00EA76E6">
        <w:t>ai pensé à vous rattraper et à me présenter moi-même</w:t>
      </w:r>
      <w:r w:rsidRPr="00EA76E6">
        <w:t xml:space="preserve">. </w:t>
      </w:r>
      <w:r w:rsidR="00CA2403" w:rsidRPr="00EA76E6">
        <w:t>J</w:t>
      </w:r>
      <w:r w:rsidRPr="00EA76E6">
        <w:t>’</w:t>
      </w:r>
      <w:r w:rsidR="00CA2403" w:rsidRPr="00EA76E6">
        <w:t>espère que Sir Henry a bien supporté son voyage</w:t>
      </w:r>
      <w:r w:rsidRPr="00EA76E6">
        <w:t> ?</w:t>
      </w:r>
    </w:p>
    <w:p w14:paraId="3DB9940D" w14:textId="77777777" w:rsidR="00C646BA" w:rsidRPr="00EA76E6" w:rsidRDefault="00C646BA" w:rsidP="00C646BA">
      <w:r w:rsidRPr="00EA76E6">
        <w:t>— </w:t>
      </w:r>
      <w:r w:rsidR="00CA2403" w:rsidRPr="00EA76E6">
        <w:t>Il se porte très bien merci</w:t>
      </w:r>
      <w:r w:rsidRPr="00EA76E6">
        <w:t>.</w:t>
      </w:r>
    </w:p>
    <w:p w14:paraId="03D8579D" w14:textId="6DEF52B9" w:rsidR="00C646BA" w:rsidRPr="00EA76E6" w:rsidRDefault="00C646BA" w:rsidP="00C646BA">
      <w:r w:rsidRPr="00EA76E6">
        <w:t>— </w:t>
      </w:r>
      <w:r w:rsidR="00CA2403" w:rsidRPr="00EA76E6">
        <w:t>Nous redoutions tous un peu qu</w:t>
      </w:r>
      <w:r w:rsidRPr="00EA76E6">
        <w:t>’</w:t>
      </w:r>
      <w:r w:rsidR="00CA2403" w:rsidRPr="00EA76E6">
        <w:t xml:space="preserve">après la triste mort de Sir Charles le nouveau </w:t>
      </w:r>
      <w:r w:rsidR="005E5AD1" w:rsidRPr="00EA76E6">
        <w:t>baronnet</w:t>
      </w:r>
      <w:r w:rsidR="00CA2403" w:rsidRPr="00EA76E6">
        <w:t xml:space="preserve"> ne refusât de vivre ici</w:t>
      </w:r>
      <w:r w:rsidRPr="00EA76E6">
        <w:t xml:space="preserve">. </w:t>
      </w:r>
      <w:r w:rsidR="00CA2403" w:rsidRPr="00EA76E6">
        <w:t>C</w:t>
      </w:r>
      <w:r w:rsidRPr="00EA76E6">
        <w:t>’</w:t>
      </w:r>
      <w:r w:rsidR="00CA2403" w:rsidRPr="00EA76E6">
        <w:t>est d</w:t>
      </w:r>
      <w:r w:rsidR="00CA2403" w:rsidRPr="00EA76E6">
        <w:t>e</w:t>
      </w:r>
      <w:r w:rsidR="00CA2403" w:rsidRPr="00EA76E6">
        <w:t>mander beaucoup à un homme riche de s</w:t>
      </w:r>
      <w:r w:rsidRPr="00EA76E6">
        <w:t>’</w:t>
      </w:r>
      <w:r w:rsidR="00CA2403" w:rsidRPr="00EA76E6">
        <w:t>enterrer dans un e</w:t>
      </w:r>
      <w:r w:rsidR="00CA2403" w:rsidRPr="00EA76E6">
        <w:t>n</w:t>
      </w:r>
      <w:r w:rsidR="00CA2403" w:rsidRPr="00EA76E6">
        <w:t>droit pareil</w:t>
      </w:r>
      <w:r w:rsidRPr="00EA76E6">
        <w:t xml:space="preserve">, </w:t>
      </w:r>
      <w:r w:rsidR="00CA2403" w:rsidRPr="00EA76E6">
        <w:t>mais je n</w:t>
      </w:r>
      <w:r w:rsidRPr="00EA76E6">
        <w:t>’</w:t>
      </w:r>
      <w:r w:rsidR="00CA2403" w:rsidRPr="00EA76E6">
        <w:t>ai pas besoin de vous dire que le fait est d</w:t>
      </w:r>
      <w:r w:rsidRPr="00EA76E6">
        <w:t>’</w:t>
      </w:r>
      <w:r w:rsidR="00CA2403" w:rsidRPr="00EA76E6">
        <w:t>importance pour la région</w:t>
      </w:r>
      <w:r w:rsidRPr="00EA76E6">
        <w:t xml:space="preserve">. </w:t>
      </w:r>
      <w:r w:rsidR="00CA2403" w:rsidRPr="00EA76E6">
        <w:t>J</w:t>
      </w:r>
      <w:r w:rsidRPr="00EA76E6">
        <w:t>’</w:t>
      </w:r>
      <w:r w:rsidR="00CA2403" w:rsidRPr="00EA76E6">
        <w:t>espère que Sir Henry n</w:t>
      </w:r>
      <w:r w:rsidRPr="00EA76E6">
        <w:t>’</w:t>
      </w:r>
      <w:r w:rsidR="00CA2403" w:rsidRPr="00EA76E6">
        <w:t>éprouve pas de frayeurs superstitieuses relativement à l</w:t>
      </w:r>
      <w:r w:rsidRPr="00EA76E6">
        <w:t>’</w:t>
      </w:r>
      <w:r w:rsidR="00CA2403" w:rsidRPr="00EA76E6">
        <w:t>affaire</w:t>
      </w:r>
      <w:r w:rsidRPr="00EA76E6">
        <w:t> ?</w:t>
      </w:r>
    </w:p>
    <w:p w14:paraId="7D8419B1" w14:textId="77777777" w:rsidR="00C646BA" w:rsidRPr="00EA76E6" w:rsidRDefault="00C646BA" w:rsidP="00C646BA">
      <w:r w:rsidRPr="00EA76E6">
        <w:t>— </w:t>
      </w:r>
      <w:r w:rsidR="00CA2403" w:rsidRPr="00EA76E6">
        <w:t>Je ne crois pas qu</w:t>
      </w:r>
      <w:r w:rsidRPr="00EA76E6">
        <w:t>’</w:t>
      </w:r>
      <w:r w:rsidR="00CA2403" w:rsidRPr="00EA76E6">
        <w:t>il y soit sujet</w:t>
      </w:r>
      <w:r w:rsidRPr="00EA76E6">
        <w:t>.</w:t>
      </w:r>
    </w:p>
    <w:p w14:paraId="0DAC96B9" w14:textId="77777777" w:rsidR="00C646BA" w:rsidRPr="00EA76E6" w:rsidRDefault="00C646BA" w:rsidP="00C646BA">
      <w:r w:rsidRPr="00EA76E6">
        <w:t>— </w:t>
      </w:r>
      <w:r w:rsidR="00CA2403" w:rsidRPr="00EA76E6">
        <w:t>Naturellement</w:t>
      </w:r>
      <w:r w:rsidRPr="00EA76E6">
        <w:t xml:space="preserve">, </w:t>
      </w:r>
      <w:r w:rsidR="00CA2403" w:rsidRPr="00EA76E6">
        <w:t>vous connaissez la légende de ce chien monstrueux qui s</w:t>
      </w:r>
      <w:r w:rsidRPr="00EA76E6">
        <w:t>’</w:t>
      </w:r>
      <w:r w:rsidR="00CA2403" w:rsidRPr="00EA76E6">
        <w:t>acharne sur la famille</w:t>
      </w:r>
      <w:r w:rsidRPr="00EA76E6">
        <w:t> ?</w:t>
      </w:r>
    </w:p>
    <w:p w14:paraId="0838431B" w14:textId="77777777" w:rsidR="00C646BA" w:rsidRPr="00EA76E6" w:rsidRDefault="00C646BA" w:rsidP="00C646BA">
      <w:r w:rsidRPr="00EA76E6">
        <w:t>— </w:t>
      </w:r>
      <w:r w:rsidR="00CA2403" w:rsidRPr="00EA76E6">
        <w:t>Elle m</w:t>
      </w:r>
      <w:r w:rsidRPr="00EA76E6">
        <w:t>’</w:t>
      </w:r>
      <w:r w:rsidR="00CA2403" w:rsidRPr="00EA76E6">
        <w:t>a été contée</w:t>
      </w:r>
      <w:r w:rsidRPr="00EA76E6">
        <w:t>.</w:t>
      </w:r>
    </w:p>
    <w:p w14:paraId="65B16DCF" w14:textId="311EDE05" w:rsidR="00C646BA" w:rsidRPr="00EA76E6" w:rsidRDefault="00C646BA" w:rsidP="00C646BA">
      <w:r w:rsidRPr="00EA76E6">
        <w:t>— </w:t>
      </w:r>
      <w:r w:rsidR="00CA2403" w:rsidRPr="00EA76E6">
        <w:t>C</w:t>
      </w:r>
      <w:r w:rsidRPr="00EA76E6">
        <w:t>’</w:t>
      </w:r>
      <w:r w:rsidR="00CA2403" w:rsidRPr="00EA76E6">
        <w:t>est extraordinaire comme les paysans d</w:t>
      </w:r>
      <w:r w:rsidRPr="00EA76E6">
        <w:t>’</w:t>
      </w:r>
      <w:r w:rsidR="00CA2403" w:rsidRPr="00EA76E6">
        <w:t>ici sont cr</w:t>
      </w:r>
      <w:r w:rsidR="00CA2403" w:rsidRPr="00EA76E6">
        <w:t>é</w:t>
      </w:r>
      <w:r w:rsidR="00CA2403" w:rsidRPr="00EA76E6">
        <w:t>dules</w:t>
      </w:r>
      <w:r w:rsidRPr="00EA76E6">
        <w:t xml:space="preserve"> ! </w:t>
      </w:r>
      <w:r w:rsidR="00CA2403" w:rsidRPr="00EA76E6">
        <w:t>Il y en a qui jureraient sur leur tête avoir vu une bête de ce genre sur la lande</w:t>
      </w:r>
      <w:r w:rsidRPr="00EA76E6">
        <w:t>… »</w:t>
      </w:r>
    </w:p>
    <w:p w14:paraId="67FC96C0" w14:textId="77777777" w:rsidR="00C646BA" w:rsidRPr="00EA76E6" w:rsidRDefault="00CA2403" w:rsidP="00C646BA">
      <w:r w:rsidRPr="00EA76E6">
        <w:t>Il souriait tout en parlant</w:t>
      </w:r>
      <w:r w:rsidR="00C646BA" w:rsidRPr="00EA76E6">
        <w:t xml:space="preserve">, </w:t>
      </w:r>
      <w:r w:rsidRPr="00EA76E6">
        <w:t>mais il me sembla lire dans son regard qu</w:t>
      </w:r>
      <w:r w:rsidR="00C646BA" w:rsidRPr="00EA76E6">
        <w:t>’</w:t>
      </w:r>
      <w:r w:rsidRPr="00EA76E6">
        <w:t>il prenait le problème plus au sérieux</w:t>
      </w:r>
      <w:r w:rsidR="00C646BA" w:rsidRPr="00EA76E6">
        <w:t>.</w:t>
      </w:r>
    </w:p>
    <w:p w14:paraId="31C671B3" w14:textId="77777777" w:rsidR="00C646BA" w:rsidRPr="00EA76E6" w:rsidRDefault="00C646BA" w:rsidP="00C646BA">
      <w:r w:rsidRPr="00EA76E6">
        <w:lastRenderedPageBreak/>
        <w:t xml:space="preserve">« … </w:t>
      </w:r>
      <w:r w:rsidR="00CA2403" w:rsidRPr="00EA76E6">
        <w:t>L</w:t>
      </w:r>
      <w:r w:rsidRPr="00EA76E6">
        <w:t>’</w:t>
      </w:r>
      <w:r w:rsidR="00CA2403" w:rsidRPr="00EA76E6">
        <w:t>histoire avait vivement frappé l</w:t>
      </w:r>
      <w:r w:rsidRPr="00EA76E6">
        <w:t>’</w:t>
      </w:r>
      <w:r w:rsidR="00CA2403" w:rsidRPr="00EA76E6">
        <w:t>imagination de Sir Charles</w:t>
      </w:r>
      <w:r w:rsidRPr="00EA76E6">
        <w:t xml:space="preserve">, </w:t>
      </w:r>
      <w:r w:rsidR="00CA2403" w:rsidRPr="00EA76E6">
        <w:t>et je suis certain qu</w:t>
      </w:r>
      <w:r w:rsidRPr="00EA76E6">
        <w:t>’</w:t>
      </w:r>
      <w:r w:rsidR="00CA2403" w:rsidRPr="00EA76E6">
        <w:t>elle est responsable de sa fin tr</w:t>
      </w:r>
      <w:r w:rsidR="00CA2403" w:rsidRPr="00EA76E6">
        <w:t>a</w:t>
      </w:r>
      <w:r w:rsidR="00CA2403" w:rsidRPr="00EA76E6">
        <w:t>gique</w:t>
      </w:r>
      <w:r w:rsidRPr="00EA76E6">
        <w:t>.</w:t>
      </w:r>
    </w:p>
    <w:p w14:paraId="405896F6" w14:textId="77777777" w:rsidR="00C646BA" w:rsidRPr="00EA76E6" w:rsidRDefault="00C646BA" w:rsidP="00C646BA">
      <w:r w:rsidRPr="00EA76E6">
        <w:t>— </w:t>
      </w:r>
      <w:r w:rsidR="00CA2403" w:rsidRPr="00EA76E6">
        <w:t>Mais comment</w:t>
      </w:r>
      <w:r w:rsidRPr="00EA76E6">
        <w:t> ?</w:t>
      </w:r>
    </w:p>
    <w:p w14:paraId="31A01AB0" w14:textId="77777777" w:rsidR="00C646BA" w:rsidRPr="00EA76E6" w:rsidRDefault="00C646BA" w:rsidP="00C646BA">
      <w:r w:rsidRPr="00EA76E6">
        <w:t>— </w:t>
      </w:r>
      <w:r w:rsidR="00CA2403" w:rsidRPr="00EA76E6">
        <w:t>Ses nerfs étaient tellement tendus que l</w:t>
      </w:r>
      <w:r w:rsidRPr="00EA76E6">
        <w:t>’</w:t>
      </w:r>
      <w:r w:rsidR="00CA2403" w:rsidRPr="00EA76E6">
        <w:t>apparition de n</w:t>
      </w:r>
      <w:r w:rsidRPr="00EA76E6">
        <w:t>’</w:t>
      </w:r>
      <w:r w:rsidR="00CA2403" w:rsidRPr="00EA76E6">
        <w:t>importe quel chien aurait pu avoir un effet fatal sur son cœur malade</w:t>
      </w:r>
      <w:r w:rsidRPr="00EA76E6">
        <w:t xml:space="preserve">. </w:t>
      </w:r>
      <w:r w:rsidR="00CA2403" w:rsidRPr="00EA76E6">
        <w:t>Je me demande s</w:t>
      </w:r>
      <w:r w:rsidRPr="00EA76E6">
        <w:t>’</w:t>
      </w:r>
      <w:r w:rsidR="00CA2403" w:rsidRPr="00EA76E6">
        <w:t>il a réellement vu un chien cette nuit-là dans l</w:t>
      </w:r>
      <w:r w:rsidRPr="00EA76E6">
        <w:t>’</w:t>
      </w:r>
      <w:r w:rsidR="00CA2403" w:rsidRPr="00EA76E6">
        <w:t>allée des ifs</w:t>
      </w:r>
      <w:r w:rsidRPr="00EA76E6">
        <w:t xml:space="preserve">. </w:t>
      </w:r>
      <w:r w:rsidR="00CA2403" w:rsidRPr="00EA76E6">
        <w:t>Je craignais un accident</w:t>
      </w:r>
      <w:r w:rsidRPr="00EA76E6">
        <w:t xml:space="preserve">, </w:t>
      </w:r>
      <w:r w:rsidR="00CA2403" w:rsidRPr="00EA76E6">
        <w:t>car j</w:t>
      </w:r>
      <w:r w:rsidRPr="00EA76E6">
        <w:t>’</w:t>
      </w:r>
      <w:r w:rsidR="00CA2403" w:rsidRPr="00EA76E6">
        <w:t>aimais beaucoup ce vieil homme</w:t>
      </w:r>
      <w:r w:rsidRPr="00EA76E6">
        <w:t xml:space="preserve">, </w:t>
      </w:r>
      <w:r w:rsidR="00CA2403" w:rsidRPr="00EA76E6">
        <w:t>et je savais qu</w:t>
      </w:r>
      <w:r w:rsidRPr="00EA76E6">
        <w:t>’</w:t>
      </w:r>
      <w:r w:rsidR="00CA2403" w:rsidRPr="00EA76E6">
        <w:t>il avait le cœur touché</w:t>
      </w:r>
      <w:r w:rsidRPr="00EA76E6">
        <w:t>.</w:t>
      </w:r>
    </w:p>
    <w:p w14:paraId="5A2B89F2" w14:textId="77777777" w:rsidR="00C646BA" w:rsidRPr="00EA76E6" w:rsidRDefault="00C646BA" w:rsidP="00C646BA">
      <w:r w:rsidRPr="00EA76E6">
        <w:t>— </w:t>
      </w:r>
      <w:r w:rsidR="00CA2403" w:rsidRPr="00EA76E6">
        <w:t>Comment le saviez-vous</w:t>
      </w:r>
      <w:r w:rsidRPr="00EA76E6">
        <w:t> ?</w:t>
      </w:r>
    </w:p>
    <w:p w14:paraId="722C2389" w14:textId="77777777" w:rsidR="00C646BA" w:rsidRPr="00EA76E6" w:rsidRDefault="00C646BA" w:rsidP="00C646BA">
      <w:r w:rsidRPr="00EA76E6">
        <w:t>— </w:t>
      </w:r>
      <w:r w:rsidR="00CA2403" w:rsidRPr="00EA76E6">
        <w:t>Mon ami Mortimer me l</w:t>
      </w:r>
      <w:r w:rsidRPr="00EA76E6">
        <w:t>’</w:t>
      </w:r>
      <w:r w:rsidR="00CA2403" w:rsidRPr="00EA76E6">
        <w:t>avait dit</w:t>
      </w:r>
      <w:r w:rsidRPr="00EA76E6">
        <w:t>.</w:t>
      </w:r>
    </w:p>
    <w:p w14:paraId="458D035D" w14:textId="77777777" w:rsidR="00C646BA" w:rsidRPr="00EA76E6" w:rsidRDefault="00C646BA" w:rsidP="00C646BA">
      <w:r w:rsidRPr="00EA76E6">
        <w:t>— </w:t>
      </w:r>
      <w:r w:rsidR="00CA2403" w:rsidRPr="00EA76E6">
        <w:t>Vous pensez</w:t>
      </w:r>
      <w:r w:rsidRPr="00EA76E6">
        <w:t xml:space="preserve">, </w:t>
      </w:r>
      <w:r w:rsidR="00CA2403" w:rsidRPr="00EA76E6">
        <w:t>par conséquent</w:t>
      </w:r>
      <w:r w:rsidRPr="00EA76E6">
        <w:t xml:space="preserve">, </w:t>
      </w:r>
      <w:r w:rsidR="00CA2403" w:rsidRPr="00EA76E6">
        <w:t>qu</w:t>
      </w:r>
      <w:r w:rsidRPr="00EA76E6">
        <w:t>’</w:t>
      </w:r>
      <w:r w:rsidR="00CA2403" w:rsidRPr="00EA76E6">
        <w:t>un chien a poursuivi Sir Charles</w:t>
      </w:r>
      <w:r w:rsidRPr="00EA76E6">
        <w:t xml:space="preserve">, </w:t>
      </w:r>
      <w:r w:rsidR="00CA2403" w:rsidRPr="00EA76E6">
        <w:t>et qu</w:t>
      </w:r>
      <w:r w:rsidRPr="00EA76E6">
        <w:t>’</w:t>
      </w:r>
      <w:r w:rsidR="00CA2403" w:rsidRPr="00EA76E6">
        <w:t>il est mort de peur</w:t>
      </w:r>
      <w:r w:rsidRPr="00EA76E6">
        <w:t> ?</w:t>
      </w:r>
    </w:p>
    <w:p w14:paraId="60149DC6" w14:textId="77777777" w:rsidR="00C646BA" w:rsidRPr="00EA76E6" w:rsidRDefault="00C646BA" w:rsidP="00C646BA">
      <w:r w:rsidRPr="00EA76E6">
        <w:t>— </w:t>
      </w:r>
      <w:r w:rsidR="00CA2403" w:rsidRPr="00EA76E6">
        <w:t>Avez-vous une meilleure explication à fournir</w:t>
      </w:r>
      <w:r w:rsidRPr="00EA76E6">
        <w:t> ?</w:t>
      </w:r>
    </w:p>
    <w:p w14:paraId="13FD128B" w14:textId="77777777" w:rsidR="00C646BA" w:rsidRPr="00EA76E6" w:rsidRDefault="00C646BA" w:rsidP="00C646BA">
      <w:r w:rsidRPr="00EA76E6">
        <w:t>— </w:t>
      </w:r>
      <w:r w:rsidR="00CA2403" w:rsidRPr="00EA76E6">
        <w:t>Je n</w:t>
      </w:r>
      <w:r w:rsidRPr="00EA76E6">
        <w:t>’</w:t>
      </w:r>
      <w:r w:rsidR="00CA2403" w:rsidRPr="00EA76E6">
        <w:t>ai encore formulé aucune conclusion</w:t>
      </w:r>
      <w:r w:rsidRPr="00EA76E6">
        <w:t>.</w:t>
      </w:r>
    </w:p>
    <w:p w14:paraId="6374A1ED" w14:textId="11F58BB3" w:rsidR="00C646BA" w:rsidRPr="00EA76E6" w:rsidRDefault="00C646BA" w:rsidP="00C646BA">
      <w:r w:rsidRPr="00EA76E6">
        <w:t>— </w:t>
      </w:r>
      <w:r w:rsidR="00CA2403" w:rsidRPr="00EA76E6">
        <w:t>Et Sherlock Holmes</w:t>
      </w:r>
      <w:r w:rsidRPr="00EA76E6">
        <w:t> ? »</w:t>
      </w:r>
    </w:p>
    <w:p w14:paraId="68A91522" w14:textId="77777777" w:rsidR="00C646BA" w:rsidRPr="00EA76E6" w:rsidRDefault="00CA2403" w:rsidP="00C646BA">
      <w:r w:rsidRPr="00EA76E6">
        <w:t>Pendant un instant je demeurai sans souffle</w:t>
      </w:r>
      <w:r w:rsidR="00C646BA" w:rsidRPr="00EA76E6">
        <w:t xml:space="preserve">, </w:t>
      </w:r>
      <w:r w:rsidRPr="00EA76E6">
        <w:t>mais le visage placide et les yeux paisibles de mon compagnon me convainqu</w:t>
      </w:r>
      <w:r w:rsidRPr="00EA76E6">
        <w:t>i</w:t>
      </w:r>
      <w:r w:rsidRPr="00EA76E6">
        <w:t>rent que la question ne cachait pas un piège</w:t>
      </w:r>
      <w:r w:rsidR="00C646BA" w:rsidRPr="00EA76E6">
        <w:t>.</w:t>
      </w:r>
    </w:p>
    <w:p w14:paraId="4911F617" w14:textId="2CA7E3AC" w:rsidR="00C646BA" w:rsidRPr="00EA76E6" w:rsidRDefault="00C646BA" w:rsidP="00C646BA">
      <w:r w:rsidRPr="00EA76E6">
        <w:t xml:space="preserve">« … </w:t>
      </w:r>
      <w:r w:rsidR="00CA2403" w:rsidRPr="00EA76E6">
        <w:t>Nous aurions grand tort de nier que nous vous co</w:t>
      </w:r>
      <w:r w:rsidR="00CA2403" w:rsidRPr="00EA76E6">
        <w:t>n</w:t>
      </w:r>
      <w:r w:rsidR="00CA2403" w:rsidRPr="00EA76E6">
        <w:t>naissons</w:t>
      </w:r>
      <w:r w:rsidRPr="00EA76E6">
        <w:t xml:space="preserve">, </w:t>
      </w:r>
      <w:r w:rsidR="00CA2403" w:rsidRPr="00EA76E6">
        <w:t>docteur Watson</w:t>
      </w:r>
      <w:r w:rsidRPr="00EA76E6">
        <w:t xml:space="preserve"> ! </w:t>
      </w:r>
      <w:r w:rsidR="00CA2403" w:rsidRPr="00EA76E6">
        <w:t>Les exploits de votre détective sont parvenus jusqu</w:t>
      </w:r>
      <w:r w:rsidRPr="00EA76E6">
        <w:t>’</w:t>
      </w:r>
      <w:r w:rsidR="00CA2403" w:rsidRPr="00EA76E6">
        <w:t>à nous</w:t>
      </w:r>
      <w:r w:rsidRPr="00EA76E6">
        <w:t xml:space="preserve">, </w:t>
      </w:r>
      <w:r w:rsidR="00CA2403" w:rsidRPr="00EA76E6">
        <w:t>et vous êtes inséparables</w:t>
      </w:r>
      <w:r w:rsidRPr="00EA76E6">
        <w:t xml:space="preserve">. </w:t>
      </w:r>
      <w:r w:rsidR="00CA2403" w:rsidRPr="00EA76E6">
        <w:t>Quand Mo</w:t>
      </w:r>
      <w:r w:rsidR="00CA2403" w:rsidRPr="00EA76E6">
        <w:t>r</w:t>
      </w:r>
      <w:r w:rsidR="00CA2403" w:rsidRPr="00EA76E6">
        <w:t>timer m</w:t>
      </w:r>
      <w:r w:rsidRPr="00EA76E6">
        <w:t>’</w:t>
      </w:r>
      <w:r w:rsidR="00CA2403" w:rsidRPr="00EA76E6">
        <w:t>a révélé votre nom</w:t>
      </w:r>
      <w:r w:rsidRPr="00EA76E6">
        <w:t xml:space="preserve">, </w:t>
      </w:r>
      <w:r w:rsidR="00CA2403" w:rsidRPr="00EA76E6">
        <w:t>j</w:t>
      </w:r>
      <w:r w:rsidRPr="00EA76E6">
        <w:t>’</w:t>
      </w:r>
      <w:r w:rsidR="00CA2403" w:rsidRPr="00EA76E6">
        <w:t>ai tout de suite fait le rapproch</w:t>
      </w:r>
      <w:r w:rsidR="00CA2403" w:rsidRPr="00EA76E6">
        <w:t>e</w:t>
      </w:r>
      <w:r w:rsidR="00CA2403" w:rsidRPr="00EA76E6">
        <w:t>ment</w:t>
      </w:r>
      <w:r w:rsidRPr="00EA76E6">
        <w:t xml:space="preserve">. </w:t>
      </w:r>
      <w:r w:rsidR="00CA2403" w:rsidRPr="00EA76E6">
        <w:t>Puisque vous êtes ici</w:t>
      </w:r>
      <w:r w:rsidRPr="00EA76E6">
        <w:t>, M. </w:t>
      </w:r>
      <w:r w:rsidR="00CA2403" w:rsidRPr="00EA76E6">
        <w:t>Sherlock Holmes s</w:t>
      </w:r>
      <w:r w:rsidRPr="00EA76E6">
        <w:t>’</w:t>
      </w:r>
      <w:r w:rsidR="00CA2403" w:rsidRPr="00EA76E6">
        <w:t>intéresse donc à l</w:t>
      </w:r>
      <w:r w:rsidRPr="00EA76E6">
        <w:t>’</w:t>
      </w:r>
      <w:r w:rsidR="00CA2403" w:rsidRPr="00EA76E6">
        <w:t>affaire</w:t>
      </w:r>
      <w:r w:rsidRPr="00EA76E6">
        <w:t xml:space="preserve"> ; </w:t>
      </w:r>
      <w:r w:rsidR="00CA2403" w:rsidRPr="00EA76E6">
        <w:t>voilà pourquoi je suis curieux</w:t>
      </w:r>
      <w:r w:rsidRPr="00EA76E6">
        <w:t xml:space="preserve">, </w:t>
      </w:r>
      <w:r w:rsidR="00CA2403" w:rsidRPr="00EA76E6">
        <w:t>légitimement curieux</w:t>
      </w:r>
      <w:r w:rsidRPr="00EA76E6">
        <w:t xml:space="preserve">, </w:t>
      </w:r>
      <w:r w:rsidR="00CA2403" w:rsidRPr="00EA76E6">
        <w:t>de connaître son point de vue</w:t>
      </w:r>
      <w:r w:rsidRPr="00EA76E6">
        <w:t>.</w:t>
      </w:r>
    </w:p>
    <w:p w14:paraId="076D4CED" w14:textId="77777777" w:rsidR="00C646BA" w:rsidRPr="00EA76E6" w:rsidRDefault="00C646BA" w:rsidP="00C646BA">
      <w:r w:rsidRPr="00EA76E6">
        <w:lastRenderedPageBreak/>
        <w:t>— </w:t>
      </w:r>
      <w:r w:rsidR="00CA2403" w:rsidRPr="00EA76E6">
        <w:t>Je crains de ne pouvoir répondre à votre question</w:t>
      </w:r>
      <w:r w:rsidRPr="00EA76E6">
        <w:t>.</w:t>
      </w:r>
    </w:p>
    <w:p w14:paraId="5D338648" w14:textId="77777777" w:rsidR="00C646BA" w:rsidRPr="00EA76E6" w:rsidRDefault="00C646BA" w:rsidP="00C646BA">
      <w:r w:rsidRPr="00EA76E6">
        <w:t>— </w:t>
      </w:r>
      <w:r w:rsidR="00CA2403" w:rsidRPr="00EA76E6">
        <w:t>Puis-je vous demander s</w:t>
      </w:r>
      <w:r w:rsidRPr="00EA76E6">
        <w:t>’</w:t>
      </w:r>
      <w:r w:rsidR="00CA2403" w:rsidRPr="00EA76E6">
        <w:t>il nous fera l</w:t>
      </w:r>
      <w:r w:rsidRPr="00EA76E6">
        <w:t>’</w:t>
      </w:r>
      <w:r w:rsidR="00CA2403" w:rsidRPr="00EA76E6">
        <w:t>honneur d</w:t>
      </w:r>
      <w:r w:rsidRPr="00EA76E6">
        <w:t>’</w:t>
      </w:r>
      <w:r w:rsidR="00CA2403" w:rsidRPr="00EA76E6">
        <w:t>une v</w:t>
      </w:r>
      <w:r w:rsidR="00CA2403" w:rsidRPr="00EA76E6">
        <w:t>i</w:t>
      </w:r>
      <w:r w:rsidR="00CA2403" w:rsidRPr="00EA76E6">
        <w:t>site personnelle</w:t>
      </w:r>
      <w:r w:rsidRPr="00EA76E6">
        <w:t> ?</w:t>
      </w:r>
    </w:p>
    <w:p w14:paraId="27322BBE" w14:textId="77777777" w:rsidR="00C646BA" w:rsidRPr="00EA76E6" w:rsidRDefault="00C646BA" w:rsidP="00C646BA">
      <w:r w:rsidRPr="00EA76E6">
        <w:t>— </w:t>
      </w:r>
      <w:r w:rsidR="00CA2403" w:rsidRPr="00EA76E6">
        <w:t>Il ne peut pas quitter Londres pour le moment</w:t>
      </w:r>
      <w:r w:rsidRPr="00EA76E6">
        <w:t xml:space="preserve">. </w:t>
      </w:r>
      <w:r w:rsidR="00CA2403" w:rsidRPr="00EA76E6">
        <w:t>D</w:t>
      </w:r>
      <w:r w:rsidRPr="00EA76E6">
        <w:t>’</w:t>
      </w:r>
      <w:r w:rsidR="00CA2403" w:rsidRPr="00EA76E6">
        <w:t>autres affaires le retiennent en ville</w:t>
      </w:r>
      <w:r w:rsidRPr="00EA76E6">
        <w:t>.</w:t>
      </w:r>
    </w:p>
    <w:p w14:paraId="7AF93C95" w14:textId="77777777" w:rsidR="00C646BA" w:rsidRPr="00EA76E6" w:rsidRDefault="00C646BA" w:rsidP="00C646BA">
      <w:r w:rsidRPr="00EA76E6">
        <w:t>— </w:t>
      </w:r>
      <w:r w:rsidR="00CA2403" w:rsidRPr="00EA76E6">
        <w:t>Quel dommage</w:t>
      </w:r>
      <w:r w:rsidRPr="00EA76E6">
        <w:t xml:space="preserve"> ! </w:t>
      </w:r>
      <w:r w:rsidR="00CA2403" w:rsidRPr="00EA76E6">
        <w:t>Il pourrait projeter un peu de lumière sur ce qui nous semble si obscur</w:t>
      </w:r>
      <w:r w:rsidRPr="00EA76E6">
        <w:t xml:space="preserve">. </w:t>
      </w:r>
      <w:r w:rsidR="00CA2403" w:rsidRPr="00EA76E6">
        <w:t>Mais en ce qui concerne vos propres recherches</w:t>
      </w:r>
      <w:r w:rsidRPr="00EA76E6">
        <w:t xml:space="preserve">, </w:t>
      </w:r>
      <w:r w:rsidR="00CA2403" w:rsidRPr="00EA76E6">
        <w:t>pour le cas où je pourrais vous rendre le moindre service</w:t>
      </w:r>
      <w:r w:rsidRPr="00EA76E6">
        <w:t xml:space="preserve">, </w:t>
      </w:r>
      <w:r w:rsidR="00CA2403" w:rsidRPr="00EA76E6">
        <w:t>j</w:t>
      </w:r>
      <w:r w:rsidRPr="00EA76E6">
        <w:t>’</w:t>
      </w:r>
      <w:r w:rsidR="00CA2403" w:rsidRPr="00EA76E6">
        <w:t>espère que vous n</w:t>
      </w:r>
      <w:r w:rsidRPr="00EA76E6">
        <w:t>’</w:t>
      </w:r>
      <w:r w:rsidR="00CA2403" w:rsidRPr="00EA76E6">
        <w:t>hésiterez pas à faire appel à moi</w:t>
      </w:r>
      <w:r w:rsidRPr="00EA76E6">
        <w:t xml:space="preserve">. </w:t>
      </w:r>
      <w:r w:rsidR="00CA2403" w:rsidRPr="00EA76E6">
        <w:t>Si j</w:t>
      </w:r>
      <w:r w:rsidRPr="00EA76E6">
        <w:t>’</w:t>
      </w:r>
      <w:r w:rsidR="00CA2403" w:rsidRPr="00EA76E6">
        <w:t>avais une idée de la nature de vos soupçons</w:t>
      </w:r>
      <w:r w:rsidRPr="00EA76E6">
        <w:t xml:space="preserve">, </w:t>
      </w:r>
      <w:r w:rsidR="00CA2403" w:rsidRPr="00EA76E6">
        <w:t>ou de la manière dont vous entendez enquêter</w:t>
      </w:r>
      <w:r w:rsidRPr="00EA76E6">
        <w:t xml:space="preserve">, </w:t>
      </w:r>
      <w:r w:rsidR="00CA2403" w:rsidRPr="00EA76E6">
        <w:t>je pourrais peut-être vous aider ou vous conseiller</w:t>
      </w:r>
      <w:r w:rsidRPr="00EA76E6">
        <w:t>.</w:t>
      </w:r>
    </w:p>
    <w:p w14:paraId="0777793C" w14:textId="77777777" w:rsidR="00C646BA" w:rsidRPr="00EA76E6" w:rsidRDefault="00C646BA" w:rsidP="00C646BA">
      <w:r w:rsidRPr="00EA76E6">
        <w:t>— </w:t>
      </w:r>
      <w:r w:rsidR="00CA2403" w:rsidRPr="00EA76E6">
        <w:t>Je vous assure que je suis simplement ici pour tenir compagnie à mon ami Sir Henry</w:t>
      </w:r>
      <w:r w:rsidRPr="00EA76E6">
        <w:t xml:space="preserve">, </w:t>
      </w:r>
      <w:r w:rsidR="00CA2403" w:rsidRPr="00EA76E6">
        <w:t>et que je n</w:t>
      </w:r>
      <w:r w:rsidRPr="00EA76E6">
        <w:t>’</w:t>
      </w:r>
      <w:r w:rsidR="00CA2403" w:rsidRPr="00EA76E6">
        <w:t>ai besoin d</w:t>
      </w:r>
      <w:r w:rsidRPr="00EA76E6">
        <w:t>’</w:t>
      </w:r>
      <w:r w:rsidR="00CA2403" w:rsidRPr="00EA76E6">
        <w:t>aucune assistance</w:t>
      </w:r>
      <w:r w:rsidRPr="00EA76E6">
        <w:t>.</w:t>
      </w:r>
    </w:p>
    <w:p w14:paraId="5FB233E9" w14:textId="46961A30" w:rsidR="00C646BA" w:rsidRPr="00EA76E6" w:rsidRDefault="00C646BA" w:rsidP="00C646BA">
      <w:r w:rsidRPr="00EA76E6">
        <w:t>— </w:t>
      </w:r>
      <w:r w:rsidR="00CA2403" w:rsidRPr="00EA76E6">
        <w:t>Parfait</w:t>
      </w:r>
      <w:r w:rsidRPr="00EA76E6">
        <w:t xml:space="preserve"> ! </w:t>
      </w:r>
      <w:r w:rsidR="00CA2403" w:rsidRPr="00EA76E6">
        <w:t>dit Stapleton</w:t>
      </w:r>
      <w:r w:rsidRPr="00EA76E6">
        <w:t xml:space="preserve">. </w:t>
      </w:r>
      <w:r w:rsidR="00CA2403" w:rsidRPr="00EA76E6">
        <w:t>Vous avez raison d</w:t>
      </w:r>
      <w:r w:rsidRPr="00EA76E6">
        <w:t>’</w:t>
      </w:r>
      <w:r w:rsidR="00CA2403" w:rsidRPr="00EA76E6">
        <w:t>être prudent et discret</w:t>
      </w:r>
      <w:r w:rsidRPr="00EA76E6">
        <w:t xml:space="preserve">. </w:t>
      </w:r>
      <w:r w:rsidR="00CA2403" w:rsidRPr="00EA76E6">
        <w:t>Je suis confus d</w:t>
      </w:r>
      <w:r w:rsidRPr="00EA76E6">
        <w:t>’</w:t>
      </w:r>
      <w:r w:rsidR="00CA2403" w:rsidRPr="00EA76E6">
        <w:t>avoir commis une intrusion absolument injustifiable</w:t>
      </w:r>
      <w:r w:rsidRPr="00EA76E6">
        <w:t xml:space="preserve">, </w:t>
      </w:r>
      <w:r w:rsidR="00CA2403" w:rsidRPr="00EA76E6">
        <w:t>et je vous promets de ne plus vous reparler de l</w:t>
      </w:r>
      <w:r w:rsidRPr="00EA76E6">
        <w:t>’</w:t>
      </w:r>
      <w:r w:rsidR="00CA2403" w:rsidRPr="00EA76E6">
        <w:t>affaire</w:t>
      </w:r>
      <w:r w:rsidRPr="00EA76E6">
        <w:t>. »</w:t>
      </w:r>
    </w:p>
    <w:p w14:paraId="0241FE87" w14:textId="77777777" w:rsidR="00C646BA" w:rsidRPr="00EA76E6" w:rsidRDefault="00CA2403" w:rsidP="00C646BA">
      <w:r w:rsidRPr="00EA76E6">
        <w:t>Nous étions arrivés à un endroit où un étroit chemin g</w:t>
      </w:r>
      <w:r w:rsidRPr="00EA76E6">
        <w:t>a</w:t>
      </w:r>
      <w:r w:rsidRPr="00EA76E6">
        <w:t>zonné débouchait sur la route après avoir serpenté à travers la lande</w:t>
      </w:r>
      <w:r w:rsidR="00C646BA" w:rsidRPr="00EA76E6">
        <w:t xml:space="preserve">. </w:t>
      </w:r>
      <w:r w:rsidRPr="00EA76E6">
        <w:t>Une col</w:t>
      </w:r>
      <w:r w:rsidR="009F12A7" w:rsidRPr="00EA76E6">
        <w:t>l</w:t>
      </w:r>
      <w:r w:rsidRPr="00EA76E6">
        <w:t>ine abrupte</w:t>
      </w:r>
      <w:r w:rsidR="00C646BA" w:rsidRPr="00EA76E6">
        <w:t xml:space="preserve">, </w:t>
      </w:r>
      <w:r w:rsidRPr="00EA76E6">
        <w:t>parsemée de rochers</w:t>
      </w:r>
      <w:r w:rsidR="00C646BA" w:rsidRPr="00EA76E6">
        <w:t xml:space="preserve">, </w:t>
      </w:r>
      <w:r w:rsidRPr="00EA76E6">
        <w:t>se dressait sur la droite</w:t>
      </w:r>
      <w:r w:rsidR="00C646BA" w:rsidRPr="00EA76E6">
        <w:t xml:space="preserve"> : </w:t>
      </w:r>
      <w:r w:rsidRPr="00EA76E6">
        <w:t>autrefois elle avait été creusée par une carrière de granit</w:t>
      </w:r>
      <w:r w:rsidR="00C646BA" w:rsidRPr="00EA76E6">
        <w:t xml:space="preserve">. </w:t>
      </w:r>
      <w:r w:rsidRPr="00EA76E6">
        <w:t>La face qui était devant nous formait une sorte de falaise noire</w:t>
      </w:r>
      <w:r w:rsidR="00C646BA" w:rsidRPr="00EA76E6">
        <w:t xml:space="preserve">, </w:t>
      </w:r>
      <w:r w:rsidRPr="00EA76E6">
        <w:t>avec des fougères et des ronces nichées dans ses cr</w:t>
      </w:r>
      <w:r w:rsidRPr="00EA76E6">
        <w:t>e</w:t>
      </w:r>
      <w:r w:rsidRPr="00EA76E6">
        <w:t>vasses</w:t>
      </w:r>
      <w:r w:rsidR="00C646BA" w:rsidRPr="00EA76E6">
        <w:t xml:space="preserve">. </w:t>
      </w:r>
      <w:r w:rsidR="008D2AD1" w:rsidRPr="00EA76E6">
        <w:t>À</w:t>
      </w:r>
      <w:r w:rsidRPr="00EA76E6">
        <w:t xml:space="preserve"> quelque distance s</w:t>
      </w:r>
      <w:r w:rsidR="00C646BA" w:rsidRPr="00EA76E6">
        <w:t>’</w:t>
      </w:r>
      <w:r w:rsidRPr="00EA76E6">
        <w:t>élevait un panache de fumée grise</w:t>
      </w:r>
      <w:r w:rsidR="00C646BA" w:rsidRPr="00EA76E6">
        <w:t>.</w:t>
      </w:r>
    </w:p>
    <w:p w14:paraId="023F91DB" w14:textId="0D72A574" w:rsidR="00C646BA" w:rsidRPr="00EA76E6" w:rsidRDefault="00C646BA" w:rsidP="00C646BA">
      <w:r w:rsidRPr="00EA76E6">
        <w:t>« </w:t>
      </w:r>
      <w:r w:rsidR="00CA2403" w:rsidRPr="00EA76E6">
        <w:t>Une petite marche le long de ce chemin nous mènerait à Merripit</w:t>
      </w:r>
      <w:r w:rsidRPr="00EA76E6">
        <w:t xml:space="preserve">, </w:t>
      </w:r>
      <w:r w:rsidR="00CA2403" w:rsidRPr="00EA76E6">
        <w:t>m</w:t>
      </w:r>
      <w:r w:rsidRPr="00EA76E6">
        <w:t>’</w:t>
      </w:r>
      <w:r w:rsidR="00CA2403" w:rsidRPr="00EA76E6">
        <w:t>expliqua Stapleton</w:t>
      </w:r>
      <w:r w:rsidRPr="00EA76E6">
        <w:t xml:space="preserve">. </w:t>
      </w:r>
      <w:r w:rsidR="00CA2403" w:rsidRPr="00EA76E6">
        <w:t>Voudriez-vous m</w:t>
      </w:r>
      <w:r w:rsidRPr="00EA76E6">
        <w:t>’</w:t>
      </w:r>
      <w:r w:rsidR="00CA2403" w:rsidRPr="00EA76E6">
        <w:t xml:space="preserve">accorder </w:t>
      </w:r>
      <w:r w:rsidR="00CA2403" w:rsidRPr="00EA76E6">
        <w:lastRenderedPageBreak/>
        <w:t>une heure de votre temps afin que j</w:t>
      </w:r>
      <w:r w:rsidRPr="00EA76E6">
        <w:t>’</w:t>
      </w:r>
      <w:r w:rsidR="00CA2403" w:rsidRPr="00EA76E6">
        <w:t>aie le plaisir de vous présenter à ma sœur</w:t>
      </w:r>
      <w:r w:rsidRPr="00EA76E6">
        <w:t> ? »</w:t>
      </w:r>
    </w:p>
    <w:p w14:paraId="5ABBB8BD" w14:textId="77777777" w:rsidR="00C646BA" w:rsidRPr="00EA76E6" w:rsidRDefault="00CA2403" w:rsidP="00C646BA">
      <w:r w:rsidRPr="00EA76E6">
        <w:t>Ma première réaction fut que je devrais me trouver auprès de Sir Henry</w:t>
      </w:r>
      <w:r w:rsidR="00C646BA" w:rsidRPr="00EA76E6">
        <w:t xml:space="preserve">. </w:t>
      </w:r>
      <w:r w:rsidRPr="00EA76E6">
        <w:t>Mais je me remémorai le tas de papiers et de fa</w:t>
      </w:r>
      <w:r w:rsidRPr="00EA76E6">
        <w:t>c</w:t>
      </w:r>
      <w:r w:rsidRPr="00EA76E6">
        <w:t>tures qui encombrait son bureau</w:t>
      </w:r>
      <w:r w:rsidR="00C646BA" w:rsidRPr="00EA76E6">
        <w:t xml:space="preserve"> : </w:t>
      </w:r>
      <w:r w:rsidRPr="00EA76E6">
        <w:t>je ne lui serais d</w:t>
      </w:r>
      <w:r w:rsidR="00C646BA" w:rsidRPr="00EA76E6">
        <w:t>’</w:t>
      </w:r>
      <w:r w:rsidRPr="00EA76E6">
        <w:t>aucun s</w:t>
      </w:r>
      <w:r w:rsidRPr="00EA76E6">
        <w:t>e</w:t>
      </w:r>
      <w:r w:rsidRPr="00EA76E6">
        <w:t>cours pour leur dépouillement</w:t>
      </w:r>
      <w:r w:rsidR="00C646BA" w:rsidRPr="00EA76E6">
        <w:t xml:space="preserve">. </w:t>
      </w:r>
      <w:r w:rsidRPr="00EA76E6">
        <w:t>Et Holmes m</w:t>
      </w:r>
      <w:r w:rsidR="00C646BA" w:rsidRPr="00EA76E6">
        <w:t>’</w:t>
      </w:r>
      <w:r w:rsidRPr="00EA76E6">
        <w:t>avait express</w:t>
      </w:r>
      <w:r w:rsidRPr="00EA76E6">
        <w:t>é</w:t>
      </w:r>
      <w:r w:rsidRPr="00EA76E6">
        <w:t>ment recommandé d</w:t>
      </w:r>
      <w:r w:rsidR="00C646BA" w:rsidRPr="00EA76E6">
        <w:t>’</w:t>
      </w:r>
      <w:r w:rsidRPr="00EA76E6">
        <w:t>étudier les voisins</w:t>
      </w:r>
      <w:r w:rsidR="00C646BA" w:rsidRPr="00EA76E6">
        <w:t xml:space="preserve">. </w:t>
      </w:r>
      <w:r w:rsidRPr="00EA76E6">
        <w:t>J</w:t>
      </w:r>
      <w:r w:rsidR="00C646BA" w:rsidRPr="00EA76E6">
        <w:t>’</w:t>
      </w:r>
      <w:r w:rsidRPr="00EA76E6">
        <w:t>acceptai donc l</w:t>
      </w:r>
      <w:r w:rsidR="00C646BA" w:rsidRPr="00EA76E6">
        <w:t>’</w:t>
      </w:r>
      <w:r w:rsidRPr="00EA76E6">
        <w:t>invitation de Stapleton et nous nous engageâmes dans le se</w:t>
      </w:r>
      <w:r w:rsidRPr="00EA76E6">
        <w:t>n</w:t>
      </w:r>
      <w:r w:rsidRPr="00EA76E6">
        <w:t>tier</w:t>
      </w:r>
      <w:r w:rsidR="00C646BA" w:rsidRPr="00EA76E6">
        <w:t>.</w:t>
      </w:r>
    </w:p>
    <w:p w14:paraId="333CE423" w14:textId="77777777" w:rsidR="00C646BA" w:rsidRPr="00EA76E6" w:rsidRDefault="00C646BA" w:rsidP="00C646BA">
      <w:r w:rsidRPr="00EA76E6">
        <w:t>« </w:t>
      </w:r>
      <w:r w:rsidR="00CA2403" w:rsidRPr="00EA76E6">
        <w:t>C</w:t>
      </w:r>
      <w:r w:rsidRPr="00EA76E6">
        <w:t>’</w:t>
      </w:r>
      <w:r w:rsidR="00CA2403" w:rsidRPr="00EA76E6">
        <w:t>est un lieu merveilleux</w:t>
      </w:r>
      <w:r w:rsidRPr="00EA76E6">
        <w:t xml:space="preserve">, </w:t>
      </w:r>
      <w:r w:rsidR="00CA2403" w:rsidRPr="00EA76E6">
        <w:t>notre lande</w:t>
      </w:r>
      <w:r w:rsidRPr="00EA76E6">
        <w:t xml:space="preserve">, </w:t>
      </w:r>
      <w:r w:rsidR="00CA2403" w:rsidRPr="00EA76E6">
        <w:t>me dit-il en pr</w:t>
      </w:r>
      <w:r w:rsidR="00CA2403" w:rsidRPr="00EA76E6">
        <w:t>o</w:t>
      </w:r>
      <w:r w:rsidR="00CA2403" w:rsidRPr="00EA76E6">
        <w:t>menant son regard sur les ondulations de terrain</w:t>
      </w:r>
      <w:r w:rsidRPr="00EA76E6">
        <w:t xml:space="preserve">. </w:t>
      </w:r>
      <w:r w:rsidR="00CA2403" w:rsidRPr="00EA76E6">
        <w:t>On ne se lasse jamais de la lande</w:t>
      </w:r>
      <w:r w:rsidRPr="00EA76E6">
        <w:t xml:space="preserve">. </w:t>
      </w:r>
      <w:r w:rsidR="00CA2403" w:rsidRPr="00EA76E6">
        <w:t>Vous n</w:t>
      </w:r>
      <w:r w:rsidRPr="00EA76E6">
        <w:t>’</w:t>
      </w:r>
      <w:r w:rsidR="00CA2403" w:rsidRPr="00EA76E6">
        <w:t>avez pas idée des secrets merveilleux qu</w:t>
      </w:r>
      <w:r w:rsidRPr="00EA76E6">
        <w:t>’</w:t>
      </w:r>
      <w:r w:rsidR="00CA2403" w:rsidRPr="00EA76E6">
        <w:t>elle recèle</w:t>
      </w:r>
      <w:r w:rsidRPr="00EA76E6">
        <w:t xml:space="preserve">. </w:t>
      </w:r>
      <w:r w:rsidR="00CA2403" w:rsidRPr="00EA76E6">
        <w:t>Elle est si vaste</w:t>
      </w:r>
      <w:r w:rsidRPr="00EA76E6">
        <w:t xml:space="preserve">, </w:t>
      </w:r>
      <w:r w:rsidR="00CA2403" w:rsidRPr="00EA76E6">
        <w:t>si nue</w:t>
      </w:r>
      <w:r w:rsidRPr="00EA76E6">
        <w:t xml:space="preserve">, </w:t>
      </w:r>
      <w:r w:rsidR="00CA2403" w:rsidRPr="00EA76E6">
        <w:t>si mystérieuse</w:t>
      </w:r>
      <w:r w:rsidRPr="00EA76E6">
        <w:t> !</w:t>
      </w:r>
    </w:p>
    <w:p w14:paraId="6984EAFB" w14:textId="77777777" w:rsidR="00C646BA" w:rsidRPr="00EA76E6" w:rsidRDefault="00C646BA" w:rsidP="00C646BA">
      <w:r w:rsidRPr="00EA76E6">
        <w:t>— </w:t>
      </w:r>
      <w:r w:rsidR="00CA2403" w:rsidRPr="00EA76E6">
        <w:t>Vous la connaissez bien</w:t>
      </w:r>
      <w:r w:rsidRPr="00EA76E6">
        <w:t> ?</w:t>
      </w:r>
    </w:p>
    <w:p w14:paraId="101E2850" w14:textId="77777777" w:rsidR="00C646BA" w:rsidRPr="00EA76E6" w:rsidRDefault="00C646BA" w:rsidP="00C646BA">
      <w:r w:rsidRPr="00EA76E6">
        <w:t>— </w:t>
      </w:r>
      <w:r w:rsidR="00CA2403" w:rsidRPr="00EA76E6">
        <w:t>Je ne suis installé que depuis deux ans</w:t>
      </w:r>
      <w:r w:rsidRPr="00EA76E6">
        <w:t xml:space="preserve">. </w:t>
      </w:r>
      <w:r w:rsidR="00CA2403" w:rsidRPr="00EA76E6">
        <w:t>Autant dire que les gens d</w:t>
      </w:r>
      <w:r w:rsidRPr="00EA76E6">
        <w:t>’</w:t>
      </w:r>
      <w:r w:rsidR="00CA2403" w:rsidRPr="00EA76E6">
        <w:t>ici m</w:t>
      </w:r>
      <w:r w:rsidRPr="00EA76E6">
        <w:t>’</w:t>
      </w:r>
      <w:r w:rsidR="00CA2403" w:rsidRPr="00EA76E6">
        <w:t>appellent un nouveau venu</w:t>
      </w:r>
      <w:r w:rsidRPr="00EA76E6">
        <w:t xml:space="preserve">. </w:t>
      </w:r>
      <w:r w:rsidR="00CA2403" w:rsidRPr="00EA76E6">
        <w:t>Nous sommes arr</w:t>
      </w:r>
      <w:r w:rsidR="00CA2403" w:rsidRPr="00EA76E6">
        <w:t>i</w:t>
      </w:r>
      <w:r w:rsidR="00CA2403" w:rsidRPr="00EA76E6">
        <w:t>vés peu après Sir Charles</w:t>
      </w:r>
      <w:r w:rsidRPr="00EA76E6">
        <w:t xml:space="preserve">. </w:t>
      </w:r>
      <w:r w:rsidR="00CA2403" w:rsidRPr="00EA76E6">
        <w:t>Mais mes goûts m</w:t>
      </w:r>
      <w:r w:rsidRPr="00EA76E6">
        <w:t>’</w:t>
      </w:r>
      <w:r w:rsidR="00CA2403" w:rsidRPr="00EA76E6">
        <w:t>ont conduit à e</w:t>
      </w:r>
      <w:r w:rsidR="00CA2403" w:rsidRPr="00EA76E6">
        <w:t>x</w:t>
      </w:r>
      <w:r w:rsidR="00CA2403" w:rsidRPr="00EA76E6">
        <w:t>plorer toute la région</w:t>
      </w:r>
      <w:r w:rsidRPr="00EA76E6">
        <w:t xml:space="preserve">, </w:t>
      </w:r>
      <w:r w:rsidR="00CA2403" w:rsidRPr="00EA76E6">
        <w:t>et je crois que peu d</w:t>
      </w:r>
      <w:r w:rsidRPr="00EA76E6">
        <w:t>’</w:t>
      </w:r>
      <w:r w:rsidR="00CA2403" w:rsidRPr="00EA76E6">
        <w:t>hommes la connai</w:t>
      </w:r>
      <w:r w:rsidR="00CA2403" w:rsidRPr="00EA76E6">
        <w:t>s</w:t>
      </w:r>
      <w:r w:rsidR="00CA2403" w:rsidRPr="00EA76E6">
        <w:t>sent mieux que moi</w:t>
      </w:r>
      <w:r w:rsidRPr="00EA76E6">
        <w:t>.</w:t>
      </w:r>
    </w:p>
    <w:p w14:paraId="60BF542F" w14:textId="77777777" w:rsidR="00C646BA" w:rsidRPr="00EA76E6" w:rsidRDefault="00C646BA" w:rsidP="00C646BA">
      <w:r w:rsidRPr="00EA76E6">
        <w:t>— </w:t>
      </w:r>
      <w:r w:rsidR="00CA2403" w:rsidRPr="00EA76E6">
        <w:t>Est-elle si difficile à connaître</w:t>
      </w:r>
      <w:r w:rsidRPr="00EA76E6">
        <w:t> ?</w:t>
      </w:r>
    </w:p>
    <w:p w14:paraId="4867ABB7" w14:textId="77777777" w:rsidR="00C646BA" w:rsidRPr="00EA76E6" w:rsidRDefault="00C646BA" w:rsidP="00C646BA">
      <w:r w:rsidRPr="00EA76E6">
        <w:t>— </w:t>
      </w:r>
      <w:r w:rsidR="00CA2403" w:rsidRPr="00EA76E6">
        <w:t>Très</w:t>
      </w:r>
      <w:r w:rsidRPr="00EA76E6">
        <w:t xml:space="preserve">. </w:t>
      </w:r>
      <w:r w:rsidR="00CA2403" w:rsidRPr="00EA76E6">
        <w:t>Vous voyez</w:t>
      </w:r>
      <w:r w:rsidRPr="00EA76E6">
        <w:t xml:space="preserve">, </w:t>
      </w:r>
      <w:r w:rsidR="00CA2403" w:rsidRPr="00EA76E6">
        <w:t>par exemple</w:t>
      </w:r>
      <w:r w:rsidRPr="00EA76E6">
        <w:t xml:space="preserve">, </w:t>
      </w:r>
      <w:r w:rsidR="00CA2403" w:rsidRPr="00EA76E6">
        <w:t>cette grande plaine vers le nord</w:t>
      </w:r>
      <w:r w:rsidRPr="00EA76E6">
        <w:t xml:space="preserve">, </w:t>
      </w:r>
      <w:r w:rsidR="00CA2403" w:rsidRPr="00EA76E6">
        <w:t>avec ces étranges collines qui y ont poussé</w:t>
      </w:r>
      <w:r w:rsidRPr="00EA76E6">
        <w:t xml:space="preserve">. </w:t>
      </w:r>
      <w:r w:rsidR="00CA2403" w:rsidRPr="00EA76E6">
        <w:t>N</w:t>
      </w:r>
      <w:r w:rsidRPr="00EA76E6">
        <w:t>’</w:t>
      </w:r>
      <w:r w:rsidR="00CA2403" w:rsidRPr="00EA76E6">
        <w:t>y rema</w:t>
      </w:r>
      <w:r w:rsidR="00CA2403" w:rsidRPr="00EA76E6">
        <w:t>r</w:t>
      </w:r>
      <w:r w:rsidR="00CA2403" w:rsidRPr="00EA76E6">
        <w:t>quez</w:t>
      </w:r>
      <w:r w:rsidRPr="00EA76E6">
        <w:t>-</w:t>
      </w:r>
      <w:r w:rsidR="00CA2403" w:rsidRPr="00EA76E6">
        <w:t>vous rien de particulier</w:t>
      </w:r>
      <w:r w:rsidRPr="00EA76E6">
        <w:t> ?</w:t>
      </w:r>
    </w:p>
    <w:p w14:paraId="69E2968C" w14:textId="77777777" w:rsidR="00C646BA" w:rsidRPr="00EA76E6" w:rsidRDefault="00C646BA" w:rsidP="00C646BA">
      <w:r w:rsidRPr="00EA76E6">
        <w:t>— </w:t>
      </w:r>
      <w:r w:rsidR="00CA2403" w:rsidRPr="00EA76E6">
        <w:t>Ce serait un endroit rêvé pour faire du cheval</w:t>
      </w:r>
      <w:r w:rsidRPr="00EA76E6">
        <w:t>.</w:t>
      </w:r>
    </w:p>
    <w:p w14:paraId="53ABD663" w14:textId="77777777" w:rsidR="00C646BA" w:rsidRPr="00EA76E6" w:rsidRDefault="00C646BA" w:rsidP="00C646BA">
      <w:r w:rsidRPr="00EA76E6">
        <w:t>— </w:t>
      </w:r>
      <w:r w:rsidR="00CA2403" w:rsidRPr="00EA76E6">
        <w:t>Bien sûr</w:t>
      </w:r>
      <w:r w:rsidRPr="00EA76E6">
        <w:t xml:space="preserve">, </w:t>
      </w:r>
      <w:r w:rsidR="00CA2403" w:rsidRPr="00EA76E6">
        <w:t>c</w:t>
      </w:r>
      <w:r w:rsidRPr="00EA76E6">
        <w:t>’</w:t>
      </w:r>
      <w:r w:rsidR="00CA2403" w:rsidRPr="00EA76E6">
        <w:t>est la première idée</w:t>
      </w:r>
      <w:r w:rsidRPr="00EA76E6">
        <w:t xml:space="preserve"> ! </w:t>
      </w:r>
      <w:r w:rsidR="00CA2403" w:rsidRPr="00EA76E6">
        <w:t>Idée qui a coûté la vie à beaucoup</w:t>
      </w:r>
      <w:r w:rsidRPr="00EA76E6">
        <w:t xml:space="preserve">. </w:t>
      </w:r>
      <w:r w:rsidR="00CA2403" w:rsidRPr="00EA76E6">
        <w:t>Distinguez-vous ces taches vertes</w:t>
      </w:r>
      <w:r w:rsidRPr="00EA76E6">
        <w:t xml:space="preserve">, </w:t>
      </w:r>
      <w:r w:rsidR="00CA2403" w:rsidRPr="00EA76E6">
        <w:t>brillantes</w:t>
      </w:r>
      <w:r w:rsidRPr="00EA76E6">
        <w:t xml:space="preserve">, </w:t>
      </w:r>
      <w:r w:rsidR="00CA2403" w:rsidRPr="00EA76E6">
        <w:t>éparpi</w:t>
      </w:r>
      <w:r w:rsidR="00CA2403" w:rsidRPr="00EA76E6">
        <w:t>l</w:t>
      </w:r>
      <w:r w:rsidR="00CA2403" w:rsidRPr="00EA76E6">
        <w:t>lées</w:t>
      </w:r>
      <w:r w:rsidRPr="00EA76E6">
        <w:t> ?</w:t>
      </w:r>
    </w:p>
    <w:p w14:paraId="19A45C3D" w14:textId="34B660C9" w:rsidR="00C646BA" w:rsidRPr="00EA76E6" w:rsidRDefault="00C646BA" w:rsidP="00C646BA">
      <w:r w:rsidRPr="00EA76E6">
        <w:t>— </w:t>
      </w:r>
      <w:r w:rsidR="00CA2403" w:rsidRPr="00EA76E6">
        <w:t>Oui</w:t>
      </w:r>
      <w:r w:rsidRPr="00EA76E6">
        <w:t xml:space="preserve">. </w:t>
      </w:r>
      <w:r w:rsidR="00CA2403" w:rsidRPr="00EA76E6">
        <w:t>Le sol est plus fertile là qu</w:t>
      </w:r>
      <w:r w:rsidRPr="00EA76E6">
        <w:t>’</w:t>
      </w:r>
      <w:r w:rsidR="00CA2403" w:rsidRPr="00EA76E6">
        <w:t>ailleurs</w:t>
      </w:r>
      <w:r w:rsidRPr="00EA76E6">
        <w:t>. »</w:t>
      </w:r>
    </w:p>
    <w:p w14:paraId="47EC9737" w14:textId="77777777" w:rsidR="00C646BA" w:rsidRPr="00EA76E6" w:rsidRDefault="00CA2403" w:rsidP="00C646BA">
      <w:r w:rsidRPr="00EA76E6">
        <w:lastRenderedPageBreak/>
        <w:t>Stapleton se mit à rire</w:t>
      </w:r>
      <w:r w:rsidR="00C646BA" w:rsidRPr="00EA76E6">
        <w:t>.</w:t>
      </w:r>
    </w:p>
    <w:p w14:paraId="5D9DE5C8" w14:textId="024C65DE" w:rsidR="00C646BA" w:rsidRPr="00EA76E6" w:rsidRDefault="00C646BA" w:rsidP="00C646BA">
      <w:r w:rsidRPr="00EA76E6">
        <w:t>« </w:t>
      </w:r>
      <w:r w:rsidR="00CA2403" w:rsidRPr="00EA76E6">
        <w:t>Je vous présente le grand bourbier de Grimpen</w:t>
      </w:r>
      <w:r w:rsidRPr="00EA76E6">
        <w:t xml:space="preserve">, </w:t>
      </w:r>
      <w:r w:rsidR="00CA2403" w:rsidRPr="00EA76E6">
        <w:t>me dit-il</w:t>
      </w:r>
      <w:r w:rsidRPr="00EA76E6">
        <w:t xml:space="preserve">. </w:t>
      </w:r>
      <w:r w:rsidR="00CA2403" w:rsidRPr="00EA76E6">
        <w:t>Un faux pas</w:t>
      </w:r>
      <w:r w:rsidRPr="00EA76E6">
        <w:t xml:space="preserve">, </w:t>
      </w:r>
      <w:r w:rsidR="00CA2403" w:rsidRPr="00EA76E6">
        <w:t>et c</w:t>
      </w:r>
      <w:r w:rsidRPr="00EA76E6">
        <w:t>’</w:t>
      </w:r>
      <w:r w:rsidR="00CA2403" w:rsidRPr="00EA76E6">
        <w:t>est la mort pour un homme ou pour un animal</w:t>
      </w:r>
      <w:r w:rsidRPr="00EA76E6">
        <w:t xml:space="preserve">. </w:t>
      </w:r>
      <w:r w:rsidR="00CA2403" w:rsidRPr="00EA76E6">
        <w:t>Hier encore</w:t>
      </w:r>
      <w:r w:rsidRPr="00EA76E6">
        <w:t xml:space="preserve">, </w:t>
      </w:r>
      <w:r w:rsidR="00CA2403" w:rsidRPr="00EA76E6">
        <w:t>j</w:t>
      </w:r>
      <w:r w:rsidRPr="00EA76E6">
        <w:t>’</w:t>
      </w:r>
      <w:r w:rsidR="00CA2403" w:rsidRPr="00EA76E6">
        <w:t>ai vu l</w:t>
      </w:r>
      <w:r w:rsidRPr="00EA76E6">
        <w:t>’</w:t>
      </w:r>
      <w:r w:rsidR="00CA2403" w:rsidRPr="00EA76E6">
        <w:t>un des poneys de la lande errer par-là</w:t>
      </w:r>
      <w:r w:rsidRPr="00EA76E6">
        <w:t xml:space="preserve"> ; </w:t>
      </w:r>
      <w:r w:rsidR="00CA2403" w:rsidRPr="00EA76E6">
        <w:t>il n</w:t>
      </w:r>
      <w:r w:rsidRPr="00EA76E6">
        <w:t>’</w:t>
      </w:r>
      <w:r w:rsidR="00CA2403" w:rsidRPr="00EA76E6">
        <w:t>en est jamais sorti</w:t>
      </w:r>
      <w:r w:rsidRPr="00EA76E6">
        <w:t xml:space="preserve">. </w:t>
      </w:r>
      <w:r w:rsidR="00CA2403" w:rsidRPr="00EA76E6">
        <w:t>J</w:t>
      </w:r>
      <w:r w:rsidRPr="00EA76E6">
        <w:t>’</w:t>
      </w:r>
      <w:r w:rsidR="00CA2403" w:rsidRPr="00EA76E6">
        <w:t xml:space="preserve">ai vu sa </w:t>
      </w:r>
      <w:r w:rsidR="009F12A7" w:rsidRPr="00EA76E6">
        <w:t xml:space="preserve">tête </w:t>
      </w:r>
      <w:r w:rsidR="00CA2403" w:rsidRPr="00EA76E6">
        <w:t>qui longtemps a émergé au-dessus d</w:t>
      </w:r>
      <w:r w:rsidRPr="00EA76E6">
        <w:t>’</w:t>
      </w:r>
      <w:r w:rsidR="00CA2403" w:rsidRPr="00EA76E6">
        <w:t>un trou de vase</w:t>
      </w:r>
      <w:r w:rsidRPr="00EA76E6">
        <w:t xml:space="preserve">, </w:t>
      </w:r>
      <w:r w:rsidR="00CA2403" w:rsidRPr="00EA76E6">
        <w:t>mais le marais l</w:t>
      </w:r>
      <w:r w:rsidRPr="00EA76E6">
        <w:t>’</w:t>
      </w:r>
      <w:r w:rsidR="00CA2403" w:rsidRPr="00EA76E6">
        <w:t>a finalement aspiré</w:t>
      </w:r>
      <w:r w:rsidRPr="00EA76E6">
        <w:t xml:space="preserve">. </w:t>
      </w:r>
      <w:r w:rsidR="00CA2403" w:rsidRPr="00EA76E6">
        <w:t>Même pendant la saison sèche</w:t>
      </w:r>
      <w:r w:rsidRPr="00EA76E6">
        <w:t xml:space="preserve">, </w:t>
      </w:r>
      <w:r w:rsidR="00CA2403" w:rsidRPr="00EA76E6">
        <w:t>il est dangereux de traverser le bourbier</w:t>
      </w:r>
      <w:r w:rsidRPr="00EA76E6">
        <w:t xml:space="preserve"> ; </w:t>
      </w:r>
      <w:r w:rsidR="00CA2403" w:rsidRPr="00EA76E6">
        <w:t>à plus forte raison après les pluies d</w:t>
      </w:r>
      <w:r w:rsidRPr="00EA76E6">
        <w:t>’</w:t>
      </w:r>
      <w:r w:rsidR="00CA2403" w:rsidRPr="00EA76E6">
        <w:t>automne</w:t>
      </w:r>
      <w:r w:rsidRPr="00EA76E6">
        <w:t xml:space="preserve"> ! </w:t>
      </w:r>
      <w:r w:rsidR="00CA2403" w:rsidRPr="00EA76E6">
        <w:t>Et c</w:t>
      </w:r>
      <w:r w:rsidR="00CA2403" w:rsidRPr="00EA76E6">
        <w:t>e</w:t>
      </w:r>
      <w:r w:rsidR="00CA2403" w:rsidRPr="00EA76E6">
        <w:t>pendant</w:t>
      </w:r>
      <w:r w:rsidRPr="00EA76E6">
        <w:t xml:space="preserve">, </w:t>
      </w:r>
      <w:r w:rsidR="00CA2403" w:rsidRPr="00EA76E6">
        <w:t>moi</w:t>
      </w:r>
      <w:r w:rsidRPr="00EA76E6">
        <w:t xml:space="preserve">, </w:t>
      </w:r>
      <w:r w:rsidR="00CA2403" w:rsidRPr="00EA76E6">
        <w:t>je peux m</w:t>
      </w:r>
      <w:r w:rsidRPr="00EA76E6">
        <w:t>’</w:t>
      </w:r>
      <w:r w:rsidR="00CA2403" w:rsidRPr="00EA76E6">
        <w:t>y promener et en revenir vivant</w:t>
      </w:r>
      <w:r w:rsidRPr="00EA76E6">
        <w:t xml:space="preserve">. </w:t>
      </w:r>
      <w:r w:rsidR="00CA2403" w:rsidRPr="00EA76E6">
        <w:t>Tenez</w:t>
      </w:r>
      <w:r w:rsidRPr="00EA76E6">
        <w:t xml:space="preserve">, </w:t>
      </w:r>
      <w:r w:rsidR="00CA2403" w:rsidRPr="00EA76E6">
        <w:t>voilà un autre de ces malheureux poneys</w:t>
      </w:r>
      <w:r w:rsidRPr="00EA76E6">
        <w:t> ! »</w:t>
      </w:r>
    </w:p>
    <w:p w14:paraId="62A53222" w14:textId="77777777" w:rsidR="00C646BA" w:rsidRPr="00EA76E6" w:rsidRDefault="00CA2403" w:rsidP="00C646BA">
      <w:r w:rsidRPr="00EA76E6">
        <w:t>Quelque chose de brun se balançait en déséquilibre parmi les joncs verts</w:t>
      </w:r>
      <w:r w:rsidR="00C646BA" w:rsidRPr="00EA76E6">
        <w:t xml:space="preserve">. </w:t>
      </w:r>
      <w:r w:rsidRPr="00EA76E6">
        <w:t>Puis un long cou qui se tordait dans l</w:t>
      </w:r>
      <w:r w:rsidR="00C646BA" w:rsidRPr="00EA76E6">
        <w:t>’</w:t>
      </w:r>
      <w:r w:rsidRPr="00EA76E6">
        <w:t>agonie sa</w:t>
      </w:r>
      <w:r w:rsidRPr="00EA76E6">
        <w:t>u</w:t>
      </w:r>
      <w:r w:rsidRPr="00EA76E6">
        <w:t>ta en l</w:t>
      </w:r>
      <w:r w:rsidR="00C646BA" w:rsidRPr="00EA76E6">
        <w:t>’</w:t>
      </w:r>
      <w:r w:rsidRPr="00EA76E6">
        <w:t>air et un hurlement effroyable retentit à travers la lande</w:t>
      </w:r>
      <w:r w:rsidR="00C646BA" w:rsidRPr="00EA76E6">
        <w:t xml:space="preserve">. </w:t>
      </w:r>
      <w:r w:rsidRPr="00EA76E6">
        <w:t>Je frémis d</w:t>
      </w:r>
      <w:r w:rsidR="00C646BA" w:rsidRPr="00EA76E6">
        <w:t>’</w:t>
      </w:r>
      <w:r w:rsidRPr="00EA76E6">
        <w:t>horreur</w:t>
      </w:r>
      <w:r w:rsidR="00C646BA" w:rsidRPr="00EA76E6">
        <w:t xml:space="preserve">, </w:t>
      </w:r>
      <w:r w:rsidRPr="00EA76E6">
        <w:t>mais les nerfs de mon compagnon me p</w:t>
      </w:r>
      <w:r w:rsidRPr="00EA76E6">
        <w:t>a</w:t>
      </w:r>
      <w:r w:rsidRPr="00EA76E6">
        <w:t>rurent plus solides que les miens</w:t>
      </w:r>
      <w:r w:rsidR="00C646BA" w:rsidRPr="00EA76E6">
        <w:t>.</w:t>
      </w:r>
    </w:p>
    <w:p w14:paraId="52DE2D11" w14:textId="77777777" w:rsidR="00C646BA" w:rsidRPr="00EA76E6" w:rsidRDefault="00C646BA" w:rsidP="00C646BA">
      <w:r w:rsidRPr="00EA76E6">
        <w:t>« </w:t>
      </w:r>
      <w:r w:rsidR="00CA2403" w:rsidRPr="00EA76E6">
        <w:t>Fini</w:t>
      </w:r>
      <w:r w:rsidRPr="00EA76E6">
        <w:t xml:space="preserve"> ! </w:t>
      </w:r>
      <w:r w:rsidR="00CA2403" w:rsidRPr="00EA76E6">
        <w:t>me dit-il</w:t>
      </w:r>
      <w:r w:rsidRPr="00EA76E6">
        <w:t xml:space="preserve">. </w:t>
      </w:r>
      <w:r w:rsidR="00CA2403" w:rsidRPr="00EA76E6">
        <w:t>Le bourbier l</w:t>
      </w:r>
      <w:r w:rsidRPr="00EA76E6">
        <w:t>’</w:t>
      </w:r>
      <w:r w:rsidR="00CA2403" w:rsidRPr="00EA76E6">
        <w:t>a englouti</w:t>
      </w:r>
      <w:r w:rsidRPr="00EA76E6">
        <w:t xml:space="preserve"> ! </w:t>
      </w:r>
      <w:r w:rsidR="00CA2403" w:rsidRPr="00EA76E6">
        <w:t>Deux en deux jours</w:t>
      </w:r>
      <w:r w:rsidRPr="00EA76E6">
        <w:t xml:space="preserve">, </w:t>
      </w:r>
      <w:r w:rsidR="00CA2403" w:rsidRPr="00EA76E6">
        <w:t>et peut-être beaucoup plus</w:t>
      </w:r>
      <w:r w:rsidRPr="00EA76E6">
        <w:t xml:space="preserve">, </w:t>
      </w:r>
      <w:r w:rsidR="00CA2403" w:rsidRPr="00EA76E6">
        <w:t>car les poneys ont pris l</w:t>
      </w:r>
      <w:r w:rsidRPr="00EA76E6">
        <w:t>’</w:t>
      </w:r>
      <w:r w:rsidR="00CA2403" w:rsidRPr="00EA76E6">
        <w:t>habitude de se rendre là pendant la saison sèche</w:t>
      </w:r>
      <w:r w:rsidRPr="00EA76E6">
        <w:t xml:space="preserve">, </w:t>
      </w:r>
      <w:r w:rsidR="00CA2403" w:rsidRPr="00EA76E6">
        <w:t>et ils ne se rendent compte de la différence que lorsque le bourbier les avale</w:t>
      </w:r>
      <w:r w:rsidRPr="00EA76E6">
        <w:t xml:space="preserve">. </w:t>
      </w:r>
      <w:r w:rsidR="00CA2403" w:rsidRPr="00EA76E6">
        <w:t>C</w:t>
      </w:r>
      <w:r w:rsidRPr="00EA76E6">
        <w:t>’</w:t>
      </w:r>
      <w:r w:rsidR="00CA2403" w:rsidRPr="00EA76E6">
        <w:t>est un sale endroit</w:t>
      </w:r>
      <w:r w:rsidRPr="00EA76E6">
        <w:t xml:space="preserve">, </w:t>
      </w:r>
      <w:r w:rsidR="00CA2403" w:rsidRPr="00EA76E6">
        <w:t>le grand bourbier de Grimpen</w:t>
      </w:r>
      <w:r w:rsidRPr="00EA76E6">
        <w:t> !</w:t>
      </w:r>
    </w:p>
    <w:p w14:paraId="637F4D9B" w14:textId="77777777" w:rsidR="00C646BA" w:rsidRPr="00EA76E6" w:rsidRDefault="00C646BA" w:rsidP="00C646BA">
      <w:r w:rsidRPr="00EA76E6">
        <w:t>— </w:t>
      </w:r>
      <w:r w:rsidR="00CA2403" w:rsidRPr="00EA76E6">
        <w:t>Et</w:t>
      </w:r>
      <w:r w:rsidRPr="00EA76E6">
        <w:t xml:space="preserve">, </w:t>
      </w:r>
      <w:r w:rsidR="00CA2403" w:rsidRPr="00EA76E6">
        <w:t>vous dites que vous pouvez le traverser</w:t>
      </w:r>
      <w:r w:rsidRPr="00EA76E6">
        <w:t> ?</w:t>
      </w:r>
    </w:p>
    <w:p w14:paraId="6328577D" w14:textId="77777777" w:rsidR="00C646BA" w:rsidRPr="00EA76E6" w:rsidRDefault="00C646BA" w:rsidP="00C646BA">
      <w:r w:rsidRPr="00EA76E6">
        <w:t>— </w:t>
      </w:r>
      <w:r w:rsidR="00CA2403" w:rsidRPr="00EA76E6">
        <w:t>Oui</w:t>
      </w:r>
      <w:r w:rsidRPr="00EA76E6">
        <w:t xml:space="preserve">. </w:t>
      </w:r>
      <w:r w:rsidR="00CA2403" w:rsidRPr="00EA76E6">
        <w:t>Il y a deux ou trois petits chemins qu</w:t>
      </w:r>
      <w:r w:rsidRPr="00EA76E6">
        <w:t>’</w:t>
      </w:r>
      <w:r w:rsidR="00CA2403" w:rsidRPr="00EA76E6">
        <w:t>un homme très agile peut emprunter</w:t>
      </w:r>
      <w:r w:rsidRPr="00EA76E6">
        <w:t xml:space="preserve">. </w:t>
      </w:r>
      <w:r w:rsidR="00CA2403" w:rsidRPr="00EA76E6">
        <w:t>Je les ai découverts</w:t>
      </w:r>
      <w:r w:rsidRPr="00EA76E6">
        <w:t>.</w:t>
      </w:r>
    </w:p>
    <w:p w14:paraId="331BC756" w14:textId="77777777" w:rsidR="00C646BA" w:rsidRPr="00EA76E6" w:rsidRDefault="00C646BA" w:rsidP="00C646BA">
      <w:r w:rsidRPr="00EA76E6">
        <w:t>— </w:t>
      </w:r>
      <w:r w:rsidR="00CA2403" w:rsidRPr="00EA76E6">
        <w:t>Mais pourquoi allez-vous dans un endroit aussi ho</w:t>
      </w:r>
      <w:r w:rsidR="00CA2403" w:rsidRPr="00EA76E6">
        <w:t>r</w:t>
      </w:r>
      <w:r w:rsidR="00CA2403" w:rsidRPr="00EA76E6">
        <w:t>rible</w:t>
      </w:r>
      <w:r w:rsidRPr="00EA76E6">
        <w:t> ?</w:t>
      </w:r>
    </w:p>
    <w:p w14:paraId="5D9FC86D" w14:textId="77777777" w:rsidR="00C646BA" w:rsidRPr="00EA76E6" w:rsidRDefault="00C646BA" w:rsidP="00C646BA">
      <w:r w:rsidRPr="00EA76E6">
        <w:t>— </w:t>
      </w:r>
      <w:r w:rsidR="00CA2403" w:rsidRPr="00EA76E6">
        <w:t>Voyez-vous les collines là-bas</w:t>
      </w:r>
      <w:r w:rsidRPr="00EA76E6">
        <w:t xml:space="preserve"> ? </w:t>
      </w:r>
      <w:r w:rsidR="00CA2403" w:rsidRPr="00EA76E6">
        <w:t>Ce sont de vraies îles is</w:t>
      </w:r>
      <w:r w:rsidR="00CA2403" w:rsidRPr="00EA76E6">
        <w:t>o</w:t>
      </w:r>
      <w:r w:rsidR="00CA2403" w:rsidRPr="00EA76E6">
        <w:t>lées de tous côtés par ce bourbier infranchissable qui les a ce</w:t>
      </w:r>
      <w:r w:rsidR="00CA2403" w:rsidRPr="00EA76E6">
        <w:t>r</w:t>
      </w:r>
      <w:r w:rsidR="00CA2403" w:rsidRPr="00EA76E6">
        <w:t>nées au cours des siècles</w:t>
      </w:r>
      <w:r w:rsidRPr="00EA76E6">
        <w:t xml:space="preserve">. </w:t>
      </w:r>
      <w:r w:rsidR="00CA2403" w:rsidRPr="00EA76E6">
        <w:t xml:space="preserve">Elles possèdent des plantes et </w:t>
      </w:r>
      <w:r w:rsidR="00CA2403" w:rsidRPr="00EA76E6">
        <w:lastRenderedPageBreak/>
        <w:t>des p</w:t>
      </w:r>
      <w:r w:rsidR="00CA2403" w:rsidRPr="00EA76E6">
        <w:t>a</w:t>
      </w:r>
      <w:r w:rsidR="00CA2403" w:rsidRPr="00EA76E6">
        <w:t>pillons rares toute la question est d</w:t>
      </w:r>
      <w:r w:rsidRPr="00EA76E6">
        <w:t>’</w:t>
      </w:r>
      <w:r w:rsidR="00CA2403" w:rsidRPr="00EA76E6">
        <w:t>avoir assez d</w:t>
      </w:r>
      <w:r w:rsidRPr="00EA76E6">
        <w:t>’</w:t>
      </w:r>
      <w:r w:rsidR="00CA2403" w:rsidRPr="00EA76E6">
        <w:t>astuce pour les atteindre</w:t>
      </w:r>
      <w:r w:rsidRPr="00EA76E6">
        <w:t>.</w:t>
      </w:r>
    </w:p>
    <w:p w14:paraId="69224CA7" w14:textId="4BBAF041" w:rsidR="00C646BA" w:rsidRPr="00EA76E6" w:rsidRDefault="00C646BA" w:rsidP="00C646BA">
      <w:r w:rsidRPr="00EA76E6">
        <w:t>— </w:t>
      </w:r>
      <w:r w:rsidR="00CA2403" w:rsidRPr="00EA76E6">
        <w:t>J</w:t>
      </w:r>
      <w:r w:rsidRPr="00EA76E6">
        <w:t>’</w:t>
      </w:r>
      <w:r w:rsidR="00CA2403" w:rsidRPr="00EA76E6">
        <w:t>essaierai ma chance un jour</w:t>
      </w:r>
      <w:r w:rsidRPr="00EA76E6">
        <w:t>.. »</w:t>
      </w:r>
    </w:p>
    <w:p w14:paraId="7BA82B87" w14:textId="77777777" w:rsidR="00C646BA" w:rsidRPr="00EA76E6" w:rsidRDefault="00CA2403" w:rsidP="00C646BA">
      <w:r w:rsidRPr="00EA76E6">
        <w:t>Il me regarda ahuri</w:t>
      </w:r>
      <w:r w:rsidR="00C646BA" w:rsidRPr="00EA76E6">
        <w:t>.</w:t>
      </w:r>
    </w:p>
    <w:p w14:paraId="37B0C046" w14:textId="77777777" w:rsidR="00C646BA" w:rsidRPr="00EA76E6" w:rsidRDefault="00C646BA" w:rsidP="00C646BA">
      <w:r w:rsidRPr="00EA76E6">
        <w:t>« </w:t>
      </w:r>
      <w:r w:rsidR="00CA2403" w:rsidRPr="00EA76E6">
        <w:t>Pour l</w:t>
      </w:r>
      <w:r w:rsidRPr="00EA76E6">
        <w:t>’</w:t>
      </w:r>
      <w:r w:rsidR="00CA2403" w:rsidRPr="00EA76E6">
        <w:t>amour de Dieu</w:t>
      </w:r>
      <w:r w:rsidRPr="00EA76E6">
        <w:t xml:space="preserve">, </w:t>
      </w:r>
      <w:r w:rsidR="00CA2403" w:rsidRPr="00EA76E6">
        <w:t>ôtez-vous cette idée de l</w:t>
      </w:r>
      <w:r w:rsidRPr="00EA76E6">
        <w:t>’</w:t>
      </w:r>
      <w:r w:rsidR="00CA2403" w:rsidRPr="00EA76E6">
        <w:t>esprit</w:t>
      </w:r>
      <w:r w:rsidRPr="00EA76E6">
        <w:t xml:space="preserve"> ! </w:t>
      </w:r>
      <w:r w:rsidR="00CA2403" w:rsidRPr="00EA76E6">
        <w:t>s</w:t>
      </w:r>
      <w:r w:rsidRPr="00EA76E6">
        <w:t>’</w:t>
      </w:r>
      <w:r w:rsidR="00CA2403" w:rsidRPr="00EA76E6">
        <w:t>écria-t-il</w:t>
      </w:r>
      <w:r w:rsidRPr="00EA76E6">
        <w:t xml:space="preserve">. </w:t>
      </w:r>
      <w:r w:rsidR="00CA2403" w:rsidRPr="00EA76E6">
        <w:t>Votre sang retomberait sur ma tête</w:t>
      </w:r>
      <w:r w:rsidRPr="00EA76E6">
        <w:t xml:space="preserve">. </w:t>
      </w:r>
      <w:r w:rsidR="00CA2403" w:rsidRPr="00EA76E6">
        <w:t>Je vous certifie que vous n</w:t>
      </w:r>
      <w:r w:rsidRPr="00EA76E6">
        <w:t>’</w:t>
      </w:r>
      <w:r w:rsidR="00CA2403" w:rsidRPr="00EA76E6">
        <w:t>auriez pas la moindre chance d</w:t>
      </w:r>
      <w:r w:rsidRPr="00EA76E6">
        <w:t>’</w:t>
      </w:r>
      <w:r w:rsidR="00CA2403" w:rsidRPr="00EA76E6">
        <w:t>en revenir vivant</w:t>
      </w:r>
      <w:r w:rsidRPr="00EA76E6">
        <w:t xml:space="preserve">. </w:t>
      </w:r>
      <w:r w:rsidR="00CA2403" w:rsidRPr="00EA76E6">
        <w:t>Ce n</w:t>
      </w:r>
      <w:r w:rsidRPr="00EA76E6">
        <w:t>’</w:t>
      </w:r>
      <w:r w:rsidR="00CA2403" w:rsidRPr="00EA76E6">
        <w:t>est que par des repères compliqués que je m</w:t>
      </w:r>
      <w:r w:rsidRPr="00EA76E6">
        <w:t>’</w:t>
      </w:r>
      <w:r w:rsidR="00CA2403" w:rsidRPr="00EA76E6">
        <w:t>en sors moi-même</w:t>
      </w:r>
      <w:r w:rsidRPr="00EA76E6">
        <w:t>.</w:t>
      </w:r>
    </w:p>
    <w:p w14:paraId="43033678" w14:textId="7D9AD380" w:rsidR="00C646BA" w:rsidRPr="00EA76E6" w:rsidRDefault="00C646BA" w:rsidP="00C646BA">
      <w:r w:rsidRPr="00EA76E6">
        <w:t>— </w:t>
      </w:r>
      <w:r w:rsidR="00CA2403" w:rsidRPr="00EA76E6">
        <w:t>Oh</w:t>
      </w:r>
      <w:r w:rsidRPr="00EA76E6">
        <w:t xml:space="preserve"> ! </w:t>
      </w:r>
      <w:r w:rsidR="00CA2403" w:rsidRPr="00EA76E6">
        <w:t>oh</w:t>
      </w:r>
      <w:r w:rsidRPr="00EA76E6">
        <w:t xml:space="preserve"> ! </w:t>
      </w:r>
      <w:r w:rsidR="00CA2403" w:rsidRPr="00EA76E6">
        <w:t>m</w:t>
      </w:r>
      <w:r w:rsidRPr="00EA76E6">
        <w:t>’</w:t>
      </w:r>
      <w:r w:rsidR="00CA2403" w:rsidRPr="00EA76E6">
        <w:t>écriai-je</w:t>
      </w:r>
      <w:r w:rsidRPr="00EA76E6">
        <w:t xml:space="preserve">. </w:t>
      </w:r>
      <w:r w:rsidR="00CA2403" w:rsidRPr="00EA76E6">
        <w:t>Qu</w:t>
      </w:r>
      <w:r w:rsidRPr="00EA76E6">
        <w:t>’</w:t>
      </w:r>
      <w:r w:rsidR="00CA2403" w:rsidRPr="00EA76E6">
        <w:t>est cela</w:t>
      </w:r>
      <w:r w:rsidRPr="00EA76E6">
        <w:t> ? »</w:t>
      </w:r>
    </w:p>
    <w:p w14:paraId="6016CE57" w14:textId="77777777" w:rsidR="00C646BA" w:rsidRPr="00EA76E6" w:rsidRDefault="00CA2403" w:rsidP="00C646BA">
      <w:r w:rsidRPr="00EA76E6">
        <w:t>Un long gémissement bas</w:t>
      </w:r>
      <w:r w:rsidR="00C646BA" w:rsidRPr="00EA76E6">
        <w:t xml:space="preserve">, </w:t>
      </w:r>
      <w:r w:rsidRPr="00EA76E6">
        <w:t>indiciblement triste</w:t>
      </w:r>
      <w:r w:rsidR="00C646BA" w:rsidRPr="00EA76E6">
        <w:t xml:space="preserve">, </w:t>
      </w:r>
      <w:r w:rsidRPr="00EA76E6">
        <w:t>s</w:t>
      </w:r>
      <w:r w:rsidR="00C646BA" w:rsidRPr="00EA76E6">
        <w:t>’</w:t>
      </w:r>
      <w:r w:rsidRPr="00EA76E6">
        <w:t>éleva de la lande</w:t>
      </w:r>
      <w:r w:rsidR="00C646BA" w:rsidRPr="00EA76E6">
        <w:t xml:space="preserve">. </w:t>
      </w:r>
      <w:r w:rsidRPr="00EA76E6">
        <w:t>Il emplit tout l</w:t>
      </w:r>
      <w:r w:rsidR="00C646BA" w:rsidRPr="00EA76E6">
        <w:t>’</w:t>
      </w:r>
      <w:r w:rsidRPr="00EA76E6">
        <w:t>air</w:t>
      </w:r>
      <w:r w:rsidR="00C646BA" w:rsidRPr="00EA76E6">
        <w:t xml:space="preserve">. </w:t>
      </w:r>
      <w:r w:rsidRPr="00EA76E6">
        <w:t>Et pourtant il me fut impossible de préciser d</w:t>
      </w:r>
      <w:r w:rsidR="00C646BA" w:rsidRPr="00EA76E6">
        <w:t>’</w:t>
      </w:r>
      <w:r w:rsidRPr="00EA76E6">
        <w:t>où il venait</w:t>
      </w:r>
      <w:r w:rsidR="00C646BA" w:rsidRPr="00EA76E6">
        <w:t xml:space="preserve">. </w:t>
      </w:r>
      <w:r w:rsidRPr="00EA76E6">
        <w:t>D</w:t>
      </w:r>
      <w:r w:rsidR="00C646BA" w:rsidRPr="00EA76E6">
        <w:t>’</w:t>
      </w:r>
      <w:r w:rsidRPr="00EA76E6">
        <w:t>abord murmure lugubre</w:t>
      </w:r>
      <w:r w:rsidR="00C646BA" w:rsidRPr="00EA76E6">
        <w:t xml:space="preserve">, </w:t>
      </w:r>
      <w:r w:rsidRPr="00EA76E6">
        <w:t>il s</w:t>
      </w:r>
      <w:r w:rsidR="00C646BA" w:rsidRPr="00EA76E6">
        <w:t>’</w:t>
      </w:r>
      <w:r w:rsidRPr="00EA76E6">
        <w:t>enfla en un profond meuglement puis retomba en plainte mélancolique</w:t>
      </w:r>
      <w:r w:rsidR="00C646BA" w:rsidRPr="00EA76E6">
        <w:t xml:space="preserve">, </w:t>
      </w:r>
      <w:r w:rsidRPr="00EA76E6">
        <w:t>à vibrations sinistres</w:t>
      </w:r>
      <w:r w:rsidR="00C646BA" w:rsidRPr="00EA76E6">
        <w:t xml:space="preserve">. </w:t>
      </w:r>
      <w:r w:rsidRPr="00EA76E6">
        <w:t>Stapleton me regarda d</w:t>
      </w:r>
      <w:r w:rsidR="00C646BA" w:rsidRPr="00EA76E6">
        <w:t>’</w:t>
      </w:r>
      <w:r w:rsidRPr="00EA76E6">
        <w:t>un air bizarre</w:t>
      </w:r>
      <w:r w:rsidR="00C646BA" w:rsidRPr="00EA76E6">
        <w:t>.</w:t>
      </w:r>
    </w:p>
    <w:p w14:paraId="49C9E752" w14:textId="77777777" w:rsidR="00C646BA" w:rsidRPr="00EA76E6" w:rsidRDefault="00C646BA" w:rsidP="00C646BA">
      <w:r w:rsidRPr="00EA76E6">
        <w:t>« </w:t>
      </w:r>
      <w:r w:rsidR="00CA2403" w:rsidRPr="00EA76E6">
        <w:t>Un endroit étrange</w:t>
      </w:r>
      <w:r w:rsidRPr="00EA76E6">
        <w:t xml:space="preserve">, </w:t>
      </w:r>
      <w:r w:rsidR="00CA2403" w:rsidRPr="00EA76E6">
        <w:t>cette lande</w:t>
      </w:r>
      <w:r w:rsidRPr="00EA76E6">
        <w:t xml:space="preserve"> ! </w:t>
      </w:r>
      <w:r w:rsidR="00CA2403" w:rsidRPr="00EA76E6">
        <w:t>me dit-il</w:t>
      </w:r>
      <w:r w:rsidRPr="00EA76E6">
        <w:t>.</w:t>
      </w:r>
    </w:p>
    <w:p w14:paraId="0775BD8F" w14:textId="77777777" w:rsidR="00C646BA" w:rsidRPr="00EA76E6" w:rsidRDefault="00C646BA" w:rsidP="00C646BA">
      <w:r w:rsidRPr="00EA76E6">
        <w:t>— </w:t>
      </w:r>
      <w:r w:rsidR="00CA2403" w:rsidRPr="00EA76E6">
        <w:t>Mais qu</w:t>
      </w:r>
      <w:r w:rsidRPr="00EA76E6">
        <w:t>’</w:t>
      </w:r>
      <w:r w:rsidR="00CA2403" w:rsidRPr="00EA76E6">
        <w:t>était-ce</w:t>
      </w:r>
      <w:r w:rsidRPr="00EA76E6">
        <w:t> ?</w:t>
      </w:r>
    </w:p>
    <w:p w14:paraId="02E04774" w14:textId="61BC14C5" w:rsidR="00C646BA" w:rsidRPr="00EA76E6" w:rsidRDefault="00C646BA" w:rsidP="00C646BA">
      <w:r w:rsidRPr="00EA76E6">
        <w:t>— </w:t>
      </w:r>
      <w:r w:rsidR="00CA2403" w:rsidRPr="00EA76E6">
        <w:t>Les paysans disent que c</w:t>
      </w:r>
      <w:r w:rsidRPr="00EA76E6">
        <w:t>’</w:t>
      </w:r>
      <w:r w:rsidR="00CA2403" w:rsidRPr="00EA76E6">
        <w:t>est le chien des Baskerville qui réclame sa proie</w:t>
      </w:r>
      <w:r w:rsidRPr="00EA76E6">
        <w:t xml:space="preserve">. </w:t>
      </w:r>
      <w:r w:rsidR="00CA2403" w:rsidRPr="00EA76E6">
        <w:t>Je l</w:t>
      </w:r>
      <w:r w:rsidRPr="00EA76E6">
        <w:t>’</w:t>
      </w:r>
      <w:r w:rsidR="00CA2403" w:rsidRPr="00EA76E6">
        <w:t>avais déjà entendu une ou deux fois</w:t>
      </w:r>
      <w:r w:rsidRPr="00EA76E6">
        <w:t xml:space="preserve">, </w:t>
      </w:r>
      <w:r w:rsidR="00CA2403" w:rsidRPr="00EA76E6">
        <w:t>mais jamais aussi distinctement</w:t>
      </w:r>
      <w:r w:rsidRPr="00EA76E6">
        <w:t>. »</w:t>
      </w:r>
    </w:p>
    <w:p w14:paraId="536BFD5F" w14:textId="77777777" w:rsidR="00C646BA" w:rsidRPr="00EA76E6" w:rsidRDefault="00CA2403" w:rsidP="00C646BA">
      <w:r w:rsidRPr="00EA76E6">
        <w:t>Je contemplai</w:t>
      </w:r>
      <w:r w:rsidR="00C646BA" w:rsidRPr="00EA76E6">
        <w:t xml:space="preserve">, </w:t>
      </w:r>
      <w:r w:rsidRPr="00EA76E6">
        <w:t>avec le froid de la peur dans le cœur</w:t>
      </w:r>
      <w:r w:rsidR="00C646BA" w:rsidRPr="00EA76E6">
        <w:t xml:space="preserve">, </w:t>
      </w:r>
      <w:r w:rsidRPr="00EA76E6">
        <w:t>cette immense plaine tachetée par des bouquets d</w:t>
      </w:r>
      <w:r w:rsidR="00C646BA" w:rsidRPr="00EA76E6">
        <w:t>’</w:t>
      </w:r>
      <w:r w:rsidRPr="00EA76E6">
        <w:t>ajoncs</w:t>
      </w:r>
      <w:r w:rsidR="00C646BA" w:rsidRPr="00EA76E6">
        <w:t xml:space="preserve">. </w:t>
      </w:r>
      <w:r w:rsidRPr="00EA76E6">
        <w:t>Rien ne bougeait</w:t>
      </w:r>
      <w:r w:rsidR="00C646BA" w:rsidRPr="00EA76E6">
        <w:t xml:space="preserve">, </w:t>
      </w:r>
      <w:r w:rsidRPr="00EA76E6">
        <w:t>sauf deux corbeaux qui croassaient derrière nous</w:t>
      </w:r>
      <w:r w:rsidR="00C646BA" w:rsidRPr="00EA76E6">
        <w:t xml:space="preserve">, </w:t>
      </w:r>
      <w:r w:rsidRPr="00EA76E6">
        <w:t>pe</w:t>
      </w:r>
      <w:r w:rsidRPr="00EA76E6">
        <w:t>r</w:t>
      </w:r>
      <w:r w:rsidRPr="00EA76E6">
        <w:t>chés sur un roc</w:t>
      </w:r>
      <w:r w:rsidR="00C646BA" w:rsidRPr="00EA76E6">
        <w:t>.</w:t>
      </w:r>
    </w:p>
    <w:p w14:paraId="76632A61" w14:textId="77777777" w:rsidR="00C646BA" w:rsidRPr="00EA76E6" w:rsidRDefault="00C646BA" w:rsidP="00C646BA">
      <w:r w:rsidRPr="00EA76E6">
        <w:lastRenderedPageBreak/>
        <w:t>« </w:t>
      </w:r>
      <w:r w:rsidR="00CA2403" w:rsidRPr="00EA76E6">
        <w:t>Vous êtes un homme cultivé</w:t>
      </w:r>
      <w:r w:rsidRPr="00EA76E6">
        <w:t xml:space="preserve">, </w:t>
      </w:r>
      <w:r w:rsidR="00CA2403" w:rsidRPr="00EA76E6">
        <w:t>dis-je</w:t>
      </w:r>
      <w:r w:rsidRPr="00EA76E6">
        <w:t xml:space="preserve">. </w:t>
      </w:r>
      <w:r w:rsidR="00CA2403" w:rsidRPr="00EA76E6">
        <w:t>Vous ne croyez pas à de telles stupidités</w:t>
      </w:r>
      <w:r w:rsidRPr="00EA76E6">
        <w:t xml:space="preserve"> ! </w:t>
      </w:r>
      <w:r w:rsidR="00CA2403" w:rsidRPr="00EA76E6">
        <w:t>Quelle serait</w:t>
      </w:r>
      <w:r w:rsidRPr="00EA76E6">
        <w:t xml:space="preserve">, </w:t>
      </w:r>
      <w:r w:rsidR="00CA2403" w:rsidRPr="00EA76E6">
        <w:t>d</w:t>
      </w:r>
      <w:r w:rsidRPr="00EA76E6">
        <w:t>’</w:t>
      </w:r>
      <w:r w:rsidR="00CA2403" w:rsidRPr="00EA76E6">
        <w:t>après vous</w:t>
      </w:r>
      <w:r w:rsidRPr="00EA76E6">
        <w:t xml:space="preserve">, </w:t>
      </w:r>
      <w:r w:rsidR="00CA2403" w:rsidRPr="00EA76E6">
        <w:t>la cause d</w:t>
      </w:r>
      <w:r w:rsidRPr="00EA76E6">
        <w:t>’</w:t>
      </w:r>
      <w:r w:rsidR="00CA2403" w:rsidRPr="00EA76E6">
        <w:t>un bruit aussi insolite</w:t>
      </w:r>
      <w:r w:rsidRPr="00EA76E6">
        <w:t> ?</w:t>
      </w:r>
    </w:p>
    <w:p w14:paraId="0B667363" w14:textId="77777777" w:rsidR="00C646BA" w:rsidRPr="00EA76E6" w:rsidRDefault="00C646BA" w:rsidP="00C646BA">
      <w:r w:rsidRPr="00EA76E6">
        <w:t>— </w:t>
      </w:r>
      <w:r w:rsidR="00CA2403" w:rsidRPr="00EA76E6">
        <w:t>Parfois les cerfs provoquent des sons curieux</w:t>
      </w:r>
      <w:r w:rsidRPr="00EA76E6">
        <w:t xml:space="preserve"> : </w:t>
      </w:r>
      <w:r w:rsidR="00CA2403" w:rsidRPr="00EA76E6">
        <w:t>une préc</w:t>
      </w:r>
      <w:r w:rsidR="00CA2403" w:rsidRPr="00EA76E6">
        <w:t>i</w:t>
      </w:r>
      <w:r w:rsidR="00CA2403" w:rsidRPr="00EA76E6">
        <w:t>pitation ou un tassement de boue</w:t>
      </w:r>
      <w:r w:rsidRPr="00EA76E6">
        <w:t xml:space="preserve">, </w:t>
      </w:r>
      <w:r w:rsidR="00CA2403" w:rsidRPr="00EA76E6">
        <w:t>ou une eau qu</w:t>
      </w:r>
      <w:r w:rsidRPr="00EA76E6">
        <w:t>’</w:t>
      </w:r>
      <w:r w:rsidR="00CA2403" w:rsidRPr="00EA76E6">
        <w:t>ils font sourdre</w:t>
      </w:r>
      <w:r w:rsidRPr="00EA76E6">
        <w:t xml:space="preserve">, </w:t>
      </w:r>
      <w:r w:rsidR="00CA2403" w:rsidRPr="00EA76E6">
        <w:t>ou je ne sais quoi</w:t>
      </w:r>
      <w:r w:rsidRPr="00EA76E6">
        <w:t>…</w:t>
      </w:r>
    </w:p>
    <w:p w14:paraId="6CF9FA29" w14:textId="77777777" w:rsidR="00C646BA" w:rsidRPr="00EA76E6" w:rsidRDefault="00C646BA" w:rsidP="00C646BA">
      <w:r w:rsidRPr="00EA76E6">
        <w:t>— </w:t>
      </w:r>
      <w:r w:rsidR="00763870" w:rsidRPr="00EA76E6">
        <w:t>N</w:t>
      </w:r>
      <w:r w:rsidR="00CA2403" w:rsidRPr="00EA76E6">
        <w:t>on</w:t>
      </w:r>
      <w:r w:rsidRPr="00EA76E6">
        <w:t xml:space="preserve">. </w:t>
      </w:r>
      <w:r w:rsidR="00CA2403" w:rsidRPr="00EA76E6">
        <w:t>C</w:t>
      </w:r>
      <w:r w:rsidRPr="00EA76E6">
        <w:t>’</w:t>
      </w:r>
      <w:r w:rsidR="00CA2403" w:rsidRPr="00EA76E6">
        <w:t>était une voix vivante</w:t>
      </w:r>
      <w:r w:rsidRPr="00EA76E6">
        <w:t>.</w:t>
      </w:r>
    </w:p>
    <w:p w14:paraId="6B6316F3" w14:textId="77777777" w:rsidR="00C646BA" w:rsidRPr="00EA76E6" w:rsidRDefault="00C646BA" w:rsidP="00C646BA">
      <w:r w:rsidRPr="00EA76E6">
        <w:t>— </w:t>
      </w:r>
      <w:r w:rsidR="00CA2403" w:rsidRPr="00EA76E6">
        <w:t>Peut-être</w:t>
      </w:r>
      <w:r w:rsidRPr="00EA76E6">
        <w:t xml:space="preserve">, </w:t>
      </w:r>
      <w:r w:rsidR="00CA2403" w:rsidRPr="00EA76E6">
        <w:t>après tout</w:t>
      </w:r>
      <w:r w:rsidRPr="00EA76E6">
        <w:t xml:space="preserve">. </w:t>
      </w:r>
      <w:r w:rsidR="00CA2403" w:rsidRPr="00EA76E6">
        <w:t>Avez-vous déjà entendu le cri d</w:t>
      </w:r>
      <w:r w:rsidRPr="00EA76E6">
        <w:t>’</w:t>
      </w:r>
      <w:r w:rsidR="00CA2403" w:rsidRPr="00EA76E6">
        <w:t>un butor</w:t>
      </w:r>
      <w:r w:rsidRPr="00EA76E6">
        <w:t> ?</w:t>
      </w:r>
    </w:p>
    <w:p w14:paraId="30720F8B" w14:textId="77777777" w:rsidR="00C646BA" w:rsidRPr="00EA76E6" w:rsidRDefault="00C646BA" w:rsidP="00C646BA">
      <w:r w:rsidRPr="00EA76E6">
        <w:t>— </w:t>
      </w:r>
      <w:r w:rsidR="00CA2403" w:rsidRPr="00EA76E6">
        <w:t>Non</w:t>
      </w:r>
      <w:r w:rsidRPr="00EA76E6">
        <w:t>.</w:t>
      </w:r>
    </w:p>
    <w:p w14:paraId="63217090" w14:textId="77777777" w:rsidR="00C646BA" w:rsidRPr="00EA76E6" w:rsidRDefault="00C646BA" w:rsidP="00C646BA">
      <w:r w:rsidRPr="00EA76E6">
        <w:t>— </w:t>
      </w:r>
      <w:r w:rsidR="00CA2403" w:rsidRPr="00EA76E6">
        <w:t>C</w:t>
      </w:r>
      <w:r w:rsidRPr="00EA76E6">
        <w:t>’</w:t>
      </w:r>
      <w:r w:rsidR="00CA2403" w:rsidRPr="00EA76E6">
        <w:t>est à présent un oiseau très rare en Angleterre</w:t>
      </w:r>
      <w:r w:rsidRPr="00EA76E6">
        <w:t xml:space="preserve"> : </w:t>
      </w:r>
      <w:r w:rsidR="00CA2403" w:rsidRPr="00EA76E6">
        <w:t>prat</w:t>
      </w:r>
      <w:r w:rsidR="00CA2403" w:rsidRPr="00EA76E6">
        <w:t>i</w:t>
      </w:r>
      <w:r w:rsidR="00CA2403" w:rsidRPr="00EA76E6">
        <w:t>quement disparu</w:t>
      </w:r>
      <w:r w:rsidRPr="00EA76E6">
        <w:t xml:space="preserve">. </w:t>
      </w:r>
      <w:r w:rsidR="00CA2403" w:rsidRPr="00EA76E6">
        <w:t>Mais sur la lande tout est possible</w:t>
      </w:r>
      <w:r w:rsidRPr="00EA76E6">
        <w:t xml:space="preserve">. </w:t>
      </w:r>
      <w:r w:rsidR="00CA2403" w:rsidRPr="00EA76E6">
        <w:t>Oui</w:t>
      </w:r>
      <w:r w:rsidRPr="00EA76E6">
        <w:t xml:space="preserve">, </w:t>
      </w:r>
      <w:r w:rsidR="00CA2403" w:rsidRPr="00EA76E6">
        <w:t>je ne serais pas autrement surpris d</w:t>
      </w:r>
      <w:r w:rsidRPr="00EA76E6">
        <w:t>’</w:t>
      </w:r>
      <w:r w:rsidR="00CA2403" w:rsidRPr="00EA76E6">
        <w:t>apprendre que nous venons d</w:t>
      </w:r>
      <w:r w:rsidRPr="00EA76E6">
        <w:t>’</w:t>
      </w:r>
      <w:r w:rsidR="00CA2403" w:rsidRPr="00EA76E6">
        <w:t>entendre le cri du dernier des butors</w:t>
      </w:r>
      <w:r w:rsidRPr="00EA76E6">
        <w:t>.</w:t>
      </w:r>
    </w:p>
    <w:p w14:paraId="2A6BD23A" w14:textId="77777777" w:rsidR="00C646BA" w:rsidRPr="00EA76E6" w:rsidRDefault="00C646BA" w:rsidP="00C646BA">
      <w:r w:rsidRPr="00EA76E6">
        <w:t>— </w:t>
      </w:r>
      <w:r w:rsidR="00CA2403" w:rsidRPr="00EA76E6">
        <w:t>C</w:t>
      </w:r>
      <w:r w:rsidRPr="00EA76E6">
        <w:t>’</w:t>
      </w:r>
      <w:r w:rsidR="00CA2403" w:rsidRPr="00EA76E6">
        <w:t>est le bruit le plus étrange</w:t>
      </w:r>
      <w:r w:rsidRPr="00EA76E6">
        <w:t xml:space="preserve">, </w:t>
      </w:r>
      <w:r w:rsidR="00CA2403" w:rsidRPr="00EA76E6">
        <w:t>le plus singulier que j</w:t>
      </w:r>
      <w:r w:rsidRPr="00EA76E6">
        <w:t>’</w:t>
      </w:r>
      <w:r w:rsidR="00CA2403" w:rsidRPr="00EA76E6">
        <w:t>aie jamais entendu</w:t>
      </w:r>
      <w:r w:rsidRPr="00EA76E6">
        <w:t>.</w:t>
      </w:r>
    </w:p>
    <w:p w14:paraId="7C18A705" w14:textId="14E82F50" w:rsidR="00C646BA" w:rsidRPr="00EA76E6" w:rsidRDefault="00C646BA" w:rsidP="00C646BA">
      <w:r w:rsidRPr="00EA76E6">
        <w:t>— </w:t>
      </w:r>
      <w:r w:rsidR="00CA2403" w:rsidRPr="00EA76E6">
        <w:t>Dans l</w:t>
      </w:r>
      <w:r w:rsidRPr="00EA76E6">
        <w:t>’</w:t>
      </w:r>
      <w:r w:rsidR="00CA2403" w:rsidRPr="00EA76E6">
        <w:t>ensemble</w:t>
      </w:r>
      <w:r w:rsidRPr="00EA76E6">
        <w:t xml:space="preserve">, </w:t>
      </w:r>
      <w:r w:rsidR="00CA2403" w:rsidRPr="00EA76E6">
        <w:t>le pays est plutôt inquiétant</w:t>
      </w:r>
      <w:r w:rsidRPr="00EA76E6">
        <w:t xml:space="preserve">. </w:t>
      </w:r>
      <w:r w:rsidR="00CA2403" w:rsidRPr="00EA76E6">
        <w:t>Regardez là-bas le flanc de cette colline</w:t>
      </w:r>
      <w:r w:rsidRPr="00EA76E6">
        <w:t xml:space="preserve">. </w:t>
      </w:r>
      <w:r w:rsidR="00CA2403" w:rsidRPr="00EA76E6">
        <w:t>Que pensez-vous de ces cailloux</w:t>
      </w:r>
      <w:r w:rsidRPr="00EA76E6">
        <w:t> ? »</w:t>
      </w:r>
    </w:p>
    <w:p w14:paraId="37AD08CC" w14:textId="77777777" w:rsidR="00C646BA" w:rsidRPr="00EA76E6" w:rsidRDefault="00CA2403" w:rsidP="00C646BA">
      <w:r w:rsidRPr="00EA76E6">
        <w:t>Toute la pente était couverte de pierres gr</w:t>
      </w:r>
      <w:r w:rsidR="00393C09" w:rsidRPr="00EA76E6">
        <w:t>is</w:t>
      </w:r>
      <w:r w:rsidRPr="00EA76E6">
        <w:t>es disposées en une vingtaine de cercles réguliers</w:t>
      </w:r>
      <w:r w:rsidR="00C646BA" w:rsidRPr="00EA76E6">
        <w:t>.</w:t>
      </w:r>
    </w:p>
    <w:p w14:paraId="57605CAF" w14:textId="77777777" w:rsidR="00C646BA" w:rsidRPr="00EA76E6" w:rsidRDefault="00C646BA" w:rsidP="00C646BA">
      <w:r w:rsidRPr="00EA76E6">
        <w:t>« </w:t>
      </w:r>
      <w:r w:rsidR="00CA2403" w:rsidRPr="00EA76E6">
        <w:t>Des enclos à moutons</w:t>
      </w:r>
      <w:r w:rsidRPr="00EA76E6">
        <w:t xml:space="preserve">, </w:t>
      </w:r>
      <w:r w:rsidR="00CA2403" w:rsidRPr="00EA76E6">
        <w:t>je suppose</w:t>
      </w:r>
      <w:r w:rsidRPr="00EA76E6">
        <w:t> ?</w:t>
      </w:r>
    </w:p>
    <w:p w14:paraId="29CE5EFF" w14:textId="77777777" w:rsidR="00C646BA" w:rsidRPr="00EA76E6" w:rsidRDefault="00C646BA" w:rsidP="00C646BA">
      <w:r w:rsidRPr="00EA76E6">
        <w:t>— </w:t>
      </w:r>
      <w:r w:rsidR="00CA2403" w:rsidRPr="00EA76E6">
        <w:t>Non</w:t>
      </w:r>
      <w:r w:rsidRPr="00EA76E6">
        <w:t xml:space="preserve">. </w:t>
      </w:r>
      <w:r w:rsidR="00CA2403" w:rsidRPr="00EA76E6">
        <w:t>Ce sont les maisons de nos dignes ancêtres</w:t>
      </w:r>
      <w:r w:rsidRPr="00EA76E6">
        <w:t xml:space="preserve">. </w:t>
      </w:r>
      <w:r w:rsidR="00CA2403" w:rsidRPr="00EA76E6">
        <w:t>L</w:t>
      </w:r>
      <w:r w:rsidRPr="00EA76E6">
        <w:t>’</w:t>
      </w:r>
      <w:r w:rsidR="00CA2403" w:rsidRPr="00EA76E6">
        <w:t>homme préhistorique vivait en colonies sur la lande</w:t>
      </w:r>
      <w:r w:rsidRPr="00EA76E6">
        <w:t xml:space="preserve">, </w:t>
      </w:r>
      <w:r w:rsidR="00CA2403" w:rsidRPr="00EA76E6">
        <w:t>et comme depuis lors personne ne l</w:t>
      </w:r>
      <w:r w:rsidRPr="00EA76E6">
        <w:t>’</w:t>
      </w:r>
      <w:r w:rsidR="00CA2403" w:rsidRPr="00EA76E6">
        <w:t>a habitée</w:t>
      </w:r>
      <w:r w:rsidRPr="00EA76E6">
        <w:t xml:space="preserve">, </w:t>
      </w:r>
      <w:r w:rsidR="00CA2403" w:rsidRPr="00EA76E6">
        <w:t>nous trouvons ses petites installations telles qu</w:t>
      </w:r>
      <w:r w:rsidRPr="00EA76E6">
        <w:t>’</w:t>
      </w:r>
      <w:r w:rsidR="00CA2403" w:rsidRPr="00EA76E6">
        <w:t>il les a laissées</w:t>
      </w:r>
      <w:r w:rsidRPr="00EA76E6">
        <w:t xml:space="preserve">. </w:t>
      </w:r>
      <w:r w:rsidR="00CA2403" w:rsidRPr="00EA76E6">
        <w:t xml:space="preserve">Ce sont ses </w:t>
      </w:r>
      <w:r w:rsidR="00CA2403" w:rsidRPr="00EA76E6">
        <w:lastRenderedPageBreak/>
        <w:t>wi</w:t>
      </w:r>
      <w:r w:rsidR="00CA2403" w:rsidRPr="00EA76E6">
        <w:t>g</w:t>
      </w:r>
      <w:r w:rsidR="00CA2403" w:rsidRPr="00EA76E6">
        <w:t>wams sans toit</w:t>
      </w:r>
      <w:r w:rsidRPr="00EA76E6">
        <w:t xml:space="preserve">. </w:t>
      </w:r>
      <w:r w:rsidR="00CA2403" w:rsidRPr="00EA76E6">
        <w:t>On peut même voir son foyer et sa couche si l</w:t>
      </w:r>
      <w:r w:rsidRPr="00EA76E6">
        <w:t>’</w:t>
      </w:r>
      <w:r w:rsidR="00CA2403" w:rsidRPr="00EA76E6">
        <w:t>on a la curiosité d</w:t>
      </w:r>
      <w:r w:rsidRPr="00EA76E6">
        <w:t>’</w:t>
      </w:r>
      <w:r w:rsidR="00CA2403" w:rsidRPr="00EA76E6">
        <w:t>y pénétrer</w:t>
      </w:r>
      <w:r w:rsidRPr="00EA76E6">
        <w:t>.</w:t>
      </w:r>
    </w:p>
    <w:p w14:paraId="60E71E96" w14:textId="77777777" w:rsidR="00C646BA" w:rsidRPr="00EA76E6" w:rsidRDefault="00C646BA" w:rsidP="00C646BA">
      <w:r w:rsidRPr="00EA76E6">
        <w:t>— </w:t>
      </w:r>
      <w:r w:rsidR="00CA2403" w:rsidRPr="00EA76E6">
        <w:t>Mais c</w:t>
      </w:r>
      <w:r w:rsidRPr="00EA76E6">
        <w:t>’</w:t>
      </w:r>
      <w:r w:rsidR="00CA2403" w:rsidRPr="00EA76E6">
        <w:t>est une vraie ville</w:t>
      </w:r>
      <w:r w:rsidRPr="00EA76E6">
        <w:t xml:space="preserve">. </w:t>
      </w:r>
      <w:r w:rsidR="00CA2403" w:rsidRPr="00EA76E6">
        <w:t>Quand a-t-elle été habitée</w:t>
      </w:r>
      <w:r w:rsidRPr="00EA76E6">
        <w:t> ?</w:t>
      </w:r>
    </w:p>
    <w:p w14:paraId="50B58183" w14:textId="77777777" w:rsidR="00C646BA" w:rsidRPr="00EA76E6" w:rsidRDefault="00C646BA" w:rsidP="00C646BA">
      <w:r w:rsidRPr="00EA76E6">
        <w:t>— </w:t>
      </w:r>
      <w:r w:rsidR="00CA2403" w:rsidRPr="00EA76E6">
        <w:t>Par l</w:t>
      </w:r>
      <w:r w:rsidRPr="00EA76E6">
        <w:t>’</w:t>
      </w:r>
      <w:r w:rsidR="00CA2403" w:rsidRPr="00EA76E6">
        <w:t>homme néolithique</w:t>
      </w:r>
      <w:r w:rsidRPr="00EA76E6">
        <w:t xml:space="preserve">. </w:t>
      </w:r>
      <w:r w:rsidR="00CA2403" w:rsidRPr="00EA76E6">
        <w:t>Pas de date</w:t>
      </w:r>
      <w:r w:rsidRPr="00EA76E6">
        <w:t>.</w:t>
      </w:r>
    </w:p>
    <w:p w14:paraId="671BF7EC" w14:textId="77777777" w:rsidR="00C646BA" w:rsidRPr="00EA76E6" w:rsidRDefault="00C646BA" w:rsidP="00C646BA">
      <w:r w:rsidRPr="00EA76E6">
        <w:t>— </w:t>
      </w:r>
      <w:r w:rsidR="00CA2403" w:rsidRPr="00EA76E6">
        <w:t>Que faisait-il</w:t>
      </w:r>
      <w:r w:rsidRPr="00EA76E6">
        <w:t> ?</w:t>
      </w:r>
    </w:p>
    <w:p w14:paraId="7EEDE574" w14:textId="5E36605F" w:rsidR="00C646BA" w:rsidRPr="00EA76E6" w:rsidRDefault="00C646BA" w:rsidP="00C646BA">
      <w:r w:rsidRPr="00EA76E6">
        <w:t>— </w:t>
      </w:r>
      <w:r w:rsidR="00CA2403" w:rsidRPr="00EA76E6">
        <w:t>Il faisait paître ses troupeaux sur les pentes que vous voyez</w:t>
      </w:r>
      <w:r w:rsidRPr="00EA76E6">
        <w:t xml:space="preserve">, </w:t>
      </w:r>
      <w:r w:rsidR="00CA2403" w:rsidRPr="00EA76E6">
        <w:t>et il apprenait à creuser pour trouver du fer</w:t>
      </w:r>
      <w:r w:rsidRPr="00EA76E6">
        <w:t xml:space="preserve">, </w:t>
      </w:r>
      <w:r w:rsidR="00CA2403" w:rsidRPr="00EA76E6">
        <w:t>quand le glaive de bronze a commencé à affirmer sa supériorité sur la hache de pierre</w:t>
      </w:r>
      <w:r w:rsidRPr="00EA76E6">
        <w:t xml:space="preserve">. </w:t>
      </w:r>
      <w:r w:rsidR="00CA2403" w:rsidRPr="00EA76E6">
        <w:t>Regardez la grande tranchée dans le flanc de l</w:t>
      </w:r>
      <w:r w:rsidRPr="00EA76E6">
        <w:t>’</w:t>
      </w:r>
      <w:r w:rsidR="00CA2403" w:rsidRPr="00EA76E6">
        <w:t>autre colline</w:t>
      </w:r>
      <w:r w:rsidRPr="00EA76E6">
        <w:t xml:space="preserve">. </w:t>
      </w:r>
      <w:r w:rsidR="00CA2403" w:rsidRPr="00EA76E6">
        <w:t>C</w:t>
      </w:r>
      <w:r w:rsidRPr="00EA76E6">
        <w:t>’</w:t>
      </w:r>
      <w:r w:rsidR="00CA2403" w:rsidRPr="00EA76E6">
        <w:t>est l</w:t>
      </w:r>
      <w:r w:rsidRPr="00EA76E6">
        <w:t>’</w:t>
      </w:r>
      <w:r w:rsidR="00CA2403" w:rsidRPr="00EA76E6">
        <w:t>une de ses traces</w:t>
      </w:r>
      <w:r w:rsidRPr="00EA76E6">
        <w:t xml:space="preserve">. </w:t>
      </w:r>
      <w:r w:rsidR="00CA2403" w:rsidRPr="00EA76E6">
        <w:t>Oui</w:t>
      </w:r>
      <w:r w:rsidRPr="00EA76E6">
        <w:t xml:space="preserve">, </w:t>
      </w:r>
      <w:r w:rsidR="00CA2403" w:rsidRPr="00EA76E6">
        <w:t>vous trouverez des tas de choses passionnantes sur la lande</w:t>
      </w:r>
      <w:r w:rsidRPr="00EA76E6">
        <w:t xml:space="preserve">, </w:t>
      </w:r>
      <w:r w:rsidR="00CA2403" w:rsidRPr="00EA76E6">
        <w:t>docteur Watson</w:t>
      </w:r>
      <w:r w:rsidRPr="00EA76E6">
        <w:t xml:space="preserve"> ! </w:t>
      </w:r>
      <w:r w:rsidR="00CA2403" w:rsidRPr="00EA76E6">
        <w:t>Oh</w:t>
      </w:r>
      <w:r w:rsidRPr="00EA76E6">
        <w:t xml:space="preserve"> ! </w:t>
      </w:r>
      <w:r w:rsidR="00CA2403" w:rsidRPr="00EA76E6">
        <w:t>excusez-moi un instant</w:t>
      </w:r>
      <w:r w:rsidRPr="00EA76E6">
        <w:t xml:space="preserve"> : </w:t>
      </w:r>
      <w:r w:rsidR="00CA2403" w:rsidRPr="00EA76E6">
        <w:t>voilà sûrement un cyclopidé</w:t>
      </w:r>
      <w:r w:rsidRPr="00EA76E6">
        <w:t>… »</w:t>
      </w:r>
    </w:p>
    <w:p w14:paraId="0A961B3F" w14:textId="77777777" w:rsidR="00C646BA" w:rsidRPr="00EA76E6" w:rsidRDefault="00CA2403" w:rsidP="00C646BA">
      <w:r w:rsidRPr="00EA76E6">
        <w:t>Une mouche ou un petit papillon avait voleté à travers notre sentier</w:t>
      </w:r>
      <w:r w:rsidR="00C646BA" w:rsidRPr="00EA76E6">
        <w:t xml:space="preserve">, </w:t>
      </w:r>
      <w:r w:rsidRPr="00EA76E6">
        <w:t>et Stapleton se rua à la poursuite avec autant de rapidité que d</w:t>
      </w:r>
      <w:r w:rsidR="00C646BA" w:rsidRPr="00EA76E6">
        <w:t>’</w:t>
      </w:r>
      <w:r w:rsidRPr="00EA76E6">
        <w:t>énergie</w:t>
      </w:r>
      <w:r w:rsidR="00C646BA" w:rsidRPr="00EA76E6">
        <w:t xml:space="preserve">. </w:t>
      </w:r>
      <w:r w:rsidR="008D2AD1" w:rsidRPr="00EA76E6">
        <w:t>À</w:t>
      </w:r>
      <w:r w:rsidRPr="00EA76E6">
        <w:t xml:space="preserve"> mon vif déplaisir</w:t>
      </w:r>
      <w:r w:rsidR="00C646BA" w:rsidRPr="00EA76E6">
        <w:t xml:space="preserve">, </w:t>
      </w:r>
      <w:r w:rsidRPr="00EA76E6">
        <w:t>la bestiole volait droit vers le grand bourbier</w:t>
      </w:r>
      <w:r w:rsidR="00C646BA" w:rsidRPr="00EA76E6">
        <w:t xml:space="preserve">, </w:t>
      </w:r>
      <w:r w:rsidRPr="00EA76E6">
        <w:t>ce qui ne ralentit pas l</w:t>
      </w:r>
      <w:r w:rsidR="00C646BA" w:rsidRPr="00EA76E6">
        <w:t>’</w:t>
      </w:r>
      <w:r w:rsidRPr="00EA76E6">
        <w:t>ardeur de ma nouvelle connaissance</w:t>
      </w:r>
      <w:r w:rsidR="00C646BA" w:rsidRPr="00EA76E6">
        <w:t xml:space="preserve"> ; </w:t>
      </w:r>
      <w:r w:rsidRPr="00EA76E6">
        <w:t>il bondissait derrière elle de touffe en touffe</w:t>
      </w:r>
      <w:r w:rsidR="00C646BA" w:rsidRPr="00EA76E6">
        <w:t xml:space="preserve">, </w:t>
      </w:r>
      <w:r w:rsidRPr="00EA76E6">
        <w:t>en agitant sou filet vert</w:t>
      </w:r>
      <w:r w:rsidR="00C646BA" w:rsidRPr="00EA76E6">
        <w:t xml:space="preserve">. </w:t>
      </w:r>
      <w:r w:rsidRPr="00EA76E6">
        <w:t>Avec son costume gris et sa course en zigzag</w:t>
      </w:r>
      <w:r w:rsidR="00C646BA" w:rsidRPr="00EA76E6">
        <w:t xml:space="preserve">, </w:t>
      </w:r>
      <w:r w:rsidRPr="00EA76E6">
        <w:t>tout en sauts</w:t>
      </w:r>
      <w:r w:rsidR="00C646BA" w:rsidRPr="00EA76E6">
        <w:t xml:space="preserve">, </w:t>
      </w:r>
      <w:r w:rsidRPr="00EA76E6">
        <w:t>il ressemblait à un gros papillon</w:t>
      </w:r>
      <w:r w:rsidR="00C646BA" w:rsidRPr="00EA76E6">
        <w:t xml:space="preserve">. </w:t>
      </w:r>
      <w:r w:rsidRPr="00EA76E6">
        <w:t>Je m</w:t>
      </w:r>
      <w:r w:rsidR="00C646BA" w:rsidRPr="00EA76E6">
        <w:t>’</w:t>
      </w:r>
      <w:r w:rsidRPr="00EA76E6">
        <w:t>étais arrêté pour assister à sa chasse</w:t>
      </w:r>
      <w:r w:rsidR="00C646BA" w:rsidRPr="00EA76E6">
        <w:t xml:space="preserve"> ; </w:t>
      </w:r>
      <w:r w:rsidRPr="00EA76E6">
        <w:t>j</w:t>
      </w:r>
      <w:r w:rsidR="00C646BA" w:rsidRPr="00EA76E6">
        <w:t>’</w:t>
      </w:r>
      <w:r w:rsidRPr="00EA76E6">
        <w:t>admirais certes son agilité extraordinaire</w:t>
      </w:r>
      <w:r w:rsidR="00C646BA" w:rsidRPr="00EA76E6">
        <w:t xml:space="preserve">, </w:t>
      </w:r>
      <w:r w:rsidRPr="00EA76E6">
        <w:t>mais je craignais qu</w:t>
      </w:r>
      <w:r w:rsidR="00C646BA" w:rsidRPr="00EA76E6">
        <w:t>’</w:t>
      </w:r>
      <w:r w:rsidRPr="00EA76E6">
        <w:t>il ne fît le faux pas dont il avait parlé</w:t>
      </w:r>
      <w:r w:rsidR="00C646BA" w:rsidRPr="00EA76E6">
        <w:t xml:space="preserve">, </w:t>
      </w:r>
      <w:r w:rsidRPr="00EA76E6">
        <w:t>quand j</w:t>
      </w:r>
      <w:r w:rsidR="00C646BA" w:rsidRPr="00EA76E6">
        <w:t>’</w:t>
      </w:r>
      <w:r w:rsidRPr="00EA76E6">
        <w:t>entendis un bruit de pas</w:t>
      </w:r>
      <w:r w:rsidR="00C646BA" w:rsidRPr="00EA76E6">
        <w:t xml:space="preserve"> ; </w:t>
      </w:r>
      <w:r w:rsidRPr="00EA76E6">
        <w:t>je me d</w:t>
      </w:r>
      <w:r w:rsidRPr="00EA76E6">
        <w:t>é</w:t>
      </w:r>
      <w:r w:rsidRPr="00EA76E6">
        <w:t>tournai</w:t>
      </w:r>
      <w:r w:rsidR="00C646BA" w:rsidRPr="00EA76E6">
        <w:t xml:space="preserve"> ; </w:t>
      </w:r>
      <w:r w:rsidRPr="00EA76E6">
        <w:t>une femme déboucha sur le chemin</w:t>
      </w:r>
      <w:r w:rsidR="00C646BA" w:rsidRPr="00EA76E6">
        <w:t xml:space="preserve">. </w:t>
      </w:r>
      <w:r w:rsidRPr="00EA76E6">
        <w:t>Elle venait de Merripit</w:t>
      </w:r>
      <w:r w:rsidR="00C646BA" w:rsidRPr="00EA76E6">
        <w:t xml:space="preserve">, </w:t>
      </w:r>
      <w:r w:rsidRPr="00EA76E6">
        <w:t>mais la déclivité de la lande l</w:t>
      </w:r>
      <w:r w:rsidR="00C646BA" w:rsidRPr="00EA76E6">
        <w:t>’</w:t>
      </w:r>
      <w:r w:rsidRPr="00EA76E6">
        <w:t>avait dissimulée jusqu</w:t>
      </w:r>
      <w:r w:rsidR="00C646BA" w:rsidRPr="00EA76E6">
        <w:t>’</w:t>
      </w:r>
      <w:r w:rsidRPr="00EA76E6">
        <w:t>à ce qu</w:t>
      </w:r>
      <w:r w:rsidR="00C646BA" w:rsidRPr="00EA76E6">
        <w:t>’</w:t>
      </w:r>
      <w:r w:rsidRPr="00EA76E6">
        <w:t>elle arrivât presque à ma hauteur</w:t>
      </w:r>
      <w:r w:rsidR="00C646BA" w:rsidRPr="00EA76E6">
        <w:t>.</w:t>
      </w:r>
    </w:p>
    <w:p w14:paraId="01B84EED" w14:textId="77034F71" w:rsidR="00C646BA" w:rsidRPr="00EA76E6" w:rsidRDefault="00CA2403" w:rsidP="00C646BA">
      <w:r w:rsidRPr="00EA76E6">
        <w:t>C</w:t>
      </w:r>
      <w:r w:rsidR="00C646BA" w:rsidRPr="00EA76E6">
        <w:t>’</w:t>
      </w:r>
      <w:r w:rsidRPr="00EA76E6">
        <w:t xml:space="preserve">était sans aucun doute </w:t>
      </w:r>
      <w:r w:rsidR="00C646BA" w:rsidRPr="00EA76E6">
        <w:t>M</w:t>
      </w:r>
      <w:r w:rsidR="00C646BA" w:rsidRPr="00EA76E6">
        <w:rPr>
          <w:vertAlign w:val="superscript"/>
        </w:rPr>
        <w:t>lle</w:t>
      </w:r>
      <w:r w:rsidR="00C646BA" w:rsidRPr="00EA76E6">
        <w:t> </w:t>
      </w:r>
      <w:r w:rsidRPr="00EA76E6">
        <w:t>Stapleton</w:t>
      </w:r>
      <w:r w:rsidR="00C646BA" w:rsidRPr="00EA76E6">
        <w:t xml:space="preserve">. </w:t>
      </w:r>
      <w:r w:rsidRPr="00EA76E6">
        <w:t>On m</w:t>
      </w:r>
      <w:r w:rsidR="00C646BA" w:rsidRPr="00EA76E6">
        <w:t>’</w:t>
      </w:r>
      <w:r w:rsidRPr="00EA76E6">
        <w:t>avait parlé de sa beauté</w:t>
      </w:r>
      <w:r w:rsidR="00C646BA" w:rsidRPr="00EA76E6">
        <w:t xml:space="preserve">, </w:t>
      </w:r>
      <w:r w:rsidRPr="00EA76E6">
        <w:t>et il ne devait pas y avoir beaucoup de beautés sur la lande</w:t>
      </w:r>
      <w:r w:rsidR="00C646BA" w:rsidRPr="00EA76E6">
        <w:t xml:space="preserve">. </w:t>
      </w:r>
      <w:r w:rsidRPr="00EA76E6">
        <w:t>Or elle était très belle</w:t>
      </w:r>
      <w:r w:rsidR="00C646BA" w:rsidRPr="00EA76E6">
        <w:t xml:space="preserve">, </w:t>
      </w:r>
      <w:r w:rsidRPr="00EA76E6">
        <w:t>cette femme qui s</w:t>
      </w:r>
      <w:r w:rsidR="00C646BA" w:rsidRPr="00EA76E6">
        <w:t>’</w:t>
      </w:r>
      <w:r w:rsidRPr="00EA76E6">
        <w:t>approchait</w:t>
      </w:r>
      <w:r w:rsidR="00C646BA" w:rsidRPr="00EA76E6">
        <w:t xml:space="preserve"> ! </w:t>
      </w:r>
      <w:r w:rsidRPr="00EA76E6">
        <w:t>Le frère et la sœur ne se ressemblaient guère</w:t>
      </w:r>
      <w:r w:rsidR="00C646BA" w:rsidRPr="00EA76E6">
        <w:t xml:space="preserve"> : </w:t>
      </w:r>
      <w:r w:rsidRPr="00EA76E6">
        <w:lastRenderedPageBreak/>
        <w:t>Stapleton était banalement neutre avec ses chevaux blonds et ses yeux gris</w:t>
      </w:r>
      <w:r w:rsidR="00C646BA" w:rsidRPr="00EA76E6">
        <w:t xml:space="preserve"> ; </w:t>
      </w:r>
      <w:proofErr w:type="gramStart"/>
      <w:r w:rsidRPr="00EA76E6">
        <w:t>par contre</w:t>
      </w:r>
      <w:proofErr w:type="gramEnd"/>
      <w:r w:rsidRPr="00EA76E6">
        <w:t xml:space="preserve"> je n</w:t>
      </w:r>
      <w:r w:rsidR="00C646BA" w:rsidRPr="00EA76E6">
        <w:t>’</w:t>
      </w:r>
      <w:r w:rsidRPr="00EA76E6">
        <w:t>avais jamais vu brune plus éclatante que sa sœur</w:t>
      </w:r>
      <w:r w:rsidR="00C646BA" w:rsidRPr="00EA76E6">
        <w:t xml:space="preserve">. </w:t>
      </w:r>
      <w:r w:rsidRPr="00EA76E6">
        <w:t>Elle était grande et mince</w:t>
      </w:r>
      <w:r w:rsidR="00C646BA" w:rsidRPr="00EA76E6">
        <w:t xml:space="preserve">, </w:t>
      </w:r>
      <w:r w:rsidRPr="00EA76E6">
        <w:t>racée</w:t>
      </w:r>
      <w:r w:rsidR="00C646BA" w:rsidRPr="00EA76E6">
        <w:t xml:space="preserve">. </w:t>
      </w:r>
      <w:r w:rsidRPr="00EA76E6">
        <w:t>Sa figure était fine</w:t>
      </w:r>
      <w:r w:rsidR="00C646BA" w:rsidRPr="00EA76E6">
        <w:t xml:space="preserve">, </w:t>
      </w:r>
      <w:r w:rsidRPr="00EA76E6">
        <w:t>et si rég</w:t>
      </w:r>
      <w:r w:rsidRPr="00EA76E6">
        <w:t>u</w:t>
      </w:r>
      <w:r w:rsidRPr="00EA76E6">
        <w:t>lière de traits qu</w:t>
      </w:r>
      <w:r w:rsidR="00C646BA" w:rsidRPr="00EA76E6">
        <w:t>’</w:t>
      </w:r>
      <w:r w:rsidR="00A3702F" w:rsidRPr="00EA76E6">
        <w:t>elle</w:t>
      </w:r>
      <w:r w:rsidRPr="00EA76E6">
        <w:t xml:space="preserve"> aurait pu passer pour inexpressive sans la bouche sensible et les yeux d</w:t>
      </w:r>
      <w:r w:rsidR="00C646BA" w:rsidRPr="00EA76E6">
        <w:t>’</w:t>
      </w:r>
      <w:r w:rsidRPr="00EA76E6">
        <w:t>un noir ardent</w:t>
      </w:r>
      <w:r w:rsidR="00C646BA" w:rsidRPr="00EA76E6">
        <w:t xml:space="preserve">. </w:t>
      </w:r>
      <w:r w:rsidRPr="00EA76E6">
        <w:t>Ce visage parfait au-dessus d</w:t>
      </w:r>
      <w:r w:rsidR="00C646BA" w:rsidRPr="00EA76E6">
        <w:t>’</w:t>
      </w:r>
      <w:r w:rsidRPr="00EA76E6">
        <w:t>une robe é</w:t>
      </w:r>
      <w:r w:rsidR="00393C09" w:rsidRPr="00EA76E6">
        <w:t>lé</w:t>
      </w:r>
      <w:r w:rsidRPr="00EA76E6">
        <w:t>gante constituait une bien étrange a</w:t>
      </w:r>
      <w:r w:rsidRPr="00EA76E6">
        <w:t>p</w:t>
      </w:r>
      <w:r w:rsidRPr="00EA76E6">
        <w:t>parition sur ce sentier de la lande</w:t>
      </w:r>
      <w:r w:rsidR="00C646BA" w:rsidRPr="00EA76E6">
        <w:t xml:space="preserve"> ! </w:t>
      </w:r>
      <w:r w:rsidRPr="00EA76E6">
        <w:t>Quand je me retournai</w:t>
      </w:r>
      <w:r w:rsidR="00C646BA" w:rsidRPr="00EA76E6">
        <w:t xml:space="preserve">, </w:t>
      </w:r>
      <w:r w:rsidRPr="00EA76E6">
        <w:t>elle observait son frère</w:t>
      </w:r>
      <w:r w:rsidR="00C646BA" w:rsidRPr="00EA76E6">
        <w:t xml:space="preserve">, </w:t>
      </w:r>
      <w:r w:rsidRPr="00EA76E6">
        <w:t>puis s</w:t>
      </w:r>
      <w:r w:rsidR="00C646BA" w:rsidRPr="00EA76E6">
        <w:t>’</w:t>
      </w:r>
      <w:r w:rsidRPr="00EA76E6">
        <w:t>avança vers moi d</w:t>
      </w:r>
      <w:r w:rsidR="00C646BA" w:rsidRPr="00EA76E6">
        <w:t>’</w:t>
      </w:r>
      <w:r w:rsidRPr="00EA76E6">
        <w:t>un pas vif</w:t>
      </w:r>
      <w:r w:rsidR="00C646BA" w:rsidRPr="00EA76E6">
        <w:t xml:space="preserve">. </w:t>
      </w:r>
      <w:r w:rsidRPr="00EA76E6">
        <w:t>Je m</w:t>
      </w:r>
      <w:r w:rsidR="00C646BA" w:rsidRPr="00EA76E6">
        <w:t>’</w:t>
      </w:r>
      <w:r w:rsidRPr="00EA76E6">
        <w:t>étais découvert et allais lui fournir quelques explications</w:t>
      </w:r>
      <w:r w:rsidR="00C646BA" w:rsidRPr="00EA76E6">
        <w:t xml:space="preserve">, </w:t>
      </w:r>
      <w:r w:rsidRPr="00EA76E6">
        <w:t>quand les mots qu</w:t>
      </w:r>
      <w:r w:rsidR="00C646BA" w:rsidRPr="00EA76E6">
        <w:t>’</w:t>
      </w:r>
      <w:r w:rsidRPr="00EA76E6">
        <w:t>elle prononça me firent changer d</w:t>
      </w:r>
      <w:r w:rsidR="00C646BA" w:rsidRPr="00EA76E6">
        <w:t>’</w:t>
      </w:r>
      <w:r w:rsidRPr="00EA76E6">
        <w:t>avis</w:t>
      </w:r>
      <w:r w:rsidR="00C646BA" w:rsidRPr="00EA76E6">
        <w:t>.</w:t>
      </w:r>
    </w:p>
    <w:p w14:paraId="5C2C5285" w14:textId="3B9FEF9E" w:rsidR="00C646BA" w:rsidRPr="00EA76E6" w:rsidRDefault="00C646BA" w:rsidP="00C646BA">
      <w:r w:rsidRPr="00EA76E6">
        <w:t>« </w:t>
      </w:r>
      <w:r w:rsidR="00CA2403" w:rsidRPr="00EA76E6">
        <w:t>Allez-vous en</w:t>
      </w:r>
      <w:r w:rsidRPr="00EA76E6">
        <w:t xml:space="preserve"> ! </w:t>
      </w:r>
      <w:r w:rsidR="00CA2403" w:rsidRPr="00EA76E6">
        <w:t>me dit-elle</w:t>
      </w:r>
      <w:r w:rsidRPr="00EA76E6">
        <w:t xml:space="preserve">. </w:t>
      </w:r>
      <w:r w:rsidR="00CA2403" w:rsidRPr="00EA76E6">
        <w:t>Rentrez directement à Londres</w:t>
      </w:r>
      <w:r w:rsidRPr="00EA76E6">
        <w:t xml:space="preserve">, </w:t>
      </w:r>
      <w:r w:rsidR="00CA2403" w:rsidRPr="00EA76E6">
        <w:t>tout de suite</w:t>
      </w:r>
      <w:r w:rsidRPr="00EA76E6">
        <w:t> ! »</w:t>
      </w:r>
    </w:p>
    <w:p w14:paraId="432CFA48" w14:textId="77777777" w:rsidR="00C646BA" w:rsidRPr="00EA76E6" w:rsidRDefault="00CA2403" w:rsidP="00C646BA">
      <w:r w:rsidRPr="00EA76E6">
        <w:t>Je ne pus que la regarder</w:t>
      </w:r>
      <w:r w:rsidR="00C646BA" w:rsidRPr="00EA76E6">
        <w:t xml:space="preserve">, </w:t>
      </w:r>
      <w:r w:rsidRPr="00EA76E6">
        <w:t>abasourdi</w:t>
      </w:r>
      <w:r w:rsidR="00C646BA" w:rsidRPr="00EA76E6">
        <w:t xml:space="preserve">. </w:t>
      </w:r>
      <w:r w:rsidRPr="00EA76E6">
        <w:t>Ses yeux s</w:t>
      </w:r>
      <w:r w:rsidR="00C646BA" w:rsidRPr="00EA76E6">
        <w:t>’</w:t>
      </w:r>
      <w:r w:rsidRPr="00EA76E6">
        <w:t>enflammèrent et elle tapa du pied avec impatience</w:t>
      </w:r>
      <w:r w:rsidR="00C646BA" w:rsidRPr="00EA76E6">
        <w:t>.</w:t>
      </w:r>
    </w:p>
    <w:p w14:paraId="6CD7F513" w14:textId="77777777" w:rsidR="00C646BA" w:rsidRPr="00EA76E6" w:rsidRDefault="00C646BA" w:rsidP="00C646BA">
      <w:r w:rsidRPr="00EA76E6">
        <w:t>« </w:t>
      </w:r>
      <w:r w:rsidR="00CA2403" w:rsidRPr="00EA76E6">
        <w:t>Pourquoi rentrerais-je</w:t>
      </w:r>
      <w:r w:rsidRPr="00EA76E6">
        <w:t xml:space="preserve"> ? </w:t>
      </w:r>
      <w:r w:rsidR="00CA2403" w:rsidRPr="00EA76E6">
        <w:t>demandai-je</w:t>
      </w:r>
      <w:r w:rsidRPr="00EA76E6">
        <w:t>.</w:t>
      </w:r>
    </w:p>
    <w:p w14:paraId="656AD563" w14:textId="2F8A6F2E" w:rsidR="00C646BA" w:rsidRPr="00EA76E6" w:rsidRDefault="00C646BA" w:rsidP="00C646BA">
      <w:r w:rsidRPr="00EA76E6">
        <w:t>— </w:t>
      </w:r>
      <w:r w:rsidR="00CA2403" w:rsidRPr="00EA76E6">
        <w:t>Je ne peux pas vous expliquer</w:t>
      </w:r>
      <w:r w:rsidRPr="00EA76E6">
        <w:t>… »</w:t>
      </w:r>
    </w:p>
    <w:p w14:paraId="791D3F47" w14:textId="77777777" w:rsidR="00C646BA" w:rsidRPr="00EA76E6" w:rsidRDefault="00CA2403" w:rsidP="00C646BA">
      <w:r w:rsidRPr="00EA76E6">
        <w:t>Sa voix était grave</w:t>
      </w:r>
      <w:r w:rsidR="00C646BA" w:rsidRPr="00EA76E6">
        <w:t xml:space="preserve">, </w:t>
      </w:r>
      <w:r w:rsidRPr="00EA76E6">
        <w:t>passionnée</w:t>
      </w:r>
      <w:r w:rsidR="00C646BA" w:rsidRPr="00EA76E6">
        <w:t xml:space="preserve">, </w:t>
      </w:r>
      <w:r w:rsidRPr="00EA76E6">
        <w:t>avec un léger zézaiement</w:t>
      </w:r>
      <w:r w:rsidR="00C646BA" w:rsidRPr="00EA76E6">
        <w:t>.</w:t>
      </w:r>
    </w:p>
    <w:p w14:paraId="21B78187" w14:textId="77777777" w:rsidR="00C646BA" w:rsidRPr="00EA76E6" w:rsidRDefault="00C646BA" w:rsidP="00C646BA">
      <w:r w:rsidRPr="00EA76E6">
        <w:t xml:space="preserve">« … </w:t>
      </w:r>
      <w:r w:rsidR="00CA2403" w:rsidRPr="00EA76E6">
        <w:t>Mais pour l</w:t>
      </w:r>
      <w:r w:rsidRPr="00EA76E6">
        <w:t>’</w:t>
      </w:r>
      <w:r w:rsidR="00CA2403" w:rsidRPr="00EA76E6">
        <w:t>amour de Dieu faites ce que je vous dis</w:t>
      </w:r>
      <w:r w:rsidRPr="00EA76E6">
        <w:t xml:space="preserve"> ! </w:t>
      </w:r>
      <w:r w:rsidR="00CA2403" w:rsidRPr="00EA76E6">
        <w:t>Allez-vous-en</w:t>
      </w:r>
      <w:r w:rsidRPr="00EA76E6">
        <w:t xml:space="preserve">, </w:t>
      </w:r>
      <w:r w:rsidR="00CA2403" w:rsidRPr="00EA76E6">
        <w:t>et ne remettez jamais le pied sur la lande</w:t>
      </w:r>
      <w:r w:rsidRPr="00EA76E6">
        <w:t> !</w:t>
      </w:r>
    </w:p>
    <w:p w14:paraId="0C7476B7" w14:textId="77777777" w:rsidR="00C646BA" w:rsidRPr="00EA76E6" w:rsidRDefault="00C646BA" w:rsidP="00C646BA">
      <w:r w:rsidRPr="00EA76E6">
        <w:t>— </w:t>
      </w:r>
      <w:r w:rsidR="00CA2403" w:rsidRPr="00EA76E6">
        <w:t>Mais je viens d</w:t>
      </w:r>
      <w:r w:rsidRPr="00EA76E6">
        <w:t>’</w:t>
      </w:r>
      <w:r w:rsidR="00CA2403" w:rsidRPr="00EA76E6">
        <w:t>arriver</w:t>
      </w:r>
      <w:r w:rsidRPr="00EA76E6">
        <w:t> !</w:t>
      </w:r>
    </w:p>
    <w:p w14:paraId="7FD00A22" w14:textId="17F0D051" w:rsidR="00C646BA" w:rsidRPr="00EA76E6" w:rsidRDefault="00C646BA" w:rsidP="00C646BA">
      <w:r w:rsidRPr="00EA76E6">
        <w:t>— </w:t>
      </w:r>
      <w:r w:rsidR="00CA2403" w:rsidRPr="00EA76E6">
        <w:t>Voyons</w:t>
      </w:r>
      <w:r w:rsidRPr="00EA76E6">
        <w:t xml:space="preserve">, </w:t>
      </w:r>
      <w:r w:rsidR="00CA2403" w:rsidRPr="00EA76E6">
        <w:t>voyons</w:t>
      </w:r>
      <w:r w:rsidRPr="00EA76E6">
        <w:t xml:space="preserve"> ! </w:t>
      </w:r>
      <w:r w:rsidR="00CA2403" w:rsidRPr="00EA76E6">
        <w:t>s</w:t>
      </w:r>
      <w:r w:rsidRPr="00EA76E6">
        <w:t>’</w:t>
      </w:r>
      <w:r w:rsidR="00CA2403" w:rsidRPr="00EA76E6">
        <w:t>écria-t-elle</w:t>
      </w:r>
      <w:r w:rsidRPr="00EA76E6">
        <w:t xml:space="preserve">. </w:t>
      </w:r>
      <w:r w:rsidR="00CA2403" w:rsidRPr="00EA76E6">
        <w:t>Ne comprenez-vous pas quand on vous avertit pour votre bien</w:t>
      </w:r>
      <w:r w:rsidRPr="00EA76E6">
        <w:t xml:space="preserve"> ? </w:t>
      </w:r>
      <w:r w:rsidR="00CA2403" w:rsidRPr="00EA76E6">
        <w:t>Rentrez à Londres</w:t>
      </w:r>
      <w:r w:rsidRPr="00EA76E6">
        <w:t xml:space="preserve"> ! </w:t>
      </w:r>
      <w:r w:rsidR="00CA2403" w:rsidRPr="00EA76E6">
        <w:t>Partez ce soir</w:t>
      </w:r>
      <w:r w:rsidRPr="00EA76E6">
        <w:t xml:space="preserve"> ! </w:t>
      </w:r>
      <w:r w:rsidR="00CA2403" w:rsidRPr="00EA76E6">
        <w:t>Quittez à tout prix cet endroit</w:t>
      </w:r>
      <w:r w:rsidRPr="00EA76E6">
        <w:t xml:space="preserve"> ! </w:t>
      </w:r>
      <w:r w:rsidR="00CA2403" w:rsidRPr="00EA76E6">
        <w:t>Silence</w:t>
      </w:r>
      <w:r w:rsidRPr="00EA76E6">
        <w:t xml:space="preserve">, </w:t>
      </w:r>
      <w:r w:rsidR="00CA2403" w:rsidRPr="00EA76E6">
        <w:t>voici mon frère qui revient</w:t>
      </w:r>
      <w:r w:rsidRPr="00EA76E6">
        <w:t xml:space="preserve">. </w:t>
      </w:r>
      <w:r w:rsidR="00CA2403" w:rsidRPr="00EA76E6">
        <w:t>Pas un mot de ce que je vous ai dit</w:t>
      </w:r>
      <w:r w:rsidRPr="00EA76E6">
        <w:t xml:space="preserve"> ! </w:t>
      </w:r>
      <w:r w:rsidR="00CA2403" w:rsidRPr="00EA76E6">
        <w:t>Vous ne voudriez pas me cueillir cette orchidée là-bas au milieu des prèles</w:t>
      </w:r>
      <w:r w:rsidRPr="00EA76E6">
        <w:t xml:space="preserve"> ? </w:t>
      </w:r>
      <w:r w:rsidR="00CA2403" w:rsidRPr="00EA76E6">
        <w:t xml:space="preserve">Nous avons sur la lande des </w:t>
      </w:r>
      <w:r w:rsidR="00CA2403" w:rsidRPr="00EA76E6">
        <w:lastRenderedPageBreak/>
        <w:t>orchidées à profusion</w:t>
      </w:r>
      <w:r w:rsidRPr="00EA76E6">
        <w:t xml:space="preserve"> ; </w:t>
      </w:r>
      <w:r w:rsidR="00CA2403" w:rsidRPr="00EA76E6">
        <w:t>mais</w:t>
      </w:r>
      <w:r w:rsidRPr="00EA76E6">
        <w:t xml:space="preserve">, </w:t>
      </w:r>
      <w:r w:rsidR="00CA2403" w:rsidRPr="00EA76E6">
        <w:t>naturellement</w:t>
      </w:r>
      <w:r w:rsidRPr="00EA76E6">
        <w:t xml:space="preserve">, </w:t>
      </w:r>
      <w:r w:rsidR="00CA2403" w:rsidRPr="00EA76E6">
        <w:t>vous êtes arrivé bien tard pour contempler toutes les beautés de ce pays</w:t>
      </w:r>
      <w:r w:rsidRPr="00EA76E6">
        <w:t>. »</w:t>
      </w:r>
    </w:p>
    <w:p w14:paraId="3A942A2D" w14:textId="77777777" w:rsidR="00C646BA" w:rsidRPr="00EA76E6" w:rsidRDefault="00CA2403" w:rsidP="00C646BA">
      <w:r w:rsidRPr="00EA76E6">
        <w:t>Stapleton avait renoncé à sa chasse</w:t>
      </w:r>
      <w:r w:rsidR="00C646BA" w:rsidRPr="00EA76E6">
        <w:t xml:space="preserve">, </w:t>
      </w:r>
      <w:r w:rsidRPr="00EA76E6">
        <w:t>et il revenait vers nous suant et soufflant</w:t>
      </w:r>
      <w:r w:rsidR="00C646BA" w:rsidRPr="00EA76E6">
        <w:t>.</w:t>
      </w:r>
    </w:p>
    <w:p w14:paraId="0FB4C526" w14:textId="77777777" w:rsidR="00C646BA" w:rsidRPr="00EA76E6" w:rsidRDefault="00C646BA" w:rsidP="00C646BA">
      <w:r w:rsidRPr="00EA76E6">
        <w:t>« </w:t>
      </w:r>
      <w:r w:rsidR="00CA2403" w:rsidRPr="00EA76E6">
        <w:t>Hello</w:t>
      </w:r>
      <w:r w:rsidRPr="00EA76E6">
        <w:t xml:space="preserve">, </w:t>
      </w:r>
      <w:r w:rsidR="00CA2403" w:rsidRPr="00EA76E6">
        <w:t>Beryl</w:t>
      </w:r>
      <w:r w:rsidRPr="00EA76E6">
        <w:t> ! »</w:t>
      </w:r>
      <w:r w:rsidR="00CA2403" w:rsidRPr="00EA76E6">
        <w:t xml:space="preserve"> fit-il</w:t>
      </w:r>
      <w:r w:rsidRPr="00EA76E6">
        <w:t>.</w:t>
      </w:r>
    </w:p>
    <w:p w14:paraId="72EA2564" w14:textId="77777777" w:rsidR="00C646BA" w:rsidRPr="00EA76E6" w:rsidRDefault="00CA2403" w:rsidP="00C646BA">
      <w:r w:rsidRPr="00EA76E6">
        <w:t>J</w:t>
      </w:r>
      <w:r w:rsidR="00C646BA" w:rsidRPr="00EA76E6">
        <w:t>’</w:t>
      </w:r>
      <w:r w:rsidRPr="00EA76E6">
        <w:t>eus l</w:t>
      </w:r>
      <w:r w:rsidR="00C646BA" w:rsidRPr="00EA76E6">
        <w:t>’</w:t>
      </w:r>
      <w:r w:rsidRPr="00EA76E6">
        <w:t>impression que le ton n</w:t>
      </w:r>
      <w:r w:rsidR="00C646BA" w:rsidRPr="00EA76E6">
        <w:t>’</w:t>
      </w:r>
      <w:r w:rsidRPr="00EA76E6">
        <w:t>était pas très cordial</w:t>
      </w:r>
      <w:r w:rsidR="00C646BA" w:rsidRPr="00EA76E6">
        <w:t>.</w:t>
      </w:r>
    </w:p>
    <w:p w14:paraId="4DF2CB1E" w14:textId="77777777" w:rsidR="00C646BA" w:rsidRPr="00EA76E6" w:rsidRDefault="00C646BA" w:rsidP="00C646BA">
      <w:r w:rsidRPr="00EA76E6">
        <w:t>« </w:t>
      </w:r>
      <w:r w:rsidR="00CA2403" w:rsidRPr="00EA76E6">
        <w:t>Hé bien</w:t>
      </w:r>
      <w:r w:rsidRPr="00EA76E6">
        <w:t xml:space="preserve"> ! </w:t>
      </w:r>
      <w:r w:rsidR="00CA2403" w:rsidRPr="00EA76E6">
        <w:t>Jack</w:t>
      </w:r>
      <w:r w:rsidRPr="00EA76E6">
        <w:t xml:space="preserve">, </w:t>
      </w:r>
      <w:r w:rsidR="00CA2403" w:rsidRPr="00EA76E6">
        <w:t>vous avez chaud</w:t>
      </w:r>
      <w:r w:rsidRPr="00EA76E6">
        <w:t> !</w:t>
      </w:r>
    </w:p>
    <w:p w14:paraId="742E3613" w14:textId="1BA96E22" w:rsidR="00C646BA" w:rsidRPr="00EA76E6" w:rsidRDefault="00C646BA" w:rsidP="00C646BA">
      <w:r w:rsidRPr="00EA76E6">
        <w:t>— </w:t>
      </w:r>
      <w:r w:rsidR="00CA2403" w:rsidRPr="00EA76E6">
        <w:t>Oui</w:t>
      </w:r>
      <w:r w:rsidRPr="00EA76E6">
        <w:t xml:space="preserve">, </w:t>
      </w:r>
      <w:r w:rsidR="00CA2403" w:rsidRPr="00EA76E6">
        <w:t>je pourchassais un cyclopidé</w:t>
      </w:r>
      <w:r w:rsidRPr="00EA76E6">
        <w:t xml:space="preserve">. </w:t>
      </w:r>
      <w:r w:rsidR="00CA2403" w:rsidRPr="00EA76E6">
        <w:t>Un cyclopidé peu co</w:t>
      </w:r>
      <w:r w:rsidR="00CA2403" w:rsidRPr="00EA76E6">
        <w:t>n</w:t>
      </w:r>
      <w:r w:rsidR="00CA2403" w:rsidRPr="00EA76E6">
        <w:t>nu</w:t>
      </w:r>
      <w:r w:rsidRPr="00EA76E6">
        <w:t xml:space="preserve">, </w:t>
      </w:r>
      <w:r w:rsidR="00CA2403" w:rsidRPr="00EA76E6">
        <w:t>qu</w:t>
      </w:r>
      <w:r w:rsidRPr="00EA76E6">
        <w:t>’</w:t>
      </w:r>
      <w:r w:rsidR="00CA2403" w:rsidRPr="00EA76E6">
        <w:t>on trouve rarement à la fin de l</w:t>
      </w:r>
      <w:r w:rsidRPr="00EA76E6">
        <w:t>’</w:t>
      </w:r>
      <w:r w:rsidR="00CA2403" w:rsidRPr="00EA76E6">
        <w:t>automne</w:t>
      </w:r>
      <w:r w:rsidRPr="00EA76E6">
        <w:t xml:space="preserve">. </w:t>
      </w:r>
      <w:r w:rsidR="00CA2403" w:rsidRPr="00EA76E6">
        <w:t>Je regrette fort de l</w:t>
      </w:r>
      <w:r w:rsidRPr="00EA76E6">
        <w:t>’</w:t>
      </w:r>
      <w:r w:rsidR="00CA2403" w:rsidRPr="00EA76E6">
        <w:t>avoir manqué</w:t>
      </w:r>
      <w:r w:rsidRPr="00EA76E6">
        <w:t> !… »</w:t>
      </w:r>
    </w:p>
    <w:p w14:paraId="6DCF8AC4" w14:textId="77777777" w:rsidR="00C646BA" w:rsidRPr="00EA76E6" w:rsidRDefault="00CA2403" w:rsidP="00C646BA">
      <w:r w:rsidRPr="00EA76E6">
        <w:t>Il parlait négligemment</w:t>
      </w:r>
      <w:r w:rsidR="00C646BA" w:rsidRPr="00EA76E6">
        <w:t xml:space="preserve">, </w:t>
      </w:r>
      <w:r w:rsidRPr="00EA76E6">
        <w:t>mais ses petits yeux clairs allaient sans cesse de la jeune fille à moi</w:t>
      </w:r>
      <w:r w:rsidR="00C646BA" w:rsidRPr="00EA76E6">
        <w:t>.</w:t>
      </w:r>
    </w:p>
    <w:p w14:paraId="29EC0A7B" w14:textId="77777777" w:rsidR="00C646BA" w:rsidRPr="00EA76E6" w:rsidRDefault="00C646BA" w:rsidP="00C646BA">
      <w:r w:rsidRPr="00EA76E6">
        <w:t xml:space="preserve">« … </w:t>
      </w:r>
      <w:r w:rsidR="00CA2403" w:rsidRPr="00EA76E6">
        <w:t>Vous vous êtes présentés tout seuls</w:t>
      </w:r>
      <w:r w:rsidRPr="00EA76E6">
        <w:t xml:space="preserve">, </w:t>
      </w:r>
      <w:r w:rsidR="00CA2403" w:rsidRPr="00EA76E6">
        <w:t>à ce que je vois</w:t>
      </w:r>
      <w:r w:rsidRPr="00EA76E6">
        <w:t>.</w:t>
      </w:r>
    </w:p>
    <w:p w14:paraId="38C80332" w14:textId="77777777" w:rsidR="00C646BA" w:rsidRPr="00EA76E6" w:rsidRDefault="00C646BA" w:rsidP="00C646BA">
      <w:r w:rsidRPr="00EA76E6">
        <w:t>— </w:t>
      </w:r>
      <w:r w:rsidR="00CA2403" w:rsidRPr="00EA76E6">
        <w:t>Oui</w:t>
      </w:r>
      <w:r w:rsidRPr="00EA76E6">
        <w:t xml:space="preserve">. </w:t>
      </w:r>
      <w:r w:rsidR="00CA2403" w:rsidRPr="00EA76E6">
        <w:t>Je disais à Sir Henry qu</w:t>
      </w:r>
      <w:r w:rsidRPr="00EA76E6">
        <w:t>’</w:t>
      </w:r>
      <w:r w:rsidR="00CA2403" w:rsidRPr="00EA76E6">
        <w:t>il était arrivé bien tard pour admirer les véritables beautés de la lande</w:t>
      </w:r>
      <w:r w:rsidRPr="00EA76E6">
        <w:t>.</w:t>
      </w:r>
    </w:p>
    <w:p w14:paraId="71FBF3F5" w14:textId="77777777" w:rsidR="00C646BA" w:rsidRPr="00EA76E6" w:rsidRDefault="00C646BA" w:rsidP="00C646BA">
      <w:r w:rsidRPr="00EA76E6">
        <w:t>— </w:t>
      </w:r>
      <w:r w:rsidR="00CA2403" w:rsidRPr="00EA76E6">
        <w:t>Mais</w:t>
      </w:r>
      <w:r w:rsidRPr="00EA76E6">
        <w:t xml:space="preserve">… </w:t>
      </w:r>
      <w:r w:rsidR="00CA2403" w:rsidRPr="00EA76E6">
        <w:t>à qui pensez-vous avoir parlé</w:t>
      </w:r>
      <w:r w:rsidRPr="00EA76E6">
        <w:t> ?</w:t>
      </w:r>
    </w:p>
    <w:p w14:paraId="28177094" w14:textId="0F584B15" w:rsidR="00C646BA" w:rsidRPr="00EA76E6" w:rsidRDefault="00C646BA" w:rsidP="00C646BA">
      <w:r w:rsidRPr="00EA76E6">
        <w:t>— </w:t>
      </w:r>
      <w:r w:rsidR="00CA2403" w:rsidRPr="00EA76E6">
        <w:t>J</w:t>
      </w:r>
      <w:r w:rsidRPr="00EA76E6">
        <w:t>’</w:t>
      </w:r>
      <w:r w:rsidR="00CA2403" w:rsidRPr="00EA76E6">
        <w:t>imagine que c</w:t>
      </w:r>
      <w:r w:rsidRPr="00EA76E6">
        <w:t>’</w:t>
      </w:r>
      <w:r w:rsidR="00CA2403" w:rsidRPr="00EA76E6">
        <w:t xml:space="preserve">est à </w:t>
      </w:r>
      <w:r w:rsidR="00411E80" w:rsidRPr="00EA76E6">
        <w:t>Sir Henry</w:t>
      </w:r>
      <w:r w:rsidR="00CA2403" w:rsidRPr="00EA76E6">
        <w:t xml:space="preserve"> Baskerville</w:t>
      </w:r>
      <w:r w:rsidRPr="00EA76E6">
        <w:t>.</w:t>
      </w:r>
    </w:p>
    <w:p w14:paraId="039AF0C8" w14:textId="69CAE747" w:rsidR="00C646BA" w:rsidRPr="00EA76E6" w:rsidRDefault="00C646BA" w:rsidP="00C646BA">
      <w:r w:rsidRPr="00EA76E6">
        <w:t>— </w:t>
      </w:r>
      <w:r w:rsidR="00CA2403" w:rsidRPr="00EA76E6">
        <w:t>Non</w:t>
      </w:r>
      <w:r w:rsidRPr="00EA76E6">
        <w:t xml:space="preserve">, </w:t>
      </w:r>
      <w:r w:rsidR="00CA2403" w:rsidRPr="00EA76E6">
        <w:t>répondis-je</w:t>
      </w:r>
      <w:r w:rsidRPr="00EA76E6">
        <w:t xml:space="preserve">. </w:t>
      </w:r>
      <w:r w:rsidR="00CA2403" w:rsidRPr="00EA76E6">
        <w:t>Je suis un modeste bourgeois</w:t>
      </w:r>
      <w:r w:rsidRPr="00EA76E6">
        <w:t xml:space="preserve">, </w:t>
      </w:r>
      <w:r w:rsidR="00CA2403" w:rsidRPr="00EA76E6">
        <w:t>mais son ami</w:t>
      </w:r>
      <w:r w:rsidRPr="00EA76E6">
        <w:t xml:space="preserve">. </w:t>
      </w:r>
      <w:r w:rsidR="00CA2403" w:rsidRPr="00EA76E6">
        <w:t>Je suis le docteur Watson</w:t>
      </w:r>
      <w:r w:rsidRPr="00EA76E6">
        <w:t>. »</w:t>
      </w:r>
    </w:p>
    <w:p w14:paraId="7C7B267A" w14:textId="77777777" w:rsidR="00C646BA" w:rsidRPr="00EA76E6" w:rsidRDefault="00CA2403" w:rsidP="00C646BA">
      <w:r w:rsidRPr="00EA76E6">
        <w:t>Le rouge de la confusion passa sur son visage expressif</w:t>
      </w:r>
      <w:r w:rsidR="00C646BA" w:rsidRPr="00EA76E6">
        <w:t>.</w:t>
      </w:r>
    </w:p>
    <w:p w14:paraId="1A631639" w14:textId="77777777" w:rsidR="00C646BA" w:rsidRPr="00EA76E6" w:rsidRDefault="00C646BA" w:rsidP="00C646BA">
      <w:r w:rsidRPr="00EA76E6">
        <w:t>« </w:t>
      </w:r>
      <w:r w:rsidR="00CA2403" w:rsidRPr="00EA76E6">
        <w:t>Dans notre conversation</w:t>
      </w:r>
      <w:r w:rsidRPr="00EA76E6">
        <w:t xml:space="preserve">, </w:t>
      </w:r>
      <w:r w:rsidR="00CA2403" w:rsidRPr="00EA76E6">
        <w:t>il y a eu un quiproquo</w:t>
      </w:r>
      <w:r w:rsidRPr="00EA76E6">
        <w:t xml:space="preserve">, </w:t>
      </w:r>
      <w:r w:rsidR="00CA2403" w:rsidRPr="00EA76E6">
        <w:t>dit-elle</w:t>
      </w:r>
      <w:r w:rsidRPr="00EA76E6">
        <w:t>.</w:t>
      </w:r>
    </w:p>
    <w:p w14:paraId="626E4438" w14:textId="77777777" w:rsidR="00C646BA" w:rsidRPr="00EA76E6" w:rsidRDefault="00C646BA" w:rsidP="00C646BA">
      <w:r w:rsidRPr="00EA76E6">
        <w:t>— </w:t>
      </w:r>
      <w:r w:rsidR="00CA2403" w:rsidRPr="00EA76E6">
        <w:t>Conversation qui n</w:t>
      </w:r>
      <w:r w:rsidRPr="00EA76E6">
        <w:t>’</w:t>
      </w:r>
      <w:r w:rsidR="00CA2403" w:rsidRPr="00EA76E6">
        <w:t>a pas duré longtemps</w:t>
      </w:r>
      <w:r w:rsidRPr="00EA76E6">
        <w:t xml:space="preserve">, </w:t>
      </w:r>
      <w:r w:rsidR="00CA2403" w:rsidRPr="00EA76E6">
        <w:t>observa son frère qui avait toujours les mêmes yeux interrogateurs</w:t>
      </w:r>
      <w:r w:rsidRPr="00EA76E6">
        <w:t>.</w:t>
      </w:r>
    </w:p>
    <w:p w14:paraId="00A62F01" w14:textId="66583ECE" w:rsidR="00C646BA" w:rsidRPr="00EA76E6" w:rsidRDefault="00C646BA" w:rsidP="00C646BA">
      <w:r w:rsidRPr="00EA76E6">
        <w:lastRenderedPageBreak/>
        <w:t>— </w:t>
      </w:r>
      <w:r w:rsidR="00CA2403" w:rsidRPr="00EA76E6">
        <w:t>J</w:t>
      </w:r>
      <w:r w:rsidRPr="00EA76E6">
        <w:t>’</w:t>
      </w:r>
      <w:r w:rsidR="00CA2403" w:rsidRPr="00EA76E6">
        <w:t>ai parlé comme si le docteur Watson habitait la région et n</w:t>
      </w:r>
      <w:r w:rsidRPr="00EA76E6">
        <w:t>’</w:t>
      </w:r>
      <w:r w:rsidR="00CA2403" w:rsidRPr="00EA76E6">
        <w:t>était pas un touriste de passage</w:t>
      </w:r>
      <w:r w:rsidRPr="00EA76E6">
        <w:t xml:space="preserve">. </w:t>
      </w:r>
      <w:r w:rsidR="00CA2403" w:rsidRPr="00EA76E6">
        <w:t>Sans doute cela lui i</w:t>
      </w:r>
      <w:r w:rsidR="00CA2403" w:rsidRPr="00EA76E6">
        <w:t>m</w:t>
      </w:r>
      <w:r w:rsidR="00CA2403" w:rsidRPr="00EA76E6">
        <w:t>porte-t-il peu d</w:t>
      </w:r>
      <w:r w:rsidRPr="00EA76E6">
        <w:t>’</w:t>
      </w:r>
      <w:r w:rsidR="00CA2403" w:rsidRPr="00EA76E6">
        <w:t>être en avance ou en retard pour les orchidées</w:t>
      </w:r>
      <w:r w:rsidRPr="00EA76E6">
        <w:t xml:space="preserve">. </w:t>
      </w:r>
      <w:r w:rsidR="00CA2403" w:rsidRPr="00EA76E6">
        <w:t>Mais vous viendrez bien</w:t>
      </w:r>
      <w:r w:rsidRPr="00EA76E6">
        <w:t xml:space="preserve">, </w:t>
      </w:r>
      <w:r w:rsidR="00CA2403" w:rsidRPr="00EA76E6">
        <w:t>n</w:t>
      </w:r>
      <w:r w:rsidRPr="00EA76E6">
        <w:t>’</w:t>
      </w:r>
      <w:r w:rsidR="00CA2403" w:rsidRPr="00EA76E6">
        <w:t>est-ce pas</w:t>
      </w:r>
      <w:r w:rsidRPr="00EA76E6">
        <w:t xml:space="preserve">, </w:t>
      </w:r>
      <w:r w:rsidR="00CA2403" w:rsidRPr="00EA76E6">
        <w:t>jusqu</w:t>
      </w:r>
      <w:r w:rsidRPr="00EA76E6">
        <w:t>’</w:t>
      </w:r>
      <w:r w:rsidR="00CA2403" w:rsidRPr="00EA76E6">
        <w:t>à Merripit</w:t>
      </w:r>
      <w:r w:rsidRPr="00EA76E6">
        <w:t> ? »</w:t>
      </w:r>
    </w:p>
    <w:p w14:paraId="0717179E" w14:textId="77777777" w:rsidR="00C646BA" w:rsidRPr="00EA76E6" w:rsidRDefault="00CA2403" w:rsidP="00C646BA">
      <w:r w:rsidRPr="00EA76E6">
        <w:t>Nous y arrivâmes bientôt</w:t>
      </w:r>
      <w:r w:rsidR="00C646BA" w:rsidRPr="00EA76E6">
        <w:t xml:space="preserve"> : </w:t>
      </w:r>
      <w:r w:rsidRPr="00EA76E6">
        <w:t>c</w:t>
      </w:r>
      <w:r w:rsidR="00C646BA" w:rsidRPr="00EA76E6">
        <w:t>’</w:t>
      </w:r>
      <w:r w:rsidRPr="00EA76E6">
        <w:t>était une morne maison de la lande</w:t>
      </w:r>
      <w:r w:rsidR="00C646BA" w:rsidRPr="00EA76E6">
        <w:t xml:space="preserve">. </w:t>
      </w:r>
      <w:r w:rsidRPr="00EA76E6">
        <w:t>autrefois ferme d</w:t>
      </w:r>
      <w:r w:rsidR="00C646BA" w:rsidRPr="00EA76E6">
        <w:t>’</w:t>
      </w:r>
      <w:r w:rsidRPr="00EA76E6">
        <w:t>un herbager</w:t>
      </w:r>
      <w:r w:rsidR="00C646BA" w:rsidRPr="00EA76E6">
        <w:t xml:space="preserve">, </w:t>
      </w:r>
      <w:r w:rsidRPr="00EA76E6">
        <w:t>qui avait été ravalée et aménagée en habitation moderne</w:t>
      </w:r>
      <w:r w:rsidR="00C646BA" w:rsidRPr="00EA76E6">
        <w:t xml:space="preserve">. </w:t>
      </w:r>
      <w:r w:rsidRPr="00EA76E6">
        <w:t>Un verger l</w:t>
      </w:r>
      <w:r w:rsidR="00C646BA" w:rsidRPr="00EA76E6">
        <w:t>’</w:t>
      </w:r>
      <w:r w:rsidRPr="00EA76E6">
        <w:t>entourait</w:t>
      </w:r>
      <w:r w:rsidR="00C646BA" w:rsidRPr="00EA76E6">
        <w:t xml:space="preserve">, </w:t>
      </w:r>
      <w:r w:rsidRPr="00EA76E6">
        <w:t>mais les arbres</w:t>
      </w:r>
      <w:r w:rsidR="00C646BA" w:rsidRPr="00EA76E6">
        <w:t xml:space="preserve">, </w:t>
      </w:r>
      <w:r w:rsidRPr="00EA76E6">
        <w:t>comme d</w:t>
      </w:r>
      <w:r w:rsidR="00C646BA" w:rsidRPr="00EA76E6">
        <w:t>’</w:t>
      </w:r>
      <w:r w:rsidRPr="00EA76E6">
        <w:t>habitude sur la lande</w:t>
      </w:r>
      <w:r w:rsidR="00C646BA" w:rsidRPr="00EA76E6">
        <w:t xml:space="preserve">, </w:t>
      </w:r>
      <w:r w:rsidRPr="00EA76E6">
        <w:t>étaient rabougris et noueux</w:t>
      </w:r>
      <w:r w:rsidR="00C646BA" w:rsidRPr="00EA76E6">
        <w:t xml:space="preserve"> ; </w:t>
      </w:r>
      <w:r w:rsidRPr="00EA76E6">
        <w:t>le site incitait à la mélancolie</w:t>
      </w:r>
      <w:r w:rsidR="00C646BA" w:rsidRPr="00EA76E6">
        <w:t xml:space="preserve">. </w:t>
      </w:r>
      <w:r w:rsidRPr="00EA76E6">
        <w:t>Nous fûmes accueillis par un vieux domestique ratatiné</w:t>
      </w:r>
      <w:r w:rsidR="00C646BA" w:rsidRPr="00EA76E6">
        <w:t xml:space="preserve">, </w:t>
      </w:r>
      <w:r w:rsidRPr="00EA76E6">
        <w:t>vêtu d</w:t>
      </w:r>
      <w:r w:rsidR="00C646BA" w:rsidRPr="00EA76E6">
        <w:t>’</w:t>
      </w:r>
      <w:r w:rsidRPr="00EA76E6">
        <w:t>un manteau couleur rouille</w:t>
      </w:r>
      <w:r w:rsidR="00C646BA" w:rsidRPr="00EA76E6">
        <w:t xml:space="preserve">, </w:t>
      </w:r>
      <w:r w:rsidRPr="00EA76E6">
        <w:t>qui semblait être le gardien de la maison</w:t>
      </w:r>
      <w:r w:rsidR="00C646BA" w:rsidRPr="00EA76E6">
        <w:t xml:space="preserve">. </w:t>
      </w:r>
      <w:r w:rsidRPr="00EA76E6">
        <w:t>L</w:t>
      </w:r>
      <w:r w:rsidR="00C646BA" w:rsidRPr="00EA76E6">
        <w:t>’</w:t>
      </w:r>
      <w:r w:rsidRPr="00EA76E6">
        <w:t>intérieur était composé de grandes pièces</w:t>
      </w:r>
      <w:r w:rsidR="00C646BA" w:rsidRPr="00EA76E6">
        <w:t xml:space="preserve">, </w:t>
      </w:r>
      <w:r w:rsidRPr="00EA76E6">
        <w:t>meublées avec un goût dans lequel il me sembla retrouver quelque chose de mon hôtesse</w:t>
      </w:r>
      <w:r w:rsidR="00C646BA" w:rsidRPr="00EA76E6">
        <w:t xml:space="preserve">. </w:t>
      </w:r>
      <w:r w:rsidRPr="00EA76E6">
        <w:t>Pendant que par la fenêtre je contemplais la lande interminable tachetée de granit</w:t>
      </w:r>
      <w:r w:rsidR="00C646BA" w:rsidRPr="00EA76E6">
        <w:t xml:space="preserve">, </w:t>
      </w:r>
      <w:r w:rsidRPr="00EA76E6">
        <w:t>je me demandai tout naturellement ce qui avait poussé cet homme cultivé et cette jolie femme à s</w:t>
      </w:r>
      <w:r w:rsidR="00C646BA" w:rsidRPr="00EA76E6">
        <w:t>’</w:t>
      </w:r>
      <w:r w:rsidRPr="00EA76E6">
        <w:t>enterrer dans un lieu aussi triste</w:t>
      </w:r>
      <w:r w:rsidR="00C646BA" w:rsidRPr="00EA76E6">
        <w:t>.</w:t>
      </w:r>
    </w:p>
    <w:p w14:paraId="262B563E" w14:textId="77777777" w:rsidR="00C646BA" w:rsidRPr="00EA76E6" w:rsidRDefault="00C646BA" w:rsidP="00C646BA">
      <w:r w:rsidRPr="00EA76E6">
        <w:t>« </w:t>
      </w:r>
      <w:r w:rsidR="00CA2403" w:rsidRPr="00EA76E6">
        <w:t>Nous avons choisi une étrange retraite</w:t>
      </w:r>
      <w:r w:rsidRPr="00EA76E6">
        <w:t xml:space="preserve">, </w:t>
      </w:r>
      <w:r w:rsidR="00CA2403" w:rsidRPr="00EA76E6">
        <w:t>n</w:t>
      </w:r>
      <w:r w:rsidRPr="00EA76E6">
        <w:t>’</w:t>
      </w:r>
      <w:r w:rsidR="00CA2403" w:rsidRPr="00EA76E6">
        <w:t>est-ce pas</w:t>
      </w:r>
      <w:r w:rsidRPr="00EA76E6">
        <w:t xml:space="preserve"> ? </w:t>
      </w:r>
      <w:r w:rsidR="00CA2403" w:rsidRPr="00EA76E6">
        <w:t>la</w:t>
      </w:r>
      <w:r w:rsidR="00CA2403" w:rsidRPr="00EA76E6">
        <w:t>n</w:t>
      </w:r>
      <w:r w:rsidR="00CA2403" w:rsidRPr="00EA76E6">
        <w:t>ça-t-il comme s</w:t>
      </w:r>
      <w:r w:rsidRPr="00EA76E6">
        <w:t>’</w:t>
      </w:r>
      <w:r w:rsidR="00CA2403" w:rsidRPr="00EA76E6">
        <w:t>il avait percé mes pensées</w:t>
      </w:r>
      <w:r w:rsidRPr="00EA76E6">
        <w:t xml:space="preserve">. </w:t>
      </w:r>
      <w:r w:rsidR="00CA2403" w:rsidRPr="00EA76E6">
        <w:t>Et cependant nous nous arrangeons pour être presque heureux</w:t>
      </w:r>
      <w:r w:rsidRPr="00EA76E6">
        <w:t xml:space="preserve"> ; </w:t>
      </w:r>
      <w:r w:rsidR="00CA2403" w:rsidRPr="00EA76E6">
        <w:t>demandez à Beryl</w:t>
      </w:r>
      <w:r w:rsidRPr="00EA76E6">
        <w:t>.</w:t>
      </w:r>
    </w:p>
    <w:p w14:paraId="5B644292" w14:textId="77777777" w:rsidR="00C646BA" w:rsidRPr="00EA76E6" w:rsidRDefault="00C646BA" w:rsidP="00C646BA">
      <w:r w:rsidRPr="00EA76E6">
        <w:t>— </w:t>
      </w:r>
      <w:r w:rsidR="00CA2403" w:rsidRPr="00EA76E6">
        <w:t>Tout à fait heureux</w:t>
      </w:r>
      <w:r w:rsidRPr="00EA76E6">
        <w:t xml:space="preserve">, </w:t>
      </w:r>
      <w:r w:rsidR="00CA2403" w:rsidRPr="00EA76E6">
        <w:t>répondit-elle sans conviction</w:t>
      </w:r>
      <w:r w:rsidRPr="00EA76E6">
        <w:t>.</w:t>
      </w:r>
    </w:p>
    <w:p w14:paraId="22419444" w14:textId="77777777" w:rsidR="00C646BA" w:rsidRPr="00EA76E6" w:rsidRDefault="00C646BA" w:rsidP="00C646BA">
      <w:r w:rsidRPr="00EA76E6">
        <w:t>— </w:t>
      </w:r>
      <w:r w:rsidR="00CA2403" w:rsidRPr="00EA76E6">
        <w:t>J</w:t>
      </w:r>
      <w:r w:rsidRPr="00EA76E6">
        <w:t>’</w:t>
      </w:r>
      <w:r w:rsidR="00CA2403" w:rsidRPr="00EA76E6">
        <w:t>avais un collège</w:t>
      </w:r>
      <w:r w:rsidRPr="00EA76E6">
        <w:t xml:space="preserve">, </w:t>
      </w:r>
      <w:r w:rsidR="00CA2403" w:rsidRPr="00EA76E6">
        <w:t>me dit Stapleton</w:t>
      </w:r>
      <w:r w:rsidRPr="00EA76E6">
        <w:t xml:space="preserve">, </w:t>
      </w:r>
      <w:r w:rsidR="00CA2403" w:rsidRPr="00EA76E6">
        <w:t>Dans le Nord</w:t>
      </w:r>
      <w:r w:rsidRPr="00EA76E6">
        <w:t xml:space="preserve">. </w:t>
      </w:r>
      <w:r w:rsidR="00CA2403" w:rsidRPr="00EA76E6">
        <w:t>Pour un homme de mon tempérament</w:t>
      </w:r>
      <w:r w:rsidRPr="00EA76E6">
        <w:t xml:space="preserve">, </w:t>
      </w:r>
      <w:r w:rsidR="00CA2403" w:rsidRPr="00EA76E6">
        <w:t>le travail y était mécanique</w:t>
      </w:r>
      <w:r w:rsidRPr="00EA76E6">
        <w:t xml:space="preserve">, </w:t>
      </w:r>
      <w:r w:rsidR="00CA2403" w:rsidRPr="00EA76E6">
        <w:t>peu intéressant</w:t>
      </w:r>
      <w:r w:rsidRPr="00EA76E6">
        <w:t xml:space="preserve">. </w:t>
      </w:r>
      <w:proofErr w:type="gramStart"/>
      <w:r w:rsidR="00CA2403" w:rsidRPr="00EA76E6">
        <w:t>Par contre</w:t>
      </w:r>
      <w:proofErr w:type="gramEnd"/>
      <w:r w:rsidRPr="00EA76E6">
        <w:t xml:space="preserve">, </w:t>
      </w:r>
      <w:r w:rsidR="00CA2403" w:rsidRPr="00EA76E6">
        <w:t>le privilège de vivre avec des jeunes</w:t>
      </w:r>
      <w:r w:rsidRPr="00EA76E6">
        <w:t xml:space="preserve">, </w:t>
      </w:r>
      <w:r w:rsidR="00CA2403" w:rsidRPr="00EA76E6">
        <w:t>de façonner leurs esprits et d</w:t>
      </w:r>
      <w:r w:rsidRPr="00EA76E6">
        <w:t>’</w:t>
      </w:r>
      <w:r w:rsidR="00CA2403" w:rsidRPr="00EA76E6">
        <w:t>y imprimer une petite part de mon caractère et de mes idées personnelles m</w:t>
      </w:r>
      <w:r w:rsidRPr="00EA76E6">
        <w:t>’</w:t>
      </w:r>
      <w:r w:rsidR="00CA2403" w:rsidRPr="00EA76E6">
        <w:t>était très cher</w:t>
      </w:r>
      <w:r w:rsidRPr="00EA76E6">
        <w:t xml:space="preserve">. </w:t>
      </w:r>
      <w:r w:rsidR="00CA2403" w:rsidRPr="00EA76E6">
        <w:t>Le de</w:t>
      </w:r>
      <w:r w:rsidR="00CA2403" w:rsidRPr="00EA76E6">
        <w:t>s</w:t>
      </w:r>
      <w:r w:rsidR="00CA2403" w:rsidRPr="00EA76E6">
        <w:t>tin nous fut contraire</w:t>
      </w:r>
      <w:r w:rsidRPr="00EA76E6">
        <w:t xml:space="preserve">. </w:t>
      </w:r>
      <w:r w:rsidR="00CA2403" w:rsidRPr="00EA76E6">
        <w:t>Une grave épidémie décima le collège</w:t>
      </w:r>
      <w:r w:rsidRPr="00EA76E6">
        <w:t xml:space="preserve"> ; </w:t>
      </w:r>
      <w:r w:rsidR="00CA2403" w:rsidRPr="00EA76E6">
        <w:t>trois élèves moururent</w:t>
      </w:r>
      <w:r w:rsidRPr="00EA76E6">
        <w:t xml:space="preserve">. </w:t>
      </w:r>
      <w:r w:rsidR="00CA2403" w:rsidRPr="00EA76E6">
        <w:t>L</w:t>
      </w:r>
      <w:r w:rsidRPr="00EA76E6">
        <w:t>’</w:t>
      </w:r>
      <w:r w:rsidR="00CA2403" w:rsidRPr="00EA76E6">
        <w:t>établissement ne se releva jamais de ce coup du sort</w:t>
      </w:r>
      <w:r w:rsidRPr="00EA76E6">
        <w:t xml:space="preserve">, </w:t>
      </w:r>
      <w:r w:rsidR="00CA2403" w:rsidRPr="00EA76E6">
        <w:t>et j</w:t>
      </w:r>
      <w:r w:rsidRPr="00EA76E6">
        <w:t>’</w:t>
      </w:r>
      <w:r w:rsidR="00CA2403" w:rsidRPr="00EA76E6">
        <w:t xml:space="preserve">y perdis une </w:t>
      </w:r>
      <w:r w:rsidR="00CA2403" w:rsidRPr="00EA76E6">
        <w:lastRenderedPageBreak/>
        <w:t>grosse partie de mes capitaux</w:t>
      </w:r>
      <w:r w:rsidRPr="00EA76E6">
        <w:t xml:space="preserve">. </w:t>
      </w:r>
      <w:r w:rsidR="00CA2403" w:rsidRPr="00EA76E6">
        <w:t>Mais voyez-vous</w:t>
      </w:r>
      <w:r w:rsidRPr="00EA76E6">
        <w:t xml:space="preserve">, </w:t>
      </w:r>
      <w:r w:rsidR="00CA2403" w:rsidRPr="00EA76E6">
        <w:t>si je n</w:t>
      </w:r>
      <w:r w:rsidRPr="00EA76E6">
        <w:t>’</w:t>
      </w:r>
      <w:r w:rsidR="00CA2403" w:rsidRPr="00EA76E6">
        <w:t>avais pas rompu avec cette charmante fréquentation des enfants</w:t>
      </w:r>
      <w:r w:rsidRPr="00EA76E6">
        <w:t xml:space="preserve">, </w:t>
      </w:r>
      <w:r w:rsidR="00CA2403" w:rsidRPr="00EA76E6">
        <w:t>je pourrais me réjouir de mes més</w:t>
      </w:r>
      <w:r w:rsidR="00CA2403" w:rsidRPr="00EA76E6">
        <w:t>a</w:t>
      </w:r>
      <w:r w:rsidR="00CA2403" w:rsidRPr="00EA76E6">
        <w:t>ventures</w:t>
      </w:r>
      <w:r w:rsidRPr="00EA76E6">
        <w:t xml:space="preserve">, </w:t>
      </w:r>
      <w:r w:rsidR="00CA2403" w:rsidRPr="00EA76E6">
        <w:t>car étant donné mon penchant pour la botanique et la zoologie</w:t>
      </w:r>
      <w:r w:rsidRPr="00EA76E6">
        <w:t xml:space="preserve">, </w:t>
      </w:r>
      <w:r w:rsidR="00CA2403" w:rsidRPr="00EA76E6">
        <w:t>je trouve là un champ illimité</w:t>
      </w:r>
      <w:r w:rsidRPr="00EA76E6">
        <w:t xml:space="preserve">, </w:t>
      </w:r>
      <w:r w:rsidR="00CA2403" w:rsidRPr="00EA76E6">
        <w:t>et ma sœur est aussi fervente de la nature que je le suis</w:t>
      </w:r>
      <w:r w:rsidRPr="00EA76E6">
        <w:t xml:space="preserve">. </w:t>
      </w:r>
      <w:r w:rsidR="00CA2403" w:rsidRPr="00EA76E6">
        <w:t>Tout cela</w:t>
      </w:r>
      <w:r w:rsidRPr="00EA76E6">
        <w:t xml:space="preserve">, </w:t>
      </w:r>
      <w:r w:rsidR="00CA2403" w:rsidRPr="00EA76E6">
        <w:t>docteur Watson</w:t>
      </w:r>
      <w:r w:rsidRPr="00EA76E6">
        <w:t xml:space="preserve">, </w:t>
      </w:r>
      <w:r w:rsidR="00CA2403" w:rsidRPr="00EA76E6">
        <w:t>je vous le dis pêle-mêle parce que j</w:t>
      </w:r>
      <w:r w:rsidRPr="00EA76E6">
        <w:t>’</w:t>
      </w:r>
      <w:r w:rsidR="00CA2403" w:rsidRPr="00EA76E6">
        <w:t>ai vu l</w:t>
      </w:r>
      <w:r w:rsidRPr="00EA76E6">
        <w:t>’</w:t>
      </w:r>
      <w:r w:rsidR="00CA2403" w:rsidRPr="00EA76E6">
        <w:t>expression de votre v</w:t>
      </w:r>
      <w:r w:rsidR="00CA2403" w:rsidRPr="00EA76E6">
        <w:t>i</w:t>
      </w:r>
      <w:r w:rsidR="00CA2403" w:rsidRPr="00EA76E6">
        <w:t>sage pendant que vous regardiez la lande par notre fenêtre</w:t>
      </w:r>
      <w:r w:rsidRPr="00EA76E6">
        <w:t>.</w:t>
      </w:r>
    </w:p>
    <w:p w14:paraId="17E8F140" w14:textId="77777777" w:rsidR="00C646BA" w:rsidRPr="00EA76E6" w:rsidRDefault="00C646BA" w:rsidP="00C646BA">
      <w:r w:rsidRPr="00EA76E6">
        <w:t>— </w:t>
      </w:r>
      <w:r w:rsidR="00CA2403" w:rsidRPr="00EA76E6">
        <w:t>J</w:t>
      </w:r>
      <w:r w:rsidRPr="00EA76E6">
        <w:t>’</w:t>
      </w:r>
      <w:r w:rsidR="00CA2403" w:rsidRPr="00EA76E6">
        <w:t>ai évidemment pensé que cet endroit pouvait être un petit peu morne</w:t>
      </w:r>
      <w:r w:rsidRPr="00EA76E6">
        <w:t xml:space="preserve">… </w:t>
      </w:r>
      <w:r w:rsidR="00CA2403" w:rsidRPr="00EA76E6">
        <w:t>moins pour vous</w:t>
      </w:r>
      <w:r w:rsidRPr="00EA76E6">
        <w:t xml:space="preserve">, </w:t>
      </w:r>
      <w:r w:rsidR="00CA2403" w:rsidRPr="00EA76E6">
        <w:t>peut-être</w:t>
      </w:r>
      <w:r w:rsidRPr="00EA76E6">
        <w:t xml:space="preserve">, </w:t>
      </w:r>
      <w:r w:rsidR="00CA2403" w:rsidRPr="00EA76E6">
        <w:t>que pour votre sœur</w:t>
      </w:r>
      <w:r w:rsidRPr="00EA76E6">
        <w:t> ?</w:t>
      </w:r>
    </w:p>
    <w:p w14:paraId="52ECCB43" w14:textId="77777777" w:rsidR="00C646BA" w:rsidRPr="00EA76E6" w:rsidRDefault="00C646BA" w:rsidP="00C646BA">
      <w:r w:rsidRPr="00EA76E6">
        <w:t>— </w:t>
      </w:r>
      <w:r w:rsidR="00CA2403" w:rsidRPr="00EA76E6">
        <w:t>Non</w:t>
      </w:r>
      <w:r w:rsidRPr="00EA76E6">
        <w:t xml:space="preserve">, </w:t>
      </w:r>
      <w:r w:rsidR="00CA2403" w:rsidRPr="00EA76E6">
        <w:t>rien n</w:t>
      </w:r>
      <w:r w:rsidRPr="00EA76E6">
        <w:t>’</w:t>
      </w:r>
      <w:r w:rsidR="00CA2403" w:rsidRPr="00EA76E6">
        <w:t>est morne pour moi</w:t>
      </w:r>
      <w:r w:rsidRPr="00EA76E6">
        <w:t xml:space="preserve">, </w:t>
      </w:r>
      <w:r w:rsidR="00CA2403" w:rsidRPr="00EA76E6">
        <w:t>trancha-t-elle</w:t>
      </w:r>
      <w:r w:rsidRPr="00EA76E6">
        <w:t>.</w:t>
      </w:r>
    </w:p>
    <w:p w14:paraId="3E73A5F0" w14:textId="77777777" w:rsidR="00C646BA" w:rsidRPr="00EA76E6" w:rsidRDefault="00C646BA" w:rsidP="00C646BA">
      <w:r w:rsidRPr="00EA76E6">
        <w:t>— </w:t>
      </w:r>
      <w:r w:rsidR="00CA2403" w:rsidRPr="00EA76E6">
        <w:t>Nous avons des livres</w:t>
      </w:r>
      <w:r w:rsidRPr="00EA76E6">
        <w:t xml:space="preserve">, </w:t>
      </w:r>
      <w:r w:rsidR="00CA2403" w:rsidRPr="00EA76E6">
        <w:t>nous avons nos travaux</w:t>
      </w:r>
      <w:r w:rsidRPr="00EA76E6">
        <w:t xml:space="preserve">, </w:t>
      </w:r>
      <w:r w:rsidR="00CA2403" w:rsidRPr="00EA76E6">
        <w:t>et nous avons des voisins intéressants</w:t>
      </w:r>
      <w:r w:rsidRPr="00EA76E6">
        <w:t xml:space="preserve">. </w:t>
      </w:r>
      <w:r w:rsidR="00CA2403" w:rsidRPr="00EA76E6">
        <w:t>Dans sa spécialité</w:t>
      </w:r>
      <w:r w:rsidRPr="00EA76E6">
        <w:t xml:space="preserve">, </w:t>
      </w:r>
      <w:r w:rsidR="00CA2403" w:rsidRPr="00EA76E6">
        <w:t>le docteur Mortimer est tout à fait remarquable</w:t>
      </w:r>
      <w:r w:rsidRPr="00EA76E6">
        <w:t xml:space="preserve">. </w:t>
      </w:r>
      <w:r w:rsidR="00CA2403" w:rsidRPr="00EA76E6">
        <w:t>Le pauvre Sir Charles était également un compagnon très agréable</w:t>
      </w:r>
      <w:r w:rsidRPr="00EA76E6">
        <w:t xml:space="preserve">. </w:t>
      </w:r>
      <w:r w:rsidR="00CA2403" w:rsidRPr="00EA76E6">
        <w:t>Nous le connai</w:t>
      </w:r>
      <w:r w:rsidR="00CA2403" w:rsidRPr="00EA76E6">
        <w:t>s</w:t>
      </w:r>
      <w:r w:rsidR="00CA2403" w:rsidRPr="00EA76E6">
        <w:t>sions bien</w:t>
      </w:r>
      <w:r w:rsidRPr="00EA76E6">
        <w:t xml:space="preserve"> ; </w:t>
      </w:r>
      <w:r w:rsidR="00CA2403" w:rsidRPr="00EA76E6">
        <w:t>il nous manque plus que je ne saurais le dire</w:t>
      </w:r>
      <w:r w:rsidRPr="00EA76E6">
        <w:t xml:space="preserve">. </w:t>
      </w:r>
      <w:r w:rsidR="00CA2403" w:rsidRPr="00EA76E6">
        <w:t>Pe</w:t>
      </w:r>
      <w:r w:rsidR="00CA2403" w:rsidRPr="00EA76E6">
        <w:t>n</w:t>
      </w:r>
      <w:r w:rsidR="00CA2403" w:rsidRPr="00EA76E6">
        <w:t>sez-vous que ce serait indiscret de ma part si je me rendais cet après-midi au manoir pour faire la connaissance de Sir Henry</w:t>
      </w:r>
      <w:r w:rsidRPr="00EA76E6">
        <w:t> ?</w:t>
      </w:r>
    </w:p>
    <w:p w14:paraId="40B7E958" w14:textId="77777777" w:rsidR="00C646BA" w:rsidRPr="00EA76E6" w:rsidRDefault="00C646BA" w:rsidP="00C646BA">
      <w:r w:rsidRPr="00EA76E6">
        <w:t>— </w:t>
      </w:r>
      <w:r w:rsidR="00CA2403" w:rsidRPr="00EA76E6">
        <w:t>Je suis sûr qu</w:t>
      </w:r>
      <w:r w:rsidRPr="00EA76E6">
        <w:t>’</w:t>
      </w:r>
      <w:r w:rsidR="00CA2403" w:rsidRPr="00EA76E6">
        <w:t>il serait ravi</w:t>
      </w:r>
      <w:r w:rsidRPr="00EA76E6">
        <w:t>.</w:t>
      </w:r>
    </w:p>
    <w:p w14:paraId="3A3DCD5E" w14:textId="75B1CAA4" w:rsidR="00C646BA" w:rsidRPr="00EA76E6" w:rsidRDefault="00C646BA" w:rsidP="00C646BA">
      <w:r w:rsidRPr="00EA76E6">
        <w:t>— </w:t>
      </w:r>
      <w:r w:rsidR="00CA2403" w:rsidRPr="00EA76E6">
        <w:t>Alors consentiriez-vous à lui faire part de mon inte</w:t>
      </w:r>
      <w:r w:rsidR="00CA2403" w:rsidRPr="00EA76E6">
        <w:t>n</w:t>
      </w:r>
      <w:r w:rsidR="00CA2403" w:rsidRPr="00EA76E6">
        <w:t>tion</w:t>
      </w:r>
      <w:r w:rsidRPr="00EA76E6">
        <w:t xml:space="preserve"> ? </w:t>
      </w:r>
      <w:r w:rsidR="008D2AD1" w:rsidRPr="00EA76E6">
        <w:t>À</w:t>
      </w:r>
      <w:r w:rsidR="00CA2403" w:rsidRPr="00EA76E6">
        <w:t xml:space="preserve"> notre humble manière</w:t>
      </w:r>
      <w:r w:rsidRPr="00EA76E6">
        <w:t xml:space="preserve">, </w:t>
      </w:r>
      <w:r w:rsidR="00CA2403" w:rsidRPr="00EA76E6">
        <w:t>nous pouvons lui faciliter les choses tant qu</w:t>
      </w:r>
      <w:r w:rsidRPr="00EA76E6">
        <w:t>’</w:t>
      </w:r>
      <w:r w:rsidR="00CA2403" w:rsidRPr="00EA76E6">
        <w:t>il ne sera pas habitué à sa nouvelle ambiance</w:t>
      </w:r>
      <w:r w:rsidRPr="00EA76E6">
        <w:t xml:space="preserve">. </w:t>
      </w:r>
      <w:r w:rsidR="00CA2403" w:rsidRPr="00EA76E6">
        <w:t>Voulez-vous monter</w:t>
      </w:r>
      <w:r w:rsidRPr="00EA76E6">
        <w:t xml:space="preserve">, </w:t>
      </w:r>
      <w:r w:rsidR="00CA2403" w:rsidRPr="00EA76E6">
        <w:t>docteur Watson</w:t>
      </w:r>
      <w:r w:rsidRPr="00EA76E6">
        <w:t xml:space="preserve">, </w:t>
      </w:r>
      <w:r w:rsidR="00CA2403" w:rsidRPr="00EA76E6">
        <w:t>et examiner ma collection de lépidoptères</w:t>
      </w:r>
      <w:r w:rsidRPr="00EA76E6">
        <w:t xml:space="preserve"> ? </w:t>
      </w:r>
      <w:r w:rsidR="00CA2403" w:rsidRPr="00EA76E6">
        <w:t>Je crois que c</w:t>
      </w:r>
      <w:r w:rsidRPr="00EA76E6">
        <w:t>’</w:t>
      </w:r>
      <w:r w:rsidR="00CA2403" w:rsidRPr="00EA76E6">
        <w:t>est la plus complète du sud-ouest de l</w:t>
      </w:r>
      <w:r w:rsidRPr="00EA76E6">
        <w:t>’</w:t>
      </w:r>
      <w:r w:rsidR="00CA2403" w:rsidRPr="00EA76E6">
        <w:t>Angleterre</w:t>
      </w:r>
      <w:r w:rsidRPr="00EA76E6">
        <w:t xml:space="preserve">. </w:t>
      </w:r>
      <w:r w:rsidR="00CA2403" w:rsidRPr="00EA76E6">
        <w:t>Le temps que vous la regardiez</w:t>
      </w:r>
      <w:r w:rsidRPr="00EA76E6">
        <w:t xml:space="preserve">, </w:t>
      </w:r>
      <w:r w:rsidR="00CA2403" w:rsidRPr="00EA76E6">
        <w:t>et le d</w:t>
      </w:r>
      <w:r w:rsidR="00CA2403" w:rsidRPr="00EA76E6">
        <w:t>é</w:t>
      </w:r>
      <w:r w:rsidR="00CA2403" w:rsidRPr="00EA76E6">
        <w:t>jeuner sera prêt</w:t>
      </w:r>
      <w:r w:rsidRPr="00EA76E6">
        <w:t>. »</w:t>
      </w:r>
    </w:p>
    <w:p w14:paraId="3D4B64ED" w14:textId="3ECDED3B" w:rsidR="00C646BA" w:rsidRPr="00EA76E6" w:rsidRDefault="00CA2403" w:rsidP="00C646BA">
      <w:r w:rsidRPr="00EA76E6">
        <w:t>Mais j</w:t>
      </w:r>
      <w:r w:rsidR="00C646BA" w:rsidRPr="00EA76E6">
        <w:t>’</w:t>
      </w:r>
      <w:r w:rsidRPr="00EA76E6">
        <w:t>avais hâte de rejoindre mon poste</w:t>
      </w:r>
      <w:r w:rsidR="00C646BA" w:rsidRPr="00EA76E6">
        <w:t xml:space="preserve">. </w:t>
      </w:r>
      <w:r w:rsidRPr="00EA76E6">
        <w:t>D</w:t>
      </w:r>
      <w:r w:rsidR="00C646BA" w:rsidRPr="00EA76E6">
        <w:t>’</w:t>
      </w:r>
      <w:r w:rsidRPr="00EA76E6">
        <w:t>ailleurs la m</w:t>
      </w:r>
      <w:r w:rsidRPr="00EA76E6">
        <w:t>é</w:t>
      </w:r>
      <w:r w:rsidRPr="00EA76E6">
        <w:t>lancolie de la lande</w:t>
      </w:r>
      <w:r w:rsidR="00C646BA" w:rsidRPr="00EA76E6">
        <w:t xml:space="preserve">, </w:t>
      </w:r>
      <w:r w:rsidRPr="00EA76E6">
        <w:t>la mort du malheureux poney</w:t>
      </w:r>
      <w:r w:rsidR="00C646BA" w:rsidRPr="00EA76E6">
        <w:t xml:space="preserve">, </w:t>
      </w:r>
      <w:r w:rsidRPr="00EA76E6">
        <w:t xml:space="preserve">le cri </w:t>
      </w:r>
      <w:r w:rsidRPr="00EA76E6">
        <w:lastRenderedPageBreak/>
        <w:t>lugubre qui avait été associé à la sinistre légende des Baskerville</w:t>
      </w:r>
      <w:r w:rsidR="00C646BA" w:rsidRPr="00EA76E6">
        <w:t xml:space="preserve">, </w:t>
      </w:r>
      <w:r w:rsidRPr="00EA76E6">
        <w:t>tout cela m</w:t>
      </w:r>
      <w:r w:rsidR="00C646BA" w:rsidRPr="00EA76E6">
        <w:t>’</w:t>
      </w:r>
      <w:r w:rsidRPr="00EA76E6">
        <w:t>avait pénétré de tristesse</w:t>
      </w:r>
      <w:r w:rsidR="00C646BA" w:rsidRPr="00EA76E6">
        <w:t xml:space="preserve">. </w:t>
      </w:r>
      <w:r w:rsidRPr="00EA76E6">
        <w:t>Et puis</w:t>
      </w:r>
      <w:r w:rsidR="00C646BA" w:rsidRPr="00EA76E6">
        <w:t xml:space="preserve">, </w:t>
      </w:r>
      <w:r w:rsidRPr="00EA76E6">
        <w:t>pour couronner ces impressions plus ou moins vagues</w:t>
      </w:r>
      <w:r w:rsidR="00C646BA" w:rsidRPr="00EA76E6">
        <w:t xml:space="preserve">, </w:t>
      </w:r>
      <w:r w:rsidRPr="00EA76E6">
        <w:t>il y avait eu l</w:t>
      </w:r>
      <w:r w:rsidR="00C646BA" w:rsidRPr="00EA76E6">
        <w:t>’</w:t>
      </w:r>
      <w:r w:rsidRPr="00EA76E6">
        <w:t xml:space="preserve">avertissement précis et clair de </w:t>
      </w:r>
      <w:r w:rsidR="00C646BA" w:rsidRPr="00EA76E6">
        <w:t>M</w:t>
      </w:r>
      <w:r w:rsidR="00C646BA" w:rsidRPr="00EA76E6">
        <w:rPr>
          <w:vertAlign w:val="superscript"/>
        </w:rPr>
        <w:t>lle</w:t>
      </w:r>
      <w:r w:rsidR="00C646BA" w:rsidRPr="00EA76E6">
        <w:t> </w:t>
      </w:r>
      <w:r w:rsidRPr="00EA76E6">
        <w:t>Stapleton</w:t>
      </w:r>
      <w:r w:rsidR="00C646BA" w:rsidRPr="00EA76E6">
        <w:t xml:space="preserve">. </w:t>
      </w:r>
      <w:r w:rsidRPr="00EA76E6">
        <w:t>Avertissement qui m</w:t>
      </w:r>
      <w:r w:rsidR="00C646BA" w:rsidRPr="00EA76E6">
        <w:t>’</w:t>
      </w:r>
      <w:r w:rsidRPr="00EA76E6">
        <w:t>avait été communiqué avec une telle gravité que je ne pouvais pas douter qu</w:t>
      </w:r>
      <w:r w:rsidR="00C646BA" w:rsidRPr="00EA76E6">
        <w:t>’</w:t>
      </w:r>
      <w:r w:rsidRPr="00EA76E6">
        <w:t>un mobile impérieux l</w:t>
      </w:r>
      <w:r w:rsidR="00C646BA" w:rsidRPr="00EA76E6">
        <w:t>’</w:t>
      </w:r>
      <w:r w:rsidRPr="00EA76E6">
        <w:t>eût dicté</w:t>
      </w:r>
      <w:r w:rsidR="00C646BA" w:rsidRPr="00EA76E6">
        <w:t xml:space="preserve">. </w:t>
      </w:r>
      <w:r w:rsidRPr="00EA76E6">
        <w:t>Je résistai à toutes les i</w:t>
      </w:r>
      <w:r w:rsidRPr="00EA76E6">
        <w:t>n</w:t>
      </w:r>
      <w:r w:rsidRPr="00EA76E6">
        <w:t>vites et je partis aussitôt vers le manoir</w:t>
      </w:r>
      <w:r w:rsidR="00C646BA" w:rsidRPr="00EA76E6">
        <w:t xml:space="preserve">, </w:t>
      </w:r>
      <w:r w:rsidRPr="00EA76E6">
        <w:t>reprenant le même se</w:t>
      </w:r>
      <w:r w:rsidRPr="00EA76E6">
        <w:t>n</w:t>
      </w:r>
      <w:r w:rsidRPr="00EA76E6">
        <w:t>tier que j</w:t>
      </w:r>
      <w:r w:rsidR="00C646BA" w:rsidRPr="00EA76E6">
        <w:t>’</w:t>
      </w:r>
      <w:r w:rsidRPr="00EA76E6">
        <w:t>avais suivi avec Stapleton</w:t>
      </w:r>
      <w:r w:rsidR="00C646BA" w:rsidRPr="00EA76E6">
        <w:t>.</w:t>
      </w:r>
    </w:p>
    <w:p w14:paraId="0E6817EF" w14:textId="7225A74C" w:rsidR="00C646BA" w:rsidRPr="00EA76E6" w:rsidRDefault="00CA2403" w:rsidP="00C646BA">
      <w:r w:rsidRPr="00EA76E6">
        <w:t>Un raccourci devait néanmoins exister</w:t>
      </w:r>
      <w:r w:rsidR="00C646BA" w:rsidRPr="00EA76E6">
        <w:t xml:space="preserve">, </w:t>
      </w:r>
      <w:r w:rsidRPr="00EA76E6">
        <w:t>car avant d</w:t>
      </w:r>
      <w:r w:rsidR="00C646BA" w:rsidRPr="00EA76E6">
        <w:t>’</w:t>
      </w:r>
      <w:r w:rsidRPr="00EA76E6">
        <w:t>atteindre la route j</w:t>
      </w:r>
      <w:r w:rsidR="00C646BA" w:rsidRPr="00EA76E6">
        <w:t>’</w:t>
      </w:r>
      <w:r w:rsidRPr="00EA76E6">
        <w:t xml:space="preserve">aperçus avec étonnement </w:t>
      </w:r>
      <w:r w:rsidR="00C646BA" w:rsidRPr="00EA76E6">
        <w:t>M</w:t>
      </w:r>
      <w:r w:rsidR="00C646BA" w:rsidRPr="00EA76E6">
        <w:rPr>
          <w:vertAlign w:val="superscript"/>
        </w:rPr>
        <w:t>lle</w:t>
      </w:r>
      <w:r w:rsidR="00C646BA" w:rsidRPr="00EA76E6">
        <w:t> </w:t>
      </w:r>
      <w:r w:rsidRPr="00EA76E6">
        <w:t>Stapleton assise sur un rocher bordant le sentier</w:t>
      </w:r>
      <w:r w:rsidR="00C646BA" w:rsidRPr="00EA76E6">
        <w:t xml:space="preserve">. </w:t>
      </w:r>
      <w:r w:rsidRPr="00EA76E6">
        <w:t>Elle avait la figure me</w:t>
      </w:r>
      <w:r w:rsidRPr="00EA76E6">
        <w:t>r</w:t>
      </w:r>
      <w:r w:rsidRPr="00EA76E6">
        <w:t>veilleusement colorée par la course qu</w:t>
      </w:r>
      <w:r w:rsidR="00C646BA" w:rsidRPr="00EA76E6">
        <w:t>’</w:t>
      </w:r>
      <w:r w:rsidRPr="00EA76E6">
        <w:t>elle venait de faire</w:t>
      </w:r>
      <w:r w:rsidR="00C646BA" w:rsidRPr="00EA76E6">
        <w:t xml:space="preserve">, </w:t>
      </w:r>
      <w:r w:rsidRPr="00EA76E6">
        <w:t xml:space="preserve">et elle porta la main à </w:t>
      </w:r>
      <w:r w:rsidR="00393C09" w:rsidRPr="00EA76E6">
        <w:t>s</w:t>
      </w:r>
      <w:r w:rsidRPr="00EA76E6">
        <w:t>on côté</w:t>
      </w:r>
      <w:r w:rsidR="00C646BA" w:rsidRPr="00EA76E6">
        <w:t>.</w:t>
      </w:r>
    </w:p>
    <w:p w14:paraId="7F56320A" w14:textId="77777777" w:rsidR="00C646BA" w:rsidRPr="00EA76E6" w:rsidRDefault="00C646BA" w:rsidP="00C646BA">
      <w:r w:rsidRPr="00EA76E6">
        <w:t>« </w:t>
      </w:r>
      <w:r w:rsidR="00CA2403" w:rsidRPr="00EA76E6">
        <w:t>J</w:t>
      </w:r>
      <w:r w:rsidRPr="00EA76E6">
        <w:t>’</w:t>
      </w:r>
      <w:r w:rsidR="00CA2403" w:rsidRPr="00EA76E6">
        <w:t>ai couru jusqu</w:t>
      </w:r>
      <w:r w:rsidRPr="00EA76E6">
        <w:t>’</w:t>
      </w:r>
      <w:r w:rsidR="00CA2403" w:rsidRPr="00EA76E6">
        <w:t>ici pour vous rattraper</w:t>
      </w:r>
      <w:r w:rsidRPr="00EA76E6">
        <w:t xml:space="preserve">, </w:t>
      </w:r>
      <w:r w:rsidR="00CA2403" w:rsidRPr="00EA76E6">
        <w:t>docteur Watson</w:t>
      </w:r>
      <w:r w:rsidRPr="00EA76E6">
        <w:t xml:space="preserve">. </w:t>
      </w:r>
      <w:r w:rsidR="00CA2403" w:rsidRPr="00EA76E6">
        <w:t>Je n</w:t>
      </w:r>
      <w:r w:rsidRPr="00EA76E6">
        <w:t>’</w:t>
      </w:r>
      <w:r w:rsidR="00CA2403" w:rsidRPr="00EA76E6">
        <w:t>ai même pas pris le temps de mettre un chapeau</w:t>
      </w:r>
      <w:r w:rsidRPr="00EA76E6">
        <w:t xml:space="preserve">. </w:t>
      </w:r>
      <w:r w:rsidR="00CA2403" w:rsidRPr="00EA76E6">
        <w:t>Il ne faut pas que je m</w:t>
      </w:r>
      <w:r w:rsidRPr="00EA76E6">
        <w:t>’</w:t>
      </w:r>
      <w:r w:rsidR="00CA2403" w:rsidRPr="00EA76E6">
        <w:t>attarde</w:t>
      </w:r>
      <w:r w:rsidRPr="00EA76E6">
        <w:t xml:space="preserve">, </w:t>
      </w:r>
      <w:r w:rsidR="00CA2403" w:rsidRPr="00EA76E6">
        <w:t>sinon mon frère me chercherait</w:t>
      </w:r>
      <w:r w:rsidRPr="00EA76E6">
        <w:t xml:space="preserve">. </w:t>
      </w:r>
      <w:r w:rsidR="00CA2403" w:rsidRPr="00EA76E6">
        <w:t>Je voulais vous dire combien je suis désolée de l</w:t>
      </w:r>
      <w:r w:rsidRPr="00EA76E6">
        <w:t>’</w:t>
      </w:r>
      <w:r w:rsidR="00CA2403" w:rsidRPr="00EA76E6">
        <w:t>erreur stupide que j</w:t>
      </w:r>
      <w:r w:rsidRPr="00EA76E6">
        <w:t>’</w:t>
      </w:r>
      <w:r w:rsidR="00CA2403" w:rsidRPr="00EA76E6">
        <w:t>ai commise en vous confondant avec Sir Henry</w:t>
      </w:r>
      <w:r w:rsidRPr="00EA76E6">
        <w:t xml:space="preserve">. </w:t>
      </w:r>
      <w:r w:rsidR="00CA2403" w:rsidRPr="00EA76E6">
        <w:t>Je vous prie d</w:t>
      </w:r>
      <w:r w:rsidRPr="00EA76E6">
        <w:t>’</w:t>
      </w:r>
      <w:r w:rsidR="00CA2403" w:rsidRPr="00EA76E6">
        <w:t>oublier les mots que j</w:t>
      </w:r>
      <w:r w:rsidRPr="00EA76E6">
        <w:t>’</w:t>
      </w:r>
      <w:r w:rsidR="00CA2403" w:rsidRPr="00EA76E6">
        <w:t>ai prononcés</w:t>
      </w:r>
      <w:r w:rsidRPr="00EA76E6">
        <w:t xml:space="preserve">, </w:t>
      </w:r>
      <w:r w:rsidR="00CA2403" w:rsidRPr="00EA76E6">
        <w:t>qui ne s</w:t>
      </w:r>
      <w:r w:rsidRPr="00EA76E6">
        <w:t>’</w:t>
      </w:r>
      <w:r w:rsidR="00CA2403" w:rsidRPr="00EA76E6">
        <w:t>appliquent nu</w:t>
      </w:r>
      <w:r w:rsidR="00CA2403" w:rsidRPr="00EA76E6">
        <w:t>l</w:t>
      </w:r>
      <w:r w:rsidR="00CA2403" w:rsidRPr="00EA76E6">
        <w:t>lement à vous</w:t>
      </w:r>
      <w:r w:rsidRPr="00EA76E6">
        <w:t>.</w:t>
      </w:r>
    </w:p>
    <w:p w14:paraId="0277C1C5" w14:textId="77777777" w:rsidR="00C646BA" w:rsidRPr="00EA76E6" w:rsidRDefault="00C646BA" w:rsidP="00C646BA">
      <w:r w:rsidRPr="00EA76E6">
        <w:t>— </w:t>
      </w:r>
      <w:r w:rsidR="00CA2403" w:rsidRPr="00EA76E6">
        <w:t>Mais je ne peux pas les oublier</w:t>
      </w:r>
      <w:r w:rsidRPr="00EA76E6">
        <w:t xml:space="preserve">, </w:t>
      </w:r>
      <w:r w:rsidR="00CA2403" w:rsidRPr="00EA76E6">
        <w:t>mademoiselle</w:t>
      </w:r>
      <w:r w:rsidRPr="00EA76E6">
        <w:t xml:space="preserve"> ! </w:t>
      </w:r>
      <w:r w:rsidR="00CA2403" w:rsidRPr="00EA76E6">
        <w:t>Je suis l</w:t>
      </w:r>
      <w:r w:rsidRPr="00EA76E6">
        <w:t>’</w:t>
      </w:r>
      <w:r w:rsidR="00CA2403" w:rsidRPr="00EA76E6">
        <w:t>ami de Sir Henry</w:t>
      </w:r>
      <w:r w:rsidRPr="00EA76E6">
        <w:t xml:space="preserve">, </w:t>
      </w:r>
      <w:r w:rsidR="00CA2403" w:rsidRPr="00EA76E6">
        <w:t>et son bien-être est en étroit rapport avec le mien</w:t>
      </w:r>
      <w:r w:rsidRPr="00EA76E6">
        <w:t xml:space="preserve">. </w:t>
      </w:r>
      <w:r w:rsidR="00CA2403" w:rsidRPr="00EA76E6">
        <w:t>Dites-moi pourquoi vous exigiez avec tant d</w:t>
      </w:r>
      <w:r w:rsidRPr="00EA76E6">
        <w:t>’</w:t>
      </w:r>
      <w:r w:rsidR="00CA2403" w:rsidRPr="00EA76E6">
        <w:t>ardeur que Sir Henry retourne à Londres</w:t>
      </w:r>
      <w:r w:rsidRPr="00EA76E6">
        <w:t>.</w:t>
      </w:r>
    </w:p>
    <w:p w14:paraId="13FA7138" w14:textId="77777777" w:rsidR="00C646BA" w:rsidRPr="00EA76E6" w:rsidRDefault="00C646BA" w:rsidP="00C646BA">
      <w:r w:rsidRPr="00EA76E6">
        <w:t>— </w:t>
      </w:r>
      <w:r w:rsidR="00CA2403" w:rsidRPr="00EA76E6">
        <w:t>Caprice de femme</w:t>
      </w:r>
      <w:r w:rsidRPr="00EA76E6">
        <w:t xml:space="preserve">, </w:t>
      </w:r>
      <w:r w:rsidR="00CA2403" w:rsidRPr="00EA76E6">
        <w:t>docteur Watson</w:t>
      </w:r>
      <w:r w:rsidRPr="00EA76E6">
        <w:t xml:space="preserve">. </w:t>
      </w:r>
      <w:r w:rsidR="00CA2403" w:rsidRPr="00EA76E6">
        <w:t>Quand vous me co</w:t>
      </w:r>
      <w:r w:rsidR="00CA2403" w:rsidRPr="00EA76E6">
        <w:t>n</w:t>
      </w:r>
      <w:r w:rsidR="00CA2403" w:rsidRPr="00EA76E6">
        <w:t>naîtrez mieux</w:t>
      </w:r>
      <w:r w:rsidRPr="00EA76E6">
        <w:t xml:space="preserve">, </w:t>
      </w:r>
      <w:r w:rsidR="00CA2403" w:rsidRPr="00EA76E6">
        <w:t>vous comprendrez que je ne peux pas to</w:t>
      </w:r>
      <w:r w:rsidR="00CA2403" w:rsidRPr="00EA76E6">
        <w:t>u</w:t>
      </w:r>
      <w:r w:rsidR="00CA2403" w:rsidRPr="00EA76E6">
        <w:t>jours donner les raisons de ce que je dis ou fais</w:t>
      </w:r>
      <w:r w:rsidRPr="00EA76E6">
        <w:t>.</w:t>
      </w:r>
    </w:p>
    <w:p w14:paraId="44CB39B9" w14:textId="47514615" w:rsidR="00C646BA" w:rsidRPr="00EA76E6" w:rsidRDefault="00C646BA" w:rsidP="00C646BA">
      <w:r w:rsidRPr="00EA76E6">
        <w:t>— </w:t>
      </w:r>
      <w:r w:rsidR="00CA2403" w:rsidRPr="00EA76E6">
        <w:t>Non</w:t>
      </w:r>
      <w:r w:rsidRPr="00EA76E6">
        <w:t xml:space="preserve">. </w:t>
      </w:r>
      <w:r w:rsidR="00CA2403" w:rsidRPr="00EA76E6">
        <w:t>Je me rappelle l</w:t>
      </w:r>
      <w:r w:rsidRPr="00EA76E6">
        <w:t>’</w:t>
      </w:r>
      <w:r w:rsidR="00CA2403" w:rsidRPr="00EA76E6">
        <w:t>émotion dans votre voix</w:t>
      </w:r>
      <w:r w:rsidRPr="00EA76E6">
        <w:t xml:space="preserve">. </w:t>
      </w:r>
      <w:r w:rsidR="00CA2403" w:rsidRPr="00EA76E6">
        <w:t>Je me rappelle le regard de vos yeux</w:t>
      </w:r>
      <w:r w:rsidRPr="00EA76E6">
        <w:t xml:space="preserve">. </w:t>
      </w:r>
      <w:r w:rsidR="00CA2403" w:rsidRPr="00EA76E6">
        <w:t>Je vous en prie</w:t>
      </w:r>
      <w:r w:rsidRPr="00EA76E6">
        <w:t xml:space="preserve">, </w:t>
      </w:r>
      <w:r w:rsidR="00CA2403" w:rsidRPr="00EA76E6">
        <w:t>soyez sincère</w:t>
      </w:r>
      <w:r w:rsidRPr="00EA76E6">
        <w:t xml:space="preserve">, </w:t>
      </w:r>
      <w:r w:rsidR="00CA2403" w:rsidRPr="00EA76E6">
        <w:lastRenderedPageBreak/>
        <w:t>mademoiselle</w:t>
      </w:r>
      <w:r w:rsidRPr="00EA76E6">
        <w:t xml:space="preserve"> ! </w:t>
      </w:r>
      <w:r w:rsidR="00CA2403" w:rsidRPr="00EA76E6">
        <w:t>Car depuis que je suis arrivé ici</w:t>
      </w:r>
      <w:r w:rsidRPr="00EA76E6">
        <w:t xml:space="preserve">, </w:t>
      </w:r>
      <w:r w:rsidR="00CA2403" w:rsidRPr="00EA76E6">
        <w:t>je me sens env</w:t>
      </w:r>
      <w:r w:rsidR="00CA2403" w:rsidRPr="00EA76E6">
        <w:t>i</w:t>
      </w:r>
      <w:r w:rsidR="00CA2403" w:rsidRPr="00EA76E6">
        <w:t>ronné d</w:t>
      </w:r>
      <w:r w:rsidRPr="00EA76E6">
        <w:t>’</w:t>
      </w:r>
      <w:r w:rsidR="00CA2403" w:rsidRPr="00EA76E6">
        <w:t>ombres</w:t>
      </w:r>
      <w:r w:rsidRPr="00EA76E6">
        <w:t xml:space="preserve">. </w:t>
      </w:r>
      <w:r w:rsidR="00CA2403" w:rsidRPr="00EA76E6">
        <w:t>La vie est devenue comme ce grand bourbier de Grimpen</w:t>
      </w:r>
      <w:r w:rsidRPr="00EA76E6">
        <w:t xml:space="preserve">, </w:t>
      </w:r>
      <w:r w:rsidR="00CA2403" w:rsidRPr="00EA76E6">
        <w:t>avec des petites taches vertes de tous côtés dans lesquelles on peut sombrer sans que personne ne puisse retro</w:t>
      </w:r>
      <w:r w:rsidR="00CA2403" w:rsidRPr="00EA76E6">
        <w:t>u</w:t>
      </w:r>
      <w:r w:rsidR="00CA2403" w:rsidRPr="00EA76E6">
        <w:t>ver votre trace</w:t>
      </w:r>
      <w:r w:rsidRPr="00EA76E6">
        <w:t xml:space="preserve">. </w:t>
      </w:r>
      <w:r w:rsidR="00CA2403" w:rsidRPr="00EA76E6">
        <w:t>Dites-moi donc ce que vous vouliez me faire comprendre</w:t>
      </w:r>
      <w:r w:rsidRPr="00EA76E6">
        <w:t xml:space="preserve">, </w:t>
      </w:r>
      <w:r w:rsidR="00CA2403" w:rsidRPr="00EA76E6">
        <w:t>et je vous promets de transmettre votre avertiss</w:t>
      </w:r>
      <w:r w:rsidR="00CA2403" w:rsidRPr="00EA76E6">
        <w:t>e</w:t>
      </w:r>
      <w:r w:rsidR="00CA2403" w:rsidRPr="00EA76E6">
        <w:t>ment à Sir Henry</w:t>
      </w:r>
      <w:r w:rsidRPr="00EA76E6">
        <w:t>. »</w:t>
      </w:r>
    </w:p>
    <w:p w14:paraId="7A013EEB" w14:textId="77777777" w:rsidR="00C646BA" w:rsidRPr="00EA76E6" w:rsidRDefault="00CA2403" w:rsidP="00C646BA">
      <w:r w:rsidRPr="00EA76E6">
        <w:t>Une indécision flotta un moment sur sa figure</w:t>
      </w:r>
      <w:r w:rsidR="00C646BA" w:rsidRPr="00EA76E6">
        <w:t xml:space="preserve">, </w:t>
      </w:r>
      <w:r w:rsidRPr="00EA76E6">
        <w:t>mais durc</w:t>
      </w:r>
      <w:r w:rsidRPr="00EA76E6">
        <w:t>i</w:t>
      </w:r>
      <w:r w:rsidRPr="00EA76E6">
        <w:t>rent</w:t>
      </w:r>
      <w:r w:rsidR="00C646BA" w:rsidRPr="00EA76E6">
        <w:t>.</w:t>
      </w:r>
    </w:p>
    <w:p w14:paraId="1CC13471" w14:textId="77777777" w:rsidR="00C646BA" w:rsidRPr="00EA76E6" w:rsidRDefault="00C646BA" w:rsidP="00C646BA">
      <w:r w:rsidRPr="00EA76E6">
        <w:t>« </w:t>
      </w:r>
      <w:r w:rsidR="00CA2403" w:rsidRPr="00EA76E6">
        <w:t>Vous y attachez trop d</w:t>
      </w:r>
      <w:r w:rsidRPr="00EA76E6">
        <w:t>’</w:t>
      </w:r>
      <w:r w:rsidR="00CA2403" w:rsidRPr="00EA76E6">
        <w:t>importance</w:t>
      </w:r>
      <w:r w:rsidRPr="00EA76E6">
        <w:t xml:space="preserve">, </w:t>
      </w:r>
      <w:r w:rsidR="00CA2403" w:rsidRPr="00EA76E6">
        <w:t>me dit-elle</w:t>
      </w:r>
      <w:r w:rsidRPr="00EA76E6">
        <w:t xml:space="preserve">. </w:t>
      </w:r>
      <w:r w:rsidR="00CA2403" w:rsidRPr="00EA76E6">
        <w:t>Mon frère et moi avons été bouleversés par la mort de Sir Charles</w:t>
      </w:r>
      <w:r w:rsidRPr="00EA76E6">
        <w:t xml:space="preserve">. </w:t>
      </w:r>
      <w:r w:rsidR="00CA2403" w:rsidRPr="00EA76E6">
        <w:t>Nous le connaissions très intimement car sa promenade favorite le m</w:t>
      </w:r>
      <w:r w:rsidR="00CA2403" w:rsidRPr="00EA76E6">
        <w:t>e</w:t>
      </w:r>
      <w:r w:rsidR="00CA2403" w:rsidRPr="00EA76E6">
        <w:t>nait par la lande jusqu</w:t>
      </w:r>
      <w:r w:rsidRPr="00EA76E6">
        <w:t>’</w:t>
      </w:r>
      <w:r w:rsidR="00CA2403" w:rsidRPr="00EA76E6">
        <w:t>à notre maison</w:t>
      </w:r>
      <w:r w:rsidRPr="00EA76E6">
        <w:t xml:space="preserve">. </w:t>
      </w:r>
      <w:r w:rsidR="00CA2403" w:rsidRPr="00EA76E6">
        <w:t>Il était grandement i</w:t>
      </w:r>
      <w:r w:rsidR="00CA2403" w:rsidRPr="00EA76E6">
        <w:t>m</w:t>
      </w:r>
      <w:r w:rsidR="00CA2403" w:rsidRPr="00EA76E6">
        <w:t>pressionné par la malédiction qui pesait sur sa famille</w:t>
      </w:r>
      <w:r w:rsidRPr="00EA76E6">
        <w:t xml:space="preserve">, </w:t>
      </w:r>
      <w:r w:rsidR="00CA2403" w:rsidRPr="00EA76E6">
        <w:t>et</w:t>
      </w:r>
      <w:r w:rsidRPr="00EA76E6">
        <w:t xml:space="preserve">, </w:t>
      </w:r>
      <w:r w:rsidR="00CA2403" w:rsidRPr="00EA76E6">
        <w:t>quand le drame s</w:t>
      </w:r>
      <w:r w:rsidRPr="00EA76E6">
        <w:t>’</w:t>
      </w:r>
      <w:r w:rsidR="00CA2403" w:rsidRPr="00EA76E6">
        <w:t>est produit</w:t>
      </w:r>
      <w:r w:rsidRPr="00EA76E6">
        <w:t xml:space="preserve">, </w:t>
      </w:r>
      <w:r w:rsidR="00CA2403" w:rsidRPr="00EA76E6">
        <w:t>j</w:t>
      </w:r>
      <w:r w:rsidRPr="00EA76E6">
        <w:t>’</w:t>
      </w:r>
      <w:r w:rsidR="00CA2403" w:rsidRPr="00EA76E6">
        <w:t>ai conclu que sa peur n</w:t>
      </w:r>
      <w:r w:rsidRPr="00EA76E6">
        <w:t>’</w:t>
      </w:r>
      <w:r w:rsidR="00CA2403" w:rsidRPr="00EA76E6">
        <w:t>était pas sans fondement</w:t>
      </w:r>
      <w:r w:rsidRPr="00EA76E6">
        <w:t xml:space="preserve">. </w:t>
      </w:r>
      <w:r w:rsidR="00CA2403" w:rsidRPr="00EA76E6">
        <w:t>J</w:t>
      </w:r>
      <w:r w:rsidRPr="00EA76E6">
        <w:t>’</w:t>
      </w:r>
      <w:r w:rsidR="00CA2403" w:rsidRPr="00EA76E6">
        <w:t>étais donc consternée qu</w:t>
      </w:r>
      <w:r w:rsidRPr="00EA76E6">
        <w:t>’</w:t>
      </w:r>
      <w:r w:rsidR="00CA2403" w:rsidRPr="00EA76E6">
        <w:t>un autre membre de la famille vînt s</w:t>
      </w:r>
      <w:r w:rsidRPr="00EA76E6">
        <w:t>’</w:t>
      </w:r>
      <w:r w:rsidR="00CA2403" w:rsidRPr="00EA76E6">
        <w:t>établir ici</w:t>
      </w:r>
      <w:r w:rsidRPr="00EA76E6">
        <w:t xml:space="preserve">, </w:t>
      </w:r>
      <w:r w:rsidR="00CA2403" w:rsidRPr="00EA76E6">
        <w:t>et j</w:t>
      </w:r>
      <w:r w:rsidRPr="00EA76E6">
        <w:t>’</w:t>
      </w:r>
      <w:r w:rsidR="00CA2403" w:rsidRPr="00EA76E6">
        <w:t>ai cru bon de l</w:t>
      </w:r>
      <w:r w:rsidRPr="00EA76E6">
        <w:t>’</w:t>
      </w:r>
      <w:r w:rsidR="00CA2403" w:rsidRPr="00EA76E6">
        <w:t>ave</w:t>
      </w:r>
      <w:r w:rsidR="00A3702F" w:rsidRPr="00EA76E6">
        <w:t>rtir</w:t>
      </w:r>
      <w:r w:rsidR="00CA2403" w:rsidRPr="00EA76E6">
        <w:t xml:space="preserve"> du danger qu</w:t>
      </w:r>
      <w:r w:rsidRPr="00EA76E6">
        <w:t>’</w:t>
      </w:r>
      <w:r w:rsidR="00CA2403" w:rsidRPr="00EA76E6">
        <w:t>il encourrait</w:t>
      </w:r>
      <w:r w:rsidRPr="00EA76E6">
        <w:t xml:space="preserve">. </w:t>
      </w:r>
      <w:r w:rsidR="00CA2403" w:rsidRPr="00EA76E6">
        <w:t>Voilà tout ce que j</w:t>
      </w:r>
      <w:r w:rsidRPr="00EA76E6">
        <w:t>’</w:t>
      </w:r>
      <w:r w:rsidR="00CA2403" w:rsidRPr="00EA76E6">
        <w:t>avais l</w:t>
      </w:r>
      <w:r w:rsidRPr="00EA76E6">
        <w:t>’</w:t>
      </w:r>
      <w:r w:rsidR="00CA2403" w:rsidRPr="00EA76E6">
        <w:t>intention de dire</w:t>
      </w:r>
      <w:r w:rsidRPr="00EA76E6">
        <w:t>.</w:t>
      </w:r>
    </w:p>
    <w:p w14:paraId="628766DA" w14:textId="77777777" w:rsidR="00C646BA" w:rsidRPr="00EA76E6" w:rsidRDefault="00C646BA" w:rsidP="00C646BA">
      <w:r w:rsidRPr="00EA76E6">
        <w:t>— </w:t>
      </w:r>
      <w:r w:rsidR="00CA2403" w:rsidRPr="00EA76E6">
        <w:t>Mais quel danger</w:t>
      </w:r>
      <w:r w:rsidRPr="00EA76E6">
        <w:t> ?</w:t>
      </w:r>
    </w:p>
    <w:p w14:paraId="2E30F58C" w14:textId="77777777" w:rsidR="00C646BA" w:rsidRPr="00EA76E6" w:rsidRDefault="00C646BA" w:rsidP="00C646BA">
      <w:r w:rsidRPr="00EA76E6">
        <w:t>— </w:t>
      </w:r>
      <w:r w:rsidR="00CA2403" w:rsidRPr="00EA76E6">
        <w:t>Vous connaissez l</w:t>
      </w:r>
      <w:r w:rsidRPr="00EA76E6">
        <w:t>’</w:t>
      </w:r>
      <w:r w:rsidR="00CA2403" w:rsidRPr="00EA76E6">
        <w:t>histoire du chien</w:t>
      </w:r>
      <w:r w:rsidRPr="00EA76E6">
        <w:t> ?</w:t>
      </w:r>
    </w:p>
    <w:p w14:paraId="2F385157" w14:textId="77777777" w:rsidR="00C646BA" w:rsidRPr="00EA76E6" w:rsidRDefault="00C646BA" w:rsidP="00C646BA">
      <w:r w:rsidRPr="00EA76E6">
        <w:t>— </w:t>
      </w:r>
      <w:r w:rsidR="00CA2403" w:rsidRPr="00EA76E6">
        <w:t>Je ne crois pas à de telles absurdités</w:t>
      </w:r>
      <w:r w:rsidRPr="00EA76E6">
        <w:t>.</w:t>
      </w:r>
    </w:p>
    <w:p w14:paraId="5F420DD8" w14:textId="77777777" w:rsidR="00C646BA" w:rsidRPr="00EA76E6" w:rsidRDefault="00C646BA" w:rsidP="00C646BA">
      <w:r w:rsidRPr="00EA76E6">
        <w:t>— </w:t>
      </w:r>
      <w:r w:rsidR="00CA2403" w:rsidRPr="00EA76E6">
        <w:t>Moi</w:t>
      </w:r>
      <w:r w:rsidRPr="00EA76E6">
        <w:t xml:space="preserve">, </w:t>
      </w:r>
      <w:r w:rsidR="00CA2403" w:rsidRPr="00EA76E6">
        <w:t>j</w:t>
      </w:r>
      <w:r w:rsidRPr="00EA76E6">
        <w:t>’</w:t>
      </w:r>
      <w:r w:rsidR="00CA2403" w:rsidRPr="00EA76E6">
        <w:t>y crois</w:t>
      </w:r>
      <w:r w:rsidRPr="00EA76E6">
        <w:t xml:space="preserve">. </w:t>
      </w:r>
      <w:r w:rsidR="00CA2403" w:rsidRPr="00EA76E6">
        <w:t xml:space="preserve">Si vous </w:t>
      </w:r>
      <w:proofErr w:type="gramStart"/>
      <w:r w:rsidR="00CA2403" w:rsidRPr="00EA76E6">
        <w:t>avez</w:t>
      </w:r>
      <w:proofErr w:type="gramEnd"/>
      <w:r w:rsidR="00CA2403" w:rsidRPr="00EA76E6">
        <w:t xml:space="preserve"> la moindre influence </w:t>
      </w:r>
      <w:r w:rsidR="00A3702F" w:rsidRPr="00EA76E6">
        <w:t xml:space="preserve">sur </w:t>
      </w:r>
      <w:r w:rsidR="00CA2403" w:rsidRPr="00EA76E6">
        <w:t>Sir Henry</w:t>
      </w:r>
      <w:r w:rsidRPr="00EA76E6">
        <w:t xml:space="preserve">, </w:t>
      </w:r>
      <w:r w:rsidR="00CA2403" w:rsidRPr="00EA76E6">
        <w:t>éloignez-le d</w:t>
      </w:r>
      <w:r w:rsidRPr="00EA76E6">
        <w:t>’</w:t>
      </w:r>
      <w:r w:rsidR="00CA2403" w:rsidRPr="00EA76E6">
        <w:t>un endroit qui a toujours été fatal à sa f</w:t>
      </w:r>
      <w:r w:rsidR="00CA2403" w:rsidRPr="00EA76E6">
        <w:t>a</w:t>
      </w:r>
      <w:r w:rsidR="00CA2403" w:rsidRPr="00EA76E6">
        <w:t>mille</w:t>
      </w:r>
      <w:r w:rsidRPr="00EA76E6">
        <w:t xml:space="preserve">. </w:t>
      </w:r>
      <w:r w:rsidR="00CA2403" w:rsidRPr="00EA76E6">
        <w:t>Le monde est vaste</w:t>
      </w:r>
      <w:r w:rsidRPr="00EA76E6">
        <w:t xml:space="preserve">. </w:t>
      </w:r>
      <w:r w:rsidR="00CA2403" w:rsidRPr="00EA76E6">
        <w:t xml:space="preserve">Pourquoi voudrait-il habiter un </w:t>
      </w:r>
      <w:r w:rsidR="00393C09" w:rsidRPr="00EA76E6">
        <w:t xml:space="preserve">lieu </w:t>
      </w:r>
      <w:r w:rsidR="00CA2403" w:rsidRPr="00EA76E6">
        <w:t>dang</w:t>
      </w:r>
      <w:r w:rsidR="00CA2403" w:rsidRPr="00EA76E6">
        <w:t>e</w:t>
      </w:r>
      <w:r w:rsidR="00CA2403" w:rsidRPr="00EA76E6">
        <w:t>reux</w:t>
      </w:r>
      <w:r w:rsidRPr="00EA76E6">
        <w:t> ?</w:t>
      </w:r>
    </w:p>
    <w:p w14:paraId="776FBA23" w14:textId="77777777" w:rsidR="00C646BA" w:rsidRPr="00EA76E6" w:rsidRDefault="00C646BA" w:rsidP="00C646BA">
      <w:r w:rsidRPr="00EA76E6">
        <w:t>— </w:t>
      </w:r>
      <w:r w:rsidR="00CA2403" w:rsidRPr="00EA76E6">
        <w:t>Parce que c</w:t>
      </w:r>
      <w:r w:rsidRPr="00EA76E6">
        <w:t>’</w:t>
      </w:r>
      <w:r w:rsidR="00CA2403" w:rsidRPr="00EA76E6">
        <w:t>est effectivement un lieu dangereux</w:t>
      </w:r>
      <w:r w:rsidRPr="00EA76E6">
        <w:t xml:space="preserve">. </w:t>
      </w:r>
      <w:r w:rsidR="00CA2403" w:rsidRPr="00EA76E6">
        <w:t>Sir He</w:t>
      </w:r>
      <w:r w:rsidR="00CA2403" w:rsidRPr="00EA76E6">
        <w:t>n</w:t>
      </w:r>
      <w:r w:rsidR="00CA2403" w:rsidRPr="00EA76E6">
        <w:t>ry a le caractère ainsi fait</w:t>
      </w:r>
      <w:r w:rsidRPr="00EA76E6">
        <w:t xml:space="preserve">. </w:t>
      </w:r>
      <w:r w:rsidR="00CA2403" w:rsidRPr="00EA76E6">
        <w:t>Je crains que</w:t>
      </w:r>
      <w:r w:rsidRPr="00EA76E6">
        <w:t xml:space="preserve">, </w:t>
      </w:r>
      <w:r w:rsidR="00CA2403" w:rsidRPr="00EA76E6">
        <w:t xml:space="preserve">si vous ne lui </w:t>
      </w:r>
      <w:r w:rsidR="00393C09" w:rsidRPr="00EA76E6">
        <w:lastRenderedPageBreak/>
        <w:t xml:space="preserve">donnez plus </w:t>
      </w:r>
      <w:r w:rsidR="00CA2403" w:rsidRPr="00EA76E6">
        <w:t>d</w:t>
      </w:r>
      <w:r w:rsidRPr="00EA76E6">
        <w:t>’</w:t>
      </w:r>
      <w:r w:rsidR="00CA2403" w:rsidRPr="00EA76E6">
        <w:t>indications plus précises</w:t>
      </w:r>
      <w:r w:rsidRPr="00EA76E6">
        <w:t xml:space="preserve">, </w:t>
      </w:r>
      <w:r w:rsidR="00CA2403" w:rsidRPr="00EA76E6">
        <w:t>il ne refuse de s</w:t>
      </w:r>
      <w:r w:rsidRPr="00EA76E6">
        <w:t>’</w:t>
      </w:r>
      <w:r w:rsidR="00CA2403" w:rsidRPr="00EA76E6">
        <w:t>éloigner</w:t>
      </w:r>
      <w:r w:rsidRPr="00EA76E6">
        <w:t>.</w:t>
      </w:r>
    </w:p>
    <w:p w14:paraId="2DD92716" w14:textId="77777777" w:rsidR="00C646BA" w:rsidRPr="00EA76E6" w:rsidRDefault="00C646BA" w:rsidP="00C646BA">
      <w:r w:rsidRPr="00EA76E6">
        <w:t>— </w:t>
      </w:r>
      <w:r w:rsidR="00CA2403" w:rsidRPr="00EA76E6">
        <w:t>Je ne saurais rien dire de précis</w:t>
      </w:r>
      <w:r w:rsidRPr="00EA76E6">
        <w:t xml:space="preserve">, </w:t>
      </w:r>
      <w:r w:rsidR="00CA2403" w:rsidRPr="00EA76E6">
        <w:t>car je ne sais rien de précis</w:t>
      </w:r>
      <w:r w:rsidRPr="00EA76E6">
        <w:t>.</w:t>
      </w:r>
    </w:p>
    <w:p w14:paraId="3E827C2F" w14:textId="77777777" w:rsidR="00C646BA" w:rsidRPr="00EA76E6" w:rsidRDefault="00C646BA" w:rsidP="00C646BA">
      <w:r w:rsidRPr="00EA76E6">
        <w:t>— </w:t>
      </w:r>
      <w:r w:rsidR="00CA2403" w:rsidRPr="00EA76E6">
        <w:t>Je voudrais vous poser une question supplémentaire</w:t>
      </w:r>
      <w:r w:rsidRPr="00EA76E6">
        <w:t xml:space="preserve">, </w:t>
      </w:r>
      <w:r w:rsidR="00CA2403" w:rsidRPr="00EA76E6">
        <w:t>Mademoiselle</w:t>
      </w:r>
      <w:r w:rsidRPr="00EA76E6">
        <w:t xml:space="preserve">. </w:t>
      </w:r>
      <w:r w:rsidR="00CA2403" w:rsidRPr="00EA76E6">
        <w:t>Si vous ne vouliez rien sous-entendre quand vous m</w:t>
      </w:r>
      <w:r w:rsidRPr="00EA76E6">
        <w:t>’</w:t>
      </w:r>
      <w:r w:rsidR="00CA2403" w:rsidRPr="00EA76E6">
        <w:t>avez parlé la première fois</w:t>
      </w:r>
      <w:r w:rsidRPr="00EA76E6">
        <w:t xml:space="preserve">, </w:t>
      </w:r>
      <w:r w:rsidR="00CA2403" w:rsidRPr="00EA76E6">
        <w:t>pourquoi ne vouliez-vous pas que votre frère surprenne vos paroles</w:t>
      </w:r>
      <w:r w:rsidRPr="00EA76E6">
        <w:t xml:space="preserve"> ? </w:t>
      </w:r>
      <w:r w:rsidR="00CA2403" w:rsidRPr="00EA76E6">
        <w:t>Il n</w:t>
      </w:r>
      <w:r w:rsidRPr="00EA76E6">
        <w:t>’</w:t>
      </w:r>
      <w:r w:rsidR="00CA2403" w:rsidRPr="00EA76E6">
        <w:t>y a rien en elles qui puisse soulever</w:t>
      </w:r>
      <w:r w:rsidRPr="00EA76E6">
        <w:t xml:space="preserve">, </w:t>
      </w:r>
      <w:r w:rsidR="00CA2403" w:rsidRPr="00EA76E6">
        <w:t>de sa part ou de la part de n</w:t>
      </w:r>
      <w:r w:rsidRPr="00EA76E6">
        <w:t>’</w:t>
      </w:r>
      <w:r w:rsidR="00CA2403" w:rsidRPr="00EA76E6">
        <w:t>importe qui</w:t>
      </w:r>
      <w:r w:rsidRPr="00EA76E6">
        <w:t xml:space="preserve">, </w:t>
      </w:r>
      <w:r w:rsidR="00CA2403" w:rsidRPr="00EA76E6">
        <w:t>la moindre objection</w:t>
      </w:r>
      <w:r w:rsidRPr="00EA76E6">
        <w:t>.</w:t>
      </w:r>
    </w:p>
    <w:p w14:paraId="7CB34B7E" w14:textId="7EBD4810" w:rsidR="00C646BA" w:rsidRPr="00EA76E6" w:rsidRDefault="00C646BA" w:rsidP="00C646BA">
      <w:r w:rsidRPr="00EA76E6">
        <w:t>— </w:t>
      </w:r>
      <w:r w:rsidR="00CA2403" w:rsidRPr="00EA76E6">
        <w:t>Mon frère souhaite de tout son cœur que le manoir soit habité</w:t>
      </w:r>
      <w:r w:rsidRPr="00EA76E6">
        <w:t xml:space="preserve">, </w:t>
      </w:r>
      <w:r w:rsidR="00CA2403" w:rsidRPr="00EA76E6">
        <w:t>car il pense que ce serait un bien pour les pauvres gens de la lande</w:t>
      </w:r>
      <w:r w:rsidRPr="00EA76E6">
        <w:t xml:space="preserve">. </w:t>
      </w:r>
      <w:r w:rsidR="00CA2403" w:rsidRPr="00EA76E6">
        <w:t>Il serait donc très mécontent s</w:t>
      </w:r>
      <w:r w:rsidRPr="00EA76E6">
        <w:t>’</w:t>
      </w:r>
      <w:r w:rsidR="00CA2403" w:rsidRPr="00EA76E6">
        <w:t>il apprenait que j</w:t>
      </w:r>
      <w:r w:rsidRPr="00EA76E6">
        <w:t>’</w:t>
      </w:r>
      <w:r w:rsidR="00CA2403" w:rsidRPr="00EA76E6">
        <w:t>ai tenu des propos de nature à décourager Sir Henry</w:t>
      </w:r>
      <w:r w:rsidRPr="00EA76E6">
        <w:t xml:space="preserve">. </w:t>
      </w:r>
      <w:r w:rsidR="00CA2403" w:rsidRPr="00EA76E6">
        <w:t>Mais enfin j</w:t>
      </w:r>
      <w:r w:rsidRPr="00EA76E6">
        <w:t>’</w:t>
      </w:r>
      <w:r w:rsidR="00CA2403" w:rsidRPr="00EA76E6">
        <w:t>ai fait mon devoir</w:t>
      </w:r>
      <w:r w:rsidRPr="00EA76E6">
        <w:t xml:space="preserve"> ; </w:t>
      </w:r>
      <w:r w:rsidR="00CA2403" w:rsidRPr="00EA76E6">
        <w:t>je n</w:t>
      </w:r>
      <w:r w:rsidRPr="00EA76E6">
        <w:t>’</w:t>
      </w:r>
      <w:r w:rsidR="00CA2403" w:rsidRPr="00EA76E6">
        <w:t>en dirai pas davantage</w:t>
      </w:r>
      <w:r w:rsidRPr="00EA76E6">
        <w:t xml:space="preserve">. </w:t>
      </w:r>
      <w:r w:rsidR="00CA2403" w:rsidRPr="00EA76E6">
        <w:t>Il faut que je rentre</w:t>
      </w:r>
      <w:r w:rsidRPr="00EA76E6">
        <w:t xml:space="preserve">, </w:t>
      </w:r>
      <w:r w:rsidR="00CA2403" w:rsidRPr="00EA76E6">
        <w:t>sinon mon frère comprendrait que je vous ai vu</w:t>
      </w:r>
      <w:r w:rsidRPr="00EA76E6">
        <w:t xml:space="preserve">. </w:t>
      </w:r>
      <w:r w:rsidR="00CA2403" w:rsidRPr="00EA76E6">
        <w:t>Au r</w:t>
      </w:r>
      <w:r w:rsidR="00CA2403" w:rsidRPr="00EA76E6">
        <w:t>e</w:t>
      </w:r>
      <w:r w:rsidR="00CA2403" w:rsidRPr="00EA76E6">
        <w:t>voir</w:t>
      </w:r>
      <w:r w:rsidRPr="00EA76E6">
        <w:t> ! »</w:t>
      </w:r>
    </w:p>
    <w:p w14:paraId="50B76FE8" w14:textId="77777777" w:rsidR="00C646BA" w:rsidRPr="00EA76E6" w:rsidRDefault="00CA2403">
      <w:r w:rsidRPr="00EA76E6">
        <w:t>En quelques secondes</w:t>
      </w:r>
      <w:r w:rsidR="00C646BA" w:rsidRPr="00EA76E6">
        <w:t xml:space="preserve">, </w:t>
      </w:r>
      <w:r w:rsidRPr="00EA76E6">
        <w:t>elle avait disparu derrière les r</w:t>
      </w:r>
      <w:r w:rsidRPr="00EA76E6">
        <w:t>o</w:t>
      </w:r>
      <w:r w:rsidRPr="00EA76E6">
        <w:t>chers épars</w:t>
      </w:r>
      <w:r w:rsidR="00C646BA" w:rsidRPr="00EA76E6">
        <w:t xml:space="preserve">, </w:t>
      </w:r>
      <w:r w:rsidRPr="00EA76E6">
        <w:t>et</w:t>
      </w:r>
      <w:r w:rsidR="00C646BA" w:rsidRPr="00EA76E6">
        <w:t xml:space="preserve">, </w:t>
      </w:r>
      <w:r w:rsidRPr="00EA76E6">
        <w:t>l</w:t>
      </w:r>
      <w:r w:rsidR="00C646BA" w:rsidRPr="00EA76E6">
        <w:t>’</w:t>
      </w:r>
      <w:r w:rsidRPr="00EA76E6">
        <w:t>âme pleine de peurs indéfinissables</w:t>
      </w:r>
      <w:r w:rsidR="00C646BA" w:rsidRPr="00EA76E6">
        <w:t xml:space="preserve">, </w:t>
      </w:r>
      <w:r w:rsidRPr="00EA76E6">
        <w:t>je repris le chemin du Manoir des Baskerville</w:t>
      </w:r>
      <w:r w:rsidR="00C646BA" w:rsidRPr="00EA76E6">
        <w:t>.</w:t>
      </w:r>
    </w:p>
    <w:p w14:paraId="037B2F1D" w14:textId="2EE2DFFB" w:rsidR="003A2C8A" w:rsidRPr="00EA76E6" w:rsidRDefault="00CA2403" w:rsidP="00C646BA">
      <w:pPr>
        <w:pStyle w:val="Titre1"/>
      </w:pPr>
      <w:bookmarkStart w:id="14" w:name="_Toc51608180"/>
      <w:bookmarkStart w:id="15" w:name="_Toc203664745"/>
      <w:r w:rsidRPr="00EA76E6">
        <w:lastRenderedPageBreak/>
        <w:t>CHAPITRE VIII</w:t>
      </w:r>
      <w:r w:rsidRPr="00EA76E6">
        <w:br/>
        <w:t>PREMIER RAPPORT DU DOCTEUR WATSON</w:t>
      </w:r>
      <w:bookmarkEnd w:id="14"/>
      <w:bookmarkEnd w:id="15"/>
      <w:r w:rsidR="003A2C8A" w:rsidRPr="00EA76E6">
        <w:br/>
      </w:r>
    </w:p>
    <w:p w14:paraId="59418F10" w14:textId="109D7B9B" w:rsidR="00C646BA" w:rsidRPr="00EA76E6" w:rsidRDefault="00CA2403" w:rsidP="00C646BA">
      <w:r w:rsidRPr="00EA76E6">
        <w:t>Pour mieux retracer le cours des évènements</w:t>
      </w:r>
      <w:r w:rsidR="00C646BA" w:rsidRPr="00EA76E6">
        <w:t xml:space="preserve">, </w:t>
      </w:r>
      <w:r w:rsidRPr="00EA76E6">
        <w:t>je vais rec</w:t>
      </w:r>
      <w:r w:rsidRPr="00EA76E6">
        <w:t>o</w:t>
      </w:r>
      <w:r w:rsidRPr="00EA76E6">
        <w:t xml:space="preserve">pier mes propres lettres à </w:t>
      </w:r>
      <w:r w:rsidR="00C646BA" w:rsidRPr="00EA76E6">
        <w:t>M. </w:t>
      </w:r>
      <w:r w:rsidRPr="00EA76E6">
        <w:t>Sherlock Holmes</w:t>
      </w:r>
      <w:r w:rsidR="00C646BA" w:rsidRPr="00EA76E6">
        <w:t xml:space="preserve"> ; </w:t>
      </w:r>
      <w:r w:rsidRPr="00EA76E6">
        <w:t>elles sont sur ma table</w:t>
      </w:r>
      <w:r w:rsidR="00C646BA" w:rsidRPr="00EA76E6">
        <w:t xml:space="preserve">. </w:t>
      </w:r>
      <w:r w:rsidR="008D2AD1" w:rsidRPr="00EA76E6">
        <w:t>À</w:t>
      </w:r>
      <w:r w:rsidRPr="00EA76E6">
        <w:t xml:space="preserve"> l</w:t>
      </w:r>
      <w:r w:rsidR="00C646BA" w:rsidRPr="00EA76E6">
        <w:t>’</w:t>
      </w:r>
      <w:r w:rsidRPr="00EA76E6">
        <w:t>exception d</w:t>
      </w:r>
      <w:r w:rsidR="00C646BA" w:rsidRPr="00EA76E6">
        <w:t>’</w:t>
      </w:r>
      <w:r w:rsidRPr="00EA76E6">
        <w:t>une page</w:t>
      </w:r>
      <w:r w:rsidR="00C646BA" w:rsidRPr="00EA76E6">
        <w:t xml:space="preserve">, </w:t>
      </w:r>
      <w:r w:rsidRPr="00EA76E6">
        <w:t>qui manque</w:t>
      </w:r>
      <w:r w:rsidR="00C646BA" w:rsidRPr="00EA76E6">
        <w:t xml:space="preserve">, </w:t>
      </w:r>
      <w:r w:rsidRPr="00EA76E6">
        <w:t>je les transcris telles que je les ai rédigées</w:t>
      </w:r>
      <w:r w:rsidR="00C646BA" w:rsidRPr="00EA76E6">
        <w:t xml:space="preserve"> ; </w:t>
      </w:r>
      <w:r w:rsidRPr="00EA76E6">
        <w:t>elles montreront les détours de mes sentiments et de mes soupçons avec plus de précision que ne pourrait le faire ma mémoire</w:t>
      </w:r>
      <w:r w:rsidR="00C646BA" w:rsidRPr="00EA76E6">
        <w:t>.</w:t>
      </w:r>
    </w:p>
    <w:p w14:paraId="720CC46E" w14:textId="0A6E316F" w:rsidR="00C646BA" w:rsidRPr="00EA76E6" w:rsidRDefault="00CA2403" w:rsidP="00C646BA">
      <w:r w:rsidRPr="00EA76E6">
        <w:rPr>
          <w:i/>
          <w:iCs/>
        </w:rPr>
        <w:t>Baskerville Hall</w:t>
      </w:r>
      <w:r w:rsidR="00C646BA" w:rsidRPr="00EA76E6">
        <w:rPr>
          <w:i/>
          <w:iCs/>
        </w:rPr>
        <w:t xml:space="preserve">, </w:t>
      </w:r>
      <w:r w:rsidRPr="00EA76E6">
        <w:rPr>
          <w:i/>
          <w:iCs/>
        </w:rPr>
        <w:t>1</w:t>
      </w:r>
      <w:r w:rsidR="00C646BA" w:rsidRPr="00EA76E6">
        <w:rPr>
          <w:i/>
          <w:iCs/>
        </w:rPr>
        <w:t>3 octobre</w:t>
      </w:r>
    </w:p>
    <w:p w14:paraId="5E38AC4C" w14:textId="77777777" w:rsidR="00C646BA" w:rsidRPr="00EA76E6" w:rsidRDefault="00CA2403" w:rsidP="00C646BA">
      <w:pPr>
        <w:rPr>
          <w:i/>
          <w:iCs/>
        </w:rPr>
      </w:pPr>
      <w:r w:rsidRPr="00EA76E6">
        <w:rPr>
          <w:i/>
          <w:iCs/>
        </w:rPr>
        <w:t>Mon cher Holmes</w:t>
      </w:r>
      <w:r w:rsidR="00C646BA" w:rsidRPr="00EA76E6">
        <w:rPr>
          <w:i/>
          <w:iCs/>
        </w:rPr>
        <w:t>,</w:t>
      </w:r>
    </w:p>
    <w:p w14:paraId="32F39140" w14:textId="77777777" w:rsidR="00C646BA" w:rsidRPr="00EA76E6" w:rsidRDefault="00CA2403" w:rsidP="00C646BA">
      <w:pPr>
        <w:rPr>
          <w:i/>
          <w:iCs/>
        </w:rPr>
      </w:pPr>
      <w:r w:rsidRPr="00EA76E6">
        <w:rPr>
          <w:i/>
          <w:iCs/>
        </w:rPr>
        <w:t>Mes lettres précédentes</w:t>
      </w:r>
      <w:r w:rsidR="00C646BA" w:rsidRPr="00EA76E6">
        <w:rPr>
          <w:i/>
          <w:iCs/>
        </w:rPr>
        <w:t xml:space="preserve">, </w:t>
      </w:r>
      <w:r w:rsidRPr="00EA76E6">
        <w:rPr>
          <w:i/>
          <w:iCs/>
        </w:rPr>
        <w:t>ainsi que mes télégrammes</w:t>
      </w:r>
      <w:r w:rsidR="00C646BA" w:rsidRPr="00EA76E6">
        <w:rPr>
          <w:i/>
          <w:iCs/>
        </w:rPr>
        <w:t xml:space="preserve">, </w:t>
      </w:r>
      <w:r w:rsidRPr="00EA76E6">
        <w:rPr>
          <w:i/>
          <w:iCs/>
        </w:rPr>
        <w:t>vous ont tenu au courant de tout ce qui s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est passé dans ce coin isolé du monde</w:t>
      </w:r>
      <w:r w:rsidR="00C646BA" w:rsidRPr="00EA76E6">
        <w:rPr>
          <w:i/>
          <w:iCs/>
        </w:rPr>
        <w:t xml:space="preserve">. </w:t>
      </w:r>
      <w:r w:rsidRPr="00EA76E6">
        <w:rPr>
          <w:i/>
          <w:iCs/>
        </w:rPr>
        <w:t>Plus l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on reste ici</w:t>
      </w:r>
      <w:r w:rsidR="00C646BA" w:rsidRPr="00EA76E6">
        <w:rPr>
          <w:i/>
          <w:iCs/>
        </w:rPr>
        <w:t xml:space="preserve">, </w:t>
      </w:r>
      <w:r w:rsidRPr="00EA76E6">
        <w:rPr>
          <w:i/>
          <w:iCs/>
        </w:rPr>
        <w:t>plus l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esprit de la lande insinue dans l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âme le sentiment de son infini et exerce son sinistre po</w:t>
      </w:r>
      <w:r w:rsidRPr="00EA76E6">
        <w:rPr>
          <w:i/>
          <w:iCs/>
        </w:rPr>
        <w:t>u</w:t>
      </w:r>
      <w:r w:rsidRPr="00EA76E6">
        <w:rPr>
          <w:i/>
          <w:iCs/>
        </w:rPr>
        <w:t>voir d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envoûtement</w:t>
      </w:r>
      <w:r w:rsidR="00C646BA" w:rsidRPr="00EA76E6">
        <w:rPr>
          <w:i/>
          <w:iCs/>
        </w:rPr>
        <w:t xml:space="preserve">. </w:t>
      </w:r>
      <w:r w:rsidRPr="00EA76E6">
        <w:rPr>
          <w:i/>
          <w:iCs/>
        </w:rPr>
        <w:t>Quand on se promène pour pénétrer ju</w:t>
      </w:r>
      <w:r w:rsidRPr="00EA76E6">
        <w:rPr>
          <w:i/>
          <w:iCs/>
        </w:rPr>
        <w:t>s</w:t>
      </w:r>
      <w:r w:rsidRPr="00EA76E6">
        <w:rPr>
          <w:i/>
          <w:iCs/>
        </w:rPr>
        <w:t>qu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à son cœur</w:t>
      </w:r>
      <w:r w:rsidR="00C646BA" w:rsidRPr="00EA76E6">
        <w:rPr>
          <w:i/>
          <w:iCs/>
        </w:rPr>
        <w:t xml:space="preserve">, </w:t>
      </w:r>
      <w:r w:rsidRPr="00EA76E6">
        <w:rPr>
          <w:i/>
          <w:iCs/>
        </w:rPr>
        <w:t>on perd toute trace de l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Angleterre moderne</w:t>
      </w:r>
      <w:r w:rsidR="00C646BA" w:rsidRPr="00EA76E6">
        <w:rPr>
          <w:i/>
          <w:iCs/>
        </w:rPr>
        <w:t xml:space="preserve">, </w:t>
      </w:r>
      <w:r w:rsidRPr="00EA76E6">
        <w:rPr>
          <w:i/>
          <w:iCs/>
        </w:rPr>
        <w:t>mais on trouve partout des habitations et des ouvrages datant de la préhistoire</w:t>
      </w:r>
      <w:r w:rsidR="00C646BA" w:rsidRPr="00EA76E6">
        <w:rPr>
          <w:i/>
          <w:iCs/>
        </w:rPr>
        <w:t xml:space="preserve">. </w:t>
      </w:r>
      <w:r w:rsidRPr="00EA76E6">
        <w:rPr>
          <w:i/>
          <w:iCs/>
        </w:rPr>
        <w:t>Où que l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on aille</w:t>
      </w:r>
      <w:r w:rsidR="00C646BA" w:rsidRPr="00EA76E6">
        <w:rPr>
          <w:i/>
          <w:iCs/>
        </w:rPr>
        <w:t xml:space="preserve">, </w:t>
      </w:r>
      <w:r w:rsidRPr="00EA76E6">
        <w:rPr>
          <w:i/>
          <w:iCs/>
        </w:rPr>
        <w:t>ce ne sont que maisons de ces peuples oubliés dont les temples sont</w:t>
      </w:r>
      <w:r w:rsidR="00C646BA" w:rsidRPr="00EA76E6">
        <w:rPr>
          <w:i/>
          <w:iCs/>
        </w:rPr>
        <w:t xml:space="preserve">, </w:t>
      </w:r>
      <w:r w:rsidRPr="00EA76E6">
        <w:rPr>
          <w:i/>
          <w:iCs/>
        </w:rPr>
        <w:t>croit-on</w:t>
      </w:r>
      <w:r w:rsidR="00C646BA" w:rsidRPr="00EA76E6">
        <w:rPr>
          <w:i/>
          <w:iCs/>
        </w:rPr>
        <w:t xml:space="preserve">, </w:t>
      </w:r>
      <w:r w:rsidRPr="00EA76E6">
        <w:rPr>
          <w:i/>
          <w:iCs/>
        </w:rPr>
        <w:t>les énormes monolithes que l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on voit</w:t>
      </w:r>
      <w:r w:rsidR="00C646BA" w:rsidRPr="00EA76E6">
        <w:rPr>
          <w:i/>
          <w:iCs/>
        </w:rPr>
        <w:t xml:space="preserve">. </w:t>
      </w:r>
      <w:r w:rsidRPr="00EA76E6">
        <w:rPr>
          <w:i/>
          <w:iCs/>
        </w:rPr>
        <w:t>Quand on contemple leurs tombeaux</w:t>
      </w:r>
      <w:r w:rsidR="00C646BA" w:rsidRPr="00EA76E6">
        <w:rPr>
          <w:i/>
          <w:iCs/>
        </w:rPr>
        <w:t xml:space="preserve">, </w:t>
      </w:r>
      <w:r w:rsidRPr="00EA76E6">
        <w:rPr>
          <w:i/>
          <w:iCs/>
        </w:rPr>
        <w:t>ou les cabanes en pierre grise qui s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accrochent au flanc des co</w:t>
      </w:r>
      <w:r w:rsidRPr="00EA76E6">
        <w:rPr>
          <w:i/>
          <w:iCs/>
        </w:rPr>
        <w:t>l</w:t>
      </w:r>
      <w:r w:rsidRPr="00EA76E6">
        <w:rPr>
          <w:i/>
          <w:iCs/>
        </w:rPr>
        <w:t>lines</w:t>
      </w:r>
      <w:r w:rsidR="00C646BA" w:rsidRPr="00EA76E6">
        <w:rPr>
          <w:i/>
          <w:iCs/>
        </w:rPr>
        <w:t xml:space="preserve">, </w:t>
      </w:r>
      <w:r w:rsidRPr="00EA76E6">
        <w:rPr>
          <w:i/>
          <w:iCs/>
        </w:rPr>
        <w:t>on se sent tellement loin de son époque que si un homme chevelu</w:t>
      </w:r>
      <w:r w:rsidR="00C646BA" w:rsidRPr="00EA76E6">
        <w:rPr>
          <w:i/>
          <w:iCs/>
        </w:rPr>
        <w:t xml:space="preserve">, </w:t>
      </w:r>
      <w:r w:rsidRPr="00EA76E6">
        <w:rPr>
          <w:i/>
          <w:iCs/>
        </w:rPr>
        <w:t>vêtu de peaux de bêtes</w:t>
      </w:r>
      <w:r w:rsidR="00C646BA" w:rsidRPr="00EA76E6">
        <w:rPr>
          <w:i/>
          <w:iCs/>
        </w:rPr>
        <w:t xml:space="preserve">, </w:t>
      </w:r>
      <w:r w:rsidRPr="00EA76E6">
        <w:rPr>
          <w:i/>
          <w:iCs/>
        </w:rPr>
        <w:t>se glissait hors de sa porte basse et ajustait une flèche à son arc</w:t>
      </w:r>
      <w:r w:rsidR="00C646BA" w:rsidRPr="00EA76E6">
        <w:rPr>
          <w:i/>
          <w:iCs/>
        </w:rPr>
        <w:t xml:space="preserve">, </w:t>
      </w:r>
      <w:r w:rsidRPr="00EA76E6">
        <w:rPr>
          <w:i/>
          <w:iCs/>
        </w:rPr>
        <w:t>sa présence paraîtrait encore plus naturelle que la mienne</w:t>
      </w:r>
      <w:r w:rsidR="00C646BA" w:rsidRPr="00EA76E6">
        <w:rPr>
          <w:i/>
          <w:iCs/>
        </w:rPr>
        <w:t xml:space="preserve">. </w:t>
      </w:r>
      <w:r w:rsidRPr="00EA76E6">
        <w:rPr>
          <w:i/>
          <w:iCs/>
        </w:rPr>
        <w:t>Ce qui m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étonne est que ces représentants de la préhistoire ont vécu en grandes col</w:t>
      </w:r>
      <w:r w:rsidRPr="00EA76E6">
        <w:rPr>
          <w:i/>
          <w:iCs/>
        </w:rPr>
        <w:t>o</w:t>
      </w:r>
      <w:r w:rsidRPr="00EA76E6">
        <w:rPr>
          <w:i/>
          <w:iCs/>
        </w:rPr>
        <w:t>nies sur un sol qui n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 xml:space="preserve">a jamais </w:t>
      </w:r>
      <w:r w:rsidRPr="00EA76E6">
        <w:rPr>
          <w:i/>
          <w:iCs/>
        </w:rPr>
        <w:lastRenderedPageBreak/>
        <w:t>dû être fertile</w:t>
      </w:r>
      <w:r w:rsidR="00C646BA" w:rsidRPr="00EA76E6">
        <w:rPr>
          <w:i/>
          <w:iCs/>
        </w:rPr>
        <w:t xml:space="preserve">. </w:t>
      </w:r>
      <w:r w:rsidRPr="00EA76E6">
        <w:rPr>
          <w:i/>
          <w:iCs/>
        </w:rPr>
        <w:t>Je ne suis pas un spécialiste de l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antiquité</w:t>
      </w:r>
      <w:r w:rsidR="00C646BA" w:rsidRPr="00EA76E6">
        <w:rPr>
          <w:i/>
          <w:iCs/>
        </w:rPr>
        <w:t xml:space="preserve">, </w:t>
      </w:r>
      <w:r w:rsidRPr="00EA76E6">
        <w:rPr>
          <w:i/>
          <w:iCs/>
        </w:rPr>
        <w:t xml:space="preserve">mais </w:t>
      </w:r>
      <w:r w:rsidR="00393C09" w:rsidRPr="00EA76E6">
        <w:rPr>
          <w:i/>
          <w:iCs/>
        </w:rPr>
        <w:t>j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imagine volontiers qu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il s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agissait d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une race peu guerrière</w:t>
      </w:r>
      <w:r w:rsidR="00C646BA" w:rsidRPr="00EA76E6">
        <w:rPr>
          <w:i/>
          <w:iCs/>
        </w:rPr>
        <w:t xml:space="preserve">, </w:t>
      </w:r>
      <w:r w:rsidRPr="00EA76E6">
        <w:rPr>
          <w:i/>
          <w:iCs/>
        </w:rPr>
        <w:t>que des vainqueurs ont contrainte à accepter ce que personne d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autre ne voulait occ</w:t>
      </w:r>
      <w:r w:rsidRPr="00EA76E6">
        <w:rPr>
          <w:i/>
          <w:iCs/>
        </w:rPr>
        <w:t>u</w:t>
      </w:r>
      <w:r w:rsidRPr="00EA76E6">
        <w:rPr>
          <w:i/>
          <w:iCs/>
        </w:rPr>
        <w:t>per</w:t>
      </w:r>
      <w:r w:rsidR="00C646BA" w:rsidRPr="00EA76E6">
        <w:rPr>
          <w:i/>
          <w:iCs/>
        </w:rPr>
        <w:t>.</w:t>
      </w:r>
    </w:p>
    <w:p w14:paraId="478F5DD0" w14:textId="77777777" w:rsidR="00C646BA" w:rsidRPr="00EA76E6" w:rsidRDefault="00CA2403" w:rsidP="00C646BA">
      <w:pPr>
        <w:rPr>
          <w:i/>
          <w:iCs/>
        </w:rPr>
      </w:pPr>
      <w:r w:rsidRPr="00EA76E6">
        <w:rPr>
          <w:i/>
          <w:iCs/>
        </w:rPr>
        <w:t>Ces considérations sont toutefois étrangères à la mission que vous m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avez confiée</w:t>
      </w:r>
      <w:r w:rsidR="00C646BA" w:rsidRPr="00EA76E6">
        <w:rPr>
          <w:i/>
          <w:iCs/>
        </w:rPr>
        <w:t xml:space="preserve">, </w:t>
      </w:r>
      <w:r w:rsidRPr="00EA76E6">
        <w:rPr>
          <w:i/>
          <w:iCs/>
        </w:rPr>
        <w:t>et je doute qu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elles intéressent votre esprit rigoureusement pratique</w:t>
      </w:r>
      <w:r w:rsidR="00C646BA" w:rsidRPr="00EA76E6">
        <w:rPr>
          <w:i/>
          <w:iCs/>
        </w:rPr>
        <w:t xml:space="preserve">. </w:t>
      </w:r>
      <w:r w:rsidRPr="00EA76E6">
        <w:rPr>
          <w:i/>
          <w:iCs/>
        </w:rPr>
        <w:t>Je me rappelle encore la pa</w:t>
      </w:r>
      <w:r w:rsidRPr="00EA76E6">
        <w:rPr>
          <w:i/>
          <w:iCs/>
        </w:rPr>
        <w:t>r</w:t>
      </w:r>
      <w:r w:rsidRPr="00EA76E6">
        <w:rPr>
          <w:i/>
          <w:iCs/>
        </w:rPr>
        <w:t>faite indifférence que vous avez manifestée relativement à la question de savoir si le soleil tournait autour de la terre</w:t>
      </w:r>
      <w:r w:rsidR="00C646BA" w:rsidRPr="00EA76E6">
        <w:rPr>
          <w:i/>
          <w:iCs/>
        </w:rPr>
        <w:t xml:space="preserve">, </w:t>
      </w:r>
      <w:r w:rsidRPr="00EA76E6">
        <w:rPr>
          <w:i/>
          <w:iCs/>
        </w:rPr>
        <w:t>ou la terre autour du soleil</w:t>
      </w:r>
      <w:r w:rsidR="00C646BA" w:rsidRPr="00EA76E6">
        <w:rPr>
          <w:i/>
          <w:iCs/>
        </w:rPr>
        <w:t xml:space="preserve">. </w:t>
      </w:r>
      <w:r w:rsidRPr="00EA76E6">
        <w:rPr>
          <w:i/>
          <w:iCs/>
        </w:rPr>
        <w:t>Je reviens donc aux faits concernant Sir Henry Baskerville</w:t>
      </w:r>
      <w:r w:rsidR="00C646BA" w:rsidRPr="00EA76E6">
        <w:rPr>
          <w:i/>
          <w:iCs/>
        </w:rPr>
        <w:t>.</w:t>
      </w:r>
    </w:p>
    <w:p w14:paraId="6F80DB06" w14:textId="77777777" w:rsidR="00C646BA" w:rsidRPr="00EA76E6" w:rsidRDefault="00CA2403" w:rsidP="00C646BA">
      <w:pPr>
        <w:rPr>
          <w:i/>
          <w:iCs/>
        </w:rPr>
      </w:pPr>
      <w:r w:rsidRPr="00EA76E6">
        <w:rPr>
          <w:i/>
          <w:iCs/>
        </w:rPr>
        <w:t>Si vous n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avez pas eu de rapport ces jours derniers</w:t>
      </w:r>
      <w:r w:rsidR="00C646BA" w:rsidRPr="00EA76E6">
        <w:rPr>
          <w:i/>
          <w:iCs/>
        </w:rPr>
        <w:t xml:space="preserve">, </w:t>
      </w:r>
      <w:r w:rsidRPr="00EA76E6">
        <w:rPr>
          <w:i/>
          <w:iCs/>
        </w:rPr>
        <w:t>c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est parce que jusqu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à aujourd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hui il ne s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est rien produit qui mér</w:t>
      </w:r>
      <w:r w:rsidRPr="00EA76E6">
        <w:rPr>
          <w:i/>
          <w:iCs/>
        </w:rPr>
        <w:t>i</w:t>
      </w:r>
      <w:r w:rsidRPr="00EA76E6">
        <w:rPr>
          <w:i/>
          <w:iCs/>
        </w:rPr>
        <w:t>tât une relation</w:t>
      </w:r>
      <w:r w:rsidR="00C646BA" w:rsidRPr="00EA76E6">
        <w:rPr>
          <w:i/>
          <w:iCs/>
        </w:rPr>
        <w:t xml:space="preserve">. </w:t>
      </w:r>
      <w:r w:rsidRPr="00EA76E6">
        <w:rPr>
          <w:i/>
          <w:iCs/>
        </w:rPr>
        <w:t>Puis un incident très surprenant est intervenu</w:t>
      </w:r>
      <w:r w:rsidR="00C646BA" w:rsidRPr="00EA76E6">
        <w:rPr>
          <w:i/>
          <w:iCs/>
        </w:rPr>
        <w:t xml:space="preserve">, </w:t>
      </w:r>
      <w:r w:rsidRPr="00EA76E6">
        <w:rPr>
          <w:i/>
          <w:iCs/>
        </w:rPr>
        <w:t>que je vous narrerai en son temps</w:t>
      </w:r>
      <w:r w:rsidR="00C646BA" w:rsidRPr="00EA76E6">
        <w:rPr>
          <w:i/>
          <w:iCs/>
        </w:rPr>
        <w:t xml:space="preserve">. </w:t>
      </w:r>
      <w:r w:rsidRPr="00EA76E6">
        <w:rPr>
          <w:i/>
          <w:iCs/>
        </w:rPr>
        <w:t>Mais auparavant il faut que je vous énumère les autres données de la situation</w:t>
      </w:r>
      <w:r w:rsidR="00C646BA" w:rsidRPr="00EA76E6">
        <w:rPr>
          <w:i/>
          <w:iCs/>
        </w:rPr>
        <w:t>.</w:t>
      </w:r>
    </w:p>
    <w:p w14:paraId="104CB7C4" w14:textId="77777777" w:rsidR="00C646BA" w:rsidRPr="00EA76E6" w:rsidRDefault="00CA2403" w:rsidP="00C646BA">
      <w:pPr>
        <w:rPr>
          <w:i/>
          <w:iCs/>
        </w:rPr>
      </w:pPr>
      <w:r w:rsidRPr="00EA76E6">
        <w:rPr>
          <w:i/>
          <w:iCs/>
        </w:rPr>
        <w:t>L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une d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elles</w:t>
      </w:r>
      <w:r w:rsidR="00C646BA" w:rsidRPr="00EA76E6">
        <w:rPr>
          <w:i/>
          <w:iCs/>
        </w:rPr>
        <w:t xml:space="preserve">, </w:t>
      </w:r>
      <w:r w:rsidRPr="00EA76E6">
        <w:rPr>
          <w:i/>
          <w:iCs/>
        </w:rPr>
        <w:t>sur laquelle je ne m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étais guère étendu</w:t>
      </w:r>
      <w:r w:rsidR="00C646BA" w:rsidRPr="00EA76E6">
        <w:rPr>
          <w:i/>
          <w:iCs/>
        </w:rPr>
        <w:t xml:space="preserve">, </w:t>
      </w:r>
      <w:r w:rsidRPr="00EA76E6">
        <w:rPr>
          <w:i/>
          <w:iCs/>
        </w:rPr>
        <w:t>est la présence sur la lande du forçat évadé</w:t>
      </w:r>
      <w:r w:rsidR="00C646BA" w:rsidRPr="00EA76E6">
        <w:rPr>
          <w:i/>
          <w:iCs/>
        </w:rPr>
        <w:t xml:space="preserve">. </w:t>
      </w:r>
      <w:r w:rsidRPr="00EA76E6">
        <w:rPr>
          <w:i/>
          <w:iCs/>
        </w:rPr>
        <w:t>Il y a maintenant de bonnes raisons pour croire qu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il est allé se faire pendre ai</w:t>
      </w:r>
      <w:r w:rsidRPr="00EA76E6">
        <w:rPr>
          <w:i/>
          <w:iCs/>
        </w:rPr>
        <w:t>l</w:t>
      </w:r>
      <w:r w:rsidRPr="00EA76E6">
        <w:rPr>
          <w:i/>
          <w:iCs/>
        </w:rPr>
        <w:t>leurs</w:t>
      </w:r>
      <w:r w:rsidR="00C646BA" w:rsidRPr="00EA76E6">
        <w:rPr>
          <w:i/>
          <w:iCs/>
        </w:rPr>
        <w:t xml:space="preserve">, </w:t>
      </w:r>
      <w:r w:rsidRPr="00EA76E6">
        <w:rPr>
          <w:i/>
          <w:iCs/>
        </w:rPr>
        <w:t>ce qui apporte une satisfaction évidente aux habitants isolés de la région</w:t>
      </w:r>
      <w:r w:rsidR="00C646BA" w:rsidRPr="00EA76E6">
        <w:rPr>
          <w:i/>
          <w:iCs/>
        </w:rPr>
        <w:t xml:space="preserve">. </w:t>
      </w:r>
      <w:r w:rsidRPr="00EA76E6">
        <w:rPr>
          <w:i/>
          <w:iCs/>
        </w:rPr>
        <w:t>Une quinzaine s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est écoulée depuis son év</w:t>
      </w:r>
      <w:r w:rsidRPr="00EA76E6">
        <w:rPr>
          <w:i/>
          <w:iCs/>
        </w:rPr>
        <w:t>a</w:t>
      </w:r>
      <w:r w:rsidRPr="00EA76E6">
        <w:rPr>
          <w:i/>
          <w:iCs/>
        </w:rPr>
        <w:t>sion</w:t>
      </w:r>
      <w:r w:rsidR="00C646BA" w:rsidRPr="00EA76E6">
        <w:rPr>
          <w:i/>
          <w:iCs/>
        </w:rPr>
        <w:t xml:space="preserve"> : </w:t>
      </w:r>
      <w:r w:rsidRPr="00EA76E6">
        <w:rPr>
          <w:i/>
          <w:iCs/>
        </w:rPr>
        <w:t>pas une fois il n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a été vu et il n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a jamais fait parler de lui</w:t>
      </w:r>
      <w:r w:rsidR="00C646BA" w:rsidRPr="00EA76E6">
        <w:rPr>
          <w:i/>
          <w:iCs/>
        </w:rPr>
        <w:t xml:space="preserve">. </w:t>
      </w:r>
      <w:r w:rsidRPr="00EA76E6">
        <w:rPr>
          <w:i/>
          <w:iCs/>
        </w:rPr>
        <w:t>Il est inconcevable qu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il ait tenu la lande tout ce temps-là</w:t>
      </w:r>
      <w:r w:rsidR="00C646BA" w:rsidRPr="00EA76E6">
        <w:rPr>
          <w:i/>
          <w:iCs/>
        </w:rPr>
        <w:t xml:space="preserve">. </w:t>
      </w:r>
      <w:r w:rsidRPr="00EA76E6">
        <w:rPr>
          <w:i/>
          <w:iCs/>
        </w:rPr>
        <w:t>Bien sûr il a toutes facilités pour se cacher</w:t>
      </w:r>
      <w:r w:rsidR="00C646BA" w:rsidRPr="00EA76E6">
        <w:rPr>
          <w:i/>
          <w:iCs/>
        </w:rPr>
        <w:t xml:space="preserve"> : </w:t>
      </w:r>
      <w:r w:rsidRPr="00EA76E6">
        <w:rPr>
          <w:i/>
          <w:iCs/>
        </w:rPr>
        <w:t>n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importe quelle cabane en pierre peut lui servir de refuge</w:t>
      </w:r>
      <w:r w:rsidR="00C646BA" w:rsidRPr="00EA76E6">
        <w:rPr>
          <w:i/>
          <w:iCs/>
        </w:rPr>
        <w:t xml:space="preserve">. </w:t>
      </w:r>
      <w:r w:rsidRPr="00EA76E6">
        <w:rPr>
          <w:i/>
          <w:iCs/>
        </w:rPr>
        <w:t>Mais il n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a rien à manger</w:t>
      </w:r>
      <w:r w:rsidR="00C646BA" w:rsidRPr="00EA76E6">
        <w:rPr>
          <w:i/>
          <w:iCs/>
        </w:rPr>
        <w:t xml:space="preserve">, </w:t>
      </w:r>
      <w:r w:rsidRPr="00EA76E6">
        <w:rPr>
          <w:i/>
          <w:iCs/>
        </w:rPr>
        <w:t>à moins qu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il ne capture et n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abatte des moutons sur la lande</w:t>
      </w:r>
      <w:r w:rsidR="00C646BA" w:rsidRPr="00EA76E6">
        <w:rPr>
          <w:i/>
          <w:iCs/>
        </w:rPr>
        <w:t xml:space="preserve">. </w:t>
      </w:r>
      <w:r w:rsidRPr="00EA76E6">
        <w:rPr>
          <w:i/>
          <w:iCs/>
        </w:rPr>
        <w:t>Nous pensons plutôt qu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il est parti</w:t>
      </w:r>
      <w:r w:rsidR="00C646BA" w:rsidRPr="00EA76E6">
        <w:rPr>
          <w:i/>
          <w:iCs/>
        </w:rPr>
        <w:t xml:space="preserve">, </w:t>
      </w:r>
      <w:r w:rsidRPr="00EA76E6">
        <w:rPr>
          <w:i/>
          <w:iCs/>
        </w:rPr>
        <w:t>et les fermiers des environs dorment plus tranquilles</w:t>
      </w:r>
      <w:r w:rsidR="00C646BA" w:rsidRPr="00EA76E6">
        <w:rPr>
          <w:i/>
          <w:iCs/>
        </w:rPr>
        <w:t>.</w:t>
      </w:r>
    </w:p>
    <w:p w14:paraId="30E238D7" w14:textId="77777777" w:rsidR="00C646BA" w:rsidRPr="00EA76E6" w:rsidRDefault="00CA2403" w:rsidP="00C646BA">
      <w:pPr>
        <w:rPr>
          <w:i/>
          <w:iCs/>
        </w:rPr>
      </w:pPr>
      <w:r w:rsidRPr="00EA76E6">
        <w:rPr>
          <w:i/>
          <w:iCs/>
        </w:rPr>
        <w:t>Dans cette maison</w:t>
      </w:r>
      <w:r w:rsidR="00C646BA" w:rsidRPr="00EA76E6">
        <w:rPr>
          <w:i/>
          <w:iCs/>
        </w:rPr>
        <w:t xml:space="preserve">, </w:t>
      </w:r>
      <w:r w:rsidRPr="00EA76E6">
        <w:rPr>
          <w:i/>
          <w:iCs/>
        </w:rPr>
        <w:t>nous sommes quatre hommes valides et robustes</w:t>
      </w:r>
      <w:r w:rsidR="00C646BA" w:rsidRPr="00EA76E6">
        <w:rPr>
          <w:i/>
          <w:iCs/>
        </w:rPr>
        <w:t xml:space="preserve"> : </w:t>
      </w:r>
      <w:r w:rsidRPr="00EA76E6">
        <w:rPr>
          <w:i/>
          <w:iCs/>
        </w:rPr>
        <w:t>aussi n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avions-nous rien à craindre</w:t>
      </w:r>
      <w:r w:rsidR="00C646BA" w:rsidRPr="00EA76E6">
        <w:rPr>
          <w:i/>
          <w:iCs/>
        </w:rPr>
        <w:t xml:space="preserve"> ; </w:t>
      </w:r>
      <w:r w:rsidRPr="00EA76E6">
        <w:rPr>
          <w:i/>
          <w:iCs/>
        </w:rPr>
        <w:t>mais j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avoue que j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ai été mal à l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aise chaque fois que je pensais aux Stapl</w:t>
      </w:r>
      <w:r w:rsidRPr="00EA76E6">
        <w:rPr>
          <w:i/>
          <w:iCs/>
        </w:rPr>
        <w:t>e</w:t>
      </w:r>
      <w:r w:rsidRPr="00EA76E6">
        <w:rPr>
          <w:i/>
          <w:iCs/>
        </w:rPr>
        <w:t>ton</w:t>
      </w:r>
      <w:r w:rsidR="00C646BA" w:rsidRPr="00EA76E6">
        <w:rPr>
          <w:i/>
          <w:iCs/>
        </w:rPr>
        <w:t xml:space="preserve">. </w:t>
      </w:r>
      <w:r w:rsidRPr="00EA76E6">
        <w:rPr>
          <w:i/>
          <w:iCs/>
        </w:rPr>
        <w:t>Ils habitent à plusieurs kilomètres de tout secours</w:t>
      </w:r>
      <w:r w:rsidR="00C646BA" w:rsidRPr="00EA76E6">
        <w:rPr>
          <w:i/>
          <w:iCs/>
        </w:rPr>
        <w:t xml:space="preserve">. </w:t>
      </w:r>
      <w:r w:rsidRPr="00EA76E6">
        <w:rPr>
          <w:i/>
          <w:iCs/>
        </w:rPr>
        <w:t xml:space="preserve">Il y a là une </w:t>
      </w:r>
      <w:r w:rsidRPr="00EA76E6">
        <w:rPr>
          <w:i/>
          <w:iCs/>
        </w:rPr>
        <w:lastRenderedPageBreak/>
        <w:t>femme de chambre</w:t>
      </w:r>
      <w:r w:rsidR="00C646BA" w:rsidRPr="00EA76E6">
        <w:rPr>
          <w:i/>
          <w:iCs/>
        </w:rPr>
        <w:t xml:space="preserve">, </w:t>
      </w:r>
      <w:r w:rsidRPr="00EA76E6">
        <w:rPr>
          <w:i/>
          <w:iCs/>
        </w:rPr>
        <w:t>un vieux domestique</w:t>
      </w:r>
      <w:r w:rsidR="00C646BA" w:rsidRPr="00EA76E6">
        <w:rPr>
          <w:i/>
          <w:iCs/>
        </w:rPr>
        <w:t xml:space="preserve">, </w:t>
      </w:r>
      <w:r w:rsidRPr="00EA76E6">
        <w:rPr>
          <w:i/>
          <w:iCs/>
        </w:rPr>
        <w:t>la sœur et le frère</w:t>
      </w:r>
      <w:r w:rsidR="00C646BA" w:rsidRPr="00EA76E6">
        <w:rPr>
          <w:i/>
          <w:iCs/>
        </w:rPr>
        <w:t xml:space="preserve">, </w:t>
      </w:r>
      <w:r w:rsidRPr="00EA76E6">
        <w:rPr>
          <w:i/>
          <w:iCs/>
        </w:rPr>
        <w:t>celui-ci n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ayant rien d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un athlète</w:t>
      </w:r>
      <w:r w:rsidR="00C646BA" w:rsidRPr="00EA76E6">
        <w:rPr>
          <w:i/>
          <w:iCs/>
        </w:rPr>
        <w:t xml:space="preserve">. </w:t>
      </w:r>
      <w:r w:rsidRPr="00EA76E6">
        <w:rPr>
          <w:i/>
          <w:iCs/>
        </w:rPr>
        <w:t>Ils seraient sans d</w:t>
      </w:r>
      <w:r w:rsidRPr="00EA76E6">
        <w:rPr>
          <w:i/>
          <w:iCs/>
        </w:rPr>
        <w:t>é</w:t>
      </w:r>
      <w:r w:rsidRPr="00EA76E6">
        <w:rPr>
          <w:i/>
          <w:iCs/>
        </w:rPr>
        <w:t>fense devant un gaillard prêt à tout</w:t>
      </w:r>
      <w:r w:rsidR="00C646BA" w:rsidRPr="00EA76E6">
        <w:rPr>
          <w:i/>
          <w:iCs/>
        </w:rPr>
        <w:t xml:space="preserve">, </w:t>
      </w:r>
      <w:r w:rsidRPr="00EA76E6">
        <w:rPr>
          <w:i/>
          <w:iCs/>
        </w:rPr>
        <w:t>comme ce bandit de No</w:t>
      </w:r>
      <w:r w:rsidRPr="00EA76E6">
        <w:rPr>
          <w:i/>
          <w:iCs/>
        </w:rPr>
        <w:t>t</w:t>
      </w:r>
      <w:r w:rsidRPr="00EA76E6">
        <w:rPr>
          <w:i/>
          <w:iCs/>
        </w:rPr>
        <w:t>ting Hill</w:t>
      </w:r>
      <w:r w:rsidR="00C646BA" w:rsidRPr="00EA76E6">
        <w:rPr>
          <w:i/>
          <w:iCs/>
        </w:rPr>
        <w:t xml:space="preserve">, </w:t>
      </w:r>
      <w:r w:rsidRPr="00EA76E6">
        <w:rPr>
          <w:i/>
          <w:iCs/>
        </w:rPr>
        <w:t>si seulement il prenait la peine d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entrer</w:t>
      </w:r>
      <w:r w:rsidR="00C646BA" w:rsidRPr="00EA76E6">
        <w:rPr>
          <w:i/>
          <w:iCs/>
        </w:rPr>
        <w:t xml:space="preserve">. </w:t>
      </w:r>
      <w:r w:rsidRPr="00EA76E6">
        <w:rPr>
          <w:i/>
          <w:iCs/>
        </w:rPr>
        <w:t>Sir Henry s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inquiète également de leur situation</w:t>
      </w:r>
      <w:r w:rsidR="00C646BA" w:rsidRPr="00EA76E6">
        <w:rPr>
          <w:i/>
          <w:iCs/>
        </w:rPr>
        <w:t xml:space="preserve"> ; </w:t>
      </w:r>
      <w:r w:rsidRPr="00EA76E6">
        <w:rPr>
          <w:i/>
          <w:iCs/>
        </w:rPr>
        <w:t>nous avions suggéré que Perkins le valet allât coucher chez eux</w:t>
      </w:r>
      <w:r w:rsidR="00C646BA" w:rsidRPr="00EA76E6">
        <w:rPr>
          <w:i/>
          <w:iCs/>
        </w:rPr>
        <w:t xml:space="preserve">, </w:t>
      </w:r>
      <w:r w:rsidRPr="00EA76E6">
        <w:rPr>
          <w:i/>
          <w:iCs/>
        </w:rPr>
        <w:t>mais Stapleton n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a rien voulu entendre</w:t>
      </w:r>
      <w:r w:rsidR="00C646BA" w:rsidRPr="00EA76E6">
        <w:rPr>
          <w:i/>
          <w:iCs/>
        </w:rPr>
        <w:t>.</w:t>
      </w:r>
    </w:p>
    <w:p w14:paraId="56E427E8" w14:textId="310BD946" w:rsidR="00C646BA" w:rsidRPr="00EA76E6" w:rsidRDefault="00CA2403" w:rsidP="00C646BA">
      <w:pPr>
        <w:rPr>
          <w:i/>
          <w:iCs/>
        </w:rPr>
      </w:pPr>
      <w:r w:rsidRPr="00EA76E6">
        <w:rPr>
          <w:i/>
          <w:iCs/>
        </w:rPr>
        <w:t xml:space="preserve">Le fait est que notre ami le </w:t>
      </w:r>
      <w:r w:rsidR="005E5AD1" w:rsidRPr="00EA76E6">
        <w:rPr>
          <w:i/>
          <w:iCs/>
        </w:rPr>
        <w:t>baronnet</w:t>
      </w:r>
      <w:r w:rsidRPr="00EA76E6">
        <w:rPr>
          <w:i/>
          <w:iCs/>
        </w:rPr>
        <w:t xml:space="preserve"> commence à manife</w:t>
      </w:r>
      <w:r w:rsidRPr="00EA76E6">
        <w:rPr>
          <w:i/>
          <w:iCs/>
        </w:rPr>
        <w:t>s</w:t>
      </w:r>
      <w:r w:rsidRPr="00EA76E6">
        <w:rPr>
          <w:i/>
          <w:iCs/>
        </w:rPr>
        <w:t>ter un intérêt considérable pour notre jolie voisine</w:t>
      </w:r>
      <w:r w:rsidR="00C646BA" w:rsidRPr="00EA76E6">
        <w:rPr>
          <w:i/>
          <w:iCs/>
        </w:rPr>
        <w:t xml:space="preserve">. </w:t>
      </w:r>
      <w:r w:rsidRPr="00EA76E6">
        <w:rPr>
          <w:i/>
          <w:iCs/>
        </w:rPr>
        <w:t>Sentiment qui n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a rien de surprenant</w:t>
      </w:r>
      <w:r w:rsidR="00C646BA" w:rsidRPr="00EA76E6">
        <w:rPr>
          <w:i/>
          <w:iCs/>
        </w:rPr>
        <w:t xml:space="preserve">, </w:t>
      </w:r>
      <w:r w:rsidRPr="00EA76E6">
        <w:rPr>
          <w:i/>
          <w:iCs/>
        </w:rPr>
        <w:t>car dans ces lieux déserts le temps pèse lourd à un homme aussi actif</w:t>
      </w:r>
      <w:r w:rsidR="00C646BA" w:rsidRPr="00EA76E6">
        <w:rPr>
          <w:i/>
          <w:iCs/>
        </w:rPr>
        <w:t xml:space="preserve"> ; </w:t>
      </w:r>
      <w:r w:rsidRPr="00EA76E6">
        <w:rPr>
          <w:i/>
          <w:iCs/>
        </w:rPr>
        <w:t>par ailleurs elle est d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une beauté fascinante</w:t>
      </w:r>
      <w:r w:rsidR="00C646BA" w:rsidRPr="00EA76E6">
        <w:rPr>
          <w:i/>
          <w:iCs/>
        </w:rPr>
        <w:t xml:space="preserve">. </w:t>
      </w:r>
      <w:r w:rsidRPr="00EA76E6">
        <w:rPr>
          <w:i/>
          <w:iCs/>
        </w:rPr>
        <w:t>Dans son charme il y a quelque chose de tropical</w:t>
      </w:r>
      <w:r w:rsidR="00C646BA" w:rsidRPr="00EA76E6">
        <w:rPr>
          <w:i/>
          <w:iCs/>
        </w:rPr>
        <w:t xml:space="preserve">, </w:t>
      </w:r>
      <w:r w:rsidRPr="00EA76E6">
        <w:rPr>
          <w:i/>
          <w:iCs/>
        </w:rPr>
        <w:t>d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exotique</w:t>
      </w:r>
      <w:r w:rsidR="00C646BA" w:rsidRPr="00EA76E6">
        <w:rPr>
          <w:i/>
          <w:iCs/>
        </w:rPr>
        <w:t xml:space="preserve">, </w:t>
      </w:r>
      <w:r w:rsidRPr="00EA76E6">
        <w:rPr>
          <w:i/>
          <w:iCs/>
        </w:rPr>
        <w:t>qui contraste singulièrement avec la fro</w:t>
      </w:r>
      <w:r w:rsidRPr="00EA76E6">
        <w:rPr>
          <w:i/>
          <w:iCs/>
        </w:rPr>
        <w:t>i</w:t>
      </w:r>
      <w:r w:rsidRPr="00EA76E6">
        <w:rPr>
          <w:i/>
          <w:iCs/>
        </w:rPr>
        <w:t>deur et l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insensibilité de son frère</w:t>
      </w:r>
      <w:r w:rsidR="00C646BA" w:rsidRPr="00EA76E6">
        <w:rPr>
          <w:i/>
          <w:iCs/>
        </w:rPr>
        <w:t xml:space="preserve">. </w:t>
      </w:r>
      <w:r w:rsidRPr="00EA76E6">
        <w:rPr>
          <w:i/>
          <w:iCs/>
        </w:rPr>
        <w:t>Celui-ci pourtant donne pa</w:t>
      </w:r>
      <w:r w:rsidRPr="00EA76E6">
        <w:rPr>
          <w:i/>
          <w:iCs/>
        </w:rPr>
        <w:t>r</w:t>
      </w:r>
      <w:r w:rsidRPr="00EA76E6">
        <w:rPr>
          <w:i/>
          <w:iCs/>
        </w:rPr>
        <w:t>fois l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impression que certains feux couvent en lui</w:t>
      </w:r>
      <w:r w:rsidR="00C646BA" w:rsidRPr="00EA76E6">
        <w:rPr>
          <w:i/>
          <w:iCs/>
        </w:rPr>
        <w:t xml:space="preserve">. </w:t>
      </w:r>
      <w:r w:rsidRPr="00EA76E6">
        <w:rPr>
          <w:i/>
          <w:iCs/>
        </w:rPr>
        <w:t>Il exerce ce</w:t>
      </w:r>
      <w:r w:rsidRPr="00EA76E6">
        <w:rPr>
          <w:i/>
          <w:iCs/>
        </w:rPr>
        <w:t>r</w:t>
      </w:r>
      <w:r w:rsidRPr="00EA76E6">
        <w:rPr>
          <w:i/>
          <w:iCs/>
        </w:rPr>
        <w:t>tainement une forte influence sur sa sœur</w:t>
      </w:r>
      <w:r w:rsidR="00C646BA" w:rsidRPr="00EA76E6">
        <w:rPr>
          <w:i/>
          <w:iCs/>
        </w:rPr>
        <w:t xml:space="preserve">, </w:t>
      </w:r>
      <w:r w:rsidRPr="00EA76E6">
        <w:rPr>
          <w:i/>
          <w:iCs/>
        </w:rPr>
        <w:t>car j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ai remarqué qu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elle le regardait constamment quand elle parlait comme si elle quêtait son approbation</w:t>
      </w:r>
      <w:r w:rsidR="00C646BA" w:rsidRPr="00EA76E6">
        <w:rPr>
          <w:i/>
          <w:iCs/>
        </w:rPr>
        <w:t xml:space="preserve">. </w:t>
      </w:r>
      <w:r w:rsidRPr="00EA76E6">
        <w:rPr>
          <w:i/>
          <w:iCs/>
        </w:rPr>
        <w:t>J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espère qu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il est gentil avec elle</w:t>
      </w:r>
      <w:r w:rsidR="00C646BA" w:rsidRPr="00EA76E6">
        <w:rPr>
          <w:i/>
          <w:iCs/>
        </w:rPr>
        <w:t xml:space="preserve">. </w:t>
      </w:r>
      <w:r w:rsidRPr="00EA76E6">
        <w:rPr>
          <w:i/>
          <w:iCs/>
        </w:rPr>
        <w:t>Dans son regard il y a une lueur sèche</w:t>
      </w:r>
      <w:r w:rsidR="00C646BA" w:rsidRPr="00EA76E6">
        <w:rPr>
          <w:i/>
          <w:iCs/>
        </w:rPr>
        <w:t xml:space="preserve">, </w:t>
      </w:r>
      <w:r w:rsidRPr="00EA76E6">
        <w:rPr>
          <w:i/>
          <w:iCs/>
        </w:rPr>
        <w:t>et ses lèvres minces se contractent parfois</w:t>
      </w:r>
      <w:r w:rsidR="00C646BA" w:rsidRPr="00EA76E6">
        <w:rPr>
          <w:i/>
          <w:iCs/>
        </w:rPr>
        <w:t xml:space="preserve"> : </w:t>
      </w:r>
      <w:r w:rsidRPr="00EA76E6">
        <w:rPr>
          <w:i/>
          <w:iCs/>
        </w:rPr>
        <w:t>ce qui indiquerait un tempérament pos</w:t>
      </w:r>
      <w:r w:rsidRPr="00EA76E6">
        <w:rPr>
          <w:i/>
          <w:iCs/>
        </w:rPr>
        <w:t>i</w:t>
      </w:r>
      <w:r w:rsidRPr="00EA76E6">
        <w:rPr>
          <w:i/>
          <w:iCs/>
        </w:rPr>
        <w:t>tif</w:t>
      </w:r>
      <w:r w:rsidR="00C646BA" w:rsidRPr="00EA76E6">
        <w:rPr>
          <w:i/>
          <w:iCs/>
        </w:rPr>
        <w:t xml:space="preserve">, </w:t>
      </w:r>
      <w:r w:rsidRPr="00EA76E6">
        <w:rPr>
          <w:i/>
          <w:iCs/>
        </w:rPr>
        <w:t>peut-être dur</w:t>
      </w:r>
      <w:r w:rsidR="00C646BA" w:rsidRPr="00EA76E6">
        <w:rPr>
          <w:i/>
          <w:iCs/>
        </w:rPr>
        <w:t xml:space="preserve">. </w:t>
      </w:r>
      <w:r w:rsidRPr="00EA76E6">
        <w:rPr>
          <w:i/>
          <w:iCs/>
        </w:rPr>
        <w:t>Vous le jugeriez digne d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une étude partic</w:t>
      </w:r>
      <w:r w:rsidRPr="00EA76E6">
        <w:rPr>
          <w:i/>
          <w:iCs/>
        </w:rPr>
        <w:t>u</w:t>
      </w:r>
      <w:r w:rsidRPr="00EA76E6">
        <w:rPr>
          <w:i/>
          <w:iCs/>
        </w:rPr>
        <w:t>lière</w:t>
      </w:r>
      <w:r w:rsidR="00C646BA" w:rsidRPr="00EA76E6">
        <w:rPr>
          <w:i/>
          <w:iCs/>
        </w:rPr>
        <w:t>.</w:t>
      </w:r>
    </w:p>
    <w:p w14:paraId="500FF850" w14:textId="0D7D789A" w:rsidR="00C646BA" w:rsidRPr="00EA76E6" w:rsidRDefault="00CA2403" w:rsidP="00C646BA">
      <w:pPr>
        <w:rPr>
          <w:i/>
          <w:iCs/>
        </w:rPr>
      </w:pPr>
      <w:r w:rsidRPr="00EA76E6">
        <w:rPr>
          <w:i/>
          <w:iCs/>
        </w:rPr>
        <w:t>Il s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est présenté à Baskerville dès de premier jour</w:t>
      </w:r>
      <w:r w:rsidR="00C646BA" w:rsidRPr="00EA76E6">
        <w:rPr>
          <w:i/>
          <w:iCs/>
        </w:rPr>
        <w:t xml:space="preserve">, </w:t>
      </w:r>
      <w:r w:rsidRPr="00EA76E6">
        <w:rPr>
          <w:i/>
          <w:iCs/>
        </w:rPr>
        <w:t>et le lendemain matin il nous a conduits à l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endroit où l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on croit qu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a pris naissance la légende du méchant Hugo</w:t>
      </w:r>
      <w:r w:rsidR="00C646BA" w:rsidRPr="00EA76E6">
        <w:rPr>
          <w:i/>
          <w:iCs/>
        </w:rPr>
        <w:t xml:space="preserve">. </w:t>
      </w:r>
      <w:r w:rsidRPr="00EA76E6">
        <w:rPr>
          <w:i/>
          <w:iCs/>
        </w:rPr>
        <w:t>Ce fut une excu</w:t>
      </w:r>
      <w:r w:rsidRPr="00EA76E6">
        <w:rPr>
          <w:i/>
          <w:iCs/>
        </w:rPr>
        <w:t>r</w:t>
      </w:r>
      <w:r w:rsidRPr="00EA76E6">
        <w:rPr>
          <w:i/>
          <w:iCs/>
        </w:rPr>
        <w:t>sion de plusieurs kilomètres à travers la lande vers un cadre si lugubre que sa tristesse a peut-être suggéré l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histoire</w:t>
      </w:r>
      <w:r w:rsidR="00C646BA" w:rsidRPr="00EA76E6">
        <w:rPr>
          <w:i/>
          <w:iCs/>
        </w:rPr>
        <w:t xml:space="preserve">. </w:t>
      </w:r>
      <w:r w:rsidRPr="00EA76E6">
        <w:rPr>
          <w:i/>
          <w:iCs/>
        </w:rPr>
        <w:t>Une courte vallée bordée de rocs déchiquetés aboutit à une clairière herbeuse</w:t>
      </w:r>
      <w:r w:rsidR="00C646BA" w:rsidRPr="00EA76E6">
        <w:rPr>
          <w:i/>
          <w:iCs/>
        </w:rPr>
        <w:t xml:space="preserve">. </w:t>
      </w:r>
      <w:r w:rsidRPr="00EA76E6">
        <w:rPr>
          <w:i/>
          <w:iCs/>
        </w:rPr>
        <w:t>Au centre se dressent deux grandes pierres</w:t>
      </w:r>
      <w:r w:rsidR="00C646BA" w:rsidRPr="00EA76E6">
        <w:rPr>
          <w:i/>
          <w:iCs/>
        </w:rPr>
        <w:t xml:space="preserve">, </w:t>
      </w:r>
      <w:r w:rsidRPr="00EA76E6">
        <w:rPr>
          <w:i/>
          <w:iCs/>
        </w:rPr>
        <w:t>usées et terminées en pointe</w:t>
      </w:r>
      <w:r w:rsidR="00C646BA" w:rsidRPr="00EA76E6">
        <w:rPr>
          <w:i/>
          <w:iCs/>
        </w:rPr>
        <w:t xml:space="preserve"> ; </w:t>
      </w:r>
      <w:r w:rsidRPr="00EA76E6">
        <w:rPr>
          <w:i/>
          <w:iCs/>
        </w:rPr>
        <w:t>on dirait les crocs énormes d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une bête monstrueuse</w:t>
      </w:r>
      <w:r w:rsidR="00C646BA" w:rsidRPr="00EA76E6">
        <w:rPr>
          <w:i/>
          <w:iCs/>
        </w:rPr>
        <w:t xml:space="preserve">. </w:t>
      </w:r>
      <w:r w:rsidRPr="00EA76E6">
        <w:rPr>
          <w:i/>
          <w:iCs/>
        </w:rPr>
        <w:t>Chaque détail correspond à la scène légendaire</w:t>
      </w:r>
      <w:r w:rsidR="00C646BA" w:rsidRPr="00EA76E6">
        <w:rPr>
          <w:i/>
          <w:iCs/>
        </w:rPr>
        <w:t xml:space="preserve">. </w:t>
      </w:r>
      <w:r w:rsidRPr="00EA76E6">
        <w:rPr>
          <w:i/>
          <w:iCs/>
        </w:rPr>
        <w:t>Sir Henry demanda plusieurs fois à Stapleton s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il croyait vraiment à l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intervention du surnaturel dans les affaires h</w:t>
      </w:r>
      <w:r w:rsidRPr="00EA76E6">
        <w:rPr>
          <w:i/>
          <w:iCs/>
        </w:rPr>
        <w:t>u</w:t>
      </w:r>
      <w:r w:rsidRPr="00EA76E6">
        <w:rPr>
          <w:i/>
          <w:iCs/>
        </w:rPr>
        <w:t>maines</w:t>
      </w:r>
      <w:r w:rsidR="00C646BA" w:rsidRPr="00EA76E6">
        <w:rPr>
          <w:i/>
          <w:iCs/>
        </w:rPr>
        <w:t xml:space="preserve">. </w:t>
      </w:r>
      <w:r w:rsidRPr="00EA76E6">
        <w:rPr>
          <w:i/>
          <w:iCs/>
        </w:rPr>
        <w:t>Il parlait sur un ton léger</w:t>
      </w:r>
      <w:r w:rsidR="00C646BA" w:rsidRPr="00EA76E6">
        <w:rPr>
          <w:i/>
          <w:iCs/>
        </w:rPr>
        <w:t xml:space="preserve">, </w:t>
      </w:r>
      <w:r w:rsidRPr="00EA76E6">
        <w:rPr>
          <w:i/>
          <w:iCs/>
        </w:rPr>
        <w:t>mais il était très sérieux</w:t>
      </w:r>
      <w:r w:rsidR="00C646BA" w:rsidRPr="00EA76E6">
        <w:rPr>
          <w:i/>
          <w:iCs/>
        </w:rPr>
        <w:t xml:space="preserve">. </w:t>
      </w:r>
      <w:r w:rsidRPr="00EA76E6">
        <w:rPr>
          <w:i/>
          <w:iCs/>
        </w:rPr>
        <w:t xml:space="preserve">Stapleton lui répondit </w:t>
      </w:r>
      <w:r w:rsidRPr="00EA76E6">
        <w:rPr>
          <w:i/>
          <w:iCs/>
        </w:rPr>
        <w:lastRenderedPageBreak/>
        <w:t>évasivement</w:t>
      </w:r>
      <w:r w:rsidR="00C646BA" w:rsidRPr="00EA76E6">
        <w:rPr>
          <w:i/>
          <w:iCs/>
        </w:rPr>
        <w:t xml:space="preserve"> ; </w:t>
      </w:r>
      <w:r w:rsidRPr="00EA76E6">
        <w:rPr>
          <w:i/>
          <w:iCs/>
        </w:rPr>
        <w:t xml:space="preserve">certes il ne voulait pas exprimer toute son opinion par respect pour les sentiments du </w:t>
      </w:r>
      <w:r w:rsidR="005E5AD1" w:rsidRPr="00EA76E6">
        <w:rPr>
          <w:i/>
          <w:iCs/>
        </w:rPr>
        <w:t>baronnet</w:t>
      </w:r>
      <w:r w:rsidR="00C646BA" w:rsidRPr="00EA76E6">
        <w:rPr>
          <w:i/>
          <w:iCs/>
        </w:rPr>
        <w:t xml:space="preserve">. </w:t>
      </w:r>
      <w:r w:rsidRPr="00EA76E6">
        <w:rPr>
          <w:i/>
          <w:iCs/>
        </w:rPr>
        <w:t>Il nous cita d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autres exemples de familles qui avaient eu à souffrir d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une mauvaise influence</w:t>
      </w:r>
      <w:r w:rsidR="00C646BA" w:rsidRPr="00EA76E6">
        <w:rPr>
          <w:i/>
          <w:iCs/>
        </w:rPr>
        <w:t xml:space="preserve">, </w:t>
      </w:r>
      <w:r w:rsidRPr="00EA76E6">
        <w:rPr>
          <w:i/>
          <w:iCs/>
        </w:rPr>
        <w:t>et il nous laissa sur l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impression qu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il partageait la croyance populaire sur l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affaire</w:t>
      </w:r>
      <w:r w:rsidR="00C646BA" w:rsidRPr="00EA76E6">
        <w:rPr>
          <w:i/>
          <w:iCs/>
        </w:rPr>
        <w:t>.</w:t>
      </w:r>
    </w:p>
    <w:p w14:paraId="517E26E2" w14:textId="4BA253F1" w:rsidR="00C646BA" w:rsidRPr="00EA76E6" w:rsidRDefault="00CA2403" w:rsidP="00C646BA">
      <w:pPr>
        <w:rPr>
          <w:i/>
          <w:iCs/>
        </w:rPr>
      </w:pPr>
      <w:r w:rsidRPr="00EA76E6">
        <w:rPr>
          <w:i/>
          <w:iCs/>
        </w:rPr>
        <w:t>Sur le chemin du retour</w:t>
      </w:r>
      <w:r w:rsidR="00C646BA" w:rsidRPr="00EA76E6">
        <w:rPr>
          <w:i/>
          <w:iCs/>
        </w:rPr>
        <w:t xml:space="preserve">, </w:t>
      </w:r>
      <w:r w:rsidRPr="00EA76E6">
        <w:rPr>
          <w:i/>
          <w:iCs/>
        </w:rPr>
        <w:t>nous nous arrêtâmes pour déje</w:t>
      </w:r>
      <w:r w:rsidRPr="00EA76E6">
        <w:rPr>
          <w:i/>
          <w:iCs/>
        </w:rPr>
        <w:t>u</w:t>
      </w:r>
      <w:r w:rsidRPr="00EA76E6">
        <w:rPr>
          <w:i/>
          <w:iCs/>
        </w:rPr>
        <w:t>ner à Merripit</w:t>
      </w:r>
      <w:r w:rsidR="00C646BA" w:rsidRPr="00EA76E6">
        <w:rPr>
          <w:i/>
          <w:iCs/>
        </w:rPr>
        <w:t xml:space="preserve"> ; </w:t>
      </w:r>
      <w:r w:rsidRPr="00EA76E6">
        <w:rPr>
          <w:i/>
          <w:iCs/>
        </w:rPr>
        <w:t xml:space="preserve">Sir Henry fit donc la connaissance de </w:t>
      </w:r>
      <w:r w:rsidR="00C646BA" w:rsidRPr="00EA76E6">
        <w:rPr>
          <w:i/>
          <w:iCs/>
        </w:rPr>
        <w:t>M</w:t>
      </w:r>
      <w:r w:rsidR="00C646BA" w:rsidRPr="00EA76E6">
        <w:rPr>
          <w:i/>
          <w:iCs/>
          <w:vertAlign w:val="superscript"/>
        </w:rPr>
        <w:t>lle</w:t>
      </w:r>
      <w:r w:rsidR="00C646BA" w:rsidRPr="00EA76E6">
        <w:rPr>
          <w:i/>
          <w:iCs/>
        </w:rPr>
        <w:t> </w:t>
      </w:r>
      <w:r w:rsidRPr="00EA76E6">
        <w:rPr>
          <w:i/>
          <w:iCs/>
        </w:rPr>
        <w:t>Stapleton</w:t>
      </w:r>
      <w:r w:rsidR="00C646BA" w:rsidRPr="00EA76E6">
        <w:rPr>
          <w:i/>
          <w:iCs/>
        </w:rPr>
        <w:t xml:space="preserve">. </w:t>
      </w:r>
      <w:r w:rsidRPr="00EA76E6">
        <w:rPr>
          <w:i/>
          <w:iCs/>
        </w:rPr>
        <w:t>Du premier moment où il l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aperçut</w:t>
      </w:r>
      <w:r w:rsidR="00C646BA" w:rsidRPr="00EA76E6">
        <w:rPr>
          <w:i/>
          <w:iCs/>
        </w:rPr>
        <w:t xml:space="preserve">, </w:t>
      </w:r>
      <w:r w:rsidRPr="00EA76E6">
        <w:rPr>
          <w:i/>
          <w:iCs/>
        </w:rPr>
        <w:t>il sembla cha</w:t>
      </w:r>
      <w:r w:rsidRPr="00EA76E6">
        <w:rPr>
          <w:i/>
          <w:iCs/>
        </w:rPr>
        <w:t>r</w:t>
      </w:r>
      <w:r w:rsidRPr="00EA76E6">
        <w:rPr>
          <w:i/>
          <w:iCs/>
        </w:rPr>
        <w:t>mé</w:t>
      </w:r>
      <w:r w:rsidR="00C646BA" w:rsidRPr="00EA76E6">
        <w:rPr>
          <w:i/>
          <w:iCs/>
        </w:rPr>
        <w:t xml:space="preserve">, </w:t>
      </w:r>
      <w:r w:rsidRPr="00EA76E6">
        <w:rPr>
          <w:i/>
          <w:iCs/>
        </w:rPr>
        <w:t>et je me tromperais grandement si cette attraction n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était pas payée de retour</w:t>
      </w:r>
      <w:r w:rsidR="00C646BA" w:rsidRPr="00EA76E6">
        <w:rPr>
          <w:i/>
          <w:iCs/>
        </w:rPr>
        <w:t xml:space="preserve">. </w:t>
      </w:r>
      <w:r w:rsidRPr="00EA76E6">
        <w:rPr>
          <w:i/>
          <w:iCs/>
        </w:rPr>
        <w:t>En rentrant au manoir il ne tarit pas d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éloges à son sujet</w:t>
      </w:r>
      <w:r w:rsidR="00C646BA" w:rsidRPr="00EA76E6">
        <w:rPr>
          <w:i/>
          <w:iCs/>
        </w:rPr>
        <w:t xml:space="preserve"> ; </w:t>
      </w:r>
      <w:r w:rsidRPr="00EA76E6">
        <w:rPr>
          <w:i/>
          <w:iCs/>
        </w:rPr>
        <w:t>depuis lors il ne s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est pas passé un jour sans que nous ayons vu le frère et la sœur</w:t>
      </w:r>
      <w:r w:rsidR="00C646BA" w:rsidRPr="00EA76E6">
        <w:rPr>
          <w:i/>
          <w:iCs/>
        </w:rPr>
        <w:t xml:space="preserve">. </w:t>
      </w:r>
      <w:r w:rsidRPr="00EA76E6">
        <w:rPr>
          <w:i/>
          <w:iCs/>
        </w:rPr>
        <w:t>Ils dînent ici ce soir</w:t>
      </w:r>
      <w:r w:rsidR="00C646BA" w:rsidRPr="00EA76E6">
        <w:rPr>
          <w:i/>
          <w:iCs/>
        </w:rPr>
        <w:t xml:space="preserve">, </w:t>
      </w:r>
      <w:r w:rsidRPr="00EA76E6">
        <w:rPr>
          <w:i/>
          <w:iCs/>
        </w:rPr>
        <w:t>et il est déjà question que ce repas nous soit rendu la semaine prochaine</w:t>
      </w:r>
      <w:r w:rsidR="00C646BA" w:rsidRPr="00EA76E6">
        <w:rPr>
          <w:i/>
          <w:iCs/>
        </w:rPr>
        <w:t xml:space="preserve">. </w:t>
      </w:r>
      <w:r w:rsidRPr="00EA76E6">
        <w:rPr>
          <w:i/>
          <w:iCs/>
        </w:rPr>
        <w:t>On imagine aisément ce qu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une telle alliance appo</w:t>
      </w:r>
      <w:r w:rsidRPr="00EA76E6">
        <w:rPr>
          <w:i/>
          <w:iCs/>
        </w:rPr>
        <w:t>r</w:t>
      </w:r>
      <w:r w:rsidRPr="00EA76E6">
        <w:rPr>
          <w:i/>
          <w:iCs/>
        </w:rPr>
        <w:t>terait à Stapleton</w:t>
      </w:r>
      <w:r w:rsidR="00C646BA" w:rsidRPr="00EA76E6">
        <w:rPr>
          <w:i/>
          <w:iCs/>
        </w:rPr>
        <w:t xml:space="preserve"> ; </w:t>
      </w:r>
      <w:r w:rsidRPr="00EA76E6">
        <w:rPr>
          <w:i/>
          <w:iCs/>
        </w:rPr>
        <w:t>néanmoins j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ai noté plus d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 xml:space="preserve">une fois sur son visage des signes de désapprobation quand Sir </w:t>
      </w:r>
      <w:r w:rsidR="00A3702F" w:rsidRPr="00EA76E6">
        <w:rPr>
          <w:i/>
          <w:iCs/>
        </w:rPr>
        <w:t>H</w:t>
      </w:r>
      <w:r w:rsidRPr="00EA76E6">
        <w:rPr>
          <w:i/>
          <w:iCs/>
        </w:rPr>
        <w:t>enry extéri</w:t>
      </w:r>
      <w:r w:rsidRPr="00EA76E6">
        <w:rPr>
          <w:i/>
          <w:iCs/>
        </w:rPr>
        <w:t>o</w:t>
      </w:r>
      <w:r w:rsidRPr="00EA76E6">
        <w:rPr>
          <w:i/>
          <w:iCs/>
        </w:rPr>
        <w:t>risait l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intérêt qu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il portait à sa sœur</w:t>
      </w:r>
      <w:r w:rsidR="00C646BA" w:rsidRPr="00EA76E6">
        <w:rPr>
          <w:i/>
          <w:iCs/>
        </w:rPr>
        <w:t xml:space="preserve">. </w:t>
      </w:r>
      <w:r w:rsidRPr="00EA76E6">
        <w:rPr>
          <w:i/>
          <w:iCs/>
        </w:rPr>
        <w:t>Sans doute Stapleton lui est-il beaucoup attaché et</w:t>
      </w:r>
      <w:r w:rsidR="00C646BA" w:rsidRPr="00EA76E6">
        <w:rPr>
          <w:i/>
          <w:iCs/>
        </w:rPr>
        <w:t xml:space="preserve">, </w:t>
      </w:r>
      <w:r w:rsidRPr="00EA76E6">
        <w:rPr>
          <w:i/>
          <w:iCs/>
        </w:rPr>
        <w:t>privé de sa compagnie</w:t>
      </w:r>
      <w:r w:rsidR="00C646BA" w:rsidRPr="00EA76E6">
        <w:rPr>
          <w:i/>
          <w:iCs/>
        </w:rPr>
        <w:t xml:space="preserve">, </w:t>
      </w:r>
      <w:r w:rsidRPr="00EA76E6">
        <w:rPr>
          <w:i/>
          <w:iCs/>
        </w:rPr>
        <w:t>mènerait-il une existence bien solitaire</w:t>
      </w:r>
      <w:r w:rsidR="00C646BA" w:rsidRPr="00EA76E6">
        <w:rPr>
          <w:i/>
          <w:iCs/>
        </w:rPr>
        <w:t xml:space="preserve"> ; </w:t>
      </w:r>
      <w:r w:rsidRPr="00EA76E6">
        <w:rPr>
          <w:i/>
          <w:iCs/>
        </w:rPr>
        <w:t>mais ce serait le comble de l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égoïsme s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il l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empêchait de faire un mariage brillant</w:t>
      </w:r>
      <w:r w:rsidR="00C646BA" w:rsidRPr="00EA76E6">
        <w:rPr>
          <w:i/>
          <w:iCs/>
        </w:rPr>
        <w:t xml:space="preserve">. </w:t>
      </w:r>
      <w:r w:rsidRPr="00EA76E6">
        <w:rPr>
          <w:i/>
          <w:iCs/>
        </w:rPr>
        <w:t>Pourtant je suis certain qu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il ne désire pas que leur sentiment éclose en amour</w:t>
      </w:r>
      <w:r w:rsidR="00C646BA" w:rsidRPr="00EA76E6">
        <w:rPr>
          <w:i/>
          <w:iCs/>
        </w:rPr>
        <w:t xml:space="preserve"> : </w:t>
      </w:r>
      <w:r w:rsidRPr="00EA76E6">
        <w:rPr>
          <w:i/>
          <w:iCs/>
        </w:rPr>
        <w:t>ainsi il veille à ne pas les laisser en tête-à-tête</w:t>
      </w:r>
      <w:r w:rsidR="00C646BA" w:rsidRPr="00EA76E6">
        <w:rPr>
          <w:i/>
          <w:iCs/>
        </w:rPr>
        <w:t xml:space="preserve">. </w:t>
      </w:r>
      <w:r w:rsidR="008D2AD1" w:rsidRPr="00EA76E6">
        <w:rPr>
          <w:i/>
          <w:iCs/>
        </w:rPr>
        <w:t>À</w:t>
      </w:r>
      <w:r w:rsidRPr="00EA76E6">
        <w:rPr>
          <w:i/>
          <w:iCs/>
        </w:rPr>
        <w:t xml:space="preserve"> pr</w:t>
      </w:r>
      <w:r w:rsidRPr="00EA76E6">
        <w:rPr>
          <w:i/>
          <w:iCs/>
        </w:rPr>
        <w:t>o</w:t>
      </w:r>
      <w:r w:rsidRPr="00EA76E6">
        <w:rPr>
          <w:i/>
          <w:iCs/>
        </w:rPr>
        <w:t>pos</w:t>
      </w:r>
      <w:r w:rsidR="00C646BA" w:rsidRPr="00EA76E6">
        <w:rPr>
          <w:i/>
          <w:iCs/>
        </w:rPr>
        <w:t xml:space="preserve">, </w:t>
      </w:r>
      <w:r w:rsidRPr="00EA76E6">
        <w:rPr>
          <w:i/>
          <w:iCs/>
        </w:rPr>
        <w:t>les instructions que vous m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avez données et qui me co</w:t>
      </w:r>
      <w:r w:rsidRPr="00EA76E6">
        <w:rPr>
          <w:i/>
          <w:iCs/>
        </w:rPr>
        <w:t>m</w:t>
      </w:r>
      <w:r w:rsidRPr="00EA76E6">
        <w:rPr>
          <w:i/>
          <w:iCs/>
        </w:rPr>
        <w:t>mandent d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empêcher Sir Henry de sortir seul deviendront bien délicates si une amourette s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ajoute aux autres obstacles</w:t>
      </w:r>
      <w:r w:rsidR="00C646BA" w:rsidRPr="00EA76E6">
        <w:rPr>
          <w:i/>
          <w:iCs/>
        </w:rPr>
        <w:t xml:space="preserve"> : </w:t>
      </w:r>
      <w:r w:rsidRPr="00EA76E6">
        <w:rPr>
          <w:i/>
          <w:iCs/>
        </w:rPr>
        <w:t>je perdrais beaucoup de mon influence si je suivais vos ordres à la lettre</w:t>
      </w:r>
      <w:r w:rsidR="00C646BA" w:rsidRPr="00EA76E6">
        <w:rPr>
          <w:i/>
          <w:iCs/>
        </w:rPr>
        <w:t>.</w:t>
      </w:r>
    </w:p>
    <w:p w14:paraId="62C93C15" w14:textId="77777777" w:rsidR="00C646BA" w:rsidRPr="00EA76E6" w:rsidRDefault="00CA2403" w:rsidP="00C646BA">
      <w:pPr>
        <w:rPr>
          <w:i/>
          <w:iCs/>
        </w:rPr>
      </w:pPr>
      <w:r w:rsidRPr="00EA76E6">
        <w:rPr>
          <w:i/>
          <w:iCs/>
        </w:rPr>
        <w:t>Le surlendemain</w:t>
      </w:r>
      <w:r w:rsidR="00C646BA" w:rsidRPr="00EA76E6">
        <w:rPr>
          <w:i/>
          <w:iCs/>
        </w:rPr>
        <w:t xml:space="preserve"> (</w:t>
      </w:r>
      <w:r w:rsidRPr="00EA76E6">
        <w:rPr>
          <w:i/>
          <w:iCs/>
        </w:rPr>
        <w:t>jeudi pour être exact</w:t>
      </w:r>
      <w:r w:rsidR="00C646BA" w:rsidRPr="00EA76E6">
        <w:rPr>
          <w:i/>
          <w:iCs/>
        </w:rPr>
        <w:t xml:space="preserve">) </w:t>
      </w:r>
      <w:r w:rsidRPr="00EA76E6">
        <w:rPr>
          <w:i/>
          <w:iCs/>
        </w:rPr>
        <w:t>le docteur Mort</w:t>
      </w:r>
      <w:r w:rsidRPr="00EA76E6">
        <w:rPr>
          <w:i/>
          <w:iCs/>
        </w:rPr>
        <w:t>i</w:t>
      </w:r>
      <w:r w:rsidRPr="00EA76E6">
        <w:rPr>
          <w:i/>
          <w:iCs/>
        </w:rPr>
        <w:t>mer déjeuna avec nous</w:t>
      </w:r>
      <w:r w:rsidR="00C646BA" w:rsidRPr="00EA76E6">
        <w:rPr>
          <w:i/>
          <w:iCs/>
        </w:rPr>
        <w:t xml:space="preserve">. </w:t>
      </w:r>
      <w:r w:rsidRPr="00EA76E6">
        <w:rPr>
          <w:i/>
          <w:iCs/>
        </w:rPr>
        <w:t>Il avait pratiqué des fouilles dans une carrière à Long Down</w:t>
      </w:r>
      <w:r w:rsidR="00C646BA" w:rsidRPr="00EA76E6">
        <w:rPr>
          <w:i/>
          <w:iCs/>
        </w:rPr>
        <w:t xml:space="preserve">, </w:t>
      </w:r>
      <w:r w:rsidRPr="00EA76E6">
        <w:rPr>
          <w:i/>
          <w:iCs/>
        </w:rPr>
        <w:t>et il en avait ramené un crâne préhist</w:t>
      </w:r>
      <w:r w:rsidRPr="00EA76E6">
        <w:rPr>
          <w:i/>
          <w:iCs/>
        </w:rPr>
        <w:t>o</w:t>
      </w:r>
      <w:r w:rsidRPr="00EA76E6">
        <w:rPr>
          <w:i/>
          <w:iCs/>
        </w:rPr>
        <w:t>rique</w:t>
      </w:r>
      <w:r w:rsidR="00C646BA" w:rsidRPr="00EA76E6">
        <w:rPr>
          <w:i/>
          <w:iCs/>
        </w:rPr>
        <w:t xml:space="preserve"> ; </w:t>
      </w:r>
      <w:r w:rsidRPr="00EA76E6">
        <w:rPr>
          <w:i/>
          <w:iCs/>
        </w:rPr>
        <w:t>il était ivre de joie</w:t>
      </w:r>
      <w:r w:rsidR="00C646BA" w:rsidRPr="00EA76E6">
        <w:rPr>
          <w:i/>
          <w:iCs/>
        </w:rPr>
        <w:t xml:space="preserve">. </w:t>
      </w:r>
      <w:r w:rsidRPr="00EA76E6">
        <w:rPr>
          <w:i/>
          <w:iCs/>
        </w:rPr>
        <w:t>Ah</w:t>
      </w:r>
      <w:r w:rsidR="00C646BA" w:rsidRPr="00EA76E6">
        <w:rPr>
          <w:i/>
          <w:iCs/>
        </w:rPr>
        <w:t xml:space="preserve"> ! </w:t>
      </w:r>
      <w:r w:rsidRPr="00EA76E6">
        <w:rPr>
          <w:i/>
          <w:iCs/>
        </w:rPr>
        <w:t>ces savants à marottes</w:t>
      </w:r>
      <w:r w:rsidR="00C646BA" w:rsidRPr="00EA76E6">
        <w:rPr>
          <w:i/>
          <w:iCs/>
        </w:rPr>
        <w:t xml:space="preserve"> !… </w:t>
      </w:r>
      <w:r w:rsidRPr="00EA76E6">
        <w:rPr>
          <w:i/>
          <w:iCs/>
        </w:rPr>
        <w:t>Les Stapleton survinrent ensuite</w:t>
      </w:r>
      <w:r w:rsidR="00C646BA" w:rsidRPr="00EA76E6">
        <w:rPr>
          <w:i/>
          <w:iCs/>
        </w:rPr>
        <w:t xml:space="preserve"> ; </w:t>
      </w:r>
      <w:r w:rsidRPr="00EA76E6">
        <w:rPr>
          <w:i/>
          <w:iCs/>
        </w:rPr>
        <w:t>le bon docteur nous conduisit dans l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 xml:space="preserve">allée des ifs à la requête de Sir Henry qui voulait savoir exactement </w:t>
      </w:r>
      <w:r w:rsidRPr="00EA76E6">
        <w:rPr>
          <w:i/>
          <w:iCs/>
        </w:rPr>
        <w:lastRenderedPageBreak/>
        <w:t>comment s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étaient déroulés les évènements de la nuit fatale</w:t>
      </w:r>
      <w:r w:rsidR="00C646BA" w:rsidRPr="00EA76E6">
        <w:rPr>
          <w:i/>
          <w:iCs/>
        </w:rPr>
        <w:t xml:space="preserve">. </w:t>
      </w:r>
      <w:r w:rsidRPr="00EA76E6">
        <w:rPr>
          <w:i/>
          <w:iCs/>
        </w:rPr>
        <w:t>C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est une longue avenue fort triste</w:t>
      </w:r>
      <w:r w:rsidR="00C646BA" w:rsidRPr="00EA76E6">
        <w:rPr>
          <w:i/>
          <w:iCs/>
        </w:rPr>
        <w:t xml:space="preserve">, </w:t>
      </w:r>
      <w:r w:rsidRPr="00EA76E6">
        <w:rPr>
          <w:i/>
          <w:iCs/>
        </w:rPr>
        <w:t>qui s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allonge entre deux hauts murs de haie bien taillée avec une étroite bande de gazon de chaque côté</w:t>
      </w:r>
      <w:r w:rsidR="00C646BA" w:rsidRPr="00EA76E6">
        <w:rPr>
          <w:i/>
          <w:iCs/>
        </w:rPr>
        <w:t xml:space="preserve">. </w:t>
      </w:r>
      <w:r w:rsidRPr="00EA76E6">
        <w:rPr>
          <w:i/>
          <w:iCs/>
        </w:rPr>
        <w:t>Elle aboutit à un vieux pavillon croulant</w:t>
      </w:r>
      <w:r w:rsidR="00C646BA" w:rsidRPr="00EA76E6">
        <w:rPr>
          <w:i/>
          <w:iCs/>
        </w:rPr>
        <w:t xml:space="preserve">. </w:t>
      </w:r>
      <w:r w:rsidR="008D2AD1" w:rsidRPr="00EA76E6">
        <w:rPr>
          <w:i/>
          <w:iCs/>
        </w:rPr>
        <w:t>À</w:t>
      </w:r>
      <w:r w:rsidRPr="00EA76E6">
        <w:rPr>
          <w:i/>
          <w:iCs/>
        </w:rPr>
        <w:t xml:space="preserve"> mi-chemin une porte à claire-voie donne sur la lande</w:t>
      </w:r>
      <w:r w:rsidR="00C646BA" w:rsidRPr="00EA76E6">
        <w:rPr>
          <w:i/>
          <w:iCs/>
        </w:rPr>
        <w:t xml:space="preserve"> : </w:t>
      </w:r>
      <w:r w:rsidRPr="00EA76E6">
        <w:rPr>
          <w:i/>
          <w:iCs/>
        </w:rPr>
        <w:t>celle devant laquelle Sir Charles a secoué la cendre de son cigare</w:t>
      </w:r>
      <w:r w:rsidR="00C646BA" w:rsidRPr="00EA76E6">
        <w:rPr>
          <w:i/>
          <w:iCs/>
        </w:rPr>
        <w:t xml:space="preserve">. </w:t>
      </w:r>
      <w:r w:rsidRPr="00EA76E6">
        <w:rPr>
          <w:i/>
          <w:iCs/>
        </w:rPr>
        <w:t>Cette porte en bois blanc est munie d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un cadenas</w:t>
      </w:r>
      <w:r w:rsidR="00C646BA" w:rsidRPr="00EA76E6">
        <w:rPr>
          <w:i/>
          <w:iCs/>
        </w:rPr>
        <w:t xml:space="preserve">. </w:t>
      </w:r>
      <w:r w:rsidRPr="00EA76E6">
        <w:rPr>
          <w:i/>
          <w:iCs/>
        </w:rPr>
        <w:t>Derrière elle s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étend la lande à perte de vue</w:t>
      </w:r>
      <w:r w:rsidR="00C646BA" w:rsidRPr="00EA76E6">
        <w:rPr>
          <w:i/>
          <w:iCs/>
        </w:rPr>
        <w:t xml:space="preserve">. </w:t>
      </w:r>
      <w:r w:rsidRPr="00EA76E6">
        <w:rPr>
          <w:i/>
          <w:iCs/>
        </w:rPr>
        <w:t>Je me suis rappelé votre thèse et j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ai essayé de me représenter tout ce qui était a</w:t>
      </w:r>
      <w:r w:rsidRPr="00EA76E6">
        <w:rPr>
          <w:i/>
          <w:iCs/>
        </w:rPr>
        <w:t>r</w:t>
      </w:r>
      <w:r w:rsidRPr="00EA76E6">
        <w:rPr>
          <w:i/>
          <w:iCs/>
        </w:rPr>
        <w:t>rivé</w:t>
      </w:r>
      <w:r w:rsidR="00C646BA" w:rsidRPr="00EA76E6">
        <w:rPr>
          <w:i/>
          <w:iCs/>
        </w:rPr>
        <w:t xml:space="preserve">. </w:t>
      </w:r>
      <w:r w:rsidRPr="00EA76E6">
        <w:rPr>
          <w:i/>
          <w:iCs/>
        </w:rPr>
        <w:t>Pendant que le vieil homme se tenait là</w:t>
      </w:r>
      <w:r w:rsidR="00C646BA" w:rsidRPr="00EA76E6">
        <w:rPr>
          <w:i/>
          <w:iCs/>
        </w:rPr>
        <w:t xml:space="preserve">, </w:t>
      </w:r>
      <w:r w:rsidRPr="00EA76E6">
        <w:rPr>
          <w:i/>
          <w:iCs/>
        </w:rPr>
        <w:t>il vit quelque chose qui surgissait de la lande</w:t>
      </w:r>
      <w:r w:rsidR="00C646BA" w:rsidRPr="00EA76E6">
        <w:rPr>
          <w:i/>
          <w:iCs/>
        </w:rPr>
        <w:t xml:space="preserve">, </w:t>
      </w:r>
      <w:r w:rsidRPr="00EA76E6">
        <w:rPr>
          <w:i/>
          <w:iCs/>
        </w:rPr>
        <w:t>quelque chose qui l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épouvanta au point qu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il en perdit la tête</w:t>
      </w:r>
      <w:r w:rsidR="00C646BA" w:rsidRPr="00EA76E6">
        <w:rPr>
          <w:i/>
          <w:iCs/>
        </w:rPr>
        <w:t xml:space="preserve">, </w:t>
      </w:r>
      <w:r w:rsidRPr="00EA76E6">
        <w:rPr>
          <w:i/>
          <w:iCs/>
        </w:rPr>
        <w:t>et qu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il courut jusqu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à ce qu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il tombât foudroyé par l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horreur et l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épuisement</w:t>
      </w:r>
      <w:r w:rsidR="00C646BA" w:rsidRPr="00EA76E6">
        <w:rPr>
          <w:i/>
          <w:iCs/>
        </w:rPr>
        <w:t xml:space="preserve">. </w:t>
      </w:r>
      <w:r w:rsidRPr="00EA76E6">
        <w:rPr>
          <w:i/>
          <w:iCs/>
        </w:rPr>
        <w:t>J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étais dans ce long tunnel sombre qu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il avait choisi pour fuir</w:t>
      </w:r>
      <w:r w:rsidR="00C646BA" w:rsidRPr="00EA76E6">
        <w:rPr>
          <w:i/>
          <w:iCs/>
        </w:rPr>
        <w:t xml:space="preserve">. </w:t>
      </w:r>
      <w:r w:rsidRPr="00EA76E6">
        <w:rPr>
          <w:i/>
          <w:iCs/>
        </w:rPr>
        <w:t>Mais fuir quoi</w:t>
      </w:r>
      <w:r w:rsidR="00C646BA" w:rsidRPr="00EA76E6">
        <w:rPr>
          <w:i/>
          <w:iCs/>
        </w:rPr>
        <w:t xml:space="preserve"> ? </w:t>
      </w:r>
      <w:r w:rsidRPr="00EA76E6">
        <w:rPr>
          <w:i/>
          <w:iCs/>
        </w:rPr>
        <w:t>Un chien de berger de la lande</w:t>
      </w:r>
      <w:r w:rsidR="00C646BA" w:rsidRPr="00EA76E6">
        <w:rPr>
          <w:i/>
          <w:iCs/>
        </w:rPr>
        <w:t xml:space="preserve"> ? </w:t>
      </w:r>
      <w:r w:rsidRPr="00EA76E6">
        <w:rPr>
          <w:i/>
          <w:iCs/>
        </w:rPr>
        <w:t>Ou un chien-fantôme noir</w:t>
      </w:r>
      <w:r w:rsidR="00C646BA" w:rsidRPr="00EA76E6">
        <w:rPr>
          <w:i/>
          <w:iCs/>
        </w:rPr>
        <w:t xml:space="preserve">, </w:t>
      </w:r>
      <w:r w:rsidRPr="00EA76E6">
        <w:rPr>
          <w:i/>
          <w:iCs/>
        </w:rPr>
        <w:t>silencieux</w:t>
      </w:r>
      <w:r w:rsidR="00C646BA" w:rsidRPr="00EA76E6">
        <w:rPr>
          <w:i/>
          <w:iCs/>
        </w:rPr>
        <w:t xml:space="preserve">, </w:t>
      </w:r>
      <w:r w:rsidRPr="00EA76E6">
        <w:rPr>
          <w:i/>
          <w:iCs/>
        </w:rPr>
        <w:t>monstrueux</w:t>
      </w:r>
      <w:r w:rsidR="00C646BA" w:rsidRPr="00EA76E6">
        <w:rPr>
          <w:i/>
          <w:iCs/>
        </w:rPr>
        <w:t xml:space="preserve"> ? </w:t>
      </w:r>
      <w:r w:rsidRPr="00EA76E6">
        <w:rPr>
          <w:i/>
          <w:iCs/>
        </w:rPr>
        <w:t>Un être humain était-il intervenu</w:t>
      </w:r>
      <w:r w:rsidR="00C646BA" w:rsidRPr="00EA76E6">
        <w:rPr>
          <w:i/>
          <w:iCs/>
        </w:rPr>
        <w:t xml:space="preserve"> ? </w:t>
      </w:r>
      <w:r w:rsidRPr="00EA76E6">
        <w:rPr>
          <w:i/>
          <w:iCs/>
        </w:rPr>
        <w:t>Le pâle et attentif Barrymore en savait-il plus qu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il ne se souciait d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en dire</w:t>
      </w:r>
      <w:r w:rsidR="00C646BA" w:rsidRPr="00EA76E6">
        <w:rPr>
          <w:i/>
          <w:iCs/>
        </w:rPr>
        <w:t xml:space="preserve"> ? </w:t>
      </w:r>
      <w:r w:rsidRPr="00EA76E6">
        <w:rPr>
          <w:i/>
          <w:iCs/>
        </w:rPr>
        <w:t>Toujours est-il que l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ombre du crime se profile to</w:t>
      </w:r>
      <w:r w:rsidRPr="00EA76E6">
        <w:rPr>
          <w:i/>
          <w:iCs/>
        </w:rPr>
        <w:t>u</w:t>
      </w:r>
      <w:r w:rsidRPr="00EA76E6">
        <w:rPr>
          <w:i/>
          <w:iCs/>
        </w:rPr>
        <w:t>jours derrière ce décor</w:t>
      </w:r>
      <w:r w:rsidR="00C646BA" w:rsidRPr="00EA76E6">
        <w:rPr>
          <w:i/>
          <w:iCs/>
        </w:rPr>
        <w:t>.</w:t>
      </w:r>
    </w:p>
    <w:p w14:paraId="3844E78A" w14:textId="261D9A69" w:rsidR="00C646BA" w:rsidRPr="00EA76E6" w:rsidRDefault="00CA2403" w:rsidP="00C646BA">
      <w:pPr>
        <w:rPr>
          <w:i/>
          <w:iCs/>
        </w:rPr>
      </w:pPr>
      <w:r w:rsidRPr="00EA76E6">
        <w:rPr>
          <w:i/>
          <w:iCs/>
        </w:rPr>
        <w:t>J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ai vu un autre voisin depuis ma dernière lettre</w:t>
      </w:r>
      <w:r w:rsidR="00C646BA" w:rsidRPr="00EA76E6">
        <w:rPr>
          <w:i/>
          <w:iCs/>
        </w:rPr>
        <w:t> : M. </w:t>
      </w:r>
      <w:r w:rsidRPr="00EA76E6">
        <w:rPr>
          <w:i/>
          <w:iCs/>
        </w:rPr>
        <w:t>Frankland</w:t>
      </w:r>
      <w:r w:rsidR="00C646BA" w:rsidRPr="00EA76E6">
        <w:rPr>
          <w:i/>
          <w:iCs/>
        </w:rPr>
        <w:t xml:space="preserve">, </w:t>
      </w:r>
      <w:r w:rsidRPr="00EA76E6">
        <w:rPr>
          <w:i/>
          <w:iCs/>
        </w:rPr>
        <w:t>de Lafter Hall</w:t>
      </w:r>
      <w:r w:rsidR="00C646BA" w:rsidRPr="00EA76E6">
        <w:rPr>
          <w:i/>
          <w:iCs/>
        </w:rPr>
        <w:t xml:space="preserve">, </w:t>
      </w:r>
      <w:r w:rsidRPr="00EA76E6">
        <w:rPr>
          <w:i/>
          <w:iCs/>
        </w:rPr>
        <w:t>qui habite à sept kilomètres au sud du manoir</w:t>
      </w:r>
      <w:r w:rsidR="00C646BA" w:rsidRPr="00EA76E6">
        <w:rPr>
          <w:i/>
          <w:iCs/>
        </w:rPr>
        <w:t xml:space="preserve">. </w:t>
      </w:r>
      <w:r w:rsidRPr="00EA76E6">
        <w:rPr>
          <w:i/>
          <w:iCs/>
        </w:rPr>
        <w:t>C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est un homme âgé</w:t>
      </w:r>
      <w:r w:rsidR="00C646BA" w:rsidRPr="00EA76E6">
        <w:rPr>
          <w:i/>
          <w:iCs/>
        </w:rPr>
        <w:t xml:space="preserve">, </w:t>
      </w:r>
      <w:r w:rsidRPr="00EA76E6">
        <w:rPr>
          <w:i/>
          <w:iCs/>
        </w:rPr>
        <w:t>au visage rouge et aux cheveux blancs</w:t>
      </w:r>
      <w:r w:rsidR="00C646BA" w:rsidRPr="00EA76E6">
        <w:rPr>
          <w:i/>
          <w:iCs/>
        </w:rPr>
        <w:t xml:space="preserve">, </w:t>
      </w:r>
      <w:r w:rsidRPr="00EA76E6">
        <w:rPr>
          <w:i/>
          <w:iCs/>
        </w:rPr>
        <w:t>irascible</w:t>
      </w:r>
      <w:r w:rsidR="00C646BA" w:rsidRPr="00EA76E6">
        <w:rPr>
          <w:i/>
          <w:iCs/>
        </w:rPr>
        <w:t xml:space="preserve">. </w:t>
      </w:r>
      <w:r w:rsidRPr="00EA76E6">
        <w:rPr>
          <w:i/>
          <w:iCs/>
        </w:rPr>
        <w:t>Il n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a qu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une passion</w:t>
      </w:r>
      <w:r w:rsidR="00C646BA" w:rsidRPr="00EA76E6">
        <w:rPr>
          <w:i/>
          <w:iCs/>
        </w:rPr>
        <w:t xml:space="preserve"> : </w:t>
      </w:r>
      <w:r w:rsidRPr="00EA76E6">
        <w:rPr>
          <w:i/>
          <w:iCs/>
        </w:rPr>
        <w:t>la loi</w:t>
      </w:r>
      <w:r w:rsidR="00C646BA" w:rsidRPr="00EA76E6">
        <w:rPr>
          <w:i/>
          <w:iCs/>
        </w:rPr>
        <w:t xml:space="preserve">. </w:t>
      </w:r>
      <w:r w:rsidRPr="00EA76E6">
        <w:rPr>
          <w:i/>
          <w:iCs/>
        </w:rPr>
        <w:t>Il a d</w:t>
      </w:r>
      <w:r w:rsidRPr="00EA76E6">
        <w:rPr>
          <w:i/>
          <w:iCs/>
        </w:rPr>
        <w:t>é</w:t>
      </w:r>
      <w:r w:rsidRPr="00EA76E6">
        <w:rPr>
          <w:i/>
          <w:iCs/>
        </w:rPr>
        <w:t>pensé une fortune dans des procès</w:t>
      </w:r>
      <w:r w:rsidR="00C646BA" w:rsidRPr="00EA76E6">
        <w:rPr>
          <w:i/>
          <w:iCs/>
        </w:rPr>
        <w:t xml:space="preserve">. </w:t>
      </w:r>
      <w:r w:rsidRPr="00EA76E6">
        <w:rPr>
          <w:i/>
          <w:iCs/>
        </w:rPr>
        <w:t>Il plaide pour le simple plaisir de la chicane</w:t>
      </w:r>
      <w:r w:rsidR="00C646BA" w:rsidRPr="00EA76E6">
        <w:rPr>
          <w:i/>
          <w:iCs/>
        </w:rPr>
        <w:t xml:space="preserve">, </w:t>
      </w:r>
      <w:r w:rsidRPr="00EA76E6">
        <w:rPr>
          <w:i/>
          <w:iCs/>
        </w:rPr>
        <w:t xml:space="preserve">et il </w:t>
      </w:r>
      <w:r w:rsidR="00393C09" w:rsidRPr="00EA76E6">
        <w:rPr>
          <w:i/>
          <w:iCs/>
        </w:rPr>
        <w:t xml:space="preserve">est </w:t>
      </w:r>
      <w:r w:rsidRPr="00EA76E6">
        <w:rPr>
          <w:i/>
          <w:iCs/>
        </w:rPr>
        <w:t>également disposé à soutenir l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un ou l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autre aspect d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un litige</w:t>
      </w:r>
      <w:r w:rsidR="00C646BA" w:rsidRPr="00EA76E6">
        <w:rPr>
          <w:i/>
          <w:iCs/>
        </w:rPr>
        <w:t xml:space="preserve"> ; </w:t>
      </w:r>
      <w:r w:rsidRPr="00EA76E6">
        <w:rPr>
          <w:i/>
          <w:iCs/>
        </w:rPr>
        <w:t>il trouve que sa distraction lui coûte cher</w:t>
      </w:r>
      <w:r w:rsidR="00C646BA" w:rsidRPr="00EA76E6">
        <w:rPr>
          <w:i/>
          <w:iCs/>
        </w:rPr>
        <w:t xml:space="preserve"> ; </w:t>
      </w:r>
      <w:r w:rsidRPr="00EA76E6">
        <w:rPr>
          <w:i/>
          <w:iCs/>
        </w:rPr>
        <w:t>qui s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en étonnerait</w:t>
      </w:r>
      <w:r w:rsidR="00C646BA" w:rsidRPr="00EA76E6">
        <w:rPr>
          <w:i/>
          <w:iCs/>
        </w:rPr>
        <w:t xml:space="preserve"> ? </w:t>
      </w:r>
      <w:r w:rsidRPr="00EA76E6">
        <w:rPr>
          <w:i/>
          <w:iCs/>
        </w:rPr>
        <w:t>Parfois il clôt une jouissance du passage et il met la paroisse au défi de la lui faire rouvrir</w:t>
      </w:r>
      <w:r w:rsidR="00C646BA" w:rsidRPr="00EA76E6">
        <w:rPr>
          <w:i/>
          <w:iCs/>
        </w:rPr>
        <w:t xml:space="preserve">. </w:t>
      </w:r>
      <w:r w:rsidRPr="00EA76E6">
        <w:rPr>
          <w:i/>
          <w:iCs/>
        </w:rPr>
        <w:t>Ou bien il brise de ses propres mains une barrière qui ne lui appartient pas</w:t>
      </w:r>
      <w:r w:rsidR="00C646BA" w:rsidRPr="00EA76E6">
        <w:rPr>
          <w:i/>
          <w:iCs/>
        </w:rPr>
        <w:t xml:space="preserve">, </w:t>
      </w:r>
      <w:r w:rsidRPr="00EA76E6">
        <w:rPr>
          <w:i/>
          <w:iCs/>
        </w:rPr>
        <w:t>assure qu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un chemin existait là de temps i</w:t>
      </w:r>
      <w:r w:rsidRPr="00EA76E6">
        <w:rPr>
          <w:i/>
          <w:iCs/>
        </w:rPr>
        <w:t>m</w:t>
      </w:r>
      <w:r w:rsidRPr="00EA76E6">
        <w:rPr>
          <w:i/>
          <w:iCs/>
        </w:rPr>
        <w:t>mémorial</w:t>
      </w:r>
      <w:r w:rsidR="00C646BA" w:rsidRPr="00EA76E6">
        <w:rPr>
          <w:i/>
          <w:iCs/>
        </w:rPr>
        <w:t xml:space="preserve">, </w:t>
      </w:r>
      <w:r w:rsidRPr="00EA76E6">
        <w:rPr>
          <w:i/>
          <w:iCs/>
        </w:rPr>
        <w:t>et interdit</w:t>
      </w:r>
      <w:r w:rsidR="00C646BA" w:rsidRPr="00EA76E6">
        <w:rPr>
          <w:i/>
          <w:iCs/>
        </w:rPr>
        <w:t xml:space="preserve"> </w:t>
      </w:r>
      <w:r w:rsidRPr="00EA76E6">
        <w:rPr>
          <w:i/>
          <w:iCs/>
        </w:rPr>
        <w:t>au propriétaire de le poursuivre s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il se promène dans son domaine</w:t>
      </w:r>
      <w:r w:rsidR="00C646BA" w:rsidRPr="00EA76E6">
        <w:rPr>
          <w:i/>
          <w:iCs/>
        </w:rPr>
        <w:t xml:space="preserve">. </w:t>
      </w:r>
      <w:r w:rsidRPr="00EA76E6">
        <w:rPr>
          <w:i/>
          <w:iCs/>
        </w:rPr>
        <w:t>Il connaît à fond le vieux droit seigneurial et communal</w:t>
      </w:r>
      <w:r w:rsidR="00C646BA" w:rsidRPr="00EA76E6">
        <w:rPr>
          <w:i/>
          <w:iCs/>
        </w:rPr>
        <w:t xml:space="preserve"> ; </w:t>
      </w:r>
      <w:r w:rsidRPr="00EA76E6">
        <w:rPr>
          <w:i/>
          <w:iCs/>
        </w:rPr>
        <w:t>il lui arrive d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appliquer sa science tantôt en faveur des villageois tantôt contre eux</w:t>
      </w:r>
      <w:r w:rsidR="00C646BA" w:rsidRPr="00EA76E6">
        <w:rPr>
          <w:i/>
          <w:iCs/>
        </w:rPr>
        <w:t xml:space="preserve"> ; </w:t>
      </w:r>
      <w:r w:rsidRPr="00EA76E6">
        <w:rPr>
          <w:i/>
          <w:iCs/>
        </w:rPr>
        <w:t xml:space="preserve">il est alors périodiquement porté en triomphe dans la grand-rue du </w:t>
      </w:r>
      <w:r w:rsidRPr="00EA76E6">
        <w:rPr>
          <w:i/>
          <w:iCs/>
        </w:rPr>
        <w:lastRenderedPageBreak/>
        <w:t>vi</w:t>
      </w:r>
      <w:r w:rsidRPr="00EA76E6">
        <w:rPr>
          <w:i/>
          <w:iCs/>
        </w:rPr>
        <w:t>l</w:t>
      </w:r>
      <w:r w:rsidRPr="00EA76E6">
        <w:rPr>
          <w:i/>
          <w:iCs/>
        </w:rPr>
        <w:t>lage ou brûlé en effigie sur la place publique</w:t>
      </w:r>
      <w:r w:rsidR="00C646BA" w:rsidRPr="00EA76E6">
        <w:rPr>
          <w:i/>
          <w:iCs/>
        </w:rPr>
        <w:t xml:space="preserve">, </w:t>
      </w:r>
      <w:r w:rsidRPr="00EA76E6">
        <w:rPr>
          <w:i/>
          <w:iCs/>
        </w:rPr>
        <w:t>selon la version qu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il a choisi</w:t>
      </w:r>
      <w:r w:rsidR="00C646BA" w:rsidRPr="00EA76E6">
        <w:rPr>
          <w:i/>
          <w:iCs/>
        </w:rPr>
        <w:t xml:space="preserve">. </w:t>
      </w:r>
      <w:r w:rsidRPr="00EA76E6">
        <w:rPr>
          <w:i/>
          <w:iCs/>
        </w:rPr>
        <w:t>On dit qu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il a sept procès sur les bras en ce m</w:t>
      </w:r>
      <w:r w:rsidRPr="00EA76E6">
        <w:rPr>
          <w:i/>
          <w:iCs/>
        </w:rPr>
        <w:t>o</w:t>
      </w:r>
      <w:r w:rsidRPr="00EA76E6">
        <w:rPr>
          <w:i/>
          <w:iCs/>
        </w:rPr>
        <w:t>ment</w:t>
      </w:r>
      <w:r w:rsidR="00C646BA" w:rsidRPr="00EA76E6">
        <w:rPr>
          <w:i/>
          <w:iCs/>
        </w:rPr>
        <w:t xml:space="preserve">, </w:t>
      </w:r>
      <w:r w:rsidRPr="00EA76E6">
        <w:rPr>
          <w:i/>
          <w:iCs/>
        </w:rPr>
        <w:t>ce qui engloutira sans doute les débris de sa fortune</w:t>
      </w:r>
      <w:r w:rsidR="00C646BA" w:rsidRPr="00EA76E6">
        <w:rPr>
          <w:i/>
          <w:iCs/>
        </w:rPr>
        <w:t xml:space="preserve">, </w:t>
      </w:r>
      <w:r w:rsidRPr="00EA76E6">
        <w:rPr>
          <w:i/>
          <w:iCs/>
        </w:rPr>
        <w:t>donc le désarmera et le réduira à l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impuissance pour l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avenir</w:t>
      </w:r>
      <w:r w:rsidR="00C646BA" w:rsidRPr="00EA76E6">
        <w:rPr>
          <w:i/>
          <w:iCs/>
        </w:rPr>
        <w:t xml:space="preserve">. </w:t>
      </w:r>
      <w:r w:rsidRPr="00EA76E6">
        <w:rPr>
          <w:i/>
          <w:iCs/>
        </w:rPr>
        <w:t>La loi mise à part</w:t>
      </w:r>
      <w:r w:rsidR="00C646BA" w:rsidRPr="00EA76E6">
        <w:rPr>
          <w:i/>
          <w:iCs/>
        </w:rPr>
        <w:t xml:space="preserve">, </w:t>
      </w:r>
      <w:r w:rsidRPr="00EA76E6">
        <w:rPr>
          <w:i/>
          <w:iCs/>
        </w:rPr>
        <w:t>il paraît aimable</w:t>
      </w:r>
      <w:r w:rsidR="00C646BA" w:rsidRPr="00EA76E6">
        <w:rPr>
          <w:i/>
          <w:iCs/>
        </w:rPr>
        <w:t xml:space="preserve">, </w:t>
      </w:r>
      <w:r w:rsidRPr="00EA76E6">
        <w:rPr>
          <w:i/>
          <w:iCs/>
        </w:rPr>
        <w:t>avenant</w:t>
      </w:r>
      <w:r w:rsidR="00C646BA" w:rsidRPr="00EA76E6">
        <w:rPr>
          <w:i/>
          <w:iCs/>
        </w:rPr>
        <w:t xml:space="preserve">, </w:t>
      </w:r>
      <w:r w:rsidRPr="00EA76E6">
        <w:rPr>
          <w:i/>
          <w:iCs/>
        </w:rPr>
        <w:t>et je ne vous parle pas de lui parce que vous avez insisté pour que je vous envoie le portrait de tous ceux qui nous entourent</w:t>
      </w:r>
      <w:r w:rsidR="00C646BA" w:rsidRPr="00EA76E6">
        <w:rPr>
          <w:i/>
          <w:iCs/>
        </w:rPr>
        <w:t xml:space="preserve">. </w:t>
      </w:r>
      <w:r w:rsidRPr="00EA76E6">
        <w:rPr>
          <w:i/>
          <w:iCs/>
        </w:rPr>
        <w:t>Il a pour l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instant des occupations curieuses</w:t>
      </w:r>
      <w:r w:rsidR="00C646BA" w:rsidRPr="00EA76E6">
        <w:rPr>
          <w:i/>
          <w:iCs/>
        </w:rPr>
        <w:t xml:space="preserve"> ; </w:t>
      </w:r>
      <w:r w:rsidRPr="00EA76E6">
        <w:rPr>
          <w:i/>
          <w:iCs/>
        </w:rPr>
        <w:t>en effet il est astronome amateur et il possède un excellent télescope</w:t>
      </w:r>
      <w:r w:rsidR="00C646BA" w:rsidRPr="00EA76E6">
        <w:rPr>
          <w:i/>
          <w:iCs/>
        </w:rPr>
        <w:t xml:space="preserve"> : </w:t>
      </w:r>
      <w:r w:rsidRPr="00EA76E6">
        <w:rPr>
          <w:i/>
          <w:iCs/>
        </w:rPr>
        <w:t>aussi se tient-il tout le jour sur le toit de sa maison</w:t>
      </w:r>
      <w:r w:rsidR="00C646BA" w:rsidRPr="00EA76E6">
        <w:rPr>
          <w:i/>
          <w:iCs/>
        </w:rPr>
        <w:t xml:space="preserve">, </w:t>
      </w:r>
      <w:r w:rsidRPr="00EA76E6">
        <w:rPr>
          <w:i/>
          <w:iCs/>
        </w:rPr>
        <w:t>et il explore la lande avec sa lunette dans l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espoir de retrouver trace du forçat évadé</w:t>
      </w:r>
      <w:r w:rsidR="00C646BA" w:rsidRPr="00EA76E6">
        <w:rPr>
          <w:i/>
          <w:iCs/>
        </w:rPr>
        <w:t xml:space="preserve">. </w:t>
      </w:r>
      <w:r w:rsidRPr="00EA76E6">
        <w:rPr>
          <w:i/>
          <w:iCs/>
        </w:rPr>
        <w:t>S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il ne consacrait son énergie qu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à cet examen</w:t>
      </w:r>
      <w:r w:rsidR="00C646BA" w:rsidRPr="00EA76E6">
        <w:rPr>
          <w:i/>
          <w:iCs/>
        </w:rPr>
        <w:t xml:space="preserve">, </w:t>
      </w:r>
      <w:r w:rsidRPr="00EA76E6">
        <w:rPr>
          <w:i/>
          <w:iCs/>
        </w:rPr>
        <w:t>tout irait bien</w:t>
      </w:r>
      <w:r w:rsidR="00C646BA" w:rsidRPr="00EA76E6">
        <w:rPr>
          <w:i/>
          <w:iCs/>
        </w:rPr>
        <w:t xml:space="preserve"> ; </w:t>
      </w:r>
      <w:r w:rsidRPr="00EA76E6">
        <w:rPr>
          <w:i/>
          <w:iCs/>
        </w:rPr>
        <w:t>mais le bruit court qu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il a l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intention de poursuivre le docteur Mortimer qui aurait procédé à l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ouverture d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un tombeau sans le consentement du plus proche parent afin de découvrir son fameux crâne néolithique dans la carrière de Long Down</w:t>
      </w:r>
      <w:r w:rsidR="00C646BA" w:rsidRPr="00EA76E6">
        <w:rPr>
          <w:i/>
          <w:iCs/>
        </w:rPr>
        <w:t xml:space="preserve">. </w:t>
      </w:r>
      <w:r w:rsidRPr="00EA76E6">
        <w:rPr>
          <w:i/>
          <w:iCs/>
        </w:rPr>
        <w:t>Il nous aide à rompre la monotonie de notre séjour</w:t>
      </w:r>
      <w:r w:rsidR="00C646BA" w:rsidRPr="00EA76E6">
        <w:rPr>
          <w:i/>
          <w:iCs/>
        </w:rPr>
        <w:t xml:space="preserve">, </w:t>
      </w:r>
      <w:r w:rsidRPr="00EA76E6">
        <w:rPr>
          <w:i/>
          <w:iCs/>
        </w:rPr>
        <w:t>et il met une touche de comique là où elle s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avère fort nécessaire</w:t>
      </w:r>
      <w:r w:rsidR="00C646BA" w:rsidRPr="00EA76E6">
        <w:rPr>
          <w:i/>
          <w:iCs/>
        </w:rPr>
        <w:t>.</w:t>
      </w:r>
    </w:p>
    <w:p w14:paraId="5311EE87" w14:textId="77777777" w:rsidR="00C646BA" w:rsidRPr="00EA76E6" w:rsidRDefault="00CA2403" w:rsidP="00C646BA">
      <w:pPr>
        <w:rPr>
          <w:i/>
          <w:iCs/>
        </w:rPr>
      </w:pPr>
      <w:r w:rsidRPr="00EA76E6">
        <w:rPr>
          <w:i/>
          <w:iCs/>
        </w:rPr>
        <w:t>Et maintenant</w:t>
      </w:r>
      <w:r w:rsidR="00C646BA" w:rsidRPr="00EA76E6">
        <w:rPr>
          <w:i/>
          <w:iCs/>
        </w:rPr>
        <w:t xml:space="preserve">, </w:t>
      </w:r>
      <w:r w:rsidRPr="00EA76E6">
        <w:rPr>
          <w:i/>
          <w:iCs/>
        </w:rPr>
        <w:t>vous ayant mis à la page en ce qui co</w:t>
      </w:r>
      <w:r w:rsidRPr="00EA76E6">
        <w:rPr>
          <w:i/>
          <w:iCs/>
        </w:rPr>
        <w:t>n</w:t>
      </w:r>
      <w:r w:rsidRPr="00EA76E6">
        <w:rPr>
          <w:i/>
          <w:iCs/>
        </w:rPr>
        <w:t>cerne le forçat évadé</w:t>
      </w:r>
      <w:r w:rsidR="00C646BA" w:rsidRPr="00EA76E6">
        <w:rPr>
          <w:i/>
          <w:iCs/>
        </w:rPr>
        <w:t xml:space="preserve">, </w:t>
      </w:r>
      <w:r w:rsidRPr="00EA76E6">
        <w:rPr>
          <w:i/>
          <w:iCs/>
        </w:rPr>
        <w:t>les Stapleton</w:t>
      </w:r>
      <w:r w:rsidR="00C646BA" w:rsidRPr="00EA76E6">
        <w:rPr>
          <w:i/>
          <w:iCs/>
        </w:rPr>
        <w:t xml:space="preserve">, </w:t>
      </w:r>
      <w:r w:rsidRPr="00EA76E6">
        <w:rPr>
          <w:i/>
          <w:iCs/>
        </w:rPr>
        <w:t>le docteur Mortimer</w:t>
      </w:r>
      <w:r w:rsidR="00C646BA" w:rsidRPr="00EA76E6">
        <w:rPr>
          <w:i/>
          <w:iCs/>
        </w:rPr>
        <w:t xml:space="preserve">, </w:t>
      </w:r>
      <w:r w:rsidRPr="00EA76E6">
        <w:rPr>
          <w:i/>
          <w:iCs/>
        </w:rPr>
        <w:t>et Frankland de Lafter Hall</w:t>
      </w:r>
      <w:r w:rsidR="00C646BA" w:rsidRPr="00EA76E6">
        <w:rPr>
          <w:i/>
          <w:iCs/>
        </w:rPr>
        <w:t xml:space="preserve">, </w:t>
      </w:r>
      <w:r w:rsidRPr="00EA76E6">
        <w:rPr>
          <w:i/>
          <w:iCs/>
        </w:rPr>
        <w:t>je terminerai sur le plus important</w:t>
      </w:r>
      <w:r w:rsidR="00C646BA" w:rsidRPr="00EA76E6">
        <w:rPr>
          <w:i/>
          <w:iCs/>
        </w:rPr>
        <w:t xml:space="preserve"> : </w:t>
      </w:r>
      <w:r w:rsidRPr="00EA76E6">
        <w:rPr>
          <w:i/>
          <w:iCs/>
        </w:rPr>
        <w:t>je veux insister en effet sur les Barrymore</w:t>
      </w:r>
      <w:r w:rsidR="00C646BA" w:rsidRPr="00EA76E6">
        <w:rPr>
          <w:i/>
          <w:iCs/>
        </w:rPr>
        <w:t xml:space="preserve">, </w:t>
      </w:r>
      <w:r w:rsidRPr="00EA76E6">
        <w:rPr>
          <w:i/>
          <w:iCs/>
        </w:rPr>
        <w:t>et particulièrement sur les faits surprenants de la nuit dernière</w:t>
      </w:r>
      <w:r w:rsidR="00C646BA" w:rsidRPr="00EA76E6">
        <w:rPr>
          <w:i/>
          <w:iCs/>
        </w:rPr>
        <w:t>.</w:t>
      </w:r>
    </w:p>
    <w:p w14:paraId="6A30AC86" w14:textId="77777777" w:rsidR="00C646BA" w:rsidRPr="00EA76E6" w:rsidRDefault="00CA2403" w:rsidP="00C646BA">
      <w:pPr>
        <w:rPr>
          <w:i/>
          <w:iCs/>
        </w:rPr>
      </w:pPr>
      <w:r w:rsidRPr="00EA76E6">
        <w:rPr>
          <w:i/>
          <w:iCs/>
        </w:rPr>
        <w:t>Ceci d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abord à propos du télégramme test que vous aviez envoyé de Londres afin d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avoir la preuve que Barrymore était réellement ici</w:t>
      </w:r>
      <w:r w:rsidR="00C646BA" w:rsidRPr="00EA76E6">
        <w:rPr>
          <w:i/>
          <w:iCs/>
        </w:rPr>
        <w:t xml:space="preserve">. </w:t>
      </w:r>
      <w:r w:rsidRPr="00EA76E6">
        <w:rPr>
          <w:i/>
          <w:iCs/>
        </w:rPr>
        <w:t>Je vous ai déjà expliqué que le témoignage du chef de bureau de poste montrait que le test s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était avéré sans valeur et que nous n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avions de preuve ni dans un sens ni dans un autre</w:t>
      </w:r>
      <w:r w:rsidR="00C646BA" w:rsidRPr="00EA76E6">
        <w:rPr>
          <w:i/>
          <w:iCs/>
        </w:rPr>
        <w:t xml:space="preserve">. </w:t>
      </w:r>
      <w:r w:rsidRPr="00EA76E6">
        <w:rPr>
          <w:i/>
          <w:iCs/>
        </w:rPr>
        <w:t>Mais j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ai mis Sir Henry au courant</w:t>
      </w:r>
      <w:r w:rsidR="00C646BA" w:rsidRPr="00EA76E6">
        <w:rPr>
          <w:i/>
          <w:iCs/>
        </w:rPr>
        <w:t xml:space="preserve">, </w:t>
      </w:r>
      <w:r w:rsidRPr="00EA76E6">
        <w:rPr>
          <w:i/>
          <w:iCs/>
        </w:rPr>
        <w:t>et lui</w:t>
      </w:r>
      <w:r w:rsidR="00C646BA" w:rsidRPr="00EA76E6">
        <w:rPr>
          <w:i/>
          <w:iCs/>
        </w:rPr>
        <w:t xml:space="preserve">, </w:t>
      </w:r>
      <w:r w:rsidRPr="00EA76E6">
        <w:rPr>
          <w:i/>
          <w:iCs/>
        </w:rPr>
        <w:t>tout de suite</w:t>
      </w:r>
      <w:r w:rsidR="00C646BA" w:rsidRPr="00EA76E6">
        <w:rPr>
          <w:i/>
          <w:iCs/>
        </w:rPr>
        <w:t xml:space="preserve">, </w:t>
      </w:r>
      <w:r w:rsidRPr="00EA76E6">
        <w:rPr>
          <w:i/>
          <w:iCs/>
        </w:rPr>
        <w:t>à sa manière directe</w:t>
      </w:r>
      <w:r w:rsidR="00C646BA" w:rsidRPr="00EA76E6">
        <w:rPr>
          <w:i/>
          <w:iCs/>
        </w:rPr>
        <w:t xml:space="preserve">, </w:t>
      </w:r>
      <w:r w:rsidRPr="00EA76E6">
        <w:rPr>
          <w:i/>
          <w:iCs/>
        </w:rPr>
        <w:t>a convoqué Barrymore et lui a d</w:t>
      </w:r>
      <w:r w:rsidRPr="00EA76E6">
        <w:rPr>
          <w:i/>
          <w:iCs/>
        </w:rPr>
        <w:t>e</w:t>
      </w:r>
      <w:r w:rsidRPr="00EA76E6">
        <w:rPr>
          <w:i/>
          <w:iCs/>
        </w:rPr>
        <w:t>mandé si le télégramme lui avait été remis en main propre</w:t>
      </w:r>
      <w:r w:rsidR="00C646BA" w:rsidRPr="00EA76E6">
        <w:rPr>
          <w:i/>
          <w:iCs/>
        </w:rPr>
        <w:t xml:space="preserve">. </w:t>
      </w:r>
      <w:r w:rsidRPr="00EA76E6">
        <w:rPr>
          <w:i/>
          <w:iCs/>
        </w:rPr>
        <w:t>Barrymore assura que oui</w:t>
      </w:r>
      <w:r w:rsidR="00C646BA" w:rsidRPr="00EA76E6">
        <w:rPr>
          <w:i/>
          <w:iCs/>
        </w:rPr>
        <w:t>.</w:t>
      </w:r>
    </w:p>
    <w:p w14:paraId="02AE7C28" w14:textId="77777777" w:rsidR="00C646BA" w:rsidRPr="00EA76E6" w:rsidRDefault="00C646BA" w:rsidP="00C646BA">
      <w:pPr>
        <w:rPr>
          <w:i/>
          <w:iCs/>
        </w:rPr>
      </w:pPr>
      <w:r w:rsidRPr="00EA76E6">
        <w:rPr>
          <w:i/>
          <w:iCs/>
        </w:rPr>
        <w:lastRenderedPageBreak/>
        <w:t>« </w:t>
      </w:r>
      <w:r w:rsidR="00CA2403" w:rsidRPr="00EA76E6">
        <w:rPr>
          <w:i/>
          <w:iCs/>
        </w:rPr>
        <w:t>Le petit facteur vous l</w:t>
      </w:r>
      <w:r w:rsidRPr="00EA76E6">
        <w:rPr>
          <w:i/>
          <w:iCs/>
        </w:rPr>
        <w:t>’</w:t>
      </w:r>
      <w:r w:rsidR="00CA2403" w:rsidRPr="00EA76E6">
        <w:rPr>
          <w:i/>
          <w:iCs/>
        </w:rPr>
        <w:t>a vraiment délivré en main propre</w:t>
      </w:r>
      <w:r w:rsidRPr="00EA76E6">
        <w:rPr>
          <w:i/>
          <w:iCs/>
        </w:rPr>
        <w:t> ? »</w:t>
      </w:r>
      <w:r w:rsidR="00CA2403" w:rsidRPr="00EA76E6">
        <w:rPr>
          <w:i/>
          <w:iCs/>
        </w:rPr>
        <w:t xml:space="preserve"> insista Sir Henry</w:t>
      </w:r>
      <w:r w:rsidRPr="00EA76E6">
        <w:rPr>
          <w:i/>
          <w:iCs/>
        </w:rPr>
        <w:t>.</w:t>
      </w:r>
    </w:p>
    <w:p w14:paraId="27B265B2" w14:textId="77777777" w:rsidR="00C646BA" w:rsidRPr="00EA76E6" w:rsidRDefault="00CA2403" w:rsidP="00C646BA">
      <w:pPr>
        <w:rPr>
          <w:i/>
          <w:iCs/>
        </w:rPr>
      </w:pPr>
      <w:r w:rsidRPr="00EA76E6">
        <w:rPr>
          <w:i/>
          <w:iCs/>
        </w:rPr>
        <w:t>Barrymore parut surpris</w:t>
      </w:r>
      <w:r w:rsidR="00C646BA" w:rsidRPr="00EA76E6">
        <w:rPr>
          <w:i/>
          <w:iCs/>
        </w:rPr>
        <w:t xml:space="preserve">. </w:t>
      </w:r>
      <w:r w:rsidRPr="00EA76E6">
        <w:rPr>
          <w:i/>
          <w:iCs/>
        </w:rPr>
        <w:t>Il réfléchit quelques instants</w:t>
      </w:r>
      <w:r w:rsidR="00C646BA" w:rsidRPr="00EA76E6">
        <w:rPr>
          <w:i/>
          <w:iCs/>
        </w:rPr>
        <w:t>.</w:t>
      </w:r>
    </w:p>
    <w:p w14:paraId="0F13B7C8" w14:textId="77777777" w:rsidR="00C646BA" w:rsidRPr="00EA76E6" w:rsidRDefault="00C646BA" w:rsidP="00C646BA">
      <w:pPr>
        <w:rPr>
          <w:i/>
          <w:iCs/>
        </w:rPr>
      </w:pPr>
      <w:r w:rsidRPr="00EA76E6">
        <w:rPr>
          <w:i/>
          <w:iCs/>
        </w:rPr>
        <w:t>« </w:t>
      </w:r>
      <w:r w:rsidR="00CA2403" w:rsidRPr="00EA76E6">
        <w:rPr>
          <w:i/>
          <w:iCs/>
        </w:rPr>
        <w:t>Non</w:t>
      </w:r>
      <w:r w:rsidRPr="00EA76E6">
        <w:rPr>
          <w:i/>
          <w:iCs/>
        </w:rPr>
        <w:t xml:space="preserve">, </w:t>
      </w:r>
      <w:r w:rsidR="00CA2403" w:rsidRPr="00EA76E6">
        <w:rPr>
          <w:i/>
          <w:iCs/>
        </w:rPr>
        <w:t>répondit-il</w:t>
      </w:r>
      <w:r w:rsidRPr="00EA76E6">
        <w:rPr>
          <w:i/>
          <w:iCs/>
        </w:rPr>
        <w:t xml:space="preserve">. </w:t>
      </w:r>
      <w:r w:rsidR="00CA2403" w:rsidRPr="00EA76E6">
        <w:rPr>
          <w:i/>
          <w:iCs/>
        </w:rPr>
        <w:t>J</w:t>
      </w:r>
      <w:r w:rsidRPr="00EA76E6">
        <w:rPr>
          <w:i/>
          <w:iCs/>
        </w:rPr>
        <w:t>’</w:t>
      </w:r>
      <w:r w:rsidR="00CA2403" w:rsidRPr="00EA76E6">
        <w:rPr>
          <w:i/>
          <w:iCs/>
        </w:rPr>
        <w:t>étais dans la chambre de débarras à ce moment-là</w:t>
      </w:r>
      <w:r w:rsidRPr="00EA76E6">
        <w:rPr>
          <w:i/>
          <w:iCs/>
        </w:rPr>
        <w:t xml:space="preserve"> ; </w:t>
      </w:r>
      <w:r w:rsidR="00CA2403" w:rsidRPr="00EA76E6">
        <w:rPr>
          <w:i/>
          <w:iCs/>
        </w:rPr>
        <w:t>et ma femme me l</w:t>
      </w:r>
      <w:r w:rsidRPr="00EA76E6">
        <w:rPr>
          <w:i/>
          <w:iCs/>
        </w:rPr>
        <w:t>’</w:t>
      </w:r>
      <w:r w:rsidR="00CA2403" w:rsidRPr="00EA76E6">
        <w:rPr>
          <w:i/>
          <w:iCs/>
        </w:rPr>
        <w:t>a apporté</w:t>
      </w:r>
      <w:r w:rsidRPr="00EA76E6">
        <w:rPr>
          <w:i/>
          <w:iCs/>
        </w:rPr>
        <w:t>.</w:t>
      </w:r>
    </w:p>
    <w:p w14:paraId="3F5C4D3F" w14:textId="77777777" w:rsidR="00C646BA" w:rsidRPr="00EA76E6" w:rsidRDefault="00C646BA" w:rsidP="00C646BA">
      <w:pPr>
        <w:rPr>
          <w:i/>
          <w:iCs/>
        </w:rPr>
      </w:pPr>
      <w:r w:rsidRPr="00EA76E6">
        <w:t>— </w:t>
      </w:r>
      <w:r w:rsidR="00CA2403" w:rsidRPr="00EA76E6">
        <w:rPr>
          <w:i/>
          <w:iCs/>
        </w:rPr>
        <w:t>Avez-vous répondu vous-même</w:t>
      </w:r>
      <w:r w:rsidRPr="00EA76E6">
        <w:rPr>
          <w:i/>
          <w:iCs/>
        </w:rPr>
        <w:t> ?</w:t>
      </w:r>
    </w:p>
    <w:p w14:paraId="52ED01B7" w14:textId="027E38F9" w:rsidR="00C646BA" w:rsidRPr="00EA76E6" w:rsidRDefault="00C646BA" w:rsidP="00C646BA">
      <w:r w:rsidRPr="00EA76E6">
        <w:t>— </w:t>
      </w:r>
      <w:r w:rsidR="00CA2403" w:rsidRPr="00EA76E6">
        <w:rPr>
          <w:i/>
          <w:iCs/>
        </w:rPr>
        <w:t>Non</w:t>
      </w:r>
      <w:r w:rsidRPr="00EA76E6">
        <w:rPr>
          <w:i/>
          <w:iCs/>
        </w:rPr>
        <w:t xml:space="preserve">. </w:t>
      </w:r>
      <w:r w:rsidR="00CA2403" w:rsidRPr="00EA76E6">
        <w:rPr>
          <w:i/>
          <w:iCs/>
        </w:rPr>
        <w:t>J</w:t>
      </w:r>
      <w:r w:rsidRPr="00EA76E6">
        <w:rPr>
          <w:i/>
          <w:iCs/>
        </w:rPr>
        <w:t>’</w:t>
      </w:r>
      <w:r w:rsidR="00CA2403" w:rsidRPr="00EA76E6">
        <w:rPr>
          <w:i/>
          <w:iCs/>
        </w:rPr>
        <w:t>ai dit à ma femme qu</w:t>
      </w:r>
      <w:r w:rsidRPr="00EA76E6">
        <w:rPr>
          <w:i/>
          <w:iCs/>
        </w:rPr>
        <w:t>’</w:t>
      </w:r>
      <w:r w:rsidR="00CA2403" w:rsidRPr="00EA76E6">
        <w:rPr>
          <w:i/>
          <w:iCs/>
        </w:rPr>
        <w:t>il fallait répondre</w:t>
      </w:r>
      <w:r w:rsidRPr="00EA76E6">
        <w:rPr>
          <w:i/>
          <w:iCs/>
        </w:rPr>
        <w:t xml:space="preserve">, </w:t>
      </w:r>
      <w:r w:rsidR="00CA2403" w:rsidRPr="00EA76E6">
        <w:rPr>
          <w:i/>
          <w:iCs/>
        </w:rPr>
        <w:t>et elle est redescendue pour l</w:t>
      </w:r>
      <w:r w:rsidRPr="00EA76E6">
        <w:rPr>
          <w:i/>
          <w:iCs/>
        </w:rPr>
        <w:t>’</w:t>
      </w:r>
      <w:r w:rsidR="00CA2403" w:rsidRPr="00EA76E6">
        <w:rPr>
          <w:i/>
          <w:iCs/>
        </w:rPr>
        <w:t>écrire</w:t>
      </w:r>
      <w:r w:rsidRPr="00EA76E6">
        <w:rPr>
          <w:i/>
          <w:iCs/>
        </w:rPr>
        <w:t>. »</w:t>
      </w:r>
    </w:p>
    <w:p w14:paraId="19A032F6" w14:textId="77777777" w:rsidR="00C646BA" w:rsidRPr="00EA76E6" w:rsidRDefault="00CA2403" w:rsidP="00C646BA">
      <w:pPr>
        <w:rPr>
          <w:i/>
          <w:iCs/>
        </w:rPr>
      </w:pPr>
      <w:r w:rsidRPr="00EA76E6">
        <w:rPr>
          <w:i/>
          <w:iCs/>
        </w:rPr>
        <w:t>Dans la soirée il revint sur le sujet</w:t>
      </w:r>
      <w:r w:rsidR="00C646BA" w:rsidRPr="00EA76E6">
        <w:rPr>
          <w:i/>
          <w:iCs/>
        </w:rPr>
        <w:t>.</w:t>
      </w:r>
    </w:p>
    <w:p w14:paraId="62F4445E" w14:textId="530C4AD8" w:rsidR="00C646BA" w:rsidRPr="00EA76E6" w:rsidRDefault="00C646BA" w:rsidP="00C646BA">
      <w:r w:rsidRPr="00EA76E6">
        <w:rPr>
          <w:i/>
          <w:iCs/>
        </w:rPr>
        <w:t>« </w:t>
      </w:r>
      <w:r w:rsidR="00CA2403" w:rsidRPr="00EA76E6">
        <w:rPr>
          <w:i/>
          <w:iCs/>
        </w:rPr>
        <w:t>Je n</w:t>
      </w:r>
      <w:r w:rsidRPr="00EA76E6">
        <w:rPr>
          <w:i/>
          <w:iCs/>
        </w:rPr>
        <w:t>’</w:t>
      </w:r>
      <w:r w:rsidR="00CA2403" w:rsidRPr="00EA76E6">
        <w:rPr>
          <w:i/>
          <w:iCs/>
        </w:rPr>
        <w:t>ai pas tout à fait compris le sens de vos questions de ce matin</w:t>
      </w:r>
      <w:r w:rsidRPr="00EA76E6">
        <w:rPr>
          <w:i/>
          <w:iCs/>
        </w:rPr>
        <w:t xml:space="preserve">, </w:t>
      </w:r>
      <w:r w:rsidR="00CA2403" w:rsidRPr="00EA76E6">
        <w:rPr>
          <w:i/>
          <w:iCs/>
        </w:rPr>
        <w:t>Sir Henry</w:t>
      </w:r>
      <w:r w:rsidRPr="00EA76E6">
        <w:rPr>
          <w:i/>
          <w:iCs/>
        </w:rPr>
        <w:t xml:space="preserve">, </w:t>
      </w:r>
      <w:r w:rsidR="00CA2403" w:rsidRPr="00EA76E6">
        <w:rPr>
          <w:i/>
          <w:iCs/>
        </w:rPr>
        <w:t>dit-il</w:t>
      </w:r>
      <w:r w:rsidRPr="00EA76E6">
        <w:rPr>
          <w:i/>
          <w:iCs/>
        </w:rPr>
        <w:t xml:space="preserve">. </w:t>
      </w:r>
      <w:r w:rsidR="00CA2403" w:rsidRPr="00EA76E6">
        <w:rPr>
          <w:i/>
          <w:iCs/>
        </w:rPr>
        <w:t>J</w:t>
      </w:r>
      <w:r w:rsidRPr="00EA76E6">
        <w:rPr>
          <w:i/>
          <w:iCs/>
        </w:rPr>
        <w:t>’</w:t>
      </w:r>
      <w:r w:rsidR="00CA2403" w:rsidRPr="00EA76E6">
        <w:rPr>
          <w:i/>
          <w:iCs/>
        </w:rPr>
        <w:t>espère qu</w:t>
      </w:r>
      <w:r w:rsidRPr="00EA76E6">
        <w:rPr>
          <w:i/>
          <w:iCs/>
        </w:rPr>
        <w:t>’</w:t>
      </w:r>
      <w:r w:rsidR="00CA2403" w:rsidRPr="00EA76E6">
        <w:rPr>
          <w:i/>
          <w:iCs/>
        </w:rPr>
        <w:t>elles ne signifient pas que j</w:t>
      </w:r>
      <w:r w:rsidRPr="00EA76E6">
        <w:rPr>
          <w:i/>
          <w:iCs/>
        </w:rPr>
        <w:t>’</w:t>
      </w:r>
      <w:r w:rsidR="00CA2403" w:rsidRPr="00EA76E6">
        <w:rPr>
          <w:i/>
          <w:iCs/>
        </w:rPr>
        <w:t>ai démérité de votre confiance</w:t>
      </w:r>
      <w:r w:rsidRPr="00EA76E6">
        <w:rPr>
          <w:i/>
          <w:iCs/>
        </w:rPr>
        <w:t> ? »</w:t>
      </w:r>
    </w:p>
    <w:p w14:paraId="0C649DEF" w14:textId="77777777" w:rsidR="00C646BA" w:rsidRPr="00EA76E6" w:rsidRDefault="00CA2403" w:rsidP="00C646BA">
      <w:pPr>
        <w:rPr>
          <w:i/>
          <w:iCs/>
        </w:rPr>
      </w:pPr>
      <w:r w:rsidRPr="00EA76E6">
        <w:rPr>
          <w:i/>
          <w:iCs/>
        </w:rPr>
        <w:t>Sir Henry dut lui certifier qu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il n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en était rien</w:t>
      </w:r>
      <w:r w:rsidR="00C646BA" w:rsidRPr="00EA76E6">
        <w:rPr>
          <w:i/>
          <w:iCs/>
        </w:rPr>
        <w:t xml:space="preserve">, </w:t>
      </w:r>
      <w:r w:rsidRPr="00EA76E6">
        <w:rPr>
          <w:i/>
          <w:iCs/>
        </w:rPr>
        <w:t>et il l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apaisa en lui donnant une partie de sa garde-robe d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Amérique</w:t>
      </w:r>
      <w:r w:rsidR="00C646BA" w:rsidRPr="00EA76E6">
        <w:rPr>
          <w:i/>
          <w:iCs/>
        </w:rPr>
        <w:t xml:space="preserve">, </w:t>
      </w:r>
      <w:r w:rsidRPr="00EA76E6">
        <w:rPr>
          <w:i/>
          <w:iCs/>
        </w:rPr>
        <w:t>celle de Londres étant arrivée</w:t>
      </w:r>
      <w:r w:rsidR="00C646BA" w:rsidRPr="00EA76E6">
        <w:rPr>
          <w:i/>
          <w:iCs/>
        </w:rPr>
        <w:t>.</w:t>
      </w:r>
    </w:p>
    <w:p w14:paraId="54B45A98" w14:textId="3667BD3B" w:rsidR="00C646BA" w:rsidRPr="00EA76E6" w:rsidRDefault="00C646BA" w:rsidP="00C646BA">
      <w:pPr>
        <w:rPr>
          <w:i/>
          <w:iCs/>
        </w:rPr>
      </w:pPr>
      <w:r w:rsidRPr="00EA76E6">
        <w:rPr>
          <w:i/>
          <w:iCs/>
        </w:rPr>
        <w:t>M</w:t>
      </w:r>
      <w:r w:rsidRPr="00EA76E6">
        <w:rPr>
          <w:i/>
          <w:iCs/>
          <w:vertAlign w:val="superscript"/>
        </w:rPr>
        <w:t>me</w:t>
      </w:r>
      <w:r w:rsidRPr="00EA76E6">
        <w:rPr>
          <w:i/>
          <w:iCs/>
        </w:rPr>
        <w:t> </w:t>
      </w:r>
      <w:r w:rsidR="00CA2403" w:rsidRPr="00EA76E6">
        <w:rPr>
          <w:i/>
          <w:iCs/>
        </w:rPr>
        <w:t>Barrymore m</w:t>
      </w:r>
      <w:r w:rsidRPr="00EA76E6">
        <w:rPr>
          <w:i/>
          <w:iCs/>
        </w:rPr>
        <w:t>’</w:t>
      </w:r>
      <w:r w:rsidR="00CA2403" w:rsidRPr="00EA76E6">
        <w:rPr>
          <w:i/>
          <w:iCs/>
        </w:rPr>
        <w:t>intéresse</w:t>
      </w:r>
      <w:r w:rsidRPr="00EA76E6">
        <w:rPr>
          <w:i/>
          <w:iCs/>
        </w:rPr>
        <w:t xml:space="preserve">. </w:t>
      </w:r>
      <w:r w:rsidR="00CA2403" w:rsidRPr="00EA76E6">
        <w:rPr>
          <w:i/>
          <w:iCs/>
        </w:rPr>
        <w:t>C</w:t>
      </w:r>
      <w:r w:rsidRPr="00EA76E6">
        <w:rPr>
          <w:i/>
          <w:iCs/>
        </w:rPr>
        <w:t>’</w:t>
      </w:r>
      <w:r w:rsidR="00CA2403" w:rsidRPr="00EA76E6">
        <w:rPr>
          <w:i/>
          <w:iCs/>
        </w:rPr>
        <w:t>est une personne solide</w:t>
      </w:r>
      <w:r w:rsidRPr="00EA76E6">
        <w:rPr>
          <w:i/>
          <w:iCs/>
        </w:rPr>
        <w:t xml:space="preserve">, </w:t>
      </w:r>
      <w:r w:rsidR="00CA2403" w:rsidRPr="00EA76E6">
        <w:rPr>
          <w:i/>
          <w:iCs/>
        </w:rPr>
        <w:t>épaisse</w:t>
      </w:r>
      <w:r w:rsidRPr="00EA76E6">
        <w:rPr>
          <w:i/>
          <w:iCs/>
        </w:rPr>
        <w:t xml:space="preserve">, </w:t>
      </w:r>
      <w:r w:rsidR="00CA2403" w:rsidRPr="00EA76E6">
        <w:rPr>
          <w:i/>
          <w:iCs/>
        </w:rPr>
        <w:t>bornée</w:t>
      </w:r>
      <w:r w:rsidRPr="00EA76E6">
        <w:rPr>
          <w:i/>
          <w:iCs/>
        </w:rPr>
        <w:t xml:space="preserve">, </w:t>
      </w:r>
      <w:r w:rsidR="00CA2403" w:rsidRPr="00EA76E6">
        <w:rPr>
          <w:i/>
          <w:iCs/>
        </w:rPr>
        <w:t>immensément respectable</w:t>
      </w:r>
      <w:r w:rsidRPr="00EA76E6">
        <w:rPr>
          <w:i/>
          <w:iCs/>
        </w:rPr>
        <w:t xml:space="preserve">, </w:t>
      </w:r>
      <w:r w:rsidR="00CA2403" w:rsidRPr="00EA76E6">
        <w:rPr>
          <w:i/>
          <w:iCs/>
        </w:rPr>
        <w:t>et qui penche vers le puritanisme</w:t>
      </w:r>
      <w:r w:rsidRPr="00EA76E6">
        <w:rPr>
          <w:i/>
          <w:iCs/>
        </w:rPr>
        <w:t xml:space="preserve">. </w:t>
      </w:r>
      <w:r w:rsidR="00CA2403" w:rsidRPr="00EA76E6">
        <w:rPr>
          <w:i/>
          <w:iCs/>
        </w:rPr>
        <w:t>Il est difficile d</w:t>
      </w:r>
      <w:r w:rsidRPr="00EA76E6">
        <w:rPr>
          <w:i/>
          <w:iCs/>
        </w:rPr>
        <w:t>’</w:t>
      </w:r>
      <w:r w:rsidR="00CA2403" w:rsidRPr="00EA76E6">
        <w:rPr>
          <w:i/>
          <w:iCs/>
        </w:rPr>
        <w:t>imaginer un être moins émotif</w:t>
      </w:r>
      <w:r w:rsidRPr="00EA76E6">
        <w:rPr>
          <w:i/>
          <w:iCs/>
        </w:rPr>
        <w:t xml:space="preserve">. </w:t>
      </w:r>
      <w:r w:rsidR="00CA2403" w:rsidRPr="00EA76E6">
        <w:rPr>
          <w:i/>
          <w:iCs/>
        </w:rPr>
        <w:t>Pourtant je vous ai raconté que</w:t>
      </w:r>
      <w:r w:rsidRPr="00EA76E6">
        <w:rPr>
          <w:i/>
          <w:iCs/>
        </w:rPr>
        <w:t xml:space="preserve">, </w:t>
      </w:r>
      <w:r w:rsidR="00CA2403" w:rsidRPr="00EA76E6">
        <w:rPr>
          <w:i/>
          <w:iCs/>
        </w:rPr>
        <w:t>au cours de ma première nuit ici</w:t>
      </w:r>
      <w:r w:rsidRPr="00EA76E6">
        <w:rPr>
          <w:i/>
          <w:iCs/>
        </w:rPr>
        <w:t xml:space="preserve">, </w:t>
      </w:r>
      <w:r w:rsidR="00CA2403" w:rsidRPr="00EA76E6">
        <w:rPr>
          <w:i/>
          <w:iCs/>
        </w:rPr>
        <w:t>je l</w:t>
      </w:r>
      <w:r w:rsidRPr="00EA76E6">
        <w:rPr>
          <w:i/>
          <w:iCs/>
        </w:rPr>
        <w:t>’</w:t>
      </w:r>
      <w:r w:rsidR="00CA2403" w:rsidRPr="00EA76E6">
        <w:rPr>
          <w:i/>
          <w:iCs/>
        </w:rPr>
        <w:t>avais entendue sangloter amèrement</w:t>
      </w:r>
      <w:r w:rsidRPr="00EA76E6">
        <w:rPr>
          <w:i/>
          <w:iCs/>
        </w:rPr>
        <w:t xml:space="preserve"> ; </w:t>
      </w:r>
      <w:r w:rsidR="00CA2403" w:rsidRPr="00EA76E6">
        <w:rPr>
          <w:i/>
          <w:iCs/>
        </w:rPr>
        <w:t>depuis lors j</w:t>
      </w:r>
      <w:r w:rsidRPr="00EA76E6">
        <w:rPr>
          <w:i/>
          <w:iCs/>
        </w:rPr>
        <w:t>’</w:t>
      </w:r>
      <w:r w:rsidR="00CA2403" w:rsidRPr="00EA76E6">
        <w:rPr>
          <w:i/>
          <w:iCs/>
        </w:rPr>
        <w:t>ai observé plus d</w:t>
      </w:r>
      <w:r w:rsidRPr="00EA76E6">
        <w:rPr>
          <w:i/>
          <w:iCs/>
        </w:rPr>
        <w:t>’</w:t>
      </w:r>
      <w:r w:rsidR="00CA2403" w:rsidRPr="00EA76E6">
        <w:rPr>
          <w:i/>
          <w:iCs/>
        </w:rPr>
        <w:t>une fois des traces de larmes sur son visage</w:t>
      </w:r>
      <w:r w:rsidRPr="00EA76E6">
        <w:rPr>
          <w:i/>
          <w:iCs/>
        </w:rPr>
        <w:t xml:space="preserve">. </w:t>
      </w:r>
      <w:r w:rsidR="00CA2403" w:rsidRPr="00EA76E6">
        <w:rPr>
          <w:i/>
          <w:iCs/>
        </w:rPr>
        <w:t>Un chagrin profond la tenaille</w:t>
      </w:r>
      <w:r w:rsidRPr="00EA76E6">
        <w:rPr>
          <w:i/>
          <w:iCs/>
        </w:rPr>
        <w:t xml:space="preserve">. </w:t>
      </w:r>
      <w:r w:rsidR="00CA2403" w:rsidRPr="00EA76E6">
        <w:rPr>
          <w:i/>
          <w:iCs/>
        </w:rPr>
        <w:t>Parfois je me demande si elle ne se sent pas coupable d</w:t>
      </w:r>
      <w:r w:rsidRPr="00EA76E6">
        <w:rPr>
          <w:i/>
          <w:iCs/>
        </w:rPr>
        <w:t>’</w:t>
      </w:r>
      <w:r w:rsidR="00CA2403" w:rsidRPr="00EA76E6">
        <w:rPr>
          <w:i/>
          <w:iCs/>
        </w:rPr>
        <w:t>une faute qui l</w:t>
      </w:r>
      <w:r w:rsidRPr="00EA76E6">
        <w:rPr>
          <w:i/>
          <w:iCs/>
        </w:rPr>
        <w:t>’</w:t>
      </w:r>
      <w:r w:rsidR="00CA2403" w:rsidRPr="00EA76E6">
        <w:rPr>
          <w:i/>
          <w:iCs/>
        </w:rPr>
        <w:t>obsède</w:t>
      </w:r>
      <w:r w:rsidRPr="00EA76E6">
        <w:rPr>
          <w:i/>
          <w:iCs/>
        </w:rPr>
        <w:t xml:space="preserve">, </w:t>
      </w:r>
      <w:r w:rsidR="00CA2403" w:rsidRPr="00EA76E6">
        <w:rPr>
          <w:i/>
          <w:iCs/>
        </w:rPr>
        <w:t>parfois aussi je soupçonne Barrymore d</w:t>
      </w:r>
      <w:r w:rsidRPr="00EA76E6">
        <w:rPr>
          <w:i/>
          <w:iCs/>
        </w:rPr>
        <w:t>’</w:t>
      </w:r>
      <w:r w:rsidR="00CA2403" w:rsidRPr="00EA76E6">
        <w:rPr>
          <w:i/>
          <w:iCs/>
        </w:rPr>
        <w:t>être un tyran domestique</w:t>
      </w:r>
      <w:r w:rsidRPr="00EA76E6">
        <w:rPr>
          <w:i/>
          <w:iCs/>
        </w:rPr>
        <w:t xml:space="preserve">. </w:t>
      </w:r>
      <w:r w:rsidR="00CA2403" w:rsidRPr="00EA76E6">
        <w:rPr>
          <w:i/>
          <w:iCs/>
        </w:rPr>
        <w:t>J</w:t>
      </w:r>
      <w:r w:rsidRPr="00EA76E6">
        <w:rPr>
          <w:i/>
          <w:iCs/>
        </w:rPr>
        <w:t>’</w:t>
      </w:r>
      <w:r w:rsidR="00CA2403" w:rsidRPr="00EA76E6">
        <w:rPr>
          <w:i/>
          <w:iCs/>
        </w:rPr>
        <w:t>ai to</w:t>
      </w:r>
      <w:r w:rsidR="00CA2403" w:rsidRPr="00EA76E6">
        <w:rPr>
          <w:i/>
          <w:iCs/>
        </w:rPr>
        <w:t>u</w:t>
      </w:r>
      <w:r w:rsidR="00CA2403" w:rsidRPr="00EA76E6">
        <w:rPr>
          <w:i/>
          <w:iCs/>
        </w:rPr>
        <w:t>jours senti que le caractère de cet homme comportait de la si</w:t>
      </w:r>
      <w:r w:rsidR="00CA2403" w:rsidRPr="00EA76E6">
        <w:rPr>
          <w:i/>
          <w:iCs/>
        </w:rPr>
        <w:t>n</w:t>
      </w:r>
      <w:r w:rsidR="00CA2403" w:rsidRPr="00EA76E6">
        <w:rPr>
          <w:i/>
          <w:iCs/>
        </w:rPr>
        <w:t>gularité et du mystère</w:t>
      </w:r>
      <w:r w:rsidRPr="00EA76E6">
        <w:rPr>
          <w:i/>
          <w:iCs/>
        </w:rPr>
        <w:t xml:space="preserve">. </w:t>
      </w:r>
      <w:r w:rsidR="00CA2403" w:rsidRPr="00EA76E6">
        <w:rPr>
          <w:i/>
          <w:iCs/>
        </w:rPr>
        <w:t>L</w:t>
      </w:r>
      <w:r w:rsidRPr="00EA76E6">
        <w:rPr>
          <w:i/>
          <w:iCs/>
        </w:rPr>
        <w:t>’</w:t>
      </w:r>
      <w:r w:rsidR="00CA2403" w:rsidRPr="00EA76E6">
        <w:rPr>
          <w:i/>
          <w:iCs/>
        </w:rPr>
        <w:t>aventure de cette nuit a fortement aggravé mes soupçons</w:t>
      </w:r>
      <w:r w:rsidRPr="00EA76E6">
        <w:rPr>
          <w:i/>
          <w:iCs/>
        </w:rPr>
        <w:t>.</w:t>
      </w:r>
    </w:p>
    <w:p w14:paraId="0E8BBCC8" w14:textId="77777777" w:rsidR="00C646BA" w:rsidRPr="00EA76E6" w:rsidRDefault="00CA2403" w:rsidP="00C646BA">
      <w:pPr>
        <w:rPr>
          <w:i/>
          <w:iCs/>
        </w:rPr>
      </w:pPr>
      <w:r w:rsidRPr="00EA76E6">
        <w:rPr>
          <w:i/>
          <w:iCs/>
        </w:rPr>
        <w:t>L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affaire en elle-même paraît mince</w:t>
      </w:r>
      <w:r w:rsidR="00C646BA" w:rsidRPr="00EA76E6">
        <w:rPr>
          <w:i/>
          <w:iCs/>
        </w:rPr>
        <w:t xml:space="preserve">. </w:t>
      </w:r>
      <w:r w:rsidRPr="00EA76E6">
        <w:rPr>
          <w:i/>
          <w:iCs/>
        </w:rPr>
        <w:t>Vous savez que je n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ai pas le sommeil lourd</w:t>
      </w:r>
      <w:r w:rsidR="00C646BA" w:rsidRPr="00EA76E6">
        <w:rPr>
          <w:i/>
          <w:iCs/>
        </w:rPr>
        <w:t xml:space="preserve"> ; </w:t>
      </w:r>
      <w:r w:rsidRPr="00EA76E6">
        <w:rPr>
          <w:i/>
          <w:iCs/>
        </w:rPr>
        <w:t xml:space="preserve">depuis que dans cette maison je me tiens </w:t>
      </w:r>
      <w:r w:rsidRPr="00EA76E6">
        <w:rPr>
          <w:i/>
          <w:iCs/>
        </w:rPr>
        <w:lastRenderedPageBreak/>
        <w:t>sur mes gardes il est plus léger que jamais</w:t>
      </w:r>
      <w:r w:rsidR="00C646BA" w:rsidRPr="00EA76E6">
        <w:rPr>
          <w:i/>
          <w:iCs/>
        </w:rPr>
        <w:t xml:space="preserve">. </w:t>
      </w:r>
      <w:r w:rsidRPr="00EA76E6">
        <w:rPr>
          <w:i/>
          <w:iCs/>
        </w:rPr>
        <w:t>La nuit dernière</w:t>
      </w:r>
      <w:r w:rsidR="00C646BA" w:rsidRPr="00EA76E6">
        <w:rPr>
          <w:i/>
          <w:iCs/>
        </w:rPr>
        <w:t xml:space="preserve">, </w:t>
      </w:r>
      <w:r w:rsidRPr="00EA76E6">
        <w:rPr>
          <w:i/>
          <w:iCs/>
        </w:rPr>
        <w:t>vers deux heures du matin</w:t>
      </w:r>
      <w:r w:rsidR="00C646BA" w:rsidRPr="00EA76E6">
        <w:rPr>
          <w:i/>
          <w:iCs/>
        </w:rPr>
        <w:t xml:space="preserve">, </w:t>
      </w:r>
      <w:r w:rsidRPr="00EA76E6">
        <w:rPr>
          <w:i/>
          <w:iCs/>
        </w:rPr>
        <w:t>je fus réveillé par un bruit de pas légers dans le couloir</w:t>
      </w:r>
      <w:r w:rsidR="00C646BA" w:rsidRPr="00EA76E6">
        <w:rPr>
          <w:i/>
          <w:iCs/>
        </w:rPr>
        <w:t xml:space="preserve">. </w:t>
      </w:r>
      <w:r w:rsidRPr="00EA76E6">
        <w:rPr>
          <w:i/>
          <w:iCs/>
        </w:rPr>
        <w:t>Je me levai</w:t>
      </w:r>
      <w:r w:rsidR="00C646BA" w:rsidRPr="00EA76E6">
        <w:rPr>
          <w:i/>
          <w:iCs/>
        </w:rPr>
        <w:t xml:space="preserve">, </w:t>
      </w:r>
      <w:r w:rsidRPr="00EA76E6">
        <w:rPr>
          <w:i/>
          <w:iCs/>
        </w:rPr>
        <w:t>ouvris ma porte</w:t>
      </w:r>
      <w:r w:rsidR="00C646BA" w:rsidRPr="00EA76E6">
        <w:rPr>
          <w:i/>
          <w:iCs/>
        </w:rPr>
        <w:t xml:space="preserve">, </w:t>
      </w:r>
      <w:r w:rsidRPr="00EA76E6">
        <w:rPr>
          <w:i/>
          <w:iCs/>
        </w:rPr>
        <w:t>inspectai les alentours</w:t>
      </w:r>
      <w:r w:rsidR="00C646BA" w:rsidRPr="00EA76E6">
        <w:rPr>
          <w:i/>
          <w:iCs/>
        </w:rPr>
        <w:t xml:space="preserve">. </w:t>
      </w:r>
      <w:r w:rsidRPr="00EA76E6">
        <w:rPr>
          <w:i/>
          <w:iCs/>
        </w:rPr>
        <w:t>Une grande ombre noire avançait dans le co</w:t>
      </w:r>
      <w:r w:rsidRPr="00EA76E6">
        <w:rPr>
          <w:i/>
          <w:iCs/>
        </w:rPr>
        <w:t>u</w:t>
      </w:r>
      <w:r w:rsidRPr="00EA76E6">
        <w:rPr>
          <w:i/>
          <w:iCs/>
        </w:rPr>
        <w:t>loir</w:t>
      </w:r>
      <w:r w:rsidR="00C646BA" w:rsidRPr="00EA76E6">
        <w:rPr>
          <w:i/>
          <w:iCs/>
        </w:rPr>
        <w:t xml:space="preserve">, </w:t>
      </w:r>
      <w:r w:rsidRPr="00EA76E6">
        <w:rPr>
          <w:i/>
          <w:iCs/>
        </w:rPr>
        <w:t>projetée par un homme qui marchait doucement et qui tenait à la main une bougie</w:t>
      </w:r>
      <w:r w:rsidR="00C646BA" w:rsidRPr="00EA76E6">
        <w:rPr>
          <w:i/>
          <w:iCs/>
        </w:rPr>
        <w:t xml:space="preserve">. </w:t>
      </w:r>
      <w:r w:rsidRPr="00EA76E6">
        <w:rPr>
          <w:i/>
          <w:iCs/>
        </w:rPr>
        <w:t>Il n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était vêtu que d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une chemise et d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un pantalon</w:t>
      </w:r>
      <w:r w:rsidR="00C646BA" w:rsidRPr="00EA76E6">
        <w:rPr>
          <w:i/>
          <w:iCs/>
        </w:rPr>
        <w:t xml:space="preserve"> ; </w:t>
      </w:r>
      <w:r w:rsidRPr="00EA76E6">
        <w:rPr>
          <w:i/>
          <w:iCs/>
        </w:rPr>
        <w:t>il avait les pieds nus</w:t>
      </w:r>
      <w:r w:rsidR="00C646BA" w:rsidRPr="00EA76E6">
        <w:rPr>
          <w:i/>
          <w:iCs/>
        </w:rPr>
        <w:t xml:space="preserve">. </w:t>
      </w:r>
      <w:r w:rsidRPr="00EA76E6">
        <w:rPr>
          <w:i/>
          <w:iCs/>
        </w:rPr>
        <w:t>D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après sa taille c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était Barrymore</w:t>
      </w:r>
      <w:r w:rsidR="00C646BA" w:rsidRPr="00EA76E6">
        <w:rPr>
          <w:i/>
          <w:iCs/>
        </w:rPr>
        <w:t xml:space="preserve">. </w:t>
      </w:r>
      <w:r w:rsidRPr="00EA76E6">
        <w:rPr>
          <w:i/>
          <w:iCs/>
        </w:rPr>
        <w:t>Il marchait très lentement</w:t>
      </w:r>
      <w:r w:rsidR="00C646BA" w:rsidRPr="00EA76E6">
        <w:rPr>
          <w:i/>
          <w:iCs/>
        </w:rPr>
        <w:t xml:space="preserve">, </w:t>
      </w:r>
      <w:r w:rsidRPr="00EA76E6">
        <w:rPr>
          <w:i/>
          <w:iCs/>
        </w:rPr>
        <w:t>avec beaucoup de pr</w:t>
      </w:r>
      <w:r w:rsidRPr="00EA76E6">
        <w:rPr>
          <w:i/>
          <w:iCs/>
        </w:rPr>
        <w:t>é</w:t>
      </w:r>
      <w:r w:rsidRPr="00EA76E6">
        <w:rPr>
          <w:i/>
          <w:iCs/>
        </w:rPr>
        <w:t>cautions</w:t>
      </w:r>
      <w:r w:rsidR="00C646BA" w:rsidRPr="00EA76E6">
        <w:rPr>
          <w:i/>
          <w:iCs/>
        </w:rPr>
        <w:t xml:space="preserve"> ; </w:t>
      </w:r>
      <w:r w:rsidRPr="00EA76E6">
        <w:rPr>
          <w:i/>
          <w:iCs/>
        </w:rPr>
        <w:t>dans tout son aspect il y avait quelque chose d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indiciblement coupable et furtif</w:t>
      </w:r>
      <w:r w:rsidR="00C646BA" w:rsidRPr="00EA76E6">
        <w:rPr>
          <w:i/>
          <w:iCs/>
        </w:rPr>
        <w:t>.</w:t>
      </w:r>
    </w:p>
    <w:p w14:paraId="27C84B98" w14:textId="77777777" w:rsidR="00C646BA" w:rsidRPr="00EA76E6" w:rsidRDefault="00CA2403" w:rsidP="00C646BA">
      <w:pPr>
        <w:rPr>
          <w:i/>
          <w:iCs/>
        </w:rPr>
      </w:pPr>
      <w:r w:rsidRPr="00EA76E6">
        <w:rPr>
          <w:i/>
          <w:iCs/>
        </w:rPr>
        <w:t>Je vous ai indiqué que le couloir est interrompu par la g</w:t>
      </w:r>
      <w:r w:rsidRPr="00EA76E6">
        <w:rPr>
          <w:i/>
          <w:iCs/>
        </w:rPr>
        <w:t>a</w:t>
      </w:r>
      <w:r w:rsidRPr="00EA76E6">
        <w:rPr>
          <w:i/>
          <w:iCs/>
        </w:rPr>
        <w:t>lerie qui court le long du vestibule</w:t>
      </w:r>
      <w:r w:rsidR="00C646BA" w:rsidRPr="00EA76E6">
        <w:rPr>
          <w:i/>
          <w:iCs/>
        </w:rPr>
        <w:t xml:space="preserve">, </w:t>
      </w:r>
      <w:r w:rsidRPr="00EA76E6">
        <w:rPr>
          <w:i/>
          <w:iCs/>
        </w:rPr>
        <w:t>mais qu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il se prolonge de l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autre côté</w:t>
      </w:r>
      <w:r w:rsidR="00C646BA" w:rsidRPr="00EA76E6">
        <w:rPr>
          <w:i/>
          <w:iCs/>
        </w:rPr>
        <w:t xml:space="preserve">. </w:t>
      </w:r>
      <w:r w:rsidRPr="00EA76E6">
        <w:rPr>
          <w:i/>
          <w:iCs/>
        </w:rPr>
        <w:t>J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ai attendu qu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il ait avancé</w:t>
      </w:r>
      <w:r w:rsidR="00C646BA" w:rsidRPr="00EA76E6">
        <w:rPr>
          <w:i/>
          <w:iCs/>
        </w:rPr>
        <w:t xml:space="preserve">, </w:t>
      </w:r>
      <w:r w:rsidRPr="00EA76E6">
        <w:rPr>
          <w:i/>
          <w:iCs/>
        </w:rPr>
        <w:t>puis je l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ai suivi</w:t>
      </w:r>
      <w:r w:rsidR="00C646BA" w:rsidRPr="00EA76E6">
        <w:rPr>
          <w:i/>
          <w:iCs/>
        </w:rPr>
        <w:t xml:space="preserve">. </w:t>
      </w:r>
      <w:r w:rsidRPr="00EA76E6">
        <w:rPr>
          <w:i/>
          <w:iCs/>
        </w:rPr>
        <w:t>Quand je suis arrivé à la galerie</w:t>
      </w:r>
      <w:r w:rsidR="00C646BA" w:rsidRPr="00EA76E6">
        <w:rPr>
          <w:i/>
          <w:iCs/>
        </w:rPr>
        <w:t xml:space="preserve">, </w:t>
      </w:r>
      <w:r w:rsidRPr="00EA76E6">
        <w:rPr>
          <w:i/>
          <w:iCs/>
        </w:rPr>
        <w:t>il avait atteint l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extrémité de l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autre couloir et j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ai pu voir</w:t>
      </w:r>
      <w:r w:rsidR="00C646BA" w:rsidRPr="00EA76E6">
        <w:rPr>
          <w:i/>
          <w:iCs/>
        </w:rPr>
        <w:t xml:space="preserve">, </w:t>
      </w:r>
      <w:r w:rsidRPr="00EA76E6">
        <w:rPr>
          <w:i/>
          <w:iCs/>
        </w:rPr>
        <w:t>par lueur qui filtrait d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une porte ouverte</w:t>
      </w:r>
      <w:r w:rsidR="00C646BA" w:rsidRPr="00EA76E6">
        <w:rPr>
          <w:i/>
          <w:iCs/>
        </w:rPr>
        <w:t xml:space="preserve">, </w:t>
      </w:r>
      <w:r w:rsidRPr="00EA76E6">
        <w:rPr>
          <w:i/>
          <w:iCs/>
        </w:rPr>
        <w:t>qu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il était entré dans l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une des chambres</w:t>
      </w:r>
      <w:r w:rsidR="00C646BA" w:rsidRPr="00EA76E6">
        <w:rPr>
          <w:i/>
          <w:iCs/>
        </w:rPr>
        <w:t xml:space="preserve">. </w:t>
      </w:r>
      <w:r w:rsidRPr="00EA76E6">
        <w:rPr>
          <w:i/>
          <w:iCs/>
        </w:rPr>
        <w:t>Comme toutes ces chambres sont vides de meubles et inoccupées</w:t>
      </w:r>
      <w:r w:rsidR="00C646BA" w:rsidRPr="00EA76E6">
        <w:rPr>
          <w:i/>
          <w:iCs/>
        </w:rPr>
        <w:t xml:space="preserve">, </w:t>
      </w:r>
      <w:r w:rsidRPr="00EA76E6">
        <w:rPr>
          <w:i/>
          <w:iCs/>
        </w:rPr>
        <w:t>son expédition me sembla inexplicable</w:t>
      </w:r>
      <w:r w:rsidR="00C646BA" w:rsidRPr="00EA76E6">
        <w:rPr>
          <w:i/>
          <w:iCs/>
        </w:rPr>
        <w:t xml:space="preserve">. </w:t>
      </w:r>
      <w:r w:rsidRPr="00EA76E6">
        <w:rPr>
          <w:i/>
          <w:iCs/>
        </w:rPr>
        <w:t>La lueur brillait paisibl</w:t>
      </w:r>
      <w:r w:rsidRPr="00EA76E6">
        <w:rPr>
          <w:i/>
          <w:iCs/>
        </w:rPr>
        <w:t>e</w:t>
      </w:r>
      <w:r w:rsidRPr="00EA76E6">
        <w:rPr>
          <w:i/>
          <w:iCs/>
        </w:rPr>
        <w:t>ment</w:t>
      </w:r>
      <w:r w:rsidR="00C646BA" w:rsidRPr="00EA76E6">
        <w:rPr>
          <w:i/>
          <w:iCs/>
        </w:rPr>
        <w:t xml:space="preserve">, </w:t>
      </w:r>
      <w:r w:rsidRPr="00EA76E6">
        <w:rPr>
          <w:i/>
          <w:iCs/>
        </w:rPr>
        <w:t>comme s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il se tenait immobile</w:t>
      </w:r>
      <w:r w:rsidR="00C646BA" w:rsidRPr="00EA76E6">
        <w:rPr>
          <w:i/>
          <w:iCs/>
        </w:rPr>
        <w:t xml:space="preserve">. </w:t>
      </w:r>
      <w:r w:rsidRPr="00EA76E6">
        <w:rPr>
          <w:i/>
          <w:iCs/>
        </w:rPr>
        <w:t>Je me faufilai dans le co</w:t>
      </w:r>
      <w:r w:rsidRPr="00EA76E6">
        <w:rPr>
          <w:i/>
          <w:iCs/>
        </w:rPr>
        <w:t>u</w:t>
      </w:r>
      <w:r w:rsidRPr="00EA76E6">
        <w:rPr>
          <w:i/>
          <w:iCs/>
        </w:rPr>
        <w:t>loir</w:t>
      </w:r>
      <w:r w:rsidR="00C646BA" w:rsidRPr="00EA76E6">
        <w:rPr>
          <w:i/>
          <w:iCs/>
        </w:rPr>
        <w:t xml:space="preserve">, </w:t>
      </w:r>
      <w:r w:rsidRPr="00EA76E6">
        <w:rPr>
          <w:i/>
          <w:iCs/>
        </w:rPr>
        <w:t>sans bruit</w:t>
      </w:r>
      <w:r w:rsidR="00C646BA" w:rsidRPr="00EA76E6">
        <w:rPr>
          <w:i/>
          <w:iCs/>
        </w:rPr>
        <w:t xml:space="preserve">, </w:t>
      </w:r>
      <w:r w:rsidRPr="00EA76E6">
        <w:rPr>
          <w:i/>
          <w:iCs/>
        </w:rPr>
        <w:t>et je regardai par l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entrebâillement de la porte</w:t>
      </w:r>
      <w:r w:rsidR="00C646BA" w:rsidRPr="00EA76E6">
        <w:rPr>
          <w:i/>
          <w:iCs/>
        </w:rPr>
        <w:t>.</w:t>
      </w:r>
    </w:p>
    <w:p w14:paraId="512C7542" w14:textId="77777777" w:rsidR="00C646BA" w:rsidRPr="00EA76E6" w:rsidRDefault="00CA2403">
      <w:pPr>
        <w:rPr>
          <w:i/>
          <w:iCs/>
        </w:rPr>
      </w:pPr>
      <w:r w:rsidRPr="00EA76E6">
        <w:rPr>
          <w:i/>
          <w:iCs/>
        </w:rPr>
        <w:t>Barrymore était collé le nez à la fenêtre</w:t>
      </w:r>
      <w:r w:rsidR="00C646BA" w:rsidRPr="00EA76E6">
        <w:rPr>
          <w:i/>
          <w:iCs/>
        </w:rPr>
        <w:t xml:space="preserve">, </w:t>
      </w:r>
      <w:r w:rsidRPr="00EA76E6">
        <w:rPr>
          <w:i/>
          <w:iCs/>
        </w:rPr>
        <w:t>en maintenant la bougie contre la vitre</w:t>
      </w:r>
      <w:r w:rsidR="00C646BA" w:rsidRPr="00EA76E6">
        <w:rPr>
          <w:i/>
          <w:iCs/>
        </w:rPr>
        <w:t xml:space="preserve">. </w:t>
      </w:r>
      <w:r w:rsidRPr="00EA76E6">
        <w:rPr>
          <w:i/>
          <w:iCs/>
        </w:rPr>
        <w:t>Je le voyais de trois quarts</w:t>
      </w:r>
      <w:r w:rsidR="00C646BA" w:rsidRPr="00EA76E6">
        <w:rPr>
          <w:i/>
          <w:iCs/>
        </w:rPr>
        <w:t xml:space="preserve"> ; </w:t>
      </w:r>
      <w:r w:rsidRPr="00EA76E6">
        <w:rPr>
          <w:i/>
          <w:iCs/>
        </w:rPr>
        <w:t>sa figure était contractée</w:t>
      </w:r>
      <w:r w:rsidR="00C646BA" w:rsidRPr="00EA76E6">
        <w:rPr>
          <w:i/>
          <w:iCs/>
        </w:rPr>
        <w:t xml:space="preserve"> ; </w:t>
      </w:r>
      <w:r w:rsidRPr="00EA76E6">
        <w:rPr>
          <w:i/>
          <w:iCs/>
        </w:rPr>
        <w:t>il scrutait la nuit sur la lande</w:t>
      </w:r>
      <w:r w:rsidR="00C646BA" w:rsidRPr="00EA76E6">
        <w:rPr>
          <w:i/>
          <w:iCs/>
        </w:rPr>
        <w:t xml:space="preserve">. </w:t>
      </w:r>
      <w:r w:rsidRPr="00EA76E6">
        <w:rPr>
          <w:i/>
          <w:iCs/>
        </w:rPr>
        <w:t>Pendant quelques minutes il fouilla l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obscurité avec un regard intense</w:t>
      </w:r>
      <w:r w:rsidR="00C646BA" w:rsidRPr="00EA76E6">
        <w:rPr>
          <w:i/>
          <w:iCs/>
        </w:rPr>
        <w:t xml:space="preserve">. </w:t>
      </w:r>
      <w:r w:rsidRPr="00EA76E6">
        <w:rPr>
          <w:i/>
          <w:iCs/>
        </w:rPr>
        <w:t>Puis il poussa un grognement et</w:t>
      </w:r>
      <w:r w:rsidR="00C646BA" w:rsidRPr="00EA76E6">
        <w:rPr>
          <w:i/>
          <w:iCs/>
        </w:rPr>
        <w:t xml:space="preserve">, </w:t>
      </w:r>
      <w:r w:rsidRPr="00EA76E6">
        <w:rPr>
          <w:i/>
          <w:iCs/>
        </w:rPr>
        <w:t>d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un geste impatient</w:t>
      </w:r>
      <w:r w:rsidR="00C646BA" w:rsidRPr="00EA76E6">
        <w:rPr>
          <w:i/>
          <w:iCs/>
        </w:rPr>
        <w:t xml:space="preserve">, </w:t>
      </w:r>
      <w:r w:rsidRPr="00EA76E6">
        <w:rPr>
          <w:i/>
          <w:iCs/>
        </w:rPr>
        <w:t>il souffla la bougie</w:t>
      </w:r>
      <w:r w:rsidR="00C646BA" w:rsidRPr="00EA76E6">
        <w:rPr>
          <w:i/>
          <w:iCs/>
        </w:rPr>
        <w:t xml:space="preserve">. </w:t>
      </w:r>
      <w:r w:rsidRPr="00EA76E6">
        <w:rPr>
          <w:i/>
          <w:iCs/>
        </w:rPr>
        <w:t>Aussitôt je réintégrai ma chambre</w:t>
      </w:r>
      <w:r w:rsidR="00C646BA" w:rsidRPr="00EA76E6">
        <w:rPr>
          <w:i/>
          <w:iCs/>
        </w:rPr>
        <w:t xml:space="preserve"> ; </w:t>
      </w:r>
      <w:r w:rsidRPr="00EA76E6">
        <w:rPr>
          <w:i/>
          <w:iCs/>
        </w:rPr>
        <w:t>des pas furtifs ne tardèrent pas à m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indiquer que Barrymore repassait devant ma porte</w:t>
      </w:r>
      <w:r w:rsidR="00C646BA" w:rsidRPr="00EA76E6">
        <w:rPr>
          <w:i/>
          <w:iCs/>
        </w:rPr>
        <w:t xml:space="preserve">. </w:t>
      </w:r>
      <w:r w:rsidRPr="00EA76E6">
        <w:rPr>
          <w:i/>
          <w:iCs/>
        </w:rPr>
        <w:t>Bien après</w:t>
      </w:r>
      <w:r w:rsidR="00C646BA" w:rsidRPr="00EA76E6">
        <w:rPr>
          <w:i/>
          <w:iCs/>
        </w:rPr>
        <w:t xml:space="preserve">, </w:t>
      </w:r>
      <w:r w:rsidRPr="00EA76E6">
        <w:rPr>
          <w:i/>
          <w:iCs/>
        </w:rPr>
        <w:t>alors que j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étais retombé dans un so</w:t>
      </w:r>
      <w:r w:rsidRPr="00EA76E6">
        <w:rPr>
          <w:i/>
          <w:iCs/>
        </w:rPr>
        <w:t>m</w:t>
      </w:r>
      <w:r w:rsidRPr="00EA76E6">
        <w:rPr>
          <w:i/>
          <w:iCs/>
        </w:rPr>
        <w:t>meil léger</w:t>
      </w:r>
      <w:r w:rsidR="00C646BA" w:rsidRPr="00EA76E6">
        <w:rPr>
          <w:i/>
          <w:iCs/>
        </w:rPr>
        <w:t xml:space="preserve">, </w:t>
      </w:r>
      <w:r w:rsidRPr="00EA76E6">
        <w:rPr>
          <w:i/>
          <w:iCs/>
        </w:rPr>
        <w:t>j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entendis une clef tourner quelque part dans une serrure</w:t>
      </w:r>
      <w:r w:rsidR="00C646BA" w:rsidRPr="00EA76E6">
        <w:rPr>
          <w:i/>
          <w:iCs/>
        </w:rPr>
        <w:t xml:space="preserve">, </w:t>
      </w:r>
      <w:r w:rsidRPr="00EA76E6">
        <w:rPr>
          <w:i/>
          <w:iCs/>
        </w:rPr>
        <w:t>mais je ne saurais dire où exactement</w:t>
      </w:r>
      <w:r w:rsidR="00C646BA" w:rsidRPr="00EA76E6">
        <w:rPr>
          <w:i/>
          <w:iCs/>
        </w:rPr>
        <w:t xml:space="preserve">. </w:t>
      </w:r>
      <w:r w:rsidRPr="00EA76E6">
        <w:rPr>
          <w:i/>
          <w:iCs/>
        </w:rPr>
        <w:t>La signification de tout cela m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échappe</w:t>
      </w:r>
      <w:r w:rsidR="00C646BA" w:rsidRPr="00EA76E6">
        <w:rPr>
          <w:i/>
          <w:iCs/>
        </w:rPr>
        <w:t xml:space="preserve">, </w:t>
      </w:r>
      <w:r w:rsidRPr="00EA76E6">
        <w:rPr>
          <w:i/>
          <w:iCs/>
        </w:rPr>
        <w:t>mais ce dont je suis sûr</w:t>
      </w:r>
      <w:r w:rsidR="00C646BA" w:rsidRPr="00EA76E6">
        <w:rPr>
          <w:i/>
          <w:iCs/>
        </w:rPr>
        <w:t xml:space="preserve">, </w:t>
      </w:r>
      <w:r w:rsidRPr="00EA76E6">
        <w:rPr>
          <w:i/>
          <w:iCs/>
        </w:rPr>
        <w:t>c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est qu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une affaire secrète se trame dans ce sinistre manoir</w:t>
      </w:r>
      <w:r w:rsidR="00C646BA" w:rsidRPr="00EA76E6">
        <w:rPr>
          <w:i/>
          <w:iCs/>
        </w:rPr>
        <w:t xml:space="preserve">, </w:t>
      </w:r>
      <w:r w:rsidRPr="00EA76E6">
        <w:rPr>
          <w:i/>
          <w:iCs/>
        </w:rPr>
        <w:t xml:space="preserve">et que tôt ou tard nous aurons à en sonder le </w:t>
      </w:r>
      <w:r w:rsidRPr="00EA76E6">
        <w:rPr>
          <w:i/>
          <w:iCs/>
        </w:rPr>
        <w:lastRenderedPageBreak/>
        <w:t>fond</w:t>
      </w:r>
      <w:r w:rsidR="00C646BA" w:rsidRPr="00EA76E6">
        <w:rPr>
          <w:i/>
          <w:iCs/>
        </w:rPr>
        <w:t xml:space="preserve">. </w:t>
      </w:r>
      <w:r w:rsidRPr="00EA76E6">
        <w:rPr>
          <w:i/>
          <w:iCs/>
        </w:rPr>
        <w:t>Je ne vous agacerai pas avec les théories que ma tête élabore</w:t>
      </w:r>
      <w:r w:rsidR="00C646BA" w:rsidRPr="00EA76E6">
        <w:rPr>
          <w:i/>
          <w:iCs/>
        </w:rPr>
        <w:t xml:space="preserve">, </w:t>
      </w:r>
      <w:r w:rsidRPr="00EA76E6">
        <w:rPr>
          <w:i/>
          <w:iCs/>
        </w:rPr>
        <w:t>puisque vous m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avez prié de me borner aux faits</w:t>
      </w:r>
      <w:r w:rsidR="00C646BA" w:rsidRPr="00EA76E6">
        <w:rPr>
          <w:i/>
          <w:iCs/>
        </w:rPr>
        <w:t xml:space="preserve">. </w:t>
      </w:r>
      <w:r w:rsidRPr="00EA76E6">
        <w:rPr>
          <w:i/>
          <w:iCs/>
        </w:rPr>
        <w:t>Ce matin</w:t>
      </w:r>
      <w:r w:rsidR="00C646BA" w:rsidRPr="00EA76E6">
        <w:rPr>
          <w:i/>
          <w:iCs/>
        </w:rPr>
        <w:t xml:space="preserve">, </w:t>
      </w:r>
      <w:r w:rsidRPr="00EA76E6">
        <w:rPr>
          <w:i/>
          <w:iCs/>
        </w:rPr>
        <w:t>j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ai eu une longue convers</w:t>
      </w:r>
      <w:r w:rsidRPr="00EA76E6">
        <w:rPr>
          <w:i/>
          <w:iCs/>
        </w:rPr>
        <w:t>a</w:t>
      </w:r>
      <w:r w:rsidRPr="00EA76E6">
        <w:rPr>
          <w:i/>
          <w:iCs/>
        </w:rPr>
        <w:t>tion avec Sir Henry</w:t>
      </w:r>
      <w:r w:rsidR="00C646BA" w:rsidRPr="00EA76E6">
        <w:rPr>
          <w:i/>
          <w:iCs/>
        </w:rPr>
        <w:t xml:space="preserve">, </w:t>
      </w:r>
      <w:r w:rsidRPr="00EA76E6">
        <w:rPr>
          <w:i/>
          <w:iCs/>
        </w:rPr>
        <w:t>et nous avons envisagé un plan de ca</w:t>
      </w:r>
      <w:r w:rsidRPr="00EA76E6">
        <w:rPr>
          <w:i/>
          <w:iCs/>
        </w:rPr>
        <w:t>m</w:t>
      </w:r>
      <w:r w:rsidRPr="00EA76E6">
        <w:rPr>
          <w:i/>
          <w:iCs/>
        </w:rPr>
        <w:t>pagne fondé sur nos observations de la nuit dernière</w:t>
      </w:r>
      <w:r w:rsidR="00C646BA" w:rsidRPr="00EA76E6">
        <w:rPr>
          <w:i/>
          <w:iCs/>
        </w:rPr>
        <w:t xml:space="preserve">. </w:t>
      </w:r>
      <w:r w:rsidRPr="00EA76E6">
        <w:rPr>
          <w:i/>
          <w:iCs/>
        </w:rPr>
        <w:t>Je ne vous en parle pas à présent</w:t>
      </w:r>
      <w:r w:rsidR="00C646BA" w:rsidRPr="00EA76E6">
        <w:rPr>
          <w:i/>
          <w:iCs/>
        </w:rPr>
        <w:t xml:space="preserve">, </w:t>
      </w:r>
      <w:r w:rsidRPr="00EA76E6">
        <w:rPr>
          <w:i/>
          <w:iCs/>
        </w:rPr>
        <w:t>mais il devrait me fournir l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occasion d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un prochain rapport bien intéressant</w:t>
      </w:r>
      <w:r w:rsidR="00C646BA" w:rsidRPr="00EA76E6">
        <w:rPr>
          <w:i/>
          <w:iCs/>
        </w:rPr>
        <w:t>.</w:t>
      </w:r>
    </w:p>
    <w:p w14:paraId="42B648E3" w14:textId="4A08DDA9" w:rsidR="003A2C8A" w:rsidRPr="00EA76E6" w:rsidRDefault="00CA2403" w:rsidP="00C646BA">
      <w:pPr>
        <w:pStyle w:val="Titre1"/>
      </w:pPr>
      <w:bookmarkStart w:id="16" w:name="_Toc51608181"/>
      <w:bookmarkStart w:id="17" w:name="_Toc203664746"/>
      <w:r w:rsidRPr="00EA76E6">
        <w:lastRenderedPageBreak/>
        <w:t>CHAPITRE IX</w:t>
      </w:r>
      <w:r w:rsidRPr="00EA76E6">
        <w:br/>
      </w:r>
      <w:r w:rsidR="00913B0F" w:rsidRPr="00EA76E6">
        <w:t>LUMIÈRE</w:t>
      </w:r>
      <w:r w:rsidRPr="00EA76E6">
        <w:t xml:space="preserve"> SUR </w:t>
      </w:r>
      <w:smartTag w:uri="urn:schemas-microsoft-com:office:smarttags" w:element="PersonName">
        <w:smartTagPr>
          <w:attr w:name="ProductID" w:val="LA LANDE￼SECOND"/>
        </w:smartTagPr>
        <w:r w:rsidRPr="00EA76E6">
          <w:t>LA LANDE</w:t>
        </w:r>
        <w:r w:rsidRPr="00EA76E6">
          <w:br/>
          <w:t>SECOND</w:t>
        </w:r>
      </w:smartTag>
      <w:r w:rsidRPr="00EA76E6">
        <w:t xml:space="preserve"> RAPPORT DU DOCTEUR WATSON</w:t>
      </w:r>
      <w:bookmarkEnd w:id="16"/>
      <w:bookmarkEnd w:id="17"/>
      <w:r w:rsidR="003A2C8A" w:rsidRPr="00EA76E6">
        <w:br/>
      </w:r>
    </w:p>
    <w:p w14:paraId="13485D01" w14:textId="09B11056" w:rsidR="00C646BA" w:rsidRPr="00EA76E6" w:rsidRDefault="00CA2403" w:rsidP="00C646BA">
      <w:r w:rsidRPr="00EA76E6">
        <w:rPr>
          <w:i/>
          <w:iCs/>
        </w:rPr>
        <w:t>Baskerville Hall</w:t>
      </w:r>
      <w:r w:rsidR="00C646BA" w:rsidRPr="00EA76E6">
        <w:rPr>
          <w:i/>
          <w:iCs/>
        </w:rPr>
        <w:t xml:space="preserve">, </w:t>
      </w:r>
      <w:r w:rsidRPr="00EA76E6">
        <w:rPr>
          <w:i/>
          <w:iCs/>
        </w:rPr>
        <w:t>1</w:t>
      </w:r>
      <w:r w:rsidR="00C646BA" w:rsidRPr="00EA76E6">
        <w:rPr>
          <w:i/>
          <w:iCs/>
        </w:rPr>
        <w:t>5 octobre</w:t>
      </w:r>
    </w:p>
    <w:p w14:paraId="5585828C" w14:textId="77777777" w:rsidR="00C646BA" w:rsidRPr="00EA76E6" w:rsidRDefault="00CA2403" w:rsidP="00C646BA">
      <w:pPr>
        <w:rPr>
          <w:i/>
          <w:iCs/>
        </w:rPr>
      </w:pPr>
      <w:r w:rsidRPr="00EA76E6">
        <w:rPr>
          <w:i/>
          <w:iCs/>
        </w:rPr>
        <w:t>Mon Cher Holmes</w:t>
      </w:r>
      <w:r w:rsidR="00C646BA" w:rsidRPr="00EA76E6">
        <w:rPr>
          <w:i/>
          <w:iCs/>
        </w:rPr>
        <w:t>,</w:t>
      </w:r>
    </w:p>
    <w:p w14:paraId="314C33FA" w14:textId="77777777" w:rsidR="00C646BA" w:rsidRPr="00EA76E6" w:rsidRDefault="00CA2403" w:rsidP="00C646BA">
      <w:pPr>
        <w:rPr>
          <w:i/>
          <w:iCs/>
        </w:rPr>
      </w:pPr>
      <w:r w:rsidRPr="00EA76E6">
        <w:rPr>
          <w:i/>
          <w:iCs/>
        </w:rPr>
        <w:t>Si je ne vous ai pas communiqué beaucoup de nouvelles pendant les premiers jours de ma mission</w:t>
      </w:r>
      <w:r w:rsidR="00C646BA" w:rsidRPr="00EA76E6">
        <w:rPr>
          <w:i/>
          <w:iCs/>
        </w:rPr>
        <w:t xml:space="preserve">, </w:t>
      </w:r>
      <w:r w:rsidRPr="00EA76E6">
        <w:rPr>
          <w:i/>
          <w:iCs/>
        </w:rPr>
        <w:t>reconnaissez que je m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emploie à rattraper le temps perdu</w:t>
      </w:r>
      <w:r w:rsidR="00C646BA" w:rsidRPr="00EA76E6">
        <w:rPr>
          <w:i/>
          <w:iCs/>
        </w:rPr>
        <w:t xml:space="preserve"> : </w:t>
      </w:r>
      <w:r w:rsidRPr="00EA76E6">
        <w:rPr>
          <w:i/>
          <w:iCs/>
        </w:rPr>
        <w:t>les événements fondent sur nous</w:t>
      </w:r>
      <w:r w:rsidR="00C646BA" w:rsidRPr="00EA76E6">
        <w:rPr>
          <w:i/>
          <w:iCs/>
        </w:rPr>
        <w:t xml:space="preserve">, </w:t>
      </w:r>
      <w:r w:rsidRPr="00EA76E6">
        <w:rPr>
          <w:i/>
          <w:iCs/>
        </w:rPr>
        <w:t>rapides et serrés</w:t>
      </w:r>
      <w:r w:rsidR="00C646BA" w:rsidRPr="00EA76E6">
        <w:rPr>
          <w:i/>
          <w:iCs/>
        </w:rPr>
        <w:t xml:space="preserve">. </w:t>
      </w:r>
      <w:r w:rsidRPr="00EA76E6">
        <w:rPr>
          <w:i/>
          <w:iCs/>
        </w:rPr>
        <w:t>Dans mon premier rapport je te</w:t>
      </w:r>
      <w:r w:rsidRPr="00EA76E6">
        <w:rPr>
          <w:i/>
          <w:iCs/>
        </w:rPr>
        <w:t>r</w:t>
      </w:r>
      <w:r w:rsidRPr="00EA76E6">
        <w:rPr>
          <w:i/>
          <w:iCs/>
        </w:rPr>
        <w:t>minais en vous racontant l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épisode de Barrymore à la fenêtre</w:t>
      </w:r>
      <w:r w:rsidR="00C646BA" w:rsidRPr="00EA76E6">
        <w:rPr>
          <w:i/>
          <w:iCs/>
        </w:rPr>
        <w:t xml:space="preserve">, </w:t>
      </w:r>
      <w:r w:rsidRPr="00EA76E6">
        <w:rPr>
          <w:i/>
          <w:iCs/>
        </w:rPr>
        <w:t>et j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ai en main à présent de quoi vous surprendre grandement</w:t>
      </w:r>
      <w:r w:rsidR="00C646BA" w:rsidRPr="00EA76E6">
        <w:rPr>
          <w:i/>
          <w:iCs/>
        </w:rPr>
        <w:t xml:space="preserve">. </w:t>
      </w:r>
      <w:r w:rsidRPr="00EA76E6">
        <w:rPr>
          <w:i/>
          <w:iCs/>
        </w:rPr>
        <w:t>Les choses ont pris un cours que je ne pouvais pas prévoir</w:t>
      </w:r>
      <w:r w:rsidR="00C646BA" w:rsidRPr="00EA76E6">
        <w:rPr>
          <w:i/>
          <w:iCs/>
        </w:rPr>
        <w:t xml:space="preserve">. </w:t>
      </w:r>
      <w:r w:rsidRPr="00EA76E6">
        <w:rPr>
          <w:i/>
          <w:iCs/>
        </w:rPr>
        <w:t>Dans les dernières quarante-huit heures elles se sont à la fois clarifiées et compliquées</w:t>
      </w:r>
      <w:r w:rsidR="00C646BA" w:rsidRPr="00EA76E6">
        <w:rPr>
          <w:i/>
          <w:iCs/>
        </w:rPr>
        <w:t xml:space="preserve">. </w:t>
      </w:r>
      <w:r w:rsidRPr="00EA76E6">
        <w:rPr>
          <w:i/>
          <w:iCs/>
        </w:rPr>
        <w:t>Mais je vais vous dire</w:t>
      </w:r>
      <w:r w:rsidR="00C646BA" w:rsidRPr="00EA76E6">
        <w:rPr>
          <w:i/>
          <w:iCs/>
        </w:rPr>
        <w:t xml:space="preserve"> ; </w:t>
      </w:r>
      <w:r w:rsidRPr="00EA76E6">
        <w:rPr>
          <w:i/>
          <w:iCs/>
        </w:rPr>
        <w:t>après quoi vous jugerez</w:t>
      </w:r>
      <w:r w:rsidR="00C646BA" w:rsidRPr="00EA76E6">
        <w:rPr>
          <w:i/>
          <w:iCs/>
        </w:rPr>
        <w:t>.</w:t>
      </w:r>
    </w:p>
    <w:p w14:paraId="745E6761" w14:textId="77777777" w:rsidR="00C646BA" w:rsidRPr="00EA76E6" w:rsidRDefault="00CA2403" w:rsidP="00C646BA">
      <w:pPr>
        <w:rPr>
          <w:i/>
          <w:iCs/>
        </w:rPr>
      </w:pPr>
      <w:r w:rsidRPr="00EA76E6">
        <w:rPr>
          <w:i/>
          <w:iCs/>
        </w:rPr>
        <w:t>Au matin qui succéda à mon aventure nocturne</w:t>
      </w:r>
      <w:r w:rsidR="00C646BA" w:rsidRPr="00EA76E6">
        <w:rPr>
          <w:i/>
          <w:iCs/>
        </w:rPr>
        <w:t xml:space="preserve">, </w:t>
      </w:r>
      <w:r w:rsidRPr="00EA76E6">
        <w:rPr>
          <w:i/>
          <w:iCs/>
        </w:rPr>
        <w:t>avant de descendre pour le petit déjeuner</w:t>
      </w:r>
      <w:r w:rsidR="00C646BA" w:rsidRPr="00EA76E6">
        <w:rPr>
          <w:i/>
          <w:iCs/>
        </w:rPr>
        <w:t xml:space="preserve">, </w:t>
      </w:r>
      <w:r w:rsidRPr="00EA76E6">
        <w:rPr>
          <w:i/>
          <w:iCs/>
        </w:rPr>
        <w:t>je passai par le couloir et j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examinai le chambre où j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avais vu entrer Barrymore</w:t>
      </w:r>
      <w:r w:rsidR="00C646BA" w:rsidRPr="00EA76E6">
        <w:rPr>
          <w:i/>
          <w:iCs/>
        </w:rPr>
        <w:t xml:space="preserve">. </w:t>
      </w:r>
      <w:r w:rsidRPr="00EA76E6">
        <w:rPr>
          <w:i/>
          <w:iCs/>
        </w:rPr>
        <w:t>La f</w:t>
      </w:r>
      <w:r w:rsidRPr="00EA76E6">
        <w:rPr>
          <w:i/>
          <w:iCs/>
        </w:rPr>
        <w:t>e</w:t>
      </w:r>
      <w:r w:rsidRPr="00EA76E6">
        <w:rPr>
          <w:i/>
          <w:iCs/>
        </w:rPr>
        <w:t>nêtre ouest par laquelle il avait fouillé les ténèbres avec tant d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attention possède</w:t>
      </w:r>
      <w:r w:rsidR="00C646BA" w:rsidRPr="00EA76E6">
        <w:rPr>
          <w:i/>
          <w:iCs/>
        </w:rPr>
        <w:t xml:space="preserve">, </w:t>
      </w:r>
      <w:r w:rsidRPr="00EA76E6">
        <w:rPr>
          <w:i/>
          <w:iCs/>
        </w:rPr>
        <w:t>je l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ai remarqué</w:t>
      </w:r>
      <w:r w:rsidR="00C646BA" w:rsidRPr="00EA76E6">
        <w:rPr>
          <w:i/>
          <w:iCs/>
        </w:rPr>
        <w:t xml:space="preserve">, </w:t>
      </w:r>
      <w:r w:rsidRPr="00EA76E6">
        <w:rPr>
          <w:i/>
          <w:iCs/>
        </w:rPr>
        <w:t>une particularité qui la distingue de toutes les autres fenêtres du manoir</w:t>
      </w:r>
      <w:r w:rsidR="00C646BA" w:rsidRPr="00EA76E6">
        <w:rPr>
          <w:i/>
          <w:iCs/>
        </w:rPr>
        <w:t xml:space="preserve"> : </w:t>
      </w:r>
      <w:r w:rsidRPr="00EA76E6">
        <w:rPr>
          <w:i/>
          <w:iCs/>
        </w:rPr>
        <w:t>c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est de de</w:t>
      </w:r>
      <w:r w:rsidRPr="00EA76E6">
        <w:rPr>
          <w:i/>
          <w:iCs/>
        </w:rPr>
        <w:t>r</w:t>
      </w:r>
      <w:r w:rsidRPr="00EA76E6">
        <w:rPr>
          <w:i/>
          <w:iCs/>
        </w:rPr>
        <w:t>rière ses carreaux que l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on a la meilleure vue sur la lande</w:t>
      </w:r>
      <w:r w:rsidR="00C646BA" w:rsidRPr="00EA76E6">
        <w:rPr>
          <w:i/>
          <w:iCs/>
        </w:rPr>
        <w:t xml:space="preserve">. </w:t>
      </w:r>
      <w:r w:rsidRPr="00EA76E6">
        <w:rPr>
          <w:i/>
          <w:iCs/>
        </w:rPr>
        <w:t>Entre deux arbres une éclaircie permet</w:t>
      </w:r>
      <w:r w:rsidR="00C646BA" w:rsidRPr="00EA76E6">
        <w:rPr>
          <w:i/>
          <w:iCs/>
        </w:rPr>
        <w:t xml:space="preserve">, </w:t>
      </w:r>
      <w:r w:rsidRPr="00EA76E6">
        <w:rPr>
          <w:i/>
          <w:iCs/>
        </w:rPr>
        <w:t>à partir de cet obse</w:t>
      </w:r>
      <w:r w:rsidRPr="00EA76E6">
        <w:rPr>
          <w:i/>
          <w:iCs/>
        </w:rPr>
        <w:t>r</w:t>
      </w:r>
      <w:r w:rsidRPr="00EA76E6">
        <w:rPr>
          <w:i/>
          <w:iCs/>
        </w:rPr>
        <w:t>vatoire</w:t>
      </w:r>
      <w:r w:rsidR="00C646BA" w:rsidRPr="00EA76E6">
        <w:rPr>
          <w:i/>
          <w:iCs/>
        </w:rPr>
        <w:t xml:space="preserve">, </w:t>
      </w:r>
      <w:r w:rsidRPr="00EA76E6">
        <w:rPr>
          <w:i/>
          <w:iCs/>
        </w:rPr>
        <w:t>de percer loin à travers la lande</w:t>
      </w:r>
      <w:r w:rsidR="00C646BA" w:rsidRPr="00EA76E6">
        <w:rPr>
          <w:i/>
          <w:iCs/>
        </w:rPr>
        <w:t xml:space="preserve">, </w:t>
      </w:r>
      <w:r w:rsidRPr="00EA76E6">
        <w:rPr>
          <w:i/>
          <w:iCs/>
        </w:rPr>
        <w:t>tandis que de toutes les autres fenêtres on la distingue mal</w:t>
      </w:r>
      <w:r w:rsidR="00C646BA" w:rsidRPr="00EA76E6">
        <w:rPr>
          <w:i/>
          <w:iCs/>
        </w:rPr>
        <w:t xml:space="preserve">. </w:t>
      </w:r>
      <w:r w:rsidRPr="00EA76E6">
        <w:rPr>
          <w:i/>
          <w:iCs/>
        </w:rPr>
        <w:t>Il s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ensuit donc que Barrymore</w:t>
      </w:r>
      <w:r w:rsidR="00C646BA" w:rsidRPr="00EA76E6">
        <w:rPr>
          <w:i/>
          <w:iCs/>
        </w:rPr>
        <w:t xml:space="preserve">, </w:t>
      </w:r>
      <w:r w:rsidRPr="00EA76E6">
        <w:rPr>
          <w:i/>
          <w:iCs/>
        </w:rPr>
        <w:t>puisqu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il est allé à cette fenêtre</w:t>
      </w:r>
      <w:r w:rsidR="00C646BA" w:rsidRPr="00EA76E6">
        <w:rPr>
          <w:i/>
          <w:iCs/>
        </w:rPr>
        <w:t xml:space="preserve">, </w:t>
      </w:r>
      <w:r w:rsidRPr="00EA76E6">
        <w:rPr>
          <w:i/>
          <w:iCs/>
        </w:rPr>
        <w:t>devait chercher quelque chose ou quelqu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un sur la lande</w:t>
      </w:r>
      <w:r w:rsidR="00C646BA" w:rsidRPr="00EA76E6">
        <w:rPr>
          <w:i/>
          <w:iCs/>
        </w:rPr>
        <w:t xml:space="preserve">. </w:t>
      </w:r>
      <w:r w:rsidRPr="00EA76E6">
        <w:rPr>
          <w:i/>
          <w:iCs/>
        </w:rPr>
        <w:t>La nuit étant fort sombre</w:t>
      </w:r>
      <w:r w:rsidR="00C646BA" w:rsidRPr="00EA76E6">
        <w:rPr>
          <w:i/>
          <w:iCs/>
        </w:rPr>
        <w:t xml:space="preserve">, </w:t>
      </w:r>
      <w:r w:rsidRPr="00EA76E6">
        <w:rPr>
          <w:i/>
          <w:iCs/>
        </w:rPr>
        <w:t xml:space="preserve">je me demande comment il aurait pu </w:t>
      </w:r>
      <w:r w:rsidRPr="00EA76E6">
        <w:rPr>
          <w:i/>
          <w:iCs/>
        </w:rPr>
        <w:lastRenderedPageBreak/>
        <w:t>distinguer quoi ou qui que ce fût</w:t>
      </w:r>
      <w:r w:rsidR="00C646BA" w:rsidRPr="00EA76E6">
        <w:rPr>
          <w:i/>
          <w:iCs/>
        </w:rPr>
        <w:t xml:space="preserve">. </w:t>
      </w:r>
      <w:r w:rsidRPr="00EA76E6">
        <w:rPr>
          <w:i/>
          <w:iCs/>
        </w:rPr>
        <w:t>Je songeai à une intrigue amoureuse</w:t>
      </w:r>
      <w:r w:rsidR="00C646BA" w:rsidRPr="00EA76E6">
        <w:rPr>
          <w:i/>
          <w:iCs/>
        </w:rPr>
        <w:t xml:space="preserve">. </w:t>
      </w:r>
      <w:r w:rsidRPr="00EA76E6">
        <w:rPr>
          <w:i/>
          <w:iCs/>
        </w:rPr>
        <w:t>Ce qui aurait expliqué son pas furtif ainsi que le chagrin de sa femme</w:t>
      </w:r>
      <w:r w:rsidR="00C646BA" w:rsidRPr="00EA76E6">
        <w:rPr>
          <w:i/>
          <w:iCs/>
        </w:rPr>
        <w:t xml:space="preserve">. </w:t>
      </w:r>
      <w:r w:rsidRPr="00EA76E6">
        <w:rPr>
          <w:i/>
          <w:iCs/>
        </w:rPr>
        <w:t>Par ailleurs Barrymore est un bel homme</w:t>
      </w:r>
      <w:r w:rsidR="00C646BA" w:rsidRPr="00EA76E6">
        <w:rPr>
          <w:i/>
          <w:iCs/>
        </w:rPr>
        <w:t xml:space="preserve">, </w:t>
      </w:r>
      <w:r w:rsidRPr="00EA76E6">
        <w:rPr>
          <w:i/>
          <w:iCs/>
        </w:rPr>
        <w:t>tout à fait capable de capter le cœur d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une fille de la campagne</w:t>
      </w:r>
      <w:r w:rsidR="00C646BA" w:rsidRPr="00EA76E6">
        <w:rPr>
          <w:i/>
          <w:iCs/>
        </w:rPr>
        <w:t xml:space="preserve">. </w:t>
      </w:r>
      <w:r w:rsidRPr="00EA76E6">
        <w:rPr>
          <w:i/>
          <w:iCs/>
        </w:rPr>
        <w:t>Ma théorie se d</w:t>
      </w:r>
      <w:r w:rsidRPr="00EA76E6">
        <w:rPr>
          <w:i/>
          <w:iCs/>
        </w:rPr>
        <w:t>é</w:t>
      </w:r>
      <w:r w:rsidRPr="00EA76E6">
        <w:rPr>
          <w:i/>
          <w:iCs/>
        </w:rPr>
        <w:t>fendait donc assez bien</w:t>
      </w:r>
      <w:r w:rsidR="00C646BA" w:rsidRPr="00EA76E6">
        <w:rPr>
          <w:i/>
          <w:iCs/>
        </w:rPr>
        <w:t xml:space="preserve">. </w:t>
      </w:r>
      <w:r w:rsidRPr="00EA76E6">
        <w:rPr>
          <w:i/>
          <w:iCs/>
        </w:rPr>
        <w:t>L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ouverture d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une porte</w:t>
      </w:r>
      <w:r w:rsidR="00C646BA" w:rsidRPr="00EA76E6">
        <w:rPr>
          <w:i/>
          <w:iCs/>
        </w:rPr>
        <w:t xml:space="preserve"> (</w:t>
      </w:r>
      <w:r w:rsidRPr="00EA76E6">
        <w:rPr>
          <w:i/>
          <w:iCs/>
        </w:rPr>
        <w:t>je l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avais e</w:t>
      </w:r>
      <w:r w:rsidRPr="00EA76E6">
        <w:rPr>
          <w:i/>
          <w:iCs/>
        </w:rPr>
        <w:t>n</w:t>
      </w:r>
      <w:r w:rsidRPr="00EA76E6">
        <w:rPr>
          <w:i/>
          <w:iCs/>
        </w:rPr>
        <w:t>tendue après que je fus rentré dans ma chambre</w:t>
      </w:r>
      <w:r w:rsidR="00C646BA" w:rsidRPr="00EA76E6">
        <w:rPr>
          <w:i/>
          <w:iCs/>
        </w:rPr>
        <w:t xml:space="preserve">) </w:t>
      </w:r>
      <w:r w:rsidRPr="00EA76E6">
        <w:rPr>
          <w:i/>
          <w:iCs/>
        </w:rPr>
        <w:t>pouvait s</w:t>
      </w:r>
      <w:r w:rsidRPr="00EA76E6">
        <w:rPr>
          <w:i/>
          <w:iCs/>
        </w:rPr>
        <w:t>i</w:t>
      </w:r>
      <w:r w:rsidRPr="00EA76E6">
        <w:rPr>
          <w:i/>
          <w:iCs/>
        </w:rPr>
        <w:t>gnifier qu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il était sorti pour un rendez-vous clandestin</w:t>
      </w:r>
      <w:r w:rsidR="00C646BA" w:rsidRPr="00EA76E6">
        <w:rPr>
          <w:i/>
          <w:iCs/>
        </w:rPr>
        <w:t xml:space="preserve">. </w:t>
      </w:r>
      <w:r w:rsidRPr="00EA76E6">
        <w:rPr>
          <w:i/>
          <w:iCs/>
        </w:rPr>
        <w:t>Voilà quels furent mes raisonnements du matin</w:t>
      </w:r>
      <w:r w:rsidR="00C646BA" w:rsidRPr="00EA76E6">
        <w:rPr>
          <w:i/>
          <w:iCs/>
        </w:rPr>
        <w:t xml:space="preserve">, </w:t>
      </w:r>
      <w:r w:rsidRPr="00EA76E6">
        <w:rPr>
          <w:i/>
          <w:iCs/>
        </w:rPr>
        <w:t>ainsi que l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orientation de mes soupçons</w:t>
      </w:r>
      <w:r w:rsidR="00C646BA" w:rsidRPr="00EA76E6">
        <w:rPr>
          <w:i/>
          <w:iCs/>
        </w:rPr>
        <w:t xml:space="preserve">, </w:t>
      </w:r>
      <w:r w:rsidRPr="00EA76E6">
        <w:rPr>
          <w:i/>
          <w:iCs/>
        </w:rPr>
        <w:t>dont j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appris par la suite co</w:t>
      </w:r>
      <w:r w:rsidRPr="00EA76E6">
        <w:rPr>
          <w:i/>
          <w:iCs/>
        </w:rPr>
        <w:t>m</w:t>
      </w:r>
      <w:r w:rsidRPr="00EA76E6">
        <w:rPr>
          <w:i/>
          <w:iCs/>
        </w:rPr>
        <w:t>bien ils étaient mal fondés</w:t>
      </w:r>
      <w:r w:rsidR="00C646BA" w:rsidRPr="00EA76E6">
        <w:rPr>
          <w:i/>
          <w:iCs/>
        </w:rPr>
        <w:t>.</w:t>
      </w:r>
    </w:p>
    <w:p w14:paraId="71933C55" w14:textId="08205FA4" w:rsidR="00C646BA" w:rsidRPr="00EA76E6" w:rsidRDefault="00CA2403" w:rsidP="00C646BA">
      <w:pPr>
        <w:rPr>
          <w:i/>
          <w:iCs/>
        </w:rPr>
      </w:pPr>
      <w:r w:rsidRPr="00EA76E6">
        <w:rPr>
          <w:i/>
          <w:iCs/>
        </w:rPr>
        <w:t>Mais quelle que pût être la véritable explication des faits et gestes de Barrymore</w:t>
      </w:r>
      <w:r w:rsidR="00C646BA" w:rsidRPr="00EA76E6">
        <w:rPr>
          <w:i/>
          <w:iCs/>
        </w:rPr>
        <w:t xml:space="preserve">, </w:t>
      </w:r>
      <w:r w:rsidRPr="00EA76E6">
        <w:rPr>
          <w:i/>
          <w:iCs/>
        </w:rPr>
        <w:t>je me sentis incapable d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assumer seul la responsabilité du secret que j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avais surpris</w:t>
      </w:r>
      <w:r w:rsidR="00C646BA" w:rsidRPr="00EA76E6">
        <w:rPr>
          <w:i/>
          <w:iCs/>
        </w:rPr>
        <w:t xml:space="preserve">. </w:t>
      </w:r>
      <w:r w:rsidRPr="00EA76E6">
        <w:rPr>
          <w:i/>
          <w:iCs/>
        </w:rPr>
        <w:t>Après le petit d</w:t>
      </w:r>
      <w:r w:rsidRPr="00EA76E6">
        <w:rPr>
          <w:i/>
          <w:iCs/>
        </w:rPr>
        <w:t>é</w:t>
      </w:r>
      <w:r w:rsidRPr="00EA76E6">
        <w:rPr>
          <w:i/>
          <w:iCs/>
        </w:rPr>
        <w:t>jeuner</w:t>
      </w:r>
      <w:r w:rsidR="00C646BA" w:rsidRPr="00EA76E6">
        <w:rPr>
          <w:i/>
          <w:iCs/>
        </w:rPr>
        <w:t xml:space="preserve">, </w:t>
      </w:r>
      <w:r w:rsidRPr="00EA76E6">
        <w:rPr>
          <w:i/>
          <w:iCs/>
        </w:rPr>
        <w:t xml:space="preserve">je me rendis dans le bureau du </w:t>
      </w:r>
      <w:r w:rsidR="005E5AD1" w:rsidRPr="00EA76E6">
        <w:rPr>
          <w:i/>
          <w:iCs/>
        </w:rPr>
        <w:t>baronnet</w:t>
      </w:r>
      <w:r w:rsidRPr="00EA76E6">
        <w:rPr>
          <w:i/>
          <w:iCs/>
        </w:rPr>
        <w:t xml:space="preserve"> et je le mis au courant</w:t>
      </w:r>
      <w:r w:rsidR="00C646BA" w:rsidRPr="00EA76E6">
        <w:rPr>
          <w:i/>
          <w:iCs/>
        </w:rPr>
        <w:t xml:space="preserve">. </w:t>
      </w:r>
      <w:r w:rsidRPr="00EA76E6">
        <w:rPr>
          <w:i/>
          <w:iCs/>
        </w:rPr>
        <w:t>Il parut moins étonné que je ne m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y attendais</w:t>
      </w:r>
      <w:r w:rsidR="00C646BA" w:rsidRPr="00EA76E6">
        <w:rPr>
          <w:i/>
          <w:iCs/>
        </w:rPr>
        <w:t>.</w:t>
      </w:r>
    </w:p>
    <w:p w14:paraId="67C2AECB" w14:textId="77777777" w:rsidR="00C646BA" w:rsidRPr="00EA76E6" w:rsidRDefault="00C646BA" w:rsidP="00C646BA">
      <w:pPr>
        <w:rPr>
          <w:i/>
          <w:iCs/>
        </w:rPr>
      </w:pPr>
      <w:r w:rsidRPr="00EA76E6">
        <w:rPr>
          <w:i/>
          <w:iCs/>
        </w:rPr>
        <w:t>« </w:t>
      </w:r>
      <w:r w:rsidR="00CA2403" w:rsidRPr="00EA76E6">
        <w:rPr>
          <w:i/>
          <w:iCs/>
        </w:rPr>
        <w:t>Je savais que Barrymore se promenait de nuit</w:t>
      </w:r>
      <w:r w:rsidRPr="00EA76E6">
        <w:rPr>
          <w:i/>
          <w:iCs/>
        </w:rPr>
        <w:t xml:space="preserve">, </w:t>
      </w:r>
      <w:r w:rsidR="00CA2403" w:rsidRPr="00EA76E6">
        <w:rPr>
          <w:i/>
          <w:iCs/>
        </w:rPr>
        <w:t>me dit-il</w:t>
      </w:r>
      <w:r w:rsidRPr="00EA76E6">
        <w:rPr>
          <w:i/>
          <w:iCs/>
        </w:rPr>
        <w:t xml:space="preserve">, </w:t>
      </w:r>
      <w:r w:rsidR="00CA2403" w:rsidRPr="00EA76E6">
        <w:rPr>
          <w:i/>
          <w:iCs/>
        </w:rPr>
        <w:t>et j</w:t>
      </w:r>
      <w:r w:rsidRPr="00EA76E6">
        <w:rPr>
          <w:i/>
          <w:iCs/>
        </w:rPr>
        <w:t>’</w:t>
      </w:r>
      <w:r w:rsidR="00CA2403" w:rsidRPr="00EA76E6">
        <w:rPr>
          <w:i/>
          <w:iCs/>
        </w:rPr>
        <w:t>avais l</w:t>
      </w:r>
      <w:r w:rsidRPr="00EA76E6">
        <w:rPr>
          <w:i/>
          <w:iCs/>
        </w:rPr>
        <w:t>’</w:t>
      </w:r>
      <w:r w:rsidR="00CA2403" w:rsidRPr="00EA76E6">
        <w:rPr>
          <w:i/>
          <w:iCs/>
        </w:rPr>
        <w:t>intention de lui en toucher un mot</w:t>
      </w:r>
      <w:r w:rsidRPr="00EA76E6">
        <w:rPr>
          <w:i/>
          <w:iCs/>
        </w:rPr>
        <w:t xml:space="preserve">. </w:t>
      </w:r>
      <w:r w:rsidR="00CA2403" w:rsidRPr="00EA76E6">
        <w:rPr>
          <w:i/>
          <w:iCs/>
        </w:rPr>
        <w:t>Deux ou trois fois j</w:t>
      </w:r>
      <w:r w:rsidRPr="00EA76E6">
        <w:rPr>
          <w:i/>
          <w:iCs/>
        </w:rPr>
        <w:t>’</w:t>
      </w:r>
      <w:r w:rsidR="00CA2403" w:rsidRPr="00EA76E6">
        <w:rPr>
          <w:i/>
          <w:iCs/>
        </w:rPr>
        <w:t>ai entendu son pas dans le couloir</w:t>
      </w:r>
      <w:r w:rsidRPr="00EA76E6">
        <w:rPr>
          <w:i/>
          <w:iCs/>
        </w:rPr>
        <w:t xml:space="preserve">, </w:t>
      </w:r>
      <w:r w:rsidR="00CA2403" w:rsidRPr="00EA76E6">
        <w:rPr>
          <w:i/>
          <w:iCs/>
        </w:rPr>
        <w:t>ses allées et venues</w:t>
      </w:r>
      <w:r w:rsidRPr="00EA76E6">
        <w:rPr>
          <w:i/>
          <w:iCs/>
        </w:rPr>
        <w:t xml:space="preserve">, </w:t>
      </w:r>
      <w:r w:rsidR="00CA2403" w:rsidRPr="00EA76E6">
        <w:rPr>
          <w:i/>
          <w:iCs/>
        </w:rPr>
        <w:t>à peu près à l</w:t>
      </w:r>
      <w:r w:rsidRPr="00EA76E6">
        <w:rPr>
          <w:i/>
          <w:iCs/>
        </w:rPr>
        <w:t>’</w:t>
      </w:r>
      <w:r w:rsidR="00CA2403" w:rsidRPr="00EA76E6">
        <w:rPr>
          <w:i/>
          <w:iCs/>
        </w:rPr>
        <w:t>heure que vous m</w:t>
      </w:r>
      <w:r w:rsidRPr="00EA76E6">
        <w:rPr>
          <w:i/>
          <w:iCs/>
        </w:rPr>
        <w:t>’</w:t>
      </w:r>
      <w:r w:rsidR="00CA2403" w:rsidRPr="00EA76E6">
        <w:rPr>
          <w:i/>
          <w:iCs/>
        </w:rPr>
        <w:t>indiquez</w:t>
      </w:r>
      <w:r w:rsidRPr="00EA76E6">
        <w:rPr>
          <w:i/>
          <w:iCs/>
        </w:rPr>
        <w:t>.</w:t>
      </w:r>
    </w:p>
    <w:p w14:paraId="6C6C8403" w14:textId="77777777" w:rsidR="00C646BA" w:rsidRPr="00EA76E6" w:rsidRDefault="00C646BA" w:rsidP="00C646BA">
      <w:pPr>
        <w:rPr>
          <w:i/>
          <w:iCs/>
        </w:rPr>
      </w:pPr>
      <w:r w:rsidRPr="00EA76E6">
        <w:t>— </w:t>
      </w:r>
      <w:r w:rsidR="00CA2403" w:rsidRPr="00EA76E6">
        <w:rPr>
          <w:i/>
          <w:iCs/>
        </w:rPr>
        <w:t xml:space="preserve">Peut-être alors se </w:t>
      </w:r>
      <w:r w:rsidR="00393C09" w:rsidRPr="00EA76E6">
        <w:rPr>
          <w:i/>
          <w:iCs/>
        </w:rPr>
        <w:t>rend</w:t>
      </w:r>
      <w:r w:rsidR="00CA2403" w:rsidRPr="00EA76E6">
        <w:rPr>
          <w:i/>
          <w:iCs/>
        </w:rPr>
        <w:t>-il toutes les nuits à cette fenêtre particulière</w:t>
      </w:r>
      <w:r w:rsidRPr="00EA76E6">
        <w:rPr>
          <w:i/>
          <w:iCs/>
        </w:rPr>
        <w:t xml:space="preserve"> ? </w:t>
      </w:r>
      <w:r w:rsidR="00CA2403" w:rsidRPr="00EA76E6">
        <w:rPr>
          <w:i/>
          <w:iCs/>
        </w:rPr>
        <w:t>hasardai-je</w:t>
      </w:r>
      <w:r w:rsidRPr="00EA76E6">
        <w:rPr>
          <w:i/>
          <w:iCs/>
        </w:rPr>
        <w:t>.</w:t>
      </w:r>
    </w:p>
    <w:p w14:paraId="2752E9D4" w14:textId="77777777" w:rsidR="00C646BA" w:rsidRPr="00EA76E6" w:rsidRDefault="00C646BA" w:rsidP="00C646BA">
      <w:pPr>
        <w:rPr>
          <w:i/>
          <w:iCs/>
        </w:rPr>
      </w:pPr>
      <w:r w:rsidRPr="00EA76E6">
        <w:t>— </w:t>
      </w:r>
      <w:r w:rsidR="00CA2403" w:rsidRPr="00EA76E6">
        <w:rPr>
          <w:i/>
          <w:iCs/>
        </w:rPr>
        <w:t>Peut-être</w:t>
      </w:r>
      <w:r w:rsidRPr="00EA76E6">
        <w:rPr>
          <w:i/>
          <w:iCs/>
        </w:rPr>
        <w:t xml:space="preserve">. </w:t>
      </w:r>
      <w:r w:rsidR="00CA2403" w:rsidRPr="00EA76E6">
        <w:rPr>
          <w:i/>
          <w:iCs/>
        </w:rPr>
        <w:t>S</w:t>
      </w:r>
      <w:r w:rsidRPr="00EA76E6">
        <w:rPr>
          <w:i/>
          <w:iCs/>
        </w:rPr>
        <w:t>’</w:t>
      </w:r>
      <w:r w:rsidR="00CA2403" w:rsidRPr="00EA76E6">
        <w:rPr>
          <w:i/>
          <w:iCs/>
        </w:rPr>
        <w:t>il en est ainsi</w:t>
      </w:r>
      <w:r w:rsidRPr="00EA76E6">
        <w:rPr>
          <w:i/>
          <w:iCs/>
        </w:rPr>
        <w:t xml:space="preserve">, </w:t>
      </w:r>
      <w:r w:rsidR="00CA2403" w:rsidRPr="00EA76E6">
        <w:rPr>
          <w:i/>
          <w:iCs/>
        </w:rPr>
        <w:t>nous devrions pouvoir le suivre et savoir ce qu</w:t>
      </w:r>
      <w:r w:rsidRPr="00EA76E6">
        <w:rPr>
          <w:i/>
          <w:iCs/>
        </w:rPr>
        <w:t>’</w:t>
      </w:r>
      <w:r w:rsidR="00CA2403" w:rsidRPr="00EA76E6">
        <w:rPr>
          <w:i/>
          <w:iCs/>
        </w:rPr>
        <w:t>il recherche</w:t>
      </w:r>
      <w:r w:rsidRPr="00EA76E6">
        <w:rPr>
          <w:i/>
          <w:iCs/>
        </w:rPr>
        <w:t xml:space="preserve">. </w:t>
      </w:r>
      <w:r w:rsidR="00CA2403" w:rsidRPr="00EA76E6">
        <w:rPr>
          <w:i/>
          <w:iCs/>
        </w:rPr>
        <w:t>Je me demande ce que ferait votre ami Holmes s</w:t>
      </w:r>
      <w:r w:rsidRPr="00EA76E6">
        <w:rPr>
          <w:i/>
          <w:iCs/>
        </w:rPr>
        <w:t>’</w:t>
      </w:r>
      <w:r w:rsidR="00CA2403" w:rsidRPr="00EA76E6">
        <w:rPr>
          <w:i/>
          <w:iCs/>
        </w:rPr>
        <w:t>il était ici</w:t>
      </w:r>
      <w:r w:rsidRPr="00EA76E6">
        <w:rPr>
          <w:i/>
          <w:iCs/>
        </w:rPr>
        <w:t>.</w:t>
      </w:r>
    </w:p>
    <w:p w14:paraId="025D4F21" w14:textId="77777777" w:rsidR="00C646BA" w:rsidRPr="00EA76E6" w:rsidRDefault="00C646BA" w:rsidP="00C646BA">
      <w:pPr>
        <w:rPr>
          <w:i/>
          <w:iCs/>
        </w:rPr>
      </w:pPr>
      <w:r w:rsidRPr="00EA76E6">
        <w:t>— </w:t>
      </w:r>
      <w:r w:rsidR="00CA2403" w:rsidRPr="00EA76E6">
        <w:rPr>
          <w:i/>
          <w:iCs/>
        </w:rPr>
        <w:t>Je crois qu</w:t>
      </w:r>
      <w:r w:rsidRPr="00EA76E6">
        <w:rPr>
          <w:i/>
          <w:iCs/>
        </w:rPr>
        <w:t>’</w:t>
      </w:r>
      <w:r w:rsidR="00CA2403" w:rsidRPr="00EA76E6">
        <w:rPr>
          <w:i/>
          <w:iCs/>
        </w:rPr>
        <w:t>il ferait exactement ce que vous suggérez</w:t>
      </w:r>
      <w:r w:rsidRPr="00EA76E6">
        <w:rPr>
          <w:i/>
          <w:iCs/>
        </w:rPr>
        <w:t xml:space="preserve">, </w:t>
      </w:r>
      <w:r w:rsidR="00CA2403" w:rsidRPr="00EA76E6">
        <w:rPr>
          <w:i/>
          <w:iCs/>
        </w:rPr>
        <w:t>lui répondis-je</w:t>
      </w:r>
      <w:r w:rsidRPr="00EA76E6">
        <w:rPr>
          <w:i/>
          <w:iCs/>
        </w:rPr>
        <w:t xml:space="preserve">. </w:t>
      </w:r>
      <w:r w:rsidR="00CA2403" w:rsidRPr="00EA76E6">
        <w:rPr>
          <w:i/>
          <w:iCs/>
        </w:rPr>
        <w:t>Il suivrait Barrymore et il verrait ce qu</w:t>
      </w:r>
      <w:r w:rsidRPr="00EA76E6">
        <w:rPr>
          <w:i/>
          <w:iCs/>
        </w:rPr>
        <w:t>’</w:t>
      </w:r>
      <w:r w:rsidR="00CA2403" w:rsidRPr="00EA76E6">
        <w:rPr>
          <w:i/>
          <w:iCs/>
        </w:rPr>
        <w:t>il fait</w:t>
      </w:r>
      <w:r w:rsidRPr="00EA76E6">
        <w:rPr>
          <w:i/>
          <w:iCs/>
        </w:rPr>
        <w:t>.</w:t>
      </w:r>
    </w:p>
    <w:p w14:paraId="3E2B83F3" w14:textId="77777777" w:rsidR="00C646BA" w:rsidRPr="00EA76E6" w:rsidRDefault="00C646BA" w:rsidP="00C646BA">
      <w:pPr>
        <w:rPr>
          <w:i/>
          <w:iCs/>
        </w:rPr>
      </w:pPr>
      <w:r w:rsidRPr="00EA76E6">
        <w:t>— </w:t>
      </w:r>
      <w:r w:rsidR="00CA2403" w:rsidRPr="00EA76E6">
        <w:rPr>
          <w:i/>
          <w:iCs/>
        </w:rPr>
        <w:t>Alors nous le surveillerons ensemble</w:t>
      </w:r>
      <w:r w:rsidRPr="00EA76E6">
        <w:rPr>
          <w:i/>
          <w:iCs/>
        </w:rPr>
        <w:t>.</w:t>
      </w:r>
    </w:p>
    <w:p w14:paraId="77A82E4F" w14:textId="77777777" w:rsidR="00C646BA" w:rsidRPr="00EA76E6" w:rsidRDefault="00C646BA" w:rsidP="00C646BA">
      <w:pPr>
        <w:rPr>
          <w:i/>
          <w:iCs/>
        </w:rPr>
      </w:pPr>
      <w:r w:rsidRPr="00EA76E6">
        <w:t>— </w:t>
      </w:r>
      <w:r w:rsidR="00CA2403" w:rsidRPr="00EA76E6">
        <w:rPr>
          <w:i/>
          <w:iCs/>
        </w:rPr>
        <w:t>Mais il nous entendra</w:t>
      </w:r>
      <w:r w:rsidRPr="00EA76E6">
        <w:rPr>
          <w:i/>
          <w:iCs/>
        </w:rPr>
        <w:t> !</w:t>
      </w:r>
    </w:p>
    <w:p w14:paraId="01DF5B78" w14:textId="2671D294" w:rsidR="00C646BA" w:rsidRPr="00EA76E6" w:rsidRDefault="00C646BA" w:rsidP="00C646BA">
      <w:r w:rsidRPr="00EA76E6">
        <w:lastRenderedPageBreak/>
        <w:t>— </w:t>
      </w:r>
      <w:r w:rsidR="00CA2403" w:rsidRPr="00EA76E6">
        <w:rPr>
          <w:i/>
          <w:iCs/>
        </w:rPr>
        <w:t>Il est un peu dur d</w:t>
      </w:r>
      <w:r w:rsidRPr="00EA76E6">
        <w:rPr>
          <w:i/>
          <w:iCs/>
        </w:rPr>
        <w:t>’</w:t>
      </w:r>
      <w:r w:rsidR="00CA2403" w:rsidRPr="00EA76E6">
        <w:rPr>
          <w:i/>
          <w:iCs/>
        </w:rPr>
        <w:t>oreille</w:t>
      </w:r>
      <w:r w:rsidRPr="00EA76E6">
        <w:rPr>
          <w:i/>
          <w:iCs/>
        </w:rPr>
        <w:t xml:space="preserve"> ; </w:t>
      </w:r>
      <w:r w:rsidR="00CA2403" w:rsidRPr="00EA76E6">
        <w:rPr>
          <w:i/>
          <w:iCs/>
        </w:rPr>
        <w:t>en tout cas nous devons co</w:t>
      </w:r>
      <w:r w:rsidR="00CA2403" w:rsidRPr="00EA76E6">
        <w:rPr>
          <w:i/>
          <w:iCs/>
        </w:rPr>
        <w:t>u</w:t>
      </w:r>
      <w:r w:rsidR="00CA2403" w:rsidRPr="00EA76E6">
        <w:rPr>
          <w:i/>
          <w:iCs/>
        </w:rPr>
        <w:t>rir ce risque</w:t>
      </w:r>
      <w:r w:rsidRPr="00EA76E6">
        <w:rPr>
          <w:i/>
          <w:iCs/>
        </w:rPr>
        <w:t xml:space="preserve">. </w:t>
      </w:r>
      <w:r w:rsidR="00CA2403" w:rsidRPr="00EA76E6">
        <w:rPr>
          <w:i/>
          <w:iCs/>
        </w:rPr>
        <w:t>Nous nous installerons ce soir dans ma chambre et nous attendrons qu</w:t>
      </w:r>
      <w:r w:rsidRPr="00EA76E6">
        <w:rPr>
          <w:i/>
          <w:iCs/>
        </w:rPr>
        <w:t>’</w:t>
      </w:r>
      <w:r w:rsidR="00CA2403" w:rsidRPr="00EA76E6">
        <w:rPr>
          <w:i/>
          <w:iCs/>
        </w:rPr>
        <w:t>il passe devant ma porte</w:t>
      </w:r>
      <w:r w:rsidRPr="00EA76E6">
        <w:rPr>
          <w:i/>
          <w:iCs/>
        </w:rPr>
        <w:t>. »</w:t>
      </w:r>
    </w:p>
    <w:p w14:paraId="13543C26" w14:textId="77777777" w:rsidR="00C646BA" w:rsidRPr="00EA76E6" w:rsidRDefault="00CA2403" w:rsidP="00C646BA">
      <w:pPr>
        <w:rPr>
          <w:i/>
          <w:iCs/>
        </w:rPr>
      </w:pPr>
      <w:r w:rsidRPr="00EA76E6">
        <w:rPr>
          <w:i/>
          <w:iCs/>
        </w:rPr>
        <w:t>Sir Henry se frotta les mains avec contentement</w:t>
      </w:r>
      <w:r w:rsidR="00C646BA" w:rsidRPr="00EA76E6">
        <w:rPr>
          <w:i/>
          <w:iCs/>
        </w:rPr>
        <w:t xml:space="preserve"> ; </w:t>
      </w:r>
      <w:r w:rsidRPr="00EA76E6">
        <w:rPr>
          <w:i/>
          <w:iCs/>
        </w:rPr>
        <w:t>cette aventure lui apparaissait comme une distraction</w:t>
      </w:r>
      <w:r w:rsidR="00C646BA" w:rsidRPr="00EA76E6">
        <w:rPr>
          <w:i/>
          <w:iCs/>
        </w:rPr>
        <w:t>.</w:t>
      </w:r>
    </w:p>
    <w:p w14:paraId="4ECE7655" w14:textId="2B463BE7" w:rsidR="00C646BA" w:rsidRPr="00EA76E6" w:rsidRDefault="00CA2403" w:rsidP="00C646BA">
      <w:pPr>
        <w:rPr>
          <w:i/>
          <w:iCs/>
        </w:rPr>
      </w:pPr>
      <w:r w:rsidRPr="00EA76E6">
        <w:rPr>
          <w:i/>
          <w:iCs/>
        </w:rPr>
        <w:t xml:space="preserve">Il faut que je vous dise que le </w:t>
      </w:r>
      <w:r w:rsidR="005E5AD1" w:rsidRPr="00EA76E6">
        <w:rPr>
          <w:i/>
          <w:iCs/>
        </w:rPr>
        <w:t>baronnet</w:t>
      </w:r>
      <w:r w:rsidRPr="00EA76E6">
        <w:rPr>
          <w:i/>
          <w:iCs/>
        </w:rPr>
        <w:t xml:space="preserve"> s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est mis en rapport avec l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architecte qui a travaillé aux plans de Sir Charles</w:t>
      </w:r>
      <w:r w:rsidR="00C646BA" w:rsidRPr="00EA76E6">
        <w:rPr>
          <w:i/>
          <w:iCs/>
        </w:rPr>
        <w:t xml:space="preserve">, </w:t>
      </w:r>
      <w:r w:rsidRPr="00EA76E6">
        <w:rPr>
          <w:i/>
          <w:iCs/>
        </w:rPr>
        <w:t>ainsi qu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avec un entrepreneur de Londres</w:t>
      </w:r>
      <w:r w:rsidR="00C646BA" w:rsidRPr="00EA76E6">
        <w:rPr>
          <w:i/>
          <w:iCs/>
        </w:rPr>
        <w:t xml:space="preserve">, </w:t>
      </w:r>
      <w:r w:rsidRPr="00EA76E6">
        <w:rPr>
          <w:i/>
          <w:iCs/>
        </w:rPr>
        <w:t>nous pouvons donc nous attendre à de grand</w:t>
      </w:r>
      <w:r w:rsidR="00F93435" w:rsidRPr="00EA76E6">
        <w:rPr>
          <w:i/>
          <w:iCs/>
        </w:rPr>
        <w:t>s c</w:t>
      </w:r>
      <w:r w:rsidRPr="00EA76E6">
        <w:rPr>
          <w:i/>
          <w:iCs/>
        </w:rPr>
        <w:t>hangements prochains</w:t>
      </w:r>
      <w:r w:rsidR="00C646BA" w:rsidRPr="00EA76E6">
        <w:rPr>
          <w:i/>
          <w:iCs/>
        </w:rPr>
        <w:t xml:space="preserve">. </w:t>
      </w:r>
      <w:r w:rsidRPr="00EA76E6">
        <w:rPr>
          <w:i/>
          <w:iCs/>
        </w:rPr>
        <w:t>De Plymouth sont venus des décorateurs et des antiquaires</w:t>
      </w:r>
      <w:r w:rsidR="00C646BA" w:rsidRPr="00EA76E6">
        <w:rPr>
          <w:i/>
          <w:iCs/>
        </w:rPr>
        <w:t xml:space="preserve">. </w:t>
      </w:r>
      <w:r w:rsidRPr="00EA76E6">
        <w:rPr>
          <w:i/>
          <w:iCs/>
        </w:rPr>
        <w:t>Note ami a év</w:t>
      </w:r>
      <w:r w:rsidRPr="00EA76E6">
        <w:rPr>
          <w:i/>
          <w:iCs/>
        </w:rPr>
        <w:t>i</w:t>
      </w:r>
      <w:r w:rsidRPr="00EA76E6">
        <w:rPr>
          <w:i/>
          <w:iCs/>
        </w:rPr>
        <w:t>demment de vastes projets</w:t>
      </w:r>
      <w:r w:rsidR="00C646BA" w:rsidRPr="00EA76E6">
        <w:rPr>
          <w:i/>
          <w:iCs/>
        </w:rPr>
        <w:t xml:space="preserve">, </w:t>
      </w:r>
      <w:r w:rsidRPr="00EA76E6">
        <w:rPr>
          <w:i/>
          <w:iCs/>
        </w:rPr>
        <w:t>et il n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entend épargner ni peine ni d</w:t>
      </w:r>
      <w:r w:rsidRPr="00EA76E6">
        <w:rPr>
          <w:i/>
          <w:iCs/>
        </w:rPr>
        <w:t>é</w:t>
      </w:r>
      <w:r w:rsidRPr="00EA76E6">
        <w:rPr>
          <w:i/>
          <w:iCs/>
        </w:rPr>
        <w:t>penses pour restaurer la grandeur de sa famille</w:t>
      </w:r>
      <w:r w:rsidR="00C646BA" w:rsidRPr="00EA76E6">
        <w:rPr>
          <w:i/>
          <w:iCs/>
        </w:rPr>
        <w:t xml:space="preserve">. </w:t>
      </w:r>
      <w:r w:rsidRPr="00EA76E6">
        <w:rPr>
          <w:i/>
          <w:iCs/>
        </w:rPr>
        <w:t>Quand il aura modernisé et meublé le manoir</w:t>
      </w:r>
      <w:r w:rsidR="00C646BA" w:rsidRPr="00EA76E6">
        <w:rPr>
          <w:i/>
          <w:iCs/>
        </w:rPr>
        <w:t xml:space="preserve">, </w:t>
      </w:r>
      <w:r w:rsidRPr="00EA76E6">
        <w:rPr>
          <w:i/>
          <w:iCs/>
        </w:rPr>
        <w:t>il ne lui manquera plus qu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une épouse</w:t>
      </w:r>
      <w:r w:rsidR="00C646BA" w:rsidRPr="00EA76E6">
        <w:rPr>
          <w:i/>
          <w:iCs/>
        </w:rPr>
        <w:t xml:space="preserve">. </w:t>
      </w:r>
      <w:r w:rsidRPr="00EA76E6">
        <w:rPr>
          <w:i/>
          <w:iCs/>
        </w:rPr>
        <w:t>Entre nous</w:t>
      </w:r>
      <w:r w:rsidR="00C646BA" w:rsidRPr="00EA76E6">
        <w:rPr>
          <w:i/>
          <w:iCs/>
        </w:rPr>
        <w:t xml:space="preserve">, </w:t>
      </w:r>
      <w:r w:rsidRPr="00EA76E6">
        <w:rPr>
          <w:i/>
          <w:iCs/>
        </w:rPr>
        <w:t>certains signes révèlent que cette lacune sera comblée si certaine demoiselle y consent</w:t>
      </w:r>
      <w:r w:rsidR="00C646BA" w:rsidRPr="00EA76E6">
        <w:rPr>
          <w:i/>
          <w:iCs/>
        </w:rPr>
        <w:t xml:space="preserve">, </w:t>
      </w:r>
      <w:r w:rsidRPr="00EA76E6">
        <w:rPr>
          <w:i/>
          <w:iCs/>
        </w:rPr>
        <w:t>car j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 xml:space="preserve">ai rarement vu un homme plus amoureux que le </w:t>
      </w:r>
      <w:r w:rsidR="005E5AD1" w:rsidRPr="00EA76E6">
        <w:rPr>
          <w:i/>
          <w:iCs/>
        </w:rPr>
        <w:t>baronnet</w:t>
      </w:r>
      <w:r w:rsidRPr="00EA76E6">
        <w:rPr>
          <w:i/>
          <w:iCs/>
        </w:rPr>
        <w:t xml:space="preserve"> avec sa ravi</w:t>
      </w:r>
      <w:r w:rsidRPr="00EA76E6">
        <w:rPr>
          <w:i/>
          <w:iCs/>
        </w:rPr>
        <w:t>s</w:t>
      </w:r>
      <w:r w:rsidRPr="00EA76E6">
        <w:rPr>
          <w:i/>
          <w:iCs/>
        </w:rPr>
        <w:t>sante voisine</w:t>
      </w:r>
      <w:r w:rsidR="00C646BA" w:rsidRPr="00EA76E6">
        <w:rPr>
          <w:i/>
          <w:iCs/>
        </w:rPr>
        <w:t>, M</w:t>
      </w:r>
      <w:r w:rsidR="00C646BA" w:rsidRPr="00EA76E6">
        <w:rPr>
          <w:i/>
          <w:iCs/>
          <w:vertAlign w:val="superscript"/>
        </w:rPr>
        <w:t>lle</w:t>
      </w:r>
      <w:r w:rsidR="00C646BA" w:rsidRPr="00EA76E6">
        <w:rPr>
          <w:i/>
          <w:iCs/>
        </w:rPr>
        <w:t> </w:t>
      </w:r>
      <w:r w:rsidRPr="00EA76E6">
        <w:rPr>
          <w:i/>
          <w:iCs/>
        </w:rPr>
        <w:t>Stapleton</w:t>
      </w:r>
      <w:r w:rsidR="00C646BA" w:rsidRPr="00EA76E6">
        <w:rPr>
          <w:i/>
          <w:iCs/>
        </w:rPr>
        <w:t xml:space="preserve">. </w:t>
      </w:r>
      <w:r w:rsidRPr="00EA76E6">
        <w:rPr>
          <w:i/>
          <w:iCs/>
        </w:rPr>
        <w:t>Hélas</w:t>
      </w:r>
      <w:r w:rsidR="00C646BA" w:rsidRPr="00EA76E6">
        <w:rPr>
          <w:i/>
          <w:iCs/>
        </w:rPr>
        <w:t xml:space="preserve"> ! </w:t>
      </w:r>
      <w:r w:rsidRPr="00EA76E6">
        <w:rPr>
          <w:i/>
          <w:iCs/>
        </w:rPr>
        <w:t>le cours du véritable amour ne coula pas aussi uniquement qu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on pourrait l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espérer</w:t>
      </w:r>
      <w:r w:rsidR="00C646BA" w:rsidRPr="00EA76E6">
        <w:rPr>
          <w:i/>
          <w:iCs/>
        </w:rPr>
        <w:t xml:space="preserve"> ! </w:t>
      </w:r>
      <w:r w:rsidRPr="00EA76E6">
        <w:rPr>
          <w:i/>
          <w:iCs/>
        </w:rPr>
        <w:t>Aujourd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hui par exemple</w:t>
      </w:r>
      <w:r w:rsidR="00C646BA" w:rsidRPr="00EA76E6">
        <w:rPr>
          <w:i/>
          <w:iCs/>
        </w:rPr>
        <w:t xml:space="preserve">, </w:t>
      </w:r>
      <w:r w:rsidRPr="00EA76E6">
        <w:rPr>
          <w:i/>
          <w:iCs/>
        </w:rPr>
        <w:t>une ride tout à fait impr</w:t>
      </w:r>
      <w:r w:rsidRPr="00EA76E6">
        <w:rPr>
          <w:i/>
          <w:iCs/>
        </w:rPr>
        <w:t>é</w:t>
      </w:r>
      <w:r w:rsidRPr="00EA76E6">
        <w:rPr>
          <w:i/>
          <w:iCs/>
        </w:rPr>
        <w:t>vue a provoqué chez notre ami autant de perplexité que de so</w:t>
      </w:r>
      <w:r w:rsidRPr="00EA76E6">
        <w:rPr>
          <w:i/>
          <w:iCs/>
        </w:rPr>
        <w:t>u</w:t>
      </w:r>
      <w:r w:rsidRPr="00EA76E6">
        <w:rPr>
          <w:i/>
          <w:iCs/>
        </w:rPr>
        <w:t>ci</w:t>
      </w:r>
      <w:r w:rsidR="00C646BA" w:rsidRPr="00EA76E6">
        <w:rPr>
          <w:i/>
          <w:iCs/>
        </w:rPr>
        <w:t>.</w:t>
      </w:r>
    </w:p>
    <w:p w14:paraId="1A8B3F01" w14:textId="77777777" w:rsidR="00C646BA" w:rsidRPr="00EA76E6" w:rsidRDefault="00CA2403" w:rsidP="00C646BA">
      <w:pPr>
        <w:rPr>
          <w:i/>
          <w:iCs/>
        </w:rPr>
      </w:pPr>
      <w:r w:rsidRPr="00EA76E6">
        <w:rPr>
          <w:i/>
          <w:iCs/>
        </w:rPr>
        <w:t>Après l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entretien qui m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avait permis de parler de Barr</w:t>
      </w:r>
      <w:r w:rsidRPr="00EA76E6">
        <w:rPr>
          <w:i/>
          <w:iCs/>
        </w:rPr>
        <w:t>y</w:t>
      </w:r>
      <w:r w:rsidRPr="00EA76E6">
        <w:rPr>
          <w:i/>
          <w:iCs/>
        </w:rPr>
        <w:t>more</w:t>
      </w:r>
      <w:r w:rsidR="00C646BA" w:rsidRPr="00EA76E6">
        <w:rPr>
          <w:i/>
          <w:iCs/>
        </w:rPr>
        <w:t xml:space="preserve">, </w:t>
      </w:r>
      <w:r w:rsidRPr="00EA76E6">
        <w:rPr>
          <w:i/>
          <w:iCs/>
        </w:rPr>
        <w:t>Sir Henry se coiffa d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un chapeau et se prépara à sortir</w:t>
      </w:r>
      <w:r w:rsidR="00C646BA" w:rsidRPr="00EA76E6">
        <w:rPr>
          <w:i/>
          <w:iCs/>
        </w:rPr>
        <w:t xml:space="preserve">. </w:t>
      </w:r>
      <w:r w:rsidRPr="00EA76E6">
        <w:rPr>
          <w:i/>
          <w:iCs/>
        </w:rPr>
        <w:t>Je l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imitai</w:t>
      </w:r>
      <w:r w:rsidR="00C646BA" w:rsidRPr="00EA76E6">
        <w:rPr>
          <w:i/>
          <w:iCs/>
        </w:rPr>
        <w:t>.</w:t>
      </w:r>
    </w:p>
    <w:p w14:paraId="7FCDD447" w14:textId="77777777" w:rsidR="00C646BA" w:rsidRPr="00EA76E6" w:rsidRDefault="00C646BA" w:rsidP="00C646BA">
      <w:pPr>
        <w:rPr>
          <w:i/>
          <w:iCs/>
        </w:rPr>
      </w:pPr>
      <w:r w:rsidRPr="00EA76E6">
        <w:rPr>
          <w:i/>
          <w:iCs/>
        </w:rPr>
        <w:t>« </w:t>
      </w:r>
      <w:r w:rsidR="00CA2403" w:rsidRPr="00EA76E6">
        <w:rPr>
          <w:i/>
          <w:iCs/>
        </w:rPr>
        <w:t>Comment</w:t>
      </w:r>
      <w:r w:rsidRPr="00EA76E6">
        <w:rPr>
          <w:i/>
          <w:iCs/>
        </w:rPr>
        <w:t xml:space="preserve"> ! </w:t>
      </w:r>
      <w:r w:rsidR="00CA2403" w:rsidRPr="00EA76E6">
        <w:rPr>
          <w:i/>
          <w:iCs/>
        </w:rPr>
        <w:t>M</w:t>
      </w:r>
      <w:r w:rsidRPr="00EA76E6">
        <w:rPr>
          <w:i/>
          <w:iCs/>
        </w:rPr>
        <w:t>’</w:t>
      </w:r>
      <w:r w:rsidR="00CA2403" w:rsidRPr="00EA76E6">
        <w:rPr>
          <w:i/>
          <w:iCs/>
        </w:rPr>
        <w:t>accompagneriez-vous</w:t>
      </w:r>
      <w:r w:rsidRPr="00EA76E6">
        <w:rPr>
          <w:i/>
          <w:iCs/>
        </w:rPr>
        <w:t xml:space="preserve">, </w:t>
      </w:r>
      <w:r w:rsidR="00CA2403" w:rsidRPr="00EA76E6">
        <w:rPr>
          <w:i/>
          <w:iCs/>
        </w:rPr>
        <w:t>Watson</w:t>
      </w:r>
      <w:r w:rsidRPr="00EA76E6">
        <w:rPr>
          <w:i/>
          <w:iCs/>
        </w:rPr>
        <w:t xml:space="preserve"> ? </w:t>
      </w:r>
      <w:r w:rsidR="00CA2403" w:rsidRPr="00EA76E6">
        <w:rPr>
          <w:i/>
          <w:iCs/>
        </w:rPr>
        <w:t>me d</w:t>
      </w:r>
      <w:r w:rsidR="00CA2403" w:rsidRPr="00EA76E6">
        <w:rPr>
          <w:i/>
          <w:iCs/>
        </w:rPr>
        <w:t>e</w:t>
      </w:r>
      <w:r w:rsidR="00CA2403" w:rsidRPr="00EA76E6">
        <w:rPr>
          <w:i/>
          <w:iCs/>
        </w:rPr>
        <w:t>manda-t-il en me dévisageant curieusement</w:t>
      </w:r>
      <w:r w:rsidRPr="00EA76E6">
        <w:rPr>
          <w:i/>
          <w:iCs/>
        </w:rPr>
        <w:t>.</w:t>
      </w:r>
    </w:p>
    <w:p w14:paraId="7011E842" w14:textId="77777777" w:rsidR="00C646BA" w:rsidRPr="00EA76E6" w:rsidRDefault="00C646BA" w:rsidP="00C646BA">
      <w:pPr>
        <w:rPr>
          <w:i/>
          <w:iCs/>
        </w:rPr>
      </w:pPr>
      <w:r w:rsidRPr="00EA76E6">
        <w:t>— </w:t>
      </w:r>
      <w:r w:rsidR="00CA2403" w:rsidRPr="00EA76E6">
        <w:rPr>
          <w:i/>
          <w:iCs/>
        </w:rPr>
        <w:t>Cela dépend</w:t>
      </w:r>
      <w:r w:rsidRPr="00EA76E6">
        <w:rPr>
          <w:i/>
          <w:iCs/>
        </w:rPr>
        <w:t xml:space="preserve"> : </w:t>
      </w:r>
      <w:r w:rsidR="00CA2403" w:rsidRPr="00EA76E6">
        <w:rPr>
          <w:i/>
          <w:iCs/>
        </w:rPr>
        <w:t>allez-vous sur la lande</w:t>
      </w:r>
      <w:r w:rsidRPr="00EA76E6">
        <w:rPr>
          <w:i/>
          <w:iCs/>
        </w:rPr>
        <w:t> ?</w:t>
      </w:r>
    </w:p>
    <w:p w14:paraId="262F16E9" w14:textId="77777777" w:rsidR="00C646BA" w:rsidRPr="00EA76E6" w:rsidRDefault="00C646BA" w:rsidP="00C646BA">
      <w:pPr>
        <w:rPr>
          <w:i/>
          <w:iCs/>
        </w:rPr>
      </w:pPr>
      <w:r w:rsidRPr="00EA76E6">
        <w:t>— </w:t>
      </w:r>
      <w:r w:rsidR="00CA2403" w:rsidRPr="00EA76E6">
        <w:rPr>
          <w:i/>
          <w:iCs/>
        </w:rPr>
        <w:t>Oui</w:t>
      </w:r>
      <w:r w:rsidRPr="00EA76E6">
        <w:rPr>
          <w:i/>
          <w:iCs/>
        </w:rPr>
        <w:t>.</w:t>
      </w:r>
    </w:p>
    <w:p w14:paraId="7910789C" w14:textId="7A08298E" w:rsidR="00C646BA" w:rsidRPr="00EA76E6" w:rsidRDefault="00C646BA" w:rsidP="00C646BA">
      <w:r w:rsidRPr="00EA76E6">
        <w:t>— </w:t>
      </w:r>
      <w:r w:rsidR="00CA2403" w:rsidRPr="00EA76E6">
        <w:rPr>
          <w:i/>
          <w:iCs/>
        </w:rPr>
        <w:t>Alors</w:t>
      </w:r>
      <w:r w:rsidRPr="00EA76E6">
        <w:rPr>
          <w:i/>
          <w:iCs/>
        </w:rPr>
        <w:t xml:space="preserve">, </w:t>
      </w:r>
      <w:r w:rsidR="00CA2403" w:rsidRPr="00EA76E6">
        <w:rPr>
          <w:i/>
          <w:iCs/>
        </w:rPr>
        <w:t>vous connaissez mes instructions</w:t>
      </w:r>
      <w:r w:rsidRPr="00EA76E6">
        <w:rPr>
          <w:i/>
          <w:iCs/>
        </w:rPr>
        <w:t xml:space="preserve">. </w:t>
      </w:r>
      <w:r w:rsidR="00CA2403" w:rsidRPr="00EA76E6">
        <w:rPr>
          <w:i/>
          <w:iCs/>
        </w:rPr>
        <w:t>Je suis désolé de faire figure d</w:t>
      </w:r>
      <w:r w:rsidRPr="00EA76E6">
        <w:rPr>
          <w:i/>
          <w:iCs/>
        </w:rPr>
        <w:t>’</w:t>
      </w:r>
      <w:r w:rsidR="00CA2403" w:rsidRPr="00EA76E6">
        <w:rPr>
          <w:i/>
          <w:iCs/>
        </w:rPr>
        <w:t>intrus</w:t>
      </w:r>
      <w:r w:rsidRPr="00EA76E6">
        <w:rPr>
          <w:i/>
          <w:iCs/>
        </w:rPr>
        <w:t xml:space="preserve">, </w:t>
      </w:r>
      <w:r w:rsidR="00CA2403" w:rsidRPr="00EA76E6">
        <w:rPr>
          <w:i/>
          <w:iCs/>
        </w:rPr>
        <w:t>mais vous avez entendu Holmes insi</w:t>
      </w:r>
      <w:r w:rsidR="00CA2403" w:rsidRPr="00EA76E6">
        <w:rPr>
          <w:i/>
          <w:iCs/>
        </w:rPr>
        <w:t>s</w:t>
      </w:r>
      <w:r w:rsidR="00CA2403" w:rsidRPr="00EA76E6">
        <w:rPr>
          <w:i/>
          <w:iCs/>
        </w:rPr>
        <w:t>ter</w:t>
      </w:r>
      <w:r w:rsidRPr="00EA76E6">
        <w:rPr>
          <w:i/>
          <w:iCs/>
        </w:rPr>
        <w:t xml:space="preserve">, </w:t>
      </w:r>
      <w:r w:rsidR="00CA2403" w:rsidRPr="00EA76E6">
        <w:rPr>
          <w:i/>
          <w:iCs/>
        </w:rPr>
        <w:lastRenderedPageBreak/>
        <w:t>avec quel sérieux</w:t>
      </w:r>
      <w:r w:rsidRPr="00EA76E6">
        <w:rPr>
          <w:i/>
          <w:iCs/>
        </w:rPr>
        <w:t xml:space="preserve">, </w:t>
      </w:r>
      <w:r w:rsidR="00CA2403" w:rsidRPr="00EA76E6">
        <w:rPr>
          <w:i/>
          <w:iCs/>
        </w:rPr>
        <w:t>pour que vous ne vous promeniez pas seul sur la lande</w:t>
      </w:r>
      <w:r w:rsidRPr="00EA76E6">
        <w:rPr>
          <w:i/>
          <w:iCs/>
        </w:rPr>
        <w:t>. »</w:t>
      </w:r>
    </w:p>
    <w:p w14:paraId="3957F146" w14:textId="77777777" w:rsidR="00C646BA" w:rsidRPr="00EA76E6" w:rsidRDefault="00CA2403" w:rsidP="00C646BA">
      <w:pPr>
        <w:rPr>
          <w:i/>
          <w:iCs/>
        </w:rPr>
      </w:pPr>
      <w:r w:rsidRPr="00EA76E6">
        <w:rPr>
          <w:i/>
          <w:iCs/>
        </w:rPr>
        <w:t>Sir Henry posa une main sur mon épaule et me sourit gentiment</w:t>
      </w:r>
      <w:r w:rsidR="00C646BA" w:rsidRPr="00EA76E6">
        <w:rPr>
          <w:i/>
          <w:iCs/>
        </w:rPr>
        <w:t>.</w:t>
      </w:r>
    </w:p>
    <w:p w14:paraId="7C7DB5F6" w14:textId="778EB8E4" w:rsidR="00C646BA" w:rsidRPr="00EA76E6" w:rsidRDefault="00C646BA" w:rsidP="00C646BA">
      <w:r w:rsidRPr="00EA76E6">
        <w:rPr>
          <w:i/>
          <w:iCs/>
        </w:rPr>
        <w:t>« </w:t>
      </w:r>
      <w:r w:rsidR="00CA2403" w:rsidRPr="00EA76E6">
        <w:rPr>
          <w:i/>
          <w:iCs/>
        </w:rPr>
        <w:t>Mon cher ami</w:t>
      </w:r>
      <w:r w:rsidRPr="00EA76E6">
        <w:rPr>
          <w:i/>
          <w:iCs/>
        </w:rPr>
        <w:t xml:space="preserve">, </w:t>
      </w:r>
      <w:r w:rsidR="00CA2403" w:rsidRPr="00EA76E6">
        <w:rPr>
          <w:i/>
          <w:iCs/>
        </w:rPr>
        <w:t>me dit-il</w:t>
      </w:r>
      <w:r w:rsidRPr="00EA76E6">
        <w:rPr>
          <w:i/>
          <w:iCs/>
        </w:rPr>
        <w:t xml:space="preserve">, </w:t>
      </w:r>
      <w:r w:rsidR="00CA2403" w:rsidRPr="00EA76E6">
        <w:rPr>
          <w:i/>
          <w:iCs/>
        </w:rPr>
        <w:t>Holmes avec toute sa sagesse n</w:t>
      </w:r>
      <w:r w:rsidRPr="00EA76E6">
        <w:rPr>
          <w:i/>
          <w:iCs/>
        </w:rPr>
        <w:t>’</w:t>
      </w:r>
      <w:r w:rsidR="00CA2403" w:rsidRPr="00EA76E6">
        <w:rPr>
          <w:i/>
          <w:iCs/>
        </w:rPr>
        <w:t>a pas prévu différentes choses qui se sont produites depuis mon arrivée</w:t>
      </w:r>
      <w:r w:rsidRPr="00EA76E6">
        <w:rPr>
          <w:i/>
          <w:iCs/>
        </w:rPr>
        <w:t xml:space="preserve">. </w:t>
      </w:r>
      <w:r w:rsidR="00CA2403" w:rsidRPr="00EA76E6">
        <w:rPr>
          <w:i/>
          <w:iCs/>
        </w:rPr>
        <w:t>Vous me comprenez</w:t>
      </w:r>
      <w:r w:rsidRPr="00EA76E6">
        <w:rPr>
          <w:i/>
          <w:iCs/>
        </w:rPr>
        <w:t xml:space="preserve"> ? </w:t>
      </w:r>
      <w:r w:rsidR="00CA2403" w:rsidRPr="00EA76E6">
        <w:rPr>
          <w:i/>
          <w:iCs/>
        </w:rPr>
        <w:t>Je suis sûr que vous êtes le dernier homme au monde à vouloir faire figure de gêneur</w:t>
      </w:r>
      <w:r w:rsidRPr="00EA76E6">
        <w:rPr>
          <w:i/>
          <w:iCs/>
        </w:rPr>
        <w:t xml:space="preserve">. </w:t>
      </w:r>
      <w:r w:rsidR="00CA2403" w:rsidRPr="00EA76E6">
        <w:rPr>
          <w:i/>
          <w:iCs/>
        </w:rPr>
        <w:t>Je dois sortir seul</w:t>
      </w:r>
      <w:r w:rsidRPr="00EA76E6">
        <w:rPr>
          <w:i/>
          <w:iCs/>
        </w:rPr>
        <w:t> ! »</w:t>
      </w:r>
    </w:p>
    <w:p w14:paraId="29F98DD0" w14:textId="5E9A7F99" w:rsidR="00C646BA" w:rsidRPr="00EA76E6" w:rsidRDefault="00CA2403" w:rsidP="00C646BA">
      <w:pPr>
        <w:rPr>
          <w:i/>
          <w:iCs/>
        </w:rPr>
      </w:pPr>
      <w:r w:rsidRPr="00EA76E6">
        <w:rPr>
          <w:i/>
          <w:iCs/>
        </w:rPr>
        <w:t>Dans une situation aussi fausse</w:t>
      </w:r>
      <w:r w:rsidR="00C646BA" w:rsidRPr="00EA76E6">
        <w:rPr>
          <w:i/>
          <w:iCs/>
        </w:rPr>
        <w:t xml:space="preserve">, </w:t>
      </w:r>
      <w:r w:rsidRPr="00EA76E6">
        <w:rPr>
          <w:i/>
          <w:iCs/>
        </w:rPr>
        <w:t>ne sachant pas quoi dire ni faire</w:t>
      </w:r>
      <w:r w:rsidR="00C646BA" w:rsidRPr="00EA76E6">
        <w:rPr>
          <w:i/>
          <w:iCs/>
        </w:rPr>
        <w:t xml:space="preserve">, </w:t>
      </w:r>
      <w:r w:rsidRPr="00EA76E6">
        <w:rPr>
          <w:i/>
          <w:iCs/>
        </w:rPr>
        <w:t>je ne m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 xml:space="preserve">étais pas encore décidé que le </w:t>
      </w:r>
      <w:r w:rsidR="005E5AD1" w:rsidRPr="00EA76E6">
        <w:rPr>
          <w:i/>
          <w:iCs/>
        </w:rPr>
        <w:t>baronnet</w:t>
      </w:r>
      <w:r w:rsidRPr="00EA76E6">
        <w:rPr>
          <w:i/>
          <w:iCs/>
        </w:rPr>
        <w:t xml:space="preserve"> avait pris sa canne et qu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il était parti</w:t>
      </w:r>
      <w:r w:rsidR="00C646BA" w:rsidRPr="00EA76E6">
        <w:rPr>
          <w:i/>
          <w:iCs/>
        </w:rPr>
        <w:t>.</w:t>
      </w:r>
    </w:p>
    <w:p w14:paraId="631DFDEC" w14:textId="77777777" w:rsidR="00C646BA" w:rsidRPr="00EA76E6" w:rsidRDefault="00CA2403" w:rsidP="00C646BA">
      <w:pPr>
        <w:rPr>
          <w:i/>
          <w:iCs/>
        </w:rPr>
      </w:pPr>
      <w:r w:rsidRPr="00EA76E6">
        <w:rPr>
          <w:i/>
          <w:iCs/>
        </w:rPr>
        <w:t>Mais à la réflexion</w:t>
      </w:r>
      <w:r w:rsidR="00C646BA" w:rsidRPr="00EA76E6">
        <w:rPr>
          <w:i/>
          <w:iCs/>
        </w:rPr>
        <w:t xml:space="preserve">, </w:t>
      </w:r>
      <w:r w:rsidRPr="00EA76E6">
        <w:rPr>
          <w:i/>
          <w:iCs/>
        </w:rPr>
        <w:t>ma conscience me reprocha amèr</w:t>
      </w:r>
      <w:r w:rsidRPr="00EA76E6">
        <w:rPr>
          <w:i/>
          <w:iCs/>
        </w:rPr>
        <w:t>e</w:t>
      </w:r>
      <w:r w:rsidRPr="00EA76E6">
        <w:rPr>
          <w:i/>
          <w:iCs/>
        </w:rPr>
        <w:t>ment de l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avoir laissé sortir seul</w:t>
      </w:r>
      <w:r w:rsidR="00C646BA" w:rsidRPr="00EA76E6">
        <w:rPr>
          <w:i/>
          <w:iCs/>
        </w:rPr>
        <w:t xml:space="preserve">. </w:t>
      </w:r>
      <w:r w:rsidRPr="00EA76E6">
        <w:rPr>
          <w:i/>
          <w:iCs/>
        </w:rPr>
        <w:t>Je me représentai les sent</w:t>
      </w:r>
      <w:r w:rsidRPr="00EA76E6">
        <w:rPr>
          <w:i/>
          <w:iCs/>
        </w:rPr>
        <w:t>i</w:t>
      </w:r>
      <w:r w:rsidRPr="00EA76E6">
        <w:rPr>
          <w:i/>
          <w:iCs/>
        </w:rPr>
        <w:t>ments qui m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anim</w:t>
      </w:r>
      <w:r w:rsidR="00A3702F" w:rsidRPr="00EA76E6">
        <w:rPr>
          <w:i/>
          <w:iCs/>
        </w:rPr>
        <w:t>e</w:t>
      </w:r>
      <w:r w:rsidRPr="00EA76E6">
        <w:rPr>
          <w:i/>
          <w:iCs/>
        </w:rPr>
        <w:t>r</w:t>
      </w:r>
      <w:r w:rsidR="00A3702F" w:rsidRPr="00EA76E6">
        <w:rPr>
          <w:i/>
          <w:iCs/>
        </w:rPr>
        <w:t>ai</w:t>
      </w:r>
      <w:r w:rsidRPr="00EA76E6">
        <w:rPr>
          <w:i/>
          <w:iCs/>
        </w:rPr>
        <w:t>ent si je devais vous avouer qu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un ma</w:t>
      </w:r>
      <w:r w:rsidRPr="00EA76E6">
        <w:rPr>
          <w:i/>
          <w:iCs/>
        </w:rPr>
        <w:t>l</w:t>
      </w:r>
      <w:r w:rsidRPr="00EA76E6">
        <w:rPr>
          <w:i/>
          <w:iCs/>
        </w:rPr>
        <w:t>heur était arrivé parce que j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avais négligé vos instructions</w:t>
      </w:r>
      <w:r w:rsidR="00C646BA" w:rsidRPr="00EA76E6">
        <w:rPr>
          <w:i/>
          <w:iCs/>
        </w:rPr>
        <w:t xml:space="preserve">. </w:t>
      </w:r>
      <w:r w:rsidRPr="00EA76E6">
        <w:rPr>
          <w:i/>
          <w:iCs/>
        </w:rPr>
        <w:t>Je vous l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assure</w:t>
      </w:r>
      <w:r w:rsidR="00C646BA" w:rsidRPr="00EA76E6">
        <w:rPr>
          <w:i/>
          <w:iCs/>
        </w:rPr>
        <w:t xml:space="preserve"> : </w:t>
      </w:r>
      <w:r w:rsidRPr="00EA76E6">
        <w:rPr>
          <w:i/>
          <w:iCs/>
        </w:rPr>
        <w:t>cette pensée me fit rougir</w:t>
      </w:r>
      <w:r w:rsidR="00C646BA" w:rsidRPr="00EA76E6">
        <w:rPr>
          <w:i/>
          <w:iCs/>
        </w:rPr>
        <w:t xml:space="preserve">. </w:t>
      </w:r>
      <w:r w:rsidRPr="00EA76E6">
        <w:rPr>
          <w:i/>
          <w:iCs/>
        </w:rPr>
        <w:t>Peut-être pouvais-je le ra</w:t>
      </w:r>
      <w:r w:rsidRPr="00EA76E6">
        <w:rPr>
          <w:i/>
          <w:iCs/>
        </w:rPr>
        <w:t>t</w:t>
      </w:r>
      <w:r w:rsidRPr="00EA76E6">
        <w:rPr>
          <w:i/>
          <w:iCs/>
        </w:rPr>
        <w:t>traper</w:t>
      </w:r>
      <w:r w:rsidR="00C646BA" w:rsidRPr="00EA76E6">
        <w:rPr>
          <w:i/>
          <w:iCs/>
        </w:rPr>
        <w:t xml:space="preserve"> : </w:t>
      </w:r>
      <w:r w:rsidRPr="00EA76E6">
        <w:rPr>
          <w:i/>
          <w:iCs/>
        </w:rPr>
        <w:t>je me hâtai vers Merripit</w:t>
      </w:r>
      <w:r w:rsidR="00C646BA" w:rsidRPr="00EA76E6">
        <w:rPr>
          <w:i/>
          <w:iCs/>
        </w:rPr>
        <w:t>.</w:t>
      </w:r>
    </w:p>
    <w:p w14:paraId="603915A3" w14:textId="1E9C51F7" w:rsidR="00C646BA" w:rsidRPr="00EA76E6" w:rsidRDefault="00CA2403" w:rsidP="00C646BA">
      <w:pPr>
        <w:rPr>
          <w:i/>
          <w:iCs/>
        </w:rPr>
      </w:pPr>
      <w:r w:rsidRPr="00EA76E6">
        <w:rPr>
          <w:i/>
          <w:iCs/>
        </w:rPr>
        <w:t>Lorsque j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atteignis l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endroit où débouche le sentier de la lande je n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avais pas encore aperçu Sir Henry</w:t>
      </w:r>
      <w:r w:rsidR="00C646BA" w:rsidRPr="00EA76E6">
        <w:rPr>
          <w:i/>
          <w:iCs/>
        </w:rPr>
        <w:t xml:space="preserve">. </w:t>
      </w:r>
      <w:r w:rsidRPr="00EA76E6">
        <w:rPr>
          <w:i/>
          <w:iCs/>
        </w:rPr>
        <w:t>Craignant de m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être fourvoyé</w:t>
      </w:r>
      <w:r w:rsidR="00C646BA" w:rsidRPr="00EA76E6">
        <w:rPr>
          <w:i/>
          <w:iCs/>
        </w:rPr>
        <w:t xml:space="preserve">, </w:t>
      </w:r>
      <w:r w:rsidRPr="00EA76E6">
        <w:rPr>
          <w:i/>
          <w:iCs/>
        </w:rPr>
        <w:t>je gravis une colline qui dominait le paysage</w:t>
      </w:r>
      <w:r w:rsidR="00C646BA" w:rsidRPr="00EA76E6">
        <w:rPr>
          <w:i/>
          <w:iCs/>
        </w:rPr>
        <w:t xml:space="preserve">. </w:t>
      </w:r>
      <w:r w:rsidRPr="00EA76E6">
        <w:rPr>
          <w:i/>
          <w:iCs/>
        </w:rPr>
        <w:t>De là je le vis tout de suite</w:t>
      </w:r>
      <w:r w:rsidR="00C646BA" w:rsidRPr="00EA76E6">
        <w:rPr>
          <w:i/>
          <w:iCs/>
        </w:rPr>
        <w:t xml:space="preserve">. </w:t>
      </w:r>
      <w:r w:rsidRPr="00EA76E6">
        <w:rPr>
          <w:i/>
          <w:iCs/>
        </w:rPr>
        <w:t>Il se trouvait sur le sentier de la lande</w:t>
      </w:r>
      <w:r w:rsidR="00C646BA" w:rsidRPr="00EA76E6">
        <w:rPr>
          <w:i/>
          <w:iCs/>
        </w:rPr>
        <w:t xml:space="preserve">, </w:t>
      </w:r>
      <w:r w:rsidRPr="00EA76E6">
        <w:rPr>
          <w:i/>
          <w:iCs/>
        </w:rPr>
        <w:t>à quatre cents mètres du croisement</w:t>
      </w:r>
      <w:r w:rsidR="00C646BA" w:rsidRPr="00EA76E6">
        <w:rPr>
          <w:i/>
          <w:iCs/>
        </w:rPr>
        <w:t xml:space="preserve">, </w:t>
      </w:r>
      <w:r w:rsidRPr="00EA76E6">
        <w:rPr>
          <w:i/>
          <w:iCs/>
        </w:rPr>
        <w:t>avec une femme à côté de lui</w:t>
      </w:r>
      <w:r w:rsidR="00C646BA" w:rsidRPr="00EA76E6">
        <w:rPr>
          <w:i/>
          <w:iCs/>
        </w:rPr>
        <w:t xml:space="preserve"> : </w:t>
      </w:r>
      <w:r w:rsidRPr="00EA76E6">
        <w:rPr>
          <w:i/>
          <w:iCs/>
        </w:rPr>
        <w:t>c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 xml:space="preserve">était sûrement </w:t>
      </w:r>
      <w:r w:rsidR="00C646BA" w:rsidRPr="00EA76E6">
        <w:rPr>
          <w:i/>
          <w:iCs/>
        </w:rPr>
        <w:t>M</w:t>
      </w:r>
      <w:r w:rsidR="00C646BA" w:rsidRPr="00EA76E6">
        <w:rPr>
          <w:i/>
          <w:iCs/>
          <w:vertAlign w:val="superscript"/>
        </w:rPr>
        <w:t>lle</w:t>
      </w:r>
      <w:r w:rsidR="00C646BA" w:rsidRPr="00EA76E6">
        <w:rPr>
          <w:i/>
          <w:iCs/>
        </w:rPr>
        <w:t> </w:t>
      </w:r>
      <w:r w:rsidRPr="00EA76E6">
        <w:rPr>
          <w:i/>
          <w:iCs/>
        </w:rPr>
        <w:t>Stapleton</w:t>
      </w:r>
      <w:r w:rsidR="00C646BA" w:rsidRPr="00EA76E6">
        <w:rPr>
          <w:i/>
          <w:iCs/>
        </w:rPr>
        <w:t xml:space="preserve">. </w:t>
      </w:r>
      <w:r w:rsidRPr="00EA76E6">
        <w:rPr>
          <w:i/>
          <w:iCs/>
        </w:rPr>
        <w:t>Déjà ils s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étaient donc entendus pour avoir un rendez-vous</w:t>
      </w:r>
      <w:r w:rsidR="00C646BA" w:rsidRPr="00EA76E6">
        <w:rPr>
          <w:i/>
          <w:iCs/>
        </w:rPr>
        <w:t xml:space="preserve"> ? </w:t>
      </w:r>
      <w:r w:rsidRPr="00EA76E6">
        <w:rPr>
          <w:i/>
          <w:iCs/>
        </w:rPr>
        <w:t>Plongés dans une conversation sérieuse ils marchaient lentement</w:t>
      </w:r>
      <w:r w:rsidR="00C646BA" w:rsidRPr="00EA76E6">
        <w:rPr>
          <w:i/>
          <w:iCs/>
        </w:rPr>
        <w:t xml:space="preserve">, </w:t>
      </w:r>
      <w:r w:rsidRPr="00EA76E6">
        <w:rPr>
          <w:i/>
          <w:iCs/>
        </w:rPr>
        <w:t>et je la vis faire de petits mouvements vifs de la main comme si elle se passionnait pour ce qu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elle disait</w:t>
      </w:r>
      <w:r w:rsidR="00C646BA" w:rsidRPr="00EA76E6">
        <w:rPr>
          <w:i/>
          <w:iCs/>
        </w:rPr>
        <w:t xml:space="preserve">, </w:t>
      </w:r>
      <w:r w:rsidRPr="00EA76E6">
        <w:rPr>
          <w:i/>
          <w:iCs/>
        </w:rPr>
        <w:t>tandis qu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il l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écoutait attent</w:t>
      </w:r>
      <w:r w:rsidRPr="00EA76E6">
        <w:rPr>
          <w:i/>
          <w:iCs/>
        </w:rPr>
        <w:t>i</w:t>
      </w:r>
      <w:r w:rsidRPr="00EA76E6">
        <w:rPr>
          <w:i/>
          <w:iCs/>
        </w:rPr>
        <w:t>vement</w:t>
      </w:r>
      <w:r w:rsidR="00C646BA" w:rsidRPr="00EA76E6">
        <w:rPr>
          <w:i/>
          <w:iCs/>
        </w:rPr>
        <w:t xml:space="preserve"> ; </w:t>
      </w:r>
      <w:r w:rsidRPr="00EA76E6">
        <w:rPr>
          <w:i/>
          <w:iCs/>
        </w:rPr>
        <w:t>une fois ou deux</w:t>
      </w:r>
      <w:r w:rsidR="00D05F4A">
        <w:rPr>
          <w:i/>
          <w:iCs/>
        </w:rPr>
        <w:t>,</w:t>
      </w:r>
      <w:r w:rsidRPr="00EA76E6">
        <w:rPr>
          <w:i/>
          <w:iCs/>
        </w:rPr>
        <w:t xml:space="preserve"> elle secoua la tête pour marquer son désaccord</w:t>
      </w:r>
      <w:r w:rsidR="00C646BA" w:rsidRPr="00EA76E6">
        <w:rPr>
          <w:i/>
          <w:iCs/>
        </w:rPr>
        <w:t xml:space="preserve">. </w:t>
      </w:r>
      <w:r w:rsidRPr="00EA76E6">
        <w:rPr>
          <w:i/>
          <w:iCs/>
        </w:rPr>
        <w:t>Je restai parmi les rochers à les épier</w:t>
      </w:r>
      <w:r w:rsidR="00C646BA" w:rsidRPr="00EA76E6">
        <w:rPr>
          <w:i/>
          <w:iCs/>
        </w:rPr>
        <w:t xml:space="preserve">, </w:t>
      </w:r>
      <w:r w:rsidRPr="00EA76E6">
        <w:rPr>
          <w:i/>
          <w:iCs/>
        </w:rPr>
        <w:t>en me d</w:t>
      </w:r>
      <w:r w:rsidRPr="00EA76E6">
        <w:rPr>
          <w:i/>
          <w:iCs/>
        </w:rPr>
        <w:t>e</w:t>
      </w:r>
      <w:r w:rsidRPr="00EA76E6">
        <w:rPr>
          <w:i/>
          <w:iCs/>
        </w:rPr>
        <w:t>mandant ce que je devais faire</w:t>
      </w:r>
      <w:r w:rsidR="00C646BA" w:rsidRPr="00EA76E6">
        <w:rPr>
          <w:i/>
          <w:iCs/>
        </w:rPr>
        <w:t xml:space="preserve">. </w:t>
      </w:r>
      <w:r w:rsidRPr="00EA76E6">
        <w:rPr>
          <w:i/>
          <w:iCs/>
        </w:rPr>
        <w:t xml:space="preserve">Les </w:t>
      </w:r>
      <w:r w:rsidRPr="00EA76E6">
        <w:rPr>
          <w:i/>
          <w:iCs/>
        </w:rPr>
        <w:lastRenderedPageBreak/>
        <w:t>suivre et intervenir dans leur entretien privé serait commettre une grave indélicatesse</w:t>
      </w:r>
      <w:r w:rsidR="00C646BA" w:rsidRPr="00EA76E6">
        <w:rPr>
          <w:i/>
          <w:iCs/>
        </w:rPr>
        <w:t xml:space="preserve">, </w:t>
      </w:r>
      <w:r w:rsidRPr="00EA76E6">
        <w:rPr>
          <w:i/>
          <w:iCs/>
        </w:rPr>
        <w:t>et pourtant mon devoir était clair</w:t>
      </w:r>
      <w:r w:rsidR="00C646BA" w:rsidRPr="00EA76E6">
        <w:rPr>
          <w:i/>
          <w:iCs/>
        </w:rPr>
        <w:t xml:space="preserve"> : </w:t>
      </w:r>
      <w:r w:rsidRPr="00EA76E6">
        <w:rPr>
          <w:i/>
          <w:iCs/>
        </w:rPr>
        <w:t xml:space="preserve">je ne devais jamais perdre de vue le </w:t>
      </w:r>
      <w:r w:rsidR="005E5AD1" w:rsidRPr="00EA76E6">
        <w:rPr>
          <w:i/>
          <w:iCs/>
        </w:rPr>
        <w:t>baronnet</w:t>
      </w:r>
      <w:r w:rsidR="00C646BA" w:rsidRPr="00EA76E6">
        <w:rPr>
          <w:i/>
          <w:iCs/>
        </w:rPr>
        <w:t xml:space="preserve">. </w:t>
      </w:r>
      <w:r w:rsidRPr="00EA76E6">
        <w:rPr>
          <w:i/>
          <w:iCs/>
        </w:rPr>
        <w:t>Se comporter en espion à l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égard d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un ami était haïssable</w:t>
      </w:r>
      <w:r w:rsidR="00C646BA" w:rsidRPr="00EA76E6">
        <w:rPr>
          <w:i/>
          <w:iCs/>
        </w:rPr>
        <w:t xml:space="preserve">. </w:t>
      </w:r>
      <w:r w:rsidRPr="00EA76E6">
        <w:rPr>
          <w:i/>
          <w:iCs/>
        </w:rPr>
        <w:t>Mais je ne voyais rien de mieux à faire que le surveiller de ma colline et par la suite de soulager ma con</w:t>
      </w:r>
      <w:r w:rsidRPr="00EA76E6">
        <w:rPr>
          <w:i/>
          <w:iCs/>
        </w:rPr>
        <w:t>s</w:t>
      </w:r>
      <w:r w:rsidRPr="00EA76E6">
        <w:rPr>
          <w:i/>
          <w:iCs/>
        </w:rPr>
        <w:t>cience en lui confessant mon indiscrétion</w:t>
      </w:r>
      <w:r w:rsidR="00C646BA" w:rsidRPr="00EA76E6">
        <w:rPr>
          <w:i/>
          <w:iCs/>
        </w:rPr>
        <w:t xml:space="preserve">. </w:t>
      </w:r>
      <w:r w:rsidRPr="00EA76E6">
        <w:rPr>
          <w:i/>
          <w:iCs/>
        </w:rPr>
        <w:t>Il est vrai que si un danger soudain l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avait menacé j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aurais été trop loin pour l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écarter de lui</w:t>
      </w:r>
      <w:r w:rsidR="00C646BA" w:rsidRPr="00EA76E6">
        <w:rPr>
          <w:i/>
          <w:iCs/>
        </w:rPr>
        <w:t xml:space="preserve">, </w:t>
      </w:r>
      <w:r w:rsidRPr="00EA76E6">
        <w:rPr>
          <w:i/>
          <w:iCs/>
        </w:rPr>
        <w:t>mais je vous assure que vous auriez convenu avec moi que ma position était très délicate et que je ne pouvais agir autrement</w:t>
      </w:r>
      <w:r w:rsidR="00C646BA" w:rsidRPr="00EA76E6">
        <w:rPr>
          <w:i/>
          <w:iCs/>
        </w:rPr>
        <w:t>.</w:t>
      </w:r>
    </w:p>
    <w:p w14:paraId="5FA68E07" w14:textId="2B5EC4D2" w:rsidR="00C646BA" w:rsidRPr="00EA76E6" w:rsidRDefault="00CA2403" w:rsidP="00C646BA">
      <w:pPr>
        <w:rPr>
          <w:i/>
          <w:iCs/>
        </w:rPr>
      </w:pPr>
      <w:r w:rsidRPr="00EA76E6">
        <w:rPr>
          <w:i/>
          <w:iCs/>
        </w:rPr>
        <w:t>Notre ami Sir Henry et la demoiselle s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étaient arrêtés sur le sentier</w:t>
      </w:r>
      <w:r w:rsidR="00C646BA" w:rsidRPr="00EA76E6">
        <w:rPr>
          <w:i/>
          <w:iCs/>
        </w:rPr>
        <w:t xml:space="preserve">, </w:t>
      </w:r>
      <w:r w:rsidRPr="00EA76E6">
        <w:rPr>
          <w:i/>
          <w:iCs/>
        </w:rPr>
        <w:t>profondément absorbés par leur conversation</w:t>
      </w:r>
      <w:r w:rsidR="00C646BA" w:rsidRPr="00EA76E6">
        <w:rPr>
          <w:i/>
          <w:iCs/>
        </w:rPr>
        <w:t xml:space="preserve">. </w:t>
      </w:r>
      <w:r w:rsidRPr="00EA76E6">
        <w:rPr>
          <w:i/>
          <w:iCs/>
        </w:rPr>
        <w:t>Tout à coup je m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aperçu</w:t>
      </w:r>
      <w:r w:rsidR="00393C09" w:rsidRPr="00EA76E6">
        <w:rPr>
          <w:i/>
          <w:iCs/>
        </w:rPr>
        <w:t>s</w:t>
      </w:r>
      <w:r w:rsidRPr="00EA76E6">
        <w:rPr>
          <w:i/>
          <w:iCs/>
        </w:rPr>
        <w:t xml:space="preserve"> que je n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étais pas leur seul témoin</w:t>
      </w:r>
      <w:r w:rsidR="00C646BA" w:rsidRPr="00EA76E6">
        <w:rPr>
          <w:i/>
          <w:iCs/>
        </w:rPr>
        <w:t xml:space="preserve">. </w:t>
      </w:r>
      <w:r w:rsidRPr="00EA76E6">
        <w:rPr>
          <w:i/>
          <w:iCs/>
        </w:rPr>
        <w:t>Une tache verte flottant dans l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air attira mon regard</w:t>
      </w:r>
      <w:r w:rsidR="00C646BA" w:rsidRPr="00EA76E6">
        <w:rPr>
          <w:i/>
          <w:iCs/>
        </w:rPr>
        <w:t xml:space="preserve"> ; </w:t>
      </w:r>
      <w:r w:rsidRPr="00EA76E6">
        <w:rPr>
          <w:i/>
          <w:iCs/>
        </w:rPr>
        <w:t>un autre coup d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œil m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apprit qu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elle se déplaçait au bout d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une canne portée par un promeneur</w:t>
      </w:r>
      <w:r w:rsidR="00C646BA" w:rsidRPr="00EA76E6">
        <w:rPr>
          <w:i/>
          <w:iCs/>
        </w:rPr>
        <w:t xml:space="preserve">. </w:t>
      </w:r>
      <w:r w:rsidRPr="00EA76E6">
        <w:rPr>
          <w:i/>
          <w:iCs/>
        </w:rPr>
        <w:t>C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était Stapleton et son filet à papi</w:t>
      </w:r>
      <w:r w:rsidRPr="00EA76E6">
        <w:rPr>
          <w:i/>
          <w:iCs/>
        </w:rPr>
        <w:t>l</w:t>
      </w:r>
      <w:r w:rsidRPr="00EA76E6">
        <w:rPr>
          <w:i/>
          <w:iCs/>
        </w:rPr>
        <w:t>lons</w:t>
      </w:r>
      <w:r w:rsidR="00C646BA" w:rsidRPr="00EA76E6">
        <w:rPr>
          <w:i/>
          <w:iCs/>
        </w:rPr>
        <w:t xml:space="preserve">. </w:t>
      </w:r>
      <w:r w:rsidRPr="00EA76E6">
        <w:rPr>
          <w:i/>
          <w:iCs/>
        </w:rPr>
        <w:t>Il était beaucoup plus près des amoureux que moi-même</w:t>
      </w:r>
      <w:r w:rsidR="00C646BA" w:rsidRPr="00EA76E6">
        <w:rPr>
          <w:i/>
          <w:iCs/>
        </w:rPr>
        <w:t xml:space="preserve">, </w:t>
      </w:r>
      <w:r w:rsidRPr="00EA76E6">
        <w:rPr>
          <w:i/>
          <w:iCs/>
        </w:rPr>
        <w:t>et il avait l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air de foncer sur eux</w:t>
      </w:r>
      <w:r w:rsidR="00C646BA" w:rsidRPr="00EA76E6">
        <w:rPr>
          <w:i/>
          <w:iCs/>
        </w:rPr>
        <w:t xml:space="preserve">. </w:t>
      </w:r>
      <w:r w:rsidRPr="00EA76E6">
        <w:rPr>
          <w:i/>
          <w:iCs/>
        </w:rPr>
        <w:t xml:space="preserve">Au même instant Sir Henry attira </w:t>
      </w:r>
      <w:r w:rsidR="00C646BA" w:rsidRPr="00EA76E6">
        <w:rPr>
          <w:i/>
          <w:iCs/>
        </w:rPr>
        <w:t>M</w:t>
      </w:r>
      <w:r w:rsidR="00C646BA" w:rsidRPr="00EA76E6">
        <w:rPr>
          <w:i/>
          <w:iCs/>
          <w:vertAlign w:val="superscript"/>
        </w:rPr>
        <w:t>lle</w:t>
      </w:r>
      <w:r w:rsidR="00C646BA" w:rsidRPr="00EA76E6">
        <w:rPr>
          <w:i/>
          <w:iCs/>
        </w:rPr>
        <w:t> </w:t>
      </w:r>
      <w:r w:rsidRPr="00EA76E6">
        <w:rPr>
          <w:i/>
          <w:iCs/>
        </w:rPr>
        <w:t>Stapleton</w:t>
      </w:r>
      <w:r w:rsidR="00C646BA" w:rsidRPr="00EA76E6">
        <w:rPr>
          <w:i/>
          <w:iCs/>
        </w:rPr>
        <w:t xml:space="preserve">, </w:t>
      </w:r>
      <w:r w:rsidRPr="00EA76E6">
        <w:rPr>
          <w:i/>
          <w:iCs/>
        </w:rPr>
        <w:t>enlaça sa taille</w:t>
      </w:r>
      <w:r w:rsidR="00C646BA" w:rsidRPr="00EA76E6">
        <w:rPr>
          <w:i/>
          <w:iCs/>
        </w:rPr>
        <w:t xml:space="preserve">, </w:t>
      </w:r>
      <w:r w:rsidRPr="00EA76E6">
        <w:rPr>
          <w:i/>
          <w:iCs/>
        </w:rPr>
        <w:t>mais j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eus l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impression qu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elle faisait effort afin de se libérer</w:t>
      </w:r>
      <w:r w:rsidR="00C646BA" w:rsidRPr="00EA76E6">
        <w:rPr>
          <w:i/>
          <w:iCs/>
        </w:rPr>
        <w:t xml:space="preserve">, </w:t>
      </w:r>
      <w:r w:rsidRPr="00EA76E6">
        <w:rPr>
          <w:i/>
          <w:iCs/>
        </w:rPr>
        <w:t>qu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elle se détournait de lui</w:t>
      </w:r>
      <w:r w:rsidR="00C646BA" w:rsidRPr="00EA76E6">
        <w:rPr>
          <w:i/>
          <w:iCs/>
        </w:rPr>
        <w:t xml:space="preserve">. </w:t>
      </w:r>
      <w:r w:rsidRPr="00EA76E6">
        <w:rPr>
          <w:i/>
          <w:iCs/>
        </w:rPr>
        <w:t>Il inclina son visage au-dessus du sien</w:t>
      </w:r>
      <w:r w:rsidR="00C646BA" w:rsidRPr="00EA76E6">
        <w:rPr>
          <w:i/>
          <w:iCs/>
        </w:rPr>
        <w:t xml:space="preserve">, </w:t>
      </w:r>
      <w:r w:rsidRPr="00EA76E6">
        <w:rPr>
          <w:i/>
          <w:iCs/>
        </w:rPr>
        <w:t>et elle leva une main comme pour protester</w:t>
      </w:r>
      <w:r w:rsidR="00C646BA" w:rsidRPr="00EA76E6">
        <w:rPr>
          <w:i/>
          <w:iCs/>
        </w:rPr>
        <w:t xml:space="preserve">. </w:t>
      </w:r>
      <w:r w:rsidR="008D2AD1" w:rsidRPr="00EA76E6">
        <w:rPr>
          <w:i/>
          <w:iCs/>
        </w:rPr>
        <w:t>À</w:t>
      </w:r>
      <w:r w:rsidRPr="00EA76E6">
        <w:rPr>
          <w:i/>
          <w:iCs/>
        </w:rPr>
        <w:t xml:space="preserve"> la seconde suivante je les vis s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écarter précipitamment l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un de l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autre</w:t>
      </w:r>
      <w:r w:rsidR="00C646BA" w:rsidRPr="00EA76E6">
        <w:rPr>
          <w:i/>
          <w:iCs/>
        </w:rPr>
        <w:t xml:space="preserve">. </w:t>
      </w:r>
      <w:r w:rsidRPr="00EA76E6">
        <w:rPr>
          <w:i/>
          <w:iCs/>
        </w:rPr>
        <w:t>Stapleton en était la cause</w:t>
      </w:r>
      <w:r w:rsidR="00C646BA" w:rsidRPr="00EA76E6">
        <w:rPr>
          <w:i/>
          <w:iCs/>
        </w:rPr>
        <w:t xml:space="preserve">. </w:t>
      </w:r>
      <w:r w:rsidRPr="00EA76E6">
        <w:rPr>
          <w:i/>
          <w:iCs/>
        </w:rPr>
        <w:t>Il courait vers eux comme un forcené</w:t>
      </w:r>
      <w:r w:rsidR="00C646BA" w:rsidRPr="00EA76E6">
        <w:rPr>
          <w:i/>
          <w:iCs/>
        </w:rPr>
        <w:t xml:space="preserve">, </w:t>
      </w:r>
      <w:r w:rsidRPr="00EA76E6">
        <w:rPr>
          <w:i/>
          <w:iCs/>
        </w:rPr>
        <w:t>avec son absurde filet qui se balançait derrière son dos</w:t>
      </w:r>
      <w:r w:rsidR="00C646BA" w:rsidRPr="00EA76E6">
        <w:rPr>
          <w:i/>
          <w:iCs/>
        </w:rPr>
        <w:t xml:space="preserve">. </w:t>
      </w:r>
      <w:r w:rsidRPr="00EA76E6">
        <w:rPr>
          <w:i/>
          <w:iCs/>
        </w:rPr>
        <w:t>Il gesticulait et dans sa fureur il se dandinait devant les amoureux</w:t>
      </w:r>
      <w:r w:rsidR="00C646BA" w:rsidRPr="00EA76E6">
        <w:rPr>
          <w:i/>
          <w:iCs/>
        </w:rPr>
        <w:t xml:space="preserve">. </w:t>
      </w:r>
      <w:r w:rsidRPr="00EA76E6">
        <w:rPr>
          <w:i/>
          <w:iCs/>
        </w:rPr>
        <w:t>Je ne pouvais pas entendre ses paroles</w:t>
      </w:r>
      <w:r w:rsidR="00C646BA" w:rsidRPr="00EA76E6">
        <w:rPr>
          <w:i/>
          <w:iCs/>
        </w:rPr>
        <w:t xml:space="preserve">, </w:t>
      </w:r>
      <w:r w:rsidRPr="00EA76E6">
        <w:rPr>
          <w:i/>
          <w:iCs/>
        </w:rPr>
        <w:t>mais il m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apparut qu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il était en train d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injurier Sir Henry</w:t>
      </w:r>
      <w:r w:rsidR="00C646BA" w:rsidRPr="00EA76E6">
        <w:rPr>
          <w:i/>
          <w:iCs/>
        </w:rPr>
        <w:t xml:space="preserve">, </w:t>
      </w:r>
      <w:r w:rsidRPr="00EA76E6">
        <w:rPr>
          <w:i/>
          <w:iCs/>
        </w:rPr>
        <w:t>lequel présentait ses explications</w:t>
      </w:r>
      <w:r w:rsidR="00C646BA" w:rsidRPr="00EA76E6">
        <w:rPr>
          <w:i/>
          <w:iCs/>
        </w:rPr>
        <w:t xml:space="preserve"> ; </w:t>
      </w:r>
      <w:r w:rsidRPr="00EA76E6">
        <w:rPr>
          <w:i/>
          <w:iCs/>
        </w:rPr>
        <w:t>mais comme l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autre refusait de les entendre</w:t>
      </w:r>
      <w:r w:rsidR="00C646BA" w:rsidRPr="00EA76E6">
        <w:rPr>
          <w:i/>
          <w:iCs/>
        </w:rPr>
        <w:t xml:space="preserve">, </w:t>
      </w:r>
      <w:r w:rsidRPr="00EA76E6">
        <w:rPr>
          <w:i/>
          <w:iCs/>
        </w:rPr>
        <w:t>le ton monta</w:t>
      </w:r>
      <w:r w:rsidR="00C646BA" w:rsidRPr="00EA76E6">
        <w:rPr>
          <w:i/>
          <w:iCs/>
        </w:rPr>
        <w:t xml:space="preserve">. </w:t>
      </w:r>
      <w:r w:rsidRPr="00EA76E6">
        <w:rPr>
          <w:i/>
          <w:iCs/>
        </w:rPr>
        <w:t>La demo</w:t>
      </w:r>
      <w:r w:rsidRPr="00EA76E6">
        <w:rPr>
          <w:i/>
          <w:iCs/>
        </w:rPr>
        <w:t>i</w:t>
      </w:r>
      <w:r w:rsidRPr="00EA76E6">
        <w:rPr>
          <w:i/>
          <w:iCs/>
        </w:rPr>
        <w:t>selle était figée dans un silence hautain</w:t>
      </w:r>
      <w:r w:rsidR="00C646BA" w:rsidRPr="00EA76E6">
        <w:rPr>
          <w:i/>
          <w:iCs/>
        </w:rPr>
        <w:t xml:space="preserve">. </w:t>
      </w:r>
      <w:r w:rsidRPr="00EA76E6">
        <w:rPr>
          <w:i/>
          <w:iCs/>
        </w:rPr>
        <w:t xml:space="preserve">Finalement Stapleton tourna le dos au </w:t>
      </w:r>
      <w:r w:rsidR="005E5AD1" w:rsidRPr="00EA76E6">
        <w:rPr>
          <w:i/>
          <w:iCs/>
        </w:rPr>
        <w:t>baronnet</w:t>
      </w:r>
      <w:r w:rsidRPr="00EA76E6">
        <w:rPr>
          <w:i/>
          <w:iCs/>
        </w:rPr>
        <w:t xml:space="preserve"> et adressa à sa sœur une invitation péremptoire</w:t>
      </w:r>
      <w:r w:rsidR="00C646BA" w:rsidRPr="00EA76E6">
        <w:rPr>
          <w:i/>
          <w:iCs/>
        </w:rPr>
        <w:t> ; M</w:t>
      </w:r>
      <w:r w:rsidR="00C646BA" w:rsidRPr="00EA76E6">
        <w:rPr>
          <w:i/>
          <w:iCs/>
          <w:vertAlign w:val="superscript"/>
        </w:rPr>
        <w:t>lle</w:t>
      </w:r>
      <w:r w:rsidR="00C646BA" w:rsidRPr="00EA76E6">
        <w:rPr>
          <w:i/>
          <w:iCs/>
        </w:rPr>
        <w:t> </w:t>
      </w:r>
      <w:r w:rsidRPr="00EA76E6">
        <w:rPr>
          <w:i/>
          <w:iCs/>
        </w:rPr>
        <w:t>Stapleton lança un regard indécis à Sir Henry</w:t>
      </w:r>
      <w:r w:rsidR="00C646BA" w:rsidRPr="00EA76E6">
        <w:rPr>
          <w:i/>
          <w:iCs/>
        </w:rPr>
        <w:t xml:space="preserve">, </w:t>
      </w:r>
      <w:r w:rsidRPr="00EA76E6">
        <w:rPr>
          <w:i/>
          <w:iCs/>
        </w:rPr>
        <w:t>puis elle se retira en compagnie de son frère</w:t>
      </w:r>
      <w:r w:rsidR="00C646BA" w:rsidRPr="00EA76E6">
        <w:rPr>
          <w:i/>
          <w:iCs/>
        </w:rPr>
        <w:t xml:space="preserve">. </w:t>
      </w:r>
      <w:r w:rsidRPr="00EA76E6">
        <w:rPr>
          <w:i/>
          <w:iCs/>
        </w:rPr>
        <w:t xml:space="preserve">Les gestes hargneux du naturaliste indiquaient clairement que la </w:t>
      </w:r>
      <w:r w:rsidRPr="00EA76E6">
        <w:rPr>
          <w:i/>
          <w:iCs/>
        </w:rPr>
        <w:lastRenderedPageBreak/>
        <w:t>jeune fille n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était pas exclue des objets de sa colère</w:t>
      </w:r>
      <w:r w:rsidR="00C646BA" w:rsidRPr="00EA76E6">
        <w:rPr>
          <w:i/>
          <w:iCs/>
        </w:rPr>
        <w:t xml:space="preserve">. </w:t>
      </w:r>
      <w:r w:rsidRPr="00EA76E6">
        <w:rPr>
          <w:i/>
          <w:iCs/>
        </w:rPr>
        <w:t xml:space="preserve">Le </w:t>
      </w:r>
      <w:r w:rsidR="005E5AD1" w:rsidRPr="00EA76E6">
        <w:rPr>
          <w:i/>
          <w:iCs/>
        </w:rPr>
        <w:t>baronnet</w:t>
      </w:r>
      <w:r w:rsidRPr="00EA76E6">
        <w:rPr>
          <w:i/>
          <w:iCs/>
        </w:rPr>
        <w:t xml:space="preserve"> d</w:t>
      </w:r>
      <w:r w:rsidRPr="00EA76E6">
        <w:rPr>
          <w:i/>
          <w:iCs/>
        </w:rPr>
        <w:t>e</w:t>
      </w:r>
      <w:r w:rsidRPr="00EA76E6">
        <w:rPr>
          <w:i/>
          <w:iCs/>
        </w:rPr>
        <w:t>meura une minute immobile</w:t>
      </w:r>
      <w:r w:rsidR="00C646BA" w:rsidRPr="00EA76E6">
        <w:rPr>
          <w:i/>
          <w:iCs/>
        </w:rPr>
        <w:t xml:space="preserve">, </w:t>
      </w:r>
      <w:r w:rsidRPr="00EA76E6">
        <w:rPr>
          <w:i/>
          <w:iCs/>
        </w:rPr>
        <w:t>puis il refit en sens inverse le chemin qu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il avait parcouru</w:t>
      </w:r>
      <w:r w:rsidR="00C646BA" w:rsidRPr="00EA76E6">
        <w:rPr>
          <w:i/>
          <w:iCs/>
        </w:rPr>
        <w:t xml:space="preserve">, </w:t>
      </w:r>
      <w:r w:rsidRPr="00EA76E6">
        <w:rPr>
          <w:i/>
          <w:iCs/>
        </w:rPr>
        <w:t>tête basse</w:t>
      </w:r>
      <w:r w:rsidR="00C646BA" w:rsidRPr="00EA76E6">
        <w:rPr>
          <w:i/>
          <w:iCs/>
        </w:rPr>
        <w:t xml:space="preserve">, </w:t>
      </w:r>
      <w:r w:rsidRPr="00EA76E6">
        <w:rPr>
          <w:i/>
          <w:iCs/>
        </w:rPr>
        <w:t>vivante image du d</w:t>
      </w:r>
      <w:r w:rsidRPr="00EA76E6">
        <w:rPr>
          <w:i/>
          <w:iCs/>
        </w:rPr>
        <w:t>é</w:t>
      </w:r>
      <w:r w:rsidRPr="00EA76E6">
        <w:rPr>
          <w:i/>
          <w:iCs/>
        </w:rPr>
        <w:t>sespoir</w:t>
      </w:r>
      <w:r w:rsidR="00C646BA" w:rsidRPr="00EA76E6">
        <w:rPr>
          <w:i/>
          <w:iCs/>
        </w:rPr>
        <w:t>.</w:t>
      </w:r>
    </w:p>
    <w:p w14:paraId="04AAAD77" w14:textId="4BFB0E1D" w:rsidR="00C646BA" w:rsidRPr="00EA76E6" w:rsidRDefault="00CA2403" w:rsidP="00C646BA">
      <w:pPr>
        <w:rPr>
          <w:i/>
          <w:iCs/>
        </w:rPr>
      </w:pPr>
      <w:r w:rsidRPr="00EA76E6">
        <w:rPr>
          <w:i/>
          <w:iCs/>
        </w:rPr>
        <w:t>Ce que tout cela signifiait</w:t>
      </w:r>
      <w:r w:rsidR="00C646BA" w:rsidRPr="00EA76E6">
        <w:rPr>
          <w:i/>
          <w:iCs/>
        </w:rPr>
        <w:t xml:space="preserve">, </w:t>
      </w:r>
      <w:r w:rsidRPr="00EA76E6">
        <w:rPr>
          <w:i/>
          <w:iCs/>
        </w:rPr>
        <w:t>je ne pouvais l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imaginer</w:t>
      </w:r>
      <w:r w:rsidR="00C646BA" w:rsidRPr="00EA76E6">
        <w:rPr>
          <w:i/>
          <w:iCs/>
        </w:rPr>
        <w:t xml:space="preserve">, </w:t>
      </w:r>
      <w:r w:rsidRPr="00EA76E6">
        <w:rPr>
          <w:i/>
          <w:iCs/>
        </w:rPr>
        <w:t>mais j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avais honte d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avoir assisté à une scène si intime sans que mon ami le sût</w:t>
      </w:r>
      <w:r w:rsidR="00C646BA" w:rsidRPr="00EA76E6">
        <w:rPr>
          <w:i/>
          <w:iCs/>
        </w:rPr>
        <w:t xml:space="preserve">. </w:t>
      </w:r>
      <w:r w:rsidRPr="00EA76E6">
        <w:rPr>
          <w:i/>
          <w:iCs/>
        </w:rPr>
        <w:t xml:space="preserve">Je descendis la colline en courant et me trouvai nez à nez avec le </w:t>
      </w:r>
      <w:r w:rsidR="005E5AD1" w:rsidRPr="00EA76E6">
        <w:rPr>
          <w:i/>
          <w:iCs/>
        </w:rPr>
        <w:t>baronnet</w:t>
      </w:r>
      <w:r w:rsidR="00C646BA" w:rsidRPr="00EA76E6">
        <w:rPr>
          <w:i/>
          <w:iCs/>
        </w:rPr>
        <w:t xml:space="preserve">. </w:t>
      </w:r>
      <w:r w:rsidRPr="00EA76E6">
        <w:rPr>
          <w:i/>
          <w:iCs/>
        </w:rPr>
        <w:t>Il était rouge de fureur</w:t>
      </w:r>
      <w:r w:rsidR="00C646BA" w:rsidRPr="00EA76E6">
        <w:rPr>
          <w:i/>
          <w:iCs/>
        </w:rPr>
        <w:t xml:space="preserve">, </w:t>
      </w:r>
      <w:r w:rsidRPr="00EA76E6">
        <w:rPr>
          <w:i/>
          <w:iCs/>
        </w:rPr>
        <w:t>il avait le front tout plissé</w:t>
      </w:r>
      <w:r w:rsidR="00C646BA" w:rsidRPr="00EA76E6">
        <w:rPr>
          <w:i/>
          <w:iCs/>
        </w:rPr>
        <w:t xml:space="preserve">, </w:t>
      </w:r>
      <w:r w:rsidRPr="00EA76E6">
        <w:rPr>
          <w:i/>
          <w:iCs/>
        </w:rPr>
        <w:t>il ressemblait à un homme qui ne sait plus à quel saint se vouer</w:t>
      </w:r>
      <w:r w:rsidR="00C646BA" w:rsidRPr="00EA76E6">
        <w:rPr>
          <w:i/>
          <w:iCs/>
        </w:rPr>
        <w:t>.</w:t>
      </w:r>
    </w:p>
    <w:p w14:paraId="05780045" w14:textId="13A38ED1" w:rsidR="00C646BA" w:rsidRPr="00EA76E6" w:rsidRDefault="00C646BA" w:rsidP="00C646BA">
      <w:r w:rsidRPr="00EA76E6">
        <w:rPr>
          <w:i/>
          <w:iCs/>
        </w:rPr>
        <w:t>« </w:t>
      </w:r>
      <w:r w:rsidR="00CA2403" w:rsidRPr="00EA76E6">
        <w:rPr>
          <w:i/>
          <w:iCs/>
        </w:rPr>
        <w:t>Hello</w:t>
      </w:r>
      <w:r w:rsidRPr="00EA76E6">
        <w:rPr>
          <w:i/>
          <w:iCs/>
        </w:rPr>
        <w:t xml:space="preserve">, </w:t>
      </w:r>
      <w:r w:rsidR="00CA2403" w:rsidRPr="00EA76E6">
        <w:rPr>
          <w:i/>
          <w:iCs/>
        </w:rPr>
        <w:t>Watson</w:t>
      </w:r>
      <w:r w:rsidRPr="00EA76E6">
        <w:rPr>
          <w:i/>
          <w:iCs/>
        </w:rPr>
        <w:t xml:space="preserve"> ! </w:t>
      </w:r>
      <w:r w:rsidR="00CA2403" w:rsidRPr="00EA76E6">
        <w:rPr>
          <w:i/>
          <w:iCs/>
        </w:rPr>
        <w:t>D</w:t>
      </w:r>
      <w:r w:rsidRPr="00EA76E6">
        <w:rPr>
          <w:i/>
          <w:iCs/>
        </w:rPr>
        <w:t>’</w:t>
      </w:r>
      <w:r w:rsidR="00CA2403" w:rsidRPr="00EA76E6">
        <w:rPr>
          <w:i/>
          <w:iCs/>
        </w:rPr>
        <w:t>où tombez-vous</w:t>
      </w:r>
      <w:r w:rsidRPr="00EA76E6">
        <w:rPr>
          <w:i/>
          <w:iCs/>
        </w:rPr>
        <w:t xml:space="preserve"> ? </w:t>
      </w:r>
      <w:r w:rsidR="00CA2403" w:rsidRPr="00EA76E6">
        <w:rPr>
          <w:i/>
          <w:iCs/>
        </w:rPr>
        <w:t>me demanda-t-il</w:t>
      </w:r>
      <w:r w:rsidRPr="00EA76E6">
        <w:rPr>
          <w:i/>
          <w:iCs/>
        </w:rPr>
        <w:t xml:space="preserve">. </w:t>
      </w:r>
      <w:r w:rsidR="00CA2403" w:rsidRPr="00EA76E6">
        <w:rPr>
          <w:i/>
          <w:iCs/>
        </w:rPr>
        <w:t>Vous n</w:t>
      </w:r>
      <w:r w:rsidRPr="00EA76E6">
        <w:rPr>
          <w:i/>
          <w:iCs/>
        </w:rPr>
        <w:t>’</w:t>
      </w:r>
      <w:r w:rsidR="00CA2403" w:rsidRPr="00EA76E6">
        <w:rPr>
          <w:i/>
          <w:iCs/>
        </w:rPr>
        <w:t>allez pas me dire que vous m</w:t>
      </w:r>
      <w:r w:rsidRPr="00EA76E6">
        <w:rPr>
          <w:i/>
          <w:iCs/>
        </w:rPr>
        <w:t>’</w:t>
      </w:r>
      <w:r w:rsidR="00CA2403" w:rsidRPr="00EA76E6">
        <w:rPr>
          <w:i/>
          <w:iCs/>
        </w:rPr>
        <w:t>avez suivi malgré ma prière</w:t>
      </w:r>
      <w:r w:rsidRPr="00EA76E6">
        <w:rPr>
          <w:i/>
          <w:iCs/>
        </w:rPr>
        <w:t> ? »</w:t>
      </w:r>
    </w:p>
    <w:p w14:paraId="39A64B65" w14:textId="77777777" w:rsidR="00C646BA" w:rsidRPr="00EA76E6" w:rsidRDefault="00CA2403" w:rsidP="00C646BA">
      <w:pPr>
        <w:rPr>
          <w:i/>
          <w:iCs/>
        </w:rPr>
      </w:pPr>
      <w:r w:rsidRPr="00EA76E6">
        <w:rPr>
          <w:i/>
          <w:iCs/>
        </w:rPr>
        <w:t>Je lui expliquai les circonstances</w:t>
      </w:r>
      <w:r w:rsidR="00C646BA" w:rsidRPr="00EA76E6">
        <w:rPr>
          <w:i/>
          <w:iCs/>
        </w:rPr>
        <w:t xml:space="preserve"> : </w:t>
      </w:r>
      <w:r w:rsidRPr="00EA76E6">
        <w:rPr>
          <w:i/>
          <w:iCs/>
        </w:rPr>
        <w:t>comment il m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avait p</w:t>
      </w:r>
      <w:r w:rsidRPr="00EA76E6">
        <w:rPr>
          <w:i/>
          <w:iCs/>
        </w:rPr>
        <w:t>a</w:t>
      </w:r>
      <w:r w:rsidRPr="00EA76E6">
        <w:rPr>
          <w:i/>
          <w:iCs/>
        </w:rPr>
        <w:t>ru impossible de demeurer derrière lui</w:t>
      </w:r>
      <w:r w:rsidR="00C646BA" w:rsidRPr="00EA76E6">
        <w:rPr>
          <w:i/>
          <w:iCs/>
        </w:rPr>
        <w:t xml:space="preserve">, </w:t>
      </w:r>
      <w:r w:rsidRPr="00EA76E6">
        <w:rPr>
          <w:i/>
          <w:iCs/>
        </w:rPr>
        <w:t>comment je l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avais su</w:t>
      </w:r>
      <w:r w:rsidRPr="00EA76E6">
        <w:rPr>
          <w:i/>
          <w:iCs/>
        </w:rPr>
        <w:t>i</w:t>
      </w:r>
      <w:r w:rsidRPr="00EA76E6">
        <w:rPr>
          <w:i/>
          <w:iCs/>
        </w:rPr>
        <w:t>vi</w:t>
      </w:r>
      <w:r w:rsidR="00C646BA" w:rsidRPr="00EA76E6">
        <w:rPr>
          <w:i/>
          <w:iCs/>
        </w:rPr>
        <w:t xml:space="preserve">, </w:t>
      </w:r>
      <w:r w:rsidRPr="00EA76E6">
        <w:rPr>
          <w:i/>
          <w:iCs/>
        </w:rPr>
        <w:t>comment j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avais été le témoin de ce qui s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était passé</w:t>
      </w:r>
      <w:r w:rsidR="00C646BA" w:rsidRPr="00EA76E6">
        <w:rPr>
          <w:i/>
          <w:iCs/>
        </w:rPr>
        <w:t xml:space="preserve">. </w:t>
      </w:r>
      <w:r w:rsidRPr="00EA76E6">
        <w:rPr>
          <w:i/>
          <w:iCs/>
        </w:rPr>
        <w:t>Il me jeta d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abord un regard courroucé</w:t>
      </w:r>
      <w:r w:rsidR="00C646BA" w:rsidRPr="00EA76E6">
        <w:rPr>
          <w:i/>
          <w:iCs/>
        </w:rPr>
        <w:t xml:space="preserve">, </w:t>
      </w:r>
      <w:r w:rsidRPr="00EA76E6">
        <w:rPr>
          <w:i/>
          <w:iCs/>
        </w:rPr>
        <w:t>mais ma sincérité désarma sa colère</w:t>
      </w:r>
      <w:r w:rsidR="00C646BA" w:rsidRPr="00EA76E6">
        <w:rPr>
          <w:i/>
          <w:iCs/>
        </w:rPr>
        <w:t xml:space="preserve">, </w:t>
      </w:r>
      <w:r w:rsidRPr="00EA76E6">
        <w:rPr>
          <w:i/>
          <w:iCs/>
        </w:rPr>
        <w:t>et il se mit à rire sans joie</w:t>
      </w:r>
      <w:r w:rsidR="00C646BA" w:rsidRPr="00EA76E6">
        <w:rPr>
          <w:i/>
          <w:iCs/>
        </w:rPr>
        <w:t>.</w:t>
      </w:r>
    </w:p>
    <w:p w14:paraId="19EE5EB8" w14:textId="77777777" w:rsidR="00C646BA" w:rsidRPr="00EA76E6" w:rsidRDefault="00C646BA" w:rsidP="00C646BA">
      <w:pPr>
        <w:rPr>
          <w:i/>
          <w:iCs/>
        </w:rPr>
      </w:pPr>
      <w:r w:rsidRPr="00EA76E6">
        <w:rPr>
          <w:i/>
          <w:iCs/>
        </w:rPr>
        <w:t>« </w:t>
      </w:r>
      <w:r w:rsidR="00CA2403" w:rsidRPr="00EA76E6">
        <w:rPr>
          <w:i/>
          <w:iCs/>
        </w:rPr>
        <w:t>Qui aurait cru que ce sentier n</w:t>
      </w:r>
      <w:r w:rsidRPr="00EA76E6">
        <w:rPr>
          <w:i/>
          <w:iCs/>
        </w:rPr>
        <w:t>’</w:t>
      </w:r>
      <w:r w:rsidR="00CA2403" w:rsidRPr="00EA76E6">
        <w:rPr>
          <w:i/>
          <w:iCs/>
        </w:rPr>
        <w:t>était pas bien choisi pour un rendez-vous</w:t>
      </w:r>
      <w:r w:rsidRPr="00EA76E6">
        <w:rPr>
          <w:i/>
          <w:iCs/>
        </w:rPr>
        <w:t xml:space="preserve"> ! </w:t>
      </w:r>
      <w:r w:rsidR="00CA2403" w:rsidRPr="00EA76E6">
        <w:rPr>
          <w:i/>
          <w:iCs/>
        </w:rPr>
        <w:t>dit-il</w:t>
      </w:r>
      <w:r w:rsidRPr="00EA76E6">
        <w:rPr>
          <w:i/>
          <w:iCs/>
        </w:rPr>
        <w:t xml:space="preserve">. </w:t>
      </w:r>
      <w:r w:rsidR="00CA2403" w:rsidRPr="00EA76E6">
        <w:rPr>
          <w:i/>
          <w:iCs/>
        </w:rPr>
        <w:t>Nom d</w:t>
      </w:r>
      <w:r w:rsidRPr="00EA76E6">
        <w:rPr>
          <w:i/>
          <w:iCs/>
        </w:rPr>
        <w:t>’</w:t>
      </w:r>
      <w:r w:rsidR="00CA2403" w:rsidRPr="00EA76E6">
        <w:rPr>
          <w:i/>
          <w:iCs/>
        </w:rPr>
        <w:t>un tonnerre</w:t>
      </w:r>
      <w:r w:rsidRPr="00EA76E6">
        <w:rPr>
          <w:i/>
          <w:iCs/>
        </w:rPr>
        <w:t xml:space="preserve"> ! </w:t>
      </w:r>
      <w:r w:rsidR="00CA2403" w:rsidRPr="00EA76E6">
        <w:rPr>
          <w:i/>
          <w:iCs/>
        </w:rPr>
        <w:t>toute la région semble avoir voulu assister à mes fiançailles</w:t>
      </w:r>
      <w:r w:rsidRPr="00EA76E6">
        <w:rPr>
          <w:i/>
          <w:iCs/>
        </w:rPr>
        <w:t xml:space="preserve"> ! </w:t>
      </w:r>
      <w:r w:rsidR="00CA2403" w:rsidRPr="00EA76E6">
        <w:rPr>
          <w:i/>
          <w:iCs/>
        </w:rPr>
        <w:t>Où aviez-vous loué un fauteuil d</w:t>
      </w:r>
      <w:r w:rsidRPr="00EA76E6">
        <w:rPr>
          <w:i/>
          <w:iCs/>
        </w:rPr>
        <w:t>’</w:t>
      </w:r>
      <w:r w:rsidR="00CA2403" w:rsidRPr="00EA76E6">
        <w:rPr>
          <w:i/>
          <w:iCs/>
        </w:rPr>
        <w:t>orchestre</w:t>
      </w:r>
      <w:r w:rsidRPr="00EA76E6">
        <w:rPr>
          <w:i/>
          <w:iCs/>
        </w:rPr>
        <w:t> ?</w:t>
      </w:r>
    </w:p>
    <w:p w14:paraId="6DCBCA87" w14:textId="77777777" w:rsidR="00C646BA" w:rsidRPr="00EA76E6" w:rsidRDefault="00C646BA" w:rsidP="00C646BA">
      <w:pPr>
        <w:rPr>
          <w:i/>
          <w:iCs/>
        </w:rPr>
      </w:pPr>
      <w:r w:rsidRPr="00EA76E6">
        <w:t>— </w:t>
      </w:r>
      <w:r w:rsidR="00CA2403" w:rsidRPr="00EA76E6">
        <w:rPr>
          <w:i/>
          <w:iCs/>
        </w:rPr>
        <w:t>J</w:t>
      </w:r>
      <w:r w:rsidRPr="00EA76E6">
        <w:rPr>
          <w:i/>
          <w:iCs/>
        </w:rPr>
        <w:t>’</w:t>
      </w:r>
      <w:r w:rsidR="00CA2403" w:rsidRPr="00EA76E6">
        <w:rPr>
          <w:i/>
          <w:iCs/>
        </w:rPr>
        <w:t>étais sur la colline</w:t>
      </w:r>
      <w:r w:rsidRPr="00EA76E6">
        <w:rPr>
          <w:i/>
          <w:iCs/>
        </w:rPr>
        <w:t>.</w:t>
      </w:r>
    </w:p>
    <w:p w14:paraId="3FB8BD8E" w14:textId="77777777" w:rsidR="00C646BA" w:rsidRPr="00EA76E6" w:rsidRDefault="00C646BA" w:rsidP="00C646BA">
      <w:pPr>
        <w:rPr>
          <w:i/>
          <w:iCs/>
        </w:rPr>
      </w:pPr>
      <w:r w:rsidRPr="00EA76E6">
        <w:t>— </w:t>
      </w:r>
      <w:r w:rsidR="00CA2403" w:rsidRPr="00EA76E6">
        <w:rPr>
          <w:i/>
          <w:iCs/>
        </w:rPr>
        <w:t>Au promenoir</w:t>
      </w:r>
      <w:r w:rsidRPr="00EA76E6">
        <w:rPr>
          <w:i/>
          <w:iCs/>
        </w:rPr>
        <w:t xml:space="preserve">, </w:t>
      </w:r>
      <w:r w:rsidR="00CA2403" w:rsidRPr="00EA76E6">
        <w:rPr>
          <w:i/>
          <w:iCs/>
        </w:rPr>
        <w:t>alors</w:t>
      </w:r>
      <w:r w:rsidRPr="00EA76E6">
        <w:rPr>
          <w:i/>
          <w:iCs/>
        </w:rPr>
        <w:t xml:space="preserve"> ? </w:t>
      </w:r>
      <w:r w:rsidR="00CA2403" w:rsidRPr="00EA76E6">
        <w:rPr>
          <w:i/>
          <w:iCs/>
        </w:rPr>
        <w:t>Mais son frère se retrouvait aux premières loges</w:t>
      </w:r>
      <w:r w:rsidRPr="00EA76E6">
        <w:rPr>
          <w:i/>
          <w:iCs/>
        </w:rPr>
        <w:t xml:space="preserve">. </w:t>
      </w:r>
      <w:r w:rsidR="00CA2403" w:rsidRPr="00EA76E6">
        <w:rPr>
          <w:i/>
          <w:iCs/>
        </w:rPr>
        <w:t>L</w:t>
      </w:r>
      <w:r w:rsidRPr="00EA76E6">
        <w:rPr>
          <w:i/>
          <w:iCs/>
        </w:rPr>
        <w:t>’</w:t>
      </w:r>
      <w:r w:rsidR="00CA2403" w:rsidRPr="00EA76E6">
        <w:rPr>
          <w:i/>
          <w:iCs/>
        </w:rPr>
        <w:t>avez-vous vu venir sur nous</w:t>
      </w:r>
      <w:r w:rsidRPr="00EA76E6">
        <w:rPr>
          <w:i/>
          <w:iCs/>
        </w:rPr>
        <w:t> ?</w:t>
      </w:r>
    </w:p>
    <w:p w14:paraId="73E50173" w14:textId="77777777" w:rsidR="00C646BA" w:rsidRPr="00EA76E6" w:rsidRDefault="00C646BA" w:rsidP="00C646BA">
      <w:pPr>
        <w:rPr>
          <w:i/>
          <w:iCs/>
        </w:rPr>
      </w:pPr>
      <w:r w:rsidRPr="00EA76E6">
        <w:t>— </w:t>
      </w:r>
      <w:r w:rsidR="00CA2403" w:rsidRPr="00EA76E6">
        <w:rPr>
          <w:i/>
          <w:iCs/>
        </w:rPr>
        <w:t>Oui</w:t>
      </w:r>
      <w:r w:rsidRPr="00EA76E6">
        <w:rPr>
          <w:i/>
          <w:iCs/>
        </w:rPr>
        <w:t>.</w:t>
      </w:r>
    </w:p>
    <w:p w14:paraId="41EAC1F6" w14:textId="77777777" w:rsidR="00C646BA" w:rsidRPr="00EA76E6" w:rsidRDefault="00C646BA" w:rsidP="00C646BA">
      <w:pPr>
        <w:rPr>
          <w:i/>
          <w:iCs/>
        </w:rPr>
      </w:pPr>
      <w:r w:rsidRPr="00EA76E6">
        <w:t>— </w:t>
      </w:r>
      <w:r w:rsidR="00CA2403" w:rsidRPr="00EA76E6">
        <w:rPr>
          <w:i/>
          <w:iCs/>
        </w:rPr>
        <w:t>Avez-vous jamais pensé qu</w:t>
      </w:r>
      <w:r w:rsidRPr="00EA76E6">
        <w:rPr>
          <w:i/>
          <w:iCs/>
        </w:rPr>
        <w:t>’</w:t>
      </w:r>
      <w:r w:rsidR="00CA2403" w:rsidRPr="00EA76E6">
        <w:rPr>
          <w:i/>
          <w:iCs/>
        </w:rPr>
        <w:t>il était fou</w:t>
      </w:r>
      <w:r w:rsidRPr="00EA76E6">
        <w:rPr>
          <w:i/>
          <w:iCs/>
        </w:rPr>
        <w:t xml:space="preserve"> ? </w:t>
      </w:r>
      <w:r w:rsidR="00CA2403" w:rsidRPr="00EA76E6">
        <w:rPr>
          <w:i/>
          <w:iCs/>
        </w:rPr>
        <w:t>Je veux dire</w:t>
      </w:r>
      <w:r w:rsidRPr="00EA76E6">
        <w:rPr>
          <w:i/>
          <w:iCs/>
        </w:rPr>
        <w:t xml:space="preserve"> : </w:t>
      </w:r>
      <w:r w:rsidR="00CA2403" w:rsidRPr="00EA76E6">
        <w:rPr>
          <w:i/>
          <w:iCs/>
        </w:rPr>
        <w:t>son frère</w:t>
      </w:r>
      <w:r w:rsidRPr="00EA76E6">
        <w:rPr>
          <w:i/>
          <w:iCs/>
        </w:rPr>
        <w:t>.</w:t>
      </w:r>
    </w:p>
    <w:p w14:paraId="6F0B5C30" w14:textId="77777777" w:rsidR="00C646BA" w:rsidRPr="00EA76E6" w:rsidRDefault="00C646BA" w:rsidP="00C646BA">
      <w:pPr>
        <w:rPr>
          <w:i/>
          <w:iCs/>
        </w:rPr>
      </w:pPr>
      <w:r w:rsidRPr="00EA76E6">
        <w:t>— </w:t>
      </w:r>
      <w:r w:rsidR="00CA2403" w:rsidRPr="00EA76E6">
        <w:rPr>
          <w:i/>
          <w:iCs/>
        </w:rPr>
        <w:t>Non</w:t>
      </w:r>
      <w:r w:rsidRPr="00EA76E6">
        <w:rPr>
          <w:i/>
          <w:iCs/>
        </w:rPr>
        <w:t>.</w:t>
      </w:r>
    </w:p>
    <w:p w14:paraId="2802C977" w14:textId="77777777" w:rsidR="00C646BA" w:rsidRPr="00EA76E6" w:rsidRDefault="00C646BA" w:rsidP="00C646BA">
      <w:pPr>
        <w:rPr>
          <w:i/>
          <w:iCs/>
        </w:rPr>
      </w:pPr>
      <w:r w:rsidRPr="00EA76E6">
        <w:lastRenderedPageBreak/>
        <w:t>— </w:t>
      </w:r>
      <w:r w:rsidR="00CA2403" w:rsidRPr="00EA76E6">
        <w:rPr>
          <w:i/>
          <w:iCs/>
        </w:rPr>
        <w:t>Moi non plus</w:t>
      </w:r>
      <w:r w:rsidRPr="00EA76E6">
        <w:rPr>
          <w:i/>
          <w:iCs/>
        </w:rPr>
        <w:t xml:space="preserve">. </w:t>
      </w:r>
      <w:r w:rsidR="00CA2403" w:rsidRPr="00EA76E6">
        <w:rPr>
          <w:i/>
          <w:iCs/>
        </w:rPr>
        <w:t>Je l</w:t>
      </w:r>
      <w:r w:rsidRPr="00EA76E6">
        <w:rPr>
          <w:i/>
          <w:iCs/>
        </w:rPr>
        <w:t>’</w:t>
      </w:r>
      <w:r w:rsidR="00CA2403" w:rsidRPr="00EA76E6">
        <w:rPr>
          <w:i/>
          <w:iCs/>
        </w:rPr>
        <w:t>avais toujours pris jusqu</w:t>
      </w:r>
      <w:r w:rsidRPr="00EA76E6">
        <w:rPr>
          <w:i/>
          <w:iCs/>
        </w:rPr>
        <w:t>’</w:t>
      </w:r>
      <w:r w:rsidR="00CA2403" w:rsidRPr="00EA76E6">
        <w:rPr>
          <w:i/>
          <w:iCs/>
        </w:rPr>
        <w:t>à a</w:t>
      </w:r>
      <w:r w:rsidR="00CA2403" w:rsidRPr="00EA76E6">
        <w:rPr>
          <w:i/>
          <w:iCs/>
        </w:rPr>
        <w:t>u</w:t>
      </w:r>
      <w:r w:rsidR="00CA2403" w:rsidRPr="00EA76E6">
        <w:rPr>
          <w:i/>
          <w:iCs/>
        </w:rPr>
        <w:t>jourd</w:t>
      </w:r>
      <w:r w:rsidRPr="00EA76E6">
        <w:rPr>
          <w:i/>
          <w:iCs/>
        </w:rPr>
        <w:t>’</w:t>
      </w:r>
      <w:r w:rsidR="00CA2403" w:rsidRPr="00EA76E6">
        <w:rPr>
          <w:i/>
          <w:iCs/>
        </w:rPr>
        <w:t>hui pour un être sain d</w:t>
      </w:r>
      <w:r w:rsidRPr="00EA76E6">
        <w:rPr>
          <w:i/>
          <w:iCs/>
        </w:rPr>
        <w:t>’</w:t>
      </w:r>
      <w:r w:rsidR="00CA2403" w:rsidRPr="00EA76E6">
        <w:rPr>
          <w:i/>
          <w:iCs/>
        </w:rPr>
        <w:t>esprit</w:t>
      </w:r>
      <w:r w:rsidRPr="00EA76E6">
        <w:rPr>
          <w:i/>
          <w:iCs/>
        </w:rPr>
        <w:t xml:space="preserve">. </w:t>
      </w:r>
      <w:r w:rsidR="00CA2403" w:rsidRPr="00EA76E6">
        <w:rPr>
          <w:i/>
          <w:iCs/>
        </w:rPr>
        <w:t>Mais vous pouvez m</w:t>
      </w:r>
      <w:r w:rsidRPr="00EA76E6">
        <w:rPr>
          <w:i/>
          <w:iCs/>
        </w:rPr>
        <w:t>’</w:t>
      </w:r>
      <w:r w:rsidR="00CA2403" w:rsidRPr="00EA76E6">
        <w:rPr>
          <w:i/>
          <w:iCs/>
        </w:rPr>
        <w:t>en croire</w:t>
      </w:r>
      <w:r w:rsidRPr="00EA76E6">
        <w:rPr>
          <w:i/>
          <w:iCs/>
        </w:rPr>
        <w:t xml:space="preserve"> : </w:t>
      </w:r>
      <w:r w:rsidR="00CA2403" w:rsidRPr="00EA76E6">
        <w:rPr>
          <w:i/>
          <w:iCs/>
        </w:rPr>
        <w:t>il y en a un de nous deux qui devrait être mis dans une camisole de force</w:t>
      </w:r>
      <w:r w:rsidRPr="00EA76E6">
        <w:rPr>
          <w:i/>
          <w:iCs/>
        </w:rPr>
        <w:t xml:space="preserve"> ! </w:t>
      </w:r>
      <w:r w:rsidR="00CA2403" w:rsidRPr="00EA76E6">
        <w:rPr>
          <w:i/>
          <w:iCs/>
        </w:rPr>
        <w:t>Que lui a-t-il pris</w:t>
      </w:r>
      <w:r w:rsidRPr="00EA76E6">
        <w:rPr>
          <w:i/>
          <w:iCs/>
        </w:rPr>
        <w:t xml:space="preserve"> ? </w:t>
      </w:r>
      <w:r w:rsidR="00CA2403" w:rsidRPr="00EA76E6">
        <w:rPr>
          <w:i/>
          <w:iCs/>
        </w:rPr>
        <w:t>Vous avez vécu près de moi depuis plusieurs semaines</w:t>
      </w:r>
      <w:r w:rsidRPr="00EA76E6">
        <w:rPr>
          <w:i/>
          <w:iCs/>
        </w:rPr>
        <w:t xml:space="preserve">, </w:t>
      </w:r>
      <w:r w:rsidR="00CA2403" w:rsidRPr="00EA76E6">
        <w:rPr>
          <w:i/>
          <w:iCs/>
        </w:rPr>
        <w:t>Watson</w:t>
      </w:r>
      <w:r w:rsidRPr="00EA76E6">
        <w:rPr>
          <w:i/>
          <w:iCs/>
        </w:rPr>
        <w:t xml:space="preserve">. </w:t>
      </w:r>
      <w:r w:rsidR="00CA2403" w:rsidRPr="00EA76E6">
        <w:rPr>
          <w:i/>
          <w:iCs/>
        </w:rPr>
        <w:t>Soyez franc</w:t>
      </w:r>
      <w:r w:rsidRPr="00EA76E6">
        <w:rPr>
          <w:i/>
          <w:iCs/>
        </w:rPr>
        <w:t xml:space="preserve"> : </w:t>
      </w:r>
      <w:r w:rsidR="00CA2403" w:rsidRPr="00EA76E6">
        <w:rPr>
          <w:i/>
          <w:iCs/>
        </w:rPr>
        <w:t>voyez-vous quelque chose qui m</w:t>
      </w:r>
      <w:r w:rsidRPr="00EA76E6">
        <w:rPr>
          <w:i/>
          <w:iCs/>
        </w:rPr>
        <w:t>’</w:t>
      </w:r>
      <w:r w:rsidR="00CA2403" w:rsidRPr="00EA76E6">
        <w:rPr>
          <w:i/>
          <w:iCs/>
        </w:rPr>
        <w:t>empêcherait d</w:t>
      </w:r>
      <w:r w:rsidRPr="00EA76E6">
        <w:rPr>
          <w:i/>
          <w:iCs/>
        </w:rPr>
        <w:t>’</w:t>
      </w:r>
      <w:r w:rsidR="00CA2403" w:rsidRPr="00EA76E6">
        <w:rPr>
          <w:i/>
          <w:iCs/>
        </w:rPr>
        <w:t>être un bon mari à l</w:t>
      </w:r>
      <w:r w:rsidRPr="00EA76E6">
        <w:rPr>
          <w:i/>
          <w:iCs/>
        </w:rPr>
        <w:t>’</w:t>
      </w:r>
      <w:r w:rsidR="00CA2403" w:rsidRPr="00EA76E6">
        <w:rPr>
          <w:i/>
          <w:iCs/>
        </w:rPr>
        <w:t>égard d</w:t>
      </w:r>
      <w:r w:rsidRPr="00EA76E6">
        <w:rPr>
          <w:i/>
          <w:iCs/>
        </w:rPr>
        <w:t>’</w:t>
      </w:r>
      <w:r w:rsidR="00CA2403" w:rsidRPr="00EA76E6">
        <w:rPr>
          <w:i/>
          <w:iCs/>
        </w:rPr>
        <w:t>une femme que j</w:t>
      </w:r>
      <w:r w:rsidRPr="00EA76E6">
        <w:rPr>
          <w:i/>
          <w:iCs/>
        </w:rPr>
        <w:t>’</w:t>
      </w:r>
      <w:r w:rsidR="00CA2403" w:rsidRPr="00EA76E6">
        <w:rPr>
          <w:i/>
          <w:iCs/>
        </w:rPr>
        <w:t>aimerais</w:t>
      </w:r>
      <w:r w:rsidRPr="00EA76E6">
        <w:rPr>
          <w:i/>
          <w:iCs/>
        </w:rPr>
        <w:t> ?</w:t>
      </w:r>
    </w:p>
    <w:p w14:paraId="72D8074E" w14:textId="77777777" w:rsidR="00C646BA" w:rsidRPr="00EA76E6" w:rsidRDefault="00C646BA" w:rsidP="00C646BA">
      <w:pPr>
        <w:rPr>
          <w:i/>
          <w:iCs/>
        </w:rPr>
      </w:pPr>
      <w:r w:rsidRPr="00EA76E6">
        <w:t>— </w:t>
      </w:r>
      <w:r w:rsidR="00CA2403" w:rsidRPr="00EA76E6">
        <w:rPr>
          <w:i/>
          <w:iCs/>
        </w:rPr>
        <w:t>Ma foi non</w:t>
      </w:r>
      <w:r w:rsidRPr="00EA76E6">
        <w:rPr>
          <w:i/>
          <w:iCs/>
        </w:rPr>
        <w:t> !</w:t>
      </w:r>
    </w:p>
    <w:p w14:paraId="7A9E015E" w14:textId="77777777" w:rsidR="00C646BA" w:rsidRPr="00EA76E6" w:rsidRDefault="00C646BA" w:rsidP="00C646BA">
      <w:pPr>
        <w:rPr>
          <w:i/>
          <w:iCs/>
        </w:rPr>
      </w:pPr>
      <w:r w:rsidRPr="00EA76E6">
        <w:t>— </w:t>
      </w:r>
      <w:r w:rsidR="00CA2403" w:rsidRPr="00EA76E6">
        <w:rPr>
          <w:i/>
          <w:iCs/>
        </w:rPr>
        <w:t>Il n</w:t>
      </w:r>
      <w:r w:rsidRPr="00EA76E6">
        <w:rPr>
          <w:i/>
          <w:iCs/>
        </w:rPr>
        <w:t>’</w:t>
      </w:r>
      <w:r w:rsidR="00CA2403" w:rsidRPr="00EA76E6">
        <w:rPr>
          <w:i/>
          <w:iCs/>
        </w:rPr>
        <w:t>a rien objecté à ma situation matérielle</w:t>
      </w:r>
      <w:r w:rsidRPr="00EA76E6">
        <w:rPr>
          <w:i/>
          <w:iCs/>
        </w:rPr>
        <w:t xml:space="preserve"> ; </w:t>
      </w:r>
      <w:r w:rsidR="00CA2403" w:rsidRPr="00EA76E6">
        <w:rPr>
          <w:i/>
          <w:iCs/>
        </w:rPr>
        <w:t>ce serait plutôt moi qui aurais à objecter quelque chose à la sienne</w:t>
      </w:r>
      <w:r w:rsidRPr="00EA76E6">
        <w:rPr>
          <w:i/>
          <w:iCs/>
        </w:rPr>
        <w:t xml:space="preserve">. </w:t>
      </w:r>
      <w:r w:rsidR="00CA2403" w:rsidRPr="00EA76E6">
        <w:rPr>
          <w:i/>
          <w:iCs/>
        </w:rPr>
        <w:t>Qu</w:t>
      </w:r>
      <w:r w:rsidRPr="00EA76E6">
        <w:rPr>
          <w:i/>
          <w:iCs/>
        </w:rPr>
        <w:t>’</w:t>
      </w:r>
      <w:r w:rsidR="00CA2403" w:rsidRPr="00EA76E6">
        <w:rPr>
          <w:i/>
          <w:iCs/>
        </w:rPr>
        <w:t>a-t-il contre moi</w:t>
      </w:r>
      <w:r w:rsidRPr="00EA76E6">
        <w:rPr>
          <w:i/>
          <w:iCs/>
        </w:rPr>
        <w:t xml:space="preserve"> ? </w:t>
      </w:r>
      <w:r w:rsidR="00CA2403" w:rsidRPr="00EA76E6">
        <w:rPr>
          <w:i/>
          <w:iCs/>
        </w:rPr>
        <w:t>Je ne me rappelle pas avoir jamais fait du mal à un homme ou à une femme</w:t>
      </w:r>
      <w:r w:rsidRPr="00EA76E6">
        <w:rPr>
          <w:i/>
          <w:iCs/>
        </w:rPr>
        <w:t xml:space="preserve">. </w:t>
      </w:r>
      <w:r w:rsidR="00CA2403" w:rsidRPr="00EA76E6">
        <w:rPr>
          <w:i/>
          <w:iCs/>
        </w:rPr>
        <w:t>Et pourtant il ne me juge pas digne de toucher seulement le bout de ses doigts</w:t>
      </w:r>
      <w:r w:rsidRPr="00EA76E6">
        <w:rPr>
          <w:i/>
          <w:iCs/>
        </w:rPr>
        <w:t>.</w:t>
      </w:r>
    </w:p>
    <w:p w14:paraId="24F2B62A" w14:textId="77777777" w:rsidR="00C646BA" w:rsidRPr="00EA76E6" w:rsidRDefault="00C646BA" w:rsidP="00C646BA">
      <w:pPr>
        <w:rPr>
          <w:i/>
          <w:iCs/>
        </w:rPr>
      </w:pPr>
      <w:r w:rsidRPr="00EA76E6">
        <w:t>— </w:t>
      </w:r>
      <w:r w:rsidR="00CA2403" w:rsidRPr="00EA76E6">
        <w:rPr>
          <w:i/>
          <w:iCs/>
        </w:rPr>
        <w:t>Vous l</w:t>
      </w:r>
      <w:r w:rsidRPr="00EA76E6">
        <w:rPr>
          <w:i/>
          <w:iCs/>
        </w:rPr>
        <w:t>’</w:t>
      </w:r>
      <w:r w:rsidR="00CA2403" w:rsidRPr="00EA76E6">
        <w:rPr>
          <w:i/>
          <w:iCs/>
        </w:rPr>
        <w:t>a-t-il dit expressément</w:t>
      </w:r>
      <w:r w:rsidRPr="00EA76E6">
        <w:rPr>
          <w:i/>
          <w:iCs/>
        </w:rPr>
        <w:t> ?</w:t>
      </w:r>
    </w:p>
    <w:p w14:paraId="22D6B476" w14:textId="6F127560" w:rsidR="00C646BA" w:rsidRPr="00EA76E6" w:rsidRDefault="00C646BA" w:rsidP="00C646BA">
      <w:r w:rsidRPr="00EA76E6">
        <w:t>— </w:t>
      </w:r>
      <w:r w:rsidR="00CA2403" w:rsidRPr="00EA76E6">
        <w:rPr>
          <w:i/>
          <w:iCs/>
        </w:rPr>
        <w:t>Cela</w:t>
      </w:r>
      <w:r w:rsidRPr="00EA76E6">
        <w:rPr>
          <w:i/>
          <w:iCs/>
        </w:rPr>
        <w:t xml:space="preserve">, </w:t>
      </w:r>
      <w:r w:rsidR="00CA2403" w:rsidRPr="00EA76E6">
        <w:rPr>
          <w:i/>
          <w:iCs/>
        </w:rPr>
        <w:t>et davantage</w:t>
      </w:r>
      <w:r w:rsidRPr="00EA76E6">
        <w:rPr>
          <w:i/>
          <w:iCs/>
        </w:rPr>
        <w:t xml:space="preserve">. </w:t>
      </w:r>
      <w:r w:rsidR="00CA2403" w:rsidRPr="00EA76E6">
        <w:rPr>
          <w:i/>
          <w:iCs/>
        </w:rPr>
        <w:t>Je vous le dis</w:t>
      </w:r>
      <w:r w:rsidRPr="00EA76E6">
        <w:rPr>
          <w:i/>
          <w:iCs/>
        </w:rPr>
        <w:t xml:space="preserve">, </w:t>
      </w:r>
      <w:r w:rsidR="00CA2403" w:rsidRPr="00EA76E6">
        <w:rPr>
          <w:i/>
          <w:iCs/>
        </w:rPr>
        <w:t>Watson</w:t>
      </w:r>
      <w:r w:rsidRPr="00EA76E6">
        <w:rPr>
          <w:i/>
          <w:iCs/>
        </w:rPr>
        <w:t xml:space="preserve">, </w:t>
      </w:r>
      <w:r w:rsidR="00CA2403" w:rsidRPr="00EA76E6">
        <w:rPr>
          <w:i/>
          <w:iCs/>
        </w:rPr>
        <w:t>je ne la co</w:t>
      </w:r>
      <w:r w:rsidR="00CA2403" w:rsidRPr="00EA76E6">
        <w:rPr>
          <w:i/>
          <w:iCs/>
        </w:rPr>
        <w:t>n</w:t>
      </w:r>
      <w:r w:rsidR="00CA2403" w:rsidRPr="00EA76E6">
        <w:rPr>
          <w:i/>
          <w:iCs/>
        </w:rPr>
        <w:t>nais que depuis quelques semaines</w:t>
      </w:r>
      <w:r w:rsidRPr="00EA76E6">
        <w:rPr>
          <w:i/>
          <w:iCs/>
        </w:rPr>
        <w:t xml:space="preserve">, </w:t>
      </w:r>
      <w:r w:rsidR="00CA2403" w:rsidRPr="00EA76E6">
        <w:rPr>
          <w:i/>
          <w:iCs/>
        </w:rPr>
        <w:t>mais depuis le premier jour j</w:t>
      </w:r>
      <w:r w:rsidRPr="00EA76E6">
        <w:rPr>
          <w:i/>
          <w:iCs/>
        </w:rPr>
        <w:t>’</w:t>
      </w:r>
      <w:r w:rsidR="00CA2403" w:rsidRPr="00EA76E6">
        <w:rPr>
          <w:i/>
          <w:iCs/>
        </w:rPr>
        <w:t>ai deviné qu</w:t>
      </w:r>
      <w:r w:rsidRPr="00EA76E6">
        <w:rPr>
          <w:i/>
          <w:iCs/>
        </w:rPr>
        <w:t>’</w:t>
      </w:r>
      <w:r w:rsidR="00CA2403" w:rsidRPr="00EA76E6">
        <w:rPr>
          <w:i/>
          <w:iCs/>
        </w:rPr>
        <w:t>elle était faite pour moi</w:t>
      </w:r>
      <w:r w:rsidRPr="00EA76E6">
        <w:rPr>
          <w:i/>
          <w:iCs/>
        </w:rPr>
        <w:t xml:space="preserve">, </w:t>
      </w:r>
      <w:r w:rsidR="00CA2403" w:rsidRPr="00EA76E6">
        <w:rPr>
          <w:i/>
          <w:iCs/>
        </w:rPr>
        <w:t>et qu</w:t>
      </w:r>
      <w:r w:rsidRPr="00EA76E6">
        <w:rPr>
          <w:i/>
          <w:iCs/>
        </w:rPr>
        <w:t>’</w:t>
      </w:r>
      <w:r w:rsidR="00CA2403" w:rsidRPr="00EA76E6">
        <w:rPr>
          <w:i/>
          <w:iCs/>
        </w:rPr>
        <w:t>elle</w:t>
      </w:r>
      <w:r w:rsidRPr="00EA76E6">
        <w:rPr>
          <w:i/>
          <w:iCs/>
        </w:rPr>
        <w:t xml:space="preserve">… </w:t>
      </w:r>
      <w:r w:rsidR="00CA2403" w:rsidRPr="00EA76E6">
        <w:rPr>
          <w:i/>
          <w:iCs/>
        </w:rPr>
        <w:t>eh bien</w:t>
      </w:r>
      <w:r w:rsidRPr="00EA76E6">
        <w:rPr>
          <w:i/>
          <w:iCs/>
        </w:rPr>
        <w:t xml:space="preserve">, </w:t>
      </w:r>
      <w:r w:rsidR="00CA2403" w:rsidRPr="00EA76E6">
        <w:rPr>
          <w:i/>
          <w:iCs/>
        </w:rPr>
        <w:t>qu</w:t>
      </w:r>
      <w:r w:rsidRPr="00EA76E6">
        <w:rPr>
          <w:i/>
          <w:iCs/>
        </w:rPr>
        <w:t>’</w:t>
      </w:r>
      <w:r w:rsidR="00CA2403" w:rsidRPr="00EA76E6">
        <w:rPr>
          <w:i/>
          <w:iCs/>
        </w:rPr>
        <w:t>elle était heureuse quand elle se trouvait avec moi</w:t>
      </w:r>
      <w:r w:rsidRPr="00EA76E6">
        <w:rPr>
          <w:i/>
          <w:iCs/>
        </w:rPr>
        <w:t xml:space="preserve">, </w:t>
      </w:r>
      <w:r w:rsidR="00CA2403" w:rsidRPr="00EA76E6">
        <w:rPr>
          <w:i/>
          <w:iCs/>
        </w:rPr>
        <w:t>j</w:t>
      </w:r>
      <w:r w:rsidRPr="00EA76E6">
        <w:rPr>
          <w:i/>
          <w:iCs/>
        </w:rPr>
        <w:t>’</w:t>
      </w:r>
      <w:r w:rsidR="00CA2403" w:rsidRPr="00EA76E6">
        <w:rPr>
          <w:i/>
          <w:iCs/>
        </w:rPr>
        <w:t>en jur</w:t>
      </w:r>
      <w:r w:rsidR="00CA2403" w:rsidRPr="00EA76E6">
        <w:rPr>
          <w:i/>
          <w:iCs/>
        </w:rPr>
        <w:t>e</w:t>
      </w:r>
      <w:r w:rsidR="00CA2403" w:rsidRPr="00EA76E6">
        <w:rPr>
          <w:i/>
          <w:iCs/>
        </w:rPr>
        <w:t>rais</w:t>
      </w:r>
      <w:r w:rsidRPr="00EA76E6">
        <w:rPr>
          <w:i/>
          <w:iCs/>
        </w:rPr>
        <w:t xml:space="preserve"> ! </w:t>
      </w:r>
      <w:r w:rsidR="00CA2403" w:rsidRPr="00EA76E6">
        <w:rPr>
          <w:i/>
          <w:iCs/>
        </w:rPr>
        <w:t>Dans les yeux d</w:t>
      </w:r>
      <w:r w:rsidRPr="00EA76E6">
        <w:rPr>
          <w:i/>
          <w:iCs/>
        </w:rPr>
        <w:t>’</w:t>
      </w:r>
      <w:r w:rsidR="00CA2403" w:rsidRPr="00EA76E6">
        <w:rPr>
          <w:i/>
          <w:iCs/>
        </w:rPr>
        <w:t>une femme il y a une lumière qui en dit plus long que des mots</w:t>
      </w:r>
      <w:r w:rsidRPr="00EA76E6">
        <w:rPr>
          <w:i/>
          <w:iCs/>
        </w:rPr>
        <w:t xml:space="preserve">. </w:t>
      </w:r>
      <w:r w:rsidR="00CA2403" w:rsidRPr="00EA76E6">
        <w:rPr>
          <w:i/>
          <w:iCs/>
        </w:rPr>
        <w:t>Mais il ne nous a jamais laissé seuls</w:t>
      </w:r>
      <w:r w:rsidRPr="00EA76E6">
        <w:rPr>
          <w:i/>
          <w:iCs/>
        </w:rPr>
        <w:t xml:space="preserve">, </w:t>
      </w:r>
      <w:r w:rsidR="00CA2403" w:rsidRPr="00EA76E6">
        <w:rPr>
          <w:i/>
          <w:iCs/>
        </w:rPr>
        <w:t>ensemble</w:t>
      </w:r>
      <w:r w:rsidRPr="00EA76E6">
        <w:rPr>
          <w:i/>
          <w:iCs/>
        </w:rPr>
        <w:t xml:space="preserve"> ; </w:t>
      </w:r>
      <w:r w:rsidR="00CA2403" w:rsidRPr="00EA76E6">
        <w:rPr>
          <w:i/>
          <w:iCs/>
        </w:rPr>
        <w:t>aujourd</w:t>
      </w:r>
      <w:r w:rsidRPr="00EA76E6">
        <w:rPr>
          <w:i/>
          <w:iCs/>
        </w:rPr>
        <w:t>’</w:t>
      </w:r>
      <w:r w:rsidR="00CA2403" w:rsidRPr="00EA76E6">
        <w:rPr>
          <w:i/>
          <w:iCs/>
        </w:rPr>
        <w:t>hui j</w:t>
      </w:r>
      <w:r w:rsidRPr="00EA76E6">
        <w:rPr>
          <w:i/>
          <w:iCs/>
        </w:rPr>
        <w:t>’</w:t>
      </w:r>
      <w:r w:rsidR="00CA2403" w:rsidRPr="00EA76E6">
        <w:rPr>
          <w:i/>
          <w:iCs/>
        </w:rPr>
        <w:t>ai eu pour la première fois la chance de pouvoir lui parler tête à tête</w:t>
      </w:r>
      <w:r w:rsidRPr="00EA76E6">
        <w:rPr>
          <w:i/>
          <w:iCs/>
        </w:rPr>
        <w:t xml:space="preserve">. </w:t>
      </w:r>
      <w:r w:rsidR="00CA2403" w:rsidRPr="00EA76E6">
        <w:rPr>
          <w:i/>
          <w:iCs/>
        </w:rPr>
        <w:t>Elle était contente de me voir</w:t>
      </w:r>
      <w:r w:rsidRPr="00EA76E6">
        <w:rPr>
          <w:i/>
          <w:iCs/>
        </w:rPr>
        <w:t xml:space="preserve"> ; </w:t>
      </w:r>
      <w:r w:rsidR="00CA2403" w:rsidRPr="00EA76E6">
        <w:rPr>
          <w:i/>
          <w:iCs/>
        </w:rPr>
        <w:t>seulement ce n</w:t>
      </w:r>
      <w:r w:rsidRPr="00EA76E6">
        <w:rPr>
          <w:i/>
          <w:iCs/>
        </w:rPr>
        <w:t>’</w:t>
      </w:r>
      <w:r w:rsidR="00CA2403" w:rsidRPr="00EA76E6">
        <w:rPr>
          <w:i/>
          <w:iCs/>
        </w:rPr>
        <w:t>était pas pour parler d</w:t>
      </w:r>
      <w:r w:rsidRPr="00EA76E6">
        <w:rPr>
          <w:i/>
          <w:iCs/>
        </w:rPr>
        <w:t>’</w:t>
      </w:r>
      <w:r w:rsidR="00CA2403" w:rsidRPr="00EA76E6">
        <w:rPr>
          <w:i/>
          <w:iCs/>
        </w:rPr>
        <w:t>amour qu</w:t>
      </w:r>
      <w:r w:rsidRPr="00EA76E6">
        <w:rPr>
          <w:i/>
          <w:iCs/>
        </w:rPr>
        <w:t>’</w:t>
      </w:r>
      <w:r w:rsidR="00CA2403" w:rsidRPr="00EA76E6">
        <w:rPr>
          <w:i/>
          <w:iCs/>
        </w:rPr>
        <w:t>elle était v</w:t>
      </w:r>
      <w:r w:rsidR="00CA2403" w:rsidRPr="00EA76E6">
        <w:rPr>
          <w:i/>
          <w:iCs/>
        </w:rPr>
        <w:t>e</w:t>
      </w:r>
      <w:r w:rsidR="00CA2403" w:rsidRPr="00EA76E6">
        <w:rPr>
          <w:i/>
          <w:iCs/>
        </w:rPr>
        <w:t>nue</w:t>
      </w:r>
      <w:r w:rsidRPr="00EA76E6">
        <w:rPr>
          <w:i/>
          <w:iCs/>
        </w:rPr>
        <w:t xml:space="preserve"> : </w:t>
      </w:r>
      <w:r w:rsidR="00CA2403" w:rsidRPr="00EA76E6">
        <w:rPr>
          <w:i/>
          <w:iCs/>
        </w:rPr>
        <w:t>elle ne m</w:t>
      </w:r>
      <w:r w:rsidRPr="00EA76E6">
        <w:rPr>
          <w:i/>
          <w:iCs/>
        </w:rPr>
        <w:t>’</w:t>
      </w:r>
      <w:r w:rsidR="00CA2403" w:rsidRPr="00EA76E6">
        <w:rPr>
          <w:i/>
          <w:iCs/>
        </w:rPr>
        <w:t>aurait même jamais permis d</w:t>
      </w:r>
      <w:r w:rsidRPr="00EA76E6">
        <w:rPr>
          <w:i/>
          <w:iCs/>
        </w:rPr>
        <w:t>’</w:t>
      </w:r>
      <w:r w:rsidR="00CA2403" w:rsidRPr="00EA76E6">
        <w:rPr>
          <w:i/>
          <w:iCs/>
        </w:rPr>
        <w:t>en parler si elle avait pu m</w:t>
      </w:r>
      <w:r w:rsidRPr="00EA76E6">
        <w:rPr>
          <w:i/>
          <w:iCs/>
        </w:rPr>
        <w:t>’</w:t>
      </w:r>
      <w:r w:rsidR="00CA2403" w:rsidRPr="00EA76E6">
        <w:rPr>
          <w:i/>
          <w:iCs/>
        </w:rPr>
        <w:t>arrêter</w:t>
      </w:r>
      <w:r w:rsidRPr="00EA76E6">
        <w:rPr>
          <w:i/>
          <w:iCs/>
        </w:rPr>
        <w:t xml:space="preserve">. </w:t>
      </w:r>
      <w:r w:rsidR="00CA2403" w:rsidRPr="00EA76E6">
        <w:rPr>
          <w:i/>
          <w:iCs/>
        </w:rPr>
        <w:t>Elle ne cessait de me répéter que la lande était dangereuse</w:t>
      </w:r>
      <w:r w:rsidRPr="00EA76E6">
        <w:rPr>
          <w:i/>
          <w:iCs/>
        </w:rPr>
        <w:t xml:space="preserve">, </w:t>
      </w:r>
      <w:r w:rsidR="00CA2403" w:rsidRPr="00EA76E6">
        <w:rPr>
          <w:i/>
          <w:iCs/>
        </w:rPr>
        <w:t>et qu</w:t>
      </w:r>
      <w:r w:rsidRPr="00EA76E6">
        <w:rPr>
          <w:i/>
          <w:iCs/>
        </w:rPr>
        <w:t>’</w:t>
      </w:r>
      <w:r w:rsidR="00CA2403" w:rsidRPr="00EA76E6">
        <w:rPr>
          <w:i/>
          <w:iCs/>
        </w:rPr>
        <w:t>elle ne serait heureuse que lorsque je m</w:t>
      </w:r>
      <w:r w:rsidRPr="00EA76E6">
        <w:rPr>
          <w:i/>
          <w:iCs/>
        </w:rPr>
        <w:t>’</w:t>
      </w:r>
      <w:r w:rsidR="00CA2403" w:rsidRPr="00EA76E6">
        <w:rPr>
          <w:i/>
          <w:iCs/>
        </w:rPr>
        <w:t>en serais éloigné</w:t>
      </w:r>
      <w:r w:rsidRPr="00EA76E6">
        <w:rPr>
          <w:i/>
          <w:iCs/>
        </w:rPr>
        <w:t xml:space="preserve">. </w:t>
      </w:r>
      <w:r w:rsidR="00CA2403" w:rsidRPr="00EA76E6">
        <w:rPr>
          <w:i/>
          <w:iCs/>
        </w:rPr>
        <w:t>Je lui répondis que depuis que je l</w:t>
      </w:r>
      <w:r w:rsidRPr="00EA76E6">
        <w:rPr>
          <w:i/>
          <w:iCs/>
        </w:rPr>
        <w:t>’</w:t>
      </w:r>
      <w:r w:rsidR="00CA2403" w:rsidRPr="00EA76E6">
        <w:rPr>
          <w:i/>
          <w:iCs/>
        </w:rPr>
        <w:t>avais vue</w:t>
      </w:r>
      <w:r w:rsidRPr="00EA76E6">
        <w:rPr>
          <w:i/>
          <w:iCs/>
        </w:rPr>
        <w:t xml:space="preserve">, </w:t>
      </w:r>
      <w:r w:rsidR="00CA2403" w:rsidRPr="00EA76E6">
        <w:rPr>
          <w:i/>
          <w:iCs/>
        </w:rPr>
        <w:t>je n</w:t>
      </w:r>
      <w:r w:rsidRPr="00EA76E6">
        <w:rPr>
          <w:i/>
          <w:iCs/>
        </w:rPr>
        <w:t>’</w:t>
      </w:r>
      <w:r w:rsidR="00CA2403" w:rsidRPr="00EA76E6">
        <w:rPr>
          <w:i/>
          <w:iCs/>
        </w:rPr>
        <w:t>étais nullement pressé de partir</w:t>
      </w:r>
      <w:r w:rsidRPr="00EA76E6">
        <w:rPr>
          <w:i/>
          <w:iCs/>
        </w:rPr>
        <w:t xml:space="preserve">, </w:t>
      </w:r>
      <w:r w:rsidR="00CA2403" w:rsidRPr="00EA76E6">
        <w:rPr>
          <w:i/>
          <w:iCs/>
        </w:rPr>
        <w:t>et que si elle voulait réellement que je m</w:t>
      </w:r>
      <w:r w:rsidRPr="00EA76E6">
        <w:rPr>
          <w:i/>
          <w:iCs/>
        </w:rPr>
        <w:t>’</w:t>
      </w:r>
      <w:r w:rsidR="00CA2403" w:rsidRPr="00EA76E6">
        <w:rPr>
          <w:i/>
          <w:iCs/>
        </w:rPr>
        <w:t>éloigne</w:t>
      </w:r>
      <w:r w:rsidRPr="00EA76E6">
        <w:rPr>
          <w:i/>
          <w:iCs/>
        </w:rPr>
        <w:t xml:space="preserve">, </w:t>
      </w:r>
      <w:r w:rsidR="00CA2403" w:rsidRPr="00EA76E6">
        <w:rPr>
          <w:i/>
          <w:iCs/>
        </w:rPr>
        <w:t>le seul moyen de me faire céder était qu</w:t>
      </w:r>
      <w:r w:rsidRPr="00EA76E6">
        <w:rPr>
          <w:i/>
          <w:iCs/>
        </w:rPr>
        <w:t>’</w:t>
      </w:r>
      <w:r w:rsidR="00CA2403" w:rsidRPr="00EA76E6">
        <w:rPr>
          <w:i/>
          <w:iCs/>
        </w:rPr>
        <w:t>elle parte avec moi</w:t>
      </w:r>
      <w:r w:rsidRPr="00EA76E6">
        <w:rPr>
          <w:i/>
          <w:iCs/>
        </w:rPr>
        <w:t xml:space="preserve">. </w:t>
      </w:r>
      <w:r w:rsidR="00CA2403" w:rsidRPr="00EA76E6">
        <w:rPr>
          <w:i/>
          <w:iCs/>
        </w:rPr>
        <w:t>Je lui offris le mariage</w:t>
      </w:r>
      <w:r w:rsidRPr="00EA76E6">
        <w:rPr>
          <w:i/>
          <w:iCs/>
        </w:rPr>
        <w:t xml:space="preserve">, </w:t>
      </w:r>
      <w:r w:rsidR="00CA2403" w:rsidRPr="00EA76E6">
        <w:rPr>
          <w:i/>
          <w:iCs/>
        </w:rPr>
        <w:t>mais avant qu</w:t>
      </w:r>
      <w:r w:rsidRPr="00EA76E6">
        <w:rPr>
          <w:i/>
          <w:iCs/>
        </w:rPr>
        <w:t>’</w:t>
      </w:r>
      <w:r w:rsidR="00CA2403" w:rsidRPr="00EA76E6">
        <w:rPr>
          <w:i/>
          <w:iCs/>
        </w:rPr>
        <w:t>elle eût pu me répondre son frère fondit sur nous</w:t>
      </w:r>
      <w:r w:rsidRPr="00EA76E6">
        <w:rPr>
          <w:i/>
          <w:iCs/>
        </w:rPr>
        <w:t xml:space="preserve">, </w:t>
      </w:r>
      <w:r w:rsidR="00CA2403" w:rsidRPr="00EA76E6">
        <w:rPr>
          <w:i/>
          <w:iCs/>
        </w:rPr>
        <w:t xml:space="preserve">avec un vrai visage de fou </w:t>
      </w:r>
      <w:r w:rsidR="00CA2403" w:rsidRPr="00EA76E6">
        <w:rPr>
          <w:i/>
          <w:iCs/>
        </w:rPr>
        <w:lastRenderedPageBreak/>
        <w:t>furieux</w:t>
      </w:r>
      <w:r w:rsidRPr="00EA76E6">
        <w:rPr>
          <w:i/>
          <w:iCs/>
        </w:rPr>
        <w:t xml:space="preserve"> : </w:t>
      </w:r>
      <w:r w:rsidR="00CA2403" w:rsidRPr="00EA76E6">
        <w:rPr>
          <w:i/>
          <w:iCs/>
        </w:rPr>
        <w:t>il était blanc de rage</w:t>
      </w:r>
      <w:r w:rsidRPr="00EA76E6">
        <w:rPr>
          <w:i/>
          <w:iCs/>
        </w:rPr>
        <w:t xml:space="preserve">, </w:t>
      </w:r>
      <w:r w:rsidR="00CA2403" w:rsidRPr="00EA76E6">
        <w:rPr>
          <w:i/>
          <w:iCs/>
        </w:rPr>
        <w:t>ses yeux la</w:t>
      </w:r>
      <w:r w:rsidR="00CA2403" w:rsidRPr="00EA76E6">
        <w:rPr>
          <w:i/>
          <w:iCs/>
        </w:rPr>
        <w:t>n</w:t>
      </w:r>
      <w:r w:rsidR="00CA2403" w:rsidRPr="00EA76E6">
        <w:rPr>
          <w:i/>
          <w:iCs/>
        </w:rPr>
        <w:t>çaient des flammes</w:t>
      </w:r>
      <w:r w:rsidRPr="00EA76E6">
        <w:rPr>
          <w:i/>
          <w:iCs/>
        </w:rPr>
        <w:t xml:space="preserve">… </w:t>
      </w:r>
      <w:r w:rsidR="00CA2403" w:rsidRPr="00EA76E6">
        <w:rPr>
          <w:i/>
          <w:iCs/>
        </w:rPr>
        <w:t>Que faisais-je avec la demoiselle</w:t>
      </w:r>
      <w:r w:rsidRPr="00EA76E6">
        <w:rPr>
          <w:i/>
          <w:iCs/>
        </w:rPr>
        <w:t xml:space="preserve"> ? </w:t>
      </w:r>
      <w:r w:rsidR="00CA2403" w:rsidRPr="00EA76E6">
        <w:rPr>
          <w:i/>
          <w:iCs/>
        </w:rPr>
        <w:t>Co</w:t>
      </w:r>
      <w:r w:rsidR="00CA2403" w:rsidRPr="00EA76E6">
        <w:rPr>
          <w:i/>
          <w:iCs/>
        </w:rPr>
        <w:t>m</w:t>
      </w:r>
      <w:r w:rsidR="00CA2403" w:rsidRPr="00EA76E6">
        <w:rPr>
          <w:i/>
          <w:iCs/>
        </w:rPr>
        <w:t>ment osais-je lui offrir des hommages qu</w:t>
      </w:r>
      <w:r w:rsidRPr="00EA76E6">
        <w:rPr>
          <w:i/>
          <w:iCs/>
        </w:rPr>
        <w:t>’</w:t>
      </w:r>
      <w:r w:rsidR="00CA2403" w:rsidRPr="00EA76E6">
        <w:rPr>
          <w:i/>
          <w:iCs/>
        </w:rPr>
        <w:t>elle trouvait odieux</w:t>
      </w:r>
      <w:r w:rsidRPr="00EA76E6">
        <w:rPr>
          <w:i/>
          <w:iCs/>
        </w:rPr>
        <w:t xml:space="preserve"> ? </w:t>
      </w:r>
      <w:r w:rsidR="00CA2403" w:rsidRPr="00EA76E6">
        <w:rPr>
          <w:i/>
          <w:iCs/>
        </w:rPr>
        <w:t>Pensais-je que parce que j</w:t>
      </w:r>
      <w:r w:rsidRPr="00EA76E6">
        <w:rPr>
          <w:i/>
          <w:iCs/>
        </w:rPr>
        <w:t>’</w:t>
      </w:r>
      <w:r w:rsidR="00CA2403" w:rsidRPr="00EA76E6">
        <w:rPr>
          <w:i/>
          <w:iCs/>
        </w:rPr>
        <w:t xml:space="preserve">étais </w:t>
      </w:r>
      <w:r w:rsidR="005E5AD1" w:rsidRPr="00EA76E6">
        <w:rPr>
          <w:i/>
          <w:iCs/>
        </w:rPr>
        <w:t>baronnet</w:t>
      </w:r>
      <w:r w:rsidR="00CA2403" w:rsidRPr="00EA76E6">
        <w:rPr>
          <w:i/>
          <w:iCs/>
        </w:rPr>
        <w:t xml:space="preserve"> je pourrais faire ce que je voulais</w:t>
      </w:r>
      <w:r w:rsidRPr="00EA76E6">
        <w:rPr>
          <w:i/>
          <w:iCs/>
        </w:rPr>
        <w:t xml:space="preserve"> ? </w:t>
      </w:r>
      <w:r w:rsidR="00CA2403" w:rsidRPr="00EA76E6">
        <w:rPr>
          <w:i/>
          <w:iCs/>
        </w:rPr>
        <w:t>S</w:t>
      </w:r>
      <w:r w:rsidRPr="00EA76E6">
        <w:rPr>
          <w:i/>
          <w:iCs/>
        </w:rPr>
        <w:t>’</w:t>
      </w:r>
      <w:r w:rsidR="00CA2403" w:rsidRPr="00EA76E6">
        <w:rPr>
          <w:i/>
          <w:iCs/>
        </w:rPr>
        <w:t>il n</w:t>
      </w:r>
      <w:r w:rsidRPr="00EA76E6">
        <w:rPr>
          <w:i/>
          <w:iCs/>
        </w:rPr>
        <w:t>’</w:t>
      </w:r>
      <w:r w:rsidR="00CA2403" w:rsidRPr="00EA76E6">
        <w:rPr>
          <w:i/>
          <w:iCs/>
        </w:rPr>
        <w:t>avait pas été son frère</w:t>
      </w:r>
      <w:r w:rsidRPr="00EA76E6">
        <w:rPr>
          <w:i/>
          <w:iCs/>
        </w:rPr>
        <w:t xml:space="preserve">, </w:t>
      </w:r>
      <w:r w:rsidR="00CA2403" w:rsidRPr="00EA76E6">
        <w:rPr>
          <w:i/>
          <w:iCs/>
        </w:rPr>
        <w:t>j</w:t>
      </w:r>
      <w:r w:rsidRPr="00EA76E6">
        <w:rPr>
          <w:i/>
          <w:iCs/>
        </w:rPr>
        <w:t>’</w:t>
      </w:r>
      <w:r w:rsidR="00CA2403" w:rsidRPr="00EA76E6">
        <w:rPr>
          <w:i/>
          <w:iCs/>
        </w:rPr>
        <w:t>aurais mieux su lui répliquer</w:t>
      </w:r>
      <w:r w:rsidRPr="00EA76E6">
        <w:rPr>
          <w:i/>
          <w:iCs/>
        </w:rPr>
        <w:t xml:space="preserve">. </w:t>
      </w:r>
      <w:r w:rsidR="00CA2403" w:rsidRPr="00EA76E6">
        <w:rPr>
          <w:i/>
          <w:iCs/>
        </w:rPr>
        <w:t>Bref je lui dis que les sentiments que je portais à sa sœur n</w:t>
      </w:r>
      <w:r w:rsidRPr="00EA76E6">
        <w:rPr>
          <w:i/>
          <w:iCs/>
        </w:rPr>
        <w:t>’</w:t>
      </w:r>
      <w:r w:rsidR="00CA2403" w:rsidRPr="00EA76E6">
        <w:rPr>
          <w:i/>
          <w:iCs/>
        </w:rPr>
        <w:t>avaient rien de honteux</w:t>
      </w:r>
      <w:r w:rsidRPr="00EA76E6">
        <w:rPr>
          <w:i/>
          <w:iCs/>
        </w:rPr>
        <w:t xml:space="preserve">, </w:t>
      </w:r>
      <w:r w:rsidR="00CA2403" w:rsidRPr="00EA76E6">
        <w:rPr>
          <w:i/>
          <w:iCs/>
        </w:rPr>
        <w:t>et que j</w:t>
      </w:r>
      <w:r w:rsidRPr="00EA76E6">
        <w:rPr>
          <w:i/>
          <w:iCs/>
        </w:rPr>
        <w:t>’</w:t>
      </w:r>
      <w:r w:rsidR="00CA2403" w:rsidRPr="00EA76E6">
        <w:rPr>
          <w:i/>
          <w:iCs/>
        </w:rPr>
        <w:t>espérais qu</w:t>
      </w:r>
      <w:r w:rsidRPr="00EA76E6">
        <w:rPr>
          <w:i/>
          <w:iCs/>
        </w:rPr>
        <w:t>’</w:t>
      </w:r>
      <w:r w:rsidR="00CA2403" w:rsidRPr="00EA76E6">
        <w:rPr>
          <w:i/>
          <w:iCs/>
        </w:rPr>
        <w:t>elle me ferait l</w:t>
      </w:r>
      <w:r w:rsidRPr="00EA76E6">
        <w:rPr>
          <w:i/>
          <w:iCs/>
        </w:rPr>
        <w:t>’</w:t>
      </w:r>
      <w:r w:rsidR="00CA2403" w:rsidRPr="00EA76E6">
        <w:rPr>
          <w:i/>
          <w:iCs/>
        </w:rPr>
        <w:t>honneur de devenir ma femme</w:t>
      </w:r>
      <w:r w:rsidRPr="00EA76E6">
        <w:rPr>
          <w:i/>
          <w:iCs/>
        </w:rPr>
        <w:t xml:space="preserve">. </w:t>
      </w:r>
      <w:r w:rsidR="00CA2403" w:rsidRPr="00EA76E6">
        <w:rPr>
          <w:i/>
          <w:iCs/>
        </w:rPr>
        <w:t>Cette déclaration ne semblant pas l</w:t>
      </w:r>
      <w:r w:rsidRPr="00EA76E6">
        <w:rPr>
          <w:i/>
          <w:iCs/>
        </w:rPr>
        <w:t>’</w:t>
      </w:r>
      <w:r w:rsidR="00CA2403" w:rsidRPr="00EA76E6">
        <w:rPr>
          <w:i/>
          <w:iCs/>
        </w:rPr>
        <w:t>apaiser</w:t>
      </w:r>
      <w:r w:rsidRPr="00EA76E6">
        <w:rPr>
          <w:i/>
          <w:iCs/>
        </w:rPr>
        <w:t xml:space="preserve">, </w:t>
      </w:r>
      <w:r w:rsidR="00CA2403" w:rsidRPr="00EA76E6">
        <w:rPr>
          <w:i/>
          <w:iCs/>
        </w:rPr>
        <w:t>moi aussi je perdis mon sang-froid et je m</w:t>
      </w:r>
      <w:r w:rsidRPr="00EA76E6">
        <w:rPr>
          <w:i/>
          <w:iCs/>
        </w:rPr>
        <w:t>’</w:t>
      </w:r>
      <w:r w:rsidR="00CA2403" w:rsidRPr="00EA76E6">
        <w:rPr>
          <w:i/>
          <w:iCs/>
        </w:rPr>
        <w:t>adressai à lui sur un ton plus vif que</w:t>
      </w:r>
      <w:r w:rsidRPr="00EA76E6">
        <w:rPr>
          <w:i/>
          <w:iCs/>
        </w:rPr>
        <w:t xml:space="preserve">, </w:t>
      </w:r>
      <w:r w:rsidR="00CA2403" w:rsidRPr="00EA76E6">
        <w:rPr>
          <w:i/>
          <w:iCs/>
        </w:rPr>
        <w:t>peut-être</w:t>
      </w:r>
      <w:r w:rsidRPr="00EA76E6">
        <w:rPr>
          <w:i/>
          <w:iCs/>
        </w:rPr>
        <w:t xml:space="preserve">, </w:t>
      </w:r>
      <w:r w:rsidR="00CA2403" w:rsidRPr="00EA76E6">
        <w:rPr>
          <w:i/>
          <w:iCs/>
        </w:rPr>
        <w:t>il aurait convenu en présence de sa sœur</w:t>
      </w:r>
      <w:r w:rsidRPr="00EA76E6">
        <w:rPr>
          <w:i/>
          <w:iCs/>
        </w:rPr>
        <w:t xml:space="preserve">. </w:t>
      </w:r>
      <w:r w:rsidR="00CA2403" w:rsidRPr="00EA76E6">
        <w:rPr>
          <w:i/>
          <w:iCs/>
        </w:rPr>
        <w:t>Pour finir</w:t>
      </w:r>
      <w:r w:rsidRPr="00EA76E6">
        <w:rPr>
          <w:i/>
          <w:iCs/>
        </w:rPr>
        <w:t xml:space="preserve">, </w:t>
      </w:r>
      <w:r w:rsidR="00CA2403" w:rsidRPr="00EA76E6">
        <w:rPr>
          <w:i/>
          <w:iCs/>
        </w:rPr>
        <w:t>il l</w:t>
      </w:r>
      <w:r w:rsidRPr="00EA76E6">
        <w:rPr>
          <w:i/>
          <w:iCs/>
        </w:rPr>
        <w:t>’</w:t>
      </w:r>
      <w:r w:rsidR="00CA2403" w:rsidRPr="00EA76E6">
        <w:rPr>
          <w:i/>
          <w:iCs/>
        </w:rPr>
        <w:t>a amenée</w:t>
      </w:r>
      <w:r w:rsidRPr="00EA76E6">
        <w:rPr>
          <w:i/>
          <w:iCs/>
        </w:rPr>
        <w:t xml:space="preserve">, </w:t>
      </w:r>
      <w:r w:rsidR="00CA2403" w:rsidRPr="00EA76E6">
        <w:rPr>
          <w:i/>
          <w:iCs/>
        </w:rPr>
        <w:t>ainsi que vous l</w:t>
      </w:r>
      <w:r w:rsidRPr="00EA76E6">
        <w:rPr>
          <w:i/>
          <w:iCs/>
        </w:rPr>
        <w:t>’</w:t>
      </w:r>
      <w:r w:rsidR="00CA2403" w:rsidRPr="00EA76E6">
        <w:rPr>
          <w:i/>
          <w:iCs/>
        </w:rPr>
        <w:t>avez vu</w:t>
      </w:r>
      <w:r w:rsidRPr="00EA76E6">
        <w:rPr>
          <w:i/>
          <w:iCs/>
        </w:rPr>
        <w:t xml:space="preserve">, </w:t>
      </w:r>
      <w:r w:rsidR="00CA2403" w:rsidRPr="00EA76E6">
        <w:rPr>
          <w:i/>
          <w:iCs/>
        </w:rPr>
        <w:t>et me voici complètement désemparé</w:t>
      </w:r>
      <w:r w:rsidRPr="00EA76E6">
        <w:rPr>
          <w:i/>
          <w:iCs/>
        </w:rPr>
        <w:t xml:space="preserve">. </w:t>
      </w:r>
      <w:r w:rsidR="00CA2403" w:rsidRPr="00EA76E6">
        <w:rPr>
          <w:i/>
          <w:iCs/>
        </w:rPr>
        <w:t>Dites-moi ce que tout cela signifie</w:t>
      </w:r>
      <w:r w:rsidRPr="00EA76E6">
        <w:rPr>
          <w:i/>
          <w:iCs/>
        </w:rPr>
        <w:t xml:space="preserve">, </w:t>
      </w:r>
      <w:r w:rsidR="00CA2403" w:rsidRPr="00EA76E6">
        <w:rPr>
          <w:i/>
          <w:iCs/>
        </w:rPr>
        <w:t>Watson</w:t>
      </w:r>
      <w:r w:rsidRPr="00EA76E6">
        <w:rPr>
          <w:i/>
          <w:iCs/>
        </w:rPr>
        <w:t xml:space="preserve">, </w:t>
      </w:r>
      <w:r w:rsidR="00CA2403" w:rsidRPr="00EA76E6">
        <w:rPr>
          <w:i/>
          <w:iCs/>
        </w:rPr>
        <w:t>et je vous devrai plus que je ne pourrai jamais m</w:t>
      </w:r>
      <w:r w:rsidRPr="00EA76E6">
        <w:rPr>
          <w:i/>
          <w:iCs/>
        </w:rPr>
        <w:t>’</w:t>
      </w:r>
      <w:r w:rsidR="00CA2403" w:rsidRPr="00EA76E6">
        <w:rPr>
          <w:i/>
          <w:iCs/>
        </w:rPr>
        <w:t>acquitter envers vous</w:t>
      </w:r>
      <w:r w:rsidRPr="00EA76E6">
        <w:rPr>
          <w:i/>
          <w:iCs/>
        </w:rPr>
        <w:t>. »</w:t>
      </w:r>
    </w:p>
    <w:p w14:paraId="44CE0F20" w14:textId="23603E5D" w:rsidR="00C646BA" w:rsidRPr="00EA76E6" w:rsidRDefault="00CA2403" w:rsidP="00C646BA">
      <w:pPr>
        <w:rPr>
          <w:i/>
          <w:iCs/>
        </w:rPr>
      </w:pPr>
      <w:r w:rsidRPr="00EA76E6">
        <w:rPr>
          <w:i/>
          <w:iCs/>
        </w:rPr>
        <w:t>Je tâtai de deux ou trois explications</w:t>
      </w:r>
      <w:r w:rsidR="00C646BA" w:rsidRPr="00EA76E6">
        <w:rPr>
          <w:i/>
          <w:iCs/>
        </w:rPr>
        <w:t xml:space="preserve">, </w:t>
      </w:r>
      <w:r w:rsidRPr="00EA76E6">
        <w:rPr>
          <w:i/>
          <w:iCs/>
        </w:rPr>
        <w:t>mais en vérité j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 xml:space="preserve">étais aussi déconcerté que le </w:t>
      </w:r>
      <w:r w:rsidR="005E5AD1" w:rsidRPr="00EA76E6">
        <w:rPr>
          <w:i/>
          <w:iCs/>
        </w:rPr>
        <w:t>baronnet</w:t>
      </w:r>
      <w:r w:rsidR="00C646BA" w:rsidRPr="00EA76E6">
        <w:rPr>
          <w:i/>
          <w:iCs/>
        </w:rPr>
        <w:t xml:space="preserve">. </w:t>
      </w:r>
      <w:r w:rsidRPr="00EA76E6">
        <w:rPr>
          <w:i/>
          <w:iCs/>
        </w:rPr>
        <w:t>Le titre de notre ami</w:t>
      </w:r>
      <w:r w:rsidR="00C646BA" w:rsidRPr="00EA76E6">
        <w:rPr>
          <w:i/>
          <w:iCs/>
        </w:rPr>
        <w:t xml:space="preserve">, </w:t>
      </w:r>
      <w:r w:rsidRPr="00EA76E6">
        <w:rPr>
          <w:i/>
          <w:iCs/>
        </w:rPr>
        <w:t>sa fo</w:t>
      </w:r>
      <w:r w:rsidRPr="00EA76E6">
        <w:rPr>
          <w:i/>
          <w:iCs/>
        </w:rPr>
        <w:t>r</w:t>
      </w:r>
      <w:r w:rsidRPr="00EA76E6">
        <w:rPr>
          <w:i/>
          <w:iCs/>
        </w:rPr>
        <w:t>tune</w:t>
      </w:r>
      <w:r w:rsidR="00C646BA" w:rsidRPr="00EA76E6">
        <w:rPr>
          <w:i/>
          <w:iCs/>
        </w:rPr>
        <w:t xml:space="preserve">, </w:t>
      </w:r>
      <w:r w:rsidRPr="00EA76E6">
        <w:rPr>
          <w:i/>
          <w:iCs/>
        </w:rPr>
        <w:t>son âge</w:t>
      </w:r>
      <w:r w:rsidR="00C646BA" w:rsidRPr="00EA76E6">
        <w:rPr>
          <w:i/>
          <w:iCs/>
        </w:rPr>
        <w:t xml:space="preserve">, </w:t>
      </w:r>
      <w:r w:rsidRPr="00EA76E6">
        <w:rPr>
          <w:i/>
          <w:iCs/>
        </w:rPr>
        <w:t>son caractère</w:t>
      </w:r>
      <w:r w:rsidR="00C646BA" w:rsidRPr="00EA76E6">
        <w:rPr>
          <w:i/>
          <w:iCs/>
        </w:rPr>
        <w:t xml:space="preserve">, </w:t>
      </w:r>
      <w:r w:rsidRPr="00EA76E6">
        <w:rPr>
          <w:i/>
          <w:iCs/>
        </w:rPr>
        <w:t>son aspect physique parlaient éloquemment en sa faveur</w:t>
      </w:r>
      <w:r w:rsidR="00C646BA" w:rsidRPr="00EA76E6">
        <w:rPr>
          <w:i/>
          <w:iCs/>
        </w:rPr>
        <w:t xml:space="preserve"> ; </w:t>
      </w:r>
      <w:r w:rsidRPr="00EA76E6">
        <w:rPr>
          <w:i/>
          <w:iCs/>
        </w:rPr>
        <w:t>en dehors du sombre destin att</w:t>
      </w:r>
      <w:r w:rsidRPr="00EA76E6">
        <w:rPr>
          <w:i/>
          <w:iCs/>
        </w:rPr>
        <w:t>a</w:t>
      </w:r>
      <w:r w:rsidRPr="00EA76E6">
        <w:rPr>
          <w:i/>
          <w:iCs/>
        </w:rPr>
        <w:t>ché à sa famille</w:t>
      </w:r>
      <w:r w:rsidR="00C646BA" w:rsidRPr="00EA76E6">
        <w:rPr>
          <w:i/>
          <w:iCs/>
        </w:rPr>
        <w:t xml:space="preserve">, </w:t>
      </w:r>
      <w:r w:rsidRPr="00EA76E6">
        <w:rPr>
          <w:i/>
          <w:iCs/>
        </w:rPr>
        <w:t>je ne voyais rien qui jouât contre lui</w:t>
      </w:r>
      <w:r w:rsidR="00C646BA" w:rsidRPr="00EA76E6">
        <w:rPr>
          <w:i/>
          <w:iCs/>
        </w:rPr>
        <w:t xml:space="preserve">. </w:t>
      </w:r>
      <w:r w:rsidRPr="00EA76E6">
        <w:rPr>
          <w:i/>
          <w:iCs/>
        </w:rPr>
        <w:t>Il était ahurissant que ses avances eussent été rejetées aussi brusqu</w:t>
      </w:r>
      <w:r w:rsidRPr="00EA76E6">
        <w:rPr>
          <w:i/>
          <w:iCs/>
        </w:rPr>
        <w:t>e</w:t>
      </w:r>
      <w:r w:rsidRPr="00EA76E6">
        <w:rPr>
          <w:i/>
          <w:iCs/>
        </w:rPr>
        <w:t>ment sans même que la demoiselle eût été consultée</w:t>
      </w:r>
      <w:r w:rsidR="00C646BA" w:rsidRPr="00EA76E6">
        <w:rPr>
          <w:i/>
          <w:iCs/>
        </w:rPr>
        <w:t xml:space="preserve">, </w:t>
      </w:r>
      <w:r w:rsidRPr="00EA76E6">
        <w:rPr>
          <w:i/>
          <w:iCs/>
        </w:rPr>
        <w:t>et que celle-ci eût accepté cette situation sans protester</w:t>
      </w:r>
      <w:r w:rsidR="00C646BA" w:rsidRPr="00EA76E6">
        <w:rPr>
          <w:i/>
          <w:iCs/>
        </w:rPr>
        <w:t xml:space="preserve">. </w:t>
      </w:r>
      <w:r w:rsidRPr="00EA76E6">
        <w:rPr>
          <w:i/>
          <w:iCs/>
        </w:rPr>
        <w:t>Toutefois notre perplexité se trouva apaisée l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après-midi même par une visite de Stapleton au manoir</w:t>
      </w:r>
      <w:r w:rsidR="00C646BA" w:rsidRPr="00EA76E6">
        <w:rPr>
          <w:i/>
          <w:iCs/>
        </w:rPr>
        <w:t xml:space="preserve"> : </w:t>
      </w:r>
      <w:r w:rsidRPr="00EA76E6">
        <w:rPr>
          <w:i/>
          <w:iCs/>
        </w:rPr>
        <w:t>il venait s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excuser de son e</w:t>
      </w:r>
      <w:r w:rsidRPr="00EA76E6">
        <w:rPr>
          <w:i/>
          <w:iCs/>
        </w:rPr>
        <w:t>m</w:t>
      </w:r>
      <w:r w:rsidRPr="00EA76E6">
        <w:rPr>
          <w:i/>
          <w:iCs/>
        </w:rPr>
        <w:t>portement du matin et</w:t>
      </w:r>
      <w:r w:rsidR="00C646BA" w:rsidRPr="00EA76E6">
        <w:rPr>
          <w:i/>
          <w:iCs/>
        </w:rPr>
        <w:t xml:space="preserve">, </w:t>
      </w:r>
      <w:r w:rsidRPr="00EA76E6">
        <w:rPr>
          <w:i/>
          <w:iCs/>
        </w:rPr>
        <w:t>après une longue conversation tête à tête avec Sir Henry dans le bureau de celui-ci</w:t>
      </w:r>
      <w:r w:rsidR="00C646BA" w:rsidRPr="00EA76E6">
        <w:rPr>
          <w:i/>
          <w:iCs/>
        </w:rPr>
        <w:t xml:space="preserve">, </w:t>
      </w:r>
      <w:r w:rsidRPr="00EA76E6">
        <w:rPr>
          <w:i/>
          <w:iCs/>
        </w:rPr>
        <w:t>la brouille fût dissipée</w:t>
      </w:r>
      <w:r w:rsidR="00C646BA" w:rsidRPr="00EA76E6">
        <w:rPr>
          <w:i/>
          <w:iCs/>
        </w:rPr>
        <w:t xml:space="preserve"> ; </w:t>
      </w:r>
      <w:r w:rsidRPr="00EA76E6">
        <w:rPr>
          <w:i/>
          <w:iCs/>
        </w:rPr>
        <w:t>si complètement que vendredi prochain nous devons dîner à Merripit</w:t>
      </w:r>
      <w:r w:rsidR="00C646BA" w:rsidRPr="00EA76E6">
        <w:rPr>
          <w:i/>
          <w:iCs/>
        </w:rPr>
        <w:t>.</w:t>
      </w:r>
    </w:p>
    <w:p w14:paraId="67863787" w14:textId="77777777" w:rsidR="00C646BA" w:rsidRPr="00EA76E6" w:rsidRDefault="00C646BA" w:rsidP="00C646BA">
      <w:pPr>
        <w:rPr>
          <w:i/>
          <w:iCs/>
        </w:rPr>
      </w:pPr>
      <w:r w:rsidRPr="00EA76E6">
        <w:rPr>
          <w:i/>
          <w:iCs/>
        </w:rPr>
        <w:t>« </w:t>
      </w:r>
      <w:r w:rsidR="00CA2403" w:rsidRPr="00EA76E6">
        <w:rPr>
          <w:i/>
          <w:iCs/>
        </w:rPr>
        <w:t>Je n</w:t>
      </w:r>
      <w:r w:rsidRPr="00EA76E6">
        <w:rPr>
          <w:i/>
          <w:iCs/>
        </w:rPr>
        <w:t>’</w:t>
      </w:r>
      <w:r w:rsidR="00CA2403" w:rsidRPr="00EA76E6">
        <w:rPr>
          <w:i/>
          <w:iCs/>
        </w:rPr>
        <w:t>affirmerai pas néanmoins qu</w:t>
      </w:r>
      <w:r w:rsidRPr="00EA76E6">
        <w:rPr>
          <w:i/>
          <w:iCs/>
        </w:rPr>
        <w:t>’</w:t>
      </w:r>
      <w:r w:rsidR="00CA2403" w:rsidRPr="00EA76E6">
        <w:rPr>
          <w:i/>
          <w:iCs/>
        </w:rPr>
        <w:t>il est parfaitement équilibré</w:t>
      </w:r>
      <w:r w:rsidRPr="00EA76E6">
        <w:rPr>
          <w:i/>
          <w:iCs/>
        </w:rPr>
        <w:t xml:space="preserve">, </w:t>
      </w:r>
      <w:r w:rsidR="00CA2403" w:rsidRPr="00EA76E6">
        <w:rPr>
          <w:i/>
          <w:iCs/>
        </w:rPr>
        <w:t>me dit Sir Henry</w:t>
      </w:r>
      <w:r w:rsidRPr="00EA76E6">
        <w:rPr>
          <w:i/>
          <w:iCs/>
        </w:rPr>
        <w:t xml:space="preserve">. </w:t>
      </w:r>
      <w:r w:rsidR="00CA2403" w:rsidRPr="00EA76E6">
        <w:rPr>
          <w:i/>
          <w:iCs/>
        </w:rPr>
        <w:t>Je ne puis oublier ses yeux de fou de ce matin</w:t>
      </w:r>
      <w:r w:rsidRPr="00EA76E6">
        <w:rPr>
          <w:i/>
          <w:iCs/>
        </w:rPr>
        <w:t xml:space="preserve">. </w:t>
      </w:r>
      <w:r w:rsidR="00CA2403" w:rsidRPr="00EA76E6">
        <w:rPr>
          <w:i/>
          <w:iCs/>
        </w:rPr>
        <w:t>Mais je dois reconnaître que personne ne se serait mieux excusé que lui</w:t>
      </w:r>
      <w:r w:rsidRPr="00EA76E6">
        <w:rPr>
          <w:i/>
          <w:iCs/>
        </w:rPr>
        <w:t>.</w:t>
      </w:r>
    </w:p>
    <w:p w14:paraId="4C20897B" w14:textId="77777777" w:rsidR="00C646BA" w:rsidRPr="00EA76E6" w:rsidRDefault="00C646BA" w:rsidP="00C646BA">
      <w:pPr>
        <w:rPr>
          <w:i/>
          <w:iCs/>
        </w:rPr>
      </w:pPr>
      <w:r w:rsidRPr="00EA76E6">
        <w:t>— </w:t>
      </w:r>
      <w:r w:rsidR="00CA2403" w:rsidRPr="00EA76E6">
        <w:rPr>
          <w:i/>
          <w:iCs/>
        </w:rPr>
        <w:t>Comment explique-t-il sa conduite</w:t>
      </w:r>
      <w:r w:rsidRPr="00EA76E6">
        <w:rPr>
          <w:i/>
          <w:iCs/>
        </w:rPr>
        <w:t> ?</w:t>
      </w:r>
    </w:p>
    <w:p w14:paraId="597FAD16" w14:textId="230D3114" w:rsidR="00C646BA" w:rsidRPr="00EA76E6" w:rsidRDefault="00C646BA" w:rsidP="00C646BA">
      <w:r w:rsidRPr="00EA76E6">
        <w:lastRenderedPageBreak/>
        <w:t>— </w:t>
      </w:r>
      <w:r w:rsidR="00CA2403" w:rsidRPr="00EA76E6">
        <w:rPr>
          <w:i/>
          <w:iCs/>
        </w:rPr>
        <w:t>Il dit que sa sœur est l</w:t>
      </w:r>
      <w:r w:rsidRPr="00EA76E6">
        <w:rPr>
          <w:i/>
          <w:iCs/>
        </w:rPr>
        <w:t>’</w:t>
      </w:r>
      <w:r w:rsidR="00CA2403" w:rsidRPr="00EA76E6">
        <w:rPr>
          <w:i/>
          <w:iCs/>
        </w:rPr>
        <w:t>essentiel de sa vie</w:t>
      </w:r>
      <w:r w:rsidRPr="00EA76E6">
        <w:rPr>
          <w:i/>
          <w:iCs/>
        </w:rPr>
        <w:t xml:space="preserve">. </w:t>
      </w:r>
      <w:r w:rsidR="00CA2403" w:rsidRPr="00EA76E6">
        <w:rPr>
          <w:i/>
          <w:iCs/>
        </w:rPr>
        <w:t>C</w:t>
      </w:r>
      <w:r w:rsidRPr="00EA76E6">
        <w:rPr>
          <w:i/>
          <w:iCs/>
        </w:rPr>
        <w:t>’</w:t>
      </w:r>
      <w:r w:rsidR="00CA2403" w:rsidRPr="00EA76E6">
        <w:rPr>
          <w:i/>
          <w:iCs/>
        </w:rPr>
        <w:t>est assez normal</w:t>
      </w:r>
      <w:r w:rsidRPr="00EA76E6">
        <w:rPr>
          <w:i/>
          <w:iCs/>
        </w:rPr>
        <w:t xml:space="preserve"> ; </w:t>
      </w:r>
      <w:r w:rsidR="00CA2403" w:rsidRPr="00EA76E6">
        <w:rPr>
          <w:i/>
          <w:iCs/>
        </w:rPr>
        <w:t>je suis heureux qu</w:t>
      </w:r>
      <w:r w:rsidRPr="00EA76E6">
        <w:rPr>
          <w:i/>
          <w:iCs/>
        </w:rPr>
        <w:t>’</w:t>
      </w:r>
      <w:r w:rsidR="00CA2403" w:rsidRPr="00EA76E6">
        <w:rPr>
          <w:i/>
          <w:iCs/>
        </w:rPr>
        <w:t>il l</w:t>
      </w:r>
      <w:r w:rsidRPr="00EA76E6">
        <w:rPr>
          <w:i/>
          <w:iCs/>
        </w:rPr>
        <w:t>’</w:t>
      </w:r>
      <w:r w:rsidR="00CA2403" w:rsidRPr="00EA76E6">
        <w:rPr>
          <w:i/>
          <w:iCs/>
        </w:rPr>
        <w:t>apprécie autant</w:t>
      </w:r>
      <w:r w:rsidRPr="00EA76E6">
        <w:rPr>
          <w:i/>
          <w:iCs/>
        </w:rPr>
        <w:t xml:space="preserve">. </w:t>
      </w:r>
      <w:r w:rsidR="00CA2403" w:rsidRPr="00EA76E6">
        <w:rPr>
          <w:i/>
          <w:iCs/>
        </w:rPr>
        <w:t>Ils ont toujours vécu ensemble et il a mené une existence solitaire qu</w:t>
      </w:r>
      <w:r w:rsidRPr="00EA76E6">
        <w:rPr>
          <w:i/>
          <w:iCs/>
        </w:rPr>
        <w:t>’</w:t>
      </w:r>
      <w:r w:rsidR="00CA2403" w:rsidRPr="00EA76E6">
        <w:rPr>
          <w:i/>
          <w:iCs/>
        </w:rPr>
        <w:t>elle seule égayait</w:t>
      </w:r>
      <w:r w:rsidRPr="00EA76E6">
        <w:rPr>
          <w:i/>
          <w:iCs/>
        </w:rPr>
        <w:t xml:space="preserve"> ; </w:t>
      </w:r>
      <w:r w:rsidR="00CA2403" w:rsidRPr="00EA76E6">
        <w:rPr>
          <w:i/>
          <w:iCs/>
        </w:rPr>
        <w:t>la perspective de la perdre ne pouvait donc que lui sembler terrible</w:t>
      </w:r>
      <w:r w:rsidRPr="00EA76E6">
        <w:rPr>
          <w:i/>
          <w:iCs/>
        </w:rPr>
        <w:t xml:space="preserve">. </w:t>
      </w:r>
      <w:r w:rsidR="00CA2403" w:rsidRPr="00EA76E6">
        <w:rPr>
          <w:i/>
          <w:iCs/>
        </w:rPr>
        <w:t>Il m</w:t>
      </w:r>
      <w:r w:rsidRPr="00EA76E6">
        <w:rPr>
          <w:i/>
          <w:iCs/>
        </w:rPr>
        <w:t>’</w:t>
      </w:r>
      <w:r w:rsidR="00CA2403" w:rsidRPr="00EA76E6">
        <w:rPr>
          <w:i/>
          <w:iCs/>
        </w:rPr>
        <w:t>assura qu</w:t>
      </w:r>
      <w:r w:rsidRPr="00EA76E6">
        <w:rPr>
          <w:i/>
          <w:iCs/>
        </w:rPr>
        <w:t>’</w:t>
      </w:r>
      <w:r w:rsidR="00CA2403" w:rsidRPr="00EA76E6">
        <w:rPr>
          <w:i/>
          <w:iCs/>
        </w:rPr>
        <w:t>il n</w:t>
      </w:r>
      <w:r w:rsidRPr="00EA76E6">
        <w:rPr>
          <w:i/>
          <w:iCs/>
        </w:rPr>
        <w:t>’</w:t>
      </w:r>
      <w:r w:rsidR="00CA2403" w:rsidRPr="00EA76E6">
        <w:rPr>
          <w:i/>
          <w:iCs/>
        </w:rPr>
        <w:t>avait pas compris que j</w:t>
      </w:r>
      <w:r w:rsidRPr="00EA76E6">
        <w:rPr>
          <w:i/>
          <w:iCs/>
        </w:rPr>
        <w:t>’</w:t>
      </w:r>
      <w:r w:rsidR="00CA2403" w:rsidRPr="00EA76E6">
        <w:rPr>
          <w:i/>
          <w:iCs/>
        </w:rPr>
        <w:t>étais devenu amoureux d</w:t>
      </w:r>
      <w:r w:rsidRPr="00EA76E6">
        <w:rPr>
          <w:i/>
          <w:iCs/>
        </w:rPr>
        <w:t>’</w:t>
      </w:r>
      <w:r w:rsidR="00CA2403" w:rsidRPr="00EA76E6">
        <w:rPr>
          <w:i/>
          <w:iCs/>
        </w:rPr>
        <w:t>elle</w:t>
      </w:r>
      <w:r w:rsidRPr="00EA76E6">
        <w:rPr>
          <w:i/>
          <w:iCs/>
        </w:rPr>
        <w:t xml:space="preserve"> ; </w:t>
      </w:r>
      <w:r w:rsidR="00CA2403" w:rsidRPr="00EA76E6">
        <w:rPr>
          <w:i/>
          <w:iCs/>
        </w:rPr>
        <w:t>quand il le vit de ses propres yeux et quand il comprit qu</w:t>
      </w:r>
      <w:r w:rsidRPr="00EA76E6">
        <w:rPr>
          <w:i/>
          <w:iCs/>
        </w:rPr>
        <w:t>’</w:t>
      </w:r>
      <w:r w:rsidR="00CA2403" w:rsidRPr="00EA76E6">
        <w:rPr>
          <w:i/>
          <w:iCs/>
        </w:rPr>
        <w:t>il pourrait être privé de sa sœur</w:t>
      </w:r>
      <w:r w:rsidRPr="00EA76E6">
        <w:rPr>
          <w:i/>
          <w:iCs/>
        </w:rPr>
        <w:t xml:space="preserve">, </w:t>
      </w:r>
      <w:r w:rsidR="00CA2403" w:rsidRPr="00EA76E6">
        <w:rPr>
          <w:i/>
          <w:iCs/>
        </w:rPr>
        <w:t>il en éprouva un tel choc qu</w:t>
      </w:r>
      <w:r w:rsidRPr="00EA76E6">
        <w:rPr>
          <w:i/>
          <w:iCs/>
        </w:rPr>
        <w:t>’</w:t>
      </w:r>
      <w:r w:rsidR="00CA2403" w:rsidRPr="00EA76E6">
        <w:rPr>
          <w:i/>
          <w:iCs/>
        </w:rPr>
        <w:t>il perdit momentanément le contrôle de ses paroles et de ses actes</w:t>
      </w:r>
      <w:r w:rsidRPr="00EA76E6">
        <w:rPr>
          <w:i/>
          <w:iCs/>
        </w:rPr>
        <w:t xml:space="preserve">. </w:t>
      </w:r>
      <w:r w:rsidR="00CA2403" w:rsidRPr="00EA76E6">
        <w:rPr>
          <w:i/>
          <w:iCs/>
        </w:rPr>
        <w:t>Il regretta vivement ce qui s</w:t>
      </w:r>
      <w:r w:rsidRPr="00EA76E6">
        <w:rPr>
          <w:i/>
          <w:iCs/>
        </w:rPr>
        <w:t>’</w:t>
      </w:r>
      <w:r w:rsidR="00CA2403" w:rsidRPr="00EA76E6">
        <w:rPr>
          <w:i/>
          <w:iCs/>
        </w:rPr>
        <w:t>était passé</w:t>
      </w:r>
      <w:r w:rsidRPr="00EA76E6">
        <w:rPr>
          <w:i/>
          <w:iCs/>
        </w:rPr>
        <w:t xml:space="preserve">, </w:t>
      </w:r>
      <w:r w:rsidR="00CA2403" w:rsidRPr="00EA76E6">
        <w:rPr>
          <w:i/>
          <w:iCs/>
        </w:rPr>
        <w:t>et il reconnut l</w:t>
      </w:r>
      <w:r w:rsidRPr="00EA76E6">
        <w:rPr>
          <w:i/>
          <w:iCs/>
        </w:rPr>
        <w:t>’</w:t>
      </w:r>
      <w:r w:rsidR="00CA2403" w:rsidRPr="00EA76E6">
        <w:rPr>
          <w:i/>
          <w:iCs/>
        </w:rPr>
        <w:t>erreur égoïste qu</w:t>
      </w:r>
      <w:r w:rsidRPr="00EA76E6">
        <w:rPr>
          <w:i/>
          <w:iCs/>
        </w:rPr>
        <w:t>’</w:t>
      </w:r>
      <w:r w:rsidR="00CA2403" w:rsidRPr="00EA76E6">
        <w:rPr>
          <w:i/>
          <w:iCs/>
        </w:rPr>
        <w:t>il avait commise en imaginant qu</w:t>
      </w:r>
      <w:r w:rsidRPr="00EA76E6">
        <w:rPr>
          <w:i/>
          <w:iCs/>
        </w:rPr>
        <w:t>’</w:t>
      </w:r>
      <w:r w:rsidR="00CA2403" w:rsidRPr="00EA76E6">
        <w:rPr>
          <w:i/>
          <w:iCs/>
        </w:rPr>
        <w:t>il pourrait garder toute sa vie auprès de lui une femme aussi belle</w:t>
      </w:r>
      <w:r w:rsidRPr="00EA76E6">
        <w:rPr>
          <w:i/>
          <w:iCs/>
        </w:rPr>
        <w:t xml:space="preserve">. </w:t>
      </w:r>
      <w:r w:rsidR="00CA2403" w:rsidRPr="00EA76E6">
        <w:rPr>
          <w:i/>
          <w:iCs/>
        </w:rPr>
        <w:t>Si sa sœur devait le quitter</w:t>
      </w:r>
      <w:r w:rsidRPr="00EA76E6">
        <w:rPr>
          <w:i/>
          <w:iCs/>
        </w:rPr>
        <w:t xml:space="preserve">, </w:t>
      </w:r>
      <w:r w:rsidR="00CA2403" w:rsidRPr="00EA76E6">
        <w:rPr>
          <w:i/>
          <w:iCs/>
        </w:rPr>
        <w:t>ajouta-t-il</w:t>
      </w:r>
      <w:r w:rsidRPr="00EA76E6">
        <w:rPr>
          <w:i/>
          <w:iCs/>
        </w:rPr>
        <w:t xml:space="preserve">, </w:t>
      </w:r>
      <w:r w:rsidR="00CA2403" w:rsidRPr="00EA76E6">
        <w:rPr>
          <w:i/>
          <w:iCs/>
        </w:rPr>
        <w:t>il préférait à tout prendre que ce fût pour un voisin comme moi-même</w:t>
      </w:r>
      <w:r w:rsidRPr="00EA76E6">
        <w:rPr>
          <w:i/>
          <w:iCs/>
        </w:rPr>
        <w:t xml:space="preserve">. </w:t>
      </w:r>
      <w:r w:rsidR="00CA2403" w:rsidRPr="00EA76E6">
        <w:rPr>
          <w:i/>
          <w:iCs/>
        </w:rPr>
        <w:t>Mais en toute éventualité</w:t>
      </w:r>
      <w:r w:rsidRPr="00EA76E6">
        <w:rPr>
          <w:i/>
          <w:iCs/>
        </w:rPr>
        <w:t xml:space="preserve">, </w:t>
      </w:r>
      <w:r w:rsidR="00CA2403" w:rsidRPr="00EA76E6">
        <w:rPr>
          <w:i/>
          <w:iCs/>
        </w:rPr>
        <w:t>ce serait un coup</w:t>
      </w:r>
      <w:r w:rsidRPr="00EA76E6">
        <w:rPr>
          <w:i/>
          <w:iCs/>
        </w:rPr>
        <w:t xml:space="preserve">, </w:t>
      </w:r>
      <w:r w:rsidR="00CA2403" w:rsidRPr="00EA76E6">
        <w:rPr>
          <w:i/>
          <w:iCs/>
        </w:rPr>
        <w:t>et un peu de temps lui serait nécessaire pour qu</w:t>
      </w:r>
      <w:r w:rsidRPr="00EA76E6">
        <w:rPr>
          <w:i/>
          <w:iCs/>
        </w:rPr>
        <w:t>’</w:t>
      </w:r>
      <w:r w:rsidR="00CA2403" w:rsidRPr="00EA76E6">
        <w:rPr>
          <w:i/>
          <w:iCs/>
        </w:rPr>
        <w:t>il pût s</w:t>
      </w:r>
      <w:r w:rsidRPr="00EA76E6">
        <w:rPr>
          <w:i/>
          <w:iCs/>
        </w:rPr>
        <w:t>’</w:t>
      </w:r>
      <w:r w:rsidR="00CA2403" w:rsidRPr="00EA76E6">
        <w:rPr>
          <w:i/>
          <w:iCs/>
        </w:rPr>
        <w:t>y préparer</w:t>
      </w:r>
      <w:r w:rsidRPr="00EA76E6">
        <w:rPr>
          <w:i/>
          <w:iCs/>
        </w:rPr>
        <w:t xml:space="preserve">. </w:t>
      </w:r>
      <w:r w:rsidR="00CA2403" w:rsidRPr="00EA76E6">
        <w:rPr>
          <w:i/>
          <w:iCs/>
        </w:rPr>
        <w:t>Il r</w:t>
      </w:r>
      <w:r w:rsidR="00CA2403" w:rsidRPr="00EA76E6">
        <w:rPr>
          <w:i/>
          <w:iCs/>
        </w:rPr>
        <w:t>e</w:t>
      </w:r>
      <w:r w:rsidR="00CA2403" w:rsidRPr="00EA76E6">
        <w:rPr>
          <w:i/>
          <w:iCs/>
        </w:rPr>
        <w:t>noncerait à toute opposition si je consentais à lui promettre de laisser les choses en état pendant trois mois</w:t>
      </w:r>
      <w:r w:rsidRPr="00EA76E6">
        <w:rPr>
          <w:i/>
          <w:iCs/>
        </w:rPr>
        <w:t xml:space="preserve">, </w:t>
      </w:r>
      <w:r w:rsidR="00CA2403" w:rsidRPr="00EA76E6">
        <w:rPr>
          <w:i/>
          <w:iCs/>
        </w:rPr>
        <w:t>c</w:t>
      </w:r>
      <w:r w:rsidRPr="00EA76E6">
        <w:rPr>
          <w:i/>
          <w:iCs/>
        </w:rPr>
        <w:t>’</w:t>
      </w:r>
      <w:r w:rsidR="00CA2403" w:rsidRPr="00EA76E6">
        <w:rPr>
          <w:i/>
          <w:iCs/>
        </w:rPr>
        <w:t>est-à-dire de me borner à cultiver l</w:t>
      </w:r>
      <w:r w:rsidRPr="00EA76E6">
        <w:rPr>
          <w:i/>
          <w:iCs/>
        </w:rPr>
        <w:t>’</w:t>
      </w:r>
      <w:r w:rsidR="00CA2403" w:rsidRPr="00EA76E6">
        <w:rPr>
          <w:i/>
          <w:iCs/>
        </w:rPr>
        <w:t>amitié de sa sœur sans revendiquer son amour</w:t>
      </w:r>
      <w:r w:rsidRPr="00EA76E6">
        <w:rPr>
          <w:i/>
          <w:iCs/>
        </w:rPr>
        <w:t xml:space="preserve">. </w:t>
      </w:r>
      <w:r w:rsidR="00CA2403" w:rsidRPr="00EA76E6">
        <w:rPr>
          <w:i/>
          <w:iCs/>
        </w:rPr>
        <w:t>J</w:t>
      </w:r>
      <w:r w:rsidRPr="00EA76E6">
        <w:rPr>
          <w:i/>
          <w:iCs/>
        </w:rPr>
        <w:t>’</w:t>
      </w:r>
      <w:r w:rsidR="00CA2403" w:rsidRPr="00EA76E6">
        <w:rPr>
          <w:i/>
          <w:iCs/>
        </w:rPr>
        <w:t>ai promis</w:t>
      </w:r>
      <w:r w:rsidRPr="00EA76E6">
        <w:rPr>
          <w:i/>
          <w:iCs/>
        </w:rPr>
        <w:t xml:space="preserve"> ; </w:t>
      </w:r>
      <w:r w:rsidR="00CA2403" w:rsidRPr="00EA76E6">
        <w:rPr>
          <w:i/>
          <w:iCs/>
        </w:rPr>
        <w:t>voilà où nous en sommes</w:t>
      </w:r>
      <w:r w:rsidRPr="00EA76E6">
        <w:rPr>
          <w:i/>
          <w:iCs/>
        </w:rPr>
        <w:t>. »</w:t>
      </w:r>
    </w:p>
    <w:p w14:paraId="1E2BE4D8" w14:textId="4AA23E7C" w:rsidR="00C646BA" w:rsidRPr="00EA76E6" w:rsidRDefault="00CA2403" w:rsidP="00C646BA">
      <w:pPr>
        <w:rPr>
          <w:i/>
          <w:iCs/>
        </w:rPr>
      </w:pPr>
      <w:r w:rsidRPr="00EA76E6">
        <w:rPr>
          <w:i/>
          <w:iCs/>
        </w:rPr>
        <w:t>L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un de nos petits mystères se trouve donc éclairci</w:t>
      </w:r>
      <w:r w:rsidR="00C646BA" w:rsidRPr="00EA76E6">
        <w:rPr>
          <w:i/>
          <w:iCs/>
        </w:rPr>
        <w:t xml:space="preserve">. </w:t>
      </w:r>
      <w:r w:rsidRPr="00EA76E6">
        <w:rPr>
          <w:i/>
          <w:iCs/>
        </w:rPr>
        <w:t>C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est quelque chose d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avoir repris dans ce marais où nous pata</w:t>
      </w:r>
      <w:r w:rsidRPr="00EA76E6">
        <w:rPr>
          <w:i/>
          <w:iCs/>
        </w:rPr>
        <w:t>u</w:t>
      </w:r>
      <w:r w:rsidRPr="00EA76E6">
        <w:rPr>
          <w:i/>
          <w:iCs/>
        </w:rPr>
        <w:t>geons</w:t>
      </w:r>
      <w:r w:rsidR="00C646BA" w:rsidRPr="00EA76E6">
        <w:rPr>
          <w:i/>
          <w:iCs/>
        </w:rPr>
        <w:t xml:space="preserve"> ! </w:t>
      </w:r>
      <w:r w:rsidRPr="00EA76E6">
        <w:rPr>
          <w:i/>
          <w:iCs/>
        </w:rPr>
        <w:t>Nous savons maintenant pourquoi Stapleton consid</w:t>
      </w:r>
      <w:r w:rsidRPr="00EA76E6">
        <w:rPr>
          <w:i/>
          <w:iCs/>
        </w:rPr>
        <w:t>é</w:t>
      </w:r>
      <w:r w:rsidRPr="00EA76E6">
        <w:rPr>
          <w:i/>
          <w:iCs/>
        </w:rPr>
        <w:t>rait d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un si mauvais œil le courtisan de sa sœur</w:t>
      </w:r>
      <w:r w:rsidR="00C646BA" w:rsidRPr="00EA76E6">
        <w:rPr>
          <w:i/>
          <w:iCs/>
        </w:rPr>
        <w:t xml:space="preserve"> (</w:t>
      </w:r>
      <w:r w:rsidRPr="00EA76E6">
        <w:rPr>
          <w:i/>
          <w:iCs/>
        </w:rPr>
        <w:t>même lorsque ce courtisan avait tous les mérites de Sir Henry</w:t>
      </w:r>
      <w:r w:rsidR="00C646BA" w:rsidRPr="00EA76E6">
        <w:rPr>
          <w:i/>
          <w:iCs/>
        </w:rPr>
        <w:t xml:space="preserve">). </w:t>
      </w:r>
      <w:r w:rsidRPr="00EA76E6">
        <w:rPr>
          <w:i/>
          <w:iCs/>
        </w:rPr>
        <w:t>Aussi vais-je passer à un autre mystère</w:t>
      </w:r>
      <w:r w:rsidR="00C646BA" w:rsidRPr="00EA76E6">
        <w:rPr>
          <w:i/>
          <w:iCs/>
        </w:rPr>
        <w:t xml:space="preserve">, </w:t>
      </w:r>
      <w:r w:rsidRPr="00EA76E6">
        <w:rPr>
          <w:i/>
          <w:iCs/>
        </w:rPr>
        <w:t>celui des sanglots nocturnes</w:t>
      </w:r>
      <w:r w:rsidR="00C646BA" w:rsidRPr="00EA76E6">
        <w:rPr>
          <w:i/>
          <w:iCs/>
        </w:rPr>
        <w:t xml:space="preserve">, </w:t>
      </w:r>
      <w:r w:rsidRPr="00EA76E6">
        <w:rPr>
          <w:i/>
          <w:iCs/>
        </w:rPr>
        <w:t xml:space="preserve">du visage chagrin de </w:t>
      </w:r>
      <w:r w:rsidR="00C646BA" w:rsidRPr="00EA76E6">
        <w:rPr>
          <w:i/>
          <w:iCs/>
        </w:rPr>
        <w:t>M</w:t>
      </w:r>
      <w:r w:rsidR="00C646BA" w:rsidRPr="00EA76E6">
        <w:rPr>
          <w:i/>
          <w:iCs/>
          <w:vertAlign w:val="superscript"/>
        </w:rPr>
        <w:t>me</w:t>
      </w:r>
      <w:r w:rsidR="00C646BA" w:rsidRPr="00EA76E6">
        <w:rPr>
          <w:i/>
          <w:iCs/>
        </w:rPr>
        <w:t> </w:t>
      </w:r>
      <w:r w:rsidRPr="00EA76E6">
        <w:rPr>
          <w:i/>
          <w:iCs/>
        </w:rPr>
        <w:t>Barrymore et de la promenade secrète du maître d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hôtel à la fenêtre ouest</w:t>
      </w:r>
      <w:r w:rsidR="00C646BA" w:rsidRPr="00EA76E6">
        <w:rPr>
          <w:i/>
          <w:iCs/>
        </w:rPr>
        <w:t xml:space="preserve">. </w:t>
      </w:r>
      <w:r w:rsidRPr="00EA76E6">
        <w:rPr>
          <w:i/>
          <w:iCs/>
        </w:rPr>
        <w:t>Félicitez-moi</w:t>
      </w:r>
      <w:r w:rsidR="00C646BA" w:rsidRPr="00EA76E6">
        <w:rPr>
          <w:i/>
          <w:iCs/>
        </w:rPr>
        <w:t xml:space="preserve">, </w:t>
      </w:r>
      <w:r w:rsidRPr="00EA76E6">
        <w:rPr>
          <w:i/>
          <w:iCs/>
        </w:rPr>
        <w:t>mon cher Holmes</w:t>
      </w:r>
      <w:r w:rsidR="00C646BA" w:rsidRPr="00EA76E6">
        <w:rPr>
          <w:i/>
          <w:iCs/>
        </w:rPr>
        <w:t xml:space="preserve">, </w:t>
      </w:r>
      <w:r w:rsidRPr="00EA76E6">
        <w:rPr>
          <w:i/>
          <w:iCs/>
        </w:rPr>
        <w:t>et dites-moi que je vous déçois pas</w:t>
      </w:r>
      <w:r w:rsidR="00C646BA" w:rsidRPr="00EA76E6">
        <w:rPr>
          <w:i/>
          <w:iCs/>
        </w:rPr>
        <w:t xml:space="preserve">, </w:t>
      </w:r>
      <w:r w:rsidRPr="00EA76E6">
        <w:rPr>
          <w:i/>
          <w:iCs/>
        </w:rPr>
        <w:t>que vous ne regre</w:t>
      </w:r>
      <w:r w:rsidRPr="00EA76E6">
        <w:rPr>
          <w:i/>
          <w:iCs/>
        </w:rPr>
        <w:t>t</w:t>
      </w:r>
      <w:r w:rsidRPr="00EA76E6">
        <w:rPr>
          <w:i/>
          <w:iCs/>
        </w:rPr>
        <w:t>tez pas la confiance que vous m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avez témoignée quand vous m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avez envoyé en mission</w:t>
      </w:r>
      <w:r w:rsidR="00C646BA" w:rsidRPr="00EA76E6">
        <w:rPr>
          <w:i/>
          <w:iCs/>
        </w:rPr>
        <w:t xml:space="preserve">. </w:t>
      </w:r>
      <w:r w:rsidRPr="00EA76E6">
        <w:rPr>
          <w:i/>
          <w:iCs/>
        </w:rPr>
        <w:t>Il a suffi d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une nuit de travail pour l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éclaircir</w:t>
      </w:r>
      <w:r w:rsidR="00C646BA" w:rsidRPr="00EA76E6">
        <w:rPr>
          <w:i/>
          <w:iCs/>
        </w:rPr>
        <w:t>.</w:t>
      </w:r>
    </w:p>
    <w:p w14:paraId="5EAF68C8" w14:textId="77777777" w:rsidR="00C646BA" w:rsidRPr="00EA76E6" w:rsidRDefault="00CA2403" w:rsidP="00C646BA">
      <w:pPr>
        <w:rPr>
          <w:i/>
          <w:iCs/>
        </w:rPr>
      </w:pPr>
      <w:r w:rsidRPr="00EA76E6">
        <w:rPr>
          <w:i/>
          <w:iCs/>
        </w:rPr>
        <w:t>J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 xml:space="preserve">ai dit </w:t>
      </w:r>
      <w:r w:rsidR="00C646BA" w:rsidRPr="00EA76E6">
        <w:rPr>
          <w:i/>
          <w:iCs/>
        </w:rPr>
        <w:t>« </w:t>
      </w:r>
      <w:r w:rsidRPr="00EA76E6">
        <w:rPr>
          <w:i/>
          <w:iCs/>
        </w:rPr>
        <w:t>une nuit de travail</w:t>
      </w:r>
      <w:r w:rsidR="00C646BA" w:rsidRPr="00EA76E6">
        <w:rPr>
          <w:i/>
          <w:iCs/>
        </w:rPr>
        <w:t xml:space="preserve"> », </w:t>
      </w:r>
      <w:r w:rsidRPr="00EA76E6">
        <w:rPr>
          <w:i/>
          <w:iCs/>
        </w:rPr>
        <w:t>mais</w:t>
      </w:r>
      <w:r w:rsidR="00C646BA" w:rsidRPr="00EA76E6">
        <w:rPr>
          <w:i/>
          <w:iCs/>
        </w:rPr>
        <w:t xml:space="preserve">, </w:t>
      </w:r>
      <w:r w:rsidRPr="00EA76E6">
        <w:rPr>
          <w:i/>
          <w:iCs/>
        </w:rPr>
        <w:t>en vérité</w:t>
      </w:r>
      <w:r w:rsidR="00C646BA" w:rsidRPr="00EA76E6">
        <w:rPr>
          <w:i/>
          <w:iCs/>
        </w:rPr>
        <w:t xml:space="preserve">, </w:t>
      </w:r>
      <w:r w:rsidRPr="00EA76E6">
        <w:rPr>
          <w:i/>
          <w:iCs/>
        </w:rPr>
        <w:t>il en a fallu deux</w:t>
      </w:r>
      <w:r w:rsidR="00C646BA" w:rsidRPr="00EA76E6">
        <w:rPr>
          <w:i/>
          <w:iCs/>
        </w:rPr>
        <w:t xml:space="preserve">, </w:t>
      </w:r>
      <w:r w:rsidRPr="00EA76E6">
        <w:rPr>
          <w:i/>
          <w:iCs/>
        </w:rPr>
        <w:t>car la première n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a rien donné</w:t>
      </w:r>
      <w:r w:rsidR="00C646BA" w:rsidRPr="00EA76E6">
        <w:rPr>
          <w:i/>
          <w:iCs/>
        </w:rPr>
        <w:t xml:space="preserve">. </w:t>
      </w:r>
      <w:r w:rsidRPr="00EA76E6">
        <w:rPr>
          <w:i/>
          <w:iCs/>
        </w:rPr>
        <w:t>Je m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 xml:space="preserve">étais assis dans la </w:t>
      </w:r>
      <w:r w:rsidRPr="00EA76E6">
        <w:rPr>
          <w:i/>
          <w:iCs/>
        </w:rPr>
        <w:lastRenderedPageBreak/>
        <w:t>chambre de Sir Henry mais</w:t>
      </w:r>
      <w:r w:rsidR="00C646BA" w:rsidRPr="00EA76E6">
        <w:rPr>
          <w:i/>
          <w:iCs/>
        </w:rPr>
        <w:t xml:space="preserve">, </w:t>
      </w:r>
      <w:r w:rsidRPr="00EA76E6">
        <w:rPr>
          <w:i/>
          <w:iCs/>
        </w:rPr>
        <w:t>à trois heures du matin</w:t>
      </w:r>
      <w:r w:rsidR="00C646BA" w:rsidRPr="00EA76E6">
        <w:rPr>
          <w:i/>
          <w:iCs/>
        </w:rPr>
        <w:t xml:space="preserve">, </w:t>
      </w:r>
      <w:r w:rsidRPr="00EA76E6">
        <w:rPr>
          <w:i/>
          <w:iCs/>
        </w:rPr>
        <w:t>nous n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 xml:space="preserve">avions entendu que </w:t>
      </w:r>
      <w:r w:rsidR="00A3702F" w:rsidRPr="00EA76E6">
        <w:rPr>
          <w:i/>
          <w:iCs/>
        </w:rPr>
        <w:t>le carillon de l</w:t>
      </w:r>
      <w:r w:rsidR="00C646BA" w:rsidRPr="00EA76E6">
        <w:rPr>
          <w:i/>
          <w:iCs/>
        </w:rPr>
        <w:t>’</w:t>
      </w:r>
      <w:r w:rsidR="00A3702F" w:rsidRPr="00EA76E6">
        <w:rPr>
          <w:i/>
          <w:iCs/>
        </w:rPr>
        <w:t>horloge du pal</w:t>
      </w:r>
      <w:r w:rsidRPr="00EA76E6">
        <w:rPr>
          <w:i/>
          <w:iCs/>
        </w:rPr>
        <w:t>ier</w:t>
      </w:r>
      <w:r w:rsidR="00C646BA" w:rsidRPr="00EA76E6">
        <w:rPr>
          <w:i/>
          <w:iCs/>
        </w:rPr>
        <w:t xml:space="preserve"> ; </w:t>
      </w:r>
      <w:r w:rsidRPr="00EA76E6">
        <w:rPr>
          <w:i/>
          <w:iCs/>
        </w:rPr>
        <w:t>notre veillée s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embruma de mélancolie et nous fin</w:t>
      </w:r>
      <w:r w:rsidR="007C1FE7" w:rsidRPr="00EA76E6">
        <w:rPr>
          <w:i/>
          <w:iCs/>
        </w:rPr>
        <w:t>îm</w:t>
      </w:r>
      <w:r w:rsidRPr="00EA76E6">
        <w:rPr>
          <w:i/>
          <w:iCs/>
        </w:rPr>
        <w:t>es par nous e</w:t>
      </w:r>
      <w:r w:rsidRPr="00EA76E6">
        <w:rPr>
          <w:i/>
          <w:iCs/>
        </w:rPr>
        <w:t>n</w:t>
      </w:r>
      <w:r w:rsidRPr="00EA76E6">
        <w:rPr>
          <w:i/>
          <w:iCs/>
        </w:rPr>
        <w:t>dormir dans nos fauteuils</w:t>
      </w:r>
      <w:r w:rsidR="00C646BA" w:rsidRPr="00EA76E6">
        <w:rPr>
          <w:i/>
          <w:iCs/>
        </w:rPr>
        <w:t xml:space="preserve">. </w:t>
      </w:r>
      <w:r w:rsidRPr="00EA76E6">
        <w:rPr>
          <w:i/>
          <w:iCs/>
        </w:rPr>
        <w:t>Heureusement nous ne nous déco</w:t>
      </w:r>
      <w:r w:rsidRPr="00EA76E6">
        <w:rPr>
          <w:i/>
          <w:iCs/>
        </w:rPr>
        <w:t>u</w:t>
      </w:r>
      <w:r w:rsidRPr="00EA76E6">
        <w:rPr>
          <w:i/>
          <w:iCs/>
        </w:rPr>
        <w:t>rageâmes point et nous résolûmes de récidiver la nuit suivante</w:t>
      </w:r>
      <w:r w:rsidR="00C646BA" w:rsidRPr="00EA76E6">
        <w:rPr>
          <w:i/>
          <w:iCs/>
        </w:rPr>
        <w:t xml:space="preserve">. </w:t>
      </w:r>
      <w:r w:rsidRPr="00EA76E6">
        <w:rPr>
          <w:i/>
          <w:iCs/>
        </w:rPr>
        <w:t>Le lendemain soir donc</w:t>
      </w:r>
      <w:r w:rsidR="00C646BA" w:rsidRPr="00EA76E6">
        <w:rPr>
          <w:i/>
          <w:iCs/>
        </w:rPr>
        <w:t xml:space="preserve">, </w:t>
      </w:r>
      <w:r w:rsidRPr="00EA76E6">
        <w:rPr>
          <w:i/>
          <w:iCs/>
        </w:rPr>
        <w:t>nous baissâmes la lampe et nous nous installâmes sans faire de bruit</w:t>
      </w:r>
      <w:r w:rsidR="00C646BA" w:rsidRPr="00EA76E6">
        <w:rPr>
          <w:i/>
          <w:iCs/>
        </w:rPr>
        <w:t xml:space="preserve">, </w:t>
      </w:r>
      <w:r w:rsidRPr="00EA76E6">
        <w:rPr>
          <w:i/>
          <w:iCs/>
        </w:rPr>
        <w:t>fumant cigarette sur cigarette</w:t>
      </w:r>
      <w:r w:rsidR="00C646BA" w:rsidRPr="00EA76E6">
        <w:rPr>
          <w:i/>
          <w:iCs/>
        </w:rPr>
        <w:t xml:space="preserve">. </w:t>
      </w:r>
      <w:r w:rsidRPr="00EA76E6">
        <w:rPr>
          <w:i/>
          <w:iCs/>
        </w:rPr>
        <w:t>La lenteur du temps nous sembla invraisemblable et cependant notre patience était entretenue par la curiosité qui anime le chasseur lorsqu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il veille auprès du piège qu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il a tendu</w:t>
      </w:r>
      <w:r w:rsidR="00C646BA" w:rsidRPr="00EA76E6">
        <w:rPr>
          <w:i/>
          <w:iCs/>
        </w:rPr>
        <w:t xml:space="preserve">. </w:t>
      </w:r>
      <w:r w:rsidRPr="00EA76E6">
        <w:rPr>
          <w:i/>
          <w:iCs/>
        </w:rPr>
        <w:t>Une heure</w:t>
      </w:r>
      <w:r w:rsidR="00C646BA" w:rsidRPr="00EA76E6">
        <w:rPr>
          <w:i/>
          <w:iCs/>
        </w:rPr>
        <w:t xml:space="preserve">. </w:t>
      </w:r>
      <w:r w:rsidRPr="00EA76E6">
        <w:rPr>
          <w:i/>
          <w:iCs/>
        </w:rPr>
        <w:t>Deux heures</w:t>
      </w:r>
      <w:r w:rsidR="00C646BA" w:rsidRPr="00EA76E6">
        <w:rPr>
          <w:i/>
          <w:iCs/>
        </w:rPr>
        <w:t xml:space="preserve">. </w:t>
      </w:r>
      <w:r w:rsidRPr="00EA76E6">
        <w:rPr>
          <w:i/>
          <w:iCs/>
        </w:rPr>
        <w:t>Nous allions renoncer quand simultan</w:t>
      </w:r>
      <w:r w:rsidRPr="00EA76E6">
        <w:rPr>
          <w:i/>
          <w:iCs/>
        </w:rPr>
        <w:t>é</w:t>
      </w:r>
      <w:r w:rsidRPr="00EA76E6">
        <w:rPr>
          <w:i/>
          <w:iCs/>
        </w:rPr>
        <w:t>ment nous nous redressâmes sur nos sièges</w:t>
      </w:r>
      <w:r w:rsidR="00C646BA" w:rsidRPr="00EA76E6">
        <w:rPr>
          <w:i/>
          <w:iCs/>
        </w:rPr>
        <w:t xml:space="preserve">. </w:t>
      </w:r>
      <w:r w:rsidRPr="00EA76E6">
        <w:rPr>
          <w:i/>
          <w:iCs/>
        </w:rPr>
        <w:t>Dans le couloir nous avions entendu le craquement d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un pas</w:t>
      </w:r>
      <w:r w:rsidR="00C646BA" w:rsidRPr="00EA76E6">
        <w:rPr>
          <w:i/>
          <w:iCs/>
        </w:rPr>
        <w:t>.</w:t>
      </w:r>
    </w:p>
    <w:p w14:paraId="490975E1" w14:textId="7F975223" w:rsidR="00C646BA" w:rsidRPr="00EA76E6" w:rsidRDefault="00CA2403" w:rsidP="00C646BA">
      <w:pPr>
        <w:rPr>
          <w:i/>
          <w:iCs/>
        </w:rPr>
      </w:pPr>
      <w:r w:rsidRPr="00EA76E6">
        <w:rPr>
          <w:i/>
          <w:iCs/>
        </w:rPr>
        <w:t>Très furtivement quelqu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un passa devant la porte et s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en fut plus loin</w:t>
      </w:r>
      <w:r w:rsidR="00C646BA" w:rsidRPr="00EA76E6">
        <w:rPr>
          <w:i/>
          <w:iCs/>
        </w:rPr>
        <w:t xml:space="preserve"> ; </w:t>
      </w:r>
      <w:r w:rsidRPr="00EA76E6">
        <w:rPr>
          <w:i/>
          <w:iCs/>
        </w:rPr>
        <w:t>le bruit des pas s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étouffa progressivement</w:t>
      </w:r>
      <w:r w:rsidR="00C646BA" w:rsidRPr="00EA76E6">
        <w:rPr>
          <w:i/>
          <w:iCs/>
        </w:rPr>
        <w:t xml:space="preserve">. </w:t>
      </w:r>
      <w:r w:rsidRPr="00EA76E6">
        <w:rPr>
          <w:i/>
          <w:iCs/>
        </w:rPr>
        <w:t xml:space="preserve">Alors le </w:t>
      </w:r>
      <w:r w:rsidR="005E5AD1" w:rsidRPr="00EA76E6">
        <w:rPr>
          <w:i/>
          <w:iCs/>
        </w:rPr>
        <w:t>baronnet</w:t>
      </w:r>
      <w:r w:rsidRPr="00EA76E6">
        <w:rPr>
          <w:i/>
          <w:iCs/>
        </w:rPr>
        <w:t xml:space="preserve"> ouvrit doucement sa porte</w:t>
      </w:r>
      <w:r w:rsidR="00C646BA" w:rsidRPr="00EA76E6">
        <w:rPr>
          <w:i/>
          <w:iCs/>
        </w:rPr>
        <w:t xml:space="preserve">, </w:t>
      </w:r>
      <w:r w:rsidRPr="00EA76E6">
        <w:rPr>
          <w:i/>
          <w:iCs/>
        </w:rPr>
        <w:t>et nous nous élançâmes à la poursuite du promeneur</w:t>
      </w:r>
      <w:r w:rsidR="00C646BA" w:rsidRPr="00EA76E6">
        <w:rPr>
          <w:i/>
          <w:iCs/>
        </w:rPr>
        <w:t xml:space="preserve">. </w:t>
      </w:r>
      <w:r w:rsidRPr="00EA76E6">
        <w:rPr>
          <w:i/>
          <w:iCs/>
        </w:rPr>
        <w:t>Déjà notre homme avait fait le tour de la galerie</w:t>
      </w:r>
      <w:r w:rsidR="00C646BA" w:rsidRPr="00EA76E6">
        <w:rPr>
          <w:i/>
          <w:iCs/>
        </w:rPr>
        <w:t xml:space="preserve">, </w:t>
      </w:r>
      <w:r w:rsidRPr="00EA76E6">
        <w:rPr>
          <w:i/>
          <w:iCs/>
        </w:rPr>
        <w:t>et le couloir était plongé dans l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obscurité</w:t>
      </w:r>
      <w:r w:rsidR="00C646BA" w:rsidRPr="00EA76E6">
        <w:rPr>
          <w:i/>
          <w:iCs/>
        </w:rPr>
        <w:t xml:space="preserve">. </w:t>
      </w:r>
      <w:r w:rsidRPr="00EA76E6">
        <w:rPr>
          <w:i/>
          <w:iCs/>
        </w:rPr>
        <w:t>Sur la pointe des pieds</w:t>
      </w:r>
      <w:r w:rsidR="00C646BA" w:rsidRPr="00EA76E6">
        <w:rPr>
          <w:i/>
          <w:iCs/>
        </w:rPr>
        <w:t xml:space="preserve">, </w:t>
      </w:r>
      <w:r w:rsidRPr="00EA76E6">
        <w:rPr>
          <w:i/>
          <w:iCs/>
        </w:rPr>
        <w:t>nous avançâmes jusqu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à l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autre aile</w:t>
      </w:r>
      <w:r w:rsidR="00C646BA" w:rsidRPr="00EA76E6">
        <w:rPr>
          <w:i/>
          <w:iCs/>
        </w:rPr>
        <w:t xml:space="preserve">. </w:t>
      </w:r>
      <w:r w:rsidRPr="00EA76E6">
        <w:rPr>
          <w:i/>
          <w:iCs/>
        </w:rPr>
        <w:t>Nous eûmes juste le temps d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apercevoir la grande silhouette barbue pénétrer dans une chambre</w:t>
      </w:r>
      <w:r w:rsidR="00C646BA" w:rsidRPr="00EA76E6">
        <w:rPr>
          <w:i/>
          <w:iCs/>
        </w:rPr>
        <w:t xml:space="preserve">, </w:t>
      </w:r>
      <w:r w:rsidRPr="00EA76E6">
        <w:rPr>
          <w:i/>
          <w:iCs/>
        </w:rPr>
        <w:t>la même que l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avant-veille</w:t>
      </w:r>
      <w:r w:rsidR="00C646BA" w:rsidRPr="00EA76E6">
        <w:rPr>
          <w:i/>
          <w:iCs/>
        </w:rPr>
        <w:t xml:space="preserve"> ; </w:t>
      </w:r>
      <w:r w:rsidRPr="00EA76E6">
        <w:rPr>
          <w:i/>
          <w:iCs/>
        </w:rPr>
        <w:t>la l</w:t>
      </w:r>
      <w:r w:rsidRPr="00EA76E6">
        <w:rPr>
          <w:i/>
          <w:iCs/>
        </w:rPr>
        <w:t>u</w:t>
      </w:r>
      <w:r w:rsidRPr="00EA76E6">
        <w:rPr>
          <w:i/>
          <w:iCs/>
        </w:rPr>
        <w:t>mière de sa bougie projeta par la porte un rayon jaune vers lequel nous nous dirigeâmes avec précaution</w:t>
      </w:r>
      <w:r w:rsidR="00C646BA" w:rsidRPr="00EA76E6">
        <w:rPr>
          <w:i/>
          <w:iCs/>
        </w:rPr>
        <w:t xml:space="preserve">, </w:t>
      </w:r>
      <w:r w:rsidRPr="00EA76E6">
        <w:rPr>
          <w:i/>
          <w:iCs/>
        </w:rPr>
        <w:t>tâtant du pied chaque plinthe avant d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y poser notre poids</w:t>
      </w:r>
      <w:r w:rsidR="00C646BA" w:rsidRPr="00EA76E6">
        <w:rPr>
          <w:i/>
          <w:iCs/>
        </w:rPr>
        <w:t xml:space="preserve">. </w:t>
      </w:r>
      <w:r w:rsidRPr="00EA76E6">
        <w:rPr>
          <w:i/>
          <w:iCs/>
        </w:rPr>
        <w:t>Nous avions songé à nous déchausser chez Sir Henry</w:t>
      </w:r>
      <w:r w:rsidR="00C646BA" w:rsidRPr="00EA76E6">
        <w:rPr>
          <w:i/>
          <w:iCs/>
        </w:rPr>
        <w:t xml:space="preserve"> ; </w:t>
      </w:r>
      <w:r w:rsidRPr="00EA76E6">
        <w:rPr>
          <w:i/>
          <w:iCs/>
        </w:rPr>
        <w:t>néanmoins les vieux bois du plancher gémissaient et craquaient sous nos pas</w:t>
      </w:r>
      <w:r w:rsidR="00C646BA" w:rsidRPr="00EA76E6">
        <w:rPr>
          <w:i/>
          <w:iCs/>
        </w:rPr>
        <w:t xml:space="preserve">. </w:t>
      </w:r>
      <w:r w:rsidRPr="00EA76E6">
        <w:rPr>
          <w:i/>
          <w:iCs/>
        </w:rPr>
        <w:t>Il nous semblait impossible qu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il ne nous entendît point approcher</w:t>
      </w:r>
      <w:r w:rsidR="00C646BA" w:rsidRPr="00EA76E6">
        <w:rPr>
          <w:i/>
          <w:iCs/>
        </w:rPr>
        <w:t xml:space="preserve">. </w:t>
      </w:r>
      <w:r w:rsidRPr="00EA76E6">
        <w:rPr>
          <w:i/>
          <w:iCs/>
        </w:rPr>
        <w:t>Par chance Barrymore est dur d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oreille</w:t>
      </w:r>
      <w:r w:rsidR="00C646BA" w:rsidRPr="00EA76E6">
        <w:rPr>
          <w:i/>
          <w:iCs/>
        </w:rPr>
        <w:t xml:space="preserve">, </w:t>
      </w:r>
      <w:r w:rsidRPr="00EA76E6">
        <w:rPr>
          <w:i/>
          <w:iCs/>
        </w:rPr>
        <w:t>et il était trop absorbé par ce qu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il faisait</w:t>
      </w:r>
      <w:r w:rsidR="00C646BA" w:rsidRPr="00EA76E6">
        <w:rPr>
          <w:i/>
          <w:iCs/>
        </w:rPr>
        <w:t xml:space="preserve">. </w:t>
      </w:r>
      <w:r w:rsidRPr="00EA76E6">
        <w:rPr>
          <w:i/>
          <w:iCs/>
        </w:rPr>
        <w:t>Quand nous atteignîmes la porte et regardâmes à l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intérieur</w:t>
      </w:r>
      <w:r w:rsidR="00C646BA" w:rsidRPr="00EA76E6">
        <w:rPr>
          <w:i/>
          <w:iCs/>
        </w:rPr>
        <w:t xml:space="preserve">, </w:t>
      </w:r>
      <w:r w:rsidRPr="00EA76E6">
        <w:rPr>
          <w:i/>
          <w:iCs/>
        </w:rPr>
        <w:t>nous le vîmes à la fenêtre</w:t>
      </w:r>
      <w:r w:rsidR="00C646BA" w:rsidRPr="00EA76E6">
        <w:rPr>
          <w:i/>
          <w:iCs/>
        </w:rPr>
        <w:t xml:space="preserve">, </w:t>
      </w:r>
      <w:r w:rsidRPr="00EA76E6">
        <w:rPr>
          <w:i/>
          <w:iCs/>
        </w:rPr>
        <w:t>bougie à la main</w:t>
      </w:r>
      <w:r w:rsidR="00C646BA" w:rsidRPr="00EA76E6">
        <w:rPr>
          <w:i/>
          <w:iCs/>
        </w:rPr>
        <w:t xml:space="preserve"> ; </w:t>
      </w:r>
      <w:r w:rsidRPr="00EA76E6">
        <w:rPr>
          <w:i/>
          <w:iCs/>
        </w:rPr>
        <w:t>sa figure blême était collée au carreau</w:t>
      </w:r>
      <w:r w:rsidR="00C646BA" w:rsidRPr="00EA76E6">
        <w:rPr>
          <w:i/>
          <w:iCs/>
        </w:rPr>
        <w:t xml:space="preserve">, </w:t>
      </w:r>
      <w:r w:rsidRPr="00EA76E6">
        <w:rPr>
          <w:i/>
          <w:iCs/>
        </w:rPr>
        <w:t>exactement dans la pos</w:t>
      </w:r>
      <w:r w:rsidRPr="00EA76E6">
        <w:rPr>
          <w:i/>
          <w:iCs/>
        </w:rPr>
        <w:t>i</w:t>
      </w:r>
      <w:r w:rsidRPr="00EA76E6">
        <w:rPr>
          <w:i/>
          <w:iCs/>
        </w:rPr>
        <w:t>tion où je l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avais vu la première fois</w:t>
      </w:r>
      <w:r w:rsidR="00C646BA" w:rsidRPr="00EA76E6">
        <w:rPr>
          <w:i/>
          <w:iCs/>
        </w:rPr>
        <w:t>.</w:t>
      </w:r>
    </w:p>
    <w:p w14:paraId="047E1CA3" w14:textId="3744693A" w:rsidR="00C646BA" w:rsidRPr="00EA76E6" w:rsidRDefault="00CA2403" w:rsidP="00C646BA">
      <w:pPr>
        <w:rPr>
          <w:i/>
          <w:iCs/>
        </w:rPr>
      </w:pPr>
      <w:r w:rsidRPr="00EA76E6">
        <w:rPr>
          <w:i/>
          <w:iCs/>
        </w:rPr>
        <w:lastRenderedPageBreak/>
        <w:t>Nous n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avions pas préparé de plan précis</w:t>
      </w:r>
      <w:r w:rsidR="00C646BA" w:rsidRPr="00EA76E6">
        <w:rPr>
          <w:i/>
          <w:iCs/>
        </w:rPr>
        <w:t xml:space="preserve">, </w:t>
      </w:r>
      <w:r w:rsidRPr="00EA76E6">
        <w:rPr>
          <w:i/>
          <w:iCs/>
        </w:rPr>
        <w:t xml:space="preserve">mais le </w:t>
      </w:r>
      <w:r w:rsidR="005E5AD1" w:rsidRPr="00EA76E6">
        <w:rPr>
          <w:i/>
          <w:iCs/>
        </w:rPr>
        <w:t>baronnet</w:t>
      </w:r>
      <w:r w:rsidRPr="00EA76E6">
        <w:rPr>
          <w:i/>
          <w:iCs/>
        </w:rPr>
        <w:t xml:space="preserve"> n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est pas homme à biaiser</w:t>
      </w:r>
      <w:r w:rsidR="00C646BA" w:rsidRPr="00EA76E6">
        <w:rPr>
          <w:i/>
          <w:iCs/>
        </w:rPr>
        <w:t xml:space="preserve">. </w:t>
      </w:r>
      <w:r w:rsidRPr="00EA76E6">
        <w:rPr>
          <w:i/>
          <w:iCs/>
        </w:rPr>
        <w:t>Il entra dans la chambre</w:t>
      </w:r>
      <w:r w:rsidR="00C646BA" w:rsidRPr="00EA76E6">
        <w:rPr>
          <w:i/>
          <w:iCs/>
        </w:rPr>
        <w:t xml:space="preserve"> ; </w:t>
      </w:r>
      <w:r w:rsidRPr="00EA76E6">
        <w:rPr>
          <w:i/>
          <w:iCs/>
        </w:rPr>
        <w:t>Ba</w:t>
      </w:r>
      <w:r w:rsidRPr="00EA76E6">
        <w:rPr>
          <w:i/>
          <w:iCs/>
        </w:rPr>
        <w:t>r</w:t>
      </w:r>
      <w:r w:rsidRPr="00EA76E6">
        <w:rPr>
          <w:i/>
          <w:iCs/>
        </w:rPr>
        <w:t>rymore fit un bond pour s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écarter de la fenêtre</w:t>
      </w:r>
      <w:r w:rsidR="00C646BA" w:rsidRPr="00EA76E6">
        <w:rPr>
          <w:i/>
          <w:iCs/>
        </w:rPr>
        <w:t xml:space="preserve"> ; </w:t>
      </w:r>
      <w:r w:rsidRPr="00EA76E6">
        <w:rPr>
          <w:i/>
          <w:iCs/>
        </w:rPr>
        <w:t>un sifflement s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échappa de sa poitrine</w:t>
      </w:r>
      <w:r w:rsidR="00C646BA" w:rsidRPr="00EA76E6">
        <w:rPr>
          <w:i/>
          <w:iCs/>
        </w:rPr>
        <w:t xml:space="preserve"> ; </w:t>
      </w:r>
      <w:r w:rsidRPr="00EA76E6">
        <w:rPr>
          <w:i/>
          <w:iCs/>
        </w:rPr>
        <w:t>livide</w:t>
      </w:r>
      <w:r w:rsidR="00C646BA" w:rsidRPr="00EA76E6">
        <w:rPr>
          <w:i/>
          <w:iCs/>
        </w:rPr>
        <w:t xml:space="preserve">, </w:t>
      </w:r>
      <w:r w:rsidRPr="00EA76E6">
        <w:rPr>
          <w:i/>
          <w:iCs/>
        </w:rPr>
        <w:t>tremblant</w:t>
      </w:r>
      <w:r w:rsidR="00C646BA" w:rsidRPr="00EA76E6">
        <w:rPr>
          <w:i/>
          <w:iCs/>
        </w:rPr>
        <w:t xml:space="preserve">, </w:t>
      </w:r>
      <w:r w:rsidRPr="00EA76E6">
        <w:rPr>
          <w:i/>
          <w:iCs/>
        </w:rPr>
        <w:t>il resta immobile devant nous</w:t>
      </w:r>
      <w:r w:rsidR="00C646BA" w:rsidRPr="00EA76E6">
        <w:rPr>
          <w:i/>
          <w:iCs/>
        </w:rPr>
        <w:t xml:space="preserve">. </w:t>
      </w:r>
      <w:r w:rsidRPr="00EA76E6">
        <w:rPr>
          <w:i/>
          <w:iCs/>
        </w:rPr>
        <w:t>Ses yeux noirs qui</w:t>
      </w:r>
      <w:r w:rsidR="00C646BA" w:rsidRPr="00EA76E6">
        <w:rPr>
          <w:i/>
          <w:iCs/>
        </w:rPr>
        <w:t xml:space="preserve">, </w:t>
      </w:r>
      <w:r w:rsidRPr="00EA76E6">
        <w:rPr>
          <w:i/>
          <w:iCs/>
        </w:rPr>
        <w:t>dans le visage blanc</w:t>
      </w:r>
      <w:r w:rsidR="00C646BA" w:rsidRPr="00EA76E6">
        <w:rPr>
          <w:i/>
          <w:iCs/>
        </w:rPr>
        <w:t xml:space="preserve">, </w:t>
      </w:r>
      <w:r w:rsidRPr="00EA76E6">
        <w:rPr>
          <w:i/>
          <w:iCs/>
        </w:rPr>
        <w:t>parai</w:t>
      </w:r>
      <w:r w:rsidRPr="00EA76E6">
        <w:rPr>
          <w:i/>
          <w:iCs/>
        </w:rPr>
        <w:t>s</w:t>
      </w:r>
      <w:r w:rsidRPr="00EA76E6">
        <w:rPr>
          <w:i/>
          <w:iCs/>
        </w:rPr>
        <w:t>saient encore plus noirs</w:t>
      </w:r>
      <w:r w:rsidR="00C646BA" w:rsidRPr="00EA76E6">
        <w:rPr>
          <w:i/>
          <w:iCs/>
        </w:rPr>
        <w:t xml:space="preserve">, </w:t>
      </w:r>
      <w:r w:rsidRPr="00EA76E6">
        <w:rPr>
          <w:i/>
          <w:iCs/>
        </w:rPr>
        <w:t>allaient de Sir Henry à moi en expr</w:t>
      </w:r>
      <w:r w:rsidRPr="00EA76E6">
        <w:rPr>
          <w:i/>
          <w:iCs/>
        </w:rPr>
        <w:t>i</w:t>
      </w:r>
      <w:r w:rsidRPr="00EA76E6">
        <w:rPr>
          <w:i/>
          <w:iCs/>
        </w:rPr>
        <w:t>mant autant d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horreur que de surprise</w:t>
      </w:r>
      <w:r w:rsidR="00C646BA" w:rsidRPr="00EA76E6">
        <w:rPr>
          <w:i/>
          <w:iCs/>
        </w:rPr>
        <w:t>.</w:t>
      </w:r>
    </w:p>
    <w:p w14:paraId="021C3C92" w14:textId="77777777" w:rsidR="00C646BA" w:rsidRPr="00EA76E6" w:rsidRDefault="00C646BA" w:rsidP="00C646BA">
      <w:pPr>
        <w:rPr>
          <w:i/>
          <w:iCs/>
        </w:rPr>
      </w:pPr>
      <w:r w:rsidRPr="00EA76E6">
        <w:rPr>
          <w:i/>
          <w:iCs/>
        </w:rPr>
        <w:t>« </w:t>
      </w:r>
      <w:r w:rsidR="00CA2403" w:rsidRPr="00EA76E6">
        <w:rPr>
          <w:i/>
          <w:iCs/>
        </w:rPr>
        <w:t>Que faites-vous ici</w:t>
      </w:r>
      <w:r w:rsidRPr="00EA76E6">
        <w:rPr>
          <w:i/>
          <w:iCs/>
        </w:rPr>
        <w:t xml:space="preserve">, </w:t>
      </w:r>
      <w:r w:rsidR="00CA2403" w:rsidRPr="00EA76E6">
        <w:rPr>
          <w:i/>
          <w:iCs/>
        </w:rPr>
        <w:t>Barrymore</w:t>
      </w:r>
      <w:r w:rsidRPr="00EA76E6">
        <w:rPr>
          <w:i/>
          <w:iCs/>
        </w:rPr>
        <w:t> ?</w:t>
      </w:r>
    </w:p>
    <w:p w14:paraId="63CE8AC6" w14:textId="751D5A40" w:rsidR="00C646BA" w:rsidRPr="00EA76E6" w:rsidRDefault="00C646BA" w:rsidP="00C646BA">
      <w:r w:rsidRPr="00EA76E6">
        <w:t>— </w:t>
      </w:r>
      <w:r w:rsidR="00CA2403" w:rsidRPr="00EA76E6">
        <w:rPr>
          <w:i/>
          <w:iCs/>
        </w:rPr>
        <w:t>Rien</w:t>
      </w:r>
      <w:r w:rsidRPr="00EA76E6">
        <w:rPr>
          <w:i/>
          <w:iCs/>
        </w:rPr>
        <w:t xml:space="preserve">, </w:t>
      </w:r>
      <w:r w:rsidR="00CA2403" w:rsidRPr="00EA76E6">
        <w:rPr>
          <w:i/>
          <w:iCs/>
        </w:rPr>
        <w:t>monsieur</w:t>
      </w:r>
      <w:r w:rsidRPr="00EA76E6">
        <w:rPr>
          <w:i/>
          <w:iCs/>
        </w:rPr>
        <w:t>… »</w:t>
      </w:r>
    </w:p>
    <w:p w14:paraId="5A8497A1" w14:textId="77777777" w:rsidR="00C646BA" w:rsidRPr="00EA76E6" w:rsidRDefault="00CA2403" w:rsidP="00C646BA">
      <w:pPr>
        <w:rPr>
          <w:i/>
          <w:iCs/>
        </w:rPr>
      </w:pPr>
      <w:r w:rsidRPr="00EA76E6">
        <w:rPr>
          <w:i/>
          <w:iCs/>
        </w:rPr>
        <w:t>Son agitation était telle qu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il pouvait à peine parler</w:t>
      </w:r>
      <w:r w:rsidR="00C646BA" w:rsidRPr="00EA76E6">
        <w:rPr>
          <w:i/>
          <w:iCs/>
        </w:rPr>
        <w:t xml:space="preserve"> ; </w:t>
      </w:r>
      <w:r w:rsidRPr="00EA76E6">
        <w:rPr>
          <w:i/>
          <w:iCs/>
        </w:rPr>
        <w:t>les ombres sautaient sur les murs tant la bougie vacillait dans sa main</w:t>
      </w:r>
      <w:r w:rsidR="00C646BA" w:rsidRPr="00EA76E6">
        <w:rPr>
          <w:i/>
          <w:iCs/>
        </w:rPr>
        <w:t>.</w:t>
      </w:r>
    </w:p>
    <w:p w14:paraId="16280770" w14:textId="77777777" w:rsidR="00C646BA" w:rsidRPr="00EA76E6" w:rsidRDefault="00C646BA" w:rsidP="00C646BA">
      <w:pPr>
        <w:rPr>
          <w:i/>
          <w:iCs/>
        </w:rPr>
      </w:pPr>
      <w:r w:rsidRPr="00EA76E6">
        <w:rPr>
          <w:i/>
          <w:iCs/>
        </w:rPr>
        <w:t xml:space="preserve">« … </w:t>
      </w:r>
      <w:r w:rsidR="00CA2403" w:rsidRPr="00EA76E6">
        <w:rPr>
          <w:i/>
          <w:iCs/>
        </w:rPr>
        <w:t>C</w:t>
      </w:r>
      <w:r w:rsidRPr="00EA76E6">
        <w:rPr>
          <w:i/>
          <w:iCs/>
        </w:rPr>
        <w:t>’</w:t>
      </w:r>
      <w:r w:rsidR="00CA2403" w:rsidRPr="00EA76E6">
        <w:rPr>
          <w:i/>
          <w:iCs/>
        </w:rPr>
        <w:t>était la fenêtre</w:t>
      </w:r>
      <w:r w:rsidRPr="00EA76E6">
        <w:rPr>
          <w:i/>
          <w:iCs/>
        </w:rPr>
        <w:t xml:space="preserve">, </w:t>
      </w:r>
      <w:r w:rsidR="00CA2403" w:rsidRPr="00EA76E6">
        <w:rPr>
          <w:i/>
          <w:iCs/>
        </w:rPr>
        <w:t>monsieur</w:t>
      </w:r>
      <w:r w:rsidRPr="00EA76E6">
        <w:rPr>
          <w:i/>
          <w:iCs/>
        </w:rPr>
        <w:t xml:space="preserve">. </w:t>
      </w:r>
      <w:r w:rsidR="00CA2403" w:rsidRPr="00EA76E6">
        <w:rPr>
          <w:i/>
          <w:iCs/>
        </w:rPr>
        <w:t>Je fais une ronde la nuit</w:t>
      </w:r>
      <w:r w:rsidRPr="00EA76E6">
        <w:rPr>
          <w:i/>
          <w:iCs/>
        </w:rPr>
        <w:t xml:space="preserve">, </w:t>
      </w:r>
      <w:r w:rsidR="00CA2403" w:rsidRPr="00EA76E6">
        <w:rPr>
          <w:i/>
          <w:iCs/>
        </w:rPr>
        <w:t>monsieur</w:t>
      </w:r>
      <w:r w:rsidRPr="00EA76E6">
        <w:rPr>
          <w:i/>
          <w:iCs/>
        </w:rPr>
        <w:t xml:space="preserve">, </w:t>
      </w:r>
      <w:r w:rsidR="00CA2403" w:rsidRPr="00EA76E6">
        <w:rPr>
          <w:i/>
          <w:iCs/>
        </w:rPr>
        <w:t>pour m</w:t>
      </w:r>
      <w:r w:rsidRPr="00EA76E6">
        <w:rPr>
          <w:i/>
          <w:iCs/>
        </w:rPr>
        <w:t>’</w:t>
      </w:r>
      <w:r w:rsidR="00CA2403" w:rsidRPr="00EA76E6">
        <w:rPr>
          <w:i/>
          <w:iCs/>
        </w:rPr>
        <w:t>assurer qu</w:t>
      </w:r>
      <w:r w:rsidRPr="00EA76E6">
        <w:rPr>
          <w:i/>
          <w:iCs/>
        </w:rPr>
        <w:t>’</w:t>
      </w:r>
      <w:r w:rsidR="00CA2403" w:rsidRPr="00EA76E6">
        <w:rPr>
          <w:i/>
          <w:iCs/>
        </w:rPr>
        <w:t>elles sont bien fermées</w:t>
      </w:r>
      <w:r w:rsidRPr="00EA76E6">
        <w:rPr>
          <w:i/>
          <w:iCs/>
        </w:rPr>
        <w:t>.</w:t>
      </w:r>
    </w:p>
    <w:p w14:paraId="0081CB2B" w14:textId="77777777" w:rsidR="00C646BA" w:rsidRPr="00EA76E6" w:rsidRDefault="00C646BA" w:rsidP="00C646BA">
      <w:pPr>
        <w:rPr>
          <w:i/>
          <w:iCs/>
        </w:rPr>
      </w:pPr>
      <w:r w:rsidRPr="00EA76E6">
        <w:t>— </w:t>
      </w:r>
      <w:r w:rsidR="00CA2403" w:rsidRPr="00EA76E6">
        <w:rPr>
          <w:i/>
          <w:iCs/>
        </w:rPr>
        <w:t>Au deuxième étage</w:t>
      </w:r>
      <w:r w:rsidRPr="00EA76E6">
        <w:rPr>
          <w:i/>
          <w:iCs/>
        </w:rPr>
        <w:t> ?</w:t>
      </w:r>
    </w:p>
    <w:p w14:paraId="746A5A59" w14:textId="77777777" w:rsidR="00C646BA" w:rsidRPr="00EA76E6" w:rsidRDefault="00C646BA" w:rsidP="00C646BA">
      <w:pPr>
        <w:rPr>
          <w:i/>
          <w:iCs/>
        </w:rPr>
      </w:pPr>
      <w:r w:rsidRPr="00EA76E6">
        <w:t>— </w:t>
      </w:r>
      <w:r w:rsidR="00CA2403" w:rsidRPr="00EA76E6">
        <w:rPr>
          <w:i/>
          <w:iCs/>
        </w:rPr>
        <w:t>Oui</w:t>
      </w:r>
      <w:r w:rsidRPr="00EA76E6">
        <w:rPr>
          <w:i/>
          <w:iCs/>
        </w:rPr>
        <w:t xml:space="preserve">, </w:t>
      </w:r>
      <w:r w:rsidR="00CA2403" w:rsidRPr="00EA76E6">
        <w:rPr>
          <w:i/>
          <w:iCs/>
        </w:rPr>
        <w:t>monsieur</w:t>
      </w:r>
      <w:r w:rsidRPr="00EA76E6">
        <w:rPr>
          <w:i/>
          <w:iCs/>
        </w:rPr>
        <w:t xml:space="preserve">, </w:t>
      </w:r>
      <w:r w:rsidR="00CA2403" w:rsidRPr="00EA76E6">
        <w:rPr>
          <w:i/>
          <w:iCs/>
        </w:rPr>
        <w:t>toutes les fenêtres</w:t>
      </w:r>
      <w:r w:rsidRPr="00EA76E6">
        <w:rPr>
          <w:i/>
          <w:iCs/>
        </w:rPr>
        <w:t>.</w:t>
      </w:r>
    </w:p>
    <w:p w14:paraId="070A1550" w14:textId="0E5BD796" w:rsidR="00C646BA" w:rsidRPr="00EA76E6" w:rsidRDefault="00C646BA" w:rsidP="00C646BA">
      <w:r w:rsidRPr="00EA76E6">
        <w:t>— </w:t>
      </w:r>
      <w:r w:rsidR="00CA2403" w:rsidRPr="00EA76E6">
        <w:rPr>
          <w:i/>
          <w:iCs/>
        </w:rPr>
        <w:t>Allons</w:t>
      </w:r>
      <w:r w:rsidRPr="00EA76E6">
        <w:rPr>
          <w:i/>
          <w:iCs/>
        </w:rPr>
        <w:t xml:space="preserve">, </w:t>
      </w:r>
      <w:r w:rsidR="00CA2403" w:rsidRPr="00EA76E6">
        <w:rPr>
          <w:i/>
          <w:iCs/>
        </w:rPr>
        <w:t>Barrymore</w:t>
      </w:r>
      <w:r w:rsidRPr="00EA76E6">
        <w:rPr>
          <w:i/>
          <w:iCs/>
        </w:rPr>
        <w:t xml:space="preserve"> ! </w:t>
      </w:r>
      <w:r w:rsidR="00CA2403" w:rsidRPr="00EA76E6">
        <w:rPr>
          <w:i/>
          <w:iCs/>
        </w:rPr>
        <w:t>s</w:t>
      </w:r>
      <w:r w:rsidRPr="00EA76E6">
        <w:rPr>
          <w:i/>
          <w:iCs/>
        </w:rPr>
        <w:t>’</w:t>
      </w:r>
      <w:r w:rsidR="00CA2403" w:rsidRPr="00EA76E6">
        <w:rPr>
          <w:i/>
          <w:iCs/>
        </w:rPr>
        <w:t>écria Sir Henry avec fermeté</w:t>
      </w:r>
      <w:r w:rsidRPr="00EA76E6">
        <w:rPr>
          <w:i/>
          <w:iCs/>
        </w:rPr>
        <w:t xml:space="preserve">. </w:t>
      </w:r>
      <w:r w:rsidR="00CA2403" w:rsidRPr="00EA76E6">
        <w:rPr>
          <w:i/>
          <w:iCs/>
        </w:rPr>
        <w:t>Nous avons décidé de savoir la vérité sur votre compte</w:t>
      </w:r>
      <w:r w:rsidRPr="00EA76E6">
        <w:rPr>
          <w:i/>
          <w:iCs/>
        </w:rPr>
        <w:t xml:space="preserve">, </w:t>
      </w:r>
      <w:r w:rsidR="00CA2403" w:rsidRPr="00EA76E6">
        <w:rPr>
          <w:i/>
          <w:iCs/>
        </w:rPr>
        <w:t>aussi vous vous éviterez de sérieux ennuis en nous la disant le plus tôt possible</w:t>
      </w:r>
      <w:r w:rsidRPr="00EA76E6">
        <w:rPr>
          <w:i/>
          <w:iCs/>
        </w:rPr>
        <w:t xml:space="preserve">. </w:t>
      </w:r>
      <w:r w:rsidR="00CA2403" w:rsidRPr="00EA76E6">
        <w:rPr>
          <w:i/>
          <w:iCs/>
        </w:rPr>
        <w:t>Allons</w:t>
      </w:r>
      <w:r w:rsidRPr="00EA76E6">
        <w:rPr>
          <w:i/>
          <w:iCs/>
        </w:rPr>
        <w:t xml:space="preserve"> ! </w:t>
      </w:r>
      <w:r w:rsidR="00CA2403" w:rsidRPr="00EA76E6">
        <w:rPr>
          <w:i/>
          <w:iCs/>
        </w:rPr>
        <w:t>Plus de mensonges</w:t>
      </w:r>
      <w:r w:rsidRPr="00EA76E6">
        <w:rPr>
          <w:i/>
          <w:iCs/>
        </w:rPr>
        <w:t xml:space="preserve"> ! </w:t>
      </w:r>
      <w:r w:rsidR="00CA2403" w:rsidRPr="00EA76E6">
        <w:rPr>
          <w:i/>
          <w:iCs/>
        </w:rPr>
        <w:t>Que faisiez-vous à cette fenêtre</w:t>
      </w:r>
      <w:r w:rsidRPr="00EA76E6">
        <w:rPr>
          <w:i/>
          <w:iCs/>
        </w:rPr>
        <w:t> ? »</w:t>
      </w:r>
    </w:p>
    <w:p w14:paraId="6FB82269" w14:textId="77777777" w:rsidR="00C646BA" w:rsidRPr="00EA76E6" w:rsidRDefault="00CA2403" w:rsidP="00C646BA">
      <w:pPr>
        <w:rPr>
          <w:i/>
          <w:iCs/>
        </w:rPr>
      </w:pPr>
      <w:r w:rsidRPr="00EA76E6">
        <w:rPr>
          <w:i/>
          <w:iCs/>
        </w:rPr>
        <w:t>Le maître d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hôtel nous regarda avec désespoir</w:t>
      </w:r>
      <w:r w:rsidR="00C646BA" w:rsidRPr="00EA76E6">
        <w:rPr>
          <w:i/>
          <w:iCs/>
        </w:rPr>
        <w:t xml:space="preserve"> ; </w:t>
      </w:r>
      <w:r w:rsidRPr="00EA76E6">
        <w:rPr>
          <w:i/>
          <w:iCs/>
        </w:rPr>
        <w:t>il se tordit les mains comme s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il avait atteint le dernier degré du doute et de la misère</w:t>
      </w:r>
      <w:r w:rsidR="00C646BA" w:rsidRPr="00EA76E6">
        <w:rPr>
          <w:i/>
          <w:iCs/>
        </w:rPr>
        <w:t>.</w:t>
      </w:r>
    </w:p>
    <w:p w14:paraId="3C9E22D8" w14:textId="77777777" w:rsidR="00C646BA" w:rsidRPr="00EA76E6" w:rsidRDefault="00C646BA" w:rsidP="00C646BA">
      <w:pPr>
        <w:rPr>
          <w:i/>
          <w:iCs/>
        </w:rPr>
      </w:pPr>
      <w:r w:rsidRPr="00EA76E6">
        <w:rPr>
          <w:i/>
          <w:iCs/>
        </w:rPr>
        <w:t>« </w:t>
      </w:r>
      <w:r w:rsidR="00CA2403" w:rsidRPr="00EA76E6">
        <w:rPr>
          <w:i/>
          <w:iCs/>
        </w:rPr>
        <w:t>Je ne faisais pas de mal</w:t>
      </w:r>
      <w:r w:rsidRPr="00EA76E6">
        <w:rPr>
          <w:i/>
          <w:iCs/>
        </w:rPr>
        <w:t xml:space="preserve">, </w:t>
      </w:r>
      <w:r w:rsidR="00CA2403" w:rsidRPr="00EA76E6">
        <w:rPr>
          <w:i/>
          <w:iCs/>
        </w:rPr>
        <w:t>monsieur</w:t>
      </w:r>
      <w:r w:rsidRPr="00EA76E6">
        <w:rPr>
          <w:i/>
          <w:iCs/>
        </w:rPr>
        <w:t xml:space="preserve">. </w:t>
      </w:r>
      <w:r w:rsidR="00CA2403" w:rsidRPr="00EA76E6">
        <w:rPr>
          <w:i/>
          <w:iCs/>
        </w:rPr>
        <w:t>Je tenais une bougie près de la fenêtre</w:t>
      </w:r>
      <w:r w:rsidRPr="00EA76E6">
        <w:rPr>
          <w:i/>
          <w:iCs/>
        </w:rPr>
        <w:t>.</w:t>
      </w:r>
    </w:p>
    <w:p w14:paraId="65C5561F" w14:textId="77777777" w:rsidR="00C646BA" w:rsidRPr="00EA76E6" w:rsidRDefault="00C646BA" w:rsidP="00C646BA">
      <w:pPr>
        <w:rPr>
          <w:i/>
          <w:iCs/>
        </w:rPr>
      </w:pPr>
      <w:r w:rsidRPr="00EA76E6">
        <w:t>— </w:t>
      </w:r>
      <w:r w:rsidR="00CA2403" w:rsidRPr="00EA76E6">
        <w:rPr>
          <w:i/>
          <w:iCs/>
        </w:rPr>
        <w:t>Et pourquoi teniez-vous une bougie près de la fenêtre</w:t>
      </w:r>
      <w:r w:rsidRPr="00EA76E6">
        <w:rPr>
          <w:i/>
          <w:iCs/>
        </w:rPr>
        <w:t> ?</w:t>
      </w:r>
    </w:p>
    <w:p w14:paraId="4C8073BA" w14:textId="19AB9023" w:rsidR="00C646BA" w:rsidRPr="00EA76E6" w:rsidRDefault="00C646BA" w:rsidP="00C646BA">
      <w:r w:rsidRPr="00EA76E6">
        <w:lastRenderedPageBreak/>
        <w:t>— </w:t>
      </w:r>
      <w:r w:rsidR="00CA2403" w:rsidRPr="00EA76E6">
        <w:rPr>
          <w:i/>
          <w:iCs/>
        </w:rPr>
        <w:t>Ne me le demandez pas</w:t>
      </w:r>
      <w:r w:rsidRPr="00EA76E6">
        <w:rPr>
          <w:i/>
          <w:iCs/>
        </w:rPr>
        <w:t xml:space="preserve">, </w:t>
      </w:r>
      <w:r w:rsidR="00CA2403" w:rsidRPr="00EA76E6">
        <w:rPr>
          <w:i/>
          <w:iCs/>
        </w:rPr>
        <w:t>Sir Henry</w:t>
      </w:r>
      <w:r w:rsidRPr="00EA76E6">
        <w:rPr>
          <w:i/>
          <w:iCs/>
        </w:rPr>
        <w:t xml:space="preserve"> ! </w:t>
      </w:r>
      <w:r w:rsidR="00CA2403" w:rsidRPr="00EA76E6">
        <w:rPr>
          <w:i/>
          <w:iCs/>
        </w:rPr>
        <w:t>Ne me le demandez pas</w:t>
      </w:r>
      <w:r w:rsidRPr="00EA76E6">
        <w:rPr>
          <w:i/>
          <w:iCs/>
        </w:rPr>
        <w:t xml:space="preserve"> !… </w:t>
      </w:r>
      <w:r w:rsidR="00CA2403" w:rsidRPr="00EA76E6">
        <w:rPr>
          <w:i/>
          <w:iCs/>
        </w:rPr>
        <w:t>Je vous donne ma parole</w:t>
      </w:r>
      <w:r w:rsidRPr="00EA76E6">
        <w:rPr>
          <w:i/>
          <w:iCs/>
        </w:rPr>
        <w:t xml:space="preserve">, </w:t>
      </w:r>
      <w:r w:rsidR="00CA2403" w:rsidRPr="00EA76E6">
        <w:rPr>
          <w:i/>
          <w:iCs/>
        </w:rPr>
        <w:t>monsieur</w:t>
      </w:r>
      <w:r w:rsidRPr="00EA76E6">
        <w:rPr>
          <w:i/>
          <w:iCs/>
        </w:rPr>
        <w:t xml:space="preserve">, </w:t>
      </w:r>
      <w:r w:rsidR="00CA2403" w:rsidRPr="00EA76E6">
        <w:rPr>
          <w:i/>
          <w:iCs/>
        </w:rPr>
        <w:t>que ce n</w:t>
      </w:r>
      <w:r w:rsidRPr="00EA76E6">
        <w:rPr>
          <w:i/>
          <w:iCs/>
        </w:rPr>
        <w:t>’</w:t>
      </w:r>
      <w:r w:rsidR="00CA2403" w:rsidRPr="00EA76E6">
        <w:rPr>
          <w:i/>
          <w:iCs/>
        </w:rPr>
        <w:t>est pas mon secret et que je ne peux pas vous le dire</w:t>
      </w:r>
      <w:r w:rsidRPr="00EA76E6">
        <w:rPr>
          <w:i/>
          <w:iCs/>
        </w:rPr>
        <w:t xml:space="preserve">. </w:t>
      </w:r>
      <w:r w:rsidR="00CA2403" w:rsidRPr="00EA76E6">
        <w:rPr>
          <w:i/>
          <w:iCs/>
        </w:rPr>
        <w:t>S</w:t>
      </w:r>
      <w:r w:rsidRPr="00EA76E6">
        <w:rPr>
          <w:i/>
          <w:iCs/>
        </w:rPr>
        <w:t>’</w:t>
      </w:r>
      <w:r w:rsidR="00CA2403" w:rsidRPr="00EA76E6">
        <w:rPr>
          <w:i/>
          <w:iCs/>
        </w:rPr>
        <w:t>il ne concernait que moi</w:t>
      </w:r>
      <w:r w:rsidRPr="00EA76E6">
        <w:rPr>
          <w:i/>
          <w:iCs/>
        </w:rPr>
        <w:t xml:space="preserve">, </w:t>
      </w:r>
      <w:r w:rsidR="00CA2403" w:rsidRPr="00EA76E6">
        <w:rPr>
          <w:i/>
          <w:iCs/>
        </w:rPr>
        <w:t>je vous le livrerais tout de suite</w:t>
      </w:r>
      <w:r w:rsidRPr="00EA76E6">
        <w:rPr>
          <w:i/>
          <w:iCs/>
        </w:rPr>
        <w:t> ! »</w:t>
      </w:r>
    </w:p>
    <w:p w14:paraId="4C4CB943" w14:textId="77777777" w:rsidR="00C646BA" w:rsidRPr="00EA76E6" w:rsidRDefault="00CA2403" w:rsidP="00C646BA">
      <w:pPr>
        <w:rPr>
          <w:i/>
          <w:iCs/>
        </w:rPr>
      </w:pPr>
      <w:r w:rsidRPr="00EA76E6">
        <w:rPr>
          <w:i/>
          <w:iCs/>
        </w:rPr>
        <w:t>Une idée soudaine me traversa l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esprit</w:t>
      </w:r>
      <w:r w:rsidR="00C646BA" w:rsidRPr="00EA76E6">
        <w:rPr>
          <w:i/>
          <w:iCs/>
        </w:rPr>
        <w:t xml:space="preserve">, </w:t>
      </w:r>
      <w:r w:rsidRPr="00EA76E6">
        <w:rPr>
          <w:i/>
          <w:iCs/>
        </w:rPr>
        <w:t>et je pris la bougie des mains du maître d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hôtel</w:t>
      </w:r>
      <w:r w:rsidR="00C646BA" w:rsidRPr="00EA76E6">
        <w:rPr>
          <w:i/>
          <w:iCs/>
        </w:rPr>
        <w:t>.</w:t>
      </w:r>
    </w:p>
    <w:p w14:paraId="36D4FA0A" w14:textId="5E85C112" w:rsidR="00C646BA" w:rsidRPr="00EA76E6" w:rsidRDefault="00C646BA" w:rsidP="00C646BA">
      <w:r w:rsidRPr="00EA76E6">
        <w:rPr>
          <w:i/>
          <w:iCs/>
        </w:rPr>
        <w:t>« </w:t>
      </w:r>
      <w:r w:rsidR="00CA2403" w:rsidRPr="00EA76E6">
        <w:rPr>
          <w:i/>
          <w:iCs/>
        </w:rPr>
        <w:t>Il a dû la tenir en l</w:t>
      </w:r>
      <w:r w:rsidRPr="00EA76E6">
        <w:rPr>
          <w:i/>
          <w:iCs/>
        </w:rPr>
        <w:t>’</w:t>
      </w:r>
      <w:r w:rsidR="00CA2403" w:rsidRPr="00EA76E6">
        <w:rPr>
          <w:i/>
          <w:iCs/>
        </w:rPr>
        <w:t>air en guise de signal</w:t>
      </w:r>
      <w:r w:rsidRPr="00EA76E6">
        <w:rPr>
          <w:i/>
          <w:iCs/>
        </w:rPr>
        <w:t xml:space="preserve">, </w:t>
      </w:r>
      <w:r w:rsidR="00CA2403" w:rsidRPr="00EA76E6">
        <w:rPr>
          <w:i/>
          <w:iCs/>
        </w:rPr>
        <w:t>dis-je</w:t>
      </w:r>
      <w:r w:rsidRPr="00EA76E6">
        <w:rPr>
          <w:i/>
          <w:iCs/>
        </w:rPr>
        <w:t xml:space="preserve">. </w:t>
      </w:r>
      <w:r w:rsidR="00CA2403" w:rsidRPr="00EA76E6">
        <w:rPr>
          <w:i/>
          <w:iCs/>
        </w:rPr>
        <w:t>Voyons s</w:t>
      </w:r>
      <w:r w:rsidRPr="00EA76E6">
        <w:rPr>
          <w:i/>
          <w:iCs/>
        </w:rPr>
        <w:t>’</w:t>
      </w:r>
      <w:r w:rsidR="00CA2403" w:rsidRPr="00EA76E6">
        <w:rPr>
          <w:i/>
          <w:iCs/>
        </w:rPr>
        <w:t>il y aura une réponse</w:t>
      </w:r>
      <w:r w:rsidRPr="00EA76E6">
        <w:rPr>
          <w:i/>
          <w:iCs/>
        </w:rPr>
        <w:t>. »</w:t>
      </w:r>
    </w:p>
    <w:p w14:paraId="6DC0D7DA" w14:textId="77777777" w:rsidR="00C646BA" w:rsidRPr="00EA76E6" w:rsidRDefault="00CA2403" w:rsidP="00C646BA">
      <w:pPr>
        <w:rPr>
          <w:i/>
          <w:iCs/>
        </w:rPr>
      </w:pPr>
      <w:r w:rsidRPr="00EA76E6">
        <w:rPr>
          <w:i/>
          <w:iCs/>
        </w:rPr>
        <w:t>Je la levai comme il l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avait fait</w:t>
      </w:r>
      <w:r w:rsidR="00C646BA" w:rsidRPr="00EA76E6">
        <w:rPr>
          <w:i/>
          <w:iCs/>
        </w:rPr>
        <w:t xml:space="preserve">, </w:t>
      </w:r>
      <w:r w:rsidRPr="00EA76E6">
        <w:rPr>
          <w:i/>
          <w:iCs/>
        </w:rPr>
        <w:t>et scrutai la nuit obscure</w:t>
      </w:r>
      <w:r w:rsidR="00C646BA" w:rsidRPr="00EA76E6">
        <w:rPr>
          <w:i/>
          <w:iCs/>
        </w:rPr>
        <w:t xml:space="preserve">. </w:t>
      </w:r>
      <w:r w:rsidRPr="00EA76E6">
        <w:rPr>
          <w:i/>
          <w:iCs/>
        </w:rPr>
        <w:t>Je pouvais discerner vaguement le massif noir des arbres et l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étendue plus claire de la lande</w:t>
      </w:r>
      <w:r w:rsidR="00C646BA" w:rsidRPr="00EA76E6">
        <w:rPr>
          <w:i/>
          <w:iCs/>
        </w:rPr>
        <w:t xml:space="preserve">, </w:t>
      </w:r>
      <w:r w:rsidRPr="00EA76E6">
        <w:rPr>
          <w:i/>
          <w:iCs/>
        </w:rPr>
        <w:t>mais mal car la lune était c</w:t>
      </w:r>
      <w:r w:rsidRPr="00EA76E6">
        <w:rPr>
          <w:i/>
          <w:iCs/>
        </w:rPr>
        <w:t>a</w:t>
      </w:r>
      <w:r w:rsidRPr="00EA76E6">
        <w:rPr>
          <w:i/>
          <w:iCs/>
        </w:rPr>
        <w:t>chée par des nuages</w:t>
      </w:r>
      <w:r w:rsidR="00C646BA" w:rsidRPr="00EA76E6">
        <w:rPr>
          <w:i/>
          <w:iCs/>
        </w:rPr>
        <w:t xml:space="preserve">. </w:t>
      </w:r>
      <w:r w:rsidRPr="00EA76E6">
        <w:rPr>
          <w:i/>
          <w:iCs/>
        </w:rPr>
        <w:t>Soudain je poussai un cri de joie</w:t>
      </w:r>
      <w:r w:rsidR="00C646BA" w:rsidRPr="00EA76E6">
        <w:rPr>
          <w:i/>
          <w:iCs/>
        </w:rPr>
        <w:t xml:space="preserve"> : </w:t>
      </w:r>
      <w:r w:rsidRPr="00EA76E6">
        <w:rPr>
          <w:i/>
          <w:iCs/>
        </w:rPr>
        <w:t>un m</w:t>
      </w:r>
      <w:r w:rsidRPr="00EA76E6">
        <w:rPr>
          <w:i/>
          <w:iCs/>
        </w:rPr>
        <w:t>i</w:t>
      </w:r>
      <w:r w:rsidRPr="00EA76E6">
        <w:rPr>
          <w:i/>
          <w:iCs/>
        </w:rPr>
        <w:t>nuscule point de lumière jaune venait de percer la voile opaque</w:t>
      </w:r>
      <w:r w:rsidR="00C646BA" w:rsidRPr="00EA76E6">
        <w:rPr>
          <w:i/>
          <w:iCs/>
        </w:rPr>
        <w:t xml:space="preserve">, </w:t>
      </w:r>
      <w:r w:rsidRPr="00EA76E6">
        <w:rPr>
          <w:i/>
          <w:iCs/>
        </w:rPr>
        <w:t>et brillait fixement au centre du carré noir encadré par la fenêtre</w:t>
      </w:r>
      <w:r w:rsidR="00C646BA" w:rsidRPr="00EA76E6">
        <w:rPr>
          <w:i/>
          <w:iCs/>
        </w:rPr>
        <w:t>.</w:t>
      </w:r>
    </w:p>
    <w:p w14:paraId="34E2F81E" w14:textId="77777777" w:rsidR="00C646BA" w:rsidRPr="00EA76E6" w:rsidRDefault="00C646BA" w:rsidP="00C646BA">
      <w:pPr>
        <w:rPr>
          <w:i/>
          <w:iCs/>
        </w:rPr>
      </w:pPr>
      <w:r w:rsidRPr="00EA76E6">
        <w:rPr>
          <w:i/>
          <w:iCs/>
        </w:rPr>
        <w:t>« </w:t>
      </w:r>
      <w:r w:rsidR="00CA2403" w:rsidRPr="00EA76E6">
        <w:rPr>
          <w:i/>
          <w:iCs/>
        </w:rPr>
        <w:t>La voilà</w:t>
      </w:r>
      <w:r w:rsidRPr="00EA76E6">
        <w:rPr>
          <w:i/>
          <w:iCs/>
        </w:rPr>
        <w:t xml:space="preserve"> ! </w:t>
      </w:r>
      <w:r w:rsidR="00CA2403" w:rsidRPr="00EA76E6">
        <w:rPr>
          <w:i/>
          <w:iCs/>
        </w:rPr>
        <w:t>m</w:t>
      </w:r>
      <w:r w:rsidRPr="00EA76E6">
        <w:rPr>
          <w:i/>
          <w:iCs/>
        </w:rPr>
        <w:t>’</w:t>
      </w:r>
      <w:r w:rsidR="00CA2403" w:rsidRPr="00EA76E6">
        <w:rPr>
          <w:i/>
          <w:iCs/>
        </w:rPr>
        <w:t>exclamai-je</w:t>
      </w:r>
      <w:r w:rsidRPr="00EA76E6">
        <w:rPr>
          <w:i/>
          <w:iCs/>
        </w:rPr>
        <w:t>.</w:t>
      </w:r>
    </w:p>
    <w:p w14:paraId="21828377" w14:textId="77777777" w:rsidR="00C646BA" w:rsidRPr="00EA76E6" w:rsidRDefault="00C646BA" w:rsidP="00C646BA">
      <w:pPr>
        <w:rPr>
          <w:i/>
          <w:iCs/>
        </w:rPr>
      </w:pPr>
      <w:r w:rsidRPr="00EA76E6">
        <w:t>— </w:t>
      </w:r>
      <w:r w:rsidR="00CA2403" w:rsidRPr="00EA76E6">
        <w:rPr>
          <w:i/>
          <w:iCs/>
        </w:rPr>
        <w:t>Non</w:t>
      </w:r>
      <w:r w:rsidRPr="00EA76E6">
        <w:rPr>
          <w:i/>
          <w:iCs/>
        </w:rPr>
        <w:t xml:space="preserve">, </w:t>
      </w:r>
      <w:r w:rsidR="00CA2403" w:rsidRPr="00EA76E6">
        <w:rPr>
          <w:i/>
          <w:iCs/>
        </w:rPr>
        <w:t>non</w:t>
      </w:r>
      <w:r w:rsidRPr="00EA76E6">
        <w:rPr>
          <w:i/>
          <w:iCs/>
        </w:rPr>
        <w:t xml:space="preserve">, </w:t>
      </w:r>
      <w:r w:rsidR="00CA2403" w:rsidRPr="00EA76E6">
        <w:rPr>
          <w:i/>
          <w:iCs/>
        </w:rPr>
        <w:t>monsieur</w:t>
      </w:r>
      <w:r w:rsidRPr="00EA76E6">
        <w:rPr>
          <w:i/>
          <w:iCs/>
        </w:rPr>
        <w:t xml:space="preserve"> ! </w:t>
      </w:r>
      <w:r w:rsidR="00CA2403" w:rsidRPr="00EA76E6">
        <w:rPr>
          <w:i/>
          <w:iCs/>
        </w:rPr>
        <w:t>Ce n</w:t>
      </w:r>
      <w:r w:rsidRPr="00EA76E6">
        <w:rPr>
          <w:i/>
          <w:iCs/>
        </w:rPr>
        <w:t>’</w:t>
      </w:r>
      <w:r w:rsidR="00CA2403" w:rsidRPr="00EA76E6">
        <w:rPr>
          <w:i/>
          <w:iCs/>
        </w:rPr>
        <w:t>est rien</w:t>
      </w:r>
      <w:r w:rsidRPr="00EA76E6">
        <w:rPr>
          <w:i/>
          <w:iCs/>
        </w:rPr>
        <w:t xml:space="preserve">… </w:t>
      </w:r>
      <w:r w:rsidR="00CA2403" w:rsidRPr="00EA76E6">
        <w:rPr>
          <w:i/>
          <w:iCs/>
        </w:rPr>
        <w:t>Rien du tout</w:t>
      </w:r>
      <w:r w:rsidRPr="00EA76E6">
        <w:rPr>
          <w:i/>
          <w:iCs/>
        </w:rPr>
        <w:t xml:space="preserve"> ! </w:t>
      </w:r>
      <w:r w:rsidR="00CA2403" w:rsidRPr="00EA76E6">
        <w:rPr>
          <w:i/>
          <w:iCs/>
        </w:rPr>
        <w:t>b</w:t>
      </w:r>
      <w:r w:rsidR="00CA2403" w:rsidRPr="00EA76E6">
        <w:rPr>
          <w:i/>
          <w:iCs/>
        </w:rPr>
        <w:t>é</w:t>
      </w:r>
      <w:r w:rsidR="00CA2403" w:rsidRPr="00EA76E6">
        <w:rPr>
          <w:i/>
          <w:iCs/>
        </w:rPr>
        <w:t>gaya le maître d</w:t>
      </w:r>
      <w:r w:rsidRPr="00EA76E6">
        <w:rPr>
          <w:i/>
          <w:iCs/>
        </w:rPr>
        <w:t>’</w:t>
      </w:r>
      <w:r w:rsidR="00CA2403" w:rsidRPr="00EA76E6">
        <w:rPr>
          <w:i/>
          <w:iCs/>
        </w:rPr>
        <w:t>hôtel</w:t>
      </w:r>
      <w:r w:rsidRPr="00EA76E6">
        <w:rPr>
          <w:i/>
          <w:iCs/>
        </w:rPr>
        <w:t xml:space="preserve">. </w:t>
      </w:r>
      <w:r w:rsidR="00CA2403" w:rsidRPr="00EA76E6">
        <w:rPr>
          <w:i/>
          <w:iCs/>
        </w:rPr>
        <w:t>Je vous assure monsieur</w:t>
      </w:r>
      <w:r w:rsidRPr="00EA76E6">
        <w:rPr>
          <w:i/>
          <w:iCs/>
        </w:rPr>
        <w:t>…</w:t>
      </w:r>
    </w:p>
    <w:p w14:paraId="78E2CCDB" w14:textId="622D4A24" w:rsidR="00C646BA" w:rsidRPr="00EA76E6" w:rsidRDefault="00C646BA" w:rsidP="00C646BA">
      <w:r w:rsidRPr="00EA76E6">
        <w:t>— </w:t>
      </w:r>
      <w:r w:rsidR="00CA2403" w:rsidRPr="00EA76E6">
        <w:rPr>
          <w:i/>
          <w:iCs/>
        </w:rPr>
        <w:t>Déplacez votre bougie le long de la fenêtre</w:t>
      </w:r>
      <w:r w:rsidRPr="00EA76E6">
        <w:rPr>
          <w:i/>
          <w:iCs/>
        </w:rPr>
        <w:t xml:space="preserve">, </w:t>
      </w:r>
      <w:r w:rsidR="00CA2403" w:rsidRPr="00EA76E6">
        <w:rPr>
          <w:i/>
          <w:iCs/>
        </w:rPr>
        <w:t>Watson</w:t>
      </w:r>
      <w:r w:rsidRPr="00EA76E6">
        <w:rPr>
          <w:i/>
          <w:iCs/>
        </w:rPr>
        <w:t xml:space="preserve"> ! </w:t>
      </w:r>
      <w:r w:rsidR="00CA2403" w:rsidRPr="00EA76E6">
        <w:rPr>
          <w:i/>
          <w:iCs/>
        </w:rPr>
        <w:t xml:space="preserve">cria le </w:t>
      </w:r>
      <w:r w:rsidR="005E5AD1" w:rsidRPr="00EA76E6">
        <w:rPr>
          <w:i/>
          <w:iCs/>
        </w:rPr>
        <w:t>baronnet</w:t>
      </w:r>
      <w:r w:rsidRPr="00EA76E6">
        <w:rPr>
          <w:i/>
          <w:iCs/>
        </w:rPr>
        <w:t xml:space="preserve">. </w:t>
      </w:r>
      <w:r w:rsidR="00CA2403" w:rsidRPr="00EA76E6">
        <w:rPr>
          <w:i/>
          <w:iCs/>
        </w:rPr>
        <w:t>Voyez</w:t>
      </w:r>
      <w:r w:rsidRPr="00EA76E6">
        <w:rPr>
          <w:i/>
          <w:iCs/>
        </w:rPr>
        <w:t xml:space="preserve">, </w:t>
      </w:r>
      <w:r w:rsidR="00CA2403" w:rsidRPr="00EA76E6">
        <w:rPr>
          <w:i/>
          <w:iCs/>
        </w:rPr>
        <w:t>l</w:t>
      </w:r>
      <w:r w:rsidRPr="00EA76E6">
        <w:rPr>
          <w:i/>
          <w:iCs/>
        </w:rPr>
        <w:t>’</w:t>
      </w:r>
      <w:r w:rsidR="00CA2403" w:rsidRPr="00EA76E6">
        <w:rPr>
          <w:i/>
          <w:iCs/>
        </w:rPr>
        <w:t>autre bouge aussi</w:t>
      </w:r>
      <w:r w:rsidRPr="00EA76E6">
        <w:rPr>
          <w:i/>
          <w:iCs/>
        </w:rPr>
        <w:t xml:space="preserve"> ! </w:t>
      </w:r>
      <w:r w:rsidR="008D2AD1" w:rsidRPr="00EA76E6">
        <w:rPr>
          <w:i/>
          <w:iCs/>
        </w:rPr>
        <w:t>À</w:t>
      </w:r>
      <w:r w:rsidR="00CA2403" w:rsidRPr="00EA76E6">
        <w:rPr>
          <w:i/>
          <w:iCs/>
        </w:rPr>
        <w:t xml:space="preserve"> présent</w:t>
      </w:r>
      <w:r w:rsidRPr="00EA76E6">
        <w:rPr>
          <w:i/>
          <w:iCs/>
        </w:rPr>
        <w:t xml:space="preserve">, </w:t>
      </w:r>
      <w:r w:rsidR="00CA2403" w:rsidRPr="00EA76E6">
        <w:rPr>
          <w:i/>
          <w:iCs/>
        </w:rPr>
        <w:t>coquin</w:t>
      </w:r>
      <w:r w:rsidRPr="00EA76E6">
        <w:rPr>
          <w:i/>
          <w:iCs/>
        </w:rPr>
        <w:t xml:space="preserve">, </w:t>
      </w:r>
      <w:r w:rsidR="00CA2403" w:rsidRPr="00EA76E6">
        <w:rPr>
          <w:i/>
          <w:iCs/>
        </w:rPr>
        <w:t>bandit</w:t>
      </w:r>
      <w:r w:rsidRPr="00EA76E6">
        <w:rPr>
          <w:i/>
          <w:iCs/>
        </w:rPr>
        <w:t xml:space="preserve">, </w:t>
      </w:r>
      <w:r w:rsidR="00CA2403" w:rsidRPr="00EA76E6">
        <w:rPr>
          <w:i/>
          <w:iCs/>
        </w:rPr>
        <w:t>nierez-vous qu</w:t>
      </w:r>
      <w:r w:rsidRPr="00EA76E6">
        <w:rPr>
          <w:i/>
          <w:iCs/>
        </w:rPr>
        <w:t>’</w:t>
      </w:r>
      <w:r w:rsidR="00CA2403" w:rsidRPr="00EA76E6">
        <w:rPr>
          <w:i/>
          <w:iCs/>
        </w:rPr>
        <w:t>il s</w:t>
      </w:r>
      <w:r w:rsidRPr="00EA76E6">
        <w:rPr>
          <w:i/>
          <w:iCs/>
        </w:rPr>
        <w:t>’</w:t>
      </w:r>
      <w:r w:rsidR="00CA2403" w:rsidRPr="00EA76E6">
        <w:rPr>
          <w:i/>
          <w:iCs/>
        </w:rPr>
        <w:t>agit d</w:t>
      </w:r>
      <w:r w:rsidRPr="00EA76E6">
        <w:rPr>
          <w:i/>
          <w:iCs/>
        </w:rPr>
        <w:t>’</w:t>
      </w:r>
      <w:r w:rsidR="00CA2403" w:rsidRPr="00EA76E6">
        <w:rPr>
          <w:i/>
          <w:iCs/>
        </w:rPr>
        <w:t>un signal</w:t>
      </w:r>
      <w:r w:rsidRPr="00EA76E6">
        <w:rPr>
          <w:i/>
          <w:iCs/>
        </w:rPr>
        <w:t xml:space="preserve"> ? </w:t>
      </w:r>
      <w:r w:rsidR="00CA2403" w:rsidRPr="00EA76E6">
        <w:rPr>
          <w:i/>
          <w:iCs/>
        </w:rPr>
        <w:t>Allons</w:t>
      </w:r>
      <w:r w:rsidRPr="00EA76E6">
        <w:rPr>
          <w:i/>
          <w:iCs/>
        </w:rPr>
        <w:t xml:space="preserve">, </w:t>
      </w:r>
      <w:r w:rsidR="00CA2403" w:rsidRPr="00EA76E6">
        <w:rPr>
          <w:i/>
          <w:iCs/>
        </w:rPr>
        <w:t>parlez</w:t>
      </w:r>
      <w:r w:rsidRPr="00EA76E6">
        <w:rPr>
          <w:i/>
          <w:iCs/>
        </w:rPr>
        <w:t xml:space="preserve"> ! </w:t>
      </w:r>
      <w:r w:rsidR="00CA2403" w:rsidRPr="00EA76E6">
        <w:rPr>
          <w:i/>
          <w:iCs/>
        </w:rPr>
        <w:t>Qui est votre associé là-bas</w:t>
      </w:r>
      <w:r w:rsidRPr="00EA76E6">
        <w:rPr>
          <w:i/>
          <w:iCs/>
        </w:rPr>
        <w:t xml:space="preserve">, </w:t>
      </w:r>
      <w:r w:rsidR="00CA2403" w:rsidRPr="00EA76E6">
        <w:rPr>
          <w:i/>
          <w:iCs/>
        </w:rPr>
        <w:t>et quel complot tramez-vous</w:t>
      </w:r>
      <w:r w:rsidRPr="00EA76E6">
        <w:rPr>
          <w:i/>
          <w:iCs/>
        </w:rPr>
        <w:t> ? »</w:t>
      </w:r>
    </w:p>
    <w:p w14:paraId="67D28692" w14:textId="77777777" w:rsidR="00C646BA" w:rsidRPr="00EA76E6" w:rsidRDefault="00CA2403" w:rsidP="00C646BA">
      <w:pPr>
        <w:rPr>
          <w:i/>
          <w:iCs/>
        </w:rPr>
      </w:pPr>
      <w:r w:rsidRPr="00EA76E6">
        <w:rPr>
          <w:i/>
          <w:iCs/>
        </w:rPr>
        <w:t>Barrymore prit brusquement un air de défi</w:t>
      </w:r>
      <w:r w:rsidR="00C646BA" w:rsidRPr="00EA76E6">
        <w:rPr>
          <w:i/>
          <w:iCs/>
        </w:rPr>
        <w:t>.</w:t>
      </w:r>
    </w:p>
    <w:p w14:paraId="0A6A885C" w14:textId="77777777" w:rsidR="00C646BA" w:rsidRPr="00EA76E6" w:rsidRDefault="00C646BA" w:rsidP="00C646BA">
      <w:pPr>
        <w:rPr>
          <w:i/>
          <w:iCs/>
        </w:rPr>
      </w:pPr>
      <w:r w:rsidRPr="00EA76E6">
        <w:rPr>
          <w:i/>
          <w:iCs/>
        </w:rPr>
        <w:t>« </w:t>
      </w:r>
      <w:r w:rsidR="00CA2403" w:rsidRPr="00EA76E6">
        <w:rPr>
          <w:i/>
          <w:iCs/>
        </w:rPr>
        <w:t>C</w:t>
      </w:r>
      <w:r w:rsidRPr="00EA76E6">
        <w:rPr>
          <w:i/>
          <w:iCs/>
        </w:rPr>
        <w:t>’</w:t>
      </w:r>
      <w:r w:rsidR="00CA2403" w:rsidRPr="00EA76E6">
        <w:rPr>
          <w:i/>
          <w:iCs/>
        </w:rPr>
        <w:t>est mon affaire</w:t>
      </w:r>
      <w:r w:rsidRPr="00EA76E6">
        <w:rPr>
          <w:i/>
          <w:iCs/>
        </w:rPr>
        <w:t xml:space="preserve">, </w:t>
      </w:r>
      <w:r w:rsidR="00CA2403" w:rsidRPr="00EA76E6">
        <w:rPr>
          <w:i/>
          <w:iCs/>
        </w:rPr>
        <w:t>et pas la vôtre</w:t>
      </w:r>
      <w:r w:rsidRPr="00EA76E6">
        <w:rPr>
          <w:i/>
          <w:iCs/>
        </w:rPr>
        <w:t xml:space="preserve">. </w:t>
      </w:r>
      <w:r w:rsidR="00CA2403" w:rsidRPr="00EA76E6">
        <w:rPr>
          <w:i/>
          <w:iCs/>
        </w:rPr>
        <w:t>Je ne vous dirai rien</w:t>
      </w:r>
      <w:r w:rsidRPr="00EA76E6">
        <w:rPr>
          <w:i/>
          <w:iCs/>
        </w:rPr>
        <w:t> !</w:t>
      </w:r>
    </w:p>
    <w:p w14:paraId="30F4FE31" w14:textId="77777777" w:rsidR="00C646BA" w:rsidRPr="00EA76E6" w:rsidRDefault="00C646BA" w:rsidP="00C646BA">
      <w:pPr>
        <w:rPr>
          <w:i/>
          <w:iCs/>
        </w:rPr>
      </w:pPr>
      <w:r w:rsidRPr="00EA76E6">
        <w:t>— </w:t>
      </w:r>
      <w:r w:rsidR="00CA2403" w:rsidRPr="00EA76E6">
        <w:rPr>
          <w:i/>
          <w:iCs/>
        </w:rPr>
        <w:t>Alors vous perdrez votre emploi</w:t>
      </w:r>
      <w:r w:rsidRPr="00EA76E6">
        <w:rPr>
          <w:i/>
          <w:iCs/>
        </w:rPr>
        <w:t xml:space="preserve">. </w:t>
      </w:r>
      <w:r w:rsidR="00CA2403" w:rsidRPr="00EA76E6">
        <w:rPr>
          <w:i/>
          <w:iCs/>
        </w:rPr>
        <w:t>Je vous chasse</w:t>
      </w:r>
      <w:r w:rsidRPr="00EA76E6">
        <w:rPr>
          <w:i/>
          <w:iCs/>
        </w:rPr>
        <w:t xml:space="preserve">. </w:t>
      </w:r>
      <w:r w:rsidR="00CA2403" w:rsidRPr="00EA76E6">
        <w:rPr>
          <w:i/>
          <w:iCs/>
        </w:rPr>
        <w:t>Tout de suite</w:t>
      </w:r>
      <w:r w:rsidRPr="00EA76E6">
        <w:rPr>
          <w:i/>
          <w:iCs/>
        </w:rPr>
        <w:t>.</w:t>
      </w:r>
    </w:p>
    <w:p w14:paraId="3E1394C2" w14:textId="77777777" w:rsidR="00C646BA" w:rsidRPr="00EA76E6" w:rsidRDefault="00C646BA" w:rsidP="00C646BA">
      <w:pPr>
        <w:rPr>
          <w:i/>
          <w:iCs/>
        </w:rPr>
      </w:pPr>
      <w:r w:rsidRPr="00EA76E6">
        <w:t>— </w:t>
      </w:r>
      <w:r w:rsidR="00CA2403" w:rsidRPr="00EA76E6">
        <w:rPr>
          <w:i/>
          <w:iCs/>
        </w:rPr>
        <w:t>Très bien</w:t>
      </w:r>
      <w:r w:rsidRPr="00EA76E6">
        <w:rPr>
          <w:i/>
          <w:iCs/>
        </w:rPr>
        <w:t xml:space="preserve">, </w:t>
      </w:r>
      <w:r w:rsidR="00CA2403" w:rsidRPr="00EA76E6">
        <w:rPr>
          <w:i/>
          <w:iCs/>
        </w:rPr>
        <w:t>monsieur</w:t>
      </w:r>
      <w:r w:rsidRPr="00EA76E6">
        <w:rPr>
          <w:i/>
          <w:iCs/>
        </w:rPr>
        <w:t xml:space="preserve">. </w:t>
      </w:r>
      <w:r w:rsidR="00CA2403" w:rsidRPr="00EA76E6">
        <w:rPr>
          <w:i/>
          <w:iCs/>
        </w:rPr>
        <w:t>S</w:t>
      </w:r>
      <w:r w:rsidRPr="00EA76E6">
        <w:rPr>
          <w:i/>
          <w:iCs/>
        </w:rPr>
        <w:t>’</w:t>
      </w:r>
      <w:r w:rsidR="00CA2403" w:rsidRPr="00EA76E6">
        <w:rPr>
          <w:i/>
          <w:iCs/>
        </w:rPr>
        <w:t>il le faut</w:t>
      </w:r>
      <w:r w:rsidRPr="00EA76E6">
        <w:rPr>
          <w:i/>
          <w:iCs/>
        </w:rPr>
        <w:t xml:space="preserve">, </w:t>
      </w:r>
      <w:r w:rsidR="00CA2403" w:rsidRPr="00EA76E6">
        <w:rPr>
          <w:i/>
          <w:iCs/>
        </w:rPr>
        <w:t>je partirai</w:t>
      </w:r>
      <w:r w:rsidRPr="00EA76E6">
        <w:rPr>
          <w:i/>
          <w:iCs/>
        </w:rPr>
        <w:t>.</w:t>
      </w:r>
    </w:p>
    <w:p w14:paraId="4DB47F7B" w14:textId="77777777" w:rsidR="00C646BA" w:rsidRPr="00EA76E6" w:rsidRDefault="00C646BA" w:rsidP="00C646BA">
      <w:pPr>
        <w:rPr>
          <w:i/>
          <w:iCs/>
        </w:rPr>
      </w:pPr>
      <w:r w:rsidRPr="00EA76E6">
        <w:lastRenderedPageBreak/>
        <w:t>— </w:t>
      </w:r>
      <w:r w:rsidR="00CA2403" w:rsidRPr="00EA76E6">
        <w:rPr>
          <w:i/>
          <w:iCs/>
        </w:rPr>
        <w:t>Je vous chasse</w:t>
      </w:r>
      <w:r w:rsidRPr="00EA76E6">
        <w:rPr>
          <w:i/>
          <w:iCs/>
        </w:rPr>
        <w:t xml:space="preserve">. </w:t>
      </w:r>
      <w:r w:rsidR="00CA2403" w:rsidRPr="00EA76E6">
        <w:rPr>
          <w:i/>
          <w:iCs/>
        </w:rPr>
        <w:t>Nom d</w:t>
      </w:r>
      <w:r w:rsidRPr="00EA76E6">
        <w:rPr>
          <w:i/>
          <w:iCs/>
        </w:rPr>
        <w:t>’</w:t>
      </w:r>
      <w:r w:rsidR="00CA2403" w:rsidRPr="00EA76E6">
        <w:rPr>
          <w:i/>
          <w:iCs/>
        </w:rPr>
        <w:t>un tonnerre</w:t>
      </w:r>
      <w:r w:rsidRPr="00EA76E6">
        <w:rPr>
          <w:i/>
          <w:iCs/>
        </w:rPr>
        <w:t xml:space="preserve"> ! </w:t>
      </w:r>
      <w:r w:rsidR="00CA2403" w:rsidRPr="00EA76E6">
        <w:rPr>
          <w:i/>
          <w:iCs/>
        </w:rPr>
        <w:t>vous devriez avoir honte</w:t>
      </w:r>
      <w:r w:rsidRPr="00EA76E6">
        <w:rPr>
          <w:i/>
          <w:iCs/>
        </w:rPr>
        <w:t xml:space="preserve"> ! </w:t>
      </w:r>
      <w:r w:rsidR="00CA2403" w:rsidRPr="00EA76E6">
        <w:rPr>
          <w:i/>
          <w:iCs/>
        </w:rPr>
        <w:t xml:space="preserve">Votre famille </w:t>
      </w:r>
      <w:r w:rsidR="007C1FE7" w:rsidRPr="00EA76E6">
        <w:rPr>
          <w:i/>
          <w:iCs/>
        </w:rPr>
        <w:t>a</w:t>
      </w:r>
      <w:r w:rsidR="00CA2403" w:rsidRPr="00EA76E6">
        <w:rPr>
          <w:i/>
          <w:iCs/>
        </w:rPr>
        <w:t xml:space="preserve"> vécu avec la mienne pendant plus de cent ans sous ce toit</w:t>
      </w:r>
      <w:r w:rsidRPr="00EA76E6">
        <w:rPr>
          <w:i/>
          <w:iCs/>
        </w:rPr>
        <w:t xml:space="preserve">, </w:t>
      </w:r>
      <w:r w:rsidR="00CA2403" w:rsidRPr="00EA76E6">
        <w:rPr>
          <w:i/>
          <w:iCs/>
        </w:rPr>
        <w:t>et vous voici complotant contre moi</w:t>
      </w:r>
      <w:r w:rsidRPr="00EA76E6">
        <w:rPr>
          <w:i/>
          <w:iCs/>
        </w:rPr>
        <w:t> !</w:t>
      </w:r>
    </w:p>
    <w:p w14:paraId="7C1ACF21" w14:textId="103EA109" w:rsidR="00C646BA" w:rsidRPr="00EA76E6" w:rsidRDefault="00C646BA" w:rsidP="00C646BA">
      <w:r w:rsidRPr="00EA76E6">
        <w:t>— </w:t>
      </w:r>
      <w:r w:rsidR="00CA2403" w:rsidRPr="00EA76E6">
        <w:rPr>
          <w:i/>
          <w:iCs/>
        </w:rPr>
        <w:t>Non</w:t>
      </w:r>
      <w:r w:rsidRPr="00EA76E6">
        <w:rPr>
          <w:i/>
          <w:iCs/>
        </w:rPr>
        <w:t xml:space="preserve">, </w:t>
      </w:r>
      <w:r w:rsidR="00CA2403" w:rsidRPr="00EA76E6">
        <w:rPr>
          <w:i/>
          <w:iCs/>
        </w:rPr>
        <w:t>monsieur</w:t>
      </w:r>
      <w:r w:rsidRPr="00EA76E6">
        <w:rPr>
          <w:i/>
          <w:iCs/>
        </w:rPr>
        <w:t xml:space="preserve"> ! </w:t>
      </w:r>
      <w:r w:rsidR="00CA2403" w:rsidRPr="00EA76E6">
        <w:rPr>
          <w:i/>
          <w:iCs/>
        </w:rPr>
        <w:t>Pas contre vous</w:t>
      </w:r>
      <w:r w:rsidRPr="00EA76E6">
        <w:rPr>
          <w:i/>
          <w:iCs/>
        </w:rPr>
        <w:t> ! »</w:t>
      </w:r>
    </w:p>
    <w:p w14:paraId="1F190BD2" w14:textId="1C38D66A" w:rsidR="00C646BA" w:rsidRPr="00EA76E6" w:rsidRDefault="00CA2403" w:rsidP="00C646BA">
      <w:pPr>
        <w:rPr>
          <w:i/>
          <w:iCs/>
        </w:rPr>
      </w:pPr>
      <w:r w:rsidRPr="00EA76E6">
        <w:rPr>
          <w:i/>
          <w:iCs/>
        </w:rPr>
        <w:t>C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était une femme qui venait de parler</w:t>
      </w:r>
      <w:r w:rsidR="00C646BA" w:rsidRPr="00EA76E6">
        <w:rPr>
          <w:i/>
          <w:iCs/>
        </w:rPr>
        <w:t>. M</w:t>
      </w:r>
      <w:r w:rsidR="00C646BA" w:rsidRPr="00EA76E6">
        <w:rPr>
          <w:i/>
          <w:iCs/>
          <w:vertAlign w:val="superscript"/>
        </w:rPr>
        <w:t>me</w:t>
      </w:r>
      <w:r w:rsidR="00C646BA" w:rsidRPr="00EA76E6">
        <w:rPr>
          <w:i/>
          <w:iCs/>
        </w:rPr>
        <w:t> </w:t>
      </w:r>
      <w:r w:rsidRPr="00EA76E6">
        <w:rPr>
          <w:i/>
          <w:iCs/>
        </w:rPr>
        <w:t>Barrymore</w:t>
      </w:r>
      <w:r w:rsidR="00C646BA" w:rsidRPr="00EA76E6">
        <w:rPr>
          <w:i/>
          <w:iCs/>
        </w:rPr>
        <w:t xml:space="preserve">, </w:t>
      </w:r>
      <w:r w:rsidRPr="00EA76E6">
        <w:rPr>
          <w:i/>
          <w:iCs/>
        </w:rPr>
        <w:t>encore plus pâle et plus épouvantée que son mari</w:t>
      </w:r>
      <w:r w:rsidR="00C646BA" w:rsidRPr="00EA76E6">
        <w:rPr>
          <w:i/>
          <w:iCs/>
        </w:rPr>
        <w:t xml:space="preserve">, </w:t>
      </w:r>
      <w:r w:rsidRPr="00EA76E6">
        <w:rPr>
          <w:i/>
          <w:iCs/>
        </w:rPr>
        <w:t>était app</w:t>
      </w:r>
      <w:r w:rsidRPr="00EA76E6">
        <w:rPr>
          <w:i/>
          <w:iCs/>
        </w:rPr>
        <w:t>a</w:t>
      </w:r>
      <w:r w:rsidRPr="00EA76E6">
        <w:rPr>
          <w:i/>
          <w:iCs/>
        </w:rPr>
        <w:t>rue sur le seuil</w:t>
      </w:r>
      <w:r w:rsidR="00C646BA" w:rsidRPr="00EA76E6">
        <w:rPr>
          <w:i/>
          <w:iCs/>
        </w:rPr>
        <w:t xml:space="preserve">. </w:t>
      </w:r>
      <w:r w:rsidRPr="00EA76E6">
        <w:rPr>
          <w:i/>
          <w:iCs/>
        </w:rPr>
        <w:t>Sa grosse silhouette revêtue d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une chemise et d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un châle aurait été comique si ses traits n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avaient exprimé une forte émotion</w:t>
      </w:r>
      <w:r w:rsidR="00C646BA" w:rsidRPr="00EA76E6">
        <w:rPr>
          <w:i/>
          <w:iCs/>
        </w:rPr>
        <w:t>.</w:t>
      </w:r>
    </w:p>
    <w:p w14:paraId="27715B15" w14:textId="77777777" w:rsidR="00C646BA" w:rsidRPr="00EA76E6" w:rsidRDefault="00C646BA" w:rsidP="00C646BA">
      <w:pPr>
        <w:rPr>
          <w:i/>
          <w:iCs/>
        </w:rPr>
      </w:pPr>
      <w:r w:rsidRPr="00EA76E6">
        <w:rPr>
          <w:i/>
          <w:iCs/>
        </w:rPr>
        <w:t>« </w:t>
      </w:r>
      <w:r w:rsidR="00CA2403" w:rsidRPr="00EA76E6">
        <w:rPr>
          <w:i/>
          <w:iCs/>
        </w:rPr>
        <w:t>Nous partons</w:t>
      </w:r>
      <w:r w:rsidRPr="00EA76E6">
        <w:rPr>
          <w:i/>
          <w:iCs/>
        </w:rPr>
        <w:t xml:space="preserve">, </w:t>
      </w:r>
      <w:r w:rsidR="00CA2403" w:rsidRPr="00EA76E6">
        <w:rPr>
          <w:i/>
          <w:iCs/>
        </w:rPr>
        <w:t>Eliza</w:t>
      </w:r>
      <w:r w:rsidRPr="00EA76E6">
        <w:rPr>
          <w:i/>
          <w:iCs/>
        </w:rPr>
        <w:t xml:space="preserve">. </w:t>
      </w:r>
      <w:r w:rsidR="00CA2403" w:rsidRPr="00EA76E6">
        <w:rPr>
          <w:i/>
          <w:iCs/>
        </w:rPr>
        <w:t>Tout est fini</w:t>
      </w:r>
      <w:r w:rsidRPr="00EA76E6">
        <w:rPr>
          <w:i/>
          <w:iCs/>
        </w:rPr>
        <w:t xml:space="preserve">. </w:t>
      </w:r>
      <w:r w:rsidR="00CA2403" w:rsidRPr="00EA76E6">
        <w:rPr>
          <w:i/>
          <w:iCs/>
        </w:rPr>
        <w:t>Vous pouvez faire nos bagages</w:t>
      </w:r>
      <w:r w:rsidRPr="00EA76E6">
        <w:rPr>
          <w:i/>
          <w:iCs/>
        </w:rPr>
        <w:t xml:space="preserve">, </w:t>
      </w:r>
      <w:r w:rsidR="00CA2403" w:rsidRPr="00EA76E6">
        <w:rPr>
          <w:i/>
          <w:iCs/>
        </w:rPr>
        <w:t>dit le maître d</w:t>
      </w:r>
      <w:r w:rsidRPr="00EA76E6">
        <w:rPr>
          <w:i/>
          <w:iCs/>
        </w:rPr>
        <w:t>’</w:t>
      </w:r>
      <w:r w:rsidR="00CA2403" w:rsidRPr="00EA76E6">
        <w:rPr>
          <w:i/>
          <w:iCs/>
        </w:rPr>
        <w:t>hôtel</w:t>
      </w:r>
      <w:r w:rsidRPr="00EA76E6">
        <w:rPr>
          <w:i/>
          <w:iCs/>
        </w:rPr>
        <w:t>.</w:t>
      </w:r>
    </w:p>
    <w:p w14:paraId="587FD6BC" w14:textId="77777777" w:rsidR="00C646BA" w:rsidRPr="00EA76E6" w:rsidRDefault="00C646BA" w:rsidP="00C646BA">
      <w:pPr>
        <w:rPr>
          <w:i/>
          <w:iCs/>
        </w:rPr>
      </w:pPr>
      <w:r w:rsidRPr="00EA76E6">
        <w:t>— </w:t>
      </w:r>
      <w:r w:rsidR="00CA2403" w:rsidRPr="00EA76E6">
        <w:rPr>
          <w:i/>
          <w:iCs/>
        </w:rPr>
        <w:t>Oh</w:t>
      </w:r>
      <w:r w:rsidRPr="00EA76E6">
        <w:rPr>
          <w:i/>
          <w:iCs/>
        </w:rPr>
        <w:t xml:space="preserve"> ! </w:t>
      </w:r>
      <w:r w:rsidR="00CA2403" w:rsidRPr="00EA76E6">
        <w:rPr>
          <w:i/>
          <w:iCs/>
        </w:rPr>
        <w:t>John</w:t>
      </w:r>
      <w:r w:rsidRPr="00EA76E6">
        <w:rPr>
          <w:i/>
          <w:iCs/>
        </w:rPr>
        <w:t xml:space="preserve">, </w:t>
      </w:r>
      <w:r w:rsidR="00CA2403" w:rsidRPr="00EA76E6">
        <w:rPr>
          <w:i/>
          <w:iCs/>
        </w:rPr>
        <w:t>John</w:t>
      </w:r>
      <w:r w:rsidRPr="00EA76E6">
        <w:rPr>
          <w:i/>
          <w:iCs/>
        </w:rPr>
        <w:t xml:space="preserve">, </w:t>
      </w:r>
      <w:r w:rsidR="00CA2403" w:rsidRPr="00EA76E6">
        <w:rPr>
          <w:i/>
          <w:iCs/>
        </w:rPr>
        <w:t>vous aurais-je entraîné jusque-là</w:t>
      </w:r>
      <w:r w:rsidRPr="00EA76E6">
        <w:rPr>
          <w:i/>
          <w:iCs/>
        </w:rPr>
        <w:t xml:space="preserve"> ? </w:t>
      </w:r>
      <w:r w:rsidR="00CA2403" w:rsidRPr="00EA76E6">
        <w:rPr>
          <w:i/>
          <w:iCs/>
        </w:rPr>
        <w:t>C</w:t>
      </w:r>
      <w:r w:rsidRPr="00EA76E6">
        <w:rPr>
          <w:i/>
          <w:iCs/>
        </w:rPr>
        <w:t>’</w:t>
      </w:r>
      <w:r w:rsidR="00CA2403" w:rsidRPr="00EA76E6">
        <w:rPr>
          <w:i/>
          <w:iCs/>
        </w:rPr>
        <w:t>est moi la responsable</w:t>
      </w:r>
      <w:r w:rsidRPr="00EA76E6">
        <w:rPr>
          <w:i/>
          <w:iCs/>
        </w:rPr>
        <w:t xml:space="preserve">, </w:t>
      </w:r>
      <w:r w:rsidR="00CA2403" w:rsidRPr="00EA76E6">
        <w:rPr>
          <w:i/>
          <w:iCs/>
        </w:rPr>
        <w:t>Sir Henry</w:t>
      </w:r>
      <w:r w:rsidRPr="00EA76E6">
        <w:rPr>
          <w:i/>
          <w:iCs/>
        </w:rPr>
        <w:t xml:space="preserve"> ! </w:t>
      </w:r>
      <w:r w:rsidR="00CA2403" w:rsidRPr="00EA76E6">
        <w:rPr>
          <w:i/>
          <w:iCs/>
        </w:rPr>
        <w:t>Moi seule</w:t>
      </w:r>
      <w:r w:rsidRPr="00EA76E6">
        <w:rPr>
          <w:i/>
          <w:iCs/>
        </w:rPr>
        <w:t xml:space="preserve">… </w:t>
      </w:r>
      <w:r w:rsidR="00CA2403" w:rsidRPr="00EA76E6">
        <w:rPr>
          <w:i/>
          <w:iCs/>
        </w:rPr>
        <w:t>Il n</w:t>
      </w:r>
      <w:r w:rsidRPr="00EA76E6">
        <w:rPr>
          <w:i/>
          <w:iCs/>
        </w:rPr>
        <w:t>’</w:t>
      </w:r>
      <w:r w:rsidR="00CA2403" w:rsidRPr="00EA76E6">
        <w:rPr>
          <w:i/>
          <w:iCs/>
        </w:rPr>
        <w:t>a agi que pour me faire plaisir et parce que je lui avais demandé</w:t>
      </w:r>
      <w:r w:rsidRPr="00EA76E6">
        <w:rPr>
          <w:i/>
          <w:iCs/>
        </w:rPr>
        <w:t>.</w:t>
      </w:r>
    </w:p>
    <w:p w14:paraId="1B7E933F" w14:textId="77777777" w:rsidR="00C646BA" w:rsidRPr="00EA76E6" w:rsidRDefault="00C646BA" w:rsidP="00C646BA">
      <w:pPr>
        <w:rPr>
          <w:i/>
          <w:iCs/>
        </w:rPr>
      </w:pPr>
      <w:r w:rsidRPr="00EA76E6">
        <w:t>— </w:t>
      </w:r>
      <w:r w:rsidR="00CA2403" w:rsidRPr="00EA76E6">
        <w:rPr>
          <w:i/>
          <w:iCs/>
        </w:rPr>
        <w:t>Parlez</w:t>
      </w:r>
      <w:r w:rsidRPr="00EA76E6">
        <w:rPr>
          <w:i/>
          <w:iCs/>
        </w:rPr>
        <w:t xml:space="preserve">, </w:t>
      </w:r>
      <w:r w:rsidR="00CA2403" w:rsidRPr="00EA76E6">
        <w:rPr>
          <w:i/>
          <w:iCs/>
        </w:rPr>
        <w:t>alors</w:t>
      </w:r>
      <w:r w:rsidRPr="00EA76E6">
        <w:rPr>
          <w:i/>
          <w:iCs/>
        </w:rPr>
        <w:t xml:space="preserve"> ! </w:t>
      </w:r>
      <w:r w:rsidR="00CA2403" w:rsidRPr="00EA76E6">
        <w:rPr>
          <w:i/>
          <w:iCs/>
        </w:rPr>
        <w:t>Que signifie cela</w:t>
      </w:r>
      <w:r w:rsidRPr="00EA76E6">
        <w:rPr>
          <w:i/>
          <w:iCs/>
        </w:rPr>
        <w:t> ?</w:t>
      </w:r>
    </w:p>
    <w:p w14:paraId="725D7555" w14:textId="77777777" w:rsidR="00C646BA" w:rsidRPr="00EA76E6" w:rsidRDefault="00C646BA" w:rsidP="00C646BA">
      <w:pPr>
        <w:rPr>
          <w:i/>
          <w:iCs/>
        </w:rPr>
      </w:pPr>
      <w:r w:rsidRPr="00EA76E6">
        <w:t>— </w:t>
      </w:r>
      <w:r w:rsidR="00CA2403" w:rsidRPr="00EA76E6">
        <w:rPr>
          <w:i/>
          <w:iCs/>
        </w:rPr>
        <w:t>Mon malheureux frère meurt de faim sur la lande</w:t>
      </w:r>
      <w:r w:rsidRPr="00EA76E6">
        <w:rPr>
          <w:i/>
          <w:iCs/>
        </w:rPr>
        <w:t xml:space="preserve">. </w:t>
      </w:r>
      <w:r w:rsidR="00CA2403" w:rsidRPr="00EA76E6">
        <w:rPr>
          <w:i/>
          <w:iCs/>
        </w:rPr>
        <w:t>Nous ne pouvons pas le laisser périr devant notre porte</w:t>
      </w:r>
      <w:r w:rsidRPr="00EA76E6">
        <w:rPr>
          <w:i/>
          <w:iCs/>
        </w:rPr>
        <w:t xml:space="preserve">. </w:t>
      </w:r>
      <w:r w:rsidR="00CA2403" w:rsidRPr="00EA76E6">
        <w:rPr>
          <w:i/>
          <w:iCs/>
        </w:rPr>
        <w:t>La lumière est un signal pour lui indiquer que des provisions sont prép</w:t>
      </w:r>
      <w:r w:rsidR="00CA2403" w:rsidRPr="00EA76E6">
        <w:rPr>
          <w:i/>
          <w:iCs/>
        </w:rPr>
        <w:t>a</w:t>
      </w:r>
      <w:r w:rsidR="00CA2403" w:rsidRPr="00EA76E6">
        <w:rPr>
          <w:i/>
          <w:iCs/>
        </w:rPr>
        <w:t>rées pour lui</w:t>
      </w:r>
      <w:r w:rsidRPr="00EA76E6">
        <w:rPr>
          <w:i/>
          <w:iCs/>
        </w:rPr>
        <w:t xml:space="preserve"> ; </w:t>
      </w:r>
      <w:r w:rsidR="00CA2403" w:rsidRPr="00EA76E6">
        <w:rPr>
          <w:i/>
          <w:iCs/>
        </w:rPr>
        <w:t>et sa lumière là-bas nous indique l</w:t>
      </w:r>
      <w:r w:rsidRPr="00EA76E6">
        <w:rPr>
          <w:i/>
          <w:iCs/>
        </w:rPr>
        <w:t>’</w:t>
      </w:r>
      <w:r w:rsidR="00CA2403" w:rsidRPr="00EA76E6">
        <w:rPr>
          <w:i/>
          <w:iCs/>
        </w:rPr>
        <w:t>endroit où lui déposer</w:t>
      </w:r>
      <w:r w:rsidRPr="00EA76E6">
        <w:rPr>
          <w:i/>
          <w:iCs/>
        </w:rPr>
        <w:t>.</w:t>
      </w:r>
    </w:p>
    <w:p w14:paraId="59C98DEE" w14:textId="77777777" w:rsidR="00C646BA" w:rsidRPr="00EA76E6" w:rsidRDefault="00C646BA" w:rsidP="00C646BA">
      <w:pPr>
        <w:rPr>
          <w:i/>
          <w:iCs/>
        </w:rPr>
      </w:pPr>
      <w:r w:rsidRPr="00EA76E6">
        <w:t>— </w:t>
      </w:r>
      <w:r w:rsidR="00CA2403" w:rsidRPr="00EA76E6">
        <w:rPr>
          <w:i/>
          <w:iCs/>
        </w:rPr>
        <w:t>Donc votre frère serait</w:t>
      </w:r>
      <w:r w:rsidRPr="00EA76E6">
        <w:rPr>
          <w:i/>
          <w:iCs/>
        </w:rPr>
        <w:t>…</w:t>
      </w:r>
    </w:p>
    <w:p w14:paraId="2E3329F3" w14:textId="77777777" w:rsidR="00C646BA" w:rsidRPr="00EA76E6" w:rsidRDefault="00C646BA" w:rsidP="00C646BA">
      <w:pPr>
        <w:rPr>
          <w:i/>
          <w:iCs/>
        </w:rPr>
      </w:pPr>
      <w:r w:rsidRPr="00EA76E6">
        <w:t>— </w:t>
      </w:r>
      <w:r w:rsidR="00CA2403" w:rsidRPr="00EA76E6">
        <w:rPr>
          <w:i/>
          <w:iCs/>
        </w:rPr>
        <w:t>Le forçat évadé</w:t>
      </w:r>
      <w:r w:rsidRPr="00EA76E6">
        <w:rPr>
          <w:i/>
          <w:iCs/>
        </w:rPr>
        <w:t xml:space="preserve">, </w:t>
      </w:r>
      <w:r w:rsidR="00CA2403" w:rsidRPr="00EA76E6">
        <w:rPr>
          <w:i/>
          <w:iCs/>
        </w:rPr>
        <w:t>monsieur</w:t>
      </w:r>
      <w:r w:rsidRPr="00EA76E6">
        <w:rPr>
          <w:i/>
          <w:iCs/>
        </w:rPr>
        <w:t xml:space="preserve">. </w:t>
      </w:r>
      <w:r w:rsidR="00CA2403" w:rsidRPr="00EA76E6">
        <w:rPr>
          <w:i/>
          <w:iCs/>
        </w:rPr>
        <w:t>Selden</w:t>
      </w:r>
      <w:r w:rsidRPr="00EA76E6">
        <w:rPr>
          <w:i/>
          <w:iCs/>
        </w:rPr>
        <w:t xml:space="preserve">, </w:t>
      </w:r>
      <w:r w:rsidR="00CA2403" w:rsidRPr="00EA76E6">
        <w:rPr>
          <w:i/>
          <w:iCs/>
        </w:rPr>
        <w:t>le criminel</w:t>
      </w:r>
      <w:r w:rsidRPr="00EA76E6">
        <w:rPr>
          <w:i/>
          <w:iCs/>
        </w:rPr>
        <w:t>.</w:t>
      </w:r>
    </w:p>
    <w:p w14:paraId="2D2BC3AE" w14:textId="2456BA3B" w:rsidR="00C646BA" w:rsidRPr="00EA76E6" w:rsidRDefault="00C646BA" w:rsidP="00C646BA">
      <w:r w:rsidRPr="00EA76E6">
        <w:t>— </w:t>
      </w:r>
      <w:r w:rsidR="00CA2403" w:rsidRPr="00EA76E6">
        <w:rPr>
          <w:i/>
          <w:iCs/>
        </w:rPr>
        <w:t>C</w:t>
      </w:r>
      <w:r w:rsidRPr="00EA76E6">
        <w:rPr>
          <w:i/>
          <w:iCs/>
        </w:rPr>
        <w:t>’</w:t>
      </w:r>
      <w:r w:rsidR="00CA2403" w:rsidRPr="00EA76E6">
        <w:rPr>
          <w:i/>
          <w:iCs/>
        </w:rPr>
        <w:t>est la vérité</w:t>
      </w:r>
      <w:r w:rsidRPr="00EA76E6">
        <w:rPr>
          <w:i/>
          <w:iCs/>
        </w:rPr>
        <w:t xml:space="preserve">, </w:t>
      </w:r>
      <w:r w:rsidR="00CA2403" w:rsidRPr="00EA76E6">
        <w:rPr>
          <w:i/>
          <w:iCs/>
        </w:rPr>
        <w:t>monsieur</w:t>
      </w:r>
      <w:r w:rsidRPr="00EA76E6">
        <w:rPr>
          <w:i/>
          <w:iCs/>
        </w:rPr>
        <w:t xml:space="preserve"> ! </w:t>
      </w:r>
      <w:r w:rsidR="00CA2403" w:rsidRPr="00EA76E6">
        <w:rPr>
          <w:i/>
          <w:iCs/>
        </w:rPr>
        <w:t>proclama Barrymore</w:t>
      </w:r>
      <w:r w:rsidRPr="00EA76E6">
        <w:rPr>
          <w:i/>
          <w:iCs/>
        </w:rPr>
        <w:t xml:space="preserve">. </w:t>
      </w:r>
      <w:r w:rsidR="00CA2403" w:rsidRPr="00EA76E6">
        <w:rPr>
          <w:i/>
          <w:iCs/>
        </w:rPr>
        <w:t>Je vous ai déclaré que ce n</w:t>
      </w:r>
      <w:r w:rsidRPr="00EA76E6">
        <w:rPr>
          <w:i/>
          <w:iCs/>
        </w:rPr>
        <w:t>’</w:t>
      </w:r>
      <w:r w:rsidR="00CA2403" w:rsidRPr="00EA76E6">
        <w:rPr>
          <w:i/>
          <w:iCs/>
        </w:rPr>
        <w:t xml:space="preserve">était pas mon secret et que je </w:t>
      </w:r>
      <w:r w:rsidR="00A3702F" w:rsidRPr="00EA76E6">
        <w:rPr>
          <w:i/>
          <w:iCs/>
        </w:rPr>
        <w:t xml:space="preserve">ne </w:t>
      </w:r>
      <w:r w:rsidR="00CA2403" w:rsidRPr="00EA76E6">
        <w:rPr>
          <w:i/>
          <w:iCs/>
        </w:rPr>
        <w:t>pouvais rien vous dire</w:t>
      </w:r>
      <w:r w:rsidRPr="00EA76E6">
        <w:rPr>
          <w:i/>
          <w:iCs/>
        </w:rPr>
        <w:t xml:space="preserve">. </w:t>
      </w:r>
      <w:r w:rsidR="00CA2403" w:rsidRPr="00EA76E6">
        <w:rPr>
          <w:i/>
          <w:iCs/>
        </w:rPr>
        <w:t>Mais maintenant vous êtes au courant</w:t>
      </w:r>
      <w:r w:rsidRPr="00EA76E6">
        <w:rPr>
          <w:i/>
          <w:iCs/>
        </w:rPr>
        <w:t xml:space="preserve"> ; </w:t>
      </w:r>
      <w:r w:rsidR="00CA2403" w:rsidRPr="00EA76E6">
        <w:rPr>
          <w:i/>
          <w:iCs/>
        </w:rPr>
        <w:t>vous voyez que si un complot était effectivement tramé</w:t>
      </w:r>
      <w:r w:rsidRPr="00EA76E6">
        <w:rPr>
          <w:i/>
          <w:iCs/>
        </w:rPr>
        <w:t xml:space="preserve">, </w:t>
      </w:r>
      <w:r w:rsidR="00CA2403" w:rsidRPr="00EA76E6">
        <w:rPr>
          <w:i/>
          <w:iCs/>
        </w:rPr>
        <w:t>vous n</w:t>
      </w:r>
      <w:r w:rsidRPr="00EA76E6">
        <w:rPr>
          <w:i/>
          <w:iCs/>
        </w:rPr>
        <w:t>’</w:t>
      </w:r>
      <w:r w:rsidR="00CA2403" w:rsidRPr="00EA76E6">
        <w:rPr>
          <w:i/>
          <w:iCs/>
        </w:rPr>
        <w:t>y étiez nu</w:t>
      </w:r>
      <w:r w:rsidR="00CA2403" w:rsidRPr="00EA76E6">
        <w:rPr>
          <w:i/>
          <w:iCs/>
        </w:rPr>
        <w:t>l</w:t>
      </w:r>
      <w:r w:rsidR="00CA2403" w:rsidRPr="00EA76E6">
        <w:rPr>
          <w:i/>
          <w:iCs/>
        </w:rPr>
        <w:t>lement visé</w:t>
      </w:r>
      <w:r w:rsidRPr="00EA76E6">
        <w:rPr>
          <w:i/>
          <w:iCs/>
        </w:rPr>
        <w:t>. »</w:t>
      </w:r>
    </w:p>
    <w:p w14:paraId="6B013DCA" w14:textId="3D617E1B" w:rsidR="00C646BA" w:rsidRPr="00EA76E6" w:rsidRDefault="00CA2403" w:rsidP="00C646BA">
      <w:pPr>
        <w:rPr>
          <w:i/>
          <w:iCs/>
        </w:rPr>
      </w:pPr>
      <w:r w:rsidRPr="00EA76E6">
        <w:rPr>
          <w:i/>
          <w:iCs/>
        </w:rPr>
        <w:lastRenderedPageBreak/>
        <w:t>Telle était donc l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explication des furtives expéditions no</w:t>
      </w:r>
      <w:r w:rsidRPr="00EA76E6">
        <w:rPr>
          <w:i/>
          <w:iCs/>
        </w:rPr>
        <w:t>c</w:t>
      </w:r>
      <w:r w:rsidRPr="00EA76E6">
        <w:rPr>
          <w:i/>
          <w:iCs/>
        </w:rPr>
        <w:t>turnes et de la lumière à la fenêtre</w:t>
      </w:r>
      <w:r w:rsidR="00C646BA" w:rsidRPr="00EA76E6">
        <w:rPr>
          <w:i/>
          <w:iCs/>
        </w:rPr>
        <w:t xml:space="preserve"> ? </w:t>
      </w:r>
      <w:r w:rsidRPr="00EA76E6">
        <w:rPr>
          <w:i/>
          <w:iCs/>
        </w:rPr>
        <w:t>Sir Henry et moi nous co</w:t>
      </w:r>
      <w:r w:rsidRPr="00EA76E6">
        <w:rPr>
          <w:i/>
          <w:iCs/>
        </w:rPr>
        <w:t>n</w:t>
      </w:r>
      <w:r w:rsidRPr="00EA76E6">
        <w:rPr>
          <w:i/>
          <w:iCs/>
        </w:rPr>
        <w:t>templâmes</w:t>
      </w:r>
      <w:r w:rsidR="00C646BA" w:rsidRPr="00EA76E6">
        <w:rPr>
          <w:i/>
          <w:iCs/>
        </w:rPr>
        <w:t xml:space="preserve">, </w:t>
      </w:r>
      <w:r w:rsidRPr="00EA76E6">
        <w:rPr>
          <w:i/>
          <w:iCs/>
        </w:rPr>
        <w:t>stupéfaits</w:t>
      </w:r>
      <w:r w:rsidR="00C646BA" w:rsidRPr="00EA76E6">
        <w:rPr>
          <w:i/>
          <w:iCs/>
        </w:rPr>
        <w:t>, M</w:t>
      </w:r>
      <w:r w:rsidR="00C646BA" w:rsidRPr="00EA76E6">
        <w:rPr>
          <w:i/>
          <w:iCs/>
          <w:vertAlign w:val="superscript"/>
        </w:rPr>
        <w:t>me</w:t>
      </w:r>
      <w:r w:rsidR="00C646BA" w:rsidRPr="00EA76E6">
        <w:rPr>
          <w:i/>
          <w:iCs/>
        </w:rPr>
        <w:t> </w:t>
      </w:r>
      <w:r w:rsidRPr="00EA76E6">
        <w:rPr>
          <w:i/>
          <w:iCs/>
        </w:rPr>
        <w:t>Barrymore</w:t>
      </w:r>
      <w:r w:rsidR="00C646BA" w:rsidRPr="00EA76E6">
        <w:rPr>
          <w:i/>
          <w:iCs/>
        </w:rPr>
        <w:t xml:space="preserve">. </w:t>
      </w:r>
      <w:r w:rsidRPr="00EA76E6">
        <w:rPr>
          <w:i/>
          <w:iCs/>
        </w:rPr>
        <w:t>Était-il possible qu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une personne aussi respectable fût du même sang que l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un des plus notoires criminels du pays</w:t>
      </w:r>
      <w:r w:rsidR="00C646BA" w:rsidRPr="00EA76E6">
        <w:rPr>
          <w:i/>
          <w:iCs/>
        </w:rPr>
        <w:t> ?</w:t>
      </w:r>
    </w:p>
    <w:p w14:paraId="322617C6" w14:textId="7BDD11CF" w:rsidR="00C646BA" w:rsidRPr="00EA76E6" w:rsidRDefault="00C646BA" w:rsidP="00C646BA">
      <w:r w:rsidRPr="00EA76E6">
        <w:rPr>
          <w:i/>
          <w:iCs/>
        </w:rPr>
        <w:t>« </w:t>
      </w:r>
      <w:r w:rsidR="00CA2403" w:rsidRPr="00EA76E6">
        <w:rPr>
          <w:i/>
          <w:iCs/>
        </w:rPr>
        <w:t>Oui</w:t>
      </w:r>
      <w:r w:rsidRPr="00EA76E6">
        <w:rPr>
          <w:i/>
          <w:iCs/>
        </w:rPr>
        <w:t xml:space="preserve">, </w:t>
      </w:r>
      <w:r w:rsidR="00CA2403" w:rsidRPr="00EA76E6">
        <w:rPr>
          <w:i/>
          <w:iCs/>
        </w:rPr>
        <w:t>monsieur</w:t>
      </w:r>
      <w:r w:rsidRPr="00EA76E6">
        <w:rPr>
          <w:i/>
          <w:iCs/>
        </w:rPr>
        <w:t xml:space="preserve">, </w:t>
      </w:r>
      <w:r w:rsidR="00CA2403" w:rsidRPr="00EA76E6">
        <w:rPr>
          <w:i/>
          <w:iCs/>
        </w:rPr>
        <w:t>mon nom de jeune fille est Selden</w:t>
      </w:r>
      <w:r w:rsidRPr="00EA76E6">
        <w:rPr>
          <w:i/>
          <w:iCs/>
        </w:rPr>
        <w:t xml:space="preserve">, </w:t>
      </w:r>
      <w:r w:rsidR="00CA2403" w:rsidRPr="00EA76E6">
        <w:rPr>
          <w:i/>
          <w:iCs/>
        </w:rPr>
        <w:t>et il est mon plus jeune frère</w:t>
      </w:r>
      <w:r w:rsidRPr="00EA76E6">
        <w:rPr>
          <w:i/>
          <w:iCs/>
        </w:rPr>
        <w:t xml:space="preserve">. </w:t>
      </w:r>
      <w:r w:rsidR="00CA2403" w:rsidRPr="00EA76E6">
        <w:rPr>
          <w:i/>
          <w:iCs/>
        </w:rPr>
        <w:t>Nous l</w:t>
      </w:r>
      <w:r w:rsidRPr="00EA76E6">
        <w:rPr>
          <w:i/>
          <w:iCs/>
        </w:rPr>
        <w:t>’</w:t>
      </w:r>
      <w:r w:rsidR="00CA2403" w:rsidRPr="00EA76E6">
        <w:rPr>
          <w:i/>
          <w:iCs/>
        </w:rPr>
        <w:t>avons trop gâté quand il était e</w:t>
      </w:r>
      <w:r w:rsidR="00CA2403" w:rsidRPr="00EA76E6">
        <w:rPr>
          <w:i/>
          <w:iCs/>
        </w:rPr>
        <w:t>n</w:t>
      </w:r>
      <w:r w:rsidR="00CA2403" w:rsidRPr="00EA76E6">
        <w:rPr>
          <w:i/>
          <w:iCs/>
        </w:rPr>
        <w:t>fant</w:t>
      </w:r>
      <w:r w:rsidRPr="00EA76E6">
        <w:rPr>
          <w:i/>
          <w:iCs/>
        </w:rPr>
        <w:t xml:space="preserve">, </w:t>
      </w:r>
      <w:r w:rsidR="00CA2403" w:rsidRPr="00EA76E6">
        <w:rPr>
          <w:i/>
          <w:iCs/>
        </w:rPr>
        <w:t>nous lui donnions tout ce qui lui faisait plaisir</w:t>
      </w:r>
      <w:r w:rsidRPr="00EA76E6">
        <w:rPr>
          <w:i/>
          <w:iCs/>
        </w:rPr>
        <w:t xml:space="preserve">, </w:t>
      </w:r>
      <w:r w:rsidR="00CA2403" w:rsidRPr="00EA76E6">
        <w:rPr>
          <w:i/>
          <w:iCs/>
        </w:rPr>
        <w:t>et il a cru que le monde était créé pour qu</w:t>
      </w:r>
      <w:r w:rsidRPr="00EA76E6">
        <w:rPr>
          <w:i/>
          <w:iCs/>
        </w:rPr>
        <w:t>’</w:t>
      </w:r>
      <w:r w:rsidR="00CA2403" w:rsidRPr="00EA76E6">
        <w:rPr>
          <w:i/>
          <w:iCs/>
        </w:rPr>
        <w:t>il pût en disposer à son gré</w:t>
      </w:r>
      <w:r w:rsidRPr="00EA76E6">
        <w:rPr>
          <w:i/>
          <w:iCs/>
        </w:rPr>
        <w:t xml:space="preserve">. </w:t>
      </w:r>
      <w:r w:rsidR="00CA2403" w:rsidRPr="00EA76E6">
        <w:rPr>
          <w:i/>
          <w:iCs/>
        </w:rPr>
        <w:t>En grandissant</w:t>
      </w:r>
      <w:r w:rsidRPr="00EA76E6">
        <w:rPr>
          <w:i/>
          <w:iCs/>
        </w:rPr>
        <w:t xml:space="preserve">, </w:t>
      </w:r>
      <w:r w:rsidR="00CA2403" w:rsidRPr="00EA76E6">
        <w:rPr>
          <w:i/>
          <w:iCs/>
        </w:rPr>
        <w:t>il s</w:t>
      </w:r>
      <w:r w:rsidRPr="00EA76E6">
        <w:rPr>
          <w:i/>
          <w:iCs/>
        </w:rPr>
        <w:t>’</w:t>
      </w:r>
      <w:r w:rsidR="00CA2403" w:rsidRPr="00EA76E6">
        <w:rPr>
          <w:i/>
          <w:iCs/>
        </w:rPr>
        <w:t>est lié avec de mauvais camarades et le diable est entré en lui</w:t>
      </w:r>
      <w:r w:rsidRPr="00EA76E6">
        <w:rPr>
          <w:i/>
          <w:iCs/>
        </w:rPr>
        <w:t xml:space="preserve"> : </w:t>
      </w:r>
      <w:r w:rsidR="00CA2403" w:rsidRPr="00EA76E6">
        <w:rPr>
          <w:i/>
          <w:iCs/>
        </w:rPr>
        <w:t>il a brisé le cœur de ma mère et traîné notre nom dans la boue</w:t>
      </w:r>
      <w:r w:rsidRPr="00EA76E6">
        <w:rPr>
          <w:i/>
          <w:iCs/>
        </w:rPr>
        <w:t xml:space="preserve">. </w:t>
      </w:r>
      <w:r w:rsidR="00CA2403" w:rsidRPr="00EA76E6">
        <w:rPr>
          <w:i/>
          <w:iCs/>
        </w:rPr>
        <w:t>De crime en crime</w:t>
      </w:r>
      <w:r w:rsidRPr="00EA76E6">
        <w:rPr>
          <w:i/>
          <w:iCs/>
        </w:rPr>
        <w:t xml:space="preserve">, </w:t>
      </w:r>
      <w:r w:rsidR="00CA2403" w:rsidRPr="00EA76E6">
        <w:rPr>
          <w:i/>
          <w:iCs/>
        </w:rPr>
        <w:t>il a sombré toujours plus bas</w:t>
      </w:r>
      <w:r w:rsidRPr="00EA76E6">
        <w:rPr>
          <w:i/>
          <w:iCs/>
        </w:rPr>
        <w:t xml:space="preserve"> ; </w:t>
      </w:r>
      <w:r w:rsidR="00CA2403" w:rsidRPr="00EA76E6">
        <w:rPr>
          <w:i/>
          <w:iCs/>
        </w:rPr>
        <w:t>seule la miséricorde de Dieu l</w:t>
      </w:r>
      <w:r w:rsidRPr="00EA76E6">
        <w:rPr>
          <w:i/>
          <w:iCs/>
        </w:rPr>
        <w:t>’</w:t>
      </w:r>
      <w:r w:rsidR="00CA2403" w:rsidRPr="00EA76E6">
        <w:rPr>
          <w:i/>
          <w:iCs/>
        </w:rPr>
        <w:t>a arraché à l</w:t>
      </w:r>
      <w:r w:rsidRPr="00EA76E6">
        <w:rPr>
          <w:i/>
          <w:iCs/>
        </w:rPr>
        <w:t>’</w:t>
      </w:r>
      <w:r w:rsidR="00CA2403" w:rsidRPr="00EA76E6">
        <w:rPr>
          <w:i/>
          <w:iCs/>
        </w:rPr>
        <w:t>échafaud</w:t>
      </w:r>
      <w:r w:rsidRPr="00EA76E6">
        <w:rPr>
          <w:i/>
          <w:iCs/>
        </w:rPr>
        <w:t xml:space="preserve">. </w:t>
      </w:r>
      <w:r w:rsidR="00CA2403" w:rsidRPr="00EA76E6">
        <w:rPr>
          <w:i/>
          <w:iCs/>
        </w:rPr>
        <w:t>Mais pour moi</w:t>
      </w:r>
      <w:r w:rsidRPr="00EA76E6">
        <w:rPr>
          <w:i/>
          <w:iCs/>
        </w:rPr>
        <w:t xml:space="preserve">, </w:t>
      </w:r>
      <w:r w:rsidR="00CA2403" w:rsidRPr="00EA76E6">
        <w:rPr>
          <w:i/>
          <w:iCs/>
        </w:rPr>
        <w:t>monsieur</w:t>
      </w:r>
      <w:r w:rsidRPr="00EA76E6">
        <w:rPr>
          <w:i/>
          <w:iCs/>
        </w:rPr>
        <w:t xml:space="preserve">, </w:t>
      </w:r>
      <w:r w:rsidR="00CA2403" w:rsidRPr="00EA76E6">
        <w:rPr>
          <w:i/>
          <w:iCs/>
        </w:rPr>
        <w:t>il était toujours le petit garçon aux cheveux bouclés que j</w:t>
      </w:r>
      <w:r w:rsidRPr="00EA76E6">
        <w:rPr>
          <w:i/>
          <w:iCs/>
        </w:rPr>
        <w:t>’</w:t>
      </w:r>
      <w:r w:rsidR="00CA2403" w:rsidRPr="00EA76E6">
        <w:rPr>
          <w:i/>
          <w:iCs/>
        </w:rPr>
        <w:t>avais dorloté et avec qui j</w:t>
      </w:r>
      <w:r w:rsidRPr="00EA76E6">
        <w:rPr>
          <w:i/>
          <w:iCs/>
        </w:rPr>
        <w:t>’</w:t>
      </w:r>
      <w:r w:rsidR="00CA2403" w:rsidRPr="00EA76E6">
        <w:rPr>
          <w:i/>
          <w:iCs/>
        </w:rPr>
        <w:t>avais joué</w:t>
      </w:r>
      <w:r w:rsidRPr="00EA76E6">
        <w:rPr>
          <w:i/>
          <w:iCs/>
        </w:rPr>
        <w:t xml:space="preserve">. </w:t>
      </w:r>
      <w:r w:rsidR="00CA2403" w:rsidRPr="00EA76E6">
        <w:rPr>
          <w:i/>
          <w:iCs/>
        </w:rPr>
        <w:t>Vo</w:t>
      </w:r>
      <w:r w:rsidR="00CA2403" w:rsidRPr="00EA76E6">
        <w:rPr>
          <w:i/>
          <w:iCs/>
        </w:rPr>
        <w:t>i</w:t>
      </w:r>
      <w:r w:rsidR="00CA2403" w:rsidRPr="00EA76E6">
        <w:rPr>
          <w:i/>
          <w:iCs/>
        </w:rPr>
        <w:t>là pourquoi il s</w:t>
      </w:r>
      <w:r w:rsidRPr="00EA76E6">
        <w:rPr>
          <w:i/>
          <w:iCs/>
        </w:rPr>
        <w:t>’</w:t>
      </w:r>
      <w:r w:rsidR="00CA2403" w:rsidRPr="00EA76E6">
        <w:rPr>
          <w:i/>
          <w:iCs/>
        </w:rPr>
        <w:t>est évadé</w:t>
      </w:r>
      <w:r w:rsidRPr="00EA76E6">
        <w:rPr>
          <w:i/>
          <w:iCs/>
        </w:rPr>
        <w:t xml:space="preserve">, </w:t>
      </w:r>
      <w:r w:rsidR="00CA2403" w:rsidRPr="00EA76E6">
        <w:rPr>
          <w:i/>
          <w:iCs/>
        </w:rPr>
        <w:t>monsieur</w:t>
      </w:r>
      <w:r w:rsidRPr="00EA76E6">
        <w:rPr>
          <w:i/>
          <w:iCs/>
        </w:rPr>
        <w:t xml:space="preserve">. </w:t>
      </w:r>
      <w:r w:rsidR="00CA2403" w:rsidRPr="00EA76E6">
        <w:rPr>
          <w:i/>
          <w:iCs/>
        </w:rPr>
        <w:t>Il savait que j</w:t>
      </w:r>
      <w:r w:rsidRPr="00EA76E6">
        <w:rPr>
          <w:i/>
          <w:iCs/>
        </w:rPr>
        <w:t>’</w:t>
      </w:r>
      <w:r w:rsidR="00CA2403" w:rsidRPr="00EA76E6">
        <w:rPr>
          <w:i/>
          <w:iCs/>
        </w:rPr>
        <w:t>étais dans la région et que nous ne refuserions pas de l</w:t>
      </w:r>
      <w:r w:rsidRPr="00EA76E6">
        <w:rPr>
          <w:i/>
          <w:iCs/>
        </w:rPr>
        <w:t>’</w:t>
      </w:r>
      <w:r w:rsidR="00CA2403" w:rsidRPr="00EA76E6">
        <w:rPr>
          <w:i/>
          <w:iCs/>
        </w:rPr>
        <w:t>aider</w:t>
      </w:r>
      <w:r w:rsidRPr="00EA76E6">
        <w:rPr>
          <w:i/>
          <w:iCs/>
        </w:rPr>
        <w:t xml:space="preserve">. </w:t>
      </w:r>
      <w:r w:rsidR="00CA2403" w:rsidRPr="00EA76E6">
        <w:rPr>
          <w:i/>
          <w:iCs/>
        </w:rPr>
        <w:t>Quand il s</w:t>
      </w:r>
      <w:r w:rsidRPr="00EA76E6">
        <w:rPr>
          <w:i/>
          <w:iCs/>
        </w:rPr>
        <w:t>’</w:t>
      </w:r>
      <w:r w:rsidR="00CA2403" w:rsidRPr="00EA76E6">
        <w:rPr>
          <w:i/>
          <w:iCs/>
        </w:rPr>
        <w:t>est traîné ici une nuit</w:t>
      </w:r>
      <w:r w:rsidRPr="00EA76E6">
        <w:rPr>
          <w:i/>
          <w:iCs/>
        </w:rPr>
        <w:t xml:space="preserve">, </w:t>
      </w:r>
      <w:r w:rsidR="00CA2403" w:rsidRPr="00EA76E6">
        <w:rPr>
          <w:i/>
          <w:iCs/>
        </w:rPr>
        <w:t>las et affamé</w:t>
      </w:r>
      <w:r w:rsidRPr="00EA76E6">
        <w:rPr>
          <w:i/>
          <w:iCs/>
        </w:rPr>
        <w:t xml:space="preserve">, </w:t>
      </w:r>
      <w:r w:rsidR="00CA2403" w:rsidRPr="00EA76E6">
        <w:rPr>
          <w:i/>
          <w:iCs/>
        </w:rPr>
        <w:t>avec les gardes sur ses talons</w:t>
      </w:r>
      <w:r w:rsidRPr="00EA76E6">
        <w:rPr>
          <w:i/>
          <w:iCs/>
        </w:rPr>
        <w:t xml:space="preserve">, </w:t>
      </w:r>
      <w:r w:rsidR="00CA2403" w:rsidRPr="00EA76E6">
        <w:rPr>
          <w:i/>
          <w:iCs/>
        </w:rPr>
        <w:t>que pouvions-nous faire</w:t>
      </w:r>
      <w:r w:rsidRPr="00EA76E6">
        <w:rPr>
          <w:i/>
          <w:iCs/>
        </w:rPr>
        <w:t xml:space="preserve"> ? </w:t>
      </w:r>
      <w:r w:rsidR="00CA2403" w:rsidRPr="00EA76E6">
        <w:rPr>
          <w:i/>
          <w:iCs/>
        </w:rPr>
        <w:t>Nous l</w:t>
      </w:r>
      <w:r w:rsidRPr="00EA76E6">
        <w:rPr>
          <w:i/>
          <w:iCs/>
        </w:rPr>
        <w:t>’</w:t>
      </w:r>
      <w:r w:rsidR="00CA2403" w:rsidRPr="00EA76E6">
        <w:rPr>
          <w:i/>
          <w:iCs/>
        </w:rPr>
        <w:t>avons accueilli</w:t>
      </w:r>
      <w:r w:rsidRPr="00EA76E6">
        <w:rPr>
          <w:i/>
          <w:iCs/>
        </w:rPr>
        <w:t xml:space="preserve">, </w:t>
      </w:r>
      <w:r w:rsidR="00CA2403" w:rsidRPr="00EA76E6">
        <w:rPr>
          <w:i/>
          <w:iCs/>
        </w:rPr>
        <w:t>nourri</w:t>
      </w:r>
      <w:r w:rsidRPr="00EA76E6">
        <w:rPr>
          <w:i/>
          <w:iCs/>
        </w:rPr>
        <w:t xml:space="preserve">, </w:t>
      </w:r>
      <w:r w:rsidR="00CA2403" w:rsidRPr="00EA76E6">
        <w:rPr>
          <w:i/>
          <w:iCs/>
        </w:rPr>
        <w:t>réco</w:t>
      </w:r>
      <w:r w:rsidR="00CA2403" w:rsidRPr="00EA76E6">
        <w:rPr>
          <w:i/>
          <w:iCs/>
        </w:rPr>
        <w:t>n</w:t>
      </w:r>
      <w:r w:rsidR="00CA2403" w:rsidRPr="00EA76E6">
        <w:rPr>
          <w:i/>
          <w:iCs/>
        </w:rPr>
        <w:t>forté</w:t>
      </w:r>
      <w:r w:rsidRPr="00EA76E6">
        <w:rPr>
          <w:i/>
          <w:iCs/>
        </w:rPr>
        <w:t xml:space="preserve">. </w:t>
      </w:r>
      <w:r w:rsidR="00CA2403" w:rsidRPr="00EA76E6">
        <w:rPr>
          <w:i/>
          <w:iCs/>
        </w:rPr>
        <w:t>Puis vous êtes rentré</w:t>
      </w:r>
      <w:r w:rsidRPr="00EA76E6">
        <w:rPr>
          <w:i/>
          <w:iCs/>
        </w:rPr>
        <w:t xml:space="preserve">, </w:t>
      </w:r>
      <w:r w:rsidR="00CA2403" w:rsidRPr="00EA76E6">
        <w:rPr>
          <w:i/>
          <w:iCs/>
        </w:rPr>
        <w:t>monsieur</w:t>
      </w:r>
      <w:r w:rsidRPr="00EA76E6">
        <w:rPr>
          <w:i/>
          <w:iCs/>
        </w:rPr>
        <w:t xml:space="preserve">, </w:t>
      </w:r>
      <w:r w:rsidR="00CA2403" w:rsidRPr="00EA76E6">
        <w:rPr>
          <w:i/>
          <w:iCs/>
        </w:rPr>
        <w:t>et mon frère a pensé qu</w:t>
      </w:r>
      <w:r w:rsidRPr="00EA76E6">
        <w:rPr>
          <w:i/>
          <w:iCs/>
        </w:rPr>
        <w:t>’</w:t>
      </w:r>
      <w:r w:rsidR="00CA2403" w:rsidRPr="00EA76E6">
        <w:rPr>
          <w:i/>
          <w:iCs/>
        </w:rPr>
        <w:t>il serait plus en sécurité sur la lande jusqu</w:t>
      </w:r>
      <w:r w:rsidRPr="00EA76E6">
        <w:rPr>
          <w:i/>
          <w:iCs/>
        </w:rPr>
        <w:t>’</w:t>
      </w:r>
      <w:r w:rsidR="00CA2403" w:rsidRPr="00EA76E6">
        <w:rPr>
          <w:i/>
          <w:iCs/>
        </w:rPr>
        <w:t>à ce que les cl</w:t>
      </w:r>
      <w:r w:rsidR="00CA2403" w:rsidRPr="00EA76E6">
        <w:rPr>
          <w:i/>
          <w:iCs/>
        </w:rPr>
        <w:t>a</w:t>
      </w:r>
      <w:r w:rsidR="00CA2403" w:rsidRPr="00EA76E6">
        <w:rPr>
          <w:i/>
          <w:iCs/>
        </w:rPr>
        <w:t>meurs s</w:t>
      </w:r>
      <w:r w:rsidRPr="00EA76E6">
        <w:rPr>
          <w:i/>
          <w:iCs/>
        </w:rPr>
        <w:t>’</w:t>
      </w:r>
      <w:r w:rsidR="00CA2403" w:rsidRPr="00EA76E6">
        <w:rPr>
          <w:i/>
          <w:iCs/>
        </w:rPr>
        <w:t>apaisent</w:t>
      </w:r>
      <w:r w:rsidRPr="00EA76E6">
        <w:rPr>
          <w:i/>
          <w:iCs/>
        </w:rPr>
        <w:t xml:space="preserve">. </w:t>
      </w:r>
      <w:r w:rsidR="00CA2403" w:rsidRPr="00EA76E6">
        <w:rPr>
          <w:i/>
          <w:iCs/>
        </w:rPr>
        <w:t>Il s</w:t>
      </w:r>
      <w:r w:rsidRPr="00EA76E6">
        <w:rPr>
          <w:i/>
          <w:iCs/>
        </w:rPr>
        <w:t>’</w:t>
      </w:r>
      <w:r w:rsidR="00CA2403" w:rsidRPr="00EA76E6">
        <w:rPr>
          <w:i/>
          <w:iCs/>
        </w:rPr>
        <w:t>y cache</w:t>
      </w:r>
      <w:r w:rsidRPr="00EA76E6">
        <w:rPr>
          <w:i/>
          <w:iCs/>
        </w:rPr>
        <w:t xml:space="preserve">. </w:t>
      </w:r>
      <w:r w:rsidR="00CA2403" w:rsidRPr="00EA76E6">
        <w:rPr>
          <w:i/>
          <w:iCs/>
        </w:rPr>
        <w:t>Mais toutes les deux nuits nous nous assurons qu</w:t>
      </w:r>
      <w:r w:rsidRPr="00EA76E6">
        <w:rPr>
          <w:i/>
          <w:iCs/>
        </w:rPr>
        <w:t>’</w:t>
      </w:r>
      <w:r w:rsidR="00CA2403" w:rsidRPr="00EA76E6">
        <w:rPr>
          <w:i/>
          <w:iCs/>
        </w:rPr>
        <w:t>il y est toujours en disposant une lumière contre la fenêtre</w:t>
      </w:r>
      <w:r w:rsidRPr="00EA76E6">
        <w:rPr>
          <w:i/>
          <w:iCs/>
        </w:rPr>
        <w:t xml:space="preserve"> ; </w:t>
      </w:r>
      <w:r w:rsidR="00CA2403" w:rsidRPr="00EA76E6">
        <w:rPr>
          <w:i/>
          <w:iCs/>
        </w:rPr>
        <w:t>s</w:t>
      </w:r>
      <w:r w:rsidRPr="00EA76E6">
        <w:rPr>
          <w:i/>
          <w:iCs/>
        </w:rPr>
        <w:t>’</w:t>
      </w:r>
      <w:r w:rsidR="00CA2403" w:rsidRPr="00EA76E6">
        <w:rPr>
          <w:i/>
          <w:iCs/>
        </w:rPr>
        <w:t>il y répond</w:t>
      </w:r>
      <w:r w:rsidRPr="00EA76E6">
        <w:rPr>
          <w:i/>
          <w:iCs/>
        </w:rPr>
        <w:t xml:space="preserve">, </w:t>
      </w:r>
      <w:r w:rsidR="00CA2403" w:rsidRPr="00EA76E6">
        <w:rPr>
          <w:i/>
          <w:iCs/>
        </w:rPr>
        <w:t>mon mari va lui porter un peu de pain et de viande</w:t>
      </w:r>
      <w:r w:rsidRPr="00EA76E6">
        <w:rPr>
          <w:i/>
          <w:iCs/>
        </w:rPr>
        <w:t xml:space="preserve">. </w:t>
      </w:r>
      <w:r w:rsidR="00CA2403" w:rsidRPr="00EA76E6">
        <w:rPr>
          <w:i/>
          <w:iCs/>
        </w:rPr>
        <w:t>Tous les jours nous espérons qu</w:t>
      </w:r>
      <w:r w:rsidRPr="00EA76E6">
        <w:rPr>
          <w:i/>
          <w:iCs/>
        </w:rPr>
        <w:t>’</w:t>
      </w:r>
      <w:r w:rsidR="00CA2403" w:rsidRPr="00EA76E6">
        <w:rPr>
          <w:i/>
          <w:iCs/>
        </w:rPr>
        <w:t>il sera parti</w:t>
      </w:r>
      <w:r w:rsidRPr="00EA76E6">
        <w:rPr>
          <w:i/>
          <w:iCs/>
        </w:rPr>
        <w:t xml:space="preserve"> ; </w:t>
      </w:r>
      <w:r w:rsidR="00CA2403" w:rsidRPr="00EA76E6">
        <w:rPr>
          <w:i/>
          <w:iCs/>
        </w:rPr>
        <w:t>mais tant qu</w:t>
      </w:r>
      <w:r w:rsidRPr="00EA76E6">
        <w:rPr>
          <w:i/>
          <w:iCs/>
        </w:rPr>
        <w:t>’</w:t>
      </w:r>
      <w:r w:rsidR="00CA2403" w:rsidRPr="00EA76E6">
        <w:rPr>
          <w:i/>
          <w:iCs/>
        </w:rPr>
        <w:t>il erre par là</w:t>
      </w:r>
      <w:r w:rsidRPr="00EA76E6">
        <w:rPr>
          <w:i/>
          <w:iCs/>
        </w:rPr>
        <w:t xml:space="preserve">, </w:t>
      </w:r>
      <w:r w:rsidR="00CA2403" w:rsidRPr="00EA76E6">
        <w:rPr>
          <w:i/>
          <w:iCs/>
        </w:rPr>
        <w:t>nous ne pouvons pas l</w:t>
      </w:r>
      <w:r w:rsidRPr="00EA76E6">
        <w:rPr>
          <w:i/>
          <w:iCs/>
        </w:rPr>
        <w:t>’</w:t>
      </w:r>
      <w:r w:rsidR="00CA2403" w:rsidRPr="00EA76E6">
        <w:rPr>
          <w:i/>
          <w:iCs/>
        </w:rPr>
        <w:t>abandonner</w:t>
      </w:r>
      <w:r w:rsidRPr="00EA76E6">
        <w:rPr>
          <w:i/>
          <w:iCs/>
        </w:rPr>
        <w:t xml:space="preserve">. </w:t>
      </w:r>
      <w:r w:rsidR="00CA2403" w:rsidRPr="00EA76E6">
        <w:rPr>
          <w:i/>
          <w:iCs/>
        </w:rPr>
        <w:t>Voilà toute la vérité</w:t>
      </w:r>
      <w:r w:rsidRPr="00EA76E6">
        <w:rPr>
          <w:i/>
          <w:iCs/>
        </w:rPr>
        <w:t xml:space="preserve"> ; </w:t>
      </w:r>
      <w:r w:rsidR="00CA2403" w:rsidRPr="00EA76E6">
        <w:rPr>
          <w:i/>
          <w:iCs/>
        </w:rPr>
        <w:t>aussi vrai que je suis une honnête chrétienne</w:t>
      </w:r>
      <w:r w:rsidRPr="00EA76E6">
        <w:rPr>
          <w:i/>
          <w:iCs/>
        </w:rPr>
        <w:t xml:space="preserve"> ; </w:t>
      </w:r>
      <w:r w:rsidR="00CA2403" w:rsidRPr="00EA76E6">
        <w:rPr>
          <w:i/>
          <w:iCs/>
        </w:rPr>
        <w:t>s</w:t>
      </w:r>
      <w:r w:rsidRPr="00EA76E6">
        <w:rPr>
          <w:i/>
          <w:iCs/>
        </w:rPr>
        <w:t>’</w:t>
      </w:r>
      <w:r w:rsidR="00CA2403" w:rsidRPr="00EA76E6">
        <w:rPr>
          <w:i/>
          <w:iCs/>
        </w:rPr>
        <w:t>il y a quelqu</w:t>
      </w:r>
      <w:r w:rsidRPr="00EA76E6">
        <w:rPr>
          <w:i/>
          <w:iCs/>
        </w:rPr>
        <w:t>’</w:t>
      </w:r>
      <w:r w:rsidR="00CA2403" w:rsidRPr="00EA76E6">
        <w:rPr>
          <w:i/>
          <w:iCs/>
        </w:rPr>
        <w:t>un à blâmer dans cette a</w:t>
      </w:r>
      <w:r w:rsidR="00CA2403" w:rsidRPr="00EA76E6">
        <w:rPr>
          <w:i/>
          <w:iCs/>
        </w:rPr>
        <w:t>f</w:t>
      </w:r>
      <w:r w:rsidR="00CA2403" w:rsidRPr="00EA76E6">
        <w:rPr>
          <w:i/>
          <w:iCs/>
        </w:rPr>
        <w:t>faire</w:t>
      </w:r>
      <w:r w:rsidRPr="00EA76E6">
        <w:rPr>
          <w:i/>
          <w:iCs/>
        </w:rPr>
        <w:t xml:space="preserve">, </w:t>
      </w:r>
      <w:r w:rsidR="00CA2403" w:rsidRPr="00EA76E6">
        <w:rPr>
          <w:i/>
          <w:iCs/>
        </w:rPr>
        <w:t>ce n</w:t>
      </w:r>
      <w:r w:rsidRPr="00EA76E6">
        <w:rPr>
          <w:i/>
          <w:iCs/>
        </w:rPr>
        <w:t>’</w:t>
      </w:r>
      <w:r w:rsidR="00CA2403" w:rsidRPr="00EA76E6">
        <w:rPr>
          <w:i/>
          <w:iCs/>
        </w:rPr>
        <w:t>est pas mon mari</w:t>
      </w:r>
      <w:r w:rsidRPr="00EA76E6">
        <w:rPr>
          <w:i/>
          <w:iCs/>
        </w:rPr>
        <w:t xml:space="preserve">, </w:t>
      </w:r>
      <w:r w:rsidR="00CA2403" w:rsidRPr="00EA76E6">
        <w:rPr>
          <w:i/>
          <w:iCs/>
        </w:rPr>
        <w:t>c</w:t>
      </w:r>
      <w:r w:rsidRPr="00EA76E6">
        <w:rPr>
          <w:i/>
          <w:iCs/>
        </w:rPr>
        <w:t>’</w:t>
      </w:r>
      <w:r w:rsidR="00CA2403" w:rsidRPr="00EA76E6">
        <w:rPr>
          <w:i/>
          <w:iCs/>
        </w:rPr>
        <w:t>est moi pour l</w:t>
      </w:r>
      <w:r w:rsidRPr="00EA76E6">
        <w:rPr>
          <w:i/>
          <w:iCs/>
        </w:rPr>
        <w:t>’</w:t>
      </w:r>
      <w:r w:rsidR="00CA2403" w:rsidRPr="00EA76E6">
        <w:rPr>
          <w:i/>
          <w:iCs/>
        </w:rPr>
        <w:t>amour de qui il a agi comme il l</w:t>
      </w:r>
      <w:r w:rsidRPr="00EA76E6">
        <w:rPr>
          <w:i/>
          <w:iCs/>
        </w:rPr>
        <w:t>’</w:t>
      </w:r>
      <w:r w:rsidR="00CA2403" w:rsidRPr="00EA76E6">
        <w:rPr>
          <w:i/>
          <w:iCs/>
        </w:rPr>
        <w:t>a fait</w:t>
      </w:r>
      <w:r w:rsidRPr="00EA76E6">
        <w:rPr>
          <w:i/>
          <w:iCs/>
        </w:rPr>
        <w:t>. »</w:t>
      </w:r>
    </w:p>
    <w:p w14:paraId="53A5EA12" w14:textId="77777777" w:rsidR="00C646BA" w:rsidRPr="00EA76E6" w:rsidRDefault="00CA2403" w:rsidP="00C646BA">
      <w:pPr>
        <w:rPr>
          <w:i/>
          <w:iCs/>
        </w:rPr>
      </w:pPr>
      <w:r w:rsidRPr="00EA76E6">
        <w:rPr>
          <w:i/>
          <w:iCs/>
        </w:rPr>
        <w:t>Cette femme avait parlé avec une telle conviction qu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elle nous persuada qu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elle venait de dire la vérité</w:t>
      </w:r>
      <w:r w:rsidR="00C646BA" w:rsidRPr="00EA76E6">
        <w:rPr>
          <w:i/>
          <w:iCs/>
        </w:rPr>
        <w:t>.</w:t>
      </w:r>
    </w:p>
    <w:p w14:paraId="01087FF9" w14:textId="77777777" w:rsidR="00C646BA" w:rsidRPr="00EA76E6" w:rsidRDefault="00C646BA" w:rsidP="00C646BA">
      <w:pPr>
        <w:rPr>
          <w:i/>
          <w:iCs/>
        </w:rPr>
      </w:pPr>
      <w:r w:rsidRPr="00EA76E6">
        <w:rPr>
          <w:i/>
          <w:iCs/>
        </w:rPr>
        <w:t>« </w:t>
      </w:r>
      <w:r w:rsidR="00CA2403" w:rsidRPr="00EA76E6">
        <w:rPr>
          <w:i/>
          <w:iCs/>
        </w:rPr>
        <w:t>Est-ce vrai</w:t>
      </w:r>
      <w:r w:rsidRPr="00EA76E6">
        <w:rPr>
          <w:i/>
          <w:iCs/>
        </w:rPr>
        <w:t xml:space="preserve">, </w:t>
      </w:r>
      <w:r w:rsidR="00CA2403" w:rsidRPr="00EA76E6">
        <w:rPr>
          <w:i/>
          <w:iCs/>
        </w:rPr>
        <w:t>Barrymore</w:t>
      </w:r>
      <w:r w:rsidRPr="00EA76E6">
        <w:rPr>
          <w:i/>
          <w:iCs/>
        </w:rPr>
        <w:t> ?</w:t>
      </w:r>
    </w:p>
    <w:p w14:paraId="3EC0D60F" w14:textId="77777777" w:rsidR="00C646BA" w:rsidRPr="00EA76E6" w:rsidRDefault="00C646BA" w:rsidP="00C646BA">
      <w:pPr>
        <w:rPr>
          <w:i/>
          <w:iCs/>
        </w:rPr>
      </w:pPr>
      <w:r w:rsidRPr="00EA76E6">
        <w:lastRenderedPageBreak/>
        <w:t>— </w:t>
      </w:r>
      <w:r w:rsidR="00CA2403" w:rsidRPr="00EA76E6">
        <w:rPr>
          <w:i/>
          <w:iCs/>
        </w:rPr>
        <w:t>Oui</w:t>
      </w:r>
      <w:r w:rsidRPr="00EA76E6">
        <w:rPr>
          <w:i/>
          <w:iCs/>
        </w:rPr>
        <w:t xml:space="preserve">, </w:t>
      </w:r>
      <w:r w:rsidR="00CA2403" w:rsidRPr="00EA76E6">
        <w:rPr>
          <w:i/>
          <w:iCs/>
        </w:rPr>
        <w:t>Sir Henry</w:t>
      </w:r>
      <w:r w:rsidRPr="00EA76E6">
        <w:rPr>
          <w:i/>
          <w:iCs/>
        </w:rPr>
        <w:t xml:space="preserve">. </w:t>
      </w:r>
      <w:r w:rsidR="00CA2403" w:rsidRPr="00EA76E6">
        <w:rPr>
          <w:i/>
          <w:iCs/>
        </w:rPr>
        <w:t>Il n</w:t>
      </w:r>
      <w:r w:rsidRPr="00EA76E6">
        <w:rPr>
          <w:i/>
          <w:iCs/>
        </w:rPr>
        <w:t>’</w:t>
      </w:r>
      <w:r w:rsidR="00CA2403" w:rsidRPr="00EA76E6">
        <w:rPr>
          <w:i/>
          <w:iCs/>
        </w:rPr>
        <w:t>y a pas un mot de faux</w:t>
      </w:r>
      <w:r w:rsidRPr="00EA76E6">
        <w:rPr>
          <w:i/>
          <w:iCs/>
        </w:rPr>
        <w:t>.</w:t>
      </w:r>
    </w:p>
    <w:p w14:paraId="5E8E399C" w14:textId="3E2223B6" w:rsidR="00C646BA" w:rsidRPr="00EA76E6" w:rsidRDefault="00C646BA" w:rsidP="00C646BA">
      <w:r w:rsidRPr="00EA76E6">
        <w:t>— </w:t>
      </w:r>
      <w:r w:rsidR="00CA2403" w:rsidRPr="00EA76E6">
        <w:rPr>
          <w:i/>
          <w:iCs/>
        </w:rPr>
        <w:t>Eh bien</w:t>
      </w:r>
      <w:r w:rsidRPr="00EA76E6">
        <w:rPr>
          <w:i/>
          <w:iCs/>
        </w:rPr>
        <w:t xml:space="preserve">, </w:t>
      </w:r>
      <w:r w:rsidR="00CA2403" w:rsidRPr="00EA76E6">
        <w:rPr>
          <w:i/>
          <w:iCs/>
        </w:rPr>
        <w:t>je ne saurais vous blâmer d</w:t>
      </w:r>
      <w:r w:rsidRPr="00EA76E6">
        <w:rPr>
          <w:i/>
          <w:iCs/>
        </w:rPr>
        <w:t>’</w:t>
      </w:r>
      <w:r w:rsidR="00CA2403" w:rsidRPr="00EA76E6">
        <w:rPr>
          <w:i/>
          <w:iCs/>
        </w:rPr>
        <w:t>avoir aidé votre femme</w:t>
      </w:r>
      <w:r w:rsidRPr="00EA76E6">
        <w:rPr>
          <w:i/>
          <w:iCs/>
        </w:rPr>
        <w:t xml:space="preserve">. </w:t>
      </w:r>
      <w:r w:rsidR="00CA2403" w:rsidRPr="00EA76E6">
        <w:rPr>
          <w:i/>
          <w:iCs/>
        </w:rPr>
        <w:t>Oubliez ce que je vous ai dit</w:t>
      </w:r>
      <w:r w:rsidRPr="00EA76E6">
        <w:rPr>
          <w:i/>
          <w:iCs/>
        </w:rPr>
        <w:t xml:space="preserve">. </w:t>
      </w:r>
      <w:r w:rsidR="00CA2403" w:rsidRPr="00EA76E6">
        <w:rPr>
          <w:i/>
          <w:iCs/>
        </w:rPr>
        <w:t>Rentrez chez vous</w:t>
      </w:r>
      <w:r w:rsidRPr="00EA76E6">
        <w:rPr>
          <w:i/>
          <w:iCs/>
        </w:rPr>
        <w:t xml:space="preserve">, </w:t>
      </w:r>
      <w:r w:rsidR="00CA2403" w:rsidRPr="00EA76E6">
        <w:rPr>
          <w:i/>
          <w:iCs/>
        </w:rPr>
        <w:t>tous les deux</w:t>
      </w:r>
      <w:r w:rsidRPr="00EA76E6">
        <w:rPr>
          <w:i/>
          <w:iCs/>
        </w:rPr>
        <w:t xml:space="preserve">, </w:t>
      </w:r>
      <w:r w:rsidR="00CA2403" w:rsidRPr="00EA76E6">
        <w:rPr>
          <w:i/>
          <w:iCs/>
        </w:rPr>
        <w:t>et nous reparlerons de l</w:t>
      </w:r>
      <w:r w:rsidRPr="00EA76E6">
        <w:rPr>
          <w:i/>
          <w:iCs/>
        </w:rPr>
        <w:t>’</w:t>
      </w:r>
      <w:r w:rsidR="00CA2403" w:rsidRPr="00EA76E6">
        <w:rPr>
          <w:i/>
          <w:iCs/>
        </w:rPr>
        <w:t>affaire dans la matinée</w:t>
      </w:r>
      <w:r w:rsidRPr="00EA76E6">
        <w:rPr>
          <w:i/>
          <w:iCs/>
        </w:rPr>
        <w:t>. »</w:t>
      </w:r>
    </w:p>
    <w:p w14:paraId="7A2609C2" w14:textId="77777777" w:rsidR="00C646BA" w:rsidRPr="00EA76E6" w:rsidRDefault="00CA2403" w:rsidP="00C646BA">
      <w:pPr>
        <w:rPr>
          <w:i/>
          <w:iCs/>
        </w:rPr>
      </w:pPr>
      <w:r w:rsidRPr="00EA76E6">
        <w:rPr>
          <w:i/>
          <w:iCs/>
        </w:rPr>
        <w:t>Quand ils furent sortis</w:t>
      </w:r>
      <w:r w:rsidR="00C646BA" w:rsidRPr="00EA76E6">
        <w:rPr>
          <w:i/>
          <w:iCs/>
        </w:rPr>
        <w:t xml:space="preserve">, </w:t>
      </w:r>
      <w:r w:rsidRPr="00EA76E6">
        <w:rPr>
          <w:i/>
          <w:iCs/>
        </w:rPr>
        <w:t>nous regardâmes à nouveau par la fenêtre</w:t>
      </w:r>
      <w:r w:rsidR="00C646BA" w:rsidRPr="00EA76E6">
        <w:rPr>
          <w:i/>
          <w:iCs/>
        </w:rPr>
        <w:t xml:space="preserve">. </w:t>
      </w:r>
      <w:r w:rsidRPr="00EA76E6">
        <w:rPr>
          <w:i/>
          <w:iCs/>
        </w:rPr>
        <w:t>Sir Henry l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avait ouverte</w:t>
      </w:r>
      <w:r w:rsidR="00C646BA" w:rsidRPr="00EA76E6">
        <w:rPr>
          <w:i/>
          <w:iCs/>
        </w:rPr>
        <w:t xml:space="preserve">, </w:t>
      </w:r>
      <w:r w:rsidRPr="00EA76E6">
        <w:rPr>
          <w:i/>
          <w:iCs/>
        </w:rPr>
        <w:t>et le vent glacé de la nuit nous fouettait le visage</w:t>
      </w:r>
      <w:r w:rsidR="00C646BA" w:rsidRPr="00EA76E6">
        <w:rPr>
          <w:i/>
          <w:iCs/>
        </w:rPr>
        <w:t xml:space="preserve">. </w:t>
      </w:r>
      <w:r w:rsidRPr="00EA76E6">
        <w:rPr>
          <w:i/>
          <w:iCs/>
        </w:rPr>
        <w:t>Au loin brillait encore le petit point de lumière jaune</w:t>
      </w:r>
      <w:r w:rsidR="00C646BA" w:rsidRPr="00EA76E6">
        <w:rPr>
          <w:i/>
          <w:iCs/>
        </w:rPr>
        <w:t>.</w:t>
      </w:r>
    </w:p>
    <w:p w14:paraId="6C723663" w14:textId="77777777" w:rsidR="00C646BA" w:rsidRPr="00EA76E6" w:rsidRDefault="00C646BA" w:rsidP="00C646BA">
      <w:pPr>
        <w:rPr>
          <w:i/>
          <w:iCs/>
        </w:rPr>
      </w:pPr>
      <w:r w:rsidRPr="00EA76E6">
        <w:rPr>
          <w:i/>
          <w:iCs/>
        </w:rPr>
        <w:t>« </w:t>
      </w:r>
      <w:r w:rsidR="00CA2403" w:rsidRPr="00EA76E6">
        <w:rPr>
          <w:i/>
          <w:iCs/>
        </w:rPr>
        <w:t>Je m</w:t>
      </w:r>
      <w:r w:rsidRPr="00EA76E6">
        <w:rPr>
          <w:i/>
          <w:iCs/>
        </w:rPr>
        <w:t>’</w:t>
      </w:r>
      <w:r w:rsidR="00CA2403" w:rsidRPr="00EA76E6">
        <w:rPr>
          <w:i/>
          <w:iCs/>
        </w:rPr>
        <w:t>étonne qu</w:t>
      </w:r>
      <w:r w:rsidRPr="00EA76E6">
        <w:rPr>
          <w:i/>
          <w:iCs/>
        </w:rPr>
        <w:t>’</w:t>
      </w:r>
      <w:r w:rsidR="00CA2403" w:rsidRPr="00EA76E6">
        <w:rPr>
          <w:i/>
          <w:iCs/>
        </w:rPr>
        <w:t>il ose se signaler ainsi</w:t>
      </w:r>
      <w:r w:rsidRPr="00EA76E6">
        <w:rPr>
          <w:i/>
          <w:iCs/>
        </w:rPr>
        <w:t xml:space="preserve">, </w:t>
      </w:r>
      <w:r w:rsidR="00CA2403" w:rsidRPr="00EA76E6">
        <w:rPr>
          <w:i/>
          <w:iCs/>
        </w:rPr>
        <w:t>murmura Sir Henry</w:t>
      </w:r>
      <w:r w:rsidRPr="00EA76E6">
        <w:rPr>
          <w:i/>
          <w:iCs/>
        </w:rPr>
        <w:t>.</w:t>
      </w:r>
    </w:p>
    <w:p w14:paraId="53037AE5" w14:textId="77777777" w:rsidR="00C646BA" w:rsidRPr="00EA76E6" w:rsidRDefault="00C646BA" w:rsidP="00C646BA">
      <w:pPr>
        <w:rPr>
          <w:i/>
          <w:iCs/>
        </w:rPr>
      </w:pPr>
      <w:r w:rsidRPr="00EA76E6">
        <w:t>— </w:t>
      </w:r>
      <w:r w:rsidR="00CA2403" w:rsidRPr="00EA76E6">
        <w:rPr>
          <w:i/>
          <w:iCs/>
        </w:rPr>
        <w:t>La lumière est peut-être placée de telle façon qu</w:t>
      </w:r>
      <w:r w:rsidRPr="00EA76E6">
        <w:rPr>
          <w:i/>
          <w:iCs/>
        </w:rPr>
        <w:t>’</w:t>
      </w:r>
      <w:r w:rsidR="00CA2403" w:rsidRPr="00EA76E6">
        <w:rPr>
          <w:i/>
          <w:iCs/>
        </w:rPr>
        <w:t>elle n</w:t>
      </w:r>
      <w:r w:rsidRPr="00EA76E6">
        <w:rPr>
          <w:i/>
          <w:iCs/>
        </w:rPr>
        <w:t>’</w:t>
      </w:r>
      <w:r w:rsidR="00CA2403" w:rsidRPr="00EA76E6">
        <w:rPr>
          <w:i/>
          <w:iCs/>
        </w:rPr>
        <w:t>est visible que d</w:t>
      </w:r>
      <w:r w:rsidRPr="00EA76E6">
        <w:rPr>
          <w:i/>
          <w:iCs/>
        </w:rPr>
        <w:t>’</w:t>
      </w:r>
      <w:r w:rsidR="00CA2403" w:rsidRPr="00EA76E6">
        <w:rPr>
          <w:i/>
          <w:iCs/>
        </w:rPr>
        <w:t>ici</w:t>
      </w:r>
      <w:r w:rsidRPr="00EA76E6">
        <w:rPr>
          <w:i/>
          <w:iCs/>
        </w:rPr>
        <w:t>.</w:t>
      </w:r>
    </w:p>
    <w:p w14:paraId="3F84F768" w14:textId="77777777" w:rsidR="00C646BA" w:rsidRPr="00EA76E6" w:rsidRDefault="00C646BA" w:rsidP="00C646BA">
      <w:pPr>
        <w:rPr>
          <w:i/>
          <w:iCs/>
        </w:rPr>
      </w:pPr>
      <w:r w:rsidRPr="00EA76E6">
        <w:t>— </w:t>
      </w:r>
      <w:r w:rsidR="00CA2403" w:rsidRPr="00EA76E6">
        <w:rPr>
          <w:i/>
          <w:iCs/>
        </w:rPr>
        <w:t>Très vraisemblablement</w:t>
      </w:r>
      <w:r w:rsidRPr="00EA76E6">
        <w:rPr>
          <w:i/>
          <w:iCs/>
        </w:rPr>
        <w:t xml:space="preserve">. </w:t>
      </w:r>
      <w:r w:rsidR="008D2AD1" w:rsidRPr="00EA76E6">
        <w:rPr>
          <w:i/>
          <w:iCs/>
        </w:rPr>
        <w:t>À</w:t>
      </w:r>
      <w:r w:rsidR="00CA2403" w:rsidRPr="00EA76E6">
        <w:rPr>
          <w:i/>
          <w:iCs/>
        </w:rPr>
        <w:t xml:space="preserve"> combien estimez-vous la di</w:t>
      </w:r>
      <w:r w:rsidR="00CA2403" w:rsidRPr="00EA76E6">
        <w:rPr>
          <w:i/>
          <w:iCs/>
        </w:rPr>
        <w:t>s</w:t>
      </w:r>
      <w:r w:rsidR="00CA2403" w:rsidRPr="00EA76E6">
        <w:rPr>
          <w:i/>
          <w:iCs/>
        </w:rPr>
        <w:t>tance</w:t>
      </w:r>
      <w:r w:rsidRPr="00EA76E6">
        <w:rPr>
          <w:i/>
          <w:iCs/>
        </w:rPr>
        <w:t> ?</w:t>
      </w:r>
    </w:p>
    <w:p w14:paraId="00941D5A" w14:textId="77777777" w:rsidR="00C646BA" w:rsidRPr="00EA76E6" w:rsidRDefault="00C646BA" w:rsidP="00C646BA">
      <w:pPr>
        <w:rPr>
          <w:i/>
          <w:iCs/>
        </w:rPr>
      </w:pPr>
      <w:r w:rsidRPr="00EA76E6">
        <w:t>— </w:t>
      </w:r>
      <w:r w:rsidR="00CA2403" w:rsidRPr="00EA76E6">
        <w:rPr>
          <w:i/>
          <w:iCs/>
        </w:rPr>
        <w:t>Quinze cents ou deux mille mètres</w:t>
      </w:r>
      <w:r w:rsidRPr="00EA76E6">
        <w:rPr>
          <w:i/>
          <w:iCs/>
        </w:rPr>
        <w:t>.</w:t>
      </w:r>
    </w:p>
    <w:p w14:paraId="452BB886" w14:textId="77777777" w:rsidR="00C646BA" w:rsidRPr="00EA76E6" w:rsidRDefault="00C646BA" w:rsidP="00C646BA">
      <w:pPr>
        <w:rPr>
          <w:i/>
          <w:iCs/>
        </w:rPr>
      </w:pPr>
      <w:r w:rsidRPr="00EA76E6">
        <w:t>— </w:t>
      </w:r>
      <w:r w:rsidR="008D2AD1" w:rsidRPr="00EA76E6">
        <w:rPr>
          <w:i/>
          <w:iCs/>
        </w:rPr>
        <w:t>À</w:t>
      </w:r>
      <w:r w:rsidR="00CA2403" w:rsidRPr="00EA76E6">
        <w:rPr>
          <w:i/>
          <w:iCs/>
        </w:rPr>
        <w:t xml:space="preserve"> peine</w:t>
      </w:r>
      <w:r w:rsidRPr="00EA76E6">
        <w:rPr>
          <w:i/>
          <w:iCs/>
        </w:rPr>
        <w:t>.</w:t>
      </w:r>
    </w:p>
    <w:p w14:paraId="36465D1F" w14:textId="77777777" w:rsidR="00C646BA" w:rsidRPr="00EA76E6" w:rsidRDefault="00C646BA" w:rsidP="00C646BA">
      <w:pPr>
        <w:rPr>
          <w:i/>
          <w:iCs/>
        </w:rPr>
      </w:pPr>
      <w:r w:rsidRPr="00EA76E6">
        <w:t>— </w:t>
      </w:r>
      <w:r w:rsidR="00CA2403" w:rsidRPr="00EA76E6">
        <w:rPr>
          <w:i/>
          <w:iCs/>
        </w:rPr>
        <w:t>Oui</w:t>
      </w:r>
      <w:r w:rsidRPr="00EA76E6">
        <w:rPr>
          <w:i/>
          <w:iCs/>
        </w:rPr>
        <w:t>.</w:t>
      </w:r>
    </w:p>
    <w:p w14:paraId="19795D09" w14:textId="3952BDC1" w:rsidR="00C646BA" w:rsidRPr="00EA76E6" w:rsidRDefault="00C646BA" w:rsidP="00C646BA">
      <w:r w:rsidRPr="00EA76E6">
        <w:t>— </w:t>
      </w:r>
      <w:r w:rsidR="00CA2403" w:rsidRPr="00EA76E6">
        <w:rPr>
          <w:i/>
          <w:iCs/>
        </w:rPr>
        <w:t>Ce ne doit pas être loin si Barrymore lui apporte de la nourriture</w:t>
      </w:r>
      <w:r w:rsidRPr="00EA76E6">
        <w:rPr>
          <w:i/>
          <w:iCs/>
        </w:rPr>
        <w:t xml:space="preserve">. </w:t>
      </w:r>
      <w:r w:rsidR="00CA2403" w:rsidRPr="00EA76E6">
        <w:rPr>
          <w:i/>
          <w:iCs/>
        </w:rPr>
        <w:t>Et il attend</w:t>
      </w:r>
      <w:r w:rsidRPr="00EA76E6">
        <w:rPr>
          <w:i/>
          <w:iCs/>
        </w:rPr>
        <w:t xml:space="preserve">, </w:t>
      </w:r>
      <w:r w:rsidR="00CA2403" w:rsidRPr="00EA76E6">
        <w:rPr>
          <w:i/>
          <w:iCs/>
        </w:rPr>
        <w:t>ce bandit</w:t>
      </w:r>
      <w:r w:rsidRPr="00EA76E6">
        <w:rPr>
          <w:i/>
          <w:iCs/>
        </w:rPr>
        <w:t xml:space="preserve">, </w:t>
      </w:r>
      <w:r w:rsidR="00CA2403" w:rsidRPr="00EA76E6">
        <w:rPr>
          <w:i/>
          <w:iCs/>
        </w:rPr>
        <w:t>à côté de la lumière</w:t>
      </w:r>
      <w:r w:rsidRPr="00EA76E6">
        <w:rPr>
          <w:i/>
          <w:iCs/>
        </w:rPr>
        <w:t xml:space="preserve">. </w:t>
      </w:r>
      <w:r w:rsidR="00CA2403" w:rsidRPr="00EA76E6">
        <w:rPr>
          <w:i/>
          <w:iCs/>
        </w:rPr>
        <w:t>Nom d</w:t>
      </w:r>
      <w:r w:rsidRPr="00EA76E6">
        <w:rPr>
          <w:i/>
          <w:iCs/>
        </w:rPr>
        <w:t>’</w:t>
      </w:r>
      <w:r w:rsidR="00CA2403" w:rsidRPr="00EA76E6">
        <w:rPr>
          <w:i/>
          <w:iCs/>
        </w:rPr>
        <w:t>un tonnerre</w:t>
      </w:r>
      <w:r w:rsidRPr="00EA76E6">
        <w:rPr>
          <w:i/>
          <w:iCs/>
        </w:rPr>
        <w:t xml:space="preserve">, </w:t>
      </w:r>
      <w:r w:rsidR="00CA2403" w:rsidRPr="00EA76E6">
        <w:rPr>
          <w:i/>
          <w:iCs/>
        </w:rPr>
        <w:t>Watson</w:t>
      </w:r>
      <w:r w:rsidRPr="00EA76E6">
        <w:rPr>
          <w:i/>
          <w:iCs/>
        </w:rPr>
        <w:t xml:space="preserve">, </w:t>
      </w:r>
      <w:r w:rsidR="00CA2403" w:rsidRPr="00EA76E6">
        <w:rPr>
          <w:i/>
          <w:iCs/>
        </w:rPr>
        <w:t>je vais le capturer</w:t>
      </w:r>
      <w:r w:rsidRPr="00EA76E6">
        <w:rPr>
          <w:i/>
          <w:iCs/>
        </w:rPr>
        <w:t> ! »</w:t>
      </w:r>
    </w:p>
    <w:p w14:paraId="79A15C79" w14:textId="77777777" w:rsidR="00C646BA" w:rsidRPr="00EA76E6" w:rsidRDefault="00CA2403" w:rsidP="00C646BA">
      <w:pPr>
        <w:rPr>
          <w:i/>
          <w:iCs/>
        </w:rPr>
      </w:pPr>
      <w:r w:rsidRPr="00EA76E6">
        <w:rPr>
          <w:i/>
          <w:iCs/>
        </w:rPr>
        <w:t>J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avais eu la même idée</w:t>
      </w:r>
      <w:r w:rsidR="00C646BA" w:rsidRPr="00EA76E6">
        <w:rPr>
          <w:i/>
          <w:iCs/>
        </w:rPr>
        <w:t xml:space="preserve">. </w:t>
      </w:r>
      <w:r w:rsidRPr="00EA76E6">
        <w:rPr>
          <w:i/>
          <w:iCs/>
        </w:rPr>
        <w:t>Ce n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était pas comme si les Ba</w:t>
      </w:r>
      <w:r w:rsidRPr="00EA76E6">
        <w:rPr>
          <w:i/>
          <w:iCs/>
        </w:rPr>
        <w:t>r</w:t>
      </w:r>
      <w:r w:rsidRPr="00EA76E6">
        <w:rPr>
          <w:i/>
          <w:iCs/>
        </w:rPr>
        <w:t>rymore nous avaient mis dans leur secret</w:t>
      </w:r>
      <w:r w:rsidR="00C646BA" w:rsidRPr="00EA76E6">
        <w:rPr>
          <w:i/>
          <w:iCs/>
        </w:rPr>
        <w:t xml:space="preserve">. </w:t>
      </w:r>
      <w:r w:rsidRPr="00EA76E6">
        <w:rPr>
          <w:i/>
          <w:iCs/>
        </w:rPr>
        <w:t>Nous le leur avions extorqué</w:t>
      </w:r>
      <w:r w:rsidR="00C646BA" w:rsidRPr="00EA76E6">
        <w:rPr>
          <w:i/>
          <w:iCs/>
        </w:rPr>
        <w:t xml:space="preserve">. </w:t>
      </w:r>
      <w:r w:rsidRPr="00EA76E6">
        <w:rPr>
          <w:i/>
          <w:iCs/>
        </w:rPr>
        <w:t>L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homme était un danger pour la communauté</w:t>
      </w:r>
      <w:r w:rsidR="00C646BA" w:rsidRPr="00EA76E6">
        <w:rPr>
          <w:i/>
          <w:iCs/>
        </w:rPr>
        <w:t xml:space="preserve">, </w:t>
      </w:r>
      <w:r w:rsidRPr="00EA76E6">
        <w:rPr>
          <w:i/>
          <w:iCs/>
        </w:rPr>
        <w:t>un coquin qui ne méritait ni pitié ni excuse</w:t>
      </w:r>
      <w:r w:rsidR="00C646BA" w:rsidRPr="00EA76E6">
        <w:rPr>
          <w:i/>
          <w:iCs/>
        </w:rPr>
        <w:t xml:space="preserve">. </w:t>
      </w:r>
      <w:r w:rsidRPr="00EA76E6">
        <w:rPr>
          <w:i/>
          <w:iCs/>
        </w:rPr>
        <w:t>Nous ne ferions que notre devoir en saisissant cette chance de le ramener en un lieu où il ne pourrait plus nuire</w:t>
      </w:r>
      <w:r w:rsidR="00C646BA" w:rsidRPr="00EA76E6">
        <w:rPr>
          <w:i/>
          <w:iCs/>
        </w:rPr>
        <w:t xml:space="preserve">. </w:t>
      </w:r>
      <w:r w:rsidRPr="00EA76E6">
        <w:rPr>
          <w:i/>
          <w:iCs/>
        </w:rPr>
        <w:t>Étant donné sa nature brutale et violente</w:t>
      </w:r>
      <w:r w:rsidR="00C646BA" w:rsidRPr="00EA76E6">
        <w:rPr>
          <w:i/>
          <w:iCs/>
        </w:rPr>
        <w:t xml:space="preserve">, </w:t>
      </w:r>
      <w:r w:rsidRPr="00EA76E6">
        <w:rPr>
          <w:i/>
          <w:iCs/>
        </w:rPr>
        <w:t>d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autres seraient en péril si nous n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agissions pas</w:t>
      </w:r>
      <w:r w:rsidR="00C646BA" w:rsidRPr="00EA76E6">
        <w:rPr>
          <w:i/>
          <w:iCs/>
        </w:rPr>
        <w:t xml:space="preserve">. </w:t>
      </w:r>
      <w:r w:rsidRPr="00EA76E6">
        <w:rPr>
          <w:i/>
          <w:iCs/>
        </w:rPr>
        <w:t>N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importe quelle nuit</w:t>
      </w:r>
      <w:r w:rsidR="00C646BA" w:rsidRPr="00EA76E6">
        <w:rPr>
          <w:i/>
          <w:iCs/>
        </w:rPr>
        <w:t xml:space="preserve">, </w:t>
      </w:r>
      <w:r w:rsidRPr="00EA76E6">
        <w:rPr>
          <w:i/>
          <w:iCs/>
        </w:rPr>
        <w:lastRenderedPageBreak/>
        <w:t>par exemple</w:t>
      </w:r>
      <w:r w:rsidR="00C646BA" w:rsidRPr="00EA76E6">
        <w:rPr>
          <w:i/>
          <w:iCs/>
        </w:rPr>
        <w:t xml:space="preserve">, </w:t>
      </w:r>
      <w:r w:rsidRPr="00EA76E6">
        <w:rPr>
          <w:i/>
          <w:iCs/>
        </w:rPr>
        <w:t>nos voisins les Stapleton pourraient être attaqués par lui</w:t>
      </w:r>
      <w:r w:rsidR="00C646BA" w:rsidRPr="00EA76E6">
        <w:rPr>
          <w:i/>
          <w:iCs/>
        </w:rPr>
        <w:t xml:space="preserve">. </w:t>
      </w:r>
      <w:r w:rsidRPr="00EA76E6">
        <w:rPr>
          <w:i/>
          <w:iCs/>
        </w:rPr>
        <w:t>Peut-être cette idée avait-elle déterminé Sir Henry</w:t>
      </w:r>
      <w:r w:rsidR="00C646BA" w:rsidRPr="00EA76E6">
        <w:rPr>
          <w:i/>
          <w:iCs/>
        </w:rPr>
        <w:t>.</w:t>
      </w:r>
    </w:p>
    <w:p w14:paraId="5570D63B" w14:textId="77777777" w:rsidR="00C646BA" w:rsidRPr="00EA76E6" w:rsidRDefault="00C646BA" w:rsidP="00C646BA">
      <w:pPr>
        <w:rPr>
          <w:i/>
          <w:iCs/>
        </w:rPr>
      </w:pPr>
      <w:r w:rsidRPr="00EA76E6">
        <w:rPr>
          <w:i/>
          <w:iCs/>
        </w:rPr>
        <w:t>« </w:t>
      </w:r>
      <w:r w:rsidR="00CA2403" w:rsidRPr="00EA76E6">
        <w:rPr>
          <w:i/>
          <w:iCs/>
        </w:rPr>
        <w:t>Je viens moi aussi</w:t>
      </w:r>
      <w:r w:rsidRPr="00EA76E6">
        <w:rPr>
          <w:i/>
          <w:iCs/>
        </w:rPr>
        <w:t xml:space="preserve"> ! </w:t>
      </w:r>
      <w:r w:rsidR="00CA2403" w:rsidRPr="00EA76E6">
        <w:rPr>
          <w:i/>
          <w:iCs/>
        </w:rPr>
        <w:t>dis-je</w:t>
      </w:r>
      <w:r w:rsidRPr="00EA76E6">
        <w:rPr>
          <w:i/>
          <w:iCs/>
        </w:rPr>
        <w:t>.</w:t>
      </w:r>
    </w:p>
    <w:p w14:paraId="2B30B144" w14:textId="3E65761C" w:rsidR="00C646BA" w:rsidRPr="00EA76E6" w:rsidRDefault="00C646BA" w:rsidP="00C646BA">
      <w:r w:rsidRPr="00EA76E6">
        <w:t>— </w:t>
      </w:r>
      <w:r w:rsidR="00CA2403" w:rsidRPr="00EA76E6">
        <w:rPr>
          <w:i/>
          <w:iCs/>
        </w:rPr>
        <w:t>Alors prenez votre revolver et chaussez-vous</w:t>
      </w:r>
      <w:r w:rsidRPr="00EA76E6">
        <w:rPr>
          <w:i/>
          <w:iCs/>
        </w:rPr>
        <w:t xml:space="preserve">. </w:t>
      </w:r>
      <w:r w:rsidR="00CA2403" w:rsidRPr="00EA76E6">
        <w:rPr>
          <w:i/>
          <w:iCs/>
        </w:rPr>
        <w:t>Plus tôt nous partirons</w:t>
      </w:r>
      <w:r w:rsidRPr="00EA76E6">
        <w:rPr>
          <w:i/>
          <w:iCs/>
        </w:rPr>
        <w:t xml:space="preserve">, </w:t>
      </w:r>
      <w:r w:rsidR="00CA2403" w:rsidRPr="00EA76E6">
        <w:rPr>
          <w:i/>
          <w:iCs/>
        </w:rPr>
        <w:t>mieux cela vaudra</w:t>
      </w:r>
      <w:r w:rsidRPr="00EA76E6">
        <w:rPr>
          <w:i/>
          <w:iCs/>
        </w:rPr>
        <w:t xml:space="preserve">, </w:t>
      </w:r>
      <w:r w:rsidR="00CA2403" w:rsidRPr="00EA76E6">
        <w:rPr>
          <w:i/>
          <w:iCs/>
        </w:rPr>
        <w:t>car cet individu peut éteindre ses lumières et disparaître</w:t>
      </w:r>
      <w:r w:rsidRPr="00EA76E6">
        <w:rPr>
          <w:i/>
          <w:iCs/>
        </w:rPr>
        <w:t>. »</w:t>
      </w:r>
    </w:p>
    <w:p w14:paraId="36E04D18" w14:textId="77777777" w:rsidR="00C646BA" w:rsidRPr="00EA76E6" w:rsidRDefault="00CA2403" w:rsidP="00C646BA">
      <w:pPr>
        <w:rPr>
          <w:i/>
          <w:iCs/>
        </w:rPr>
      </w:pPr>
      <w:r w:rsidRPr="00EA76E6">
        <w:rPr>
          <w:i/>
          <w:iCs/>
        </w:rPr>
        <w:t>Cinq minutes plus tard</w:t>
      </w:r>
      <w:r w:rsidR="00C646BA" w:rsidRPr="00EA76E6">
        <w:rPr>
          <w:i/>
          <w:iCs/>
        </w:rPr>
        <w:t xml:space="preserve">, </w:t>
      </w:r>
      <w:r w:rsidRPr="00EA76E6">
        <w:rPr>
          <w:i/>
          <w:iCs/>
        </w:rPr>
        <w:t>nous étions en route</w:t>
      </w:r>
      <w:r w:rsidR="00C646BA" w:rsidRPr="00EA76E6">
        <w:rPr>
          <w:i/>
          <w:iCs/>
        </w:rPr>
        <w:t xml:space="preserve">. </w:t>
      </w:r>
      <w:r w:rsidRPr="00EA76E6">
        <w:rPr>
          <w:i/>
          <w:iCs/>
        </w:rPr>
        <w:t>Nous co</w:t>
      </w:r>
      <w:r w:rsidRPr="00EA76E6">
        <w:rPr>
          <w:i/>
          <w:iCs/>
        </w:rPr>
        <w:t>u</w:t>
      </w:r>
      <w:r w:rsidRPr="00EA76E6">
        <w:rPr>
          <w:i/>
          <w:iCs/>
        </w:rPr>
        <w:t>rûmes à travers les massifs</w:t>
      </w:r>
      <w:r w:rsidR="00C646BA" w:rsidRPr="00EA76E6">
        <w:rPr>
          <w:i/>
          <w:iCs/>
        </w:rPr>
        <w:t xml:space="preserve">. </w:t>
      </w:r>
      <w:r w:rsidRPr="00EA76E6">
        <w:rPr>
          <w:i/>
          <w:iCs/>
        </w:rPr>
        <w:t>Le vent d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automne exhalait sa tri</w:t>
      </w:r>
      <w:r w:rsidRPr="00EA76E6">
        <w:rPr>
          <w:i/>
          <w:iCs/>
        </w:rPr>
        <w:t>s</w:t>
      </w:r>
      <w:r w:rsidRPr="00EA76E6">
        <w:rPr>
          <w:i/>
          <w:iCs/>
        </w:rPr>
        <w:t>tesse que rythmait le bruissement des feuilles mortes</w:t>
      </w:r>
      <w:r w:rsidR="00C646BA" w:rsidRPr="00EA76E6">
        <w:rPr>
          <w:i/>
          <w:iCs/>
        </w:rPr>
        <w:t xml:space="preserve">. </w:t>
      </w:r>
      <w:r w:rsidRPr="00EA76E6">
        <w:rPr>
          <w:i/>
          <w:iCs/>
        </w:rPr>
        <w:t>L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air était lourd d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humidité et de pourrissement</w:t>
      </w:r>
      <w:r w:rsidR="00C646BA" w:rsidRPr="00EA76E6">
        <w:rPr>
          <w:i/>
          <w:iCs/>
        </w:rPr>
        <w:t xml:space="preserve">. </w:t>
      </w:r>
      <w:r w:rsidRPr="00EA76E6">
        <w:rPr>
          <w:i/>
          <w:iCs/>
        </w:rPr>
        <w:t>Par intermittence la lune surgissait des nuages</w:t>
      </w:r>
      <w:r w:rsidR="00C646BA" w:rsidRPr="00EA76E6">
        <w:rPr>
          <w:i/>
          <w:iCs/>
        </w:rPr>
        <w:t xml:space="preserve">, </w:t>
      </w:r>
      <w:r w:rsidRPr="00EA76E6">
        <w:rPr>
          <w:i/>
          <w:iCs/>
        </w:rPr>
        <w:t>mais ceux-ci accouraient de tous côtés et</w:t>
      </w:r>
      <w:r w:rsidR="00C646BA" w:rsidRPr="00EA76E6">
        <w:rPr>
          <w:i/>
          <w:iCs/>
        </w:rPr>
        <w:t xml:space="preserve">, </w:t>
      </w:r>
      <w:r w:rsidRPr="00EA76E6">
        <w:rPr>
          <w:i/>
          <w:iCs/>
        </w:rPr>
        <w:t>juste au moment où nous pénétrions sur la lande</w:t>
      </w:r>
      <w:r w:rsidR="00C646BA" w:rsidRPr="00EA76E6">
        <w:rPr>
          <w:i/>
          <w:iCs/>
        </w:rPr>
        <w:t xml:space="preserve">, </w:t>
      </w:r>
      <w:r w:rsidRPr="00EA76E6">
        <w:rPr>
          <w:i/>
          <w:iCs/>
        </w:rPr>
        <w:t>une pluie fine se mit à tomber</w:t>
      </w:r>
      <w:r w:rsidR="00C646BA" w:rsidRPr="00EA76E6">
        <w:rPr>
          <w:i/>
          <w:iCs/>
        </w:rPr>
        <w:t xml:space="preserve">. </w:t>
      </w:r>
      <w:r w:rsidRPr="00EA76E6">
        <w:rPr>
          <w:i/>
          <w:iCs/>
        </w:rPr>
        <w:t>La lumière brillait toujours face à nous</w:t>
      </w:r>
      <w:r w:rsidR="00C646BA" w:rsidRPr="00EA76E6">
        <w:rPr>
          <w:i/>
          <w:iCs/>
        </w:rPr>
        <w:t>.</w:t>
      </w:r>
    </w:p>
    <w:p w14:paraId="03AC76BC" w14:textId="77777777" w:rsidR="00C646BA" w:rsidRPr="00EA76E6" w:rsidRDefault="00C646BA" w:rsidP="00C646BA">
      <w:pPr>
        <w:rPr>
          <w:i/>
          <w:iCs/>
        </w:rPr>
      </w:pPr>
      <w:r w:rsidRPr="00EA76E6">
        <w:rPr>
          <w:i/>
          <w:iCs/>
        </w:rPr>
        <w:t>« </w:t>
      </w:r>
      <w:r w:rsidR="00CA2403" w:rsidRPr="00EA76E6">
        <w:rPr>
          <w:i/>
          <w:iCs/>
        </w:rPr>
        <w:t>Êtes-vous armé</w:t>
      </w:r>
      <w:r w:rsidRPr="00EA76E6">
        <w:rPr>
          <w:i/>
          <w:iCs/>
        </w:rPr>
        <w:t xml:space="preserve"> ? </w:t>
      </w:r>
      <w:r w:rsidR="00CA2403" w:rsidRPr="00EA76E6">
        <w:rPr>
          <w:i/>
          <w:iCs/>
        </w:rPr>
        <w:t>demandai-je à Sir Henry</w:t>
      </w:r>
      <w:r w:rsidRPr="00EA76E6">
        <w:rPr>
          <w:i/>
          <w:iCs/>
        </w:rPr>
        <w:t>.</w:t>
      </w:r>
    </w:p>
    <w:p w14:paraId="4C2529C3" w14:textId="77777777" w:rsidR="00C646BA" w:rsidRPr="00EA76E6" w:rsidRDefault="00C646BA" w:rsidP="00C646BA">
      <w:pPr>
        <w:rPr>
          <w:i/>
          <w:iCs/>
        </w:rPr>
      </w:pPr>
      <w:r w:rsidRPr="00EA76E6">
        <w:t>— </w:t>
      </w:r>
      <w:r w:rsidR="00CA2403" w:rsidRPr="00EA76E6">
        <w:rPr>
          <w:i/>
          <w:iCs/>
        </w:rPr>
        <w:t>J</w:t>
      </w:r>
      <w:r w:rsidRPr="00EA76E6">
        <w:rPr>
          <w:i/>
          <w:iCs/>
        </w:rPr>
        <w:t>’</w:t>
      </w:r>
      <w:r w:rsidR="00CA2403" w:rsidRPr="00EA76E6">
        <w:rPr>
          <w:i/>
          <w:iCs/>
        </w:rPr>
        <w:t>ai un stick de chasse</w:t>
      </w:r>
      <w:r w:rsidRPr="00EA76E6">
        <w:rPr>
          <w:i/>
          <w:iCs/>
        </w:rPr>
        <w:t>.</w:t>
      </w:r>
    </w:p>
    <w:p w14:paraId="07BE7DB0" w14:textId="77777777" w:rsidR="00C646BA" w:rsidRPr="00EA76E6" w:rsidRDefault="00C646BA" w:rsidP="00C646BA">
      <w:pPr>
        <w:rPr>
          <w:i/>
          <w:iCs/>
        </w:rPr>
      </w:pPr>
      <w:r w:rsidRPr="00EA76E6">
        <w:t>— </w:t>
      </w:r>
      <w:r w:rsidR="00CA2403" w:rsidRPr="00EA76E6">
        <w:rPr>
          <w:i/>
          <w:iCs/>
        </w:rPr>
        <w:t>Il faut que nous tombions dessus par surprise</w:t>
      </w:r>
      <w:r w:rsidRPr="00EA76E6">
        <w:rPr>
          <w:i/>
          <w:iCs/>
        </w:rPr>
        <w:t xml:space="preserve">, </w:t>
      </w:r>
      <w:r w:rsidR="00CA2403" w:rsidRPr="00EA76E6">
        <w:rPr>
          <w:i/>
          <w:iCs/>
        </w:rPr>
        <w:t>car c</w:t>
      </w:r>
      <w:r w:rsidRPr="00EA76E6">
        <w:rPr>
          <w:i/>
          <w:iCs/>
        </w:rPr>
        <w:t>’</w:t>
      </w:r>
      <w:r w:rsidR="00CA2403" w:rsidRPr="00EA76E6">
        <w:rPr>
          <w:i/>
          <w:iCs/>
        </w:rPr>
        <w:t>est un individu prêt à tout</w:t>
      </w:r>
      <w:r w:rsidRPr="00EA76E6">
        <w:rPr>
          <w:i/>
          <w:iCs/>
        </w:rPr>
        <w:t xml:space="preserve">. </w:t>
      </w:r>
      <w:r w:rsidR="00CA2403" w:rsidRPr="00EA76E6">
        <w:rPr>
          <w:i/>
          <w:iCs/>
        </w:rPr>
        <w:t>Nous l</w:t>
      </w:r>
      <w:r w:rsidRPr="00EA76E6">
        <w:rPr>
          <w:i/>
          <w:iCs/>
        </w:rPr>
        <w:t>’</w:t>
      </w:r>
      <w:r w:rsidR="00CA2403" w:rsidRPr="00EA76E6">
        <w:rPr>
          <w:i/>
          <w:iCs/>
        </w:rPr>
        <w:t>attaquerons par derrière pour l</w:t>
      </w:r>
      <w:r w:rsidRPr="00EA76E6">
        <w:rPr>
          <w:i/>
          <w:iCs/>
        </w:rPr>
        <w:t>’</w:t>
      </w:r>
      <w:r w:rsidR="00CA2403" w:rsidRPr="00EA76E6">
        <w:rPr>
          <w:i/>
          <w:iCs/>
        </w:rPr>
        <w:t>avoir à notre merci avant qu</w:t>
      </w:r>
      <w:r w:rsidRPr="00EA76E6">
        <w:rPr>
          <w:i/>
          <w:iCs/>
        </w:rPr>
        <w:t>’</w:t>
      </w:r>
      <w:r w:rsidR="00CA2403" w:rsidRPr="00EA76E6">
        <w:rPr>
          <w:i/>
          <w:iCs/>
        </w:rPr>
        <w:t>il puisse résister</w:t>
      </w:r>
      <w:r w:rsidRPr="00EA76E6">
        <w:rPr>
          <w:i/>
          <w:iCs/>
        </w:rPr>
        <w:t>.</w:t>
      </w:r>
    </w:p>
    <w:p w14:paraId="37764CC9" w14:textId="48BFF8F4" w:rsidR="00C646BA" w:rsidRPr="00EA76E6" w:rsidRDefault="00C646BA" w:rsidP="00C646BA">
      <w:r w:rsidRPr="00EA76E6">
        <w:t>— </w:t>
      </w:r>
      <w:r w:rsidR="00CA2403" w:rsidRPr="00EA76E6">
        <w:rPr>
          <w:i/>
          <w:iCs/>
        </w:rPr>
        <w:t>Dites</w:t>
      </w:r>
      <w:r w:rsidRPr="00EA76E6">
        <w:rPr>
          <w:i/>
          <w:iCs/>
        </w:rPr>
        <w:t xml:space="preserve">, </w:t>
      </w:r>
      <w:r w:rsidR="00CA2403" w:rsidRPr="00EA76E6">
        <w:rPr>
          <w:i/>
          <w:iCs/>
        </w:rPr>
        <w:t>Watson</w:t>
      </w:r>
      <w:r w:rsidRPr="00EA76E6">
        <w:rPr>
          <w:i/>
          <w:iCs/>
        </w:rPr>
        <w:t xml:space="preserve">, </w:t>
      </w:r>
      <w:r w:rsidR="00CA2403" w:rsidRPr="00EA76E6">
        <w:rPr>
          <w:i/>
          <w:iCs/>
        </w:rPr>
        <w:t>que dirait Holmes</w:t>
      </w:r>
      <w:r w:rsidRPr="00EA76E6">
        <w:rPr>
          <w:i/>
          <w:iCs/>
        </w:rPr>
        <w:t xml:space="preserve"> ? </w:t>
      </w:r>
      <w:r w:rsidR="00CA2403" w:rsidRPr="00EA76E6">
        <w:rPr>
          <w:i/>
          <w:iCs/>
        </w:rPr>
        <w:t>Nous en sommes à cette heure d</w:t>
      </w:r>
      <w:r w:rsidRPr="00EA76E6">
        <w:rPr>
          <w:i/>
          <w:iCs/>
        </w:rPr>
        <w:t>’</w:t>
      </w:r>
      <w:r w:rsidR="00CA2403" w:rsidRPr="00EA76E6">
        <w:rPr>
          <w:i/>
          <w:iCs/>
        </w:rPr>
        <w:t>obscurité où s</w:t>
      </w:r>
      <w:r w:rsidRPr="00EA76E6">
        <w:rPr>
          <w:i/>
          <w:iCs/>
        </w:rPr>
        <w:t>’</w:t>
      </w:r>
      <w:r w:rsidR="00CA2403" w:rsidRPr="00EA76E6">
        <w:rPr>
          <w:i/>
          <w:iCs/>
        </w:rPr>
        <w:t>exaltent les Puissances du Mal</w:t>
      </w:r>
      <w:r w:rsidRPr="00EA76E6">
        <w:rPr>
          <w:i/>
          <w:iCs/>
        </w:rPr>
        <w:t>… »</w:t>
      </w:r>
    </w:p>
    <w:p w14:paraId="3FE85572" w14:textId="652F3B42" w:rsidR="00C646BA" w:rsidRPr="00EA76E6" w:rsidRDefault="00CA2403" w:rsidP="00C646BA">
      <w:pPr>
        <w:rPr>
          <w:i/>
          <w:iCs/>
        </w:rPr>
      </w:pPr>
      <w:r w:rsidRPr="00EA76E6">
        <w:rPr>
          <w:i/>
          <w:iCs/>
        </w:rPr>
        <w:t>Comme pour répondre à sa phrase</w:t>
      </w:r>
      <w:r w:rsidR="00C646BA" w:rsidRPr="00EA76E6">
        <w:rPr>
          <w:i/>
          <w:iCs/>
        </w:rPr>
        <w:t xml:space="preserve">, </w:t>
      </w:r>
      <w:r w:rsidRPr="00EA76E6">
        <w:rPr>
          <w:i/>
          <w:iCs/>
        </w:rPr>
        <w:t>de la sinistre nuit de la lande s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éleva soudain ce cri étrange que j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avais entendu aux abords du grand bourbier de Grimpen</w:t>
      </w:r>
      <w:r w:rsidR="00C646BA" w:rsidRPr="00EA76E6">
        <w:rPr>
          <w:i/>
          <w:iCs/>
        </w:rPr>
        <w:t xml:space="preserve">. </w:t>
      </w:r>
      <w:r w:rsidRPr="00EA76E6">
        <w:rPr>
          <w:i/>
          <w:iCs/>
        </w:rPr>
        <w:t>Le vent le porta à tr</w:t>
      </w:r>
      <w:r w:rsidRPr="00EA76E6">
        <w:rPr>
          <w:i/>
          <w:iCs/>
        </w:rPr>
        <w:t>a</w:t>
      </w:r>
      <w:r w:rsidRPr="00EA76E6">
        <w:rPr>
          <w:i/>
          <w:iCs/>
        </w:rPr>
        <w:t>vers le silence nocturne</w:t>
      </w:r>
      <w:r w:rsidR="00C646BA" w:rsidRPr="00EA76E6">
        <w:rPr>
          <w:i/>
          <w:iCs/>
        </w:rPr>
        <w:t xml:space="preserve"> : </w:t>
      </w:r>
      <w:r w:rsidRPr="00EA76E6">
        <w:rPr>
          <w:i/>
          <w:iCs/>
        </w:rPr>
        <w:t>ce fut d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abord un murmure long</w:t>
      </w:r>
      <w:r w:rsidR="00C646BA" w:rsidRPr="00EA76E6">
        <w:rPr>
          <w:i/>
          <w:iCs/>
        </w:rPr>
        <w:t xml:space="preserve">, </w:t>
      </w:r>
      <w:r w:rsidRPr="00EA76E6">
        <w:rPr>
          <w:i/>
          <w:iCs/>
        </w:rPr>
        <w:t>grave</w:t>
      </w:r>
      <w:r w:rsidR="00C646BA" w:rsidRPr="00EA76E6">
        <w:rPr>
          <w:i/>
          <w:iCs/>
        </w:rPr>
        <w:t xml:space="preserve"> ; </w:t>
      </w:r>
      <w:r w:rsidRPr="00EA76E6">
        <w:rPr>
          <w:i/>
          <w:iCs/>
        </w:rPr>
        <w:t>puis un hurlement qui prit de l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ampleur avant de r</w:t>
      </w:r>
      <w:r w:rsidRPr="00EA76E6">
        <w:rPr>
          <w:i/>
          <w:iCs/>
        </w:rPr>
        <w:t>e</w:t>
      </w:r>
      <w:r w:rsidRPr="00EA76E6">
        <w:rPr>
          <w:i/>
          <w:iCs/>
        </w:rPr>
        <w:t>tomber dans le gémissement maussade où il s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éteignit</w:t>
      </w:r>
      <w:r w:rsidR="00C646BA" w:rsidRPr="00EA76E6">
        <w:rPr>
          <w:i/>
          <w:iCs/>
        </w:rPr>
        <w:t xml:space="preserve">. </w:t>
      </w:r>
      <w:r w:rsidR="008D2AD1" w:rsidRPr="00EA76E6">
        <w:rPr>
          <w:i/>
          <w:iCs/>
        </w:rPr>
        <w:t>À</w:t>
      </w:r>
      <w:r w:rsidRPr="00EA76E6">
        <w:rPr>
          <w:i/>
          <w:iCs/>
        </w:rPr>
        <w:t xml:space="preserve"> no</w:t>
      </w:r>
      <w:r w:rsidRPr="00EA76E6">
        <w:rPr>
          <w:i/>
          <w:iCs/>
        </w:rPr>
        <w:t>u</w:t>
      </w:r>
      <w:r w:rsidRPr="00EA76E6">
        <w:rPr>
          <w:i/>
          <w:iCs/>
        </w:rPr>
        <w:t>veau il retentit</w:t>
      </w:r>
      <w:r w:rsidR="00C646BA" w:rsidRPr="00EA76E6">
        <w:rPr>
          <w:i/>
          <w:iCs/>
        </w:rPr>
        <w:t xml:space="preserve">, </w:t>
      </w:r>
      <w:r w:rsidRPr="00EA76E6">
        <w:rPr>
          <w:i/>
          <w:iCs/>
        </w:rPr>
        <w:t>et tout l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air résonna de ses pulsations</w:t>
      </w:r>
      <w:r w:rsidR="00C646BA" w:rsidRPr="00EA76E6">
        <w:rPr>
          <w:i/>
          <w:iCs/>
        </w:rPr>
        <w:t xml:space="preserve"> : </w:t>
      </w:r>
      <w:r w:rsidRPr="00EA76E6">
        <w:rPr>
          <w:i/>
          <w:iCs/>
        </w:rPr>
        <w:t>strident</w:t>
      </w:r>
      <w:r w:rsidR="00C646BA" w:rsidRPr="00EA76E6">
        <w:rPr>
          <w:i/>
          <w:iCs/>
        </w:rPr>
        <w:t xml:space="preserve">, </w:t>
      </w:r>
      <w:r w:rsidRPr="00EA76E6">
        <w:rPr>
          <w:i/>
          <w:iCs/>
        </w:rPr>
        <w:t>sauvage</w:t>
      </w:r>
      <w:r w:rsidR="00C646BA" w:rsidRPr="00EA76E6">
        <w:rPr>
          <w:i/>
          <w:iCs/>
        </w:rPr>
        <w:t xml:space="preserve">, </w:t>
      </w:r>
      <w:r w:rsidRPr="00EA76E6">
        <w:rPr>
          <w:i/>
          <w:iCs/>
        </w:rPr>
        <w:t>menaçant</w:t>
      </w:r>
      <w:r w:rsidR="00C646BA" w:rsidRPr="00EA76E6">
        <w:rPr>
          <w:i/>
          <w:iCs/>
        </w:rPr>
        <w:t xml:space="preserve">. </w:t>
      </w:r>
      <w:r w:rsidRPr="00EA76E6">
        <w:rPr>
          <w:i/>
          <w:iCs/>
        </w:rPr>
        <w:t xml:space="preserve">Le </w:t>
      </w:r>
      <w:r w:rsidR="005E5AD1" w:rsidRPr="00EA76E6">
        <w:rPr>
          <w:i/>
          <w:iCs/>
        </w:rPr>
        <w:t>baronnet</w:t>
      </w:r>
      <w:r w:rsidRPr="00EA76E6">
        <w:rPr>
          <w:i/>
          <w:iCs/>
        </w:rPr>
        <w:t xml:space="preserve"> saisit ma manche</w:t>
      </w:r>
      <w:r w:rsidR="00C646BA" w:rsidRPr="00EA76E6">
        <w:rPr>
          <w:i/>
          <w:iCs/>
        </w:rPr>
        <w:t xml:space="preserve"> ; </w:t>
      </w:r>
      <w:r w:rsidRPr="00EA76E6">
        <w:rPr>
          <w:i/>
          <w:iCs/>
        </w:rPr>
        <w:t>son visage livide se détacha de la pénombre</w:t>
      </w:r>
      <w:r w:rsidR="00C646BA" w:rsidRPr="00EA76E6">
        <w:rPr>
          <w:i/>
          <w:iCs/>
        </w:rPr>
        <w:t>.</w:t>
      </w:r>
    </w:p>
    <w:p w14:paraId="06067A81" w14:textId="77777777" w:rsidR="00C646BA" w:rsidRPr="00EA76E6" w:rsidRDefault="00C646BA" w:rsidP="00C646BA">
      <w:pPr>
        <w:rPr>
          <w:i/>
          <w:iCs/>
        </w:rPr>
      </w:pPr>
      <w:r w:rsidRPr="00EA76E6">
        <w:rPr>
          <w:i/>
          <w:iCs/>
        </w:rPr>
        <w:lastRenderedPageBreak/>
        <w:t>« </w:t>
      </w:r>
      <w:r w:rsidR="00CA2403" w:rsidRPr="00EA76E6">
        <w:rPr>
          <w:i/>
          <w:iCs/>
        </w:rPr>
        <w:t>Grands dieux</w:t>
      </w:r>
      <w:r w:rsidRPr="00EA76E6">
        <w:rPr>
          <w:i/>
          <w:iCs/>
        </w:rPr>
        <w:t xml:space="preserve">, </w:t>
      </w:r>
      <w:r w:rsidR="00CA2403" w:rsidRPr="00EA76E6">
        <w:rPr>
          <w:i/>
          <w:iCs/>
        </w:rPr>
        <w:t>Watson</w:t>
      </w:r>
      <w:r w:rsidRPr="00EA76E6">
        <w:rPr>
          <w:i/>
          <w:iCs/>
        </w:rPr>
        <w:t xml:space="preserve">, </w:t>
      </w:r>
      <w:r w:rsidR="00CA2403" w:rsidRPr="00EA76E6">
        <w:rPr>
          <w:i/>
          <w:iCs/>
        </w:rPr>
        <w:t>qu</w:t>
      </w:r>
      <w:r w:rsidRPr="00EA76E6">
        <w:rPr>
          <w:i/>
          <w:iCs/>
        </w:rPr>
        <w:t>’</w:t>
      </w:r>
      <w:r w:rsidR="00CA2403" w:rsidRPr="00EA76E6">
        <w:rPr>
          <w:i/>
          <w:iCs/>
        </w:rPr>
        <w:t>est cela</w:t>
      </w:r>
      <w:r w:rsidRPr="00EA76E6">
        <w:rPr>
          <w:i/>
          <w:iCs/>
        </w:rPr>
        <w:t> ?</w:t>
      </w:r>
    </w:p>
    <w:p w14:paraId="3B0B731E" w14:textId="4F22D306" w:rsidR="00C646BA" w:rsidRPr="00EA76E6" w:rsidRDefault="00C646BA" w:rsidP="00C646BA">
      <w:r w:rsidRPr="00EA76E6">
        <w:t>— </w:t>
      </w:r>
      <w:r w:rsidR="00CA2403" w:rsidRPr="00EA76E6">
        <w:rPr>
          <w:i/>
          <w:iCs/>
        </w:rPr>
        <w:t>Je ne sais pas</w:t>
      </w:r>
      <w:r w:rsidRPr="00EA76E6">
        <w:rPr>
          <w:i/>
          <w:iCs/>
        </w:rPr>
        <w:t xml:space="preserve">. </w:t>
      </w:r>
      <w:r w:rsidR="00CA2403" w:rsidRPr="00EA76E6">
        <w:rPr>
          <w:i/>
          <w:iCs/>
        </w:rPr>
        <w:t>C</w:t>
      </w:r>
      <w:r w:rsidRPr="00EA76E6">
        <w:rPr>
          <w:i/>
          <w:iCs/>
        </w:rPr>
        <w:t>’</w:t>
      </w:r>
      <w:r w:rsidR="00CA2403" w:rsidRPr="00EA76E6">
        <w:rPr>
          <w:i/>
          <w:iCs/>
        </w:rPr>
        <w:t>est un bruit qu</w:t>
      </w:r>
      <w:r w:rsidRPr="00EA76E6">
        <w:rPr>
          <w:i/>
          <w:iCs/>
        </w:rPr>
        <w:t>’</w:t>
      </w:r>
      <w:r w:rsidR="00CA2403" w:rsidRPr="00EA76E6">
        <w:rPr>
          <w:i/>
          <w:iCs/>
        </w:rPr>
        <w:t>on entend que sur la lande</w:t>
      </w:r>
      <w:r w:rsidRPr="00EA76E6">
        <w:rPr>
          <w:i/>
          <w:iCs/>
        </w:rPr>
        <w:t xml:space="preserve">. </w:t>
      </w:r>
      <w:r w:rsidR="00CA2403" w:rsidRPr="00EA76E6">
        <w:rPr>
          <w:i/>
          <w:iCs/>
        </w:rPr>
        <w:t>Je l</w:t>
      </w:r>
      <w:r w:rsidRPr="00EA76E6">
        <w:rPr>
          <w:i/>
          <w:iCs/>
        </w:rPr>
        <w:t>’</w:t>
      </w:r>
      <w:r w:rsidR="00CA2403" w:rsidRPr="00EA76E6">
        <w:rPr>
          <w:i/>
          <w:iCs/>
        </w:rPr>
        <w:t>ai déjà entendu une fois</w:t>
      </w:r>
      <w:r w:rsidRPr="00EA76E6">
        <w:rPr>
          <w:i/>
          <w:iCs/>
        </w:rPr>
        <w:t>. »</w:t>
      </w:r>
    </w:p>
    <w:p w14:paraId="4028AC5F" w14:textId="77777777" w:rsidR="00C646BA" w:rsidRPr="00EA76E6" w:rsidRDefault="00CA2403" w:rsidP="00C646BA">
      <w:pPr>
        <w:rPr>
          <w:i/>
          <w:iCs/>
        </w:rPr>
      </w:pPr>
      <w:r w:rsidRPr="00EA76E6">
        <w:rPr>
          <w:i/>
          <w:iCs/>
        </w:rPr>
        <w:t>Un silence absolu</w:t>
      </w:r>
      <w:r w:rsidR="00C646BA" w:rsidRPr="00EA76E6">
        <w:rPr>
          <w:i/>
          <w:iCs/>
        </w:rPr>
        <w:t xml:space="preserve">, </w:t>
      </w:r>
      <w:r w:rsidRPr="00EA76E6">
        <w:rPr>
          <w:i/>
          <w:iCs/>
        </w:rPr>
        <w:t>oppressant lui succéda</w:t>
      </w:r>
      <w:r w:rsidR="00C646BA" w:rsidRPr="00EA76E6">
        <w:rPr>
          <w:i/>
          <w:iCs/>
        </w:rPr>
        <w:t xml:space="preserve">. </w:t>
      </w:r>
      <w:r w:rsidRPr="00EA76E6">
        <w:rPr>
          <w:i/>
          <w:iCs/>
        </w:rPr>
        <w:t>Nous étions immobilisés</w:t>
      </w:r>
      <w:r w:rsidR="00C646BA" w:rsidRPr="00EA76E6">
        <w:rPr>
          <w:i/>
          <w:iCs/>
        </w:rPr>
        <w:t xml:space="preserve">, </w:t>
      </w:r>
      <w:r w:rsidRPr="00EA76E6">
        <w:rPr>
          <w:i/>
          <w:iCs/>
        </w:rPr>
        <w:t>l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oreille aux aguets</w:t>
      </w:r>
      <w:r w:rsidR="00C646BA" w:rsidRPr="00EA76E6">
        <w:rPr>
          <w:i/>
          <w:iCs/>
        </w:rPr>
        <w:t xml:space="preserve">. </w:t>
      </w:r>
      <w:r w:rsidRPr="00EA76E6">
        <w:rPr>
          <w:i/>
          <w:iCs/>
        </w:rPr>
        <w:t>Rien n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apparut</w:t>
      </w:r>
      <w:r w:rsidR="00C646BA" w:rsidRPr="00EA76E6">
        <w:rPr>
          <w:i/>
          <w:iCs/>
        </w:rPr>
        <w:t>.</w:t>
      </w:r>
    </w:p>
    <w:p w14:paraId="1EF47AFA" w14:textId="2DA75FF9" w:rsidR="00C646BA" w:rsidRPr="00EA76E6" w:rsidRDefault="00C646BA" w:rsidP="00C646BA">
      <w:r w:rsidRPr="00EA76E6">
        <w:rPr>
          <w:i/>
          <w:iCs/>
        </w:rPr>
        <w:t>« </w:t>
      </w:r>
      <w:r w:rsidR="00CA2403" w:rsidRPr="00EA76E6">
        <w:rPr>
          <w:i/>
          <w:iCs/>
        </w:rPr>
        <w:t>Watson</w:t>
      </w:r>
      <w:r w:rsidRPr="00EA76E6">
        <w:rPr>
          <w:i/>
          <w:iCs/>
        </w:rPr>
        <w:t xml:space="preserve">, </w:t>
      </w:r>
      <w:r w:rsidR="00CA2403" w:rsidRPr="00EA76E6">
        <w:rPr>
          <w:i/>
          <w:iCs/>
        </w:rPr>
        <w:t xml:space="preserve">me chuchota le </w:t>
      </w:r>
      <w:r w:rsidR="005E5AD1" w:rsidRPr="00EA76E6">
        <w:rPr>
          <w:i/>
          <w:iCs/>
        </w:rPr>
        <w:t>baronnet</w:t>
      </w:r>
      <w:r w:rsidRPr="00EA76E6">
        <w:rPr>
          <w:i/>
          <w:iCs/>
        </w:rPr>
        <w:t xml:space="preserve">, </w:t>
      </w:r>
      <w:r w:rsidR="00CA2403" w:rsidRPr="00EA76E6">
        <w:rPr>
          <w:i/>
          <w:iCs/>
        </w:rPr>
        <w:t>c</w:t>
      </w:r>
      <w:r w:rsidRPr="00EA76E6">
        <w:rPr>
          <w:i/>
          <w:iCs/>
        </w:rPr>
        <w:t>’</w:t>
      </w:r>
      <w:r w:rsidR="00CA2403" w:rsidRPr="00EA76E6">
        <w:rPr>
          <w:i/>
          <w:iCs/>
        </w:rPr>
        <w:t>était l</w:t>
      </w:r>
      <w:r w:rsidRPr="00EA76E6">
        <w:rPr>
          <w:i/>
          <w:iCs/>
        </w:rPr>
        <w:t>’</w:t>
      </w:r>
      <w:r w:rsidR="00CA2403" w:rsidRPr="00EA76E6">
        <w:rPr>
          <w:i/>
          <w:iCs/>
        </w:rPr>
        <w:t>aboiement d</w:t>
      </w:r>
      <w:r w:rsidRPr="00EA76E6">
        <w:rPr>
          <w:i/>
          <w:iCs/>
        </w:rPr>
        <w:t>’</w:t>
      </w:r>
      <w:r w:rsidR="00CA2403" w:rsidRPr="00EA76E6">
        <w:rPr>
          <w:i/>
          <w:iCs/>
        </w:rPr>
        <w:t>un chien</w:t>
      </w:r>
      <w:r w:rsidRPr="00EA76E6">
        <w:rPr>
          <w:i/>
          <w:iCs/>
        </w:rPr>
        <w:t>. »</w:t>
      </w:r>
    </w:p>
    <w:p w14:paraId="357C28B8" w14:textId="77777777" w:rsidR="00C646BA" w:rsidRPr="00EA76E6" w:rsidRDefault="00CA2403" w:rsidP="00C646BA">
      <w:pPr>
        <w:rPr>
          <w:i/>
          <w:iCs/>
        </w:rPr>
      </w:pPr>
      <w:r w:rsidRPr="00EA76E6">
        <w:rPr>
          <w:i/>
          <w:iCs/>
        </w:rPr>
        <w:t>Mon sang se glaça dans mes veines</w:t>
      </w:r>
      <w:r w:rsidR="00C646BA" w:rsidRPr="00EA76E6">
        <w:rPr>
          <w:i/>
          <w:iCs/>
        </w:rPr>
        <w:t xml:space="preserve"> : </w:t>
      </w:r>
      <w:r w:rsidRPr="00EA76E6">
        <w:rPr>
          <w:i/>
          <w:iCs/>
        </w:rPr>
        <w:t>le tremblement de sa voix traduisait l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horreur subite qui l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avait envahi</w:t>
      </w:r>
      <w:r w:rsidR="00C646BA" w:rsidRPr="00EA76E6">
        <w:rPr>
          <w:i/>
          <w:iCs/>
        </w:rPr>
        <w:t>.</w:t>
      </w:r>
    </w:p>
    <w:p w14:paraId="78D62FC3" w14:textId="77777777" w:rsidR="00C646BA" w:rsidRPr="00EA76E6" w:rsidRDefault="00C646BA" w:rsidP="00C646BA">
      <w:pPr>
        <w:rPr>
          <w:i/>
          <w:iCs/>
        </w:rPr>
      </w:pPr>
      <w:r w:rsidRPr="00EA76E6">
        <w:rPr>
          <w:i/>
          <w:iCs/>
        </w:rPr>
        <w:t>« </w:t>
      </w:r>
      <w:r w:rsidR="00CA2403" w:rsidRPr="00EA76E6">
        <w:rPr>
          <w:i/>
          <w:iCs/>
        </w:rPr>
        <w:t>Comment appellent-ils ce cri</w:t>
      </w:r>
      <w:r w:rsidRPr="00EA76E6">
        <w:rPr>
          <w:i/>
          <w:iCs/>
        </w:rPr>
        <w:t xml:space="preserve"> ? </w:t>
      </w:r>
      <w:r w:rsidR="00CA2403" w:rsidRPr="00EA76E6">
        <w:rPr>
          <w:i/>
          <w:iCs/>
        </w:rPr>
        <w:t>me demanda-t-il</w:t>
      </w:r>
      <w:r w:rsidRPr="00EA76E6">
        <w:rPr>
          <w:i/>
          <w:iCs/>
        </w:rPr>
        <w:t>.</w:t>
      </w:r>
    </w:p>
    <w:p w14:paraId="4C663A06" w14:textId="77777777" w:rsidR="00C646BA" w:rsidRPr="00EA76E6" w:rsidRDefault="00C646BA" w:rsidP="00C646BA">
      <w:pPr>
        <w:rPr>
          <w:i/>
          <w:iCs/>
        </w:rPr>
      </w:pPr>
      <w:r w:rsidRPr="00EA76E6">
        <w:t>— </w:t>
      </w:r>
      <w:r w:rsidR="00CA2403" w:rsidRPr="00EA76E6">
        <w:rPr>
          <w:i/>
          <w:iCs/>
        </w:rPr>
        <w:t>Qui</w:t>
      </w:r>
      <w:r w:rsidRPr="00EA76E6">
        <w:rPr>
          <w:i/>
          <w:iCs/>
        </w:rPr>
        <w:t> ?</w:t>
      </w:r>
    </w:p>
    <w:p w14:paraId="3470FDB0" w14:textId="77777777" w:rsidR="00C646BA" w:rsidRPr="00EA76E6" w:rsidRDefault="00C646BA" w:rsidP="00C646BA">
      <w:pPr>
        <w:rPr>
          <w:i/>
          <w:iCs/>
        </w:rPr>
      </w:pPr>
      <w:r w:rsidRPr="00EA76E6">
        <w:t>— </w:t>
      </w:r>
      <w:r w:rsidR="00CA2403" w:rsidRPr="00EA76E6">
        <w:rPr>
          <w:i/>
          <w:iCs/>
        </w:rPr>
        <w:t>Les gens de la campagne</w:t>
      </w:r>
      <w:r w:rsidRPr="00EA76E6">
        <w:rPr>
          <w:i/>
          <w:iCs/>
        </w:rPr>
        <w:t>.</w:t>
      </w:r>
    </w:p>
    <w:p w14:paraId="244EEA41" w14:textId="77777777" w:rsidR="00C646BA" w:rsidRPr="00EA76E6" w:rsidRDefault="00C646BA" w:rsidP="00C646BA">
      <w:pPr>
        <w:rPr>
          <w:i/>
          <w:iCs/>
        </w:rPr>
      </w:pPr>
      <w:r w:rsidRPr="00EA76E6">
        <w:t>— </w:t>
      </w:r>
      <w:r w:rsidR="00CA2403" w:rsidRPr="00EA76E6">
        <w:rPr>
          <w:i/>
          <w:iCs/>
        </w:rPr>
        <w:t>Oh</w:t>
      </w:r>
      <w:r w:rsidRPr="00EA76E6">
        <w:rPr>
          <w:i/>
          <w:iCs/>
        </w:rPr>
        <w:t xml:space="preserve"> ! </w:t>
      </w:r>
      <w:r w:rsidR="00CA2403" w:rsidRPr="00EA76E6">
        <w:rPr>
          <w:i/>
          <w:iCs/>
        </w:rPr>
        <w:t>ce sont des ignorants</w:t>
      </w:r>
      <w:r w:rsidRPr="00EA76E6">
        <w:rPr>
          <w:i/>
          <w:iCs/>
        </w:rPr>
        <w:t xml:space="preserve"> ! </w:t>
      </w:r>
      <w:r w:rsidR="00CA2403" w:rsidRPr="00EA76E6">
        <w:rPr>
          <w:i/>
          <w:iCs/>
        </w:rPr>
        <w:t>Que vous importe le nom qu</w:t>
      </w:r>
      <w:r w:rsidRPr="00EA76E6">
        <w:rPr>
          <w:i/>
          <w:iCs/>
        </w:rPr>
        <w:t>’</w:t>
      </w:r>
      <w:r w:rsidR="00CA2403" w:rsidRPr="00EA76E6">
        <w:rPr>
          <w:i/>
          <w:iCs/>
        </w:rPr>
        <w:t>ils lui donnent</w:t>
      </w:r>
      <w:r w:rsidRPr="00EA76E6">
        <w:rPr>
          <w:i/>
          <w:iCs/>
        </w:rPr>
        <w:t>..</w:t>
      </w:r>
    </w:p>
    <w:p w14:paraId="7823BE42" w14:textId="6DC11BA8" w:rsidR="00C646BA" w:rsidRPr="00EA76E6" w:rsidRDefault="00C646BA" w:rsidP="00C646BA">
      <w:r w:rsidRPr="00EA76E6">
        <w:t>— </w:t>
      </w:r>
      <w:r w:rsidR="00CA2403" w:rsidRPr="00EA76E6">
        <w:rPr>
          <w:i/>
          <w:iCs/>
        </w:rPr>
        <w:t>Dites-le-moi</w:t>
      </w:r>
      <w:r w:rsidRPr="00EA76E6">
        <w:rPr>
          <w:i/>
          <w:iCs/>
        </w:rPr>
        <w:t xml:space="preserve">, </w:t>
      </w:r>
      <w:r w:rsidR="00CA2403" w:rsidRPr="00EA76E6">
        <w:rPr>
          <w:i/>
          <w:iCs/>
        </w:rPr>
        <w:t>Watson</w:t>
      </w:r>
      <w:r w:rsidRPr="00EA76E6">
        <w:rPr>
          <w:i/>
          <w:iCs/>
        </w:rPr>
        <w:t xml:space="preserve">. </w:t>
      </w:r>
      <w:r w:rsidR="00CA2403" w:rsidRPr="00EA76E6">
        <w:rPr>
          <w:i/>
          <w:iCs/>
        </w:rPr>
        <w:t>Comment l</w:t>
      </w:r>
      <w:r w:rsidRPr="00EA76E6">
        <w:rPr>
          <w:i/>
          <w:iCs/>
        </w:rPr>
        <w:t>’</w:t>
      </w:r>
      <w:r w:rsidR="00CA2403" w:rsidRPr="00EA76E6">
        <w:rPr>
          <w:i/>
          <w:iCs/>
        </w:rPr>
        <w:t>appellent-ils</w:t>
      </w:r>
      <w:r w:rsidRPr="00EA76E6">
        <w:rPr>
          <w:i/>
          <w:iCs/>
        </w:rPr>
        <w:t> ? »</w:t>
      </w:r>
    </w:p>
    <w:p w14:paraId="22D47E19" w14:textId="77777777" w:rsidR="00C646BA" w:rsidRPr="00EA76E6" w:rsidRDefault="00CA2403" w:rsidP="00C646BA">
      <w:pPr>
        <w:rPr>
          <w:i/>
          <w:iCs/>
        </w:rPr>
      </w:pPr>
      <w:r w:rsidRPr="00EA76E6">
        <w:rPr>
          <w:i/>
          <w:iCs/>
        </w:rPr>
        <w:t>J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hésitai</w:t>
      </w:r>
      <w:r w:rsidR="00C646BA" w:rsidRPr="00EA76E6">
        <w:rPr>
          <w:i/>
          <w:iCs/>
        </w:rPr>
        <w:t xml:space="preserve">, </w:t>
      </w:r>
      <w:r w:rsidRPr="00EA76E6">
        <w:rPr>
          <w:i/>
          <w:iCs/>
        </w:rPr>
        <w:t>mais comment éluder la question</w:t>
      </w:r>
      <w:r w:rsidR="00C646BA" w:rsidRPr="00EA76E6">
        <w:rPr>
          <w:i/>
          <w:iCs/>
        </w:rPr>
        <w:t> ?</w:t>
      </w:r>
    </w:p>
    <w:p w14:paraId="0C85930A" w14:textId="027D7A96" w:rsidR="00C646BA" w:rsidRPr="00EA76E6" w:rsidRDefault="00C646BA" w:rsidP="00C646BA">
      <w:r w:rsidRPr="00EA76E6">
        <w:rPr>
          <w:i/>
          <w:iCs/>
        </w:rPr>
        <w:t>« </w:t>
      </w:r>
      <w:r w:rsidR="00CA2403" w:rsidRPr="00EA76E6">
        <w:rPr>
          <w:i/>
          <w:iCs/>
        </w:rPr>
        <w:t>Ils disent que c</w:t>
      </w:r>
      <w:r w:rsidRPr="00EA76E6">
        <w:rPr>
          <w:i/>
          <w:iCs/>
        </w:rPr>
        <w:t>’</w:t>
      </w:r>
      <w:r w:rsidR="00CA2403" w:rsidRPr="00EA76E6">
        <w:rPr>
          <w:i/>
          <w:iCs/>
        </w:rPr>
        <w:t>est le cri du chien des Baskerville</w:t>
      </w:r>
      <w:r w:rsidRPr="00EA76E6">
        <w:rPr>
          <w:i/>
          <w:iCs/>
        </w:rPr>
        <w:t> ! »</w:t>
      </w:r>
    </w:p>
    <w:p w14:paraId="1E4EDE55" w14:textId="77777777" w:rsidR="00C646BA" w:rsidRPr="00EA76E6" w:rsidRDefault="00CA2403" w:rsidP="00C646BA">
      <w:pPr>
        <w:rPr>
          <w:i/>
          <w:iCs/>
        </w:rPr>
      </w:pPr>
      <w:r w:rsidRPr="00EA76E6">
        <w:rPr>
          <w:i/>
          <w:iCs/>
        </w:rPr>
        <w:t>Il poussa un grognement lugubre</w:t>
      </w:r>
      <w:r w:rsidR="00C646BA" w:rsidRPr="00EA76E6">
        <w:rPr>
          <w:i/>
          <w:iCs/>
        </w:rPr>
        <w:t>.</w:t>
      </w:r>
    </w:p>
    <w:p w14:paraId="63098460" w14:textId="77777777" w:rsidR="00C646BA" w:rsidRPr="00EA76E6" w:rsidRDefault="00C646BA" w:rsidP="00C646BA">
      <w:pPr>
        <w:rPr>
          <w:i/>
          <w:iCs/>
        </w:rPr>
      </w:pPr>
      <w:r w:rsidRPr="00EA76E6">
        <w:rPr>
          <w:i/>
          <w:iCs/>
        </w:rPr>
        <w:t>« </w:t>
      </w:r>
      <w:r w:rsidR="00CA2403" w:rsidRPr="00EA76E6">
        <w:rPr>
          <w:i/>
          <w:iCs/>
        </w:rPr>
        <w:t>C</w:t>
      </w:r>
      <w:r w:rsidRPr="00EA76E6">
        <w:rPr>
          <w:i/>
          <w:iCs/>
        </w:rPr>
        <w:t>’</w:t>
      </w:r>
      <w:r w:rsidR="00CA2403" w:rsidRPr="00EA76E6">
        <w:rPr>
          <w:i/>
          <w:iCs/>
        </w:rPr>
        <w:t>était effectivement un chien</w:t>
      </w:r>
      <w:r w:rsidRPr="00EA76E6">
        <w:rPr>
          <w:i/>
          <w:iCs/>
        </w:rPr>
        <w:t xml:space="preserve"> ! </w:t>
      </w:r>
      <w:r w:rsidR="00CA2403" w:rsidRPr="00EA76E6">
        <w:rPr>
          <w:i/>
          <w:iCs/>
        </w:rPr>
        <w:t>Mais il a poussé son cri à une grande distance</w:t>
      </w:r>
      <w:r w:rsidRPr="00EA76E6">
        <w:rPr>
          <w:i/>
          <w:iCs/>
        </w:rPr>
        <w:t>.</w:t>
      </w:r>
    </w:p>
    <w:p w14:paraId="444089E2" w14:textId="77777777" w:rsidR="00C646BA" w:rsidRPr="00EA76E6" w:rsidRDefault="00C646BA" w:rsidP="00C646BA">
      <w:pPr>
        <w:rPr>
          <w:i/>
          <w:iCs/>
        </w:rPr>
      </w:pPr>
      <w:r w:rsidRPr="00EA76E6">
        <w:t>— </w:t>
      </w:r>
      <w:r w:rsidR="00CA2403" w:rsidRPr="00EA76E6">
        <w:rPr>
          <w:i/>
          <w:iCs/>
        </w:rPr>
        <w:t>Il est difficile de préciser d</w:t>
      </w:r>
      <w:r w:rsidRPr="00EA76E6">
        <w:rPr>
          <w:i/>
          <w:iCs/>
        </w:rPr>
        <w:t>’</w:t>
      </w:r>
      <w:r w:rsidR="00CA2403" w:rsidRPr="00EA76E6">
        <w:rPr>
          <w:i/>
          <w:iCs/>
        </w:rPr>
        <w:t>où il venait</w:t>
      </w:r>
      <w:r w:rsidRPr="00EA76E6">
        <w:rPr>
          <w:i/>
          <w:iCs/>
        </w:rPr>
        <w:t>.</w:t>
      </w:r>
    </w:p>
    <w:p w14:paraId="5FB35DBC" w14:textId="77777777" w:rsidR="00C646BA" w:rsidRPr="00EA76E6" w:rsidRDefault="00C646BA" w:rsidP="00C646BA">
      <w:pPr>
        <w:rPr>
          <w:i/>
          <w:iCs/>
        </w:rPr>
      </w:pPr>
      <w:r w:rsidRPr="00EA76E6">
        <w:t>— </w:t>
      </w:r>
      <w:r w:rsidR="00CA2403" w:rsidRPr="00EA76E6">
        <w:rPr>
          <w:i/>
          <w:iCs/>
        </w:rPr>
        <w:t>Il s</w:t>
      </w:r>
      <w:r w:rsidRPr="00EA76E6">
        <w:rPr>
          <w:i/>
          <w:iCs/>
        </w:rPr>
        <w:t>’</w:t>
      </w:r>
      <w:r w:rsidR="00CA2403" w:rsidRPr="00EA76E6">
        <w:rPr>
          <w:i/>
          <w:iCs/>
        </w:rPr>
        <w:t>enflait et diminuait avec le vent</w:t>
      </w:r>
      <w:r w:rsidRPr="00EA76E6">
        <w:rPr>
          <w:i/>
          <w:iCs/>
        </w:rPr>
        <w:t xml:space="preserve">. </w:t>
      </w:r>
      <w:r w:rsidR="00CA2403" w:rsidRPr="00EA76E6">
        <w:rPr>
          <w:i/>
          <w:iCs/>
        </w:rPr>
        <w:t>N</w:t>
      </w:r>
      <w:r w:rsidRPr="00EA76E6">
        <w:rPr>
          <w:i/>
          <w:iCs/>
        </w:rPr>
        <w:t>’</w:t>
      </w:r>
      <w:r w:rsidR="00CA2403" w:rsidRPr="00EA76E6">
        <w:rPr>
          <w:i/>
          <w:iCs/>
        </w:rPr>
        <w:t>est-ce pas par là le grand bourbier de Grimpen</w:t>
      </w:r>
      <w:r w:rsidRPr="00EA76E6">
        <w:rPr>
          <w:i/>
          <w:iCs/>
        </w:rPr>
        <w:t> ?</w:t>
      </w:r>
    </w:p>
    <w:p w14:paraId="053A2248" w14:textId="77777777" w:rsidR="00C646BA" w:rsidRPr="00EA76E6" w:rsidRDefault="00C646BA" w:rsidP="00C646BA">
      <w:pPr>
        <w:rPr>
          <w:i/>
          <w:iCs/>
        </w:rPr>
      </w:pPr>
      <w:r w:rsidRPr="00EA76E6">
        <w:t>— </w:t>
      </w:r>
      <w:r w:rsidR="00CA2403" w:rsidRPr="00EA76E6">
        <w:rPr>
          <w:i/>
          <w:iCs/>
        </w:rPr>
        <w:t>Si</w:t>
      </w:r>
      <w:r w:rsidRPr="00EA76E6">
        <w:rPr>
          <w:i/>
          <w:iCs/>
        </w:rPr>
        <w:t>.</w:t>
      </w:r>
    </w:p>
    <w:p w14:paraId="55CE92EF" w14:textId="77777777" w:rsidR="00C646BA" w:rsidRPr="00EA76E6" w:rsidRDefault="00C646BA" w:rsidP="00C646BA">
      <w:pPr>
        <w:rPr>
          <w:i/>
          <w:iCs/>
        </w:rPr>
      </w:pPr>
      <w:r w:rsidRPr="00EA76E6">
        <w:lastRenderedPageBreak/>
        <w:t>— </w:t>
      </w:r>
      <w:r w:rsidR="00CA2403" w:rsidRPr="00EA76E6">
        <w:rPr>
          <w:i/>
          <w:iCs/>
        </w:rPr>
        <w:t>Eh bien</w:t>
      </w:r>
      <w:r w:rsidRPr="00EA76E6">
        <w:rPr>
          <w:i/>
          <w:iCs/>
        </w:rPr>
        <w:t xml:space="preserve">, </w:t>
      </w:r>
      <w:r w:rsidR="00CA2403" w:rsidRPr="00EA76E6">
        <w:rPr>
          <w:i/>
          <w:iCs/>
        </w:rPr>
        <w:t>il venait de là</w:t>
      </w:r>
      <w:r w:rsidRPr="00EA76E6">
        <w:rPr>
          <w:i/>
          <w:iCs/>
        </w:rPr>
        <w:t xml:space="preserve">. </w:t>
      </w:r>
      <w:r w:rsidR="00CA2403" w:rsidRPr="00EA76E6">
        <w:rPr>
          <w:i/>
          <w:iCs/>
        </w:rPr>
        <w:t>Allons</w:t>
      </w:r>
      <w:r w:rsidRPr="00EA76E6">
        <w:rPr>
          <w:i/>
          <w:iCs/>
        </w:rPr>
        <w:t xml:space="preserve">, </w:t>
      </w:r>
      <w:r w:rsidR="00CA2403" w:rsidRPr="00EA76E6">
        <w:rPr>
          <w:i/>
          <w:iCs/>
        </w:rPr>
        <w:t>Watson</w:t>
      </w:r>
      <w:r w:rsidRPr="00EA76E6">
        <w:rPr>
          <w:i/>
          <w:iCs/>
        </w:rPr>
        <w:t xml:space="preserve">, </w:t>
      </w:r>
      <w:r w:rsidR="00CA2403" w:rsidRPr="00EA76E6">
        <w:rPr>
          <w:i/>
          <w:iCs/>
        </w:rPr>
        <w:t>n</w:t>
      </w:r>
      <w:r w:rsidRPr="00EA76E6">
        <w:rPr>
          <w:i/>
          <w:iCs/>
        </w:rPr>
        <w:t>’</w:t>
      </w:r>
      <w:r w:rsidR="00CA2403" w:rsidRPr="00EA76E6">
        <w:rPr>
          <w:i/>
          <w:iCs/>
        </w:rPr>
        <w:t>êtes-vous pas persuadé que c</w:t>
      </w:r>
      <w:r w:rsidRPr="00EA76E6">
        <w:rPr>
          <w:i/>
          <w:iCs/>
        </w:rPr>
        <w:t>’</w:t>
      </w:r>
      <w:r w:rsidR="00CA2403" w:rsidRPr="00EA76E6">
        <w:rPr>
          <w:i/>
          <w:iCs/>
        </w:rPr>
        <w:t>était le cri d</w:t>
      </w:r>
      <w:r w:rsidRPr="00EA76E6">
        <w:rPr>
          <w:i/>
          <w:iCs/>
        </w:rPr>
        <w:t>’</w:t>
      </w:r>
      <w:r w:rsidR="00CA2403" w:rsidRPr="00EA76E6">
        <w:rPr>
          <w:i/>
          <w:iCs/>
        </w:rPr>
        <w:t>un chien</w:t>
      </w:r>
      <w:r w:rsidRPr="00EA76E6">
        <w:rPr>
          <w:i/>
          <w:iCs/>
        </w:rPr>
        <w:t xml:space="preserve"> ? </w:t>
      </w:r>
      <w:r w:rsidR="00CA2403" w:rsidRPr="00EA76E6">
        <w:rPr>
          <w:i/>
          <w:iCs/>
        </w:rPr>
        <w:t>Je ne suis pas un enfant</w:t>
      </w:r>
      <w:r w:rsidRPr="00EA76E6">
        <w:rPr>
          <w:i/>
          <w:iCs/>
        </w:rPr>
        <w:t xml:space="preserve"> ! </w:t>
      </w:r>
      <w:r w:rsidR="00CA2403" w:rsidRPr="00EA76E6">
        <w:rPr>
          <w:i/>
          <w:iCs/>
        </w:rPr>
        <w:t>Vous n</w:t>
      </w:r>
      <w:r w:rsidRPr="00EA76E6">
        <w:rPr>
          <w:i/>
          <w:iCs/>
        </w:rPr>
        <w:t>’</w:t>
      </w:r>
      <w:r w:rsidR="00CA2403" w:rsidRPr="00EA76E6">
        <w:rPr>
          <w:i/>
          <w:iCs/>
        </w:rPr>
        <w:t>avez pas à avoir peur de me dire la vérité</w:t>
      </w:r>
      <w:r w:rsidRPr="00EA76E6">
        <w:rPr>
          <w:i/>
          <w:iCs/>
        </w:rPr>
        <w:t>.</w:t>
      </w:r>
    </w:p>
    <w:p w14:paraId="0391F4DE" w14:textId="77777777" w:rsidR="00C646BA" w:rsidRPr="00EA76E6" w:rsidRDefault="00C646BA" w:rsidP="00C646BA">
      <w:pPr>
        <w:rPr>
          <w:i/>
          <w:iCs/>
        </w:rPr>
      </w:pPr>
      <w:r w:rsidRPr="00EA76E6">
        <w:t>— </w:t>
      </w:r>
      <w:r w:rsidR="00CA2403" w:rsidRPr="00EA76E6">
        <w:rPr>
          <w:i/>
          <w:iCs/>
        </w:rPr>
        <w:t>Stapleton était avec moi quand je l</w:t>
      </w:r>
      <w:r w:rsidRPr="00EA76E6">
        <w:rPr>
          <w:i/>
          <w:iCs/>
        </w:rPr>
        <w:t>’</w:t>
      </w:r>
      <w:r w:rsidR="00CA2403" w:rsidRPr="00EA76E6">
        <w:rPr>
          <w:i/>
          <w:iCs/>
        </w:rPr>
        <w:t>ai entendu</w:t>
      </w:r>
      <w:r w:rsidRPr="00EA76E6">
        <w:rPr>
          <w:i/>
          <w:iCs/>
        </w:rPr>
        <w:t xml:space="preserve">. </w:t>
      </w:r>
      <w:r w:rsidR="00CA2403" w:rsidRPr="00EA76E6">
        <w:rPr>
          <w:i/>
          <w:iCs/>
        </w:rPr>
        <w:t>Il m</w:t>
      </w:r>
      <w:r w:rsidRPr="00EA76E6">
        <w:rPr>
          <w:i/>
          <w:iCs/>
        </w:rPr>
        <w:t>’</w:t>
      </w:r>
      <w:r w:rsidR="00CA2403" w:rsidRPr="00EA76E6">
        <w:rPr>
          <w:i/>
          <w:iCs/>
        </w:rPr>
        <w:t>a e</w:t>
      </w:r>
      <w:r w:rsidR="00CA2403" w:rsidRPr="00EA76E6">
        <w:rPr>
          <w:i/>
          <w:iCs/>
        </w:rPr>
        <w:t>x</w:t>
      </w:r>
      <w:r w:rsidR="00CA2403" w:rsidRPr="00EA76E6">
        <w:rPr>
          <w:i/>
          <w:iCs/>
        </w:rPr>
        <w:t>pliqué que c</w:t>
      </w:r>
      <w:r w:rsidRPr="00EA76E6">
        <w:rPr>
          <w:i/>
          <w:iCs/>
        </w:rPr>
        <w:t>’</w:t>
      </w:r>
      <w:r w:rsidR="00CA2403" w:rsidRPr="00EA76E6">
        <w:rPr>
          <w:i/>
          <w:iCs/>
        </w:rPr>
        <w:t>était peut-être le cri d</w:t>
      </w:r>
      <w:r w:rsidRPr="00EA76E6">
        <w:rPr>
          <w:i/>
          <w:iCs/>
        </w:rPr>
        <w:t>’</w:t>
      </w:r>
      <w:r w:rsidR="00CA2403" w:rsidRPr="00EA76E6">
        <w:rPr>
          <w:i/>
          <w:iCs/>
        </w:rPr>
        <w:t>un oiseau</w:t>
      </w:r>
      <w:r w:rsidRPr="00EA76E6">
        <w:rPr>
          <w:i/>
          <w:iCs/>
        </w:rPr>
        <w:t xml:space="preserve">, </w:t>
      </w:r>
      <w:r w:rsidR="00CA2403" w:rsidRPr="00EA76E6">
        <w:rPr>
          <w:i/>
          <w:iCs/>
        </w:rPr>
        <w:t>d</w:t>
      </w:r>
      <w:r w:rsidRPr="00EA76E6">
        <w:rPr>
          <w:i/>
          <w:iCs/>
        </w:rPr>
        <w:t>’</w:t>
      </w:r>
      <w:r w:rsidR="00CA2403" w:rsidRPr="00EA76E6">
        <w:rPr>
          <w:i/>
          <w:iCs/>
        </w:rPr>
        <w:t>un butor</w:t>
      </w:r>
      <w:r w:rsidRPr="00EA76E6">
        <w:rPr>
          <w:i/>
          <w:iCs/>
        </w:rPr>
        <w:t>.</w:t>
      </w:r>
    </w:p>
    <w:p w14:paraId="65716A67" w14:textId="77777777" w:rsidR="00C646BA" w:rsidRPr="00EA76E6" w:rsidRDefault="00C646BA" w:rsidP="00C646BA">
      <w:pPr>
        <w:rPr>
          <w:i/>
          <w:iCs/>
        </w:rPr>
      </w:pPr>
      <w:r w:rsidRPr="00EA76E6">
        <w:t>— </w:t>
      </w:r>
      <w:r w:rsidR="00CA2403" w:rsidRPr="00EA76E6">
        <w:rPr>
          <w:i/>
          <w:iCs/>
        </w:rPr>
        <w:t>Non</w:t>
      </w:r>
      <w:r w:rsidRPr="00EA76E6">
        <w:rPr>
          <w:i/>
          <w:iCs/>
        </w:rPr>
        <w:t xml:space="preserve">, </w:t>
      </w:r>
      <w:r w:rsidR="00CA2403" w:rsidRPr="00EA76E6">
        <w:rPr>
          <w:i/>
          <w:iCs/>
        </w:rPr>
        <w:t>c</w:t>
      </w:r>
      <w:r w:rsidRPr="00EA76E6">
        <w:rPr>
          <w:i/>
          <w:iCs/>
        </w:rPr>
        <w:t>’</w:t>
      </w:r>
      <w:r w:rsidR="00CA2403" w:rsidRPr="00EA76E6">
        <w:rPr>
          <w:i/>
          <w:iCs/>
        </w:rPr>
        <w:t>était un chien</w:t>
      </w:r>
      <w:r w:rsidRPr="00EA76E6">
        <w:rPr>
          <w:i/>
          <w:iCs/>
        </w:rPr>
        <w:t xml:space="preserve">. </w:t>
      </w:r>
      <w:r w:rsidR="00CA2403" w:rsidRPr="00EA76E6">
        <w:rPr>
          <w:i/>
          <w:iCs/>
        </w:rPr>
        <w:t>Mon Dieu</w:t>
      </w:r>
      <w:r w:rsidRPr="00EA76E6">
        <w:rPr>
          <w:i/>
          <w:iCs/>
        </w:rPr>
        <w:t xml:space="preserve">, </w:t>
      </w:r>
      <w:r w:rsidR="00CA2403" w:rsidRPr="00EA76E6">
        <w:rPr>
          <w:i/>
          <w:iCs/>
        </w:rPr>
        <w:t>y aurait-il du vrai dans toutes ces histoires</w:t>
      </w:r>
      <w:r w:rsidRPr="00EA76E6">
        <w:rPr>
          <w:i/>
          <w:iCs/>
        </w:rPr>
        <w:t xml:space="preserve"> ? </w:t>
      </w:r>
      <w:r w:rsidR="00CA2403" w:rsidRPr="00EA76E6">
        <w:rPr>
          <w:i/>
          <w:iCs/>
        </w:rPr>
        <w:t>Est-il possible que je sois exposé à un danger réel à cause de</w:t>
      </w:r>
      <w:r w:rsidRPr="00EA76E6">
        <w:rPr>
          <w:i/>
          <w:iCs/>
        </w:rPr>
        <w:t xml:space="preserve">.. ? </w:t>
      </w:r>
      <w:r w:rsidR="00CA2403" w:rsidRPr="00EA76E6">
        <w:rPr>
          <w:i/>
          <w:iCs/>
        </w:rPr>
        <w:t>Vous ne le croyez pas</w:t>
      </w:r>
      <w:r w:rsidRPr="00EA76E6">
        <w:rPr>
          <w:i/>
          <w:iCs/>
        </w:rPr>
        <w:t xml:space="preserve">, </w:t>
      </w:r>
      <w:r w:rsidR="00CA2403" w:rsidRPr="00EA76E6">
        <w:rPr>
          <w:i/>
          <w:iCs/>
        </w:rPr>
        <w:t>vous</w:t>
      </w:r>
      <w:r w:rsidRPr="00EA76E6">
        <w:rPr>
          <w:i/>
          <w:iCs/>
        </w:rPr>
        <w:t xml:space="preserve">, </w:t>
      </w:r>
      <w:r w:rsidR="00CA2403" w:rsidRPr="00EA76E6">
        <w:rPr>
          <w:i/>
          <w:iCs/>
        </w:rPr>
        <w:t>Watson</w:t>
      </w:r>
      <w:r w:rsidRPr="00EA76E6">
        <w:rPr>
          <w:i/>
          <w:iCs/>
        </w:rPr>
        <w:t> ?</w:t>
      </w:r>
    </w:p>
    <w:p w14:paraId="21501452" w14:textId="77777777" w:rsidR="00C646BA" w:rsidRPr="00EA76E6" w:rsidRDefault="00C646BA" w:rsidP="00C646BA">
      <w:pPr>
        <w:rPr>
          <w:i/>
          <w:iCs/>
        </w:rPr>
      </w:pPr>
      <w:r w:rsidRPr="00EA76E6">
        <w:t>— </w:t>
      </w:r>
      <w:r w:rsidR="00CA2403" w:rsidRPr="00EA76E6">
        <w:rPr>
          <w:i/>
          <w:iCs/>
        </w:rPr>
        <w:t>Non</w:t>
      </w:r>
      <w:r w:rsidRPr="00EA76E6">
        <w:rPr>
          <w:i/>
          <w:iCs/>
        </w:rPr>
        <w:t>.</w:t>
      </w:r>
    </w:p>
    <w:p w14:paraId="517AD1E3" w14:textId="4B0BDDFD" w:rsidR="00C646BA" w:rsidRPr="00EA76E6" w:rsidRDefault="00C646BA" w:rsidP="00C646BA">
      <w:r w:rsidRPr="00EA76E6">
        <w:t>— </w:t>
      </w:r>
      <w:r w:rsidR="00CA2403" w:rsidRPr="00EA76E6">
        <w:rPr>
          <w:i/>
          <w:iCs/>
        </w:rPr>
        <w:t>Et cependant</w:t>
      </w:r>
      <w:r w:rsidRPr="00EA76E6">
        <w:rPr>
          <w:i/>
          <w:iCs/>
        </w:rPr>
        <w:t xml:space="preserve">, </w:t>
      </w:r>
      <w:r w:rsidR="00CA2403" w:rsidRPr="00EA76E6">
        <w:rPr>
          <w:i/>
          <w:iCs/>
        </w:rPr>
        <w:t>quelle différence que de rire à Londres de cette histoire</w:t>
      </w:r>
      <w:r w:rsidRPr="00EA76E6">
        <w:rPr>
          <w:i/>
          <w:iCs/>
        </w:rPr>
        <w:t xml:space="preserve">, </w:t>
      </w:r>
      <w:r w:rsidR="00CA2403" w:rsidRPr="00EA76E6">
        <w:rPr>
          <w:i/>
          <w:iCs/>
        </w:rPr>
        <w:t>et de se tenir là</w:t>
      </w:r>
      <w:r w:rsidRPr="00EA76E6">
        <w:rPr>
          <w:i/>
          <w:iCs/>
        </w:rPr>
        <w:t xml:space="preserve">, </w:t>
      </w:r>
      <w:r w:rsidR="00CA2403" w:rsidRPr="00EA76E6">
        <w:rPr>
          <w:i/>
          <w:iCs/>
        </w:rPr>
        <w:t>dans la nuit de cette lande</w:t>
      </w:r>
      <w:r w:rsidRPr="00EA76E6">
        <w:rPr>
          <w:i/>
          <w:iCs/>
        </w:rPr>
        <w:t xml:space="preserve">, </w:t>
      </w:r>
      <w:r w:rsidR="00CA2403" w:rsidRPr="00EA76E6">
        <w:rPr>
          <w:i/>
          <w:iCs/>
        </w:rPr>
        <w:t>en entendant un cri pareil</w:t>
      </w:r>
      <w:r w:rsidRPr="00EA76E6">
        <w:rPr>
          <w:i/>
          <w:iCs/>
        </w:rPr>
        <w:t xml:space="preserve"> ! </w:t>
      </w:r>
      <w:r w:rsidR="00CA2403" w:rsidRPr="00EA76E6">
        <w:rPr>
          <w:i/>
          <w:iCs/>
        </w:rPr>
        <w:t>Et mon oncle</w:t>
      </w:r>
      <w:r w:rsidRPr="00EA76E6">
        <w:rPr>
          <w:i/>
          <w:iCs/>
        </w:rPr>
        <w:t xml:space="preserve"> ! </w:t>
      </w:r>
      <w:r w:rsidR="00CA2403" w:rsidRPr="00EA76E6">
        <w:rPr>
          <w:i/>
          <w:iCs/>
        </w:rPr>
        <w:t>Il y avait l</w:t>
      </w:r>
      <w:r w:rsidRPr="00EA76E6">
        <w:rPr>
          <w:i/>
          <w:iCs/>
        </w:rPr>
        <w:t>’</w:t>
      </w:r>
      <w:r w:rsidR="00CA2403" w:rsidRPr="00EA76E6">
        <w:rPr>
          <w:i/>
          <w:iCs/>
        </w:rPr>
        <w:t>empreinte du chien à côté de l</w:t>
      </w:r>
      <w:r w:rsidRPr="00EA76E6">
        <w:rPr>
          <w:i/>
          <w:iCs/>
        </w:rPr>
        <w:t>’</w:t>
      </w:r>
      <w:r w:rsidR="00CA2403" w:rsidRPr="00EA76E6">
        <w:rPr>
          <w:i/>
          <w:iCs/>
        </w:rPr>
        <w:t>endroit où il gisait</w:t>
      </w:r>
      <w:r w:rsidRPr="00EA76E6">
        <w:rPr>
          <w:i/>
          <w:iCs/>
        </w:rPr>
        <w:t xml:space="preserve">. </w:t>
      </w:r>
      <w:r w:rsidR="00CA2403" w:rsidRPr="00EA76E6">
        <w:rPr>
          <w:i/>
          <w:iCs/>
        </w:rPr>
        <w:t>Tout cadre</w:t>
      </w:r>
      <w:r w:rsidRPr="00EA76E6">
        <w:rPr>
          <w:i/>
          <w:iCs/>
        </w:rPr>
        <w:t xml:space="preserve">, </w:t>
      </w:r>
      <w:r w:rsidR="00CA2403" w:rsidRPr="00EA76E6">
        <w:rPr>
          <w:i/>
          <w:iCs/>
        </w:rPr>
        <w:t>évide</w:t>
      </w:r>
      <w:r w:rsidR="00CA2403" w:rsidRPr="00EA76E6">
        <w:rPr>
          <w:i/>
          <w:iCs/>
        </w:rPr>
        <w:t>m</w:t>
      </w:r>
      <w:r w:rsidR="00CA2403" w:rsidRPr="00EA76E6">
        <w:rPr>
          <w:i/>
          <w:iCs/>
        </w:rPr>
        <w:t>ment</w:t>
      </w:r>
      <w:r w:rsidRPr="00EA76E6">
        <w:rPr>
          <w:i/>
          <w:iCs/>
        </w:rPr>
        <w:t xml:space="preserve"> ! </w:t>
      </w:r>
      <w:r w:rsidR="00CA2403" w:rsidRPr="00EA76E6">
        <w:rPr>
          <w:i/>
          <w:iCs/>
        </w:rPr>
        <w:t>Je ne crois pas que je sois un lâche</w:t>
      </w:r>
      <w:r w:rsidRPr="00EA76E6">
        <w:rPr>
          <w:i/>
          <w:iCs/>
        </w:rPr>
        <w:t xml:space="preserve">, </w:t>
      </w:r>
      <w:r w:rsidR="00CA2403" w:rsidRPr="00EA76E6">
        <w:rPr>
          <w:i/>
          <w:iCs/>
        </w:rPr>
        <w:t>Watson</w:t>
      </w:r>
      <w:r w:rsidRPr="00EA76E6">
        <w:rPr>
          <w:i/>
          <w:iCs/>
        </w:rPr>
        <w:t xml:space="preserve">, </w:t>
      </w:r>
      <w:r w:rsidR="00CA2403" w:rsidRPr="00EA76E6">
        <w:rPr>
          <w:i/>
          <w:iCs/>
        </w:rPr>
        <w:t>mais ce cri a gelé mon sang</w:t>
      </w:r>
      <w:r w:rsidRPr="00EA76E6">
        <w:rPr>
          <w:i/>
          <w:iCs/>
        </w:rPr>
        <w:t xml:space="preserve">. </w:t>
      </w:r>
      <w:r w:rsidR="00CA2403" w:rsidRPr="00EA76E6">
        <w:rPr>
          <w:i/>
          <w:iCs/>
        </w:rPr>
        <w:t>Touchez ma main</w:t>
      </w:r>
      <w:r w:rsidRPr="00EA76E6">
        <w:rPr>
          <w:i/>
          <w:iCs/>
        </w:rPr>
        <w:t> ! »</w:t>
      </w:r>
    </w:p>
    <w:p w14:paraId="5C201694" w14:textId="77777777" w:rsidR="00C646BA" w:rsidRPr="00EA76E6" w:rsidRDefault="00CA2403" w:rsidP="00C646BA">
      <w:pPr>
        <w:rPr>
          <w:i/>
          <w:iCs/>
        </w:rPr>
      </w:pPr>
      <w:r w:rsidRPr="00EA76E6">
        <w:rPr>
          <w:i/>
          <w:iCs/>
        </w:rPr>
        <w:t>Elle était aussi froide qu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un bloc de marbre</w:t>
      </w:r>
      <w:r w:rsidR="00C646BA" w:rsidRPr="00EA76E6">
        <w:rPr>
          <w:i/>
          <w:iCs/>
        </w:rPr>
        <w:t>.</w:t>
      </w:r>
    </w:p>
    <w:p w14:paraId="1D44EFB8" w14:textId="77777777" w:rsidR="00C646BA" w:rsidRPr="00EA76E6" w:rsidRDefault="00C646BA" w:rsidP="00C646BA">
      <w:pPr>
        <w:rPr>
          <w:i/>
          <w:iCs/>
        </w:rPr>
      </w:pPr>
      <w:r w:rsidRPr="00EA76E6">
        <w:rPr>
          <w:i/>
          <w:iCs/>
        </w:rPr>
        <w:t>« </w:t>
      </w:r>
      <w:r w:rsidR="00CA2403" w:rsidRPr="00EA76E6">
        <w:rPr>
          <w:i/>
          <w:iCs/>
        </w:rPr>
        <w:t>Demain vous serez remis</w:t>
      </w:r>
      <w:r w:rsidRPr="00EA76E6">
        <w:rPr>
          <w:i/>
          <w:iCs/>
        </w:rPr>
        <w:t>.</w:t>
      </w:r>
    </w:p>
    <w:p w14:paraId="25F01699" w14:textId="77777777" w:rsidR="00C646BA" w:rsidRPr="00EA76E6" w:rsidRDefault="00C646BA" w:rsidP="00C646BA">
      <w:pPr>
        <w:rPr>
          <w:i/>
          <w:iCs/>
        </w:rPr>
      </w:pPr>
      <w:r w:rsidRPr="00EA76E6">
        <w:t>— </w:t>
      </w:r>
      <w:r w:rsidR="00CA2403" w:rsidRPr="00EA76E6">
        <w:rPr>
          <w:i/>
          <w:iCs/>
        </w:rPr>
        <w:t>Je ne crois pas que je pourrai oublier ce cri</w:t>
      </w:r>
      <w:r w:rsidRPr="00EA76E6">
        <w:rPr>
          <w:i/>
          <w:iCs/>
        </w:rPr>
        <w:t xml:space="preserve">. </w:t>
      </w:r>
      <w:r w:rsidR="00CA2403" w:rsidRPr="00EA76E6">
        <w:rPr>
          <w:i/>
          <w:iCs/>
        </w:rPr>
        <w:t>Que me co</w:t>
      </w:r>
      <w:r w:rsidR="00CA2403" w:rsidRPr="00EA76E6">
        <w:rPr>
          <w:i/>
          <w:iCs/>
        </w:rPr>
        <w:t>n</w:t>
      </w:r>
      <w:r w:rsidR="00CA2403" w:rsidRPr="00EA76E6">
        <w:rPr>
          <w:i/>
          <w:iCs/>
        </w:rPr>
        <w:t>seillez-vous maintenant</w:t>
      </w:r>
      <w:r w:rsidRPr="00EA76E6">
        <w:rPr>
          <w:i/>
          <w:iCs/>
        </w:rPr>
        <w:t> ?</w:t>
      </w:r>
    </w:p>
    <w:p w14:paraId="3791327F" w14:textId="77777777" w:rsidR="00C646BA" w:rsidRPr="00EA76E6" w:rsidRDefault="00C646BA" w:rsidP="00C646BA">
      <w:pPr>
        <w:rPr>
          <w:i/>
          <w:iCs/>
        </w:rPr>
      </w:pPr>
      <w:r w:rsidRPr="00EA76E6">
        <w:t>— </w:t>
      </w:r>
      <w:proofErr w:type="gramStart"/>
      <w:r w:rsidR="00CA2403" w:rsidRPr="00EA76E6">
        <w:rPr>
          <w:i/>
          <w:iCs/>
        </w:rPr>
        <w:t>Faire</w:t>
      </w:r>
      <w:proofErr w:type="gramEnd"/>
      <w:r w:rsidR="00CA2403" w:rsidRPr="00EA76E6">
        <w:rPr>
          <w:i/>
          <w:iCs/>
        </w:rPr>
        <w:t xml:space="preserve"> demi-tour</w:t>
      </w:r>
      <w:r w:rsidRPr="00EA76E6">
        <w:rPr>
          <w:i/>
          <w:iCs/>
        </w:rPr>
        <w:t> ?</w:t>
      </w:r>
    </w:p>
    <w:p w14:paraId="0B104A66" w14:textId="069FB28B" w:rsidR="00C646BA" w:rsidRPr="00EA76E6" w:rsidRDefault="00C646BA" w:rsidP="00C646BA">
      <w:r w:rsidRPr="00EA76E6">
        <w:t>— </w:t>
      </w:r>
      <w:r w:rsidR="00CA2403" w:rsidRPr="00EA76E6">
        <w:rPr>
          <w:i/>
          <w:iCs/>
        </w:rPr>
        <w:t>Nom d</w:t>
      </w:r>
      <w:r w:rsidRPr="00EA76E6">
        <w:rPr>
          <w:i/>
          <w:iCs/>
        </w:rPr>
        <w:t>’</w:t>
      </w:r>
      <w:r w:rsidR="00CA2403" w:rsidRPr="00EA76E6">
        <w:rPr>
          <w:i/>
          <w:iCs/>
        </w:rPr>
        <w:t>un tonnerre</w:t>
      </w:r>
      <w:r w:rsidRPr="00EA76E6">
        <w:rPr>
          <w:i/>
          <w:iCs/>
        </w:rPr>
        <w:t xml:space="preserve">, </w:t>
      </w:r>
      <w:r w:rsidR="00CA2403" w:rsidRPr="00EA76E6">
        <w:rPr>
          <w:i/>
          <w:iCs/>
        </w:rPr>
        <w:t>non</w:t>
      </w:r>
      <w:r w:rsidRPr="00EA76E6">
        <w:rPr>
          <w:i/>
          <w:iCs/>
        </w:rPr>
        <w:t xml:space="preserve"> ! </w:t>
      </w:r>
      <w:r w:rsidR="00CA2403" w:rsidRPr="00EA76E6">
        <w:rPr>
          <w:i/>
          <w:iCs/>
        </w:rPr>
        <w:t>Nous sommes sortis pour a</w:t>
      </w:r>
      <w:r w:rsidR="00CA2403" w:rsidRPr="00EA76E6">
        <w:rPr>
          <w:i/>
          <w:iCs/>
        </w:rPr>
        <w:t>t</w:t>
      </w:r>
      <w:r w:rsidR="00CA2403" w:rsidRPr="00EA76E6">
        <w:rPr>
          <w:i/>
          <w:iCs/>
        </w:rPr>
        <w:t>traper cet homme</w:t>
      </w:r>
      <w:r w:rsidRPr="00EA76E6">
        <w:rPr>
          <w:i/>
          <w:iCs/>
        </w:rPr>
        <w:t xml:space="preserve">, </w:t>
      </w:r>
      <w:r w:rsidR="00CA2403" w:rsidRPr="00EA76E6">
        <w:rPr>
          <w:i/>
          <w:iCs/>
        </w:rPr>
        <w:t>nous l</w:t>
      </w:r>
      <w:r w:rsidRPr="00EA76E6">
        <w:rPr>
          <w:i/>
          <w:iCs/>
        </w:rPr>
        <w:t>’</w:t>
      </w:r>
      <w:r w:rsidR="00CA2403" w:rsidRPr="00EA76E6">
        <w:rPr>
          <w:i/>
          <w:iCs/>
        </w:rPr>
        <w:t>attraperons</w:t>
      </w:r>
      <w:r w:rsidRPr="00EA76E6">
        <w:rPr>
          <w:i/>
          <w:iCs/>
        </w:rPr>
        <w:t xml:space="preserve"> ! </w:t>
      </w:r>
      <w:r w:rsidR="00CA2403" w:rsidRPr="00EA76E6">
        <w:rPr>
          <w:i/>
          <w:iCs/>
        </w:rPr>
        <w:t>Nous pourchassons le forçat mais un chien de l</w:t>
      </w:r>
      <w:r w:rsidRPr="00EA76E6">
        <w:rPr>
          <w:i/>
          <w:iCs/>
        </w:rPr>
        <w:t>’</w:t>
      </w:r>
      <w:r w:rsidR="00CA2403" w:rsidRPr="00EA76E6">
        <w:rPr>
          <w:i/>
          <w:iCs/>
        </w:rPr>
        <w:t>enfer</w:t>
      </w:r>
      <w:r w:rsidRPr="00EA76E6">
        <w:rPr>
          <w:i/>
          <w:iCs/>
        </w:rPr>
        <w:t xml:space="preserve">, </w:t>
      </w:r>
      <w:r w:rsidR="00CA2403" w:rsidRPr="00EA76E6">
        <w:rPr>
          <w:i/>
          <w:iCs/>
        </w:rPr>
        <w:t>comme c</w:t>
      </w:r>
      <w:r w:rsidRPr="00EA76E6">
        <w:rPr>
          <w:i/>
          <w:iCs/>
        </w:rPr>
        <w:t>’</w:t>
      </w:r>
      <w:r w:rsidR="00CA2403" w:rsidRPr="00EA76E6">
        <w:rPr>
          <w:i/>
          <w:iCs/>
        </w:rPr>
        <w:t>est probable</w:t>
      </w:r>
      <w:r w:rsidRPr="00EA76E6">
        <w:rPr>
          <w:i/>
          <w:iCs/>
        </w:rPr>
        <w:t xml:space="preserve">, </w:t>
      </w:r>
      <w:r w:rsidR="00CA2403" w:rsidRPr="00EA76E6">
        <w:rPr>
          <w:i/>
          <w:iCs/>
        </w:rPr>
        <w:t>nous pourchasse</w:t>
      </w:r>
      <w:r w:rsidRPr="00EA76E6">
        <w:rPr>
          <w:i/>
          <w:iCs/>
        </w:rPr>
        <w:t xml:space="preserve">. </w:t>
      </w:r>
      <w:r w:rsidR="00CA2403" w:rsidRPr="00EA76E6">
        <w:rPr>
          <w:i/>
          <w:iCs/>
        </w:rPr>
        <w:t>Allons</w:t>
      </w:r>
      <w:r w:rsidRPr="00EA76E6">
        <w:rPr>
          <w:i/>
          <w:iCs/>
        </w:rPr>
        <w:t xml:space="preserve"> ! </w:t>
      </w:r>
      <w:r w:rsidR="00CA2403" w:rsidRPr="00EA76E6">
        <w:rPr>
          <w:i/>
          <w:iCs/>
        </w:rPr>
        <w:t>Nous irons jusqu</w:t>
      </w:r>
      <w:r w:rsidRPr="00EA76E6">
        <w:rPr>
          <w:i/>
          <w:iCs/>
        </w:rPr>
        <w:t>’</w:t>
      </w:r>
      <w:r w:rsidR="00CA2403" w:rsidRPr="00EA76E6">
        <w:rPr>
          <w:i/>
          <w:iCs/>
        </w:rPr>
        <w:t>au bout</w:t>
      </w:r>
      <w:r w:rsidRPr="00EA76E6">
        <w:rPr>
          <w:i/>
          <w:iCs/>
        </w:rPr>
        <w:t xml:space="preserve">, </w:t>
      </w:r>
      <w:r w:rsidR="00CA2403" w:rsidRPr="00EA76E6">
        <w:rPr>
          <w:i/>
          <w:iCs/>
        </w:rPr>
        <w:t>même si tous les monstres de Satan sont lâchés sur la lande</w:t>
      </w:r>
      <w:r w:rsidRPr="00EA76E6">
        <w:rPr>
          <w:i/>
          <w:iCs/>
        </w:rPr>
        <w:t>. »</w:t>
      </w:r>
    </w:p>
    <w:p w14:paraId="526D839D" w14:textId="77777777" w:rsidR="00C646BA" w:rsidRPr="00EA76E6" w:rsidRDefault="00CA2403" w:rsidP="00C646BA">
      <w:pPr>
        <w:rPr>
          <w:i/>
          <w:iCs/>
        </w:rPr>
      </w:pPr>
      <w:r w:rsidRPr="00EA76E6">
        <w:rPr>
          <w:i/>
          <w:iCs/>
        </w:rPr>
        <w:t>Nous avançâmes en trébuchant dans l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obscurité</w:t>
      </w:r>
      <w:r w:rsidR="00C646BA" w:rsidRPr="00EA76E6">
        <w:rPr>
          <w:i/>
          <w:iCs/>
        </w:rPr>
        <w:t xml:space="preserve">, </w:t>
      </w:r>
      <w:r w:rsidRPr="00EA76E6">
        <w:rPr>
          <w:i/>
          <w:iCs/>
        </w:rPr>
        <w:t>le co</w:t>
      </w:r>
      <w:r w:rsidRPr="00EA76E6">
        <w:rPr>
          <w:i/>
          <w:iCs/>
        </w:rPr>
        <w:t>n</w:t>
      </w:r>
      <w:r w:rsidRPr="00EA76E6">
        <w:rPr>
          <w:i/>
          <w:iCs/>
        </w:rPr>
        <w:t>tour confus des collines déchiquetées nous encerclait</w:t>
      </w:r>
      <w:r w:rsidR="00C646BA" w:rsidRPr="00EA76E6">
        <w:rPr>
          <w:i/>
          <w:iCs/>
        </w:rPr>
        <w:t xml:space="preserve">, </w:t>
      </w:r>
      <w:r w:rsidRPr="00EA76E6">
        <w:rPr>
          <w:i/>
          <w:iCs/>
        </w:rPr>
        <w:t xml:space="preserve">mais la lueur </w:t>
      </w:r>
      <w:r w:rsidRPr="00EA76E6">
        <w:rPr>
          <w:i/>
          <w:iCs/>
        </w:rPr>
        <w:lastRenderedPageBreak/>
        <w:t>jaune brillait toujours devant nous</w:t>
      </w:r>
      <w:r w:rsidR="00C646BA" w:rsidRPr="00EA76E6">
        <w:rPr>
          <w:i/>
          <w:iCs/>
        </w:rPr>
        <w:t xml:space="preserve">. </w:t>
      </w:r>
      <w:r w:rsidRPr="00EA76E6">
        <w:rPr>
          <w:i/>
          <w:iCs/>
        </w:rPr>
        <w:t>Rien n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est plus tro</w:t>
      </w:r>
      <w:r w:rsidRPr="00EA76E6">
        <w:rPr>
          <w:i/>
          <w:iCs/>
        </w:rPr>
        <w:t>m</w:t>
      </w:r>
      <w:r w:rsidRPr="00EA76E6">
        <w:rPr>
          <w:i/>
          <w:iCs/>
        </w:rPr>
        <w:t>peur qu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une lumière dans une nuit noire</w:t>
      </w:r>
      <w:r w:rsidR="00C646BA" w:rsidRPr="00EA76E6">
        <w:rPr>
          <w:i/>
          <w:iCs/>
        </w:rPr>
        <w:t xml:space="preserve"> : </w:t>
      </w:r>
      <w:r w:rsidRPr="00EA76E6">
        <w:rPr>
          <w:i/>
          <w:iCs/>
        </w:rPr>
        <w:t>tantôt elle nous se</w:t>
      </w:r>
      <w:r w:rsidRPr="00EA76E6">
        <w:rPr>
          <w:i/>
          <w:iCs/>
        </w:rPr>
        <w:t>m</w:t>
      </w:r>
      <w:r w:rsidRPr="00EA76E6">
        <w:rPr>
          <w:i/>
          <w:iCs/>
        </w:rPr>
        <w:t>blait au bout de l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horizon</w:t>
      </w:r>
      <w:r w:rsidR="00C646BA" w:rsidRPr="00EA76E6">
        <w:rPr>
          <w:i/>
          <w:iCs/>
        </w:rPr>
        <w:t xml:space="preserve">, </w:t>
      </w:r>
      <w:r w:rsidRPr="00EA76E6">
        <w:rPr>
          <w:i/>
          <w:iCs/>
        </w:rPr>
        <w:t>tantôt nous aurions juré qu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elle n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était plus qu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à quelques mètres</w:t>
      </w:r>
      <w:r w:rsidR="00C646BA" w:rsidRPr="00EA76E6">
        <w:rPr>
          <w:i/>
          <w:iCs/>
        </w:rPr>
        <w:t xml:space="preserve">. </w:t>
      </w:r>
      <w:r w:rsidRPr="00EA76E6">
        <w:rPr>
          <w:i/>
          <w:iCs/>
        </w:rPr>
        <w:t>Finalement nous comprîmes d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où elle provenait</w:t>
      </w:r>
      <w:r w:rsidR="00C646BA" w:rsidRPr="00EA76E6">
        <w:rPr>
          <w:i/>
          <w:iCs/>
        </w:rPr>
        <w:t xml:space="preserve"> : </w:t>
      </w:r>
      <w:r w:rsidRPr="00EA76E6">
        <w:rPr>
          <w:i/>
          <w:iCs/>
        </w:rPr>
        <w:t>nous étions tout proches</w:t>
      </w:r>
      <w:r w:rsidR="00C646BA" w:rsidRPr="00EA76E6">
        <w:rPr>
          <w:i/>
          <w:iCs/>
        </w:rPr>
        <w:t xml:space="preserve">. </w:t>
      </w:r>
      <w:r w:rsidRPr="00EA76E6">
        <w:rPr>
          <w:i/>
          <w:iCs/>
        </w:rPr>
        <w:t>Dans une cr</w:t>
      </w:r>
      <w:r w:rsidRPr="00EA76E6">
        <w:rPr>
          <w:i/>
          <w:iCs/>
        </w:rPr>
        <w:t>e</w:t>
      </w:r>
      <w:r w:rsidRPr="00EA76E6">
        <w:rPr>
          <w:i/>
          <w:iCs/>
        </w:rPr>
        <w:t>vasse entre les rochers une bougie coulait son suif</w:t>
      </w:r>
      <w:r w:rsidR="00C646BA" w:rsidRPr="00EA76E6">
        <w:rPr>
          <w:i/>
          <w:iCs/>
        </w:rPr>
        <w:t xml:space="preserve"> ; </w:t>
      </w:r>
      <w:r w:rsidRPr="00EA76E6">
        <w:rPr>
          <w:i/>
          <w:iCs/>
        </w:rPr>
        <w:t>elle était protégée par les pierres contre le vent</w:t>
      </w:r>
      <w:r w:rsidR="00C646BA" w:rsidRPr="00EA76E6">
        <w:rPr>
          <w:i/>
          <w:iCs/>
        </w:rPr>
        <w:t xml:space="preserve">, </w:t>
      </w:r>
      <w:r w:rsidRPr="00EA76E6">
        <w:rPr>
          <w:i/>
          <w:iCs/>
        </w:rPr>
        <w:t>et elle ne pouvait être vue que de Baskerville Hall</w:t>
      </w:r>
      <w:r w:rsidR="00C646BA" w:rsidRPr="00EA76E6">
        <w:rPr>
          <w:i/>
          <w:iCs/>
        </w:rPr>
        <w:t xml:space="preserve">. </w:t>
      </w:r>
      <w:r w:rsidRPr="00EA76E6">
        <w:rPr>
          <w:i/>
          <w:iCs/>
        </w:rPr>
        <w:t>Un roc de granit protégea notre approche</w:t>
      </w:r>
      <w:r w:rsidR="00C646BA" w:rsidRPr="00EA76E6">
        <w:rPr>
          <w:i/>
          <w:iCs/>
        </w:rPr>
        <w:t xml:space="preserve"> : </w:t>
      </w:r>
      <w:r w:rsidRPr="00EA76E6">
        <w:rPr>
          <w:i/>
          <w:iCs/>
        </w:rPr>
        <w:t>nous nous accroupîmes derrière</w:t>
      </w:r>
      <w:r w:rsidR="00C646BA" w:rsidRPr="00EA76E6">
        <w:rPr>
          <w:i/>
          <w:iCs/>
        </w:rPr>
        <w:t xml:space="preserve">. </w:t>
      </w:r>
      <w:r w:rsidRPr="00EA76E6">
        <w:rPr>
          <w:i/>
          <w:iCs/>
        </w:rPr>
        <w:t>C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était extraord</w:t>
      </w:r>
      <w:r w:rsidRPr="00EA76E6">
        <w:rPr>
          <w:i/>
          <w:iCs/>
        </w:rPr>
        <w:t>i</w:t>
      </w:r>
      <w:r w:rsidRPr="00EA76E6">
        <w:rPr>
          <w:i/>
          <w:iCs/>
        </w:rPr>
        <w:t>naire de voir cette bougie perdue en plein milieu de la lande</w:t>
      </w:r>
      <w:r w:rsidR="00C646BA" w:rsidRPr="00EA76E6">
        <w:rPr>
          <w:i/>
          <w:iCs/>
        </w:rPr>
        <w:t xml:space="preserve">, </w:t>
      </w:r>
      <w:r w:rsidRPr="00EA76E6">
        <w:rPr>
          <w:i/>
          <w:iCs/>
        </w:rPr>
        <w:t>brûlant sans aucun signe de vie tout autour</w:t>
      </w:r>
      <w:r w:rsidR="00C646BA" w:rsidRPr="00EA76E6">
        <w:rPr>
          <w:i/>
          <w:iCs/>
        </w:rPr>
        <w:t xml:space="preserve">. </w:t>
      </w:r>
      <w:r w:rsidRPr="00EA76E6">
        <w:rPr>
          <w:i/>
          <w:iCs/>
        </w:rPr>
        <w:t>Rien que cette flamme jaune</w:t>
      </w:r>
      <w:r w:rsidR="00C646BA" w:rsidRPr="00EA76E6">
        <w:rPr>
          <w:i/>
          <w:iCs/>
        </w:rPr>
        <w:t xml:space="preserve">, </w:t>
      </w:r>
      <w:r w:rsidRPr="00EA76E6">
        <w:rPr>
          <w:i/>
          <w:iCs/>
        </w:rPr>
        <w:t>droite</w:t>
      </w:r>
      <w:r w:rsidR="00C646BA" w:rsidRPr="00EA76E6">
        <w:rPr>
          <w:i/>
          <w:iCs/>
        </w:rPr>
        <w:t xml:space="preserve">, </w:t>
      </w:r>
      <w:r w:rsidRPr="00EA76E6">
        <w:rPr>
          <w:i/>
          <w:iCs/>
        </w:rPr>
        <w:t>et de chaque côté l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éclat du roc</w:t>
      </w:r>
      <w:r w:rsidR="00C646BA" w:rsidRPr="00EA76E6">
        <w:rPr>
          <w:i/>
          <w:iCs/>
        </w:rPr>
        <w:t>…</w:t>
      </w:r>
    </w:p>
    <w:p w14:paraId="2AFF2D91" w14:textId="77777777" w:rsidR="00C646BA" w:rsidRPr="00EA76E6" w:rsidRDefault="00C646BA" w:rsidP="00C646BA">
      <w:pPr>
        <w:rPr>
          <w:i/>
          <w:iCs/>
        </w:rPr>
      </w:pPr>
      <w:r w:rsidRPr="00EA76E6">
        <w:rPr>
          <w:i/>
          <w:iCs/>
        </w:rPr>
        <w:t>« </w:t>
      </w:r>
      <w:r w:rsidR="00CA2403" w:rsidRPr="00EA76E6">
        <w:rPr>
          <w:i/>
          <w:iCs/>
        </w:rPr>
        <w:t>Que faire</w:t>
      </w:r>
      <w:r w:rsidRPr="00EA76E6">
        <w:rPr>
          <w:i/>
          <w:iCs/>
        </w:rPr>
        <w:t xml:space="preserve"> ? </w:t>
      </w:r>
      <w:r w:rsidR="00CA2403" w:rsidRPr="00EA76E6">
        <w:rPr>
          <w:i/>
          <w:iCs/>
        </w:rPr>
        <w:t>chuchota Sir Henry</w:t>
      </w:r>
      <w:r w:rsidRPr="00EA76E6">
        <w:rPr>
          <w:i/>
          <w:iCs/>
        </w:rPr>
        <w:t>.</w:t>
      </w:r>
    </w:p>
    <w:p w14:paraId="6A1BA4B6" w14:textId="4E5EEEE2" w:rsidR="00C646BA" w:rsidRPr="00EA76E6" w:rsidRDefault="00C646BA" w:rsidP="00C646BA">
      <w:r w:rsidRPr="00EA76E6">
        <w:t>— </w:t>
      </w:r>
      <w:r w:rsidR="00CA2403" w:rsidRPr="00EA76E6">
        <w:rPr>
          <w:i/>
          <w:iCs/>
        </w:rPr>
        <w:t>Attendre ici</w:t>
      </w:r>
      <w:r w:rsidRPr="00EA76E6">
        <w:rPr>
          <w:i/>
          <w:iCs/>
        </w:rPr>
        <w:t xml:space="preserve">. </w:t>
      </w:r>
      <w:r w:rsidR="00CA2403" w:rsidRPr="00EA76E6">
        <w:rPr>
          <w:i/>
          <w:iCs/>
        </w:rPr>
        <w:t>Il doit être près de cette bougie</w:t>
      </w:r>
      <w:r w:rsidRPr="00EA76E6">
        <w:rPr>
          <w:i/>
          <w:iCs/>
        </w:rPr>
        <w:t xml:space="preserve">. </w:t>
      </w:r>
      <w:r w:rsidR="00CA2403" w:rsidRPr="00EA76E6">
        <w:rPr>
          <w:i/>
          <w:iCs/>
        </w:rPr>
        <w:t>Voyons si nous pouvons l</w:t>
      </w:r>
      <w:r w:rsidRPr="00EA76E6">
        <w:rPr>
          <w:i/>
          <w:iCs/>
        </w:rPr>
        <w:t>’</w:t>
      </w:r>
      <w:r w:rsidR="00CA2403" w:rsidRPr="00EA76E6">
        <w:rPr>
          <w:i/>
          <w:iCs/>
        </w:rPr>
        <w:t>apercevoir</w:t>
      </w:r>
      <w:r w:rsidRPr="00EA76E6">
        <w:rPr>
          <w:i/>
          <w:iCs/>
        </w:rPr>
        <w:t>. »</w:t>
      </w:r>
    </w:p>
    <w:p w14:paraId="51897AA4" w14:textId="77777777" w:rsidR="00C646BA" w:rsidRPr="00EA76E6" w:rsidRDefault="00CA2403" w:rsidP="00C646BA">
      <w:pPr>
        <w:rPr>
          <w:i/>
          <w:iCs/>
        </w:rPr>
      </w:pPr>
      <w:r w:rsidRPr="00EA76E6">
        <w:rPr>
          <w:i/>
          <w:iCs/>
        </w:rPr>
        <w:t>J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avais à peine fini de parler qu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il apparut</w:t>
      </w:r>
      <w:r w:rsidR="00C646BA" w:rsidRPr="00EA76E6">
        <w:rPr>
          <w:i/>
          <w:iCs/>
        </w:rPr>
        <w:t xml:space="preserve">. </w:t>
      </w:r>
      <w:r w:rsidRPr="00EA76E6">
        <w:rPr>
          <w:i/>
          <w:iCs/>
        </w:rPr>
        <w:t>Pardessus les rochers</w:t>
      </w:r>
      <w:r w:rsidR="00C646BA" w:rsidRPr="00EA76E6">
        <w:rPr>
          <w:i/>
          <w:iCs/>
        </w:rPr>
        <w:t xml:space="preserve">, </w:t>
      </w:r>
      <w:r w:rsidRPr="00EA76E6">
        <w:rPr>
          <w:i/>
          <w:iCs/>
        </w:rPr>
        <w:t>et de la crevasse où était fichée la bougie</w:t>
      </w:r>
      <w:r w:rsidR="00C646BA" w:rsidRPr="00EA76E6">
        <w:rPr>
          <w:i/>
          <w:iCs/>
        </w:rPr>
        <w:t xml:space="preserve">, </w:t>
      </w:r>
      <w:r w:rsidRPr="00EA76E6">
        <w:rPr>
          <w:i/>
          <w:iCs/>
        </w:rPr>
        <w:t>une vilaine figure jaune se détacha</w:t>
      </w:r>
      <w:r w:rsidR="00C646BA" w:rsidRPr="00EA76E6">
        <w:rPr>
          <w:i/>
          <w:iCs/>
        </w:rPr>
        <w:t xml:space="preserve"> : </w:t>
      </w:r>
      <w:r w:rsidRPr="00EA76E6">
        <w:rPr>
          <w:i/>
          <w:iCs/>
        </w:rPr>
        <w:t>une figure bestiale</w:t>
      </w:r>
      <w:r w:rsidR="00C646BA" w:rsidRPr="00EA76E6">
        <w:rPr>
          <w:i/>
          <w:iCs/>
        </w:rPr>
        <w:t xml:space="preserve">, </w:t>
      </w:r>
      <w:r w:rsidRPr="00EA76E6">
        <w:rPr>
          <w:i/>
          <w:iCs/>
        </w:rPr>
        <w:t>abominable</w:t>
      </w:r>
      <w:r w:rsidR="00C646BA" w:rsidRPr="00EA76E6">
        <w:rPr>
          <w:i/>
          <w:iCs/>
        </w:rPr>
        <w:t xml:space="preserve">, </w:t>
      </w:r>
      <w:r w:rsidRPr="00EA76E6">
        <w:rPr>
          <w:i/>
          <w:iCs/>
        </w:rPr>
        <w:t>qui reflétait les passions les plus viles</w:t>
      </w:r>
      <w:r w:rsidR="00C646BA" w:rsidRPr="00EA76E6">
        <w:rPr>
          <w:i/>
          <w:iCs/>
        </w:rPr>
        <w:t xml:space="preserve">. </w:t>
      </w:r>
      <w:r w:rsidRPr="00EA76E6">
        <w:rPr>
          <w:i/>
          <w:iCs/>
        </w:rPr>
        <w:t>Barbouillé de boue</w:t>
      </w:r>
      <w:r w:rsidR="00C646BA" w:rsidRPr="00EA76E6">
        <w:rPr>
          <w:i/>
          <w:iCs/>
        </w:rPr>
        <w:t xml:space="preserve">, </w:t>
      </w:r>
      <w:r w:rsidRPr="00EA76E6">
        <w:rPr>
          <w:i/>
          <w:iCs/>
        </w:rPr>
        <w:t>barbe hirsute</w:t>
      </w:r>
      <w:r w:rsidR="00C646BA" w:rsidRPr="00EA76E6">
        <w:rPr>
          <w:i/>
          <w:iCs/>
        </w:rPr>
        <w:t xml:space="preserve">, </w:t>
      </w:r>
      <w:r w:rsidRPr="00EA76E6">
        <w:rPr>
          <w:i/>
          <w:iCs/>
        </w:rPr>
        <w:t>échevelé</w:t>
      </w:r>
      <w:r w:rsidR="00C646BA" w:rsidRPr="00EA76E6">
        <w:rPr>
          <w:i/>
          <w:iCs/>
        </w:rPr>
        <w:t xml:space="preserve">, </w:t>
      </w:r>
      <w:r w:rsidRPr="00EA76E6">
        <w:rPr>
          <w:i/>
          <w:iCs/>
        </w:rPr>
        <w:t>il aurait pu passer pour l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un de ces sauvages qui habitaient dans les petits villages en pierre</w:t>
      </w:r>
      <w:r w:rsidR="00C646BA" w:rsidRPr="00EA76E6">
        <w:rPr>
          <w:i/>
          <w:iCs/>
        </w:rPr>
        <w:t xml:space="preserve">. </w:t>
      </w:r>
      <w:r w:rsidRPr="00EA76E6">
        <w:rPr>
          <w:i/>
          <w:iCs/>
        </w:rPr>
        <w:t>Dans ses yeux petits</w:t>
      </w:r>
      <w:r w:rsidR="00C646BA" w:rsidRPr="00EA76E6">
        <w:rPr>
          <w:i/>
          <w:iCs/>
        </w:rPr>
        <w:t xml:space="preserve">, </w:t>
      </w:r>
      <w:r w:rsidRPr="00EA76E6">
        <w:rPr>
          <w:i/>
          <w:iCs/>
        </w:rPr>
        <w:t>rusés</w:t>
      </w:r>
      <w:r w:rsidR="00C646BA" w:rsidRPr="00EA76E6">
        <w:rPr>
          <w:i/>
          <w:iCs/>
        </w:rPr>
        <w:t xml:space="preserve">, </w:t>
      </w:r>
      <w:r w:rsidRPr="00EA76E6">
        <w:rPr>
          <w:i/>
          <w:iCs/>
        </w:rPr>
        <w:t>se reflétait la lueur de la bougie</w:t>
      </w:r>
      <w:r w:rsidR="00C646BA" w:rsidRPr="00EA76E6">
        <w:rPr>
          <w:i/>
          <w:iCs/>
        </w:rPr>
        <w:t xml:space="preserve">. </w:t>
      </w:r>
      <w:r w:rsidRPr="00EA76E6">
        <w:rPr>
          <w:i/>
          <w:iCs/>
        </w:rPr>
        <w:t>Il regarda faro</w:t>
      </w:r>
      <w:r w:rsidRPr="00EA76E6">
        <w:rPr>
          <w:i/>
          <w:iCs/>
        </w:rPr>
        <w:t>u</w:t>
      </w:r>
      <w:r w:rsidRPr="00EA76E6">
        <w:rPr>
          <w:i/>
          <w:iCs/>
        </w:rPr>
        <w:t>chement à droite et à gauche</w:t>
      </w:r>
      <w:r w:rsidR="00C646BA" w:rsidRPr="00EA76E6">
        <w:rPr>
          <w:i/>
          <w:iCs/>
        </w:rPr>
        <w:t xml:space="preserve">, </w:t>
      </w:r>
      <w:r w:rsidRPr="00EA76E6">
        <w:rPr>
          <w:i/>
          <w:iCs/>
        </w:rPr>
        <w:t>et fouilla la nuit comme un an</w:t>
      </w:r>
      <w:r w:rsidRPr="00EA76E6">
        <w:rPr>
          <w:i/>
          <w:iCs/>
        </w:rPr>
        <w:t>i</w:t>
      </w:r>
      <w:r w:rsidRPr="00EA76E6">
        <w:rPr>
          <w:i/>
          <w:iCs/>
        </w:rPr>
        <w:t>mal sauvage qui aurait flairé des chasseurs</w:t>
      </w:r>
      <w:r w:rsidR="00C646BA" w:rsidRPr="00EA76E6">
        <w:rPr>
          <w:i/>
          <w:iCs/>
        </w:rPr>
        <w:t>.</w:t>
      </w:r>
    </w:p>
    <w:p w14:paraId="13A0929C" w14:textId="77777777" w:rsidR="00C646BA" w:rsidRPr="00EA76E6" w:rsidRDefault="00CA2403" w:rsidP="00C646BA">
      <w:pPr>
        <w:rPr>
          <w:i/>
          <w:iCs/>
        </w:rPr>
      </w:pPr>
      <w:r w:rsidRPr="00EA76E6">
        <w:rPr>
          <w:i/>
          <w:iCs/>
        </w:rPr>
        <w:t>Ses soupçons avaient été éveillés</w:t>
      </w:r>
      <w:r w:rsidR="00C646BA" w:rsidRPr="00EA76E6">
        <w:rPr>
          <w:i/>
          <w:iCs/>
        </w:rPr>
        <w:t xml:space="preserve">. </w:t>
      </w:r>
      <w:r w:rsidRPr="00EA76E6">
        <w:rPr>
          <w:i/>
          <w:iCs/>
        </w:rPr>
        <w:t>Peut-être Barrymore manifestait-il habituellement sa présence par un signal conv</w:t>
      </w:r>
      <w:r w:rsidRPr="00EA76E6">
        <w:rPr>
          <w:i/>
          <w:iCs/>
        </w:rPr>
        <w:t>e</w:t>
      </w:r>
      <w:r w:rsidRPr="00EA76E6">
        <w:rPr>
          <w:i/>
          <w:iCs/>
        </w:rPr>
        <w:t>nu que nous n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avions pas fait</w:t>
      </w:r>
      <w:r w:rsidR="00C646BA" w:rsidRPr="00EA76E6">
        <w:rPr>
          <w:i/>
          <w:iCs/>
        </w:rPr>
        <w:t xml:space="preserve"> ; </w:t>
      </w:r>
      <w:r w:rsidRPr="00EA76E6">
        <w:rPr>
          <w:i/>
          <w:iCs/>
        </w:rPr>
        <w:t>peut-être avait-il d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autres m</w:t>
      </w:r>
      <w:r w:rsidRPr="00EA76E6">
        <w:rPr>
          <w:i/>
          <w:iCs/>
        </w:rPr>
        <w:t>o</w:t>
      </w:r>
      <w:r w:rsidRPr="00EA76E6">
        <w:rPr>
          <w:i/>
          <w:iCs/>
        </w:rPr>
        <w:t>tifs pour croire au danger</w:t>
      </w:r>
      <w:r w:rsidR="00C646BA" w:rsidRPr="00EA76E6">
        <w:rPr>
          <w:i/>
          <w:iCs/>
        </w:rPr>
        <w:t xml:space="preserve"> ; </w:t>
      </w:r>
      <w:r w:rsidRPr="00EA76E6">
        <w:rPr>
          <w:i/>
          <w:iCs/>
        </w:rPr>
        <w:t>en tout cas la peur se lisait sur son visage terrifiant</w:t>
      </w:r>
      <w:r w:rsidR="00C646BA" w:rsidRPr="00EA76E6">
        <w:rPr>
          <w:i/>
          <w:iCs/>
        </w:rPr>
        <w:t xml:space="preserve">. </w:t>
      </w:r>
      <w:r w:rsidR="008D2AD1" w:rsidRPr="00EA76E6">
        <w:rPr>
          <w:i/>
          <w:iCs/>
        </w:rPr>
        <w:t>À</w:t>
      </w:r>
      <w:r w:rsidRPr="00EA76E6">
        <w:rPr>
          <w:i/>
          <w:iCs/>
        </w:rPr>
        <w:t xml:space="preserve"> tout moment il pouvait éteindre la bougie et fuir dans la nuit</w:t>
      </w:r>
      <w:r w:rsidR="00C646BA" w:rsidRPr="00EA76E6">
        <w:rPr>
          <w:i/>
          <w:iCs/>
        </w:rPr>
        <w:t xml:space="preserve">. </w:t>
      </w:r>
      <w:r w:rsidRPr="00EA76E6">
        <w:rPr>
          <w:i/>
          <w:iCs/>
        </w:rPr>
        <w:t>Je bondis donc en avant</w:t>
      </w:r>
      <w:r w:rsidR="00C646BA" w:rsidRPr="00EA76E6">
        <w:rPr>
          <w:i/>
          <w:iCs/>
        </w:rPr>
        <w:t xml:space="preserve">, </w:t>
      </w:r>
      <w:r w:rsidRPr="00EA76E6">
        <w:rPr>
          <w:i/>
          <w:iCs/>
        </w:rPr>
        <w:t>et Sir Henry m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imita</w:t>
      </w:r>
      <w:r w:rsidR="00C646BA" w:rsidRPr="00EA76E6">
        <w:rPr>
          <w:i/>
          <w:iCs/>
        </w:rPr>
        <w:t xml:space="preserve">. </w:t>
      </w:r>
      <w:r w:rsidRPr="00EA76E6">
        <w:rPr>
          <w:i/>
          <w:iCs/>
        </w:rPr>
        <w:t>Au même instant le forçat</w:t>
      </w:r>
      <w:r w:rsidR="00C646BA" w:rsidRPr="00EA76E6">
        <w:rPr>
          <w:i/>
          <w:iCs/>
        </w:rPr>
        <w:t xml:space="preserve">, </w:t>
      </w:r>
      <w:r w:rsidRPr="00EA76E6">
        <w:rPr>
          <w:i/>
          <w:iCs/>
        </w:rPr>
        <w:t xml:space="preserve">nous cria une malédiction et nous lança un </w:t>
      </w:r>
      <w:r w:rsidRPr="00EA76E6">
        <w:rPr>
          <w:i/>
          <w:iCs/>
        </w:rPr>
        <w:lastRenderedPageBreak/>
        <w:t>morceau de roc qui se brisa sur la grosse pierre qui nous avait servi de parapet</w:t>
      </w:r>
      <w:r w:rsidR="00C646BA" w:rsidRPr="00EA76E6">
        <w:rPr>
          <w:i/>
          <w:iCs/>
        </w:rPr>
        <w:t xml:space="preserve">. </w:t>
      </w:r>
      <w:r w:rsidRPr="00EA76E6">
        <w:rPr>
          <w:i/>
          <w:iCs/>
        </w:rPr>
        <w:t>J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aperçus nettement sa silhouette trapue</w:t>
      </w:r>
      <w:r w:rsidR="00C646BA" w:rsidRPr="00EA76E6">
        <w:rPr>
          <w:i/>
          <w:iCs/>
        </w:rPr>
        <w:t xml:space="preserve">, </w:t>
      </w:r>
      <w:r w:rsidRPr="00EA76E6">
        <w:rPr>
          <w:i/>
          <w:iCs/>
        </w:rPr>
        <w:t>courtaude</w:t>
      </w:r>
      <w:r w:rsidR="00C646BA" w:rsidRPr="00EA76E6">
        <w:rPr>
          <w:i/>
          <w:iCs/>
        </w:rPr>
        <w:t xml:space="preserve">, </w:t>
      </w:r>
      <w:r w:rsidRPr="00EA76E6">
        <w:rPr>
          <w:i/>
          <w:iCs/>
        </w:rPr>
        <w:t>vigoureuse</w:t>
      </w:r>
      <w:r w:rsidR="00C646BA" w:rsidRPr="00EA76E6">
        <w:rPr>
          <w:i/>
          <w:iCs/>
        </w:rPr>
        <w:t xml:space="preserve">, </w:t>
      </w:r>
      <w:r w:rsidRPr="00EA76E6">
        <w:rPr>
          <w:i/>
          <w:iCs/>
        </w:rPr>
        <w:t>quand il s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élança pour fuir</w:t>
      </w:r>
      <w:r w:rsidR="00C646BA" w:rsidRPr="00EA76E6">
        <w:rPr>
          <w:i/>
          <w:iCs/>
        </w:rPr>
        <w:t xml:space="preserve">. </w:t>
      </w:r>
      <w:r w:rsidRPr="00EA76E6">
        <w:rPr>
          <w:i/>
          <w:iCs/>
        </w:rPr>
        <w:t>Par un heureux hasard la lune troua les nuages</w:t>
      </w:r>
      <w:r w:rsidR="00C646BA" w:rsidRPr="00EA76E6">
        <w:rPr>
          <w:i/>
          <w:iCs/>
        </w:rPr>
        <w:t xml:space="preserve">. </w:t>
      </w:r>
      <w:r w:rsidRPr="00EA76E6">
        <w:rPr>
          <w:i/>
          <w:iCs/>
        </w:rPr>
        <w:t>Nous escaladâmes la colline</w:t>
      </w:r>
      <w:r w:rsidR="00C646BA" w:rsidRPr="00EA76E6">
        <w:rPr>
          <w:i/>
          <w:iCs/>
        </w:rPr>
        <w:t xml:space="preserve"> ; </w:t>
      </w:r>
      <w:r w:rsidRPr="00EA76E6">
        <w:rPr>
          <w:i/>
          <w:iCs/>
        </w:rPr>
        <w:t>sur le versant opposé notre homme dévalait à toute allure</w:t>
      </w:r>
      <w:r w:rsidR="00C646BA" w:rsidRPr="00EA76E6">
        <w:rPr>
          <w:i/>
          <w:iCs/>
        </w:rPr>
        <w:t xml:space="preserve">, </w:t>
      </w:r>
      <w:r w:rsidRPr="00EA76E6">
        <w:rPr>
          <w:i/>
          <w:iCs/>
        </w:rPr>
        <w:t>sautait de rocher en rocher avec l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agilité d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une chèvre</w:t>
      </w:r>
      <w:r w:rsidR="00C646BA" w:rsidRPr="00EA76E6">
        <w:rPr>
          <w:i/>
          <w:iCs/>
        </w:rPr>
        <w:t xml:space="preserve">. </w:t>
      </w:r>
      <w:r w:rsidRPr="00EA76E6">
        <w:rPr>
          <w:i/>
          <w:iCs/>
        </w:rPr>
        <w:t>J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aurais pu l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estropier en décha</w:t>
      </w:r>
      <w:r w:rsidRPr="00EA76E6">
        <w:rPr>
          <w:i/>
          <w:iCs/>
        </w:rPr>
        <w:t>r</w:t>
      </w:r>
      <w:r w:rsidRPr="00EA76E6">
        <w:rPr>
          <w:i/>
          <w:iCs/>
        </w:rPr>
        <w:t>geant mon revolver</w:t>
      </w:r>
      <w:r w:rsidR="00C646BA" w:rsidRPr="00EA76E6">
        <w:rPr>
          <w:i/>
          <w:iCs/>
        </w:rPr>
        <w:t xml:space="preserve">, </w:t>
      </w:r>
      <w:r w:rsidRPr="00EA76E6">
        <w:rPr>
          <w:i/>
          <w:iCs/>
        </w:rPr>
        <w:t>mais je ne l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avais emporté que pour me défendre en cas d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agression</w:t>
      </w:r>
      <w:r w:rsidR="00C646BA" w:rsidRPr="00EA76E6">
        <w:rPr>
          <w:i/>
          <w:iCs/>
        </w:rPr>
        <w:t xml:space="preserve"> : </w:t>
      </w:r>
      <w:r w:rsidRPr="00EA76E6">
        <w:rPr>
          <w:i/>
          <w:iCs/>
        </w:rPr>
        <w:t>pas pour tirer sur un homme d</w:t>
      </w:r>
      <w:r w:rsidRPr="00EA76E6">
        <w:rPr>
          <w:i/>
          <w:iCs/>
        </w:rPr>
        <w:t>é</w:t>
      </w:r>
      <w:r w:rsidRPr="00EA76E6">
        <w:rPr>
          <w:i/>
          <w:iCs/>
        </w:rPr>
        <w:t>sarmé qui s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enfuyait</w:t>
      </w:r>
      <w:r w:rsidR="00C646BA" w:rsidRPr="00EA76E6">
        <w:rPr>
          <w:i/>
          <w:iCs/>
        </w:rPr>
        <w:t>.</w:t>
      </w:r>
    </w:p>
    <w:p w14:paraId="36DF9402" w14:textId="77777777" w:rsidR="00C646BA" w:rsidRPr="00EA76E6" w:rsidRDefault="00CA2403" w:rsidP="00C646BA">
      <w:pPr>
        <w:rPr>
          <w:i/>
          <w:iCs/>
        </w:rPr>
      </w:pPr>
      <w:r w:rsidRPr="00EA76E6">
        <w:rPr>
          <w:i/>
          <w:iCs/>
        </w:rPr>
        <w:t>Nous étions tous deux de bons coureurs en bonne forme</w:t>
      </w:r>
      <w:r w:rsidR="00C646BA" w:rsidRPr="00EA76E6">
        <w:rPr>
          <w:i/>
          <w:iCs/>
        </w:rPr>
        <w:t xml:space="preserve">, </w:t>
      </w:r>
      <w:r w:rsidRPr="00EA76E6">
        <w:rPr>
          <w:i/>
          <w:iCs/>
        </w:rPr>
        <w:t>mais nous découvrîmes rapidement que nous n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avions aucune chance de le rattraper</w:t>
      </w:r>
      <w:r w:rsidR="00C646BA" w:rsidRPr="00EA76E6">
        <w:rPr>
          <w:i/>
          <w:iCs/>
        </w:rPr>
        <w:t xml:space="preserve">. </w:t>
      </w:r>
      <w:r w:rsidRPr="00EA76E6">
        <w:rPr>
          <w:i/>
          <w:iCs/>
        </w:rPr>
        <w:t>Nous le suivîmes des yeux pendant un long moment</w:t>
      </w:r>
      <w:r w:rsidR="00C646BA" w:rsidRPr="00EA76E6">
        <w:rPr>
          <w:i/>
          <w:iCs/>
        </w:rPr>
        <w:t xml:space="preserve">, </w:t>
      </w:r>
      <w:r w:rsidRPr="00EA76E6">
        <w:rPr>
          <w:i/>
          <w:iCs/>
        </w:rPr>
        <w:t>jusqu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à ce qu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il ne fût qu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une toute petite tache se déplaçant parmi les pierres sur le flan</w:t>
      </w:r>
      <w:r w:rsidR="00A3702F" w:rsidRPr="00EA76E6">
        <w:rPr>
          <w:i/>
          <w:iCs/>
        </w:rPr>
        <w:t>c</w:t>
      </w:r>
      <w:r w:rsidRPr="00EA76E6">
        <w:rPr>
          <w:i/>
          <w:iCs/>
        </w:rPr>
        <w:t xml:space="preserve"> d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une colline éloignée</w:t>
      </w:r>
      <w:r w:rsidR="00C646BA" w:rsidRPr="00EA76E6">
        <w:rPr>
          <w:i/>
          <w:iCs/>
        </w:rPr>
        <w:t xml:space="preserve">. </w:t>
      </w:r>
      <w:r w:rsidRPr="00EA76E6">
        <w:rPr>
          <w:i/>
          <w:iCs/>
        </w:rPr>
        <w:t>Nous courûmes</w:t>
      </w:r>
      <w:r w:rsidR="00C646BA" w:rsidRPr="00EA76E6">
        <w:rPr>
          <w:i/>
          <w:iCs/>
        </w:rPr>
        <w:t xml:space="preserve">, </w:t>
      </w:r>
      <w:r w:rsidRPr="00EA76E6">
        <w:rPr>
          <w:i/>
          <w:iCs/>
        </w:rPr>
        <w:t>courûmes jusqu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à tomber à bout de souffle</w:t>
      </w:r>
      <w:r w:rsidR="00C646BA" w:rsidRPr="00EA76E6">
        <w:rPr>
          <w:i/>
          <w:iCs/>
        </w:rPr>
        <w:t xml:space="preserve">, </w:t>
      </w:r>
      <w:r w:rsidRPr="00EA76E6">
        <w:rPr>
          <w:i/>
          <w:iCs/>
        </w:rPr>
        <w:t>mais l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espace entre nous s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accroissait sans cesse</w:t>
      </w:r>
      <w:r w:rsidR="00C646BA" w:rsidRPr="00EA76E6">
        <w:rPr>
          <w:i/>
          <w:iCs/>
        </w:rPr>
        <w:t xml:space="preserve">. </w:t>
      </w:r>
      <w:r w:rsidRPr="00EA76E6">
        <w:rPr>
          <w:i/>
          <w:iCs/>
        </w:rPr>
        <w:t>Finalement nous nous abattîmes haletants sur deux rochers</w:t>
      </w:r>
      <w:r w:rsidR="00C646BA" w:rsidRPr="00EA76E6">
        <w:rPr>
          <w:i/>
          <w:iCs/>
        </w:rPr>
        <w:t xml:space="preserve"> ; </w:t>
      </w:r>
      <w:r w:rsidRPr="00EA76E6">
        <w:rPr>
          <w:i/>
          <w:iCs/>
        </w:rPr>
        <w:t>il disparut bientôt dans le lointain</w:t>
      </w:r>
      <w:r w:rsidR="00C646BA" w:rsidRPr="00EA76E6">
        <w:rPr>
          <w:i/>
          <w:iCs/>
        </w:rPr>
        <w:t>.</w:t>
      </w:r>
    </w:p>
    <w:p w14:paraId="75428400" w14:textId="34238772" w:rsidR="00C646BA" w:rsidRPr="00EA76E6" w:rsidRDefault="008D2AD1" w:rsidP="00C646BA">
      <w:pPr>
        <w:rPr>
          <w:i/>
          <w:iCs/>
        </w:rPr>
      </w:pPr>
      <w:r w:rsidRPr="00EA76E6">
        <w:rPr>
          <w:i/>
          <w:iCs/>
        </w:rPr>
        <w:t>À</w:t>
      </w:r>
      <w:r w:rsidR="00CA2403" w:rsidRPr="00EA76E6">
        <w:rPr>
          <w:i/>
          <w:iCs/>
        </w:rPr>
        <w:t xml:space="preserve"> ce moment se produisit un incident tout à fait imprévu</w:t>
      </w:r>
      <w:r w:rsidR="00C646BA" w:rsidRPr="00EA76E6">
        <w:rPr>
          <w:i/>
          <w:iCs/>
        </w:rPr>
        <w:t xml:space="preserve">, </w:t>
      </w:r>
      <w:r w:rsidR="00CA2403" w:rsidRPr="00EA76E6">
        <w:rPr>
          <w:i/>
          <w:iCs/>
        </w:rPr>
        <w:t>invraisemblable</w:t>
      </w:r>
      <w:r w:rsidR="00C646BA" w:rsidRPr="00EA76E6">
        <w:rPr>
          <w:i/>
          <w:iCs/>
        </w:rPr>
        <w:t xml:space="preserve">. </w:t>
      </w:r>
      <w:r w:rsidR="00CA2403" w:rsidRPr="00EA76E6">
        <w:rPr>
          <w:i/>
          <w:iCs/>
        </w:rPr>
        <w:t>Nous venions de nous lever pour rentrer au manoir</w:t>
      </w:r>
      <w:r w:rsidR="00C646BA" w:rsidRPr="00EA76E6">
        <w:rPr>
          <w:i/>
          <w:iCs/>
        </w:rPr>
        <w:t xml:space="preserve">. </w:t>
      </w:r>
      <w:r w:rsidR="00CA2403" w:rsidRPr="00EA76E6">
        <w:rPr>
          <w:i/>
          <w:iCs/>
        </w:rPr>
        <w:t>La lune était basse sur notre droite</w:t>
      </w:r>
      <w:r w:rsidR="00C646BA" w:rsidRPr="00EA76E6">
        <w:rPr>
          <w:i/>
          <w:iCs/>
        </w:rPr>
        <w:t xml:space="preserve"> ; </w:t>
      </w:r>
      <w:r w:rsidR="00CA2403" w:rsidRPr="00EA76E6">
        <w:rPr>
          <w:i/>
          <w:iCs/>
        </w:rPr>
        <w:t>le sommet tou</w:t>
      </w:r>
      <w:r w:rsidR="00CA2403" w:rsidRPr="00EA76E6">
        <w:rPr>
          <w:i/>
          <w:iCs/>
        </w:rPr>
        <w:t>r</w:t>
      </w:r>
      <w:r w:rsidR="00CA2403" w:rsidRPr="00EA76E6">
        <w:rPr>
          <w:i/>
          <w:iCs/>
        </w:rPr>
        <w:t>menté d</w:t>
      </w:r>
      <w:r w:rsidR="00C646BA" w:rsidRPr="00EA76E6">
        <w:rPr>
          <w:i/>
          <w:iCs/>
        </w:rPr>
        <w:t>’</w:t>
      </w:r>
      <w:r w:rsidR="00CA2403" w:rsidRPr="00EA76E6">
        <w:rPr>
          <w:i/>
          <w:iCs/>
        </w:rPr>
        <w:t>un pic de granit se profilait contre le bord inférieur de son disque d</w:t>
      </w:r>
      <w:r w:rsidR="00C646BA" w:rsidRPr="00EA76E6">
        <w:rPr>
          <w:i/>
          <w:iCs/>
        </w:rPr>
        <w:t>’</w:t>
      </w:r>
      <w:r w:rsidR="00CA2403" w:rsidRPr="00EA76E6">
        <w:rPr>
          <w:i/>
          <w:iCs/>
        </w:rPr>
        <w:t>argent</w:t>
      </w:r>
      <w:r w:rsidR="00C646BA" w:rsidRPr="00EA76E6">
        <w:rPr>
          <w:i/>
          <w:iCs/>
        </w:rPr>
        <w:t xml:space="preserve">. </w:t>
      </w:r>
      <w:r w:rsidR="00CA2403" w:rsidRPr="00EA76E6">
        <w:rPr>
          <w:i/>
          <w:iCs/>
        </w:rPr>
        <w:t>Là</w:t>
      </w:r>
      <w:r w:rsidR="00C646BA" w:rsidRPr="00EA76E6">
        <w:rPr>
          <w:i/>
          <w:iCs/>
        </w:rPr>
        <w:t xml:space="preserve">, </w:t>
      </w:r>
      <w:r w:rsidR="00CA2403" w:rsidRPr="00EA76E6">
        <w:rPr>
          <w:i/>
          <w:iCs/>
        </w:rPr>
        <w:t>sculpté comme une statue d</w:t>
      </w:r>
      <w:r w:rsidR="00C646BA" w:rsidRPr="00EA76E6">
        <w:rPr>
          <w:i/>
          <w:iCs/>
        </w:rPr>
        <w:t>’</w:t>
      </w:r>
      <w:r w:rsidR="00CA2403" w:rsidRPr="00EA76E6">
        <w:rPr>
          <w:i/>
          <w:iCs/>
        </w:rPr>
        <w:t>ébène sur ce fond brillant</w:t>
      </w:r>
      <w:r w:rsidR="00C646BA" w:rsidRPr="00EA76E6">
        <w:rPr>
          <w:i/>
          <w:iCs/>
        </w:rPr>
        <w:t xml:space="preserve">, </w:t>
      </w:r>
      <w:r w:rsidR="00CA2403" w:rsidRPr="00EA76E6">
        <w:rPr>
          <w:i/>
          <w:iCs/>
        </w:rPr>
        <w:t>se dessina un homme au haut du pic</w:t>
      </w:r>
      <w:r w:rsidR="00C646BA" w:rsidRPr="00EA76E6">
        <w:rPr>
          <w:i/>
          <w:iCs/>
        </w:rPr>
        <w:t xml:space="preserve">. </w:t>
      </w:r>
      <w:r w:rsidR="00CA2403" w:rsidRPr="00EA76E6">
        <w:rPr>
          <w:i/>
          <w:iCs/>
        </w:rPr>
        <w:t>Ne croyez pas à un mirage</w:t>
      </w:r>
      <w:r w:rsidR="00C646BA" w:rsidRPr="00EA76E6">
        <w:rPr>
          <w:i/>
          <w:iCs/>
        </w:rPr>
        <w:t xml:space="preserve">, </w:t>
      </w:r>
      <w:r w:rsidR="00CA2403" w:rsidRPr="00EA76E6">
        <w:rPr>
          <w:i/>
          <w:iCs/>
        </w:rPr>
        <w:t>Holmes</w:t>
      </w:r>
      <w:r w:rsidR="00C646BA" w:rsidRPr="00EA76E6">
        <w:rPr>
          <w:i/>
          <w:iCs/>
        </w:rPr>
        <w:t xml:space="preserve"> ! </w:t>
      </w:r>
      <w:r w:rsidR="00CA2403" w:rsidRPr="00EA76E6">
        <w:rPr>
          <w:i/>
          <w:iCs/>
        </w:rPr>
        <w:t>Je vous assure que de ma vie je n</w:t>
      </w:r>
      <w:r w:rsidR="00C646BA" w:rsidRPr="00EA76E6">
        <w:rPr>
          <w:i/>
          <w:iCs/>
        </w:rPr>
        <w:t>’</w:t>
      </w:r>
      <w:r w:rsidR="00CA2403" w:rsidRPr="00EA76E6">
        <w:rPr>
          <w:i/>
          <w:iCs/>
        </w:rPr>
        <w:t>ai rien vu d</w:t>
      </w:r>
      <w:r w:rsidR="00C646BA" w:rsidRPr="00EA76E6">
        <w:rPr>
          <w:i/>
          <w:iCs/>
        </w:rPr>
        <w:t>’</w:t>
      </w:r>
      <w:r w:rsidR="00CA2403" w:rsidRPr="00EA76E6">
        <w:rPr>
          <w:i/>
          <w:iCs/>
        </w:rPr>
        <w:t>aussi net</w:t>
      </w:r>
      <w:r w:rsidR="00C646BA" w:rsidRPr="00EA76E6">
        <w:rPr>
          <w:i/>
          <w:iCs/>
        </w:rPr>
        <w:t xml:space="preserve">. </w:t>
      </w:r>
      <w:r w:rsidR="00CA2403" w:rsidRPr="00EA76E6">
        <w:rPr>
          <w:i/>
          <w:iCs/>
        </w:rPr>
        <w:t>Pour autant que j</w:t>
      </w:r>
      <w:r w:rsidR="00C646BA" w:rsidRPr="00EA76E6">
        <w:rPr>
          <w:i/>
          <w:iCs/>
        </w:rPr>
        <w:t>’</w:t>
      </w:r>
      <w:r w:rsidR="00CA2403" w:rsidRPr="00EA76E6">
        <w:rPr>
          <w:i/>
          <w:iCs/>
        </w:rPr>
        <w:t>en pouvais juger à cette distance</w:t>
      </w:r>
      <w:r w:rsidR="00C646BA" w:rsidRPr="00EA76E6">
        <w:rPr>
          <w:i/>
          <w:iCs/>
        </w:rPr>
        <w:t xml:space="preserve">, </w:t>
      </w:r>
      <w:r w:rsidR="00CA2403" w:rsidRPr="00EA76E6">
        <w:rPr>
          <w:i/>
          <w:iCs/>
        </w:rPr>
        <w:t>l</w:t>
      </w:r>
      <w:r w:rsidR="00C646BA" w:rsidRPr="00EA76E6">
        <w:rPr>
          <w:i/>
          <w:iCs/>
        </w:rPr>
        <w:t>’</w:t>
      </w:r>
      <w:r w:rsidR="00CA2403" w:rsidRPr="00EA76E6">
        <w:rPr>
          <w:i/>
          <w:iCs/>
        </w:rPr>
        <w:t>homme était grand</w:t>
      </w:r>
      <w:r w:rsidR="00C646BA" w:rsidRPr="00EA76E6">
        <w:rPr>
          <w:i/>
          <w:iCs/>
        </w:rPr>
        <w:t xml:space="preserve">, </w:t>
      </w:r>
      <w:r w:rsidR="00CA2403" w:rsidRPr="00EA76E6">
        <w:rPr>
          <w:i/>
          <w:iCs/>
        </w:rPr>
        <w:t>mince</w:t>
      </w:r>
      <w:r w:rsidR="00C646BA" w:rsidRPr="00EA76E6">
        <w:rPr>
          <w:i/>
          <w:iCs/>
        </w:rPr>
        <w:t xml:space="preserve">, </w:t>
      </w:r>
      <w:r w:rsidR="00CA2403" w:rsidRPr="00EA76E6">
        <w:rPr>
          <w:i/>
          <w:iCs/>
        </w:rPr>
        <w:t>se tenait jambes écartées</w:t>
      </w:r>
      <w:r w:rsidR="00C646BA" w:rsidRPr="00EA76E6">
        <w:rPr>
          <w:i/>
          <w:iCs/>
        </w:rPr>
        <w:t xml:space="preserve">, </w:t>
      </w:r>
      <w:r w:rsidR="00CA2403" w:rsidRPr="00EA76E6">
        <w:rPr>
          <w:i/>
          <w:iCs/>
        </w:rPr>
        <w:t>bras croisés</w:t>
      </w:r>
      <w:r w:rsidR="00C646BA" w:rsidRPr="00EA76E6">
        <w:rPr>
          <w:i/>
          <w:iCs/>
        </w:rPr>
        <w:t xml:space="preserve">, </w:t>
      </w:r>
      <w:r w:rsidR="00CA2403" w:rsidRPr="00EA76E6">
        <w:rPr>
          <w:i/>
          <w:iCs/>
        </w:rPr>
        <w:t>tête baissée comme s</w:t>
      </w:r>
      <w:r w:rsidR="00C646BA" w:rsidRPr="00EA76E6">
        <w:rPr>
          <w:i/>
          <w:iCs/>
        </w:rPr>
        <w:t>’</w:t>
      </w:r>
      <w:r w:rsidR="00CA2403" w:rsidRPr="00EA76E6">
        <w:rPr>
          <w:i/>
          <w:iCs/>
        </w:rPr>
        <w:t>il méditait sur cet immense désert de tourbe et de granit qui s</w:t>
      </w:r>
      <w:r w:rsidR="00C646BA" w:rsidRPr="00EA76E6">
        <w:rPr>
          <w:i/>
          <w:iCs/>
        </w:rPr>
        <w:t>’</w:t>
      </w:r>
      <w:r w:rsidR="00CA2403" w:rsidRPr="00EA76E6">
        <w:rPr>
          <w:i/>
          <w:iCs/>
        </w:rPr>
        <w:t>étendait derrière lui</w:t>
      </w:r>
      <w:r w:rsidR="00C646BA" w:rsidRPr="00EA76E6">
        <w:rPr>
          <w:i/>
          <w:iCs/>
        </w:rPr>
        <w:t xml:space="preserve">. </w:t>
      </w:r>
      <w:r w:rsidR="00CA2403" w:rsidRPr="00EA76E6">
        <w:rPr>
          <w:i/>
          <w:iCs/>
        </w:rPr>
        <w:t>Il aurait pu être le noir esprit de ce lieu sinistre</w:t>
      </w:r>
      <w:r w:rsidR="00C646BA" w:rsidRPr="00EA76E6">
        <w:rPr>
          <w:i/>
          <w:iCs/>
        </w:rPr>
        <w:t xml:space="preserve">. </w:t>
      </w:r>
      <w:r w:rsidR="00CA2403" w:rsidRPr="00EA76E6">
        <w:rPr>
          <w:i/>
          <w:iCs/>
        </w:rPr>
        <w:t>Ce n</w:t>
      </w:r>
      <w:r w:rsidR="00C646BA" w:rsidRPr="00EA76E6">
        <w:rPr>
          <w:i/>
          <w:iCs/>
        </w:rPr>
        <w:t>’</w:t>
      </w:r>
      <w:r w:rsidR="00CA2403" w:rsidRPr="00EA76E6">
        <w:rPr>
          <w:i/>
          <w:iCs/>
        </w:rPr>
        <w:t>était pas le forçat</w:t>
      </w:r>
      <w:r w:rsidR="00C646BA" w:rsidRPr="00EA76E6">
        <w:rPr>
          <w:i/>
          <w:iCs/>
        </w:rPr>
        <w:t xml:space="preserve">. </w:t>
      </w:r>
      <w:r w:rsidR="00CA2403" w:rsidRPr="00EA76E6">
        <w:rPr>
          <w:i/>
          <w:iCs/>
        </w:rPr>
        <w:t>Selden se trouvait loin de l</w:t>
      </w:r>
      <w:r w:rsidR="00C646BA" w:rsidRPr="00EA76E6">
        <w:rPr>
          <w:i/>
          <w:iCs/>
        </w:rPr>
        <w:t>’</w:t>
      </w:r>
      <w:r w:rsidR="00CA2403" w:rsidRPr="00EA76E6">
        <w:rPr>
          <w:i/>
          <w:iCs/>
        </w:rPr>
        <w:t>endroit où se dressait l</w:t>
      </w:r>
      <w:r w:rsidR="00C646BA" w:rsidRPr="00EA76E6">
        <w:rPr>
          <w:i/>
          <w:iCs/>
        </w:rPr>
        <w:t>’</w:t>
      </w:r>
      <w:r w:rsidR="00CA2403" w:rsidRPr="00EA76E6">
        <w:rPr>
          <w:i/>
          <w:iCs/>
        </w:rPr>
        <w:t>inconnu qui</w:t>
      </w:r>
      <w:r w:rsidR="00C646BA" w:rsidRPr="00EA76E6">
        <w:rPr>
          <w:i/>
          <w:iCs/>
        </w:rPr>
        <w:t xml:space="preserve">, </w:t>
      </w:r>
      <w:r w:rsidR="00CA2403" w:rsidRPr="00EA76E6">
        <w:rPr>
          <w:i/>
          <w:iCs/>
        </w:rPr>
        <w:t>de surcroît</w:t>
      </w:r>
      <w:r w:rsidR="00C646BA" w:rsidRPr="00EA76E6">
        <w:rPr>
          <w:i/>
          <w:iCs/>
        </w:rPr>
        <w:t xml:space="preserve">, </w:t>
      </w:r>
      <w:r w:rsidR="00CA2403" w:rsidRPr="00EA76E6">
        <w:rPr>
          <w:i/>
          <w:iCs/>
        </w:rPr>
        <w:t>était beaucoup plus grand</w:t>
      </w:r>
      <w:r w:rsidR="00C646BA" w:rsidRPr="00EA76E6">
        <w:rPr>
          <w:i/>
          <w:iCs/>
        </w:rPr>
        <w:t xml:space="preserve">. </w:t>
      </w:r>
      <w:r w:rsidR="00CA2403" w:rsidRPr="00EA76E6">
        <w:rPr>
          <w:i/>
          <w:iCs/>
        </w:rPr>
        <w:t>Je pou</w:t>
      </w:r>
      <w:r w:rsidR="00CA2403" w:rsidRPr="00EA76E6">
        <w:rPr>
          <w:i/>
          <w:iCs/>
        </w:rPr>
        <w:t>s</w:t>
      </w:r>
      <w:r w:rsidR="00CA2403" w:rsidRPr="00EA76E6">
        <w:rPr>
          <w:i/>
          <w:iCs/>
        </w:rPr>
        <w:t xml:space="preserve">sai un cri de surprise </w:t>
      </w:r>
      <w:r w:rsidR="00CA2403" w:rsidRPr="00EA76E6">
        <w:rPr>
          <w:i/>
          <w:iCs/>
        </w:rPr>
        <w:lastRenderedPageBreak/>
        <w:t xml:space="preserve">et le désignai au </w:t>
      </w:r>
      <w:r w:rsidR="005E5AD1" w:rsidRPr="00EA76E6">
        <w:rPr>
          <w:i/>
          <w:iCs/>
        </w:rPr>
        <w:t>baronnet</w:t>
      </w:r>
      <w:r w:rsidR="00C646BA" w:rsidRPr="00EA76E6">
        <w:rPr>
          <w:i/>
          <w:iCs/>
        </w:rPr>
        <w:t xml:space="preserve"> ; </w:t>
      </w:r>
      <w:r w:rsidR="00CA2403" w:rsidRPr="00EA76E6">
        <w:rPr>
          <w:i/>
          <w:iCs/>
        </w:rPr>
        <w:t>mais pendant l</w:t>
      </w:r>
      <w:r w:rsidR="00C646BA" w:rsidRPr="00EA76E6">
        <w:rPr>
          <w:i/>
          <w:iCs/>
        </w:rPr>
        <w:t>’</w:t>
      </w:r>
      <w:r w:rsidR="00CA2403" w:rsidRPr="00EA76E6">
        <w:rPr>
          <w:i/>
          <w:iCs/>
        </w:rPr>
        <w:t>instant où je me détournai pour attraper le bras de Sir Henry l</w:t>
      </w:r>
      <w:r w:rsidR="00C646BA" w:rsidRPr="00EA76E6">
        <w:rPr>
          <w:i/>
          <w:iCs/>
        </w:rPr>
        <w:t>’</w:t>
      </w:r>
      <w:r w:rsidR="00CA2403" w:rsidRPr="00EA76E6">
        <w:rPr>
          <w:i/>
          <w:iCs/>
        </w:rPr>
        <w:t>homme avait disparu</w:t>
      </w:r>
      <w:r w:rsidR="00C646BA" w:rsidRPr="00EA76E6">
        <w:rPr>
          <w:i/>
          <w:iCs/>
        </w:rPr>
        <w:t xml:space="preserve">. </w:t>
      </w:r>
      <w:r w:rsidR="00CA2403" w:rsidRPr="00EA76E6">
        <w:rPr>
          <w:i/>
          <w:iCs/>
        </w:rPr>
        <w:t>Le sommet aigu du pic coupait encore le bord de la lune</w:t>
      </w:r>
      <w:r w:rsidR="00C646BA" w:rsidRPr="00EA76E6">
        <w:rPr>
          <w:i/>
          <w:iCs/>
        </w:rPr>
        <w:t xml:space="preserve"> ; </w:t>
      </w:r>
      <w:r w:rsidR="00CA2403" w:rsidRPr="00EA76E6">
        <w:rPr>
          <w:i/>
          <w:iCs/>
        </w:rPr>
        <w:t>toutefois la silhouette immobile et sile</w:t>
      </w:r>
      <w:r w:rsidR="00CA2403" w:rsidRPr="00EA76E6">
        <w:rPr>
          <w:i/>
          <w:iCs/>
        </w:rPr>
        <w:t>n</w:t>
      </w:r>
      <w:r w:rsidR="00CA2403" w:rsidRPr="00EA76E6">
        <w:rPr>
          <w:i/>
          <w:iCs/>
        </w:rPr>
        <w:t>cieuse n</w:t>
      </w:r>
      <w:r w:rsidR="00C646BA" w:rsidRPr="00EA76E6">
        <w:rPr>
          <w:i/>
          <w:iCs/>
        </w:rPr>
        <w:t>’</w:t>
      </w:r>
      <w:r w:rsidR="00CA2403" w:rsidRPr="00EA76E6">
        <w:rPr>
          <w:i/>
          <w:iCs/>
        </w:rPr>
        <w:t>y était plus</w:t>
      </w:r>
      <w:r w:rsidR="00C646BA" w:rsidRPr="00EA76E6">
        <w:rPr>
          <w:i/>
          <w:iCs/>
        </w:rPr>
        <w:t>.</w:t>
      </w:r>
    </w:p>
    <w:p w14:paraId="020028BC" w14:textId="46F28476" w:rsidR="00C646BA" w:rsidRPr="00EA76E6" w:rsidRDefault="00CA2403" w:rsidP="00C646BA">
      <w:pPr>
        <w:rPr>
          <w:i/>
          <w:iCs/>
        </w:rPr>
      </w:pPr>
      <w:r w:rsidRPr="00EA76E6">
        <w:rPr>
          <w:i/>
          <w:iCs/>
        </w:rPr>
        <w:t>Je voulais marcher dans cette direction et fouiller le pic</w:t>
      </w:r>
      <w:r w:rsidR="00C646BA" w:rsidRPr="00EA76E6">
        <w:rPr>
          <w:i/>
          <w:iCs/>
        </w:rPr>
        <w:t xml:space="preserve">, </w:t>
      </w:r>
      <w:r w:rsidRPr="00EA76E6">
        <w:rPr>
          <w:i/>
          <w:iCs/>
        </w:rPr>
        <w:t>mais c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était loin</w:t>
      </w:r>
      <w:r w:rsidR="00C646BA" w:rsidRPr="00EA76E6">
        <w:rPr>
          <w:i/>
          <w:iCs/>
        </w:rPr>
        <w:t xml:space="preserve">. </w:t>
      </w:r>
      <w:r w:rsidRPr="00EA76E6">
        <w:rPr>
          <w:i/>
          <w:iCs/>
        </w:rPr>
        <w:t xml:space="preserve">Les nerfs du </w:t>
      </w:r>
      <w:r w:rsidR="005E5AD1" w:rsidRPr="00EA76E6">
        <w:rPr>
          <w:i/>
          <w:iCs/>
        </w:rPr>
        <w:t>baronnet</w:t>
      </w:r>
      <w:r w:rsidRPr="00EA76E6">
        <w:rPr>
          <w:i/>
          <w:iCs/>
        </w:rPr>
        <w:t xml:space="preserve"> avaient été trop secoués par l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aboiement qui l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avait replongé dans le sombre passé de sa famille</w:t>
      </w:r>
      <w:r w:rsidR="00C646BA" w:rsidRPr="00EA76E6">
        <w:rPr>
          <w:i/>
          <w:iCs/>
        </w:rPr>
        <w:t xml:space="preserve"> : </w:t>
      </w:r>
      <w:r w:rsidRPr="00EA76E6">
        <w:rPr>
          <w:i/>
          <w:iCs/>
        </w:rPr>
        <w:t>de nouvelles aventures ne lui disaient rien</w:t>
      </w:r>
      <w:r w:rsidR="00C646BA" w:rsidRPr="00EA76E6">
        <w:rPr>
          <w:i/>
          <w:iCs/>
        </w:rPr>
        <w:t xml:space="preserve">. </w:t>
      </w:r>
      <w:r w:rsidRPr="00EA76E6">
        <w:rPr>
          <w:i/>
          <w:iCs/>
        </w:rPr>
        <w:t>Il n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avait pas vu mon inconnu solitaire sur le pic</w:t>
      </w:r>
      <w:r w:rsidR="00C646BA" w:rsidRPr="00EA76E6">
        <w:rPr>
          <w:i/>
          <w:iCs/>
        </w:rPr>
        <w:t xml:space="preserve">, </w:t>
      </w:r>
      <w:r w:rsidRPr="00EA76E6">
        <w:rPr>
          <w:i/>
          <w:iCs/>
        </w:rPr>
        <w:t>et il ne partageait pas mon excitation</w:t>
      </w:r>
      <w:r w:rsidR="00C646BA" w:rsidRPr="00EA76E6">
        <w:rPr>
          <w:i/>
          <w:iCs/>
        </w:rPr>
        <w:t>.</w:t>
      </w:r>
    </w:p>
    <w:p w14:paraId="286CC071" w14:textId="13CEDCFA" w:rsidR="00C646BA" w:rsidRPr="00EA76E6" w:rsidRDefault="00C646BA" w:rsidP="00C646BA">
      <w:r w:rsidRPr="00EA76E6">
        <w:rPr>
          <w:i/>
          <w:iCs/>
        </w:rPr>
        <w:t>« </w:t>
      </w:r>
      <w:r w:rsidR="00CA2403" w:rsidRPr="00EA76E6">
        <w:rPr>
          <w:i/>
          <w:iCs/>
        </w:rPr>
        <w:t>Un garde</w:t>
      </w:r>
      <w:r w:rsidRPr="00EA76E6">
        <w:rPr>
          <w:i/>
          <w:iCs/>
        </w:rPr>
        <w:t xml:space="preserve">, </w:t>
      </w:r>
      <w:r w:rsidR="00CA2403" w:rsidRPr="00EA76E6">
        <w:rPr>
          <w:i/>
          <w:iCs/>
        </w:rPr>
        <w:t>sans doute</w:t>
      </w:r>
      <w:r w:rsidRPr="00EA76E6">
        <w:rPr>
          <w:i/>
          <w:iCs/>
        </w:rPr>
        <w:t xml:space="preserve"> ! </w:t>
      </w:r>
      <w:r w:rsidR="00CA2403" w:rsidRPr="00EA76E6">
        <w:rPr>
          <w:i/>
          <w:iCs/>
        </w:rPr>
        <w:t>me dit-il</w:t>
      </w:r>
      <w:r w:rsidRPr="00EA76E6">
        <w:rPr>
          <w:i/>
          <w:iCs/>
        </w:rPr>
        <w:t xml:space="preserve">. </w:t>
      </w:r>
      <w:r w:rsidR="00CA2403" w:rsidRPr="00EA76E6">
        <w:rPr>
          <w:i/>
          <w:iCs/>
        </w:rPr>
        <w:t>Depuis que le forçat s</w:t>
      </w:r>
      <w:r w:rsidRPr="00EA76E6">
        <w:rPr>
          <w:i/>
          <w:iCs/>
        </w:rPr>
        <w:t>’</w:t>
      </w:r>
      <w:r w:rsidR="00CA2403" w:rsidRPr="00EA76E6">
        <w:rPr>
          <w:i/>
          <w:iCs/>
        </w:rPr>
        <w:t>est évadé</w:t>
      </w:r>
      <w:r w:rsidRPr="00EA76E6">
        <w:rPr>
          <w:i/>
          <w:iCs/>
        </w:rPr>
        <w:t xml:space="preserve">, </w:t>
      </w:r>
      <w:r w:rsidR="00CA2403" w:rsidRPr="00EA76E6">
        <w:rPr>
          <w:i/>
          <w:iCs/>
        </w:rPr>
        <w:t>la lande fourmille de gardes</w:t>
      </w:r>
      <w:r w:rsidRPr="00EA76E6">
        <w:rPr>
          <w:i/>
          <w:iCs/>
        </w:rPr>
        <w:t>. »</w:t>
      </w:r>
    </w:p>
    <w:p w14:paraId="0EB9EBA8" w14:textId="77777777" w:rsidR="00C646BA" w:rsidRPr="00EA76E6" w:rsidRDefault="00CA2403">
      <w:pPr>
        <w:rPr>
          <w:i/>
          <w:iCs/>
        </w:rPr>
      </w:pPr>
      <w:r w:rsidRPr="00EA76E6">
        <w:rPr>
          <w:i/>
          <w:iCs/>
        </w:rPr>
        <w:t>Peut-être son interprétation est-elle la bonne</w:t>
      </w:r>
      <w:r w:rsidR="00C646BA" w:rsidRPr="00EA76E6">
        <w:rPr>
          <w:i/>
          <w:iCs/>
        </w:rPr>
        <w:t xml:space="preserve">, </w:t>
      </w:r>
      <w:r w:rsidRPr="00EA76E6">
        <w:rPr>
          <w:i/>
          <w:iCs/>
        </w:rPr>
        <w:t>mais j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aurais aimé en avoir la preuve</w:t>
      </w:r>
      <w:r w:rsidR="00C646BA" w:rsidRPr="00EA76E6">
        <w:rPr>
          <w:i/>
          <w:iCs/>
        </w:rPr>
        <w:t xml:space="preserve">. </w:t>
      </w:r>
      <w:r w:rsidRPr="00EA76E6">
        <w:rPr>
          <w:i/>
          <w:iCs/>
        </w:rPr>
        <w:t>Aujourd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hui nous commun</w:t>
      </w:r>
      <w:r w:rsidRPr="00EA76E6">
        <w:rPr>
          <w:i/>
          <w:iCs/>
        </w:rPr>
        <w:t>i</w:t>
      </w:r>
      <w:r w:rsidRPr="00EA76E6">
        <w:rPr>
          <w:i/>
          <w:iCs/>
        </w:rPr>
        <w:t>querons à Princetown la direction où se cache l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évadé</w:t>
      </w:r>
      <w:r w:rsidR="00C646BA" w:rsidRPr="00EA76E6">
        <w:rPr>
          <w:i/>
          <w:iCs/>
        </w:rPr>
        <w:t xml:space="preserve">, </w:t>
      </w:r>
      <w:r w:rsidRPr="00EA76E6">
        <w:rPr>
          <w:i/>
          <w:iCs/>
        </w:rPr>
        <w:t>mais c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est dommage que nous n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ayons pas pu triompher complèt</w:t>
      </w:r>
      <w:r w:rsidRPr="00EA76E6">
        <w:rPr>
          <w:i/>
          <w:iCs/>
        </w:rPr>
        <w:t>e</w:t>
      </w:r>
      <w:r w:rsidRPr="00EA76E6">
        <w:rPr>
          <w:i/>
          <w:iCs/>
        </w:rPr>
        <w:t>ment en ramenant Selden prisonnier</w:t>
      </w:r>
      <w:r w:rsidR="00C646BA" w:rsidRPr="00EA76E6">
        <w:rPr>
          <w:i/>
          <w:iCs/>
        </w:rPr>
        <w:t xml:space="preserve">. </w:t>
      </w:r>
      <w:r w:rsidRPr="00EA76E6">
        <w:rPr>
          <w:i/>
          <w:iCs/>
        </w:rPr>
        <w:t>Telles sont les aventures de cette nuit</w:t>
      </w:r>
      <w:r w:rsidR="00C646BA" w:rsidRPr="00EA76E6">
        <w:rPr>
          <w:i/>
          <w:iCs/>
        </w:rPr>
        <w:t xml:space="preserve">, </w:t>
      </w:r>
      <w:r w:rsidRPr="00EA76E6">
        <w:rPr>
          <w:i/>
          <w:iCs/>
        </w:rPr>
        <w:t>mon cher Holmes</w:t>
      </w:r>
      <w:r w:rsidR="00C646BA" w:rsidRPr="00EA76E6">
        <w:rPr>
          <w:i/>
          <w:iCs/>
        </w:rPr>
        <w:t xml:space="preserve">, </w:t>
      </w:r>
      <w:r w:rsidRPr="00EA76E6">
        <w:rPr>
          <w:i/>
          <w:iCs/>
        </w:rPr>
        <w:t>et vous reconnaîtrez</w:t>
      </w:r>
      <w:r w:rsidR="00C646BA" w:rsidRPr="00EA76E6">
        <w:rPr>
          <w:i/>
          <w:iCs/>
        </w:rPr>
        <w:t xml:space="preserve">, </w:t>
      </w:r>
      <w:r w:rsidRPr="00EA76E6">
        <w:rPr>
          <w:i/>
          <w:iCs/>
        </w:rPr>
        <w:t>j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espère</w:t>
      </w:r>
      <w:r w:rsidR="00C646BA" w:rsidRPr="00EA76E6">
        <w:rPr>
          <w:i/>
          <w:iCs/>
        </w:rPr>
        <w:t xml:space="preserve">, </w:t>
      </w:r>
      <w:r w:rsidRPr="00EA76E6">
        <w:rPr>
          <w:i/>
          <w:iCs/>
        </w:rPr>
        <w:t>que mon rapport est digne de vous</w:t>
      </w:r>
      <w:r w:rsidR="00C646BA" w:rsidRPr="00EA76E6">
        <w:rPr>
          <w:i/>
          <w:iCs/>
        </w:rPr>
        <w:t xml:space="preserve">. </w:t>
      </w:r>
      <w:r w:rsidRPr="00EA76E6">
        <w:rPr>
          <w:i/>
          <w:iCs/>
        </w:rPr>
        <w:t>Il contient certes beaucoup de renseignements tout à fait négligeables</w:t>
      </w:r>
      <w:r w:rsidR="00C646BA" w:rsidRPr="00EA76E6">
        <w:rPr>
          <w:i/>
          <w:iCs/>
        </w:rPr>
        <w:t xml:space="preserve">, </w:t>
      </w:r>
      <w:r w:rsidRPr="00EA76E6">
        <w:rPr>
          <w:i/>
          <w:iCs/>
        </w:rPr>
        <w:t>mais je persiste à penser que j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ai raison de vous informer de tout en vous laissant le soin de choisir les éléments qui vous aideront à parvenir à vos conclusions</w:t>
      </w:r>
      <w:r w:rsidR="00C646BA" w:rsidRPr="00EA76E6">
        <w:rPr>
          <w:i/>
          <w:iCs/>
        </w:rPr>
        <w:t xml:space="preserve">. </w:t>
      </w:r>
      <w:r w:rsidRPr="00EA76E6">
        <w:rPr>
          <w:i/>
          <w:iCs/>
        </w:rPr>
        <w:t>Certainement nous progressons</w:t>
      </w:r>
      <w:r w:rsidR="00C646BA" w:rsidRPr="00EA76E6">
        <w:rPr>
          <w:i/>
          <w:iCs/>
        </w:rPr>
        <w:t xml:space="preserve">. </w:t>
      </w:r>
      <w:r w:rsidRPr="00EA76E6">
        <w:rPr>
          <w:i/>
          <w:iCs/>
        </w:rPr>
        <w:t>En ce qui concerne les Barrymore</w:t>
      </w:r>
      <w:r w:rsidR="00C646BA" w:rsidRPr="00EA76E6">
        <w:rPr>
          <w:i/>
          <w:iCs/>
        </w:rPr>
        <w:t xml:space="preserve">, </w:t>
      </w:r>
      <w:r w:rsidRPr="00EA76E6">
        <w:rPr>
          <w:i/>
          <w:iCs/>
        </w:rPr>
        <w:t>nous avons découvert le mobile de leurs actes</w:t>
      </w:r>
      <w:r w:rsidR="00C646BA" w:rsidRPr="00EA76E6">
        <w:rPr>
          <w:i/>
          <w:iCs/>
        </w:rPr>
        <w:t xml:space="preserve">, </w:t>
      </w:r>
      <w:r w:rsidRPr="00EA76E6">
        <w:rPr>
          <w:i/>
          <w:iCs/>
        </w:rPr>
        <w:t>et la situation s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est éclaircie</w:t>
      </w:r>
      <w:r w:rsidR="00C646BA" w:rsidRPr="00EA76E6">
        <w:rPr>
          <w:i/>
          <w:iCs/>
        </w:rPr>
        <w:t xml:space="preserve">. </w:t>
      </w:r>
      <w:r w:rsidRPr="00EA76E6">
        <w:rPr>
          <w:i/>
          <w:iCs/>
        </w:rPr>
        <w:t>Mais la lande avec ses mystères et ses étranges habitants demeure indéchiffrable</w:t>
      </w:r>
      <w:r w:rsidR="00C646BA" w:rsidRPr="00EA76E6">
        <w:rPr>
          <w:i/>
          <w:iCs/>
        </w:rPr>
        <w:t xml:space="preserve">. </w:t>
      </w:r>
      <w:r w:rsidRPr="00EA76E6">
        <w:rPr>
          <w:i/>
          <w:iCs/>
        </w:rPr>
        <w:t>Peut-être dans mon prochain rapport pourrais-je vous appo</w:t>
      </w:r>
      <w:r w:rsidRPr="00EA76E6">
        <w:rPr>
          <w:i/>
          <w:iCs/>
        </w:rPr>
        <w:t>r</w:t>
      </w:r>
      <w:r w:rsidRPr="00EA76E6">
        <w:rPr>
          <w:i/>
          <w:iCs/>
        </w:rPr>
        <w:t>ter à son sujet un peu de lumière</w:t>
      </w:r>
      <w:r w:rsidR="00C646BA" w:rsidRPr="00EA76E6">
        <w:rPr>
          <w:i/>
          <w:iCs/>
        </w:rPr>
        <w:t xml:space="preserve">. </w:t>
      </w:r>
      <w:r w:rsidRPr="00EA76E6">
        <w:rPr>
          <w:i/>
          <w:iCs/>
        </w:rPr>
        <w:t>Le mieux serait que vous v</w:t>
      </w:r>
      <w:r w:rsidRPr="00EA76E6">
        <w:rPr>
          <w:i/>
          <w:iCs/>
        </w:rPr>
        <w:t>e</w:t>
      </w:r>
      <w:r w:rsidRPr="00EA76E6">
        <w:rPr>
          <w:i/>
          <w:iCs/>
        </w:rPr>
        <w:t>niez ici</w:t>
      </w:r>
      <w:r w:rsidR="00C646BA" w:rsidRPr="00EA76E6">
        <w:rPr>
          <w:i/>
          <w:iCs/>
        </w:rPr>
        <w:t>.</w:t>
      </w:r>
    </w:p>
    <w:p w14:paraId="577182BF" w14:textId="5B275377" w:rsidR="003A2C8A" w:rsidRPr="00EA76E6" w:rsidRDefault="00CA2403" w:rsidP="00C646BA">
      <w:pPr>
        <w:pStyle w:val="Titre1"/>
      </w:pPr>
      <w:bookmarkStart w:id="18" w:name="_Toc51608182"/>
      <w:bookmarkStart w:id="19" w:name="_Toc203664747"/>
      <w:r w:rsidRPr="00EA76E6">
        <w:lastRenderedPageBreak/>
        <w:t>CHAPITRE X</w:t>
      </w:r>
      <w:r w:rsidRPr="00EA76E6">
        <w:br/>
        <w:t>EXTRAIT DE L</w:t>
      </w:r>
      <w:r w:rsidR="00C646BA" w:rsidRPr="00EA76E6">
        <w:t>’</w:t>
      </w:r>
      <w:r w:rsidRPr="00EA76E6">
        <w:t>AGENDA DU DOCTEUR WATSON</w:t>
      </w:r>
      <w:bookmarkEnd w:id="18"/>
      <w:bookmarkEnd w:id="19"/>
      <w:r w:rsidR="003A2C8A" w:rsidRPr="00EA76E6">
        <w:br/>
      </w:r>
    </w:p>
    <w:p w14:paraId="635D8EAF" w14:textId="77777777" w:rsidR="00C646BA" w:rsidRPr="00EA76E6" w:rsidRDefault="00CA2403" w:rsidP="00C646BA">
      <w:r w:rsidRPr="00EA76E6">
        <w:t>Jusqu</w:t>
      </w:r>
      <w:r w:rsidR="00C646BA" w:rsidRPr="00EA76E6">
        <w:t>’</w:t>
      </w:r>
      <w:r w:rsidRPr="00EA76E6">
        <w:t>ici j</w:t>
      </w:r>
      <w:r w:rsidR="00C646BA" w:rsidRPr="00EA76E6">
        <w:t>’</w:t>
      </w:r>
      <w:r w:rsidRPr="00EA76E6">
        <w:t>ai pu reproduire les rapports que j</w:t>
      </w:r>
      <w:r w:rsidR="00C646BA" w:rsidRPr="00EA76E6">
        <w:t>’</w:t>
      </w:r>
      <w:r w:rsidRPr="00EA76E6">
        <w:t>ai expédiés durant ces premiers jours à Sherlock Holmes</w:t>
      </w:r>
      <w:r w:rsidR="00C646BA" w:rsidRPr="00EA76E6">
        <w:t xml:space="preserve">. </w:t>
      </w:r>
      <w:r w:rsidRPr="00EA76E6">
        <w:t>Maintenant je suis arrivé à un point de mon récit où je me vois contraint d</w:t>
      </w:r>
      <w:r w:rsidR="00C646BA" w:rsidRPr="00EA76E6">
        <w:t>’</w:t>
      </w:r>
      <w:r w:rsidRPr="00EA76E6">
        <w:t>abandonner cette méthode et de me fier une fois de plus à mes souvenirs que confirme l</w:t>
      </w:r>
      <w:r w:rsidR="00C646BA" w:rsidRPr="00EA76E6">
        <w:t>’</w:t>
      </w:r>
      <w:r w:rsidRPr="00EA76E6">
        <w:t>agenda que je tenais à l</w:t>
      </w:r>
      <w:r w:rsidR="00C646BA" w:rsidRPr="00EA76E6">
        <w:t>’</w:t>
      </w:r>
      <w:r w:rsidRPr="00EA76E6">
        <w:t>époque</w:t>
      </w:r>
      <w:r w:rsidR="00C646BA" w:rsidRPr="00EA76E6">
        <w:t xml:space="preserve">. </w:t>
      </w:r>
      <w:r w:rsidRPr="00EA76E6">
        <w:t>Quelques extraits de celui-ci me permettront de décrire des scènes dont chaque détail reste fixé dans ma mémoire</w:t>
      </w:r>
      <w:r w:rsidR="00C646BA" w:rsidRPr="00EA76E6">
        <w:t xml:space="preserve">. </w:t>
      </w:r>
      <w:r w:rsidRPr="00EA76E6">
        <w:t>Je co</w:t>
      </w:r>
      <w:r w:rsidRPr="00EA76E6">
        <w:t>m</w:t>
      </w:r>
      <w:r w:rsidRPr="00EA76E6">
        <w:t>mence donc par la matinée qui suivit notre vaine chasse au fo</w:t>
      </w:r>
      <w:r w:rsidRPr="00EA76E6">
        <w:t>r</w:t>
      </w:r>
      <w:r w:rsidRPr="00EA76E6">
        <w:t>çat et nos aventures peu banales sur la lande</w:t>
      </w:r>
      <w:r w:rsidR="00C646BA" w:rsidRPr="00EA76E6">
        <w:t>.</w:t>
      </w:r>
    </w:p>
    <w:p w14:paraId="51816A1B" w14:textId="70A15B9E" w:rsidR="00C646BA" w:rsidRPr="00EA76E6" w:rsidRDefault="00CA2403" w:rsidP="00C646BA">
      <w:pPr>
        <w:jc w:val="right"/>
        <w:rPr>
          <w:b/>
          <w:bCs/>
        </w:rPr>
      </w:pPr>
      <w:r w:rsidRPr="00EA76E6">
        <w:rPr>
          <w:b/>
          <w:bCs/>
        </w:rPr>
        <w:t>1</w:t>
      </w:r>
      <w:r w:rsidR="00C646BA" w:rsidRPr="00EA76E6">
        <w:rPr>
          <w:b/>
          <w:bCs/>
        </w:rPr>
        <w:t>6 octobre.</w:t>
      </w:r>
    </w:p>
    <w:p w14:paraId="117E647B" w14:textId="3A7DAFB8" w:rsidR="00C646BA" w:rsidRPr="00EA76E6" w:rsidRDefault="00CA2403" w:rsidP="00C646BA">
      <w:r w:rsidRPr="00EA76E6">
        <w:t>Jour triste avec brouillard et crachin</w:t>
      </w:r>
      <w:r w:rsidR="00C646BA" w:rsidRPr="00EA76E6">
        <w:t xml:space="preserve">. </w:t>
      </w:r>
      <w:r w:rsidRPr="00EA76E6">
        <w:t>Le manoir est cerné par des nuages qui roulent bas</w:t>
      </w:r>
      <w:r w:rsidR="00C646BA" w:rsidRPr="00EA76E6">
        <w:t xml:space="preserve">, </w:t>
      </w:r>
      <w:r w:rsidRPr="00EA76E6">
        <w:t>qui se soulèvent de temps à autre pour nous montrer les courbes mornes de la lande</w:t>
      </w:r>
      <w:r w:rsidR="00C646BA" w:rsidRPr="00EA76E6">
        <w:t xml:space="preserve">, </w:t>
      </w:r>
      <w:r w:rsidRPr="00EA76E6">
        <w:t>les mi</w:t>
      </w:r>
      <w:r w:rsidRPr="00EA76E6">
        <w:t>n</w:t>
      </w:r>
      <w:r w:rsidRPr="00EA76E6">
        <w:t>ces veines d</w:t>
      </w:r>
      <w:r w:rsidR="00C646BA" w:rsidRPr="00EA76E6">
        <w:t>’</w:t>
      </w:r>
      <w:r w:rsidRPr="00EA76E6">
        <w:t>argent sur les flancs des collines</w:t>
      </w:r>
      <w:r w:rsidR="00C646BA" w:rsidRPr="00EA76E6">
        <w:t xml:space="preserve">, </w:t>
      </w:r>
      <w:r w:rsidRPr="00EA76E6">
        <w:t>et les rochers lointains qui luisent quand la lumière frappe leurs faces h</w:t>
      </w:r>
      <w:r w:rsidRPr="00EA76E6">
        <w:t>u</w:t>
      </w:r>
      <w:r w:rsidRPr="00EA76E6">
        <w:t>mides</w:t>
      </w:r>
      <w:r w:rsidR="00C646BA" w:rsidRPr="00EA76E6">
        <w:t xml:space="preserve">. </w:t>
      </w:r>
      <w:r w:rsidRPr="00EA76E6">
        <w:t>La mélancolie est à l</w:t>
      </w:r>
      <w:r w:rsidR="00C646BA" w:rsidRPr="00EA76E6">
        <w:t>’</w:t>
      </w:r>
      <w:r w:rsidRPr="00EA76E6">
        <w:t>intérieur comme à l</w:t>
      </w:r>
      <w:r w:rsidR="00C646BA" w:rsidRPr="00EA76E6">
        <w:t>’</w:t>
      </w:r>
      <w:r w:rsidRPr="00EA76E6">
        <w:t>extérieur</w:t>
      </w:r>
      <w:r w:rsidR="00C646BA" w:rsidRPr="00EA76E6">
        <w:t xml:space="preserve">. </w:t>
      </w:r>
      <w:r w:rsidRPr="00EA76E6">
        <w:t xml:space="preserve">Le </w:t>
      </w:r>
      <w:r w:rsidR="005E5AD1" w:rsidRPr="00EA76E6">
        <w:t>baronnet</w:t>
      </w:r>
      <w:r w:rsidR="00C646BA" w:rsidRPr="00EA76E6">
        <w:t xml:space="preserve">, </w:t>
      </w:r>
      <w:r w:rsidRPr="00EA76E6">
        <w:t>après l</w:t>
      </w:r>
      <w:r w:rsidR="00C646BA" w:rsidRPr="00EA76E6">
        <w:t>’</w:t>
      </w:r>
      <w:r w:rsidRPr="00EA76E6">
        <w:t>excitation de la nuit</w:t>
      </w:r>
      <w:r w:rsidR="00C646BA" w:rsidRPr="00EA76E6">
        <w:t xml:space="preserve">, </w:t>
      </w:r>
      <w:r w:rsidRPr="00EA76E6">
        <w:t>a les nerfs à plat</w:t>
      </w:r>
      <w:r w:rsidR="00C646BA" w:rsidRPr="00EA76E6">
        <w:t xml:space="preserve">. </w:t>
      </w:r>
      <w:r w:rsidRPr="00EA76E6">
        <w:t>Moi-même je sens un poids sur mon cœur et je redoute un danger imminent</w:t>
      </w:r>
      <w:r w:rsidR="00C646BA" w:rsidRPr="00EA76E6">
        <w:t xml:space="preserve">, </w:t>
      </w:r>
      <w:r w:rsidRPr="00EA76E6">
        <w:t>d</w:t>
      </w:r>
      <w:r w:rsidR="00C646BA" w:rsidRPr="00EA76E6">
        <w:t>’</w:t>
      </w:r>
      <w:r w:rsidRPr="00EA76E6">
        <w:t>autant plus terrible qu</w:t>
      </w:r>
      <w:r w:rsidR="00C646BA" w:rsidRPr="00EA76E6">
        <w:t>’</w:t>
      </w:r>
      <w:r w:rsidRPr="00EA76E6">
        <w:t>indéfinissable</w:t>
      </w:r>
      <w:r w:rsidR="00C646BA" w:rsidRPr="00EA76E6">
        <w:t>.</w:t>
      </w:r>
    </w:p>
    <w:p w14:paraId="3DC0C615" w14:textId="77777777" w:rsidR="00C646BA" w:rsidRPr="00EA76E6" w:rsidRDefault="00CA2403" w:rsidP="00C646BA">
      <w:r w:rsidRPr="00EA76E6">
        <w:t>N</w:t>
      </w:r>
      <w:r w:rsidR="00C646BA" w:rsidRPr="00EA76E6">
        <w:t>’</w:t>
      </w:r>
      <w:r w:rsidRPr="00EA76E6">
        <w:t>ai-je pas de solides raisons pour craindre le pire</w:t>
      </w:r>
      <w:r w:rsidR="00C646BA" w:rsidRPr="00EA76E6">
        <w:t xml:space="preserve"> ? </w:t>
      </w:r>
      <w:r w:rsidRPr="00EA76E6">
        <w:t>Cons</w:t>
      </w:r>
      <w:r w:rsidRPr="00EA76E6">
        <w:t>i</w:t>
      </w:r>
      <w:r w:rsidRPr="00EA76E6">
        <w:t>dérons la longue succession d</w:t>
      </w:r>
      <w:r w:rsidR="00C646BA" w:rsidRPr="00EA76E6">
        <w:t>’</w:t>
      </w:r>
      <w:r w:rsidRPr="00EA76E6">
        <w:t>incidents qui tous soulignent la sinistre influence qui nous entoure</w:t>
      </w:r>
      <w:r w:rsidR="00C646BA" w:rsidRPr="00EA76E6">
        <w:t xml:space="preserve">. </w:t>
      </w:r>
      <w:r w:rsidRPr="00EA76E6">
        <w:t>Il y a la mort du dernier o</w:t>
      </w:r>
      <w:r w:rsidRPr="00EA76E6">
        <w:t>c</w:t>
      </w:r>
      <w:r w:rsidRPr="00EA76E6">
        <w:t>cupant du manoir</w:t>
      </w:r>
      <w:r w:rsidR="00C646BA" w:rsidRPr="00EA76E6">
        <w:t xml:space="preserve">, </w:t>
      </w:r>
      <w:r w:rsidRPr="00EA76E6">
        <w:t>mort qui s</w:t>
      </w:r>
      <w:r w:rsidR="00C646BA" w:rsidRPr="00EA76E6">
        <w:t>’</w:t>
      </w:r>
      <w:r w:rsidRPr="00EA76E6">
        <w:t>accorde si exactement avec la l</w:t>
      </w:r>
      <w:r w:rsidRPr="00EA76E6">
        <w:t>é</w:t>
      </w:r>
      <w:r w:rsidRPr="00EA76E6">
        <w:t>gende familiale</w:t>
      </w:r>
      <w:r w:rsidR="00C646BA" w:rsidRPr="00EA76E6">
        <w:t xml:space="preserve">. </w:t>
      </w:r>
      <w:r w:rsidRPr="00EA76E6">
        <w:t xml:space="preserve">Il y a les rapports répétés des paysans </w:t>
      </w:r>
      <w:r w:rsidRPr="00EA76E6">
        <w:lastRenderedPageBreak/>
        <w:t>touchant l</w:t>
      </w:r>
      <w:r w:rsidR="00C646BA" w:rsidRPr="00EA76E6">
        <w:t>’</w:t>
      </w:r>
      <w:r w:rsidRPr="00EA76E6">
        <w:t>apparition d</w:t>
      </w:r>
      <w:r w:rsidR="00C646BA" w:rsidRPr="00EA76E6">
        <w:t>’</w:t>
      </w:r>
      <w:r w:rsidRPr="00EA76E6">
        <w:t>une bête monstrueuse sur la lande</w:t>
      </w:r>
      <w:r w:rsidR="00C646BA" w:rsidRPr="00EA76E6">
        <w:t xml:space="preserve">. </w:t>
      </w:r>
      <w:r w:rsidRPr="00EA76E6">
        <w:t>N</w:t>
      </w:r>
      <w:r w:rsidR="00C646BA" w:rsidRPr="00EA76E6">
        <w:t>’</w:t>
      </w:r>
      <w:r w:rsidRPr="00EA76E6">
        <w:t>ai-je pas moi-même entendu de mes propres oreilles par deux fois un bruit qui ressemblait à l</w:t>
      </w:r>
      <w:r w:rsidR="00C646BA" w:rsidRPr="00EA76E6">
        <w:t>’</w:t>
      </w:r>
      <w:r w:rsidRPr="00EA76E6">
        <w:t>aboiement d</w:t>
      </w:r>
      <w:r w:rsidR="00C646BA" w:rsidRPr="00EA76E6">
        <w:t>’</w:t>
      </w:r>
      <w:r w:rsidRPr="00EA76E6">
        <w:t>un chien</w:t>
      </w:r>
      <w:r w:rsidR="00C646BA" w:rsidRPr="00EA76E6">
        <w:t xml:space="preserve"> ? </w:t>
      </w:r>
      <w:r w:rsidRPr="00EA76E6">
        <w:t>Il est i</w:t>
      </w:r>
      <w:r w:rsidRPr="00EA76E6">
        <w:t>n</w:t>
      </w:r>
      <w:r w:rsidRPr="00EA76E6">
        <w:t>croyable</w:t>
      </w:r>
      <w:r w:rsidR="00C646BA" w:rsidRPr="00EA76E6">
        <w:t xml:space="preserve">, </w:t>
      </w:r>
      <w:r w:rsidRPr="00EA76E6">
        <w:t>impossible que les lois ordinaires de la nature soient violées</w:t>
      </w:r>
      <w:r w:rsidR="00C646BA" w:rsidRPr="00EA76E6">
        <w:t xml:space="preserve">. </w:t>
      </w:r>
      <w:r w:rsidRPr="00EA76E6">
        <w:t>Un chien fantôme ne laisse pas d</w:t>
      </w:r>
      <w:r w:rsidR="00C646BA" w:rsidRPr="00EA76E6">
        <w:t>’</w:t>
      </w:r>
      <w:r w:rsidRPr="00EA76E6">
        <w:t>empreintes mat</w:t>
      </w:r>
      <w:r w:rsidRPr="00EA76E6">
        <w:t>é</w:t>
      </w:r>
      <w:r w:rsidRPr="00EA76E6">
        <w:t>rielles</w:t>
      </w:r>
      <w:r w:rsidR="00C646BA" w:rsidRPr="00EA76E6">
        <w:t xml:space="preserve">, </w:t>
      </w:r>
      <w:r w:rsidRPr="00EA76E6">
        <w:t>ne remplit pas l</w:t>
      </w:r>
      <w:r w:rsidR="00C646BA" w:rsidRPr="00EA76E6">
        <w:t>’</w:t>
      </w:r>
      <w:r w:rsidRPr="00EA76E6">
        <w:t>air de son cri</w:t>
      </w:r>
      <w:r w:rsidR="00C646BA" w:rsidRPr="00EA76E6">
        <w:t xml:space="preserve">. </w:t>
      </w:r>
      <w:r w:rsidRPr="00EA76E6">
        <w:t>Stapleton peut admettre une telle superstition</w:t>
      </w:r>
      <w:r w:rsidR="00C646BA" w:rsidRPr="00EA76E6">
        <w:t xml:space="preserve">, </w:t>
      </w:r>
      <w:r w:rsidRPr="00EA76E6">
        <w:t>et Mortimer aussi</w:t>
      </w:r>
      <w:r w:rsidR="00C646BA" w:rsidRPr="00EA76E6">
        <w:t xml:space="preserve"> ; </w:t>
      </w:r>
      <w:r w:rsidRPr="00EA76E6">
        <w:t>mais si je n</w:t>
      </w:r>
      <w:r w:rsidR="00C646BA" w:rsidRPr="00EA76E6">
        <w:t>’</w:t>
      </w:r>
      <w:r w:rsidRPr="00EA76E6">
        <w:t>ai qu</w:t>
      </w:r>
      <w:r w:rsidR="00C646BA" w:rsidRPr="00EA76E6">
        <w:t>’</w:t>
      </w:r>
      <w:r w:rsidRPr="00EA76E6">
        <w:t>une qualité</w:t>
      </w:r>
      <w:r w:rsidR="00C646BA" w:rsidRPr="00EA76E6">
        <w:t xml:space="preserve">, </w:t>
      </w:r>
      <w:r w:rsidRPr="00EA76E6">
        <w:t>c</w:t>
      </w:r>
      <w:r w:rsidR="00C646BA" w:rsidRPr="00EA76E6">
        <w:t>’</w:t>
      </w:r>
      <w:r w:rsidRPr="00EA76E6">
        <w:t>est le bon sens</w:t>
      </w:r>
      <w:r w:rsidR="00C646BA" w:rsidRPr="00EA76E6">
        <w:t xml:space="preserve">, </w:t>
      </w:r>
      <w:r w:rsidRPr="00EA76E6">
        <w:t>et rien ne me fera croire à des énorm</w:t>
      </w:r>
      <w:r w:rsidRPr="00EA76E6">
        <w:t>i</w:t>
      </w:r>
      <w:r w:rsidRPr="00EA76E6">
        <w:t>tés p</w:t>
      </w:r>
      <w:r w:rsidRPr="00EA76E6">
        <w:t>a</w:t>
      </w:r>
      <w:r w:rsidRPr="00EA76E6">
        <w:t>reilles</w:t>
      </w:r>
      <w:r w:rsidR="00C646BA" w:rsidRPr="00EA76E6">
        <w:t xml:space="preserve">. </w:t>
      </w:r>
      <w:r w:rsidRPr="00EA76E6">
        <w:t>Y croire serait descendre au niveau de ces pauvres paysans qui ne se contentent pas d</w:t>
      </w:r>
      <w:r w:rsidR="00C646BA" w:rsidRPr="00EA76E6">
        <w:t>’</w:t>
      </w:r>
      <w:r w:rsidRPr="00EA76E6">
        <w:t>un simple chien du diable</w:t>
      </w:r>
      <w:r w:rsidR="00C646BA" w:rsidRPr="00EA76E6">
        <w:t xml:space="preserve">, </w:t>
      </w:r>
      <w:r w:rsidRPr="00EA76E6">
        <w:t>mais qui éprouvent le besoin de le dépeindre avec les feux de l</w:t>
      </w:r>
      <w:r w:rsidR="00C646BA" w:rsidRPr="00EA76E6">
        <w:t>’</w:t>
      </w:r>
      <w:r w:rsidRPr="00EA76E6">
        <w:t>enfer jaillissant de sa gueule et de ses yeux</w:t>
      </w:r>
      <w:r w:rsidR="00C646BA" w:rsidRPr="00EA76E6">
        <w:t xml:space="preserve">. </w:t>
      </w:r>
      <w:r w:rsidRPr="00EA76E6">
        <w:t>Holmes n</w:t>
      </w:r>
      <w:r w:rsidR="00C646BA" w:rsidRPr="00EA76E6">
        <w:t>’</w:t>
      </w:r>
      <w:r w:rsidRPr="00EA76E6">
        <w:t>accorderait aucun crédit à ces fables</w:t>
      </w:r>
      <w:r w:rsidR="00C646BA" w:rsidRPr="00EA76E6">
        <w:t xml:space="preserve">. </w:t>
      </w:r>
      <w:r w:rsidRPr="00EA76E6">
        <w:t>Or</w:t>
      </w:r>
      <w:r w:rsidR="00C646BA" w:rsidRPr="00EA76E6">
        <w:t xml:space="preserve">, </w:t>
      </w:r>
      <w:r w:rsidRPr="00EA76E6">
        <w:t>je suis son représe</w:t>
      </w:r>
      <w:r w:rsidRPr="00EA76E6">
        <w:t>n</w:t>
      </w:r>
      <w:r w:rsidRPr="00EA76E6">
        <w:t>tant</w:t>
      </w:r>
      <w:r w:rsidR="00C646BA" w:rsidRPr="00EA76E6">
        <w:t xml:space="preserve">. </w:t>
      </w:r>
      <w:r w:rsidRPr="00EA76E6">
        <w:t>Mais les faits étant les faits</w:t>
      </w:r>
      <w:r w:rsidR="00C646BA" w:rsidRPr="00EA76E6">
        <w:t xml:space="preserve">, </w:t>
      </w:r>
      <w:r w:rsidRPr="00EA76E6">
        <w:t>j</w:t>
      </w:r>
      <w:r w:rsidR="00C646BA" w:rsidRPr="00EA76E6">
        <w:t>’</w:t>
      </w:r>
      <w:r w:rsidRPr="00EA76E6">
        <w:t>ai par deux fois entendu ce cri sur la lande</w:t>
      </w:r>
      <w:r w:rsidR="00C646BA" w:rsidRPr="00EA76E6">
        <w:t xml:space="preserve">. </w:t>
      </w:r>
      <w:r w:rsidRPr="00EA76E6">
        <w:t>Si j</w:t>
      </w:r>
      <w:r w:rsidR="00C646BA" w:rsidRPr="00EA76E6">
        <w:t>’</w:t>
      </w:r>
      <w:r w:rsidRPr="00EA76E6">
        <w:t>admets qu</w:t>
      </w:r>
      <w:r w:rsidR="00C646BA" w:rsidRPr="00EA76E6">
        <w:t>’</w:t>
      </w:r>
      <w:r w:rsidRPr="00EA76E6">
        <w:t>un grand chien erre réellement sur la lande</w:t>
      </w:r>
      <w:r w:rsidR="00C646BA" w:rsidRPr="00EA76E6">
        <w:t xml:space="preserve">, </w:t>
      </w:r>
      <w:r w:rsidRPr="00EA76E6">
        <w:t>cette hypothèse explique presque tout</w:t>
      </w:r>
      <w:r w:rsidR="00C646BA" w:rsidRPr="00EA76E6">
        <w:t xml:space="preserve">. </w:t>
      </w:r>
      <w:r w:rsidRPr="00EA76E6">
        <w:t>Mais où pourrait se dissimuler une bête pareille</w:t>
      </w:r>
      <w:r w:rsidR="00C646BA" w:rsidRPr="00EA76E6">
        <w:t xml:space="preserve"> ? </w:t>
      </w:r>
      <w:r w:rsidRPr="00EA76E6">
        <w:t>Où va-t-elle chercher sa nourriture</w:t>
      </w:r>
      <w:r w:rsidR="00C646BA" w:rsidRPr="00EA76E6">
        <w:t xml:space="preserve"> ? </w:t>
      </w:r>
      <w:r w:rsidRPr="00EA76E6">
        <w:t>D</w:t>
      </w:r>
      <w:r w:rsidR="00C646BA" w:rsidRPr="00EA76E6">
        <w:t>’</w:t>
      </w:r>
      <w:r w:rsidRPr="00EA76E6">
        <w:t>où vient-elle</w:t>
      </w:r>
      <w:r w:rsidR="00C646BA" w:rsidRPr="00EA76E6">
        <w:t xml:space="preserve"> ? </w:t>
      </w:r>
      <w:r w:rsidRPr="00EA76E6">
        <w:t>Comment se fait-il que pe</w:t>
      </w:r>
      <w:r w:rsidRPr="00EA76E6">
        <w:t>r</w:t>
      </w:r>
      <w:r w:rsidRPr="00EA76E6">
        <w:t>sonne ne l</w:t>
      </w:r>
      <w:r w:rsidR="00C646BA" w:rsidRPr="00EA76E6">
        <w:t>’</w:t>
      </w:r>
      <w:r w:rsidRPr="00EA76E6">
        <w:t>ait vue de jour</w:t>
      </w:r>
      <w:r w:rsidR="00C646BA" w:rsidRPr="00EA76E6">
        <w:t> ?</w:t>
      </w:r>
    </w:p>
    <w:p w14:paraId="5812A91C" w14:textId="77777777" w:rsidR="00C646BA" w:rsidRPr="00EA76E6" w:rsidRDefault="00CA2403" w:rsidP="00C646BA">
      <w:r w:rsidRPr="00EA76E6">
        <w:t>L</w:t>
      </w:r>
      <w:r w:rsidR="00C646BA" w:rsidRPr="00EA76E6">
        <w:t>’</w:t>
      </w:r>
      <w:r w:rsidRPr="00EA76E6">
        <w:t>explication naturelle s</w:t>
      </w:r>
      <w:r w:rsidR="00C646BA" w:rsidRPr="00EA76E6">
        <w:t>’</w:t>
      </w:r>
      <w:r w:rsidRPr="00EA76E6">
        <w:t>entoure d</w:t>
      </w:r>
      <w:r w:rsidR="00C646BA" w:rsidRPr="00EA76E6">
        <w:t>’</w:t>
      </w:r>
      <w:r w:rsidRPr="00EA76E6">
        <w:t>autant de difficultés que l</w:t>
      </w:r>
      <w:r w:rsidR="00C646BA" w:rsidRPr="00EA76E6">
        <w:t>’</w:t>
      </w:r>
      <w:r w:rsidRPr="00EA76E6">
        <w:t>autre</w:t>
      </w:r>
      <w:r w:rsidR="00C646BA" w:rsidRPr="00EA76E6">
        <w:t xml:space="preserve">. </w:t>
      </w:r>
      <w:r w:rsidRPr="00EA76E6">
        <w:t>Et en dehors du chien</w:t>
      </w:r>
      <w:r w:rsidR="00C646BA" w:rsidRPr="00EA76E6">
        <w:t xml:space="preserve">, </w:t>
      </w:r>
      <w:r w:rsidRPr="00EA76E6">
        <w:t>subsistent cet espion dans Londres</w:t>
      </w:r>
      <w:r w:rsidR="00C646BA" w:rsidRPr="00EA76E6">
        <w:t xml:space="preserve">, </w:t>
      </w:r>
      <w:r w:rsidRPr="00EA76E6">
        <w:t>l</w:t>
      </w:r>
      <w:r w:rsidR="00C646BA" w:rsidRPr="00EA76E6">
        <w:t>’</w:t>
      </w:r>
      <w:r w:rsidRPr="00EA76E6">
        <w:t>homme dans le fiacre</w:t>
      </w:r>
      <w:r w:rsidR="00C646BA" w:rsidRPr="00EA76E6">
        <w:t xml:space="preserve">, </w:t>
      </w:r>
      <w:r w:rsidRPr="00EA76E6">
        <w:t>et la lettre qui mettait Sir He</w:t>
      </w:r>
      <w:r w:rsidRPr="00EA76E6">
        <w:t>n</w:t>
      </w:r>
      <w:r w:rsidRPr="00EA76E6">
        <w:t>ry en garde contre la lande</w:t>
      </w:r>
      <w:r w:rsidR="00C646BA" w:rsidRPr="00EA76E6">
        <w:t xml:space="preserve">. </w:t>
      </w:r>
      <w:r w:rsidRPr="00EA76E6">
        <w:t>Voilà au moins du réel</w:t>
      </w:r>
      <w:r w:rsidR="00C646BA" w:rsidRPr="00EA76E6">
        <w:t xml:space="preserve"> ! </w:t>
      </w:r>
      <w:r w:rsidRPr="00EA76E6">
        <w:t>Mais il peut s</w:t>
      </w:r>
      <w:r w:rsidR="00C646BA" w:rsidRPr="00EA76E6">
        <w:t>’</w:t>
      </w:r>
      <w:r w:rsidRPr="00EA76E6">
        <w:t>agir d</w:t>
      </w:r>
      <w:r w:rsidR="00C646BA" w:rsidRPr="00EA76E6">
        <w:t>’</w:t>
      </w:r>
      <w:r w:rsidRPr="00EA76E6">
        <w:t>un protecteur ou cet ennemi</w:t>
      </w:r>
      <w:r w:rsidR="00C646BA" w:rsidRPr="00EA76E6">
        <w:t xml:space="preserve"> ? </w:t>
      </w:r>
      <w:r w:rsidRPr="00EA76E6">
        <w:t>Est-il resté dans Londres</w:t>
      </w:r>
      <w:r w:rsidR="00C646BA" w:rsidRPr="00EA76E6">
        <w:t xml:space="preserve"> ? </w:t>
      </w:r>
      <w:r w:rsidRPr="00EA76E6">
        <w:t>Nous a-t-il suivis ici</w:t>
      </w:r>
      <w:r w:rsidR="00C646BA" w:rsidRPr="00EA76E6">
        <w:t xml:space="preserve"> ? </w:t>
      </w:r>
      <w:r w:rsidRPr="00EA76E6">
        <w:t>Se peut-il que ce soit lui</w:t>
      </w:r>
      <w:r w:rsidR="00C646BA" w:rsidRPr="00EA76E6">
        <w:t xml:space="preserve">… </w:t>
      </w:r>
      <w:r w:rsidRPr="00EA76E6">
        <w:t>oui</w:t>
      </w:r>
      <w:r w:rsidR="00C646BA" w:rsidRPr="00EA76E6">
        <w:t xml:space="preserve">, </w:t>
      </w:r>
      <w:r w:rsidRPr="00EA76E6">
        <w:t>que ce soit l</w:t>
      </w:r>
      <w:r w:rsidR="00C646BA" w:rsidRPr="00EA76E6">
        <w:t>’</w:t>
      </w:r>
      <w:r w:rsidRPr="00EA76E6">
        <w:t>inconnu que j</w:t>
      </w:r>
      <w:r w:rsidR="00C646BA" w:rsidRPr="00EA76E6">
        <w:t>’</w:t>
      </w:r>
      <w:r w:rsidRPr="00EA76E6">
        <w:t>ai vu sur le pic</w:t>
      </w:r>
      <w:r w:rsidR="00C646BA" w:rsidRPr="00EA76E6">
        <w:t> ?</w:t>
      </w:r>
    </w:p>
    <w:p w14:paraId="7E77BA7B" w14:textId="77777777" w:rsidR="00C646BA" w:rsidRPr="00EA76E6" w:rsidRDefault="00CA2403" w:rsidP="00C646BA">
      <w:r w:rsidRPr="00EA76E6">
        <w:t>Il est vrai que je n</w:t>
      </w:r>
      <w:r w:rsidR="00C646BA" w:rsidRPr="00EA76E6">
        <w:t>’</w:t>
      </w:r>
      <w:r w:rsidRPr="00EA76E6">
        <w:t>ai fait que l</w:t>
      </w:r>
      <w:r w:rsidR="00C646BA" w:rsidRPr="00EA76E6">
        <w:t>’</w:t>
      </w:r>
      <w:r w:rsidRPr="00EA76E6">
        <w:t>entrevoir</w:t>
      </w:r>
      <w:r w:rsidR="00C646BA" w:rsidRPr="00EA76E6">
        <w:t xml:space="preserve"> ; </w:t>
      </w:r>
      <w:r w:rsidRPr="00EA76E6">
        <w:t>pourtant je suis prêt à jurer</w:t>
      </w:r>
      <w:r w:rsidR="00C646BA" w:rsidRPr="00EA76E6">
        <w:t xml:space="preserve">, </w:t>
      </w:r>
      <w:r w:rsidRPr="00EA76E6">
        <w:t>par exemple</w:t>
      </w:r>
      <w:r w:rsidR="00C646BA" w:rsidRPr="00EA76E6">
        <w:t xml:space="preserve">, </w:t>
      </w:r>
      <w:r w:rsidRPr="00EA76E6">
        <w:t>qu</w:t>
      </w:r>
      <w:r w:rsidR="00C646BA" w:rsidRPr="00EA76E6">
        <w:t>’</w:t>
      </w:r>
      <w:r w:rsidRPr="00EA76E6">
        <w:t>il n</w:t>
      </w:r>
      <w:r w:rsidR="00C646BA" w:rsidRPr="00EA76E6">
        <w:t>’</w:t>
      </w:r>
      <w:r w:rsidRPr="00EA76E6">
        <w:t>est pas un habitant des env</w:t>
      </w:r>
      <w:r w:rsidRPr="00EA76E6">
        <w:t>i</w:t>
      </w:r>
      <w:r w:rsidRPr="00EA76E6">
        <w:t>rons</w:t>
      </w:r>
      <w:r w:rsidR="00C646BA" w:rsidRPr="00EA76E6">
        <w:t xml:space="preserve"> ; </w:t>
      </w:r>
      <w:r w:rsidRPr="00EA76E6">
        <w:t>je les connais</w:t>
      </w:r>
      <w:r w:rsidR="00C646BA" w:rsidRPr="00EA76E6">
        <w:t xml:space="preserve">. </w:t>
      </w:r>
      <w:r w:rsidRPr="00EA76E6">
        <w:t>Il était beaucoup plus grand que Stapleton</w:t>
      </w:r>
      <w:r w:rsidR="00C646BA" w:rsidRPr="00EA76E6">
        <w:t xml:space="preserve">, </w:t>
      </w:r>
      <w:r w:rsidRPr="00EA76E6">
        <w:t>beaucoup plu</w:t>
      </w:r>
      <w:r w:rsidR="00A3702F" w:rsidRPr="00EA76E6">
        <w:t>s</w:t>
      </w:r>
      <w:r w:rsidRPr="00EA76E6">
        <w:t xml:space="preserve"> mince que Frankland</w:t>
      </w:r>
      <w:r w:rsidR="00C646BA" w:rsidRPr="00EA76E6">
        <w:t xml:space="preserve">. </w:t>
      </w:r>
      <w:r w:rsidRPr="00EA76E6">
        <w:t>Il ressemblait plutôt à Barrymore</w:t>
      </w:r>
      <w:r w:rsidR="00C646BA" w:rsidRPr="00EA76E6">
        <w:t xml:space="preserve">, </w:t>
      </w:r>
      <w:r w:rsidRPr="00EA76E6">
        <w:t>que nous avions laissé derrière nous</w:t>
      </w:r>
      <w:r w:rsidR="00C646BA" w:rsidRPr="00EA76E6">
        <w:t xml:space="preserve">, </w:t>
      </w:r>
      <w:r w:rsidRPr="00EA76E6">
        <w:t>et dont je suis ce</w:t>
      </w:r>
      <w:r w:rsidRPr="00EA76E6">
        <w:t>r</w:t>
      </w:r>
      <w:r w:rsidRPr="00EA76E6">
        <w:t>tain qu</w:t>
      </w:r>
      <w:r w:rsidR="00C646BA" w:rsidRPr="00EA76E6">
        <w:t>’</w:t>
      </w:r>
      <w:r w:rsidRPr="00EA76E6">
        <w:t>il n</w:t>
      </w:r>
      <w:r w:rsidR="00C646BA" w:rsidRPr="00EA76E6">
        <w:t>’</w:t>
      </w:r>
      <w:r w:rsidRPr="00EA76E6">
        <w:t>a pu nous suivre</w:t>
      </w:r>
      <w:r w:rsidR="00C646BA" w:rsidRPr="00EA76E6">
        <w:t xml:space="preserve">. </w:t>
      </w:r>
      <w:r w:rsidRPr="00EA76E6">
        <w:t xml:space="preserve">Un inconnu donc nous </w:t>
      </w:r>
      <w:r w:rsidRPr="00EA76E6">
        <w:lastRenderedPageBreak/>
        <w:t>surveille ici</w:t>
      </w:r>
      <w:r w:rsidR="00C646BA" w:rsidRPr="00EA76E6">
        <w:t xml:space="preserve">, </w:t>
      </w:r>
      <w:r w:rsidRPr="00EA76E6">
        <w:t>de même qu</w:t>
      </w:r>
      <w:r w:rsidR="00C646BA" w:rsidRPr="00EA76E6">
        <w:t>’</w:t>
      </w:r>
      <w:r w:rsidRPr="00EA76E6">
        <w:t>un inconnu nous a suivis dans Londres</w:t>
      </w:r>
      <w:r w:rsidR="00C646BA" w:rsidRPr="00EA76E6">
        <w:t xml:space="preserve">. </w:t>
      </w:r>
      <w:r w:rsidRPr="00EA76E6">
        <w:t>Nous ne l</w:t>
      </w:r>
      <w:r w:rsidR="00C646BA" w:rsidRPr="00EA76E6">
        <w:t>’</w:t>
      </w:r>
      <w:r w:rsidRPr="00EA76E6">
        <w:t>avons jamais semé</w:t>
      </w:r>
      <w:r w:rsidR="00C646BA" w:rsidRPr="00EA76E6">
        <w:t xml:space="preserve">. </w:t>
      </w:r>
      <w:r w:rsidRPr="00EA76E6">
        <w:t>Si je pouvais lui mettre la main au co</w:t>
      </w:r>
      <w:r w:rsidRPr="00EA76E6">
        <w:t>l</w:t>
      </w:r>
      <w:r w:rsidRPr="00EA76E6">
        <w:t>let</w:t>
      </w:r>
      <w:r w:rsidR="00C646BA" w:rsidRPr="00EA76E6">
        <w:t xml:space="preserve">, </w:t>
      </w:r>
      <w:r w:rsidRPr="00EA76E6">
        <w:t>nous serions peut-être au bout de nos difficultés</w:t>
      </w:r>
      <w:r w:rsidR="00C646BA" w:rsidRPr="00EA76E6">
        <w:t xml:space="preserve">. </w:t>
      </w:r>
      <w:r w:rsidRPr="00EA76E6">
        <w:t>C</w:t>
      </w:r>
      <w:r w:rsidR="00C646BA" w:rsidRPr="00EA76E6">
        <w:t>’</w:t>
      </w:r>
      <w:r w:rsidRPr="00EA76E6">
        <w:t>est à ce but que je dois maintenant consacrer toutes mes énergies</w:t>
      </w:r>
      <w:r w:rsidR="00C646BA" w:rsidRPr="00EA76E6">
        <w:t>.</w:t>
      </w:r>
    </w:p>
    <w:p w14:paraId="14412D3C" w14:textId="3E7548A1" w:rsidR="00C646BA" w:rsidRPr="00EA76E6" w:rsidRDefault="00CA2403" w:rsidP="00C646BA">
      <w:r w:rsidRPr="00EA76E6">
        <w:t>Mon premier mouvement fut de m</w:t>
      </w:r>
      <w:r w:rsidR="00C646BA" w:rsidRPr="00EA76E6">
        <w:t>’</w:t>
      </w:r>
      <w:r w:rsidRPr="00EA76E6">
        <w:t>en ouvrir à Sir Henry</w:t>
      </w:r>
      <w:r w:rsidR="00C646BA" w:rsidRPr="00EA76E6">
        <w:t xml:space="preserve">. </w:t>
      </w:r>
      <w:r w:rsidRPr="00EA76E6">
        <w:t>Le deuxième</w:t>
      </w:r>
      <w:r w:rsidR="00C646BA" w:rsidRPr="00EA76E6">
        <w:t xml:space="preserve">, </w:t>
      </w:r>
      <w:r w:rsidRPr="00EA76E6">
        <w:t>et le plus sage</w:t>
      </w:r>
      <w:r w:rsidR="00C646BA" w:rsidRPr="00EA76E6">
        <w:t xml:space="preserve">, </w:t>
      </w:r>
      <w:r w:rsidRPr="00EA76E6">
        <w:t>fut de jouer mon jeu sans avertir quiconque</w:t>
      </w:r>
      <w:r w:rsidR="00C646BA" w:rsidRPr="00EA76E6">
        <w:t xml:space="preserve">. </w:t>
      </w:r>
      <w:r w:rsidRPr="00EA76E6">
        <w:t xml:space="preserve">Le </w:t>
      </w:r>
      <w:r w:rsidR="005E5AD1" w:rsidRPr="00EA76E6">
        <w:t>baronnet</w:t>
      </w:r>
      <w:r w:rsidRPr="00EA76E6">
        <w:t xml:space="preserve"> est taciturne</w:t>
      </w:r>
      <w:r w:rsidR="00C646BA" w:rsidRPr="00EA76E6">
        <w:t xml:space="preserve">, </w:t>
      </w:r>
      <w:r w:rsidRPr="00EA76E6">
        <w:t>distrait</w:t>
      </w:r>
      <w:r w:rsidR="00C646BA" w:rsidRPr="00EA76E6">
        <w:t xml:space="preserve">. </w:t>
      </w:r>
      <w:r w:rsidRPr="00EA76E6">
        <w:t>Ses nerfs ont été sérieusement secoués par ce cri sur la lande</w:t>
      </w:r>
      <w:r w:rsidR="00C646BA" w:rsidRPr="00EA76E6">
        <w:t xml:space="preserve">. </w:t>
      </w:r>
      <w:r w:rsidRPr="00EA76E6">
        <w:t>Je ne dirai rien qui puisse ajouter à son malaise</w:t>
      </w:r>
      <w:r w:rsidR="00C646BA" w:rsidRPr="00EA76E6">
        <w:t xml:space="preserve">, </w:t>
      </w:r>
      <w:r w:rsidRPr="00EA76E6">
        <w:t>mais je prendrai les mesures co</w:t>
      </w:r>
      <w:r w:rsidRPr="00EA76E6">
        <w:t>m</w:t>
      </w:r>
      <w:r w:rsidRPr="00EA76E6">
        <w:t>patibles avec mes projets</w:t>
      </w:r>
      <w:r w:rsidR="00C646BA" w:rsidRPr="00EA76E6">
        <w:t>.</w:t>
      </w:r>
    </w:p>
    <w:p w14:paraId="44503DD5" w14:textId="4C521FA8" w:rsidR="00C646BA" w:rsidRPr="00EA76E6" w:rsidRDefault="00CA2403" w:rsidP="00C646BA">
      <w:r w:rsidRPr="00EA76E6">
        <w:t>Un petit incident se produisit ce matin après le déjeuner</w:t>
      </w:r>
      <w:r w:rsidR="00C646BA" w:rsidRPr="00EA76E6">
        <w:t xml:space="preserve">. </w:t>
      </w:r>
      <w:r w:rsidRPr="00EA76E6">
        <w:t>Barrymore sollicita un entretien avec Sir Henry</w:t>
      </w:r>
      <w:r w:rsidR="00C646BA" w:rsidRPr="00EA76E6">
        <w:t xml:space="preserve">, </w:t>
      </w:r>
      <w:r w:rsidRPr="00EA76E6">
        <w:t>et ils s</w:t>
      </w:r>
      <w:r w:rsidR="00C646BA" w:rsidRPr="00EA76E6">
        <w:t>’</w:t>
      </w:r>
      <w:r w:rsidRPr="00EA76E6">
        <w:t>enfermèrent quelques instants dans le bureau</w:t>
      </w:r>
      <w:r w:rsidR="00C646BA" w:rsidRPr="00EA76E6">
        <w:t xml:space="preserve">. </w:t>
      </w:r>
      <w:r w:rsidRPr="00EA76E6">
        <w:t>Assis dans la salle de billard j</w:t>
      </w:r>
      <w:r w:rsidR="00C646BA" w:rsidRPr="00EA76E6">
        <w:t>’</w:t>
      </w:r>
      <w:r w:rsidRPr="00EA76E6">
        <w:t>entendis par intermittence les voix monter de ton</w:t>
      </w:r>
      <w:r w:rsidR="00C646BA" w:rsidRPr="00EA76E6">
        <w:t xml:space="preserve">, </w:t>
      </w:r>
      <w:r w:rsidRPr="00EA76E6">
        <w:t>et je pus deviner le sujet de la discussion</w:t>
      </w:r>
      <w:r w:rsidR="00C646BA" w:rsidRPr="00EA76E6">
        <w:t xml:space="preserve">. </w:t>
      </w:r>
      <w:r w:rsidRPr="00EA76E6">
        <w:t xml:space="preserve">Finalement le </w:t>
      </w:r>
      <w:r w:rsidR="005E5AD1" w:rsidRPr="00EA76E6">
        <w:t>baronnet</w:t>
      </w:r>
      <w:r w:rsidRPr="00EA76E6">
        <w:t xml:space="preserve"> ouvrit sa porte et m</w:t>
      </w:r>
      <w:r w:rsidR="00C646BA" w:rsidRPr="00EA76E6">
        <w:t>’</w:t>
      </w:r>
      <w:r w:rsidRPr="00EA76E6">
        <w:t>appela</w:t>
      </w:r>
      <w:r w:rsidR="00C646BA" w:rsidRPr="00EA76E6">
        <w:t>.</w:t>
      </w:r>
    </w:p>
    <w:p w14:paraId="15AA7A12" w14:textId="23711570" w:rsidR="00C646BA" w:rsidRPr="00EA76E6" w:rsidRDefault="00C646BA" w:rsidP="00C646BA">
      <w:r w:rsidRPr="00EA76E6">
        <w:t>« </w:t>
      </w:r>
      <w:r w:rsidR="00CA2403" w:rsidRPr="00EA76E6">
        <w:t>Barrymore considère qu</w:t>
      </w:r>
      <w:r w:rsidRPr="00EA76E6">
        <w:t>’</w:t>
      </w:r>
      <w:r w:rsidR="00CA2403" w:rsidRPr="00EA76E6">
        <w:t>il a un reproche à nous adresser</w:t>
      </w:r>
      <w:r w:rsidRPr="00EA76E6">
        <w:t xml:space="preserve">, </w:t>
      </w:r>
      <w:r w:rsidR="00CA2403" w:rsidRPr="00EA76E6">
        <w:t>me dit-il</w:t>
      </w:r>
      <w:r w:rsidRPr="00EA76E6">
        <w:t xml:space="preserve">. </w:t>
      </w:r>
      <w:r w:rsidR="00CA2403" w:rsidRPr="00EA76E6">
        <w:t>Il pense que ça été déloyal de pourchasser son beau-frère</w:t>
      </w:r>
      <w:r w:rsidRPr="00EA76E6">
        <w:t xml:space="preserve">, </w:t>
      </w:r>
      <w:r w:rsidR="00CA2403" w:rsidRPr="00EA76E6">
        <w:t>alors que</w:t>
      </w:r>
      <w:r w:rsidRPr="00EA76E6">
        <w:t xml:space="preserve">, </w:t>
      </w:r>
      <w:r w:rsidR="00CA2403" w:rsidRPr="00EA76E6">
        <w:t>de son plein gré</w:t>
      </w:r>
      <w:r w:rsidRPr="00EA76E6">
        <w:t xml:space="preserve">, </w:t>
      </w:r>
      <w:r w:rsidR="00CA2403" w:rsidRPr="00EA76E6">
        <w:t>il nous avait mis dans le s</w:t>
      </w:r>
      <w:r w:rsidR="00CA2403" w:rsidRPr="00EA76E6">
        <w:t>e</w:t>
      </w:r>
      <w:r w:rsidR="00CA2403" w:rsidRPr="00EA76E6">
        <w:t>cret</w:t>
      </w:r>
      <w:r w:rsidRPr="00EA76E6">
        <w:t>. »</w:t>
      </w:r>
    </w:p>
    <w:p w14:paraId="0285CD2F" w14:textId="77777777" w:rsidR="00C646BA" w:rsidRPr="00EA76E6" w:rsidRDefault="00CA2403" w:rsidP="00C646BA">
      <w:r w:rsidRPr="00EA76E6">
        <w:t>Le maître d</w:t>
      </w:r>
      <w:r w:rsidR="00C646BA" w:rsidRPr="00EA76E6">
        <w:t>’</w:t>
      </w:r>
      <w:r w:rsidRPr="00EA76E6">
        <w:t>hôtel</w:t>
      </w:r>
      <w:r w:rsidR="00C646BA" w:rsidRPr="00EA76E6">
        <w:t xml:space="preserve">, </w:t>
      </w:r>
      <w:r w:rsidRPr="00EA76E6">
        <w:t>très pâle mais maître de lui</w:t>
      </w:r>
      <w:r w:rsidR="00C646BA" w:rsidRPr="00EA76E6">
        <w:t xml:space="preserve">, </w:t>
      </w:r>
      <w:r w:rsidRPr="00EA76E6">
        <w:t>se tenait d</w:t>
      </w:r>
      <w:r w:rsidRPr="00EA76E6">
        <w:t>e</w:t>
      </w:r>
      <w:r w:rsidRPr="00EA76E6">
        <w:t>vant nous</w:t>
      </w:r>
      <w:r w:rsidR="00C646BA" w:rsidRPr="00EA76E6">
        <w:t>.</w:t>
      </w:r>
    </w:p>
    <w:p w14:paraId="15A6D0E0" w14:textId="77777777" w:rsidR="00C646BA" w:rsidRPr="00EA76E6" w:rsidRDefault="00C646BA" w:rsidP="00C646BA">
      <w:r w:rsidRPr="00EA76E6">
        <w:t>« </w:t>
      </w:r>
      <w:r w:rsidR="00CA2403" w:rsidRPr="00EA76E6">
        <w:t>J</w:t>
      </w:r>
      <w:r w:rsidRPr="00EA76E6">
        <w:t>’</w:t>
      </w:r>
      <w:r w:rsidR="00CA2403" w:rsidRPr="00EA76E6">
        <w:t>ai peut-être</w:t>
      </w:r>
      <w:r w:rsidRPr="00EA76E6">
        <w:t xml:space="preserve">, </w:t>
      </w:r>
      <w:r w:rsidR="00CA2403" w:rsidRPr="00EA76E6">
        <w:t>monsieur</w:t>
      </w:r>
      <w:r w:rsidRPr="00EA76E6">
        <w:t xml:space="preserve">, </w:t>
      </w:r>
      <w:r w:rsidR="00CA2403" w:rsidRPr="00EA76E6">
        <w:t>parlé avec trop de chaleur</w:t>
      </w:r>
      <w:r w:rsidRPr="00EA76E6">
        <w:t xml:space="preserve">, </w:t>
      </w:r>
      <w:r w:rsidR="00CA2403" w:rsidRPr="00EA76E6">
        <w:t>dit-il</w:t>
      </w:r>
      <w:r w:rsidRPr="00EA76E6">
        <w:t xml:space="preserve">. </w:t>
      </w:r>
      <w:r w:rsidR="00CA2403" w:rsidRPr="00EA76E6">
        <w:t>Dans ce cas je vous prie de bien vouloir m</w:t>
      </w:r>
      <w:r w:rsidRPr="00EA76E6">
        <w:t>’</w:t>
      </w:r>
      <w:r w:rsidR="00CA2403" w:rsidRPr="00EA76E6">
        <w:t>excuser</w:t>
      </w:r>
      <w:r w:rsidRPr="00EA76E6">
        <w:t xml:space="preserve">. </w:t>
      </w:r>
      <w:r w:rsidR="00CA2403" w:rsidRPr="00EA76E6">
        <w:t>J</w:t>
      </w:r>
      <w:r w:rsidRPr="00EA76E6">
        <w:t>’</w:t>
      </w:r>
      <w:r w:rsidR="00CA2403" w:rsidRPr="00EA76E6">
        <w:t>ai été fort surpris de vous entendre rentrer ce matin et d</w:t>
      </w:r>
      <w:r w:rsidRPr="00EA76E6">
        <w:t>’</w:t>
      </w:r>
      <w:r w:rsidR="00CA2403" w:rsidRPr="00EA76E6">
        <w:t>apprendre que vous aviez donné la chasse à Selden</w:t>
      </w:r>
      <w:r w:rsidRPr="00EA76E6">
        <w:t xml:space="preserve">. </w:t>
      </w:r>
      <w:r w:rsidR="00CA2403" w:rsidRPr="00EA76E6">
        <w:t>Le pauvre type a suff</w:t>
      </w:r>
      <w:r w:rsidR="00CA2403" w:rsidRPr="00EA76E6">
        <w:t>i</w:t>
      </w:r>
      <w:r w:rsidR="00CA2403" w:rsidRPr="00EA76E6">
        <w:t>samment d</w:t>
      </w:r>
      <w:r w:rsidRPr="00EA76E6">
        <w:t>’</w:t>
      </w:r>
      <w:r w:rsidR="00CA2403" w:rsidRPr="00EA76E6">
        <w:t>ennemis sans que je lui en mette d</w:t>
      </w:r>
      <w:r w:rsidRPr="00EA76E6">
        <w:t>’</w:t>
      </w:r>
      <w:r w:rsidR="00CA2403" w:rsidRPr="00EA76E6">
        <w:t>autres sur son chemin</w:t>
      </w:r>
      <w:r w:rsidRPr="00EA76E6">
        <w:t>.</w:t>
      </w:r>
    </w:p>
    <w:p w14:paraId="30F3BCFD" w14:textId="4BF4D989" w:rsidR="00C646BA" w:rsidRPr="00EA76E6" w:rsidRDefault="00C646BA" w:rsidP="00C646BA">
      <w:r w:rsidRPr="00EA76E6">
        <w:lastRenderedPageBreak/>
        <w:t>— </w:t>
      </w:r>
      <w:r w:rsidR="00CA2403" w:rsidRPr="00EA76E6">
        <w:t>Si vous nous l</w:t>
      </w:r>
      <w:r w:rsidRPr="00EA76E6">
        <w:t>’</w:t>
      </w:r>
      <w:r w:rsidR="00CA2403" w:rsidRPr="00EA76E6">
        <w:t>aviez dit de votre plein gré</w:t>
      </w:r>
      <w:r w:rsidRPr="00EA76E6">
        <w:t xml:space="preserve">, </w:t>
      </w:r>
      <w:r w:rsidR="00CA2403" w:rsidRPr="00EA76E6">
        <w:t>ç</w:t>
      </w:r>
      <w:r w:rsidRPr="00EA76E6">
        <w:t>’</w:t>
      </w:r>
      <w:r w:rsidR="00CA2403" w:rsidRPr="00EA76E6">
        <w:t>aurait été di</w:t>
      </w:r>
      <w:r w:rsidR="00CA2403" w:rsidRPr="00EA76E6">
        <w:t>f</w:t>
      </w:r>
      <w:r w:rsidR="00CA2403" w:rsidRPr="00EA76E6">
        <w:t>férent</w:t>
      </w:r>
      <w:r w:rsidRPr="00EA76E6">
        <w:t xml:space="preserve">, </w:t>
      </w:r>
      <w:r w:rsidR="00CA2403" w:rsidRPr="00EA76E6">
        <w:t xml:space="preserve">répliqua le </w:t>
      </w:r>
      <w:r w:rsidR="005E5AD1" w:rsidRPr="00EA76E6">
        <w:t>baronnet</w:t>
      </w:r>
      <w:r w:rsidRPr="00EA76E6">
        <w:t xml:space="preserve">. </w:t>
      </w:r>
      <w:r w:rsidR="00CA2403" w:rsidRPr="00EA76E6">
        <w:t>Vous nous avez parlé</w:t>
      </w:r>
      <w:r w:rsidRPr="00EA76E6">
        <w:t xml:space="preserve">, </w:t>
      </w:r>
      <w:r w:rsidR="00CA2403" w:rsidRPr="00EA76E6">
        <w:t>ou plutôt votre femme nous a parlé</w:t>
      </w:r>
      <w:r w:rsidRPr="00EA76E6">
        <w:t xml:space="preserve">, </w:t>
      </w:r>
      <w:r w:rsidR="00CA2403" w:rsidRPr="00EA76E6">
        <w:t>parce que vous y avez été contraints et que vous n</w:t>
      </w:r>
      <w:r w:rsidRPr="00EA76E6">
        <w:t>’</w:t>
      </w:r>
      <w:r w:rsidR="00CA2403" w:rsidRPr="00EA76E6">
        <w:t>aviez plus la possibilité de vous taire</w:t>
      </w:r>
      <w:r w:rsidRPr="00EA76E6">
        <w:t>.</w:t>
      </w:r>
    </w:p>
    <w:p w14:paraId="295E19F1" w14:textId="77777777" w:rsidR="00C646BA" w:rsidRPr="00EA76E6" w:rsidRDefault="00C646BA" w:rsidP="00C646BA">
      <w:r w:rsidRPr="00EA76E6">
        <w:t>— </w:t>
      </w:r>
      <w:r w:rsidR="00CA2403" w:rsidRPr="00EA76E6">
        <w:t>Je ne croyais pas que vous tireriez avantage de cette s</w:t>
      </w:r>
      <w:r w:rsidR="00CA2403" w:rsidRPr="00EA76E6">
        <w:t>i</w:t>
      </w:r>
      <w:r w:rsidR="00CA2403" w:rsidRPr="00EA76E6">
        <w:t>tuation</w:t>
      </w:r>
      <w:r w:rsidRPr="00EA76E6">
        <w:t xml:space="preserve">, </w:t>
      </w:r>
      <w:r w:rsidR="00CA2403" w:rsidRPr="00EA76E6">
        <w:t>Sir Henry</w:t>
      </w:r>
      <w:r w:rsidRPr="00EA76E6">
        <w:t xml:space="preserve">… </w:t>
      </w:r>
      <w:r w:rsidR="00CA2403" w:rsidRPr="00EA76E6">
        <w:t>Non vraiment</w:t>
      </w:r>
      <w:r w:rsidRPr="00EA76E6">
        <w:t xml:space="preserve">, </w:t>
      </w:r>
      <w:r w:rsidR="00CA2403" w:rsidRPr="00EA76E6">
        <w:t>je ne le pensais pas</w:t>
      </w:r>
      <w:r w:rsidRPr="00EA76E6">
        <w:t> !</w:t>
      </w:r>
    </w:p>
    <w:p w14:paraId="5A33F204" w14:textId="4E084D1C" w:rsidR="00C646BA" w:rsidRPr="00EA76E6" w:rsidRDefault="00C646BA" w:rsidP="00C646BA">
      <w:r w:rsidRPr="00EA76E6">
        <w:t>— </w:t>
      </w:r>
      <w:r w:rsidR="00CA2403" w:rsidRPr="00EA76E6">
        <w:t>Selden est un danger public</w:t>
      </w:r>
      <w:r w:rsidRPr="00EA76E6">
        <w:t xml:space="preserve">. </w:t>
      </w:r>
      <w:r w:rsidR="00CA2403" w:rsidRPr="00EA76E6">
        <w:t>Il y a des maisons isolées sur la lande</w:t>
      </w:r>
      <w:r w:rsidRPr="00EA76E6">
        <w:t xml:space="preserve">, </w:t>
      </w:r>
      <w:r w:rsidR="00CA2403" w:rsidRPr="00EA76E6">
        <w:t>et il ferait n</w:t>
      </w:r>
      <w:r w:rsidRPr="00EA76E6">
        <w:t>’</w:t>
      </w:r>
      <w:r w:rsidR="00CA2403" w:rsidRPr="00EA76E6">
        <w:t>importe quoi</w:t>
      </w:r>
      <w:r w:rsidRPr="00EA76E6">
        <w:t xml:space="preserve">. </w:t>
      </w:r>
      <w:r w:rsidR="00CA2403" w:rsidRPr="00EA76E6">
        <w:t>Il suffit de voir sa tête pour en être sûr</w:t>
      </w:r>
      <w:r w:rsidRPr="00EA76E6">
        <w:t xml:space="preserve">. </w:t>
      </w:r>
      <w:r w:rsidR="00CA2403" w:rsidRPr="00EA76E6">
        <w:t xml:space="preserve">Pensez à la maison de </w:t>
      </w:r>
      <w:r w:rsidRPr="00EA76E6">
        <w:t>M. </w:t>
      </w:r>
      <w:r w:rsidR="00CA2403" w:rsidRPr="00EA76E6">
        <w:t>Stapleton</w:t>
      </w:r>
      <w:r w:rsidRPr="00EA76E6">
        <w:t xml:space="preserve"> : </w:t>
      </w:r>
      <w:r w:rsidR="00CA2403" w:rsidRPr="00EA76E6">
        <w:t>elle n</w:t>
      </w:r>
      <w:r w:rsidRPr="00EA76E6">
        <w:t>’</w:t>
      </w:r>
      <w:r w:rsidR="00CA2403" w:rsidRPr="00EA76E6">
        <w:t>a que lui pour la défendre</w:t>
      </w:r>
      <w:r w:rsidRPr="00EA76E6">
        <w:t xml:space="preserve">. </w:t>
      </w:r>
      <w:r w:rsidR="00CA2403" w:rsidRPr="00EA76E6">
        <w:t>Avant qu</w:t>
      </w:r>
      <w:r w:rsidRPr="00EA76E6">
        <w:t>’</w:t>
      </w:r>
      <w:r w:rsidR="00CA2403" w:rsidRPr="00EA76E6">
        <w:t>il soit remis sous les verrous</w:t>
      </w:r>
      <w:r w:rsidRPr="00EA76E6">
        <w:t xml:space="preserve">, </w:t>
      </w:r>
      <w:r w:rsidR="00CA2403" w:rsidRPr="00EA76E6">
        <w:t>personne ne sera en sécurité</w:t>
      </w:r>
      <w:r w:rsidRPr="00EA76E6">
        <w:t>.</w:t>
      </w:r>
    </w:p>
    <w:p w14:paraId="2C3A2CFC" w14:textId="77777777" w:rsidR="00C646BA" w:rsidRPr="00EA76E6" w:rsidRDefault="00C646BA" w:rsidP="00C646BA">
      <w:r w:rsidRPr="00EA76E6">
        <w:t>— </w:t>
      </w:r>
      <w:r w:rsidR="00CA2403" w:rsidRPr="00EA76E6">
        <w:t>Il ne cambriolera plus</w:t>
      </w:r>
      <w:r w:rsidRPr="00EA76E6">
        <w:t xml:space="preserve">, </w:t>
      </w:r>
      <w:r w:rsidR="00CA2403" w:rsidRPr="00EA76E6">
        <w:t>monsieur</w:t>
      </w:r>
      <w:r w:rsidRPr="00EA76E6">
        <w:t xml:space="preserve">. </w:t>
      </w:r>
      <w:r w:rsidR="00CA2403" w:rsidRPr="00EA76E6">
        <w:t>Je vous en donne ma parole solennelle</w:t>
      </w:r>
      <w:r w:rsidRPr="00EA76E6">
        <w:t xml:space="preserve">. </w:t>
      </w:r>
      <w:r w:rsidR="00CA2403" w:rsidRPr="00EA76E6">
        <w:t>Et il ne s</w:t>
      </w:r>
      <w:r w:rsidRPr="00EA76E6">
        <w:t>’</w:t>
      </w:r>
      <w:r w:rsidR="00CA2403" w:rsidRPr="00EA76E6">
        <w:t>attaquera à personne dans la région</w:t>
      </w:r>
      <w:r w:rsidRPr="00EA76E6">
        <w:t xml:space="preserve">. </w:t>
      </w:r>
      <w:r w:rsidR="00CA2403" w:rsidRPr="00EA76E6">
        <w:t>Je vous assure</w:t>
      </w:r>
      <w:r w:rsidRPr="00EA76E6">
        <w:t xml:space="preserve">, </w:t>
      </w:r>
      <w:r w:rsidR="00CA2403" w:rsidRPr="00EA76E6">
        <w:t>Sir Henry</w:t>
      </w:r>
      <w:r w:rsidRPr="00EA76E6">
        <w:t xml:space="preserve">, </w:t>
      </w:r>
      <w:r w:rsidR="00CA2403" w:rsidRPr="00EA76E6">
        <w:t>que dans quelques jours les arrang</w:t>
      </w:r>
      <w:r w:rsidR="00CA2403" w:rsidRPr="00EA76E6">
        <w:t>e</w:t>
      </w:r>
      <w:r w:rsidR="00CA2403" w:rsidRPr="00EA76E6">
        <w:t>ments nécessaires seront terminés pour qu</w:t>
      </w:r>
      <w:r w:rsidRPr="00EA76E6">
        <w:t>’</w:t>
      </w:r>
      <w:r w:rsidR="00CA2403" w:rsidRPr="00EA76E6">
        <w:t>il s</w:t>
      </w:r>
      <w:r w:rsidRPr="00EA76E6">
        <w:t>’</w:t>
      </w:r>
      <w:r w:rsidR="00CA2403" w:rsidRPr="00EA76E6">
        <w:t xml:space="preserve">embarque vers </w:t>
      </w:r>
      <w:r w:rsidR="007C1FE7" w:rsidRPr="00EA76E6">
        <w:t>l</w:t>
      </w:r>
      <w:r w:rsidRPr="00EA76E6">
        <w:t>’</w:t>
      </w:r>
      <w:r w:rsidR="007C1FE7" w:rsidRPr="00EA76E6">
        <w:t xml:space="preserve">Amérique </w:t>
      </w:r>
      <w:r w:rsidR="00CA2403" w:rsidRPr="00EA76E6">
        <w:t>du Sud</w:t>
      </w:r>
      <w:r w:rsidRPr="00EA76E6">
        <w:t xml:space="preserve">. </w:t>
      </w:r>
      <w:r w:rsidR="00CA2403" w:rsidRPr="00EA76E6">
        <w:t>Pour l</w:t>
      </w:r>
      <w:r w:rsidRPr="00EA76E6">
        <w:t>’</w:t>
      </w:r>
      <w:r w:rsidR="00CA2403" w:rsidRPr="00EA76E6">
        <w:t>amour de Dieu</w:t>
      </w:r>
      <w:r w:rsidRPr="00EA76E6">
        <w:t xml:space="preserve">, </w:t>
      </w:r>
      <w:r w:rsidR="00CA2403" w:rsidRPr="00EA76E6">
        <w:t>monsieur</w:t>
      </w:r>
      <w:r w:rsidRPr="00EA76E6">
        <w:t xml:space="preserve">, </w:t>
      </w:r>
      <w:r w:rsidR="00CA2403" w:rsidRPr="00EA76E6">
        <w:t>je vous supplie de ne pas avertir la police qu</w:t>
      </w:r>
      <w:r w:rsidRPr="00EA76E6">
        <w:t>’</w:t>
      </w:r>
      <w:r w:rsidR="00CA2403" w:rsidRPr="00EA76E6">
        <w:t>il est toujours sur la lande</w:t>
      </w:r>
      <w:r w:rsidRPr="00EA76E6">
        <w:t xml:space="preserve"> ! </w:t>
      </w:r>
      <w:r w:rsidR="00CA2403" w:rsidRPr="00EA76E6">
        <w:t>Ils ont abandonné la poursuite</w:t>
      </w:r>
      <w:r w:rsidRPr="00EA76E6">
        <w:t xml:space="preserve">, </w:t>
      </w:r>
      <w:r w:rsidR="00CA2403" w:rsidRPr="00EA76E6">
        <w:t>il peut se cacher jusqu</w:t>
      </w:r>
      <w:r w:rsidRPr="00EA76E6">
        <w:t>’</w:t>
      </w:r>
      <w:r w:rsidR="00CA2403" w:rsidRPr="00EA76E6">
        <w:t>à ce qu</w:t>
      </w:r>
      <w:r w:rsidRPr="00EA76E6">
        <w:t>’</w:t>
      </w:r>
      <w:r w:rsidR="00CA2403" w:rsidRPr="00EA76E6">
        <w:t>un bateau puisse le prendre</w:t>
      </w:r>
      <w:r w:rsidRPr="00EA76E6">
        <w:t xml:space="preserve">. </w:t>
      </w:r>
      <w:r w:rsidR="00CA2403" w:rsidRPr="00EA76E6">
        <w:t>Vous ne pourriez pas le déno</w:t>
      </w:r>
      <w:r w:rsidR="00CA2403" w:rsidRPr="00EA76E6">
        <w:t>n</w:t>
      </w:r>
      <w:r w:rsidR="00CA2403" w:rsidRPr="00EA76E6">
        <w:t>cer sans me causer de graves ennuis à moi et à ma femme</w:t>
      </w:r>
      <w:r w:rsidRPr="00EA76E6">
        <w:t xml:space="preserve">. </w:t>
      </w:r>
      <w:r w:rsidR="00CA2403" w:rsidRPr="00EA76E6">
        <w:t>Je vous demande instamment</w:t>
      </w:r>
      <w:r w:rsidRPr="00EA76E6">
        <w:t xml:space="preserve">, </w:t>
      </w:r>
      <w:r w:rsidR="00CA2403" w:rsidRPr="00EA76E6">
        <w:t>monsieur</w:t>
      </w:r>
      <w:r w:rsidRPr="00EA76E6">
        <w:t xml:space="preserve">, </w:t>
      </w:r>
      <w:r w:rsidR="00CA2403" w:rsidRPr="00EA76E6">
        <w:t>de ne pas informer la police</w:t>
      </w:r>
      <w:r w:rsidRPr="00EA76E6">
        <w:t>.</w:t>
      </w:r>
    </w:p>
    <w:p w14:paraId="07DCFD86" w14:textId="15D8762C" w:rsidR="00C646BA" w:rsidRPr="00EA76E6" w:rsidRDefault="00C646BA" w:rsidP="00C646BA">
      <w:r w:rsidRPr="00EA76E6">
        <w:t>— </w:t>
      </w:r>
      <w:r w:rsidR="00CA2403" w:rsidRPr="00EA76E6">
        <w:t>Quel est votre avis</w:t>
      </w:r>
      <w:r w:rsidRPr="00EA76E6">
        <w:t xml:space="preserve">, </w:t>
      </w:r>
      <w:r w:rsidR="00CA2403" w:rsidRPr="00EA76E6">
        <w:t>Watson</w:t>
      </w:r>
      <w:r w:rsidRPr="00EA76E6">
        <w:t> ? »</w:t>
      </w:r>
    </w:p>
    <w:p w14:paraId="7C12A961" w14:textId="77777777" w:rsidR="00C646BA" w:rsidRPr="00EA76E6" w:rsidRDefault="00CA2403" w:rsidP="00C646BA">
      <w:r w:rsidRPr="00EA76E6">
        <w:t>Je haussai les épaules en répondant</w:t>
      </w:r>
      <w:r w:rsidR="00C646BA" w:rsidRPr="00EA76E6">
        <w:t> :</w:t>
      </w:r>
    </w:p>
    <w:p w14:paraId="53C62C73" w14:textId="77777777" w:rsidR="00C646BA" w:rsidRPr="00EA76E6" w:rsidRDefault="00C646BA" w:rsidP="00C646BA">
      <w:r w:rsidRPr="00EA76E6">
        <w:t>« </w:t>
      </w:r>
      <w:r w:rsidR="00CA2403" w:rsidRPr="00EA76E6">
        <w:t>S</w:t>
      </w:r>
      <w:r w:rsidRPr="00EA76E6">
        <w:t>’</w:t>
      </w:r>
      <w:r w:rsidR="00CA2403" w:rsidRPr="00EA76E6">
        <w:t>il quitte vraiment le pays</w:t>
      </w:r>
      <w:r w:rsidRPr="00EA76E6">
        <w:t xml:space="preserve">, </w:t>
      </w:r>
      <w:r w:rsidR="00CA2403" w:rsidRPr="00EA76E6">
        <w:t>ce sera un soulagement pour le contribuable anglais</w:t>
      </w:r>
      <w:r w:rsidRPr="00EA76E6">
        <w:t> !</w:t>
      </w:r>
    </w:p>
    <w:p w14:paraId="589785CA" w14:textId="77777777" w:rsidR="00C646BA" w:rsidRPr="00EA76E6" w:rsidRDefault="00C646BA" w:rsidP="00C646BA">
      <w:r w:rsidRPr="00EA76E6">
        <w:t>— </w:t>
      </w:r>
      <w:r w:rsidR="00CA2403" w:rsidRPr="00EA76E6">
        <w:t>Mais avant son départ ne commettra-t-il pas un crime</w:t>
      </w:r>
      <w:r w:rsidRPr="00EA76E6">
        <w:t> ?</w:t>
      </w:r>
    </w:p>
    <w:p w14:paraId="08A17F73" w14:textId="77777777" w:rsidR="00C646BA" w:rsidRPr="00EA76E6" w:rsidRDefault="00C646BA" w:rsidP="00C646BA">
      <w:r w:rsidRPr="00EA76E6">
        <w:lastRenderedPageBreak/>
        <w:t>— </w:t>
      </w:r>
      <w:r w:rsidR="00CA2403" w:rsidRPr="00EA76E6">
        <w:t>Il ne ferait rien d</w:t>
      </w:r>
      <w:r w:rsidRPr="00EA76E6">
        <w:t>’</w:t>
      </w:r>
      <w:r w:rsidR="00CA2403" w:rsidRPr="00EA76E6">
        <w:t>aussi fou</w:t>
      </w:r>
      <w:r w:rsidRPr="00EA76E6">
        <w:t xml:space="preserve">, </w:t>
      </w:r>
      <w:r w:rsidR="00CA2403" w:rsidRPr="00EA76E6">
        <w:t>monsieur</w:t>
      </w:r>
      <w:r w:rsidRPr="00EA76E6">
        <w:t xml:space="preserve">. </w:t>
      </w:r>
      <w:r w:rsidR="00CA2403" w:rsidRPr="00EA76E6">
        <w:t>Nous lui avons fourni tout ce dont il avait besoin</w:t>
      </w:r>
      <w:r w:rsidRPr="00EA76E6">
        <w:t xml:space="preserve">. </w:t>
      </w:r>
      <w:r w:rsidR="00CA2403" w:rsidRPr="00EA76E6">
        <w:t>Commettre un crime serait dévoiler sa cachette</w:t>
      </w:r>
      <w:r w:rsidRPr="00EA76E6">
        <w:t>.</w:t>
      </w:r>
    </w:p>
    <w:p w14:paraId="2A6A48FE" w14:textId="77777777" w:rsidR="00C646BA" w:rsidRPr="00EA76E6" w:rsidRDefault="00C646BA" w:rsidP="00C646BA">
      <w:r w:rsidRPr="00EA76E6">
        <w:t>— </w:t>
      </w:r>
      <w:r w:rsidR="00CA2403" w:rsidRPr="00EA76E6">
        <w:t>C</w:t>
      </w:r>
      <w:r w:rsidRPr="00EA76E6">
        <w:t>’</w:t>
      </w:r>
      <w:r w:rsidR="00CA2403" w:rsidRPr="00EA76E6">
        <w:t>est vrai</w:t>
      </w:r>
      <w:r w:rsidRPr="00EA76E6">
        <w:t xml:space="preserve"> ! </w:t>
      </w:r>
      <w:r w:rsidR="00CA2403" w:rsidRPr="00EA76E6">
        <w:t>fit Sir Henry</w:t>
      </w:r>
      <w:r w:rsidRPr="00EA76E6">
        <w:t xml:space="preserve">. </w:t>
      </w:r>
      <w:r w:rsidR="00CA2403" w:rsidRPr="00EA76E6">
        <w:t>Eh bien</w:t>
      </w:r>
      <w:r w:rsidRPr="00EA76E6">
        <w:t xml:space="preserve">, </w:t>
      </w:r>
      <w:r w:rsidR="00CA2403" w:rsidRPr="00EA76E6">
        <w:t>Barrymore</w:t>
      </w:r>
      <w:r w:rsidRPr="00EA76E6">
        <w:t>..</w:t>
      </w:r>
    </w:p>
    <w:p w14:paraId="04C1D86C" w14:textId="77777777" w:rsidR="00C646BA" w:rsidRPr="00EA76E6" w:rsidRDefault="00C646BA" w:rsidP="00C646BA">
      <w:r w:rsidRPr="00EA76E6">
        <w:t>— </w:t>
      </w:r>
      <w:r w:rsidR="00CA2403" w:rsidRPr="00EA76E6">
        <w:t>Dieu vous bénisse</w:t>
      </w:r>
      <w:r w:rsidRPr="00EA76E6">
        <w:t xml:space="preserve">, </w:t>
      </w:r>
      <w:r w:rsidR="00CA2403" w:rsidRPr="00EA76E6">
        <w:t>monsieur</w:t>
      </w:r>
      <w:r w:rsidRPr="00EA76E6">
        <w:t xml:space="preserve">, </w:t>
      </w:r>
      <w:r w:rsidR="00CA2403" w:rsidRPr="00EA76E6">
        <w:t>et merci du fond de mon cœur</w:t>
      </w:r>
      <w:r w:rsidRPr="00EA76E6">
        <w:t xml:space="preserve"> ! </w:t>
      </w:r>
      <w:r w:rsidR="00CA2403" w:rsidRPr="00EA76E6">
        <w:t>S</w:t>
      </w:r>
      <w:r w:rsidRPr="00EA76E6">
        <w:t>’</w:t>
      </w:r>
      <w:r w:rsidR="00CA2403" w:rsidRPr="00EA76E6">
        <w:t>il avait été repris</w:t>
      </w:r>
      <w:r w:rsidRPr="00EA76E6">
        <w:t xml:space="preserve">, </w:t>
      </w:r>
      <w:r w:rsidR="00CA2403" w:rsidRPr="00EA76E6">
        <w:t>ma pauvre femme en serait morte</w:t>
      </w:r>
      <w:r w:rsidRPr="00EA76E6">
        <w:t> !</w:t>
      </w:r>
    </w:p>
    <w:p w14:paraId="5AA950B3" w14:textId="4A7EFD22" w:rsidR="00C646BA" w:rsidRPr="00EA76E6" w:rsidRDefault="00C646BA" w:rsidP="00C646BA">
      <w:r w:rsidRPr="00EA76E6">
        <w:t>— </w:t>
      </w:r>
      <w:r w:rsidR="00CA2403" w:rsidRPr="00EA76E6">
        <w:t>Je crois</w:t>
      </w:r>
      <w:r w:rsidRPr="00EA76E6">
        <w:t xml:space="preserve">, </w:t>
      </w:r>
      <w:r w:rsidR="00CA2403" w:rsidRPr="00EA76E6">
        <w:t>Watson</w:t>
      </w:r>
      <w:r w:rsidRPr="00EA76E6">
        <w:t xml:space="preserve">, </w:t>
      </w:r>
      <w:r w:rsidR="00CA2403" w:rsidRPr="00EA76E6">
        <w:t>que nous sommes en train d</w:t>
      </w:r>
      <w:r w:rsidRPr="00EA76E6">
        <w:t>’</w:t>
      </w:r>
      <w:r w:rsidR="00CA2403" w:rsidRPr="00EA76E6">
        <w:t>aider et de protéger le péché</w:t>
      </w:r>
      <w:r w:rsidRPr="00EA76E6">
        <w:t xml:space="preserve"> ? </w:t>
      </w:r>
      <w:r w:rsidR="00CA2403" w:rsidRPr="00EA76E6">
        <w:t>Mais</w:t>
      </w:r>
      <w:r w:rsidRPr="00EA76E6">
        <w:t xml:space="preserve">, </w:t>
      </w:r>
      <w:r w:rsidR="00CA2403" w:rsidRPr="00EA76E6">
        <w:t>après avoir entendu Barrymore</w:t>
      </w:r>
      <w:r w:rsidRPr="00EA76E6">
        <w:t xml:space="preserve">, </w:t>
      </w:r>
      <w:r w:rsidR="00CA2403" w:rsidRPr="00EA76E6">
        <w:t>je ne me sens pas capable de livrer cet homme</w:t>
      </w:r>
      <w:r w:rsidRPr="00EA76E6">
        <w:t xml:space="preserve">. </w:t>
      </w:r>
      <w:r w:rsidR="00CA2403" w:rsidRPr="00EA76E6">
        <w:t>Très bien</w:t>
      </w:r>
      <w:r w:rsidRPr="00EA76E6">
        <w:t xml:space="preserve">, </w:t>
      </w:r>
      <w:r w:rsidR="00CA2403" w:rsidRPr="00EA76E6">
        <w:t>Barrymore</w:t>
      </w:r>
      <w:r w:rsidRPr="00EA76E6">
        <w:t xml:space="preserve">, </w:t>
      </w:r>
      <w:r w:rsidR="00CA2403" w:rsidRPr="00EA76E6">
        <w:t>vous pouvez vous retirer</w:t>
      </w:r>
      <w:r w:rsidRPr="00EA76E6">
        <w:t>. »</w:t>
      </w:r>
    </w:p>
    <w:p w14:paraId="3F3E8564" w14:textId="77777777" w:rsidR="00C646BA" w:rsidRPr="00EA76E6" w:rsidRDefault="00CA2403" w:rsidP="00C646BA">
      <w:r w:rsidRPr="00EA76E6">
        <w:t>Le maître d</w:t>
      </w:r>
      <w:r w:rsidR="00C646BA" w:rsidRPr="00EA76E6">
        <w:t>’</w:t>
      </w:r>
      <w:r w:rsidRPr="00EA76E6">
        <w:t>hôtel bafouilla encore quelques mots de grat</w:t>
      </w:r>
      <w:r w:rsidRPr="00EA76E6">
        <w:t>i</w:t>
      </w:r>
      <w:r w:rsidRPr="00EA76E6">
        <w:t>tude</w:t>
      </w:r>
      <w:r w:rsidR="00C646BA" w:rsidRPr="00EA76E6">
        <w:t xml:space="preserve"> ; </w:t>
      </w:r>
      <w:r w:rsidRPr="00EA76E6">
        <w:t>il allait sortir</w:t>
      </w:r>
      <w:r w:rsidR="00C646BA" w:rsidRPr="00EA76E6">
        <w:t xml:space="preserve">, </w:t>
      </w:r>
      <w:r w:rsidRPr="00EA76E6">
        <w:t>puis il revint vers nous</w:t>
      </w:r>
      <w:r w:rsidR="00C646BA" w:rsidRPr="00EA76E6">
        <w:t>.</w:t>
      </w:r>
    </w:p>
    <w:p w14:paraId="6C53A34F" w14:textId="1B985D43" w:rsidR="00C646BA" w:rsidRPr="00EA76E6" w:rsidRDefault="00C646BA" w:rsidP="00C646BA">
      <w:r w:rsidRPr="00EA76E6">
        <w:t>« </w:t>
      </w:r>
      <w:r w:rsidR="00CA2403" w:rsidRPr="00EA76E6">
        <w:t>Vous avez été si bon pour nous</w:t>
      </w:r>
      <w:r w:rsidRPr="00EA76E6">
        <w:t xml:space="preserve">, </w:t>
      </w:r>
      <w:r w:rsidR="00CA2403" w:rsidRPr="00EA76E6">
        <w:t>monsieur</w:t>
      </w:r>
      <w:r w:rsidRPr="00EA76E6">
        <w:t xml:space="preserve">, </w:t>
      </w:r>
      <w:r w:rsidR="00CA2403" w:rsidRPr="00EA76E6">
        <w:t>que j</w:t>
      </w:r>
      <w:r w:rsidRPr="00EA76E6">
        <w:t>’</w:t>
      </w:r>
      <w:r w:rsidR="00CA2403" w:rsidRPr="00EA76E6">
        <w:t>aimerais vous payer de retour</w:t>
      </w:r>
      <w:r w:rsidRPr="00EA76E6">
        <w:t xml:space="preserve">. </w:t>
      </w:r>
      <w:r w:rsidR="00CA2403" w:rsidRPr="00EA76E6">
        <w:t>Je sais quelque chose</w:t>
      </w:r>
      <w:r w:rsidRPr="00EA76E6">
        <w:t xml:space="preserve">, </w:t>
      </w:r>
      <w:r w:rsidR="00CA2403" w:rsidRPr="00EA76E6">
        <w:t>Sir Henry</w:t>
      </w:r>
      <w:r w:rsidRPr="00EA76E6">
        <w:t xml:space="preserve"> ; </w:t>
      </w:r>
      <w:r w:rsidR="00CA2403" w:rsidRPr="00EA76E6">
        <w:t>peut-être aurais-je dû le dire plus tôt</w:t>
      </w:r>
      <w:r w:rsidRPr="00EA76E6">
        <w:t xml:space="preserve">, </w:t>
      </w:r>
      <w:r w:rsidR="00CA2403" w:rsidRPr="00EA76E6">
        <w:t>mais je ne l</w:t>
      </w:r>
      <w:r w:rsidRPr="00EA76E6">
        <w:t>’</w:t>
      </w:r>
      <w:r w:rsidR="00CA2403" w:rsidRPr="00EA76E6">
        <w:t>ai découvert que longtemps après l</w:t>
      </w:r>
      <w:r w:rsidRPr="00EA76E6">
        <w:t>’</w:t>
      </w:r>
      <w:r w:rsidR="00CA2403" w:rsidRPr="00EA76E6">
        <w:t>enquête</w:t>
      </w:r>
      <w:r w:rsidRPr="00EA76E6">
        <w:t xml:space="preserve">. </w:t>
      </w:r>
      <w:r w:rsidR="00CA2403" w:rsidRPr="00EA76E6">
        <w:t>Je n</w:t>
      </w:r>
      <w:r w:rsidRPr="00EA76E6">
        <w:t>’</w:t>
      </w:r>
      <w:r w:rsidR="00CA2403" w:rsidRPr="00EA76E6">
        <w:t>en ai soufflé mot à âme qui vive</w:t>
      </w:r>
      <w:r w:rsidRPr="00EA76E6">
        <w:t xml:space="preserve">. </w:t>
      </w:r>
      <w:r w:rsidR="00CA2403" w:rsidRPr="00EA76E6">
        <w:t>C</w:t>
      </w:r>
      <w:r w:rsidRPr="00EA76E6">
        <w:t>’</w:t>
      </w:r>
      <w:r w:rsidR="00CA2403" w:rsidRPr="00EA76E6">
        <w:t>est à propos de la mort de ce pauvre Sir Charles</w:t>
      </w:r>
      <w:r w:rsidRPr="00EA76E6">
        <w:t>. »</w:t>
      </w:r>
    </w:p>
    <w:p w14:paraId="2329D80D" w14:textId="3A62A1BB" w:rsidR="00C646BA" w:rsidRPr="00EA76E6" w:rsidRDefault="00CA2403" w:rsidP="00C646BA">
      <w:r w:rsidRPr="00EA76E6">
        <w:t xml:space="preserve">Le </w:t>
      </w:r>
      <w:r w:rsidR="005E5AD1" w:rsidRPr="00EA76E6">
        <w:t>baronnet</w:t>
      </w:r>
      <w:r w:rsidRPr="00EA76E6">
        <w:t xml:space="preserve"> et moi bondîmes d</w:t>
      </w:r>
      <w:r w:rsidR="00C646BA" w:rsidRPr="00EA76E6">
        <w:t>’</w:t>
      </w:r>
      <w:r w:rsidRPr="00EA76E6">
        <w:t>un même élan</w:t>
      </w:r>
      <w:r w:rsidR="00C646BA" w:rsidRPr="00EA76E6">
        <w:t>.</w:t>
      </w:r>
    </w:p>
    <w:p w14:paraId="474E7A51" w14:textId="77777777" w:rsidR="00C646BA" w:rsidRPr="00EA76E6" w:rsidRDefault="00C646BA" w:rsidP="00C646BA">
      <w:r w:rsidRPr="00EA76E6">
        <w:t>« </w:t>
      </w:r>
      <w:r w:rsidR="00CA2403" w:rsidRPr="00EA76E6">
        <w:t>Vous savez comment il est mort</w:t>
      </w:r>
      <w:r w:rsidRPr="00EA76E6">
        <w:t> ?</w:t>
      </w:r>
    </w:p>
    <w:p w14:paraId="1A82BFB9" w14:textId="77777777" w:rsidR="00C646BA" w:rsidRPr="00EA76E6" w:rsidRDefault="00C646BA" w:rsidP="00C646BA">
      <w:r w:rsidRPr="00EA76E6">
        <w:t>— </w:t>
      </w:r>
      <w:r w:rsidR="00CA2403" w:rsidRPr="00EA76E6">
        <w:t>Non</w:t>
      </w:r>
      <w:r w:rsidRPr="00EA76E6">
        <w:t xml:space="preserve">, </w:t>
      </w:r>
      <w:r w:rsidR="00CA2403" w:rsidRPr="00EA76E6">
        <w:t>monsieur</w:t>
      </w:r>
      <w:r w:rsidRPr="00EA76E6">
        <w:t xml:space="preserve">, </w:t>
      </w:r>
      <w:r w:rsidR="00CA2403" w:rsidRPr="00EA76E6">
        <w:t>cela je ne le sais pas</w:t>
      </w:r>
      <w:r w:rsidRPr="00EA76E6">
        <w:t>.</w:t>
      </w:r>
    </w:p>
    <w:p w14:paraId="54E1D7B5" w14:textId="77777777" w:rsidR="00C646BA" w:rsidRPr="00EA76E6" w:rsidRDefault="00C646BA" w:rsidP="00C646BA">
      <w:r w:rsidRPr="00EA76E6">
        <w:t>— </w:t>
      </w:r>
      <w:r w:rsidR="00CA2403" w:rsidRPr="00EA76E6">
        <w:t>Que savez-vous alors</w:t>
      </w:r>
      <w:r w:rsidRPr="00EA76E6">
        <w:t> ?</w:t>
      </w:r>
    </w:p>
    <w:p w14:paraId="31895E72" w14:textId="77777777" w:rsidR="00C646BA" w:rsidRPr="00EA76E6" w:rsidRDefault="00C646BA" w:rsidP="00C646BA">
      <w:r w:rsidRPr="00EA76E6">
        <w:t>— </w:t>
      </w:r>
      <w:r w:rsidR="00CA2403" w:rsidRPr="00EA76E6">
        <w:t>Je sais pourquoi il était à cette heure-là devant la porte à claire-voie</w:t>
      </w:r>
      <w:r w:rsidRPr="00EA76E6">
        <w:t xml:space="preserve">. </w:t>
      </w:r>
      <w:r w:rsidR="00CA2403" w:rsidRPr="00EA76E6">
        <w:t>C</w:t>
      </w:r>
      <w:r w:rsidRPr="00EA76E6">
        <w:t>’</w:t>
      </w:r>
      <w:r w:rsidR="00CA2403" w:rsidRPr="00EA76E6">
        <w:t>était pour rencontrer une femme</w:t>
      </w:r>
      <w:r w:rsidRPr="00EA76E6">
        <w:t>.</w:t>
      </w:r>
    </w:p>
    <w:p w14:paraId="538F5FE0" w14:textId="77777777" w:rsidR="00C646BA" w:rsidRPr="00EA76E6" w:rsidRDefault="00C646BA" w:rsidP="00C646BA">
      <w:r w:rsidRPr="00EA76E6">
        <w:t>— </w:t>
      </w:r>
      <w:r w:rsidR="00CA2403" w:rsidRPr="00EA76E6">
        <w:t>Une femme</w:t>
      </w:r>
      <w:r w:rsidRPr="00EA76E6">
        <w:t xml:space="preserve"> ! </w:t>
      </w:r>
      <w:r w:rsidR="00CA2403" w:rsidRPr="00EA76E6">
        <w:t>Lui</w:t>
      </w:r>
      <w:r w:rsidRPr="00EA76E6">
        <w:t> ?</w:t>
      </w:r>
    </w:p>
    <w:p w14:paraId="378AE2FE" w14:textId="77777777" w:rsidR="00C646BA" w:rsidRPr="00EA76E6" w:rsidRDefault="00C646BA" w:rsidP="00C646BA">
      <w:r w:rsidRPr="00EA76E6">
        <w:t>— </w:t>
      </w:r>
      <w:r w:rsidR="00CA2403" w:rsidRPr="00EA76E6">
        <w:t>Oui</w:t>
      </w:r>
      <w:r w:rsidRPr="00EA76E6">
        <w:t xml:space="preserve">, </w:t>
      </w:r>
      <w:r w:rsidR="00CA2403" w:rsidRPr="00EA76E6">
        <w:t>monsieur</w:t>
      </w:r>
      <w:r w:rsidRPr="00EA76E6">
        <w:t>.</w:t>
      </w:r>
    </w:p>
    <w:p w14:paraId="4F56D104" w14:textId="77777777" w:rsidR="00C646BA" w:rsidRPr="00EA76E6" w:rsidRDefault="00C646BA" w:rsidP="00C646BA">
      <w:r w:rsidRPr="00EA76E6">
        <w:t>— </w:t>
      </w:r>
      <w:r w:rsidR="00CA2403" w:rsidRPr="00EA76E6">
        <w:t>Le nom de cette femme</w:t>
      </w:r>
      <w:r w:rsidRPr="00EA76E6">
        <w:t> ?</w:t>
      </w:r>
    </w:p>
    <w:p w14:paraId="37A87B18" w14:textId="4AF09E67" w:rsidR="00C646BA" w:rsidRPr="00EA76E6" w:rsidRDefault="00C646BA" w:rsidP="00C646BA">
      <w:r w:rsidRPr="00EA76E6">
        <w:lastRenderedPageBreak/>
        <w:t>— </w:t>
      </w:r>
      <w:r w:rsidR="00CA2403" w:rsidRPr="00EA76E6">
        <w:t>Je ne peux pas vous le dire</w:t>
      </w:r>
      <w:r w:rsidRPr="00EA76E6">
        <w:t xml:space="preserve">, </w:t>
      </w:r>
      <w:r w:rsidR="00CA2403" w:rsidRPr="00EA76E6">
        <w:t>monsieur</w:t>
      </w:r>
      <w:r w:rsidRPr="00EA76E6">
        <w:t xml:space="preserve"> ; </w:t>
      </w:r>
      <w:r w:rsidR="00CA2403" w:rsidRPr="00EA76E6">
        <w:t>je ne connais que ses initiales</w:t>
      </w:r>
      <w:r w:rsidRPr="00EA76E6">
        <w:t xml:space="preserve">. </w:t>
      </w:r>
      <w:r w:rsidR="00CA2403" w:rsidRPr="00EA76E6">
        <w:t xml:space="preserve">Ses initiales étaient </w:t>
      </w:r>
      <w:r w:rsidRPr="00EA76E6">
        <w:t>« L.L. »</w:t>
      </w:r>
    </w:p>
    <w:p w14:paraId="40B1ECD9" w14:textId="77777777" w:rsidR="00C646BA" w:rsidRPr="00EA76E6" w:rsidRDefault="00C646BA" w:rsidP="00C646BA">
      <w:r w:rsidRPr="00EA76E6">
        <w:t>— </w:t>
      </w:r>
      <w:r w:rsidR="00CA2403" w:rsidRPr="00EA76E6">
        <w:t>Comment savez-vous cela</w:t>
      </w:r>
      <w:r w:rsidRPr="00EA76E6">
        <w:t xml:space="preserve">, </w:t>
      </w:r>
      <w:r w:rsidR="00CA2403" w:rsidRPr="00EA76E6">
        <w:t>Barrymore</w:t>
      </w:r>
      <w:r w:rsidRPr="00EA76E6">
        <w:t> ?</w:t>
      </w:r>
    </w:p>
    <w:p w14:paraId="7310B84E" w14:textId="77777777" w:rsidR="00C646BA" w:rsidRPr="00EA76E6" w:rsidRDefault="00C646BA" w:rsidP="00C646BA">
      <w:r w:rsidRPr="00EA76E6">
        <w:t>— </w:t>
      </w:r>
      <w:r w:rsidR="00CA2403" w:rsidRPr="00EA76E6">
        <w:t>Voilà</w:t>
      </w:r>
      <w:r w:rsidRPr="00EA76E6">
        <w:t xml:space="preserve">, </w:t>
      </w:r>
      <w:r w:rsidR="00CA2403" w:rsidRPr="00EA76E6">
        <w:t>Sir Henry</w:t>
      </w:r>
      <w:r w:rsidRPr="00EA76E6">
        <w:t xml:space="preserve"> : </w:t>
      </w:r>
      <w:r w:rsidR="00CA2403" w:rsidRPr="00EA76E6">
        <w:t>votre oncle avait reçu ce matin-là une lettre</w:t>
      </w:r>
      <w:r w:rsidRPr="00EA76E6">
        <w:t xml:space="preserve">. </w:t>
      </w:r>
      <w:r w:rsidR="00CA2403" w:rsidRPr="00EA76E6">
        <w:t>D</w:t>
      </w:r>
      <w:r w:rsidRPr="00EA76E6">
        <w:t>’</w:t>
      </w:r>
      <w:r w:rsidR="00CA2403" w:rsidRPr="00EA76E6">
        <w:t>habitude il recevait le courrier important d</w:t>
      </w:r>
      <w:r w:rsidRPr="00EA76E6">
        <w:t>’</w:t>
      </w:r>
      <w:r w:rsidR="00CA2403" w:rsidRPr="00EA76E6">
        <w:t>un homme public dont le bon cœur était célèbre</w:t>
      </w:r>
      <w:r w:rsidRPr="00EA76E6">
        <w:t xml:space="preserve"> : </w:t>
      </w:r>
      <w:r w:rsidR="00CA2403" w:rsidRPr="00EA76E6">
        <w:t>tous ceux qui avaient des ennuis se tournaient vers lui</w:t>
      </w:r>
      <w:r w:rsidRPr="00EA76E6">
        <w:t xml:space="preserve">. </w:t>
      </w:r>
      <w:r w:rsidR="00CA2403" w:rsidRPr="00EA76E6">
        <w:t>Mais ce matin-là</w:t>
      </w:r>
      <w:r w:rsidRPr="00EA76E6">
        <w:t xml:space="preserve">, </w:t>
      </w:r>
      <w:r w:rsidR="00CA2403" w:rsidRPr="00EA76E6">
        <w:t>par hasard</w:t>
      </w:r>
      <w:r w:rsidRPr="00EA76E6">
        <w:t xml:space="preserve">, </w:t>
      </w:r>
      <w:r w:rsidR="00CA2403" w:rsidRPr="00EA76E6">
        <w:t>il ne reçut qu</w:t>
      </w:r>
      <w:r w:rsidRPr="00EA76E6">
        <w:t>’</w:t>
      </w:r>
      <w:r w:rsidR="00CA2403" w:rsidRPr="00EA76E6">
        <w:t>une lettre</w:t>
      </w:r>
      <w:r w:rsidRPr="00EA76E6">
        <w:t xml:space="preserve"> : </w:t>
      </w:r>
      <w:r w:rsidR="00CA2403" w:rsidRPr="00EA76E6">
        <w:t>voilà pourquoi je la remarquai plus partic</w:t>
      </w:r>
      <w:r w:rsidR="00CA2403" w:rsidRPr="00EA76E6">
        <w:t>u</w:t>
      </w:r>
      <w:r w:rsidR="00CA2403" w:rsidRPr="00EA76E6">
        <w:t>lièrement</w:t>
      </w:r>
      <w:r w:rsidRPr="00EA76E6">
        <w:t xml:space="preserve">. </w:t>
      </w:r>
      <w:r w:rsidR="00CA2403" w:rsidRPr="00EA76E6">
        <w:t>Elle avait été postée à Coombe Tracey</w:t>
      </w:r>
      <w:r w:rsidRPr="00EA76E6">
        <w:t xml:space="preserve">, </w:t>
      </w:r>
      <w:r w:rsidR="00CA2403" w:rsidRPr="00EA76E6">
        <w:t>et l</w:t>
      </w:r>
      <w:r w:rsidRPr="00EA76E6">
        <w:t>’</w:t>
      </w:r>
      <w:r w:rsidR="00CA2403" w:rsidRPr="00EA76E6">
        <w:t>écriture sur l</w:t>
      </w:r>
      <w:r w:rsidRPr="00EA76E6">
        <w:t>’</w:t>
      </w:r>
      <w:r w:rsidR="00CA2403" w:rsidRPr="00EA76E6">
        <w:t>enveloppe était celle d</w:t>
      </w:r>
      <w:r w:rsidRPr="00EA76E6">
        <w:t>’</w:t>
      </w:r>
      <w:r w:rsidR="00CA2403" w:rsidRPr="00EA76E6">
        <w:t>une femme</w:t>
      </w:r>
      <w:r w:rsidRPr="00EA76E6">
        <w:t>.</w:t>
      </w:r>
    </w:p>
    <w:p w14:paraId="16235D05" w14:textId="77777777" w:rsidR="00C646BA" w:rsidRPr="00EA76E6" w:rsidRDefault="00C646BA" w:rsidP="00C646BA">
      <w:r w:rsidRPr="00EA76E6">
        <w:t>— </w:t>
      </w:r>
      <w:r w:rsidR="00CA2403" w:rsidRPr="00EA76E6">
        <w:t>Ensuite</w:t>
      </w:r>
      <w:r w:rsidRPr="00EA76E6">
        <w:t> ?</w:t>
      </w:r>
    </w:p>
    <w:p w14:paraId="2218A1A3" w14:textId="1AF1905D" w:rsidR="00C646BA" w:rsidRPr="00EA76E6" w:rsidRDefault="00C646BA" w:rsidP="00C646BA">
      <w:r w:rsidRPr="00EA76E6">
        <w:t>— </w:t>
      </w:r>
      <w:r w:rsidR="00CA2403" w:rsidRPr="00EA76E6">
        <w:t>Ensuite</w:t>
      </w:r>
      <w:r w:rsidRPr="00EA76E6">
        <w:t xml:space="preserve">, </w:t>
      </w:r>
      <w:r w:rsidR="00CA2403" w:rsidRPr="00EA76E6">
        <w:t>monsieur</w:t>
      </w:r>
      <w:r w:rsidRPr="00EA76E6">
        <w:t xml:space="preserve">, </w:t>
      </w:r>
      <w:r w:rsidR="00CA2403" w:rsidRPr="00EA76E6">
        <w:t>je n</w:t>
      </w:r>
      <w:r w:rsidRPr="00EA76E6">
        <w:t>’</w:t>
      </w:r>
      <w:r w:rsidR="00CA2403" w:rsidRPr="00EA76E6">
        <w:t>y ai plus pensé</w:t>
      </w:r>
      <w:r w:rsidRPr="00EA76E6">
        <w:t xml:space="preserve">, </w:t>
      </w:r>
      <w:r w:rsidR="00CA2403" w:rsidRPr="00EA76E6">
        <w:t>et je l</w:t>
      </w:r>
      <w:r w:rsidRPr="00EA76E6">
        <w:t>’</w:t>
      </w:r>
      <w:r w:rsidR="00CA2403" w:rsidRPr="00EA76E6">
        <w:t>aurais complètement oubliée sans ma femme</w:t>
      </w:r>
      <w:r w:rsidRPr="00EA76E6">
        <w:t xml:space="preserve">. </w:t>
      </w:r>
      <w:r w:rsidR="00CA2403" w:rsidRPr="00EA76E6">
        <w:t>Il y a quelques s</w:t>
      </w:r>
      <w:r w:rsidR="00CA2403" w:rsidRPr="00EA76E6">
        <w:t>e</w:t>
      </w:r>
      <w:r w:rsidR="00CA2403" w:rsidRPr="00EA76E6">
        <w:t>maines</w:t>
      </w:r>
      <w:r w:rsidRPr="00EA76E6">
        <w:t xml:space="preserve">, </w:t>
      </w:r>
      <w:r w:rsidR="00CA2403" w:rsidRPr="00EA76E6">
        <w:t>elle était en train de nettoyer le bureau de Sir Charles</w:t>
      </w:r>
      <w:r w:rsidRPr="00EA76E6">
        <w:t xml:space="preserve"> (</w:t>
      </w:r>
      <w:r w:rsidR="00CA2403" w:rsidRPr="00EA76E6">
        <w:t>qui ne l</w:t>
      </w:r>
      <w:r w:rsidRPr="00EA76E6">
        <w:t>’</w:t>
      </w:r>
      <w:r w:rsidR="00CA2403" w:rsidRPr="00EA76E6">
        <w:t>avait jamais été depuis sa mort</w:t>
      </w:r>
      <w:r w:rsidRPr="00EA76E6">
        <w:t xml:space="preserve">) </w:t>
      </w:r>
      <w:r w:rsidR="00CA2403" w:rsidRPr="00EA76E6">
        <w:t>quand elle découvrit les cendres d</w:t>
      </w:r>
      <w:r w:rsidRPr="00EA76E6">
        <w:t>’</w:t>
      </w:r>
      <w:r w:rsidR="00CA2403" w:rsidRPr="00EA76E6">
        <w:t>une lettre brûlée derrière la grille</w:t>
      </w:r>
      <w:r w:rsidRPr="00EA76E6">
        <w:t xml:space="preserve">. </w:t>
      </w:r>
      <w:r w:rsidR="00CA2403" w:rsidRPr="00EA76E6">
        <w:t>La plus grande pa</w:t>
      </w:r>
      <w:r w:rsidR="00CA2403" w:rsidRPr="00EA76E6">
        <w:t>r</w:t>
      </w:r>
      <w:r w:rsidR="00CA2403" w:rsidRPr="00EA76E6">
        <w:t>tie de cette lettre était en poussière</w:t>
      </w:r>
      <w:r w:rsidRPr="00EA76E6">
        <w:t xml:space="preserve">, </w:t>
      </w:r>
      <w:r w:rsidR="00CA2403" w:rsidRPr="00EA76E6">
        <w:t>mais un petit bout</w:t>
      </w:r>
      <w:r w:rsidRPr="00EA76E6">
        <w:t xml:space="preserve">, </w:t>
      </w:r>
      <w:r w:rsidR="00CA2403" w:rsidRPr="00EA76E6">
        <w:t>la fin d</w:t>
      </w:r>
      <w:r w:rsidRPr="00EA76E6">
        <w:t>’</w:t>
      </w:r>
      <w:r w:rsidR="00CA2403" w:rsidRPr="00EA76E6">
        <w:t>une page</w:t>
      </w:r>
      <w:r w:rsidRPr="00EA76E6">
        <w:t xml:space="preserve">, </w:t>
      </w:r>
      <w:r w:rsidR="00CA2403" w:rsidRPr="00EA76E6">
        <w:t>se tenait d</w:t>
      </w:r>
      <w:r w:rsidRPr="00EA76E6">
        <w:t>’</w:t>
      </w:r>
      <w:r w:rsidR="00CA2403" w:rsidRPr="00EA76E6">
        <w:t>un bloc</w:t>
      </w:r>
      <w:r w:rsidRPr="00EA76E6">
        <w:t xml:space="preserve"> ; </w:t>
      </w:r>
      <w:r w:rsidR="00CA2403" w:rsidRPr="00EA76E6">
        <w:t>bien que ce fût du gris sur fond noir</w:t>
      </w:r>
      <w:r w:rsidRPr="00EA76E6">
        <w:t xml:space="preserve">, </w:t>
      </w:r>
      <w:r w:rsidR="00CA2403" w:rsidRPr="00EA76E6">
        <w:t>l</w:t>
      </w:r>
      <w:r w:rsidRPr="00EA76E6">
        <w:t>’</w:t>
      </w:r>
      <w:r w:rsidR="00CA2403" w:rsidRPr="00EA76E6">
        <w:t>écriture était lisible</w:t>
      </w:r>
      <w:r w:rsidRPr="00EA76E6">
        <w:t xml:space="preserve">. </w:t>
      </w:r>
      <w:r w:rsidR="00CA2403" w:rsidRPr="00EA76E6">
        <w:t>Nous eûmes l</w:t>
      </w:r>
      <w:r w:rsidRPr="00EA76E6">
        <w:t>’</w:t>
      </w:r>
      <w:r w:rsidR="00CA2403" w:rsidRPr="00EA76E6">
        <w:t>impression que c</w:t>
      </w:r>
      <w:r w:rsidRPr="00EA76E6">
        <w:t>’</w:t>
      </w:r>
      <w:r w:rsidR="00CA2403" w:rsidRPr="00EA76E6">
        <w:t>était un post-scriptum à la fin d</w:t>
      </w:r>
      <w:r w:rsidRPr="00EA76E6">
        <w:t>’</w:t>
      </w:r>
      <w:r w:rsidR="00CA2403" w:rsidRPr="00EA76E6">
        <w:t>une lettre</w:t>
      </w:r>
      <w:r w:rsidRPr="00EA76E6">
        <w:t xml:space="preserve">, </w:t>
      </w:r>
      <w:r w:rsidR="00CA2403" w:rsidRPr="00EA76E6">
        <w:t>et il était écrit</w:t>
      </w:r>
      <w:r w:rsidRPr="00EA76E6">
        <w:t> : « </w:t>
      </w:r>
      <w:r w:rsidR="00CA2403" w:rsidRPr="00EA76E6">
        <w:t>Je vous en prie</w:t>
      </w:r>
      <w:r w:rsidRPr="00EA76E6">
        <w:t xml:space="preserve">, </w:t>
      </w:r>
      <w:r w:rsidR="00CA2403" w:rsidRPr="00EA76E6">
        <w:t>si vous êtes un gentleman</w:t>
      </w:r>
      <w:r w:rsidRPr="00EA76E6">
        <w:t xml:space="preserve">, </w:t>
      </w:r>
      <w:r w:rsidR="00CA2403" w:rsidRPr="00EA76E6">
        <w:t>brûlez cette lettre et soyez à dix heures devant la porte</w:t>
      </w:r>
      <w:r w:rsidRPr="00EA76E6">
        <w:t>. »</w:t>
      </w:r>
      <w:r w:rsidR="00CA2403" w:rsidRPr="00EA76E6">
        <w:t xml:space="preserve"> En dessous figurait les initiales </w:t>
      </w:r>
      <w:r w:rsidRPr="00EA76E6">
        <w:t>« L.L. »</w:t>
      </w:r>
    </w:p>
    <w:p w14:paraId="4F517138" w14:textId="77777777" w:rsidR="00C646BA" w:rsidRPr="00EA76E6" w:rsidRDefault="00C646BA" w:rsidP="00C646BA">
      <w:r w:rsidRPr="00EA76E6">
        <w:t>— </w:t>
      </w:r>
      <w:r w:rsidR="00CA2403" w:rsidRPr="00EA76E6">
        <w:t>Vous avez ce bout de papier</w:t>
      </w:r>
      <w:r w:rsidRPr="00EA76E6">
        <w:t> ?</w:t>
      </w:r>
    </w:p>
    <w:p w14:paraId="4EF98046" w14:textId="77777777" w:rsidR="00C646BA" w:rsidRPr="00EA76E6" w:rsidRDefault="00C646BA" w:rsidP="00C646BA">
      <w:r w:rsidRPr="00EA76E6">
        <w:t>— </w:t>
      </w:r>
      <w:r w:rsidR="00CA2403" w:rsidRPr="00EA76E6">
        <w:t>Non</w:t>
      </w:r>
      <w:r w:rsidRPr="00EA76E6">
        <w:t xml:space="preserve">, </w:t>
      </w:r>
      <w:r w:rsidR="00CA2403" w:rsidRPr="00EA76E6">
        <w:t>monsieur</w:t>
      </w:r>
      <w:r w:rsidRPr="00EA76E6">
        <w:t xml:space="preserve">, </w:t>
      </w:r>
      <w:r w:rsidR="00CA2403" w:rsidRPr="00EA76E6">
        <w:t>dès que nous l</w:t>
      </w:r>
      <w:r w:rsidRPr="00EA76E6">
        <w:t>’</w:t>
      </w:r>
      <w:r w:rsidR="00CA2403" w:rsidRPr="00EA76E6">
        <w:t>avons déplacé</w:t>
      </w:r>
      <w:r w:rsidRPr="00EA76E6">
        <w:t xml:space="preserve">, </w:t>
      </w:r>
      <w:r w:rsidR="00CA2403" w:rsidRPr="00EA76E6">
        <w:t>il est r</w:t>
      </w:r>
      <w:r w:rsidR="00CA2403" w:rsidRPr="00EA76E6">
        <w:t>e</w:t>
      </w:r>
      <w:r w:rsidR="00CA2403" w:rsidRPr="00EA76E6">
        <w:t>tombé en poussière</w:t>
      </w:r>
      <w:r w:rsidRPr="00EA76E6">
        <w:t>.</w:t>
      </w:r>
    </w:p>
    <w:p w14:paraId="1D6E8B6D" w14:textId="77777777" w:rsidR="00C646BA" w:rsidRPr="00EA76E6" w:rsidRDefault="00C646BA" w:rsidP="00C646BA">
      <w:r w:rsidRPr="00EA76E6">
        <w:t>— </w:t>
      </w:r>
      <w:r w:rsidR="00CA2403" w:rsidRPr="00EA76E6">
        <w:t>Sir Charles avait-il reçu d</w:t>
      </w:r>
      <w:r w:rsidRPr="00EA76E6">
        <w:t>’</w:t>
      </w:r>
      <w:r w:rsidR="00CA2403" w:rsidRPr="00EA76E6">
        <w:t>autres lettres de cette écriture</w:t>
      </w:r>
      <w:r w:rsidRPr="00EA76E6">
        <w:t> ?</w:t>
      </w:r>
    </w:p>
    <w:p w14:paraId="34DCEA3A" w14:textId="77777777" w:rsidR="00C646BA" w:rsidRPr="00EA76E6" w:rsidRDefault="00C646BA" w:rsidP="00C646BA">
      <w:r w:rsidRPr="00EA76E6">
        <w:lastRenderedPageBreak/>
        <w:t>— </w:t>
      </w:r>
      <w:r w:rsidR="00CA2403" w:rsidRPr="00EA76E6">
        <w:t>Ma foi</w:t>
      </w:r>
      <w:r w:rsidRPr="00EA76E6">
        <w:t xml:space="preserve">, </w:t>
      </w:r>
      <w:r w:rsidR="00CA2403" w:rsidRPr="00EA76E6">
        <w:t>monsieur</w:t>
      </w:r>
      <w:r w:rsidRPr="00EA76E6">
        <w:t xml:space="preserve">, </w:t>
      </w:r>
      <w:r w:rsidR="00CA2403" w:rsidRPr="00EA76E6">
        <w:t>je ne faisais pas spécialement attention à ses lettres</w:t>
      </w:r>
      <w:r w:rsidRPr="00EA76E6">
        <w:t xml:space="preserve">. </w:t>
      </w:r>
      <w:r w:rsidR="00CA2403" w:rsidRPr="00EA76E6">
        <w:t>Je n</w:t>
      </w:r>
      <w:r w:rsidRPr="00EA76E6">
        <w:t>’</w:t>
      </w:r>
      <w:r w:rsidR="00CA2403" w:rsidRPr="00EA76E6">
        <w:t>aurais pas remarqué celle-là si elle avait été accompagnée d</w:t>
      </w:r>
      <w:r w:rsidRPr="00EA76E6">
        <w:t>’</w:t>
      </w:r>
      <w:r w:rsidR="00CA2403" w:rsidRPr="00EA76E6">
        <w:t>autres lettres</w:t>
      </w:r>
      <w:r w:rsidRPr="00EA76E6">
        <w:t>.</w:t>
      </w:r>
    </w:p>
    <w:p w14:paraId="51AC7B3C" w14:textId="5F66650F" w:rsidR="00C646BA" w:rsidRPr="00EA76E6" w:rsidRDefault="00C646BA" w:rsidP="00C646BA">
      <w:r w:rsidRPr="00EA76E6">
        <w:t>— </w:t>
      </w:r>
      <w:r w:rsidR="00CA2403" w:rsidRPr="00EA76E6">
        <w:t>Et vous n</w:t>
      </w:r>
      <w:r w:rsidRPr="00EA76E6">
        <w:t>’</w:t>
      </w:r>
      <w:r w:rsidR="00CA2403" w:rsidRPr="00EA76E6">
        <w:t>avez aucune idée sur l</w:t>
      </w:r>
      <w:r w:rsidRPr="00EA76E6">
        <w:t>’</w:t>
      </w:r>
      <w:r w:rsidR="00CA2403" w:rsidRPr="00EA76E6">
        <w:t xml:space="preserve">identité de </w:t>
      </w:r>
      <w:r w:rsidRPr="00EA76E6">
        <w:t>« L.L. ». ?</w:t>
      </w:r>
    </w:p>
    <w:p w14:paraId="6C2E6D67" w14:textId="77777777" w:rsidR="00C646BA" w:rsidRPr="00EA76E6" w:rsidRDefault="00C646BA" w:rsidP="00C646BA">
      <w:r w:rsidRPr="00EA76E6">
        <w:t>— </w:t>
      </w:r>
      <w:r w:rsidR="00CA2403" w:rsidRPr="00EA76E6">
        <w:t>Non</w:t>
      </w:r>
      <w:r w:rsidRPr="00EA76E6">
        <w:t xml:space="preserve">, </w:t>
      </w:r>
      <w:r w:rsidR="00CA2403" w:rsidRPr="00EA76E6">
        <w:t>monsieur</w:t>
      </w:r>
      <w:r w:rsidRPr="00EA76E6">
        <w:t xml:space="preserve">. </w:t>
      </w:r>
      <w:r w:rsidR="00CA2403" w:rsidRPr="00EA76E6">
        <w:t>Pas plus que vous</w:t>
      </w:r>
      <w:r w:rsidRPr="00EA76E6">
        <w:t xml:space="preserve">. </w:t>
      </w:r>
      <w:r w:rsidR="00CA2403" w:rsidRPr="00EA76E6">
        <w:t>Mais je pense que si nous pouvions rattraper cette dame</w:t>
      </w:r>
      <w:r w:rsidRPr="00EA76E6">
        <w:t xml:space="preserve">, </w:t>
      </w:r>
      <w:r w:rsidR="00CA2403" w:rsidRPr="00EA76E6">
        <w:t>nous en saurions dava</w:t>
      </w:r>
      <w:r w:rsidR="00CA2403" w:rsidRPr="00EA76E6">
        <w:t>n</w:t>
      </w:r>
      <w:r w:rsidR="00CA2403" w:rsidRPr="00EA76E6">
        <w:t>tage sur la mort de Sir Charles</w:t>
      </w:r>
      <w:r w:rsidRPr="00EA76E6">
        <w:t>.</w:t>
      </w:r>
    </w:p>
    <w:p w14:paraId="3386F40C" w14:textId="77777777" w:rsidR="00C646BA" w:rsidRPr="00EA76E6" w:rsidRDefault="00C646BA" w:rsidP="00C646BA">
      <w:r w:rsidRPr="00EA76E6">
        <w:t>— </w:t>
      </w:r>
      <w:r w:rsidR="00CA2403" w:rsidRPr="00EA76E6">
        <w:t>Je ne peux pas comprendre</w:t>
      </w:r>
      <w:r w:rsidRPr="00EA76E6">
        <w:t xml:space="preserve">, </w:t>
      </w:r>
      <w:r w:rsidR="00CA2403" w:rsidRPr="00EA76E6">
        <w:t>Barrymore</w:t>
      </w:r>
      <w:r w:rsidRPr="00EA76E6">
        <w:t xml:space="preserve">, </w:t>
      </w:r>
      <w:r w:rsidR="00CA2403" w:rsidRPr="00EA76E6">
        <w:t>comment vous avez dissimulé cette information importante</w:t>
      </w:r>
      <w:r w:rsidRPr="00EA76E6">
        <w:t>.</w:t>
      </w:r>
    </w:p>
    <w:p w14:paraId="402FAC2C" w14:textId="77777777" w:rsidR="00C646BA" w:rsidRPr="00EA76E6" w:rsidRDefault="00C646BA" w:rsidP="00C646BA">
      <w:r w:rsidRPr="00EA76E6">
        <w:t>— </w:t>
      </w:r>
      <w:r w:rsidR="00CA2403" w:rsidRPr="00EA76E6">
        <w:t>Eh bien</w:t>
      </w:r>
      <w:r w:rsidRPr="00EA76E6">
        <w:t xml:space="preserve">, </w:t>
      </w:r>
      <w:r w:rsidR="00CA2403" w:rsidRPr="00EA76E6">
        <w:t>monsieur</w:t>
      </w:r>
      <w:r w:rsidRPr="00EA76E6">
        <w:t xml:space="preserve">, </w:t>
      </w:r>
      <w:r w:rsidR="00CA2403" w:rsidRPr="00EA76E6">
        <w:t>c</w:t>
      </w:r>
      <w:r w:rsidRPr="00EA76E6">
        <w:t>’</w:t>
      </w:r>
      <w:r w:rsidR="00CA2403" w:rsidRPr="00EA76E6">
        <w:t>est qu</w:t>
      </w:r>
      <w:r w:rsidRPr="00EA76E6">
        <w:t>’</w:t>
      </w:r>
      <w:r w:rsidR="00CA2403" w:rsidRPr="00EA76E6">
        <w:t>elle nous est arrivée imm</w:t>
      </w:r>
      <w:r w:rsidR="00CA2403" w:rsidRPr="00EA76E6">
        <w:t>é</w:t>
      </w:r>
      <w:r w:rsidR="00CA2403" w:rsidRPr="00EA76E6">
        <w:t>diatement après nos propres ennuis</w:t>
      </w:r>
      <w:r w:rsidRPr="00EA76E6">
        <w:t xml:space="preserve">. </w:t>
      </w:r>
      <w:r w:rsidR="00CA2403" w:rsidRPr="00EA76E6">
        <w:t>D</w:t>
      </w:r>
      <w:r w:rsidRPr="00EA76E6">
        <w:t>’</w:t>
      </w:r>
      <w:r w:rsidR="00CA2403" w:rsidRPr="00EA76E6">
        <w:t>autre part</w:t>
      </w:r>
      <w:r w:rsidRPr="00EA76E6">
        <w:t xml:space="preserve">, </w:t>
      </w:r>
      <w:r w:rsidR="00CA2403" w:rsidRPr="00EA76E6">
        <w:t>monsieur</w:t>
      </w:r>
      <w:r w:rsidRPr="00EA76E6">
        <w:t xml:space="preserve">, </w:t>
      </w:r>
      <w:r w:rsidR="00CA2403" w:rsidRPr="00EA76E6">
        <w:t>nous étions tous deux très attachés à Sir Charles</w:t>
      </w:r>
      <w:r w:rsidRPr="00EA76E6">
        <w:t xml:space="preserve">, </w:t>
      </w:r>
      <w:r w:rsidR="00CA2403" w:rsidRPr="00EA76E6">
        <w:t>comme c</w:t>
      </w:r>
      <w:r w:rsidRPr="00EA76E6">
        <w:t>’</w:t>
      </w:r>
      <w:r w:rsidR="00CA2403" w:rsidRPr="00EA76E6">
        <w:t>était naturel après ce qu</w:t>
      </w:r>
      <w:r w:rsidRPr="00EA76E6">
        <w:t>’</w:t>
      </w:r>
      <w:r w:rsidR="00CA2403" w:rsidRPr="00EA76E6">
        <w:t>il a fait pour nous</w:t>
      </w:r>
      <w:r w:rsidRPr="00EA76E6">
        <w:t xml:space="preserve">. </w:t>
      </w:r>
      <w:r w:rsidR="00CA2403" w:rsidRPr="00EA76E6">
        <w:t>Agiter cette histoire ne pouvait plus aider notre malheureux maître</w:t>
      </w:r>
      <w:r w:rsidRPr="00EA76E6">
        <w:t xml:space="preserve">, </w:t>
      </w:r>
      <w:r w:rsidR="00CA2403" w:rsidRPr="00EA76E6">
        <w:t>et il est bon d</w:t>
      </w:r>
      <w:r w:rsidRPr="00EA76E6">
        <w:t>’</w:t>
      </w:r>
      <w:r w:rsidR="00CA2403" w:rsidRPr="00EA76E6">
        <w:t>agir prudemment quand une dame est en cause</w:t>
      </w:r>
      <w:r w:rsidRPr="00EA76E6">
        <w:t xml:space="preserve">. </w:t>
      </w:r>
      <w:r w:rsidR="00CA2403" w:rsidRPr="00EA76E6">
        <w:t>Même le meilleur d</w:t>
      </w:r>
      <w:r w:rsidRPr="00EA76E6">
        <w:t>’</w:t>
      </w:r>
      <w:r w:rsidR="00CA2403" w:rsidRPr="00EA76E6">
        <w:t>entre nous</w:t>
      </w:r>
      <w:r w:rsidRPr="00EA76E6">
        <w:t>…</w:t>
      </w:r>
    </w:p>
    <w:p w14:paraId="3F69A974" w14:textId="77777777" w:rsidR="00C646BA" w:rsidRPr="00EA76E6" w:rsidRDefault="00C646BA" w:rsidP="00C646BA">
      <w:r w:rsidRPr="00EA76E6">
        <w:t>— </w:t>
      </w:r>
      <w:r w:rsidR="00CA2403" w:rsidRPr="00EA76E6">
        <w:t>Vous pensiez que cela pouvait ternir sa réputation</w:t>
      </w:r>
      <w:r w:rsidRPr="00EA76E6">
        <w:t> ?</w:t>
      </w:r>
    </w:p>
    <w:p w14:paraId="553A4863" w14:textId="77777777" w:rsidR="00C646BA" w:rsidRPr="00EA76E6" w:rsidRDefault="00C646BA" w:rsidP="00C646BA">
      <w:r w:rsidRPr="00EA76E6">
        <w:t>— </w:t>
      </w:r>
      <w:r w:rsidR="00CA2403" w:rsidRPr="00EA76E6">
        <w:t>Je ne pensais pas que du bon pouvait en sortir</w:t>
      </w:r>
      <w:r w:rsidRPr="00EA76E6">
        <w:t xml:space="preserve">. </w:t>
      </w:r>
      <w:r w:rsidR="00CA2403" w:rsidRPr="00EA76E6">
        <w:t>Mais vous avez été si généreux envers nous que je me sentirais déloyal si je ne vous disais pas tout ce que je sais sur l</w:t>
      </w:r>
      <w:r w:rsidRPr="00EA76E6">
        <w:t>’</w:t>
      </w:r>
      <w:r w:rsidR="00CA2403" w:rsidRPr="00EA76E6">
        <w:t>affaire</w:t>
      </w:r>
      <w:r w:rsidRPr="00EA76E6">
        <w:t>.</w:t>
      </w:r>
    </w:p>
    <w:p w14:paraId="3493A763" w14:textId="5396A4BA" w:rsidR="00C646BA" w:rsidRPr="00EA76E6" w:rsidRDefault="00C646BA" w:rsidP="00C646BA">
      <w:r w:rsidRPr="00EA76E6">
        <w:t>— </w:t>
      </w:r>
      <w:r w:rsidR="00CA2403" w:rsidRPr="00EA76E6">
        <w:t>Très bien</w:t>
      </w:r>
      <w:r w:rsidRPr="00EA76E6">
        <w:t xml:space="preserve">, </w:t>
      </w:r>
      <w:r w:rsidR="00CA2403" w:rsidRPr="00EA76E6">
        <w:t>Barrymore</w:t>
      </w:r>
      <w:r w:rsidRPr="00EA76E6">
        <w:t xml:space="preserve">. </w:t>
      </w:r>
      <w:r w:rsidR="00CA2403" w:rsidRPr="00EA76E6">
        <w:t>Laissez-nous maintenant</w:t>
      </w:r>
      <w:r w:rsidRPr="00EA76E6">
        <w:t>. »</w:t>
      </w:r>
    </w:p>
    <w:p w14:paraId="3DAB22A4" w14:textId="77777777" w:rsidR="00C646BA" w:rsidRPr="00EA76E6" w:rsidRDefault="00CA2403" w:rsidP="00C646BA">
      <w:r w:rsidRPr="00EA76E6">
        <w:t>Sir Henry se tourna vers moi</w:t>
      </w:r>
      <w:r w:rsidR="00C646BA" w:rsidRPr="00EA76E6">
        <w:t>.</w:t>
      </w:r>
    </w:p>
    <w:p w14:paraId="279A62B3" w14:textId="77777777" w:rsidR="00C646BA" w:rsidRPr="00EA76E6" w:rsidRDefault="00C646BA" w:rsidP="00C646BA">
      <w:r w:rsidRPr="00EA76E6">
        <w:t>« </w:t>
      </w:r>
      <w:r w:rsidR="00CA2403" w:rsidRPr="00EA76E6">
        <w:t>Que pensez-vous</w:t>
      </w:r>
      <w:r w:rsidRPr="00EA76E6">
        <w:t xml:space="preserve">, </w:t>
      </w:r>
      <w:r w:rsidR="00CA2403" w:rsidRPr="00EA76E6">
        <w:t>Watson</w:t>
      </w:r>
      <w:r w:rsidRPr="00EA76E6">
        <w:t xml:space="preserve">, </w:t>
      </w:r>
      <w:r w:rsidR="00CA2403" w:rsidRPr="00EA76E6">
        <w:t>de cette nouvelle lueur</w:t>
      </w:r>
      <w:r w:rsidRPr="00EA76E6">
        <w:t> ?</w:t>
      </w:r>
    </w:p>
    <w:p w14:paraId="0A889D28" w14:textId="77777777" w:rsidR="00C646BA" w:rsidRPr="00EA76E6" w:rsidRDefault="00C646BA" w:rsidP="00C646BA">
      <w:r w:rsidRPr="00EA76E6">
        <w:t>— </w:t>
      </w:r>
      <w:r w:rsidR="00CA2403" w:rsidRPr="00EA76E6">
        <w:t>Elle me paraît obscurcir davantage notre nuit noire</w:t>
      </w:r>
      <w:r w:rsidRPr="00EA76E6">
        <w:t>.</w:t>
      </w:r>
    </w:p>
    <w:p w14:paraId="7936E700" w14:textId="3A15E85A" w:rsidR="00C646BA" w:rsidRPr="00EA76E6" w:rsidRDefault="00C646BA" w:rsidP="00C646BA">
      <w:r w:rsidRPr="00EA76E6">
        <w:t>— </w:t>
      </w:r>
      <w:r w:rsidR="00CA2403" w:rsidRPr="00EA76E6">
        <w:t>C</w:t>
      </w:r>
      <w:r w:rsidRPr="00EA76E6">
        <w:t>’</w:t>
      </w:r>
      <w:r w:rsidR="00CA2403" w:rsidRPr="00EA76E6">
        <w:t>est mon avis</w:t>
      </w:r>
      <w:r w:rsidRPr="00EA76E6">
        <w:t xml:space="preserve">. </w:t>
      </w:r>
      <w:r w:rsidR="00CA2403" w:rsidRPr="00EA76E6">
        <w:t>Mais si nous pouvions retrouver</w:t>
      </w:r>
      <w:r w:rsidRPr="00EA76E6">
        <w:t xml:space="preserve"> L.L., </w:t>
      </w:r>
      <w:r w:rsidR="00CA2403" w:rsidRPr="00EA76E6">
        <w:t>tout serait éclairci</w:t>
      </w:r>
      <w:r w:rsidRPr="00EA76E6">
        <w:t xml:space="preserve">. </w:t>
      </w:r>
      <w:r w:rsidR="00CA2403" w:rsidRPr="00EA76E6">
        <w:t>Nous savons qu</w:t>
      </w:r>
      <w:r w:rsidRPr="00EA76E6">
        <w:t>’</w:t>
      </w:r>
      <w:r w:rsidR="00CA2403" w:rsidRPr="00EA76E6">
        <w:t>il existe une femme qui connaît les faits</w:t>
      </w:r>
      <w:r w:rsidRPr="00EA76E6">
        <w:t xml:space="preserve">. </w:t>
      </w:r>
      <w:r w:rsidR="00CA2403" w:rsidRPr="00EA76E6">
        <w:t>Il s</w:t>
      </w:r>
      <w:r w:rsidRPr="00EA76E6">
        <w:t>’</w:t>
      </w:r>
      <w:r w:rsidR="00CA2403" w:rsidRPr="00EA76E6">
        <w:t>agit de la retrouver</w:t>
      </w:r>
      <w:r w:rsidRPr="00EA76E6">
        <w:t xml:space="preserve">. </w:t>
      </w:r>
      <w:r w:rsidR="00CA2403" w:rsidRPr="00EA76E6">
        <w:t>Comme</w:t>
      </w:r>
      <w:r w:rsidR="007C1FE7" w:rsidRPr="00EA76E6">
        <w:t>n</w:t>
      </w:r>
      <w:r w:rsidR="00CA2403" w:rsidRPr="00EA76E6">
        <w:t>t</w:t>
      </w:r>
      <w:r w:rsidRPr="00EA76E6">
        <w:t> ?</w:t>
      </w:r>
    </w:p>
    <w:p w14:paraId="6834ABD7" w14:textId="3601AC2C" w:rsidR="00C646BA" w:rsidRPr="00EA76E6" w:rsidRDefault="00C646BA" w:rsidP="00C646BA">
      <w:r w:rsidRPr="00EA76E6">
        <w:lastRenderedPageBreak/>
        <w:t>— </w:t>
      </w:r>
      <w:r w:rsidR="00CA2403" w:rsidRPr="00EA76E6">
        <w:t>Mettons d</w:t>
      </w:r>
      <w:r w:rsidRPr="00EA76E6">
        <w:t>’</w:t>
      </w:r>
      <w:r w:rsidR="00CA2403" w:rsidRPr="00EA76E6">
        <w:t>abord Holmes au courant sans tarder</w:t>
      </w:r>
      <w:r w:rsidRPr="00EA76E6">
        <w:t xml:space="preserve">. </w:t>
      </w:r>
      <w:r w:rsidR="00CA2403" w:rsidRPr="00EA76E6">
        <w:t>Nous lui donnerons ainsi l</w:t>
      </w:r>
      <w:r w:rsidRPr="00EA76E6">
        <w:t>’</w:t>
      </w:r>
      <w:r w:rsidR="00CA2403" w:rsidRPr="00EA76E6">
        <w:t>indice qui lui manquait</w:t>
      </w:r>
      <w:r w:rsidRPr="00EA76E6">
        <w:t xml:space="preserve">. </w:t>
      </w:r>
      <w:r w:rsidR="00CA2403" w:rsidRPr="00EA76E6">
        <w:t>Ou je me trompe beaucoup ou cette nouvelle va le conduire ici</w:t>
      </w:r>
      <w:r w:rsidRPr="00EA76E6">
        <w:t>. »</w:t>
      </w:r>
    </w:p>
    <w:p w14:paraId="6BEF6A90" w14:textId="77777777" w:rsidR="00C646BA" w:rsidRPr="00EA76E6" w:rsidRDefault="00CA2403" w:rsidP="00C646BA">
      <w:r w:rsidRPr="00EA76E6">
        <w:t>Je montai immédiatement dans ma chambre et rédigeai mon rapport sur cette conversation</w:t>
      </w:r>
      <w:r w:rsidR="00C646BA" w:rsidRPr="00EA76E6">
        <w:t xml:space="preserve">. </w:t>
      </w:r>
      <w:r w:rsidRPr="00EA76E6">
        <w:t>Il était évident que Holmes était diablement occupé ces temps-ci</w:t>
      </w:r>
      <w:r w:rsidR="00C646BA" w:rsidRPr="00EA76E6">
        <w:t xml:space="preserve">, </w:t>
      </w:r>
      <w:r w:rsidRPr="00EA76E6">
        <w:t>car je ne recevais de B</w:t>
      </w:r>
      <w:r w:rsidRPr="00EA76E6">
        <w:t>a</w:t>
      </w:r>
      <w:r w:rsidRPr="00EA76E6">
        <w:t>ker Street que des lettres brèves et rares qui ne daignaient pas commenter les informations que je lui envoyais et ne faisaient pratiquement aucune allusion à ma mission</w:t>
      </w:r>
      <w:r w:rsidR="00C646BA" w:rsidRPr="00EA76E6">
        <w:t xml:space="preserve">. </w:t>
      </w:r>
      <w:r w:rsidRPr="00EA76E6">
        <w:t>Sans doute son affaire de chantage absorbait toutes ses facultés</w:t>
      </w:r>
      <w:r w:rsidR="00C646BA" w:rsidRPr="00EA76E6">
        <w:t xml:space="preserve">. </w:t>
      </w:r>
      <w:r w:rsidRPr="00EA76E6">
        <w:t>Tout de même ce nouvel élément ne pouvait manquer de retenir son attention et de renouveler son intérêt</w:t>
      </w:r>
      <w:r w:rsidR="00C646BA" w:rsidRPr="00EA76E6">
        <w:t xml:space="preserve">. </w:t>
      </w:r>
      <w:r w:rsidRPr="00EA76E6">
        <w:t>J</w:t>
      </w:r>
      <w:r w:rsidR="00C646BA" w:rsidRPr="00EA76E6">
        <w:t>’</w:t>
      </w:r>
      <w:r w:rsidRPr="00EA76E6">
        <w:t>aimerais bien qu</w:t>
      </w:r>
      <w:r w:rsidR="00C646BA" w:rsidRPr="00EA76E6">
        <w:t>’</w:t>
      </w:r>
      <w:r w:rsidRPr="00EA76E6">
        <w:t>il fût là</w:t>
      </w:r>
      <w:r w:rsidR="00C646BA" w:rsidRPr="00EA76E6">
        <w:t> !</w:t>
      </w:r>
    </w:p>
    <w:p w14:paraId="2ED6386C" w14:textId="0A1A0484" w:rsidR="00C646BA" w:rsidRPr="00EA76E6" w:rsidRDefault="00CA2403" w:rsidP="00C646BA">
      <w:pPr>
        <w:jc w:val="right"/>
        <w:rPr>
          <w:b/>
          <w:bCs/>
        </w:rPr>
      </w:pPr>
      <w:r w:rsidRPr="00EA76E6">
        <w:rPr>
          <w:b/>
          <w:bCs/>
        </w:rPr>
        <w:t>1</w:t>
      </w:r>
      <w:r w:rsidR="00C646BA" w:rsidRPr="00EA76E6">
        <w:rPr>
          <w:b/>
          <w:bCs/>
        </w:rPr>
        <w:t>7 octobre.</w:t>
      </w:r>
    </w:p>
    <w:p w14:paraId="78D80EF1" w14:textId="77777777" w:rsidR="00C646BA" w:rsidRPr="00EA76E6" w:rsidRDefault="00CA2403" w:rsidP="00C646BA">
      <w:r w:rsidRPr="00EA76E6">
        <w:t>Aujourd</w:t>
      </w:r>
      <w:r w:rsidR="00C646BA" w:rsidRPr="00EA76E6">
        <w:t>’</w:t>
      </w:r>
      <w:r w:rsidRPr="00EA76E6">
        <w:t>hui la pluie n</w:t>
      </w:r>
      <w:r w:rsidR="00C646BA" w:rsidRPr="00EA76E6">
        <w:t>’</w:t>
      </w:r>
      <w:r w:rsidRPr="00EA76E6">
        <w:t>a pas cessé de tomber</w:t>
      </w:r>
      <w:r w:rsidR="00C646BA" w:rsidRPr="00EA76E6">
        <w:t xml:space="preserve">, </w:t>
      </w:r>
      <w:r w:rsidRPr="00EA76E6">
        <w:t>de gicler sur le lierre</w:t>
      </w:r>
      <w:r w:rsidR="00C646BA" w:rsidRPr="00EA76E6">
        <w:t xml:space="preserve">, </w:t>
      </w:r>
      <w:r w:rsidRPr="00EA76E6">
        <w:t>de s</w:t>
      </w:r>
      <w:r w:rsidR="00C646BA" w:rsidRPr="00EA76E6">
        <w:t>’</w:t>
      </w:r>
      <w:r w:rsidRPr="00EA76E6">
        <w:t>égoutter des ifs</w:t>
      </w:r>
      <w:r w:rsidR="00C646BA" w:rsidRPr="00EA76E6">
        <w:t xml:space="preserve">. </w:t>
      </w:r>
      <w:r w:rsidRPr="00EA76E6">
        <w:t>Je pensais à ce forçat réfugié sur la lande lugubre</w:t>
      </w:r>
      <w:r w:rsidR="00C646BA" w:rsidRPr="00EA76E6">
        <w:t xml:space="preserve">, </w:t>
      </w:r>
      <w:r w:rsidRPr="00EA76E6">
        <w:t>froide</w:t>
      </w:r>
      <w:r w:rsidR="00C646BA" w:rsidRPr="00EA76E6">
        <w:t xml:space="preserve">, </w:t>
      </w:r>
      <w:r w:rsidRPr="00EA76E6">
        <w:t>hostile</w:t>
      </w:r>
      <w:r w:rsidR="00C646BA" w:rsidRPr="00EA76E6">
        <w:t xml:space="preserve">. </w:t>
      </w:r>
      <w:r w:rsidRPr="00EA76E6">
        <w:t>Pauvre diable</w:t>
      </w:r>
      <w:r w:rsidR="00C646BA" w:rsidRPr="00EA76E6">
        <w:t xml:space="preserve"> ! </w:t>
      </w:r>
      <w:r w:rsidRPr="00EA76E6">
        <w:t>Quels qu</w:t>
      </w:r>
      <w:r w:rsidR="00C646BA" w:rsidRPr="00EA76E6">
        <w:t>’</w:t>
      </w:r>
      <w:r w:rsidRPr="00EA76E6">
        <w:t xml:space="preserve">aient </w:t>
      </w:r>
      <w:proofErr w:type="gramStart"/>
      <w:r w:rsidRPr="00EA76E6">
        <w:t>été</w:t>
      </w:r>
      <w:proofErr w:type="gramEnd"/>
      <w:r w:rsidRPr="00EA76E6">
        <w:t xml:space="preserve"> ses crimes</w:t>
      </w:r>
      <w:r w:rsidR="00C646BA" w:rsidRPr="00EA76E6">
        <w:t xml:space="preserve">, </w:t>
      </w:r>
      <w:r w:rsidRPr="00EA76E6">
        <w:t>il souffre pour les racheter</w:t>
      </w:r>
      <w:r w:rsidR="00C646BA" w:rsidRPr="00EA76E6">
        <w:t xml:space="preserve">. </w:t>
      </w:r>
      <w:r w:rsidRPr="00EA76E6">
        <w:t>Et puis j</w:t>
      </w:r>
      <w:r w:rsidR="00C646BA" w:rsidRPr="00EA76E6">
        <w:t>’</w:t>
      </w:r>
      <w:r w:rsidRPr="00EA76E6">
        <w:t>ai pensé à cet autre</w:t>
      </w:r>
      <w:r w:rsidR="00C646BA" w:rsidRPr="00EA76E6">
        <w:t xml:space="preserve"> : </w:t>
      </w:r>
      <w:r w:rsidRPr="00EA76E6">
        <w:t>la tête barbue dans le fiacre</w:t>
      </w:r>
      <w:r w:rsidR="00C646BA" w:rsidRPr="00EA76E6">
        <w:t xml:space="preserve">, </w:t>
      </w:r>
      <w:r w:rsidRPr="00EA76E6">
        <w:t>la silhouette contre la lune</w:t>
      </w:r>
      <w:r w:rsidR="00C646BA" w:rsidRPr="00EA76E6">
        <w:t xml:space="preserve">. </w:t>
      </w:r>
      <w:r w:rsidRPr="00EA76E6">
        <w:t>Était-il aussi sous le déluge</w:t>
      </w:r>
      <w:r w:rsidR="00C646BA" w:rsidRPr="00EA76E6">
        <w:t xml:space="preserve">, </w:t>
      </w:r>
      <w:r w:rsidRPr="00EA76E6">
        <w:t>ce guetteur quasi invisible</w:t>
      </w:r>
      <w:r w:rsidR="00C646BA" w:rsidRPr="00EA76E6">
        <w:t xml:space="preserve">, </w:t>
      </w:r>
      <w:r w:rsidRPr="00EA76E6">
        <w:t>cet homme de la nuit</w:t>
      </w:r>
      <w:r w:rsidR="00C646BA" w:rsidRPr="00EA76E6">
        <w:t xml:space="preserve"> ? </w:t>
      </w:r>
      <w:r w:rsidRPr="00EA76E6">
        <w:t>Le soir je mis mon imperméable et je m</w:t>
      </w:r>
      <w:r w:rsidR="00C646BA" w:rsidRPr="00EA76E6">
        <w:t>’</w:t>
      </w:r>
      <w:r w:rsidRPr="00EA76E6">
        <w:t>aventurai loin sur la lande détrempée</w:t>
      </w:r>
      <w:r w:rsidR="00C646BA" w:rsidRPr="00EA76E6">
        <w:t xml:space="preserve">. </w:t>
      </w:r>
      <w:r w:rsidRPr="00EA76E6">
        <w:t>Quantité de pensées sombres m</w:t>
      </w:r>
      <w:r w:rsidR="00C646BA" w:rsidRPr="00EA76E6">
        <w:t>’</w:t>
      </w:r>
      <w:r w:rsidRPr="00EA76E6">
        <w:t>assaillirent</w:t>
      </w:r>
      <w:r w:rsidR="00C646BA" w:rsidRPr="00EA76E6">
        <w:t xml:space="preserve">. </w:t>
      </w:r>
      <w:r w:rsidRPr="00EA76E6">
        <w:t>La pluie me fouettait le visage</w:t>
      </w:r>
      <w:r w:rsidR="00C646BA" w:rsidRPr="00EA76E6">
        <w:t xml:space="preserve">, </w:t>
      </w:r>
      <w:r w:rsidRPr="00EA76E6">
        <w:t>le vent sifflait à mes oreilles</w:t>
      </w:r>
      <w:r w:rsidR="00C646BA" w:rsidRPr="00EA76E6">
        <w:t xml:space="preserve">. </w:t>
      </w:r>
      <w:r w:rsidRPr="00EA76E6">
        <w:t>Que Dieu aide ceux qui errent dans le grand bourbier à présent</w:t>
      </w:r>
      <w:r w:rsidR="00C646BA" w:rsidRPr="00EA76E6">
        <w:t xml:space="preserve">, </w:t>
      </w:r>
      <w:r w:rsidRPr="00EA76E6">
        <w:t>car même le sol ferme devient un bourbier</w:t>
      </w:r>
      <w:r w:rsidR="00C646BA" w:rsidRPr="00EA76E6">
        <w:t xml:space="preserve"> ! </w:t>
      </w:r>
      <w:r w:rsidRPr="00EA76E6">
        <w:t>Je retrouvais le pic noir sur lequel j</w:t>
      </w:r>
      <w:r w:rsidR="00C646BA" w:rsidRPr="00EA76E6">
        <w:t>’</w:t>
      </w:r>
      <w:r w:rsidRPr="00EA76E6">
        <w:t>avais vu le gue</w:t>
      </w:r>
      <w:r w:rsidRPr="00EA76E6">
        <w:t>t</w:t>
      </w:r>
      <w:r w:rsidRPr="00EA76E6">
        <w:t>teur solitaire</w:t>
      </w:r>
      <w:r w:rsidR="00C646BA" w:rsidRPr="00EA76E6">
        <w:t xml:space="preserve">, </w:t>
      </w:r>
      <w:r w:rsidRPr="00EA76E6">
        <w:t>je l</w:t>
      </w:r>
      <w:r w:rsidR="00C646BA" w:rsidRPr="00EA76E6">
        <w:t>’</w:t>
      </w:r>
      <w:r w:rsidRPr="00EA76E6">
        <w:t>escaladai et de son sommet tourmenté je co</w:t>
      </w:r>
      <w:r w:rsidRPr="00EA76E6">
        <w:t>n</w:t>
      </w:r>
      <w:r w:rsidRPr="00EA76E6">
        <w:t>templai la mélancolie du paysage</w:t>
      </w:r>
      <w:r w:rsidR="00C646BA" w:rsidRPr="00EA76E6">
        <w:t xml:space="preserve">. </w:t>
      </w:r>
      <w:r w:rsidRPr="00EA76E6">
        <w:t>Les averses battaient obl</w:t>
      </w:r>
      <w:r w:rsidRPr="00EA76E6">
        <w:t>i</w:t>
      </w:r>
      <w:r w:rsidRPr="00EA76E6">
        <w:t>quement les flancs roux des dunes</w:t>
      </w:r>
      <w:r w:rsidR="00C646BA" w:rsidRPr="00EA76E6">
        <w:t xml:space="preserve"> ; </w:t>
      </w:r>
      <w:r w:rsidRPr="00EA76E6">
        <w:t>des nuages lourds</w:t>
      </w:r>
      <w:r w:rsidR="00C646BA" w:rsidRPr="00EA76E6">
        <w:t xml:space="preserve">, </w:t>
      </w:r>
      <w:r w:rsidRPr="00EA76E6">
        <w:t>bas</w:t>
      </w:r>
      <w:r w:rsidR="00C646BA" w:rsidRPr="00EA76E6">
        <w:t xml:space="preserve">, </w:t>
      </w:r>
      <w:r w:rsidRPr="00EA76E6">
        <w:t>a</w:t>
      </w:r>
      <w:r w:rsidRPr="00EA76E6">
        <w:t>r</w:t>
      </w:r>
      <w:r w:rsidRPr="00EA76E6">
        <w:t>doisés</w:t>
      </w:r>
      <w:r w:rsidR="00C646BA" w:rsidRPr="00EA76E6">
        <w:t xml:space="preserve">, </w:t>
      </w:r>
      <w:r w:rsidRPr="00EA76E6">
        <w:t>étiraient leurs écharpes mornes autour des versants des collines</w:t>
      </w:r>
      <w:r w:rsidR="00C646BA" w:rsidRPr="00EA76E6">
        <w:t xml:space="preserve">. </w:t>
      </w:r>
      <w:r w:rsidRPr="00EA76E6">
        <w:t>Dans un creux sur la gauche</w:t>
      </w:r>
      <w:r w:rsidR="00C646BA" w:rsidRPr="00EA76E6">
        <w:t xml:space="preserve">, </w:t>
      </w:r>
      <w:r w:rsidRPr="00EA76E6">
        <w:t xml:space="preserve">à </w:t>
      </w:r>
      <w:r w:rsidRPr="00EA76E6">
        <w:lastRenderedPageBreak/>
        <w:t>demi-cachées par la brume</w:t>
      </w:r>
      <w:r w:rsidR="00C646BA" w:rsidRPr="00EA76E6">
        <w:t xml:space="preserve">, </w:t>
      </w:r>
      <w:r w:rsidRPr="00EA76E6">
        <w:t>les deux tours jumelles de Baskerville Hall se hissaient par-dessus les arbres</w:t>
      </w:r>
      <w:r w:rsidR="00C646BA" w:rsidRPr="00EA76E6">
        <w:t xml:space="preserve">. </w:t>
      </w:r>
      <w:r w:rsidRPr="00EA76E6">
        <w:t>C</w:t>
      </w:r>
      <w:r w:rsidR="00C646BA" w:rsidRPr="00EA76E6">
        <w:t>’</w:t>
      </w:r>
      <w:r w:rsidRPr="00EA76E6">
        <w:t>étaient les signes de présence humaine que je pouvais distinguer en dehors de ces cabanes préhist</w:t>
      </w:r>
      <w:r w:rsidRPr="00EA76E6">
        <w:t>o</w:t>
      </w:r>
      <w:r w:rsidRPr="00EA76E6">
        <w:t>riques accrochées en rangs serrés aux montagnettes</w:t>
      </w:r>
      <w:r w:rsidR="00C646BA" w:rsidRPr="00EA76E6">
        <w:t xml:space="preserve">. </w:t>
      </w:r>
      <w:r w:rsidRPr="00EA76E6">
        <w:t>Nulle part je ne trouvai trace du solitaire que j</w:t>
      </w:r>
      <w:r w:rsidR="00C646BA" w:rsidRPr="00EA76E6">
        <w:t>’</w:t>
      </w:r>
      <w:r w:rsidRPr="00EA76E6">
        <w:t>avais vu là deux nuits plus tôt</w:t>
      </w:r>
      <w:r w:rsidR="00C646BA" w:rsidRPr="00EA76E6">
        <w:t>.</w:t>
      </w:r>
    </w:p>
    <w:p w14:paraId="1CEEFD5D" w14:textId="77777777" w:rsidR="00C646BA" w:rsidRPr="00EA76E6" w:rsidRDefault="00CA2403" w:rsidP="00C646BA">
      <w:r w:rsidRPr="00EA76E6">
        <w:t>En rentrant</w:t>
      </w:r>
      <w:r w:rsidR="00C646BA" w:rsidRPr="00EA76E6">
        <w:t xml:space="preserve">, </w:t>
      </w:r>
      <w:r w:rsidRPr="00EA76E6">
        <w:t xml:space="preserve">je fus rattrapé par le docteur Mortimer dont la charrette anglaise revenait de la ferme </w:t>
      </w:r>
      <w:r w:rsidR="00F173DC" w:rsidRPr="00EA76E6">
        <w:t xml:space="preserve">de </w:t>
      </w:r>
      <w:r w:rsidRPr="00EA76E6">
        <w:t>Foulmire</w:t>
      </w:r>
      <w:r w:rsidR="00C646BA" w:rsidRPr="00EA76E6">
        <w:t xml:space="preserve">. </w:t>
      </w:r>
      <w:r w:rsidRPr="00EA76E6">
        <w:t>Il nous avait constamment témoigné beaucoup d</w:t>
      </w:r>
      <w:r w:rsidR="00C646BA" w:rsidRPr="00EA76E6">
        <w:t>’</w:t>
      </w:r>
      <w:r w:rsidRPr="00EA76E6">
        <w:t>égards</w:t>
      </w:r>
      <w:r w:rsidR="00C646BA" w:rsidRPr="00EA76E6">
        <w:t xml:space="preserve"> : </w:t>
      </w:r>
      <w:r w:rsidRPr="00EA76E6">
        <w:t>il laissait à peine s</w:t>
      </w:r>
      <w:r w:rsidR="00C646BA" w:rsidRPr="00EA76E6">
        <w:t>’</w:t>
      </w:r>
      <w:r w:rsidRPr="00EA76E6">
        <w:t>écouler un jour sans se rendre au manoir pour prendre de nos nouvelles</w:t>
      </w:r>
      <w:r w:rsidR="00C646BA" w:rsidRPr="00EA76E6">
        <w:t xml:space="preserve">. </w:t>
      </w:r>
      <w:r w:rsidRPr="00EA76E6">
        <w:t>Il insista pour me faire monter à côté de lui et m</w:t>
      </w:r>
      <w:r w:rsidR="00C646BA" w:rsidRPr="00EA76E6">
        <w:t>’</w:t>
      </w:r>
      <w:r w:rsidRPr="00EA76E6">
        <w:t>avancer sur la route du retour</w:t>
      </w:r>
      <w:r w:rsidR="00C646BA" w:rsidRPr="00EA76E6">
        <w:t xml:space="preserve">. </w:t>
      </w:r>
      <w:r w:rsidRPr="00EA76E6">
        <w:t>Je le trouvai tout éploré par la disparition de son petit épagneul</w:t>
      </w:r>
      <w:r w:rsidR="00C646BA" w:rsidRPr="00EA76E6">
        <w:t xml:space="preserve">, </w:t>
      </w:r>
      <w:r w:rsidRPr="00EA76E6">
        <w:t>qui s</w:t>
      </w:r>
      <w:r w:rsidR="00C646BA" w:rsidRPr="00EA76E6">
        <w:t>’</w:t>
      </w:r>
      <w:r w:rsidRPr="00EA76E6">
        <w:t>était aventuré dans la lande et n</w:t>
      </w:r>
      <w:r w:rsidR="00C646BA" w:rsidRPr="00EA76E6">
        <w:t>’</w:t>
      </w:r>
      <w:r w:rsidRPr="00EA76E6">
        <w:t>était jamais revenu</w:t>
      </w:r>
      <w:r w:rsidR="00C646BA" w:rsidRPr="00EA76E6">
        <w:t xml:space="preserve">. </w:t>
      </w:r>
      <w:r w:rsidRPr="00EA76E6">
        <w:t>J</w:t>
      </w:r>
      <w:r w:rsidR="00C646BA" w:rsidRPr="00EA76E6">
        <w:t>’</w:t>
      </w:r>
      <w:r w:rsidRPr="00EA76E6">
        <w:t>essayai de le consoler de mon mieux</w:t>
      </w:r>
      <w:r w:rsidR="00C646BA" w:rsidRPr="00EA76E6">
        <w:t xml:space="preserve">, </w:t>
      </w:r>
      <w:r w:rsidRPr="00EA76E6">
        <w:t>mais je pensais au poney du bourbier de Grimpen</w:t>
      </w:r>
      <w:r w:rsidR="00C646BA" w:rsidRPr="00EA76E6">
        <w:t xml:space="preserve">, </w:t>
      </w:r>
      <w:r w:rsidRPr="00EA76E6">
        <w:t>et je n</w:t>
      </w:r>
      <w:r w:rsidR="00C646BA" w:rsidRPr="00EA76E6">
        <w:t>’</w:t>
      </w:r>
      <w:r w:rsidRPr="00EA76E6">
        <w:t>espérais guère qu</w:t>
      </w:r>
      <w:r w:rsidR="00C646BA" w:rsidRPr="00EA76E6">
        <w:t>’</w:t>
      </w:r>
      <w:r w:rsidRPr="00EA76E6">
        <w:t>il revît un jour son petit chien</w:t>
      </w:r>
      <w:r w:rsidR="00C646BA" w:rsidRPr="00EA76E6">
        <w:t>.</w:t>
      </w:r>
    </w:p>
    <w:p w14:paraId="530A9C05" w14:textId="77777777" w:rsidR="00C646BA" w:rsidRPr="00EA76E6" w:rsidRDefault="00C646BA" w:rsidP="00C646BA">
      <w:r w:rsidRPr="00EA76E6">
        <w:t>« </w:t>
      </w:r>
      <w:r w:rsidR="008D2AD1" w:rsidRPr="00EA76E6">
        <w:t>À</w:t>
      </w:r>
      <w:r w:rsidR="00CA2403" w:rsidRPr="00EA76E6">
        <w:t xml:space="preserve"> propos</w:t>
      </w:r>
      <w:r w:rsidRPr="00EA76E6">
        <w:t xml:space="preserve">, </w:t>
      </w:r>
      <w:r w:rsidR="00CA2403" w:rsidRPr="00EA76E6">
        <w:t>Mortimer</w:t>
      </w:r>
      <w:r w:rsidRPr="00EA76E6">
        <w:t xml:space="preserve">, </w:t>
      </w:r>
      <w:r w:rsidR="00CA2403" w:rsidRPr="00EA76E6">
        <w:t>lui dis-je</w:t>
      </w:r>
      <w:r w:rsidRPr="00EA76E6">
        <w:t xml:space="preserve">, </w:t>
      </w:r>
      <w:r w:rsidR="00CA2403" w:rsidRPr="00EA76E6">
        <w:t>je suppose que vous co</w:t>
      </w:r>
      <w:r w:rsidR="00CA2403" w:rsidRPr="00EA76E6">
        <w:t>n</w:t>
      </w:r>
      <w:r w:rsidR="00CA2403" w:rsidRPr="00EA76E6">
        <w:t>naissez tout le monde par ici</w:t>
      </w:r>
      <w:r w:rsidRPr="00EA76E6">
        <w:t> ?</w:t>
      </w:r>
    </w:p>
    <w:p w14:paraId="62219A9F" w14:textId="77777777" w:rsidR="00C646BA" w:rsidRPr="00EA76E6" w:rsidRDefault="00C646BA" w:rsidP="00C646BA">
      <w:r w:rsidRPr="00EA76E6">
        <w:t>— </w:t>
      </w:r>
      <w:r w:rsidR="00CA2403" w:rsidRPr="00EA76E6">
        <w:t>Oui</w:t>
      </w:r>
      <w:r w:rsidRPr="00EA76E6">
        <w:t xml:space="preserve">, </w:t>
      </w:r>
      <w:r w:rsidR="00CA2403" w:rsidRPr="00EA76E6">
        <w:t>je crois</w:t>
      </w:r>
      <w:r w:rsidRPr="00EA76E6">
        <w:t>.</w:t>
      </w:r>
    </w:p>
    <w:p w14:paraId="112C9358" w14:textId="221B4FCD" w:rsidR="00C646BA" w:rsidRPr="00EA76E6" w:rsidRDefault="00C646BA" w:rsidP="00C646BA">
      <w:r w:rsidRPr="00EA76E6">
        <w:t>— </w:t>
      </w:r>
      <w:r w:rsidR="00CA2403" w:rsidRPr="00EA76E6">
        <w:t>Pouvez-vous alors me donner le nom d</w:t>
      </w:r>
      <w:r w:rsidRPr="00EA76E6">
        <w:t>’</w:t>
      </w:r>
      <w:r w:rsidR="00CA2403" w:rsidRPr="00EA76E6">
        <w:t xml:space="preserve">une femme dont les initiales sont </w:t>
      </w:r>
      <w:r w:rsidRPr="00EA76E6">
        <w:t>« L.L. » ? »</w:t>
      </w:r>
    </w:p>
    <w:p w14:paraId="2CF8E8EF" w14:textId="77777777" w:rsidR="00C646BA" w:rsidRPr="00EA76E6" w:rsidRDefault="00CA2403" w:rsidP="00C646BA">
      <w:r w:rsidRPr="00EA76E6">
        <w:t>Il réfléchit quelques instants</w:t>
      </w:r>
      <w:r w:rsidR="00C646BA" w:rsidRPr="00EA76E6">
        <w:t>.</w:t>
      </w:r>
    </w:p>
    <w:p w14:paraId="5DE06B49" w14:textId="58C31F7F" w:rsidR="00C646BA" w:rsidRPr="00EA76E6" w:rsidRDefault="00C646BA" w:rsidP="00C646BA">
      <w:r w:rsidRPr="00EA76E6">
        <w:t>« </w:t>
      </w:r>
      <w:r w:rsidR="00CA2403" w:rsidRPr="00EA76E6">
        <w:t>Non</w:t>
      </w:r>
      <w:r w:rsidRPr="00EA76E6">
        <w:t xml:space="preserve">, </w:t>
      </w:r>
      <w:r w:rsidR="00CA2403" w:rsidRPr="00EA76E6">
        <w:t>me répondit-il enfin</w:t>
      </w:r>
      <w:r w:rsidRPr="00EA76E6">
        <w:t xml:space="preserve">. </w:t>
      </w:r>
      <w:r w:rsidR="00CA2403" w:rsidRPr="00EA76E6">
        <w:t>Il y a quelques bohémiens et des ouvriers agricoles dont je ne sais à peu près rien</w:t>
      </w:r>
      <w:r w:rsidRPr="00EA76E6">
        <w:t xml:space="preserve">, </w:t>
      </w:r>
      <w:r w:rsidR="00CA2403" w:rsidRPr="00EA76E6">
        <w:t>mais parmi les fermiers ou les bourgeois je ne vois personne qui possède ces initiales</w:t>
      </w:r>
      <w:r w:rsidRPr="00EA76E6">
        <w:t xml:space="preserve">. </w:t>
      </w:r>
      <w:r w:rsidR="00CA2403" w:rsidRPr="00EA76E6">
        <w:t>Attendez un peu</w:t>
      </w:r>
      <w:r w:rsidRPr="00EA76E6">
        <w:t xml:space="preserve">, </w:t>
      </w:r>
      <w:r w:rsidR="00CA2403" w:rsidRPr="00EA76E6">
        <w:t>toutefois</w:t>
      </w:r>
      <w:r w:rsidRPr="00EA76E6">
        <w:t xml:space="preserve"> !… </w:t>
      </w:r>
      <w:r w:rsidR="00CA2403" w:rsidRPr="00EA76E6">
        <w:t>Il y a</w:t>
      </w:r>
      <w:r w:rsidRPr="00EA76E6">
        <w:t xml:space="preserve">, </w:t>
      </w:r>
      <w:r w:rsidR="00CA2403" w:rsidRPr="00EA76E6">
        <w:t>oui</w:t>
      </w:r>
      <w:r w:rsidRPr="00EA76E6">
        <w:t xml:space="preserve">, </w:t>
      </w:r>
      <w:r w:rsidR="00CA2403" w:rsidRPr="00EA76E6">
        <w:t>Laura Lyons</w:t>
      </w:r>
      <w:r w:rsidRPr="00EA76E6">
        <w:t xml:space="preserve">… </w:t>
      </w:r>
      <w:r w:rsidR="00CA2403" w:rsidRPr="00EA76E6">
        <w:t xml:space="preserve">Ses initiales sont bien </w:t>
      </w:r>
      <w:r w:rsidRPr="00EA76E6">
        <w:t>« L.L. »</w:t>
      </w:r>
      <w:r w:rsidR="00CA2403" w:rsidRPr="00EA76E6">
        <w:t xml:space="preserve"> Mais elle habite Coombe Tracey</w:t>
      </w:r>
      <w:r w:rsidRPr="00EA76E6">
        <w:t>.</w:t>
      </w:r>
    </w:p>
    <w:p w14:paraId="34BFD6A7" w14:textId="77777777" w:rsidR="00C646BA" w:rsidRPr="00EA76E6" w:rsidRDefault="00C646BA" w:rsidP="00C646BA">
      <w:r w:rsidRPr="00EA76E6">
        <w:t>— </w:t>
      </w:r>
      <w:r w:rsidR="00CA2403" w:rsidRPr="00EA76E6">
        <w:t>Qui est-ce</w:t>
      </w:r>
      <w:r w:rsidRPr="00EA76E6">
        <w:t> ?</w:t>
      </w:r>
    </w:p>
    <w:p w14:paraId="4D974933" w14:textId="77777777" w:rsidR="00C646BA" w:rsidRPr="00EA76E6" w:rsidRDefault="00C646BA" w:rsidP="00C646BA">
      <w:r w:rsidRPr="00EA76E6">
        <w:lastRenderedPageBreak/>
        <w:t>— </w:t>
      </w:r>
      <w:r w:rsidR="00CA2403" w:rsidRPr="00EA76E6">
        <w:t>La fille de Frankland</w:t>
      </w:r>
      <w:r w:rsidRPr="00EA76E6">
        <w:t>.</w:t>
      </w:r>
    </w:p>
    <w:p w14:paraId="0F89635A" w14:textId="77777777" w:rsidR="00C646BA" w:rsidRPr="00EA76E6" w:rsidRDefault="00C646BA" w:rsidP="00C646BA">
      <w:r w:rsidRPr="00EA76E6">
        <w:t>— </w:t>
      </w:r>
      <w:r w:rsidR="00CA2403" w:rsidRPr="00EA76E6">
        <w:t>Comment du vieux Frankland le maboul</w:t>
      </w:r>
      <w:r w:rsidRPr="00EA76E6">
        <w:t> ?</w:t>
      </w:r>
    </w:p>
    <w:p w14:paraId="5339C557" w14:textId="77777777" w:rsidR="00C646BA" w:rsidRPr="00EA76E6" w:rsidRDefault="00C646BA" w:rsidP="00C646BA">
      <w:r w:rsidRPr="00EA76E6">
        <w:t>— </w:t>
      </w:r>
      <w:r w:rsidR="00CA2403" w:rsidRPr="00EA76E6">
        <w:t>Oui</w:t>
      </w:r>
      <w:r w:rsidRPr="00EA76E6">
        <w:t xml:space="preserve">, </w:t>
      </w:r>
      <w:r w:rsidR="00CA2403" w:rsidRPr="00EA76E6">
        <w:t>elle a épousé un artiste du nom de Lyons qui était venu peindre sur la lande</w:t>
      </w:r>
      <w:r w:rsidRPr="00EA76E6">
        <w:t xml:space="preserve">. </w:t>
      </w:r>
      <w:r w:rsidR="00CA2403" w:rsidRPr="00EA76E6">
        <w:t>Il se révéla un triste sire et il l</w:t>
      </w:r>
      <w:r w:rsidRPr="00EA76E6">
        <w:t>’</w:t>
      </w:r>
      <w:r w:rsidR="00CA2403" w:rsidRPr="00EA76E6">
        <w:t>abandonna</w:t>
      </w:r>
      <w:r w:rsidRPr="00EA76E6">
        <w:t xml:space="preserve">. </w:t>
      </w:r>
      <w:r w:rsidR="00CA2403" w:rsidRPr="00EA76E6">
        <w:t>La faute</w:t>
      </w:r>
      <w:r w:rsidRPr="00EA76E6">
        <w:t xml:space="preserve">, </w:t>
      </w:r>
      <w:r w:rsidR="00CA2403" w:rsidRPr="00EA76E6">
        <w:t>à ce que l</w:t>
      </w:r>
      <w:r w:rsidRPr="00EA76E6">
        <w:t>’</w:t>
      </w:r>
      <w:r w:rsidR="00CA2403" w:rsidRPr="00EA76E6">
        <w:t>on dit</w:t>
      </w:r>
      <w:r w:rsidRPr="00EA76E6">
        <w:t xml:space="preserve">, </w:t>
      </w:r>
      <w:r w:rsidR="00CA2403" w:rsidRPr="00EA76E6">
        <w:t>ne lui incombe peut-être pas exclusivement</w:t>
      </w:r>
      <w:r w:rsidRPr="00EA76E6">
        <w:t xml:space="preserve">. </w:t>
      </w:r>
      <w:r w:rsidR="00CA2403" w:rsidRPr="00EA76E6">
        <w:t>Son père refusa de s</w:t>
      </w:r>
      <w:r w:rsidRPr="00EA76E6">
        <w:t>’</w:t>
      </w:r>
      <w:r w:rsidR="00CA2403" w:rsidRPr="00EA76E6">
        <w:t>occuper d</w:t>
      </w:r>
      <w:r w:rsidRPr="00EA76E6">
        <w:t>’</w:t>
      </w:r>
      <w:r w:rsidR="00CA2403" w:rsidRPr="00EA76E6">
        <w:t>elle</w:t>
      </w:r>
      <w:r w:rsidRPr="00EA76E6">
        <w:t xml:space="preserve">, </w:t>
      </w:r>
      <w:r w:rsidR="00CA2403" w:rsidRPr="00EA76E6">
        <w:t>parce qu</w:t>
      </w:r>
      <w:r w:rsidRPr="00EA76E6">
        <w:t>’</w:t>
      </w:r>
      <w:r w:rsidR="00CA2403" w:rsidRPr="00EA76E6">
        <w:t>elle s</w:t>
      </w:r>
      <w:r w:rsidRPr="00EA76E6">
        <w:t>’</w:t>
      </w:r>
      <w:r w:rsidR="00CA2403" w:rsidRPr="00EA76E6">
        <w:t>était mariée sans son consentement et peut-être pour quelques raisons supplémentaires</w:t>
      </w:r>
      <w:r w:rsidRPr="00EA76E6">
        <w:t xml:space="preserve">. </w:t>
      </w:r>
      <w:r w:rsidR="00CA2403" w:rsidRPr="00EA76E6">
        <w:t>Ainsi</w:t>
      </w:r>
      <w:r w:rsidRPr="00EA76E6">
        <w:t xml:space="preserve">, </w:t>
      </w:r>
      <w:r w:rsidR="00CA2403" w:rsidRPr="00EA76E6">
        <w:t>entre deux pêcheurs</w:t>
      </w:r>
      <w:r w:rsidRPr="00EA76E6">
        <w:t xml:space="preserve">, </w:t>
      </w:r>
      <w:r w:rsidR="00CA2403" w:rsidRPr="00EA76E6">
        <w:t>le vieux et le jeune</w:t>
      </w:r>
      <w:r w:rsidRPr="00EA76E6">
        <w:t xml:space="preserve">, </w:t>
      </w:r>
      <w:r w:rsidR="00CA2403" w:rsidRPr="00EA76E6">
        <w:t>la fille n</w:t>
      </w:r>
      <w:r w:rsidRPr="00EA76E6">
        <w:t>’</w:t>
      </w:r>
      <w:r w:rsidR="00CA2403" w:rsidRPr="00EA76E6">
        <w:t>a guère été heureuse</w:t>
      </w:r>
      <w:r w:rsidRPr="00EA76E6">
        <w:t>.</w:t>
      </w:r>
    </w:p>
    <w:p w14:paraId="4420F54D" w14:textId="77777777" w:rsidR="00C646BA" w:rsidRPr="00EA76E6" w:rsidRDefault="00C646BA" w:rsidP="00C646BA">
      <w:r w:rsidRPr="00EA76E6">
        <w:t>— </w:t>
      </w:r>
      <w:r w:rsidR="00CA2403" w:rsidRPr="00EA76E6">
        <w:t>Comment vit-elle</w:t>
      </w:r>
      <w:r w:rsidRPr="00EA76E6">
        <w:t> ?</w:t>
      </w:r>
    </w:p>
    <w:p w14:paraId="1AE5C8CC" w14:textId="6A546E86" w:rsidR="00C646BA" w:rsidRPr="00EA76E6" w:rsidRDefault="00C646BA" w:rsidP="00C646BA">
      <w:r w:rsidRPr="00EA76E6">
        <w:t>— </w:t>
      </w:r>
      <w:r w:rsidR="00CA2403" w:rsidRPr="00EA76E6">
        <w:t>Je crois que le vieux Frankland lui verse une rente</w:t>
      </w:r>
      <w:r w:rsidRPr="00EA76E6">
        <w:t xml:space="preserve"> ; </w:t>
      </w:r>
      <w:r w:rsidR="00CA2403" w:rsidRPr="00EA76E6">
        <w:t>mais peu élevée</w:t>
      </w:r>
      <w:r w:rsidRPr="00EA76E6">
        <w:t xml:space="preserve">, </w:t>
      </w:r>
      <w:r w:rsidR="00CA2403" w:rsidRPr="00EA76E6">
        <w:t>car ses propres affaires vont assez mal</w:t>
      </w:r>
      <w:r w:rsidRPr="00EA76E6">
        <w:t xml:space="preserve">.. </w:t>
      </w:r>
      <w:r w:rsidR="00CA2403" w:rsidRPr="00EA76E6">
        <w:t>Quoi qu</w:t>
      </w:r>
      <w:r w:rsidRPr="00EA76E6">
        <w:t>’</w:t>
      </w:r>
      <w:r w:rsidR="00CA2403" w:rsidRPr="00EA76E6">
        <w:t>elle eût mérité</w:t>
      </w:r>
      <w:r w:rsidRPr="00EA76E6">
        <w:t xml:space="preserve">, </w:t>
      </w:r>
      <w:r w:rsidR="00CA2403" w:rsidRPr="00EA76E6">
        <w:t>on ne pouvait pas la laisser aller vers des solutions de désespoir</w:t>
      </w:r>
      <w:r w:rsidRPr="00EA76E6">
        <w:t xml:space="preserve">. </w:t>
      </w:r>
      <w:r w:rsidR="00CA2403" w:rsidRPr="00EA76E6">
        <w:t>Son histoire s</w:t>
      </w:r>
      <w:r w:rsidRPr="00EA76E6">
        <w:t>’</w:t>
      </w:r>
      <w:r w:rsidR="00CA2403" w:rsidRPr="00EA76E6">
        <w:t>est répandue</w:t>
      </w:r>
      <w:r w:rsidRPr="00EA76E6">
        <w:t xml:space="preserve">, </w:t>
      </w:r>
      <w:r w:rsidR="00CA2403" w:rsidRPr="00EA76E6">
        <w:t>et plusieurs personnes des environs ont fait quelque chose pour l</w:t>
      </w:r>
      <w:r w:rsidRPr="00EA76E6">
        <w:t>’</w:t>
      </w:r>
      <w:r w:rsidR="00CA2403" w:rsidRPr="00EA76E6">
        <w:t>aider à gagner honn</w:t>
      </w:r>
      <w:r w:rsidR="00CA2403" w:rsidRPr="00EA76E6">
        <w:t>ê</w:t>
      </w:r>
      <w:r w:rsidR="00CA2403" w:rsidRPr="00EA76E6">
        <w:t>tement sa vie</w:t>
      </w:r>
      <w:r w:rsidRPr="00EA76E6">
        <w:t xml:space="preserve">. </w:t>
      </w:r>
      <w:r w:rsidR="00CA2403" w:rsidRPr="00EA76E6">
        <w:t>Stapleton s</w:t>
      </w:r>
      <w:r w:rsidRPr="00EA76E6">
        <w:t>’</w:t>
      </w:r>
      <w:r w:rsidR="00CA2403" w:rsidRPr="00EA76E6">
        <w:t>en est mêlé</w:t>
      </w:r>
      <w:r w:rsidRPr="00EA76E6">
        <w:t xml:space="preserve">. </w:t>
      </w:r>
      <w:r w:rsidR="00CA2403" w:rsidRPr="00EA76E6">
        <w:t>Sir Charles aussi</w:t>
      </w:r>
      <w:r w:rsidRPr="00EA76E6">
        <w:t xml:space="preserve">. </w:t>
      </w:r>
      <w:r w:rsidR="00CA2403" w:rsidRPr="00EA76E6">
        <w:t>Moi également</w:t>
      </w:r>
      <w:r w:rsidRPr="00EA76E6">
        <w:t xml:space="preserve">. </w:t>
      </w:r>
      <w:r w:rsidR="00CA2403" w:rsidRPr="00EA76E6">
        <w:t>Assez pour en faire une dactylo</w:t>
      </w:r>
      <w:r w:rsidRPr="00EA76E6">
        <w:t>. »</w:t>
      </w:r>
    </w:p>
    <w:p w14:paraId="3235D1CF" w14:textId="0C273336" w:rsidR="00C646BA" w:rsidRPr="00EA76E6" w:rsidRDefault="00CA2403" w:rsidP="00C646BA">
      <w:r w:rsidRPr="00EA76E6">
        <w:t>Il voulait connaître le motif de ma curiosité</w:t>
      </w:r>
      <w:r w:rsidR="00C646BA" w:rsidRPr="00EA76E6">
        <w:t xml:space="preserve">, </w:t>
      </w:r>
      <w:r w:rsidRPr="00EA76E6">
        <w:t>mais je m</w:t>
      </w:r>
      <w:r w:rsidR="00C646BA" w:rsidRPr="00EA76E6">
        <w:t>’</w:t>
      </w:r>
      <w:r w:rsidRPr="00EA76E6">
        <w:t>ingéniai pour satisfaire la sienne sans trop lui en dire</w:t>
      </w:r>
      <w:r w:rsidR="00C646BA" w:rsidRPr="00EA76E6">
        <w:t xml:space="preserve">. </w:t>
      </w:r>
      <w:r w:rsidRPr="00EA76E6">
        <w:t>D</w:t>
      </w:r>
      <w:r w:rsidRPr="00EA76E6">
        <w:t>e</w:t>
      </w:r>
      <w:r w:rsidRPr="00EA76E6">
        <w:t>main matin j</w:t>
      </w:r>
      <w:r w:rsidR="00C646BA" w:rsidRPr="00EA76E6">
        <w:t>’</w:t>
      </w:r>
      <w:r w:rsidRPr="00EA76E6">
        <w:t>irai à Coombe Tracey</w:t>
      </w:r>
      <w:r w:rsidR="00C646BA" w:rsidRPr="00EA76E6">
        <w:t xml:space="preserve"> ; </w:t>
      </w:r>
      <w:r w:rsidRPr="00EA76E6">
        <w:t xml:space="preserve">et si je peux voir </w:t>
      </w:r>
      <w:r w:rsidR="00C646BA" w:rsidRPr="00EA76E6">
        <w:t>M</w:t>
      </w:r>
      <w:r w:rsidR="00C646BA" w:rsidRPr="00EA76E6">
        <w:rPr>
          <w:vertAlign w:val="superscript"/>
        </w:rPr>
        <w:t>me</w:t>
      </w:r>
      <w:r w:rsidR="00C646BA" w:rsidRPr="00EA76E6">
        <w:t> </w:t>
      </w:r>
      <w:r w:rsidRPr="00EA76E6">
        <w:t>Laura Lyons</w:t>
      </w:r>
      <w:r w:rsidR="00C646BA" w:rsidRPr="00EA76E6">
        <w:t xml:space="preserve">, </w:t>
      </w:r>
      <w:r w:rsidRPr="00EA76E6">
        <w:t>de réputation douteuse</w:t>
      </w:r>
      <w:r w:rsidR="00C646BA" w:rsidRPr="00EA76E6">
        <w:t xml:space="preserve">, </w:t>
      </w:r>
      <w:r w:rsidRPr="00EA76E6">
        <w:t>un grand pas sera fait pour l</w:t>
      </w:r>
      <w:r w:rsidR="00C646BA" w:rsidRPr="00EA76E6">
        <w:t>’</w:t>
      </w:r>
      <w:r w:rsidRPr="00EA76E6">
        <w:t>élucidation de l</w:t>
      </w:r>
      <w:r w:rsidR="00C646BA" w:rsidRPr="00EA76E6">
        <w:t>’</w:t>
      </w:r>
      <w:r w:rsidRPr="00EA76E6">
        <w:t>une de nos énigmes</w:t>
      </w:r>
      <w:r w:rsidR="00C646BA" w:rsidRPr="00EA76E6">
        <w:t xml:space="preserve">. </w:t>
      </w:r>
      <w:r w:rsidRPr="00EA76E6">
        <w:t>Je suis certa</w:t>
      </w:r>
      <w:r w:rsidRPr="00EA76E6">
        <w:t>i</w:t>
      </w:r>
      <w:r w:rsidRPr="00EA76E6">
        <w:t>nement en train d</w:t>
      </w:r>
      <w:r w:rsidR="00C646BA" w:rsidRPr="00EA76E6">
        <w:t>’</w:t>
      </w:r>
      <w:r w:rsidRPr="00EA76E6">
        <w:t>acquérir la prudence du serpent</w:t>
      </w:r>
      <w:r w:rsidR="00C646BA" w:rsidRPr="00EA76E6">
        <w:t xml:space="preserve">, </w:t>
      </w:r>
      <w:r w:rsidRPr="00EA76E6">
        <w:t>car lorsque Mortimer me pressa un peu trop</w:t>
      </w:r>
      <w:r w:rsidR="00C646BA" w:rsidRPr="00EA76E6">
        <w:t xml:space="preserve">, </w:t>
      </w:r>
      <w:r w:rsidRPr="00EA76E6">
        <w:t>je lui demandai à quelle cat</w:t>
      </w:r>
      <w:r w:rsidRPr="00EA76E6">
        <w:t>é</w:t>
      </w:r>
      <w:r w:rsidRPr="00EA76E6">
        <w:t>gorie appartenait le crâne de Frankland</w:t>
      </w:r>
      <w:r w:rsidR="00C646BA" w:rsidRPr="00EA76E6">
        <w:t xml:space="preserve">, </w:t>
      </w:r>
      <w:r w:rsidRPr="00EA76E6">
        <w:t>et la craniologie occupa la fin de notre promenade en voiture</w:t>
      </w:r>
      <w:r w:rsidR="00C646BA" w:rsidRPr="00EA76E6">
        <w:t xml:space="preserve">. </w:t>
      </w:r>
      <w:r w:rsidRPr="00EA76E6">
        <w:t>Ce n</w:t>
      </w:r>
      <w:r w:rsidR="00C646BA" w:rsidRPr="00EA76E6">
        <w:t>’</w:t>
      </w:r>
      <w:r w:rsidRPr="00EA76E6">
        <w:t>est pas pour rien que j</w:t>
      </w:r>
      <w:r w:rsidR="00C646BA" w:rsidRPr="00EA76E6">
        <w:t>’</w:t>
      </w:r>
      <w:r w:rsidRPr="00EA76E6">
        <w:t>ai vécu cinq années avec Sherlock Holmes</w:t>
      </w:r>
      <w:r w:rsidR="00C646BA" w:rsidRPr="00EA76E6">
        <w:t>.</w:t>
      </w:r>
    </w:p>
    <w:p w14:paraId="12FCD4F0" w14:textId="77777777" w:rsidR="00C646BA" w:rsidRPr="00EA76E6" w:rsidRDefault="00CA2403" w:rsidP="00C646BA">
      <w:r w:rsidRPr="00EA76E6">
        <w:t>J</w:t>
      </w:r>
      <w:r w:rsidR="00C646BA" w:rsidRPr="00EA76E6">
        <w:t>’</w:t>
      </w:r>
      <w:r w:rsidRPr="00EA76E6">
        <w:t>ai encore un autre incident à rapporter pour en terminer avec ce jour de tempête et de cafard</w:t>
      </w:r>
      <w:r w:rsidR="00C646BA" w:rsidRPr="00EA76E6">
        <w:t xml:space="preserve">. </w:t>
      </w:r>
      <w:r w:rsidRPr="00EA76E6">
        <w:t xml:space="preserve">Il a trait à une </w:t>
      </w:r>
      <w:r w:rsidRPr="00EA76E6">
        <w:lastRenderedPageBreak/>
        <w:t>conversation que je viens d</w:t>
      </w:r>
      <w:r w:rsidR="00C646BA" w:rsidRPr="00EA76E6">
        <w:t>’</w:t>
      </w:r>
      <w:r w:rsidRPr="00EA76E6">
        <w:t>avoir avec Barrymore</w:t>
      </w:r>
      <w:r w:rsidR="00C646BA" w:rsidRPr="00EA76E6">
        <w:t xml:space="preserve">, </w:t>
      </w:r>
      <w:r w:rsidRPr="00EA76E6">
        <w:t>et qui m</w:t>
      </w:r>
      <w:r w:rsidR="00C646BA" w:rsidRPr="00EA76E6">
        <w:t>’</w:t>
      </w:r>
      <w:r w:rsidRPr="00EA76E6">
        <w:t>a procuré un atout que je jouerai à mon heure</w:t>
      </w:r>
      <w:r w:rsidR="00C646BA" w:rsidRPr="00EA76E6">
        <w:t>.</w:t>
      </w:r>
    </w:p>
    <w:p w14:paraId="73F68BD4" w14:textId="508D938F" w:rsidR="00C646BA" w:rsidRPr="00EA76E6" w:rsidRDefault="00CA2403" w:rsidP="00C646BA">
      <w:r w:rsidRPr="00EA76E6">
        <w:t>Mortimer était resté à dîner</w:t>
      </w:r>
      <w:r w:rsidR="00C646BA" w:rsidRPr="00EA76E6">
        <w:t xml:space="preserve"> ; </w:t>
      </w:r>
      <w:r w:rsidRPr="00EA76E6">
        <w:t xml:space="preserve">après le repas il fit un écarté avec le </w:t>
      </w:r>
      <w:r w:rsidR="005E5AD1" w:rsidRPr="00EA76E6">
        <w:t>baronnet</w:t>
      </w:r>
      <w:r w:rsidR="00C646BA" w:rsidRPr="00EA76E6">
        <w:t xml:space="preserve">. </w:t>
      </w:r>
      <w:r w:rsidRPr="00EA76E6">
        <w:t>Le maître d</w:t>
      </w:r>
      <w:r w:rsidR="00C646BA" w:rsidRPr="00EA76E6">
        <w:t>’</w:t>
      </w:r>
      <w:r w:rsidRPr="00EA76E6">
        <w:t>hôtel me servit le café dans la b</w:t>
      </w:r>
      <w:r w:rsidRPr="00EA76E6">
        <w:t>i</w:t>
      </w:r>
      <w:r w:rsidRPr="00EA76E6">
        <w:t>bliothèque et je saisis l</w:t>
      </w:r>
      <w:r w:rsidR="00C646BA" w:rsidRPr="00EA76E6">
        <w:t>’</w:t>
      </w:r>
      <w:r w:rsidRPr="00EA76E6">
        <w:t>opportunité de l</w:t>
      </w:r>
      <w:r w:rsidR="00C646BA" w:rsidRPr="00EA76E6">
        <w:t>’</w:t>
      </w:r>
      <w:r w:rsidRPr="00EA76E6">
        <w:t>interroger</w:t>
      </w:r>
      <w:r w:rsidR="00C646BA" w:rsidRPr="00EA76E6">
        <w:t>.</w:t>
      </w:r>
    </w:p>
    <w:p w14:paraId="6610C6C8" w14:textId="77777777" w:rsidR="00C646BA" w:rsidRPr="00EA76E6" w:rsidRDefault="00C646BA" w:rsidP="00C646BA">
      <w:r w:rsidRPr="00EA76E6">
        <w:t>« </w:t>
      </w:r>
      <w:r w:rsidR="00CA2403" w:rsidRPr="00EA76E6">
        <w:t>Eh bien</w:t>
      </w:r>
      <w:r w:rsidRPr="00EA76E6">
        <w:t xml:space="preserve">, </w:t>
      </w:r>
      <w:r w:rsidR="00CA2403" w:rsidRPr="00EA76E6">
        <w:t>lui dis-je en exorde</w:t>
      </w:r>
      <w:r w:rsidRPr="00EA76E6">
        <w:t xml:space="preserve">, </w:t>
      </w:r>
      <w:r w:rsidR="00CA2403" w:rsidRPr="00EA76E6">
        <w:t>votre célèbre parent est-il parti</w:t>
      </w:r>
      <w:r w:rsidRPr="00EA76E6">
        <w:t xml:space="preserve">, </w:t>
      </w:r>
      <w:r w:rsidR="00CA2403" w:rsidRPr="00EA76E6">
        <w:t>ou se trouve-t-il encore tapi dan</w:t>
      </w:r>
      <w:r w:rsidR="00A3702F" w:rsidRPr="00EA76E6">
        <w:t>s</w:t>
      </w:r>
      <w:r w:rsidR="00CA2403" w:rsidRPr="00EA76E6">
        <w:t xml:space="preserve"> un coin de la lande</w:t>
      </w:r>
      <w:r w:rsidRPr="00EA76E6">
        <w:t> ?</w:t>
      </w:r>
    </w:p>
    <w:p w14:paraId="15F125C4" w14:textId="77777777" w:rsidR="00C646BA" w:rsidRPr="00EA76E6" w:rsidRDefault="00C646BA" w:rsidP="00C646BA">
      <w:r w:rsidRPr="00EA76E6">
        <w:t>— </w:t>
      </w:r>
      <w:r w:rsidR="00CA2403" w:rsidRPr="00EA76E6">
        <w:t>Je ne sais pas</w:t>
      </w:r>
      <w:r w:rsidRPr="00EA76E6">
        <w:t xml:space="preserve">, </w:t>
      </w:r>
      <w:r w:rsidR="00CA2403" w:rsidRPr="00EA76E6">
        <w:t>monsieur</w:t>
      </w:r>
      <w:r w:rsidRPr="00EA76E6">
        <w:t xml:space="preserve">. </w:t>
      </w:r>
      <w:r w:rsidR="00CA2403" w:rsidRPr="00EA76E6">
        <w:t>Je prie le Ciel qu</w:t>
      </w:r>
      <w:r w:rsidRPr="00EA76E6">
        <w:t>’</w:t>
      </w:r>
      <w:r w:rsidR="00CA2403" w:rsidRPr="00EA76E6">
        <w:t>il soit parti car il ne nous a apporté que des ennuis</w:t>
      </w:r>
      <w:r w:rsidRPr="00EA76E6">
        <w:t xml:space="preserve">. </w:t>
      </w:r>
      <w:r w:rsidR="00CA2403" w:rsidRPr="00EA76E6">
        <w:t>Je n</w:t>
      </w:r>
      <w:r w:rsidRPr="00EA76E6">
        <w:t>’</w:t>
      </w:r>
      <w:r w:rsidR="00CA2403" w:rsidRPr="00EA76E6">
        <w:t>ai pas eu de ses no</w:t>
      </w:r>
      <w:r w:rsidR="00CA2403" w:rsidRPr="00EA76E6">
        <w:t>u</w:t>
      </w:r>
      <w:r w:rsidR="00CA2403" w:rsidRPr="00EA76E6">
        <w:t>velles depuis la dernière fois où je lui ai déposé des vivres</w:t>
      </w:r>
      <w:r w:rsidRPr="00EA76E6">
        <w:t xml:space="preserve">, </w:t>
      </w:r>
      <w:r w:rsidR="00CA2403" w:rsidRPr="00EA76E6">
        <w:t>ce qui remonte à trois jours</w:t>
      </w:r>
      <w:r w:rsidRPr="00EA76E6">
        <w:t>.</w:t>
      </w:r>
    </w:p>
    <w:p w14:paraId="17B3C583" w14:textId="77777777" w:rsidR="00C646BA" w:rsidRPr="00EA76E6" w:rsidRDefault="00C646BA" w:rsidP="00C646BA">
      <w:r w:rsidRPr="00EA76E6">
        <w:t>— </w:t>
      </w:r>
      <w:r w:rsidR="00CA2403" w:rsidRPr="00EA76E6">
        <w:t>L</w:t>
      </w:r>
      <w:r w:rsidRPr="00EA76E6">
        <w:t>’</w:t>
      </w:r>
      <w:r w:rsidR="00CA2403" w:rsidRPr="00EA76E6">
        <w:t>avez-vous vu cette nuit-là</w:t>
      </w:r>
      <w:r w:rsidRPr="00EA76E6">
        <w:t> ?</w:t>
      </w:r>
    </w:p>
    <w:p w14:paraId="1455F115" w14:textId="77777777" w:rsidR="00C646BA" w:rsidRPr="00EA76E6" w:rsidRDefault="00C646BA" w:rsidP="00C646BA">
      <w:r w:rsidRPr="00EA76E6">
        <w:t>— </w:t>
      </w:r>
      <w:r w:rsidR="00CA2403" w:rsidRPr="00EA76E6">
        <w:t>Non</w:t>
      </w:r>
      <w:r w:rsidRPr="00EA76E6">
        <w:t xml:space="preserve">, </w:t>
      </w:r>
      <w:r w:rsidR="00CA2403" w:rsidRPr="00EA76E6">
        <w:t>monsieur</w:t>
      </w:r>
      <w:r w:rsidRPr="00EA76E6">
        <w:t xml:space="preserve">. </w:t>
      </w:r>
      <w:r w:rsidR="00CA2403" w:rsidRPr="00EA76E6">
        <w:t>Mais quand je suis revenu le lendemain</w:t>
      </w:r>
      <w:r w:rsidRPr="00EA76E6">
        <w:t xml:space="preserve">, </w:t>
      </w:r>
      <w:r w:rsidR="00CA2403" w:rsidRPr="00EA76E6">
        <w:t>les vivres avaient disparu</w:t>
      </w:r>
      <w:r w:rsidRPr="00EA76E6">
        <w:t>.</w:t>
      </w:r>
    </w:p>
    <w:p w14:paraId="0202DBE9" w14:textId="77777777" w:rsidR="00C646BA" w:rsidRPr="00EA76E6" w:rsidRDefault="00C646BA" w:rsidP="00C646BA">
      <w:r w:rsidRPr="00EA76E6">
        <w:t>— </w:t>
      </w:r>
      <w:r w:rsidR="00CA2403" w:rsidRPr="00EA76E6">
        <w:t>Donc il était encore là</w:t>
      </w:r>
      <w:r w:rsidRPr="00EA76E6">
        <w:t> ?</w:t>
      </w:r>
    </w:p>
    <w:p w14:paraId="3B8DE858" w14:textId="400E5C97" w:rsidR="00C646BA" w:rsidRPr="00EA76E6" w:rsidRDefault="00C646BA" w:rsidP="00C646BA">
      <w:r w:rsidRPr="00EA76E6">
        <w:t>— </w:t>
      </w:r>
      <w:r w:rsidR="00CA2403" w:rsidRPr="00EA76E6">
        <w:t>Sans doute</w:t>
      </w:r>
      <w:r w:rsidRPr="00EA76E6">
        <w:t xml:space="preserve">, </w:t>
      </w:r>
      <w:r w:rsidR="00CA2403" w:rsidRPr="00EA76E6">
        <w:t>monsieur</w:t>
      </w:r>
      <w:r w:rsidRPr="00EA76E6">
        <w:t xml:space="preserve">, </w:t>
      </w:r>
      <w:r w:rsidR="00CA2403" w:rsidRPr="00EA76E6">
        <w:t>à moins que ce ne soit l</w:t>
      </w:r>
      <w:r w:rsidRPr="00EA76E6">
        <w:t>’</w:t>
      </w:r>
      <w:r w:rsidR="00CA2403" w:rsidRPr="00EA76E6">
        <w:t>autre qui ne les ait pris</w:t>
      </w:r>
      <w:r w:rsidRPr="00EA76E6">
        <w:t>. »</w:t>
      </w:r>
    </w:p>
    <w:p w14:paraId="1F9F8861" w14:textId="77777777" w:rsidR="00C646BA" w:rsidRPr="00EA76E6" w:rsidRDefault="00CA2403" w:rsidP="00C646BA">
      <w:r w:rsidRPr="00EA76E6">
        <w:t>Ma tasse de café s</w:t>
      </w:r>
      <w:r w:rsidR="00C646BA" w:rsidRPr="00EA76E6">
        <w:t>’</w:t>
      </w:r>
      <w:r w:rsidRPr="00EA76E6">
        <w:t>arrêta à mi-chemin de mes lèvres</w:t>
      </w:r>
      <w:r w:rsidR="00C646BA" w:rsidRPr="00EA76E6">
        <w:t xml:space="preserve">. </w:t>
      </w:r>
      <w:r w:rsidRPr="00EA76E6">
        <w:t>Je d</w:t>
      </w:r>
      <w:r w:rsidRPr="00EA76E6">
        <w:t>é</w:t>
      </w:r>
      <w:r w:rsidRPr="00EA76E6">
        <w:t>visageai Barrymore</w:t>
      </w:r>
      <w:r w:rsidR="00C646BA" w:rsidRPr="00EA76E6">
        <w:t>.</w:t>
      </w:r>
    </w:p>
    <w:p w14:paraId="17BD972F" w14:textId="77777777" w:rsidR="00C646BA" w:rsidRPr="00EA76E6" w:rsidRDefault="00C646BA" w:rsidP="00C646BA">
      <w:r w:rsidRPr="00EA76E6">
        <w:t>« </w:t>
      </w:r>
      <w:r w:rsidR="00CA2403" w:rsidRPr="00EA76E6">
        <w:t>Vous savez qu</w:t>
      </w:r>
      <w:r w:rsidRPr="00EA76E6">
        <w:t>’</w:t>
      </w:r>
      <w:r w:rsidR="00CA2403" w:rsidRPr="00EA76E6">
        <w:t>il y a un autre homme</w:t>
      </w:r>
      <w:r w:rsidRPr="00EA76E6">
        <w:t> ?</w:t>
      </w:r>
    </w:p>
    <w:p w14:paraId="24DE47A3" w14:textId="77777777" w:rsidR="00C646BA" w:rsidRPr="00EA76E6" w:rsidRDefault="00C646BA" w:rsidP="00C646BA">
      <w:r w:rsidRPr="00EA76E6">
        <w:t>— </w:t>
      </w:r>
      <w:r w:rsidR="00CA2403" w:rsidRPr="00EA76E6">
        <w:t>Oui</w:t>
      </w:r>
      <w:r w:rsidRPr="00EA76E6">
        <w:t xml:space="preserve">, </w:t>
      </w:r>
      <w:r w:rsidR="00CA2403" w:rsidRPr="00EA76E6">
        <w:t>monsieur</w:t>
      </w:r>
      <w:r w:rsidRPr="00EA76E6">
        <w:t xml:space="preserve">. </w:t>
      </w:r>
      <w:r w:rsidR="00CA2403" w:rsidRPr="00EA76E6">
        <w:t>Il y a un autre homme sur la lande</w:t>
      </w:r>
      <w:r w:rsidRPr="00EA76E6">
        <w:t>.</w:t>
      </w:r>
    </w:p>
    <w:p w14:paraId="04C703C3" w14:textId="77777777" w:rsidR="00C646BA" w:rsidRPr="00EA76E6" w:rsidRDefault="00C646BA" w:rsidP="00C646BA">
      <w:r w:rsidRPr="00EA76E6">
        <w:t>— </w:t>
      </w:r>
      <w:r w:rsidR="00CA2403" w:rsidRPr="00EA76E6">
        <w:t>L</w:t>
      </w:r>
      <w:r w:rsidRPr="00EA76E6">
        <w:t>’</w:t>
      </w:r>
      <w:r w:rsidR="00CA2403" w:rsidRPr="00EA76E6">
        <w:t>avez-vous vu</w:t>
      </w:r>
      <w:r w:rsidRPr="00EA76E6">
        <w:t> ?</w:t>
      </w:r>
    </w:p>
    <w:p w14:paraId="1F6EEE19" w14:textId="77777777" w:rsidR="00C646BA" w:rsidRPr="00EA76E6" w:rsidRDefault="00C646BA" w:rsidP="00C646BA">
      <w:r w:rsidRPr="00EA76E6">
        <w:t>— </w:t>
      </w:r>
      <w:r w:rsidR="00CA2403" w:rsidRPr="00EA76E6">
        <w:t>Non</w:t>
      </w:r>
      <w:r w:rsidRPr="00EA76E6">
        <w:t xml:space="preserve">, </w:t>
      </w:r>
      <w:r w:rsidR="00CA2403" w:rsidRPr="00EA76E6">
        <w:t>monsieur</w:t>
      </w:r>
      <w:r w:rsidRPr="00EA76E6">
        <w:t>.</w:t>
      </w:r>
    </w:p>
    <w:p w14:paraId="0738433A" w14:textId="77777777" w:rsidR="00C646BA" w:rsidRPr="00EA76E6" w:rsidRDefault="00C646BA" w:rsidP="00C646BA">
      <w:r w:rsidRPr="00EA76E6">
        <w:t>— </w:t>
      </w:r>
      <w:r w:rsidR="00CA2403" w:rsidRPr="00EA76E6">
        <w:t>Alors comment connaissez-vous sa présence</w:t>
      </w:r>
      <w:r w:rsidRPr="00EA76E6">
        <w:t> ?</w:t>
      </w:r>
    </w:p>
    <w:p w14:paraId="1A11293A" w14:textId="7DB0EB1A" w:rsidR="00C646BA" w:rsidRPr="00EA76E6" w:rsidRDefault="00C646BA" w:rsidP="00C646BA">
      <w:r w:rsidRPr="00EA76E6">
        <w:lastRenderedPageBreak/>
        <w:t>— </w:t>
      </w:r>
      <w:r w:rsidR="00CA2403" w:rsidRPr="00EA76E6">
        <w:t>Selden m</w:t>
      </w:r>
      <w:r w:rsidRPr="00EA76E6">
        <w:t>’</w:t>
      </w:r>
      <w:r w:rsidR="00CA2403" w:rsidRPr="00EA76E6">
        <w:t>a parlé de lui</w:t>
      </w:r>
      <w:r w:rsidRPr="00EA76E6">
        <w:t xml:space="preserve">, </w:t>
      </w:r>
      <w:r w:rsidR="00CA2403" w:rsidRPr="00EA76E6">
        <w:t>monsieur</w:t>
      </w:r>
      <w:r w:rsidRPr="00EA76E6">
        <w:t xml:space="preserve">, </w:t>
      </w:r>
      <w:r w:rsidR="00CA2403" w:rsidRPr="00EA76E6">
        <w:t>il y a une semaine e</w:t>
      </w:r>
      <w:r w:rsidR="00CA2403" w:rsidRPr="00EA76E6">
        <w:t>n</w:t>
      </w:r>
      <w:r w:rsidR="00CA2403" w:rsidRPr="00EA76E6">
        <w:t>viron</w:t>
      </w:r>
      <w:r w:rsidRPr="00EA76E6">
        <w:t xml:space="preserve">. </w:t>
      </w:r>
      <w:r w:rsidR="00CA2403" w:rsidRPr="00EA76E6">
        <w:t>Cet homme se cache lui aussi</w:t>
      </w:r>
      <w:r w:rsidRPr="00EA76E6">
        <w:t xml:space="preserve">, </w:t>
      </w:r>
      <w:r w:rsidR="00CA2403" w:rsidRPr="00EA76E6">
        <w:t>mais d</w:t>
      </w:r>
      <w:r w:rsidRPr="00EA76E6">
        <w:t>’</w:t>
      </w:r>
      <w:r w:rsidR="00CA2403" w:rsidRPr="00EA76E6">
        <w:t>après ce que j</w:t>
      </w:r>
      <w:r w:rsidRPr="00EA76E6">
        <w:t>’</w:t>
      </w:r>
      <w:r w:rsidR="00CA2403" w:rsidRPr="00EA76E6">
        <w:t>ai compris ce n</w:t>
      </w:r>
      <w:r w:rsidRPr="00EA76E6">
        <w:t>’</w:t>
      </w:r>
      <w:r w:rsidR="00CA2403" w:rsidRPr="00EA76E6">
        <w:t>est pas un forçat</w:t>
      </w:r>
      <w:r w:rsidRPr="00EA76E6">
        <w:t xml:space="preserve">. </w:t>
      </w:r>
      <w:r w:rsidR="00CA2403" w:rsidRPr="00EA76E6">
        <w:t>Je n</w:t>
      </w:r>
      <w:r w:rsidRPr="00EA76E6">
        <w:t>’</w:t>
      </w:r>
      <w:r w:rsidR="00CA2403" w:rsidRPr="00EA76E6">
        <w:t>aime pas cela</w:t>
      </w:r>
      <w:r w:rsidRPr="00EA76E6">
        <w:t xml:space="preserve">, </w:t>
      </w:r>
      <w:r w:rsidR="00CA2403" w:rsidRPr="00EA76E6">
        <w:t>docteur Wa</w:t>
      </w:r>
      <w:r w:rsidR="00CA2403" w:rsidRPr="00EA76E6">
        <w:t>t</w:t>
      </w:r>
      <w:r w:rsidR="00CA2403" w:rsidRPr="00EA76E6">
        <w:t>son</w:t>
      </w:r>
      <w:r w:rsidRPr="00EA76E6">
        <w:t xml:space="preserve">… </w:t>
      </w:r>
      <w:r w:rsidR="00CA2403" w:rsidRPr="00EA76E6">
        <w:t>Oui</w:t>
      </w:r>
      <w:r w:rsidRPr="00EA76E6">
        <w:t xml:space="preserve">, </w:t>
      </w:r>
      <w:r w:rsidR="00CA2403" w:rsidRPr="00EA76E6">
        <w:t>je vous le dis tout net</w:t>
      </w:r>
      <w:r w:rsidRPr="00EA76E6">
        <w:t xml:space="preserve"> : </w:t>
      </w:r>
      <w:r w:rsidR="00CA2403" w:rsidRPr="00EA76E6">
        <w:t>je n</w:t>
      </w:r>
      <w:r w:rsidRPr="00EA76E6">
        <w:t>’</w:t>
      </w:r>
      <w:r w:rsidR="00CA2403" w:rsidRPr="00EA76E6">
        <w:t>aime pas cela</w:t>
      </w:r>
      <w:r w:rsidRPr="00EA76E6">
        <w:t> ! »</w:t>
      </w:r>
    </w:p>
    <w:p w14:paraId="52512549" w14:textId="77777777" w:rsidR="00C646BA" w:rsidRPr="00EA76E6" w:rsidRDefault="00CA2403" w:rsidP="00C646BA">
      <w:r w:rsidRPr="00EA76E6">
        <w:t>Il parlait avec une passion soudaine</w:t>
      </w:r>
      <w:r w:rsidR="00C646BA" w:rsidRPr="00EA76E6">
        <w:t>.</w:t>
      </w:r>
    </w:p>
    <w:p w14:paraId="0D7205C1" w14:textId="1477C870" w:rsidR="00C646BA" w:rsidRPr="00EA76E6" w:rsidRDefault="00C646BA" w:rsidP="00C646BA">
      <w:r w:rsidRPr="00EA76E6">
        <w:t>« </w:t>
      </w:r>
      <w:r w:rsidR="00CA2403" w:rsidRPr="00EA76E6">
        <w:t>Allons</w:t>
      </w:r>
      <w:r w:rsidRPr="00EA76E6">
        <w:t xml:space="preserve">, </w:t>
      </w:r>
      <w:r w:rsidR="00CA2403" w:rsidRPr="00EA76E6">
        <w:t>écoutez-moi Barrymore</w:t>
      </w:r>
      <w:r w:rsidRPr="00EA76E6">
        <w:t xml:space="preserve"> ! </w:t>
      </w:r>
      <w:r w:rsidR="00CA2403" w:rsidRPr="00EA76E6">
        <w:t>Dans cette affaire je n</w:t>
      </w:r>
      <w:r w:rsidRPr="00EA76E6">
        <w:t>’</w:t>
      </w:r>
      <w:r w:rsidR="00CA2403" w:rsidRPr="00EA76E6">
        <w:t>ai en vue que les intérêts de votre maître</w:t>
      </w:r>
      <w:r w:rsidRPr="00EA76E6">
        <w:t xml:space="preserve">. </w:t>
      </w:r>
      <w:r w:rsidR="00CA2403" w:rsidRPr="00EA76E6">
        <w:t>Si je suis venu ici</w:t>
      </w:r>
      <w:r w:rsidRPr="00EA76E6">
        <w:t xml:space="preserve">, </w:t>
      </w:r>
      <w:r w:rsidR="00CA2403" w:rsidRPr="00EA76E6">
        <w:t>c</w:t>
      </w:r>
      <w:r w:rsidRPr="00EA76E6">
        <w:t>’</w:t>
      </w:r>
      <w:r w:rsidR="00CA2403" w:rsidRPr="00EA76E6">
        <w:t>est uniquement pour l</w:t>
      </w:r>
      <w:r w:rsidRPr="00EA76E6">
        <w:t>’</w:t>
      </w:r>
      <w:r w:rsidR="00CA2403" w:rsidRPr="00EA76E6">
        <w:t>aider</w:t>
      </w:r>
      <w:r w:rsidRPr="00EA76E6">
        <w:t xml:space="preserve">. </w:t>
      </w:r>
      <w:r w:rsidR="00CA2403" w:rsidRPr="00EA76E6">
        <w:t>Dites-moi en toute franchise ce que vous n</w:t>
      </w:r>
      <w:r w:rsidRPr="00EA76E6">
        <w:t>’</w:t>
      </w:r>
      <w:r w:rsidR="00CA2403" w:rsidRPr="00EA76E6">
        <w:t>aimez pas</w:t>
      </w:r>
      <w:r w:rsidRPr="00EA76E6">
        <w:t>. »</w:t>
      </w:r>
    </w:p>
    <w:p w14:paraId="22B32836" w14:textId="77777777" w:rsidR="00C646BA" w:rsidRPr="00EA76E6" w:rsidRDefault="00CA2403" w:rsidP="00C646BA">
      <w:r w:rsidRPr="00EA76E6">
        <w:t>Barrymore hésita un instant</w:t>
      </w:r>
      <w:r w:rsidR="00C646BA" w:rsidRPr="00EA76E6">
        <w:t xml:space="preserve">, </w:t>
      </w:r>
      <w:r w:rsidRPr="00EA76E6">
        <w:t>comme s</w:t>
      </w:r>
      <w:r w:rsidR="00C646BA" w:rsidRPr="00EA76E6">
        <w:t>’</w:t>
      </w:r>
      <w:r w:rsidRPr="00EA76E6">
        <w:t>il regrettait de s</w:t>
      </w:r>
      <w:r w:rsidR="00C646BA" w:rsidRPr="00EA76E6">
        <w:t>’</w:t>
      </w:r>
      <w:r w:rsidRPr="00EA76E6">
        <w:t>être laissé aller</w:t>
      </w:r>
      <w:r w:rsidR="00C646BA" w:rsidRPr="00EA76E6">
        <w:t xml:space="preserve">, </w:t>
      </w:r>
      <w:r w:rsidRPr="00EA76E6">
        <w:t>ou comme s</w:t>
      </w:r>
      <w:r w:rsidR="00C646BA" w:rsidRPr="00EA76E6">
        <w:t>’</w:t>
      </w:r>
      <w:r w:rsidRPr="00EA76E6">
        <w:t>il trouvait difficile de traduire par des mots son sentiment profond</w:t>
      </w:r>
      <w:r w:rsidR="00C646BA" w:rsidRPr="00EA76E6">
        <w:t>.</w:t>
      </w:r>
    </w:p>
    <w:p w14:paraId="67CC5985" w14:textId="77777777" w:rsidR="00C646BA" w:rsidRPr="00EA76E6" w:rsidRDefault="00C646BA" w:rsidP="00C646BA">
      <w:r w:rsidRPr="00EA76E6">
        <w:t>« </w:t>
      </w:r>
      <w:r w:rsidR="00CA2403" w:rsidRPr="00EA76E6">
        <w:t>Tous ces manèges</w:t>
      </w:r>
      <w:r w:rsidRPr="00EA76E6">
        <w:t xml:space="preserve"> ! </w:t>
      </w:r>
      <w:r w:rsidR="00CA2403" w:rsidRPr="00EA76E6">
        <w:t>s</w:t>
      </w:r>
      <w:r w:rsidRPr="00EA76E6">
        <w:t>’</w:t>
      </w:r>
      <w:r w:rsidR="00CA2403" w:rsidRPr="00EA76E6">
        <w:t>écria-t-il enfin en brandissant sa main vers la fenêtre toute éclaboussée de pluie</w:t>
      </w:r>
      <w:r w:rsidRPr="00EA76E6">
        <w:t xml:space="preserve">. </w:t>
      </w:r>
      <w:r w:rsidR="00CA2403" w:rsidRPr="00EA76E6">
        <w:t>Il y a quelque part un jeu déloyal</w:t>
      </w:r>
      <w:r w:rsidRPr="00EA76E6">
        <w:t xml:space="preserve">, </w:t>
      </w:r>
      <w:r w:rsidR="00CA2403" w:rsidRPr="00EA76E6">
        <w:t>qui se joue</w:t>
      </w:r>
      <w:r w:rsidRPr="00EA76E6">
        <w:t xml:space="preserve">, </w:t>
      </w:r>
      <w:r w:rsidR="00CA2403" w:rsidRPr="00EA76E6">
        <w:t>et beaucoup de scélératesse dans l</w:t>
      </w:r>
      <w:r w:rsidRPr="00EA76E6">
        <w:t>’</w:t>
      </w:r>
      <w:r w:rsidR="00CA2403" w:rsidRPr="00EA76E6">
        <w:t>air</w:t>
      </w:r>
      <w:r w:rsidRPr="00EA76E6">
        <w:t xml:space="preserve">, </w:t>
      </w:r>
      <w:r w:rsidR="00CA2403" w:rsidRPr="00EA76E6">
        <w:t>j</w:t>
      </w:r>
      <w:r w:rsidRPr="00EA76E6">
        <w:t>’</w:t>
      </w:r>
      <w:r w:rsidR="00CA2403" w:rsidRPr="00EA76E6">
        <w:t>en jurerais</w:t>
      </w:r>
      <w:r w:rsidRPr="00EA76E6">
        <w:t xml:space="preserve"> ! </w:t>
      </w:r>
      <w:r w:rsidR="00CA2403" w:rsidRPr="00EA76E6">
        <w:t>Croyez-moi</w:t>
      </w:r>
      <w:r w:rsidRPr="00EA76E6">
        <w:t xml:space="preserve">, </w:t>
      </w:r>
      <w:r w:rsidR="00CA2403" w:rsidRPr="00EA76E6">
        <w:t>monsieur</w:t>
      </w:r>
      <w:r w:rsidRPr="00EA76E6">
        <w:t xml:space="preserve"> : </w:t>
      </w:r>
      <w:r w:rsidR="00CA2403" w:rsidRPr="00EA76E6">
        <w:t>je serais bien content de voir Sir Henry repartir pour Londres</w:t>
      </w:r>
      <w:r w:rsidRPr="00EA76E6">
        <w:t> !</w:t>
      </w:r>
    </w:p>
    <w:p w14:paraId="1B2AF2AB" w14:textId="77777777" w:rsidR="00C646BA" w:rsidRPr="00EA76E6" w:rsidRDefault="00C646BA" w:rsidP="00C646BA">
      <w:r w:rsidRPr="00EA76E6">
        <w:t>— </w:t>
      </w:r>
      <w:r w:rsidR="00CA2403" w:rsidRPr="00EA76E6">
        <w:t>Mais qu</w:t>
      </w:r>
      <w:r w:rsidRPr="00EA76E6">
        <w:t>’</w:t>
      </w:r>
      <w:r w:rsidR="00CA2403" w:rsidRPr="00EA76E6">
        <w:t>est-ce qui vous inquiète</w:t>
      </w:r>
      <w:r w:rsidRPr="00EA76E6">
        <w:t> ?</w:t>
      </w:r>
    </w:p>
    <w:p w14:paraId="3FA169CE" w14:textId="77777777" w:rsidR="00C646BA" w:rsidRPr="00EA76E6" w:rsidRDefault="00C646BA" w:rsidP="00C646BA">
      <w:r w:rsidRPr="00EA76E6">
        <w:t>— </w:t>
      </w:r>
      <w:r w:rsidR="00CA2403" w:rsidRPr="00EA76E6">
        <w:t>Songez à la mort de Sir Charles</w:t>
      </w:r>
      <w:r w:rsidRPr="00EA76E6">
        <w:t xml:space="preserve"> ! </w:t>
      </w:r>
      <w:r w:rsidR="00CA2403" w:rsidRPr="00EA76E6">
        <w:t>Pas très naturelle</w:t>
      </w:r>
      <w:r w:rsidRPr="00EA76E6">
        <w:t xml:space="preserve">, </w:t>
      </w:r>
      <w:r w:rsidR="00CA2403" w:rsidRPr="00EA76E6">
        <w:t>en dépit des conclusions de l</w:t>
      </w:r>
      <w:r w:rsidRPr="00EA76E6">
        <w:t>’</w:t>
      </w:r>
      <w:r w:rsidR="00CA2403" w:rsidRPr="00EA76E6">
        <w:t>enquête</w:t>
      </w:r>
      <w:r w:rsidRPr="00EA76E6">
        <w:t xml:space="preserve">. </w:t>
      </w:r>
      <w:r w:rsidR="00CA2403" w:rsidRPr="00EA76E6">
        <w:t>Songez aux bruits qu</w:t>
      </w:r>
      <w:r w:rsidRPr="00EA76E6">
        <w:t>’</w:t>
      </w:r>
      <w:r w:rsidR="00CA2403" w:rsidRPr="00EA76E6">
        <w:t>on e</w:t>
      </w:r>
      <w:r w:rsidR="00CA2403" w:rsidRPr="00EA76E6">
        <w:t>n</w:t>
      </w:r>
      <w:r w:rsidR="00CA2403" w:rsidRPr="00EA76E6">
        <w:t>tend sur la lande à la nuit</w:t>
      </w:r>
      <w:r w:rsidRPr="00EA76E6">
        <w:t xml:space="preserve"> ! </w:t>
      </w:r>
      <w:r w:rsidR="00CA2403" w:rsidRPr="00EA76E6">
        <w:t>Je ne connais pas un homme qui la traverserait</w:t>
      </w:r>
      <w:r w:rsidRPr="00EA76E6">
        <w:t xml:space="preserve">, </w:t>
      </w:r>
      <w:r w:rsidR="00CA2403" w:rsidRPr="00EA76E6">
        <w:t>une fois le soleil couché</w:t>
      </w:r>
      <w:r w:rsidRPr="00EA76E6">
        <w:t xml:space="preserve">, </w:t>
      </w:r>
      <w:r w:rsidR="00CA2403" w:rsidRPr="00EA76E6">
        <w:t>même s</w:t>
      </w:r>
      <w:r w:rsidRPr="00EA76E6">
        <w:t>’</w:t>
      </w:r>
      <w:r w:rsidR="00CA2403" w:rsidRPr="00EA76E6">
        <w:t>il était payé pour le faire</w:t>
      </w:r>
      <w:r w:rsidRPr="00EA76E6">
        <w:t xml:space="preserve">. </w:t>
      </w:r>
      <w:r w:rsidR="00CA2403" w:rsidRPr="00EA76E6">
        <w:t>Songez à cet étranger qui se cache là-bas</w:t>
      </w:r>
      <w:r w:rsidRPr="00EA76E6">
        <w:t xml:space="preserve">, </w:t>
      </w:r>
      <w:r w:rsidR="00CA2403" w:rsidRPr="00EA76E6">
        <w:t>qui guette et qui guette</w:t>
      </w:r>
      <w:r w:rsidRPr="00EA76E6">
        <w:t xml:space="preserve"> ! </w:t>
      </w:r>
      <w:r w:rsidR="00CA2403" w:rsidRPr="00EA76E6">
        <w:t>Que guette-t-il</w:t>
      </w:r>
      <w:r w:rsidRPr="00EA76E6">
        <w:t xml:space="preserve"> ? </w:t>
      </w:r>
      <w:r w:rsidR="00CA2403" w:rsidRPr="00EA76E6">
        <w:t>Que signifie tout cet ensemble</w:t>
      </w:r>
      <w:r w:rsidRPr="00EA76E6">
        <w:t xml:space="preserve"> ? </w:t>
      </w:r>
      <w:r w:rsidR="00CA2403" w:rsidRPr="00EA76E6">
        <w:t>Certainement pas grand-chose de bon pour n</w:t>
      </w:r>
      <w:r w:rsidRPr="00EA76E6">
        <w:t>’</w:t>
      </w:r>
      <w:r w:rsidR="00CA2403" w:rsidRPr="00EA76E6">
        <w:t>importe quel Ba</w:t>
      </w:r>
      <w:r w:rsidR="00CA2403" w:rsidRPr="00EA76E6">
        <w:t>s</w:t>
      </w:r>
      <w:r w:rsidR="00CA2403" w:rsidRPr="00EA76E6">
        <w:t>kerville</w:t>
      </w:r>
      <w:r w:rsidRPr="00EA76E6">
        <w:t xml:space="preserve">. </w:t>
      </w:r>
      <w:r w:rsidR="00CA2403" w:rsidRPr="00EA76E6">
        <w:t>Voilà pourquoi je serai rudement content le jour où les nouveaux serviteurs de Sir Henry s</w:t>
      </w:r>
      <w:r w:rsidRPr="00EA76E6">
        <w:t>’</w:t>
      </w:r>
      <w:r w:rsidR="00CA2403" w:rsidRPr="00EA76E6">
        <w:t>installeront au manoir</w:t>
      </w:r>
      <w:r w:rsidRPr="00EA76E6">
        <w:t> !.</w:t>
      </w:r>
    </w:p>
    <w:p w14:paraId="70313527" w14:textId="77777777" w:rsidR="00C646BA" w:rsidRPr="00EA76E6" w:rsidRDefault="00C646BA" w:rsidP="00C646BA">
      <w:r w:rsidRPr="00EA76E6">
        <w:lastRenderedPageBreak/>
        <w:t>— </w:t>
      </w:r>
      <w:r w:rsidR="00CA2403" w:rsidRPr="00EA76E6">
        <w:t>Mais à propos de cet étranger</w:t>
      </w:r>
      <w:r w:rsidRPr="00EA76E6">
        <w:t xml:space="preserve">, </w:t>
      </w:r>
      <w:r w:rsidR="00CA2403" w:rsidRPr="00EA76E6">
        <w:t>repris-je</w:t>
      </w:r>
      <w:r w:rsidRPr="00EA76E6">
        <w:t xml:space="preserve">, </w:t>
      </w:r>
      <w:r w:rsidR="00CA2403" w:rsidRPr="00EA76E6">
        <w:t>ne pouvez-vous rien me préciser</w:t>
      </w:r>
      <w:r w:rsidRPr="00EA76E6">
        <w:t xml:space="preserve"> ? </w:t>
      </w:r>
      <w:r w:rsidR="00CA2403" w:rsidRPr="00EA76E6">
        <w:t>Qu</w:t>
      </w:r>
      <w:r w:rsidRPr="00EA76E6">
        <w:t>’</w:t>
      </w:r>
      <w:r w:rsidR="00CA2403" w:rsidRPr="00EA76E6">
        <w:t>a dit Selden</w:t>
      </w:r>
      <w:r w:rsidRPr="00EA76E6">
        <w:t xml:space="preserve"> ? </w:t>
      </w:r>
      <w:r w:rsidR="008D2AD1" w:rsidRPr="00EA76E6">
        <w:t>A</w:t>
      </w:r>
      <w:r w:rsidR="00CA2403" w:rsidRPr="00EA76E6">
        <w:t>-t-il découvert l</w:t>
      </w:r>
      <w:r w:rsidRPr="00EA76E6">
        <w:t>’</w:t>
      </w:r>
      <w:r w:rsidR="00CA2403" w:rsidRPr="00EA76E6">
        <w:t>endroit où il se cache et ce qu</w:t>
      </w:r>
      <w:r w:rsidRPr="00EA76E6">
        <w:t>’</w:t>
      </w:r>
      <w:r w:rsidR="00CA2403" w:rsidRPr="00EA76E6">
        <w:t>il manigance</w:t>
      </w:r>
      <w:r w:rsidRPr="00EA76E6">
        <w:t> ?</w:t>
      </w:r>
    </w:p>
    <w:p w14:paraId="314034D9" w14:textId="77777777" w:rsidR="00C646BA" w:rsidRPr="00EA76E6" w:rsidRDefault="00C646BA" w:rsidP="00C646BA">
      <w:r w:rsidRPr="00EA76E6">
        <w:t>— </w:t>
      </w:r>
      <w:r w:rsidR="00CA2403" w:rsidRPr="00EA76E6">
        <w:t>Il l</w:t>
      </w:r>
      <w:r w:rsidRPr="00EA76E6">
        <w:t>’</w:t>
      </w:r>
      <w:r w:rsidR="00CA2403" w:rsidRPr="00EA76E6">
        <w:t>a vu une ou deux fois</w:t>
      </w:r>
      <w:r w:rsidRPr="00EA76E6">
        <w:t xml:space="preserve"> ; </w:t>
      </w:r>
      <w:r w:rsidR="00CA2403" w:rsidRPr="00EA76E6">
        <w:t>mais il n</w:t>
      </w:r>
      <w:r w:rsidRPr="00EA76E6">
        <w:t>’</w:t>
      </w:r>
      <w:r w:rsidR="00CA2403" w:rsidRPr="00EA76E6">
        <w:t>est pas bavard</w:t>
      </w:r>
      <w:r w:rsidRPr="00EA76E6">
        <w:t xml:space="preserve">, </w:t>
      </w:r>
      <w:r w:rsidR="00CA2403" w:rsidRPr="00EA76E6">
        <w:t>vous savez</w:t>
      </w:r>
      <w:r w:rsidRPr="00EA76E6">
        <w:t xml:space="preserve">. </w:t>
      </w:r>
      <w:r w:rsidR="00CA2403" w:rsidRPr="00EA76E6">
        <w:t>D</w:t>
      </w:r>
      <w:r w:rsidRPr="00EA76E6">
        <w:t>’</w:t>
      </w:r>
      <w:r w:rsidR="00CA2403" w:rsidRPr="00EA76E6">
        <w:t>abord il a cru que c</w:t>
      </w:r>
      <w:r w:rsidRPr="00EA76E6">
        <w:t>’</w:t>
      </w:r>
      <w:r w:rsidR="00CA2403" w:rsidRPr="00EA76E6">
        <w:t>était un policier</w:t>
      </w:r>
      <w:r w:rsidRPr="00EA76E6">
        <w:t xml:space="preserve">, </w:t>
      </w:r>
      <w:r w:rsidR="00CA2403" w:rsidRPr="00EA76E6">
        <w:t>mais il s</w:t>
      </w:r>
      <w:r w:rsidRPr="00EA76E6">
        <w:t>’</w:t>
      </w:r>
      <w:r w:rsidR="00CA2403" w:rsidRPr="00EA76E6">
        <w:t>est bie</w:t>
      </w:r>
      <w:r w:rsidR="00CA2403" w:rsidRPr="00EA76E6">
        <w:t>n</w:t>
      </w:r>
      <w:r w:rsidR="00CA2403" w:rsidRPr="00EA76E6">
        <w:t>tôt rendu compte qu</w:t>
      </w:r>
      <w:r w:rsidRPr="00EA76E6">
        <w:t>’</w:t>
      </w:r>
      <w:r w:rsidR="00CA2403" w:rsidRPr="00EA76E6">
        <w:t>il opérait pour son compte</w:t>
      </w:r>
      <w:r w:rsidRPr="00EA76E6">
        <w:t xml:space="preserve">. </w:t>
      </w:r>
      <w:r w:rsidR="00CA2403" w:rsidRPr="00EA76E6">
        <w:t>Il lui a fait l</w:t>
      </w:r>
      <w:r w:rsidRPr="00EA76E6">
        <w:t>’</w:t>
      </w:r>
      <w:r w:rsidR="00CA2403" w:rsidRPr="00EA76E6">
        <w:t>impression d</w:t>
      </w:r>
      <w:r w:rsidRPr="00EA76E6">
        <w:t>’</w:t>
      </w:r>
      <w:r w:rsidR="00CA2403" w:rsidRPr="00EA76E6">
        <w:t>une sorte de bourgeois</w:t>
      </w:r>
      <w:r w:rsidRPr="00EA76E6">
        <w:t xml:space="preserve">, </w:t>
      </w:r>
      <w:r w:rsidR="00CA2403" w:rsidRPr="00EA76E6">
        <w:t xml:space="preserve">mais il </w:t>
      </w:r>
      <w:r w:rsidR="007C1FE7" w:rsidRPr="00EA76E6">
        <w:t>n</w:t>
      </w:r>
      <w:r w:rsidRPr="00EA76E6">
        <w:t>’</w:t>
      </w:r>
      <w:r w:rsidR="007C1FE7" w:rsidRPr="00EA76E6">
        <w:t xml:space="preserve">a </w:t>
      </w:r>
      <w:r w:rsidR="00CA2403" w:rsidRPr="00EA76E6">
        <w:t>pas pu deviner ce qu</w:t>
      </w:r>
      <w:r w:rsidRPr="00EA76E6">
        <w:t>’</w:t>
      </w:r>
      <w:r w:rsidR="00CA2403" w:rsidRPr="00EA76E6">
        <w:t>il faisait</w:t>
      </w:r>
      <w:r w:rsidRPr="00EA76E6">
        <w:t>.</w:t>
      </w:r>
    </w:p>
    <w:p w14:paraId="131DC0C6" w14:textId="77777777" w:rsidR="00C646BA" w:rsidRPr="00EA76E6" w:rsidRDefault="00C646BA" w:rsidP="00C646BA">
      <w:r w:rsidRPr="00EA76E6">
        <w:t>— </w:t>
      </w:r>
      <w:r w:rsidR="00CA2403" w:rsidRPr="00EA76E6">
        <w:t>Et où a-t-il dit qu</w:t>
      </w:r>
      <w:r w:rsidRPr="00EA76E6">
        <w:t>’</w:t>
      </w:r>
      <w:r w:rsidR="00CA2403" w:rsidRPr="00EA76E6">
        <w:t>il vivait</w:t>
      </w:r>
      <w:r w:rsidRPr="00EA76E6">
        <w:t> ?</w:t>
      </w:r>
    </w:p>
    <w:p w14:paraId="4656A773" w14:textId="77777777" w:rsidR="002762C8" w:rsidRPr="00EA76E6" w:rsidRDefault="00C646BA" w:rsidP="00C646BA">
      <w:r w:rsidRPr="00EA76E6">
        <w:t>— </w:t>
      </w:r>
      <w:r w:rsidR="00CA2403" w:rsidRPr="00EA76E6">
        <w:t>Parmi les vieilles maisons sur le flanc de la colline</w:t>
      </w:r>
      <w:r w:rsidRPr="00EA76E6">
        <w:t xml:space="preserve"> ; </w:t>
      </w:r>
      <w:r w:rsidR="00CA2403" w:rsidRPr="00EA76E6">
        <w:t>les vieilles cabanes de pierre</w:t>
      </w:r>
      <w:r w:rsidR="002762C8" w:rsidRPr="00EA76E6">
        <w:t>,</w:t>
      </w:r>
      <w:r w:rsidR="00CA2403" w:rsidRPr="00EA76E6">
        <w:t xml:space="preserve"> autrefois habitées</w:t>
      </w:r>
      <w:r w:rsidRPr="00EA76E6">
        <w:t>.</w:t>
      </w:r>
    </w:p>
    <w:p w14:paraId="7D71820B" w14:textId="394D7605" w:rsidR="00C646BA" w:rsidRPr="00EA76E6" w:rsidRDefault="002762C8" w:rsidP="00C646BA">
      <w:r w:rsidRPr="00EA76E6">
        <w:t>— </w:t>
      </w:r>
      <w:r w:rsidR="00CA2403" w:rsidRPr="00EA76E6">
        <w:t>Mais comment se nourrit-il</w:t>
      </w:r>
      <w:r w:rsidR="00C646BA" w:rsidRPr="00EA76E6">
        <w:t> ?</w:t>
      </w:r>
    </w:p>
    <w:p w14:paraId="652F55C1" w14:textId="77777777" w:rsidR="00C646BA" w:rsidRPr="00EA76E6" w:rsidRDefault="00C646BA" w:rsidP="00C646BA">
      <w:r w:rsidRPr="00EA76E6">
        <w:t>— </w:t>
      </w:r>
      <w:r w:rsidR="00CA2403" w:rsidRPr="00EA76E6">
        <w:t>Selden a découvert qu</w:t>
      </w:r>
      <w:r w:rsidRPr="00EA76E6">
        <w:t>’</w:t>
      </w:r>
      <w:r w:rsidR="00CA2403" w:rsidRPr="00EA76E6">
        <w:t>un jeune garçon est à son service et lui apporte tout ce dont il a besoin</w:t>
      </w:r>
      <w:r w:rsidRPr="00EA76E6">
        <w:t xml:space="preserve">. </w:t>
      </w:r>
      <w:r w:rsidR="00CA2403" w:rsidRPr="00EA76E6">
        <w:t>Je crois qu</w:t>
      </w:r>
      <w:r w:rsidRPr="00EA76E6">
        <w:t>’</w:t>
      </w:r>
      <w:r w:rsidR="00CA2403" w:rsidRPr="00EA76E6">
        <w:t>il se rend à Coombe Tracey pour ses achats</w:t>
      </w:r>
      <w:r w:rsidRPr="00EA76E6">
        <w:t>.</w:t>
      </w:r>
    </w:p>
    <w:p w14:paraId="7E768E27" w14:textId="0696E080" w:rsidR="00C646BA" w:rsidRPr="00EA76E6" w:rsidRDefault="00C646BA" w:rsidP="00C646BA">
      <w:r w:rsidRPr="00EA76E6">
        <w:t>— </w:t>
      </w:r>
      <w:r w:rsidR="00CA2403" w:rsidRPr="00EA76E6">
        <w:t>Très bien</w:t>
      </w:r>
      <w:r w:rsidRPr="00EA76E6">
        <w:t xml:space="preserve">, </w:t>
      </w:r>
      <w:r w:rsidR="00CA2403" w:rsidRPr="00EA76E6">
        <w:t>Barrymore</w:t>
      </w:r>
      <w:r w:rsidRPr="00EA76E6">
        <w:t xml:space="preserve">. </w:t>
      </w:r>
      <w:r w:rsidR="00CA2403" w:rsidRPr="00EA76E6">
        <w:t>Nous reparlerons de tout cela une autre fois</w:t>
      </w:r>
      <w:r w:rsidRPr="00EA76E6">
        <w:t>. »</w:t>
      </w:r>
    </w:p>
    <w:p w14:paraId="7FC81F4B" w14:textId="77777777" w:rsidR="00C646BA" w:rsidRPr="00EA76E6" w:rsidRDefault="00CA2403">
      <w:r w:rsidRPr="00EA76E6">
        <w:t>Quand le maître d</w:t>
      </w:r>
      <w:r w:rsidR="00C646BA" w:rsidRPr="00EA76E6">
        <w:t>’</w:t>
      </w:r>
      <w:r w:rsidRPr="00EA76E6">
        <w:t>hôtel m</w:t>
      </w:r>
      <w:r w:rsidR="00C646BA" w:rsidRPr="00EA76E6">
        <w:t>’</w:t>
      </w:r>
      <w:r w:rsidRPr="00EA76E6">
        <w:t>eût quitté</w:t>
      </w:r>
      <w:r w:rsidR="00C646BA" w:rsidRPr="00EA76E6">
        <w:t xml:space="preserve">, </w:t>
      </w:r>
      <w:r w:rsidRPr="00EA76E6">
        <w:t>je me levai et me d</w:t>
      </w:r>
      <w:r w:rsidRPr="00EA76E6">
        <w:t>i</w:t>
      </w:r>
      <w:r w:rsidRPr="00EA76E6">
        <w:t>rigeai vers la fenêtre noire</w:t>
      </w:r>
      <w:r w:rsidR="00C646BA" w:rsidRPr="00EA76E6">
        <w:t xml:space="preserve"> ; </w:t>
      </w:r>
      <w:r w:rsidRPr="00EA76E6">
        <w:t>à travers la vitre brouillée je co</w:t>
      </w:r>
      <w:r w:rsidRPr="00EA76E6">
        <w:t>n</w:t>
      </w:r>
      <w:r w:rsidRPr="00EA76E6">
        <w:t>templai les nuages qui déferlaient</w:t>
      </w:r>
      <w:r w:rsidR="00C646BA" w:rsidRPr="00EA76E6">
        <w:t xml:space="preserve">, </w:t>
      </w:r>
      <w:r w:rsidRPr="00EA76E6">
        <w:t>la silhouette oscillante des arbres secoués par le vent</w:t>
      </w:r>
      <w:r w:rsidR="00C646BA" w:rsidRPr="00EA76E6">
        <w:t xml:space="preserve">. </w:t>
      </w:r>
      <w:r w:rsidRPr="00EA76E6">
        <w:t>Vue de l</w:t>
      </w:r>
      <w:r w:rsidR="00C646BA" w:rsidRPr="00EA76E6">
        <w:t>’</w:t>
      </w:r>
      <w:r w:rsidRPr="00EA76E6">
        <w:t>intérieur d</w:t>
      </w:r>
      <w:r w:rsidR="00C646BA" w:rsidRPr="00EA76E6">
        <w:t>’</w:t>
      </w:r>
      <w:r w:rsidRPr="00EA76E6">
        <w:t>une maison</w:t>
      </w:r>
      <w:r w:rsidR="00C646BA" w:rsidRPr="00EA76E6">
        <w:t xml:space="preserve">, </w:t>
      </w:r>
      <w:r w:rsidRPr="00EA76E6">
        <w:t>la nuit était sinistre</w:t>
      </w:r>
      <w:r w:rsidR="00C646BA" w:rsidRPr="00EA76E6">
        <w:t xml:space="preserve"> : </w:t>
      </w:r>
      <w:r w:rsidRPr="00EA76E6">
        <w:t>que devait-elle être sur la lande</w:t>
      </w:r>
      <w:r w:rsidR="00C646BA" w:rsidRPr="00EA76E6">
        <w:t xml:space="preserve"> ? </w:t>
      </w:r>
      <w:r w:rsidRPr="00EA76E6">
        <w:t>Quelle dose de haine ne fallait-il pas pour amener un homme à se tapir dans un lieu pareil</w:t>
      </w:r>
      <w:r w:rsidR="00C646BA" w:rsidRPr="00EA76E6">
        <w:t xml:space="preserve"> ! </w:t>
      </w:r>
      <w:r w:rsidRPr="00EA76E6">
        <w:t>Et quels pouvaient être les desseins tén</w:t>
      </w:r>
      <w:r w:rsidRPr="00EA76E6">
        <w:t>é</w:t>
      </w:r>
      <w:r w:rsidRPr="00EA76E6">
        <w:t>breux qui l</w:t>
      </w:r>
      <w:r w:rsidR="00C646BA" w:rsidRPr="00EA76E6">
        <w:t>’</w:t>
      </w:r>
      <w:r w:rsidRPr="00EA76E6">
        <w:t>exposaient à de si dures épreuves</w:t>
      </w:r>
      <w:r w:rsidR="00C646BA" w:rsidRPr="00EA76E6">
        <w:t xml:space="preserve"> ! </w:t>
      </w:r>
      <w:r w:rsidRPr="00EA76E6">
        <w:t>Oui</w:t>
      </w:r>
      <w:r w:rsidR="00C646BA" w:rsidRPr="00EA76E6">
        <w:t xml:space="preserve">, </w:t>
      </w:r>
      <w:r w:rsidRPr="00EA76E6">
        <w:t>c</w:t>
      </w:r>
      <w:r w:rsidR="00C646BA" w:rsidRPr="00EA76E6">
        <w:t>’</w:t>
      </w:r>
      <w:r w:rsidRPr="00EA76E6">
        <w:t>est là</w:t>
      </w:r>
      <w:r w:rsidR="00C646BA" w:rsidRPr="00EA76E6">
        <w:t xml:space="preserve">, </w:t>
      </w:r>
      <w:r w:rsidRPr="00EA76E6">
        <w:t>dans cette cabane sur la lande</w:t>
      </w:r>
      <w:r w:rsidR="00C646BA" w:rsidRPr="00EA76E6">
        <w:t xml:space="preserve">, </w:t>
      </w:r>
      <w:r w:rsidRPr="00EA76E6">
        <w:t>que devrait se situer le centre du pr</w:t>
      </w:r>
      <w:r w:rsidRPr="00EA76E6">
        <w:t>o</w:t>
      </w:r>
      <w:r w:rsidRPr="00EA76E6">
        <w:t>blème</w:t>
      </w:r>
      <w:r w:rsidR="00C646BA" w:rsidRPr="00EA76E6">
        <w:t xml:space="preserve">. </w:t>
      </w:r>
      <w:r w:rsidRPr="00EA76E6">
        <w:t>Je jurai qu</w:t>
      </w:r>
      <w:r w:rsidR="00C646BA" w:rsidRPr="00EA76E6">
        <w:t>’</w:t>
      </w:r>
      <w:r w:rsidRPr="00EA76E6">
        <w:t>un autre jour ne s</w:t>
      </w:r>
      <w:r w:rsidR="00C646BA" w:rsidRPr="00EA76E6">
        <w:t>’</w:t>
      </w:r>
      <w:r w:rsidRPr="00EA76E6">
        <w:t>écoulerait pas sans que j</w:t>
      </w:r>
      <w:r w:rsidR="00C646BA" w:rsidRPr="00EA76E6">
        <w:t>’</w:t>
      </w:r>
      <w:r w:rsidRPr="00EA76E6">
        <w:t>eusse fait l</w:t>
      </w:r>
      <w:r w:rsidR="00C646BA" w:rsidRPr="00EA76E6">
        <w:t>’</w:t>
      </w:r>
      <w:r w:rsidRPr="00EA76E6">
        <w:t>impossible pour résoudre sur place le mystère qui m</w:t>
      </w:r>
      <w:r w:rsidR="00C646BA" w:rsidRPr="00EA76E6">
        <w:t>’</w:t>
      </w:r>
      <w:r w:rsidRPr="00EA76E6">
        <w:t>intriguait</w:t>
      </w:r>
      <w:r w:rsidR="00C646BA" w:rsidRPr="00EA76E6">
        <w:t>.</w:t>
      </w:r>
    </w:p>
    <w:p w14:paraId="64873C06" w14:textId="63F9C359" w:rsidR="003A2C8A" w:rsidRPr="00EA76E6" w:rsidRDefault="00CA2403" w:rsidP="00C646BA">
      <w:pPr>
        <w:pStyle w:val="Titre1"/>
      </w:pPr>
      <w:bookmarkStart w:id="20" w:name="_Toc51608183"/>
      <w:bookmarkStart w:id="21" w:name="_Toc203664748"/>
      <w:r w:rsidRPr="00EA76E6">
        <w:lastRenderedPageBreak/>
        <w:t>CHAPITRE XI</w:t>
      </w:r>
      <w:r w:rsidRPr="00EA76E6">
        <w:br/>
        <w:t>L</w:t>
      </w:r>
      <w:r w:rsidR="00C646BA" w:rsidRPr="00EA76E6">
        <w:t>’</w:t>
      </w:r>
      <w:r w:rsidRPr="00EA76E6">
        <w:t>HOMME SUR LE PIC</w:t>
      </w:r>
      <w:bookmarkEnd w:id="20"/>
      <w:bookmarkEnd w:id="21"/>
      <w:r w:rsidR="003A2C8A" w:rsidRPr="00EA76E6">
        <w:br/>
      </w:r>
    </w:p>
    <w:p w14:paraId="748E0E6C" w14:textId="0D05B407" w:rsidR="00C646BA" w:rsidRPr="00EA76E6" w:rsidRDefault="00CA2403" w:rsidP="00C646BA">
      <w:r w:rsidRPr="00EA76E6">
        <w:t>L</w:t>
      </w:r>
      <w:r w:rsidR="00C646BA" w:rsidRPr="00EA76E6">
        <w:t>’</w:t>
      </w:r>
      <w:r w:rsidRPr="00EA76E6">
        <w:t>extrait de mon agenda personnel qui compose le chapitre précédent a mené mon récit jusqu</w:t>
      </w:r>
      <w:r w:rsidR="00C646BA" w:rsidRPr="00EA76E6">
        <w:t>’</w:t>
      </w:r>
      <w:r w:rsidRPr="00EA76E6">
        <w:t>au 1</w:t>
      </w:r>
      <w:r w:rsidR="00C646BA" w:rsidRPr="00EA76E6">
        <w:t xml:space="preserve">8 octobre, </w:t>
      </w:r>
      <w:r w:rsidRPr="00EA76E6">
        <w:t>date à laquelle les événements commencèrent à se précipiter vers leur terrible conclusion</w:t>
      </w:r>
      <w:r w:rsidR="00C646BA" w:rsidRPr="00EA76E6">
        <w:t xml:space="preserve">. </w:t>
      </w:r>
      <w:r w:rsidRPr="00EA76E6">
        <w:t>Les épisodes des jours suivants sont à jamais gravés dans ma mémoire</w:t>
      </w:r>
      <w:r w:rsidR="00C646BA" w:rsidRPr="00EA76E6">
        <w:t xml:space="preserve">, </w:t>
      </w:r>
      <w:r w:rsidRPr="00EA76E6">
        <w:t>et je peux les raconter sans faire appel aux notes que je pris à l</w:t>
      </w:r>
      <w:r w:rsidR="00C646BA" w:rsidRPr="00EA76E6">
        <w:t>’</w:t>
      </w:r>
      <w:r w:rsidRPr="00EA76E6">
        <w:t>époque</w:t>
      </w:r>
      <w:r w:rsidR="00C646BA" w:rsidRPr="00EA76E6">
        <w:t xml:space="preserve">. </w:t>
      </w:r>
      <w:r w:rsidRPr="00EA76E6">
        <w:t>Je pars donc du lendemain du jour où j</w:t>
      </w:r>
      <w:r w:rsidR="00C646BA" w:rsidRPr="00EA76E6">
        <w:t>’</w:t>
      </w:r>
      <w:r w:rsidRPr="00EA76E6">
        <w:t>avais recueilli deux éléments d</w:t>
      </w:r>
      <w:r w:rsidR="00C646BA" w:rsidRPr="00EA76E6">
        <w:t>’</w:t>
      </w:r>
      <w:r w:rsidRPr="00EA76E6">
        <w:t>importance</w:t>
      </w:r>
      <w:r w:rsidR="00C646BA" w:rsidRPr="00EA76E6">
        <w:t xml:space="preserve"> : </w:t>
      </w:r>
      <w:r w:rsidRPr="00EA76E6">
        <w:t xml:space="preserve">le premier étant que </w:t>
      </w:r>
      <w:r w:rsidR="00C646BA" w:rsidRPr="00EA76E6">
        <w:t>M</w:t>
      </w:r>
      <w:r w:rsidR="00C646BA" w:rsidRPr="00EA76E6">
        <w:rPr>
          <w:vertAlign w:val="superscript"/>
        </w:rPr>
        <w:t>me</w:t>
      </w:r>
      <w:r w:rsidR="00C646BA" w:rsidRPr="00EA76E6">
        <w:t> </w:t>
      </w:r>
      <w:r w:rsidRPr="00EA76E6">
        <w:t>Laura Lyons de Coombe Tracey avait écrit à sir Charles Baskerville et lui avait donné rendez-vous à l</w:t>
      </w:r>
      <w:r w:rsidR="00C646BA" w:rsidRPr="00EA76E6">
        <w:t>’</w:t>
      </w:r>
      <w:r w:rsidRPr="00EA76E6">
        <w:t>heure et au lieu même où il avait trouvé la mort</w:t>
      </w:r>
      <w:r w:rsidR="00C646BA" w:rsidRPr="00EA76E6">
        <w:t xml:space="preserve"> ; </w:t>
      </w:r>
      <w:r w:rsidRPr="00EA76E6">
        <w:t>le deuxième étant que l</w:t>
      </w:r>
      <w:r w:rsidR="00C646BA" w:rsidRPr="00EA76E6">
        <w:t>’</w:t>
      </w:r>
      <w:r w:rsidRPr="00EA76E6">
        <w:t>inconnu du pic se cachait parmi les cabanes de pierres de la colline</w:t>
      </w:r>
      <w:r w:rsidR="00C646BA" w:rsidRPr="00EA76E6">
        <w:t xml:space="preserve">. </w:t>
      </w:r>
      <w:r w:rsidRPr="00EA76E6">
        <w:t>Ces deux faits étant en ma possession</w:t>
      </w:r>
      <w:r w:rsidR="00C646BA" w:rsidRPr="00EA76E6">
        <w:t xml:space="preserve">, </w:t>
      </w:r>
      <w:r w:rsidRPr="00EA76E6">
        <w:t>je sentais que mon intelligence ou mon courage seraient bien déficients si je ne parvenais pas à dissiper quelques-unes des ombres qui m</w:t>
      </w:r>
      <w:r w:rsidR="00C646BA" w:rsidRPr="00EA76E6">
        <w:t>’</w:t>
      </w:r>
      <w:r w:rsidRPr="00EA76E6">
        <w:t>entouraient</w:t>
      </w:r>
      <w:r w:rsidR="00C646BA" w:rsidRPr="00EA76E6">
        <w:t>.</w:t>
      </w:r>
    </w:p>
    <w:p w14:paraId="1F1DB09C" w14:textId="00597BBB" w:rsidR="00C646BA" w:rsidRPr="00EA76E6" w:rsidRDefault="00CA2403" w:rsidP="00C646BA">
      <w:r w:rsidRPr="00EA76E6">
        <w:t>Je n</w:t>
      </w:r>
      <w:r w:rsidR="00C646BA" w:rsidRPr="00EA76E6">
        <w:t>’</w:t>
      </w:r>
      <w:r w:rsidRPr="00EA76E6">
        <w:t xml:space="preserve">eus pas la possibilité de répéter au </w:t>
      </w:r>
      <w:r w:rsidR="005E5AD1" w:rsidRPr="00EA76E6">
        <w:t>baronnet</w:t>
      </w:r>
      <w:r w:rsidRPr="00EA76E6">
        <w:t xml:space="preserve"> ce que j</w:t>
      </w:r>
      <w:r w:rsidR="00C646BA" w:rsidRPr="00EA76E6">
        <w:t>’</w:t>
      </w:r>
      <w:r w:rsidRPr="00EA76E6">
        <w:t xml:space="preserve">avais appris sur </w:t>
      </w:r>
      <w:r w:rsidR="00C646BA" w:rsidRPr="00EA76E6">
        <w:t>M</w:t>
      </w:r>
      <w:r w:rsidR="00C646BA" w:rsidRPr="00EA76E6">
        <w:rPr>
          <w:vertAlign w:val="superscript"/>
        </w:rPr>
        <w:t>me</w:t>
      </w:r>
      <w:r w:rsidR="00C646BA" w:rsidRPr="00EA76E6">
        <w:t> </w:t>
      </w:r>
      <w:r w:rsidRPr="00EA76E6">
        <w:t>Lyons la veille au soir</w:t>
      </w:r>
      <w:r w:rsidR="00C646BA" w:rsidRPr="00EA76E6">
        <w:t xml:space="preserve">, </w:t>
      </w:r>
      <w:r w:rsidRPr="00EA76E6">
        <w:t>car le docteur Mortimer prolongea sa partie de cartes jusqu</w:t>
      </w:r>
      <w:r w:rsidR="00C646BA" w:rsidRPr="00EA76E6">
        <w:t>’</w:t>
      </w:r>
      <w:r w:rsidRPr="00EA76E6">
        <w:t>à une heure ava</w:t>
      </w:r>
      <w:r w:rsidRPr="00EA76E6">
        <w:t>n</w:t>
      </w:r>
      <w:r w:rsidRPr="00EA76E6">
        <w:t>cée</w:t>
      </w:r>
      <w:r w:rsidR="00C646BA" w:rsidRPr="00EA76E6">
        <w:t xml:space="preserve">. </w:t>
      </w:r>
      <w:r w:rsidRPr="00EA76E6">
        <w:t>Au petit déjeuner toutefois je l</w:t>
      </w:r>
      <w:r w:rsidR="00C646BA" w:rsidRPr="00EA76E6">
        <w:t>’</w:t>
      </w:r>
      <w:r w:rsidRPr="00EA76E6">
        <w:t>informai de ma découverte et lui demandai s</w:t>
      </w:r>
      <w:r w:rsidR="00C646BA" w:rsidRPr="00EA76E6">
        <w:t>’</w:t>
      </w:r>
      <w:r w:rsidRPr="00EA76E6">
        <w:t>il désirait m</w:t>
      </w:r>
      <w:r w:rsidR="00C646BA" w:rsidRPr="00EA76E6">
        <w:t>’</w:t>
      </w:r>
      <w:r w:rsidRPr="00EA76E6">
        <w:t>accompagner jusqu</w:t>
      </w:r>
      <w:r w:rsidR="00C646BA" w:rsidRPr="00EA76E6">
        <w:t>’</w:t>
      </w:r>
      <w:r w:rsidRPr="00EA76E6">
        <w:t>à Coombe Tracey</w:t>
      </w:r>
      <w:r w:rsidR="00C646BA" w:rsidRPr="00EA76E6">
        <w:t xml:space="preserve">. </w:t>
      </w:r>
      <w:r w:rsidRPr="00EA76E6">
        <w:t>Il me répondit d</w:t>
      </w:r>
      <w:r w:rsidR="00C646BA" w:rsidRPr="00EA76E6">
        <w:t>’</w:t>
      </w:r>
      <w:r w:rsidRPr="00EA76E6">
        <w:t>abord par l</w:t>
      </w:r>
      <w:r w:rsidR="00C646BA" w:rsidRPr="00EA76E6">
        <w:t>’</w:t>
      </w:r>
      <w:r w:rsidRPr="00EA76E6">
        <w:t>affirmative</w:t>
      </w:r>
      <w:r w:rsidR="00C646BA" w:rsidRPr="00EA76E6">
        <w:t xml:space="preserve">, </w:t>
      </w:r>
      <w:r w:rsidRPr="00EA76E6">
        <w:t>puis il réfléchit que si j</w:t>
      </w:r>
      <w:r w:rsidR="00C646BA" w:rsidRPr="00EA76E6">
        <w:t>’</w:t>
      </w:r>
      <w:r w:rsidRPr="00EA76E6">
        <w:t>y allais seul</w:t>
      </w:r>
      <w:r w:rsidR="00C646BA" w:rsidRPr="00EA76E6">
        <w:t xml:space="preserve">, </w:t>
      </w:r>
      <w:r w:rsidRPr="00EA76E6">
        <w:t>les résultats seraient peut-être meilleurs</w:t>
      </w:r>
      <w:r w:rsidR="00C646BA" w:rsidRPr="00EA76E6">
        <w:t xml:space="preserve">. </w:t>
      </w:r>
      <w:r w:rsidRPr="00EA76E6">
        <w:t>Plus notre visite revêtirait un caractère officiel</w:t>
      </w:r>
      <w:r w:rsidR="00C646BA" w:rsidRPr="00EA76E6">
        <w:t xml:space="preserve">, </w:t>
      </w:r>
      <w:r w:rsidRPr="00EA76E6">
        <w:t>moins nous o</w:t>
      </w:r>
      <w:r w:rsidRPr="00EA76E6">
        <w:t>b</w:t>
      </w:r>
      <w:r w:rsidRPr="00EA76E6">
        <w:t>tiendrons sans doute de renseignements</w:t>
      </w:r>
      <w:r w:rsidR="00C646BA" w:rsidRPr="00EA76E6">
        <w:t xml:space="preserve">. </w:t>
      </w:r>
      <w:r w:rsidRPr="00EA76E6">
        <w:t>Je quittai donc Sir Henry</w:t>
      </w:r>
      <w:r w:rsidR="00C646BA" w:rsidRPr="00EA76E6">
        <w:t xml:space="preserve">, </w:t>
      </w:r>
      <w:r w:rsidRPr="00EA76E6">
        <w:t>non sans remords de conscience</w:t>
      </w:r>
      <w:r w:rsidR="00C646BA" w:rsidRPr="00EA76E6">
        <w:t xml:space="preserve">, </w:t>
      </w:r>
      <w:r w:rsidRPr="00EA76E6">
        <w:t>et me mis en route pour ma nouvelle enquête</w:t>
      </w:r>
      <w:r w:rsidR="00C646BA" w:rsidRPr="00EA76E6">
        <w:t>.</w:t>
      </w:r>
    </w:p>
    <w:p w14:paraId="7E13F890" w14:textId="77777777" w:rsidR="00C646BA" w:rsidRPr="00EA76E6" w:rsidRDefault="00CA2403" w:rsidP="00C646BA">
      <w:r w:rsidRPr="00EA76E6">
        <w:lastRenderedPageBreak/>
        <w:t>Quand j</w:t>
      </w:r>
      <w:r w:rsidR="00C646BA" w:rsidRPr="00EA76E6">
        <w:t>’</w:t>
      </w:r>
      <w:r w:rsidRPr="00EA76E6">
        <w:t>arrivai à Coombe Tracey</w:t>
      </w:r>
      <w:r w:rsidR="00C646BA" w:rsidRPr="00EA76E6">
        <w:t xml:space="preserve">, </w:t>
      </w:r>
      <w:r w:rsidRPr="00EA76E6">
        <w:t>je dis à Perkins de mettre les chevaux à l</w:t>
      </w:r>
      <w:r w:rsidR="00C646BA" w:rsidRPr="00EA76E6">
        <w:t>’</w:t>
      </w:r>
      <w:r w:rsidRPr="00EA76E6">
        <w:t>écurie</w:t>
      </w:r>
      <w:r w:rsidR="00C646BA" w:rsidRPr="00EA76E6">
        <w:t xml:space="preserve">, </w:t>
      </w:r>
      <w:r w:rsidRPr="00EA76E6">
        <w:t>et je m</w:t>
      </w:r>
      <w:r w:rsidR="00C646BA" w:rsidRPr="00EA76E6">
        <w:t>’</w:t>
      </w:r>
      <w:r w:rsidRPr="00EA76E6">
        <w:t>inquiétai de savoir où logeait M</w:t>
      </w:r>
      <w:r w:rsidRPr="00EA76E6">
        <w:t>a</w:t>
      </w:r>
      <w:r w:rsidRPr="00EA76E6">
        <w:t>dame Laura Lyons</w:t>
      </w:r>
      <w:r w:rsidR="00C646BA" w:rsidRPr="00EA76E6">
        <w:t xml:space="preserve"> ; </w:t>
      </w:r>
      <w:r w:rsidRPr="00EA76E6">
        <w:t>sa maison était centrale et bien située</w:t>
      </w:r>
      <w:r w:rsidR="00C646BA" w:rsidRPr="00EA76E6">
        <w:t xml:space="preserve">. </w:t>
      </w:r>
      <w:r w:rsidRPr="00EA76E6">
        <w:t>Une domestique m</w:t>
      </w:r>
      <w:r w:rsidR="00C646BA" w:rsidRPr="00EA76E6">
        <w:t>’</w:t>
      </w:r>
      <w:r w:rsidRPr="00EA76E6">
        <w:t>introduisit sans cérémonie</w:t>
      </w:r>
      <w:r w:rsidR="00C646BA" w:rsidRPr="00EA76E6">
        <w:t xml:space="preserve">, </w:t>
      </w:r>
      <w:r w:rsidRPr="00EA76E6">
        <w:t>et quand j</w:t>
      </w:r>
      <w:r w:rsidR="00C646BA" w:rsidRPr="00EA76E6">
        <w:t>’</w:t>
      </w:r>
      <w:r w:rsidRPr="00EA76E6">
        <w:t>entrai dans le petit salon</w:t>
      </w:r>
      <w:r w:rsidR="00C646BA" w:rsidRPr="00EA76E6">
        <w:t xml:space="preserve">, </w:t>
      </w:r>
      <w:r w:rsidRPr="00EA76E6">
        <w:t>une dame qui était assise devant une m</w:t>
      </w:r>
      <w:r w:rsidRPr="00EA76E6">
        <w:t>a</w:t>
      </w:r>
      <w:r w:rsidRPr="00EA76E6">
        <w:t>chine à écrire se leva d</w:t>
      </w:r>
      <w:r w:rsidR="00C646BA" w:rsidRPr="00EA76E6">
        <w:t>’</w:t>
      </w:r>
      <w:r w:rsidRPr="00EA76E6">
        <w:t>un bond avec un agréable sourire de bienvenue</w:t>
      </w:r>
      <w:r w:rsidR="00C646BA" w:rsidRPr="00EA76E6">
        <w:t xml:space="preserve">. </w:t>
      </w:r>
      <w:r w:rsidRPr="00EA76E6">
        <w:t>Le sourire s</w:t>
      </w:r>
      <w:r w:rsidR="00C646BA" w:rsidRPr="00EA76E6">
        <w:t>’</w:t>
      </w:r>
      <w:r w:rsidRPr="00EA76E6">
        <w:t>évanouit pourtant quand elle vit un i</w:t>
      </w:r>
      <w:r w:rsidRPr="00EA76E6">
        <w:t>n</w:t>
      </w:r>
      <w:r w:rsidRPr="00EA76E6">
        <w:t>connu</w:t>
      </w:r>
      <w:r w:rsidR="00C646BA" w:rsidRPr="00EA76E6">
        <w:t xml:space="preserve"> ; </w:t>
      </w:r>
      <w:r w:rsidRPr="00EA76E6">
        <w:t>elle se rassit et me pria de lui expliquer l</w:t>
      </w:r>
      <w:r w:rsidR="00C646BA" w:rsidRPr="00EA76E6">
        <w:t>’</w:t>
      </w:r>
      <w:r w:rsidRPr="00EA76E6">
        <w:t>objet de ma visite</w:t>
      </w:r>
      <w:r w:rsidR="00C646BA" w:rsidRPr="00EA76E6">
        <w:t>.</w:t>
      </w:r>
    </w:p>
    <w:p w14:paraId="5E3CE0CD" w14:textId="2CED3617" w:rsidR="00C646BA" w:rsidRPr="00EA76E6" w:rsidRDefault="00CA2403" w:rsidP="00C646BA">
      <w:r w:rsidRPr="00EA76E6">
        <w:t xml:space="preserve">La première impression provoquée par </w:t>
      </w:r>
      <w:r w:rsidR="00C646BA" w:rsidRPr="00EA76E6">
        <w:t>M</w:t>
      </w:r>
      <w:r w:rsidR="00C646BA" w:rsidRPr="00EA76E6">
        <w:rPr>
          <w:vertAlign w:val="superscript"/>
        </w:rPr>
        <w:t>me</w:t>
      </w:r>
      <w:r w:rsidR="00C646BA" w:rsidRPr="00EA76E6">
        <w:t> </w:t>
      </w:r>
      <w:r w:rsidRPr="00EA76E6">
        <w:t>Lyons était celle d</w:t>
      </w:r>
      <w:r w:rsidR="00C646BA" w:rsidRPr="00EA76E6">
        <w:t>’</w:t>
      </w:r>
      <w:r w:rsidRPr="00EA76E6">
        <w:t>une grande beauté</w:t>
      </w:r>
      <w:r w:rsidR="00C646BA" w:rsidRPr="00EA76E6">
        <w:t xml:space="preserve">. </w:t>
      </w:r>
      <w:r w:rsidRPr="00EA76E6">
        <w:t>Ses yeux et ses cheveux étaient de la même couleur châtain</w:t>
      </w:r>
      <w:r w:rsidR="00C646BA" w:rsidRPr="00EA76E6">
        <w:t xml:space="preserve"> ; </w:t>
      </w:r>
      <w:r w:rsidRPr="00EA76E6">
        <w:t>ses joues</w:t>
      </w:r>
      <w:r w:rsidR="00C646BA" w:rsidRPr="00EA76E6">
        <w:t xml:space="preserve">, </w:t>
      </w:r>
      <w:r w:rsidRPr="00EA76E6">
        <w:t>bien que marquetées de taches de rousseur</w:t>
      </w:r>
      <w:r w:rsidR="00C646BA" w:rsidRPr="00EA76E6">
        <w:t xml:space="preserve">, </w:t>
      </w:r>
      <w:r w:rsidRPr="00EA76E6">
        <w:t>avaient un exquis éclat de brune</w:t>
      </w:r>
      <w:r w:rsidR="00C646BA" w:rsidRPr="00EA76E6">
        <w:t xml:space="preserve">… </w:t>
      </w:r>
      <w:r w:rsidRPr="00EA76E6">
        <w:t>Oui</w:t>
      </w:r>
      <w:r w:rsidR="00C646BA" w:rsidRPr="00EA76E6">
        <w:t xml:space="preserve">, </w:t>
      </w:r>
      <w:r w:rsidRPr="00EA76E6">
        <w:t>d</w:t>
      </w:r>
      <w:r w:rsidR="00C646BA" w:rsidRPr="00EA76E6">
        <w:t>’</w:t>
      </w:r>
      <w:r w:rsidRPr="00EA76E6">
        <w:t>abord</w:t>
      </w:r>
      <w:r w:rsidR="00C646BA" w:rsidRPr="00EA76E6">
        <w:t xml:space="preserve">, </w:t>
      </w:r>
      <w:r w:rsidRPr="00EA76E6">
        <w:t>on l</w:t>
      </w:r>
      <w:r w:rsidR="00C646BA" w:rsidRPr="00EA76E6">
        <w:t>’</w:t>
      </w:r>
      <w:r w:rsidRPr="00EA76E6">
        <w:t>admirait</w:t>
      </w:r>
      <w:r w:rsidR="00C646BA" w:rsidRPr="00EA76E6">
        <w:t xml:space="preserve">. </w:t>
      </w:r>
      <w:r w:rsidRPr="00EA76E6">
        <w:t>Mais un examen plus approfondi laissait place à la critique</w:t>
      </w:r>
      <w:r w:rsidR="00C646BA" w:rsidRPr="00EA76E6">
        <w:t xml:space="preserve"> : </w:t>
      </w:r>
      <w:r w:rsidRPr="00EA76E6">
        <w:t>il y avait sur son visage quelque chose qui ne cadrait pas avec sa beauté parfaite</w:t>
      </w:r>
      <w:r w:rsidR="00C646BA" w:rsidRPr="00EA76E6">
        <w:t xml:space="preserve"> ; </w:t>
      </w:r>
      <w:r w:rsidRPr="00EA76E6">
        <w:t>une sorte de vulgarité dans l</w:t>
      </w:r>
      <w:r w:rsidR="00C646BA" w:rsidRPr="00EA76E6">
        <w:t>’</w:t>
      </w:r>
      <w:r w:rsidRPr="00EA76E6">
        <w:t>expression</w:t>
      </w:r>
      <w:r w:rsidR="00C646BA" w:rsidRPr="00EA76E6">
        <w:t xml:space="preserve">, </w:t>
      </w:r>
      <w:r w:rsidRPr="00EA76E6">
        <w:t>une certaine dureté du regard</w:t>
      </w:r>
      <w:r w:rsidR="00C646BA" w:rsidRPr="00EA76E6">
        <w:t xml:space="preserve">, </w:t>
      </w:r>
      <w:r w:rsidRPr="00EA76E6">
        <w:t>un relâchement de la bouche</w:t>
      </w:r>
      <w:r w:rsidR="00C646BA" w:rsidRPr="00EA76E6">
        <w:t xml:space="preserve">… </w:t>
      </w:r>
      <w:r w:rsidRPr="00EA76E6">
        <w:t>Mais ces détails bien sûr ne s</w:t>
      </w:r>
      <w:r w:rsidR="00C646BA" w:rsidRPr="00EA76E6">
        <w:t>’</w:t>
      </w:r>
      <w:r w:rsidRPr="00EA76E6">
        <w:t>imposaient pas tout de suite à l</w:t>
      </w:r>
      <w:r w:rsidR="00C646BA" w:rsidRPr="00EA76E6">
        <w:t>’</w:t>
      </w:r>
      <w:r w:rsidRPr="00EA76E6">
        <w:t>esprit</w:t>
      </w:r>
      <w:r w:rsidR="00C646BA" w:rsidRPr="00EA76E6">
        <w:t xml:space="preserve">. </w:t>
      </w:r>
      <w:r w:rsidRPr="00EA76E6">
        <w:t>Sur le moment je fus simplement conscient qu</w:t>
      </w:r>
      <w:r w:rsidR="00C646BA" w:rsidRPr="00EA76E6">
        <w:t>’</w:t>
      </w:r>
      <w:r w:rsidRPr="00EA76E6">
        <w:t>une très jolie femme m</w:t>
      </w:r>
      <w:r w:rsidR="00C646BA" w:rsidRPr="00EA76E6">
        <w:t>’</w:t>
      </w:r>
      <w:r w:rsidRPr="00EA76E6">
        <w:t>interrogeait sur le motif de ma visite</w:t>
      </w:r>
      <w:r w:rsidR="00C646BA" w:rsidRPr="00EA76E6">
        <w:t xml:space="preserve">. </w:t>
      </w:r>
      <w:r w:rsidRPr="00EA76E6">
        <w:t>Et jusque-là</w:t>
      </w:r>
      <w:r w:rsidR="00C646BA" w:rsidRPr="00EA76E6">
        <w:t xml:space="preserve">, </w:t>
      </w:r>
      <w:r w:rsidRPr="00EA76E6">
        <w:t>je n</w:t>
      </w:r>
      <w:r w:rsidR="00C646BA" w:rsidRPr="00EA76E6">
        <w:t>’</w:t>
      </w:r>
      <w:r w:rsidRPr="00EA76E6">
        <w:t>avais pas tout à fait apprécié la difficulté de ma mission</w:t>
      </w:r>
      <w:r w:rsidR="00C646BA" w:rsidRPr="00EA76E6">
        <w:t>.</w:t>
      </w:r>
    </w:p>
    <w:p w14:paraId="5D3B9339" w14:textId="5F33B894" w:rsidR="00C646BA" w:rsidRPr="00EA76E6" w:rsidRDefault="00C646BA" w:rsidP="00C646BA">
      <w:r w:rsidRPr="00EA76E6">
        <w:t>« </w:t>
      </w:r>
      <w:r w:rsidR="00CA2403" w:rsidRPr="00EA76E6">
        <w:t>J</w:t>
      </w:r>
      <w:r w:rsidRPr="00EA76E6">
        <w:t>’</w:t>
      </w:r>
      <w:r w:rsidR="00CA2403" w:rsidRPr="00EA76E6">
        <w:t>ai le plaisir</w:t>
      </w:r>
      <w:r w:rsidRPr="00EA76E6">
        <w:t xml:space="preserve">, </w:t>
      </w:r>
      <w:r w:rsidR="00CA2403" w:rsidRPr="00EA76E6">
        <w:t>dis-je</w:t>
      </w:r>
      <w:r w:rsidRPr="00EA76E6">
        <w:t xml:space="preserve">, </w:t>
      </w:r>
      <w:r w:rsidR="00CA2403" w:rsidRPr="00EA76E6">
        <w:t>de connaître votre père</w:t>
      </w:r>
      <w:r w:rsidRPr="00EA76E6">
        <w:t>. »</w:t>
      </w:r>
    </w:p>
    <w:p w14:paraId="04C12AD4" w14:textId="77777777" w:rsidR="00C646BA" w:rsidRPr="00EA76E6" w:rsidRDefault="00CA2403" w:rsidP="00C646BA">
      <w:r w:rsidRPr="00EA76E6">
        <w:t>C</w:t>
      </w:r>
      <w:r w:rsidR="00C646BA" w:rsidRPr="00EA76E6">
        <w:t>’</w:t>
      </w:r>
      <w:r w:rsidRPr="00EA76E6">
        <w:t>était un exorde assez maladroit</w:t>
      </w:r>
      <w:r w:rsidR="00C646BA" w:rsidRPr="00EA76E6">
        <w:t xml:space="preserve">, </w:t>
      </w:r>
      <w:r w:rsidRPr="00EA76E6">
        <w:t>et elle me le fit sentir</w:t>
      </w:r>
      <w:r w:rsidR="00C646BA" w:rsidRPr="00EA76E6">
        <w:t>.</w:t>
      </w:r>
    </w:p>
    <w:p w14:paraId="40EBAF25" w14:textId="77777777" w:rsidR="00C646BA" w:rsidRPr="00EA76E6" w:rsidRDefault="00C646BA" w:rsidP="00C646BA">
      <w:r w:rsidRPr="00EA76E6">
        <w:t>« </w:t>
      </w:r>
      <w:r w:rsidR="00CA2403" w:rsidRPr="00EA76E6">
        <w:t>Tout est rompu entre mon père et moi</w:t>
      </w:r>
      <w:r w:rsidRPr="00EA76E6">
        <w:t xml:space="preserve">, </w:t>
      </w:r>
      <w:r w:rsidR="00CA2403" w:rsidRPr="00EA76E6">
        <w:t>dit-elle</w:t>
      </w:r>
      <w:r w:rsidRPr="00EA76E6">
        <w:t xml:space="preserve">. </w:t>
      </w:r>
      <w:r w:rsidR="00CA2403" w:rsidRPr="00EA76E6">
        <w:t>Je ne lui dois rien</w:t>
      </w:r>
      <w:r w:rsidRPr="00EA76E6">
        <w:t xml:space="preserve">, </w:t>
      </w:r>
      <w:r w:rsidR="00CA2403" w:rsidRPr="00EA76E6">
        <w:t>et ses amis ne sont pas les miens</w:t>
      </w:r>
      <w:r w:rsidRPr="00EA76E6">
        <w:t xml:space="preserve">. </w:t>
      </w:r>
      <w:r w:rsidR="00CA2403" w:rsidRPr="00EA76E6">
        <w:t>Si je n</w:t>
      </w:r>
      <w:r w:rsidRPr="00EA76E6">
        <w:t>’</w:t>
      </w:r>
      <w:r w:rsidR="00CA2403" w:rsidRPr="00EA76E6">
        <w:t>avais pas re</w:t>
      </w:r>
      <w:r w:rsidR="00CA2403" w:rsidRPr="00EA76E6">
        <w:t>n</w:t>
      </w:r>
      <w:r w:rsidR="00CA2403" w:rsidRPr="00EA76E6">
        <w:t>contré des cœurs généreux comme feu sir Charles Baskerville</w:t>
      </w:r>
      <w:r w:rsidRPr="00EA76E6">
        <w:t xml:space="preserve">, </w:t>
      </w:r>
      <w:r w:rsidR="00CA2403" w:rsidRPr="00EA76E6">
        <w:t>par exemple</w:t>
      </w:r>
      <w:r w:rsidRPr="00EA76E6">
        <w:t xml:space="preserve">, </w:t>
      </w:r>
      <w:r w:rsidR="00CA2403" w:rsidRPr="00EA76E6">
        <w:t>j</w:t>
      </w:r>
      <w:r w:rsidRPr="00EA76E6">
        <w:t>’</w:t>
      </w:r>
      <w:r w:rsidR="00CA2403" w:rsidRPr="00EA76E6">
        <w:t>aurais pu mourir de faim sans que mon père s</w:t>
      </w:r>
      <w:r w:rsidRPr="00EA76E6">
        <w:t>’</w:t>
      </w:r>
      <w:r w:rsidR="00CA2403" w:rsidRPr="00EA76E6">
        <w:t>en fût soucié</w:t>
      </w:r>
      <w:r w:rsidRPr="00EA76E6">
        <w:t>.</w:t>
      </w:r>
    </w:p>
    <w:p w14:paraId="19565320" w14:textId="0194B4E0" w:rsidR="00C646BA" w:rsidRPr="00EA76E6" w:rsidRDefault="00C646BA" w:rsidP="00C646BA">
      <w:r w:rsidRPr="00EA76E6">
        <w:lastRenderedPageBreak/>
        <w:t>— </w:t>
      </w:r>
      <w:r w:rsidR="00CA2403" w:rsidRPr="00EA76E6">
        <w:t>C</w:t>
      </w:r>
      <w:r w:rsidRPr="00EA76E6">
        <w:t>’</w:t>
      </w:r>
      <w:r w:rsidR="00CA2403" w:rsidRPr="00EA76E6">
        <w:t>est à propos de feu sir Charles Baskerville que je suis venu vous voir</w:t>
      </w:r>
      <w:r w:rsidRPr="00EA76E6">
        <w:t>. »</w:t>
      </w:r>
    </w:p>
    <w:p w14:paraId="3645DC52" w14:textId="77777777" w:rsidR="00C646BA" w:rsidRPr="00EA76E6" w:rsidRDefault="00CA2403" w:rsidP="00C646BA">
      <w:r w:rsidRPr="00EA76E6">
        <w:t>Les taches de rousseur ressortirent sur ses joues</w:t>
      </w:r>
      <w:r w:rsidR="00C646BA" w:rsidRPr="00EA76E6">
        <w:t>.</w:t>
      </w:r>
    </w:p>
    <w:p w14:paraId="7EC4D2F0" w14:textId="77777777" w:rsidR="00C646BA" w:rsidRPr="00EA76E6" w:rsidRDefault="00C646BA" w:rsidP="00C646BA">
      <w:r w:rsidRPr="00EA76E6">
        <w:t>« </w:t>
      </w:r>
      <w:r w:rsidR="00CA2403" w:rsidRPr="00EA76E6">
        <w:t>Que puis-je vous dire le concernant</w:t>
      </w:r>
      <w:r w:rsidRPr="00EA76E6">
        <w:t xml:space="preserve"> ? </w:t>
      </w:r>
      <w:r w:rsidR="00CA2403" w:rsidRPr="00EA76E6">
        <w:t>me demanda-t-elle</w:t>
      </w:r>
      <w:r w:rsidRPr="00EA76E6">
        <w:t xml:space="preserve">, </w:t>
      </w:r>
      <w:r w:rsidR="00CA2403" w:rsidRPr="00EA76E6">
        <w:t>et ses doigts jouaient nerveusement avec les touches de sa m</w:t>
      </w:r>
      <w:r w:rsidR="00CA2403" w:rsidRPr="00EA76E6">
        <w:t>a</w:t>
      </w:r>
      <w:r w:rsidR="00CA2403" w:rsidRPr="00EA76E6">
        <w:t>chine à écrire</w:t>
      </w:r>
      <w:r w:rsidRPr="00EA76E6">
        <w:t>.</w:t>
      </w:r>
    </w:p>
    <w:p w14:paraId="46396A0A" w14:textId="77777777" w:rsidR="00C646BA" w:rsidRPr="00EA76E6" w:rsidRDefault="00C646BA" w:rsidP="00C646BA">
      <w:r w:rsidRPr="00EA76E6">
        <w:t>— </w:t>
      </w:r>
      <w:r w:rsidR="00CA2403" w:rsidRPr="00EA76E6">
        <w:t>Vous le connaissiez</w:t>
      </w:r>
      <w:r w:rsidRPr="00EA76E6">
        <w:t xml:space="preserve">, </w:t>
      </w:r>
      <w:r w:rsidR="00CA2403" w:rsidRPr="00EA76E6">
        <w:t>n</w:t>
      </w:r>
      <w:r w:rsidRPr="00EA76E6">
        <w:t>’</w:t>
      </w:r>
      <w:r w:rsidR="00CA2403" w:rsidRPr="00EA76E6">
        <w:t>est-ce pas</w:t>
      </w:r>
      <w:r w:rsidRPr="00EA76E6">
        <w:t> ?</w:t>
      </w:r>
    </w:p>
    <w:p w14:paraId="2EAA8E11" w14:textId="77777777" w:rsidR="00C646BA" w:rsidRPr="00EA76E6" w:rsidRDefault="00C646BA" w:rsidP="00C646BA">
      <w:r w:rsidRPr="00EA76E6">
        <w:t>— </w:t>
      </w:r>
      <w:r w:rsidR="00CA2403" w:rsidRPr="00EA76E6">
        <w:t>Je vous ai déjà dit que je dois beaucoup à son bon cœur</w:t>
      </w:r>
      <w:r w:rsidRPr="00EA76E6">
        <w:t xml:space="preserve">. </w:t>
      </w:r>
      <w:r w:rsidR="00CA2403" w:rsidRPr="00EA76E6">
        <w:t>Si je suis à même de me débrouiller seule</w:t>
      </w:r>
      <w:r w:rsidRPr="00EA76E6">
        <w:t xml:space="preserve">, </w:t>
      </w:r>
      <w:r w:rsidR="00CA2403" w:rsidRPr="00EA76E6">
        <w:t>c</w:t>
      </w:r>
      <w:r w:rsidRPr="00EA76E6">
        <w:t>’</w:t>
      </w:r>
      <w:r w:rsidR="00CA2403" w:rsidRPr="00EA76E6">
        <w:t>est surtout grâce à l</w:t>
      </w:r>
      <w:r w:rsidRPr="00EA76E6">
        <w:t>’</w:t>
      </w:r>
      <w:r w:rsidR="00CA2403" w:rsidRPr="00EA76E6">
        <w:t>intérêt qu</w:t>
      </w:r>
      <w:r w:rsidRPr="00EA76E6">
        <w:t>’</w:t>
      </w:r>
      <w:r w:rsidR="00CA2403" w:rsidRPr="00EA76E6">
        <w:t>il portait à ma difficile situation</w:t>
      </w:r>
      <w:r w:rsidRPr="00EA76E6">
        <w:t>.</w:t>
      </w:r>
    </w:p>
    <w:p w14:paraId="0BB6FD96" w14:textId="23A5E763" w:rsidR="00C646BA" w:rsidRPr="00EA76E6" w:rsidRDefault="00C646BA" w:rsidP="00C646BA">
      <w:r w:rsidRPr="00EA76E6">
        <w:t>— </w:t>
      </w:r>
      <w:r w:rsidR="00CA2403" w:rsidRPr="00EA76E6">
        <w:t>Correspondiez-vous</w:t>
      </w:r>
      <w:r w:rsidRPr="00EA76E6">
        <w:t xml:space="preserve">, </w:t>
      </w:r>
      <w:r w:rsidR="00CA2403" w:rsidRPr="00EA76E6">
        <w:t>avec lui</w:t>
      </w:r>
      <w:r w:rsidRPr="00EA76E6">
        <w:t> ? »</w:t>
      </w:r>
    </w:p>
    <w:p w14:paraId="3901DD34" w14:textId="77777777" w:rsidR="00C646BA" w:rsidRPr="00EA76E6" w:rsidRDefault="00CA2403" w:rsidP="00C646BA">
      <w:r w:rsidRPr="00EA76E6">
        <w:t>Elle me jeta un regard méchant</w:t>
      </w:r>
      <w:r w:rsidR="00C646BA" w:rsidRPr="00EA76E6">
        <w:t>.</w:t>
      </w:r>
    </w:p>
    <w:p w14:paraId="07D68E27" w14:textId="77777777" w:rsidR="00C646BA" w:rsidRPr="00EA76E6" w:rsidRDefault="00C646BA" w:rsidP="00C646BA">
      <w:r w:rsidRPr="00EA76E6">
        <w:t>« </w:t>
      </w:r>
      <w:r w:rsidR="00CA2403" w:rsidRPr="00EA76E6">
        <w:t>Pourquoi toutes ces questions</w:t>
      </w:r>
      <w:r w:rsidRPr="00EA76E6">
        <w:t xml:space="preserve"> ? </w:t>
      </w:r>
      <w:r w:rsidR="00CA2403" w:rsidRPr="00EA76E6">
        <w:t>interrogea-t-elle d</w:t>
      </w:r>
      <w:r w:rsidRPr="00EA76E6">
        <w:t>’</w:t>
      </w:r>
      <w:r w:rsidR="00CA2403" w:rsidRPr="00EA76E6">
        <w:t>un ton brusque</w:t>
      </w:r>
      <w:r w:rsidRPr="00EA76E6">
        <w:t>.</w:t>
      </w:r>
    </w:p>
    <w:p w14:paraId="15FCDC08" w14:textId="178FEF28" w:rsidR="00C646BA" w:rsidRPr="00EA76E6" w:rsidRDefault="00C646BA" w:rsidP="00C646BA">
      <w:r w:rsidRPr="00EA76E6">
        <w:t>— </w:t>
      </w:r>
      <w:r w:rsidR="00CA2403" w:rsidRPr="00EA76E6">
        <w:t>Pour éviter un scandale public</w:t>
      </w:r>
      <w:r w:rsidRPr="00EA76E6">
        <w:t xml:space="preserve">, </w:t>
      </w:r>
      <w:r w:rsidR="00CA2403" w:rsidRPr="00EA76E6">
        <w:t>il vaut mieux que je vous les pose ici</w:t>
      </w:r>
      <w:r w:rsidRPr="00EA76E6">
        <w:t xml:space="preserve">, </w:t>
      </w:r>
      <w:r w:rsidR="00CA2403" w:rsidRPr="00EA76E6">
        <w:t>plutôt que de voir l</w:t>
      </w:r>
      <w:r w:rsidRPr="00EA76E6">
        <w:t>’</w:t>
      </w:r>
      <w:r w:rsidR="00CA2403" w:rsidRPr="00EA76E6">
        <w:t>affaire se développer hors de notre contrôle</w:t>
      </w:r>
      <w:r w:rsidRPr="00EA76E6">
        <w:t>. »</w:t>
      </w:r>
    </w:p>
    <w:p w14:paraId="3181EC1B" w14:textId="77777777" w:rsidR="00C646BA" w:rsidRPr="00EA76E6" w:rsidRDefault="00CA2403" w:rsidP="00C646BA">
      <w:r w:rsidRPr="00EA76E6">
        <w:t>Elle se tut</w:t>
      </w:r>
      <w:r w:rsidR="00C646BA" w:rsidRPr="00EA76E6">
        <w:t xml:space="preserve">. </w:t>
      </w:r>
      <w:r w:rsidRPr="00EA76E6">
        <w:t>Elle était très pâle</w:t>
      </w:r>
      <w:r w:rsidR="00C646BA" w:rsidRPr="00EA76E6">
        <w:t xml:space="preserve">. </w:t>
      </w:r>
      <w:r w:rsidRPr="00EA76E6">
        <w:t>Finalement elle releva la tête dans un geste de témérité et de défi</w:t>
      </w:r>
      <w:r w:rsidR="00C646BA" w:rsidRPr="00EA76E6">
        <w:t>.</w:t>
      </w:r>
    </w:p>
    <w:p w14:paraId="4FE15659" w14:textId="77777777" w:rsidR="00C646BA" w:rsidRPr="00EA76E6" w:rsidRDefault="00C646BA" w:rsidP="00C646BA">
      <w:r w:rsidRPr="00EA76E6">
        <w:t>« </w:t>
      </w:r>
      <w:r w:rsidR="00CA2403" w:rsidRPr="00EA76E6">
        <w:t>Bien</w:t>
      </w:r>
      <w:r w:rsidRPr="00EA76E6">
        <w:t xml:space="preserve">. </w:t>
      </w:r>
      <w:r w:rsidR="00CA2403" w:rsidRPr="00EA76E6">
        <w:t>Je répondrai</w:t>
      </w:r>
      <w:r w:rsidRPr="00EA76E6">
        <w:t xml:space="preserve">. </w:t>
      </w:r>
      <w:r w:rsidR="00CA2403" w:rsidRPr="00EA76E6">
        <w:t>Quelles sont vos questions</w:t>
      </w:r>
      <w:r w:rsidRPr="00EA76E6">
        <w:t> ?</w:t>
      </w:r>
    </w:p>
    <w:p w14:paraId="15C5384A" w14:textId="77777777" w:rsidR="00C646BA" w:rsidRPr="00EA76E6" w:rsidRDefault="00C646BA" w:rsidP="00C646BA">
      <w:r w:rsidRPr="00EA76E6">
        <w:t>— </w:t>
      </w:r>
      <w:r w:rsidR="00CA2403" w:rsidRPr="00EA76E6">
        <w:t>Correspondiez-vous avec Sir Charles</w:t>
      </w:r>
      <w:r w:rsidRPr="00EA76E6">
        <w:t> ?</w:t>
      </w:r>
    </w:p>
    <w:p w14:paraId="74259E04" w14:textId="77777777" w:rsidR="00C646BA" w:rsidRPr="00EA76E6" w:rsidRDefault="00C646BA" w:rsidP="00C646BA">
      <w:r w:rsidRPr="00EA76E6">
        <w:t>— </w:t>
      </w:r>
      <w:r w:rsidR="00CA2403" w:rsidRPr="00EA76E6">
        <w:t>Je lui ai écrit une fois ou deux pour le remercier de sa d</w:t>
      </w:r>
      <w:r w:rsidR="00CA2403" w:rsidRPr="00EA76E6">
        <w:t>é</w:t>
      </w:r>
      <w:r w:rsidR="00CA2403" w:rsidRPr="00EA76E6">
        <w:t>licatesse et de sa générosité</w:t>
      </w:r>
      <w:r w:rsidRPr="00EA76E6">
        <w:t>.</w:t>
      </w:r>
    </w:p>
    <w:p w14:paraId="49892968" w14:textId="77777777" w:rsidR="00C646BA" w:rsidRPr="00EA76E6" w:rsidRDefault="00C646BA" w:rsidP="00C646BA">
      <w:r w:rsidRPr="00EA76E6">
        <w:t>— </w:t>
      </w:r>
      <w:r w:rsidR="00CA2403" w:rsidRPr="00EA76E6">
        <w:t>Vous rappelez-vous les dates de ces lettres</w:t>
      </w:r>
      <w:r w:rsidRPr="00EA76E6">
        <w:t> ?</w:t>
      </w:r>
    </w:p>
    <w:p w14:paraId="43B84BA2" w14:textId="77777777" w:rsidR="00C646BA" w:rsidRPr="00EA76E6" w:rsidRDefault="00C646BA" w:rsidP="00C646BA">
      <w:r w:rsidRPr="00EA76E6">
        <w:t>— </w:t>
      </w:r>
      <w:r w:rsidR="00CA2403" w:rsidRPr="00EA76E6">
        <w:t>Non</w:t>
      </w:r>
      <w:r w:rsidRPr="00EA76E6">
        <w:t>.</w:t>
      </w:r>
    </w:p>
    <w:p w14:paraId="2964C743" w14:textId="77777777" w:rsidR="00C646BA" w:rsidRPr="00EA76E6" w:rsidRDefault="00C646BA" w:rsidP="00C646BA">
      <w:r w:rsidRPr="00EA76E6">
        <w:lastRenderedPageBreak/>
        <w:t>— </w:t>
      </w:r>
      <w:r w:rsidR="00CA2403" w:rsidRPr="00EA76E6">
        <w:t>L</w:t>
      </w:r>
      <w:r w:rsidRPr="00EA76E6">
        <w:t>’</w:t>
      </w:r>
      <w:r w:rsidR="00CA2403" w:rsidRPr="00EA76E6">
        <w:t>avez-vous rencontré</w:t>
      </w:r>
      <w:r w:rsidRPr="00EA76E6">
        <w:t> ?</w:t>
      </w:r>
    </w:p>
    <w:p w14:paraId="33A49ECC" w14:textId="77777777" w:rsidR="00C646BA" w:rsidRPr="00EA76E6" w:rsidRDefault="00C646BA" w:rsidP="00C646BA">
      <w:r w:rsidRPr="00EA76E6">
        <w:t>— </w:t>
      </w:r>
      <w:r w:rsidR="00CA2403" w:rsidRPr="00EA76E6">
        <w:t>Oui</w:t>
      </w:r>
      <w:r w:rsidRPr="00EA76E6">
        <w:t xml:space="preserve">. </w:t>
      </w:r>
      <w:r w:rsidR="00CA2403" w:rsidRPr="00EA76E6">
        <w:t>Une fois ou deux</w:t>
      </w:r>
      <w:r w:rsidRPr="00EA76E6">
        <w:t xml:space="preserve">, </w:t>
      </w:r>
      <w:r w:rsidR="00CA2403" w:rsidRPr="00EA76E6">
        <w:t>quand il venait à Coombe Tracey</w:t>
      </w:r>
      <w:r w:rsidRPr="00EA76E6">
        <w:t xml:space="preserve">. </w:t>
      </w:r>
      <w:r w:rsidR="00CA2403" w:rsidRPr="00EA76E6">
        <w:t>C</w:t>
      </w:r>
      <w:r w:rsidRPr="00EA76E6">
        <w:t>’</w:t>
      </w:r>
      <w:r w:rsidR="00CA2403" w:rsidRPr="00EA76E6">
        <w:t>était un homme très discret</w:t>
      </w:r>
      <w:r w:rsidRPr="00EA76E6">
        <w:t xml:space="preserve"> ; </w:t>
      </w:r>
      <w:r w:rsidR="00CA2403" w:rsidRPr="00EA76E6">
        <w:t>il préférait faire le bien en c</w:t>
      </w:r>
      <w:r w:rsidR="00CA2403" w:rsidRPr="00EA76E6">
        <w:t>a</w:t>
      </w:r>
      <w:r w:rsidR="00CA2403" w:rsidRPr="00EA76E6">
        <w:t>chette</w:t>
      </w:r>
      <w:r w:rsidRPr="00EA76E6">
        <w:t>.</w:t>
      </w:r>
    </w:p>
    <w:p w14:paraId="22B8FE0E" w14:textId="1A3D103C" w:rsidR="00C646BA" w:rsidRPr="00EA76E6" w:rsidRDefault="00C646BA" w:rsidP="00C646BA">
      <w:r w:rsidRPr="00EA76E6">
        <w:t>— </w:t>
      </w:r>
      <w:r w:rsidR="00CA2403" w:rsidRPr="00EA76E6">
        <w:t>Mais si vous l</w:t>
      </w:r>
      <w:r w:rsidRPr="00EA76E6">
        <w:t>’</w:t>
      </w:r>
      <w:r w:rsidR="00CA2403" w:rsidRPr="00EA76E6">
        <w:t>avez vu et lui avez écrit si rarement</w:t>
      </w:r>
      <w:r w:rsidRPr="00EA76E6">
        <w:t xml:space="preserve">, </w:t>
      </w:r>
      <w:r w:rsidR="00CA2403" w:rsidRPr="00EA76E6">
        <w:t>co</w:t>
      </w:r>
      <w:r w:rsidR="00CA2403" w:rsidRPr="00EA76E6">
        <w:t>m</w:t>
      </w:r>
      <w:r w:rsidR="00CA2403" w:rsidRPr="00EA76E6">
        <w:t>ment en savait-il assez sur vos affaires pour vous aider</w:t>
      </w:r>
      <w:r w:rsidRPr="00EA76E6">
        <w:t> ? »</w:t>
      </w:r>
    </w:p>
    <w:p w14:paraId="5F07B3C1" w14:textId="77777777" w:rsidR="00C646BA" w:rsidRPr="00EA76E6" w:rsidRDefault="00CA2403" w:rsidP="00C646BA">
      <w:r w:rsidRPr="00EA76E6">
        <w:t>Elle franchit l</w:t>
      </w:r>
      <w:r w:rsidR="00C646BA" w:rsidRPr="00EA76E6">
        <w:t>’</w:t>
      </w:r>
      <w:r w:rsidRPr="00EA76E6">
        <w:t>obstacle avec une décision rapide</w:t>
      </w:r>
      <w:r w:rsidR="00C646BA" w:rsidRPr="00EA76E6">
        <w:t>.</w:t>
      </w:r>
    </w:p>
    <w:p w14:paraId="598B0857" w14:textId="539FF084" w:rsidR="00C646BA" w:rsidRPr="00EA76E6" w:rsidRDefault="00C646BA" w:rsidP="00C646BA">
      <w:r w:rsidRPr="00EA76E6">
        <w:t>« </w:t>
      </w:r>
      <w:r w:rsidR="00CA2403" w:rsidRPr="00EA76E6">
        <w:t>Ils étaient plusieurs à connaître ma triste histoire et à m</w:t>
      </w:r>
      <w:r w:rsidRPr="00EA76E6">
        <w:t>’</w:t>
      </w:r>
      <w:r w:rsidR="00CA2403" w:rsidRPr="00EA76E6">
        <w:t>aider</w:t>
      </w:r>
      <w:r w:rsidRPr="00EA76E6">
        <w:t xml:space="preserve">. </w:t>
      </w:r>
      <w:r w:rsidR="00CA2403" w:rsidRPr="00EA76E6">
        <w:t>L</w:t>
      </w:r>
      <w:r w:rsidRPr="00EA76E6">
        <w:t>’</w:t>
      </w:r>
      <w:r w:rsidR="00CA2403" w:rsidRPr="00EA76E6">
        <w:t xml:space="preserve">un était </w:t>
      </w:r>
      <w:r w:rsidRPr="00EA76E6">
        <w:t>M. </w:t>
      </w:r>
      <w:r w:rsidR="00CA2403" w:rsidRPr="00EA76E6">
        <w:t>Stapleton</w:t>
      </w:r>
      <w:r w:rsidRPr="00EA76E6">
        <w:t xml:space="preserve">, </w:t>
      </w:r>
      <w:r w:rsidR="00CA2403" w:rsidRPr="00EA76E6">
        <w:t>voisin et ami intime de Sir Charles</w:t>
      </w:r>
      <w:r w:rsidRPr="00EA76E6">
        <w:t xml:space="preserve">. </w:t>
      </w:r>
      <w:r w:rsidR="00CA2403" w:rsidRPr="00EA76E6">
        <w:t>Il a très bon cœur</w:t>
      </w:r>
      <w:r w:rsidRPr="00EA76E6">
        <w:t xml:space="preserve">. </w:t>
      </w:r>
      <w:r w:rsidR="00CA2403" w:rsidRPr="00EA76E6">
        <w:t>C</w:t>
      </w:r>
      <w:r w:rsidRPr="00EA76E6">
        <w:t>’</w:t>
      </w:r>
      <w:r w:rsidR="00CA2403" w:rsidRPr="00EA76E6">
        <w:t>est par son intermédiaire que Sir Charles a été mis au courant</w:t>
      </w:r>
      <w:r w:rsidRPr="00EA76E6">
        <w:t>. »</w:t>
      </w:r>
    </w:p>
    <w:p w14:paraId="08F07A3C" w14:textId="77777777" w:rsidR="00C646BA" w:rsidRPr="00EA76E6" w:rsidRDefault="00CA2403" w:rsidP="00C646BA">
      <w:r w:rsidRPr="00EA76E6">
        <w:t>Je savais déjà que sir Charles Baskerville s</w:t>
      </w:r>
      <w:r w:rsidR="00C646BA" w:rsidRPr="00EA76E6">
        <w:t>’</w:t>
      </w:r>
      <w:r w:rsidRPr="00EA76E6">
        <w:t>était servi à pl</w:t>
      </w:r>
      <w:r w:rsidRPr="00EA76E6">
        <w:t>u</w:t>
      </w:r>
      <w:r w:rsidRPr="00EA76E6">
        <w:t>sieurs reprises de Stapleton comme trésorier</w:t>
      </w:r>
      <w:r w:rsidR="00C646BA" w:rsidRPr="00EA76E6">
        <w:t xml:space="preserve"> ; </w:t>
      </w:r>
      <w:r w:rsidRPr="00EA76E6">
        <w:t>la déclaration de la jolie dame pouvait donc être exacte</w:t>
      </w:r>
      <w:r w:rsidR="00C646BA" w:rsidRPr="00EA76E6">
        <w:t>.</w:t>
      </w:r>
    </w:p>
    <w:p w14:paraId="6F036470" w14:textId="4587E1DB" w:rsidR="00C646BA" w:rsidRPr="00EA76E6" w:rsidRDefault="00C646BA" w:rsidP="00C646BA">
      <w:r w:rsidRPr="00EA76E6">
        <w:t>« </w:t>
      </w:r>
      <w:r w:rsidR="00CA2403" w:rsidRPr="00EA76E6">
        <w:t>Avez-vous jamais écrit à Sir Charles une lettre lui d</w:t>
      </w:r>
      <w:r w:rsidR="00CA2403" w:rsidRPr="00EA76E6">
        <w:t>e</w:t>
      </w:r>
      <w:r w:rsidR="00CA2403" w:rsidRPr="00EA76E6">
        <w:t>mandant un rendez-vous</w:t>
      </w:r>
      <w:r w:rsidRPr="00EA76E6">
        <w:t> ? »</w:t>
      </w:r>
    </w:p>
    <w:p w14:paraId="3F3A44F0" w14:textId="07BFC636" w:rsidR="00C646BA" w:rsidRPr="00EA76E6" w:rsidRDefault="00C646BA" w:rsidP="00C646BA">
      <w:r w:rsidRPr="00EA76E6">
        <w:t>M</w:t>
      </w:r>
      <w:r w:rsidRPr="00EA76E6">
        <w:rPr>
          <w:vertAlign w:val="superscript"/>
        </w:rPr>
        <w:t>me</w:t>
      </w:r>
      <w:r w:rsidRPr="00EA76E6">
        <w:t> </w:t>
      </w:r>
      <w:r w:rsidR="00CA2403" w:rsidRPr="00EA76E6">
        <w:t>Lyons rougit de colère</w:t>
      </w:r>
      <w:r w:rsidRPr="00EA76E6">
        <w:t>.</w:t>
      </w:r>
    </w:p>
    <w:p w14:paraId="1FE2CDCB" w14:textId="77777777" w:rsidR="00C646BA" w:rsidRPr="00EA76E6" w:rsidRDefault="00C646BA" w:rsidP="00C646BA">
      <w:r w:rsidRPr="00EA76E6">
        <w:t>« </w:t>
      </w:r>
      <w:r w:rsidR="00CA2403" w:rsidRPr="00EA76E6">
        <w:t>En vérité</w:t>
      </w:r>
      <w:r w:rsidRPr="00EA76E6">
        <w:t xml:space="preserve">, </w:t>
      </w:r>
      <w:r w:rsidR="00CA2403" w:rsidRPr="00EA76E6">
        <w:t>monsieur</w:t>
      </w:r>
      <w:r w:rsidRPr="00EA76E6">
        <w:t xml:space="preserve">, </w:t>
      </w:r>
      <w:r w:rsidR="00CA2403" w:rsidRPr="00EA76E6">
        <w:t>cette question est plutôt extraord</w:t>
      </w:r>
      <w:r w:rsidR="00CA2403" w:rsidRPr="00EA76E6">
        <w:t>i</w:t>
      </w:r>
      <w:r w:rsidR="00CA2403" w:rsidRPr="00EA76E6">
        <w:t>naire</w:t>
      </w:r>
      <w:r w:rsidRPr="00EA76E6">
        <w:t> !</w:t>
      </w:r>
    </w:p>
    <w:p w14:paraId="5268BEF7" w14:textId="77777777" w:rsidR="00C646BA" w:rsidRPr="00EA76E6" w:rsidRDefault="00C646BA" w:rsidP="00C646BA">
      <w:r w:rsidRPr="00EA76E6">
        <w:t>— </w:t>
      </w:r>
      <w:r w:rsidR="00CA2403" w:rsidRPr="00EA76E6">
        <w:t>Je regrette</w:t>
      </w:r>
      <w:r w:rsidRPr="00EA76E6">
        <w:t xml:space="preserve">, </w:t>
      </w:r>
      <w:r w:rsidR="00CA2403" w:rsidRPr="00EA76E6">
        <w:t>madame</w:t>
      </w:r>
      <w:r w:rsidRPr="00EA76E6">
        <w:t xml:space="preserve"> ; </w:t>
      </w:r>
      <w:r w:rsidR="00CA2403" w:rsidRPr="00EA76E6">
        <w:t>mais je dois vous la poser</w:t>
      </w:r>
      <w:r w:rsidRPr="00EA76E6">
        <w:t>.</w:t>
      </w:r>
    </w:p>
    <w:p w14:paraId="31262075" w14:textId="77777777" w:rsidR="00C646BA" w:rsidRPr="00EA76E6" w:rsidRDefault="00C646BA" w:rsidP="00C646BA">
      <w:r w:rsidRPr="00EA76E6">
        <w:t>— </w:t>
      </w:r>
      <w:r w:rsidR="00CA2403" w:rsidRPr="00EA76E6">
        <w:t>Alors je réponds</w:t>
      </w:r>
      <w:r w:rsidRPr="00EA76E6">
        <w:t xml:space="preserve"> : </w:t>
      </w:r>
      <w:r w:rsidR="00CA2403" w:rsidRPr="00EA76E6">
        <w:t>non</w:t>
      </w:r>
      <w:r w:rsidRPr="00EA76E6">
        <w:t xml:space="preserve">. </w:t>
      </w:r>
      <w:r w:rsidR="00CA2403" w:rsidRPr="00EA76E6">
        <w:t>Certainement non</w:t>
      </w:r>
      <w:r w:rsidRPr="00EA76E6">
        <w:t> !</w:t>
      </w:r>
    </w:p>
    <w:p w14:paraId="5AA55EE9" w14:textId="1772FB79" w:rsidR="00C646BA" w:rsidRPr="00EA76E6" w:rsidRDefault="00C646BA" w:rsidP="00C646BA">
      <w:r w:rsidRPr="00EA76E6">
        <w:t>— </w:t>
      </w:r>
      <w:r w:rsidR="00CA2403" w:rsidRPr="00EA76E6">
        <w:t>Même pas le jour précisément où mourut Sir Charles</w:t>
      </w:r>
      <w:r w:rsidRPr="00EA76E6">
        <w:t> ? »</w:t>
      </w:r>
    </w:p>
    <w:p w14:paraId="12A3AE23" w14:textId="77777777" w:rsidR="00C646BA" w:rsidRPr="00EA76E6" w:rsidRDefault="00CA2403" w:rsidP="00C646BA">
      <w:r w:rsidRPr="00EA76E6">
        <w:t>Le rouge disparut de ses joues</w:t>
      </w:r>
      <w:r w:rsidR="00C646BA" w:rsidRPr="00EA76E6">
        <w:t xml:space="preserve">, </w:t>
      </w:r>
      <w:r w:rsidRPr="00EA76E6">
        <w:t>qu</w:t>
      </w:r>
      <w:r w:rsidR="00C646BA" w:rsidRPr="00EA76E6">
        <w:t>’</w:t>
      </w:r>
      <w:r w:rsidRPr="00EA76E6">
        <w:t>envahit une pâleur mo</w:t>
      </w:r>
      <w:r w:rsidRPr="00EA76E6">
        <w:t>r</w:t>
      </w:r>
      <w:r w:rsidRPr="00EA76E6">
        <w:t>telle</w:t>
      </w:r>
      <w:r w:rsidR="00C646BA" w:rsidRPr="00EA76E6">
        <w:t xml:space="preserve">. </w:t>
      </w:r>
      <w:r w:rsidRPr="00EA76E6">
        <w:t xml:space="preserve">Ses lèvres sèches ne purent articuler le </w:t>
      </w:r>
      <w:r w:rsidR="00C646BA" w:rsidRPr="00EA76E6">
        <w:t>« </w:t>
      </w:r>
      <w:r w:rsidRPr="00EA76E6">
        <w:t>non</w:t>
      </w:r>
      <w:r w:rsidR="00C646BA" w:rsidRPr="00EA76E6">
        <w:t> »</w:t>
      </w:r>
      <w:r w:rsidRPr="00EA76E6">
        <w:t xml:space="preserve"> que je lus plus que je ne l</w:t>
      </w:r>
      <w:r w:rsidR="00C646BA" w:rsidRPr="00EA76E6">
        <w:t>’</w:t>
      </w:r>
      <w:r w:rsidRPr="00EA76E6">
        <w:t>entendis</w:t>
      </w:r>
      <w:r w:rsidR="00C646BA" w:rsidRPr="00EA76E6">
        <w:t>.</w:t>
      </w:r>
    </w:p>
    <w:p w14:paraId="4CC27905" w14:textId="1EB7F7A1" w:rsidR="00C646BA" w:rsidRPr="00EA76E6" w:rsidRDefault="00C646BA" w:rsidP="00C646BA">
      <w:r w:rsidRPr="00EA76E6">
        <w:lastRenderedPageBreak/>
        <w:t>« </w:t>
      </w:r>
      <w:r w:rsidR="00CA2403" w:rsidRPr="00EA76E6">
        <w:t>Sûrement votre mémoire a une défaillance</w:t>
      </w:r>
      <w:r w:rsidRPr="00EA76E6">
        <w:t xml:space="preserve">, </w:t>
      </w:r>
      <w:r w:rsidR="00CA2403" w:rsidRPr="00EA76E6">
        <w:t>repris-je</w:t>
      </w:r>
      <w:r w:rsidRPr="00EA76E6">
        <w:t xml:space="preserve">. </w:t>
      </w:r>
      <w:r w:rsidR="00CA2403" w:rsidRPr="00EA76E6">
        <w:t>Je pourrais citer un passage de votre lettre</w:t>
      </w:r>
      <w:r w:rsidRPr="00EA76E6">
        <w:t> : « </w:t>
      </w:r>
      <w:r w:rsidR="00CA2403" w:rsidRPr="00EA76E6">
        <w:t>Je vous en prie</w:t>
      </w:r>
      <w:r w:rsidRPr="00EA76E6">
        <w:t xml:space="preserve">, </w:t>
      </w:r>
      <w:r w:rsidR="00CA2403" w:rsidRPr="00EA76E6">
        <w:t>si vous êtes un gentleman</w:t>
      </w:r>
      <w:r w:rsidRPr="00EA76E6">
        <w:t xml:space="preserve">, </w:t>
      </w:r>
      <w:r w:rsidR="00CA2403" w:rsidRPr="00EA76E6">
        <w:t>brûlez cette lettre et soyez à dix heures devant votre porte</w:t>
      </w:r>
      <w:r w:rsidRPr="00EA76E6">
        <w:t>. »</w:t>
      </w:r>
    </w:p>
    <w:p w14:paraId="68813A52" w14:textId="77777777" w:rsidR="00C646BA" w:rsidRPr="00EA76E6" w:rsidRDefault="00CA2403" w:rsidP="00C646BA">
      <w:r w:rsidRPr="00EA76E6">
        <w:t>Je crus qu</w:t>
      </w:r>
      <w:r w:rsidR="00C646BA" w:rsidRPr="00EA76E6">
        <w:t>’</w:t>
      </w:r>
      <w:r w:rsidRPr="00EA76E6">
        <w:t>elle s</w:t>
      </w:r>
      <w:r w:rsidR="00C646BA" w:rsidRPr="00EA76E6">
        <w:t>’</w:t>
      </w:r>
      <w:r w:rsidRPr="00EA76E6">
        <w:t>était évanouie</w:t>
      </w:r>
      <w:r w:rsidR="00C646BA" w:rsidRPr="00EA76E6">
        <w:t xml:space="preserve">, </w:t>
      </w:r>
      <w:r w:rsidRPr="00EA76E6">
        <w:t>mais au prix d</w:t>
      </w:r>
      <w:r w:rsidR="00C646BA" w:rsidRPr="00EA76E6">
        <w:t>’</w:t>
      </w:r>
      <w:r w:rsidRPr="00EA76E6">
        <w:t>un effort immense elle se redressa</w:t>
      </w:r>
      <w:r w:rsidR="00C646BA" w:rsidRPr="00EA76E6">
        <w:t>.</w:t>
      </w:r>
    </w:p>
    <w:p w14:paraId="6E1F60DA" w14:textId="77777777" w:rsidR="00C646BA" w:rsidRPr="00EA76E6" w:rsidRDefault="00C646BA" w:rsidP="00C646BA">
      <w:r w:rsidRPr="00EA76E6">
        <w:t>« </w:t>
      </w:r>
      <w:r w:rsidR="00CA2403" w:rsidRPr="00EA76E6">
        <w:t>Sir Charles n</w:t>
      </w:r>
      <w:r w:rsidRPr="00EA76E6">
        <w:t>’</w:t>
      </w:r>
      <w:r w:rsidR="00CA2403" w:rsidRPr="00EA76E6">
        <w:t>était-il donc pas un gentleman</w:t>
      </w:r>
      <w:r w:rsidRPr="00EA76E6">
        <w:t xml:space="preserve"> ? </w:t>
      </w:r>
      <w:r w:rsidR="00CA2403" w:rsidRPr="00EA76E6">
        <w:t>haleta-t-elle</w:t>
      </w:r>
      <w:r w:rsidRPr="00EA76E6">
        <w:t>.</w:t>
      </w:r>
    </w:p>
    <w:p w14:paraId="7DFFEEC4" w14:textId="77777777" w:rsidR="00C646BA" w:rsidRPr="00EA76E6" w:rsidRDefault="00C646BA" w:rsidP="00C646BA">
      <w:r w:rsidRPr="00EA76E6">
        <w:t>— </w:t>
      </w:r>
      <w:r w:rsidR="00CA2403" w:rsidRPr="00EA76E6">
        <w:t>Vous êtes injuste à l</w:t>
      </w:r>
      <w:r w:rsidRPr="00EA76E6">
        <w:t>’</w:t>
      </w:r>
      <w:r w:rsidR="00CA2403" w:rsidRPr="00EA76E6">
        <w:t>égard de Sir Charles</w:t>
      </w:r>
      <w:r w:rsidRPr="00EA76E6">
        <w:t xml:space="preserve">. </w:t>
      </w:r>
      <w:r w:rsidR="00CA2403" w:rsidRPr="00EA76E6">
        <w:t>Il a bel et bien brûlé cette lettre</w:t>
      </w:r>
      <w:r w:rsidRPr="00EA76E6">
        <w:t xml:space="preserve">. </w:t>
      </w:r>
      <w:r w:rsidR="00CA2403" w:rsidRPr="00EA76E6">
        <w:t>Mais il arrive qu</w:t>
      </w:r>
      <w:r w:rsidRPr="00EA76E6">
        <w:t>’</w:t>
      </w:r>
      <w:r w:rsidR="00CA2403" w:rsidRPr="00EA76E6">
        <w:t>une lettre demeure lisible même après avoir été brûlée</w:t>
      </w:r>
      <w:r w:rsidRPr="00EA76E6">
        <w:t xml:space="preserve">. </w:t>
      </w:r>
      <w:r w:rsidR="00CA2403" w:rsidRPr="00EA76E6">
        <w:t>Vous reconnaissez maintenant que vous l</w:t>
      </w:r>
      <w:r w:rsidRPr="00EA76E6">
        <w:t>’</w:t>
      </w:r>
      <w:r w:rsidR="00CA2403" w:rsidRPr="00EA76E6">
        <w:t>avez écrite</w:t>
      </w:r>
      <w:r w:rsidRPr="00EA76E6">
        <w:t> ?</w:t>
      </w:r>
    </w:p>
    <w:p w14:paraId="37E95598" w14:textId="77777777" w:rsidR="00C646BA" w:rsidRPr="00EA76E6" w:rsidRDefault="00C646BA" w:rsidP="00C646BA">
      <w:r w:rsidRPr="00EA76E6">
        <w:t>— </w:t>
      </w:r>
      <w:r w:rsidR="00CA2403" w:rsidRPr="00EA76E6">
        <w:t>Oui</w:t>
      </w:r>
      <w:r w:rsidRPr="00EA76E6">
        <w:t xml:space="preserve">, </w:t>
      </w:r>
      <w:r w:rsidR="00CA2403" w:rsidRPr="00EA76E6">
        <w:t>je l</w:t>
      </w:r>
      <w:r w:rsidRPr="00EA76E6">
        <w:t>’</w:t>
      </w:r>
      <w:r w:rsidR="00CA2403" w:rsidRPr="00EA76E6">
        <w:t>ai écrite</w:t>
      </w:r>
      <w:r w:rsidRPr="00EA76E6">
        <w:t xml:space="preserve"> ! </w:t>
      </w:r>
      <w:r w:rsidR="00CA2403" w:rsidRPr="00EA76E6">
        <w:t>s</w:t>
      </w:r>
      <w:r w:rsidRPr="00EA76E6">
        <w:t>’</w:t>
      </w:r>
      <w:r w:rsidR="00CA2403" w:rsidRPr="00EA76E6">
        <w:t>écria-t-elle en soulageant son âme dans un torrent de paroles</w:t>
      </w:r>
      <w:r w:rsidRPr="00EA76E6">
        <w:t xml:space="preserve">. </w:t>
      </w:r>
      <w:r w:rsidR="00CA2403" w:rsidRPr="00EA76E6">
        <w:t>Je l</w:t>
      </w:r>
      <w:r w:rsidRPr="00EA76E6">
        <w:t>’</w:t>
      </w:r>
      <w:r w:rsidR="00CA2403" w:rsidRPr="00EA76E6">
        <w:t>ai écrite</w:t>
      </w:r>
      <w:r w:rsidRPr="00EA76E6">
        <w:t xml:space="preserve">, </w:t>
      </w:r>
      <w:r w:rsidR="00CA2403" w:rsidRPr="00EA76E6">
        <w:t>parfaitement</w:t>
      </w:r>
      <w:r w:rsidRPr="00EA76E6">
        <w:t xml:space="preserve"> ! </w:t>
      </w:r>
      <w:r w:rsidR="00CA2403" w:rsidRPr="00EA76E6">
        <w:t>Pou</w:t>
      </w:r>
      <w:r w:rsidR="00CA2403" w:rsidRPr="00EA76E6">
        <w:t>r</w:t>
      </w:r>
      <w:r w:rsidR="00CA2403" w:rsidRPr="00EA76E6">
        <w:t>quoi le nierai-je</w:t>
      </w:r>
      <w:r w:rsidRPr="00EA76E6">
        <w:t xml:space="preserve"> ? </w:t>
      </w:r>
      <w:r w:rsidR="00CA2403" w:rsidRPr="00EA76E6">
        <w:t>Je n</w:t>
      </w:r>
      <w:r w:rsidRPr="00EA76E6">
        <w:t>’</w:t>
      </w:r>
      <w:r w:rsidR="00CA2403" w:rsidRPr="00EA76E6">
        <w:t>ai pas à en rougir</w:t>
      </w:r>
      <w:r w:rsidRPr="00EA76E6">
        <w:t xml:space="preserve">. </w:t>
      </w:r>
      <w:r w:rsidR="00CA2403" w:rsidRPr="00EA76E6">
        <w:t>Je voulais qu</w:t>
      </w:r>
      <w:r w:rsidRPr="00EA76E6">
        <w:t>’</w:t>
      </w:r>
      <w:r w:rsidR="00CA2403" w:rsidRPr="00EA76E6">
        <w:t>il m</w:t>
      </w:r>
      <w:r w:rsidRPr="00EA76E6">
        <w:t>’</w:t>
      </w:r>
      <w:r w:rsidR="00CA2403" w:rsidRPr="00EA76E6">
        <w:t>aide</w:t>
      </w:r>
      <w:r w:rsidRPr="00EA76E6">
        <w:t xml:space="preserve">. </w:t>
      </w:r>
      <w:r w:rsidR="00CA2403" w:rsidRPr="00EA76E6">
        <w:t>Je croyais que si j</w:t>
      </w:r>
      <w:r w:rsidRPr="00EA76E6">
        <w:t>’</w:t>
      </w:r>
      <w:r w:rsidR="00CA2403" w:rsidRPr="00EA76E6">
        <w:t>avais un rendez-vous avec lui je pourrais o</w:t>
      </w:r>
      <w:r w:rsidR="00CA2403" w:rsidRPr="00EA76E6">
        <w:t>b</w:t>
      </w:r>
      <w:r w:rsidR="00CA2403" w:rsidRPr="00EA76E6">
        <w:t>tenir l</w:t>
      </w:r>
      <w:r w:rsidRPr="00EA76E6">
        <w:t>’</w:t>
      </w:r>
      <w:r w:rsidR="00CA2403" w:rsidRPr="00EA76E6">
        <w:t>aide dont j</w:t>
      </w:r>
      <w:r w:rsidRPr="00EA76E6">
        <w:t>’</w:t>
      </w:r>
      <w:r w:rsidR="00CA2403" w:rsidRPr="00EA76E6">
        <w:t>avais besoin</w:t>
      </w:r>
      <w:r w:rsidRPr="00EA76E6">
        <w:t>..</w:t>
      </w:r>
    </w:p>
    <w:p w14:paraId="53548838" w14:textId="77777777" w:rsidR="00C646BA" w:rsidRPr="00EA76E6" w:rsidRDefault="00C646BA" w:rsidP="00C646BA">
      <w:r w:rsidRPr="00EA76E6">
        <w:t>— </w:t>
      </w:r>
      <w:r w:rsidR="00CA2403" w:rsidRPr="00EA76E6">
        <w:t>Mais pourquoi un rendez-vous à une heure pareille</w:t>
      </w:r>
      <w:r w:rsidRPr="00EA76E6">
        <w:t> ?</w:t>
      </w:r>
    </w:p>
    <w:p w14:paraId="67AF0045" w14:textId="77777777" w:rsidR="00C646BA" w:rsidRPr="00EA76E6" w:rsidRDefault="00C646BA" w:rsidP="00C646BA">
      <w:r w:rsidRPr="00EA76E6">
        <w:t>— </w:t>
      </w:r>
      <w:r w:rsidR="00CA2403" w:rsidRPr="00EA76E6">
        <w:t>Parce que je venais d</w:t>
      </w:r>
      <w:r w:rsidRPr="00EA76E6">
        <w:t>’</w:t>
      </w:r>
      <w:r w:rsidR="00CA2403" w:rsidRPr="00EA76E6">
        <w:t>apprendre qu</w:t>
      </w:r>
      <w:r w:rsidRPr="00EA76E6">
        <w:t>’</w:t>
      </w:r>
      <w:r w:rsidR="00CA2403" w:rsidRPr="00EA76E6">
        <w:t xml:space="preserve">il partait pour Londres </w:t>
      </w:r>
      <w:r w:rsidR="00367B0F" w:rsidRPr="00EA76E6">
        <w:t xml:space="preserve">le </w:t>
      </w:r>
      <w:r w:rsidR="00CA2403" w:rsidRPr="00EA76E6">
        <w:t>lendemain et qu</w:t>
      </w:r>
      <w:r w:rsidRPr="00EA76E6">
        <w:t>’</w:t>
      </w:r>
      <w:r w:rsidR="00CA2403" w:rsidRPr="00EA76E6">
        <w:t>il serait peut-être absent plusieurs mois</w:t>
      </w:r>
      <w:r w:rsidRPr="00EA76E6">
        <w:t xml:space="preserve">. </w:t>
      </w:r>
      <w:r w:rsidR="00CA2403" w:rsidRPr="00EA76E6">
        <w:t>Voi</w:t>
      </w:r>
      <w:r w:rsidR="007C1FE7" w:rsidRPr="00EA76E6">
        <w:t>là</w:t>
      </w:r>
      <w:r w:rsidR="00CA2403" w:rsidRPr="00EA76E6">
        <w:t xml:space="preserve"> pourquoi je ne pouvais pas me rendre plus tôt au manoir</w:t>
      </w:r>
      <w:r w:rsidRPr="00EA76E6">
        <w:t>.</w:t>
      </w:r>
    </w:p>
    <w:p w14:paraId="00CC72D1" w14:textId="77777777" w:rsidR="00C646BA" w:rsidRPr="00EA76E6" w:rsidRDefault="00C646BA" w:rsidP="00C646BA">
      <w:r w:rsidRPr="00EA76E6">
        <w:t>— </w:t>
      </w:r>
      <w:r w:rsidR="00CA2403" w:rsidRPr="00EA76E6">
        <w:t>Mais pourquoi un rendez-vous dans le jardin et pas dans la maison</w:t>
      </w:r>
      <w:r w:rsidRPr="00EA76E6">
        <w:t> ?</w:t>
      </w:r>
    </w:p>
    <w:p w14:paraId="220BCE25" w14:textId="77777777" w:rsidR="00C646BA" w:rsidRPr="00EA76E6" w:rsidRDefault="00C646BA" w:rsidP="00C646BA">
      <w:r w:rsidRPr="00EA76E6">
        <w:t>— </w:t>
      </w:r>
      <w:r w:rsidR="00CA2403" w:rsidRPr="00EA76E6">
        <w:t>Croyez-vous qu</w:t>
      </w:r>
      <w:r w:rsidRPr="00EA76E6">
        <w:t>’</w:t>
      </w:r>
      <w:r w:rsidR="00CA2403" w:rsidRPr="00EA76E6">
        <w:t>une femme puisse se rendre seule à cette heure tardive dans la maison d</w:t>
      </w:r>
      <w:r w:rsidRPr="00EA76E6">
        <w:t>’</w:t>
      </w:r>
      <w:r w:rsidR="00CA2403" w:rsidRPr="00EA76E6">
        <w:t>un célibataire</w:t>
      </w:r>
      <w:r w:rsidRPr="00EA76E6">
        <w:t> ?</w:t>
      </w:r>
    </w:p>
    <w:p w14:paraId="4C5C1627" w14:textId="77777777" w:rsidR="00C646BA" w:rsidRPr="00EA76E6" w:rsidRDefault="00C646BA" w:rsidP="00C646BA">
      <w:r w:rsidRPr="00EA76E6">
        <w:t>— </w:t>
      </w:r>
      <w:r w:rsidR="005D46DC" w:rsidRPr="00EA76E6">
        <w:t xml:space="preserve">Eh </w:t>
      </w:r>
      <w:r w:rsidR="00CA2403" w:rsidRPr="00EA76E6">
        <w:t>bien</w:t>
      </w:r>
      <w:r w:rsidRPr="00EA76E6">
        <w:t xml:space="preserve"> ! </w:t>
      </w:r>
      <w:r w:rsidR="00CA2403" w:rsidRPr="00EA76E6">
        <w:t>que s</w:t>
      </w:r>
      <w:r w:rsidRPr="00EA76E6">
        <w:t>’</w:t>
      </w:r>
      <w:r w:rsidR="00CA2403" w:rsidRPr="00EA76E6">
        <w:t>est-il passé quand vous êtes arrivée pr</w:t>
      </w:r>
      <w:r w:rsidR="007C1FE7" w:rsidRPr="00EA76E6">
        <w:t>è</w:t>
      </w:r>
      <w:r w:rsidR="00CA2403" w:rsidRPr="00EA76E6">
        <w:t>s de la porte</w:t>
      </w:r>
      <w:r w:rsidRPr="00EA76E6">
        <w:t> ?</w:t>
      </w:r>
    </w:p>
    <w:p w14:paraId="11A9B015" w14:textId="77777777" w:rsidR="00C646BA" w:rsidRPr="00EA76E6" w:rsidRDefault="00C646BA" w:rsidP="00C646BA">
      <w:r w:rsidRPr="00EA76E6">
        <w:lastRenderedPageBreak/>
        <w:t>— </w:t>
      </w:r>
      <w:r w:rsidR="00CA2403" w:rsidRPr="00EA76E6">
        <w:t>Je n</w:t>
      </w:r>
      <w:r w:rsidRPr="00EA76E6">
        <w:t>’</w:t>
      </w:r>
      <w:r w:rsidR="00CA2403" w:rsidRPr="00EA76E6">
        <w:t>y suis pas allée</w:t>
      </w:r>
      <w:r w:rsidRPr="00EA76E6">
        <w:t>.</w:t>
      </w:r>
    </w:p>
    <w:p w14:paraId="416A2901" w14:textId="77777777" w:rsidR="00C646BA" w:rsidRPr="00EA76E6" w:rsidRDefault="00C646BA" w:rsidP="00C646BA">
      <w:r w:rsidRPr="00EA76E6">
        <w:t>— </w:t>
      </w:r>
      <w:r w:rsidR="00CA2403" w:rsidRPr="00EA76E6">
        <w:t>Madame Lyons</w:t>
      </w:r>
      <w:r w:rsidRPr="00EA76E6">
        <w:t> !</w:t>
      </w:r>
    </w:p>
    <w:p w14:paraId="2F6CF913" w14:textId="77777777" w:rsidR="00C646BA" w:rsidRPr="00EA76E6" w:rsidRDefault="00C646BA" w:rsidP="00C646BA">
      <w:r w:rsidRPr="00EA76E6">
        <w:t>— </w:t>
      </w:r>
      <w:r w:rsidR="00CA2403" w:rsidRPr="00EA76E6">
        <w:t>Non</w:t>
      </w:r>
      <w:r w:rsidRPr="00EA76E6">
        <w:t xml:space="preserve"> ! </w:t>
      </w:r>
      <w:r w:rsidR="00CA2403" w:rsidRPr="00EA76E6">
        <w:t>Je vous le jure sur tout ce qu</w:t>
      </w:r>
      <w:r w:rsidRPr="00EA76E6">
        <w:t>’</w:t>
      </w:r>
      <w:r w:rsidR="00CA2403" w:rsidRPr="00EA76E6">
        <w:t>il y a de plus sacré</w:t>
      </w:r>
      <w:r w:rsidRPr="00EA76E6">
        <w:t xml:space="preserve">. </w:t>
      </w:r>
      <w:r w:rsidR="00CA2403" w:rsidRPr="00EA76E6">
        <w:t>Je n</w:t>
      </w:r>
      <w:r w:rsidRPr="00EA76E6">
        <w:t>’</w:t>
      </w:r>
      <w:r w:rsidR="00CA2403" w:rsidRPr="00EA76E6">
        <w:t>y suis pas allée</w:t>
      </w:r>
      <w:r w:rsidRPr="00EA76E6">
        <w:t xml:space="preserve">. </w:t>
      </w:r>
      <w:r w:rsidR="00CA2403" w:rsidRPr="00EA76E6">
        <w:t>Quelque chose m</w:t>
      </w:r>
      <w:r w:rsidRPr="00EA76E6">
        <w:t>’</w:t>
      </w:r>
      <w:r w:rsidR="00CA2403" w:rsidRPr="00EA76E6">
        <w:t>a empêchée d</w:t>
      </w:r>
      <w:r w:rsidRPr="00EA76E6">
        <w:t>’</w:t>
      </w:r>
      <w:r w:rsidR="00CA2403" w:rsidRPr="00EA76E6">
        <w:t>y aller</w:t>
      </w:r>
      <w:r w:rsidRPr="00EA76E6">
        <w:t>.</w:t>
      </w:r>
    </w:p>
    <w:p w14:paraId="39157392" w14:textId="77777777" w:rsidR="00C646BA" w:rsidRPr="00EA76E6" w:rsidRDefault="00C646BA" w:rsidP="00C646BA">
      <w:r w:rsidRPr="00EA76E6">
        <w:t>— </w:t>
      </w:r>
      <w:r w:rsidR="00CA2403" w:rsidRPr="00EA76E6">
        <w:t>Quoi donc</w:t>
      </w:r>
      <w:r w:rsidRPr="00EA76E6">
        <w:t> ?</w:t>
      </w:r>
    </w:p>
    <w:p w14:paraId="12042A7A" w14:textId="77777777" w:rsidR="00C646BA" w:rsidRPr="00EA76E6" w:rsidRDefault="00C646BA" w:rsidP="00C646BA">
      <w:r w:rsidRPr="00EA76E6">
        <w:t>— </w:t>
      </w:r>
      <w:r w:rsidR="00CA2403" w:rsidRPr="00EA76E6">
        <w:t>C</w:t>
      </w:r>
      <w:r w:rsidRPr="00EA76E6">
        <w:t>’</w:t>
      </w:r>
      <w:r w:rsidR="00CA2403" w:rsidRPr="00EA76E6">
        <w:t>est une affaire privée</w:t>
      </w:r>
      <w:r w:rsidRPr="00EA76E6">
        <w:t xml:space="preserve">. </w:t>
      </w:r>
      <w:r w:rsidR="00CA2403" w:rsidRPr="00EA76E6">
        <w:t>Je ne peux pas vous en dire plus</w:t>
      </w:r>
      <w:r w:rsidRPr="00EA76E6">
        <w:t>.</w:t>
      </w:r>
    </w:p>
    <w:p w14:paraId="206AE4F3" w14:textId="77777777" w:rsidR="00C646BA" w:rsidRPr="00EA76E6" w:rsidRDefault="00C646BA" w:rsidP="00C646BA">
      <w:r w:rsidRPr="00EA76E6">
        <w:t>— </w:t>
      </w:r>
      <w:r w:rsidR="00CA2403" w:rsidRPr="00EA76E6">
        <w:t>Vous reconnaissez donc que vous aviez un rendez-vous avec Sir Charles</w:t>
      </w:r>
      <w:r w:rsidRPr="00EA76E6">
        <w:t xml:space="preserve">, </w:t>
      </w:r>
      <w:r w:rsidR="00CA2403" w:rsidRPr="00EA76E6">
        <w:t>à l</w:t>
      </w:r>
      <w:r w:rsidRPr="00EA76E6">
        <w:t>’</w:t>
      </w:r>
      <w:r w:rsidR="00CA2403" w:rsidRPr="00EA76E6">
        <w:t>heure et à l</w:t>
      </w:r>
      <w:r w:rsidRPr="00EA76E6">
        <w:t>’</w:t>
      </w:r>
      <w:r w:rsidR="00CA2403" w:rsidRPr="00EA76E6">
        <w:t>endroit où il est mort</w:t>
      </w:r>
      <w:r w:rsidRPr="00EA76E6">
        <w:t xml:space="preserve">, </w:t>
      </w:r>
      <w:r w:rsidR="00CA2403" w:rsidRPr="00EA76E6">
        <w:t>mais vous niez être allée à ce rendez-vous</w:t>
      </w:r>
      <w:r w:rsidRPr="00EA76E6">
        <w:t> ?</w:t>
      </w:r>
    </w:p>
    <w:p w14:paraId="21B74595" w14:textId="44DE54E0" w:rsidR="00C646BA" w:rsidRPr="00EA76E6" w:rsidRDefault="00C646BA" w:rsidP="00C646BA">
      <w:r w:rsidRPr="00EA76E6">
        <w:t>— </w:t>
      </w:r>
      <w:r w:rsidR="00CA2403" w:rsidRPr="00EA76E6">
        <w:t>C</w:t>
      </w:r>
      <w:r w:rsidRPr="00EA76E6">
        <w:t>’</w:t>
      </w:r>
      <w:r w:rsidR="00CA2403" w:rsidRPr="00EA76E6">
        <w:t>est la vérité</w:t>
      </w:r>
      <w:r w:rsidRPr="00EA76E6">
        <w:t>. »</w:t>
      </w:r>
    </w:p>
    <w:p w14:paraId="45C04F09" w14:textId="77777777" w:rsidR="00C646BA" w:rsidRPr="00EA76E6" w:rsidRDefault="008D2AD1" w:rsidP="00C646BA">
      <w:r w:rsidRPr="00EA76E6">
        <w:t>À</w:t>
      </w:r>
      <w:r w:rsidR="00CA2403" w:rsidRPr="00EA76E6">
        <w:t xml:space="preserve"> nouveau je l</w:t>
      </w:r>
      <w:r w:rsidR="00C646BA" w:rsidRPr="00EA76E6">
        <w:t>’</w:t>
      </w:r>
      <w:r w:rsidR="00CA2403" w:rsidRPr="00EA76E6">
        <w:t>interrogeai et multipliai les questions</w:t>
      </w:r>
      <w:r w:rsidR="00C646BA" w:rsidRPr="00EA76E6">
        <w:t xml:space="preserve">, </w:t>
      </w:r>
      <w:r w:rsidR="00CA2403" w:rsidRPr="00EA76E6">
        <w:t>mais elle s</w:t>
      </w:r>
      <w:r w:rsidR="00C646BA" w:rsidRPr="00EA76E6">
        <w:t>’</w:t>
      </w:r>
      <w:r w:rsidR="00CA2403" w:rsidRPr="00EA76E6">
        <w:t>en tint à ce qu</w:t>
      </w:r>
      <w:r w:rsidR="00C646BA" w:rsidRPr="00EA76E6">
        <w:t>’</w:t>
      </w:r>
      <w:r w:rsidR="00CA2403" w:rsidRPr="00EA76E6">
        <w:t>elle m</w:t>
      </w:r>
      <w:r w:rsidR="00C646BA" w:rsidRPr="00EA76E6">
        <w:t>’</w:t>
      </w:r>
      <w:r w:rsidR="00CA2403" w:rsidRPr="00EA76E6">
        <w:t>avait juré</w:t>
      </w:r>
      <w:r w:rsidR="00C646BA" w:rsidRPr="00EA76E6">
        <w:t>.</w:t>
      </w:r>
    </w:p>
    <w:p w14:paraId="3C2D7A0C" w14:textId="77777777" w:rsidR="00C646BA" w:rsidRPr="00EA76E6" w:rsidRDefault="00C646BA" w:rsidP="00C646BA">
      <w:r w:rsidRPr="00EA76E6">
        <w:t>« </w:t>
      </w:r>
      <w:r w:rsidR="00CA2403" w:rsidRPr="00EA76E6">
        <w:t>Madame Lyons</w:t>
      </w:r>
      <w:r w:rsidRPr="00EA76E6">
        <w:t xml:space="preserve">, </w:t>
      </w:r>
      <w:r w:rsidR="00CA2403" w:rsidRPr="00EA76E6">
        <w:t>lui dis-je en me levant</w:t>
      </w:r>
      <w:r w:rsidRPr="00EA76E6">
        <w:t xml:space="preserve">, </w:t>
      </w:r>
      <w:r w:rsidR="00CA2403" w:rsidRPr="00EA76E6">
        <w:t>vous prenez une lourde responsabilité et vous vous mettez dans une très ma</w:t>
      </w:r>
      <w:r w:rsidR="00CA2403" w:rsidRPr="00EA76E6">
        <w:t>u</w:t>
      </w:r>
      <w:r w:rsidR="00CA2403" w:rsidRPr="00EA76E6">
        <w:t>vaise situation en ne disant pas clairement tout ce que vous s</w:t>
      </w:r>
      <w:r w:rsidR="00CA2403" w:rsidRPr="00EA76E6">
        <w:t>a</w:t>
      </w:r>
      <w:r w:rsidR="00CA2403" w:rsidRPr="00EA76E6">
        <w:t>vez</w:t>
      </w:r>
      <w:r w:rsidRPr="00EA76E6">
        <w:t xml:space="preserve">. </w:t>
      </w:r>
      <w:r w:rsidR="00CA2403" w:rsidRPr="00EA76E6">
        <w:t>Si je dois recourir à l</w:t>
      </w:r>
      <w:r w:rsidRPr="00EA76E6">
        <w:t>’</w:t>
      </w:r>
      <w:r w:rsidR="00CA2403" w:rsidRPr="00EA76E6">
        <w:t>assistance de la police</w:t>
      </w:r>
      <w:r w:rsidRPr="00EA76E6">
        <w:t xml:space="preserve">, </w:t>
      </w:r>
      <w:r w:rsidR="00CA2403" w:rsidRPr="00EA76E6">
        <w:t>vous mesurerez l</w:t>
      </w:r>
      <w:r w:rsidRPr="00EA76E6">
        <w:t>’</w:t>
      </w:r>
      <w:r w:rsidR="00CA2403" w:rsidRPr="00EA76E6">
        <w:t>étendue de votre erreur</w:t>
      </w:r>
      <w:r w:rsidRPr="00EA76E6">
        <w:t xml:space="preserve">. </w:t>
      </w:r>
      <w:r w:rsidR="00CA2403" w:rsidRPr="00EA76E6">
        <w:t>Si vous êtes innocente</w:t>
      </w:r>
      <w:r w:rsidRPr="00EA76E6">
        <w:t xml:space="preserve">, </w:t>
      </w:r>
      <w:r w:rsidR="00CA2403" w:rsidRPr="00EA76E6">
        <w:t>pourquoi avez-vous commencé par me déclarer que vous n</w:t>
      </w:r>
      <w:r w:rsidRPr="00EA76E6">
        <w:t>’</w:t>
      </w:r>
      <w:r w:rsidR="00CA2403" w:rsidRPr="00EA76E6">
        <w:t>aviez pas écrit à Sir Charles ce jour-là</w:t>
      </w:r>
      <w:r w:rsidRPr="00EA76E6">
        <w:t> ?</w:t>
      </w:r>
    </w:p>
    <w:p w14:paraId="761EFF32" w14:textId="77777777" w:rsidR="00C646BA" w:rsidRPr="00EA76E6" w:rsidRDefault="00C646BA" w:rsidP="00C646BA">
      <w:r w:rsidRPr="00EA76E6">
        <w:t>— </w:t>
      </w:r>
      <w:r w:rsidR="00CA2403" w:rsidRPr="00EA76E6">
        <w:t>Parce que je craignais qu</w:t>
      </w:r>
      <w:r w:rsidRPr="00EA76E6">
        <w:t>’</w:t>
      </w:r>
      <w:r w:rsidR="00CA2403" w:rsidRPr="00EA76E6">
        <w:t>on n</w:t>
      </w:r>
      <w:r w:rsidRPr="00EA76E6">
        <w:t>’</w:t>
      </w:r>
      <w:r w:rsidR="00CA2403" w:rsidRPr="00EA76E6">
        <w:t>en tirât une conclusion e</w:t>
      </w:r>
      <w:r w:rsidR="00CA2403" w:rsidRPr="00EA76E6">
        <w:t>r</w:t>
      </w:r>
      <w:r w:rsidR="00CA2403" w:rsidRPr="00EA76E6">
        <w:t>ronée et que je ne fusse mêlée à un scandale</w:t>
      </w:r>
      <w:r w:rsidRPr="00EA76E6">
        <w:t>.</w:t>
      </w:r>
    </w:p>
    <w:p w14:paraId="5B224431" w14:textId="77777777" w:rsidR="00C646BA" w:rsidRPr="00EA76E6" w:rsidRDefault="00C646BA" w:rsidP="00C646BA">
      <w:r w:rsidRPr="00EA76E6">
        <w:t>— </w:t>
      </w:r>
      <w:r w:rsidR="00CA2403" w:rsidRPr="00EA76E6">
        <w:t>Et pourquoi insistiez-vous tant pour que Sir Charles br</w:t>
      </w:r>
      <w:r w:rsidR="00CA2403" w:rsidRPr="00EA76E6">
        <w:t>û</w:t>
      </w:r>
      <w:r w:rsidR="00CA2403" w:rsidRPr="00EA76E6">
        <w:t>lât votre lettre</w:t>
      </w:r>
      <w:r w:rsidRPr="00EA76E6">
        <w:t> ?</w:t>
      </w:r>
    </w:p>
    <w:p w14:paraId="07D0EB43" w14:textId="77777777" w:rsidR="00C646BA" w:rsidRPr="00EA76E6" w:rsidRDefault="00C646BA" w:rsidP="00C646BA">
      <w:r w:rsidRPr="00EA76E6">
        <w:t>— </w:t>
      </w:r>
      <w:r w:rsidR="00CA2403" w:rsidRPr="00EA76E6">
        <w:t>Si vous aviez lu la lettre</w:t>
      </w:r>
      <w:r w:rsidRPr="00EA76E6">
        <w:t xml:space="preserve">, </w:t>
      </w:r>
      <w:r w:rsidR="00CA2403" w:rsidRPr="00EA76E6">
        <w:t>vous ne me poseriez pas cette question</w:t>
      </w:r>
      <w:r w:rsidRPr="00EA76E6">
        <w:t>.</w:t>
      </w:r>
    </w:p>
    <w:p w14:paraId="0732790B" w14:textId="77777777" w:rsidR="00C646BA" w:rsidRPr="00EA76E6" w:rsidRDefault="00C646BA" w:rsidP="00C646BA">
      <w:r w:rsidRPr="00EA76E6">
        <w:lastRenderedPageBreak/>
        <w:t>— </w:t>
      </w:r>
      <w:r w:rsidR="00CA2403" w:rsidRPr="00EA76E6">
        <w:t>Je n</w:t>
      </w:r>
      <w:r w:rsidRPr="00EA76E6">
        <w:t>’</w:t>
      </w:r>
      <w:r w:rsidR="00CA2403" w:rsidRPr="00EA76E6">
        <w:t>ai pas dit que j</w:t>
      </w:r>
      <w:r w:rsidRPr="00EA76E6">
        <w:t>’</w:t>
      </w:r>
      <w:r w:rsidR="00CA2403" w:rsidRPr="00EA76E6">
        <w:t>avais lu toute la lettre</w:t>
      </w:r>
      <w:r w:rsidRPr="00EA76E6">
        <w:t>.</w:t>
      </w:r>
    </w:p>
    <w:p w14:paraId="408A14C0" w14:textId="77777777" w:rsidR="00C646BA" w:rsidRPr="00EA76E6" w:rsidRDefault="00C646BA" w:rsidP="00C646BA">
      <w:r w:rsidRPr="00EA76E6">
        <w:t>— </w:t>
      </w:r>
      <w:r w:rsidR="00CA2403" w:rsidRPr="00EA76E6">
        <w:t>Vous m</w:t>
      </w:r>
      <w:r w:rsidRPr="00EA76E6">
        <w:t>’</w:t>
      </w:r>
      <w:r w:rsidR="00CA2403" w:rsidRPr="00EA76E6">
        <w:t>en avez cité un passage</w:t>
      </w:r>
      <w:r w:rsidRPr="00EA76E6">
        <w:t>.</w:t>
      </w:r>
    </w:p>
    <w:p w14:paraId="31575A87" w14:textId="77777777" w:rsidR="00C646BA" w:rsidRPr="00EA76E6" w:rsidRDefault="00C646BA" w:rsidP="00C646BA">
      <w:r w:rsidRPr="00EA76E6">
        <w:t>— </w:t>
      </w:r>
      <w:r w:rsidR="00CA2403" w:rsidRPr="00EA76E6">
        <w:t>J</w:t>
      </w:r>
      <w:r w:rsidRPr="00EA76E6">
        <w:t>’</w:t>
      </w:r>
      <w:r w:rsidR="00CA2403" w:rsidRPr="00EA76E6">
        <w:t>ai cité le post-scriptum</w:t>
      </w:r>
      <w:r w:rsidRPr="00EA76E6">
        <w:t xml:space="preserve">. </w:t>
      </w:r>
      <w:r w:rsidR="00CA2403" w:rsidRPr="00EA76E6">
        <w:t>Comme je vous l</w:t>
      </w:r>
      <w:r w:rsidRPr="00EA76E6">
        <w:t>’</w:t>
      </w:r>
      <w:r w:rsidR="00CA2403" w:rsidRPr="00EA76E6">
        <w:t>ai dit</w:t>
      </w:r>
      <w:r w:rsidRPr="00EA76E6">
        <w:t xml:space="preserve">, </w:t>
      </w:r>
      <w:r w:rsidR="00CA2403" w:rsidRPr="00EA76E6">
        <w:t>la lettre avait été brûlée et tout n</w:t>
      </w:r>
      <w:r w:rsidRPr="00EA76E6">
        <w:t>’</w:t>
      </w:r>
      <w:r w:rsidR="00CA2403" w:rsidRPr="00EA76E6">
        <w:t>était pas lisible</w:t>
      </w:r>
      <w:r w:rsidRPr="00EA76E6">
        <w:t xml:space="preserve">. </w:t>
      </w:r>
      <w:r w:rsidR="00CA2403" w:rsidRPr="00EA76E6">
        <w:t>Je vous redemande encore une fois pour quelle raison vous insistiez pour que Sir Charles brûle cette lettre qu</w:t>
      </w:r>
      <w:r w:rsidRPr="00EA76E6">
        <w:t>’</w:t>
      </w:r>
      <w:r w:rsidR="00CA2403" w:rsidRPr="00EA76E6">
        <w:t>il reçut le jour de sa mort</w:t>
      </w:r>
      <w:r w:rsidRPr="00EA76E6">
        <w:t> ?</w:t>
      </w:r>
    </w:p>
    <w:p w14:paraId="3D7AFD12" w14:textId="77777777" w:rsidR="00C646BA" w:rsidRPr="00EA76E6" w:rsidRDefault="00C646BA" w:rsidP="00C646BA">
      <w:r w:rsidRPr="00EA76E6">
        <w:t>— </w:t>
      </w:r>
      <w:r w:rsidR="00CA2403" w:rsidRPr="00EA76E6">
        <w:t>Il s</w:t>
      </w:r>
      <w:r w:rsidRPr="00EA76E6">
        <w:t>’</w:t>
      </w:r>
      <w:r w:rsidR="00CA2403" w:rsidRPr="00EA76E6">
        <w:t>agissait d</w:t>
      </w:r>
      <w:r w:rsidRPr="00EA76E6">
        <w:t>’</w:t>
      </w:r>
      <w:r w:rsidR="00CA2403" w:rsidRPr="00EA76E6">
        <w:t>une affaire très personnelle</w:t>
      </w:r>
      <w:r w:rsidRPr="00EA76E6">
        <w:t>.</w:t>
      </w:r>
    </w:p>
    <w:p w14:paraId="13CBDCF3" w14:textId="77777777" w:rsidR="00C646BA" w:rsidRPr="00EA76E6" w:rsidRDefault="00C646BA" w:rsidP="00C646BA">
      <w:r w:rsidRPr="00EA76E6">
        <w:t>— </w:t>
      </w:r>
      <w:r w:rsidR="00CA2403" w:rsidRPr="00EA76E6">
        <w:t>Alors comprenez que vous devriez songer à éviter une enquête publique</w:t>
      </w:r>
      <w:r w:rsidRPr="00EA76E6">
        <w:t> !</w:t>
      </w:r>
    </w:p>
    <w:p w14:paraId="75EACCDF" w14:textId="77777777" w:rsidR="00C646BA" w:rsidRPr="00EA76E6" w:rsidRDefault="00C646BA" w:rsidP="00C646BA">
      <w:r w:rsidRPr="00EA76E6">
        <w:t>— </w:t>
      </w:r>
      <w:r w:rsidR="00CA2403" w:rsidRPr="00EA76E6">
        <w:t>Bien</w:t>
      </w:r>
      <w:r w:rsidRPr="00EA76E6">
        <w:t xml:space="preserve">. </w:t>
      </w:r>
      <w:r w:rsidR="00CA2403" w:rsidRPr="00EA76E6">
        <w:t>Je vous le dirai</w:t>
      </w:r>
      <w:r w:rsidRPr="00EA76E6">
        <w:t xml:space="preserve">. </w:t>
      </w:r>
      <w:r w:rsidR="00CA2403" w:rsidRPr="00EA76E6">
        <w:t>Vous avez appris mon malheureux mariage</w:t>
      </w:r>
      <w:r w:rsidRPr="00EA76E6">
        <w:t xml:space="preserve"> ; </w:t>
      </w:r>
      <w:r w:rsidR="00CA2403" w:rsidRPr="00EA76E6">
        <w:t>vous savez donc que j</w:t>
      </w:r>
      <w:r w:rsidRPr="00EA76E6">
        <w:t>’</w:t>
      </w:r>
      <w:r w:rsidR="00CA2403" w:rsidRPr="00EA76E6">
        <w:t>ai de multiples raisons de le r</w:t>
      </w:r>
      <w:r w:rsidR="00CA2403" w:rsidRPr="00EA76E6">
        <w:t>e</w:t>
      </w:r>
      <w:r w:rsidR="00CA2403" w:rsidRPr="00EA76E6">
        <w:t>gretter</w:t>
      </w:r>
      <w:r w:rsidRPr="00EA76E6">
        <w:t>.</w:t>
      </w:r>
    </w:p>
    <w:p w14:paraId="7D26C4A0" w14:textId="77777777" w:rsidR="00C646BA" w:rsidRPr="00EA76E6" w:rsidRDefault="00C646BA" w:rsidP="00C646BA">
      <w:r w:rsidRPr="00EA76E6">
        <w:t>— </w:t>
      </w:r>
      <w:r w:rsidR="00CA2403" w:rsidRPr="00EA76E6">
        <w:t>Oui</w:t>
      </w:r>
      <w:r w:rsidRPr="00EA76E6">
        <w:t>.</w:t>
      </w:r>
    </w:p>
    <w:p w14:paraId="12A2C006" w14:textId="77777777" w:rsidR="00C646BA" w:rsidRPr="00EA76E6" w:rsidRDefault="00C646BA" w:rsidP="00C646BA">
      <w:r w:rsidRPr="00EA76E6">
        <w:t>— </w:t>
      </w:r>
      <w:r w:rsidR="00CA2403" w:rsidRPr="00EA76E6">
        <w:t>Ma vie n</w:t>
      </w:r>
      <w:r w:rsidRPr="00EA76E6">
        <w:t>’</w:t>
      </w:r>
      <w:r w:rsidR="00CA2403" w:rsidRPr="00EA76E6">
        <w:t>a été qu</w:t>
      </w:r>
      <w:r w:rsidRPr="00EA76E6">
        <w:t>’</w:t>
      </w:r>
      <w:r w:rsidR="00CA2403" w:rsidRPr="00EA76E6">
        <w:t>une incessante persécution de la part d</w:t>
      </w:r>
      <w:r w:rsidRPr="00EA76E6">
        <w:t>’</w:t>
      </w:r>
      <w:r w:rsidR="00CA2403" w:rsidRPr="00EA76E6">
        <w:t>un mari que je déteste</w:t>
      </w:r>
      <w:r w:rsidRPr="00EA76E6">
        <w:t xml:space="preserve">. </w:t>
      </w:r>
      <w:r w:rsidR="00CA2403" w:rsidRPr="00EA76E6">
        <w:t>Il a la loi pour lui</w:t>
      </w:r>
      <w:r w:rsidRPr="00EA76E6">
        <w:t xml:space="preserve"> ; </w:t>
      </w:r>
      <w:r w:rsidR="00CA2403" w:rsidRPr="00EA76E6">
        <w:t>jour après jour je me heurte à cette éventualité</w:t>
      </w:r>
      <w:r w:rsidRPr="00EA76E6">
        <w:t xml:space="preserve"> : </w:t>
      </w:r>
      <w:r w:rsidR="00CA2403" w:rsidRPr="00EA76E6">
        <w:t>il peut me forcer à vivre avec lui</w:t>
      </w:r>
      <w:r w:rsidRPr="00EA76E6">
        <w:t xml:space="preserve">. </w:t>
      </w:r>
      <w:r w:rsidR="00CA2403" w:rsidRPr="00EA76E6">
        <w:t>Lorsque j</w:t>
      </w:r>
      <w:r w:rsidRPr="00EA76E6">
        <w:t>’</w:t>
      </w:r>
      <w:r w:rsidR="00CA2403" w:rsidRPr="00EA76E6">
        <w:t>ai écrit à Sir Charles</w:t>
      </w:r>
      <w:r w:rsidRPr="00EA76E6">
        <w:t xml:space="preserve">, </w:t>
      </w:r>
      <w:r w:rsidR="00CA2403" w:rsidRPr="00EA76E6">
        <w:t>j</w:t>
      </w:r>
      <w:r w:rsidRPr="00EA76E6">
        <w:t>’</w:t>
      </w:r>
      <w:r w:rsidR="00CA2403" w:rsidRPr="00EA76E6">
        <w:t>avais appris que je pourrais recouvrer mon indépendance</w:t>
      </w:r>
      <w:r w:rsidRPr="00EA76E6">
        <w:t xml:space="preserve">, </w:t>
      </w:r>
      <w:r w:rsidR="00CA2403" w:rsidRPr="00EA76E6">
        <w:t>si j</w:t>
      </w:r>
      <w:r w:rsidRPr="00EA76E6">
        <w:t>’</w:t>
      </w:r>
      <w:r w:rsidR="00CA2403" w:rsidRPr="00EA76E6">
        <w:t>avais de l</w:t>
      </w:r>
      <w:r w:rsidRPr="00EA76E6">
        <w:t>’</w:t>
      </w:r>
      <w:r w:rsidR="00CA2403" w:rsidRPr="00EA76E6">
        <w:t>argent pour suppo</w:t>
      </w:r>
      <w:r w:rsidR="00CA2403" w:rsidRPr="00EA76E6">
        <w:t>r</w:t>
      </w:r>
      <w:r w:rsidR="00CA2403" w:rsidRPr="00EA76E6">
        <w:t>ter certains frais</w:t>
      </w:r>
      <w:r w:rsidRPr="00EA76E6">
        <w:t xml:space="preserve">. </w:t>
      </w:r>
      <w:r w:rsidR="00CA2403" w:rsidRPr="00EA76E6">
        <w:t>Cela signifiait pour moi des tas de choses</w:t>
      </w:r>
      <w:r w:rsidRPr="00EA76E6">
        <w:t xml:space="preserve"> : </w:t>
      </w:r>
      <w:r w:rsidR="00CA2403" w:rsidRPr="00EA76E6">
        <w:t>tranquillité d</w:t>
      </w:r>
      <w:r w:rsidRPr="00EA76E6">
        <w:t>’</w:t>
      </w:r>
      <w:r w:rsidR="00CA2403" w:rsidRPr="00EA76E6">
        <w:t>esprit</w:t>
      </w:r>
      <w:r w:rsidRPr="00EA76E6">
        <w:t xml:space="preserve">, </w:t>
      </w:r>
      <w:r w:rsidR="00CA2403" w:rsidRPr="00EA76E6">
        <w:t>bonheur</w:t>
      </w:r>
      <w:r w:rsidRPr="00EA76E6">
        <w:t xml:space="preserve">, </w:t>
      </w:r>
      <w:r w:rsidR="00CA2403" w:rsidRPr="00EA76E6">
        <w:t>dignité</w:t>
      </w:r>
      <w:r w:rsidRPr="00EA76E6">
        <w:t xml:space="preserve">, </w:t>
      </w:r>
      <w:r w:rsidR="00CA2403" w:rsidRPr="00EA76E6">
        <w:t>tout</w:t>
      </w:r>
      <w:r w:rsidRPr="00EA76E6">
        <w:t xml:space="preserve">. </w:t>
      </w:r>
      <w:r w:rsidR="00CA2403" w:rsidRPr="00EA76E6">
        <w:t>Je connaissais la générosité de Sir Charles</w:t>
      </w:r>
      <w:r w:rsidRPr="00EA76E6">
        <w:t xml:space="preserve">, </w:t>
      </w:r>
      <w:r w:rsidR="00CA2403" w:rsidRPr="00EA76E6">
        <w:t>et j</w:t>
      </w:r>
      <w:r w:rsidRPr="00EA76E6">
        <w:t>’</w:t>
      </w:r>
      <w:r w:rsidR="00CA2403" w:rsidRPr="00EA76E6">
        <w:t>ai pensé que</w:t>
      </w:r>
      <w:r w:rsidRPr="00EA76E6">
        <w:t xml:space="preserve">, </w:t>
      </w:r>
      <w:r w:rsidR="00CA2403" w:rsidRPr="00EA76E6">
        <w:t>s</w:t>
      </w:r>
      <w:r w:rsidRPr="00EA76E6">
        <w:t>’</w:t>
      </w:r>
      <w:r w:rsidR="00CA2403" w:rsidRPr="00EA76E6">
        <w:t>il entendait mon histoire de ma propre bouche</w:t>
      </w:r>
      <w:r w:rsidRPr="00EA76E6">
        <w:t xml:space="preserve">, </w:t>
      </w:r>
      <w:r w:rsidR="00CA2403" w:rsidRPr="00EA76E6">
        <w:t>il m</w:t>
      </w:r>
      <w:r w:rsidRPr="00EA76E6">
        <w:t>’</w:t>
      </w:r>
      <w:r w:rsidR="00CA2403" w:rsidRPr="00EA76E6">
        <w:t>aiderait</w:t>
      </w:r>
      <w:r w:rsidRPr="00EA76E6">
        <w:t>.</w:t>
      </w:r>
    </w:p>
    <w:p w14:paraId="7BE28462" w14:textId="77777777" w:rsidR="00C646BA" w:rsidRPr="00EA76E6" w:rsidRDefault="00C646BA" w:rsidP="00C646BA">
      <w:r w:rsidRPr="00EA76E6">
        <w:t>— </w:t>
      </w:r>
      <w:r w:rsidR="00CA2403" w:rsidRPr="00EA76E6">
        <w:t>Alors comment se fait-il que vous ne soyez pas allée au rendez-vous que vous aviez sollicité</w:t>
      </w:r>
      <w:r w:rsidRPr="00EA76E6">
        <w:t> ?</w:t>
      </w:r>
    </w:p>
    <w:p w14:paraId="0B9ED1BA" w14:textId="77777777" w:rsidR="00C646BA" w:rsidRPr="00EA76E6" w:rsidRDefault="00C646BA" w:rsidP="00C646BA">
      <w:r w:rsidRPr="00EA76E6">
        <w:t>— </w:t>
      </w:r>
      <w:r w:rsidR="00CA2403" w:rsidRPr="00EA76E6">
        <w:t>Parce qu</w:t>
      </w:r>
      <w:r w:rsidRPr="00EA76E6">
        <w:t>’</w:t>
      </w:r>
      <w:r w:rsidR="00CA2403" w:rsidRPr="00EA76E6">
        <w:t>entre-temps j</w:t>
      </w:r>
      <w:r w:rsidRPr="00EA76E6">
        <w:t>’</w:t>
      </w:r>
      <w:r w:rsidR="00CA2403" w:rsidRPr="00EA76E6">
        <w:t>avais reçu de l</w:t>
      </w:r>
      <w:r w:rsidRPr="00EA76E6">
        <w:t>’</w:t>
      </w:r>
      <w:r w:rsidR="00CA2403" w:rsidRPr="00EA76E6">
        <w:t>aide d</w:t>
      </w:r>
      <w:r w:rsidRPr="00EA76E6">
        <w:t>’</w:t>
      </w:r>
      <w:r w:rsidR="00CA2403" w:rsidRPr="00EA76E6">
        <w:t>une autre source</w:t>
      </w:r>
      <w:r w:rsidRPr="00EA76E6">
        <w:t>.</w:t>
      </w:r>
    </w:p>
    <w:p w14:paraId="50579E9B" w14:textId="77777777" w:rsidR="00C646BA" w:rsidRPr="00EA76E6" w:rsidRDefault="00C646BA" w:rsidP="00C646BA">
      <w:r w:rsidRPr="00EA76E6">
        <w:lastRenderedPageBreak/>
        <w:t>— </w:t>
      </w:r>
      <w:r w:rsidR="00CA2403" w:rsidRPr="00EA76E6">
        <w:t>Pourquoi n</w:t>
      </w:r>
      <w:r w:rsidRPr="00EA76E6">
        <w:t>’</w:t>
      </w:r>
      <w:r w:rsidR="00CA2403" w:rsidRPr="00EA76E6">
        <w:t>avez-vous pas récrit à Sir Charles pour vous excuser</w:t>
      </w:r>
      <w:r w:rsidRPr="00EA76E6">
        <w:t> ?</w:t>
      </w:r>
    </w:p>
    <w:p w14:paraId="07A53710" w14:textId="66E09240" w:rsidR="00C646BA" w:rsidRPr="00EA76E6" w:rsidRDefault="00C646BA" w:rsidP="00C646BA">
      <w:r w:rsidRPr="00EA76E6">
        <w:t>— </w:t>
      </w:r>
      <w:r w:rsidR="00CA2403" w:rsidRPr="00EA76E6">
        <w:t>Je l</w:t>
      </w:r>
      <w:r w:rsidRPr="00EA76E6">
        <w:t>’</w:t>
      </w:r>
      <w:r w:rsidR="00CA2403" w:rsidRPr="00EA76E6">
        <w:t>aurai fait si je n</w:t>
      </w:r>
      <w:r w:rsidRPr="00EA76E6">
        <w:t>’</w:t>
      </w:r>
      <w:r w:rsidR="00CA2403" w:rsidRPr="00EA76E6">
        <w:t>avais lu la nouvelle de sa mort dans le journal du lendemain</w:t>
      </w:r>
      <w:r w:rsidRPr="00EA76E6">
        <w:t>. »</w:t>
      </w:r>
    </w:p>
    <w:p w14:paraId="77ED3D1B" w14:textId="77777777" w:rsidR="00C646BA" w:rsidRPr="00EA76E6" w:rsidRDefault="00CA2403" w:rsidP="00C646BA">
      <w:r w:rsidRPr="00EA76E6">
        <w:t>L</w:t>
      </w:r>
      <w:r w:rsidR="00C646BA" w:rsidRPr="00EA76E6">
        <w:t>’</w:t>
      </w:r>
      <w:r w:rsidRPr="00EA76E6">
        <w:t>histoire de cette femme formait un tout cohérent</w:t>
      </w:r>
      <w:r w:rsidR="00C646BA" w:rsidRPr="00EA76E6">
        <w:t xml:space="preserve"> ; </w:t>
      </w:r>
      <w:r w:rsidRPr="00EA76E6">
        <w:t>mes questions ne purent découvrir une faille</w:t>
      </w:r>
      <w:r w:rsidR="00C646BA" w:rsidRPr="00EA76E6">
        <w:t xml:space="preserve">. </w:t>
      </w:r>
      <w:r w:rsidRPr="00EA76E6">
        <w:t>La seule vérification possible consistait à savoir si vraiment elle avait intenté une procédure de divorce contre son mari à l</w:t>
      </w:r>
      <w:r w:rsidR="00C646BA" w:rsidRPr="00EA76E6">
        <w:t>’</w:t>
      </w:r>
      <w:r w:rsidRPr="00EA76E6">
        <w:t>époque du drame</w:t>
      </w:r>
      <w:r w:rsidR="00C646BA" w:rsidRPr="00EA76E6">
        <w:t>.</w:t>
      </w:r>
    </w:p>
    <w:p w14:paraId="4674D287" w14:textId="77777777" w:rsidR="00C646BA" w:rsidRPr="00EA76E6" w:rsidRDefault="00CA2403" w:rsidP="00C646BA">
      <w:r w:rsidRPr="00EA76E6">
        <w:t>Il était peu vraisemblable qu</w:t>
      </w:r>
      <w:r w:rsidR="00C646BA" w:rsidRPr="00EA76E6">
        <w:t>’</w:t>
      </w:r>
      <w:r w:rsidRPr="00EA76E6">
        <w:t>elle eût menti en affirmant qu</w:t>
      </w:r>
      <w:r w:rsidR="00C646BA" w:rsidRPr="00EA76E6">
        <w:t>’</w:t>
      </w:r>
      <w:r w:rsidRPr="00EA76E6">
        <w:t>elle n</w:t>
      </w:r>
      <w:r w:rsidR="00C646BA" w:rsidRPr="00EA76E6">
        <w:t>’</w:t>
      </w:r>
      <w:r w:rsidRPr="00EA76E6">
        <w:t>était pas allée à Baskerville Hall</w:t>
      </w:r>
      <w:r w:rsidR="00C646BA" w:rsidRPr="00EA76E6">
        <w:t xml:space="preserve"> : </w:t>
      </w:r>
      <w:r w:rsidRPr="00EA76E6">
        <w:t>il lui aurait fallu une voiture pour s</w:t>
      </w:r>
      <w:r w:rsidR="00C646BA" w:rsidRPr="00EA76E6">
        <w:t>’</w:t>
      </w:r>
      <w:r w:rsidRPr="00EA76E6">
        <w:t>y rendre</w:t>
      </w:r>
      <w:r w:rsidR="00C646BA" w:rsidRPr="00EA76E6">
        <w:t xml:space="preserve">, </w:t>
      </w:r>
      <w:r w:rsidRPr="00EA76E6">
        <w:t>et elle n</w:t>
      </w:r>
      <w:r w:rsidR="00C646BA" w:rsidRPr="00EA76E6">
        <w:t>’</w:t>
      </w:r>
      <w:r w:rsidRPr="00EA76E6">
        <w:t>aurait pas pu rentrer à Coombe Tracey avant minuit</w:t>
      </w:r>
      <w:r w:rsidR="00C646BA" w:rsidRPr="00EA76E6">
        <w:t xml:space="preserve">. </w:t>
      </w:r>
      <w:r w:rsidRPr="00EA76E6">
        <w:t>Une telle promenade n</w:t>
      </w:r>
      <w:r w:rsidR="00C646BA" w:rsidRPr="00EA76E6">
        <w:t>’</w:t>
      </w:r>
      <w:r w:rsidRPr="00EA76E6">
        <w:t>aurait pu demeurer ignorée</w:t>
      </w:r>
      <w:r w:rsidR="00C646BA" w:rsidRPr="00EA76E6">
        <w:t xml:space="preserve">. </w:t>
      </w:r>
      <w:r w:rsidRPr="00EA76E6">
        <w:t>Il était donc probable qu</w:t>
      </w:r>
      <w:r w:rsidR="00C646BA" w:rsidRPr="00EA76E6">
        <w:t>’</w:t>
      </w:r>
      <w:r w:rsidRPr="00EA76E6">
        <w:t>elle disait la vérité ou</w:t>
      </w:r>
      <w:r w:rsidR="00C646BA" w:rsidRPr="00EA76E6">
        <w:t xml:space="preserve">, </w:t>
      </w:r>
      <w:r w:rsidRPr="00EA76E6">
        <w:t>du moins</w:t>
      </w:r>
      <w:r w:rsidR="00C646BA" w:rsidRPr="00EA76E6">
        <w:t xml:space="preserve">, </w:t>
      </w:r>
      <w:r w:rsidRPr="00EA76E6">
        <w:t>une partie de la vérité</w:t>
      </w:r>
      <w:r w:rsidR="00C646BA" w:rsidRPr="00EA76E6">
        <w:t xml:space="preserve">. </w:t>
      </w:r>
      <w:r w:rsidRPr="00EA76E6">
        <w:t>Je partis</w:t>
      </w:r>
      <w:r w:rsidR="00C646BA" w:rsidRPr="00EA76E6">
        <w:t xml:space="preserve">, </w:t>
      </w:r>
      <w:r w:rsidRPr="00EA76E6">
        <w:t>découragé et déconce</w:t>
      </w:r>
      <w:r w:rsidRPr="00EA76E6">
        <w:t>r</w:t>
      </w:r>
      <w:r w:rsidRPr="00EA76E6">
        <w:t>té</w:t>
      </w:r>
      <w:r w:rsidR="00C646BA" w:rsidRPr="00EA76E6">
        <w:t xml:space="preserve">. </w:t>
      </w:r>
      <w:r w:rsidRPr="00EA76E6">
        <w:t>Une fois de plus je m</w:t>
      </w:r>
      <w:r w:rsidR="00C646BA" w:rsidRPr="00EA76E6">
        <w:t>’</w:t>
      </w:r>
      <w:r w:rsidRPr="00EA76E6">
        <w:t>étais heurté à ce mur qui semblait bo</w:t>
      </w:r>
      <w:r w:rsidRPr="00EA76E6">
        <w:t>u</w:t>
      </w:r>
      <w:r w:rsidRPr="00EA76E6">
        <w:t>cher tous les chemins par lesquels j</w:t>
      </w:r>
      <w:r w:rsidR="00C646BA" w:rsidRPr="00EA76E6">
        <w:t>’</w:t>
      </w:r>
      <w:r w:rsidRPr="00EA76E6">
        <w:t>essayais de parvenir à la lumière</w:t>
      </w:r>
      <w:r w:rsidR="00C646BA" w:rsidRPr="00EA76E6">
        <w:t xml:space="preserve">. </w:t>
      </w:r>
      <w:r w:rsidRPr="00EA76E6">
        <w:t>Et pourtant plus je pensais à cette figure de femme</w:t>
      </w:r>
      <w:r w:rsidR="00C646BA" w:rsidRPr="00EA76E6">
        <w:t xml:space="preserve">, </w:t>
      </w:r>
      <w:r w:rsidRPr="00EA76E6">
        <w:t>plus je sentais que tout ne m</w:t>
      </w:r>
      <w:r w:rsidR="00C646BA" w:rsidRPr="00EA76E6">
        <w:t>’</w:t>
      </w:r>
      <w:r w:rsidRPr="00EA76E6">
        <w:t>avait pas été dit</w:t>
      </w:r>
      <w:r w:rsidR="00C646BA" w:rsidRPr="00EA76E6">
        <w:t xml:space="preserve">. </w:t>
      </w:r>
      <w:r w:rsidRPr="00EA76E6">
        <w:t>Pourquoi avait-elle failli s</w:t>
      </w:r>
      <w:r w:rsidR="00C646BA" w:rsidRPr="00EA76E6">
        <w:t>’</w:t>
      </w:r>
      <w:r w:rsidRPr="00EA76E6">
        <w:t>évanouir</w:t>
      </w:r>
      <w:r w:rsidR="00C646BA" w:rsidRPr="00EA76E6">
        <w:t xml:space="preserve"> ? </w:t>
      </w:r>
      <w:r w:rsidRPr="00EA76E6">
        <w:t>Pourquoi s</w:t>
      </w:r>
      <w:r w:rsidR="00C646BA" w:rsidRPr="00EA76E6">
        <w:t>’</w:t>
      </w:r>
      <w:r w:rsidRPr="00EA76E6">
        <w:t>était-elle refusée à toutes co</w:t>
      </w:r>
      <w:r w:rsidRPr="00EA76E6">
        <w:t>n</w:t>
      </w:r>
      <w:r w:rsidRPr="00EA76E6">
        <w:t>cessions jusqu</w:t>
      </w:r>
      <w:r w:rsidR="00C646BA" w:rsidRPr="00EA76E6">
        <w:t>’</w:t>
      </w:r>
      <w:r w:rsidRPr="00EA76E6">
        <w:t>à ce qu</w:t>
      </w:r>
      <w:r w:rsidR="00C646BA" w:rsidRPr="00EA76E6">
        <w:t>’</w:t>
      </w:r>
      <w:r w:rsidRPr="00EA76E6">
        <w:t>elles fussent arrachées les unes après les autres</w:t>
      </w:r>
      <w:r w:rsidR="00C646BA" w:rsidRPr="00EA76E6">
        <w:t xml:space="preserve"> ? </w:t>
      </w:r>
      <w:r w:rsidRPr="00EA76E6">
        <w:t>Pourquoi s</w:t>
      </w:r>
      <w:r w:rsidR="00C646BA" w:rsidRPr="00EA76E6">
        <w:t>’</w:t>
      </w:r>
      <w:r w:rsidRPr="00EA76E6">
        <w:t>était-elle si peu manifestée à l</w:t>
      </w:r>
      <w:r w:rsidR="00C646BA" w:rsidRPr="00EA76E6">
        <w:t>’</w:t>
      </w:r>
      <w:r w:rsidRPr="00EA76E6">
        <w:t>époque de la tragédie</w:t>
      </w:r>
      <w:r w:rsidR="00C646BA" w:rsidRPr="00EA76E6">
        <w:t xml:space="preserve"> ? </w:t>
      </w:r>
      <w:r w:rsidR="008D2AD1" w:rsidRPr="00EA76E6">
        <w:t>À</w:t>
      </w:r>
      <w:r w:rsidRPr="00EA76E6">
        <w:t xml:space="preserve"> coup sûr son comportement pouvait s</w:t>
      </w:r>
      <w:r w:rsidR="00C646BA" w:rsidRPr="00EA76E6">
        <w:t>’</w:t>
      </w:r>
      <w:r w:rsidRPr="00EA76E6">
        <w:t>expliquer de façon moins innocente</w:t>
      </w:r>
      <w:r w:rsidR="00C646BA" w:rsidRPr="00EA76E6">
        <w:t xml:space="preserve">. </w:t>
      </w:r>
      <w:r w:rsidRPr="00EA76E6">
        <w:t>Mais pour l</w:t>
      </w:r>
      <w:r w:rsidR="00C646BA" w:rsidRPr="00EA76E6">
        <w:t>’</w:t>
      </w:r>
      <w:r w:rsidRPr="00EA76E6">
        <w:t>instant je ne pouvais rien découvrir de plus dans cette direction</w:t>
      </w:r>
      <w:r w:rsidR="00C646BA" w:rsidRPr="00EA76E6">
        <w:t xml:space="preserve"> : </w:t>
      </w:r>
      <w:r w:rsidRPr="00EA76E6">
        <w:t>force m</w:t>
      </w:r>
      <w:r w:rsidR="00C646BA" w:rsidRPr="00EA76E6">
        <w:t>’</w:t>
      </w:r>
      <w:r w:rsidRPr="00EA76E6">
        <w:t>était donc de me tourner vers l</w:t>
      </w:r>
      <w:r w:rsidR="00C646BA" w:rsidRPr="00EA76E6">
        <w:t>’</w:t>
      </w:r>
      <w:r w:rsidRPr="00EA76E6">
        <w:t>autre élément</w:t>
      </w:r>
      <w:r w:rsidR="00C646BA" w:rsidRPr="00EA76E6">
        <w:t xml:space="preserve">, </w:t>
      </w:r>
      <w:r w:rsidRPr="00EA76E6">
        <w:t>qu</w:t>
      </w:r>
      <w:r w:rsidR="00C646BA" w:rsidRPr="00EA76E6">
        <w:t>’</w:t>
      </w:r>
      <w:r w:rsidRPr="00EA76E6">
        <w:t>il me fallait dénicher autour des cabanes de pierres sur la lande</w:t>
      </w:r>
      <w:r w:rsidR="00C646BA" w:rsidRPr="00EA76E6">
        <w:t>.</w:t>
      </w:r>
    </w:p>
    <w:p w14:paraId="204C5A7D" w14:textId="77777777" w:rsidR="00C646BA" w:rsidRPr="00EA76E6" w:rsidRDefault="00CA2403" w:rsidP="00C646BA">
      <w:r w:rsidRPr="00EA76E6">
        <w:t>Direction bien vague elle aussi</w:t>
      </w:r>
      <w:r w:rsidR="00C646BA" w:rsidRPr="00EA76E6">
        <w:t xml:space="preserve">. </w:t>
      </w:r>
      <w:r w:rsidRPr="00EA76E6">
        <w:t>Je m</w:t>
      </w:r>
      <w:r w:rsidR="00C646BA" w:rsidRPr="00EA76E6">
        <w:t>’</w:t>
      </w:r>
      <w:r w:rsidRPr="00EA76E6">
        <w:t>en rendis compte sur le chemin du retour</w:t>
      </w:r>
      <w:r w:rsidR="00C646BA" w:rsidRPr="00EA76E6">
        <w:t xml:space="preserve"> : </w:t>
      </w:r>
      <w:r w:rsidRPr="00EA76E6">
        <w:t>toutes les collines conservaient des ve</w:t>
      </w:r>
      <w:r w:rsidRPr="00EA76E6">
        <w:t>s</w:t>
      </w:r>
      <w:r w:rsidRPr="00EA76E6">
        <w:t>tiges d</w:t>
      </w:r>
      <w:r w:rsidR="00C646BA" w:rsidRPr="00EA76E6">
        <w:t>’</w:t>
      </w:r>
      <w:r w:rsidRPr="00EA76E6">
        <w:t>anciennes demeures datant de la préhistoire</w:t>
      </w:r>
      <w:r w:rsidR="00C646BA" w:rsidRPr="00EA76E6">
        <w:t xml:space="preserve">. </w:t>
      </w:r>
      <w:r w:rsidRPr="00EA76E6">
        <w:t>La seule indication de Barrymore avait été que l</w:t>
      </w:r>
      <w:r w:rsidR="00C646BA" w:rsidRPr="00EA76E6">
        <w:t>’</w:t>
      </w:r>
      <w:r w:rsidRPr="00EA76E6">
        <w:t xml:space="preserve">inconnu vivait </w:t>
      </w:r>
      <w:r w:rsidRPr="00EA76E6">
        <w:lastRenderedPageBreak/>
        <w:t>dans l</w:t>
      </w:r>
      <w:r w:rsidR="00C646BA" w:rsidRPr="00EA76E6">
        <w:t>’</w:t>
      </w:r>
      <w:r w:rsidRPr="00EA76E6">
        <w:t>une de ces cabanes abandonnées</w:t>
      </w:r>
      <w:r w:rsidR="00C646BA" w:rsidRPr="00EA76E6">
        <w:t xml:space="preserve"> ; </w:t>
      </w:r>
      <w:r w:rsidRPr="00EA76E6">
        <w:t>or</w:t>
      </w:r>
      <w:r w:rsidR="00C646BA" w:rsidRPr="00EA76E6">
        <w:t xml:space="preserve">, </w:t>
      </w:r>
      <w:r w:rsidRPr="00EA76E6">
        <w:t>plusieurs centaines s</w:t>
      </w:r>
      <w:r w:rsidR="00C646BA" w:rsidRPr="00EA76E6">
        <w:t>’</w:t>
      </w:r>
      <w:r w:rsidRPr="00EA76E6">
        <w:t>éparpillaient sur toute la lande</w:t>
      </w:r>
      <w:r w:rsidR="00C646BA" w:rsidRPr="00EA76E6">
        <w:t xml:space="preserve">. </w:t>
      </w:r>
      <w:r w:rsidRPr="00EA76E6">
        <w:t>Mais heureusement</w:t>
      </w:r>
      <w:r w:rsidR="00C646BA" w:rsidRPr="00EA76E6">
        <w:t xml:space="preserve">, </w:t>
      </w:r>
      <w:r w:rsidRPr="00EA76E6">
        <w:t>une pr</w:t>
      </w:r>
      <w:r w:rsidRPr="00EA76E6">
        <w:t>e</w:t>
      </w:r>
      <w:r w:rsidRPr="00EA76E6">
        <w:t>mière expérience pouvait me guider</w:t>
      </w:r>
      <w:r w:rsidR="00C646BA" w:rsidRPr="00EA76E6">
        <w:t xml:space="preserve">, </w:t>
      </w:r>
      <w:r w:rsidRPr="00EA76E6">
        <w:t>puisque j</w:t>
      </w:r>
      <w:r w:rsidR="00C646BA" w:rsidRPr="00EA76E6">
        <w:t>’</w:t>
      </w:r>
      <w:r w:rsidRPr="00EA76E6">
        <w:t>avais vu l</w:t>
      </w:r>
      <w:r w:rsidR="00C646BA" w:rsidRPr="00EA76E6">
        <w:t>’</w:t>
      </w:r>
      <w:r w:rsidRPr="00EA76E6">
        <w:t>homme lui-même au haut du pic noir</w:t>
      </w:r>
      <w:r w:rsidR="00C646BA" w:rsidRPr="00EA76E6">
        <w:t xml:space="preserve">. </w:t>
      </w:r>
      <w:r w:rsidRPr="00EA76E6">
        <w:t>Ce sommet serait le centre de mes recherches</w:t>
      </w:r>
      <w:r w:rsidR="00C646BA" w:rsidRPr="00EA76E6">
        <w:t xml:space="preserve">. </w:t>
      </w:r>
      <w:r w:rsidRPr="00EA76E6">
        <w:t>De là j</w:t>
      </w:r>
      <w:r w:rsidR="00C646BA" w:rsidRPr="00EA76E6">
        <w:t>’</w:t>
      </w:r>
      <w:r w:rsidRPr="00EA76E6">
        <w:t>explorerais chaque cabane jusqu</w:t>
      </w:r>
      <w:r w:rsidR="00C646BA" w:rsidRPr="00EA76E6">
        <w:t>’</w:t>
      </w:r>
      <w:r w:rsidRPr="00EA76E6">
        <w:t>à ce que j</w:t>
      </w:r>
      <w:r w:rsidR="00C646BA" w:rsidRPr="00EA76E6">
        <w:t>’</w:t>
      </w:r>
      <w:r w:rsidRPr="00EA76E6">
        <w:t>aie trouvé la bonne</w:t>
      </w:r>
      <w:r w:rsidR="00C646BA" w:rsidRPr="00EA76E6">
        <w:t xml:space="preserve">. </w:t>
      </w:r>
      <w:r w:rsidRPr="00EA76E6">
        <w:t>Si l</w:t>
      </w:r>
      <w:r w:rsidR="00C646BA" w:rsidRPr="00EA76E6">
        <w:t>’</w:t>
      </w:r>
      <w:r w:rsidRPr="00EA76E6">
        <w:t>homme était dedans</w:t>
      </w:r>
      <w:r w:rsidR="00C646BA" w:rsidRPr="00EA76E6">
        <w:t xml:space="preserve">, </w:t>
      </w:r>
      <w:r w:rsidRPr="00EA76E6">
        <w:t>j</w:t>
      </w:r>
      <w:r w:rsidR="00C646BA" w:rsidRPr="00EA76E6">
        <w:t>’</w:t>
      </w:r>
      <w:r w:rsidRPr="00EA76E6">
        <w:t>apprendrais de sa propre bouche</w:t>
      </w:r>
      <w:r w:rsidR="00C646BA" w:rsidRPr="00EA76E6">
        <w:t xml:space="preserve">, </w:t>
      </w:r>
      <w:r w:rsidRPr="00EA76E6">
        <w:t>au besoin sous la menace de mon revolver</w:t>
      </w:r>
      <w:r w:rsidR="00C646BA" w:rsidRPr="00EA76E6">
        <w:t xml:space="preserve">, </w:t>
      </w:r>
      <w:r w:rsidRPr="00EA76E6">
        <w:t>qui il était et pourquoi il nous filait depuis si longtemps</w:t>
      </w:r>
      <w:r w:rsidR="00C646BA" w:rsidRPr="00EA76E6">
        <w:t xml:space="preserve">. </w:t>
      </w:r>
      <w:r w:rsidRPr="00EA76E6">
        <w:t>Il avait pu nous échapper dans la foule de Regent Street</w:t>
      </w:r>
      <w:r w:rsidR="00C646BA" w:rsidRPr="00EA76E6">
        <w:t xml:space="preserve">, </w:t>
      </w:r>
      <w:r w:rsidRPr="00EA76E6">
        <w:t>mais il lui s</w:t>
      </w:r>
      <w:r w:rsidRPr="00EA76E6">
        <w:t>e</w:t>
      </w:r>
      <w:r w:rsidRPr="00EA76E6">
        <w:t>rait plus difficile de s</w:t>
      </w:r>
      <w:r w:rsidR="00C646BA" w:rsidRPr="00EA76E6">
        <w:t>’</w:t>
      </w:r>
      <w:r w:rsidRPr="00EA76E6">
        <w:t>éclipser sur la lande déserte</w:t>
      </w:r>
      <w:r w:rsidR="00C646BA" w:rsidRPr="00EA76E6">
        <w:t xml:space="preserve">. </w:t>
      </w:r>
      <w:r w:rsidRPr="00EA76E6">
        <w:t>Enfin</w:t>
      </w:r>
      <w:r w:rsidR="00C646BA" w:rsidRPr="00EA76E6">
        <w:t xml:space="preserve">, </w:t>
      </w:r>
      <w:r w:rsidRPr="00EA76E6">
        <w:t>si je trouvais la cabane habitée sans son locataire</w:t>
      </w:r>
      <w:r w:rsidR="00C646BA" w:rsidRPr="00EA76E6">
        <w:t xml:space="preserve">, </w:t>
      </w:r>
      <w:r w:rsidRPr="00EA76E6">
        <w:t>je resterais d</w:t>
      </w:r>
      <w:r w:rsidRPr="00EA76E6">
        <w:t>e</w:t>
      </w:r>
      <w:r w:rsidRPr="00EA76E6">
        <w:t>dans</w:t>
      </w:r>
      <w:r w:rsidR="00C646BA" w:rsidRPr="00EA76E6">
        <w:t xml:space="preserve">, </w:t>
      </w:r>
      <w:r w:rsidRPr="00EA76E6">
        <w:t>le temps qu</w:t>
      </w:r>
      <w:r w:rsidR="00C646BA" w:rsidRPr="00EA76E6">
        <w:t>’</w:t>
      </w:r>
      <w:r w:rsidRPr="00EA76E6">
        <w:t>il faudrait</w:t>
      </w:r>
      <w:r w:rsidR="00C646BA" w:rsidRPr="00EA76E6">
        <w:t xml:space="preserve">, </w:t>
      </w:r>
      <w:r w:rsidRPr="00EA76E6">
        <w:t>jusqu</w:t>
      </w:r>
      <w:r w:rsidR="00C646BA" w:rsidRPr="00EA76E6">
        <w:t>’</w:t>
      </w:r>
      <w:r w:rsidRPr="00EA76E6">
        <w:t>à son retour</w:t>
      </w:r>
      <w:r w:rsidR="00C646BA" w:rsidRPr="00EA76E6">
        <w:t xml:space="preserve">. </w:t>
      </w:r>
      <w:r w:rsidRPr="00EA76E6">
        <w:t>Il avait fait la nique à Holmes dans Londres</w:t>
      </w:r>
      <w:r w:rsidR="00C646BA" w:rsidRPr="00EA76E6">
        <w:t xml:space="preserve">. </w:t>
      </w:r>
      <w:r w:rsidRPr="00EA76E6">
        <w:t>Ce serait pour moi un véritable triomphe si je réussissais là où mon maître avait échoué</w:t>
      </w:r>
      <w:r w:rsidR="00C646BA" w:rsidRPr="00EA76E6">
        <w:t>.</w:t>
      </w:r>
    </w:p>
    <w:p w14:paraId="022CC0CD" w14:textId="1AF9E70F" w:rsidR="00C646BA" w:rsidRPr="00EA76E6" w:rsidRDefault="00CA2403" w:rsidP="00C646BA">
      <w:r w:rsidRPr="00EA76E6">
        <w:t>Dans cette enquête</w:t>
      </w:r>
      <w:r w:rsidR="00C646BA" w:rsidRPr="00EA76E6">
        <w:t xml:space="preserve">, </w:t>
      </w:r>
      <w:r w:rsidRPr="00EA76E6">
        <w:t>la chance s</w:t>
      </w:r>
      <w:r w:rsidR="00C646BA" w:rsidRPr="00EA76E6">
        <w:t>’</w:t>
      </w:r>
      <w:r w:rsidRPr="00EA76E6">
        <w:t>était constamment prono</w:t>
      </w:r>
      <w:r w:rsidRPr="00EA76E6">
        <w:t>n</w:t>
      </w:r>
      <w:r w:rsidRPr="00EA76E6">
        <w:t>cée contre nous</w:t>
      </w:r>
      <w:r w:rsidR="00C646BA" w:rsidRPr="00EA76E6">
        <w:t xml:space="preserve"> ; </w:t>
      </w:r>
      <w:r w:rsidRPr="00EA76E6">
        <w:t xml:space="preserve">elle vint enfin à mon aide sous les traits de </w:t>
      </w:r>
      <w:r w:rsidR="00C646BA" w:rsidRPr="00EA76E6">
        <w:t>M. </w:t>
      </w:r>
      <w:r w:rsidRPr="00EA76E6">
        <w:t>Frankland</w:t>
      </w:r>
      <w:r w:rsidR="00C646BA" w:rsidRPr="00EA76E6">
        <w:t xml:space="preserve">, </w:t>
      </w:r>
      <w:r w:rsidRPr="00EA76E6">
        <w:t>qui se tenait debout devant la grille de son jardin</w:t>
      </w:r>
      <w:r w:rsidR="00C646BA" w:rsidRPr="00EA76E6">
        <w:t xml:space="preserve">, </w:t>
      </w:r>
      <w:r w:rsidRPr="00EA76E6">
        <w:t>toujours rougeaud</w:t>
      </w:r>
      <w:r w:rsidR="00C646BA" w:rsidRPr="00EA76E6">
        <w:t xml:space="preserve">, </w:t>
      </w:r>
      <w:r w:rsidRPr="00EA76E6">
        <w:t>toujours décoré de favoris blanchis</w:t>
      </w:r>
      <w:r w:rsidR="00C646BA" w:rsidRPr="00EA76E6">
        <w:t xml:space="preserve">. </w:t>
      </w:r>
      <w:r w:rsidRPr="00EA76E6">
        <w:t>Son ja</w:t>
      </w:r>
      <w:r w:rsidRPr="00EA76E6">
        <w:t>r</w:t>
      </w:r>
      <w:r w:rsidRPr="00EA76E6">
        <w:t>din longeait en effet la route que Perkins avait prise</w:t>
      </w:r>
      <w:r w:rsidR="00C646BA" w:rsidRPr="00EA76E6">
        <w:t>.</w:t>
      </w:r>
    </w:p>
    <w:p w14:paraId="7A3A2775" w14:textId="2C382D40" w:rsidR="00C646BA" w:rsidRPr="00EA76E6" w:rsidRDefault="00C646BA" w:rsidP="00C646BA">
      <w:r w:rsidRPr="00EA76E6">
        <w:t>« </w:t>
      </w:r>
      <w:r w:rsidR="00CA2403" w:rsidRPr="00EA76E6">
        <w:t>Bonjour</w:t>
      </w:r>
      <w:r w:rsidRPr="00EA76E6">
        <w:t xml:space="preserve">, </w:t>
      </w:r>
      <w:r w:rsidR="00CA2403" w:rsidRPr="00EA76E6">
        <w:t>docteur Watson</w:t>
      </w:r>
      <w:r w:rsidRPr="00EA76E6">
        <w:t xml:space="preserve"> ! </w:t>
      </w:r>
      <w:r w:rsidR="00CA2403" w:rsidRPr="00EA76E6">
        <w:t>s</w:t>
      </w:r>
      <w:r w:rsidRPr="00EA76E6">
        <w:t>’</w:t>
      </w:r>
      <w:r w:rsidR="00CA2403" w:rsidRPr="00EA76E6">
        <w:t>exclama-t-il joyeusement</w:t>
      </w:r>
      <w:r w:rsidRPr="00EA76E6">
        <w:t xml:space="preserve">. </w:t>
      </w:r>
      <w:r w:rsidR="00CA2403" w:rsidRPr="00EA76E6">
        <w:t>Il faut absolument que vous permettiez à vos chevaux de se rep</w:t>
      </w:r>
      <w:r w:rsidR="00CA2403" w:rsidRPr="00EA76E6">
        <w:t>o</w:t>
      </w:r>
      <w:r w:rsidR="00CA2403" w:rsidRPr="00EA76E6">
        <w:t>ser</w:t>
      </w:r>
      <w:r w:rsidRPr="00EA76E6">
        <w:t xml:space="preserve">, </w:t>
      </w:r>
      <w:r w:rsidR="00CA2403" w:rsidRPr="00EA76E6">
        <w:t>et que vous rentriez pour prendre un verre de vin et me congratuler</w:t>
      </w:r>
      <w:r w:rsidRPr="00EA76E6">
        <w:t>. »</w:t>
      </w:r>
    </w:p>
    <w:p w14:paraId="6C3FE97D" w14:textId="331E44A0" w:rsidR="00C646BA" w:rsidRPr="00EA76E6" w:rsidRDefault="00CA2403" w:rsidP="00C646BA">
      <w:r w:rsidRPr="00EA76E6">
        <w:t>Mes sentiments à son égard étaient plutôt mitigés après ce que j</w:t>
      </w:r>
      <w:r w:rsidR="00C646BA" w:rsidRPr="00EA76E6">
        <w:t>’</w:t>
      </w:r>
      <w:r w:rsidRPr="00EA76E6">
        <w:t>avais appris de la manière dont il avait traité sa fille</w:t>
      </w:r>
      <w:r w:rsidR="00C646BA" w:rsidRPr="00EA76E6">
        <w:t xml:space="preserve">, </w:t>
      </w:r>
      <w:r w:rsidRPr="00EA76E6">
        <w:t>mais je ne désirais qu</w:t>
      </w:r>
      <w:r w:rsidR="00C646BA" w:rsidRPr="00EA76E6">
        <w:t>’</w:t>
      </w:r>
      <w:r w:rsidRPr="00EA76E6">
        <w:t>une chose</w:t>
      </w:r>
      <w:r w:rsidR="00C646BA" w:rsidRPr="00EA76E6">
        <w:t xml:space="preserve"> : </w:t>
      </w:r>
      <w:r w:rsidRPr="00EA76E6">
        <w:t>renvoyer Perkins et le break au manoir</w:t>
      </w:r>
      <w:r w:rsidR="00C646BA" w:rsidRPr="00EA76E6">
        <w:t xml:space="preserve">. </w:t>
      </w:r>
      <w:r w:rsidRPr="00EA76E6">
        <w:t>L</w:t>
      </w:r>
      <w:r w:rsidR="00C646BA" w:rsidRPr="00EA76E6">
        <w:t>’</w:t>
      </w:r>
      <w:r w:rsidRPr="00EA76E6">
        <w:t>occasion était trop bonne pour la laisser échapper</w:t>
      </w:r>
      <w:r w:rsidR="00C646BA" w:rsidRPr="00EA76E6">
        <w:t xml:space="preserve">. </w:t>
      </w:r>
      <w:r w:rsidRPr="00EA76E6">
        <w:t>Je descendis et priai Perkins d</w:t>
      </w:r>
      <w:r w:rsidR="00C646BA" w:rsidRPr="00EA76E6">
        <w:t>’</w:t>
      </w:r>
      <w:r w:rsidRPr="00EA76E6">
        <w:t>avertir Sir Henry que je rentrerai</w:t>
      </w:r>
      <w:r w:rsidR="004B1924" w:rsidRPr="00EA76E6">
        <w:t>s</w:t>
      </w:r>
      <w:r w:rsidRPr="00EA76E6">
        <w:t xml:space="preserve"> à pied pour le dîner</w:t>
      </w:r>
      <w:r w:rsidR="00C646BA" w:rsidRPr="00EA76E6">
        <w:t xml:space="preserve">. </w:t>
      </w:r>
      <w:r w:rsidRPr="00EA76E6">
        <w:t>Puis</w:t>
      </w:r>
      <w:r w:rsidR="00C646BA" w:rsidRPr="00EA76E6">
        <w:t xml:space="preserve">, </w:t>
      </w:r>
      <w:r w:rsidRPr="00EA76E6">
        <w:t>je suivis Frankland dans sa salle à manger</w:t>
      </w:r>
      <w:r w:rsidR="00C646BA" w:rsidRPr="00EA76E6">
        <w:t>.</w:t>
      </w:r>
    </w:p>
    <w:p w14:paraId="301E5715" w14:textId="77777777" w:rsidR="00C646BA" w:rsidRPr="00EA76E6" w:rsidRDefault="00C646BA" w:rsidP="00C646BA">
      <w:r w:rsidRPr="00EA76E6">
        <w:lastRenderedPageBreak/>
        <w:t>« </w:t>
      </w:r>
      <w:r w:rsidR="00CA2403" w:rsidRPr="00EA76E6">
        <w:t>C</w:t>
      </w:r>
      <w:r w:rsidRPr="00EA76E6">
        <w:t>’</w:t>
      </w:r>
      <w:r w:rsidR="00CA2403" w:rsidRPr="00EA76E6">
        <w:t>est pour moi un grand jour</w:t>
      </w:r>
      <w:r w:rsidRPr="00EA76E6">
        <w:t xml:space="preserve">, </w:t>
      </w:r>
      <w:r w:rsidR="00CA2403" w:rsidRPr="00EA76E6">
        <w:t>monsieur</w:t>
      </w:r>
      <w:r w:rsidRPr="00EA76E6">
        <w:t xml:space="preserve"> ! </w:t>
      </w:r>
      <w:r w:rsidR="00CA2403" w:rsidRPr="00EA76E6">
        <w:t>s</w:t>
      </w:r>
      <w:r w:rsidRPr="00EA76E6">
        <w:t>’</w:t>
      </w:r>
      <w:r w:rsidR="00CA2403" w:rsidRPr="00EA76E6">
        <w:t>écria-t-il avec un petit rire de gorge</w:t>
      </w:r>
      <w:r w:rsidRPr="00EA76E6">
        <w:t xml:space="preserve">. </w:t>
      </w:r>
      <w:r w:rsidR="00CA2403" w:rsidRPr="00EA76E6">
        <w:t>L</w:t>
      </w:r>
      <w:r w:rsidRPr="00EA76E6">
        <w:t>’</w:t>
      </w:r>
      <w:r w:rsidR="00CA2403" w:rsidRPr="00EA76E6">
        <w:t>un de ces jours qu</w:t>
      </w:r>
      <w:r w:rsidRPr="00EA76E6">
        <w:t>’</w:t>
      </w:r>
      <w:r w:rsidR="00CA2403" w:rsidRPr="00EA76E6">
        <w:t>on marque d</w:t>
      </w:r>
      <w:r w:rsidRPr="00EA76E6">
        <w:t>’</w:t>
      </w:r>
      <w:r w:rsidR="00CA2403" w:rsidRPr="00EA76E6">
        <w:t xml:space="preserve">un trait rouge </w:t>
      </w:r>
      <w:r w:rsidR="007C1FE7" w:rsidRPr="00EA76E6">
        <w:t xml:space="preserve">sur </w:t>
      </w:r>
      <w:r w:rsidR="00CA2403" w:rsidRPr="00EA76E6">
        <w:t>son calendrier</w:t>
      </w:r>
      <w:r w:rsidRPr="00EA76E6">
        <w:t xml:space="preserve">. </w:t>
      </w:r>
      <w:r w:rsidR="00CA2403" w:rsidRPr="00EA76E6">
        <w:t>J</w:t>
      </w:r>
      <w:r w:rsidRPr="00EA76E6">
        <w:t>’</w:t>
      </w:r>
      <w:r w:rsidR="00CA2403" w:rsidRPr="00EA76E6">
        <w:t>ai remporté deux victoires</w:t>
      </w:r>
      <w:r w:rsidRPr="00EA76E6">
        <w:t xml:space="preserve">. </w:t>
      </w:r>
      <w:r w:rsidR="00CA2403" w:rsidRPr="00EA76E6">
        <w:t>J</w:t>
      </w:r>
      <w:r w:rsidRPr="00EA76E6">
        <w:t>’</w:t>
      </w:r>
      <w:r w:rsidR="00CA2403" w:rsidRPr="00EA76E6">
        <w:t>entends montrer aux gens d</w:t>
      </w:r>
      <w:r w:rsidRPr="00EA76E6">
        <w:t>’</w:t>
      </w:r>
      <w:r w:rsidR="00CA2403" w:rsidRPr="00EA76E6">
        <w:t>ici que la loi est la loi</w:t>
      </w:r>
      <w:r w:rsidRPr="00EA76E6">
        <w:t xml:space="preserve">, </w:t>
      </w:r>
      <w:r w:rsidR="00CA2403" w:rsidRPr="00EA76E6">
        <w:t>et que quelqu</w:t>
      </w:r>
      <w:r w:rsidRPr="00EA76E6">
        <w:t>’</w:t>
      </w:r>
      <w:r w:rsidR="00CA2403" w:rsidRPr="00EA76E6">
        <w:t>un ne craint pas de l</w:t>
      </w:r>
      <w:r w:rsidRPr="00EA76E6">
        <w:t>’</w:t>
      </w:r>
      <w:r w:rsidR="00CA2403" w:rsidRPr="00EA76E6">
        <w:t>invoquer</w:t>
      </w:r>
      <w:r w:rsidRPr="00EA76E6">
        <w:t xml:space="preserve">. </w:t>
      </w:r>
      <w:r w:rsidR="00CA2403" w:rsidRPr="00EA76E6">
        <w:t>J</w:t>
      </w:r>
      <w:r w:rsidRPr="00EA76E6">
        <w:t>’</w:t>
      </w:r>
      <w:r w:rsidR="00CA2403" w:rsidRPr="00EA76E6">
        <w:t>ai établi un droit de passage à travers le centre du parc du vieux Middleton</w:t>
      </w:r>
      <w:r w:rsidRPr="00EA76E6">
        <w:t xml:space="preserve">, </w:t>
      </w:r>
      <w:r w:rsidR="00CA2403" w:rsidRPr="00EA76E6">
        <w:t>en plein dedans</w:t>
      </w:r>
      <w:r w:rsidRPr="00EA76E6">
        <w:t xml:space="preserve">, </w:t>
      </w:r>
      <w:r w:rsidR="00CA2403" w:rsidRPr="00EA76E6">
        <w:t>à moins de cent mètres de sa propre porte</w:t>
      </w:r>
      <w:r w:rsidRPr="00EA76E6">
        <w:t xml:space="preserve">. </w:t>
      </w:r>
      <w:r w:rsidR="00CA2403" w:rsidRPr="00EA76E6">
        <w:t>Que pensez-vous de cela</w:t>
      </w:r>
      <w:r w:rsidRPr="00EA76E6">
        <w:t xml:space="preserve"> ? </w:t>
      </w:r>
      <w:r w:rsidR="00CA2403" w:rsidRPr="00EA76E6">
        <w:t>Nous allons apprendre à ces magnats qu</w:t>
      </w:r>
      <w:r w:rsidRPr="00EA76E6">
        <w:t>’</w:t>
      </w:r>
      <w:r w:rsidR="00CA2403" w:rsidRPr="00EA76E6">
        <w:t>ils n</w:t>
      </w:r>
      <w:r w:rsidRPr="00EA76E6">
        <w:t>’</w:t>
      </w:r>
      <w:r w:rsidR="00CA2403" w:rsidRPr="00EA76E6">
        <w:t>ont pas le droit de piétiner les droits des bourgeois</w:t>
      </w:r>
      <w:r w:rsidRPr="00EA76E6">
        <w:t xml:space="preserve">, </w:t>
      </w:r>
      <w:r w:rsidR="00CA2403" w:rsidRPr="00EA76E6">
        <w:t>le diable les emporte</w:t>
      </w:r>
      <w:r w:rsidRPr="00EA76E6">
        <w:t xml:space="preserve"> ! </w:t>
      </w:r>
      <w:r w:rsidR="00CA2403" w:rsidRPr="00EA76E6">
        <w:t>Et j</w:t>
      </w:r>
      <w:r w:rsidRPr="00EA76E6">
        <w:t>’</w:t>
      </w:r>
      <w:r w:rsidR="00CA2403" w:rsidRPr="00EA76E6">
        <w:t>ai fermé le bois où les gens de Femworthy avaient l</w:t>
      </w:r>
      <w:r w:rsidRPr="00EA76E6">
        <w:t>’</w:t>
      </w:r>
      <w:r w:rsidR="00CA2403" w:rsidRPr="00EA76E6">
        <w:t>habitude d</w:t>
      </w:r>
      <w:r w:rsidRPr="00EA76E6">
        <w:t>’</w:t>
      </w:r>
      <w:r w:rsidR="00CA2403" w:rsidRPr="00EA76E6">
        <w:t>aller pique-niquer</w:t>
      </w:r>
      <w:r w:rsidRPr="00EA76E6">
        <w:t xml:space="preserve">. </w:t>
      </w:r>
      <w:r w:rsidR="00CA2403" w:rsidRPr="00EA76E6">
        <w:t>Ces voyous semblent croire que les droits des propriétaires n</w:t>
      </w:r>
      <w:r w:rsidRPr="00EA76E6">
        <w:t>’</w:t>
      </w:r>
      <w:r w:rsidR="00CA2403" w:rsidRPr="00EA76E6">
        <w:t>existent pas</w:t>
      </w:r>
      <w:r w:rsidRPr="00EA76E6">
        <w:t xml:space="preserve">, </w:t>
      </w:r>
      <w:r w:rsidR="00CA2403" w:rsidRPr="00EA76E6">
        <w:t>et qu</w:t>
      </w:r>
      <w:r w:rsidRPr="00EA76E6">
        <w:t>’</w:t>
      </w:r>
      <w:r w:rsidR="00CA2403" w:rsidRPr="00EA76E6">
        <w:t>ils peuvent se répandre n</w:t>
      </w:r>
      <w:r w:rsidRPr="00EA76E6">
        <w:t>’</w:t>
      </w:r>
      <w:r w:rsidR="00CA2403" w:rsidRPr="00EA76E6">
        <w:t>importe où avec leurs journaux et leurs bouteilles</w:t>
      </w:r>
      <w:r w:rsidRPr="00EA76E6">
        <w:t xml:space="preserve">. </w:t>
      </w:r>
      <w:r w:rsidR="00CA2403" w:rsidRPr="00EA76E6">
        <w:t>Les deux affaires ont été jugées</w:t>
      </w:r>
      <w:r w:rsidRPr="00EA76E6">
        <w:t xml:space="preserve">, </w:t>
      </w:r>
      <w:r w:rsidR="00CA2403" w:rsidRPr="00EA76E6">
        <w:t>docteur Watson</w:t>
      </w:r>
      <w:r w:rsidRPr="00EA76E6">
        <w:t xml:space="preserve">, </w:t>
      </w:r>
      <w:r w:rsidR="00CA2403" w:rsidRPr="00EA76E6">
        <w:t>tranchées toutes deux en ma faveur</w:t>
      </w:r>
      <w:r w:rsidRPr="00EA76E6">
        <w:t xml:space="preserve">. </w:t>
      </w:r>
      <w:r w:rsidR="00CA2403" w:rsidRPr="00EA76E6">
        <w:t>Je n</w:t>
      </w:r>
      <w:r w:rsidRPr="00EA76E6">
        <w:t>’</w:t>
      </w:r>
      <w:r w:rsidR="00CA2403" w:rsidRPr="00EA76E6">
        <w:t>ai jamais vécu un jour pareil depuis que j</w:t>
      </w:r>
      <w:r w:rsidRPr="00EA76E6">
        <w:t>’</w:t>
      </w:r>
      <w:r w:rsidR="00CA2403" w:rsidRPr="00EA76E6">
        <w:t>ai fait mettre sir John Morland en contravention parce qu</w:t>
      </w:r>
      <w:r w:rsidRPr="00EA76E6">
        <w:t>’</w:t>
      </w:r>
      <w:r w:rsidR="00CA2403" w:rsidRPr="00EA76E6">
        <w:t>il cha</w:t>
      </w:r>
      <w:r w:rsidR="00CA2403" w:rsidRPr="00EA76E6">
        <w:t>s</w:t>
      </w:r>
      <w:r w:rsidR="00CA2403" w:rsidRPr="00EA76E6">
        <w:t>sait dans sa propre garenne</w:t>
      </w:r>
      <w:r w:rsidRPr="00EA76E6">
        <w:t>.</w:t>
      </w:r>
    </w:p>
    <w:p w14:paraId="6354E79D" w14:textId="77777777" w:rsidR="00C646BA" w:rsidRPr="00EA76E6" w:rsidRDefault="00C646BA" w:rsidP="00C646BA">
      <w:r w:rsidRPr="00EA76E6">
        <w:t>— </w:t>
      </w:r>
      <w:r w:rsidR="00CA2403" w:rsidRPr="00EA76E6">
        <w:t>Comment</w:t>
      </w:r>
      <w:r w:rsidRPr="00EA76E6">
        <w:t xml:space="preserve">, </w:t>
      </w:r>
      <w:r w:rsidR="00CA2403" w:rsidRPr="00EA76E6">
        <w:t>au nom du Ciel</w:t>
      </w:r>
      <w:r w:rsidRPr="00EA76E6">
        <w:t xml:space="preserve">, </w:t>
      </w:r>
      <w:r w:rsidR="00CA2403" w:rsidRPr="00EA76E6">
        <w:t>y êtes-vous parvenu</w:t>
      </w:r>
      <w:r w:rsidRPr="00EA76E6">
        <w:t> ?</w:t>
      </w:r>
    </w:p>
    <w:p w14:paraId="65BF40AE" w14:textId="77777777" w:rsidR="00C646BA" w:rsidRPr="00EA76E6" w:rsidRDefault="00C646BA" w:rsidP="00C646BA">
      <w:r w:rsidRPr="00EA76E6">
        <w:t>— </w:t>
      </w:r>
      <w:r w:rsidR="00CA2403" w:rsidRPr="00EA76E6">
        <w:t>Consultez les registres</w:t>
      </w:r>
      <w:r w:rsidRPr="00EA76E6">
        <w:t xml:space="preserve">, </w:t>
      </w:r>
      <w:r w:rsidR="00CA2403" w:rsidRPr="00EA76E6">
        <w:t>monsieur</w:t>
      </w:r>
      <w:r w:rsidRPr="00EA76E6">
        <w:t xml:space="preserve">. </w:t>
      </w:r>
      <w:r w:rsidR="00CA2403" w:rsidRPr="00EA76E6">
        <w:t>Cela vaut la peine de les lire</w:t>
      </w:r>
      <w:r w:rsidRPr="00EA76E6">
        <w:t xml:space="preserve">. </w:t>
      </w:r>
      <w:r w:rsidR="00CA2403" w:rsidRPr="00EA76E6">
        <w:t>Frankland contre Morland</w:t>
      </w:r>
      <w:r w:rsidRPr="00EA76E6">
        <w:t xml:space="preserve"> ; </w:t>
      </w:r>
      <w:r w:rsidR="00CA2403" w:rsidRPr="00EA76E6">
        <w:t>j</w:t>
      </w:r>
      <w:r w:rsidRPr="00EA76E6">
        <w:t>’</w:t>
      </w:r>
      <w:r w:rsidR="00CA2403" w:rsidRPr="00EA76E6">
        <w:t>ai dépensé deux cents livres</w:t>
      </w:r>
      <w:r w:rsidRPr="00EA76E6">
        <w:t xml:space="preserve">, </w:t>
      </w:r>
      <w:r w:rsidR="00CA2403" w:rsidRPr="00EA76E6">
        <w:t>mais je l</w:t>
      </w:r>
      <w:r w:rsidRPr="00EA76E6">
        <w:t>’</w:t>
      </w:r>
      <w:r w:rsidR="00CA2403" w:rsidRPr="00EA76E6">
        <w:t>ai eu</w:t>
      </w:r>
      <w:r w:rsidRPr="00EA76E6">
        <w:t>.</w:t>
      </w:r>
    </w:p>
    <w:p w14:paraId="165C8B4B" w14:textId="77777777" w:rsidR="00C646BA" w:rsidRPr="00EA76E6" w:rsidRDefault="00C646BA" w:rsidP="00C646BA">
      <w:r w:rsidRPr="00EA76E6">
        <w:t>— </w:t>
      </w:r>
      <w:r w:rsidR="00CA2403" w:rsidRPr="00EA76E6">
        <w:t>En avez-vous tiré un avantage</w:t>
      </w:r>
      <w:r w:rsidRPr="00EA76E6">
        <w:t> ?</w:t>
      </w:r>
    </w:p>
    <w:p w14:paraId="167DE0FC" w14:textId="77777777" w:rsidR="00C646BA" w:rsidRPr="00EA76E6" w:rsidRDefault="00C646BA" w:rsidP="00C646BA">
      <w:r w:rsidRPr="00EA76E6">
        <w:t>— </w:t>
      </w:r>
      <w:r w:rsidR="00CA2403" w:rsidRPr="00EA76E6">
        <w:t>Aucun</w:t>
      </w:r>
      <w:r w:rsidRPr="00EA76E6">
        <w:t xml:space="preserve">, </w:t>
      </w:r>
      <w:r w:rsidR="00CA2403" w:rsidRPr="00EA76E6">
        <w:t>monsieur</w:t>
      </w:r>
      <w:r w:rsidRPr="00EA76E6">
        <w:t xml:space="preserve">, </w:t>
      </w:r>
      <w:r w:rsidR="00CA2403" w:rsidRPr="00EA76E6">
        <w:t>aucun</w:t>
      </w:r>
      <w:r w:rsidRPr="00EA76E6">
        <w:t xml:space="preserve"> ! </w:t>
      </w:r>
      <w:r w:rsidR="00CA2403" w:rsidRPr="00EA76E6">
        <w:t>Je suis fier de dire que je n</w:t>
      </w:r>
      <w:r w:rsidRPr="00EA76E6">
        <w:t>’</w:t>
      </w:r>
      <w:r w:rsidR="00CA2403" w:rsidRPr="00EA76E6">
        <w:t>avais pas le moindre intérêt dans l</w:t>
      </w:r>
      <w:r w:rsidRPr="00EA76E6">
        <w:t>’</w:t>
      </w:r>
      <w:r w:rsidR="00CA2403" w:rsidRPr="00EA76E6">
        <w:t>affaire</w:t>
      </w:r>
      <w:r w:rsidRPr="00EA76E6">
        <w:t xml:space="preserve">. </w:t>
      </w:r>
      <w:r w:rsidR="00CA2403" w:rsidRPr="00EA76E6">
        <w:t>J</w:t>
      </w:r>
      <w:r w:rsidRPr="00EA76E6">
        <w:t>’</w:t>
      </w:r>
      <w:r w:rsidR="00CA2403" w:rsidRPr="00EA76E6">
        <w:t>agis entièrement sous l</w:t>
      </w:r>
      <w:r w:rsidRPr="00EA76E6">
        <w:t>’</w:t>
      </w:r>
      <w:r w:rsidR="00CA2403" w:rsidRPr="00EA76E6">
        <w:t>inspiration du droit public</w:t>
      </w:r>
      <w:r w:rsidRPr="00EA76E6">
        <w:t xml:space="preserve">. </w:t>
      </w:r>
      <w:r w:rsidR="00CA2403" w:rsidRPr="00EA76E6">
        <w:t>Je suis sûr</w:t>
      </w:r>
      <w:r w:rsidRPr="00EA76E6">
        <w:t xml:space="preserve">, </w:t>
      </w:r>
      <w:r w:rsidR="00CA2403" w:rsidRPr="00EA76E6">
        <w:t>par exemple</w:t>
      </w:r>
      <w:r w:rsidRPr="00EA76E6">
        <w:t xml:space="preserve">, </w:t>
      </w:r>
      <w:r w:rsidR="00CA2403" w:rsidRPr="00EA76E6">
        <w:t>que les voyous de Femworthy me brûleront en effigie ce soir</w:t>
      </w:r>
      <w:r w:rsidRPr="00EA76E6">
        <w:t xml:space="preserve">. </w:t>
      </w:r>
      <w:r w:rsidR="00CA2403" w:rsidRPr="00EA76E6">
        <w:t>La dernière fois qu</w:t>
      </w:r>
      <w:r w:rsidRPr="00EA76E6">
        <w:t>’</w:t>
      </w:r>
      <w:r w:rsidR="00CA2403" w:rsidRPr="00EA76E6">
        <w:t>ils le firent</w:t>
      </w:r>
      <w:r w:rsidRPr="00EA76E6">
        <w:t xml:space="preserve">, </w:t>
      </w:r>
      <w:r w:rsidR="00CA2403" w:rsidRPr="00EA76E6">
        <w:t>je déclarai à la police qu</w:t>
      </w:r>
      <w:r w:rsidRPr="00EA76E6">
        <w:t>’</w:t>
      </w:r>
      <w:r w:rsidR="00CA2403" w:rsidRPr="00EA76E6">
        <w:t>on devrait interdire ces exhibitions déplacées</w:t>
      </w:r>
      <w:r w:rsidRPr="00EA76E6">
        <w:t xml:space="preserve">. </w:t>
      </w:r>
      <w:r w:rsidR="00CA2403" w:rsidRPr="00EA76E6">
        <w:t>La police du comté</w:t>
      </w:r>
      <w:r w:rsidRPr="00EA76E6">
        <w:t xml:space="preserve">, </w:t>
      </w:r>
      <w:r w:rsidR="00CA2403" w:rsidRPr="00EA76E6">
        <w:t>mo</w:t>
      </w:r>
      <w:r w:rsidR="00CA2403" w:rsidRPr="00EA76E6">
        <w:t>n</w:t>
      </w:r>
      <w:r w:rsidR="00CA2403" w:rsidRPr="00EA76E6">
        <w:t>sieur</w:t>
      </w:r>
      <w:r w:rsidRPr="00EA76E6">
        <w:t xml:space="preserve">, </w:t>
      </w:r>
      <w:r w:rsidR="00CA2403" w:rsidRPr="00EA76E6">
        <w:t>est déplorable</w:t>
      </w:r>
      <w:r w:rsidRPr="00EA76E6">
        <w:t xml:space="preserve"> : </w:t>
      </w:r>
      <w:r w:rsidR="00CA2403" w:rsidRPr="00EA76E6">
        <w:t>elle ne m</w:t>
      </w:r>
      <w:r w:rsidRPr="00EA76E6">
        <w:t>’</w:t>
      </w:r>
      <w:r w:rsidR="00CA2403" w:rsidRPr="00EA76E6">
        <w:t>a pas accordé la protection à laquelle j</w:t>
      </w:r>
      <w:r w:rsidRPr="00EA76E6">
        <w:t>’</w:t>
      </w:r>
      <w:r w:rsidR="00CA2403" w:rsidRPr="00EA76E6">
        <w:t>ai droit</w:t>
      </w:r>
      <w:r w:rsidRPr="00EA76E6">
        <w:t xml:space="preserve">. </w:t>
      </w:r>
      <w:r w:rsidR="00CA2403" w:rsidRPr="00EA76E6">
        <w:t>L</w:t>
      </w:r>
      <w:r w:rsidRPr="00EA76E6">
        <w:t>’</w:t>
      </w:r>
      <w:r w:rsidR="00CA2403" w:rsidRPr="00EA76E6">
        <w:t xml:space="preserve">affaire Frankland </w:t>
      </w:r>
      <w:r w:rsidR="00CA2403" w:rsidRPr="00EA76E6">
        <w:lastRenderedPageBreak/>
        <w:t>contre la reine attirera l</w:t>
      </w:r>
      <w:r w:rsidRPr="00EA76E6">
        <w:t>’</w:t>
      </w:r>
      <w:r w:rsidR="00CA2403" w:rsidRPr="00EA76E6">
        <w:t>attention du public</w:t>
      </w:r>
      <w:r w:rsidRPr="00EA76E6">
        <w:t xml:space="preserve">. </w:t>
      </w:r>
      <w:r w:rsidR="00CA2403" w:rsidRPr="00EA76E6">
        <w:t>J</w:t>
      </w:r>
      <w:r w:rsidRPr="00EA76E6">
        <w:t>’</w:t>
      </w:r>
      <w:r w:rsidR="00CA2403" w:rsidRPr="00EA76E6">
        <w:t>ai dit à la police qu</w:t>
      </w:r>
      <w:r w:rsidRPr="00EA76E6">
        <w:t>’</w:t>
      </w:r>
      <w:r w:rsidR="00CA2403" w:rsidRPr="00EA76E6">
        <w:t>elle regretterait son manque d</w:t>
      </w:r>
      <w:r w:rsidRPr="00EA76E6">
        <w:t>’</w:t>
      </w:r>
      <w:r w:rsidR="00CA2403" w:rsidRPr="00EA76E6">
        <w:t>égards</w:t>
      </w:r>
      <w:r w:rsidRPr="00EA76E6">
        <w:t xml:space="preserve">, </w:t>
      </w:r>
      <w:r w:rsidR="00CA2403" w:rsidRPr="00EA76E6">
        <w:t>et déjà je tiens parole</w:t>
      </w:r>
      <w:r w:rsidRPr="00EA76E6">
        <w:t>.</w:t>
      </w:r>
    </w:p>
    <w:p w14:paraId="31FA020C" w14:textId="77586DEC" w:rsidR="00C646BA" w:rsidRPr="00EA76E6" w:rsidRDefault="00C646BA" w:rsidP="00C646BA">
      <w:r w:rsidRPr="00EA76E6">
        <w:t>— </w:t>
      </w:r>
      <w:r w:rsidR="00CA2403" w:rsidRPr="00EA76E6">
        <w:t>Comment cela</w:t>
      </w:r>
      <w:r w:rsidRPr="00EA76E6">
        <w:t> ? »</w:t>
      </w:r>
    </w:p>
    <w:p w14:paraId="34892D17" w14:textId="77777777" w:rsidR="00C646BA" w:rsidRPr="00EA76E6" w:rsidRDefault="00CA2403" w:rsidP="00C646BA">
      <w:r w:rsidRPr="00EA76E6">
        <w:t>Le vieil homme prit un air fin</w:t>
      </w:r>
      <w:r w:rsidR="00C646BA" w:rsidRPr="00EA76E6">
        <w:t>.</w:t>
      </w:r>
    </w:p>
    <w:p w14:paraId="05B050E0" w14:textId="762CECE6" w:rsidR="00C646BA" w:rsidRPr="00EA76E6" w:rsidRDefault="00C646BA" w:rsidP="00C646BA">
      <w:r w:rsidRPr="00EA76E6">
        <w:t>« </w:t>
      </w:r>
      <w:r w:rsidR="00CA2403" w:rsidRPr="00EA76E6">
        <w:t>Parce que je pourrais dire aux policiers ce qu</w:t>
      </w:r>
      <w:r w:rsidRPr="00EA76E6">
        <w:t>’</w:t>
      </w:r>
      <w:r w:rsidR="00CA2403" w:rsidRPr="00EA76E6">
        <w:t>ils meurent d</w:t>
      </w:r>
      <w:r w:rsidRPr="00EA76E6">
        <w:t>’</w:t>
      </w:r>
      <w:r w:rsidR="00CA2403" w:rsidRPr="00EA76E6">
        <w:t>envie de savoir</w:t>
      </w:r>
      <w:r w:rsidRPr="00EA76E6">
        <w:t xml:space="preserve"> ; </w:t>
      </w:r>
      <w:r w:rsidR="00CA2403" w:rsidRPr="00EA76E6">
        <w:t>mais pour rien au monde je n</w:t>
      </w:r>
      <w:r w:rsidRPr="00EA76E6">
        <w:t>’</w:t>
      </w:r>
      <w:r w:rsidR="00CA2403" w:rsidRPr="00EA76E6">
        <w:t>aiderais cette racaille</w:t>
      </w:r>
      <w:r w:rsidRPr="00EA76E6">
        <w:t>. »</w:t>
      </w:r>
    </w:p>
    <w:p w14:paraId="720D59AA" w14:textId="77777777" w:rsidR="00C646BA" w:rsidRPr="00EA76E6" w:rsidRDefault="00CA2403" w:rsidP="00C646BA">
      <w:r w:rsidRPr="00EA76E6">
        <w:t>J</w:t>
      </w:r>
      <w:r w:rsidR="00C646BA" w:rsidRPr="00EA76E6">
        <w:t>’</w:t>
      </w:r>
      <w:r w:rsidRPr="00EA76E6">
        <w:t>étais en train de chercher une excuse pour prendre congé</w:t>
      </w:r>
      <w:r w:rsidR="00C646BA" w:rsidRPr="00EA76E6">
        <w:t xml:space="preserve">, </w:t>
      </w:r>
      <w:r w:rsidRPr="00EA76E6">
        <w:t>mais j</w:t>
      </w:r>
      <w:r w:rsidR="00C646BA" w:rsidRPr="00EA76E6">
        <w:t>’</w:t>
      </w:r>
      <w:r w:rsidRPr="00EA76E6">
        <w:t>eus soudain envie d</w:t>
      </w:r>
      <w:r w:rsidR="00C646BA" w:rsidRPr="00EA76E6">
        <w:t>’</w:t>
      </w:r>
      <w:r w:rsidRPr="00EA76E6">
        <w:t>entendre la suite de ce bavardage</w:t>
      </w:r>
      <w:r w:rsidR="00C646BA" w:rsidRPr="00EA76E6">
        <w:t xml:space="preserve">. </w:t>
      </w:r>
      <w:r w:rsidRPr="00EA76E6">
        <w:t>Je connaissais trop la nature contrariante du vieux pêcheur pour oublier qu</w:t>
      </w:r>
      <w:r w:rsidR="00C646BA" w:rsidRPr="00EA76E6">
        <w:t>’</w:t>
      </w:r>
      <w:r w:rsidRPr="00EA76E6">
        <w:t>un signe d</w:t>
      </w:r>
      <w:r w:rsidR="00C646BA" w:rsidRPr="00EA76E6">
        <w:t>’</w:t>
      </w:r>
      <w:r w:rsidRPr="00EA76E6">
        <w:t>intérêt trop marqué arrêterait ses conf</w:t>
      </w:r>
      <w:r w:rsidRPr="00EA76E6">
        <w:t>i</w:t>
      </w:r>
      <w:r w:rsidRPr="00EA76E6">
        <w:t>dences</w:t>
      </w:r>
      <w:r w:rsidR="00C646BA" w:rsidRPr="00EA76E6">
        <w:t xml:space="preserve"> : </w:t>
      </w:r>
      <w:r w:rsidRPr="00EA76E6">
        <w:t>aussi je m</w:t>
      </w:r>
      <w:r w:rsidR="00C646BA" w:rsidRPr="00EA76E6">
        <w:t>’</w:t>
      </w:r>
      <w:r w:rsidRPr="00EA76E6">
        <w:t>efforçai à l</w:t>
      </w:r>
      <w:r w:rsidR="00C646BA" w:rsidRPr="00EA76E6">
        <w:t>’</w:t>
      </w:r>
      <w:r w:rsidRPr="00EA76E6">
        <w:t>indifférence</w:t>
      </w:r>
      <w:r w:rsidR="00C646BA" w:rsidRPr="00EA76E6">
        <w:t>.</w:t>
      </w:r>
    </w:p>
    <w:p w14:paraId="7A185EB8" w14:textId="77777777" w:rsidR="00C646BA" w:rsidRPr="00EA76E6" w:rsidRDefault="00C646BA" w:rsidP="00C646BA">
      <w:r w:rsidRPr="00EA76E6">
        <w:t>— </w:t>
      </w:r>
      <w:r w:rsidR="00CA2403" w:rsidRPr="00EA76E6">
        <w:t>Une affaire de braconnage</w:t>
      </w:r>
      <w:r w:rsidRPr="00EA76E6">
        <w:t xml:space="preserve"> ? </w:t>
      </w:r>
      <w:r w:rsidR="00CA2403" w:rsidRPr="00EA76E6">
        <w:t>fis-je</w:t>
      </w:r>
      <w:r w:rsidRPr="00EA76E6">
        <w:t>.</w:t>
      </w:r>
    </w:p>
    <w:p w14:paraId="03DD549C" w14:textId="0535C021" w:rsidR="00C646BA" w:rsidRPr="00EA76E6" w:rsidRDefault="00C646BA" w:rsidP="00C646BA">
      <w:r w:rsidRPr="00EA76E6">
        <w:t>— </w:t>
      </w:r>
      <w:r w:rsidR="00CA2403" w:rsidRPr="00EA76E6">
        <w:t>Ah</w:t>
      </w:r>
      <w:r w:rsidRPr="00EA76E6">
        <w:t xml:space="preserve"> ! </w:t>
      </w:r>
      <w:r w:rsidR="00CA2403" w:rsidRPr="00EA76E6">
        <w:t>ah</w:t>
      </w:r>
      <w:r w:rsidRPr="00EA76E6">
        <w:t xml:space="preserve"> ! </w:t>
      </w:r>
      <w:r w:rsidR="00CA2403" w:rsidRPr="00EA76E6">
        <w:t>mon garçon</w:t>
      </w:r>
      <w:r w:rsidRPr="00EA76E6">
        <w:t xml:space="preserve">, </w:t>
      </w:r>
      <w:r w:rsidR="00CA2403" w:rsidRPr="00EA76E6">
        <w:t>une affaire beaucoup plus impo</w:t>
      </w:r>
      <w:r w:rsidR="00CA2403" w:rsidRPr="00EA76E6">
        <w:t>r</w:t>
      </w:r>
      <w:r w:rsidR="00CA2403" w:rsidRPr="00EA76E6">
        <w:t>tante</w:t>
      </w:r>
      <w:r w:rsidRPr="00EA76E6">
        <w:t xml:space="preserve"> ! </w:t>
      </w:r>
      <w:r w:rsidR="00CA2403" w:rsidRPr="00EA76E6">
        <w:t>Tenez</w:t>
      </w:r>
      <w:r w:rsidRPr="00EA76E6">
        <w:t xml:space="preserve">, </w:t>
      </w:r>
      <w:r w:rsidR="00CA2403" w:rsidRPr="00EA76E6">
        <w:t>le forçat sur la lande</w:t>
      </w:r>
      <w:r w:rsidRPr="00EA76E6">
        <w:t>… »</w:t>
      </w:r>
    </w:p>
    <w:p w14:paraId="77ECD825" w14:textId="77777777" w:rsidR="00C646BA" w:rsidRPr="00EA76E6" w:rsidRDefault="00CA2403" w:rsidP="00C646BA">
      <w:r w:rsidRPr="00EA76E6">
        <w:t>Je sursautai</w:t>
      </w:r>
      <w:r w:rsidR="00C646BA" w:rsidRPr="00EA76E6">
        <w:t>.</w:t>
      </w:r>
    </w:p>
    <w:p w14:paraId="5CE64ECA" w14:textId="77777777" w:rsidR="00C646BA" w:rsidRPr="00EA76E6" w:rsidRDefault="00C646BA" w:rsidP="00C646BA">
      <w:r w:rsidRPr="00EA76E6">
        <w:t>« </w:t>
      </w:r>
      <w:r w:rsidR="00CA2403" w:rsidRPr="00EA76E6">
        <w:t>Vous ne prétendez pas connaître sa cachette</w:t>
      </w:r>
      <w:r w:rsidRPr="00EA76E6">
        <w:t> ?</w:t>
      </w:r>
    </w:p>
    <w:p w14:paraId="0BA1DCCA" w14:textId="542CFCAD" w:rsidR="00C646BA" w:rsidRPr="00EA76E6" w:rsidRDefault="00C646BA" w:rsidP="00C646BA">
      <w:r w:rsidRPr="00EA76E6">
        <w:t>— </w:t>
      </w:r>
      <w:r w:rsidR="00CA2403" w:rsidRPr="00EA76E6">
        <w:t>Je ne connais peut-être pas exactement sa cachette</w:t>
      </w:r>
      <w:r w:rsidRPr="00EA76E6">
        <w:t xml:space="preserve">, </w:t>
      </w:r>
      <w:r w:rsidR="00CA2403" w:rsidRPr="00EA76E6">
        <w:t>mais je suis sûr que je pourrais aider la police à lui mettre le grappin dessus</w:t>
      </w:r>
      <w:r w:rsidRPr="00EA76E6">
        <w:t xml:space="preserve">. </w:t>
      </w:r>
      <w:r w:rsidR="00CA2403" w:rsidRPr="00EA76E6">
        <w:t>N</w:t>
      </w:r>
      <w:r w:rsidRPr="00EA76E6">
        <w:t>’</w:t>
      </w:r>
      <w:r w:rsidR="00CA2403" w:rsidRPr="00EA76E6">
        <w:t>avez-vous jamais pensé que le meilleur moyen de l</w:t>
      </w:r>
      <w:r w:rsidRPr="00EA76E6">
        <w:t>’</w:t>
      </w:r>
      <w:r w:rsidR="00CA2403" w:rsidRPr="00EA76E6">
        <w:t>attraper</w:t>
      </w:r>
      <w:r w:rsidRPr="00EA76E6">
        <w:t xml:space="preserve">, </w:t>
      </w:r>
      <w:r w:rsidR="00CA2403" w:rsidRPr="00EA76E6">
        <w:t>consistait à découvrir où il se procurait des vivres</w:t>
      </w:r>
      <w:r w:rsidRPr="00EA76E6">
        <w:t xml:space="preserve">, </w:t>
      </w:r>
      <w:r w:rsidR="00CA2403" w:rsidRPr="00EA76E6">
        <w:t>et à le pister</w:t>
      </w:r>
      <w:r w:rsidRPr="00EA76E6">
        <w:t xml:space="preserve">, </w:t>
      </w:r>
      <w:r w:rsidR="00CA2403" w:rsidRPr="00EA76E6">
        <w:t>à partir de là</w:t>
      </w:r>
      <w:r w:rsidRPr="00EA76E6">
        <w:t> ? »</w:t>
      </w:r>
    </w:p>
    <w:p w14:paraId="0CB9E6C0" w14:textId="77777777" w:rsidR="00C646BA" w:rsidRPr="00EA76E6" w:rsidRDefault="00CA2403" w:rsidP="00C646BA">
      <w:r w:rsidRPr="00EA76E6">
        <w:t>Il paraissait se rapprocher très désagréablement de la vér</w:t>
      </w:r>
      <w:r w:rsidRPr="00EA76E6">
        <w:t>i</w:t>
      </w:r>
      <w:r w:rsidRPr="00EA76E6">
        <w:t>té</w:t>
      </w:r>
      <w:r w:rsidR="00C646BA" w:rsidRPr="00EA76E6">
        <w:t>.</w:t>
      </w:r>
    </w:p>
    <w:p w14:paraId="78F6E132" w14:textId="77777777" w:rsidR="00C646BA" w:rsidRPr="00EA76E6" w:rsidRDefault="00C646BA" w:rsidP="00C646BA">
      <w:r w:rsidRPr="00EA76E6">
        <w:t>« </w:t>
      </w:r>
      <w:r w:rsidR="00CA2403" w:rsidRPr="00EA76E6">
        <w:t>Sans doute</w:t>
      </w:r>
      <w:r w:rsidRPr="00EA76E6">
        <w:t xml:space="preserve">, </w:t>
      </w:r>
      <w:r w:rsidR="00CA2403" w:rsidRPr="00EA76E6">
        <w:t>répondis-je</w:t>
      </w:r>
      <w:r w:rsidRPr="00EA76E6">
        <w:t xml:space="preserve">. </w:t>
      </w:r>
      <w:r w:rsidR="00CA2403" w:rsidRPr="00EA76E6">
        <w:t>Mais comment savez-vous qu</w:t>
      </w:r>
      <w:r w:rsidRPr="00EA76E6">
        <w:t>’</w:t>
      </w:r>
      <w:r w:rsidR="00CA2403" w:rsidRPr="00EA76E6">
        <w:t>il est quelque part sur la lande</w:t>
      </w:r>
      <w:r w:rsidRPr="00EA76E6">
        <w:t> ?</w:t>
      </w:r>
    </w:p>
    <w:p w14:paraId="3DDDE418" w14:textId="52D60E7E" w:rsidR="00C646BA" w:rsidRPr="00EA76E6" w:rsidRDefault="00C646BA" w:rsidP="00C646BA">
      <w:r w:rsidRPr="00EA76E6">
        <w:lastRenderedPageBreak/>
        <w:t>— </w:t>
      </w:r>
      <w:r w:rsidR="00CA2403" w:rsidRPr="00EA76E6">
        <w:t>Je le sais parce que j</w:t>
      </w:r>
      <w:r w:rsidRPr="00EA76E6">
        <w:t>’</w:t>
      </w:r>
      <w:r w:rsidR="00CA2403" w:rsidRPr="00EA76E6">
        <w:t>ai vu de mes propres yeux le mess</w:t>
      </w:r>
      <w:r w:rsidR="00CA2403" w:rsidRPr="00EA76E6">
        <w:t>a</w:t>
      </w:r>
      <w:r w:rsidR="00CA2403" w:rsidRPr="00EA76E6">
        <w:t>ger qui lui apporte de la nourriture</w:t>
      </w:r>
      <w:r w:rsidRPr="00EA76E6">
        <w:t>. »</w:t>
      </w:r>
    </w:p>
    <w:p w14:paraId="16B9138E" w14:textId="77777777" w:rsidR="00C646BA" w:rsidRPr="00EA76E6" w:rsidRDefault="00CA2403" w:rsidP="00C646BA">
      <w:r w:rsidRPr="00EA76E6">
        <w:t>J</w:t>
      </w:r>
      <w:r w:rsidR="00C646BA" w:rsidRPr="00EA76E6">
        <w:t>’</w:t>
      </w:r>
      <w:r w:rsidRPr="00EA76E6">
        <w:t>eus pitié de Barrymore</w:t>
      </w:r>
      <w:r w:rsidR="00C646BA" w:rsidRPr="00EA76E6">
        <w:t xml:space="preserve">. </w:t>
      </w:r>
      <w:r w:rsidRPr="00EA76E6">
        <w:t>C</w:t>
      </w:r>
      <w:r w:rsidR="00C646BA" w:rsidRPr="00EA76E6">
        <w:t>’</w:t>
      </w:r>
      <w:r w:rsidRPr="00EA76E6">
        <w:t>était grave de tomber au po</w:t>
      </w:r>
      <w:r w:rsidRPr="00EA76E6">
        <w:t>u</w:t>
      </w:r>
      <w:r w:rsidRPr="00EA76E6">
        <w:t>voir de ce vieux touche-à-tout</w:t>
      </w:r>
      <w:r w:rsidR="00C646BA" w:rsidRPr="00EA76E6">
        <w:t xml:space="preserve"> ! </w:t>
      </w:r>
      <w:r w:rsidRPr="00EA76E6">
        <w:t>Mais la phrase suivante me so</w:t>
      </w:r>
      <w:r w:rsidRPr="00EA76E6">
        <w:t>u</w:t>
      </w:r>
      <w:r w:rsidRPr="00EA76E6">
        <w:t>lagea</w:t>
      </w:r>
      <w:r w:rsidR="00C646BA" w:rsidRPr="00EA76E6">
        <w:t>.</w:t>
      </w:r>
    </w:p>
    <w:p w14:paraId="226B6CB1" w14:textId="322A2ACF" w:rsidR="00C646BA" w:rsidRPr="00EA76E6" w:rsidRDefault="00C646BA" w:rsidP="00C646BA">
      <w:r w:rsidRPr="00EA76E6">
        <w:t>« </w:t>
      </w:r>
      <w:r w:rsidR="00CA2403" w:rsidRPr="00EA76E6">
        <w:t>Vous serez bien étonné si je vous dis que c</w:t>
      </w:r>
      <w:r w:rsidRPr="00EA76E6">
        <w:t>’</w:t>
      </w:r>
      <w:r w:rsidR="00CA2403" w:rsidRPr="00EA76E6">
        <w:t>est un enfant qui lui apporte ses provisions</w:t>
      </w:r>
      <w:r w:rsidRPr="00EA76E6">
        <w:t xml:space="preserve">. </w:t>
      </w:r>
      <w:r w:rsidR="00CA2403" w:rsidRPr="00EA76E6">
        <w:t>Je le vois passer chaque jour</w:t>
      </w:r>
      <w:r w:rsidRPr="00EA76E6">
        <w:t xml:space="preserve">, </w:t>
      </w:r>
      <w:r w:rsidR="00CA2403" w:rsidRPr="00EA76E6">
        <w:t>grâce à mon télescope sur le toit</w:t>
      </w:r>
      <w:r w:rsidRPr="00EA76E6">
        <w:t xml:space="preserve">. </w:t>
      </w:r>
      <w:r w:rsidR="00CA2403" w:rsidRPr="00EA76E6">
        <w:t>Il suit le même sentier</w:t>
      </w:r>
      <w:r w:rsidRPr="00EA76E6">
        <w:t xml:space="preserve">, </w:t>
      </w:r>
      <w:r w:rsidR="00CA2403" w:rsidRPr="00EA76E6">
        <w:t>à la même heure</w:t>
      </w:r>
      <w:r w:rsidRPr="00EA76E6">
        <w:t xml:space="preserve"> ; </w:t>
      </w:r>
      <w:r w:rsidR="00CA2403" w:rsidRPr="00EA76E6">
        <w:t>et auprès de qui se rendrait-il sinon du forçat</w:t>
      </w:r>
      <w:r w:rsidRPr="00EA76E6">
        <w:t> ? »</w:t>
      </w:r>
    </w:p>
    <w:p w14:paraId="29876B68" w14:textId="77777777" w:rsidR="00C646BA" w:rsidRPr="00EA76E6" w:rsidRDefault="00CA2403" w:rsidP="00C646BA">
      <w:r w:rsidRPr="00EA76E6">
        <w:t>La chance me souriait</w:t>
      </w:r>
      <w:r w:rsidR="00C646BA" w:rsidRPr="00EA76E6">
        <w:t xml:space="preserve"> ! </w:t>
      </w:r>
      <w:r w:rsidRPr="00EA76E6">
        <w:t>Mais je me gardai bien de manife</w:t>
      </w:r>
      <w:r w:rsidRPr="00EA76E6">
        <w:t>s</w:t>
      </w:r>
      <w:r w:rsidRPr="00EA76E6">
        <w:t>ter le moindre intérêt</w:t>
      </w:r>
      <w:r w:rsidR="00C646BA" w:rsidRPr="00EA76E6">
        <w:t xml:space="preserve">. </w:t>
      </w:r>
      <w:r w:rsidRPr="00EA76E6">
        <w:t>Un enfant</w:t>
      </w:r>
      <w:r w:rsidR="00C646BA" w:rsidRPr="00EA76E6">
        <w:t xml:space="preserve"> ! </w:t>
      </w:r>
      <w:r w:rsidRPr="00EA76E6">
        <w:t>Barrymore m</w:t>
      </w:r>
      <w:r w:rsidR="00C646BA" w:rsidRPr="00EA76E6">
        <w:t>’</w:t>
      </w:r>
      <w:r w:rsidRPr="00EA76E6">
        <w:t>avait dit que notre inconnu était ravitaillé par un jeune garçon</w:t>
      </w:r>
      <w:r w:rsidR="00C646BA" w:rsidRPr="00EA76E6">
        <w:t xml:space="preserve">. </w:t>
      </w:r>
      <w:r w:rsidRPr="00EA76E6">
        <w:t>C</w:t>
      </w:r>
      <w:r w:rsidR="00C646BA" w:rsidRPr="00EA76E6">
        <w:t>’</w:t>
      </w:r>
      <w:r w:rsidRPr="00EA76E6">
        <w:t>était donc cette piste</w:t>
      </w:r>
      <w:r w:rsidR="00C646BA" w:rsidRPr="00EA76E6">
        <w:t xml:space="preserve">, </w:t>
      </w:r>
      <w:r w:rsidRPr="00EA76E6">
        <w:t>et non celle du forçat</w:t>
      </w:r>
      <w:r w:rsidR="00C646BA" w:rsidRPr="00EA76E6">
        <w:t xml:space="preserve">, </w:t>
      </w:r>
      <w:r w:rsidRPr="00EA76E6">
        <w:t>que surveillait Frankland</w:t>
      </w:r>
      <w:r w:rsidR="00C646BA" w:rsidRPr="00EA76E6">
        <w:t xml:space="preserve">. </w:t>
      </w:r>
      <w:r w:rsidRPr="00EA76E6">
        <w:t>Si je pouvais être mis dans le secret du télescope</w:t>
      </w:r>
      <w:r w:rsidR="00C646BA" w:rsidRPr="00EA76E6">
        <w:t xml:space="preserve">, </w:t>
      </w:r>
      <w:r w:rsidRPr="00EA76E6">
        <w:t>une chasse pénible et longue me serait épargnée</w:t>
      </w:r>
      <w:r w:rsidR="00C646BA" w:rsidRPr="00EA76E6">
        <w:t xml:space="preserve">. </w:t>
      </w:r>
      <w:r w:rsidRPr="00EA76E6">
        <w:t>L</w:t>
      </w:r>
      <w:r w:rsidR="00C646BA" w:rsidRPr="00EA76E6">
        <w:t>’</w:t>
      </w:r>
      <w:r w:rsidRPr="00EA76E6">
        <w:t>incrédulité et l</w:t>
      </w:r>
      <w:r w:rsidR="00C646BA" w:rsidRPr="00EA76E6">
        <w:t>’</w:t>
      </w:r>
      <w:r w:rsidRPr="00EA76E6">
        <w:t>indifférence d</w:t>
      </w:r>
      <w:r w:rsidRPr="00EA76E6">
        <w:t>e</w:t>
      </w:r>
      <w:r w:rsidRPr="00EA76E6">
        <w:t>meuraient mes atouts majeurs</w:t>
      </w:r>
      <w:r w:rsidR="00C646BA" w:rsidRPr="00EA76E6">
        <w:t>.</w:t>
      </w:r>
    </w:p>
    <w:p w14:paraId="16EBDF72" w14:textId="77777777" w:rsidR="00C646BA" w:rsidRPr="00EA76E6" w:rsidRDefault="00C646BA" w:rsidP="00C646BA">
      <w:r w:rsidRPr="00EA76E6">
        <w:t>« </w:t>
      </w:r>
      <w:r w:rsidR="00CA2403" w:rsidRPr="00EA76E6">
        <w:t>Cet enfant doit plutôt être le fils d</w:t>
      </w:r>
      <w:r w:rsidRPr="00EA76E6">
        <w:t>’</w:t>
      </w:r>
      <w:r w:rsidR="00CA2403" w:rsidRPr="00EA76E6">
        <w:t>un fermier des env</w:t>
      </w:r>
      <w:r w:rsidR="00CA2403" w:rsidRPr="00EA76E6">
        <w:t>i</w:t>
      </w:r>
      <w:r w:rsidR="00CA2403" w:rsidRPr="00EA76E6">
        <w:t>rons qui apporte à son père le repas de midi</w:t>
      </w:r>
      <w:r w:rsidRPr="00EA76E6">
        <w:t xml:space="preserve"> ; </w:t>
      </w:r>
      <w:r w:rsidR="00CA2403" w:rsidRPr="00EA76E6">
        <w:t>vous ne croyez pas</w:t>
      </w:r>
      <w:r w:rsidRPr="00EA76E6">
        <w:t> ? »</w:t>
      </w:r>
      <w:r w:rsidR="00CA2403" w:rsidRPr="00EA76E6">
        <w:t xml:space="preserve"> La moindre contradiction faisait exploser le vieil aut</w:t>
      </w:r>
      <w:r w:rsidR="00CA2403" w:rsidRPr="00EA76E6">
        <w:t>o</w:t>
      </w:r>
      <w:r w:rsidR="00CA2403" w:rsidRPr="00EA76E6">
        <w:t>crate</w:t>
      </w:r>
      <w:r w:rsidRPr="00EA76E6">
        <w:t xml:space="preserve">. </w:t>
      </w:r>
      <w:r w:rsidR="00CA2403" w:rsidRPr="00EA76E6">
        <w:t>Il me jeta un regard venimeux et ses favoris se hérissèrent comme le poil d</w:t>
      </w:r>
      <w:r w:rsidRPr="00EA76E6">
        <w:t>’</w:t>
      </w:r>
      <w:r w:rsidR="00CA2403" w:rsidRPr="00EA76E6">
        <w:t>un chat en colère</w:t>
      </w:r>
      <w:r w:rsidRPr="00EA76E6">
        <w:t>.</w:t>
      </w:r>
    </w:p>
    <w:p w14:paraId="6464162D" w14:textId="4B304C4C" w:rsidR="00C646BA" w:rsidRPr="00EA76E6" w:rsidRDefault="00C646BA" w:rsidP="00C646BA">
      <w:r w:rsidRPr="00EA76E6">
        <w:t>« </w:t>
      </w:r>
      <w:r w:rsidR="00CA2403" w:rsidRPr="00EA76E6">
        <w:t>Vraiment</w:t>
      </w:r>
      <w:r w:rsidRPr="00EA76E6">
        <w:t xml:space="preserve">, </w:t>
      </w:r>
      <w:r w:rsidR="00CA2403" w:rsidRPr="00EA76E6">
        <w:t>monsieur</w:t>
      </w:r>
      <w:r w:rsidRPr="00EA76E6">
        <w:t xml:space="preserve"> ? </w:t>
      </w:r>
      <w:r w:rsidR="00CA2403" w:rsidRPr="00EA76E6">
        <w:t>me dit-il en me montrant la lande</w:t>
      </w:r>
      <w:r w:rsidRPr="00EA76E6">
        <w:t xml:space="preserve">. </w:t>
      </w:r>
      <w:r w:rsidR="00CA2403" w:rsidRPr="00EA76E6">
        <w:t>Voyez-vous le pic noir là-bas</w:t>
      </w:r>
      <w:r w:rsidRPr="00EA76E6">
        <w:t xml:space="preserve"> ? </w:t>
      </w:r>
      <w:r w:rsidR="00CA2403" w:rsidRPr="00EA76E6">
        <w:t>Bon</w:t>
      </w:r>
      <w:r w:rsidRPr="00EA76E6">
        <w:t xml:space="preserve">. </w:t>
      </w:r>
      <w:r w:rsidR="00CA2403" w:rsidRPr="00EA76E6">
        <w:t>Voyez-vous la petite colline coiffée d</w:t>
      </w:r>
      <w:r w:rsidRPr="00EA76E6">
        <w:t>’</w:t>
      </w:r>
      <w:r w:rsidR="00CA2403" w:rsidRPr="00EA76E6">
        <w:t>un roncier derrière le pic</w:t>
      </w:r>
      <w:r w:rsidRPr="00EA76E6">
        <w:t xml:space="preserve"> ? </w:t>
      </w:r>
      <w:r w:rsidR="00CA2403" w:rsidRPr="00EA76E6">
        <w:t>C</w:t>
      </w:r>
      <w:r w:rsidRPr="00EA76E6">
        <w:t>’</w:t>
      </w:r>
      <w:r w:rsidR="00CA2403" w:rsidRPr="00EA76E6">
        <w:t>est l</w:t>
      </w:r>
      <w:r w:rsidRPr="00EA76E6">
        <w:t>’</w:t>
      </w:r>
      <w:r w:rsidR="00CA2403" w:rsidRPr="00EA76E6">
        <w:t>endroit le plus pie</w:t>
      </w:r>
      <w:r w:rsidR="00CA2403" w:rsidRPr="00EA76E6">
        <w:t>r</w:t>
      </w:r>
      <w:r w:rsidR="00CA2403" w:rsidRPr="00EA76E6">
        <w:t>reux de la lande</w:t>
      </w:r>
      <w:r w:rsidRPr="00EA76E6">
        <w:t xml:space="preserve">. </w:t>
      </w:r>
      <w:r w:rsidR="00CA2403" w:rsidRPr="00EA76E6">
        <w:t>Est-ce là qu</w:t>
      </w:r>
      <w:r w:rsidRPr="00EA76E6">
        <w:t>’</w:t>
      </w:r>
      <w:r w:rsidR="00CA2403" w:rsidRPr="00EA76E6">
        <w:t>un berger ferait paître son tro</w:t>
      </w:r>
      <w:r w:rsidR="00CA2403" w:rsidRPr="00EA76E6">
        <w:t>u</w:t>
      </w:r>
      <w:r w:rsidR="00CA2403" w:rsidRPr="00EA76E6">
        <w:t>peau</w:t>
      </w:r>
      <w:r w:rsidRPr="00EA76E6">
        <w:t xml:space="preserve"> ? </w:t>
      </w:r>
      <w:r w:rsidR="00CA2403" w:rsidRPr="00EA76E6">
        <w:t>Votre supposition</w:t>
      </w:r>
      <w:r w:rsidRPr="00EA76E6">
        <w:t xml:space="preserve">, </w:t>
      </w:r>
      <w:r w:rsidR="00CA2403" w:rsidRPr="00EA76E6">
        <w:t>monsieur</w:t>
      </w:r>
      <w:r w:rsidRPr="00EA76E6">
        <w:t xml:space="preserve">, </w:t>
      </w:r>
      <w:r w:rsidR="00CA2403" w:rsidRPr="00EA76E6">
        <w:t>est idiote</w:t>
      </w:r>
      <w:r w:rsidRPr="00EA76E6">
        <w:t> ! »</w:t>
      </w:r>
    </w:p>
    <w:p w14:paraId="665A466B" w14:textId="77777777" w:rsidR="00C646BA" w:rsidRPr="00EA76E6" w:rsidRDefault="00CA2403" w:rsidP="00C646BA">
      <w:r w:rsidRPr="00EA76E6">
        <w:t>Je me bornai à répondre que j</w:t>
      </w:r>
      <w:r w:rsidR="00C646BA" w:rsidRPr="00EA76E6">
        <w:t>’</w:t>
      </w:r>
      <w:r w:rsidRPr="00EA76E6">
        <w:t>avais parlé sans connaître les faits</w:t>
      </w:r>
      <w:r w:rsidR="00C646BA" w:rsidRPr="00EA76E6">
        <w:t xml:space="preserve">. </w:t>
      </w:r>
      <w:r w:rsidRPr="00EA76E6">
        <w:t>Cette apparente soumission plut au vieux bonhomme</w:t>
      </w:r>
      <w:r w:rsidR="00C646BA" w:rsidRPr="00EA76E6">
        <w:t xml:space="preserve">, </w:t>
      </w:r>
      <w:r w:rsidRPr="00EA76E6">
        <w:t>qui se laissa aller à d</w:t>
      </w:r>
      <w:r w:rsidR="00C646BA" w:rsidRPr="00EA76E6">
        <w:t>’</w:t>
      </w:r>
      <w:r w:rsidRPr="00EA76E6">
        <w:t>autres confidences</w:t>
      </w:r>
      <w:r w:rsidR="00C646BA" w:rsidRPr="00EA76E6">
        <w:t>…</w:t>
      </w:r>
    </w:p>
    <w:p w14:paraId="4FFC0A35" w14:textId="71E7D81A" w:rsidR="00C646BA" w:rsidRPr="00EA76E6" w:rsidRDefault="00C646BA" w:rsidP="00C646BA">
      <w:r w:rsidRPr="00EA76E6">
        <w:lastRenderedPageBreak/>
        <w:t>« </w:t>
      </w:r>
      <w:r w:rsidR="00CA2403" w:rsidRPr="00EA76E6">
        <w:t>Vous pouvez être sûr</w:t>
      </w:r>
      <w:r w:rsidRPr="00EA76E6">
        <w:t xml:space="preserve">, </w:t>
      </w:r>
      <w:r w:rsidR="00CA2403" w:rsidRPr="00EA76E6">
        <w:t>monsieur</w:t>
      </w:r>
      <w:r w:rsidRPr="00EA76E6">
        <w:t xml:space="preserve">, </w:t>
      </w:r>
      <w:r w:rsidR="00CA2403" w:rsidRPr="00EA76E6">
        <w:t>que mon opinion repose sur des bases solides</w:t>
      </w:r>
      <w:r w:rsidRPr="00EA76E6">
        <w:t xml:space="preserve">. </w:t>
      </w:r>
      <w:r w:rsidR="00CA2403" w:rsidRPr="00EA76E6">
        <w:t>J</w:t>
      </w:r>
      <w:r w:rsidRPr="00EA76E6">
        <w:t>’</w:t>
      </w:r>
      <w:r w:rsidR="00CA2403" w:rsidRPr="00EA76E6">
        <w:t>ai vu et revu l</w:t>
      </w:r>
      <w:r w:rsidRPr="00EA76E6">
        <w:t>’</w:t>
      </w:r>
      <w:r w:rsidR="00CA2403" w:rsidRPr="00EA76E6">
        <w:t>enfant avec son paquet</w:t>
      </w:r>
      <w:r w:rsidRPr="00EA76E6">
        <w:t xml:space="preserve">. </w:t>
      </w:r>
      <w:r w:rsidR="00CA2403" w:rsidRPr="00EA76E6">
        <w:t>Chaque jour</w:t>
      </w:r>
      <w:r w:rsidRPr="00EA76E6">
        <w:t xml:space="preserve">, </w:t>
      </w:r>
      <w:r w:rsidR="00CA2403" w:rsidRPr="00EA76E6">
        <w:t>parfois à deux reprises dans la journée</w:t>
      </w:r>
      <w:r w:rsidRPr="00EA76E6">
        <w:t xml:space="preserve">, </w:t>
      </w:r>
      <w:r w:rsidR="00CA2403" w:rsidRPr="00EA76E6">
        <w:t>j</w:t>
      </w:r>
      <w:r w:rsidRPr="00EA76E6">
        <w:t>’</w:t>
      </w:r>
      <w:r w:rsidR="00CA2403" w:rsidRPr="00EA76E6">
        <w:t>ai été c</w:t>
      </w:r>
      <w:r w:rsidR="00CA2403" w:rsidRPr="00EA76E6">
        <w:t>a</w:t>
      </w:r>
      <w:r w:rsidR="00CA2403" w:rsidRPr="00EA76E6">
        <w:t>pable</w:t>
      </w:r>
      <w:r w:rsidRPr="00EA76E6">
        <w:t xml:space="preserve">… </w:t>
      </w:r>
      <w:r w:rsidR="00CA2403" w:rsidRPr="00EA76E6">
        <w:t>Mais attendez</w:t>
      </w:r>
      <w:r w:rsidR="00754C11" w:rsidRPr="00EA76E6">
        <w:t xml:space="preserve"> </w:t>
      </w:r>
      <w:r w:rsidR="00CA2403" w:rsidRPr="00EA76E6">
        <w:t>donc</w:t>
      </w:r>
      <w:r w:rsidRPr="00EA76E6">
        <w:t xml:space="preserve">, </w:t>
      </w:r>
      <w:r w:rsidR="00CA2403" w:rsidRPr="00EA76E6">
        <w:t>docteur Watson</w:t>
      </w:r>
      <w:r w:rsidRPr="00EA76E6">
        <w:t xml:space="preserve"> ! </w:t>
      </w:r>
      <w:r w:rsidR="00CA2403" w:rsidRPr="00EA76E6">
        <w:t>Mes yeux me trompent-ils</w:t>
      </w:r>
      <w:r w:rsidRPr="00EA76E6">
        <w:t xml:space="preserve">, </w:t>
      </w:r>
      <w:r w:rsidR="00CA2403" w:rsidRPr="00EA76E6">
        <w:t>ou bien quelque chose ne se déplace-t-il point sur le flanc de la colline</w:t>
      </w:r>
      <w:r w:rsidRPr="00EA76E6">
        <w:t> ? »</w:t>
      </w:r>
    </w:p>
    <w:p w14:paraId="7D8447F9" w14:textId="77777777" w:rsidR="00C646BA" w:rsidRPr="00EA76E6" w:rsidRDefault="00CA2403" w:rsidP="00C646BA">
      <w:r w:rsidRPr="00EA76E6">
        <w:t>La distance était de plusieurs kilomètres</w:t>
      </w:r>
      <w:r w:rsidR="00C646BA" w:rsidRPr="00EA76E6">
        <w:t xml:space="preserve">, </w:t>
      </w:r>
      <w:r w:rsidRPr="00EA76E6">
        <w:t>mais distinct</w:t>
      </w:r>
      <w:r w:rsidRPr="00EA76E6">
        <w:t>e</w:t>
      </w:r>
      <w:r w:rsidRPr="00EA76E6">
        <w:t>ment je pus voir un petit point noir contre le gris et le vert</w:t>
      </w:r>
      <w:r w:rsidR="00C646BA" w:rsidRPr="00EA76E6">
        <w:t>.</w:t>
      </w:r>
    </w:p>
    <w:p w14:paraId="15D21D12" w14:textId="304C6325" w:rsidR="00C646BA" w:rsidRPr="00EA76E6" w:rsidRDefault="00C646BA" w:rsidP="00C646BA">
      <w:r w:rsidRPr="00EA76E6">
        <w:t>« </w:t>
      </w:r>
      <w:r w:rsidR="00CA2403" w:rsidRPr="00EA76E6">
        <w:t>Venez</w:t>
      </w:r>
      <w:r w:rsidRPr="00EA76E6">
        <w:t xml:space="preserve">, </w:t>
      </w:r>
      <w:r w:rsidR="00CA2403" w:rsidRPr="00EA76E6">
        <w:t>monsieur</w:t>
      </w:r>
      <w:r w:rsidRPr="00EA76E6">
        <w:t xml:space="preserve"> ! </w:t>
      </w:r>
      <w:r w:rsidR="00CA2403" w:rsidRPr="00EA76E6">
        <w:t>cria Frankland en se précipitant dans l</w:t>
      </w:r>
      <w:r w:rsidRPr="00EA76E6">
        <w:t>’</w:t>
      </w:r>
      <w:r w:rsidR="00CA2403" w:rsidRPr="00EA76E6">
        <w:t>escalier</w:t>
      </w:r>
      <w:r w:rsidRPr="00EA76E6">
        <w:t xml:space="preserve">. </w:t>
      </w:r>
      <w:r w:rsidR="00CA2403" w:rsidRPr="00EA76E6">
        <w:t>Vous ve</w:t>
      </w:r>
      <w:r w:rsidR="00A3702F" w:rsidRPr="00EA76E6">
        <w:t>rr</w:t>
      </w:r>
      <w:r w:rsidR="00CA2403" w:rsidRPr="00EA76E6">
        <w:t>ez de vos propres yeux et vous jugerez par vous-même</w:t>
      </w:r>
      <w:r w:rsidRPr="00EA76E6">
        <w:t> ! »</w:t>
      </w:r>
    </w:p>
    <w:p w14:paraId="2010111D" w14:textId="77777777" w:rsidR="00C646BA" w:rsidRPr="00EA76E6" w:rsidRDefault="00CA2403" w:rsidP="00C646BA">
      <w:r w:rsidRPr="00EA76E6">
        <w:t>Le télescope</w:t>
      </w:r>
      <w:r w:rsidR="00C646BA" w:rsidRPr="00EA76E6">
        <w:t xml:space="preserve">, </w:t>
      </w:r>
      <w:r w:rsidRPr="00EA76E6">
        <w:t>formidable instrument monté sur un trépied</w:t>
      </w:r>
      <w:r w:rsidR="00C646BA" w:rsidRPr="00EA76E6">
        <w:t xml:space="preserve">, </w:t>
      </w:r>
      <w:r w:rsidRPr="00EA76E6">
        <w:t>dressait sa lunette sur le toit plat de la maison</w:t>
      </w:r>
      <w:r w:rsidR="00C646BA" w:rsidRPr="00EA76E6">
        <w:t xml:space="preserve">. </w:t>
      </w:r>
      <w:r w:rsidRPr="00EA76E6">
        <w:t>Frankland colla son œil contre le viseur et poussa un petit cri de plaisir</w:t>
      </w:r>
      <w:r w:rsidR="00C646BA" w:rsidRPr="00EA76E6">
        <w:t>.</w:t>
      </w:r>
    </w:p>
    <w:p w14:paraId="51438860" w14:textId="56CA0AE0" w:rsidR="00C646BA" w:rsidRPr="00EA76E6" w:rsidRDefault="00C646BA" w:rsidP="00C646BA">
      <w:r w:rsidRPr="00EA76E6">
        <w:t>« </w:t>
      </w:r>
      <w:r w:rsidR="00CA2403" w:rsidRPr="00EA76E6">
        <w:t>Vite</w:t>
      </w:r>
      <w:r w:rsidRPr="00EA76E6">
        <w:t xml:space="preserve">, </w:t>
      </w:r>
      <w:r w:rsidR="00CA2403" w:rsidRPr="00EA76E6">
        <w:t>docteur Watson</w:t>
      </w:r>
      <w:r w:rsidRPr="00EA76E6">
        <w:t xml:space="preserve">, </w:t>
      </w:r>
      <w:r w:rsidR="00CA2403" w:rsidRPr="00EA76E6">
        <w:t>vite</w:t>
      </w:r>
      <w:r w:rsidRPr="00EA76E6">
        <w:t xml:space="preserve"> ! </w:t>
      </w:r>
      <w:r w:rsidR="00CA2403" w:rsidRPr="00EA76E6">
        <w:t>Avant qu</w:t>
      </w:r>
      <w:r w:rsidRPr="00EA76E6">
        <w:t>’</w:t>
      </w:r>
      <w:r w:rsidR="00CA2403" w:rsidRPr="00EA76E6">
        <w:t>il soit de l</w:t>
      </w:r>
      <w:r w:rsidRPr="00EA76E6">
        <w:t>’</w:t>
      </w:r>
      <w:r w:rsidR="00CA2403" w:rsidRPr="00EA76E6">
        <w:t>autre côté de la colline</w:t>
      </w:r>
      <w:r w:rsidRPr="00EA76E6">
        <w:t>… »</w:t>
      </w:r>
    </w:p>
    <w:p w14:paraId="31870A60" w14:textId="77777777" w:rsidR="00C646BA" w:rsidRPr="00EA76E6" w:rsidRDefault="00CA2403" w:rsidP="00C646BA">
      <w:r w:rsidRPr="00EA76E6">
        <w:t>C</w:t>
      </w:r>
      <w:r w:rsidR="00C646BA" w:rsidRPr="00EA76E6">
        <w:t>’</w:t>
      </w:r>
      <w:r w:rsidRPr="00EA76E6">
        <w:t>était lui</w:t>
      </w:r>
      <w:r w:rsidR="00C646BA" w:rsidRPr="00EA76E6">
        <w:t xml:space="preserve">, </w:t>
      </w:r>
      <w:r w:rsidRPr="00EA76E6">
        <w:t>sans aucun doute</w:t>
      </w:r>
      <w:r w:rsidR="00C646BA" w:rsidRPr="00EA76E6">
        <w:t xml:space="preserve"> : </w:t>
      </w:r>
      <w:r w:rsidRPr="00EA76E6">
        <w:t>un jeune garçon</w:t>
      </w:r>
      <w:r w:rsidR="00C646BA" w:rsidRPr="00EA76E6">
        <w:t xml:space="preserve">, </w:t>
      </w:r>
      <w:r w:rsidRPr="00EA76E6">
        <w:t>avec un p</w:t>
      </w:r>
      <w:r w:rsidRPr="00EA76E6">
        <w:t>e</w:t>
      </w:r>
      <w:r w:rsidRPr="00EA76E6">
        <w:t>tit ballot sur l</w:t>
      </w:r>
      <w:r w:rsidR="00C646BA" w:rsidRPr="00EA76E6">
        <w:t>’</w:t>
      </w:r>
      <w:r w:rsidRPr="00EA76E6">
        <w:t>épaule</w:t>
      </w:r>
      <w:r w:rsidR="00C646BA" w:rsidRPr="00EA76E6">
        <w:t xml:space="preserve">, </w:t>
      </w:r>
      <w:r w:rsidRPr="00EA76E6">
        <w:t>gravissait lentement la colline</w:t>
      </w:r>
      <w:r w:rsidR="00C646BA" w:rsidRPr="00EA76E6">
        <w:t xml:space="preserve">. </w:t>
      </w:r>
      <w:r w:rsidRPr="00EA76E6">
        <w:t>Quand il eut atteint la crête</w:t>
      </w:r>
      <w:r w:rsidR="00C646BA" w:rsidRPr="00EA76E6">
        <w:t xml:space="preserve">, </w:t>
      </w:r>
      <w:r w:rsidRPr="00EA76E6">
        <w:t>sa silhouette se détacha sur le froid ciel bleu</w:t>
      </w:r>
      <w:r w:rsidR="00C646BA" w:rsidRPr="00EA76E6">
        <w:t xml:space="preserve">. </w:t>
      </w:r>
      <w:r w:rsidRPr="00EA76E6">
        <w:t>Il regarda autour de lui</w:t>
      </w:r>
      <w:r w:rsidR="00C646BA" w:rsidRPr="00EA76E6">
        <w:t xml:space="preserve">, </w:t>
      </w:r>
      <w:r w:rsidRPr="00EA76E6">
        <w:t>comme quelqu</w:t>
      </w:r>
      <w:r w:rsidR="00C646BA" w:rsidRPr="00EA76E6">
        <w:t>’</w:t>
      </w:r>
      <w:r w:rsidRPr="00EA76E6">
        <w:t xml:space="preserve">un qui aurait </w:t>
      </w:r>
      <w:proofErr w:type="gramStart"/>
      <w:r w:rsidRPr="00EA76E6">
        <w:t>eu peur</w:t>
      </w:r>
      <w:proofErr w:type="gramEnd"/>
      <w:r w:rsidRPr="00EA76E6">
        <w:t xml:space="preserve"> d</w:t>
      </w:r>
      <w:r w:rsidR="00C646BA" w:rsidRPr="00EA76E6">
        <w:t>’</w:t>
      </w:r>
      <w:r w:rsidRPr="00EA76E6">
        <w:t>être suivi</w:t>
      </w:r>
      <w:r w:rsidR="00C646BA" w:rsidRPr="00EA76E6">
        <w:t xml:space="preserve">. </w:t>
      </w:r>
      <w:r w:rsidRPr="00EA76E6">
        <w:t>Puis il disparut de l</w:t>
      </w:r>
      <w:r w:rsidR="00C646BA" w:rsidRPr="00EA76E6">
        <w:t>’</w:t>
      </w:r>
      <w:r w:rsidRPr="00EA76E6">
        <w:t>autre côté de la colline</w:t>
      </w:r>
      <w:r w:rsidR="00C646BA" w:rsidRPr="00EA76E6">
        <w:t>.</w:t>
      </w:r>
    </w:p>
    <w:p w14:paraId="05CBF8CB" w14:textId="77777777" w:rsidR="00C646BA" w:rsidRPr="00EA76E6" w:rsidRDefault="00C646BA" w:rsidP="00C646BA">
      <w:r w:rsidRPr="00EA76E6">
        <w:t>« </w:t>
      </w:r>
      <w:r w:rsidR="00CA2403" w:rsidRPr="00EA76E6">
        <w:t>Alors</w:t>
      </w:r>
      <w:r w:rsidRPr="00EA76E6">
        <w:t xml:space="preserve">, </w:t>
      </w:r>
      <w:r w:rsidR="00CA2403" w:rsidRPr="00EA76E6">
        <w:t>ai-je raison</w:t>
      </w:r>
      <w:r w:rsidRPr="00EA76E6">
        <w:t> ?</w:t>
      </w:r>
    </w:p>
    <w:p w14:paraId="09EB0AA7" w14:textId="77777777" w:rsidR="00C646BA" w:rsidRPr="00EA76E6" w:rsidRDefault="00C646BA" w:rsidP="00C646BA">
      <w:r w:rsidRPr="00EA76E6">
        <w:t>— </w:t>
      </w:r>
      <w:r w:rsidR="00CA2403" w:rsidRPr="00EA76E6">
        <w:t>Il est certain que voilà un jeune garçon qui parait effe</w:t>
      </w:r>
      <w:r w:rsidR="00CA2403" w:rsidRPr="00EA76E6">
        <w:t>c</w:t>
      </w:r>
      <w:r w:rsidR="00CA2403" w:rsidRPr="00EA76E6">
        <w:t>tuer une mission secrète</w:t>
      </w:r>
      <w:r w:rsidRPr="00EA76E6">
        <w:t>.</w:t>
      </w:r>
    </w:p>
    <w:p w14:paraId="574A095F" w14:textId="77777777" w:rsidR="00C646BA" w:rsidRPr="00EA76E6" w:rsidRDefault="00C646BA" w:rsidP="00C646BA">
      <w:r w:rsidRPr="00EA76E6">
        <w:t>— </w:t>
      </w:r>
      <w:r w:rsidR="00CA2403" w:rsidRPr="00EA76E6">
        <w:t>Et la nature de cette mission</w:t>
      </w:r>
      <w:r w:rsidRPr="00EA76E6">
        <w:t xml:space="preserve">, </w:t>
      </w:r>
      <w:r w:rsidR="00CA2403" w:rsidRPr="00EA76E6">
        <w:t>même un policier du comté pourrait la deviner</w:t>
      </w:r>
      <w:r w:rsidRPr="00EA76E6">
        <w:t xml:space="preserve">. </w:t>
      </w:r>
      <w:r w:rsidR="00CA2403" w:rsidRPr="00EA76E6">
        <w:t>Mais la police ne saura rien par moi</w:t>
      </w:r>
      <w:r w:rsidRPr="00EA76E6">
        <w:t xml:space="preserve">, </w:t>
      </w:r>
      <w:r w:rsidR="00CA2403" w:rsidRPr="00EA76E6">
        <w:t>et je vous commande le secret à vous aussi</w:t>
      </w:r>
      <w:r w:rsidRPr="00EA76E6">
        <w:t xml:space="preserve">, </w:t>
      </w:r>
      <w:r w:rsidR="00CA2403" w:rsidRPr="00EA76E6">
        <w:t>docteur Watson</w:t>
      </w:r>
      <w:r w:rsidRPr="00EA76E6">
        <w:t xml:space="preserve">. </w:t>
      </w:r>
      <w:r w:rsidR="00CA2403" w:rsidRPr="00EA76E6">
        <w:t>Pas un mot à quiconque</w:t>
      </w:r>
      <w:r w:rsidRPr="00EA76E6">
        <w:t xml:space="preserve"> ! </w:t>
      </w:r>
      <w:r w:rsidR="00CA2403" w:rsidRPr="00EA76E6">
        <w:t>Me comprenez-vous</w:t>
      </w:r>
      <w:r w:rsidRPr="00EA76E6">
        <w:t> ?</w:t>
      </w:r>
    </w:p>
    <w:p w14:paraId="63264FEA" w14:textId="77777777" w:rsidR="00C646BA" w:rsidRPr="00EA76E6" w:rsidRDefault="00C646BA" w:rsidP="00C646BA">
      <w:r w:rsidRPr="00EA76E6">
        <w:lastRenderedPageBreak/>
        <w:t>— </w:t>
      </w:r>
      <w:r w:rsidR="00CA2403" w:rsidRPr="00EA76E6">
        <w:t>Comme vous voudrez</w:t>
      </w:r>
      <w:r w:rsidRPr="00EA76E6">
        <w:t>.</w:t>
      </w:r>
    </w:p>
    <w:p w14:paraId="37C5FD09" w14:textId="4E566325" w:rsidR="00C646BA" w:rsidRPr="00EA76E6" w:rsidRDefault="00C646BA" w:rsidP="00C646BA">
      <w:r w:rsidRPr="00EA76E6">
        <w:t>— </w:t>
      </w:r>
      <w:r w:rsidR="00CA2403" w:rsidRPr="00EA76E6">
        <w:t>La police m</w:t>
      </w:r>
      <w:r w:rsidRPr="00EA76E6">
        <w:t>’</w:t>
      </w:r>
      <w:r w:rsidR="00CA2403" w:rsidRPr="00EA76E6">
        <w:t>a traité d</w:t>
      </w:r>
      <w:r w:rsidRPr="00EA76E6">
        <w:t>’</w:t>
      </w:r>
      <w:r w:rsidR="00CA2403" w:rsidRPr="00EA76E6">
        <w:t>une façon honteuse</w:t>
      </w:r>
      <w:r w:rsidRPr="00EA76E6">
        <w:t xml:space="preserve"> ! </w:t>
      </w:r>
      <w:r w:rsidR="00CA2403" w:rsidRPr="00EA76E6">
        <w:t>Honteuse</w:t>
      </w:r>
      <w:r w:rsidRPr="00EA76E6">
        <w:t xml:space="preserve">… </w:t>
      </w:r>
      <w:r w:rsidR="00CA2403" w:rsidRPr="00EA76E6">
        <w:t>Quand les faits sortiront dans l</w:t>
      </w:r>
      <w:r w:rsidRPr="00EA76E6">
        <w:t>’</w:t>
      </w:r>
      <w:r w:rsidR="00CA2403" w:rsidRPr="00EA76E6">
        <w:t>affaire Frankland contre la reine</w:t>
      </w:r>
      <w:r w:rsidRPr="00EA76E6">
        <w:t xml:space="preserve">, </w:t>
      </w:r>
      <w:r w:rsidR="00CA2403" w:rsidRPr="00EA76E6">
        <w:t>je vous prie de croire que le pays sera secoué par une vi</w:t>
      </w:r>
      <w:r w:rsidR="00CA2403" w:rsidRPr="00EA76E6">
        <w:t>o</w:t>
      </w:r>
      <w:r w:rsidR="00CA2403" w:rsidRPr="00EA76E6">
        <w:t>lente indignation</w:t>
      </w:r>
      <w:r w:rsidRPr="00EA76E6">
        <w:t xml:space="preserve">. </w:t>
      </w:r>
      <w:r w:rsidR="00CA2403" w:rsidRPr="00EA76E6">
        <w:t>Pour rien au monde je n</w:t>
      </w:r>
      <w:r w:rsidRPr="00EA76E6">
        <w:t>’</w:t>
      </w:r>
      <w:r w:rsidR="00CA2403" w:rsidRPr="00EA76E6">
        <w:t>aiderais la police</w:t>
      </w:r>
      <w:r w:rsidRPr="00EA76E6">
        <w:t xml:space="preserve">. </w:t>
      </w:r>
      <w:r w:rsidR="00CA2403" w:rsidRPr="00EA76E6">
        <w:t>Car elle ne souhaiterait qu</w:t>
      </w:r>
      <w:r w:rsidRPr="00EA76E6">
        <w:t>’</w:t>
      </w:r>
      <w:r w:rsidR="00CA2403" w:rsidRPr="00EA76E6">
        <w:t>une chose</w:t>
      </w:r>
      <w:r w:rsidRPr="00EA76E6">
        <w:t xml:space="preserve">, </w:t>
      </w:r>
      <w:r w:rsidR="00CA2403" w:rsidRPr="00EA76E6">
        <w:t>c</w:t>
      </w:r>
      <w:r w:rsidRPr="00EA76E6">
        <w:t>’</w:t>
      </w:r>
      <w:r w:rsidR="00CA2403" w:rsidRPr="00EA76E6">
        <w:t>est que ce soit moi</w:t>
      </w:r>
      <w:r w:rsidRPr="00EA76E6">
        <w:t xml:space="preserve">, </w:t>
      </w:r>
      <w:r w:rsidR="00CA2403" w:rsidRPr="00EA76E6">
        <w:t>et non mon effigie</w:t>
      </w:r>
      <w:r w:rsidRPr="00EA76E6">
        <w:t xml:space="preserve">, </w:t>
      </w:r>
      <w:r w:rsidR="00CA2403" w:rsidRPr="00EA76E6">
        <w:t>qui soit br</w:t>
      </w:r>
      <w:r w:rsidR="005D46DC" w:rsidRPr="00EA76E6">
        <w:t>û</w:t>
      </w:r>
      <w:r w:rsidR="00CA2403" w:rsidRPr="00EA76E6">
        <w:t>lé en place publique par ces voyous</w:t>
      </w:r>
      <w:r w:rsidRPr="00EA76E6">
        <w:t xml:space="preserve">. </w:t>
      </w:r>
      <w:r w:rsidR="00CA2403" w:rsidRPr="00EA76E6">
        <w:t>Comment</w:t>
      </w:r>
      <w:r w:rsidRPr="00EA76E6">
        <w:t xml:space="preserve"> ! </w:t>
      </w:r>
      <w:r w:rsidR="00CA2403" w:rsidRPr="00EA76E6">
        <w:t>Vous partez</w:t>
      </w:r>
      <w:r w:rsidRPr="00EA76E6">
        <w:t xml:space="preserve"> ? </w:t>
      </w:r>
      <w:r w:rsidR="00CA2403" w:rsidRPr="00EA76E6">
        <w:t>Allons</w:t>
      </w:r>
      <w:r w:rsidRPr="00EA76E6">
        <w:t xml:space="preserve">, </w:t>
      </w:r>
      <w:r w:rsidR="00CA2403" w:rsidRPr="00EA76E6">
        <w:t>vous allez m</w:t>
      </w:r>
      <w:r w:rsidRPr="00EA76E6">
        <w:t>’</w:t>
      </w:r>
      <w:r w:rsidR="00CA2403" w:rsidRPr="00EA76E6">
        <w:t>aider à vider la bouteille pour fêter ce grand événement</w:t>
      </w:r>
      <w:r w:rsidRPr="00EA76E6">
        <w:t> ! »</w:t>
      </w:r>
    </w:p>
    <w:p w14:paraId="2F69E972" w14:textId="77777777" w:rsidR="00C646BA" w:rsidRPr="00EA76E6" w:rsidRDefault="00CA2403" w:rsidP="00C646BA">
      <w:r w:rsidRPr="00EA76E6">
        <w:t>Mais je résistai à son invitation et le dissuadai de me ra</w:t>
      </w:r>
      <w:r w:rsidRPr="00EA76E6">
        <w:t>c</w:t>
      </w:r>
      <w:r w:rsidRPr="00EA76E6">
        <w:t>compagner</w:t>
      </w:r>
      <w:r w:rsidR="00C646BA" w:rsidRPr="00EA76E6">
        <w:t xml:space="preserve">. </w:t>
      </w:r>
      <w:r w:rsidRPr="00EA76E6">
        <w:t>Je pris la route et m</w:t>
      </w:r>
      <w:r w:rsidR="00C646BA" w:rsidRPr="00EA76E6">
        <w:t>’</w:t>
      </w:r>
      <w:r w:rsidRPr="00EA76E6">
        <w:t>y maintins tant qu</w:t>
      </w:r>
      <w:r w:rsidR="00C646BA" w:rsidRPr="00EA76E6">
        <w:t>’</w:t>
      </w:r>
      <w:r w:rsidRPr="00EA76E6">
        <w:t>il pouvait me suivre du regard</w:t>
      </w:r>
      <w:r w:rsidR="00C646BA" w:rsidRPr="00EA76E6">
        <w:t xml:space="preserve"> ; </w:t>
      </w:r>
      <w:r w:rsidRPr="00EA76E6">
        <w:t>puis je coupai par la lande et me hâtai vers la colline pierreuse où l</w:t>
      </w:r>
      <w:r w:rsidR="00C646BA" w:rsidRPr="00EA76E6">
        <w:t>’</w:t>
      </w:r>
      <w:r w:rsidRPr="00EA76E6">
        <w:t>enfant avait disparu</w:t>
      </w:r>
      <w:r w:rsidR="00C646BA" w:rsidRPr="00EA76E6">
        <w:t xml:space="preserve">. </w:t>
      </w:r>
      <w:r w:rsidRPr="00EA76E6">
        <w:t>Tout m</w:t>
      </w:r>
      <w:r w:rsidR="00C646BA" w:rsidRPr="00EA76E6">
        <w:t>’</w:t>
      </w:r>
      <w:r w:rsidRPr="00EA76E6">
        <w:t>était à pr</w:t>
      </w:r>
      <w:r w:rsidRPr="00EA76E6">
        <w:t>é</w:t>
      </w:r>
      <w:r w:rsidRPr="00EA76E6">
        <w:t>sent favorable</w:t>
      </w:r>
      <w:r w:rsidR="00C646BA" w:rsidRPr="00EA76E6">
        <w:t xml:space="preserve">, </w:t>
      </w:r>
      <w:r w:rsidRPr="00EA76E6">
        <w:t>je me sentais le vent en poupe</w:t>
      </w:r>
      <w:r w:rsidR="00C646BA" w:rsidRPr="00EA76E6">
        <w:t xml:space="preserve">, </w:t>
      </w:r>
      <w:r w:rsidRPr="00EA76E6">
        <w:t>et je jurai que ce ne serait ni par manque de persévérance ni d</w:t>
      </w:r>
      <w:r w:rsidR="00C646BA" w:rsidRPr="00EA76E6">
        <w:t>’</w:t>
      </w:r>
      <w:r w:rsidRPr="00EA76E6">
        <w:t>énergie que je g</w:t>
      </w:r>
      <w:r w:rsidRPr="00EA76E6">
        <w:t>â</w:t>
      </w:r>
      <w:r w:rsidRPr="00EA76E6">
        <w:t>cherais la chance qu</w:t>
      </w:r>
      <w:r w:rsidR="00A3702F" w:rsidRPr="00EA76E6">
        <w:t>e</w:t>
      </w:r>
      <w:r w:rsidRPr="00EA76E6">
        <w:t xml:space="preserve"> m</w:t>
      </w:r>
      <w:r w:rsidR="00C646BA" w:rsidRPr="00EA76E6">
        <w:t>’</w:t>
      </w:r>
      <w:r w:rsidRPr="00EA76E6">
        <w:t>offrait la fortune</w:t>
      </w:r>
      <w:r w:rsidR="00C646BA" w:rsidRPr="00EA76E6">
        <w:t>.</w:t>
      </w:r>
    </w:p>
    <w:p w14:paraId="291BCD99" w14:textId="77777777" w:rsidR="00C646BA" w:rsidRPr="00EA76E6" w:rsidRDefault="00CA2403" w:rsidP="00C646BA">
      <w:r w:rsidRPr="00EA76E6">
        <w:t>Quand j</w:t>
      </w:r>
      <w:r w:rsidR="00C646BA" w:rsidRPr="00EA76E6">
        <w:t>’</w:t>
      </w:r>
      <w:r w:rsidRPr="00EA76E6">
        <w:t>atteignis le sommet de la colline</w:t>
      </w:r>
      <w:r w:rsidR="00C646BA" w:rsidRPr="00EA76E6">
        <w:t xml:space="preserve">, </w:t>
      </w:r>
      <w:r w:rsidRPr="00EA76E6">
        <w:t>le soleil était déjà bas</w:t>
      </w:r>
      <w:r w:rsidR="00C646BA" w:rsidRPr="00EA76E6">
        <w:t xml:space="preserve"> ; </w:t>
      </w:r>
      <w:r w:rsidRPr="00EA76E6">
        <w:t>les longues pentes</w:t>
      </w:r>
      <w:r w:rsidR="00C646BA" w:rsidRPr="00EA76E6">
        <w:t xml:space="preserve">, </w:t>
      </w:r>
      <w:r w:rsidRPr="00EA76E6">
        <w:t>au-dessous de moi</w:t>
      </w:r>
      <w:r w:rsidR="00C646BA" w:rsidRPr="00EA76E6">
        <w:t xml:space="preserve">, </w:t>
      </w:r>
      <w:r w:rsidRPr="00EA76E6">
        <w:t>se montraient d</w:t>
      </w:r>
      <w:r w:rsidR="00C646BA" w:rsidRPr="00EA76E6">
        <w:t>’</w:t>
      </w:r>
      <w:r w:rsidRPr="00EA76E6">
        <w:t>un côté d</w:t>
      </w:r>
      <w:r w:rsidR="00C646BA" w:rsidRPr="00EA76E6">
        <w:t>’</w:t>
      </w:r>
      <w:r w:rsidRPr="00EA76E6">
        <w:t>un vert doré et toutes grises de l</w:t>
      </w:r>
      <w:r w:rsidR="00C646BA" w:rsidRPr="00EA76E6">
        <w:t>’</w:t>
      </w:r>
      <w:r w:rsidRPr="00EA76E6">
        <w:t>autre</w:t>
      </w:r>
      <w:r w:rsidR="00C646BA" w:rsidRPr="00EA76E6">
        <w:t xml:space="preserve">. </w:t>
      </w:r>
      <w:r w:rsidRPr="00EA76E6">
        <w:t>Une brume lo</w:t>
      </w:r>
      <w:r w:rsidRPr="00EA76E6">
        <w:t>n</w:t>
      </w:r>
      <w:r w:rsidRPr="00EA76E6">
        <w:t>geait l</w:t>
      </w:r>
      <w:r w:rsidR="00C646BA" w:rsidRPr="00EA76E6">
        <w:t>’</w:t>
      </w:r>
      <w:r w:rsidRPr="00EA76E6">
        <w:t>horizon d</w:t>
      </w:r>
      <w:r w:rsidR="00C646BA" w:rsidRPr="00EA76E6">
        <w:t>’</w:t>
      </w:r>
      <w:r w:rsidRPr="00EA76E6">
        <w:t>où surgissaient les contours fantastiques de Belliver et de Vixen Tor</w:t>
      </w:r>
      <w:r w:rsidR="00C646BA" w:rsidRPr="00EA76E6">
        <w:t xml:space="preserve">. </w:t>
      </w:r>
      <w:r w:rsidRPr="00EA76E6">
        <w:t>Toute la vaste étendue était muette et immobile</w:t>
      </w:r>
      <w:r w:rsidR="00C646BA" w:rsidRPr="00EA76E6">
        <w:t xml:space="preserve">. </w:t>
      </w:r>
      <w:r w:rsidRPr="00EA76E6">
        <w:t>Un grand oiseau</w:t>
      </w:r>
      <w:r w:rsidR="00C646BA" w:rsidRPr="00EA76E6">
        <w:t xml:space="preserve">, </w:t>
      </w:r>
      <w:r w:rsidRPr="00EA76E6">
        <w:t>une mouette ou un courlis</w:t>
      </w:r>
      <w:r w:rsidR="00C646BA" w:rsidRPr="00EA76E6">
        <w:t xml:space="preserve">, </w:t>
      </w:r>
      <w:r w:rsidRPr="00EA76E6">
        <w:t>planait très haut dans le ciel bleu</w:t>
      </w:r>
      <w:r w:rsidR="00C646BA" w:rsidRPr="00EA76E6">
        <w:t xml:space="preserve">. </w:t>
      </w:r>
      <w:r w:rsidRPr="00EA76E6">
        <w:t>Lui et moi semblions être les deux uniques être</w:t>
      </w:r>
      <w:r w:rsidR="009F3E4F" w:rsidRPr="00EA76E6">
        <w:t>s</w:t>
      </w:r>
      <w:r w:rsidRPr="00EA76E6">
        <w:t xml:space="preserve"> vivants entre la voûte céleste et le désert de la terre</w:t>
      </w:r>
      <w:r w:rsidR="00C646BA" w:rsidRPr="00EA76E6">
        <w:t xml:space="preserve">. </w:t>
      </w:r>
      <w:r w:rsidRPr="00EA76E6">
        <w:t>Le décor dénudé</w:t>
      </w:r>
      <w:r w:rsidR="00C646BA" w:rsidRPr="00EA76E6">
        <w:t xml:space="preserve">, </w:t>
      </w:r>
      <w:r w:rsidRPr="00EA76E6">
        <w:t>le sentiment de solitude</w:t>
      </w:r>
      <w:r w:rsidR="00C646BA" w:rsidRPr="00EA76E6">
        <w:t xml:space="preserve">, </w:t>
      </w:r>
      <w:r w:rsidRPr="00EA76E6">
        <w:t>le mystère de l</w:t>
      </w:r>
      <w:r w:rsidR="00C646BA" w:rsidRPr="00EA76E6">
        <w:t>’</w:t>
      </w:r>
      <w:r w:rsidRPr="00EA76E6">
        <w:t>urgence de ma mission</w:t>
      </w:r>
      <w:r w:rsidR="00C646BA" w:rsidRPr="00EA76E6">
        <w:t xml:space="preserve">, </w:t>
      </w:r>
      <w:r w:rsidRPr="00EA76E6">
        <w:t>tout cela se conjugua pour me faire frissonner</w:t>
      </w:r>
      <w:r w:rsidR="00C646BA" w:rsidRPr="00EA76E6">
        <w:t xml:space="preserve">. </w:t>
      </w:r>
      <w:r w:rsidRPr="00EA76E6">
        <w:t>Le jeune garçon était invisible</w:t>
      </w:r>
      <w:r w:rsidR="00C646BA" w:rsidRPr="00EA76E6">
        <w:t xml:space="preserve">. </w:t>
      </w:r>
      <w:r w:rsidRPr="00EA76E6">
        <w:t>Mais au-dessous de moi</w:t>
      </w:r>
      <w:r w:rsidR="00C646BA" w:rsidRPr="00EA76E6">
        <w:t xml:space="preserve">, </w:t>
      </w:r>
      <w:r w:rsidRPr="00EA76E6">
        <w:t>dont un creux entre les collines</w:t>
      </w:r>
      <w:r w:rsidR="00C646BA" w:rsidRPr="00EA76E6">
        <w:t xml:space="preserve">, </w:t>
      </w:r>
      <w:r w:rsidRPr="00EA76E6">
        <w:t>se dessinait un cercle de vieilles cabanes de pierres</w:t>
      </w:r>
      <w:r w:rsidR="00C646BA" w:rsidRPr="00EA76E6">
        <w:t xml:space="preserve"> ; </w:t>
      </w:r>
      <w:r w:rsidRPr="00EA76E6">
        <w:t>au centre j</w:t>
      </w:r>
      <w:r w:rsidR="00C646BA" w:rsidRPr="00EA76E6">
        <w:t>’</w:t>
      </w:r>
      <w:r w:rsidRPr="00EA76E6">
        <w:t>en vis une qui était pou</w:t>
      </w:r>
      <w:r w:rsidRPr="00EA76E6">
        <w:t>r</w:t>
      </w:r>
      <w:r w:rsidRPr="00EA76E6">
        <w:t>vue d</w:t>
      </w:r>
      <w:r w:rsidR="00C646BA" w:rsidRPr="00EA76E6">
        <w:t>’</w:t>
      </w:r>
      <w:r w:rsidRPr="00EA76E6">
        <w:t>une sorte de toit qui pouvait protéger quelqu</w:t>
      </w:r>
      <w:r w:rsidR="00C646BA" w:rsidRPr="00EA76E6">
        <w:t>’</w:t>
      </w:r>
      <w:r w:rsidRPr="00EA76E6">
        <w:t>un contre les intempéries</w:t>
      </w:r>
      <w:r w:rsidR="00C646BA" w:rsidRPr="00EA76E6">
        <w:t xml:space="preserve">. </w:t>
      </w:r>
      <w:r w:rsidRPr="00EA76E6">
        <w:t>Mo</w:t>
      </w:r>
      <w:r w:rsidR="003B6A90" w:rsidRPr="00EA76E6">
        <w:t>n</w:t>
      </w:r>
      <w:r w:rsidRPr="00EA76E6">
        <w:t xml:space="preserve"> cœur </w:t>
      </w:r>
      <w:r w:rsidRPr="00EA76E6">
        <w:lastRenderedPageBreak/>
        <w:t>battit plus fort</w:t>
      </w:r>
      <w:r w:rsidR="00C646BA" w:rsidRPr="00EA76E6">
        <w:t xml:space="preserve">. </w:t>
      </w:r>
      <w:r w:rsidRPr="00EA76E6">
        <w:t>Là devait s</w:t>
      </w:r>
      <w:r w:rsidR="00C646BA" w:rsidRPr="00EA76E6">
        <w:t>’</w:t>
      </w:r>
      <w:r w:rsidRPr="00EA76E6">
        <w:t>abriter l</w:t>
      </w:r>
      <w:r w:rsidR="00C646BA" w:rsidRPr="00EA76E6">
        <w:t>’</w:t>
      </w:r>
      <w:r w:rsidRPr="00EA76E6">
        <w:t>inconnu</w:t>
      </w:r>
      <w:r w:rsidR="00C646BA" w:rsidRPr="00EA76E6">
        <w:t xml:space="preserve">. </w:t>
      </w:r>
      <w:r w:rsidRPr="00EA76E6">
        <w:t>Enfin</w:t>
      </w:r>
      <w:r w:rsidR="00C646BA" w:rsidRPr="00EA76E6">
        <w:t xml:space="preserve">, </w:t>
      </w:r>
      <w:r w:rsidRPr="00EA76E6">
        <w:t>son secret était à portée de ma main</w:t>
      </w:r>
      <w:r w:rsidR="00C646BA" w:rsidRPr="00EA76E6">
        <w:t> !</w:t>
      </w:r>
    </w:p>
    <w:p w14:paraId="0294B1CC" w14:textId="77777777" w:rsidR="00C646BA" w:rsidRPr="00EA76E6" w:rsidRDefault="00CA2403" w:rsidP="00C646BA">
      <w:r w:rsidRPr="00EA76E6">
        <w:t>Quand j</w:t>
      </w:r>
      <w:r w:rsidR="00C646BA" w:rsidRPr="00EA76E6">
        <w:t>’</w:t>
      </w:r>
      <w:r w:rsidRPr="00EA76E6">
        <w:t>approchai de la cabane</w:t>
      </w:r>
      <w:r w:rsidR="00C646BA" w:rsidRPr="00EA76E6">
        <w:t xml:space="preserve">, </w:t>
      </w:r>
      <w:r w:rsidRPr="00EA76E6">
        <w:t>d</w:t>
      </w:r>
      <w:r w:rsidR="00C646BA" w:rsidRPr="00EA76E6">
        <w:t>’</w:t>
      </w:r>
      <w:r w:rsidRPr="00EA76E6">
        <w:t>un pas aussi circonspect qui celui de Stapleton quand il s</w:t>
      </w:r>
      <w:r w:rsidR="00C646BA" w:rsidRPr="00EA76E6">
        <w:t>’</w:t>
      </w:r>
      <w:r w:rsidRPr="00EA76E6">
        <w:t>apprêtait à abattre son filet sur un papillon</w:t>
      </w:r>
      <w:r w:rsidR="00C646BA" w:rsidRPr="00EA76E6">
        <w:t xml:space="preserve">, </w:t>
      </w:r>
      <w:r w:rsidRPr="00EA76E6">
        <w:t>je me rendis compte que l</w:t>
      </w:r>
      <w:r w:rsidR="00C646BA" w:rsidRPr="00EA76E6">
        <w:t>’</w:t>
      </w:r>
      <w:r w:rsidRPr="00EA76E6">
        <w:t>endroit avait été réce</w:t>
      </w:r>
      <w:r w:rsidRPr="00EA76E6">
        <w:t>m</w:t>
      </w:r>
      <w:r w:rsidRPr="00EA76E6">
        <w:t>ment habité</w:t>
      </w:r>
      <w:r w:rsidR="00C646BA" w:rsidRPr="00EA76E6">
        <w:t xml:space="preserve">. </w:t>
      </w:r>
      <w:r w:rsidRPr="00EA76E6">
        <w:t xml:space="preserve">Un vague chemin parmi les rocs conduisait à </w:t>
      </w:r>
      <w:r w:rsidR="00A3702F" w:rsidRPr="00EA76E6">
        <w:t>l</w:t>
      </w:r>
      <w:r w:rsidR="00C646BA" w:rsidRPr="00EA76E6">
        <w:t>’</w:t>
      </w:r>
      <w:r w:rsidRPr="00EA76E6">
        <w:t>ouverture surbaissée qui servait de porte</w:t>
      </w:r>
      <w:r w:rsidR="00C646BA" w:rsidRPr="00EA76E6">
        <w:t xml:space="preserve">. </w:t>
      </w:r>
      <w:r w:rsidRPr="00EA76E6">
        <w:t>Tout à l</w:t>
      </w:r>
      <w:r w:rsidR="00C646BA" w:rsidRPr="00EA76E6">
        <w:t>’</w:t>
      </w:r>
      <w:r w:rsidRPr="00EA76E6">
        <w:t>intérieur était silencieux</w:t>
      </w:r>
      <w:r w:rsidR="00C646BA" w:rsidRPr="00EA76E6">
        <w:t xml:space="preserve">. </w:t>
      </w:r>
      <w:r w:rsidRPr="00EA76E6">
        <w:t>Peut-être l</w:t>
      </w:r>
      <w:r w:rsidR="00C646BA" w:rsidRPr="00EA76E6">
        <w:t>’</w:t>
      </w:r>
      <w:r w:rsidRPr="00EA76E6">
        <w:t>inconnu dormait-il</w:t>
      </w:r>
      <w:r w:rsidR="00C646BA" w:rsidRPr="00EA76E6">
        <w:t xml:space="preserve"> ; </w:t>
      </w:r>
      <w:r w:rsidRPr="00EA76E6">
        <w:t>peut-être fa</w:t>
      </w:r>
      <w:r w:rsidRPr="00EA76E6">
        <w:t>i</w:t>
      </w:r>
      <w:r w:rsidRPr="00EA76E6">
        <w:t xml:space="preserve">sait-il </w:t>
      </w:r>
      <w:r w:rsidR="00A3702F" w:rsidRPr="00EA76E6">
        <w:t xml:space="preserve">une </w:t>
      </w:r>
      <w:r w:rsidRPr="00EA76E6">
        <w:t>ronde sur la lande</w:t>
      </w:r>
      <w:r w:rsidR="00C646BA" w:rsidRPr="00EA76E6">
        <w:t xml:space="preserve">. </w:t>
      </w:r>
      <w:r w:rsidRPr="00EA76E6">
        <w:t>Mes nerfs se tendirent sous l</w:t>
      </w:r>
      <w:r w:rsidR="00C646BA" w:rsidRPr="00EA76E6">
        <w:t>’</w:t>
      </w:r>
      <w:r w:rsidRPr="00EA76E6">
        <w:t xml:space="preserve">excitation </w:t>
      </w:r>
      <w:r w:rsidR="00A3702F" w:rsidRPr="00EA76E6">
        <w:t xml:space="preserve">de </w:t>
      </w:r>
      <w:r w:rsidRPr="00EA76E6">
        <w:t>l</w:t>
      </w:r>
      <w:r w:rsidR="00C646BA" w:rsidRPr="00EA76E6">
        <w:t>’</w:t>
      </w:r>
      <w:r w:rsidRPr="00EA76E6">
        <w:t>aventure</w:t>
      </w:r>
      <w:r w:rsidR="00C646BA" w:rsidRPr="00EA76E6">
        <w:t xml:space="preserve">. </w:t>
      </w:r>
      <w:r w:rsidRPr="00EA76E6">
        <w:t>Je jetai ma cigarette</w:t>
      </w:r>
      <w:r w:rsidR="00C646BA" w:rsidRPr="00EA76E6">
        <w:t xml:space="preserve">, </w:t>
      </w:r>
      <w:r w:rsidRPr="00EA76E6">
        <w:t>je refermai une main sur la crosse de mon revolver</w:t>
      </w:r>
      <w:r w:rsidR="00C646BA" w:rsidRPr="00EA76E6">
        <w:t xml:space="preserve">, </w:t>
      </w:r>
      <w:r w:rsidRPr="00EA76E6">
        <w:t>je marchai doucement ju</w:t>
      </w:r>
      <w:r w:rsidRPr="00EA76E6">
        <w:t>s</w:t>
      </w:r>
      <w:r w:rsidRPr="00EA76E6">
        <w:t>qu</w:t>
      </w:r>
      <w:r w:rsidR="00C646BA" w:rsidRPr="00EA76E6">
        <w:t>’</w:t>
      </w:r>
      <w:r w:rsidRPr="00EA76E6">
        <w:t>à la porte</w:t>
      </w:r>
      <w:r w:rsidR="00C646BA" w:rsidRPr="00EA76E6">
        <w:t xml:space="preserve">. </w:t>
      </w:r>
      <w:r w:rsidRPr="00EA76E6">
        <w:t>Je jetais un coup d</w:t>
      </w:r>
      <w:r w:rsidR="00C646BA" w:rsidRPr="00EA76E6">
        <w:t>’</w:t>
      </w:r>
      <w:r w:rsidRPr="00EA76E6">
        <w:t>œil</w:t>
      </w:r>
      <w:r w:rsidR="00C646BA" w:rsidRPr="00EA76E6">
        <w:t xml:space="preserve">. </w:t>
      </w:r>
      <w:r w:rsidRPr="00EA76E6">
        <w:t>Personne</w:t>
      </w:r>
      <w:r w:rsidR="00C646BA" w:rsidRPr="00EA76E6">
        <w:t>.</w:t>
      </w:r>
    </w:p>
    <w:p w14:paraId="402F7111" w14:textId="4B02DF58" w:rsidR="00C646BA" w:rsidRPr="00EA76E6" w:rsidRDefault="00CA2403" w:rsidP="00C646BA">
      <w:r w:rsidRPr="00EA76E6">
        <w:t>Mais j</w:t>
      </w:r>
      <w:r w:rsidR="00C646BA" w:rsidRPr="00EA76E6">
        <w:t>’</w:t>
      </w:r>
      <w:r w:rsidRPr="00EA76E6">
        <w:t>étais sur la bonne piste</w:t>
      </w:r>
      <w:r w:rsidR="00C646BA" w:rsidRPr="00EA76E6">
        <w:t xml:space="preserve">. </w:t>
      </w:r>
      <w:r w:rsidRPr="00EA76E6">
        <w:t>L</w:t>
      </w:r>
      <w:r w:rsidR="00C646BA" w:rsidRPr="00EA76E6">
        <w:t>’</w:t>
      </w:r>
      <w:r w:rsidRPr="00EA76E6">
        <w:t>inconnu vivait assurément ici</w:t>
      </w:r>
      <w:r w:rsidR="00C646BA" w:rsidRPr="00EA76E6">
        <w:t xml:space="preserve">. </w:t>
      </w:r>
      <w:r w:rsidRPr="00EA76E6">
        <w:t xml:space="preserve">Quelques couvertures roulées dans un imperméable étaient sur la même dalle de pierre où avait jadis sommeillé </w:t>
      </w:r>
      <w:r w:rsidRPr="00EA76E6">
        <w:rPr>
          <w:i/>
          <w:iCs/>
        </w:rPr>
        <w:t>l</w:t>
      </w:r>
      <w:r w:rsidR="00C646BA" w:rsidRPr="00EA76E6">
        <w:rPr>
          <w:i/>
          <w:iCs/>
        </w:rPr>
        <w:t>’</w:t>
      </w:r>
      <w:r w:rsidRPr="00EA76E6">
        <w:rPr>
          <w:i/>
          <w:iCs/>
        </w:rPr>
        <w:t>homme néolithique</w:t>
      </w:r>
      <w:r w:rsidR="00C646BA" w:rsidRPr="00EA76E6">
        <w:t xml:space="preserve">. </w:t>
      </w:r>
      <w:r w:rsidRPr="00EA76E6">
        <w:t>Dans une grille grossière</w:t>
      </w:r>
      <w:r w:rsidR="00C646BA" w:rsidRPr="00EA76E6">
        <w:t xml:space="preserve">, </w:t>
      </w:r>
      <w:r w:rsidRPr="00EA76E6">
        <w:t xml:space="preserve">des cendres étaient </w:t>
      </w:r>
      <w:r w:rsidR="00A3702F" w:rsidRPr="00EA76E6">
        <w:t xml:space="preserve">à </w:t>
      </w:r>
      <w:r w:rsidRPr="00EA76E6">
        <w:t xml:space="preserve">côté du foyer </w:t>
      </w:r>
      <w:r w:rsidR="00A3702F" w:rsidRPr="00EA76E6">
        <w:t xml:space="preserve">où </w:t>
      </w:r>
      <w:r w:rsidRPr="00EA76E6">
        <w:t>il y avait quelques ustensiles de cuisine à demi plein</w:t>
      </w:r>
      <w:r w:rsidR="00921547" w:rsidRPr="00EA76E6">
        <w:t>s</w:t>
      </w:r>
      <w:r w:rsidRPr="00EA76E6">
        <w:t xml:space="preserve"> d</w:t>
      </w:r>
      <w:r w:rsidR="00C646BA" w:rsidRPr="00EA76E6">
        <w:t>’</w:t>
      </w:r>
      <w:r w:rsidRPr="00EA76E6">
        <w:t>eau</w:t>
      </w:r>
      <w:r w:rsidR="00C646BA" w:rsidRPr="00EA76E6">
        <w:t xml:space="preserve">. </w:t>
      </w:r>
      <w:r w:rsidRPr="00EA76E6">
        <w:t xml:space="preserve">Des boites de conserve vides révélaient que </w:t>
      </w:r>
      <w:r w:rsidR="00613EAD" w:rsidRPr="00EA76E6">
        <w:t>l</w:t>
      </w:r>
      <w:r w:rsidR="00C646BA" w:rsidRPr="00EA76E6">
        <w:t>’</w:t>
      </w:r>
      <w:r w:rsidR="00613EAD" w:rsidRPr="00EA76E6">
        <w:t>en</w:t>
      </w:r>
      <w:r w:rsidRPr="00EA76E6">
        <w:t>droit était habité depuis quelque temps</w:t>
      </w:r>
      <w:r w:rsidR="00C646BA" w:rsidRPr="00EA76E6">
        <w:t xml:space="preserve"> ; </w:t>
      </w:r>
      <w:r w:rsidRPr="00EA76E6">
        <w:t>d</w:t>
      </w:r>
      <w:r w:rsidR="00C646BA" w:rsidRPr="00EA76E6">
        <w:t>’</w:t>
      </w:r>
      <w:r w:rsidRPr="00EA76E6">
        <w:t>ailleurs</w:t>
      </w:r>
      <w:r w:rsidR="00C646BA" w:rsidRPr="00EA76E6">
        <w:t xml:space="preserve">, </w:t>
      </w:r>
      <w:r w:rsidRPr="00EA76E6">
        <w:t>lorsque mes yeux se furent accoutumés à la pénombre</w:t>
      </w:r>
      <w:r w:rsidR="00C646BA" w:rsidRPr="00EA76E6">
        <w:t xml:space="preserve">, </w:t>
      </w:r>
      <w:r w:rsidRPr="00EA76E6">
        <w:t>je vis un gobelet et bouteille à demi vidée qui étaient rangés dans un coin</w:t>
      </w:r>
      <w:r w:rsidR="00C646BA" w:rsidRPr="00EA76E6">
        <w:t xml:space="preserve">. </w:t>
      </w:r>
      <w:r w:rsidRPr="00EA76E6">
        <w:t>Au milieu de la c</w:t>
      </w:r>
      <w:r w:rsidRPr="00EA76E6">
        <w:t>a</w:t>
      </w:r>
      <w:r w:rsidRPr="00EA76E6">
        <w:t>bane</w:t>
      </w:r>
      <w:r w:rsidR="00C646BA" w:rsidRPr="00EA76E6">
        <w:t xml:space="preserve">, </w:t>
      </w:r>
      <w:r w:rsidRPr="00EA76E6">
        <w:t>une pierre plate servait de table</w:t>
      </w:r>
      <w:r w:rsidR="00C646BA" w:rsidRPr="00EA76E6">
        <w:t xml:space="preserve"> ; </w:t>
      </w:r>
      <w:r w:rsidRPr="00EA76E6">
        <w:t>sur cette table</w:t>
      </w:r>
      <w:r w:rsidR="00C646BA" w:rsidRPr="00EA76E6">
        <w:t xml:space="preserve">, </w:t>
      </w:r>
      <w:r w:rsidRPr="00EA76E6">
        <w:t>était posé un petit paquet de toile</w:t>
      </w:r>
      <w:r w:rsidR="00C646BA" w:rsidRPr="00EA76E6">
        <w:t xml:space="preserve"> : </w:t>
      </w:r>
      <w:r w:rsidRPr="00EA76E6">
        <w:t>celui</w:t>
      </w:r>
      <w:r w:rsidR="00C646BA" w:rsidRPr="00EA76E6">
        <w:t xml:space="preserve">, </w:t>
      </w:r>
      <w:r w:rsidRPr="00EA76E6">
        <w:t>sans doute</w:t>
      </w:r>
      <w:r w:rsidR="00C646BA" w:rsidRPr="00EA76E6">
        <w:t xml:space="preserve">, </w:t>
      </w:r>
      <w:r w:rsidRPr="00EA76E6">
        <w:t>que j</w:t>
      </w:r>
      <w:r w:rsidR="00C646BA" w:rsidRPr="00EA76E6">
        <w:t>’</w:t>
      </w:r>
      <w:r w:rsidRPr="00EA76E6">
        <w:t>avais vu par le télescope juché sur l</w:t>
      </w:r>
      <w:r w:rsidR="00C646BA" w:rsidRPr="00EA76E6">
        <w:t>’</w:t>
      </w:r>
      <w:r w:rsidRPr="00EA76E6">
        <w:t>épaule du jeune garçon</w:t>
      </w:r>
      <w:r w:rsidR="00C646BA" w:rsidRPr="00EA76E6">
        <w:t xml:space="preserve">. </w:t>
      </w:r>
      <w:r w:rsidRPr="00EA76E6">
        <w:t>Il contenait une miche de pain</w:t>
      </w:r>
      <w:r w:rsidR="00C646BA" w:rsidRPr="00EA76E6">
        <w:t xml:space="preserve">, </w:t>
      </w:r>
      <w:r w:rsidRPr="00EA76E6">
        <w:t>une boite de langue fumée</w:t>
      </w:r>
      <w:r w:rsidR="00C646BA" w:rsidRPr="00EA76E6">
        <w:t xml:space="preserve">, </w:t>
      </w:r>
      <w:r w:rsidRPr="00EA76E6">
        <w:t>et deux boîtes de pêches au sirop</w:t>
      </w:r>
      <w:r w:rsidR="00C646BA" w:rsidRPr="00EA76E6">
        <w:t xml:space="preserve">. </w:t>
      </w:r>
      <w:r w:rsidRPr="00EA76E6">
        <w:t>Au moment où je le reposais après en avoir examiné le contenu</w:t>
      </w:r>
      <w:r w:rsidR="00C646BA" w:rsidRPr="00EA76E6">
        <w:t xml:space="preserve">, </w:t>
      </w:r>
      <w:r w:rsidRPr="00EA76E6">
        <w:t>mon cœur tressauta dans ma poitrine</w:t>
      </w:r>
      <w:r w:rsidR="00C646BA" w:rsidRPr="00EA76E6">
        <w:t xml:space="preserve"> : </w:t>
      </w:r>
      <w:r w:rsidRPr="00EA76E6">
        <w:t>je n</w:t>
      </w:r>
      <w:r w:rsidR="00C646BA" w:rsidRPr="00EA76E6">
        <w:t>’</w:t>
      </w:r>
      <w:r w:rsidRPr="00EA76E6">
        <w:t>avais pas vu un morceau de papier disposé au-dessous</w:t>
      </w:r>
      <w:r w:rsidR="00C646BA" w:rsidRPr="00EA76E6">
        <w:t xml:space="preserve"> ; </w:t>
      </w:r>
      <w:r w:rsidRPr="00EA76E6">
        <w:t>il po</w:t>
      </w:r>
      <w:r w:rsidRPr="00EA76E6">
        <w:t>r</w:t>
      </w:r>
      <w:r w:rsidRPr="00EA76E6">
        <w:t>tait quelque chose d</w:t>
      </w:r>
      <w:r w:rsidR="00C646BA" w:rsidRPr="00EA76E6">
        <w:t>’</w:t>
      </w:r>
      <w:r w:rsidRPr="00EA76E6">
        <w:t>écrit</w:t>
      </w:r>
      <w:r w:rsidR="00C646BA" w:rsidRPr="00EA76E6">
        <w:t xml:space="preserve">. </w:t>
      </w:r>
      <w:r w:rsidRPr="00EA76E6">
        <w:t>Je le levai à la lumière et lus</w:t>
      </w:r>
      <w:r w:rsidR="00C646BA" w:rsidRPr="00EA76E6">
        <w:t xml:space="preserve">, </w:t>
      </w:r>
      <w:r w:rsidRPr="00EA76E6">
        <w:t>griffo</w:t>
      </w:r>
      <w:r w:rsidRPr="00EA76E6">
        <w:t>n</w:t>
      </w:r>
      <w:r w:rsidRPr="00EA76E6">
        <w:t>né au crayon</w:t>
      </w:r>
      <w:r w:rsidR="00C646BA" w:rsidRPr="00EA76E6">
        <w:t> :</w:t>
      </w:r>
    </w:p>
    <w:p w14:paraId="17620FBA" w14:textId="1D758301" w:rsidR="00C646BA" w:rsidRPr="00EA76E6" w:rsidRDefault="00C646BA" w:rsidP="00C646BA">
      <w:r w:rsidRPr="00EA76E6">
        <w:lastRenderedPageBreak/>
        <w:t>« </w:t>
      </w:r>
      <w:r w:rsidR="00CA2403" w:rsidRPr="00EA76E6">
        <w:t>Le docteur Watson est allé à Coombe Tracey</w:t>
      </w:r>
      <w:r w:rsidRPr="00EA76E6">
        <w:t>. »</w:t>
      </w:r>
    </w:p>
    <w:p w14:paraId="731196A6" w14:textId="77777777" w:rsidR="00C646BA" w:rsidRPr="00EA76E6" w:rsidRDefault="00CA2403" w:rsidP="00C646BA">
      <w:r w:rsidRPr="00EA76E6">
        <w:t>Pendant une minute je demeurai là avec le papier à la main</w:t>
      </w:r>
      <w:r w:rsidR="00C646BA" w:rsidRPr="00EA76E6">
        <w:t xml:space="preserve">, </w:t>
      </w:r>
      <w:r w:rsidRPr="00EA76E6">
        <w:t>cherchant à deviner le sens de ce bref message</w:t>
      </w:r>
      <w:r w:rsidR="00C646BA" w:rsidRPr="00EA76E6">
        <w:t xml:space="preserve">. </w:t>
      </w:r>
      <w:r w:rsidRPr="00EA76E6">
        <w:t>C</w:t>
      </w:r>
      <w:r w:rsidR="00C646BA" w:rsidRPr="00EA76E6">
        <w:t>’</w:t>
      </w:r>
      <w:r w:rsidRPr="00EA76E6">
        <w:t>était donc moi</w:t>
      </w:r>
      <w:r w:rsidR="00C646BA" w:rsidRPr="00EA76E6">
        <w:t xml:space="preserve">, </w:t>
      </w:r>
      <w:r w:rsidRPr="00EA76E6">
        <w:t>et non Sir Henry</w:t>
      </w:r>
      <w:r w:rsidR="00C646BA" w:rsidRPr="00EA76E6">
        <w:t xml:space="preserve">, </w:t>
      </w:r>
      <w:r w:rsidRPr="00EA76E6">
        <w:t>qui était pisté par cet inconnu</w:t>
      </w:r>
      <w:r w:rsidR="00C646BA" w:rsidRPr="00EA76E6">
        <w:t xml:space="preserve"> ? </w:t>
      </w:r>
      <w:r w:rsidRPr="00EA76E6">
        <w:t>Il ne m</w:t>
      </w:r>
      <w:r w:rsidR="00C646BA" w:rsidRPr="00EA76E6">
        <w:t>’</w:t>
      </w:r>
      <w:r w:rsidRPr="00EA76E6">
        <w:t>avait pas suivi lui-même</w:t>
      </w:r>
      <w:r w:rsidR="00C646BA" w:rsidRPr="00EA76E6">
        <w:t xml:space="preserve">, </w:t>
      </w:r>
      <w:r w:rsidRPr="00EA76E6">
        <w:t>mais il m</w:t>
      </w:r>
      <w:r w:rsidR="00C646BA" w:rsidRPr="00EA76E6">
        <w:t>’</w:t>
      </w:r>
      <w:r w:rsidRPr="00EA76E6">
        <w:t>avait fait suivre par l</w:t>
      </w:r>
      <w:r w:rsidR="00C646BA" w:rsidRPr="00EA76E6">
        <w:t>’</w:t>
      </w:r>
      <w:r w:rsidRPr="00EA76E6">
        <w:t>un de ses acolytes dont j</w:t>
      </w:r>
      <w:r w:rsidR="00C646BA" w:rsidRPr="00EA76E6">
        <w:t>’</w:t>
      </w:r>
      <w:r w:rsidRPr="00EA76E6">
        <w:t>avais le rapport sous les yeux</w:t>
      </w:r>
      <w:r w:rsidR="00C646BA" w:rsidRPr="00EA76E6">
        <w:t xml:space="preserve">. </w:t>
      </w:r>
      <w:r w:rsidRPr="00EA76E6">
        <w:t>Peut-être n</w:t>
      </w:r>
      <w:r w:rsidR="00C646BA" w:rsidRPr="00EA76E6">
        <w:t>’</w:t>
      </w:r>
      <w:r w:rsidRPr="00EA76E6">
        <w:t>avais-je pas fait un seul pas sur la lande qui n</w:t>
      </w:r>
      <w:r w:rsidR="00C646BA" w:rsidRPr="00EA76E6">
        <w:t>’</w:t>
      </w:r>
      <w:r w:rsidRPr="00EA76E6">
        <w:t>eût été o</w:t>
      </w:r>
      <w:r w:rsidRPr="00EA76E6">
        <w:t>b</w:t>
      </w:r>
      <w:r w:rsidRPr="00EA76E6">
        <w:t>servé et rapporté</w:t>
      </w:r>
      <w:r w:rsidR="00C646BA" w:rsidRPr="00EA76E6">
        <w:t xml:space="preserve">. </w:t>
      </w:r>
      <w:r w:rsidRPr="00EA76E6">
        <w:t>Je me trouvais toujours en face de cette force mystérieuse</w:t>
      </w:r>
      <w:r w:rsidR="00C646BA" w:rsidRPr="00EA76E6">
        <w:t xml:space="preserve">, </w:t>
      </w:r>
      <w:r w:rsidRPr="00EA76E6">
        <w:t>de ce réseau tendu autour de nous av</w:t>
      </w:r>
      <w:r w:rsidR="00342846" w:rsidRPr="00EA76E6">
        <w:t>ec</w:t>
      </w:r>
      <w:r w:rsidRPr="00EA76E6">
        <w:t xml:space="preserve"> autant d</w:t>
      </w:r>
      <w:r w:rsidR="00C646BA" w:rsidRPr="00EA76E6">
        <w:t>’</w:t>
      </w:r>
      <w:r w:rsidRPr="00EA76E6">
        <w:t>habileté que d</w:t>
      </w:r>
      <w:r w:rsidR="00C646BA" w:rsidRPr="00EA76E6">
        <w:t>’</w:t>
      </w:r>
      <w:r w:rsidRPr="00EA76E6">
        <w:t>efficacité et qui nous retenait si délicatement que l</w:t>
      </w:r>
      <w:r w:rsidR="00C646BA" w:rsidRPr="00EA76E6">
        <w:t>’</w:t>
      </w:r>
      <w:r w:rsidRPr="00EA76E6">
        <w:t>on se rendait à peine compte qu</w:t>
      </w:r>
      <w:r w:rsidR="00C646BA" w:rsidRPr="00EA76E6">
        <w:t>’</w:t>
      </w:r>
      <w:r w:rsidRPr="00EA76E6">
        <w:t>on était dessous</w:t>
      </w:r>
      <w:r w:rsidR="00C646BA" w:rsidRPr="00EA76E6">
        <w:t>.</w:t>
      </w:r>
    </w:p>
    <w:p w14:paraId="543F8387" w14:textId="77777777" w:rsidR="00C646BA" w:rsidRPr="00EA76E6" w:rsidRDefault="00CA2403" w:rsidP="00C646BA">
      <w:r w:rsidRPr="00EA76E6">
        <w:t>S</w:t>
      </w:r>
      <w:r w:rsidR="00C646BA" w:rsidRPr="00EA76E6">
        <w:t>’</w:t>
      </w:r>
      <w:r w:rsidRPr="00EA76E6">
        <w:t>il y avait un rapport</w:t>
      </w:r>
      <w:r w:rsidR="00C646BA" w:rsidRPr="00EA76E6">
        <w:t xml:space="preserve">, </w:t>
      </w:r>
      <w:r w:rsidRPr="00EA76E6">
        <w:t>d</w:t>
      </w:r>
      <w:r w:rsidR="00C646BA" w:rsidRPr="00EA76E6">
        <w:t>’</w:t>
      </w:r>
      <w:r w:rsidRPr="00EA76E6">
        <w:t>autres avaient sûrement précédé celui</w:t>
      </w:r>
      <w:r w:rsidR="00C646BA" w:rsidRPr="00EA76E6">
        <w:t>-</w:t>
      </w:r>
      <w:r w:rsidRPr="00EA76E6">
        <w:t>là</w:t>
      </w:r>
      <w:r w:rsidR="00C646BA" w:rsidRPr="00EA76E6">
        <w:t xml:space="preserve">. </w:t>
      </w:r>
      <w:r w:rsidRPr="00EA76E6">
        <w:t>Je fis le tour de la cabane pour en retrouver trace</w:t>
      </w:r>
      <w:r w:rsidR="00C646BA" w:rsidRPr="00EA76E6">
        <w:t xml:space="preserve">. </w:t>
      </w:r>
      <w:r w:rsidRPr="00EA76E6">
        <w:t>Mais en vain</w:t>
      </w:r>
      <w:r w:rsidR="00C646BA" w:rsidRPr="00EA76E6">
        <w:t xml:space="preserve">. </w:t>
      </w:r>
      <w:r w:rsidRPr="00EA76E6">
        <w:t>J</w:t>
      </w:r>
      <w:r w:rsidR="00C646BA" w:rsidRPr="00EA76E6">
        <w:t>’</w:t>
      </w:r>
      <w:r w:rsidRPr="00EA76E6">
        <w:t>échouai également à découvrir quelque chose qui pût me préciser les desseins ou l</w:t>
      </w:r>
      <w:r w:rsidR="00C646BA" w:rsidRPr="00EA76E6">
        <w:t>’</w:t>
      </w:r>
      <w:r w:rsidRPr="00EA76E6">
        <w:t>origine de l</w:t>
      </w:r>
      <w:r w:rsidR="00C646BA" w:rsidRPr="00EA76E6">
        <w:t>’</w:t>
      </w:r>
      <w:r w:rsidRPr="00EA76E6">
        <w:t>habitant de cet endroit singulier</w:t>
      </w:r>
      <w:r w:rsidR="00C646BA" w:rsidRPr="00EA76E6">
        <w:t xml:space="preserve">. </w:t>
      </w:r>
      <w:r w:rsidRPr="00EA76E6">
        <w:t>Il devait avoir des goûts de Spartiate et se soucier bien peu des agréments de l</w:t>
      </w:r>
      <w:r w:rsidR="00C646BA" w:rsidRPr="00EA76E6">
        <w:t>’</w:t>
      </w:r>
      <w:r w:rsidRPr="00EA76E6">
        <w:t>existence</w:t>
      </w:r>
      <w:r w:rsidR="00C646BA" w:rsidRPr="00EA76E6">
        <w:t xml:space="preserve"> ! </w:t>
      </w:r>
      <w:r w:rsidRPr="00EA76E6">
        <w:t>Quand je réfléchis aux lourdes pluies et quand je regardai vers le toit béant</w:t>
      </w:r>
      <w:r w:rsidR="00C646BA" w:rsidRPr="00EA76E6">
        <w:t xml:space="preserve">, </w:t>
      </w:r>
      <w:r w:rsidRPr="00EA76E6">
        <w:t>je compris à quel point devait être puissant</w:t>
      </w:r>
      <w:r w:rsidR="00C646BA" w:rsidRPr="00EA76E6">
        <w:t xml:space="preserve">, </w:t>
      </w:r>
      <w:r w:rsidRPr="00EA76E6">
        <w:t>invincible</w:t>
      </w:r>
      <w:r w:rsidR="00C646BA" w:rsidRPr="00EA76E6">
        <w:t xml:space="preserve">, </w:t>
      </w:r>
      <w:r w:rsidRPr="00EA76E6">
        <w:t>le mobile qui l</w:t>
      </w:r>
      <w:r w:rsidR="00C646BA" w:rsidRPr="00EA76E6">
        <w:t>’</w:t>
      </w:r>
      <w:r w:rsidRPr="00EA76E6">
        <w:t>obligeait à vivre dans une demeure aussi inhospitalière</w:t>
      </w:r>
      <w:r w:rsidR="00C646BA" w:rsidRPr="00EA76E6">
        <w:t xml:space="preserve">. </w:t>
      </w:r>
      <w:r w:rsidRPr="00EA76E6">
        <w:t>Était-il notre ennemi</w:t>
      </w:r>
      <w:r w:rsidR="00C646BA" w:rsidRPr="00EA76E6">
        <w:t xml:space="preserve">, </w:t>
      </w:r>
      <w:r w:rsidRPr="00EA76E6">
        <w:t>ou notre ange gardien</w:t>
      </w:r>
      <w:r w:rsidR="00C646BA" w:rsidRPr="00EA76E6">
        <w:t xml:space="preserve"> ? </w:t>
      </w:r>
      <w:r w:rsidRPr="00EA76E6">
        <w:t>Je me promis de ne pas quitter la cabane avant d</w:t>
      </w:r>
      <w:r w:rsidR="00C646BA" w:rsidRPr="00EA76E6">
        <w:t>’</w:t>
      </w:r>
      <w:r w:rsidRPr="00EA76E6">
        <w:t>avoir levé mes doutes</w:t>
      </w:r>
      <w:r w:rsidR="00C646BA" w:rsidRPr="00EA76E6">
        <w:t>.</w:t>
      </w:r>
    </w:p>
    <w:p w14:paraId="2549F414" w14:textId="77777777" w:rsidR="00C646BA" w:rsidRPr="00EA76E6" w:rsidRDefault="00CA2403" w:rsidP="00C646BA">
      <w:r w:rsidRPr="00EA76E6">
        <w:t>Dehors le soleil s</w:t>
      </w:r>
      <w:r w:rsidR="00C646BA" w:rsidRPr="00EA76E6">
        <w:t>’</w:t>
      </w:r>
      <w:r w:rsidRPr="00EA76E6">
        <w:t>inclinait vers l</w:t>
      </w:r>
      <w:r w:rsidR="00C646BA" w:rsidRPr="00EA76E6">
        <w:t>’</w:t>
      </w:r>
      <w:r w:rsidRPr="00EA76E6">
        <w:t>horizon</w:t>
      </w:r>
      <w:r w:rsidR="00C646BA" w:rsidRPr="00EA76E6">
        <w:t xml:space="preserve"> ; </w:t>
      </w:r>
      <w:r w:rsidRPr="00EA76E6">
        <w:t>l</w:t>
      </w:r>
      <w:r w:rsidR="00C646BA" w:rsidRPr="00EA76E6">
        <w:t>’</w:t>
      </w:r>
      <w:r w:rsidRPr="00EA76E6">
        <w:t>ouest s</w:t>
      </w:r>
      <w:r w:rsidR="00C646BA" w:rsidRPr="00EA76E6">
        <w:t>’</w:t>
      </w:r>
      <w:r w:rsidRPr="00EA76E6">
        <w:t>embrasait de pourpre et d</w:t>
      </w:r>
      <w:r w:rsidR="00C646BA" w:rsidRPr="00EA76E6">
        <w:t>’</w:t>
      </w:r>
      <w:r w:rsidRPr="00EA76E6">
        <w:t>or qui se réfléchissaient dans les mares du grand bourbier de Grimpen</w:t>
      </w:r>
      <w:r w:rsidR="00C646BA" w:rsidRPr="00EA76E6">
        <w:t xml:space="preserve">. </w:t>
      </w:r>
      <w:r w:rsidRPr="00EA76E6">
        <w:t>Je voyais les deux tours de Baskerville Hall et le lointain brouillard de fumée qui m</w:t>
      </w:r>
      <w:r w:rsidR="00C646BA" w:rsidRPr="00EA76E6">
        <w:t>’</w:t>
      </w:r>
      <w:r w:rsidRPr="00EA76E6">
        <w:t>indiquait l</w:t>
      </w:r>
      <w:r w:rsidR="00C646BA" w:rsidRPr="00EA76E6">
        <w:t>’</w:t>
      </w:r>
      <w:r w:rsidRPr="00EA76E6">
        <w:t>emplacement du village de Grimpen</w:t>
      </w:r>
      <w:r w:rsidR="00C646BA" w:rsidRPr="00EA76E6">
        <w:t xml:space="preserve">. </w:t>
      </w:r>
      <w:r w:rsidRPr="00EA76E6">
        <w:t>Entre les deux</w:t>
      </w:r>
      <w:r w:rsidR="00C646BA" w:rsidRPr="00EA76E6">
        <w:t xml:space="preserve">, </w:t>
      </w:r>
      <w:r w:rsidRPr="00EA76E6">
        <w:t>derrière la colline</w:t>
      </w:r>
      <w:r w:rsidR="00C646BA" w:rsidRPr="00EA76E6">
        <w:t xml:space="preserve">, </w:t>
      </w:r>
      <w:r w:rsidRPr="00EA76E6">
        <w:t>vivaient les Stapleton</w:t>
      </w:r>
      <w:r w:rsidR="00C646BA" w:rsidRPr="00EA76E6">
        <w:t xml:space="preserve">. </w:t>
      </w:r>
      <w:r w:rsidRPr="00EA76E6">
        <w:t>Tout respirait la douceur et la tranquillité</w:t>
      </w:r>
      <w:r w:rsidR="00C646BA" w:rsidRPr="00EA76E6">
        <w:t xml:space="preserve">. </w:t>
      </w:r>
      <w:r w:rsidRPr="00EA76E6">
        <w:t>Cependant j</w:t>
      </w:r>
      <w:r w:rsidR="00C646BA" w:rsidRPr="00EA76E6">
        <w:t>’</w:t>
      </w:r>
      <w:r w:rsidRPr="00EA76E6">
        <w:t xml:space="preserve">étais loin de partager </w:t>
      </w:r>
      <w:r w:rsidRPr="00EA76E6">
        <w:lastRenderedPageBreak/>
        <w:t>la paix de la nature</w:t>
      </w:r>
      <w:r w:rsidR="00C646BA" w:rsidRPr="00EA76E6">
        <w:t xml:space="preserve"> : </w:t>
      </w:r>
      <w:r w:rsidRPr="00EA76E6">
        <w:t>je frémissais en pensant au genre d</w:t>
      </w:r>
      <w:r w:rsidR="00C646BA" w:rsidRPr="00EA76E6">
        <w:t>’</w:t>
      </w:r>
      <w:r w:rsidRPr="00EA76E6">
        <w:t>entretien que j</w:t>
      </w:r>
      <w:r w:rsidR="00C646BA" w:rsidRPr="00EA76E6">
        <w:t>’</w:t>
      </w:r>
      <w:r w:rsidRPr="00EA76E6">
        <w:t>allais avoir</w:t>
      </w:r>
      <w:r w:rsidR="00C646BA" w:rsidRPr="00EA76E6">
        <w:t xml:space="preserve"> ; </w:t>
      </w:r>
      <w:r w:rsidRPr="00EA76E6">
        <w:t>chaque minute en rapprochait l</w:t>
      </w:r>
      <w:r w:rsidR="00C646BA" w:rsidRPr="00EA76E6">
        <w:t>’</w:t>
      </w:r>
      <w:r w:rsidRPr="00EA76E6">
        <w:t>échéance</w:t>
      </w:r>
      <w:r w:rsidR="00C646BA" w:rsidRPr="00EA76E6">
        <w:t xml:space="preserve">. </w:t>
      </w:r>
      <w:r w:rsidRPr="00EA76E6">
        <w:t>Terriblement énervé</w:t>
      </w:r>
      <w:r w:rsidR="00C646BA" w:rsidRPr="00EA76E6">
        <w:t xml:space="preserve">, </w:t>
      </w:r>
      <w:r w:rsidRPr="00EA76E6">
        <w:t>mais décidé à tenir jusqu</w:t>
      </w:r>
      <w:r w:rsidR="00C646BA" w:rsidRPr="00EA76E6">
        <w:t>’</w:t>
      </w:r>
      <w:r w:rsidRPr="00EA76E6">
        <w:t>au bout</w:t>
      </w:r>
      <w:r w:rsidR="00C646BA" w:rsidRPr="00EA76E6">
        <w:t xml:space="preserve">, </w:t>
      </w:r>
      <w:r w:rsidRPr="00EA76E6">
        <w:t>je m</w:t>
      </w:r>
      <w:r w:rsidR="00C646BA" w:rsidRPr="00EA76E6">
        <w:t>’</w:t>
      </w:r>
      <w:r w:rsidRPr="00EA76E6">
        <w:t>assis dans le coin le plus sombre de la cabane et j</w:t>
      </w:r>
      <w:r w:rsidR="00C646BA" w:rsidRPr="00EA76E6">
        <w:t>’</w:t>
      </w:r>
      <w:r w:rsidRPr="00EA76E6">
        <w:t>attendais avec une patience morose l</w:t>
      </w:r>
      <w:r w:rsidR="00C646BA" w:rsidRPr="00EA76E6">
        <w:t>’</w:t>
      </w:r>
      <w:r w:rsidRPr="00EA76E6">
        <w:t>arrivée de son locataire</w:t>
      </w:r>
      <w:r w:rsidR="00C646BA" w:rsidRPr="00EA76E6">
        <w:t>.</w:t>
      </w:r>
    </w:p>
    <w:p w14:paraId="32BF4EB4" w14:textId="77777777" w:rsidR="00C646BA" w:rsidRPr="00EA76E6" w:rsidRDefault="00CA2403" w:rsidP="00C646BA">
      <w:r w:rsidRPr="00EA76E6">
        <w:t>Je l</w:t>
      </w:r>
      <w:r w:rsidR="00C646BA" w:rsidRPr="00EA76E6">
        <w:t>’</w:t>
      </w:r>
      <w:r w:rsidRPr="00EA76E6">
        <w:t>entendis enfin</w:t>
      </w:r>
      <w:r w:rsidR="00C646BA" w:rsidRPr="00EA76E6">
        <w:t xml:space="preserve">. </w:t>
      </w:r>
      <w:r w:rsidRPr="00EA76E6">
        <w:t>Au loin retentit le bruit sec d</w:t>
      </w:r>
      <w:r w:rsidR="00C646BA" w:rsidRPr="00EA76E6">
        <w:t>’</w:t>
      </w:r>
      <w:r w:rsidRPr="00EA76E6">
        <w:t>une chaussure heurtant une pierre</w:t>
      </w:r>
      <w:r w:rsidR="00C646BA" w:rsidRPr="00EA76E6">
        <w:t xml:space="preserve">, </w:t>
      </w:r>
      <w:r w:rsidRPr="00EA76E6">
        <w:t>puis une autre pierre crissa</w:t>
      </w:r>
      <w:r w:rsidR="00C646BA" w:rsidRPr="00EA76E6">
        <w:t xml:space="preserve">, </w:t>
      </w:r>
      <w:r w:rsidRPr="00EA76E6">
        <w:t>et encore une autre</w:t>
      </w:r>
      <w:r w:rsidR="00C646BA" w:rsidRPr="00EA76E6">
        <w:t xml:space="preserve"> ; </w:t>
      </w:r>
      <w:r w:rsidRPr="00EA76E6">
        <w:t>le pas se rapprochait</w:t>
      </w:r>
      <w:r w:rsidR="00C646BA" w:rsidRPr="00EA76E6">
        <w:t xml:space="preserve">. </w:t>
      </w:r>
      <w:r w:rsidRPr="00EA76E6">
        <w:t>Je me recroquevillai dans mon angle</w:t>
      </w:r>
      <w:r w:rsidR="00C646BA" w:rsidRPr="00EA76E6">
        <w:t xml:space="preserve">, </w:t>
      </w:r>
      <w:r w:rsidRPr="00EA76E6">
        <w:t>j</w:t>
      </w:r>
      <w:r w:rsidR="00C646BA" w:rsidRPr="00EA76E6">
        <w:t>’</w:t>
      </w:r>
      <w:r w:rsidRPr="00EA76E6">
        <w:t>armai mon revolver</w:t>
      </w:r>
      <w:r w:rsidR="00C646BA" w:rsidRPr="00EA76E6">
        <w:t xml:space="preserve">, </w:t>
      </w:r>
      <w:r w:rsidRPr="00EA76E6">
        <w:t>et je résolus de ne pas me découvrir avant d</w:t>
      </w:r>
      <w:r w:rsidR="00C646BA" w:rsidRPr="00EA76E6">
        <w:t>’</w:t>
      </w:r>
      <w:r w:rsidRPr="00EA76E6">
        <w:t>avoir vu l</w:t>
      </w:r>
      <w:r w:rsidR="00C646BA" w:rsidRPr="00EA76E6">
        <w:t>’</w:t>
      </w:r>
      <w:r w:rsidRPr="00EA76E6">
        <w:t>inconnu</w:t>
      </w:r>
      <w:r w:rsidR="00C646BA" w:rsidRPr="00EA76E6">
        <w:t xml:space="preserve">. </w:t>
      </w:r>
      <w:r w:rsidRPr="00EA76E6">
        <w:t>Je n</w:t>
      </w:r>
      <w:r w:rsidR="00C646BA" w:rsidRPr="00EA76E6">
        <w:t>’</w:t>
      </w:r>
      <w:r w:rsidRPr="00EA76E6">
        <w:t>entendis plus rien</w:t>
      </w:r>
      <w:r w:rsidR="00C646BA" w:rsidRPr="00EA76E6">
        <w:t xml:space="preserve">. </w:t>
      </w:r>
      <w:r w:rsidRPr="00EA76E6">
        <w:t>Il s</w:t>
      </w:r>
      <w:r w:rsidR="00C646BA" w:rsidRPr="00EA76E6">
        <w:t>’</w:t>
      </w:r>
      <w:r w:rsidRPr="00EA76E6">
        <w:t>était arrêté</w:t>
      </w:r>
      <w:r w:rsidR="00C646BA" w:rsidRPr="00EA76E6">
        <w:t xml:space="preserve">. </w:t>
      </w:r>
      <w:r w:rsidRPr="00EA76E6">
        <w:t>Puis les pas résonnèrent à nouveau</w:t>
      </w:r>
      <w:r w:rsidR="00C646BA" w:rsidRPr="00EA76E6">
        <w:t xml:space="preserve">, </w:t>
      </w:r>
      <w:r w:rsidRPr="00EA76E6">
        <w:t>devinrent de plus en plus nets</w:t>
      </w:r>
      <w:r w:rsidR="00C646BA" w:rsidRPr="00EA76E6">
        <w:t xml:space="preserve"> ; </w:t>
      </w:r>
      <w:r w:rsidRPr="00EA76E6">
        <w:t>une ombre tomba en travers de l</w:t>
      </w:r>
      <w:r w:rsidR="00C646BA" w:rsidRPr="00EA76E6">
        <w:t>’</w:t>
      </w:r>
      <w:r w:rsidRPr="00EA76E6">
        <w:t>ouverture de la cabane</w:t>
      </w:r>
      <w:r w:rsidR="00C646BA" w:rsidRPr="00EA76E6">
        <w:t>.</w:t>
      </w:r>
    </w:p>
    <w:p w14:paraId="0284DAE9" w14:textId="212565CE" w:rsidR="00CA2403" w:rsidRPr="00EA76E6" w:rsidRDefault="00C646BA">
      <w:r w:rsidRPr="00EA76E6">
        <w:t>« </w:t>
      </w:r>
      <w:r w:rsidR="00CA2403" w:rsidRPr="00EA76E6">
        <w:t>C</w:t>
      </w:r>
      <w:r w:rsidRPr="00EA76E6">
        <w:t>’</w:t>
      </w:r>
      <w:r w:rsidR="00CA2403" w:rsidRPr="00EA76E6">
        <w:t>est une magnifique soirée</w:t>
      </w:r>
      <w:r w:rsidRPr="00EA76E6">
        <w:t xml:space="preserve">, </w:t>
      </w:r>
      <w:r w:rsidR="00CA2403" w:rsidRPr="00EA76E6">
        <w:t>mon cher Watson</w:t>
      </w:r>
      <w:r w:rsidRPr="00EA76E6">
        <w:t xml:space="preserve">, </w:t>
      </w:r>
      <w:r w:rsidR="00CA2403" w:rsidRPr="00EA76E6">
        <w:t>dit une voix familière</w:t>
      </w:r>
      <w:r w:rsidRPr="00EA76E6">
        <w:t xml:space="preserve">. </w:t>
      </w:r>
      <w:r w:rsidR="00CA2403" w:rsidRPr="00EA76E6">
        <w:t>Je crois vraiment que vous serez plus à l</w:t>
      </w:r>
      <w:r w:rsidRPr="00EA76E6">
        <w:t>’</w:t>
      </w:r>
      <w:r w:rsidR="00CA2403" w:rsidRPr="00EA76E6">
        <w:t>aise d</w:t>
      </w:r>
      <w:r w:rsidR="00CA2403" w:rsidRPr="00EA76E6">
        <w:t>e</w:t>
      </w:r>
      <w:r w:rsidR="00CA2403" w:rsidRPr="00EA76E6">
        <w:t>hors que dedans</w:t>
      </w:r>
      <w:r w:rsidRPr="00EA76E6">
        <w:t>. »</w:t>
      </w:r>
    </w:p>
    <w:p w14:paraId="3DCEE16E" w14:textId="77777777" w:rsidR="003A2C8A" w:rsidRPr="00EA76E6" w:rsidRDefault="00CA2403" w:rsidP="00C646BA">
      <w:pPr>
        <w:pStyle w:val="Titre1"/>
      </w:pPr>
      <w:bookmarkStart w:id="22" w:name="_Toc51608184"/>
      <w:bookmarkStart w:id="23" w:name="_Toc203664749"/>
      <w:r w:rsidRPr="00EA76E6">
        <w:lastRenderedPageBreak/>
        <w:t>CHAPITRE XII</w:t>
      </w:r>
      <w:r w:rsidRPr="00EA76E6">
        <w:br/>
      </w:r>
      <w:smartTag w:uri="urn:schemas-microsoft-com:office:smarttags" w:element="PersonName">
        <w:smartTagPr>
          <w:attr w:name="ProductID" w:val="LA MORT SUR"/>
        </w:smartTagPr>
        <w:r w:rsidRPr="00EA76E6">
          <w:t>LA MORT SUR</w:t>
        </w:r>
      </w:smartTag>
      <w:r w:rsidRPr="00EA76E6">
        <w:t xml:space="preserve"> LA LANDE</w:t>
      </w:r>
      <w:bookmarkEnd w:id="22"/>
      <w:bookmarkEnd w:id="23"/>
      <w:r w:rsidR="003A2C8A" w:rsidRPr="00EA76E6">
        <w:br/>
      </w:r>
    </w:p>
    <w:p w14:paraId="25315612" w14:textId="77777777" w:rsidR="00C646BA" w:rsidRPr="00EA76E6" w:rsidRDefault="00CA2403" w:rsidP="00C646BA">
      <w:r w:rsidRPr="00EA76E6">
        <w:t>Pendant quelques secondes je demeurai sans voix</w:t>
      </w:r>
      <w:r w:rsidR="00C646BA" w:rsidRPr="00EA76E6">
        <w:t xml:space="preserve">, </w:t>
      </w:r>
      <w:r w:rsidRPr="00EA76E6">
        <w:t>privé de souffle</w:t>
      </w:r>
      <w:r w:rsidR="00C646BA" w:rsidRPr="00EA76E6">
        <w:t xml:space="preserve">, </w:t>
      </w:r>
      <w:r w:rsidRPr="00EA76E6">
        <w:t>incapable d</w:t>
      </w:r>
      <w:r w:rsidR="00C646BA" w:rsidRPr="00EA76E6">
        <w:t>’</w:t>
      </w:r>
      <w:r w:rsidRPr="00EA76E6">
        <w:t>en croire mes oreilles</w:t>
      </w:r>
      <w:r w:rsidR="00C646BA" w:rsidRPr="00EA76E6">
        <w:t xml:space="preserve">. </w:t>
      </w:r>
      <w:r w:rsidRPr="00EA76E6">
        <w:t>Puis</w:t>
      </w:r>
      <w:r w:rsidR="00C646BA" w:rsidRPr="00EA76E6">
        <w:t xml:space="preserve">, </w:t>
      </w:r>
      <w:r w:rsidRPr="00EA76E6">
        <w:t>je récupérai mes sens et la parole</w:t>
      </w:r>
      <w:r w:rsidR="00C646BA" w:rsidRPr="00EA76E6">
        <w:t xml:space="preserve">, </w:t>
      </w:r>
      <w:r w:rsidRPr="00EA76E6">
        <w:t>tandis qu</w:t>
      </w:r>
      <w:r w:rsidR="00C646BA" w:rsidRPr="00EA76E6">
        <w:t>’</w:t>
      </w:r>
      <w:r w:rsidRPr="00EA76E6">
        <w:t>un énorme poids de responsabilité se déchargeait de mon âme</w:t>
      </w:r>
      <w:r w:rsidR="00C646BA" w:rsidRPr="00EA76E6">
        <w:t xml:space="preserve">. </w:t>
      </w:r>
      <w:r w:rsidRPr="00EA76E6">
        <w:t>Cette voix froide</w:t>
      </w:r>
      <w:r w:rsidR="00C646BA" w:rsidRPr="00EA76E6">
        <w:t xml:space="preserve">, </w:t>
      </w:r>
      <w:r w:rsidRPr="00EA76E6">
        <w:t>incisive</w:t>
      </w:r>
      <w:r w:rsidR="00C646BA" w:rsidRPr="00EA76E6">
        <w:t xml:space="preserve">, </w:t>
      </w:r>
      <w:r w:rsidRPr="00EA76E6">
        <w:t>ironique</w:t>
      </w:r>
      <w:r w:rsidR="00C646BA" w:rsidRPr="00EA76E6">
        <w:t xml:space="preserve">, </w:t>
      </w:r>
      <w:r w:rsidRPr="00EA76E6">
        <w:t>ne pouvait appartenir qu</w:t>
      </w:r>
      <w:r w:rsidR="00C646BA" w:rsidRPr="00EA76E6">
        <w:t>’</w:t>
      </w:r>
      <w:r w:rsidRPr="00EA76E6">
        <w:t>à un seul homme au monde</w:t>
      </w:r>
      <w:r w:rsidR="00C646BA" w:rsidRPr="00EA76E6">
        <w:t>.</w:t>
      </w:r>
    </w:p>
    <w:p w14:paraId="041232F9" w14:textId="77777777" w:rsidR="00C646BA" w:rsidRPr="00EA76E6" w:rsidRDefault="00C646BA" w:rsidP="00C646BA">
      <w:r w:rsidRPr="00EA76E6">
        <w:t>« </w:t>
      </w:r>
      <w:r w:rsidR="00CA2403" w:rsidRPr="00EA76E6">
        <w:t>Holmes</w:t>
      </w:r>
      <w:r w:rsidRPr="00EA76E6">
        <w:t xml:space="preserve"> ! </w:t>
      </w:r>
      <w:r w:rsidR="00CA2403" w:rsidRPr="00EA76E6">
        <w:t>m</w:t>
      </w:r>
      <w:r w:rsidRPr="00EA76E6">
        <w:t>’</w:t>
      </w:r>
      <w:r w:rsidR="00CA2403" w:rsidRPr="00EA76E6">
        <w:t>écriai-je</w:t>
      </w:r>
      <w:r w:rsidRPr="00EA76E6">
        <w:t xml:space="preserve">. </w:t>
      </w:r>
      <w:r w:rsidR="00CA2403" w:rsidRPr="00EA76E6">
        <w:t>Holmes</w:t>
      </w:r>
      <w:r w:rsidRPr="00EA76E6">
        <w:t> !</w:t>
      </w:r>
    </w:p>
    <w:p w14:paraId="3B82AD58" w14:textId="70BFAB0E" w:rsidR="00C646BA" w:rsidRPr="00EA76E6" w:rsidRDefault="00C646BA" w:rsidP="00C646BA">
      <w:r w:rsidRPr="00EA76E6">
        <w:t>— </w:t>
      </w:r>
      <w:r w:rsidR="00CA2403" w:rsidRPr="00EA76E6">
        <w:t>Sortez donc</w:t>
      </w:r>
      <w:r w:rsidRPr="00EA76E6">
        <w:t xml:space="preserve">, </w:t>
      </w:r>
      <w:r w:rsidR="00CA2403" w:rsidRPr="00EA76E6">
        <w:t>me dit-il</w:t>
      </w:r>
      <w:r w:rsidRPr="00EA76E6">
        <w:t xml:space="preserve">. </w:t>
      </w:r>
      <w:r w:rsidR="00CA2403" w:rsidRPr="00EA76E6">
        <w:t>Et</w:t>
      </w:r>
      <w:r w:rsidRPr="00EA76E6">
        <w:t xml:space="preserve">, </w:t>
      </w:r>
      <w:r w:rsidR="00CA2403" w:rsidRPr="00EA76E6">
        <w:t>s</w:t>
      </w:r>
      <w:r w:rsidRPr="00EA76E6">
        <w:t>’</w:t>
      </w:r>
      <w:r w:rsidR="00CA2403" w:rsidRPr="00EA76E6">
        <w:t>il vous plaît</w:t>
      </w:r>
      <w:r w:rsidRPr="00EA76E6">
        <w:t xml:space="preserve">, </w:t>
      </w:r>
      <w:r w:rsidR="00CA2403" w:rsidRPr="00EA76E6">
        <w:t>faîtes attention à votre revolver</w:t>
      </w:r>
      <w:r w:rsidRPr="00EA76E6">
        <w:t> ! »</w:t>
      </w:r>
    </w:p>
    <w:p w14:paraId="576002BD" w14:textId="77777777" w:rsidR="00C646BA" w:rsidRPr="00EA76E6" w:rsidRDefault="00CA2403" w:rsidP="00C646BA">
      <w:r w:rsidRPr="00EA76E6">
        <w:t>Je me faufilai sous le linteau vétuste</w:t>
      </w:r>
      <w:r w:rsidR="00C646BA" w:rsidRPr="00EA76E6">
        <w:t xml:space="preserve"> ; </w:t>
      </w:r>
      <w:r w:rsidRPr="00EA76E6">
        <w:t>il était assis dehors sur une pierre</w:t>
      </w:r>
      <w:r w:rsidR="00C646BA" w:rsidRPr="00EA76E6">
        <w:t xml:space="preserve">, </w:t>
      </w:r>
      <w:r w:rsidRPr="00EA76E6">
        <w:t>et ses yeux gris dansaient de plaisir amusé d</w:t>
      </w:r>
      <w:r w:rsidRPr="00EA76E6">
        <w:t>e</w:t>
      </w:r>
      <w:r w:rsidRPr="00EA76E6">
        <w:t>vant mon ahurissement</w:t>
      </w:r>
      <w:r w:rsidR="00C646BA" w:rsidRPr="00EA76E6">
        <w:t xml:space="preserve">. </w:t>
      </w:r>
      <w:r w:rsidRPr="00EA76E6">
        <w:t>Il avait maigri</w:t>
      </w:r>
      <w:r w:rsidR="00C646BA" w:rsidRPr="00EA76E6">
        <w:t xml:space="preserve">, </w:t>
      </w:r>
      <w:r w:rsidRPr="00EA76E6">
        <w:t>il était las</w:t>
      </w:r>
      <w:r w:rsidR="00C646BA" w:rsidRPr="00EA76E6">
        <w:t xml:space="preserve"> ; </w:t>
      </w:r>
      <w:r w:rsidRPr="00EA76E6">
        <w:t>cependant il avait gardé l</w:t>
      </w:r>
      <w:r w:rsidR="00C646BA" w:rsidRPr="00EA76E6">
        <w:t>’</w:t>
      </w:r>
      <w:r w:rsidRPr="00EA76E6">
        <w:t>œil clair et le geste alerte</w:t>
      </w:r>
      <w:r w:rsidR="00C646BA" w:rsidRPr="00EA76E6">
        <w:t xml:space="preserve"> ; </w:t>
      </w:r>
      <w:r w:rsidRPr="00EA76E6">
        <w:t>son visage aigu était bronzé par le soleil</w:t>
      </w:r>
      <w:r w:rsidR="00C646BA" w:rsidRPr="00EA76E6">
        <w:t xml:space="preserve">, </w:t>
      </w:r>
      <w:r w:rsidRPr="00EA76E6">
        <w:t>sa peau avait souffert du vent</w:t>
      </w:r>
      <w:r w:rsidR="00C646BA" w:rsidRPr="00EA76E6">
        <w:t xml:space="preserve">. </w:t>
      </w:r>
      <w:r w:rsidRPr="00EA76E6">
        <w:t>Avec son co</w:t>
      </w:r>
      <w:r w:rsidRPr="00EA76E6">
        <w:t>s</w:t>
      </w:r>
      <w:r w:rsidRPr="00EA76E6">
        <w:t>tume de tweed et sa casquette de drap</w:t>
      </w:r>
      <w:r w:rsidR="00C646BA" w:rsidRPr="00EA76E6">
        <w:t xml:space="preserve">, </w:t>
      </w:r>
      <w:r w:rsidRPr="00EA76E6">
        <w:t>il ressemblait à un to</w:t>
      </w:r>
      <w:r w:rsidRPr="00EA76E6">
        <w:t>u</w:t>
      </w:r>
      <w:r w:rsidRPr="00EA76E6">
        <w:t>riste</w:t>
      </w:r>
      <w:r w:rsidR="00C646BA" w:rsidRPr="00EA76E6">
        <w:t xml:space="preserve">, </w:t>
      </w:r>
      <w:r w:rsidRPr="00EA76E6">
        <w:t>et il s</w:t>
      </w:r>
      <w:r w:rsidR="00C646BA" w:rsidRPr="00EA76E6">
        <w:t>’</w:t>
      </w:r>
      <w:r w:rsidRPr="00EA76E6">
        <w:t>était débrouillé</w:t>
      </w:r>
      <w:r w:rsidR="00C646BA" w:rsidRPr="00EA76E6">
        <w:t xml:space="preserve">, </w:t>
      </w:r>
      <w:r w:rsidRPr="00EA76E6">
        <w:t>en vertu de cette propreté féline qui était l</w:t>
      </w:r>
      <w:r w:rsidR="00C646BA" w:rsidRPr="00EA76E6">
        <w:t>’</w:t>
      </w:r>
      <w:r w:rsidRPr="00EA76E6">
        <w:t>une de ses caractéristiques</w:t>
      </w:r>
      <w:r w:rsidR="00C646BA" w:rsidRPr="00EA76E6">
        <w:t xml:space="preserve">, </w:t>
      </w:r>
      <w:r w:rsidRPr="00EA76E6">
        <w:t>pour avoir le menton aussi bien rasé et du linge aussi net que s</w:t>
      </w:r>
      <w:r w:rsidR="00C646BA" w:rsidRPr="00EA76E6">
        <w:t>’</w:t>
      </w:r>
      <w:r w:rsidRPr="00EA76E6">
        <w:t>il se trouvait à Baker Street</w:t>
      </w:r>
      <w:r w:rsidR="00C646BA" w:rsidRPr="00EA76E6">
        <w:t>.</w:t>
      </w:r>
    </w:p>
    <w:p w14:paraId="0F7E4DEB" w14:textId="77777777" w:rsidR="00C646BA" w:rsidRPr="00EA76E6" w:rsidRDefault="00C646BA" w:rsidP="00C646BA">
      <w:r w:rsidRPr="00EA76E6">
        <w:t>« </w:t>
      </w:r>
      <w:r w:rsidR="00CA2403" w:rsidRPr="00EA76E6">
        <w:t>Jamais une rencontre ne m</w:t>
      </w:r>
      <w:r w:rsidRPr="00EA76E6">
        <w:t>’</w:t>
      </w:r>
      <w:r w:rsidR="00CA2403" w:rsidRPr="00EA76E6">
        <w:t>a rendu plus heureux</w:t>
      </w:r>
      <w:r w:rsidRPr="00EA76E6">
        <w:t xml:space="preserve"> ! </w:t>
      </w:r>
      <w:r w:rsidR="00CA2403" w:rsidRPr="00EA76E6">
        <w:t>balb</w:t>
      </w:r>
      <w:r w:rsidR="00CA2403" w:rsidRPr="00EA76E6">
        <w:t>u</w:t>
      </w:r>
      <w:r w:rsidR="00CA2403" w:rsidRPr="00EA76E6">
        <w:t>tiai-je en lui serrant la main</w:t>
      </w:r>
      <w:r w:rsidRPr="00EA76E6">
        <w:t>.</w:t>
      </w:r>
    </w:p>
    <w:p w14:paraId="73075C81" w14:textId="77777777" w:rsidR="00C646BA" w:rsidRPr="00EA76E6" w:rsidRDefault="00C646BA" w:rsidP="00C646BA">
      <w:r w:rsidRPr="00EA76E6">
        <w:t>— </w:t>
      </w:r>
      <w:r w:rsidR="00CA2403" w:rsidRPr="00EA76E6">
        <w:t>Ni plus surpris</w:t>
      </w:r>
      <w:r w:rsidRPr="00EA76E6">
        <w:t xml:space="preserve">, </w:t>
      </w:r>
      <w:r w:rsidR="00CA2403" w:rsidRPr="00EA76E6">
        <w:t>eh</w:t>
      </w:r>
      <w:r w:rsidRPr="00EA76E6">
        <w:t> ?</w:t>
      </w:r>
    </w:p>
    <w:p w14:paraId="22FA9F23" w14:textId="77777777" w:rsidR="00C646BA" w:rsidRPr="00EA76E6" w:rsidRDefault="00C646BA" w:rsidP="00C646BA">
      <w:r w:rsidRPr="00EA76E6">
        <w:t>— </w:t>
      </w:r>
      <w:r w:rsidR="00CA2403" w:rsidRPr="00EA76E6">
        <w:t>Je l</w:t>
      </w:r>
      <w:r w:rsidRPr="00EA76E6">
        <w:t>’</w:t>
      </w:r>
      <w:r w:rsidR="00CA2403" w:rsidRPr="00EA76E6">
        <w:t>avoue</w:t>
      </w:r>
      <w:r w:rsidRPr="00EA76E6">
        <w:t> !</w:t>
      </w:r>
    </w:p>
    <w:p w14:paraId="3B1ED9EB" w14:textId="77777777" w:rsidR="00C646BA" w:rsidRPr="00EA76E6" w:rsidRDefault="00C646BA" w:rsidP="00C646BA">
      <w:r w:rsidRPr="00EA76E6">
        <w:lastRenderedPageBreak/>
        <w:t>— </w:t>
      </w:r>
      <w:r w:rsidR="00CA2403" w:rsidRPr="00EA76E6">
        <w:t>La surprise n</w:t>
      </w:r>
      <w:r w:rsidRPr="00EA76E6">
        <w:t>’</w:t>
      </w:r>
      <w:r w:rsidR="00CA2403" w:rsidRPr="00EA76E6">
        <w:t>est pas que de votre côté</w:t>
      </w:r>
      <w:r w:rsidRPr="00EA76E6">
        <w:t xml:space="preserve">, </w:t>
      </w:r>
      <w:r w:rsidR="00CA2403" w:rsidRPr="00EA76E6">
        <w:t>je vous assure</w:t>
      </w:r>
      <w:r w:rsidRPr="00EA76E6">
        <w:t xml:space="preserve"> ! </w:t>
      </w:r>
      <w:r w:rsidR="00CA2403" w:rsidRPr="00EA76E6">
        <w:t>Je ne me doutais nullement que vous aviez découvert mon refuge d</w:t>
      </w:r>
      <w:r w:rsidRPr="00EA76E6">
        <w:t>’</w:t>
      </w:r>
      <w:r w:rsidR="00CA2403" w:rsidRPr="00EA76E6">
        <w:t>occasion</w:t>
      </w:r>
      <w:r w:rsidRPr="00EA76E6">
        <w:t xml:space="preserve">, </w:t>
      </w:r>
      <w:r w:rsidR="00CA2403" w:rsidRPr="00EA76E6">
        <w:t>encore moins que vous vous trouviez à l</w:t>
      </w:r>
      <w:r w:rsidRPr="00EA76E6">
        <w:t>’</w:t>
      </w:r>
      <w:r w:rsidR="00CA2403" w:rsidRPr="00EA76E6">
        <w:t>intérieur</w:t>
      </w:r>
      <w:r w:rsidRPr="00EA76E6">
        <w:t xml:space="preserve">, </w:t>
      </w:r>
      <w:r w:rsidR="00CA2403" w:rsidRPr="00EA76E6">
        <w:t>avant d</w:t>
      </w:r>
      <w:r w:rsidRPr="00EA76E6">
        <w:t>’</w:t>
      </w:r>
      <w:r w:rsidR="00CA2403" w:rsidRPr="00EA76E6">
        <w:t>être arrivé à vingt pas d</w:t>
      </w:r>
      <w:r w:rsidRPr="00EA76E6">
        <w:t>’</w:t>
      </w:r>
      <w:r w:rsidR="00CA2403" w:rsidRPr="00EA76E6">
        <w:t>ici</w:t>
      </w:r>
      <w:r w:rsidRPr="00EA76E6">
        <w:t>.</w:t>
      </w:r>
    </w:p>
    <w:p w14:paraId="37DD2783" w14:textId="77777777" w:rsidR="00C646BA" w:rsidRPr="00EA76E6" w:rsidRDefault="00C646BA" w:rsidP="00C646BA">
      <w:r w:rsidRPr="00EA76E6">
        <w:t>— </w:t>
      </w:r>
      <w:r w:rsidR="00CA2403" w:rsidRPr="00EA76E6">
        <w:t>L</w:t>
      </w:r>
      <w:r w:rsidRPr="00EA76E6">
        <w:t>’</w:t>
      </w:r>
      <w:r w:rsidR="00CA2403" w:rsidRPr="00EA76E6">
        <w:t>empreinte de mes souliers</w:t>
      </w:r>
      <w:r w:rsidRPr="00EA76E6">
        <w:t xml:space="preserve">, </w:t>
      </w:r>
      <w:r w:rsidR="00CA2403" w:rsidRPr="00EA76E6">
        <w:t>j</w:t>
      </w:r>
      <w:r w:rsidRPr="00EA76E6">
        <w:t>’</w:t>
      </w:r>
      <w:r w:rsidR="00CA2403" w:rsidRPr="00EA76E6">
        <w:t>imagine</w:t>
      </w:r>
      <w:r w:rsidRPr="00EA76E6">
        <w:t> ?</w:t>
      </w:r>
    </w:p>
    <w:p w14:paraId="02EE2365" w14:textId="77777777" w:rsidR="00C646BA" w:rsidRPr="00EA76E6" w:rsidRDefault="00C646BA" w:rsidP="00C646BA">
      <w:r w:rsidRPr="00EA76E6">
        <w:t>— </w:t>
      </w:r>
      <w:r w:rsidR="00CA2403" w:rsidRPr="00EA76E6">
        <w:t>Non</w:t>
      </w:r>
      <w:r w:rsidRPr="00EA76E6">
        <w:t xml:space="preserve">, </w:t>
      </w:r>
      <w:r w:rsidR="00CA2403" w:rsidRPr="00EA76E6">
        <w:t>Watson</w:t>
      </w:r>
      <w:r w:rsidRPr="00EA76E6">
        <w:t xml:space="preserve">. </w:t>
      </w:r>
      <w:r w:rsidR="00CA2403" w:rsidRPr="00EA76E6">
        <w:t>Figurez-vous que je ne me crois pas c</w:t>
      </w:r>
      <w:r w:rsidR="00CA2403" w:rsidRPr="00EA76E6">
        <w:t>a</w:t>
      </w:r>
      <w:r w:rsidR="00CA2403" w:rsidRPr="00EA76E6">
        <w:t>pable de reconnaître vos empreintes entre toutes les empreintes au monde</w:t>
      </w:r>
      <w:r w:rsidRPr="00EA76E6">
        <w:t xml:space="preserve">. </w:t>
      </w:r>
      <w:r w:rsidR="00CA2403" w:rsidRPr="00EA76E6">
        <w:t>Mais si vous désirez vraiment me faire illusion</w:t>
      </w:r>
      <w:r w:rsidRPr="00EA76E6">
        <w:t xml:space="preserve">, </w:t>
      </w:r>
      <w:r w:rsidR="00CA2403" w:rsidRPr="00EA76E6">
        <w:t>changez alors de marque de cigarettes</w:t>
      </w:r>
      <w:r w:rsidRPr="00EA76E6">
        <w:t xml:space="preserve"> ; </w:t>
      </w:r>
      <w:r w:rsidR="00CA2403" w:rsidRPr="00EA76E6">
        <w:t>car quand je vois un mégot avec l</w:t>
      </w:r>
      <w:r w:rsidRPr="00EA76E6">
        <w:t>’</w:t>
      </w:r>
      <w:r w:rsidR="00CA2403" w:rsidRPr="00EA76E6">
        <w:t>inscription Bradley</w:t>
      </w:r>
      <w:r w:rsidRPr="00EA76E6">
        <w:t xml:space="preserve">, </w:t>
      </w:r>
      <w:r w:rsidR="00CA2403" w:rsidRPr="00EA76E6">
        <w:t>Oxford Street</w:t>
      </w:r>
      <w:r w:rsidRPr="00EA76E6">
        <w:t xml:space="preserve">, </w:t>
      </w:r>
      <w:r w:rsidR="00CA2403" w:rsidRPr="00EA76E6">
        <w:t>je sais que mon ami Watson est dans les environs</w:t>
      </w:r>
      <w:r w:rsidRPr="00EA76E6">
        <w:t xml:space="preserve">. </w:t>
      </w:r>
      <w:r w:rsidR="00CA2403" w:rsidRPr="00EA76E6">
        <w:t>Vous pouvez examiner votre mégot</w:t>
      </w:r>
      <w:r w:rsidRPr="00EA76E6">
        <w:t xml:space="preserve"> : </w:t>
      </w:r>
      <w:r w:rsidR="00CA2403" w:rsidRPr="00EA76E6">
        <w:t>vous l</w:t>
      </w:r>
      <w:r w:rsidRPr="00EA76E6">
        <w:t>’</w:t>
      </w:r>
      <w:r w:rsidR="00CA2403" w:rsidRPr="00EA76E6">
        <w:t>avez jeté à côté du sentier</w:t>
      </w:r>
      <w:r w:rsidRPr="00EA76E6">
        <w:t xml:space="preserve">. </w:t>
      </w:r>
      <w:r w:rsidR="00CA2403" w:rsidRPr="00EA76E6">
        <w:t>Vous vous en êtes d</w:t>
      </w:r>
      <w:r w:rsidR="00CA2403" w:rsidRPr="00EA76E6">
        <w:t>é</w:t>
      </w:r>
      <w:r w:rsidR="00CA2403" w:rsidRPr="00EA76E6">
        <w:t>barrassé</w:t>
      </w:r>
      <w:r w:rsidRPr="00EA76E6">
        <w:t xml:space="preserve">, </w:t>
      </w:r>
      <w:r w:rsidR="00CA2403" w:rsidRPr="00EA76E6">
        <w:t>sans doute</w:t>
      </w:r>
      <w:r w:rsidRPr="00EA76E6">
        <w:t xml:space="preserve">, </w:t>
      </w:r>
      <w:r w:rsidR="00CA2403" w:rsidRPr="00EA76E6">
        <w:t>au moment suprême de vous lancer à l</w:t>
      </w:r>
      <w:r w:rsidRPr="00EA76E6">
        <w:t>’</w:t>
      </w:r>
      <w:r w:rsidR="00CA2403" w:rsidRPr="00EA76E6">
        <w:t>assaut contre la cabane vide</w:t>
      </w:r>
      <w:r w:rsidRPr="00EA76E6">
        <w:t> ?</w:t>
      </w:r>
    </w:p>
    <w:p w14:paraId="52429F96" w14:textId="77777777" w:rsidR="00C646BA" w:rsidRPr="00EA76E6" w:rsidRDefault="00C646BA" w:rsidP="00C646BA">
      <w:r w:rsidRPr="00EA76E6">
        <w:t>— </w:t>
      </w:r>
      <w:r w:rsidR="00CA2403" w:rsidRPr="00EA76E6">
        <w:t>Exactement</w:t>
      </w:r>
      <w:r w:rsidRPr="00EA76E6">
        <w:t>.</w:t>
      </w:r>
    </w:p>
    <w:p w14:paraId="1A9A3EBE" w14:textId="77777777" w:rsidR="00C646BA" w:rsidRPr="00EA76E6" w:rsidRDefault="00C646BA" w:rsidP="00C646BA">
      <w:r w:rsidRPr="00EA76E6">
        <w:t>— </w:t>
      </w:r>
      <w:r w:rsidR="00CA2403" w:rsidRPr="00EA76E6">
        <w:t>C</w:t>
      </w:r>
      <w:r w:rsidRPr="00EA76E6">
        <w:t>’</w:t>
      </w:r>
      <w:r w:rsidR="00CA2403" w:rsidRPr="00EA76E6">
        <w:t>est ce que je me suis dit</w:t>
      </w:r>
      <w:r w:rsidRPr="00EA76E6">
        <w:t xml:space="preserve">. </w:t>
      </w:r>
      <w:r w:rsidR="00CA2403" w:rsidRPr="00EA76E6">
        <w:t>Et</w:t>
      </w:r>
      <w:r w:rsidRPr="00EA76E6">
        <w:t xml:space="preserve">, </w:t>
      </w:r>
      <w:r w:rsidR="00CA2403" w:rsidRPr="00EA76E6">
        <w:t>connaissant votre adm</w:t>
      </w:r>
      <w:r w:rsidR="00CA2403" w:rsidRPr="00EA76E6">
        <w:t>i</w:t>
      </w:r>
      <w:r w:rsidR="00CA2403" w:rsidRPr="00EA76E6">
        <w:t>rable ténacité</w:t>
      </w:r>
      <w:r w:rsidRPr="00EA76E6">
        <w:t xml:space="preserve">, </w:t>
      </w:r>
      <w:r w:rsidR="00CA2403" w:rsidRPr="00EA76E6">
        <w:t>j</w:t>
      </w:r>
      <w:r w:rsidRPr="00EA76E6">
        <w:t>’</w:t>
      </w:r>
      <w:r w:rsidR="00CA2403" w:rsidRPr="00EA76E6">
        <w:t>ai deviné que vous étiez assis en embuscade</w:t>
      </w:r>
      <w:r w:rsidRPr="00EA76E6">
        <w:t xml:space="preserve">, </w:t>
      </w:r>
      <w:r w:rsidR="00CA2403" w:rsidRPr="00EA76E6">
        <w:t>une arme dans chaque main</w:t>
      </w:r>
      <w:r w:rsidRPr="00EA76E6">
        <w:t xml:space="preserve">, </w:t>
      </w:r>
      <w:r w:rsidR="00CA2403" w:rsidRPr="00EA76E6">
        <w:t>attendant le retour du locataire</w:t>
      </w:r>
      <w:r w:rsidRPr="00EA76E6">
        <w:t xml:space="preserve">. </w:t>
      </w:r>
      <w:r w:rsidR="00CA2403" w:rsidRPr="00EA76E6">
        <w:t>Vous me preniez donc pour le criminel</w:t>
      </w:r>
      <w:r w:rsidRPr="00EA76E6">
        <w:t> ?</w:t>
      </w:r>
    </w:p>
    <w:p w14:paraId="1BC27B90" w14:textId="77777777" w:rsidR="00C646BA" w:rsidRPr="00EA76E6" w:rsidRDefault="00C646BA" w:rsidP="00C646BA">
      <w:r w:rsidRPr="00EA76E6">
        <w:t>— </w:t>
      </w:r>
      <w:r w:rsidR="00CA2403" w:rsidRPr="00EA76E6">
        <w:t>Je ne savais pas qui vous étiez</w:t>
      </w:r>
      <w:r w:rsidRPr="00EA76E6">
        <w:t xml:space="preserve">, </w:t>
      </w:r>
      <w:r w:rsidR="00CA2403" w:rsidRPr="00EA76E6">
        <w:t>mais j</w:t>
      </w:r>
      <w:r w:rsidRPr="00EA76E6">
        <w:t>’</w:t>
      </w:r>
      <w:r w:rsidR="00CA2403" w:rsidRPr="00EA76E6">
        <w:t>étais résolu à vous identifier coûte que coûte</w:t>
      </w:r>
      <w:r w:rsidRPr="00EA76E6">
        <w:t>.</w:t>
      </w:r>
    </w:p>
    <w:p w14:paraId="31CD1F04" w14:textId="77777777" w:rsidR="00C646BA" w:rsidRPr="00EA76E6" w:rsidRDefault="00C646BA" w:rsidP="00C646BA">
      <w:r w:rsidRPr="00EA76E6">
        <w:t>— </w:t>
      </w:r>
      <w:r w:rsidR="00CA2403" w:rsidRPr="00EA76E6">
        <w:t>Bravo</w:t>
      </w:r>
      <w:r w:rsidRPr="00EA76E6">
        <w:t xml:space="preserve">, </w:t>
      </w:r>
      <w:r w:rsidR="00CA2403" w:rsidRPr="00EA76E6">
        <w:t>Watson</w:t>
      </w:r>
      <w:r w:rsidRPr="00EA76E6">
        <w:t xml:space="preserve"> ! </w:t>
      </w:r>
      <w:r w:rsidR="00CA2403" w:rsidRPr="00EA76E6">
        <w:t>Et comment m</w:t>
      </w:r>
      <w:r w:rsidRPr="00EA76E6">
        <w:t>’</w:t>
      </w:r>
      <w:r w:rsidR="00CA2403" w:rsidRPr="00EA76E6">
        <w:t>avez-vous localisé</w:t>
      </w:r>
      <w:r w:rsidRPr="00EA76E6">
        <w:t xml:space="preserve"> ? </w:t>
      </w:r>
      <w:r w:rsidR="00CA2403" w:rsidRPr="00EA76E6">
        <w:t>Peut-être m</w:t>
      </w:r>
      <w:r w:rsidRPr="00EA76E6">
        <w:t>’</w:t>
      </w:r>
      <w:r w:rsidR="00CA2403" w:rsidRPr="00EA76E6">
        <w:t>avez-vous aperçu</w:t>
      </w:r>
      <w:r w:rsidRPr="00EA76E6">
        <w:t xml:space="preserve">, </w:t>
      </w:r>
      <w:r w:rsidR="00CA2403" w:rsidRPr="00EA76E6">
        <w:t>le soir de la chasse au convict</w:t>
      </w:r>
      <w:r w:rsidRPr="00EA76E6">
        <w:t xml:space="preserve">, </w:t>
      </w:r>
      <w:r w:rsidR="00CA2403" w:rsidRPr="00EA76E6">
        <w:t>quand j</w:t>
      </w:r>
      <w:r w:rsidRPr="00EA76E6">
        <w:t>’</w:t>
      </w:r>
      <w:r w:rsidR="00CA2403" w:rsidRPr="00EA76E6">
        <w:t>ai été assez imprudent pour permettre à la lune de se lever de</w:t>
      </w:r>
      <w:r w:rsidR="00CA2403" w:rsidRPr="00EA76E6">
        <w:t>r</w:t>
      </w:r>
      <w:r w:rsidR="00CA2403" w:rsidRPr="00EA76E6">
        <w:t>rière moi</w:t>
      </w:r>
      <w:r w:rsidRPr="00EA76E6">
        <w:t> ?</w:t>
      </w:r>
    </w:p>
    <w:p w14:paraId="14BBBDEF" w14:textId="77777777" w:rsidR="00C646BA" w:rsidRPr="00EA76E6" w:rsidRDefault="00C646BA" w:rsidP="00C646BA">
      <w:r w:rsidRPr="00EA76E6">
        <w:t>— </w:t>
      </w:r>
      <w:r w:rsidR="00CA2403" w:rsidRPr="00EA76E6">
        <w:t>Oui</w:t>
      </w:r>
      <w:r w:rsidRPr="00EA76E6">
        <w:t xml:space="preserve">, </w:t>
      </w:r>
      <w:r w:rsidR="00CA2403" w:rsidRPr="00EA76E6">
        <w:t>je vous ai aperçu</w:t>
      </w:r>
      <w:r w:rsidRPr="00EA76E6">
        <w:t>.</w:t>
      </w:r>
    </w:p>
    <w:p w14:paraId="1848A638" w14:textId="77777777" w:rsidR="00C646BA" w:rsidRPr="00EA76E6" w:rsidRDefault="00C646BA" w:rsidP="00C646BA">
      <w:r w:rsidRPr="00EA76E6">
        <w:t>— </w:t>
      </w:r>
      <w:r w:rsidR="00CA2403" w:rsidRPr="00EA76E6">
        <w:t>Et vous avez depuis fouillé toutes les cabanes avant de parvenir à celle-ci</w:t>
      </w:r>
      <w:r w:rsidRPr="00EA76E6">
        <w:t> ?</w:t>
      </w:r>
    </w:p>
    <w:p w14:paraId="2347CA67" w14:textId="77777777" w:rsidR="00C646BA" w:rsidRPr="00EA76E6" w:rsidRDefault="00C646BA" w:rsidP="00C646BA">
      <w:r w:rsidRPr="00EA76E6">
        <w:lastRenderedPageBreak/>
        <w:t>— </w:t>
      </w:r>
      <w:r w:rsidR="00CA2403" w:rsidRPr="00EA76E6">
        <w:t>Non</w:t>
      </w:r>
      <w:r w:rsidRPr="00EA76E6">
        <w:t xml:space="preserve">. </w:t>
      </w:r>
      <w:r w:rsidR="00CA2403" w:rsidRPr="00EA76E6">
        <w:t>Votre jeune garçon a été repéré</w:t>
      </w:r>
      <w:r w:rsidRPr="00EA76E6">
        <w:t xml:space="preserve">, </w:t>
      </w:r>
      <w:r w:rsidR="00CA2403" w:rsidRPr="00EA76E6">
        <w:t>c</w:t>
      </w:r>
      <w:r w:rsidRPr="00EA76E6">
        <w:t>’</w:t>
      </w:r>
      <w:r w:rsidR="00CA2403" w:rsidRPr="00EA76E6">
        <w:t>est ce qui m</w:t>
      </w:r>
      <w:r w:rsidRPr="00EA76E6">
        <w:t>’</w:t>
      </w:r>
      <w:r w:rsidR="00CA2403" w:rsidRPr="00EA76E6">
        <w:t>a permis de déterminer votre secteur</w:t>
      </w:r>
      <w:r w:rsidRPr="00EA76E6">
        <w:t>.</w:t>
      </w:r>
    </w:p>
    <w:p w14:paraId="5497CB6B" w14:textId="361D7615" w:rsidR="00C646BA" w:rsidRPr="00EA76E6" w:rsidRDefault="00C646BA" w:rsidP="00C646BA">
      <w:r w:rsidRPr="00EA76E6">
        <w:t>— </w:t>
      </w:r>
      <w:r w:rsidR="00CA2403" w:rsidRPr="00EA76E6">
        <w:t>Le vieux gentleman au télescope</w:t>
      </w:r>
      <w:r w:rsidRPr="00EA76E6">
        <w:t xml:space="preserve">, </w:t>
      </w:r>
      <w:r w:rsidR="00CA2403" w:rsidRPr="00EA76E6">
        <w:t>je parie</w:t>
      </w:r>
      <w:r w:rsidRPr="00EA76E6">
        <w:t xml:space="preserve"> ! </w:t>
      </w:r>
      <w:r w:rsidR="00CA2403" w:rsidRPr="00EA76E6">
        <w:t>Je n</w:t>
      </w:r>
      <w:r w:rsidRPr="00EA76E6">
        <w:t>’</w:t>
      </w:r>
      <w:r w:rsidR="00CA2403" w:rsidRPr="00EA76E6">
        <w:t>y co</w:t>
      </w:r>
      <w:r w:rsidR="00CA2403" w:rsidRPr="00EA76E6">
        <w:t>m</w:t>
      </w:r>
      <w:r w:rsidR="00CA2403" w:rsidRPr="00EA76E6">
        <w:t>prenais rien quand j</w:t>
      </w:r>
      <w:r w:rsidRPr="00EA76E6">
        <w:t>’</w:t>
      </w:r>
      <w:r w:rsidR="00CA2403" w:rsidRPr="00EA76E6">
        <w:t>ai vu la première fois la lumière se réfléchir sur les verres</w:t>
      </w:r>
      <w:r w:rsidRPr="00EA76E6">
        <w:t>… »</w:t>
      </w:r>
    </w:p>
    <w:p w14:paraId="0B4C32DC" w14:textId="77777777" w:rsidR="00C646BA" w:rsidRPr="00EA76E6" w:rsidRDefault="00CA2403" w:rsidP="00C646BA">
      <w:r w:rsidRPr="00EA76E6">
        <w:t>Il se leva et alla scruter l</w:t>
      </w:r>
      <w:r w:rsidR="00C646BA" w:rsidRPr="00EA76E6">
        <w:t>’</w:t>
      </w:r>
      <w:r w:rsidRPr="00EA76E6">
        <w:t>intérieur de la cabane</w:t>
      </w:r>
      <w:r w:rsidR="00C646BA" w:rsidRPr="00EA76E6">
        <w:t>.</w:t>
      </w:r>
    </w:p>
    <w:p w14:paraId="2DDB725C" w14:textId="77777777" w:rsidR="00C646BA" w:rsidRPr="00EA76E6" w:rsidRDefault="00C646BA" w:rsidP="00C646BA">
      <w:r w:rsidRPr="00EA76E6">
        <w:t>« </w:t>
      </w:r>
      <w:r w:rsidR="00CA2403" w:rsidRPr="00EA76E6">
        <w:t>Ah</w:t>
      </w:r>
      <w:r w:rsidRPr="00EA76E6">
        <w:t xml:space="preserve"> ! </w:t>
      </w:r>
      <w:r w:rsidR="00CA2403" w:rsidRPr="00EA76E6">
        <w:t>je vois que Cartwright m</w:t>
      </w:r>
      <w:r w:rsidRPr="00EA76E6">
        <w:t>’</w:t>
      </w:r>
      <w:r w:rsidR="00CA2403" w:rsidRPr="00EA76E6">
        <w:t>a apporté quelques prov</w:t>
      </w:r>
      <w:r w:rsidR="00CA2403" w:rsidRPr="00EA76E6">
        <w:t>i</w:t>
      </w:r>
      <w:r w:rsidR="00CA2403" w:rsidRPr="00EA76E6">
        <w:t>sions</w:t>
      </w:r>
      <w:r w:rsidRPr="00EA76E6">
        <w:t xml:space="preserve"> ! </w:t>
      </w:r>
      <w:r w:rsidR="00CA2403" w:rsidRPr="00EA76E6">
        <w:t>Que me dit-il</w:t>
      </w:r>
      <w:r w:rsidRPr="00EA76E6">
        <w:t xml:space="preserve"> ? </w:t>
      </w:r>
      <w:r w:rsidR="00CA2403" w:rsidRPr="00EA76E6">
        <w:t>Tiens</w:t>
      </w:r>
      <w:r w:rsidRPr="00EA76E6">
        <w:t xml:space="preserve">, </w:t>
      </w:r>
      <w:r w:rsidR="00CA2403" w:rsidRPr="00EA76E6">
        <w:t>vous êtes allé à Coombe Tracey</w:t>
      </w:r>
      <w:r w:rsidRPr="00EA76E6">
        <w:t xml:space="preserve">, </w:t>
      </w:r>
      <w:r w:rsidR="00CA2403" w:rsidRPr="00EA76E6">
        <w:t>n</w:t>
      </w:r>
      <w:r w:rsidRPr="00EA76E6">
        <w:t>’</w:t>
      </w:r>
      <w:r w:rsidR="00CA2403" w:rsidRPr="00EA76E6">
        <w:t>est-ce pas</w:t>
      </w:r>
      <w:r w:rsidRPr="00EA76E6">
        <w:t> ?</w:t>
      </w:r>
    </w:p>
    <w:p w14:paraId="7933431B" w14:textId="77777777" w:rsidR="00C646BA" w:rsidRPr="00EA76E6" w:rsidRDefault="00C646BA" w:rsidP="00C646BA">
      <w:r w:rsidRPr="00EA76E6">
        <w:t>— </w:t>
      </w:r>
      <w:r w:rsidR="00CA2403" w:rsidRPr="00EA76E6">
        <w:t>Oui</w:t>
      </w:r>
      <w:r w:rsidRPr="00EA76E6">
        <w:t>.</w:t>
      </w:r>
    </w:p>
    <w:p w14:paraId="74FFAFCE" w14:textId="5E8308F5" w:rsidR="00C646BA" w:rsidRPr="00EA76E6" w:rsidRDefault="00C646BA" w:rsidP="00C646BA">
      <w:r w:rsidRPr="00EA76E6">
        <w:t>— </w:t>
      </w:r>
      <w:r w:rsidR="00CA2403" w:rsidRPr="00EA76E6">
        <w:t xml:space="preserve">Pour voir </w:t>
      </w:r>
      <w:r w:rsidRPr="00EA76E6">
        <w:t>M</w:t>
      </w:r>
      <w:r w:rsidRPr="00EA76E6">
        <w:rPr>
          <w:vertAlign w:val="superscript"/>
        </w:rPr>
        <w:t>me</w:t>
      </w:r>
      <w:r w:rsidRPr="00EA76E6">
        <w:t> </w:t>
      </w:r>
      <w:r w:rsidR="00CA2403" w:rsidRPr="00EA76E6">
        <w:t>Laura Lyons</w:t>
      </w:r>
      <w:r w:rsidRPr="00EA76E6">
        <w:t> ?</w:t>
      </w:r>
    </w:p>
    <w:p w14:paraId="2CF7F362" w14:textId="77777777" w:rsidR="00C646BA" w:rsidRPr="00EA76E6" w:rsidRDefault="00C646BA" w:rsidP="00C646BA">
      <w:r w:rsidRPr="00EA76E6">
        <w:t>— </w:t>
      </w:r>
      <w:r w:rsidR="00CA2403" w:rsidRPr="00EA76E6">
        <w:t>Exactement</w:t>
      </w:r>
      <w:r w:rsidRPr="00EA76E6">
        <w:t>.</w:t>
      </w:r>
    </w:p>
    <w:p w14:paraId="30142411" w14:textId="77777777" w:rsidR="00C646BA" w:rsidRPr="00EA76E6" w:rsidRDefault="00C646BA" w:rsidP="00C646BA">
      <w:r w:rsidRPr="00EA76E6">
        <w:t>— </w:t>
      </w:r>
      <w:r w:rsidR="00CA2403" w:rsidRPr="00EA76E6">
        <w:t>Très bien</w:t>
      </w:r>
      <w:r w:rsidRPr="00EA76E6">
        <w:t xml:space="preserve"> ! </w:t>
      </w:r>
      <w:r w:rsidR="00CA2403" w:rsidRPr="00EA76E6">
        <w:t>Nos recherches ont évidemment suivi des d</w:t>
      </w:r>
      <w:r w:rsidR="00CA2403" w:rsidRPr="00EA76E6">
        <w:t>i</w:t>
      </w:r>
      <w:r w:rsidR="00CA2403" w:rsidRPr="00EA76E6">
        <w:t>rections parallèles</w:t>
      </w:r>
      <w:r w:rsidRPr="00EA76E6">
        <w:t xml:space="preserve"> ; </w:t>
      </w:r>
      <w:r w:rsidR="00CA2403" w:rsidRPr="00EA76E6">
        <w:t>quand nous aurons collationné nos résu</w:t>
      </w:r>
      <w:r w:rsidR="00CA2403" w:rsidRPr="00EA76E6">
        <w:t>l</w:t>
      </w:r>
      <w:r w:rsidR="00CA2403" w:rsidRPr="00EA76E6">
        <w:t>tats</w:t>
      </w:r>
      <w:r w:rsidRPr="00EA76E6">
        <w:t xml:space="preserve">, </w:t>
      </w:r>
      <w:r w:rsidR="00CA2403" w:rsidRPr="00EA76E6">
        <w:t>nous aurons sûrement une vue claire de l</w:t>
      </w:r>
      <w:r w:rsidRPr="00EA76E6">
        <w:t>’</w:t>
      </w:r>
      <w:r w:rsidR="00CA2403" w:rsidRPr="00EA76E6">
        <w:t>affaire</w:t>
      </w:r>
      <w:r w:rsidRPr="00EA76E6">
        <w:t>.</w:t>
      </w:r>
    </w:p>
    <w:p w14:paraId="3114354F" w14:textId="77777777" w:rsidR="00C646BA" w:rsidRPr="00EA76E6" w:rsidRDefault="00C646BA" w:rsidP="00C646BA">
      <w:r w:rsidRPr="00EA76E6">
        <w:t>— </w:t>
      </w:r>
      <w:r w:rsidR="00CA2403" w:rsidRPr="00EA76E6">
        <w:t>Ah</w:t>
      </w:r>
      <w:r w:rsidRPr="00EA76E6">
        <w:t xml:space="preserve"> ! </w:t>
      </w:r>
      <w:r w:rsidR="00CA2403" w:rsidRPr="00EA76E6">
        <w:t>Holmes</w:t>
      </w:r>
      <w:r w:rsidRPr="00EA76E6">
        <w:t xml:space="preserve">, </w:t>
      </w:r>
      <w:r w:rsidR="00CA2403" w:rsidRPr="00EA76E6">
        <w:t>je suis heureux du fond de mon cœur que vous soyez ici</w:t>
      </w:r>
      <w:r w:rsidRPr="00EA76E6">
        <w:t xml:space="preserve"> ! </w:t>
      </w:r>
      <w:r w:rsidR="00CA2403" w:rsidRPr="00EA76E6">
        <w:t>Car vraiment ma responsabilité et le mystère devenaient trop lourds pour mes nerfs</w:t>
      </w:r>
      <w:r w:rsidRPr="00EA76E6">
        <w:t xml:space="preserve">. </w:t>
      </w:r>
      <w:r w:rsidR="00CA2403" w:rsidRPr="00EA76E6">
        <w:t>Mais par quel miracle êtes-vous venu sur la lande et qu</w:t>
      </w:r>
      <w:r w:rsidRPr="00EA76E6">
        <w:t>’</w:t>
      </w:r>
      <w:r w:rsidR="00CA2403" w:rsidRPr="00EA76E6">
        <w:t>avez-vous fait</w:t>
      </w:r>
      <w:r w:rsidRPr="00EA76E6">
        <w:t xml:space="preserve"> ? </w:t>
      </w:r>
      <w:r w:rsidR="00CA2403" w:rsidRPr="00EA76E6">
        <w:t>Je pensais que vous étiez à Baker Street en train de travailler sur l</w:t>
      </w:r>
      <w:r w:rsidRPr="00EA76E6">
        <w:t>’</w:t>
      </w:r>
      <w:r w:rsidR="00CA2403" w:rsidRPr="00EA76E6">
        <w:t>affaire du chantage</w:t>
      </w:r>
      <w:r w:rsidRPr="00EA76E6">
        <w:t> ?</w:t>
      </w:r>
    </w:p>
    <w:p w14:paraId="1CA827C3" w14:textId="77777777" w:rsidR="00C646BA" w:rsidRPr="00EA76E6" w:rsidRDefault="00C646BA" w:rsidP="00C646BA">
      <w:r w:rsidRPr="00EA76E6">
        <w:t>— </w:t>
      </w:r>
      <w:r w:rsidR="00CA2403" w:rsidRPr="00EA76E6">
        <w:t>C</w:t>
      </w:r>
      <w:r w:rsidRPr="00EA76E6">
        <w:t>’</w:t>
      </w:r>
      <w:r w:rsidR="00CA2403" w:rsidRPr="00EA76E6">
        <w:t>est ce que je désirais vous faire croire</w:t>
      </w:r>
      <w:r w:rsidRPr="00EA76E6">
        <w:t>.</w:t>
      </w:r>
    </w:p>
    <w:p w14:paraId="74C7DB12" w14:textId="77777777" w:rsidR="00C646BA" w:rsidRPr="00EA76E6" w:rsidRDefault="00C646BA" w:rsidP="00C646BA">
      <w:r w:rsidRPr="00EA76E6">
        <w:t>— </w:t>
      </w:r>
      <w:r w:rsidR="00CA2403" w:rsidRPr="00EA76E6">
        <w:t>Ainsi vous vous servez de moi</w:t>
      </w:r>
      <w:r w:rsidRPr="00EA76E6">
        <w:t xml:space="preserve">, </w:t>
      </w:r>
      <w:r w:rsidR="00CA2403" w:rsidRPr="00EA76E6">
        <w:t>et pourtant vous ne vous fiez pas à moi</w:t>
      </w:r>
      <w:r w:rsidRPr="00EA76E6">
        <w:t xml:space="preserve"> ! </w:t>
      </w:r>
      <w:r w:rsidR="00CA2403" w:rsidRPr="00EA76E6">
        <w:t>m</w:t>
      </w:r>
      <w:r w:rsidRPr="00EA76E6">
        <w:t>’</w:t>
      </w:r>
      <w:r w:rsidR="00CA2403" w:rsidRPr="00EA76E6">
        <w:t>écriai-je avec amertume</w:t>
      </w:r>
      <w:r w:rsidRPr="00EA76E6">
        <w:t xml:space="preserve">. </w:t>
      </w:r>
      <w:r w:rsidR="00CA2403" w:rsidRPr="00EA76E6">
        <w:t>Je pense que je m</w:t>
      </w:r>
      <w:r w:rsidR="00CA2403" w:rsidRPr="00EA76E6">
        <w:t>é</w:t>
      </w:r>
      <w:r w:rsidR="00CA2403" w:rsidRPr="00EA76E6">
        <w:t>riterais mieux de vous</w:t>
      </w:r>
      <w:r w:rsidRPr="00EA76E6">
        <w:t xml:space="preserve">, </w:t>
      </w:r>
      <w:r w:rsidR="00CA2403" w:rsidRPr="00EA76E6">
        <w:t>Holmes</w:t>
      </w:r>
      <w:r w:rsidRPr="00EA76E6">
        <w:t>.</w:t>
      </w:r>
    </w:p>
    <w:p w14:paraId="66926B64" w14:textId="77777777" w:rsidR="00C646BA" w:rsidRPr="00EA76E6" w:rsidRDefault="00C646BA" w:rsidP="00C646BA">
      <w:r w:rsidRPr="00EA76E6">
        <w:t>— </w:t>
      </w:r>
      <w:r w:rsidR="00CA2403" w:rsidRPr="00EA76E6">
        <w:t>Mon cher ami</w:t>
      </w:r>
      <w:r w:rsidRPr="00EA76E6">
        <w:t xml:space="preserve">, </w:t>
      </w:r>
      <w:r w:rsidR="00CA2403" w:rsidRPr="00EA76E6">
        <w:t>vous avez été pour moi un auxiliaire ina</w:t>
      </w:r>
      <w:r w:rsidR="00CA2403" w:rsidRPr="00EA76E6">
        <w:t>p</w:t>
      </w:r>
      <w:r w:rsidR="00CA2403" w:rsidRPr="00EA76E6">
        <w:t xml:space="preserve">préciable dans cette affaire comme dans beaucoup </w:t>
      </w:r>
      <w:r w:rsidR="00CA2403" w:rsidRPr="00EA76E6">
        <w:lastRenderedPageBreak/>
        <w:t>d</w:t>
      </w:r>
      <w:r w:rsidRPr="00EA76E6">
        <w:t>’</w:t>
      </w:r>
      <w:r w:rsidR="00CA2403" w:rsidRPr="00EA76E6">
        <w:t>autres</w:t>
      </w:r>
      <w:r w:rsidRPr="00EA76E6">
        <w:t xml:space="preserve">, </w:t>
      </w:r>
      <w:r w:rsidR="00CA2403" w:rsidRPr="00EA76E6">
        <w:t>et je vous prie de me pardonner si j</w:t>
      </w:r>
      <w:r w:rsidRPr="00EA76E6">
        <w:t>’</w:t>
      </w:r>
      <w:r w:rsidR="00CA2403" w:rsidRPr="00EA76E6">
        <w:t>ai paru vous jouer un tour</w:t>
      </w:r>
      <w:r w:rsidRPr="00EA76E6">
        <w:t xml:space="preserve">. </w:t>
      </w:r>
      <w:r w:rsidR="00CA2403" w:rsidRPr="00EA76E6">
        <w:t>En vérité c</w:t>
      </w:r>
      <w:r w:rsidRPr="00EA76E6">
        <w:t>’</w:t>
      </w:r>
      <w:r w:rsidR="00CA2403" w:rsidRPr="00EA76E6">
        <w:t>était dans votre intérêt que j</w:t>
      </w:r>
      <w:r w:rsidRPr="00EA76E6">
        <w:t>’</w:t>
      </w:r>
      <w:r w:rsidR="00CA2403" w:rsidRPr="00EA76E6">
        <w:t>ai agi ainsi</w:t>
      </w:r>
      <w:r w:rsidRPr="00EA76E6">
        <w:t xml:space="preserve">, </w:t>
      </w:r>
      <w:r w:rsidR="00CA2403" w:rsidRPr="00EA76E6">
        <w:t>et c</w:t>
      </w:r>
      <w:r w:rsidRPr="00EA76E6">
        <w:t>’</w:t>
      </w:r>
      <w:r w:rsidR="00CA2403" w:rsidRPr="00EA76E6">
        <w:t>était parce que je ne sous-estimais pas le danger que vous couriez que je suis venu me rendre compte personnellement</w:t>
      </w:r>
      <w:r w:rsidRPr="00EA76E6">
        <w:t xml:space="preserve">. </w:t>
      </w:r>
      <w:r w:rsidR="00CA2403" w:rsidRPr="00EA76E6">
        <w:t>Si je vous avais rejoint</w:t>
      </w:r>
      <w:r w:rsidRPr="00EA76E6">
        <w:t xml:space="preserve">, </w:t>
      </w:r>
      <w:r w:rsidR="00CA2403" w:rsidRPr="00EA76E6">
        <w:t>vous et Sir Henry</w:t>
      </w:r>
      <w:r w:rsidRPr="00EA76E6">
        <w:t xml:space="preserve">, </w:t>
      </w:r>
      <w:r w:rsidR="00CA2403" w:rsidRPr="00EA76E6">
        <w:t>ma présence aurait averti nos très formidables adversaires de se tenir sur leurs gardes</w:t>
      </w:r>
      <w:r w:rsidRPr="00EA76E6">
        <w:t xml:space="preserve">. </w:t>
      </w:r>
      <w:r w:rsidR="00CA2403" w:rsidRPr="00EA76E6">
        <w:t>J</w:t>
      </w:r>
      <w:r w:rsidRPr="00EA76E6">
        <w:t>’</w:t>
      </w:r>
      <w:r w:rsidR="00CA2403" w:rsidRPr="00EA76E6">
        <w:t>ai donc pu me débrouiller comme je ne l</w:t>
      </w:r>
      <w:r w:rsidRPr="00EA76E6">
        <w:t>’</w:t>
      </w:r>
      <w:r w:rsidR="00CA2403" w:rsidRPr="00EA76E6">
        <w:t>aurais sûrement pas fait</w:t>
      </w:r>
      <w:r w:rsidRPr="00EA76E6">
        <w:t xml:space="preserve">, </w:t>
      </w:r>
      <w:r w:rsidR="00CA2403" w:rsidRPr="00EA76E6">
        <w:t>si j</w:t>
      </w:r>
      <w:r w:rsidRPr="00EA76E6">
        <w:t>’</w:t>
      </w:r>
      <w:r w:rsidR="00CA2403" w:rsidRPr="00EA76E6">
        <w:t>avais logé au manoir</w:t>
      </w:r>
      <w:r w:rsidRPr="00EA76E6">
        <w:t xml:space="preserve">. </w:t>
      </w:r>
      <w:r w:rsidR="00CA2403" w:rsidRPr="00EA76E6">
        <w:t>Je reste dans l</w:t>
      </w:r>
      <w:r w:rsidRPr="00EA76E6">
        <w:t>’</w:t>
      </w:r>
      <w:r w:rsidR="00CA2403" w:rsidRPr="00EA76E6">
        <w:t>affaire un facteur inconnu</w:t>
      </w:r>
      <w:r w:rsidRPr="00EA76E6">
        <w:t xml:space="preserve">, </w:t>
      </w:r>
      <w:r w:rsidR="00CA2403" w:rsidRPr="00EA76E6">
        <w:t>prêt à intervenir de tout mon poids au moment opportun</w:t>
      </w:r>
      <w:r w:rsidRPr="00EA76E6">
        <w:t>.</w:t>
      </w:r>
    </w:p>
    <w:p w14:paraId="0DEE9887" w14:textId="77777777" w:rsidR="00C646BA" w:rsidRPr="00EA76E6" w:rsidRDefault="00C646BA" w:rsidP="00C646BA">
      <w:r w:rsidRPr="00EA76E6">
        <w:t>— </w:t>
      </w:r>
      <w:r w:rsidR="00CA2403" w:rsidRPr="00EA76E6">
        <w:t>Mais pourquoi ne pas m</w:t>
      </w:r>
      <w:r w:rsidRPr="00EA76E6">
        <w:t>’</w:t>
      </w:r>
      <w:r w:rsidR="00CA2403" w:rsidRPr="00EA76E6">
        <w:t>avoir prévenu</w:t>
      </w:r>
      <w:r w:rsidRPr="00EA76E6">
        <w:t> ?</w:t>
      </w:r>
    </w:p>
    <w:p w14:paraId="5931DFE4" w14:textId="77777777" w:rsidR="00C646BA" w:rsidRPr="00EA76E6" w:rsidRDefault="00C646BA" w:rsidP="00C646BA">
      <w:r w:rsidRPr="00EA76E6">
        <w:t>— </w:t>
      </w:r>
      <w:r w:rsidR="00CA2403" w:rsidRPr="00EA76E6">
        <w:t>Si vous aviez été prévenu</w:t>
      </w:r>
      <w:r w:rsidRPr="00EA76E6">
        <w:t xml:space="preserve">, </w:t>
      </w:r>
      <w:r w:rsidR="00CA2403" w:rsidRPr="00EA76E6">
        <w:t>cela n</w:t>
      </w:r>
      <w:r w:rsidRPr="00EA76E6">
        <w:t>’</w:t>
      </w:r>
      <w:r w:rsidR="00CA2403" w:rsidRPr="00EA76E6">
        <w:t>aurait rien facilité et j</w:t>
      </w:r>
      <w:r w:rsidRPr="00EA76E6">
        <w:t>’</w:t>
      </w:r>
      <w:r w:rsidR="00CA2403" w:rsidRPr="00EA76E6">
        <w:t>aurais pu être reconnu</w:t>
      </w:r>
      <w:r w:rsidRPr="00EA76E6">
        <w:t xml:space="preserve">. </w:t>
      </w:r>
      <w:r w:rsidR="00CA2403" w:rsidRPr="00EA76E6">
        <w:t>Vous auriez voulu me dire quelque chose</w:t>
      </w:r>
      <w:r w:rsidRPr="00EA76E6">
        <w:t xml:space="preserve">, </w:t>
      </w:r>
      <w:r w:rsidR="00CA2403" w:rsidRPr="00EA76E6">
        <w:t>ou par gentillesse vous auriez désiré m</w:t>
      </w:r>
      <w:r w:rsidRPr="00EA76E6">
        <w:t>’</w:t>
      </w:r>
      <w:r w:rsidR="00CA2403" w:rsidRPr="00EA76E6">
        <w:t>apporter un peu de confort supplémentaire</w:t>
      </w:r>
      <w:r w:rsidRPr="00EA76E6">
        <w:t xml:space="preserve">, </w:t>
      </w:r>
      <w:r w:rsidR="00CA2403" w:rsidRPr="00EA76E6">
        <w:t>et un risque inutile aurait été couru</w:t>
      </w:r>
      <w:r w:rsidRPr="00EA76E6">
        <w:t xml:space="preserve">. </w:t>
      </w:r>
      <w:r w:rsidR="00CA2403" w:rsidRPr="00EA76E6">
        <w:t>J</w:t>
      </w:r>
      <w:r w:rsidRPr="00EA76E6">
        <w:t>’</w:t>
      </w:r>
      <w:r w:rsidR="00CA2403" w:rsidRPr="00EA76E6">
        <w:t>ai emmené Cartwright</w:t>
      </w:r>
      <w:r w:rsidRPr="00EA76E6">
        <w:t xml:space="preserve">, </w:t>
      </w:r>
      <w:r w:rsidR="00CA2403" w:rsidRPr="00EA76E6">
        <w:t>dont vous vous souvenez</w:t>
      </w:r>
      <w:r w:rsidRPr="00EA76E6">
        <w:t xml:space="preserve"> : </w:t>
      </w:r>
      <w:r w:rsidR="00CA2403" w:rsidRPr="00EA76E6">
        <w:t>le petit bonhomme de l</w:t>
      </w:r>
      <w:r w:rsidRPr="00EA76E6">
        <w:t>’</w:t>
      </w:r>
      <w:r w:rsidR="00CA2403" w:rsidRPr="00EA76E6">
        <w:t>Express Office</w:t>
      </w:r>
      <w:r w:rsidRPr="00EA76E6">
        <w:t xml:space="preserve">. </w:t>
      </w:r>
      <w:r w:rsidR="00CA2403" w:rsidRPr="00EA76E6">
        <w:t>Il a pourvu à mes besoins les plus simples</w:t>
      </w:r>
      <w:r w:rsidRPr="00EA76E6">
        <w:t xml:space="preserve"> : </w:t>
      </w:r>
      <w:r w:rsidR="00CA2403" w:rsidRPr="00EA76E6">
        <w:t>une miche de pain et un col propre</w:t>
      </w:r>
      <w:r w:rsidRPr="00EA76E6">
        <w:t xml:space="preserve">. </w:t>
      </w:r>
      <w:r w:rsidR="00CA2403" w:rsidRPr="00EA76E6">
        <w:t>Que peut souhaiter de plus un mortel</w:t>
      </w:r>
      <w:r w:rsidRPr="00EA76E6">
        <w:t xml:space="preserve"> ? </w:t>
      </w:r>
      <w:r w:rsidR="00CA2403" w:rsidRPr="00EA76E6">
        <w:t>Il m</w:t>
      </w:r>
      <w:r w:rsidRPr="00EA76E6">
        <w:t>’</w:t>
      </w:r>
      <w:r w:rsidR="00CA2403" w:rsidRPr="00EA76E6">
        <w:t>a donné de surcroît une paire d</w:t>
      </w:r>
      <w:r w:rsidRPr="00EA76E6">
        <w:t>’</w:t>
      </w:r>
      <w:r w:rsidR="00CA2403" w:rsidRPr="00EA76E6">
        <w:t>yeux supplémentaires sur une paire de jambes très agiles</w:t>
      </w:r>
      <w:r w:rsidRPr="00EA76E6">
        <w:t xml:space="preserve"> : </w:t>
      </w:r>
      <w:r w:rsidR="00CA2403" w:rsidRPr="00EA76E6">
        <w:t>ce qui m</w:t>
      </w:r>
      <w:r w:rsidRPr="00EA76E6">
        <w:t>’</w:t>
      </w:r>
      <w:r w:rsidR="00CA2403" w:rsidRPr="00EA76E6">
        <w:t>a été incomparablement utile</w:t>
      </w:r>
      <w:r w:rsidRPr="00EA76E6">
        <w:t>.</w:t>
      </w:r>
    </w:p>
    <w:p w14:paraId="1476391A" w14:textId="155E2EB0" w:rsidR="00C646BA" w:rsidRPr="00EA76E6" w:rsidRDefault="00C646BA" w:rsidP="00C646BA">
      <w:r w:rsidRPr="00EA76E6">
        <w:t>— </w:t>
      </w:r>
      <w:r w:rsidR="00CA2403" w:rsidRPr="00EA76E6">
        <w:t>Mes rapports ont donc été rédigés en pure perte</w:t>
      </w:r>
      <w:r w:rsidRPr="00EA76E6">
        <w:t> ! »</w:t>
      </w:r>
    </w:p>
    <w:p w14:paraId="32390A4D" w14:textId="77777777" w:rsidR="00C646BA" w:rsidRPr="00EA76E6" w:rsidRDefault="00CA2403" w:rsidP="00C646BA">
      <w:r w:rsidRPr="00EA76E6">
        <w:t>Ma voix trembla quand je me rappelai les peines</w:t>
      </w:r>
      <w:r w:rsidR="00C646BA" w:rsidRPr="00EA76E6">
        <w:t xml:space="preserve">, </w:t>
      </w:r>
      <w:r w:rsidRPr="00EA76E6">
        <w:t>et la fie</w:t>
      </w:r>
      <w:r w:rsidRPr="00EA76E6">
        <w:t>r</w:t>
      </w:r>
      <w:r w:rsidRPr="00EA76E6">
        <w:t>té</w:t>
      </w:r>
      <w:r w:rsidR="00C646BA" w:rsidRPr="00EA76E6">
        <w:t xml:space="preserve">, </w:t>
      </w:r>
      <w:r w:rsidRPr="00EA76E6">
        <w:t>que j</w:t>
      </w:r>
      <w:r w:rsidR="00C646BA" w:rsidRPr="00EA76E6">
        <w:t>’</w:t>
      </w:r>
      <w:r w:rsidRPr="00EA76E6">
        <w:t>avais prises pour les écrire</w:t>
      </w:r>
      <w:r w:rsidR="00C646BA" w:rsidRPr="00EA76E6">
        <w:t>.</w:t>
      </w:r>
    </w:p>
    <w:p w14:paraId="10BFC6F0" w14:textId="77777777" w:rsidR="00C646BA" w:rsidRPr="00EA76E6" w:rsidRDefault="00CA2403" w:rsidP="00C646BA">
      <w:r w:rsidRPr="00EA76E6">
        <w:t>Holmes tira de sa poche un rouleau de papiers</w:t>
      </w:r>
      <w:r w:rsidR="00C646BA" w:rsidRPr="00EA76E6">
        <w:t>.</w:t>
      </w:r>
    </w:p>
    <w:p w14:paraId="3BADFF86" w14:textId="514CF780" w:rsidR="00C646BA" w:rsidRPr="00EA76E6" w:rsidRDefault="00C646BA" w:rsidP="00C646BA">
      <w:r w:rsidRPr="00EA76E6">
        <w:t>« </w:t>
      </w:r>
      <w:r w:rsidR="00CA2403" w:rsidRPr="00EA76E6">
        <w:t>Les voici</w:t>
      </w:r>
      <w:r w:rsidRPr="00EA76E6">
        <w:t xml:space="preserve">, </w:t>
      </w:r>
      <w:r w:rsidR="00CA2403" w:rsidRPr="00EA76E6">
        <w:t>mon cher ami</w:t>
      </w:r>
      <w:r w:rsidRPr="00EA76E6">
        <w:t xml:space="preserve">, </w:t>
      </w:r>
      <w:r w:rsidR="00CA2403" w:rsidRPr="00EA76E6">
        <w:t>et très soigneusement épluchés</w:t>
      </w:r>
      <w:r w:rsidRPr="00EA76E6">
        <w:t xml:space="preserve">, </w:t>
      </w:r>
      <w:r w:rsidR="00CA2403" w:rsidRPr="00EA76E6">
        <w:t>je vous assure</w:t>
      </w:r>
      <w:r w:rsidRPr="00EA76E6">
        <w:t xml:space="preserve"> ! </w:t>
      </w:r>
      <w:r w:rsidR="00CA2403" w:rsidRPr="00EA76E6">
        <w:t>J</w:t>
      </w:r>
      <w:r w:rsidRPr="00EA76E6">
        <w:t>’</w:t>
      </w:r>
      <w:r w:rsidR="00CA2403" w:rsidRPr="00EA76E6">
        <w:t>avais pris d</w:t>
      </w:r>
      <w:r w:rsidRPr="00EA76E6">
        <w:t>’</w:t>
      </w:r>
      <w:r w:rsidR="00CA2403" w:rsidRPr="00EA76E6">
        <w:t>excellentes dispositions et ils n</w:t>
      </w:r>
      <w:r w:rsidRPr="00EA76E6">
        <w:t>’</w:t>
      </w:r>
      <w:r w:rsidR="00CA2403" w:rsidRPr="00EA76E6">
        <w:t>ont été retardés que d</w:t>
      </w:r>
      <w:r w:rsidRPr="00EA76E6">
        <w:t>’</w:t>
      </w:r>
      <w:r w:rsidR="00CA2403" w:rsidRPr="00EA76E6">
        <w:t>un jour</w:t>
      </w:r>
      <w:r w:rsidRPr="00EA76E6">
        <w:t xml:space="preserve">. </w:t>
      </w:r>
      <w:r w:rsidR="00CA2403" w:rsidRPr="00EA76E6">
        <w:t>Je dois vous complimenter très si</w:t>
      </w:r>
      <w:r w:rsidR="00CA2403" w:rsidRPr="00EA76E6">
        <w:t>n</w:t>
      </w:r>
      <w:r w:rsidR="00CA2403" w:rsidRPr="00EA76E6">
        <w:t>cèrement pour le zèle et l</w:t>
      </w:r>
      <w:r w:rsidRPr="00EA76E6">
        <w:t>’</w:t>
      </w:r>
      <w:r w:rsidR="00CA2403" w:rsidRPr="00EA76E6">
        <w:t xml:space="preserve">intelligence dont vous avez </w:t>
      </w:r>
      <w:r w:rsidR="00CA2403" w:rsidRPr="00EA76E6">
        <w:lastRenderedPageBreak/>
        <w:t>témoigné à propos d</w:t>
      </w:r>
      <w:r w:rsidRPr="00EA76E6">
        <w:t>’</w:t>
      </w:r>
      <w:r w:rsidR="00CA2403" w:rsidRPr="00EA76E6">
        <w:t>une affaire extraordinairement difficile</w:t>
      </w:r>
      <w:r w:rsidRPr="00EA76E6">
        <w:t>. »</w:t>
      </w:r>
    </w:p>
    <w:p w14:paraId="2DB901F0" w14:textId="77777777" w:rsidR="00C646BA" w:rsidRPr="00EA76E6" w:rsidRDefault="00CA2403" w:rsidP="00C646BA">
      <w:r w:rsidRPr="00EA76E6">
        <w:t>La chaleur des louanges de Holmes m</w:t>
      </w:r>
      <w:r w:rsidR="00C646BA" w:rsidRPr="00EA76E6">
        <w:t>’</w:t>
      </w:r>
      <w:r w:rsidRPr="00EA76E6">
        <w:t>apaisa immédiat</w:t>
      </w:r>
      <w:r w:rsidRPr="00EA76E6">
        <w:t>e</w:t>
      </w:r>
      <w:r w:rsidRPr="00EA76E6">
        <w:t>ment</w:t>
      </w:r>
      <w:r w:rsidR="00C646BA" w:rsidRPr="00EA76E6">
        <w:t xml:space="preserve">. </w:t>
      </w:r>
      <w:r w:rsidRPr="00EA76E6">
        <w:t>Je sentis qu</w:t>
      </w:r>
      <w:r w:rsidR="00C646BA" w:rsidRPr="00EA76E6">
        <w:t>’</w:t>
      </w:r>
      <w:r w:rsidRPr="00EA76E6">
        <w:t>il avait eu raison d</w:t>
      </w:r>
      <w:r w:rsidR="00C646BA" w:rsidRPr="00EA76E6">
        <w:t>’</w:t>
      </w:r>
      <w:r w:rsidRPr="00EA76E6">
        <w:t>agir comme il l</w:t>
      </w:r>
      <w:r w:rsidR="00C646BA" w:rsidRPr="00EA76E6">
        <w:t>’</w:t>
      </w:r>
      <w:r w:rsidRPr="00EA76E6">
        <w:t>avait fait</w:t>
      </w:r>
      <w:r w:rsidR="00C646BA" w:rsidRPr="00EA76E6">
        <w:t xml:space="preserve">, </w:t>
      </w:r>
      <w:r w:rsidRPr="00EA76E6">
        <w:t>et qu</w:t>
      </w:r>
      <w:r w:rsidR="00C646BA" w:rsidRPr="00EA76E6">
        <w:t>’</w:t>
      </w:r>
      <w:r w:rsidRPr="00EA76E6">
        <w:t>il valait beaucoup mieux que sa présence fût restée ignorée sur la lande</w:t>
      </w:r>
      <w:r w:rsidR="00C646BA" w:rsidRPr="00EA76E6">
        <w:t>.</w:t>
      </w:r>
    </w:p>
    <w:p w14:paraId="0A5B8363" w14:textId="4B644BBF" w:rsidR="00C646BA" w:rsidRPr="00EA76E6" w:rsidRDefault="00C646BA" w:rsidP="00C646BA">
      <w:r w:rsidRPr="00EA76E6">
        <w:t>« </w:t>
      </w:r>
      <w:r w:rsidR="00CA2403" w:rsidRPr="00EA76E6">
        <w:t>Ah</w:t>
      </w:r>
      <w:r w:rsidRPr="00EA76E6">
        <w:t xml:space="preserve"> ! </w:t>
      </w:r>
      <w:r w:rsidR="00CA2403" w:rsidRPr="00EA76E6">
        <w:t>je préfère ceci</w:t>
      </w:r>
      <w:r w:rsidRPr="00EA76E6">
        <w:t xml:space="preserve"> ! </w:t>
      </w:r>
      <w:r w:rsidR="00CA2403" w:rsidRPr="00EA76E6">
        <w:t>me dit-il en observant la détente de mes traits</w:t>
      </w:r>
      <w:r w:rsidRPr="00EA76E6">
        <w:t xml:space="preserve">. </w:t>
      </w:r>
      <w:r w:rsidR="00CA2403" w:rsidRPr="00EA76E6">
        <w:t xml:space="preserve">Et maintenant dites-moi le résultat de votre visite à </w:t>
      </w:r>
      <w:r w:rsidRPr="00EA76E6">
        <w:t>M</w:t>
      </w:r>
      <w:r w:rsidRPr="00EA76E6">
        <w:rPr>
          <w:vertAlign w:val="superscript"/>
        </w:rPr>
        <w:t>me</w:t>
      </w:r>
      <w:r w:rsidRPr="00EA76E6">
        <w:t> </w:t>
      </w:r>
      <w:r w:rsidR="00CA2403" w:rsidRPr="00EA76E6">
        <w:t>Laura Lyons</w:t>
      </w:r>
      <w:r w:rsidRPr="00EA76E6">
        <w:t xml:space="preserve">.. </w:t>
      </w:r>
      <w:r w:rsidR="00CA2403" w:rsidRPr="00EA76E6">
        <w:t>Il m</w:t>
      </w:r>
      <w:r w:rsidRPr="00EA76E6">
        <w:t>’</w:t>
      </w:r>
      <w:r w:rsidR="00CA2403" w:rsidRPr="00EA76E6">
        <w:t>était facile de deviner que c</w:t>
      </w:r>
      <w:r w:rsidRPr="00EA76E6">
        <w:t>’</w:t>
      </w:r>
      <w:r w:rsidR="00CA2403" w:rsidRPr="00EA76E6">
        <w:t>était en son honneur que vous étiez allé à Coombe Tracey</w:t>
      </w:r>
      <w:r w:rsidRPr="00EA76E6">
        <w:t xml:space="preserve">, </w:t>
      </w:r>
      <w:r w:rsidR="00CA2403" w:rsidRPr="00EA76E6">
        <w:t>car elle est la seule personne de l</w:t>
      </w:r>
      <w:r w:rsidRPr="00EA76E6">
        <w:t>’</w:t>
      </w:r>
      <w:r w:rsidR="00CA2403" w:rsidRPr="00EA76E6">
        <w:t>endroit capable de nous dépanner dans l</w:t>
      </w:r>
      <w:r w:rsidRPr="00EA76E6">
        <w:t>’</w:t>
      </w:r>
      <w:r w:rsidR="00CA2403" w:rsidRPr="00EA76E6">
        <w:t>affaire</w:t>
      </w:r>
      <w:r w:rsidRPr="00EA76E6">
        <w:t>. »</w:t>
      </w:r>
    </w:p>
    <w:p w14:paraId="71032B6F" w14:textId="77777777" w:rsidR="00C646BA" w:rsidRPr="00EA76E6" w:rsidRDefault="00CA2403" w:rsidP="00C646BA">
      <w:r w:rsidRPr="00EA76E6">
        <w:t>Et il ajouta</w:t>
      </w:r>
      <w:r w:rsidR="00C646BA" w:rsidRPr="00EA76E6">
        <w:t> :</w:t>
      </w:r>
    </w:p>
    <w:p w14:paraId="3D14DFAC" w14:textId="2D8C0E09" w:rsidR="00C646BA" w:rsidRPr="00EA76E6" w:rsidRDefault="00C646BA" w:rsidP="00C646BA">
      <w:r w:rsidRPr="00EA76E6">
        <w:t>« </w:t>
      </w:r>
      <w:r w:rsidR="00CA2403" w:rsidRPr="00EA76E6">
        <w:t>En fait</w:t>
      </w:r>
      <w:r w:rsidRPr="00EA76E6">
        <w:t xml:space="preserve">, </w:t>
      </w:r>
      <w:r w:rsidR="00CA2403" w:rsidRPr="00EA76E6">
        <w:t>si vous n</w:t>
      </w:r>
      <w:r w:rsidRPr="00EA76E6">
        <w:t>’</w:t>
      </w:r>
      <w:r w:rsidR="00CA2403" w:rsidRPr="00EA76E6">
        <w:t>étiez pas allé aujourd</w:t>
      </w:r>
      <w:r w:rsidRPr="00EA76E6">
        <w:t>’</w:t>
      </w:r>
      <w:r w:rsidR="00CA2403" w:rsidRPr="00EA76E6">
        <w:t>hui</w:t>
      </w:r>
      <w:r w:rsidRPr="00EA76E6">
        <w:t xml:space="preserve">, </w:t>
      </w:r>
      <w:r w:rsidR="00CA2403" w:rsidRPr="00EA76E6">
        <w:t>il est vra</w:t>
      </w:r>
      <w:r w:rsidR="00CA2403" w:rsidRPr="00EA76E6">
        <w:t>i</w:t>
      </w:r>
      <w:r w:rsidR="00CA2403" w:rsidRPr="00EA76E6">
        <w:t>semblable que j</w:t>
      </w:r>
      <w:r w:rsidRPr="00EA76E6">
        <w:t>’</w:t>
      </w:r>
      <w:r w:rsidR="00CA2403" w:rsidRPr="00EA76E6">
        <w:t>y serais allé demain</w:t>
      </w:r>
      <w:r w:rsidRPr="00EA76E6">
        <w:t>. »</w:t>
      </w:r>
    </w:p>
    <w:p w14:paraId="015AD34F" w14:textId="655F085D" w:rsidR="00C646BA" w:rsidRPr="00EA76E6" w:rsidRDefault="00CA2403" w:rsidP="00C646BA">
      <w:r w:rsidRPr="00EA76E6">
        <w:t>Le soleil s</w:t>
      </w:r>
      <w:r w:rsidR="00C646BA" w:rsidRPr="00EA76E6">
        <w:t>’</w:t>
      </w:r>
      <w:r w:rsidRPr="00EA76E6">
        <w:t>était couché et le crépuscule descendait sur la lande</w:t>
      </w:r>
      <w:r w:rsidR="00C646BA" w:rsidRPr="00EA76E6">
        <w:t xml:space="preserve">. </w:t>
      </w:r>
      <w:r w:rsidRPr="00EA76E6">
        <w:t>L</w:t>
      </w:r>
      <w:r w:rsidR="00C646BA" w:rsidRPr="00EA76E6">
        <w:t>’</w:t>
      </w:r>
      <w:r w:rsidRPr="00EA76E6">
        <w:t>air s</w:t>
      </w:r>
      <w:r w:rsidR="00C646BA" w:rsidRPr="00EA76E6">
        <w:t>’</w:t>
      </w:r>
      <w:r w:rsidRPr="00EA76E6">
        <w:t>était rafraîchi</w:t>
      </w:r>
      <w:r w:rsidR="00C646BA" w:rsidRPr="00EA76E6">
        <w:t xml:space="preserve"> ; </w:t>
      </w:r>
      <w:r w:rsidRPr="00EA76E6">
        <w:t>aussi nous retirâmes-nous dans la cabane pour avoir chaud</w:t>
      </w:r>
      <w:r w:rsidR="00C646BA" w:rsidRPr="00EA76E6">
        <w:t xml:space="preserve">. </w:t>
      </w:r>
      <w:r w:rsidRPr="00EA76E6">
        <w:t>Là</w:t>
      </w:r>
      <w:r w:rsidR="00C646BA" w:rsidRPr="00EA76E6">
        <w:t xml:space="preserve">, </w:t>
      </w:r>
      <w:r w:rsidRPr="00EA76E6">
        <w:t>assis dans la pénombre</w:t>
      </w:r>
      <w:r w:rsidR="00C646BA" w:rsidRPr="00EA76E6">
        <w:t xml:space="preserve">, </w:t>
      </w:r>
      <w:r w:rsidRPr="00EA76E6">
        <w:t>je raco</w:t>
      </w:r>
      <w:r w:rsidRPr="00EA76E6">
        <w:t>n</w:t>
      </w:r>
      <w:r w:rsidRPr="00EA76E6">
        <w:t xml:space="preserve">tai à Holmes mon entretien avec </w:t>
      </w:r>
      <w:r w:rsidR="00C646BA" w:rsidRPr="00EA76E6">
        <w:t>M</w:t>
      </w:r>
      <w:r w:rsidR="00C646BA" w:rsidRPr="00EA76E6">
        <w:rPr>
          <w:vertAlign w:val="superscript"/>
        </w:rPr>
        <w:t>me</w:t>
      </w:r>
      <w:r w:rsidR="00C646BA" w:rsidRPr="00EA76E6">
        <w:t> </w:t>
      </w:r>
      <w:r w:rsidRPr="00EA76E6">
        <w:t>Lyons</w:t>
      </w:r>
      <w:r w:rsidR="00C646BA" w:rsidRPr="00EA76E6">
        <w:t xml:space="preserve">. </w:t>
      </w:r>
      <w:r w:rsidRPr="00EA76E6">
        <w:t>Il était si int</w:t>
      </w:r>
      <w:r w:rsidRPr="00EA76E6">
        <w:t>é</w:t>
      </w:r>
      <w:r w:rsidRPr="00EA76E6">
        <w:t>ressé que je dus lui répéter deux fois</w:t>
      </w:r>
      <w:r w:rsidR="00C646BA" w:rsidRPr="00EA76E6">
        <w:t>.</w:t>
      </w:r>
    </w:p>
    <w:p w14:paraId="23ACF038" w14:textId="77777777" w:rsidR="00C646BA" w:rsidRPr="00EA76E6" w:rsidRDefault="00C646BA" w:rsidP="00C646BA">
      <w:r w:rsidRPr="00EA76E6">
        <w:t>« </w:t>
      </w:r>
      <w:r w:rsidR="00CA2403" w:rsidRPr="00EA76E6">
        <w:t>Voilà qui est de la plus haute importance</w:t>
      </w:r>
      <w:r w:rsidRPr="00EA76E6">
        <w:t xml:space="preserve"> ! </w:t>
      </w:r>
      <w:r w:rsidR="00CA2403" w:rsidRPr="00EA76E6">
        <w:t>fit-il quand j</w:t>
      </w:r>
      <w:r w:rsidRPr="00EA76E6">
        <w:t>’</w:t>
      </w:r>
      <w:r w:rsidR="00CA2403" w:rsidRPr="00EA76E6">
        <w:t>eus achevé</w:t>
      </w:r>
      <w:r w:rsidRPr="00EA76E6">
        <w:t xml:space="preserve">. </w:t>
      </w:r>
      <w:r w:rsidR="00CA2403" w:rsidRPr="00EA76E6">
        <w:t>Voilà qui comble une lacune</w:t>
      </w:r>
      <w:r w:rsidRPr="00EA76E6">
        <w:t xml:space="preserve">. </w:t>
      </w:r>
      <w:r w:rsidR="00CA2403" w:rsidRPr="00EA76E6">
        <w:t>Vous savez peut-être qu</w:t>
      </w:r>
      <w:r w:rsidRPr="00EA76E6">
        <w:t>’</w:t>
      </w:r>
      <w:r w:rsidR="00CA2403" w:rsidRPr="00EA76E6">
        <w:t>une grande intimité existe entre cette dame et Stapleton</w:t>
      </w:r>
      <w:r w:rsidRPr="00EA76E6">
        <w:t> ?</w:t>
      </w:r>
    </w:p>
    <w:p w14:paraId="56F999B3" w14:textId="77777777" w:rsidR="00C646BA" w:rsidRPr="00EA76E6" w:rsidRDefault="00C646BA" w:rsidP="00C646BA">
      <w:r w:rsidRPr="00EA76E6">
        <w:t>— </w:t>
      </w:r>
      <w:r w:rsidR="00CA2403" w:rsidRPr="00EA76E6">
        <w:t>Non</w:t>
      </w:r>
      <w:r w:rsidRPr="00EA76E6">
        <w:t>.</w:t>
      </w:r>
    </w:p>
    <w:p w14:paraId="1640EE77" w14:textId="77777777" w:rsidR="00C646BA" w:rsidRPr="00EA76E6" w:rsidRDefault="00C646BA" w:rsidP="00C646BA">
      <w:r w:rsidRPr="00EA76E6">
        <w:t>— </w:t>
      </w:r>
      <w:r w:rsidR="00CA2403" w:rsidRPr="00EA76E6">
        <w:t>Aucun doute là-dessus</w:t>
      </w:r>
      <w:r w:rsidRPr="00EA76E6">
        <w:t xml:space="preserve">. </w:t>
      </w:r>
      <w:r w:rsidR="00CA2403" w:rsidRPr="00EA76E6">
        <w:t>Ils se rencontrent</w:t>
      </w:r>
      <w:r w:rsidRPr="00EA76E6">
        <w:t xml:space="preserve">, </w:t>
      </w:r>
      <w:r w:rsidR="00CA2403" w:rsidRPr="00EA76E6">
        <w:t>s</w:t>
      </w:r>
      <w:r w:rsidRPr="00EA76E6">
        <w:t>’</w:t>
      </w:r>
      <w:r w:rsidR="00CA2403" w:rsidRPr="00EA76E6">
        <w:t>écrivent</w:t>
      </w:r>
      <w:r w:rsidRPr="00EA76E6">
        <w:t xml:space="preserve">… </w:t>
      </w:r>
      <w:r w:rsidR="00CA2403" w:rsidRPr="00EA76E6">
        <w:t>Bref</w:t>
      </w:r>
      <w:r w:rsidRPr="00EA76E6">
        <w:t xml:space="preserve">, </w:t>
      </w:r>
      <w:r w:rsidR="00CA2403" w:rsidRPr="00EA76E6">
        <w:t>ils s</w:t>
      </w:r>
      <w:r w:rsidRPr="00EA76E6">
        <w:t>’</w:t>
      </w:r>
      <w:r w:rsidR="00CA2403" w:rsidRPr="00EA76E6">
        <w:t>entendent à merveille</w:t>
      </w:r>
      <w:r w:rsidRPr="00EA76E6">
        <w:t xml:space="preserve">. </w:t>
      </w:r>
      <w:r w:rsidR="00CA2403" w:rsidRPr="00EA76E6">
        <w:t>Ce qui nous met entre les mains une arme puissante</w:t>
      </w:r>
      <w:r w:rsidRPr="00EA76E6">
        <w:t xml:space="preserve">. </w:t>
      </w:r>
      <w:r w:rsidR="00CA2403" w:rsidRPr="00EA76E6">
        <w:t>Si seulement je pouvais détacher sa femme</w:t>
      </w:r>
      <w:r w:rsidRPr="00EA76E6">
        <w:t>.</w:t>
      </w:r>
    </w:p>
    <w:p w14:paraId="7A453EB9" w14:textId="77777777" w:rsidR="00C646BA" w:rsidRPr="00EA76E6" w:rsidRDefault="00C646BA" w:rsidP="00C646BA">
      <w:r w:rsidRPr="00EA76E6">
        <w:lastRenderedPageBreak/>
        <w:t>— </w:t>
      </w:r>
      <w:r w:rsidR="00CA2403" w:rsidRPr="00EA76E6">
        <w:t>Sa femme</w:t>
      </w:r>
      <w:r w:rsidRPr="00EA76E6">
        <w:t> ?</w:t>
      </w:r>
    </w:p>
    <w:p w14:paraId="627673DD" w14:textId="64E1BD7D" w:rsidR="00C646BA" w:rsidRPr="00EA76E6" w:rsidRDefault="00C646BA" w:rsidP="00C646BA">
      <w:r w:rsidRPr="00EA76E6">
        <w:t>— </w:t>
      </w:r>
      <w:r w:rsidR="00CA2403" w:rsidRPr="00EA76E6">
        <w:t>Je vous fournis à présent quelques renseignements en r</w:t>
      </w:r>
      <w:r w:rsidR="00CA2403" w:rsidRPr="00EA76E6">
        <w:t>e</w:t>
      </w:r>
      <w:r w:rsidR="00CA2403" w:rsidRPr="00EA76E6">
        <w:t>tour de ceux que vous m</w:t>
      </w:r>
      <w:r w:rsidRPr="00EA76E6">
        <w:t>’</w:t>
      </w:r>
      <w:r w:rsidR="00CA2403" w:rsidRPr="00EA76E6">
        <w:t>avez communiqués</w:t>
      </w:r>
      <w:r w:rsidRPr="00EA76E6">
        <w:t xml:space="preserve">. </w:t>
      </w:r>
      <w:r w:rsidR="00CA2403" w:rsidRPr="00EA76E6">
        <w:t xml:space="preserve">La femme qui passe ici pour </w:t>
      </w:r>
      <w:r w:rsidRPr="00EA76E6">
        <w:t>M</w:t>
      </w:r>
      <w:r w:rsidRPr="00EA76E6">
        <w:rPr>
          <w:vertAlign w:val="superscript"/>
        </w:rPr>
        <w:t>lle</w:t>
      </w:r>
      <w:r w:rsidRPr="00EA76E6">
        <w:t> </w:t>
      </w:r>
      <w:r w:rsidR="00CA2403" w:rsidRPr="00EA76E6">
        <w:t xml:space="preserve">Stapleton est en réalité </w:t>
      </w:r>
      <w:r w:rsidRPr="00EA76E6">
        <w:t>M</w:t>
      </w:r>
      <w:r w:rsidRPr="00EA76E6">
        <w:rPr>
          <w:vertAlign w:val="superscript"/>
        </w:rPr>
        <w:t>me</w:t>
      </w:r>
      <w:r w:rsidRPr="00EA76E6">
        <w:t> </w:t>
      </w:r>
      <w:r w:rsidR="00CA2403" w:rsidRPr="00EA76E6">
        <w:t>Stapleton</w:t>
      </w:r>
      <w:r w:rsidRPr="00EA76E6">
        <w:t xml:space="preserve">, </w:t>
      </w:r>
      <w:r w:rsidR="00CA2403" w:rsidRPr="00EA76E6">
        <w:t>son épouse</w:t>
      </w:r>
      <w:r w:rsidRPr="00EA76E6">
        <w:t>.</w:t>
      </w:r>
    </w:p>
    <w:p w14:paraId="5D0E99B3" w14:textId="77777777" w:rsidR="00C646BA" w:rsidRPr="00EA76E6" w:rsidRDefault="00C646BA" w:rsidP="00C646BA">
      <w:r w:rsidRPr="00EA76E6">
        <w:t>— </w:t>
      </w:r>
      <w:r w:rsidR="00CA2403" w:rsidRPr="00EA76E6">
        <w:t>Grands Dieux</w:t>
      </w:r>
      <w:r w:rsidRPr="00EA76E6">
        <w:t xml:space="preserve">, </w:t>
      </w:r>
      <w:r w:rsidR="00CA2403" w:rsidRPr="00EA76E6">
        <w:t>Holmes</w:t>
      </w:r>
      <w:r w:rsidRPr="00EA76E6">
        <w:t xml:space="preserve"> ! </w:t>
      </w:r>
      <w:r w:rsidR="00CA2403" w:rsidRPr="00EA76E6">
        <w:t>Êtes-vous sûr de ce que vous dites</w:t>
      </w:r>
      <w:r w:rsidRPr="00EA76E6">
        <w:t xml:space="preserve"> ? </w:t>
      </w:r>
      <w:r w:rsidR="00CA2403" w:rsidRPr="00EA76E6">
        <w:t>Comment aurait-il pu permettre à Sir Henry de lui faire la cour</w:t>
      </w:r>
      <w:r w:rsidRPr="00EA76E6">
        <w:t> ?</w:t>
      </w:r>
    </w:p>
    <w:p w14:paraId="5D7BD16F" w14:textId="77777777" w:rsidR="00C646BA" w:rsidRPr="00EA76E6" w:rsidRDefault="00C646BA" w:rsidP="00C646BA">
      <w:r w:rsidRPr="00EA76E6">
        <w:t>— </w:t>
      </w:r>
      <w:r w:rsidR="00CA2403" w:rsidRPr="00EA76E6">
        <w:t>La cour de Sir Henry ne pouvait nuire à personne sauf à Sir Henry</w:t>
      </w:r>
      <w:r w:rsidRPr="00EA76E6">
        <w:t xml:space="preserve">. </w:t>
      </w:r>
      <w:r w:rsidR="00CA2403" w:rsidRPr="00EA76E6">
        <w:t>Stapleton a veillé tout particulièrement à ce que Sir Henry ne fasse pas sa cour à cette dame et à ce qu</w:t>
      </w:r>
      <w:r w:rsidRPr="00EA76E6">
        <w:t>’</w:t>
      </w:r>
      <w:r w:rsidR="00CA2403" w:rsidRPr="00EA76E6">
        <w:t>ils ne to</w:t>
      </w:r>
      <w:r w:rsidR="00CA2403" w:rsidRPr="00EA76E6">
        <w:t>m</w:t>
      </w:r>
      <w:r w:rsidR="00CA2403" w:rsidRPr="00EA76E6">
        <w:t>bent point amoureux l</w:t>
      </w:r>
      <w:r w:rsidRPr="00EA76E6">
        <w:t>’</w:t>
      </w:r>
      <w:r w:rsidR="00CA2403" w:rsidRPr="00EA76E6">
        <w:t>un de l</w:t>
      </w:r>
      <w:r w:rsidRPr="00EA76E6">
        <w:t>’</w:t>
      </w:r>
      <w:r w:rsidR="00CA2403" w:rsidRPr="00EA76E6">
        <w:t>autre</w:t>
      </w:r>
      <w:r w:rsidRPr="00EA76E6">
        <w:t xml:space="preserve">, </w:t>
      </w:r>
      <w:r w:rsidR="00CA2403" w:rsidRPr="00EA76E6">
        <w:t>comme vous l</w:t>
      </w:r>
      <w:r w:rsidRPr="00EA76E6">
        <w:t>’</w:t>
      </w:r>
      <w:r w:rsidR="00CA2403" w:rsidRPr="00EA76E6">
        <w:t>avez vous-même observé</w:t>
      </w:r>
      <w:r w:rsidRPr="00EA76E6">
        <w:t xml:space="preserve">. </w:t>
      </w:r>
      <w:r w:rsidR="00CA2403" w:rsidRPr="00EA76E6">
        <w:t>Je vous répète que cette dame est sa femme et non sa sœur</w:t>
      </w:r>
      <w:r w:rsidRPr="00EA76E6">
        <w:t>.</w:t>
      </w:r>
    </w:p>
    <w:p w14:paraId="188F0A10" w14:textId="77777777" w:rsidR="00C646BA" w:rsidRPr="00EA76E6" w:rsidRDefault="00C646BA" w:rsidP="00C646BA">
      <w:r w:rsidRPr="00EA76E6">
        <w:t>— </w:t>
      </w:r>
      <w:r w:rsidR="00CA2403" w:rsidRPr="00EA76E6">
        <w:t>Mais pourquoi cette tromperie calculée</w:t>
      </w:r>
      <w:r w:rsidRPr="00EA76E6">
        <w:t> ?</w:t>
      </w:r>
    </w:p>
    <w:p w14:paraId="4E0AE1B4" w14:textId="721E8988" w:rsidR="00C646BA" w:rsidRPr="00EA76E6" w:rsidRDefault="00C646BA" w:rsidP="00C646BA">
      <w:r w:rsidRPr="00EA76E6">
        <w:t>— </w:t>
      </w:r>
      <w:r w:rsidR="00CA2403" w:rsidRPr="00EA76E6">
        <w:t>Parce qu</w:t>
      </w:r>
      <w:r w:rsidRPr="00EA76E6">
        <w:t>’</w:t>
      </w:r>
      <w:r w:rsidR="00CA2403" w:rsidRPr="00EA76E6">
        <w:t>il prévoyait qu</w:t>
      </w:r>
      <w:r w:rsidRPr="00EA76E6">
        <w:t>’</w:t>
      </w:r>
      <w:r w:rsidR="00CA2403" w:rsidRPr="00EA76E6">
        <w:t>elle pourrait lui être beaucoup plus utile sous les apparences d</w:t>
      </w:r>
      <w:r w:rsidRPr="00EA76E6">
        <w:t>’</w:t>
      </w:r>
      <w:r w:rsidR="00CA2403" w:rsidRPr="00EA76E6">
        <w:t>une femme libre</w:t>
      </w:r>
      <w:r w:rsidRPr="00EA76E6">
        <w:t>. »</w:t>
      </w:r>
    </w:p>
    <w:p w14:paraId="095930C3" w14:textId="77777777" w:rsidR="00C646BA" w:rsidRPr="00EA76E6" w:rsidRDefault="00CA2403" w:rsidP="00C646BA">
      <w:r w:rsidRPr="00EA76E6">
        <w:t>Tous mes instincts refrénés</w:t>
      </w:r>
      <w:r w:rsidR="00C646BA" w:rsidRPr="00EA76E6">
        <w:t xml:space="preserve">, </w:t>
      </w:r>
      <w:r w:rsidRPr="00EA76E6">
        <w:t>mes soupçons vagues se préc</w:t>
      </w:r>
      <w:r w:rsidRPr="00EA76E6">
        <w:t>i</w:t>
      </w:r>
      <w:r w:rsidRPr="00EA76E6">
        <w:t>sèrent soudain pour se centrer sur le naturaliste</w:t>
      </w:r>
      <w:r w:rsidR="00C646BA" w:rsidRPr="00EA76E6">
        <w:t xml:space="preserve">. </w:t>
      </w:r>
      <w:r w:rsidRPr="00EA76E6">
        <w:t>En cet homme impassible</w:t>
      </w:r>
      <w:r w:rsidR="00C646BA" w:rsidRPr="00EA76E6">
        <w:t xml:space="preserve">, </w:t>
      </w:r>
      <w:r w:rsidRPr="00EA76E6">
        <w:t>terne</w:t>
      </w:r>
      <w:r w:rsidR="00C646BA" w:rsidRPr="00EA76E6">
        <w:t xml:space="preserve">, </w:t>
      </w:r>
      <w:r w:rsidRPr="00EA76E6">
        <w:t>coiffé de son chapeau de paille et maniant son filet à papillons</w:t>
      </w:r>
      <w:r w:rsidR="00C646BA" w:rsidRPr="00EA76E6">
        <w:t xml:space="preserve">, </w:t>
      </w:r>
      <w:r w:rsidRPr="00EA76E6">
        <w:t>je commençai à voir quelqu</w:t>
      </w:r>
      <w:r w:rsidR="00C646BA" w:rsidRPr="00EA76E6">
        <w:t>’</w:t>
      </w:r>
      <w:r w:rsidRPr="00EA76E6">
        <w:t>un de terrible</w:t>
      </w:r>
      <w:r w:rsidR="00C646BA" w:rsidRPr="00EA76E6">
        <w:t xml:space="preserve"> : </w:t>
      </w:r>
      <w:r w:rsidRPr="00EA76E6">
        <w:t>une créature douée d</w:t>
      </w:r>
      <w:r w:rsidR="00C646BA" w:rsidRPr="00EA76E6">
        <w:t>’</w:t>
      </w:r>
      <w:r w:rsidRPr="00EA76E6">
        <w:t>une ruse et d</w:t>
      </w:r>
      <w:r w:rsidR="00C646BA" w:rsidRPr="00EA76E6">
        <w:t>’</w:t>
      </w:r>
      <w:r w:rsidRPr="00EA76E6">
        <w:t>une patience infinies</w:t>
      </w:r>
      <w:r w:rsidR="00C646BA" w:rsidRPr="00EA76E6">
        <w:t xml:space="preserve">, </w:t>
      </w:r>
      <w:r w:rsidRPr="00EA76E6">
        <w:t>le sourire aux lèvres et le meurtre dans le cœur</w:t>
      </w:r>
      <w:r w:rsidR="00C646BA" w:rsidRPr="00EA76E6">
        <w:t>.</w:t>
      </w:r>
    </w:p>
    <w:p w14:paraId="3073B0E0" w14:textId="77777777" w:rsidR="00C646BA" w:rsidRPr="00EA76E6" w:rsidRDefault="00C646BA" w:rsidP="00C646BA">
      <w:r w:rsidRPr="00EA76E6">
        <w:t>« </w:t>
      </w:r>
      <w:r w:rsidR="00CA2403" w:rsidRPr="00EA76E6">
        <w:t>C</w:t>
      </w:r>
      <w:r w:rsidRPr="00EA76E6">
        <w:t>’</w:t>
      </w:r>
      <w:r w:rsidR="00CA2403" w:rsidRPr="00EA76E6">
        <w:t>est donc lui qui est notre ennemi</w:t>
      </w:r>
      <w:r w:rsidRPr="00EA76E6">
        <w:t xml:space="preserve"> ?… </w:t>
      </w:r>
      <w:r w:rsidR="00CA2403" w:rsidRPr="00EA76E6">
        <w:t>lui qui nous a filés dans Londres</w:t>
      </w:r>
      <w:r w:rsidRPr="00EA76E6">
        <w:t> ?</w:t>
      </w:r>
    </w:p>
    <w:p w14:paraId="23231872" w14:textId="77777777" w:rsidR="00C646BA" w:rsidRPr="00EA76E6" w:rsidRDefault="00C646BA" w:rsidP="00C646BA">
      <w:r w:rsidRPr="00EA76E6">
        <w:t>— </w:t>
      </w:r>
      <w:r w:rsidR="00CA2403" w:rsidRPr="00EA76E6">
        <w:t>Voilà comment je lis la devinette</w:t>
      </w:r>
      <w:r w:rsidRPr="00EA76E6">
        <w:t>.</w:t>
      </w:r>
    </w:p>
    <w:p w14:paraId="4CBF0568" w14:textId="77777777" w:rsidR="00C646BA" w:rsidRPr="00EA76E6" w:rsidRDefault="00C646BA" w:rsidP="00C646BA">
      <w:r w:rsidRPr="00EA76E6">
        <w:t>— </w:t>
      </w:r>
      <w:r w:rsidR="00CA2403" w:rsidRPr="00EA76E6">
        <w:t>Et l</w:t>
      </w:r>
      <w:r w:rsidRPr="00EA76E6">
        <w:t>’</w:t>
      </w:r>
      <w:r w:rsidR="00CA2403" w:rsidRPr="00EA76E6">
        <w:t>avertissement</w:t>
      </w:r>
      <w:r w:rsidRPr="00EA76E6">
        <w:t xml:space="preserve"> ? </w:t>
      </w:r>
      <w:r w:rsidR="00CA2403" w:rsidRPr="00EA76E6">
        <w:t>Il aurait émané d</w:t>
      </w:r>
      <w:r w:rsidRPr="00EA76E6">
        <w:t>’</w:t>
      </w:r>
      <w:r w:rsidR="00CA2403" w:rsidRPr="00EA76E6">
        <w:t>elle</w:t>
      </w:r>
      <w:r w:rsidRPr="00EA76E6">
        <w:t> ?</w:t>
      </w:r>
    </w:p>
    <w:p w14:paraId="14577351" w14:textId="146DA0D0" w:rsidR="00C646BA" w:rsidRPr="00EA76E6" w:rsidRDefault="00C646BA" w:rsidP="00C646BA">
      <w:r w:rsidRPr="00EA76E6">
        <w:lastRenderedPageBreak/>
        <w:t>— </w:t>
      </w:r>
      <w:r w:rsidR="00CA2403" w:rsidRPr="00EA76E6">
        <w:t>Exactement</w:t>
      </w:r>
      <w:r w:rsidRPr="00EA76E6">
        <w:t>. »</w:t>
      </w:r>
    </w:p>
    <w:p w14:paraId="31EC566F" w14:textId="77777777" w:rsidR="00C646BA" w:rsidRPr="00EA76E6" w:rsidRDefault="00CA2403" w:rsidP="00C646BA">
      <w:r w:rsidRPr="00EA76E6">
        <w:t>Une scélératesse monstrueuse</w:t>
      </w:r>
      <w:r w:rsidR="00C646BA" w:rsidRPr="00EA76E6">
        <w:t xml:space="preserve">, </w:t>
      </w:r>
      <w:r w:rsidRPr="00EA76E6">
        <w:t>mi-visible mi-indistincte</w:t>
      </w:r>
      <w:r w:rsidR="00C646BA" w:rsidRPr="00EA76E6">
        <w:t xml:space="preserve">, </w:t>
      </w:r>
      <w:r w:rsidRPr="00EA76E6">
        <w:t>se profila dans la nuit qui m</w:t>
      </w:r>
      <w:r w:rsidR="00C646BA" w:rsidRPr="00EA76E6">
        <w:t>’</w:t>
      </w:r>
      <w:r w:rsidRPr="00EA76E6">
        <w:t>avait si longtemps inquiété</w:t>
      </w:r>
      <w:r w:rsidR="00C646BA" w:rsidRPr="00EA76E6">
        <w:t>.</w:t>
      </w:r>
    </w:p>
    <w:p w14:paraId="2A870E3A" w14:textId="77777777" w:rsidR="00C646BA" w:rsidRPr="00EA76E6" w:rsidRDefault="00C646BA" w:rsidP="00C646BA">
      <w:r w:rsidRPr="00EA76E6">
        <w:t>« </w:t>
      </w:r>
      <w:r w:rsidR="00CA2403" w:rsidRPr="00EA76E6">
        <w:t>Mais êtes-vous sûr de cela</w:t>
      </w:r>
      <w:r w:rsidRPr="00EA76E6">
        <w:t xml:space="preserve">, </w:t>
      </w:r>
      <w:r w:rsidR="00CA2403" w:rsidRPr="00EA76E6">
        <w:t>Holmes</w:t>
      </w:r>
      <w:r w:rsidRPr="00EA76E6">
        <w:t xml:space="preserve"> ? </w:t>
      </w:r>
      <w:r w:rsidR="00CA2403" w:rsidRPr="00EA76E6">
        <w:t>Comment savez-vous que sa sœur</w:t>
      </w:r>
      <w:r w:rsidRPr="00EA76E6">
        <w:t xml:space="preserve">… </w:t>
      </w:r>
      <w:r w:rsidR="00CA2403" w:rsidRPr="00EA76E6">
        <w:t>est sa femme</w:t>
      </w:r>
      <w:r w:rsidRPr="00EA76E6">
        <w:t> ?</w:t>
      </w:r>
    </w:p>
    <w:p w14:paraId="127ADBE2" w14:textId="52BCA808" w:rsidR="00C646BA" w:rsidRPr="00EA76E6" w:rsidRDefault="00C646BA" w:rsidP="00C646BA">
      <w:r w:rsidRPr="00EA76E6">
        <w:t>— </w:t>
      </w:r>
      <w:r w:rsidR="00CA2403" w:rsidRPr="00EA76E6">
        <w:t>Parce qu</w:t>
      </w:r>
      <w:r w:rsidRPr="00EA76E6">
        <w:t>’</w:t>
      </w:r>
      <w:r w:rsidR="00CA2403" w:rsidRPr="00EA76E6">
        <w:t>il s</w:t>
      </w:r>
      <w:r w:rsidRPr="00EA76E6">
        <w:t>’</w:t>
      </w:r>
      <w:r w:rsidR="00CA2403" w:rsidRPr="00EA76E6">
        <w:t>est oublié jusqu</w:t>
      </w:r>
      <w:r w:rsidRPr="00EA76E6">
        <w:t>’</w:t>
      </w:r>
      <w:r w:rsidR="00CA2403" w:rsidRPr="00EA76E6">
        <w:t>à vous conter un passage de son autobiographie la première fois qu</w:t>
      </w:r>
      <w:r w:rsidRPr="00EA76E6">
        <w:t>’</w:t>
      </w:r>
      <w:r w:rsidR="00CA2403" w:rsidRPr="00EA76E6">
        <w:t>il vous a rencontré</w:t>
      </w:r>
      <w:r w:rsidRPr="00EA76E6">
        <w:t xml:space="preserve">. </w:t>
      </w:r>
      <w:r w:rsidR="00CA2403" w:rsidRPr="00EA76E6">
        <w:t>Je dois dire qu</w:t>
      </w:r>
      <w:r w:rsidRPr="00EA76E6">
        <w:t>’</w:t>
      </w:r>
      <w:r w:rsidR="00CA2403" w:rsidRPr="00EA76E6">
        <w:t>il l</w:t>
      </w:r>
      <w:r w:rsidRPr="00EA76E6">
        <w:t>’</w:t>
      </w:r>
      <w:r w:rsidR="00CA2403" w:rsidRPr="00EA76E6">
        <w:t>a amèrement regretté depuis</w:t>
      </w:r>
      <w:r w:rsidRPr="00EA76E6">
        <w:t xml:space="preserve">. </w:t>
      </w:r>
      <w:r w:rsidR="00CA2403" w:rsidRPr="00EA76E6">
        <w:t>Il fut autrefois professeur dans un collège du nord de l</w:t>
      </w:r>
      <w:r w:rsidRPr="00EA76E6">
        <w:t>’</w:t>
      </w:r>
      <w:r w:rsidR="00CA2403" w:rsidRPr="00EA76E6">
        <w:t>Angleterre</w:t>
      </w:r>
      <w:r w:rsidRPr="00EA76E6">
        <w:t xml:space="preserve">. </w:t>
      </w:r>
      <w:r w:rsidR="00CA2403" w:rsidRPr="00EA76E6">
        <w:t>Or</w:t>
      </w:r>
      <w:r w:rsidRPr="00EA76E6">
        <w:t xml:space="preserve">, </w:t>
      </w:r>
      <w:r w:rsidR="00CA2403" w:rsidRPr="00EA76E6">
        <w:t>rien n</w:t>
      </w:r>
      <w:r w:rsidRPr="00EA76E6">
        <w:t>’</w:t>
      </w:r>
      <w:r w:rsidR="00CA2403" w:rsidRPr="00EA76E6">
        <w:t>est plus facile que de retrouver la trace d</w:t>
      </w:r>
      <w:r w:rsidRPr="00EA76E6">
        <w:t>’</w:t>
      </w:r>
      <w:r w:rsidR="00CA2403" w:rsidRPr="00EA76E6">
        <w:t>un professeur</w:t>
      </w:r>
      <w:r w:rsidRPr="00EA76E6">
        <w:t xml:space="preserve">. </w:t>
      </w:r>
      <w:r w:rsidR="00CA2403" w:rsidRPr="00EA76E6">
        <w:t>Il y a des agences spécialisées dans la pédagogie</w:t>
      </w:r>
      <w:r w:rsidRPr="00EA76E6">
        <w:t xml:space="preserve">, </w:t>
      </w:r>
      <w:r w:rsidR="00CA2403" w:rsidRPr="00EA76E6">
        <w:t>grâce auxquelles on peut retrouver tout homme qui a été professeur</w:t>
      </w:r>
      <w:r w:rsidRPr="00EA76E6">
        <w:t xml:space="preserve">. </w:t>
      </w:r>
      <w:r w:rsidR="00CA2403" w:rsidRPr="00EA76E6">
        <w:t>Une courte e</w:t>
      </w:r>
      <w:r w:rsidR="00CA2403" w:rsidRPr="00EA76E6">
        <w:t>n</w:t>
      </w:r>
      <w:r w:rsidR="00CA2403" w:rsidRPr="00EA76E6">
        <w:t>quête m</w:t>
      </w:r>
      <w:r w:rsidRPr="00EA76E6">
        <w:t>’</w:t>
      </w:r>
      <w:r w:rsidR="00CA2403" w:rsidRPr="00EA76E6">
        <w:t>a révélé qu</w:t>
      </w:r>
      <w:r w:rsidRPr="00EA76E6">
        <w:t>’</w:t>
      </w:r>
      <w:r w:rsidR="00CA2403" w:rsidRPr="00EA76E6">
        <w:t>un collège du Nord avait été mené à la ruine dans des conditions atroces</w:t>
      </w:r>
      <w:r w:rsidRPr="00EA76E6">
        <w:t xml:space="preserve">, </w:t>
      </w:r>
      <w:r w:rsidR="00CA2403" w:rsidRPr="00EA76E6">
        <w:t>et que son directeur</w:t>
      </w:r>
      <w:r w:rsidRPr="00EA76E6">
        <w:t xml:space="preserve">, </w:t>
      </w:r>
      <w:r w:rsidR="00CA2403" w:rsidRPr="00EA76E6">
        <w:t>dont le nom n</w:t>
      </w:r>
      <w:r w:rsidRPr="00EA76E6">
        <w:t>’</w:t>
      </w:r>
      <w:r w:rsidR="00CA2403" w:rsidRPr="00EA76E6">
        <w:t>était pas Stapleton</w:t>
      </w:r>
      <w:r w:rsidRPr="00EA76E6">
        <w:t xml:space="preserve">, </w:t>
      </w:r>
      <w:r w:rsidR="00CA2403" w:rsidRPr="00EA76E6">
        <w:t>avait disparu en compagnie de sa femme</w:t>
      </w:r>
      <w:r w:rsidRPr="00EA76E6">
        <w:t xml:space="preserve">. </w:t>
      </w:r>
      <w:r w:rsidR="00CA2403" w:rsidRPr="00EA76E6">
        <w:t>Les signalements concordaient</w:t>
      </w:r>
      <w:r w:rsidRPr="00EA76E6">
        <w:t xml:space="preserve">. </w:t>
      </w:r>
      <w:r w:rsidR="00CA2403" w:rsidRPr="00EA76E6">
        <w:t>Quand j</w:t>
      </w:r>
      <w:r w:rsidRPr="00EA76E6">
        <w:t>’</w:t>
      </w:r>
      <w:r w:rsidR="00CA2403" w:rsidRPr="00EA76E6">
        <w:t>ai appris que le dire</w:t>
      </w:r>
      <w:r w:rsidR="00CA2403" w:rsidRPr="00EA76E6">
        <w:t>c</w:t>
      </w:r>
      <w:r w:rsidR="00CA2403" w:rsidRPr="00EA76E6">
        <w:t>teur en question était un entomologiste fervent</w:t>
      </w:r>
      <w:r w:rsidRPr="00EA76E6">
        <w:t xml:space="preserve">, </w:t>
      </w:r>
      <w:r w:rsidR="00CA2403" w:rsidRPr="00EA76E6">
        <w:t>je n</w:t>
      </w:r>
      <w:r w:rsidRPr="00EA76E6">
        <w:t>’</w:t>
      </w:r>
      <w:r w:rsidR="00CA2403" w:rsidRPr="00EA76E6">
        <w:t>ai plus eu aucun doute</w:t>
      </w:r>
      <w:r w:rsidRPr="00EA76E6">
        <w:t>. »</w:t>
      </w:r>
    </w:p>
    <w:p w14:paraId="2FC7DD5A" w14:textId="77777777" w:rsidR="00C646BA" w:rsidRPr="00EA76E6" w:rsidRDefault="00CA2403" w:rsidP="00C646BA">
      <w:r w:rsidRPr="00EA76E6">
        <w:t>Ma nuit commençait à s</w:t>
      </w:r>
      <w:r w:rsidR="00C646BA" w:rsidRPr="00EA76E6">
        <w:t>’</w:t>
      </w:r>
      <w:r w:rsidRPr="00EA76E6">
        <w:t>éclaircir</w:t>
      </w:r>
      <w:r w:rsidR="00C646BA" w:rsidRPr="00EA76E6">
        <w:t xml:space="preserve"> ; </w:t>
      </w:r>
      <w:r w:rsidRPr="00EA76E6">
        <w:t>des ombres subsistaient cependant</w:t>
      </w:r>
      <w:r w:rsidR="00C646BA" w:rsidRPr="00EA76E6">
        <w:t>.</w:t>
      </w:r>
    </w:p>
    <w:p w14:paraId="50ABE687" w14:textId="2EF89EB0" w:rsidR="00C646BA" w:rsidRPr="00EA76E6" w:rsidRDefault="00C646BA" w:rsidP="00C646BA">
      <w:r w:rsidRPr="00EA76E6">
        <w:t>« </w:t>
      </w:r>
      <w:r w:rsidR="00CA2403" w:rsidRPr="00EA76E6">
        <w:t>Si cette femme est réellement son épouse</w:t>
      </w:r>
      <w:r w:rsidRPr="00EA76E6">
        <w:t xml:space="preserve">, </w:t>
      </w:r>
      <w:r w:rsidR="00CA2403" w:rsidRPr="00EA76E6">
        <w:t xml:space="preserve">que vient faire </w:t>
      </w:r>
      <w:r w:rsidRPr="00EA76E6">
        <w:t>M</w:t>
      </w:r>
      <w:r w:rsidRPr="00EA76E6">
        <w:rPr>
          <w:vertAlign w:val="superscript"/>
        </w:rPr>
        <w:t>me</w:t>
      </w:r>
      <w:r w:rsidRPr="00EA76E6">
        <w:t> </w:t>
      </w:r>
      <w:r w:rsidR="00CA2403" w:rsidRPr="00EA76E6">
        <w:t>Laura Lyons</w:t>
      </w:r>
      <w:r w:rsidRPr="00EA76E6">
        <w:t> ?</w:t>
      </w:r>
    </w:p>
    <w:p w14:paraId="3B0CF176" w14:textId="77777777" w:rsidR="00C646BA" w:rsidRPr="00EA76E6" w:rsidRDefault="00C646BA" w:rsidP="00C646BA">
      <w:r w:rsidRPr="00EA76E6">
        <w:t>— </w:t>
      </w:r>
      <w:r w:rsidR="00CA2403" w:rsidRPr="00EA76E6">
        <w:t>C</w:t>
      </w:r>
      <w:r w:rsidRPr="00EA76E6">
        <w:t>’</w:t>
      </w:r>
      <w:r w:rsidR="00CA2403" w:rsidRPr="00EA76E6">
        <w:t>est l</w:t>
      </w:r>
      <w:r w:rsidRPr="00EA76E6">
        <w:t>’</w:t>
      </w:r>
      <w:r w:rsidR="00CA2403" w:rsidRPr="00EA76E6">
        <w:t>un des points sur lesquels votre enquête a projeté un peu de lumière</w:t>
      </w:r>
      <w:r w:rsidRPr="00EA76E6">
        <w:t xml:space="preserve">. </w:t>
      </w:r>
      <w:r w:rsidR="00CA2403" w:rsidRPr="00EA76E6">
        <w:t>Votre entretien avec la dame résout pour moi quantité de problèmes</w:t>
      </w:r>
      <w:r w:rsidRPr="00EA76E6">
        <w:t xml:space="preserve">. </w:t>
      </w:r>
      <w:r w:rsidR="00CA2403" w:rsidRPr="00EA76E6">
        <w:t>Je ne savais rien d</w:t>
      </w:r>
      <w:r w:rsidRPr="00EA76E6">
        <w:t>’</w:t>
      </w:r>
      <w:r w:rsidR="00CA2403" w:rsidRPr="00EA76E6">
        <w:t>un divorce proj</w:t>
      </w:r>
      <w:r w:rsidR="00CA2403" w:rsidRPr="00EA76E6">
        <w:t>e</w:t>
      </w:r>
      <w:r w:rsidR="00CA2403" w:rsidRPr="00EA76E6">
        <w:t>té entre elle et son mari</w:t>
      </w:r>
      <w:r w:rsidRPr="00EA76E6">
        <w:t xml:space="preserve">. </w:t>
      </w:r>
      <w:r w:rsidR="00CA2403" w:rsidRPr="00EA76E6">
        <w:t>Dans ce cas</w:t>
      </w:r>
      <w:r w:rsidRPr="00EA76E6">
        <w:t xml:space="preserve">, </w:t>
      </w:r>
      <w:r w:rsidR="00CA2403" w:rsidRPr="00EA76E6">
        <w:t>elle a cru que Stapleton était célibataire et elle comptait devenir sa femme</w:t>
      </w:r>
      <w:r w:rsidRPr="00EA76E6">
        <w:t>.</w:t>
      </w:r>
    </w:p>
    <w:p w14:paraId="365A9FE0" w14:textId="77777777" w:rsidR="00C646BA" w:rsidRPr="00EA76E6" w:rsidRDefault="00C646BA" w:rsidP="00C646BA">
      <w:r w:rsidRPr="00EA76E6">
        <w:t>— </w:t>
      </w:r>
      <w:r w:rsidR="00CA2403" w:rsidRPr="00EA76E6">
        <w:t>Et quand elle sera détrompée</w:t>
      </w:r>
      <w:r w:rsidRPr="00EA76E6">
        <w:t> ?…</w:t>
      </w:r>
    </w:p>
    <w:p w14:paraId="1F6050CF" w14:textId="7A980DE9" w:rsidR="00C646BA" w:rsidRPr="00EA76E6" w:rsidRDefault="00C646BA" w:rsidP="00C646BA">
      <w:r w:rsidRPr="00EA76E6">
        <w:lastRenderedPageBreak/>
        <w:t>— </w:t>
      </w:r>
      <w:r w:rsidR="00CA2403" w:rsidRPr="00EA76E6">
        <w:t>Alors</w:t>
      </w:r>
      <w:r w:rsidRPr="00EA76E6">
        <w:t xml:space="preserve">, </w:t>
      </w:r>
      <w:r w:rsidR="00CA2403" w:rsidRPr="00EA76E6">
        <w:t>Watson</w:t>
      </w:r>
      <w:r w:rsidRPr="00EA76E6">
        <w:t xml:space="preserve">, </w:t>
      </w:r>
      <w:r w:rsidR="00CA2403" w:rsidRPr="00EA76E6">
        <w:t>nous trouverons peut-être la dame disp</w:t>
      </w:r>
      <w:r w:rsidR="00CA2403" w:rsidRPr="00EA76E6">
        <w:t>o</w:t>
      </w:r>
      <w:r w:rsidR="00CA2403" w:rsidRPr="00EA76E6">
        <w:t>sée à nous servir</w:t>
      </w:r>
      <w:r w:rsidRPr="00EA76E6">
        <w:t xml:space="preserve">. </w:t>
      </w:r>
      <w:r w:rsidR="00CA2403" w:rsidRPr="00EA76E6">
        <w:t>Notre première tâche est de la voir</w:t>
      </w:r>
      <w:r w:rsidRPr="00EA76E6">
        <w:t xml:space="preserve">, </w:t>
      </w:r>
      <w:r w:rsidR="00CA2403" w:rsidRPr="00EA76E6">
        <w:t>demain</w:t>
      </w:r>
      <w:r w:rsidRPr="00EA76E6">
        <w:t xml:space="preserve">, </w:t>
      </w:r>
      <w:r w:rsidR="00CA2403" w:rsidRPr="00EA76E6">
        <w:t>tous les deux</w:t>
      </w:r>
      <w:r w:rsidRPr="00EA76E6">
        <w:t xml:space="preserve">. </w:t>
      </w:r>
      <w:r w:rsidR="00CA2403" w:rsidRPr="00EA76E6">
        <w:t>Ne pensez-vous pas</w:t>
      </w:r>
      <w:r w:rsidRPr="00EA76E6">
        <w:t xml:space="preserve">, </w:t>
      </w:r>
      <w:r w:rsidR="00CA2403" w:rsidRPr="00EA76E6">
        <w:t>Watson</w:t>
      </w:r>
      <w:r w:rsidRPr="00EA76E6">
        <w:t xml:space="preserve">, </w:t>
      </w:r>
      <w:r w:rsidR="00CA2403" w:rsidRPr="00EA76E6">
        <w:t>que vous négligez quelque peu vos devoirs</w:t>
      </w:r>
      <w:r w:rsidRPr="00EA76E6">
        <w:t xml:space="preserve"> ? </w:t>
      </w:r>
      <w:r w:rsidR="00CA2403" w:rsidRPr="00EA76E6">
        <w:t>Vous devriez être à Baskerville Hall</w:t>
      </w:r>
      <w:r w:rsidRPr="00EA76E6">
        <w:t> ! »</w:t>
      </w:r>
    </w:p>
    <w:p w14:paraId="154F3ACB" w14:textId="77777777" w:rsidR="00C646BA" w:rsidRPr="00EA76E6" w:rsidRDefault="00CA2403" w:rsidP="00C646BA">
      <w:r w:rsidRPr="00EA76E6">
        <w:t>Les derniers rayons rouges s</w:t>
      </w:r>
      <w:r w:rsidR="00C646BA" w:rsidRPr="00EA76E6">
        <w:t>’</w:t>
      </w:r>
      <w:r w:rsidRPr="00EA76E6">
        <w:t>étaient affadis à l</w:t>
      </w:r>
      <w:r w:rsidR="00C646BA" w:rsidRPr="00EA76E6">
        <w:t>’</w:t>
      </w:r>
      <w:r w:rsidRPr="00EA76E6">
        <w:t>ouest et la nuit s</w:t>
      </w:r>
      <w:r w:rsidR="00C646BA" w:rsidRPr="00EA76E6">
        <w:t>’</w:t>
      </w:r>
      <w:r w:rsidRPr="00EA76E6">
        <w:t>installait sur la lande</w:t>
      </w:r>
      <w:r w:rsidR="00C646BA" w:rsidRPr="00EA76E6">
        <w:t xml:space="preserve">. </w:t>
      </w:r>
      <w:r w:rsidRPr="00EA76E6">
        <w:t>Des étoiles pâles luisaient dans le ciel violet</w:t>
      </w:r>
      <w:r w:rsidR="00C646BA" w:rsidRPr="00EA76E6">
        <w:t>.</w:t>
      </w:r>
    </w:p>
    <w:p w14:paraId="0A405B34" w14:textId="4DB43482" w:rsidR="00C646BA" w:rsidRPr="00EA76E6" w:rsidRDefault="00C646BA" w:rsidP="00C646BA">
      <w:r w:rsidRPr="00EA76E6">
        <w:t>« </w:t>
      </w:r>
      <w:r w:rsidR="00CA2403" w:rsidRPr="00EA76E6">
        <w:t>Une dernière question</w:t>
      </w:r>
      <w:r w:rsidRPr="00EA76E6">
        <w:t xml:space="preserve">, </w:t>
      </w:r>
      <w:r w:rsidR="00CA2403" w:rsidRPr="00EA76E6">
        <w:t>Holmes</w:t>
      </w:r>
      <w:r w:rsidRPr="00EA76E6">
        <w:t xml:space="preserve"> ! </w:t>
      </w:r>
      <w:r w:rsidR="00CA2403" w:rsidRPr="00EA76E6">
        <w:t>dis-je en me levant</w:t>
      </w:r>
      <w:r w:rsidRPr="00EA76E6">
        <w:t xml:space="preserve">. </w:t>
      </w:r>
      <w:r w:rsidR="00CA2403" w:rsidRPr="00EA76E6">
        <w:t>Point n</w:t>
      </w:r>
      <w:r w:rsidRPr="00EA76E6">
        <w:t>’</w:t>
      </w:r>
      <w:r w:rsidR="00CA2403" w:rsidRPr="00EA76E6">
        <w:t>est besoin de secret entre nous</w:t>
      </w:r>
      <w:r w:rsidRPr="00EA76E6">
        <w:t xml:space="preserve">. </w:t>
      </w:r>
      <w:r w:rsidR="00CA2403" w:rsidRPr="00EA76E6">
        <w:t>Que signifie toute l</w:t>
      </w:r>
      <w:r w:rsidRPr="00EA76E6">
        <w:t>’</w:t>
      </w:r>
      <w:r w:rsidR="00CA2403" w:rsidRPr="00EA76E6">
        <w:t>affaire</w:t>
      </w:r>
      <w:r w:rsidRPr="00EA76E6">
        <w:t xml:space="preserve"> ? </w:t>
      </w:r>
      <w:r w:rsidR="00CA2403" w:rsidRPr="00EA76E6">
        <w:t>Qui poursuit-il</w:t>
      </w:r>
      <w:r w:rsidRPr="00EA76E6">
        <w:t> ? »</w:t>
      </w:r>
    </w:p>
    <w:p w14:paraId="5F2C6BB5" w14:textId="77777777" w:rsidR="00C646BA" w:rsidRPr="00EA76E6" w:rsidRDefault="00CA2403" w:rsidP="00C646BA">
      <w:r w:rsidRPr="00EA76E6">
        <w:t>Holmes baissa la voix pour me répondre</w:t>
      </w:r>
      <w:r w:rsidR="00C646BA" w:rsidRPr="00EA76E6">
        <w:t>.</w:t>
      </w:r>
    </w:p>
    <w:p w14:paraId="0245A4EA" w14:textId="1B8F2FE0" w:rsidR="00C646BA" w:rsidRPr="00EA76E6" w:rsidRDefault="00C646BA" w:rsidP="00C646BA">
      <w:r w:rsidRPr="00EA76E6">
        <w:t>« </w:t>
      </w:r>
      <w:r w:rsidR="00CA2403" w:rsidRPr="00EA76E6">
        <w:t>C</w:t>
      </w:r>
      <w:r w:rsidRPr="00EA76E6">
        <w:t>’</w:t>
      </w:r>
      <w:r w:rsidR="00CA2403" w:rsidRPr="00EA76E6">
        <w:t>est une affaire de meurtre</w:t>
      </w:r>
      <w:r w:rsidRPr="00EA76E6">
        <w:t xml:space="preserve">, </w:t>
      </w:r>
      <w:r w:rsidR="00CA2403" w:rsidRPr="00EA76E6">
        <w:t>Watson</w:t>
      </w:r>
      <w:r w:rsidRPr="00EA76E6">
        <w:t xml:space="preserve"> : </w:t>
      </w:r>
      <w:r w:rsidR="00CA2403" w:rsidRPr="00EA76E6">
        <w:t>de meurtre raffiné</w:t>
      </w:r>
      <w:r w:rsidRPr="00EA76E6">
        <w:t xml:space="preserve">, </w:t>
      </w:r>
      <w:r w:rsidR="00CA2403" w:rsidRPr="00EA76E6">
        <w:t>exécuté de sang-froid</w:t>
      </w:r>
      <w:r w:rsidRPr="00EA76E6">
        <w:t xml:space="preserve">, </w:t>
      </w:r>
      <w:r w:rsidR="00CA2403" w:rsidRPr="00EA76E6">
        <w:t>délibéré</w:t>
      </w:r>
      <w:r w:rsidRPr="00EA76E6">
        <w:t xml:space="preserve">. </w:t>
      </w:r>
      <w:r w:rsidR="00CA2403" w:rsidRPr="00EA76E6">
        <w:t>Ne me demandez pas de détails</w:t>
      </w:r>
      <w:r w:rsidRPr="00EA76E6">
        <w:t xml:space="preserve">. </w:t>
      </w:r>
      <w:r w:rsidR="00CA2403" w:rsidRPr="00EA76E6">
        <w:t>Mes filets sont près de se refermer sur lui</w:t>
      </w:r>
      <w:r w:rsidRPr="00EA76E6">
        <w:t xml:space="preserve">, </w:t>
      </w:r>
      <w:r w:rsidR="00CA2403" w:rsidRPr="00EA76E6">
        <w:t>comme les siens m</w:t>
      </w:r>
      <w:r w:rsidR="00CA2403" w:rsidRPr="00EA76E6">
        <w:t>e</w:t>
      </w:r>
      <w:r w:rsidR="00CA2403" w:rsidRPr="00EA76E6">
        <w:t>nacent de près Sir Henry</w:t>
      </w:r>
      <w:r w:rsidRPr="00EA76E6">
        <w:t xml:space="preserve">. </w:t>
      </w:r>
      <w:r w:rsidR="00CA2403" w:rsidRPr="00EA76E6">
        <w:t>Grâce à vous il est déjà presque à ma merci</w:t>
      </w:r>
      <w:r w:rsidRPr="00EA76E6">
        <w:t xml:space="preserve">. </w:t>
      </w:r>
      <w:r w:rsidR="00CA2403" w:rsidRPr="00EA76E6">
        <w:t>Un seul danger peut encore nous menacer</w:t>
      </w:r>
      <w:r w:rsidRPr="00EA76E6">
        <w:t xml:space="preserve"> : </w:t>
      </w:r>
      <w:r w:rsidR="00CA2403" w:rsidRPr="00EA76E6">
        <w:t>qu</w:t>
      </w:r>
      <w:r w:rsidRPr="00EA76E6">
        <w:t>’</w:t>
      </w:r>
      <w:r w:rsidR="00CA2403" w:rsidRPr="00EA76E6">
        <w:t>il frappe avant que nous soyons prêts</w:t>
      </w:r>
      <w:r w:rsidRPr="00EA76E6">
        <w:t xml:space="preserve">, </w:t>
      </w:r>
      <w:r w:rsidR="00CA2403" w:rsidRPr="00EA76E6">
        <w:t>nous</w:t>
      </w:r>
      <w:r w:rsidRPr="00EA76E6">
        <w:t xml:space="preserve">, </w:t>
      </w:r>
      <w:r w:rsidR="00CA2403" w:rsidRPr="00EA76E6">
        <w:t>à frapper</w:t>
      </w:r>
      <w:r w:rsidRPr="00EA76E6">
        <w:t xml:space="preserve">. </w:t>
      </w:r>
      <w:r w:rsidR="00CA2403" w:rsidRPr="00EA76E6">
        <w:t>Dans vingt-quatre heures</w:t>
      </w:r>
      <w:r w:rsidRPr="00EA76E6">
        <w:t xml:space="preserve">, </w:t>
      </w:r>
      <w:r w:rsidR="00CA2403" w:rsidRPr="00EA76E6">
        <w:t>deux jours peut-être</w:t>
      </w:r>
      <w:r w:rsidRPr="00EA76E6">
        <w:t xml:space="preserve">, </w:t>
      </w:r>
      <w:r w:rsidR="00CA2403" w:rsidRPr="00EA76E6">
        <w:t>j</w:t>
      </w:r>
      <w:r w:rsidRPr="00EA76E6">
        <w:t>’</w:t>
      </w:r>
      <w:r w:rsidR="00CA2403" w:rsidRPr="00EA76E6">
        <w:t>aurai mon dossier complet</w:t>
      </w:r>
      <w:r w:rsidRPr="00EA76E6">
        <w:t xml:space="preserve">. </w:t>
      </w:r>
      <w:r w:rsidR="00CA2403" w:rsidRPr="00EA76E6">
        <w:t>Mais jusque-là remplissez votre office avec autant de vigilance qu</w:t>
      </w:r>
      <w:r w:rsidRPr="00EA76E6">
        <w:t>’</w:t>
      </w:r>
      <w:r w:rsidR="00CA2403" w:rsidRPr="00EA76E6">
        <w:t>une mère en mettrait pour garder son petit enfant</w:t>
      </w:r>
      <w:r w:rsidRPr="00EA76E6">
        <w:t xml:space="preserve">. </w:t>
      </w:r>
      <w:r w:rsidR="00CA2403" w:rsidRPr="00EA76E6">
        <w:t>Votre mission d</w:t>
      </w:r>
      <w:r w:rsidRPr="00EA76E6">
        <w:t>’</w:t>
      </w:r>
      <w:r w:rsidR="00CA2403" w:rsidRPr="00EA76E6">
        <w:t>aujourd</w:t>
      </w:r>
      <w:r w:rsidRPr="00EA76E6">
        <w:t>’</w:t>
      </w:r>
      <w:r w:rsidR="00CA2403" w:rsidRPr="00EA76E6">
        <w:t>hui se trouve justifiée</w:t>
      </w:r>
      <w:r w:rsidRPr="00EA76E6">
        <w:t xml:space="preserve"> ; </w:t>
      </w:r>
      <w:r w:rsidR="00CA2403" w:rsidRPr="00EA76E6">
        <w:t>cependant j</w:t>
      </w:r>
      <w:r w:rsidRPr="00EA76E6">
        <w:t>’</w:t>
      </w:r>
      <w:r w:rsidR="00CA2403" w:rsidRPr="00EA76E6">
        <w:t>aurais préféré que vous ne l</w:t>
      </w:r>
      <w:r w:rsidRPr="00EA76E6">
        <w:t>’</w:t>
      </w:r>
      <w:r w:rsidR="00CA2403" w:rsidRPr="00EA76E6">
        <w:t>eussiez quitté d</w:t>
      </w:r>
      <w:r w:rsidRPr="00EA76E6">
        <w:t>’</w:t>
      </w:r>
      <w:r w:rsidR="00CA2403" w:rsidRPr="00EA76E6">
        <w:t>une semelle</w:t>
      </w:r>
      <w:r w:rsidRPr="00EA76E6">
        <w:t xml:space="preserve">… </w:t>
      </w:r>
      <w:r w:rsidR="00CA2403" w:rsidRPr="00EA76E6">
        <w:t>Attention</w:t>
      </w:r>
      <w:r w:rsidRPr="00EA76E6">
        <w:t> ! »</w:t>
      </w:r>
    </w:p>
    <w:p w14:paraId="410B1610" w14:textId="77777777" w:rsidR="00C646BA" w:rsidRPr="00EA76E6" w:rsidRDefault="00CA2403" w:rsidP="00C646BA">
      <w:r w:rsidRPr="00EA76E6">
        <w:t>Un hurlement terrible</w:t>
      </w:r>
      <w:r w:rsidR="00C646BA" w:rsidRPr="00EA76E6">
        <w:t xml:space="preserve">… </w:t>
      </w:r>
      <w:r w:rsidRPr="00EA76E6">
        <w:t>Un cri prolongé d</w:t>
      </w:r>
      <w:r w:rsidR="00C646BA" w:rsidRPr="00EA76E6">
        <w:t>’</w:t>
      </w:r>
      <w:r w:rsidRPr="00EA76E6">
        <w:t>horreur et d</w:t>
      </w:r>
      <w:r w:rsidR="00C646BA" w:rsidRPr="00EA76E6">
        <w:t>’</w:t>
      </w:r>
      <w:r w:rsidRPr="00EA76E6">
        <w:t>angoisse déchira le silence de la lande</w:t>
      </w:r>
      <w:r w:rsidR="00C646BA" w:rsidRPr="00EA76E6">
        <w:t xml:space="preserve">, </w:t>
      </w:r>
      <w:r w:rsidRPr="00EA76E6">
        <w:t>glaça mon sang</w:t>
      </w:r>
      <w:r w:rsidR="00C646BA" w:rsidRPr="00EA76E6">
        <w:t>.</w:t>
      </w:r>
    </w:p>
    <w:p w14:paraId="0025999F" w14:textId="462CD599" w:rsidR="00C646BA" w:rsidRPr="00EA76E6" w:rsidRDefault="00C646BA" w:rsidP="00C646BA">
      <w:r w:rsidRPr="00EA76E6">
        <w:t>« </w:t>
      </w:r>
      <w:r w:rsidR="00CA2403" w:rsidRPr="00EA76E6">
        <w:t>Oh</w:t>
      </w:r>
      <w:r w:rsidRPr="00EA76E6">
        <w:t xml:space="preserve"> ! </w:t>
      </w:r>
      <w:r w:rsidR="00CA2403" w:rsidRPr="00EA76E6">
        <w:t>mon Dieu</w:t>
      </w:r>
      <w:r w:rsidRPr="00EA76E6">
        <w:t xml:space="preserve"> ! </w:t>
      </w:r>
      <w:r w:rsidR="00CA2403" w:rsidRPr="00EA76E6">
        <w:t>balbutiai-je</w:t>
      </w:r>
      <w:r w:rsidRPr="00EA76E6">
        <w:t xml:space="preserve">. </w:t>
      </w:r>
      <w:r w:rsidR="00CA2403" w:rsidRPr="00EA76E6">
        <w:t>Qu</w:t>
      </w:r>
      <w:r w:rsidRPr="00EA76E6">
        <w:t>’</w:t>
      </w:r>
      <w:r w:rsidR="00CA2403" w:rsidRPr="00EA76E6">
        <w:t>est-ce</w:t>
      </w:r>
      <w:r w:rsidRPr="00EA76E6">
        <w:t xml:space="preserve"> ? </w:t>
      </w:r>
      <w:r w:rsidR="00CA2403" w:rsidRPr="00EA76E6">
        <w:t>Qui est-ce</w:t>
      </w:r>
      <w:r w:rsidRPr="00EA76E6">
        <w:t> ? »</w:t>
      </w:r>
    </w:p>
    <w:p w14:paraId="5F9FAE75" w14:textId="77777777" w:rsidR="00C646BA" w:rsidRPr="00EA76E6" w:rsidRDefault="00CA2403" w:rsidP="00C646BA">
      <w:r w:rsidRPr="00EA76E6">
        <w:lastRenderedPageBreak/>
        <w:t>Holmes avait bondi</w:t>
      </w:r>
      <w:r w:rsidR="00C646BA" w:rsidRPr="00EA76E6">
        <w:t xml:space="preserve">. </w:t>
      </w:r>
      <w:r w:rsidRPr="00EA76E6">
        <w:t>Je vis sa silhouette sombre et athl</w:t>
      </w:r>
      <w:r w:rsidRPr="00EA76E6">
        <w:t>é</w:t>
      </w:r>
      <w:r w:rsidRPr="00EA76E6">
        <w:t>tique devant la porte de la cabane</w:t>
      </w:r>
      <w:r w:rsidR="00C646BA" w:rsidRPr="00EA76E6">
        <w:t xml:space="preserve"> ; </w:t>
      </w:r>
      <w:r w:rsidRPr="00EA76E6">
        <w:t>épaules basses</w:t>
      </w:r>
      <w:r w:rsidR="00C646BA" w:rsidRPr="00EA76E6">
        <w:t xml:space="preserve">, </w:t>
      </w:r>
      <w:r w:rsidRPr="00EA76E6">
        <w:t>tête projetée en avant pour fouiller l</w:t>
      </w:r>
      <w:r w:rsidR="00C646BA" w:rsidRPr="00EA76E6">
        <w:t>’</w:t>
      </w:r>
      <w:r w:rsidRPr="00EA76E6">
        <w:t>obscurité</w:t>
      </w:r>
      <w:r w:rsidR="00C646BA" w:rsidRPr="00EA76E6">
        <w:t>.</w:t>
      </w:r>
    </w:p>
    <w:p w14:paraId="4345A577" w14:textId="77777777" w:rsidR="00C646BA" w:rsidRPr="00EA76E6" w:rsidRDefault="00C646BA" w:rsidP="00C646BA">
      <w:r w:rsidRPr="00EA76E6">
        <w:t>« </w:t>
      </w:r>
      <w:r w:rsidR="00CA2403" w:rsidRPr="00EA76E6">
        <w:t>Silence</w:t>
      </w:r>
      <w:r w:rsidRPr="00EA76E6">
        <w:t> ! »</w:t>
      </w:r>
      <w:r w:rsidR="00CA2403" w:rsidRPr="00EA76E6">
        <w:t xml:space="preserve"> chuchota-t-il</w:t>
      </w:r>
      <w:r w:rsidRPr="00EA76E6">
        <w:t>.</w:t>
      </w:r>
    </w:p>
    <w:p w14:paraId="5C01D4F3" w14:textId="77777777" w:rsidR="00C646BA" w:rsidRPr="00EA76E6" w:rsidRDefault="00CA2403" w:rsidP="00C646BA">
      <w:r w:rsidRPr="00EA76E6">
        <w:t>Le cri</w:t>
      </w:r>
      <w:r w:rsidR="00C646BA" w:rsidRPr="00EA76E6">
        <w:t xml:space="preserve">, </w:t>
      </w:r>
      <w:r w:rsidRPr="00EA76E6">
        <w:t>étant donné sa violence</w:t>
      </w:r>
      <w:r w:rsidR="00C646BA" w:rsidRPr="00EA76E6">
        <w:t xml:space="preserve">, </w:t>
      </w:r>
      <w:r w:rsidRPr="00EA76E6">
        <w:t>avait puissamment retenti</w:t>
      </w:r>
      <w:r w:rsidR="00C646BA" w:rsidRPr="00EA76E6">
        <w:t xml:space="preserve">, </w:t>
      </w:r>
      <w:r w:rsidRPr="00EA76E6">
        <w:t>mais il était parti de loin sur la plaine ombreuse</w:t>
      </w:r>
      <w:r w:rsidR="00C646BA" w:rsidRPr="00EA76E6">
        <w:t xml:space="preserve">. </w:t>
      </w:r>
      <w:r w:rsidRPr="00EA76E6">
        <w:t>Soudain il écl</w:t>
      </w:r>
      <w:r w:rsidRPr="00EA76E6">
        <w:t>a</w:t>
      </w:r>
      <w:r w:rsidRPr="00EA76E6">
        <w:t>ta dans nos oreilles</w:t>
      </w:r>
      <w:r w:rsidR="00C646BA" w:rsidRPr="00EA76E6">
        <w:t xml:space="preserve">, </w:t>
      </w:r>
      <w:r w:rsidRPr="00EA76E6">
        <w:t>plus proche</w:t>
      </w:r>
      <w:r w:rsidR="00C646BA" w:rsidRPr="00EA76E6">
        <w:t xml:space="preserve">, </w:t>
      </w:r>
      <w:r w:rsidRPr="00EA76E6">
        <w:t>plus pressant</w:t>
      </w:r>
      <w:r w:rsidR="00C646BA" w:rsidRPr="00EA76E6">
        <w:t>.</w:t>
      </w:r>
    </w:p>
    <w:p w14:paraId="10CE63E2" w14:textId="77777777" w:rsidR="00C646BA" w:rsidRPr="00EA76E6" w:rsidRDefault="00C646BA" w:rsidP="00C646BA">
      <w:r w:rsidRPr="00EA76E6">
        <w:t>« </w:t>
      </w:r>
      <w:r w:rsidR="00CA2403" w:rsidRPr="00EA76E6">
        <w:t>Où est-ce</w:t>
      </w:r>
      <w:r w:rsidRPr="00EA76E6">
        <w:t> ? »</w:t>
      </w:r>
      <w:r w:rsidR="00CA2403" w:rsidRPr="00EA76E6">
        <w:t xml:space="preserve"> chuchota Holmes</w:t>
      </w:r>
      <w:r w:rsidRPr="00EA76E6">
        <w:t>.</w:t>
      </w:r>
    </w:p>
    <w:p w14:paraId="519134A1" w14:textId="77777777" w:rsidR="00C646BA" w:rsidRPr="00EA76E6" w:rsidRDefault="00CA2403" w:rsidP="00C646BA">
      <w:r w:rsidRPr="00EA76E6">
        <w:t>Le frémissement de sa voix me révéla que lui</w:t>
      </w:r>
      <w:r w:rsidR="00C646BA" w:rsidRPr="00EA76E6">
        <w:t xml:space="preserve">, </w:t>
      </w:r>
      <w:r w:rsidRPr="00EA76E6">
        <w:t>l</w:t>
      </w:r>
      <w:r w:rsidR="00C646BA" w:rsidRPr="00EA76E6">
        <w:t>’</w:t>
      </w:r>
      <w:r w:rsidRPr="00EA76E6">
        <w:t>homme de fer</w:t>
      </w:r>
      <w:r w:rsidR="00C646BA" w:rsidRPr="00EA76E6">
        <w:t xml:space="preserve">, </w:t>
      </w:r>
      <w:r w:rsidRPr="00EA76E6">
        <w:t>était bouleversé jusqu</w:t>
      </w:r>
      <w:r w:rsidR="00C646BA" w:rsidRPr="00EA76E6">
        <w:t>’</w:t>
      </w:r>
      <w:r w:rsidRPr="00EA76E6">
        <w:t>au tréfonds de l</w:t>
      </w:r>
      <w:r w:rsidR="00C646BA" w:rsidRPr="00EA76E6">
        <w:t>’</w:t>
      </w:r>
      <w:r w:rsidRPr="00EA76E6">
        <w:t>âme</w:t>
      </w:r>
      <w:r w:rsidR="00C646BA" w:rsidRPr="00EA76E6">
        <w:t>.</w:t>
      </w:r>
    </w:p>
    <w:p w14:paraId="7EB991CE" w14:textId="77777777" w:rsidR="00C646BA" w:rsidRPr="00EA76E6" w:rsidRDefault="00C646BA" w:rsidP="00C646BA">
      <w:r w:rsidRPr="00EA76E6">
        <w:t>« </w:t>
      </w:r>
      <w:r w:rsidR="00CA2403" w:rsidRPr="00EA76E6">
        <w:t>Où est-ce</w:t>
      </w:r>
      <w:r w:rsidRPr="00EA76E6">
        <w:t xml:space="preserve">, </w:t>
      </w:r>
      <w:r w:rsidR="00CA2403" w:rsidRPr="00EA76E6">
        <w:t>Watson</w:t>
      </w:r>
      <w:r w:rsidRPr="00EA76E6">
        <w:t> ?</w:t>
      </w:r>
    </w:p>
    <w:p w14:paraId="4E221F3B" w14:textId="4A9CDC3B" w:rsidR="00C646BA" w:rsidRPr="00EA76E6" w:rsidRDefault="00C646BA" w:rsidP="00C646BA">
      <w:r w:rsidRPr="00EA76E6">
        <w:t>— </w:t>
      </w:r>
      <w:r w:rsidR="00CA2403" w:rsidRPr="00EA76E6">
        <w:t>Par là</w:t>
      </w:r>
      <w:r w:rsidRPr="00EA76E6">
        <w:t xml:space="preserve">, </w:t>
      </w:r>
      <w:r w:rsidR="00CA2403" w:rsidRPr="00EA76E6">
        <w:t>je pense</w:t>
      </w:r>
      <w:r w:rsidRPr="00EA76E6">
        <w:t> ! »</w:t>
      </w:r>
    </w:p>
    <w:p w14:paraId="2BD26DA4" w14:textId="77777777" w:rsidR="00C646BA" w:rsidRPr="00EA76E6" w:rsidRDefault="00CA2403" w:rsidP="00C646BA">
      <w:r w:rsidRPr="00EA76E6">
        <w:t>Dans le noir j</w:t>
      </w:r>
      <w:r w:rsidR="00C646BA" w:rsidRPr="00EA76E6">
        <w:t>’</w:t>
      </w:r>
      <w:r w:rsidRPr="00EA76E6">
        <w:t>indiquai une direction</w:t>
      </w:r>
      <w:r w:rsidR="00C646BA" w:rsidRPr="00EA76E6">
        <w:t>.</w:t>
      </w:r>
    </w:p>
    <w:p w14:paraId="4FC45BEF" w14:textId="301B8BE4" w:rsidR="00C646BA" w:rsidRPr="00EA76E6" w:rsidRDefault="00C646BA" w:rsidP="00C646BA">
      <w:r w:rsidRPr="00EA76E6">
        <w:t>« </w:t>
      </w:r>
      <w:r w:rsidR="00CA2403" w:rsidRPr="00EA76E6">
        <w:t>Non</w:t>
      </w:r>
      <w:r w:rsidRPr="00EA76E6">
        <w:t xml:space="preserve">, </w:t>
      </w:r>
      <w:r w:rsidR="00CA2403" w:rsidRPr="00EA76E6">
        <w:t>c</w:t>
      </w:r>
      <w:r w:rsidRPr="00EA76E6">
        <w:t>’</w:t>
      </w:r>
      <w:r w:rsidR="00CA2403" w:rsidRPr="00EA76E6">
        <w:t>est par ici</w:t>
      </w:r>
      <w:r w:rsidRPr="00EA76E6">
        <w:t> ! »</w:t>
      </w:r>
    </w:p>
    <w:p w14:paraId="180A9149" w14:textId="77777777" w:rsidR="00C646BA" w:rsidRPr="00EA76E6" w:rsidRDefault="00CA2403" w:rsidP="00C646BA">
      <w:r w:rsidRPr="00EA76E6">
        <w:t>De nouveau le cri d</w:t>
      </w:r>
      <w:r w:rsidR="00C646BA" w:rsidRPr="00EA76E6">
        <w:t>’</w:t>
      </w:r>
      <w:r w:rsidRPr="00EA76E6">
        <w:t>agonie transperça le calme de la nuit</w:t>
      </w:r>
      <w:r w:rsidR="00C646BA" w:rsidRPr="00EA76E6">
        <w:t xml:space="preserve"> : </w:t>
      </w:r>
      <w:r w:rsidRPr="00EA76E6">
        <w:t>plus fort encore et tout près</w:t>
      </w:r>
      <w:r w:rsidR="00C646BA" w:rsidRPr="00EA76E6">
        <w:t xml:space="preserve">. </w:t>
      </w:r>
      <w:r w:rsidRPr="00EA76E6">
        <w:t>Mais un autre bruit se mêla à celui-là</w:t>
      </w:r>
      <w:r w:rsidR="00C646BA" w:rsidRPr="00EA76E6">
        <w:t xml:space="preserve"> : </w:t>
      </w:r>
      <w:r w:rsidRPr="00EA76E6">
        <w:t>un grondement murmuré</w:t>
      </w:r>
      <w:r w:rsidR="00C646BA" w:rsidRPr="00EA76E6">
        <w:t xml:space="preserve">, </w:t>
      </w:r>
      <w:r w:rsidRPr="00EA76E6">
        <w:t>musical et pourtant menaçant</w:t>
      </w:r>
      <w:r w:rsidR="00C646BA" w:rsidRPr="00EA76E6">
        <w:t xml:space="preserve">, </w:t>
      </w:r>
      <w:r w:rsidRPr="00EA76E6">
        <w:t>dont la note montait et retombait comme le sourd murmure perpétuel de la mer</w:t>
      </w:r>
      <w:r w:rsidR="00C646BA" w:rsidRPr="00EA76E6">
        <w:t>.</w:t>
      </w:r>
    </w:p>
    <w:p w14:paraId="512EA7EC" w14:textId="42C4EED1" w:rsidR="00C646BA" w:rsidRPr="00EA76E6" w:rsidRDefault="00C646BA" w:rsidP="00C646BA">
      <w:r w:rsidRPr="00EA76E6">
        <w:t>« </w:t>
      </w:r>
      <w:r w:rsidR="00CA2403" w:rsidRPr="00EA76E6">
        <w:t>Le chien</w:t>
      </w:r>
      <w:r w:rsidRPr="00EA76E6">
        <w:t xml:space="preserve"> ! </w:t>
      </w:r>
      <w:r w:rsidR="00CA2403" w:rsidRPr="00EA76E6">
        <w:t>s</w:t>
      </w:r>
      <w:r w:rsidRPr="00EA76E6">
        <w:t>’</w:t>
      </w:r>
      <w:r w:rsidR="00CA2403" w:rsidRPr="00EA76E6">
        <w:t>écria Holmes</w:t>
      </w:r>
      <w:r w:rsidRPr="00EA76E6">
        <w:t xml:space="preserve">. </w:t>
      </w:r>
      <w:r w:rsidR="00CA2403" w:rsidRPr="00EA76E6">
        <w:t>Venez</w:t>
      </w:r>
      <w:r w:rsidRPr="00EA76E6">
        <w:t xml:space="preserve">, </w:t>
      </w:r>
      <w:r w:rsidR="00CA2403" w:rsidRPr="00EA76E6">
        <w:t>Watson</w:t>
      </w:r>
      <w:r w:rsidRPr="00EA76E6">
        <w:t xml:space="preserve"> ! </w:t>
      </w:r>
      <w:r w:rsidR="00CA2403" w:rsidRPr="00EA76E6">
        <w:t>Courons</w:t>
      </w:r>
      <w:r w:rsidRPr="00EA76E6">
        <w:t xml:space="preserve"> ! </w:t>
      </w:r>
      <w:r w:rsidR="00CA2403" w:rsidRPr="00EA76E6">
        <w:t>Pourvu qu</w:t>
      </w:r>
      <w:r w:rsidRPr="00EA76E6">
        <w:t>’</w:t>
      </w:r>
      <w:r w:rsidR="00CA2403" w:rsidRPr="00EA76E6">
        <w:t>il ne soit pas trop tard</w:t>
      </w:r>
      <w:r w:rsidRPr="00EA76E6">
        <w:t> ! »</w:t>
      </w:r>
    </w:p>
    <w:p w14:paraId="505443D1" w14:textId="77777777" w:rsidR="00C646BA" w:rsidRPr="00EA76E6" w:rsidRDefault="00CA2403" w:rsidP="00C646BA">
      <w:r w:rsidRPr="00EA76E6">
        <w:t>Il s</w:t>
      </w:r>
      <w:r w:rsidR="00C646BA" w:rsidRPr="00EA76E6">
        <w:t>’</w:t>
      </w:r>
      <w:r w:rsidRPr="00EA76E6">
        <w:t>était élancé sur la lande de toute la vitesse de ses jambes</w:t>
      </w:r>
      <w:r w:rsidR="00C646BA" w:rsidRPr="00EA76E6">
        <w:t xml:space="preserve"> ; </w:t>
      </w:r>
      <w:r w:rsidRPr="00EA76E6">
        <w:t>je le suivis sur ses talons</w:t>
      </w:r>
      <w:r w:rsidR="00C646BA" w:rsidRPr="00EA76E6">
        <w:t xml:space="preserve">. </w:t>
      </w:r>
      <w:r w:rsidRPr="00EA76E6">
        <w:t>Mais quelque part sur le te</w:t>
      </w:r>
      <w:r w:rsidRPr="00EA76E6">
        <w:t>r</w:t>
      </w:r>
      <w:r w:rsidRPr="00EA76E6">
        <w:t>rain raviné</w:t>
      </w:r>
      <w:r w:rsidR="00C646BA" w:rsidRPr="00EA76E6">
        <w:t xml:space="preserve">, </w:t>
      </w:r>
      <w:r w:rsidRPr="00EA76E6">
        <w:t xml:space="preserve">juste </w:t>
      </w:r>
      <w:r w:rsidR="00FF591E" w:rsidRPr="00EA76E6">
        <w:t>en</w:t>
      </w:r>
      <w:r w:rsidRPr="00EA76E6">
        <w:t xml:space="preserve"> face de nous</w:t>
      </w:r>
      <w:r w:rsidR="00C646BA" w:rsidRPr="00EA76E6">
        <w:t xml:space="preserve">, </w:t>
      </w:r>
      <w:r w:rsidRPr="00EA76E6">
        <w:t>jaillit un dernier hurlement de te</w:t>
      </w:r>
      <w:r w:rsidRPr="00EA76E6">
        <w:t>r</w:t>
      </w:r>
      <w:r w:rsidRPr="00EA76E6">
        <w:t>reur</w:t>
      </w:r>
      <w:r w:rsidR="00C646BA" w:rsidRPr="00EA76E6">
        <w:t xml:space="preserve">, </w:t>
      </w:r>
      <w:r w:rsidRPr="00EA76E6">
        <w:t>suivi d</w:t>
      </w:r>
      <w:r w:rsidR="00C646BA" w:rsidRPr="00EA76E6">
        <w:t>’</w:t>
      </w:r>
      <w:r w:rsidRPr="00EA76E6">
        <w:t>un lourd bruit mat</w:t>
      </w:r>
      <w:r w:rsidR="00C646BA" w:rsidRPr="00EA76E6">
        <w:t xml:space="preserve">. </w:t>
      </w:r>
      <w:r w:rsidRPr="00EA76E6">
        <w:t>Nous nous arrêtâmes pour écouter</w:t>
      </w:r>
      <w:r w:rsidR="00C646BA" w:rsidRPr="00EA76E6">
        <w:t xml:space="preserve">. </w:t>
      </w:r>
      <w:r w:rsidRPr="00EA76E6">
        <w:t>Plus aucun bruit ne troublait le silence de la nuit sans vent</w:t>
      </w:r>
      <w:r w:rsidR="00C646BA" w:rsidRPr="00EA76E6">
        <w:t>.</w:t>
      </w:r>
    </w:p>
    <w:p w14:paraId="505F2689" w14:textId="77777777" w:rsidR="00C646BA" w:rsidRPr="00EA76E6" w:rsidRDefault="00CA2403" w:rsidP="00C646BA">
      <w:r w:rsidRPr="00EA76E6">
        <w:lastRenderedPageBreak/>
        <w:t>Je vis Holmes porter la main à son front comme un homme ivre</w:t>
      </w:r>
      <w:r w:rsidR="00C646BA" w:rsidRPr="00EA76E6">
        <w:t xml:space="preserve">. </w:t>
      </w:r>
      <w:r w:rsidRPr="00EA76E6">
        <w:t>Il tapa du pied</w:t>
      </w:r>
      <w:r w:rsidR="00C646BA" w:rsidRPr="00EA76E6">
        <w:t>.</w:t>
      </w:r>
    </w:p>
    <w:p w14:paraId="1D4AF268" w14:textId="77777777" w:rsidR="00C646BA" w:rsidRPr="00EA76E6" w:rsidRDefault="00C646BA" w:rsidP="00C646BA">
      <w:r w:rsidRPr="00EA76E6">
        <w:t>« </w:t>
      </w:r>
      <w:r w:rsidR="00CA2403" w:rsidRPr="00EA76E6">
        <w:t>Nous sommes battus</w:t>
      </w:r>
      <w:r w:rsidRPr="00EA76E6">
        <w:t xml:space="preserve">, </w:t>
      </w:r>
      <w:r w:rsidR="00CA2403" w:rsidRPr="00EA76E6">
        <w:t>Watson</w:t>
      </w:r>
      <w:r w:rsidRPr="00EA76E6">
        <w:t xml:space="preserve">. </w:t>
      </w:r>
      <w:r w:rsidR="00CA2403" w:rsidRPr="00EA76E6">
        <w:t>Il est trop tard</w:t>
      </w:r>
      <w:r w:rsidRPr="00EA76E6">
        <w:t>.</w:t>
      </w:r>
    </w:p>
    <w:p w14:paraId="0E89450B" w14:textId="77777777" w:rsidR="00C646BA" w:rsidRPr="00EA76E6" w:rsidRDefault="00C646BA" w:rsidP="00C646BA">
      <w:r w:rsidRPr="00EA76E6">
        <w:t>— </w:t>
      </w:r>
      <w:r w:rsidR="00CA2403" w:rsidRPr="00EA76E6">
        <w:t>Non</w:t>
      </w:r>
      <w:r w:rsidRPr="00EA76E6">
        <w:t xml:space="preserve">, </w:t>
      </w:r>
      <w:r w:rsidR="00CA2403" w:rsidRPr="00EA76E6">
        <w:t>sûrement pas</w:t>
      </w:r>
      <w:r w:rsidRPr="00EA76E6">
        <w:t> !</w:t>
      </w:r>
    </w:p>
    <w:p w14:paraId="50111779" w14:textId="5F425379" w:rsidR="00C646BA" w:rsidRPr="00EA76E6" w:rsidRDefault="00C646BA" w:rsidP="00C646BA">
      <w:r w:rsidRPr="00EA76E6">
        <w:t>— </w:t>
      </w:r>
      <w:r w:rsidR="00CA2403" w:rsidRPr="00EA76E6">
        <w:t>Fou que j</w:t>
      </w:r>
      <w:r w:rsidRPr="00EA76E6">
        <w:t>’</w:t>
      </w:r>
      <w:r w:rsidR="00CA2403" w:rsidRPr="00EA76E6">
        <w:t>étais de retenir ma main</w:t>
      </w:r>
      <w:r w:rsidRPr="00EA76E6">
        <w:t xml:space="preserve"> ! </w:t>
      </w:r>
      <w:r w:rsidR="00CA2403" w:rsidRPr="00EA76E6">
        <w:t>Et vous</w:t>
      </w:r>
      <w:r w:rsidRPr="00EA76E6">
        <w:t xml:space="preserve">, </w:t>
      </w:r>
      <w:r w:rsidR="00CA2403" w:rsidRPr="00EA76E6">
        <w:t>Watson</w:t>
      </w:r>
      <w:r w:rsidRPr="00EA76E6">
        <w:t xml:space="preserve">, </w:t>
      </w:r>
      <w:r w:rsidR="00CA2403" w:rsidRPr="00EA76E6">
        <w:t>voyez la conséquence de votre abandon de poste</w:t>
      </w:r>
      <w:r w:rsidRPr="00EA76E6">
        <w:t xml:space="preserve"> ! </w:t>
      </w:r>
      <w:r w:rsidR="00CA2403" w:rsidRPr="00EA76E6">
        <w:t>Mais par le Ciel</w:t>
      </w:r>
      <w:r w:rsidRPr="00EA76E6">
        <w:t xml:space="preserve">, </w:t>
      </w:r>
      <w:r w:rsidR="00CA2403" w:rsidRPr="00EA76E6">
        <w:t>si le pire est arrivé</w:t>
      </w:r>
      <w:r w:rsidRPr="00EA76E6">
        <w:t xml:space="preserve">, </w:t>
      </w:r>
      <w:r w:rsidR="00CA2403" w:rsidRPr="00EA76E6">
        <w:t>nous le vengerons</w:t>
      </w:r>
      <w:r w:rsidRPr="00EA76E6">
        <w:t> ! »</w:t>
      </w:r>
    </w:p>
    <w:p w14:paraId="4C188314" w14:textId="77777777" w:rsidR="00C646BA" w:rsidRPr="00EA76E6" w:rsidRDefault="00CA2403" w:rsidP="00C646BA">
      <w:r w:rsidRPr="00EA76E6">
        <w:t>Nous courûmes dans la nuit</w:t>
      </w:r>
      <w:r w:rsidR="00C646BA" w:rsidRPr="00EA76E6">
        <w:t xml:space="preserve">, </w:t>
      </w:r>
      <w:r w:rsidRPr="00EA76E6">
        <w:t>sans rien voir</w:t>
      </w:r>
      <w:r w:rsidR="00C646BA" w:rsidRPr="00EA76E6">
        <w:t xml:space="preserve">, </w:t>
      </w:r>
      <w:r w:rsidRPr="00EA76E6">
        <w:t>butant contre des pierres</w:t>
      </w:r>
      <w:r w:rsidR="00C646BA" w:rsidRPr="00EA76E6">
        <w:t xml:space="preserve">, </w:t>
      </w:r>
      <w:r w:rsidRPr="00EA76E6">
        <w:t>traversant des buissons d</w:t>
      </w:r>
      <w:r w:rsidR="00C646BA" w:rsidRPr="00EA76E6">
        <w:t>’</w:t>
      </w:r>
      <w:r w:rsidRPr="00EA76E6">
        <w:t>ajoncs</w:t>
      </w:r>
      <w:r w:rsidR="00C646BA" w:rsidRPr="00EA76E6">
        <w:t xml:space="preserve">, </w:t>
      </w:r>
      <w:r w:rsidRPr="00EA76E6">
        <w:t>soufflant en esc</w:t>
      </w:r>
      <w:r w:rsidRPr="00EA76E6">
        <w:t>a</w:t>
      </w:r>
      <w:r w:rsidRPr="00EA76E6">
        <w:t>ladant des côtes</w:t>
      </w:r>
      <w:r w:rsidR="00C646BA" w:rsidRPr="00EA76E6">
        <w:t xml:space="preserve">, </w:t>
      </w:r>
      <w:r w:rsidRPr="00EA76E6">
        <w:t>fonçant dans la direction d</w:t>
      </w:r>
      <w:r w:rsidR="00C646BA" w:rsidRPr="00EA76E6">
        <w:t>’</w:t>
      </w:r>
      <w:r w:rsidRPr="00EA76E6">
        <w:t>où avait retenti les cris de terreur</w:t>
      </w:r>
      <w:r w:rsidR="00C646BA" w:rsidRPr="00EA76E6">
        <w:t xml:space="preserve">. </w:t>
      </w:r>
      <w:r w:rsidRPr="00EA76E6">
        <w:t>Sur chaque élévation de terrain</w:t>
      </w:r>
      <w:r w:rsidR="00C646BA" w:rsidRPr="00EA76E6">
        <w:t xml:space="preserve">, </w:t>
      </w:r>
      <w:r w:rsidRPr="00EA76E6">
        <w:t>Holmes rega</w:t>
      </w:r>
      <w:r w:rsidRPr="00EA76E6">
        <w:t>r</w:t>
      </w:r>
      <w:r w:rsidRPr="00EA76E6">
        <w:t>dait autour de lui</w:t>
      </w:r>
      <w:r w:rsidR="00C646BA" w:rsidRPr="00EA76E6">
        <w:t xml:space="preserve">, </w:t>
      </w:r>
      <w:r w:rsidRPr="00EA76E6">
        <w:t>mais l</w:t>
      </w:r>
      <w:r w:rsidR="00C646BA" w:rsidRPr="00EA76E6">
        <w:t>’</w:t>
      </w:r>
      <w:r w:rsidRPr="00EA76E6">
        <w:t>ombre sur la lande était épaisse</w:t>
      </w:r>
      <w:r w:rsidR="00C646BA" w:rsidRPr="00EA76E6">
        <w:t xml:space="preserve"> ; </w:t>
      </w:r>
      <w:r w:rsidRPr="00EA76E6">
        <w:t>rien ne bougeait sur sa surface hostile</w:t>
      </w:r>
      <w:r w:rsidR="00C646BA" w:rsidRPr="00EA76E6">
        <w:t>.</w:t>
      </w:r>
    </w:p>
    <w:p w14:paraId="5FEA42E0" w14:textId="77777777" w:rsidR="00C646BA" w:rsidRPr="00EA76E6" w:rsidRDefault="00C646BA" w:rsidP="00C646BA">
      <w:r w:rsidRPr="00EA76E6">
        <w:t>« </w:t>
      </w:r>
      <w:r w:rsidR="00CA2403" w:rsidRPr="00EA76E6">
        <w:t>Voyez-vous quelque chose</w:t>
      </w:r>
      <w:r w:rsidRPr="00EA76E6">
        <w:t> ?</w:t>
      </w:r>
    </w:p>
    <w:p w14:paraId="5F8434C1" w14:textId="77777777" w:rsidR="00C646BA" w:rsidRPr="00EA76E6" w:rsidRDefault="00C646BA" w:rsidP="00C646BA">
      <w:r w:rsidRPr="00EA76E6">
        <w:t>— </w:t>
      </w:r>
      <w:r w:rsidR="00CA2403" w:rsidRPr="00EA76E6">
        <w:t>Rien</w:t>
      </w:r>
      <w:r w:rsidRPr="00EA76E6">
        <w:t>.</w:t>
      </w:r>
    </w:p>
    <w:p w14:paraId="655C09E8" w14:textId="39146C1C" w:rsidR="00C646BA" w:rsidRPr="00EA76E6" w:rsidRDefault="00C646BA" w:rsidP="00C646BA">
      <w:r w:rsidRPr="00EA76E6">
        <w:t>— </w:t>
      </w:r>
      <w:r w:rsidR="00CA2403" w:rsidRPr="00EA76E6">
        <w:t>Chut</w:t>
      </w:r>
      <w:r w:rsidRPr="00EA76E6">
        <w:t xml:space="preserve"> ! </w:t>
      </w:r>
      <w:r w:rsidR="00CA2403" w:rsidRPr="00EA76E6">
        <w:t>Écoutez</w:t>
      </w:r>
      <w:r w:rsidRPr="00EA76E6">
        <w:t> ! »</w:t>
      </w:r>
    </w:p>
    <w:p w14:paraId="12680055" w14:textId="77777777" w:rsidR="00C646BA" w:rsidRPr="00EA76E6" w:rsidRDefault="00CA2403" w:rsidP="00C646BA">
      <w:r w:rsidRPr="00EA76E6">
        <w:t>Un gémissement plaintif s</w:t>
      </w:r>
      <w:r w:rsidR="00C646BA" w:rsidRPr="00EA76E6">
        <w:t>’</w:t>
      </w:r>
      <w:r w:rsidRPr="00EA76E6">
        <w:t>éleva sur notre gauche</w:t>
      </w:r>
      <w:r w:rsidR="00C646BA" w:rsidRPr="00EA76E6">
        <w:t xml:space="preserve">. </w:t>
      </w:r>
      <w:r w:rsidRPr="00EA76E6">
        <w:t>De ce c</w:t>
      </w:r>
      <w:r w:rsidRPr="00EA76E6">
        <w:t>ô</w:t>
      </w:r>
      <w:r w:rsidRPr="00EA76E6">
        <w:t>té une crête de rochers se terminait par un escarpement abrupt qui surplombait une pente jalonnée de pierres</w:t>
      </w:r>
      <w:r w:rsidR="00C646BA" w:rsidRPr="00EA76E6">
        <w:t xml:space="preserve">. </w:t>
      </w:r>
      <w:r w:rsidRPr="00EA76E6">
        <w:t>Et sur cette pente était étalé un objet noir</w:t>
      </w:r>
      <w:r w:rsidR="00C646BA" w:rsidRPr="00EA76E6">
        <w:t xml:space="preserve">, </w:t>
      </w:r>
      <w:r w:rsidRPr="00EA76E6">
        <w:t>imprécis</w:t>
      </w:r>
      <w:r w:rsidR="00C646BA" w:rsidRPr="00EA76E6">
        <w:t xml:space="preserve">. </w:t>
      </w:r>
      <w:r w:rsidRPr="00EA76E6">
        <w:t>Nous nous en appr</w:t>
      </w:r>
      <w:r w:rsidRPr="00EA76E6">
        <w:t>o</w:t>
      </w:r>
      <w:r w:rsidRPr="00EA76E6">
        <w:t>châmes et ce contour vague se précisa</w:t>
      </w:r>
      <w:r w:rsidR="00C646BA" w:rsidRPr="00EA76E6">
        <w:t xml:space="preserve"> : </w:t>
      </w:r>
      <w:r w:rsidRPr="00EA76E6">
        <w:t>un homme était étendu face contre terre</w:t>
      </w:r>
      <w:r w:rsidR="00C646BA" w:rsidRPr="00EA76E6">
        <w:t xml:space="preserve">, </w:t>
      </w:r>
      <w:r w:rsidRPr="00EA76E6">
        <w:t>le visage rabattu formait un angle atroce</w:t>
      </w:r>
      <w:r w:rsidR="00C646BA" w:rsidRPr="00EA76E6">
        <w:t xml:space="preserve">, </w:t>
      </w:r>
      <w:r w:rsidRPr="00EA76E6">
        <w:t>les épaules étaient arrondies et le corps tassé sur lui-même comme pour un saut périlleux</w:t>
      </w:r>
      <w:r w:rsidR="00C646BA" w:rsidRPr="00EA76E6">
        <w:t xml:space="preserve">. </w:t>
      </w:r>
      <w:r w:rsidRPr="00EA76E6">
        <w:t>Cette attitude était si grotesque que j</w:t>
      </w:r>
      <w:r w:rsidR="00C646BA" w:rsidRPr="00EA76E6">
        <w:t>’</w:t>
      </w:r>
      <w:r w:rsidRPr="00EA76E6">
        <w:t>eus du mal à comprendre que le gémissement avait été l</w:t>
      </w:r>
      <w:r w:rsidR="00C646BA" w:rsidRPr="00EA76E6">
        <w:t>’</w:t>
      </w:r>
      <w:r w:rsidRPr="00EA76E6">
        <w:t>envol d</w:t>
      </w:r>
      <w:r w:rsidR="00C646BA" w:rsidRPr="00EA76E6">
        <w:t>’</w:t>
      </w:r>
      <w:r w:rsidRPr="00EA76E6">
        <w:t>une âme</w:t>
      </w:r>
      <w:r w:rsidR="00C646BA" w:rsidRPr="00EA76E6">
        <w:t xml:space="preserve">. </w:t>
      </w:r>
      <w:r w:rsidRPr="00EA76E6">
        <w:t>Quand nous nous penchâmes sur le corps</w:t>
      </w:r>
      <w:r w:rsidR="00C646BA" w:rsidRPr="00EA76E6">
        <w:t xml:space="preserve">, </w:t>
      </w:r>
      <w:r w:rsidRPr="00EA76E6">
        <w:t>il n</w:t>
      </w:r>
      <w:r w:rsidR="00C646BA" w:rsidRPr="00EA76E6">
        <w:t>’</w:t>
      </w:r>
      <w:r w:rsidRPr="00EA76E6">
        <w:t>exhala pas une plainte</w:t>
      </w:r>
      <w:r w:rsidR="00C646BA" w:rsidRPr="00EA76E6">
        <w:t xml:space="preserve">, </w:t>
      </w:r>
      <w:r w:rsidRPr="00EA76E6">
        <w:t>il ne bougea pas</w:t>
      </w:r>
      <w:r w:rsidR="00C646BA" w:rsidRPr="00EA76E6">
        <w:t xml:space="preserve">. </w:t>
      </w:r>
      <w:r w:rsidRPr="00EA76E6">
        <w:t>Holmes posa une main sur lui et la retira en poussant une exclamation d</w:t>
      </w:r>
      <w:r w:rsidR="00C646BA" w:rsidRPr="00EA76E6">
        <w:t>’</w:t>
      </w:r>
      <w:r w:rsidRPr="00EA76E6">
        <w:t>horreur</w:t>
      </w:r>
      <w:r w:rsidR="00C646BA" w:rsidRPr="00EA76E6">
        <w:t xml:space="preserve">. </w:t>
      </w:r>
      <w:r w:rsidRPr="00EA76E6">
        <w:t>Il frotta une a</w:t>
      </w:r>
      <w:r w:rsidRPr="00EA76E6">
        <w:t>l</w:t>
      </w:r>
      <w:r w:rsidRPr="00EA76E6">
        <w:t>lumette</w:t>
      </w:r>
      <w:r w:rsidR="00C646BA" w:rsidRPr="00EA76E6">
        <w:t xml:space="preserve"> ; </w:t>
      </w:r>
      <w:r w:rsidRPr="00EA76E6">
        <w:t xml:space="preserve">à sa lueur nous vîmes que </w:t>
      </w:r>
      <w:r w:rsidRPr="00EA76E6">
        <w:lastRenderedPageBreak/>
        <w:t>ses doigts étaient poissés de sang et qu</w:t>
      </w:r>
      <w:r w:rsidR="00C646BA" w:rsidRPr="00EA76E6">
        <w:t>’</w:t>
      </w:r>
      <w:r w:rsidRPr="00EA76E6">
        <w:t>une mare sinistre s</w:t>
      </w:r>
      <w:r w:rsidR="00C646BA" w:rsidRPr="00EA76E6">
        <w:t>’</w:t>
      </w:r>
      <w:r w:rsidRPr="00EA76E6">
        <w:t>élargissait à partir du crâne écr</w:t>
      </w:r>
      <w:r w:rsidRPr="00EA76E6">
        <w:t>a</w:t>
      </w:r>
      <w:r w:rsidRPr="00EA76E6">
        <w:t>sé</w:t>
      </w:r>
      <w:r w:rsidR="00C646BA" w:rsidRPr="00EA76E6">
        <w:t xml:space="preserve">. </w:t>
      </w:r>
      <w:r w:rsidRPr="00EA76E6">
        <w:t>Mais elle nous révéla quelque chose de plus</w:t>
      </w:r>
      <w:r w:rsidR="00C646BA" w:rsidRPr="00EA76E6">
        <w:t xml:space="preserve"> : </w:t>
      </w:r>
      <w:r w:rsidRPr="00EA76E6">
        <w:t>le cadavre était celui de Sir Henry Baskerville</w:t>
      </w:r>
      <w:r w:rsidR="00C646BA" w:rsidRPr="00EA76E6">
        <w:t> !</w:t>
      </w:r>
    </w:p>
    <w:p w14:paraId="76B41850" w14:textId="77777777" w:rsidR="00C646BA" w:rsidRPr="00EA76E6" w:rsidRDefault="00CA2403" w:rsidP="00C646BA">
      <w:r w:rsidRPr="00EA76E6">
        <w:t>Comment aurions-nous pu oublier la teinte un peu sp</w:t>
      </w:r>
      <w:r w:rsidRPr="00EA76E6">
        <w:t>é</w:t>
      </w:r>
      <w:r w:rsidRPr="00EA76E6">
        <w:t>ciale</w:t>
      </w:r>
      <w:r w:rsidR="00C646BA" w:rsidRPr="00EA76E6">
        <w:t xml:space="preserve">, </w:t>
      </w:r>
      <w:r w:rsidRPr="00EA76E6">
        <w:t>rouille</w:t>
      </w:r>
      <w:r w:rsidR="00C646BA" w:rsidRPr="00EA76E6">
        <w:t xml:space="preserve">, </w:t>
      </w:r>
      <w:r w:rsidRPr="00EA76E6">
        <w:t>du costume de tweed qu</w:t>
      </w:r>
      <w:r w:rsidR="00C646BA" w:rsidRPr="00EA76E6">
        <w:t>’</w:t>
      </w:r>
      <w:r w:rsidRPr="00EA76E6">
        <w:t>il portait le jour où il se rendit à Baker Street</w:t>
      </w:r>
      <w:r w:rsidR="00C646BA" w:rsidRPr="00EA76E6">
        <w:t xml:space="preserve"> ? </w:t>
      </w:r>
      <w:r w:rsidRPr="00EA76E6">
        <w:t xml:space="preserve">Nous le reconnûmes au moment où </w:t>
      </w:r>
      <w:r w:rsidR="00342846" w:rsidRPr="00EA76E6">
        <w:t>l</w:t>
      </w:r>
      <w:r w:rsidR="00C646BA" w:rsidRPr="00EA76E6">
        <w:t>’</w:t>
      </w:r>
      <w:r w:rsidRPr="00EA76E6">
        <w:t>allumette s</w:t>
      </w:r>
      <w:r w:rsidR="00C646BA" w:rsidRPr="00EA76E6">
        <w:t>’</w:t>
      </w:r>
      <w:r w:rsidRPr="00EA76E6">
        <w:t>éteignit sous le vent comme l</w:t>
      </w:r>
      <w:r w:rsidR="00C646BA" w:rsidRPr="00EA76E6">
        <w:t>’</w:t>
      </w:r>
      <w:r w:rsidRPr="00EA76E6">
        <w:t>espoir dans nos cœurs</w:t>
      </w:r>
      <w:r w:rsidR="00C646BA" w:rsidRPr="00EA76E6">
        <w:t xml:space="preserve">. </w:t>
      </w:r>
      <w:r w:rsidRPr="00EA76E6">
        <w:t>Holmes gronda</w:t>
      </w:r>
      <w:r w:rsidR="00C646BA" w:rsidRPr="00EA76E6">
        <w:t xml:space="preserve">. </w:t>
      </w:r>
      <w:r w:rsidRPr="00EA76E6">
        <w:t>Dans la nuit je distinguai qu</w:t>
      </w:r>
      <w:r w:rsidR="00C646BA" w:rsidRPr="00EA76E6">
        <w:t>’</w:t>
      </w:r>
      <w:r w:rsidRPr="00EA76E6">
        <w:t>il était l</w:t>
      </w:r>
      <w:r w:rsidRPr="00EA76E6">
        <w:t>i</w:t>
      </w:r>
      <w:r w:rsidRPr="00EA76E6">
        <w:t>vide</w:t>
      </w:r>
      <w:r w:rsidR="00C646BA" w:rsidRPr="00EA76E6">
        <w:t>.</w:t>
      </w:r>
    </w:p>
    <w:p w14:paraId="37FA98EB" w14:textId="77777777" w:rsidR="00C646BA" w:rsidRPr="00EA76E6" w:rsidRDefault="00C646BA" w:rsidP="00C646BA">
      <w:r w:rsidRPr="00EA76E6">
        <w:t>« </w:t>
      </w:r>
      <w:r w:rsidR="00CA2403" w:rsidRPr="00EA76E6">
        <w:t>La brute</w:t>
      </w:r>
      <w:r w:rsidRPr="00EA76E6">
        <w:t xml:space="preserve"> ! </w:t>
      </w:r>
      <w:r w:rsidR="00CA2403" w:rsidRPr="00EA76E6">
        <w:t>Oh</w:t>
      </w:r>
      <w:r w:rsidRPr="00EA76E6">
        <w:t xml:space="preserve"> ! </w:t>
      </w:r>
      <w:r w:rsidR="00CA2403" w:rsidRPr="00EA76E6">
        <w:t>la brute</w:t>
      </w:r>
      <w:r w:rsidRPr="00EA76E6">
        <w:t xml:space="preserve"> ! </w:t>
      </w:r>
      <w:r w:rsidR="00CA2403" w:rsidRPr="00EA76E6">
        <w:t>m</w:t>
      </w:r>
      <w:r w:rsidRPr="00EA76E6">
        <w:t>’</w:t>
      </w:r>
      <w:r w:rsidR="00CA2403" w:rsidRPr="00EA76E6">
        <w:t>exclamai-je en me tordant les mains</w:t>
      </w:r>
      <w:r w:rsidRPr="00EA76E6">
        <w:t xml:space="preserve">. </w:t>
      </w:r>
      <w:r w:rsidR="00CA2403" w:rsidRPr="00EA76E6">
        <w:t>Oh</w:t>
      </w:r>
      <w:r w:rsidRPr="00EA76E6">
        <w:t xml:space="preserve"> ! </w:t>
      </w:r>
      <w:r w:rsidR="00CA2403" w:rsidRPr="00EA76E6">
        <w:t>Holmes</w:t>
      </w:r>
      <w:r w:rsidRPr="00EA76E6">
        <w:t xml:space="preserve">, </w:t>
      </w:r>
      <w:r w:rsidR="00CA2403" w:rsidRPr="00EA76E6">
        <w:t>jamais je ne me pardonnerai de l</w:t>
      </w:r>
      <w:r w:rsidRPr="00EA76E6">
        <w:t>’</w:t>
      </w:r>
      <w:r w:rsidR="00CA2403" w:rsidRPr="00EA76E6">
        <w:t>avoir abandonné à son destin</w:t>
      </w:r>
      <w:r w:rsidRPr="00EA76E6">
        <w:t> !</w:t>
      </w:r>
    </w:p>
    <w:p w14:paraId="7C102E07" w14:textId="77777777" w:rsidR="00C646BA" w:rsidRPr="00EA76E6" w:rsidRDefault="00C646BA" w:rsidP="00C646BA">
      <w:r w:rsidRPr="00EA76E6">
        <w:t>— </w:t>
      </w:r>
      <w:r w:rsidR="00CA2403" w:rsidRPr="00EA76E6">
        <w:t>Je suis plus à blâmer que vous</w:t>
      </w:r>
      <w:r w:rsidRPr="00EA76E6">
        <w:t xml:space="preserve">, </w:t>
      </w:r>
      <w:r w:rsidR="00CA2403" w:rsidRPr="00EA76E6">
        <w:t>Watson</w:t>
      </w:r>
      <w:r w:rsidRPr="00EA76E6">
        <w:t xml:space="preserve">. </w:t>
      </w:r>
      <w:r w:rsidR="00CA2403" w:rsidRPr="00EA76E6">
        <w:t>Afin d</w:t>
      </w:r>
      <w:r w:rsidRPr="00EA76E6">
        <w:t>’</w:t>
      </w:r>
      <w:r w:rsidR="00CA2403" w:rsidRPr="00EA76E6">
        <w:t>avoir un dossier complet et bien établi</w:t>
      </w:r>
      <w:r w:rsidRPr="00EA76E6">
        <w:t xml:space="preserve">, </w:t>
      </w:r>
      <w:r w:rsidR="00CA2403" w:rsidRPr="00EA76E6">
        <w:t>j</w:t>
      </w:r>
      <w:r w:rsidRPr="00EA76E6">
        <w:t>’</w:t>
      </w:r>
      <w:r w:rsidR="00CA2403" w:rsidRPr="00EA76E6">
        <w:t>ai sacrifié la vie de mon client</w:t>
      </w:r>
      <w:r w:rsidRPr="00EA76E6">
        <w:t xml:space="preserve">. </w:t>
      </w:r>
      <w:r w:rsidR="00CA2403" w:rsidRPr="00EA76E6">
        <w:t>C</w:t>
      </w:r>
      <w:r w:rsidRPr="00EA76E6">
        <w:t>’</w:t>
      </w:r>
      <w:r w:rsidR="00CA2403" w:rsidRPr="00EA76E6">
        <w:t>est le coup le plus dur de toute ma carrière</w:t>
      </w:r>
      <w:r w:rsidRPr="00EA76E6">
        <w:t xml:space="preserve">. </w:t>
      </w:r>
      <w:r w:rsidR="00CA2403" w:rsidRPr="00EA76E6">
        <w:t>Mais comment pouvais-je savoir</w:t>
      </w:r>
      <w:r w:rsidRPr="00EA76E6">
        <w:t xml:space="preserve">… ? </w:t>
      </w:r>
      <w:r w:rsidR="00CA2403" w:rsidRPr="00EA76E6">
        <w:t>Comment aurais-je pu prévoir qu</w:t>
      </w:r>
      <w:r w:rsidRPr="00EA76E6">
        <w:t>’</w:t>
      </w:r>
      <w:r w:rsidR="00CA2403" w:rsidRPr="00EA76E6">
        <w:t>il se ri</w:t>
      </w:r>
      <w:r w:rsidR="00CA2403" w:rsidRPr="00EA76E6">
        <w:t>s</w:t>
      </w:r>
      <w:r w:rsidR="00CA2403" w:rsidRPr="00EA76E6">
        <w:t>querait seul sur la lande malgré mes avertissements</w:t>
      </w:r>
      <w:r w:rsidRPr="00EA76E6">
        <w:t> ?</w:t>
      </w:r>
    </w:p>
    <w:p w14:paraId="30687A23" w14:textId="77777777" w:rsidR="00C646BA" w:rsidRPr="00EA76E6" w:rsidRDefault="00C646BA" w:rsidP="00C646BA">
      <w:r w:rsidRPr="00EA76E6">
        <w:t>— </w:t>
      </w:r>
      <w:r w:rsidR="00CA2403" w:rsidRPr="00EA76E6">
        <w:t>Dire que nous avons entendu ses cris</w:t>
      </w:r>
      <w:r w:rsidRPr="00EA76E6">
        <w:t xml:space="preserve">… </w:t>
      </w:r>
      <w:r w:rsidR="00CA2403" w:rsidRPr="00EA76E6">
        <w:t>quels cris</w:t>
      </w:r>
      <w:r w:rsidRPr="00EA76E6">
        <w:t xml:space="preserve">, </w:t>
      </w:r>
      <w:r w:rsidR="00CA2403" w:rsidRPr="00EA76E6">
        <w:t>Se</w:t>
      </w:r>
      <w:r w:rsidR="00CA2403" w:rsidRPr="00EA76E6">
        <w:t>i</w:t>
      </w:r>
      <w:r w:rsidR="00CA2403" w:rsidRPr="00EA76E6">
        <w:t>gneur</w:t>
      </w:r>
      <w:r w:rsidRPr="00EA76E6">
        <w:t xml:space="preserve"> !… </w:t>
      </w:r>
      <w:r w:rsidR="00CA2403" w:rsidRPr="00EA76E6">
        <w:t>Et que nous avons été incapables de le sauver</w:t>
      </w:r>
      <w:r w:rsidRPr="00EA76E6">
        <w:t xml:space="preserve"> ! </w:t>
      </w:r>
      <w:r w:rsidR="00CA2403" w:rsidRPr="00EA76E6">
        <w:t>Où est cette brute de chien qui l</w:t>
      </w:r>
      <w:r w:rsidRPr="00EA76E6">
        <w:t>’</w:t>
      </w:r>
      <w:r w:rsidR="00CA2403" w:rsidRPr="00EA76E6">
        <w:t>a fait mourir</w:t>
      </w:r>
      <w:r w:rsidRPr="00EA76E6">
        <w:t xml:space="preserve"> ? </w:t>
      </w:r>
      <w:r w:rsidR="00CA2403" w:rsidRPr="00EA76E6">
        <w:t>Il doit être tapi derrière quelque rocher</w:t>
      </w:r>
      <w:r w:rsidRPr="00EA76E6">
        <w:t xml:space="preserve">… </w:t>
      </w:r>
      <w:r w:rsidR="00CA2403" w:rsidRPr="00EA76E6">
        <w:t>Et Stapleton</w:t>
      </w:r>
      <w:r w:rsidRPr="00EA76E6">
        <w:t xml:space="preserve">, </w:t>
      </w:r>
      <w:r w:rsidR="00CA2403" w:rsidRPr="00EA76E6">
        <w:t>où est-il</w:t>
      </w:r>
      <w:r w:rsidRPr="00EA76E6">
        <w:t xml:space="preserve"> ? </w:t>
      </w:r>
      <w:r w:rsidR="00CA2403" w:rsidRPr="00EA76E6">
        <w:t>Il répondra de cette mort</w:t>
      </w:r>
      <w:r w:rsidRPr="00EA76E6">
        <w:t> !</w:t>
      </w:r>
    </w:p>
    <w:p w14:paraId="755EEA31" w14:textId="13C2BA0E" w:rsidR="00C646BA" w:rsidRPr="00EA76E6" w:rsidRDefault="00C646BA" w:rsidP="00C646BA">
      <w:r w:rsidRPr="00EA76E6">
        <w:t>— </w:t>
      </w:r>
      <w:r w:rsidR="00CA2403" w:rsidRPr="00EA76E6">
        <w:t>Oh</w:t>
      </w:r>
      <w:r w:rsidRPr="00EA76E6">
        <w:t xml:space="preserve"> ! </w:t>
      </w:r>
      <w:r w:rsidR="00CA2403" w:rsidRPr="00EA76E6">
        <w:t>oui</w:t>
      </w:r>
      <w:r w:rsidRPr="00EA76E6">
        <w:t xml:space="preserve"> ! </w:t>
      </w:r>
      <w:r w:rsidR="00CA2403" w:rsidRPr="00EA76E6">
        <w:t>J</w:t>
      </w:r>
      <w:r w:rsidRPr="00EA76E6">
        <w:t>’</w:t>
      </w:r>
      <w:r w:rsidR="00CA2403" w:rsidRPr="00EA76E6">
        <w:t>y veillerai</w:t>
      </w:r>
      <w:r w:rsidRPr="00EA76E6">
        <w:t xml:space="preserve"> ! </w:t>
      </w:r>
      <w:r w:rsidR="00CA2403" w:rsidRPr="00EA76E6">
        <w:t>L</w:t>
      </w:r>
      <w:r w:rsidRPr="00EA76E6">
        <w:t>’</w:t>
      </w:r>
      <w:r w:rsidR="00CA2403" w:rsidRPr="00EA76E6">
        <w:t>oncle et le neveu ont été assa</w:t>
      </w:r>
      <w:r w:rsidR="00CA2403" w:rsidRPr="00EA76E6">
        <w:t>s</w:t>
      </w:r>
      <w:r w:rsidR="00CA2403" w:rsidRPr="00EA76E6">
        <w:t>sinés</w:t>
      </w:r>
      <w:r w:rsidRPr="00EA76E6">
        <w:t xml:space="preserve"> : </w:t>
      </w:r>
      <w:r w:rsidR="00CA2403" w:rsidRPr="00EA76E6">
        <w:t>l</w:t>
      </w:r>
      <w:r w:rsidRPr="00EA76E6">
        <w:t>’</w:t>
      </w:r>
      <w:r w:rsidR="00CA2403" w:rsidRPr="00EA76E6">
        <w:t>un épouvanté jusqu</w:t>
      </w:r>
      <w:r w:rsidRPr="00EA76E6">
        <w:t>’</w:t>
      </w:r>
      <w:r w:rsidR="00CA2403" w:rsidRPr="00EA76E6">
        <w:t>à en mourir par la vue de cet animal sauvage</w:t>
      </w:r>
      <w:r w:rsidRPr="00EA76E6">
        <w:t xml:space="preserve">, </w:t>
      </w:r>
      <w:r w:rsidR="00CA2403" w:rsidRPr="00EA76E6">
        <w:t>l</w:t>
      </w:r>
      <w:r w:rsidRPr="00EA76E6">
        <w:t>’</w:t>
      </w:r>
      <w:r w:rsidR="00CA2403" w:rsidRPr="00EA76E6">
        <w:t>autre trouvant la mort pour essayer de lui échapper</w:t>
      </w:r>
      <w:r w:rsidRPr="00EA76E6">
        <w:t xml:space="preserve">. </w:t>
      </w:r>
      <w:r w:rsidR="00CA2403" w:rsidRPr="00EA76E6">
        <w:t>Il nous reste à prouver la relation entre l</w:t>
      </w:r>
      <w:r w:rsidRPr="00EA76E6">
        <w:t>’</w:t>
      </w:r>
      <w:r w:rsidR="00CA2403" w:rsidRPr="00EA76E6">
        <w:t>homme et le chien</w:t>
      </w:r>
      <w:r w:rsidRPr="00EA76E6">
        <w:t xml:space="preserve">. </w:t>
      </w:r>
      <w:r w:rsidR="00CA2403" w:rsidRPr="00EA76E6">
        <w:t>Mais en dehors de ce que nous avons entendu</w:t>
      </w:r>
      <w:r w:rsidRPr="00EA76E6">
        <w:t xml:space="preserve">, </w:t>
      </w:r>
      <w:r w:rsidR="00CA2403" w:rsidRPr="00EA76E6">
        <w:t>nous ne pouvons même pas jurer de l</w:t>
      </w:r>
      <w:r w:rsidRPr="00EA76E6">
        <w:t>’</w:t>
      </w:r>
      <w:r w:rsidR="00CA2403" w:rsidRPr="00EA76E6">
        <w:t>existence de la bête</w:t>
      </w:r>
      <w:r w:rsidRPr="00EA76E6">
        <w:t xml:space="preserve">, </w:t>
      </w:r>
      <w:r w:rsidR="00CA2403" w:rsidRPr="00EA76E6">
        <w:t xml:space="preserve">puisque </w:t>
      </w:r>
      <w:r w:rsidR="00CA2403" w:rsidRPr="00EA76E6">
        <w:lastRenderedPageBreak/>
        <w:t>Sir Henry est mort</w:t>
      </w:r>
      <w:r w:rsidRPr="00EA76E6">
        <w:t xml:space="preserve">, </w:t>
      </w:r>
      <w:r w:rsidR="00CA2403" w:rsidRPr="00EA76E6">
        <w:t>évidemment</w:t>
      </w:r>
      <w:r w:rsidRPr="00EA76E6">
        <w:t xml:space="preserve">, </w:t>
      </w:r>
      <w:r w:rsidR="00CA2403" w:rsidRPr="00EA76E6">
        <w:t>d</w:t>
      </w:r>
      <w:r w:rsidRPr="00EA76E6">
        <w:t>’</w:t>
      </w:r>
      <w:r w:rsidR="00CA2403" w:rsidRPr="00EA76E6">
        <w:t>une chute</w:t>
      </w:r>
      <w:r w:rsidRPr="00EA76E6">
        <w:t xml:space="preserve"> ! </w:t>
      </w:r>
      <w:r w:rsidR="00CA2403" w:rsidRPr="00EA76E6">
        <w:t>Tout de même</w:t>
      </w:r>
      <w:r w:rsidRPr="00EA76E6">
        <w:t xml:space="preserve">, </w:t>
      </w:r>
      <w:r w:rsidR="00CA2403" w:rsidRPr="00EA76E6">
        <w:t>Stapleton a beau être astucieux</w:t>
      </w:r>
      <w:r w:rsidRPr="00EA76E6">
        <w:t xml:space="preserve">, </w:t>
      </w:r>
      <w:r w:rsidR="00CA2403" w:rsidRPr="00EA76E6">
        <w:t>il sera à ma merci avant qu</w:t>
      </w:r>
      <w:r w:rsidRPr="00EA76E6">
        <w:t>’</w:t>
      </w:r>
      <w:r w:rsidR="00CA2403" w:rsidRPr="00EA76E6">
        <w:t>un autre jour se soit écoulé</w:t>
      </w:r>
      <w:r w:rsidRPr="00EA76E6">
        <w:t> ! »</w:t>
      </w:r>
    </w:p>
    <w:p w14:paraId="483F53B3" w14:textId="77777777" w:rsidR="00C646BA" w:rsidRPr="00EA76E6" w:rsidRDefault="00CA2403" w:rsidP="00C646BA">
      <w:r w:rsidRPr="00EA76E6">
        <w:t>Nous nous tenions de chaque côté du cadavre</w:t>
      </w:r>
      <w:r w:rsidR="00C646BA" w:rsidRPr="00EA76E6">
        <w:t xml:space="preserve">, </w:t>
      </w:r>
      <w:r w:rsidRPr="00EA76E6">
        <w:t>complèt</w:t>
      </w:r>
      <w:r w:rsidRPr="00EA76E6">
        <w:t>e</w:t>
      </w:r>
      <w:r w:rsidRPr="00EA76E6">
        <w:t>ment bouleversés par la soudaineté de ce désastre irrévocable qui était la piteuse conclusion de tous nos efforts</w:t>
      </w:r>
      <w:r w:rsidR="00C646BA" w:rsidRPr="00EA76E6">
        <w:t xml:space="preserve">. </w:t>
      </w:r>
      <w:r w:rsidRPr="00EA76E6">
        <w:t>La lune se leva</w:t>
      </w:r>
      <w:r w:rsidR="00C646BA" w:rsidRPr="00EA76E6">
        <w:t xml:space="preserve"> : </w:t>
      </w:r>
      <w:r w:rsidRPr="00EA76E6">
        <w:t>nous grimpâmes alors sur l</w:t>
      </w:r>
      <w:r w:rsidR="00C646BA" w:rsidRPr="00EA76E6">
        <w:t>’</w:t>
      </w:r>
      <w:r w:rsidRPr="00EA76E6">
        <w:t>escarpement d</w:t>
      </w:r>
      <w:r w:rsidR="00C646BA" w:rsidRPr="00EA76E6">
        <w:t>’</w:t>
      </w:r>
      <w:r w:rsidRPr="00EA76E6">
        <w:t>où était tombé notre pauvre ami</w:t>
      </w:r>
      <w:r w:rsidR="00C646BA" w:rsidRPr="00EA76E6">
        <w:t xml:space="preserve"> ; </w:t>
      </w:r>
      <w:r w:rsidRPr="00EA76E6">
        <w:t>de sa crête nous inspectâmes la lande mi-argent mi-plomb</w:t>
      </w:r>
      <w:r w:rsidR="00C646BA" w:rsidRPr="00EA76E6">
        <w:t xml:space="preserve">. </w:t>
      </w:r>
      <w:r w:rsidRPr="00EA76E6">
        <w:t>Au loin</w:t>
      </w:r>
      <w:r w:rsidR="00C646BA" w:rsidRPr="00EA76E6">
        <w:t xml:space="preserve">, </w:t>
      </w:r>
      <w:r w:rsidRPr="00EA76E6">
        <w:t>à plusieurs kilomètres de là</w:t>
      </w:r>
      <w:r w:rsidR="00C646BA" w:rsidRPr="00EA76E6">
        <w:t xml:space="preserve">, </w:t>
      </w:r>
      <w:r w:rsidRPr="00EA76E6">
        <w:t>dans la direction de Grimpen</w:t>
      </w:r>
      <w:r w:rsidR="00C646BA" w:rsidRPr="00EA76E6">
        <w:t xml:space="preserve">, </w:t>
      </w:r>
      <w:r w:rsidRPr="00EA76E6">
        <w:t>brillait une petite lumière jaune imm</w:t>
      </w:r>
      <w:r w:rsidRPr="00EA76E6">
        <w:t>o</w:t>
      </w:r>
      <w:r w:rsidRPr="00EA76E6">
        <w:t>bile</w:t>
      </w:r>
      <w:r w:rsidR="00C646BA" w:rsidRPr="00EA76E6">
        <w:t xml:space="preserve"> : </w:t>
      </w:r>
      <w:r w:rsidRPr="00EA76E6">
        <w:t>elle ne pouvait provenir que de l</w:t>
      </w:r>
      <w:r w:rsidR="00C646BA" w:rsidRPr="00EA76E6">
        <w:t>’</w:t>
      </w:r>
      <w:r w:rsidRPr="00EA76E6">
        <w:t>habitation isolée des St</w:t>
      </w:r>
      <w:r w:rsidRPr="00EA76E6">
        <w:t>a</w:t>
      </w:r>
      <w:r w:rsidRPr="00EA76E6">
        <w:t>pleton</w:t>
      </w:r>
      <w:r w:rsidR="00C646BA" w:rsidRPr="00EA76E6">
        <w:t xml:space="preserve">. </w:t>
      </w:r>
      <w:r w:rsidRPr="00EA76E6">
        <w:t>Je brandis mon poing et le maudis</w:t>
      </w:r>
      <w:r w:rsidR="00C646BA" w:rsidRPr="00EA76E6">
        <w:t>.</w:t>
      </w:r>
    </w:p>
    <w:p w14:paraId="44CB0A0D" w14:textId="77777777" w:rsidR="00C646BA" w:rsidRPr="00EA76E6" w:rsidRDefault="00C646BA" w:rsidP="00C646BA">
      <w:r w:rsidRPr="00EA76E6">
        <w:t>« </w:t>
      </w:r>
      <w:r w:rsidR="00CA2403" w:rsidRPr="00EA76E6">
        <w:t>Pourquoi ne pas aller le capturer tout de suite</w:t>
      </w:r>
      <w:r w:rsidRPr="00EA76E6">
        <w:t> ?</w:t>
      </w:r>
    </w:p>
    <w:p w14:paraId="017D7D27" w14:textId="77777777" w:rsidR="00C646BA" w:rsidRPr="00EA76E6" w:rsidRDefault="00C646BA" w:rsidP="00C646BA">
      <w:r w:rsidRPr="00EA76E6">
        <w:t>— </w:t>
      </w:r>
      <w:r w:rsidR="00CA2403" w:rsidRPr="00EA76E6">
        <w:t>Notre dossier n</w:t>
      </w:r>
      <w:r w:rsidRPr="00EA76E6">
        <w:t>’</w:t>
      </w:r>
      <w:r w:rsidR="00CA2403" w:rsidRPr="00EA76E6">
        <w:t>est pas complet</w:t>
      </w:r>
      <w:r w:rsidRPr="00EA76E6">
        <w:t xml:space="preserve">. </w:t>
      </w:r>
      <w:r w:rsidR="00CA2403" w:rsidRPr="00EA76E6">
        <w:t>Le gaillard est avisé</w:t>
      </w:r>
      <w:r w:rsidRPr="00EA76E6">
        <w:t xml:space="preserve">, </w:t>
      </w:r>
      <w:r w:rsidR="00CA2403" w:rsidRPr="00EA76E6">
        <w:t>r</w:t>
      </w:r>
      <w:r w:rsidR="00CA2403" w:rsidRPr="00EA76E6">
        <w:t>u</w:t>
      </w:r>
      <w:r w:rsidR="00CA2403" w:rsidRPr="00EA76E6">
        <w:t>sé au dernier degré</w:t>
      </w:r>
      <w:r w:rsidRPr="00EA76E6">
        <w:t xml:space="preserve">. </w:t>
      </w:r>
      <w:r w:rsidR="00CA2403" w:rsidRPr="00EA76E6">
        <w:t>Ce qui compte</w:t>
      </w:r>
      <w:r w:rsidRPr="00EA76E6">
        <w:t xml:space="preserve">, </w:t>
      </w:r>
      <w:r w:rsidR="00CA2403" w:rsidRPr="00EA76E6">
        <w:t>ce n</w:t>
      </w:r>
      <w:r w:rsidRPr="00EA76E6">
        <w:t>’</w:t>
      </w:r>
      <w:r w:rsidR="00CA2403" w:rsidRPr="00EA76E6">
        <w:t>est pas ce que nous s</w:t>
      </w:r>
      <w:r w:rsidR="00CA2403" w:rsidRPr="00EA76E6">
        <w:t>a</w:t>
      </w:r>
      <w:r w:rsidR="00CA2403" w:rsidRPr="00EA76E6">
        <w:t>vons</w:t>
      </w:r>
      <w:r w:rsidRPr="00EA76E6">
        <w:t xml:space="preserve">, </w:t>
      </w:r>
      <w:r w:rsidR="00CA2403" w:rsidRPr="00EA76E6">
        <w:t>mais ce que nous pouvons prouver</w:t>
      </w:r>
      <w:r w:rsidRPr="00EA76E6">
        <w:t xml:space="preserve">. </w:t>
      </w:r>
      <w:r w:rsidR="00CA2403" w:rsidRPr="00EA76E6">
        <w:t>Si nous faisons le moindre faux pas</w:t>
      </w:r>
      <w:r w:rsidRPr="00EA76E6">
        <w:t xml:space="preserve">, </w:t>
      </w:r>
      <w:r w:rsidR="00CA2403" w:rsidRPr="00EA76E6">
        <w:t>il peut nous échapper</w:t>
      </w:r>
      <w:r w:rsidRPr="00EA76E6">
        <w:t>.</w:t>
      </w:r>
    </w:p>
    <w:p w14:paraId="45121297" w14:textId="77777777" w:rsidR="00C646BA" w:rsidRPr="00EA76E6" w:rsidRDefault="00C646BA" w:rsidP="00C646BA">
      <w:r w:rsidRPr="00EA76E6">
        <w:t>— </w:t>
      </w:r>
      <w:r w:rsidR="00CA2403" w:rsidRPr="00EA76E6">
        <w:t>Alors</w:t>
      </w:r>
      <w:r w:rsidRPr="00EA76E6">
        <w:t xml:space="preserve">, </w:t>
      </w:r>
      <w:r w:rsidR="00CA2403" w:rsidRPr="00EA76E6">
        <w:t>que faire</w:t>
      </w:r>
      <w:r w:rsidRPr="00EA76E6">
        <w:t> ?</w:t>
      </w:r>
    </w:p>
    <w:p w14:paraId="4C425259" w14:textId="4636F2EC" w:rsidR="00C646BA" w:rsidRPr="00EA76E6" w:rsidRDefault="00C646BA" w:rsidP="00C646BA">
      <w:r w:rsidRPr="00EA76E6">
        <w:t>— </w:t>
      </w:r>
      <w:r w:rsidR="00CA2403" w:rsidRPr="00EA76E6">
        <w:t>Nous aurons demain une journée chargée</w:t>
      </w:r>
      <w:r w:rsidRPr="00EA76E6">
        <w:t xml:space="preserve">. </w:t>
      </w:r>
      <w:r w:rsidR="00CA2403" w:rsidRPr="00EA76E6">
        <w:t>Ce soir nous ne pouvons que nous acquitter de nos derniers devoirs envers notre pauvre ami</w:t>
      </w:r>
      <w:r w:rsidRPr="00EA76E6">
        <w:t>. »</w:t>
      </w:r>
    </w:p>
    <w:p w14:paraId="3A3C825F" w14:textId="77777777" w:rsidR="00C646BA" w:rsidRPr="00EA76E6" w:rsidRDefault="00CA2403" w:rsidP="00C646BA">
      <w:r w:rsidRPr="00EA76E6">
        <w:t>Nous redescendîmes ensemble de l</w:t>
      </w:r>
      <w:r w:rsidR="00C646BA" w:rsidRPr="00EA76E6">
        <w:t>’</w:t>
      </w:r>
      <w:r w:rsidRPr="00EA76E6">
        <w:t>escarpement et nous revî</w:t>
      </w:r>
      <w:r w:rsidR="00342846" w:rsidRPr="00EA76E6">
        <w:t>n</w:t>
      </w:r>
      <w:r w:rsidRPr="00EA76E6">
        <w:t>mes auprès du cadavre</w:t>
      </w:r>
      <w:r w:rsidR="00C646BA" w:rsidRPr="00EA76E6">
        <w:t xml:space="preserve">. </w:t>
      </w:r>
      <w:r w:rsidRPr="00EA76E6">
        <w:t>L</w:t>
      </w:r>
      <w:r w:rsidR="00C646BA" w:rsidRPr="00EA76E6">
        <w:t>’</w:t>
      </w:r>
      <w:r w:rsidRPr="00EA76E6">
        <w:t>affreux spectacle de ces membres brisés me fit mal</w:t>
      </w:r>
      <w:r w:rsidR="00C646BA" w:rsidRPr="00EA76E6">
        <w:t xml:space="preserve"> ; </w:t>
      </w:r>
      <w:r w:rsidRPr="00EA76E6">
        <w:t>des larmes me vinrent aux yeux</w:t>
      </w:r>
      <w:r w:rsidR="00C646BA" w:rsidRPr="00EA76E6">
        <w:t>.</w:t>
      </w:r>
    </w:p>
    <w:p w14:paraId="57CB66FE" w14:textId="615FFB67" w:rsidR="00C646BA" w:rsidRPr="00EA76E6" w:rsidRDefault="00C646BA" w:rsidP="00C646BA">
      <w:r w:rsidRPr="00EA76E6">
        <w:t>« </w:t>
      </w:r>
      <w:r w:rsidR="00CA2403" w:rsidRPr="00EA76E6">
        <w:t>Il faut que nous allions chercher du secours</w:t>
      </w:r>
      <w:r w:rsidRPr="00EA76E6">
        <w:t xml:space="preserve">, </w:t>
      </w:r>
      <w:r w:rsidR="00CA2403" w:rsidRPr="00EA76E6">
        <w:t>Holmes</w:t>
      </w:r>
      <w:r w:rsidRPr="00EA76E6">
        <w:t xml:space="preserve"> ! </w:t>
      </w:r>
      <w:r w:rsidR="00CA2403" w:rsidRPr="00EA76E6">
        <w:t>Nous ne pouvons pas le transporter ainsi jusqu</w:t>
      </w:r>
      <w:r w:rsidRPr="00EA76E6">
        <w:t>’</w:t>
      </w:r>
      <w:r w:rsidR="00CA2403" w:rsidRPr="00EA76E6">
        <w:t>au manoir</w:t>
      </w:r>
      <w:r w:rsidRPr="00EA76E6">
        <w:t xml:space="preserve">. </w:t>
      </w:r>
      <w:r w:rsidR="00CA2403" w:rsidRPr="00EA76E6">
        <w:t>Grands Dieux</w:t>
      </w:r>
      <w:r w:rsidRPr="00EA76E6">
        <w:t xml:space="preserve">, </w:t>
      </w:r>
      <w:r w:rsidR="00CA2403" w:rsidRPr="00EA76E6">
        <w:t>êtes-vous devenu fou</w:t>
      </w:r>
      <w:r w:rsidRPr="00EA76E6">
        <w:t> ? »</w:t>
      </w:r>
    </w:p>
    <w:p w14:paraId="5E7789EF" w14:textId="77777777" w:rsidR="00C646BA" w:rsidRPr="00EA76E6" w:rsidRDefault="00CA2403" w:rsidP="00C646BA">
      <w:r w:rsidRPr="00EA76E6">
        <w:t>Il avait poussé une exclamation en se penchant au-dessus du corps</w:t>
      </w:r>
      <w:r w:rsidR="00C646BA" w:rsidRPr="00EA76E6">
        <w:t xml:space="preserve"> ; </w:t>
      </w:r>
      <w:r w:rsidRPr="00EA76E6">
        <w:t>et à présent il dansait</w:t>
      </w:r>
      <w:r w:rsidR="00C646BA" w:rsidRPr="00EA76E6">
        <w:t xml:space="preserve">, </w:t>
      </w:r>
      <w:r w:rsidRPr="00EA76E6">
        <w:t>riait</w:t>
      </w:r>
      <w:r w:rsidR="00C646BA" w:rsidRPr="00EA76E6">
        <w:t xml:space="preserve">, </w:t>
      </w:r>
      <w:r w:rsidRPr="00EA76E6">
        <w:t xml:space="preserve">me serrant les mains à </w:t>
      </w:r>
      <w:r w:rsidRPr="00EA76E6">
        <w:lastRenderedPageBreak/>
        <w:t>les briser</w:t>
      </w:r>
      <w:r w:rsidR="00C646BA" w:rsidRPr="00EA76E6">
        <w:t xml:space="preserve">. </w:t>
      </w:r>
      <w:r w:rsidRPr="00EA76E6">
        <w:t>Était-ce là mon ami si maître de lui</w:t>
      </w:r>
      <w:r w:rsidR="00C646BA" w:rsidRPr="00EA76E6">
        <w:t xml:space="preserve">, </w:t>
      </w:r>
      <w:r w:rsidRPr="00EA76E6">
        <w:t>si austère</w:t>
      </w:r>
      <w:r w:rsidR="00C646BA" w:rsidRPr="00EA76E6">
        <w:t xml:space="preserve"> ? </w:t>
      </w:r>
      <w:r w:rsidRPr="00EA76E6">
        <w:t>La colère l</w:t>
      </w:r>
      <w:r w:rsidR="00C646BA" w:rsidRPr="00EA76E6">
        <w:t>’</w:t>
      </w:r>
      <w:r w:rsidRPr="00EA76E6">
        <w:t>avait rendu fou</w:t>
      </w:r>
      <w:r w:rsidR="00C646BA" w:rsidRPr="00EA76E6">
        <w:t xml:space="preserve">, </w:t>
      </w:r>
      <w:r w:rsidRPr="00EA76E6">
        <w:t>sûrement</w:t>
      </w:r>
      <w:r w:rsidR="00C646BA" w:rsidRPr="00EA76E6">
        <w:t> !</w:t>
      </w:r>
    </w:p>
    <w:p w14:paraId="58269D65" w14:textId="77777777" w:rsidR="00C646BA" w:rsidRPr="00EA76E6" w:rsidRDefault="00C646BA" w:rsidP="00C646BA">
      <w:r w:rsidRPr="00EA76E6">
        <w:t>« </w:t>
      </w:r>
      <w:r w:rsidR="00CA2403" w:rsidRPr="00EA76E6">
        <w:t>Une barbe</w:t>
      </w:r>
      <w:r w:rsidRPr="00EA76E6">
        <w:t xml:space="preserve"> ! </w:t>
      </w:r>
      <w:r w:rsidR="00CA2403" w:rsidRPr="00EA76E6">
        <w:t>L</w:t>
      </w:r>
      <w:r w:rsidRPr="00EA76E6">
        <w:t>’</w:t>
      </w:r>
      <w:r w:rsidR="00CA2403" w:rsidRPr="00EA76E6">
        <w:t>homme a une barbe</w:t>
      </w:r>
      <w:r w:rsidRPr="00EA76E6">
        <w:t> !</w:t>
      </w:r>
    </w:p>
    <w:p w14:paraId="535341AF" w14:textId="1D1870B8" w:rsidR="00C646BA" w:rsidRPr="00EA76E6" w:rsidRDefault="00C646BA" w:rsidP="00C646BA">
      <w:r w:rsidRPr="00EA76E6">
        <w:t>— </w:t>
      </w:r>
      <w:r w:rsidR="00CA2403" w:rsidRPr="00EA76E6">
        <w:t>Ce n</w:t>
      </w:r>
      <w:r w:rsidRPr="00EA76E6">
        <w:t>’</w:t>
      </w:r>
      <w:r w:rsidR="00CA2403" w:rsidRPr="00EA76E6">
        <w:t xml:space="preserve">est pas le </w:t>
      </w:r>
      <w:r w:rsidR="005E5AD1" w:rsidRPr="00EA76E6">
        <w:t>baronnet</w:t>
      </w:r>
      <w:r w:rsidRPr="00EA76E6">
        <w:t xml:space="preserve"> ! </w:t>
      </w:r>
      <w:r w:rsidR="00CA2403" w:rsidRPr="00EA76E6">
        <w:t>C</w:t>
      </w:r>
      <w:r w:rsidRPr="00EA76E6">
        <w:t>’</w:t>
      </w:r>
      <w:r w:rsidR="00CA2403" w:rsidRPr="00EA76E6">
        <w:t>est</w:t>
      </w:r>
      <w:r w:rsidRPr="00EA76E6">
        <w:t xml:space="preserve">… </w:t>
      </w:r>
      <w:r w:rsidR="00CA2403" w:rsidRPr="00EA76E6">
        <w:t>Eh bien</w:t>
      </w:r>
      <w:r w:rsidRPr="00EA76E6">
        <w:t xml:space="preserve">, </w:t>
      </w:r>
      <w:r w:rsidR="00CA2403" w:rsidRPr="00EA76E6">
        <w:t>c</w:t>
      </w:r>
      <w:r w:rsidRPr="00EA76E6">
        <w:t>’</w:t>
      </w:r>
      <w:r w:rsidR="00CA2403" w:rsidRPr="00EA76E6">
        <w:t>est mon vo</w:t>
      </w:r>
      <w:r w:rsidR="00CA2403" w:rsidRPr="00EA76E6">
        <w:t>i</w:t>
      </w:r>
      <w:r w:rsidR="00CA2403" w:rsidRPr="00EA76E6">
        <w:t>sin</w:t>
      </w:r>
      <w:r w:rsidRPr="00EA76E6">
        <w:t xml:space="preserve">, </w:t>
      </w:r>
      <w:r w:rsidR="00CA2403" w:rsidRPr="00EA76E6">
        <w:t>le forçat</w:t>
      </w:r>
      <w:r w:rsidRPr="00EA76E6">
        <w:t> ! »</w:t>
      </w:r>
    </w:p>
    <w:p w14:paraId="77ABBB8A" w14:textId="77777777" w:rsidR="00C646BA" w:rsidRPr="00EA76E6" w:rsidRDefault="00CA2403" w:rsidP="00C646BA">
      <w:r w:rsidRPr="00EA76E6">
        <w:t>Fébrilement nous retournâmes le cadavre</w:t>
      </w:r>
      <w:r w:rsidR="00C646BA" w:rsidRPr="00EA76E6">
        <w:t xml:space="preserve"> : </w:t>
      </w:r>
      <w:r w:rsidRPr="00EA76E6">
        <w:t>une barbe hi</w:t>
      </w:r>
      <w:r w:rsidRPr="00EA76E6">
        <w:t>r</w:t>
      </w:r>
      <w:r w:rsidRPr="00EA76E6">
        <w:t>sute pointa vers la lune claire et froide</w:t>
      </w:r>
      <w:r w:rsidR="00C646BA" w:rsidRPr="00EA76E6">
        <w:t xml:space="preserve">. </w:t>
      </w:r>
      <w:r w:rsidRPr="00EA76E6">
        <w:t>Aucun doute</w:t>
      </w:r>
      <w:r w:rsidR="00C646BA" w:rsidRPr="00EA76E6">
        <w:t xml:space="preserve"> ! </w:t>
      </w:r>
      <w:r w:rsidRPr="00EA76E6">
        <w:t>Ce front sourcilleux</w:t>
      </w:r>
      <w:r w:rsidR="00C646BA" w:rsidRPr="00EA76E6">
        <w:t xml:space="preserve">, </w:t>
      </w:r>
      <w:r w:rsidRPr="00EA76E6">
        <w:t>ces yeux d</w:t>
      </w:r>
      <w:r w:rsidR="00C646BA" w:rsidRPr="00EA76E6">
        <w:t>’</w:t>
      </w:r>
      <w:r w:rsidRPr="00EA76E6">
        <w:t>animal sauvage</w:t>
      </w:r>
      <w:r w:rsidR="00C646BA" w:rsidRPr="00EA76E6">
        <w:t xml:space="preserve">, </w:t>
      </w:r>
      <w:r w:rsidRPr="00EA76E6">
        <w:t>ce faciès bestial</w:t>
      </w:r>
      <w:r w:rsidR="00C646BA" w:rsidRPr="00EA76E6">
        <w:t xml:space="preserve">… </w:t>
      </w:r>
      <w:r w:rsidRPr="00EA76E6">
        <w:t>c</w:t>
      </w:r>
      <w:r w:rsidR="00C646BA" w:rsidRPr="00EA76E6">
        <w:t>’</w:t>
      </w:r>
      <w:r w:rsidRPr="00EA76E6">
        <w:t>était bien la tête que j</w:t>
      </w:r>
      <w:r w:rsidR="00C646BA" w:rsidRPr="00EA76E6">
        <w:t>’</w:t>
      </w:r>
      <w:r w:rsidRPr="00EA76E6">
        <w:t>avais vue éclairée par la lueur de la bougie entre les rochers</w:t>
      </w:r>
      <w:r w:rsidR="00C646BA" w:rsidRPr="00EA76E6">
        <w:t xml:space="preserve"> : </w:t>
      </w:r>
      <w:r w:rsidRPr="00EA76E6">
        <w:t>la tête de Selden</w:t>
      </w:r>
      <w:r w:rsidR="00C646BA" w:rsidRPr="00EA76E6">
        <w:t xml:space="preserve">, </w:t>
      </w:r>
      <w:r w:rsidRPr="00EA76E6">
        <w:t>le criminel évadé</w:t>
      </w:r>
      <w:r w:rsidR="00C646BA" w:rsidRPr="00EA76E6">
        <w:t>.</w:t>
      </w:r>
    </w:p>
    <w:p w14:paraId="397944B7" w14:textId="6A0E80AA" w:rsidR="00C646BA" w:rsidRPr="00EA76E6" w:rsidRDefault="00CA2403" w:rsidP="00C646BA">
      <w:r w:rsidRPr="00EA76E6">
        <w:t>Alors tout devint clair dans mon esprit</w:t>
      </w:r>
      <w:r w:rsidR="00C646BA" w:rsidRPr="00EA76E6">
        <w:t xml:space="preserve">. </w:t>
      </w:r>
      <w:r w:rsidRPr="00EA76E6">
        <w:t xml:space="preserve">Je me rappelais que le </w:t>
      </w:r>
      <w:r w:rsidR="005E5AD1" w:rsidRPr="00EA76E6">
        <w:t>baronnet</w:t>
      </w:r>
      <w:r w:rsidRPr="00EA76E6">
        <w:t xml:space="preserve"> m</w:t>
      </w:r>
      <w:r w:rsidR="00C646BA" w:rsidRPr="00EA76E6">
        <w:t>’</w:t>
      </w:r>
      <w:r w:rsidRPr="00EA76E6">
        <w:t>avait dit qu</w:t>
      </w:r>
      <w:r w:rsidR="00C646BA" w:rsidRPr="00EA76E6">
        <w:t>’</w:t>
      </w:r>
      <w:r w:rsidRPr="00EA76E6">
        <w:t>il avait donné à Barrymore sa vieille garde-robe</w:t>
      </w:r>
      <w:r w:rsidR="00C646BA" w:rsidRPr="00EA76E6">
        <w:t xml:space="preserve">. </w:t>
      </w:r>
      <w:r w:rsidRPr="00EA76E6">
        <w:t>Barrymore en avait fait cadeau à Selden pour qu</w:t>
      </w:r>
      <w:r w:rsidR="00C646BA" w:rsidRPr="00EA76E6">
        <w:t>’</w:t>
      </w:r>
      <w:r w:rsidRPr="00EA76E6">
        <w:t>il pût fuir</w:t>
      </w:r>
      <w:r w:rsidR="00C646BA" w:rsidRPr="00EA76E6">
        <w:t xml:space="preserve">. </w:t>
      </w:r>
      <w:r w:rsidRPr="00EA76E6">
        <w:t>Les chaussures</w:t>
      </w:r>
      <w:r w:rsidR="00C646BA" w:rsidRPr="00EA76E6">
        <w:t xml:space="preserve">, </w:t>
      </w:r>
      <w:r w:rsidRPr="00EA76E6">
        <w:t>la chemise</w:t>
      </w:r>
      <w:r w:rsidR="00C646BA" w:rsidRPr="00EA76E6">
        <w:t xml:space="preserve">, </w:t>
      </w:r>
      <w:r w:rsidRPr="00EA76E6">
        <w:t>le chapeau appart</w:t>
      </w:r>
      <w:r w:rsidRPr="00EA76E6">
        <w:t>e</w:t>
      </w:r>
      <w:r w:rsidRPr="00EA76E6">
        <w:t>naient à Sir Henry</w:t>
      </w:r>
      <w:r w:rsidR="00C646BA" w:rsidRPr="00EA76E6">
        <w:t xml:space="preserve">. </w:t>
      </w:r>
      <w:r w:rsidRPr="00EA76E6">
        <w:t>Certes le drame demeurait terrible</w:t>
      </w:r>
      <w:r w:rsidR="00C646BA" w:rsidRPr="00EA76E6">
        <w:t xml:space="preserve">, </w:t>
      </w:r>
      <w:r w:rsidRPr="00EA76E6">
        <w:t>mais du moins cet homme avait mérité la mort selon les lois de son pays</w:t>
      </w:r>
      <w:r w:rsidR="00C646BA" w:rsidRPr="00EA76E6">
        <w:t xml:space="preserve">. </w:t>
      </w:r>
      <w:r w:rsidRPr="00EA76E6">
        <w:t>J</w:t>
      </w:r>
      <w:r w:rsidR="00C646BA" w:rsidRPr="00EA76E6">
        <w:t>’</w:t>
      </w:r>
      <w:r w:rsidRPr="00EA76E6">
        <w:t>expliquais le tout à Holmes</w:t>
      </w:r>
      <w:r w:rsidR="00C646BA" w:rsidRPr="00EA76E6">
        <w:t xml:space="preserve">. </w:t>
      </w:r>
      <w:r w:rsidRPr="00EA76E6">
        <w:t>Mon cœur débordait de gratitude et de joie</w:t>
      </w:r>
      <w:r w:rsidR="00C646BA" w:rsidRPr="00EA76E6">
        <w:t>.</w:t>
      </w:r>
    </w:p>
    <w:p w14:paraId="55219DA0" w14:textId="77777777" w:rsidR="00C646BA" w:rsidRPr="00EA76E6" w:rsidRDefault="00C646BA" w:rsidP="00C646BA">
      <w:r w:rsidRPr="00EA76E6">
        <w:t>« </w:t>
      </w:r>
      <w:r w:rsidR="00CA2403" w:rsidRPr="00EA76E6">
        <w:t>Dans ce cas</w:t>
      </w:r>
      <w:r w:rsidRPr="00EA76E6">
        <w:t xml:space="preserve">, </w:t>
      </w:r>
      <w:r w:rsidR="00CA2403" w:rsidRPr="00EA76E6">
        <w:t>c</w:t>
      </w:r>
      <w:r w:rsidRPr="00EA76E6">
        <w:t>’</w:t>
      </w:r>
      <w:r w:rsidR="00CA2403" w:rsidRPr="00EA76E6">
        <w:t>est à cause des vêtements qu</w:t>
      </w:r>
      <w:r w:rsidRPr="00EA76E6">
        <w:t>’</w:t>
      </w:r>
      <w:r w:rsidR="00CA2403" w:rsidRPr="00EA76E6">
        <w:t>il est mort</w:t>
      </w:r>
      <w:r w:rsidRPr="00EA76E6">
        <w:t xml:space="preserve">, </w:t>
      </w:r>
      <w:r w:rsidR="00CA2403" w:rsidRPr="00EA76E6">
        <w:t>me répondit-il</w:t>
      </w:r>
      <w:r w:rsidRPr="00EA76E6">
        <w:t xml:space="preserve">. </w:t>
      </w:r>
      <w:r w:rsidR="00CA2403" w:rsidRPr="00EA76E6">
        <w:t>Il est évident que le chien a été mis sur la piste par un objet quelconque appartenant à Sir Henry</w:t>
      </w:r>
      <w:r w:rsidRPr="00EA76E6">
        <w:t xml:space="preserve"> : </w:t>
      </w:r>
      <w:r w:rsidR="00CA2403" w:rsidRPr="00EA76E6">
        <w:t>la chaussure qui lui a été volée à l</w:t>
      </w:r>
      <w:r w:rsidRPr="00EA76E6">
        <w:t>’</w:t>
      </w:r>
      <w:r w:rsidR="00CA2403" w:rsidRPr="00EA76E6">
        <w:t>hôtel</w:t>
      </w:r>
      <w:r w:rsidRPr="00EA76E6">
        <w:t xml:space="preserve">, </w:t>
      </w:r>
      <w:r w:rsidR="00CA2403" w:rsidRPr="00EA76E6">
        <w:t>selon toute probabilité</w:t>
      </w:r>
      <w:r w:rsidRPr="00EA76E6">
        <w:t xml:space="preserve">. </w:t>
      </w:r>
      <w:r w:rsidR="00CA2403" w:rsidRPr="00EA76E6">
        <w:t>Il y a pou</w:t>
      </w:r>
      <w:r w:rsidR="00CA2403" w:rsidRPr="00EA76E6">
        <w:t>r</w:t>
      </w:r>
      <w:r w:rsidR="00CA2403" w:rsidRPr="00EA76E6">
        <w:t>tant un dernier mystère</w:t>
      </w:r>
      <w:r w:rsidRPr="00EA76E6">
        <w:t xml:space="preserve"> : </w:t>
      </w:r>
      <w:r w:rsidR="00CA2403" w:rsidRPr="00EA76E6">
        <w:t>comment</w:t>
      </w:r>
      <w:r w:rsidRPr="00EA76E6">
        <w:t xml:space="preserve">, </w:t>
      </w:r>
      <w:r w:rsidR="00CA2403" w:rsidRPr="00EA76E6">
        <w:t>dans la nuit</w:t>
      </w:r>
      <w:r w:rsidRPr="00EA76E6">
        <w:t xml:space="preserve">, </w:t>
      </w:r>
      <w:r w:rsidR="00CA2403" w:rsidRPr="00EA76E6">
        <w:t>Selden a-t-il su que le chien était lancé à ses trousses</w:t>
      </w:r>
      <w:r w:rsidRPr="00EA76E6">
        <w:t> ?</w:t>
      </w:r>
    </w:p>
    <w:p w14:paraId="3C98E5BA" w14:textId="77777777" w:rsidR="00C646BA" w:rsidRPr="00EA76E6" w:rsidRDefault="00C646BA" w:rsidP="00C646BA">
      <w:r w:rsidRPr="00EA76E6">
        <w:t>— </w:t>
      </w:r>
      <w:r w:rsidR="00CA2403" w:rsidRPr="00EA76E6">
        <w:t>Il l</w:t>
      </w:r>
      <w:r w:rsidRPr="00EA76E6">
        <w:t>’</w:t>
      </w:r>
      <w:r w:rsidR="00CA2403" w:rsidRPr="00EA76E6">
        <w:t>a entendu</w:t>
      </w:r>
      <w:r w:rsidRPr="00EA76E6">
        <w:t>.</w:t>
      </w:r>
    </w:p>
    <w:p w14:paraId="547A8FD1" w14:textId="77777777" w:rsidR="00C646BA" w:rsidRPr="00EA76E6" w:rsidRDefault="00C646BA" w:rsidP="00C646BA">
      <w:r w:rsidRPr="00EA76E6">
        <w:t>— </w:t>
      </w:r>
      <w:r w:rsidR="00CA2403" w:rsidRPr="00EA76E6">
        <w:t>Le fait d</w:t>
      </w:r>
      <w:r w:rsidRPr="00EA76E6">
        <w:t>’</w:t>
      </w:r>
      <w:r w:rsidR="00CA2403" w:rsidRPr="00EA76E6">
        <w:t>entendre un chien sur la lande n</w:t>
      </w:r>
      <w:r w:rsidRPr="00EA76E6">
        <w:t>’</w:t>
      </w:r>
      <w:r w:rsidR="00CA2403" w:rsidRPr="00EA76E6">
        <w:t>aurait pas poussé un homme endurci comme ce forçat au paroxysme de la terreur</w:t>
      </w:r>
      <w:r w:rsidRPr="00EA76E6">
        <w:t xml:space="preserve">. </w:t>
      </w:r>
      <w:r w:rsidR="00CA2403" w:rsidRPr="00EA76E6">
        <w:t>Songez qu</w:t>
      </w:r>
      <w:r w:rsidRPr="00EA76E6">
        <w:t>’</w:t>
      </w:r>
      <w:r w:rsidR="00CA2403" w:rsidRPr="00EA76E6">
        <w:t>en appelant ainsi au secours</w:t>
      </w:r>
      <w:r w:rsidRPr="00EA76E6">
        <w:t xml:space="preserve">, </w:t>
      </w:r>
      <w:r w:rsidR="00CA2403" w:rsidRPr="00EA76E6">
        <w:t>il risquait d</w:t>
      </w:r>
      <w:r w:rsidRPr="00EA76E6">
        <w:t>’</w:t>
      </w:r>
      <w:r w:rsidR="00CA2403" w:rsidRPr="00EA76E6">
        <w:t>être repris</w:t>
      </w:r>
      <w:r w:rsidRPr="00EA76E6">
        <w:t xml:space="preserve">. </w:t>
      </w:r>
      <w:r w:rsidR="00CA2403" w:rsidRPr="00EA76E6">
        <w:t>D</w:t>
      </w:r>
      <w:r w:rsidRPr="00EA76E6">
        <w:t>’</w:t>
      </w:r>
      <w:r w:rsidR="00CA2403" w:rsidRPr="00EA76E6">
        <w:t xml:space="preserve">après ses cris il a dû courir longtemps après </w:t>
      </w:r>
      <w:r w:rsidR="00CA2403" w:rsidRPr="00EA76E6">
        <w:lastRenderedPageBreak/>
        <w:t>avoir su que le chien était sur sa trace</w:t>
      </w:r>
      <w:r w:rsidRPr="00EA76E6">
        <w:t xml:space="preserve">. </w:t>
      </w:r>
      <w:r w:rsidR="00CA2403" w:rsidRPr="00EA76E6">
        <w:t>Mais comment l</w:t>
      </w:r>
      <w:r w:rsidRPr="00EA76E6">
        <w:t>’</w:t>
      </w:r>
      <w:r w:rsidR="00CA2403" w:rsidRPr="00EA76E6">
        <w:t>a-t-il su</w:t>
      </w:r>
      <w:r w:rsidRPr="00EA76E6">
        <w:t> ?</w:t>
      </w:r>
    </w:p>
    <w:p w14:paraId="0953D7A8" w14:textId="77777777" w:rsidR="00C646BA" w:rsidRPr="00EA76E6" w:rsidRDefault="00C646BA" w:rsidP="00C646BA">
      <w:r w:rsidRPr="00EA76E6">
        <w:t>— </w:t>
      </w:r>
      <w:r w:rsidR="00CA2403" w:rsidRPr="00EA76E6">
        <w:t>Un plus grand mystère existe selon moi</w:t>
      </w:r>
      <w:r w:rsidRPr="00EA76E6">
        <w:t xml:space="preserve">, </w:t>
      </w:r>
      <w:r w:rsidR="00CA2403" w:rsidRPr="00EA76E6">
        <w:t>Holmes</w:t>
      </w:r>
      <w:r w:rsidRPr="00EA76E6">
        <w:t xml:space="preserve"> : </w:t>
      </w:r>
      <w:r w:rsidR="00CA2403" w:rsidRPr="00EA76E6">
        <w:t>pou</w:t>
      </w:r>
      <w:r w:rsidR="00CA2403" w:rsidRPr="00EA76E6">
        <w:t>r</w:t>
      </w:r>
      <w:r w:rsidR="00CA2403" w:rsidRPr="00EA76E6">
        <w:t>quoi ce chien</w:t>
      </w:r>
      <w:r w:rsidRPr="00EA76E6">
        <w:t xml:space="preserve">, </w:t>
      </w:r>
      <w:r w:rsidR="00CA2403" w:rsidRPr="00EA76E6">
        <w:t>en supposant que toutes nos hypothèses soient fondées</w:t>
      </w:r>
      <w:r w:rsidRPr="00EA76E6">
        <w:t>…</w:t>
      </w:r>
    </w:p>
    <w:p w14:paraId="36951436" w14:textId="77777777" w:rsidR="00C646BA" w:rsidRPr="00EA76E6" w:rsidRDefault="00C646BA" w:rsidP="00C646BA">
      <w:r w:rsidRPr="00EA76E6">
        <w:t>— </w:t>
      </w:r>
      <w:r w:rsidR="0056437A" w:rsidRPr="00EA76E6">
        <w:t>Je ne suppose pas</w:t>
      </w:r>
      <w:r w:rsidRPr="00EA76E6">
        <w:t xml:space="preserve">, </w:t>
      </w:r>
      <w:r w:rsidR="0056437A" w:rsidRPr="00EA76E6">
        <w:t>Watson</w:t>
      </w:r>
      <w:r w:rsidRPr="00EA76E6">
        <w:t> !</w:t>
      </w:r>
    </w:p>
    <w:p w14:paraId="65648EC2" w14:textId="77777777" w:rsidR="00C646BA" w:rsidRPr="00EA76E6" w:rsidRDefault="00C646BA" w:rsidP="00C646BA">
      <w:r w:rsidRPr="00EA76E6">
        <w:t>— </w:t>
      </w:r>
      <w:r w:rsidR="00CA2403" w:rsidRPr="00EA76E6">
        <w:t>Bon</w:t>
      </w:r>
      <w:r w:rsidRPr="00EA76E6">
        <w:t xml:space="preserve">. </w:t>
      </w:r>
      <w:r w:rsidR="00CA2403" w:rsidRPr="00EA76E6">
        <w:t>Pourquoi</w:t>
      </w:r>
      <w:r w:rsidRPr="00EA76E6">
        <w:t xml:space="preserve">, </w:t>
      </w:r>
      <w:r w:rsidR="00CA2403" w:rsidRPr="00EA76E6">
        <w:t>donc</w:t>
      </w:r>
      <w:r w:rsidRPr="00EA76E6">
        <w:t xml:space="preserve">, </w:t>
      </w:r>
      <w:r w:rsidR="00CA2403" w:rsidRPr="00EA76E6">
        <w:t>ce chien a-t-il été lâché cette nuit</w:t>
      </w:r>
      <w:r w:rsidRPr="00EA76E6">
        <w:t xml:space="preserve"> ? </w:t>
      </w:r>
      <w:r w:rsidR="00CA2403" w:rsidRPr="00EA76E6">
        <w:t>Je présume qu</w:t>
      </w:r>
      <w:r w:rsidRPr="00EA76E6">
        <w:t>’</w:t>
      </w:r>
      <w:r w:rsidR="00CA2403" w:rsidRPr="00EA76E6">
        <w:t>il n</w:t>
      </w:r>
      <w:r w:rsidRPr="00EA76E6">
        <w:t>’</w:t>
      </w:r>
      <w:r w:rsidR="00CA2403" w:rsidRPr="00EA76E6">
        <w:t>est pas constamment en liberté sur la lande</w:t>
      </w:r>
      <w:r w:rsidRPr="00EA76E6">
        <w:t xml:space="preserve">. </w:t>
      </w:r>
      <w:r w:rsidR="00CA2403" w:rsidRPr="00EA76E6">
        <w:t>Stapleton ne l</w:t>
      </w:r>
      <w:r w:rsidRPr="00EA76E6">
        <w:t>’</w:t>
      </w:r>
      <w:r w:rsidR="00CA2403" w:rsidRPr="00EA76E6">
        <w:t>aurait pas lâché s</w:t>
      </w:r>
      <w:r w:rsidRPr="00EA76E6">
        <w:t>’</w:t>
      </w:r>
      <w:r w:rsidR="00CA2403" w:rsidRPr="00EA76E6">
        <w:t>il n</w:t>
      </w:r>
      <w:r w:rsidRPr="00EA76E6">
        <w:t>’</w:t>
      </w:r>
      <w:r w:rsidR="00CA2403" w:rsidRPr="00EA76E6">
        <w:t>avait pas eu motif de croire que Sir Henry allait venir ici</w:t>
      </w:r>
      <w:r w:rsidRPr="00EA76E6">
        <w:t>.</w:t>
      </w:r>
    </w:p>
    <w:p w14:paraId="0107C25B" w14:textId="77777777" w:rsidR="00C646BA" w:rsidRPr="00EA76E6" w:rsidRDefault="00C646BA" w:rsidP="00C646BA">
      <w:r w:rsidRPr="00EA76E6">
        <w:t>— </w:t>
      </w:r>
      <w:r w:rsidR="00CA2403" w:rsidRPr="00EA76E6">
        <w:t>Des deux mystères</w:t>
      </w:r>
      <w:r w:rsidRPr="00EA76E6">
        <w:t xml:space="preserve">, </w:t>
      </w:r>
      <w:r w:rsidR="00CA2403" w:rsidRPr="00EA76E6">
        <w:t>le mien est le plus formidable</w:t>
      </w:r>
      <w:r w:rsidRPr="00EA76E6">
        <w:t xml:space="preserve"> ; </w:t>
      </w:r>
      <w:r w:rsidR="00CA2403" w:rsidRPr="00EA76E6">
        <w:t>car je pense que d</w:t>
      </w:r>
      <w:r w:rsidRPr="00EA76E6">
        <w:t>’</w:t>
      </w:r>
      <w:r w:rsidR="00CA2403" w:rsidRPr="00EA76E6">
        <w:t>ici très peu de temps le vôtre nous sera expliqué</w:t>
      </w:r>
      <w:r w:rsidRPr="00EA76E6">
        <w:t xml:space="preserve">, </w:t>
      </w:r>
      <w:r w:rsidR="00CA2403" w:rsidRPr="00EA76E6">
        <w:t>tandis que le mien demeurera éternellement un mystère</w:t>
      </w:r>
      <w:r w:rsidRPr="00EA76E6">
        <w:t xml:space="preserve">. </w:t>
      </w:r>
      <w:r w:rsidR="00CA2403" w:rsidRPr="00EA76E6">
        <w:t>La question qui se pose maintenant est celle-ci</w:t>
      </w:r>
      <w:r w:rsidRPr="00EA76E6">
        <w:t xml:space="preserve"> : </w:t>
      </w:r>
      <w:r w:rsidR="00CA2403" w:rsidRPr="00EA76E6">
        <w:t>qu</w:t>
      </w:r>
      <w:r w:rsidRPr="00EA76E6">
        <w:t>’</w:t>
      </w:r>
      <w:r w:rsidR="00CA2403" w:rsidRPr="00EA76E6">
        <w:t>allons-nous faire du cadavre de ce malheureux</w:t>
      </w:r>
      <w:r w:rsidRPr="00EA76E6">
        <w:t xml:space="preserve"> ? </w:t>
      </w:r>
      <w:r w:rsidR="00CA2403" w:rsidRPr="00EA76E6">
        <w:t>Nous ne pouvons pas l</w:t>
      </w:r>
      <w:r w:rsidRPr="00EA76E6">
        <w:t>’</w:t>
      </w:r>
      <w:r w:rsidR="00CA2403" w:rsidRPr="00EA76E6">
        <w:t>abandonner en pâture aux renards et aux corbeaux</w:t>
      </w:r>
      <w:r w:rsidRPr="00EA76E6">
        <w:t> !</w:t>
      </w:r>
    </w:p>
    <w:p w14:paraId="22BF7558" w14:textId="77777777" w:rsidR="00C646BA" w:rsidRPr="00EA76E6" w:rsidRDefault="00C646BA" w:rsidP="00C646BA">
      <w:r w:rsidRPr="00EA76E6">
        <w:t>— </w:t>
      </w:r>
      <w:r w:rsidR="00CA2403" w:rsidRPr="00EA76E6">
        <w:t>Nous pourrions le transporter dans l</w:t>
      </w:r>
      <w:r w:rsidRPr="00EA76E6">
        <w:t>’</w:t>
      </w:r>
      <w:r w:rsidR="00CA2403" w:rsidRPr="00EA76E6">
        <w:t>une des cabanes jusqu</w:t>
      </w:r>
      <w:r w:rsidRPr="00EA76E6">
        <w:t>’</w:t>
      </w:r>
      <w:r w:rsidR="00CA2403" w:rsidRPr="00EA76E6">
        <w:t>à ce que nous ayons alerté la police</w:t>
      </w:r>
      <w:r w:rsidRPr="00EA76E6">
        <w:t>.</w:t>
      </w:r>
    </w:p>
    <w:p w14:paraId="5AADE0E0" w14:textId="21B7C9A5" w:rsidR="00C646BA" w:rsidRPr="00EA76E6" w:rsidRDefault="00C646BA" w:rsidP="00C646BA">
      <w:r w:rsidRPr="00EA76E6">
        <w:t>— </w:t>
      </w:r>
      <w:r w:rsidR="00CA2403" w:rsidRPr="00EA76E6">
        <w:t>Parfaitement</w:t>
      </w:r>
      <w:r w:rsidRPr="00EA76E6">
        <w:t xml:space="preserve">. </w:t>
      </w:r>
      <w:r w:rsidR="00CA2403" w:rsidRPr="00EA76E6">
        <w:t>Nous serons capables de le porter jusque-là</w:t>
      </w:r>
      <w:r w:rsidRPr="00EA76E6">
        <w:t xml:space="preserve">. </w:t>
      </w:r>
      <w:r w:rsidR="00CA2403" w:rsidRPr="00EA76E6">
        <w:t>Oh</w:t>
      </w:r>
      <w:r w:rsidRPr="00EA76E6">
        <w:t xml:space="preserve"> ! </w:t>
      </w:r>
      <w:r w:rsidR="00CA2403" w:rsidRPr="00EA76E6">
        <w:t>oh</w:t>
      </w:r>
      <w:r w:rsidRPr="00EA76E6">
        <w:t xml:space="preserve"> ! </w:t>
      </w:r>
      <w:r w:rsidR="00CA2403" w:rsidRPr="00EA76E6">
        <w:t>Watson</w:t>
      </w:r>
      <w:r w:rsidRPr="00EA76E6">
        <w:t xml:space="preserve">, </w:t>
      </w:r>
      <w:r w:rsidR="00CA2403" w:rsidRPr="00EA76E6">
        <w:t>qui est-ce</w:t>
      </w:r>
      <w:r w:rsidRPr="00EA76E6">
        <w:t xml:space="preserve"> ? </w:t>
      </w:r>
      <w:r w:rsidR="00CA2403" w:rsidRPr="00EA76E6">
        <w:t>Voici notre homme en pe</w:t>
      </w:r>
      <w:r w:rsidR="00CA2403" w:rsidRPr="00EA76E6">
        <w:t>r</w:t>
      </w:r>
      <w:r w:rsidR="00CA2403" w:rsidRPr="00EA76E6">
        <w:t>sonne</w:t>
      </w:r>
      <w:r w:rsidRPr="00EA76E6">
        <w:t xml:space="preserve">, </w:t>
      </w:r>
      <w:r w:rsidR="00CA2403" w:rsidRPr="00EA76E6">
        <w:t>merveilleux d</w:t>
      </w:r>
      <w:r w:rsidRPr="00EA76E6">
        <w:t>’</w:t>
      </w:r>
      <w:r w:rsidR="00CA2403" w:rsidRPr="00EA76E6">
        <w:t>audace</w:t>
      </w:r>
      <w:r w:rsidRPr="00EA76E6">
        <w:t xml:space="preserve"> ! </w:t>
      </w:r>
      <w:r w:rsidR="00CA2403" w:rsidRPr="00EA76E6">
        <w:t>Pas un mot qui puisse lui ind</w:t>
      </w:r>
      <w:r w:rsidR="00CA2403" w:rsidRPr="00EA76E6">
        <w:t>i</w:t>
      </w:r>
      <w:r w:rsidR="00CA2403" w:rsidRPr="00EA76E6">
        <w:t>quer nos soupçons</w:t>
      </w:r>
      <w:r w:rsidRPr="00EA76E6">
        <w:t xml:space="preserve">… </w:t>
      </w:r>
      <w:r w:rsidR="00CA2403" w:rsidRPr="00EA76E6">
        <w:t>Pas un mot</w:t>
      </w:r>
      <w:r w:rsidRPr="00EA76E6">
        <w:t xml:space="preserve">, </w:t>
      </w:r>
      <w:r w:rsidR="00CA2403" w:rsidRPr="00EA76E6">
        <w:t>Watson</w:t>
      </w:r>
      <w:r w:rsidRPr="00EA76E6">
        <w:t xml:space="preserve">, </w:t>
      </w:r>
      <w:r w:rsidR="00CA2403" w:rsidRPr="00EA76E6">
        <w:t>sinon tous nos plans sont anéantis</w:t>
      </w:r>
      <w:r w:rsidRPr="00EA76E6">
        <w:t> ! »</w:t>
      </w:r>
    </w:p>
    <w:p w14:paraId="38E6BFC5" w14:textId="77777777" w:rsidR="00C646BA" w:rsidRPr="00EA76E6" w:rsidRDefault="00CA2403" w:rsidP="00C646BA">
      <w:r w:rsidRPr="00EA76E6">
        <w:t>Un homme avançait en effet vers nous</w:t>
      </w:r>
      <w:r w:rsidR="00C646BA" w:rsidRPr="00EA76E6">
        <w:t xml:space="preserve">, </w:t>
      </w:r>
      <w:r w:rsidRPr="00EA76E6">
        <w:t>j</w:t>
      </w:r>
      <w:r w:rsidR="00C646BA" w:rsidRPr="00EA76E6">
        <w:t>’</w:t>
      </w:r>
      <w:r w:rsidRPr="00EA76E6">
        <w:t>aperçus la lueur rouge de son cigare</w:t>
      </w:r>
      <w:r w:rsidR="00C646BA" w:rsidRPr="00EA76E6">
        <w:t xml:space="preserve">. </w:t>
      </w:r>
      <w:r w:rsidRPr="00EA76E6">
        <w:t>La lune l</w:t>
      </w:r>
      <w:r w:rsidR="00C646BA" w:rsidRPr="00EA76E6">
        <w:t>’</w:t>
      </w:r>
      <w:r w:rsidRPr="00EA76E6">
        <w:t>éclairait</w:t>
      </w:r>
      <w:r w:rsidR="00C646BA" w:rsidRPr="00EA76E6">
        <w:t xml:space="preserve"> : </w:t>
      </w:r>
      <w:r w:rsidRPr="00EA76E6">
        <w:t>c</w:t>
      </w:r>
      <w:r w:rsidR="00C646BA" w:rsidRPr="00EA76E6">
        <w:t>’</w:t>
      </w:r>
      <w:r w:rsidRPr="00EA76E6">
        <w:t>était bien l</w:t>
      </w:r>
      <w:r w:rsidR="00C646BA" w:rsidRPr="00EA76E6">
        <w:t>’</w:t>
      </w:r>
      <w:r w:rsidRPr="00EA76E6">
        <w:t>allure s</w:t>
      </w:r>
      <w:r w:rsidRPr="00EA76E6">
        <w:t>é</w:t>
      </w:r>
      <w:r w:rsidRPr="00EA76E6">
        <w:t>millante et désinvolte du naturaliste</w:t>
      </w:r>
      <w:r w:rsidR="00C646BA" w:rsidRPr="00EA76E6">
        <w:t xml:space="preserve">. </w:t>
      </w:r>
      <w:r w:rsidRPr="00EA76E6">
        <w:t>Il s</w:t>
      </w:r>
      <w:r w:rsidR="00C646BA" w:rsidRPr="00EA76E6">
        <w:t>’</w:t>
      </w:r>
      <w:r w:rsidRPr="00EA76E6">
        <w:t>arrêta net quand il nous vit</w:t>
      </w:r>
      <w:r w:rsidR="00C646BA" w:rsidRPr="00EA76E6">
        <w:t xml:space="preserve">, </w:t>
      </w:r>
      <w:r w:rsidRPr="00EA76E6">
        <w:t>puis reprit sa marche</w:t>
      </w:r>
      <w:r w:rsidR="00C646BA" w:rsidRPr="00EA76E6">
        <w:t>.</w:t>
      </w:r>
    </w:p>
    <w:p w14:paraId="4B5E5F82" w14:textId="26056B01" w:rsidR="00C646BA" w:rsidRPr="00EA76E6" w:rsidRDefault="00C646BA" w:rsidP="00C646BA">
      <w:r w:rsidRPr="00EA76E6">
        <w:t>« </w:t>
      </w:r>
      <w:r w:rsidR="00CA2403" w:rsidRPr="00EA76E6">
        <w:t>Comment</w:t>
      </w:r>
      <w:r w:rsidRPr="00EA76E6">
        <w:t xml:space="preserve">, </w:t>
      </w:r>
      <w:r w:rsidR="00CA2403" w:rsidRPr="00EA76E6">
        <w:t>docteur Watson</w:t>
      </w:r>
      <w:r w:rsidRPr="00EA76E6">
        <w:t xml:space="preserve">, </w:t>
      </w:r>
      <w:r w:rsidR="00CA2403" w:rsidRPr="00EA76E6">
        <w:t>c</w:t>
      </w:r>
      <w:r w:rsidRPr="00EA76E6">
        <w:t>’</w:t>
      </w:r>
      <w:r w:rsidR="00CA2403" w:rsidRPr="00EA76E6">
        <w:t>est vous</w:t>
      </w:r>
      <w:r w:rsidRPr="00EA76E6">
        <w:t xml:space="preserve"> ? </w:t>
      </w:r>
      <w:r w:rsidR="00CA2403" w:rsidRPr="00EA76E6">
        <w:t xml:space="preserve">Vous êtes bien le dernier que je serais attendu à rencontrer sur la lande à </w:t>
      </w:r>
      <w:r w:rsidR="00CA2403" w:rsidRPr="00EA76E6">
        <w:lastRenderedPageBreak/>
        <w:t>cette heure de la nuit</w:t>
      </w:r>
      <w:r w:rsidRPr="00EA76E6">
        <w:t xml:space="preserve">. </w:t>
      </w:r>
      <w:r w:rsidR="00CA2403" w:rsidRPr="00EA76E6">
        <w:t>Mais mon Dieu</w:t>
      </w:r>
      <w:r w:rsidRPr="00EA76E6">
        <w:t xml:space="preserve">, </w:t>
      </w:r>
      <w:r w:rsidR="00CA2403" w:rsidRPr="00EA76E6">
        <w:t>qu</w:t>
      </w:r>
      <w:r w:rsidRPr="00EA76E6">
        <w:t>’</w:t>
      </w:r>
      <w:r w:rsidR="00CA2403" w:rsidRPr="00EA76E6">
        <w:t>est cela</w:t>
      </w:r>
      <w:r w:rsidRPr="00EA76E6">
        <w:t xml:space="preserve"> ? </w:t>
      </w:r>
      <w:r w:rsidR="00CA2403" w:rsidRPr="00EA76E6">
        <w:t>Quelqu</w:t>
      </w:r>
      <w:r w:rsidRPr="00EA76E6">
        <w:t>’</w:t>
      </w:r>
      <w:r w:rsidR="00CA2403" w:rsidRPr="00EA76E6">
        <w:t>un a-t-il été blessé</w:t>
      </w:r>
      <w:r w:rsidRPr="00EA76E6">
        <w:t xml:space="preserve"> ? </w:t>
      </w:r>
      <w:r w:rsidR="00CA2403" w:rsidRPr="00EA76E6">
        <w:t>Oh</w:t>
      </w:r>
      <w:r w:rsidRPr="00EA76E6">
        <w:t xml:space="preserve"> ! </w:t>
      </w:r>
      <w:r w:rsidR="00CA2403" w:rsidRPr="00EA76E6">
        <w:t>ne me dites pas</w:t>
      </w:r>
      <w:r w:rsidRPr="00EA76E6">
        <w:t xml:space="preserve">… </w:t>
      </w:r>
      <w:r w:rsidR="00CA2403" w:rsidRPr="00EA76E6">
        <w:t>ne me dites pas que c</w:t>
      </w:r>
      <w:r w:rsidRPr="00EA76E6">
        <w:t>’</w:t>
      </w:r>
      <w:r w:rsidR="00CA2403" w:rsidRPr="00EA76E6">
        <w:t>est notre ami Sir Henry</w:t>
      </w:r>
      <w:r w:rsidRPr="00EA76E6">
        <w:t> ! »</w:t>
      </w:r>
    </w:p>
    <w:p w14:paraId="4D4CAB9B" w14:textId="77777777" w:rsidR="00C646BA" w:rsidRPr="00EA76E6" w:rsidRDefault="00CA2403" w:rsidP="00C646BA">
      <w:r w:rsidRPr="00EA76E6">
        <w:t>Il s</w:t>
      </w:r>
      <w:r w:rsidR="00C646BA" w:rsidRPr="00EA76E6">
        <w:t>’</w:t>
      </w:r>
      <w:r w:rsidRPr="00EA76E6">
        <w:t>était précipité sur le cadavre</w:t>
      </w:r>
      <w:r w:rsidR="00C646BA" w:rsidRPr="00EA76E6">
        <w:t xml:space="preserve">. </w:t>
      </w:r>
      <w:r w:rsidRPr="00EA76E6">
        <w:t>Je l</w:t>
      </w:r>
      <w:r w:rsidR="00C646BA" w:rsidRPr="00EA76E6">
        <w:t>’</w:t>
      </w:r>
      <w:r w:rsidRPr="00EA76E6">
        <w:t>entendis aspirer bru</w:t>
      </w:r>
      <w:r w:rsidRPr="00EA76E6">
        <w:t>s</w:t>
      </w:r>
      <w:r w:rsidRPr="00EA76E6">
        <w:t>quement de l</w:t>
      </w:r>
      <w:r w:rsidR="00C646BA" w:rsidRPr="00EA76E6">
        <w:t>’</w:t>
      </w:r>
      <w:r w:rsidRPr="00EA76E6">
        <w:t>air</w:t>
      </w:r>
      <w:r w:rsidR="00C646BA" w:rsidRPr="00EA76E6">
        <w:t xml:space="preserve"> ; </w:t>
      </w:r>
      <w:r w:rsidRPr="00EA76E6">
        <w:t>le cigare lui tomba des doigts</w:t>
      </w:r>
      <w:r w:rsidR="00C646BA" w:rsidRPr="00EA76E6">
        <w:t>.</w:t>
      </w:r>
    </w:p>
    <w:p w14:paraId="33B0BDCE" w14:textId="77777777" w:rsidR="00C646BA" w:rsidRPr="00EA76E6" w:rsidRDefault="00C646BA" w:rsidP="00C646BA">
      <w:r w:rsidRPr="00EA76E6">
        <w:t>« </w:t>
      </w:r>
      <w:r w:rsidR="00CA2403" w:rsidRPr="00EA76E6">
        <w:t>Qui</w:t>
      </w:r>
      <w:r w:rsidRPr="00EA76E6">
        <w:t xml:space="preserve">… </w:t>
      </w:r>
      <w:r w:rsidR="00CA2403" w:rsidRPr="00EA76E6">
        <w:t>Qui est-ce</w:t>
      </w:r>
      <w:r w:rsidRPr="00EA76E6">
        <w:t xml:space="preserve"> ? </w:t>
      </w:r>
      <w:r w:rsidR="00CA2403" w:rsidRPr="00EA76E6">
        <w:t>balbutia-t-il</w:t>
      </w:r>
      <w:r w:rsidRPr="00EA76E6">
        <w:t>.</w:t>
      </w:r>
    </w:p>
    <w:p w14:paraId="115A544E" w14:textId="11603A7E" w:rsidR="00C646BA" w:rsidRPr="00EA76E6" w:rsidRDefault="00C646BA" w:rsidP="00C646BA">
      <w:r w:rsidRPr="00EA76E6">
        <w:t>— </w:t>
      </w:r>
      <w:r w:rsidR="00CA2403" w:rsidRPr="00EA76E6">
        <w:t>C</w:t>
      </w:r>
      <w:r w:rsidRPr="00EA76E6">
        <w:t>’</w:t>
      </w:r>
      <w:r w:rsidR="00CA2403" w:rsidRPr="00EA76E6">
        <w:t>est Selden</w:t>
      </w:r>
      <w:r w:rsidRPr="00EA76E6">
        <w:t xml:space="preserve">, </w:t>
      </w:r>
      <w:r w:rsidR="00CA2403" w:rsidRPr="00EA76E6">
        <w:t>le forçat qui s</w:t>
      </w:r>
      <w:r w:rsidRPr="00EA76E6">
        <w:t>’</w:t>
      </w:r>
      <w:r w:rsidR="00CA2403" w:rsidRPr="00EA76E6">
        <w:t>était évadé de Princetown</w:t>
      </w:r>
      <w:r w:rsidRPr="00EA76E6">
        <w:t>. »</w:t>
      </w:r>
    </w:p>
    <w:p w14:paraId="088C9F38" w14:textId="77777777" w:rsidR="00C646BA" w:rsidRPr="00EA76E6" w:rsidRDefault="00CA2403" w:rsidP="00C646BA">
      <w:r w:rsidRPr="00EA76E6">
        <w:t>Stapleton tourna vers nous un visage hagard</w:t>
      </w:r>
      <w:r w:rsidR="00C646BA" w:rsidRPr="00EA76E6">
        <w:t xml:space="preserve"> : </w:t>
      </w:r>
      <w:r w:rsidRPr="00EA76E6">
        <w:t>mais dans un effort de tout son être</w:t>
      </w:r>
      <w:r w:rsidR="00C646BA" w:rsidRPr="00EA76E6">
        <w:t xml:space="preserve">, </w:t>
      </w:r>
      <w:r w:rsidRPr="00EA76E6">
        <w:t>il surmonta sa stupéfaction et sa déce</w:t>
      </w:r>
      <w:r w:rsidRPr="00EA76E6">
        <w:t>p</w:t>
      </w:r>
      <w:r w:rsidRPr="00EA76E6">
        <w:t>tion</w:t>
      </w:r>
      <w:r w:rsidR="00C646BA" w:rsidRPr="00EA76E6">
        <w:t xml:space="preserve">. </w:t>
      </w:r>
      <w:r w:rsidRPr="00EA76E6">
        <w:t>Son regard pénétrant alla de Holmes à moi</w:t>
      </w:r>
      <w:r w:rsidR="00C646BA" w:rsidRPr="00EA76E6">
        <w:t>.</w:t>
      </w:r>
    </w:p>
    <w:p w14:paraId="39F4D404" w14:textId="77777777" w:rsidR="00C646BA" w:rsidRPr="00EA76E6" w:rsidRDefault="00C646BA" w:rsidP="00C646BA">
      <w:r w:rsidRPr="00EA76E6">
        <w:t>« </w:t>
      </w:r>
      <w:r w:rsidR="00CA2403" w:rsidRPr="00EA76E6">
        <w:t>Mon Dieu</w:t>
      </w:r>
      <w:r w:rsidRPr="00EA76E6">
        <w:t xml:space="preserve"> ! </w:t>
      </w:r>
      <w:r w:rsidR="00CA2403" w:rsidRPr="00EA76E6">
        <w:t>Quelle affaire</w:t>
      </w:r>
      <w:r w:rsidRPr="00EA76E6">
        <w:t xml:space="preserve"> ! </w:t>
      </w:r>
      <w:r w:rsidR="00CA2403" w:rsidRPr="00EA76E6">
        <w:t>Comment est-il mort</w:t>
      </w:r>
      <w:r w:rsidRPr="00EA76E6">
        <w:t> ?</w:t>
      </w:r>
    </w:p>
    <w:p w14:paraId="5B9D4BFC" w14:textId="77777777" w:rsidR="00C646BA" w:rsidRPr="00EA76E6" w:rsidRDefault="00C646BA" w:rsidP="00C646BA">
      <w:r w:rsidRPr="00EA76E6">
        <w:t>— </w:t>
      </w:r>
      <w:r w:rsidR="00CA2403" w:rsidRPr="00EA76E6">
        <w:t>Il semble qu</w:t>
      </w:r>
      <w:r w:rsidRPr="00EA76E6">
        <w:t>’</w:t>
      </w:r>
      <w:r w:rsidR="00CA2403" w:rsidRPr="00EA76E6">
        <w:t>il se soit rompu le cou en tombant de cet e</w:t>
      </w:r>
      <w:r w:rsidR="00CA2403" w:rsidRPr="00EA76E6">
        <w:t>s</w:t>
      </w:r>
      <w:r w:rsidR="00CA2403" w:rsidRPr="00EA76E6">
        <w:t>carpement</w:t>
      </w:r>
      <w:r w:rsidRPr="00EA76E6">
        <w:t xml:space="preserve">. </w:t>
      </w:r>
      <w:r w:rsidR="00CA2403" w:rsidRPr="00EA76E6">
        <w:t>Mon ami et moi étions en train de nous promener sur la lande quand nous l</w:t>
      </w:r>
      <w:r w:rsidRPr="00EA76E6">
        <w:t>’</w:t>
      </w:r>
      <w:r w:rsidR="00CA2403" w:rsidRPr="00EA76E6">
        <w:t>avons entendu crier</w:t>
      </w:r>
      <w:r w:rsidRPr="00EA76E6">
        <w:t>.</w:t>
      </w:r>
    </w:p>
    <w:p w14:paraId="07BC304A" w14:textId="77777777" w:rsidR="00C646BA" w:rsidRPr="00EA76E6" w:rsidRDefault="00C646BA" w:rsidP="00C646BA">
      <w:r w:rsidRPr="00EA76E6">
        <w:t>— </w:t>
      </w:r>
      <w:r w:rsidR="00CA2403" w:rsidRPr="00EA76E6">
        <w:t>J</w:t>
      </w:r>
      <w:r w:rsidRPr="00EA76E6">
        <w:t>’</w:t>
      </w:r>
      <w:r w:rsidR="00CA2403" w:rsidRPr="00EA76E6">
        <w:t>ai entendu un cri</w:t>
      </w:r>
      <w:r w:rsidRPr="00EA76E6">
        <w:t xml:space="preserve">, </w:t>
      </w:r>
      <w:r w:rsidR="00CA2403" w:rsidRPr="00EA76E6">
        <w:t>moi aussi</w:t>
      </w:r>
      <w:r w:rsidRPr="00EA76E6">
        <w:t xml:space="preserve">. </w:t>
      </w:r>
      <w:r w:rsidR="00CA2403" w:rsidRPr="00EA76E6">
        <w:t>C</w:t>
      </w:r>
      <w:r w:rsidRPr="00EA76E6">
        <w:t>’</w:t>
      </w:r>
      <w:r w:rsidR="00CA2403" w:rsidRPr="00EA76E6">
        <w:t>est ce qui m</w:t>
      </w:r>
      <w:r w:rsidRPr="00EA76E6">
        <w:t>’</w:t>
      </w:r>
      <w:r w:rsidR="00CA2403" w:rsidRPr="00EA76E6">
        <w:t>a poussé dehors</w:t>
      </w:r>
      <w:r w:rsidRPr="00EA76E6">
        <w:t xml:space="preserve">. </w:t>
      </w:r>
      <w:r w:rsidR="00CA2403" w:rsidRPr="00EA76E6">
        <w:t>J</w:t>
      </w:r>
      <w:r w:rsidRPr="00EA76E6">
        <w:t>’</w:t>
      </w:r>
      <w:r w:rsidR="00CA2403" w:rsidRPr="00EA76E6">
        <w:t>étais inquiet au sujet de Sir Henry</w:t>
      </w:r>
      <w:r w:rsidRPr="00EA76E6">
        <w:t>.</w:t>
      </w:r>
    </w:p>
    <w:p w14:paraId="4C4E9435" w14:textId="77777777" w:rsidR="00C646BA" w:rsidRPr="00EA76E6" w:rsidRDefault="00C646BA" w:rsidP="00C646BA">
      <w:r w:rsidRPr="00EA76E6">
        <w:t>— </w:t>
      </w:r>
      <w:r w:rsidR="00CA2403" w:rsidRPr="00EA76E6">
        <w:t>Pourquoi de Sir Henry en particulier</w:t>
      </w:r>
      <w:r w:rsidRPr="00EA76E6">
        <w:t xml:space="preserve"> ? </w:t>
      </w:r>
      <w:r w:rsidR="00CA2403" w:rsidRPr="00EA76E6">
        <w:t>ne puis-je m</w:t>
      </w:r>
      <w:r w:rsidRPr="00EA76E6">
        <w:t>’</w:t>
      </w:r>
      <w:r w:rsidR="00CA2403" w:rsidRPr="00EA76E6">
        <w:t>empêcher de lui demander</w:t>
      </w:r>
      <w:r w:rsidRPr="00EA76E6">
        <w:t>.</w:t>
      </w:r>
    </w:p>
    <w:p w14:paraId="08A576C3" w14:textId="5995363C" w:rsidR="00C646BA" w:rsidRPr="00EA76E6" w:rsidRDefault="00C646BA" w:rsidP="00C646BA">
      <w:r w:rsidRPr="00EA76E6">
        <w:t>— </w:t>
      </w:r>
      <w:r w:rsidR="00CA2403" w:rsidRPr="00EA76E6">
        <w:t>Parce que je l</w:t>
      </w:r>
      <w:r w:rsidRPr="00EA76E6">
        <w:t>’</w:t>
      </w:r>
      <w:r w:rsidR="00CA2403" w:rsidRPr="00EA76E6">
        <w:t>avais invité à venir à Merripit</w:t>
      </w:r>
      <w:r w:rsidRPr="00EA76E6">
        <w:t xml:space="preserve">. </w:t>
      </w:r>
      <w:r w:rsidR="00CA2403" w:rsidRPr="00EA76E6">
        <w:t>Comme il tardait</w:t>
      </w:r>
      <w:r w:rsidRPr="00EA76E6">
        <w:t xml:space="preserve">, </w:t>
      </w:r>
      <w:r w:rsidR="00CA2403" w:rsidRPr="00EA76E6">
        <w:t>j</w:t>
      </w:r>
      <w:r w:rsidRPr="00EA76E6">
        <w:t>’</w:t>
      </w:r>
      <w:r w:rsidR="00CA2403" w:rsidRPr="00EA76E6">
        <w:t>étais étonné</w:t>
      </w:r>
      <w:r w:rsidRPr="00EA76E6">
        <w:t xml:space="preserve"> ; </w:t>
      </w:r>
      <w:r w:rsidR="00CA2403" w:rsidRPr="00EA76E6">
        <w:t>et</w:t>
      </w:r>
      <w:r w:rsidRPr="00EA76E6">
        <w:t xml:space="preserve">, </w:t>
      </w:r>
      <w:r w:rsidR="00CA2403" w:rsidRPr="00EA76E6">
        <w:t>tout naturellement</w:t>
      </w:r>
      <w:r w:rsidRPr="00EA76E6">
        <w:t xml:space="preserve">, </w:t>
      </w:r>
      <w:r w:rsidR="00CA2403" w:rsidRPr="00EA76E6">
        <w:t>j</w:t>
      </w:r>
      <w:r w:rsidRPr="00EA76E6">
        <w:t>’</w:t>
      </w:r>
      <w:r w:rsidR="00CA2403" w:rsidRPr="00EA76E6">
        <w:t>ai commencé à m</w:t>
      </w:r>
      <w:r w:rsidRPr="00EA76E6">
        <w:t>’</w:t>
      </w:r>
      <w:r w:rsidR="00CA2403" w:rsidRPr="00EA76E6">
        <w:t>alarmer sérieusement quand j</w:t>
      </w:r>
      <w:r w:rsidRPr="00EA76E6">
        <w:t>’</w:t>
      </w:r>
      <w:r w:rsidR="00CA2403" w:rsidRPr="00EA76E6">
        <w:t>ai entendu des cris sur la lande</w:t>
      </w:r>
      <w:r w:rsidRPr="00EA76E6">
        <w:t xml:space="preserve">. </w:t>
      </w:r>
      <w:r w:rsidR="008D2AD1" w:rsidRPr="00EA76E6">
        <w:t>À</w:t>
      </w:r>
      <w:r w:rsidR="00CA2403" w:rsidRPr="00EA76E6">
        <w:t xml:space="preserve"> propos</w:t>
      </w:r>
      <w:r w:rsidRPr="00EA76E6">
        <w:t>… »</w:t>
      </w:r>
    </w:p>
    <w:p w14:paraId="601E043E" w14:textId="77777777" w:rsidR="00C646BA" w:rsidRPr="00EA76E6" w:rsidRDefault="00CA2403" w:rsidP="00C646BA">
      <w:r w:rsidRPr="00EA76E6">
        <w:t>Son regard perçant alla de nouveau se poser alternativ</w:t>
      </w:r>
      <w:r w:rsidRPr="00EA76E6">
        <w:t>e</w:t>
      </w:r>
      <w:r w:rsidRPr="00EA76E6">
        <w:t>ment sur Holmes et sur moi</w:t>
      </w:r>
      <w:r w:rsidR="00C646BA" w:rsidRPr="00EA76E6">
        <w:t>.</w:t>
      </w:r>
    </w:p>
    <w:p w14:paraId="5BF10C31" w14:textId="77777777" w:rsidR="00C646BA" w:rsidRPr="00EA76E6" w:rsidRDefault="00C646BA" w:rsidP="00C646BA">
      <w:r w:rsidRPr="00EA76E6">
        <w:t xml:space="preserve">« … </w:t>
      </w:r>
      <w:r w:rsidR="00CA2403" w:rsidRPr="00EA76E6">
        <w:t>Avez-vous entendu autre chose que les cris</w:t>
      </w:r>
      <w:r w:rsidRPr="00EA76E6">
        <w:t> ?</w:t>
      </w:r>
    </w:p>
    <w:p w14:paraId="0D1E8463" w14:textId="77777777" w:rsidR="00C646BA" w:rsidRPr="00EA76E6" w:rsidRDefault="00C646BA" w:rsidP="00C646BA">
      <w:r w:rsidRPr="00EA76E6">
        <w:lastRenderedPageBreak/>
        <w:t>— </w:t>
      </w:r>
      <w:r w:rsidR="00CA2403" w:rsidRPr="00EA76E6">
        <w:t>Non</w:t>
      </w:r>
      <w:r w:rsidRPr="00EA76E6">
        <w:t xml:space="preserve">, </w:t>
      </w:r>
      <w:r w:rsidR="00CA2403" w:rsidRPr="00EA76E6">
        <w:t>répondit Holmes</w:t>
      </w:r>
      <w:r w:rsidRPr="00EA76E6">
        <w:t xml:space="preserve">. </w:t>
      </w:r>
      <w:r w:rsidR="00CA2403" w:rsidRPr="00EA76E6">
        <w:t>Pas moi</w:t>
      </w:r>
      <w:r w:rsidRPr="00EA76E6">
        <w:t xml:space="preserve">. </w:t>
      </w:r>
      <w:r w:rsidR="00CA2403" w:rsidRPr="00EA76E6">
        <w:t>Et vous</w:t>
      </w:r>
      <w:r w:rsidRPr="00EA76E6">
        <w:t> ?</w:t>
      </w:r>
    </w:p>
    <w:p w14:paraId="5DC3C85B" w14:textId="77777777" w:rsidR="00C646BA" w:rsidRPr="00EA76E6" w:rsidRDefault="00C646BA" w:rsidP="00C646BA">
      <w:r w:rsidRPr="00EA76E6">
        <w:t>— </w:t>
      </w:r>
      <w:r w:rsidR="00CA2403" w:rsidRPr="00EA76E6">
        <w:t>Non</w:t>
      </w:r>
      <w:r w:rsidRPr="00EA76E6">
        <w:t>.</w:t>
      </w:r>
    </w:p>
    <w:p w14:paraId="4528CB1F" w14:textId="77777777" w:rsidR="00C646BA" w:rsidRPr="00EA76E6" w:rsidRDefault="00C646BA" w:rsidP="00C646BA">
      <w:r w:rsidRPr="00EA76E6">
        <w:t>— </w:t>
      </w:r>
      <w:r w:rsidR="00CA2403" w:rsidRPr="00EA76E6">
        <w:t>Alors</w:t>
      </w:r>
      <w:r w:rsidRPr="00EA76E6">
        <w:t xml:space="preserve">, </w:t>
      </w:r>
      <w:r w:rsidR="00CA2403" w:rsidRPr="00EA76E6">
        <w:t>que voulez-vous dire</w:t>
      </w:r>
      <w:r w:rsidRPr="00EA76E6">
        <w:t> ?</w:t>
      </w:r>
    </w:p>
    <w:p w14:paraId="68E1807A" w14:textId="77777777" w:rsidR="00C646BA" w:rsidRPr="00EA76E6" w:rsidRDefault="00C646BA" w:rsidP="00C646BA">
      <w:r w:rsidRPr="00EA76E6">
        <w:t>— </w:t>
      </w:r>
      <w:r w:rsidR="00CA2403" w:rsidRPr="00EA76E6">
        <w:t>Oh</w:t>
      </w:r>
      <w:r w:rsidRPr="00EA76E6">
        <w:t xml:space="preserve"> ! </w:t>
      </w:r>
      <w:r w:rsidR="00CA2403" w:rsidRPr="00EA76E6">
        <w:t>vous connaissez les histoires que racontent les pa</w:t>
      </w:r>
      <w:r w:rsidR="00CA2403" w:rsidRPr="00EA76E6">
        <w:t>y</w:t>
      </w:r>
      <w:r w:rsidR="00CA2403" w:rsidRPr="00EA76E6">
        <w:t>sans d</w:t>
      </w:r>
      <w:r w:rsidRPr="00EA76E6">
        <w:t>’</w:t>
      </w:r>
      <w:r w:rsidR="00CA2403" w:rsidRPr="00EA76E6">
        <w:t>ici à propos d</w:t>
      </w:r>
      <w:r w:rsidRPr="00EA76E6">
        <w:t>’</w:t>
      </w:r>
      <w:r w:rsidR="00CA2403" w:rsidRPr="00EA76E6">
        <w:t>un chien fantôme</w:t>
      </w:r>
      <w:r w:rsidRPr="00EA76E6">
        <w:t xml:space="preserve">. </w:t>
      </w:r>
      <w:r w:rsidR="00CA2403" w:rsidRPr="00EA76E6">
        <w:t>Il parait qu</w:t>
      </w:r>
      <w:r w:rsidRPr="00EA76E6">
        <w:t>’</w:t>
      </w:r>
      <w:r w:rsidR="00CA2403" w:rsidRPr="00EA76E6">
        <w:t>on peut l</w:t>
      </w:r>
      <w:r w:rsidRPr="00EA76E6">
        <w:t>’</w:t>
      </w:r>
      <w:r w:rsidR="00CA2403" w:rsidRPr="00EA76E6">
        <w:t>entendre la nuit sur la lande</w:t>
      </w:r>
      <w:r w:rsidRPr="00EA76E6">
        <w:t xml:space="preserve">. </w:t>
      </w:r>
      <w:r w:rsidR="00CA2403" w:rsidRPr="00EA76E6">
        <w:t>Je me demandais si ce soir on l</w:t>
      </w:r>
      <w:r w:rsidRPr="00EA76E6">
        <w:t>’</w:t>
      </w:r>
      <w:r w:rsidR="00CA2403" w:rsidRPr="00EA76E6">
        <w:t>avait entendu</w:t>
      </w:r>
      <w:r w:rsidRPr="00EA76E6">
        <w:t>.</w:t>
      </w:r>
    </w:p>
    <w:p w14:paraId="6D799CD5" w14:textId="77777777" w:rsidR="00C646BA" w:rsidRPr="00EA76E6" w:rsidRDefault="00C646BA" w:rsidP="00C646BA">
      <w:r w:rsidRPr="00EA76E6">
        <w:t>— </w:t>
      </w:r>
      <w:r w:rsidR="00CA2403" w:rsidRPr="00EA76E6">
        <w:t>Je n</w:t>
      </w:r>
      <w:r w:rsidRPr="00EA76E6">
        <w:t>’</w:t>
      </w:r>
      <w:r w:rsidR="00CA2403" w:rsidRPr="00EA76E6">
        <w:t>ai rien entendu de semblable</w:t>
      </w:r>
      <w:r w:rsidRPr="00EA76E6">
        <w:t xml:space="preserve">, </w:t>
      </w:r>
      <w:r w:rsidR="00CA2403" w:rsidRPr="00EA76E6">
        <w:t>dis-je</w:t>
      </w:r>
      <w:r w:rsidRPr="00EA76E6">
        <w:t>.</w:t>
      </w:r>
    </w:p>
    <w:p w14:paraId="461ABF95" w14:textId="77777777" w:rsidR="00C646BA" w:rsidRPr="00EA76E6" w:rsidRDefault="00C646BA" w:rsidP="00C646BA">
      <w:r w:rsidRPr="00EA76E6">
        <w:t>— </w:t>
      </w:r>
      <w:r w:rsidR="00CA2403" w:rsidRPr="00EA76E6">
        <w:t>Et quelle est votre thèse sur la mort de ce pauvre diable</w:t>
      </w:r>
      <w:r w:rsidRPr="00EA76E6">
        <w:t> ?</w:t>
      </w:r>
    </w:p>
    <w:p w14:paraId="7B3A054C" w14:textId="77777777" w:rsidR="00C646BA" w:rsidRPr="00EA76E6" w:rsidRDefault="00C646BA" w:rsidP="00C646BA">
      <w:r w:rsidRPr="00EA76E6">
        <w:t>— </w:t>
      </w:r>
      <w:r w:rsidR="00CA2403" w:rsidRPr="00EA76E6">
        <w:t>Sans aucun doute</w:t>
      </w:r>
      <w:r w:rsidRPr="00EA76E6">
        <w:t xml:space="preserve">, </w:t>
      </w:r>
      <w:r w:rsidR="00CA2403" w:rsidRPr="00EA76E6">
        <w:t>la peur</w:t>
      </w:r>
      <w:r w:rsidRPr="00EA76E6">
        <w:t xml:space="preserve">, </w:t>
      </w:r>
      <w:r w:rsidR="00CA2403" w:rsidRPr="00EA76E6">
        <w:t>le froid lui ont fait perdre la raison</w:t>
      </w:r>
      <w:r w:rsidRPr="00EA76E6">
        <w:t xml:space="preserve">. </w:t>
      </w:r>
      <w:r w:rsidR="00CA2403" w:rsidRPr="00EA76E6">
        <w:t>Il a dû courir dans la lande comme un fou et le hasard a voulu qu</w:t>
      </w:r>
      <w:r w:rsidRPr="00EA76E6">
        <w:t>’</w:t>
      </w:r>
      <w:r w:rsidR="00CA2403" w:rsidRPr="00EA76E6">
        <w:t>il tombe ici et s</w:t>
      </w:r>
      <w:r w:rsidRPr="00EA76E6">
        <w:t>’</w:t>
      </w:r>
      <w:r w:rsidR="00CA2403" w:rsidRPr="00EA76E6">
        <w:t>y rompe les os</w:t>
      </w:r>
      <w:r w:rsidRPr="00EA76E6">
        <w:t>.</w:t>
      </w:r>
    </w:p>
    <w:p w14:paraId="73FE8EB8" w14:textId="0B3494B8" w:rsidR="00C646BA" w:rsidRPr="00EA76E6" w:rsidRDefault="00C646BA" w:rsidP="00C646BA">
      <w:r w:rsidRPr="00EA76E6">
        <w:t>— </w:t>
      </w:r>
      <w:r w:rsidR="00CA2403" w:rsidRPr="00EA76E6">
        <w:t>C</w:t>
      </w:r>
      <w:r w:rsidRPr="00EA76E6">
        <w:t>’</w:t>
      </w:r>
      <w:r w:rsidR="00CA2403" w:rsidRPr="00EA76E6">
        <w:t>est une thèse très raisonnable</w:t>
      </w:r>
      <w:r w:rsidRPr="00EA76E6">
        <w:t xml:space="preserve">, </w:t>
      </w:r>
      <w:r w:rsidR="00CA2403" w:rsidRPr="00EA76E6">
        <w:t>répondit Stapleton en lâchant un soupir que j</w:t>
      </w:r>
      <w:r w:rsidRPr="00EA76E6">
        <w:t>’</w:t>
      </w:r>
      <w:r w:rsidR="00CA2403" w:rsidRPr="00EA76E6">
        <w:t>interprétai comme un soulagement</w:t>
      </w:r>
      <w:r w:rsidRPr="00EA76E6">
        <w:t xml:space="preserve">. </w:t>
      </w:r>
      <w:r w:rsidR="00CA2403" w:rsidRPr="00EA76E6">
        <w:t>Qu</w:t>
      </w:r>
      <w:r w:rsidRPr="00EA76E6">
        <w:t>’</w:t>
      </w:r>
      <w:r w:rsidR="00CA2403" w:rsidRPr="00EA76E6">
        <w:t>en dites-vous</w:t>
      </w:r>
      <w:r w:rsidRPr="00EA76E6">
        <w:t xml:space="preserve">, </w:t>
      </w:r>
      <w:r w:rsidR="00CA2403" w:rsidRPr="00EA76E6">
        <w:t>monsieur Sherlock Holmes</w:t>
      </w:r>
      <w:r w:rsidRPr="00EA76E6">
        <w:t> ? »</w:t>
      </w:r>
    </w:p>
    <w:p w14:paraId="60C57AA8" w14:textId="77777777" w:rsidR="00C646BA" w:rsidRPr="00EA76E6" w:rsidRDefault="00CA2403" w:rsidP="00C646BA">
      <w:r w:rsidRPr="00EA76E6">
        <w:t>Mon ami s</w:t>
      </w:r>
      <w:r w:rsidR="00C646BA" w:rsidRPr="00EA76E6">
        <w:t>’</w:t>
      </w:r>
      <w:r w:rsidRPr="00EA76E6">
        <w:t>inclina courtoisement</w:t>
      </w:r>
      <w:r w:rsidR="00C646BA" w:rsidRPr="00EA76E6">
        <w:t>.</w:t>
      </w:r>
    </w:p>
    <w:p w14:paraId="6A4EA5AE" w14:textId="77777777" w:rsidR="00C646BA" w:rsidRPr="00EA76E6" w:rsidRDefault="00C646BA" w:rsidP="00C646BA">
      <w:r w:rsidRPr="00EA76E6">
        <w:t>« </w:t>
      </w:r>
      <w:r w:rsidR="00CA2403" w:rsidRPr="00EA76E6">
        <w:t>Vous avez l</w:t>
      </w:r>
      <w:r w:rsidRPr="00EA76E6">
        <w:t>’</w:t>
      </w:r>
      <w:r w:rsidR="00CA2403" w:rsidRPr="00EA76E6">
        <w:t>identification facile</w:t>
      </w:r>
      <w:r w:rsidRPr="00EA76E6">
        <w:t xml:space="preserve">, </w:t>
      </w:r>
      <w:r w:rsidR="00CA2403" w:rsidRPr="00EA76E6">
        <w:t>dit-il</w:t>
      </w:r>
      <w:r w:rsidRPr="00EA76E6">
        <w:t>.</w:t>
      </w:r>
    </w:p>
    <w:p w14:paraId="64F98779" w14:textId="77777777" w:rsidR="00C646BA" w:rsidRPr="00EA76E6" w:rsidRDefault="00C646BA" w:rsidP="00C646BA">
      <w:r w:rsidRPr="00EA76E6">
        <w:t>— </w:t>
      </w:r>
      <w:r w:rsidR="00CA2403" w:rsidRPr="00EA76E6">
        <w:t>Nous vous attendions depuis l</w:t>
      </w:r>
      <w:r w:rsidRPr="00EA76E6">
        <w:t>’</w:t>
      </w:r>
      <w:r w:rsidR="00CA2403" w:rsidRPr="00EA76E6">
        <w:t>arrivée du docteur Wa</w:t>
      </w:r>
      <w:r w:rsidR="00CA2403" w:rsidRPr="00EA76E6">
        <w:t>t</w:t>
      </w:r>
      <w:r w:rsidR="00CA2403" w:rsidRPr="00EA76E6">
        <w:t>son</w:t>
      </w:r>
      <w:r w:rsidRPr="00EA76E6">
        <w:t xml:space="preserve">. </w:t>
      </w:r>
      <w:r w:rsidR="00CA2403" w:rsidRPr="00EA76E6">
        <w:t>Vous êtes tombé juste sur une tragédie</w:t>
      </w:r>
      <w:r w:rsidRPr="00EA76E6">
        <w:t>.</w:t>
      </w:r>
    </w:p>
    <w:p w14:paraId="4DED509A" w14:textId="77777777" w:rsidR="00C646BA" w:rsidRPr="00EA76E6" w:rsidRDefault="00C646BA" w:rsidP="00C646BA">
      <w:r w:rsidRPr="00EA76E6">
        <w:t>— </w:t>
      </w:r>
      <w:r w:rsidR="00CA2403" w:rsidRPr="00EA76E6">
        <w:t>Oui</w:t>
      </w:r>
      <w:r w:rsidRPr="00EA76E6">
        <w:t xml:space="preserve">. </w:t>
      </w:r>
      <w:r w:rsidR="00CA2403" w:rsidRPr="00EA76E6">
        <w:t>Je crois fermement que la thèse de mon ami rend compte des faits</w:t>
      </w:r>
      <w:r w:rsidRPr="00EA76E6">
        <w:t xml:space="preserve">. </w:t>
      </w:r>
      <w:r w:rsidR="00CA2403" w:rsidRPr="00EA76E6">
        <w:t>J</w:t>
      </w:r>
      <w:r w:rsidRPr="00EA76E6">
        <w:t>’</w:t>
      </w:r>
      <w:r w:rsidR="00CA2403" w:rsidRPr="00EA76E6">
        <w:t>emporterai demain vers Londres un souvenir plutôt désagréable</w:t>
      </w:r>
      <w:r w:rsidRPr="00EA76E6">
        <w:t>.</w:t>
      </w:r>
    </w:p>
    <w:p w14:paraId="5EE9A3C7" w14:textId="77777777" w:rsidR="00C646BA" w:rsidRPr="00EA76E6" w:rsidRDefault="00C646BA" w:rsidP="00C646BA">
      <w:r w:rsidRPr="00EA76E6">
        <w:t>— </w:t>
      </w:r>
      <w:r w:rsidR="00CA2403" w:rsidRPr="00EA76E6">
        <w:t>Oh</w:t>
      </w:r>
      <w:r w:rsidRPr="00EA76E6">
        <w:t xml:space="preserve"> ! </w:t>
      </w:r>
      <w:r w:rsidR="00CA2403" w:rsidRPr="00EA76E6">
        <w:t>vous partez demain</w:t>
      </w:r>
      <w:r w:rsidRPr="00EA76E6">
        <w:t> ?</w:t>
      </w:r>
    </w:p>
    <w:p w14:paraId="70FEC8B5" w14:textId="77777777" w:rsidR="00C646BA" w:rsidRPr="00EA76E6" w:rsidRDefault="00C646BA" w:rsidP="00C646BA">
      <w:r w:rsidRPr="00EA76E6">
        <w:t>— </w:t>
      </w:r>
      <w:r w:rsidR="00CA2403" w:rsidRPr="00EA76E6">
        <w:t>C</w:t>
      </w:r>
      <w:r w:rsidRPr="00EA76E6">
        <w:t>’</w:t>
      </w:r>
      <w:r w:rsidR="00CA2403" w:rsidRPr="00EA76E6">
        <w:t>est mon intention</w:t>
      </w:r>
      <w:r w:rsidRPr="00EA76E6">
        <w:t>.</w:t>
      </w:r>
    </w:p>
    <w:p w14:paraId="5F8F7358" w14:textId="443CF138" w:rsidR="00C646BA" w:rsidRPr="00EA76E6" w:rsidRDefault="00C646BA" w:rsidP="00C646BA">
      <w:r w:rsidRPr="00EA76E6">
        <w:lastRenderedPageBreak/>
        <w:t>— </w:t>
      </w:r>
      <w:r w:rsidR="00CA2403" w:rsidRPr="00EA76E6">
        <w:t>J</w:t>
      </w:r>
      <w:r w:rsidRPr="00EA76E6">
        <w:t>’</w:t>
      </w:r>
      <w:r w:rsidR="00CA2403" w:rsidRPr="00EA76E6">
        <w:t>espère que votre séjour a permis de résoudre ces énigmes qui nous avaient un peu intrigués</w:t>
      </w:r>
      <w:r w:rsidRPr="00EA76E6">
        <w:t> ? »</w:t>
      </w:r>
    </w:p>
    <w:p w14:paraId="75E12175" w14:textId="77777777" w:rsidR="00C646BA" w:rsidRPr="00EA76E6" w:rsidRDefault="00CA2403" w:rsidP="00C646BA">
      <w:r w:rsidRPr="00EA76E6">
        <w:t>Holmes haussa les épaules</w:t>
      </w:r>
      <w:r w:rsidR="00C646BA" w:rsidRPr="00EA76E6">
        <w:t>.</w:t>
      </w:r>
    </w:p>
    <w:p w14:paraId="71589CBA" w14:textId="7966C003" w:rsidR="00C646BA" w:rsidRPr="00EA76E6" w:rsidRDefault="00C646BA" w:rsidP="00C646BA">
      <w:r w:rsidRPr="00EA76E6">
        <w:t>« </w:t>
      </w:r>
      <w:r w:rsidR="00CA2403" w:rsidRPr="00EA76E6">
        <w:t>On ne peut pas toujours gagner</w:t>
      </w:r>
      <w:r w:rsidRPr="00EA76E6">
        <w:t xml:space="preserve">, </w:t>
      </w:r>
      <w:r w:rsidR="00CA2403" w:rsidRPr="00EA76E6">
        <w:t>ni obtenir le succès qu</w:t>
      </w:r>
      <w:r w:rsidRPr="00EA76E6">
        <w:t>’</w:t>
      </w:r>
      <w:r w:rsidR="00CA2403" w:rsidRPr="00EA76E6">
        <w:t>on espère</w:t>
      </w:r>
      <w:r w:rsidRPr="00EA76E6">
        <w:t xml:space="preserve">, </w:t>
      </w:r>
      <w:r w:rsidR="00CA2403" w:rsidRPr="00EA76E6">
        <w:t>fit-il</w:t>
      </w:r>
      <w:r w:rsidRPr="00EA76E6">
        <w:t xml:space="preserve">. </w:t>
      </w:r>
      <w:r w:rsidR="00CA2403" w:rsidRPr="00EA76E6">
        <w:t>Un enquêteur a besoin de faits</w:t>
      </w:r>
      <w:r w:rsidRPr="00EA76E6">
        <w:t xml:space="preserve">, </w:t>
      </w:r>
      <w:r w:rsidR="00CA2403" w:rsidRPr="00EA76E6">
        <w:t>mais pas de bruits et de légendes</w:t>
      </w:r>
      <w:r w:rsidRPr="00EA76E6">
        <w:t xml:space="preserve">. </w:t>
      </w:r>
      <w:r w:rsidR="00CA2403" w:rsidRPr="00EA76E6">
        <w:t>Cette affaire m</w:t>
      </w:r>
      <w:r w:rsidRPr="00EA76E6">
        <w:t>’</w:t>
      </w:r>
      <w:r w:rsidR="00CA2403" w:rsidRPr="00EA76E6">
        <w:t>a déçu</w:t>
      </w:r>
      <w:r w:rsidRPr="00EA76E6">
        <w:t>. »</w:t>
      </w:r>
    </w:p>
    <w:p w14:paraId="5D059FBA" w14:textId="77777777" w:rsidR="00C646BA" w:rsidRPr="00EA76E6" w:rsidRDefault="00CA2403" w:rsidP="00C646BA">
      <w:r w:rsidRPr="00EA76E6">
        <w:t>Mon ami parlait avec une négligence apparemment si</w:t>
      </w:r>
      <w:r w:rsidRPr="00EA76E6">
        <w:t>n</w:t>
      </w:r>
      <w:r w:rsidRPr="00EA76E6">
        <w:t>cère</w:t>
      </w:r>
      <w:r w:rsidR="00C646BA" w:rsidRPr="00EA76E6">
        <w:t xml:space="preserve">. </w:t>
      </w:r>
      <w:r w:rsidRPr="00EA76E6">
        <w:t>Stapleton le considéra fixement encore un moment</w:t>
      </w:r>
      <w:r w:rsidR="00C646BA" w:rsidRPr="00EA76E6">
        <w:t xml:space="preserve">. </w:t>
      </w:r>
      <w:r w:rsidRPr="00EA76E6">
        <w:t>Puis il se tourna vers moi</w:t>
      </w:r>
      <w:r w:rsidR="00C646BA" w:rsidRPr="00EA76E6">
        <w:t>.</w:t>
      </w:r>
    </w:p>
    <w:p w14:paraId="3480B927" w14:textId="58CD74C5" w:rsidR="00C646BA" w:rsidRPr="00EA76E6" w:rsidRDefault="00C646BA" w:rsidP="00C646BA">
      <w:r w:rsidRPr="00EA76E6">
        <w:t>« </w:t>
      </w:r>
      <w:r w:rsidR="00CA2403" w:rsidRPr="00EA76E6">
        <w:t>Je vous proposerais bien de transporter ce pauvre diable jusqu</w:t>
      </w:r>
      <w:r w:rsidRPr="00EA76E6">
        <w:t>’</w:t>
      </w:r>
      <w:r w:rsidR="00CA2403" w:rsidRPr="00EA76E6">
        <w:t>à ma maison</w:t>
      </w:r>
      <w:r w:rsidRPr="00EA76E6">
        <w:t xml:space="preserve">, </w:t>
      </w:r>
      <w:r w:rsidR="00CA2403" w:rsidRPr="00EA76E6">
        <w:t>mais ce spectacle épouvanterait tellement ma sœur que j</w:t>
      </w:r>
      <w:r w:rsidRPr="00EA76E6">
        <w:t>’</w:t>
      </w:r>
      <w:r w:rsidR="00CA2403" w:rsidRPr="00EA76E6">
        <w:t>hésite</w:t>
      </w:r>
      <w:r w:rsidRPr="00EA76E6">
        <w:t xml:space="preserve">. </w:t>
      </w:r>
      <w:r w:rsidR="00CA2403" w:rsidRPr="00EA76E6">
        <w:t>Je crois que si nous recouvrions le cadavre il ne risquerait rien avant le matin</w:t>
      </w:r>
      <w:r w:rsidRPr="00EA76E6">
        <w:t>. »</w:t>
      </w:r>
    </w:p>
    <w:p w14:paraId="57BCDC33" w14:textId="77777777" w:rsidR="00C646BA" w:rsidRPr="00EA76E6" w:rsidRDefault="00CA2403" w:rsidP="00C646BA">
      <w:r w:rsidRPr="00EA76E6">
        <w:t>Ainsi fut fait</w:t>
      </w:r>
      <w:r w:rsidR="00C646BA" w:rsidRPr="00EA76E6">
        <w:t xml:space="preserve">. </w:t>
      </w:r>
      <w:r w:rsidRPr="00EA76E6">
        <w:t>Refusant les offres hospitalières de Stapleton</w:t>
      </w:r>
      <w:r w:rsidR="00C646BA" w:rsidRPr="00EA76E6">
        <w:t xml:space="preserve">, </w:t>
      </w:r>
      <w:r w:rsidRPr="00EA76E6">
        <w:t>nous nous mîmes en route</w:t>
      </w:r>
      <w:r w:rsidR="00C646BA" w:rsidRPr="00EA76E6">
        <w:t xml:space="preserve">, </w:t>
      </w:r>
      <w:r w:rsidRPr="00EA76E6">
        <w:t>Holmes et moi</w:t>
      </w:r>
      <w:r w:rsidR="00C646BA" w:rsidRPr="00EA76E6">
        <w:t xml:space="preserve">, </w:t>
      </w:r>
      <w:r w:rsidRPr="00EA76E6">
        <w:t>vers le manoir de Baskerville</w:t>
      </w:r>
      <w:r w:rsidR="00C646BA" w:rsidRPr="00EA76E6">
        <w:t xml:space="preserve">, </w:t>
      </w:r>
      <w:r w:rsidRPr="00EA76E6">
        <w:t>et nous laissâmes le naturaliste rentrer seul</w:t>
      </w:r>
      <w:r w:rsidR="00C646BA" w:rsidRPr="00EA76E6">
        <w:t xml:space="preserve">. </w:t>
      </w:r>
      <w:r w:rsidRPr="00EA76E6">
        <w:t>Quand nous nous retournâmes</w:t>
      </w:r>
      <w:r w:rsidR="00C646BA" w:rsidRPr="00EA76E6">
        <w:t xml:space="preserve">, </w:t>
      </w:r>
      <w:r w:rsidRPr="00EA76E6">
        <w:t>nous aperçûmes sa silhouette se dépl</w:t>
      </w:r>
      <w:r w:rsidRPr="00EA76E6">
        <w:t>a</w:t>
      </w:r>
      <w:r w:rsidRPr="00EA76E6">
        <w:t>cer lentement sur la lande</w:t>
      </w:r>
      <w:r w:rsidR="00C646BA" w:rsidRPr="00EA76E6">
        <w:t xml:space="preserve"> ; </w:t>
      </w:r>
      <w:r w:rsidRPr="00EA76E6">
        <w:t>derrière lui</w:t>
      </w:r>
      <w:r w:rsidR="00C646BA" w:rsidRPr="00EA76E6">
        <w:t xml:space="preserve">, </w:t>
      </w:r>
      <w:r w:rsidRPr="00EA76E6">
        <w:t>était figé sur la pente argentée le petit tas qui montrait l</w:t>
      </w:r>
      <w:r w:rsidR="00C646BA" w:rsidRPr="00EA76E6">
        <w:t>’</w:t>
      </w:r>
      <w:r w:rsidRPr="00EA76E6">
        <w:t>endroit où Selden avait tro</w:t>
      </w:r>
      <w:r w:rsidRPr="00EA76E6">
        <w:t>u</w:t>
      </w:r>
      <w:r w:rsidRPr="00EA76E6">
        <w:t>vé une mort si horrible</w:t>
      </w:r>
      <w:r w:rsidR="00C646BA" w:rsidRPr="00EA76E6">
        <w:t>.</w:t>
      </w:r>
    </w:p>
    <w:p w14:paraId="74317015" w14:textId="77777777" w:rsidR="00C646BA" w:rsidRPr="00EA76E6" w:rsidRDefault="00C646BA" w:rsidP="00C646BA">
      <w:r w:rsidRPr="00EA76E6">
        <w:t>« </w:t>
      </w:r>
      <w:r w:rsidR="00CA2403" w:rsidRPr="00EA76E6">
        <w:t>Enfin nous en sommes venus au corps à corps</w:t>
      </w:r>
      <w:r w:rsidRPr="00EA76E6">
        <w:t xml:space="preserve"> ! </w:t>
      </w:r>
      <w:r w:rsidR="00CA2403" w:rsidRPr="00EA76E6">
        <w:t>murmura Holmes</w:t>
      </w:r>
      <w:r w:rsidRPr="00EA76E6">
        <w:t xml:space="preserve">. </w:t>
      </w:r>
      <w:r w:rsidR="00CA2403" w:rsidRPr="00EA76E6">
        <w:t>Quels nerfs il a</w:t>
      </w:r>
      <w:r w:rsidRPr="00EA76E6">
        <w:t xml:space="preserve">, </w:t>
      </w:r>
      <w:r w:rsidR="00CA2403" w:rsidRPr="00EA76E6">
        <w:t>cet homme</w:t>
      </w:r>
      <w:r w:rsidRPr="00EA76E6">
        <w:t xml:space="preserve"> ! </w:t>
      </w:r>
      <w:r w:rsidR="00CA2403" w:rsidRPr="00EA76E6">
        <w:t>Avez-vous vu comme il a dominé la réaction qui aurait dû le paralyser</w:t>
      </w:r>
      <w:r w:rsidRPr="00EA76E6">
        <w:t xml:space="preserve">, </w:t>
      </w:r>
      <w:r w:rsidR="00CA2403" w:rsidRPr="00EA76E6">
        <w:t>quand il s</w:t>
      </w:r>
      <w:r w:rsidRPr="00EA76E6">
        <w:t>’</w:t>
      </w:r>
      <w:r w:rsidR="00CA2403" w:rsidRPr="00EA76E6">
        <w:t>est re</w:t>
      </w:r>
      <w:r w:rsidR="00CA2403" w:rsidRPr="00EA76E6">
        <w:t>n</w:t>
      </w:r>
      <w:r w:rsidR="00CA2403" w:rsidRPr="00EA76E6">
        <w:t>du compte que ce n</w:t>
      </w:r>
      <w:r w:rsidRPr="00EA76E6">
        <w:t>’</w:t>
      </w:r>
      <w:r w:rsidR="00CA2403" w:rsidRPr="00EA76E6">
        <w:t>était pas la victime qu</w:t>
      </w:r>
      <w:r w:rsidRPr="00EA76E6">
        <w:t>’</w:t>
      </w:r>
      <w:r w:rsidR="00CA2403" w:rsidRPr="00EA76E6">
        <w:t>il visait qui était to</w:t>
      </w:r>
      <w:r w:rsidR="00CA2403" w:rsidRPr="00EA76E6">
        <w:t>m</w:t>
      </w:r>
      <w:r w:rsidR="00CA2403" w:rsidRPr="00EA76E6">
        <w:t>bée dans son guet-apens</w:t>
      </w:r>
      <w:r w:rsidRPr="00EA76E6">
        <w:t xml:space="preserve"> ? </w:t>
      </w:r>
      <w:r w:rsidR="00CA2403" w:rsidRPr="00EA76E6">
        <w:t>Je vous l</w:t>
      </w:r>
      <w:r w:rsidRPr="00EA76E6">
        <w:t>’</w:t>
      </w:r>
      <w:r w:rsidR="00CA2403" w:rsidRPr="00EA76E6">
        <w:t>ai dit à Londres</w:t>
      </w:r>
      <w:r w:rsidRPr="00EA76E6">
        <w:t xml:space="preserve">, </w:t>
      </w:r>
      <w:r w:rsidR="00CA2403" w:rsidRPr="00EA76E6">
        <w:t>Watson</w:t>
      </w:r>
      <w:r w:rsidRPr="00EA76E6">
        <w:t xml:space="preserve">, </w:t>
      </w:r>
      <w:r w:rsidR="00CA2403" w:rsidRPr="00EA76E6">
        <w:t>et je vous le redis maintenant</w:t>
      </w:r>
      <w:r w:rsidRPr="00EA76E6">
        <w:t xml:space="preserve"> : </w:t>
      </w:r>
      <w:r w:rsidR="00CA2403" w:rsidRPr="00EA76E6">
        <w:t>jamais nous n</w:t>
      </w:r>
      <w:r w:rsidRPr="00EA76E6">
        <w:t>’</w:t>
      </w:r>
      <w:r w:rsidR="00CA2403" w:rsidRPr="00EA76E6">
        <w:t>avons rencontré un adversaire plus digne de croiser notre fer</w:t>
      </w:r>
      <w:r w:rsidRPr="00EA76E6">
        <w:t>.</w:t>
      </w:r>
    </w:p>
    <w:p w14:paraId="1DCD17CA" w14:textId="77777777" w:rsidR="00C646BA" w:rsidRPr="00EA76E6" w:rsidRDefault="00C646BA" w:rsidP="00C646BA">
      <w:r w:rsidRPr="00EA76E6">
        <w:t>— </w:t>
      </w:r>
      <w:r w:rsidR="00CA2403" w:rsidRPr="00EA76E6">
        <w:t>Je regrette qu</w:t>
      </w:r>
      <w:r w:rsidRPr="00EA76E6">
        <w:t>’</w:t>
      </w:r>
      <w:r w:rsidR="00CA2403" w:rsidRPr="00EA76E6">
        <w:t>il vous ait vu</w:t>
      </w:r>
      <w:r w:rsidRPr="00EA76E6">
        <w:t>.</w:t>
      </w:r>
    </w:p>
    <w:p w14:paraId="55B57869" w14:textId="77777777" w:rsidR="00C646BA" w:rsidRPr="00EA76E6" w:rsidRDefault="00C646BA" w:rsidP="00C646BA">
      <w:r w:rsidRPr="00EA76E6">
        <w:lastRenderedPageBreak/>
        <w:t>— </w:t>
      </w:r>
      <w:r w:rsidR="00CA2403" w:rsidRPr="00EA76E6">
        <w:t>Je le regrettais aussi au début</w:t>
      </w:r>
      <w:r w:rsidRPr="00EA76E6">
        <w:t xml:space="preserve">. </w:t>
      </w:r>
      <w:r w:rsidR="00CA2403" w:rsidRPr="00EA76E6">
        <w:t>Mais il n</w:t>
      </w:r>
      <w:r w:rsidRPr="00EA76E6">
        <w:t>’</w:t>
      </w:r>
      <w:r w:rsidR="00CA2403" w:rsidRPr="00EA76E6">
        <w:t>y avait plus moyen de l</w:t>
      </w:r>
      <w:r w:rsidRPr="00EA76E6">
        <w:t>’</w:t>
      </w:r>
      <w:r w:rsidR="00CA2403" w:rsidRPr="00EA76E6">
        <w:t>empêcher</w:t>
      </w:r>
      <w:r w:rsidRPr="00EA76E6">
        <w:t>.</w:t>
      </w:r>
    </w:p>
    <w:p w14:paraId="7F3354D0" w14:textId="77777777" w:rsidR="00C646BA" w:rsidRPr="00EA76E6" w:rsidRDefault="00C646BA" w:rsidP="00C646BA">
      <w:r w:rsidRPr="00EA76E6">
        <w:t>— </w:t>
      </w:r>
      <w:r w:rsidR="00CA2403" w:rsidRPr="00EA76E6">
        <w:t>Quel effet aura sur ses plans</w:t>
      </w:r>
      <w:r w:rsidRPr="00EA76E6">
        <w:t xml:space="preserve">, </w:t>
      </w:r>
      <w:r w:rsidR="00CA2403" w:rsidRPr="00EA76E6">
        <w:t>d</w:t>
      </w:r>
      <w:r w:rsidRPr="00EA76E6">
        <w:t>’</w:t>
      </w:r>
      <w:r w:rsidR="00CA2403" w:rsidRPr="00EA76E6">
        <w:t>après vous</w:t>
      </w:r>
      <w:r w:rsidRPr="00EA76E6">
        <w:t xml:space="preserve">, </w:t>
      </w:r>
      <w:r w:rsidR="00CA2403" w:rsidRPr="00EA76E6">
        <w:t>la nouvelle que vous êtes ici</w:t>
      </w:r>
      <w:r w:rsidRPr="00EA76E6">
        <w:t> ?</w:t>
      </w:r>
    </w:p>
    <w:p w14:paraId="75D80754" w14:textId="77777777" w:rsidR="00C646BA" w:rsidRPr="00EA76E6" w:rsidRDefault="00C646BA" w:rsidP="00C646BA">
      <w:r w:rsidRPr="00EA76E6">
        <w:t>— </w:t>
      </w:r>
      <w:r w:rsidR="00CA2403" w:rsidRPr="00EA76E6">
        <w:t>Peut-être l</w:t>
      </w:r>
      <w:r w:rsidRPr="00EA76E6">
        <w:t>’</w:t>
      </w:r>
      <w:r w:rsidR="00CA2403" w:rsidRPr="00EA76E6">
        <w:t>incitera-t-elle à être prudent</w:t>
      </w:r>
      <w:r w:rsidRPr="00EA76E6">
        <w:t xml:space="preserve">, </w:t>
      </w:r>
      <w:r w:rsidR="00CA2403" w:rsidRPr="00EA76E6">
        <w:t>à moins qu</w:t>
      </w:r>
      <w:r w:rsidRPr="00EA76E6">
        <w:t>’</w:t>
      </w:r>
      <w:r w:rsidR="00CA2403" w:rsidRPr="00EA76E6">
        <w:t>elle le pousse à des décisions désespérées dans l</w:t>
      </w:r>
      <w:r w:rsidRPr="00EA76E6">
        <w:t>’</w:t>
      </w:r>
      <w:r w:rsidR="00CA2403" w:rsidRPr="00EA76E6">
        <w:t>immédiat</w:t>
      </w:r>
      <w:r w:rsidRPr="00EA76E6">
        <w:t xml:space="preserve">. </w:t>
      </w:r>
      <w:r w:rsidR="00CA2403" w:rsidRPr="00EA76E6">
        <w:t>Comme la plupart des criminels intelligents</w:t>
      </w:r>
      <w:r w:rsidRPr="00EA76E6">
        <w:t xml:space="preserve">, </w:t>
      </w:r>
      <w:r w:rsidR="00CA2403" w:rsidRPr="00EA76E6">
        <w:t>peut-être sera-t-il trop co</w:t>
      </w:r>
      <w:r w:rsidR="00CA2403" w:rsidRPr="00EA76E6">
        <w:t>n</w:t>
      </w:r>
      <w:r w:rsidR="00CA2403" w:rsidRPr="00EA76E6">
        <w:t>fiant dans ses moyens et pensera-t-il qu</w:t>
      </w:r>
      <w:r w:rsidRPr="00EA76E6">
        <w:t>’</w:t>
      </w:r>
      <w:r w:rsidR="00CA2403" w:rsidRPr="00EA76E6">
        <w:t>il nous a complèt</w:t>
      </w:r>
      <w:r w:rsidR="00CA2403" w:rsidRPr="00EA76E6">
        <w:t>e</w:t>
      </w:r>
      <w:r w:rsidR="00CA2403" w:rsidRPr="00EA76E6">
        <w:t>ment roulés</w:t>
      </w:r>
      <w:r w:rsidRPr="00EA76E6">
        <w:t>.</w:t>
      </w:r>
    </w:p>
    <w:p w14:paraId="7AA8F6CC" w14:textId="77777777" w:rsidR="00C646BA" w:rsidRPr="00EA76E6" w:rsidRDefault="00C646BA" w:rsidP="00C646BA">
      <w:r w:rsidRPr="00EA76E6">
        <w:t>— </w:t>
      </w:r>
      <w:r w:rsidR="00CA2403" w:rsidRPr="00EA76E6">
        <w:t>Pourquoi ne l</w:t>
      </w:r>
      <w:r w:rsidRPr="00EA76E6">
        <w:t>’</w:t>
      </w:r>
      <w:r w:rsidR="00CA2403" w:rsidRPr="00EA76E6">
        <w:t>arrêterions-nous pas sur-le-champ</w:t>
      </w:r>
      <w:r w:rsidRPr="00EA76E6">
        <w:t> ?</w:t>
      </w:r>
    </w:p>
    <w:p w14:paraId="06A98CC8" w14:textId="77777777" w:rsidR="00C646BA" w:rsidRPr="00EA76E6" w:rsidRDefault="00C646BA" w:rsidP="00C646BA">
      <w:r w:rsidRPr="00EA76E6">
        <w:t>— </w:t>
      </w:r>
      <w:r w:rsidR="00CA2403" w:rsidRPr="00EA76E6">
        <w:t>Mon cher Watson</w:t>
      </w:r>
      <w:r w:rsidRPr="00EA76E6">
        <w:t xml:space="preserve">, </w:t>
      </w:r>
      <w:r w:rsidR="00CA2403" w:rsidRPr="00EA76E6">
        <w:t>vous avez l</w:t>
      </w:r>
      <w:r w:rsidRPr="00EA76E6">
        <w:t>’</w:t>
      </w:r>
      <w:r w:rsidR="00CA2403" w:rsidRPr="00EA76E6">
        <w:t>action dans le sang</w:t>
      </w:r>
      <w:r w:rsidRPr="00EA76E6">
        <w:t xml:space="preserve">. </w:t>
      </w:r>
      <w:r w:rsidR="00CA2403" w:rsidRPr="00EA76E6">
        <w:t>Votre instinct vous commande d</w:t>
      </w:r>
      <w:r w:rsidRPr="00EA76E6">
        <w:t>’</w:t>
      </w:r>
      <w:r w:rsidR="00CA2403" w:rsidRPr="00EA76E6">
        <w:t>être énergique tout de suite</w:t>
      </w:r>
      <w:r w:rsidRPr="00EA76E6">
        <w:t xml:space="preserve">. </w:t>
      </w:r>
      <w:r w:rsidR="00CA2403" w:rsidRPr="00EA76E6">
        <w:t>Mais en supposant</w:t>
      </w:r>
      <w:r w:rsidRPr="00EA76E6">
        <w:t xml:space="preserve">, </w:t>
      </w:r>
      <w:r w:rsidR="00CA2403" w:rsidRPr="00EA76E6">
        <w:t>pour l</w:t>
      </w:r>
      <w:r w:rsidRPr="00EA76E6">
        <w:t>’</w:t>
      </w:r>
      <w:r w:rsidR="00CA2403" w:rsidRPr="00EA76E6">
        <w:t>amour de la discussion</w:t>
      </w:r>
      <w:r w:rsidRPr="00EA76E6">
        <w:t xml:space="preserve">, </w:t>
      </w:r>
      <w:r w:rsidR="00CA2403" w:rsidRPr="00EA76E6">
        <w:t>que nous l</w:t>
      </w:r>
      <w:r w:rsidRPr="00EA76E6">
        <w:t>’</w:t>
      </w:r>
      <w:r w:rsidR="00CA2403" w:rsidRPr="00EA76E6">
        <w:t>ayons arr</w:t>
      </w:r>
      <w:r w:rsidR="00CA2403" w:rsidRPr="00EA76E6">
        <w:t>ê</w:t>
      </w:r>
      <w:r w:rsidR="00CA2403" w:rsidRPr="00EA76E6">
        <w:t>té cette nuit</w:t>
      </w:r>
      <w:r w:rsidRPr="00EA76E6">
        <w:t xml:space="preserve">, </w:t>
      </w:r>
      <w:r w:rsidR="00CA2403" w:rsidRPr="00EA76E6">
        <w:t>en serions-nous pour cela dans une meilleure pos</w:t>
      </w:r>
      <w:r w:rsidR="00CA2403" w:rsidRPr="00EA76E6">
        <w:t>i</w:t>
      </w:r>
      <w:r w:rsidR="00CA2403" w:rsidRPr="00EA76E6">
        <w:t>tion</w:t>
      </w:r>
      <w:r w:rsidRPr="00EA76E6">
        <w:t xml:space="preserve"> ? </w:t>
      </w:r>
      <w:r w:rsidR="00CA2403" w:rsidRPr="00EA76E6">
        <w:t>Nous ne pourrions rien prouver contre lui</w:t>
      </w:r>
      <w:r w:rsidRPr="00EA76E6">
        <w:t xml:space="preserve">. </w:t>
      </w:r>
      <w:r w:rsidR="00CA2403" w:rsidRPr="00EA76E6">
        <w:t>C</w:t>
      </w:r>
      <w:r w:rsidRPr="00EA76E6">
        <w:t>’</w:t>
      </w:r>
      <w:r w:rsidR="00CA2403" w:rsidRPr="00EA76E6">
        <w:t>est bien là son astuce infernale</w:t>
      </w:r>
      <w:r w:rsidRPr="00EA76E6">
        <w:t xml:space="preserve"> ! </w:t>
      </w:r>
      <w:r w:rsidR="00CA2403" w:rsidRPr="00EA76E6">
        <w:t>S</w:t>
      </w:r>
      <w:r w:rsidRPr="00EA76E6">
        <w:t>’</w:t>
      </w:r>
      <w:r w:rsidR="00CA2403" w:rsidRPr="00EA76E6">
        <w:t>il agissait par l</w:t>
      </w:r>
      <w:r w:rsidRPr="00EA76E6">
        <w:t>’</w:t>
      </w:r>
      <w:r w:rsidR="00CA2403" w:rsidRPr="00EA76E6">
        <w:t>intermédiaire d</w:t>
      </w:r>
      <w:r w:rsidRPr="00EA76E6">
        <w:t>’</w:t>
      </w:r>
      <w:r w:rsidR="00CA2403" w:rsidRPr="00EA76E6">
        <w:t>un être humain</w:t>
      </w:r>
      <w:r w:rsidRPr="00EA76E6">
        <w:t xml:space="preserve">, </w:t>
      </w:r>
      <w:r w:rsidR="00CA2403" w:rsidRPr="00EA76E6">
        <w:t>nous pourrions avoir une preuve</w:t>
      </w:r>
      <w:r w:rsidRPr="00EA76E6">
        <w:t xml:space="preserve">, </w:t>
      </w:r>
      <w:r w:rsidR="00CA2403" w:rsidRPr="00EA76E6">
        <w:t>mais si nous exh</w:t>
      </w:r>
      <w:r w:rsidR="00CA2403" w:rsidRPr="00EA76E6">
        <w:t>i</w:t>
      </w:r>
      <w:r w:rsidR="00CA2403" w:rsidRPr="00EA76E6">
        <w:t>bions ce gros chien à la lumière du jour</w:t>
      </w:r>
      <w:r w:rsidRPr="00EA76E6">
        <w:t xml:space="preserve">, </w:t>
      </w:r>
      <w:r w:rsidR="00CA2403" w:rsidRPr="00EA76E6">
        <w:t>cela ne nous aiderait nullement à enrouler une corde autour du cou de son maître</w:t>
      </w:r>
      <w:r w:rsidRPr="00EA76E6">
        <w:t>.</w:t>
      </w:r>
    </w:p>
    <w:p w14:paraId="29450128" w14:textId="77777777" w:rsidR="00C646BA" w:rsidRPr="00EA76E6" w:rsidRDefault="00C646BA" w:rsidP="00C646BA">
      <w:r w:rsidRPr="00EA76E6">
        <w:t>— </w:t>
      </w:r>
      <w:r w:rsidR="00CA2403" w:rsidRPr="00EA76E6">
        <w:t>Nous avons tout de même un dossier</w:t>
      </w:r>
      <w:r w:rsidRPr="00EA76E6">
        <w:t> !</w:t>
      </w:r>
    </w:p>
    <w:p w14:paraId="5261CC8A" w14:textId="77777777" w:rsidR="00C646BA" w:rsidRPr="00EA76E6" w:rsidRDefault="00C646BA" w:rsidP="00C646BA">
      <w:r w:rsidRPr="00EA76E6">
        <w:t>— </w:t>
      </w:r>
      <w:r w:rsidR="00CA2403" w:rsidRPr="00EA76E6">
        <w:t>Pas l</w:t>
      </w:r>
      <w:r w:rsidRPr="00EA76E6">
        <w:t>’</w:t>
      </w:r>
      <w:r w:rsidR="00CA2403" w:rsidRPr="00EA76E6">
        <w:t>ombre d</w:t>
      </w:r>
      <w:r w:rsidRPr="00EA76E6">
        <w:t>’</w:t>
      </w:r>
      <w:r w:rsidR="00CA2403" w:rsidRPr="00EA76E6">
        <w:t>un</w:t>
      </w:r>
      <w:r w:rsidRPr="00EA76E6">
        <w:t xml:space="preserve"> ! </w:t>
      </w:r>
      <w:r w:rsidR="00CA2403" w:rsidRPr="00EA76E6">
        <w:t>Uniquement des déductions et des h</w:t>
      </w:r>
      <w:r w:rsidR="00CA2403" w:rsidRPr="00EA76E6">
        <w:t>y</w:t>
      </w:r>
      <w:r w:rsidR="00CA2403" w:rsidRPr="00EA76E6">
        <w:t>pothèses</w:t>
      </w:r>
      <w:r w:rsidRPr="00EA76E6">
        <w:t xml:space="preserve">. </w:t>
      </w:r>
      <w:r w:rsidR="00CA2403" w:rsidRPr="00EA76E6">
        <w:t>Le tribunal se moquerait de nous si nous nous prése</w:t>
      </w:r>
      <w:r w:rsidR="00CA2403" w:rsidRPr="00EA76E6">
        <w:t>n</w:t>
      </w:r>
      <w:r w:rsidR="00CA2403" w:rsidRPr="00EA76E6">
        <w:t>tions avec une telle histoire sans preuves</w:t>
      </w:r>
      <w:r w:rsidRPr="00EA76E6">
        <w:t>.</w:t>
      </w:r>
    </w:p>
    <w:p w14:paraId="08F4606E" w14:textId="77777777" w:rsidR="00C646BA" w:rsidRPr="00EA76E6" w:rsidRDefault="00C646BA" w:rsidP="00C646BA">
      <w:r w:rsidRPr="00EA76E6">
        <w:t>— </w:t>
      </w:r>
      <w:r w:rsidR="00CA2403" w:rsidRPr="00EA76E6">
        <w:t>Il y a la mort de Sir Charles</w:t>
      </w:r>
      <w:r w:rsidRPr="00EA76E6">
        <w:t>.</w:t>
      </w:r>
    </w:p>
    <w:p w14:paraId="5F25CE31" w14:textId="77777777" w:rsidR="00C646BA" w:rsidRPr="00EA76E6" w:rsidRDefault="00C646BA" w:rsidP="00C646BA">
      <w:r w:rsidRPr="00EA76E6">
        <w:t>— </w:t>
      </w:r>
      <w:r w:rsidR="00CA2403" w:rsidRPr="00EA76E6">
        <w:t>Trouvé mort sans aucune trace de violence</w:t>
      </w:r>
      <w:r w:rsidRPr="00EA76E6">
        <w:t xml:space="preserve">. </w:t>
      </w:r>
      <w:r w:rsidR="00CA2403" w:rsidRPr="00EA76E6">
        <w:t>Vou</w:t>
      </w:r>
      <w:r w:rsidR="00FF591E" w:rsidRPr="00EA76E6">
        <w:t>s</w:t>
      </w:r>
      <w:r w:rsidR="00CA2403" w:rsidRPr="00EA76E6">
        <w:t xml:space="preserve"> et moi savons qu</w:t>
      </w:r>
      <w:r w:rsidRPr="00EA76E6">
        <w:t>’</w:t>
      </w:r>
      <w:r w:rsidR="00CA2403" w:rsidRPr="00EA76E6">
        <w:t>il est mort d</w:t>
      </w:r>
      <w:r w:rsidRPr="00EA76E6">
        <w:t>’</w:t>
      </w:r>
      <w:r w:rsidR="00CA2403" w:rsidRPr="00EA76E6">
        <w:t>épouvante</w:t>
      </w:r>
      <w:r w:rsidRPr="00EA76E6">
        <w:t xml:space="preserve">, </w:t>
      </w:r>
      <w:r w:rsidR="00CA2403" w:rsidRPr="00EA76E6">
        <w:t>et nous savons aussi ce qui l</w:t>
      </w:r>
      <w:r w:rsidRPr="00EA76E6">
        <w:t>’</w:t>
      </w:r>
      <w:r w:rsidR="00CA2403" w:rsidRPr="00EA76E6">
        <w:t>a épouvanté</w:t>
      </w:r>
      <w:r w:rsidRPr="00EA76E6">
        <w:t xml:space="preserve"> ; </w:t>
      </w:r>
      <w:r w:rsidR="00CA2403" w:rsidRPr="00EA76E6">
        <w:t>mais comment transmettre cette certitude à douze jurés bornés</w:t>
      </w:r>
      <w:r w:rsidRPr="00EA76E6">
        <w:t xml:space="preserve"> ? </w:t>
      </w:r>
      <w:r w:rsidR="00CA2403" w:rsidRPr="00EA76E6">
        <w:t>Quelles traces de la présence d</w:t>
      </w:r>
      <w:r w:rsidRPr="00EA76E6">
        <w:t>’</w:t>
      </w:r>
      <w:r w:rsidR="00CA2403" w:rsidRPr="00EA76E6">
        <w:t xml:space="preserve">un </w:t>
      </w:r>
      <w:r w:rsidR="00CA2403" w:rsidRPr="00EA76E6">
        <w:lastRenderedPageBreak/>
        <w:t>chien</w:t>
      </w:r>
      <w:r w:rsidRPr="00EA76E6">
        <w:t xml:space="preserve"> ? </w:t>
      </w:r>
      <w:r w:rsidR="00CA2403" w:rsidRPr="00EA76E6">
        <w:t>Où sont les marques de ses crocs</w:t>
      </w:r>
      <w:r w:rsidRPr="00EA76E6">
        <w:t xml:space="preserve"> ? </w:t>
      </w:r>
      <w:r w:rsidR="00CA2403" w:rsidRPr="00EA76E6">
        <w:t>Bien sûr nous savons qu</w:t>
      </w:r>
      <w:r w:rsidRPr="00EA76E6">
        <w:t>’</w:t>
      </w:r>
      <w:r w:rsidR="00CA2403" w:rsidRPr="00EA76E6">
        <w:t>un chien ne mord pas un cadavre</w:t>
      </w:r>
      <w:r w:rsidRPr="00EA76E6">
        <w:t xml:space="preserve">, </w:t>
      </w:r>
      <w:r w:rsidR="00CA2403" w:rsidRPr="00EA76E6">
        <w:t>et que Sir Charles était mort avant même que l</w:t>
      </w:r>
      <w:r w:rsidRPr="00EA76E6">
        <w:t>’</w:t>
      </w:r>
      <w:r w:rsidR="00CA2403" w:rsidRPr="00EA76E6">
        <w:t>animal l</w:t>
      </w:r>
      <w:r w:rsidRPr="00EA76E6">
        <w:t>’</w:t>
      </w:r>
      <w:r w:rsidR="00CA2403" w:rsidRPr="00EA76E6">
        <w:t>eût rattrapé</w:t>
      </w:r>
      <w:r w:rsidRPr="00EA76E6">
        <w:t xml:space="preserve">. </w:t>
      </w:r>
      <w:r w:rsidR="00CA2403" w:rsidRPr="00EA76E6">
        <w:t>Mais il nous faut le prouver</w:t>
      </w:r>
      <w:r w:rsidRPr="00EA76E6">
        <w:t xml:space="preserve">, </w:t>
      </w:r>
      <w:r w:rsidR="00CA2403" w:rsidRPr="00EA76E6">
        <w:t>et nous ne sommes pas en situation de pouvoir le faire</w:t>
      </w:r>
      <w:r w:rsidRPr="00EA76E6">
        <w:t>.</w:t>
      </w:r>
    </w:p>
    <w:p w14:paraId="411889A8" w14:textId="77777777" w:rsidR="00C646BA" w:rsidRPr="00EA76E6" w:rsidRDefault="00C646BA" w:rsidP="00C646BA">
      <w:r w:rsidRPr="00EA76E6">
        <w:t>— </w:t>
      </w:r>
      <w:r w:rsidR="00CA2403" w:rsidRPr="00EA76E6">
        <w:t>Comment</w:t>
      </w:r>
      <w:r w:rsidRPr="00EA76E6">
        <w:t xml:space="preserve"> ! </w:t>
      </w:r>
      <w:r w:rsidR="00CA2403" w:rsidRPr="00EA76E6">
        <w:t>Et ce soir</w:t>
      </w:r>
      <w:r w:rsidRPr="00EA76E6">
        <w:t> ?</w:t>
      </w:r>
    </w:p>
    <w:p w14:paraId="0A797C26" w14:textId="77777777" w:rsidR="00C646BA" w:rsidRPr="00EA76E6" w:rsidRDefault="00C646BA" w:rsidP="00C646BA">
      <w:r w:rsidRPr="00EA76E6">
        <w:t>— </w:t>
      </w:r>
      <w:r w:rsidR="00CA2403" w:rsidRPr="00EA76E6">
        <w:t>Nous ne sommes guère plus avancés</w:t>
      </w:r>
      <w:r w:rsidRPr="00EA76E6">
        <w:t xml:space="preserve">. </w:t>
      </w:r>
      <w:r w:rsidR="008D2AD1" w:rsidRPr="00EA76E6">
        <w:t>À</w:t>
      </w:r>
      <w:r w:rsidR="00CA2403" w:rsidRPr="00EA76E6">
        <w:t xml:space="preserve"> nouveau il n</w:t>
      </w:r>
      <w:r w:rsidRPr="00EA76E6">
        <w:t>’</w:t>
      </w:r>
      <w:r w:rsidR="00CA2403" w:rsidRPr="00EA76E6">
        <w:t>y a aucun rapport direct entre le chien et la mort de Selden</w:t>
      </w:r>
      <w:r w:rsidRPr="00EA76E6">
        <w:t xml:space="preserve">. </w:t>
      </w:r>
      <w:r w:rsidR="00CA2403" w:rsidRPr="00EA76E6">
        <w:t>Nous n</w:t>
      </w:r>
      <w:r w:rsidRPr="00EA76E6">
        <w:t>’</w:t>
      </w:r>
      <w:r w:rsidR="00CA2403" w:rsidRPr="00EA76E6">
        <w:t>avons jamais vu le chien</w:t>
      </w:r>
      <w:r w:rsidRPr="00EA76E6">
        <w:t xml:space="preserve">. </w:t>
      </w:r>
      <w:r w:rsidR="00CA2403" w:rsidRPr="00EA76E6">
        <w:t>Nous l</w:t>
      </w:r>
      <w:r w:rsidRPr="00EA76E6">
        <w:t>’</w:t>
      </w:r>
      <w:r w:rsidR="00CA2403" w:rsidRPr="00EA76E6">
        <w:t>avons entendu</w:t>
      </w:r>
      <w:r w:rsidRPr="00EA76E6">
        <w:t xml:space="preserve">. </w:t>
      </w:r>
      <w:r w:rsidR="00CA2403" w:rsidRPr="00EA76E6">
        <w:t>Mais nous ne pouvons pas prouver qu</w:t>
      </w:r>
      <w:r w:rsidRPr="00EA76E6">
        <w:t>’</w:t>
      </w:r>
      <w:r w:rsidR="00CA2403" w:rsidRPr="00EA76E6">
        <w:t>il était sur la piste du forçat</w:t>
      </w:r>
      <w:r w:rsidRPr="00EA76E6">
        <w:t xml:space="preserve">. </w:t>
      </w:r>
      <w:r w:rsidR="00CA2403" w:rsidRPr="00EA76E6">
        <w:t>Il y a aussi une absence de motifs</w:t>
      </w:r>
      <w:r w:rsidRPr="00EA76E6">
        <w:t xml:space="preserve">… </w:t>
      </w:r>
      <w:r w:rsidR="00CA2403" w:rsidRPr="00EA76E6">
        <w:t>Non</w:t>
      </w:r>
      <w:r w:rsidRPr="00EA76E6">
        <w:t xml:space="preserve">, </w:t>
      </w:r>
      <w:r w:rsidR="00CA2403" w:rsidRPr="00EA76E6">
        <w:t>mon cher ami</w:t>
      </w:r>
      <w:r w:rsidRPr="00EA76E6">
        <w:t xml:space="preserve">, </w:t>
      </w:r>
      <w:r w:rsidR="00CA2403" w:rsidRPr="00EA76E6">
        <w:t>nous devons nous faire à l</w:t>
      </w:r>
      <w:r w:rsidRPr="00EA76E6">
        <w:t>’</w:t>
      </w:r>
      <w:r w:rsidR="00CA2403" w:rsidRPr="00EA76E6">
        <w:t>idée que nous ne disposons d</w:t>
      </w:r>
      <w:r w:rsidRPr="00EA76E6">
        <w:t>’</w:t>
      </w:r>
      <w:r w:rsidR="00CA2403" w:rsidRPr="00EA76E6">
        <w:t>aucun dossier pour l</w:t>
      </w:r>
      <w:r w:rsidRPr="00EA76E6">
        <w:t>’</w:t>
      </w:r>
      <w:r w:rsidR="00CA2403" w:rsidRPr="00EA76E6">
        <w:t>instant</w:t>
      </w:r>
      <w:r w:rsidRPr="00EA76E6">
        <w:t xml:space="preserve">, </w:t>
      </w:r>
      <w:r w:rsidR="00CA2403" w:rsidRPr="00EA76E6">
        <w:t>et que l</w:t>
      </w:r>
      <w:r w:rsidRPr="00EA76E6">
        <w:t>’</w:t>
      </w:r>
      <w:r w:rsidR="00CA2403" w:rsidRPr="00EA76E6">
        <w:t>affaire vaut néanmoins la peine que nous l</w:t>
      </w:r>
      <w:r w:rsidRPr="00EA76E6">
        <w:t>’</w:t>
      </w:r>
      <w:r w:rsidR="00CA2403" w:rsidRPr="00EA76E6">
        <w:t>établissions le plus tôt possible</w:t>
      </w:r>
      <w:r w:rsidRPr="00EA76E6">
        <w:t>.</w:t>
      </w:r>
    </w:p>
    <w:p w14:paraId="196ACC10" w14:textId="77777777" w:rsidR="00C646BA" w:rsidRPr="00EA76E6" w:rsidRDefault="00C646BA" w:rsidP="00C646BA">
      <w:r w:rsidRPr="00EA76E6">
        <w:t>— </w:t>
      </w:r>
      <w:r w:rsidR="00CA2403" w:rsidRPr="00EA76E6">
        <w:t>Et comment pensez-vous l</w:t>
      </w:r>
      <w:r w:rsidRPr="00EA76E6">
        <w:t>’</w:t>
      </w:r>
      <w:r w:rsidR="00CA2403" w:rsidRPr="00EA76E6">
        <w:t>établir</w:t>
      </w:r>
      <w:r w:rsidRPr="00EA76E6">
        <w:t> ?</w:t>
      </w:r>
    </w:p>
    <w:p w14:paraId="547DF29C" w14:textId="015F7853" w:rsidR="00C646BA" w:rsidRPr="00EA76E6" w:rsidRDefault="00C646BA" w:rsidP="00C646BA">
      <w:r w:rsidRPr="00EA76E6">
        <w:t>— </w:t>
      </w:r>
      <w:r w:rsidR="00CA2403" w:rsidRPr="00EA76E6">
        <w:t>J</w:t>
      </w:r>
      <w:r w:rsidRPr="00EA76E6">
        <w:t>’</w:t>
      </w:r>
      <w:r w:rsidR="00CA2403" w:rsidRPr="00EA76E6">
        <w:t xml:space="preserve">espère grandement en </w:t>
      </w:r>
      <w:r w:rsidRPr="00EA76E6">
        <w:t>M</w:t>
      </w:r>
      <w:r w:rsidRPr="00EA76E6">
        <w:rPr>
          <w:vertAlign w:val="superscript"/>
        </w:rPr>
        <w:t>me</w:t>
      </w:r>
      <w:r w:rsidRPr="00EA76E6">
        <w:t> </w:t>
      </w:r>
      <w:r w:rsidR="00CA2403" w:rsidRPr="00EA76E6">
        <w:t>Laura Lyons</w:t>
      </w:r>
      <w:r w:rsidRPr="00EA76E6">
        <w:t xml:space="preserve"> : </w:t>
      </w:r>
      <w:r w:rsidR="00CA2403" w:rsidRPr="00EA76E6">
        <w:t>quand elle saura exactement la situation conjugale de Stapleton</w:t>
      </w:r>
      <w:r w:rsidRPr="00EA76E6">
        <w:t xml:space="preserve">, </w:t>
      </w:r>
      <w:r w:rsidR="00CA2403" w:rsidRPr="00EA76E6">
        <w:t>elle nous aidera sans doute</w:t>
      </w:r>
      <w:r w:rsidRPr="00EA76E6">
        <w:t xml:space="preserve">. </w:t>
      </w:r>
      <w:r w:rsidR="00CA2403" w:rsidRPr="00EA76E6">
        <w:t>Et j</w:t>
      </w:r>
      <w:r w:rsidRPr="00EA76E6">
        <w:t>’</w:t>
      </w:r>
      <w:r w:rsidR="00CA2403" w:rsidRPr="00EA76E6">
        <w:t>ai mon propre plan</w:t>
      </w:r>
      <w:r w:rsidRPr="00EA76E6">
        <w:t xml:space="preserve">. </w:t>
      </w:r>
      <w:r w:rsidR="00CA2403" w:rsidRPr="00EA76E6">
        <w:t>Nous agirons d</w:t>
      </w:r>
      <w:r w:rsidR="00CA2403" w:rsidRPr="00EA76E6">
        <w:t>e</w:t>
      </w:r>
      <w:r w:rsidR="00CA2403" w:rsidRPr="00EA76E6">
        <w:t>main</w:t>
      </w:r>
      <w:r w:rsidRPr="00EA76E6">
        <w:t xml:space="preserve">. </w:t>
      </w:r>
      <w:r w:rsidR="00CA2403" w:rsidRPr="00EA76E6">
        <w:t>J</w:t>
      </w:r>
      <w:r w:rsidRPr="00EA76E6">
        <w:t>’</w:t>
      </w:r>
      <w:r w:rsidR="00CA2403" w:rsidRPr="00EA76E6">
        <w:t>espère qu</w:t>
      </w:r>
      <w:r w:rsidRPr="00EA76E6">
        <w:t>’</w:t>
      </w:r>
      <w:r w:rsidR="00CA2403" w:rsidRPr="00EA76E6">
        <w:t>avant la fin du jour le succès s</w:t>
      </w:r>
      <w:r w:rsidR="0008687F" w:rsidRPr="00EA76E6">
        <w:t>au</w:t>
      </w:r>
      <w:r w:rsidR="00CA2403" w:rsidRPr="00EA76E6">
        <w:t>ra couronné nos efforts</w:t>
      </w:r>
      <w:r w:rsidRPr="00EA76E6">
        <w:t>. »</w:t>
      </w:r>
    </w:p>
    <w:p w14:paraId="32A2BCCF" w14:textId="77777777" w:rsidR="00C646BA" w:rsidRPr="00EA76E6" w:rsidRDefault="00CA2403" w:rsidP="00C646BA">
      <w:r w:rsidRPr="00EA76E6">
        <w:t>Je ne pus rien lui tirer d</w:t>
      </w:r>
      <w:r w:rsidR="00C646BA" w:rsidRPr="00EA76E6">
        <w:t>’</w:t>
      </w:r>
      <w:r w:rsidRPr="00EA76E6">
        <w:t>autre</w:t>
      </w:r>
      <w:r w:rsidR="00C646BA" w:rsidRPr="00EA76E6">
        <w:t xml:space="preserve"> ; </w:t>
      </w:r>
      <w:r w:rsidRPr="00EA76E6">
        <w:t>perdu dans ses pensées il marcha sans mot dire jusqu</w:t>
      </w:r>
      <w:r w:rsidR="00C646BA" w:rsidRPr="00EA76E6">
        <w:t>’</w:t>
      </w:r>
      <w:r w:rsidRPr="00EA76E6">
        <w:t>aux grilles de Baskerville Hall</w:t>
      </w:r>
      <w:r w:rsidR="00C646BA" w:rsidRPr="00EA76E6">
        <w:t>.</w:t>
      </w:r>
    </w:p>
    <w:p w14:paraId="26A17C34" w14:textId="77777777" w:rsidR="00C646BA" w:rsidRPr="00EA76E6" w:rsidRDefault="00C646BA" w:rsidP="00C646BA">
      <w:r w:rsidRPr="00EA76E6">
        <w:t>« </w:t>
      </w:r>
      <w:r w:rsidR="00CA2403" w:rsidRPr="00EA76E6">
        <w:t>Vous rentrez avec moi</w:t>
      </w:r>
      <w:r w:rsidRPr="00EA76E6">
        <w:t> ?</w:t>
      </w:r>
    </w:p>
    <w:p w14:paraId="12991025" w14:textId="77777777" w:rsidR="00C646BA" w:rsidRPr="00EA76E6" w:rsidRDefault="00C646BA" w:rsidP="00C646BA">
      <w:r w:rsidRPr="00EA76E6">
        <w:t>— </w:t>
      </w:r>
      <w:r w:rsidR="00CA2403" w:rsidRPr="00EA76E6">
        <w:t>Oui</w:t>
      </w:r>
      <w:r w:rsidRPr="00EA76E6">
        <w:t xml:space="preserve">. </w:t>
      </w:r>
      <w:r w:rsidR="00CA2403" w:rsidRPr="00EA76E6">
        <w:t>Je ne vois aucune raison de dissimuler plus lon</w:t>
      </w:r>
      <w:r w:rsidR="00CA2403" w:rsidRPr="00EA76E6">
        <w:t>g</w:t>
      </w:r>
      <w:r w:rsidR="00CA2403" w:rsidRPr="00EA76E6">
        <w:t>temps ma présence</w:t>
      </w:r>
      <w:r w:rsidRPr="00EA76E6">
        <w:t xml:space="preserve">. </w:t>
      </w:r>
      <w:r w:rsidR="00CA2403" w:rsidRPr="00EA76E6">
        <w:t>Mais un dernier mot</w:t>
      </w:r>
      <w:r w:rsidRPr="00EA76E6">
        <w:t xml:space="preserve">, </w:t>
      </w:r>
      <w:r w:rsidR="00CA2403" w:rsidRPr="00EA76E6">
        <w:t>Watson</w:t>
      </w:r>
      <w:r w:rsidRPr="00EA76E6">
        <w:t xml:space="preserve">. </w:t>
      </w:r>
      <w:r w:rsidR="00CA2403" w:rsidRPr="00EA76E6">
        <w:t>Ne parlez pas du chien à Sir Henry</w:t>
      </w:r>
      <w:r w:rsidRPr="00EA76E6">
        <w:t xml:space="preserve">. </w:t>
      </w:r>
      <w:r w:rsidR="00CA2403" w:rsidRPr="00EA76E6">
        <w:t>Contons-lui la mort de Selden en nous inspirant de l</w:t>
      </w:r>
      <w:r w:rsidRPr="00EA76E6">
        <w:t>’</w:t>
      </w:r>
      <w:r w:rsidR="00CA2403" w:rsidRPr="00EA76E6">
        <w:t>affabulation de Stapleton</w:t>
      </w:r>
      <w:r w:rsidRPr="00EA76E6">
        <w:t xml:space="preserve">. </w:t>
      </w:r>
      <w:r w:rsidR="00CA2403" w:rsidRPr="00EA76E6">
        <w:t>Il sera en meilleur équ</w:t>
      </w:r>
      <w:r w:rsidR="00CA2403" w:rsidRPr="00EA76E6">
        <w:t>i</w:t>
      </w:r>
      <w:r w:rsidR="00CA2403" w:rsidRPr="00EA76E6">
        <w:t>libre nerveux pour affronter l</w:t>
      </w:r>
      <w:r w:rsidRPr="00EA76E6">
        <w:t>’</w:t>
      </w:r>
      <w:r w:rsidR="00CA2403" w:rsidRPr="00EA76E6">
        <w:t>épreuve qu</w:t>
      </w:r>
      <w:r w:rsidRPr="00EA76E6">
        <w:t>’</w:t>
      </w:r>
      <w:r w:rsidR="00CA2403" w:rsidRPr="00EA76E6">
        <w:t xml:space="preserve">il devra </w:t>
      </w:r>
      <w:r w:rsidR="00CA2403" w:rsidRPr="00EA76E6">
        <w:lastRenderedPageBreak/>
        <w:t>subir demain</w:t>
      </w:r>
      <w:r w:rsidRPr="00EA76E6">
        <w:t xml:space="preserve">, </w:t>
      </w:r>
      <w:r w:rsidR="00CA2403" w:rsidRPr="00EA76E6">
        <w:t>puisqu</w:t>
      </w:r>
      <w:r w:rsidRPr="00EA76E6">
        <w:t>’</w:t>
      </w:r>
      <w:r w:rsidR="00CA2403" w:rsidRPr="00EA76E6">
        <w:t>il est invité</w:t>
      </w:r>
      <w:r w:rsidRPr="00EA76E6">
        <w:t xml:space="preserve">, </w:t>
      </w:r>
      <w:r w:rsidR="00CA2403" w:rsidRPr="00EA76E6">
        <w:t>si je me souviens bien de votre rapport</w:t>
      </w:r>
      <w:r w:rsidRPr="00EA76E6">
        <w:t xml:space="preserve">, </w:t>
      </w:r>
      <w:r w:rsidR="00CA2403" w:rsidRPr="00EA76E6">
        <w:t>à dîner chez des gens</w:t>
      </w:r>
      <w:r w:rsidRPr="00EA76E6">
        <w:t>.</w:t>
      </w:r>
    </w:p>
    <w:p w14:paraId="317519DF" w14:textId="77777777" w:rsidR="00C646BA" w:rsidRPr="00EA76E6" w:rsidRDefault="00C646BA" w:rsidP="00C646BA">
      <w:r w:rsidRPr="00EA76E6">
        <w:t>— </w:t>
      </w:r>
      <w:r w:rsidR="00CA2403" w:rsidRPr="00EA76E6">
        <w:t>Je suis invité aussi</w:t>
      </w:r>
      <w:r w:rsidRPr="00EA76E6">
        <w:t>.</w:t>
      </w:r>
    </w:p>
    <w:p w14:paraId="3CD23F89" w14:textId="150D11EB" w:rsidR="00CA2403" w:rsidRPr="00EA76E6" w:rsidRDefault="00C646BA">
      <w:r w:rsidRPr="00EA76E6">
        <w:t>— </w:t>
      </w:r>
      <w:r w:rsidR="00CA2403" w:rsidRPr="00EA76E6">
        <w:t>Alors vous vous ferez excuser</w:t>
      </w:r>
      <w:r w:rsidRPr="00EA76E6">
        <w:t xml:space="preserve"> : </w:t>
      </w:r>
      <w:r w:rsidR="00CA2403" w:rsidRPr="00EA76E6">
        <w:t>il ira seul</w:t>
      </w:r>
      <w:r w:rsidRPr="00EA76E6">
        <w:t xml:space="preserve">. </w:t>
      </w:r>
      <w:r w:rsidR="00CA2403" w:rsidRPr="00EA76E6">
        <w:t>Cela ne souffr</w:t>
      </w:r>
      <w:r w:rsidR="00CA2403" w:rsidRPr="00EA76E6">
        <w:t>i</w:t>
      </w:r>
      <w:r w:rsidR="00CA2403" w:rsidRPr="00EA76E6">
        <w:t>ra pas de difficultés</w:t>
      </w:r>
      <w:r w:rsidRPr="00EA76E6">
        <w:t xml:space="preserve">. </w:t>
      </w:r>
      <w:r w:rsidR="00CA2403" w:rsidRPr="00EA76E6">
        <w:t>Et maintenant</w:t>
      </w:r>
      <w:r w:rsidRPr="00EA76E6">
        <w:t xml:space="preserve">, </w:t>
      </w:r>
      <w:r w:rsidR="00CA2403" w:rsidRPr="00EA76E6">
        <w:t>si nous arrivons trop tard pour le dîner</w:t>
      </w:r>
      <w:r w:rsidRPr="00EA76E6">
        <w:t xml:space="preserve">, </w:t>
      </w:r>
      <w:r w:rsidR="00CA2403" w:rsidRPr="00EA76E6">
        <w:t>j</w:t>
      </w:r>
      <w:r w:rsidRPr="00EA76E6">
        <w:t>’</w:t>
      </w:r>
      <w:r w:rsidR="00CA2403" w:rsidRPr="00EA76E6">
        <w:t>espère qu</w:t>
      </w:r>
      <w:r w:rsidRPr="00EA76E6">
        <w:t>’</w:t>
      </w:r>
      <w:r w:rsidR="00CA2403" w:rsidRPr="00EA76E6">
        <w:t>un souper nous attend</w:t>
      </w:r>
      <w:r w:rsidRPr="00EA76E6">
        <w:t>. »</w:t>
      </w:r>
    </w:p>
    <w:p w14:paraId="68DC38C5" w14:textId="77777777" w:rsidR="003A2C8A" w:rsidRPr="00EA76E6" w:rsidRDefault="00CA2403" w:rsidP="00C646BA">
      <w:pPr>
        <w:pStyle w:val="Titre1"/>
      </w:pPr>
      <w:bookmarkStart w:id="24" w:name="_Toc51608185"/>
      <w:bookmarkStart w:id="25" w:name="_Toc203664750"/>
      <w:r w:rsidRPr="00EA76E6">
        <w:lastRenderedPageBreak/>
        <w:t>CHAPITRE XIII</w:t>
      </w:r>
      <w:r w:rsidRPr="00EA76E6">
        <w:br/>
        <w:t>LE FILET SE RESSERRE</w:t>
      </w:r>
      <w:bookmarkEnd w:id="24"/>
      <w:bookmarkEnd w:id="25"/>
      <w:r w:rsidR="003A2C8A" w:rsidRPr="00EA76E6">
        <w:br/>
      </w:r>
    </w:p>
    <w:p w14:paraId="46B3A64D" w14:textId="25824927" w:rsidR="00C646BA" w:rsidRPr="00EA76E6" w:rsidRDefault="00CA2403" w:rsidP="00C646BA">
      <w:r w:rsidRPr="00EA76E6">
        <w:t>Sir Henry témoigna plus de joie que de surprise en voyant Sherlock Holmes</w:t>
      </w:r>
      <w:r w:rsidR="00C646BA" w:rsidRPr="00EA76E6">
        <w:t xml:space="preserve">, </w:t>
      </w:r>
      <w:r w:rsidRPr="00EA76E6">
        <w:t>car depuis quelques jours il pensait que les récents incidents le décideraient à quitter Londres pour venir ici</w:t>
      </w:r>
      <w:r w:rsidR="00C646BA" w:rsidRPr="00EA76E6">
        <w:t xml:space="preserve">. </w:t>
      </w:r>
      <w:r w:rsidRPr="00EA76E6">
        <w:t>Il haussa néanmoins les sourcils quand il aperçut que mon ami n</w:t>
      </w:r>
      <w:r w:rsidR="00C646BA" w:rsidRPr="00EA76E6">
        <w:t>’</w:t>
      </w:r>
      <w:r w:rsidRPr="00EA76E6">
        <w:t>avait pas de bagages et ne lui fournissait aucune explic</w:t>
      </w:r>
      <w:r w:rsidRPr="00EA76E6">
        <w:t>a</w:t>
      </w:r>
      <w:r w:rsidRPr="00EA76E6">
        <w:t>tion sur leur absence</w:t>
      </w:r>
      <w:r w:rsidR="00C646BA" w:rsidRPr="00EA76E6">
        <w:t xml:space="preserve">. </w:t>
      </w:r>
      <w:r w:rsidRPr="00EA76E6">
        <w:t>Quand nous fûmes seuls avec lui</w:t>
      </w:r>
      <w:r w:rsidR="00C646BA" w:rsidRPr="00EA76E6">
        <w:t xml:space="preserve">, </w:t>
      </w:r>
      <w:r w:rsidRPr="00EA76E6">
        <w:t>nous satisfîmes sa curiosité jusqu</w:t>
      </w:r>
      <w:r w:rsidR="00C646BA" w:rsidRPr="00EA76E6">
        <w:t>’</w:t>
      </w:r>
      <w:r w:rsidRPr="00EA76E6">
        <w:t>à la limite dont nous étions conv</w:t>
      </w:r>
      <w:r w:rsidRPr="00EA76E6">
        <w:t>e</w:t>
      </w:r>
      <w:r w:rsidRPr="00EA76E6">
        <w:t>nus</w:t>
      </w:r>
      <w:r w:rsidR="00C646BA" w:rsidRPr="00EA76E6">
        <w:t xml:space="preserve">. </w:t>
      </w:r>
      <w:r w:rsidRPr="00EA76E6">
        <w:t>Mais je dus d</w:t>
      </w:r>
      <w:r w:rsidR="00C646BA" w:rsidRPr="00EA76E6">
        <w:t>’</w:t>
      </w:r>
      <w:r w:rsidRPr="00EA76E6">
        <w:t>abord accomplir la pénible mission d</w:t>
      </w:r>
      <w:r w:rsidR="00C646BA" w:rsidRPr="00EA76E6">
        <w:t>’</w:t>
      </w:r>
      <w:r w:rsidRPr="00EA76E6">
        <w:t>apporter la nouvelle de la mort de Selden à Barrymore et à sa femme</w:t>
      </w:r>
      <w:r w:rsidR="00C646BA" w:rsidRPr="00EA76E6">
        <w:t xml:space="preserve">. </w:t>
      </w:r>
      <w:r w:rsidRPr="00EA76E6">
        <w:t>Le maître d</w:t>
      </w:r>
      <w:r w:rsidR="00C646BA" w:rsidRPr="00EA76E6">
        <w:t>’</w:t>
      </w:r>
      <w:r w:rsidRPr="00EA76E6">
        <w:t>hôtel en éprouva peut-être du soulagement</w:t>
      </w:r>
      <w:r w:rsidR="00C646BA" w:rsidRPr="00EA76E6">
        <w:t xml:space="preserve">, </w:t>
      </w:r>
      <w:r w:rsidRPr="00EA76E6">
        <w:t xml:space="preserve">mais </w:t>
      </w:r>
      <w:r w:rsidR="00C646BA" w:rsidRPr="00EA76E6">
        <w:t>M</w:t>
      </w:r>
      <w:r w:rsidR="00C646BA" w:rsidRPr="00EA76E6">
        <w:rPr>
          <w:vertAlign w:val="superscript"/>
        </w:rPr>
        <w:t>me</w:t>
      </w:r>
      <w:r w:rsidR="00C646BA" w:rsidRPr="00EA76E6">
        <w:t> </w:t>
      </w:r>
      <w:r w:rsidRPr="00EA76E6">
        <w:t>Barrymore sanglota dans son tablier</w:t>
      </w:r>
      <w:r w:rsidR="00C646BA" w:rsidRPr="00EA76E6">
        <w:t xml:space="preserve">. </w:t>
      </w:r>
      <w:r w:rsidRPr="00EA76E6">
        <w:t>Pour le monde entier il était un homme de violence</w:t>
      </w:r>
      <w:r w:rsidR="00C646BA" w:rsidRPr="00EA76E6">
        <w:t xml:space="preserve">, </w:t>
      </w:r>
      <w:r w:rsidRPr="00EA76E6">
        <w:t>mi-démon</w:t>
      </w:r>
      <w:r w:rsidR="00C646BA" w:rsidRPr="00EA76E6">
        <w:t xml:space="preserve">, </w:t>
      </w:r>
      <w:r w:rsidRPr="00EA76E6">
        <w:t>mi-animal</w:t>
      </w:r>
      <w:r w:rsidR="00C646BA" w:rsidRPr="00EA76E6">
        <w:t xml:space="preserve"> ; </w:t>
      </w:r>
      <w:r w:rsidRPr="00EA76E6">
        <w:t>pour elle</w:t>
      </w:r>
      <w:r w:rsidR="00C646BA" w:rsidRPr="00EA76E6">
        <w:t xml:space="preserve">, </w:t>
      </w:r>
      <w:r w:rsidRPr="00EA76E6">
        <w:t>il était resté le petit garçon de sa propre enfance</w:t>
      </w:r>
      <w:r w:rsidR="00C646BA" w:rsidRPr="00EA76E6">
        <w:t xml:space="preserve">, </w:t>
      </w:r>
      <w:r w:rsidRPr="00EA76E6">
        <w:t>l</w:t>
      </w:r>
      <w:r w:rsidR="00C646BA" w:rsidRPr="00EA76E6">
        <w:t>’</w:t>
      </w:r>
      <w:r w:rsidRPr="00EA76E6">
        <w:t>enfant qu</w:t>
      </w:r>
      <w:r w:rsidR="00C646BA" w:rsidRPr="00EA76E6">
        <w:t>’</w:t>
      </w:r>
      <w:r w:rsidRPr="00EA76E6">
        <w:t>elle avait tenu par la main</w:t>
      </w:r>
      <w:r w:rsidR="00C646BA" w:rsidRPr="00EA76E6">
        <w:t xml:space="preserve">. </w:t>
      </w:r>
      <w:r w:rsidRPr="00EA76E6">
        <w:t>Bien mauvais</w:t>
      </w:r>
      <w:r w:rsidR="00C646BA" w:rsidRPr="00EA76E6">
        <w:t xml:space="preserve">, </w:t>
      </w:r>
      <w:r w:rsidRPr="00EA76E6">
        <w:t>l</w:t>
      </w:r>
      <w:r w:rsidR="00C646BA" w:rsidRPr="00EA76E6">
        <w:t>’</w:t>
      </w:r>
      <w:r w:rsidRPr="00EA76E6">
        <w:t>homme qu</w:t>
      </w:r>
      <w:r w:rsidR="00C646BA" w:rsidRPr="00EA76E6">
        <w:t>’</w:t>
      </w:r>
      <w:r w:rsidRPr="00EA76E6">
        <w:t>une femme ne pleurerait point</w:t>
      </w:r>
      <w:r w:rsidR="00C646BA" w:rsidRPr="00EA76E6">
        <w:t> !</w:t>
      </w:r>
    </w:p>
    <w:p w14:paraId="101BCCD3" w14:textId="22E83EE2" w:rsidR="00C646BA" w:rsidRPr="00EA76E6" w:rsidRDefault="00C646BA" w:rsidP="00C646BA">
      <w:r w:rsidRPr="00EA76E6">
        <w:t>« </w:t>
      </w:r>
      <w:r w:rsidR="00CA2403" w:rsidRPr="00EA76E6">
        <w:t>Depuis que Watson s</w:t>
      </w:r>
      <w:r w:rsidRPr="00EA76E6">
        <w:t>’</w:t>
      </w:r>
      <w:r w:rsidR="00CA2403" w:rsidRPr="00EA76E6">
        <w:t>en est allé ce matin</w:t>
      </w:r>
      <w:r w:rsidRPr="00EA76E6">
        <w:t xml:space="preserve">, </w:t>
      </w:r>
      <w:r w:rsidR="00CA2403" w:rsidRPr="00EA76E6">
        <w:t>j</w:t>
      </w:r>
      <w:r w:rsidRPr="00EA76E6">
        <w:t>’</w:t>
      </w:r>
      <w:r w:rsidR="00CA2403" w:rsidRPr="00EA76E6">
        <w:t>ai broyé du noir toute la journée sans sortir de chez moi</w:t>
      </w:r>
      <w:r w:rsidRPr="00EA76E6">
        <w:t xml:space="preserve">, </w:t>
      </w:r>
      <w:r w:rsidR="00CA2403" w:rsidRPr="00EA76E6">
        <w:t xml:space="preserve">nous dit le </w:t>
      </w:r>
      <w:r w:rsidR="005E5AD1" w:rsidRPr="00EA76E6">
        <w:t>baronnet</w:t>
      </w:r>
      <w:r w:rsidRPr="00EA76E6">
        <w:t xml:space="preserve">. </w:t>
      </w:r>
      <w:r w:rsidR="00CA2403" w:rsidRPr="00EA76E6">
        <w:t>J</w:t>
      </w:r>
      <w:r w:rsidRPr="00EA76E6">
        <w:t>’</w:t>
      </w:r>
      <w:r w:rsidR="00CA2403" w:rsidRPr="00EA76E6">
        <w:t>espère que vous serez content puisque j</w:t>
      </w:r>
      <w:r w:rsidRPr="00EA76E6">
        <w:t>’</w:t>
      </w:r>
      <w:r w:rsidR="00CA2403" w:rsidRPr="00EA76E6">
        <w:t>ai tenu ma pr</w:t>
      </w:r>
      <w:r w:rsidR="00CA2403" w:rsidRPr="00EA76E6">
        <w:t>o</w:t>
      </w:r>
      <w:r w:rsidR="00CA2403" w:rsidRPr="00EA76E6">
        <w:t>messe</w:t>
      </w:r>
      <w:r w:rsidRPr="00EA76E6">
        <w:t xml:space="preserve">. </w:t>
      </w:r>
      <w:r w:rsidR="00CA2403" w:rsidRPr="00EA76E6">
        <w:t>Si je n</w:t>
      </w:r>
      <w:r w:rsidRPr="00EA76E6">
        <w:t>’</w:t>
      </w:r>
      <w:r w:rsidR="00CA2403" w:rsidRPr="00EA76E6">
        <w:t>avais pas juré de ne pas me promener seul</w:t>
      </w:r>
      <w:r w:rsidRPr="00EA76E6">
        <w:t xml:space="preserve">, </w:t>
      </w:r>
      <w:r w:rsidR="00CA2403" w:rsidRPr="00EA76E6">
        <w:t>j</w:t>
      </w:r>
      <w:r w:rsidRPr="00EA76E6">
        <w:t>’</w:t>
      </w:r>
      <w:r w:rsidR="00CA2403" w:rsidRPr="00EA76E6">
        <w:t>aurais pu profiter d</w:t>
      </w:r>
      <w:r w:rsidRPr="00EA76E6">
        <w:t>’</w:t>
      </w:r>
      <w:r w:rsidR="00CA2403" w:rsidRPr="00EA76E6">
        <w:t>une excellente soirée</w:t>
      </w:r>
      <w:r w:rsidRPr="00EA76E6">
        <w:t xml:space="preserve">, </w:t>
      </w:r>
      <w:r w:rsidR="00CA2403" w:rsidRPr="00EA76E6">
        <w:t>car j</w:t>
      </w:r>
      <w:r w:rsidRPr="00EA76E6">
        <w:t>’</w:t>
      </w:r>
      <w:r w:rsidR="00CA2403" w:rsidRPr="00EA76E6">
        <w:t>avais reçu un message de Stapleton me conviant à monter jusque chez lui</w:t>
      </w:r>
      <w:r w:rsidRPr="00EA76E6">
        <w:t>.</w:t>
      </w:r>
    </w:p>
    <w:p w14:paraId="4757983F" w14:textId="74FFB04F" w:rsidR="00C646BA" w:rsidRPr="00EA76E6" w:rsidRDefault="00C646BA" w:rsidP="00C646BA">
      <w:r w:rsidRPr="00EA76E6">
        <w:t>— </w:t>
      </w:r>
      <w:r w:rsidR="00CA2403" w:rsidRPr="00EA76E6">
        <w:t>Je ne doute pas que votre soirée n</w:t>
      </w:r>
      <w:r w:rsidRPr="00EA76E6">
        <w:t>’</w:t>
      </w:r>
      <w:r w:rsidR="00CA2403" w:rsidRPr="00EA76E6">
        <w:t>eût été fort agréable</w:t>
      </w:r>
      <w:r w:rsidRPr="00EA76E6">
        <w:t xml:space="preserve">, </w:t>
      </w:r>
      <w:r w:rsidR="00CA2403" w:rsidRPr="00EA76E6">
        <w:t>répondit sèchement Holmes</w:t>
      </w:r>
      <w:r w:rsidRPr="00EA76E6">
        <w:t xml:space="preserve">. </w:t>
      </w:r>
      <w:r w:rsidR="008D2AD1" w:rsidRPr="00EA76E6">
        <w:t>À</w:t>
      </w:r>
      <w:r w:rsidR="00CA2403" w:rsidRPr="00EA76E6">
        <w:t xml:space="preserve"> propos</w:t>
      </w:r>
      <w:r w:rsidRPr="00EA76E6">
        <w:t xml:space="preserve">, </w:t>
      </w:r>
      <w:r w:rsidR="00CA2403" w:rsidRPr="00EA76E6">
        <w:t>vous rendez-vous compte que nous nous sommes lamentés sur votre cadavre</w:t>
      </w:r>
      <w:r w:rsidRPr="00EA76E6">
        <w:t xml:space="preserve"> ? </w:t>
      </w:r>
      <w:r w:rsidR="00CA2403" w:rsidRPr="00EA76E6">
        <w:t>Nous avions cru que vous vous étiez rompu le cou</w:t>
      </w:r>
      <w:r w:rsidRPr="00EA76E6">
        <w:t>. »</w:t>
      </w:r>
    </w:p>
    <w:p w14:paraId="6E95B059" w14:textId="77777777" w:rsidR="00C646BA" w:rsidRPr="00EA76E6" w:rsidRDefault="00CA2403" w:rsidP="00C646BA">
      <w:r w:rsidRPr="00EA76E6">
        <w:lastRenderedPageBreak/>
        <w:t>Sir Henry ouvrit de grands yeux</w:t>
      </w:r>
      <w:r w:rsidR="00C646BA" w:rsidRPr="00EA76E6">
        <w:t>.</w:t>
      </w:r>
    </w:p>
    <w:p w14:paraId="7EA3B8EA" w14:textId="77777777" w:rsidR="00C646BA" w:rsidRPr="00EA76E6" w:rsidRDefault="00C646BA" w:rsidP="00C646BA">
      <w:r w:rsidRPr="00EA76E6">
        <w:t>« </w:t>
      </w:r>
      <w:r w:rsidR="00CA2403" w:rsidRPr="00EA76E6">
        <w:t>Comment cela</w:t>
      </w:r>
      <w:r w:rsidRPr="00EA76E6">
        <w:t> ?</w:t>
      </w:r>
    </w:p>
    <w:p w14:paraId="34A540A8" w14:textId="77777777" w:rsidR="00C646BA" w:rsidRPr="00EA76E6" w:rsidRDefault="00C646BA" w:rsidP="00C646BA">
      <w:r w:rsidRPr="00EA76E6">
        <w:t>— </w:t>
      </w:r>
      <w:r w:rsidR="00CA2403" w:rsidRPr="00EA76E6">
        <w:t>Le pauvre diable portait un costume à vous</w:t>
      </w:r>
      <w:r w:rsidRPr="00EA76E6">
        <w:t xml:space="preserve">. </w:t>
      </w:r>
      <w:r w:rsidR="00CA2403" w:rsidRPr="00EA76E6">
        <w:t>Je crains que votre domestique</w:t>
      </w:r>
      <w:r w:rsidRPr="00EA76E6">
        <w:t xml:space="preserve">, </w:t>
      </w:r>
      <w:r w:rsidR="00CA2403" w:rsidRPr="00EA76E6">
        <w:t>qui le lui a remis</w:t>
      </w:r>
      <w:r w:rsidRPr="00EA76E6">
        <w:t xml:space="preserve">, </w:t>
      </w:r>
      <w:r w:rsidR="00CA2403" w:rsidRPr="00EA76E6">
        <w:t>n</w:t>
      </w:r>
      <w:r w:rsidRPr="00EA76E6">
        <w:t>’</w:t>
      </w:r>
      <w:r w:rsidR="00CA2403" w:rsidRPr="00EA76E6">
        <w:t>ait des problèmes avec la police</w:t>
      </w:r>
      <w:r w:rsidRPr="00EA76E6">
        <w:t>.</w:t>
      </w:r>
    </w:p>
    <w:p w14:paraId="31A2990A" w14:textId="77777777" w:rsidR="00C646BA" w:rsidRPr="00EA76E6" w:rsidRDefault="00C646BA" w:rsidP="00C646BA">
      <w:r w:rsidRPr="00EA76E6">
        <w:t>— </w:t>
      </w:r>
      <w:r w:rsidR="00CA2403" w:rsidRPr="00EA76E6">
        <w:t>C</w:t>
      </w:r>
      <w:r w:rsidRPr="00EA76E6">
        <w:t>’</w:t>
      </w:r>
      <w:r w:rsidR="00CA2403" w:rsidRPr="00EA76E6">
        <w:t>est peu probable</w:t>
      </w:r>
      <w:r w:rsidRPr="00EA76E6">
        <w:t xml:space="preserve">. </w:t>
      </w:r>
      <w:r w:rsidR="00CA2403" w:rsidRPr="00EA76E6">
        <w:t>Je crois me rappeler qu</w:t>
      </w:r>
      <w:r w:rsidRPr="00EA76E6">
        <w:t>’</w:t>
      </w:r>
      <w:r w:rsidR="00CA2403" w:rsidRPr="00EA76E6">
        <w:t>il ne portait aucune marque</w:t>
      </w:r>
      <w:r w:rsidRPr="00EA76E6">
        <w:t>.</w:t>
      </w:r>
    </w:p>
    <w:p w14:paraId="3AA90F73" w14:textId="77777777" w:rsidR="00C646BA" w:rsidRPr="00EA76E6" w:rsidRDefault="00C646BA" w:rsidP="00C646BA">
      <w:r w:rsidRPr="00EA76E6">
        <w:t>— </w:t>
      </w:r>
      <w:r w:rsidR="00CA2403" w:rsidRPr="00EA76E6">
        <w:t>Il a de la chance</w:t>
      </w:r>
      <w:r w:rsidRPr="00EA76E6">
        <w:t xml:space="preserve"> ! </w:t>
      </w:r>
      <w:r w:rsidR="00CA2403" w:rsidRPr="00EA76E6">
        <w:t>En fait</w:t>
      </w:r>
      <w:r w:rsidRPr="00EA76E6">
        <w:t xml:space="preserve">, </w:t>
      </w:r>
      <w:r w:rsidR="00CA2403" w:rsidRPr="00EA76E6">
        <w:t>tous vous avez de la chance</w:t>
      </w:r>
      <w:r w:rsidRPr="00EA76E6">
        <w:t xml:space="preserve">, </w:t>
      </w:r>
      <w:r w:rsidR="00CA2403" w:rsidRPr="00EA76E6">
        <w:t>car vous avez choisi le mauvais côté de la loi en cette affaire</w:t>
      </w:r>
      <w:r w:rsidRPr="00EA76E6">
        <w:t xml:space="preserve">. </w:t>
      </w:r>
      <w:r w:rsidR="00CA2403" w:rsidRPr="00EA76E6">
        <w:t>Je ne suis pas sûr qu</w:t>
      </w:r>
      <w:r w:rsidRPr="00EA76E6">
        <w:t>’</w:t>
      </w:r>
      <w:r w:rsidR="00CA2403" w:rsidRPr="00EA76E6">
        <w:t>en ma qualité de détective consciencieux</w:t>
      </w:r>
      <w:r w:rsidRPr="00EA76E6">
        <w:t xml:space="preserve">, </w:t>
      </w:r>
      <w:r w:rsidR="00CA2403" w:rsidRPr="00EA76E6">
        <w:t>mon premier devoir ne soit pas d</w:t>
      </w:r>
      <w:r w:rsidRPr="00EA76E6">
        <w:t>’</w:t>
      </w:r>
      <w:r w:rsidR="00CA2403" w:rsidRPr="00EA76E6">
        <w:t>arrêter toute la maisonnée</w:t>
      </w:r>
      <w:r w:rsidRPr="00EA76E6">
        <w:t xml:space="preserve">. </w:t>
      </w:r>
      <w:r w:rsidR="00CA2403" w:rsidRPr="00EA76E6">
        <w:t>Les rapports de Watson sont des documents suffisants pour vous incriminer</w:t>
      </w:r>
      <w:r w:rsidRPr="00EA76E6">
        <w:t>.</w:t>
      </w:r>
    </w:p>
    <w:p w14:paraId="7AFA52D6" w14:textId="09ABC126" w:rsidR="00C646BA" w:rsidRPr="00EA76E6" w:rsidRDefault="00C646BA" w:rsidP="00C646BA">
      <w:r w:rsidRPr="00EA76E6">
        <w:t>— </w:t>
      </w:r>
      <w:r w:rsidR="00CA2403" w:rsidRPr="00EA76E6">
        <w:t>Mais au sujet de l</w:t>
      </w:r>
      <w:r w:rsidRPr="00EA76E6">
        <w:t>’</w:t>
      </w:r>
      <w:r w:rsidR="00CA2403" w:rsidRPr="00EA76E6">
        <w:t>affaire</w:t>
      </w:r>
      <w:r w:rsidRPr="00EA76E6">
        <w:t xml:space="preserve">, </w:t>
      </w:r>
      <w:r w:rsidR="00CA2403" w:rsidRPr="00EA76E6">
        <w:t xml:space="preserve">reprit le </w:t>
      </w:r>
      <w:r w:rsidR="005E5AD1" w:rsidRPr="00EA76E6">
        <w:t>baronnet</w:t>
      </w:r>
      <w:r w:rsidRPr="00EA76E6">
        <w:t xml:space="preserve">, </w:t>
      </w:r>
      <w:r w:rsidR="00CA2403" w:rsidRPr="00EA76E6">
        <w:t>avez-vous débrouillé quelque peu cet écheveau</w:t>
      </w:r>
      <w:r w:rsidRPr="00EA76E6">
        <w:t xml:space="preserve"> ? </w:t>
      </w:r>
      <w:r w:rsidR="00CA2403" w:rsidRPr="00EA76E6">
        <w:t>Je ne crois pas que Wa</w:t>
      </w:r>
      <w:r w:rsidR="00CA2403" w:rsidRPr="00EA76E6">
        <w:t>t</w:t>
      </w:r>
      <w:r w:rsidR="00CA2403" w:rsidRPr="00EA76E6">
        <w:t>son et moi soyons plus avancés depuis notre arrivée</w:t>
      </w:r>
      <w:r w:rsidRPr="00EA76E6">
        <w:t>.</w:t>
      </w:r>
    </w:p>
    <w:p w14:paraId="34CEEB50" w14:textId="77777777" w:rsidR="00C646BA" w:rsidRPr="00EA76E6" w:rsidRDefault="00C646BA" w:rsidP="00C646BA">
      <w:r w:rsidRPr="00EA76E6">
        <w:t>— </w:t>
      </w:r>
      <w:r w:rsidR="00CA2403" w:rsidRPr="00EA76E6">
        <w:t>Je crois que je serai bientôt en état de tout vous éclaircir</w:t>
      </w:r>
      <w:r w:rsidRPr="00EA76E6">
        <w:t xml:space="preserve">. </w:t>
      </w:r>
      <w:r w:rsidR="00CA2403" w:rsidRPr="00EA76E6">
        <w:t>L</w:t>
      </w:r>
      <w:r w:rsidRPr="00EA76E6">
        <w:t>’</w:t>
      </w:r>
      <w:r w:rsidR="00CA2403" w:rsidRPr="00EA76E6">
        <w:t>affaire est excessivement complexe et difficile</w:t>
      </w:r>
      <w:r w:rsidRPr="00EA76E6">
        <w:t xml:space="preserve">. </w:t>
      </w:r>
      <w:r w:rsidR="00CA2403" w:rsidRPr="00EA76E6">
        <w:t>Il reste pl</w:t>
      </w:r>
      <w:r w:rsidR="00CA2403" w:rsidRPr="00EA76E6">
        <w:t>u</w:t>
      </w:r>
      <w:r w:rsidR="00CA2403" w:rsidRPr="00EA76E6">
        <w:t>sieurs points sur lesquels nous avons encore besoin d</w:t>
      </w:r>
      <w:r w:rsidRPr="00EA76E6">
        <w:t>’</w:t>
      </w:r>
      <w:r w:rsidR="00CA2403" w:rsidRPr="00EA76E6">
        <w:t>être écla</w:t>
      </w:r>
      <w:r w:rsidR="00CA2403" w:rsidRPr="00EA76E6">
        <w:t>i</w:t>
      </w:r>
      <w:r w:rsidR="00CA2403" w:rsidRPr="00EA76E6">
        <w:t>rés</w:t>
      </w:r>
      <w:r w:rsidRPr="00EA76E6">
        <w:t xml:space="preserve">, </w:t>
      </w:r>
      <w:r w:rsidR="00CA2403" w:rsidRPr="00EA76E6">
        <w:t>mais tout de même nous touchons au but</w:t>
      </w:r>
      <w:r w:rsidRPr="00EA76E6">
        <w:t>.</w:t>
      </w:r>
    </w:p>
    <w:p w14:paraId="318CF4FD" w14:textId="77777777" w:rsidR="00C646BA" w:rsidRPr="00EA76E6" w:rsidRDefault="00C646BA" w:rsidP="00C646BA">
      <w:r w:rsidRPr="00EA76E6">
        <w:t>— </w:t>
      </w:r>
      <w:r w:rsidR="00CA2403" w:rsidRPr="00EA76E6">
        <w:t>Nous avons eu une aventure</w:t>
      </w:r>
      <w:r w:rsidRPr="00EA76E6">
        <w:t xml:space="preserve">, </w:t>
      </w:r>
      <w:r w:rsidR="00CA2403" w:rsidRPr="00EA76E6">
        <w:t>comme Watson a dû vous le faire savoir</w:t>
      </w:r>
      <w:r w:rsidRPr="00EA76E6">
        <w:t xml:space="preserve">. </w:t>
      </w:r>
      <w:r w:rsidR="00CA2403" w:rsidRPr="00EA76E6">
        <w:t>Nous avons entendu le chien sur la lande</w:t>
      </w:r>
      <w:r w:rsidRPr="00EA76E6">
        <w:t xml:space="preserve"> ; </w:t>
      </w:r>
      <w:r w:rsidR="00CA2403" w:rsidRPr="00EA76E6">
        <w:t>je puis donc jurer qu</w:t>
      </w:r>
      <w:r w:rsidRPr="00EA76E6">
        <w:t>’</w:t>
      </w:r>
      <w:r w:rsidR="00CA2403" w:rsidRPr="00EA76E6">
        <w:t>il ne s</w:t>
      </w:r>
      <w:r w:rsidRPr="00EA76E6">
        <w:t>’</w:t>
      </w:r>
      <w:r w:rsidR="00CA2403" w:rsidRPr="00EA76E6">
        <w:t>agit pas là d</w:t>
      </w:r>
      <w:r w:rsidRPr="00EA76E6">
        <w:t>’</w:t>
      </w:r>
      <w:r w:rsidR="00CA2403" w:rsidRPr="00EA76E6">
        <w:t>une superstition pure et simple</w:t>
      </w:r>
      <w:r w:rsidRPr="00EA76E6">
        <w:t xml:space="preserve">. </w:t>
      </w:r>
      <w:r w:rsidR="00CA2403" w:rsidRPr="00EA76E6">
        <w:t>Quand j</w:t>
      </w:r>
      <w:r w:rsidRPr="00EA76E6">
        <w:t>’</w:t>
      </w:r>
      <w:r w:rsidR="00CA2403" w:rsidRPr="00EA76E6">
        <w:t>étais en Amérique j</w:t>
      </w:r>
      <w:r w:rsidRPr="00EA76E6">
        <w:t>’</w:t>
      </w:r>
      <w:r w:rsidR="00CA2403" w:rsidRPr="00EA76E6">
        <w:t>ai eu à m</w:t>
      </w:r>
      <w:r w:rsidRPr="00EA76E6">
        <w:t>’</w:t>
      </w:r>
      <w:r w:rsidR="00CA2403" w:rsidRPr="00EA76E6">
        <w:t>occuper de chiens et je sais quand j</w:t>
      </w:r>
      <w:r w:rsidRPr="00EA76E6">
        <w:t>’</w:t>
      </w:r>
      <w:r w:rsidR="00CA2403" w:rsidRPr="00EA76E6">
        <w:t>entends un aboyer</w:t>
      </w:r>
      <w:r w:rsidRPr="00EA76E6">
        <w:t xml:space="preserve"> ! </w:t>
      </w:r>
      <w:r w:rsidR="00CA2403" w:rsidRPr="00EA76E6">
        <w:t>Si vous pouvez museler c</w:t>
      </w:r>
      <w:r w:rsidR="00CA2403" w:rsidRPr="00EA76E6">
        <w:t>e</w:t>
      </w:r>
      <w:r w:rsidR="00CA2403" w:rsidRPr="00EA76E6">
        <w:t>lui-là et l</w:t>
      </w:r>
      <w:r w:rsidRPr="00EA76E6">
        <w:t>’</w:t>
      </w:r>
      <w:r w:rsidR="00CA2403" w:rsidRPr="00EA76E6">
        <w:t>enchaîner</w:t>
      </w:r>
      <w:r w:rsidRPr="00EA76E6">
        <w:t xml:space="preserve">, </w:t>
      </w:r>
      <w:r w:rsidR="00CA2403" w:rsidRPr="00EA76E6">
        <w:t>je suis prêt à jurer que vous êtes le plus grand détective de tous les temps</w:t>
      </w:r>
      <w:r w:rsidRPr="00EA76E6">
        <w:t>.</w:t>
      </w:r>
    </w:p>
    <w:p w14:paraId="074B25B9" w14:textId="77777777" w:rsidR="00C646BA" w:rsidRPr="00EA76E6" w:rsidRDefault="00C646BA" w:rsidP="00C646BA">
      <w:r w:rsidRPr="00EA76E6">
        <w:t>— </w:t>
      </w:r>
      <w:r w:rsidR="00CA2403" w:rsidRPr="00EA76E6">
        <w:t>Je crois que je le musellerai et que je l</w:t>
      </w:r>
      <w:r w:rsidRPr="00EA76E6">
        <w:t>’</w:t>
      </w:r>
      <w:r w:rsidR="00CA2403" w:rsidRPr="00EA76E6">
        <w:t>enchaînerai si vous me promettez votre concours</w:t>
      </w:r>
      <w:r w:rsidRPr="00EA76E6">
        <w:t>.</w:t>
      </w:r>
    </w:p>
    <w:p w14:paraId="48F71B42" w14:textId="77777777" w:rsidR="00C646BA" w:rsidRPr="00EA76E6" w:rsidRDefault="00C646BA" w:rsidP="00C646BA">
      <w:r w:rsidRPr="00EA76E6">
        <w:lastRenderedPageBreak/>
        <w:t>— </w:t>
      </w:r>
      <w:r w:rsidR="00CA2403" w:rsidRPr="00EA76E6">
        <w:t>Tout ce que vous me direz de faire</w:t>
      </w:r>
      <w:r w:rsidRPr="00EA76E6">
        <w:t xml:space="preserve">, </w:t>
      </w:r>
      <w:r w:rsidR="00CA2403" w:rsidRPr="00EA76E6">
        <w:t>je le ferai</w:t>
      </w:r>
      <w:r w:rsidRPr="00EA76E6">
        <w:t>.</w:t>
      </w:r>
    </w:p>
    <w:p w14:paraId="308F9E2D" w14:textId="77777777" w:rsidR="00C646BA" w:rsidRPr="00EA76E6" w:rsidRDefault="00C646BA" w:rsidP="00C646BA">
      <w:r w:rsidRPr="00EA76E6">
        <w:t>— </w:t>
      </w:r>
      <w:r w:rsidR="00CA2403" w:rsidRPr="00EA76E6">
        <w:t>Très bien</w:t>
      </w:r>
      <w:r w:rsidRPr="00EA76E6">
        <w:t xml:space="preserve">. </w:t>
      </w:r>
      <w:r w:rsidR="00CA2403" w:rsidRPr="00EA76E6">
        <w:t>Et je vous demanderai aussi d</w:t>
      </w:r>
      <w:r w:rsidRPr="00EA76E6">
        <w:t>’</w:t>
      </w:r>
      <w:r w:rsidR="00CA2403" w:rsidRPr="00EA76E6">
        <w:t>agir aveugl</w:t>
      </w:r>
      <w:r w:rsidR="00CA2403" w:rsidRPr="00EA76E6">
        <w:t>é</w:t>
      </w:r>
      <w:r w:rsidR="00CA2403" w:rsidRPr="00EA76E6">
        <w:t>ment sans me poser de questions</w:t>
      </w:r>
      <w:r w:rsidRPr="00EA76E6">
        <w:t>.</w:t>
      </w:r>
    </w:p>
    <w:p w14:paraId="630EB5E9" w14:textId="77777777" w:rsidR="00C646BA" w:rsidRPr="00EA76E6" w:rsidRDefault="00C646BA" w:rsidP="00C646BA">
      <w:r w:rsidRPr="00EA76E6">
        <w:t>— </w:t>
      </w:r>
      <w:r w:rsidR="00CA2403" w:rsidRPr="00EA76E6">
        <w:t>Si vous voulez</w:t>
      </w:r>
      <w:r w:rsidRPr="00EA76E6">
        <w:t>.</w:t>
      </w:r>
    </w:p>
    <w:p w14:paraId="2F1DA1AD" w14:textId="10B3F6C6" w:rsidR="00C646BA" w:rsidRPr="00EA76E6" w:rsidRDefault="00C646BA" w:rsidP="00C646BA">
      <w:r w:rsidRPr="00EA76E6">
        <w:t>— </w:t>
      </w:r>
      <w:r w:rsidR="00CA2403" w:rsidRPr="00EA76E6">
        <w:t>Dans ce cas</w:t>
      </w:r>
      <w:r w:rsidRPr="00EA76E6">
        <w:t xml:space="preserve">, </w:t>
      </w:r>
      <w:r w:rsidR="00CA2403" w:rsidRPr="00EA76E6">
        <w:t>je pense que les chances que nous avons de résoudre ce petit problème sont de notre côté</w:t>
      </w:r>
      <w:r w:rsidRPr="00EA76E6">
        <w:t xml:space="preserve">. </w:t>
      </w:r>
      <w:r w:rsidR="00CA2403" w:rsidRPr="00EA76E6">
        <w:t>Je ne doute pas</w:t>
      </w:r>
      <w:r w:rsidRPr="00EA76E6">
        <w:t>… »</w:t>
      </w:r>
    </w:p>
    <w:p w14:paraId="4353AE77" w14:textId="77777777" w:rsidR="00C646BA" w:rsidRPr="00EA76E6" w:rsidRDefault="00CA2403" w:rsidP="00C646BA">
      <w:r w:rsidRPr="00EA76E6">
        <w:t>Il s</w:t>
      </w:r>
      <w:r w:rsidR="00C646BA" w:rsidRPr="00EA76E6">
        <w:t>’</w:t>
      </w:r>
      <w:r w:rsidRPr="00EA76E6">
        <w:t>arrêta subitement et regarda dans l</w:t>
      </w:r>
      <w:r w:rsidR="00C646BA" w:rsidRPr="00EA76E6">
        <w:t>’</w:t>
      </w:r>
      <w:r w:rsidRPr="00EA76E6">
        <w:t>air au-dessus de ma tête</w:t>
      </w:r>
      <w:r w:rsidR="00C646BA" w:rsidRPr="00EA76E6">
        <w:t xml:space="preserve">. </w:t>
      </w:r>
      <w:r w:rsidRPr="00EA76E6">
        <w:t>La lampe éclairait son visage</w:t>
      </w:r>
      <w:r w:rsidR="00C646BA" w:rsidRPr="00EA76E6">
        <w:t xml:space="preserve"> : </w:t>
      </w:r>
      <w:r w:rsidRPr="00EA76E6">
        <w:t>on y lisait une telle intensité qu</w:t>
      </w:r>
      <w:r w:rsidR="00C646BA" w:rsidRPr="00EA76E6">
        <w:t>’</w:t>
      </w:r>
      <w:r w:rsidRPr="00EA76E6">
        <w:t>on aurait pu le prendre pour le buste classique d</w:t>
      </w:r>
      <w:r w:rsidR="00C646BA" w:rsidRPr="00EA76E6">
        <w:t>’</w:t>
      </w:r>
      <w:r w:rsidRPr="00EA76E6">
        <w:t>une statue de la Vigilance</w:t>
      </w:r>
      <w:r w:rsidR="00C646BA" w:rsidRPr="00EA76E6">
        <w:t>.</w:t>
      </w:r>
    </w:p>
    <w:p w14:paraId="48521FD8" w14:textId="46659D63" w:rsidR="00C646BA" w:rsidRPr="00EA76E6" w:rsidRDefault="00C646BA" w:rsidP="00C646BA">
      <w:r w:rsidRPr="00EA76E6">
        <w:t>« </w:t>
      </w:r>
      <w:r w:rsidR="00CA2403" w:rsidRPr="00EA76E6">
        <w:t>Qu</w:t>
      </w:r>
      <w:r w:rsidRPr="00EA76E6">
        <w:t>’</w:t>
      </w:r>
      <w:r w:rsidR="00CA2403" w:rsidRPr="00EA76E6">
        <w:t>y a-t-il</w:t>
      </w:r>
      <w:r w:rsidRPr="00EA76E6">
        <w:t> ? »</w:t>
      </w:r>
    </w:p>
    <w:p w14:paraId="77BDA7B4" w14:textId="77777777" w:rsidR="00C646BA" w:rsidRPr="00EA76E6" w:rsidRDefault="00CA2403" w:rsidP="00C646BA">
      <w:r w:rsidRPr="00EA76E6">
        <w:t>Je vis quand il abaissa son regard qu</w:t>
      </w:r>
      <w:r w:rsidR="00C646BA" w:rsidRPr="00EA76E6">
        <w:t>’</w:t>
      </w:r>
      <w:r w:rsidRPr="00EA76E6">
        <w:t>il maîtrisait une forte émotion intérieure</w:t>
      </w:r>
      <w:r w:rsidR="00C646BA" w:rsidRPr="00EA76E6">
        <w:t xml:space="preserve">. </w:t>
      </w:r>
      <w:r w:rsidRPr="00EA76E6">
        <w:t>Ses traits étaient encore rigides</w:t>
      </w:r>
      <w:r w:rsidR="00C646BA" w:rsidRPr="00EA76E6">
        <w:t xml:space="preserve">, </w:t>
      </w:r>
      <w:r w:rsidRPr="00EA76E6">
        <w:t>mais ses yeux brillaient d</w:t>
      </w:r>
      <w:r w:rsidR="00C646BA" w:rsidRPr="00EA76E6">
        <w:t>’</w:t>
      </w:r>
      <w:r w:rsidRPr="00EA76E6">
        <w:t>une joie amusée</w:t>
      </w:r>
      <w:r w:rsidR="00C646BA" w:rsidRPr="00EA76E6">
        <w:t>.</w:t>
      </w:r>
    </w:p>
    <w:p w14:paraId="0517D7E8" w14:textId="77777777" w:rsidR="00C646BA" w:rsidRPr="00EA76E6" w:rsidRDefault="00C646BA" w:rsidP="00C646BA">
      <w:r w:rsidRPr="00EA76E6">
        <w:t>« </w:t>
      </w:r>
      <w:r w:rsidR="00CA2403" w:rsidRPr="00EA76E6">
        <w:t>Pardonnez l</w:t>
      </w:r>
      <w:r w:rsidRPr="00EA76E6">
        <w:t>’</w:t>
      </w:r>
      <w:r w:rsidR="00CA2403" w:rsidRPr="00EA76E6">
        <w:t>admiration d</w:t>
      </w:r>
      <w:r w:rsidRPr="00EA76E6">
        <w:t>’</w:t>
      </w:r>
      <w:r w:rsidR="00CA2403" w:rsidRPr="00EA76E6">
        <w:t>un connaisseur</w:t>
      </w:r>
      <w:r w:rsidRPr="00EA76E6">
        <w:t xml:space="preserve">, </w:t>
      </w:r>
      <w:r w:rsidR="00CA2403" w:rsidRPr="00EA76E6">
        <w:t>dit-il en dés</w:t>
      </w:r>
      <w:r w:rsidR="00CA2403" w:rsidRPr="00EA76E6">
        <w:t>i</w:t>
      </w:r>
      <w:r w:rsidR="00CA2403" w:rsidRPr="00EA76E6">
        <w:t>gnant la rangée de portraits qui garnissaient le mur opposé</w:t>
      </w:r>
      <w:r w:rsidRPr="00EA76E6">
        <w:t xml:space="preserve">. </w:t>
      </w:r>
      <w:r w:rsidR="00CA2403" w:rsidRPr="00EA76E6">
        <w:t>Watson n</w:t>
      </w:r>
      <w:r w:rsidRPr="00EA76E6">
        <w:t>’</w:t>
      </w:r>
      <w:r w:rsidR="00CA2403" w:rsidRPr="00EA76E6">
        <w:t>admet pas que je m</w:t>
      </w:r>
      <w:r w:rsidRPr="00EA76E6">
        <w:t>’</w:t>
      </w:r>
      <w:r w:rsidR="00CA2403" w:rsidRPr="00EA76E6">
        <w:t>y connaisse en art</w:t>
      </w:r>
      <w:r w:rsidRPr="00EA76E6">
        <w:t xml:space="preserve">, </w:t>
      </w:r>
      <w:r w:rsidR="00CA2403" w:rsidRPr="00EA76E6">
        <w:t>mais c</w:t>
      </w:r>
      <w:r w:rsidRPr="00EA76E6">
        <w:t>’</w:t>
      </w:r>
      <w:r w:rsidR="00CA2403" w:rsidRPr="00EA76E6">
        <w:t>est la jalousie pure</w:t>
      </w:r>
      <w:r w:rsidRPr="00EA76E6">
        <w:t xml:space="preserve">, </w:t>
      </w:r>
      <w:r w:rsidR="00CA2403" w:rsidRPr="00EA76E6">
        <w:t>parce que nos opinions diffèrent</w:t>
      </w:r>
      <w:r w:rsidRPr="00EA76E6">
        <w:t xml:space="preserve">. </w:t>
      </w:r>
      <w:r w:rsidR="00CA2403" w:rsidRPr="00EA76E6">
        <w:t>Vous avez vra</w:t>
      </w:r>
      <w:r w:rsidR="00CA2403" w:rsidRPr="00EA76E6">
        <w:t>i</w:t>
      </w:r>
      <w:r w:rsidR="00CA2403" w:rsidRPr="00EA76E6">
        <w:t>ment une très belle collection de portraits</w:t>
      </w:r>
      <w:r w:rsidRPr="00EA76E6">
        <w:t> !</w:t>
      </w:r>
    </w:p>
    <w:p w14:paraId="08909925" w14:textId="77777777" w:rsidR="00C646BA" w:rsidRPr="00EA76E6" w:rsidRDefault="00C646BA" w:rsidP="00C646BA">
      <w:r w:rsidRPr="00EA76E6">
        <w:t>— </w:t>
      </w:r>
      <w:r w:rsidR="00CA2403" w:rsidRPr="00EA76E6">
        <w:t>Je suis heureux de vous l</w:t>
      </w:r>
      <w:r w:rsidRPr="00EA76E6">
        <w:t>’</w:t>
      </w:r>
      <w:r w:rsidR="00CA2403" w:rsidRPr="00EA76E6">
        <w:t>entendre dire</w:t>
      </w:r>
      <w:r w:rsidRPr="00EA76E6">
        <w:t xml:space="preserve">, </w:t>
      </w:r>
      <w:r w:rsidR="00CA2403" w:rsidRPr="00EA76E6">
        <w:t>dit Sir Henry en regardant mon ami avec étonnement</w:t>
      </w:r>
      <w:r w:rsidRPr="00EA76E6">
        <w:t xml:space="preserve">. </w:t>
      </w:r>
      <w:r w:rsidR="00CA2403" w:rsidRPr="00EA76E6">
        <w:t>Je ne prétends pas m</w:t>
      </w:r>
      <w:r w:rsidRPr="00EA76E6">
        <w:t>’</w:t>
      </w:r>
      <w:r w:rsidR="00CA2403" w:rsidRPr="00EA76E6">
        <w:t>y connaître beaucoup</w:t>
      </w:r>
      <w:r w:rsidRPr="00EA76E6">
        <w:t xml:space="preserve">, </w:t>
      </w:r>
      <w:r w:rsidR="00CA2403" w:rsidRPr="00EA76E6">
        <w:t>et je serais meilleur juge en chevaux ou en taureaux qu</w:t>
      </w:r>
      <w:r w:rsidRPr="00EA76E6">
        <w:t>’</w:t>
      </w:r>
      <w:r w:rsidR="00CA2403" w:rsidRPr="00EA76E6">
        <w:t>en tableaux</w:t>
      </w:r>
      <w:r w:rsidRPr="00EA76E6">
        <w:t xml:space="preserve">. </w:t>
      </w:r>
      <w:r w:rsidR="00CA2403" w:rsidRPr="00EA76E6">
        <w:t>Je ne savais pas que vous trouviez du temps pour vous intéresser à la peinture</w:t>
      </w:r>
      <w:r w:rsidRPr="00EA76E6">
        <w:t>.</w:t>
      </w:r>
    </w:p>
    <w:p w14:paraId="4833E806" w14:textId="77777777" w:rsidR="00C646BA" w:rsidRPr="00EA76E6" w:rsidRDefault="00C646BA" w:rsidP="00C646BA">
      <w:r w:rsidRPr="00EA76E6">
        <w:t>— </w:t>
      </w:r>
      <w:r w:rsidR="00CA2403" w:rsidRPr="00EA76E6">
        <w:t>Je sais ce qui est bon quand je le vois</w:t>
      </w:r>
      <w:r w:rsidRPr="00EA76E6">
        <w:t xml:space="preserve">, </w:t>
      </w:r>
      <w:r w:rsidR="00CA2403" w:rsidRPr="00EA76E6">
        <w:t>et je le vois mai</w:t>
      </w:r>
      <w:r w:rsidR="00CA2403" w:rsidRPr="00EA76E6">
        <w:t>n</w:t>
      </w:r>
      <w:r w:rsidR="00CA2403" w:rsidRPr="00EA76E6">
        <w:t>tenant</w:t>
      </w:r>
      <w:r w:rsidRPr="00EA76E6">
        <w:t xml:space="preserve">. </w:t>
      </w:r>
      <w:r w:rsidR="00CA2403" w:rsidRPr="00EA76E6">
        <w:t>Voilà</w:t>
      </w:r>
      <w:r w:rsidRPr="00EA76E6">
        <w:t xml:space="preserve">, </w:t>
      </w:r>
      <w:r w:rsidR="00CA2403" w:rsidRPr="00EA76E6">
        <w:t>j</w:t>
      </w:r>
      <w:r w:rsidRPr="00EA76E6">
        <w:t>’</w:t>
      </w:r>
      <w:r w:rsidR="00CA2403" w:rsidRPr="00EA76E6">
        <w:t>en jurerais</w:t>
      </w:r>
      <w:r w:rsidRPr="00EA76E6">
        <w:t xml:space="preserve">, </w:t>
      </w:r>
      <w:r w:rsidR="00CA2403" w:rsidRPr="00EA76E6">
        <w:t>un Kneller</w:t>
      </w:r>
      <w:r w:rsidRPr="00EA76E6">
        <w:t xml:space="preserve"> : </w:t>
      </w:r>
      <w:r w:rsidR="00CA2403" w:rsidRPr="00EA76E6">
        <w:t xml:space="preserve">cette dame en </w:t>
      </w:r>
      <w:r w:rsidR="00CA2403" w:rsidRPr="00EA76E6">
        <w:lastRenderedPageBreak/>
        <w:t>soie bleue là-bas</w:t>
      </w:r>
      <w:r w:rsidRPr="00EA76E6">
        <w:t xml:space="preserve"> ; </w:t>
      </w:r>
      <w:r w:rsidR="00CA2403" w:rsidRPr="00EA76E6">
        <w:t>et ce gros gentleman à perruque est un Reynolds</w:t>
      </w:r>
      <w:r w:rsidRPr="00EA76E6">
        <w:t xml:space="preserve">. </w:t>
      </w:r>
      <w:r w:rsidR="00CA2403" w:rsidRPr="00EA76E6">
        <w:t>Ce sont des portraits de famille</w:t>
      </w:r>
      <w:r w:rsidRPr="00EA76E6">
        <w:t xml:space="preserve">, </w:t>
      </w:r>
      <w:r w:rsidR="00CA2403" w:rsidRPr="00EA76E6">
        <w:t>je suppose</w:t>
      </w:r>
      <w:r w:rsidRPr="00EA76E6">
        <w:t> ?</w:t>
      </w:r>
    </w:p>
    <w:p w14:paraId="167863C4" w14:textId="77777777" w:rsidR="00C646BA" w:rsidRPr="00EA76E6" w:rsidRDefault="00C646BA" w:rsidP="00C646BA">
      <w:r w:rsidRPr="00EA76E6">
        <w:t>— </w:t>
      </w:r>
      <w:r w:rsidR="00CA2403" w:rsidRPr="00EA76E6">
        <w:t>Tous</w:t>
      </w:r>
      <w:r w:rsidRPr="00EA76E6">
        <w:t>.</w:t>
      </w:r>
    </w:p>
    <w:p w14:paraId="1A61EDC4" w14:textId="77777777" w:rsidR="00C646BA" w:rsidRPr="00EA76E6" w:rsidRDefault="00C646BA" w:rsidP="00C646BA">
      <w:r w:rsidRPr="00EA76E6">
        <w:t>— </w:t>
      </w:r>
      <w:r w:rsidR="00CA2403" w:rsidRPr="00EA76E6">
        <w:t>Connaissez-vous leurs noms</w:t>
      </w:r>
      <w:r w:rsidRPr="00EA76E6">
        <w:t> ?</w:t>
      </w:r>
    </w:p>
    <w:p w14:paraId="0F2DF5EB" w14:textId="77777777" w:rsidR="00C646BA" w:rsidRPr="00EA76E6" w:rsidRDefault="00C646BA" w:rsidP="00C646BA">
      <w:r w:rsidRPr="00EA76E6">
        <w:t>— </w:t>
      </w:r>
      <w:r w:rsidR="00CA2403" w:rsidRPr="00EA76E6">
        <w:t>Barrymore me les a appris</w:t>
      </w:r>
      <w:r w:rsidRPr="00EA76E6">
        <w:t xml:space="preserve"> ; </w:t>
      </w:r>
      <w:r w:rsidR="00CA2403" w:rsidRPr="00EA76E6">
        <w:t>je crois que je sais ma leçon sur le bout des doigts</w:t>
      </w:r>
      <w:r w:rsidRPr="00EA76E6">
        <w:t>.</w:t>
      </w:r>
    </w:p>
    <w:p w14:paraId="3E80DBE6" w14:textId="77777777" w:rsidR="00C646BA" w:rsidRPr="00EA76E6" w:rsidRDefault="00C646BA" w:rsidP="00C646BA">
      <w:r w:rsidRPr="00EA76E6">
        <w:t>— </w:t>
      </w:r>
      <w:r w:rsidR="00CA2403" w:rsidRPr="00EA76E6">
        <w:t>Qui est le gentleman avec le télescope</w:t>
      </w:r>
      <w:r w:rsidRPr="00EA76E6">
        <w:t> ?</w:t>
      </w:r>
    </w:p>
    <w:p w14:paraId="198F66FD" w14:textId="77777777" w:rsidR="00C646BA" w:rsidRPr="00EA76E6" w:rsidRDefault="00C646BA" w:rsidP="00C646BA">
      <w:r w:rsidRPr="00EA76E6">
        <w:t>— </w:t>
      </w:r>
      <w:r w:rsidR="00CA2403" w:rsidRPr="00EA76E6">
        <w:t>Le vice-amiral Baskerville</w:t>
      </w:r>
      <w:r w:rsidRPr="00EA76E6">
        <w:t xml:space="preserve">, </w:t>
      </w:r>
      <w:r w:rsidR="00CA2403" w:rsidRPr="00EA76E6">
        <w:t>qui a servi sous Rodney dans les Indes occidentales</w:t>
      </w:r>
      <w:r w:rsidRPr="00EA76E6">
        <w:t xml:space="preserve">. </w:t>
      </w:r>
      <w:r w:rsidR="00CA2403" w:rsidRPr="00EA76E6">
        <w:t>L</w:t>
      </w:r>
      <w:r w:rsidRPr="00EA76E6">
        <w:t>’</w:t>
      </w:r>
      <w:r w:rsidR="00CA2403" w:rsidRPr="00EA76E6">
        <w:t>homme avec le manteau bleu et le ro</w:t>
      </w:r>
      <w:r w:rsidR="00CA2403" w:rsidRPr="00EA76E6">
        <w:t>u</w:t>
      </w:r>
      <w:r w:rsidR="00CA2403" w:rsidRPr="00EA76E6">
        <w:t>leau de papier est Sir William Baskerville</w:t>
      </w:r>
      <w:r w:rsidRPr="00EA76E6">
        <w:t xml:space="preserve">, </w:t>
      </w:r>
      <w:r w:rsidR="00CA2403" w:rsidRPr="00EA76E6">
        <w:t>qui a été président des commissions de la Chambre des Communes sous Pitt</w:t>
      </w:r>
      <w:r w:rsidRPr="00EA76E6">
        <w:t>.</w:t>
      </w:r>
    </w:p>
    <w:p w14:paraId="0C58281F" w14:textId="77777777" w:rsidR="00C646BA" w:rsidRPr="00EA76E6" w:rsidRDefault="00C646BA" w:rsidP="00C646BA">
      <w:r w:rsidRPr="00EA76E6">
        <w:t>— </w:t>
      </w:r>
      <w:r w:rsidR="00CA2403" w:rsidRPr="00EA76E6">
        <w:t>Et ce cavalier en face de moi</w:t>
      </w:r>
      <w:r w:rsidRPr="00EA76E6">
        <w:t xml:space="preserve"> ? </w:t>
      </w:r>
      <w:r w:rsidR="00CA2403" w:rsidRPr="00EA76E6">
        <w:t>Celui qui a un costume de velours noir et de la dentelle</w:t>
      </w:r>
      <w:r w:rsidRPr="00EA76E6">
        <w:t> ?</w:t>
      </w:r>
    </w:p>
    <w:p w14:paraId="24797940" w14:textId="2D6EBD12" w:rsidR="00C646BA" w:rsidRPr="00EA76E6" w:rsidRDefault="00C646BA" w:rsidP="00C646BA">
      <w:r w:rsidRPr="00EA76E6">
        <w:t>— </w:t>
      </w:r>
      <w:r w:rsidR="00CA2403" w:rsidRPr="00EA76E6">
        <w:t>Ah</w:t>
      </w:r>
      <w:r w:rsidRPr="00EA76E6">
        <w:t xml:space="preserve"> ! </w:t>
      </w:r>
      <w:r w:rsidR="00CA2403" w:rsidRPr="00EA76E6">
        <w:t>vous avez le droit de faire sa connaissance</w:t>
      </w:r>
      <w:r w:rsidRPr="00EA76E6">
        <w:t xml:space="preserve"> ! </w:t>
      </w:r>
      <w:r w:rsidR="00CA2403" w:rsidRPr="00EA76E6">
        <w:t>C</w:t>
      </w:r>
      <w:r w:rsidRPr="00EA76E6">
        <w:t>’</w:t>
      </w:r>
      <w:r w:rsidR="00CA2403" w:rsidRPr="00EA76E6">
        <w:t>est lui l</w:t>
      </w:r>
      <w:r w:rsidRPr="00EA76E6">
        <w:t>’</w:t>
      </w:r>
      <w:r w:rsidR="00CA2403" w:rsidRPr="00EA76E6">
        <w:t>origine de tous nos malheurs</w:t>
      </w:r>
      <w:r w:rsidRPr="00EA76E6">
        <w:t xml:space="preserve">, </w:t>
      </w:r>
      <w:r w:rsidR="00CA2403" w:rsidRPr="00EA76E6">
        <w:t>c</w:t>
      </w:r>
      <w:r w:rsidRPr="00EA76E6">
        <w:t>’</w:t>
      </w:r>
      <w:r w:rsidR="00CA2403" w:rsidRPr="00EA76E6">
        <w:t>est le méchant Hugo</w:t>
      </w:r>
      <w:r w:rsidRPr="00EA76E6">
        <w:t xml:space="preserve">, </w:t>
      </w:r>
      <w:r w:rsidR="00CA2403" w:rsidRPr="00EA76E6">
        <w:t>qui a e</w:t>
      </w:r>
      <w:r w:rsidR="00CA2403" w:rsidRPr="00EA76E6">
        <w:t>n</w:t>
      </w:r>
      <w:r w:rsidR="00CA2403" w:rsidRPr="00EA76E6">
        <w:t>gendré le chien des Baskerville</w:t>
      </w:r>
      <w:r w:rsidRPr="00EA76E6">
        <w:t xml:space="preserve">. </w:t>
      </w:r>
      <w:r w:rsidR="00CA2403" w:rsidRPr="00EA76E6">
        <w:t>Nous ne sommes pas près de l</w:t>
      </w:r>
      <w:r w:rsidRPr="00EA76E6">
        <w:t>’</w:t>
      </w:r>
      <w:r w:rsidR="00CA2403" w:rsidRPr="00EA76E6">
        <w:t>oublier</w:t>
      </w:r>
      <w:r w:rsidRPr="00EA76E6">
        <w:t>. »</w:t>
      </w:r>
    </w:p>
    <w:p w14:paraId="202EDC64" w14:textId="77777777" w:rsidR="00C646BA" w:rsidRPr="00EA76E6" w:rsidRDefault="00CA2403" w:rsidP="00C646BA">
      <w:r w:rsidRPr="00EA76E6">
        <w:t>Je regardai le portrait avec intérêt et étonnement</w:t>
      </w:r>
      <w:r w:rsidR="00C646BA" w:rsidRPr="00EA76E6">
        <w:t>.</w:t>
      </w:r>
    </w:p>
    <w:p w14:paraId="113D0195" w14:textId="77777777" w:rsidR="00C646BA" w:rsidRPr="00EA76E6" w:rsidRDefault="00C646BA" w:rsidP="00C646BA">
      <w:r w:rsidRPr="00EA76E6">
        <w:t>« </w:t>
      </w:r>
      <w:r w:rsidR="00CA2403" w:rsidRPr="00EA76E6">
        <w:t>C</w:t>
      </w:r>
      <w:r w:rsidRPr="00EA76E6">
        <w:t>’</w:t>
      </w:r>
      <w:r w:rsidR="00CA2403" w:rsidRPr="00EA76E6">
        <w:t>est curieux</w:t>
      </w:r>
      <w:r w:rsidRPr="00EA76E6">
        <w:t xml:space="preserve"> ! </w:t>
      </w:r>
      <w:r w:rsidR="00CA2403" w:rsidRPr="00EA76E6">
        <w:t>murmura Holmes</w:t>
      </w:r>
      <w:r w:rsidRPr="00EA76E6">
        <w:t xml:space="preserve">. </w:t>
      </w:r>
      <w:r w:rsidR="00CA2403" w:rsidRPr="00EA76E6">
        <w:t>On le prendrait pour un personnage assez tranquille et de manières douces</w:t>
      </w:r>
      <w:r w:rsidRPr="00EA76E6">
        <w:t xml:space="preserve">, </w:t>
      </w:r>
      <w:r w:rsidR="00CA2403" w:rsidRPr="00EA76E6">
        <w:t>si un démon n</w:t>
      </w:r>
      <w:r w:rsidRPr="00EA76E6">
        <w:t>’</w:t>
      </w:r>
      <w:r w:rsidR="00CA2403" w:rsidRPr="00EA76E6">
        <w:t>allumait pas son regard</w:t>
      </w:r>
      <w:r w:rsidRPr="00EA76E6">
        <w:t xml:space="preserve">. </w:t>
      </w:r>
      <w:r w:rsidR="00CA2403" w:rsidRPr="00EA76E6">
        <w:t>Je me l</w:t>
      </w:r>
      <w:r w:rsidRPr="00EA76E6">
        <w:t>’</w:t>
      </w:r>
      <w:r w:rsidR="00CA2403" w:rsidRPr="00EA76E6">
        <w:t>étais imaginé plus r</w:t>
      </w:r>
      <w:r w:rsidR="00CA2403" w:rsidRPr="00EA76E6">
        <w:t>o</w:t>
      </w:r>
      <w:r w:rsidR="00CA2403" w:rsidRPr="00EA76E6">
        <w:t>buste</w:t>
      </w:r>
      <w:r w:rsidRPr="00EA76E6">
        <w:t xml:space="preserve">, </w:t>
      </w:r>
      <w:r w:rsidR="00CA2403" w:rsidRPr="00EA76E6">
        <w:t>plus ruffian</w:t>
      </w:r>
      <w:r w:rsidRPr="00EA76E6">
        <w:t>…</w:t>
      </w:r>
    </w:p>
    <w:p w14:paraId="7E9CC618" w14:textId="40C99A9B" w:rsidR="00C646BA" w:rsidRPr="00EA76E6" w:rsidRDefault="00C646BA" w:rsidP="00C646BA">
      <w:r w:rsidRPr="00EA76E6">
        <w:t>— </w:t>
      </w:r>
      <w:r w:rsidR="00CA2403" w:rsidRPr="00EA76E6">
        <w:t>L</w:t>
      </w:r>
      <w:r w:rsidRPr="00EA76E6">
        <w:t>’</w:t>
      </w:r>
      <w:r w:rsidR="00CA2403" w:rsidRPr="00EA76E6">
        <w:t>authenticité ne fait aucun doute</w:t>
      </w:r>
      <w:r w:rsidRPr="00EA76E6">
        <w:t xml:space="preserve"> : </w:t>
      </w:r>
      <w:r w:rsidR="00CA2403" w:rsidRPr="00EA76E6">
        <w:t>le nom et la date</w:t>
      </w:r>
      <w:r w:rsidRPr="00EA76E6">
        <w:t xml:space="preserve">, </w:t>
      </w:r>
      <w:r w:rsidR="00CA2403" w:rsidRPr="00EA76E6">
        <w:t>1647</w:t>
      </w:r>
      <w:r w:rsidRPr="00EA76E6">
        <w:t xml:space="preserve">, </w:t>
      </w:r>
      <w:r w:rsidR="00CA2403" w:rsidRPr="00EA76E6">
        <w:t>figurent derrière la toile</w:t>
      </w:r>
      <w:r w:rsidRPr="00EA76E6">
        <w:t>. »</w:t>
      </w:r>
    </w:p>
    <w:p w14:paraId="79DB3360" w14:textId="77777777" w:rsidR="00C646BA" w:rsidRPr="00EA76E6" w:rsidRDefault="00CA2403" w:rsidP="00C646BA">
      <w:r w:rsidRPr="00EA76E6">
        <w:t>Holmes se tut</w:t>
      </w:r>
      <w:r w:rsidR="00C646BA" w:rsidRPr="00EA76E6">
        <w:t xml:space="preserve">, </w:t>
      </w:r>
      <w:r w:rsidRPr="00EA76E6">
        <w:t>mais l</w:t>
      </w:r>
      <w:r w:rsidR="00C646BA" w:rsidRPr="00EA76E6">
        <w:t>’</w:t>
      </w:r>
      <w:r w:rsidRPr="00EA76E6">
        <w:t>image du vieux bandit sembla le fa</w:t>
      </w:r>
      <w:r w:rsidRPr="00EA76E6">
        <w:t>s</w:t>
      </w:r>
      <w:r w:rsidRPr="00EA76E6">
        <w:t>ciner</w:t>
      </w:r>
      <w:r w:rsidR="00C646BA" w:rsidRPr="00EA76E6">
        <w:t xml:space="preserve"> ; </w:t>
      </w:r>
      <w:r w:rsidRPr="00EA76E6">
        <w:t>pendant notre souper il ne la quitta pas des yeux</w:t>
      </w:r>
      <w:r w:rsidR="00C646BA" w:rsidRPr="00EA76E6">
        <w:t xml:space="preserve">. </w:t>
      </w:r>
      <w:r w:rsidRPr="00EA76E6">
        <w:lastRenderedPageBreak/>
        <w:t>Ce n</w:t>
      </w:r>
      <w:r w:rsidR="00C646BA" w:rsidRPr="00EA76E6">
        <w:t>’</w:t>
      </w:r>
      <w:r w:rsidRPr="00EA76E6">
        <w:t>est que plus tard</w:t>
      </w:r>
      <w:r w:rsidR="00C646BA" w:rsidRPr="00EA76E6">
        <w:t xml:space="preserve">, </w:t>
      </w:r>
      <w:r w:rsidRPr="00EA76E6">
        <w:t xml:space="preserve">une fois Sir </w:t>
      </w:r>
      <w:r w:rsidR="00342846" w:rsidRPr="00EA76E6">
        <w:t>H</w:t>
      </w:r>
      <w:r w:rsidRPr="00EA76E6">
        <w:t>enry retiré dans sa chambre</w:t>
      </w:r>
      <w:r w:rsidR="00C646BA" w:rsidRPr="00EA76E6">
        <w:t xml:space="preserve">, </w:t>
      </w:r>
      <w:r w:rsidRPr="00EA76E6">
        <w:t>que je fus capable de suivre le fil de ses pensées</w:t>
      </w:r>
      <w:r w:rsidR="00C646BA" w:rsidRPr="00EA76E6">
        <w:t xml:space="preserve">. </w:t>
      </w:r>
      <w:r w:rsidRPr="00EA76E6">
        <w:t>Il me ramena dans la salle à manger et tenant à la main une bougie</w:t>
      </w:r>
      <w:r w:rsidR="00C646BA" w:rsidRPr="00EA76E6">
        <w:t xml:space="preserve">, </w:t>
      </w:r>
      <w:r w:rsidRPr="00EA76E6">
        <w:t>qu</w:t>
      </w:r>
      <w:r w:rsidR="00C646BA" w:rsidRPr="00EA76E6">
        <w:t>’</w:t>
      </w:r>
      <w:r w:rsidRPr="00EA76E6">
        <w:t>il éleva ju</w:t>
      </w:r>
      <w:r w:rsidRPr="00EA76E6">
        <w:t>s</w:t>
      </w:r>
      <w:r w:rsidRPr="00EA76E6">
        <w:t>qu</w:t>
      </w:r>
      <w:r w:rsidR="00C646BA" w:rsidRPr="00EA76E6">
        <w:t>’</w:t>
      </w:r>
      <w:r w:rsidRPr="00EA76E6">
        <w:t>au portrait suspendu au mur</w:t>
      </w:r>
      <w:r w:rsidR="00C646BA" w:rsidRPr="00EA76E6">
        <w:t>.</w:t>
      </w:r>
    </w:p>
    <w:p w14:paraId="140C4C4A" w14:textId="77777777" w:rsidR="00C646BA" w:rsidRPr="00EA76E6" w:rsidRDefault="00C646BA" w:rsidP="00C646BA">
      <w:r w:rsidRPr="00EA76E6">
        <w:t>« </w:t>
      </w:r>
      <w:r w:rsidR="00CA2403" w:rsidRPr="00EA76E6">
        <w:t>Voyez-vous quelque chose</w:t>
      </w:r>
      <w:r w:rsidRPr="00EA76E6">
        <w:t> ? »</w:t>
      </w:r>
      <w:r w:rsidR="00CA2403" w:rsidRPr="00EA76E6">
        <w:t xml:space="preserve"> me demanda-t-il</w:t>
      </w:r>
      <w:r w:rsidRPr="00EA76E6">
        <w:t>.</w:t>
      </w:r>
    </w:p>
    <w:p w14:paraId="03DA226E" w14:textId="77777777" w:rsidR="00C646BA" w:rsidRPr="00EA76E6" w:rsidRDefault="00CA2403" w:rsidP="00C646BA">
      <w:r w:rsidRPr="00EA76E6">
        <w:t>Je regardai le chapeau empanaché</w:t>
      </w:r>
      <w:r w:rsidR="00C646BA" w:rsidRPr="00EA76E6">
        <w:t xml:space="preserve">, </w:t>
      </w:r>
      <w:r w:rsidRPr="00EA76E6">
        <w:t>les boucles en a</w:t>
      </w:r>
      <w:r w:rsidRPr="00EA76E6">
        <w:t>c</w:t>
      </w:r>
      <w:r w:rsidRPr="00EA76E6">
        <w:t>croche-cœur</w:t>
      </w:r>
      <w:r w:rsidR="00C646BA" w:rsidRPr="00EA76E6">
        <w:t xml:space="preserve">, </w:t>
      </w:r>
      <w:r w:rsidRPr="00EA76E6">
        <w:t>le col de dentelle blanche</w:t>
      </w:r>
      <w:r w:rsidR="00C646BA" w:rsidRPr="00EA76E6">
        <w:t xml:space="preserve">, </w:t>
      </w:r>
      <w:r w:rsidRPr="00EA76E6">
        <w:t>et le visage sévère</w:t>
      </w:r>
      <w:r w:rsidR="00C646BA" w:rsidRPr="00EA76E6">
        <w:t xml:space="preserve">, </w:t>
      </w:r>
      <w:r w:rsidRPr="00EA76E6">
        <w:t>aqu</w:t>
      </w:r>
      <w:r w:rsidRPr="00EA76E6">
        <w:t>i</w:t>
      </w:r>
      <w:r w:rsidRPr="00EA76E6">
        <w:t>lin</w:t>
      </w:r>
      <w:r w:rsidR="00C646BA" w:rsidRPr="00EA76E6">
        <w:t xml:space="preserve">, </w:t>
      </w:r>
      <w:r w:rsidRPr="00EA76E6">
        <w:t>qu</w:t>
      </w:r>
      <w:r w:rsidR="00C646BA" w:rsidRPr="00EA76E6">
        <w:t>’</w:t>
      </w:r>
      <w:r w:rsidRPr="00EA76E6">
        <w:t>ils encadraient</w:t>
      </w:r>
      <w:r w:rsidR="00C646BA" w:rsidRPr="00EA76E6">
        <w:t xml:space="preserve">. </w:t>
      </w:r>
      <w:r w:rsidRPr="00EA76E6">
        <w:t>Ce n</w:t>
      </w:r>
      <w:r w:rsidR="00C646BA" w:rsidRPr="00EA76E6">
        <w:t>’</w:t>
      </w:r>
      <w:r w:rsidRPr="00EA76E6">
        <w:t>était pas un visage brutal</w:t>
      </w:r>
      <w:r w:rsidR="00C646BA" w:rsidRPr="00EA76E6">
        <w:t xml:space="preserve">, </w:t>
      </w:r>
      <w:r w:rsidRPr="00EA76E6">
        <w:t>mais il était contracté</w:t>
      </w:r>
      <w:r w:rsidR="00C646BA" w:rsidRPr="00EA76E6">
        <w:t xml:space="preserve">, </w:t>
      </w:r>
      <w:r w:rsidRPr="00EA76E6">
        <w:t>dur</w:t>
      </w:r>
      <w:r w:rsidR="00C646BA" w:rsidRPr="00EA76E6">
        <w:t xml:space="preserve">, </w:t>
      </w:r>
      <w:r w:rsidRPr="00EA76E6">
        <w:t>ferme</w:t>
      </w:r>
      <w:r w:rsidR="00C646BA" w:rsidRPr="00EA76E6">
        <w:t xml:space="preserve">, </w:t>
      </w:r>
      <w:r w:rsidRPr="00EA76E6">
        <w:t>et il avait une bouche bien serrée aux l</w:t>
      </w:r>
      <w:r w:rsidRPr="00EA76E6">
        <w:t>è</w:t>
      </w:r>
      <w:r w:rsidRPr="00EA76E6">
        <w:t>vres minces</w:t>
      </w:r>
      <w:r w:rsidR="00C646BA" w:rsidRPr="00EA76E6">
        <w:t xml:space="preserve">, </w:t>
      </w:r>
      <w:r w:rsidRPr="00EA76E6">
        <w:t>deux yeux froids</w:t>
      </w:r>
      <w:r w:rsidR="00C646BA" w:rsidRPr="00EA76E6">
        <w:t xml:space="preserve">, </w:t>
      </w:r>
      <w:r w:rsidRPr="00EA76E6">
        <w:t>intolérants</w:t>
      </w:r>
      <w:r w:rsidR="00C646BA" w:rsidRPr="00EA76E6">
        <w:t>…</w:t>
      </w:r>
    </w:p>
    <w:p w14:paraId="384FC806" w14:textId="77777777" w:rsidR="00C646BA" w:rsidRPr="00EA76E6" w:rsidRDefault="00C646BA" w:rsidP="00C646BA">
      <w:r w:rsidRPr="00EA76E6">
        <w:t>« </w:t>
      </w:r>
      <w:r w:rsidR="00CA2403" w:rsidRPr="00EA76E6">
        <w:t>Ressemble-t-il à un visage que vous connaissiez</w:t>
      </w:r>
      <w:r w:rsidRPr="00EA76E6">
        <w:t> ?</w:t>
      </w:r>
    </w:p>
    <w:p w14:paraId="4FE96D34" w14:textId="77777777" w:rsidR="00C646BA" w:rsidRPr="00EA76E6" w:rsidRDefault="00C646BA" w:rsidP="00C646BA">
      <w:r w:rsidRPr="00EA76E6">
        <w:t>— </w:t>
      </w:r>
      <w:r w:rsidR="00CA2403" w:rsidRPr="00EA76E6">
        <w:t>Dans la mâchoire il y a quelque chose de Sir Henry</w:t>
      </w:r>
      <w:r w:rsidRPr="00EA76E6">
        <w:t>.</w:t>
      </w:r>
    </w:p>
    <w:p w14:paraId="7D439DF3" w14:textId="67B96F23" w:rsidR="00C646BA" w:rsidRPr="00EA76E6" w:rsidRDefault="00C646BA" w:rsidP="00C646BA">
      <w:r w:rsidRPr="00EA76E6">
        <w:t>— </w:t>
      </w:r>
      <w:r w:rsidR="00CA2403" w:rsidRPr="00EA76E6">
        <w:t>Oui</w:t>
      </w:r>
      <w:r w:rsidRPr="00EA76E6">
        <w:t xml:space="preserve">, </w:t>
      </w:r>
      <w:r w:rsidR="00CA2403" w:rsidRPr="00EA76E6">
        <w:t>peut-être</w:t>
      </w:r>
      <w:r w:rsidRPr="00EA76E6">
        <w:t xml:space="preserve">. </w:t>
      </w:r>
      <w:r w:rsidR="00CA2403" w:rsidRPr="00EA76E6">
        <w:t>Mais attendez un instant</w:t>
      </w:r>
      <w:r w:rsidRPr="00EA76E6">
        <w:t> ! »</w:t>
      </w:r>
    </w:p>
    <w:p w14:paraId="6780EEF5" w14:textId="77777777" w:rsidR="00C646BA" w:rsidRPr="00EA76E6" w:rsidRDefault="00CA2403" w:rsidP="00C646BA">
      <w:r w:rsidRPr="00EA76E6">
        <w:t>Il se hissa sur une chaise et</w:t>
      </w:r>
      <w:r w:rsidR="00C646BA" w:rsidRPr="00EA76E6">
        <w:t xml:space="preserve">, </w:t>
      </w:r>
      <w:r w:rsidRPr="00EA76E6">
        <w:t>tenant la lumière dans sa main gauche</w:t>
      </w:r>
      <w:r w:rsidR="00C646BA" w:rsidRPr="00EA76E6">
        <w:t xml:space="preserve">, </w:t>
      </w:r>
      <w:r w:rsidRPr="00EA76E6">
        <w:t>il plia son bras droit par-dessus le grand chapeau et a</w:t>
      </w:r>
      <w:r w:rsidRPr="00EA76E6">
        <w:t>u</w:t>
      </w:r>
      <w:r w:rsidRPr="00EA76E6">
        <w:t>tour des boucles de cheveux</w:t>
      </w:r>
      <w:r w:rsidR="00C646BA" w:rsidRPr="00EA76E6">
        <w:t>.</w:t>
      </w:r>
    </w:p>
    <w:p w14:paraId="62BDC1BE" w14:textId="77777777" w:rsidR="00C646BA" w:rsidRPr="00EA76E6" w:rsidRDefault="00C646BA" w:rsidP="00C646BA">
      <w:r w:rsidRPr="00EA76E6">
        <w:t>« </w:t>
      </w:r>
      <w:r w:rsidR="00CA2403" w:rsidRPr="00EA76E6">
        <w:t>Mon Dieu</w:t>
      </w:r>
      <w:r w:rsidRPr="00EA76E6">
        <w:t> ! »</w:t>
      </w:r>
      <w:r w:rsidR="00CA2403" w:rsidRPr="00EA76E6">
        <w:t xml:space="preserve"> m</w:t>
      </w:r>
      <w:r w:rsidRPr="00EA76E6">
        <w:t>’</w:t>
      </w:r>
      <w:r w:rsidR="00CA2403" w:rsidRPr="00EA76E6">
        <w:t>exclamai-je stupéfait</w:t>
      </w:r>
      <w:r w:rsidRPr="00EA76E6">
        <w:t>.</w:t>
      </w:r>
    </w:p>
    <w:p w14:paraId="3D906C83" w14:textId="77777777" w:rsidR="00C646BA" w:rsidRPr="00EA76E6" w:rsidRDefault="00CA2403" w:rsidP="00C646BA">
      <w:r w:rsidRPr="00EA76E6">
        <w:t>Le visage de Stapleton avait émergé de la toile</w:t>
      </w:r>
      <w:r w:rsidR="00C646BA" w:rsidRPr="00EA76E6">
        <w:t>.</w:t>
      </w:r>
    </w:p>
    <w:p w14:paraId="50F0F848" w14:textId="77777777" w:rsidR="00C646BA" w:rsidRPr="00EA76E6" w:rsidRDefault="00C646BA" w:rsidP="00C646BA">
      <w:r w:rsidRPr="00EA76E6">
        <w:t>« </w:t>
      </w:r>
      <w:r w:rsidR="00CA2403" w:rsidRPr="00EA76E6">
        <w:t>Ah</w:t>
      </w:r>
      <w:r w:rsidRPr="00EA76E6">
        <w:t xml:space="preserve"> ! </w:t>
      </w:r>
      <w:r w:rsidR="00CA2403" w:rsidRPr="00EA76E6">
        <w:t>vous le voyez à présent</w:t>
      </w:r>
      <w:r w:rsidRPr="00EA76E6">
        <w:t xml:space="preserve"> ! </w:t>
      </w:r>
      <w:r w:rsidR="00CA2403" w:rsidRPr="00EA76E6">
        <w:t>Mes yeux ont été exercés à examiner les visages et non leurs accompagnements</w:t>
      </w:r>
      <w:r w:rsidRPr="00EA76E6">
        <w:t xml:space="preserve">. </w:t>
      </w:r>
      <w:r w:rsidR="00CA2403" w:rsidRPr="00EA76E6">
        <w:t>La pr</w:t>
      </w:r>
      <w:r w:rsidR="00CA2403" w:rsidRPr="00EA76E6">
        <w:t>e</w:t>
      </w:r>
      <w:r w:rsidR="00CA2403" w:rsidRPr="00EA76E6">
        <w:t>mière qualité d</w:t>
      </w:r>
      <w:r w:rsidRPr="00EA76E6">
        <w:t>’</w:t>
      </w:r>
      <w:r w:rsidR="00CA2403" w:rsidRPr="00EA76E6">
        <w:t>un enquêteur criminel est de pouvoir percer un déguisement</w:t>
      </w:r>
      <w:r w:rsidRPr="00EA76E6">
        <w:t>.</w:t>
      </w:r>
    </w:p>
    <w:p w14:paraId="7131D836" w14:textId="77777777" w:rsidR="00C646BA" w:rsidRPr="00EA76E6" w:rsidRDefault="00C646BA" w:rsidP="00C646BA">
      <w:r w:rsidRPr="00EA76E6">
        <w:t>— </w:t>
      </w:r>
      <w:r w:rsidR="00CA2403" w:rsidRPr="00EA76E6">
        <w:t>C</w:t>
      </w:r>
      <w:r w:rsidRPr="00EA76E6">
        <w:t>’</w:t>
      </w:r>
      <w:r w:rsidR="00CA2403" w:rsidRPr="00EA76E6">
        <w:t>est merveilleux</w:t>
      </w:r>
      <w:r w:rsidRPr="00EA76E6">
        <w:t xml:space="preserve"> ! </w:t>
      </w:r>
      <w:r w:rsidR="00CA2403" w:rsidRPr="00EA76E6">
        <w:t>On dirait son portrait</w:t>
      </w:r>
      <w:r w:rsidRPr="00EA76E6">
        <w:t>.</w:t>
      </w:r>
    </w:p>
    <w:p w14:paraId="665BEE4F" w14:textId="77777777" w:rsidR="00C646BA" w:rsidRPr="00EA76E6" w:rsidRDefault="00C646BA" w:rsidP="00C646BA">
      <w:r w:rsidRPr="00EA76E6">
        <w:t>— </w:t>
      </w:r>
      <w:r w:rsidR="00CA2403" w:rsidRPr="00EA76E6">
        <w:t>Oui</w:t>
      </w:r>
      <w:r w:rsidRPr="00EA76E6">
        <w:t xml:space="preserve">, </w:t>
      </w:r>
      <w:r w:rsidR="00CA2403" w:rsidRPr="00EA76E6">
        <w:t>c</w:t>
      </w:r>
      <w:r w:rsidRPr="00EA76E6">
        <w:t>’</w:t>
      </w:r>
      <w:r w:rsidR="00CA2403" w:rsidRPr="00EA76E6">
        <w:t>est un exemple intéressant d</w:t>
      </w:r>
      <w:r w:rsidRPr="00EA76E6">
        <w:t>’</w:t>
      </w:r>
      <w:r w:rsidR="00CA2403" w:rsidRPr="00EA76E6">
        <w:t>un retour en arrière</w:t>
      </w:r>
      <w:r w:rsidRPr="00EA76E6">
        <w:t xml:space="preserve">, </w:t>
      </w:r>
      <w:r w:rsidR="00CA2403" w:rsidRPr="00EA76E6">
        <w:t>à la fois physique et moral</w:t>
      </w:r>
      <w:r w:rsidRPr="00EA76E6">
        <w:t xml:space="preserve">. </w:t>
      </w:r>
      <w:r w:rsidR="00CA2403" w:rsidRPr="00EA76E6">
        <w:t>L</w:t>
      </w:r>
      <w:r w:rsidRPr="00EA76E6">
        <w:t>’</w:t>
      </w:r>
      <w:r w:rsidR="00CA2403" w:rsidRPr="00EA76E6">
        <w:t>étude des portraits de famille suff</w:t>
      </w:r>
      <w:r w:rsidR="00CA2403" w:rsidRPr="00EA76E6">
        <w:t>i</w:t>
      </w:r>
      <w:r w:rsidR="00CA2403" w:rsidRPr="00EA76E6">
        <w:t>rait à convertir n</w:t>
      </w:r>
      <w:r w:rsidRPr="00EA76E6">
        <w:t>’</w:t>
      </w:r>
      <w:r w:rsidR="00CA2403" w:rsidRPr="00EA76E6">
        <w:t>importe qui à la doctrine de la réincarnation</w:t>
      </w:r>
      <w:r w:rsidRPr="00EA76E6">
        <w:t xml:space="preserve">. </w:t>
      </w:r>
      <w:r w:rsidR="00CA2403" w:rsidRPr="00EA76E6">
        <w:t>Stapleton est un Baskerville</w:t>
      </w:r>
      <w:r w:rsidRPr="00EA76E6">
        <w:t xml:space="preserve">, </w:t>
      </w:r>
      <w:r w:rsidR="00CA2403" w:rsidRPr="00EA76E6">
        <w:t>voilà l</w:t>
      </w:r>
      <w:r w:rsidRPr="00EA76E6">
        <w:t>’</w:t>
      </w:r>
      <w:r w:rsidR="00CA2403" w:rsidRPr="00EA76E6">
        <w:t>évidence</w:t>
      </w:r>
      <w:r w:rsidRPr="00EA76E6">
        <w:t> !</w:t>
      </w:r>
    </w:p>
    <w:p w14:paraId="6FC94383" w14:textId="77777777" w:rsidR="00C646BA" w:rsidRPr="00EA76E6" w:rsidRDefault="00C646BA" w:rsidP="00C646BA">
      <w:r w:rsidRPr="00EA76E6">
        <w:lastRenderedPageBreak/>
        <w:t>— </w:t>
      </w:r>
      <w:r w:rsidR="00CA2403" w:rsidRPr="00EA76E6">
        <w:t>Avec des intentions sur la succession</w:t>
      </w:r>
      <w:r w:rsidRPr="00EA76E6">
        <w:t> ?</w:t>
      </w:r>
    </w:p>
    <w:p w14:paraId="16177D84" w14:textId="6FD23F0A" w:rsidR="00C646BA" w:rsidRPr="00EA76E6" w:rsidRDefault="00C646BA" w:rsidP="00C646BA">
      <w:r w:rsidRPr="00EA76E6">
        <w:t>— </w:t>
      </w:r>
      <w:r w:rsidR="00CA2403" w:rsidRPr="00EA76E6">
        <w:t>Mais oui</w:t>
      </w:r>
      <w:r w:rsidRPr="00EA76E6">
        <w:t xml:space="preserve"> ! </w:t>
      </w:r>
      <w:r w:rsidR="00CA2403" w:rsidRPr="00EA76E6">
        <w:t>Ce portrait nous procure l</w:t>
      </w:r>
      <w:r w:rsidRPr="00EA76E6">
        <w:t>’</w:t>
      </w:r>
      <w:r w:rsidR="00CA2403" w:rsidRPr="00EA76E6">
        <w:t>un de nos anneaux manquants</w:t>
      </w:r>
      <w:r w:rsidRPr="00EA76E6">
        <w:t xml:space="preserve">. </w:t>
      </w:r>
      <w:r w:rsidR="00CA2403" w:rsidRPr="00EA76E6">
        <w:t>Nous l</w:t>
      </w:r>
      <w:r w:rsidRPr="00EA76E6">
        <w:t>’</w:t>
      </w:r>
      <w:r w:rsidR="00CA2403" w:rsidRPr="00EA76E6">
        <w:t>avons</w:t>
      </w:r>
      <w:r w:rsidRPr="00EA76E6">
        <w:t xml:space="preserve">, </w:t>
      </w:r>
      <w:r w:rsidR="00CA2403" w:rsidRPr="00EA76E6">
        <w:t>Watson</w:t>
      </w:r>
      <w:r w:rsidRPr="00EA76E6">
        <w:t xml:space="preserve">, </w:t>
      </w:r>
      <w:r w:rsidR="00CA2403" w:rsidRPr="00EA76E6">
        <w:t>nous le possédons</w:t>
      </w:r>
      <w:r w:rsidRPr="00EA76E6">
        <w:t xml:space="preserve">, </w:t>
      </w:r>
      <w:r w:rsidR="00CA2403" w:rsidRPr="00EA76E6">
        <w:t>et j</w:t>
      </w:r>
      <w:r w:rsidRPr="00EA76E6">
        <w:t>’</w:t>
      </w:r>
      <w:r w:rsidR="00CA2403" w:rsidRPr="00EA76E6">
        <w:t>ose jurer qu</w:t>
      </w:r>
      <w:r w:rsidRPr="00EA76E6">
        <w:t>’</w:t>
      </w:r>
      <w:r w:rsidR="00CA2403" w:rsidRPr="00EA76E6">
        <w:t>avant demain soir il volettera dans notre filet comme l</w:t>
      </w:r>
      <w:r w:rsidRPr="00EA76E6">
        <w:t>’</w:t>
      </w:r>
      <w:r w:rsidR="00CA2403" w:rsidRPr="00EA76E6">
        <w:t>un de ses propres papillons</w:t>
      </w:r>
      <w:r w:rsidRPr="00EA76E6">
        <w:t xml:space="preserve">. </w:t>
      </w:r>
      <w:r w:rsidR="00CA2403" w:rsidRPr="00EA76E6">
        <w:t>Une épingle</w:t>
      </w:r>
      <w:r w:rsidRPr="00EA76E6">
        <w:t xml:space="preserve">, </w:t>
      </w:r>
      <w:r w:rsidR="00CA2403" w:rsidRPr="00EA76E6">
        <w:t>un bouchon</w:t>
      </w:r>
      <w:r w:rsidRPr="00EA76E6">
        <w:t xml:space="preserve">, </w:t>
      </w:r>
      <w:r w:rsidR="00CA2403" w:rsidRPr="00EA76E6">
        <w:t>un ca</w:t>
      </w:r>
      <w:r w:rsidR="00CA2403" w:rsidRPr="00EA76E6">
        <w:t>r</w:t>
      </w:r>
      <w:r w:rsidR="00CA2403" w:rsidRPr="00EA76E6">
        <w:t>ton</w:t>
      </w:r>
      <w:r w:rsidRPr="00EA76E6">
        <w:t xml:space="preserve">, </w:t>
      </w:r>
      <w:r w:rsidR="00CA2403" w:rsidRPr="00EA76E6">
        <w:t>et nous l</w:t>
      </w:r>
      <w:r w:rsidRPr="00EA76E6">
        <w:t>’</w:t>
      </w:r>
      <w:r w:rsidR="00CA2403" w:rsidRPr="00EA76E6">
        <w:t>ajouterons à la collection de Baker Street</w:t>
      </w:r>
      <w:r w:rsidRPr="00EA76E6">
        <w:t> ! »</w:t>
      </w:r>
    </w:p>
    <w:p w14:paraId="259F1E8C" w14:textId="77777777" w:rsidR="00C646BA" w:rsidRPr="00EA76E6" w:rsidRDefault="00CA2403" w:rsidP="00C646BA">
      <w:r w:rsidRPr="00EA76E6">
        <w:t>Il éclata d</w:t>
      </w:r>
      <w:r w:rsidR="00C646BA" w:rsidRPr="00EA76E6">
        <w:t>’</w:t>
      </w:r>
      <w:r w:rsidRPr="00EA76E6">
        <w:t>un rire qui lui était peu fréquent</w:t>
      </w:r>
      <w:r w:rsidR="00C646BA" w:rsidRPr="00EA76E6">
        <w:t xml:space="preserve">, </w:t>
      </w:r>
      <w:r w:rsidRPr="00EA76E6">
        <w:t>tandis qu</w:t>
      </w:r>
      <w:r w:rsidR="00C646BA" w:rsidRPr="00EA76E6">
        <w:t>’</w:t>
      </w:r>
      <w:r w:rsidRPr="00EA76E6">
        <w:t>il se détournait du portrait</w:t>
      </w:r>
      <w:r w:rsidR="00C646BA" w:rsidRPr="00EA76E6">
        <w:t xml:space="preserve">. </w:t>
      </w:r>
      <w:r w:rsidRPr="00EA76E6">
        <w:t>Je ne l</w:t>
      </w:r>
      <w:r w:rsidR="00C646BA" w:rsidRPr="00EA76E6">
        <w:t>’</w:t>
      </w:r>
      <w:r w:rsidRPr="00EA76E6">
        <w:t>ai pas souvent entendu rire</w:t>
      </w:r>
      <w:r w:rsidR="00C646BA" w:rsidRPr="00EA76E6">
        <w:t xml:space="preserve"> : </w:t>
      </w:r>
      <w:r w:rsidRPr="00EA76E6">
        <w:t>chaque fois ce rire présageait un malheur pour un adversaire</w:t>
      </w:r>
      <w:r w:rsidR="00C646BA" w:rsidRPr="00EA76E6">
        <w:t>.</w:t>
      </w:r>
    </w:p>
    <w:p w14:paraId="5F352B43" w14:textId="77777777" w:rsidR="00C646BA" w:rsidRPr="00EA76E6" w:rsidRDefault="00CA2403" w:rsidP="00C646BA">
      <w:r w:rsidRPr="00EA76E6">
        <w:t>Je me levai de bonne heure</w:t>
      </w:r>
      <w:r w:rsidR="00C646BA" w:rsidRPr="00EA76E6">
        <w:t xml:space="preserve">, </w:t>
      </w:r>
      <w:r w:rsidRPr="00EA76E6">
        <w:t>mais Holmes m</w:t>
      </w:r>
      <w:r w:rsidR="00C646BA" w:rsidRPr="00EA76E6">
        <w:t>’</w:t>
      </w:r>
      <w:r w:rsidRPr="00EA76E6">
        <w:t>avait devancé</w:t>
      </w:r>
      <w:r w:rsidR="00C646BA" w:rsidRPr="00EA76E6">
        <w:t xml:space="preserve"> : </w:t>
      </w:r>
      <w:r w:rsidRPr="00EA76E6">
        <w:t>je le vis qui remontait l</w:t>
      </w:r>
      <w:r w:rsidR="00C646BA" w:rsidRPr="00EA76E6">
        <w:t>’</w:t>
      </w:r>
      <w:r w:rsidRPr="00EA76E6">
        <w:t>avenue pendant que je m</w:t>
      </w:r>
      <w:r w:rsidR="00C646BA" w:rsidRPr="00EA76E6">
        <w:t>’</w:t>
      </w:r>
      <w:r w:rsidRPr="00EA76E6">
        <w:t>habillais</w:t>
      </w:r>
      <w:r w:rsidR="00C646BA" w:rsidRPr="00EA76E6">
        <w:t>.</w:t>
      </w:r>
    </w:p>
    <w:p w14:paraId="6F1EE8DB" w14:textId="77777777" w:rsidR="00C646BA" w:rsidRPr="00EA76E6" w:rsidRDefault="00C646BA" w:rsidP="00C646BA">
      <w:r w:rsidRPr="00EA76E6">
        <w:t>« </w:t>
      </w:r>
      <w:r w:rsidR="00CA2403" w:rsidRPr="00EA76E6">
        <w:t>Oui</w:t>
      </w:r>
      <w:r w:rsidRPr="00EA76E6">
        <w:t xml:space="preserve">, </w:t>
      </w:r>
      <w:r w:rsidR="00CA2403" w:rsidRPr="00EA76E6">
        <w:t>nous devrions avoir une journée bien remplie</w:t>
      </w:r>
      <w:r w:rsidRPr="00EA76E6">
        <w:t xml:space="preserve"> ! </w:t>
      </w:r>
      <w:r w:rsidR="00CA2403" w:rsidRPr="00EA76E6">
        <w:t>me dit-il en se frottant les mains dans la joie de l</w:t>
      </w:r>
      <w:r w:rsidRPr="00EA76E6">
        <w:t>’</w:t>
      </w:r>
      <w:r w:rsidR="00CA2403" w:rsidRPr="00EA76E6">
        <w:t>action</w:t>
      </w:r>
      <w:r w:rsidRPr="00EA76E6">
        <w:t xml:space="preserve">. </w:t>
      </w:r>
      <w:r w:rsidR="00CA2403" w:rsidRPr="00EA76E6">
        <w:t>Les filets sont tous tendus</w:t>
      </w:r>
      <w:r w:rsidRPr="00EA76E6">
        <w:t xml:space="preserve">, </w:t>
      </w:r>
      <w:r w:rsidR="00CA2403" w:rsidRPr="00EA76E6">
        <w:t>la pêche va commencer</w:t>
      </w:r>
      <w:r w:rsidRPr="00EA76E6">
        <w:t xml:space="preserve">. </w:t>
      </w:r>
      <w:r w:rsidR="00CA2403" w:rsidRPr="00EA76E6">
        <w:t>Avant la fin du jour nous saurons si nous avons attrapé notre gros brochet à m</w:t>
      </w:r>
      <w:r w:rsidR="00CA2403" w:rsidRPr="00EA76E6">
        <w:t>â</w:t>
      </w:r>
      <w:r w:rsidR="00CA2403" w:rsidRPr="00EA76E6">
        <w:t>choire tombante</w:t>
      </w:r>
      <w:r w:rsidRPr="00EA76E6">
        <w:t xml:space="preserve">, </w:t>
      </w:r>
      <w:r w:rsidR="00CA2403" w:rsidRPr="00EA76E6">
        <w:t>ou s</w:t>
      </w:r>
      <w:r w:rsidRPr="00EA76E6">
        <w:t>’</w:t>
      </w:r>
      <w:r w:rsidR="00CA2403" w:rsidRPr="00EA76E6">
        <w:t>il a glissé entre nos mailles</w:t>
      </w:r>
      <w:r w:rsidRPr="00EA76E6">
        <w:t>.</w:t>
      </w:r>
    </w:p>
    <w:p w14:paraId="6BF1B298" w14:textId="77777777" w:rsidR="00C646BA" w:rsidRPr="00EA76E6" w:rsidRDefault="00C646BA" w:rsidP="00C646BA">
      <w:r w:rsidRPr="00EA76E6">
        <w:t>— </w:t>
      </w:r>
      <w:r w:rsidR="00CA2403" w:rsidRPr="00EA76E6">
        <w:t>Seriez-vous déjà allé sur la lande</w:t>
      </w:r>
      <w:r w:rsidRPr="00EA76E6">
        <w:t> ?</w:t>
      </w:r>
    </w:p>
    <w:p w14:paraId="427F5477" w14:textId="77777777" w:rsidR="00C646BA" w:rsidRPr="00EA76E6" w:rsidRDefault="00C646BA" w:rsidP="00C646BA">
      <w:r w:rsidRPr="00EA76E6">
        <w:t>— </w:t>
      </w:r>
      <w:r w:rsidR="00CA2403" w:rsidRPr="00EA76E6">
        <w:t>J</w:t>
      </w:r>
      <w:r w:rsidRPr="00EA76E6">
        <w:t>’</w:t>
      </w:r>
      <w:r w:rsidR="00CA2403" w:rsidRPr="00EA76E6">
        <w:t xml:space="preserve">ai adressé de Grimpen un message à Princetown pour </w:t>
      </w:r>
      <w:r w:rsidR="005019AA" w:rsidRPr="00EA76E6">
        <w:t>l</w:t>
      </w:r>
      <w:r w:rsidRPr="00EA76E6">
        <w:t>’</w:t>
      </w:r>
      <w:r w:rsidR="00CA2403" w:rsidRPr="00EA76E6">
        <w:t>informer de la mort de Selden</w:t>
      </w:r>
      <w:r w:rsidRPr="00EA76E6">
        <w:t xml:space="preserve">. </w:t>
      </w:r>
      <w:r w:rsidR="00CA2403" w:rsidRPr="00EA76E6">
        <w:t>Je crois pouvoir affirmer que personne ici ne sera ennuyé pour cette affaire</w:t>
      </w:r>
      <w:r w:rsidRPr="00EA76E6">
        <w:t xml:space="preserve">. </w:t>
      </w:r>
      <w:r w:rsidR="00CA2403" w:rsidRPr="00EA76E6">
        <w:t>Et j</w:t>
      </w:r>
      <w:r w:rsidRPr="00EA76E6">
        <w:t>’</w:t>
      </w:r>
      <w:r w:rsidR="00CA2403" w:rsidRPr="00EA76E6">
        <w:t>ai aussi communiqué avec mon fidèle Cartwright</w:t>
      </w:r>
      <w:r w:rsidRPr="00EA76E6">
        <w:t xml:space="preserve">, </w:t>
      </w:r>
      <w:r w:rsidR="00CA2403" w:rsidRPr="00EA76E6">
        <w:t>qui serait certain</w:t>
      </w:r>
      <w:r w:rsidR="00CA2403" w:rsidRPr="00EA76E6">
        <w:t>e</w:t>
      </w:r>
      <w:r w:rsidR="00CA2403" w:rsidRPr="00EA76E6">
        <w:t>ment resté cloué à la porte de ma cabane comme un chien sur le tombeau de son maître si je ne l</w:t>
      </w:r>
      <w:r w:rsidRPr="00EA76E6">
        <w:t>’</w:t>
      </w:r>
      <w:r w:rsidR="00CA2403" w:rsidRPr="00EA76E6">
        <w:t>avais rassuré sur ma santé</w:t>
      </w:r>
      <w:r w:rsidRPr="00EA76E6">
        <w:t>.</w:t>
      </w:r>
    </w:p>
    <w:p w14:paraId="67A49A44" w14:textId="77777777" w:rsidR="00C646BA" w:rsidRPr="00EA76E6" w:rsidRDefault="00C646BA" w:rsidP="00C646BA">
      <w:r w:rsidRPr="00EA76E6">
        <w:t>— </w:t>
      </w:r>
      <w:r w:rsidR="00CA2403" w:rsidRPr="00EA76E6">
        <w:t>Qu</w:t>
      </w:r>
      <w:r w:rsidRPr="00EA76E6">
        <w:t>’</w:t>
      </w:r>
      <w:r w:rsidR="00CA2403" w:rsidRPr="00EA76E6">
        <w:t>allons-nous faire</w:t>
      </w:r>
      <w:r w:rsidRPr="00EA76E6">
        <w:t> ?</w:t>
      </w:r>
    </w:p>
    <w:p w14:paraId="2F2F5584" w14:textId="77777777" w:rsidR="00C646BA" w:rsidRPr="00EA76E6" w:rsidRDefault="00C646BA" w:rsidP="00C646BA">
      <w:r w:rsidRPr="00EA76E6">
        <w:t>— </w:t>
      </w:r>
      <w:r w:rsidR="00CA2403" w:rsidRPr="00EA76E6">
        <w:t>D</w:t>
      </w:r>
      <w:r w:rsidRPr="00EA76E6">
        <w:t>’</w:t>
      </w:r>
      <w:r w:rsidR="00CA2403" w:rsidRPr="00EA76E6">
        <w:t>abord voir Sir Henry</w:t>
      </w:r>
      <w:r w:rsidRPr="00EA76E6">
        <w:t xml:space="preserve">. </w:t>
      </w:r>
      <w:r w:rsidR="00CA2403" w:rsidRPr="00EA76E6">
        <w:t>Ah</w:t>
      </w:r>
      <w:r w:rsidRPr="00EA76E6">
        <w:t xml:space="preserve"> ! </w:t>
      </w:r>
      <w:r w:rsidR="00CA2403" w:rsidRPr="00EA76E6">
        <w:t>le voici</w:t>
      </w:r>
      <w:r w:rsidRPr="00EA76E6">
        <w:t> !</w:t>
      </w:r>
    </w:p>
    <w:p w14:paraId="3494B16A" w14:textId="12691B52" w:rsidR="00C646BA" w:rsidRPr="00EA76E6" w:rsidRDefault="00C646BA" w:rsidP="00C646BA">
      <w:r w:rsidRPr="00EA76E6">
        <w:lastRenderedPageBreak/>
        <w:t>— </w:t>
      </w:r>
      <w:r w:rsidR="00CA2403" w:rsidRPr="00EA76E6">
        <w:t>Bonjour</w:t>
      </w:r>
      <w:r w:rsidRPr="00EA76E6">
        <w:t xml:space="preserve">, </w:t>
      </w:r>
      <w:r w:rsidR="00CA2403" w:rsidRPr="00EA76E6">
        <w:t>Holmes</w:t>
      </w:r>
      <w:r w:rsidRPr="00EA76E6">
        <w:t xml:space="preserve"> ! </w:t>
      </w:r>
      <w:r w:rsidR="00CA2403" w:rsidRPr="00EA76E6">
        <w:t xml:space="preserve">dit le </w:t>
      </w:r>
      <w:r w:rsidR="005E5AD1" w:rsidRPr="00EA76E6">
        <w:t>baronnet</w:t>
      </w:r>
      <w:r w:rsidRPr="00EA76E6">
        <w:t xml:space="preserve">. </w:t>
      </w:r>
      <w:r w:rsidR="00CA2403" w:rsidRPr="00EA76E6">
        <w:t>Vous ressemblez à un général qui prépare le plan d</w:t>
      </w:r>
      <w:r w:rsidRPr="00EA76E6">
        <w:t>’</w:t>
      </w:r>
      <w:r w:rsidR="00CA2403" w:rsidRPr="00EA76E6">
        <w:t>une bataille avec son chef d</w:t>
      </w:r>
      <w:r w:rsidRPr="00EA76E6">
        <w:t>’</w:t>
      </w:r>
      <w:r w:rsidR="00CA2403" w:rsidRPr="00EA76E6">
        <w:t>état-major</w:t>
      </w:r>
      <w:r w:rsidRPr="00EA76E6">
        <w:t>.</w:t>
      </w:r>
    </w:p>
    <w:p w14:paraId="547468CF" w14:textId="77777777" w:rsidR="00C646BA" w:rsidRPr="00EA76E6" w:rsidRDefault="00C646BA" w:rsidP="00C646BA">
      <w:r w:rsidRPr="00EA76E6">
        <w:t>— </w:t>
      </w:r>
      <w:r w:rsidR="00CA2403" w:rsidRPr="00EA76E6">
        <w:t>C</w:t>
      </w:r>
      <w:r w:rsidRPr="00EA76E6">
        <w:t>’</w:t>
      </w:r>
      <w:r w:rsidR="00CA2403" w:rsidRPr="00EA76E6">
        <w:t>est exactement la situation</w:t>
      </w:r>
      <w:r w:rsidRPr="00EA76E6">
        <w:t xml:space="preserve">. </w:t>
      </w:r>
      <w:r w:rsidR="00CA2403" w:rsidRPr="00EA76E6">
        <w:t>Watson était en train de mes demander des ordres</w:t>
      </w:r>
      <w:r w:rsidRPr="00EA76E6">
        <w:t>.</w:t>
      </w:r>
    </w:p>
    <w:p w14:paraId="55C196BE" w14:textId="77777777" w:rsidR="00C646BA" w:rsidRPr="00EA76E6" w:rsidRDefault="00C646BA" w:rsidP="00C646BA">
      <w:r w:rsidRPr="00EA76E6">
        <w:t>— </w:t>
      </w:r>
      <w:r w:rsidR="00CA2403" w:rsidRPr="00EA76E6">
        <w:t>Moi aussi</w:t>
      </w:r>
      <w:r w:rsidRPr="00EA76E6">
        <w:t>.</w:t>
      </w:r>
    </w:p>
    <w:p w14:paraId="4838C784" w14:textId="77777777" w:rsidR="00C646BA" w:rsidRPr="00EA76E6" w:rsidRDefault="00C646BA" w:rsidP="00C646BA">
      <w:r w:rsidRPr="00EA76E6">
        <w:t>— </w:t>
      </w:r>
      <w:r w:rsidR="00CA2403" w:rsidRPr="00EA76E6">
        <w:t>Parfait</w:t>
      </w:r>
      <w:r w:rsidRPr="00EA76E6">
        <w:t xml:space="preserve"> ! </w:t>
      </w:r>
      <w:r w:rsidR="00CA2403" w:rsidRPr="00EA76E6">
        <w:t>Vous avez promis</w:t>
      </w:r>
      <w:r w:rsidRPr="00EA76E6">
        <w:t xml:space="preserve">, </w:t>
      </w:r>
      <w:r w:rsidR="00CA2403" w:rsidRPr="00EA76E6">
        <w:t>je crois</w:t>
      </w:r>
      <w:r w:rsidRPr="00EA76E6">
        <w:t xml:space="preserve">, </w:t>
      </w:r>
      <w:r w:rsidR="00CA2403" w:rsidRPr="00EA76E6">
        <w:t>de dîner ce soir avec vos amis Stapleton</w:t>
      </w:r>
      <w:r w:rsidRPr="00EA76E6">
        <w:t>.</w:t>
      </w:r>
    </w:p>
    <w:p w14:paraId="649F0E1C" w14:textId="77777777" w:rsidR="00C646BA" w:rsidRPr="00EA76E6" w:rsidRDefault="00C646BA" w:rsidP="00C646BA">
      <w:r w:rsidRPr="00EA76E6">
        <w:t>— </w:t>
      </w:r>
      <w:r w:rsidR="00CA2403" w:rsidRPr="00EA76E6">
        <w:t>J</w:t>
      </w:r>
      <w:r w:rsidRPr="00EA76E6">
        <w:t>’</w:t>
      </w:r>
      <w:r w:rsidR="00CA2403" w:rsidRPr="00EA76E6">
        <w:t>espère que vous vous joindrez à nous</w:t>
      </w:r>
      <w:r w:rsidRPr="00EA76E6">
        <w:t xml:space="preserve">. </w:t>
      </w:r>
      <w:r w:rsidR="00CA2403" w:rsidRPr="00EA76E6">
        <w:t>Ce sont des gens très hospitaliers</w:t>
      </w:r>
      <w:r w:rsidRPr="00EA76E6">
        <w:t xml:space="preserve">, </w:t>
      </w:r>
      <w:r w:rsidR="00CA2403" w:rsidRPr="00EA76E6">
        <w:t>et je suis sûr qu</w:t>
      </w:r>
      <w:r w:rsidRPr="00EA76E6">
        <w:t>’</w:t>
      </w:r>
      <w:r w:rsidR="00CA2403" w:rsidRPr="00EA76E6">
        <w:t>ils seraient très heureux de vous voir</w:t>
      </w:r>
      <w:r w:rsidRPr="00EA76E6">
        <w:t>.</w:t>
      </w:r>
    </w:p>
    <w:p w14:paraId="5941531F" w14:textId="77777777" w:rsidR="00C646BA" w:rsidRPr="00EA76E6" w:rsidRDefault="00C646BA" w:rsidP="00C646BA">
      <w:r w:rsidRPr="00EA76E6">
        <w:t>— </w:t>
      </w:r>
      <w:r w:rsidR="00CA2403" w:rsidRPr="00EA76E6">
        <w:t>Je crains que Watson et moi soyons obligés de nous rendre à Londres</w:t>
      </w:r>
      <w:r w:rsidRPr="00EA76E6">
        <w:t>.</w:t>
      </w:r>
    </w:p>
    <w:p w14:paraId="46AE6FE8" w14:textId="77777777" w:rsidR="00C646BA" w:rsidRPr="00EA76E6" w:rsidRDefault="00C646BA" w:rsidP="00C646BA">
      <w:r w:rsidRPr="00EA76E6">
        <w:t>— </w:t>
      </w:r>
      <w:r w:rsidR="008D2AD1" w:rsidRPr="00EA76E6">
        <w:t>À</w:t>
      </w:r>
      <w:r w:rsidR="00CA2403" w:rsidRPr="00EA76E6">
        <w:t xml:space="preserve"> Londres</w:t>
      </w:r>
      <w:r w:rsidRPr="00EA76E6">
        <w:t> ?</w:t>
      </w:r>
    </w:p>
    <w:p w14:paraId="50F2872D" w14:textId="3A1EB264" w:rsidR="00C646BA" w:rsidRPr="00EA76E6" w:rsidRDefault="00C646BA" w:rsidP="00C646BA">
      <w:r w:rsidRPr="00EA76E6">
        <w:t>— </w:t>
      </w:r>
      <w:r w:rsidR="00CA2403" w:rsidRPr="00EA76E6">
        <w:t>Oui</w:t>
      </w:r>
      <w:r w:rsidRPr="00EA76E6">
        <w:t xml:space="preserve">. </w:t>
      </w:r>
      <w:r w:rsidR="00CA2403" w:rsidRPr="00EA76E6">
        <w:t>Je pense que nous serons plus utiles là-bas dans la conjoncture présente</w:t>
      </w:r>
      <w:r w:rsidRPr="00EA76E6">
        <w:t>. »</w:t>
      </w:r>
    </w:p>
    <w:p w14:paraId="26DC2B5D" w14:textId="5AFD4092" w:rsidR="00C646BA" w:rsidRPr="00EA76E6" w:rsidRDefault="00CA2403" w:rsidP="00C646BA">
      <w:r w:rsidRPr="00EA76E6">
        <w:t xml:space="preserve">Le nez du </w:t>
      </w:r>
      <w:r w:rsidR="005E5AD1" w:rsidRPr="00EA76E6">
        <w:t>baronnet</w:t>
      </w:r>
      <w:r w:rsidRPr="00EA76E6">
        <w:t xml:space="preserve"> s</w:t>
      </w:r>
      <w:r w:rsidR="00C646BA" w:rsidRPr="00EA76E6">
        <w:t>’</w:t>
      </w:r>
      <w:r w:rsidRPr="00EA76E6">
        <w:t>allongea</w:t>
      </w:r>
      <w:r w:rsidR="00C646BA" w:rsidRPr="00EA76E6">
        <w:t>.</w:t>
      </w:r>
    </w:p>
    <w:p w14:paraId="0EE5AFBC" w14:textId="77777777" w:rsidR="00C646BA" w:rsidRPr="00EA76E6" w:rsidRDefault="00C646BA" w:rsidP="00C646BA">
      <w:r w:rsidRPr="00EA76E6">
        <w:t>« </w:t>
      </w:r>
      <w:r w:rsidR="00CA2403" w:rsidRPr="00EA76E6">
        <w:t>J</w:t>
      </w:r>
      <w:r w:rsidRPr="00EA76E6">
        <w:t>’</w:t>
      </w:r>
      <w:r w:rsidR="00CA2403" w:rsidRPr="00EA76E6">
        <w:t>espérais que vous me tiendriez compagnie pendant toute cette affaire</w:t>
      </w:r>
      <w:r w:rsidRPr="00EA76E6">
        <w:t xml:space="preserve">. </w:t>
      </w:r>
      <w:r w:rsidR="00CA2403" w:rsidRPr="00EA76E6">
        <w:t>Le manoir et la lande ne sont pas des e</w:t>
      </w:r>
      <w:r w:rsidR="00CA2403" w:rsidRPr="00EA76E6">
        <w:t>n</w:t>
      </w:r>
      <w:r w:rsidR="00CA2403" w:rsidRPr="00EA76E6">
        <w:t>droits bien agréables pour un homme seul</w:t>
      </w:r>
      <w:r w:rsidRPr="00EA76E6">
        <w:t>.</w:t>
      </w:r>
    </w:p>
    <w:p w14:paraId="60C09AED" w14:textId="77777777" w:rsidR="00C646BA" w:rsidRPr="00EA76E6" w:rsidRDefault="00C646BA" w:rsidP="00C646BA">
      <w:r w:rsidRPr="00EA76E6">
        <w:t>— </w:t>
      </w:r>
      <w:r w:rsidR="00CA2403" w:rsidRPr="00EA76E6">
        <w:t>Mon cher ami</w:t>
      </w:r>
      <w:r w:rsidRPr="00EA76E6">
        <w:t xml:space="preserve">, </w:t>
      </w:r>
      <w:r w:rsidR="00CA2403" w:rsidRPr="00EA76E6">
        <w:t>vous devez me faire implicitement co</w:t>
      </w:r>
      <w:r w:rsidR="00CA2403" w:rsidRPr="00EA76E6">
        <w:t>n</w:t>
      </w:r>
      <w:r w:rsidR="00CA2403" w:rsidRPr="00EA76E6">
        <w:t>fiance et agir exactement comme je vais vous le dire</w:t>
      </w:r>
      <w:r w:rsidRPr="00EA76E6">
        <w:t xml:space="preserve">. </w:t>
      </w:r>
      <w:r w:rsidR="00CA2403" w:rsidRPr="00EA76E6">
        <w:t>Vous ass</w:t>
      </w:r>
      <w:r w:rsidR="00CA2403" w:rsidRPr="00EA76E6">
        <w:t>u</w:t>
      </w:r>
      <w:r w:rsidR="00CA2403" w:rsidRPr="00EA76E6">
        <w:t>rerez vos amis que nous aurions été heureux de nous rendre chez eux avec vous</w:t>
      </w:r>
      <w:r w:rsidRPr="00EA76E6">
        <w:t xml:space="preserve">, </w:t>
      </w:r>
      <w:r w:rsidR="00CA2403" w:rsidRPr="00EA76E6">
        <w:t>mais qu</w:t>
      </w:r>
      <w:r w:rsidRPr="00EA76E6">
        <w:t>’</w:t>
      </w:r>
      <w:r w:rsidR="00CA2403" w:rsidRPr="00EA76E6">
        <w:t>une affaire urgente nous a obligés à rentrer à Londres</w:t>
      </w:r>
      <w:r w:rsidRPr="00EA76E6">
        <w:t xml:space="preserve">, </w:t>
      </w:r>
      <w:r w:rsidR="00CA2403" w:rsidRPr="00EA76E6">
        <w:t>et nous espérons être très bientôt de retour dans le Devonshire</w:t>
      </w:r>
      <w:r w:rsidRPr="00EA76E6">
        <w:t xml:space="preserve">. </w:t>
      </w:r>
      <w:r w:rsidR="00CA2403" w:rsidRPr="00EA76E6">
        <w:t>Vous rappellerez-vous la teneur de ce me</w:t>
      </w:r>
      <w:r w:rsidR="00CA2403" w:rsidRPr="00EA76E6">
        <w:t>s</w:t>
      </w:r>
      <w:r w:rsidR="00CA2403" w:rsidRPr="00EA76E6">
        <w:t>sage</w:t>
      </w:r>
      <w:r w:rsidRPr="00EA76E6">
        <w:t> ?</w:t>
      </w:r>
    </w:p>
    <w:p w14:paraId="3B21DD57" w14:textId="77777777" w:rsidR="00C646BA" w:rsidRPr="00EA76E6" w:rsidRDefault="00C646BA" w:rsidP="00C646BA">
      <w:r w:rsidRPr="00EA76E6">
        <w:lastRenderedPageBreak/>
        <w:t>— </w:t>
      </w:r>
      <w:r w:rsidR="00CA2403" w:rsidRPr="00EA76E6">
        <w:t>Puisque vous le jugez nécessaire</w:t>
      </w:r>
      <w:r w:rsidRPr="00EA76E6">
        <w:t xml:space="preserve">, </w:t>
      </w:r>
      <w:r w:rsidR="00CA2403" w:rsidRPr="00EA76E6">
        <w:t>oui</w:t>
      </w:r>
      <w:r w:rsidRPr="00EA76E6">
        <w:t>.</w:t>
      </w:r>
    </w:p>
    <w:p w14:paraId="48B1D739" w14:textId="5804619E" w:rsidR="00C646BA" w:rsidRPr="00EA76E6" w:rsidRDefault="00C646BA" w:rsidP="00C646BA">
      <w:r w:rsidRPr="00EA76E6">
        <w:t>— </w:t>
      </w:r>
      <w:r w:rsidR="00CA2403" w:rsidRPr="00EA76E6">
        <w:t>Je n</w:t>
      </w:r>
      <w:r w:rsidRPr="00EA76E6">
        <w:t>’</w:t>
      </w:r>
      <w:r w:rsidR="00CA2403" w:rsidRPr="00EA76E6">
        <w:t>ai pas le choix</w:t>
      </w:r>
      <w:r w:rsidRPr="00EA76E6">
        <w:t xml:space="preserve">, </w:t>
      </w:r>
      <w:r w:rsidR="00CA2403" w:rsidRPr="00EA76E6">
        <w:t>croyez-moi</w:t>
      </w:r>
      <w:r w:rsidRPr="00EA76E6">
        <w:t> ! »</w:t>
      </w:r>
    </w:p>
    <w:p w14:paraId="19E03B25" w14:textId="4C2E057B" w:rsidR="00C646BA" w:rsidRPr="00EA76E6" w:rsidRDefault="00CA2403" w:rsidP="00C646BA">
      <w:r w:rsidRPr="00EA76E6">
        <w:t xml:space="preserve">Je devinai à lire sur les traits du </w:t>
      </w:r>
      <w:r w:rsidR="005E5AD1" w:rsidRPr="00EA76E6">
        <w:t>baronnet</w:t>
      </w:r>
      <w:r w:rsidRPr="00EA76E6">
        <w:t xml:space="preserve"> qu</w:t>
      </w:r>
      <w:r w:rsidR="00C646BA" w:rsidRPr="00EA76E6">
        <w:t>’</w:t>
      </w:r>
      <w:r w:rsidRPr="00EA76E6">
        <w:t>il était pr</w:t>
      </w:r>
      <w:r w:rsidRPr="00EA76E6">
        <w:t>o</w:t>
      </w:r>
      <w:r w:rsidRPr="00EA76E6">
        <w:t>fondément blessé par ce qu</w:t>
      </w:r>
      <w:r w:rsidR="00C646BA" w:rsidRPr="00EA76E6">
        <w:t>’</w:t>
      </w:r>
      <w:r w:rsidRPr="00EA76E6">
        <w:t>il considérait comme une désertion</w:t>
      </w:r>
      <w:r w:rsidR="00C646BA" w:rsidRPr="00EA76E6">
        <w:t>.</w:t>
      </w:r>
    </w:p>
    <w:p w14:paraId="0773E41E" w14:textId="77777777" w:rsidR="00C646BA" w:rsidRPr="00EA76E6" w:rsidRDefault="00C646BA" w:rsidP="00C646BA">
      <w:r w:rsidRPr="00EA76E6">
        <w:t>« </w:t>
      </w:r>
      <w:r w:rsidR="00CA2403" w:rsidRPr="00EA76E6">
        <w:t>Quand désirez-vous partir</w:t>
      </w:r>
      <w:r w:rsidRPr="00EA76E6">
        <w:t xml:space="preserve"> ? </w:t>
      </w:r>
      <w:r w:rsidR="00CA2403" w:rsidRPr="00EA76E6">
        <w:t>s</w:t>
      </w:r>
      <w:r w:rsidRPr="00EA76E6">
        <w:t>’</w:t>
      </w:r>
      <w:r w:rsidR="00CA2403" w:rsidRPr="00EA76E6">
        <w:t>enquit-il froidement</w:t>
      </w:r>
      <w:r w:rsidRPr="00EA76E6">
        <w:t>.</w:t>
      </w:r>
    </w:p>
    <w:p w14:paraId="016935F3" w14:textId="77777777" w:rsidR="00C646BA" w:rsidRPr="00EA76E6" w:rsidRDefault="00C646BA" w:rsidP="00C646BA">
      <w:r w:rsidRPr="00EA76E6">
        <w:t>— </w:t>
      </w:r>
      <w:r w:rsidR="00CA2403" w:rsidRPr="00EA76E6">
        <w:t>Immédiatement après le petit déjeuner</w:t>
      </w:r>
      <w:r w:rsidRPr="00EA76E6">
        <w:t xml:space="preserve">. </w:t>
      </w:r>
      <w:r w:rsidR="00CA2403" w:rsidRPr="00EA76E6">
        <w:t>Nous irons en voiture à Coombe Tracey</w:t>
      </w:r>
      <w:r w:rsidRPr="00EA76E6">
        <w:t xml:space="preserve">, </w:t>
      </w:r>
      <w:r w:rsidR="00CA2403" w:rsidRPr="00EA76E6">
        <w:t>mais Watson laisse ici ses affaires en gage qu</w:t>
      </w:r>
      <w:r w:rsidRPr="00EA76E6">
        <w:t>’</w:t>
      </w:r>
      <w:r w:rsidR="00CA2403" w:rsidRPr="00EA76E6">
        <w:t>il vous reviendra</w:t>
      </w:r>
      <w:r w:rsidRPr="00EA76E6">
        <w:t xml:space="preserve">. </w:t>
      </w:r>
      <w:r w:rsidR="00CA2403" w:rsidRPr="00EA76E6">
        <w:t>Watson</w:t>
      </w:r>
      <w:r w:rsidRPr="00EA76E6">
        <w:t xml:space="preserve">, </w:t>
      </w:r>
      <w:r w:rsidR="00CA2403" w:rsidRPr="00EA76E6">
        <w:t>vous enverrez un mot à St</w:t>
      </w:r>
      <w:r w:rsidR="00CA2403" w:rsidRPr="00EA76E6">
        <w:t>a</w:t>
      </w:r>
      <w:r w:rsidR="00CA2403" w:rsidRPr="00EA76E6">
        <w:t>pleton pour lui dire que vous regrettez de lui faire faux bond</w:t>
      </w:r>
      <w:r w:rsidRPr="00EA76E6">
        <w:t>.</w:t>
      </w:r>
    </w:p>
    <w:p w14:paraId="19A05D10" w14:textId="201D8E8D" w:rsidR="00C646BA" w:rsidRPr="00EA76E6" w:rsidRDefault="00C646BA" w:rsidP="00C646BA">
      <w:r w:rsidRPr="00EA76E6">
        <w:t>— </w:t>
      </w:r>
      <w:r w:rsidR="00CA2403" w:rsidRPr="00EA76E6">
        <w:t>J</w:t>
      </w:r>
      <w:r w:rsidRPr="00EA76E6">
        <w:t>’</w:t>
      </w:r>
      <w:r w:rsidR="00CA2403" w:rsidRPr="00EA76E6">
        <w:t>ai bien envie de partir avec vous</w:t>
      </w:r>
      <w:r w:rsidRPr="00EA76E6">
        <w:t xml:space="preserve">, </w:t>
      </w:r>
      <w:r w:rsidR="00CA2403" w:rsidRPr="00EA76E6">
        <w:t xml:space="preserve">fit le </w:t>
      </w:r>
      <w:r w:rsidR="005E5AD1" w:rsidRPr="00EA76E6">
        <w:t>baronnet</w:t>
      </w:r>
      <w:r w:rsidRPr="00EA76E6">
        <w:t xml:space="preserve">. </w:t>
      </w:r>
      <w:r w:rsidR="00CA2403" w:rsidRPr="00EA76E6">
        <w:t>Pou</w:t>
      </w:r>
      <w:r w:rsidR="00CA2403" w:rsidRPr="00EA76E6">
        <w:t>r</w:t>
      </w:r>
      <w:r w:rsidR="00CA2403" w:rsidRPr="00EA76E6">
        <w:t>quoi resterais-je ici tout seul</w:t>
      </w:r>
      <w:r w:rsidRPr="00EA76E6">
        <w:t> ?</w:t>
      </w:r>
    </w:p>
    <w:p w14:paraId="17E3F421" w14:textId="77777777" w:rsidR="00C646BA" w:rsidRPr="00EA76E6" w:rsidRDefault="00C646BA" w:rsidP="00C646BA">
      <w:r w:rsidRPr="00EA76E6">
        <w:t>— </w:t>
      </w:r>
      <w:r w:rsidR="00CA2403" w:rsidRPr="00EA76E6">
        <w:t>Parce que c</w:t>
      </w:r>
      <w:r w:rsidRPr="00EA76E6">
        <w:t>’</w:t>
      </w:r>
      <w:r w:rsidR="00CA2403" w:rsidRPr="00EA76E6">
        <w:t>est votre devoir</w:t>
      </w:r>
      <w:r w:rsidRPr="00EA76E6">
        <w:t xml:space="preserve">. </w:t>
      </w:r>
      <w:r w:rsidR="00CA2403" w:rsidRPr="00EA76E6">
        <w:t>Parce que vous m</w:t>
      </w:r>
      <w:r w:rsidRPr="00EA76E6">
        <w:t>’</w:t>
      </w:r>
      <w:r w:rsidR="00CA2403" w:rsidRPr="00EA76E6">
        <w:t>avez do</w:t>
      </w:r>
      <w:r w:rsidR="00CA2403" w:rsidRPr="00EA76E6">
        <w:t>n</w:t>
      </w:r>
      <w:r w:rsidR="00CA2403" w:rsidRPr="00EA76E6">
        <w:t>né votre parole que vous feriez ce que je vous dis</w:t>
      </w:r>
      <w:r w:rsidRPr="00EA76E6">
        <w:t xml:space="preserve">, </w:t>
      </w:r>
      <w:r w:rsidR="00CA2403" w:rsidRPr="00EA76E6">
        <w:t>et je vous dis de rester</w:t>
      </w:r>
      <w:r w:rsidRPr="00EA76E6">
        <w:t>.</w:t>
      </w:r>
    </w:p>
    <w:p w14:paraId="2A93EFD7" w14:textId="77777777" w:rsidR="00C646BA" w:rsidRPr="00EA76E6" w:rsidRDefault="00C646BA" w:rsidP="00C646BA">
      <w:r w:rsidRPr="00EA76E6">
        <w:t>— </w:t>
      </w:r>
      <w:r w:rsidR="00CA2403" w:rsidRPr="00EA76E6">
        <w:t>Très bien</w:t>
      </w:r>
      <w:r w:rsidRPr="00EA76E6">
        <w:t xml:space="preserve">. </w:t>
      </w:r>
      <w:r w:rsidR="00CA2403" w:rsidRPr="00EA76E6">
        <w:t>Je resterai</w:t>
      </w:r>
      <w:r w:rsidRPr="00EA76E6">
        <w:t>.</w:t>
      </w:r>
    </w:p>
    <w:p w14:paraId="1FD59EED" w14:textId="77777777" w:rsidR="00C646BA" w:rsidRPr="00EA76E6" w:rsidRDefault="00C646BA" w:rsidP="00C646BA">
      <w:r w:rsidRPr="00EA76E6">
        <w:t>— </w:t>
      </w:r>
      <w:r w:rsidR="00CA2403" w:rsidRPr="00EA76E6">
        <w:t>Encore une directive</w:t>
      </w:r>
      <w:r w:rsidRPr="00EA76E6">
        <w:t xml:space="preserve"> : </w:t>
      </w:r>
      <w:r w:rsidR="00CA2403" w:rsidRPr="00EA76E6">
        <w:t>je voudrais que vous vous fassiez conduire en voiture à Merripit</w:t>
      </w:r>
      <w:r w:rsidRPr="00EA76E6">
        <w:t xml:space="preserve">. </w:t>
      </w:r>
      <w:r w:rsidR="00CA2403" w:rsidRPr="00EA76E6">
        <w:t>Mais vous renverrez votre break</w:t>
      </w:r>
      <w:r w:rsidRPr="00EA76E6">
        <w:t xml:space="preserve">, </w:t>
      </w:r>
      <w:r w:rsidR="00CA2403" w:rsidRPr="00EA76E6">
        <w:t>et vous ferez part de votre intention de rentrer à pied</w:t>
      </w:r>
      <w:r w:rsidRPr="00EA76E6">
        <w:t>.</w:t>
      </w:r>
    </w:p>
    <w:p w14:paraId="3E4912DF" w14:textId="77777777" w:rsidR="00C646BA" w:rsidRPr="00EA76E6" w:rsidRDefault="00C646BA" w:rsidP="00C646BA">
      <w:r w:rsidRPr="00EA76E6">
        <w:t>— </w:t>
      </w:r>
      <w:r w:rsidR="008D2AD1" w:rsidRPr="00EA76E6">
        <w:t>À</w:t>
      </w:r>
      <w:r w:rsidR="00CA2403" w:rsidRPr="00EA76E6">
        <w:t xml:space="preserve"> pied à travers la lande</w:t>
      </w:r>
      <w:r w:rsidRPr="00EA76E6">
        <w:t> ?</w:t>
      </w:r>
    </w:p>
    <w:p w14:paraId="1F78817C" w14:textId="77777777" w:rsidR="00C646BA" w:rsidRPr="00EA76E6" w:rsidRDefault="00C646BA" w:rsidP="00C646BA">
      <w:r w:rsidRPr="00EA76E6">
        <w:t>— </w:t>
      </w:r>
      <w:r w:rsidR="00CA2403" w:rsidRPr="00EA76E6">
        <w:t>Oui</w:t>
      </w:r>
      <w:r w:rsidRPr="00EA76E6">
        <w:t>.</w:t>
      </w:r>
    </w:p>
    <w:p w14:paraId="06C32EF3" w14:textId="77777777" w:rsidR="00C646BA" w:rsidRPr="00EA76E6" w:rsidRDefault="00C646BA" w:rsidP="00C646BA">
      <w:r w:rsidRPr="00EA76E6">
        <w:t>— </w:t>
      </w:r>
      <w:r w:rsidR="00CA2403" w:rsidRPr="00EA76E6">
        <w:t>Mais c</w:t>
      </w:r>
      <w:r w:rsidRPr="00EA76E6">
        <w:t>’</w:t>
      </w:r>
      <w:r w:rsidR="00CA2403" w:rsidRPr="00EA76E6">
        <w:t>est justement contre cette promenade que vous m</w:t>
      </w:r>
      <w:r w:rsidRPr="00EA76E6">
        <w:t>’</w:t>
      </w:r>
      <w:r w:rsidR="00CA2403" w:rsidRPr="00EA76E6">
        <w:t>avez mis en garde</w:t>
      </w:r>
      <w:r w:rsidRPr="00EA76E6">
        <w:t> !</w:t>
      </w:r>
    </w:p>
    <w:p w14:paraId="008FE446" w14:textId="77777777" w:rsidR="00C646BA" w:rsidRPr="00EA76E6" w:rsidRDefault="00C646BA" w:rsidP="00C646BA">
      <w:r w:rsidRPr="00EA76E6">
        <w:lastRenderedPageBreak/>
        <w:t>— </w:t>
      </w:r>
      <w:r w:rsidR="00CA2403" w:rsidRPr="00EA76E6">
        <w:t>Cette fois-ci vous pourrez la faire en toute sécurité</w:t>
      </w:r>
      <w:r w:rsidRPr="00EA76E6">
        <w:t xml:space="preserve">. </w:t>
      </w:r>
      <w:r w:rsidR="00CA2403" w:rsidRPr="00EA76E6">
        <w:t>Si je n</w:t>
      </w:r>
      <w:r w:rsidRPr="00EA76E6">
        <w:t>’</w:t>
      </w:r>
      <w:r w:rsidR="00CA2403" w:rsidRPr="00EA76E6">
        <w:t>avais pas confiance dans vos nerfs et dans votre courage</w:t>
      </w:r>
      <w:r w:rsidRPr="00EA76E6">
        <w:t xml:space="preserve">, </w:t>
      </w:r>
      <w:r w:rsidR="00CA2403" w:rsidRPr="00EA76E6">
        <w:t>je ne l</w:t>
      </w:r>
      <w:r w:rsidRPr="00EA76E6">
        <w:t>’</w:t>
      </w:r>
      <w:r w:rsidR="00CA2403" w:rsidRPr="00EA76E6">
        <w:t>exigerais pas</w:t>
      </w:r>
      <w:r w:rsidRPr="00EA76E6">
        <w:t xml:space="preserve"> ; </w:t>
      </w:r>
      <w:r w:rsidR="00CA2403" w:rsidRPr="00EA76E6">
        <w:t>mais il est essentiel que vous le fassiez</w:t>
      </w:r>
      <w:r w:rsidRPr="00EA76E6">
        <w:t>.</w:t>
      </w:r>
    </w:p>
    <w:p w14:paraId="2980672F" w14:textId="77777777" w:rsidR="00C646BA" w:rsidRPr="00EA76E6" w:rsidRDefault="00C646BA" w:rsidP="00C646BA">
      <w:r w:rsidRPr="00EA76E6">
        <w:t>— </w:t>
      </w:r>
      <w:r w:rsidR="00CA2403" w:rsidRPr="00EA76E6">
        <w:t>Je la ferai</w:t>
      </w:r>
      <w:r w:rsidRPr="00EA76E6">
        <w:t>.</w:t>
      </w:r>
    </w:p>
    <w:p w14:paraId="1D9E0275" w14:textId="77777777" w:rsidR="00C646BA" w:rsidRPr="00EA76E6" w:rsidRDefault="00C646BA" w:rsidP="00C646BA">
      <w:r w:rsidRPr="00EA76E6">
        <w:t>— </w:t>
      </w:r>
      <w:r w:rsidR="00CA2403" w:rsidRPr="00EA76E6">
        <w:t>Et si vous tenez à votre vie</w:t>
      </w:r>
      <w:r w:rsidRPr="00EA76E6">
        <w:t xml:space="preserve">, </w:t>
      </w:r>
      <w:r w:rsidR="00CA2403" w:rsidRPr="00EA76E6">
        <w:t>ne traversez la lande qu</w:t>
      </w:r>
      <w:r w:rsidRPr="00EA76E6">
        <w:t>’</w:t>
      </w:r>
      <w:r w:rsidR="00CA2403" w:rsidRPr="00EA76E6">
        <w:t>en suivant le sentier qui conduit à Grimpen</w:t>
      </w:r>
      <w:r w:rsidRPr="00EA76E6">
        <w:t xml:space="preserve"> ; </w:t>
      </w:r>
      <w:r w:rsidR="00CA2403" w:rsidRPr="00EA76E6">
        <w:t>c</w:t>
      </w:r>
      <w:r w:rsidRPr="00EA76E6">
        <w:t>’</w:t>
      </w:r>
      <w:r w:rsidR="00CA2403" w:rsidRPr="00EA76E6">
        <w:t>est d</w:t>
      </w:r>
      <w:r w:rsidRPr="00EA76E6">
        <w:t>’</w:t>
      </w:r>
      <w:r w:rsidR="00CA2403" w:rsidRPr="00EA76E6">
        <w:t>ailleurs votre itinéraire normal</w:t>
      </w:r>
      <w:r w:rsidRPr="00EA76E6">
        <w:t>.</w:t>
      </w:r>
    </w:p>
    <w:p w14:paraId="5AB5761E" w14:textId="77777777" w:rsidR="00C646BA" w:rsidRPr="00EA76E6" w:rsidRDefault="00C646BA" w:rsidP="00C646BA">
      <w:r w:rsidRPr="00EA76E6">
        <w:t>— </w:t>
      </w:r>
      <w:r w:rsidR="00CA2403" w:rsidRPr="00EA76E6">
        <w:t>J</w:t>
      </w:r>
      <w:r w:rsidRPr="00EA76E6">
        <w:t>’</w:t>
      </w:r>
      <w:r w:rsidR="00CA2403" w:rsidRPr="00EA76E6">
        <w:t>agirai comme vous me le demandez</w:t>
      </w:r>
      <w:r w:rsidRPr="00EA76E6">
        <w:t>.</w:t>
      </w:r>
    </w:p>
    <w:p w14:paraId="72EA9863" w14:textId="51D104E4" w:rsidR="00C646BA" w:rsidRPr="00EA76E6" w:rsidRDefault="00C646BA" w:rsidP="00C646BA">
      <w:r w:rsidRPr="00EA76E6">
        <w:t>— </w:t>
      </w:r>
      <w:r w:rsidR="00CA2403" w:rsidRPr="00EA76E6">
        <w:t>Très bien</w:t>
      </w:r>
      <w:r w:rsidRPr="00EA76E6">
        <w:t xml:space="preserve">. </w:t>
      </w:r>
      <w:r w:rsidR="00CA2403" w:rsidRPr="00EA76E6">
        <w:t>Je serais heureux de partir dès que possible afin d</w:t>
      </w:r>
      <w:r w:rsidRPr="00EA76E6">
        <w:t>’</w:t>
      </w:r>
      <w:r w:rsidR="00CA2403" w:rsidRPr="00EA76E6">
        <w:t>être à Londres dans l</w:t>
      </w:r>
      <w:r w:rsidRPr="00EA76E6">
        <w:t>’</w:t>
      </w:r>
      <w:r w:rsidR="00CA2403" w:rsidRPr="00EA76E6">
        <w:t>après-midi</w:t>
      </w:r>
      <w:r w:rsidRPr="00EA76E6">
        <w:t>. »</w:t>
      </w:r>
    </w:p>
    <w:p w14:paraId="41A179DA" w14:textId="77777777" w:rsidR="00C646BA" w:rsidRPr="00EA76E6" w:rsidRDefault="00CA2403" w:rsidP="00C646BA">
      <w:r w:rsidRPr="00EA76E6">
        <w:t>Ce programme me surprit</w:t>
      </w:r>
      <w:r w:rsidR="00C646BA" w:rsidRPr="00EA76E6">
        <w:t xml:space="preserve"> ; </w:t>
      </w:r>
      <w:r w:rsidRPr="00EA76E6">
        <w:t>certes je me rappelais que Holmes avait annoncé la nuit précédente à Stapleton qu</w:t>
      </w:r>
      <w:r w:rsidR="00C646BA" w:rsidRPr="00EA76E6">
        <w:t>’</w:t>
      </w:r>
      <w:r w:rsidRPr="00EA76E6">
        <w:t>il reg</w:t>
      </w:r>
      <w:r w:rsidRPr="00EA76E6">
        <w:t>a</w:t>
      </w:r>
      <w:r w:rsidRPr="00EA76E6">
        <w:t>gnerait Londres le lendemain</w:t>
      </w:r>
      <w:r w:rsidR="00C646BA" w:rsidRPr="00EA76E6">
        <w:t xml:space="preserve">. </w:t>
      </w:r>
      <w:r w:rsidRPr="00EA76E6">
        <w:t>Je n</w:t>
      </w:r>
      <w:r w:rsidR="00C646BA" w:rsidRPr="00EA76E6">
        <w:t>’</w:t>
      </w:r>
      <w:r w:rsidRPr="00EA76E6">
        <w:t>avais pas songé toutefois qu</w:t>
      </w:r>
      <w:r w:rsidR="00C646BA" w:rsidRPr="00EA76E6">
        <w:t>’</w:t>
      </w:r>
      <w:r w:rsidRPr="00EA76E6">
        <w:t>il désirait me faire partir</w:t>
      </w:r>
      <w:r w:rsidR="00C646BA" w:rsidRPr="00EA76E6">
        <w:t xml:space="preserve">, </w:t>
      </w:r>
      <w:r w:rsidRPr="00EA76E6">
        <w:t>et je ne parvenais pas à co</w:t>
      </w:r>
      <w:r w:rsidRPr="00EA76E6">
        <w:t>m</w:t>
      </w:r>
      <w:r w:rsidRPr="00EA76E6">
        <w:t>prendre comment nous pourrions être tous deux absents à un moment aussi critique</w:t>
      </w:r>
      <w:r w:rsidR="00C646BA" w:rsidRPr="00EA76E6">
        <w:t xml:space="preserve">. </w:t>
      </w:r>
      <w:r w:rsidRPr="00EA76E6">
        <w:t>Mais je ne pouvais rien objecter</w:t>
      </w:r>
      <w:r w:rsidR="00C646BA" w:rsidRPr="00EA76E6">
        <w:t xml:space="preserve">. </w:t>
      </w:r>
      <w:r w:rsidRPr="00EA76E6">
        <w:t>Je n</w:t>
      </w:r>
      <w:r w:rsidR="00C646BA" w:rsidRPr="00EA76E6">
        <w:t>’</w:t>
      </w:r>
      <w:r w:rsidRPr="00EA76E6">
        <w:t>avais qu</w:t>
      </w:r>
      <w:r w:rsidR="00C646BA" w:rsidRPr="00EA76E6">
        <w:t>’</w:t>
      </w:r>
      <w:r w:rsidRPr="00EA76E6">
        <w:t>à obéir aveuglément</w:t>
      </w:r>
      <w:r w:rsidR="00C646BA" w:rsidRPr="00EA76E6">
        <w:t xml:space="preserve">. </w:t>
      </w:r>
      <w:r w:rsidRPr="00EA76E6">
        <w:t>Aussi nous fîmes nos adieux à notre ami désolé</w:t>
      </w:r>
      <w:r w:rsidR="00C646BA" w:rsidRPr="00EA76E6">
        <w:t xml:space="preserve"> ; </w:t>
      </w:r>
      <w:r w:rsidRPr="00EA76E6">
        <w:t>deux heures plus tard nous étions à la gare de Coombe Tracey</w:t>
      </w:r>
      <w:r w:rsidR="00C646BA" w:rsidRPr="00EA76E6">
        <w:t xml:space="preserve">. </w:t>
      </w:r>
      <w:r w:rsidRPr="00EA76E6">
        <w:t>Nous renvoyâmes Perkins au manoir</w:t>
      </w:r>
      <w:r w:rsidR="00C646BA" w:rsidRPr="00EA76E6">
        <w:t xml:space="preserve">. </w:t>
      </w:r>
      <w:r w:rsidRPr="00EA76E6">
        <w:t>Sur le quai attendait un jeune garçon</w:t>
      </w:r>
      <w:r w:rsidR="00C646BA" w:rsidRPr="00EA76E6">
        <w:t>.</w:t>
      </w:r>
    </w:p>
    <w:p w14:paraId="438EE4A1" w14:textId="77777777" w:rsidR="00C646BA" w:rsidRPr="00EA76E6" w:rsidRDefault="00C646BA" w:rsidP="00C646BA">
      <w:r w:rsidRPr="00EA76E6">
        <w:t>« </w:t>
      </w:r>
      <w:r w:rsidR="00CA2403" w:rsidRPr="00EA76E6">
        <w:t>Y a-t-il des ordres pour moi</w:t>
      </w:r>
      <w:r w:rsidRPr="00EA76E6">
        <w:t xml:space="preserve">, </w:t>
      </w:r>
      <w:r w:rsidR="00CA2403" w:rsidRPr="00EA76E6">
        <w:t>monsieur</w:t>
      </w:r>
      <w:r w:rsidRPr="00EA76E6">
        <w:t> ?</w:t>
      </w:r>
    </w:p>
    <w:p w14:paraId="18FE4BA4" w14:textId="77777777" w:rsidR="00C646BA" w:rsidRPr="00EA76E6" w:rsidRDefault="00C646BA" w:rsidP="00C646BA">
      <w:r w:rsidRPr="00EA76E6">
        <w:t>— </w:t>
      </w:r>
      <w:r w:rsidR="00CA2403" w:rsidRPr="00EA76E6">
        <w:t>Vous prendrez ce train pour Londres Cartwright</w:t>
      </w:r>
      <w:r w:rsidRPr="00EA76E6">
        <w:t xml:space="preserve">. </w:t>
      </w:r>
      <w:r w:rsidR="00CA2403" w:rsidRPr="00EA76E6">
        <w:t>Au moment où vous arriverez</w:t>
      </w:r>
      <w:r w:rsidRPr="00EA76E6">
        <w:t xml:space="preserve">, </w:t>
      </w:r>
      <w:r w:rsidR="00CA2403" w:rsidRPr="00EA76E6">
        <w:t>vous enverrez un télégramme à Sir Henry</w:t>
      </w:r>
      <w:r w:rsidRPr="00EA76E6">
        <w:t xml:space="preserve">, </w:t>
      </w:r>
      <w:r w:rsidR="00CA2403" w:rsidRPr="00EA76E6">
        <w:t>signé de moi</w:t>
      </w:r>
      <w:r w:rsidRPr="00EA76E6">
        <w:t xml:space="preserve">, </w:t>
      </w:r>
      <w:r w:rsidR="00CA2403" w:rsidRPr="00EA76E6">
        <w:t>pour lui dire que s</w:t>
      </w:r>
      <w:r w:rsidRPr="00EA76E6">
        <w:t>’</w:t>
      </w:r>
      <w:r w:rsidR="00CA2403" w:rsidRPr="00EA76E6">
        <w:t>il retrouve le carnet que j</w:t>
      </w:r>
      <w:r w:rsidRPr="00EA76E6">
        <w:t>’</w:t>
      </w:r>
      <w:r w:rsidR="00CA2403" w:rsidRPr="00EA76E6">
        <w:t>ai perdu</w:t>
      </w:r>
      <w:r w:rsidRPr="00EA76E6">
        <w:t xml:space="preserve">, </w:t>
      </w:r>
      <w:r w:rsidR="00CA2403" w:rsidRPr="00EA76E6">
        <w:t>il me l</w:t>
      </w:r>
      <w:r w:rsidRPr="00EA76E6">
        <w:t>’</w:t>
      </w:r>
      <w:r w:rsidR="00CA2403" w:rsidRPr="00EA76E6">
        <w:t>envoie en recommandé à Baker Street</w:t>
      </w:r>
      <w:r w:rsidRPr="00EA76E6">
        <w:t>.</w:t>
      </w:r>
    </w:p>
    <w:p w14:paraId="53174E27" w14:textId="77777777" w:rsidR="00C646BA" w:rsidRPr="00EA76E6" w:rsidRDefault="00C646BA" w:rsidP="00C646BA">
      <w:r w:rsidRPr="00EA76E6">
        <w:t>— </w:t>
      </w:r>
      <w:r w:rsidR="00CA2403" w:rsidRPr="00EA76E6">
        <w:t>Bien</w:t>
      </w:r>
      <w:r w:rsidRPr="00EA76E6">
        <w:t xml:space="preserve">, </w:t>
      </w:r>
      <w:r w:rsidR="00CA2403" w:rsidRPr="00EA76E6">
        <w:t>monsieur</w:t>
      </w:r>
      <w:r w:rsidRPr="00EA76E6">
        <w:t>.</w:t>
      </w:r>
    </w:p>
    <w:p w14:paraId="60FC2C0F" w14:textId="6EA88C32" w:rsidR="00C646BA" w:rsidRPr="00EA76E6" w:rsidRDefault="00C646BA" w:rsidP="00C646BA">
      <w:r w:rsidRPr="00EA76E6">
        <w:lastRenderedPageBreak/>
        <w:t>— </w:t>
      </w:r>
      <w:r w:rsidR="00CA2403" w:rsidRPr="00EA76E6">
        <w:t>Et demandez au chef de gare s</w:t>
      </w:r>
      <w:r w:rsidRPr="00EA76E6">
        <w:t>’</w:t>
      </w:r>
      <w:r w:rsidR="00CA2403" w:rsidRPr="00EA76E6">
        <w:t>il y a un message pour moi</w:t>
      </w:r>
      <w:r w:rsidRPr="00EA76E6">
        <w:t>. »</w:t>
      </w:r>
    </w:p>
    <w:p w14:paraId="5C2E7A80" w14:textId="77777777" w:rsidR="00C646BA" w:rsidRPr="00EA76E6" w:rsidRDefault="00CA2403" w:rsidP="00C646BA">
      <w:r w:rsidRPr="00EA76E6">
        <w:t>Le jeune garçon revint avec un télégramme que Holmes me tendit</w:t>
      </w:r>
      <w:r w:rsidR="00C646BA" w:rsidRPr="00EA76E6">
        <w:t xml:space="preserve">. </w:t>
      </w:r>
      <w:r w:rsidRPr="00EA76E6">
        <w:t>Il était conçu comme suit</w:t>
      </w:r>
      <w:r w:rsidR="00C646BA" w:rsidRPr="00EA76E6">
        <w:t> :</w:t>
      </w:r>
    </w:p>
    <w:p w14:paraId="60A361D3" w14:textId="401E0EE7" w:rsidR="00C646BA" w:rsidRPr="00EA76E6" w:rsidRDefault="00C646BA" w:rsidP="00C646BA">
      <w:r w:rsidRPr="00EA76E6">
        <w:t>« </w:t>
      </w:r>
      <w:r w:rsidR="00CA2403" w:rsidRPr="00EA76E6">
        <w:t>Télégramme reçu</w:t>
      </w:r>
      <w:r w:rsidRPr="00EA76E6">
        <w:t xml:space="preserve">. </w:t>
      </w:r>
      <w:r w:rsidR="00CA2403" w:rsidRPr="00EA76E6">
        <w:t>Arrive avec mandat en blanc à cinq heures quarante</w:t>
      </w:r>
      <w:r w:rsidRPr="00EA76E6">
        <w:t xml:space="preserve">. – </w:t>
      </w:r>
      <w:r w:rsidR="00CA2403" w:rsidRPr="00EA76E6">
        <w:t>Lestrade</w:t>
      </w:r>
      <w:r w:rsidRPr="00EA76E6">
        <w:t>. »</w:t>
      </w:r>
    </w:p>
    <w:p w14:paraId="724ED0B1" w14:textId="0126C8B0" w:rsidR="00C646BA" w:rsidRPr="00EA76E6" w:rsidRDefault="00C646BA" w:rsidP="00C646BA">
      <w:r w:rsidRPr="00EA76E6">
        <w:t>« </w:t>
      </w:r>
      <w:r w:rsidR="00CA2403" w:rsidRPr="00EA76E6">
        <w:t>J</w:t>
      </w:r>
      <w:r w:rsidRPr="00EA76E6">
        <w:t>’</w:t>
      </w:r>
      <w:r w:rsidR="00CA2403" w:rsidRPr="00EA76E6">
        <w:t>ai la réponse à ma dépêche de ce matin</w:t>
      </w:r>
      <w:r w:rsidRPr="00EA76E6">
        <w:t xml:space="preserve">. </w:t>
      </w:r>
      <w:r w:rsidR="00CA2403" w:rsidRPr="00EA76E6">
        <w:t>Il est l</w:t>
      </w:r>
      <w:r w:rsidRPr="00EA76E6">
        <w:t>’</w:t>
      </w:r>
      <w:r w:rsidR="00CA2403" w:rsidRPr="00EA76E6">
        <w:t>un des meilleurs professionnels de la police</w:t>
      </w:r>
      <w:r w:rsidRPr="00EA76E6">
        <w:t xml:space="preserve">, </w:t>
      </w:r>
      <w:r w:rsidR="00CA2403" w:rsidRPr="00EA76E6">
        <w:t>à mon avis</w:t>
      </w:r>
      <w:r w:rsidRPr="00EA76E6">
        <w:t xml:space="preserve">, </w:t>
      </w:r>
      <w:r w:rsidR="00CA2403" w:rsidRPr="00EA76E6">
        <w:t>et nous po</w:t>
      </w:r>
      <w:r w:rsidR="00CA2403" w:rsidRPr="00EA76E6">
        <w:t>u</w:t>
      </w:r>
      <w:r w:rsidR="00CA2403" w:rsidRPr="00EA76E6">
        <w:t>vons avoir besoin de son aide</w:t>
      </w:r>
      <w:r w:rsidRPr="00EA76E6">
        <w:t xml:space="preserve">. </w:t>
      </w:r>
      <w:r w:rsidR="00CA2403" w:rsidRPr="00EA76E6">
        <w:t>Maintenant</w:t>
      </w:r>
      <w:r w:rsidRPr="00EA76E6">
        <w:t xml:space="preserve">, </w:t>
      </w:r>
      <w:r w:rsidR="00CA2403" w:rsidRPr="00EA76E6">
        <w:t>Watson</w:t>
      </w:r>
      <w:r w:rsidRPr="00EA76E6">
        <w:t xml:space="preserve">, </w:t>
      </w:r>
      <w:r w:rsidR="00CA2403" w:rsidRPr="00EA76E6">
        <w:t>je pense que nous ne saurions mieux employer notre temps qu</w:t>
      </w:r>
      <w:r w:rsidRPr="00EA76E6">
        <w:t>’</w:t>
      </w:r>
      <w:r w:rsidR="00CA2403" w:rsidRPr="00EA76E6">
        <w:t xml:space="preserve">en allant rendre visite à votre amie </w:t>
      </w:r>
      <w:r w:rsidRPr="00EA76E6">
        <w:t>M</w:t>
      </w:r>
      <w:r w:rsidRPr="00EA76E6">
        <w:rPr>
          <w:vertAlign w:val="superscript"/>
        </w:rPr>
        <w:t>me</w:t>
      </w:r>
      <w:r w:rsidRPr="00EA76E6">
        <w:t> </w:t>
      </w:r>
      <w:r w:rsidR="00CA2403" w:rsidRPr="00EA76E6">
        <w:t>Laura Lyons</w:t>
      </w:r>
      <w:r w:rsidRPr="00EA76E6">
        <w:t>. »</w:t>
      </w:r>
    </w:p>
    <w:p w14:paraId="6E17C64B" w14:textId="78FC6F4A" w:rsidR="00C646BA" w:rsidRPr="00EA76E6" w:rsidRDefault="00CA2403" w:rsidP="00C646BA">
      <w:r w:rsidRPr="00EA76E6">
        <w:t>Son plan de campagne commençait à se dessiner dans ma tête</w:t>
      </w:r>
      <w:r w:rsidR="00C646BA" w:rsidRPr="00EA76E6">
        <w:t xml:space="preserve">. </w:t>
      </w:r>
      <w:r w:rsidRPr="00EA76E6">
        <w:t xml:space="preserve">Il se servait du </w:t>
      </w:r>
      <w:r w:rsidR="005E5AD1" w:rsidRPr="00EA76E6">
        <w:t>baronnet</w:t>
      </w:r>
      <w:r w:rsidRPr="00EA76E6">
        <w:t xml:space="preserve"> pour persuader les Stapleton que nous étions réellement partis</w:t>
      </w:r>
      <w:r w:rsidR="00C646BA" w:rsidRPr="00EA76E6">
        <w:t xml:space="preserve">, </w:t>
      </w:r>
      <w:r w:rsidRPr="00EA76E6">
        <w:t>alors que nous serions de retour à l</w:t>
      </w:r>
      <w:r w:rsidR="00C646BA" w:rsidRPr="00EA76E6">
        <w:t>’</w:t>
      </w:r>
      <w:r w:rsidRPr="00EA76E6">
        <w:t>instant où notre présence serait indispensable</w:t>
      </w:r>
      <w:r w:rsidR="00C646BA" w:rsidRPr="00EA76E6">
        <w:t xml:space="preserve">. </w:t>
      </w:r>
      <w:r w:rsidRPr="00EA76E6">
        <w:t>Ce télégramme de Londres</w:t>
      </w:r>
      <w:r w:rsidR="00C646BA" w:rsidRPr="00EA76E6">
        <w:t xml:space="preserve">, </w:t>
      </w:r>
      <w:r w:rsidRPr="00EA76E6">
        <w:t>si Sir Henry en faisait état auprès des Stapleton</w:t>
      </w:r>
      <w:r w:rsidR="00C646BA" w:rsidRPr="00EA76E6">
        <w:t xml:space="preserve">, </w:t>
      </w:r>
      <w:r w:rsidRPr="00EA76E6">
        <w:t>écarterait tout soupçon</w:t>
      </w:r>
      <w:r w:rsidR="00C646BA" w:rsidRPr="00EA76E6">
        <w:t xml:space="preserve">. </w:t>
      </w:r>
      <w:r w:rsidRPr="00EA76E6">
        <w:t>Déjà il me semblait voir le filet se r</w:t>
      </w:r>
      <w:r w:rsidRPr="00EA76E6">
        <w:t>e</w:t>
      </w:r>
      <w:r w:rsidRPr="00EA76E6">
        <w:t>fermer sur notre brochet à la mâchoire tombante</w:t>
      </w:r>
      <w:r w:rsidR="00C646BA" w:rsidRPr="00EA76E6">
        <w:t>.</w:t>
      </w:r>
    </w:p>
    <w:p w14:paraId="3F26E253" w14:textId="6987104F" w:rsidR="00C646BA" w:rsidRPr="00EA76E6" w:rsidRDefault="00C646BA" w:rsidP="00C646BA">
      <w:r w:rsidRPr="00EA76E6">
        <w:t>M</w:t>
      </w:r>
      <w:r w:rsidRPr="00EA76E6">
        <w:rPr>
          <w:vertAlign w:val="superscript"/>
        </w:rPr>
        <w:t>me</w:t>
      </w:r>
      <w:r w:rsidRPr="00EA76E6">
        <w:t> </w:t>
      </w:r>
      <w:r w:rsidR="00CA2403" w:rsidRPr="00EA76E6">
        <w:t>Laura Lyons était dans son bureau</w:t>
      </w:r>
      <w:r w:rsidRPr="00EA76E6">
        <w:t xml:space="preserve"> ; </w:t>
      </w:r>
      <w:r w:rsidR="00CA2403" w:rsidRPr="00EA76E6">
        <w:t>Sherlock Holmes entra dans le vif du sujet avec une franchise directe qui la stup</w:t>
      </w:r>
      <w:r w:rsidR="00CA2403" w:rsidRPr="00EA76E6">
        <w:t>é</w:t>
      </w:r>
      <w:r w:rsidR="00CA2403" w:rsidRPr="00EA76E6">
        <w:t>fia</w:t>
      </w:r>
      <w:r w:rsidRPr="00EA76E6">
        <w:t>.</w:t>
      </w:r>
    </w:p>
    <w:p w14:paraId="1BC80263" w14:textId="77777777" w:rsidR="00C646BA" w:rsidRPr="00EA76E6" w:rsidRDefault="00C646BA" w:rsidP="00C646BA">
      <w:r w:rsidRPr="00EA76E6">
        <w:t>« </w:t>
      </w:r>
      <w:r w:rsidR="00CA2403" w:rsidRPr="00EA76E6">
        <w:t>J</w:t>
      </w:r>
      <w:r w:rsidRPr="00EA76E6">
        <w:t>’</w:t>
      </w:r>
      <w:r w:rsidR="00CA2403" w:rsidRPr="00EA76E6">
        <w:t>enquête actuellement sur les circonstances qui ont e</w:t>
      </w:r>
      <w:r w:rsidR="00CA2403" w:rsidRPr="00EA76E6">
        <w:t>n</w:t>
      </w:r>
      <w:r w:rsidR="00CA2403" w:rsidRPr="00EA76E6">
        <w:t>touré la mort de Sir Charles Baskerville</w:t>
      </w:r>
      <w:r w:rsidRPr="00EA76E6">
        <w:t xml:space="preserve">, </w:t>
      </w:r>
      <w:r w:rsidR="00CA2403" w:rsidRPr="00EA76E6">
        <w:t>dit-il</w:t>
      </w:r>
      <w:r w:rsidRPr="00EA76E6">
        <w:t xml:space="preserve">. </w:t>
      </w:r>
      <w:r w:rsidR="00CA2403" w:rsidRPr="00EA76E6">
        <w:t>Mon ami le do</w:t>
      </w:r>
      <w:r w:rsidR="00CA2403" w:rsidRPr="00EA76E6">
        <w:t>c</w:t>
      </w:r>
      <w:r w:rsidR="00CA2403" w:rsidRPr="00EA76E6">
        <w:t>teur Watson m</w:t>
      </w:r>
      <w:r w:rsidRPr="00EA76E6">
        <w:t>’</w:t>
      </w:r>
      <w:r w:rsidR="00CA2403" w:rsidRPr="00EA76E6">
        <w:t>a informé de ce que vous lui aviez dit</w:t>
      </w:r>
      <w:r w:rsidRPr="00EA76E6">
        <w:t xml:space="preserve">, </w:t>
      </w:r>
      <w:r w:rsidR="00CA2403" w:rsidRPr="00EA76E6">
        <w:t>et aussi de ce que vous aviez tu à propos de cette affaire</w:t>
      </w:r>
      <w:r w:rsidRPr="00EA76E6">
        <w:t>.</w:t>
      </w:r>
    </w:p>
    <w:p w14:paraId="06BDC0C3" w14:textId="77777777" w:rsidR="00C646BA" w:rsidRPr="00EA76E6" w:rsidRDefault="00C646BA" w:rsidP="00C646BA">
      <w:r w:rsidRPr="00EA76E6">
        <w:t>— </w:t>
      </w:r>
      <w:r w:rsidR="00CA2403" w:rsidRPr="00EA76E6">
        <w:t>Qu</w:t>
      </w:r>
      <w:r w:rsidRPr="00EA76E6">
        <w:t>’</w:t>
      </w:r>
      <w:r w:rsidR="00CA2403" w:rsidRPr="00EA76E6">
        <w:t>ai-je donc tu</w:t>
      </w:r>
      <w:r w:rsidRPr="00EA76E6">
        <w:t xml:space="preserve"> ? </w:t>
      </w:r>
      <w:r w:rsidR="00CA2403" w:rsidRPr="00EA76E6">
        <w:t>demanda-t-elle avec un air hautain</w:t>
      </w:r>
      <w:r w:rsidRPr="00EA76E6">
        <w:t>.</w:t>
      </w:r>
    </w:p>
    <w:p w14:paraId="5602FAFB" w14:textId="77777777" w:rsidR="00C646BA" w:rsidRPr="00EA76E6" w:rsidRDefault="00C646BA" w:rsidP="00C646BA">
      <w:r w:rsidRPr="00EA76E6">
        <w:t>— </w:t>
      </w:r>
      <w:r w:rsidR="00CA2403" w:rsidRPr="00EA76E6">
        <w:t>Vous avez avoué que vous aviez prié Sir Charles Baske</w:t>
      </w:r>
      <w:r w:rsidR="00CA2403" w:rsidRPr="00EA76E6">
        <w:t>r</w:t>
      </w:r>
      <w:r w:rsidR="00CA2403" w:rsidRPr="00EA76E6">
        <w:t>ville de se trouver devant la porte à dix heures</w:t>
      </w:r>
      <w:r w:rsidRPr="00EA76E6">
        <w:t xml:space="preserve">. </w:t>
      </w:r>
      <w:r w:rsidR="00CA2403" w:rsidRPr="00EA76E6">
        <w:t xml:space="preserve">Nous </w:t>
      </w:r>
      <w:r w:rsidR="00CA2403" w:rsidRPr="00EA76E6">
        <w:lastRenderedPageBreak/>
        <w:t>savons que ce furent le lieu et l</w:t>
      </w:r>
      <w:r w:rsidRPr="00EA76E6">
        <w:t>’</w:t>
      </w:r>
      <w:r w:rsidR="00CA2403" w:rsidRPr="00EA76E6">
        <w:t>heure de sa mort</w:t>
      </w:r>
      <w:r w:rsidRPr="00EA76E6">
        <w:t xml:space="preserve">. </w:t>
      </w:r>
      <w:r w:rsidR="00CA2403" w:rsidRPr="00EA76E6">
        <w:t>Vous avez nié qu</w:t>
      </w:r>
      <w:r w:rsidRPr="00EA76E6">
        <w:t>’</w:t>
      </w:r>
      <w:r w:rsidR="00CA2403" w:rsidRPr="00EA76E6">
        <w:t>il existait un rapport entre ces deux événements</w:t>
      </w:r>
      <w:r w:rsidRPr="00EA76E6">
        <w:t>.</w:t>
      </w:r>
    </w:p>
    <w:p w14:paraId="3E8473DB" w14:textId="77777777" w:rsidR="00C646BA" w:rsidRPr="00EA76E6" w:rsidRDefault="00C646BA" w:rsidP="00C646BA">
      <w:r w:rsidRPr="00EA76E6">
        <w:t>— </w:t>
      </w:r>
      <w:r w:rsidR="00CA2403" w:rsidRPr="00EA76E6">
        <w:t>Il n</w:t>
      </w:r>
      <w:r w:rsidRPr="00EA76E6">
        <w:t>’</w:t>
      </w:r>
      <w:r w:rsidR="00CA2403" w:rsidRPr="00EA76E6">
        <w:t>y a pas de rapport</w:t>
      </w:r>
      <w:r w:rsidRPr="00EA76E6">
        <w:t>.</w:t>
      </w:r>
    </w:p>
    <w:p w14:paraId="3C5B0AEF" w14:textId="2F6B11D7" w:rsidR="00C646BA" w:rsidRPr="00EA76E6" w:rsidRDefault="00C646BA" w:rsidP="00C646BA">
      <w:r w:rsidRPr="00EA76E6">
        <w:t>— </w:t>
      </w:r>
      <w:r w:rsidR="00CA2403" w:rsidRPr="00EA76E6">
        <w:t>Dans ce cas la coïncidence est vraiment extraordinaire</w:t>
      </w:r>
      <w:r w:rsidRPr="00EA76E6">
        <w:t xml:space="preserve">. </w:t>
      </w:r>
      <w:r w:rsidR="00CA2403" w:rsidRPr="00EA76E6">
        <w:t>Mais je crois que nous allons parvenir à établir le rapport</w:t>
      </w:r>
      <w:r w:rsidRPr="00EA76E6">
        <w:t xml:space="preserve">. </w:t>
      </w:r>
      <w:r w:rsidR="00CA2403" w:rsidRPr="00EA76E6">
        <w:t>Je désire être tout à fait franc avec vous</w:t>
      </w:r>
      <w:r w:rsidRPr="00EA76E6">
        <w:t xml:space="preserve">, </w:t>
      </w:r>
      <w:r w:rsidR="00CA2403" w:rsidRPr="00EA76E6">
        <w:t>madame Lyons</w:t>
      </w:r>
      <w:r w:rsidRPr="00EA76E6">
        <w:t xml:space="preserve">. </w:t>
      </w:r>
      <w:r w:rsidR="00CA2403" w:rsidRPr="00EA76E6">
        <w:t>Nous considérons cette affaire comme un assassinat qui</w:t>
      </w:r>
      <w:r w:rsidRPr="00EA76E6">
        <w:t xml:space="preserve">, </w:t>
      </w:r>
      <w:r w:rsidR="00CA2403" w:rsidRPr="00EA76E6">
        <w:t>s</w:t>
      </w:r>
      <w:r w:rsidRPr="00EA76E6">
        <w:t>’</w:t>
      </w:r>
      <w:r w:rsidR="00CA2403" w:rsidRPr="00EA76E6">
        <w:t>il était prouvé</w:t>
      </w:r>
      <w:r w:rsidRPr="00EA76E6">
        <w:t xml:space="preserve">, </w:t>
      </w:r>
      <w:r w:rsidR="00CA2403" w:rsidRPr="00EA76E6">
        <w:t xml:space="preserve">mettrait en cause non seulement votre ami </w:t>
      </w:r>
      <w:r w:rsidRPr="00EA76E6">
        <w:t>M. </w:t>
      </w:r>
      <w:r w:rsidR="00CA2403" w:rsidRPr="00EA76E6">
        <w:t>Stapleton</w:t>
      </w:r>
      <w:r w:rsidRPr="00EA76E6">
        <w:t xml:space="preserve">, </w:t>
      </w:r>
      <w:r w:rsidR="00CA2403" w:rsidRPr="00EA76E6">
        <w:t>mais aussi sa femme</w:t>
      </w:r>
      <w:r w:rsidRPr="00EA76E6">
        <w:t>. »</w:t>
      </w:r>
    </w:p>
    <w:p w14:paraId="6D9BA8FE" w14:textId="77777777" w:rsidR="00C646BA" w:rsidRPr="00EA76E6" w:rsidRDefault="00CA2403" w:rsidP="00C646BA">
      <w:r w:rsidRPr="00EA76E6">
        <w:t>La dame sauta sur son fauteuil</w:t>
      </w:r>
      <w:r w:rsidR="00C646BA" w:rsidRPr="00EA76E6">
        <w:t>.</w:t>
      </w:r>
    </w:p>
    <w:p w14:paraId="23079A50" w14:textId="7A5D6FEC" w:rsidR="00C646BA" w:rsidRPr="00EA76E6" w:rsidRDefault="00C646BA" w:rsidP="00C646BA">
      <w:r w:rsidRPr="00EA76E6">
        <w:t>« </w:t>
      </w:r>
      <w:r w:rsidR="00CA2403" w:rsidRPr="00EA76E6">
        <w:t>Sa femme</w:t>
      </w:r>
      <w:r w:rsidRPr="00EA76E6">
        <w:t xml:space="preserve"> ? </w:t>
      </w:r>
      <w:r w:rsidR="00CA2403" w:rsidRPr="00EA76E6">
        <w:t>répéta-t-elle</w:t>
      </w:r>
      <w:r w:rsidRPr="00EA76E6">
        <w:t xml:space="preserve">. </w:t>
      </w:r>
      <w:r w:rsidR="00CA2403" w:rsidRPr="00EA76E6">
        <w:t>Sa femme</w:t>
      </w:r>
      <w:r w:rsidRPr="00EA76E6">
        <w:t xml:space="preserve"> ! </w:t>
      </w:r>
      <w:r w:rsidR="00CA2403" w:rsidRPr="00EA76E6">
        <w:t>Il est célibataire</w:t>
      </w:r>
      <w:r w:rsidRPr="00EA76E6">
        <w:t>. »</w:t>
      </w:r>
    </w:p>
    <w:p w14:paraId="609EB0D8" w14:textId="77777777" w:rsidR="00C646BA" w:rsidRPr="00EA76E6" w:rsidRDefault="00CA2403" w:rsidP="00C646BA">
      <w:r w:rsidRPr="00EA76E6">
        <w:t>Sherlock Holmes haussa les épaules</w:t>
      </w:r>
      <w:r w:rsidR="00C646BA" w:rsidRPr="00EA76E6">
        <w:t>.</w:t>
      </w:r>
    </w:p>
    <w:p w14:paraId="071DC675" w14:textId="07AF06A6" w:rsidR="00C646BA" w:rsidRPr="00EA76E6" w:rsidRDefault="00C646BA" w:rsidP="00C646BA">
      <w:r w:rsidRPr="00EA76E6">
        <w:t>« </w:t>
      </w:r>
      <w:r w:rsidR="00CA2403" w:rsidRPr="00EA76E6">
        <w:t>Prouvez-le moi</w:t>
      </w:r>
      <w:r w:rsidRPr="00EA76E6">
        <w:t xml:space="preserve"> ! </w:t>
      </w:r>
      <w:r w:rsidR="00CA2403" w:rsidRPr="00EA76E6">
        <w:t>Et si vous m</w:t>
      </w:r>
      <w:r w:rsidRPr="00EA76E6">
        <w:t>’</w:t>
      </w:r>
      <w:r w:rsidR="00CA2403" w:rsidRPr="00EA76E6">
        <w:t>en apportez la preuve</w:t>
      </w:r>
      <w:r w:rsidRPr="00EA76E6">
        <w:t>… »</w:t>
      </w:r>
    </w:p>
    <w:p w14:paraId="0999DF9E" w14:textId="77777777" w:rsidR="00C646BA" w:rsidRPr="00EA76E6" w:rsidRDefault="00CA2403" w:rsidP="00C646BA">
      <w:r w:rsidRPr="00EA76E6">
        <w:t>L</w:t>
      </w:r>
      <w:r w:rsidR="00C646BA" w:rsidRPr="00EA76E6">
        <w:t>’</w:t>
      </w:r>
      <w:r w:rsidRPr="00EA76E6">
        <w:t>éclat féroce de son regard nous en apprit plus que ses p</w:t>
      </w:r>
      <w:r w:rsidRPr="00EA76E6">
        <w:t>a</w:t>
      </w:r>
      <w:r w:rsidRPr="00EA76E6">
        <w:t>roles</w:t>
      </w:r>
      <w:r w:rsidR="00C646BA" w:rsidRPr="00EA76E6">
        <w:t>.</w:t>
      </w:r>
    </w:p>
    <w:p w14:paraId="2C0874E1" w14:textId="03E7B29D" w:rsidR="00C646BA" w:rsidRPr="00EA76E6" w:rsidRDefault="00C646BA" w:rsidP="00C646BA">
      <w:r w:rsidRPr="00EA76E6">
        <w:t>« </w:t>
      </w:r>
      <w:r w:rsidR="00CA2403" w:rsidRPr="00EA76E6">
        <w:t>Je suis tout prêt à vous en apporter la preuve</w:t>
      </w:r>
      <w:r w:rsidRPr="00EA76E6">
        <w:t xml:space="preserve">, </w:t>
      </w:r>
      <w:r w:rsidR="00CA2403" w:rsidRPr="00EA76E6">
        <w:t>dit Holmes en tirant de sa poche plusieurs papiers</w:t>
      </w:r>
      <w:r w:rsidRPr="00EA76E6">
        <w:t xml:space="preserve">. </w:t>
      </w:r>
      <w:r w:rsidR="00CA2403" w:rsidRPr="00EA76E6">
        <w:t>Voici une photographie du couple</w:t>
      </w:r>
      <w:r w:rsidRPr="00EA76E6">
        <w:t xml:space="preserve">, </w:t>
      </w:r>
      <w:r w:rsidR="00CA2403" w:rsidRPr="00EA76E6">
        <w:t>prise il y a quatre ans</w:t>
      </w:r>
      <w:r w:rsidRPr="00EA76E6">
        <w:t xml:space="preserve">. </w:t>
      </w:r>
      <w:r w:rsidR="00CA2403" w:rsidRPr="00EA76E6">
        <w:t xml:space="preserve">La légende porte </w:t>
      </w:r>
      <w:r w:rsidRPr="00EA76E6">
        <w:t>« </w:t>
      </w:r>
      <w:r w:rsidR="00CA2403" w:rsidRPr="00EA76E6">
        <w:t>Monsieur et Madame Vandeleur</w:t>
      </w:r>
      <w:r w:rsidRPr="00EA76E6">
        <w:t>. »</w:t>
      </w:r>
      <w:r w:rsidR="00CA2403" w:rsidRPr="00EA76E6">
        <w:t xml:space="preserve"> Mais vous </w:t>
      </w:r>
      <w:proofErr w:type="gramStart"/>
      <w:r w:rsidR="00CA2403" w:rsidRPr="00EA76E6">
        <w:t>n</w:t>
      </w:r>
      <w:r w:rsidRPr="00EA76E6">
        <w:t>’</w:t>
      </w:r>
      <w:r w:rsidR="00CA2403" w:rsidRPr="00EA76E6">
        <w:t>aurez</w:t>
      </w:r>
      <w:proofErr w:type="gramEnd"/>
      <w:r w:rsidR="00CA2403" w:rsidRPr="00EA76E6">
        <w:t xml:space="preserve"> nulle difficulté à le reconnaître et elle aussi</w:t>
      </w:r>
      <w:r w:rsidRPr="00EA76E6">
        <w:t xml:space="preserve">, </w:t>
      </w:r>
      <w:r w:rsidR="00CA2403" w:rsidRPr="00EA76E6">
        <w:t>si vous la connaissez de vue</w:t>
      </w:r>
      <w:r w:rsidRPr="00EA76E6">
        <w:t xml:space="preserve">. </w:t>
      </w:r>
      <w:r w:rsidR="00CA2403" w:rsidRPr="00EA76E6">
        <w:t>Voici trois descriptions manuscrites</w:t>
      </w:r>
      <w:r w:rsidRPr="00EA76E6">
        <w:t xml:space="preserve">, </w:t>
      </w:r>
      <w:r w:rsidR="00CA2403" w:rsidRPr="00EA76E6">
        <w:t>rédigées par des témoins de bonne foi</w:t>
      </w:r>
      <w:r w:rsidRPr="00EA76E6">
        <w:t xml:space="preserve">, </w:t>
      </w:r>
      <w:r w:rsidR="00CA2403" w:rsidRPr="00EA76E6">
        <w:t xml:space="preserve">concernant </w:t>
      </w:r>
      <w:r w:rsidRPr="00EA76E6">
        <w:t>M. </w:t>
      </w:r>
      <w:r w:rsidR="00CA2403" w:rsidRPr="00EA76E6">
        <w:t xml:space="preserve">et </w:t>
      </w:r>
      <w:r w:rsidRPr="00EA76E6">
        <w:t>M</w:t>
      </w:r>
      <w:r w:rsidRPr="00EA76E6">
        <w:rPr>
          <w:vertAlign w:val="superscript"/>
        </w:rPr>
        <w:t>me</w:t>
      </w:r>
      <w:r w:rsidRPr="00EA76E6">
        <w:t> </w:t>
      </w:r>
      <w:r w:rsidR="00CA2403" w:rsidRPr="00EA76E6">
        <w:t>Vandeleur</w:t>
      </w:r>
      <w:r w:rsidRPr="00EA76E6">
        <w:t xml:space="preserve">, </w:t>
      </w:r>
      <w:r w:rsidR="00CA2403" w:rsidRPr="00EA76E6">
        <w:t>qui à l</w:t>
      </w:r>
      <w:r w:rsidRPr="00EA76E6">
        <w:t>’</w:t>
      </w:r>
      <w:r w:rsidR="00CA2403" w:rsidRPr="00EA76E6">
        <w:t>époque s</w:t>
      </w:r>
      <w:r w:rsidRPr="00EA76E6">
        <w:t>’</w:t>
      </w:r>
      <w:r w:rsidR="00CA2403" w:rsidRPr="00EA76E6">
        <w:t>occupaient du collège privé de St Oliver</w:t>
      </w:r>
      <w:r w:rsidRPr="00EA76E6">
        <w:t xml:space="preserve">. </w:t>
      </w:r>
      <w:r w:rsidR="00CA2403" w:rsidRPr="00EA76E6">
        <w:t>Lisez-les</w:t>
      </w:r>
      <w:r w:rsidRPr="00EA76E6">
        <w:t xml:space="preserve">, </w:t>
      </w:r>
      <w:r w:rsidR="00CA2403" w:rsidRPr="00EA76E6">
        <w:t>et voyez si vous pouvez douter encore de l</w:t>
      </w:r>
      <w:r w:rsidRPr="00EA76E6">
        <w:t>’</w:t>
      </w:r>
      <w:r w:rsidR="00CA2403" w:rsidRPr="00EA76E6">
        <w:t>identité</w:t>
      </w:r>
      <w:r w:rsidRPr="00EA76E6">
        <w:t>. »</w:t>
      </w:r>
    </w:p>
    <w:p w14:paraId="64E9D996" w14:textId="77777777" w:rsidR="00C646BA" w:rsidRPr="00EA76E6" w:rsidRDefault="00CA2403" w:rsidP="00C646BA">
      <w:r w:rsidRPr="00EA76E6">
        <w:t>Elle y jeta un coup d</w:t>
      </w:r>
      <w:r w:rsidR="00C646BA" w:rsidRPr="00EA76E6">
        <w:t>’</w:t>
      </w:r>
      <w:r w:rsidRPr="00EA76E6">
        <w:t>œil</w:t>
      </w:r>
      <w:r w:rsidR="00C646BA" w:rsidRPr="00EA76E6">
        <w:t xml:space="preserve">, </w:t>
      </w:r>
      <w:r w:rsidRPr="00EA76E6">
        <w:t>puis nous regarda avec le visage rigide</w:t>
      </w:r>
      <w:r w:rsidR="00C646BA" w:rsidRPr="00EA76E6">
        <w:t xml:space="preserve">, </w:t>
      </w:r>
      <w:r w:rsidRPr="00EA76E6">
        <w:t>tragique</w:t>
      </w:r>
      <w:r w:rsidR="00C646BA" w:rsidRPr="00EA76E6">
        <w:t xml:space="preserve">, </w:t>
      </w:r>
      <w:r w:rsidRPr="00EA76E6">
        <w:t>d</w:t>
      </w:r>
      <w:r w:rsidR="00C646BA" w:rsidRPr="00EA76E6">
        <w:t>’</w:t>
      </w:r>
      <w:r w:rsidRPr="00EA76E6">
        <w:t>une femme désespérée</w:t>
      </w:r>
      <w:r w:rsidR="00C646BA" w:rsidRPr="00EA76E6">
        <w:t>.</w:t>
      </w:r>
    </w:p>
    <w:p w14:paraId="7D5FB1BD" w14:textId="77777777" w:rsidR="00C646BA" w:rsidRPr="00EA76E6" w:rsidRDefault="00C646BA" w:rsidP="00C646BA">
      <w:r w:rsidRPr="00EA76E6">
        <w:lastRenderedPageBreak/>
        <w:t>« </w:t>
      </w:r>
      <w:r w:rsidR="00CA2403" w:rsidRPr="00EA76E6">
        <w:t>Monsieur Holmes</w:t>
      </w:r>
      <w:r w:rsidRPr="00EA76E6">
        <w:t xml:space="preserve">, </w:t>
      </w:r>
      <w:r w:rsidR="00CA2403" w:rsidRPr="00EA76E6">
        <w:t>dit-elle</w:t>
      </w:r>
      <w:r w:rsidRPr="00EA76E6">
        <w:t xml:space="preserve">, </w:t>
      </w:r>
      <w:r w:rsidR="00CA2403" w:rsidRPr="00EA76E6">
        <w:t>cet homme m</w:t>
      </w:r>
      <w:r w:rsidRPr="00EA76E6">
        <w:t>’</w:t>
      </w:r>
      <w:r w:rsidR="00CA2403" w:rsidRPr="00EA76E6">
        <w:t>a offert le m</w:t>
      </w:r>
      <w:r w:rsidR="00CA2403" w:rsidRPr="00EA76E6">
        <w:t>a</w:t>
      </w:r>
      <w:r w:rsidR="00CA2403" w:rsidRPr="00EA76E6">
        <w:t>riage à condition que je puisse divorcer</w:t>
      </w:r>
      <w:r w:rsidRPr="00EA76E6">
        <w:t xml:space="preserve">. </w:t>
      </w:r>
      <w:r w:rsidR="00CA2403" w:rsidRPr="00EA76E6">
        <w:t>Il m</w:t>
      </w:r>
      <w:r w:rsidRPr="00EA76E6">
        <w:t>’</w:t>
      </w:r>
      <w:r w:rsidR="00CA2403" w:rsidRPr="00EA76E6">
        <w:t>a menti</w:t>
      </w:r>
      <w:r w:rsidRPr="00EA76E6">
        <w:t xml:space="preserve">, </w:t>
      </w:r>
      <w:r w:rsidR="00CA2403" w:rsidRPr="00EA76E6">
        <w:t>le scélérat</w:t>
      </w:r>
      <w:r w:rsidRPr="00EA76E6">
        <w:t xml:space="preserve">, </w:t>
      </w:r>
      <w:r w:rsidR="00CA2403" w:rsidRPr="00EA76E6">
        <w:t>d</w:t>
      </w:r>
      <w:r w:rsidRPr="00EA76E6">
        <w:t>’</w:t>
      </w:r>
      <w:r w:rsidR="00CA2403" w:rsidRPr="00EA76E6">
        <w:t>une manière inconcevable</w:t>
      </w:r>
      <w:r w:rsidRPr="00EA76E6">
        <w:t xml:space="preserve"> ! </w:t>
      </w:r>
      <w:r w:rsidR="00CA2403" w:rsidRPr="00EA76E6">
        <w:t>Il ne m</w:t>
      </w:r>
      <w:r w:rsidRPr="00EA76E6">
        <w:t>’</w:t>
      </w:r>
      <w:r w:rsidR="00CA2403" w:rsidRPr="00EA76E6">
        <w:t>a jamais dit un mot de vrai</w:t>
      </w:r>
      <w:r w:rsidRPr="00EA76E6">
        <w:t xml:space="preserve">. </w:t>
      </w:r>
      <w:r w:rsidR="00CA2403" w:rsidRPr="00EA76E6">
        <w:t>Et pourquoi</w:t>
      </w:r>
      <w:r w:rsidRPr="00EA76E6">
        <w:t xml:space="preserve"> ? </w:t>
      </w:r>
      <w:r w:rsidR="00CA2403" w:rsidRPr="00EA76E6">
        <w:t>Pourquoi</w:t>
      </w:r>
      <w:r w:rsidRPr="00EA76E6">
        <w:t xml:space="preserve"> ? </w:t>
      </w:r>
      <w:r w:rsidR="00CA2403" w:rsidRPr="00EA76E6">
        <w:t>J</w:t>
      </w:r>
      <w:r w:rsidRPr="00EA76E6">
        <w:t>’</w:t>
      </w:r>
      <w:r w:rsidR="00CA2403" w:rsidRPr="00EA76E6">
        <w:t>imaginais que c</w:t>
      </w:r>
      <w:r w:rsidRPr="00EA76E6">
        <w:t>’</w:t>
      </w:r>
      <w:r w:rsidR="00CA2403" w:rsidRPr="00EA76E6">
        <w:t>était par amour pour moi</w:t>
      </w:r>
      <w:r w:rsidRPr="00EA76E6">
        <w:t xml:space="preserve">. </w:t>
      </w:r>
      <w:r w:rsidR="00CA2403" w:rsidRPr="00EA76E6">
        <w:t>Mais je vois à présent que je n</w:t>
      </w:r>
      <w:r w:rsidRPr="00EA76E6">
        <w:t>’</w:t>
      </w:r>
      <w:r w:rsidR="00CA2403" w:rsidRPr="00EA76E6">
        <w:t>ai jamais été pour lui autre chose qu</w:t>
      </w:r>
      <w:r w:rsidRPr="00EA76E6">
        <w:t>’</w:t>
      </w:r>
      <w:r w:rsidR="00CA2403" w:rsidRPr="00EA76E6">
        <w:t>un instrument entre ses mains</w:t>
      </w:r>
      <w:r w:rsidRPr="00EA76E6">
        <w:t xml:space="preserve">. </w:t>
      </w:r>
      <w:r w:rsidR="00CA2403" w:rsidRPr="00EA76E6">
        <w:t>Pourquoi d</w:t>
      </w:r>
      <w:r w:rsidR="00CA2403" w:rsidRPr="00EA76E6">
        <w:t>e</w:t>
      </w:r>
      <w:r w:rsidR="00CA2403" w:rsidRPr="00EA76E6">
        <w:t>meurerais-je loyale envers lui alors qu</w:t>
      </w:r>
      <w:r w:rsidRPr="00EA76E6">
        <w:t>’</w:t>
      </w:r>
      <w:r w:rsidR="00CA2403" w:rsidRPr="00EA76E6">
        <w:t>il ne l</w:t>
      </w:r>
      <w:r w:rsidRPr="00EA76E6">
        <w:t>’</w:t>
      </w:r>
      <w:r w:rsidR="00CA2403" w:rsidRPr="00EA76E6">
        <w:t>a jamais été envers moi</w:t>
      </w:r>
      <w:r w:rsidRPr="00EA76E6">
        <w:t xml:space="preserve"> ? </w:t>
      </w:r>
      <w:r w:rsidR="00CA2403" w:rsidRPr="00EA76E6">
        <w:t>Pourquoi essaierais-je de le protéger contre les effets de ses propres vices</w:t>
      </w:r>
      <w:r w:rsidRPr="00EA76E6">
        <w:t xml:space="preserve"> ? </w:t>
      </w:r>
      <w:r w:rsidR="00CA2403" w:rsidRPr="00EA76E6">
        <w:t>Demandez-moi ce que vous voudrez</w:t>
      </w:r>
      <w:r w:rsidRPr="00EA76E6">
        <w:t xml:space="preserve"> ; </w:t>
      </w:r>
      <w:r w:rsidR="00CA2403" w:rsidRPr="00EA76E6">
        <w:t>je ne vous dissimulerai rien</w:t>
      </w:r>
      <w:r w:rsidRPr="00EA76E6">
        <w:t xml:space="preserve">. </w:t>
      </w:r>
      <w:r w:rsidR="00CA2403" w:rsidRPr="00EA76E6">
        <w:t>Je vous jure que</w:t>
      </w:r>
      <w:r w:rsidRPr="00EA76E6">
        <w:t xml:space="preserve">, </w:t>
      </w:r>
      <w:r w:rsidR="00CA2403" w:rsidRPr="00EA76E6">
        <w:t>quand j</w:t>
      </w:r>
      <w:r w:rsidRPr="00EA76E6">
        <w:t>’</w:t>
      </w:r>
      <w:r w:rsidR="00CA2403" w:rsidRPr="00EA76E6">
        <w:t>ai écrit la lettre</w:t>
      </w:r>
      <w:r w:rsidRPr="00EA76E6">
        <w:t xml:space="preserve">, </w:t>
      </w:r>
      <w:r w:rsidR="00CA2403" w:rsidRPr="00EA76E6">
        <w:t>je ne voulais aucun mal au vieux gentleman qui avait été mon ami le meilleur</w:t>
      </w:r>
      <w:r w:rsidRPr="00EA76E6">
        <w:t>.</w:t>
      </w:r>
    </w:p>
    <w:p w14:paraId="3D34D52D" w14:textId="77777777" w:rsidR="00C646BA" w:rsidRPr="00EA76E6" w:rsidRDefault="00C646BA" w:rsidP="00C646BA">
      <w:r w:rsidRPr="00EA76E6">
        <w:t>— </w:t>
      </w:r>
      <w:r w:rsidR="00CA2403" w:rsidRPr="00EA76E6">
        <w:t>Je vous crois tout à fait</w:t>
      </w:r>
      <w:r w:rsidRPr="00EA76E6">
        <w:t xml:space="preserve">, </w:t>
      </w:r>
      <w:r w:rsidR="00CA2403" w:rsidRPr="00EA76E6">
        <w:t>madame</w:t>
      </w:r>
      <w:r w:rsidRPr="00EA76E6">
        <w:t xml:space="preserve"> ! </w:t>
      </w:r>
      <w:r w:rsidR="00CA2403" w:rsidRPr="00EA76E6">
        <w:t>répondit Holmes</w:t>
      </w:r>
      <w:r w:rsidRPr="00EA76E6">
        <w:t xml:space="preserve">. </w:t>
      </w:r>
      <w:r w:rsidR="00CA2403" w:rsidRPr="00EA76E6">
        <w:t>Le rappel de ces événements doit vous être pénible</w:t>
      </w:r>
      <w:r w:rsidRPr="00EA76E6">
        <w:t xml:space="preserve"> ; </w:t>
      </w:r>
      <w:r w:rsidR="00CA2403" w:rsidRPr="00EA76E6">
        <w:t>peut-être pr</w:t>
      </w:r>
      <w:r w:rsidR="00CA2403" w:rsidRPr="00EA76E6">
        <w:t>é</w:t>
      </w:r>
      <w:r w:rsidR="00CA2403" w:rsidRPr="00EA76E6">
        <w:t>férez-vous que je vous en fasse le récit</w:t>
      </w:r>
      <w:r w:rsidRPr="00EA76E6">
        <w:t xml:space="preserve"> ; </w:t>
      </w:r>
      <w:r w:rsidR="00CA2403" w:rsidRPr="00EA76E6">
        <w:t>vous me reprendrez si je commets une erreur</w:t>
      </w:r>
      <w:r w:rsidRPr="00EA76E6">
        <w:t xml:space="preserve">. </w:t>
      </w:r>
      <w:r w:rsidR="00CA2403" w:rsidRPr="00EA76E6">
        <w:t>L</w:t>
      </w:r>
      <w:r w:rsidRPr="00EA76E6">
        <w:t>’</w:t>
      </w:r>
      <w:r w:rsidR="00CA2403" w:rsidRPr="00EA76E6">
        <w:t>envoi de cette lettre vous a été suggéré</w:t>
      </w:r>
      <w:r w:rsidRPr="00EA76E6">
        <w:t xml:space="preserve">, </w:t>
      </w:r>
      <w:r w:rsidR="00CA2403" w:rsidRPr="00EA76E6">
        <w:t>n</w:t>
      </w:r>
      <w:r w:rsidRPr="00EA76E6">
        <w:t>’</w:t>
      </w:r>
      <w:r w:rsidR="00CA2403" w:rsidRPr="00EA76E6">
        <w:t>est-ce pas</w:t>
      </w:r>
      <w:r w:rsidRPr="00EA76E6">
        <w:t xml:space="preserve">, </w:t>
      </w:r>
      <w:r w:rsidR="00CA2403" w:rsidRPr="00EA76E6">
        <w:t>par Stapleton</w:t>
      </w:r>
      <w:r w:rsidRPr="00EA76E6">
        <w:t> ?</w:t>
      </w:r>
    </w:p>
    <w:p w14:paraId="51C9B747" w14:textId="77777777" w:rsidR="00C646BA" w:rsidRPr="00EA76E6" w:rsidRDefault="00C646BA" w:rsidP="00C646BA">
      <w:r w:rsidRPr="00EA76E6">
        <w:t>— </w:t>
      </w:r>
      <w:r w:rsidR="00CA2403" w:rsidRPr="00EA76E6">
        <w:t>C</w:t>
      </w:r>
      <w:r w:rsidRPr="00EA76E6">
        <w:t>’</w:t>
      </w:r>
      <w:r w:rsidR="00CA2403" w:rsidRPr="00EA76E6">
        <w:t>est lui qui me l</w:t>
      </w:r>
      <w:r w:rsidRPr="00EA76E6">
        <w:t>’</w:t>
      </w:r>
      <w:r w:rsidR="00CA2403" w:rsidRPr="00EA76E6">
        <w:t>a dictée</w:t>
      </w:r>
      <w:r w:rsidRPr="00EA76E6">
        <w:t>.</w:t>
      </w:r>
    </w:p>
    <w:p w14:paraId="1B0218AC" w14:textId="77777777" w:rsidR="00C646BA" w:rsidRPr="00EA76E6" w:rsidRDefault="00C646BA" w:rsidP="00C646BA">
      <w:r w:rsidRPr="00EA76E6">
        <w:t>— </w:t>
      </w:r>
      <w:r w:rsidR="00CA2403" w:rsidRPr="00EA76E6">
        <w:t>Je suppose qu</w:t>
      </w:r>
      <w:r w:rsidRPr="00EA76E6">
        <w:t>’</w:t>
      </w:r>
      <w:r w:rsidR="00CA2403" w:rsidRPr="00EA76E6">
        <w:t>il a donné comme raison que vous rec</w:t>
      </w:r>
      <w:r w:rsidR="00CA2403" w:rsidRPr="00EA76E6">
        <w:t>e</w:t>
      </w:r>
      <w:r w:rsidR="00CA2403" w:rsidRPr="00EA76E6">
        <w:t>vriez une aide de Sir Charles pour les frais d</w:t>
      </w:r>
      <w:r w:rsidRPr="00EA76E6">
        <w:t>’</w:t>
      </w:r>
      <w:r w:rsidR="00CA2403" w:rsidRPr="00EA76E6">
        <w:t>une instance de divorce</w:t>
      </w:r>
      <w:r w:rsidRPr="00EA76E6">
        <w:t>.</w:t>
      </w:r>
    </w:p>
    <w:p w14:paraId="5AD6E9FD" w14:textId="77777777" w:rsidR="00C646BA" w:rsidRPr="00EA76E6" w:rsidRDefault="00C646BA" w:rsidP="00C646BA">
      <w:r w:rsidRPr="00EA76E6">
        <w:t>— </w:t>
      </w:r>
      <w:r w:rsidR="00CA2403" w:rsidRPr="00EA76E6">
        <w:t>Oui</w:t>
      </w:r>
      <w:r w:rsidRPr="00EA76E6">
        <w:t>.</w:t>
      </w:r>
    </w:p>
    <w:p w14:paraId="5BB2A3E0" w14:textId="77777777" w:rsidR="00C646BA" w:rsidRPr="00EA76E6" w:rsidRDefault="00C646BA" w:rsidP="00C646BA">
      <w:r w:rsidRPr="00EA76E6">
        <w:t>— </w:t>
      </w:r>
      <w:r w:rsidR="00CA2403" w:rsidRPr="00EA76E6">
        <w:t>Ensuite</w:t>
      </w:r>
      <w:r w:rsidRPr="00EA76E6">
        <w:t xml:space="preserve">, </w:t>
      </w:r>
      <w:r w:rsidR="00CA2403" w:rsidRPr="00EA76E6">
        <w:t>après que vous eûtes envoyé la lettre</w:t>
      </w:r>
      <w:r w:rsidRPr="00EA76E6">
        <w:t xml:space="preserve">, </w:t>
      </w:r>
      <w:r w:rsidR="00CA2403" w:rsidRPr="00EA76E6">
        <w:t>il vous a dissuadée d</w:t>
      </w:r>
      <w:r w:rsidRPr="00EA76E6">
        <w:t>’</w:t>
      </w:r>
      <w:r w:rsidR="00CA2403" w:rsidRPr="00EA76E6">
        <w:t>aller au rendez-vous</w:t>
      </w:r>
      <w:r w:rsidRPr="00EA76E6">
        <w:t> ?</w:t>
      </w:r>
    </w:p>
    <w:p w14:paraId="5E0B198A" w14:textId="77777777" w:rsidR="00C646BA" w:rsidRPr="00EA76E6" w:rsidRDefault="00C646BA" w:rsidP="00C646BA">
      <w:r w:rsidRPr="00EA76E6">
        <w:t>— </w:t>
      </w:r>
      <w:r w:rsidR="00CA2403" w:rsidRPr="00EA76E6">
        <w:t>Il m</w:t>
      </w:r>
      <w:r w:rsidRPr="00EA76E6">
        <w:t>’</w:t>
      </w:r>
      <w:r w:rsidR="00CA2403" w:rsidRPr="00EA76E6">
        <w:t>a dit que tout compte fait sa dignité personnelle s</w:t>
      </w:r>
      <w:r w:rsidR="00CA2403" w:rsidRPr="00EA76E6">
        <w:t>e</w:t>
      </w:r>
      <w:r w:rsidR="00CA2403" w:rsidRPr="00EA76E6">
        <w:t>rait froissée si quelqu</w:t>
      </w:r>
      <w:r w:rsidRPr="00EA76E6">
        <w:t>’</w:t>
      </w:r>
      <w:r w:rsidR="00CA2403" w:rsidRPr="00EA76E6">
        <w:t>un d</w:t>
      </w:r>
      <w:r w:rsidRPr="00EA76E6">
        <w:t>’</w:t>
      </w:r>
      <w:r w:rsidR="00CA2403" w:rsidRPr="00EA76E6">
        <w:t>autre me procurait de l</w:t>
      </w:r>
      <w:r w:rsidRPr="00EA76E6">
        <w:t>’</w:t>
      </w:r>
      <w:r w:rsidR="00CA2403" w:rsidRPr="00EA76E6">
        <w:t>argent pour mon divorce</w:t>
      </w:r>
      <w:r w:rsidRPr="00EA76E6">
        <w:t xml:space="preserve">, </w:t>
      </w:r>
      <w:r w:rsidR="00CA2403" w:rsidRPr="00EA76E6">
        <w:t>et que malgré sa pauvreté il consacrerait jusqu</w:t>
      </w:r>
      <w:r w:rsidRPr="00EA76E6">
        <w:t>’</w:t>
      </w:r>
      <w:r w:rsidR="00CA2403" w:rsidRPr="00EA76E6">
        <w:t>à son dernier penny à lever les obstacles qui nous séparaient</w:t>
      </w:r>
      <w:r w:rsidRPr="00EA76E6">
        <w:t>.</w:t>
      </w:r>
    </w:p>
    <w:p w14:paraId="246F9643" w14:textId="77777777" w:rsidR="00C646BA" w:rsidRPr="00EA76E6" w:rsidRDefault="00C646BA" w:rsidP="00C646BA">
      <w:r w:rsidRPr="00EA76E6">
        <w:lastRenderedPageBreak/>
        <w:t>— </w:t>
      </w:r>
      <w:r w:rsidR="00CA2403" w:rsidRPr="00EA76E6">
        <w:t>Il m</w:t>
      </w:r>
      <w:r w:rsidRPr="00EA76E6">
        <w:t>’</w:t>
      </w:r>
      <w:r w:rsidR="00CA2403" w:rsidRPr="00EA76E6">
        <w:t>a l</w:t>
      </w:r>
      <w:r w:rsidRPr="00EA76E6">
        <w:t>’</w:t>
      </w:r>
      <w:r w:rsidR="00CA2403" w:rsidRPr="00EA76E6">
        <w:t>air d</w:t>
      </w:r>
      <w:r w:rsidRPr="00EA76E6">
        <w:t>’</w:t>
      </w:r>
      <w:r w:rsidR="00CA2403" w:rsidRPr="00EA76E6">
        <w:t>avoir un caractère très logique</w:t>
      </w:r>
      <w:r w:rsidRPr="00EA76E6">
        <w:t xml:space="preserve">. </w:t>
      </w:r>
      <w:r w:rsidR="00CA2403" w:rsidRPr="00EA76E6">
        <w:t>Ensuite</w:t>
      </w:r>
      <w:r w:rsidRPr="00EA76E6">
        <w:t xml:space="preserve">, </w:t>
      </w:r>
      <w:r w:rsidR="00CA2403" w:rsidRPr="00EA76E6">
        <w:t>vous n</w:t>
      </w:r>
      <w:r w:rsidRPr="00EA76E6">
        <w:t>’</w:t>
      </w:r>
      <w:r w:rsidR="00CA2403" w:rsidRPr="00EA76E6">
        <w:t>avez plus rien su avant de lire dans le journal la nouvelle de la mort de Sir Charles</w:t>
      </w:r>
      <w:r w:rsidRPr="00EA76E6">
        <w:t> ?</w:t>
      </w:r>
    </w:p>
    <w:p w14:paraId="3D35EBCD" w14:textId="77777777" w:rsidR="00C646BA" w:rsidRPr="00EA76E6" w:rsidRDefault="00C646BA" w:rsidP="00C646BA">
      <w:r w:rsidRPr="00EA76E6">
        <w:t>— </w:t>
      </w:r>
      <w:r w:rsidR="00CA2403" w:rsidRPr="00EA76E6">
        <w:t>Plus rien</w:t>
      </w:r>
      <w:r w:rsidRPr="00EA76E6">
        <w:t>.</w:t>
      </w:r>
    </w:p>
    <w:p w14:paraId="230EAB84" w14:textId="77777777" w:rsidR="00C646BA" w:rsidRPr="00EA76E6" w:rsidRDefault="00C646BA" w:rsidP="00C646BA">
      <w:r w:rsidRPr="00EA76E6">
        <w:t>— </w:t>
      </w:r>
      <w:r w:rsidR="00CA2403" w:rsidRPr="00EA76E6">
        <w:t>Et il vous a fait promettre de ne rien dire au sujet de votre rendez-vous avec Sir Charles</w:t>
      </w:r>
      <w:r w:rsidRPr="00EA76E6">
        <w:t> ?</w:t>
      </w:r>
    </w:p>
    <w:p w14:paraId="3879396D" w14:textId="77777777" w:rsidR="00C646BA" w:rsidRPr="00EA76E6" w:rsidRDefault="00C646BA" w:rsidP="00C646BA">
      <w:r w:rsidRPr="00EA76E6">
        <w:t>— </w:t>
      </w:r>
      <w:r w:rsidR="00CA2403" w:rsidRPr="00EA76E6">
        <w:t>En effet</w:t>
      </w:r>
      <w:r w:rsidRPr="00EA76E6">
        <w:t xml:space="preserve">. </w:t>
      </w:r>
      <w:r w:rsidR="00CA2403" w:rsidRPr="00EA76E6">
        <w:t>Il m</w:t>
      </w:r>
      <w:r w:rsidRPr="00EA76E6">
        <w:t>’</w:t>
      </w:r>
      <w:r w:rsidR="00CA2403" w:rsidRPr="00EA76E6">
        <w:t>a dit que cette mort était très mystérieuse</w:t>
      </w:r>
      <w:r w:rsidRPr="00EA76E6">
        <w:t xml:space="preserve">, </w:t>
      </w:r>
      <w:r w:rsidR="00CA2403" w:rsidRPr="00EA76E6">
        <w:t>et que je serais certainement soupçonnée si le rendez-vous était connu</w:t>
      </w:r>
      <w:r w:rsidRPr="00EA76E6">
        <w:t xml:space="preserve">. </w:t>
      </w:r>
      <w:r w:rsidR="00CA2403" w:rsidRPr="00EA76E6">
        <w:t>Il m</w:t>
      </w:r>
      <w:r w:rsidRPr="00EA76E6">
        <w:t>’</w:t>
      </w:r>
      <w:r w:rsidR="00CA2403" w:rsidRPr="00EA76E6">
        <w:t>a terrorisée et m</w:t>
      </w:r>
      <w:r w:rsidRPr="00EA76E6">
        <w:t>’</w:t>
      </w:r>
      <w:r w:rsidR="00CA2403" w:rsidRPr="00EA76E6">
        <w:t>a fait promettre de me taire</w:t>
      </w:r>
      <w:r w:rsidRPr="00EA76E6">
        <w:t>.</w:t>
      </w:r>
    </w:p>
    <w:p w14:paraId="59C11666" w14:textId="04D69E08" w:rsidR="00C646BA" w:rsidRPr="00EA76E6" w:rsidRDefault="00C646BA" w:rsidP="00C646BA">
      <w:r w:rsidRPr="00EA76E6">
        <w:t>— </w:t>
      </w:r>
      <w:r w:rsidR="00CA2403" w:rsidRPr="00EA76E6">
        <w:t>Bien sûr</w:t>
      </w:r>
      <w:r w:rsidRPr="00EA76E6">
        <w:t xml:space="preserve"> ! </w:t>
      </w:r>
      <w:r w:rsidR="00CA2403" w:rsidRPr="00EA76E6">
        <w:t>Mais vous aviez bien quelques soupçons</w:t>
      </w:r>
      <w:r w:rsidRPr="00EA76E6">
        <w:t> ! »</w:t>
      </w:r>
    </w:p>
    <w:p w14:paraId="25FD397C" w14:textId="77777777" w:rsidR="00C646BA" w:rsidRPr="00EA76E6" w:rsidRDefault="00CA2403" w:rsidP="00C646BA">
      <w:r w:rsidRPr="00EA76E6">
        <w:t>Elle hésita et baissa les yeux</w:t>
      </w:r>
      <w:r w:rsidR="00C646BA" w:rsidRPr="00EA76E6">
        <w:t>.</w:t>
      </w:r>
    </w:p>
    <w:p w14:paraId="69624059" w14:textId="77777777" w:rsidR="00C646BA" w:rsidRPr="00EA76E6" w:rsidRDefault="00C646BA" w:rsidP="00C646BA">
      <w:r w:rsidRPr="00EA76E6">
        <w:t>« </w:t>
      </w:r>
      <w:r w:rsidR="00CA2403" w:rsidRPr="00EA76E6">
        <w:t>Je le connaissais</w:t>
      </w:r>
      <w:r w:rsidRPr="00EA76E6">
        <w:t xml:space="preserve">, </w:t>
      </w:r>
      <w:r w:rsidR="00CA2403" w:rsidRPr="00EA76E6">
        <w:t>dit-elle</w:t>
      </w:r>
      <w:r w:rsidRPr="00EA76E6">
        <w:t xml:space="preserve">. </w:t>
      </w:r>
      <w:r w:rsidR="00CA2403" w:rsidRPr="00EA76E6">
        <w:t>Mais s</w:t>
      </w:r>
      <w:r w:rsidRPr="00EA76E6">
        <w:t>’</w:t>
      </w:r>
      <w:r w:rsidR="00CA2403" w:rsidRPr="00EA76E6">
        <w:t>il avait été loyal envers moi j</w:t>
      </w:r>
      <w:r w:rsidRPr="00EA76E6">
        <w:t>’</w:t>
      </w:r>
      <w:r w:rsidR="00CA2403" w:rsidRPr="00EA76E6">
        <w:t>aurais toujours été loyale envers lui</w:t>
      </w:r>
      <w:r w:rsidRPr="00EA76E6">
        <w:t>.</w:t>
      </w:r>
    </w:p>
    <w:p w14:paraId="360C892F" w14:textId="730DDE65" w:rsidR="00C646BA" w:rsidRPr="00EA76E6" w:rsidRDefault="00C646BA" w:rsidP="00C646BA">
      <w:r w:rsidRPr="00EA76E6">
        <w:t>— </w:t>
      </w:r>
      <w:r w:rsidR="00CA2403" w:rsidRPr="00EA76E6">
        <w:t>Je pense qu</w:t>
      </w:r>
      <w:r w:rsidRPr="00EA76E6">
        <w:t>’</w:t>
      </w:r>
      <w:r w:rsidR="00CA2403" w:rsidRPr="00EA76E6">
        <w:t>à tout prendre vous vous en êtes bien tirée</w:t>
      </w:r>
      <w:r w:rsidRPr="00EA76E6">
        <w:t xml:space="preserve">, </w:t>
      </w:r>
      <w:r w:rsidR="00CA2403" w:rsidRPr="00EA76E6">
        <w:t>dit Sherlock Holmes</w:t>
      </w:r>
      <w:r w:rsidRPr="00EA76E6">
        <w:t xml:space="preserve">. </w:t>
      </w:r>
      <w:r w:rsidR="00CA2403" w:rsidRPr="00EA76E6">
        <w:t>Vous le teniez</w:t>
      </w:r>
      <w:r w:rsidRPr="00EA76E6">
        <w:t xml:space="preserve">, </w:t>
      </w:r>
      <w:r w:rsidR="00CA2403" w:rsidRPr="00EA76E6">
        <w:t>il le savait</w:t>
      </w:r>
      <w:r w:rsidRPr="00EA76E6">
        <w:t xml:space="preserve">, </w:t>
      </w:r>
      <w:r w:rsidR="00CA2403" w:rsidRPr="00EA76E6">
        <w:t>et cependant vous êtes toujours en vie</w:t>
      </w:r>
      <w:r w:rsidRPr="00EA76E6">
        <w:t xml:space="preserve">. </w:t>
      </w:r>
      <w:r w:rsidR="00CA2403" w:rsidRPr="00EA76E6">
        <w:t>Depuis quelques mois vous marchez au bord d</w:t>
      </w:r>
      <w:r w:rsidRPr="00EA76E6">
        <w:t>’</w:t>
      </w:r>
      <w:r w:rsidR="00CA2403" w:rsidRPr="00EA76E6">
        <w:t>un précipice</w:t>
      </w:r>
      <w:r w:rsidRPr="00EA76E6">
        <w:t xml:space="preserve">. </w:t>
      </w:r>
      <w:r w:rsidR="00CA2403" w:rsidRPr="00EA76E6">
        <w:t>Nous devons maintenant prendre congé de vous</w:t>
      </w:r>
      <w:r w:rsidRPr="00EA76E6">
        <w:t>, M</w:t>
      </w:r>
      <w:r w:rsidRPr="00EA76E6">
        <w:rPr>
          <w:vertAlign w:val="superscript"/>
        </w:rPr>
        <w:t>me</w:t>
      </w:r>
      <w:r w:rsidRPr="00EA76E6">
        <w:t> </w:t>
      </w:r>
      <w:r w:rsidR="00CA2403" w:rsidRPr="00EA76E6">
        <w:t>Lyons</w:t>
      </w:r>
      <w:r w:rsidRPr="00EA76E6">
        <w:t xml:space="preserve"> ; </w:t>
      </w:r>
      <w:r w:rsidR="00CA2403" w:rsidRPr="00EA76E6">
        <w:t>il est probable que d</w:t>
      </w:r>
      <w:r w:rsidRPr="00EA76E6">
        <w:t>’</w:t>
      </w:r>
      <w:r w:rsidR="00CA2403" w:rsidRPr="00EA76E6">
        <w:t>ici peu vous aurez de nos nouvelles</w:t>
      </w:r>
      <w:r w:rsidRPr="00EA76E6">
        <w:t>. »</w:t>
      </w:r>
    </w:p>
    <w:p w14:paraId="6128F67A" w14:textId="77777777" w:rsidR="00C646BA" w:rsidRPr="00EA76E6" w:rsidRDefault="00CA2403" w:rsidP="00C646BA">
      <w:r w:rsidRPr="00EA76E6">
        <w:t>Tandis que nous attendions l</w:t>
      </w:r>
      <w:r w:rsidR="00C646BA" w:rsidRPr="00EA76E6">
        <w:t>’</w:t>
      </w:r>
      <w:r w:rsidRPr="00EA76E6">
        <w:t>arrivée de l</w:t>
      </w:r>
      <w:r w:rsidR="00C646BA" w:rsidRPr="00EA76E6">
        <w:t>’</w:t>
      </w:r>
      <w:r w:rsidRPr="00EA76E6">
        <w:t>express de Londres</w:t>
      </w:r>
      <w:r w:rsidR="00C646BA" w:rsidRPr="00EA76E6">
        <w:t xml:space="preserve">, </w:t>
      </w:r>
      <w:r w:rsidRPr="00EA76E6">
        <w:t>Holmes me dit</w:t>
      </w:r>
      <w:r w:rsidR="00C646BA" w:rsidRPr="00EA76E6">
        <w:t> :</w:t>
      </w:r>
    </w:p>
    <w:p w14:paraId="5CB81DF1" w14:textId="794B848C" w:rsidR="00C646BA" w:rsidRPr="00EA76E6" w:rsidRDefault="00C646BA" w:rsidP="00C646BA">
      <w:r w:rsidRPr="00EA76E6">
        <w:t>« </w:t>
      </w:r>
      <w:r w:rsidR="00CA2403" w:rsidRPr="00EA76E6">
        <w:t>Notre dossier s</w:t>
      </w:r>
      <w:r w:rsidRPr="00EA76E6">
        <w:t>’</w:t>
      </w:r>
      <w:r w:rsidR="00CA2403" w:rsidRPr="00EA76E6">
        <w:t>épaissit</w:t>
      </w:r>
      <w:r w:rsidRPr="00EA76E6">
        <w:t xml:space="preserve">, </w:t>
      </w:r>
      <w:r w:rsidR="00CA2403" w:rsidRPr="00EA76E6">
        <w:t>Watson</w:t>
      </w:r>
      <w:r w:rsidRPr="00EA76E6">
        <w:t xml:space="preserve">, </w:t>
      </w:r>
      <w:r w:rsidR="00CA2403" w:rsidRPr="00EA76E6">
        <w:t>et nos difficultés</w:t>
      </w:r>
      <w:r w:rsidRPr="00EA76E6">
        <w:t xml:space="preserve">, </w:t>
      </w:r>
      <w:r w:rsidR="00CA2403" w:rsidRPr="00EA76E6">
        <w:t>les unes après les autres</w:t>
      </w:r>
      <w:r w:rsidRPr="00EA76E6">
        <w:t xml:space="preserve">, </w:t>
      </w:r>
      <w:r w:rsidR="00CA2403" w:rsidRPr="00EA76E6">
        <w:t>s</w:t>
      </w:r>
      <w:r w:rsidRPr="00EA76E6">
        <w:t>’</w:t>
      </w:r>
      <w:r w:rsidR="00CA2403" w:rsidRPr="00EA76E6">
        <w:t>évanouissent</w:t>
      </w:r>
      <w:r w:rsidRPr="00EA76E6">
        <w:t xml:space="preserve">. </w:t>
      </w:r>
      <w:r w:rsidR="00CA2403" w:rsidRPr="00EA76E6">
        <w:t>Je serai bientôt en mesure de retracer d</w:t>
      </w:r>
      <w:r w:rsidRPr="00EA76E6">
        <w:t>’</w:t>
      </w:r>
      <w:r w:rsidR="00CA2403" w:rsidRPr="00EA76E6">
        <w:t>un seul jet tous les éléments du crime le plus e</w:t>
      </w:r>
      <w:r w:rsidR="00CA2403" w:rsidRPr="00EA76E6">
        <w:t>x</w:t>
      </w:r>
      <w:r w:rsidR="00CA2403" w:rsidRPr="00EA76E6">
        <w:t>traordinaire des temps modernes</w:t>
      </w:r>
      <w:r w:rsidRPr="00EA76E6">
        <w:t xml:space="preserve">. </w:t>
      </w:r>
      <w:r w:rsidR="00CA2403" w:rsidRPr="00EA76E6">
        <w:t>Les étudiants en crimin</w:t>
      </w:r>
      <w:r w:rsidR="00CA2403" w:rsidRPr="00EA76E6">
        <w:t>o</w:t>
      </w:r>
      <w:r w:rsidR="00CA2403" w:rsidRPr="00EA76E6">
        <w:t>logie se rappelleront des épisodes analogues en 1866 à Grodno en Petite-Russie</w:t>
      </w:r>
      <w:r w:rsidRPr="00EA76E6">
        <w:t xml:space="preserve">, </w:t>
      </w:r>
      <w:r w:rsidR="00CA2403" w:rsidRPr="00EA76E6">
        <w:t xml:space="preserve">et bien entendu les crimes </w:t>
      </w:r>
      <w:r w:rsidR="00CA2403" w:rsidRPr="00EA76E6">
        <w:lastRenderedPageBreak/>
        <w:t>d</w:t>
      </w:r>
      <w:r w:rsidRPr="00EA76E6">
        <w:t>’</w:t>
      </w:r>
      <w:r w:rsidR="00CA2403" w:rsidRPr="00EA76E6">
        <w:t>Anderson en Car</w:t>
      </w:r>
      <w:r w:rsidR="00CA2403" w:rsidRPr="00EA76E6">
        <w:t>o</w:t>
      </w:r>
      <w:r w:rsidR="00CA2403" w:rsidRPr="00EA76E6">
        <w:t>line du Nord</w:t>
      </w:r>
      <w:r w:rsidRPr="00EA76E6">
        <w:t xml:space="preserve"> ; </w:t>
      </w:r>
      <w:r w:rsidR="00CA2403" w:rsidRPr="00EA76E6">
        <w:t>mais cette affaire comporte quelques traits qui lui appartiennent en propre</w:t>
      </w:r>
      <w:r w:rsidRPr="00EA76E6">
        <w:t xml:space="preserve">. </w:t>
      </w:r>
      <w:r w:rsidR="00CA2403" w:rsidRPr="00EA76E6">
        <w:t>Même maintenant notre dossier contre ce vilain personnage n</w:t>
      </w:r>
      <w:r w:rsidRPr="00EA76E6">
        <w:t>’</w:t>
      </w:r>
      <w:r w:rsidR="00CA2403" w:rsidRPr="00EA76E6">
        <w:t>est pas complet</w:t>
      </w:r>
      <w:r w:rsidRPr="00EA76E6">
        <w:t xml:space="preserve">. </w:t>
      </w:r>
      <w:r w:rsidR="00CA2403" w:rsidRPr="00EA76E6">
        <w:t>Mais je serais bien surpris s</w:t>
      </w:r>
      <w:r w:rsidRPr="00EA76E6">
        <w:t>’</w:t>
      </w:r>
      <w:r w:rsidR="00CA2403" w:rsidRPr="00EA76E6">
        <w:t>il y manquait quelque chose avant que nous nous mettions au lit ce soir</w:t>
      </w:r>
      <w:r w:rsidRPr="00EA76E6">
        <w:t>. »</w:t>
      </w:r>
    </w:p>
    <w:p w14:paraId="29A7C35B" w14:textId="77777777" w:rsidR="00C646BA" w:rsidRPr="00EA76E6" w:rsidRDefault="00CA2403" w:rsidP="00C646BA">
      <w:r w:rsidRPr="00EA76E6">
        <w:t>L</w:t>
      </w:r>
      <w:r w:rsidR="00C646BA" w:rsidRPr="00EA76E6">
        <w:t>’</w:t>
      </w:r>
      <w:r w:rsidRPr="00EA76E6">
        <w:t>express de Londres entra en gare et un homme de petite taille</w:t>
      </w:r>
      <w:r w:rsidR="00C646BA" w:rsidRPr="00EA76E6">
        <w:t xml:space="preserve">, </w:t>
      </w:r>
      <w:r w:rsidRPr="00EA76E6">
        <w:t>sec</w:t>
      </w:r>
      <w:r w:rsidR="00C646BA" w:rsidRPr="00EA76E6">
        <w:t xml:space="preserve">, </w:t>
      </w:r>
      <w:r w:rsidRPr="00EA76E6">
        <w:t>nerveux comme un bouledogue</w:t>
      </w:r>
      <w:r w:rsidR="00C646BA" w:rsidRPr="00EA76E6">
        <w:t xml:space="preserve">, </w:t>
      </w:r>
      <w:r w:rsidRPr="00EA76E6">
        <w:t>sauta sur le quai</w:t>
      </w:r>
      <w:r w:rsidR="00C646BA" w:rsidRPr="00EA76E6">
        <w:t xml:space="preserve">. </w:t>
      </w:r>
      <w:r w:rsidRPr="00EA76E6">
        <w:t>Nous échangeâmes une solide poignée de main</w:t>
      </w:r>
      <w:r w:rsidR="00C646BA" w:rsidRPr="00EA76E6">
        <w:t xml:space="preserve">, </w:t>
      </w:r>
      <w:r w:rsidRPr="00EA76E6">
        <w:t>et à en juger par la manière respectueuse dont Lestrade regardait mon ami</w:t>
      </w:r>
      <w:r w:rsidR="00C646BA" w:rsidRPr="00EA76E6">
        <w:t xml:space="preserve">, </w:t>
      </w:r>
      <w:r w:rsidRPr="00EA76E6">
        <w:t>je compris qu</w:t>
      </w:r>
      <w:r w:rsidR="00C646BA" w:rsidRPr="00EA76E6">
        <w:t>’</w:t>
      </w:r>
      <w:r w:rsidRPr="00EA76E6">
        <w:t>il en avait appris long depuis le jour où ils avaient commencé à travailler ensemble</w:t>
      </w:r>
      <w:r w:rsidR="00C646BA" w:rsidRPr="00EA76E6">
        <w:t xml:space="preserve">. </w:t>
      </w:r>
      <w:r w:rsidRPr="00EA76E6">
        <w:t>Je me rappelais le dédain avec lequel cet homme pratique accueillait alors les théories du log</w:t>
      </w:r>
      <w:r w:rsidRPr="00EA76E6">
        <w:t>i</w:t>
      </w:r>
      <w:r w:rsidRPr="00EA76E6">
        <w:t>cien</w:t>
      </w:r>
      <w:r w:rsidR="00C646BA" w:rsidRPr="00EA76E6">
        <w:t>.</w:t>
      </w:r>
    </w:p>
    <w:p w14:paraId="6BC0946F" w14:textId="77777777" w:rsidR="00C646BA" w:rsidRPr="00EA76E6" w:rsidRDefault="00C646BA" w:rsidP="00C646BA">
      <w:r w:rsidRPr="00EA76E6">
        <w:t>« </w:t>
      </w:r>
      <w:r w:rsidR="00CA2403" w:rsidRPr="00EA76E6">
        <w:t>Du bon travail en vue</w:t>
      </w:r>
      <w:r w:rsidRPr="00EA76E6">
        <w:t xml:space="preserve"> ? </w:t>
      </w:r>
      <w:r w:rsidR="00CA2403" w:rsidRPr="00EA76E6">
        <w:t>demanda-t-il</w:t>
      </w:r>
      <w:r w:rsidRPr="00EA76E6">
        <w:t>.</w:t>
      </w:r>
    </w:p>
    <w:p w14:paraId="57082B6C" w14:textId="23FE3EEB" w:rsidR="00CA2403" w:rsidRPr="00EA76E6" w:rsidRDefault="00C646BA">
      <w:r w:rsidRPr="00EA76E6">
        <w:t>— </w:t>
      </w:r>
      <w:r w:rsidR="00CA2403" w:rsidRPr="00EA76E6">
        <w:t>La plus grosse affaire de ces dernières années</w:t>
      </w:r>
      <w:r w:rsidRPr="00EA76E6">
        <w:t xml:space="preserve">, </w:t>
      </w:r>
      <w:r w:rsidR="00CA2403" w:rsidRPr="00EA76E6">
        <w:t>répondit Holmes</w:t>
      </w:r>
      <w:r w:rsidRPr="00EA76E6">
        <w:t xml:space="preserve">. </w:t>
      </w:r>
      <w:r w:rsidR="00CA2403" w:rsidRPr="00EA76E6">
        <w:t>Nous avons deux heures devant nous avant de songer à nous mettre en route</w:t>
      </w:r>
      <w:r w:rsidRPr="00EA76E6">
        <w:t xml:space="preserve">. </w:t>
      </w:r>
      <w:r w:rsidR="00CA2403" w:rsidRPr="00EA76E6">
        <w:t>Je pense que nous pourrions employer ce délai à manger quelque chose</w:t>
      </w:r>
      <w:r w:rsidRPr="00EA76E6">
        <w:t xml:space="preserve"> ; </w:t>
      </w:r>
      <w:r w:rsidR="00CA2403" w:rsidRPr="00EA76E6">
        <w:t>après quoi</w:t>
      </w:r>
      <w:r w:rsidRPr="00EA76E6">
        <w:t xml:space="preserve">, </w:t>
      </w:r>
      <w:r w:rsidR="00CA2403" w:rsidRPr="00EA76E6">
        <w:t>Lestrade</w:t>
      </w:r>
      <w:r w:rsidRPr="00EA76E6">
        <w:t xml:space="preserve">, </w:t>
      </w:r>
      <w:r w:rsidR="00CA2403" w:rsidRPr="00EA76E6">
        <w:t>nous cha</w:t>
      </w:r>
      <w:r w:rsidR="00CA2403" w:rsidRPr="00EA76E6">
        <w:t>s</w:t>
      </w:r>
      <w:r w:rsidR="00CA2403" w:rsidRPr="00EA76E6">
        <w:t>serons de vos bronches le brouillard londonien en vous faisant respirer la pureté de l</w:t>
      </w:r>
      <w:r w:rsidRPr="00EA76E6">
        <w:t>’</w:t>
      </w:r>
      <w:r w:rsidR="00CA2403" w:rsidRPr="00EA76E6">
        <w:t>air nocturne de Dartmoor</w:t>
      </w:r>
      <w:r w:rsidRPr="00EA76E6">
        <w:t xml:space="preserve">. </w:t>
      </w:r>
      <w:r w:rsidR="00CA2403" w:rsidRPr="00EA76E6">
        <w:t>Vous n</w:t>
      </w:r>
      <w:r w:rsidRPr="00EA76E6">
        <w:t>’</w:t>
      </w:r>
      <w:r w:rsidR="00CA2403" w:rsidRPr="00EA76E6">
        <w:t>étiez jamais venu ici</w:t>
      </w:r>
      <w:r w:rsidRPr="00EA76E6">
        <w:t xml:space="preserve"> ? </w:t>
      </w:r>
      <w:r w:rsidR="00CA2403" w:rsidRPr="00EA76E6">
        <w:t>Ah</w:t>
      </w:r>
      <w:r w:rsidRPr="00EA76E6">
        <w:t xml:space="preserve"> ! </w:t>
      </w:r>
      <w:r w:rsidR="00CA2403" w:rsidRPr="00EA76E6">
        <w:t>Eh bien</w:t>
      </w:r>
      <w:r w:rsidRPr="00EA76E6">
        <w:t xml:space="preserve">, </w:t>
      </w:r>
      <w:r w:rsidR="00CA2403" w:rsidRPr="00EA76E6">
        <w:t>je crois que vous n</w:t>
      </w:r>
      <w:r w:rsidRPr="00EA76E6">
        <w:t>’</w:t>
      </w:r>
      <w:r w:rsidR="00CA2403" w:rsidRPr="00EA76E6">
        <w:t>oublierez pas votre première visite dans ce délicieux pays</w:t>
      </w:r>
      <w:r w:rsidRPr="00EA76E6">
        <w:t> ! »</w:t>
      </w:r>
    </w:p>
    <w:p w14:paraId="6F76ABF8" w14:textId="77777777" w:rsidR="003A2C8A" w:rsidRPr="00EA76E6" w:rsidRDefault="00CA2403" w:rsidP="00C646BA">
      <w:pPr>
        <w:pStyle w:val="Titre1"/>
      </w:pPr>
      <w:bookmarkStart w:id="26" w:name="_Toc51608186"/>
      <w:bookmarkStart w:id="27" w:name="_Toc203664751"/>
      <w:r w:rsidRPr="00EA76E6">
        <w:lastRenderedPageBreak/>
        <w:t>CHAPITRE XIV</w:t>
      </w:r>
      <w:r w:rsidRPr="00EA76E6">
        <w:br/>
        <w:t>LE CHIEN DES BASKERVILLE</w:t>
      </w:r>
      <w:bookmarkEnd w:id="26"/>
      <w:bookmarkEnd w:id="27"/>
      <w:r w:rsidR="003A2C8A" w:rsidRPr="00EA76E6">
        <w:br/>
      </w:r>
    </w:p>
    <w:p w14:paraId="0ECAD665" w14:textId="77777777" w:rsidR="00C646BA" w:rsidRPr="00EA76E6" w:rsidRDefault="00CA2403" w:rsidP="00C646BA">
      <w:r w:rsidRPr="00EA76E6">
        <w:t>L</w:t>
      </w:r>
      <w:r w:rsidR="00C646BA" w:rsidRPr="00EA76E6">
        <w:t>’</w:t>
      </w:r>
      <w:r w:rsidRPr="00EA76E6">
        <w:t>un des défauts de Sherlock Holmes</w:t>
      </w:r>
      <w:r w:rsidR="00C646BA" w:rsidRPr="00EA76E6">
        <w:t xml:space="preserve"> (</w:t>
      </w:r>
      <w:r w:rsidRPr="00EA76E6">
        <w:t>en admettant qu</w:t>
      </w:r>
      <w:r w:rsidR="00C646BA" w:rsidRPr="00EA76E6">
        <w:t>’</w:t>
      </w:r>
      <w:r w:rsidRPr="00EA76E6">
        <w:t>on puisse appeler cela un défaut</w:t>
      </w:r>
      <w:r w:rsidR="00C646BA" w:rsidRPr="00EA76E6">
        <w:t xml:space="preserve">) </w:t>
      </w:r>
      <w:r w:rsidRPr="00EA76E6">
        <w:t>était qu</w:t>
      </w:r>
      <w:r w:rsidR="00C646BA" w:rsidRPr="00EA76E6">
        <w:t>’</w:t>
      </w:r>
      <w:r w:rsidRPr="00EA76E6">
        <w:t>il répugnait excessiv</w:t>
      </w:r>
      <w:r w:rsidRPr="00EA76E6">
        <w:t>e</w:t>
      </w:r>
      <w:r w:rsidRPr="00EA76E6">
        <w:t>ment à communiquer tout son plan avant l</w:t>
      </w:r>
      <w:r w:rsidR="00C646BA" w:rsidRPr="00EA76E6">
        <w:t>’</w:t>
      </w:r>
      <w:r w:rsidRPr="00EA76E6">
        <w:t>heure d</w:t>
      </w:r>
      <w:r w:rsidR="00C646BA" w:rsidRPr="00EA76E6">
        <w:t>’</w:t>
      </w:r>
      <w:r w:rsidRPr="00EA76E6">
        <w:t>exécution</w:t>
      </w:r>
      <w:r w:rsidR="00C646BA" w:rsidRPr="00EA76E6">
        <w:t xml:space="preserve">. </w:t>
      </w:r>
      <w:r w:rsidRPr="00EA76E6">
        <w:t>Cette répugnance s</w:t>
      </w:r>
      <w:r w:rsidR="00C646BA" w:rsidRPr="00EA76E6">
        <w:t>’</w:t>
      </w:r>
      <w:r w:rsidRPr="00EA76E6">
        <w:t>expliquait en partie par son tempérament dominateur</w:t>
      </w:r>
      <w:r w:rsidR="00C646BA" w:rsidRPr="00EA76E6">
        <w:t xml:space="preserve"> : </w:t>
      </w:r>
      <w:r w:rsidRPr="00EA76E6">
        <w:t>il aimait surprendre son entourage</w:t>
      </w:r>
      <w:r w:rsidR="00C646BA" w:rsidRPr="00EA76E6">
        <w:t xml:space="preserve">. </w:t>
      </w:r>
      <w:r w:rsidRPr="00EA76E6">
        <w:t>En partie au</w:t>
      </w:r>
      <w:r w:rsidRPr="00EA76E6">
        <w:t>s</w:t>
      </w:r>
      <w:r w:rsidRPr="00EA76E6">
        <w:t>si par sa prudence professionnelle qui lui recommandait de ne rien hasarder</w:t>
      </w:r>
      <w:r w:rsidR="00C646BA" w:rsidRPr="00EA76E6">
        <w:t xml:space="preserve">. </w:t>
      </w:r>
      <w:r w:rsidRPr="00EA76E6">
        <w:t>Le résultat</w:t>
      </w:r>
      <w:r w:rsidR="00C646BA" w:rsidRPr="00EA76E6">
        <w:t xml:space="preserve">, </w:t>
      </w:r>
      <w:r w:rsidRPr="00EA76E6">
        <w:t>toutefois</w:t>
      </w:r>
      <w:r w:rsidR="00C646BA" w:rsidRPr="00EA76E6">
        <w:t xml:space="preserve">, </w:t>
      </w:r>
      <w:r w:rsidRPr="00EA76E6">
        <w:t>était épuisant pour ses agents ou ses auxiliaires</w:t>
      </w:r>
      <w:r w:rsidR="00C646BA" w:rsidRPr="00EA76E6">
        <w:t xml:space="preserve">. </w:t>
      </w:r>
      <w:r w:rsidRPr="00EA76E6">
        <w:t>J</w:t>
      </w:r>
      <w:r w:rsidR="00C646BA" w:rsidRPr="00EA76E6">
        <w:t>’</w:t>
      </w:r>
      <w:r w:rsidRPr="00EA76E6">
        <w:t>en avais déjà souffert à maintes r</w:t>
      </w:r>
      <w:r w:rsidRPr="00EA76E6">
        <w:t>e</w:t>
      </w:r>
      <w:r w:rsidRPr="00EA76E6">
        <w:t>prises</w:t>
      </w:r>
      <w:r w:rsidR="00C646BA" w:rsidRPr="00EA76E6">
        <w:t xml:space="preserve">, </w:t>
      </w:r>
      <w:r w:rsidRPr="00EA76E6">
        <w:t>mais jamais comme pendant cette longue randonnée dans l</w:t>
      </w:r>
      <w:r w:rsidR="00C646BA" w:rsidRPr="00EA76E6">
        <w:t>’</w:t>
      </w:r>
      <w:r w:rsidRPr="00EA76E6">
        <w:t>obscurité</w:t>
      </w:r>
      <w:r w:rsidR="00C646BA" w:rsidRPr="00EA76E6">
        <w:t xml:space="preserve">. </w:t>
      </w:r>
      <w:r w:rsidRPr="00EA76E6">
        <w:t>Nous touchions au but</w:t>
      </w:r>
      <w:r w:rsidR="00C646BA" w:rsidRPr="00EA76E6">
        <w:t xml:space="preserve"> ; </w:t>
      </w:r>
      <w:r w:rsidRPr="00EA76E6">
        <w:t>du moins nous allions produire notre suprême effort</w:t>
      </w:r>
      <w:r w:rsidR="00C646BA" w:rsidRPr="00EA76E6">
        <w:t xml:space="preserve"> ; </w:t>
      </w:r>
      <w:r w:rsidRPr="00EA76E6">
        <w:t>et pourtant Holmes n</w:t>
      </w:r>
      <w:r w:rsidR="00C646BA" w:rsidRPr="00EA76E6">
        <w:t>’</w:t>
      </w:r>
      <w:r w:rsidRPr="00EA76E6">
        <w:t>avait pas encore précisé son plan d</w:t>
      </w:r>
      <w:r w:rsidR="00C646BA" w:rsidRPr="00EA76E6">
        <w:t>’</w:t>
      </w:r>
      <w:r w:rsidRPr="00EA76E6">
        <w:t>action</w:t>
      </w:r>
      <w:r w:rsidR="00C646BA" w:rsidRPr="00EA76E6">
        <w:t xml:space="preserve">. </w:t>
      </w:r>
      <w:r w:rsidRPr="00EA76E6">
        <w:t>Mes nerfs étaient hypertendus quand le vent froid</w:t>
      </w:r>
      <w:r w:rsidR="00C646BA" w:rsidRPr="00EA76E6">
        <w:t xml:space="preserve">, </w:t>
      </w:r>
      <w:r w:rsidRPr="00EA76E6">
        <w:t>de vastes espaces sombres et nus de chaque côté de la route étroite m</w:t>
      </w:r>
      <w:r w:rsidR="00C646BA" w:rsidRPr="00EA76E6">
        <w:t>’</w:t>
      </w:r>
      <w:r w:rsidRPr="00EA76E6">
        <w:t>avertirent que nous étions sur la lande</w:t>
      </w:r>
      <w:r w:rsidR="00C646BA" w:rsidRPr="00EA76E6">
        <w:t xml:space="preserve">. </w:t>
      </w:r>
      <w:r w:rsidRPr="00EA76E6">
        <w:t>Chaque tour de roues</w:t>
      </w:r>
      <w:r w:rsidR="00C646BA" w:rsidRPr="00EA76E6">
        <w:t xml:space="preserve">, </w:t>
      </w:r>
      <w:r w:rsidRPr="00EA76E6">
        <w:t>chaque foulée de nos chevaux nous rapprochaient de la conclusion de notre aventure</w:t>
      </w:r>
      <w:r w:rsidR="00C646BA" w:rsidRPr="00EA76E6">
        <w:t>.</w:t>
      </w:r>
    </w:p>
    <w:p w14:paraId="202DC506" w14:textId="77777777" w:rsidR="00C646BA" w:rsidRPr="00EA76E6" w:rsidRDefault="00CA2403" w:rsidP="00C646BA">
      <w:r w:rsidRPr="00EA76E6">
        <w:t>Notre liberté de propos était gênée par la présence du c</w:t>
      </w:r>
      <w:r w:rsidRPr="00EA76E6">
        <w:t>o</w:t>
      </w:r>
      <w:r w:rsidRPr="00EA76E6">
        <w:t>cher de louage</w:t>
      </w:r>
      <w:r w:rsidR="00C646BA" w:rsidRPr="00EA76E6">
        <w:t xml:space="preserve"> ; </w:t>
      </w:r>
      <w:r w:rsidRPr="00EA76E6">
        <w:t>aussi fûmes-nous contraints de nous cantonner dans les banalités alors que nous étions envahis par l</w:t>
      </w:r>
      <w:r w:rsidR="00C646BA" w:rsidRPr="00EA76E6">
        <w:t>’</w:t>
      </w:r>
      <w:r w:rsidRPr="00EA76E6">
        <w:t>énervement de l</w:t>
      </w:r>
      <w:r w:rsidR="00C646BA" w:rsidRPr="00EA76E6">
        <w:t>’</w:t>
      </w:r>
      <w:r w:rsidRPr="00EA76E6">
        <w:t>attente</w:t>
      </w:r>
      <w:r w:rsidR="00C646BA" w:rsidRPr="00EA76E6">
        <w:t xml:space="preserve">. </w:t>
      </w:r>
      <w:r w:rsidRPr="00EA76E6">
        <w:t>Je fus soulagé lorsque</w:t>
      </w:r>
      <w:r w:rsidR="00C646BA" w:rsidRPr="00EA76E6">
        <w:t xml:space="preserve">, </w:t>
      </w:r>
      <w:r w:rsidRPr="00EA76E6">
        <w:t>ayant dépassé la maison de Frankland</w:t>
      </w:r>
      <w:r w:rsidR="00C646BA" w:rsidRPr="00EA76E6">
        <w:t xml:space="preserve">, </w:t>
      </w:r>
      <w:r w:rsidRPr="00EA76E6">
        <w:t>je compris que nous approchions du manoir</w:t>
      </w:r>
      <w:r w:rsidR="00C646BA" w:rsidRPr="00EA76E6">
        <w:t xml:space="preserve">. </w:t>
      </w:r>
      <w:r w:rsidRPr="00EA76E6">
        <w:t>Nous ne nous arrêtâmes pas devant la grille</w:t>
      </w:r>
      <w:r w:rsidR="00C646BA" w:rsidRPr="00EA76E6">
        <w:t xml:space="preserve">, </w:t>
      </w:r>
      <w:r w:rsidRPr="00EA76E6">
        <w:t>mais à une petite distance</w:t>
      </w:r>
      <w:r w:rsidR="00C646BA" w:rsidRPr="00EA76E6">
        <w:t xml:space="preserve">. </w:t>
      </w:r>
      <w:r w:rsidRPr="00EA76E6">
        <w:t>Le cocher reçut</w:t>
      </w:r>
      <w:r w:rsidR="00C646BA" w:rsidRPr="00EA76E6">
        <w:t xml:space="preserve">, </w:t>
      </w:r>
      <w:r w:rsidRPr="00EA76E6">
        <w:t>avec de l</w:t>
      </w:r>
      <w:r w:rsidR="00C646BA" w:rsidRPr="00EA76E6">
        <w:t>’</w:t>
      </w:r>
      <w:r w:rsidRPr="00EA76E6">
        <w:t>argent</w:t>
      </w:r>
      <w:r w:rsidR="00C646BA" w:rsidRPr="00EA76E6">
        <w:t xml:space="preserve">, </w:t>
      </w:r>
      <w:r w:rsidRPr="00EA76E6">
        <w:t>l</w:t>
      </w:r>
      <w:r w:rsidR="00C646BA" w:rsidRPr="00EA76E6">
        <w:t>’</w:t>
      </w:r>
      <w:r w:rsidRPr="00EA76E6">
        <w:t>ordre de re</w:t>
      </w:r>
      <w:r w:rsidRPr="00EA76E6">
        <w:t>n</w:t>
      </w:r>
      <w:r w:rsidRPr="00EA76E6">
        <w:t>trer à Coombe Tracey</w:t>
      </w:r>
      <w:r w:rsidR="00C646BA" w:rsidRPr="00EA76E6">
        <w:t xml:space="preserve">, </w:t>
      </w:r>
      <w:r w:rsidRPr="00EA76E6">
        <w:t>et nous nous mîmes en route vers Merr</w:t>
      </w:r>
      <w:r w:rsidRPr="00EA76E6">
        <w:t>i</w:t>
      </w:r>
      <w:r w:rsidRPr="00EA76E6">
        <w:t>pit</w:t>
      </w:r>
      <w:r w:rsidR="00C646BA" w:rsidRPr="00EA76E6">
        <w:t>.</w:t>
      </w:r>
    </w:p>
    <w:p w14:paraId="2B8A18D1" w14:textId="168FA807" w:rsidR="00C646BA" w:rsidRPr="00EA76E6" w:rsidRDefault="00C646BA" w:rsidP="00C646BA">
      <w:r w:rsidRPr="00EA76E6">
        <w:lastRenderedPageBreak/>
        <w:t>« </w:t>
      </w:r>
      <w:r w:rsidR="00CA2403" w:rsidRPr="00EA76E6">
        <w:t>Êtes-vous armé</w:t>
      </w:r>
      <w:r w:rsidRPr="00EA76E6">
        <w:t xml:space="preserve">, </w:t>
      </w:r>
      <w:r w:rsidR="00CA2403" w:rsidRPr="00EA76E6">
        <w:t>Lestrade</w:t>
      </w:r>
      <w:r w:rsidRPr="00EA76E6">
        <w:t> ? »</w:t>
      </w:r>
    </w:p>
    <w:p w14:paraId="002CBE2D" w14:textId="77777777" w:rsidR="00C646BA" w:rsidRPr="00EA76E6" w:rsidRDefault="00CA2403" w:rsidP="00C646BA">
      <w:r w:rsidRPr="00EA76E6">
        <w:t>Le petit détective sourit</w:t>
      </w:r>
      <w:r w:rsidR="00C646BA" w:rsidRPr="00EA76E6">
        <w:t>.</w:t>
      </w:r>
    </w:p>
    <w:p w14:paraId="432CF706" w14:textId="77777777" w:rsidR="00C646BA" w:rsidRPr="00EA76E6" w:rsidRDefault="00C646BA" w:rsidP="00C646BA">
      <w:r w:rsidRPr="00EA76E6">
        <w:t>« </w:t>
      </w:r>
      <w:r w:rsidR="00CA2403" w:rsidRPr="00EA76E6">
        <w:t>Tant que je porte un pantalon</w:t>
      </w:r>
      <w:r w:rsidRPr="00EA76E6">
        <w:t xml:space="preserve">, </w:t>
      </w:r>
      <w:r w:rsidR="00CA2403" w:rsidRPr="00EA76E6">
        <w:t>j</w:t>
      </w:r>
      <w:r w:rsidRPr="00EA76E6">
        <w:t>’</w:t>
      </w:r>
      <w:r w:rsidR="00CA2403" w:rsidRPr="00EA76E6">
        <w:t>ai une poche-revolver</w:t>
      </w:r>
      <w:r w:rsidRPr="00EA76E6">
        <w:t xml:space="preserve">, </w:t>
      </w:r>
      <w:r w:rsidR="00CA2403" w:rsidRPr="00EA76E6">
        <w:t>et tant que j</w:t>
      </w:r>
      <w:r w:rsidRPr="00EA76E6">
        <w:t>’</w:t>
      </w:r>
      <w:r w:rsidR="00CA2403" w:rsidRPr="00EA76E6">
        <w:t>ai une poche-revolver je mets quelque chose dedans</w:t>
      </w:r>
      <w:r w:rsidRPr="00EA76E6">
        <w:t>.</w:t>
      </w:r>
    </w:p>
    <w:p w14:paraId="305281BA" w14:textId="77777777" w:rsidR="00C646BA" w:rsidRPr="00EA76E6" w:rsidRDefault="00C646BA" w:rsidP="00C646BA">
      <w:r w:rsidRPr="00EA76E6">
        <w:t>— </w:t>
      </w:r>
      <w:r w:rsidR="00CA2403" w:rsidRPr="00EA76E6">
        <w:t>Bien</w:t>
      </w:r>
      <w:r w:rsidRPr="00EA76E6">
        <w:t xml:space="preserve"> ! </w:t>
      </w:r>
      <w:r w:rsidR="00CA2403" w:rsidRPr="00EA76E6">
        <w:t>Mon ami et moi nous sommes également parés pour les cas d</w:t>
      </w:r>
      <w:r w:rsidRPr="00EA76E6">
        <w:t>’</w:t>
      </w:r>
      <w:r w:rsidR="00CA2403" w:rsidRPr="00EA76E6">
        <w:t>urgence</w:t>
      </w:r>
      <w:r w:rsidRPr="00EA76E6">
        <w:t>.</w:t>
      </w:r>
    </w:p>
    <w:p w14:paraId="1B0F0697" w14:textId="77777777" w:rsidR="00C646BA" w:rsidRPr="00EA76E6" w:rsidRDefault="00C646BA" w:rsidP="00C646BA">
      <w:r w:rsidRPr="00EA76E6">
        <w:t>— </w:t>
      </w:r>
      <w:r w:rsidR="00CA2403" w:rsidRPr="00EA76E6">
        <w:t>Vous êtes diablement bouche cousue sur cette affaire</w:t>
      </w:r>
      <w:r w:rsidRPr="00EA76E6">
        <w:t xml:space="preserve">, </w:t>
      </w:r>
      <w:r w:rsidR="00CA2403" w:rsidRPr="00EA76E6">
        <w:t>monsieur Holmes</w:t>
      </w:r>
      <w:r w:rsidRPr="00EA76E6">
        <w:t xml:space="preserve">. </w:t>
      </w:r>
      <w:r w:rsidR="008D2AD1" w:rsidRPr="00EA76E6">
        <w:t>À</w:t>
      </w:r>
      <w:r w:rsidR="00CA2403" w:rsidRPr="00EA76E6">
        <w:t xml:space="preserve"> quoi allons-nous jouer</w:t>
      </w:r>
      <w:r w:rsidRPr="00EA76E6">
        <w:t> ?</w:t>
      </w:r>
    </w:p>
    <w:p w14:paraId="06EB59AF" w14:textId="77777777" w:rsidR="00C646BA" w:rsidRPr="00EA76E6" w:rsidRDefault="00C646BA" w:rsidP="00C646BA">
      <w:r w:rsidRPr="00EA76E6">
        <w:t>— </w:t>
      </w:r>
      <w:r w:rsidR="00CA2403" w:rsidRPr="00EA76E6">
        <w:t>À attendre</w:t>
      </w:r>
      <w:r w:rsidRPr="00EA76E6">
        <w:t>.</w:t>
      </w:r>
    </w:p>
    <w:p w14:paraId="53C53694" w14:textId="77777777" w:rsidR="00C646BA" w:rsidRPr="00EA76E6" w:rsidRDefault="00C646BA" w:rsidP="00C646BA">
      <w:r w:rsidRPr="00EA76E6">
        <w:t>— </w:t>
      </w:r>
      <w:r w:rsidR="00CA2403" w:rsidRPr="00EA76E6">
        <w:t>Ma parole</w:t>
      </w:r>
      <w:r w:rsidRPr="00EA76E6">
        <w:t xml:space="preserve">, </w:t>
      </w:r>
      <w:r w:rsidR="00CA2403" w:rsidRPr="00EA76E6">
        <w:t>le lieu n</w:t>
      </w:r>
      <w:r w:rsidRPr="00EA76E6">
        <w:t>’</w:t>
      </w:r>
      <w:r w:rsidR="00CA2403" w:rsidRPr="00EA76E6">
        <w:t>est pas gai</w:t>
      </w:r>
      <w:r w:rsidRPr="00EA76E6">
        <w:t xml:space="preserve"> ! </w:t>
      </w:r>
      <w:r w:rsidR="00CA2403" w:rsidRPr="00EA76E6">
        <w:t>murmura le détective en frissonnant</w:t>
      </w:r>
      <w:r w:rsidRPr="00EA76E6">
        <w:t xml:space="preserve">. </w:t>
      </w:r>
      <w:r w:rsidR="00CA2403" w:rsidRPr="00EA76E6">
        <w:t>En face de nous j</w:t>
      </w:r>
      <w:r w:rsidRPr="00EA76E6">
        <w:t>’</w:t>
      </w:r>
      <w:r w:rsidR="00CA2403" w:rsidRPr="00EA76E6">
        <w:t>aperçois les lumières d</w:t>
      </w:r>
      <w:r w:rsidRPr="00EA76E6">
        <w:t>’</w:t>
      </w:r>
      <w:r w:rsidR="00CA2403" w:rsidRPr="00EA76E6">
        <w:t>une ma</w:t>
      </w:r>
      <w:r w:rsidR="00CA2403" w:rsidRPr="00EA76E6">
        <w:t>i</w:t>
      </w:r>
      <w:r w:rsidR="00CA2403" w:rsidRPr="00EA76E6">
        <w:t>son</w:t>
      </w:r>
      <w:r w:rsidRPr="00EA76E6">
        <w:t>.</w:t>
      </w:r>
    </w:p>
    <w:p w14:paraId="61A324A5" w14:textId="0DDC340B" w:rsidR="00C646BA" w:rsidRPr="00EA76E6" w:rsidRDefault="00C646BA" w:rsidP="00C646BA">
      <w:r w:rsidRPr="00EA76E6">
        <w:t>— </w:t>
      </w:r>
      <w:r w:rsidR="00CA2403" w:rsidRPr="00EA76E6">
        <w:t>C</w:t>
      </w:r>
      <w:r w:rsidRPr="00EA76E6">
        <w:t>’</w:t>
      </w:r>
      <w:r w:rsidR="00CA2403" w:rsidRPr="00EA76E6">
        <w:t>est Merripit</w:t>
      </w:r>
      <w:r w:rsidRPr="00EA76E6">
        <w:t xml:space="preserve">, </w:t>
      </w:r>
      <w:r w:rsidR="00CA2403" w:rsidRPr="00EA76E6">
        <w:t>but de notre promenade</w:t>
      </w:r>
      <w:r w:rsidRPr="00EA76E6">
        <w:t xml:space="preserve">. </w:t>
      </w:r>
      <w:r w:rsidR="00CA2403" w:rsidRPr="00EA76E6">
        <w:t>Je dois vous demander de marcher sur la pointe des pieds et de vous en tenir au chuchotement</w:t>
      </w:r>
      <w:r w:rsidRPr="00EA76E6">
        <w:t>. »</w:t>
      </w:r>
    </w:p>
    <w:p w14:paraId="530D17F0" w14:textId="77777777" w:rsidR="00C646BA" w:rsidRPr="00EA76E6" w:rsidRDefault="00CA2403" w:rsidP="00C646BA">
      <w:r w:rsidRPr="00EA76E6">
        <w:t>Nous avançâmes avec précaution sur le chemin comme si nous nous rendions à la maison</w:t>
      </w:r>
      <w:r w:rsidR="00C646BA" w:rsidRPr="00EA76E6">
        <w:t xml:space="preserve">, </w:t>
      </w:r>
      <w:r w:rsidRPr="00EA76E6">
        <w:t>mais Holmes stoppa à deux cents mètres d</w:t>
      </w:r>
      <w:r w:rsidR="00C646BA" w:rsidRPr="00EA76E6">
        <w:t>’</w:t>
      </w:r>
      <w:r w:rsidRPr="00EA76E6">
        <w:t>elle</w:t>
      </w:r>
      <w:r w:rsidR="00C646BA" w:rsidRPr="00EA76E6">
        <w:t>.</w:t>
      </w:r>
    </w:p>
    <w:p w14:paraId="41E9C789" w14:textId="77777777" w:rsidR="00C646BA" w:rsidRPr="00EA76E6" w:rsidRDefault="00C646BA" w:rsidP="00C646BA">
      <w:r w:rsidRPr="00EA76E6">
        <w:t>« </w:t>
      </w:r>
      <w:r w:rsidR="00CA2403" w:rsidRPr="00EA76E6">
        <w:t>Nous serons très bien ici</w:t>
      </w:r>
      <w:r w:rsidRPr="00EA76E6">
        <w:t xml:space="preserve">, </w:t>
      </w:r>
      <w:r w:rsidR="00CA2403" w:rsidRPr="00EA76E6">
        <w:t>dit-il</w:t>
      </w:r>
      <w:r w:rsidRPr="00EA76E6">
        <w:t xml:space="preserve">. </w:t>
      </w:r>
      <w:r w:rsidR="00CA2403" w:rsidRPr="00EA76E6">
        <w:t>Ces rocs sur la droite constituent un admirable écran de protection</w:t>
      </w:r>
      <w:r w:rsidRPr="00EA76E6">
        <w:t>.</w:t>
      </w:r>
    </w:p>
    <w:p w14:paraId="3C704ADA" w14:textId="77777777" w:rsidR="00C646BA" w:rsidRPr="00EA76E6" w:rsidRDefault="00C646BA" w:rsidP="00C646BA">
      <w:r w:rsidRPr="00EA76E6">
        <w:t>— </w:t>
      </w:r>
      <w:r w:rsidR="00CA2403" w:rsidRPr="00EA76E6">
        <w:t>Allons-nous faire le guet</w:t>
      </w:r>
      <w:r w:rsidRPr="00EA76E6">
        <w:t> ?</w:t>
      </w:r>
    </w:p>
    <w:p w14:paraId="4DA2F01F" w14:textId="77777777" w:rsidR="00C646BA" w:rsidRPr="00EA76E6" w:rsidRDefault="00C646BA" w:rsidP="00C646BA">
      <w:r w:rsidRPr="00EA76E6">
        <w:t>— </w:t>
      </w:r>
      <w:r w:rsidR="00CA2403" w:rsidRPr="00EA76E6">
        <w:t>Oui</w:t>
      </w:r>
      <w:r w:rsidRPr="00EA76E6">
        <w:t xml:space="preserve">. </w:t>
      </w:r>
      <w:r w:rsidR="00CA2403" w:rsidRPr="00EA76E6">
        <w:t>Nous allons tendre ici notre petite embuscade</w:t>
      </w:r>
      <w:r w:rsidRPr="00EA76E6">
        <w:t xml:space="preserve">. </w:t>
      </w:r>
      <w:r w:rsidR="00CA2403" w:rsidRPr="00EA76E6">
        <w:t>In</w:t>
      </w:r>
      <w:r w:rsidR="00CA2403" w:rsidRPr="00EA76E6">
        <w:t>s</w:t>
      </w:r>
      <w:r w:rsidR="00CA2403" w:rsidRPr="00EA76E6">
        <w:t>tallez-vous dans ce creux</w:t>
      </w:r>
      <w:r w:rsidRPr="00EA76E6">
        <w:t xml:space="preserve">, </w:t>
      </w:r>
      <w:r w:rsidR="00CA2403" w:rsidRPr="00EA76E6">
        <w:t>Lestrade</w:t>
      </w:r>
      <w:r w:rsidRPr="00EA76E6">
        <w:t xml:space="preserve">. </w:t>
      </w:r>
      <w:r w:rsidR="00CA2403" w:rsidRPr="00EA76E6">
        <w:t>Vous</w:t>
      </w:r>
      <w:r w:rsidRPr="00EA76E6">
        <w:t xml:space="preserve">, </w:t>
      </w:r>
      <w:r w:rsidR="00CA2403" w:rsidRPr="00EA76E6">
        <w:t>Watson</w:t>
      </w:r>
      <w:r w:rsidRPr="00EA76E6">
        <w:t xml:space="preserve">, </w:t>
      </w:r>
      <w:r w:rsidR="00CA2403" w:rsidRPr="00EA76E6">
        <w:t>vous avez pénétré dans la maison</w:t>
      </w:r>
      <w:r w:rsidRPr="00EA76E6">
        <w:t xml:space="preserve">, </w:t>
      </w:r>
      <w:r w:rsidR="00CA2403" w:rsidRPr="00EA76E6">
        <w:t>n</w:t>
      </w:r>
      <w:r w:rsidRPr="00EA76E6">
        <w:t>’</w:t>
      </w:r>
      <w:r w:rsidR="00CA2403" w:rsidRPr="00EA76E6">
        <w:t>est-ce pas</w:t>
      </w:r>
      <w:r w:rsidRPr="00EA76E6">
        <w:t xml:space="preserve"> ? </w:t>
      </w:r>
      <w:r w:rsidR="00CA2403" w:rsidRPr="00EA76E6">
        <w:t>Pouvez-vous me dire la disposition des pièces</w:t>
      </w:r>
      <w:r w:rsidRPr="00EA76E6">
        <w:t xml:space="preserve"> ? </w:t>
      </w:r>
      <w:r w:rsidR="00CA2403" w:rsidRPr="00EA76E6">
        <w:t>Quelles sont ces fenêtres grillagées au bout de la maison</w:t>
      </w:r>
      <w:r w:rsidRPr="00EA76E6">
        <w:t> ?</w:t>
      </w:r>
    </w:p>
    <w:p w14:paraId="5A475FE6" w14:textId="77777777" w:rsidR="00C646BA" w:rsidRPr="00EA76E6" w:rsidRDefault="00C646BA" w:rsidP="00C646BA">
      <w:r w:rsidRPr="00EA76E6">
        <w:lastRenderedPageBreak/>
        <w:t>— </w:t>
      </w:r>
      <w:r w:rsidR="00CA2403" w:rsidRPr="00EA76E6">
        <w:t>Les fenêtres de la cuisine</w:t>
      </w:r>
      <w:r w:rsidRPr="00EA76E6">
        <w:t xml:space="preserve">, </w:t>
      </w:r>
      <w:r w:rsidR="00CA2403" w:rsidRPr="00EA76E6">
        <w:t>je pense</w:t>
      </w:r>
      <w:r w:rsidRPr="00EA76E6">
        <w:t>.</w:t>
      </w:r>
    </w:p>
    <w:p w14:paraId="786496FE" w14:textId="77777777" w:rsidR="00C646BA" w:rsidRPr="00EA76E6" w:rsidRDefault="00C646BA" w:rsidP="00C646BA">
      <w:r w:rsidRPr="00EA76E6">
        <w:t>— </w:t>
      </w:r>
      <w:r w:rsidR="00CA2403" w:rsidRPr="00EA76E6">
        <w:t>Et celle-ci</w:t>
      </w:r>
      <w:r w:rsidRPr="00EA76E6">
        <w:t xml:space="preserve">, </w:t>
      </w:r>
      <w:r w:rsidR="00CA2403" w:rsidRPr="00EA76E6">
        <w:t>plus loin</w:t>
      </w:r>
      <w:r w:rsidRPr="00EA76E6">
        <w:t xml:space="preserve">, </w:t>
      </w:r>
      <w:r w:rsidR="00CA2403" w:rsidRPr="00EA76E6">
        <w:t>qui est si bien éclairée</w:t>
      </w:r>
      <w:r w:rsidRPr="00EA76E6">
        <w:t> ?</w:t>
      </w:r>
    </w:p>
    <w:p w14:paraId="46561DF6" w14:textId="77777777" w:rsidR="00C646BA" w:rsidRPr="00EA76E6" w:rsidRDefault="00C646BA" w:rsidP="00C646BA">
      <w:r w:rsidRPr="00EA76E6">
        <w:t>— </w:t>
      </w:r>
      <w:r w:rsidR="00CA2403" w:rsidRPr="00EA76E6">
        <w:t>La salle à manger</w:t>
      </w:r>
      <w:r w:rsidRPr="00EA76E6">
        <w:t xml:space="preserve">, </w:t>
      </w:r>
      <w:r w:rsidR="00CA2403" w:rsidRPr="00EA76E6">
        <w:t>certainement</w:t>
      </w:r>
      <w:r w:rsidRPr="00EA76E6">
        <w:t>.</w:t>
      </w:r>
    </w:p>
    <w:p w14:paraId="288EAB45" w14:textId="460198F7" w:rsidR="00C646BA" w:rsidRPr="00EA76E6" w:rsidRDefault="00C646BA" w:rsidP="00C646BA">
      <w:r w:rsidRPr="00EA76E6">
        <w:t>— </w:t>
      </w:r>
      <w:r w:rsidR="00CA2403" w:rsidRPr="00EA76E6">
        <w:t>Les stores ne sont pas baissés</w:t>
      </w:r>
      <w:r w:rsidRPr="00EA76E6">
        <w:t xml:space="preserve">. </w:t>
      </w:r>
      <w:r w:rsidR="00CA2403" w:rsidRPr="00EA76E6">
        <w:t>C</w:t>
      </w:r>
      <w:r w:rsidRPr="00EA76E6">
        <w:t>’</w:t>
      </w:r>
      <w:r w:rsidR="00CA2403" w:rsidRPr="00EA76E6">
        <w:t>est vous qui connaissez le mieux le terrain</w:t>
      </w:r>
      <w:r w:rsidRPr="00EA76E6">
        <w:t xml:space="preserve">. </w:t>
      </w:r>
      <w:r w:rsidR="00CA2403" w:rsidRPr="00EA76E6">
        <w:t>Faufilez-vous jusque-là et voyez ce qu</w:t>
      </w:r>
      <w:r w:rsidRPr="00EA76E6">
        <w:t>’</w:t>
      </w:r>
      <w:r w:rsidR="00CA2403" w:rsidRPr="00EA76E6">
        <w:t>ils sont en train de faire</w:t>
      </w:r>
      <w:r w:rsidRPr="00EA76E6">
        <w:t xml:space="preserve">. </w:t>
      </w:r>
      <w:r w:rsidR="00CA2403" w:rsidRPr="00EA76E6">
        <w:t>Mais pour l</w:t>
      </w:r>
      <w:r w:rsidRPr="00EA76E6">
        <w:t>’</w:t>
      </w:r>
      <w:r w:rsidR="00CA2403" w:rsidRPr="00EA76E6">
        <w:t>amour du Ciel</w:t>
      </w:r>
      <w:r w:rsidRPr="00EA76E6">
        <w:t xml:space="preserve">, </w:t>
      </w:r>
      <w:r w:rsidR="00CA2403" w:rsidRPr="00EA76E6">
        <w:t>qu</w:t>
      </w:r>
      <w:r w:rsidRPr="00EA76E6">
        <w:t>’</w:t>
      </w:r>
      <w:r w:rsidR="00CA2403" w:rsidRPr="00EA76E6">
        <w:t>ils ne s</w:t>
      </w:r>
      <w:r w:rsidR="00CA2403" w:rsidRPr="00EA76E6">
        <w:t>a</w:t>
      </w:r>
      <w:r w:rsidR="00CA2403" w:rsidRPr="00EA76E6">
        <w:t>chent pas qu</w:t>
      </w:r>
      <w:r w:rsidRPr="00EA76E6">
        <w:t>’</w:t>
      </w:r>
      <w:r w:rsidR="00CA2403" w:rsidRPr="00EA76E6">
        <w:t>ils sont sous surveillance</w:t>
      </w:r>
      <w:r w:rsidRPr="00EA76E6">
        <w:t> ! »</w:t>
      </w:r>
    </w:p>
    <w:p w14:paraId="4E149A43" w14:textId="77777777" w:rsidR="00C646BA" w:rsidRPr="00EA76E6" w:rsidRDefault="00CA2403" w:rsidP="00C646BA">
      <w:r w:rsidRPr="00EA76E6">
        <w:t>Je descendis le sentier sur la pointe des pieds</w:t>
      </w:r>
      <w:r w:rsidR="00C646BA" w:rsidRPr="00EA76E6">
        <w:t xml:space="preserve">, </w:t>
      </w:r>
      <w:r w:rsidRPr="00EA76E6">
        <w:t>et je me baissai derrière le petit mur qui clôturait le verger rabougri</w:t>
      </w:r>
      <w:r w:rsidR="00C646BA" w:rsidRPr="00EA76E6">
        <w:t xml:space="preserve">. </w:t>
      </w:r>
      <w:r w:rsidRPr="00EA76E6">
        <w:t>Je rampai dans son ombre pour atteindre un endroit d</w:t>
      </w:r>
      <w:r w:rsidR="00C646BA" w:rsidRPr="00EA76E6">
        <w:t>’</w:t>
      </w:r>
      <w:r w:rsidRPr="00EA76E6">
        <w:t>où je po</w:t>
      </w:r>
      <w:r w:rsidRPr="00EA76E6">
        <w:t>u</w:t>
      </w:r>
      <w:r w:rsidRPr="00EA76E6">
        <w:t>vais observer par la fenêtre sans rideaux</w:t>
      </w:r>
      <w:r w:rsidR="00C646BA" w:rsidRPr="00EA76E6">
        <w:t>.</w:t>
      </w:r>
    </w:p>
    <w:p w14:paraId="40EAC217" w14:textId="30C2DDF3" w:rsidR="00C646BA" w:rsidRPr="00EA76E6" w:rsidRDefault="00CA2403" w:rsidP="00C646BA">
      <w:r w:rsidRPr="00EA76E6">
        <w:t>Dans la pièce il n</w:t>
      </w:r>
      <w:r w:rsidR="00C646BA" w:rsidRPr="00EA76E6">
        <w:t>’</w:t>
      </w:r>
      <w:r w:rsidRPr="00EA76E6">
        <w:t>y avait que deux personnes</w:t>
      </w:r>
      <w:r w:rsidR="00C646BA" w:rsidRPr="00EA76E6">
        <w:t xml:space="preserve"> : </w:t>
      </w:r>
      <w:r w:rsidRPr="00EA76E6">
        <w:t>Sir Henry et Stapleton</w:t>
      </w:r>
      <w:r w:rsidR="00C646BA" w:rsidRPr="00EA76E6">
        <w:t xml:space="preserve">. </w:t>
      </w:r>
      <w:r w:rsidRPr="00EA76E6">
        <w:t>Ils étaient assis de profil face à face autour de la table ronde</w:t>
      </w:r>
      <w:r w:rsidR="00C646BA" w:rsidRPr="00EA76E6">
        <w:t xml:space="preserve">. </w:t>
      </w:r>
      <w:r w:rsidRPr="00EA76E6">
        <w:t>Ils fumaient le cigare</w:t>
      </w:r>
      <w:r w:rsidR="00C646BA" w:rsidRPr="00EA76E6">
        <w:t xml:space="preserve"> ; </w:t>
      </w:r>
      <w:r w:rsidRPr="00EA76E6">
        <w:t>du café et du vin se trouvaient devant eux</w:t>
      </w:r>
      <w:r w:rsidR="00C646BA" w:rsidRPr="00EA76E6">
        <w:t xml:space="preserve">. </w:t>
      </w:r>
      <w:r w:rsidRPr="00EA76E6">
        <w:t>Stapleton parlait avec animation</w:t>
      </w:r>
      <w:r w:rsidR="00C646BA" w:rsidRPr="00EA76E6">
        <w:t xml:space="preserve"> ; </w:t>
      </w:r>
      <w:r w:rsidRPr="00EA76E6">
        <w:t xml:space="preserve">mais le </w:t>
      </w:r>
      <w:r w:rsidR="005E5AD1" w:rsidRPr="00EA76E6">
        <w:t>baronnet</w:t>
      </w:r>
      <w:r w:rsidRPr="00EA76E6">
        <w:t xml:space="preserve"> paraissait pâle et distrait</w:t>
      </w:r>
      <w:r w:rsidR="00C646BA" w:rsidRPr="00EA76E6">
        <w:t xml:space="preserve">. </w:t>
      </w:r>
      <w:r w:rsidRPr="00EA76E6">
        <w:t>Peut-être la perspective d</w:t>
      </w:r>
      <w:r w:rsidR="00C646BA" w:rsidRPr="00EA76E6">
        <w:t>’</w:t>
      </w:r>
      <w:r w:rsidRPr="00EA76E6">
        <w:t>une marche solitaire sur la lande de sinistre réputation</w:t>
      </w:r>
      <w:r w:rsidR="00C646BA" w:rsidRPr="00EA76E6">
        <w:t xml:space="preserve">, </w:t>
      </w:r>
      <w:r w:rsidRPr="00EA76E6">
        <w:t>pesait-elle lourd</w:t>
      </w:r>
      <w:r w:rsidRPr="00EA76E6">
        <w:t>e</w:t>
      </w:r>
      <w:r w:rsidRPr="00EA76E6">
        <w:t>ment sur son esprit</w:t>
      </w:r>
      <w:r w:rsidR="00C646BA" w:rsidRPr="00EA76E6">
        <w:t>.</w:t>
      </w:r>
    </w:p>
    <w:p w14:paraId="64FC2501" w14:textId="77777777" w:rsidR="00C646BA" w:rsidRPr="00EA76E6" w:rsidRDefault="00CA2403" w:rsidP="00C646BA">
      <w:r w:rsidRPr="00EA76E6">
        <w:t>Pendant que je les regardais</w:t>
      </w:r>
      <w:r w:rsidR="00C646BA" w:rsidRPr="00EA76E6">
        <w:t xml:space="preserve">, </w:t>
      </w:r>
      <w:r w:rsidRPr="00EA76E6">
        <w:t>Stapleton se leva et quitta la pièce</w:t>
      </w:r>
      <w:r w:rsidR="00C646BA" w:rsidRPr="00EA76E6">
        <w:t xml:space="preserve"> ; </w:t>
      </w:r>
      <w:r w:rsidRPr="00EA76E6">
        <w:t>Sir Henry remplit son verre et s</w:t>
      </w:r>
      <w:r w:rsidR="00C646BA" w:rsidRPr="00EA76E6">
        <w:t>’</w:t>
      </w:r>
      <w:r w:rsidRPr="00EA76E6">
        <w:t>adossa en tirant sur son cigare</w:t>
      </w:r>
      <w:r w:rsidR="00C646BA" w:rsidRPr="00EA76E6">
        <w:t xml:space="preserve">. </w:t>
      </w:r>
      <w:r w:rsidRPr="00EA76E6">
        <w:t>J</w:t>
      </w:r>
      <w:r w:rsidR="00C646BA" w:rsidRPr="00EA76E6">
        <w:t>’</w:t>
      </w:r>
      <w:r w:rsidRPr="00EA76E6">
        <w:t>entendis une porte s</w:t>
      </w:r>
      <w:r w:rsidR="00C646BA" w:rsidRPr="00EA76E6">
        <w:t>’</w:t>
      </w:r>
      <w:r w:rsidRPr="00EA76E6">
        <w:t>ouvrir et des chaussures qui écr</w:t>
      </w:r>
      <w:r w:rsidRPr="00EA76E6">
        <w:t>a</w:t>
      </w:r>
      <w:r w:rsidRPr="00EA76E6">
        <w:t>saient le gravier</w:t>
      </w:r>
      <w:r w:rsidR="00C646BA" w:rsidRPr="00EA76E6">
        <w:t xml:space="preserve">. </w:t>
      </w:r>
      <w:r w:rsidRPr="00EA76E6">
        <w:t>Les pas longèrent le mur derrière lequel j</w:t>
      </w:r>
      <w:r w:rsidR="00C646BA" w:rsidRPr="00EA76E6">
        <w:t>’</w:t>
      </w:r>
      <w:r w:rsidRPr="00EA76E6">
        <w:t>étais accroupi</w:t>
      </w:r>
      <w:r w:rsidR="00C646BA" w:rsidRPr="00EA76E6">
        <w:t xml:space="preserve">. </w:t>
      </w:r>
      <w:r w:rsidRPr="00EA76E6">
        <w:t>Je me relevai doucement et je vis le naturaliste s</w:t>
      </w:r>
      <w:r w:rsidR="00C646BA" w:rsidRPr="00EA76E6">
        <w:t>’</w:t>
      </w:r>
      <w:r w:rsidRPr="00EA76E6">
        <w:t>arrêter à la porte d</w:t>
      </w:r>
      <w:r w:rsidR="00C646BA" w:rsidRPr="00EA76E6">
        <w:t>’</w:t>
      </w:r>
      <w:r w:rsidRPr="00EA76E6">
        <w:t>un appentis situé dans le coin du verger</w:t>
      </w:r>
      <w:r w:rsidR="00C646BA" w:rsidRPr="00EA76E6">
        <w:t xml:space="preserve">. </w:t>
      </w:r>
      <w:r w:rsidRPr="00EA76E6">
        <w:t>Une clef tourna dans la serrure</w:t>
      </w:r>
      <w:r w:rsidR="00C646BA" w:rsidRPr="00EA76E6">
        <w:t xml:space="preserve"> ; </w:t>
      </w:r>
      <w:r w:rsidRPr="00EA76E6">
        <w:t>il entra</w:t>
      </w:r>
      <w:r w:rsidR="00C646BA" w:rsidRPr="00EA76E6">
        <w:t xml:space="preserve">, </w:t>
      </w:r>
      <w:r w:rsidRPr="00EA76E6">
        <w:t>et de l</w:t>
      </w:r>
      <w:r w:rsidR="00C646BA" w:rsidRPr="00EA76E6">
        <w:t>’</w:t>
      </w:r>
      <w:r w:rsidRPr="00EA76E6">
        <w:t>intérieur me parvint un curieux bruit de bousculade</w:t>
      </w:r>
      <w:r w:rsidR="00C646BA" w:rsidRPr="00EA76E6">
        <w:t xml:space="preserve">. </w:t>
      </w:r>
      <w:r w:rsidRPr="00EA76E6">
        <w:t>Il ne resta dedans qu</w:t>
      </w:r>
      <w:r w:rsidR="00C646BA" w:rsidRPr="00EA76E6">
        <w:t>’</w:t>
      </w:r>
      <w:r w:rsidRPr="00EA76E6">
        <w:t>une minute ou deux</w:t>
      </w:r>
      <w:r w:rsidR="00C646BA" w:rsidRPr="00EA76E6">
        <w:t xml:space="preserve">, </w:t>
      </w:r>
      <w:r w:rsidRPr="00EA76E6">
        <w:t>puis j</w:t>
      </w:r>
      <w:r w:rsidR="00C646BA" w:rsidRPr="00EA76E6">
        <w:t>’</w:t>
      </w:r>
      <w:r w:rsidRPr="00EA76E6">
        <w:t>entendis la clef tourner la clef une autre fois</w:t>
      </w:r>
      <w:r w:rsidR="00C646BA" w:rsidRPr="00EA76E6">
        <w:t xml:space="preserve"> ; </w:t>
      </w:r>
      <w:r w:rsidRPr="00EA76E6">
        <w:t>il longea à nouveau mon mur et rentra dans la ma</w:t>
      </w:r>
      <w:r w:rsidRPr="00EA76E6">
        <w:t>i</w:t>
      </w:r>
      <w:r w:rsidRPr="00EA76E6">
        <w:t>son</w:t>
      </w:r>
      <w:r w:rsidR="00C646BA" w:rsidRPr="00EA76E6">
        <w:t xml:space="preserve">. </w:t>
      </w:r>
      <w:r w:rsidRPr="00EA76E6">
        <w:t>Je le vis rejoindre son invité</w:t>
      </w:r>
      <w:r w:rsidR="00C646BA" w:rsidRPr="00EA76E6">
        <w:t xml:space="preserve">, </w:t>
      </w:r>
      <w:r w:rsidRPr="00EA76E6">
        <w:t>après quoi j</w:t>
      </w:r>
      <w:r w:rsidR="00C646BA" w:rsidRPr="00EA76E6">
        <w:t>’</w:t>
      </w:r>
      <w:r w:rsidRPr="00EA76E6">
        <w:t>allai à quatre pattes retrouver mes compagnons qui m</w:t>
      </w:r>
      <w:r w:rsidR="00C646BA" w:rsidRPr="00EA76E6">
        <w:t>’</w:t>
      </w:r>
      <w:r w:rsidRPr="00EA76E6">
        <w:t>attendaient</w:t>
      </w:r>
      <w:r w:rsidR="00C646BA" w:rsidRPr="00EA76E6">
        <w:t>.</w:t>
      </w:r>
    </w:p>
    <w:p w14:paraId="6B2E5181" w14:textId="77777777" w:rsidR="00C646BA" w:rsidRPr="00EA76E6" w:rsidRDefault="00C646BA" w:rsidP="00C646BA">
      <w:r w:rsidRPr="00EA76E6">
        <w:lastRenderedPageBreak/>
        <w:t>« </w:t>
      </w:r>
      <w:r w:rsidR="00CA2403" w:rsidRPr="00EA76E6">
        <w:t>Vous dites</w:t>
      </w:r>
      <w:r w:rsidRPr="00EA76E6">
        <w:t xml:space="preserve">, </w:t>
      </w:r>
      <w:r w:rsidR="00CA2403" w:rsidRPr="00EA76E6">
        <w:t>Watson</w:t>
      </w:r>
      <w:r w:rsidRPr="00EA76E6">
        <w:t xml:space="preserve">, </w:t>
      </w:r>
      <w:r w:rsidR="00CA2403" w:rsidRPr="00EA76E6">
        <w:t>que la dame n</w:t>
      </w:r>
      <w:r w:rsidRPr="00EA76E6">
        <w:t>’</w:t>
      </w:r>
      <w:r w:rsidR="00CA2403" w:rsidRPr="00EA76E6">
        <w:t>est pas là</w:t>
      </w:r>
      <w:r w:rsidRPr="00EA76E6">
        <w:t xml:space="preserve"> ? </w:t>
      </w:r>
      <w:r w:rsidR="00CA2403" w:rsidRPr="00EA76E6">
        <w:t>insista Holmes quand j</w:t>
      </w:r>
      <w:r w:rsidRPr="00EA76E6">
        <w:t>’</w:t>
      </w:r>
      <w:r w:rsidR="00CA2403" w:rsidRPr="00EA76E6">
        <w:t>eus terminé mon rapport</w:t>
      </w:r>
      <w:r w:rsidRPr="00EA76E6">
        <w:t>.</w:t>
      </w:r>
    </w:p>
    <w:p w14:paraId="0AA25769" w14:textId="77777777" w:rsidR="00C646BA" w:rsidRPr="00EA76E6" w:rsidRDefault="00C646BA" w:rsidP="00C646BA">
      <w:r w:rsidRPr="00EA76E6">
        <w:t>— </w:t>
      </w:r>
      <w:r w:rsidR="00CA2403" w:rsidRPr="00EA76E6">
        <w:t>Elle n</w:t>
      </w:r>
      <w:r w:rsidRPr="00EA76E6">
        <w:t>’</w:t>
      </w:r>
      <w:r w:rsidR="00CA2403" w:rsidRPr="00EA76E6">
        <w:t>y est pas</w:t>
      </w:r>
      <w:r w:rsidRPr="00EA76E6">
        <w:t>.</w:t>
      </w:r>
    </w:p>
    <w:p w14:paraId="4828D881" w14:textId="77777777" w:rsidR="00C646BA" w:rsidRPr="00EA76E6" w:rsidRDefault="00C646BA" w:rsidP="00C646BA">
      <w:r w:rsidRPr="00EA76E6">
        <w:t>— </w:t>
      </w:r>
      <w:r w:rsidR="00CA2403" w:rsidRPr="00EA76E6">
        <w:t>Où peut-elle être donc</w:t>
      </w:r>
      <w:r w:rsidRPr="00EA76E6">
        <w:t xml:space="preserve">, </w:t>
      </w:r>
      <w:r w:rsidR="00CA2403" w:rsidRPr="00EA76E6">
        <w:t>puisqu</w:t>
      </w:r>
      <w:r w:rsidRPr="00EA76E6">
        <w:t>’</w:t>
      </w:r>
      <w:r w:rsidR="00CA2403" w:rsidRPr="00EA76E6">
        <w:t>il n</w:t>
      </w:r>
      <w:r w:rsidRPr="00EA76E6">
        <w:t>’</w:t>
      </w:r>
      <w:r w:rsidR="00CA2403" w:rsidRPr="00EA76E6">
        <w:t>y a pas d</w:t>
      </w:r>
      <w:r w:rsidRPr="00EA76E6">
        <w:t>’</w:t>
      </w:r>
      <w:r w:rsidR="00CA2403" w:rsidRPr="00EA76E6">
        <w:t>autre lumière que dans la cuisine</w:t>
      </w:r>
      <w:r w:rsidRPr="00EA76E6">
        <w:t> ?</w:t>
      </w:r>
    </w:p>
    <w:p w14:paraId="6091DDA8" w14:textId="110000BC" w:rsidR="00C646BA" w:rsidRPr="00EA76E6" w:rsidRDefault="00C646BA" w:rsidP="00C646BA">
      <w:r w:rsidRPr="00EA76E6">
        <w:t>— </w:t>
      </w:r>
      <w:r w:rsidR="00CA2403" w:rsidRPr="00EA76E6">
        <w:t>Je me le demande</w:t>
      </w:r>
      <w:r w:rsidRPr="00EA76E6">
        <w:t>. »</w:t>
      </w:r>
    </w:p>
    <w:p w14:paraId="352D4DF1" w14:textId="77777777" w:rsidR="00C646BA" w:rsidRPr="00EA76E6" w:rsidRDefault="00CA2403" w:rsidP="00C646BA">
      <w:r w:rsidRPr="00EA76E6">
        <w:t>Au-dessus du grand bourbier de Grimpen s</w:t>
      </w:r>
      <w:r w:rsidR="00C646BA" w:rsidRPr="00EA76E6">
        <w:t>’</w:t>
      </w:r>
      <w:r w:rsidRPr="00EA76E6">
        <w:t>étalait un brouillard blanc</w:t>
      </w:r>
      <w:r w:rsidR="00C646BA" w:rsidRPr="00EA76E6">
        <w:t xml:space="preserve">, </w:t>
      </w:r>
      <w:r w:rsidRPr="00EA76E6">
        <w:t>épais</w:t>
      </w:r>
      <w:r w:rsidR="00C646BA" w:rsidRPr="00EA76E6">
        <w:t xml:space="preserve">. </w:t>
      </w:r>
      <w:r w:rsidRPr="00EA76E6">
        <w:t>Il dérivait lentement dans notre dire</w:t>
      </w:r>
      <w:r w:rsidRPr="00EA76E6">
        <w:t>c</w:t>
      </w:r>
      <w:r w:rsidRPr="00EA76E6">
        <w:t>tion</w:t>
      </w:r>
      <w:r w:rsidR="00C646BA" w:rsidRPr="00EA76E6">
        <w:t xml:space="preserve">, </w:t>
      </w:r>
      <w:r w:rsidRPr="00EA76E6">
        <w:t>et il formait déjà un mur</w:t>
      </w:r>
      <w:r w:rsidR="00C646BA" w:rsidRPr="00EA76E6">
        <w:t xml:space="preserve">, </w:t>
      </w:r>
      <w:r w:rsidRPr="00EA76E6">
        <w:t>bas</w:t>
      </w:r>
      <w:r w:rsidR="00C646BA" w:rsidRPr="00EA76E6">
        <w:t xml:space="preserve">, </w:t>
      </w:r>
      <w:r w:rsidRPr="00EA76E6">
        <w:t>certes</w:t>
      </w:r>
      <w:r w:rsidR="00C646BA" w:rsidRPr="00EA76E6">
        <w:t xml:space="preserve">, </w:t>
      </w:r>
      <w:r w:rsidRPr="00EA76E6">
        <w:t>mais épais et de co</w:t>
      </w:r>
      <w:r w:rsidRPr="00EA76E6">
        <w:t>n</w:t>
      </w:r>
      <w:r w:rsidRPr="00EA76E6">
        <w:t>tours nets</w:t>
      </w:r>
      <w:r w:rsidR="00C646BA" w:rsidRPr="00EA76E6">
        <w:t xml:space="preserve">. </w:t>
      </w:r>
      <w:r w:rsidRPr="00EA76E6">
        <w:t>La lune l</w:t>
      </w:r>
      <w:r w:rsidR="00C646BA" w:rsidRPr="00EA76E6">
        <w:t>’</w:t>
      </w:r>
      <w:r w:rsidRPr="00EA76E6">
        <w:t>éclairait</w:t>
      </w:r>
      <w:r w:rsidR="00C646BA" w:rsidRPr="00EA76E6">
        <w:t xml:space="preserve"> ; </w:t>
      </w:r>
      <w:r w:rsidRPr="00EA76E6">
        <w:t>il ressemblait à un grand ic</w:t>
      </w:r>
      <w:r w:rsidRPr="00EA76E6">
        <w:t>e</w:t>
      </w:r>
      <w:r w:rsidRPr="00EA76E6">
        <w:t>berg miroitant</w:t>
      </w:r>
      <w:r w:rsidR="00C646BA" w:rsidRPr="00EA76E6">
        <w:t xml:space="preserve"> : </w:t>
      </w:r>
      <w:r w:rsidRPr="00EA76E6">
        <w:t>les sommets des pics lointains en émergeaient comme des rocs de glace</w:t>
      </w:r>
      <w:r w:rsidR="00C646BA" w:rsidRPr="00EA76E6">
        <w:t xml:space="preserve">. </w:t>
      </w:r>
      <w:r w:rsidRPr="00EA76E6">
        <w:t>Holmes le contempla un moment et</w:t>
      </w:r>
      <w:r w:rsidR="00C646BA" w:rsidRPr="00EA76E6">
        <w:t xml:space="preserve">, </w:t>
      </w:r>
      <w:r w:rsidRPr="00EA76E6">
        <w:t>avec impatience</w:t>
      </w:r>
      <w:r w:rsidR="00C646BA" w:rsidRPr="00EA76E6">
        <w:t xml:space="preserve">, </w:t>
      </w:r>
      <w:r w:rsidRPr="00EA76E6">
        <w:t>murmura</w:t>
      </w:r>
      <w:r w:rsidR="00C646BA" w:rsidRPr="00EA76E6">
        <w:t> :</w:t>
      </w:r>
    </w:p>
    <w:p w14:paraId="648A0E8D" w14:textId="77777777" w:rsidR="00C646BA" w:rsidRPr="00EA76E6" w:rsidRDefault="00C646BA" w:rsidP="00C646BA">
      <w:r w:rsidRPr="00EA76E6">
        <w:t>« </w:t>
      </w:r>
      <w:r w:rsidR="00CA2403" w:rsidRPr="00EA76E6">
        <w:t>Il se déplace vers nous</w:t>
      </w:r>
      <w:r w:rsidRPr="00EA76E6">
        <w:t xml:space="preserve">, </w:t>
      </w:r>
      <w:r w:rsidR="00CA2403" w:rsidRPr="00EA76E6">
        <w:t>Watson</w:t>
      </w:r>
      <w:r w:rsidRPr="00EA76E6">
        <w:t>.</w:t>
      </w:r>
    </w:p>
    <w:p w14:paraId="54A2F399" w14:textId="77777777" w:rsidR="00C646BA" w:rsidRPr="00EA76E6" w:rsidRDefault="00C646BA" w:rsidP="00C646BA">
      <w:r w:rsidRPr="00EA76E6">
        <w:t>— </w:t>
      </w:r>
      <w:r w:rsidR="00CA2403" w:rsidRPr="00EA76E6">
        <w:t>Est-ce grave</w:t>
      </w:r>
      <w:r w:rsidRPr="00EA76E6">
        <w:t> ?</w:t>
      </w:r>
    </w:p>
    <w:p w14:paraId="553D335A" w14:textId="1F5D2D63" w:rsidR="00C646BA" w:rsidRPr="00EA76E6" w:rsidRDefault="00C646BA" w:rsidP="00C646BA">
      <w:r w:rsidRPr="00EA76E6">
        <w:t>— </w:t>
      </w:r>
      <w:r w:rsidR="00CA2403" w:rsidRPr="00EA76E6">
        <w:t>Oui</w:t>
      </w:r>
      <w:r w:rsidRPr="00EA76E6">
        <w:t xml:space="preserve">, </w:t>
      </w:r>
      <w:r w:rsidR="00CA2403" w:rsidRPr="00EA76E6">
        <w:t>très grave</w:t>
      </w:r>
      <w:r w:rsidRPr="00EA76E6">
        <w:t xml:space="preserve"> : </w:t>
      </w:r>
      <w:r w:rsidR="00CA2403" w:rsidRPr="00EA76E6">
        <w:t>c</w:t>
      </w:r>
      <w:r w:rsidRPr="00EA76E6">
        <w:t>’</w:t>
      </w:r>
      <w:r w:rsidR="00CA2403" w:rsidRPr="00EA76E6">
        <w:t>est la seule chose qui puisse déranger mes plans</w:t>
      </w:r>
      <w:r w:rsidRPr="00EA76E6">
        <w:t xml:space="preserve">. </w:t>
      </w:r>
      <w:r w:rsidR="00CA2403" w:rsidRPr="00EA76E6">
        <w:t>Il ne peut pas tarder maintenant</w:t>
      </w:r>
      <w:r w:rsidRPr="00EA76E6">
        <w:t xml:space="preserve"> ! </w:t>
      </w:r>
      <w:r w:rsidR="00CA2403" w:rsidRPr="00EA76E6">
        <w:t>Il est déjà dix heures</w:t>
      </w:r>
      <w:r w:rsidRPr="00EA76E6">
        <w:t xml:space="preserve">. </w:t>
      </w:r>
      <w:r w:rsidR="00CA2403" w:rsidRPr="00EA76E6">
        <w:t>Notre réussite et même sa vie dépendent du moment où il sortira</w:t>
      </w:r>
      <w:r w:rsidRPr="00EA76E6">
        <w:t xml:space="preserve"> : </w:t>
      </w:r>
      <w:r w:rsidR="00CA2403" w:rsidRPr="00EA76E6">
        <w:t>si le brouillard recouvre alors le chemin</w:t>
      </w:r>
      <w:r w:rsidRPr="00EA76E6">
        <w:t>… »</w:t>
      </w:r>
    </w:p>
    <w:p w14:paraId="57317D8F" w14:textId="77777777" w:rsidR="00C646BA" w:rsidRPr="00EA76E6" w:rsidRDefault="00CA2403" w:rsidP="00C646BA">
      <w:r w:rsidRPr="00EA76E6">
        <w:t>Au-dessus de nous</w:t>
      </w:r>
      <w:r w:rsidR="00C646BA" w:rsidRPr="00EA76E6">
        <w:t xml:space="preserve">, </w:t>
      </w:r>
      <w:r w:rsidRPr="00EA76E6">
        <w:t>la nuit était claire</w:t>
      </w:r>
      <w:r w:rsidR="00C646BA" w:rsidRPr="00EA76E6">
        <w:t xml:space="preserve">. </w:t>
      </w:r>
      <w:r w:rsidRPr="00EA76E6">
        <w:t>Les étoiles brillaient de leur éclat glacé</w:t>
      </w:r>
      <w:r w:rsidR="00C646BA" w:rsidRPr="00EA76E6">
        <w:t xml:space="preserve"> ; </w:t>
      </w:r>
      <w:r w:rsidRPr="00EA76E6">
        <w:t>une demi-lune baignait les lieux de sa l</w:t>
      </w:r>
      <w:r w:rsidRPr="00EA76E6">
        <w:t>u</w:t>
      </w:r>
      <w:r w:rsidRPr="00EA76E6">
        <w:t>mière douce et incertaine</w:t>
      </w:r>
      <w:r w:rsidR="00C646BA" w:rsidRPr="00EA76E6">
        <w:t xml:space="preserve">. </w:t>
      </w:r>
      <w:r w:rsidRPr="00EA76E6">
        <w:t>Devant nous se dressait la masse sombre de la maison avec son toit en dents de scie et ses chem</w:t>
      </w:r>
      <w:r w:rsidRPr="00EA76E6">
        <w:t>i</w:t>
      </w:r>
      <w:r w:rsidRPr="00EA76E6">
        <w:t>nées qui se détachaient sur le ciel lamé d</w:t>
      </w:r>
      <w:r w:rsidR="00C646BA" w:rsidRPr="00EA76E6">
        <w:t>’</w:t>
      </w:r>
      <w:r w:rsidRPr="00EA76E6">
        <w:t>argent</w:t>
      </w:r>
      <w:r w:rsidR="00C646BA" w:rsidRPr="00EA76E6">
        <w:t xml:space="preserve">. </w:t>
      </w:r>
      <w:r w:rsidRPr="00EA76E6">
        <w:t>De larges raies dorées s</w:t>
      </w:r>
      <w:r w:rsidR="00C646BA" w:rsidRPr="00EA76E6">
        <w:t>’</w:t>
      </w:r>
      <w:r w:rsidRPr="00EA76E6">
        <w:t>échappaient des fenêtres du rez-de-chaussée pour s</w:t>
      </w:r>
      <w:r w:rsidR="00C646BA" w:rsidRPr="00EA76E6">
        <w:t>’</w:t>
      </w:r>
      <w:r w:rsidRPr="00EA76E6">
        <w:t>étendre en travers du verger et de la lande</w:t>
      </w:r>
      <w:r w:rsidR="00C646BA" w:rsidRPr="00EA76E6">
        <w:t xml:space="preserve">. </w:t>
      </w:r>
      <w:r w:rsidRPr="00EA76E6">
        <w:t>L</w:t>
      </w:r>
      <w:r w:rsidR="00C646BA" w:rsidRPr="00EA76E6">
        <w:t>’</w:t>
      </w:r>
      <w:r w:rsidRPr="00EA76E6">
        <w:t>une d</w:t>
      </w:r>
      <w:r w:rsidR="00C646BA" w:rsidRPr="00EA76E6">
        <w:t>’</w:t>
      </w:r>
      <w:r w:rsidRPr="00EA76E6">
        <w:t>elles s</w:t>
      </w:r>
      <w:r w:rsidR="00C646BA" w:rsidRPr="00EA76E6">
        <w:t>’</w:t>
      </w:r>
      <w:r w:rsidRPr="00EA76E6">
        <w:t>effaça brusquement</w:t>
      </w:r>
      <w:r w:rsidR="00C646BA" w:rsidRPr="00EA76E6">
        <w:t xml:space="preserve">. </w:t>
      </w:r>
      <w:r w:rsidRPr="00EA76E6">
        <w:t>Les domestiques avaient quitté la cuisine</w:t>
      </w:r>
      <w:r w:rsidR="00C646BA" w:rsidRPr="00EA76E6">
        <w:t xml:space="preserve">. </w:t>
      </w:r>
      <w:r w:rsidRPr="00EA76E6">
        <w:t xml:space="preserve">Seule restait allumée la lampe de la salle à </w:t>
      </w:r>
      <w:r w:rsidRPr="00EA76E6">
        <w:lastRenderedPageBreak/>
        <w:t>manger où deux hommes</w:t>
      </w:r>
      <w:r w:rsidR="00C646BA" w:rsidRPr="00EA76E6">
        <w:t xml:space="preserve">, </w:t>
      </w:r>
      <w:r w:rsidRPr="00EA76E6">
        <w:t>l</w:t>
      </w:r>
      <w:r w:rsidR="00C646BA" w:rsidRPr="00EA76E6">
        <w:t>’</w:t>
      </w:r>
      <w:r w:rsidRPr="00EA76E6">
        <w:t>hôte assassin et l</w:t>
      </w:r>
      <w:r w:rsidR="00C646BA" w:rsidRPr="00EA76E6">
        <w:t>’</w:t>
      </w:r>
      <w:r w:rsidRPr="00EA76E6">
        <w:t>invité naïf</w:t>
      </w:r>
      <w:r w:rsidR="00C646BA" w:rsidRPr="00EA76E6">
        <w:t xml:space="preserve">, </w:t>
      </w:r>
      <w:r w:rsidRPr="00EA76E6">
        <w:t>continuaient à bavarder en tirant sur leurs cigares</w:t>
      </w:r>
      <w:r w:rsidR="00C646BA" w:rsidRPr="00EA76E6">
        <w:t>.</w:t>
      </w:r>
    </w:p>
    <w:p w14:paraId="4EEB4B73" w14:textId="77777777" w:rsidR="00C646BA" w:rsidRPr="00EA76E6" w:rsidRDefault="00CA2403" w:rsidP="00C646BA">
      <w:r w:rsidRPr="00EA76E6">
        <w:t>Régulièrement l</w:t>
      </w:r>
      <w:r w:rsidR="00C646BA" w:rsidRPr="00EA76E6">
        <w:t>’</w:t>
      </w:r>
      <w:r w:rsidRPr="00EA76E6">
        <w:t>étendue cotonneuse blanche qui recouvrait une moitié de la lande se rapprochait</w:t>
      </w:r>
      <w:r w:rsidR="00C646BA" w:rsidRPr="00EA76E6">
        <w:t xml:space="preserve">. </w:t>
      </w:r>
      <w:r w:rsidRPr="00EA76E6">
        <w:t>Déjà ses premiers torti</w:t>
      </w:r>
      <w:r w:rsidRPr="00EA76E6">
        <w:t>l</w:t>
      </w:r>
      <w:r w:rsidRPr="00EA76E6">
        <w:t>lons se contorsionnaient en passant devant le carré jaune de la fenêtre éclairée</w:t>
      </w:r>
      <w:r w:rsidR="00C646BA" w:rsidRPr="00EA76E6">
        <w:t xml:space="preserve">. </w:t>
      </w:r>
      <w:r w:rsidRPr="00EA76E6">
        <w:t>L</w:t>
      </w:r>
      <w:r w:rsidR="00C646BA" w:rsidRPr="00EA76E6">
        <w:t>’</w:t>
      </w:r>
      <w:r w:rsidRPr="00EA76E6">
        <w:t>autre mur du verger était devenu invisible</w:t>
      </w:r>
      <w:r w:rsidR="00C646BA" w:rsidRPr="00EA76E6">
        <w:t xml:space="preserve"> ; </w:t>
      </w:r>
      <w:r w:rsidRPr="00EA76E6">
        <w:t>les arbres s</w:t>
      </w:r>
      <w:r w:rsidR="00C646BA" w:rsidRPr="00EA76E6">
        <w:t>’</w:t>
      </w:r>
      <w:r w:rsidRPr="00EA76E6">
        <w:t>embuaient d</w:t>
      </w:r>
      <w:r w:rsidR="00C646BA" w:rsidRPr="00EA76E6">
        <w:t>’</w:t>
      </w:r>
      <w:r w:rsidRPr="00EA76E6">
        <w:t>une vapeur blanche</w:t>
      </w:r>
      <w:r w:rsidR="00C646BA" w:rsidRPr="00EA76E6">
        <w:t xml:space="preserve">. </w:t>
      </w:r>
      <w:r w:rsidRPr="00EA76E6">
        <w:t>Pendant que nous guettions les progrès du brouillard</w:t>
      </w:r>
      <w:r w:rsidR="00C646BA" w:rsidRPr="00EA76E6">
        <w:t xml:space="preserve">, </w:t>
      </w:r>
      <w:r w:rsidRPr="00EA76E6">
        <w:t>celui-ci commença à env</w:t>
      </w:r>
      <w:r w:rsidRPr="00EA76E6">
        <w:t>e</w:t>
      </w:r>
      <w:r w:rsidRPr="00EA76E6">
        <w:t>lopper les angles de la maison et à rouler ses moutonnements ensemble pour former un banc très dense</w:t>
      </w:r>
      <w:r w:rsidR="00C646BA" w:rsidRPr="00EA76E6">
        <w:t xml:space="preserve">, </w:t>
      </w:r>
      <w:r w:rsidRPr="00EA76E6">
        <w:t>au-dessus duquel l</w:t>
      </w:r>
      <w:r w:rsidR="00C646BA" w:rsidRPr="00EA76E6">
        <w:t>’</w:t>
      </w:r>
      <w:r w:rsidRPr="00EA76E6">
        <w:t>étage supérieur et le toit flottaient comme un navire étrange sur une mer ombreuse</w:t>
      </w:r>
      <w:r w:rsidR="00C646BA" w:rsidRPr="00EA76E6">
        <w:t xml:space="preserve">. </w:t>
      </w:r>
      <w:r w:rsidRPr="00EA76E6">
        <w:t>Holmes posa une main frémissante sur le roc devant nous et tapa du pied</w:t>
      </w:r>
      <w:r w:rsidR="00C646BA" w:rsidRPr="00EA76E6">
        <w:t>.</w:t>
      </w:r>
    </w:p>
    <w:p w14:paraId="11FBD8A8" w14:textId="77777777" w:rsidR="00C646BA" w:rsidRPr="00EA76E6" w:rsidRDefault="00C646BA" w:rsidP="00C646BA">
      <w:r w:rsidRPr="00EA76E6">
        <w:t>« </w:t>
      </w:r>
      <w:r w:rsidR="00CA2403" w:rsidRPr="00EA76E6">
        <w:t>S</w:t>
      </w:r>
      <w:r w:rsidRPr="00EA76E6">
        <w:t>’</w:t>
      </w:r>
      <w:r w:rsidR="00CA2403" w:rsidRPr="00EA76E6">
        <w:t>il n</w:t>
      </w:r>
      <w:r w:rsidRPr="00EA76E6">
        <w:t>’</w:t>
      </w:r>
      <w:r w:rsidR="00CA2403" w:rsidRPr="00EA76E6">
        <w:t>est pas sorti dans un quart d</w:t>
      </w:r>
      <w:r w:rsidRPr="00EA76E6">
        <w:t>’</w:t>
      </w:r>
      <w:r w:rsidR="00CA2403" w:rsidRPr="00EA76E6">
        <w:t>heure nous ne pou</w:t>
      </w:r>
      <w:r w:rsidR="00CA2403" w:rsidRPr="00EA76E6">
        <w:t>r</w:t>
      </w:r>
      <w:r w:rsidR="00CA2403" w:rsidRPr="00EA76E6">
        <w:t>rons même plus voir nos mains</w:t>
      </w:r>
      <w:r w:rsidRPr="00EA76E6">
        <w:t>…</w:t>
      </w:r>
    </w:p>
    <w:p w14:paraId="4AED1531" w14:textId="77777777" w:rsidR="00C646BA" w:rsidRPr="00EA76E6" w:rsidRDefault="00C646BA" w:rsidP="00C646BA">
      <w:r w:rsidRPr="00EA76E6">
        <w:t>— </w:t>
      </w:r>
      <w:r w:rsidR="00CA2403" w:rsidRPr="00EA76E6">
        <w:t>Nous devrions peut-être reculer pour nous placer sur un terrain plus élevé</w:t>
      </w:r>
      <w:r w:rsidRPr="00EA76E6">
        <w:t> ?</w:t>
      </w:r>
    </w:p>
    <w:p w14:paraId="7348F6BE" w14:textId="05B34F12" w:rsidR="00C646BA" w:rsidRPr="00EA76E6" w:rsidRDefault="00C646BA" w:rsidP="00C646BA">
      <w:r w:rsidRPr="00EA76E6">
        <w:t>— </w:t>
      </w:r>
      <w:r w:rsidR="00CA2403" w:rsidRPr="00EA76E6">
        <w:t>Oui</w:t>
      </w:r>
      <w:r w:rsidRPr="00EA76E6">
        <w:t xml:space="preserve">, </w:t>
      </w:r>
      <w:r w:rsidR="00CA2403" w:rsidRPr="00EA76E6">
        <w:t>je crois que cela vaudra mieux</w:t>
      </w:r>
      <w:r w:rsidRPr="00EA76E6">
        <w:t>. »</w:t>
      </w:r>
    </w:p>
    <w:p w14:paraId="7B6A0C96" w14:textId="77777777" w:rsidR="00C646BA" w:rsidRPr="00EA76E6" w:rsidRDefault="00CA2403" w:rsidP="00C646BA">
      <w:r w:rsidRPr="00EA76E6">
        <w:t>Nous nous postâmes à sept ou huit cents mètres de la ma</w:t>
      </w:r>
      <w:r w:rsidRPr="00EA76E6">
        <w:t>i</w:t>
      </w:r>
      <w:r w:rsidRPr="00EA76E6">
        <w:t>son</w:t>
      </w:r>
      <w:r w:rsidR="00C646BA" w:rsidRPr="00EA76E6">
        <w:t xml:space="preserve"> ; </w:t>
      </w:r>
      <w:r w:rsidRPr="00EA76E6">
        <w:t>mais cette mer blanche</w:t>
      </w:r>
      <w:r w:rsidR="00C646BA" w:rsidRPr="00EA76E6">
        <w:t xml:space="preserve">, </w:t>
      </w:r>
      <w:r w:rsidRPr="00EA76E6">
        <w:t>épaisse</w:t>
      </w:r>
      <w:r w:rsidR="00C646BA" w:rsidRPr="00EA76E6">
        <w:t xml:space="preserve">, </w:t>
      </w:r>
      <w:r w:rsidRPr="00EA76E6">
        <w:t>aux rebords argentés par la lune</w:t>
      </w:r>
      <w:r w:rsidR="00C646BA" w:rsidRPr="00EA76E6">
        <w:t xml:space="preserve">, </w:t>
      </w:r>
      <w:r w:rsidRPr="00EA76E6">
        <w:t>continuait à avancer inexorablement</w:t>
      </w:r>
      <w:r w:rsidR="00C646BA" w:rsidRPr="00EA76E6">
        <w:t>.</w:t>
      </w:r>
    </w:p>
    <w:p w14:paraId="6BA9EF4C" w14:textId="0452E6B9" w:rsidR="00C646BA" w:rsidRPr="00EA76E6" w:rsidRDefault="00C646BA" w:rsidP="00C646BA">
      <w:r w:rsidRPr="00EA76E6">
        <w:t>« </w:t>
      </w:r>
      <w:r w:rsidR="00CA2403" w:rsidRPr="00EA76E6">
        <w:t>Nous sommes allés trop loin</w:t>
      </w:r>
      <w:r w:rsidRPr="00EA76E6">
        <w:t xml:space="preserve">, </w:t>
      </w:r>
      <w:r w:rsidR="00CA2403" w:rsidRPr="00EA76E6">
        <w:t>dit Holmes</w:t>
      </w:r>
      <w:r w:rsidRPr="00EA76E6">
        <w:t xml:space="preserve">. </w:t>
      </w:r>
      <w:r w:rsidR="00CA2403" w:rsidRPr="00EA76E6">
        <w:t>Nous ne devons pas risquer qu</w:t>
      </w:r>
      <w:r w:rsidRPr="00EA76E6">
        <w:t>’</w:t>
      </w:r>
      <w:r w:rsidR="00CA2403" w:rsidRPr="00EA76E6">
        <w:t>il soit rattrapé avant d</w:t>
      </w:r>
      <w:r w:rsidRPr="00EA76E6">
        <w:t>’</w:t>
      </w:r>
      <w:r w:rsidR="00CA2403" w:rsidRPr="00EA76E6">
        <w:t>avoir pu nous rejoindre</w:t>
      </w:r>
      <w:r w:rsidRPr="00EA76E6">
        <w:t xml:space="preserve">. </w:t>
      </w:r>
      <w:r w:rsidR="008D2AD1" w:rsidRPr="00EA76E6">
        <w:t>À</w:t>
      </w:r>
      <w:r w:rsidR="00CA2403" w:rsidRPr="00EA76E6">
        <w:t xml:space="preserve"> tout prix il faut que nous nous cramponnions là où nous sommes</w:t>
      </w:r>
      <w:r w:rsidRPr="00EA76E6">
        <w:t>… »</w:t>
      </w:r>
    </w:p>
    <w:p w14:paraId="616B6F38" w14:textId="77777777" w:rsidR="00C646BA" w:rsidRPr="00EA76E6" w:rsidRDefault="00CA2403" w:rsidP="00C646BA">
      <w:r w:rsidRPr="00EA76E6">
        <w:t>Il tomba sur les genoux et colla une oreille contre le sol</w:t>
      </w:r>
      <w:r w:rsidR="00C646BA" w:rsidRPr="00EA76E6">
        <w:t>.</w:t>
      </w:r>
    </w:p>
    <w:p w14:paraId="0093FF22" w14:textId="2E71DE57" w:rsidR="00C646BA" w:rsidRPr="00EA76E6" w:rsidRDefault="00C646BA" w:rsidP="00C646BA">
      <w:r w:rsidRPr="00EA76E6">
        <w:t xml:space="preserve">« … </w:t>
      </w:r>
      <w:r w:rsidR="00CA2403" w:rsidRPr="00EA76E6">
        <w:t>Dieu merci</w:t>
      </w:r>
      <w:r w:rsidRPr="00EA76E6">
        <w:t xml:space="preserve">, </w:t>
      </w:r>
      <w:r w:rsidR="00CA2403" w:rsidRPr="00EA76E6">
        <w:t>je crois que je l</w:t>
      </w:r>
      <w:r w:rsidRPr="00EA76E6">
        <w:t>’</w:t>
      </w:r>
      <w:r w:rsidR="00CA2403" w:rsidRPr="00EA76E6">
        <w:t>entends qui arrive</w:t>
      </w:r>
      <w:r w:rsidRPr="00EA76E6">
        <w:t> ! »</w:t>
      </w:r>
    </w:p>
    <w:p w14:paraId="3985DBA6" w14:textId="77777777" w:rsidR="00C646BA" w:rsidRPr="00EA76E6" w:rsidRDefault="00CA2403" w:rsidP="00C646BA">
      <w:r w:rsidRPr="00EA76E6">
        <w:lastRenderedPageBreak/>
        <w:t>Un bruit de pas vifs troua le silence de la lande</w:t>
      </w:r>
      <w:r w:rsidR="00C646BA" w:rsidRPr="00EA76E6">
        <w:t xml:space="preserve">. </w:t>
      </w:r>
      <w:r w:rsidRPr="00EA76E6">
        <w:t>Accroupis parmi les pierres</w:t>
      </w:r>
      <w:r w:rsidR="00C646BA" w:rsidRPr="00EA76E6">
        <w:t xml:space="preserve">, </w:t>
      </w:r>
      <w:r w:rsidRPr="00EA76E6">
        <w:t>nous scrutâmes intensément le banc de brouillard devant nous</w:t>
      </w:r>
      <w:r w:rsidR="00C646BA" w:rsidRPr="00EA76E6">
        <w:t xml:space="preserve">. </w:t>
      </w:r>
      <w:r w:rsidRPr="00EA76E6">
        <w:t>Les pas se rapprochèrent et du broui</w:t>
      </w:r>
      <w:r w:rsidRPr="00EA76E6">
        <w:t>l</w:t>
      </w:r>
      <w:r w:rsidRPr="00EA76E6">
        <w:t>lard émergea l</w:t>
      </w:r>
      <w:r w:rsidR="00C646BA" w:rsidRPr="00EA76E6">
        <w:t>’</w:t>
      </w:r>
      <w:r w:rsidRPr="00EA76E6">
        <w:t>homme que nous attendions</w:t>
      </w:r>
      <w:r w:rsidR="00C646BA" w:rsidRPr="00EA76E6">
        <w:t xml:space="preserve">. </w:t>
      </w:r>
      <w:r w:rsidRPr="00EA76E6">
        <w:t>Quand il se retro</w:t>
      </w:r>
      <w:r w:rsidRPr="00EA76E6">
        <w:t>u</w:t>
      </w:r>
      <w:r w:rsidRPr="00EA76E6">
        <w:t>va dans la nuit claire</w:t>
      </w:r>
      <w:r w:rsidR="00C646BA" w:rsidRPr="00EA76E6">
        <w:t xml:space="preserve">, </w:t>
      </w:r>
      <w:r w:rsidRPr="00EA76E6">
        <w:t>illuminée d</w:t>
      </w:r>
      <w:r w:rsidR="00C646BA" w:rsidRPr="00EA76E6">
        <w:t>’</w:t>
      </w:r>
      <w:r w:rsidRPr="00EA76E6">
        <w:t>étoiles</w:t>
      </w:r>
      <w:r w:rsidR="00C646BA" w:rsidRPr="00EA76E6">
        <w:t xml:space="preserve">, </w:t>
      </w:r>
      <w:r w:rsidRPr="00EA76E6">
        <w:t>il regarda autour de lui</w:t>
      </w:r>
      <w:r w:rsidR="00C646BA" w:rsidRPr="00EA76E6">
        <w:t xml:space="preserve">. </w:t>
      </w:r>
      <w:r w:rsidRPr="00EA76E6">
        <w:t>Puis il nous dépassa rapidement et s</w:t>
      </w:r>
      <w:r w:rsidR="00C646BA" w:rsidRPr="00EA76E6">
        <w:t>’</w:t>
      </w:r>
      <w:r w:rsidRPr="00EA76E6">
        <w:t>engagea sur la longue côte derrière nous</w:t>
      </w:r>
      <w:r w:rsidR="00C646BA" w:rsidRPr="00EA76E6">
        <w:t xml:space="preserve">. </w:t>
      </w:r>
      <w:r w:rsidRPr="00EA76E6">
        <w:t>Pendant qu</w:t>
      </w:r>
      <w:r w:rsidR="00C646BA" w:rsidRPr="00EA76E6">
        <w:t>’</w:t>
      </w:r>
      <w:r w:rsidRPr="00EA76E6">
        <w:t>il marchait</w:t>
      </w:r>
      <w:r w:rsidR="00C646BA" w:rsidRPr="00EA76E6">
        <w:t xml:space="preserve">, </w:t>
      </w:r>
      <w:r w:rsidRPr="00EA76E6">
        <w:t>il jetait fréque</w:t>
      </w:r>
      <w:r w:rsidRPr="00EA76E6">
        <w:t>m</w:t>
      </w:r>
      <w:r w:rsidRPr="00EA76E6">
        <w:t>ment des regards par-dessus son épaule</w:t>
      </w:r>
      <w:r w:rsidR="00C646BA" w:rsidRPr="00EA76E6">
        <w:t xml:space="preserve">, </w:t>
      </w:r>
      <w:r w:rsidRPr="00EA76E6">
        <w:t>comme un homme inquiet</w:t>
      </w:r>
      <w:r w:rsidR="00C646BA" w:rsidRPr="00EA76E6">
        <w:t>.</w:t>
      </w:r>
    </w:p>
    <w:p w14:paraId="69CB56D1" w14:textId="71969959" w:rsidR="00C646BA" w:rsidRPr="00EA76E6" w:rsidRDefault="00C646BA" w:rsidP="00C646BA">
      <w:r w:rsidRPr="00EA76E6">
        <w:t>« </w:t>
      </w:r>
      <w:r w:rsidR="00CA2403" w:rsidRPr="00EA76E6">
        <w:t>Attention</w:t>
      </w:r>
      <w:r w:rsidRPr="00EA76E6">
        <w:t xml:space="preserve"> ! </w:t>
      </w:r>
      <w:r w:rsidR="00CA2403" w:rsidRPr="00EA76E6">
        <w:t>cria Holmes qui arma son revolver</w:t>
      </w:r>
      <w:r w:rsidRPr="00EA76E6">
        <w:t xml:space="preserve">. </w:t>
      </w:r>
      <w:r w:rsidR="00CA2403" w:rsidRPr="00EA76E6">
        <w:t>Atte</w:t>
      </w:r>
      <w:r w:rsidR="00CA2403" w:rsidRPr="00EA76E6">
        <w:t>n</w:t>
      </w:r>
      <w:r w:rsidR="00CA2403" w:rsidRPr="00EA76E6">
        <w:t>tion</w:t>
      </w:r>
      <w:r w:rsidRPr="00EA76E6">
        <w:t xml:space="preserve"> ! </w:t>
      </w:r>
      <w:r w:rsidR="00CA2403" w:rsidRPr="00EA76E6">
        <w:t>Le voilà</w:t>
      </w:r>
      <w:r w:rsidRPr="00EA76E6">
        <w:t> ! »</w:t>
      </w:r>
    </w:p>
    <w:p w14:paraId="74C8CF7D" w14:textId="77777777" w:rsidR="00C646BA" w:rsidRPr="00EA76E6" w:rsidRDefault="00CA2403" w:rsidP="00C646BA">
      <w:r w:rsidRPr="00EA76E6">
        <w:t>De quelque part au cœur de ce brouillard rampant résonna un petit bruit continu de pas précipités</w:t>
      </w:r>
      <w:r w:rsidR="00C646BA" w:rsidRPr="00EA76E6">
        <w:t xml:space="preserve">, </w:t>
      </w:r>
      <w:r w:rsidRPr="00EA76E6">
        <w:t>nerveux</w:t>
      </w:r>
      <w:r w:rsidR="00C646BA" w:rsidRPr="00EA76E6">
        <w:t xml:space="preserve">. </w:t>
      </w:r>
      <w:r w:rsidRPr="00EA76E6">
        <w:t>Le nuage se trouvait à une cinquantaine de mètres de l</w:t>
      </w:r>
      <w:r w:rsidR="00C646BA" w:rsidRPr="00EA76E6">
        <w:t>’</w:t>
      </w:r>
      <w:r w:rsidRPr="00EA76E6">
        <w:t>endroit où nous étions retranchés</w:t>
      </w:r>
      <w:r w:rsidR="00C646BA" w:rsidRPr="00EA76E6">
        <w:t xml:space="preserve"> ; </w:t>
      </w:r>
      <w:r w:rsidRPr="00EA76E6">
        <w:t>tous les trois nous le fixions désespérément</w:t>
      </w:r>
      <w:r w:rsidR="00C646BA" w:rsidRPr="00EA76E6">
        <w:t xml:space="preserve">, </w:t>
      </w:r>
      <w:r w:rsidRPr="00EA76E6">
        <w:t>nous demandant quelle horreur allait en surgir</w:t>
      </w:r>
      <w:r w:rsidR="00C646BA" w:rsidRPr="00EA76E6">
        <w:t xml:space="preserve">. </w:t>
      </w:r>
      <w:r w:rsidRPr="00EA76E6">
        <w:t>J</w:t>
      </w:r>
      <w:r w:rsidR="00C646BA" w:rsidRPr="00EA76E6">
        <w:t>’</w:t>
      </w:r>
      <w:r w:rsidRPr="00EA76E6">
        <w:t>étais au coude à coude avec Holmes</w:t>
      </w:r>
      <w:r w:rsidR="00C646BA" w:rsidRPr="00EA76E6">
        <w:t xml:space="preserve">, </w:t>
      </w:r>
      <w:r w:rsidRPr="00EA76E6">
        <w:t>et je lui jetai un coup d</w:t>
      </w:r>
      <w:r w:rsidR="00C646BA" w:rsidRPr="00EA76E6">
        <w:t>’</w:t>
      </w:r>
      <w:r w:rsidRPr="00EA76E6">
        <w:t>œil</w:t>
      </w:r>
      <w:r w:rsidR="00C646BA" w:rsidRPr="00EA76E6">
        <w:t xml:space="preserve"> : </w:t>
      </w:r>
      <w:r w:rsidRPr="00EA76E6">
        <w:t>son visage était livide</w:t>
      </w:r>
      <w:r w:rsidR="00C646BA" w:rsidRPr="00EA76E6">
        <w:t xml:space="preserve">, </w:t>
      </w:r>
      <w:r w:rsidRPr="00EA76E6">
        <w:t>mais exultant</w:t>
      </w:r>
      <w:r w:rsidR="00C646BA" w:rsidRPr="00EA76E6">
        <w:t xml:space="preserve"> ; </w:t>
      </w:r>
      <w:r w:rsidRPr="00EA76E6">
        <w:t>ses yeux luisaient comme ceux d</w:t>
      </w:r>
      <w:r w:rsidR="00C646BA" w:rsidRPr="00EA76E6">
        <w:t>’</w:t>
      </w:r>
      <w:r w:rsidRPr="00EA76E6">
        <w:t>un loup</w:t>
      </w:r>
      <w:r w:rsidR="00C646BA" w:rsidRPr="00EA76E6">
        <w:t xml:space="preserve">, </w:t>
      </w:r>
      <w:r w:rsidRPr="00EA76E6">
        <w:t>mais</w:t>
      </w:r>
      <w:r w:rsidR="00C646BA" w:rsidRPr="00EA76E6">
        <w:t xml:space="preserve">, </w:t>
      </w:r>
      <w:r w:rsidRPr="00EA76E6">
        <w:t>tout à coup</w:t>
      </w:r>
      <w:r w:rsidR="00C646BA" w:rsidRPr="00EA76E6">
        <w:t xml:space="preserve">, </w:t>
      </w:r>
      <w:r w:rsidRPr="00EA76E6">
        <w:t>ils immobilisèrent leur regard</w:t>
      </w:r>
      <w:r w:rsidR="00C646BA" w:rsidRPr="00EA76E6">
        <w:t xml:space="preserve">, </w:t>
      </w:r>
      <w:r w:rsidRPr="00EA76E6">
        <w:t>s</w:t>
      </w:r>
      <w:r w:rsidR="00C646BA" w:rsidRPr="00EA76E6">
        <w:t>’</w:t>
      </w:r>
      <w:r w:rsidRPr="00EA76E6">
        <w:t>arrondirent et ses lèvres s</w:t>
      </w:r>
      <w:r w:rsidR="00C646BA" w:rsidRPr="00EA76E6">
        <w:t>’</w:t>
      </w:r>
      <w:r w:rsidRPr="00EA76E6">
        <w:t>écartèrent de stupéfaction</w:t>
      </w:r>
      <w:r w:rsidR="00C646BA" w:rsidRPr="00EA76E6">
        <w:t xml:space="preserve">. </w:t>
      </w:r>
      <w:r w:rsidRPr="00EA76E6">
        <w:t>Au même moment Lestrade poussa un cri de terreur et s</w:t>
      </w:r>
      <w:r w:rsidR="00C646BA" w:rsidRPr="00EA76E6">
        <w:t>’</w:t>
      </w:r>
      <w:r w:rsidRPr="00EA76E6">
        <w:t>écroula la face contre terre</w:t>
      </w:r>
      <w:r w:rsidR="00C646BA" w:rsidRPr="00EA76E6">
        <w:t xml:space="preserve">. </w:t>
      </w:r>
      <w:r w:rsidRPr="00EA76E6">
        <w:t>Je sautai sur mes pieds</w:t>
      </w:r>
      <w:r w:rsidR="00C646BA" w:rsidRPr="00EA76E6">
        <w:t xml:space="preserve"> ; </w:t>
      </w:r>
      <w:r w:rsidRPr="00EA76E6">
        <w:t>ma main étreignit mon revolver mais ne se leva pas</w:t>
      </w:r>
      <w:r w:rsidR="00C646BA" w:rsidRPr="00EA76E6">
        <w:t xml:space="preserve"> ; </w:t>
      </w:r>
      <w:r w:rsidRPr="00EA76E6">
        <w:t>j</w:t>
      </w:r>
      <w:r w:rsidR="00C646BA" w:rsidRPr="00EA76E6">
        <w:t>’</w:t>
      </w:r>
      <w:r w:rsidRPr="00EA76E6">
        <w:t>étais paralysé par la forme sauvage</w:t>
      </w:r>
      <w:r w:rsidR="00C646BA" w:rsidRPr="00EA76E6">
        <w:t xml:space="preserve">, </w:t>
      </w:r>
      <w:r w:rsidRPr="00EA76E6">
        <w:t>monstrueuse qui bondissait vers nous</w:t>
      </w:r>
      <w:r w:rsidR="00C646BA" w:rsidRPr="00EA76E6">
        <w:t xml:space="preserve">. </w:t>
      </w:r>
      <w:r w:rsidRPr="00EA76E6">
        <w:t>C</w:t>
      </w:r>
      <w:r w:rsidR="00C646BA" w:rsidRPr="00EA76E6">
        <w:t>’</w:t>
      </w:r>
      <w:r w:rsidRPr="00EA76E6">
        <w:t>était un chien</w:t>
      </w:r>
      <w:r w:rsidR="00C646BA" w:rsidRPr="00EA76E6">
        <w:t xml:space="preserve">, </w:t>
      </w:r>
      <w:r w:rsidRPr="00EA76E6">
        <w:t>un chien énorme</w:t>
      </w:r>
      <w:r w:rsidR="00C646BA" w:rsidRPr="00EA76E6">
        <w:t xml:space="preserve">, </w:t>
      </w:r>
      <w:r w:rsidRPr="00EA76E6">
        <w:t>noir comme du charbon</w:t>
      </w:r>
      <w:r w:rsidR="00C646BA" w:rsidRPr="00EA76E6">
        <w:t xml:space="preserve">, </w:t>
      </w:r>
      <w:r w:rsidRPr="00EA76E6">
        <w:t>mais un chien comme jamais n</w:t>
      </w:r>
      <w:r w:rsidR="00C646BA" w:rsidRPr="00EA76E6">
        <w:t>’</w:t>
      </w:r>
      <w:r w:rsidRPr="00EA76E6">
        <w:t>en avaient vu des yeux de mortel</w:t>
      </w:r>
      <w:r w:rsidR="00C646BA" w:rsidRPr="00EA76E6">
        <w:t xml:space="preserve">. </w:t>
      </w:r>
      <w:r w:rsidRPr="00EA76E6">
        <w:t>Du feu s</w:t>
      </w:r>
      <w:r w:rsidR="00C646BA" w:rsidRPr="00EA76E6">
        <w:t>’</w:t>
      </w:r>
      <w:r w:rsidRPr="00EA76E6">
        <w:t>échappait de sa gueule ouverte</w:t>
      </w:r>
      <w:r w:rsidR="00C646BA" w:rsidRPr="00EA76E6">
        <w:t xml:space="preserve"> ; </w:t>
      </w:r>
      <w:r w:rsidRPr="00EA76E6">
        <w:t>ses yeux jetaient de la braise</w:t>
      </w:r>
      <w:r w:rsidR="00C646BA" w:rsidRPr="00EA76E6">
        <w:t xml:space="preserve"> ; </w:t>
      </w:r>
      <w:r w:rsidRPr="00EA76E6">
        <w:t>son museau</w:t>
      </w:r>
      <w:r w:rsidR="00C646BA" w:rsidRPr="00EA76E6">
        <w:t xml:space="preserve">, </w:t>
      </w:r>
      <w:r w:rsidRPr="00EA76E6">
        <w:t>ses pattes s</w:t>
      </w:r>
      <w:r w:rsidR="00C646BA" w:rsidRPr="00EA76E6">
        <w:t>’</w:t>
      </w:r>
      <w:r w:rsidRPr="00EA76E6">
        <w:t>enveloppaient de traînées de flammes</w:t>
      </w:r>
      <w:r w:rsidR="00C646BA" w:rsidRPr="00EA76E6">
        <w:t xml:space="preserve">. </w:t>
      </w:r>
      <w:r w:rsidRPr="00EA76E6">
        <w:t>Jamais aucun rêve délirant d</w:t>
      </w:r>
      <w:r w:rsidR="00C646BA" w:rsidRPr="00EA76E6">
        <w:t>’</w:t>
      </w:r>
      <w:r w:rsidRPr="00EA76E6">
        <w:t>un cerveau dérangé ne créa vision plus sauvage</w:t>
      </w:r>
      <w:r w:rsidR="00C646BA" w:rsidRPr="00EA76E6">
        <w:t xml:space="preserve">, </w:t>
      </w:r>
      <w:r w:rsidRPr="00EA76E6">
        <w:t>plus fantastique</w:t>
      </w:r>
      <w:r w:rsidR="00C646BA" w:rsidRPr="00EA76E6">
        <w:t xml:space="preserve">, </w:t>
      </w:r>
      <w:r w:rsidRPr="00EA76E6">
        <w:t>plus infernale que cette bête qui dévalait du brouillard</w:t>
      </w:r>
      <w:r w:rsidR="00C646BA" w:rsidRPr="00EA76E6">
        <w:t>.</w:t>
      </w:r>
    </w:p>
    <w:p w14:paraId="0C27AE99" w14:textId="77777777" w:rsidR="00C646BA" w:rsidRPr="00EA76E6" w:rsidRDefault="008D2AD1" w:rsidP="00C646BA">
      <w:r w:rsidRPr="00EA76E6">
        <w:lastRenderedPageBreak/>
        <w:t>À</w:t>
      </w:r>
      <w:r w:rsidR="00CA2403" w:rsidRPr="00EA76E6">
        <w:t xml:space="preserve"> longues foulées</w:t>
      </w:r>
      <w:r w:rsidR="00C646BA" w:rsidRPr="00EA76E6">
        <w:t xml:space="preserve">, </w:t>
      </w:r>
      <w:r w:rsidR="00CA2403" w:rsidRPr="00EA76E6">
        <w:t>cet énorme chien noir bondissait</w:t>
      </w:r>
      <w:r w:rsidR="00C646BA" w:rsidRPr="00EA76E6">
        <w:t xml:space="preserve">, </w:t>
      </w:r>
      <w:r w:rsidR="00CA2403" w:rsidRPr="00EA76E6">
        <w:t>le nez sur la piste des pas de notre ami</w:t>
      </w:r>
      <w:r w:rsidR="00C646BA" w:rsidRPr="00EA76E6">
        <w:t xml:space="preserve">. </w:t>
      </w:r>
      <w:r w:rsidR="00CA2403" w:rsidRPr="00EA76E6">
        <w:t>Nous étions si pétrifiés que nous lui permîmes de nous dépasser avant d</w:t>
      </w:r>
      <w:r w:rsidR="00C646BA" w:rsidRPr="00EA76E6">
        <w:t>’</w:t>
      </w:r>
      <w:r w:rsidR="00CA2403" w:rsidRPr="00EA76E6">
        <w:t>avoir récupéré la maîtrise de nos nerfs</w:t>
      </w:r>
      <w:r w:rsidR="00C646BA" w:rsidRPr="00EA76E6">
        <w:t xml:space="preserve">. </w:t>
      </w:r>
      <w:r w:rsidR="00CA2403" w:rsidRPr="00EA76E6">
        <w:t>Puis Holmes et moi fîmes feu en même temps</w:t>
      </w:r>
      <w:r w:rsidR="00C646BA" w:rsidRPr="00EA76E6">
        <w:t xml:space="preserve"> ; </w:t>
      </w:r>
      <w:r w:rsidR="00CA2403" w:rsidRPr="00EA76E6">
        <w:t>la bête poussa un hurlement épouvantable</w:t>
      </w:r>
      <w:r w:rsidR="00C646BA" w:rsidRPr="00EA76E6">
        <w:t xml:space="preserve"> : </w:t>
      </w:r>
      <w:r w:rsidR="00CA2403" w:rsidRPr="00EA76E6">
        <w:t>elle avait été touchée au moins par une de nos balles</w:t>
      </w:r>
      <w:r w:rsidR="00C646BA" w:rsidRPr="00EA76E6">
        <w:t xml:space="preserve">. </w:t>
      </w:r>
      <w:r w:rsidR="00CA2403" w:rsidRPr="00EA76E6">
        <w:t>Elle ne s</w:t>
      </w:r>
      <w:r w:rsidR="00C646BA" w:rsidRPr="00EA76E6">
        <w:t>’</w:t>
      </w:r>
      <w:r w:rsidR="00CA2403" w:rsidRPr="00EA76E6">
        <w:t>arrêta pas pour si peu</w:t>
      </w:r>
      <w:r w:rsidR="00C646BA" w:rsidRPr="00EA76E6">
        <w:t xml:space="preserve"> ; </w:t>
      </w:r>
      <w:r w:rsidR="00CA2403" w:rsidRPr="00EA76E6">
        <w:t>au contraire elle précipita son galop</w:t>
      </w:r>
      <w:r w:rsidR="00C646BA" w:rsidRPr="00EA76E6">
        <w:t xml:space="preserve">. </w:t>
      </w:r>
      <w:r w:rsidR="00CA2403" w:rsidRPr="00EA76E6">
        <w:t>Au loin sur le chemin nous aperçûmes Sir Henry qui s</w:t>
      </w:r>
      <w:r w:rsidR="00C646BA" w:rsidRPr="00EA76E6">
        <w:t>’</w:t>
      </w:r>
      <w:r w:rsidR="00CA2403" w:rsidRPr="00EA76E6">
        <w:t>était retourné</w:t>
      </w:r>
      <w:r w:rsidR="00C646BA" w:rsidRPr="00EA76E6">
        <w:t xml:space="preserve"> : </w:t>
      </w:r>
      <w:r w:rsidR="00CA2403" w:rsidRPr="00EA76E6">
        <w:t>il était blême sous le clair de lune</w:t>
      </w:r>
      <w:r w:rsidR="00C646BA" w:rsidRPr="00EA76E6">
        <w:t xml:space="preserve"> ; </w:t>
      </w:r>
      <w:r w:rsidR="00CA2403" w:rsidRPr="00EA76E6">
        <w:t>il leva les mains</w:t>
      </w:r>
      <w:r w:rsidR="00C646BA" w:rsidRPr="00EA76E6">
        <w:t xml:space="preserve">, </w:t>
      </w:r>
      <w:r w:rsidR="00CA2403" w:rsidRPr="00EA76E6">
        <w:t>horrifié</w:t>
      </w:r>
      <w:r w:rsidR="00C646BA" w:rsidRPr="00EA76E6">
        <w:t xml:space="preserve">, </w:t>
      </w:r>
      <w:r w:rsidR="00CA2403" w:rsidRPr="00EA76E6">
        <w:t>regardant désespérément l</w:t>
      </w:r>
      <w:r w:rsidR="00C646BA" w:rsidRPr="00EA76E6">
        <w:t>’</w:t>
      </w:r>
      <w:r w:rsidR="00CA2403" w:rsidRPr="00EA76E6">
        <w:t>abominable créature qui fonçait sur lui</w:t>
      </w:r>
      <w:r w:rsidR="00C646BA" w:rsidRPr="00EA76E6">
        <w:t>.</w:t>
      </w:r>
    </w:p>
    <w:p w14:paraId="6CF0E4AD" w14:textId="0C472C03" w:rsidR="00C646BA" w:rsidRPr="00EA76E6" w:rsidRDefault="00CA2403" w:rsidP="00C646BA">
      <w:r w:rsidRPr="00EA76E6">
        <w:t>Mais le cri de douleur qu</w:t>
      </w:r>
      <w:r w:rsidR="00C646BA" w:rsidRPr="00EA76E6">
        <w:t>’</w:t>
      </w:r>
      <w:r w:rsidRPr="00EA76E6">
        <w:t>avait poussé le chien avait dissipé nos frayeurs</w:t>
      </w:r>
      <w:r w:rsidR="00C646BA" w:rsidRPr="00EA76E6">
        <w:t xml:space="preserve">. </w:t>
      </w:r>
      <w:r w:rsidRPr="00EA76E6">
        <w:t>S</w:t>
      </w:r>
      <w:r w:rsidR="00C646BA" w:rsidRPr="00EA76E6">
        <w:t>’</w:t>
      </w:r>
      <w:r w:rsidRPr="00EA76E6">
        <w:t>il était vulnérable</w:t>
      </w:r>
      <w:r w:rsidR="00C646BA" w:rsidRPr="00EA76E6">
        <w:t xml:space="preserve">, </w:t>
      </w:r>
      <w:r w:rsidRPr="00EA76E6">
        <w:t>c</w:t>
      </w:r>
      <w:r w:rsidR="00C646BA" w:rsidRPr="00EA76E6">
        <w:t>’</w:t>
      </w:r>
      <w:r w:rsidRPr="00EA76E6">
        <w:t>était donc une bête mo</w:t>
      </w:r>
      <w:r w:rsidRPr="00EA76E6">
        <w:t>r</w:t>
      </w:r>
      <w:r w:rsidRPr="00EA76E6">
        <w:t>telle</w:t>
      </w:r>
      <w:r w:rsidR="00C646BA" w:rsidRPr="00EA76E6">
        <w:t xml:space="preserve"> ; </w:t>
      </w:r>
      <w:r w:rsidRPr="00EA76E6">
        <w:t>et puisque nous l</w:t>
      </w:r>
      <w:r w:rsidR="00C646BA" w:rsidRPr="00EA76E6">
        <w:t>’</w:t>
      </w:r>
      <w:r w:rsidRPr="00EA76E6">
        <w:t>avions blessé</w:t>
      </w:r>
      <w:r w:rsidR="00C646BA" w:rsidRPr="00EA76E6">
        <w:t xml:space="preserve">, </w:t>
      </w:r>
      <w:r w:rsidRPr="00EA76E6">
        <w:t>nous pouvions la tuer</w:t>
      </w:r>
      <w:r w:rsidR="00C646BA" w:rsidRPr="00EA76E6">
        <w:t xml:space="preserve">. </w:t>
      </w:r>
      <w:r w:rsidRPr="00EA76E6">
        <w:t>Jamais personne ne courut plus vite que Holmes cette nuit-là</w:t>
      </w:r>
      <w:r w:rsidR="00C646BA" w:rsidRPr="00EA76E6">
        <w:t xml:space="preserve"> ! </w:t>
      </w:r>
      <w:r w:rsidRPr="00EA76E6">
        <w:t>On me reconnaît volontiers une certaine agilité pédestre</w:t>
      </w:r>
      <w:r w:rsidR="00C646BA" w:rsidRPr="00EA76E6">
        <w:t xml:space="preserve">, </w:t>
      </w:r>
      <w:r w:rsidRPr="00EA76E6">
        <w:t>mais il me surclassa aussi facilement que je surclass</w:t>
      </w:r>
      <w:r w:rsidR="0008687F" w:rsidRPr="00EA76E6">
        <w:t>ai</w:t>
      </w:r>
      <w:r w:rsidRPr="00EA76E6">
        <w:t xml:space="preserve"> le policier profe</w:t>
      </w:r>
      <w:r w:rsidRPr="00EA76E6">
        <w:t>s</w:t>
      </w:r>
      <w:r w:rsidRPr="00EA76E6">
        <w:t>sionnel</w:t>
      </w:r>
      <w:r w:rsidR="00C646BA" w:rsidRPr="00EA76E6">
        <w:t xml:space="preserve">. </w:t>
      </w:r>
      <w:r w:rsidRPr="00EA76E6">
        <w:t>Devant nous</w:t>
      </w:r>
      <w:r w:rsidR="00C646BA" w:rsidRPr="00EA76E6">
        <w:t xml:space="preserve">, </w:t>
      </w:r>
      <w:r w:rsidRPr="00EA76E6">
        <w:t>pendant que nous courions comme des fous</w:t>
      </w:r>
      <w:r w:rsidR="00C646BA" w:rsidRPr="00EA76E6">
        <w:t xml:space="preserve">, </w:t>
      </w:r>
      <w:r w:rsidRPr="00EA76E6">
        <w:t>nous entendions les appels de Sir Henry et le mugissement de la bête</w:t>
      </w:r>
      <w:r w:rsidR="00C646BA" w:rsidRPr="00EA76E6">
        <w:t xml:space="preserve">, </w:t>
      </w:r>
      <w:r w:rsidRPr="00EA76E6">
        <w:t>grave et profond</w:t>
      </w:r>
      <w:r w:rsidR="00C646BA" w:rsidRPr="00EA76E6">
        <w:t xml:space="preserve">. </w:t>
      </w:r>
      <w:r w:rsidRPr="00EA76E6">
        <w:t>J</w:t>
      </w:r>
      <w:r w:rsidR="00C646BA" w:rsidRPr="00EA76E6">
        <w:t>’</w:t>
      </w:r>
      <w:r w:rsidRPr="00EA76E6">
        <w:t>arrivai juste à temps pour voir le chien féroce sauter sur sa victime</w:t>
      </w:r>
      <w:r w:rsidR="00C646BA" w:rsidRPr="00EA76E6">
        <w:t xml:space="preserve">, </w:t>
      </w:r>
      <w:r w:rsidRPr="00EA76E6">
        <w:t>la jeter à terre et lui prendre la gorge entre ses crocs</w:t>
      </w:r>
      <w:r w:rsidR="00C646BA" w:rsidRPr="00EA76E6">
        <w:t xml:space="preserve">. </w:t>
      </w:r>
      <w:r w:rsidRPr="00EA76E6">
        <w:t>Mais presque aussitôt</w:t>
      </w:r>
      <w:r w:rsidR="00C646BA" w:rsidRPr="00EA76E6">
        <w:t xml:space="preserve">, </w:t>
      </w:r>
      <w:r w:rsidRPr="00EA76E6">
        <w:t>Holmes avait vidé son chargeur dans le flanc de la bête</w:t>
      </w:r>
      <w:r w:rsidR="00C646BA" w:rsidRPr="00EA76E6">
        <w:t xml:space="preserve">. </w:t>
      </w:r>
      <w:r w:rsidRPr="00EA76E6">
        <w:t>Avec un dernier hu</w:t>
      </w:r>
      <w:r w:rsidRPr="00EA76E6">
        <w:t>r</w:t>
      </w:r>
      <w:r w:rsidRPr="00EA76E6">
        <w:t>lement d</w:t>
      </w:r>
      <w:r w:rsidR="00C646BA" w:rsidRPr="00EA76E6">
        <w:t>’</w:t>
      </w:r>
      <w:r w:rsidRPr="00EA76E6">
        <w:t>agonie et un spasme qui le fit rebondir sur le sol</w:t>
      </w:r>
      <w:r w:rsidR="00C646BA" w:rsidRPr="00EA76E6">
        <w:t xml:space="preserve">, </w:t>
      </w:r>
      <w:r w:rsidRPr="00EA76E6">
        <w:t>le chien roula sur le dos</w:t>
      </w:r>
      <w:r w:rsidR="00C646BA" w:rsidRPr="00EA76E6">
        <w:t xml:space="preserve">, </w:t>
      </w:r>
      <w:r w:rsidRPr="00EA76E6">
        <w:t>ses quatre pattes battant l</w:t>
      </w:r>
      <w:r w:rsidR="00C646BA" w:rsidRPr="00EA76E6">
        <w:t>’</w:t>
      </w:r>
      <w:r w:rsidRPr="00EA76E6">
        <w:t>air furieus</w:t>
      </w:r>
      <w:r w:rsidRPr="00EA76E6">
        <w:t>e</w:t>
      </w:r>
      <w:r w:rsidRPr="00EA76E6">
        <w:t>ment</w:t>
      </w:r>
      <w:r w:rsidR="00C646BA" w:rsidRPr="00EA76E6">
        <w:t xml:space="preserve"> ; </w:t>
      </w:r>
      <w:r w:rsidRPr="00EA76E6">
        <w:t>il retomba enfin sur le côté</w:t>
      </w:r>
      <w:r w:rsidR="00C646BA" w:rsidRPr="00EA76E6">
        <w:t xml:space="preserve">. </w:t>
      </w:r>
      <w:r w:rsidRPr="00EA76E6">
        <w:t>Je me baissai</w:t>
      </w:r>
      <w:r w:rsidR="00C646BA" w:rsidRPr="00EA76E6">
        <w:t xml:space="preserve">, </w:t>
      </w:r>
      <w:r w:rsidRPr="00EA76E6">
        <w:t>haletant</w:t>
      </w:r>
      <w:r w:rsidR="00C646BA" w:rsidRPr="00EA76E6">
        <w:t xml:space="preserve">, </w:t>
      </w:r>
      <w:r w:rsidRPr="00EA76E6">
        <w:t>et pressai le canon de mon revolver contre sa gueule horrible</w:t>
      </w:r>
      <w:r w:rsidR="00C646BA" w:rsidRPr="00EA76E6">
        <w:t xml:space="preserve">, </w:t>
      </w:r>
      <w:r w:rsidRPr="00EA76E6">
        <w:t>lu</w:t>
      </w:r>
      <w:r w:rsidRPr="00EA76E6">
        <w:t>i</w:t>
      </w:r>
      <w:r w:rsidRPr="00EA76E6">
        <w:t>sante</w:t>
      </w:r>
      <w:r w:rsidR="00C646BA" w:rsidRPr="00EA76E6">
        <w:t xml:space="preserve"> ; </w:t>
      </w:r>
      <w:r w:rsidRPr="00EA76E6">
        <w:t>mais je n</w:t>
      </w:r>
      <w:r w:rsidR="00C646BA" w:rsidRPr="00EA76E6">
        <w:t>’</w:t>
      </w:r>
      <w:r w:rsidRPr="00EA76E6">
        <w:t>eus pas besoin d</w:t>
      </w:r>
      <w:r w:rsidR="00C646BA" w:rsidRPr="00EA76E6">
        <w:t>’</w:t>
      </w:r>
      <w:r w:rsidRPr="00EA76E6">
        <w:t>appuyer sur la détente</w:t>
      </w:r>
      <w:r w:rsidR="00C646BA" w:rsidRPr="00EA76E6">
        <w:t xml:space="preserve"> : </w:t>
      </w:r>
      <w:r w:rsidRPr="00EA76E6">
        <w:t>le chien géant était mort</w:t>
      </w:r>
      <w:r w:rsidR="00C646BA" w:rsidRPr="00EA76E6">
        <w:t>.</w:t>
      </w:r>
    </w:p>
    <w:p w14:paraId="3862B4E3" w14:textId="51A85291" w:rsidR="00C646BA" w:rsidRPr="00EA76E6" w:rsidRDefault="00CA2403" w:rsidP="00C646BA">
      <w:r w:rsidRPr="00EA76E6">
        <w:t>Sir Henry gisait inanimé là où il était tombé</w:t>
      </w:r>
      <w:r w:rsidR="00C646BA" w:rsidRPr="00EA76E6">
        <w:t xml:space="preserve">. </w:t>
      </w:r>
      <w:r w:rsidRPr="00EA76E6">
        <w:t>Nous lui arr</w:t>
      </w:r>
      <w:r w:rsidRPr="00EA76E6">
        <w:t>a</w:t>
      </w:r>
      <w:r w:rsidRPr="00EA76E6">
        <w:t>châmes son col</w:t>
      </w:r>
      <w:r w:rsidR="00C646BA" w:rsidRPr="00EA76E6">
        <w:t xml:space="preserve">, </w:t>
      </w:r>
      <w:r w:rsidRPr="00EA76E6">
        <w:t>et Holmes poussa un soupir de gratitude en constatant qu</w:t>
      </w:r>
      <w:r w:rsidR="00C646BA" w:rsidRPr="00EA76E6">
        <w:t>’</w:t>
      </w:r>
      <w:r w:rsidRPr="00EA76E6">
        <w:t xml:space="preserve">il ne portait aucune trace de blessure et que </w:t>
      </w:r>
      <w:r w:rsidRPr="00EA76E6">
        <w:lastRenderedPageBreak/>
        <w:t>nous l</w:t>
      </w:r>
      <w:r w:rsidR="00C646BA" w:rsidRPr="00EA76E6">
        <w:t>’</w:t>
      </w:r>
      <w:r w:rsidRPr="00EA76E6">
        <w:t>avions sauvé</w:t>
      </w:r>
      <w:r w:rsidR="00C646BA" w:rsidRPr="00EA76E6">
        <w:t xml:space="preserve">. </w:t>
      </w:r>
      <w:r w:rsidRPr="00EA76E6">
        <w:t>Déjà les paupières de notre ami se soulevaient</w:t>
      </w:r>
      <w:r w:rsidR="00C646BA" w:rsidRPr="00EA76E6">
        <w:t xml:space="preserve"> ; </w:t>
      </w:r>
      <w:r w:rsidRPr="00EA76E6">
        <w:t xml:space="preserve">il </w:t>
      </w:r>
      <w:proofErr w:type="gramStart"/>
      <w:r w:rsidRPr="00EA76E6">
        <w:t>fit</w:t>
      </w:r>
      <w:proofErr w:type="gramEnd"/>
      <w:r w:rsidRPr="00EA76E6">
        <w:t xml:space="preserve"> un léger effort pour se remuer</w:t>
      </w:r>
      <w:r w:rsidR="00C646BA" w:rsidRPr="00EA76E6">
        <w:t xml:space="preserve">. </w:t>
      </w:r>
      <w:r w:rsidRPr="00EA76E6">
        <w:t xml:space="preserve">Lestrade insinua le goulot de son flacon de cognac entre les dents du </w:t>
      </w:r>
      <w:r w:rsidR="005E5AD1" w:rsidRPr="00EA76E6">
        <w:t>baronnet</w:t>
      </w:r>
      <w:r w:rsidR="00C646BA" w:rsidRPr="00EA76E6">
        <w:t xml:space="preserve"> ; </w:t>
      </w:r>
      <w:r w:rsidRPr="00EA76E6">
        <w:t>deux yeux épouvantés nous contemplèrent</w:t>
      </w:r>
      <w:r w:rsidR="00C646BA" w:rsidRPr="00EA76E6">
        <w:t>.</w:t>
      </w:r>
    </w:p>
    <w:p w14:paraId="60767C02" w14:textId="77777777" w:rsidR="00C646BA" w:rsidRPr="00EA76E6" w:rsidRDefault="00C646BA" w:rsidP="00C646BA">
      <w:r w:rsidRPr="00EA76E6">
        <w:t>« </w:t>
      </w:r>
      <w:r w:rsidR="00CA2403" w:rsidRPr="00EA76E6">
        <w:t>Mon Dieu</w:t>
      </w:r>
      <w:r w:rsidRPr="00EA76E6">
        <w:t xml:space="preserve"> ! </w:t>
      </w:r>
      <w:r w:rsidR="00CA2403" w:rsidRPr="00EA76E6">
        <w:t>murmura-t-il</w:t>
      </w:r>
      <w:r w:rsidRPr="00EA76E6">
        <w:t xml:space="preserve">. </w:t>
      </w:r>
      <w:r w:rsidR="00CA2403" w:rsidRPr="00EA76E6">
        <w:t>Qu</w:t>
      </w:r>
      <w:r w:rsidRPr="00EA76E6">
        <w:t>’</w:t>
      </w:r>
      <w:r w:rsidR="00CA2403" w:rsidRPr="00EA76E6">
        <w:t>était-ce</w:t>
      </w:r>
      <w:r w:rsidRPr="00EA76E6">
        <w:t xml:space="preserve"> ? </w:t>
      </w:r>
      <w:r w:rsidR="00CA2403" w:rsidRPr="00EA76E6">
        <w:t>Au nom du Ciel</w:t>
      </w:r>
      <w:r w:rsidRPr="00EA76E6">
        <w:t xml:space="preserve">, </w:t>
      </w:r>
      <w:r w:rsidR="00CA2403" w:rsidRPr="00EA76E6">
        <w:t>qu</w:t>
      </w:r>
      <w:r w:rsidRPr="00EA76E6">
        <w:t>’</w:t>
      </w:r>
      <w:r w:rsidR="00CA2403" w:rsidRPr="00EA76E6">
        <w:t>était cette bête</w:t>
      </w:r>
      <w:r w:rsidRPr="00EA76E6">
        <w:t> ?</w:t>
      </w:r>
    </w:p>
    <w:p w14:paraId="675F572B" w14:textId="3DC2424E" w:rsidR="00C646BA" w:rsidRPr="00EA76E6" w:rsidRDefault="00C646BA" w:rsidP="00C646BA">
      <w:r w:rsidRPr="00EA76E6">
        <w:t>— </w:t>
      </w:r>
      <w:r w:rsidR="00CA2403" w:rsidRPr="00EA76E6">
        <w:t>Elle est morte</w:t>
      </w:r>
      <w:r w:rsidRPr="00EA76E6">
        <w:t xml:space="preserve">, </w:t>
      </w:r>
      <w:r w:rsidR="00CA2403" w:rsidRPr="00EA76E6">
        <w:t>en tout cas</w:t>
      </w:r>
      <w:r w:rsidRPr="00EA76E6">
        <w:t xml:space="preserve"> ! </w:t>
      </w:r>
      <w:r w:rsidR="00CA2403" w:rsidRPr="00EA76E6">
        <w:t>répondit Holmes</w:t>
      </w:r>
      <w:r w:rsidRPr="00EA76E6">
        <w:t xml:space="preserve">. </w:t>
      </w:r>
      <w:r w:rsidR="00CA2403" w:rsidRPr="00EA76E6">
        <w:t xml:space="preserve">Nous </w:t>
      </w:r>
      <w:r w:rsidR="00456482" w:rsidRPr="00EA76E6">
        <w:t xml:space="preserve">avons </w:t>
      </w:r>
      <w:r w:rsidR="00CA2403" w:rsidRPr="00EA76E6">
        <w:t>abattu</w:t>
      </w:r>
      <w:r w:rsidRPr="00EA76E6">
        <w:t xml:space="preserve">, </w:t>
      </w:r>
      <w:r w:rsidR="00CA2403" w:rsidRPr="00EA76E6">
        <w:t>une fois pour toutes</w:t>
      </w:r>
      <w:r w:rsidRPr="00EA76E6">
        <w:t xml:space="preserve">, </w:t>
      </w:r>
      <w:r w:rsidR="00CA2403" w:rsidRPr="00EA76E6">
        <w:t>le fantôme de la famille</w:t>
      </w:r>
      <w:r w:rsidRPr="00EA76E6">
        <w:t>. »</w:t>
      </w:r>
    </w:p>
    <w:p w14:paraId="1D0F7720" w14:textId="77777777" w:rsidR="00C646BA" w:rsidRPr="00EA76E6" w:rsidRDefault="00CA2403" w:rsidP="00C646BA">
      <w:r w:rsidRPr="00EA76E6">
        <w:t>Rien que par la taille et la puissance</w:t>
      </w:r>
      <w:r w:rsidR="00C646BA" w:rsidRPr="00EA76E6">
        <w:t xml:space="preserve">, </w:t>
      </w:r>
      <w:r w:rsidRPr="00EA76E6">
        <w:t>c</w:t>
      </w:r>
      <w:r w:rsidR="00C646BA" w:rsidRPr="00EA76E6">
        <w:t>’</w:t>
      </w:r>
      <w:r w:rsidRPr="00EA76E6">
        <w:t>était une bête te</w:t>
      </w:r>
      <w:r w:rsidRPr="00EA76E6">
        <w:t>r</w:t>
      </w:r>
      <w:r w:rsidRPr="00EA76E6">
        <w:t>rible</w:t>
      </w:r>
      <w:r w:rsidR="00C646BA" w:rsidRPr="00EA76E6">
        <w:t xml:space="preserve"> : </w:t>
      </w:r>
      <w:r w:rsidRPr="00EA76E6">
        <w:t>ni un pur molosse ni un pur dogue</w:t>
      </w:r>
      <w:r w:rsidR="00C646BA" w:rsidRPr="00EA76E6">
        <w:t xml:space="preserve"> ; </w:t>
      </w:r>
      <w:r w:rsidRPr="00EA76E6">
        <w:t>sans doute un m</w:t>
      </w:r>
      <w:r w:rsidRPr="00EA76E6">
        <w:t>é</w:t>
      </w:r>
      <w:r w:rsidRPr="00EA76E6">
        <w:t>lange des deux</w:t>
      </w:r>
      <w:r w:rsidR="00C646BA" w:rsidRPr="00EA76E6">
        <w:t xml:space="preserve"> : </w:t>
      </w:r>
      <w:r w:rsidRPr="00EA76E6">
        <w:t>décharné</w:t>
      </w:r>
      <w:r w:rsidR="00C646BA" w:rsidRPr="00EA76E6">
        <w:t xml:space="preserve">, </w:t>
      </w:r>
      <w:r w:rsidRPr="00EA76E6">
        <w:t>sauvage</w:t>
      </w:r>
      <w:r w:rsidR="00C646BA" w:rsidRPr="00EA76E6">
        <w:t xml:space="preserve">, </w:t>
      </w:r>
      <w:r w:rsidRPr="00EA76E6">
        <w:t>aussi fort qu</w:t>
      </w:r>
      <w:r w:rsidR="00C646BA" w:rsidRPr="00EA76E6">
        <w:t>’</w:t>
      </w:r>
      <w:r w:rsidRPr="00EA76E6">
        <w:t>une petite lionne</w:t>
      </w:r>
      <w:r w:rsidR="00C646BA" w:rsidRPr="00EA76E6">
        <w:t xml:space="preserve">. </w:t>
      </w:r>
      <w:r w:rsidRPr="00EA76E6">
        <w:t>Même à présent</w:t>
      </w:r>
      <w:r w:rsidR="00C646BA" w:rsidRPr="00EA76E6">
        <w:t xml:space="preserve">, </w:t>
      </w:r>
      <w:r w:rsidRPr="00EA76E6">
        <w:t>dans l</w:t>
      </w:r>
      <w:r w:rsidR="00C646BA" w:rsidRPr="00EA76E6">
        <w:t>’</w:t>
      </w:r>
      <w:r w:rsidRPr="00EA76E6">
        <w:t>immobilité de la mort</w:t>
      </w:r>
      <w:r w:rsidR="00C646BA" w:rsidRPr="00EA76E6">
        <w:t xml:space="preserve">, </w:t>
      </w:r>
      <w:r w:rsidRPr="00EA76E6">
        <w:t>les pui</w:t>
      </w:r>
      <w:r w:rsidRPr="00EA76E6">
        <w:t>s</w:t>
      </w:r>
      <w:r w:rsidRPr="00EA76E6">
        <w:t>santes mâchoires semblaient exhaler une flamme bleuâtre</w:t>
      </w:r>
      <w:r w:rsidR="00C646BA" w:rsidRPr="00EA76E6">
        <w:t xml:space="preserve">, </w:t>
      </w:r>
      <w:r w:rsidRPr="00EA76E6">
        <w:t>et les yeux cruels</w:t>
      </w:r>
      <w:r w:rsidR="00C646BA" w:rsidRPr="00EA76E6">
        <w:t xml:space="preserve">, </w:t>
      </w:r>
      <w:r w:rsidRPr="00EA76E6">
        <w:t>petits</w:t>
      </w:r>
      <w:r w:rsidR="00C646BA" w:rsidRPr="00EA76E6">
        <w:t xml:space="preserve">, </w:t>
      </w:r>
      <w:r w:rsidRPr="00EA76E6">
        <w:t>profondément enfoncés étaient cerclés de feu</w:t>
      </w:r>
      <w:r w:rsidR="00C646BA" w:rsidRPr="00EA76E6">
        <w:t xml:space="preserve">. </w:t>
      </w:r>
      <w:r w:rsidRPr="00EA76E6">
        <w:t>Je posai ma main sur le museau luisant</w:t>
      </w:r>
      <w:r w:rsidR="00C646BA" w:rsidRPr="00EA76E6">
        <w:t xml:space="preserve"> ; </w:t>
      </w:r>
      <w:r w:rsidRPr="00EA76E6">
        <w:t>quand je la retirai</w:t>
      </w:r>
      <w:r w:rsidR="00C646BA" w:rsidRPr="00EA76E6">
        <w:t xml:space="preserve">, </w:t>
      </w:r>
      <w:r w:rsidRPr="00EA76E6">
        <w:t>mes doigts brûlaient et brillaient dans la nuit</w:t>
      </w:r>
      <w:r w:rsidR="00C646BA" w:rsidRPr="00EA76E6">
        <w:t>.</w:t>
      </w:r>
    </w:p>
    <w:p w14:paraId="11E89F38" w14:textId="77777777" w:rsidR="00C646BA" w:rsidRPr="00EA76E6" w:rsidRDefault="00C646BA" w:rsidP="00C646BA">
      <w:r w:rsidRPr="00EA76E6">
        <w:t>« </w:t>
      </w:r>
      <w:r w:rsidR="00CA2403" w:rsidRPr="00EA76E6">
        <w:t>Du phosphore</w:t>
      </w:r>
      <w:r w:rsidRPr="00EA76E6">
        <w:t xml:space="preserve"> ! </w:t>
      </w:r>
      <w:r w:rsidR="00CA2403" w:rsidRPr="00EA76E6">
        <w:t>m</w:t>
      </w:r>
      <w:r w:rsidRPr="00EA76E6">
        <w:t>’</w:t>
      </w:r>
      <w:r w:rsidR="00CA2403" w:rsidRPr="00EA76E6">
        <w:t>écriai-je</w:t>
      </w:r>
      <w:r w:rsidRPr="00EA76E6">
        <w:t>.</w:t>
      </w:r>
    </w:p>
    <w:p w14:paraId="025B6F8D" w14:textId="77777777" w:rsidR="00C646BA" w:rsidRPr="00EA76E6" w:rsidRDefault="00C646BA" w:rsidP="00C646BA">
      <w:r w:rsidRPr="00EA76E6">
        <w:t>— </w:t>
      </w:r>
      <w:r w:rsidR="00CA2403" w:rsidRPr="00EA76E6">
        <w:t>Et préparé avec une astuce magnifique</w:t>
      </w:r>
      <w:r w:rsidRPr="00EA76E6">
        <w:t xml:space="preserve"> ! </w:t>
      </w:r>
      <w:r w:rsidR="00CA2403" w:rsidRPr="00EA76E6">
        <w:t>dit à son tour Holmes en reniflant le cadavre de l</w:t>
      </w:r>
      <w:r w:rsidRPr="00EA76E6">
        <w:t>’</w:t>
      </w:r>
      <w:r w:rsidR="00CA2403" w:rsidRPr="00EA76E6">
        <w:t>animal</w:t>
      </w:r>
      <w:r w:rsidRPr="00EA76E6">
        <w:t xml:space="preserve">. </w:t>
      </w:r>
      <w:r w:rsidR="00CA2403" w:rsidRPr="00EA76E6">
        <w:t>Il ne dégageait a</w:t>
      </w:r>
      <w:r w:rsidR="00CA2403" w:rsidRPr="00EA76E6">
        <w:t>u</w:t>
      </w:r>
      <w:r w:rsidR="00CA2403" w:rsidRPr="00EA76E6">
        <w:t>cune odeur qui aurait pu gêner son odorat</w:t>
      </w:r>
      <w:r w:rsidRPr="00EA76E6">
        <w:t xml:space="preserve">. </w:t>
      </w:r>
      <w:r w:rsidR="00CA2403" w:rsidRPr="00EA76E6">
        <w:t>Nous vous devons de sérieuses excuses</w:t>
      </w:r>
      <w:r w:rsidRPr="00EA76E6">
        <w:t xml:space="preserve">, </w:t>
      </w:r>
      <w:r w:rsidR="00CA2403" w:rsidRPr="00EA76E6">
        <w:t>Sir Henry</w:t>
      </w:r>
      <w:r w:rsidRPr="00EA76E6">
        <w:t xml:space="preserve">, </w:t>
      </w:r>
      <w:r w:rsidR="00CA2403" w:rsidRPr="00EA76E6">
        <w:t>pour vous avoir exposé à cette épouvante</w:t>
      </w:r>
      <w:r w:rsidRPr="00EA76E6">
        <w:t xml:space="preserve">. </w:t>
      </w:r>
      <w:r w:rsidR="00CA2403" w:rsidRPr="00EA76E6">
        <w:t>J</w:t>
      </w:r>
      <w:r w:rsidRPr="00EA76E6">
        <w:t>’</w:t>
      </w:r>
      <w:r w:rsidR="00CA2403" w:rsidRPr="00EA76E6">
        <w:t>avais bien prévu un chien</w:t>
      </w:r>
      <w:r w:rsidRPr="00EA76E6">
        <w:t xml:space="preserve">, </w:t>
      </w:r>
      <w:r w:rsidR="00CA2403" w:rsidRPr="00EA76E6">
        <w:t>mais pas une bête p</w:t>
      </w:r>
      <w:r w:rsidR="00CA2403" w:rsidRPr="00EA76E6">
        <w:t>a</w:t>
      </w:r>
      <w:r w:rsidR="00CA2403" w:rsidRPr="00EA76E6">
        <w:t>reille</w:t>
      </w:r>
      <w:r w:rsidRPr="00EA76E6">
        <w:t xml:space="preserve">. </w:t>
      </w:r>
      <w:r w:rsidR="00CA2403" w:rsidRPr="00EA76E6">
        <w:t>Et le brouillard ne nous a guère laissé de temps pour l</w:t>
      </w:r>
      <w:r w:rsidRPr="00EA76E6">
        <w:t>’</w:t>
      </w:r>
      <w:r w:rsidR="00CA2403" w:rsidRPr="00EA76E6">
        <w:t>accueillir</w:t>
      </w:r>
      <w:r w:rsidRPr="00EA76E6">
        <w:t>.</w:t>
      </w:r>
    </w:p>
    <w:p w14:paraId="25C9A52C" w14:textId="77777777" w:rsidR="00C646BA" w:rsidRPr="00EA76E6" w:rsidRDefault="00C646BA" w:rsidP="00C646BA">
      <w:r w:rsidRPr="00EA76E6">
        <w:t>— </w:t>
      </w:r>
      <w:r w:rsidR="00CA2403" w:rsidRPr="00EA76E6">
        <w:t>Vous m</w:t>
      </w:r>
      <w:r w:rsidRPr="00EA76E6">
        <w:t>’</w:t>
      </w:r>
      <w:r w:rsidR="00CA2403" w:rsidRPr="00EA76E6">
        <w:t>avez sauvé la vie</w:t>
      </w:r>
      <w:r w:rsidRPr="00EA76E6">
        <w:t>.</w:t>
      </w:r>
    </w:p>
    <w:p w14:paraId="75CFF4C2" w14:textId="77777777" w:rsidR="00C646BA" w:rsidRPr="00EA76E6" w:rsidRDefault="00C646BA" w:rsidP="00C646BA">
      <w:r w:rsidRPr="00EA76E6">
        <w:t>— </w:t>
      </w:r>
      <w:r w:rsidR="00CA2403" w:rsidRPr="00EA76E6">
        <w:t>Après l</w:t>
      </w:r>
      <w:r w:rsidRPr="00EA76E6">
        <w:t>’</w:t>
      </w:r>
      <w:r w:rsidR="00CA2403" w:rsidRPr="00EA76E6">
        <w:t>avoir mise en danger</w:t>
      </w:r>
      <w:r w:rsidRPr="00EA76E6">
        <w:t xml:space="preserve">. </w:t>
      </w:r>
      <w:r w:rsidR="00CA2403" w:rsidRPr="00EA76E6">
        <w:t>Vous sentez-vous assez fort pour vous tenir debout</w:t>
      </w:r>
      <w:r w:rsidRPr="00EA76E6">
        <w:t> ?</w:t>
      </w:r>
    </w:p>
    <w:p w14:paraId="483BC8ED" w14:textId="77777777" w:rsidR="00C646BA" w:rsidRPr="00EA76E6" w:rsidRDefault="00C646BA" w:rsidP="00C646BA">
      <w:r w:rsidRPr="00EA76E6">
        <w:lastRenderedPageBreak/>
        <w:t>— </w:t>
      </w:r>
      <w:r w:rsidR="00CA2403" w:rsidRPr="00EA76E6">
        <w:t>Donnez-moi une autre gorgée de ce brandy</w:t>
      </w:r>
      <w:r w:rsidRPr="00EA76E6">
        <w:t xml:space="preserve">, </w:t>
      </w:r>
      <w:r w:rsidR="00CA2403" w:rsidRPr="00EA76E6">
        <w:t>et je serai prêt à n</w:t>
      </w:r>
      <w:r w:rsidRPr="00EA76E6">
        <w:t>’</w:t>
      </w:r>
      <w:r w:rsidR="00CA2403" w:rsidRPr="00EA76E6">
        <w:t>importe quoi</w:t>
      </w:r>
      <w:r w:rsidRPr="00EA76E6">
        <w:t xml:space="preserve">. </w:t>
      </w:r>
      <w:r w:rsidR="00CA2403" w:rsidRPr="00EA76E6">
        <w:t>Là</w:t>
      </w:r>
      <w:r w:rsidRPr="00EA76E6">
        <w:t xml:space="preserve"> ! </w:t>
      </w:r>
      <w:r w:rsidR="00CA2403" w:rsidRPr="00EA76E6">
        <w:t>Maintenant</w:t>
      </w:r>
      <w:r w:rsidRPr="00EA76E6">
        <w:t xml:space="preserve">, </w:t>
      </w:r>
      <w:r w:rsidR="00CA2403" w:rsidRPr="00EA76E6">
        <w:t>si vous vouliez m</w:t>
      </w:r>
      <w:r w:rsidRPr="00EA76E6">
        <w:t>’</w:t>
      </w:r>
      <w:r w:rsidR="00CA2403" w:rsidRPr="00EA76E6">
        <w:t>aider à me relever</w:t>
      </w:r>
      <w:r w:rsidRPr="00EA76E6">
        <w:t xml:space="preserve">. </w:t>
      </w:r>
      <w:r w:rsidR="00CA2403" w:rsidRPr="00EA76E6">
        <w:t>Qu</w:t>
      </w:r>
      <w:r w:rsidRPr="00EA76E6">
        <w:t>’</w:t>
      </w:r>
      <w:r w:rsidR="00CA2403" w:rsidRPr="00EA76E6">
        <w:t>allez-vous faire</w:t>
      </w:r>
      <w:r w:rsidRPr="00EA76E6">
        <w:t> ?</w:t>
      </w:r>
    </w:p>
    <w:p w14:paraId="4A57C3A6" w14:textId="45EDA0BA" w:rsidR="00C646BA" w:rsidRPr="00EA76E6" w:rsidRDefault="00C646BA" w:rsidP="00C646BA">
      <w:r w:rsidRPr="00EA76E6">
        <w:t>— </w:t>
      </w:r>
      <w:r w:rsidR="00CA2403" w:rsidRPr="00EA76E6">
        <w:t>D</w:t>
      </w:r>
      <w:r w:rsidRPr="00EA76E6">
        <w:t>’</w:t>
      </w:r>
      <w:r w:rsidR="00CA2403" w:rsidRPr="00EA76E6">
        <w:t>abord vous laisser ici</w:t>
      </w:r>
      <w:r w:rsidRPr="00EA76E6">
        <w:t xml:space="preserve">. </w:t>
      </w:r>
      <w:r w:rsidR="00CA2403" w:rsidRPr="00EA76E6">
        <w:t>Vous n</w:t>
      </w:r>
      <w:r w:rsidRPr="00EA76E6">
        <w:t>’</w:t>
      </w:r>
      <w:r w:rsidR="00CA2403" w:rsidRPr="00EA76E6">
        <w:t>êtes pas suffisamment en forme pour d</w:t>
      </w:r>
      <w:r w:rsidRPr="00EA76E6">
        <w:t>’</w:t>
      </w:r>
      <w:r w:rsidR="00CA2403" w:rsidRPr="00EA76E6">
        <w:t>autres aventures</w:t>
      </w:r>
      <w:r w:rsidRPr="00EA76E6">
        <w:t xml:space="preserve">. </w:t>
      </w:r>
      <w:r w:rsidR="00CA2403" w:rsidRPr="00EA76E6">
        <w:t>Si vous voulez attendre</w:t>
      </w:r>
      <w:r w:rsidRPr="00EA76E6">
        <w:t xml:space="preserve">, </w:t>
      </w:r>
      <w:r w:rsidR="00CA2403" w:rsidRPr="00EA76E6">
        <w:t>l</w:t>
      </w:r>
      <w:r w:rsidRPr="00EA76E6">
        <w:t>’</w:t>
      </w:r>
      <w:r w:rsidR="00CA2403" w:rsidRPr="00EA76E6">
        <w:t>un de nous vous ramènera tout à l</w:t>
      </w:r>
      <w:r w:rsidRPr="00EA76E6">
        <w:t>’</w:t>
      </w:r>
      <w:r w:rsidR="00CA2403" w:rsidRPr="00EA76E6">
        <w:t>heure au manoir</w:t>
      </w:r>
      <w:r w:rsidRPr="00EA76E6">
        <w:t>. »</w:t>
      </w:r>
    </w:p>
    <w:p w14:paraId="3A28C55F" w14:textId="77777777" w:rsidR="00C646BA" w:rsidRPr="00EA76E6" w:rsidRDefault="00CA2403" w:rsidP="00C646BA">
      <w:r w:rsidRPr="00EA76E6">
        <w:t>Il essaya de se mettre debout</w:t>
      </w:r>
      <w:r w:rsidR="00C646BA" w:rsidRPr="00EA76E6">
        <w:t xml:space="preserve"> ; </w:t>
      </w:r>
      <w:r w:rsidRPr="00EA76E6">
        <w:t>mais il était mortellement pâle et il tremblait de tous ses membres</w:t>
      </w:r>
      <w:r w:rsidR="00C646BA" w:rsidRPr="00EA76E6">
        <w:t xml:space="preserve">. </w:t>
      </w:r>
      <w:r w:rsidRPr="00EA76E6">
        <w:t>Nous l</w:t>
      </w:r>
      <w:r w:rsidR="00C646BA" w:rsidRPr="00EA76E6">
        <w:t>’</w:t>
      </w:r>
      <w:r w:rsidRPr="00EA76E6">
        <w:t>aidâmes à s</w:t>
      </w:r>
      <w:r w:rsidR="00C646BA" w:rsidRPr="00EA76E6">
        <w:t>’</w:t>
      </w:r>
      <w:r w:rsidRPr="00EA76E6">
        <w:t>installer sur une pierre</w:t>
      </w:r>
      <w:r w:rsidR="00C646BA" w:rsidRPr="00EA76E6">
        <w:t xml:space="preserve"> ; </w:t>
      </w:r>
      <w:r w:rsidRPr="00EA76E6">
        <w:t>il s</w:t>
      </w:r>
      <w:r w:rsidR="00C646BA" w:rsidRPr="00EA76E6">
        <w:t>’</w:t>
      </w:r>
      <w:r w:rsidRPr="00EA76E6">
        <w:t>y assit en frissonnant</w:t>
      </w:r>
      <w:r w:rsidR="00C646BA" w:rsidRPr="00EA76E6">
        <w:t xml:space="preserve">, </w:t>
      </w:r>
      <w:r w:rsidRPr="00EA76E6">
        <w:t>et enfouit sa tête dans ses mains</w:t>
      </w:r>
      <w:r w:rsidR="00C646BA" w:rsidRPr="00EA76E6">
        <w:t>.</w:t>
      </w:r>
    </w:p>
    <w:p w14:paraId="28DFA5E1" w14:textId="3897FF45" w:rsidR="00C646BA" w:rsidRPr="00EA76E6" w:rsidRDefault="00C646BA" w:rsidP="00C646BA">
      <w:r w:rsidRPr="00EA76E6">
        <w:t>« </w:t>
      </w:r>
      <w:r w:rsidR="00CA2403" w:rsidRPr="00EA76E6">
        <w:t>Il faut que nous vous laissions maintenant</w:t>
      </w:r>
      <w:r w:rsidRPr="00EA76E6">
        <w:t xml:space="preserve">, </w:t>
      </w:r>
      <w:r w:rsidR="00CA2403" w:rsidRPr="00EA76E6">
        <w:t>lui dit Holmes</w:t>
      </w:r>
      <w:r w:rsidRPr="00EA76E6">
        <w:t xml:space="preserve">. </w:t>
      </w:r>
      <w:r w:rsidR="00CA2403" w:rsidRPr="00EA76E6">
        <w:t>Nous avons à terminer notre ouvrage et chaque minute compte</w:t>
      </w:r>
      <w:r w:rsidRPr="00EA76E6">
        <w:t xml:space="preserve">. </w:t>
      </w:r>
      <w:r w:rsidR="00CA2403" w:rsidRPr="00EA76E6">
        <w:t>Nous possédons notre dossier</w:t>
      </w:r>
      <w:r w:rsidRPr="00EA76E6">
        <w:t xml:space="preserve">, </w:t>
      </w:r>
      <w:r w:rsidR="00CA2403" w:rsidRPr="00EA76E6">
        <w:t>il ne nous manque que l</w:t>
      </w:r>
      <w:r w:rsidRPr="00EA76E6">
        <w:t>’</w:t>
      </w:r>
      <w:r w:rsidR="00CA2403" w:rsidRPr="00EA76E6">
        <w:t>homme</w:t>
      </w:r>
      <w:r w:rsidRPr="00EA76E6">
        <w:t>. »</w:t>
      </w:r>
    </w:p>
    <w:p w14:paraId="3510F73E" w14:textId="77777777" w:rsidR="00C646BA" w:rsidRPr="00EA76E6" w:rsidRDefault="00CA2403" w:rsidP="00C646BA">
      <w:r w:rsidRPr="00EA76E6">
        <w:t>Quand nous eûmes repris le sentier qui nous menait vers Merripit</w:t>
      </w:r>
      <w:r w:rsidR="00C646BA" w:rsidRPr="00EA76E6">
        <w:t xml:space="preserve">, </w:t>
      </w:r>
      <w:r w:rsidRPr="00EA76E6">
        <w:t>il nous murmura</w:t>
      </w:r>
      <w:r w:rsidR="00C646BA" w:rsidRPr="00EA76E6">
        <w:t> :</w:t>
      </w:r>
    </w:p>
    <w:p w14:paraId="34087185" w14:textId="77777777" w:rsidR="00C646BA" w:rsidRPr="00EA76E6" w:rsidRDefault="00C646BA" w:rsidP="00C646BA">
      <w:r w:rsidRPr="00EA76E6">
        <w:t>« </w:t>
      </w:r>
      <w:r w:rsidR="00CA2403" w:rsidRPr="00EA76E6">
        <w:t>Il y a une chance sur mille pour que nous le trouvions chez lui</w:t>
      </w:r>
      <w:r w:rsidRPr="00EA76E6">
        <w:t xml:space="preserve">. </w:t>
      </w:r>
      <w:r w:rsidR="00CA2403" w:rsidRPr="00EA76E6">
        <w:t>Ces coups de feu ont dû lui apprendre qu</w:t>
      </w:r>
      <w:r w:rsidRPr="00EA76E6">
        <w:t>’</w:t>
      </w:r>
      <w:r w:rsidR="00CA2403" w:rsidRPr="00EA76E6">
        <w:t>il avait perdu la partie</w:t>
      </w:r>
      <w:r w:rsidRPr="00EA76E6">
        <w:t>.</w:t>
      </w:r>
    </w:p>
    <w:p w14:paraId="37CA9BF0" w14:textId="77777777" w:rsidR="00C646BA" w:rsidRPr="00EA76E6" w:rsidRDefault="00C646BA" w:rsidP="00C646BA">
      <w:r w:rsidRPr="00EA76E6">
        <w:t>— </w:t>
      </w:r>
      <w:r w:rsidR="00CA2403" w:rsidRPr="00EA76E6">
        <w:t>Nous étions à une certaine distance</w:t>
      </w:r>
      <w:r w:rsidRPr="00EA76E6">
        <w:t xml:space="preserve"> ; </w:t>
      </w:r>
      <w:r w:rsidR="00CA2403" w:rsidRPr="00EA76E6">
        <w:t>le brouillard peut les avoir amortis</w:t>
      </w:r>
      <w:r w:rsidRPr="00EA76E6">
        <w:t>.</w:t>
      </w:r>
    </w:p>
    <w:p w14:paraId="1E46762E" w14:textId="42F7CEF0" w:rsidR="00C646BA" w:rsidRPr="00EA76E6" w:rsidRDefault="00C646BA" w:rsidP="00C646BA">
      <w:r w:rsidRPr="00EA76E6">
        <w:t>— </w:t>
      </w:r>
      <w:r w:rsidR="00CA2403" w:rsidRPr="00EA76E6">
        <w:t>Il suivait le chien pour le rappeler</w:t>
      </w:r>
      <w:r w:rsidRPr="00EA76E6">
        <w:t xml:space="preserve">, </w:t>
      </w:r>
      <w:r w:rsidR="00CA2403" w:rsidRPr="00EA76E6">
        <w:t>vous pouvez en être certain</w:t>
      </w:r>
      <w:r w:rsidRPr="00EA76E6">
        <w:t xml:space="preserve"> ! </w:t>
      </w:r>
      <w:r w:rsidR="00CA2403" w:rsidRPr="00EA76E6">
        <w:t>Non</w:t>
      </w:r>
      <w:r w:rsidRPr="00EA76E6">
        <w:t xml:space="preserve">, </w:t>
      </w:r>
      <w:r w:rsidR="00CA2403" w:rsidRPr="00EA76E6">
        <w:t>il s</w:t>
      </w:r>
      <w:r w:rsidRPr="00EA76E6">
        <w:t>’</w:t>
      </w:r>
      <w:r w:rsidR="00CA2403" w:rsidRPr="00EA76E6">
        <w:t>est enfui</w:t>
      </w:r>
      <w:r w:rsidRPr="00EA76E6">
        <w:t xml:space="preserve">. </w:t>
      </w:r>
      <w:r w:rsidR="00CA2403" w:rsidRPr="00EA76E6">
        <w:t>Mais nous fouillerons la maison pour nous en assurer</w:t>
      </w:r>
      <w:r w:rsidRPr="00EA76E6">
        <w:t>. »</w:t>
      </w:r>
    </w:p>
    <w:p w14:paraId="41C5A48D" w14:textId="77777777" w:rsidR="00C646BA" w:rsidRPr="00EA76E6" w:rsidRDefault="00CA2403" w:rsidP="00C646BA">
      <w:r w:rsidRPr="00EA76E6">
        <w:t>La porte du devant était ouverte</w:t>
      </w:r>
      <w:r w:rsidR="00C646BA" w:rsidRPr="00EA76E6">
        <w:t xml:space="preserve"> ; </w:t>
      </w:r>
      <w:r w:rsidRPr="00EA76E6">
        <w:t>nous nous ruâmes à l</w:t>
      </w:r>
      <w:r w:rsidR="00C646BA" w:rsidRPr="00EA76E6">
        <w:t>’</w:t>
      </w:r>
      <w:r w:rsidRPr="00EA76E6">
        <w:t>intérieur et passâmes de pièce en pièce à l</w:t>
      </w:r>
      <w:r w:rsidR="00C646BA" w:rsidRPr="00EA76E6">
        <w:t>’</w:t>
      </w:r>
      <w:r w:rsidRPr="00EA76E6">
        <w:t>ahurissement d</w:t>
      </w:r>
      <w:r w:rsidR="00C646BA" w:rsidRPr="00EA76E6">
        <w:t>’</w:t>
      </w:r>
      <w:r w:rsidRPr="00EA76E6">
        <w:t>un vieux domestique que nous faillîmes renverser dans le couloir</w:t>
      </w:r>
      <w:r w:rsidR="00C646BA" w:rsidRPr="00EA76E6">
        <w:t xml:space="preserve">. </w:t>
      </w:r>
      <w:r w:rsidRPr="00EA76E6">
        <w:t>La seule lampe allumée était dans la salle à manger</w:t>
      </w:r>
      <w:r w:rsidR="00C646BA" w:rsidRPr="00EA76E6">
        <w:t xml:space="preserve"> ; </w:t>
      </w:r>
      <w:r w:rsidRPr="00EA76E6">
        <w:t>Holmes s</w:t>
      </w:r>
      <w:r w:rsidR="00C646BA" w:rsidRPr="00EA76E6">
        <w:t>’</w:t>
      </w:r>
      <w:r w:rsidRPr="00EA76E6">
        <w:t>en empara et toute la maison fut fouillée</w:t>
      </w:r>
      <w:r w:rsidR="00C646BA" w:rsidRPr="00EA76E6">
        <w:t xml:space="preserve">. </w:t>
      </w:r>
      <w:r w:rsidRPr="00EA76E6">
        <w:t xml:space="preserve">Aucune </w:t>
      </w:r>
      <w:r w:rsidRPr="00EA76E6">
        <w:lastRenderedPageBreak/>
        <w:t>trace de l</w:t>
      </w:r>
      <w:r w:rsidR="00C646BA" w:rsidRPr="00EA76E6">
        <w:t>’</w:t>
      </w:r>
      <w:r w:rsidRPr="00EA76E6">
        <w:t>homme que nous pourchassions</w:t>
      </w:r>
      <w:r w:rsidR="00C646BA" w:rsidRPr="00EA76E6">
        <w:t xml:space="preserve"> ! </w:t>
      </w:r>
      <w:r w:rsidR="008D2AD1" w:rsidRPr="00EA76E6">
        <w:t>À</w:t>
      </w:r>
      <w:r w:rsidRPr="00EA76E6">
        <w:t xml:space="preserve"> l</w:t>
      </w:r>
      <w:r w:rsidR="00C646BA" w:rsidRPr="00EA76E6">
        <w:t>’</w:t>
      </w:r>
      <w:r w:rsidRPr="00EA76E6">
        <w:t>étage supérieur</w:t>
      </w:r>
      <w:r w:rsidR="00C646BA" w:rsidRPr="00EA76E6">
        <w:t xml:space="preserve">, </w:t>
      </w:r>
      <w:r w:rsidRPr="00EA76E6">
        <w:t>cepe</w:t>
      </w:r>
      <w:r w:rsidRPr="00EA76E6">
        <w:t>n</w:t>
      </w:r>
      <w:r w:rsidRPr="00EA76E6">
        <w:t>dant</w:t>
      </w:r>
      <w:r w:rsidR="00C646BA" w:rsidRPr="00EA76E6">
        <w:t xml:space="preserve">, </w:t>
      </w:r>
      <w:r w:rsidRPr="00EA76E6">
        <w:t>une chambre était fermée à clef</w:t>
      </w:r>
      <w:r w:rsidR="00C646BA" w:rsidRPr="00EA76E6">
        <w:t>.</w:t>
      </w:r>
    </w:p>
    <w:p w14:paraId="1BE7419E" w14:textId="72CD1C5A" w:rsidR="00C646BA" w:rsidRPr="00EA76E6" w:rsidRDefault="00C646BA" w:rsidP="00C646BA">
      <w:r w:rsidRPr="00EA76E6">
        <w:t>« </w:t>
      </w:r>
      <w:r w:rsidR="00CA2403" w:rsidRPr="00EA76E6">
        <w:t>Il y a quelqu</w:t>
      </w:r>
      <w:r w:rsidRPr="00EA76E6">
        <w:t>’</w:t>
      </w:r>
      <w:r w:rsidR="00CA2403" w:rsidRPr="00EA76E6">
        <w:t>un à l</w:t>
      </w:r>
      <w:r w:rsidRPr="00EA76E6">
        <w:t>’</w:t>
      </w:r>
      <w:r w:rsidR="00CA2403" w:rsidRPr="00EA76E6">
        <w:t>intérieur</w:t>
      </w:r>
      <w:r w:rsidRPr="00EA76E6">
        <w:t xml:space="preserve"> ! </w:t>
      </w:r>
      <w:r w:rsidR="00CA2403" w:rsidRPr="00EA76E6">
        <w:t>cria Lestrade</w:t>
      </w:r>
      <w:r w:rsidRPr="00EA76E6">
        <w:t xml:space="preserve">. </w:t>
      </w:r>
      <w:r w:rsidR="00CA2403" w:rsidRPr="00EA76E6">
        <w:t>J</w:t>
      </w:r>
      <w:r w:rsidRPr="00EA76E6">
        <w:t>’</w:t>
      </w:r>
      <w:r w:rsidR="00CA2403" w:rsidRPr="00EA76E6">
        <w:t>entends bouger</w:t>
      </w:r>
      <w:r w:rsidRPr="00EA76E6">
        <w:t xml:space="preserve">. </w:t>
      </w:r>
      <w:r w:rsidR="00CA2403" w:rsidRPr="00EA76E6">
        <w:t>Ouvrez cette porte</w:t>
      </w:r>
      <w:r w:rsidRPr="00EA76E6">
        <w:t> ! »</w:t>
      </w:r>
    </w:p>
    <w:p w14:paraId="6D60D9AB" w14:textId="77777777" w:rsidR="00C646BA" w:rsidRPr="00EA76E6" w:rsidRDefault="00CA2403" w:rsidP="00C646BA">
      <w:r w:rsidRPr="00EA76E6">
        <w:t>De dedans nous parvint en effet un faible gémissement et un bruissement étrange</w:t>
      </w:r>
      <w:r w:rsidR="00C646BA" w:rsidRPr="00EA76E6">
        <w:t xml:space="preserve">. </w:t>
      </w:r>
      <w:r w:rsidRPr="00EA76E6">
        <w:t>Holmes donna un grand coup de pied juste au-dessus de la serrure</w:t>
      </w:r>
      <w:r w:rsidR="00C646BA" w:rsidRPr="00EA76E6">
        <w:t xml:space="preserve">, </w:t>
      </w:r>
      <w:r w:rsidRPr="00EA76E6">
        <w:t>et la porte s</w:t>
      </w:r>
      <w:r w:rsidR="00C646BA" w:rsidRPr="00EA76E6">
        <w:t>’</w:t>
      </w:r>
      <w:r w:rsidRPr="00EA76E6">
        <w:t>ouvrit</w:t>
      </w:r>
      <w:r w:rsidR="00C646BA" w:rsidRPr="00EA76E6">
        <w:t xml:space="preserve">. </w:t>
      </w:r>
      <w:r w:rsidRPr="00EA76E6">
        <w:t>Revolver au poing</w:t>
      </w:r>
      <w:r w:rsidR="00C646BA" w:rsidRPr="00EA76E6">
        <w:t xml:space="preserve">, </w:t>
      </w:r>
      <w:r w:rsidRPr="00EA76E6">
        <w:t>nous nous élançâmes tous trois</w:t>
      </w:r>
      <w:r w:rsidR="00C646BA" w:rsidRPr="00EA76E6">
        <w:t>.</w:t>
      </w:r>
    </w:p>
    <w:p w14:paraId="7C434158" w14:textId="77777777" w:rsidR="00C646BA" w:rsidRPr="00EA76E6" w:rsidRDefault="00CA2403" w:rsidP="00C646BA">
      <w:r w:rsidRPr="00EA76E6">
        <w:t>Mais au lieu de nous trouver en face du scélérat que nous espérions avoir acculé</w:t>
      </w:r>
      <w:r w:rsidR="00C646BA" w:rsidRPr="00EA76E6">
        <w:t xml:space="preserve">, </w:t>
      </w:r>
      <w:r w:rsidRPr="00EA76E6">
        <w:t>nous découvrîmes quelque chose de si imprévu et de si étrange que nous fûmes cloués sur place</w:t>
      </w:r>
      <w:r w:rsidR="00C646BA" w:rsidRPr="00EA76E6">
        <w:t>.</w:t>
      </w:r>
    </w:p>
    <w:p w14:paraId="0CD28AB3" w14:textId="46B315C7" w:rsidR="00C646BA" w:rsidRPr="00EA76E6" w:rsidRDefault="00CA2403" w:rsidP="00C646BA">
      <w:r w:rsidRPr="00EA76E6">
        <w:t>La chambre avait été transformée en petit musée</w:t>
      </w:r>
      <w:r w:rsidR="00C646BA" w:rsidRPr="00EA76E6">
        <w:t xml:space="preserve"> ; </w:t>
      </w:r>
      <w:r w:rsidRPr="00EA76E6">
        <w:t>le long des murs s</w:t>
      </w:r>
      <w:r w:rsidR="00C646BA" w:rsidRPr="00EA76E6">
        <w:t>’</w:t>
      </w:r>
      <w:r w:rsidRPr="00EA76E6">
        <w:t>alignaient des vitrines pleines de cette collection de papillons et d</w:t>
      </w:r>
      <w:r w:rsidR="00C646BA" w:rsidRPr="00EA76E6">
        <w:t>’</w:t>
      </w:r>
      <w:r w:rsidRPr="00EA76E6">
        <w:t>insectes</w:t>
      </w:r>
      <w:r w:rsidR="00C646BA" w:rsidRPr="00EA76E6">
        <w:t xml:space="preserve">, </w:t>
      </w:r>
      <w:r w:rsidRPr="00EA76E6">
        <w:t>que le criminel avait constituée pour se distraire</w:t>
      </w:r>
      <w:r w:rsidR="00C646BA" w:rsidRPr="00EA76E6">
        <w:t xml:space="preserve">. </w:t>
      </w:r>
      <w:r w:rsidRPr="00EA76E6">
        <w:t>Au milieu de la pièce se dressait une poutre verticale</w:t>
      </w:r>
      <w:r w:rsidR="00C646BA" w:rsidRPr="00EA76E6">
        <w:t xml:space="preserve">, </w:t>
      </w:r>
      <w:r w:rsidRPr="00EA76E6">
        <w:t>sans doute placée là autrefois pour soutenir le plafond mangé aux vers</w:t>
      </w:r>
      <w:r w:rsidR="00C646BA" w:rsidRPr="00EA76E6">
        <w:t xml:space="preserve">. </w:t>
      </w:r>
      <w:r w:rsidR="008D2AD1" w:rsidRPr="00EA76E6">
        <w:t>À</w:t>
      </w:r>
      <w:r w:rsidRPr="00EA76E6">
        <w:t xml:space="preserve"> ce poteau une forme humaine était attachée</w:t>
      </w:r>
      <w:r w:rsidR="00C646BA" w:rsidRPr="00EA76E6">
        <w:t xml:space="preserve">, </w:t>
      </w:r>
      <w:r w:rsidRPr="00EA76E6">
        <w:t>ligotée</w:t>
      </w:r>
      <w:r w:rsidR="00C646BA" w:rsidRPr="00EA76E6">
        <w:t xml:space="preserve">, </w:t>
      </w:r>
      <w:r w:rsidRPr="00EA76E6">
        <w:t>entourée de bandelettes comme une momie</w:t>
      </w:r>
      <w:r w:rsidR="00C646BA" w:rsidRPr="00EA76E6">
        <w:t xml:space="preserve">, </w:t>
      </w:r>
      <w:r w:rsidRPr="00EA76E6">
        <w:t>enveloppée de draps si serrés qu</w:t>
      </w:r>
      <w:r w:rsidR="00C646BA" w:rsidRPr="00EA76E6">
        <w:t>’</w:t>
      </w:r>
      <w:r w:rsidRPr="00EA76E6">
        <w:t>il était impossible de distinguer s</w:t>
      </w:r>
      <w:r w:rsidR="00C646BA" w:rsidRPr="00EA76E6">
        <w:t>’</w:t>
      </w:r>
      <w:r w:rsidRPr="00EA76E6">
        <w:t>il s</w:t>
      </w:r>
      <w:r w:rsidR="00C646BA" w:rsidRPr="00EA76E6">
        <w:t>’</w:t>
      </w:r>
      <w:r w:rsidRPr="00EA76E6">
        <w:t>agissait d</w:t>
      </w:r>
      <w:r w:rsidR="00C646BA" w:rsidRPr="00EA76E6">
        <w:t>’</w:t>
      </w:r>
      <w:r w:rsidRPr="00EA76E6">
        <w:t>un homme ou d</w:t>
      </w:r>
      <w:r w:rsidR="00C646BA" w:rsidRPr="00EA76E6">
        <w:t>’</w:t>
      </w:r>
      <w:r w:rsidRPr="00EA76E6">
        <w:t>une femme</w:t>
      </w:r>
      <w:r w:rsidR="00C646BA" w:rsidRPr="00EA76E6">
        <w:t xml:space="preserve">. </w:t>
      </w:r>
      <w:r w:rsidRPr="00EA76E6">
        <w:t>Une serviette enroulée autour de la gorge était fixée derrière le poteau</w:t>
      </w:r>
      <w:r w:rsidR="00C646BA" w:rsidRPr="00EA76E6">
        <w:t xml:space="preserve">. </w:t>
      </w:r>
      <w:r w:rsidRPr="00EA76E6">
        <w:t>Une autre recouvrait la partie inférieure du visage</w:t>
      </w:r>
      <w:r w:rsidR="00C646BA" w:rsidRPr="00EA76E6">
        <w:t xml:space="preserve"> ; </w:t>
      </w:r>
      <w:r w:rsidRPr="00EA76E6">
        <w:t>au-dessus deux yeux noirs</w:t>
      </w:r>
      <w:r w:rsidR="00C646BA" w:rsidRPr="00EA76E6">
        <w:t xml:space="preserve"> (</w:t>
      </w:r>
      <w:r w:rsidRPr="00EA76E6">
        <w:t>des yeux pleins de douleur</w:t>
      </w:r>
      <w:r w:rsidR="00C646BA" w:rsidRPr="00EA76E6">
        <w:t xml:space="preserve">, </w:t>
      </w:r>
      <w:r w:rsidRPr="00EA76E6">
        <w:t>de honte</w:t>
      </w:r>
      <w:r w:rsidR="00C646BA" w:rsidRPr="00EA76E6">
        <w:t xml:space="preserve">, </w:t>
      </w:r>
      <w:r w:rsidRPr="00EA76E6">
        <w:t>et d</w:t>
      </w:r>
      <w:r w:rsidR="00C646BA" w:rsidRPr="00EA76E6">
        <w:t>’</w:t>
      </w:r>
      <w:r w:rsidRPr="00EA76E6">
        <w:t>interrogation anxieuse</w:t>
      </w:r>
      <w:r w:rsidR="00C646BA" w:rsidRPr="00EA76E6">
        <w:t xml:space="preserve">) </w:t>
      </w:r>
      <w:r w:rsidRPr="00EA76E6">
        <w:t>nous regardaient</w:t>
      </w:r>
      <w:r w:rsidR="00C646BA" w:rsidRPr="00EA76E6">
        <w:t xml:space="preserve">. </w:t>
      </w:r>
      <w:r w:rsidRPr="00EA76E6">
        <w:t>En moins d</w:t>
      </w:r>
      <w:r w:rsidR="00C646BA" w:rsidRPr="00EA76E6">
        <w:t>’</w:t>
      </w:r>
      <w:r w:rsidRPr="00EA76E6">
        <w:t>une minute nous avions ôté le bâillon</w:t>
      </w:r>
      <w:r w:rsidR="00C646BA" w:rsidRPr="00EA76E6">
        <w:t xml:space="preserve">, </w:t>
      </w:r>
      <w:r w:rsidRPr="00EA76E6">
        <w:t>dénoué les liens</w:t>
      </w:r>
      <w:r w:rsidR="00C646BA" w:rsidRPr="00EA76E6">
        <w:t xml:space="preserve">, </w:t>
      </w:r>
      <w:r w:rsidRPr="00EA76E6">
        <w:t xml:space="preserve">et </w:t>
      </w:r>
      <w:r w:rsidR="00C646BA" w:rsidRPr="00EA76E6">
        <w:t>M</w:t>
      </w:r>
      <w:r w:rsidR="00C646BA" w:rsidRPr="00EA76E6">
        <w:rPr>
          <w:vertAlign w:val="superscript"/>
        </w:rPr>
        <w:t>me</w:t>
      </w:r>
      <w:r w:rsidR="00C646BA" w:rsidRPr="00EA76E6">
        <w:t> </w:t>
      </w:r>
      <w:r w:rsidRPr="00EA76E6">
        <w:t>Stapleton s</w:t>
      </w:r>
      <w:r w:rsidR="00C646BA" w:rsidRPr="00EA76E6">
        <w:t>’</w:t>
      </w:r>
      <w:r w:rsidRPr="00EA76E6">
        <w:t>effondra à nos pieds</w:t>
      </w:r>
      <w:r w:rsidR="00C646BA" w:rsidRPr="00EA76E6">
        <w:t xml:space="preserve">. </w:t>
      </w:r>
      <w:r w:rsidRPr="00EA76E6">
        <w:t>Quand sa jolie tête retomba sur sa poitrine</w:t>
      </w:r>
      <w:r w:rsidR="00C646BA" w:rsidRPr="00EA76E6">
        <w:t xml:space="preserve">, </w:t>
      </w:r>
      <w:r w:rsidRPr="00EA76E6">
        <w:t>je vis le sillon rouge d</w:t>
      </w:r>
      <w:r w:rsidR="00C646BA" w:rsidRPr="00EA76E6">
        <w:t>’</w:t>
      </w:r>
      <w:r w:rsidRPr="00EA76E6">
        <w:t>un coup de cravache</w:t>
      </w:r>
      <w:r w:rsidR="00C646BA" w:rsidRPr="00EA76E6">
        <w:t xml:space="preserve">, </w:t>
      </w:r>
      <w:r w:rsidRPr="00EA76E6">
        <w:t>en travers de son cou</w:t>
      </w:r>
      <w:r w:rsidR="00C646BA" w:rsidRPr="00EA76E6">
        <w:t>.</w:t>
      </w:r>
    </w:p>
    <w:p w14:paraId="3F297E54" w14:textId="3B2EC89A" w:rsidR="00C646BA" w:rsidRPr="00EA76E6" w:rsidRDefault="00C646BA" w:rsidP="00C646BA">
      <w:r w:rsidRPr="00EA76E6">
        <w:lastRenderedPageBreak/>
        <w:t>« </w:t>
      </w:r>
      <w:r w:rsidR="00CA2403" w:rsidRPr="00EA76E6">
        <w:t>La brute</w:t>
      </w:r>
      <w:r w:rsidRPr="00EA76E6">
        <w:t xml:space="preserve"> ! </w:t>
      </w:r>
      <w:r w:rsidR="00CA2403" w:rsidRPr="00EA76E6">
        <w:t>s</w:t>
      </w:r>
      <w:r w:rsidRPr="00EA76E6">
        <w:t>’</w:t>
      </w:r>
      <w:r w:rsidR="00CA2403" w:rsidRPr="00EA76E6">
        <w:t>écria Holmes</w:t>
      </w:r>
      <w:r w:rsidRPr="00EA76E6">
        <w:t xml:space="preserve">. </w:t>
      </w:r>
      <w:r w:rsidR="00CA2403" w:rsidRPr="00EA76E6">
        <w:t>Vite</w:t>
      </w:r>
      <w:r w:rsidRPr="00EA76E6">
        <w:t xml:space="preserve">, </w:t>
      </w:r>
      <w:r w:rsidR="00CA2403" w:rsidRPr="00EA76E6">
        <w:t>Lestrade</w:t>
      </w:r>
      <w:r w:rsidRPr="00EA76E6">
        <w:t xml:space="preserve">, </w:t>
      </w:r>
      <w:r w:rsidR="00CA2403" w:rsidRPr="00EA76E6">
        <w:t>votre cognac</w:t>
      </w:r>
      <w:r w:rsidRPr="00EA76E6">
        <w:t xml:space="preserve"> ! </w:t>
      </w:r>
      <w:r w:rsidR="00CA2403" w:rsidRPr="00EA76E6">
        <w:t>Asseyons-la sur la chaise</w:t>
      </w:r>
      <w:r w:rsidRPr="00EA76E6">
        <w:t xml:space="preserve">. </w:t>
      </w:r>
      <w:r w:rsidR="00CA2403" w:rsidRPr="00EA76E6">
        <w:t>Elle s</w:t>
      </w:r>
      <w:r w:rsidRPr="00EA76E6">
        <w:t>’</w:t>
      </w:r>
      <w:r w:rsidR="00CA2403" w:rsidRPr="00EA76E6">
        <w:t>est évanouie à la suite des ma</w:t>
      </w:r>
      <w:r w:rsidR="00CA2403" w:rsidRPr="00EA76E6">
        <w:t>u</w:t>
      </w:r>
      <w:r w:rsidR="00CA2403" w:rsidRPr="00EA76E6">
        <w:t>vais traitements</w:t>
      </w:r>
      <w:r w:rsidRPr="00EA76E6">
        <w:t xml:space="preserve">, </w:t>
      </w:r>
      <w:r w:rsidR="00CA2403" w:rsidRPr="00EA76E6">
        <w:t>elle est épuisée</w:t>
      </w:r>
      <w:r w:rsidRPr="00EA76E6">
        <w:t> ! »</w:t>
      </w:r>
    </w:p>
    <w:p w14:paraId="4D0354DF" w14:textId="77777777" w:rsidR="00C646BA" w:rsidRPr="00EA76E6" w:rsidRDefault="00CA2403" w:rsidP="00C646BA">
      <w:r w:rsidRPr="00EA76E6">
        <w:t>Elle rouvrit les yeux</w:t>
      </w:r>
      <w:r w:rsidR="00C646BA" w:rsidRPr="00EA76E6">
        <w:t>.</w:t>
      </w:r>
    </w:p>
    <w:p w14:paraId="7327F42E" w14:textId="77777777" w:rsidR="00C646BA" w:rsidRPr="00EA76E6" w:rsidRDefault="00C646BA" w:rsidP="00C646BA">
      <w:r w:rsidRPr="00EA76E6">
        <w:t>« </w:t>
      </w:r>
      <w:r w:rsidR="00CA2403" w:rsidRPr="00EA76E6">
        <w:t>Est-il sain et sauf</w:t>
      </w:r>
      <w:r w:rsidRPr="00EA76E6">
        <w:t xml:space="preserve"> ? </w:t>
      </w:r>
      <w:r w:rsidR="00CA2403" w:rsidRPr="00EA76E6">
        <w:t>demanda-t-elle</w:t>
      </w:r>
      <w:r w:rsidRPr="00EA76E6">
        <w:t xml:space="preserve">. </w:t>
      </w:r>
      <w:r w:rsidR="00CA2403" w:rsidRPr="00EA76E6">
        <w:t>En a-t-il réchappé</w:t>
      </w:r>
      <w:r w:rsidRPr="00EA76E6">
        <w:t> ?</w:t>
      </w:r>
    </w:p>
    <w:p w14:paraId="5B84E22A" w14:textId="77777777" w:rsidR="00C646BA" w:rsidRPr="00EA76E6" w:rsidRDefault="00C646BA" w:rsidP="00C646BA">
      <w:r w:rsidRPr="00EA76E6">
        <w:t>— </w:t>
      </w:r>
      <w:r w:rsidR="00CA2403" w:rsidRPr="00EA76E6">
        <w:t>Il ne peut nous échapper</w:t>
      </w:r>
      <w:r w:rsidRPr="00EA76E6">
        <w:t xml:space="preserve">, </w:t>
      </w:r>
      <w:r w:rsidR="00CA2403" w:rsidRPr="00EA76E6">
        <w:t>madame</w:t>
      </w:r>
      <w:r w:rsidRPr="00EA76E6">
        <w:t>.</w:t>
      </w:r>
    </w:p>
    <w:p w14:paraId="5D958989" w14:textId="77777777" w:rsidR="00C646BA" w:rsidRPr="00EA76E6" w:rsidRDefault="00C646BA" w:rsidP="00C646BA">
      <w:r w:rsidRPr="00EA76E6">
        <w:t>— </w:t>
      </w:r>
      <w:r w:rsidR="00CA2403" w:rsidRPr="00EA76E6">
        <w:t>Non</w:t>
      </w:r>
      <w:r w:rsidRPr="00EA76E6">
        <w:t xml:space="preserve">, </w:t>
      </w:r>
      <w:r w:rsidR="00CA2403" w:rsidRPr="00EA76E6">
        <w:t>non</w:t>
      </w:r>
      <w:r w:rsidRPr="00EA76E6">
        <w:t xml:space="preserve"> ! </w:t>
      </w:r>
      <w:r w:rsidR="00CA2403" w:rsidRPr="00EA76E6">
        <w:t>Je ne parle pas de mon mari</w:t>
      </w:r>
      <w:r w:rsidRPr="00EA76E6">
        <w:t xml:space="preserve">. </w:t>
      </w:r>
      <w:r w:rsidR="00CA2403" w:rsidRPr="00EA76E6">
        <w:t>Sir Henry</w:t>
      </w:r>
      <w:r w:rsidRPr="00EA76E6">
        <w:t xml:space="preserve"> ? </w:t>
      </w:r>
      <w:r w:rsidR="00CA2403" w:rsidRPr="00EA76E6">
        <w:t>Est-il sain et sauf</w:t>
      </w:r>
      <w:r w:rsidRPr="00EA76E6">
        <w:t> ?</w:t>
      </w:r>
    </w:p>
    <w:p w14:paraId="051ABF1C" w14:textId="77777777" w:rsidR="00C646BA" w:rsidRPr="00EA76E6" w:rsidRDefault="00C646BA" w:rsidP="00C646BA">
      <w:r w:rsidRPr="00EA76E6">
        <w:t>— </w:t>
      </w:r>
      <w:r w:rsidR="00CA2403" w:rsidRPr="00EA76E6">
        <w:t>Oui</w:t>
      </w:r>
      <w:r w:rsidRPr="00EA76E6">
        <w:t>.</w:t>
      </w:r>
    </w:p>
    <w:p w14:paraId="367A60C2" w14:textId="77777777" w:rsidR="00C646BA" w:rsidRPr="00EA76E6" w:rsidRDefault="00C646BA" w:rsidP="00C646BA">
      <w:r w:rsidRPr="00EA76E6">
        <w:t>— </w:t>
      </w:r>
      <w:r w:rsidR="00CA2403" w:rsidRPr="00EA76E6">
        <w:t>Et le chien</w:t>
      </w:r>
      <w:r w:rsidRPr="00EA76E6">
        <w:t> ?</w:t>
      </w:r>
    </w:p>
    <w:p w14:paraId="0A2EBFDE" w14:textId="6E225742" w:rsidR="00C646BA" w:rsidRPr="00EA76E6" w:rsidRDefault="00C646BA" w:rsidP="00C646BA">
      <w:r w:rsidRPr="00EA76E6">
        <w:t>— </w:t>
      </w:r>
      <w:r w:rsidR="00CA2403" w:rsidRPr="00EA76E6">
        <w:t>Il est mort</w:t>
      </w:r>
      <w:r w:rsidRPr="00EA76E6">
        <w:t>. »</w:t>
      </w:r>
    </w:p>
    <w:p w14:paraId="71904E40" w14:textId="77777777" w:rsidR="00C646BA" w:rsidRPr="00EA76E6" w:rsidRDefault="00CA2403" w:rsidP="00C646BA">
      <w:r w:rsidRPr="00EA76E6">
        <w:t>Elle poussa un long soupir de satisfaction</w:t>
      </w:r>
      <w:r w:rsidR="00C646BA" w:rsidRPr="00EA76E6">
        <w:t>.</w:t>
      </w:r>
    </w:p>
    <w:p w14:paraId="1555708E" w14:textId="0FDECDF8" w:rsidR="00C646BA" w:rsidRPr="00EA76E6" w:rsidRDefault="00C646BA" w:rsidP="00C646BA">
      <w:r w:rsidRPr="00EA76E6">
        <w:t>« </w:t>
      </w:r>
      <w:r w:rsidR="00CA2403" w:rsidRPr="00EA76E6">
        <w:t>Merci mon Dieu</w:t>
      </w:r>
      <w:r w:rsidRPr="00EA76E6">
        <w:t xml:space="preserve"> ! </w:t>
      </w:r>
      <w:r w:rsidR="00CA2403" w:rsidRPr="00EA76E6">
        <w:t>Oh</w:t>
      </w:r>
      <w:r w:rsidRPr="00EA76E6">
        <w:t xml:space="preserve"> ! </w:t>
      </w:r>
      <w:r w:rsidR="00CA2403" w:rsidRPr="00EA76E6">
        <w:t>cet immonde personnage</w:t>
      </w:r>
      <w:r w:rsidRPr="00EA76E6">
        <w:t xml:space="preserve"> ! </w:t>
      </w:r>
      <w:r w:rsidR="00CA2403" w:rsidRPr="00EA76E6">
        <w:t>Voyez comme il m</w:t>
      </w:r>
      <w:r w:rsidRPr="00EA76E6">
        <w:t>’</w:t>
      </w:r>
      <w:r w:rsidR="00CA2403" w:rsidRPr="00EA76E6">
        <w:t>a traitée</w:t>
      </w:r>
      <w:r w:rsidRPr="00EA76E6">
        <w:t> !… »</w:t>
      </w:r>
    </w:p>
    <w:p w14:paraId="307865B8" w14:textId="77777777" w:rsidR="00C646BA" w:rsidRPr="00EA76E6" w:rsidRDefault="00CA2403" w:rsidP="00C646BA">
      <w:r w:rsidRPr="00EA76E6">
        <w:t>Elle dénuda ses bras</w:t>
      </w:r>
      <w:r w:rsidR="00C646BA" w:rsidRPr="00EA76E6">
        <w:t xml:space="preserve">, </w:t>
      </w:r>
      <w:r w:rsidRPr="00EA76E6">
        <w:t>et nous constatâmes avec horreur qu</w:t>
      </w:r>
      <w:r w:rsidR="00C646BA" w:rsidRPr="00EA76E6">
        <w:t>’</w:t>
      </w:r>
      <w:r w:rsidRPr="00EA76E6">
        <w:t>ils étaient tous meurtris par des coups</w:t>
      </w:r>
      <w:r w:rsidR="00C646BA" w:rsidRPr="00EA76E6">
        <w:t>.</w:t>
      </w:r>
    </w:p>
    <w:p w14:paraId="105D052F" w14:textId="4816DF11" w:rsidR="00C646BA" w:rsidRPr="00EA76E6" w:rsidRDefault="00C646BA" w:rsidP="00C646BA">
      <w:r w:rsidRPr="00EA76E6">
        <w:t xml:space="preserve">« … </w:t>
      </w:r>
      <w:r w:rsidR="00CA2403" w:rsidRPr="00EA76E6">
        <w:t>Mais cela n</w:t>
      </w:r>
      <w:r w:rsidRPr="00EA76E6">
        <w:t>’</w:t>
      </w:r>
      <w:r w:rsidR="00CA2403" w:rsidRPr="00EA76E6">
        <w:t>est rien</w:t>
      </w:r>
      <w:r w:rsidRPr="00EA76E6">
        <w:t xml:space="preserve">. </w:t>
      </w:r>
      <w:r w:rsidR="00CA2403" w:rsidRPr="00EA76E6">
        <w:t>Rien</w:t>
      </w:r>
      <w:r w:rsidRPr="00EA76E6">
        <w:t xml:space="preserve"> ! </w:t>
      </w:r>
      <w:r w:rsidR="00CA2403" w:rsidRPr="00EA76E6">
        <w:t>C</w:t>
      </w:r>
      <w:r w:rsidRPr="00EA76E6">
        <w:t>’</w:t>
      </w:r>
      <w:r w:rsidR="00CA2403" w:rsidRPr="00EA76E6">
        <w:t>est mon esprit</w:t>
      </w:r>
      <w:r w:rsidRPr="00EA76E6">
        <w:t xml:space="preserve">, </w:t>
      </w:r>
      <w:r w:rsidR="00CA2403" w:rsidRPr="00EA76E6">
        <w:t>mon âme</w:t>
      </w:r>
      <w:r w:rsidRPr="00EA76E6">
        <w:t xml:space="preserve">, </w:t>
      </w:r>
      <w:r w:rsidR="00CA2403" w:rsidRPr="00EA76E6">
        <w:t>qu</w:t>
      </w:r>
      <w:r w:rsidRPr="00EA76E6">
        <w:t>’</w:t>
      </w:r>
      <w:r w:rsidR="00CA2403" w:rsidRPr="00EA76E6">
        <w:t>il a torturé</w:t>
      </w:r>
      <w:r w:rsidRPr="00EA76E6">
        <w:t xml:space="preserve">, </w:t>
      </w:r>
      <w:r w:rsidR="00CA2403" w:rsidRPr="00EA76E6">
        <w:t>avili</w:t>
      </w:r>
      <w:r w:rsidRPr="00EA76E6">
        <w:t xml:space="preserve">. </w:t>
      </w:r>
      <w:r w:rsidR="00CA2403" w:rsidRPr="00EA76E6">
        <w:t>J</w:t>
      </w:r>
      <w:r w:rsidRPr="00EA76E6">
        <w:t>’</w:t>
      </w:r>
      <w:r w:rsidR="00CA2403" w:rsidRPr="00EA76E6">
        <w:t>aurais pu tout endurer</w:t>
      </w:r>
      <w:r w:rsidRPr="00EA76E6">
        <w:t xml:space="preserve">, </w:t>
      </w:r>
      <w:r w:rsidR="00CA2403" w:rsidRPr="00EA76E6">
        <w:t>les mauvais tra</w:t>
      </w:r>
      <w:r w:rsidR="00CA2403" w:rsidRPr="00EA76E6">
        <w:t>i</w:t>
      </w:r>
      <w:r w:rsidR="00CA2403" w:rsidRPr="00EA76E6">
        <w:t>tements</w:t>
      </w:r>
      <w:r w:rsidRPr="00EA76E6">
        <w:t xml:space="preserve">, </w:t>
      </w:r>
      <w:r w:rsidR="00CA2403" w:rsidRPr="00EA76E6">
        <w:t>la solitude</w:t>
      </w:r>
      <w:r w:rsidRPr="00EA76E6">
        <w:t xml:space="preserve">, </w:t>
      </w:r>
      <w:r w:rsidR="00CA2403" w:rsidRPr="00EA76E6">
        <w:t>une vie de déception</w:t>
      </w:r>
      <w:r w:rsidRPr="00EA76E6">
        <w:t xml:space="preserve">, </w:t>
      </w:r>
      <w:r w:rsidR="00CA2403" w:rsidRPr="00EA76E6">
        <w:t>tout</w:t>
      </w:r>
      <w:r w:rsidRPr="00EA76E6">
        <w:t xml:space="preserve">, </w:t>
      </w:r>
      <w:r w:rsidR="00CA2403" w:rsidRPr="00EA76E6">
        <w:t>si au moins j</w:t>
      </w:r>
      <w:r w:rsidRPr="00EA76E6">
        <w:t>’</w:t>
      </w:r>
      <w:r w:rsidR="00CA2403" w:rsidRPr="00EA76E6">
        <w:t>avais pu me raccrocher à l</w:t>
      </w:r>
      <w:r w:rsidRPr="00EA76E6">
        <w:t>’</w:t>
      </w:r>
      <w:r w:rsidR="00CA2403" w:rsidRPr="00EA76E6">
        <w:t>espoir qu</w:t>
      </w:r>
      <w:r w:rsidRPr="00EA76E6">
        <w:t>’</w:t>
      </w:r>
      <w:r w:rsidR="00CA2403" w:rsidRPr="00EA76E6">
        <w:t>il m</w:t>
      </w:r>
      <w:r w:rsidRPr="00EA76E6">
        <w:t>’</w:t>
      </w:r>
      <w:r w:rsidR="00CA2403" w:rsidRPr="00EA76E6">
        <w:t>aimait toujours</w:t>
      </w:r>
      <w:r w:rsidRPr="00EA76E6">
        <w:t xml:space="preserve"> ; </w:t>
      </w:r>
      <w:r w:rsidR="00CA2403" w:rsidRPr="00EA76E6">
        <w:t>mais à présent je sais que là encore j</w:t>
      </w:r>
      <w:r w:rsidRPr="00EA76E6">
        <w:t>’</w:t>
      </w:r>
      <w:r w:rsidR="00CA2403" w:rsidRPr="00EA76E6">
        <w:t>ai été sa dupe et son instr</w:t>
      </w:r>
      <w:r w:rsidR="00CA2403" w:rsidRPr="00EA76E6">
        <w:t>u</w:t>
      </w:r>
      <w:r w:rsidR="00CA2403" w:rsidRPr="00EA76E6">
        <w:t>ment</w:t>
      </w:r>
      <w:r w:rsidRPr="00EA76E6">
        <w:t> ! »</w:t>
      </w:r>
    </w:p>
    <w:p w14:paraId="43C8C1D3" w14:textId="77777777" w:rsidR="00C646BA" w:rsidRPr="00EA76E6" w:rsidRDefault="00CA2403" w:rsidP="00C646BA">
      <w:r w:rsidRPr="00EA76E6">
        <w:t>Elle éclata en sanglots</w:t>
      </w:r>
      <w:r w:rsidR="00C646BA" w:rsidRPr="00EA76E6">
        <w:t>.</w:t>
      </w:r>
    </w:p>
    <w:p w14:paraId="03BDA2BB" w14:textId="77777777" w:rsidR="00C646BA" w:rsidRPr="00EA76E6" w:rsidRDefault="00C646BA" w:rsidP="00C646BA">
      <w:r w:rsidRPr="00EA76E6">
        <w:t>« </w:t>
      </w:r>
      <w:r w:rsidR="00CA2403" w:rsidRPr="00EA76E6">
        <w:t>Vous ne lui voulez guère de bien</w:t>
      </w:r>
      <w:r w:rsidRPr="00EA76E6">
        <w:t xml:space="preserve">, </w:t>
      </w:r>
      <w:r w:rsidR="00CA2403" w:rsidRPr="00EA76E6">
        <w:t>madame</w:t>
      </w:r>
      <w:r w:rsidRPr="00EA76E6">
        <w:t xml:space="preserve"> ! </w:t>
      </w:r>
      <w:r w:rsidR="00CA2403" w:rsidRPr="00EA76E6">
        <w:t>dit Holmes</w:t>
      </w:r>
      <w:r w:rsidRPr="00EA76E6">
        <w:t xml:space="preserve">. </w:t>
      </w:r>
      <w:r w:rsidR="00CA2403" w:rsidRPr="00EA76E6">
        <w:t>Dites-nous donc où nous le trouverons</w:t>
      </w:r>
      <w:r w:rsidRPr="00EA76E6">
        <w:t xml:space="preserve">. </w:t>
      </w:r>
      <w:r w:rsidR="00CA2403" w:rsidRPr="00EA76E6">
        <w:t>Si jamais vous l</w:t>
      </w:r>
      <w:r w:rsidRPr="00EA76E6">
        <w:t>’</w:t>
      </w:r>
      <w:r w:rsidR="00CA2403" w:rsidRPr="00EA76E6">
        <w:t xml:space="preserve">avez </w:t>
      </w:r>
      <w:r w:rsidR="00CA2403" w:rsidRPr="00EA76E6">
        <w:lastRenderedPageBreak/>
        <w:t>aidé dans le mal</w:t>
      </w:r>
      <w:r w:rsidRPr="00EA76E6">
        <w:t xml:space="preserve">, </w:t>
      </w:r>
      <w:r w:rsidR="00CA2403" w:rsidRPr="00EA76E6">
        <w:t>aidez-nous à présent et vous réparerez vos fautes</w:t>
      </w:r>
      <w:r w:rsidRPr="00EA76E6">
        <w:t>.</w:t>
      </w:r>
    </w:p>
    <w:p w14:paraId="45EF37B4" w14:textId="07C09FC3" w:rsidR="00C646BA" w:rsidRPr="00EA76E6" w:rsidRDefault="00C646BA" w:rsidP="00C646BA">
      <w:r w:rsidRPr="00EA76E6">
        <w:t>— </w:t>
      </w:r>
      <w:r w:rsidR="00CA2403" w:rsidRPr="00EA76E6">
        <w:t>Il n</w:t>
      </w:r>
      <w:r w:rsidRPr="00EA76E6">
        <w:t>’</w:t>
      </w:r>
      <w:r w:rsidR="00CA2403" w:rsidRPr="00EA76E6">
        <w:t>a pu fuir que dans un seul endroit</w:t>
      </w:r>
      <w:r w:rsidRPr="00EA76E6">
        <w:t xml:space="preserve">, </w:t>
      </w:r>
      <w:r w:rsidR="00CA2403" w:rsidRPr="00EA76E6">
        <w:t>répondit-elle</w:t>
      </w:r>
      <w:r w:rsidRPr="00EA76E6">
        <w:t xml:space="preserve">. </w:t>
      </w:r>
      <w:r w:rsidR="00CA2403" w:rsidRPr="00EA76E6">
        <w:t>Sur une île au cœur du grand bourbier</w:t>
      </w:r>
      <w:r w:rsidRPr="00EA76E6">
        <w:t xml:space="preserve">, </w:t>
      </w:r>
      <w:r w:rsidR="00CA2403" w:rsidRPr="00EA76E6">
        <w:t>il y a une mine d</w:t>
      </w:r>
      <w:r w:rsidRPr="00EA76E6">
        <w:t>’</w:t>
      </w:r>
      <w:r w:rsidR="00CA2403" w:rsidRPr="00EA76E6">
        <w:t>étain</w:t>
      </w:r>
      <w:r w:rsidRPr="00EA76E6">
        <w:t xml:space="preserve">. </w:t>
      </w:r>
      <w:r w:rsidR="00CA2403" w:rsidRPr="00EA76E6">
        <w:t>C</w:t>
      </w:r>
      <w:r w:rsidRPr="00EA76E6">
        <w:t>’</w:t>
      </w:r>
      <w:r w:rsidR="00CA2403" w:rsidRPr="00EA76E6">
        <w:t>est là qu</w:t>
      </w:r>
      <w:r w:rsidRPr="00EA76E6">
        <w:t>’</w:t>
      </w:r>
      <w:r w:rsidR="00CA2403" w:rsidRPr="00EA76E6">
        <w:t>il gardait son chien</w:t>
      </w:r>
      <w:r w:rsidRPr="00EA76E6">
        <w:t xml:space="preserve"> ; </w:t>
      </w:r>
      <w:r w:rsidR="00CA2403" w:rsidRPr="00EA76E6">
        <w:t>il l</w:t>
      </w:r>
      <w:r w:rsidRPr="00EA76E6">
        <w:t>’</w:t>
      </w:r>
      <w:r w:rsidR="00CA2403" w:rsidRPr="00EA76E6">
        <w:t>avait aménagée en refuge</w:t>
      </w:r>
      <w:r w:rsidRPr="00EA76E6">
        <w:t xml:space="preserve">. </w:t>
      </w:r>
      <w:r w:rsidR="00CA2403" w:rsidRPr="00EA76E6">
        <w:t>Voilà où il a dû se cacher</w:t>
      </w:r>
      <w:r w:rsidRPr="00EA76E6">
        <w:t>. »</w:t>
      </w:r>
    </w:p>
    <w:p w14:paraId="546B82D7" w14:textId="77777777" w:rsidR="00C646BA" w:rsidRPr="00EA76E6" w:rsidRDefault="00CA2403" w:rsidP="00C646BA">
      <w:r w:rsidRPr="00EA76E6">
        <w:t>Le brouillard collait aux vitres comme du coton blanc</w:t>
      </w:r>
      <w:r w:rsidR="00C646BA" w:rsidRPr="00EA76E6">
        <w:t xml:space="preserve">. </w:t>
      </w:r>
      <w:r w:rsidRPr="00EA76E6">
        <w:t>Holmes leva la lampe contre la fenêtre</w:t>
      </w:r>
      <w:r w:rsidR="00C646BA" w:rsidRPr="00EA76E6">
        <w:t>.</w:t>
      </w:r>
    </w:p>
    <w:p w14:paraId="6C612081" w14:textId="1D189DD4" w:rsidR="00C646BA" w:rsidRPr="00EA76E6" w:rsidRDefault="00C646BA" w:rsidP="00C646BA">
      <w:r w:rsidRPr="00EA76E6">
        <w:t>« </w:t>
      </w:r>
      <w:r w:rsidR="00CA2403" w:rsidRPr="00EA76E6">
        <w:t>Voyez</w:t>
      </w:r>
      <w:r w:rsidRPr="00EA76E6">
        <w:t xml:space="preserve">, </w:t>
      </w:r>
      <w:r w:rsidR="00CA2403" w:rsidRPr="00EA76E6">
        <w:t>fit-il</w:t>
      </w:r>
      <w:r w:rsidRPr="00EA76E6">
        <w:t xml:space="preserve">. </w:t>
      </w:r>
      <w:r w:rsidR="00CA2403" w:rsidRPr="00EA76E6">
        <w:t>Personne ne pourrait ce soir s</w:t>
      </w:r>
      <w:r w:rsidRPr="00EA76E6">
        <w:t>’</w:t>
      </w:r>
      <w:r w:rsidR="00CA2403" w:rsidRPr="00EA76E6">
        <w:t>orienter dans le grand bourbier de Grimpen</w:t>
      </w:r>
      <w:r w:rsidRPr="00EA76E6">
        <w:t> ! »</w:t>
      </w:r>
    </w:p>
    <w:p w14:paraId="50CCB0D6" w14:textId="77777777" w:rsidR="00C646BA" w:rsidRPr="00EA76E6" w:rsidRDefault="00CA2403" w:rsidP="00C646BA">
      <w:r w:rsidRPr="00EA76E6">
        <w:t>Elle rit et battit des mains</w:t>
      </w:r>
      <w:r w:rsidR="00C646BA" w:rsidRPr="00EA76E6">
        <w:t xml:space="preserve">. </w:t>
      </w:r>
      <w:r w:rsidRPr="00EA76E6">
        <w:t>Ses yeux et ses dents brillaient d</w:t>
      </w:r>
      <w:r w:rsidR="00C646BA" w:rsidRPr="00EA76E6">
        <w:t>’</w:t>
      </w:r>
      <w:r w:rsidRPr="00EA76E6">
        <w:t>une joie féroce</w:t>
      </w:r>
      <w:r w:rsidR="00C646BA" w:rsidRPr="00EA76E6">
        <w:t>.</w:t>
      </w:r>
    </w:p>
    <w:p w14:paraId="0DA7C88F" w14:textId="3B874E1E" w:rsidR="00C646BA" w:rsidRPr="00EA76E6" w:rsidRDefault="00C646BA" w:rsidP="00C646BA">
      <w:r w:rsidRPr="00EA76E6">
        <w:t>« </w:t>
      </w:r>
      <w:r w:rsidR="00CA2403" w:rsidRPr="00EA76E6">
        <w:t>Il peut y avoir pénétré</w:t>
      </w:r>
      <w:r w:rsidRPr="00EA76E6">
        <w:t xml:space="preserve">, </w:t>
      </w:r>
      <w:r w:rsidR="00CA2403" w:rsidRPr="00EA76E6">
        <w:t>mais il ne retrouvera jamais son chemin pour en sortir</w:t>
      </w:r>
      <w:r w:rsidRPr="00EA76E6">
        <w:t xml:space="preserve">, </w:t>
      </w:r>
      <w:r w:rsidR="00CA2403" w:rsidRPr="00EA76E6">
        <w:t>s</w:t>
      </w:r>
      <w:r w:rsidRPr="00EA76E6">
        <w:t>’</w:t>
      </w:r>
      <w:r w:rsidR="00CA2403" w:rsidRPr="00EA76E6">
        <w:t>écria-t-elle</w:t>
      </w:r>
      <w:r w:rsidRPr="00EA76E6">
        <w:t xml:space="preserve">. </w:t>
      </w:r>
      <w:r w:rsidR="00CA2403" w:rsidRPr="00EA76E6">
        <w:t>Comment voir les baguettes ce soir</w:t>
      </w:r>
      <w:r w:rsidRPr="00EA76E6">
        <w:t xml:space="preserve"> ? </w:t>
      </w:r>
      <w:r w:rsidR="00CA2403" w:rsidRPr="00EA76E6">
        <w:t>Nous les avions plantées ensemble</w:t>
      </w:r>
      <w:r w:rsidRPr="00EA76E6">
        <w:t xml:space="preserve">, </w:t>
      </w:r>
      <w:r w:rsidR="00CA2403" w:rsidRPr="00EA76E6">
        <w:t>lui et moi</w:t>
      </w:r>
      <w:r w:rsidRPr="00EA76E6">
        <w:t xml:space="preserve">, </w:t>
      </w:r>
      <w:r w:rsidR="00CA2403" w:rsidRPr="00EA76E6">
        <w:t>pour marquer le chemin à travers le bourbier</w:t>
      </w:r>
      <w:r w:rsidRPr="00EA76E6">
        <w:t xml:space="preserve">. </w:t>
      </w:r>
      <w:r w:rsidR="00CA2403" w:rsidRPr="00EA76E6">
        <w:t>Oh</w:t>
      </w:r>
      <w:r w:rsidRPr="00EA76E6">
        <w:t xml:space="preserve"> ! </w:t>
      </w:r>
      <w:r w:rsidR="00CA2403" w:rsidRPr="00EA76E6">
        <w:t>si seulement j</w:t>
      </w:r>
      <w:r w:rsidRPr="00EA76E6">
        <w:t>’</w:t>
      </w:r>
      <w:r w:rsidR="00CA2403" w:rsidRPr="00EA76E6">
        <w:t>avais pu les arracher aujourd</w:t>
      </w:r>
      <w:r w:rsidRPr="00EA76E6">
        <w:t>’</w:t>
      </w:r>
      <w:r w:rsidR="00CA2403" w:rsidRPr="00EA76E6">
        <w:t>hui</w:t>
      </w:r>
      <w:r w:rsidRPr="00EA76E6">
        <w:t xml:space="preserve"> ! </w:t>
      </w:r>
      <w:r w:rsidR="00CA2403" w:rsidRPr="00EA76E6">
        <w:t>Vous l</w:t>
      </w:r>
      <w:r w:rsidRPr="00EA76E6">
        <w:t>’</w:t>
      </w:r>
      <w:r w:rsidR="00CA2403" w:rsidRPr="00EA76E6">
        <w:t>auriez eu à votre merci</w:t>
      </w:r>
      <w:r w:rsidRPr="00EA76E6">
        <w:t>. »</w:t>
      </w:r>
    </w:p>
    <w:p w14:paraId="0341DD36" w14:textId="28971CE9" w:rsidR="00C646BA" w:rsidRPr="00EA76E6" w:rsidRDefault="00CA2403" w:rsidP="00C646BA">
      <w:r w:rsidRPr="00EA76E6">
        <w:t>Il était évident que toute poursuite serait vaine tant que le brouillard ne se serait pas levé</w:t>
      </w:r>
      <w:r w:rsidR="00C646BA" w:rsidRPr="00EA76E6">
        <w:t xml:space="preserve">. </w:t>
      </w:r>
      <w:r w:rsidRPr="00EA76E6">
        <w:t>Aussi nous laissâmes à Lestrade la garde de la maison</w:t>
      </w:r>
      <w:r w:rsidR="00C646BA" w:rsidRPr="00EA76E6">
        <w:t xml:space="preserve">, </w:t>
      </w:r>
      <w:r w:rsidRPr="00EA76E6">
        <w:t xml:space="preserve">tandis que nous conduisîmes le </w:t>
      </w:r>
      <w:r w:rsidR="005E5AD1" w:rsidRPr="00EA76E6">
        <w:t>baronnet</w:t>
      </w:r>
      <w:r w:rsidRPr="00EA76E6">
        <w:t xml:space="preserve"> à Baskerville Hall</w:t>
      </w:r>
      <w:r w:rsidR="00C646BA" w:rsidRPr="00EA76E6">
        <w:t xml:space="preserve">. </w:t>
      </w:r>
      <w:r w:rsidRPr="00EA76E6">
        <w:t>Il n</w:t>
      </w:r>
      <w:r w:rsidR="00C646BA" w:rsidRPr="00EA76E6">
        <w:t>’</w:t>
      </w:r>
      <w:r w:rsidRPr="00EA76E6">
        <w:t>était plus temps de lui cacher l</w:t>
      </w:r>
      <w:r w:rsidR="00C646BA" w:rsidRPr="00EA76E6">
        <w:t>’</w:t>
      </w:r>
      <w:r w:rsidRPr="00EA76E6">
        <w:t>histoire des Stapleton</w:t>
      </w:r>
      <w:r w:rsidR="00C646BA" w:rsidRPr="00EA76E6">
        <w:t xml:space="preserve">, </w:t>
      </w:r>
      <w:r w:rsidRPr="00EA76E6">
        <w:t>mais il encaissa courageusement le coup quand il apprit la vérité sur la femme qu</w:t>
      </w:r>
      <w:r w:rsidR="00C646BA" w:rsidRPr="00EA76E6">
        <w:t>’</w:t>
      </w:r>
      <w:r w:rsidRPr="00EA76E6">
        <w:t>il avait aimée</w:t>
      </w:r>
      <w:r w:rsidR="00C646BA" w:rsidRPr="00EA76E6">
        <w:t xml:space="preserve">. </w:t>
      </w:r>
      <w:r w:rsidRPr="00EA76E6">
        <w:t>Le choc de sa nuit d</w:t>
      </w:r>
      <w:r w:rsidR="00C646BA" w:rsidRPr="00EA76E6">
        <w:t>’</w:t>
      </w:r>
      <w:r w:rsidRPr="00EA76E6">
        <w:t>aventures avait toutefois ébranlé ses nerfs</w:t>
      </w:r>
      <w:r w:rsidR="00C646BA" w:rsidRPr="00EA76E6">
        <w:t xml:space="preserve"> ; </w:t>
      </w:r>
      <w:r w:rsidRPr="00EA76E6">
        <w:t>avant le matin une forte fièvre se déclara et il eut le délire</w:t>
      </w:r>
      <w:r w:rsidR="00C646BA" w:rsidRPr="00EA76E6">
        <w:t xml:space="preserve"> ; </w:t>
      </w:r>
      <w:r w:rsidRPr="00EA76E6">
        <w:t>le docteur Mortimer s</w:t>
      </w:r>
      <w:r w:rsidR="00C646BA" w:rsidRPr="00EA76E6">
        <w:t>’</w:t>
      </w:r>
      <w:r w:rsidRPr="00EA76E6">
        <w:t>occupa de lui</w:t>
      </w:r>
      <w:r w:rsidR="00C646BA" w:rsidRPr="00EA76E6">
        <w:t xml:space="preserve">. </w:t>
      </w:r>
      <w:r w:rsidRPr="00EA76E6">
        <w:t>Tous deux devaient faire ensemble le tour du monde avant que Sir Henry redevînt l</w:t>
      </w:r>
      <w:r w:rsidR="00C646BA" w:rsidRPr="00EA76E6">
        <w:t>’</w:t>
      </w:r>
      <w:r w:rsidRPr="00EA76E6">
        <w:t>homme courageux</w:t>
      </w:r>
      <w:r w:rsidR="00C646BA" w:rsidRPr="00EA76E6">
        <w:t xml:space="preserve">, </w:t>
      </w:r>
      <w:r w:rsidRPr="00EA76E6">
        <w:t>viril qu</w:t>
      </w:r>
      <w:r w:rsidR="00C646BA" w:rsidRPr="00EA76E6">
        <w:t>’</w:t>
      </w:r>
      <w:r w:rsidRPr="00EA76E6">
        <w:t>il avait été lorsqu</w:t>
      </w:r>
      <w:r w:rsidR="00C646BA" w:rsidRPr="00EA76E6">
        <w:t>’</w:t>
      </w:r>
      <w:r w:rsidRPr="00EA76E6">
        <w:t xml:space="preserve">il ne </w:t>
      </w:r>
      <w:r w:rsidRPr="00EA76E6">
        <w:lastRenderedPageBreak/>
        <w:t>s</w:t>
      </w:r>
      <w:r w:rsidR="00C646BA" w:rsidRPr="00EA76E6">
        <w:t>’</w:t>
      </w:r>
      <w:r w:rsidRPr="00EA76E6">
        <w:t>était point trouvé à la tête de ce d</w:t>
      </w:r>
      <w:r w:rsidRPr="00EA76E6">
        <w:t>o</w:t>
      </w:r>
      <w:r w:rsidRPr="00EA76E6">
        <w:t>maine de mauvais augure</w:t>
      </w:r>
      <w:r w:rsidR="00C646BA" w:rsidRPr="00EA76E6">
        <w:t>.</w:t>
      </w:r>
    </w:p>
    <w:p w14:paraId="58E16A82" w14:textId="57A8D6B6" w:rsidR="00C646BA" w:rsidRPr="00EA76E6" w:rsidRDefault="00CA2403" w:rsidP="00C646BA">
      <w:pPr>
        <w:ind w:firstLine="0"/>
        <w:jc w:val="center"/>
      </w:pPr>
      <w:r w:rsidRPr="00EA76E6">
        <w:rPr>
          <w:b/>
          <w:bCs/>
        </w:rPr>
        <w:t>*</w:t>
      </w:r>
    </w:p>
    <w:p w14:paraId="0C59FC79" w14:textId="04CDD3CB" w:rsidR="00C646BA" w:rsidRPr="00EA76E6" w:rsidRDefault="00CA2403" w:rsidP="00C646BA">
      <w:r w:rsidRPr="00EA76E6">
        <w:t>Et maintenant j</w:t>
      </w:r>
      <w:r w:rsidR="00C646BA" w:rsidRPr="00EA76E6">
        <w:t>’</w:t>
      </w:r>
      <w:r w:rsidRPr="00EA76E6">
        <w:t>en viens rapidement à la conclusion de ce récit singulier</w:t>
      </w:r>
      <w:r w:rsidR="00C646BA" w:rsidRPr="00EA76E6">
        <w:t xml:space="preserve">. </w:t>
      </w:r>
      <w:r w:rsidRPr="00EA76E6">
        <w:t>J</w:t>
      </w:r>
      <w:r w:rsidR="00C646BA" w:rsidRPr="00EA76E6">
        <w:t>’</w:t>
      </w:r>
      <w:r w:rsidRPr="00EA76E6">
        <w:t>ai essayé de faire partager au lecteur ces peurs indéfinissables et ces soupçons imprécis qui empoisonnèrent si longtemps notre existence et qui eurent une fin tragique</w:t>
      </w:r>
      <w:r w:rsidR="00C646BA" w:rsidRPr="00EA76E6">
        <w:t xml:space="preserve">. </w:t>
      </w:r>
      <w:r w:rsidRPr="00EA76E6">
        <w:t>Au matin qui suivit la mort du chien des Baskerville</w:t>
      </w:r>
      <w:r w:rsidR="00C646BA" w:rsidRPr="00EA76E6">
        <w:t xml:space="preserve">, </w:t>
      </w:r>
      <w:r w:rsidRPr="00EA76E6">
        <w:t>le brouillard s</w:t>
      </w:r>
      <w:r w:rsidR="00C646BA" w:rsidRPr="00EA76E6">
        <w:t>’</w:t>
      </w:r>
      <w:r w:rsidRPr="00EA76E6">
        <w:t>était levé</w:t>
      </w:r>
      <w:r w:rsidR="00C646BA" w:rsidRPr="00EA76E6">
        <w:t>. M</w:t>
      </w:r>
      <w:r w:rsidR="00C646BA" w:rsidRPr="00EA76E6">
        <w:rPr>
          <w:vertAlign w:val="superscript"/>
        </w:rPr>
        <w:t>me</w:t>
      </w:r>
      <w:r w:rsidR="00C646BA" w:rsidRPr="00EA76E6">
        <w:t> </w:t>
      </w:r>
      <w:r w:rsidRPr="00EA76E6">
        <w:t>Stapleton nous conduisit à l</w:t>
      </w:r>
      <w:r w:rsidR="00C646BA" w:rsidRPr="00EA76E6">
        <w:t>’</w:t>
      </w:r>
      <w:r w:rsidRPr="00EA76E6">
        <w:t>endroit où ils avaient jalonné de repères un chemin à travers le bourbier</w:t>
      </w:r>
      <w:r w:rsidR="00C646BA" w:rsidRPr="00EA76E6">
        <w:t xml:space="preserve">. </w:t>
      </w:r>
      <w:r w:rsidRPr="00EA76E6">
        <w:t>Nous devinâmes l</w:t>
      </w:r>
      <w:r w:rsidR="00C646BA" w:rsidRPr="00EA76E6">
        <w:t>’</w:t>
      </w:r>
      <w:r w:rsidRPr="00EA76E6">
        <w:t>horrible vie qu</w:t>
      </w:r>
      <w:r w:rsidR="00C646BA" w:rsidRPr="00EA76E6">
        <w:t>’</w:t>
      </w:r>
      <w:r w:rsidRPr="00EA76E6">
        <w:t>avait menée cette femme quand nous vîmes la passion joyeuse avec laquelle elle nous mettait sur les traces de son mari</w:t>
      </w:r>
      <w:r w:rsidR="00C646BA" w:rsidRPr="00EA76E6">
        <w:t xml:space="preserve">. </w:t>
      </w:r>
      <w:r w:rsidRPr="00EA76E6">
        <w:t>Nous la laissâmes debout sur la mince presqu</w:t>
      </w:r>
      <w:r w:rsidR="00C646BA" w:rsidRPr="00EA76E6">
        <w:t>’</w:t>
      </w:r>
      <w:r w:rsidRPr="00EA76E6">
        <w:t>île de tourbe ferme qui aboutissait au bourbier immense</w:t>
      </w:r>
      <w:r w:rsidR="00C646BA" w:rsidRPr="00EA76E6">
        <w:t xml:space="preserve">. </w:t>
      </w:r>
      <w:r w:rsidR="008D2AD1" w:rsidRPr="00EA76E6">
        <w:t>À</w:t>
      </w:r>
      <w:r w:rsidRPr="00EA76E6">
        <w:t xml:space="preserve"> partir de là les baguettes plantées à intervalles plus ou moins réguliers indiquaient le sentier qui serpentait sur des touffes de roseaux au milieu de fosses à l</w:t>
      </w:r>
      <w:r w:rsidR="00C646BA" w:rsidRPr="00EA76E6">
        <w:t>’</w:t>
      </w:r>
      <w:r w:rsidRPr="00EA76E6">
        <w:t>écume verte et de m</w:t>
      </w:r>
      <w:r w:rsidRPr="00EA76E6">
        <w:t>a</w:t>
      </w:r>
      <w:r w:rsidRPr="00EA76E6">
        <w:t>récages traîtres devant lesquels tout étranger aurait reculé</w:t>
      </w:r>
      <w:r w:rsidR="00C646BA" w:rsidRPr="00EA76E6">
        <w:t xml:space="preserve">. </w:t>
      </w:r>
      <w:r w:rsidRPr="00EA76E6">
        <w:t>Une odeur de décomposition et de pourrissement flottait dans l</w:t>
      </w:r>
      <w:r w:rsidR="00C646BA" w:rsidRPr="00EA76E6">
        <w:t>’</w:t>
      </w:r>
      <w:r w:rsidRPr="00EA76E6">
        <w:t>air</w:t>
      </w:r>
      <w:r w:rsidR="00C646BA" w:rsidRPr="00EA76E6">
        <w:t xml:space="preserve"> ; </w:t>
      </w:r>
      <w:r w:rsidRPr="00EA76E6">
        <w:t>des miasmes de gaz lourds nous balayaient le visage</w:t>
      </w:r>
      <w:r w:rsidR="00C646BA" w:rsidRPr="00EA76E6">
        <w:t xml:space="preserve"> ; </w:t>
      </w:r>
      <w:r w:rsidRPr="00EA76E6">
        <w:t>plus d</w:t>
      </w:r>
      <w:r w:rsidR="00C646BA" w:rsidRPr="00EA76E6">
        <w:t>’</w:t>
      </w:r>
      <w:r w:rsidRPr="00EA76E6">
        <w:t>une fois un faux pas nous précipita dans le bourbier jusqu</w:t>
      </w:r>
      <w:r w:rsidR="00C646BA" w:rsidRPr="00EA76E6">
        <w:t>’</w:t>
      </w:r>
      <w:r w:rsidRPr="00EA76E6">
        <w:t>à la taille</w:t>
      </w:r>
      <w:r w:rsidR="00C646BA" w:rsidRPr="00EA76E6">
        <w:t xml:space="preserve">. </w:t>
      </w:r>
      <w:r w:rsidRPr="00EA76E6">
        <w:t>Sur des dizaines de mètres cette substance mouvante dessinait sous nos pieds de molles ondulations</w:t>
      </w:r>
      <w:r w:rsidR="00C646BA" w:rsidRPr="00EA76E6">
        <w:t xml:space="preserve">. </w:t>
      </w:r>
      <w:r w:rsidRPr="00EA76E6">
        <w:t>Elle nous collait aux ch</w:t>
      </w:r>
      <w:r w:rsidRPr="00EA76E6">
        <w:t>e</w:t>
      </w:r>
      <w:r w:rsidRPr="00EA76E6">
        <w:t>villes</w:t>
      </w:r>
      <w:r w:rsidR="00C646BA" w:rsidRPr="00EA76E6">
        <w:t xml:space="preserve"> ; </w:t>
      </w:r>
      <w:r w:rsidRPr="00EA76E6">
        <w:t>quand nous enfoncions</w:t>
      </w:r>
      <w:r w:rsidR="00C646BA" w:rsidRPr="00EA76E6">
        <w:t xml:space="preserve">, </w:t>
      </w:r>
      <w:r w:rsidRPr="00EA76E6">
        <w:t>c</w:t>
      </w:r>
      <w:r w:rsidR="00C646BA" w:rsidRPr="00EA76E6">
        <w:t>’</w:t>
      </w:r>
      <w:r w:rsidRPr="00EA76E6">
        <w:t>était comme si une main cr</w:t>
      </w:r>
      <w:r w:rsidRPr="00EA76E6">
        <w:t>i</w:t>
      </w:r>
      <w:r w:rsidRPr="00EA76E6">
        <w:t>minelle nous saisissait pour nous plonger dans ses profondeurs immondes</w:t>
      </w:r>
      <w:r w:rsidR="00C646BA" w:rsidRPr="00EA76E6">
        <w:t xml:space="preserve">, </w:t>
      </w:r>
      <w:r w:rsidRPr="00EA76E6">
        <w:t>tant était subite et tenace l</w:t>
      </w:r>
      <w:r w:rsidR="00C646BA" w:rsidRPr="00EA76E6">
        <w:t>’</w:t>
      </w:r>
      <w:r w:rsidRPr="00EA76E6">
        <w:t>étreinte qui nous attirait</w:t>
      </w:r>
      <w:r w:rsidR="00C646BA" w:rsidRPr="00EA76E6">
        <w:t xml:space="preserve">. </w:t>
      </w:r>
      <w:r w:rsidRPr="00EA76E6">
        <w:t>Une seule fois nous aperçûmes des traces</w:t>
      </w:r>
      <w:r w:rsidR="00C646BA" w:rsidRPr="00EA76E6">
        <w:t xml:space="preserve"> : </w:t>
      </w:r>
      <w:r w:rsidRPr="00EA76E6">
        <w:t>quelqu</w:t>
      </w:r>
      <w:r w:rsidR="00C646BA" w:rsidRPr="00EA76E6">
        <w:t>’</w:t>
      </w:r>
      <w:r w:rsidRPr="00EA76E6">
        <w:t>un s</w:t>
      </w:r>
      <w:r w:rsidR="00C646BA" w:rsidRPr="00EA76E6">
        <w:t>’</w:t>
      </w:r>
      <w:r w:rsidRPr="00EA76E6">
        <w:t>était e</w:t>
      </w:r>
      <w:r w:rsidRPr="00EA76E6">
        <w:t>n</w:t>
      </w:r>
      <w:r w:rsidRPr="00EA76E6">
        <w:t>gagé avant nous sur ce chemin semé de périls</w:t>
      </w:r>
      <w:r w:rsidR="00C646BA" w:rsidRPr="00EA76E6">
        <w:t xml:space="preserve">. </w:t>
      </w:r>
      <w:r w:rsidRPr="00EA76E6">
        <w:t>Au milieu d</w:t>
      </w:r>
      <w:r w:rsidR="00C646BA" w:rsidRPr="00EA76E6">
        <w:t>’</w:t>
      </w:r>
      <w:r w:rsidRPr="00EA76E6">
        <w:t>une touffe d</w:t>
      </w:r>
      <w:r w:rsidR="00C646BA" w:rsidRPr="00EA76E6">
        <w:t>’</w:t>
      </w:r>
      <w:r w:rsidRPr="00EA76E6">
        <w:t>herbes</w:t>
      </w:r>
      <w:r w:rsidR="00C646BA" w:rsidRPr="00EA76E6">
        <w:t xml:space="preserve">, </w:t>
      </w:r>
      <w:r w:rsidRPr="00EA76E6">
        <w:t>un objet sombre apparut</w:t>
      </w:r>
      <w:r w:rsidR="00C646BA" w:rsidRPr="00EA76E6">
        <w:t xml:space="preserve">. </w:t>
      </w:r>
      <w:r w:rsidRPr="00EA76E6">
        <w:t>Pour s</w:t>
      </w:r>
      <w:r w:rsidR="00C646BA" w:rsidRPr="00EA76E6">
        <w:t>’</w:t>
      </w:r>
      <w:r w:rsidRPr="00EA76E6">
        <w:t>en emparer Holmes s</w:t>
      </w:r>
      <w:r w:rsidR="00C646BA" w:rsidRPr="00EA76E6">
        <w:t>’</w:t>
      </w:r>
      <w:r w:rsidRPr="00EA76E6">
        <w:t>enfonça jusqu</w:t>
      </w:r>
      <w:r w:rsidR="00C646BA" w:rsidRPr="00EA76E6">
        <w:t>’</w:t>
      </w:r>
      <w:r w:rsidRPr="00EA76E6">
        <w:t>aux aisselles</w:t>
      </w:r>
      <w:r w:rsidR="00C646BA" w:rsidRPr="00EA76E6">
        <w:t xml:space="preserve"> : </w:t>
      </w:r>
      <w:r w:rsidRPr="00EA76E6">
        <w:t>si nous n</w:t>
      </w:r>
      <w:r w:rsidR="00C646BA" w:rsidRPr="00EA76E6">
        <w:t>’</w:t>
      </w:r>
      <w:r w:rsidRPr="00EA76E6">
        <w:t>avions pas été là pour le retirer</w:t>
      </w:r>
      <w:r w:rsidR="00C646BA" w:rsidRPr="00EA76E6">
        <w:t xml:space="preserve">, </w:t>
      </w:r>
      <w:r w:rsidRPr="00EA76E6">
        <w:t xml:space="preserve">il ne serait jamais parvenu à reprendre </w:t>
      </w:r>
      <w:r w:rsidRPr="00EA76E6">
        <w:lastRenderedPageBreak/>
        <w:t>pied</w:t>
      </w:r>
      <w:r w:rsidR="00C646BA" w:rsidRPr="00EA76E6">
        <w:t xml:space="preserve">. </w:t>
      </w:r>
      <w:r w:rsidRPr="00EA76E6">
        <w:t>Il agita en l</w:t>
      </w:r>
      <w:r w:rsidR="00C646BA" w:rsidRPr="00EA76E6">
        <w:t>’</w:t>
      </w:r>
      <w:r w:rsidRPr="00EA76E6">
        <w:t>air un vieux soulier marqué à l</w:t>
      </w:r>
      <w:r w:rsidR="00C646BA" w:rsidRPr="00EA76E6">
        <w:t>’</w:t>
      </w:r>
      <w:r w:rsidRPr="00EA76E6">
        <w:t>intérieur</w:t>
      </w:r>
      <w:r w:rsidR="00C646BA" w:rsidRPr="00EA76E6">
        <w:t> : « </w:t>
      </w:r>
      <w:r w:rsidRPr="00EA76E6">
        <w:t>Meyers</w:t>
      </w:r>
      <w:r w:rsidR="00C646BA" w:rsidRPr="00EA76E6">
        <w:t xml:space="preserve">, </w:t>
      </w:r>
      <w:r w:rsidRPr="00EA76E6">
        <w:t>Toronto</w:t>
      </w:r>
      <w:r w:rsidR="00C646BA" w:rsidRPr="00EA76E6">
        <w:t>. »</w:t>
      </w:r>
    </w:p>
    <w:p w14:paraId="19749056" w14:textId="77777777" w:rsidR="00C646BA" w:rsidRPr="00EA76E6" w:rsidRDefault="00C646BA" w:rsidP="00C646BA">
      <w:r w:rsidRPr="00EA76E6">
        <w:t>« </w:t>
      </w:r>
      <w:r w:rsidR="00CA2403" w:rsidRPr="00EA76E6">
        <w:t>Cela valait un bain de boue</w:t>
      </w:r>
      <w:r w:rsidRPr="00EA76E6">
        <w:t xml:space="preserve">, </w:t>
      </w:r>
      <w:r w:rsidR="00CA2403" w:rsidRPr="00EA76E6">
        <w:t>nous dit-il</w:t>
      </w:r>
      <w:r w:rsidRPr="00EA76E6">
        <w:t xml:space="preserve">. </w:t>
      </w:r>
      <w:r w:rsidR="00CA2403" w:rsidRPr="00EA76E6">
        <w:t>C</w:t>
      </w:r>
      <w:r w:rsidRPr="00EA76E6">
        <w:t>’</w:t>
      </w:r>
      <w:r w:rsidR="00CA2403" w:rsidRPr="00EA76E6">
        <w:t>est le soulier manquant de notre ami Sir Henry</w:t>
      </w:r>
      <w:r w:rsidRPr="00EA76E6">
        <w:t>.</w:t>
      </w:r>
    </w:p>
    <w:p w14:paraId="3BB22553" w14:textId="77777777" w:rsidR="00C646BA" w:rsidRPr="00EA76E6" w:rsidRDefault="00C646BA" w:rsidP="00C646BA">
      <w:r w:rsidRPr="00EA76E6">
        <w:t>— </w:t>
      </w:r>
      <w:r w:rsidR="00CA2403" w:rsidRPr="00EA76E6">
        <w:t>Dont Stapleton s</w:t>
      </w:r>
      <w:r w:rsidRPr="00EA76E6">
        <w:t>’</w:t>
      </w:r>
      <w:r w:rsidR="00CA2403" w:rsidRPr="00EA76E6">
        <w:t>est débarrassé dans sa fuite</w:t>
      </w:r>
      <w:r w:rsidRPr="00EA76E6">
        <w:t>.</w:t>
      </w:r>
    </w:p>
    <w:p w14:paraId="0AD426F5" w14:textId="27D1EE5D" w:rsidR="00C646BA" w:rsidRPr="00EA76E6" w:rsidRDefault="00C646BA" w:rsidP="00C646BA">
      <w:r w:rsidRPr="00EA76E6">
        <w:t>— </w:t>
      </w:r>
      <w:r w:rsidR="00CA2403" w:rsidRPr="00EA76E6">
        <w:t>Exactement</w:t>
      </w:r>
      <w:r w:rsidRPr="00EA76E6">
        <w:t xml:space="preserve">. </w:t>
      </w:r>
      <w:r w:rsidR="00CA2403" w:rsidRPr="00EA76E6">
        <w:t>Il l</w:t>
      </w:r>
      <w:r w:rsidRPr="00EA76E6">
        <w:t>’</w:t>
      </w:r>
      <w:r w:rsidR="00CA2403" w:rsidRPr="00EA76E6">
        <w:t>avait gardé à la main après s</w:t>
      </w:r>
      <w:r w:rsidRPr="00EA76E6">
        <w:t>’</w:t>
      </w:r>
      <w:r w:rsidR="00CA2403" w:rsidRPr="00EA76E6">
        <w:t>en être servi pour mettre le chien sur la piste</w:t>
      </w:r>
      <w:r w:rsidRPr="00EA76E6">
        <w:t xml:space="preserve">. </w:t>
      </w:r>
      <w:r w:rsidR="00CA2403" w:rsidRPr="00EA76E6">
        <w:t>Il s</w:t>
      </w:r>
      <w:r w:rsidRPr="00EA76E6">
        <w:t>’</w:t>
      </w:r>
      <w:r w:rsidR="00CA2403" w:rsidRPr="00EA76E6">
        <w:t>est enfui quand il a compris qu</w:t>
      </w:r>
      <w:r w:rsidRPr="00EA76E6">
        <w:t>’</w:t>
      </w:r>
      <w:r w:rsidR="00CA2403" w:rsidRPr="00EA76E6">
        <w:t>il avait perdu la partie</w:t>
      </w:r>
      <w:r w:rsidRPr="00EA76E6">
        <w:t xml:space="preserve">, </w:t>
      </w:r>
      <w:r w:rsidR="00CA2403" w:rsidRPr="00EA76E6">
        <w:t>mais il le tenait encore</w:t>
      </w:r>
      <w:r w:rsidRPr="00EA76E6">
        <w:t xml:space="preserve">. </w:t>
      </w:r>
      <w:r w:rsidR="00CA2403" w:rsidRPr="00EA76E6">
        <w:t>Et à cet e</w:t>
      </w:r>
      <w:r w:rsidR="00CA2403" w:rsidRPr="00EA76E6">
        <w:t>n</w:t>
      </w:r>
      <w:r w:rsidR="00CA2403" w:rsidRPr="00EA76E6">
        <w:t>droit de sa fuite il s</w:t>
      </w:r>
      <w:r w:rsidRPr="00EA76E6">
        <w:t>’</w:t>
      </w:r>
      <w:r w:rsidR="00CA2403" w:rsidRPr="00EA76E6">
        <w:t>en est débarrassé</w:t>
      </w:r>
      <w:r w:rsidRPr="00EA76E6">
        <w:t xml:space="preserve">. </w:t>
      </w:r>
      <w:r w:rsidR="00CA2403" w:rsidRPr="00EA76E6">
        <w:t>Nous savons qu</w:t>
      </w:r>
      <w:r w:rsidRPr="00EA76E6">
        <w:t>’</w:t>
      </w:r>
      <w:r w:rsidR="00CA2403" w:rsidRPr="00EA76E6">
        <w:t>au moins il est arrivé jusqu</w:t>
      </w:r>
      <w:r w:rsidRPr="00EA76E6">
        <w:t>’</w:t>
      </w:r>
      <w:r w:rsidR="00CA2403" w:rsidRPr="00EA76E6">
        <w:t>ici sain et sauf</w:t>
      </w:r>
      <w:r w:rsidRPr="00EA76E6">
        <w:t>. »</w:t>
      </w:r>
    </w:p>
    <w:p w14:paraId="339671E1" w14:textId="77777777" w:rsidR="00C646BA" w:rsidRPr="00EA76E6" w:rsidRDefault="00CA2403" w:rsidP="00C646BA">
      <w:r w:rsidRPr="00EA76E6">
        <w:t>Mais nous ne devions pas en savoir davantage</w:t>
      </w:r>
      <w:r w:rsidR="00C646BA" w:rsidRPr="00EA76E6">
        <w:t xml:space="preserve"> ; </w:t>
      </w:r>
      <w:r w:rsidRPr="00EA76E6">
        <w:t>et ce ne fut pas faute d</w:t>
      </w:r>
      <w:r w:rsidR="00C646BA" w:rsidRPr="00EA76E6">
        <w:t>’</w:t>
      </w:r>
      <w:r w:rsidRPr="00EA76E6">
        <w:t>éléments de conjectures</w:t>
      </w:r>
      <w:r w:rsidR="00C646BA" w:rsidRPr="00EA76E6">
        <w:t xml:space="preserve">. </w:t>
      </w:r>
      <w:r w:rsidRPr="00EA76E6">
        <w:t>Nous n</w:t>
      </w:r>
      <w:r w:rsidR="00C646BA" w:rsidRPr="00EA76E6">
        <w:t>’</w:t>
      </w:r>
      <w:r w:rsidRPr="00EA76E6">
        <w:t>avions aucune chance de retrouver des traces de pas dans le bourbier</w:t>
      </w:r>
      <w:r w:rsidR="00C646BA" w:rsidRPr="00EA76E6">
        <w:t xml:space="preserve">, </w:t>
      </w:r>
      <w:r w:rsidRPr="00EA76E6">
        <w:t>car la boue les recouvrait aussitôt</w:t>
      </w:r>
      <w:r w:rsidR="00C646BA" w:rsidRPr="00EA76E6">
        <w:t xml:space="preserve"> ; </w:t>
      </w:r>
      <w:r w:rsidRPr="00EA76E6">
        <w:t>mais quand nous atteignîmes enfin un sol plus ferme de l</w:t>
      </w:r>
      <w:r w:rsidR="00C646BA" w:rsidRPr="00EA76E6">
        <w:t>’</w:t>
      </w:r>
      <w:r w:rsidRPr="00EA76E6">
        <w:t>autre côté du marécage nous les che</w:t>
      </w:r>
      <w:r w:rsidRPr="00EA76E6">
        <w:t>r</w:t>
      </w:r>
      <w:r w:rsidRPr="00EA76E6">
        <w:t>châmes</w:t>
      </w:r>
      <w:r w:rsidR="00C646BA" w:rsidRPr="00EA76E6">
        <w:t xml:space="preserve">, </w:t>
      </w:r>
      <w:r w:rsidRPr="00EA76E6">
        <w:t>et nous n</w:t>
      </w:r>
      <w:r w:rsidR="00C646BA" w:rsidRPr="00EA76E6">
        <w:t>’</w:t>
      </w:r>
      <w:r w:rsidRPr="00EA76E6">
        <w:t>en découvrîmes aucune</w:t>
      </w:r>
      <w:r w:rsidR="00C646BA" w:rsidRPr="00EA76E6">
        <w:t xml:space="preserve">. </w:t>
      </w:r>
      <w:r w:rsidRPr="00EA76E6">
        <w:t>Si la terre ne nous mentit point</w:t>
      </w:r>
      <w:r w:rsidR="00C646BA" w:rsidRPr="00EA76E6">
        <w:t xml:space="preserve">, </w:t>
      </w:r>
      <w:r w:rsidRPr="00EA76E6">
        <w:t>Stapleton ne parvint jamais à cette île-refuge vers l</w:t>
      </w:r>
      <w:r w:rsidRPr="00EA76E6">
        <w:t>a</w:t>
      </w:r>
      <w:r w:rsidRPr="00EA76E6">
        <w:t>quelle il s</w:t>
      </w:r>
      <w:r w:rsidR="00C646BA" w:rsidRPr="00EA76E6">
        <w:t>’</w:t>
      </w:r>
      <w:r w:rsidRPr="00EA76E6">
        <w:t>était précipité à travers le brouillard</w:t>
      </w:r>
      <w:r w:rsidR="00C646BA" w:rsidRPr="00EA76E6">
        <w:t xml:space="preserve">. </w:t>
      </w:r>
      <w:r w:rsidRPr="00EA76E6">
        <w:t>Quelque part au sein du grand bourbier de Grimpen</w:t>
      </w:r>
      <w:r w:rsidR="00C646BA" w:rsidRPr="00EA76E6">
        <w:t xml:space="preserve">, </w:t>
      </w:r>
      <w:r w:rsidRPr="00EA76E6">
        <w:t>au fond de cet immense marais qui l</w:t>
      </w:r>
      <w:r w:rsidR="00C646BA" w:rsidRPr="00EA76E6">
        <w:t>’</w:t>
      </w:r>
      <w:r w:rsidRPr="00EA76E6">
        <w:t>a aspiré</w:t>
      </w:r>
      <w:r w:rsidR="00C646BA" w:rsidRPr="00EA76E6">
        <w:t xml:space="preserve">, </w:t>
      </w:r>
      <w:r w:rsidRPr="00EA76E6">
        <w:t>cet homme au cœur insensible et cruel est enterré pour l</w:t>
      </w:r>
      <w:r w:rsidR="00C646BA" w:rsidRPr="00EA76E6">
        <w:t>’</w:t>
      </w:r>
      <w:r w:rsidRPr="00EA76E6">
        <w:t>éternité</w:t>
      </w:r>
      <w:r w:rsidR="00C646BA" w:rsidRPr="00EA76E6">
        <w:t>.</w:t>
      </w:r>
    </w:p>
    <w:p w14:paraId="41EC55CE" w14:textId="3D91AE85" w:rsidR="00C646BA" w:rsidRPr="00EA76E6" w:rsidRDefault="00CA2403" w:rsidP="00C646BA">
      <w:r w:rsidRPr="00EA76E6">
        <w:t>Nous avons trouvé de nombreux vestiges de ses séjours dans l</w:t>
      </w:r>
      <w:r w:rsidR="00C646BA" w:rsidRPr="00EA76E6">
        <w:t>’</w:t>
      </w:r>
      <w:r w:rsidRPr="00EA76E6">
        <w:t xml:space="preserve">île </w:t>
      </w:r>
      <w:r w:rsidR="00D05F4A" w:rsidRPr="00EA76E6">
        <w:t>où</w:t>
      </w:r>
      <w:r w:rsidRPr="00EA76E6">
        <w:t xml:space="preserve"> il avait caché son féroce complice</w:t>
      </w:r>
      <w:r w:rsidR="00C646BA" w:rsidRPr="00EA76E6">
        <w:t xml:space="preserve">. </w:t>
      </w:r>
      <w:r w:rsidRPr="00EA76E6">
        <w:t>Une grosse roue motrice et un puits à demi comblé nous confirmèrent que c</w:t>
      </w:r>
      <w:r w:rsidR="00C646BA" w:rsidRPr="00EA76E6">
        <w:t>’</w:t>
      </w:r>
      <w:r w:rsidRPr="00EA76E6">
        <w:t>était bien une mine abandonnée</w:t>
      </w:r>
      <w:r w:rsidR="00C646BA" w:rsidRPr="00EA76E6">
        <w:t xml:space="preserve">. </w:t>
      </w:r>
      <w:r w:rsidR="008D2AD1" w:rsidRPr="00EA76E6">
        <w:t>À</w:t>
      </w:r>
      <w:r w:rsidRPr="00EA76E6">
        <w:t xml:space="preserve"> côté s</w:t>
      </w:r>
      <w:r w:rsidR="00C646BA" w:rsidRPr="00EA76E6">
        <w:t>’</w:t>
      </w:r>
      <w:r w:rsidRPr="00EA76E6">
        <w:t>étalaient les vestiges cro</w:t>
      </w:r>
      <w:r w:rsidRPr="00EA76E6">
        <w:t>u</w:t>
      </w:r>
      <w:r w:rsidRPr="00EA76E6">
        <w:t>lants de ce qui avait été les maisons des mineurs chassés sans nul doute par les relents fétides du marais environnant</w:t>
      </w:r>
      <w:r w:rsidR="00C646BA" w:rsidRPr="00EA76E6">
        <w:t xml:space="preserve">. </w:t>
      </w:r>
      <w:r w:rsidRPr="00EA76E6">
        <w:t>Dans une maison un anneau scellé à un mur et une chaîne</w:t>
      </w:r>
      <w:r w:rsidR="00C646BA" w:rsidRPr="00EA76E6">
        <w:t xml:space="preserve">, </w:t>
      </w:r>
      <w:r w:rsidRPr="00EA76E6">
        <w:t>avec une grande quantité d</w:t>
      </w:r>
      <w:r w:rsidR="00C646BA" w:rsidRPr="00EA76E6">
        <w:t>’</w:t>
      </w:r>
      <w:r w:rsidRPr="00EA76E6">
        <w:t>os broyés</w:t>
      </w:r>
      <w:r w:rsidR="00C646BA" w:rsidRPr="00EA76E6">
        <w:t xml:space="preserve">, </w:t>
      </w:r>
      <w:r w:rsidRPr="00EA76E6">
        <w:t xml:space="preserve">nous révélèrent </w:t>
      </w:r>
      <w:r w:rsidRPr="00EA76E6">
        <w:lastRenderedPageBreak/>
        <w:t>la niche du chien</w:t>
      </w:r>
      <w:r w:rsidR="00C646BA" w:rsidRPr="00EA76E6">
        <w:t xml:space="preserve">. </w:t>
      </w:r>
      <w:r w:rsidRPr="00EA76E6">
        <w:t>Un squelette avec des touffes de poil brun qui y adhéraient e</w:t>
      </w:r>
      <w:r w:rsidRPr="00EA76E6">
        <w:t>n</w:t>
      </w:r>
      <w:r w:rsidRPr="00EA76E6">
        <w:t>core gisait parmi les débris</w:t>
      </w:r>
      <w:r w:rsidR="00C646BA" w:rsidRPr="00EA76E6">
        <w:t>.</w:t>
      </w:r>
    </w:p>
    <w:p w14:paraId="0C1312C3" w14:textId="2D9B828E" w:rsidR="00C646BA" w:rsidRPr="00EA76E6" w:rsidRDefault="00C646BA" w:rsidP="00C646BA">
      <w:r w:rsidRPr="00EA76E6">
        <w:t>« </w:t>
      </w:r>
      <w:r w:rsidR="00CA2403" w:rsidRPr="00EA76E6">
        <w:t>Un chien</w:t>
      </w:r>
      <w:r w:rsidRPr="00EA76E6">
        <w:t xml:space="preserve"> ! </w:t>
      </w:r>
      <w:r w:rsidR="00CA2403" w:rsidRPr="00EA76E6">
        <w:t>fit Holmes</w:t>
      </w:r>
      <w:r w:rsidRPr="00EA76E6">
        <w:t xml:space="preserve">. </w:t>
      </w:r>
      <w:r w:rsidR="00CA2403" w:rsidRPr="00EA76E6">
        <w:t>C</w:t>
      </w:r>
      <w:r w:rsidRPr="00EA76E6">
        <w:t>’</w:t>
      </w:r>
      <w:r w:rsidR="00CA2403" w:rsidRPr="00EA76E6">
        <w:t>était</w:t>
      </w:r>
      <w:r w:rsidRPr="00EA76E6">
        <w:t xml:space="preserve">, </w:t>
      </w:r>
      <w:r w:rsidR="00CA2403" w:rsidRPr="00EA76E6">
        <w:t>ma foi</w:t>
      </w:r>
      <w:r w:rsidRPr="00EA76E6">
        <w:t xml:space="preserve">, </w:t>
      </w:r>
      <w:r w:rsidR="00CA2403" w:rsidRPr="00EA76E6">
        <w:t>un épagneul à poils bouclés</w:t>
      </w:r>
      <w:r w:rsidRPr="00EA76E6">
        <w:t xml:space="preserve">. </w:t>
      </w:r>
      <w:r w:rsidR="00CA2403" w:rsidRPr="00EA76E6">
        <w:t>Le pauvre Mortimer ne reverra plus jamais son favori</w:t>
      </w:r>
      <w:r w:rsidRPr="00EA76E6">
        <w:t xml:space="preserve">… </w:t>
      </w:r>
      <w:r w:rsidR="00CA2403" w:rsidRPr="00EA76E6">
        <w:t>Eh bien</w:t>
      </w:r>
      <w:r w:rsidRPr="00EA76E6">
        <w:t xml:space="preserve">, </w:t>
      </w:r>
      <w:r w:rsidR="00CA2403" w:rsidRPr="00EA76E6">
        <w:t>je crois que cet endroit ne renferme pas un secret que nous n</w:t>
      </w:r>
      <w:r w:rsidRPr="00EA76E6">
        <w:t>’</w:t>
      </w:r>
      <w:r w:rsidR="00CA2403" w:rsidRPr="00EA76E6">
        <w:t>avons déjà percé</w:t>
      </w:r>
      <w:r w:rsidRPr="00EA76E6">
        <w:t xml:space="preserve">. </w:t>
      </w:r>
      <w:r w:rsidR="00CA2403" w:rsidRPr="00EA76E6">
        <w:t>Stapleton pouvait cacher son chien</w:t>
      </w:r>
      <w:r w:rsidRPr="00EA76E6">
        <w:t xml:space="preserve">, </w:t>
      </w:r>
      <w:r w:rsidR="00CA2403" w:rsidRPr="00EA76E6">
        <w:t>mais il ne pouvait le faire taire</w:t>
      </w:r>
      <w:r w:rsidRPr="00EA76E6">
        <w:t xml:space="preserve"> : </w:t>
      </w:r>
      <w:r w:rsidR="00CA2403" w:rsidRPr="00EA76E6">
        <w:t>d</w:t>
      </w:r>
      <w:r w:rsidRPr="00EA76E6">
        <w:t>’</w:t>
      </w:r>
      <w:r w:rsidR="00CA2403" w:rsidRPr="00EA76E6">
        <w:t>où ces aboiements qui</w:t>
      </w:r>
      <w:r w:rsidRPr="00EA76E6">
        <w:t xml:space="preserve">, </w:t>
      </w:r>
      <w:r w:rsidR="00CA2403" w:rsidRPr="00EA76E6">
        <w:t>même en plein jour</w:t>
      </w:r>
      <w:r w:rsidRPr="00EA76E6">
        <w:t xml:space="preserve">, </w:t>
      </w:r>
      <w:r w:rsidR="00CA2403" w:rsidRPr="00EA76E6">
        <w:t>n</w:t>
      </w:r>
      <w:r w:rsidRPr="00EA76E6">
        <w:t>’</w:t>
      </w:r>
      <w:r w:rsidR="00CA2403" w:rsidRPr="00EA76E6">
        <w:t>étaient pas agréable à entendre</w:t>
      </w:r>
      <w:r w:rsidRPr="00EA76E6">
        <w:t xml:space="preserve">. </w:t>
      </w:r>
      <w:r w:rsidR="00CA2403" w:rsidRPr="00EA76E6">
        <w:t>En cas de b</w:t>
      </w:r>
      <w:r w:rsidR="00CA2403" w:rsidRPr="00EA76E6">
        <w:t>e</w:t>
      </w:r>
      <w:r w:rsidR="00CA2403" w:rsidRPr="00EA76E6">
        <w:t>soin il pouvait installer son animal dans un appentis à Merripit</w:t>
      </w:r>
      <w:r w:rsidRPr="00EA76E6">
        <w:t xml:space="preserve"> ; </w:t>
      </w:r>
      <w:r w:rsidR="00CA2403" w:rsidRPr="00EA76E6">
        <w:t>mais c</w:t>
      </w:r>
      <w:r w:rsidRPr="00EA76E6">
        <w:t>’</w:t>
      </w:r>
      <w:r w:rsidR="00CA2403" w:rsidRPr="00EA76E6">
        <w:t>était un risque</w:t>
      </w:r>
      <w:r w:rsidRPr="00EA76E6">
        <w:t xml:space="preserve">, </w:t>
      </w:r>
      <w:r w:rsidR="00CA2403" w:rsidRPr="00EA76E6">
        <w:t>et il ne l</w:t>
      </w:r>
      <w:r w:rsidRPr="00EA76E6">
        <w:t>’</w:t>
      </w:r>
      <w:r w:rsidR="00CA2403" w:rsidRPr="00EA76E6">
        <w:t>a couru que le dernier jour</w:t>
      </w:r>
      <w:r w:rsidRPr="00EA76E6">
        <w:t xml:space="preserve">, </w:t>
      </w:r>
      <w:r w:rsidR="00CA2403" w:rsidRPr="00EA76E6">
        <w:t>quand il considérait qu</w:t>
      </w:r>
      <w:r w:rsidRPr="00EA76E6">
        <w:t>’</w:t>
      </w:r>
      <w:r w:rsidR="00CA2403" w:rsidRPr="00EA76E6">
        <w:t>il était arrivé au terme de ses efforts</w:t>
      </w:r>
      <w:r w:rsidRPr="00EA76E6">
        <w:t xml:space="preserve">. </w:t>
      </w:r>
      <w:r w:rsidR="00CA2403" w:rsidRPr="00EA76E6">
        <w:t>Cette colle dans la boîte en fer-blanc est sans doute le mélange lumineux dont il ornait son chien</w:t>
      </w:r>
      <w:r w:rsidRPr="00EA76E6">
        <w:t xml:space="preserve">. </w:t>
      </w:r>
      <w:r w:rsidR="00CA2403" w:rsidRPr="00EA76E6">
        <w:t>Idée qui lui a été suggérée</w:t>
      </w:r>
      <w:r w:rsidRPr="00EA76E6">
        <w:t xml:space="preserve">, </w:t>
      </w:r>
      <w:r w:rsidR="00CA2403" w:rsidRPr="00EA76E6">
        <w:t>naturellement</w:t>
      </w:r>
      <w:r w:rsidRPr="00EA76E6">
        <w:t xml:space="preserve">, </w:t>
      </w:r>
      <w:r w:rsidR="00CA2403" w:rsidRPr="00EA76E6">
        <w:t>par l</w:t>
      </w:r>
      <w:r w:rsidRPr="00EA76E6">
        <w:t>’</w:t>
      </w:r>
      <w:r w:rsidR="00CA2403" w:rsidRPr="00EA76E6">
        <w:t>histoire du chien diabolique des Baske</w:t>
      </w:r>
      <w:r w:rsidR="00CA2403" w:rsidRPr="00EA76E6">
        <w:t>r</w:t>
      </w:r>
      <w:r w:rsidR="00CA2403" w:rsidRPr="00EA76E6">
        <w:t>ville</w:t>
      </w:r>
      <w:r w:rsidRPr="00EA76E6">
        <w:t xml:space="preserve">, </w:t>
      </w:r>
      <w:r w:rsidR="00CA2403" w:rsidRPr="00EA76E6">
        <w:t>et par le désir d</w:t>
      </w:r>
      <w:r w:rsidRPr="00EA76E6">
        <w:t>’</w:t>
      </w:r>
      <w:r w:rsidR="00CA2403" w:rsidRPr="00EA76E6">
        <w:t>épouvanter Sir Charles jusqu</w:t>
      </w:r>
      <w:r w:rsidRPr="00EA76E6">
        <w:t>’</w:t>
      </w:r>
      <w:r w:rsidR="00CA2403" w:rsidRPr="00EA76E6">
        <w:t>à l</w:t>
      </w:r>
      <w:r w:rsidRPr="00EA76E6">
        <w:t>’</w:t>
      </w:r>
      <w:r w:rsidR="00CA2403" w:rsidRPr="00EA76E6">
        <w:t>en faire mourir</w:t>
      </w:r>
      <w:r w:rsidRPr="00EA76E6">
        <w:t xml:space="preserve">. </w:t>
      </w:r>
      <w:r w:rsidR="00CA2403" w:rsidRPr="00EA76E6">
        <w:t>Ne nous étonnons donc pas qu</w:t>
      </w:r>
      <w:r w:rsidRPr="00EA76E6">
        <w:t>’</w:t>
      </w:r>
      <w:r w:rsidR="00CA2403" w:rsidRPr="00EA76E6">
        <w:t>un pauvre diable de fo</w:t>
      </w:r>
      <w:r w:rsidR="00CA2403" w:rsidRPr="00EA76E6">
        <w:t>r</w:t>
      </w:r>
      <w:r w:rsidR="00CA2403" w:rsidRPr="00EA76E6">
        <w:t>çat ait couru et hurlé</w:t>
      </w:r>
      <w:r w:rsidRPr="00EA76E6">
        <w:t xml:space="preserve">, </w:t>
      </w:r>
      <w:r w:rsidR="00CA2403" w:rsidRPr="00EA76E6">
        <w:t>comme le fit même notre ami</w:t>
      </w:r>
      <w:r w:rsidRPr="00EA76E6">
        <w:t xml:space="preserve">, </w:t>
      </w:r>
      <w:r w:rsidR="00CA2403" w:rsidRPr="00EA76E6">
        <w:t>et comme nous-mêmes aurions pu le faire aussi bien</w:t>
      </w:r>
      <w:r w:rsidRPr="00EA76E6">
        <w:t xml:space="preserve">, </w:t>
      </w:r>
      <w:r w:rsidR="00CA2403" w:rsidRPr="00EA76E6">
        <w:t>quand il vit une telle bête bondir sur sa piste dans l</w:t>
      </w:r>
      <w:r w:rsidRPr="00EA76E6">
        <w:t>’</w:t>
      </w:r>
      <w:r w:rsidR="00CA2403" w:rsidRPr="00EA76E6">
        <w:t>obscurité de la lande</w:t>
      </w:r>
      <w:r w:rsidRPr="00EA76E6">
        <w:t xml:space="preserve">. </w:t>
      </w:r>
      <w:r w:rsidR="00CA2403" w:rsidRPr="00EA76E6">
        <w:t>C</w:t>
      </w:r>
      <w:r w:rsidRPr="00EA76E6">
        <w:t>’</w:t>
      </w:r>
      <w:r w:rsidR="00CA2403" w:rsidRPr="00EA76E6">
        <w:t>était un plan audacieux</w:t>
      </w:r>
      <w:r w:rsidRPr="00EA76E6">
        <w:t xml:space="preserve">, </w:t>
      </w:r>
      <w:r w:rsidR="00CA2403" w:rsidRPr="00EA76E6">
        <w:t>car sans parler de la possibilité de faire mourir la victime désignée</w:t>
      </w:r>
      <w:r w:rsidRPr="00EA76E6">
        <w:t xml:space="preserve">, </w:t>
      </w:r>
      <w:r w:rsidR="00CA2403" w:rsidRPr="00EA76E6">
        <w:t>quel paysan se serait aventuré à enquêter de trop près sur un animal aussi monstrueux après l</w:t>
      </w:r>
      <w:r w:rsidRPr="00EA76E6">
        <w:t>’</w:t>
      </w:r>
      <w:r w:rsidR="00CA2403" w:rsidRPr="00EA76E6">
        <w:t>avoir aperçu</w:t>
      </w:r>
      <w:r w:rsidRPr="00EA76E6">
        <w:t xml:space="preserve">, </w:t>
      </w:r>
      <w:r w:rsidR="00CA2403" w:rsidRPr="00EA76E6">
        <w:t>ce qui est arrivé à plusieurs</w:t>
      </w:r>
      <w:r w:rsidRPr="00EA76E6">
        <w:t xml:space="preserve">, </w:t>
      </w:r>
      <w:r w:rsidR="00CA2403" w:rsidRPr="00EA76E6">
        <w:t>sur la lande</w:t>
      </w:r>
      <w:r w:rsidRPr="00EA76E6">
        <w:t xml:space="preserve"> ? </w:t>
      </w:r>
      <w:r w:rsidR="00CA2403" w:rsidRPr="00EA76E6">
        <w:t>Je vous l</w:t>
      </w:r>
      <w:r w:rsidRPr="00EA76E6">
        <w:t>’</w:t>
      </w:r>
      <w:r w:rsidR="00CA2403" w:rsidRPr="00EA76E6">
        <w:t>avais dit à Londres</w:t>
      </w:r>
      <w:r w:rsidRPr="00EA76E6">
        <w:t xml:space="preserve">, </w:t>
      </w:r>
      <w:r w:rsidR="00CA2403" w:rsidRPr="00EA76E6">
        <w:t>Watson</w:t>
      </w:r>
      <w:r w:rsidRPr="00EA76E6">
        <w:t xml:space="preserve">, </w:t>
      </w:r>
      <w:r w:rsidR="00CA2403" w:rsidRPr="00EA76E6">
        <w:t>et je le répète encore maintenant</w:t>
      </w:r>
      <w:r w:rsidRPr="00EA76E6">
        <w:t xml:space="preserve"> : </w:t>
      </w:r>
      <w:r w:rsidR="00CA2403" w:rsidRPr="00EA76E6">
        <w:t>jamais nous n</w:t>
      </w:r>
      <w:r w:rsidRPr="00EA76E6">
        <w:t>’</w:t>
      </w:r>
      <w:r w:rsidR="00CA2403" w:rsidRPr="00EA76E6">
        <w:t>avons abattu d</w:t>
      </w:r>
      <w:r w:rsidRPr="00EA76E6">
        <w:t>’</w:t>
      </w:r>
      <w:r w:rsidR="00CA2403" w:rsidRPr="00EA76E6">
        <w:t>homme plus dangereux que celui qui a sombré quelque part là-dedans</w:t>
      </w:r>
      <w:r w:rsidRPr="00EA76E6">
        <w:t>. »</w:t>
      </w:r>
    </w:p>
    <w:p w14:paraId="2099C8A9" w14:textId="77777777" w:rsidR="00C646BA" w:rsidRPr="00EA76E6" w:rsidRDefault="00CA2403">
      <w:r w:rsidRPr="00EA76E6">
        <w:t>Il allongea son bras interminable vers l</w:t>
      </w:r>
      <w:r w:rsidR="00C646BA" w:rsidRPr="00EA76E6">
        <w:t>’</w:t>
      </w:r>
      <w:r w:rsidRPr="00EA76E6">
        <w:t>immense étendue parsemée de taches vertes qu</w:t>
      </w:r>
      <w:r w:rsidR="00C646BA" w:rsidRPr="00EA76E6">
        <w:t>’</w:t>
      </w:r>
      <w:r w:rsidRPr="00EA76E6">
        <w:t>entouraient les pentes rousses de la lande</w:t>
      </w:r>
      <w:r w:rsidR="00C646BA" w:rsidRPr="00EA76E6">
        <w:t>.</w:t>
      </w:r>
    </w:p>
    <w:p w14:paraId="6E993386" w14:textId="22A49FF9" w:rsidR="003A2C8A" w:rsidRPr="00EA76E6" w:rsidRDefault="00CA2403" w:rsidP="00C646BA">
      <w:pPr>
        <w:pStyle w:val="Titre1"/>
      </w:pPr>
      <w:bookmarkStart w:id="28" w:name="_Toc51608187"/>
      <w:bookmarkStart w:id="29" w:name="_Toc203664752"/>
      <w:r w:rsidRPr="00EA76E6">
        <w:lastRenderedPageBreak/>
        <w:t>CHAPITRE XV</w:t>
      </w:r>
      <w:r w:rsidRPr="00EA76E6">
        <w:br/>
      </w:r>
      <w:bookmarkEnd w:id="28"/>
      <w:r w:rsidR="005E5AF2" w:rsidRPr="00EA76E6">
        <w:t>RÉTROSPECTIVE</w:t>
      </w:r>
      <w:bookmarkEnd w:id="29"/>
      <w:r w:rsidR="003A2C8A" w:rsidRPr="00EA76E6">
        <w:br/>
      </w:r>
    </w:p>
    <w:p w14:paraId="7F31AD5F" w14:textId="6358C86F" w:rsidR="00C646BA" w:rsidRPr="00EA76E6" w:rsidRDefault="00CA2403" w:rsidP="00C646BA">
      <w:r w:rsidRPr="00EA76E6">
        <w:t>Fin novembre</w:t>
      </w:r>
      <w:r w:rsidR="00C646BA" w:rsidRPr="00EA76E6">
        <w:t xml:space="preserve">, </w:t>
      </w:r>
      <w:r w:rsidRPr="00EA76E6">
        <w:t>Holmes et moi étions assis de chaque côté d</w:t>
      </w:r>
      <w:r w:rsidR="00C646BA" w:rsidRPr="00EA76E6">
        <w:t>’</w:t>
      </w:r>
      <w:r w:rsidRPr="00EA76E6">
        <w:t>un bon feu dans notre petit salon de Baker Street</w:t>
      </w:r>
      <w:r w:rsidR="00C646BA" w:rsidRPr="00EA76E6">
        <w:t xml:space="preserve"> ; </w:t>
      </w:r>
      <w:r w:rsidRPr="00EA76E6">
        <w:t>dehors la nuit était rude</w:t>
      </w:r>
      <w:r w:rsidR="00C646BA" w:rsidRPr="00EA76E6">
        <w:t xml:space="preserve">, </w:t>
      </w:r>
      <w:r w:rsidRPr="00EA76E6">
        <w:t>brumeuse</w:t>
      </w:r>
      <w:r w:rsidR="00C646BA" w:rsidRPr="00EA76E6">
        <w:t xml:space="preserve">. </w:t>
      </w:r>
      <w:r w:rsidRPr="00EA76E6">
        <w:t>Depuis la dramatique conclusion de notre séjour dans le Devonshire</w:t>
      </w:r>
      <w:r w:rsidR="00C646BA" w:rsidRPr="00EA76E6">
        <w:t xml:space="preserve">, </w:t>
      </w:r>
      <w:r w:rsidRPr="00EA76E6">
        <w:t>Holmes avait eu à s</w:t>
      </w:r>
      <w:r w:rsidR="00C646BA" w:rsidRPr="00EA76E6">
        <w:t>’</w:t>
      </w:r>
      <w:r w:rsidRPr="00EA76E6">
        <w:t>occuper de deux problèmes de la plus haute importance</w:t>
      </w:r>
      <w:r w:rsidR="00C646BA" w:rsidRPr="00EA76E6">
        <w:t xml:space="preserve"> : </w:t>
      </w:r>
      <w:r w:rsidRPr="00EA76E6">
        <w:t>d</w:t>
      </w:r>
      <w:r w:rsidR="00C646BA" w:rsidRPr="00EA76E6">
        <w:t>’</w:t>
      </w:r>
      <w:r w:rsidRPr="00EA76E6">
        <w:t>abord il avait dénoncé l</w:t>
      </w:r>
      <w:r w:rsidR="00C646BA" w:rsidRPr="00EA76E6">
        <w:t>’</w:t>
      </w:r>
      <w:r w:rsidRPr="00EA76E6">
        <w:t>abominable comportement du colonel Upwood à pr</w:t>
      </w:r>
      <w:r w:rsidRPr="00EA76E6">
        <w:t>o</w:t>
      </w:r>
      <w:r w:rsidRPr="00EA76E6">
        <w:t>pos du fameux scandale de cartes au Nonpareil Club</w:t>
      </w:r>
      <w:r w:rsidR="00C646BA" w:rsidRPr="00EA76E6">
        <w:t xml:space="preserve"> ; </w:t>
      </w:r>
      <w:r w:rsidRPr="00EA76E6">
        <w:t>ensuite</w:t>
      </w:r>
      <w:r w:rsidR="00C646BA" w:rsidRPr="00EA76E6">
        <w:t xml:space="preserve">, </w:t>
      </w:r>
      <w:r w:rsidRPr="00EA76E6">
        <w:t xml:space="preserve">il avait défendu la malheureuse </w:t>
      </w:r>
      <w:r w:rsidR="00C646BA" w:rsidRPr="00EA76E6">
        <w:t>M</w:t>
      </w:r>
      <w:r w:rsidR="00C646BA" w:rsidRPr="00EA76E6">
        <w:rPr>
          <w:vertAlign w:val="superscript"/>
        </w:rPr>
        <w:t>me</w:t>
      </w:r>
      <w:r w:rsidR="00C646BA" w:rsidRPr="00EA76E6">
        <w:t> </w:t>
      </w:r>
      <w:r w:rsidRPr="00EA76E6">
        <w:t>Montpensier sur qui pesait l</w:t>
      </w:r>
      <w:r w:rsidR="00C646BA" w:rsidRPr="00EA76E6">
        <w:t>’</w:t>
      </w:r>
      <w:r w:rsidRPr="00EA76E6">
        <w:t>accusation d</w:t>
      </w:r>
      <w:r w:rsidR="00C646BA" w:rsidRPr="00EA76E6">
        <w:t>’</w:t>
      </w:r>
      <w:r w:rsidRPr="00EA76E6">
        <w:t xml:space="preserve">avoir tué sa belle-fille </w:t>
      </w:r>
      <w:r w:rsidR="00C646BA" w:rsidRPr="00EA76E6">
        <w:t>M</w:t>
      </w:r>
      <w:r w:rsidR="00C646BA" w:rsidRPr="00EA76E6">
        <w:rPr>
          <w:vertAlign w:val="superscript"/>
        </w:rPr>
        <w:t>lle</w:t>
      </w:r>
      <w:r w:rsidR="00C646BA" w:rsidRPr="00EA76E6">
        <w:t> </w:t>
      </w:r>
      <w:r w:rsidRPr="00EA76E6">
        <w:t>Carrère qui</w:t>
      </w:r>
      <w:r w:rsidR="00C646BA" w:rsidRPr="00EA76E6">
        <w:t xml:space="preserve">, </w:t>
      </w:r>
      <w:r w:rsidRPr="00EA76E6">
        <w:t>on s</w:t>
      </w:r>
      <w:r w:rsidR="00C646BA" w:rsidRPr="00EA76E6">
        <w:t>’</w:t>
      </w:r>
      <w:r w:rsidRPr="00EA76E6">
        <w:t>en souvient</w:t>
      </w:r>
      <w:r w:rsidR="00C646BA" w:rsidRPr="00EA76E6">
        <w:t xml:space="preserve">, </w:t>
      </w:r>
      <w:r w:rsidRPr="00EA76E6">
        <w:t>fut retrouvée six mois plus tard mariée et établie à New York</w:t>
      </w:r>
      <w:r w:rsidR="00C646BA" w:rsidRPr="00EA76E6">
        <w:t xml:space="preserve">. </w:t>
      </w:r>
      <w:r w:rsidRPr="00EA76E6">
        <w:t>Mon ami était ravi du succès qui avait couronné toute une série d</w:t>
      </w:r>
      <w:r w:rsidR="00C646BA" w:rsidRPr="00EA76E6">
        <w:t>’</w:t>
      </w:r>
      <w:r w:rsidRPr="00EA76E6">
        <w:t>affaires difficiles et importantes</w:t>
      </w:r>
      <w:r w:rsidR="00C646BA" w:rsidRPr="00EA76E6">
        <w:t xml:space="preserve"> : </w:t>
      </w:r>
      <w:r w:rsidRPr="00EA76E6">
        <w:t>j</w:t>
      </w:r>
      <w:r w:rsidR="00C646BA" w:rsidRPr="00EA76E6">
        <w:t>’</w:t>
      </w:r>
      <w:r w:rsidRPr="00EA76E6">
        <w:t>en profitai pour l</w:t>
      </w:r>
      <w:r w:rsidR="00C646BA" w:rsidRPr="00EA76E6">
        <w:t>’</w:t>
      </w:r>
      <w:r w:rsidRPr="00EA76E6">
        <w:t>amener à discuter avec moi de quelques détails relatifs au mystère des Baskerville</w:t>
      </w:r>
      <w:r w:rsidR="00C646BA" w:rsidRPr="00EA76E6">
        <w:t xml:space="preserve">. </w:t>
      </w:r>
      <w:r w:rsidRPr="00EA76E6">
        <w:t>J</w:t>
      </w:r>
      <w:r w:rsidR="00C646BA" w:rsidRPr="00EA76E6">
        <w:t>’</w:t>
      </w:r>
      <w:r w:rsidRPr="00EA76E6">
        <w:t>avais patiemment attendu l</w:t>
      </w:r>
      <w:r w:rsidR="00C646BA" w:rsidRPr="00EA76E6">
        <w:t>’</w:t>
      </w:r>
      <w:r w:rsidRPr="00EA76E6">
        <w:t>occasion</w:t>
      </w:r>
      <w:r w:rsidR="00C646BA" w:rsidRPr="00EA76E6">
        <w:t xml:space="preserve">, </w:t>
      </w:r>
      <w:r w:rsidRPr="00EA76E6">
        <w:t>car je savais qu</w:t>
      </w:r>
      <w:r w:rsidR="00C646BA" w:rsidRPr="00EA76E6">
        <w:t>’</w:t>
      </w:r>
      <w:r w:rsidRPr="00EA76E6">
        <w:t>il détestait chevaucher deux problèmes à la fois et que son esprit clair et logique refusait de se laisser distraire des travaux du présent pour se reporter sur les souvenirs du passé</w:t>
      </w:r>
      <w:r w:rsidR="00C646BA" w:rsidRPr="00EA76E6">
        <w:t xml:space="preserve">. </w:t>
      </w:r>
      <w:r w:rsidRPr="00EA76E6">
        <w:t>Toutefois Sir Henry et le docteur Mortimer étant passés par Londres avant d</w:t>
      </w:r>
      <w:r w:rsidR="00C646BA" w:rsidRPr="00EA76E6">
        <w:t>’</w:t>
      </w:r>
      <w:r w:rsidRPr="00EA76E6">
        <w:t xml:space="preserve">entreprendre le long voyage qui avait été conseillé au </w:t>
      </w:r>
      <w:r w:rsidR="005E5AD1" w:rsidRPr="00EA76E6">
        <w:t>baronnet</w:t>
      </w:r>
      <w:r w:rsidRPr="00EA76E6">
        <w:t xml:space="preserve"> pour la restauration de son équilibre ne</w:t>
      </w:r>
      <w:r w:rsidRPr="00EA76E6">
        <w:t>r</w:t>
      </w:r>
      <w:r w:rsidRPr="00EA76E6">
        <w:t>veux</w:t>
      </w:r>
      <w:r w:rsidR="00C646BA" w:rsidRPr="00EA76E6">
        <w:t xml:space="preserve">, </w:t>
      </w:r>
      <w:r w:rsidRPr="00EA76E6">
        <w:t>il était bien normal qu</w:t>
      </w:r>
      <w:r w:rsidR="00C646BA" w:rsidRPr="00EA76E6">
        <w:t>’</w:t>
      </w:r>
      <w:r w:rsidRPr="00EA76E6">
        <w:t>après leur départ je soulevasse le problème</w:t>
      </w:r>
      <w:r w:rsidR="00C646BA" w:rsidRPr="00EA76E6">
        <w:t>.</w:t>
      </w:r>
    </w:p>
    <w:p w14:paraId="1EDC8624" w14:textId="4F4D896B" w:rsidR="00C646BA" w:rsidRPr="00EA76E6" w:rsidRDefault="00C646BA" w:rsidP="00C646BA">
      <w:r w:rsidRPr="00EA76E6">
        <w:t>« </w:t>
      </w:r>
      <w:r w:rsidR="00CA2403" w:rsidRPr="00EA76E6">
        <w:t>Tout le cours des événements</w:t>
      </w:r>
      <w:r w:rsidRPr="00EA76E6">
        <w:t xml:space="preserve">, </w:t>
      </w:r>
      <w:r w:rsidR="00CA2403" w:rsidRPr="00EA76E6">
        <w:t>me dit Holmes</w:t>
      </w:r>
      <w:r w:rsidRPr="00EA76E6">
        <w:t xml:space="preserve">, </w:t>
      </w:r>
      <w:r w:rsidR="00CA2403" w:rsidRPr="00EA76E6">
        <w:t>du point de vue de l</w:t>
      </w:r>
      <w:r w:rsidRPr="00EA76E6">
        <w:t>’</w:t>
      </w:r>
      <w:r w:rsidR="00CA2403" w:rsidRPr="00EA76E6">
        <w:t>homme qui s</w:t>
      </w:r>
      <w:r w:rsidRPr="00EA76E6">
        <w:t>’</w:t>
      </w:r>
      <w:r w:rsidR="00CA2403" w:rsidRPr="00EA76E6">
        <w:t>était baptisé Stapleton</w:t>
      </w:r>
      <w:r w:rsidRPr="00EA76E6">
        <w:t xml:space="preserve">, </w:t>
      </w:r>
      <w:r w:rsidR="00CA2403" w:rsidRPr="00EA76E6">
        <w:t>a été d</w:t>
      </w:r>
      <w:r w:rsidRPr="00EA76E6">
        <w:t>’</w:t>
      </w:r>
      <w:r w:rsidR="00CA2403" w:rsidRPr="00EA76E6">
        <w:t>une droite simplicité</w:t>
      </w:r>
      <w:r w:rsidRPr="00EA76E6">
        <w:t xml:space="preserve"> ; </w:t>
      </w:r>
      <w:r w:rsidR="00CA2403" w:rsidRPr="00EA76E6">
        <w:t>tandis qu</w:t>
      </w:r>
      <w:r w:rsidRPr="00EA76E6">
        <w:t>’</w:t>
      </w:r>
      <w:r w:rsidR="00CA2403" w:rsidRPr="00EA76E6">
        <w:t>à nous</w:t>
      </w:r>
      <w:r w:rsidRPr="00EA76E6">
        <w:t xml:space="preserve">, </w:t>
      </w:r>
      <w:r w:rsidR="00CA2403" w:rsidRPr="00EA76E6">
        <w:t>qui n</w:t>
      </w:r>
      <w:r w:rsidRPr="00EA76E6">
        <w:t>’</w:t>
      </w:r>
      <w:r w:rsidR="00CA2403" w:rsidRPr="00EA76E6">
        <w:t>avions au début aucun moyen de connaître ses motifs et devions nous contenter des faits</w:t>
      </w:r>
      <w:r w:rsidRPr="00EA76E6">
        <w:t xml:space="preserve">, </w:t>
      </w:r>
      <w:r w:rsidR="00CA2403" w:rsidRPr="00EA76E6">
        <w:t>il est apparu d</w:t>
      </w:r>
      <w:r w:rsidRPr="00EA76E6">
        <w:t>’</w:t>
      </w:r>
      <w:r w:rsidR="00CA2403" w:rsidRPr="00EA76E6">
        <w:t>une complexité extraordinaire</w:t>
      </w:r>
      <w:r w:rsidRPr="00EA76E6">
        <w:t xml:space="preserve">. </w:t>
      </w:r>
      <w:r w:rsidR="00CA2403" w:rsidRPr="00EA76E6">
        <w:t>J</w:t>
      </w:r>
      <w:r w:rsidRPr="00EA76E6">
        <w:t>’</w:t>
      </w:r>
      <w:r w:rsidR="00CA2403" w:rsidRPr="00EA76E6">
        <w:t xml:space="preserve">ai </w:t>
      </w:r>
      <w:r w:rsidR="00CA2403" w:rsidRPr="00EA76E6">
        <w:lastRenderedPageBreak/>
        <w:t>eu le privilège de m</w:t>
      </w:r>
      <w:r w:rsidRPr="00EA76E6">
        <w:t>’</w:t>
      </w:r>
      <w:r w:rsidR="00CA2403" w:rsidRPr="00EA76E6">
        <w:t xml:space="preserve">entretenir par deux fois avec </w:t>
      </w:r>
      <w:r w:rsidRPr="00EA76E6">
        <w:t>M</w:t>
      </w:r>
      <w:r w:rsidRPr="00EA76E6">
        <w:rPr>
          <w:vertAlign w:val="superscript"/>
        </w:rPr>
        <w:t>me</w:t>
      </w:r>
      <w:r w:rsidRPr="00EA76E6">
        <w:t> </w:t>
      </w:r>
      <w:r w:rsidR="00CA2403" w:rsidRPr="00EA76E6">
        <w:t>Stapleton</w:t>
      </w:r>
      <w:r w:rsidRPr="00EA76E6">
        <w:t xml:space="preserve">, </w:t>
      </w:r>
      <w:r w:rsidR="00CA2403" w:rsidRPr="00EA76E6">
        <w:t>et tout a été si parfaitement éclairci que je ne crois pas qu</w:t>
      </w:r>
      <w:r w:rsidRPr="00EA76E6">
        <w:t>’</w:t>
      </w:r>
      <w:r w:rsidR="00CA2403" w:rsidRPr="00EA76E6">
        <w:t>il su</w:t>
      </w:r>
      <w:r w:rsidR="00CA2403" w:rsidRPr="00EA76E6">
        <w:t>b</w:t>
      </w:r>
      <w:r w:rsidR="00CA2403" w:rsidRPr="00EA76E6">
        <w:t>siste l</w:t>
      </w:r>
      <w:r w:rsidRPr="00EA76E6">
        <w:t>’</w:t>
      </w:r>
      <w:r w:rsidR="00CA2403" w:rsidRPr="00EA76E6">
        <w:t>ombre d</w:t>
      </w:r>
      <w:r w:rsidRPr="00EA76E6">
        <w:t>’</w:t>
      </w:r>
      <w:r w:rsidR="00CA2403" w:rsidRPr="00EA76E6">
        <w:t>un secret</w:t>
      </w:r>
      <w:r w:rsidRPr="00EA76E6">
        <w:t xml:space="preserve">. </w:t>
      </w:r>
      <w:r w:rsidR="00CA2403" w:rsidRPr="00EA76E6">
        <w:t>Vous trouverez quelques notes sur l</w:t>
      </w:r>
      <w:r w:rsidRPr="00EA76E6">
        <w:t>’</w:t>
      </w:r>
      <w:r w:rsidR="00CA2403" w:rsidRPr="00EA76E6">
        <w:t>affaire à la lettre B de mes dossiers</w:t>
      </w:r>
      <w:r w:rsidRPr="00EA76E6">
        <w:t>.</w:t>
      </w:r>
    </w:p>
    <w:p w14:paraId="263DD167" w14:textId="77777777" w:rsidR="00C646BA" w:rsidRPr="00EA76E6" w:rsidRDefault="00C646BA" w:rsidP="00C646BA">
      <w:r w:rsidRPr="00EA76E6">
        <w:t>— </w:t>
      </w:r>
      <w:r w:rsidR="00CA2403" w:rsidRPr="00EA76E6">
        <w:t>Mais vous allez bien me donner de mémoire un résumé des événements</w:t>
      </w:r>
      <w:r w:rsidRPr="00EA76E6">
        <w:t> ?</w:t>
      </w:r>
    </w:p>
    <w:p w14:paraId="3F14FEA4" w14:textId="670302A9" w:rsidR="00C646BA" w:rsidRPr="00EA76E6" w:rsidRDefault="00C646BA" w:rsidP="00C646BA">
      <w:r w:rsidRPr="00EA76E6">
        <w:t>— </w:t>
      </w:r>
      <w:r w:rsidR="00CA2403" w:rsidRPr="00EA76E6">
        <w:t>Si vous voulez</w:t>
      </w:r>
      <w:r w:rsidRPr="00EA76E6">
        <w:t xml:space="preserve"> ; </w:t>
      </w:r>
      <w:r w:rsidR="00CA2403" w:rsidRPr="00EA76E6">
        <w:t>mais je ne garantis pas la complète exa</w:t>
      </w:r>
      <w:r w:rsidR="00CA2403" w:rsidRPr="00EA76E6">
        <w:t>c</w:t>
      </w:r>
      <w:r w:rsidR="00CA2403" w:rsidRPr="00EA76E6">
        <w:t>titude de tous les faits</w:t>
      </w:r>
      <w:r w:rsidRPr="00EA76E6">
        <w:t xml:space="preserve">. </w:t>
      </w:r>
      <w:r w:rsidR="00CA2403" w:rsidRPr="00EA76E6">
        <w:t>Une intense concentration mentale a le pouvoir étrange d</w:t>
      </w:r>
      <w:r w:rsidRPr="00EA76E6">
        <w:t>’</w:t>
      </w:r>
      <w:r w:rsidR="00CA2403" w:rsidRPr="00EA76E6">
        <w:t>anéantir le passé</w:t>
      </w:r>
      <w:r w:rsidRPr="00EA76E6">
        <w:t xml:space="preserve">. </w:t>
      </w:r>
      <w:r w:rsidR="00CA2403" w:rsidRPr="00EA76E6">
        <w:t>L</w:t>
      </w:r>
      <w:r w:rsidRPr="00EA76E6">
        <w:t>’</w:t>
      </w:r>
      <w:r w:rsidR="00CA2403" w:rsidRPr="00EA76E6">
        <w:t>avocat qui connaît son dossier sur le bout du doigt et qui est capable de discuter un détail avec un expert</w:t>
      </w:r>
      <w:r w:rsidRPr="00EA76E6">
        <w:t xml:space="preserve">, </w:t>
      </w:r>
      <w:r w:rsidR="00CA2403" w:rsidRPr="00EA76E6">
        <w:t>s</w:t>
      </w:r>
      <w:r w:rsidRPr="00EA76E6">
        <w:t>’</w:t>
      </w:r>
      <w:r w:rsidR="00CA2403" w:rsidRPr="00EA76E6">
        <w:t>aperçoit que quelques bagatelles au tr</w:t>
      </w:r>
      <w:r w:rsidR="00CA2403" w:rsidRPr="00EA76E6">
        <w:t>i</w:t>
      </w:r>
      <w:r w:rsidR="00CA2403" w:rsidRPr="00EA76E6">
        <w:t>bunal suffisent pour lui vider la tête</w:t>
      </w:r>
      <w:r w:rsidRPr="00EA76E6">
        <w:t xml:space="preserve">. </w:t>
      </w:r>
      <w:r w:rsidR="00CA2403" w:rsidRPr="00EA76E6">
        <w:t>Quant à moi chaque affaire nouvelle balaie la précédente</w:t>
      </w:r>
      <w:r w:rsidRPr="00EA76E6">
        <w:t xml:space="preserve">, </w:t>
      </w:r>
      <w:r w:rsidR="00CA2403" w:rsidRPr="00EA76E6">
        <w:t xml:space="preserve">et </w:t>
      </w:r>
      <w:r w:rsidRPr="00EA76E6">
        <w:t>M</w:t>
      </w:r>
      <w:r w:rsidRPr="00EA76E6">
        <w:rPr>
          <w:vertAlign w:val="superscript"/>
        </w:rPr>
        <w:t>lle</w:t>
      </w:r>
      <w:r w:rsidRPr="00EA76E6">
        <w:t> </w:t>
      </w:r>
      <w:r w:rsidR="00CA2403" w:rsidRPr="00EA76E6">
        <w:t>Carrère a brouillé mes souvenirs de Baskerville Hall</w:t>
      </w:r>
      <w:r w:rsidRPr="00EA76E6">
        <w:t xml:space="preserve">. </w:t>
      </w:r>
      <w:r w:rsidR="00CA2403" w:rsidRPr="00EA76E6">
        <w:t>Demain un autre petit problème peut m</w:t>
      </w:r>
      <w:r w:rsidRPr="00EA76E6">
        <w:t>’</w:t>
      </w:r>
      <w:r w:rsidR="00CA2403" w:rsidRPr="00EA76E6">
        <w:t>être soumis</w:t>
      </w:r>
      <w:r w:rsidRPr="00EA76E6">
        <w:t xml:space="preserve">, </w:t>
      </w:r>
      <w:r w:rsidR="00CA2403" w:rsidRPr="00EA76E6">
        <w:t>qui me dépossédera à son tour de la jolie Française et de l</w:t>
      </w:r>
      <w:r w:rsidRPr="00EA76E6">
        <w:t>’</w:t>
      </w:r>
      <w:r w:rsidR="00CA2403" w:rsidRPr="00EA76E6">
        <w:t>infâme Upwood</w:t>
      </w:r>
      <w:r w:rsidRPr="00EA76E6">
        <w:t xml:space="preserve">. </w:t>
      </w:r>
      <w:r w:rsidR="00CA2403" w:rsidRPr="00EA76E6">
        <w:t>En ce qui concerne l</w:t>
      </w:r>
      <w:r w:rsidRPr="00EA76E6">
        <w:t>’</w:t>
      </w:r>
      <w:r w:rsidR="00CA2403" w:rsidRPr="00EA76E6">
        <w:t>affaire du chien</w:t>
      </w:r>
      <w:r w:rsidRPr="00EA76E6">
        <w:t xml:space="preserve">, </w:t>
      </w:r>
      <w:r w:rsidR="00CA2403" w:rsidRPr="00EA76E6">
        <w:t>pourtant</w:t>
      </w:r>
      <w:r w:rsidRPr="00EA76E6">
        <w:t xml:space="preserve">, </w:t>
      </w:r>
      <w:r w:rsidR="00CA2403" w:rsidRPr="00EA76E6">
        <w:t>je vais retracer le cours des événements en les serrant d</w:t>
      </w:r>
      <w:r w:rsidRPr="00EA76E6">
        <w:t>’</w:t>
      </w:r>
      <w:r w:rsidR="00CA2403" w:rsidRPr="00EA76E6">
        <w:t>aussi près que je le peux</w:t>
      </w:r>
      <w:r w:rsidRPr="00EA76E6">
        <w:t xml:space="preserve"> ; </w:t>
      </w:r>
      <w:r w:rsidR="00CA2403" w:rsidRPr="00EA76E6">
        <w:t>vous m</w:t>
      </w:r>
      <w:r w:rsidRPr="00EA76E6">
        <w:t>’</w:t>
      </w:r>
      <w:r w:rsidR="00CA2403" w:rsidRPr="00EA76E6">
        <w:t>avertirez si j</w:t>
      </w:r>
      <w:r w:rsidRPr="00EA76E6">
        <w:t>’</w:t>
      </w:r>
      <w:r w:rsidR="00CA2403" w:rsidRPr="00EA76E6">
        <w:t>oublie quelque chose</w:t>
      </w:r>
      <w:r w:rsidRPr="00EA76E6">
        <w:t>.</w:t>
      </w:r>
    </w:p>
    <w:p w14:paraId="0F9439A8" w14:textId="77777777" w:rsidR="00C646BA" w:rsidRPr="00EA76E6" w:rsidRDefault="00C646BA" w:rsidP="00C646BA">
      <w:r w:rsidRPr="00EA76E6">
        <w:t>« </w:t>
      </w:r>
      <w:r w:rsidR="00CA2403" w:rsidRPr="00EA76E6">
        <w:t>Mes renseignements attestent de toute évidence que le portrait de famille n</w:t>
      </w:r>
      <w:r w:rsidRPr="00EA76E6">
        <w:t>’</w:t>
      </w:r>
      <w:r w:rsidR="00CA2403" w:rsidRPr="00EA76E6">
        <w:t>a pas menti</w:t>
      </w:r>
      <w:r w:rsidRPr="00EA76E6">
        <w:t xml:space="preserve">, </w:t>
      </w:r>
      <w:r w:rsidR="00CA2403" w:rsidRPr="00EA76E6">
        <w:t>et que ce Stapleton était vra</w:t>
      </w:r>
      <w:r w:rsidR="00CA2403" w:rsidRPr="00EA76E6">
        <w:t>i</w:t>
      </w:r>
      <w:r w:rsidR="00CA2403" w:rsidRPr="00EA76E6">
        <w:t>ment un Baskerville</w:t>
      </w:r>
      <w:r w:rsidRPr="00EA76E6">
        <w:t xml:space="preserve">. </w:t>
      </w:r>
      <w:r w:rsidR="00CA2403" w:rsidRPr="00EA76E6">
        <w:t>C</w:t>
      </w:r>
      <w:r w:rsidRPr="00EA76E6">
        <w:t>’</w:t>
      </w:r>
      <w:r w:rsidR="00CA2403" w:rsidRPr="00EA76E6">
        <w:t>était un fils de Rodger Baskerville</w:t>
      </w:r>
      <w:r w:rsidRPr="00EA76E6">
        <w:t xml:space="preserve">, </w:t>
      </w:r>
      <w:r w:rsidR="00CA2403" w:rsidRPr="00EA76E6">
        <w:t>frère cadet de Sir Charles</w:t>
      </w:r>
      <w:r w:rsidRPr="00EA76E6">
        <w:t xml:space="preserve">, </w:t>
      </w:r>
      <w:r w:rsidR="00CA2403" w:rsidRPr="00EA76E6">
        <w:t>qui s</w:t>
      </w:r>
      <w:r w:rsidRPr="00EA76E6">
        <w:t>’</w:t>
      </w:r>
      <w:r w:rsidR="00CA2403" w:rsidRPr="00EA76E6">
        <w:t>enfuit vers l</w:t>
      </w:r>
      <w:r w:rsidRPr="00EA76E6">
        <w:t>’</w:t>
      </w:r>
      <w:r w:rsidR="00CA2403" w:rsidRPr="00EA76E6">
        <w:t>Amérique du Sud avec une effroyable réputation</w:t>
      </w:r>
      <w:r w:rsidRPr="00EA76E6">
        <w:t xml:space="preserve">, </w:t>
      </w:r>
      <w:r w:rsidR="00CA2403" w:rsidRPr="00EA76E6">
        <w:t>et dont on a dit qu</w:t>
      </w:r>
      <w:r w:rsidRPr="00EA76E6">
        <w:t>’</w:t>
      </w:r>
      <w:r w:rsidR="00CA2403" w:rsidRPr="00EA76E6">
        <w:t>il était mort cél</w:t>
      </w:r>
      <w:r w:rsidR="00CA2403" w:rsidRPr="00EA76E6">
        <w:t>i</w:t>
      </w:r>
      <w:r w:rsidR="00CA2403" w:rsidRPr="00EA76E6">
        <w:t>bataire</w:t>
      </w:r>
      <w:r w:rsidRPr="00EA76E6">
        <w:t xml:space="preserve">. </w:t>
      </w:r>
      <w:r w:rsidR="00CA2403" w:rsidRPr="00EA76E6">
        <w:t>En fait il se maria et eut un seul enfant</w:t>
      </w:r>
      <w:r w:rsidRPr="00EA76E6">
        <w:t xml:space="preserve">, </w:t>
      </w:r>
      <w:r w:rsidR="00CA2403" w:rsidRPr="00EA76E6">
        <w:t>cet individu</w:t>
      </w:r>
      <w:r w:rsidRPr="00EA76E6">
        <w:t xml:space="preserve">, </w:t>
      </w:r>
      <w:r w:rsidR="00CA2403" w:rsidRPr="00EA76E6">
        <w:t>dont le vrai nom était celui de son père</w:t>
      </w:r>
      <w:r w:rsidRPr="00EA76E6">
        <w:t xml:space="preserve">. </w:t>
      </w:r>
      <w:r w:rsidR="00CA2403" w:rsidRPr="00EA76E6">
        <w:t>Il épousa à son tour B</w:t>
      </w:r>
      <w:r w:rsidR="00CA2403" w:rsidRPr="00EA76E6">
        <w:t>e</w:t>
      </w:r>
      <w:r w:rsidR="00CA2403" w:rsidRPr="00EA76E6">
        <w:t>ryl Garcia</w:t>
      </w:r>
      <w:r w:rsidRPr="00EA76E6">
        <w:t xml:space="preserve">, </w:t>
      </w:r>
      <w:r w:rsidR="00CA2403" w:rsidRPr="00EA76E6">
        <w:t>l</w:t>
      </w:r>
      <w:r w:rsidRPr="00EA76E6">
        <w:t>’</w:t>
      </w:r>
      <w:r w:rsidR="00CA2403" w:rsidRPr="00EA76E6">
        <w:t>une des reines de beauté de Costa Rica et</w:t>
      </w:r>
      <w:r w:rsidRPr="00EA76E6">
        <w:t xml:space="preserve">, </w:t>
      </w:r>
      <w:r w:rsidR="00CA2403" w:rsidRPr="00EA76E6">
        <w:t>après avoir détourné une somme considérable qui appartenait à l</w:t>
      </w:r>
      <w:r w:rsidRPr="00EA76E6">
        <w:t>’</w:t>
      </w:r>
      <w:r w:rsidR="00CA2403" w:rsidRPr="00EA76E6">
        <w:t>État</w:t>
      </w:r>
      <w:r w:rsidRPr="00EA76E6">
        <w:t xml:space="preserve">, </w:t>
      </w:r>
      <w:r w:rsidR="00CA2403" w:rsidRPr="00EA76E6">
        <w:t>il se fit appeler Vandeleur et fila en Angleterre où il fonda un collège dans l</w:t>
      </w:r>
      <w:r w:rsidRPr="00EA76E6">
        <w:t>’</w:t>
      </w:r>
      <w:r w:rsidR="00CA2403" w:rsidRPr="00EA76E6">
        <w:t>est du Yorkshire</w:t>
      </w:r>
      <w:r w:rsidRPr="00EA76E6">
        <w:t xml:space="preserve">. </w:t>
      </w:r>
      <w:r w:rsidR="00CA2403" w:rsidRPr="00EA76E6">
        <w:t>Pourquoi s</w:t>
      </w:r>
      <w:r w:rsidRPr="00EA76E6">
        <w:t>’</w:t>
      </w:r>
      <w:r w:rsidR="00CA2403" w:rsidRPr="00EA76E6">
        <w:t>orienta-t-il vers la pédagogie</w:t>
      </w:r>
      <w:r w:rsidRPr="00EA76E6">
        <w:t xml:space="preserve"> ? </w:t>
      </w:r>
      <w:r w:rsidR="00CA2403" w:rsidRPr="00EA76E6">
        <w:t>Parce qu</w:t>
      </w:r>
      <w:r w:rsidRPr="00EA76E6">
        <w:t>’</w:t>
      </w:r>
      <w:r w:rsidR="00CA2403" w:rsidRPr="00EA76E6">
        <w:t xml:space="preserve">au cours de son voyage vers </w:t>
      </w:r>
      <w:r w:rsidR="00CA2403" w:rsidRPr="00EA76E6">
        <w:lastRenderedPageBreak/>
        <w:t>l</w:t>
      </w:r>
      <w:r w:rsidRPr="00EA76E6">
        <w:t>’</w:t>
      </w:r>
      <w:r w:rsidR="00CA2403" w:rsidRPr="00EA76E6">
        <w:t>Angleterre il fit la connaissance d</w:t>
      </w:r>
      <w:r w:rsidRPr="00EA76E6">
        <w:t>’</w:t>
      </w:r>
      <w:r w:rsidR="00CA2403" w:rsidRPr="00EA76E6">
        <w:t>un directeur d</w:t>
      </w:r>
      <w:r w:rsidRPr="00EA76E6">
        <w:t>’</w:t>
      </w:r>
      <w:r w:rsidR="00CA2403" w:rsidRPr="00EA76E6">
        <w:t>études poitrinaire</w:t>
      </w:r>
      <w:r w:rsidRPr="00EA76E6">
        <w:t xml:space="preserve">, </w:t>
      </w:r>
      <w:r w:rsidR="00CA2403" w:rsidRPr="00EA76E6">
        <w:t>et qu</w:t>
      </w:r>
      <w:r w:rsidRPr="00EA76E6">
        <w:t>’</w:t>
      </w:r>
      <w:r w:rsidR="00CA2403" w:rsidRPr="00EA76E6">
        <w:t>il voulut se servir de sa compétence pour réussir</w:t>
      </w:r>
      <w:r w:rsidRPr="00EA76E6">
        <w:t xml:space="preserve">. </w:t>
      </w:r>
      <w:r w:rsidR="00CA2403" w:rsidRPr="00EA76E6">
        <w:t>Mais Fraser</w:t>
      </w:r>
      <w:r w:rsidRPr="00EA76E6">
        <w:t xml:space="preserve"> (</w:t>
      </w:r>
      <w:r w:rsidR="00CA2403" w:rsidRPr="00EA76E6">
        <w:t>le directeur d</w:t>
      </w:r>
      <w:r w:rsidRPr="00EA76E6">
        <w:t>’</w:t>
      </w:r>
      <w:r w:rsidR="00CA2403" w:rsidRPr="00EA76E6">
        <w:t>études</w:t>
      </w:r>
      <w:r w:rsidRPr="00EA76E6">
        <w:t xml:space="preserve">) </w:t>
      </w:r>
      <w:r w:rsidR="00CA2403" w:rsidRPr="00EA76E6">
        <w:t>mourut</w:t>
      </w:r>
      <w:r w:rsidRPr="00EA76E6">
        <w:t xml:space="preserve">, </w:t>
      </w:r>
      <w:r w:rsidR="00CA2403" w:rsidRPr="00EA76E6">
        <w:t>et le collège qui avait bien démarré sombra dans une infâme renommée</w:t>
      </w:r>
      <w:r w:rsidRPr="00EA76E6">
        <w:t xml:space="preserve">. </w:t>
      </w:r>
      <w:r w:rsidR="00CA2403" w:rsidRPr="00EA76E6">
        <w:t>Les Vandeleur trouvèrent alors prudent de troquer ce surnom contre un autre et ils se f</w:t>
      </w:r>
      <w:r w:rsidR="00CA2403" w:rsidRPr="00EA76E6">
        <w:t>i</w:t>
      </w:r>
      <w:r w:rsidR="00CA2403" w:rsidRPr="00EA76E6">
        <w:t>rent appeler Stapleton</w:t>
      </w:r>
      <w:r w:rsidRPr="00EA76E6">
        <w:t xml:space="preserve">. </w:t>
      </w:r>
      <w:r w:rsidR="00CA2403" w:rsidRPr="00EA76E6">
        <w:t>Il transporta dans le sud de l</w:t>
      </w:r>
      <w:r w:rsidRPr="00EA76E6">
        <w:t>’</w:t>
      </w:r>
      <w:r w:rsidR="00CA2403" w:rsidRPr="00EA76E6">
        <w:t>Angleterre les restes de la fortune</w:t>
      </w:r>
      <w:r w:rsidRPr="00EA76E6">
        <w:t xml:space="preserve">, </w:t>
      </w:r>
      <w:r w:rsidR="00CA2403" w:rsidRPr="00EA76E6">
        <w:t>ses plans d</w:t>
      </w:r>
      <w:r w:rsidRPr="00EA76E6">
        <w:t>’</w:t>
      </w:r>
      <w:r w:rsidR="00CA2403" w:rsidRPr="00EA76E6">
        <w:t>avenir et son goût prononcé pour l</w:t>
      </w:r>
      <w:r w:rsidRPr="00EA76E6">
        <w:t>’</w:t>
      </w:r>
      <w:r w:rsidR="00CA2403" w:rsidRPr="00EA76E6">
        <w:t>entomologie</w:t>
      </w:r>
      <w:r w:rsidRPr="00EA76E6">
        <w:t xml:space="preserve">. </w:t>
      </w:r>
      <w:r w:rsidR="00CA2403" w:rsidRPr="00EA76E6">
        <w:t>J</w:t>
      </w:r>
      <w:r w:rsidRPr="00EA76E6">
        <w:t>’</w:t>
      </w:r>
      <w:r w:rsidR="00CA2403" w:rsidRPr="00EA76E6">
        <w:t>ai appris au British Museum qu</w:t>
      </w:r>
      <w:r w:rsidRPr="00EA76E6">
        <w:t>’</w:t>
      </w:r>
      <w:r w:rsidR="00CA2403" w:rsidRPr="00EA76E6">
        <w:t>il était une autorité reconnue en la matière et que le nom de Vandeleur est encore attribué à certain insecte qu</w:t>
      </w:r>
      <w:r w:rsidRPr="00EA76E6">
        <w:t>’</w:t>
      </w:r>
      <w:r w:rsidR="00CA2403" w:rsidRPr="00EA76E6">
        <w:t>il fut le premier à déco</w:t>
      </w:r>
      <w:r w:rsidR="00CA2403" w:rsidRPr="00EA76E6">
        <w:t>u</w:t>
      </w:r>
      <w:r w:rsidR="00CA2403" w:rsidRPr="00EA76E6">
        <w:t>vrir lorsqu</w:t>
      </w:r>
      <w:r w:rsidRPr="00EA76E6">
        <w:t>’</w:t>
      </w:r>
      <w:r w:rsidR="00CA2403" w:rsidRPr="00EA76E6">
        <w:t>il se trouvait dans le Yorkshire</w:t>
      </w:r>
      <w:r w:rsidRPr="00EA76E6">
        <w:t>.</w:t>
      </w:r>
    </w:p>
    <w:p w14:paraId="4A19710F" w14:textId="77777777" w:rsidR="00C646BA" w:rsidRPr="00EA76E6" w:rsidRDefault="00C646BA" w:rsidP="00C646BA">
      <w:r w:rsidRPr="00EA76E6">
        <w:t>« </w:t>
      </w:r>
      <w:r w:rsidR="00CA2403" w:rsidRPr="00EA76E6">
        <w:t>Nous en arrivons maintenant à la partie de son existence qui nous intéresse particulièrement</w:t>
      </w:r>
      <w:r w:rsidRPr="00EA76E6">
        <w:t xml:space="preserve">. </w:t>
      </w:r>
      <w:r w:rsidR="00CA2403" w:rsidRPr="00EA76E6">
        <w:t>Stapleton avait recueilli des informations</w:t>
      </w:r>
      <w:r w:rsidRPr="00EA76E6">
        <w:t xml:space="preserve">, </w:t>
      </w:r>
      <w:r w:rsidR="00CA2403" w:rsidRPr="00EA76E6">
        <w:t>comme de juste</w:t>
      </w:r>
      <w:r w:rsidRPr="00EA76E6">
        <w:t xml:space="preserve">, </w:t>
      </w:r>
      <w:r w:rsidR="00CA2403" w:rsidRPr="00EA76E6">
        <w:t>et il avait découvert que deux vies seulement s</w:t>
      </w:r>
      <w:r w:rsidRPr="00EA76E6">
        <w:t>’</w:t>
      </w:r>
      <w:r w:rsidR="00CA2403" w:rsidRPr="00EA76E6">
        <w:t>interposaient entre lui et des biens consid</w:t>
      </w:r>
      <w:r w:rsidR="00CA2403" w:rsidRPr="00EA76E6">
        <w:t>é</w:t>
      </w:r>
      <w:r w:rsidR="00CA2403" w:rsidRPr="00EA76E6">
        <w:t>rables</w:t>
      </w:r>
      <w:r w:rsidRPr="00EA76E6">
        <w:t xml:space="preserve">. </w:t>
      </w:r>
      <w:r w:rsidR="00CA2403" w:rsidRPr="00EA76E6">
        <w:t>Quand il atterrit dans le Devonshire</w:t>
      </w:r>
      <w:r w:rsidRPr="00EA76E6">
        <w:t xml:space="preserve">, </w:t>
      </w:r>
      <w:r w:rsidR="00CA2403" w:rsidRPr="00EA76E6">
        <w:t>je crois que ses pr</w:t>
      </w:r>
      <w:r w:rsidR="00CA2403" w:rsidRPr="00EA76E6">
        <w:t>o</w:t>
      </w:r>
      <w:r w:rsidR="00CA2403" w:rsidRPr="00EA76E6">
        <w:t>jets étaient encore inconsistants</w:t>
      </w:r>
      <w:r w:rsidRPr="00EA76E6">
        <w:t xml:space="preserve"> ; </w:t>
      </w:r>
      <w:r w:rsidR="00CA2403" w:rsidRPr="00EA76E6">
        <w:t>mais qu</w:t>
      </w:r>
      <w:r w:rsidRPr="00EA76E6">
        <w:t>’</w:t>
      </w:r>
      <w:r w:rsidR="00CA2403" w:rsidRPr="00EA76E6">
        <w:t>il fût décidé au pire</w:t>
      </w:r>
      <w:r w:rsidRPr="00EA76E6">
        <w:t xml:space="preserve">, </w:t>
      </w:r>
      <w:r w:rsidR="00CA2403" w:rsidRPr="00EA76E6">
        <w:t>cela me paraît évident puisqu</w:t>
      </w:r>
      <w:r w:rsidRPr="00EA76E6">
        <w:t>’</w:t>
      </w:r>
      <w:r w:rsidR="00CA2403" w:rsidRPr="00EA76E6">
        <w:t>il présenta dès l</w:t>
      </w:r>
      <w:r w:rsidRPr="00EA76E6">
        <w:t>’</w:t>
      </w:r>
      <w:r w:rsidR="00CA2403" w:rsidRPr="00EA76E6">
        <w:t>abord sa femme comme sa sœur</w:t>
      </w:r>
      <w:r w:rsidRPr="00EA76E6">
        <w:t xml:space="preserve">. </w:t>
      </w:r>
      <w:r w:rsidR="00CA2403" w:rsidRPr="00EA76E6">
        <w:t>L</w:t>
      </w:r>
      <w:r w:rsidRPr="00EA76E6">
        <w:t>’</w:t>
      </w:r>
      <w:r w:rsidR="00CA2403" w:rsidRPr="00EA76E6">
        <w:t>idée de se servir d</w:t>
      </w:r>
      <w:r w:rsidRPr="00EA76E6">
        <w:t>’</w:t>
      </w:r>
      <w:r w:rsidR="00CA2403" w:rsidRPr="00EA76E6">
        <w:t>elle comme d</w:t>
      </w:r>
      <w:r w:rsidRPr="00EA76E6">
        <w:t>’</w:t>
      </w:r>
      <w:r w:rsidR="00CA2403" w:rsidRPr="00EA76E6">
        <w:t>un appât était certainement dans sa tête</w:t>
      </w:r>
      <w:r w:rsidRPr="00EA76E6">
        <w:t xml:space="preserve">, </w:t>
      </w:r>
      <w:r w:rsidR="00CA2403" w:rsidRPr="00EA76E6">
        <w:t>mais peut-être ne savait-il pas quel plan manigancer</w:t>
      </w:r>
      <w:r w:rsidRPr="00EA76E6">
        <w:t xml:space="preserve">. </w:t>
      </w:r>
      <w:r w:rsidR="00CA2403" w:rsidRPr="00EA76E6">
        <w:t>Il voulait entrer en possession des biens</w:t>
      </w:r>
      <w:r w:rsidRPr="00EA76E6">
        <w:t xml:space="preserve">, </w:t>
      </w:r>
      <w:r w:rsidR="00CA2403" w:rsidRPr="00EA76E6">
        <w:t>et il était résolu à utiliser n</w:t>
      </w:r>
      <w:r w:rsidRPr="00EA76E6">
        <w:t>’</w:t>
      </w:r>
      <w:r w:rsidR="00CA2403" w:rsidRPr="00EA76E6">
        <w:t>importe qui et à braver n</w:t>
      </w:r>
      <w:r w:rsidRPr="00EA76E6">
        <w:t>’</w:t>
      </w:r>
      <w:r w:rsidR="00CA2403" w:rsidRPr="00EA76E6">
        <w:t>importe quel risque pour parvenir à ses fins</w:t>
      </w:r>
      <w:r w:rsidRPr="00EA76E6">
        <w:t xml:space="preserve">. </w:t>
      </w:r>
      <w:r w:rsidR="00CA2403" w:rsidRPr="00EA76E6">
        <w:t>Son premier acte fut de s</w:t>
      </w:r>
      <w:r w:rsidRPr="00EA76E6">
        <w:t>’</w:t>
      </w:r>
      <w:r w:rsidR="00CA2403" w:rsidRPr="00EA76E6">
        <w:t>installer aussi près que possible de la demeure de ses a</w:t>
      </w:r>
      <w:r w:rsidR="00CA2403" w:rsidRPr="00EA76E6">
        <w:t>n</w:t>
      </w:r>
      <w:r w:rsidR="00CA2403" w:rsidRPr="00EA76E6">
        <w:t>cêtres</w:t>
      </w:r>
      <w:r w:rsidRPr="00EA76E6">
        <w:t xml:space="preserve"> ; </w:t>
      </w:r>
      <w:r w:rsidR="00CA2403" w:rsidRPr="00EA76E6">
        <w:t>le deuxième de cultiver l</w:t>
      </w:r>
      <w:r w:rsidRPr="00EA76E6">
        <w:t>’</w:t>
      </w:r>
      <w:r w:rsidR="00CA2403" w:rsidRPr="00EA76E6">
        <w:t>amitié de Sir Charles Baske</w:t>
      </w:r>
      <w:r w:rsidR="00CA2403" w:rsidRPr="00EA76E6">
        <w:t>r</w:t>
      </w:r>
      <w:r w:rsidR="00CA2403" w:rsidRPr="00EA76E6">
        <w:t>ville et de ses voisins</w:t>
      </w:r>
      <w:r w:rsidRPr="00EA76E6">
        <w:t>.</w:t>
      </w:r>
    </w:p>
    <w:p w14:paraId="72E1945A" w14:textId="2FEFD99F" w:rsidR="00C646BA" w:rsidRPr="00EA76E6" w:rsidRDefault="00C646BA" w:rsidP="00C646BA">
      <w:r w:rsidRPr="00EA76E6">
        <w:t>« </w:t>
      </w:r>
      <w:r w:rsidR="00CA2403" w:rsidRPr="00EA76E6">
        <w:t xml:space="preserve">Le </w:t>
      </w:r>
      <w:r w:rsidR="005E5AD1" w:rsidRPr="00EA76E6">
        <w:t>baronnet</w:t>
      </w:r>
      <w:r w:rsidR="00CA2403" w:rsidRPr="00EA76E6">
        <w:t xml:space="preserve"> lui raconta l</w:t>
      </w:r>
      <w:r w:rsidRPr="00EA76E6">
        <w:t>’</w:t>
      </w:r>
      <w:r w:rsidR="00CA2403" w:rsidRPr="00EA76E6">
        <w:t>histoire du chien des Baske</w:t>
      </w:r>
      <w:r w:rsidR="00CA2403" w:rsidRPr="00EA76E6">
        <w:t>r</w:t>
      </w:r>
      <w:r w:rsidR="00CA2403" w:rsidRPr="00EA76E6">
        <w:t>ville</w:t>
      </w:r>
      <w:r w:rsidRPr="00EA76E6">
        <w:t xml:space="preserve"> ; </w:t>
      </w:r>
      <w:r w:rsidR="00CA2403" w:rsidRPr="00EA76E6">
        <w:t>ainsi fraya-t-il la voie qui allait le mener à la mort</w:t>
      </w:r>
      <w:r w:rsidRPr="00EA76E6">
        <w:t xml:space="preserve">. </w:t>
      </w:r>
      <w:r w:rsidR="00CA2403" w:rsidRPr="00EA76E6">
        <w:t>Stapl</w:t>
      </w:r>
      <w:r w:rsidR="00CA2403" w:rsidRPr="00EA76E6">
        <w:t>e</w:t>
      </w:r>
      <w:r w:rsidR="00CA2403" w:rsidRPr="00EA76E6">
        <w:t>ton</w:t>
      </w:r>
      <w:r w:rsidRPr="00EA76E6">
        <w:t xml:space="preserve">, </w:t>
      </w:r>
      <w:r w:rsidR="00CA2403" w:rsidRPr="00EA76E6">
        <w:t>car je continuerai à l</w:t>
      </w:r>
      <w:r w:rsidRPr="00EA76E6">
        <w:t>’</w:t>
      </w:r>
      <w:r w:rsidR="00CA2403" w:rsidRPr="00EA76E6">
        <w:t>appeler de ce nom</w:t>
      </w:r>
      <w:r w:rsidRPr="00EA76E6">
        <w:t xml:space="preserve">, </w:t>
      </w:r>
      <w:r w:rsidR="00CA2403" w:rsidRPr="00EA76E6">
        <w:t>savait que le cœur du vieil homme était affaibli et qu</w:t>
      </w:r>
      <w:r w:rsidRPr="00EA76E6">
        <w:t>’</w:t>
      </w:r>
      <w:r w:rsidR="00CA2403" w:rsidRPr="00EA76E6">
        <w:t>un choc le tuerait</w:t>
      </w:r>
      <w:r w:rsidRPr="00EA76E6">
        <w:t xml:space="preserve">. </w:t>
      </w:r>
      <w:r w:rsidR="00CA2403" w:rsidRPr="00EA76E6">
        <w:t>Il tenait ce renseignement du docteur Mortimer</w:t>
      </w:r>
      <w:r w:rsidRPr="00EA76E6">
        <w:t xml:space="preserve">. </w:t>
      </w:r>
      <w:r w:rsidR="00CA2403" w:rsidRPr="00EA76E6">
        <w:t xml:space="preserve">Il savait </w:t>
      </w:r>
      <w:r w:rsidR="00CA2403" w:rsidRPr="00EA76E6">
        <w:lastRenderedPageBreak/>
        <w:t>également que Sir Charles était superstitieux et qu</w:t>
      </w:r>
      <w:r w:rsidRPr="00EA76E6">
        <w:t>’</w:t>
      </w:r>
      <w:r w:rsidR="00CA2403" w:rsidRPr="00EA76E6">
        <w:t>il avait pris très au sérieux cette sinistre légende</w:t>
      </w:r>
      <w:r w:rsidRPr="00EA76E6">
        <w:t xml:space="preserve">. </w:t>
      </w:r>
      <w:r w:rsidR="00CA2403" w:rsidRPr="00EA76E6">
        <w:t xml:space="preserve">Son esprit ingénieux lui suggéra aussitôt le moyen grâce auquel le </w:t>
      </w:r>
      <w:r w:rsidR="005E5AD1" w:rsidRPr="00EA76E6">
        <w:t>baronnet</w:t>
      </w:r>
      <w:r w:rsidR="00CA2403" w:rsidRPr="00EA76E6">
        <w:t xml:space="preserve"> pourrait disparaître sans que le crime fût imputé au véritable assassin</w:t>
      </w:r>
      <w:r w:rsidRPr="00EA76E6">
        <w:t>.</w:t>
      </w:r>
    </w:p>
    <w:p w14:paraId="0C861EA5" w14:textId="77777777" w:rsidR="00C646BA" w:rsidRPr="00EA76E6" w:rsidRDefault="00C646BA" w:rsidP="00C646BA">
      <w:r w:rsidRPr="00EA76E6">
        <w:t>« </w:t>
      </w:r>
      <w:r w:rsidR="00CA2403" w:rsidRPr="00EA76E6">
        <w:t>Ayant conçu l</w:t>
      </w:r>
      <w:r w:rsidRPr="00EA76E6">
        <w:t>’</w:t>
      </w:r>
      <w:r w:rsidR="00CA2403" w:rsidRPr="00EA76E6">
        <w:t>idée</w:t>
      </w:r>
      <w:r w:rsidRPr="00EA76E6">
        <w:t xml:space="preserve">, </w:t>
      </w:r>
      <w:r w:rsidR="00CA2403" w:rsidRPr="00EA76E6">
        <w:t>il entreprit l</w:t>
      </w:r>
      <w:r w:rsidRPr="00EA76E6">
        <w:t>’</w:t>
      </w:r>
      <w:r w:rsidR="00CA2403" w:rsidRPr="00EA76E6">
        <w:t>exécution avec une a</w:t>
      </w:r>
      <w:r w:rsidR="00CA2403" w:rsidRPr="00EA76E6">
        <w:t>s</w:t>
      </w:r>
      <w:r w:rsidR="00CA2403" w:rsidRPr="00EA76E6">
        <w:t>tuce considérable</w:t>
      </w:r>
      <w:r w:rsidRPr="00EA76E6">
        <w:t xml:space="preserve">. </w:t>
      </w:r>
      <w:r w:rsidR="00CA2403" w:rsidRPr="00EA76E6">
        <w:t>Un aventurier banal se serait contenté d</w:t>
      </w:r>
      <w:r w:rsidRPr="00EA76E6">
        <w:t>’</w:t>
      </w:r>
      <w:r w:rsidR="00CA2403" w:rsidRPr="00EA76E6">
        <w:t>agir avec un chien féroce</w:t>
      </w:r>
      <w:r w:rsidRPr="00EA76E6">
        <w:t xml:space="preserve">. </w:t>
      </w:r>
      <w:r w:rsidR="00CA2403" w:rsidRPr="00EA76E6">
        <w:t>Le trait de génie consista à user de moyens artificiels pour conférer à l</w:t>
      </w:r>
      <w:r w:rsidRPr="00EA76E6">
        <w:t>’</w:t>
      </w:r>
      <w:r w:rsidR="00CA2403" w:rsidRPr="00EA76E6">
        <w:t>animal une apparence diabolique</w:t>
      </w:r>
      <w:r w:rsidRPr="00EA76E6">
        <w:t xml:space="preserve">. </w:t>
      </w:r>
      <w:r w:rsidR="00CA2403" w:rsidRPr="00EA76E6">
        <w:t>Il acheta le chien chez Ross and Mangles</w:t>
      </w:r>
      <w:r w:rsidRPr="00EA76E6">
        <w:t xml:space="preserve">, </w:t>
      </w:r>
      <w:r w:rsidR="00CA2403" w:rsidRPr="00EA76E6">
        <w:t>les marchands de Fu</w:t>
      </w:r>
      <w:r w:rsidR="00CA2403" w:rsidRPr="00EA76E6">
        <w:t>l</w:t>
      </w:r>
      <w:r w:rsidR="00CA2403" w:rsidRPr="00EA76E6">
        <w:t>ham Road à Londres</w:t>
      </w:r>
      <w:r w:rsidRPr="00EA76E6">
        <w:t xml:space="preserve"> : </w:t>
      </w:r>
      <w:r w:rsidR="00CA2403" w:rsidRPr="00EA76E6">
        <w:t>ce chien était le plus gros et le plus féroce qu</w:t>
      </w:r>
      <w:r w:rsidRPr="00EA76E6">
        <w:t>’</w:t>
      </w:r>
      <w:r w:rsidR="00CA2403" w:rsidRPr="00EA76E6">
        <w:t>ils possédassent</w:t>
      </w:r>
      <w:r w:rsidRPr="00EA76E6">
        <w:t xml:space="preserve">. </w:t>
      </w:r>
      <w:r w:rsidR="00CA2403" w:rsidRPr="00EA76E6">
        <w:t>Il le ramena par la ligne du Devonshire du nord</w:t>
      </w:r>
      <w:r w:rsidRPr="00EA76E6">
        <w:t xml:space="preserve">, </w:t>
      </w:r>
      <w:r w:rsidR="00CA2403" w:rsidRPr="00EA76E6">
        <w:t>et il fit un grand détour par la lande afin que personne ne le vît avec sa bête</w:t>
      </w:r>
      <w:r w:rsidRPr="00EA76E6">
        <w:t xml:space="preserve">. </w:t>
      </w:r>
      <w:r w:rsidR="00CA2403" w:rsidRPr="00EA76E6">
        <w:t>Déjà au cours de ses chasses aux papillons il avait appris à pénétrer dans le bourbier de Grimpen et il co</w:t>
      </w:r>
      <w:r w:rsidR="00CA2403" w:rsidRPr="00EA76E6">
        <w:t>n</w:t>
      </w:r>
      <w:r w:rsidR="00CA2403" w:rsidRPr="00EA76E6">
        <w:t>naissait une cachette pouvant servir de niche à son chien mon</w:t>
      </w:r>
      <w:r w:rsidR="00CA2403" w:rsidRPr="00EA76E6">
        <w:t>s</w:t>
      </w:r>
      <w:r w:rsidR="00CA2403" w:rsidRPr="00EA76E6">
        <w:t>trueux</w:t>
      </w:r>
      <w:r w:rsidRPr="00EA76E6">
        <w:t xml:space="preserve">. </w:t>
      </w:r>
      <w:r w:rsidR="00CA2403" w:rsidRPr="00EA76E6">
        <w:t>Il l</w:t>
      </w:r>
      <w:r w:rsidRPr="00EA76E6">
        <w:t>’</w:t>
      </w:r>
      <w:r w:rsidR="00CA2403" w:rsidRPr="00EA76E6">
        <w:t>attacha là et il attendit sa chance</w:t>
      </w:r>
      <w:r w:rsidRPr="00EA76E6">
        <w:t>.</w:t>
      </w:r>
    </w:p>
    <w:p w14:paraId="43D804B4" w14:textId="443BF531" w:rsidR="00C646BA" w:rsidRPr="00EA76E6" w:rsidRDefault="00C646BA" w:rsidP="00C646BA">
      <w:r w:rsidRPr="00EA76E6">
        <w:t>« </w:t>
      </w:r>
      <w:r w:rsidR="00CA2403" w:rsidRPr="00EA76E6">
        <w:t>Mais elle tardait à venir</w:t>
      </w:r>
      <w:r w:rsidRPr="00EA76E6">
        <w:t xml:space="preserve">. </w:t>
      </w:r>
      <w:r w:rsidR="00CA2403" w:rsidRPr="00EA76E6">
        <w:t>Impossible d</w:t>
      </w:r>
      <w:r w:rsidRPr="00EA76E6">
        <w:t>’</w:t>
      </w:r>
      <w:r w:rsidR="00CA2403" w:rsidRPr="00EA76E6">
        <w:t>attirer de nuit le vieux gentleman hors de son domaine</w:t>
      </w:r>
      <w:r w:rsidRPr="00EA76E6">
        <w:t xml:space="preserve">. </w:t>
      </w:r>
      <w:r w:rsidR="00CA2403" w:rsidRPr="00EA76E6">
        <w:t>Plusieurs fois Stapleton fit le guet avec son chien</w:t>
      </w:r>
      <w:r w:rsidRPr="00EA76E6">
        <w:t xml:space="preserve">, </w:t>
      </w:r>
      <w:r w:rsidR="00CA2403" w:rsidRPr="00EA76E6">
        <w:t>mais sans résultat</w:t>
      </w:r>
      <w:r w:rsidRPr="00EA76E6">
        <w:t xml:space="preserve">. </w:t>
      </w:r>
      <w:r w:rsidR="00CA2403" w:rsidRPr="00EA76E6">
        <w:t>C</w:t>
      </w:r>
      <w:r w:rsidRPr="00EA76E6">
        <w:t>’</w:t>
      </w:r>
      <w:r w:rsidR="00CA2403" w:rsidRPr="00EA76E6">
        <w:t>est au cours de ces affûts inutiles qu</w:t>
      </w:r>
      <w:r w:rsidRPr="00EA76E6">
        <w:t>’</w:t>
      </w:r>
      <w:r w:rsidR="00CA2403" w:rsidRPr="00EA76E6">
        <w:t>il fut aperçu ou plutôt son allié</w:t>
      </w:r>
      <w:r w:rsidRPr="00EA76E6">
        <w:t xml:space="preserve">, </w:t>
      </w:r>
      <w:r w:rsidR="00CA2403" w:rsidRPr="00EA76E6">
        <w:t>par des paysans et que la légende d</w:t>
      </w:r>
      <w:r w:rsidRPr="00EA76E6">
        <w:t>’</w:t>
      </w:r>
      <w:r w:rsidR="00CA2403" w:rsidRPr="00EA76E6">
        <w:t>un chien-démon reçut une confi</w:t>
      </w:r>
      <w:r w:rsidR="00CA2403" w:rsidRPr="00EA76E6">
        <w:t>r</w:t>
      </w:r>
      <w:r w:rsidR="00CA2403" w:rsidRPr="00EA76E6">
        <w:t>mation nouvelle</w:t>
      </w:r>
      <w:r w:rsidRPr="00EA76E6">
        <w:t xml:space="preserve">. </w:t>
      </w:r>
      <w:r w:rsidR="00CA2403" w:rsidRPr="00EA76E6">
        <w:t>Il avait espéré que sa femme consentirait à abuser Sir Charles</w:t>
      </w:r>
      <w:r w:rsidRPr="00EA76E6">
        <w:t xml:space="preserve">, </w:t>
      </w:r>
      <w:r w:rsidR="00CA2403" w:rsidRPr="00EA76E6">
        <w:t>mais elle refusa net</w:t>
      </w:r>
      <w:r w:rsidRPr="00EA76E6">
        <w:t xml:space="preserve">. </w:t>
      </w:r>
      <w:r w:rsidR="00CA2403" w:rsidRPr="00EA76E6">
        <w:t>Elle ne voulut pas pr</w:t>
      </w:r>
      <w:r w:rsidR="00CA2403" w:rsidRPr="00EA76E6">
        <w:t>o</w:t>
      </w:r>
      <w:r w:rsidR="00CA2403" w:rsidRPr="00EA76E6">
        <w:t>voquer chez le vieux gentleman un attachement sentimental qui le mît à la merci de son ennemi</w:t>
      </w:r>
      <w:r w:rsidRPr="00EA76E6">
        <w:t xml:space="preserve">. </w:t>
      </w:r>
      <w:r w:rsidR="00CA2403" w:rsidRPr="00EA76E6">
        <w:t>Les menaces et même</w:t>
      </w:r>
      <w:r w:rsidRPr="00EA76E6">
        <w:t xml:space="preserve"> (</w:t>
      </w:r>
      <w:r w:rsidR="00CA2403" w:rsidRPr="00EA76E6">
        <w:t>je r</w:t>
      </w:r>
      <w:r w:rsidR="00CA2403" w:rsidRPr="00EA76E6">
        <w:t>e</w:t>
      </w:r>
      <w:r w:rsidR="00CA2403" w:rsidRPr="00EA76E6">
        <w:t>grette d</w:t>
      </w:r>
      <w:r w:rsidRPr="00EA76E6">
        <w:t>’</w:t>
      </w:r>
      <w:r w:rsidR="00CA2403" w:rsidRPr="00EA76E6">
        <w:t>avoir à le dire</w:t>
      </w:r>
      <w:r w:rsidRPr="00EA76E6">
        <w:t xml:space="preserve">) </w:t>
      </w:r>
      <w:r w:rsidR="00CA2403" w:rsidRPr="00EA76E6">
        <w:t>les coups ne modifièrent en rien la rés</w:t>
      </w:r>
      <w:r w:rsidR="00CA2403" w:rsidRPr="00EA76E6">
        <w:t>o</w:t>
      </w:r>
      <w:r w:rsidR="00CA2403" w:rsidRPr="00EA76E6">
        <w:t xml:space="preserve">lution de </w:t>
      </w:r>
      <w:r w:rsidRPr="00EA76E6">
        <w:t>M</w:t>
      </w:r>
      <w:r w:rsidRPr="00EA76E6">
        <w:rPr>
          <w:vertAlign w:val="superscript"/>
        </w:rPr>
        <w:t>me</w:t>
      </w:r>
      <w:r w:rsidRPr="00EA76E6">
        <w:t> </w:t>
      </w:r>
      <w:r w:rsidR="00CA2403" w:rsidRPr="00EA76E6">
        <w:t>Stapleton</w:t>
      </w:r>
      <w:r w:rsidRPr="00EA76E6">
        <w:t xml:space="preserve">. </w:t>
      </w:r>
      <w:r w:rsidR="00CA2403" w:rsidRPr="00EA76E6">
        <w:t>Elle demeura inébranlable</w:t>
      </w:r>
      <w:r w:rsidRPr="00EA76E6">
        <w:t xml:space="preserve">, </w:t>
      </w:r>
      <w:r w:rsidR="00CA2403" w:rsidRPr="00EA76E6">
        <w:t>et pendant quelque temps Stapleton se trouva dans une impasse</w:t>
      </w:r>
      <w:r w:rsidRPr="00EA76E6">
        <w:t>.</w:t>
      </w:r>
    </w:p>
    <w:p w14:paraId="1D9F51E9" w14:textId="5CD6EB99" w:rsidR="00C646BA" w:rsidRPr="00EA76E6" w:rsidRDefault="00C646BA" w:rsidP="00C646BA">
      <w:r w:rsidRPr="00EA76E6">
        <w:lastRenderedPageBreak/>
        <w:t>« </w:t>
      </w:r>
      <w:r w:rsidR="00CA2403" w:rsidRPr="00EA76E6">
        <w:t>Il trouva le moyen d</w:t>
      </w:r>
      <w:r w:rsidRPr="00EA76E6">
        <w:t>’</w:t>
      </w:r>
      <w:r w:rsidR="00CA2403" w:rsidRPr="00EA76E6">
        <w:t>en sortir grâce au hasard qui fit de lui le ministre des bonnes œuvres de Sir Charles</w:t>
      </w:r>
      <w:r w:rsidRPr="00EA76E6">
        <w:t xml:space="preserve">, </w:t>
      </w:r>
      <w:r w:rsidR="00CA2403" w:rsidRPr="00EA76E6">
        <w:t>notamment envers cette malheureuse femme qui s</w:t>
      </w:r>
      <w:r w:rsidRPr="00EA76E6">
        <w:t>’</w:t>
      </w:r>
      <w:r w:rsidR="00CA2403" w:rsidRPr="00EA76E6">
        <w:t xml:space="preserve">appelle </w:t>
      </w:r>
      <w:r w:rsidRPr="00EA76E6">
        <w:t>M</w:t>
      </w:r>
      <w:r w:rsidRPr="00EA76E6">
        <w:rPr>
          <w:vertAlign w:val="superscript"/>
        </w:rPr>
        <w:t>me</w:t>
      </w:r>
      <w:r w:rsidRPr="00EA76E6">
        <w:t> </w:t>
      </w:r>
      <w:r w:rsidR="00CA2403" w:rsidRPr="00EA76E6">
        <w:t>Laura Lyons</w:t>
      </w:r>
      <w:r w:rsidRPr="00EA76E6">
        <w:t xml:space="preserve">. </w:t>
      </w:r>
      <w:r w:rsidR="00CA2403" w:rsidRPr="00EA76E6">
        <w:t>En se présentant comme célibataire il acquit suffisa</w:t>
      </w:r>
      <w:r w:rsidR="00CA2403" w:rsidRPr="00EA76E6">
        <w:t>m</w:t>
      </w:r>
      <w:r w:rsidR="00CA2403" w:rsidRPr="00EA76E6">
        <w:t>ment d</w:t>
      </w:r>
      <w:r w:rsidRPr="00EA76E6">
        <w:t>’</w:t>
      </w:r>
      <w:r w:rsidR="00CA2403" w:rsidRPr="00EA76E6">
        <w:t>influence sur elle pour la persuader que si elle obtenait le divorce il l</w:t>
      </w:r>
      <w:r w:rsidRPr="00EA76E6">
        <w:t>’</w:t>
      </w:r>
      <w:r w:rsidR="00CA2403" w:rsidRPr="00EA76E6">
        <w:t>épouserait</w:t>
      </w:r>
      <w:r w:rsidRPr="00EA76E6">
        <w:t xml:space="preserve">. </w:t>
      </w:r>
      <w:r w:rsidR="00CA2403" w:rsidRPr="00EA76E6">
        <w:t>Ses plans durent se précipiter dès qu</w:t>
      </w:r>
      <w:r w:rsidRPr="00EA76E6">
        <w:t>’</w:t>
      </w:r>
      <w:r w:rsidR="00CA2403" w:rsidRPr="00EA76E6">
        <w:t>il apprit que Sir Charles allait quitter le manoir sur le conseil du docteur Mortimer</w:t>
      </w:r>
      <w:r w:rsidRPr="00EA76E6">
        <w:t xml:space="preserve">, </w:t>
      </w:r>
      <w:r w:rsidR="00CA2403" w:rsidRPr="00EA76E6">
        <w:t>qu</w:t>
      </w:r>
      <w:r w:rsidRPr="00EA76E6">
        <w:t>’</w:t>
      </w:r>
      <w:r w:rsidR="00CA2403" w:rsidRPr="00EA76E6">
        <w:t>il approuva hautement</w:t>
      </w:r>
      <w:r w:rsidRPr="00EA76E6">
        <w:t xml:space="preserve">. </w:t>
      </w:r>
      <w:r w:rsidR="00CA2403" w:rsidRPr="00EA76E6">
        <w:t>Il lui fallait agir tout de suite</w:t>
      </w:r>
      <w:r w:rsidRPr="00EA76E6">
        <w:t xml:space="preserve">, </w:t>
      </w:r>
      <w:r w:rsidR="00CA2403" w:rsidRPr="00EA76E6">
        <w:t>sinon sa victime lui échapperait</w:t>
      </w:r>
      <w:r w:rsidRPr="00EA76E6">
        <w:t xml:space="preserve">. </w:t>
      </w:r>
      <w:r w:rsidR="00CA2403" w:rsidRPr="00EA76E6">
        <w:t xml:space="preserve">Il pressa donc </w:t>
      </w:r>
      <w:r w:rsidRPr="00EA76E6">
        <w:t>M</w:t>
      </w:r>
      <w:r w:rsidRPr="00EA76E6">
        <w:rPr>
          <w:vertAlign w:val="superscript"/>
        </w:rPr>
        <w:t>me</w:t>
      </w:r>
      <w:r w:rsidRPr="00EA76E6">
        <w:t> </w:t>
      </w:r>
      <w:r w:rsidR="00CA2403" w:rsidRPr="00EA76E6">
        <w:t>Lyons d</w:t>
      </w:r>
      <w:r w:rsidRPr="00EA76E6">
        <w:t>’</w:t>
      </w:r>
      <w:r w:rsidR="00CA2403" w:rsidRPr="00EA76E6">
        <w:t>écrire cette lettre dans laquelle elle suppliait le vieil homme de lui accorder un entretien la veille au soir de son départ pour Londres</w:t>
      </w:r>
      <w:r w:rsidRPr="00EA76E6">
        <w:t xml:space="preserve">. </w:t>
      </w:r>
      <w:r w:rsidR="00CA2403" w:rsidRPr="00EA76E6">
        <w:t>Par un argument spécieux il l</w:t>
      </w:r>
      <w:r w:rsidRPr="00EA76E6">
        <w:t>’</w:t>
      </w:r>
      <w:r w:rsidR="00CA2403" w:rsidRPr="00EA76E6">
        <w:t>empêcha d</w:t>
      </w:r>
      <w:r w:rsidRPr="00EA76E6">
        <w:t>’</w:t>
      </w:r>
      <w:r w:rsidR="00CA2403" w:rsidRPr="00EA76E6">
        <w:t>y aller elle-même</w:t>
      </w:r>
      <w:r w:rsidRPr="00EA76E6">
        <w:t xml:space="preserve"> ; </w:t>
      </w:r>
      <w:r w:rsidR="00CA2403" w:rsidRPr="00EA76E6">
        <w:t>enfin il tenait l</w:t>
      </w:r>
      <w:r w:rsidRPr="00EA76E6">
        <w:t>’</w:t>
      </w:r>
      <w:r w:rsidR="00CA2403" w:rsidRPr="00EA76E6">
        <w:t>occasion tant attendue</w:t>
      </w:r>
      <w:r w:rsidRPr="00EA76E6">
        <w:t> !</w:t>
      </w:r>
    </w:p>
    <w:p w14:paraId="5DA40B33" w14:textId="752C5F19" w:rsidR="00C646BA" w:rsidRPr="00EA76E6" w:rsidRDefault="00C646BA" w:rsidP="00C646BA">
      <w:r w:rsidRPr="00EA76E6">
        <w:t>« </w:t>
      </w:r>
      <w:r w:rsidR="00CA2403" w:rsidRPr="00EA76E6">
        <w:t>Le soir il rentra en voiture de Coombe Tracey assez tôt pour aller chercher son chien</w:t>
      </w:r>
      <w:r w:rsidRPr="00EA76E6">
        <w:t xml:space="preserve">, </w:t>
      </w:r>
      <w:r w:rsidR="00CA2403" w:rsidRPr="00EA76E6">
        <w:t>le barbouiller de ce phosphore infernal</w:t>
      </w:r>
      <w:r w:rsidRPr="00EA76E6">
        <w:t xml:space="preserve">, </w:t>
      </w:r>
      <w:r w:rsidR="00CA2403" w:rsidRPr="00EA76E6">
        <w:t xml:space="preserve">et le conduire auprès de la porte à claire-voie où il avait tout lieu de supposer que le </w:t>
      </w:r>
      <w:r w:rsidR="005E5AD1" w:rsidRPr="00EA76E6">
        <w:t>baronnet</w:t>
      </w:r>
      <w:r w:rsidR="00CA2403" w:rsidRPr="00EA76E6">
        <w:t xml:space="preserve"> irait se poster</w:t>
      </w:r>
      <w:r w:rsidRPr="00EA76E6">
        <w:t xml:space="preserve">. </w:t>
      </w:r>
      <w:r w:rsidR="00CA2403" w:rsidRPr="00EA76E6">
        <w:t>Le chien</w:t>
      </w:r>
      <w:r w:rsidRPr="00EA76E6">
        <w:t xml:space="preserve">, </w:t>
      </w:r>
      <w:r w:rsidR="00CA2403" w:rsidRPr="00EA76E6">
        <w:t>excité par son maître</w:t>
      </w:r>
      <w:r w:rsidRPr="00EA76E6">
        <w:t xml:space="preserve">, </w:t>
      </w:r>
      <w:r w:rsidR="00CA2403" w:rsidRPr="00EA76E6">
        <w:t>sauta par-dessus la barrière et poursuivit le malheureux Sir Charles qui descendit l</w:t>
      </w:r>
      <w:r w:rsidRPr="00EA76E6">
        <w:t>’</w:t>
      </w:r>
      <w:r w:rsidR="00CA2403" w:rsidRPr="00EA76E6">
        <w:t>allée des ifs en app</w:t>
      </w:r>
      <w:r w:rsidR="00CA2403" w:rsidRPr="00EA76E6">
        <w:t>e</w:t>
      </w:r>
      <w:r w:rsidR="00CA2403" w:rsidRPr="00EA76E6">
        <w:t>lant au secours</w:t>
      </w:r>
      <w:r w:rsidRPr="00EA76E6">
        <w:t xml:space="preserve">. </w:t>
      </w:r>
      <w:r w:rsidR="00CA2403" w:rsidRPr="00EA76E6">
        <w:t>Dans ce tunnel obscur</w:t>
      </w:r>
      <w:r w:rsidRPr="00EA76E6">
        <w:t xml:space="preserve">, </w:t>
      </w:r>
      <w:r w:rsidR="00CA2403" w:rsidRPr="00EA76E6">
        <w:t>le spectacle dut être a</w:t>
      </w:r>
      <w:r w:rsidR="00CA2403" w:rsidRPr="00EA76E6">
        <w:t>f</w:t>
      </w:r>
      <w:r w:rsidR="00CA2403" w:rsidRPr="00EA76E6">
        <w:t>freux de cette énorme bête noire</w:t>
      </w:r>
      <w:r w:rsidRPr="00EA76E6">
        <w:t xml:space="preserve">, </w:t>
      </w:r>
      <w:r w:rsidR="00CA2403" w:rsidRPr="00EA76E6">
        <w:t>environnée de flammes bo</w:t>
      </w:r>
      <w:r w:rsidR="00CA2403" w:rsidRPr="00EA76E6">
        <w:t>n</w:t>
      </w:r>
      <w:r w:rsidR="00CA2403" w:rsidRPr="00EA76E6">
        <w:t>dissant à la poursuite de sa proie</w:t>
      </w:r>
      <w:r w:rsidRPr="00EA76E6">
        <w:t xml:space="preserve">. </w:t>
      </w:r>
      <w:r w:rsidR="00CA2403" w:rsidRPr="00EA76E6">
        <w:t>Au bout de l</w:t>
      </w:r>
      <w:r w:rsidRPr="00EA76E6">
        <w:t>’</w:t>
      </w:r>
      <w:r w:rsidR="00CA2403" w:rsidRPr="00EA76E6">
        <w:t>allée il tomba mort de terreur et de faiblesse cardiaque</w:t>
      </w:r>
      <w:r w:rsidRPr="00EA76E6">
        <w:t xml:space="preserve">. </w:t>
      </w:r>
      <w:r w:rsidR="00CA2403" w:rsidRPr="00EA76E6">
        <w:t xml:space="preserve">Le chien avait couru sur la bordure gazonnée tandis que le </w:t>
      </w:r>
      <w:r w:rsidR="005E5AD1" w:rsidRPr="00EA76E6">
        <w:t>baronnet</w:t>
      </w:r>
      <w:r w:rsidR="00CA2403" w:rsidRPr="00EA76E6">
        <w:t xml:space="preserve"> s</w:t>
      </w:r>
      <w:r w:rsidRPr="00EA76E6">
        <w:t>’</w:t>
      </w:r>
      <w:r w:rsidR="00CA2403" w:rsidRPr="00EA76E6">
        <w:t>enfuyait sur le gravier</w:t>
      </w:r>
      <w:r w:rsidRPr="00EA76E6">
        <w:t xml:space="preserve"> ; </w:t>
      </w:r>
      <w:r w:rsidR="00CA2403" w:rsidRPr="00EA76E6">
        <w:t>voilà pourquoi on ne releva que des traces de pas d</w:t>
      </w:r>
      <w:r w:rsidRPr="00EA76E6">
        <w:t>’</w:t>
      </w:r>
      <w:r w:rsidR="00CA2403" w:rsidRPr="00EA76E6">
        <w:t>homme</w:t>
      </w:r>
      <w:r w:rsidRPr="00EA76E6">
        <w:t xml:space="preserve">. </w:t>
      </w:r>
      <w:r w:rsidR="00CA2403" w:rsidRPr="00EA76E6">
        <w:t>En le voyant étendu immobile</w:t>
      </w:r>
      <w:r w:rsidRPr="00EA76E6">
        <w:t xml:space="preserve">, </w:t>
      </w:r>
      <w:r w:rsidR="00CA2403" w:rsidRPr="00EA76E6">
        <w:t>le chien s</w:t>
      </w:r>
      <w:r w:rsidRPr="00EA76E6">
        <w:t>’</w:t>
      </w:r>
      <w:r w:rsidR="00CA2403" w:rsidRPr="00EA76E6">
        <w:t>approcha sans doute</w:t>
      </w:r>
      <w:r w:rsidRPr="00EA76E6">
        <w:t xml:space="preserve">, </w:t>
      </w:r>
      <w:r w:rsidR="00CA2403" w:rsidRPr="00EA76E6">
        <w:t>le renifla</w:t>
      </w:r>
      <w:r w:rsidRPr="00EA76E6">
        <w:t xml:space="preserve">, </w:t>
      </w:r>
      <w:r w:rsidR="00CA2403" w:rsidRPr="00EA76E6">
        <w:t>et s</w:t>
      </w:r>
      <w:r w:rsidRPr="00EA76E6">
        <w:t>’</w:t>
      </w:r>
      <w:r w:rsidR="00CA2403" w:rsidRPr="00EA76E6">
        <w:t>écarta du cadavre</w:t>
      </w:r>
      <w:r w:rsidRPr="00EA76E6">
        <w:t xml:space="preserve"> : </w:t>
      </w:r>
      <w:r w:rsidR="00CA2403" w:rsidRPr="00EA76E6">
        <w:t>d</w:t>
      </w:r>
      <w:r w:rsidRPr="00EA76E6">
        <w:t>’</w:t>
      </w:r>
      <w:r w:rsidR="00CA2403" w:rsidRPr="00EA76E6">
        <w:t>où les e</w:t>
      </w:r>
      <w:r w:rsidR="00CA2403" w:rsidRPr="00EA76E6">
        <w:t>m</w:t>
      </w:r>
      <w:r w:rsidR="00CA2403" w:rsidRPr="00EA76E6">
        <w:t>preintes observées par le docteur Mortimer</w:t>
      </w:r>
      <w:r w:rsidRPr="00EA76E6">
        <w:t xml:space="preserve">. </w:t>
      </w:r>
      <w:r w:rsidR="00CA2403" w:rsidRPr="00EA76E6">
        <w:t>Stapleton rappela son chien et il le ramena en toute hâte dans son repaire du grand bourbier de Grimpen</w:t>
      </w:r>
      <w:r w:rsidRPr="00EA76E6">
        <w:t xml:space="preserve"> : </w:t>
      </w:r>
      <w:r w:rsidR="00CA2403" w:rsidRPr="00EA76E6">
        <w:t>un mystère se posa alors qui e</w:t>
      </w:r>
      <w:r w:rsidR="00CA2403" w:rsidRPr="00EA76E6">
        <w:t>m</w:t>
      </w:r>
      <w:r w:rsidR="00CA2403" w:rsidRPr="00EA76E6">
        <w:t>barrassa les autorités judiciaires</w:t>
      </w:r>
      <w:r w:rsidRPr="00EA76E6">
        <w:t xml:space="preserve">, </w:t>
      </w:r>
      <w:r w:rsidR="00CA2403" w:rsidRPr="00EA76E6">
        <w:t>alarma les environs</w:t>
      </w:r>
      <w:r w:rsidRPr="00EA76E6">
        <w:t xml:space="preserve">, </w:t>
      </w:r>
      <w:r w:rsidR="00CA2403" w:rsidRPr="00EA76E6">
        <w:t>et fut f</w:t>
      </w:r>
      <w:r w:rsidR="00CA2403" w:rsidRPr="00EA76E6">
        <w:t>i</w:t>
      </w:r>
      <w:r w:rsidR="00CA2403" w:rsidRPr="00EA76E6">
        <w:t>nalement soumis à notre perspicacité</w:t>
      </w:r>
      <w:r w:rsidRPr="00EA76E6">
        <w:t>.</w:t>
      </w:r>
    </w:p>
    <w:p w14:paraId="5396AC09" w14:textId="2E56D6C3" w:rsidR="00C646BA" w:rsidRPr="00EA76E6" w:rsidRDefault="00C646BA" w:rsidP="00C646BA">
      <w:r w:rsidRPr="00EA76E6">
        <w:lastRenderedPageBreak/>
        <w:t>« </w:t>
      </w:r>
      <w:r w:rsidR="00CA2403" w:rsidRPr="00EA76E6">
        <w:t>Voilà comment mourut Sir Charles Baskerville</w:t>
      </w:r>
      <w:r w:rsidRPr="00EA76E6">
        <w:t xml:space="preserve">. </w:t>
      </w:r>
      <w:r w:rsidR="00CA2403" w:rsidRPr="00EA76E6">
        <w:t>Vous m</w:t>
      </w:r>
      <w:r w:rsidR="00CA2403" w:rsidRPr="00EA76E6">
        <w:t>e</w:t>
      </w:r>
      <w:r w:rsidR="00CA2403" w:rsidRPr="00EA76E6">
        <w:t>surez la ruse infernale qui présida à cet assassinat</w:t>
      </w:r>
      <w:r w:rsidRPr="00EA76E6">
        <w:t xml:space="preserve"> : </w:t>
      </w:r>
      <w:r w:rsidR="00CA2403" w:rsidRPr="00EA76E6">
        <w:t>il était rée</w:t>
      </w:r>
      <w:r w:rsidR="00CA2403" w:rsidRPr="00EA76E6">
        <w:t>l</w:t>
      </w:r>
      <w:r w:rsidR="00CA2403" w:rsidRPr="00EA76E6">
        <w:t>lement impossible d</w:t>
      </w:r>
      <w:r w:rsidRPr="00EA76E6">
        <w:t>’</w:t>
      </w:r>
      <w:r w:rsidR="00CA2403" w:rsidRPr="00EA76E6">
        <w:t>établir un dossier contre le véritable meu</w:t>
      </w:r>
      <w:r w:rsidR="00CA2403" w:rsidRPr="00EA76E6">
        <w:t>r</w:t>
      </w:r>
      <w:r w:rsidR="00CA2403" w:rsidRPr="00EA76E6">
        <w:t>trier</w:t>
      </w:r>
      <w:r w:rsidRPr="00EA76E6">
        <w:t xml:space="preserve">. </w:t>
      </w:r>
      <w:r w:rsidR="00CA2403" w:rsidRPr="00EA76E6">
        <w:t>Son seul et unique complice ne pourrait jamais le trahir</w:t>
      </w:r>
      <w:r w:rsidRPr="00EA76E6">
        <w:t xml:space="preserve">, </w:t>
      </w:r>
      <w:r w:rsidR="00CA2403" w:rsidRPr="00EA76E6">
        <w:t>et la nature grotesque</w:t>
      </w:r>
      <w:r w:rsidRPr="00EA76E6">
        <w:t xml:space="preserve">, </w:t>
      </w:r>
      <w:r w:rsidR="00CA2403" w:rsidRPr="00EA76E6">
        <w:t>inconcevable de l</w:t>
      </w:r>
      <w:r w:rsidRPr="00EA76E6">
        <w:t>’</w:t>
      </w:r>
      <w:r w:rsidR="00CA2403" w:rsidRPr="00EA76E6">
        <w:t>expédient employé co</w:t>
      </w:r>
      <w:r w:rsidR="00CA2403" w:rsidRPr="00EA76E6">
        <w:t>n</w:t>
      </w:r>
      <w:r w:rsidR="00CA2403" w:rsidRPr="00EA76E6">
        <w:t>tribuait à le rendre plus efficace</w:t>
      </w:r>
      <w:r w:rsidRPr="00EA76E6">
        <w:t xml:space="preserve">. </w:t>
      </w:r>
      <w:r w:rsidR="00CA2403" w:rsidRPr="00EA76E6">
        <w:t>Les deux femmes impl</w:t>
      </w:r>
      <w:r w:rsidR="00CA2403" w:rsidRPr="00EA76E6">
        <w:t>i</w:t>
      </w:r>
      <w:r w:rsidR="00CA2403" w:rsidRPr="00EA76E6">
        <w:t>quées dans l</w:t>
      </w:r>
      <w:r w:rsidRPr="00EA76E6">
        <w:t>’</w:t>
      </w:r>
      <w:r w:rsidR="00CA2403" w:rsidRPr="00EA76E6">
        <w:t>affaire</w:t>
      </w:r>
      <w:r w:rsidRPr="00EA76E6">
        <w:t>, M</w:t>
      </w:r>
      <w:r w:rsidRPr="00EA76E6">
        <w:rPr>
          <w:vertAlign w:val="superscript"/>
        </w:rPr>
        <w:t>me</w:t>
      </w:r>
      <w:r w:rsidRPr="00EA76E6">
        <w:t> </w:t>
      </w:r>
      <w:r w:rsidR="00CA2403" w:rsidRPr="00EA76E6">
        <w:t xml:space="preserve">Stapleton et </w:t>
      </w:r>
      <w:r w:rsidRPr="00EA76E6">
        <w:t>M</w:t>
      </w:r>
      <w:r w:rsidRPr="00EA76E6">
        <w:rPr>
          <w:vertAlign w:val="superscript"/>
        </w:rPr>
        <w:t>me</w:t>
      </w:r>
      <w:r w:rsidRPr="00EA76E6">
        <w:t> </w:t>
      </w:r>
      <w:r w:rsidR="00CA2403" w:rsidRPr="00EA76E6">
        <w:t>Laura Lyons</w:t>
      </w:r>
      <w:r w:rsidRPr="00EA76E6">
        <w:t xml:space="preserve">, </w:t>
      </w:r>
      <w:r w:rsidR="00CA2403" w:rsidRPr="00EA76E6">
        <w:t>ne manqu</w:t>
      </w:r>
      <w:r w:rsidR="00CA2403" w:rsidRPr="00EA76E6">
        <w:t>è</w:t>
      </w:r>
      <w:r w:rsidR="00CA2403" w:rsidRPr="00EA76E6">
        <w:t>rent pas de soupçonner Stapleton</w:t>
      </w:r>
      <w:r w:rsidRPr="00EA76E6">
        <w:t>. M</w:t>
      </w:r>
      <w:r w:rsidRPr="00EA76E6">
        <w:rPr>
          <w:vertAlign w:val="superscript"/>
        </w:rPr>
        <w:t>me</w:t>
      </w:r>
      <w:r w:rsidRPr="00EA76E6">
        <w:t> </w:t>
      </w:r>
      <w:r w:rsidR="00CA2403" w:rsidRPr="00EA76E6">
        <w:t>Stapleton s</w:t>
      </w:r>
      <w:r w:rsidR="00CA2403" w:rsidRPr="00EA76E6">
        <w:t>a</w:t>
      </w:r>
      <w:r w:rsidR="00CA2403" w:rsidRPr="00EA76E6">
        <w:t>vait qu</w:t>
      </w:r>
      <w:r w:rsidRPr="00EA76E6">
        <w:t>’</w:t>
      </w:r>
      <w:r w:rsidR="00CA2403" w:rsidRPr="00EA76E6">
        <w:t>il nourrissait des desseins criminels contre le vieil homme et elle connaissait aussi l</w:t>
      </w:r>
      <w:r w:rsidRPr="00EA76E6">
        <w:t>’</w:t>
      </w:r>
      <w:r w:rsidR="00CA2403" w:rsidRPr="00EA76E6">
        <w:t>existence du chien</w:t>
      </w:r>
      <w:r w:rsidRPr="00EA76E6">
        <w:t>. M</w:t>
      </w:r>
      <w:r w:rsidRPr="00EA76E6">
        <w:rPr>
          <w:vertAlign w:val="superscript"/>
        </w:rPr>
        <w:t>me</w:t>
      </w:r>
      <w:r w:rsidRPr="00EA76E6">
        <w:t> </w:t>
      </w:r>
      <w:r w:rsidR="00CA2403" w:rsidRPr="00EA76E6">
        <w:t>Lyons ne la co</w:t>
      </w:r>
      <w:r w:rsidR="00CA2403" w:rsidRPr="00EA76E6">
        <w:t>n</w:t>
      </w:r>
      <w:r w:rsidR="00CA2403" w:rsidRPr="00EA76E6">
        <w:t>naissait pas</w:t>
      </w:r>
      <w:r w:rsidRPr="00EA76E6">
        <w:t xml:space="preserve">, </w:t>
      </w:r>
      <w:r w:rsidR="00CA2403" w:rsidRPr="00EA76E6">
        <w:t>mais elle avait été impre</w:t>
      </w:r>
      <w:r w:rsidR="00CA2403" w:rsidRPr="00EA76E6">
        <w:t>s</w:t>
      </w:r>
      <w:r w:rsidR="00CA2403" w:rsidRPr="00EA76E6">
        <w:t>sionnée par cette mort survenue à l</w:t>
      </w:r>
      <w:r w:rsidRPr="00EA76E6">
        <w:t>’</w:t>
      </w:r>
      <w:r w:rsidR="00CA2403" w:rsidRPr="00EA76E6">
        <w:t>heure d</w:t>
      </w:r>
      <w:r w:rsidRPr="00EA76E6">
        <w:t>’</w:t>
      </w:r>
      <w:r w:rsidR="00CA2403" w:rsidRPr="00EA76E6">
        <w:t>un rendez-vous a</w:t>
      </w:r>
      <w:r w:rsidR="00CA2403" w:rsidRPr="00EA76E6">
        <w:t>n</w:t>
      </w:r>
      <w:r w:rsidR="00CA2403" w:rsidRPr="00EA76E6">
        <w:t>nulé dont lui seul était au courant</w:t>
      </w:r>
      <w:r w:rsidRPr="00EA76E6">
        <w:t xml:space="preserve">. </w:t>
      </w:r>
      <w:r w:rsidR="00CA2403" w:rsidRPr="00EA76E6">
        <w:t>Comme toutefois elles étaient toutes deux sous son emprise</w:t>
      </w:r>
      <w:r w:rsidRPr="00EA76E6">
        <w:t xml:space="preserve">, </w:t>
      </w:r>
      <w:r w:rsidR="00CA2403" w:rsidRPr="00EA76E6">
        <w:t>il n</w:t>
      </w:r>
      <w:r w:rsidRPr="00EA76E6">
        <w:t>’</w:t>
      </w:r>
      <w:r w:rsidR="00CA2403" w:rsidRPr="00EA76E6">
        <w:t>avait rien à craindre de leur part</w:t>
      </w:r>
      <w:r w:rsidRPr="00EA76E6">
        <w:t xml:space="preserve">. </w:t>
      </w:r>
      <w:r w:rsidR="00CA2403" w:rsidRPr="00EA76E6">
        <w:t>La première mo</w:t>
      </w:r>
      <w:r w:rsidR="00CA2403" w:rsidRPr="00EA76E6">
        <w:t>i</w:t>
      </w:r>
      <w:r w:rsidR="00CA2403" w:rsidRPr="00EA76E6">
        <w:t>tié de sa tâche était achevée avec plein succès</w:t>
      </w:r>
      <w:r w:rsidRPr="00EA76E6">
        <w:t xml:space="preserve"> ; </w:t>
      </w:r>
      <w:r w:rsidR="00CA2403" w:rsidRPr="00EA76E6">
        <w:t>le plus difficile restait à faire</w:t>
      </w:r>
      <w:r w:rsidRPr="00EA76E6">
        <w:t>.</w:t>
      </w:r>
    </w:p>
    <w:p w14:paraId="3D2B95CF" w14:textId="0B61CBA8" w:rsidR="00C646BA" w:rsidRPr="00EA76E6" w:rsidRDefault="00C646BA" w:rsidP="00C646BA">
      <w:r w:rsidRPr="00EA76E6">
        <w:t>« </w:t>
      </w:r>
      <w:r w:rsidR="00CA2403" w:rsidRPr="00EA76E6">
        <w:t>Il est possible que Stapleton ait ignoré l</w:t>
      </w:r>
      <w:r w:rsidRPr="00EA76E6">
        <w:t>’</w:t>
      </w:r>
      <w:r w:rsidR="00CA2403" w:rsidRPr="00EA76E6">
        <w:t>existence d</w:t>
      </w:r>
      <w:r w:rsidRPr="00EA76E6">
        <w:t>’</w:t>
      </w:r>
      <w:r w:rsidR="00CA2403" w:rsidRPr="00EA76E6">
        <w:t>un héritier au Canada</w:t>
      </w:r>
      <w:r w:rsidRPr="00EA76E6">
        <w:t xml:space="preserve">. </w:t>
      </w:r>
      <w:r w:rsidR="00CA2403" w:rsidRPr="00EA76E6">
        <w:t>De toute façon il l</w:t>
      </w:r>
      <w:r w:rsidRPr="00EA76E6">
        <w:t>’</w:t>
      </w:r>
      <w:r w:rsidR="00CA2403" w:rsidRPr="00EA76E6">
        <w:t>apprit bientôt par l</w:t>
      </w:r>
      <w:r w:rsidRPr="00EA76E6">
        <w:t>’</w:t>
      </w:r>
      <w:r w:rsidR="00CA2403" w:rsidRPr="00EA76E6">
        <w:t>intermédiaire de son ami le docteur Mortimer qui l</w:t>
      </w:r>
      <w:r w:rsidRPr="00EA76E6">
        <w:t>’</w:t>
      </w:r>
      <w:r w:rsidR="00CA2403" w:rsidRPr="00EA76E6">
        <w:t>informa de tous les détails concernant l</w:t>
      </w:r>
      <w:r w:rsidRPr="00EA76E6">
        <w:t>’</w:t>
      </w:r>
      <w:r w:rsidR="00CA2403" w:rsidRPr="00EA76E6">
        <w:t>arrivée d</w:t>
      </w:r>
      <w:r w:rsidRPr="00EA76E6">
        <w:t>’</w:t>
      </w:r>
      <w:r w:rsidR="00CA2403" w:rsidRPr="00EA76E6">
        <w:t>Henry Baskerville</w:t>
      </w:r>
      <w:r w:rsidRPr="00EA76E6">
        <w:t xml:space="preserve">. </w:t>
      </w:r>
      <w:r w:rsidR="00CA2403" w:rsidRPr="00EA76E6">
        <w:t>La première idée de Stapleton fut que ce jeune étranger déba</w:t>
      </w:r>
      <w:r w:rsidR="00CA2403" w:rsidRPr="00EA76E6">
        <w:t>r</w:t>
      </w:r>
      <w:r w:rsidR="00CA2403" w:rsidRPr="00EA76E6">
        <w:t>quant du Canada pourrait bien avoir un accident à Londres avant de descendre dans le Devonshire</w:t>
      </w:r>
      <w:r w:rsidRPr="00EA76E6">
        <w:t xml:space="preserve">. </w:t>
      </w:r>
      <w:r w:rsidR="00CA2403" w:rsidRPr="00EA76E6">
        <w:t>Il se méfiait de sa femme depuis qu</w:t>
      </w:r>
      <w:r w:rsidRPr="00EA76E6">
        <w:t>’</w:t>
      </w:r>
      <w:r w:rsidR="00CA2403" w:rsidRPr="00EA76E6">
        <w:t>elle avait refusé de prendre le vieil homme au piège</w:t>
      </w:r>
      <w:r w:rsidRPr="00EA76E6">
        <w:t xml:space="preserve"> ; </w:t>
      </w:r>
      <w:r w:rsidR="00CA2403" w:rsidRPr="00EA76E6">
        <w:t>mais il n</w:t>
      </w:r>
      <w:r w:rsidRPr="00EA76E6">
        <w:t>’</w:t>
      </w:r>
      <w:r w:rsidR="00CA2403" w:rsidRPr="00EA76E6">
        <w:t>osait pas la laisser seule</w:t>
      </w:r>
      <w:r w:rsidRPr="00EA76E6">
        <w:t xml:space="preserve"> : </w:t>
      </w:r>
      <w:r w:rsidR="00CA2403" w:rsidRPr="00EA76E6">
        <w:t>il craignait de perdre de son influence</w:t>
      </w:r>
      <w:r w:rsidRPr="00EA76E6">
        <w:t xml:space="preserve">. </w:t>
      </w:r>
      <w:r w:rsidR="00CA2403" w:rsidRPr="00EA76E6">
        <w:t>Voilà la raison pour laquelle il l</w:t>
      </w:r>
      <w:r w:rsidRPr="00EA76E6">
        <w:t>’</w:t>
      </w:r>
      <w:r w:rsidR="00CA2403" w:rsidRPr="00EA76E6">
        <w:t>emmena à Londres</w:t>
      </w:r>
      <w:r w:rsidRPr="00EA76E6">
        <w:t xml:space="preserve">. </w:t>
      </w:r>
      <w:r w:rsidR="00CA2403" w:rsidRPr="00EA76E6">
        <w:t>Ils descendirent</w:t>
      </w:r>
      <w:r w:rsidRPr="00EA76E6">
        <w:t xml:space="preserve">, </w:t>
      </w:r>
      <w:r w:rsidR="00CA2403" w:rsidRPr="00EA76E6">
        <w:t>je l</w:t>
      </w:r>
      <w:r w:rsidRPr="00EA76E6">
        <w:t>’</w:t>
      </w:r>
      <w:r w:rsidR="00CA2403" w:rsidRPr="00EA76E6">
        <w:t>ai appris</w:t>
      </w:r>
      <w:r w:rsidRPr="00EA76E6">
        <w:t xml:space="preserve">, </w:t>
      </w:r>
      <w:r w:rsidR="00CA2403" w:rsidRPr="00EA76E6">
        <w:t>au Mexborough Private Hotel</w:t>
      </w:r>
      <w:r w:rsidRPr="00EA76E6">
        <w:t xml:space="preserve">, </w:t>
      </w:r>
      <w:r w:rsidR="00CA2403" w:rsidRPr="00EA76E6">
        <w:t>dans Craven Street</w:t>
      </w:r>
      <w:r w:rsidRPr="00EA76E6">
        <w:t xml:space="preserve">, </w:t>
      </w:r>
      <w:r w:rsidR="00CA2403" w:rsidRPr="00EA76E6">
        <w:t>qui figurait sur la liste que j</w:t>
      </w:r>
      <w:r w:rsidRPr="00EA76E6">
        <w:t>’</w:t>
      </w:r>
      <w:r w:rsidR="00CA2403" w:rsidRPr="00EA76E6">
        <w:t>avais remise à Cartwright pour la recherche d</w:t>
      </w:r>
      <w:r w:rsidRPr="00EA76E6">
        <w:t>’</w:t>
      </w:r>
      <w:r w:rsidR="00CA2403" w:rsidRPr="00EA76E6">
        <w:t>une preuve</w:t>
      </w:r>
      <w:r w:rsidRPr="00EA76E6">
        <w:t xml:space="preserve">. </w:t>
      </w:r>
      <w:r w:rsidR="00CA2403" w:rsidRPr="00EA76E6">
        <w:t>Il enferma sa femme dans sa chambre tandis que</w:t>
      </w:r>
      <w:r w:rsidRPr="00EA76E6">
        <w:t xml:space="preserve">, </w:t>
      </w:r>
      <w:r w:rsidR="00CA2403" w:rsidRPr="00EA76E6">
        <w:t>sous le déguisement d</w:t>
      </w:r>
      <w:r w:rsidRPr="00EA76E6">
        <w:t>’</w:t>
      </w:r>
      <w:r w:rsidR="00CA2403" w:rsidRPr="00EA76E6">
        <w:t>une fausse barbe</w:t>
      </w:r>
      <w:r w:rsidRPr="00EA76E6">
        <w:t xml:space="preserve">, </w:t>
      </w:r>
      <w:r w:rsidR="00CA2403" w:rsidRPr="00EA76E6">
        <w:t>il suivit le docteur Mortimer jusqu</w:t>
      </w:r>
      <w:r w:rsidRPr="00EA76E6">
        <w:t>’</w:t>
      </w:r>
      <w:r w:rsidR="00CA2403" w:rsidRPr="00EA76E6">
        <w:t>à Baker Street</w:t>
      </w:r>
      <w:r w:rsidRPr="00EA76E6">
        <w:t xml:space="preserve">, </w:t>
      </w:r>
      <w:r w:rsidR="00CA2403" w:rsidRPr="00EA76E6">
        <w:t>puis jusqu</w:t>
      </w:r>
      <w:r w:rsidRPr="00EA76E6">
        <w:t>’</w:t>
      </w:r>
      <w:r w:rsidR="00CA2403" w:rsidRPr="00EA76E6">
        <w:t>à la gare</w:t>
      </w:r>
      <w:r w:rsidRPr="00EA76E6">
        <w:t xml:space="preserve">, </w:t>
      </w:r>
      <w:r w:rsidR="00CA2403" w:rsidRPr="00EA76E6">
        <w:t>et enfin au Northumberland Hotel</w:t>
      </w:r>
      <w:r w:rsidRPr="00EA76E6">
        <w:t xml:space="preserve">. </w:t>
      </w:r>
      <w:r w:rsidR="00CA2403" w:rsidRPr="00EA76E6">
        <w:t xml:space="preserve">Sa femme avait de vagues lueurs </w:t>
      </w:r>
      <w:r w:rsidR="00CA2403" w:rsidRPr="00EA76E6">
        <w:lastRenderedPageBreak/>
        <w:t>sur ses projets</w:t>
      </w:r>
      <w:r w:rsidRPr="00EA76E6">
        <w:t xml:space="preserve"> ; </w:t>
      </w:r>
      <w:r w:rsidR="00CA2403" w:rsidRPr="00EA76E6">
        <w:t xml:space="preserve">mais elle </w:t>
      </w:r>
      <w:proofErr w:type="gramStart"/>
      <w:r w:rsidR="00CA2403" w:rsidRPr="00EA76E6">
        <w:t>avait tellement peur de</w:t>
      </w:r>
      <w:proofErr w:type="gramEnd"/>
      <w:r w:rsidR="00CA2403" w:rsidRPr="00EA76E6">
        <w:t xml:space="preserve"> son mari</w:t>
      </w:r>
      <w:r w:rsidRPr="00EA76E6">
        <w:t xml:space="preserve"> (</w:t>
      </w:r>
      <w:r w:rsidR="00CA2403" w:rsidRPr="00EA76E6">
        <w:t>peur justifiée par toutes sortes de mauvais traitements</w:t>
      </w:r>
      <w:r w:rsidRPr="00EA76E6">
        <w:t xml:space="preserve">) </w:t>
      </w:r>
      <w:r w:rsidR="00CA2403" w:rsidRPr="00EA76E6">
        <w:t>qu</w:t>
      </w:r>
      <w:r w:rsidRPr="00EA76E6">
        <w:t>’</w:t>
      </w:r>
      <w:r w:rsidR="00CA2403" w:rsidRPr="00EA76E6">
        <w:t>elle n</w:t>
      </w:r>
      <w:r w:rsidRPr="00EA76E6">
        <w:t>’</w:t>
      </w:r>
      <w:r w:rsidR="00CA2403" w:rsidRPr="00EA76E6">
        <w:t>osa pas écrire une lettre d</w:t>
      </w:r>
      <w:r w:rsidRPr="00EA76E6">
        <w:t>’</w:t>
      </w:r>
      <w:r w:rsidR="00CA2403" w:rsidRPr="00EA76E6">
        <w:t>avertissement à l</w:t>
      </w:r>
      <w:r w:rsidRPr="00EA76E6">
        <w:t>’</w:t>
      </w:r>
      <w:r w:rsidR="00CA2403" w:rsidRPr="00EA76E6">
        <w:t>homme qu</w:t>
      </w:r>
      <w:r w:rsidRPr="00EA76E6">
        <w:t>’</w:t>
      </w:r>
      <w:r w:rsidR="00CA2403" w:rsidRPr="00EA76E6">
        <w:t>elle savait en danger</w:t>
      </w:r>
      <w:r w:rsidRPr="00EA76E6">
        <w:t xml:space="preserve">. </w:t>
      </w:r>
      <w:r w:rsidR="00CA2403" w:rsidRPr="00EA76E6">
        <w:t>Si la lettre tombait entre les mains de Stapleton</w:t>
      </w:r>
      <w:r w:rsidRPr="00EA76E6">
        <w:t xml:space="preserve">, </w:t>
      </w:r>
      <w:r w:rsidR="00CA2403" w:rsidRPr="00EA76E6">
        <w:t>il la tuerait</w:t>
      </w:r>
      <w:r w:rsidRPr="00EA76E6">
        <w:t xml:space="preserve">. </w:t>
      </w:r>
      <w:r w:rsidR="00CA2403" w:rsidRPr="00EA76E6">
        <w:t>Alors</w:t>
      </w:r>
      <w:r w:rsidRPr="00EA76E6">
        <w:t xml:space="preserve">, </w:t>
      </w:r>
      <w:r w:rsidR="00CA2403" w:rsidRPr="00EA76E6">
        <w:t>ainsi que nous le savons</w:t>
      </w:r>
      <w:r w:rsidRPr="00EA76E6">
        <w:t xml:space="preserve">, </w:t>
      </w:r>
      <w:r w:rsidR="00CA2403" w:rsidRPr="00EA76E6">
        <w:t>elle adopta le moyen de découper des mots dans un journal</w:t>
      </w:r>
      <w:r w:rsidRPr="00EA76E6">
        <w:t xml:space="preserve">, </w:t>
      </w:r>
      <w:r w:rsidR="00CA2403" w:rsidRPr="00EA76E6">
        <w:t>et de transformer son écriture sur l</w:t>
      </w:r>
      <w:r w:rsidRPr="00EA76E6">
        <w:t>’</w:t>
      </w:r>
      <w:r w:rsidR="00CA2403" w:rsidRPr="00EA76E6">
        <w:t>enveloppe qui contenait le message</w:t>
      </w:r>
      <w:r w:rsidRPr="00EA76E6">
        <w:t xml:space="preserve">. </w:t>
      </w:r>
      <w:r w:rsidR="00CA2403" w:rsidRPr="00EA76E6">
        <w:t xml:space="preserve">Celui-ci parvint au </w:t>
      </w:r>
      <w:r w:rsidR="005E5AD1" w:rsidRPr="00EA76E6">
        <w:t>baronnet</w:t>
      </w:r>
      <w:r w:rsidRPr="00EA76E6">
        <w:t xml:space="preserve">, </w:t>
      </w:r>
      <w:r w:rsidR="00CA2403" w:rsidRPr="00EA76E6">
        <w:t>qui pour la première fois se trouva mis en garde contre un péril dont il ne se doutait pas</w:t>
      </w:r>
      <w:r w:rsidRPr="00EA76E6">
        <w:t>.</w:t>
      </w:r>
    </w:p>
    <w:p w14:paraId="5D0F08C5" w14:textId="77777777" w:rsidR="00C646BA" w:rsidRPr="00EA76E6" w:rsidRDefault="00C646BA" w:rsidP="00C646BA">
      <w:r w:rsidRPr="00EA76E6">
        <w:t>« </w:t>
      </w:r>
      <w:r w:rsidR="00CA2403" w:rsidRPr="00EA76E6">
        <w:t>L</w:t>
      </w:r>
      <w:r w:rsidRPr="00EA76E6">
        <w:t>’</w:t>
      </w:r>
      <w:r w:rsidR="00CA2403" w:rsidRPr="00EA76E6">
        <w:t>essentiel était pour Stapleton de se procurer un objet vestimentaire de Sir Henry pour le cas où il aurait à se servir du chien</w:t>
      </w:r>
      <w:r w:rsidRPr="00EA76E6">
        <w:t xml:space="preserve"> : </w:t>
      </w:r>
      <w:r w:rsidR="00CA2403" w:rsidRPr="00EA76E6">
        <w:t>cet objet lui permettrait de le lancer sur la trace du pr</w:t>
      </w:r>
      <w:r w:rsidR="00CA2403" w:rsidRPr="00EA76E6">
        <w:t>o</w:t>
      </w:r>
      <w:r w:rsidR="00CA2403" w:rsidRPr="00EA76E6">
        <w:t>priétaire</w:t>
      </w:r>
      <w:r w:rsidRPr="00EA76E6">
        <w:t xml:space="preserve">. </w:t>
      </w:r>
      <w:r w:rsidR="00CA2403" w:rsidRPr="00EA76E6">
        <w:t>Avec la promptitude et l</w:t>
      </w:r>
      <w:r w:rsidRPr="00EA76E6">
        <w:t>’</w:t>
      </w:r>
      <w:r w:rsidR="00CA2403" w:rsidRPr="00EA76E6">
        <w:t>audace qui le caractérisent</w:t>
      </w:r>
      <w:r w:rsidRPr="00EA76E6">
        <w:t xml:space="preserve">, </w:t>
      </w:r>
      <w:r w:rsidR="00CA2403" w:rsidRPr="00EA76E6">
        <w:t>il s</w:t>
      </w:r>
      <w:r w:rsidRPr="00EA76E6">
        <w:t>’</w:t>
      </w:r>
      <w:r w:rsidR="00CA2403" w:rsidRPr="00EA76E6">
        <w:t>en occupa immédiatement</w:t>
      </w:r>
      <w:r w:rsidRPr="00EA76E6">
        <w:t xml:space="preserve"> : </w:t>
      </w:r>
      <w:r w:rsidR="00CA2403" w:rsidRPr="00EA76E6">
        <w:t>sans aucun doute le cireur ou une femme de chambre de l</w:t>
      </w:r>
      <w:r w:rsidRPr="00EA76E6">
        <w:t>’</w:t>
      </w:r>
      <w:r w:rsidR="00CA2403" w:rsidRPr="00EA76E6">
        <w:t>hôtel furent soudoyés par lui</w:t>
      </w:r>
      <w:r w:rsidRPr="00EA76E6">
        <w:t xml:space="preserve">. </w:t>
      </w:r>
      <w:r w:rsidR="00CA2403" w:rsidRPr="00EA76E6">
        <w:t>Le hasard voulut que le premier soulier fût absolument neuf et par cons</w:t>
      </w:r>
      <w:r w:rsidR="00CA2403" w:rsidRPr="00EA76E6">
        <w:t>é</w:t>
      </w:r>
      <w:r w:rsidR="00CA2403" w:rsidRPr="00EA76E6">
        <w:t>quent impropre à ses desseins</w:t>
      </w:r>
      <w:r w:rsidRPr="00EA76E6">
        <w:t xml:space="preserve">. </w:t>
      </w:r>
      <w:r w:rsidR="00CA2403" w:rsidRPr="00EA76E6">
        <w:t>Il se débrouilla donc pour en obtenir un deuxième</w:t>
      </w:r>
      <w:r w:rsidRPr="00EA76E6">
        <w:t xml:space="preserve">. </w:t>
      </w:r>
      <w:r w:rsidR="00CA2403" w:rsidRPr="00EA76E6">
        <w:t>Incident significatif</w:t>
      </w:r>
      <w:r w:rsidRPr="00EA76E6">
        <w:t xml:space="preserve">, </w:t>
      </w:r>
      <w:r w:rsidR="00CA2403" w:rsidRPr="00EA76E6">
        <w:t>qui me convainquit que nous avions affaire à un vrai chien</w:t>
      </w:r>
      <w:r w:rsidRPr="00EA76E6">
        <w:t xml:space="preserve">, </w:t>
      </w:r>
      <w:r w:rsidR="00CA2403" w:rsidRPr="00EA76E6">
        <w:t>car il était impossible d</w:t>
      </w:r>
      <w:r w:rsidRPr="00EA76E6">
        <w:t>’</w:t>
      </w:r>
      <w:r w:rsidR="00CA2403" w:rsidRPr="00EA76E6">
        <w:t>expliquer autrement cette obstination à se procurer un vieux soulier et cette indifférence à l</w:t>
      </w:r>
      <w:r w:rsidRPr="00EA76E6">
        <w:t>’</w:t>
      </w:r>
      <w:r w:rsidR="00CA2403" w:rsidRPr="00EA76E6">
        <w:t>égard du soulier neuf</w:t>
      </w:r>
      <w:r w:rsidRPr="00EA76E6">
        <w:t xml:space="preserve">. </w:t>
      </w:r>
      <w:r w:rsidR="00CA2403" w:rsidRPr="00EA76E6">
        <w:t>Plus un détail apparaît outré plus il mérite de retenir l</w:t>
      </w:r>
      <w:r w:rsidRPr="00EA76E6">
        <w:t>’</w:t>
      </w:r>
      <w:r w:rsidR="00CA2403" w:rsidRPr="00EA76E6">
        <w:t>attention</w:t>
      </w:r>
      <w:r w:rsidRPr="00EA76E6">
        <w:t xml:space="preserve"> ! </w:t>
      </w:r>
      <w:r w:rsidR="00CA2403" w:rsidRPr="00EA76E6">
        <w:t>Le détail qui semble compliquer un cas devient</w:t>
      </w:r>
      <w:r w:rsidRPr="00EA76E6">
        <w:t xml:space="preserve">, </w:t>
      </w:r>
      <w:r w:rsidR="00CA2403" w:rsidRPr="00EA76E6">
        <w:t>pour peu qu</w:t>
      </w:r>
      <w:r w:rsidRPr="00EA76E6">
        <w:t>’</w:t>
      </w:r>
      <w:r w:rsidR="00CA2403" w:rsidRPr="00EA76E6">
        <w:t>il soit considéré et manié scientifiquement</w:t>
      </w:r>
      <w:r w:rsidRPr="00EA76E6">
        <w:t xml:space="preserve">, </w:t>
      </w:r>
      <w:r w:rsidR="00CA2403" w:rsidRPr="00EA76E6">
        <w:t>celui qui permet au co</w:t>
      </w:r>
      <w:r w:rsidR="00CA2403" w:rsidRPr="00EA76E6">
        <w:t>n</w:t>
      </w:r>
      <w:r w:rsidR="00CA2403" w:rsidRPr="00EA76E6">
        <w:t>traire de l</w:t>
      </w:r>
      <w:r w:rsidRPr="00EA76E6">
        <w:t>’</w:t>
      </w:r>
      <w:r w:rsidR="00CA2403" w:rsidRPr="00EA76E6">
        <w:t>élucider le plus complètement</w:t>
      </w:r>
      <w:r w:rsidRPr="00EA76E6">
        <w:t>.</w:t>
      </w:r>
    </w:p>
    <w:p w14:paraId="64BAB92D" w14:textId="77777777" w:rsidR="00C646BA" w:rsidRPr="00EA76E6" w:rsidRDefault="00C646BA" w:rsidP="00C646BA">
      <w:r w:rsidRPr="00EA76E6">
        <w:t>« </w:t>
      </w:r>
      <w:r w:rsidR="00CA2403" w:rsidRPr="00EA76E6">
        <w:t>Ensuite nous avons eu le lendemain matin la visite de nos amis toujours suivis de Stapleton dans son fiacre</w:t>
      </w:r>
      <w:r w:rsidRPr="00EA76E6">
        <w:t xml:space="preserve">. </w:t>
      </w:r>
      <w:r w:rsidR="00CA2403" w:rsidRPr="00EA76E6">
        <w:t>Étant donné qu</w:t>
      </w:r>
      <w:r w:rsidRPr="00EA76E6">
        <w:t>’</w:t>
      </w:r>
      <w:r w:rsidR="00CA2403" w:rsidRPr="00EA76E6">
        <w:t>il savait notre adresse et qu</w:t>
      </w:r>
      <w:r w:rsidRPr="00EA76E6">
        <w:t>’</w:t>
      </w:r>
      <w:r w:rsidR="00CA2403" w:rsidRPr="00EA76E6">
        <w:t>il me connaissait physiquement de vue</w:t>
      </w:r>
      <w:r w:rsidRPr="00EA76E6">
        <w:t xml:space="preserve">, </w:t>
      </w:r>
      <w:r w:rsidR="00CA2403" w:rsidRPr="00EA76E6">
        <w:t>étant donné aussi son comportement général</w:t>
      </w:r>
      <w:r w:rsidRPr="00EA76E6">
        <w:t xml:space="preserve">, </w:t>
      </w:r>
      <w:r w:rsidR="00CA2403" w:rsidRPr="00EA76E6">
        <w:t xml:space="preserve">je crois que la carrière criminelle de Stapleton ne se limite </w:t>
      </w:r>
      <w:r w:rsidR="00CA2403" w:rsidRPr="00EA76E6">
        <w:lastRenderedPageBreak/>
        <w:t>pas à cette affaire Baskerville</w:t>
      </w:r>
      <w:r w:rsidRPr="00EA76E6">
        <w:t xml:space="preserve">. </w:t>
      </w:r>
      <w:r w:rsidR="00CA2403" w:rsidRPr="00EA76E6">
        <w:t>Il est intéressant de relever</w:t>
      </w:r>
      <w:r w:rsidRPr="00EA76E6">
        <w:t xml:space="preserve">, </w:t>
      </w:r>
      <w:r w:rsidR="00CA2403" w:rsidRPr="00EA76E6">
        <w:t>par exemple</w:t>
      </w:r>
      <w:r w:rsidRPr="00EA76E6">
        <w:t xml:space="preserve">, </w:t>
      </w:r>
      <w:r w:rsidR="00CA2403" w:rsidRPr="00EA76E6">
        <w:t>que depuis trois ans quatre cambriolages très importants ont eu lieu dans l</w:t>
      </w:r>
      <w:r w:rsidRPr="00EA76E6">
        <w:t>’</w:t>
      </w:r>
      <w:r w:rsidR="00CA2403" w:rsidRPr="00EA76E6">
        <w:t>Ouest et que leur auteur n</w:t>
      </w:r>
      <w:r w:rsidRPr="00EA76E6">
        <w:t>’</w:t>
      </w:r>
      <w:r w:rsidR="00CA2403" w:rsidRPr="00EA76E6">
        <w:t>a jamais été arrêté</w:t>
      </w:r>
      <w:r w:rsidRPr="00EA76E6">
        <w:t xml:space="preserve">. </w:t>
      </w:r>
      <w:r w:rsidR="00CA2403" w:rsidRPr="00EA76E6">
        <w:t>Le dernier</w:t>
      </w:r>
      <w:r w:rsidRPr="00EA76E6">
        <w:t xml:space="preserve">, </w:t>
      </w:r>
      <w:r w:rsidR="00CA2403" w:rsidRPr="00EA76E6">
        <w:t>à Folkstone Court</w:t>
      </w:r>
      <w:r w:rsidRPr="00EA76E6">
        <w:t xml:space="preserve">, </w:t>
      </w:r>
      <w:r w:rsidR="00CA2403" w:rsidRPr="00EA76E6">
        <w:t>au mois de mai</w:t>
      </w:r>
      <w:r w:rsidRPr="00EA76E6">
        <w:t xml:space="preserve">, </w:t>
      </w:r>
      <w:r w:rsidR="00CA2403" w:rsidRPr="00EA76E6">
        <w:t>m</w:t>
      </w:r>
      <w:r w:rsidRPr="00EA76E6">
        <w:t>’</w:t>
      </w:r>
      <w:r w:rsidR="00CA2403" w:rsidRPr="00EA76E6">
        <w:t>avait intéressé par la manière dont le cambrioleur masqué et opérant seul avait froidement abattu d</w:t>
      </w:r>
      <w:r w:rsidRPr="00EA76E6">
        <w:t>’</w:t>
      </w:r>
      <w:r w:rsidR="00CA2403" w:rsidRPr="00EA76E6">
        <w:t>un coup de revolver le groom qui l</w:t>
      </w:r>
      <w:r w:rsidRPr="00EA76E6">
        <w:t>’</w:t>
      </w:r>
      <w:r w:rsidR="00CA2403" w:rsidRPr="00EA76E6">
        <w:t>avait surpris</w:t>
      </w:r>
      <w:r w:rsidRPr="00EA76E6">
        <w:t xml:space="preserve">. </w:t>
      </w:r>
      <w:r w:rsidR="00CA2403" w:rsidRPr="00EA76E6">
        <w:t>Je suis presque sûr que Stapleton pourvoyait ainsi au renflouement de ses ressources qui s</w:t>
      </w:r>
      <w:r w:rsidRPr="00EA76E6">
        <w:t>’</w:t>
      </w:r>
      <w:r w:rsidR="00CA2403" w:rsidRPr="00EA76E6">
        <w:t>épuisaient et que depuis des années il était à toute extrémité</w:t>
      </w:r>
      <w:r w:rsidRPr="00EA76E6">
        <w:t>.</w:t>
      </w:r>
    </w:p>
    <w:p w14:paraId="553F9616" w14:textId="3128949D" w:rsidR="00C646BA" w:rsidRPr="00EA76E6" w:rsidRDefault="00C646BA" w:rsidP="00C646BA">
      <w:r w:rsidRPr="00EA76E6">
        <w:t>« </w:t>
      </w:r>
      <w:r w:rsidR="00CA2403" w:rsidRPr="00EA76E6">
        <w:t>Nous eûmes un exemple de sa vivacité ce matin-là quand il nous échappa avec tant de brio</w:t>
      </w:r>
      <w:r w:rsidRPr="00EA76E6">
        <w:t xml:space="preserve">, </w:t>
      </w:r>
      <w:r w:rsidR="00CA2403" w:rsidRPr="00EA76E6">
        <w:t>et aussi de son audace en me renvoyant mon propre nom par l</w:t>
      </w:r>
      <w:r w:rsidRPr="00EA76E6">
        <w:t>’</w:t>
      </w:r>
      <w:r w:rsidR="00CA2403" w:rsidRPr="00EA76E6">
        <w:t>intermédiaire du cocher du fiacre</w:t>
      </w:r>
      <w:r w:rsidRPr="00EA76E6">
        <w:t xml:space="preserve">. </w:t>
      </w:r>
      <w:r w:rsidR="008D2AD1" w:rsidRPr="00EA76E6">
        <w:t>À</w:t>
      </w:r>
      <w:r w:rsidR="00CA2403" w:rsidRPr="00EA76E6">
        <w:t xml:space="preserve"> partir de ce moment il comprit que j</w:t>
      </w:r>
      <w:r w:rsidRPr="00EA76E6">
        <w:t>’</w:t>
      </w:r>
      <w:r w:rsidR="00CA2403" w:rsidRPr="00EA76E6">
        <w:t>avais pris l</w:t>
      </w:r>
      <w:r w:rsidRPr="00EA76E6">
        <w:t>’</w:t>
      </w:r>
      <w:r w:rsidR="00CA2403" w:rsidRPr="00EA76E6">
        <w:t>affaire en main à Londres et qu</w:t>
      </w:r>
      <w:r w:rsidRPr="00EA76E6">
        <w:t>’</w:t>
      </w:r>
      <w:r w:rsidR="00CA2403" w:rsidRPr="00EA76E6">
        <w:t>il n</w:t>
      </w:r>
      <w:r w:rsidRPr="00EA76E6">
        <w:t>’</w:t>
      </w:r>
      <w:r w:rsidR="00CA2403" w:rsidRPr="00EA76E6">
        <w:t>aurait aucune chance de parvenir à ses fins dans la capitale</w:t>
      </w:r>
      <w:r w:rsidRPr="00EA76E6">
        <w:t xml:space="preserve">. </w:t>
      </w:r>
      <w:r w:rsidR="00CA2403" w:rsidRPr="00EA76E6">
        <w:t>Il rentra à Grimpen et attendit l</w:t>
      </w:r>
      <w:r w:rsidRPr="00EA76E6">
        <w:t>’</w:t>
      </w:r>
      <w:r w:rsidR="00CA2403" w:rsidRPr="00EA76E6">
        <w:t xml:space="preserve">arrivée du </w:t>
      </w:r>
      <w:r w:rsidR="005E5AD1" w:rsidRPr="00EA76E6">
        <w:t>baronnet</w:t>
      </w:r>
      <w:r w:rsidRPr="00EA76E6">
        <w:t>.</w:t>
      </w:r>
    </w:p>
    <w:p w14:paraId="2288D927" w14:textId="77777777" w:rsidR="00C646BA" w:rsidRPr="00EA76E6" w:rsidRDefault="00C646BA" w:rsidP="00C646BA">
      <w:r w:rsidRPr="00EA76E6">
        <w:t>— </w:t>
      </w:r>
      <w:r w:rsidR="00CA2403" w:rsidRPr="00EA76E6">
        <w:t>Un instant</w:t>
      </w:r>
      <w:r w:rsidRPr="00EA76E6">
        <w:t xml:space="preserve"> ! </w:t>
      </w:r>
      <w:r w:rsidR="00CA2403" w:rsidRPr="00EA76E6">
        <w:t>interrompis-je</w:t>
      </w:r>
      <w:r w:rsidRPr="00EA76E6">
        <w:t xml:space="preserve">. </w:t>
      </w:r>
      <w:r w:rsidR="00CA2403" w:rsidRPr="00EA76E6">
        <w:t>Vous avez sans nul doute r</w:t>
      </w:r>
      <w:r w:rsidR="00CA2403" w:rsidRPr="00EA76E6">
        <w:t>e</w:t>
      </w:r>
      <w:r w:rsidR="00CA2403" w:rsidRPr="00EA76E6">
        <w:t>tracé correctement la suite des événements</w:t>
      </w:r>
      <w:r w:rsidRPr="00EA76E6">
        <w:t xml:space="preserve">, </w:t>
      </w:r>
      <w:r w:rsidR="00CA2403" w:rsidRPr="00EA76E6">
        <w:t>mais un point d</w:t>
      </w:r>
      <w:r w:rsidR="00CA2403" w:rsidRPr="00EA76E6">
        <w:t>e</w:t>
      </w:r>
      <w:r w:rsidR="00CA2403" w:rsidRPr="00EA76E6">
        <w:t>meure inexpliqué</w:t>
      </w:r>
      <w:r w:rsidRPr="00EA76E6">
        <w:t xml:space="preserve"> : </w:t>
      </w:r>
      <w:r w:rsidR="00CA2403" w:rsidRPr="00EA76E6">
        <w:t>qu</w:t>
      </w:r>
      <w:r w:rsidRPr="00EA76E6">
        <w:t>’</w:t>
      </w:r>
      <w:r w:rsidR="00CA2403" w:rsidRPr="00EA76E6">
        <w:t>est devenu le chien pendant que son maître était à Londres</w:t>
      </w:r>
      <w:r w:rsidRPr="00EA76E6">
        <w:t> ?</w:t>
      </w:r>
    </w:p>
    <w:p w14:paraId="41E000F0" w14:textId="353DF549" w:rsidR="00C646BA" w:rsidRPr="00EA76E6" w:rsidRDefault="00C646BA" w:rsidP="00C646BA">
      <w:r w:rsidRPr="00EA76E6">
        <w:t>— </w:t>
      </w:r>
      <w:r w:rsidR="00CA2403" w:rsidRPr="00EA76E6">
        <w:t>J</w:t>
      </w:r>
      <w:r w:rsidRPr="00EA76E6">
        <w:t>’</w:t>
      </w:r>
      <w:r w:rsidR="00CA2403" w:rsidRPr="00EA76E6">
        <w:t>y ai réfléchi</w:t>
      </w:r>
      <w:r w:rsidRPr="00EA76E6">
        <w:t xml:space="preserve">, </w:t>
      </w:r>
      <w:r w:rsidR="00CA2403" w:rsidRPr="00EA76E6">
        <w:t>et c</w:t>
      </w:r>
      <w:r w:rsidRPr="00EA76E6">
        <w:t>’</w:t>
      </w:r>
      <w:r w:rsidR="00CA2403" w:rsidRPr="00EA76E6">
        <w:t>est évidemment un point important</w:t>
      </w:r>
      <w:r w:rsidRPr="00EA76E6">
        <w:t xml:space="preserve">. </w:t>
      </w:r>
      <w:r w:rsidR="00CA2403" w:rsidRPr="00EA76E6">
        <w:t>Stapleton a eu un homme de confiance</w:t>
      </w:r>
      <w:r w:rsidRPr="00EA76E6">
        <w:t xml:space="preserve"> ; </w:t>
      </w:r>
      <w:r w:rsidR="00CA2403" w:rsidRPr="00EA76E6">
        <w:t>mais il est peu probable qu</w:t>
      </w:r>
      <w:r w:rsidRPr="00EA76E6">
        <w:t>’</w:t>
      </w:r>
      <w:r w:rsidR="00CA2403" w:rsidRPr="00EA76E6">
        <w:t>il lui ait dévoilé tous ses plans</w:t>
      </w:r>
      <w:r w:rsidRPr="00EA76E6">
        <w:t xml:space="preserve"> : </w:t>
      </w:r>
      <w:r w:rsidR="00CA2403" w:rsidRPr="00EA76E6">
        <w:t>autrement</w:t>
      </w:r>
      <w:r w:rsidRPr="00EA76E6">
        <w:t xml:space="preserve">, </w:t>
      </w:r>
      <w:r w:rsidR="00CA2403" w:rsidRPr="00EA76E6">
        <w:t>il serait tombé au pouvoir d</w:t>
      </w:r>
      <w:r w:rsidRPr="00EA76E6">
        <w:t>’</w:t>
      </w:r>
      <w:r w:rsidR="00CA2403" w:rsidRPr="00EA76E6">
        <w:t>un complice</w:t>
      </w:r>
      <w:r w:rsidRPr="00EA76E6">
        <w:t xml:space="preserve">. </w:t>
      </w:r>
      <w:r w:rsidR="008D2AD1" w:rsidRPr="00EA76E6">
        <w:t>À</w:t>
      </w:r>
      <w:r w:rsidR="00CA2403" w:rsidRPr="00EA76E6">
        <w:t xml:space="preserve"> Merripit il y avait un vieux domestique du nom d</w:t>
      </w:r>
      <w:r w:rsidRPr="00EA76E6">
        <w:t>’</w:t>
      </w:r>
      <w:r w:rsidR="00CA2403" w:rsidRPr="00EA76E6">
        <w:t>Anthony</w:t>
      </w:r>
      <w:r w:rsidRPr="00EA76E6">
        <w:t xml:space="preserve">. </w:t>
      </w:r>
      <w:r w:rsidR="00CA2403" w:rsidRPr="00EA76E6">
        <w:t>Il était au service des Stapleton depuis de nombreuses années</w:t>
      </w:r>
      <w:r w:rsidRPr="00EA76E6">
        <w:t xml:space="preserve">, </w:t>
      </w:r>
      <w:r w:rsidR="00CA2403" w:rsidRPr="00EA76E6">
        <w:t>déjà au temps du collège</w:t>
      </w:r>
      <w:r w:rsidRPr="00EA76E6">
        <w:t xml:space="preserve"> : </w:t>
      </w:r>
      <w:r w:rsidR="00CA2403" w:rsidRPr="00EA76E6">
        <w:t>il savait donc que ses maîtres étaient mari et femme</w:t>
      </w:r>
      <w:r w:rsidRPr="00EA76E6">
        <w:t xml:space="preserve">. </w:t>
      </w:r>
      <w:r w:rsidR="00CA2403" w:rsidRPr="00EA76E6">
        <w:t>Ce bonhomme a subit</w:t>
      </w:r>
      <w:r w:rsidR="00CA2403" w:rsidRPr="00EA76E6">
        <w:t>e</w:t>
      </w:r>
      <w:r w:rsidR="00CA2403" w:rsidRPr="00EA76E6">
        <w:t>ment disparu</w:t>
      </w:r>
      <w:r w:rsidRPr="00EA76E6">
        <w:t xml:space="preserve">. </w:t>
      </w:r>
      <w:r w:rsidR="00CA2403" w:rsidRPr="00EA76E6">
        <w:t>Or</w:t>
      </w:r>
      <w:r w:rsidRPr="00EA76E6">
        <w:t xml:space="preserve">, </w:t>
      </w:r>
      <w:r w:rsidR="00CA2403" w:rsidRPr="00EA76E6">
        <w:t>Anthony n</w:t>
      </w:r>
      <w:r w:rsidRPr="00EA76E6">
        <w:t>’</w:t>
      </w:r>
      <w:r w:rsidR="00CA2403" w:rsidRPr="00EA76E6">
        <w:t>est pas un nom commun en Angl</w:t>
      </w:r>
      <w:r w:rsidR="00CA2403" w:rsidRPr="00EA76E6">
        <w:t>e</w:t>
      </w:r>
      <w:r w:rsidR="00CA2403" w:rsidRPr="00EA76E6">
        <w:t>terre</w:t>
      </w:r>
      <w:r w:rsidRPr="00EA76E6">
        <w:t xml:space="preserve">, </w:t>
      </w:r>
      <w:r w:rsidR="00CA2403" w:rsidRPr="00EA76E6">
        <w:t>tandis qu</w:t>
      </w:r>
      <w:r w:rsidRPr="00EA76E6">
        <w:t>’</w:t>
      </w:r>
      <w:r w:rsidR="00CA2403" w:rsidRPr="00EA76E6">
        <w:t>Antonio est répandu dans toute l</w:t>
      </w:r>
      <w:r w:rsidRPr="00EA76E6">
        <w:t>’</w:t>
      </w:r>
      <w:r w:rsidR="00CA2403" w:rsidRPr="00EA76E6">
        <w:t>Espagne et les pays hispano-américains</w:t>
      </w:r>
      <w:r w:rsidRPr="00EA76E6">
        <w:t xml:space="preserve">. </w:t>
      </w:r>
      <w:r w:rsidR="00CA2403" w:rsidRPr="00EA76E6">
        <w:t>Cet Anthony</w:t>
      </w:r>
      <w:r w:rsidRPr="00EA76E6">
        <w:t xml:space="preserve">, </w:t>
      </w:r>
      <w:r w:rsidR="00CA2403" w:rsidRPr="00EA76E6">
        <w:t xml:space="preserve">comme </w:t>
      </w:r>
      <w:r w:rsidRPr="00EA76E6">
        <w:t>M</w:t>
      </w:r>
      <w:r w:rsidRPr="00EA76E6">
        <w:rPr>
          <w:vertAlign w:val="superscript"/>
        </w:rPr>
        <w:t>me</w:t>
      </w:r>
      <w:r w:rsidRPr="00EA76E6">
        <w:t> </w:t>
      </w:r>
      <w:r w:rsidR="00CA2403" w:rsidRPr="00EA76E6">
        <w:t>Stapleton</w:t>
      </w:r>
      <w:r w:rsidRPr="00EA76E6">
        <w:t xml:space="preserve">, </w:t>
      </w:r>
      <w:r w:rsidR="00CA2403" w:rsidRPr="00EA76E6">
        <w:t>parlait correctement l</w:t>
      </w:r>
      <w:r w:rsidRPr="00EA76E6">
        <w:t>’</w:t>
      </w:r>
      <w:r w:rsidR="00CA2403" w:rsidRPr="00EA76E6">
        <w:t>anglais</w:t>
      </w:r>
      <w:r w:rsidRPr="00EA76E6">
        <w:t xml:space="preserve">, </w:t>
      </w:r>
      <w:r w:rsidR="00CA2403" w:rsidRPr="00EA76E6">
        <w:t xml:space="preserve">mais </w:t>
      </w:r>
      <w:r w:rsidR="00CA2403" w:rsidRPr="00EA76E6">
        <w:lastRenderedPageBreak/>
        <w:t>avec un bizarre zézaiement</w:t>
      </w:r>
      <w:r w:rsidRPr="00EA76E6">
        <w:t xml:space="preserve">. </w:t>
      </w:r>
      <w:r w:rsidR="00CA2403" w:rsidRPr="00EA76E6">
        <w:t>J</w:t>
      </w:r>
      <w:r w:rsidRPr="00EA76E6">
        <w:t>’</w:t>
      </w:r>
      <w:r w:rsidR="00CA2403" w:rsidRPr="00EA76E6">
        <w:t>ai vu de mes yeux ce vieux domestique traverser le grand bourbier de Grimpen par le sentier qu</w:t>
      </w:r>
      <w:r w:rsidRPr="00EA76E6">
        <w:t>’</w:t>
      </w:r>
      <w:r w:rsidR="00CA2403" w:rsidRPr="00EA76E6">
        <w:t>avait marqué Stapleton</w:t>
      </w:r>
      <w:r w:rsidRPr="00EA76E6">
        <w:t xml:space="preserve">. </w:t>
      </w:r>
      <w:r w:rsidR="00CA2403" w:rsidRPr="00EA76E6">
        <w:t>Il est donc probable qu</w:t>
      </w:r>
      <w:r w:rsidRPr="00EA76E6">
        <w:t>’</w:t>
      </w:r>
      <w:r w:rsidR="00CA2403" w:rsidRPr="00EA76E6">
        <w:t>en son absence son maître l</w:t>
      </w:r>
      <w:r w:rsidRPr="00EA76E6">
        <w:t>’</w:t>
      </w:r>
      <w:r w:rsidR="00CA2403" w:rsidRPr="00EA76E6">
        <w:t>avait chargé de s</w:t>
      </w:r>
      <w:r w:rsidRPr="00EA76E6">
        <w:t>’</w:t>
      </w:r>
      <w:r w:rsidR="00CA2403" w:rsidRPr="00EA76E6">
        <w:t>occuper du chien</w:t>
      </w:r>
      <w:r w:rsidRPr="00EA76E6">
        <w:t xml:space="preserve">, </w:t>
      </w:r>
      <w:r w:rsidR="00CA2403" w:rsidRPr="00EA76E6">
        <w:t>mais qu</w:t>
      </w:r>
      <w:r w:rsidRPr="00EA76E6">
        <w:t>’</w:t>
      </w:r>
      <w:r w:rsidR="00CA2403" w:rsidRPr="00EA76E6">
        <w:t>Anthony ne se doutait pas de l</w:t>
      </w:r>
      <w:r w:rsidRPr="00EA76E6">
        <w:t>’</w:t>
      </w:r>
      <w:r w:rsidR="00CA2403" w:rsidRPr="00EA76E6">
        <w:t>emploi qui était réservé à cette bête</w:t>
      </w:r>
      <w:r w:rsidRPr="00EA76E6">
        <w:t>.</w:t>
      </w:r>
    </w:p>
    <w:p w14:paraId="510969BC" w14:textId="77777777" w:rsidR="00C646BA" w:rsidRPr="00EA76E6" w:rsidRDefault="00C646BA" w:rsidP="00C646BA">
      <w:r w:rsidRPr="00EA76E6">
        <w:t>« </w:t>
      </w:r>
      <w:r w:rsidR="00CA2403" w:rsidRPr="00EA76E6">
        <w:t>Les Stapleton se rendirent donc dans le Devonshire</w:t>
      </w:r>
      <w:r w:rsidRPr="00EA76E6">
        <w:t xml:space="preserve">, </w:t>
      </w:r>
      <w:r w:rsidR="00CA2403" w:rsidRPr="00EA76E6">
        <w:t>où Sir Henry et vous les rejoignirent peu après</w:t>
      </w:r>
      <w:r w:rsidRPr="00EA76E6">
        <w:t xml:space="preserve">. </w:t>
      </w:r>
      <w:r w:rsidR="00CA2403" w:rsidRPr="00EA76E6">
        <w:t>Un mot maintenant sur ce que je fis à l</w:t>
      </w:r>
      <w:r w:rsidRPr="00EA76E6">
        <w:t>’</w:t>
      </w:r>
      <w:r w:rsidR="00CA2403" w:rsidRPr="00EA76E6">
        <w:t>époque</w:t>
      </w:r>
      <w:r w:rsidRPr="00EA76E6">
        <w:t xml:space="preserve">. </w:t>
      </w:r>
      <w:r w:rsidR="00CA2403" w:rsidRPr="00EA76E6">
        <w:t>Vous vous rappelez peut-être que lorsque j</w:t>
      </w:r>
      <w:r w:rsidRPr="00EA76E6">
        <w:t>’</w:t>
      </w:r>
      <w:r w:rsidR="00CA2403" w:rsidRPr="00EA76E6">
        <w:t>examinai le papier qui portait la phrase découpée dans le journal je cherchai attentivement le filigrane</w:t>
      </w:r>
      <w:r w:rsidRPr="00EA76E6">
        <w:t xml:space="preserve">. </w:t>
      </w:r>
      <w:r w:rsidR="00CA2403" w:rsidRPr="00EA76E6">
        <w:t>En le levant à quelques centimètres de mes yeux</w:t>
      </w:r>
      <w:r w:rsidRPr="00EA76E6">
        <w:t xml:space="preserve">, </w:t>
      </w:r>
      <w:r w:rsidR="00CA2403" w:rsidRPr="00EA76E6">
        <w:t>je sentis la faible odeur d</w:t>
      </w:r>
      <w:r w:rsidRPr="00EA76E6">
        <w:t>’</w:t>
      </w:r>
      <w:r w:rsidR="00CA2403" w:rsidRPr="00EA76E6">
        <w:t>un parfum qui s</w:t>
      </w:r>
      <w:r w:rsidRPr="00EA76E6">
        <w:t>’</w:t>
      </w:r>
      <w:r w:rsidR="00CA2403" w:rsidRPr="00EA76E6">
        <w:t xml:space="preserve">appelle </w:t>
      </w:r>
      <w:r w:rsidRPr="00EA76E6">
        <w:t>« </w:t>
      </w:r>
      <w:r w:rsidR="00CA2403" w:rsidRPr="00EA76E6">
        <w:t>jasmin blanc</w:t>
      </w:r>
      <w:r w:rsidRPr="00EA76E6">
        <w:rPr>
          <w:i/>
          <w:iCs/>
        </w:rPr>
        <w:t> »</w:t>
      </w:r>
      <w:r w:rsidRPr="00EA76E6">
        <w:t xml:space="preserve">. </w:t>
      </w:r>
      <w:r w:rsidR="00CA2403" w:rsidRPr="00EA76E6">
        <w:t>Il existe soixante-quinze parfums</w:t>
      </w:r>
      <w:r w:rsidRPr="00EA76E6">
        <w:t xml:space="preserve">, </w:t>
      </w:r>
      <w:r w:rsidR="00CA2403" w:rsidRPr="00EA76E6">
        <w:t>et il est indispensable à tout expert criminel de savoir les distinguer les uns des autres</w:t>
      </w:r>
      <w:r w:rsidRPr="00EA76E6">
        <w:t xml:space="preserve"> ; </w:t>
      </w:r>
      <w:r w:rsidR="00CA2403" w:rsidRPr="00EA76E6">
        <w:t>plus d</w:t>
      </w:r>
      <w:r w:rsidRPr="00EA76E6">
        <w:t>’</w:t>
      </w:r>
      <w:r w:rsidR="00CA2403" w:rsidRPr="00EA76E6">
        <w:t>une fois j</w:t>
      </w:r>
      <w:r w:rsidRPr="00EA76E6">
        <w:t>’</w:t>
      </w:r>
      <w:r w:rsidR="00CA2403" w:rsidRPr="00EA76E6">
        <w:t>ai eu entre les mains des affaires dont le succès a dépendu de la connaissance que j</w:t>
      </w:r>
      <w:r w:rsidRPr="00EA76E6">
        <w:t>’</w:t>
      </w:r>
      <w:r w:rsidR="00CA2403" w:rsidRPr="00EA76E6">
        <w:t>en avais</w:t>
      </w:r>
      <w:r w:rsidRPr="00EA76E6">
        <w:t xml:space="preserve">. </w:t>
      </w:r>
      <w:r w:rsidR="00CA2403" w:rsidRPr="00EA76E6">
        <w:t>Le parfum suggérait donc une présence féminine</w:t>
      </w:r>
      <w:r w:rsidRPr="00EA76E6">
        <w:t xml:space="preserve">, </w:t>
      </w:r>
      <w:r w:rsidR="00CA2403" w:rsidRPr="00EA76E6">
        <w:t>et déjà je commençai à soupçonner les Stapleton</w:t>
      </w:r>
      <w:r w:rsidRPr="00EA76E6">
        <w:t xml:space="preserve">. </w:t>
      </w:r>
      <w:r w:rsidR="00CA2403" w:rsidRPr="00EA76E6">
        <w:t>Ainsi avant de me rendre dans l</w:t>
      </w:r>
      <w:r w:rsidRPr="00EA76E6">
        <w:t>’</w:t>
      </w:r>
      <w:r w:rsidR="00CA2403" w:rsidRPr="00EA76E6">
        <w:t>Ouest</w:t>
      </w:r>
      <w:r w:rsidRPr="00EA76E6">
        <w:t xml:space="preserve">, </w:t>
      </w:r>
      <w:r w:rsidR="00CA2403" w:rsidRPr="00EA76E6">
        <w:t>j</w:t>
      </w:r>
      <w:r w:rsidRPr="00EA76E6">
        <w:t>’</w:t>
      </w:r>
      <w:r w:rsidR="00CA2403" w:rsidRPr="00EA76E6">
        <w:t>avais acquis la certitude de l</w:t>
      </w:r>
      <w:r w:rsidRPr="00EA76E6">
        <w:t>’</w:t>
      </w:r>
      <w:r w:rsidR="00CA2403" w:rsidRPr="00EA76E6">
        <w:t>existence du chien et j</w:t>
      </w:r>
      <w:r w:rsidRPr="00EA76E6">
        <w:t>’</w:t>
      </w:r>
      <w:r w:rsidR="00CA2403" w:rsidRPr="00EA76E6">
        <w:t>avais deviné le criminel</w:t>
      </w:r>
      <w:r w:rsidRPr="00EA76E6">
        <w:t>.</w:t>
      </w:r>
    </w:p>
    <w:p w14:paraId="7BB9D8E1" w14:textId="77777777" w:rsidR="00C646BA" w:rsidRPr="00EA76E6" w:rsidRDefault="00C646BA" w:rsidP="00C646BA">
      <w:r w:rsidRPr="00EA76E6">
        <w:t>« </w:t>
      </w:r>
      <w:r w:rsidR="00CA2403" w:rsidRPr="00EA76E6">
        <w:t>Mon jeu consistait donc à surveiller Stapleton</w:t>
      </w:r>
      <w:r w:rsidRPr="00EA76E6">
        <w:t xml:space="preserve">. </w:t>
      </w:r>
      <w:r w:rsidR="00CA2403" w:rsidRPr="00EA76E6">
        <w:t>Mais il était évident que je ne pourrais le faire si je vous accompagnais</w:t>
      </w:r>
      <w:r w:rsidRPr="00EA76E6">
        <w:t xml:space="preserve">, </w:t>
      </w:r>
      <w:r w:rsidR="00CA2403" w:rsidRPr="00EA76E6">
        <w:t>car il se tiendrait résolument sur ses gardes</w:t>
      </w:r>
      <w:r w:rsidRPr="00EA76E6">
        <w:t xml:space="preserve">. </w:t>
      </w:r>
      <w:r w:rsidR="00CA2403" w:rsidRPr="00EA76E6">
        <w:t>Je vous ai donc menti délibérément à tous</w:t>
      </w:r>
      <w:r w:rsidRPr="00EA76E6">
        <w:t xml:space="preserve">, </w:t>
      </w:r>
      <w:r w:rsidR="00CA2403" w:rsidRPr="00EA76E6">
        <w:t>même à vous</w:t>
      </w:r>
      <w:r w:rsidRPr="00EA76E6">
        <w:t xml:space="preserve">, </w:t>
      </w:r>
      <w:r w:rsidR="00CA2403" w:rsidRPr="00EA76E6">
        <w:t>et je suis parti secr</w:t>
      </w:r>
      <w:r w:rsidR="00CA2403" w:rsidRPr="00EA76E6">
        <w:t>è</w:t>
      </w:r>
      <w:r w:rsidR="00CA2403" w:rsidRPr="00EA76E6">
        <w:t>tement pendant que tout le monde me supposait à Londres</w:t>
      </w:r>
      <w:r w:rsidRPr="00EA76E6">
        <w:t xml:space="preserve">. </w:t>
      </w:r>
      <w:r w:rsidR="00CA2403" w:rsidRPr="00EA76E6">
        <w:t>Mes fatigues et mon inconfort n</w:t>
      </w:r>
      <w:r w:rsidRPr="00EA76E6">
        <w:t>’</w:t>
      </w:r>
      <w:r w:rsidR="00CA2403" w:rsidRPr="00EA76E6">
        <w:t>ont pas été aussi grands que vous l</w:t>
      </w:r>
      <w:r w:rsidRPr="00EA76E6">
        <w:t>’</w:t>
      </w:r>
      <w:r w:rsidR="00CA2403" w:rsidRPr="00EA76E6">
        <w:t>avez imaginé</w:t>
      </w:r>
      <w:r w:rsidRPr="00EA76E6">
        <w:t xml:space="preserve"> ; </w:t>
      </w:r>
      <w:r w:rsidR="00CA2403" w:rsidRPr="00EA76E6">
        <w:t>d</w:t>
      </w:r>
      <w:r w:rsidRPr="00EA76E6">
        <w:t>’</w:t>
      </w:r>
      <w:r w:rsidR="00CA2403" w:rsidRPr="00EA76E6">
        <w:t>ailleurs de telles bagatelles ne doivent jamais entrer en ligne de compte quand il s</w:t>
      </w:r>
      <w:r w:rsidRPr="00EA76E6">
        <w:t>’</w:t>
      </w:r>
      <w:r w:rsidR="00CA2403" w:rsidRPr="00EA76E6">
        <w:t>agit de traquer un criminel</w:t>
      </w:r>
      <w:r w:rsidRPr="00EA76E6">
        <w:t xml:space="preserve">. </w:t>
      </w:r>
      <w:r w:rsidR="00CA2403" w:rsidRPr="00EA76E6">
        <w:t>Je suis demeuré la majeure partie de mon temps à Coombe Tr</w:t>
      </w:r>
      <w:r w:rsidR="00CA2403" w:rsidRPr="00EA76E6">
        <w:t>a</w:t>
      </w:r>
      <w:r w:rsidR="00CA2403" w:rsidRPr="00EA76E6">
        <w:t>cey et je n</w:t>
      </w:r>
      <w:r w:rsidRPr="00EA76E6">
        <w:t>’</w:t>
      </w:r>
      <w:r w:rsidR="00CA2403" w:rsidRPr="00EA76E6">
        <w:t>ai utilisé la cabane que lorsqu</w:t>
      </w:r>
      <w:r w:rsidRPr="00EA76E6">
        <w:t>’</w:t>
      </w:r>
      <w:r w:rsidR="00CA2403" w:rsidRPr="00EA76E6">
        <w:t>il me fallait être sur le théâtre des opérations</w:t>
      </w:r>
      <w:r w:rsidRPr="00EA76E6">
        <w:t xml:space="preserve">. </w:t>
      </w:r>
      <w:r w:rsidR="00CA2403" w:rsidRPr="00EA76E6">
        <w:lastRenderedPageBreak/>
        <w:t>Cartwright était venu avec moi et</w:t>
      </w:r>
      <w:r w:rsidRPr="00EA76E6">
        <w:t xml:space="preserve">, </w:t>
      </w:r>
      <w:r w:rsidR="00CA2403" w:rsidRPr="00EA76E6">
        <w:t>dégu</w:t>
      </w:r>
      <w:r w:rsidR="00CA2403" w:rsidRPr="00EA76E6">
        <w:t>i</w:t>
      </w:r>
      <w:r w:rsidR="00CA2403" w:rsidRPr="00EA76E6">
        <w:t>sé en petit campagnard</w:t>
      </w:r>
      <w:r w:rsidRPr="00EA76E6">
        <w:t xml:space="preserve">, </w:t>
      </w:r>
      <w:r w:rsidR="00CA2403" w:rsidRPr="00EA76E6">
        <w:t>il m</w:t>
      </w:r>
      <w:r w:rsidRPr="00EA76E6">
        <w:t>’</w:t>
      </w:r>
      <w:r w:rsidR="00CA2403" w:rsidRPr="00EA76E6">
        <w:t>a rendu les plus éminents services</w:t>
      </w:r>
      <w:r w:rsidRPr="00EA76E6">
        <w:t xml:space="preserve">. </w:t>
      </w:r>
      <w:r w:rsidR="00CA2403" w:rsidRPr="00EA76E6">
        <w:t>Je me fiais à lui pour ma nourriture et mon linge</w:t>
      </w:r>
      <w:r w:rsidRPr="00EA76E6">
        <w:t xml:space="preserve">. </w:t>
      </w:r>
      <w:r w:rsidR="00CA2403" w:rsidRPr="00EA76E6">
        <w:t>Pendant que je surveillais Stapleton</w:t>
      </w:r>
      <w:r w:rsidRPr="00EA76E6">
        <w:t xml:space="preserve">, </w:t>
      </w:r>
      <w:r w:rsidR="00CA2403" w:rsidRPr="00EA76E6">
        <w:t>Cartwright vous surveillait</w:t>
      </w:r>
      <w:r w:rsidRPr="00EA76E6">
        <w:t xml:space="preserve"> : </w:t>
      </w:r>
      <w:r w:rsidR="00CA2403" w:rsidRPr="00EA76E6">
        <w:t>je tenais en main toutes les ficelles</w:t>
      </w:r>
      <w:r w:rsidRPr="00EA76E6">
        <w:t>.</w:t>
      </w:r>
    </w:p>
    <w:p w14:paraId="6D6AEEA3" w14:textId="77777777" w:rsidR="00C646BA" w:rsidRPr="00EA76E6" w:rsidRDefault="00C646BA" w:rsidP="00C646BA">
      <w:r w:rsidRPr="00EA76E6">
        <w:t>« </w:t>
      </w:r>
      <w:r w:rsidR="00CA2403" w:rsidRPr="00EA76E6">
        <w:t>Je vous ai déjà dit que vos rapports me parvenaient sans retard</w:t>
      </w:r>
      <w:r w:rsidRPr="00EA76E6">
        <w:t xml:space="preserve">, </w:t>
      </w:r>
      <w:r w:rsidR="00CA2403" w:rsidRPr="00EA76E6">
        <w:t>repostés de Baker Street pour Coombe Tracey</w:t>
      </w:r>
      <w:r w:rsidRPr="00EA76E6">
        <w:t xml:space="preserve">. </w:t>
      </w:r>
      <w:r w:rsidR="00CA2403" w:rsidRPr="00EA76E6">
        <w:t>Ils me furent très utiles</w:t>
      </w:r>
      <w:r w:rsidRPr="00EA76E6">
        <w:t xml:space="preserve">, </w:t>
      </w:r>
      <w:r w:rsidR="00CA2403" w:rsidRPr="00EA76E6">
        <w:t>notamment celui qui m</w:t>
      </w:r>
      <w:r w:rsidRPr="00EA76E6">
        <w:t>’</w:t>
      </w:r>
      <w:r w:rsidR="00CA2403" w:rsidRPr="00EA76E6">
        <w:t>apprit quelque chose de la biographie de Stapleton</w:t>
      </w:r>
      <w:r w:rsidRPr="00EA76E6">
        <w:t xml:space="preserve">. </w:t>
      </w:r>
      <w:r w:rsidR="00CA2403" w:rsidRPr="00EA76E6">
        <w:t>Je pus grâce à lui identifier l</w:t>
      </w:r>
      <w:r w:rsidRPr="00EA76E6">
        <w:t>’</w:t>
      </w:r>
      <w:r w:rsidR="00CA2403" w:rsidRPr="00EA76E6">
        <w:t>homme et la femme</w:t>
      </w:r>
      <w:r w:rsidRPr="00EA76E6">
        <w:t xml:space="preserve">, </w:t>
      </w:r>
      <w:r w:rsidR="00CA2403" w:rsidRPr="00EA76E6">
        <w:t>et déterminer mon plan d</w:t>
      </w:r>
      <w:r w:rsidRPr="00EA76E6">
        <w:t>’</w:t>
      </w:r>
      <w:r w:rsidR="00CA2403" w:rsidRPr="00EA76E6">
        <w:t>action</w:t>
      </w:r>
      <w:r w:rsidRPr="00EA76E6">
        <w:t xml:space="preserve">. </w:t>
      </w:r>
      <w:r w:rsidR="00CA2403" w:rsidRPr="00EA76E6">
        <w:t>L</w:t>
      </w:r>
      <w:r w:rsidRPr="00EA76E6">
        <w:t>’</w:t>
      </w:r>
      <w:r w:rsidR="00CA2403" w:rsidRPr="00EA76E6">
        <w:t>affaire s</w:t>
      </w:r>
      <w:r w:rsidRPr="00EA76E6">
        <w:t>’</w:t>
      </w:r>
      <w:r w:rsidR="00CA2403" w:rsidRPr="00EA76E6">
        <w:t>était compliquée de l</w:t>
      </w:r>
      <w:r w:rsidRPr="00EA76E6">
        <w:t>’</w:t>
      </w:r>
      <w:r w:rsidR="00CA2403" w:rsidRPr="00EA76E6">
        <w:t>évasion du forçat et de ses relations avec les Barrymore</w:t>
      </w:r>
      <w:r w:rsidRPr="00EA76E6">
        <w:t xml:space="preserve">. </w:t>
      </w:r>
      <w:r w:rsidR="00CA2403" w:rsidRPr="00EA76E6">
        <w:t>Vous avez éclairci ce point avec une grande eff</w:t>
      </w:r>
      <w:r w:rsidR="00CA2403" w:rsidRPr="00EA76E6">
        <w:t>i</w:t>
      </w:r>
      <w:r w:rsidR="00CA2403" w:rsidRPr="00EA76E6">
        <w:t>cacité</w:t>
      </w:r>
      <w:r w:rsidRPr="00EA76E6">
        <w:t xml:space="preserve"> ; </w:t>
      </w:r>
      <w:r w:rsidR="00CA2403" w:rsidRPr="00EA76E6">
        <w:t>notez que j</w:t>
      </w:r>
      <w:r w:rsidRPr="00EA76E6">
        <w:t>’</w:t>
      </w:r>
      <w:r w:rsidR="00CA2403" w:rsidRPr="00EA76E6">
        <w:t>en étais arrivé à cette conclusion par mes propres réflexions</w:t>
      </w:r>
      <w:r w:rsidRPr="00EA76E6">
        <w:t>.</w:t>
      </w:r>
    </w:p>
    <w:p w14:paraId="71A57C2A" w14:textId="77777777" w:rsidR="00C646BA" w:rsidRPr="00EA76E6" w:rsidRDefault="00C646BA" w:rsidP="00C646BA">
      <w:r w:rsidRPr="00EA76E6">
        <w:t>« </w:t>
      </w:r>
      <w:r w:rsidR="00CA2403" w:rsidRPr="00EA76E6">
        <w:t>Lorsque vous m</w:t>
      </w:r>
      <w:r w:rsidRPr="00EA76E6">
        <w:t>’</w:t>
      </w:r>
      <w:r w:rsidR="00CA2403" w:rsidRPr="00EA76E6">
        <w:t>avez découvert sur la lande</w:t>
      </w:r>
      <w:r w:rsidRPr="00EA76E6">
        <w:t xml:space="preserve">, </w:t>
      </w:r>
      <w:r w:rsidR="00CA2403" w:rsidRPr="00EA76E6">
        <w:t>j</w:t>
      </w:r>
      <w:r w:rsidRPr="00EA76E6">
        <w:t>’</w:t>
      </w:r>
      <w:r w:rsidR="00CA2403" w:rsidRPr="00EA76E6">
        <w:t>étais en possession de toute l</w:t>
      </w:r>
      <w:r w:rsidRPr="00EA76E6">
        <w:t>’</w:t>
      </w:r>
      <w:r w:rsidR="00CA2403" w:rsidRPr="00EA76E6">
        <w:t>affaire</w:t>
      </w:r>
      <w:r w:rsidRPr="00EA76E6">
        <w:t xml:space="preserve">, </w:t>
      </w:r>
      <w:r w:rsidR="00CA2403" w:rsidRPr="00EA76E6">
        <w:t>mais je n</w:t>
      </w:r>
      <w:r w:rsidRPr="00EA76E6">
        <w:t>’</w:t>
      </w:r>
      <w:r w:rsidR="00CA2403" w:rsidRPr="00EA76E6">
        <w:t>avais pas un dossier à produire devant un tribunal</w:t>
      </w:r>
      <w:r w:rsidRPr="00EA76E6">
        <w:t xml:space="preserve">. </w:t>
      </w:r>
      <w:r w:rsidR="00CA2403" w:rsidRPr="00EA76E6">
        <w:t>Même pour la tentative de Stapl</w:t>
      </w:r>
      <w:r w:rsidR="00CA2403" w:rsidRPr="00EA76E6">
        <w:t>e</w:t>
      </w:r>
      <w:r w:rsidR="00CA2403" w:rsidRPr="00EA76E6">
        <w:t>ton cette nuit-là contre Sir Henry</w:t>
      </w:r>
      <w:r w:rsidRPr="00EA76E6">
        <w:t xml:space="preserve">, </w:t>
      </w:r>
      <w:r w:rsidR="00CA2403" w:rsidRPr="00EA76E6">
        <w:t>qui se termina par la mort du pauvre forçat</w:t>
      </w:r>
      <w:r w:rsidRPr="00EA76E6">
        <w:t xml:space="preserve">, </w:t>
      </w:r>
      <w:r w:rsidR="00CA2403" w:rsidRPr="00EA76E6">
        <w:t>ne nous aidait guère à prouver que notre homme était un assassin</w:t>
      </w:r>
      <w:r w:rsidRPr="00EA76E6">
        <w:t xml:space="preserve">. </w:t>
      </w:r>
      <w:r w:rsidR="00CA2403" w:rsidRPr="00EA76E6">
        <w:t>Il n</w:t>
      </w:r>
      <w:r w:rsidRPr="00EA76E6">
        <w:t>’</w:t>
      </w:r>
      <w:r w:rsidR="00CA2403" w:rsidRPr="00EA76E6">
        <w:t>y avait pas autre chose à faire que de le prendre sur le fait</w:t>
      </w:r>
      <w:r w:rsidRPr="00EA76E6">
        <w:t xml:space="preserve"> ; </w:t>
      </w:r>
      <w:r w:rsidR="00CA2403" w:rsidRPr="00EA76E6">
        <w:t>pour cela il fallait laisser Sir Henry tout seul et apparemment sans protection</w:t>
      </w:r>
      <w:r w:rsidRPr="00EA76E6">
        <w:t xml:space="preserve"> ; </w:t>
      </w:r>
      <w:r w:rsidR="00CA2403" w:rsidRPr="00EA76E6">
        <w:t>c</w:t>
      </w:r>
      <w:r w:rsidRPr="00EA76E6">
        <w:t>’</w:t>
      </w:r>
      <w:r w:rsidR="00CA2403" w:rsidRPr="00EA76E6">
        <w:t>était le seul moyen de l</w:t>
      </w:r>
      <w:r w:rsidRPr="00EA76E6">
        <w:t>’</w:t>
      </w:r>
      <w:r w:rsidR="00CA2403" w:rsidRPr="00EA76E6">
        <w:t>appâter</w:t>
      </w:r>
      <w:r w:rsidRPr="00EA76E6">
        <w:t xml:space="preserve">. </w:t>
      </w:r>
      <w:r w:rsidR="00CA2403" w:rsidRPr="00EA76E6">
        <w:t>Nous l</w:t>
      </w:r>
      <w:r w:rsidRPr="00EA76E6">
        <w:t>’</w:t>
      </w:r>
      <w:r w:rsidR="00CA2403" w:rsidRPr="00EA76E6">
        <w:t>avons tenté</w:t>
      </w:r>
      <w:r w:rsidRPr="00EA76E6">
        <w:t xml:space="preserve"> ; </w:t>
      </w:r>
      <w:r w:rsidR="00CA2403" w:rsidRPr="00EA76E6">
        <w:t>au prix d</w:t>
      </w:r>
      <w:r w:rsidRPr="00EA76E6">
        <w:t>’</w:t>
      </w:r>
      <w:r w:rsidR="00CA2403" w:rsidRPr="00EA76E6">
        <w:t>un choc brutal pour notre client</w:t>
      </w:r>
      <w:r w:rsidRPr="00EA76E6">
        <w:t xml:space="preserve">, </w:t>
      </w:r>
      <w:r w:rsidR="00CA2403" w:rsidRPr="00EA76E6">
        <w:t>nous avons réussi à compléter notre dossier et à d</w:t>
      </w:r>
      <w:r w:rsidR="00CA2403" w:rsidRPr="00EA76E6">
        <w:t>é</w:t>
      </w:r>
      <w:r w:rsidR="00CA2403" w:rsidRPr="00EA76E6">
        <w:t>truire Stapleton</w:t>
      </w:r>
      <w:r w:rsidRPr="00EA76E6">
        <w:t xml:space="preserve">. </w:t>
      </w:r>
      <w:r w:rsidR="00CA2403" w:rsidRPr="00EA76E6">
        <w:t>Le fait que Sir Henry se soit trouvé exposé constitue</w:t>
      </w:r>
      <w:r w:rsidRPr="00EA76E6">
        <w:t xml:space="preserve">, </w:t>
      </w:r>
      <w:r w:rsidR="00CA2403" w:rsidRPr="00EA76E6">
        <w:t>je le reconnais</w:t>
      </w:r>
      <w:r w:rsidRPr="00EA76E6">
        <w:t xml:space="preserve">, </w:t>
      </w:r>
      <w:r w:rsidR="00CA2403" w:rsidRPr="00EA76E6">
        <w:t>une faute dans ma méthode</w:t>
      </w:r>
      <w:r w:rsidRPr="00EA76E6">
        <w:t xml:space="preserve">, </w:t>
      </w:r>
      <w:r w:rsidR="00CA2403" w:rsidRPr="00EA76E6">
        <w:t>mais nous n</w:t>
      </w:r>
      <w:r w:rsidRPr="00EA76E6">
        <w:t>’</w:t>
      </w:r>
      <w:r w:rsidR="00CA2403" w:rsidRPr="00EA76E6">
        <w:t>avions pas prévu</w:t>
      </w:r>
      <w:r w:rsidRPr="00EA76E6">
        <w:t xml:space="preserve"> (</w:t>
      </w:r>
      <w:r w:rsidR="00CA2403" w:rsidRPr="00EA76E6">
        <w:t>et comment l</w:t>
      </w:r>
      <w:r w:rsidRPr="00EA76E6">
        <w:t>’</w:t>
      </w:r>
      <w:r w:rsidR="00CA2403" w:rsidRPr="00EA76E6">
        <w:t>aurions-nous pu</w:t>
      </w:r>
      <w:r w:rsidRPr="00EA76E6">
        <w:t xml:space="preserve"> !) </w:t>
      </w:r>
      <w:r w:rsidR="00CA2403" w:rsidRPr="00EA76E6">
        <w:t>le spectacle terrible et paralysant que cette bête nous offrit</w:t>
      </w:r>
      <w:r w:rsidRPr="00EA76E6">
        <w:t xml:space="preserve">, </w:t>
      </w:r>
      <w:r w:rsidR="00CA2403" w:rsidRPr="00EA76E6">
        <w:t>de même que nous n</w:t>
      </w:r>
      <w:r w:rsidRPr="00EA76E6">
        <w:t>’</w:t>
      </w:r>
      <w:r w:rsidR="00CA2403" w:rsidRPr="00EA76E6">
        <w:t>avions pas prévu le brouillard qui lui permit de se dissimuler et de ne fondre sur nous qu</w:t>
      </w:r>
      <w:r w:rsidRPr="00EA76E6">
        <w:t>’</w:t>
      </w:r>
      <w:r w:rsidR="00CA2403" w:rsidRPr="00EA76E6">
        <w:t>à la dernière s</w:t>
      </w:r>
      <w:r w:rsidR="00CA2403" w:rsidRPr="00EA76E6">
        <w:t>e</w:t>
      </w:r>
      <w:r w:rsidR="00CA2403" w:rsidRPr="00EA76E6">
        <w:t>conde</w:t>
      </w:r>
      <w:r w:rsidRPr="00EA76E6">
        <w:t xml:space="preserve">. </w:t>
      </w:r>
      <w:r w:rsidR="00CA2403" w:rsidRPr="00EA76E6">
        <w:t xml:space="preserve">Nous avons atteint notre objectif moyennant quelques dégâts dont le caractère provisoire </w:t>
      </w:r>
      <w:r w:rsidR="00CA2403" w:rsidRPr="00EA76E6">
        <w:lastRenderedPageBreak/>
        <w:t>nous a été affirmé à la fois par le spécialiste et par le docteur Mortimer</w:t>
      </w:r>
      <w:r w:rsidRPr="00EA76E6">
        <w:t xml:space="preserve">. </w:t>
      </w:r>
      <w:r w:rsidR="00CA2403" w:rsidRPr="00EA76E6">
        <w:t>Un long voyage va permettre à notre ami de se remettre de son ébranlement ne</w:t>
      </w:r>
      <w:r w:rsidR="00CA2403" w:rsidRPr="00EA76E6">
        <w:t>r</w:t>
      </w:r>
      <w:r w:rsidR="00CA2403" w:rsidRPr="00EA76E6">
        <w:t>veux</w:t>
      </w:r>
      <w:r w:rsidRPr="00EA76E6">
        <w:t xml:space="preserve">, </w:t>
      </w:r>
      <w:r w:rsidR="00CA2403" w:rsidRPr="00EA76E6">
        <w:t>et aussi de sa blessure sentimentale</w:t>
      </w:r>
      <w:r w:rsidRPr="00EA76E6">
        <w:t xml:space="preserve">. </w:t>
      </w:r>
      <w:r w:rsidR="00CA2403" w:rsidRPr="00EA76E6">
        <w:t>Son amour était pr</w:t>
      </w:r>
      <w:r w:rsidR="00CA2403" w:rsidRPr="00EA76E6">
        <w:t>o</w:t>
      </w:r>
      <w:r w:rsidR="00CA2403" w:rsidRPr="00EA76E6">
        <w:t>fond et sincère</w:t>
      </w:r>
      <w:r w:rsidRPr="00EA76E6">
        <w:t xml:space="preserve"> ; </w:t>
      </w:r>
      <w:r w:rsidR="00CA2403" w:rsidRPr="00EA76E6">
        <w:t>ce qu</w:t>
      </w:r>
      <w:r w:rsidRPr="00EA76E6">
        <w:t>’</w:t>
      </w:r>
      <w:r w:rsidR="00CA2403" w:rsidRPr="00EA76E6">
        <w:t>il regrette le plus dans cette sombre a</w:t>
      </w:r>
      <w:r w:rsidR="00CA2403" w:rsidRPr="00EA76E6">
        <w:t>f</w:t>
      </w:r>
      <w:r w:rsidR="00CA2403" w:rsidRPr="00EA76E6">
        <w:t>faire c</w:t>
      </w:r>
      <w:r w:rsidRPr="00EA76E6">
        <w:t>’</w:t>
      </w:r>
      <w:r w:rsidR="00CA2403" w:rsidRPr="00EA76E6">
        <w:t>est qu</w:t>
      </w:r>
      <w:r w:rsidRPr="00EA76E6">
        <w:t>’</w:t>
      </w:r>
      <w:r w:rsidR="00CA2403" w:rsidRPr="00EA76E6">
        <w:t>il ait été dupé par la dame de ses pensées</w:t>
      </w:r>
      <w:r w:rsidRPr="00EA76E6">
        <w:t>.</w:t>
      </w:r>
    </w:p>
    <w:p w14:paraId="3A0AB833" w14:textId="1F711D7D" w:rsidR="00C646BA" w:rsidRPr="00EA76E6" w:rsidRDefault="00C646BA" w:rsidP="00C646BA">
      <w:r w:rsidRPr="00EA76E6">
        <w:t>« </w:t>
      </w:r>
      <w:r w:rsidR="00CA2403" w:rsidRPr="00EA76E6">
        <w:t>Il ne me reste plus qu</w:t>
      </w:r>
      <w:r w:rsidRPr="00EA76E6">
        <w:t>’</w:t>
      </w:r>
      <w:r w:rsidR="00CA2403" w:rsidRPr="00EA76E6">
        <w:t>à indiquer le rôle qu</w:t>
      </w:r>
      <w:r w:rsidRPr="00EA76E6">
        <w:t>’</w:t>
      </w:r>
      <w:r w:rsidR="00CA2403" w:rsidRPr="00EA76E6">
        <w:t>elle a joué</w:t>
      </w:r>
      <w:r w:rsidRPr="00EA76E6">
        <w:t xml:space="preserve">. </w:t>
      </w:r>
      <w:r w:rsidR="00CA2403" w:rsidRPr="00EA76E6">
        <w:t>Sans aucun doute Stapleton a exercé sur elle une influence di</w:t>
      </w:r>
      <w:r w:rsidR="00CA2403" w:rsidRPr="00EA76E6">
        <w:t>c</w:t>
      </w:r>
      <w:r w:rsidR="00CA2403" w:rsidRPr="00EA76E6">
        <w:t>tée soit par l</w:t>
      </w:r>
      <w:r w:rsidRPr="00EA76E6">
        <w:t>’</w:t>
      </w:r>
      <w:r w:rsidR="00CA2403" w:rsidRPr="00EA76E6">
        <w:t>amour soit par la peur</w:t>
      </w:r>
      <w:r w:rsidRPr="00EA76E6">
        <w:t xml:space="preserve">, </w:t>
      </w:r>
      <w:r w:rsidR="00CA2403" w:rsidRPr="00EA76E6">
        <w:t>soit plus vraisemblabl</w:t>
      </w:r>
      <w:r w:rsidR="00CA2403" w:rsidRPr="00EA76E6">
        <w:t>e</w:t>
      </w:r>
      <w:r w:rsidR="00CA2403" w:rsidRPr="00EA76E6">
        <w:t>ment par les deux puisque ces sentiments ne sont pas incomp</w:t>
      </w:r>
      <w:r w:rsidR="00CA2403" w:rsidRPr="00EA76E6">
        <w:t>a</w:t>
      </w:r>
      <w:r w:rsidR="00CA2403" w:rsidRPr="00EA76E6">
        <w:t>tibles</w:t>
      </w:r>
      <w:r w:rsidRPr="00EA76E6">
        <w:t xml:space="preserve">. </w:t>
      </w:r>
      <w:r w:rsidR="00CA2403" w:rsidRPr="00EA76E6">
        <w:t>Influence qui en tout cas s</w:t>
      </w:r>
      <w:r w:rsidRPr="00EA76E6">
        <w:t>’</w:t>
      </w:r>
      <w:r w:rsidR="00CA2403" w:rsidRPr="00EA76E6">
        <w:t>avéra absolument effective</w:t>
      </w:r>
      <w:r w:rsidRPr="00EA76E6">
        <w:t xml:space="preserve"> : </w:t>
      </w:r>
      <w:r w:rsidR="00CA2403" w:rsidRPr="00EA76E6">
        <w:t>sous son emprise elle consentit à passer pour sa sœur</w:t>
      </w:r>
      <w:r w:rsidRPr="00EA76E6">
        <w:t xml:space="preserve"> ; </w:t>
      </w:r>
      <w:r w:rsidR="00CA2403" w:rsidRPr="00EA76E6">
        <w:t>mais son pouvoir s</w:t>
      </w:r>
      <w:r w:rsidRPr="00EA76E6">
        <w:t>’</w:t>
      </w:r>
      <w:r w:rsidR="00CA2403" w:rsidRPr="00EA76E6">
        <w:t>arrêta lorsqu</w:t>
      </w:r>
      <w:r w:rsidRPr="00EA76E6">
        <w:t>’</w:t>
      </w:r>
      <w:r w:rsidR="00CA2403" w:rsidRPr="00EA76E6">
        <w:t>il entreprit d</w:t>
      </w:r>
      <w:r w:rsidRPr="00EA76E6">
        <w:t>’</w:t>
      </w:r>
      <w:r w:rsidR="00CA2403" w:rsidRPr="00EA76E6">
        <w:t>en faire la complice active d</w:t>
      </w:r>
      <w:r w:rsidRPr="00EA76E6">
        <w:t>’</w:t>
      </w:r>
      <w:r w:rsidR="00CA2403" w:rsidRPr="00EA76E6">
        <w:t>un crime</w:t>
      </w:r>
      <w:r w:rsidRPr="00EA76E6">
        <w:t xml:space="preserve">. </w:t>
      </w:r>
      <w:r w:rsidR="00CA2403" w:rsidRPr="00EA76E6">
        <w:t>Elle voulait avertir Sir Henry sans mettre en cause son mari</w:t>
      </w:r>
      <w:r w:rsidRPr="00EA76E6">
        <w:t xml:space="preserve">, </w:t>
      </w:r>
      <w:r w:rsidR="00CA2403" w:rsidRPr="00EA76E6">
        <w:t>et elle le fit à maintes reprises</w:t>
      </w:r>
      <w:r w:rsidRPr="00EA76E6">
        <w:t xml:space="preserve">. </w:t>
      </w:r>
      <w:r w:rsidR="00CA2403" w:rsidRPr="00EA76E6">
        <w:t>Stapleton lui-même était capable d</w:t>
      </w:r>
      <w:r w:rsidRPr="00EA76E6">
        <w:t>’</w:t>
      </w:r>
      <w:r w:rsidR="00CA2403" w:rsidRPr="00EA76E6">
        <w:t>être jaloux</w:t>
      </w:r>
      <w:r w:rsidRPr="00EA76E6">
        <w:t xml:space="preserve"> : </w:t>
      </w:r>
      <w:r w:rsidR="00CA2403" w:rsidRPr="00EA76E6">
        <w:t xml:space="preserve">quand il vit le </w:t>
      </w:r>
      <w:r w:rsidR="005E5AD1" w:rsidRPr="00EA76E6">
        <w:t>baronnet</w:t>
      </w:r>
      <w:r w:rsidR="00CA2403" w:rsidRPr="00EA76E6">
        <w:t xml:space="preserve"> faire la cour à sa femme</w:t>
      </w:r>
      <w:r w:rsidRPr="00EA76E6">
        <w:t xml:space="preserve">, </w:t>
      </w:r>
      <w:r w:rsidR="00CA2403" w:rsidRPr="00EA76E6">
        <w:t>alors même que cette cour entrait dans ses plans</w:t>
      </w:r>
      <w:r w:rsidRPr="00EA76E6">
        <w:t xml:space="preserve">, </w:t>
      </w:r>
      <w:r w:rsidR="00CA2403" w:rsidRPr="00EA76E6">
        <w:t>il ne put pas s</w:t>
      </w:r>
      <w:r w:rsidRPr="00EA76E6">
        <w:t>’</w:t>
      </w:r>
      <w:r w:rsidR="00CA2403" w:rsidRPr="00EA76E6">
        <w:t>empêcher d</w:t>
      </w:r>
      <w:r w:rsidRPr="00EA76E6">
        <w:t>’</w:t>
      </w:r>
      <w:r w:rsidR="00CA2403" w:rsidRPr="00EA76E6">
        <w:t>intervenir dans un éclat de passion qui révélait son âme farouche habituellement dissimulée par une étonnante maîtrise de soi</w:t>
      </w:r>
      <w:r w:rsidRPr="00EA76E6">
        <w:t xml:space="preserve">. </w:t>
      </w:r>
      <w:r w:rsidR="00CA2403" w:rsidRPr="00EA76E6">
        <w:t>Tout de même</w:t>
      </w:r>
      <w:r w:rsidRPr="00EA76E6">
        <w:t xml:space="preserve">, </w:t>
      </w:r>
      <w:r w:rsidR="00CA2403" w:rsidRPr="00EA76E6">
        <w:t>en encourageant cette intimité</w:t>
      </w:r>
      <w:r w:rsidRPr="00EA76E6">
        <w:t xml:space="preserve">, </w:t>
      </w:r>
      <w:r w:rsidR="00CA2403" w:rsidRPr="00EA76E6">
        <w:t>il poussait Sir Henry à fréquenter Merripit</w:t>
      </w:r>
      <w:r w:rsidRPr="00EA76E6">
        <w:t xml:space="preserve"> ; </w:t>
      </w:r>
      <w:r w:rsidR="00CA2403" w:rsidRPr="00EA76E6">
        <w:t>ce qui lui fournirait tôt ou tard l</w:t>
      </w:r>
      <w:r w:rsidRPr="00EA76E6">
        <w:t>’</w:t>
      </w:r>
      <w:r w:rsidR="00CA2403" w:rsidRPr="00EA76E6">
        <w:t>occasion qu</w:t>
      </w:r>
      <w:r w:rsidRPr="00EA76E6">
        <w:t>’</w:t>
      </w:r>
      <w:r w:rsidR="00CA2403" w:rsidRPr="00EA76E6">
        <w:t>il souhaitait</w:t>
      </w:r>
      <w:r w:rsidRPr="00EA76E6">
        <w:t xml:space="preserve">. </w:t>
      </w:r>
      <w:r w:rsidR="00CA2403" w:rsidRPr="00EA76E6">
        <w:t>Au jour décisif</w:t>
      </w:r>
      <w:r w:rsidRPr="00EA76E6">
        <w:t xml:space="preserve">, </w:t>
      </w:r>
      <w:r w:rsidR="00CA2403" w:rsidRPr="00EA76E6">
        <w:t>elle se tourna contre lui</w:t>
      </w:r>
      <w:r w:rsidRPr="00EA76E6">
        <w:t xml:space="preserve">. </w:t>
      </w:r>
      <w:r w:rsidR="00CA2403" w:rsidRPr="00EA76E6">
        <w:t>Elle avait appris quelque chose sur la mort du forçat</w:t>
      </w:r>
      <w:r w:rsidRPr="00EA76E6">
        <w:t xml:space="preserve">, </w:t>
      </w:r>
      <w:r w:rsidR="00CA2403" w:rsidRPr="00EA76E6">
        <w:t>et elle savait que le chien avait été mené dans l</w:t>
      </w:r>
      <w:r w:rsidRPr="00EA76E6">
        <w:t>’</w:t>
      </w:r>
      <w:r w:rsidR="00CA2403" w:rsidRPr="00EA76E6">
        <w:t>appentis avant le dîner auquel Sir Henry était invité</w:t>
      </w:r>
      <w:r w:rsidRPr="00EA76E6">
        <w:t xml:space="preserve">. </w:t>
      </w:r>
      <w:r w:rsidR="00CA2403" w:rsidRPr="00EA76E6">
        <w:t>Elle acc</w:t>
      </w:r>
      <w:r w:rsidR="00CA2403" w:rsidRPr="00EA76E6">
        <w:t>u</w:t>
      </w:r>
      <w:r w:rsidR="00CA2403" w:rsidRPr="00EA76E6">
        <w:t>sa son mari d</w:t>
      </w:r>
      <w:r w:rsidRPr="00EA76E6">
        <w:t>’</w:t>
      </w:r>
      <w:r w:rsidR="00CA2403" w:rsidRPr="00EA76E6">
        <w:t>avoir prémédité un crime</w:t>
      </w:r>
      <w:r w:rsidRPr="00EA76E6">
        <w:t xml:space="preserve">. </w:t>
      </w:r>
      <w:r w:rsidR="00CA2403" w:rsidRPr="00EA76E6">
        <w:t>Une scène furieuse s</w:t>
      </w:r>
      <w:r w:rsidRPr="00EA76E6">
        <w:t>’</w:t>
      </w:r>
      <w:r w:rsidR="00CA2403" w:rsidRPr="00EA76E6">
        <w:t>ensuivit</w:t>
      </w:r>
      <w:r w:rsidRPr="00EA76E6">
        <w:t xml:space="preserve">, </w:t>
      </w:r>
      <w:r w:rsidR="00CA2403" w:rsidRPr="00EA76E6">
        <w:t>au cours de laquelle il lui dit pour la première fois qu</w:t>
      </w:r>
      <w:r w:rsidRPr="00EA76E6">
        <w:t>’</w:t>
      </w:r>
      <w:r w:rsidR="00CA2403" w:rsidRPr="00EA76E6">
        <w:t>elle avait une rivale</w:t>
      </w:r>
      <w:r w:rsidRPr="00EA76E6">
        <w:t xml:space="preserve">. </w:t>
      </w:r>
      <w:r w:rsidR="00CA2403" w:rsidRPr="00EA76E6">
        <w:t>Sa fidélité vira instantanément à la haine</w:t>
      </w:r>
      <w:r w:rsidRPr="00EA76E6">
        <w:t xml:space="preserve">, </w:t>
      </w:r>
      <w:r w:rsidR="00CA2403" w:rsidRPr="00EA76E6">
        <w:t>et il comprit qu</w:t>
      </w:r>
      <w:r w:rsidRPr="00EA76E6">
        <w:t>’</w:t>
      </w:r>
      <w:r w:rsidR="00CA2403" w:rsidRPr="00EA76E6">
        <w:t>elle le trahirait</w:t>
      </w:r>
      <w:r w:rsidRPr="00EA76E6">
        <w:t xml:space="preserve">. </w:t>
      </w:r>
      <w:r w:rsidR="00CA2403" w:rsidRPr="00EA76E6">
        <w:t>Il la ligota afin qu</w:t>
      </w:r>
      <w:r w:rsidRPr="00EA76E6">
        <w:t>’</w:t>
      </w:r>
      <w:r w:rsidR="00CA2403" w:rsidRPr="00EA76E6">
        <w:t>elle n</w:t>
      </w:r>
      <w:r w:rsidRPr="00EA76E6">
        <w:t>’</w:t>
      </w:r>
      <w:r w:rsidR="00CA2403" w:rsidRPr="00EA76E6">
        <w:t>eût aucune chance de prévenir Sir Henry</w:t>
      </w:r>
      <w:r w:rsidRPr="00EA76E6">
        <w:t xml:space="preserve">, </w:t>
      </w:r>
      <w:r w:rsidR="00CA2403" w:rsidRPr="00EA76E6">
        <w:t>et il espérait sans doute</w:t>
      </w:r>
      <w:r w:rsidRPr="00EA76E6">
        <w:t xml:space="preserve">, </w:t>
      </w:r>
      <w:r w:rsidR="00CA2403" w:rsidRPr="00EA76E6">
        <w:t xml:space="preserve">une fois que tout le pays aurait mis la mort du </w:t>
      </w:r>
      <w:r w:rsidR="005E5AD1" w:rsidRPr="00EA76E6">
        <w:t>baronnet</w:t>
      </w:r>
      <w:r w:rsidR="00CA2403" w:rsidRPr="00EA76E6">
        <w:t xml:space="preserve"> au compte de la malédiction qui pesait sur la famille</w:t>
      </w:r>
      <w:r w:rsidRPr="00EA76E6">
        <w:t xml:space="preserve">, </w:t>
      </w:r>
      <w:r w:rsidR="00CA2403" w:rsidRPr="00EA76E6">
        <w:t xml:space="preserve">la placer </w:t>
      </w:r>
      <w:r w:rsidR="00CA2403" w:rsidRPr="00EA76E6">
        <w:lastRenderedPageBreak/>
        <w:t>devant le fait accompli</w:t>
      </w:r>
      <w:r w:rsidRPr="00EA76E6">
        <w:t xml:space="preserve">, </w:t>
      </w:r>
      <w:r w:rsidR="00CA2403" w:rsidRPr="00EA76E6">
        <w:t>la reprendre en main</w:t>
      </w:r>
      <w:r w:rsidRPr="00EA76E6">
        <w:t xml:space="preserve">, </w:t>
      </w:r>
      <w:r w:rsidR="00CA2403" w:rsidRPr="00EA76E6">
        <w:t>et la réduire au silence</w:t>
      </w:r>
      <w:r w:rsidRPr="00EA76E6">
        <w:t xml:space="preserve">. </w:t>
      </w:r>
      <w:r w:rsidR="00CA2403" w:rsidRPr="00EA76E6">
        <w:t>En cela je crois qu</w:t>
      </w:r>
      <w:r w:rsidRPr="00EA76E6">
        <w:t>’</w:t>
      </w:r>
      <w:r w:rsidR="00CA2403" w:rsidRPr="00EA76E6">
        <w:t>il avait fait un faux calcul et que</w:t>
      </w:r>
      <w:r w:rsidRPr="00EA76E6">
        <w:t xml:space="preserve">, </w:t>
      </w:r>
      <w:r w:rsidR="00CA2403" w:rsidRPr="00EA76E6">
        <w:t>si nous n</w:t>
      </w:r>
      <w:r w:rsidRPr="00EA76E6">
        <w:t>’</w:t>
      </w:r>
      <w:r w:rsidR="00CA2403" w:rsidRPr="00EA76E6">
        <w:t>avions pas été là</w:t>
      </w:r>
      <w:r w:rsidRPr="00EA76E6">
        <w:t xml:space="preserve">, </w:t>
      </w:r>
      <w:r w:rsidR="00CA2403" w:rsidRPr="00EA76E6">
        <w:t>son destin n</w:t>
      </w:r>
      <w:r w:rsidRPr="00EA76E6">
        <w:t>’</w:t>
      </w:r>
      <w:r w:rsidR="00CA2403" w:rsidRPr="00EA76E6">
        <w:t>en aurait pas moins été scellé</w:t>
      </w:r>
      <w:r w:rsidRPr="00EA76E6">
        <w:t xml:space="preserve">. </w:t>
      </w:r>
      <w:r w:rsidR="00CA2403" w:rsidRPr="00EA76E6">
        <w:t>Une femme qui a du sang espagnol dans les veines n</w:t>
      </w:r>
      <w:r w:rsidRPr="00EA76E6">
        <w:t>’</w:t>
      </w:r>
      <w:r w:rsidR="00CA2403" w:rsidRPr="00EA76E6">
        <w:t>absout pas facilement une offense aussi grave</w:t>
      </w:r>
      <w:r w:rsidRPr="00EA76E6">
        <w:t xml:space="preserve">. </w:t>
      </w:r>
      <w:r w:rsidR="00CA2403" w:rsidRPr="00EA76E6">
        <w:t>Et à présent</w:t>
      </w:r>
      <w:r w:rsidRPr="00EA76E6">
        <w:t xml:space="preserve">, </w:t>
      </w:r>
      <w:r w:rsidR="00CA2403" w:rsidRPr="00EA76E6">
        <w:t>mon cher Watson</w:t>
      </w:r>
      <w:r w:rsidRPr="00EA76E6">
        <w:t xml:space="preserve">, </w:t>
      </w:r>
      <w:r w:rsidR="00CA2403" w:rsidRPr="00EA76E6">
        <w:t>sans me référer à mes notes</w:t>
      </w:r>
      <w:r w:rsidRPr="00EA76E6">
        <w:t xml:space="preserve">, </w:t>
      </w:r>
      <w:r w:rsidR="00CA2403" w:rsidRPr="00EA76E6">
        <w:t>je suis incapable de vous fournir d</w:t>
      </w:r>
      <w:r w:rsidRPr="00EA76E6">
        <w:t>’</w:t>
      </w:r>
      <w:r w:rsidR="00CA2403" w:rsidRPr="00EA76E6">
        <w:t>autres détails</w:t>
      </w:r>
      <w:r w:rsidRPr="00EA76E6">
        <w:t xml:space="preserve">. </w:t>
      </w:r>
      <w:r w:rsidR="00CA2403" w:rsidRPr="00EA76E6">
        <w:t>Je ne pense pas avoir laissé inexpliqué un point essentiel</w:t>
      </w:r>
      <w:r w:rsidRPr="00EA76E6">
        <w:t>.</w:t>
      </w:r>
    </w:p>
    <w:p w14:paraId="3D5E4A08" w14:textId="77777777" w:rsidR="00C646BA" w:rsidRPr="00EA76E6" w:rsidRDefault="00C646BA" w:rsidP="00C646BA">
      <w:r w:rsidRPr="00EA76E6">
        <w:t>— </w:t>
      </w:r>
      <w:r w:rsidR="00CA2403" w:rsidRPr="00EA76E6">
        <w:t>Mais il n</w:t>
      </w:r>
      <w:r w:rsidRPr="00EA76E6">
        <w:t>’</w:t>
      </w:r>
      <w:r w:rsidR="00CA2403" w:rsidRPr="00EA76E6">
        <w:t>espérait pas épouvanter jusqu</w:t>
      </w:r>
      <w:r w:rsidRPr="00EA76E6">
        <w:t>’</w:t>
      </w:r>
      <w:r w:rsidR="00CA2403" w:rsidRPr="00EA76E6">
        <w:t>à la mort Sir Henry comme son vieil oncle</w:t>
      </w:r>
      <w:r w:rsidRPr="00EA76E6">
        <w:t xml:space="preserve">, </w:t>
      </w:r>
      <w:r w:rsidR="00CA2403" w:rsidRPr="00EA76E6">
        <w:t>avec son maudit chien</w:t>
      </w:r>
      <w:r w:rsidRPr="00EA76E6">
        <w:t> ?</w:t>
      </w:r>
    </w:p>
    <w:p w14:paraId="0717A2AA" w14:textId="77777777" w:rsidR="00C646BA" w:rsidRPr="00EA76E6" w:rsidRDefault="00C646BA" w:rsidP="00C646BA">
      <w:r w:rsidRPr="00EA76E6">
        <w:t>— </w:t>
      </w:r>
      <w:r w:rsidR="00CA2403" w:rsidRPr="00EA76E6">
        <w:t>L</w:t>
      </w:r>
      <w:r w:rsidRPr="00EA76E6">
        <w:t>’</w:t>
      </w:r>
      <w:r w:rsidR="00CA2403" w:rsidRPr="00EA76E6">
        <w:t>animal était d</w:t>
      </w:r>
      <w:r w:rsidRPr="00EA76E6">
        <w:t>’</w:t>
      </w:r>
      <w:r w:rsidR="00CA2403" w:rsidRPr="00EA76E6">
        <w:t>un naturel féroce</w:t>
      </w:r>
      <w:r w:rsidRPr="00EA76E6">
        <w:t xml:space="preserve">, </w:t>
      </w:r>
      <w:r w:rsidR="00CA2403" w:rsidRPr="00EA76E6">
        <w:t>et affamé</w:t>
      </w:r>
      <w:r w:rsidRPr="00EA76E6">
        <w:t xml:space="preserve">. </w:t>
      </w:r>
      <w:r w:rsidR="00CA2403" w:rsidRPr="00EA76E6">
        <w:t>Si son app</w:t>
      </w:r>
      <w:r w:rsidR="00CA2403" w:rsidRPr="00EA76E6">
        <w:t>a</w:t>
      </w:r>
      <w:r w:rsidR="00CA2403" w:rsidRPr="00EA76E6">
        <w:t>rition ne devait pas épouvanter Sir Henry jusqu</w:t>
      </w:r>
      <w:r w:rsidRPr="00EA76E6">
        <w:t>’</w:t>
      </w:r>
      <w:r w:rsidR="00CA2403" w:rsidRPr="00EA76E6">
        <w:t>à le faire mourir de peur</w:t>
      </w:r>
      <w:r w:rsidRPr="00EA76E6">
        <w:t xml:space="preserve">, </w:t>
      </w:r>
      <w:r w:rsidR="00CA2403" w:rsidRPr="00EA76E6">
        <w:t>du moins elle aurait paralysé la résistance qu</w:t>
      </w:r>
      <w:r w:rsidRPr="00EA76E6">
        <w:t>’</w:t>
      </w:r>
      <w:r w:rsidR="00CA2403" w:rsidRPr="00EA76E6">
        <w:t>il aurait pu offrir</w:t>
      </w:r>
      <w:r w:rsidRPr="00EA76E6">
        <w:t>.</w:t>
      </w:r>
    </w:p>
    <w:p w14:paraId="06B8C43A" w14:textId="77777777" w:rsidR="00C646BA" w:rsidRPr="00EA76E6" w:rsidRDefault="00C646BA" w:rsidP="00C646BA">
      <w:r w:rsidRPr="00EA76E6">
        <w:t>— </w:t>
      </w:r>
      <w:r w:rsidR="00CA2403" w:rsidRPr="00EA76E6">
        <w:t>Certes</w:t>
      </w:r>
      <w:r w:rsidRPr="00EA76E6">
        <w:t xml:space="preserve"> ! </w:t>
      </w:r>
      <w:r w:rsidR="00CA2403" w:rsidRPr="00EA76E6">
        <w:t>Il subsiste encore une difficulté</w:t>
      </w:r>
      <w:r w:rsidRPr="00EA76E6">
        <w:t xml:space="preserve">. </w:t>
      </w:r>
      <w:r w:rsidR="00CA2403" w:rsidRPr="00EA76E6">
        <w:t>Si Stapleton était intervenu dans la succession</w:t>
      </w:r>
      <w:r w:rsidRPr="00EA76E6">
        <w:t xml:space="preserve">, </w:t>
      </w:r>
      <w:r w:rsidR="00CA2403" w:rsidRPr="00EA76E6">
        <w:t>comment aurait-il pu expl</w:t>
      </w:r>
      <w:r w:rsidR="00CA2403" w:rsidRPr="00EA76E6">
        <w:t>i</w:t>
      </w:r>
      <w:r w:rsidR="00CA2403" w:rsidRPr="00EA76E6">
        <w:t>quer que</w:t>
      </w:r>
      <w:r w:rsidRPr="00EA76E6">
        <w:t xml:space="preserve">, </w:t>
      </w:r>
      <w:r w:rsidR="00CA2403" w:rsidRPr="00EA76E6">
        <w:t>lui étant l</w:t>
      </w:r>
      <w:r w:rsidRPr="00EA76E6">
        <w:t>’</w:t>
      </w:r>
      <w:r w:rsidR="00CA2403" w:rsidRPr="00EA76E6">
        <w:t>héritier</w:t>
      </w:r>
      <w:r w:rsidRPr="00EA76E6">
        <w:t xml:space="preserve">, </w:t>
      </w:r>
      <w:r w:rsidR="00CA2403" w:rsidRPr="00EA76E6">
        <w:t>il avait choisi d</w:t>
      </w:r>
      <w:r w:rsidRPr="00EA76E6">
        <w:t>’</w:t>
      </w:r>
      <w:r w:rsidR="00CA2403" w:rsidRPr="00EA76E6">
        <w:t>habiter incognito si près de la propriété</w:t>
      </w:r>
      <w:r w:rsidRPr="00EA76E6">
        <w:t xml:space="preserve"> ? </w:t>
      </w:r>
      <w:r w:rsidR="00CA2403" w:rsidRPr="00EA76E6">
        <w:t>Comment aurait-il pu revendiquer l</w:t>
      </w:r>
      <w:r w:rsidRPr="00EA76E6">
        <w:t>’</w:t>
      </w:r>
      <w:r w:rsidR="00CA2403" w:rsidRPr="00EA76E6">
        <w:t>héritage sans provoquer des soupçons et une enquête</w:t>
      </w:r>
      <w:r w:rsidRPr="00EA76E6">
        <w:t> ?</w:t>
      </w:r>
    </w:p>
    <w:p w14:paraId="41331A91" w14:textId="2B39EE4C" w:rsidR="00C646BA" w:rsidRPr="00EA76E6" w:rsidRDefault="00C646BA" w:rsidP="00C646BA">
      <w:r w:rsidRPr="00EA76E6">
        <w:t>— </w:t>
      </w:r>
      <w:r w:rsidR="00CA2403" w:rsidRPr="00EA76E6">
        <w:t>C</w:t>
      </w:r>
      <w:r w:rsidRPr="00EA76E6">
        <w:t>’</w:t>
      </w:r>
      <w:r w:rsidR="00CA2403" w:rsidRPr="00EA76E6">
        <w:t>est un obstacle considérable</w:t>
      </w:r>
      <w:r w:rsidRPr="00EA76E6">
        <w:t xml:space="preserve">, </w:t>
      </w:r>
      <w:r w:rsidR="00CA2403" w:rsidRPr="00EA76E6">
        <w:t>et je crains que vous ne m</w:t>
      </w:r>
      <w:r w:rsidRPr="00EA76E6">
        <w:t>’</w:t>
      </w:r>
      <w:r w:rsidR="00CA2403" w:rsidRPr="00EA76E6">
        <w:t>en demandiez trop</w:t>
      </w:r>
      <w:r w:rsidRPr="00EA76E6">
        <w:t xml:space="preserve">. </w:t>
      </w:r>
      <w:r w:rsidR="00CA2403" w:rsidRPr="00EA76E6">
        <w:t>Le passé et le présent sont mes terrains d</w:t>
      </w:r>
      <w:r w:rsidRPr="00EA76E6">
        <w:t>’</w:t>
      </w:r>
      <w:r w:rsidR="00CA2403" w:rsidRPr="00EA76E6">
        <w:t>enquêtes</w:t>
      </w:r>
      <w:r w:rsidRPr="00EA76E6">
        <w:t xml:space="preserve">, </w:t>
      </w:r>
      <w:r w:rsidR="00CA2403" w:rsidRPr="00EA76E6">
        <w:t>mais je peux difficilement répondre à une question touchant à l</w:t>
      </w:r>
      <w:r w:rsidRPr="00EA76E6">
        <w:t>’</w:t>
      </w:r>
      <w:r w:rsidR="00CA2403" w:rsidRPr="00EA76E6">
        <w:t>avenir</w:t>
      </w:r>
      <w:r w:rsidRPr="00EA76E6">
        <w:t>. M</w:t>
      </w:r>
      <w:r w:rsidRPr="00EA76E6">
        <w:rPr>
          <w:vertAlign w:val="superscript"/>
        </w:rPr>
        <w:t>me</w:t>
      </w:r>
      <w:r w:rsidRPr="00EA76E6">
        <w:t> </w:t>
      </w:r>
      <w:r w:rsidR="00CA2403" w:rsidRPr="00EA76E6">
        <w:t>Stapleton a entendu son mari évoquer cette question à plusieurs reprises</w:t>
      </w:r>
      <w:r w:rsidRPr="00EA76E6">
        <w:t xml:space="preserve">. </w:t>
      </w:r>
      <w:r w:rsidR="00CA2403" w:rsidRPr="00EA76E6">
        <w:t>Il y avait trois solutions po</w:t>
      </w:r>
      <w:r w:rsidR="00CA2403" w:rsidRPr="00EA76E6">
        <w:t>s</w:t>
      </w:r>
      <w:r w:rsidR="00CA2403" w:rsidRPr="00EA76E6">
        <w:t>sibles</w:t>
      </w:r>
      <w:r w:rsidRPr="00EA76E6">
        <w:t xml:space="preserve">. </w:t>
      </w:r>
      <w:r w:rsidR="00CA2403" w:rsidRPr="00EA76E6">
        <w:t>Il pouvait revendiquer d</w:t>
      </w:r>
      <w:r w:rsidRPr="00EA76E6">
        <w:t>’</w:t>
      </w:r>
      <w:r w:rsidR="00CA2403" w:rsidRPr="00EA76E6">
        <w:t>Amérique du Sud ses biens</w:t>
      </w:r>
      <w:r w:rsidRPr="00EA76E6">
        <w:t xml:space="preserve">, </w:t>
      </w:r>
      <w:r w:rsidR="00CA2403" w:rsidRPr="00EA76E6">
        <w:t>ét</w:t>
      </w:r>
      <w:r w:rsidR="00CA2403" w:rsidRPr="00EA76E6">
        <w:t>a</w:t>
      </w:r>
      <w:r w:rsidR="00CA2403" w:rsidRPr="00EA76E6">
        <w:t>blir son identité devant les autorités locales anglaises et ainsi obtenir la jouissance de sa fortune sans reparaître en Angl</w:t>
      </w:r>
      <w:r w:rsidR="00CA2403" w:rsidRPr="00EA76E6">
        <w:t>e</w:t>
      </w:r>
      <w:r w:rsidR="00CA2403" w:rsidRPr="00EA76E6">
        <w:t>terre</w:t>
      </w:r>
      <w:r w:rsidRPr="00EA76E6">
        <w:t xml:space="preserve">. </w:t>
      </w:r>
      <w:r w:rsidR="00CA2403" w:rsidRPr="00EA76E6">
        <w:t>Il pouvait ainsi adopter un déguisement approprié pour le peu de temps qu</w:t>
      </w:r>
      <w:r w:rsidRPr="00EA76E6">
        <w:t>’</w:t>
      </w:r>
      <w:r w:rsidR="00CA2403" w:rsidRPr="00EA76E6">
        <w:t>il aurait dû séjourner à Londres</w:t>
      </w:r>
      <w:r w:rsidRPr="00EA76E6">
        <w:t xml:space="preserve">. </w:t>
      </w:r>
      <w:r w:rsidR="00CA2403" w:rsidRPr="00EA76E6">
        <w:t>Ou</w:t>
      </w:r>
      <w:r w:rsidRPr="00EA76E6">
        <w:t xml:space="preserve">, </w:t>
      </w:r>
      <w:r w:rsidR="00CA2403" w:rsidRPr="00EA76E6">
        <w:t>enfin</w:t>
      </w:r>
      <w:r w:rsidRPr="00EA76E6">
        <w:t xml:space="preserve">, </w:t>
      </w:r>
      <w:r w:rsidR="00CA2403" w:rsidRPr="00EA76E6">
        <w:t>il pouvait remettre à un complice les preuves et les papiers</w:t>
      </w:r>
      <w:r w:rsidRPr="00EA76E6">
        <w:t xml:space="preserve">, </w:t>
      </w:r>
      <w:r w:rsidR="00CA2403" w:rsidRPr="00EA76E6">
        <w:t>le faire passer pour l</w:t>
      </w:r>
      <w:r w:rsidRPr="00EA76E6">
        <w:t>’</w:t>
      </w:r>
      <w:r w:rsidR="00CA2403" w:rsidRPr="00EA76E6">
        <w:t xml:space="preserve">héritier et se faire </w:t>
      </w:r>
      <w:r w:rsidR="00CA2403" w:rsidRPr="00EA76E6">
        <w:lastRenderedPageBreak/>
        <w:t>verser une rente plus ou moins élevée par l</w:t>
      </w:r>
      <w:r w:rsidRPr="00EA76E6">
        <w:t>’</w:t>
      </w:r>
      <w:r w:rsidR="00CA2403" w:rsidRPr="00EA76E6">
        <w:t>ayant droit officiellement reconnu</w:t>
      </w:r>
      <w:r w:rsidRPr="00EA76E6">
        <w:t xml:space="preserve">. </w:t>
      </w:r>
      <w:r w:rsidR="00CA2403" w:rsidRPr="00EA76E6">
        <w:t>D</w:t>
      </w:r>
      <w:r w:rsidRPr="00EA76E6">
        <w:t>’</w:t>
      </w:r>
      <w:r w:rsidR="00CA2403" w:rsidRPr="00EA76E6">
        <w:t>après ce que nous savons de lui</w:t>
      </w:r>
      <w:r w:rsidRPr="00EA76E6">
        <w:t xml:space="preserve">, </w:t>
      </w:r>
      <w:r w:rsidR="00CA2403" w:rsidRPr="00EA76E6">
        <w:t>nous pouvons être sûrs qu</w:t>
      </w:r>
      <w:r w:rsidRPr="00EA76E6">
        <w:t>’</w:t>
      </w:r>
      <w:r w:rsidR="00CA2403" w:rsidRPr="00EA76E6">
        <w:t>il aurait tro</w:t>
      </w:r>
      <w:r w:rsidR="00CA2403" w:rsidRPr="00EA76E6">
        <w:t>u</w:t>
      </w:r>
      <w:r w:rsidR="00CA2403" w:rsidRPr="00EA76E6">
        <w:t>vé un moyen de vaincre ce suprême obstacle</w:t>
      </w:r>
      <w:r w:rsidRPr="00EA76E6">
        <w:t xml:space="preserve"> ! </w:t>
      </w:r>
      <w:r w:rsidR="00CA2403" w:rsidRPr="00EA76E6">
        <w:t>Et maintenant</w:t>
      </w:r>
      <w:r w:rsidRPr="00EA76E6">
        <w:t xml:space="preserve">, </w:t>
      </w:r>
      <w:r w:rsidR="00CA2403" w:rsidRPr="00EA76E6">
        <w:t>mon cher Watson</w:t>
      </w:r>
      <w:r w:rsidRPr="00EA76E6">
        <w:t xml:space="preserve">, </w:t>
      </w:r>
      <w:r w:rsidR="00CA2403" w:rsidRPr="00EA76E6">
        <w:t>nous avons durement travaillé ces derniers temps</w:t>
      </w:r>
      <w:r w:rsidRPr="00EA76E6">
        <w:t xml:space="preserve"> ; </w:t>
      </w:r>
      <w:r w:rsidR="00CA2403" w:rsidRPr="00EA76E6">
        <w:t>pour une fois</w:t>
      </w:r>
      <w:r w:rsidRPr="00EA76E6">
        <w:t xml:space="preserve">, </w:t>
      </w:r>
      <w:r w:rsidR="00CA2403" w:rsidRPr="00EA76E6">
        <w:t>je pense que nous pourrions nous offrir une petite distraction</w:t>
      </w:r>
      <w:r w:rsidRPr="00EA76E6">
        <w:t xml:space="preserve">. </w:t>
      </w:r>
      <w:r w:rsidR="00CA2403" w:rsidRPr="00EA76E6">
        <w:t>Je dispose d</w:t>
      </w:r>
      <w:r w:rsidRPr="00EA76E6">
        <w:t>’</w:t>
      </w:r>
      <w:r w:rsidR="00CA2403" w:rsidRPr="00EA76E6">
        <w:t>une loge pour Les Hugu</w:t>
      </w:r>
      <w:r w:rsidR="00CA2403" w:rsidRPr="00EA76E6">
        <w:t>e</w:t>
      </w:r>
      <w:r w:rsidR="00CA2403" w:rsidRPr="00EA76E6">
        <w:t>nots</w:t>
      </w:r>
      <w:r w:rsidRPr="00EA76E6">
        <w:t xml:space="preserve">. </w:t>
      </w:r>
      <w:r w:rsidR="00CA2403" w:rsidRPr="00EA76E6">
        <w:t>Avez-vous entendu De Reszkes</w:t>
      </w:r>
      <w:r w:rsidRPr="00EA76E6">
        <w:t xml:space="preserve"> ? </w:t>
      </w:r>
      <w:r w:rsidR="00CA2403" w:rsidRPr="00EA76E6">
        <w:t>Si cela ne vous ennuie pas</w:t>
      </w:r>
      <w:r w:rsidRPr="00EA76E6">
        <w:t xml:space="preserve">, </w:t>
      </w:r>
      <w:r w:rsidR="00CA2403" w:rsidRPr="00EA76E6">
        <w:t>soyez prêt dans une demi-heure</w:t>
      </w:r>
      <w:r w:rsidRPr="00EA76E6">
        <w:t xml:space="preserve">, </w:t>
      </w:r>
      <w:r w:rsidR="00CA2403" w:rsidRPr="00EA76E6">
        <w:t>et nous pourrons nous arrêter en chemin chez Marcini pour un dîner léger</w:t>
      </w:r>
      <w:r w:rsidRPr="00EA76E6">
        <w:t>. »</w:t>
      </w:r>
    </w:p>
    <w:p w14:paraId="05023F88" w14:textId="53175560" w:rsidR="00CA2403" w:rsidRPr="00EA76E6" w:rsidRDefault="00CA2403" w:rsidP="00C646BA">
      <w:pPr>
        <w:ind w:firstLine="0"/>
        <w:jc w:val="center"/>
      </w:pPr>
      <w:r w:rsidRPr="00EA76E6">
        <w:rPr>
          <w:i/>
          <w:iCs/>
        </w:rPr>
        <w:t>FIN</w:t>
      </w:r>
    </w:p>
    <w:p w14:paraId="424C0286" w14:textId="77777777" w:rsidR="003A2C8A" w:rsidRPr="00EA76E6" w:rsidRDefault="00CA2403" w:rsidP="00C646BA">
      <w:pPr>
        <w:pStyle w:val="Titre1"/>
      </w:pPr>
      <w:bookmarkStart w:id="30" w:name="_Toc203664753"/>
      <w:r w:rsidRPr="00EA76E6">
        <w:lastRenderedPageBreak/>
        <w:t>Toutes les aventures de Sherlock Holmes</w:t>
      </w:r>
      <w:bookmarkEnd w:id="30"/>
      <w:r w:rsidR="003A2C8A" w:rsidRPr="00EA76E6">
        <w:br/>
      </w:r>
    </w:p>
    <w:p w14:paraId="0D7622A7" w14:textId="77777777" w:rsidR="00C646BA" w:rsidRPr="00EA76E6" w:rsidRDefault="00CA2403">
      <w:pPr>
        <w:widowControl w:val="0"/>
        <w:autoSpaceDE w:val="0"/>
        <w:autoSpaceDN w:val="0"/>
        <w:adjustRightInd w:val="0"/>
        <w:ind w:firstLine="0"/>
      </w:pPr>
      <w:r w:rsidRPr="00EA76E6">
        <w:t>Liste des quatre romans et cinquante-six nouvelles qui const</w:t>
      </w:r>
      <w:r w:rsidRPr="00EA76E6">
        <w:t>i</w:t>
      </w:r>
      <w:r w:rsidRPr="00EA76E6">
        <w:t>tuent les aventures de Sherlock Holmes</w:t>
      </w:r>
      <w:r w:rsidR="00C646BA" w:rsidRPr="00EA76E6">
        <w:t xml:space="preserve">, </w:t>
      </w:r>
      <w:r w:rsidRPr="00EA76E6">
        <w:t>publiées par Sir Arthur Conan Doyle entre 1887 et 1927</w:t>
      </w:r>
      <w:r w:rsidR="00C646BA" w:rsidRPr="00EA76E6">
        <w:t>.</w:t>
      </w:r>
    </w:p>
    <w:p w14:paraId="0028C3CC" w14:textId="794CAC2D" w:rsidR="00CA2403" w:rsidRPr="00EA76E6" w:rsidRDefault="00CA2403" w:rsidP="00C646BA">
      <w:pPr>
        <w:pStyle w:val="intertitres"/>
      </w:pPr>
      <w:r w:rsidRPr="00EA76E6">
        <w:t>Romans</w:t>
      </w:r>
    </w:p>
    <w:p w14:paraId="3757AB76" w14:textId="77777777" w:rsidR="00C646BA" w:rsidRPr="00EA76E6" w:rsidRDefault="00CA2403">
      <w:pPr>
        <w:widowControl w:val="0"/>
        <w:numPr>
          <w:ilvl w:val="0"/>
          <w:numId w:val="7"/>
        </w:numPr>
        <w:autoSpaceDE w:val="0"/>
        <w:autoSpaceDN w:val="0"/>
        <w:adjustRightInd w:val="0"/>
      </w:pPr>
      <w:r w:rsidRPr="00EA76E6">
        <w:t>Une Étude en Rouge</w:t>
      </w:r>
      <w:r w:rsidR="00C646BA" w:rsidRPr="00EA76E6">
        <w:t xml:space="preserve"> (</w:t>
      </w:r>
      <w:r w:rsidRPr="00EA76E6">
        <w:t>novembre 1887</w:t>
      </w:r>
      <w:r w:rsidR="00C646BA" w:rsidRPr="00EA76E6">
        <w:t>)</w:t>
      </w:r>
    </w:p>
    <w:p w14:paraId="3D1C781A" w14:textId="77777777" w:rsidR="00C646BA" w:rsidRPr="00EA76E6" w:rsidRDefault="00CA2403">
      <w:pPr>
        <w:widowControl w:val="0"/>
        <w:numPr>
          <w:ilvl w:val="0"/>
          <w:numId w:val="7"/>
        </w:numPr>
        <w:autoSpaceDE w:val="0"/>
        <w:autoSpaceDN w:val="0"/>
        <w:adjustRightInd w:val="0"/>
      </w:pPr>
      <w:r w:rsidRPr="00EA76E6">
        <w:t>Le Signe des Quatre</w:t>
      </w:r>
      <w:r w:rsidR="00C646BA" w:rsidRPr="00EA76E6">
        <w:t xml:space="preserve"> (</w:t>
      </w:r>
      <w:r w:rsidRPr="00EA76E6">
        <w:t>février 1890</w:t>
      </w:r>
      <w:r w:rsidR="00C646BA" w:rsidRPr="00EA76E6">
        <w:t>)</w:t>
      </w:r>
    </w:p>
    <w:p w14:paraId="7456DEBE" w14:textId="77777777" w:rsidR="00C646BA" w:rsidRPr="00EA76E6" w:rsidRDefault="00CA2403">
      <w:pPr>
        <w:widowControl w:val="0"/>
        <w:numPr>
          <w:ilvl w:val="0"/>
          <w:numId w:val="7"/>
        </w:numPr>
        <w:autoSpaceDE w:val="0"/>
        <w:autoSpaceDN w:val="0"/>
        <w:adjustRightInd w:val="0"/>
      </w:pPr>
      <w:r w:rsidRPr="00EA76E6">
        <w:t>Le Chien des Baskerville</w:t>
      </w:r>
      <w:r w:rsidR="00C646BA" w:rsidRPr="00EA76E6">
        <w:t xml:space="preserve"> (</w:t>
      </w:r>
      <w:r w:rsidRPr="00EA76E6">
        <w:t>août 1901 à mai 1902</w:t>
      </w:r>
      <w:r w:rsidR="00C646BA" w:rsidRPr="00EA76E6">
        <w:t>)</w:t>
      </w:r>
    </w:p>
    <w:p w14:paraId="390F35AB" w14:textId="77777777" w:rsidR="00C646BA" w:rsidRPr="00EA76E6" w:rsidRDefault="00CA2403">
      <w:pPr>
        <w:widowControl w:val="0"/>
        <w:numPr>
          <w:ilvl w:val="0"/>
          <w:numId w:val="7"/>
        </w:numPr>
        <w:autoSpaceDE w:val="0"/>
        <w:autoSpaceDN w:val="0"/>
        <w:adjustRightInd w:val="0"/>
      </w:pPr>
      <w:r w:rsidRPr="00EA76E6">
        <w:t>La Vallée de la Peur</w:t>
      </w:r>
      <w:r w:rsidR="00C646BA" w:rsidRPr="00EA76E6">
        <w:t xml:space="preserve"> (</w:t>
      </w:r>
      <w:r w:rsidRPr="00EA76E6">
        <w:t>sept 1914 à mai 1915</w:t>
      </w:r>
      <w:r w:rsidR="00C646BA" w:rsidRPr="00EA76E6">
        <w:t>)</w:t>
      </w:r>
    </w:p>
    <w:p w14:paraId="3CCC6E67" w14:textId="43AC0381" w:rsidR="00CA2403" w:rsidRPr="00EA76E6" w:rsidRDefault="00CA2403" w:rsidP="00C646BA">
      <w:pPr>
        <w:pStyle w:val="intertitres"/>
      </w:pPr>
      <w:r w:rsidRPr="00EA76E6">
        <w:t>Les Aventures de Sherlock Holmes</w:t>
      </w:r>
    </w:p>
    <w:p w14:paraId="3FB7A69A" w14:textId="77777777" w:rsidR="00C646BA" w:rsidRPr="00EA76E6" w:rsidRDefault="00CA2403">
      <w:pPr>
        <w:widowControl w:val="0"/>
        <w:numPr>
          <w:ilvl w:val="0"/>
          <w:numId w:val="8"/>
        </w:numPr>
        <w:autoSpaceDE w:val="0"/>
        <w:autoSpaceDN w:val="0"/>
        <w:adjustRightInd w:val="0"/>
      </w:pPr>
      <w:r w:rsidRPr="00EA76E6">
        <w:t>Un Scandale en Bohême</w:t>
      </w:r>
      <w:r w:rsidR="00C646BA" w:rsidRPr="00EA76E6">
        <w:t xml:space="preserve"> (</w:t>
      </w:r>
      <w:r w:rsidRPr="00EA76E6">
        <w:t>juillet 1891</w:t>
      </w:r>
      <w:r w:rsidR="00C646BA" w:rsidRPr="00EA76E6">
        <w:t>)</w:t>
      </w:r>
    </w:p>
    <w:p w14:paraId="40E399B0" w14:textId="77777777" w:rsidR="00C646BA" w:rsidRPr="00EA76E6" w:rsidRDefault="00CA2403">
      <w:pPr>
        <w:widowControl w:val="0"/>
        <w:numPr>
          <w:ilvl w:val="0"/>
          <w:numId w:val="8"/>
        </w:numPr>
        <w:autoSpaceDE w:val="0"/>
        <w:autoSpaceDN w:val="0"/>
        <w:adjustRightInd w:val="0"/>
      </w:pPr>
      <w:r w:rsidRPr="00EA76E6">
        <w:t>La Ligue des Rouquins</w:t>
      </w:r>
      <w:r w:rsidR="00C646BA" w:rsidRPr="00EA76E6">
        <w:t xml:space="preserve"> (</w:t>
      </w:r>
      <w:r w:rsidRPr="00EA76E6">
        <w:t>août 1891</w:t>
      </w:r>
      <w:r w:rsidR="00C646BA" w:rsidRPr="00EA76E6">
        <w:t>)</w:t>
      </w:r>
    </w:p>
    <w:p w14:paraId="6A1E75C5" w14:textId="77777777" w:rsidR="00C646BA" w:rsidRPr="00EA76E6" w:rsidRDefault="00CA2403">
      <w:pPr>
        <w:widowControl w:val="0"/>
        <w:numPr>
          <w:ilvl w:val="0"/>
          <w:numId w:val="8"/>
        </w:numPr>
        <w:autoSpaceDE w:val="0"/>
        <w:autoSpaceDN w:val="0"/>
        <w:adjustRightInd w:val="0"/>
      </w:pPr>
      <w:r w:rsidRPr="00EA76E6">
        <w:t>Une Affaire d</w:t>
      </w:r>
      <w:r w:rsidR="00C646BA" w:rsidRPr="00EA76E6">
        <w:t>’</w:t>
      </w:r>
      <w:r w:rsidRPr="00EA76E6">
        <w:t>Identité</w:t>
      </w:r>
      <w:r w:rsidR="00C646BA" w:rsidRPr="00EA76E6">
        <w:t xml:space="preserve"> (</w:t>
      </w:r>
      <w:r w:rsidRPr="00EA76E6">
        <w:t>septembre 1891</w:t>
      </w:r>
      <w:r w:rsidR="00C646BA" w:rsidRPr="00EA76E6">
        <w:t>)</w:t>
      </w:r>
    </w:p>
    <w:p w14:paraId="5D6441C3" w14:textId="77777777" w:rsidR="00C646BA" w:rsidRPr="00EA76E6" w:rsidRDefault="00CA2403">
      <w:pPr>
        <w:widowControl w:val="0"/>
        <w:numPr>
          <w:ilvl w:val="0"/>
          <w:numId w:val="8"/>
        </w:numPr>
        <w:autoSpaceDE w:val="0"/>
        <w:autoSpaceDN w:val="0"/>
        <w:adjustRightInd w:val="0"/>
      </w:pPr>
      <w:r w:rsidRPr="00EA76E6">
        <w:t xml:space="preserve">Le Mystère de Val </w:t>
      </w:r>
      <w:proofErr w:type="spellStart"/>
      <w:r w:rsidRPr="00EA76E6">
        <w:t>Boscombe</w:t>
      </w:r>
      <w:proofErr w:type="spellEnd"/>
      <w:r w:rsidR="00C646BA" w:rsidRPr="00EA76E6">
        <w:t xml:space="preserve"> (</w:t>
      </w:r>
      <w:r w:rsidRPr="00EA76E6">
        <w:t>octobre 1891</w:t>
      </w:r>
      <w:r w:rsidR="00C646BA" w:rsidRPr="00EA76E6">
        <w:t>)</w:t>
      </w:r>
    </w:p>
    <w:p w14:paraId="1050A68E" w14:textId="77777777" w:rsidR="00C646BA" w:rsidRPr="00EA76E6" w:rsidRDefault="00CA2403">
      <w:pPr>
        <w:widowControl w:val="0"/>
        <w:numPr>
          <w:ilvl w:val="0"/>
          <w:numId w:val="8"/>
        </w:numPr>
        <w:autoSpaceDE w:val="0"/>
        <w:autoSpaceDN w:val="0"/>
        <w:adjustRightInd w:val="0"/>
      </w:pPr>
      <w:r w:rsidRPr="00EA76E6">
        <w:t>Les Cinq Pépins d</w:t>
      </w:r>
      <w:r w:rsidR="00C646BA" w:rsidRPr="00EA76E6">
        <w:t>’</w:t>
      </w:r>
      <w:r w:rsidRPr="00EA76E6">
        <w:t>Orange</w:t>
      </w:r>
      <w:r w:rsidR="00C646BA" w:rsidRPr="00EA76E6">
        <w:t xml:space="preserve"> (</w:t>
      </w:r>
      <w:r w:rsidRPr="00EA76E6">
        <w:t>novembre 1891</w:t>
      </w:r>
      <w:r w:rsidR="00C646BA" w:rsidRPr="00EA76E6">
        <w:t>)</w:t>
      </w:r>
    </w:p>
    <w:p w14:paraId="38F3952C" w14:textId="77777777" w:rsidR="00C646BA" w:rsidRPr="00EA76E6" w:rsidRDefault="00CA2403">
      <w:pPr>
        <w:widowControl w:val="0"/>
        <w:numPr>
          <w:ilvl w:val="0"/>
          <w:numId w:val="8"/>
        </w:numPr>
        <w:autoSpaceDE w:val="0"/>
        <w:autoSpaceDN w:val="0"/>
        <w:adjustRightInd w:val="0"/>
      </w:pPr>
      <w:r w:rsidRPr="00EA76E6">
        <w:t>L</w:t>
      </w:r>
      <w:r w:rsidR="00C646BA" w:rsidRPr="00EA76E6">
        <w:t>’</w:t>
      </w:r>
      <w:r w:rsidRPr="00EA76E6">
        <w:t>Homme à la Lèvre Tordue</w:t>
      </w:r>
      <w:r w:rsidR="00C646BA" w:rsidRPr="00EA76E6">
        <w:t xml:space="preserve"> (</w:t>
      </w:r>
      <w:r w:rsidRPr="00EA76E6">
        <w:t>décembre 1891</w:t>
      </w:r>
      <w:r w:rsidR="00C646BA" w:rsidRPr="00EA76E6">
        <w:t>)</w:t>
      </w:r>
    </w:p>
    <w:p w14:paraId="076C7205" w14:textId="77777777" w:rsidR="00C646BA" w:rsidRPr="00EA76E6" w:rsidRDefault="00CA2403">
      <w:pPr>
        <w:widowControl w:val="0"/>
        <w:numPr>
          <w:ilvl w:val="0"/>
          <w:numId w:val="8"/>
        </w:numPr>
        <w:autoSpaceDE w:val="0"/>
        <w:autoSpaceDN w:val="0"/>
        <w:adjustRightInd w:val="0"/>
      </w:pPr>
      <w:r w:rsidRPr="00EA76E6">
        <w:t>L</w:t>
      </w:r>
      <w:r w:rsidR="00C646BA" w:rsidRPr="00EA76E6">
        <w:t>’</w:t>
      </w:r>
      <w:r w:rsidRPr="00EA76E6">
        <w:t>Escarboucle Bleue</w:t>
      </w:r>
      <w:r w:rsidR="00C646BA" w:rsidRPr="00EA76E6">
        <w:t xml:space="preserve"> (</w:t>
      </w:r>
      <w:r w:rsidRPr="00EA76E6">
        <w:t>janvier 1892</w:t>
      </w:r>
      <w:r w:rsidR="00C646BA" w:rsidRPr="00EA76E6">
        <w:t>)</w:t>
      </w:r>
    </w:p>
    <w:p w14:paraId="6358F584" w14:textId="77777777" w:rsidR="00C646BA" w:rsidRPr="00EA76E6" w:rsidRDefault="00CA2403">
      <w:pPr>
        <w:widowControl w:val="0"/>
        <w:numPr>
          <w:ilvl w:val="0"/>
          <w:numId w:val="8"/>
        </w:numPr>
        <w:autoSpaceDE w:val="0"/>
        <w:autoSpaceDN w:val="0"/>
        <w:adjustRightInd w:val="0"/>
      </w:pPr>
      <w:r w:rsidRPr="00EA76E6">
        <w:t>Le Ruban Moucheté</w:t>
      </w:r>
      <w:r w:rsidR="00C646BA" w:rsidRPr="00EA76E6">
        <w:t xml:space="preserve"> (</w:t>
      </w:r>
      <w:r w:rsidRPr="00EA76E6">
        <w:t>février 1892</w:t>
      </w:r>
      <w:r w:rsidR="00C646BA" w:rsidRPr="00EA76E6">
        <w:t>)</w:t>
      </w:r>
    </w:p>
    <w:p w14:paraId="49067C00" w14:textId="77777777" w:rsidR="00C646BA" w:rsidRPr="00EA76E6" w:rsidRDefault="00CA2403">
      <w:pPr>
        <w:widowControl w:val="0"/>
        <w:numPr>
          <w:ilvl w:val="0"/>
          <w:numId w:val="8"/>
        </w:numPr>
        <w:autoSpaceDE w:val="0"/>
        <w:autoSpaceDN w:val="0"/>
        <w:adjustRightInd w:val="0"/>
      </w:pPr>
      <w:r w:rsidRPr="00EA76E6">
        <w:t>Le Pouce de l</w:t>
      </w:r>
      <w:r w:rsidR="00C646BA" w:rsidRPr="00EA76E6">
        <w:t>’</w:t>
      </w:r>
      <w:r w:rsidRPr="00EA76E6">
        <w:t>Ingénieur</w:t>
      </w:r>
      <w:r w:rsidR="00C646BA" w:rsidRPr="00EA76E6">
        <w:t xml:space="preserve"> (</w:t>
      </w:r>
      <w:r w:rsidRPr="00EA76E6">
        <w:t>mars 1892</w:t>
      </w:r>
      <w:r w:rsidR="00C646BA" w:rsidRPr="00EA76E6">
        <w:t>)</w:t>
      </w:r>
    </w:p>
    <w:p w14:paraId="7BED6C8C" w14:textId="77777777" w:rsidR="00C646BA" w:rsidRPr="00EA76E6" w:rsidRDefault="00CA2403">
      <w:pPr>
        <w:widowControl w:val="0"/>
        <w:numPr>
          <w:ilvl w:val="0"/>
          <w:numId w:val="8"/>
        </w:numPr>
        <w:autoSpaceDE w:val="0"/>
        <w:autoSpaceDN w:val="0"/>
        <w:adjustRightInd w:val="0"/>
      </w:pPr>
      <w:r w:rsidRPr="00EA76E6">
        <w:t>Un Aristocrate Célibataire</w:t>
      </w:r>
      <w:r w:rsidR="00C646BA" w:rsidRPr="00EA76E6">
        <w:t xml:space="preserve"> (</w:t>
      </w:r>
      <w:r w:rsidRPr="00EA76E6">
        <w:t>avril 1892</w:t>
      </w:r>
      <w:r w:rsidR="00C646BA" w:rsidRPr="00EA76E6">
        <w:t>)</w:t>
      </w:r>
    </w:p>
    <w:p w14:paraId="2CCC272E" w14:textId="77777777" w:rsidR="00C646BA" w:rsidRPr="00EA76E6" w:rsidRDefault="00CA2403">
      <w:pPr>
        <w:widowControl w:val="0"/>
        <w:numPr>
          <w:ilvl w:val="0"/>
          <w:numId w:val="8"/>
        </w:numPr>
        <w:autoSpaceDE w:val="0"/>
        <w:autoSpaceDN w:val="0"/>
        <w:adjustRightInd w:val="0"/>
      </w:pPr>
      <w:r w:rsidRPr="00EA76E6">
        <w:lastRenderedPageBreak/>
        <w:t xml:space="preserve">Le Diadème de </w:t>
      </w:r>
      <w:proofErr w:type="spellStart"/>
      <w:r w:rsidRPr="00EA76E6">
        <w:t>Beryls</w:t>
      </w:r>
      <w:proofErr w:type="spellEnd"/>
      <w:r w:rsidR="00C646BA" w:rsidRPr="00EA76E6">
        <w:t xml:space="preserve"> (</w:t>
      </w:r>
      <w:r w:rsidRPr="00EA76E6">
        <w:t>mai 1892</w:t>
      </w:r>
      <w:r w:rsidR="00C646BA" w:rsidRPr="00EA76E6">
        <w:t>)</w:t>
      </w:r>
    </w:p>
    <w:p w14:paraId="5BF6CAA5" w14:textId="77777777" w:rsidR="00C646BA" w:rsidRPr="00EA76E6" w:rsidRDefault="00CA2403">
      <w:pPr>
        <w:widowControl w:val="0"/>
        <w:numPr>
          <w:ilvl w:val="0"/>
          <w:numId w:val="8"/>
        </w:numPr>
        <w:autoSpaceDE w:val="0"/>
        <w:autoSpaceDN w:val="0"/>
        <w:adjustRightInd w:val="0"/>
      </w:pPr>
      <w:r w:rsidRPr="00EA76E6">
        <w:t>Les Hêtres Rouges</w:t>
      </w:r>
      <w:r w:rsidR="00C646BA" w:rsidRPr="00EA76E6">
        <w:t xml:space="preserve"> (</w:t>
      </w:r>
      <w:r w:rsidRPr="00EA76E6">
        <w:t>juin 1892</w:t>
      </w:r>
      <w:r w:rsidR="00C646BA" w:rsidRPr="00EA76E6">
        <w:t>)</w:t>
      </w:r>
    </w:p>
    <w:p w14:paraId="779FF685" w14:textId="2F07DEB0" w:rsidR="00CA2403" w:rsidRPr="00EA76E6" w:rsidRDefault="00CA2403" w:rsidP="00C646BA">
      <w:pPr>
        <w:pStyle w:val="intertitres"/>
      </w:pPr>
      <w:r w:rsidRPr="00EA76E6">
        <w:t>Les Mémoires de Sherlock Holmes</w:t>
      </w:r>
    </w:p>
    <w:p w14:paraId="2CC885F4" w14:textId="77777777" w:rsidR="00C646BA" w:rsidRPr="00EA76E6" w:rsidRDefault="00CA2403">
      <w:pPr>
        <w:widowControl w:val="0"/>
        <w:numPr>
          <w:ilvl w:val="0"/>
          <w:numId w:val="9"/>
        </w:numPr>
        <w:autoSpaceDE w:val="0"/>
        <w:autoSpaceDN w:val="0"/>
        <w:adjustRightInd w:val="0"/>
      </w:pPr>
      <w:r w:rsidRPr="00EA76E6">
        <w:t>Flamme d</w:t>
      </w:r>
      <w:r w:rsidR="00C646BA" w:rsidRPr="00EA76E6">
        <w:t>’</w:t>
      </w:r>
      <w:r w:rsidRPr="00EA76E6">
        <w:t>Argent</w:t>
      </w:r>
      <w:r w:rsidR="00C646BA" w:rsidRPr="00EA76E6">
        <w:t xml:space="preserve"> (</w:t>
      </w:r>
      <w:r w:rsidRPr="00EA76E6">
        <w:t>décembre 1892</w:t>
      </w:r>
      <w:r w:rsidR="00C646BA" w:rsidRPr="00EA76E6">
        <w:t>)</w:t>
      </w:r>
    </w:p>
    <w:p w14:paraId="401CD31B" w14:textId="77777777" w:rsidR="00C646BA" w:rsidRPr="00EA76E6" w:rsidRDefault="00CA2403">
      <w:pPr>
        <w:widowControl w:val="0"/>
        <w:numPr>
          <w:ilvl w:val="0"/>
          <w:numId w:val="9"/>
        </w:numPr>
        <w:autoSpaceDE w:val="0"/>
        <w:autoSpaceDN w:val="0"/>
        <w:adjustRightInd w:val="0"/>
      </w:pPr>
      <w:r w:rsidRPr="00EA76E6">
        <w:t>La Boite en Carton</w:t>
      </w:r>
      <w:r w:rsidR="00C646BA" w:rsidRPr="00EA76E6">
        <w:t xml:space="preserve"> (</w:t>
      </w:r>
      <w:r w:rsidRPr="00EA76E6">
        <w:t>janvier 1893</w:t>
      </w:r>
      <w:r w:rsidR="00C646BA" w:rsidRPr="00EA76E6">
        <w:t>)</w:t>
      </w:r>
    </w:p>
    <w:p w14:paraId="7E47E71E" w14:textId="77777777" w:rsidR="00C646BA" w:rsidRPr="00EA76E6" w:rsidRDefault="00CA2403">
      <w:pPr>
        <w:widowControl w:val="0"/>
        <w:numPr>
          <w:ilvl w:val="0"/>
          <w:numId w:val="9"/>
        </w:numPr>
        <w:autoSpaceDE w:val="0"/>
        <w:autoSpaceDN w:val="0"/>
        <w:adjustRightInd w:val="0"/>
      </w:pPr>
      <w:r w:rsidRPr="00EA76E6">
        <w:t>La Figure Jaune</w:t>
      </w:r>
      <w:r w:rsidR="00C646BA" w:rsidRPr="00EA76E6">
        <w:t xml:space="preserve"> (</w:t>
      </w:r>
      <w:r w:rsidRPr="00EA76E6">
        <w:t>février 1893</w:t>
      </w:r>
      <w:r w:rsidR="00C646BA" w:rsidRPr="00EA76E6">
        <w:t>)</w:t>
      </w:r>
    </w:p>
    <w:p w14:paraId="1FF745BE" w14:textId="77777777" w:rsidR="00C646BA" w:rsidRPr="00EA76E6" w:rsidRDefault="00CA2403">
      <w:pPr>
        <w:widowControl w:val="0"/>
        <w:numPr>
          <w:ilvl w:val="0"/>
          <w:numId w:val="9"/>
        </w:numPr>
        <w:autoSpaceDE w:val="0"/>
        <w:autoSpaceDN w:val="0"/>
        <w:adjustRightInd w:val="0"/>
      </w:pPr>
      <w:r w:rsidRPr="00EA76E6">
        <w:t>L</w:t>
      </w:r>
      <w:r w:rsidR="00C646BA" w:rsidRPr="00EA76E6">
        <w:t>’</w:t>
      </w:r>
      <w:r w:rsidRPr="00EA76E6">
        <w:t>Employé de l</w:t>
      </w:r>
      <w:r w:rsidR="00C646BA" w:rsidRPr="00EA76E6">
        <w:t>’</w:t>
      </w:r>
      <w:r w:rsidRPr="00EA76E6">
        <w:t>Agent de Change</w:t>
      </w:r>
      <w:r w:rsidR="00C646BA" w:rsidRPr="00EA76E6">
        <w:t xml:space="preserve"> (</w:t>
      </w:r>
      <w:r w:rsidRPr="00EA76E6">
        <w:t>mars 1893</w:t>
      </w:r>
      <w:r w:rsidR="00C646BA" w:rsidRPr="00EA76E6">
        <w:t>)</w:t>
      </w:r>
    </w:p>
    <w:p w14:paraId="3873C082" w14:textId="77777777" w:rsidR="00C646BA" w:rsidRPr="00EA76E6" w:rsidRDefault="00CA2403">
      <w:pPr>
        <w:widowControl w:val="0"/>
        <w:numPr>
          <w:ilvl w:val="0"/>
          <w:numId w:val="9"/>
        </w:numPr>
        <w:autoSpaceDE w:val="0"/>
        <w:autoSpaceDN w:val="0"/>
        <w:adjustRightInd w:val="0"/>
      </w:pPr>
      <w:r w:rsidRPr="00EA76E6">
        <w:t>Le Gloria-Scott</w:t>
      </w:r>
      <w:r w:rsidR="00C646BA" w:rsidRPr="00EA76E6">
        <w:t xml:space="preserve"> (</w:t>
      </w:r>
      <w:r w:rsidRPr="00EA76E6">
        <w:t>avril 1893</w:t>
      </w:r>
      <w:r w:rsidR="00C646BA" w:rsidRPr="00EA76E6">
        <w:t>)</w:t>
      </w:r>
    </w:p>
    <w:p w14:paraId="48DD4C8E" w14:textId="77777777" w:rsidR="00C646BA" w:rsidRPr="00EA76E6" w:rsidRDefault="00CA2403">
      <w:pPr>
        <w:widowControl w:val="0"/>
        <w:numPr>
          <w:ilvl w:val="0"/>
          <w:numId w:val="9"/>
        </w:numPr>
        <w:autoSpaceDE w:val="0"/>
        <w:autoSpaceDN w:val="0"/>
        <w:adjustRightInd w:val="0"/>
      </w:pPr>
      <w:r w:rsidRPr="00EA76E6">
        <w:t>Le Rituel des Musgrave</w:t>
      </w:r>
      <w:r w:rsidR="00C646BA" w:rsidRPr="00EA76E6">
        <w:t xml:space="preserve"> (</w:t>
      </w:r>
      <w:r w:rsidRPr="00EA76E6">
        <w:t>mai 1893</w:t>
      </w:r>
      <w:r w:rsidR="00C646BA" w:rsidRPr="00EA76E6">
        <w:t>)</w:t>
      </w:r>
    </w:p>
    <w:p w14:paraId="546DB770" w14:textId="77777777" w:rsidR="00C646BA" w:rsidRPr="00EA76E6" w:rsidRDefault="00CA2403">
      <w:pPr>
        <w:widowControl w:val="0"/>
        <w:numPr>
          <w:ilvl w:val="0"/>
          <w:numId w:val="9"/>
        </w:numPr>
        <w:autoSpaceDE w:val="0"/>
        <w:autoSpaceDN w:val="0"/>
        <w:adjustRightInd w:val="0"/>
      </w:pPr>
      <w:r w:rsidRPr="00EA76E6">
        <w:t xml:space="preserve">Les Propriétaires de </w:t>
      </w:r>
      <w:proofErr w:type="spellStart"/>
      <w:r w:rsidRPr="00EA76E6">
        <w:t>Reigate</w:t>
      </w:r>
      <w:proofErr w:type="spellEnd"/>
      <w:r w:rsidR="00C646BA" w:rsidRPr="00EA76E6">
        <w:t xml:space="preserve"> (</w:t>
      </w:r>
      <w:r w:rsidRPr="00EA76E6">
        <w:t>juin 1893</w:t>
      </w:r>
      <w:r w:rsidR="00C646BA" w:rsidRPr="00EA76E6">
        <w:t>)</w:t>
      </w:r>
    </w:p>
    <w:p w14:paraId="304CFD67" w14:textId="77777777" w:rsidR="00C646BA" w:rsidRPr="00EA76E6" w:rsidRDefault="00CA2403">
      <w:pPr>
        <w:widowControl w:val="0"/>
        <w:numPr>
          <w:ilvl w:val="0"/>
          <w:numId w:val="9"/>
        </w:numPr>
        <w:autoSpaceDE w:val="0"/>
        <w:autoSpaceDN w:val="0"/>
        <w:adjustRightInd w:val="0"/>
      </w:pPr>
      <w:r w:rsidRPr="00EA76E6">
        <w:t>Le Tordu</w:t>
      </w:r>
      <w:r w:rsidR="00C646BA" w:rsidRPr="00EA76E6">
        <w:t xml:space="preserve"> (</w:t>
      </w:r>
      <w:r w:rsidRPr="00EA76E6">
        <w:t>juillet 1893</w:t>
      </w:r>
      <w:r w:rsidR="00C646BA" w:rsidRPr="00EA76E6">
        <w:t>)</w:t>
      </w:r>
    </w:p>
    <w:p w14:paraId="2C3E2D5C" w14:textId="77777777" w:rsidR="00C646BA" w:rsidRPr="00EA76E6" w:rsidRDefault="00CA2403">
      <w:pPr>
        <w:widowControl w:val="0"/>
        <w:numPr>
          <w:ilvl w:val="0"/>
          <w:numId w:val="9"/>
        </w:numPr>
        <w:autoSpaceDE w:val="0"/>
        <w:autoSpaceDN w:val="0"/>
        <w:adjustRightInd w:val="0"/>
      </w:pPr>
      <w:r w:rsidRPr="00EA76E6">
        <w:t>Le Pensionnaire en Traitement</w:t>
      </w:r>
      <w:r w:rsidR="00C646BA" w:rsidRPr="00EA76E6">
        <w:t xml:space="preserve"> (</w:t>
      </w:r>
      <w:r w:rsidRPr="00EA76E6">
        <w:t>août 1893</w:t>
      </w:r>
      <w:r w:rsidR="00C646BA" w:rsidRPr="00EA76E6">
        <w:t>)</w:t>
      </w:r>
    </w:p>
    <w:p w14:paraId="1B689166" w14:textId="77777777" w:rsidR="00C646BA" w:rsidRPr="00EA76E6" w:rsidRDefault="00CA2403">
      <w:pPr>
        <w:widowControl w:val="0"/>
        <w:numPr>
          <w:ilvl w:val="0"/>
          <w:numId w:val="9"/>
        </w:numPr>
        <w:autoSpaceDE w:val="0"/>
        <w:autoSpaceDN w:val="0"/>
        <w:adjustRightInd w:val="0"/>
      </w:pPr>
      <w:r w:rsidRPr="00EA76E6">
        <w:t>L</w:t>
      </w:r>
      <w:r w:rsidR="00C646BA" w:rsidRPr="00EA76E6">
        <w:t>’</w:t>
      </w:r>
      <w:r w:rsidRPr="00EA76E6">
        <w:t>Interprète Grec</w:t>
      </w:r>
      <w:r w:rsidR="00C646BA" w:rsidRPr="00EA76E6">
        <w:t xml:space="preserve"> (</w:t>
      </w:r>
      <w:r w:rsidRPr="00EA76E6">
        <w:t>septembre 1893</w:t>
      </w:r>
      <w:r w:rsidR="00C646BA" w:rsidRPr="00EA76E6">
        <w:t>)</w:t>
      </w:r>
    </w:p>
    <w:p w14:paraId="04F14007" w14:textId="77777777" w:rsidR="00C646BA" w:rsidRPr="00EA76E6" w:rsidRDefault="00CA2403">
      <w:pPr>
        <w:widowControl w:val="0"/>
        <w:numPr>
          <w:ilvl w:val="0"/>
          <w:numId w:val="9"/>
        </w:numPr>
        <w:autoSpaceDE w:val="0"/>
        <w:autoSpaceDN w:val="0"/>
        <w:adjustRightInd w:val="0"/>
      </w:pPr>
      <w:r w:rsidRPr="00EA76E6">
        <w:t>Le Traité Naval</w:t>
      </w:r>
      <w:r w:rsidR="00C646BA" w:rsidRPr="00EA76E6">
        <w:t xml:space="preserve"> (</w:t>
      </w:r>
      <w:r w:rsidRPr="00EA76E6">
        <w:t>octobre / novembre 1893</w:t>
      </w:r>
      <w:r w:rsidR="00C646BA" w:rsidRPr="00EA76E6">
        <w:t>)</w:t>
      </w:r>
    </w:p>
    <w:p w14:paraId="374310F9" w14:textId="77777777" w:rsidR="00C646BA" w:rsidRPr="00EA76E6" w:rsidRDefault="00CA2403">
      <w:pPr>
        <w:widowControl w:val="0"/>
        <w:numPr>
          <w:ilvl w:val="0"/>
          <w:numId w:val="9"/>
        </w:numPr>
        <w:autoSpaceDE w:val="0"/>
        <w:autoSpaceDN w:val="0"/>
        <w:adjustRightInd w:val="0"/>
      </w:pPr>
      <w:r w:rsidRPr="00EA76E6">
        <w:t>Le Dernier Problème</w:t>
      </w:r>
      <w:r w:rsidR="00C646BA" w:rsidRPr="00EA76E6">
        <w:t xml:space="preserve"> (</w:t>
      </w:r>
      <w:r w:rsidRPr="00EA76E6">
        <w:t>décembre 1893</w:t>
      </w:r>
      <w:r w:rsidR="00C646BA" w:rsidRPr="00EA76E6">
        <w:t>)</w:t>
      </w:r>
    </w:p>
    <w:p w14:paraId="45B74EC5" w14:textId="36320052" w:rsidR="00CA2403" w:rsidRPr="00EA76E6" w:rsidRDefault="00CA2403" w:rsidP="00C646BA">
      <w:pPr>
        <w:pStyle w:val="intertitres"/>
      </w:pPr>
      <w:r w:rsidRPr="00EA76E6">
        <w:t>Le Retour de Sherlock Holmes</w:t>
      </w:r>
    </w:p>
    <w:p w14:paraId="427B6482" w14:textId="31613A8A" w:rsidR="00C646BA" w:rsidRPr="00EA76E6" w:rsidRDefault="00CA2403">
      <w:pPr>
        <w:widowControl w:val="0"/>
        <w:numPr>
          <w:ilvl w:val="0"/>
          <w:numId w:val="10"/>
        </w:numPr>
        <w:autoSpaceDE w:val="0"/>
        <w:autoSpaceDN w:val="0"/>
        <w:adjustRightInd w:val="0"/>
      </w:pPr>
      <w:r w:rsidRPr="00EA76E6">
        <w:t>La Maison Vide</w:t>
      </w:r>
      <w:r w:rsidR="00C646BA" w:rsidRPr="00EA76E6">
        <w:t xml:space="preserve"> (</w:t>
      </w:r>
      <w:r w:rsidRPr="00EA76E6">
        <w:t>2</w:t>
      </w:r>
      <w:r w:rsidR="00C646BA" w:rsidRPr="00EA76E6">
        <w:t>6 septembre</w:t>
      </w:r>
      <w:r w:rsidRPr="00EA76E6">
        <w:t xml:space="preserve"> 1903</w:t>
      </w:r>
      <w:r w:rsidR="00C646BA" w:rsidRPr="00EA76E6">
        <w:t>)</w:t>
      </w:r>
    </w:p>
    <w:p w14:paraId="2BA8B143" w14:textId="057CBA24" w:rsidR="00C646BA" w:rsidRPr="00EA76E6" w:rsidRDefault="00CA2403">
      <w:pPr>
        <w:widowControl w:val="0"/>
        <w:numPr>
          <w:ilvl w:val="0"/>
          <w:numId w:val="10"/>
        </w:numPr>
        <w:autoSpaceDE w:val="0"/>
        <w:autoSpaceDN w:val="0"/>
        <w:adjustRightInd w:val="0"/>
      </w:pPr>
      <w:r w:rsidRPr="00EA76E6">
        <w:t>L</w:t>
      </w:r>
      <w:r w:rsidR="00C646BA" w:rsidRPr="00EA76E6">
        <w:t>’</w:t>
      </w:r>
      <w:r w:rsidRPr="00EA76E6">
        <w:t>Entrepreneur de Norwood</w:t>
      </w:r>
      <w:r w:rsidR="00C646BA" w:rsidRPr="00EA76E6">
        <w:t xml:space="preserve"> (</w:t>
      </w:r>
      <w:r w:rsidRPr="00EA76E6">
        <w:t>3</w:t>
      </w:r>
      <w:r w:rsidR="00C646BA" w:rsidRPr="00EA76E6">
        <w:t>1 octobre</w:t>
      </w:r>
      <w:r w:rsidRPr="00EA76E6">
        <w:t xml:space="preserve"> 1903</w:t>
      </w:r>
      <w:r w:rsidR="00C646BA" w:rsidRPr="00EA76E6">
        <w:t>)</w:t>
      </w:r>
    </w:p>
    <w:p w14:paraId="35CA6C82" w14:textId="77777777" w:rsidR="00C646BA" w:rsidRPr="00EA76E6" w:rsidRDefault="00CA2403">
      <w:pPr>
        <w:widowControl w:val="0"/>
        <w:numPr>
          <w:ilvl w:val="0"/>
          <w:numId w:val="10"/>
        </w:numPr>
        <w:autoSpaceDE w:val="0"/>
        <w:autoSpaceDN w:val="0"/>
        <w:adjustRightInd w:val="0"/>
      </w:pPr>
      <w:r w:rsidRPr="00EA76E6">
        <w:t>Les Hommes Dansants</w:t>
      </w:r>
      <w:r w:rsidR="00C646BA" w:rsidRPr="00EA76E6">
        <w:t xml:space="preserve"> (</w:t>
      </w:r>
      <w:r w:rsidRPr="00EA76E6">
        <w:t>décembre 1903</w:t>
      </w:r>
      <w:r w:rsidR="00C646BA" w:rsidRPr="00EA76E6">
        <w:t>)</w:t>
      </w:r>
    </w:p>
    <w:p w14:paraId="04F18C7D" w14:textId="1EA00CE5" w:rsidR="00C646BA" w:rsidRPr="00EA76E6" w:rsidRDefault="00CA2403">
      <w:pPr>
        <w:widowControl w:val="0"/>
        <w:numPr>
          <w:ilvl w:val="0"/>
          <w:numId w:val="10"/>
        </w:numPr>
        <w:autoSpaceDE w:val="0"/>
        <w:autoSpaceDN w:val="0"/>
        <w:adjustRightInd w:val="0"/>
      </w:pPr>
      <w:r w:rsidRPr="00EA76E6">
        <w:t>La Cycliste Solitaire</w:t>
      </w:r>
      <w:r w:rsidR="00C646BA" w:rsidRPr="00EA76E6">
        <w:t xml:space="preserve"> (</w:t>
      </w:r>
      <w:r w:rsidRPr="00EA76E6">
        <w:t>2</w:t>
      </w:r>
      <w:r w:rsidR="00C646BA" w:rsidRPr="00EA76E6">
        <w:t>6 décembre</w:t>
      </w:r>
      <w:r w:rsidRPr="00EA76E6">
        <w:t xml:space="preserve"> 1903</w:t>
      </w:r>
      <w:r w:rsidR="00C646BA" w:rsidRPr="00EA76E6">
        <w:t>)</w:t>
      </w:r>
    </w:p>
    <w:p w14:paraId="47BA719D" w14:textId="771A862F" w:rsidR="00C646BA" w:rsidRPr="00EA76E6" w:rsidRDefault="00CA2403">
      <w:pPr>
        <w:widowControl w:val="0"/>
        <w:numPr>
          <w:ilvl w:val="0"/>
          <w:numId w:val="10"/>
        </w:numPr>
        <w:autoSpaceDE w:val="0"/>
        <w:autoSpaceDN w:val="0"/>
        <w:adjustRightInd w:val="0"/>
      </w:pPr>
      <w:r w:rsidRPr="00EA76E6">
        <w:t>L</w:t>
      </w:r>
      <w:r w:rsidR="00C646BA" w:rsidRPr="00EA76E6">
        <w:t>’</w:t>
      </w:r>
      <w:r w:rsidRPr="00EA76E6">
        <w:t>École du prieuré</w:t>
      </w:r>
      <w:r w:rsidR="00C646BA" w:rsidRPr="00EA76E6">
        <w:t xml:space="preserve"> (</w:t>
      </w:r>
      <w:r w:rsidRPr="00EA76E6">
        <w:t>3</w:t>
      </w:r>
      <w:r w:rsidR="00C646BA" w:rsidRPr="00EA76E6">
        <w:t>0 janvier</w:t>
      </w:r>
      <w:r w:rsidRPr="00EA76E6">
        <w:t xml:space="preserve"> 1904</w:t>
      </w:r>
      <w:r w:rsidR="00C646BA" w:rsidRPr="00EA76E6">
        <w:t>)</w:t>
      </w:r>
    </w:p>
    <w:p w14:paraId="24525217" w14:textId="3413F3AB" w:rsidR="00C646BA" w:rsidRPr="00EA76E6" w:rsidRDefault="00CA2403">
      <w:pPr>
        <w:widowControl w:val="0"/>
        <w:numPr>
          <w:ilvl w:val="0"/>
          <w:numId w:val="10"/>
        </w:numPr>
        <w:autoSpaceDE w:val="0"/>
        <w:autoSpaceDN w:val="0"/>
        <w:adjustRightInd w:val="0"/>
      </w:pPr>
      <w:r w:rsidRPr="00EA76E6">
        <w:lastRenderedPageBreak/>
        <w:t>Peter le Noir</w:t>
      </w:r>
      <w:r w:rsidR="00C646BA" w:rsidRPr="00EA76E6">
        <w:t xml:space="preserve"> (</w:t>
      </w:r>
      <w:r w:rsidRPr="00EA76E6">
        <w:t>2</w:t>
      </w:r>
      <w:r w:rsidR="00C646BA" w:rsidRPr="00EA76E6">
        <w:t>7 février</w:t>
      </w:r>
      <w:r w:rsidRPr="00EA76E6">
        <w:t xml:space="preserve"> 1904</w:t>
      </w:r>
      <w:r w:rsidR="00C646BA" w:rsidRPr="00EA76E6">
        <w:t>)</w:t>
      </w:r>
    </w:p>
    <w:p w14:paraId="52D38096" w14:textId="38539D11" w:rsidR="00C646BA" w:rsidRPr="00EA76E6" w:rsidRDefault="00CA2403">
      <w:pPr>
        <w:widowControl w:val="0"/>
        <w:numPr>
          <w:ilvl w:val="0"/>
          <w:numId w:val="10"/>
        </w:numPr>
        <w:autoSpaceDE w:val="0"/>
        <w:autoSpaceDN w:val="0"/>
        <w:adjustRightInd w:val="0"/>
      </w:pPr>
      <w:r w:rsidRPr="00EA76E6">
        <w:t xml:space="preserve">Charles Auguste </w:t>
      </w:r>
      <w:proofErr w:type="spellStart"/>
      <w:r w:rsidRPr="00EA76E6">
        <w:t>Milverton</w:t>
      </w:r>
      <w:proofErr w:type="spellEnd"/>
      <w:r w:rsidR="00C646BA" w:rsidRPr="00EA76E6">
        <w:t xml:space="preserve"> (</w:t>
      </w:r>
      <w:r w:rsidRPr="00EA76E6">
        <w:t>2</w:t>
      </w:r>
      <w:r w:rsidR="00C646BA" w:rsidRPr="00EA76E6">
        <w:t>6 mars</w:t>
      </w:r>
      <w:r w:rsidRPr="00EA76E6">
        <w:t xml:space="preserve"> 1904</w:t>
      </w:r>
      <w:r w:rsidR="00C646BA" w:rsidRPr="00EA76E6">
        <w:t>)</w:t>
      </w:r>
    </w:p>
    <w:p w14:paraId="66354D2C" w14:textId="75A55015" w:rsidR="00C646BA" w:rsidRPr="00EA76E6" w:rsidRDefault="00CA2403">
      <w:pPr>
        <w:widowControl w:val="0"/>
        <w:numPr>
          <w:ilvl w:val="0"/>
          <w:numId w:val="10"/>
        </w:numPr>
        <w:autoSpaceDE w:val="0"/>
        <w:autoSpaceDN w:val="0"/>
        <w:adjustRightInd w:val="0"/>
      </w:pPr>
      <w:r w:rsidRPr="00EA76E6">
        <w:t>Les Six Napoléons</w:t>
      </w:r>
      <w:r w:rsidR="00C646BA" w:rsidRPr="00EA76E6">
        <w:t xml:space="preserve"> (</w:t>
      </w:r>
      <w:r w:rsidRPr="00EA76E6">
        <w:t>3</w:t>
      </w:r>
      <w:r w:rsidR="00C646BA" w:rsidRPr="00EA76E6">
        <w:t>0 avril</w:t>
      </w:r>
      <w:r w:rsidRPr="00EA76E6">
        <w:t xml:space="preserve"> 1904</w:t>
      </w:r>
      <w:r w:rsidR="00C646BA" w:rsidRPr="00EA76E6">
        <w:t>)</w:t>
      </w:r>
    </w:p>
    <w:p w14:paraId="662153DC" w14:textId="77777777" w:rsidR="00C646BA" w:rsidRPr="00EA76E6" w:rsidRDefault="00CA2403">
      <w:pPr>
        <w:widowControl w:val="0"/>
        <w:numPr>
          <w:ilvl w:val="0"/>
          <w:numId w:val="10"/>
        </w:numPr>
        <w:autoSpaceDE w:val="0"/>
        <w:autoSpaceDN w:val="0"/>
        <w:adjustRightInd w:val="0"/>
      </w:pPr>
      <w:r w:rsidRPr="00EA76E6">
        <w:t>Les Trois Étudiants</w:t>
      </w:r>
      <w:r w:rsidR="00C646BA" w:rsidRPr="00EA76E6">
        <w:t xml:space="preserve"> (</w:t>
      </w:r>
      <w:r w:rsidRPr="00EA76E6">
        <w:t>juin 1904</w:t>
      </w:r>
      <w:r w:rsidR="00C646BA" w:rsidRPr="00EA76E6">
        <w:t>)</w:t>
      </w:r>
    </w:p>
    <w:p w14:paraId="7FDE7BA7" w14:textId="77777777" w:rsidR="00C646BA" w:rsidRPr="00EA76E6" w:rsidRDefault="00CA2403">
      <w:pPr>
        <w:widowControl w:val="0"/>
        <w:numPr>
          <w:ilvl w:val="0"/>
          <w:numId w:val="10"/>
        </w:numPr>
        <w:autoSpaceDE w:val="0"/>
        <w:autoSpaceDN w:val="0"/>
        <w:adjustRightInd w:val="0"/>
      </w:pPr>
      <w:r w:rsidRPr="00EA76E6">
        <w:t>Le Pince-Nez en Or</w:t>
      </w:r>
      <w:r w:rsidR="00C646BA" w:rsidRPr="00EA76E6">
        <w:t xml:space="preserve"> (</w:t>
      </w:r>
      <w:r w:rsidRPr="00EA76E6">
        <w:t>juillet 1904</w:t>
      </w:r>
      <w:r w:rsidR="00C646BA" w:rsidRPr="00EA76E6">
        <w:t>)</w:t>
      </w:r>
    </w:p>
    <w:p w14:paraId="0A120A4F" w14:textId="77777777" w:rsidR="00C646BA" w:rsidRPr="00EA76E6" w:rsidRDefault="00CA2403">
      <w:pPr>
        <w:widowControl w:val="0"/>
        <w:numPr>
          <w:ilvl w:val="0"/>
          <w:numId w:val="10"/>
        </w:numPr>
        <w:autoSpaceDE w:val="0"/>
        <w:autoSpaceDN w:val="0"/>
        <w:adjustRightInd w:val="0"/>
      </w:pPr>
      <w:r w:rsidRPr="00EA76E6">
        <w:t>Un Trois-Quarts a été perdu</w:t>
      </w:r>
      <w:r w:rsidR="00C646BA" w:rsidRPr="00EA76E6">
        <w:t xml:space="preserve"> (</w:t>
      </w:r>
      <w:r w:rsidRPr="00EA76E6">
        <w:t>août 1904</w:t>
      </w:r>
      <w:r w:rsidR="00C646BA" w:rsidRPr="00EA76E6">
        <w:t>)</w:t>
      </w:r>
    </w:p>
    <w:p w14:paraId="47C6235B" w14:textId="77777777" w:rsidR="00C646BA" w:rsidRPr="00EA76E6" w:rsidRDefault="00CA2403">
      <w:pPr>
        <w:widowControl w:val="0"/>
        <w:numPr>
          <w:ilvl w:val="0"/>
          <w:numId w:val="10"/>
        </w:numPr>
        <w:autoSpaceDE w:val="0"/>
        <w:autoSpaceDN w:val="0"/>
        <w:adjustRightInd w:val="0"/>
      </w:pPr>
      <w:r w:rsidRPr="00EA76E6">
        <w:t>Le Manoir de L</w:t>
      </w:r>
      <w:r w:rsidR="00C646BA" w:rsidRPr="00EA76E6">
        <w:t>’</w:t>
      </w:r>
      <w:r w:rsidRPr="00EA76E6">
        <w:t>Abbaye</w:t>
      </w:r>
      <w:r w:rsidR="00C646BA" w:rsidRPr="00EA76E6">
        <w:t xml:space="preserve"> (</w:t>
      </w:r>
      <w:r w:rsidRPr="00EA76E6">
        <w:t>septembre 1904</w:t>
      </w:r>
      <w:r w:rsidR="00C646BA" w:rsidRPr="00EA76E6">
        <w:t>)</w:t>
      </w:r>
    </w:p>
    <w:p w14:paraId="206E1DF0" w14:textId="77777777" w:rsidR="00C646BA" w:rsidRPr="00EA76E6" w:rsidRDefault="00CA2403">
      <w:pPr>
        <w:widowControl w:val="0"/>
        <w:numPr>
          <w:ilvl w:val="0"/>
          <w:numId w:val="10"/>
        </w:numPr>
        <w:autoSpaceDE w:val="0"/>
        <w:autoSpaceDN w:val="0"/>
        <w:adjustRightInd w:val="0"/>
      </w:pPr>
      <w:r w:rsidRPr="00EA76E6">
        <w:t>La Deuxième Tâche</w:t>
      </w:r>
      <w:r w:rsidR="00C646BA" w:rsidRPr="00EA76E6">
        <w:t xml:space="preserve"> (</w:t>
      </w:r>
      <w:r w:rsidRPr="00EA76E6">
        <w:t>décembre 1904</w:t>
      </w:r>
      <w:r w:rsidR="00C646BA" w:rsidRPr="00EA76E6">
        <w:t>)</w:t>
      </w:r>
    </w:p>
    <w:p w14:paraId="23F52E0C" w14:textId="17472BF5" w:rsidR="00CA2403" w:rsidRPr="00EA76E6" w:rsidRDefault="00CA2403" w:rsidP="00C646BA">
      <w:pPr>
        <w:pStyle w:val="intertitres"/>
      </w:pPr>
      <w:r w:rsidRPr="00EA76E6">
        <w:t>Son Dernier Coup d</w:t>
      </w:r>
      <w:r w:rsidR="00C646BA" w:rsidRPr="00EA76E6">
        <w:t>’</w:t>
      </w:r>
      <w:r w:rsidRPr="00EA76E6">
        <w:t>Archet</w:t>
      </w:r>
    </w:p>
    <w:p w14:paraId="1C15B99A" w14:textId="2EE797BA" w:rsidR="00C646BA" w:rsidRPr="00EA76E6" w:rsidRDefault="00CA2403">
      <w:pPr>
        <w:widowControl w:val="0"/>
        <w:numPr>
          <w:ilvl w:val="0"/>
          <w:numId w:val="11"/>
        </w:numPr>
        <w:autoSpaceDE w:val="0"/>
        <w:autoSpaceDN w:val="0"/>
        <w:adjustRightInd w:val="0"/>
      </w:pPr>
      <w:r w:rsidRPr="00EA76E6">
        <w:t>L</w:t>
      </w:r>
      <w:r w:rsidR="00C646BA" w:rsidRPr="00EA76E6">
        <w:t>’</w:t>
      </w:r>
      <w:r w:rsidRPr="00EA76E6">
        <w:t xml:space="preserve">aventure de </w:t>
      </w:r>
      <w:proofErr w:type="spellStart"/>
      <w:r w:rsidRPr="00EA76E6">
        <w:t>Wisteria</w:t>
      </w:r>
      <w:proofErr w:type="spellEnd"/>
      <w:r w:rsidRPr="00EA76E6">
        <w:t xml:space="preserve"> Lodge</w:t>
      </w:r>
      <w:r w:rsidR="00C646BA" w:rsidRPr="00EA76E6">
        <w:t xml:space="preserve"> (</w:t>
      </w:r>
      <w:r w:rsidRPr="00EA76E6">
        <w:t>1</w:t>
      </w:r>
      <w:r w:rsidR="00C646BA" w:rsidRPr="00EA76E6">
        <w:t>5 août</w:t>
      </w:r>
      <w:r w:rsidRPr="00EA76E6">
        <w:t xml:space="preserve"> 1908</w:t>
      </w:r>
      <w:r w:rsidR="00C646BA" w:rsidRPr="00EA76E6">
        <w:t>)</w:t>
      </w:r>
    </w:p>
    <w:p w14:paraId="666034D9" w14:textId="77777777" w:rsidR="00C646BA" w:rsidRPr="00EA76E6" w:rsidRDefault="00CA2403">
      <w:pPr>
        <w:widowControl w:val="0"/>
        <w:numPr>
          <w:ilvl w:val="0"/>
          <w:numId w:val="11"/>
        </w:numPr>
        <w:autoSpaceDE w:val="0"/>
        <w:autoSpaceDN w:val="0"/>
        <w:adjustRightInd w:val="0"/>
      </w:pPr>
      <w:r w:rsidRPr="00EA76E6">
        <w:t>Les Plans du Bruce-</w:t>
      </w:r>
      <w:proofErr w:type="spellStart"/>
      <w:r w:rsidRPr="00EA76E6">
        <w:t>Partington</w:t>
      </w:r>
      <w:proofErr w:type="spellEnd"/>
      <w:r w:rsidR="00C646BA" w:rsidRPr="00EA76E6">
        <w:t xml:space="preserve"> (</w:t>
      </w:r>
      <w:r w:rsidRPr="00EA76E6">
        <w:t>décembre 1908</w:t>
      </w:r>
      <w:r w:rsidR="00C646BA" w:rsidRPr="00EA76E6">
        <w:t>)</w:t>
      </w:r>
    </w:p>
    <w:p w14:paraId="704DCF6C" w14:textId="77777777" w:rsidR="00C646BA" w:rsidRPr="00EA76E6" w:rsidRDefault="00CA2403">
      <w:pPr>
        <w:widowControl w:val="0"/>
        <w:numPr>
          <w:ilvl w:val="0"/>
          <w:numId w:val="11"/>
        </w:numPr>
        <w:autoSpaceDE w:val="0"/>
        <w:autoSpaceDN w:val="0"/>
        <w:adjustRightInd w:val="0"/>
      </w:pPr>
      <w:r w:rsidRPr="00EA76E6">
        <w:t>Le Pied du Diable</w:t>
      </w:r>
      <w:r w:rsidR="00C646BA" w:rsidRPr="00EA76E6">
        <w:t xml:space="preserve"> (</w:t>
      </w:r>
      <w:r w:rsidRPr="00EA76E6">
        <w:t>décembre 1910</w:t>
      </w:r>
      <w:r w:rsidR="00C646BA" w:rsidRPr="00EA76E6">
        <w:t>)</w:t>
      </w:r>
    </w:p>
    <w:p w14:paraId="571291A9" w14:textId="77777777" w:rsidR="00C646BA" w:rsidRPr="00EA76E6" w:rsidRDefault="00CA2403">
      <w:pPr>
        <w:widowControl w:val="0"/>
        <w:numPr>
          <w:ilvl w:val="0"/>
          <w:numId w:val="11"/>
        </w:numPr>
        <w:autoSpaceDE w:val="0"/>
        <w:autoSpaceDN w:val="0"/>
        <w:adjustRightInd w:val="0"/>
      </w:pPr>
      <w:r w:rsidRPr="00EA76E6">
        <w:t>Le Cercle Rouge</w:t>
      </w:r>
      <w:r w:rsidR="00C646BA" w:rsidRPr="00EA76E6">
        <w:t xml:space="preserve"> (</w:t>
      </w:r>
      <w:r w:rsidRPr="00EA76E6">
        <w:t>mars/avril 1911</w:t>
      </w:r>
      <w:r w:rsidR="00C646BA" w:rsidRPr="00EA76E6">
        <w:t>)</w:t>
      </w:r>
    </w:p>
    <w:p w14:paraId="66D823B9" w14:textId="77777777" w:rsidR="00C646BA" w:rsidRPr="00EA76E6" w:rsidRDefault="00CA2403">
      <w:pPr>
        <w:widowControl w:val="0"/>
        <w:numPr>
          <w:ilvl w:val="0"/>
          <w:numId w:val="11"/>
        </w:numPr>
        <w:autoSpaceDE w:val="0"/>
        <w:autoSpaceDN w:val="0"/>
        <w:adjustRightInd w:val="0"/>
      </w:pPr>
      <w:r w:rsidRPr="00EA76E6">
        <w:t xml:space="preserve">La Disparition de Lady Frances </w:t>
      </w:r>
      <w:proofErr w:type="spellStart"/>
      <w:r w:rsidRPr="00EA76E6">
        <w:t>Carfax</w:t>
      </w:r>
      <w:proofErr w:type="spellEnd"/>
      <w:r w:rsidR="00C646BA" w:rsidRPr="00EA76E6">
        <w:t xml:space="preserve"> (</w:t>
      </w:r>
      <w:r w:rsidRPr="00EA76E6">
        <w:t>décembre 1911</w:t>
      </w:r>
      <w:r w:rsidR="00C646BA" w:rsidRPr="00EA76E6">
        <w:t>)</w:t>
      </w:r>
    </w:p>
    <w:p w14:paraId="6EC66D68" w14:textId="2F648361" w:rsidR="00C646BA" w:rsidRPr="00EA76E6" w:rsidRDefault="00CA2403">
      <w:pPr>
        <w:widowControl w:val="0"/>
        <w:numPr>
          <w:ilvl w:val="0"/>
          <w:numId w:val="11"/>
        </w:numPr>
        <w:autoSpaceDE w:val="0"/>
        <w:autoSpaceDN w:val="0"/>
        <w:adjustRightInd w:val="0"/>
      </w:pPr>
      <w:r w:rsidRPr="00EA76E6">
        <w:t>Le détective agonisant</w:t>
      </w:r>
      <w:r w:rsidR="00C646BA" w:rsidRPr="00EA76E6">
        <w:t xml:space="preserve"> (</w:t>
      </w:r>
      <w:r w:rsidRPr="00EA76E6">
        <w:t>2</w:t>
      </w:r>
      <w:r w:rsidR="00C646BA" w:rsidRPr="00EA76E6">
        <w:t>2 novembre</w:t>
      </w:r>
      <w:r w:rsidRPr="00EA76E6">
        <w:t xml:space="preserve"> 1913</w:t>
      </w:r>
      <w:r w:rsidR="00C646BA" w:rsidRPr="00EA76E6">
        <w:t>)</w:t>
      </w:r>
    </w:p>
    <w:p w14:paraId="7B342B1B" w14:textId="77777777" w:rsidR="00C646BA" w:rsidRPr="00EA76E6" w:rsidRDefault="00CA2403">
      <w:pPr>
        <w:widowControl w:val="0"/>
        <w:numPr>
          <w:ilvl w:val="0"/>
          <w:numId w:val="11"/>
        </w:numPr>
        <w:autoSpaceDE w:val="0"/>
        <w:autoSpaceDN w:val="0"/>
        <w:adjustRightInd w:val="0"/>
      </w:pPr>
      <w:r w:rsidRPr="00EA76E6">
        <w:t>Son Dernier Coup d</w:t>
      </w:r>
      <w:r w:rsidR="00C646BA" w:rsidRPr="00EA76E6">
        <w:t>’</w:t>
      </w:r>
      <w:r w:rsidRPr="00EA76E6">
        <w:t>Archet</w:t>
      </w:r>
      <w:r w:rsidR="00C646BA" w:rsidRPr="00EA76E6">
        <w:t xml:space="preserve"> (</w:t>
      </w:r>
      <w:r w:rsidRPr="00EA76E6">
        <w:t>septembre 1917</w:t>
      </w:r>
      <w:r w:rsidR="00C646BA" w:rsidRPr="00EA76E6">
        <w:t>)</w:t>
      </w:r>
    </w:p>
    <w:p w14:paraId="5D13EC6F" w14:textId="4D601C8D" w:rsidR="00CA2403" w:rsidRPr="00EA76E6" w:rsidRDefault="00CA2403" w:rsidP="00C646BA">
      <w:pPr>
        <w:pStyle w:val="intertitres"/>
      </w:pPr>
      <w:r w:rsidRPr="00EA76E6">
        <w:t>Les Archives de Sherlock Holmes</w:t>
      </w:r>
    </w:p>
    <w:p w14:paraId="4A685E88" w14:textId="77777777" w:rsidR="00C646BA" w:rsidRPr="00EA76E6" w:rsidRDefault="00CA2403">
      <w:pPr>
        <w:widowControl w:val="0"/>
        <w:numPr>
          <w:ilvl w:val="0"/>
          <w:numId w:val="12"/>
        </w:numPr>
        <w:autoSpaceDE w:val="0"/>
        <w:autoSpaceDN w:val="0"/>
        <w:adjustRightInd w:val="0"/>
      </w:pPr>
      <w:r w:rsidRPr="00EA76E6">
        <w:t>La Pierre de Mazarin</w:t>
      </w:r>
      <w:r w:rsidR="00C646BA" w:rsidRPr="00EA76E6">
        <w:t xml:space="preserve"> (</w:t>
      </w:r>
      <w:r w:rsidRPr="00EA76E6">
        <w:t>octobre 1921</w:t>
      </w:r>
      <w:r w:rsidR="00C646BA" w:rsidRPr="00EA76E6">
        <w:t>)</w:t>
      </w:r>
    </w:p>
    <w:p w14:paraId="018D10B1" w14:textId="77777777" w:rsidR="00C646BA" w:rsidRPr="00EA76E6" w:rsidRDefault="00CA2403">
      <w:pPr>
        <w:widowControl w:val="0"/>
        <w:numPr>
          <w:ilvl w:val="0"/>
          <w:numId w:val="12"/>
        </w:numPr>
        <w:autoSpaceDE w:val="0"/>
        <w:autoSpaceDN w:val="0"/>
        <w:adjustRightInd w:val="0"/>
      </w:pPr>
      <w:r w:rsidRPr="00EA76E6">
        <w:t>Le Problème du Pont de Thor</w:t>
      </w:r>
      <w:r w:rsidR="00C646BA" w:rsidRPr="00EA76E6">
        <w:t xml:space="preserve"> (</w:t>
      </w:r>
      <w:r w:rsidRPr="00EA76E6">
        <w:t>février et mars 1922</w:t>
      </w:r>
      <w:r w:rsidR="00C646BA" w:rsidRPr="00EA76E6">
        <w:t>)</w:t>
      </w:r>
    </w:p>
    <w:p w14:paraId="15586127" w14:textId="77777777" w:rsidR="00C646BA" w:rsidRPr="00EA76E6" w:rsidRDefault="00CA2403">
      <w:pPr>
        <w:widowControl w:val="0"/>
        <w:numPr>
          <w:ilvl w:val="0"/>
          <w:numId w:val="12"/>
        </w:numPr>
        <w:autoSpaceDE w:val="0"/>
        <w:autoSpaceDN w:val="0"/>
        <w:adjustRightInd w:val="0"/>
      </w:pPr>
      <w:r w:rsidRPr="00EA76E6">
        <w:t>L</w:t>
      </w:r>
      <w:r w:rsidR="00C646BA" w:rsidRPr="00EA76E6">
        <w:t>’</w:t>
      </w:r>
      <w:r w:rsidRPr="00EA76E6">
        <w:t>Homme qui Grimpait</w:t>
      </w:r>
      <w:r w:rsidR="00C646BA" w:rsidRPr="00EA76E6">
        <w:t xml:space="preserve"> (</w:t>
      </w:r>
      <w:r w:rsidRPr="00EA76E6">
        <w:t>mars 1923</w:t>
      </w:r>
      <w:r w:rsidR="00C646BA" w:rsidRPr="00EA76E6">
        <w:t>)</w:t>
      </w:r>
    </w:p>
    <w:p w14:paraId="14AE8AB9" w14:textId="77777777" w:rsidR="00C646BA" w:rsidRPr="00EA76E6" w:rsidRDefault="00CA2403">
      <w:pPr>
        <w:widowControl w:val="0"/>
        <w:numPr>
          <w:ilvl w:val="0"/>
          <w:numId w:val="12"/>
        </w:numPr>
        <w:autoSpaceDE w:val="0"/>
        <w:autoSpaceDN w:val="0"/>
        <w:adjustRightInd w:val="0"/>
      </w:pPr>
      <w:r w:rsidRPr="00EA76E6">
        <w:t>Le Vampire du Sussex</w:t>
      </w:r>
      <w:r w:rsidR="00C646BA" w:rsidRPr="00EA76E6">
        <w:t xml:space="preserve"> (</w:t>
      </w:r>
      <w:r w:rsidRPr="00EA76E6">
        <w:t>janvier 1924</w:t>
      </w:r>
      <w:r w:rsidR="00C646BA" w:rsidRPr="00EA76E6">
        <w:t>)</w:t>
      </w:r>
    </w:p>
    <w:p w14:paraId="06B6ADAA" w14:textId="097F8ADE" w:rsidR="00C646BA" w:rsidRPr="00EA76E6" w:rsidRDefault="00CA2403">
      <w:pPr>
        <w:widowControl w:val="0"/>
        <w:numPr>
          <w:ilvl w:val="0"/>
          <w:numId w:val="12"/>
        </w:numPr>
        <w:autoSpaceDE w:val="0"/>
        <w:autoSpaceDN w:val="0"/>
        <w:adjustRightInd w:val="0"/>
      </w:pPr>
      <w:r w:rsidRPr="00EA76E6">
        <w:lastRenderedPageBreak/>
        <w:t xml:space="preserve">Les Trois </w:t>
      </w:r>
      <w:proofErr w:type="spellStart"/>
      <w:r w:rsidRPr="00EA76E6">
        <w:t>Garrideb</w:t>
      </w:r>
      <w:proofErr w:type="spellEnd"/>
      <w:r w:rsidR="00C646BA" w:rsidRPr="00EA76E6">
        <w:t xml:space="preserve"> (</w:t>
      </w:r>
      <w:r w:rsidRPr="00EA76E6">
        <w:t>2</w:t>
      </w:r>
      <w:r w:rsidR="00C646BA" w:rsidRPr="00EA76E6">
        <w:t>5 octobre</w:t>
      </w:r>
      <w:r w:rsidRPr="00EA76E6">
        <w:t xml:space="preserve"> 1924</w:t>
      </w:r>
      <w:r w:rsidR="00C646BA" w:rsidRPr="00EA76E6">
        <w:t>)</w:t>
      </w:r>
    </w:p>
    <w:p w14:paraId="5A83A98D" w14:textId="74B7097E" w:rsidR="00C646BA" w:rsidRPr="00EA76E6" w:rsidRDefault="00CA2403">
      <w:pPr>
        <w:widowControl w:val="0"/>
        <w:numPr>
          <w:ilvl w:val="0"/>
          <w:numId w:val="12"/>
        </w:numPr>
        <w:autoSpaceDE w:val="0"/>
        <w:autoSpaceDN w:val="0"/>
        <w:adjustRightInd w:val="0"/>
      </w:pPr>
      <w:r w:rsidRPr="00EA76E6">
        <w:t>L</w:t>
      </w:r>
      <w:r w:rsidR="00C646BA" w:rsidRPr="00EA76E6">
        <w:t>’</w:t>
      </w:r>
      <w:r w:rsidRPr="00EA76E6">
        <w:t>Illustre Client</w:t>
      </w:r>
      <w:r w:rsidR="00C646BA" w:rsidRPr="00EA76E6">
        <w:t xml:space="preserve"> (8 novembre</w:t>
      </w:r>
      <w:r w:rsidRPr="00EA76E6">
        <w:t xml:space="preserve"> 1924</w:t>
      </w:r>
      <w:r w:rsidR="00C646BA" w:rsidRPr="00EA76E6">
        <w:t>)</w:t>
      </w:r>
    </w:p>
    <w:p w14:paraId="605D79FF" w14:textId="52CF8CB2" w:rsidR="00C646BA" w:rsidRPr="00EA76E6" w:rsidRDefault="00CA2403">
      <w:pPr>
        <w:widowControl w:val="0"/>
        <w:numPr>
          <w:ilvl w:val="0"/>
          <w:numId w:val="12"/>
        </w:numPr>
        <w:autoSpaceDE w:val="0"/>
        <w:autoSpaceDN w:val="0"/>
        <w:adjustRightInd w:val="0"/>
      </w:pPr>
      <w:r w:rsidRPr="00EA76E6">
        <w:t>Les Trois Pignons</w:t>
      </w:r>
      <w:r w:rsidR="00C646BA" w:rsidRPr="00EA76E6">
        <w:t xml:space="preserve"> (</w:t>
      </w:r>
      <w:r w:rsidRPr="00EA76E6">
        <w:t>1</w:t>
      </w:r>
      <w:r w:rsidR="00C646BA" w:rsidRPr="00EA76E6">
        <w:t>8 septembre</w:t>
      </w:r>
      <w:r w:rsidRPr="00EA76E6">
        <w:t xml:space="preserve"> 1926</w:t>
      </w:r>
      <w:r w:rsidR="00C646BA" w:rsidRPr="00EA76E6">
        <w:t>)</w:t>
      </w:r>
    </w:p>
    <w:p w14:paraId="069F0A26" w14:textId="6697AD6F" w:rsidR="00C646BA" w:rsidRPr="00EA76E6" w:rsidRDefault="00CA2403">
      <w:pPr>
        <w:widowControl w:val="0"/>
        <w:numPr>
          <w:ilvl w:val="0"/>
          <w:numId w:val="12"/>
        </w:numPr>
        <w:autoSpaceDE w:val="0"/>
        <w:autoSpaceDN w:val="0"/>
        <w:adjustRightInd w:val="0"/>
      </w:pPr>
      <w:r w:rsidRPr="00EA76E6">
        <w:t>Le Soldat Blanchi</w:t>
      </w:r>
      <w:r w:rsidR="00C646BA" w:rsidRPr="00EA76E6">
        <w:t xml:space="preserve"> (</w:t>
      </w:r>
      <w:r w:rsidRPr="00EA76E6">
        <w:t>1</w:t>
      </w:r>
      <w:r w:rsidR="00C646BA" w:rsidRPr="00EA76E6">
        <w:t>6 octobre</w:t>
      </w:r>
      <w:r w:rsidRPr="00EA76E6">
        <w:t xml:space="preserve"> 1926</w:t>
      </w:r>
      <w:r w:rsidR="00C646BA" w:rsidRPr="00EA76E6">
        <w:t>)</w:t>
      </w:r>
    </w:p>
    <w:p w14:paraId="3D503A7C" w14:textId="5B90663F" w:rsidR="00C646BA" w:rsidRPr="00EA76E6" w:rsidRDefault="00CA2403">
      <w:pPr>
        <w:widowControl w:val="0"/>
        <w:numPr>
          <w:ilvl w:val="0"/>
          <w:numId w:val="12"/>
        </w:numPr>
        <w:autoSpaceDE w:val="0"/>
        <w:autoSpaceDN w:val="0"/>
        <w:adjustRightInd w:val="0"/>
      </w:pPr>
      <w:r w:rsidRPr="00EA76E6">
        <w:t>La Crinière du Lion</w:t>
      </w:r>
      <w:r w:rsidR="00C646BA" w:rsidRPr="00EA76E6">
        <w:t xml:space="preserve"> (</w:t>
      </w:r>
      <w:r w:rsidRPr="00EA76E6">
        <w:t>2</w:t>
      </w:r>
      <w:r w:rsidR="00C646BA" w:rsidRPr="00EA76E6">
        <w:t>7 novembre</w:t>
      </w:r>
      <w:r w:rsidRPr="00EA76E6">
        <w:t xml:space="preserve"> 1926</w:t>
      </w:r>
      <w:r w:rsidR="00C646BA" w:rsidRPr="00EA76E6">
        <w:t>)</w:t>
      </w:r>
    </w:p>
    <w:p w14:paraId="468F0130" w14:textId="0E30E4F2" w:rsidR="00C646BA" w:rsidRPr="00EA76E6" w:rsidRDefault="00CA2403">
      <w:pPr>
        <w:widowControl w:val="0"/>
        <w:numPr>
          <w:ilvl w:val="0"/>
          <w:numId w:val="12"/>
        </w:numPr>
        <w:autoSpaceDE w:val="0"/>
        <w:autoSpaceDN w:val="0"/>
        <w:adjustRightInd w:val="0"/>
      </w:pPr>
      <w:r w:rsidRPr="00EA76E6">
        <w:t>Le Marchand de Couleurs Retiré des Affaires</w:t>
      </w:r>
      <w:r w:rsidR="00C646BA" w:rsidRPr="00EA76E6">
        <w:t xml:space="preserve"> (</w:t>
      </w:r>
      <w:r w:rsidRPr="00EA76E6">
        <w:t>1</w:t>
      </w:r>
      <w:r w:rsidR="00C646BA" w:rsidRPr="00EA76E6">
        <w:t>8 d</w:t>
      </w:r>
      <w:r w:rsidR="00C646BA" w:rsidRPr="00EA76E6">
        <w:t>é</w:t>
      </w:r>
      <w:r w:rsidR="00C646BA" w:rsidRPr="00EA76E6">
        <w:t xml:space="preserve">cembre. </w:t>
      </w:r>
      <w:r w:rsidRPr="00EA76E6">
        <w:t>1926</w:t>
      </w:r>
      <w:r w:rsidR="00C646BA" w:rsidRPr="00EA76E6">
        <w:t>)</w:t>
      </w:r>
    </w:p>
    <w:p w14:paraId="21A4D8E2" w14:textId="11137CB8" w:rsidR="00C646BA" w:rsidRPr="00EA76E6" w:rsidRDefault="00CA2403">
      <w:pPr>
        <w:widowControl w:val="0"/>
        <w:numPr>
          <w:ilvl w:val="0"/>
          <w:numId w:val="12"/>
        </w:numPr>
        <w:autoSpaceDE w:val="0"/>
        <w:autoSpaceDN w:val="0"/>
        <w:adjustRightInd w:val="0"/>
      </w:pPr>
      <w:r w:rsidRPr="00EA76E6">
        <w:t>La Pensionnaire Voilée</w:t>
      </w:r>
      <w:r w:rsidR="00C646BA" w:rsidRPr="00EA76E6">
        <w:t xml:space="preserve"> (</w:t>
      </w:r>
      <w:r w:rsidRPr="00EA76E6">
        <w:t>2</w:t>
      </w:r>
      <w:r w:rsidR="00C646BA" w:rsidRPr="00EA76E6">
        <w:t>2 janvier</w:t>
      </w:r>
      <w:r w:rsidRPr="00EA76E6">
        <w:t xml:space="preserve"> 1927</w:t>
      </w:r>
      <w:r w:rsidR="00C646BA" w:rsidRPr="00EA76E6">
        <w:t>)</w:t>
      </w:r>
    </w:p>
    <w:p w14:paraId="2EE011BE" w14:textId="4660A238" w:rsidR="00C646BA" w:rsidRPr="00EA76E6" w:rsidRDefault="00CA2403">
      <w:pPr>
        <w:widowControl w:val="0"/>
        <w:numPr>
          <w:ilvl w:val="0"/>
          <w:numId w:val="12"/>
        </w:numPr>
        <w:autoSpaceDE w:val="0"/>
        <w:autoSpaceDN w:val="0"/>
        <w:adjustRightInd w:val="0"/>
      </w:pPr>
      <w:r w:rsidRPr="00EA76E6">
        <w:t>L</w:t>
      </w:r>
      <w:r w:rsidR="00C646BA" w:rsidRPr="00EA76E6">
        <w:t>’</w:t>
      </w:r>
      <w:r w:rsidRPr="00EA76E6">
        <w:t xml:space="preserve">Aventure de </w:t>
      </w:r>
      <w:proofErr w:type="spellStart"/>
      <w:r w:rsidRPr="00EA76E6">
        <w:t>Shoscombe</w:t>
      </w:r>
      <w:proofErr w:type="spellEnd"/>
      <w:r w:rsidRPr="00EA76E6">
        <w:t xml:space="preserve"> Old Place</w:t>
      </w:r>
      <w:r w:rsidR="00C646BA" w:rsidRPr="00EA76E6">
        <w:t xml:space="preserve"> (5 mars</w:t>
      </w:r>
      <w:r w:rsidRPr="00EA76E6">
        <w:t xml:space="preserve"> 1927</w:t>
      </w:r>
      <w:r w:rsidR="00C646BA" w:rsidRPr="00EA76E6">
        <w:t>)</w:t>
      </w:r>
    </w:p>
    <w:p w14:paraId="09004E25" w14:textId="77777777" w:rsidR="009D229B" w:rsidRPr="00EA76E6" w:rsidRDefault="009D229B" w:rsidP="00C646BA">
      <w:pPr>
        <w:pStyle w:val="Titre1"/>
        <w:spacing w:before="0" w:after="480"/>
        <w:sectPr w:rsidR="009D229B" w:rsidRPr="00EA76E6" w:rsidSect="0020396F">
          <w:footerReference w:type="default" r:id="rId11"/>
          <w:pgSz w:w="11906" w:h="16838" w:code="9"/>
          <w:pgMar w:top="1134" w:right="1134" w:bottom="1134" w:left="1134" w:header="709" w:footer="709" w:gutter="0"/>
          <w:cols w:space="708"/>
          <w:titlePg/>
          <w:docGrid w:linePitch="360"/>
        </w:sectPr>
      </w:pPr>
    </w:p>
    <w:p w14:paraId="1A22D023" w14:textId="4C2126F3" w:rsidR="003A2C8A" w:rsidRPr="00EA76E6" w:rsidRDefault="00CA2403" w:rsidP="00C646BA">
      <w:pPr>
        <w:pStyle w:val="Titre1"/>
        <w:spacing w:before="0" w:after="480"/>
      </w:pPr>
      <w:bookmarkStart w:id="31" w:name="_Toc203664754"/>
      <w:r w:rsidRPr="00EA76E6">
        <w:lastRenderedPageBreak/>
        <w:t>À propos de cette édition électronique</w:t>
      </w:r>
      <w:bookmarkEnd w:id="31"/>
    </w:p>
    <w:p w14:paraId="54C0645C" w14:textId="77777777" w:rsidR="009D229B" w:rsidRPr="00EA76E6" w:rsidRDefault="009D229B" w:rsidP="009D229B">
      <w:pPr>
        <w:spacing w:before="180" w:after="180"/>
        <w:ind w:firstLine="0"/>
        <w:jc w:val="center"/>
        <w:rPr>
          <w:b/>
          <w:bCs/>
          <w:szCs w:val="32"/>
        </w:rPr>
      </w:pPr>
      <w:r w:rsidRPr="00EA76E6">
        <w:rPr>
          <w:b/>
          <w:bCs/>
          <w:szCs w:val="32"/>
        </w:rPr>
        <w:t>Texte libre de droits.</w:t>
      </w:r>
    </w:p>
    <w:p w14:paraId="73D6FB61" w14:textId="77777777" w:rsidR="009D229B" w:rsidRPr="00EA76E6" w:rsidRDefault="009D229B" w:rsidP="009D229B">
      <w:pPr>
        <w:pStyle w:val="Centr"/>
        <w:spacing w:before="180" w:after="180"/>
      </w:pPr>
      <w:r w:rsidRPr="00EA76E6">
        <w:t>Corrections, édition, conversion informatique et public</w:t>
      </w:r>
      <w:r w:rsidRPr="00EA76E6">
        <w:t>a</w:t>
      </w:r>
      <w:r w:rsidRPr="00EA76E6">
        <w:t>tion par le groupe :</w:t>
      </w:r>
    </w:p>
    <w:p w14:paraId="1976AFE7" w14:textId="77777777" w:rsidR="009D229B" w:rsidRPr="00EA76E6" w:rsidRDefault="009D229B" w:rsidP="009D229B">
      <w:pPr>
        <w:spacing w:before="180" w:after="180"/>
        <w:ind w:firstLine="0"/>
        <w:jc w:val="center"/>
        <w:rPr>
          <w:b/>
          <w:bCs/>
          <w:i/>
          <w:iCs/>
          <w:szCs w:val="32"/>
        </w:rPr>
      </w:pPr>
      <w:proofErr w:type="gramStart"/>
      <w:r w:rsidRPr="00EA76E6">
        <w:rPr>
          <w:b/>
          <w:bCs/>
          <w:i/>
          <w:iCs/>
          <w:szCs w:val="32"/>
        </w:rPr>
        <w:t>Ebooks</w:t>
      </w:r>
      <w:proofErr w:type="gramEnd"/>
      <w:r w:rsidRPr="00EA76E6">
        <w:rPr>
          <w:b/>
          <w:bCs/>
          <w:i/>
          <w:iCs/>
          <w:szCs w:val="32"/>
        </w:rPr>
        <w:t xml:space="preserve"> libres et gratuits</w:t>
      </w:r>
    </w:p>
    <w:p w14:paraId="7946E78A" w14:textId="77777777" w:rsidR="009D229B" w:rsidRPr="00EA76E6" w:rsidRDefault="009D229B" w:rsidP="009D229B">
      <w:pPr>
        <w:pStyle w:val="Centr"/>
        <w:spacing w:before="180" w:after="180"/>
      </w:pPr>
      <w:hyperlink r:id="rId12" w:history="1">
        <w:r w:rsidRPr="00EA76E6">
          <w:rPr>
            <w:rStyle w:val="Lienhypertexte"/>
          </w:rPr>
          <w:t>https://groups.google.com/g/ebooksgratuits</w:t>
        </w:r>
      </w:hyperlink>
    </w:p>
    <w:p w14:paraId="302D82EF" w14:textId="4EFB5460" w:rsidR="009D229B" w:rsidRPr="00EA76E6" w:rsidRDefault="009D229B" w:rsidP="009D229B">
      <w:pPr>
        <w:pStyle w:val="Centr"/>
        <w:spacing w:before="180" w:after="180"/>
      </w:pPr>
      <w:r w:rsidRPr="00EA76E6">
        <w:t>Adresse du site web du groupe :</w:t>
      </w:r>
      <w:r w:rsidRPr="00EA76E6">
        <w:br/>
      </w:r>
      <w:hyperlink r:id="rId13" w:history="1">
        <w:r w:rsidRPr="00EA76E6">
          <w:rPr>
            <w:rStyle w:val="Lienhypertexte"/>
            <w:szCs w:val="32"/>
          </w:rPr>
          <w:t>http</w:t>
        </w:r>
        <w:r w:rsidRPr="00EA76E6">
          <w:rPr>
            <w:rStyle w:val="Lienhypertexte"/>
            <w:szCs w:val="32"/>
          </w:rPr>
          <w:t>s</w:t>
        </w:r>
        <w:r w:rsidRPr="00EA76E6">
          <w:rPr>
            <w:rStyle w:val="Lienhypertexte"/>
            <w:szCs w:val="32"/>
          </w:rPr>
          <w:t>://www.ebooksgratuits.com/</w:t>
        </w:r>
      </w:hyperlink>
    </w:p>
    <w:p w14:paraId="5D04D095" w14:textId="77777777" w:rsidR="009D229B" w:rsidRPr="00EA76E6" w:rsidRDefault="009D229B" w:rsidP="009D229B">
      <w:pPr>
        <w:pStyle w:val="Centr"/>
        <w:spacing w:before="180" w:after="180"/>
      </w:pPr>
      <w:r w:rsidRPr="00EA76E6">
        <w:t>—</w:t>
      </w:r>
    </w:p>
    <w:p w14:paraId="1CC2C217" w14:textId="5CD42023" w:rsidR="009D229B" w:rsidRPr="00EA76E6" w:rsidRDefault="009D229B" w:rsidP="009D229B">
      <w:pPr>
        <w:spacing w:before="180" w:after="180"/>
        <w:ind w:firstLine="0"/>
        <w:jc w:val="center"/>
        <w:rPr>
          <w:b/>
          <w:bCs/>
          <w:szCs w:val="32"/>
        </w:rPr>
      </w:pPr>
      <w:r w:rsidRPr="00EA76E6">
        <w:rPr>
          <w:b/>
          <w:bCs/>
          <w:szCs w:val="32"/>
        </w:rPr>
        <w:t>Septembre 2003</w:t>
      </w:r>
    </w:p>
    <w:p w14:paraId="769CBDA6" w14:textId="77777777" w:rsidR="009D229B" w:rsidRPr="00EA76E6" w:rsidRDefault="009D229B" w:rsidP="009D229B">
      <w:pPr>
        <w:pStyle w:val="Centr"/>
        <w:spacing w:before="180" w:after="180"/>
      </w:pPr>
      <w:r w:rsidRPr="00EA76E6">
        <w:t>—</w:t>
      </w:r>
    </w:p>
    <w:p w14:paraId="5D4E7389" w14:textId="77777777" w:rsidR="009D229B" w:rsidRPr="00EA76E6" w:rsidRDefault="009D229B" w:rsidP="009D229B">
      <w:pPr>
        <w:spacing w:before="180" w:after="180"/>
      </w:pPr>
      <w:r w:rsidRPr="00EA76E6">
        <w:t>– </w:t>
      </w:r>
      <w:r w:rsidRPr="00EA76E6">
        <w:rPr>
          <w:b/>
        </w:rPr>
        <w:t>Dispositions</w:t>
      </w:r>
      <w:r w:rsidRPr="00EA76E6">
        <w:t> :</w:t>
      </w:r>
    </w:p>
    <w:p w14:paraId="25B33366" w14:textId="77777777" w:rsidR="009D229B" w:rsidRPr="00EA76E6" w:rsidRDefault="009D229B" w:rsidP="009D229B">
      <w:pPr>
        <w:spacing w:before="180" w:after="180"/>
      </w:pPr>
      <w:r w:rsidRPr="00EA76E6">
        <w:t xml:space="preserve">Les livres que nous mettons à votre disposition, sont des textes libres de droits, que vous pouvez utiliser librement, </w:t>
      </w:r>
      <w:r w:rsidRPr="00EA76E6">
        <w:rPr>
          <w:u w:val="single"/>
        </w:rPr>
        <w:t>à une fin non commerciale et non professionnelle</w:t>
      </w:r>
      <w:r w:rsidRPr="00EA76E6">
        <w:t>. Tout lien vers notre site est bienvenu…</w:t>
      </w:r>
    </w:p>
    <w:p w14:paraId="66C7A7B8" w14:textId="77777777" w:rsidR="009D229B" w:rsidRPr="00EA76E6" w:rsidRDefault="009D229B" w:rsidP="009D229B">
      <w:pPr>
        <w:spacing w:before="180" w:after="180"/>
      </w:pPr>
      <w:r w:rsidRPr="00EA76E6">
        <w:t>– </w:t>
      </w:r>
      <w:r w:rsidRPr="00EA76E6">
        <w:rPr>
          <w:b/>
        </w:rPr>
        <w:t>Qualité</w:t>
      </w:r>
      <w:r w:rsidRPr="00EA76E6">
        <w:t> :</w:t>
      </w:r>
    </w:p>
    <w:p w14:paraId="147A2B9E" w14:textId="77777777" w:rsidR="009D229B" w:rsidRPr="00EA76E6" w:rsidRDefault="009D229B" w:rsidP="009D229B">
      <w:pPr>
        <w:spacing w:before="180" w:after="180"/>
      </w:pPr>
      <w:r w:rsidRPr="00EA76E6">
        <w:t>Les textes sont livrés tels quels sans garantie de leur int</w:t>
      </w:r>
      <w:r w:rsidRPr="00EA76E6">
        <w:t>é</w:t>
      </w:r>
      <w:r w:rsidRPr="00EA76E6">
        <w:t>grité parfaite par rapport à l'original. Nous rappelons que c'est un travail d'amateurs non rétribués et que nous essayons de promouvoir la culture littéraire avec de maigres moyens.</w:t>
      </w:r>
    </w:p>
    <w:p w14:paraId="2DE803D9" w14:textId="77777777" w:rsidR="009D229B" w:rsidRPr="00EA76E6" w:rsidRDefault="009D229B" w:rsidP="009D229B">
      <w:pPr>
        <w:spacing w:before="180" w:after="180"/>
        <w:ind w:firstLine="0"/>
        <w:jc w:val="center"/>
        <w:rPr>
          <w:i/>
          <w:iCs/>
          <w:szCs w:val="32"/>
        </w:rPr>
      </w:pPr>
      <w:r w:rsidRPr="00EA76E6">
        <w:rPr>
          <w:i/>
          <w:iCs/>
          <w:szCs w:val="32"/>
        </w:rPr>
        <w:t>Votre aide est la bienvenue !</w:t>
      </w:r>
    </w:p>
    <w:p w14:paraId="0D12B19E" w14:textId="58F8DF22" w:rsidR="00CA2403" w:rsidRPr="00EA76E6" w:rsidRDefault="009D229B" w:rsidP="009D229B">
      <w:pPr>
        <w:pStyle w:val="Centr"/>
        <w:suppressAutoHyphens/>
        <w:spacing w:before="180" w:after="180"/>
        <w:rPr>
          <w:b/>
          <w:bCs/>
        </w:rPr>
      </w:pPr>
      <w:r w:rsidRPr="00EA76E6">
        <w:t>VOUS POUVEZ NOUS AIDER À FAIRE CONNAÎTRE CES CLASSIQUES LITTÉRAIRES.</w:t>
      </w:r>
    </w:p>
    <w:sectPr w:rsidR="00CA2403" w:rsidRPr="00EA76E6" w:rsidSect="009D229B">
      <w:pgSz w:w="11906" w:h="16838" w:code="9"/>
      <w:pgMar w:top="567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D8B9D0" w14:textId="77777777" w:rsidR="008D11C2" w:rsidRPr="00EA76E6" w:rsidRDefault="008D11C2">
      <w:r w:rsidRPr="00EA76E6">
        <w:separator/>
      </w:r>
    </w:p>
  </w:endnote>
  <w:endnote w:type="continuationSeparator" w:id="0">
    <w:p w14:paraId="0620FAED" w14:textId="77777777" w:rsidR="008D11C2" w:rsidRPr="00EA76E6" w:rsidRDefault="008D11C2">
      <w:r w:rsidRPr="00EA76E6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masis30">
    <w:panose1 w:val="02000603050000020003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1316FE" w14:textId="77777777" w:rsidR="0056437A" w:rsidRPr="00EA76E6" w:rsidRDefault="0056437A">
    <w:pPr>
      <w:pStyle w:val="Pieddepage"/>
    </w:pPr>
    <w:r w:rsidRPr="00EA76E6">
      <w:t xml:space="preserve">- </w:t>
    </w:r>
    <w:r w:rsidRPr="00EA76E6">
      <w:rPr>
        <w:rStyle w:val="Numrodepage"/>
      </w:rPr>
      <w:fldChar w:fldCharType="begin"/>
    </w:r>
    <w:r w:rsidRPr="00EA76E6">
      <w:rPr>
        <w:rStyle w:val="Numrodepage"/>
      </w:rPr>
      <w:instrText xml:space="preserve"> PAGE </w:instrText>
    </w:r>
    <w:r w:rsidRPr="00EA76E6">
      <w:rPr>
        <w:rStyle w:val="Numrodepage"/>
      </w:rPr>
      <w:fldChar w:fldCharType="separate"/>
    </w:r>
    <w:r w:rsidR="008F5591" w:rsidRPr="00EA76E6">
      <w:rPr>
        <w:rStyle w:val="Numrodepage"/>
      </w:rPr>
      <w:t>2</w:t>
    </w:r>
    <w:r w:rsidRPr="00EA76E6">
      <w:rPr>
        <w:rStyle w:val="Numrodepage"/>
      </w:rPr>
      <w:fldChar w:fldCharType="end"/>
    </w:r>
    <w:r w:rsidRPr="00EA76E6">
      <w:rPr>
        <w:rStyle w:val="Numrodepage"/>
      </w:rPr>
      <w:t xml:space="preserve"> -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3EEC75" w14:textId="77777777" w:rsidR="0056437A" w:rsidRPr="00EA76E6" w:rsidRDefault="003A2C8A">
    <w:pPr>
      <w:pStyle w:val="Pieddepage"/>
      <w:rPr>
        <w:sz w:val="30"/>
        <w:szCs w:val="30"/>
      </w:rPr>
    </w:pPr>
    <w:r w:rsidRPr="00EA76E6">
      <w:rPr>
        <w:sz w:val="30"/>
        <w:szCs w:val="30"/>
      </w:rPr>
      <w:t>–</w:t>
    </w:r>
    <w:r w:rsidR="0056437A" w:rsidRPr="00EA76E6">
      <w:rPr>
        <w:sz w:val="30"/>
        <w:szCs w:val="30"/>
      </w:rPr>
      <w:t xml:space="preserve"> </w:t>
    </w:r>
    <w:r w:rsidR="0056437A" w:rsidRPr="00EA76E6">
      <w:rPr>
        <w:rStyle w:val="Numrodepage"/>
        <w:sz w:val="30"/>
        <w:szCs w:val="30"/>
      </w:rPr>
      <w:fldChar w:fldCharType="begin"/>
    </w:r>
    <w:r w:rsidR="0056437A" w:rsidRPr="00EA76E6">
      <w:rPr>
        <w:rStyle w:val="Numrodepage"/>
        <w:sz w:val="30"/>
        <w:szCs w:val="30"/>
      </w:rPr>
      <w:instrText xml:space="preserve"> PAGE </w:instrText>
    </w:r>
    <w:r w:rsidR="0056437A" w:rsidRPr="00EA76E6">
      <w:rPr>
        <w:rStyle w:val="Numrodepage"/>
        <w:sz w:val="30"/>
        <w:szCs w:val="30"/>
      </w:rPr>
      <w:fldChar w:fldCharType="separate"/>
    </w:r>
    <w:r w:rsidR="00EF27E3" w:rsidRPr="00EA76E6">
      <w:rPr>
        <w:rStyle w:val="Numrodepage"/>
        <w:sz w:val="30"/>
        <w:szCs w:val="30"/>
      </w:rPr>
      <w:t>21</w:t>
    </w:r>
    <w:r w:rsidR="0056437A" w:rsidRPr="00EA76E6">
      <w:rPr>
        <w:rStyle w:val="Numrodepage"/>
        <w:sz w:val="30"/>
        <w:szCs w:val="30"/>
      </w:rPr>
      <w:fldChar w:fldCharType="end"/>
    </w:r>
    <w:r w:rsidR="0056437A" w:rsidRPr="00EA76E6">
      <w:rPr>
        <w:rStyle w:val="Numrodepage"/>
        <w:sz w:val="30"/>
        <w:szCs w:val="30"/>
      </w:rPr>
      <w:t xml:space="preserve"> </w:t>
    </w:r>
    <w:r w:rsidRPr="00EA76E6">
      <w:rPr>
        <w:rStyle w:val="Numrodepage"/>
        <w:sz w:val="30"/>
        <w:szCs w:val="30"/>
      </w:rPr>
      <w:t>–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2BFB65" w14:textId="77777777" w:rsidR="008D11C2" w:rsidRPr="00EA76E6" w:rsidRDefault="008D11C2">
      <w:r w:rsidRPr="00EA76E6">
        <w:separator/>
      </w:r>
    </w:p>
  </w:footnote>
  <w:footnote w:type="continuationSeparator" w:id="0">
    <w:p w14:paraId="3DEADE62" w14:textId="77777777" w:rsidR="008D11C2" w:rsidRPr="00EA76E6" w:rsidRDefault="008D11C2">
      <w:r w:rsidRPr="00EA76E6">
        <w:continuationSeparator/>
      </w:r>
    </w:p>
  </w:footnote>
  <w:footnote w:id="1">
    <w:p w14:paraId="56857135" w14:textId="29B957B5" w:rsidR="00CC610A" w:rsidRPr="00EA76E6" w:rsidRDefault="00CC610A">
      <w:pPr>
        <w:pStyle w:val="Notedebasdepage"/>
      </w:pPr>
      <w:r w:rsidRPr="00EA76E6">
        <w:rPr>
          <w:rStyle w:val="Appelnotedebasdep"/>
        </w:rPr>
        <w:footnoteRef/>
      </w:r>
      <w:r w:rsidRPr="00EA76E6">
        <w:t xml:space="preserve"> </w:t>
      </w:r>
      <w:proofErr w:type="spellStart"/>
      <w:r w:rsidRPr="00EA76E6">
        <w:t>Member</w:t>
      </w:r>
      <w:proofErr w:type="spellEnd"/>
      <w:r w:rsidRPr="00EA76E6">
        <w:t xml:space="preserve"> of the </w:t>
      </w:r>
      <w:smartTag w:uri="urn:schemas-microsoft-com:office:smarttags" w:element="place">
        <w:smartTag w:uri="urn:schemas-microsoft-com:office:smarttags" w:element="PlaceName">
          <w:r w:rsidRPr="00EA76E6">
            <w:t>Royal</w:t>
          </w:r>
        </w:smartTag>
        <w:r w:rsidRPr="00EA76E6">
          <w:t xml:space="preserve"> </w:t>
        </w:r>
        <w:proofErr w:type="spellStart"/>
        <w:smartTag w:uri="urn:schemas-microsoft-com:office:smarttags" w:element="PlaceType">
          <w:r w:rsidRPr="00EA76E6">
            <w:t>College</w:t>
          </w:r>
        </w:smartTag>
      </w:smartTag>
      <w:proofErr w:type="spellEnd"/>
      <w:r w:rsidRPr="00EA76E6">
        <w:t xml:space="preserve"> of Surgeons</w:t>
      </w:r>
      <w:r w:rsidR="00C646BA" w:rsidRPr="00EA76E6">
        <w:t>. [</w:t>
      </w:r>
      <w:r w:rsidRPr="00EA76E6">
        <w:t>N</w:t>
      </w:r>
      <w:r w:rsidR="00C646BA" w:rsidRPr="00EA76E6">
        <w:t xml:space="preserve">. </w:t>
      </w:r>
      <w:r w:rsidRPr="00EA76E6">
        <w:t>du T</w:t>
      </w:r>
      <w:r w:rsidR="00C646BA" w:rsidRPr="00EA76E6">
        <w:t>.]</w:t>
      </w:r>
    </w:p>
  </w:footnote>
  <w:footnote w:id="2">
    <w:p w14:paraId="5854E9A0" w14:textId="46668C6D" w:rsidR="00AF50F8" w:rsidRDefault="00AF50F8">
      <w:pPr>
        <w:pStyle w:val="Notedebasdepage"/>
      </w:pPr>
      <w:r w:rsidRPr="00EA76E6">
        <w:rPr>
          <w:rStyle w:val="Appelnotedebasdep"/>
        </w:rPr>
        <w:footnoteRef/>
      </w:r>
      <w:r w:rsidRPr="00EA76E6">
        <w:t xml:space="preserve"> Chasse</w:t>
      </w:r>
      <w:r w:rsidR="00C646BA" w:rsidRPr="00EA76E6">
        <w:t xml:space="preserve"> : </w:t>
      </w:r>
      <w:proofErr w:type="spellStart"/>
      <w:r w:rsidRPr="00EA76E6">
        <w:t>hunt</w:t>
      </w:r>
      <w:proofErr w:type="spellEnd"/>
      <w:r w:rsidRPr="00EA76E6">
        <w:t xml:space="preserve"> en a</w:t>
      </w:r>
      <w:r w:rsidRPr="00EA76E6">
        <w:t>n</w:t>
      </w:r>
      <w:r w:rsidRPr="00EA76E6">
        <w:t>glais</w:t>
      </w:r>
      <w:r w:rsidR="00C646BA" w:rsidRPr="00EA76E6">
        <w:t xml:space="preserve"> [</w:t>
      </w:r>
      <w:r w:rsidRPr="00EA76E6">
        <w:t>N</w:t>
      </w:r>
      <w:r w:rsidR="00C646BA" w:rsidRPr="00EA76E6">
        <w:t xml:space="preserve">. </w:t>
      </w:r>
      <w:r w:rsidRPr="00EA76E6">
        <w:t>du T</w:t>
      </w:r>
      <w:r w:rsidR="00C646BA" w:rsidRPr="00EA76E6">
        <w:t>.]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D8888C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D055C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38052C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B4EBA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91ED98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B3CBE7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4A6531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544153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DD8D8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44C26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F13F7E"/>
    <w:multiLevelType w:val="hybridMultilevel"/>
    <w:tmpl w:val="F6A0089E"/>
    <w:lvl w:ilvl="0" w:tplc="247E569C">
      <w:start w:val="1"/>
      <w:numFmt w:val="bullet"/>
      <w:lvlText w:val="*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5A53790"/>
    <w:multiLevelType w:val="hybridMultilevel"/>
    <w:tmpl w:val="8FC4CC06"/>
    <w:lvl w:ilvl="0" w:tplc="247E569C">
      <w:start w:val="1"/>
      <w:numFmt w:val="bullet"/>
      <w:lvlText w:val="*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8A6C0B"/>
    <w:multiLevelType w:val="hybridMultilevel"/>
    <w:tmpl w:val="5E0C6452"/>
    <w:lvl w:ilvl="0" w:tplc="1796595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004A6ED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23781F2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C0A2B51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DC7E530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79261CE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7B60B99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74F0A4D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E24C3D0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3691385"/>
    <w:multiLevelType w:val="hybridMultilevel"/>
    <w:tmpl w:val="2EAA8648"/>
    <w:lvl w:ilvl="0" w:tplc="144E425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B6508AD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8D988CC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1ED4290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3AB8320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B750220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4DB0ACF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F8E4C92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584E42F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3A91EB8"/>
    <w:multiLevelType w:val="hybridMultilevel"/>
    <w:tmpl w:val="47F4B040"/>
    <w:lvl w:ilvl="0" w:tplc="30B642F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35F0C21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14AC85A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D3D4286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A5A8C90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06CE7BD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957E85E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C5B68E2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B02CF76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9330EBB"/>
    <w:multiLevelType w:val="hybridMultilevel"/>
    <w:tmpl w:val="577E0D06"/>
    <w:lvl w:ilvl="0" w:tplc="A3986B9A">
      <w:start w:val="13"/>
      <w:numFmt w:val="bullet"/>
      <w:lvlText w:val="–"/>
      <w:lvlJc w:val="left"/>
      <w:pPr>
        <w:tabs>
          <w:tab w:val="num" w:pos="1542"/>
        </w:tabs>
        <w:ind w:left="1542" w:hanging="975"/>
      </w:pPr>
      <w:rPr>
        <w:rFonts w:ascii="Georgia" w:eastAsia="Times New Roman" w:hAnsi="Georgia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6" w15:restartNumberingAfterBreak="0">
    <w:nsid w:val="4239403F"/>
    <w:multiLevelType w:val="hybridMultilevel"/>
    <w:tmpl w:val="05062168"/>
    <w:lvl w:ilvl="0" w:tplc="247E569C">
      <w:start w:val="1"/>
      <w:numFmt w:val="bullet"/>
      <w:lvlText w:val="*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0E56A04"/>
    <w:multiLevelType w:val="hybridMultilevel"/>
    <w:tmpl w:val="AE8CBB82"/>
    <w:lvl w:ilvl="0" w:tplc="106C64E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F52884F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8A8C97F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604CAF0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34B4296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A9C67F1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6574B43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64FEDE5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1280364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8A30B56"/>
    <w:multiLevelType w:val="hybridMultilevel"/>
    <w:tmpl w:val="2FE016EC"/>
    <w:lvl w:ilvl="0" w:tplc="247E569C">
      <w:start w:val="1"/>
      <w:numFmt w:val="bullet"/>
      <w:lvlText w:val="*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0512C56"/>
    <w:multiLevelType w:val="hybridMultilevel"/>
    <w:tmpl w:val="589E0B76"/>
    <w:lvl w:ilvl="0" w:tplc="247E569C">
      <w:start w:val="1"/>
      <w:numFmt w:val="bullet"/>
      <w:lvlText w:val="*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FE6EE2"/>
    <w:multiLevelType w:val="hybridMultilevel"/>
    <w:tmpl w:val="C820F5CC"/>
    <w:lvl w:ilvl="0" w:tplc="471A179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D1615AB"/>
    <w:multiLevelType w:val="hybridMultilevel"/>
    <w:tmpl w:val="C820F5CC"/>
    <w:lvl w:ilvl="0" w:tplc="040C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FD6078B"/>
    <w:multiLevelType w:val="hybridMultilevel"/>
    <w:tmpl w:val="C820F5CC"/>
    <w:lvl w:ilvl="0" w:tplc="247E569C">
      <w:start w:val="1"/>
      <w:numFmt w:val="bullet"/>
      <w:lvlText w:val="*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08132645">
    <w:abstractNumId w:val="12"/>
  </w:num>
  <w:num w:numId="2" w16cid:durableId="1916477404">
    <w:abstractNumId w:val="13"/>
  </w:num>
  <w:num w:numId="3" w16cid:durableId="1836218386">
    <w:abstractNumId w:val="14"/>
  </w:num>
  <w:num w:numId="4" w16cid:durableId="528756947">
    <w:abstractNumId w:val="17"/>
  </w:num>
  <w:num w:numId="5" w16cid:durableId="1563128828">
    <w:abstractNumId w:val="21"/>
  </w:num>
  <w:num w:numId="6" w16cid:durableId="1522544508">
    <w:abstractNumId w:val="20"/>
  </w:num>
  <w:num w:numId="7" w16cid:durableId="1498308329">
    <w:abstractNumId w:val="22"/>
  </w:num>
  <w:num w:numId="8" w16cid:durableId="1467623686">
    <w:abstractNumId w:val="11"/>
  </w:num>
  <w:num w:numId="9" w16cid:durableId="284124185">
    <w:abstractNumId w:val="16"/>
  </w:num>
  <w:num w:numId="10" w16cid:durableId="1641031830">
    <w:abstractNumId w:val="19"/>
  </w:num>
  <w:num w:numId="11" w16cid:durableId="1078936843">
    <w:abstractNumId w:val="10"/>
  </w:num>
  <w:num w:numId="12" w16cid:durableId="2027369742">
    <w:abstractNumId w:val="18"/>
  </w:num>
  <w:num w:numId="13" w16cid:durableId="334916793">
    <w:abstractNumId w:val="15"/>
  </w:num>
  <w:num w:numId="14" w16cid:durableId="1035429951">
    <w:abstractNumId w:val="8"/>
  </w:num>
  <w:num w:numId="15" w16cid:durableId="193230039">
    <w:abstractNumId w:val="3"/>
  </w:num>
  <w:num w:numId="16" w16cid:durableId="610359316">
    <w:abstractNumId w:val="2"/>
  </w:num>
  <w:num w:numId="17" w16cid:durableId="925311053">
    <w:abstractNumId w:val="1"/>
  </w:num>
  <w:num w:numId="18" w16cid:durableId="1382440707">
    <w:abstractNumId w:val="0"/>
  </w:num>
  <w:num w:numId="19" w16cid:durableId="1239704019">
    <w:abstractNumId w:val="9"/>
  </w:num>
  <w:num w:numId="20" w16cid:durableId="452552320">
    <w:abstractNumId w:val="7"/>
  </w:num>
  <w:num w:numId="21" w16cid:durableId="426122233">
    <w:abstractNumId w:val="6"/>
  </w:num>
  <w:num w:numId="22" w16cid:durableId="1667660125">
    <w:abstractNumId w:val="5"/>
  </w:num>
  <w:num w:numId="23" w16cid:durableId="9030253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proofState w:spelling="clean" w:grammar="clean"/>
  <w:attachedTemplate r:id="rId1"/>
  <w:linkStyles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567"/>
  <w:doNotHyphenateCaps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7DE0"/>
    <w:rsid w:val="00006A60"/>
    <w:rsid w:val="0008687F"/>
    <w:rsid w:val="000B0E77"/>
    <w:rsid w:val="001029AC"/>
    <w:rsid w:val="0012307E"/>
    <w:rsid w:val="00193EA8"/>
    <w:rsid w:val="0020396F"/>
    <w:rsid w:val="00270000"/>
    <w:rsid w:val="002719CB"/>
    <w:rsid w:val="002762C8"/>
    <w:rsid w:val="002C4451"/>
    <w:rsid w:val="002E5042"/>
    <w:rsid w:val="00342846"/>
    <w:rsid w:val="00350C55"/>
    <w:rsid w:val="00366E4B"/>
    <w:rsid w:val="00367B0F"/>
    <w:rsid w:val="00373A1E"/>
    <w:rsid w:val="00384145"/>
    <w:rsid w:val="00384393"/>
    <w:rsid w:val="00393C09"/>
    <w:rsid w:val="003A2C8A"/>
    <w:rsid w:val="003B6A90"/>
    <w:rsid w:val="003E6964"/>
    <w:rsid w:val="00411E80"/>
    <w:rsid w:val="00414005"/>
    <w:rsid w:val="00455868"/>
    <w:rsid w:val="00456482"/>
    <w:rsid w:val="004B1924"/>
    <w:rsid w:val="004E6EF2"/>
    <w:rsid w:val="004E7AA7"/>
    <w:rsid w:val="004F55DC"/>
    <w:rsid w:val="005019AA"/>
    <w:rsid w:val="00524C18"/>
    <w:rsid w:val="0053512F"/>
    <w:rsid w:val="0056437A"/>
    <w:rsid w:val="005D46DC"/>
    <w:rsid w:val="005E5AD1"/>
    <w:rsid w:val="005E5AF2"/>
    <w:rsid w:val="00613EAD"/>
    <w:rsid w:val="00627F30"/>
    <w:rsid w:val="00655553"/>
    <w:rsid w:val="00667DE0"/>
    <w:rsid w:val="00675B6A"/>
    <w:rsid w:val="006A7840"/>
    <w:rsid w:val="006E7C37"/>
    <w:rsid w:val="006F4B75"/>
    <w:rsid w:val="00710C30"/>
    <w:rsid w:val="007333D5"/>
    <w:rsid w:val="00754C11"/>
    <w:rsid w:val="00763870"/>
    <w:rsid w:val="00776860"/>
    <w:rsid w:val="007C1FE7"/>
    <w:rsid w:val="00803589"/>
    <w:rsid w:val="00815C17"/>
    <w:rsid w:val="008838A7"/>
    <w:rsid w:val="008A0EA4"/>
    <w:rsid w:val="008D11C2"/>
    <w:rsid w:val="008D2AD1"/>
    <w:rsid w:val="008F0C5D"/>
    <w:rsid w:val="008F5591"/>
    <w:rsid w:val="00903376"/>
    <w:rsid w:val="00913B0F"/>
    <w:rsid w:val="00921547"/>
    <w:rsid w:val="009834B3"/>
    <w:rsid w:val="009A7A84"/>
    <w:rsid w:val="009B3F30"/>
    <w:rsid w:val="009B52CE"/>
    <w:rsid w:val="009D229B"/>
    <w:rsid w:val="009F12A7"/>
    <w:rsid w:val="009F3E4F"/>
    <w:rsid w:val="00A11373"/>
    <w:rsid w:val="00A3702F"/>
    <w:rsid w:val="00A4484E"/>
    <w:rsid w:val="00A57FB8"/>
    <w:rsid w:val="00A930F9"/>
    <w:rsid w:val="00A93F3C"/>
    <w:rsid w:val="00AD7FE3"/>
    <w:rsid w:val="00AF50F8"/>
    <w:rsid w:val="00B242B0"/>
    <w:rsid w:val="00B5125D"/>
    <w:rsid w:val="00B84AC4"/>
    <w:rsid w:val="00C4220C"/>
    <w:rsid w:val="00C535CC"/>
    <w:rsid w:val="00C6091A"/>
    <w:rsid w:val="00C62C6D"/>
    <w:rsid w:val="00C646BA"/>
    <w:rsid w:val="00CA2403"/>
    <w:rsid w:val="00CC610A"/>
    <w:rsid w:val="00CD07D7"/>
    <w:rsid w:val="00CF20E5"/>
    <w:rsid w:val="00D048F0"/>
    <w:rsid w:val="00D05F4A"/>
    <w:rsid w:val="00D32834"/>
    <w:rsid w:val="00D53661"/>
    <w:rsid w:val="00D54D2E"/>
    <w:rsid w:val="00D7232B"/>
    <w:rsid w:val="00DA5C58"/>
    <w:rsid w:val="00DA74E4"/>
    <w:rsid w:val="00DE6BD2"/>
    <w:rsid w:val="00E33586"/>
    <w:rsid w:val="00E34ED0"/>
    <w:rsid w:val="00E54A63"/>
    <w:rsid w:val="00EA5EA3"/>
    <w:rsid w:val="00EA76E6"/>
    <w:rsid w:val="00EC01B6"/>
    <w:rsid w:val="00EF27E3"/>
    <w:rsid w:val="00F173DC"/>
    <w:rsid w:val="00F923A4"/>
    <w:rsid w:val="00F93435"/>
    <w:rsid w:val="00FB51F3"/>
    <w:rsid w:val="00FC45A3"/>
    <w:rsid w:val="00FF59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place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5EFCF835"/>
  <w15:chartTrackingRefBased/>
  <w15:docId w15:val="{7CE810AE-5047-4A9F-8456-6A8BB033BA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footnote text" w:qFormat="1"/>
    <w:lsdException w:name="caption" w:semiHidden="1" w:unhideWhenUsed="1" w:qFormat="1"/>
    <w:lsdException w:name="footnote reference" w:qFormat="1"/>
    <w:lsdException w:name="endnote reference" w:uiPriority="99" w:qFormat="1"/>
    <w:lsdException w:name="endnote text" w:uiPriority="99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0396F"/>
    <w:pPr>
      <w:spacing w:before="240" w:after="240"/>
      <w:ind w:firstLine="680"/>
      <w:jc w:val="both"/>
    </w:pPr>
    <w:rPr>
      <w:rFonts w:ascii="Amasis30" w:hAnsi="Amasis30"/>
      <w:sz w:val="36"/>
      <w:szCs w:val="24"/>
    </w:rPr>
  </w:style>
  <w:style w:type="paragraph" w:styleId="Titre1">
    <w:name w:val="heading 1"/>
    <w:basedOn w:val="Normal"/>
    <w:next w:val="Normal"/>
    <w:qFormat/>
    <w:rsid w:val="008838A7"/>
    <w:pPr>
      <w:keepNext/>
      <w:pageBreakBefore/>
      <w:suppressAutoHyphens/>
      <w:spacing w:before="960" w:after="720"/>
      <w:ind w:firstLine="0"/>
      <w:jc w:val="center"/>
      <w:outlineLvl w:val="0"/>
    </w:pPr>
    <w:rPr>
      <w:rFonts w:cs="Arial"/>
      <w:b/>
      <w:bCs/>
      <w:sz w:val="48"/>
      <w:szCs w:val="44"/>
    </w:rPr>
  </w:style>
  <w:style w:type="paragraph" w:styleId="Titre2">
    <w:name w:val="heading 2"/>
    <w:basedOn w:val="Normal"/>
    <w:next w:val="Normal"/>
    <w:qFormat/>
    <w:rsid w:val="008838A7"/>
    <w:pPr>
      <w:keepNext/>
      <w:keepLines/>
      <w:suppressAutoHyphens/>
      <w:spacing w:before="960" w:after="720"/>
      <w:ind w:firstLine="0"/>
      <w:jc w:val="center"/>
      <w:outlineLvl w:val="1"/>
    </w:pPr>
    <w:rPr>
      <w:rFonts w:cs="Arial"/>
      <w:b/>
      <w:bCs/>
      <w:iCs/>
      <w:sz w:val="44"/>
      <w:szCs w:val="40"/>
    </w:rPr>
  </w:style>
  <w:style w:type="paragraph" w:styleId="Titre3">
    <w:name w:val="heading 3"/>
    <w:basedOn w:val="Normal"/>
    <w:next w:val="Normal"/>
    <w:qFormat/>
    <w:rsid w:val="008838A7"/>
    <w:pPr>
      <w:keepNext/>
      <w:suppressAutoHyphens/>
      <w:spacing w:before="480"/>
      <w:ind w:firstLine="0"/>
      <w:jc w:val="center"/>
      <w:outlineLvl w:val="2"/>
    </w:pPr>
    <w:rPr>
      <w:rFonts w:cs="Arial"/>
      <w:b/>
      <w:bCs/>
      <w:sz w:val="40"/>
      <w:szCs w:val="36"/>
    </w:rPr>
  </w:style>
  <w:style w:type="character" w:default="1" w:styleId="Policepardfaut">
    <w:name w:val="Default Paragraph Font"/>
    <w:semiHidden/>
    <w:rsid w:val="008838A7"/>
  </w:style>
  <w:style w:type="table" w:default="1" w:styleId="Tableau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semiHidden/>
    <w:rsid w:val="008838A7"/>
  </w:style>
  <w:style w:type="character" w:styleId="Lienhypertexte">
    <w:name w:val="Hyperlink"/>
    <w:uiPriority w:val="99"/>
    <w:rsid w:val="008838A7"/>
    <w:rPr>
      <w:rFonts w:ascii="Amasis30" w:hAnsi="Amasis30"/>
      <w:color w:val="004080"/>
      <w:u w:val="single"/>
    </w:rPr>
  </w:style>
  <w:style w:type="paragraph" w:styleId="Explorateurdedocuments">
    <w:name w:val="Document Map"/>
    <w:basedOn w:val="Normal"/>
    <w:semiHidden/>
    <w:rsid w:val="008838A7"/>
    <w:pPr>
      <w:shd w:val="clear" w:color="auto" w:fill="000080"/>
    </w:pPr>
    <w:rPr>
      <w:rFonts w:ascii="Tahoma" w:hAnsi="Tahoma" w:cs="Tahoma"/>
    </w:rPr>
  </w:style>
  <w:style w:type="paragraph" w:styleId="TM1">
    <w:name w:val="toc 1"/>
    <w:basedOn w:val="Normal"/>
    <w:next w:val="Normal"/>
    <w:autoRedefine/>
    <w:uiPriority w:val="39"/>
    <w:rsid w:val="008838A7"/>
    <w:pPr>
      <w:tabs>
        <w:tab w:val="right" w:leader="dot" w:pos="9639"/>
      </w:tabs>
      <w:spacing w:before="180" w:after="180"/>
      <w:ind w:firstLine="0"/>
      <w:jc w:val="left"/>
    </w:pPr>
    <w:rPr>
      <w:bCs/>
      <w:iCs/>
      <w:noProof/>
      <w:color w:val="000080"/>
      <w:szCs w:val="28"/>
    </w:rPr>
  </w:style>
  <w:style w:type="paragraph" w:styleId="En-tte">
    <w:name w:val="header"/>
    <w:basedOn w:val="Normal"/>
    <w:rsid w:val="008838A7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8838A7"/>
    <w:pPr>
      <w:tabs>
        <w:tab w:val="center" w:pos="4536"/>
        <w:tab w:val="right" w:pos="9072"/>
      </w:tabs>
      <w:ind w:firstLine="0"/>
      <w:jc w:val="center"/>
    </w:pPr>
    <w:rPr>
      <w:sz w:val="32"/>
    </w:rPr>
  </w:style>
  <w:style w:type="character" w:styleId="Numrodepage">
    <w:name w:val="page number"/>
    <w:basedOn w:val="Policepardfaut"/>
    <w:rsid w:val="008838A7"/>
  </w:style>
  <w:style w:type="paragraph" w:styleId="TM2">
    <w:name w:val="toc 2"/>
    <w:basedOn w:val="Normal"/>
    <w:next w:val="Normal"/>
    <w:autoRedefine/>
    <w:uiPriority w:val="39"/>
    <w:rsid w:val="008838A7"/>
    <w:pPr>
      <w:tabs>
        <w:tab w:val="right" w:leader="dot" w:pos="9639"/>
      </w:tabs>
      <w:spacing w:before="120" w:after="120"/>
      <w:ind w:left="284" w:firstLine="0"/>
      <w:jc w:val="left"/>
    </w:pPr>
    <w:rPr>
      <w:noProof/>
      <w:color w:val="000080"/>
      <w:sz w:val="34"/>
    </w:rPr>
  </w:style>
  <w:style w:type="paragraph" w:styleId="TM3">
    <w:name w:val="toc 3"/>
    <w:basedOn w:val="Normal"/>
    <w:next w:val="Normal"/>
    <w:autoRedefine/>
    <w:uiPriority w:val="39"/>
    <w:rsid w:val="008838A7"/>
    <w:pPr>
      <w:tabs>
        <w:tab w:val="right" w:leader="dot" w:pos="9639"/>
      </w:tabs>
      <w:spacing w:before="120" w:after="120"/>
      <w:ind w:left="567" w:firstLine="0"/>
      <w:jc w:val="left"/>
    </w:pPr>
    <w:rPr>
      <w:color w:val="000080"/>
      <w:sz w:val="32"/>
    </w:rPr>
  </w:style>
  <w:style w:type="paragraph" w:styleId="Corpsdetexte2">
    <w:name w:val="Body Text 2"/>
    <w:basedOn w:val="Normal"/>
    <w:pPr>
      <w:ind w:firstLine="0"/>
      <w:jc w:val="center"/>
    </w:pPr>
    <w:rPr>
      <w:rFonts w:ascii="Arial" w:hAnsi="Arial"/>
      <w:szCs w:val="20"/>
    </w:rPr>
  </w:style>
  <w:style w:type="paragraph" w:styleId="Retraitcorpsdetexte">
    <w:name w:val="Body Text Indent"/>
    <w:basedOn w:val="Normal"/>
    <w:rsid w:val="008F5591"/>
    <w:pPr>
      <w:jc w:val="center"/>
    </w:pPr>
    <w:rPr>
      <w:rFonts w:ascii="Arial" w:hAnsi="Arial"/>
    </w:rPr>
  </w:style>
  <w:style w:type="paragraph" w:styleId="Retraitcorpsdetexte2">
    <w:name w:val="Body Text Indent 2"/>
    <w:basedOn w:val="Normal"/>
    <w:rPr>
      <w:rFonts w:ascii="Arial" w:hAnsi="Arial"/>
      <w:szCs w:val="20"/>
    </w:rPr>
  </w:style>
  <w:style w:type="paragraph" w:styleId="Retraitcorpsdetexte3">
    <w:name w:val="Body Text Indent 3"/>
    <w:basedOn w:val="Normal"/>
    <w:rsid w:val="008F5591"/>
    <w:pPr>
      <w:ind w:left="540" w:firstLine="27"/>
    </w:pPr>
    <w:rPr>
      <w:rFonts w:ascii="Helvetica" w:hAnsi="Helvetica"/>
      <w:color w:val="000000"/>
      <w:sz w:val="20"/>
    </w:rPr>
  </w:style>
  <w:style w:type="paragraph" w:styleId="TM4">
    <w:name w:val="toc 4"/>
    <w:basedOn w:val="Normal"/>
    <w:next w:val="Normal"/>
    <w:autoRedefine/>
    <w:semiHidden/>
    <w:rsid w:val="008838A7"/>
    <w:pPr>
      <w:ind w:left="780"/>
    </w:pPr>
  </w:style>
  <w:style w:type="paragraph" w:styleId="TM5">
    <w:name w:val="toc 5"/>
    <w:basedOn w:val="Normal"/>
    <w:next w:val="Normal"/>
    <w:autoRedefine/>
    <w:semiHidden/>
    <w:rsid w:val="008838A7"/>
    <w:pPr>
      <w:ind w:left="1040"/>
    </w:pPr>
  </w:style>
  <w:style w:type="paragraph" w:styleId="TM6">
    <w:name w:val="toc 6"/>
    <w:basedOn w:val="Normal"/>
    <w:next w:val="Normal"/>
    <w:autoRedefine/>
    <w:semiHidden/>
    <w:rsid w:val="008838A7"/>
    <w:pPr>
      <w:ind w:left="1300"/>
    </w:pPr>
  </w:style>
  <w:style w:type="paragraph" w:styleId="TM7">
    <w:name w:val="toc 7"/>
    <w:basedOn w:val="Normal"/>
    <w:next w:val="Normal"/>
    <w:autoRedefine/>
    <w:semiHidden/>
    <w:rsid w:val="008838A7"/>
    <w:pPr>
      <w:ind w:left="1560"/>
    </w:pPr>
  </w:style>
  <w:style w:type="paragraph" w:styleId="TM8">
    <w:name w:val="toc 8"/>
    <w:basedOn w:val="Normal"/>
    <w:next w:val="Normal"/>
    <w:autoRedefine/>
    <w:semiHidden/>
    <w:rsid w:val="008838A7"/>
    <w:pPr>
      <w:ind w:left="1820"/>
    </w:pPr>
  </w:style>
  <w:style w:type="paragraph" w:styleId="TM9">
    <w:name w:val="toc 9"/>
    <w:basedOn w:val="Normal"/>
    <w:next w:val="Normal"/>
    <w:autoRedefine/>
    <w:semiHidden/>
    <w:rsid w:val="008838A7"/>
    <w:pPr>
      <w:ind w:left="2080"/>
    </w:pPr>
  </w:style>
  <w:style w:type="paragraph" w:styleId="NormalWeb">
    <w:name w:val="Normal (Web)"/>
    <w:basedOn w:val="Normal"/>
    <w:pPr>
      <w:spacing w:before="100" w:beforeAutospacing="1" w:after="100" w:afterAutospacing="1"/>
      <w:ind w:firstLine="0"/>
      <w:jc w:val="left"/>
    </w:pPr>
    <w:rPr>
      <w:rFonts w:ascii="Times New Roman" w:hAnsi="Times New Roman"/>
      <w:sz w:val="24"/>
    </w:rPr>
  </w:style>
  <w:style w:type="paragraph" w:customStyle="1" w:styleId="intertitres">
    <w:name w:val="intertitres"/>
    <w:basedOn w:val="Normal"/>
    <w:pPr>
      <w:ind w:firstLine="0"/>
      <w:jc w:val="center"/>
    </w:pPr>
    <w:rPr>
      <w:b/>
      <w:bCs/>
    </w:rPr>
  </w:style>
  <w:style w:type="paragraph" w:styleId="Textedebulles">
    <w:name w:val="Balloon Text"/>
    <w:basedOn w:val="Normal"/>
    <w:semiHidden/>
    <w:rsid w:val="00903376"/>
    <w:rPr>
      <w:rFonts w:ascii="Tahoma" w:hAnsi="Tahoma" w:cs="Tahoma"/>
      <w:sz w:val="16"/>
      <w:szCs w:val="16"/>
    </w:rPr>
  </w:style>
  <w:style w:type="character" w:styleId="Appelnotedebasdep">
    <w:name w:val="footnote reference"/>
    <w:qFormat/>
    <w:rsid w:val="008838A7"/>
    <w:rPr>
      <w:rFonts w:ascii="Amasis30" w:hAnsi="Amasis30"/>
      <w:b/>
      <w:sz w:val="36"/>
      <w:vertAlign w:val="superscript"/>
    </w:rPr>
  </w:style>
  <w:style w:type="paragraph" w:styleId="Notedebasdepage">
    <w:name w:val="footnote text"/>
    <w:basedOn w:val="Taille-1Normal"/>
    <w:qFormat/>
    <w:rsid w:val="008838A7"/>
    <w:rPr>
      <w:szCs w:val="30"/>
    </w:rPr>
  </w:style>
  <w:style w:type="paragraph" w:customStyle="1" w:styleId="Auteur">
    <w:name w:val="Auteur"/>
    <w:basedOn w:val="Normal"/>
    <w:rsid w:val="008838A7"/>
    <w:pPr>
      <w:spacing w:before="0" w:after="1800"/>
      <w:ind w:right="851" w:firstLine="0"/>
      <w:jc w:val="right"/>
    </w:pPr>
    <w:rPr>
      <w:sz w:val="48"/>
    </w:rPr>
  </w:style>
  <w:style w:type="paragraph" w:customStyle="1" w:styleId="Titrelivre">
    <w:name w:val="Titre_livre"/>
    <w:basedOn w:val="Normal"/>
    <w:rsid w:val="008838A7"/>
    <w:pPr>
      <w:spacing w:before="0" w:after="1200"/>
      <w:ind w:left="2268" w:right="851" w:firstLine="0"/>
      <w:jc w:val="right"/>
    </w:pPr>
    <w:rPr>
      <w:b/>
      <w:bCs/>
      <w:sz w:val="72"/>
    </w:rPr>
  </w:style>
  <w:style w:type="paragraph" w:customStyle="1" w:styleId="Soustitrelivre">
    <w:name w:val="Sous_titre_livre"/>
    <w:basedOn w:val="Normal"/>
    <w:rsid w:val="008838A7"/>
    <w:pPr>
      <w:spacing w:before="0" w:after="2160"/>
      <w:ind w:left="2268" w:right="851" w:firstLine="0"/>
      <w:jc w:val="right"/>
    </w:pPr>
    <w:rPr>
      <w:bCs/>
      <w:sz w:val="44"/>
      <w:szCs w:val="36"/>
    </w:rPr>
  </w:style>
  <w:style w:type="paragraph" w:customStyle="1" w:styleId="Aproposdispositions">
    <w:name w:val="A_propos_dispositions"/>
    <w:basedOn w:val="Normal"/>
    <w:rsid w:val="008F5591"/>
    <w:pPr>
      <w:ind w:left="567" w:firstLine="0"/>
    </w:pPr>
    <w:rPr>
      <w:sz w:val="30"/>
    </w:rPr>
  </w:style>
  <w:style w:type="character" w:styleId="Marquedecommentaire">
    <w:name w:val="annotation reference"/>
    <w:semiHidden/>
    <w:rsid w:val="00373A1E"/>
    <w:rPr>
      <w:sz w:val="16"/>
      <w:szCs w:val="16"/>
    </w:rPr>
  </w:style>
  <w:style w:type="paragraph" w:styleId="Commentaire">
    <w:name w:val="annotation text"/>
    <w:basedOn w:val="Normal"/>
    <w:semiHidden/>
    <w:rsid w:val="00373A1E"/>
    <w:rPr>
      <w:sz w:val="20"/>
      <w:szCs w:val="20"/>
    </w:rPr>
  </w:style>
  <w:style w:type="paragraph" w:styleId="Objetducommentaire">
    <w:name w:val="annotation subject"/>
    <w:basedOn w:val="Commentaire"/>
    <w:next w:val="Commentaire"/>
    <w:semiHidden/>
    <w:rsid w:val="00373A1E"/>
    <w:rPr>
      <w:b/>
      <w:bCs/>
    </w:rPr>
  </w:style>
  <w:style w:type="paragraph" w:customStyle="1" w:styleId="Photoauteur">
    <w:name w:val="Photo_auteur"/>
    <w:basedOn w:val="Normal"/>
    <w:rsid w:val="008838A7"/>
    <w:pPr>
      <w:spacing w:after="1080"/>
      <w:ind w:left="2268" w:firstLine="0"/>
      <w:jc w:val="center"/>
    </w:pPr>
    <w:rPr>
      <w:noProof/>
    </w:rPr>
  </w:style>
  <w:style w:type="paragraph" w:customStyle="1" w:styleId="DateSortie">
    <w:name w:val="Date_Sortie"/>
    <w:basedOn w:val="Normal"/>
    <w:rsid w:val="008838A7"/>
    <w:pPr>
      <w:spacing w:before="0" w:after="0"/>
      <w:ind w:right="1418" w:firstLine="0"/>
      <w:jc w:val="right"/>
    </w:pPr>
    <w:rPr>
      <w:bCs/>
      <w:sz w:val="40"/>
    </w:rPr>
  </w:style>
  <w:style w:type="paragraph" w:customStyle="1" w:styleId="Titretablematires">
    <w:name w:val="Titre table matières"/>
    <w:basedOn w:val="Normal"/>
    <w:rsid w:val="008838A7"/>
    <w:pPr>
      <w:pBdr>
        <w:top w:val="single" w:sz="8" w:space="1" w:color="auto"/>
        <w:bottom w:val="single" w:sz="8" w:space="1" w:color="auto"/>
      </w:pBdr>
      <w:ind w:left="2552" w:right="2552" w:firstLine="0"/>
      <w:jc w:val="center"/>
    </w:pPr>
    <w:rPr>
      <w:bCs/>
    </w:rPr>
  </w:style>
  <w:style w:type="paragraph" w:customStyle="1" w:styleId="Centr">
    <w:name w:val="Centré"/>
    <w:basedOn w:val="Normal"/>
    <w:rsid w:val="008838A7"/>
    <w:pPr>
      <w:ind w:firstLine="0"/>
      <w:jc w:val="center"/>
    </w:pPr>
    <w:rPr>
      <w:szCs w:val="20"/>
    </w:rPr>
  </w:style>
  <w:style w:type="paragraph" w:customStyle="1" w:styleId="NormalSansIndent">
    <w:name w:val="NormalSansIndent"/>
    <w:basedOn w:val="Normal"/>
    <w:rsid w:val="008838A7"/>
    <w:pPr>
      <w:ind w:firstLine="0"/>
    </w:pPr>
    <w:rPr>
      <w:szCs w:val="20"/>
    </w:rPr>
  </w:style>
  <w:style w:type="paragraph" w:customStyle="1" w:styleId="NormalSolidaire">
    <w:name w:val="NormalSolidaire"/>
    <w:basedOn w:val="Normal"/>
    <w:qFormat/>
    <w:rsid w:val="008838A7"/>
    <w:pPr>
      <w:keepNext/>
    </w:pPr>
  </w:style>
  <w:style w:type="paragraph" w:customStyle="1" w:styleId="NormalSautPageAvant">
    <w:name w:val="NormalSautPageAvant"/>
    <w:basedOn w:val="Normal"/>
    <w:qFormat/>
    <w:rsid w:val="008838A7"/>
    <w:pPr>
      <w:pageBreakBefore/>
    </w:pPr>
  </w:style>
  <w:style w:type="paragraph" w:customStyle="1" w:styleId="NormalEspAvtGrand">
    <w:name w:val="NormalEspAvtGrand"/>
    <w:basedOn w:val="Normal"/>
    <w:rsid w:val="008838A7"/>
    <w:pPr>
      <w:spacing w:before="2640"/>
    </w:pPr>
    <w:rPr>
      <w:szCs w:val="20"/>
    </w:rPr>
  </w:style>
  <w:style w:type="paragraph" w:customStyle="1" w:styleId="CentrEspAvt0">
    <w:name w:val="CentréEspAvt0"/>
    <w:basedOn w:val="Centr"/>
    <w:next w:val="CentrEspAvt0EspApr0"/>
    <w:rsid w:val="008838A7"/>
    <w:pPr>
      <w:spacing w:before="0"/>
    </w:pPr>
  </w:style>
  <w:style w:type="paragraph" w:customStyle="1" w:styleId="CentrEspApr0">
    <w:name w:val="CentréEspApr0"/>
    <w:basedOn w:val="Centr"/>
    <w:next w:val="Normal"/>
    <w:rsid w:val="008838A7"/>
    <w:pPr>
      <w:spacing w:after="0"/>
    </w:pPr>
  </w:style>
  <w:style w:type="paragraph" w:customStyle="1" w:styleId="CentrEspAvt0EspApr0">
    <w:name w:val="CentréEspAvt0EspApr0"/>
    <w:basedOn w:val="Centr"/>
    <w:rsid w:val="008838A7"/>
    <w:pPr>
      <w:spacing w:before="0" w:after="0"/>
    </w:pPr>
  </w:style>
  <w:style w:type="paragraph" w:customStyle="1" w:styleId="Droite">
    <w:name w:val="Droite"/>
    <w:basedOn w:val="Normal"/>
    <w:next w:val="Normal"/>
    <w:rsid w:val="008838A7"/>
    <w:pPr>
      <w:ind w:firstLine="0"/>
      <w:jc w:val="right"/>
    </w:pPr>
    <w:rPr>
      <w:szCs w:val="20"/>
    </w:rPr>
  </w:style>
  <w:style w:type="paragraph" w:customStyle="1" w:styleId="DroiteRetraitGauche1X">
    <w:name w:val="DroiteRetraitGauche1X"/>
    <w:basedOn w:val="Droite"/>
    <w:next w:val="Normal"/>
    <w:rsid w:val="008838A7"/>
    <w:pPr>
      <w:ind w:left="680"/>
    </w:pPr>
  </w:style>
  <w:style w:type="paragraph" w:customStyle="1" w:styleId="DroiteRetraitGauche2X">
    <w:name w:val="DroiteRetraitGauche2X"/>
    <w:basedOn w:val="Droite"/>
    <w:next w:val="Normal"/>
    <w:rsid w:val="008838A7"/>
    <w:pPr>
      <w:ind w:left="1361"/>
    </w:pPr>
  </w:style>
  <w:style w:type="paragraph" w:customStyle="1" w:styleId="DroiteRetraitGauche3X">
    <w:name w:val="DroiteRetraitGauche3X"/>
    <w:basedOn w:val="Droite"/>
    <w:next w:val="Normal"/>
    <w:rsid w:val="008838A7"/>
    <w:pPr>
      <w:ind w:left="2041"/>
    </w:pPr>
  </w:style>
  <w:style w:type="paragraph" w:customStyle="1" w:styleId="DroiteRetraitGauche4X">
    <w:name w:val="DroiteRetraitGauche4X"/>
    <w:basedOn w:val="Droite"/>
    <w:next w:val="Normal"/>
    <w:rsid w:val="008838A7"/>
    <w:pPr>
      <w:ind w:left="2722"/>
    </w:pPr>
  </w:style>
  <w:style w:type="paragraph" w:customStyle="1" w:styleId="Taille-1Normal">
    <w:name w:val="Taille-1Normal"/>
    <w:basedOn w:val="Normal"/>
    <w:rsid w:val="008838A7"/>
    <w:rPr>
      <w:sz w:val="32"/>
      <w:szCs w:val="28"/>
    </w:rPr>
  </w:style>
  <w:style w:type="paragraph" w:customStyle="1" w:styleId="Taille-1RetraitGauche1X">
    <w:name w:val="Taille-1RetraitGauche1X"/>
    <w:basedOn w:val="Taille-1Normal"/>
    <w:rsid w:val="008838A7"/>
    <w:pPr>
      <w:ind w:left="680"/>
    </w:pPr>
    <w:rPr>
      <w:szCs w:val="20"/>
    </w:rPr>
  </w:style>
  <w:style w:type="paragraph" w:customStyle="1" w:styleId="Taille-1RetraitGauche2X">
    <w:name w:val="Taille-1RetraitGauche2X"/>
    <w:basedOn w:val="Taille-1Normal"/>
    <w:rsid w:val="008838A7"/>
    <w:pPr>
      <w:ind w:left="1361"/>
    </w:pPr>
    <w:rPr>
      <w:szCs w:val="20"/>
    </w:rPr>
  </w:style>
  <w:style w:type="paragraph" w:customStyle="1" w:styleId="Taille-1RetraitGauche3X">
    <w:name w:val="Taille-1RetraitGauche3X"/>
    <w:basedOn w:val="Taille-1Normal"/>
    <w:rsid w:val="008838A7"/>
    <w:pPr>
      <w:ind w:left="2041"/>
    </w:pPr>
    <w:rPr>
      <w:szCs w:val="20"/>
    </w:rPr>
  </w:style>
  <w:style w:type="paragraph" w:customStyle="1" w:styleId="Taille-1RetraitGauche1XIndent0">
    <w:name w:val="Taille-1RetraitGauche1XIndent0"/>
    <w:basedOn w:val="Taille-1RetraitGauche1X"/>
    <w:rsid w:val="008838A7"/>
    <w:pPr>
      <w:ind w:firstLine="0"/>
    </w:pPr>
  </w:style>
  <w:style w:type="paragraph" w:customStyle="1" w:styleId="Taille-1RetraitGauche2XIndent0">
    <w:name w:val="Taille-1RetraitGauche2XIndent0"/>
    <w:basedOn w:val="Taille-1RetraitGauche2X"/>
    <w:rsid w:val="008838A7"/>
    <w:pPr>
      <w:ind w:firstLine="0"/>
    </w:pPr>
  </w:style>
  <w:style w:type="paragraph" w:customStyle="1" w:styleId="Taille-1RetraitGauche3XIndent0">
    <w:name w:val="Taille-1RetraitGauche3XIndent0"/>
    <w:basedOn w:val="Taille-1RetraitGauche3X"/>
    <w:rsid w:val="008838A7"/>
    <w:pPr>
      <w:ind w:firstLine="0"/>
    </w:pPr>
  </w:style>
  <w:style w:type="paragraph" w:customStyle="1" w:styleId="Taille-1RetraitGauche4XIndent0">
    <w:name w:val="Taille-1RetraitGauche4XIndent0"/>
    <w:basedOn w:val="Taille-1Normal"/>
    <w:rsid w:val="008838A7"/>
    <w:pPr>
      <w:ind w:left="2722" w:firstLine="0"/>
    </w:pPr>
    <w:rPr>
      <w:szCs w:val="20"/>
    </w:rPr>
  </w:style>
  <w:style w:type="paragraph" w:customStyle="1" w:styleId="NormalRetraitGauche1X">
    <w:name w:val="NormalRetraitGauche1X"/>
    <w:basedOn w:val="Normal"/>
    <w:rsid w:val="008838A7"/>
    <w:pPr>
      <w:ind w:left="680"/>
    </w:pPr>
    <w:rPr>
      <w:szCs w:val="20"/>
    </w:rPr>
  </w:style>
  <w:style w:type="paragraph" w:customStyle="1" w:styleId="NormalRetraitGauche2X">
    <w:name w:val="NormalRetraitGauche2X"/>
    <w:basedOn w:val="Normal"/>
    <w:rsid w:val="008838A7"/>
    <w:pPr>
      <w:ind w:left="1361"/>
    </w:pPr>
    <w:rPr>
      <w:szCs w:val="20"/>
    </w:rPr>
  </w:style>
  <w:style w:type="paragraph" w:customStyle="1" w:styleId="NormalRetraitGauche3X">
    <w:name w:val="NormalRetraitGauche3X"/>
    <w:basedOn w:val="Normal"/>
    <w:rsid w:val="008838A7"/>
    <w:pPr>
      <w:ind w:left="2041"/>
    </w:pPr>
    <w:rPr>
      <w:szCs w:val="20"/>
    </w:rPr>
  </w:style>
  <w:style w:type="paragraph" w:customStyle="1" w:styleId="NormalRetraitGauche1XIndent0">
    <w:name w:val="NormalRetraitGauche1XIndent0"/>
    <w:basedOn w:val="NormalRetraitGauche1X"/>
    <w:rsid w:val="008838A7"/>
    <w:pPr>
      <w:ind w:firstLine="0"/>
    </w:pPr>
  </w:style>
  <w:style w:type="paragraph" w:customStyle="1" w:styleId="NormalRetraitGauche2XIndent0">
    <w:name w:val="NormalRetraitGauche2XIndent0"/>
    <w:basedOn w:val="NormalRetraitGauche2X"/>
    <w:rsid w:val="008838A7"/>
    <w:pPr>
      <w:ind w:firstLine="0"/>
    </w:pPr>
  </w:style>
  <w:style w:type="paragraph" w:customStyle="1" w:styleId="NormalRetraitGauche3XIndent0">
    <w:name w:val="NormalRetraitGauche3XIndent0"/>
    <w:basedOn w:val="NormalRetraitGauche3X"/>
    <w:rsid w:val="008838A7"/>
    <w:pPr>
      <w:ind w:firstLine="0"/>
    </w:pPr>
  </w:style>
  <w:style w:type="paragraph" w:customStyle="1" w:styleId="NormalRetraitGauche4XIndent0">
    <w:name w:val="NormalRetraitGauche4XIndent0"/>
    <w:basedOn w:val="Normal"/>
    <w:rsid w:val="008838A7"/>
    <w:pPr>
      <w:ind w:left="2722" w:firstLine="0"/>
    </w:pPr>
    <w:rPr>
      <w:szCs w:val="20"/>
    </w:rPr>
  </w:style>
  <w:style w:type="paragraph" w:styleId="Notedefin">
    <w:name w:val="endnote text"/>
    <w:basedOn w:val="Taille-1Normal"/>
    <w:link w:val="NotedefinCar"/>
    <w:uiPriority w:val="99"/>
    <w:unhideWhenUsed/>
    <w:qFormat/>
    <w:rsid w:val="008838A7"/>
    <w:rPr>
      <w:szCs w:val="20"/>
      <w:lang w:val="x-none" w:eastAsia="x-none"/>
    </w:rPr>
  </w:style>
  <w:style w:type="character" w:customStyle="1" w:styleId="NotedefinCar">
    <w:name w:val="Note de fin Car"/>
    <w:link w:val="Notedefin"/>
    <w:uiPriority w:val="99"/>
    <w:rsid w:val="008838A7"/>
    <w:rPr>
      <w:rFonts w:ascii="Amasis30" w:hAnsi="Amasis30"/>
      <w:sz w:val="32"/>
      <w:lang w:val="x-none" w:eastAsia="x-none"/>
    </w:rPr>
  </w:style>
  <w:style w:type="character" w:styleId="Appeldenotedefin">
    <w:name w:val="endnote reference"/>
    <w:uiPriority w:val="99"/>
    <w:unhideWhenUsed/>
    <w:qFormat/>
    <w:rsid w:val="008838A7"/>
    <w:rPr>
      <w:rFonts w:ascii="Amasis30" w:hAnsi="Amasis30"/>
      <w:b/>
      <w:sz w:val="36"/>
      <w:vertAlign w:val="superscript"/>
    </w:rPr>
  </w:style>
  <w:style w:type="paragraph" w:customStyle="1" w:styleId="NormalSuspendu1X">
    <w:name w:val="NormalSuspendu1X"/>
    <w:basedOn w:val="Normal"/>
    <w:rsid w:val="008838A7"/>
    <w:pPr>
      <w:ind w:left="680" w:hanging="680"/>
    </w:pPr>
    <w:rPr>
      <w:szCs w:val="20"/>
    </w:rPr>
  </w:style>
  <w:style w:type="paragraph" w:customStyle="1" w:styleId="NormalSuspendu1XRetrait1X">
    <w:name w:val="NormalSuspendu1XRetrait1X"/>
    <w:basedOn w:val="Normal"/>
    <w:rsid w:val="008838A7"/>
    <w:pPr>
      <w:ind w:left="1360" w:hanging="680"/>
    </w:pPr>
  </w:style>
  <w:style w:type="paragraph" w:customStyle="1" w:styleId="NormalEspAvt0EspApr0">
    <w:name w:val="NormalEspAvt0EspApr0"/>
    <w:basedOn w:val="Normal"/>
    <w:rsid w:val="008838A7"/>
    <w:pPr>
      <w:spacing w:before="0" w:after="0"/>
    </w:pPr>
    <w:rPr>
      <w:szCs w:val="20"/>
    </w:rPr>
  </w:style>
  <w:style w:type="paragraph" w:customStyle="1" w:styleId="NormalSuspendu1XRetrait2X">
    <w:name w:val="NormalSuspendu1XRetrait2X"/>
    <w:basedOn w:val="Normal"/>
    <w:rsid w:val="008838A7"/>
    <w:pPr>
      <w:ind w:left="2041" w:hanging="680"/>
    </w:pPr>
  </w:style>
  <w:style w:type="paragraph" w:customStyle="1" w:styleId="NormalSuspendu1XRetrait3X">
    <w:name w:val="NormalSuspendu1XRetrait3X"/>
    <w:basedOn w:val="Normal"/>
    <w:rsid w:val="008838A7"/>
    <w:pPr>
      <w:ind w:left="2721" w:hanging="680"/>
    </w:pPr>
    <w:rPr>
      <w:szCs w:val="20"/>
    </w:rPr>
  </w:style>
  <w:style w:type="paragraph" w:customStyle="1" w:styleId="NormalSuspendu1XRetrait4X">
    <w:name w:val="NormalSuspendu1XRetrait4X"/>
    <w:basedOn w:val="Normal"/>
    <w:rsid w:val="008838A7"/>
    <w:pPr>
      <w:ind w:left="3402" w:hanging="680"/>
    </w:pPr>
    <w:rPr>
      <w:szCs w:val="20"/>
    </w:rPr>
  </w:style>
  <w:style w:type="character" w:customStyle="1" w:styleId="Taille-1Caracteres">
    <w:name w:val="Taille-1Caracteres"/>
    <w:qFormat/>
    <w:rsid w:val="008838A7"/>
    <w:rPr>
      <w:sz w:val="32"/>
      <w:szCs w:val="20"/>
    </w:rPr>
  </w:style>
  <w:style w:type="paragraph" w:customStyle="1" w:styleId="Etoile">
    <w:name w:val="Etoile"/>
    <w:basedOn w:val="Normal"/>
    <w:qFormat/>
    <w:rsid w:val="008838A7"/>
    <w:pPr>
      <w:ind w:firstLine="0"/>
      <w:jc w:val="center"/>
    </w:pPr>
    <w:rPr>
      <w:b/>
      <w:sz w:val="40"/>
      <w:szCs w:val="28"/>
    </w:rPr>
  </w:style>
  <w:style w:type="paragraph" w:customStyle="1" w:styleId="Taille-1Suspendu1XRetrait1XEsp0">
    <w:name w:val="Taille-1Suspendu1XRetrait1XEsp0"/>
    <w:basedOn w:val="Taille-1RetraitGauche1X"/>
    <w:qFormat/>
    <w:rsid w:val="008838A7"/>
    <w:pPr>
      <w:spacing w:before="0" w:after="0"/>
      <w:ind w:left="1360" w:hanging="680"/>
    </w:pPr>
  </w:style>
  <w:style w:type="character" w:styleId="Mentionnonrsolue">
    <w:name w:val="Unresolved Mention"/>
    <w:uiPriority w:val="99"/>
    <w:semiHidden/>
    <w:unhideWhenUsed/>
    <w:rsid w:val="008838A7"/>
    <w:rPr>
      <w:color w:val="605E5C"/>
      <w:shd w:val="clear" w:color="auto" w:fill="E1DFDD"/>
    </w:rPr>
  </w:style>
  <w:style w:type="paragraph" w:customStyle="1" w:styleId="Taille-1Suspendu1XRetrait2XEsp0">
    <w:name w:val="Taille-1Suspendu1XRetrait2XEsp0"/>
    <w:basedOn w:val="Taille-1RetraitGauche2X"/>
    <w:qFormat/>
    <w:rsid w:val="008838A7"/>
    <w:pPr>
      <w:spacing w:before="0" w:after="0"/>
      <w:ind w:left="2041" w:hanging="680"/>
      <w:jc w:val="left"/>
    </w:pPr>
    <w:rPr>
      <w:szCs w:val="28"/>
    </w:rPr>
  </w:style>
  <w:style w:type="paragraph" w:customStyle="1" w:styleId="NormalSuspendu1XRetrait1XEsp0">
    <w:name w:val="NormalSuspendu1XRetrait1XEsp0"/>
    <w:basedOn w:val="NormalSuspendu1XRetrait1X"/>
    <w:qFormat/>
    <w:rsid w:val="008838A7"/>
    <w:pPr>
      <w:spacing w:before="0" w:after="0"/>
    </w:pPr>
  </w:style>
  <w:style w:type="paragraph" w:customStyle="1" w:styleId="NormalSuspendu1XEsp0">
    <w:name w:val="NormalSuspendu1XEsp0"/>
    <w:basedOn w:val="NormalSuspendu1X"/>
    <w:qFormat/>
    <w:rsid w:val="008838A7"/>
    <w:pPr>
      <w:spacing w:before="0" w:after="0"/>
    </w:pPr>
  </w:style>
  <w:style w:type="paragraph" w:customStyle="1" w:styleId="NormalSuspendu1XRetrait2XEsp0">
    <w:name w:val="NormalSuspendu1XRetrait2XEsp0"/>
    <w:basedOn w:val="NormalSuspendu1XRetrait2X"/>
    <w:qFormat/>
    <w:rsid w:val="008838A7"/>
    <w:pPr>
      <w:spacing w:before="0" w:after="0"/>
    </w:pPr>
  </w:style>
  <w:style w:type="paragraph" w:customStyle="1" w:styleId="ParagrapheVideNormal">
    <w:name w:val="ParagrapheVideNormal"/>
    <w:basedOn w:val="Normal"/>
    <w:next w:val="Normal"/>
    <w:qFormat/>
    <w:rsid w:val="008838A7"/>
  </w:style>
  <w:style w:type="paragraph" w:customStyle="1" w:styleId="ParagrapheVideNormal2">
    <w:name w:val="ParagrapheVideNormal2"/>
    <w:basedOn w:val="ParagrapheVideNormal"/>
    <w:next w:val="Normal"/>
    <w:qFormat/>
    <w:rsid w:val="008838A7"/>
  </w:style>
  <w:style w:type="paragraph" w:customStyle="1" w:styleId="Image">
    <w:name w:val="Image"/>
    <w:basedOn w:val="Centr"/>
    <w:next w:val="Normal"/>
    <w:qFormat/>
    <w:rsid w:val="008838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2"/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www.ebooksgratuits.com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groups.google.com/g/ebooksgratuits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ocuments\Modeles\Ebooks\livres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71B05A-42B4-40CC-A2F2-BEEF401F07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livres.dot</Template>
  <TotalTime>65</TotalTime>
  <Pages>1</Pages>
  <Words>51685</Words>
  <Characters>284268</Characters>
  <Application>Microsoft Office Word</Application>
  <DocSecurity>0</DocSecurity>
  <Lines>2368</Lines>
  <Paragraphs>670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LE CHIEN DES BASKERVILLE</vt:lpstr>
    </vt:vector>
  </TitlesOfParts>
  <Company>Ebooks libres et gratuits</Company>
  <LinksUpToDate>false</LinksUpToDate>
  <CharactersWithSpaces>335283</CharactersWithSpaces>
  <SharedDoc>false</SharedDoc>
  <HLinks>
    <vt:vector size="150" baseType="variant">
      <vt:variant>
        <vt:i4>7274613</vt:i4>
      </vt:variant>
      <vt:variant>
        <vt:i4>126</vt:i4>
      </vt:variant>
      <vt:variant>
        <vt:i4>0</vt:i4>
      </vt:variant>
      <vt:variant>
        <vt:i4>5</vt:i4>
      </vt:variant>
      <vt:variant>
        <vt:lpwstr>http://conan.doyle.free.fr/</vt:lpwstr>
      </vt:variant>
      <vt:variant>
        <vt:lpwstr/>
      </vt:variant>
      <vt:variant>
        <vt:i4>6684787</vt:i4>
      </vt:variant>
      <vt:variant>
        <vt:i4>123</vt:i4>
      </vt:variant>
      <vt:variant>
        <vt:i4>0</vt:i4>
      </vt:variant>
      <vt:variant>
        <vt:i4>5</vt:i4>
      </vt:variant>
      <vt:variant>
        <vt:lpwstr>http://www.sherlock-holmes.org/</vt:lpwstr>
      </vt:variant>
      <vt:variant>
        <vt:lpwstr/>
      </vt:variant>
      <vt:variant>
        <vt:i4>6160459</vt:i4>
      </vt:variant>
      <vt:variant>
        <vt:i4>120</vt:i4>
      </vt:variant>
      <vt:variant>
        <vt:i4>0</vt:i4>
      </vt:variant>
      <vt:variant>
        <vt:i4>5</vt:i4>
      </vt:variant>
      <vt:variant>
        <vt:lpwstr>http://www.sshf.com/</vt:lpwstr>
      </vt:variant>
      <vt:variant>
        <vt:lpwstr/>
      </vt:variant>
      <vt:variant>
        <vt:i4>6226010</vt:i4>
      </vt:variant>
      <vt:variant>
        <vt:i4>117</vt:i4>
      </vt:variant>
      <vt:variant>
        <vt:i4>0</vt:i4>
      </vt:variant>
      <vt:variant>
        <vt:i4>5</vt:i4>
      </vt:variant>
      <vt:variant>
        <vt:lpwstr>http://www.sshf.com/aventures/av-uk/bask.txt</vt:lpwstr>
      </vt:variant>
      <vt:variant>
        <vt:lpwstr/>
      </vt:variant>
      <vt:variant>
        <vt:i4>65579</vt:i4>
      </vt:variant>
      <vt:variant>
        <vt:i4>114</vt:i4>
      </vt:variant>
      <vt:variant>
        <vt:i4>0</vt:i4>
      </vt:variant>
      <vt:variant>
        <vt:i4>5</vt:i4>
      </vt:variant>
      <vt:variant>
        <vt:lpwstr>mailto:bonegs@cactuscom.com</vt:lpwstr>
      </vt:variant>
      <vt:variant>
        <vt:lpwstr/>
      </vt:variant>
      <vt:variant>
        <vt:i4>6684787</vt:i4>
      </vt:variant>
      <vt:variant>
        <vt:i4>111</vt:i4>
      </vt:variant>
      <vt:variant>
        <vt:i4>0</vt:i4>
      </vt:variant>
      <vt:variant>
        <vt:i4>5</vt:i4>
      </vt:variant>
      <vt:variant>
        <vt:lpwstr>http://www.sherlock-holmes.org/</vt:lpwstr>
      </vt:variant>
      <vt:variant>
        <vt:lpwstr/>
      </vt:variant>
      <vt:variant>
        <vt:i4>2293820</vt:i4>
      </vt:variant>
      <vt:variant>
        <vt:i4>108</vt:i4>
      </vt:variant>
      <vt:variant>
        <vt:i4>0</vt:i4>
      </vt:variant>
      <vt:variant>
        <vt:i4>5</vt:i4>
      </vt:variant>
      <vt:variant>
        <vt:lpwstr>http://www.ebooksgratuits.com/</vt:lpwstr>
      </vt:variant>
      <vt:variant>
        <vt:lpwstr/>
      </vt:variant>
      <vt:variant>
        <vt:i4>7929972</vt:i4>
      </vt:variant>
      <vt:variant>
        <vt:i4>105</vt:i4>
      </vt:variant>
      <vt:variant>
        <vt:i4>0</vt:i4>
      </vt:variant>
      <vt:variant>
        <vt:i4>5</vt:i4>
      </vt:variant>
      <vt:variant>
        <vt:lpwstr>http://fr.groups.yahoo.com/group/ebooksgratuits</vt:lpwstr>
      </vt:variant>
      <vt:variant>
        <vt:lpwstr/>
      </vt:variant>
      <vt:variant>
        <vt:i4>2031667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_Toc264823757</vt:lpwstr>
      </vt:variant>
      <vt:variant>
        <vt:i4>2031667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_Toc264823756</vt:lpwstr>
      </vt:variant>
      <vt:variant>
        <vt:i4>2031667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_Toc264823755</vt:lpwstr>
      </vt:variant>
      <vt:variant>
        <vt:i4>2031667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_Toc264823754</vt:lpwstr>
      </vt:variant>
      <vt:variant>
        <vt:i4>2031667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_Toc264823753</vt:lpwstr>
      </vt:variant>
      <vt:variant>
        <vt:i4>2031667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_Toc264823752</vt:lpwstr>
      </vt:variant>
      <vt:variant>
        <vt:i4>2031667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_Toc264823751</vt:lpwstr>
      </vt:variant>
      <vt:variant>
        <vt:i4>2031667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_Toc264823750</vt:lpwstr>
      </vt:variant>
      <vt:variant>
        <vt:i4>1966131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_Toc264823749</vt:lpwstr>
      </vt:variant>
      <vt:variant>
        <vt:i4>1966131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_Toc264823748</vt:lpwstr>
      </vt:variant>
      <vt:variant>
        <vt:i4>1966131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_Toc264823747</vt:lpwstr>
      </vt:variant>
      <vt:variant>
        <vt:i4>1966131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_Toc264823746</vt:lpwstr>
      </vt:variant>
      <vt:variant>
        <vt:i4>1966131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_Toc264823745</vt:lpwstr>
      </vt:variant>
      <vt:variant>
        <vt:i4>1966131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_Toc264823744</vt:lpwstr>
      </vt:variant>
      <vt:variant>
        <vt:i4>1966131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_Toc264823743</vt:lpwstr>
      </vt:variant>
      <vt:variant>
        <vt:i4>1966131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_Toc264823742</vt:lpwstr>
      </vt:variant>
      <vt:variant>
        <vt:i4>1966131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_Toc264823741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 Chien des Baskerville</dc:title>
  <dc:subject>Romans - Policier &amp; mystère</dc:subject>
  <dc:creator>Arthur Conan Doyle</dc:creator>
  <cp:keywords/>
  <dc:description>Peut-être la plus connue et la plus passionnante des aventures de SH.</dc:description>
  <cp:lastModifiedBy>Cool Micro</cp:lastModifiedBy>
  <cp:revision>31</cp:revision>
  <cp:lastPrinted>2025-07-17T15:13:00Z</cp:lastPrinted>
  <dcterms:created xsi:type="dcterms:W3CDTF">2025-07-17T14:09:00Z</dcterms:created>
  <dcterms:modified xsi:type="dcterms:W3CDTF">2025-07-17T15:14:00Z</dcterms:modified>
  <cp:category>Romans - Policier &amp; mystère</cp:category>
</cp:coreProperties>
</file>