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68088" w14:textId="398D2E6A" w:rsidR="00221E78" w:rsidRDefault="00E23EC3" w:rsidP="006B64E6">
      <w:pPr>
        <w:pStyle w:val="Photoauteur"/>
      </w:pPr>
      <w:r>
        <w:drawing>
          <wp:anchor distT="0" distB="0" distL="114300" distR="114300" simplePos="0" relativeHeight="251657728" behindDoc="0" locked="0" layoutInCell="1" allowOverlap="1" wp14:anchorId="2C2BF451" wp14:editId="3E896FA7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440180" cy="10692130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drawing>
          <wp:inline distT="0" distB="0" distL="0" distR="0" wp14:anchorId="2D488073" wp14:editId="3E905372">
            <wp:extent cx="2377440" cy="308483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308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DC25E" w14:textId="77777777" w:rsidR="00221E78" w:rsidRDefault="00221E78" w:rsidP="006B64E6">
      <w:pPr>
        <w:pStyle w:val="Auteur"/>
        <w:spacing w:after="1200"/>
      </w:pPr>
      <w:r>
        <w:t>Arthur Conan Doyle</w:t>
      </w:r>
    </w:p>
    <w:p w14:paraId="2926456D" w14:textId="77777777" w:rsidR="00221E78" w:rsidRDefault="00221E78" w:rsidP="006B64E6">
      <w:pPr>
        <w:pStyle w:val="Titrelivre0"/>
      </w:pPr>
      <w:r>
        <w:t>LES HÊTRES D</w:t>
      </w:r>
      <w:r w:rsidR="006B64E6">
        <w:t>’</w:t>
      </w:r>
      <w:r>
        <w:t>OR</w:t>
      </w:r>
    </w:p>
    <w:p w14:paraId="3C421FB2" w14:textId="77777777" w:rsidR="00221E78" w:rsidRDefault="00221E78" w:rsidP="006B64E6">
      <w:pPr>
        <w:pStyle w:val="DateSortie"/>
      </w:pPr>
      <w:r>
        <w:t>Les aventures de Sherlock Holmes</w:t>
      </w:r>
      <w:r w:rsidR="006B64E6">
        <w:br/>
      </w:r>
      <w:r>
        <w:t>juin 1892</w:t>
      </w:r>
    </w:p>
    <w:p w14:paraId="4FC6B2E0" w14:textId="45D14ED6" w:rsidR="00221E78" w:rsidRDefault="00E23EC3" w:rsidP="006B64E6">
      <w:pPr>
        <w:pStyle w:val="Photoauteur"/>
      </w:pPr>
      <w:r>
        <w:drawing>
          <wp:inline distT="0" distB="0" distL="0" distR="0" wp14:anchorId="51747805" wp14:editId="3D8F8440">
            <wp:extent cx="2131060" cy="3180715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318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91298" w14:textId="77777777" w:rsidR="00221E78" w:rsidRPr="006B64E6" w:rsidRDefault="00221E78" w:rsidP="006B64E6">
      <w:pPr>
        <w:ind w:firstLine="0"/>
        <w:jc w:val="center"/>
        <w:sectPr w:rsidR="00221E78" w:rsidRPr="006B64E6">
          <w:footerReference w:type="default" r:id="rId10"/>
          <w:pgSz w:w="11906" w:h="16838" w:code="9"/>
          <w:pgMar w:top="0" w:right="0" w:bottom="0" w:left="0" w:header="0" w:footer="0" w:gutter="0"/>
          <w:cols w:space="708"/>
          <w:titlePg/>
          <w:docGrid w:linePitch="360"/>
        </w:sectPr>
      </w:pPr>
    </w:p>
    <w:p w14:paraId="00DB152F" w14:textId="77777777" w:rsidR="006B64E6" w:rsidRDefault="00221E78" w:rsidP="006B64E6">
      <w:pPr>
        <w:ind w:firstLine="0"/>
        <w:jc w:val="center"/>
      </w:pPr>
      <w:r w:rsidRPr="006B64E6">
        <w:rPr>
          <w:bCs/>
        </w:rPr>
        <w:lastRenderedPageBreak/>
        <w:t>Table des matières</w:t>
      </w:r>
    </w:p>
    <w:p w14:paraId="6FC855E2" w14:textId="77777777" w:rsidR="00221E78" w:rsidRDefault="00221E78" w:rsidP="006B64E6">
      <w:pPr>
        <w:pStyle w:val="TM1"/>
        <w:rPr>
          <w:rFonts w:ascii="Times New Roman" w:hAnsi="Times New Roman"/>
          <w:bCs w:val="0"/>
          <w:iCs w:val="0"/>
          <w:color w:val="auto"/>
          <w:sz w:val="24"/>
          <w:szCs w:val="24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58069606" w:history="1">
        <w:r w:rsidR="006B64E6">
          <w:rPr>
            <w:rStyle w:val="Lienhypertexte"/>
            <w:szCs w:val="38"/>
          </w:rPr>
          <w:t>« </w:t>
        </w:r>
        <w:r>
          <w:rPr>
            <w:rStyle w:val="Lienhypertexte"/>
            <w:szCs w:val="38"/>
          </w:rPr>
          <w:t>Les hêtres d</w:t>
        </w:r>
        <w:r w:rsidR="006B64E6">
          <w:rPr>
            <w:rStyle w:val="Lienhypertexte"/>
            <w:szCs w:val="38"/>
          </w:rPr>
          <w:t>’</w:t>
        </w:r>
        <w:r>
          <w:rPr>
            <w:rStyle w:val="Lienhypertexte"/>
            <w:szCs w:val="38"/>
          </w:rPr>
          <w:t>or</w:t>
        </w:r>
        <w:r w:rsidR="006B64E6">
          <w:rPr>
            <w:rStyle w:val="Lienhypertexte"/>
            <w:szCs w:val="38"/>
          </w:rPr>
          <w:t> 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_Toc58069606 \h </w:instrText>
        </w:r>
        <w:r>
          <w:rPr>
            <w:webHidden/>
          </w:rPr>
          <w:fldChar w:fldCharType="separate"/>
        </w:r>
        <w:r w:rsidR="006176FA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393A693" w14:textId="77777777" w:rsidR="00221E78" w:rsidRDefault="00221E78" w:rsidP="006B64E6">
      <w:pPr>
        <w:pStyle w:val="TM1"/>
        <w:rPr>
          <w:rFonts w:ascii="Times New Roman" w:hAnsi="Times New Roman"/>
          <w:bCs w:val="0"/>
          <w:iCs w:val="0"/>
          <w:color w:val="auto"/>
          <w:sz w:val="24"/>
          <w:szCs w:val="24"/>
        </w:rPr>
      </w:pPr>
      <w:hyperlink w:anchor="_Toc58069607" w:history="1">
        <w:r>
          <w:rPr>
            <w:rStyle w:val="Lienhypertexte"/>
            <w:szCs w:val="38"/>
          </w:rPr>
          <w:t>Toutes les aventures de Sherlock Holmes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_Toc58069607 \h </w:instrText>
        </w:r>
        <w:r>
          <w:rPr>
            <w:webHidden/>
          </w:rPr>
          <w:fldChar w:fldCharType="separate"/>
        </w:r>
        <w:r w:rsidR="006176FA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14:paraId="026A5B4E" w14:textId="77777777" w:rsidR="00221E78" w:rsidRDefault="00221E78" w:rsidP="006B64E6">
      <w:pPr>
        <w:pStyle w:val="TM1"/>
        <w:rPr>
          <w:rFonts w:ascii="Times New Roman" w:hAnsi="Times New Roman"/>
          <w:bCs w:val="0"/>
          <w:iCs w:val="0"/>
          <w:color w:val="auto"/>
          <w:sz w:val="24"/>
          <w:szCs w:val="24"/>
        </w:rPr>
      </w:pPr>
      <w:hyperlink w:anchor="_Toc58069608" w:history="1">
        <w:r>
          <w:rPr>
            <w:rStyle w:val="Lienhypertexte"/>
            <w:szCs w:val="38"/>
          </w:rPr>
          <w:t>À propos de cette édition électronique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_Toc58069608 \h </w:instrText>
        </w:r>
        <w:r>
          <w:rPr>
            <w:webHidden/>
          </w:rPr>
          <w:fldChar w:fldCharType="separate"/>
        </w:r>
        <w:r w:rsidR="006176FA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14:paraId="453D633A" w14:textId="77777777" w:rsidR="006B64E6" w:rsidRDefault="00221E78" w:rsidP="006B64E6">
      <w:pPr>
        <w:pStyle w:val="Titre1"/>
      </w:pPr>
      <w:r>
        <w:lastRenderedPageBreak/>
        <w:fldChar w:fldCharType="end"/>
      </w:r>
      <w:bookmarkStart w:id="0" w:name="_Toc58069606"/>
      <w:r>
        <w:t>Les hêtres d</w:t>
      </w:r>
      <w:r w:rsidR="006B64E6">
        <w:t>’</w:t>
      </w:r>
      <w:r>
        <w:t>or</w:t>
      </w:r>
      <w:bookmarkEnd w:id="0"/>
    </w:p>
    <w:p w14:paraId="5F148223" w14:textId="77777777" w:rsidR="006B64E6" w:rsidRDefault="006B64E6" w:rsidP="006B64E6">
      <w:r>
        <w:t>— </w:t>
      </w:r>
      <w:r w:rsidR="00221E78">
        <w:t>Quand on aime l</w:t>
      </w:r>
      <w:r>
        <w:t>’</w:t>
      </w:r>
      <w:r w:rsidR="00221E78">
        <w:t>art pour l</w:t>
      </w:r>
      <w:r>
        <w:t>’</w:t>
      </w:r>
      <w:r w:rsidR="00221E78">
        <w:t>art</w:t>
      </w:r>
      <w:r>
        <w:t xml:space="preserve">, </w:t>
      </w:r>
      <w:r w:rsidR="00221E78">
        <w:t xml:space="preserve">dit Sherlock Holmes en rejetant le numéro du </w:t>
      </w:r>
      <w:r w:rsidR="00221E78">
        <w:rPr>
          <w:i/>
          <w:iCs/>
        </w:rPr>
        <w:t>Daily Telegraph</w:t>
      </w:r>
      <w:r w:rsidR="00221E78">
        <w:t xml:space="preserve"> dont il venait de parcourir les annonces</w:t>
      </w:r>
      <w:r>
        <w:t xml:space="preserve">, </w:t>
      </w:r>
      <w:r w:rsidR="00221E78">
        <w:t>c</w:t>
      </w:r>
      <w:r>
        <w:t>’</w:t>
      </w:r>
      <w:r w:rsidR="00221E78">
        <w:t>est souvent dans ses plus modestes et ses plus humbles manifestations qu</w:t>
      </w:r>
      <w:r>
        <w:t>’</w:t>
      </w:r>
      <w:r w:rsidR="00221E78">
        <w:t>il vous procure les joies les plus vives</w:t>
      </w:r>
      <w:r>
        <w:t xml:space="preserve">. </w:t>
      </w:r>
      <w:r w:rsidR="00221E78">
        <w:t>Je suis heureux de constater</w:t>
      </w:r>
      <w:r>
        <w:t xml:space="preserve">, </w:t>
      </w:r>
      <w:r w:rsidR="00221E78">
        <w:t>Watson</w:t>
      </w:r>
      <w:r>
        <w:t xml:space="preserve">, </w:t>
      </w:r>
      <w:r w:rsidR="00221E78">
        <w:t>que vous avez admirablement compris cette vérité jusqu</w:t>
      </w:r>
      <w:r>
        <w:t>’</w:t>
      </w:r>
      <w:r w:rsidR="00221E78">
        <w:t>à présent</w:t>
      </w:r>
      <w:r>
        <w:t xml:space="preserve">, </w:t>
      </w:r>
      <w:r w:rsidR="00221E78">
        <w:t>car</w:t>
      </w:r>
      <w:r>
        <w:t xml:space="preserve">, </w:t>
      </w:r>
      <w:r w:rsidR="00221E78">
        <w:t>depuis que vous avez si aimablement entrepris de relater nos aventures</w:t>
      </w:r>
      <w:r>
        <w:t xml:space="preserve"> (</w:t>
      </w:r>
      <w:r w:rsidR="00221E78">
        <w:t>en les embellissant parfois</w:t>
      </w:r>
      <w:r>
        <w:t xml:space="preserve">, </w:t>
      </w:r>
      <w:r w:rsidR="00221E78">
        <w:t>je suis forcé de le reconnaître</w:t>
      </w:r>
      <w:r>
        <w:t xml:space="preserve">), </w:t>
      </w:r>
      <w:r w:rsidR="00221E78">
        <w:t>vous avez toujours choisi</w:t>
      </w:r>
      <w:r>
        <w:t xml:space="preserve">, </w:t>
      </w:r>
      <w:r w:rsidR="00221E78">
        <w:t>de préférence</w:t>
      </w:r>
      <w:r>
        <w:t xml:space="preserve">, </w:t>
      </w:r>
      <w:r w:rsidR="00221E78">
        <w:t>non pas les nombreuses causes célèbres et procès retentissants auxquels j</w:t>
      </w:r>
      <w:r>
        <w:t>’</w:t>
      </w:r>
      <w:r w:rsidR="00221E78">
        <w:t>avais été mêlé</w:t>
      </w:r>
      <w:r>
        <w:t xml:space="preserve">, </w:t>
      </w:r>
      <w:r w:rsidR="00221E78">
        <w:t>mais plutôt des épisodes qui</w:t>
      </w:r>
      <w:r>
        <w:t xml:space="preserve">, </w:t>
      </w:r>
      <w:r w:rsidR="00221E78">
        <w:t>tout en étant moins saisissants peut-être</w:t>
      </w:r>
      <w:r>
        <w:t xml:space="preserve">, </w:t>
      </w:r>
      <w:r w:rsidR="00221E78">
        <w:t>avaient donné plus libre carrière aux facultés de déduction et de synthèse logique qui me sont propres</w:t>
      </w:r>
      <w:r>
        <w:t>.</w:t>
      </w:r>
    </w:p>
    <w:p w14:paraId="30D14FEF" w14:textId="77777777" w:rsidR="006B64E6" w:rsidRDefault="006B64E6" w:rsidP="006B64E6">
      <w:r>
        <w:t>— </w:t>
      </w:r>
      <w:r w:rsidR="00221E78">
        <w:t>Et pourtant</w:t>
      </w:r>
      <w:r>
        <w:t xml:space="preserve">, </w:t>
      </w:r>
      <w:r w:rsidR="00221E78">
        <w:t>répondis-je</w:t>
      </w:r>
      <w:r>
        <w:t xml:space="preserve">, </w:t>
      </w:r>
      <w:r w:rsidR="00221E78">
        <w:t>Dieu sait si l</w:t>
      </w:r>
      <w:r>
        <w:t>’</w:t>
      </w:r>
      <w:r w:rsidR="00221E78">
        <w:t>on m</w:t>
      </w:r>
      <w:r>
        <w:t>’</w:t>
      </w:r>
      <w:r w:rsidR="00221E78">
        <w:t>a reproché d</w:t>
      </w:r>
      <w:r>
        <w:t>’</w:t>
      </w:r>
      <w:r w:rsidR="00221E78">
        <w:t>avoir visé au sensationnel</w:t>
      </w:r>
      <w:r>
        <w:t> !</w:t>
      </w:r>
    </w:p>
    <w:p w14:paraId="68F447C8" w14:textId="77777777" w:rsidR="006B64E6" w:rsidRDefault="006B64E6" w:rsidP="006B64E6">
      <w:r>
        <w:t>— </w:t>
      </w:r>
      <w:r w:rsidR="00221E78">
        <w:t>Peut-être</w:t>
      </w:r>
      <w:r>
        <w:t xml:space="preserve">, </w:t>
      </w:r>
      <w:r w:rsidR="00221E78">
        <w:t>reprit-il en saisissant avec les pincettes un morceau de charbon ardent pour allumer la longue pipe en merisier qu</w:t>
      </w:r>
      <w:r>
        <w:t>’</w:t>
      </w:r>
      <w:r w:rsidR="00221E78">
        <w:t>il substituait ordinairement à sa pipe en terre quand il était plus porté à discuter qu</w:t>
      </w:r>
      <w:r>
        <w:t>’</w:t>
      </w:r>
      <w:r w:rsidR="00221E78">
        <w:t>à réfléchir</w:t>
      </w:r>
      <w:r>
        <w:t xml:space="preserve">, </w:t>
      </w:r>
      <w:r w:rsidR="00221E78">
        <w:t>peut-être avez-vous eu tort de chercher à mettre de la couleur et de la vie dans vos récits au lieu de vous borner à consigner ces minutieux raisonnements de cause à effet qui</w:t>
      </w:r>
      <w:r>
        <w:t xml:space="preserve">, </w:t>
      </w:r>
      <w:r w:rsidR="00221E78">
        <w:t>seuls</w:t>
      </w:r>
      <w:r>
        <w:t xml:space="preserve">, </w:t>
      </w:r>
      <w:r w:rsidR="00221E78">
        <w:t>méritent de retenir l</w:t>
      </w:r>
      <w:r>
        <w:t>’</w:t>
      </w:r>
      <w:r w:rsidR="00221E78">
        <w:t>attention</w:t>
      </w:r>
      <w:r>
        <w:t>.</w:t>
      </w:r>
    </w:p>
    <w:p w14:paraId="7E72BA30" w14:textId="77777777" w:rsidR="006B64E6" w:rsidRDefault="006B64E6" w:rsidP="006B64E6">
      <w:r>
        <w:t>— </w:t>
      </w:r>
      <w:r w:rsidR="00221E78">
        <w:t>Je crois cependant vous avoir amplement rendu justice sous ce rapport</w:t>
      </w:r>
      <w:r>
        <w:t xml:space="preserve">, </w:t>
      </w:r>
      <w:r w:rsidR="00221E78">
        <w:t>rétorquai-je avec une certaine froideur</w:t>
      </w:r>
      <w:r>
        <w:t xml:space="preserve">, </w:t>
      </w:r>
      <w:r w:rsidR="00221E78">
        <w:t xml:space="preserve">vexé par cette présomption un peu outrecuidante </w:t>
      </w:r>
      <w:r w:rsidR="00221E78">
        <w:lastRenderedPageBreak/>
        <w:t>qui</w:t>
      </w:r>
      <w:r>
        <w:t xml:space="preserve">, </w:t>
      </w:r>
      <w:r w:rsidR="00221E78">
        <w:t>j</w:t>
      </w:r>
      <w:r>
        <w:t>’</w:t>
      </w:r>
      <w:r w:rsidR="00221E78">
        <w:t>avais pu le constater maintes fois</w:t>
      </w:r>
      <w:r>
        <w:t xml:space="preserve">, </w:t>
      </w:r>
      <w:r w:rsidR="00221E78">
        <w:t>constituait l</w:t>
      </w:r>
      <w:r>
        <w:t>’</w:t>
      </w:r>
      <w:r w:rsidR="00221E78">
        <w:t>un des traits les plus saillants du caractère de mon ami</w:t>
      </w:r>
      <w:r>
        <w:t>.</w:t>
      </w:r>
    </w:p>
    <w:p w14:paraId="125DD148" w14:textId="77777777" w:rsidR="006B64E6" w:rsidRDefault="006B64E6" w:rsidP="006B64E6">
      <w:r>
        <w:t>— </w:t>
      </w:r>
      <w:r w:rsidR="00221E78">
        <w:t>Non</w:t>
      </w:r>
      <w:r>
        <w:t xml:space="preserve">, </w:t>
      </w:r>
      <w:r w:rsidR="00221E78">
        <w:t>ce n</w:t>
      </w:r>
      <w:r>
        <w:t>’</w:t>
      </w:r>
      <w:r w:rsidR="00221E78">
        <w:t>est ni de la morgue</w:t>
      </w:r>
      <w:r>
        <w:t xml:space="preserve">, </w:t>
      </w:r>
      <w:r w:rsidR="00221E78">
        <w:t>ni de l</w:t>
      </w:r>
      <w:r>
        <w:t>’</w:t>
      </w:r>
      <w:r w:rsidR="00221E78">
        <w:t>orgueil</w:t>
      </w:r>
      <w:r>
        <w:t xml:space="preserve">, </w:t>
      </w:r>
      <w:r w:rsidR="00221E78">
        <w:t>répliqua-t-il</w:t>
      </w:r>
      <w:r>
        <w:t xml:space="preserve">, </w:t>
      </w:r>
      <w:r w:rsidR="00221E78">
        <w:t>répondant selon son habitude à ma pensée plutôt qu</w:t>
      </w:r>
      <w:r>
        <w:t>’</w:t>
      </w:r>
      <w:r w:rsidR="00221E78">
        <w:t>à mes paroles</w:t>
      </w:r>
      <w:r>
        <w:t xml:space="preserve">, </w:t>
      </w:r>
      <w:r w:rsidR="00221E78">
        <w:t>si je demande qu</w:t>
      </w:r>
      <w:r>
        <w:t>’</w:t>
      </w:r>
      <w:r w:rsidR="00221E78">
        <w:t>il soit rendu entière justice à mon art</w:t>
      </w:r>
      <w:r>
        <w:t xml:space="preserve">, </w:t>
      </w:r>
      <w:r w:rsidR="00221E78">
        <w:t>c</w:t>
      </w:r>
      <w:r>
        <w:t>’</w:t>
      </w:r>
      <w:r w:rsidR="00221E78">
        <w:t>est parce que je considère que mon art est une chose absolument impersonnelle</w:t>
      </w:r>
      <w:r>
        <w:t xml:space="preserve">… </w:t>
      </w:r>
      <w:r w:rsidR="00221E78">
        <w:t>une chose qui me dépasse</w:t>
      </w:r>
      <w:r>
        <w:t xml:space="preserve">. </w:t>
      </w:r>
      <w:r w:rsidR="00221E78">
        <w:t>Les crimes sont fréquents</w:t>
      </w:r>
      <w:r>
        <w:t xml:space="preserve">, </w:t>
      </w:r>
      <w:r w:rsidR="00221E78">
        <w:t>la logique est rare</w:t>
      </w:r>
      <w:r>
        <w:t xml:space="preserve">. </w:t>
      </w:r>
      <w:r w:rsidR="00221E78">
        <w:t>Donc</w:t>
      </w:r>
      <w:r>
        <w:t xml:space="preserve">, </w:t>
      </w:r>
      <w:r w:rsidR="00221E78">
        <w:t>c</w:t>
      </w:r>
      <w:r>
        <w:t>’</w:t>
      </w:r>
      <w:r w:rsidR="00221E78">
        <w:t>est sur la logique qu</w:t>
      </w:r>
      <w:r>
        <w:t>’</w:t>
      </w:r>
      <w:r w:rsidR="00221E78">
        <w:t>il faut insister</w:t>
      </w:r>
      <w:r>
        <w:t xml:space="preserve">, </w:t>
      </w:r>
      <w:r w:rsidR="00221E78">
        <w:t>et non sur les crimes</w:t>
      </w:r>
      <w:r>
        <w:t xml:space="preserve">. </w:t>
      </w:r>
      <w:r w:rsidR="00221E78">
        <w:t>Vous n</w:t>
      </w:r>
      <w:r>
        <w:t>’</w:t>
      </w:r>
      <w:r w:rsidR="00221E78">
        <w:t>avez fait qu</w:t>
      </w:r>
      <w:r>
        <w:t>’</w:t>
      </w:r>
      <w:r w:rsidR="00221E78">
        <w:t>une série de contes avec ce qui aurait dû être une suite de conférences</w:t>
      </w:r>
      <w:r>
        <w:t>.</w:t>
      </w:r>
    </w:p>
    <w:p w14:paraId="343264CA" w14:textId="77777777" w:rsidR="006B64E6" w:rsidRDefault="00221E78" w:rsidP="006B64E6">
      <w:r>
        <w:t>C</w:t>
      </w:r>
      <w:r w:rsidR="006B64E6">
        <w:t>’</w:t>
      </w:r>
      <w:r>
        <w:t>était par une froide matinée</w:t>
      </w:r>
      <w:r w:rsidR="006B64E6">
        <w:t xml:space="preserve">, </w:t>
      </w:r>
      <w:r>
        <w:t>au début du printemps</w:t>
      </w:r>
      <w:r w:rsidR="006B64E6">
        <w:t xml:space="preserve">, </w:t>
      </w:r>
      <w:r>
        <w:t>et notre petit déjeuner terminé</w:t>
      </w:r>
      <w:r w:rsidR="006B64E6">
        <w:t xml:space="preserve">, </w:t>
      </w:r>
      <w:r>
        <w:t>nous nous étions assis</w:t>
      </w:r>
      <w:r w:rsidR="006B64E6">
        <w:t xml:space="preserve">, </w:t>
      </w:r>
      <w:r>
        <w:t>l</w:t>
      </w:r>
      <w:r w:rsidR="006B64E6">
        <w:t>’</w:t>
      </w:r>
      <w:r>
        <w:t>un en face de l</w:t>
      </w:r>
      <w:r w:rsidR="006B64E6">
        <w:t>’</w:t>
      </w:r>
      <w:r>
        <w:t>autre</w:t>
      </w:r>
      <w:r w:rsidR="006B64E6">
        <w:t xml:space="preserve">, </w:t>
      </w:r>
      <w:r>
        <w:t>devant un bon feu dans notre logement de Baker Street</w:t>
      </w:r>
      <w:r w:rsidR="006B64E6">
        <w:t xml:space="preserve">. </w:t>
      </w:r>
      <w:r>
        <w:t>Un brouillard épais flottait entre les rangées de maisons aux façades sombres</w:t>
      </w:r>
      <w:r w:rsidR="006B64E6">
        <w:t xml:space="preserve">, </w:t>
      </w:r>
      <w:r>
        <w:t>et les fenêtres d</w:t>
      </w:r>
      <w:r w:rsidR="006B64E6">
        <w:t>’</w:t>
      </w:r>
      <w:r>
        <w:t>en face avaient l</w:t>
      </w:r>
      <w:r w:rsidR="006B64E6">
        <w:t>’</w:t>
      </w:r>
      <w:r>
        <w:t>air</w:t>
      </w:r>
      <w:r w:rsidR="006B64E6">
        <w:t xml:space="preserve">, </w:t>
      </w:r>
      <w:r>
        <w:t>au milieu de ces lourdes vapeurs jaunâtres</w:t>
      </w:r>
      <w:r w:rsidR="006B64E6">
        <w:t xml:space="preserve">, </w:t>
      </w:r>
      <w:r>
        <w:t>de halos confus et informes</w:t>
      </w:r>
      <w:r w:rsidR="006B64E6">
        <w:t xml:space="preserve">. </w:t>
      </w:r>
      <w:r>
        <w:t>Notre gaz était allumé et</w:t>
      </w:r>
      <w:r w:rsidR="006B64E6">
        <w:t xml:space="preserve">, </w:t>
      </w:r>
      <w:r>
        <w:t>comme la table n</w:t>
      </w:r>
      <w:r w:rsidR="006B64E6">
        <w:t>’</w:t>
      </w:r>
      <w:r>
        <w:t>avait pas été desservie</w:t>
      </w:r>
      <w:r w:rsidR="006B64E6">
        <w:t xml:space="preserve">, </w:t>
      </w:r>
      <w:r>
        <w:t>répandait sur la nappe blanche une clarté qui faisait miroiter l</w:t>
      </w:r>
      <w:r w:rsidR="006B64E6">
        <w:t>’</w:t>
      </w:r>
      <w:r>
        <w:t>argenterie et la porcelaine</w:t>
      </w:r>
      <w:r w:rsidR="006B64E6">
        <w:t xml:space="preserve">. </w:t>
      </w:r>
      <w:r>
        <w:t>Sherlock Holmes</w:t>
      </w:r>
      <w:r w:rsidR="006B64E6">
        <w:t xml:space="preserve">, </w:t>
      </w:r>
      <w:r>
        <w:t>silencieux jusque-là</w:t>
      </w:r>
      <w:r w:rsidR="006B64E6">
        <w:t xml:space="preserve">, </w:t>
      </w:r>
      <w:r>
        <w:t>n</w:t>
      </w:r>
      <w:r w:rsidR="006B64E6">
        <w:t>’</w:t>
      </w:r>
      <w:r>
        <w:t>avait fait que parcourir les colonnes d</w:t>
      </w:r>
      <w:r w:rsidR="006B64E6">
        <w:t>’</w:t>
      </w:r>
      <w:r>
        <w:t>annonces de tous les journaux et</w:t>
      </w:r>
      <w:r w:rsidR="006B64E6">
        <w:t xml:space="preserve">, </w:t>
      </w:r>
      <w:r>
        <w:t>finalement</w:t>
      </w:r>
      <w:r w:rsidR="006B64E6">
        <w:t xml:space="preserve">, </w:t>
      </w:r>
      <w:r>
        <w:t>n</w:t>
      </w:r>
      <w:r w:rsidR="006B64E6">
        <w:t>’</w:t>
      </w:r>
      <w:r>
        <w:t>y ayant sans doute pas trouvé ce qu</w:t>
      </w:r>
      <w:r w:rsidR="006B64E6">
        <w:t>’</w:t>
      </w:r>
      <w:r>
        <w:t>il y cherchait</w:t>
      </w:r>
      <w:r w:rsidR="006B64E6">
        <w:t xml:space="preserve">, </w:t>
      </w:r>
      <w:r>
        <w:t>avait entrepris</w:t>
      </w:r>
      <w:r w:rsidR="006B64E6">
        <w:t xml:space="preserve">, </w:t>
      </w:r>
      <w:r>
        <w:t>pour soulager sa mauvaise humeur</w:t>
      </w:r>
      <w:r w:rsidR="006B64E6">
        <w:t xml:space="preserve">, </w:t>
      </w:r>
      <w:r>
        <w:t>de me sermonner sur mes erreurs littéraires</w:t>
      </w:r>
      <w:r w:rsidR="006B64E6">
        <w:t>.</w:t>
      </w:r>
    </w:p>
    <w:p w14:paraId="0C51649D" w14:textId="77777777" w:rsidR="006B64E6" w:rsidRDefault="006B64E6" w:rsidP="006B64E6">
      <w:r>
        <w:t>— </w:t>
      </w:r>
      <w:r w:rsidR="00221E78">
        <w:t>Malgré cela</w:t>
      </w:r>
      <w:r>
        <w:t xml:space="preserve">, </w:t>
      </w:r>
      <w:r w:rsidR="00221E78">
        <w:t>reprit-il après une pause durant laquelle il avait tiré de grosses bouffées de sa pipe en contemplant le feu</w:t>
      </w:r>
      <w:r>
        <w:t xml:space="preserve">, </w:t>
      </w:r>
      <w:r w:rsidR="00221E78">
        <w:t>on n</w:t>
      </w:r>
      <w:r>
        <w:t>’</w:t>
      </w:r>
      <w:r w:rsidR="00221E78">
        <w:t>est guère en droit de vous accuser d</w:t>
      </w:r>
      <w:r>
        <w:t>’</w:t>
      </w:r>
      <w:r w:rsidR="00221E78">
        <w:t>avoir visé au sensationnel</w:t>
      </w:r>
      <w:r>
        <w:t xml:space="preserve">, </w:t>
      </w:r>
      <w:r w:rsidR="00221E78">
        <w:t>car</w:t>
      </w:r>
      <w:r>
        <w:t xml:space="preserve">, </w:t>
      </w:r>
      <w:r w:rsidR="00221E78">
        <w:t>parmi les affaires auxquelles vous avez bien voulu vous intéresser</w:t>
      </w:r>
      <w:r>
        <w:t xml:space="preserve">, </w:t>
      </w:r>
      <w:r w:rsidR="00221E78">
        <w:t>il y en a bon nombre qui n</w:t>
      </w:r>
      <w:r>
        <w:t>’</w:t>
      </w:r>
      <w:r w:rsidR="00221E78">
        <w:t>offrent aucun rapport avec le crime au sens légal du mot</w:t>
      </w:r>
      <w:r>
        <w:t xml:space="preserve">. </w:t>
      </w:r>
      <w:r w:rsidR="00221E78">
        <w:t>Le petit service que je me suis efforcé de rendre au roi de Bohême</w:t>
      </w:r>
      <w:r>
        <w:t xml:space="preserve">, </w:t>
      </w:r>
      <w:r w:rsidR="00221E78">
        <w:t xml:space="preserve">la </w:t>
      </w:r>
      <w:r w:rsidR="00221E78">
        <w:lastRenderedPageBreak/>
        <w:t xml:space="preserve">singulière aventure de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Mary Sutherland</w:t>
      </w:r>
      <w:r>
        <w:t xml:space="preserve">, </w:t>
      </w:r>
      <w:r w:rsidR="00221E78">
        <w:t>le problème relatif à l</w:t>
      </w:r>
      <w:r>
        <w:t>’</w:t>
      </w:r>
      <w:r w:rsidR="00221E78">
        <w:t>homme à la lèvre tordue</w:t>
      </w:r>
      <w:r>
        <w:t xml:space="preserve">, </w:t>
      </w:r>
      <w:r w:rsidR="00221E78">
        <w:t>le cas du gentilhomme célibataire</w:t>
      </w:r>
      <w:r>
        <w:t xml:space="preserve">, </w:t>
      </w:r>
      <w:r w:rsidR="00221E78">
        <w:t>rien de tout cela ne tombe sous le coup de la loi</w:t>
      </w:r>
      <w:r>
        <w:t xml:space="preserve">. </w:t>
      </w:r>
      <w:r w:rsidR="00221E78">
        <w:t>Mais</w:t>
      </w:r>
      <w:r>
        <w:t xml:space="preserve">, </w:t>
      </w:r>
      <w:r w:rsidR="00221E78">
        <w:t>à force de vouloir éviter le sensationnel</w:t>
      </w:r>
      <w:r>
        <w:t xml:space="preserve">, </w:t>
      </w:r>
      <w:r w:rsidR="00221E78">
        <w:t>je crains que vous ne soyez au contraire tombé presque dans la banalité</w:t>
      </w:r>
      <w:r>
        <w:t>.</w:t>
      </w:r>
    </w:p>
    <w:p w14:paraId="298D9C99" w14:textId="77777777" w:rsidR="006B64E6" w:rsidRDefault="006B64E6" w:rsidP="006B64E6">
      <w:r>
        <w:t>— </w:t>
      </w:r>
      <w:r w:rsidR="00221E78">
        <w:t>Sous le rapport de la conclusion peut-être</w:t>
      </w:r>
      <w:r>
        <w:t xml:space="preserve">, </w:t>
      </w:r>
      <w:r w:rsidR="00221E78">
        <w:t>répondis-je</w:t>
      </w:r>
      <w:r>
        <w:t xml:space="preserve">, </w:t>
      </w:r>
      <w:r w:rsidR="00221E78">
        <w:t>mais l</w:t>
      </w:r>
      <w:r>
        <w:t>’</w:t>
      </w:r>
      <w:r w:rsidR="00221E78">
        <w:t>exposé de votre méthode avait du moins le mérite d</w:t>
      </w:r>
      <w:r>
        <w:t>’</w:t>
      </w:r>
      <w:r w:rsidR="00221E78">
        <w:t>être intéressant et nouveau</w:t>
      </w:r>
      <w:r>
        <w:t>.</w:t>
      </w:r>
    </w:p>
    <w:p w14:paraId="38BD70F3" w14:textId="77777777" w:rsidR="006B64E6" w:rsidRDefault="006B64E6" w:rsidP="006B64E6">
      <w:r>
        <w:t>— </w:t>
      </w:r>
      <w:r w:rsidR="00221E78">
        <w:t>Bah</w:t>
      </w:r>
      <w:r>
        <w:t xml:space="preserve"> ! </w:t>
      </w:r>
      <w:r w:rsidR="00221E78">
        <w:t>mon cher ami</w:t>
      </w:r>
      <w:r>
        <w:t xml:space="preserve">, </w:t>
      </w:r>
      <w:r w:rsidR="00221E78">
        <w:t>en quoi voulez-vous que le public</w:t>
      </w:r>
      <w:r>
        <w:t xml:space="preserve">, </w:t>
      </w:r>
      <w:r w:rsidR="00221E78">
        <w:t>le gros public qui n</w:t>
      </w:r>
      <w:r>
        <w:t>’</w:t>
      </w:r>
      <w:r w:rsidR="00221E78">
        <w:t>observe rien et ne pourrait même pas reconnaître un tisserand à ses dents ou un typographe à son pouce gauche</w:t>
      </w:r>
      <w:r>
        <w:t xml:space="preserve">, </w:t>
      </w:r>
      <w:r w:rsidR="00221E78">
        <w:t>s</w:t>
      </w:r>
      <w:r>
        <w:t>’</w:t>
      </w:r>
      <w:r w:rsidR="00221E78">
        <w:t>intéresse aux subtilités de l</w:t>
      </w:r>
      <w:r>
        <w:t>’</w:t>
      </w:r>
      <w:r w:rsidR="00221E78">
        <w:t>analyse et de la déduction</w:t>
      </w:r>
      <w:r>
        <w:t xml:space="preserve"> ? </w:t>
      </w:r>
      <w:r w:rsidR="00221E78">
        <w:t>Mais</w:t>
      </w:r>
      <w:r>
        <w:t xml:space="preserve">, </w:t>
      </w:r>
      <w:r w:rsidR="00221E78">
        <w:t>franchement</w:t>
      </w:r>
      <w:r>
        <w:t xml:space="preserve">, </w:t>
      </w:r>
      <w:r w:rsidR="00221E78">
        <w:t>si vous tombez dans le banal</w:t>
      </w:r>
      <w:r>
        <w:t xml:space="preserve">, </w:t>
      </w:r>
      <w:r w:rsidR="00221E78">
        <w:t>je ne puis vous en blâmer</w:t>
      </w:r>
      <w:r>
        <w:t xml:space="preserve">, </w:t>
      </w:r>
      <w:r w:rsidR="00221E78">
        <w:t>car le temps des grandes affaires est passé</w:t>
      </w:r>
      <w:r>
        <w:t xml:space="preserve">. </w:t>
      </w:r>
      <w:r w:rsidR="00221E78">
        <w:t>L</w:t>
      </w:r>
      <w:r>
        <w:t>’</w:t>
      </w:r>
      <w:r w:rsidR="00221E78">
        <w:t>homme</w:t>
      </w:r>
      <w:r>
        <w:t xml:space="preserve">, </w:t>
      </w:r>
      <w:r w:rsidR="00221E78">
        <w:t>ou tout au moins l</w:t>
      </w:r>
      <w:r>
        <w:t>’</w:t>
      </w:r>
      <w:r w:rsidR="00221E78">
        <w:t>homme criminel</w:t>
      </w:r>
      <w:r>
        <w:t xml:space="preserve">, </w:t>
      </w:r>
      <w:r w:rsidR="00221E78">
        <w:t>n</w:t>
      </w:r>
      <w:r>
        <w:t>’</w:t>
      </w:r>
      <w:r w:rsidR="00221E78">
        <w:t>a plus aucune initiative ni aucune originalité</w:t>
      </w:r>
      <w:r>
        <w:t xml:space="preserve">. </w:t>
      </w:r>
      <w:r w:rsidR="00221E78">
        <w:t>Quant à mon métier</w:t>
      </w:r>
      <w:r>
        <w:t xml:space="preserve">, </w:t>
      </w:r>
      <w:r w:rsidR="00221E78">
        <w:t>il semble maintenant rabaissé au niveau d</w:t>
      </w:r>
      <w:r>
        <w:t>’</w:t>
      </w:r>
      <w:r w:rsidR="00221E78">
        <w:t>une agence pour retrouver les crayons perdus et donner des conseils aux demoiselles qui sortent de pension</w:t>
      </w:r>
      <w:r>
        <w:t xml:space="preserve">. </w:t>
      </w:r>
      <w:r w:rsidR="00221E78">
        <w:t>Mais voici qui bat tous les records</w:t>
      </w:r>
      <w:r>
        <w:t xml:space="preserve">. </w:t>
      </w:r>
      <w:r w:rsidR="00221E78">
        <w:t>Avec la lettre que j</w:t>
      </w:r>
      <w:r>
        <w:t>’</w:t>
      </w:r>
      <w:r w:rsidR="00221E78">
        <w:t>ai reçue ce matin</w:t>
      </w:r>
      <w:r>
        <w:t xml:space="preserve">, </w:t>
      </w:r>
      <w:r w:rsidR="00221E78">
        <w:t>je me fais l</w:t>
      </w:r>
      <w:r>
        <w:t>’</w:t>
      </w:r>
      <w:r w:rsidR="00221E78">
        <w:t>effet de tomber dans le trente-sixième dessous</w:t>
      </w:r>
      <w:r>
        <w:t xml:space="preserve">. </w:t>
      </w:r>
      <w:r w:rsidR="00221E78">
        <w:t>Lisez plutôt</w:t>
      </w:r>
      <w:r>
        <w:t> !</w:t>
      </w:r>
    </w:p>
    <w:p w14:paraId="56A2EC2C" w14:textId="77777777" w:rsidR="006B64E6" w:rsidRDefault="00221E78" w:rsidP="006B64E6">
      <w:r>
        <w:t>Il me jeta une lettre froissée</w:t>
      </w:r>
      <w:r w:rsidR="006B64E6">
        <w:t xml:space="preserve">. </w:t>
      </w:r>
      <w:r>
        <w:t>Elle venait de Montague Place</w:t>
      </w:r>
      <w:r w:rsidR="006B64E6">
        <w:t xml:space="preserve">, </w:t>
      </w:r>
      <w:r>
        <w:t>portait la date de la veille au soir et était ainsi conçue</w:t>
      </w:r>
      <w:r w:rsidR="006B64E6">
        <w:t> :</w:t>
      </w:r>
    </w:p>
    <w:p w14:paraId="434B4247" w14:textId="77777777" w:rsidR="006B64E6" w:rsidRDefault="006B64E6" w:rsidP="006B64E6">
      <w:r>
        <w:t>« </w:t>
      </w:r>
      <w:r w:rsidR="00221E78">
        <w:t>CHER MONSIEUR HOLMES</w:t>
      </w:r>
      <w:r>
        <w:t>,</w:t>
      </w:r>
    </w:p>
    <w:p w14:paraId="393A8605" w14:textId="77777777" w:rsidR="006B64E6" w:rsidRDefault="00221E78" w:rsidP="006B64E6">
      <w:r>
        <w:t>Je désirerais vivement vous consulter pour savoir si je dois ou non accepter la situation de gouvernante qui vient de m</w:t>
      </w:r>
      <w:r w:rsidR="006B64E6">
        <w:t>’</w:t>
      </w:r>
      <w:r>
        <w:t>être offerte</w:t>
      </w:r>
      <w:r w:rsidR="006B64E6">
        <w:t xml:space="preserve">. </w:t>
      </w:r>
      <w:r>
        <w:t>J</w:t>
      </w:r>
      <w:r w:rsidR="006B64E6">
        <w:t>’</w:t>
      </w:r>
      <w:r>
        <w:t>irai vous voir demain à dix heures et demie si cela ne vous dérange pas</w:t>
      </w:r>
      <w:r w:rsidR="006B64E6">
        <w:t>.</w:t>
      </w:r>
    </w:p>
    <w:p w14:paraId="15343AB2" w14:textId="77777777" w:rsidR="006B64E6" w:rsidRDefault="00221E78" w:rsidP="006B64E6">
      <w:r>
        <w:lastRenderedPageBreak/>
        <w:t>Agréez</w:t>
      </w:r>
      <w:r w:rsidR="006B64E6">
        <w:t xml:space="preserve">, </w:t>
      </w:r>
      <w:r>
        <w:t>etc</w:t>
      </w:r>
      <w:r w:rsidR="006B64E6">
        <w:t>.</w:t>
      </w:r>
    </w:p>
    <w:p w14:paraId="0FBC8014" w14:textId="77777777" w:rsidR="006B64E6" w:rsidRDefault="00221E78" w:rsidP="006B64E6">
      <w:pPr>
        <w:jc w:val="right"/>
      </w:pPr>
      <w:r w:rsidRPr="006B64E6">
        <w:t>VIOLET HUNTER</w:t>
      </w:r>
      <w:r w:rsidR="006B64E6">
        <w:t> »</w:t>
      </w:r>
    </w:p>
    <w:p w14:paraId="4D8A48B2" w14:textId="77777777" w:rsidR="006B64E6" w:rsidRDefault="006B64E6" w:rsidP="006B64E6">
      <w:r>
        <w:t>— </w:t>
      </w:r>
      <w:r w:rsidR="00221E78">
        <w:t>Vous connaissez cette personne</w:t>
      </w:r>
      <w:r>
        <w:t xml:space="preserve"> ? </w:t>
      </w:r>
      <w:r w:rsidR="00221E78">
        <w:t>demandai-je</w:t>
      </w:r>
      <w:r>
        <w:t>.</w:t>
      </w:r>
    </w:p>
    <w:p w14:paraId="4D13AECD" w14:textId="77777777" w:rsidR="006B64E6" w:rsidRDefault="006B64E6" w:rsidP="006B64E6">
      <w:r>
        <w:t>— </w:t>
      </w:r>
      <w:r w:rsidR="00221E78">
        <w:t>Pas le moins du monde</w:t>
      </w:r>
      <w:r>
        <w:t>.</w:t>
      </w:r>
    </w:p>
    <w:p w14:paraId="0725DC06" w14:textId="77777777" w:rsidR="006B64E6" w:rsidRDefault="006B64E6" w:rsidP="006B64E6">
      <w:r>
        <w:t>— </w:t>
      </w:r>
      <w:r w:rsidR="00221E78">
        <w:t>Il est dix heures et demie en ce moment</w:t>
      </w:r>
      <w:r>
        <w:t>.</w:t>
      </w:r>
    </w:p>
    <w:p w14:paraId="527674B9" w14:textId="77777777" w:rsidR="006B64E6" w:rsidRDefault="006B64E6" w:rsidP="006B64E6">
      <w:r>
        <w:t>— </w:t>
      </w:r>
      <w:r w:rsidR="00221E78">
        <w:t>Oui</w:t>
      </w:r>
      <w:r>
        <w:t xml:space="preserve">, </w:t>
      </w:r>
      <w:r w:rsidR="00221E78">
        <w:t>et je parie que c</w:t>
      </w:r>
      <w:r>
        <w:t>’</w:t>
      </w:r>
      <w:r w:rsidR="00221E78">
        <w:t>est elle qui vient de sonner</w:t>
      </w:r>
      <w:r>
        <w:t>.</w:t>
      </w:r>
    </w:p>
    <w:p w14:paraId="2568ACEF" w14:textId="77777777" w:rsidR="006B64E6" w:rsidRDefault="006B64E6" w:rsidP="006B64E6">
      <w:r>
        <w:t>— </w:t>
      </w:r>
      <w:r w:rsidR="00221E78">
        <w:t>Ce sera peut-être plus intéressant que vous ne le pensez</w:t>
      </w:r>
      <w:r>
        <w:t xml:space="preserve">. </w:t>
      </w:r>
      <w:r w:rsidR="00221E78">
        <w:t>Vous vous souvenez de l</w:t>
      </w:r>
      <w:r>
        <w:t>’</w:t>
      </w:r>
      <w:r w:rsidR="00221E78">
        <w:t>histoire de l</w:t>
      </w:r>
      <w:r>
        <w:t>’</w:t>
      </w:r>
      <w:r w:rsidR="00221E78">
        <w:t>escarboucle bleue</w:t>
      </w:r>
      <w:r>
        <w:t xml:space="preserve"> ? </w:t>
      </w:r>
      <w:r w:rsidR="00221E78">
        <w:t>Au début</w:t>
      </w:r>
      <w:r>
        <w:t xml:space="preserve">, </w:t>
      </w:r>
      <w:r w:rsidR="00221E78">
        <w:t>cela n</w:t>
      </w:r>
      <w:r>
        <w:t>’</w:t>
      </w:r>
      <w:r w:rsidR="00221E78">
        <w:t>avait l</w:t>
      </w:r>
      <w:r>
        <w:t>’</w:t>
      </w:r>
      <w:r w:rsidR="00221E78">
        <w:t>air de rien</w:t>
      </w:r>
      <w:r>
        <w:t xml:space="preserve">, </w:t>
      </w:r>
      <w:r w:rsidR="00221E78">
        <w:t>et</w:t>
      </w:r>
      <w:r>
        <w:t xml:space="preserve">, </w:t>
      </w:r>
      <w:r w:rsidR="00221E78">
        <w:t>pour finir</w:t>
      </w:r>
      <w:r>
        <w:t xml:space="preserve">, </w:t>
      </w:r>
      <w:r w:rsidR="00221E78">
        <w:t>cela vous a conduit à une très captivante enquête</w:t>
      </w:r>
      <w:r>
        <w:t xml:space="preserve">. </w:t>
      </w:r>
      <w:r w:rsidR="00221E78">
        <w:t>Qui sait s</w:t>
      </w:r>
      <w:r>
        <w:t>’</w:t>
      </w:r>
      <w:r w:rsidR="00221E78">
        <w:t>il n</w:t>
      </w:r>
      <w:r>
        <w:t>’</w:t>
      </w:r>
      <w:r w:rsidR="00221E78">
        <w:t>en sera pas de même aujourd</w:t>
      </w:r>
      <w:r>
        <w:t>’</w:t>
      </w:r>
      <w:r w:rsidR="00221E78">
        <w:t>hui</w:t>
      </w:r>
      <w:r>
        <w:t> ?</w:t>
      </w:r>
    </w:p>
    <w:p w14:paraId="3BBF0A7E" w14:textId="77777777" w:rsidR="006B64E6" w:rsidRDefault="006B64E6" w:rsidP="006B64E6">
      <w:r>
        <w:t>— </w:t>
      </w:r>
      <w:r w:rsidR="00221E78">
        <w:t>Espérons-le</w:t>
      </w:r>
      <w:r>
        <w:t xml:space="preserve"> ! </w:t>
      </w:r>
      <w:r w:rsidR="00221E78">
        <w:t>Mais nos doutes seront bientôt dissipés</w:t>
      </w:r>
      <w:r>
        <w:t xml:space="preserve">, </w:t>
      </w:r>
      <w:r w:rsidR="00221E78">
        <w:t>car</w:t>
      </w:r>
      <w:r>
        <w:t xml:space="preserve">, </w:t>
      </w:r>
      <w:r w:rsidR="00221E78">
        <w:t>si je ne me trompe</w:t>
      </w:r>
      <w:r>
        <w:t xml:space="preserve">, </w:t>
      </w:r>
      <w:r w:rsidR="00221E78">
        <w:t>voici la personne en question</w:t>
      </w:r>
      <w:r>
        <w:t>.</w:t>
      </w:r>
    </w:p>
    <w:p w14:paraId="2B024A0F" w14:textId="77777777" w:rsidR="006B64E6" w:rsidRDefault="00221E78" w:rsidP="006B64E6">
      <w:r>
        <w:t>Au même instant</w:t>
      </w:r>
      <w:r w:rsidR="006B64E6">
        <w:t xml:space="preserve">, </w:t>
      </w:r>
      <w:r>
        <w:t>la porte s</w:t>
      </w:r>
      <w:r w:rsidR="006B64E6">
        <w:t>’</w:t>
      </w:r>
      <w:r>
        <w:t>ouvrit</w:t>
      </w:r>
      <w:r w:rsidR="006B64E6">
        <w:t xml:space="preserve">, </w:t>
      </w:r>
      <w:r>
        <w:t>livrant passage à une jeune fille</w:t>
      </w:r>
      <w:r w:rsidR="006B64E6">
        <w:t xml:space="preserve">. </w:t>
      </w:r>
      <w:r>
        <w:t>Elle portait une toilette très simple</w:t>
      </w:r>
      <w:r w:rsidR="006B64E6">
        <w:t xml:space="preserve">, </w:t>
      </w:r>
      <w:r>
        <w:t>mais très correcte</w:t>
      </w:r>
      <w:r w:rsidR="006B64E6">
        <w:t xml:space="preserve"> ; </w:t>
      </w:r>
      <w:r>
        <w:t>son visage éveillé et souriant était couvert de taches de son qui le faisaient ressembler à un œuf de pluvier</w:t>
      </w:r>
      <w:r w:rsidR="006B64E6">
        <w:t xml:space="preserve">, </w:t>
      </w:r>
      <w:r>
        <w:t>et elle avait les allures décidées d</w:t>
      </w:r>
      <w:r w:rsidR="006B64E6">
        <w:t>’</w:t>
      </w:r>
      <w:r>
        <w:t>une femme habituée à se débrouiller toute seule</w:t>
      </w:r>
      <w:r w:rsidR="006B64E6">
        <w:t>.</w:t>
      </w:r>
    </w:p>
    <w:p w14:paraId="11DFE377" w14:textId="77777777" w:rsidR="006B64E6" w:rsidRDefault="006B64E6" w:rsidP="006B64E6">
      <w:r>
        <w:t>— </w:t>
      </w:r>
      <w:r w:rsidR="00221E78">
        <w:t>Vous m</w:t>
      </w:r>
      <w:r>
        <w:t>’</w:t>
      </w:r>
      <w:r w:rsidR="00221E78">
        <w:t>excuserez de venir vous importuner ainsi</w:t>
      </w:r>
      <w:r>
        <w:t xml:space="preserve">, </w:t>
      </w:r>
      <w:r w:rsidR="00221E78">
        <w:t>dit-elle à mon ami qui s</w:t>
      </w:r>
      <w:r>
        <w:t>’</w:t>
      </w:r>
      <w:r w:rsidR="00221E78">
        <w:t>était levé pour la recevoir</w:t>
      </w:r>
      <w:r>
        <w:t xml:space="preserve"> ; </w:t>
      </w:r>
      <w:r w:rsidR="00221E78">
        <w:t>mais il m</w:t>
      </w:r>
      <w:r>
        <w:t>’</w:t>
      </w:r>
      <w:r w:rsidR="00221E78">
        <w:t>arrive une étrange aventure</w:t>
      </w:r>
      <w:r>
        <w:t xml:space="preserve">, </w:t>
      </w:r>
      <w:r w:rsidR="00221E78">
        <w:t>et</w:t>
      </w:r>
      <w:r>
        <w:t xml:space="preserve">, </w:t>
      </w:r>
      <w:r w:rsidR="00221E78">
        <w:t>comme je suis orpheline et ne possède aucun parent à qui demander conseil</w:t>
      </w:r>
      <w:r>
        <w:t xml:space="preserve">, </w:t>
      </w:r>
      <w:r w:rsidR="00221E78">
        <w:t>j</w:t>
      </w:r>
      <w:r>
        <w:t>’</w:t>
      </w:r>
      <w:r w:rsidR="00221E78">
        <w:t>ai pensé que vous seriez peut-être assez bon pour me guider et me dire ce que je dois faire</w:t>
      </w:r>
      <w:r>
        <w:t>.</w:t>
      </w:r>
    </w:p>
    <w:p w14:paraId="552600AE" w14:textId="77777777" w:rsidR="006B64E6" w:rsidRDefault="006B64E6" w:rsidP="006B64E6">
      <w:r>
        <w:t>— </w:t>
      </w:r>
      <w:r w:rsidR="00221E78">
        <w:t>Asseyez-vous</w:t>
      </w:r>
      <w:r>
        <w:t xml:space="preserve">, </w:t>
      </w:r>
      <w:r w:rsidR="00221E78">
        <w:t>je vous en prie</w:t>
      </w:r>
      <w:r>
        <w:t xml:space="preserve">, </w:t>
      </w:r>
      <w:r w:rsidR="00221E78">
        <w:t>mademoiselle</w:t>
      </w:r>
      <w:r>
        <w:t xml:space="preserve">. </w:t>
      </w:r>
      <w:r w:rsidR="00221E78">
        <w:t>Si je puis vous rendre service</w:t>
      </w:r>
      <w:r>
        <w:t xml:space="preserve">, </w:t>
      </w:r>
      <w:r w:rsidR="00221E78">
        <w:t>ce sera avec plaisir</w:t>
      </w:r>
      <w:r>
        <w:t xml:space="preserve">, </w:t>
      </w:r>
      <w:r w:rsidR="00221E78">
        <w:t>croyez-le</w:t>
      </w:r>
      <w:r>
        <w:t>.</w:t>
      </w:r>
    </w:p>
    <w:p w14:paraId="2DF4F2BF" w14:textId="77777777" w:rsidR="006B64E6" w:rsidRDefault="00221E78" w:rsidP="006B64E6">
      <w:r>
        <w:lastRenderedPageBreak/>
        <w:t>Je vis tout de suite que Holmes était favorablement impressionné par la façon de se présenter de sa nouvelle cliente</w:t>
      </w:r>
      <w:r w:rsidR="006B64E6">
        <w:t xml:space="preserve">. </w:t>
      </w:r>
      <w:r>
        <w:t>Il fixa un moment sur elle son regard scrutateur</w:t>
      </w:r>
      <w:r w:rsidR="006B64E6">
        <w:t xml:space="preserve">, </w:t>
      </w:r>
      <w:r>
        <w:t>puis</w:t>
      </w:r>
      <w:r w:rsidR="006B64E6">
        <w:t xml:space="preserve">, </w:t>
      </w:r>
      <w:r>
        <w:t>fermant à demi ses paupières et appliquant les unes contre les autres les extrémités de ses doigts</w:t>
      </w:r>
      <w:r w:rsidR="006B64E6">
        <w:t xml:space="preserve">, </w:t>
      </w:r>
      <w:r>
        <w:t>il se disposa à écouter le récit qu</w:t>
      </w:r>
      <w:r w:rsidR="006B64E6">
        <w:t>’</w:t>
      </w:r>
      <w:r>
        <w:t>elle allait lui faire</w:t>
      </w:r>
      <w:r w:rsidR="006B64E6">
        <w:t>.</w:t>
      </w:r>
    </w:p>
    <w:p w14:paraId="29115391" w14:textId="77777777" w:rsidR="006B64E6" w:rsidRDefault="006B64E6" w:rsidP="006B64E6">
      <w:r>
        <w:t>— </w:t>
      </w:r>
      <w:r w:rsidR="00221E78">
        <w:t>J</w:t>
      </w:r>
      <w:r>
        <w:t>’</w:t>
      </w:r>
      <w:r w:rsidR="00221E78">
        <w:t>occupe depuis cinq ans</w:t>
      </w:r>
      <w:r>
        <w:t xml:space="preserve">, </w:t>
      </w:r>
      <w:r w:rsidR="00221E78">
        <w:t>commença-t-elle</w:t>
      </w:r>
      <w:r>
        <w:t xml:space="preserve">, </w:t>
      </w:r>
      <w:r w:rsidR="00221E78">
        <w:t>la place de gouvernante dans la famille du colonel Spence Munro</w:t>
      </w:r>
      <w:r>
        <w:t xml:space="preserve">, </w:t>
      </w:r>
      <w:r w:rsidR="00221E78">
        <w:t>mais</w:t>
      </w:r>
      <w:r>
        <w:t xml:space="preserve">, </w:t>
      </w:r>
      <w:r w:rsidR="00221E78">
        <w:t>il y a deux mois</w:t>
      </w:r>
      <w:r>
        <w:t xml:space="preserve">, </w:t>
      </w:r>
      <w:r w:rsidR="00221E78">
        <w:t>il fut envoyé à Halifax</w:t>
      </w:r>
      <w:r>
        <w:t xml:space="preserve">, </w:t>
      </w:r>
      <w:r w:rsidR="00221E78">
        <w:t>dans la Nouvelle-Écosse</w:t>
      </w:r>
      <w:r>
        <w:t xml:space="preserve">, </w:t>
      </w:r>
      <w:r w:rsidR="00221E78">
        <w:t>et</w:t>
      </w:r>
      <w:r>
        <w:t xml:space="preserve">, </w:t>
      </w:r>
      <w:r w:rsidR="00221E78">
        <w:t>lorsqu</w:t>
      </w:r>
      <w:r>
        <w:t>’</w:t>
      </w:r>
      <w:r w:rsidR="00221E78">
        <w:t>il partit en Amérique</w:t>
      </w:r>
      <w:r>
        <w:t xml:space="preserve">, </w:t>
      </w:r>
      <w:r w:rsidR="00221E78">
        <w:t>il emmena ses enfants avec lui</w:t>
      </w:r>
      <w:r>
        <w:t xml:space="preserve">, </w:t>
      </w:r>
      <w:r w:rsidR="00221E78">
        <w:t>de sorte que je me trouvai du jour au lendemain sans situation</w:t>
      </w:r>
      <w:r>
        <w:t xml:space="preserve">. </w:t>
      </w:r>
      <w:r w:rsidR="00221E78">
        <w:t>Je fis paraître des annonces dans les journaux et répondis à toutes celles qui me tombèrent sous les yeux</w:t>
      </w:r>
      <w:r>
        <w:t xml:space="preserve">, </w:t>
      </w:r>
      <w:r w:rsidR="00221E78">
        <w:t>mais sans aucun succès</w:t>
      </w:r>
      <w:r>
        <w:t xml:space="preserve">, </w:t>
      </w:r>
      <w:r w:rsidR="00221E78">
        <w:t>hélas</w:t>
      </w:r>
      <w:r>
        <w:t xml:space="preserve"> ! </w:t>
      </w:r>
      <w:r w:rsidR="00221E78">
        <w:t>Si bien que les quelques économies que je possédais finirent par se trouver presque complètement épuisées et que je commençai à me demander avec angoisse ce que j</w:t>
      </w:r>
      <w:r>
        <w:t>’</w:t>
      </w:r>
      <w:r w:rsidR="00221E78">
        <w:t>allais devenir</w:t>
      </w:r>
      <w:r>
        <w:t>.</w:t>
      </w:r>
    </w:p>
    <w:p w14:paraId="18BFB4C6" w14:textId="77777777" w:rsidR="006B64E6" w:rsidRDefault="006B64E6" w:rsidP="006B64E6">
      <w:r>
        <w:t>« </w:t>
      </w:r>
      <w:r w:rsidR="00221E78">
        <w:t>Il y a dans le West End une agence du nom de Westaway</w:t>
      </w:r>
      <w:r>
        <w:t xml:space="preserve">, </w:t>
      </w:r>
      <w:r w:rsidR="00221E78">
        <w:t>qui s</w:t>
      </w:r>
      <w:r>
        <w:t>’</w:t>
      </w:r>
      <w:r w:rsidR="00221E78">
        <w:t>occupe de placer les gouvernantes</w:t>
      </w:r>
      <w:r>
        <w:t xml:space="preserve">, </w:t>
      </w:r>
      <w:r w:rsidR="00221E78">
        <w:t>et je m</w:t>
      </w:r>
      <w:r>
        <w:t>’</w:t>
      </w:r>
      <w:r w:rsidR="00221E78">
        <w:t>y présentais régulièrement</w:t>
      </w:r>
      <w:r>
        <w:t xml:space="preserve">, </w:t>
      </w:r>
      <w:r w:rsidR="00221E78">
        <w:t>au moins une fois par semaine</w:t>
      </w:r>
      <w:r>
        <w:t xml:space="preserve">, </w:t>
      </w:r>
      <w:r w:rsidR="00221E78">
        <w:t>afin de savoir s</w:t>
      </w:r>
      <w:r>
        <w:t>’</w:t>
      </w:r>
      <w:r w:rsidR="00221E78">
        <w:t>il y avait une place disponible</w:t>
      </w:r>
      <w:r>
        <w:t xml:space="preserve">. </w:t>
      </w:r>
      <w:r w:rsidR="00221E78">
        <w:t>Westaway est le nom du fondateur de l</w:t>
      </w:r>
      <w:r>
        <w:t>’</w:t>
      </w:r>
      <w:r w:rsidR="00221E78">
        <w:t>agence</w:t>
      </w:r>
      <w:r>
        <w:t xml:space="preserve">, </w:t>
      </w:r>
      <w:r w:rsidR="00221E78">
        <w:t>mais c</w:t>
      </w:r>
      <w:r>
        <w:t>’</w:t>
      </w:r>
      <w:r w:rsidR="00221E78">
        <w:t xml:space="preserve">est une certaine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Stoper qui la gère actuellement</w:t>
      </w:r>
      <w:r>
        <w:t xml:space="preserve">. </w:t>
      </w:r>
      <w:r w:rsidR="00221E78">
        <w:t>Les dames en quête d</w:t>
      </w:r>
      <w:r>
        <w:t>’</w:t>
      </w:r>
      <w:r w:rsidR="00221E78">
        <w:t>un emploi attendent dans une antichambre et sont ensuite introduites</w:t>
      </w:r>
      <w:r>
        <w:t xml:space="preserve">, </w:t>
      </w:r>
      <w:r w:rsidR="00221E78">
        <w:t>l</w:t>
      </w:r>
      <w:r>
        <w:t>’</w:t>
      </w:r>
      <w:r w:rsidR="00221E78">
        <w:t>une après l</w:t>
      </w:r>
      <w:r>
        <w:t>’</w:t>
      </w:r>
      <w:r w:rsidR="00221E78">
        <w:t>autre</w:t>
      </w:r>
      <w:r>
        <w:t xml:space="preserve">, </w:t>
      </w:r>
      <w:r w:rsidR="00221E78">
        <w:t xml:space="preserve">dans le petit bureau où se tient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Stoper</w:t>
      </w:r>
      <w:r>
        <w:t xml:space="preserve">, </w:t>
      </w:r>
      <w:r w:rsidR="00221E78">
        <w:t>laquelle consulte ses registres et leur dit s</w:t>
      </w:r>
      <w:r>
        <w:t>’</w:t>
      </w:r>
      <w:r w:rsidR="00221E78">
        <w:t>il y a ou non quelque chose qui peut leur convenir</w:t>
      </w:r>
      <w:r>
        <w:t>.</w:t>
      </w:r>
    </w:p>
    <w:p w14:paraId="0D86D445" w14:textId="77777777" w:rsidR="006B64E6" w:rsidRDefault="006B64E6" w:rsidP="006B64E6">
      <w:r>
        <w:t>« </w:t>
      </w:r>
      <w:r w:rsidR="00221E78">
        <w:t>La semaine dernière</w:t>
      </w:r>
      <w:r>
        <w:t xml:space="preserve">, </w:t>
      </w:r>
      <w:r w:rsidR="00221E78">
        <w:t>lorsque je passai à l</w:t>
      </w:r>
      <w:r>
        <w:t>’</w:t>
      </w:r>
      <w:r w:rsidR="00221E78">
        <w:t>agence</w:t>
      </w:r>
      <w:r>
        <w:t xml:space="preserve">, </w:t>
      </w:r>
      <w:r w:rsidR="00221E78">
        <w:t>on me fit entrer dans le petit bureau comme d</w:t>
      </w:r>
      <w:r>
        <w:t>’</w:t>
      </w:r>
      <w:r w:rsidR="00221E78">
        <w:t>habitude</w:t>
      </w:r>
      <w:r>
        <w:t xml:space="preserve">, </w:t>
      </w:r>
      <w:r w:rsidR="00221E78">
        <w:t>mais je m</w:t>
      </w:r>
      <w:r>
        <w:t>’</w:t>
      </w:r>
      <w:r w:rsidR="00221E78">
        <w:t xml:space="preserve">aperçus avec surprise que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Stoper n</w:t>
      </w:r>
      <w:r>
        <w:t>’</w:t>
      </w:r>
      <w:r w:rsidR="00221E78">
        <w:t>était pas seule</w:t>
      </w:r>
      <w:r>
        <w:t xml:space="preserve">. </w:t>
      </w:r>
      <w:r w:rsidR="00221E78">
        <w:t>A côté d</w:t>
      </w:r>
      <w:r>
        <w:t>’</w:t>
      </w:r>
      <w:r w:rsidR="00221E78">
        <w:t>elle était assis un homme d</w:t>
      </w:r>
      <w:r>
        <w:t>’</w:t>
      </w:r>
      <w:r w:rsidR="00221E78">
        <w:t xml:space="preserve">une corpulence </w:t>
      </w:r>
      <w:r w:rsidR="00221E78">
        <w:lastRenderedPageBreak/>
        <w:t>prodigieuse</w:t>
      </w:r>
      <w:r>
        <w:t xml:space="preserve">, </w:t>
      </w:r>
      <w:r w:rsidR="00221E78">
        <w:t>dont le visage épanoui s</w:t>
      </w:r>
      <w:r>
        <w:t>’</w:t>
      </w:r>
      <w:r w:rsidR="00221E78">
        <w:t>agrémentait d</w:t>
      </w:r>
      <w:r>
        <w:t>’</w:t>
      </w:r>
      <w:r w:rsidR="00221E78">
        <w:t>un triple menton et qui regardait d</w:t>
      </w:r>
      <w:r>
        <w:t>’</w:t>
      </w:r>
      <w:r w:rsidR="00221E78">
        <w:t>un œil insistant</w:t>
      </w:r>
      <w:r>
        <w:t xml:space="preserve">, </w:t>
      </w:r>
      <w:r w:rsidR="00221E78">
        <w:t>à travers ses lunettes</w:t>
      </w:r>
      <w:r>
        <w:t xml:space="preserve">, </w:t>
      </w:r>
      <w:r w:rsidR="00221E78">
        <w:t>toutes les dames qui entraient</w:t>
      </w:r>
      <w:r>
        <w:t xml:space="preserve">. </w:t>
      </w:r>
      <w:r w:rsidR="00221E78">
        <w:t>Dès qu</w:t>
      </w:r>
      <w:r>
        <w:t>’</w:t>
      </w:r>
      <w:r w:rsidR="00221E78">
        <w:t>il me vit</w:t>
      </w:r>
      <w:r>
        <w:t xml:space="preserve">, </w:t>
      </w:r>
      <w:r w:rsidR="00221E78">
        <w:t xml:space="preserve">il fit un bond sur sa chaise et se retournant brusquement vers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Stoper</w:t>
      </w:r>
      <w:r>
        <w:t> :</w:t>
      </w:r>
    </w:p>
    <w:p w14:paraId="088A015C" w14:textId="77777777" w:rsidR="006B64E6" w:rsidRDefault="006B64E6" w:rsidP="006B64E6">
      <w:r>
        <w:t>« — </w:t>
      </w:r>
      <w:r w:rsidR="00221E78">
        <w:t>Voici mon affaire</w:t>
      </w:r>
      <w:r>
        <w:t xml:space="preserve"> ! </w:t>
      </w:r>
      <w:r w:rsidR="00221E78">
        <w:t>Je ne pourrais demander mieux</w:t>
      </w:r>
      <w:r>
        <w:t xml:space="preserve">. </w:t>
      </w:r>
      <w:r w:rsidR="00221E78">
        <w:t>Admirable</w:t>
      </w:r>
      <w:r>
        <w:t xml:space="preserve"> ! </w:t>
      </w:r>
      <w:r w:rsidR="00221E78">
        <w:t>Admirable</w:t>
      </w:r>
      <w:r>
        <w:t> !</w:t>
      </w:r>
    </w:p>
    <w:p w14:paraId="3162D2EE" w14:textId="77777777" w:rsidR="006B64E6" w:rsidRDefault="006B64E6" w:rsidP="006B64E6">
      <w:r>
        <w:t>« </w:t>
      </w:r>
      <w:r w:rsidR="00221E78">
        <w:t>Il paraissait enthousiasmé et se frottait les mains avec joie</w:t>
      </w:r>
      <w:r>
        <w:t>.</w:t>
      </w:r>
    </w:p>
    <w:p w14:paraId="3742CA41" w14:textId="77777777" w:rsidR="006B64E6" w:rsidRDefault="006B64E6" w:rsidP="006B64E6">
      <w:r>
        <w:t>« </w:t>
      </w:r>
      <w:r w:rsidR="00221E78">
        <w:t>Il respirait tellement le bien-être que l</w:t>
      </w:r>
      <w:r>
        <w:t>’</w:t>
      </w:r>
      <w:r w:rsidR="00221E78">
        <w:t>on avait véritablement plaisir à le voir</w:t>
      </w:r>
      <w:r>
        <w:t>.</w:t>
      </w:r>
    </w:p>
    <w:p w14:paraId="1855F8A1" w14:textId="77777777" w:rsidR="006B64E6" w:rsidRDefault="006B64E6" w:rsidP="006B64E6">
      <w:r>
        <w:t>« — </w:t>
      </w:r>
      <w:r w:rsidR="00221E78">
        <w:t>Vous cherchez une situation</w:t>
      </w:r>
      <w:r>
        <w:t xml:space="preserve">, </w:t>
      </w:r>
      <w:r w:rsidR="00221E78">
        <w:t>mademoiselle</w:t>
      </w:r>
      <w:r>
        <w:t xml:space="preserve"> ? </w:t>
      </w:r>
      <w:r w:rsidR="00221E78">
        <w:t>me demanda-t-il</w:t>
      </w:r>
      <w:r>
        <w:t>.</w:t>
      </w:r>
    </w:p>
    <w:p w14:paraId="35300A3C" w14:textId="77777777" w:rsidR="006B64E6" w:rsidRDefault="006B64E6" w:rsidP="006B64E6">
      <w:r>
        <w:t>« — </w:t>
      </w:r>
      <w:r w:rsidR="00221E78">
        <w:t>Oui</w:t>
      </w:r>
      <w:r>
        <w:t xml:space="preserve">, </w:t>
      </w:r>
      <w:r w:rsidR="00221E78">
        <w:t>monsieur</w:t>
      </w:r>
      <w:r>
        <w:t>.</w:t>
      </w:r>
    </w:p>
    <w:p w14:paraId="0F058028" w14:textId="77777777" w:rsidR="006B64E6" w:rsidRDefault="006B64E6" w:rsidP="006B64E6">
      <w:r>
        <w:t>« — </w:t>
      </w:r>
      <w:r w:rsidR="00221E78">
        <w:t>Comme gouvernante</w:t>
      </w:r>
      <w:r>
        <w:t> ?</w:t>
      </w:r>
    </w:p>
    <w:p w14:paraId="611248A2" w14:textId="77777777" w:rsidR="006B64E6" w:rsidRDefault="006B64E6" w:rsidP="006B64E6">
      <w:r>
        <w:t>« — </w:t>
      </w:r>
      <w:r w:rsidR="00221E78">
        <w:t>Oui</w:t>
      </w:r>
      <w:r>
        <w:t xml:space="preserve">, </w:t>
      </w:r>
      <w:r w:rsidR="00221E78">
        <w:t>monsieur</w:t>
      </w:r>
      <w:r>
        <w:t>.</w:t>
      </w:r>
    </w:p>
    <w:p w14:paraId="15796158" w14:textId="77777777" w:rsidR="006B64E6" w:rsidRDefault="006B64E6" w:rsidP="006B64E6">
      <w:r>
        <w:t>« — </w:t>
      </w:r>
      <w:r w:rsidR="00221E78">
        <w:t>Et quels appointements demandez-vous</w:t>
      </w:r>
      <w:r>
        <w:t> ?</w:t>
      </w:r>
    </w:p>
    <w:p w14:paraId="6C98356C" w14:textId="77777777" w:rsidR="006B64E6" w:rsidRDefault="006B64E6" w:rsidP="006B64E6">
      <w:r>
        <w:t>« — </w:t>
      </w:r>
      <w:r w:rsidR="00221E78">
        <w:t>J</w:t>
      </w:r>
      <w:r>
        <w:t>’</w:t>
      </w:r>
      <w:r w:rsidR="00221E78">
        <w:t>avais quatre livres par mois dans ma dernière place</w:t>
      </w:r>
      <w:r>
        <w:t xml:space="preserve">, </w:t>
      </w:r>
      <w:r w:rsidR="00221E78">
        <w:t>chez le colonel Spence Munro</w:t>
      </w:r>
      <w:r>
        <w:t>.</w:t>
      </w:r>
    </w:p>
    <w:p w14:paraId="264662E0" w14:textId="77777777" w:rsidR="006B64E6" w:rsidRDefault="006B64E6" w:rsidP="006B64E6">
      <w:r>
        <w:t>« — </w:t>
      </w:r>
      <w:r w:rsidR="00221E78">
        <w:t>Allons donc</w:t>
      </w:r>
      <w:r>
        <w:t xml:space="preserve"> ! </w:t>
      </w:r>
      <w:r w:rsidR="00221E78">
        <w:t>C</w:t>
      </w:r>
      <w:r>
        <w:t>’</w:t>
      </w:r>
      <w:r w:rsidR="00221E78">
        <w:t>est de l</w:t>
      </w:r>
      <w:r>
        <w:t>’</w:t>
      </w:r>
      <w:r w:rsidR="00221E78">
        <w:t>exploitation</w:t>
      </w:r>
      <w:r>
        <w:t xml:space="preserve">, </w:t>
      </w:r>
      <w:r w:rsidR="00221E78">
        <w:t>cela</w:t>
      </w:r>
      <w:r>
        <w:t xml:space="preserve"> ! </w:t>
      </w:r>
      <w:r w:rsidR="00221E78">
        <w:t>de l</w:t>
      </w:r>
      <w:r>
        <w:t>’</w:t>
      </w:r>
      <w:r w:rsidR="00221E78">
        <w:t>exploitation pure</w:t>
      </w:r>
      <w:r>
        <w:t xml:space="preserve"> ! </w:t>
      </w:r>
      <w:r w:rsidR="00221E78">
        <w:t>s</w:t>
      </w:r>
      <w:r>
        <w:t>’</w:t>
      </w:r>
      <w:r w:rsidR="00221E78">
        <w:t>exclama-t-il en levant ses mains grasses d</w:t>
      </w:r>
      <w:r>
        <w:t>’</w:t>
      </w:r>
      <w:r w:rsidR="00221E78">
        <w:t>un geste indigné</w:t>
      </w:r>
      <w:r>
        <w:t xml:space="preserve">. </w:t>
      </w:r>
      <w:r w:rsidR="00221E78">
        <w:t>Comment a-t-on osé offrir cette somme dérisoire à une personne aussi charmante et aussi accomplie</w:t>
      </w:r>
      <w:r>
        <w:t> ?</w:t>
      </w:r>
    </w:p>
    <w:p w14:paraId="754C01EA" w14:textId="77777777" w:rsidR="006B64E6" w:rsidRDefault="006B64E6" w:rsidP="006B64E6">
      <w:r>
        <w:t>« — </w:t>
      </w:r>
      <w:r w:rsidR="00221E78">
        <w:t>Mes compétences</w:t>
      </w:r>
      <w:r>
        <w:t xml:space="preserve">, </w:t>
      </w:r>
      <w:r w:rsidR="00221E78">
        <w:t>monsieur</w:t>
      </w:r>
      <w:r>
        <w:t xml:space="preserve">, </w:t>
      </w:r>
      <w:r w:rsidR="00221E78">
        <w:t>sont peut-être très inférieures à ce que vous supposez</w:t>
      </w:r>
      <w:r>
        <w:t xml:space="preserve">, </w:t>
      </w:r>
      <w:r w:rsidR="00221E78">
        <w:t>répondis-je</w:t>
      </w:r>
      <w:r>
        <w:t xml:space="preserve">. </w:t>
      </w:r>
      <w:r w:rsidR="00221E78">
        <w:t>Un peu de français</w:t>
      </w:r>
      <w:r>
        <w:t xml:space="preserve">, </w:t>
      </w:r>
      <w:r w:rsidR="00221E78">
        <w:t>un peu d</w:t>
      </w:r>
      <w:r>
        <w:t>’</w:t>
      </w:r>
      <w:r w:rsidR="00221E78">
        <w:t>allemand</w:t>
      </w:r>
      <w:r>
        <w:t xml:space="preserve">, </w:t>
      </w:r>
      <w:r w:rsidR="00221E78">
        <w:t>la musique</w:t>
      </w:r>
      <w:r>
        <w:t xml:space="preserve">, </w:t>
      </w:r>
      <w:r w:rsidR="00221E78">
        <w:t>le dessin</w:t>
      </w:r>
      <w:r>
        <w:t>…</w:t>
      </w:r>
    </w:p>
    <w:p w14:paraId="7FF26657" w14:textId="77777777" w:rsidR="006B64E6" w:rsidRDefault="006B64E6" w:rsidP="006B64E6">
      <w:r>
        <w:lastRenderedPageBreak/>
        <w:t>« — </w:t>
      </w:r>
      <w:r w:rsidR="00221E78">
        <w:t>Bah</w:t>
      </w:r>
      <w:r>
        <w:t xml:space="preserve"> ! </w:t>
      </w:r>
      <w:r w:rsidR="00221E78">
        <w:t>interrompit-il</w:t>
      </w:r>
      <w:r>
        <w:t xml:space="preserve">. </w:t>
      </w:r>
      <w:r w:rsidR="00221E78">
        <w:t>Tout cela n</w:t>
      </w:r>
      <w:r>
        <w:t>’</w:t>
      </w:r>
      <w:r w:rsidR="00221E78">
        <w:t>a rien à voir avec la question</w:t>
      </w:r>
      <w:r>
        <w:t xml:space="preserve">. </w:t>
      </w:r>
      <w:r w:rsidR="00221E78">
        <w:t>Ce qu</w:t>
      </w:r>
      <w:r>
        <w:t>’</w:t>
      </w:r>
      <w:r w:rsidR="00221E78">
        <w:t>il importe avant tout de savoir</w:t>
      </w:r>
      <w:r>
        <w:t xml:space="preserve">, </w:t>
      </w:r>
      <w:r w:rsidR="00221E78">
        <w:t>c</w:t>
      </w:r>
      <w:r>
        <w:t>’</w:t>
      </w:r>
      <w:r w:rsidR="00221E78">
        <w:t>est si vous possédez ou non les allures et le maintien d</w:t>
      </w:r>
      <w:r>
        <w:t>’</w:t>
      </w:r>
      <w:r w:rsidR="00221E78">
        <w:t>une femme du monde</w:t>
      </w:r>
      <w:r>
        <w:t xml:space="preserve">. </w:t>
      </w:r>
      <w:r w:rsidR="00221E78">
        <w:t>Voilà la seule chose qui compte à mes yeux</w:t>
      </w:r>
      <w:r>
        <w:t xml:space="preserve">. </w:t>
      </w:r>
      <w:r w:rsidR="00221E78">
        <w:t>Si vous ne possédez pas cela</w:t>
      </w:r>
      <w:r>
        <w:t xml:space="preserve">, </w:t>
      </w:r>
      <w:r w:rsidR="00221E78">
        <w:t>vous êtes inapte à faire l</w:t>
      </w:r>
      <w:r>
        <w:t>’</w:t>
      </w:r>
      <w:r w:rsidR="00221E78">
        <w:t>éducation d</w:t>
      </w:r>
      <w:r>
        <w:t>’</w:t>
      </w:r>
      <w:r w:rsidR="00221E78">
        <w:t>un enfant appelé peut-être à jouer plus tard un rôle considérable dans l</w:t>
      </w:r>
      <w:r>
        <w:t>’</w:t>
      </w:r>
      <w:r w:rsidR="00221E78">
        <w:t>histoire de son pays</w:t>
      </w:r>
      <w:r>
        <w:t xml:space="preserve">. </w:t>
      </w:r>
      <w:r w:rsidR="00221E78">
        <w:t>Mais si</w:t>
      </w:r>
      <w:r>
        <w:t xml:space="preserve">, </w:t>
      </w:r>
      <w:r w:rsidR="00221E78">
        <w:t>au contraire</w:t>
      </w:r>
      <w:r>
        <w:t xml:space="preserve">, </w:t>
      </w:r>
      <w:r w:rsidR="00221E78">
        <w:t>vous possédez cela</w:t>
      </w:r>
      <w:r>
        <w:t xml:space="preserve">, </w:t>
      </w:r>
      <w:r w:rsidR="00221E78">
        <w:t>comment un homme qui se respecte a-t-il pu vous donner moins de cent livres</w:t>
      </w:r>
      <w:r>
        <w:t xml:space="preserve">. </w:t>
      </w:r>
      <w:r w:rsidR="00221E78">
        <w:t>Pour ma part</w:t>
      </w:r>
      <w:r>
        <w:t xml:space="preserve">, </w:t>
      </w:r>
      <w:r w:rsidR="00221E78">
        <w:t>mademoiselle</w:t>
      </w:r>
      <w:r>
        <w:t xml:space="preserve">, </w:t>
      </w:r>
      <w:r w:rsidR="00221E78">
        <w:t>c</w:t>
      </w:r>
      <w:r>
        <w:t>’</w:t>
      </w:r>
      <w:r w:rsidR="00221E78">
        <w:t>est ce que je vous propose par an</w:t>
      </w:r>
      <w:r>
        <w:t xml:space="preserve">, </w:t>
      </w:r>
      <w:r w:rsidR="00221E78">
        <w:t>pour débuter</w:t>
      </w:r>
      <w:r>
        <w:t>.</w:t>
      </w:r>
    </w:p>
    <w:p w14:paraId="114D0D05" w14:textId="77777777" w:rsidR="006B64E6" w:rsidRDefault="006B64E6" w:rsidP="006B64E6">
      <w:r>
        <w:t>« </w:t>
      </w:r>
      <w:r w:rsidR="00221E78">
        <w:t>Je vous laisse à penser</w:t>
      </w:r>
      <w:r>
        <w:t xml:space="preserve">, </w:t>
      </w:r>
      <w:r w:rsidR="00221E78">
        <w:t>monsieur Holmes</w:t>
      </w:r>
      <w:r>
        <w:t xml:space="preserve">, </w:t>
      </w:r>
      <w:r w:rsidR="00221E78">
        <w:t>si</w:t>
      </w:r>
      <w:r>
        <w:t xml:space="preserve">, </w:t>
      </w:r>
      <w:r w:rsidR="00221E78">
        <w:t>dans la situation embarrassée où je me trouvais</w:t>
      </w:r>
      <w:r>
        <w:t xml:space="preserve">, </w:t>
      </w:r>
      <w:r w:rsidR="00221E78">
        <w:t>cette offre me parut invraisemblable</w:t>
      </w:r>
      <w:r>
        <w:t xml:space="preserve">. </w:t>
      </w:r>
      <w:r w:rsidR="00221E78">
        <w:t>Mais</w:t>
      </w:r>
      <w:r>
        <w:t xml:space="preserve">, </w:t>
      </w:r>
      <w:r w:rsidR="00221E78">
        <w:t>ayant sans doute remarqué avec quel air d</w:t>
      </w:r>
      <w:r>
        <w:t>’</w:t>
      </w:r>
      <w:r w:rsidR="00221E78">
        <w:t>incrédulité je le regardais</w:t>
      </w:r>
      <w:r>
        <w:t xml:space="preserve">, </w:t>
      </w:r>
      <w:r w:rsidR="00221E78">
        <w:t>le gros monsieur tira son portefeuille de sa poche et me tendit un billet de banque</w:t>
      </w:r>
      <w:r>
        <w:t>.</w:t>
      </w:r>
    </w:p>
    <w:p w14:paraId="53F94491" w14:textId="77777777" w:rsidR="006B64E6" w:rsidRDefault="006B64E6" w:rsidP="006B64E6">
      <w:r>
        <w:t>« — </w:t>
      </w:r>
      <w:r w:rsidR="00221E78">
        <w:t>C</w:t>
      </w:r>
      <w:r>
        <w:t>’</w:t>
      </w:r>
      <w:r w:rsidR="00221E78">
        <w:t>est également mon habitude</w:t>
      </w:r>
      <w:r>
        <w:t xml:space="preserve">, </w:t>
      </w:r>
      <w:r w:rsidR="00221E78">
        <w:t>ajouta-t-il en m</w:t>
      </w:r>
      <w:r>
        <w:t>’</w:t>
      </w:r>
      <w:r w:rsidR="00221E78">
        <w:t>adressant un sourire si affable que ses yeux devinrent pareils à deux minces traits lumineux perdus au milieu des bourrelets de graisse de sa figure</w:t>
      </w:r>
      <w:r>
        <w:t xml:space="preserve">, </w:t>
      </w:r>
      <w:r w:rsidR="00221E78">
        <w:t>c</w:t>
      </w:r>
      <w:r>
        <w:t>’</w:t>
      </w:r>
      <w:r w:rsidR="00221E78">
        <w:t>est également mon habitude de verser d</w:t>
      </w:r>
      <w:r>
        <w:t>’</w:t>
      </w:r>
      <w:r w:rsidR="00221E78">
        <w:t>avance la moitié de leurs appointements aux gouvernantes afin qu</w:t>
      </w:r>
      <w:r>
        <w:t>’</w:t>
      </w:r>
      <w:r w:rsidR="00221E78">
        <w:t>elles aient sous la main l</w:t>
      </w:r>
      <w:r>
        <w:t>’</w:t>
      </w:r>
      <w:r w:rsidR="00221E78">
        <w:t>argent nécessaire pour renouveler leur garde-robe et pour effectuer le voyage</w:t>
      </w:r>
      <w:r>
        <w:t>.</w:t>
      </w:r>
    </w:p>
    <w:p w14:paraId="1CC86105" w14:textId="77777777" w:rsidR="006B64E6" w:rsidRDefault="006B64E6" w:rsidP="006B64E6">
      <w:r>
        <w:t>« </w:t>
      </w:r>
      <w:r w:rsidR="00221E78">
        <w:t>Jamais je n</w:t>
      </w:r>
      <w:r>
        <w:t>’</w:t>
      </w:r>
      <w:r w:rsidR="00221E78">
        <w:t>avais rencontré de ma vie un homme aussi plein d</w:t>
      </w:r>
      <w:r>
        <w:t>’</w:t>
      </w:r>
      <w:r w:rsidR="00221E78">
        <w:t>amabilité et de prévenances</w:t>
      </w:r>
      <w:r>
        <w:t xml:space="preserve">. </w:t>
      </w:r>
      <w:r w:rsidR="00221E78">
        <w:t>Comme j</w:t>
      </w:r>
      <w:r>
        <w:t>’</w:t>
      </w:r>
      <w:r w:rsidR="00221E78">
        <w:t>avais déjà contracté certaines petites dettes</w:t>
      </w:r>
      <w:r>
        <w:t xml:space="preserve">, </w:t>
      </w:r>
      <w:r w:rsidR="00221E78">
        <w:t>cette avance arrivait juste à point pour me tirer d</w:t>
      </w:r>
      <w:r>
        <w:t>’</w:t>
      </w:r>
      <w:r w:rsidR="00221E78">
        <w:t>affaire</w:t>
      </w:r>
      <w:r>
        <w:t xml:space="preserve"> ; </w:t>
      </w:r>
      <w:r w:rsidR="00221E78">
        <w:t>néanmoins</w:t>
      </w:r>
      <w:r>
        <w:t xml:space="preserve">, </w:t>
      </w:r>
      <w:r w:rsidR="00221E78">
        <w:t>il y avait dans tout cela quelque chose de si extraordinaire que je n</w:t>
      </w:r>
      <w:r>
        <w:t>’</w:t>
      </w:r>
      <w:r w:rsidR="00221E78">
        <w:t>osais m</w:t>
      </w:r>
      <w:r>
        <w:t>’</w:t>
      </w:r>
      <w:r w:rsidR="00221E78">
        <w:t>engager ainsi à la légère sans savoir où j</w:t>
      </w:r>
      <w:r>
        <w:t>’</w:t>
      </w:r>
      <w:r w:rsidR="00221E78">
        <w:t>allais</w:t>
      </w:r>
      <w:r>
        <w:t>.</w:t>
      </w:r>
    </w:p>
    <w:p w14:paraId="4E3EB756" w14:textId="77777777" w:rsidR="006B64E6" w:rsidRDefault="006B64E6" w:rsidP="006B64E6">
      <w:r>
        <w:lastRenderedPageBreak/>
        <w:t>« — </w:t>
      </w:r>
      <w:r w:rsidR="00221E78">
        <w:t>Serait-il indiscret de vous demander où vous habitez</w:t>
      </w:r>
      <w:r>
        <w:t xml:space="preserve">, </w:t>
      </w:r>
      <w:r w:rsidR="00221E78">
        <w:t>monsieur</w:t>
      </w:r>
      <w:r>
        <w:t xml:space="preserve"> ? </w:t>
      </w:r>
      <w:r w:rsidR="00221E78">
        <w:t>questionnai-je</w:t>
      </w:r>
      <w:r>
        <w:t>.</w:t>
      </w:r>
    </w:p>
    <w:p w14:paraId="570C32C3" w14:textId="77777777" w:rsidR="006B64E6" w:rsidRDefault="006B64E6" w:rsidP="006B64E6">
      <w:r>
        <w:t>« — </w:t>
      </w:r>
      <w:r w:rsidR="00221E78">
        <w:t>Dans le Hampshire</w:t>
      </w:r>
      <w:r>
        <w:t xml:space="preserve">, </w:t>
      </w:r>
      <w:r w:rsidR="00221E78">
        <w:t>mademoiselle</w:t>
      </w:r>
      <w:r>
        <w:t xml:space="preserve">, </w:t>
      </w:r>
      <w:r w:rsidR="00221E78">
        <w:t>une charmante propriété qui s</w:t>
      </w:r>
      <w:r>
        <w:t>’</w:t>
      </w:r>
      <w:r w:rsidR="00221E78">
        <w:t xml:space="preserve">appelle </w:t>
      </w:r>
      <w:r w:rsidR="00221E78">
        <w:rPr>
          <w:i/>
          <w:iCs/>
        </w:rPr>
        <w:t>Les Hêtres d</w:t>
      </w:r>
      <w:r>
        <w:rPr>
          <w:i/>
          <w:iCs/>
        </w:rPr>
        <w:t>’</w:t>
      </w:r>
      <w:r w:rsidR="00221E78">
        <w:rPr>
          <w:i/>
          <w:iCs/>
        </w:rPr>
        <w:t>Or</w:t>
      </w:r>
      <w:r w:rsidR="00221E78">
        <w:t xml:space="preserve"> et qui est située à cinq milles au-delà de Winchester</w:t>
      </w:r>
      <w:r>
        <w:t xml:space="preserve">. </w:t>
      </w:r>
      <w:r w:rsidR="00221E78">
        <w:t>Le pays est ravissant</w:t>
      </w:r>
      <w:r>
        <w:t xml:space="preserve">, </w:t>
      </w:r>
      <w:r w:rsidR="00221E78">
        <w:t>et cette vieille demeure</w:t>
      </w:r>
      <w:r>
        <w:t xml:space="preserve">, </w:t>
      </w:r>
      <w:r w:rsidR="00221E78">
        <w:t>vous le verrez</w:t>
      </w:r>
      <w:r>
        <w:t xml:space="preserve">, </w:t>
      </w:r>
      <w:r w:rsidR="00221E78">
        <w:t>est littéralement délicieuse</w:t>
      </w:r>
      <w:r>
        <w:t>.</w:t>
      </w:r>
    </w:p>
    <w:p w14:paraId="0A04387D" w14:textId="77777777" w:rsidR="006B64E6" w:rsidRDefault="006B64E6" w:rsidP="006B64E6">
      <w:r>
        <w:t>« — </w:t>
      </w:r>
      <w:r w:rsidR="00221E78">
        <w:t>Et mes fonctions</w:t>
      </w:r>
      <w:r>
        <w:t xml:space="preserve">, </w:t>
      </w:r>
      <w:r w:rsidR="00221E78">
        <w:t>monsieur</w:t>
      </w:r>
      <w:r>
        <w:t xml:space="preserve"> ? </w:t>
      </w:r>
      <w:r w:rsidR="00221E78">
        <w:t>Voudriez-vous avoir la bonté de m</w:t>
      </w:r>
      <w:r>
        <w:t>’</w:t>
      </w:r>
      <w:r w:rsidR="00221E78">
        <w:t>expliquer en quoi elles consisteraient</w:t>
      </w:r>
      <w:r>
        <w:t> ?</w:t>
      </w:r>
    </w:p>
    <w:p w14:paraId="5EF7B820" w14:textId="77777777" w:rsidR="006B64E6" w:rsidRDefault="006B64E6" w:rsidP="006B64E6">
      <w:r>
        <w:t>« — </w:t>
      </w:r>
      <w:r w:rsidR="00221E78">
        <w:t>Vous n</w:t>
      </w:r>
      <w:r>
        <w:t>’</w:t>
      </w:r>
      <w:r w:rsidR="00221E78">
        <w:t>aurez à vous occuper que d</w:t>
      </w:r>
      <w:r>
        <w:t>’</w:t>
      </w:r>
      <w:r w:rsidR="00221E78">
        <w:t>un seul enfant</w:t>
      </w:r>
      <w:r>
        <w:t xml:space="preserve">… </w:t>
      </w:r>
      <w:r w:rsidR="00221E78">
        <w:t>un cher petit diablotin de six ans</w:t>
      </w:r>
      <w:r>
        <w:t xml:space="preserve">. </w:t>
      </w:r>
      <w:r w:rsidR="00221E78">
        <w:t>Oh</w:t>
      </w:r>
      <w:r>
        <w:t xml:space="preserve"> ! </w:t>
      </w:r>
      <w:r w:rsidR="00221E78">
        <w:t>si vous pouviez le voir tuer les cancrelats avec son chausson</w:t>
      </w:r>
      <w:r>
        <w:t xml:space="preserve"> ! </w:t>
      </w:r>
      <w:r w:rsidR="00221E78">
        <w:t>Paf</w:t>
      </w:r>
      <w:r>
        <w:t xml:space="preserve"> ! </w:t>
      </w:r>
      <w:r w:rsidR="00221E78">
        <w:t>Paf</w:t>
      </w:r>
      <w:r>
        <w:t xml:space="preserve"> ! </w:t>
      </w:r>
      <w:r w:rsidR="00221E78">
        <w:t>Paf</w:t>
      </w:r>
      <w:r>
        <w:t xml:space="preserve"> ! </w:t>
      </w:r>
      <w:r w:rsidR="00221E78">
        <w:t>Il vous en tue trois avant que vous ayez seulement eu le temps de vous en apercevoir</w:t>
      </w:r>
      <w:r>
        <w:t>.</w:t>
      </w:r>
    </w:p>
    <w:p w14:paraId="605F7D9D" w14:textId="77777777" w:rsidR="006B64E6" w:rsidRDefault="006B64E6" w:rsidP="006B64E6">
      <w:r>
        <w:t>« </w:t>
      </w:r>
      <w:r w:rsidR="00221E78">
        <w:t>Il s</w:t>
      </w:r>
      <w:r>
        <w:t>’</w:t>
      </w:r>
      <w:r w:rsidR="00221E78">
        <w:t>était renversé en arrière sur sa chaise et riait si fort que</w:t>
      </w:r>
      <w:r>
        <w:t xml:space="preserve">, </w:t>
      </w:r>
      <w:r w:rsidR="00221E78">
        <w:t>de nouveau</w:t>
      </w:r>
      <w:r>
        <w:t xml:space="preserve">, </w:t>
      </w:r>
      <w:r w:rsidR="00221E78">
        <w:t>on ne lui voyait plus les yeux</w:t>
      </w:r>
      <w:r>
        <w:t>.</w:t>
      </w:r>
    </w:p>
    <w:p w14:paraId="4A62CFA5" w14:textId="77777777" w:rsidR="006B64E6" w:rsidRDefault="006B64E6" w:rsidP="006B64E6">
      <w:r>
        <w:t>« </w:t>
      </w:r>
      <w:r w:rsidR="00221E78">
        <w:t>Je fus un peu étonnée d</w:t>
      </w:r>
      <w:r>
        <w:t>’</w:t>
      </w:r>
      <w:r w:rsidR="00221E78">
        <w:t>apprendre à quels jeux singuliers s</w:t>
      </w:r>
      <w:r>
        <w:t>’</w:t>
      </w:r>
      <w:r w:rsidR="00221E78">
        <w:t>amusait cet enfant</w:t>
      </w:r>
      <w:r>
        <w:t xml:space="preserve"> ; </w:t>
      </w:r>
      <w:r w:rsidR="00221E78">
        <w:t>mais</w:t>
      </w:r>
      <w:r>
        <w:t xml:space="preserve">, </w:t>
      </w:r>
      <w:r w:rsidR="00221E78">
        <w:t>en voyant le père rire de si bon cœur</w:t>
      </w:r>
      <w:r>
        <w:t xml:space="preserve">, </w:t>
      </w:r>
      <w:r w:rsidR="00221E78">
        <w:t>je pensais que ce ne devait être qu</w:t>
      </w:r>
      <w:r>
        <w:t>’</w:t>
      </w:r>
      <w:r w:rsidR="00221E78">
        <w:t>une plaisanterie</w:t>
      </w:r>
      <w:r>
        <w:t>.</w:t>
      </w:r>
    </w:p>
    <w:p w14:paraId="4BC4BE17" w14:textId="77777777" w:rsidR="006B64E6" w:rsidRDefault="006B64E6" w:rsidP="006B64E6">
      <w:r>
        <w:t>« — </w:t>
      </w:r>
      <w:r w:rsidR="00221E78">
        <w:t>De sorte que mes seules fonctions</w:t>
      </w:r>
      <w:r>
        <w:t xml:space="preserve">, </w:t>
      </w:r>
      <w:r w:rsidR="00221E78">
        <w:t>repris-je</w:t>
      </w:r>
      <w:r>
        <w:t xml:space="preserve">, </w:t>
      </w:r>
      <w:r w:rsidR="00221E78">
        <w:t>se borneront à m</w:t>
      </w:r>
      <w:r>
        <w:t>’</w:t>
      </w:r>
      <w:r w:rsidR="00221E78">
        <w:t>occuper de ce petit enfant</w:t>
      </w:r>
      <w:r>
        <w:t>.</w:t>
      </w:r>
    </w:p>
    <w:p w14:paraId="55BD4754" w14:textId="77777777" w:rsidR="006B64E6" w:rsidRDefault="006B64E6" w:rsidP="006B64E6">
      <w:r>
        <w:t>« — </w:t>
      </w:r>
      <w:r w:rsidR="00221E78">
        <w:t>Ah</w:t>
      </w:r>
      <w:r>
        <w:t xml:space="preserve"> ! </w:t>
      </w:r>
      <w:r w:rsidR="00221E78">
        <w:t>non</w:t>
      </w:r>
      <w:r>
        <w:t xml:space="preserve"> ! </w:t>
      </w:r>
      <w:r w:rsidR="00221E78">
        <w:t>pas vos seules fonctions</w:t>
      </w:r>
      <w:r>
        <w:t xml:space="preserve">, </w:t>
      </w:r>
      <w:r w:rsidR="00221E78">
        <w:t>pas vos seules fonctions</w:t>
      </w:r>
      <w:r>
        <w:t xml:space="preserve">, </w:t>
      </w:r>
      <w:r w:rsidR="00221E78">
        <w:t>ma chère demoiselle</w:t>
      </w:r>
      <w:r>
        <w:t xml:space="preserve"> ! </w:t>
      </w:r>
      <w:r w:rsidR="00221E78">
        <w:t>s</w:t>
      </w:r>
      <w:r>
        <w:t>’</w:t>
      </w:r>
      <w:r w:rsidR="00221E78">
        <w:t>écria-t-il</w:t>
      </w:r>
      <w:r>
        <w:t xml:space="preserve">. </w:t>
      </w:r>
      <w:r w:rsidR="00221E78">
        <w:t>Il faudra aussi</w:t>
      </w:r>
      <w:r>
        <w:t xml:space="preserve">, </w:t>
      </w:r>
      <w:r w:rsidR="00221E78">
        <w:t>et je suis sûr que vous avez assez de bon sens pour le comprendre</w:t>
      </w:r>
      <w:r>
        <w:t xml:space="preserve">, </w:t>
      </w:r>
      <w:r w:rsidR="00221E78">
        <w:t>que vous accomplissiez les quelques petites choses que vous demandera ma femme</w:t>
      </w:r>
      <w:r>
        <w:t xml:space="preserve">, </w:t>
      </w:r>
      <w:r w:rsidR="00221E78">
        <w:t>mais</w:t>
      </w:r>
      <w:r>
        <w:t xml:space="preserve">, </w:t>
      </w:r>
      <w:r w:rsidR="00221E78">
        <w:t>rassurez-vous</w:t>
      </w:r>
      <w:r>
        <w:t xml:space="preserve">, </w:t>
      </w:r>
      <w:r w:rsidR="00221E78">
        <w:t>on n</w:t>
      </w:r>
      <w:r>
        <w:t>’</w:t>
      </w:r>
      <w:r w:rsidR="00221E78">
        <w:t>exigera jamais de vous aucune tâche servile</w:t>
      </w:r>
      <w:r>
        <w:t xml:space="preserve">. </w:t>
      </w:r>
      <w:r w:rsidR="00221E78">
        <w:t>Vous n</w:t>
      </w:r>
      <w:r>
        <w:t>’</w:t>
      </w:r>
      <w:r w:rsidR="00221E78">
        <w:t>y voyez pas d</w:t>
      </w:r>
      <w:r>
        <w:t>’</w:t>
      </w:r>
      <w:r w:rsidR="00221E78">
        <w:t>inconvénient</w:t>
      </w:r>
      <w:r>
        <w:t xml:space="preserve">, </w:t>
      </w:r>
      <w:r w:rsidR="00221E78">
        <w:t>je pense</w:t>
      </w:r>
      <w:r>
        <w:t> ?</w:t>
      </w:r>
    </w:p>
    <w:p w14:paraId="59664C96" w14:textId="77777777" w:rsidR="006B64E6" w:rsidRDefault="006B64E6" w:rsidP="006B64E6">
      <w:r>
        <w:t>« — </w:t>
      </w:r>
      <w:r w:rsidR="00221E78">
        <w:t>Je suis toute disposée à me rendre utile</w:t>
      </w:r>
      <w:r>
        <w:t>.</w:t>
      </w:r>
    </w:p>
    <w:p w14:paraId="449505FC" w14:textId="77777777" w:rsidR="006B64E6" w:rsidRDefault="006B64E6" w:rsidP="006B64E6">
      <w:r>
        <w:lastRenderedPageBreak/>
        <w:t>« — </w:t>
      </w:r>
      <w:r w:rsidR="00221E78">
        <w:t>A la bonne heure</w:t>
      </w:r>
      <w:r>
        <w:t xml:space="preserve">. </w:t>
      </w:r>
      <w:r w:rsidR="00221E78">
        <w:t>Ainsi</w:t>
      </w:r>
      <w:r>
        <w:t xml:space="preserve">, </w:t>
      </w:r>
      <w:r w:rsidR="00221E78">
        <w:t>tenez</w:t>
      </w:r>
      <w:r>
        <w:t xml:space="preserve">, </w:t>
      </w:r>
      <w:r w:rsidR="00221E78">
        <w:t>un exemple</w:t>
      </w:r>
      <w:r>
        <w:t xml:space="preserve">. </w:t>
      </w:r>
      <w:r w:rsidR="00221E78">
        <w:t>Nous sommes un peu maniaques</w:t>
      </w:r>
      <w:r>
        <w:t xml:space="preserve">, </w:t>
      </w:r>
      <w:r w:rsidR="00221E78">
        <w:t>voyez-vous</w:t>
      </w:r>
      <w:r>
        <w:t xml:space="preserve">, </w:t>
      </w:r>
      <w:r w:rsidR="00221E78">
        <w:t>un peu maniaques</w:t>
      </w:r>
      <w:r>
        <w:t xml:space="preserve">, </w:t>
      </w:r>
      <w:r w:rsidR="00221E78">
        <w:t>oui</w:t>
      </w:r>
      <w:r>
        <w:t xml:space="preserve">… </w:t>
      </w:r>
      <w:r w:rsidR="00221E78">
        <w:t>mais nous avons bon cœur tout de même</w:t>
      </w:r>
      <w:r>
        <w:t xml:space="preserve">. </w:t>
      </w:r>
      <w:r w:rsidR="00221E78">
        <w:t>Eh bien</w:t>
      </w:r>
      <w:r>
        <w:t xml:space="preserve"> ! </w:t>
      </w:r>
      <w:r w:rsidR="00221E78">
        <w:t>si l</w:t>
      </w:r>
      <w:r>
        <w:t>’</w:t>
      </w:r>
      <w:r w:rsidR="00221E78">
        <w:t>on vous demandait de porter une robe à notre convenance et qui vous serait fournie par nous</w:t>
      </w:r>
      <w:r>
        <w:t xml:space="preserve">, </w:t>
      </w:r>
      <w:r w:rsidR="00221E78">
        <w:t>vous n</w:t>
      </w:r>
      <w:r>
        <w:t>’</w:t>
      </w:r>
      <w:r w:rsidR="00221E78">
        <w:t>auriez pas d</w:t>
      </w:r>
      <w:r>
        <w:t>’</w:t>
      </w:r>
      <w:r w:rsidR="00221E78">
        <w:t>objection à satisfaire notre petite fantaisie</w:t>
      </w:r>
      <w:r>
        <w:t xml:space="preserve">, </w:t>
      </w:r>
      <w:r w:rsidR="00221E78">
        <w:t>hein</w:t>
      </w:r>
      <w:r>
        <w:t> ?</w:t>
      </w:r>
    </w:p>
    <w:p w14:paraId="2413792D" w14:textId="77777777" w:rsidR="006B64E6" w:rsidRDefault="006B64E6" w:rsidP="006B64E6">
      <w:r>
        <w:t>« — </w:t>
      </w:r>
      <w:r w:rsidR="00221E78">
        <w:t>Non</w:t>
      </w:r>
      <w:r>
        <w:t xml:space="preserve">, </w:t>
      </w:r>
      <w:r w:rsidR="00221E78">
        <w:t>répondis-je</w:t>
      </w:r>
      <w:r>
        <w:t xml:space="preserve">, </w:t>
      </w:r>
      <w:r w:rsidR="00221E78">
        <w:t>profondément surprise malgré tout</w:t>
      </w:r>
      <w:r>
        <w:t>.</w:t>
      </w:r>
    </w:p>
    <w:p w14:paraId="1A1C8B04" w14:textId="77777777" w:rsidR="006B64E6" w:rsidRDefault="006B64E6" w:rsidP="006B64E6">
      <w:r>
        <w:t>« — </w:t>
      </w:r>
      <w:r w:rsidR="00221E78">
        <w:t>Et si l</w:t>
      </w:r>
      <w:r>
        <w:t>’</w:t>
      </w:r>
      <w:r w:rsidR="00221E78">
        <w:t>on vous demandait de vous asseoir ici</w:t>
      </w:r>
      <w:r>
        <w:t xml:space="preserve">, </w:t>
      </w:r>
      <w:r w:rsidR="00221E78">
        <w:t>ou là</w:t>
      </w:r>
      <w:r>
        <w:t xml:space="preserve">, </w:t>
      </w:r>
      <w:r w:rsidR="00221E78">
        <w:t>vous n</w:t>
      </w:r>
      <w:r>
        <w:t>’</w:t>
      </w:r>
      <w:r w:rsidR="00221E78">
        <w:t>en seriez pas contrariée</w:t>
      </w:r>
      <w:r>
        <w:t xml:space="preserve">, </w:t>
      </w:r>
      <w:r w:rsidR="00221E78">
        <w:t>non plus</w:t>
      </w:r>
      <w:r>
        <w:t xml:space="preserve">, </w:t>
      </w:r>
      <w:r w:rsidR="00221E78">
        <w:t>n</w:t>
      </w:r>
      <w:r>
        <w:t>’</w:t>
      </w:r>
      <w:r w:rsidR="00221E78">
        <w:t>est-ce pas</w:t>
      </w:r>
      <w:r>
        <w:t> ?</w:t>
      </w:r>
    </w:p>
    <w:p w14:paraId="540DDFDC" w14:textId="77777777" w:rsidR="006B64E6" w:rsidRDefault="006B64E6" w:rsidP="006B64E6">
      <w:r>
        <w:t>« — </w:t>
      </w:r>
      <w:r w:rsidR="00221E78">
        <w:t>Oh</w:t>
      </w:r>
      <w:r>
        <w:t xml:space="preserve"> ! </w:t>
      </w:r>
      <w:r w:rsidR="00221E78">
        <w:t>non</w:t>
      </w:r>
      <w:r>
        <w:t> !</w:t>
      </w:r>
    </w:p>
    <w:p w14:paraId="3351D8BC" w14:textId="77777777" w:rsidR="006B64E6" w:rsidRDefault="006B64E6" w:rsidP="006B64E6">
      <w:r>
        <w:t>« — </w:t>
      </w:r>
      <w:r w:rsidR="00221E78">
        <w:t>Ou encore de vous faire couper les cheveux avant de venir chez nous</w:t>
      </w:r>
      <w:r>
        <w:t> ?</w:t>
      </w:r>
    </w:p>
    <w:p w14:paraId="65F467A8" w14:textId="77777777" w:rsidR="006B64E6" w:rsidRDefault="006B64E6" w:rsidP="006B64E6">
      <w:r>
        <w:t>« </w:t>
      </w:r>
      <w:r w:rsidR="00221E78">
        <w:t>Je pouvais à peine en croire mes oreilles</w:t>
      </w:r>
      <w:r>
        <w:t xml:space="preserve">. </w:t>
      </w:r>
      <w:r w:rsidR="00221E78">
        <w:t>Comme il vous est facile de vous en rendre compte</w:t>
      </w:r>
      <w:r>
        <w:t xml:space="preserve">, </w:t>
      </w:r>
      <w:r w:rsidR="00221E78">
        <w:t>monsieur Holmes</w:t>
      </w:r>
      <w:r>
        <w:t xml:space="preserve">, </w:t>
      </w:r>
      <w:r w:rsidR="00221E78">
        <w:t>je possède des cheveux assez abondants et d</w:t>
      </w:r>
      <w:r>
        <w:t>’</w:t>
      </w:r>
      <w:r w:rsidR="00221E78">
        <w:t>une nuance châtain peu commune</w:t>
      </w:r>
      <w:r>
        <w:t xml:space="preserve">, </w:t>
      </w:r>
      <w:r w:rsidR="00221E78">
        <w:t>devant laquelle on s</w:t>
      </w:r>
      <w:r>
        <w:t>’</w:t>
      </w:r>
      <w:r w:rsidR="00221E78">
        <w:t>est toujours extasié</w:t>
      </w:r>
      <w:r>
        <w:t xml:space="preserve">. </w:t>
      </w:r>
      <w:r w:rsidR="00221E78">
        <w:t>Je ne pouvais me faire à la pensée de les sacrifier ainsi</w:t>
      </w:r>
      <w:r>
        <w:t>.</w:t>
      </w:r>
    </w:p>
    <w:p w14:paraId="6C397D2F" w14:textId="77777777" w:rsidR="006B64E6" w:rsidRDefault="006B64E6" w:rsidP="006B64E6">
      <w:r>
        <w:t>« — </w:t>
      </w:r>
      <w:r w:rsidR="00221E78">
        <w:t>Quant à cela</w:t>
      </w:r>
      <w:r>
        <w:t xml:space="preserve">, </w:t>
      </w:r>
      <w:r w:rsidR="00221E78">
        <w:t>je crains que ce ne soit impossible</w:t>
      </w:r>
      <w:r>
        <w:t xml:space="preserve">, </w:t>
      </w:r>
      <w:r w:rsidR="00221E78">
        <w:t>répliquai-je</w:t>
      </w:r>
      <w:r>
        <w:t>.</w:t>
      </w:r>
    </w:p>
    <w:p w14:paraId="74845627" w14:textId="77777777" w:rsidR="006B64E6" w:rsidRDefault="006B64E6" w:rsidP="006B64E6">
      <w:r>
        <w:t>« </w:t>
      </w:r>
      <w:r w:rsidR="00221E78">
        <w:t>Il m</w:t>
      </w:r>
      <w:r>
        <w:t>’</w:t>
      </w:r>
      <w:r w:rsidR="00221E78">
        <w:t>épiait attentivement avec ses petits yeux</w:t>
      </w:r>
      <w:r>
        <w:t xml:space="preserve">, </w:t>
      </w:r>
      <w:r w:rsidR="00221E78">
        <w:t>et</w:t>
      </w:r>
      <w:r>
        <w:t xml:space="preserve">, </w:t>
      </w:r>
      <w:r w:rsidR="00221E78">
        <w:t>lorsqu</w:t>
      </w:r>
      <w:r>
        <w:t>’</w:t>
      </w:r>
      <w:r w:rsidR="00221E78">
        <w:t>il vit que je refusais</w:t>
      </w:r>
      <w:r>
        <w:t xml:space="preserve">, </w:t>
      </w:r>
      <w:r w:rsidR="00221E78">
        <w:t>sa physionomie s</w:t>
      </w:r>
      <w:r>
        <w:t>’</w:t>
      </w:r>
      <w:r w:rsidR="00221E78">
        <w:t>assombrit d</w:t>
      </w:r>
      <w:r>
        <w:t>’</w:t>
      </w:r>
      <w:r w:rsidR="00221E78">
        <w:t>un seul coup</w:t>
      </w:r>
      <w:r>
        <w:t>.</w:t>
      </w:r>
    </w:p>
    <w:p w14:paraId="13EA0D88" w14:textId="77777777" w:rsidR="006B64E6" w:rsidRDefault="006B64E6" w:rsidP="006B64E6">
      <w:r>
        <w:t>« — </w:t>
      </w:r>
      <w:r w:rsidR="00221E78">
        <w:t>C</w:t>
      </w:r>
      <w:r>
        <w:t>’</w:t>
      </w:r>
      <w:r w:rsidR="00221E78">
        <w:t>est que</w:t>
      </w:r>
      <w:r>
        <w:t xml:space="preserve">, </w:t>
      </w:r>
      <w:r w:rsidR="00221E78">
        <w:t>voyez-vous</w:t>
      </w:r>
      <w:r>
        <w:t xml:space="preserve">, </w:t>
      </w:r>
      <w:r w:rsidR="00221E78">
        <w:t>c</w:t>
      </w:r>
      <w:r>
        <w:t>’</w:t>
      </w:r>
      <w:r w:rsidR="00221E78">
        <w:t>est tout à fait indispensable</w:t>
      </w:r>
      <w:r>
        <w:t xml:space="preserve">, </w:t>
      </w:r>
      <w:r w:rsidR="00221E78">
        <w:t>insista-t-il</w:t>
      </w:r>
      <w:r>
        <w:t xml:space="preserve">. </w:t>
      </w:r>
      <w:r w:rsidR="00221E78">
        <w:t>Il s</w:t>
      </w:r>
      <w:r>
        <w:t>’</w:t>
      </w:r>
      <w:r w:rsidR="00221E78">
        <w:t>agit là d</w:t>
      </w:r>
      <w:r>
        <w:t>’</w:t>
      </w:r>
      <w:r w:rsidR="00221E78">
        <w:t>un caprice de ma femme</w:t>
      </w:r>
      <w:r>
        <w:t xml:space="preserve">, </w:t>
      </w:r>
      <w:r w:rsidR="00221E78">
        <w:t>et les caprices d</w:t>
      </w:r>
      <w:r>
        <w:t>’</w:t>
      </w:r>
      <w:r w:rsidR="00221E78">
        <w:t>une femme</w:t>
      </w:r>
      <w:r>
        <w:t xml:space="preserve">, </w:t>
      </w:r>
      <w:r w:rsidR="00221E78">
        <w:t>mademoiselle</w:t>
      </w:r>
      <w:r>
        <w:t xml:space="preserve">, </w:t>
      </w:r>
      <w:r w:rsidR="00221E78">
        <w:t>doivent être satisfaits</w:t>
      </w:r>
      <w:r>
        <w:t xml:space="preserve">. </w:t>
      </w:r>
      <w:r w:rsidR="00221E78">
        <w:t>Alors</w:t>
      </w:r>
      <w:r>
        <w:t xml:space="preserve">, </w:t>
      </w:r>
      <w:r w:rsidR="00221E78">
        <w:t>vous ne voulez absolument pas vous faire couper les cheveux</w:t>
      </w:r>
      <w:r>
        <w:t> ?</w:t>
      </w:r>
    </w:p>
    <w:p w14:paraId="1515DB86" w14:textId="77777777" w:rsidR="006B64E6" w:rsidRDefault="006B64E6" w:rsidP="006B64E6">
      <w:r>
        <w:lastRenderedPageBreak/>
        <w:t>« — </w:t>
      </w:r>
      <w:r w:rsidR="00221E78">
        <w:t>Non</w:t>
      </w:r>
      <w:r>
        <w:t xml:space="preserve">, </w:t>
      </w:r>
      <w:r w:rsidR="00221E78">
        <w:t>monsieur</w:t>
      </w:r>
      <w:r>
        <w:t xml:space="preserve">, </w:t>
      </w:r>
      <w:r w:rsidR="00221E78">
        <w:t>réellement</w:t>
      </w:r>
      <w:r>
        <w:t xml:space="preserve">, </w:t>
      </w:r>
      <w:r w:rsidR="00221E78">
        <w:t>je ne peux pas</w:t>
      </w:r>
      <w:r>
        <w:t xml:space="preserve">, </w:t>
      </w:r>
      <w:r w:rsidR="00221E78">
        <w:t>répliquai-je avec fermeté</w:t>
      </w:r>
      <w:r>
        <w:t>.</w:t>
      </w:r>
    </w:p>
    <w:p w14:paraId="0293513D" w14:textId="77777777" w:rsidR="006B64E6" w:rsidRDefault="006B64E6" w:rsidP="006B64E6">
      <w:r>
        <w:t>« — </w:t>
      </w:r>
      <w:r w:rsidR="00221E78">
        <w:t>Ah</w:t>
      </w:r>
      <w:r>
        <w:t xml:space="preserve"> ! </w:t>
      </w:r>
      <w:r w:rsidR="00221E78">
        <w:t>très bien</w:t>
      </w:r>
      <w:r>
        <w:t xml:space="preserve"> ; </w:t>
      </w:r>
      <w:r w:rsidR="00221E78">
        <w:t>alors il n</w:t>
      </w:r>
      <w:r>
        <w:t>’</w:t>
      </w:r>
      <w:r w:rsidR="00221E78">
        <w:t>y a plus rien de fait</w:t>
      </w:r>
      <w:r>
        <w:t xml:space="preserve">. </w:t>
      </w:r>
      <w:r w:rsidR="00221E78">
        <w:t>C</w:t>
      </w:r>
      <w:r>
        <w:t>’</w:t>
      </w:r>
      <w:r w:rsidR="00221E78">
        <w:t>est dommage</w:t>
      </w:r>
      <w:r>
        <w:t xml:space="preserve">, </w:t>
      </w:r>
      <w:r w:rsidR="00221E78">
        <w:t>car</w:t>
      </w:r>
      <w:r>
        <w:t xml:space="preserve">, </w:t>
      </w:r>
      <w:r w:rsidR="00221E78">
        <w:t>sous les autres rapports</w:t>
      </w:r>
      <w:r>
        <w:t xml:space="preserve">, </w:t>
      </w:r>
      <w:r w:rsidR="00221E78">
        <w:t>vous me plaisiez beaucoup</w:t>
      </w:r>
      <w:r>
        <w:t xml:space="preserve">. </w:t>
      </w:r>
      <w:r w:rsidR="00221E78">
        <w:t>Mais</w:t>
      </w:r>
      <w:r>
        <w:t xml:space="preserve">, </w:t>
      </w:r>
      <w:r w:rsidR="00221E78">
        <w:t>puisqu</w:t>
      </w:r>
      <w:r>
        <w:t>’</w:t>
      </w:r>
      <w:r w:rsidR="00221E78">
        <w:t>il en est ainsi</w:t>
      </w:r>
      <w:r>
        <w:t xml:space="preserve">, </w:t>
      </w:r>
      <w:r w:rsidR="00221E78">
        <w:t>mademoiselle Stoper</w:t>
      </w:r>
      <w:r>
        <w:t xml:space="preserve">, </w:t>
      </w:r>
      <w:r w:rsidR="00221E78">
        <w:t>veuillez</w:t>
      </w:r>
      <w:r>
        <w:t xml:space="preserve">, </w:t>
      </w:r>
      <w:r w:rsidR="00221E78">
        <w:t>je vous prie</w:t>
      </w:r>
      <w:r>
        <w:t xml:space="preserve">, </w:t>
      </w:r>
      <w:r w:rsidR="00221E78">
        <w:t>me présenter les autres personnes qui pourraient convenir pour cette place</w:t>
      </w:r>
      <w:r>
        <w:t>.</w:t>
      </w:r>
    </w:p>
    <w:p w14:paraId="68A0556B" w14:textId="77777777" w:rsidR="006B64E6" w:rsidRDefault="006B64E6" w:rsidP="006B64E6">
      <w:r>
        <w:t>« </w:t>
      </w:r>
      <w:r w:rsidR="00221E78">
        <w:t>Pendant tout le temps qu</w:t>
      </w:r>
      <w:r>
        <w:t>’</w:t>
      </w:r>
      <w:r w:rsidR="00221E78">
        <w:t>avait duré cet entretien</w:t>
      </w:r>
      <w:r>
        <w:t xml:space="preserve">, </w:t>
      </w:r>
      <w:r w:rsidR="00221E78">
        <w:t>la directrice était restée plongée dans ses papiers sans nous adresser une seule fois la parole</w:t>
      </w:r>
      <w:r>
        <w:t xml:space="preserve"> ; </w:t>
      </w:r>
      <w:r w:rsidR="00221E78">
        <w:t>mais</w:t>
      </w:r>
      <w:r>
        <w:t xml:space="preserve">, </w:t>
      </w:r>
      <w:r w:rsidR="00221E78">
        <w:t>au coup d</w:t>
      </w:r>
      <w:r>
        <w:t>’</w:t>
      </w:r>
      <w:r w:rsidR="00221E78">
        <w:t>œil qu</w:t>
      </w:r>
      <w:r>
        <w:t>’</w:t>
      </w:r>
      <w:r w:rsidR="00221E78">
        <w:t>elle me lança lorsqu</w:t>
      </w:r>
      <w:r>
        <w:t>’</w:t>
      </w:r>
      <w:r w:rsidR="00221E78">
        <w:t>elle releva la tête</w:t>
      </w:r>
      <w:r>
        <w:t xml:space="preserve">, </w:t>
      </w:r>
      <w:r w:rsidR="00221E78">
        <w:t>je compris que je venais de lui faire perdre une forte commission en n</w:t>
      </w:r>
      <w:r>
        <w:t>’</w:t>
      </w:r>
      <w:r w:rsidR="00221E78">
        <w:t>acceptant pas</w:t>
      </w:r>
      <w:r>
        <w:t>.</w:t>
      </w:r>
    </w:p>
    <w:p w14:paraId="69F9D5EB" w14:textId="77777777" w:rsidR="006B64E6" w:rsidRDefault="006B64E6" w:rsidP="006B64E6">
      <w:r>
        <w:t>« — </w:t>
      </w:r>
      <w:r w:rsidR="00221E78">
        <w:t>Désirez-vous que votre nom soit maintenu sur les livres</w:t>
      </w:r>
      <w:r>
        <w:t xml:space="preserve"> ? </w:t>
      </w:r>
      <w:r w:rsidR="00221E78">
        <w:t>me demanda-t-elle</w:t>
      </w:r>
      <w:r>
        <w:t>.</w:t>
      </w:r>
    </w:p>
    <w:p w14:paraId="3090865E" w14:textId="77777777" w:rsidR="006B64E6" w:rsidRDefault="006B64E6" w:rsidP="006B64E6">
      <w:r>
        <w:t>« — </w:t>
      </w:r>
      <w:r w:rsidR="00221E78">
        <w:t>S</w:t>
      </w:r>
      <w:r>
        <w:t>’</w:t>
      </w:r>
      <w:r w:rsidR="00221E78">
        <w:t>il vous plaît</w:t>
      </w:r>
      <w:r>
        <w:t xml:space="preserve">, </w:t>
      </w:r>
      <w:r w:rsidR="00221E78">
        <w:t>mademoiselle Stoper</w:t>
      </w:r>
      <w:r>
        <w:t>.</w:t>
      </w:r>
    </w:p>
    <w:p w14:paraId="337F9080" w14:textId="77777777" w:rsidR="006B64E6" w:rsidRDefault="006B64E6" w:rsidP="006B64E6">
      <w:r>
        <w:t>« — </w:t>
      </w:r>
      <w:r w:rsidR="00221E78">
        <w:t>Ma foi</w:t>
      </w:r>
      <w:r>
        <w:t xml:space="preserve">, </w:t>
      </w:r>
      <w:r w:rsidR="00221E78">
        <w:t>cela me paraît bien inutile</w:t>
      </w:r>
      <w:r>
        <w:t xml:space="preserve">, </w:t>
      </w:r>
      <w:r w:rsidR="00221E78">
        <w:t>puisque vous repoussez de cette façon les propositions les plus avantageuses</w:t>
      </w:r>
      <w:r>
        <w:t xml:space="preserve">, </w:t>
      </w:r>
      <w:r w:rsidR="00221E78">
        <w:t>me dit-elle d</w:t>
      </w:r>
      <w:r>
        <w:t>’</w:t>
      </w:r>
      <w:r w:rsidR="00221E78">
        <w:t>une voix rêche</w:t>
      </w:r>
      <w:r>
        <w:t xml:space="preserve">. </w:t>
      </w:r>
      <w:r w:rsidR="00221E78">
        <w:t>Vous n</w:t>
      </w:r>
      <w:r>
        <w:t>’</w:t>
      </w:r>
      <w:r w:rsidR="00221E78">
        <w:t>imaginez pas</w:t>
      </w:r>
      <w:r>
        <w:t xml:space="preserve">, </w:t>
      </w:r>
      <w:r w:rsidR="00221E78">
        <w:t>je pense</w:t>
      </w:r>
      <w:r>
        <w:t xml:space="preserve">, </w:t>
      </w:r>
      <w:r w:rsidR="00221E78">
        <w:t>qu</w:t>
      </w:r>
      <w:r>
        <w:t>’</w:t>
      </w:r>
      <w:r w:rsidR="00221E78">
        <w:t>après cela nous continuerons à nous démener pour vous procurer une situation</w:t>
      </w:r>
      <w:r>
        <w:t xml:space="preserve">. </w:t>
      </w:r>
      <w:r w:rsidR="00221E78">
        <w:t>Vous pouvez vous retirer</w:t>
      </w:r>
      <w:r>
        <w:t xml:space="preserve">, </w:t>
      </w:r>
      <w:r w:rsidR="00221E78">
        <w:t>mademoiselle Hunter</w:t>
      </w:r>
      <w:r>
        <w:t>.</w:t>
      </w:r>
    </w:p>
    <w:p w14:paraId="3FD75BDC" w14:textId="77777777" w:rsidR="006B64E6" w:rsidRDefault="006B64E6" w:rsidP="006B64E6">
      <w:r>
        <w:t>« </w:t>
      </w:r>
      <w:r w:rsidR="00221E78">
        <w:t>Alors</w:t>
      </w:r>
      <w:r>
        <w:t xml:space="preserve">, </w:t>
      </w:r>
      <w:r w:rsidR="00221E78">
        <w:t>monsieur Holmes</w:t>
      </w:r>
      <w:r>
        <w:t xml:space="preserve">, </w:t>
      </w:r>
      <w:r w:rsidR="00221E78">
        <w:t>lorsque</w:t>
      </w:r>
      <w:r>
        <w:t xml:space="preserve">, </w:t>
      </w:r>
      <w:r w:rsidR="00221E78">
        <w:t>rentrée chez moi</w:t>
      </w:r>
      <w:r>
        <w:t xml:space="preserve">, </w:t>
      </w:r>
      <w:r w:rsidR="00221E78">
        <w:t>je me retrouvai en face de mon buffet vide et des deux ou trois factures qu</w:t>
      </w:r>
      <w:r>
        <w:t>’</w:t>
      </w:r>
      <w:r w:rsidR="00221E78">
        <w:t>on avait apportées durant mon absence</w:t>
      </w:r>
      <w:r>
        <w:t xml:space="preserve">, </w:t>
      </w:r>
      <w:r w:rsidR="00221E78">
        <w:t>je fus subitement amenée à me demander si</w:t>
      </w:r>
      <w:r>
        <w:t xml:space="preserve">, </w:t>
      </w:r>
      <w:r w:rsidR="00221E78">
        <w:t>je ne venais pas de commettre une bien grosse sottise</w:t>
      </w:r>
      <w:r>
        <w:t xml:space="preserve">. </w:t>
      </w:r>
      <w:r w:rsidR="00221E78">
        <w:t>Évidemment</w:t>
      </w:r>
      <w:r>
        <w:t xml:space="preserve">, </w:t>
      </w:r>
      <w:r w:rsidR="00221E78">
        <w:t>ces gens-là étaient on ne peut plus fantasques</w:t>
      </w:r>
      <w:r>
        <w:t xml:space="preserve">, </w:t>
      </w:r>
      <w:r w:rsidR="00221E78">
        <w:t>et il fallait en passer par toutes les excentricités qu</w:t>
      </w:r>
      <w:r>
        <w:t>’</w:t>
      </w:r>
      <w:r w:rsidR="00221E78">
        <w:t>il leur plaisait de vous imposer</w:t>
      </w:r>
      <w:r>
        <w:t xml:space="preserve"> ; </w:t>
      </w:r>
      <w:r w:rsidR="00221E78">
        <w:t>mais</w:t>
      </w:r>
      <w:r>
        <w:t xml:space="preserve">, </w:t>
      </w:r>
      <w:r w:rsidR="00221E78">
        <w:t>en revanche</w:t>
      </w:r>
      <w:r>
        <w:t xml:space="preserve">, </w:t>
      </w:r>
      <w:r w:rsidR="00221E78">
        <w:t>ils se montraient prêts à vous dédommager royalement</w:t>
      </w:r>
      <w:r>
        <w:t xml:space="preserve">, </w:t>
      </w:r>
      <w:r w:rsidR="00221E78">
        <w:t xml:space="preserve">car bien peu de gouvernantes </w:t>
      </w:r>
      <w:r w:rsidR="00221E78">
        <w:lastRenderedPageBreak/>
        <w:t>anglaises peuvent se vanter de gagner cent livres par an</w:t>
      </w:r>
      <w:r>
        <w:t xml:space="preserve">. </w:t>
      </w:r>
      <w:r w:rsidR="00221E78">
        <w:t>Et puis</w:t>
      </w:r>
      <w:r>
        <w:t xml:space="preserve">, </w:t>
      </w:r>
      <w:r w:rsidR="00221E78">
        <w:t>en somme</w:t>
      </w:r>
      <w:r>
        <w:t xml:space="preserve">, </w:t>
      </w:r>
      <w:r w:rsidR="00221E78">
        <w:t>à quoi me serviraient-ils</w:t>
      </w:r>
      <w:r>
        <w:t xml:space="preserve">, </w:t>
      </w:r>
      <w:r w:rsidR="00221E78">
        <w:t>mes cheveux</w:t>
      </w:r>
      <w:r>
        <w:t xml:space="preserve"> ? </w:t>
      </w:r>
      <w:r w:rsidR="00221E78">
        <w:t>Nombre de femmes sont avantagées lorsqu</w:t>
      </w:r>
      <w:r>
        <w:t>’</w:t>
      </w:r>
      <w:r w:rsidR="00221E78">
        <w:t>elles les portent courts</w:t>
      </w:r>
      <w:r>
        <w:t xml:space="preserve">, </w:t>
      </w:r>
      <w:r w:rsidR="00221E78">
        <w:t>et qui sait si je ne serais pas comme elles</w:t>
      </w:r>
      <w:r>
        <w:t xml:space="preserve"> ? </w:t>
      </w:r>
      <w:r w:rsidR="00221E78">
        <w:t>Dès le lendemain</w:t>
      </w:r>
      <w:r>
        <w:t xml:space="preserve">, </w:t>
      </w:r>
      <w:r w:rsidR="00221E78">
        <w:t>je commençai à me dire que j</w:t>
      </w:r>
      <w:r>
        <w:t>’</w:t>
      </w:r>
      <w:r w:rsidR="00221E78">
        <w:t>avais eu tort d</w:t>
      </w:r>
      <w:r>
        <w:t>’</w:t>
      </w:r>
      <w:r w:rsidR="00221E78">
        <w:t>agir comme je l</w:t>
      </w:r>
      <w:r>
        <w:t>’</w:t>
      </w:r>
      <w:r w:rsidR="00221E78">
        <w:t>avais fait</w:t>
      </w:r>
      <w:r>
        <w:t xml:space="preserve">, </w:t>
      </w:r>
      <w:r w:rsidR="00221E78">
        <w:t>et</w:t>
      </w:r>
      <w:r>
        <w:t xml:space="preserve">, </w:t>
      </w:r>
      <w:r w:rsidR="00221E78">
        <w:t>le surlendemain</w:t>
      </w:r>
      <w:r>
        <w:t xml:space="preserve">, </w:t>
      </w:r>
      <w:r w:rsidR="00221E78">
        <w:t>j</w:t>
      </w:r>
      <w:r>
        <w:t>’</w:t>
      </w:r>
      <w:r w:rsidR="00221E78">
        <w:t>en étais définitivement convaincue</w:t>
      </w:r>
      <w:r>
        <w:t xml:space="preserve">. </w:t>
      </w:r>
      <w:r w:rsidR="00221E78">
        <w:t>Surmontant mon orgueil</w:t>
      </w:r>
      <w:r>
        <w:t xml:space="preserve">, </w:t>
      </w:r>
      <w:r w:rsidR="00221E78">
        <w:t>j</w:t>
      </w:r>
      <w:r>
        <w:t>’</w:t>
      </w:r>
      <w:r w:rsidR="00221E78">
        <w:t>avais presque fini par me décider à retourner à l</w:t>
      </w:r>
      <w:r>
        <w:t>’</w:t>
      </w:r>
      <w:r w:rsidR="00221E78">
        <w:t>agence pour demander si la place était toujours vacante</w:t>
      </w:r>
      <w:r>
        <w:t xml:space="preserve">, </w:t>
      </w:r>
      <w:r w:rsidR="00221E78">
        <w:t>lorsque je reçus</w:t>
      </w:r>
      <w:r>
        <w:t xml:space="preserve">, </w:t>
      </w:r>
      <w:r w:rsidR="00221E78">
        <w:t>du monsieur lui-même</w:t>
      </w:r>
      <w:r>
        <w:t xml:space="preserve">, </w:t>
      </w:r>
      <w:r w:rsidR="00221E78">
        <w:t>cette lettre que je vous ai apportée et que je vais vous lire</w:t>
      </w:r>
      <w:r>
        <w:t> :</w:t>
      </w:r>
    </w:p>
    <w:p w14:paraId="43EBED33" w14:textId="77777777" w:rsidR="00221E78" w:rsidRPr="006B64E6" w:rsidRDefault="00221E78" w:rsidP="006B64E6">
      <w:pPr>
        <w:jc w:val="right"/>
      </w:pPr>
      <w:r w:rsidRPr="006B64E6">
        <w:t>“</w:t>
      </w:r>
      <w:r w:rsidRPr="006B64E6">
        <w:rPr>
          <w:i/>
          <w:iCs/>
        </w:rPr>
        <w:t>Les Hêtres d</w:t>
      </w:r>
      <w:r w:rsidR="006B64E6">
        <w:rPr>
          <w:i/>
          <w:iCs/>
        </w:rPr>
        <w:t>’</w:t>
      </w:r>
      <w:r w:rsidRPr="006B64E6">
        <w:rPr>
          <w:i/>
          <w:iCs/>
        </w:rPr>
        <w:t>Or</w:t>
      </w:r>
    </w:p>
    <w:p w14:paraId="4CF7950B" w14:textId="77777777" w:rsidR="006B64E6" w:rsidRDefault="00221E78" w:rsidP="006B64E6">
      <w:pPr>
        <w:jc w:val="right"/>
      </w:pPr>
      <w:r w:rsidRPr="006B64E6">
        <w:rPr>
          <w:i/>
          <w:iCs/>
        </w:rPr>
        <w:t>près Winchester</w:t>
      </w:r>
      <w:r w:rsidR="006B64E6">
        <w:t>.</w:t>
      </w:r>
    </w:p>
    <w:p w14:paraId="511DA6D4" w14:textId="77777777" w:rsidR="006B64E6" w:rsidRDefault="00221E78" w:rsidP="006B64E6">
      <w:r>
        <w:t>“MADEMOISELLE</w:t>
      </w:r>
      <w:r w:rsidR="006B64E6">
        <w:t>,</w:t>
      </w:r>
    </w:p>
    <w:p w14:paraId="7995F911" w14:textId="77777777" w:rsidR="006B64E6" w:rsidRDefault="00221E78" w:rsidP="006B64E6">
      <w:r>
        <w:t>“Mademoiselle Stoper a eu l</w:t>
      </w:r>
      <w:r w:rsidR="006B64E6">
        <w:t>’</w:t>
      </w:r>
      <w:r>
        <w:t>amabilité de me communiquer votre adresse</w:t>
      </w:r>
      <w:r w:rsidR="006B64E6">
        <w:t xml:space="preserve">, </w:t>
      </w:r>
      <w:r>
        <w:t>et je vous écris d</w:t>
      </w:r>
      <w:r w:rsidR="006B64E6">
        <w:t>’</w:t>
      </w:r>
      <w:r>
        <w:t>ici afin de vous demander si vous n</w:t>
      </w:r>
      <w:r w:rsidR="006B64E6">
        <w:t>’</w:t>
      </w:r>
      <w:r>
        <w:t>êtes pas revenue sur votre décision</w:t>
      </w:r>
      <w:r w:rsidR="006B64E6">
        <w:t xml:space="preserve">. </w:t>
      </w:r>
      <w:r>
        <w:t>Ma femme souhaiterait vivement vous voir entrer chez nous</w:t>
      </w:r>
      <w:r w:rsidR="006B64E6">
        <w:t xml:space="preserve">, </w:t>
      </w:r>
      <w:r>
        <w:t>car le portrait que je lui ai tracé de vous lui a causé une très favorable impression</w:t>
      </w:r>
      <w:r w:rsidR="006B64E6">
        <w:t xml:space="preserve">. </w:t>
      </w:r>
      <w:r>
        <w:t>Nous sommes disposés à vous accorder trente livres par trimestre</w:t>
      </w:r>
      <w:r w:rsidR="006B64E6">
        <w:t xml:space="preserve">, </w:t>
      </w:r>
      <w:r>
        <w:t>soit cent vingt livres par an pour vous dédommager des désagréments que pourraient vous occasionner nos fantaisies</w:t>
      </w:r>
      <w:r w:rsidR="006B64E6">
        <w:t xml:space="preserve">, </w:t>
      </w:r>
      <w:r>
        <w:t>qui</w:t>
      </w:r>
      <w:r w:rsidR="006B64E6">
        <w:t xml:space="preserve">, </w:t>
      </w:r>
      <w:r>
        <w:t>après tout</w:t>
      </w:r>
      <w:r w:rsidR="006B64E6">
        <w:t xml:space="preserve">, </w:t>
      </w:r>
      <w:r>
        <w:t>ne sont pas si terribles</w:t>
      </w:r>
      <w:r w:rsidR="006B64E6">
        <w:t xml:space="preserve">. </w:t>
      </w:r>
      <w:r>
        <w:t>Ma femme a une prédilection pour le bleu électrique</w:t>
      </w:r>
      <w:r w:rsidR="006B64E6">
        <w:t xml:space="preserve">, </w:t>
      </w:r>
      <w:r>
        <w:t>et il lui serait agréable de vous voir porter une robe de cette nuance le matin dans la maison</w:t>
      </w:r>
      <w:r w:rsidR="006B64E6">
        <w:t xml:space="preserve">. </w:t>
      </w:r>
      <w:r>
        <w:t>Il est inutile</w:t>
      </w:r>
      <w:r w:rsidR="006B64E6">
        <w:t xml:space="preserve">, </w:t>
      </w:r>
      <w:r>
        <w:t>toutefois</w:t>
      </w:r>
      <w:r w:rsidR="006B64E6">
        <w:t xml:space="preserve">, </w:t>
      </w:r>
      <w:r>
        <w:t>que vous dépensiez votre argent pour l</w:t>
      </w:r>
      <w:r w:rsidR="006B64E6">
        <w:t>’</w:t>
      </w:r>
      <w:r>
        <w:t>acheter</w:t>
      </w:r>
      <w:r w:rsidR="006B64E6">
        <w:t xml:space="preserve">, </w:t>
      </w:r>
      <w:r>
        <w:t>car nous en possédons une</w:t>
      </w:r>
      <w:r w:rsidR="006B64E6">
        <w:t xml:space="preserve"> (</w:t>
      </w:r>
      <w:r>
        <w:t>celle de ma fille Alice</w:t>
      </w:r>
      <w:r w:rsidR="006B64E6">
        <w:t xml:space="preserve">, </w:t>
      </w:r>
      <w:r>
        <w:t>actuellement à Philadelphie</w:t>
      </w:r>
      <w:r w:rsidR="006B64E6">
        <w:t xml:space="preserve">), </w:t>
      </w:r>
      <w:r>
        <w:t>qui</w:t>
      </w:r>
      <w:r w:rsidR="006B64E6">
        <w:t xml:space="preserve">, </w:t>
      </w:r>
      <w:r>
        <w:t>je crois</w:t>
      </w:r>
      <w:r w:rsidR="006B64E6">
        <w:t xml:space="preserve">, </w:t>
      </w:r>
      <w:r>
        <w:t>vous irait très bien</w:t>
      </w:r>
      <w:r w:rsidR="006B64E6">
        <w:t xml:space="preserve">. </w:t>
      </w:r>
      <w:r>
        <w:t>Maintenant</w:t>
      </w:r>
      <w:r w:rsidR="006B64E6">
        <w:t xml:space="preserve">, </w:t>
      </w:r>
      <w:r>
        <w:t>quant à la question de vous asseoir ici ou là et de vous distraire de la façon qui vous serait indiquée</w:t>
      </w:r>
      <w:r w:rsidR="006B64E6">
        <w:t xml:space="preserve">, </w:t>
      </w:r>
      <w:r>
        <w:lastRenderedPageBreak/>
        <w:t>cela ne pourrait vous déranger en aucune façon</w:t>
      </w:r>
      <w:r w:rsidR="006B64E6">
        <w:t xml:space="preserve">. </w:t>
      </w:r>
      <w:r>
        <w:t>En ce qui concerne vos cheveux</w:t>
      </w:r>
      <w:r w:rsidR="006B64E6">
        <w:t xml:space="preserve">, </w:t>
      </w:r>
      <w:r>
        <w:t>c</w:t>
      </w:r>
      <w:r w:rsidR="006B64E6">
        <w:t>’</w:t>
      </w:r>
      <w:r>
        <w:t>est évidemment très regrettable</w:t>
      </w:r>
      <w:r w:rsidR="006B64E6">
        <w:t xml:space="preserve">, </w:t>
      </w:r>
      <w:r>
        <w:t>d</w:t>
      </w:r>
      <w:r w:rsidR="006B64E6">
        <w:t>’</w:t>
      </w:r>
      <w:r>
        <w:t>autant plus que je n</w:t>
      </w:r>
      <w:r w:rsidR="006B64E6">
        <w:t>’</w:t>
      </w:r>
      <w:r>
        <w:t>ai pas été sans en remarquer la beauté au cours de notre bref entretien</w:t>
      </w:r>
      <w:r w:rsidR="006B64E6">
        <w:t xml:space="preserve">, </w:t>
      </w:r>
      <w:r>
        <w:t>mais je me vois malheureusement contraint de maintenir ce que je vous ai dit à ce sujet</w:t>
      </w:r>
      <w:r w:rsidR="006B64E6">
        <w:t xml:space="preserve">. </w:t>
      </w:r>
      <w:r>
        <w:t>Il ne me reste donc plus qu</w:t>
      </w:r>
      <w:r w:rsidR="006B64E6">
        <w:t>’</w:t>
      </w:r>
      <w:r>
        <w:t>à espérer que vous vous trouverez suffisamment dédommagée de ce sacrifice par les appointements plus élevés que je vous offre</w:t>
      </w:r>
      <w:r w:rsidR="006B64E6">
        <w:t xml:space="preserve">. </w:t>
      </w:r>
      <w:r>
        <w:t>La tâche que vous aurez à remplir vis-à-vis de l</w:t>
      </w:r>
      <w:r w:rsidR="006B64E6">
        <w:t>’</w:t>
      </w:r>
      <w:r>
        <w:t>enfant est très légère</w:t>
      </w:r>
      <w:r w:rsidR="006B64E6">
        <w:t xml:space="preserve">. </w:t>
      </w:r>
      <w:r>
        <w:t>Allons</w:t>
      </w:r>
      <w:r w:rsidR="006B64E6">
        <w:t xml:space="preserve">, </w:t>
      </w:r>
      <w:r>
        <w:t>tâchez de vous décider</w:t>
      </w:r>
      <w:r w:rsidR="006B64E6">
        <w:t xml:space="preserve">, </w:t>
      </w:r>
      <w:r>
        <w:t>et j</w:t>
      </w:r>
      <w:r w:rsidR="006B64E6">
        <w:t>’</w:t>
      </w:r>
      <w:r>
        <w:t>irai au-devant de vous avec le dog-cart à Winchester</w:t>
      </w:r>
      <w:r w:rsidR="006B64E6">
        <w:t xml:space="preserve">, </w:t>
      </w:r>
      <w:r>
        <w:t>pourvu que vous me fassiez savoir par quel train vous arriverez</w:t>
      </w:r>
      <w:r w:rsidR="006B64E6">
        <w:t>.</w:t>
      </w:r>
    </w:p>
    <w:p w14:paraId="0980EA27" w14:textId="77777777" w:rsidR="006B64E6" w:rsidRDefault="00221E78" w:rsidP="006B64E6">
      <w:r>
        <w:t>“Agréez</w:t>
      </w:r>
      <w:r w:rsidR="006B64E6">
        <w:t xml:space="preserve">, </w:t>
      </w:r>
      <w:r>
        <w:t>etc</w:t>
      </w:r>
      <w:r w:rsidR="006B64E6">
        <w:t>.</w:t>
      </w:r>
    </w:p>
    <w:p w14:paraId="31A3A014" w14:textId="77777777" w:rsidR="006B64E6" w:rsidRDefault="00221E78" w:rsidP="006B64E6">
      <w:pPr>
        <w:jc w:val="right"/>
      </w:pPr>
      <w:r w:rsidRPr="006B64E6">
        <w:t>“JEPHRO RUCASTLE”</w:t>
      </w:r>
    </w:p>
    <w:p w14:paraId="6D40E4CC" w14:textId="77777777" w:rsidR="006B64E6" w:rsidRDefault="006B64E6" w:rsidP="006B64E6">
      <w:r>
        <w:t>« </w:t>
      </w:r>
      <w:r w:rsidR="00221E78">
        <w:t>Voilà la lettre que je viens de recevoir</w:t>
      </w:r>
      <w:r>
        <w:t xml:space="preserve">, </w:t>
      </w:r>
      <w:r w:rsidR="00221E78">
        <w:t>monsieur Holmes</w:t>
      </w:r>
      <w:r>
        <w:t xml:space="preserve">, </w:t>
      </w:r>
      <w:r w:rsidR="00221E78">
        <w:t>et</w:t>
      </w:r>
      <w:r>
        <w:t xml:space="preserve">, </w:t>
      </w:r>
      <w:r w:rsidR="00221E78">
        <w:t>cette fois</w:t>
      </w:r>
      <w:r>
        <w:t xml:space="preserve">, </w:t>
      </w:r>
      <w:r w:rsidR="00221E78">
        <w:t>je suis bien décidée à accepter</w:t>
      </w:r>
      <w:r>
        <w:t xml:space="preserve"> ; </w:t>
      </w:r>
      <w:r w:rsidR="00221E78">
        <w:t>mais</w:t>
      </w:r>
      <w:r>
        <w:t xml:space="preserve">, </w:t>
      </w:r>
      <w:r w:rsidR="00221E78">
        <w:t>avant de prendre un engagement définitif</w:t>
      </w:r>
      <w:r>
        <w:t xml:space="preserve">, </w:t>
      </w:r>
      <w:r w:rsidR="00221E78">
        <w:t>j</w:t>
      </w:r>
      <w:r>
        <w:t>’</w:t>
      </w:r>
      <w:r w:rsidR="00221E78">
        <w:t>ai pensé qu</w:t>
      </w:r>
      <w:r>
        <w:t>’</w:t>
      </w:r>
      <w:r w:rsidR="00221E78">
        <w:t>il serait quand même préférable de vous demander votre appréciation</w:t>
      </w:r>
      <w:r>
        <w:t>.</w:t>
      </w:r>
    </w:p>
    <w:p w14:paraId="6D965586" w14:textId="77777777" w:rsidR="006B64E6" w:rsidRDefault="006B64E6" w:rsidP="006B64E6">
      <w:r>
        <w:t>— </w:t>
      </w:r>
      <w:r w:rsidR="00221E78">
        <w:t>Que voulez-vous que je vous dise</w:t>
      </w:r>
      <w:r>
        <w:t xml:space="preserve">, </w:t>
      </w:r>
      <w:r w:rsidR="00221E78">
        <w:t>mademoiselle</w:t>
      </w:r>
      <w:r>
        <w:t xml:space="preserve"> ? </w:t>
      </w:r>
      <w:r w:rsidR="00221E78">
        <w:t>répondit Holmes en souriant</w:t>
      </w:r>
      <w:r>
        <w:t xml:space="preserve">, </w:t>
      </w:r>
      <w:r w:rsidR="00221E78">
        <w:t>puisque votre résolution est prise</w:t>
      </w:r>
      <w:r>
        <w:t xml:space="preserve">, </w:t>
      </w:r>
      <w:r w:rsidR="00221E78">
        <w:t>il me semble qu</w:t>
      </w:r>
      <w:r>
        <w:t>’</w:t>
      </w:r>
      <w:r w:rsidR="00221E78">
        <w:t>il n</w:t>
      </w:r>
      <w:r>
        <w:t>’</w:t>
      </w:r>
      <w:r w:rsidR="00221E78">
        <w:t>y a plus lieu désormais de discuter la question</w:t>
      </w:r>
      <w:r>
        <w:t>.</w:t>
      </w:r>
    </w:p>
    <w:p w14:paraId="3B5BF9C7" w14:textId="77777777" w:rsidR="006B64E6" w:rsidRDefault="006B64E6" w:rsidP="006B64E6">
      <w:r>
        <w:t>— </w:t>
      </w:r>
      <w:r w:rsidR="00221E78">
        <w:t>Mais enfin</w:t>
      </w:r>
      <w:r>
        <w:t xml:space="preserve">, </w:t>
      </w:r>
      <w:r w:rsidR="00221E78">
        <w:t>vous n</w:t>
      </w:r>
      <w:r>
        <w:t>’</w:t>
      </w:r>
      <w:r w:rsidR="00221E78">
        <w:t>estimez pas que je devrais refuser</w:t>
      </w:r>
      <w:r>
        <w:t> ?</w:t>
      </w:r>
    </w:p>
    <w:p w14:paraId="528A2A1F" w14:textId="77777777" w:rsidR="006B64E6" w:rsidRDefault="006B64E6" w:rsidP="006B64E6">
      <w:r>
        <w:t>— </w:t>
      </w:r>
      <w:r w:rsidR="00221E78">
        <w:t>Mon Dieu</w:t>
      </w:r>
      <w:r>
        <w:t xml:space="preserve">, </w:t>
      </w:r>
      <w:r w:rsidR="00221E78">
        <w:t>mademoiselle</w:t>
      </w:r>
      <w:r>
        <w:t xml:space="preserve">, </w:t>
      </w:r>
      <w:r w:rsidR="00221E78">
        <w:t>je vous avoue franchement que ce n</w:t>
      </w:r>
      <w:r>
        <w:t>’</w:t>
      </w:r>
      <w:r w:rsidR="00221E78">
        <w:t>est pas la situation que je choisirais pour ma sœur</w:t>
      </w:r>
      <w:r>
        <w:t xml:space="preserve">, </w:t>
      </w:r>
      <w:r w:rsidR="00221E78">
        <w:t>si j</w:t>
      </w:r>
      <w:r>
        <w:t>’</w:t>
      </w:r>
      <w:r w:rsidR="00221E78">
        <w:t>en avais une</w:t>
      </w:r>
      <w:r>
        <w:t>.</w:t>
      </w:r>
    </w:p>
    <w:p w14:paraId="197ED782" w14:textId="77777777" w:rsidR="006B64E6" w:rsidRDefault="006B64E6" w:rsidP="006B64E6">
      <w:r>
        <w:lastRenderedPageBreak/>
        <w:t>— </w:t>
      </w:r>
      <w:r w:rsidR="00221E78">
        <w:t>Alors</w:t>
      </w:r>
      <w:r>
        <w:t xml:space="preserve">, </w:t>
      </w:r>
      <w:r w:rsidR="00221E78">
        <w:t>selon vous</w:t>
      </w:r>
      <w:r>
        <w:t xml:space="preserve">, </w:t>
      </w:r>
      <w:r w:rsidR="00221E78">
        <w:t>qu</w:t>
      </w:r>
      <w:r>
        <w:t>’</w:t>
      </w:r>
      <w:r w:rsidR="00221E78">
        <w:t>est-ce que tout cela signifie</w:t>
      </w:r>
      <w:r>
        <w:t xml:space="preserve">, </w:t>
      </w:r>
      <w:r w:rsidR="00221E78">
        <w:t>monsieur Holmes</w:t>
      </w:r>
      <w:r>
        <w:t> ?</w:t>
      </w:r>
    </w:p>
    <w:p w14:paraId="321E4D73" w14:textId="77777777" w:rsidR="006B64E6" w:rsidRDefault="006B64E6" w:rsidP="006B64E6">
      <w:r>
        <w:t>— </w:t>
      </w:r>
      <w:r w:rsidR="00221E78">
        <w:t>Ah</w:t>
      </w:r>
      <w:r>
        <w:t xml:space="preserve"> ! </w:t>
      </w:r>
      <w:r w:rsidR="00221E78">
        <w:t>je serais fort en peine de vous le dire</w:t>
      </w:r>
      <w:r>
        <w:t xml:space="preserve">. </w:t>
      </w:r>
      <w:r w:rsidR="00221E78">
        <w:t>Je ne sais rien</w:t>
      </w:r>
      <w:r>
        <w:t xml:space="preserve">. </w:t>
      </w:r>
      <w:r w:rsidR="00221E78">
        <w:t>Quelle est votre idée à vous</w:t>
      </w:r>
      <w:r>
        <w:t> ?</w:t>
      </w:r>
    </w:p>
    <w:p w14:paraId="4F8E0998" w14:textId="77777777" w:rsidR="006B64E6" w:rsidRDefault="006B64E6" w:rsidP="006B64E6">
      <w:r>
        <w:t>— </w:t>
      </w:r>
      <w:r w:rsidR="00221E78">
        <w:t>Eh bien</w:t>
      </w:r>
      <w:r>
        <w:t xml:space="preserve"> ! </w:t>
      </w:r>
      <w:r w:rsidR="00221E78">
        <w:t>je ne vois qu</w:t>
      </w:r>
      <w:r>
        <w:t>’</w:t>
      </w:r>
      <w:r w:rsidR="00221E78">
        <w:t>une seule hypothèse possible</w:t>
      </w:r>
      <w:r>
        <w:t>. M. </w:t>
      </w:r>
      <w:r w:rsidR="00221E78">
        <w:t>Rucastle m</w:t>
      </w:r>
      <w:r>
        <w:t>’</w:t>
      </w:r>
      <w:r w:rsidR="00221E78">
        <w:t>a donné l</w:t>
      </w:r>
      <w:r>
        <w:t>’</w:t>
      </w:r>
      <w:r w:rsidR="00221E78">
        <w:t>impression d</w:t>
      </w:r>
      <w:r>
        <w:t>’</w:t>
      </w:r>
      <w:r w:rsidR="00221E78">
        <w:t>être un très brave homme et d</w:t>
      </w:r>
      <w:r>
        <w:t>’</w:t>
      </w:r>
      <w:r w:rsidR="00221E78">
        <w:t>avoir très bon cœur</w:t>
      </w:r>
      <w:r>
        <w:t xml:space="preserve">. </w:t>
      </w:r>
      <w:r w:rsidR="00221E78">
        <w:t>Mais peut-être sa femme a-t-elle perdu la raison et peut-être</w:t>
      </w:r>
      <w:r>
        <w:t xml:space="preserve">, </w:t>
      </w:r>
      <w:r w:rsidR="00221E78">
        <w:t>d</w:t>
      </w:r>
      <w:r>
        <w:t>’</w:t>
      </w:r>
      <w:r w:rsidR="00221E78">
        <w:t>une part</w:t>
      </w:r>
      <w:r>
        <w:t xml:space="preserve">, </w:t>
      </w:r>
      <w:r w:rsidR="00221E78">
        <w:t>ne veut-il en rien dire de peur qu</w:t>
      </w:r>
      <w:r>
        <w:t>’</w:t>
      </w:r>
      <w:r w:rsidR="00221E78">
        <w:t>on ne la fasse interner</w:t>
      </w:r>
      <w:r>
        <w:t xml:space="preserve">, </w:t>
      </w:r>
      <w:r w:rsidR="00221E78">
        <w:t>et d</w:t>
      </w:r>
      <w:r>
        <w:t>’</w:t>
      </w:r>
      <w:r w:rsidR="00221E78">
        <w:t>autre part</w:t>
      </w:r>
      <w:r>
        <w:t xml:space="preserve">, </w:t>
      </w:r>
      <w:r w:rsidR="00221E78">
        <w:t>se soumet-il à tous ses caprices pour éviter les crises qui pourraient se produire si on lui résistait</w:t>
      </w:r>
      <w:r>
        <w:t>.</w:t>
      </w:r>
    </w:p>
    <w:p w14:paraId="1712FDBD" w14:textId="77777777" w:rsidR="006B64E6" w:rsidRDefault="006B64E6" w:rsidP="006B64E6">
      <w:r>
        <w:t>— </w:t>
      </w:r>
      <w:r w:rsidR="00221E78">
        <w:t>C</w:t>
      </w:r>
      <w:r>
        <w:t>’</w:t>
      </w:r>
      <w:r w:rsidR="00221E78">
        <w:t>est</w:t>
      </w:r>
      <w:r>
        <w:t xml:space="preserve">, </w:t>
      </w:r>
      <w:r w:rsidR="00221E78">
        <w:t>en effet</w:t>
      </w:r>
      <w:r>
        <w:t xml:space="preserve">, </w:t>
      </w:r>
      <w:r w:rsidR="00221E78">
        <w:t>une explication plausible</w:t>
      </w:r>
      <w:r>
        <w:t xml:space="preserve">… </w:t>
      </w:r>
      <w:r w:rsidR="00221E78">
        <w:t>étant donné les faits</w:t>
      </w:r>
      <w:r>
        <w:t xml:space="preserve"> ; </w:t>
      </w:r>
      <w:r w:rsidR="00221E78">
        <w:t>c</w:t>
      </w:r>
      <w:r>
        <w:t>’</w:t>
      </w:r>
      <w:r w:rsidR="00221E78">
        <w:t>est même</w:t>
      </w:r>
      <w:r>
        <w:t xml:space="preserve">, </w:t>
      </w:r>
      <w:r w:rsidR="00221E78">
        <w:t>je crois</w:t>
      </w:r>
      <w:r>
        <w:t xml:space="preserve">, </w:t>
      </w:r>
      <w:r w:rsidR="00221E78">
        <w:t>la plus probable</w:t>
      </w:r>
      <w:r>
        <w:t xml:space="preserve">. </w:t>
      </w:r>
      <w:r w:rsidR="00221E78">
        <w:t>Mais</w:t>
      </w:r>
      <w:r>
        <w:t xml:space="preserve">, </w:t>
      </w:r>
      <w:r w:rsidR="00221E78">
        <w:t>de toute façon</w:t>
      </w:r>
      <w:r>
        <w:t xml:space="preserve">, </w:t>
      </w:r>
      <w:r w:rsidR="00221E78">
        <w:t>il ne me semble pas que ce soit un milieu très recommandé pour une jeune fille</w:t>
      </w:r>
      <w:r>
        <w:t>.</w:t>
      </w:r>
    </w:p>
    <w:p w14:paraId="4E9CF641" w14:textId="77777777" w:rsidR="006B64E6" w:rsidRDefault="006B64E6" w:rsidP="006B64E6">
      <w:r>
        <w:t>— </w:t>
      </w:r>
      <w:r w:rsidR="00221E78">
        <w:t>Je ne dis pas</w:t>
      </w:r>
      <w:r>
        <w:t xml:space="preserve">, </w:t>
      </w:r>
      <w:r w:rsidR="00221E78">
        <w:t>monsieur Holmes</w:t>
      </w:r>
      <w:r>
        <w:t xml:space="preserve">, </w:t>
      </w:r>
      <w:r w:rsidR="00221E78">
        <w:t>seulement dans la situation où je me trouve</w:t>
      </w:r>
      <w:r>
        <w:t>…</w:t>
      </w:r>
    </w:p>
    <w:p w14:paraId="769FF719" w14:textId="77777777" w:rsidR="006B64E6" w:rsidRDefault="006B64E6" w:rsidP="006B64E6">
      <w:r>
        <w:t>— </w:t>
      </w:r>
      <w:r w:rsidR="00221E78">
        <w:t>Oui</w:t>
      </w:r>
      <w:r>
        <w:t xml:space="preserve">, </w:t>
      </w:r>
      <w:r w:rsidR="00221E78">
        <w:t>évidemment</w:t>
      </w:r>
      <w:r>
        <w:t xml:space="preserve">, </w:t>
      </w:r>
      <w:r w:rsidR="00221E78">
        <w:t>les appointements qu</w:t>
      </w:r>
      <w:r>
        <w:t>’</w:t>
      </w:r>
      <w:r w:rsidR="00221E78">
        <w:t>on vous offre sont beaux</w:t>
      </w:r>
      <w:r>
        <w:t xml:space="preserve">… </w:t>
      </w:r>
      <w:r w:rsidR="00221E78">
        <w:t>trop beaux même</w:t>
      </w:r>
      <w:r>
        <w:t xml:space="preserve">. </w:t>
      </w:r>
      <w:r w:rsidR="00221E78">
        <w:t>C</w:t>
      </w:r>
      <w:r>
        <w:t>’</w:t>
      </w:r>
      <w:r w:rsidR="00221E78">
        <w:t>est justement ce qui m</w:t>
      </w:r>
      <w:r>
        <w:t>’</w:t>
      </w:r>
      <w:r w:rsidR="00221E78">
        <w:t>inquiète</w:t>
      </w:r>
      <w:r>
        <w:t xml:space="preserve">. </w:t>
      </w:r>
      <w:r w:rsidR="00221E78">
        <w:t>Pourquoi ces gens-là vous proposeraient-ils cent vingt livres par an</w:t>
      </w:r>
      <w:r>
        <w:t xml:space="preserve">, </w:t>
      </w:r>
      <w:r w:rsidR="00221E78">
        <w:t>alors que</w:t>
      </w:r>
      <w:r>
        <w:t xml:space="preserve">, </w:t>
      </w:r>
      <w:r w:rsidR="00221E78">
        <w:t>pour le tiers du prix</w:t>
      </w:r>
      <w:r>
        <w:t xml:space="preserve">, </w:t>
      </w:r>
      <w:r w:rsidR="00221E78">
        <w:t>ils pourraient avoir une gouvernante de tout premier ordre</w:t>
      </w:r>
      <w:r>
        <w:t xml:space="preserve"> ? </w:t>
      </w:r>
      <w:r w:rsidR="00221E78">
        <w:t>Il y a certainement quelque chose de pas clair là-dessous</w:t>
      </w:r>
      <w:r>
        <w:t>.</w:t>
      </w:r>
    </w:p>
    <w:p w14:paraId="71D771F7" w14:textId="77777777" w:rsidR="006B64E6" w:rsidRDefault="006B64E6" w:rsidP="006B64E6">
      <w:r>
        <w:t>— </w:t>
      </w:r>
      <w:r w:rsidR="00221E78">
        <w:t>J</w:t>
      </w:r>
      <w:r>
        <w:t>’</w:t>
      </w:r>
      <w:r w:rsidR="00221E78">
        <w:t>ai pensé que</w:t>
      </w:r>
      <w:r>
        <w:t xml:space="preserve">, </w:t>
      </w:r>
      <w:r w:rsidR="00221E78">
        <w:t>du moment que vous seriez au courant</w:t>
      </w:r>
      <w:r>
        <w:t xml:space="preserve">, </w:t>
      </w:r>
      <w:r w:rsidR="00221E78">
        <w:t>il vous serait plus facile</w:t>
      </w:r>
      <w:r>
        <w:t xml:space="preserve">, </w:t>
      </w:r>
      <w:r w:rsidR="00221E78">
        <w:t>par la suite</w:t>
      </w:r>
      <w:r>
        <w:t xml:space="preserve">, </w:t>
      </w:r>
      <w:r w:rsidR="00221E78">
        <w:t>de me venir en aide</w:t>
      </w:r>
      <w:r>
        <w:t xml:space="preserve">, </w:t>
      </w:r>
      <w:r w:rsidR="00221E78">
        <w:t>le cas échéant</w:t>
      </w:r>
      <w:r>
        <w:t xml:space="preserve">. </w:t>
      </w:r>
      <w:r w:rsidR="00221E78">
        <w:t>Je me sentirais tellement plus forte si je savais pouvoir compter sur vous</w:t>
      </w:r>
      <w:r>
        <w:t>.</w:t>
      </w:r>
    </w:p>
    <w:p w14:paraId="713C028B" w14:textId="77777777" w:rsidR="006B64E6" w:rsidRDefault="006B64E6" w:rsidP="006B64E6">
      <w:r>
        <w:t>— </w:t>
      </w:r>
      <w:r w:rsidR="00221E78">
        <w:t>Oh</w:t>
      </w:r>
      <w:r>
        <w:t xml:space="preserve"> ! </w:t>
      </w:r>
      <w:r w:rsidR="00221E78">
        <w:t>soyez tranquille</w:t>
      </w:r>
      <w:r>
        <w:t xml:space="preserve">, </w:t>
      </w:r>
      <w:r w:rsidR="00221E78">
        <w:t>vous pourrez compter sur moi</w:t>
      </w:r>
      <w:r>
        <w:t xml:space="preserve">. </w:t>
      </w:r>
      <w:r w:rsidR="00221E78">
        <w:t>Voici des mois que je n</w:t>
      </w:r>
      <w:r>
        <w:t>’</w:t>
      </w:r>
      <w:r w:rsidR="00221E78">
        <w:t xml:space="preserve">avais pas rencontré de problème </w:t>
      </w:r>
      <w:r w:rsidR="00221E78">
        <w:lastRenderedPageBreak/>
        <w:t>aussi intéressant que celui que vous venez de m</w:t>
      </w:r>
      <w:r>
        <w:t>’</w:t>
      </w:r>
      <w:r w:rsidR="00221E78">
        <w:t>exposer</w:t>
      </w:r>
      <w:r>
        <w:t xml:space="preserve">. </w:t>
      </w:r>
      <w:r w:rsidR="00221E78">
        <w:t>Il y a</w:t>
      </w:r>
      <w:r>
        <w:t xml:space="preserve">, </w:t>
      </w:r>
      <w:r w:rsidR="00221E78">
        <w:t>dans cette histoire</w:t>
      </w:r>
      <w:r>
        <w:t xml:space="preserve">, </w:t>
      </w:r>
      <w:r w:rsidR="00221E78">
        <w:t>quelque chose qui sort tout à fait de l</w:t>
      </w:r>
      <w:r>
        <w:t>’</w:t>
      </w:r>
      <w:r w:rsidR="00221E78">
        <w:t>ordinaire</w:t>
      </w:r>
      <w:r>
        <w:t xml:space="preserve">. </w:t>
      </w:r>
      <w:r w:rsidR="00221E78">
        <w:t>Si jamais vous vous trouviez embarrassée ou menacée d</w:t>
      </w:r>
      <w:r>
        <w:t>’</w:t>
      </w:r>
      <w:r w:rsidR="00221E78">
        <w:t>un danger quelconque</w:t>
      </w:r>
      <w:r>
        <w:t>…</w:t>
      </w:r>
    </w:p>
    <w:p w14:paraId="263A8B67" w14:textId="77777777" w:rsidR="006B64E6" w:rsidRDefault="006B64E6" w:rsidP="006B64E6">
      <w:r>
        <w:t>— </w:t>
      </w:r>
      <w:r w:rsidR="00221E78">
        <w:t>Un danger</w:t>
      </w:r>
      <w:r>
        <w:t xml:space="preserve"> ? </w:t>
      </w:r>
      <w:r w:rsidR="00221E78">
        <w:t>Quel danger prévoyez-vous donc</w:t>
      </w:r>
      <w:r>
        <w:t> ?</w:t>
      </w:r>
    </w:p>
    <w:p w14:paraId="2F02C077" w14:textId="77777777" w:rsidR="006B64E6" w:rsidRDefault="00221E78" w:rsidP="006B64E6">
      <w:r>
        <w:t>Holmes hocha gravement la tête</w:t>
      </w:r>
      <w:r w:rsidR="006B64E6">
        <w:t>.</w:t>
      </w:r>
    </w:p>
    <w:p w14:paraId="179E6B1A" w14:textId="77777777" w:rsidR="006B64E6" w:rsidRDefault="006B64E6" w:rsidP="006B64E6">
      <w:r>
        <w:t>— </w:t>
      </w:r>
      <w:r w:rsidR="00221E78">
        <w:t>Ce ne serait plus un danger si nous étions à même de le préciser</w:t>
      </w:r>
      <w:r>
        <w:t xml:space="preserve">, </w:t>
      </w:r>
      <w:r w:rsidR="00221E78">
        <w:t>répliqua-t-il</w:t>
      </w:r>
      <w:r>
        <w:t xml:space="preserve">. </w:t>
      </w:r>
      <w:r w:rsidR="00221E78">
        <w:t>Mais</w:t>
      </w:r>
      <w:r>
        <w:t xml:space="preserve">, </w:t>
      </w:r>
      <w:r w:rsidR="00221E78">
        <w:t>à n</w:t>
      </w:r>
      <w:r>
        <w:t>’</w:t>
      </w:r>
      <w:r w:rsidR="00221E78">
        <w:t>importe quelle heure du jour et de la nuit</w:t>
      </w:r>
      <w:r>
        <w:t xml:space="preserve">, </w:t>
      </w:r>
      <w:r w:rsidR="00221E78">
        <w:t>passez-moi une dépêche</w:t>
      </w:r>
      <w:r>
        <w:t xml:space="preserve">, </w:t>
      </w:r>
      <w:r w:rsidR="00221E78">
        <w:t>et j</w:t>
      </w:r>
      <w:r>
        <w:t>’</w:t>
      </w:r>
      <w:r w:rsidR="00221E78">
        <w:t>accours aussitôt</w:t>
      </w:r>
      <w:r>
        <w:t>.</w:t>
      </w:r>
    </w:p>
    <w:p w14:paraId="337F7E11" w14:textId="77777777" w:rsidR="006B64E6" w:rsidRDefault="006B64E6" w:rsidP="006B64E6">
      <w:r>
        <w:t>— </w:t>
      </w:r>
      <w:r w:rsidR="00221E78">
        <w:t>C</w:t>
      </w:r>
      <w:r>
        <w:t>’</w:t>
      </w:r>
      <w:r w:rsidR="00221E78">
        <w:t>est tout ce qu</w:t>
      </w:r>
      <w:r>
        <w:t>’</w:t>
      </w:r>
      <w:r w:rsidR="00221E78">
        <w:t>il me faut</w:t>
      </w:r>
      <w:r>
        <w:t>.</w:t>
      </w:r>
    </w:p>
    <w:p w14:paraId="3D141FCD" w14:textId="77777777" w:rsidR="006B64E6" w:rsidRDefault="00221E78" w:rsidP="006B64E6">
      <w:r>
        <w:t>Elle se leva vivement</w:t>
      </w:r>
      <w:r w:rsidR="006B64E6">
        <w:t xml:space="preserve">, </w:t>
      </w:r>
      <w:r>
        <w:t>tout à fait rassurée à présent</w:t>
      </w:r>
      <w:r w:rsidR="006B64E6">
        <w:t>.</w:t>
      </w:r>
    </w:p>
    <w:p w14:paraId="4814DC34" w14:textId="77777777" w:rsidR="006B64E6" w:rsidRDefault="006B64E6" w:rsidP="006B64E6">
      <w:r>
        <w:t>— </w:t>
      </w:r>
      <w:r w:rsidR="00221E78">
        <w:t>Je vais pouvoir m</w:t>
      </w:r>
      <w:r>
        <w:t>’</w:t>
      </w:r>
      <w:r w:rsidR="00221E78">
        <w:t>embarquer sans crainte pour le Hampshire désormais</w:t>
      </w:r>
      <w:r>
        <w:t xml:space="preserve">. </w:t>
      </w:r>
      <w:r w:rsidR="00221E78">
        <w:t>J</w:t>
      </w:r>
      <w:r>
        <w:t>’</w:t>
      </w:r>
      <w:r w:rsidR="00221E78">
        <w:t xml:space="preserve">écris à </w:t>
      </w:r>
      <w:r>
        <w:t>M. </w:t>
      </w:r>
      <w:r w:rsidR="00221E78">
        <w:t>Rucastle en sortant de chez vous</w:t>
      </w:r>
      <w:r>
        <w:t xml:space="preserve">, </w:t>
      </w:r>
      <w:r w:rsidR="00221E78">
        <w:t>je fais ce soir même le sacrifice de mes cheveux</w:t>
      </w:r>
      <w:r>
        <w:t xml:space="preserve">, </w:t>
      </w:r>
      <w:r w:rsidR="00221E78">
        <w:t>et demain je pars pour Winchester</w:t>
      </w:r>
      <w:r>
        <w:t>.</w:t>
      </w:r>
    </w:p>
    <w:p w14:paraId="6350A3D6" w14:textId="77777777" w:rsidR="006B64E6" w:rsidRDefault="00221E78" w:rsidP="006B64E6">
      <w:r>
        <w:t>Et</w:t>
      </w:r>
      <w:r w:rsidR="006B64E6">
        <w:t xml:space="preserve">, </w:t>
      </w:r>
      <w:r>
        <w:t>après avoir adressé quelques mots de remerciement à Sherlock Holmes</w:t>
      </w:r>
      <w:r w:rsidR="006B64E6">
        <w:t xml:space="preserve">, </w:t>
      </w:r>
      <w:r>
        <w:t>elle nous souhaita le bonsoir à tous deux et sortit d</w:t>
      </w:r>
      <w:r w:rsidR="006B64E6">
        <w:t>’</w:t>
      </w:r>
      <w:r>
        <w:t>un air affairé</w:t>
      </w:r>
      <w:r w:rsidR="006B64E6">
        <w:t>.</w:t>
      </w:r>
    </w:p>
    <w:p w14:paraId="27AA26A1" w14:textId="77777777" w:rsidR="006B64E6" w:rsidRDefault="006B64E6" w:rsidP="006B64E6">
      <w:r>
        <w:t>— </w:t>
      </w:r>
      <w:r w:rsidR="00221E78">
        <w:t>En tout cas</w:t>
      </w:r>
      <w:r>
        <w:t xml:space="preserve">, </w:t>
      </w:r>
      <w:r w:rsidR="00221E78">
        <w:t>conclus-je en l</w:t>
      </w:r>
      <w:r>
        <w:t>’</w:t>
      </w:r>
      <w:r w:rsidR="00221E78">
        <w:t>écoutant redescendre l</w:t>
      </w:r>
      <w:r>
        <w:t>’</w:t>
      </w:r>
      <w:r w:rsidR="00221E78">
        <w:t>escalier d</w:t>
      </w:r>
      <w:r>
        <w:t>’</w:t>
      </w:r>
      <w:r w:rsidR="00221E78">
        <w:t>un pas ferme et rapide</w:t>
      </w:r>
      <w:r>
        <w:t xml:space="preserve">, </w:t>
      </w:r>
      <w:r w:rsidR="00221E78">
        <w:t>elle donne l</w:t>
      </w:r>
      <w:r>
        <w:t>’</w:t>
      </w:r>
      <w:r w:rsidR="00221E78">
        <w:t>impression de fort bien savoir se tirer d</w:t>
      </w:r>
      <w:r>
        <w:t>’</w:t>
      </w:r>
      <w:r w:rsidR="00221E78">
        <w:t>affaire toute seule</w:t>
      </w:r>
      <w:r>
        <w:t>.</w:t>
      </w:r>
    </w:p>
    <w:p w14:paraId="4598B8D1" w14:textId="77777777" w:rsidR="006B64E6" w:rsidRDefault="006B64E6" w:rsidP="006B64E6">
      <w:r>
        <w:t>— </w:t>
      </w:r>
      <w:r w:rsidR="00221E78">
        <w:t>Tant mieux</w:t>
      </w:r>
      <w:r>
        <w:t xml:space="preserve">, </w:t>
      </w:r>
      <w:r w:rsidR="00221E78">
        <w:t>me répondit Holmes gravement</w:t>
      </w:r>
      <w:r>
        <w:t xml:space="preserve">, </w:t>
      </w:r>
      <w:r w:rsidR="00221E78">
        <w:t>car je serais bien surpris si nous n</w:t>
      </w:r>
      <w:r>
        <w:t>’</w:t>
      </w:r>
      <w:r w:rsidR="00221E78">
        <w:t>entendions pas reparler d</w:t>
      </w:r>
      <w:r>
        <w:t>’</w:t>
      </w:r>
      <w:r w:rsidR="00221E78">
        <w:t>elle avant peu</w:t>
      </w:r>
      <w:r>
        <w:t>.</w:t>
      </w:r>
    </w:p>
    <w:p w14:paraId="0EF70AF6" w14:textId="77777777" w:rsidR="006B64E6" w:rsidRDefault="00221E78" w:rsidP="006B64E6">
      <w:r>
        <w:t>La prédiction de mon ami ne tarda guère à se réaliser</w:t>
      </w:r>
      <w:r w:rsidR="006B64E6">
        <w:t>.</w:t>
      </w:r>
    </w:p>
    <w:p w14:paraId="366C3B76" w14:textId="77777777" w:rsidR="006B64E6" w:rsidRDefault="00221E78" w:rsidP="006B64E6">
      <w:r>
        <w:lastRenderedPageBreak/>
        <w:t>Une quinzaine passa</w:t>
      </w:r>
      <w:r w:rsidR="006B64E6">
        <w:t xml:space="preserve">, </w:t>
      </w:r>
      <w:r>
        <w:t>durant laquelle je me surpris fréquemment à repenser à cette jeune fille en me demandant vers quelle étrange aventure elle avait bien pu s</w:t>
      </w:r>
      <w:r w:rsidR="006B64E6">
        <w:t>’</w:t>
      </w:r>
      <w:r>
        <w:t>élancer</w:t>
      </w:r>
      <w:r w:rsidR="006B64E6">
        <w:t xml:space="preserve">. </w:t>
      </w:r>
      <w:r>
        <w:t>Les appointements exagérés qu</w:t>
      </w:r>
      <w:r w:rsidR="006B64E6">
        <w:t>’</w:t>
      </w:r>
      <w:r>
        <w:t>on lui offrait</w:t>
      </w:r>
      <w:r w:rsidR="006B64E6">
        <w:t xml:space="preserve">, </w:t>
      </w:r>
      <w:r>
        <w:t>les conditions étranges qu</w:t>
      </w:r>
      <w:r w:rsidR="006B64E6">
        <w:t>’</w:t>
      </w:r>
      <w:r>
        <w:t>on lui imposait</w:t>
      </w:r>
      <w:r w:rsidR="006B64E6">
        <w:t xml:space="preserve">, </w:t>
      </w:r>
      <w:r>
        <w:t>la tâche quasi insignifiante qu</w:t>
      </w:r>
      <w:r w:rsidR="006B64E6">
        <w:t>’</w:t>
      </w:r>
      <w:r>
        <w:t>on lui promettait</w:t>
      </w:r>
      <w:r w:rsidR="006B64E6">
        <w:t xml:space="preserve">, </w:t>
      </w:r>
      <w:r>
        <w:t>tout laissait à prévoir qu</w:t>
      </w:r>
      <w:r w:rsidR="006B64E6">
        <w:t>’</w:t>
      </w:r>
      <w:r>
        <w:t>elle aurait à faire face à une situation anormale</w:t>
      </w:r>
      <w:r w:rsidR="006B64E6">
        <w:t xml:space="preserve">. </w:t>
      </w:r>
      <w:r>
        <w:t>Mais s</w:t>
      </w:r>
      <w:r w:rsidR="006B64E6">
        <w:t>’</w:t>
      </w:r>
      <w:r>
        <w:t>agissait-il d</w:t>
      </w:r>
      <w:r w:rsidR="006B64E6">
        <w:t>’</w:t>
      </w:r>
      <w:r>
        <w:t>une simple fantaisie ou d</w:t>
      </w:r>
      <w:r w:rsidR="006B64E6">
        <w:t>’</w:t>
      </w:r>
      <w:r>
        <w:t>un guet-apens</w:t>
      </w:r>
      <w:r w:rsidR="006B64E6">
        <w:t xml:space="preserve"> ? </w:t>
      </w:r>
      <w:r>
        <w:t>Cet homme était-il un philanthrope ou un criminel</w:t>
      </w:r>
      <w:r w:rsidR="006B64E6">
        <w:t xml:space="preserve"> ? </w:t>
      </w:r>
      <w:r>
        <w:t>J</w:t>
      </w:r>
      <w:r w:rsidR="006B64E6">
        <w:t>’</w:t>
      </w:r>
      <w:r>
        <w:t>aurais été totalement incapable de le dire</w:t>
      </w:r>
      <w:r w:rsidR="006B64E6">
        <w:t xml:space="preserve">. </w:t>
      </w:r>
      <w:r>
        <w:t>Quant à Holmes</w:t>
      </w:r>
      <w:r w:rsidR="006B64E6">
        <w:t xml:space="preserve">, </w:t>
      </w:r>
      <w:r>
        <w:t>je le voyais pendant des demi-heures entières le sourcil froncé et la mine préoccupée</w:t>
      </w:r>
      <w:r w:rsidR="006B64E6">
        <w:t xml:space="preserve"> ; </w:t>
      </w:r>
      <w:r>
        <w:t>mais</w:t>
      </w:r>
      <w:r w:rsidR="006B64E6">
        <w:t xml:space="preserve">, </w:t>
      </w:r>
      <w:r>
        <w:t>quand je tentais une allusion à cette histoire</w:t>
      </w:r>
      <w:r w:rsidR="006B64E6">
        <w:t xml:space="preserve">, </w:t>
      </w:r>
      <w:r>
        <w:t>il avait un geste évasif de la main et me répondait d</w:t>
      </w:r>
      <w:r w:rsidR="006B64E6">
        <w:t>’</w:t>
      </w:r>
      <w:r>
        <w:t>un ton impatienté</w:t>
      </w:r>
      <w:r w:rsidR="006B64E6">
        <w:t> :</w:t>
      </w:r>
    </w:p>
    <w:p w14:paraId="7131EB44" w14:textId="77777777" w:rsidR="006B64E6" w:rsidRDefault="006B64E6" w:rsidP="006B64E6">
      <w:r>
        <w:t>— </w:t>
      </w:r>
      <w:r w:rsidR="00221E78">
        <w:t>Des faits</w:t>
      </w:r>
      <w:r>
        <w:t xml:space="preserve"> ! </w:t>
      </w:r>
      <w:r w:rsidR="00221E78">
        <w:t>Il me faut des faits à l</w:t>
      </w:r>
      <w:r>
        <w:t>’</w:t>
      </w:r>
      <w:r w:rsidR="00221E78">
        <w:t>appui</w:t>
      </w:r>
      <w:r>
        <w:t xml:space="preserve"> ! </w:t>
      </w:r>
      <w:r w:rsidR="00221E78">
        <w:t>On ne peut fabriquer de briques quand on n</w:t>
      </w:r>
      <w:r>
        <w:t>’</w:t>
      </w:r>
      <w:r w:rsidR="00221E78">
        <w:t>a pas de terre à sa disposition</w:t>
      </w:r>
      <w:r>
        <w:t>.</w:t>
      </w:r>
    </w:p>
    <w:p w14:paraId="231B81E5" w14:textId="77777777" w:rsidR="006B64E6" w:rsidRDefault="00221E78" w:rsidP="006B64E6">
      <w:r>
        <w:t>Mais il en venait toujours à répéter ce qu</w:t>
      </w:r>
      <w:r w:rsidR="006B64E6">
        <w:t>’</w:t>
      </w:r>
      <w:r>
        <w:t>il avait dit en premier lieu</w:t>
      </w:r>
      <w:r w:rsidR="006B64E6">
        <w:t xml:space="preserve"> : </w:t>
      </w:r>
      <w:r>
        <w:t>que</w:t>
      </w:r>
      <w:r w:rsidR="006B64E6">
        <w:t xml:space="preserve">, </w:t>
      </w:r>
      <w:r>
        <w:t>s</w:t>
      </w:r>
      <w:r w:rsidR="006B64E6">
        <w:t>’</w:t>
      </w:r>
      <w:r>
        <w:t>il avait eu une sœur</w:t>
      </w:r>
      <w:r w:rsidR="006B64E6">
        <w:t xml:space="preserve">, </w:t>
      </w:r>
      <w:r>
        <w:t>il ne lui aurait jamais permis d</w:t>
      </w:r>
      <w:r w:rsidR="006B64E6">
        <w:t>’</w:t>
      </w:r>
      <w:r>
        <w:t>accepter une situation comme celle-là</w:t>
      </w:r>
      <w:r w:rsidR="006B64E6">
        <w:t>.</w:t>
      </w:r>
    </w:p>
    <w:p w14:paraId="71530122" w14:textId="77777777" w:rsidR="006B64E6" w:rsidRDefault="00221E78" w:rsidP="006B64E6">
      <w:r>
        <w:t>Un soir</w:t>
      </w:r>
      <w:r w:rsidR="006B64E6">
        <w:t xml:space="preserve">, </w:t>
      </w:r>
      <w:r>
        <w:t>assez tard</w:t>
      </w:r>
      <w:r w:rsidR="006B64E6">
        <w:t xml:space="preserve">, </w:t>
      </w:r>
      <w:r>
        <w:t>alors que je me disposais à aller me coucher et que Holmes</w:t>
      </w:r>
      <w:r w:rsidR="006B64E6">
        <w:t xml:space="preserve">, </w:t>
      </w:r>
      <w:r>
        <w:t>comme cela lui arrivait fréquemment</w:t>
      </w:r>
      <w:r w:rsidR="006B64E6">
        <w:t xml:space="preserve">, </w:t>
      </w:r>
      <w:r>
        <w:t>venait de m</w:t>
      </w:r>
      <w:r w:rsidR="006B64E6">
        <w:t>’</w:t>
      </w:r>
      <w:r>
        <w:t>annoncer qu</w:t>
      </w:r>
      <w:r w:rsidR="006B64E6">
        <w:t>’</w:t>
      </w:r>
      <w:r>
        <w:t>il passerait la nuit entière en recherches au milieu de ses cornues et de ses éprouvettes</w:t>
      </w:r>
      <w:r w:rsidR="006B64E6">
        <w:t xml:space="preserve">, </w:t>
      </w:r>
      <w:r>
        <w:t>on lui remit un télégramme</w:t>
      </w:r>
      <w:r w:rsidR="006B64E6">
        <w:t xml:space="preserve">. </w:t>
      </w:r>
      <w:r>
        <w:t>Il décacheta l</w:t>
      </w:r>
      <w:r w:rsidR="006B64E6">
        <w:t>’</w:t>
      </w:r>
      <w:r>
        <w:t>enveloppe orangée</w:t>
      </w:r>
      <w:r w:rsidR="006B64E6">
        <w:t xml:space="preserve">, </w:t>
      </w:r>
      <w:r>
        <w:t>jeta un coup d</w:t>
      </w:r>
      <w:r w:rsidR="006B64E6">
        <w:t>’</w:t>
      </w:r>
      <w:r>
        <w:t>œil sur le texte de la dépêche</w:t>
      </w:r>
      <w:r w:rsidR="006B64E6">
        <w:t xml:space="preserve">, </w:t>
      </w:r>
      <w:r>
        <w:t>puis me la jeta</w:t>
      </w:r>
      <w:r w:rsidR="006B64E6">
        <w:t>.</w:t>
      </w:r>
    </w:p>
    <w:p w14:paraId="185F787B" w14:textId="77777777" w:rsidR="006B64E6" w:rsidRDefault="006B64E6" w:rsidP="006B64E6">
      <w:r>
        <w:t>— </w:t>
      </w:r>
      <w:r w:rsidR="00221E78">
        <w:t>Cherchez les heures des trains dans l</w:t>
      </w:r>
      <w:r>
        <w:t>’</w:t>
      </w:r>
      <w:r w:rsidR="00221E78">
        <w:t>indicateur</w:t>
      </w:r>
      <w:r>
        <w:t xml:space="preserve">, </w:t>
      </w:r>
      <w:r w:rsidR="00221E78">
        <w:t>me dit-il en reprenant son expérience chimique interrompue</w:t>
      </w:r>
      <w:r>
        <w:t>.</w:t>
      </w:r>
    </w:p>
    <w:p w14:paraId="219DB55E" w14:textId="77777777" w:rsidR="006B64E6" w:rsidRDefault="00221E78" w:rsidP="006B64E6">
      <w:r>
        <w:t>C</w:t>
      </w:r>
      <w:r w:rsidR="006B64E6">
        <w:t>’</w:t>
      </w:r>
      <w:r>
        <w:t>était un appel laconique et pressant</w:t>
      </w:r>
      <w:r w:rsidR="006B64E6">
        <w:t>.</w:t>
      </w:r>
    </w:p>
    <w:p w14:paraId="3A4390D8" w14:textId="77777777" w:rsidR="006B64E6" w:rsidRDefault="006B64E6" w:rsidP="006B64E6">
      <w:r>
        <w:lastRenderedPageBreak/>
        <w:t>« </w:t>
      </w:r>
      <w:r w:rsidR="00221E78">
        <w:t xml:space="preserve">Venez demain midi hôtel </w:t>
      </w:r>
      <w:r w:rsidR="00221E78">
        <w:rPr>
          <w:i/>
          <w:iCs/>
        </w:rPr>
        <w:t>Cygne-Noir</w:t>
      </w:r>
      <w:r>
        <w:t xml:space="preserve">, </w:t>
      </w:r>
      <w:r w:rsidR="00221E78">
        <w:t>à Winchester</w:t>
      </w:r>
      <w:r>
        <w:t xml:space="preserve">. </w:t>
      </w:r>
      <w:r w:rsidR="00221E78">
        <w:t>Venez sans faute</w:t>
      </w:r>
      <w:r>
        <w:t xml:space="preserve"> ! </w:t>
      </w:r>
      <w:r w:rsidR="00221E78">
        <w:t>Ne sais plus que faire</w:t>
      </w:r>
      <w:r>
        <w:t>.</w:t>
      </w:r>
    </w:p>
    <w:p w14:paraId="4D188310" w14:textId="77777777" w:rsidR="006B64E6" w:rsidRDefault="00221E78" w:rsidP="006B64E6">
      <w:pPr>
        <w:jc w:val="right"/>
      </w:pPr>
      <w:r w:rsidRPr="006B64E6">
        <w:t>HUNTER</w:t>
      </w:r>
      <w:r w:rsidR="006B64E6">
        <w:t> »</w:t>
      </w:r>
    </w:p>
    <w:p w14:paraId="4068D96D" w14:textId="77777777" w:rsidR="006B64E6" w:rsidRDefault="006B64E6" w:rsidP="006B64E6">
      <w:r>
        <w:t>— </w:t>
      </w:r>
      <w:r w:rsidR="00221E78">
        <w:t>Voulez-vous venir avec moi</w:t>
      </w:r>
      <w:r>
        <w:t xml:space="preserve"> ? </w:t>
      </w:r>
      <w:r w:rsidR="00221E78">
        <w:t>me demanda Holmes en relevant la tête</w:t>
      </w:r>
      <w:r>
        <w:t>.</w:t>
      </w:r>
    </w:p>
    <w:p w14:paraId="1169F18F" w14:textId="77777777" w:rsidR="006B64E6" w:rsidRDefault="006B64E6" w:rsidP="006B64E6">
      <w:r>
        <w:t>— </w:t>
      </w:r>
      <w:r w:rsidR="00221E78">
        <w:t>Très volontiers</w:t>
      </w:r>
      <w:r>
        <w:t>.</w:t>
      </w:r>
    </w:p>
    <w:p w14:paraId="2864AEF4" w14:textId="77777777" w:rsidR="006B64E6" w:rsidRDefault="006B64E6" w:rsidP="006B64E6">
      <w:r>
        <w:t>— </w:t>
      </w:r>
      <w:r w:rsidR="00221E78">
        <w:t>Alors</w:t>
      </w:r>
      <w:r>
        <w:t xml:space="preserve">, </w:t>
      </w:r>
      <w:r w:rsidR="00221E78">
        <w:t>regardez l</w:t>
      </w:r>
      <w:r>
        <w:t>’</w:t>
      </w:r>
      <w:r w:rsidR="00221E78">
        <w:t>horaire</w:t>
      </w:r>
      <w:r>
        <w:t>.</w:t>
      </w:r>
    </w:p>
    <w:p w14:paraId="39987C5D" w14:textId="77777777" w:rsidR="006B64E6" w:rsidRDefault="006B64E6" w:rsidP="006B64E6">
      <w:r>
        <w:t>— </w:t>
      </w:r>
      <w:r w:rsidR="00221E78">
        <w:t>Il y a un train à neuf heures et demie</w:t>
      </w:r>
      <w:r>
        <w:t xml:space="preserve">, </w:t>
      </w:r>
      <w:r w:rsidR="00221E78">
        <w:t>répondis-je après avoir feuilleté l</w:t>
      </w:r>
      <w:r>
        <w:t>’</w:t>
      </w:r>
      <w:r w:rsidR="00221E78">
        <w:t>indicateur</w:t>
      </w:r>
      <w:r>
        <w:t xml:space="preserve">. </w:t>
      </w:r>
      <w:r w:rsidR="00221E78">
        <w:t>Il arrive à Winchester à onze heures trente</w:t>
      </w:r>
      <w:r>
        <w:t>.</w:t>
      </w:r>
    </w:p>
    <w:p w14:paraId="29E7DEB1" w14:textId="77777777" w:rsidR="006B64E6" w:rsidRDefault="006B64E6" w:rsidP="006B64E6">
      <w:r>
        <w:t>— </w:t>
      </w:r>
      <w:r w:rsidR="00221E78">
        <w:t>C</w:t>
      </w:r>
      <w:r>
        <w:t>’</w:t>
      </w:r>
      <w:r w:rsidR="00221E78">
        <w:t>est parfait</w:t>
      </w:r>
      <w:r>
        <w:t xml:space="preserve">. </w:t>
      </w:r>
      <w:r w:rsidR="00221E78">
        <w:t>Allons</w:t>
      </w:r>
      <w:r>
        <w:t xml:space="preserve">, </w:t>
      </w:r>
      <w:r w:rsidR="00221E78">
        <w:t>il vaut peut-être mieux que je remette à un autre jour mon analyse des acétones</w:t>
      </w:r>
      <w:r>
        <w:t xml:space="preserve">, </w:t>
      </w:r>
      <w:r w:rsidR="00221E78">
        <w:t>car nous aurons sans doute besoin d</w:t>
      </w:r>
      <w:r>
        <w:t>’</w:t>
      </w:r>
      <w:r w:rsidR="00221E78">
        <w:t>être frais et dispos demain matin</w:t>
      </w:r>
      <w:r>
        <w:t>.</w:t>
      </w:r>
    </w:p>
    <w:p w14:paraId="3F56FD26" w14:textId="77777777" w:rsidR="006B64E6" w:rsidRDefault="00221E78" w:rsidP="006B64E6">
      <w:r>
        <w:t>Le lendemain à onze heures</w:t>
      </w:r>
      <w:r w:rsidR="006B64E6">
        <w:t xml:space="preserve">, </w:t>
      </w:r>
      <w:r>
        <w:t>nous avions déjà parcouru une bonne partie de la distance qui nous séparait de l</w:t>
      </w:r>
      <w:r w:rsidR="006B64E6">
        <w:t>’</w:t>
      </w:r>
      <w:r>
        <w:t>ancienne capitale de l</w:t>
      </w:r>
      <w:r w:rsidR="006B64E6">
        <w:t>’</w:t>
      </w:r>
      <w:r>
        <w:t>Angleterre</w:t>
      </w:r>
      <w:r w:rsidR="006B64E6">
        <w:t xml:space="preserve">. </w:t>
      </w:r>
      <w:r>
        <w:t>Depuis notre départ de Londres</w:t>
      </w:r>
      <w:r w:rsidR="006B64E6">
        <w:t xml:space="preserve">, </w:t>
      </w:r>
      <w:r>
        <w:t>Holmes était constamment resté plongé dans la lecture des journaux du matin</w:t>
      </w:r>
      <w:r w:rsidR="006B64E6">
        <w:t xml:space="preserve">, </w:t>
      </w:r>
      <w:r>
        <w:t>mais</w:t>
      </w:r>
      <w:r w:rsidR="006B64E6">
        <w:t xml:space="preserve">, </w:t>
      </w:r>
      <w:r>
        <w:t>après que nous eûmes franchi la limite du Hampshire</w:t>
      </w:r>
      <w:r w:rsidR="006B64E6">
        <w:t xml:space="preserve">, </w:t>
      </w:r>
      <w:r>
        <w:t>il les rejeta sur la banquette et se mit à contempler le paysage</w:t>
      </w:r>
      <w:r w:rsidR="006B64E6">
        <w:t xml:space="preserve">. </w:t>
      </w:r>
      <w:r>
        <w:t>Il faisait une idéale journée de printemps</w:t>
      </w:r>
      <w:r w:rsidR="006B64E6">
        <w:t xml:space="preserve">, </w:t>
      </w:r>
      <w:r>
        <w:t>et le ciel</w:t>
      </w:r>
      <w:r w:rsidR="006B64E6">
        <w:t xml:space="preserve">, </w:t>
      </w:r>
      <w:r>
        <w:t>d</w:t>
      </w:r>
      <w:r w:rsidR="006B64E6">
        <w:t>’</w:t>
      </w:r>
      <w:r>
        <w:t>un bleu très pâle</w:t>
      </w:r>
      <w:r w:rsidR="006B64E6">
        <w:t xml:space="preserve">, </w:t>
      </w:r>
      <w:r>
        <w:t>était moucheté de petits nuages blancs floconneux que le vent chassait de l</w:t>
      </w:r>
      <w:r w:rsidR="006B64E6">
        <w:t>’</w:t>
      </w:r>
      <w:r>
        <w:t>ouest à l</w:t>
      </w:r>
      <w:r w:rsidR="006B64E6">
        <w:t>’</w:t>
      </w:r>
      <w:r>
        <w:t>est</w:t>
      </w:r>
      <w:r w:rsidR="006B64E6">
        <w:t xml:space="preserve">. </w:t>
      </w:r>
      <w:r>
        <w:t>Le soleil était radieux et</w:t>
      </w:r>
      <w:r w:rsidR="006B64E6">
        <w:t xml:space="preserve">, </w:t>
      </w:r>
      <w:r>
        <w:t>malgré cela</w:t>
      </w:r>
      <w:r w:rsidR="006B64E6">
        <w:t xml:space="preserve">, </w:t>
      </w:r>
      <w:r>
        <w:t>l</w:t>
      </w:r>
      <w:r w:rsidR="006B64E6">
        <w:t>’</w:t>
      </w:r>
      <w:r>
        <w:t>air était empreint d</w:t>
      </w:r>
      <w:r w:rsidR="006B64E6">
        <w:t>’</w:t>
      </w:r>
      <w:r>
        <w:t>une fraîcheur qui vous fouettait le sang</w:t>
      </w:r>
      <w:r w:rsidR="006B64E6">
        <w:t xml:space="preserve">. </w:t>
      </w:r>
      <w:r>
        <w:t>Partout à travers la campagne</w:t>
      </w:r>
      <w:r w:rsidR="006B64E6">
        <w:t xml:space="preserve">, </w:t>
      </w:r>
      <w:r>
        <w:t>jusqu</w:t>
      </w:r>
      <w:r w:rsidR="006B64E6">
        <w:t>’</w:t>
      </w:r>
      <w:r>
        <w:t>aux collines basses entourant Aldershot</w:t>
      </w:r>
      <w:r w:rsidR="006B64E6">
        <w:t xml:space="preserve">, </w:t>
      </w:r>
      <w:r>
        <w:t>des toitures de ferme</w:t>
      </w:r>
      <w:r w:rsidR="006B64E6">
        <w:t xml:space="preserve">, </w:t>
      </w:r>
      <w:r>
        <w:t>tantôt rouges</w:t>
      </w:r>
      <w:r w:rsidR="006B64E6">
        <w:t xml:space="preserve">, </w:t>
      </w:r>
      <w:r>
        <w:t>tantôt grises</w:t>
      </w:r>
      <w:r w:rsidR="006B64E6">
        <w:t xml:space="preserve">, </w:t>
      </w:r>
      <w:r>
        <w:t>émergeaient du vert tendre des feuillages naissants</w:t>
      </w:r>
      <w:r w:rsidR="006B64E6">
        <w:t>.</w:t>
      </w:r>
    </w:p>
    <w:p w14:paraId="073A7446" w14:textId="77777777" w:rsidR="006B64E6" w:rsidRDefault="006B64E6" w:rsidP="006B64E6">
      <w:r>
        <w:lastRenderedPageBreak/>
        <w:t>— </w:t>
      </w:r>
      <w:r w:rsidR="00221E78">
        <w:t>Est-ce assez frais et délicieux</w:t>
      </w:r>
      <w:r>
        <w:t xml:space="preserve"> ! </w:t>
      </w:r>
      <w:r w:rsidR="00221E78">
        <w:t>m</w:t>
      </w:r>
      <w:r>
        <w:t>’</w:t>
      </w:r>
      <w:r w:rsidR="00221E78">
        <w:t>écriai-je avec tout l</w:t>
      </w:r>
      <w:r>
        <w:t>’</w:t>
      </w:r>
      <w:r w:rsidR="00221E78">
        <w:t>enthousiasme d</w:t>
      </w:r>
      <w:r>
        <w:t>’</w:t>
      </w:r>
      <w:r w:rsidR="00221E78">
        <w:t>un homme échappé aux brouillards de Baker Street</w:t>
      </w:r>
      <w:r>
        <w:t>.</w:t>
      </w:r>
    </w:p>
    <w:p w14:paraId="688B5042" w14:textId="77777777" w:rsidR="006B64E6" w:rsidRDefault="00221E78" w:rsidP="006B64E6">
      <w:r>
        <w:t>Mais Holmes secoua gravement la tête</w:t>
      </w:r>
      <w:r w:rsidR="006B64E6">
        <w:t>.</w:t>
      </w:r>
    </w:p>
    <w:p w14:paraId="4392E1F9" w14:textId="77777777" w:rsidR="006B64E6" w:rsidRDefault="006B64E6" w:rsidP="006B64E6">
      <w:r>
        <w:t>— </w:t>
      </w:r>
      <w:r w:rsidR="00221E78">
        <w:t>Savez-vous bien</w:t>
      </w:r>
      <w:r>
        <w:t xml:space="preserve">, </w:t>
      </w:r>
      <w:r w:rsidR="00221E78">
        <w:t>Watson</w:t>
      </w:r>
      <w:r>
        <w:t xml:space="preserve">, </w:t>
      </w:r>
      <w:r w:rsidR="00221E78">
        <w:t>me dit-il</w:t>
      </w:r>
      <w:r>
        <w:t xml:space="preserve">, </w:t>
      </w:r>
      <w:r w:rsidR="00221E78">
        <w:t>que c</w:t>
      </w:r>
      <w:r>
        <w:t>’</w:t>
      </w:r>
      <w:r w:rsidR="00221E78">
        <w:t>est un des travers des esprits comme le mien de ne jamais envisager les choses que du point de vue qui me préoccupe</w:t>
      </w:r>
      <w:r>
        <w:t xml:space="preserve"> ? </w:t>
      </w:r>
      <w:r w:rsidR="00221E78">
        <w:t>Quand vous regardez ces habitations éparpillées</w:t>
      </w:r>
      <w:r>
        <w:t xml:space="preserve">, </w:t>
      </w:r>
      <w:r w:rsidR="00221E78">
        <w:t>vous êtes frappé par leur côté pittoresque</w:t>
      </w:r>
      <w:r>
        <w:t xml:space="preserve">. </w:t>
      </w:r>
      <w:r w:rsidR="00221E78">
        <w:t>Quand je les regarde</w:t>
      </w:r>
      <w:r>
        <w:t xml:space="preserve">, </w:t>
      </w:r>
      <w:r w:rsidR="00221E78">
        <w:t>moi</w:t>
      </w:r>
      <w:r>
        <w:t xml:space="preserve">, </w:t>
      </w:r>
      <w:r w:rsidR="00221E78">
        <w:t>la seule chose que j</w:t>
      </w:r>
      <w:r>
        <w:t>’</w:t>
      </w:r>
      <w:r w:rsidR="00221E78">
        <w:t>éprouve est le sentiment de leur isolement et de la facilité avec laquelle les crimes peuvent s</w:t>
      </w:r>
      <w:r>
        <w:t>’</w:t>
      </w:r>
      <w:r w:rsidR="00221E78">
        <w:t>y commettre en toute impunité</w:t>
      </w:r>
      <w:r>
        <w:t>.</w:t>
      </w:r>
    </w:p>
    <w:p w14:paraId="74F3D9CE" w14:textId="77777777" w:rsidR="006B64E6" w:rsidRDefault="006B64E6" w:rsidP="006B64E6">
      <w:r>
        <w:t>— </w:t>
      </w:r>
      <w:r w:rsidR="00221E78">
        <w:t>Grand Dieu</w:t>
      </w:r>
      <w:r>
        <w:t xml:space="preserve"> ! </w:t>
      </w:r>
      <w:r w:rsidR="00221E78">
        <w:t>m</w:t>
      </w:r>
      <w:r>
        <w:t>’</w:t>
      </w:r>
      <w:r w:rsidR="00221E78">
        <w:t>exclamai-je</w:t>
      </w:r>
      <w:r>
        <w:t xml:space="preserve">. </w:t>
      </w:r>
      <w:r w:rsidR="00221E78">
        <w:t>En quoi ces vieilles demeures peuvent-elles vous faire penser à des crimes</w:t>
      </w:r>
      <w:r>
        <w:t> ?</w:t>
      </w:r>
    </w:p>
    <w:p w14:paraId="49F7B78F" w14:textId="77777777" w:rsidR="006B64E6" w:rsidRDefault="006B64E6" w:rsidP="006B64E6">
      <w:r>
        <w:t>— </w:t>
      </w:r>
      <w:r w:rsidR="00221E78">
        <w:t>Elles m</w:t>
      </w:r>
      <w:r>
        <w:t>’</w:t>
      </w:r>
      <w:r w:rsidR="00221E78">
        <w:t>inspirent toujours une sorte d</w:t>
      </w:r>
      <w:r>
        <w:t>’</w:t>
      </w:r>
      <w:r w:rsidR="00221E78">
        <w:t>horreur indéfinissable</w:t>
      </w:r>
      <w:r>
        <w:t xml:space="preserve">. </w:t>
      </w:r>
      <w:r w:rsidR="00221E78">
        <w:t>Voyez-vous</w:t>
      </w:r>
      <w:r>
        <w:t xml:space="preserve">, </w:t>
      </w:r>
      <w:r w:rsidR="00221E78">
        <w:t>Watson</w:t>
      </w:r>
      <w:r>
        <w:t xml:space="preserve">, </w:t>
      </w:r>
      <w:r w:rsidR="00221E78">
        <w:t>j</w:t>
      </w:r>
      <w:r>
        <w:t>’</w:t>
      </w:r>
      <w:r w:rsidR="00221E78">
        <w:t>ai la conviction</w:t>
      </w:r>
      <w:r>
        <w:t xml:space="preserve"> (</w:t>
      </w:r>
      <w:r w:rsidR="00221E78">
        <w:t>conviction basée sur mon expérience personnelle</w:t>
      </w:r>
      <w:r>
        <w:t xml:space="preserve">) </w:t>
      </w:r>
      <w:r w:rsidR="00221E78">
        <w:t>que les plus sinistres et les plus abjectes ruelles de Londres ne possèdent pas à leur actif une aussi effroyable collection de crimes que toutes ces belles et riantes campagnes</w:t>
      </w:r>
      <w:r>
        <w:t>.</w:t>
      </w:r>
    </w:p>
    <w:p w14:paraId="3F49CF60" w14:textId="77777777" w:rsidR="006B64E6" w:rsidRDefault="006B64E6" w:rsidP="006B64E6">
      <w:r>
        <w:t>— </w:t>
      </w:r>
      <w:r w:rsidR="00221E78">
        <w:t>Mais c</w:t>
      </w:r>
      <w:r>
        <w:t>’</w:t>
      </w:r>
      <w:r w:rsidR="00221E78">
        <w:t>est abominable ce que vous me dites là</w:t>
      </w:r>
      <w:r>
        <w:t> !</w:t>
      </w:r>
    </w:p>
    <w:p w14:paraId="0DA57B55" w14:textId="77777777" w:rsidR="006B64E6" w:rsidRDefault="006B64E6" w:rsidP="006B64E6">
      <w:r>
        <w:t>— </w:t>
      </w:r>
      <w:r w:rsidR="00221E78">
        <w:t>Et la raison est bien évidente</w:t>
      </w:r>
      <w:r>
        <w:t xml:space="preserve">. </w:t>
      </w:r>
      <w:r w:rsidR="00221E78">
        <w:t>La pression qu</w:t>
      </w:r>
      <w:r>
        <w:t>’</w:t>
      </w:r>
      <w:r w:rsidR="00221E78">
        <w:t>exerce l</w:t>
      </w:r>
      <w:r>
        <w:t>’</w:t>
      </w:r>
      <w:r w:rsidR="00221E78">
        <w:t>opinion publique réalise ce que les lois ne peuvent accomplir</w:t>
      </w:r>
      <w:r>
        <w:t xml:space="preserve">. </w:t>
      </w:r>
      <w:r w:rsidR="00221E78">
        <w:t>Il n</w:t>
      </w:r>
      <w:r>
        <w:t>’</w:t>
      </w:r>
      <w:r w:rsidR="00221E78">
        <w:t>est pas de cul-de-sac si infâme et si reculé où les cris d</w:t>
      </w:r>
      <w:r>
        <w:t>’</w:t>
      </w:r>
      <w:r w:rsidR="00221E78">
        <w:t>un enfant martyr ou les coups frappés par un ivrogne n</w:t>
      </w:r>
      <w:r>
        <w:t>’</w:t>
      </w:r>
      <w:r w:rsidR="00221E78">
        <w:t>éveillent la pitié et l</w:t>
      </w:r>
      <w:r>
        <w:t>’</w:t>
      </w:r>
      <w:r w:rsidR="00221E78">
        <w:t>indignation des voisins</w:t>
      </w:r>
      <w:r>
        <w:t xml:space="preserve">, </w:t>
      </w:r>
      <w:r w:rsidR="00221E78">
        <w:t>et là toutes les ressources dont dispose la justice sont tellement à portée de la main qu</w:t>
      </w:r>
      <w:r>
        <w:t>’</w:t>
      </w:r>
      <w:r w:rsidR="00221E78">
        <w:t>il suffit d</w:t>
      </w:r>
      <w:r>
        <w:t>’</w:t>
      </w:r>
      <w:r w:rsidR="00221E78">
        <w:t>une seule plainte pour provoquer son intervention et amener immédiatement le coupable sur le banc des accusés</w:t>
      </w:r>
      <w:r>
        <w:t xml:space="preserve">. </w:t>
      </w:r>
      <w:r w:rsidR="00221E78">
        <w:t xml:space="preserve">Mais considérez au </w:t>
      </w:r>
      <w:r w:rsidR="00221E78">
        <w:lastRenderedPageBreak/>
        <w:t>contraire ces maisons isolées au milieu de leurs champs et habitées en majeure partie par de pauvres gens qui n</w:t>
      </w:r>
      <w:r>
        <w:t>’</w:t>
      </w:r>
      <w:r w:rsidR="00221E78">
        <w:t>ont autant dire jamais entendu parler du code</w:t>
      </w:r>
      <w:r>
        <w:t xml:space="preserve">, </w:t>
      </w:r>
      <w:r w:rsidR="00221E78">
        <w:t>et songez un peu aux cruautés infernales</w:t>
      </w:r>
      <w:r>
        <w:t xml:space="preserve">, </w:t>
      </w:r>
      <w:r w:rsidR="00221E78">
        <w:t>aux atrocités cachées qui peuvent s</w:t>
      </w:r>
      <w:r>
        <w:t>’</w:t>
      </w:r>
      <w:r w:rsidR="00221E78">
        <w:t>y donner libre cours</w:t>
      </w:r>
      <w:r>
        <w:t xml:space="preserve">, </w:t>
      </w:r>
      <w:r w:rsidR="00221E78">
        <w:t>d</w:t>
      </w:r>
      <w:r>
        <w:t>’</w:t>
      </w:r>
      <w:r w:rsidR="00221E78">
        <w:t>un bout de l</w:t>
      </w:r>
      <w:r>
        <w:t>’</w:t>
      </w:r>
      <w:r w:rsidR="00221E78">
        <w:t>année à l</w:t>
      </w:r>
      <w:r>
        <w:t>’</w:t>
      </w:r>
      <w:r w:rsidR="00221E78">
        <w:t>autre</w:t>
      </w:r>
      <w:r>
        <w:t xml:space="preserve">, </w:t>
      </w:r>
      <w:r w:rsidR="00221E78">
        <w:t>à l</w:t>
      </w:r>
      <w:r>
        <w:t>’</w:t>
      </w:r>
      <w:r w:rsidR="00221E78">
        <w:t>insu de tout le monde</w:t>
      </w:r>
      <w:r>
        <w:t xml:space="preserve">. </w:t>
      </w:r>
      <w:r w:rsidR="00221E78">
        <w:t>Si la jeune fille qui nous appelle à son secours était allée habiter Winchester</w:t>
      </w:r>
      <w:r>
        <w:t xml:space="preserve">, </w:t>
      </w:r>
      <w:r w:rsidR="00221E78">
        <w:t>je n</w:t>
      </w:r>
      <w:r>
        <w:t>’</w:t>
      </w:r>
      <w:r w:rsidR="00221E78">
        <w:t>aurais jamais eu aucune crainte à son égard</w:t>
      </w:r>
      <w:r>
        <w:t xml:space="preserve">. </w:t>
      </w:r>
      <w:r w:rsidR="00221E78">
        <w:t>C</w:t>
      </w:r>
      <w:r>
        <w:t>’</w:t>
      </w:r>
      <w:r w:rsidR="00221E78">
        <w:t>est parce qu</w:t>
      </w:r>
      <w:r>
        <w:t>’</w:t>
      </w:r>
      <w:r w:rsidR="00221E78">
        <w:t>elle se trouve à cinq milles dans la campagne que je ne me sens pas tranquille</w:t>
      </w:r>
      <w:r>
        <w:t xml:space="preserve">. </w:t>
      </w:r>
      <w:r w:rsidR="00221E78">
        <w:t>Et cependant</w:t>
      </w:r>
      <w:r>
        <w:t xml:space="preserve">, </w:t>
      </w:r>
      <w:r w:rsidR="00221E78">
        <w:t>il est évident qu</w:t>
      </w:r>
      <w:r>
        <w:t>’</w:t>
      </w:r>
      <w:r w:rsidR="00221E78">
        <w:t>elle n</w:t>
      </w:r>
      <w:r>
        <w:t>’</w:t>
      </w:r>
      <w:r w:rsidR="00221E78">
        <w:t>est pas personnellement menacée</w:t>
      </w:r>
      <w:r>
        <w:t>.</w:t>
      </w:r>
    </w:p>
    <w:p w14:paraId="20791D1C" w14:textId="77777777" w:rsidR="006B64E6" w:rsidRDefault="006B64E6" w:rsidP="006B64E6">
      <w:r>
        <w:t>— </w:t>
      </w:r>
      <w:r w:rsidR="00221E78">
        <w:t>Non</w:t>
      </w:r>
      <w:r>
        <w:t xml:space="preserve">. </w:t>
      </w:r>
      <w:r w:rsidR="00221E78">
        <w:t>Du moment qu</w:t>
      </w:r>
      <w:r>
        <w:t>’</w:t>
      </w:r>
      <w:r w:rsidR="00221E78">
        <w:t>elle peut venir à Winchester au-devant de nous</w:t>
      </w:r>
      <w:r>
        <w:t xml:space="preserve">, </w:t>
      </w:r>
      <w:r w:rsidR="00221E78">
        <w:t>c</w:t>
      </w:r>
      <w:r>
        <w:t>’</w:t>
      </w:r>
      <w:r w:rsidR="00221E78">
        <w:t>est qu</w:t>
      </w:r>
      <w:r>
        <w:t>’</w:t>
      </w:r>
      <w:r w:rsidR="00221E78">
        <w:t>elle sort comme elle veut</w:t>
      </w:r>
      <w:r>
        <w:t>.</w:t>
      </w:r>
    </w:p>
    <w:p w14:paraId="615E7B9C" w14:textId="77777777" w:rsidR="006B64E6" w:rsidRDefault="006B64E6" w:rsidP="006B64E6">
      <w:r>
        <w:t>— </w:t>
      </w:r>
      <w:r w:rsidR="00221E78">
        <w:t>Justement</w:t>
      </w:r>
      <w:r>
        <w:t xml:space="preserve">. </w:t>
      </w:r>
      <w:r w:rsidR="00221E78">
        <w:t>Cela prouve qu</w:t>
      </w:r>
      <w:r>
        <w:t>’</w:t>
      </w:r>
      <w:r w:rsidR="00221E78">
        <w:t>elle est libre</w:t>
      </w:r>
      <w:r>
        <w:t>.</w:t>
      </w:r>
    </w:p>
    <w:p w14:paraId="00B8F19B" w14:textId="77777777" w:rsidR="006B64E6" w:rsidRDefault="006B64E6" w:rsidP="006B64E6">
      <w:r>
        <w:t>— </w:t>
      </w:r>
      <w:r w:rsidR="00221E78">
        <w:t>Alors</w:t>
      </w:r>
      <w:r>
        <w:t xml:space="preserve">, </w:t>
      </w:r>
      <w:r w:rsidR="00221E78">
        <w:t>que se passe-t-il</w:t>
      </w:r>
      <w:r>
        <w:t xml:space="preserve"> ? </w:t>
      </w:r>
      <w:r w:rsidR="00221E78">
        <w:t>Vous en faites-vous une idée</w:t>
      </w:r>
      <w:r>
        <w:t> ?</w:t>
      </w:r>
    </w:p>
    <w:p w14:paraId="52198A4B" w14:textId="77777777" w:rsidR="006B64E6" w:rsidRDefault="006B64E6" w:rsidP="006B64E6">
      <w:r>
        <w:t>— </w:t>
      </w:r>
      <w:r w:rsidR="00221E78">
        <w:t>J</w:t>
      </w:r>
      <w:r>
        <w:t>’</w:t>
      </w:r>
      <w:r w:rsidR="00221E78">
        <w:t>ai imaginé sept explications distinctes qui</w:t>
      </w:r>
      <w:r>
        <w:t xml:space="preserve">, </w:t>
      </w:r>
      <w:r w:rsidR="00221E78">
        <w:t>toutes</w:t>
      </w:r>
      <w:r>
        <w:t xml:space="preserve">, </w:t>
      </w:r>
      <w:r w:rsidR="00221E78">
        <w:t>justifient les faits que nous connaissons jusqu</w:t>
      </w:r>
      <w:r>
        <w:t>’</w:t>
      </w:r>
      <w:r w:rsidR="00221E78">
        <w:t>à présent</w:t>
      </w:r>
      <w:r>
        <w:t xml:space="preserve">. </w:t>
      </w:r>
      <w:r w:rsidR="00221E78">
        <w:t>Mais</w:t>
      </w:r>
      <w:r>
        <w:t xml:space="preserve">, </w:t>
      </w:r>
      <w:r w:rsidR="00221E78">
        <w:t>pour savoir laquelle est la bonne</w:t>
      </w:r>
      <w:r>
        <w:t xml:space="preserve">, </w:t>
      </w:r>
      <w:r w:rsidR="00221E78">
        <w:t>il est nécessaire que nous soyons en</w:t>
      </w:r>
      <w:r>
        <w:t xml:space="preserve"> </w:t>
      </w:r>
      <w:r w:rsidR="00221E78">
        <w:t>possession des renseignements que nous allons sans doute recueillir à notre arrivée</w:t>
      </w:r>
      <w:r>
        <w:t xml:space="preserve">, </w:t>
      </w:r>
      <w:r w:rsidR="00221E78">
        <w:t>et cela ne saurait tarder maintenant</w:t>
      </w:r>
      <w:r>
        <w:t xml:space="preserve">, </w:t>
      </w:r>
      <w:r w:rsidR="00221E78">
        <w:t>car j</w:t>
      </w:r>
      <w:r>
        <w:t>’</w:t>
      </w:r>
      <w:r w:rsidR="00221E78">
        <w:t>aperçois déjà les tours de la cathédrale</w:t>
      </w:r>
      <w:r>
        <w:t>.</w:t>
      </w:r>
    </w:p>
    <w:p w14:paraId="38DB47EC" w14:textId="77777777" w:rsidR="006B64E6" w:rsidRDefault="00221E78" w:rsidP="006B64E6">
      <w:r>
        <w:t xml:space="preserve">Le </w:t>
      </w:r>
      <w:r>
        <w:rPr>
          <w:i/>
          <w:iCs/>
        </w:rPr>
        <w:t>Cygne-Noir</w:t>
      </w:r>
      <w:r>
        <w:t xml:space="preserve"> est un hôtel réputé situé dans la Grande Rue</w:t>
      </w:r>
      <w:r w:rsidR="006B64E6">
        <w:t xml:space="preserve">, </w:t>
      </w:r>
      <w:r>
        <w:t>à proximité de la gare</w:t>
      </w:r>
      <w:r w:rsidR="006B64E6">
        <w:t xml:space="preserve"> ; </w:t>
      </w:r>
      <w:r>
        <w:t xml:space="preserve">nous y trouvâmes </w:t>
      </w:r>
      <w:r w:rsidR="006B64E6">
        <w:t>M</w:t>
      </w:r>
      <w:r w:rsidR="006B64E6" w:rsidRPr="006B64E6">
        <w:rPr>
          <w:vertAlign w:val="superscript"/>
        </w:rPr>
        <w:t>lle</w:t>
      </w:r>
      <w:r w:rsidR="006B64E6">
        <w:t> </w:t>
      </w:r>
      <w:r>
        <w:t>Hunter qui nous attendait</w:t>
      </w:r>
      <w:r w:rsidR="006B64E6">
        <w:t xml:space="preserve">. </w:t>
      </w:r>
      <w:r>
        <w:t>Elle avait retenu une salle particulière et commandé un déjeuner à notre intention</w:t>
      </w:r>
      <w:r w:rsidR="006B64E6">
        <w:t>.</w:t>
      </w:r>
    </w:p>
    <w:p w14:paraId="4F630485" w14:textId="77777777" w:rsidR="006B64E6" w:rsidRDefault="006B64E6" w:rsidP="006B64E6">
      <w:r>
        <w:t>— </w:t>
      </w:r>
      <w:r w:rsidR="00221E78">
        <w:t>Comme je suis heureuse que vous soyez venus</w:t>
      </w:r>
      <w:r>
        <w:t xml:space="preserve"> ! </w:t>
      </w:r>
      <w:r w:rsidR="00221E78">
        <w:t>nous dit-elle avec joie</w:t>
      </w:r>
      <w:r>
        <w:t xml:space="preserve">. </w:t>
      </w:r>
      <w:r w:rsidR="00221E78">
        <w:t>C</w:t>
      </w:r>
      <w:r>
        <w:t>’</w:t>
      </w:r>
      <w:r w:rsidR="00221E78">
        <w:t xml:space="preserve">est si aimable de votre part à tous les </w:t>
      </w:r>
      <w:r w:rsidR="00221E78">
        <w:lastRenderedPageBreak/>
        <w:t>deux</w:t>
      </w:r>
      <w:r>
        <w:t xml:space="preserve"> ! </w:t>
      </w:r>
      <w:r w:rsidR="00221E78">
        <w:t>J</w:t>
      </w:r>
      <w:r>
        <w:t>’</w:t>
      </w:r>
      <w:r w:rsidR="00221E78">
        <w:t>étais absolument désemparée</w:t>
      </w:r>
      <w:r>
        <w:t xml:space="preserve">, </w:t>
      </w:r>
      <w:r w:rsidR="00221E78">
        <w:t>et j</w:t>
      </w:r>
      <w:r>
        <w:t>’</w:t>
      </w:r>
      <w:r w:rsidR="00221E78">
        <w:t>ai grand besoin de vos conseils</w:t>
      </w:r>
      <w:r>
        <w:t>.</w:t>
      </w:r>
    </w:p>
    <w:p w14:paraId="24B14FB7" w14:textId="77777777" w:rsidR="006B64E6" w:rsidRDefault="006B64E6" w:rsidP="006B64E6">
      <w:r>
        <w:t>— </w:t>
      </w:r>
      <w:r w:rsidR="00221E78">
        <w:t>Que vous est-il arrivé</w:t>
      </w:r>
      <w:r>
        <w:t xml:space="preserve">, </w:t>
      </w:r>
      <w:r w:rsidR="00221E78">
        <w:t>mademoiselle</w:t>
      </w:r>
      <w:r>
        <w:t> ?</w:t>
      </w:r>
    </w:p>
    <w:p w14:paraId="414BDA73" w14:textId="77777777" w:rsidR="006B64E6" w:rsidRDefault="006B64E6" w:rsidP="006B64E6">
      <w:r>
        <w:t>— </w:t>
      </w:r>
      <w:r w:rsidR="00221E78">
        <w:t>Je vais vous raconter cela</w:t>
      </w:r>
      <w:r>
        <w:t xml:space="preserve">, </w:t>
      </w:r>
      <w:r w:rsidR="00221E78">
        <w:t>et aussi brièvement que possible</w:t>
      </w:r>
      <w:r>
        <w:t xml:space="preserve">, </w:t>
      </w:r>
      <w:r w:rsidR="00221E78">
        <w:t>car j</w:t>
      </w:r>
      <w:r>
        <w:t>’</w:t>
      </w:r>
      <w:r w:rsidR="00221E78">
        <w:t xml:space="preserve">ai promis à </w:t>
      </w:r>
      <w:r>
        <w:t>M. </w:t>
      </w:r>
      <w:r w:rsidR="00221E78">
        <w:t>Rucastle d</w:t>
      </w:r>
      <w:r>
        <w:t>’</w:t>
      </w:r>
      <w:r w:rsidR="00221E78">
        <w:t>être rentrée avant trois heures</w:t>
      </w:r>
      <w:r>
        <w:t xml:space="preserve">. </w:t>
      </w:r>
      <w:r w:rsidR="00221E78">
        <w:t>Il m</w:t>
      </w:r>
      <w:r>
        <w:t>’</w:t>
      </w:r>
      <w:r w:rsidR="00221E78">
        <w:t>a donné la permission d</w:t>
      </w:r>
      <w:r>
        <w:t>’</w:t>
      </w:r>
      <w:r w:rsidR="00221E78">
        <w:t>aller en ville ce matin</w:t>
      </w:r>
      <w:r>
        <w:t xml:space="preserve">, </w:t>
      </w:r>
      <w:r w:rsidR="00221E78">
        <w:t>mais il était bien loin de se douter de ce qui m</w:t>
      </w:r>
      <w:r>
        <w:t>’</w:t>
      </w:r>
      <w:r w:rsidR="00221E78">
        <w:t>y amenait</w:t>
      </w:r>
      <w:r>
        <w:t>.</w:t>
      </w:r>
    </w:p>
    <w:p w14:paraId="160845BF" w14:textId="77777777" w:rsidR="006B64E6" w:rsidRDefault="006B64E6" w:rsidP="006B64E6">
      <w:r>
        <w:t>— </w:t>
      </w:r>
      <w:r w:rsidR="00221E78">
        <w:t>Commençons par le commencement</w:t>
      </w:r>
      <w:r>
        <w:t xml:space="preserve">, </w:t>
      </w:r>
      <w:r w:rsidR="00221E78">
        <w:t>je vous prie</w:t>
      </w:r>
      <w:r>
        <w:t> !</w:t>
      </w:r>
    </w:p>
    <w:p w14:paraId="56686D4D" w14:textId="77777777" w:rsidR="006B64E6" w:rsidRDefault="00221E78" w:rsidP="006B64E6">
      <w:r>
        <w:t>Holmes allongea ses longues jambes maigres devant le feu et se recueillit pour écouter</w:t>
      </w:r>
      <w:r w:rsidR="006B64E6">
        <w:t>.</w:t>
      </w:r>
    </w:p>
    <w:p w14:paraId="7F3616A9" w14:textId="77777777" w:rsidR="006B64E6" w:rsidRDefault="006B64E6" w:rsidP="006B64E6">
      <w:r>
        <w:t>— </w:t>
      </w:r>
      <w:r w:rsidR="00221E78">
        <w:t>Avant tout</w:t>
      </w:r>
      <w:r>
        <w:t xml:space="preserve">, </w:t>
      </w:r>
      <w:r w:rsidR="00221E78">
        <w:t>je dois vous dire que je n</w:t>
      </w:r>
      <w:r>
        <w:t>’</w:t>
      </w:r>
      <w:r w:rsidR="00221E78">
        <w:t xml:space="preserve">ai été maltraitée en aucune façon par </w:t>
      </w:r>
      <w:r>
        <w:t>M. </w:t>
      </w:r>
      <w:r w:rsidR="00221E78">
        <w:t xml:space="preserve">et </w:t>
      </w:r>
      <w:r>
        <w:t>M</w:t>
      </w:r>
      <w:r w:rsidRPr="006B64E6">
        <w:rPr>
          <w:vertAlign w:val="superscript"/>
        </w:rPr>
        <w:t>me</w:t>
      </w:r>
      <w:r>
        <w:t> </w:t>
      </w:r>
      <w:r w:rsidR="00221E78">
        <w:t>Rucastle</w:t>
      </w:r>
      <w:r>
        <w:t xml:space="preserve">. </w:t>
      </w:r>
      <w:r w:rsidR="00221E78">
        <w:t>C</w:t>
      </w:r>
      <w:r>
        <w:t>’</w:t>
      </w:r>
      <w:r w:rsidR="00221E78">
        <w:t>est une justice à leur rendre</w:t>
      </w:r>
      <w:r>
        <w:t xml:space="preserve">. </w:t>
      </w:r>
      <w:r w:rsidR="00221E78">
        <w:t>Seulement</w:t>
      </w:r>
      <w:r>
        <w:t xml:space="preserve">, </w:t>
      </w:r>
      <w:r w:rsidR="00221E78">
        <w:t>je n</w:t>
      </w:r>
      <w:r>
        <w:t>’</w:t>
      </w:r>
      <w:r w:rsidR="00221E78">
        <w:t>arrive pas à les comprendre</w:t>
      </w:r>
      <w:r>
        <w:t xml:space="preserve">, </w:t>
      </w:r>
      <w:r w:rsidR="00221E78">
        <w:t>et ils m</w:t>
      </w:r>
      <w:r>
        <w:t>’</w:t>
      </w:r>
      <w:r w:rsidR="00221E78">
        <w:t>inquiètent</w:t>
      </w:r>
      <w:r>
        <w:t>.</w:t>
      </w:r>
    </w:p>
    <w:p w14:paraId="59103C9E" w14:textId="77777777" w:rsidR="006B64E6" w:rsidRDefault="006B64E6" w:rsidP="006B64E6">
      <w:r>
        <w:t>— </w:t>
      </w:r>
      <w:r w:rsidR="00221E78">
        <w:t>Qu</w:t>
      </w:r>
      <w:r>
        <w:t>’</w:t>
      </w:r>
      <w:r w:rsidR="00221E78">
        <w:t>est-ce que vous n</w:t>
      </w:r>
      <w:r>
        <w:t>’</w:t>
      </w:r>
      <w:r w:rsidR="00221E78">
        <w:t>arrivez pas à comprendre</w:t>
      </w:r>
      <w:r>
        <w:t> ?</w:t>
      </w:r>
    </w:p>
    <w:p w14:paraId="5EF2508A" w14:textId="77777777" w:rsidR="006B64E6" w:rsidRDefault="006B64E6" w:rsidP="006B64E6">
      <w:r>
        <w:t>— </w:t>
      </w:r>
      <w:r w:rsidR="00221E78">
        <w:t>Les motifs qui les poussent à agir comme ils font</w:t>
      </w:r>
      <w:r>
        <w:t xml:space="preserve">. </w:t>
      </w:r>
      <w:r w:rsidR="00221E78">
        <w:t>Mais procédons par ordre</w:t>
      </w:r>
      <w:r>
        <w:t xml:space="preserve">. </w:t>
      </w:r>
      <w:r w:rsidR="00221E78">
        <w:t>A mon arrivée</w:t>
      </w:r>
      <w:r>
        <w:t>, M. </w:t>
      </w:r>
      <w:r w:rsidR="00221E78">
        <w:t>Rucastle est venu au-devant de moi</w:t>
      </w:r>
      <w:r>
        <w:t xml:space="preserve">, </w:t>
      </w:r>
      <w:r w:rsidR="00221E78">
        <w:t>ici</w:t>
      </w:r>
      <w:r>
        <w:t xml:space="preserve">, </w:t>
      </w:r>
      <w:r w:rsidR="00221E78">
        <w:t>à Winchester</w:t>
      </w:r>
      <w:r>
        <w:t xml:space="preserve">, </w:t>
      </w:r>
      <w:r w:rsidR="00221E78">
        <w:t>et m</w:t>
      </w:r>
      <w:r>
        <w:t>’</w:t>
      </w:r>
      <w:r w:rsidR="00221E78">
        <w:t xml:space="preserve">a conduite avec son dog-cart aux </w:t>
      </w:r>
      <w:r w:rsidR="00221E78">
        <w:rPr>
          <w:i/>
          <w:iCs/>
        </w:rPr>
        <w:t>Hêtres d</w:t>
      </w:r>
      <w:r>
        <w:rPr>
          <w:i/>
          <w:iCs/>
        </w:rPr>
        <w:t>’</w:t>
      </w:r>
      <w:r w:rsidR="00221E78">
        <w:rPr>
          <w:i/>
          <w:iCs/>
        </w:rPr>
        <w:t>Or</w:t>
      </w:r>
      <w:r>
        <w:t xml:space="preserve">. </w:t>
      </w:r>
      <w:r w:rsidR="00221E78">
        <w:t>Ainsi qu</w:t>
      </w:r>
      <w:r>
        <w:t>’</w:t>
      </w:r>
      <w:r w:rsidR="00221E78">
        <w:t>il me l</w:t>
      </w:r>
      <w:r>
        <w:t>’</w:t>
      </w:r>
      <w:r w:rsidR="00221E78">
        <w:t>avait dit</w:t>
      </w:r>
      <w:r>
        <w:t xml:space="preserve">, </w:t>
      </w:r>
      <w:r w:rsidR="00221E78">
        <w:t>la propriété se trouve dans un site admirable</w:t>
      </w:r>
      <w:r>
        <w:t xml:space="preserve">, </w:t>
      </w:r>
      <w:r w:rsidR="00221E78">
        <w:t>mais l</w:t>
      </w:r>
      <w:r>
        <w:t>’</w:t>
      </w:r>
      <w:r w:rsidR="00221E78">
        <w:t>habitation n</w:t>
      </w:r>
      <w:r>
        <w:t>’</w:t>
      </w:r>
      <w:r w:rsidR="00221E78">
        <w:t>a rien d</w:t>
      </w:r>
      <w:r>
        <w:t>’</w:t>
      </w:r>
      <w:r w:rsidR="00221E78">
        <w:t>esthétique</w:t>
      </w:r>
      <w:r>
        <w:t xml:space="preserve"> : </w:t>
      </w:r>
      <w:r w:rsidR="00221E78">
        <w:t>c</w:t>
      </w:r>
      <w:r>
        <w:t>’</w:t>
      </w:r>
      <w:r w:rsidR="00221E78">
        <w:t>est une grande maison carrée</w:t>
      </w:r>
      <w:r>
        <w:t xml:space="preserve">, </w:t>
      </w:r>
      <w:r w:rsidR="00221E78">
        <w:t>jadis blanchie à la chaux</w:t>
      </w:r>
      <w:r>
        <w:t xml:space="preserve">, </w:t>
      </w:r>
      <w:r w:rsidR="00221E78">
        <w:t>mais que les intempéries et l</w:t>
      </w:r>
      <w:r>
        <w:t>’</w:t>
      </w:r>
      <w:r w:rsidR="00221E78">
        <w:t>humidité ont beaucoup dégradée</w:t>
      </w:r>
      <w:r>
        <w:t xml:space="preserve">. </w:t>
      </w:r>
      <w:r w:rsidR="00221E78">
        <w:t>Elle est entourée sur trois côtés par des bois</w:t>
      </w:r>
      <w:r>
        <w:t xml:space="preserve">, </w:t>
      </w:r>
      <w:r w:rsidR="00221E78">
        <w:t>et sur le quatrième il y a un grand champ en pente qui s</w:t>
      </w:r>
      <w:r>
        <w:t>’</w:t>
      </w:r>
      <w:r w:rsidR="00221E78">
        <w:t>étend jusqu</w:t>
      </w:r>
      <w:r>
        <w:t>’</w:t>
      </w:r>
      <w:r w:rsidR="00221E78">
        <w:t>à la grande route de Southampton</w:t>
      </w:r>
      <w:r>
        <w:t xml:space="preserve">, </w:t>
      </w:r>
      <w:r w:rsidR="00221E78">
        <w:t>à cent mètres en contrebas</w:t>
      </w:r>
      <w:r>
        <w:t xml:space="preserve">. </w:t>
      </w:r>
      <w:r w:rsidR="00221E78">
        <w:t>Ce champ fait partie de la propriété</w:t>
      </w:r>
      <w:r>
        <w:t xml:space="preserve">, </w:t>
      </w:r>
      <w:r w:rsidR="00221E78">
        <w:t>mais les bois</w:t>
      </w:r>
      <w:r>
        <w:t xml:space="preserve">, </w:t>
      </w:r>
      <w:r w:rsidR="00221E78">
        <w:t>eux</w:t>
      </w:r>
      <w:r>
        <w:t xml:space="preserve">, </w:t>
      </w:r>
      <w:r w:rsidR="00221E78">
        <w:t>sont rattachés au domaine de lord Southerton</w:t>
      </w:r>
      <w:r>
        <w:t xml:space="preserve">. </w:t>
      </w:r>
      <w:r w:rsidR="00221E78">
        <w:t>Enfin</w:t>
      </w:r>
      <w:r>
        <w:t xml:space="preserve">, </w:t>
      </w:r>
      <w:r w:rsidR="00221E78">
        <w:t>il y a</w:t>
      </w:r>
      <w:r>
        <w:t xml:space="preserve">, </w:t>
      </w:r>
      <w:r w:rsidR="00221E78">
        <w:t xml:space="preserve">juste en face de </w:t>
      </w:r>
      <w:r w:rsidR="00221E78">
        <w:lastRenderedPageBreak/>
        <w:t>l</w:t>
      </w:r>
      <w:r>
        <w:t>’</w:t>
      </w:r>
      <w:r w:rsidR="00221E78">
        <w:t>entrée</w:t>
      </w:r>
      <w:r>
        <w:t xml:space="preserve">, </w:t>
      </w:r>
      <w:r w:rsidR="00221E78">
        <w:t>un bouquet de hêtres dorés</w:t>
      </w:r>
      <w:r>
        <w:t xml:space="preserve"> : </w:t>
      </w:r>
      <w:r w:rsidR="00221E78">
        <w:t>c</w:t>
      </w:r>
      <w:r>
        <w:t>’</w:t>
      </w:r>
      <w:r w:rsidR="00221E78">
        <w:t>est lui qui a donné son nom à la maison</w:t>
      </w:r>
      <w:r>
        <w:t>.</w:t>
      </w:r>
    </w:p>
    <w:p w14:paraId="1108A17E" w14:textId="77777777" w:rsidR="006B64E6" w:rsidRDefault="006B64E6" w:rsidP="006B64E6">
      <w:r>
        <w:t>« M. </w:t>
      </w:r>
      <w:r w:rsidR="00221E78">
        <w:t>Rucastle</w:t>
      </w:r>
      <w:r>
        <w:t xml:space="preserve">, </w:t>
      </w:r>
      <w:r w:rsidR="00221E78">
        <w:t>toujours aussi aimable que la première fois</w:t>
      </w:r>
      <w:r>
        <w:t xml:space="preserve">, </w:t>
      </w:r>
      <w:r w:rsidR="00221E78">
        <w:t>me ramena donc chez lui et me présenta le soir même à sa femme et à son enfant</w:t>
      </w:r>
      <w:r>
        <w:t xml:space="preserve">. </w:t>
      </w:r>
      <w:r w:rsidR="00221E78">
        <w:t>L</w:t>
      </w:r>
      <w:r>
        <w:t>’</w:t>
      </w:r>
      <w:r w:rsidR="00221E78">
        <w:t>hypothèse qui nous avait paru si vraisemblable</w:t>
      </w:r>
      <w:r>
        <w:t xml:space="preserve">, </w:t>
      </w:r>
      <w:r w:rsidR="00221E78">
        <w:t>lorsque j</w:t>
      </w:r>
      <w:r>
        <w:t>’</w:t>
      </w:r>
      <w:r w:rsidR="00221E78">
        <w:t>étais allée vous voir</w:t>
      </w:r>
      <w:r>
        <w:t xml:space="preserve">, </w:t>
      </w:r>
      <w:r w:rsidR="00221E78">
        <w:t>monsieur Holmes</w:t>
      </w:r>
      <w:r>
        <w:t xml:space="preserve">, </w:t>
      </w:r>
      <w:r w:rsidR="00221E78">
        <w:t>était complètement erronée</w:t>
      </w:r>
      <w:r>
        <w:t>. M</w:t>
      </w:r>
      <w:r w:rsidRPr="006B64E6">
        <w:rPr>
          <w:vertAlign w:val="superscript"/>
        </w:rPr>
        <w:t>me</w:t>
      </w:r>
      <w:r>
        <w:t> </w:t>
      </w:r>
      <w:r w:rsidR="00221E78">
        <w:t>Rucastle n</w:t>
      </w:r>
      <w:r>
        <w:t>’</w:t>
      </w:r>
      <w:r w:rsidR="00221E78">
        <w:t>est pas folle du tout</w:t>
      </w:r>
      <w:r>
        <w:t xml:space="preserve">. </w:t>
      </w:r>
      <w:r w:rsidR="00221E78">
        <w:t>C</w:t>
      </w:r>
      <w:r>
        <w:t>’</w:t>
      </w:r>
      <w:r w:rsidR="00221E78">
        <w:t>est une femme taciturne et pâle</w:t>
      </w:r>
      <w:r>
        <w:t xml:space="preserve">, </w:t>
      </w:r>
      <w:r w:rsidR="00221E78">
        <w:t>qui est beaucoup plus jeune que son mari</w:t>
      </w:r>
      <w:r>
        <w:t xml:space="preserve"> ; </w:t>
      </w:r>
      <w:r w:rsidR="00221E78">
        <w:t>je ne pense pas qu</w:t>
      </w:r>
      <w:r>
        <w:t>’</w:t>
      </w:r>
      <w:r w:rsidR="00221E78">
        <w:t>elle ait encore atteint la trentaine</w:t>
      </w:r>
      <w:r>
        <w:t xml:space="preserve">, </w:t>
      </w:r>
      <w:r w:rsidR="00221E78">
        <w:t>tandis que lui doit avoir quarante-cinq ans bien sonnés</w:t>
      </w:r>
      <w:r>
        <w:t xml:space="preserve">. </w:t>
      </w:r>
      <w:r w:rsidR="00221E78">
        <w:t>D</w:t>
      </w:r>
      <w:r>
        <w:t>’</w:t>
      </w:r>
      <w:r w:rsidR="00221E78">
        <w:t>après leur conversation</w:t>
      </w:r>
      <w:r>
        <w:t xml:space="preserve">, </w:t>
      </w:r>
      <w:r w:rsidR="00221E78">
        <w:t>j</w:t>
      </w:r>
      <w:r>
        <w:t>’</w:t>
      </w:r>
      <w:r w:rsidR="00221E78">
        <w:t>ai cru comprendre qu</w:t>
      </w:r>
      <w:r>
        <w:t>’</w:t>
      </w:r>
      <w:r w:rsidR="00221E78">
        <w:t>ils étaient mariés depuis sept ans environ</w:t>
      </w:r>
      <w:r>
        <w:t xml:space="preserve">, </w:t>
      </w:r>
      <w:r w:rsidR="00221E78">
        <w:t xml:space="preserve">que </w:t>
      </w:r>
      <w:r>
        <w:t>M. </w:t>
      </w:r>
      <w:r w:rsidR="00221E78">
        <w:t>Rucastle était veuf lorsqu</w:t>
      </w:r>
      <w:r>
        <w:t>’</w:t>
      </w:r>
      <w:r w:rsidR="00221E78">
        <w:t>il l</w:t>
      </w:r>
      <w:r>
        <w:t>’</w:t>
      </w:r>
      <w:r w:rsidR="00221E78">
        <w:t>avait épousée et que le seul enfant qu</w:t>
      </w:r>
      <w:r>
        <w:t>’</w:t>
      </w:r>
      <w:r w:rsidR="00221E78">
        <w:t>il avait eu de sa première femme était cette fille dont il m</w:t>
      </w:r>
      <w:r>
        <w:t>’</w:t>
      </w:r>
      <w:r w:rsidR="00221E78">
        <w:t>avait parlé pour me dire qu</w:t>
      </w:r>
      <w:r>
        <w:t>’</w:t>
      </w:r>
      <w:r w:rsidR="00221E78">
        <w:t>elle était maintenant à Philadelphie</w:t>
      </w:r>
      <w:r>
        <w:t xml:space="preserve">. </w:t>
      </w:r>
      <w:r w:rsidR="00221E78">
        <w:t>Il m</w:t>
      </w:r>
      <w:r>
        <w:t>’</w:t>
      </w:r>
      <w:r w:rsidR="00221E78">
        <w:t>a confié en particulier qu</w:t>
      </w:r>
      <w:r>
        <w:t>’</w:t>
      </w:r>
      <w:r w:rsidR="00221E78">
        <w:t>elle s</w:t>
      </w:r>
      <w:r>
        <w:t>’</w:t>
      </w:r>
      <w:r w:rsidR="00221E78">
        <w:t>était exilée par aversion pour sa belle-mère</w:t>
      </w:r>
      <w:r>
        <w:t xml:space="preserve">, </w:t>
      </w:r>
      <w:r w:rsidR="00221E78">
        <w:t>car</w:t>
      </w:r>
      <w:r>
        <w:t xml:space="preserve">, </w:t>
      </w:r>
      <w:r w:rsidR="00221E78">
        <w:t>comme elle avait elle-même une vingtaine d</w:t>
      </w:r>
      <w:r>
        <w:t>’</w:t>
      </w:r>
      <w:r w:rsidR="00221E78">
        <w:t>années au moins</w:t>
      </w:r>
      <w:r>
        <w:t xml:space="preserve">, </w:t>
      </w:r>
      <w:r w:rsidR="00221E78">
        <w:t>sa situation aurait été par trop gênante pour elle s</w:t>
      </w:r>
      <w:r>
        <w:t>’</w:t>
      </w:r>
      <w:r w:rsidR="00221E78">
        <w:t xml:space="preserve">il lui avait fallu vivre aux côtés de la très jeune femme de </w:t>
      </w:r>
      <w:r>
        <w:t>M. </w:t>
      </w:r>
      <w:r w:rsidR="00221E78">
        <w:t>Rucastle</w:t>
      </w:r>
      <w:r>
        <w:t>.</w:t>
      </w:r>
    </w:p>
    <w:p w14:paraId="13280CB5" w14:textId="77777777" w:rsidR="006B64E6" w:rsidRDefault="006B64E6" w:rsidP="006B64E6">
      <w:r>
        <w:t>« M</w:t>
      </w:r>
      <w:r w:rsidRPr="006B64E6">
        <w:rPr>
          <w:vertAlign w:val="superscript"/>
        </w:rPr>
        <w:t>me</w:t>
      </w:r>
      <w:r>
        <w:t> </w:t>
      </w:r>
      <w:r w:rsidR="00221E78">
        <w:t>Rucastle me fit l</w:t>
      </w:r>
      <w:r>
        <w:t>’</w:t>
      </w:r>
      <w:r w:rsidR="00221E78">
        <w:t>effet d</w:t>
      </w:r>
      <w:r>
        <w:t>’</w:t>
      </w:r>
      <w:r w:rsidR="00221E78">
        <w:t>être aussi incolore au moral qu</w:t>
      </w:r>
      <w:r>
        <w:t>’</w:t>
      </w:r>
      <w:r w:rsidR="00221E78">
        <w:t>au physique</w:t>
      </w:r>
      <w:r>
        <w:t xml:space="preserve">, </w:t>
      </w:r>
      <w:r w:rsidR="00221E78">
        <w:t>et l</w:t>
      </w:r>
      <w:r>
        <w:t>’</w:t>
      </w:r>
      <w:r w:rsidR="00221E78">
        <w:t>impression qu</w:t>
      </w:r>
      <w:r>
        <w:t>’</w:t>
      </w:r>
      <w:r w:rsidR="00221E78">
        <w:t>elle me produisit ne fut ni bonne ni mauvaise</w:t>
      </w:r>
      <w:r>
        <w:t xml:space="preserve">. </w:t>
      </w:r>
      <w:r w:rsidR="00221E78">
        <w:t>C</w:t>
      </w:r>
      <w:r>
        <w:t>’</w:t>
      </w:r>
      <w:r w:rsidR="00221E78">
        <w:t>est une femme sans personnalité aucune</w:t>
      </w:r>
      <w:r>
        <w:t xml:space="preserve">. </w:t>
      </w:r>
      <w:r w:rsidR="00221E78">
        <w:t>Il est facile de se rendre compte qu</w:t>
      </w:r>
      <w:r>
        <w:t>’</w:t>
      </w:r>
      <w:r w:rsidR="00221E78">
        <w:t>elle aime tendrement son mari et son petit garçon</w:t>
      </w:r>
      <w:r>
        <w:t xml:space="preserve">. </w:t>
      </w:r>
      <w:r w:rsidR="00221E78">
        <w:t>Ses yeux gris clair vont sans cesse de l</w:t>
      </w:r>
      <w:r>
        <w:t>’</w:t>
      </w:r>
      <w:r w:rsidR="00221E78">
        <w:t>un à l</w:t>
      </w:r>
      <w:r>
        <w:t>’</w:t>
      </w:r>
      <w:r w:rsidR="00221E78">
        <w:t>autre pour découvrir</w:t>
      </w:r>
      <w:r>
        <w:t xml:space="preserve">, </w:t>
      </w:r>
      <w:r w:rsidR="00221E78">
        <w:t>et même prévenir quand elle le peut</w:t>
      </w:r>
      <w:r>
        <w:t xml:space="preserve">, </w:t>
      </w:r>
      <w:r w:rsidR="00221E78">
        <w:t>leurs moindres désirs</w:t>
      </w:r>
      <w:r>
        <w:t xml:space="preserve">. </w:t>
      </w:r>
      <w:r w:rsidR="00221E78">
        <w:t>Lui aussi</w:t>
      </w:r>
      <w:r>
        <w:t xml:space="preserve">, </w:t>
      </w:r>
      <w:r w:rsidR="00221E78">
        <w:t>malgré ses allures brusques et tapageuses</w:t>
      </w:r>
      <w:r>
        <w:t xml:space="preserve">, </w:t>
      </w:r>
      <w:r w:rsidR="00221E78">
        <w:t>semble lui être très dévoué</w:t>
      </w:r>
      <w:r>
        <w:t xml:space="preserve"> ; </w:t>
      </w:r>
      <w:r w:rsidR="00221E78">
        <w:t>en somme</w:t>
      </w:r>
      <w:r>
        <w:t xml:space="preserve">, </w:t>
      </w:r>
      <w:r w:rsidR="00221E78">
        <w:t>cela semble faire un très heureux ménage</w:t>
      </w:r>
      <w:r>
        <w:t xml:space="preserve">. </w:t>
      </w:r>
      <w:r w:rsidR="00221E78">
        <w:t>Et cependant l</w:t>
      </w:r>
      <w:r>
        <w:t>’</w:t>
      </w:r>
      <w:r w:rsidR="00221E78">
        <w:t>on sent que cette femme a un chagrin secret</w:t>
      </w:r>
      <w:r>
        <w:t xml:space="preserve">. </w:t>
      </w:r>
      <w:r w:rsidR="00221E78">
        <w:t>On la voit fréquemment absorbée</w:t>
      </w:r>
      <w:r>
        <w:t xml:space="preserve">, </w:t>
      </w:r>
      <w:r w:rsidR="00221E78">
        <w:t>avec un visage plein de tristesse</w:t>
      </w:r>
      <w:r>
        <w:t xml:space="preserve">, </w:t>
      </w:r>
      <w:r w:rsidR="00221E78">
        <w:t>et je l</w:t>
      </w:r>
      <w:r>
        <w:t>’</w:t>
      </w:r>
      <w:r w:rsidR="00221E78">
        <w:t xml:space="preserve">ai plusieurs fois surprise en </w:t>
      </w:r>
      <w:r w:rsidR="00221E78">
        <w:lastRenderedPageBreak/>
        <w:t>train de pleurer</w:t>
      </w:r>
      <w:r>
        <w:t xml:space="preserve">. </w:t>
      </w:r>
      <w:r w:rsidR="00221E78">
        <w:t>Je me suis demandé</w:t>
      </w:r>
      <w:r>
        <w:t xml:space="preserve">, </w:t>
      </w:r>
      <w:r w:rsidR="00221E78">
        <w:t>par moments</w:t>
      </w:r>
      <w:r>
        <w:t xml:space="preserve">, </w:t>
      </w:r>
      <w:r w:rsidR="00221E78">
        <w:t>si ce ne serait pas le caractère de son fils qui la tourmenterait ainsi</w:t>
      </w:r>
      <w:r>
        <w:t xml:space="preserve">, </w:t>
      </w:r>
      <w:r w:rsidR="00221E78">
        <w:t>car je n</w:t>
      </w:r>
      <w:r>
        <w:t>’</w:t>
      </w:r>
      <w:r w:rsidR="00221E78">
        <w:t>ai jamais rencontré enfant plus gâté</w:t>
      </w:r>
      <w:r>
        <w:t xml:space="preserve">, </w:t>
      </w:r>
      <w:r w:rsidR="00221E78">
        <w:t>ni doué de plus mauvais instincts</w:t>
      </w:r>
      <w:r>
        <w:t xml:space="preserve">. </w:t>
      </w:r>
      <w:r w:rsidR="00221E78">
        <w:t>Il est petit pour son âge</w:t>
      </w:r>
      <w:r>
        <w:t xml:space="preserve">, </w:t>
      </w:r>
      <w:r w:rsidR="00221E78">
        <w:t>mais possède une tête énorme et disproportionnée</w:t>
      </w:r>
      <w:r>
        <w:t xml:space="preserve">. </w:t>
      </w:r>
      <w:r w:rsidR="00221E78">
        <w:t>Sa vie se passe en alternatives de colères et de bouderies</w:t>
      </w:r>
      <w:r>
        <w:t xml:space="preserve"> ; </w:t>
      </w:r>
      <w:r w:rsidR="00221E78">
        <w:t>son plus grand plaisir est de torturer les êtres plus faibles que lui</w:t>
      </w:r>
      <w:r>
        <w:t xml:space="preserve">, </w:t>
      </w:r>
      <w:r w:rsidR="00221E78">
        <w:t>et il faut voir quelle habileté il déploie pour s</w:t>
      </w:r>
      <w:r>
        <w:t>’</w:t>
      </w:r>
      <w:r w:rsidR="00221E78">
        <w:t>emparer des souris</w:t>
      </w:r>
      <w:r>
        <w:t xml:space="preserve">, </w:t>
      </w:r>
      <w:r w:rsidR="00221E78">
        <w:t>des petits oiseaux et des insectes</w:t>
      </w:r>
      <w:r>
        <w:t xml:space="preserve">. </w:t>
      </w:r>
      <w:r w:rsidR="00221E78">
        <w:t>Mais je préfère m</w:t>
      </w:r>
      <w:r>
        <w:t>’</w:t>
      </w:r>
      <w:r w:rsidR="00221E78">
        <w:t>abstenir de vous parler de lui</w:t>
      </w:r>
      <w:r>
        <w:t xml:space="preserve">, </w:t>
      </w:r>
      <w:r w:rsidR="00221E78">
        <w:t>monsieur Holmes</w:t>
      </w:r>
      <w:r>
        <w:t xml:space="preserve"> ; </w:t>
      </w:r>
      <w:r w:rsidR="00221E78">
        <w:t>il n</w:t>
      </w:r>
      <w:r>
        <w:t>’</w:t>
      </w:r>
      <w:r w:rsidR="00221E78">
        <w:t>a d</w:t>
      </w:r>
      <w:r>
        <w:t>’</w:t>
      </w:r>
      <w:r w:rsidR="00221E78">
        <w:t>ailleurs que peu de rapport avec ce que j</w:t>
      </w:r>
      <w:r>
        <w:t>’</w:t>
      </w:r>
      <w:r w:rsidR="00221E78">
        <w:t>ai à vous dire</w:t>
      </w:r>
      <w:r>
        <w:t>.</w:t>
      </w:r>
    </w:p>
    <w:p w14:paraId="027C3C7F" w14:textId="77777777" w:rsidR="006B64E6" w:rsidRDefault="006B64E6" w:rsidP="006B64E6">
      <w:r>
        <w:t>— </w:t>
      </w:r>
      <w:r w:rsidR="00221E78">
        <w:t>Tous les détails m</w:t>
      </w:r>
      <w:r>
        <w:t>’</w:t>
      </w:r>
      <w:r w:rsidR="00221E78">
        <w:t>intéressent</w:t>
      </w:r>
      <w:r>
        <w:t xml:space="preserve">, </w:t>
      </w:r>
      <w:r w:rsidR="00221E78">
        <w:t>répondit mon ami</w:t>
      </w:r>
      <w:r>
        <w:t xml:space="preserve">, </w:t>
      </w:r>
      <w:r w:rsidR="00221E78">
        <w:t>si minime que soit l</w:t>
      </w:r>
      <w:r>
        <w:t>’</w:t>
      </w:r>
      <w:r w:rsidR="00221E78">
        <w:t>importance que vous y attachiez</w:t>
      </w:r>
      <w:r>
        <w:t>.</w:t>
      </w:r>
    </w:p>
    <w:p w14:paraId="73298536" w14:textId="77777777" w:rsidR="006B64E6" w:rsidRDefault="006B64E6" w:rsidP="006B64E6">
      <w:r>
        <w:t>— </w:t>
      </w:r>
      <w:r w:rsidR="00221E78">
        <w:t>J</w:t>
      </w:r>
      <w:r>
        <w:t>’</w:t>
      </w:r>
      <w:r w:rsidR="00221E78">
        <w:t>essaierai de n</w:t>
      </w:r>
      <w:r>
        <w:t>’</w:t>
      </w:r>
      <w:r w:rsidR="00221E78">
        <w:t>en omettre aucun</w:t>
      </w:r>
      <w:r>
        <w:t xml:space="preserve">. </w:t>
      </w:r>
      <w:r w:rsidR="00221E78">
        <w:t>Le seul désagrément que j</w:t>
      </w:r>
      <w:r>
        <w:t>’</w:t>
      </w:r>
      <w:r w:rsidR="00221E78">
        <w:t>ai éprouvé d</w:t>
      </w:r>
      <w:r>
        <w:t>’</w:t>
      </w:r>
      <w:r w:rsidR="00221E78">
        <w:t>abord</w:t>
      </w:r>
      <w:r>
        <w:t xml:space="preserve">, </w:t>
      </w:r>
      <w:r w:rsidR="00221E78">
        <w:t>dans cette maison</w:t>
      </w:r>
      <w:r>
        <w:t xml:space="preserve">, </w:t>
      </w:r>
      <w:r w:rsidR="00221E78">
        <w:t>fut la mauvaise tenue des domestiques</w:t>
      </w:r>
      <w:r>
        <w:t xml:space="preserve">. </w:t>
      </w:r>
      <w:r w:rsidR="00221E78">
        <w:t>Il n</w:t>
      </w:r>
      <w:r>
        <w:t>’</w:t>
      </w:r>
      <w:r w:rsidR="00221E78">
        <w:t>y en a que deux</w:t>
      </w:r>
      <w:r>
        <w:t xml:space="preserve"> : </w:t>
      </w:r>
      <w:r w:rsidR="00221E78">
        <w:t>le mari et la femme</w:t>
      </w:r>
      <w:r>
        <w:t xml:space="preserve">. </w:t>
      </w:r>
      <w:r w:rsidR="00221E78">
        <w:t>Toller</w:t>
      </w:r>
      <w:r>
        <w:t xml:space="preserve"> (</w:t>
      </w:r>
      <w:r w:rsidR="00221E78">
        <w:t>c</w:t>
      </w:r>
      <w:r>
        <w:t>’</w:t>
      </w:r>
      <w:r w:rsidR="00221E78">
        <w:t>est le nom de l</w:t>
      </w:r>
      <w:r>
        <w:t>’</w:t>
      </w:r>
      <w:r w:rsidR="00221E78">
        <w:t>homme</w:t>
      </w:r>
      <w:r>
        <w:t xml:space="preserve">) </w:t>
      </w:r>
      <w:r w:rsidR="00221E78">
        <w:t>est une sorte de rustre aux allures bizarres</w:t>
      </w:r>
      <w:r>
        <w:t xml:space="preserve">, </w:t>
      </w:r>
      <w:r w:rsidR="00221E78">
        <w:t>aux favoris et aux cheveux grisonnants</w:t>
      </w:r>
      <w:r>
        <w:t xml:space="preserve">, </w:t>
      </w:r>
      <w:r w:rsidR="00221E78">
        <w:t>qui empeste la boisson</w:t>
      </w:r>
      <w:r>
        <w:t xml:space="preserve">. </w:t>
      </w:r>
      <w:r w:rsidR="00221E78">
        <w:t>Je l</w:t>
      </w:r>
      <w:r>
        <w:t>’</w:t>
      </w:r>
      <w:r w:rsidR="00221E78">
        <w:t>ai déjà vu à deux reprises complètement ivre depuis que je suis ici</w:t>
      </w:r>
      <w:r>
        <w:t xml:space="preserve">, </w:t>
      </w:r>
      <w:r w:rsidR="00221E78">
        <w:t xml:space="preserve">et pourtant </w:t>
      </w:r>
      <w:r>
        <w:t>M. </w:t>
      </w:r>
      <w:r w:rsidR="00221E78">
        <w:t>Rucastle n</w:t>
      </w:r>
      <w:r>
        <w:t>’</w:t>
      </w:r>
      <w:r w:rsidR="00221E78">
        <w:t>a pas l</w:t>
      </w:r>
      <w:r>
        <w:t>’</w:t>
      </w:r>
      <w:r w:rsidR="00221E78">
        <w:t>air de s</w:t>
      </w:r>
      <w:r>
        <w:t>’</w:t>
      </w:r>
      <w:r w:rsidR="00221E78">
        <w:t>en apercevoir</w:t>
      </w:r>
      <w:r>
        <w:t xml:space="preserve">. </w:t>
      </w:r>
      <w:r w:rsidR="00221E78">
        <w:t xml:space="preserve">Sa femme est grande et forte gaillarde aussi taciturne que </w:t>
      </w:r>
      <w:r>
        <w:t>M</w:t>
      </w:r>
      <w:r w:rsidRPr="006B64E6">
        <w:rPr>
          <w:vertAlign w:val="superscript"/>
        </w:rPr>
        <w:t>me</w:t>
      </w:r>
      <w:r>
        <w:t> </w:t>
      </w:r>
      <w:r w:rsidR="00221E78">
        <w:t>Rucastle</w:t>
      </w:r>
      <w:r>
        <w:t xml:space="preserve">, </w:t>
      </w:r>
      <w:r w:rsidR="00221E78">
        <w:t>mais beaucoup moins aimable</w:t>
      </w:r>
      <w:r>
        <w:t xml:space="preserve">. </w:t>
      </w:r>
      <w:r w:rsidR="00221E78">
        <w:t>Bref</w:t>
      </w:r>
      <w:r>
        <w:t xml:space="preserve">, </w:t>
      </w:r>
      <w:r w:rsidR="00221E78">
        <w:t>cela forme un couple on ne peut plus déplaisant</w:t>
      </w:r>
      <w:r>
        <w:t xml:space="preserve">. </w:t>
      </w:r>
      <w:r w:rsidR="00221E78">
        <w:t>Heureusement pour moi</w:t>
      </w:r>
      <w:r>
        <w:t xml:space="preserve">, </w:t>
      </w:r>
      <w:r w:rsidR="00221E78">
        <w:t>je passe la plus grande partie de mon temps dans la nursery ou dans ma chambre</w:t>
      </w:r>
      <w:r>
        <w:t xml:space="preserve">, </w:t>
      </w:r>
      <w:r w:rsidR="00221E78">
        <w:t>et ces deux pièces contiguës se trouvent dans une partie reculée de la maison</w:t>
      </w:r>
      <w:r>
        <w:t>.</w:t>
      </w:r>
    </w:p>
    <w:p w14:paraId="1AE867DA" w14:textId="77777777" w:rsidR="006B64E6" w:rsidRDefault="006B64E6" w:rsidP="006B64E6">
      <w:r>
        <w:t>« </w:t>
      </w:r>
      <w:r w:rsidR="00221E78">
        <w:t xml:space="preserve">Les deux journées qui succédèrent à mon arrivée aux </w:t>
      </w:r>
      <w:r w:rsidR="00221E78">
        <w:rPr>
          <w:i/>
          <w:iCs/>
        </w:rPr>
        <w:t>Hêtres d</w:t>
      </w:r>
      <w:r>
        <w:rPr>
          <w:i/>
          <w:iCs/>
        </w:rPr>
        <w:t>’</w:t>
      </w:r>
      <w:r w:rsidR="00221E78">
        <w:rPr>
          <w:i/>
          <w:iCs/>
        </w:rPr>
        <w:t>Or</w:t>
      </w:r>
      <w:r w:rsidR="00221E78">
        <w:t xml:space="preserve"> furent très calmes</w:t>
      </w:r>
      <w:r>
        <w:t xml:space="preserve"> ; </w:t>
      </w:r>
      <w:r w:rsidR="00221E78">
        <w:t>le troisième jour</w:t>
      </w:r>
      <w:r>
        <w:t>, M</w:t>
      </w:r>
      <w:r w:rsidRPr="006B64E6">
        <w:rPr>
          <w:vertAlign w:val="superscript"/>
        </w:rPr>
        <w:t>me</w:t>
      </w:r>
      <w:r>
        <w:t> </w:t>
      </w:r>
      <w:r w:rsidR="00221E78">
        <w:t>Rucastle</w:t>
      </w:r>
      <w:r>
        <w:t xml:space="preserve">, </w:t>
      </w:r>
      <w:r w:rsidR="00221E78">
        <w:t>qui était descendue juste après le petit déjeuner</w:t>
      </w:r>
      <w:r>
        <w:t xml:space="preserve">, </w:t>
      </w:r>
      <w:r w:rsidR="00221E78">
        <w:t>s</w:t>
      </w:r>
      <w:r>
        <w:t>’</w:t>
      </w:r>
      <w:r w:rsidR="00221E78">
        <w:t>approcha de son mari et lui murmura quelques mots à l</w:t>
      </w:r>
      <w:r>
        <w:t>’</w:t>
      </w:r>
      <w:r w:rsidR="00221E78">
        <w:t>oreille</w:t>
      </w:r>
      <w:r>
        <w:t>.</w:t>
      </w:r>
    </w:p>
    <w:p w14:paraId="60E4CAB8" w14:textId="77777777" w:rsidR="006B64E6" w:rsidRDefault="006B64E6" w:rsidP="006B64E6">
      <w:r>
        <w:lastRenderedPageBreak/>
        <w:t>« — </w:t>
      </w:r>
      <w:r w:rsidR="00221E78">
        <w:t>Ah</w:t>
      </w:r>
      <w:r>
        <w:t xml:space="preserve"> ! </w:t>
      </w:r>
      <w:r w:rsidR="00221E78">
        <w:t>oui</w:t>
      </w:r>
      <w:r>
        <w:t xml:space="preserve">, </w:t>
      </w:r>
      <w:r w:rsidR="00221E78">
        <w:t>fit-il en se retournant vers moi</w:t>
      </w:r>
      <w:r>
        <w:t xml:space="preserve"> ; </w:t>
      </w:r>
      <w:r w:rsidR="00221E78">
        <w:t>nous vous sommes très reconnaissants</w:t>
      </w:r>
      <w:r>
        <w:t xml:space="preserve">, </w:t>
      </w:r>
      <w:r w:rsidR="00221E78">
        <w:t>mademoiselle Hunter</w:t>
      </w:r>
      <w:r>
        <w:t xml:space="preserve">, </w:t>
      </w:r>
      <w:r w:rsidR="00221E78">
        <w:t>d</w:t>
      </w:r>
      <w:r>
        <w:t>’</w:t>
      </w:r>
      <w:r w:rsidR="00221E78">
        <w:t>avoir satisfait notre caprice en vous faisant couper les cheveux</w:t>
      </w:r>
      <w:r>
        <w:t xml:space="preserve">. </w:t>
      </w:r>
      <w:r w:rsidR="00221E78">
        <w:t>Je vous assure que cela ne dépare pas le moins du monde votre physionomie</w:t>
      </w:r>
      <w:r>
        <w:t xml:space="preserve">. </w:t>
      </w:r>
      <w:r w:rsidR="00221E78">
        <w:t>Nous allons voir</w:t>
      </w:r>
      <w:r>
        <w:t xml:space="preserve">, </w:t>
      </w:r>
      <w:r w:rsidR="00221E78">
        <w:t>à présent</w:t>
      </w:r>
      <w:r>
        <w:t xml:space="preserve">, </w:t>
      </w:r>
      <w:r w:rsidR="00221E78">
        <w:t>comment vous sied le bleu électrique</w:t>
      </w:r>
      <w:r>
        <w:t xml:space="preserve">. </w:t>
      </w:r>
      <w:r w:rsidR="00221E78">
        <w:t>Vous trouverez la robe dont je vous ai parlé sur le pied de votre lit</w:t>
      </w:r>
      <w:r>
        <w:t xml:space="preserve">, </w:t>
      </w:r>
      <w:r w:rsidR="00221E78">
        <w:t>et vous nous feriez grand plaisir</w:t>
      </w:r>
      <w:r>
        <w:t xml:space="preserve">, </w:t>
      </w:r>
      <w:r w:rsidR="00221E78">
        <w:t>à ma femme et à moi</w:t>
      </w:r>
      <w:r>
        <w:t xml:space="preserve">, </w:t>
      </w:r>
      <w:r w:rsidR="00221E78">
        <w:t>en la passant tout de suite</w:t>
      </w:r>
      <w:r>
        <w:t>.</w:t>
      </w:r>
    </w:p>
    <w:p w14:paraId="4441DB59" w14:textId="77777777" w:rsidR="006B64E6" w:rsidRDefault="006B64E6" w:rsidP="006B64E6">
      <w:r>
        <w:t>« </w:t>
      </w:r>
      <w:r w:rsidR="00221E78">
        <w:t>La toilette en question était d</w:t>
      </w:r>
      <w:r>
        <w:t>’</w:t>
      </w:r>
      <w:r w:rsidR="00221E78">
        <w:t>une nuance tout à fait spéciale</w:t>
      </w:r>
      <w:r>
        <w:t xml:space="preserve">. </w:t>
      </w:r>
      <w:r w:rsidR="00221E78">
        <w:t>Elle avait été taillée dans un fort beau tissu</w:t>
      </w:r>
      <w:r>
        <w:t xml:space="preserve"> (</w:t>
      </w:r>
      <w:r w:rsidR="00221E78">
        <w:t>une sorte de lainage</w:t>
      </w:r>
      <w:r>
        <w:t xml:space="preserve">), </w:t>
      </w:r>
      <w:r w:rsidR="00221E78">
        <w:t>mais était quelque peu usagée</w:t>
      </w:r>
      <w:r>
        <w:t xml:space="preserve">. </w:t>
      </w:r>
      <w:r w:rsidR="00221E78">
        <w:t>A voir la façon dont elle m</w:t>
      </w:r>
      <w:r>
        <w:t>’</w:t>
      </w:r>
      <w:r w:rsidR="00221E78">
        <w:t>allait</w:t>
      </w:r>
      <w:r>
        <w:t xml:space="preserve">, </w:t>
      </w:r>
      <w:r w:rsidR="00221E78">
        <w:t>on aurait pu croire qu</w:t>
      </w:r>
      <w:r>
        <w:t>’</w:t>
      </w:r>
      <w:r w:rsidR="00221E78">
        <w:t>elle avait été coupée exprès pour moi</w:t>
      </w:r>
      <w:r>
        <w:t>. M. </w:t>
      </w:r>
      <w:r w:rsidR="00221E78">
        <w:t xml:space="preserve">et </w:t>
      </w:r>
      <w:r>
        <w:t>M</w:t>
      </w:r>
      <w:r w:rsidRPr="006B64E6">
        <w:rPr>
          <w:vertAlign w:val="superscript"/>
        </w:rPr>
        <w:t>me</w:t>
      </w:r>
      <w:r>
        <w:t> </w:t>
      </w:r>
      <w:r w:rsidR="00221E78">
        <w:t>Rucastle</w:t>
      </w:r>
      <w:r>
        <w:t xml:space="preserve">, </w:t>
      </w:r>
      <w:r w:rsidR="00221E78">
        <w:t>en me voyant apparaître ainsi vêtue</w:t>
      </w:r>
      <w:r>
        <w:t xml:space="preserve">, </w:t>
      </w:r>
      <w:r w:rsidR="00221E78">
        <w:t>manifestèrent leur joie avec des transports qui me parurent tout à fait exagérés</w:t>
      </w:r>
      <w:r>
        <w:t xml:space="preserve">. </w:t>
      </w:r>
      <w:r w:rsidR="00221E78">
        <w:t>Ils m</w:t>
      </w:r>
      <w:r>
        <w:t>’</w:t>
      </w:r>
      <w:r w:rsidR="00221E78">
        <w:t>attendaient au salon</w:t>
      </w:r>
      <w:r>
        <w:t xml:space="preserve">, </w:t>
      </w:r>
      <w:r w:rsidR="00221E78">
        <w:t>une vaste pièce</w:t>
      </w:r>
      <w:r>
        <w:t xml:space="preserve">, </w:t>
      </w:r>
      <w:r w:rsidR="00221E78">
        <w:t>éclairée de trois hautes portes-fenêtres</w:t>
      </w:r>
      <w:r>
        <w:t xml:space="preserve">, </w:t>
      </w:r>
      <w:r w:rsidR="00221E78">
        <w:t>qui occupent toute la largeur de la façade</w:t>
      </w:r>
      <w:r>
        <w:t xml:space="preserve">. </w:t>
      </w:r>
      <w:r w:rsidR="00221E78">
        <w:t>On avait eu soin de placer un fauteuil devant la fenêtre du milieu</w:t>
      </w:r>
      <w:r>
        <w:t xml:space="preserve">, </w:t>
      </w:r>
      <w:r w:rsidR="00221E78">
        <w:t>le dos tourné à la lumière et</w:t>
      </w:r>
      <w:r>
        <w:t xml:space="preserve">, </w:t>
      </w:r>
      <w:r w:rsidR="00221E78">
        <w:t>après que l</w:t>
      </w:r>
      <w:r>
        <w:t>’</w:t>
      </w:r>
      <w:r w:rsidR="00221E78">
        <w:t>on m</w:t>
      </w:r>
      <w:r>
        <w:t>’</w:t>
      </w:r>
      <w:r w:rsidR="00221E78">
        <w:t>eut invitée à m</w:t>
      </w:r>
      <w:r>
        <w:t>’</w:t>
      </w:r>
      <w:r w:rsidR="00221E78">
        <w:t>y asseoir</w:t>
      </w:r>
      <w:r>
        <w:t>, M. </w:t>
      </w:r>
      <w:r w:rsidR="00221E78">
        <w:t>Rucastle</w:t>
      </w:r>
      <w:r>
        <w:t xml:space="preserve">, </w:t>
      </w:r>
      <w:r w:rsidR="00221E78">
        <w:t>se promenant de long en large à travers le salon</w:t>
      </w:r>
      <w:r>
        <w:t xml:space="preserve">, </w:t>
      </w:r>
      <w:r w:rsidR="00221E78">
        <w:t>se mit à me raconter</w:t>
      </w:r>
      <w:r>
        <w:t xml:space="preserve">, </w:t>
      </w:r>
      <w:r w:rsidR="00221E78">
        <w:t>l</w:t>
      </w:r>
      <w:r>
        <w:t>’</w:t>
      </w:r>
      <w:r w:rsidR="00221E78">
        <w:t>une après l</w:t>
      </w:r>
      <w:r>
        <w:t>’</w:t>
      </w:r>
      <w:r w:rsidR="00221E78">
        <w:t>autre</w:t>
      </w:r>
      <w:r>
        <w:t xml:space="preserve">, </w:t>
      </w:r>
      <w:r w:rsidR="00221E78">
        <w:t>les histoires les plus drôles que j</w:t>
      </w:r>
      <w:r>
        <w:t>’</w:t>
      </w:r>
      <w:r w:rsidR="00221E78">
        <w:t>aie jamais entendues</w:t>
      </w:r>
      <w:r>
        <w:t xml:space="preserve">. </w:t>
      </w:r>
      <w:r w:rsidR="00221E78">
        <w:t>Vous ne sauriez imaginer à quel point il était comique</w:t>
      </w:r>
      <w:r>
        <w:t xml:space="preserve">, </w:t>
      </w:r>
      <w:r w:rsidR="00221E78">
        <w:t>et je riais à en être malade</w:t>
      </w:r>
      <w:r>
        <w:t>. M</w:t>
      </w:r>
      <w:r w:rsidRPr="006B64E6">
        <w:rPr>
          <w:vertAlign w:val="superscript"/>
        </w:rPr>
        <w:t>me</w:t>
      </w:r>
      <w:r>
        <w:t> </w:t>
      </w:r>
      <w:r w:rsidR="00221E78">
        <w:t>Rucastle</w:t>
      </w:r>
      <w:r>
        <w:t xml:space="preserve">, </w:t>
      </w:r>
      <w:r w:rsidR="00221E78">
        <w:t>par contre</w:t>
      </w:r>
      <w:r>
        <w:t xml:space="preserve">, </w:t>
      </w:r>
      <w:r w:rsidR="00221E78">
        <w:t>qui ne possède évidemment pas le sens de la plaisanterie</w:t>
      </w:r>
      <w:r>
        <w:t xml:space="preserve">, </w:t>
      </w:r>
      <w:r w:rsidR="00221E78">
        <w:t>ne souriait même pas et restait immobile</w:t>
      </w:r>
      <w:r>
        <w:t xml:space="preserve">, </w:t>
      </w:r>
      <w:r w:rsidR="00221E78">
        <w:t>les mains sur les genoux</w:t>
      </w:r>
      <w:r>
        <w:t xml:space="preserve">, </w:t>
      </w:r>
      <w:r w:rsidR="00221E78">
        <w:t>avec un visage triste et inquiet</w:t>
      </w:r>
      <w:r>
        <w:t xml:space="preserve">. </w:t>
      </w:r>
      <w:r w:rsidR="00221E78">
        <w:t>Au bout d</w:t>
      </w:r>
      <w:r>
        <w:t>’</w:t>
      </w:r>
      <w:r w:rsidR="00221E78">
        <w:t>une heure environ</w:t>
      </w:r>
      <w:r>
        <w:t>, M. </w:t>
      </w:r>
      <w:r w:rsidR="00221E78">
        <w:t>Rucastle fit brusquement remarquer qu</w:t>
      </w:r>
      <w:r>
        <w:t>’</w:t>
      </w:r>
      <w:r w:rsidR="00221E78">
        <w:t>il était temps de se mettre au travail et me dit que je pouvais changer de robe et aller rejoindre le petit Edward dans la nursery</w:t>
      </w:r>
      <w:r>
        <w:t>.</w:t>
      </w:r>
    </w:p>
    <w:p w14:paraId="2D88AB64" w14:textId="77777777" w:rsidR="006B64E6" w:rsidRDefault="006B64E6" w:rsidP="006B64E6">
      <w:r>
        <w:lastRenderedPageBreak/>
        <w:t>« </w:t>
      </w:r>
      <w:r w:rsidR="00221E78">
        <w:t>Deux jours après</w:t>
      </w:r>
      <w:r>
        <w:t xml:space="preserve">, </w:t>
      </w:r>
      <w:r w:rsidR="00221E78">
        <w:t>la même scène se répéta</w:t>
      </w:r>
      <w:r>
        <w:t xml:space="preserve">, </w:t>
      </w:r>
      <w:r w:rsidR="00221E78">
        <w:t>dans un ordre absolument identique</w:t>
      </w:r>
      <w:r>
        <w:t xml:space="preserve">. </w:t>
      </w:r>
      <w:r w:rsidR="00221E78">
        <w:t>Comme la première fois</w:t>
      </w:r>
      <w:r>
        <w:t xml:space="preserve">, </w:t>
      </w:r>
      <w:r w:rsidR="00221E78">
        <w:t>on m</w:t>
      </w:r>
      <w:r>
        <w:t>’</w:t>
      </w:r>
      <w:r w:rsidR="00221E78">
        <w:t>envoya endosser la toilette bleue</w:t>
      </w:r>
      <w:r>
        <w:t xml:space="preserve"> ; </w:t>
      </w:r>
      <w:r w:rsidR="00221E78">
        <w:t>comme la première fois</w:t>
      </w:r>
      <w:r>
        <w:t xml:space="preserve">, </w:t>
      </w:r>
      <w:r w:rsidR="00221E78">
        <w:t>on me fit asseoir devant la fenêtre</w:t>
      </w:r>
      <w:r>
        <w:t xml:space="preserve">, </w:t>
      </w:r>
      <w:r w:rsidR="00221E78">
        <w:t>et</w:t>
      </w:r>
      <w:r>
        <w:t xml:space="preserve">, </w:t>
      </w:r>
      <w:r w:rsidR="00221E78">
        <w:t>comme la première fois</w:t>
      </w:r>
      <w:r>
        <w:t xml:space="preserve">, </w:t>
      </w:r>
      <w:r w:rsidR="00221E78">
        <w:t>je m</w:t>
      </w:r>
      <w:r>
        <w:t>’</w:t>
      </w:r>
      <w:r w:rsidR="00221E78">
        <w:t xml:space="preserve">amusai follement en écoutant les bouffonnes anecdotes dont </w:t>
      </w:r>
      <w:r>
        <w:t>M. </w:t>
      </w:r>
      <w:r w:rsidR="00221E78">
        <w:t>Rucastle possédait un répertoire inépuisable et qu</w:t>
      </w:r>
      <w:r>
        <w:t>’</w:t>
      </w:r>
      <w:r w:rsidR="00221E78">
        <w:t>il racontait avec un art consommé</w:t>
      </w:r>
      <w:r>
        <w:t xml:space="preserve">. </w:t>
      </w:r>
      <w:r w:rsidR="00221E78">
        <w:t>Ensuite</w:t>
      </w:r>
      <w:r>
        <w:t xml:space="preserve">, </w:t>
      </w:r>
      <w:r w:rsidR="00221E78">
        <w:t>il me mit entre les mains un roman à couverture jaune</w:t>
      </w:r>
      <w:r>
        <w:t xml:space="preserve">, </w:t>
      </w:r>
      <w:r w:rsidR="00221E78">
        <w:t>et</w:t>
      </w:r>
      <w:r>
        <w:t xml:space="preserve">, </w:t>
      </w:r>
      <w:r w:rsidR="00221E78">
        <w:t>après avoir tourné mon fauteuil un peu de côté afin que mon ombre ne tombât point sur les pages</w:t>
      </w:r>
      <w:r>
        <w:t xml:space="preserve">, </w:t>
      </w:r>
      <w:r w:rsidR="00221E78">
        <w:t>il me pria de lui faire la lecture à haute voix</w:t>
      </w:r>
      <w:r>
        <w:t xml:space="preserve">. </w:t>
      </w:r>
      <w:r w:rsidR="00221E78">
        <w:t>Je lus ainsi pendant une dizaine de minutes en commençant au cœur d</w:t>
      </w:r>
      <w:r>
        <w:t>’</w:t>
      </w:r>
      <w:r w:rsidR="00221E78">
        <w:t>un chapitre</w:t>
      </w:r>
      <w:r>
        <w:t xml:space="preserve">, </w:t>
      </w:r>
      <w:r w:rsidR="00221E78">
        <w:t>puis</w:t>
      </w:r>
      <w:r>
        <w:t xml:space="preserve">, </w:t>
      </w:r>
      <w:r w:rsidR="00221E78">
        <w:t>tout à coup</w:t>
      </w:r>
      <w:r>
        <w:t xml:space="preserve">, </w:t>
      </w:r>
      <w:r w:rsidR="00221E78">
        <w:t>au beau milieu d</w:t>
      </w:r>
      <w:r>
        <w:t>’</w:t>
      </w:r>
      <w:r w:rsidR="00221E78">
        <w:t>une phrase</w:t>
      </w:r>
      <w:r>
        <w:t xml:space="preserve">, </w:t>
      </w:r>
      <w:r w:rsidR="00221E78">
        <w:t>il m</w:t>
      </w:r>
      <w:r>
        <w:t>’</w:t>
      </w:r>
      <w:r w:rsidR="00221E78">
        <w:t>interrompit et me commanda d</w:t>
      </w:r>
      <w:r>
        <w:t>’</w:t>
      </w:r>
      <w:r w:rsidR="00221E78">
        <w:t>aller passer une autre robe</w:t>
      </w:r>
      <w:r>
        <w:t>.</w:t>
      </w:r>
    </w:p>
    <w:p w14:paraId="6F23EECC" w14:textId="77777777" w:rsidR="006B64E6" w:rsidRDefault="006B64E6" w:rsidP="006B64E6">
      <w:r>
        <w:t>« </w:t>
      </w:r>
      <w:r w:rsidR="00221E78">
        <w:t>Vous devez facilement imaginer</w:t>
      </w:r>
      <w:r>
        <w:t xml:space="preserve">, </w:t>
      </w:r>
      <w:r w:rsidR="00221E78">
        <w:t>monsieur Holmes</w:t>
      </w:r>
      <w:r>
        <w:t xml:space="preserve">, </w:t>
      </w:r>
      <w:r w:rsidR="00221E78">
        <w:t>à quel point cette bizarre cérémonie m</w:t>
      </w:r>
      <w:r>
        <w:t>’</w:t>
      </w:r>
      <w:r w:rsidR="00221E78">
        <w:t>intriguait</w:t>
      </w:r>
      <w:r>
        <w:t xml:space="preserve">. </w:t>
      </w:r>
      <w:r w:rsidR="00221E78">
        <w:t>J</w:t>
      </w:r>
      <w:r>
        <w:t>’</w:t>
      </w:r>
      <w:r w:rsidR="00221E78">
        <w:t>avais remarqué que l</w:t>
      </w:r>
      <w:r>
        <w:t>’</w:t>
      </w:r>
      <w:r w:rsidR="00221E78">
        <w:t>on faisait toujours très attention à ce que j</w:t>
      </w:r>
      <w:r>
        <w:t>’</w:t>
      </w:r>
      <w:r w:rsidR="00221E78">
        <w:t>eusse le dos tourné à la fenêtre</w:t>
      </w:r>
      <w:r>
        <w:t xml:space="preserve">, </w:t>
      </w:r>
      <w:r w:rsidR="00221E78">
        <w:t>de sorte que je fus dévorée du désir de savoir ce qui se passait derrière moi</w:t>
      </w:r>
      <w:r>
        <w:t xml:space="preserve">. </w:t>
      </w:r>
      <w:r w:rsidR="00221E78">
        <w:t>Au premier abord</w:t>
      </w:r>
      <w:r>
        <w:t xml:space="preserve">, </w:t>
      </w:r>
      <w:r w:rsidR="00221E78">
        <w:t>cela me parut impossible</w:t>
      </w:r>
      <w:r>
        <w:t xml:space="preserve">, </w:t>
      </w:r>
      <w:r w:rsidR="00221E78">
        <w:t>mais j</w:t>
      </w:r>
      <w:r>
        <w:t>’</w:t>
      </w:r>
      <w:r w:rsidR="00221E78">
        <w:t>eus tôt fait de trouver un subterfuge</w:t>
      </w:r>
      <w:r>
        <w:t xml:space="preserve">. </w:t>
      </w:r>
      <w:r w:rsidR="00221E78">
        <w:t>Mon miroir à main s</w:t>
      </w:r>
      <w:r>
        <w:t>’</w:t>
      </w:r>
      <w:r w:rsidR="00221E78">
        <w:t>étant cassé</w:t>
      </w:r>
      <w:r>
        <w:t xml:space="preserve">, </w:t>
      </w:r>
      <w:r w:rsidR="00221E78">
        <w:t>j</w:t>
      </w:r>
      <w:r>
        <w:t>’</w:t>
      </w:r>
      <w:r w:rsidR="00221E78">
        <w:t>eus l</w:t>
      </w:r>
      <w:r>
        <w:t>’</w:t>
      </w:r>
      <w:r w:rsidR="00221E78">
        <w:t>ingénieuse inspiration d</w:t>
      </w:r>
      <w:r>
        <w:t>’</w:t>
      </w:r>
      <w:r w:rsidR="00221E78">
        <w:t>en dissimuler un morceau dans les plis de mon mouchoir</w:t>
      </w:r>
      <w:r>
        <w:t xml:space="preserve">. </w:t>
      </w:r>
      <w:r w:rsidR="00221E78">
        <w:t>La fois suivante</w:t>
      </w:r>
      <w:r>
        <w:t xml:space="preserve">, </w:t>
      </w:r>
      <w:r w:rsidR="00221E78">
        <w:t>tandis que je riais à gorge déployée</w:t>
      </w:r>
      <w:r>
        <w:t xml:space="preserve">, </w:t>
      </w:r>
      <w:r w:rsidR="00221E78">
        <w:t>je portai mon mouchoir à mes yeux comme pour essuyer mes larmes et réussis ainsi</w:t>
      </w:r>
      <w:r>
        <w:t xml:space="preserve">, </w:t>
      </w:r>
      <w:r w:rsidR="00221E78">
        <w:t>sans trop de peine</w:t>
      </w:r>
      <w:r>
        <w:t xml:space="preserve">, </w:t>
      </w:r>
      <w:r w:rsidR="00221E78">
        <w:t>à apercevoir tout ce qui se trouvait derrière moi</w:t>
      </w:r>
      <w:r>
        <w:t xml:space="preserve">. </w:t>
      </w:r>
      <w:r w:rsidR="00221E78">
        <w:t>J</w:t>
      </w:r>
      <w:r>
        <w:t>’</w:t>
      </w:r>
      <w:r w:rsidR="00221E78">
        <w:t>avoue que je fus déçue</w:t>
      </w:r>
      <w:r>
        <w:t xml:space="preserve">. </w:t>
      </w:r>
      <w:r w:rsidR="00221E78">
        <w:t>Il n</w:t>
      </w:r>
      <w:r>
        <w:t>’</w:t>
      </w:r>
      <w:r w:rsidR="00221E78">
        <w:t>y avait absolument rien</w:t>
      </w:r>
      <w:r>
        <w:t>.</w:t>
      </w:r>
    </w:p>
    <w:p w14:paraId="508CEF49" w14:textId="77777777" w:rsidR="006B64E6" w:rsidRDefault="006B64E6" w:rsidP="006B64E6">
      <w:r>
        <w:t>« </w:t>
      </w:r>
      <w:r w:rsidR="00221E78">
        <w:t>Du moins</w:t>
      </w:r>
      <w:r>
        <w:t xml:space="preserve">, </w:t>
      </w:r>
      <w:r w:rsidR="00221E78">
        <w:t>ce fut ma première impression</w:t>
      </w:r>
      <w:r>
        <w:t xml:space="preserve">. </w:t>
      </w:r>
      <w:r w:rsidR="00221E78">
        <w:t>Mais</w:t>
      </w:r>
      <w:r>
        <w:t xml:space="preserve">, </w:t>
      </w:r>
      <w:r w:rsidR="00221E78">
        <w:t>en y regardant mieux</w:t>
      </w:r>
      <w:r>
        <w:t xml:space="preserve">, </w:t>
      </w:r>
      <w:r w:rsidR="00221E78">
        <w:t>je m</w:t>
      </w:r>
      <w:r>
        <w:t>’</w:t>
      </w:r>
      <w:r w:rsidR="00221E78">
        <w:t>aperçus qu</w:t>
      </w:r>
      <w:r>
        <w:t>’</w:t>
      </w:r>
      <w:r w:rsidR="00221E78">
        <w:t>il y avait</w:t>
      </w:r>
      <w:r>
        <w:t xml:space="preserve">, </w:t>
      </w:r>
      <w:r w:rsidR="00221E78">
        <w:t>sur la route de Southampton</w:t>
      </w:r>
      <w:r>
        <w:t xml:space="preserve">, </w:t>
      </w:r>
      <w:r w:rsidR="00221E78">
        <w:t>un homme</w:t>
      </w:r>
      <w:r>
        <w:t xml:space="preserve">, </w:t>
      </w:r>
      <w:r w:rsidR="00221E78">
        <w:t>un petit homme barbu</w:t>
      </w:r>
      <w:r>
        <w:t xml:space="preserve">, </w:t>
      </w:r>
      <w:r w:rsidR="00221E78">
        <w:t>vêtu d</w:t>
      </w:r>
      <w:r>
        <w:t>’</w:t>
      </w:r>
      <w:r w:rsidR="00221E78">
        <w:t>un costume gris</w:t>
      </w:r>
      <w:r>
        <w:t xml:space="preserve">, </w:t>
      </w:r>
      <w:r w:rsidR="00221E78">
        <w:t>qui avait les yeux tournés vers moi</w:t>
      </w:r>
      <w:r>
        <w:t xml:space="preserve">. </w:t>
      </w:r>
      <w:r w:rsidR="00221E78">
        <w:t xml:space="preserve">Cette </w:t>
      </w:r>
      <w:r w:rsidR="00221E78">
        <w:lastRenderedPageBreak/>
        <w:t>route est un chemin de grande communication</w:t>
      </w:r>
      <w:r>
        <w:t xml:space="preserve">, </w:t>
      </w:r>
      <w:r w:rsidR="00221E78">
        <w:t>et l</w:t>
      </w:r>
      <w:r>
        <w:t>’</w:t>
      </w:r>
      <w:r w:rsidR="00221E78">
        <w:t>on y voit fréquemment passer du monde</w:t>
      </w:r>
      <w:r>
        <w:t xml:space="preserve">. </w:t>
      </w:r>
      <w:r w:rsidR="00221E78">
        <w:t>Mais l</w:t>
      </w:r>
      <w:r>
        <w:t>’</w:t>
      </w:r>
      <w:r w:rsidR="00221E78">
        <w:t>homme en question ne se contentait pas de passer</w:t>
      </w:r>
      <w:r>
        <w:t xml:space="preserve">, </w:t>
      </w:r>
      <w:r w:rsidR="00221E78">
        <w:t>il s</w:t>
      </w:r>
      <w:r>
        <w:t>’</w:t>
      </w:r>
      <w:r w:rsidR="00221E78">
        <w:t>était arrêté</w:t>
      </w:r>
      <w:r>
        <w:t xml:space="preserve">, </w:t>
      </w:r>
      <w:r w:rsidR="00221E78">
        <w:t>était venu s</w:t>
      </w:r>
      <w:r>
        <w:t>’</w:t>
      </w:r>
      <w:r w:rsidR="00221E78">
        <w:t>accouder à la clôture et regardait fixement dans la direction de la maison</w:t>
      </w:r>
      <w:r>
        <w:t xml:space="preserve">. </w:t>
      </w:r>
      <w:r w:rsidR="00221E78">
        <w:t>En abaissant mon mouchoir</w:t>
      </w:r>
      <w:r>
        <w:t xml:space="preserve">, </w:t>
      </w:r>
      <w:r w:rsidR="00221E78">
        <w:t>je m</w:t>
      </w:r>
      <w:r>
        <w:t>’</w:t>
      </w:r>
      <w:r w:rsidR="00221E78">
        <w:t xml:space="preserve">aperçus que </w:t>
      </w:r>
      <w:r>
        <w:t>M</w:t>
      </w:r>
      <w:r w:rsidRPr="006B64E6">
        <w:rPr>
          <w:vertAlign w:val="superscript"/>
        </w:rPr>
        <w:t>me</w:t>
      </w:r>
      <w:r>
        <w:t> </w:t>
      </w:r>
      <w:r w:rsidR="00221E78">
        <w:t>Rucastle m</w:t>
      </w:r>
      <w:r>
        <w:t>’</w:t>
      </w:r>
      <w:r w:rsidR="00221E78">
        <w:t>observait attentivement</w:t>
      </w:r>
      <w:r>
        <w:t xml:space="preserve">. </w:t>
      </w:r>
      <w:r w:rsidR="00221E78">
        <w:t>Elle ne formula aucune réflexion</w:t>
      </w:r>
      <w:r>
        <w:t xml:space="preserve">, </w:t>
      </w:r>
      <w:r w:rsidR="00221E78">
        <w:t>mais je compris très nettement qu</w:t>
      </w:r>
      <w:r>
        <w:t>’</w:t>
      </w:r>
      <w:r w:rsidR="00221E78">
        <w:t>elle avait deviné mon manège et vu ce qu</w:t>
      </w:r>
      <w:r>
        <w:t>’</w:t>
      </w:r>
      <w:r w:rsidR="00221E78">
        <w:t>il y avait derrière moi</w:t>
      </w:r>
      <w:r>
        <w:t>.</w:t>
      </w:r>
    </w:p>
    <w:p w14:paraId="49C4A201" w14:textId="77777777" w:rsidR="006B64E6" w:rsidRDefault="006B64E6" w:rsidP="006B64E6">
      <w:r>
        <w:t>« — </w:t>
      </w:r>
      <w:r w:rsidR="00221E78">
        <w:t>Jephro</w:t>
      </w:r>
      <w:r>
        <w:t xml:space="preserve">, </w:t>
      </w:r>
      <w:r w:rsidR="00221E78">
        <w:t>dit-elle en se levant aussitôt</w:t>
      </w:r>
      <w:r>
        <w:t xml:space="preserve">, </w:t>
      </w:r>
      <w:r w:rsidR="00221E78">
        <w:t xml:space="preserve">il y a là sur la route un impertinent qui ne cesse de regarder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Hunter</w:t>
      </w:r>
      <w:r>
        <w:t>.</w:t>
      </w:r>
    </w:p>
    <w:p w14:paraId="1787DC14" w14:textId="77777777" w:rsidR="006B64E6" w:rsidRDefault="006B64E6" w:rsidP="006B64E6">
      <w:r>
        <w:t>« — </w:t>
      </w:r>
      <w:r w:rsidR="00221E78">
        <w:t>Ce n</w:t>
      </w:r>
      <w:r>
        <w:t>’</w:t>
      </w:r>
      <w:r w:rsidR="00221E78">
        <w:t>est pas un de vos amis</w:t>
      </w:r>
      <w:r>
        <w:t xml:space="preserve">, </w:t>
      </w:r>
      <w:r w:rsidR="00221E78">
        <w:t>mademoiselle Hunter</w:t>
      </w:r>
      <w:r>
        <w:t xml:space="preserve"> ? </w:t>
      </w:r>
      <w:r w:rsidR="00221E78">
        <w:t xml:space="preserve">me demanda </w:t>
      </w:r>
      <w:r>
        <w:t>M. </w:t>
      </w:r>
      <w:r w:rsidR="00221E78">
        <w:t>Rucastle</w:t>
      </w:r>
      <w:r>
        <w:t>.</w:t>
      </w:r>
    </w:p>
    <w:p w14:paraId="5212AB54" w14:textId="77777777" w:rsidR="006B64E6" w:rsidRDefault="006B64E6" w:rsidP="006B64E6">
      <w:r>
        <w:t>« — </w:t>
      </w:r>
      <w:r w:rsidR="00221E78">
        <w:t>Non</w:t>
      </w:r>
      <w:r>
        <w:t xml:space="preserve"> ; </w:t>
      </w:r>
      <w:r w:rsidR="00221E78">
        <w:t>je ne connais personne dans le pays</w:t>
      </w:r>
      <w:r>
        <w:t>.</w:t>
      </w:r>
    </w:p>
    <w:p w14:paraId="31439AF8" w14:textId="77777777" w:rsidR="006B64E6" w:rsidRDefault="006B64E6" w:rsidP="006B64E6">
      <w:r>
        <w:t>« — </w:t>
      </w:r>
      <w:r w:rsidR="00221E78">
        <w:t>En vérité</w:t>
      </w:r>
      <w:r>
        <w:t xml:space="preserve">, </w:t>
      </w:r>
      <w:r w:rsidR="00221E78">
        <w:t>c</w:t>
      </w:r>
      <w:r>
        <w:t>’</w:t>
      </w:r>
      <w:r w:rsidR="00221E78">
        <w:t>est trop d</w:t>
      </w:r>
      <w:r>
        <w:t>’</w:t>
      </w:r>
      <w:r w:rsidR="00221E78">
        <w:t>audace</w:t>
      </w:r>
      <w:r>
        <w:t xml:space="preserve"> ! </w:t>
      </w:r>
      <w:r w:rsidR="00221E78">
        <w:t>Retournez-vous et faites-lui signe de s</w:t>
      </w:r>
      <w:r>
        <w:t>’</w:t>
      </w:r>
      <w:r w:rsidR="00221E78">
        <w:t>éloigner</w:t>
      </w:r>
      <w:r>
        <w:t>.</w:t>
      </w:r>
    </w:p>
    <w:p w14:paraId="099CF3B0" w14:textId="77777777" w:rsidR="006B64E6" w:rsidRDefault="006B64E6" w:rsidP="006B64E6">
      <w:r>
        <w:t>« — </w:t>
      </w:r>
      <w:r w:rsidR="00221E78">
        <w:t>Il vaudrait peut-être mieux feindre de n</w:t>
      </w:r>
      <w:r>
        <w:t>’</w:t>
      </w:r>
      <w:r w:rsidR="00221E78">
        <w:t>avoir pas remarqué sa présence</w:t>
      </w:r>
      <w:r>
        <w:t>.</w:t>
      </w:r>
    </w:p>
    <w:p w14:paraId="653D6760" w14:textId="77777777" w:rsidR="006B64E6" w:rsidRDefault="006B64E6" w:rsidP="006B64E6">
      <w:r>
        <w:t>« — </w:t>
      </w:r>
      <w:r w:rsidR="00221E78">
        <w:t>Non</w:t>
      </w:r>
      <w:r>
        <w:t xml:space="preserve">, </w:t>
      </w:r>
      <w:r w:rsidR="00221E78">
        <w:t>non</w:t>
      </w:r>
      <w:r>
        <w:t xml:space="preserve">, </w:t>
      </w:r>
      <w:r w:rsidR="00221E78">
        <w:t>sans quoi il reviendrait toujours rôder par ici</w:t>
      </w:r>
      <w:r>
        <w:t xml:space="preserve">. </w:t>
      </w:r>
      <w:r w:rsidR="00221E78">
        <w:t>Retournez-vous</w:t>
      </w:r>
      <w:r>
        <w:t xml:space="preserve">, </w:t>
      </w:r>
      <w:r w:rsidR="00221E78">
        <w:t>je vous prie</w:t>
      </w:r>
      <w:r>
        <w:t xml:space="preserve">, </w:t>
      </w:r>
      <w:r w:rsidR="00221E78">
        <w:t>et faites-lui signe comme cela</w:t>
      </w:r>
      <w:r>
        <w:t>.</w:t>
      </w:r>
    </w:p>
    <w:p w14:paraId="7FB3AFCD" w14:textId="77777777" w:rsidR="006B64E6" w:rsidRDefault="006B64E6" w:rsidP="006B64E6">
      <w:r>
        <w:t>« </w:t>
      </w:r>
      <w:r w:rsidR="00221E78">
        <w:t>Je fis ce que l</w:t>
      </w:r>
      <w:r>
        <w:t>’</w:t>
      </w:r>
      <w:r w:rsidR="00221E78">
        <w:t>on me demanda</w:t>
      </w:r>
      <w:r>
        <w:t xml:space="preserve">, </w:t>
      </w:r>
      <w:r w:rsidR="00221E78">
        <w:t xml:space="preserve">et </w:t>
      </w:r>
      <w:r>
        <w:t>M</w:t>
      </w:r>
      <w:r w:rsidRPr="006B64E6">
        <w:rPr>
          <w:vertAlign w:val="superscript"/>
        </w:rPr>
        <w:t>me</w:t>
      </w:r>
      <w:r>
        <w:t> </w:t>
      </w:r>
      <w:r w:rsidR="00221E78">
        <w:t>Rucastle se dépêcha de baisser le store</w:t>
      </w:r>
      <w:r>
        <w:t xml:space="preserve">. </w:t>
      </w:r>
      <w:r w:rsidR="00221E78">
        <w:t>Cela s</w:t>
      </w:r>
      <w:r>
        <w:t>’</w:t>
      </w:r>
      <w:r w:rsidR="00221E78">
        <w:t>est passé la semaine dernière</w:t>
      </w:r>
      <w:r>
        <w:t xml:space="preserve">, </w:t>
      </w:r>
      <w:r w:rsidR="00221E78">
        <w:t>et depuis l</w:t>
      </w:r>
      <w:r>
        <w:t>’</w:t>
      </w:r>
      <w:r w:rsidR="00221E78">
        <w:t>on ne m</w:t>
      </w:r>
      <w:r>
        <w:t>’</w:t>
      </w:r>
      <w:r w:rsidR="00221E78">
        <w:t>a plus fait rasseoir dans la fenêtre</w:t>
      </w:r>
      <w:r>
        <w:t xml:space="preserve">, </w:t>
      </w:r>
      <w:r w:rsidR="00221E78">
        <w:t>ni mettre la robe bleue</w:t>
      </w:r>
      <w:r>
        <w:t xml:space="preserve">, </w:t>
      </w:r>
      <w:r w:rsidR="00221E78">
        <w:t>et je n</w:t>
      </w:r>
      <w:r>
        <w:t>’</w:t>
      </w:r>
      <w:r w:rsidR="00221E78">
        <w:t>ai pas revu une seule fois l</w:t>
      </w:r>
      <w:r>
        <w:t>’</w:t>
      </w:r>
      <w:r w:rsidR="00221E78">
        <w:t>homme sur la route</w:t>
      </w:r>
      <w:r>
        <w:t>.</w:t>
      </w:r>
    </w:p>
    <w:p w14:paraId="2B6C5B30" w14:textId="77777777" w:rsidR="006B64E6" w:rsidRDefault="00221E78" w:rsidP="006B64E6">
      <w:r>
        <w:t>Continuez</w:t>
      </w:r>
      <w:r w:rsidR="006B64E6">
        <w:t xml:space="preserve">, </w:t>
      </w:r>
      <w:r>
        <w:t>dit Holmes</w:t>
      </w:r>
      <w:r w:rsidR="006B64E6">
        <w:t xml:space="preserve">, </w:t>
      </w:r>
      <w:r>
        <w:t>votre récit promet d</w:t>
      </w:r>
      <w:r w:rsidR="006B64E6">
        <w:t>’</w:t>
      </w:r>
      <w:r>
        <w:t>être fort intéressant</w:t>
      </w:r>
      <w:r w:rsidR="006B64E6">
        <w:t>.</w:t>
      </w:r>
    </w:p>
    <w:p w14:paraId="76F302E5" w14:textId="77777777" w:rsidR="006B64E6" w:rsidRDefault="006B64E6" w:rsidP="006B64E6">
      <w:r>
        <w:lastRenderedPageBreak/>
        <w:t>— </w:t>
      </w:r>
      <w:r w:rsidR="00221E78">
        <w:t>Il vous paraîtra bien décousu</w:t>
      </w:r>
      <w:r>
        <w:t xml:space="preserve">, </w:t>
      </w:r>
      <w:r w:rsidR="00221E78">
        <w:t>j</w:t>
      </w:r>
      <w:r>
        <w:t>’</w:t>
      </w:r>
      <w:r w:rsidR="00221E78">
        <w:t>en ai peur</w:t>
      </w:r>
      <w:r>
        <w:t xml:space="preserve">, </w:t>
      </w:r>
      <w:r w:rsidR="00221E78">
        <w:t>et peut-être estimez-vous qu</w:t>
      </w:r>
      <w:r>
        <w:t>’</w:t>
      </w:r>
      <w:r w:rsidR="00221E78">
        <w:t>il y a très peu de rapport entre les divers incidents dont j</w:t>
      </w:r>
      <w:r>
        <w:t>’</w:t>
      </w:r>
      <w:r w:rsidR="00221E78">
        <w:t>ai à vous entretenir</w:t>
      </w:r>
      <w:r>
        <w:t xml:space="preserve">. </w:t>
      </w:r>
      <w:r w:rsidR="00221E78">
        <w:t xml:space="preserve">Le jour même de mon arrivée aux </w:t>
      </w:r>
      <w:r w:rsidR="00221E78">
        <w:rPr>
          <w:i/>
          <w:iCs/>
        </w:rPr>
        <w:t>Hêtres d</w:t>
      </w:r>
      <w:r>
        <w:rPr>
          <w:i/>
          <w:iCs/>
        </w:rPr>
        <w:t>’</w:t>
      </w:r>
      <w:r w:rsidR="00221E78">
        <w:rPr>
          <w:i/>
          <w:iCs/>
        </w:rPr>
        <w:t>Or</w:t>
      </w:r>
      <w:r w:rsidR="00221E78">
        <w:t xml:space="preserve"> </w:t>
      </w:r>
      <w:r>
        <w:t>M. </w:t>
      </w:r>
      <w:r w:rsidR="00221E78">
        <w:t>Rucastle me conduisit à une petite dépendance qui se trouve auprès de la cuisine</w:t>
      </w:r>
      <w:r>
        <w:t xml:space="preserve">. </w:t>
      </w:r>
      <w:r w:rsidR="00221E78">
        <w:t>Comme nous en approchions</w:t>
      </w:r>
      <w:r>
        <w:t xml:space="preserve">, </w:t>
      </w:r>
      <w:r w:rsidR="00221E78">
        <w:t>j</w:t>
      </w:r>
      <w:r>
        <w:t>’</w:t>
      </w:r>
      <w:r w:rsidR="00221E78">
        <w:t>entendis des tintements de chaîne et des frôlements qui me donnèrent à penser qu</w:t>
      </w:r>
      <w:r>
        <w:t>’</w:t>
      </w:r>
      <w:r w:rsidR="00221E78">
        <w:t>un gros animal y était enfermé</w:t>
      </w:r>
      <w:r>
        <w:t>.</w:t>
      </w:r>
    </w:p>
    <w:p w14:paraId="63C30FD0" w14:textId="77777777" w:rsidR="006B64E6" w:rsidRDefault="006B64E6" w:rsidP="006B64E6">
      <w:r>
        <w:t>« — </w:t>
      </w:r>
      <w:r w:rsidR="00221E78">
        <w:t>Regardez là-dedans</w:t>
      </w:r>
      <w:r>
        <w:t xml:space="preserve">, </w:t>
      </w:r>
      <w:r w:rsidR="00221E78">
        <w:t xml:space="preserve">me dit </w:t>
      </w:r>
      <w:r>
        <w:t>M. </w:t>
      </w:r>
      <w:r w:rsidR="00221E78">
        <w:t>Rucastle en me montrant un interstice entre les planches</w:t>
      </w:r>
      <w:r>
        <w:t xml:space="preserve">. </w:t>
      </w:r>
      <w:r w:rsidR="00221E78">
        <w:t>N</w:t>
      </w:r>
      <w:r>
        <w:t>’</w:t>
      </w:r>
      <w:r w:rsidR="00221E78">
        <w:t>est-ce pas qu</w:t>
      </w:r>
      <w:r>
        <w:t>’</w:t>
      </w:r>
      <w:r w:rsidR="00221E78">
        <w:t>il est beau</w:t>
      </w:r>
      <w:r>
        <w:t> ?</w:t>
      </w:r>
    </w:p>
    <w:p w14:paraId="4D428BE2" w14:textId="77777777" w:rsidR="006B64E6" w:rsidRDefault="006B64E6" w:rsidP="006B64E6">
      <w:r>
        <w:t>« </w:t>
      </w:r>
      <w:r w:rsidR="00221E78">
        <w:t>Je regardai</w:t>
      </w:r>
      <w:r>
        <w:t xml:space="preserve">, </w:t>
      </w:r>
      <w:r w:rsidR="00221E78">
        <w:t>et j</w:t>
      </w:r>
      <w:r>
        <w:t>’</w:t>
      </w:r>
      <w:r w:rsidR="00221E78">
        <w:t>aperçus deux yeux luisants comme des braises</w:t>
      </w:r>
      <w:r>
        <w:t xml:space="preserve">, </w:t>
      </w:r>
      <w:r w:rsidR="00221E78">
        <w:t>et une forme ramassée dans l</w:t>
      </w:r>
      <w:r>
        <w:t>’</w:t>
      </w:r>
      <w:r w:rsidR="00221E78">
        <w:t>ombre</w:t>
      </w:r>
      <w:r>
        <w:t>.</w:t>
      </w:r>
    </w:p>
    <w:p w14:paraId="0CFD3778" w14:textId="77777777" w:rsidR="006B64E6" w:rsidRDefault="006B64E6" w:rsidP="006B64E6">
      <w:r>
        <w:t>« — </w:t>
      </w:r>
      <w:r w:rsidR="00221E78">
        <w:t>N</w:t>
      </w:r>
      <w:r>
        <w:t>’</w:t>
      </w:r>
      <w:r w:rsidR="00221E78">
        <w:t>ayez pas peur</w:t>
      </w:r>
      <w:r>
        <w:t xml:space="preserve">, </w:t>
      </w:r>
      <w:r w:rsidR="00221E78">
        <w:t>murmura mon hôte en riant du bond que j</w:t>
      </w:r>
      <w:r>
        <w:t>’</w:t>
      </w:r>
      <w:r w:rsidR="00221E78">
        <w:t>avais fait en arrière</w:t>
      </w:r>
      <w:r>
        <w:t xml:space="preserve">. </w:t>
      </w:r>
      <w:r w:rsidR="00221E78">
        <w:t>C</w:t>
      </w:r>
      <w:r>
        <w:t>’</w:t>
      </w:r>
      <w:r w:rsidR="00221E78">
        <w:t>est seulement Carlo</w:t>
      </w:r>
      <w:r>
        <w:t xml:space="preserve">, </w:t>
      </w:r>
      <w:r w:rsidR="00221E78">
        <w:t>mon mâtin</w:t>
      </w:r>
      <w:r>
        <w:t xml:space="preserve">. </w:t>
      </w:r>
      <w:r w:rsidR="00221E78">
        <w:t>Je dis “mon”</w:t>
      </w:r>
      <w:r>
        <w:t xml:space="preserve">, </w:t>
      </w:r>
      <w:r w:rsidR="00221E78">
        <w:t>mais en réalité le vieux Toller est le seul qui puisse s</w:t>
      </w:r>
      <w:r>
        <w:t>’</w:t>
      </w:r>
      <w:r w:rsidR="00221E78">
        <w:t>en faire obéir</w:t>
      </w:r>
      <w:r>
        <w:t xml:space="preserve">. </w:t>
      </w:r>
      <w:r w:rsidR="00221E78">
        <w:t>On ne lui donne à manger qu</w:t>
      </w:r>
      <w:r>
        <w:t>’</w:t>
      </w:r>
      <w:r w:rsidR="00221E78">
        <w:t>une fois par jour</w:t>
      </w:r>
      <w:r>
        <w:t xml:space="preserve">, </w:t>
      </w:r>
      <w:r w:rsidR="00221E78">
        <w:t>et encore assez parcimonieusement</w:t>
      </w:r>
      <w:r>
        <w:t xml:space="preserve"> ; </w:t>
      </w:r>
      <w:r w:rsidR="00221E78">
        <w:t>aussi il est toujours prêt à dévorer tout le monde</w:t>
      </w:r>
      <w:r>
        <w:t xml:space="preserve">. </w:t>
      </w:r>
      <w:r w:rsidR="00221E78">
        <w:t>Toller le lâche tous les soirs</w:t>
      </w:r>
      <w:r>
        <w:t xml:space="preserve">, </w:t>
      </w:r>
      <w:r w:rsidR="00221E78">
        <w:t>et malheur à l</w:t>
      </w:r>
      <w:r>
        <w:t>’</w:t>
      </w:r>
      <w:r w:rsidR="00221E78">
        <w:t>intrus qui ferait connaissance avec ses crocs</w:t>
      </w:r>
      <w:r>
        <w:t xml:space="preserve">. </w:t>
      </w:r>
      <w:r w:rsidR="00221E78">
        <w:t>Pour l</w:t>
      </w:r>
      <w:r>
        <w:t>’</w:t>
      </w:r>
      <w:r w:rsidR="00221E78">
        <w:t>amour du ciel</w:t>
      </w:r>
      <w:r>
        <w:t xml:space="preserve">, </w:t>
      </w:r>
      <w:r w:rsidR="00221E78">
        <w:t>ne vous risquez jamais à sortir de la maison la nuit</w:t>
      </w:r>
      <w:r>
        <w:t xml:space="preserve">, </w:t>
      </w:r>
      <w:r w:rsidR="00221E78">
        <w:t>car il en irait de votre vie</w:t>
      </w:r>
      <w:r>
        <w:t>.</w:t>
      </w:r>
    </w:p>
    <w:p w14:paraId="6945AC51" w14:textId="77777777" w:rsidR="006B64E6" w:rsidRDefault="006B64E6" w:rsidP="006B64E6">
      <w:r>
        <w:t>« </w:t>
      </w:r>
      <w:r w:rsidR="00221E78">
        <w:t>La recommandation n</w:t>
      </w:r>
      <w:r>
        <w:t>’</w:t>
      </w:r>
      <w:r w:rsidR="00221E78">
        <w:t>était pas superflue</w:t>
      </w:r>
      <w:r>
        <w:t xml:space="preserve">, </w:t>
      </w:r>
      <w:r w:rsidR="00221E78">
        <w:t>comme je pus en juger par moi-même deux jours après</w:t>
      </w:r>
      <w:r>
        <w:t xml:space="preserve">. </w:t>
      </w:r>
      <w:r w:rsidR="00221E78">
        <w:t>En regardant à ma fenêtre vers deux heures du matin</w:t>
      </w:r>
      <w:r>
        <w:t xml:space="preserve">, </w:t>
      </w:r>
      <w:r w:rsidR="00221E78">
        <w:t>je vis qu</w:t>
      </w:r>
      <w:r>
        <w:t>’</w:t>
      </w:r>
      <w:r w:rsidR="00221E78">
        <w:t>il faisait un clair de lune si magnifique que la pelouse était tout argentée et que l</w:t>
      </w:r>
      <w:r>
        <w:t>’</w:t>
      </w:r>
      <w:r w:rsidR="00221E78">
        <w:t>on y voyait presque comme en plein jour</w:t>
      </w:r>
      <w:r>
        <w:t xml:space="preserve">. </w:t>
      </w:r>
      <w:r w:rsidR="00221E78">
        <w:t>Or</w:t>
      </w:r>
      <w:r>
        <w:t xml:space="preserve">, </w:t>
      </w:r>
      <w:r w:rsidR="00221E78">
        <w:t>tandis que je m</w:t>
      </w:r>
      <w:r>
        <w:t>’</w:t>
      </w:r>
      <w:r w:rsidR="00221E78">
        <w:t>attardais ainsi dans la contemplation de cette scène si poétique et si calme</w:t>
      </w:r>
      <w:r>
        <w:t xml:space="preserve">, </w:t>
      </w:r>
      <w:r w:rsidR="00221E78">
        <w:t>je m</w:t>
      </w:r>
      <w:r>
        <w:t>’</w:t>
      </w:r>
      <w:r w:rsidR="00221E78">
        <w:t>avisai soudain que quelque chose remuait parmi l</w:t>
      </w:r>
      <w:r>
        <w:t>’</w:t>
      </w:r>
      <w:r w:rsidR="00221E78">
        <w:t>ombre des hêtres d</w:t>
      </w:r>
      <w:r>
        <w:t>’</w:t>
      </w:r>
      <w:r w:rsidR="00221E78">
        <w:t>or</w:t>
      </w:r>
      <w:r>
        <w:t xml:space="preserve">. </w:t>
      </w:r>
      <w:r w:rsidR="00221E78">
        <w:t xml:space="preserve">Un instant </w:t>
      </w:r>
      <w:r w:rsidR="00221E78">
        <w:lastRenderedPageBreak/>
        <w:t>après</w:t>
      </w:r>
      <w:r>
        <w:t xml:space="preserve">, </w:t>
      </w:r>
      <w:r w:rsidR="00221E78">
        <w:t>je me rendis compte</w:t>
      </w:r>
      <w:r>
        <w:t xml:space="preserve">, </w:t>
      </w:r>
      <w:r w:rsidR="00221E78">
        <w:t>en le voyant sortir de l</w:t>
      </w:r>
      <w:r>
        <w:t>’</w:t>
      </w:r>
      <w:r w:rsidR="00221E78">
        <w:t>ombre</w:t>
      </w:r>
      <w:r>
        <w:t xml:space="preserve">, </w:t>
      </w:r>
      <w:r w:rsidR="00221E78">
        <w:t>que c</w:t>
      </w:r>
      <w:r>
        <w:t>’</w:t>
      </w:r>
      <w:r w:rsidR="00221E78">
        <w:t>était un énorme molosse aussi gros qu</w:t>
      </w:r>
      <w:r>
        <w:t>’</w:t>
      </w:r>
      <w:r w:rsidR="00221E78">
        <w:t>un jeune veau</w:t>
      </w:r>
      <w:r>
        <w:t xml:space="preserve">, </w:t>
      </w:r>
      <w:r w:rsidR="00221E78">
        <w:t>un molosse à la gueule béante</w:t>
      </w:r>
      <w:r>
        <w:t xml:space="preserve">, </w:t>
      </w:r>
      <w:r w:rsidR="00221E78">
        <w:t>fauve de poil et noir de museau</w:t>
      </w:r>
      <w:r>
        <w:t xml:space="preserve">, </w:t>
      </w:r>
      <w:r w:rsidR="00221E78">
        <w:t>et tellement efflanqué que toutes ses côtes se découpaient en relief sous sa peau</w:t>
      </w:r>
      <w:r>
        <w:t xml:space="preserve">. </w:t>
      </w:r>
      <w:r w:rsidR="00221E78">
        <w:t>Il traversa lentement la pelouse et disparut à nouveau dans l</w:t>
      </w:r>
      <w:r>
        <w:t>’</w:t>
      </w:r>
      <w:r w:rsidR="00221E78">
        <w:t>ombre à l</w:t>
      </w:r>
      <w:r>
        <w:t>’</w:t>
      </w:r>
      <w:r w:rsidR="00221E78">
        <w:t>autre bout</w:t>
      </w:r>
      <w:r>
        <w:t xml:space="preserve">. </w:t>
      </w:r>
      <w:r w:rsidR="00221E78">
        <w:t>La vue de ce gardien terrible et muet me fit plus frissonner que n</w:t>
      </w:r>
      <w:r>
        <w:t>’</w:t>
      </w:r>
      <w:r w:rsidR="00221E78">
        <w:t>aurait pu le faire</w:t>
      </w:r>
      <w:r>
        <w:t xml:space="preserve">, </w:t>
      </w:r>
      <w:r w:rsidR="00221E78">
        <w:t>je crois</w:t>
      </w:r>
      <w:r>
        <w:t xml:space="preserve">, </w:t>
      </w:r>
      <w:r w:rsidR="00221E78">
        <w:t>aucun cambrioleur</w:t>
      </w:r>
      <w:r>
        <w:t>.</w:t>
      </w:r>
    </w:p>
    <w:p w14:paraId="30F08255" w14:textId="77777777" w:rsidR="006B64E6" w:rsidRDefault="006B64E6" w:rsidP="006B64E6">
      <w:r>
        <w:t>« </w:t>
      </w:r>
      <w:r w:rsidR="00221E78">
        <w:t>Il faut maintenant que je vous compte la très singulière aventure qui m</w:t>
      </w:r>
      <w:r>
        <w:t>’</w:t>
      </w:r>
      <w:r w:rsidR="00221E78">
        <w:t>est arrivée</w:t>
      </w:r>
      <w:r>
        <w:t xml:space="preserve">. </w:t>
      </w:r>
      <w:r w:rsidR="00221E78">
        <w:t>Comme vous le savez</w:t>
      </w:r>
      <w:r>
        <w:t xml:space="preserve">, </w:t>
      </w:r>
      <w:r w:rsidR="00221E78">
        <w:t>je m</w:t>
      </w:r>
      <w:r>
        <w:t>’</w:t>
      </w:r>
      <w:r w:rsidR="00221E78">
        <w:t>étais fait couper les cheveux avant mon départ de Londres</w:t>
      </w:r>
      <w:r>
        <w:t xml:space="preserve">, </w:t>
      </w:r>
      <w:r w:rsidR="00221E78">
        <w:t>et j</w:t>
      </w:r>
      <w:r>
        <w:t>’</w:t>
      </w:r>
      <w:r w:rsidR="00221E78">
        <w:t>en avais fait une grande tresse que j</w:t>
      </w:r>
      <w:r>
        <w:t>’</w:t>
      </w:r>
      <w:r w:rsidR="00221E78">
        <w:t>avais mise dans le fond de ma malle</w:t>
      </w:r>
      <w:r>
        <w:t xml:space="preserve">. </w:t>
      </w:r>
      <w:r w:rsidR="00221E78">
        <w:t>Un soir</w:t>
      </w:r>
      <w:r>
        <w:t xml:space="preserve">, </w:t>
      </w:r>
      <w:r w:rsidR="00221E78">
        <w:t>après avoir couché l</w:t>
      </w:r>
      <w:r>
        <w:t>’</w:t>
      </w:r>
      <w:r w:rsidR="00221E78">
        <w:t>enfant</w:t>
      </w:r>
      <w:r>
        <w:t xml:space="preserve">, </w:t>
      </w:r>
      <w:r w:rsidR="00221E78">
        <w:t>je m</w:t>
      </w:r>
      <w:r>
        <w:t>’</w:t>
      </w:r>
      <w:r w:rsidR="00221E78">
        <w:t>étais amusée à passer en revue l</w:t>
      </w:r>
      <w:r>
        <w:t>’</w:t>
      </w:r>
      <w:r w:rsidR="00221E78">
        <w:t>ameublement de ma chambre et à remettre toutes mes affaires en ordre</w:t>
      </w:r>
      <w:r>
        <w:t xml:space="preserve">. </w:t>
      </w:r>
      <w:r w:rsidR="00221E78">
        <w:t>Il y avait dans un coin une vieille commode dont les deux tiroirs du haut étaient entrouverts et vides</w:t>
      </w:r>
      <w:r>
        <w:t xml:space="preserve">, </w:t>
      </w:r>
      <w:r w:rsidR="00221E78">
        <w:t>et celui du bas fermé à clé</w:t>
      </w:r>
      <w:r>
        <w:t xml:space="preserve">. </w:t>
      </w:r>
      <w:r w:rsidR="00221E78">
        <w:t>Je rangeai d</w:t>
      </w:r>
      <w:r>
        <w:t>’</w:t>
      </w:r>
      <w:r w:rsidR="00221E78">
        <w:t>abord mon linge dans les deux premiers</w:t>
      </w:r>
      <w:r>
        <w:t xml:space="preserve">, </w:t>
      </w:r>
      <w:r w:rsidR="00221E78">
        <w:t>mais</w:t>
      </w:r>
      <w:r>
        <w:t xml:space="preserve">, </w:t>
      </w:r>
      <w:r w:rsidR="00221E78">
        <w:t>comme il me restait encore beaucoup d</w:t>
      </w:r>
      <w:r>
        <w:t>’</w:t>
      </w:r>
      <w:r w:rsidR="00221E78">
        <w:t>autres choses à mettre en place</w:t>
      </w:r>
      <w:r>
        <w:t xml:space="preserve">, </w:t>
      </w:r>
      <w:r w:rsidR="00221E78">
        <w:t>je fus très contrariée de voir que je ne pouvais disposer du troisième tiroir</w:t>
      </w:r>
      <w:r>
        <w:t xml:space="preserve">. </w:t>
      </w:r>
      <w:r w:rsidR="00221E78">
        <w:t>Pensant qu</w:t>
      </w:r>
      <w:r>
        <w:t>’</w:t>
      </w:r>
      <w:r w:rsidR="00221E78">
        <w:t>on l</w:t>
      </w:r>
      <w:r>
        <w:t>’</w:t>
      </w:r>
      <w:r w:rsidR="00221E78">
        <w:t>avait peut-être fermé simplement par mégarde</w:t>
      </w:r>
      <w:r>
        <w:t xml:space="preserve">, </w:t>
      </w:r>
      <w:r w:rsidR="00221E78">
        <w:t>je pris mon trousseau de clés pour essayer de l</w:t>
      </w:r>
      <w:r>
        <w:t>’</w:t>
      </w:r>
      <w:r w:rsidR="00221E78">
        <w:t>ouvrir et y réussis fort heureusement du premier coup</w:t>
      </w:r>
      <w:r>
        <w:t xml:space="preserve">. </w:t>
      </w:r>
      <w:r w:rsidR="00221E78">
        <w:t>Il ne contenait qu</w:t>
      </w:r>
      <w:r>
        <w:t>’</w:t>
      </w:r>
      <w:r w:rsidR="00221E78">
        <w:t>un seul objet</w:t>
      </w:r>
      <w:r>
        <w:t xml:space="preserve">, </w:t>
      </w:r>
      <w:r w:rsidR="00221E78">
        <w:t>mais jamais vous ne devineriez lequel</w:t>
      </w:r>
      <w:r>
        <w:t xml:space="preserve">. </w:t>
      </w:r>
      <w:r w:rsidR="00221E78">
        <w:t>C</w:t>
      </w:r>
      <w:r>
        <w:t>’</w:t>
      </w:r>
      <w:r w:rsidR="00221E78">
        <w:t>était ma tresse de cheveux</w:t>
      </w:r>
      <w:r>
        <w:t>.</w:t>
      </w:r>
    </w:p>
    <w:p w14:paraId="15C4C7BB" w14:textId="77777777" w:rsidR="006B64E6" w:rsidRDefault="006B64E6" w:rsidP="006B64E6">
      <w:r>
        <w:t>« </w:t>
      </w:r>
      <w:r w:rsidR="00221E78">
        <w:t>Je la pris entre mes mains et l</w:t>
      </w:r>
      <w:r>
        <w:t>’</w:t>
      </w:r>
      <w:r w:rsidR="00221E78">
        <w:t>examinai</w:t>
      </w:r>
      <w:r>
        <w:t xml:space="preserve">. </w:t>
      </w:r>
      <w:r w:rsidR="00221E78">
        <w:t>C</w:t>
      </w:r>
      <w:r>
        <w:t>’</w:t>
      </w:r>
      <w:r w:rsidR="00221E78">
        <w:t>était bien la mienne</w:t>
      </w:r>
      <w:r>
        <w:t xml:space="preserve">, </w:t>
      </w:r>
      <w:r w:rsidR="00221E78">
        <w:t>effectivement</w:t>
      </w:r>
      <w:r>
        <w:t xml:space="preserve"> : </w:t>
      </w:r>
      <w:r w:rsidR="00221E78">
        <w:t>même épaisseur aussi</w:t>
      </w:r>
      <w:r>
        <w:t xml:space="preserve">. </w:t>
      </w:r>
      <w:r w:rsidR="00221E78">
        <w:t>Et pourtant non</w:t>
      </w:r>
      <w:r>
        <w:t xml:space="preserve"> ; </w:t>
      </w:r>
      <w:r w:rsidR="00221E78">
        <w:t>en y réfléchissant</w:t>
      </w:r>
      <w:r>
        <w:t xml:space="preserve">, </w:t>
      </w:r>
      <w:r w:rsidR="00221E78">
        <w:t>c</w:t>
      </w:r>
      <w:r>
        <w:t>’</w:t>
      </w:r>
      <w:r w:rsidR="00221E78">
        <w:t>était impossible</w:t>
      </w:r>
      <w:r>
        <w:t xml:space="preserve">. </w:t>
      </w:r>
      <w:r w:rsidR="00221E78">
        <w:t>Comment mes propres cheveux auraient-ils pu être enfermés ainsi dans ce tiroir</w:t>
      </w:r>
      <w:r>
        <w:t xml:space="preserve"> ? </w:t>
      </w:r>
      <w:r w:rsidR="00221E78">
        <w:t>Toute tremblante d</w:t>
      </w:r>
      <w:r>
        <w:t>’</w:t>
      </w:r>
      <w:r w:rsidR="00221E78">
        <w:t>émotion</w:t>
      </w:r>
      <w:r>
        <w:t xml:space="preserve">, </w:t>
      </w:r>
      <w:r w:rsidR="00221E78">
        <w:t>je me mis à défaire ma malle</w:t>
      </w:r>
      <w:r>
        <w:t xml:space="preserve">, </w:t>
      </w:r>
      <w:r w:rsidR="00221E78">
        <w:t>et</w:t>
      </w:r>
      <w:r>
        <w:t xml:space="preserve">, </w:t>
      </w:r>
      <w:r w:rsidR="00221E78">
        <w:t>quand je l</w:t>
      </w:r>
      <w:r>
        <w:t>’</w:t>
      </w:r>
      <w:r w:rsidR="00221E78">
        <w:t>eus vidée entièrement et arrivai au fond</w:t>
      </w:r>
      <w:r>
        <w:t xml:space="preserve">, </w:t>
      </w:r>
      <w:r w:rsidR="00221E78">
        <w:lastRenderedPageBreak/>
        <w:t>j</w:t>
      </w:r>
      <w:r>
        <w:t>’</w:t>
      </w:r>
      <w:r w:rsidR="00221E78">
        <w:t>y retrouvai ma tresse telle que je l</w:t>
      </w:r>
      <w:r>
        <w:t>’</w:t>
      </w:r>
      <w:r w:rsidR="00221E78">
        <w:t>y avais déposée</w:t>
      </w:r>
      <w:r>
        <w:t xml:space="preserve">. </w:t>
      </w:r>
      <w:r w:rsidR="00221E78">
        <w:t>Je les plaçai alors l</w:t>
      </w:r>
      <w:r>
        <w:t>’</w:t>
      </w:r>
      <w:r w:rsidR="00221E78">
        <w:t>une à côté de l</w:t>
      </w:r>
      <w:r>
        <w:t>’</w:t>
      </w:r>
      <w:r w:rsidR="00221E78">
        <w:t>autre</w:t>
      </w:r>
      <w:r>
        <w:t xml:space="preserve"> ; </w:t>
      </w:r>
      <w:r w:rsidR="00221E78">
        <w:t>eh bien</w:t>
      </w:r>
      <w:r>
        <w:t xml:space="preserve"> ! </w:t>
      </w:r>
      <w:r w:rsidR="00221E78">
        <w:t>vous me croirez si vous voulez</w:t>
      </w:r>
      <w:r>
        <w:t xml:space="preserve">, </w:t>
      </w:r>
      <w:r w:rsidR="00221E78">
        <w:t>elles étaient absolument identiques</w:t>
      </w:r>
      <w:r>
        <w:t xml:space="preserve">. </w:t>
      </w:r>
      <w:r w:rsidR="00221E78">
        <w:t>Vous ne trouvez pas cela extraordinaire</w:t>
      </w:r>
      <w:r>
        <w:t xml:space="preserve"> ? </w:t>
      </w:r>
      <w:r w:rsidR="00221E78">
        <w:t>Pour ma part</w:t>
      </w:r>
      <w:r>
        <w:t xml:space="preserve">, </w:t>
      </w:r>
      <w:r w:rsidR="00221E78">
        <w:t>j</w:t>
      </w:r>
      <w:r>
        <w:t>’</w:t>
      </w:r>
      <w:r w:rsidR="00221E78">
        <w:t>eus beau me creuser la cervelle</w:t>
      </w:r>
      <w:r>
        <w:t xml:space="preserve">, </w:t>
      </w:r>
      <w:r w:rsidR="00221E78">
        <w:t>il me fut impossible d</w:t>
      </w:r>
      <w:r>
        <w:t>’</w:t>
      </w:r>
      <w:r w:rsidR="00221E78">
        <w:t>y comprendre goutte</w:t>
      </w:r>
      <w:r>
        <w:t xml:space="preserve">. </w:t>
      </w:r>
      <w:r w:rsidR="00221E78">
        <w:t>Finalement</w:t>
      </w:r>
      <w:r>
        <w:t xml:space="preserve">, </w:t>
      </w:r>
      <w:r w:rsidR="00221E78">
        <w:t>je remis les cheveux inconnus où je les avais pris</w:t>
      </w:r>
      <w:r>
        <w:t xml:space="preserve">, </w:t>
      </w:r>
      <w:r w:rsidR="00221E78">
        <w:t>et</w:t>
      </w:r>
      <w:r>
        <w:t xml:space="preserve">, </w:t>
      </w:r>
      <w:r w:rsidR="00221E78">
        <w:t>comprenant que je m</w:t>
      </w:r>
      <w:r>
        <w:t>’</w:t>
      </w:r>
      <w:r w:rsidR="00221E78">
        <w:t>étais mise dans un mauvais cas en ouvrant ce tiroir que les Rucastle avaient jugé bon de fermer</w:t>
      </w:r>
      <w:r>
        <w:t xml:space="preserve">, </w:t>
      </w:r>
      <w:r w:rsidR="00221E78">
        <w:t>je décidai de ne souffler mot à personne de ma découverte</w:t>
      </w:r>
      <w:r>
        <w:t>.</w:t>
      </w:r>
    </w:p>
    <w:p w14:paraId="392F0409" w14:textId="77777777" w:rsidR="006B64E6" w:rsidRDefault="006B64E6" w:rsidP="006B64E6">
      <w:r>
        <w:t>« </w:t>
      </w:r>
      <w:r w:rsidR="00221E78">
        <w:t>Ainsi que vous avez pu le constater déjà</w:t>
      </w:r>
      <w:r>
        <w:t xml:space="preserve">, </w:t>
      </w:r>
      <w:r w:rsidR="00221E78">
        <w:t>monsieur Holmes</w:t>
      </w:r>
      <w:r>
        <w:t xml:space="preserve">, </w:t>
      </w:r>
      <w:r w:rsidR="00221E78">
        <w:t>je suis d</w:t>
      </w:r>
      <w:r>
        <w:t>’</w:t>
      </w:r>
      <w:r w:rsidR="00221E78">
        <w:t>une nature à beaucoup observer</w:t>
      </w:r>
      <w:r>
        <w:t xml:space="preserve">, </w:t>
      </w:r>
      <w:r w:rsidR="00221E78">
        <w:t>de sorte qu</w:t>
      </w:r>
      <w:r>
        <w:t>’</w:t>
      </w:r>
      <w:r w:rsidR="00221E78">
        <w:t>il ne s</w:t>
      </w:r>
      <w:r>
        <w:t>’</w:t>
      </w:r>
      <w:r w:rsidR="00221E78">
        <w:t>écoula pas beaucoup de temps avant que j</w:t>
      </w:r>
      <w:r>
        <w:t>’</w:t>
      </w:r>
      <w:r w:rsidR="00221E78">
        <w:t>eusse établi dans ma tête un plan assez exact de la maison</w:t>
      </w:r>
      <w:r>
        <w:t xml:space="preserve">. </w:t>
      </w:r>
      <w:r w:rsidR="00221E78">
        <w:t>Mais il y avait une partie que je ne connaissais pas et qui</w:t>
      </w:r>
      <w:r>
        <w:t xml:space="preserve">, </w:t>
      </w:r>
      <w:r w:rsidR="00221E78">
        <w:t>sans doute</w:t>
      </w:r>
      <w:r>
        <w:t xml:space="preserve">, </w:t>
      </w:r>
      <w:r w:rsidR="00221E78">
        <w:t>n</w:t>
      </w:r>
      <w:r>
        <w:t>’</w:t>
      </w:r>
      <w:r w:rsidR="00221E78">
        <w:t>était pas habitée</w:t>
      </w:r>
      <w:r>
        <w:t xml:space="preserve">. </w:t>
      </w:r>
      <w:r w:rsidR="00221E78">
        <w:t>C</w:t>
      </w:r>
      <w:r>
        <w:t>’</w:t>
      </w:r>
      <w:r w:rsidR="00221E78">
        <w:t>est la porte placée juste en face de celle du ménage Toller qui devait y donner accès</w:t>
      </w:r>
      <w:r>
        <w:t xml:space="preserve">, </w:t>
      </w:r>
      <w:r w:rsidR="00221E78">
        <w:t>mais elle était invariablement fermée à clé</w:t>
      </w:r>
      <w:r>
        <w:t xml:space="preserve">. </w:t>
      </w:r>
      <w:r w:rsidR="00221E78">
        <w:t>Un jour</w:t>
      </w:r>
      <w:r>
        <w:t xml:space="preserve">, </w:t>
      </w:r>
      <w:r w:rsidR="00221E78">
        <w:t>toutefois</w:t>
      </w:r>
      <w:r>
        <w:t xml:space="preserve">, </w:t>
      </w:r>
      <w:r w:rsidR="00221E78">
        <w:t>en montant l</w:t>
      </w:r>
      <w:r>
        <w:t>’</w:t>
      </w:r>
      <w:r w:rsidR="00221E78">
        <w:t>escalier</w:t>
      </w:r>
      <w:r>
        <w:t xml:space="preserve">, </w:t>
      </w:r>
      <w:r w:rsidR="00221E78">
        <w:t xml:space="preserve">je rencontrai </w:t>
      </w:r>
      <w:r>
        <w:t>M. </w:t>
      </w:r>
      <w:r w:rsidR="00221E78">
        <w:t>Rucastle qui en sortait</w:t>
      </w:r>
      <w:r>
        <w:t xml:space="preserve">, </w:t>
      </w:r>
      <w:r w:rsidR="00221E78">
        <w:t>son trousseau de clés à la main</w:t>
      </w:r>
      <w:r>
        <w:t xml:space="preserve">, </w:t>
      </w:r>
      <w:r w:rsidR="00221E78">
        <w:t>et avec</w:t>
      </w:r>
      <w:r>
        <w:t xml:space="preserve">, </w:t>
      </w:r>
      <w:r w:rsidR="00221E78">
        <w:t>sur sa figure</w:t>
      </w:r>
      <w:r>
        <w:t xml:space="preserve">, </w:t>
      </w:r>
      <w:r w:rsidR="00221E78">
        <w:t>une expression très différente de celle que j</w:t>
      </w:r>
      <w:r>
        <w:t>’</w:t>
      </w:r>
      <w:r w:rsidR="00221E78">
        <w:t>avais l</w:t>
      </w:r>
      <w:r>
        <w:t>’</w:t>
      </w:r>
      <w:r w:rsidR="00221E78">
        <w:t>habitude de voir à cet homme si jovial</w:t>
      </w:r>
      <w:r>
        <w:t xml:space="preserve">. </w:t>
      </w:r>
      <w:r w:rsidR="00221E78">
        <w:t>Il avait les joues en feu</w:t>
      </w:r>
      <w:r>
        <w:t xml:space="preserve">, </w:t>
      </w:r>
      <w:r w:rsidR="00221E78">
        <w:t>le front tout plissé et les veines gonflées sur les tempes comme s</w:t>
      </w:r>
      <w:r>
        <w:t>’</w:t>
      </w:r>
      <w:r w:rsidR="00221E78">
        <w:t>il venait de se mettre dans une colère rouge</w:t>
      </w:r>
      <w:r>
        <w:t xml:space="preserve">. </w:t>
      </w:r>
      <w:r w:rsidR="00221E78">
        <w:t>Il referma la porte et passa rapidement près de moi sans m</w:t>
      </w:r>
      <w:r>
        <w:t>’</w:t>
      </w:r>
      <w:r w:rsidR="00221E78">
        <w:t>adresser un seul mot et sans me regarder</w:t>
      </w:r>
      <w:r>
        <w:t>.</w:t>
      </w:r>
    </w:p>
    <w:p w14:paraId="5BBAA276" w14:textId="77777777" w:rsidR="006B64E6" w:rsidRDefault="006B64E6" w:rsidP="006B64E6">
      <w:r>
        <w:t>« </w:t>
      </w:r>
      <w:r w:rsidR="00221E78">
        <w:t>Ma curiosité en fut piquée au vif</w:t>
      </w:r>
      <w:r>
        <w:t xml:space="preserve">, </w:t>
      </w:r>
      <w:r w:rsidR="00221E78">
        <w:t>et</w:t>
      </w:r>
      <w:r>
        <w:t xml:space="preserve">, </w:t>
      </w:r>
      <w:r w:rsidR="00221E78">
        <w:t>lorsque je sortis pour promener l</w:t>
      </w:r>
      <w:r>
        <w:t>’</w:t>
      </w:r>
      <w:r w:rsidR="00221E78">
        <w:t>enfant</w:t>
      </w:r>
      <w:r>
        <w:t xml:space="preserve">, </w:t>
      </w:r>
      <w:r w:rsidR="00221E78">
        <w:t>je me dirigeai vers le côté d</w:t>
      </w:r>
      <w:r>
        <w:t>’</w:t>
      </w:r>
      <w:r w:rsidR="00221E78">
        <w:t>où l</w:t>
      </w:r>
      <w:r>
        <w:t>’</w:t>
      </w:r>
      <w:r w:rsidR="00221E78">
        <w:t>on pouvait voir les fenêtres de cette partie de la maison</w:t>
      </w:r>
      <w:r>
        <w:t xml:space="preserve">. </w:t>
      </w:r>
      <w:r w:rsidR="00221E78">
        <w:t>Il y en avait quatre sur la même rangée</w:t>
      </w:r>
      <w:r>
        <w:t xml:space="preserve"> : </w:t>
      </w:r>
      <w:r w:rsidR="00221E78">
        <w:t>trois qui étaient simplement sales et la quatrième dont les volets étaient fermés</w:t>
      </w:r>
      <w:r>
        <w:t xml:space="preserve">. </w:t>
      </w:r>
      <w:r w:rsidR="00221E78">
        <w:t>Évidemment</w:t>
      </w:r>
      <w:r>
        <w:t xml:space="preserve">, </w:t>
      </w:r>
      <w:r w:rsidR="00221E78">
        <w:t>personne n</w:t>
      </w:r>
      <w:r>
        <w:t>’</w:t>
      </w:r>
      <w:r w:rsidR="00221E78">
        <w:t>habitait là</w:t>
      </w:r>
      <w:r>
        <w:t xml:space="preserve">. </w:t>
      </w:r>
      <w:r w:rsidR="00221E78">
        <w:t xml:space="preserve">Tandis que </w:t>
      </w:r>
      <w:r w:rsidR="00221E78">
        <w:lastRenderedPageBreak/>
        <w:t>j</w:t>
      </w:r>
      <w:r>
        <w:t>’</w:t>
      </w:r>
      <w:r w:rsidR="00221E78">
        <w:t>allais et venais en relevant de temps en temps la tête pour les regarder</w:t>
      </w:r>
      <w:r>
        <w:t>, M. </w:t>
      </w:r>
      <w:r w:rsidR="00221E78">
        <w:t>Rucastle</w:t>
      </w:r>
      <w:r>
        <w:t xml:space="preserve">, </w:t>
      </w:r>
      <w:r w:rsidR="00221E78">
        <w:t>la mine aussi aimable et aussi réjouie que de coutume</w:t>
      </w:r>
      <w:r>
        <w:t xml:space="preserve">, </w:t>
      </w:r>
      <w:r w:rsidR="00221E78">
        <w:t>sortit de la maison et s</w:t>
      </w:r>
      <w:r>
        <w:t>’</w:t>
      </w:r>
      <w:r w:rsidR="00221E78">
        <w:t>avança vers moi</w:t>
      </w:r>
      <w:r>
        <w:t>.</w:t>
      </w:r>
    </w:p>
    <w:p w14:paraId="21F776DD" w14:textId="77777777" w:rsidR="006B64E6" w:rsidRDefault="006B64E6" w:rsidP="006B64E6">
      <w:r>
        <w:t>« — </w:t>
      </w:r>
      <w:r w:rsidR="00221E78">
        <w:t>Ah</w:t>
      </w:r>
      <w:r>
        <w:t xml:space="preserve"> ! </w:t>
      </w:r>
      <w:r w:rsidR="00221E78">
        <w:t>me dit-il</w:t>
      </w:r>
      <w:r>
        <w:t xml:space="preserve">, </w:t>
      </w:r>
      <w:r w:rsidR="00221E78">
        <w:t>ne croyez pas à une impolitesse de ma part si je suis passé tout à l</w:t>
      </w:r>
      <w:r>
        <w:t>’</w:t>
      </w:r>
      <w:r w:rsidR="00221E78">
        <w:t>heure près de vous sans seulement vous dire un mot</w:t>
      </w:r>
      <w:r>
        <w:t xml:space="preserve">, </w:t>
      </w:r>
      <w:r w:rsidR="00221E78">
        <w:t>chère mademoiselle Hunter</w:t>
      </w:r>
      <w:r>
        <w:t xml:space="preserve">, </w:t>
      </w:r>
      <w:r w:rsidR="00221E78">
        <w:t>mais j</w:t>
      </w:r>
      <w:r>
        <w:t>’</w:t>
      </w:r>
      <w:r w:rsidR="00221E78">
        <w:t>avais de si graves préoccupations en tête</w:t>
      </w:r>
      <w:r>
        <w:t>.</w:t>
      </w:r>
    </w:p>
    <w:p w14:paraId="2D97C8A3" w14:textId="77777777" w:rsidR="006B64E6" w:rsidRDefault="006B64E6" w:rsidP="006B64E6">
      <w:r>
        <w:t>« </w:t>
      </w:r>
      <w:r w:rsidR="00221E78">
        <w:t>Je lui donnai l</w:t>
      </w:r>
      <w:r>
        <w:t>’</w:t>
      </w:r>
      <w:r w:rsidR="00221E78">
        <w:t>assurance que je n</w:t>
      </w:r>
      <w:r>
        <w:t>’</w:t>
      </w:r>
      <w:r w:rsidR="00221E78">
        <w:t>étais nullement formalisée</w:t>
      </w:r>
      <w:r>
        <w:t>.</w:t>
      </w:r>
    </w:p>
    <w:p w14:paraId="32F8F294" w14:textId="77777777" w:rsidR="006B64E6" w:rsidRDefault="006B64E6" w:rsidP="006B64E6">
      <w:r>
        <w:t>« — </w:t>
      </w:r>
      <w:r w:rsidR="00221E78">
        <w:t>A propos</w:t>
      </w:r>
      <w:r>
        <w:t xml:space="preserve">, </w:t>
      </w:r>
      <w:r w:rsidR="00221E78">
        <w:t>ajoutai-je</w:t>
      </w:r>
      <w:r>
        <w:t xml:space="preserve">, </w:t>
      </w:r>
      <w:r w:rsidR="00221E78">
        <w:t>il me semble que vous avez là plusieurs pièces inoccupées</w:t>
      </w:r>
      <w:r>
        <w:t xml:space="preserve"> ; </w:t>
      </w:r>
      <w:r w:rsidR="00221E78">
        <w:t>il y en a une dont les volets sont fermés</w:t>
      </w:r>
      <w:r>
        <w:t>.</w:t>
      </w:r>
    </w:p>
    <w:p w14:paraId="137ED7AF" w14:textId="77777777" w:rsidR="006B64E6" w:rsidRDefault="006B64E6" w:rsidP="006B64E6">
      <w:r>
        <w:t>« </w:t>
      </w:r>
      <w:r w:rsidR="00221E78">
        <w:t>Cette réflexion parut le surprendre et même lui causer une certaine émotion</w:t>
      </w:r>
      <w:r>
        <w:t>.</w:t>
      </w:r>
    </w:p>
    <w:p w14:paraId="042505BB" w14:textId="77777777" w:rsidR="006B64E6" w:rsidRDefault="006B64E6" w:rsidP="006B64E6">
      <w:r>
        <w:t>« — </w:t>
      </w:r>
      <w:r w:rsidR="00221E78">
        <w:t>J</w:t>
      </w:r>
      <w:r>
        <w:t>’</w:t>
      </w:r>
      <w:r w:rsidR="00221E78">
        <w:t>adore la photographie</w:t>
      </w:r>
      <w:r>
        <w:t xml:space="preserve">, </w:t>
      </w:r>
      <w:r w:rsidR="00221E78">
        <w:t>me confia-t-il</w:t>
      </w:r>
      <w:r>
        <w:t xml:space="preserve">, </w:t>
      </w:r>
      <w:r w:rsidR="00221E78">
        <w:t>et c</w:t>
      </w:r>
      <w:r>
        <w:t>’</w:t>
      </w:r>
      <w:r w:rsidR="00221E78">
        <w:t>est là que j</w:t>
      </w:r>
      <w:r>
        <w:t>’</w:t>
      </w:r>
      <w:r w:rsidR="00221E78">
        <w:t>ai installé ma chambre noire</w:t>
      </w:r>
      <w:r>
        <w:t xml:space="preserve">. </w:t>
      </w:r>
      <w:r w:rsidR="00221E78">
        <w:t>Mais</w:t>
      </w:r>
      <w:r>
        <w:t xml:space="preserve">, </w:t>
      </w:r>
      <w:r w:rsidR="00221E78">
        <w:t>mon Dieu</w:t>
      </w:r>
      <w:r>
        <w:t xml:space="preserve"> ! </w:t>
      </w:r>
      <w:r w:rsidR="00221E78">
        <w:t>que vous êtes donc observatrice</w:t>
      </w:r>
      <w:r>
        <w:t xml:space="preserve"> ! </w:t>
      </w:r>
      <w:r w:rsidR="00221E78">
        <w:t>Qui se serait jamais figuré cela</w:t>
      </w:r>
      <w:r>
        <w:t> ?</w:t>
      </w:r>
    </w:p>
    <w:p w14:paraId="1B599068" w14:textId="77777777" w:rsidR="006B64E6" w:rsidRDefault="006B64E6" w:rsidP="006B64E6">
      <w:r>
        <w:t>« </w:t>
      </w:r>
      <w:r w:rsidR="00221E78">
        <w:t>Il parlait sur le ton de la plaisanterie</w:t>
      </w:r>
      <w:r>
        <w:t xml:space="preserve">, </w:t>
      </w:r>
      <w:r w:rsidR="00221E78">
        <w:t>mais</w:t>
      </w:r>
      <w:r>
        <w:t xml:space="preserve">, </w:t>
      </w:r>
      <w:r w:rsidR="00221E78">
        <w:t>à sa façon de me regarder</w:t>
      </w:r>
      <w:r>
        <w:t xml:space="preserve">, </w:t>
      </w:r>
      <w:r w:rsidR="00221E78">
        <w:t>je voyais bien qu</w:t>
      </w:r>
      <w:r>
        <w:t>’</w:t>
      </w:r>
      <w:r w:rsidR="00221E78">
        <w:t>il ne plaisantait pas</w:t>
      </w:r>
      <w:r>
        <w:t xml:space="preserve">. </w:t>
      </w:r>
      <w:r w:rsidR="00221E78">
        <w:t>L</w:t>
      </w:r>
      <w:r>
        <w:t>’</w:t>
      </w:r>
      <w:r w:rsidR="00221E78">
        <w:t>expression de son regard était méfiante</w:t>
      </w:r>
      <w:r>
        <w:t xml:space="preserve">, </w:t>
      </w:r>
      <w:r w:rsidR="00221E78">
        <w:t>contrariée</w:t>
      </w:r>
      <w:r>
        <w:t xml:space="preserve">, </w:t>
      </w:r>
      <w:r w:rsidR="00221E78">
        <w:t>mais elle n</w:t>
      </w:r>
      <w:r>
        <w:t>’</w:t>
      </w:r>
      <w:r w:rsidR="00221E78">
        <w:t>était à coup sûr pas rieuse</w:t>
      </w:r>
      <w:r>
        <w:t>.</w:t>
      </w:r>
    </w:p>
    <w:p w14:paraId="5605A578" w14:textId="77777777" w:rsidR="006B64E6" w:rsidRDefault="006B64E6" w:rsidP="006B64E6">
      <w:r>
        <w:t>« </w:t>
      </w:r>
      <w:r w:rsidR="00221E78">
        <w:t>Vous pensez bien</w:t>
      </w:r>
      <w:r>
        <w:t xml:space="preserve">, </w:t>
      </w:r>
      <w:r w:rsidR="00221E78">
        <w:t>monsieur Holmes</w:t>
      </w:r>
      <w:r>
        <w:t xml:space="preserve">, </w:t>
      </w:r>
      <w:r w:rsidR="00221E78">
        <w:t>qu</w:t>
      </w:r>
      <w:r>
        <w:t>’</w:t>
      </w:r>
      <w:r w:rsidR="00221E78">
        <w:t>aussitôt que j</w:t>
      </w:r>
      <w:r>
        <w:t>’</w:t>
      </w:r>
      <w:r w:rsidR="00221E78">
        <w:t>eus compris que l</w:t>
      </w:r>
      <w:r>
        <w:t>’</w:t>
      </w:r>
      <w:r w:rsidR="00221E78">
        <w:t>on cherchait à me cacher la véritable destination de ces pièces fermées</w:t>
      </w:r>
      <w:r>
        <w:t xml:space="preserve">, </w:t>
      </w:r>
      <w:r w:rsidR="00221E78">
        <w:t>je n</w:t>
      </w:r>
      <w:r>
        <w:t>’</w:t>
      </w:r>
      <w:r w:rsidR="00221E78">
        <w:t>eus plus de cesse que je ne les eusse explorées moi-même</w:t>
      </w:r>
      <w:r>
        <w:t xml:space="preserve">, </w:t>
      </w:r>
      <w:r w:rsidR="00221E78">
        <w:t>non par simple curiosité</w:t>
      </w:r>
      <w:r>
        <w:t xml:space="preserve">, </w:t>
      </w:r>
      <w:r w:rsidR="00221E78">
        <w:t>bien que j</w:t>
      </w:r>
      <w:r>
        <w:t>’</w:t>
      </w:r>
      <w:r w:rsidR="00221E78">
        <w:t>en aie ma bonne part comme toutes les femmes</w:t>
      </w:r>
      <w:r>
        <w:t xml:space="preserve">, </w:t>
      </w:r>
      <w:r w:rsidR="00221E78">
        <w:t>mais plutôt parce que j</w:t>
      </w:r>
      <w:r>
        <w:t>’</w:t>
      </w:r>
      <w:r w:rsidR="00221E78">
        <w:t xml:space="preserve">avais le sentiment que </w:t>
      </w:r>
      <w:r w:rsidR="00221E78">
        <w:lastRenderedPageBreak/>
        <w:t>c</w:t>
      </w:r>
      <w:r>
        <w:t>’</w:t>
      </w:r>
      <w:r w:rsidR="00221E78">
        <w:t>était mon devoir</w:t>
      </w:r>
      <w:r>
        <w:t xml:space="preserve">… </w:t>
      </w:r>
      <w:r w:rsidR="00221E78">
        <w:t>parce que j</w:t>
      </w:r>
      <w:r>
        <w:t>’</w:t>
      </w:r>
      <w:r w:rsidR="00221E78">
        <w:t>avais l</w:t>
      </w:r>
      <w:r>
        <w:t>’</w:t>
      </w:r>
      <w:r w:rsidR="00221E78">
        <w:t>impression que</w:t>
      </w:r>
      <w:r>
        <w:t xml:space="preserve">, </w:t>
      </w:r>
      <w:r w:rsidR="00221E78">
        <w:t>si je les explorais</w:t>
      </w:r>
      <w:r>
        <w:t xml:space="preserve">, </w:t>
      </w:r>
      <w:r w:rsidR="00221E78">
        <w:t>il en résulterait quelque chose de bon</w:t>
      </w:r>
      <w:r>
        <w:t xml:space="preserve">. </w:t>
      </w:r>
      <w:r w:rsidR="00221E78">
        <w:t>On parle toujours de l</w:t>
      </w:r>
      <w:r>
        <w:t>’</w:t>
      </w:r>
      <w:r w:rsidR="00221E78">
        <w:t>intuition féminine</w:t>
      </w:r>
      <w:r>
        <w:t xml:space="preserve">, </w:t>
      </w:r>
      <w:r w:rsidR="00221E78">
        <w:t>peut-être bien était-ce cette intuition qui me poussait à cela</w:t>
      </w:r>
      <w:r>
        <w:t xml:space="preserve">. </w:t>
      </w:r>
      <w:r w:rsidR="00221E78">
        <w:t>Ce qu</w:t>
      </w:r>
      <w:r>
        <w:t>’</w:t>
      </w:r>
      <w:r w:rsidR="00221E78">
        <w:t>il y a de certain</w:t>
      </w:r>
      <w:r>
        <w:t xml:space="preserve">, </w:t>
      </w:r>
      <w:r w:rsidR="00221E78">
        <w:t>c</w:t>
      </w:r>
      <w:r>
        <w:t>’</w:t>
      </w:r>
      <w:r w:rsidR="00221E78">
        <w:t>est que j</w:t>
      </w:r>
      <w:r>
        <w:t>’</w:t>
      </w:r>
      <w:r w:rsidR="00221E78">
        <w:t>étais tourmentée par l</w:t>
      </w:r>
      <w:r>
        <w:t>’</w:t>
      </w:r>
      <w:r w:rsidR="00221E78">
        <w:t>irrésistible envie de franchir cette porte défendue et me promettais bien de le faire dès que l</w:t>
      </w:r>
      <w:r>
        <w:t>’</w:t>
      </w:r>
      <w:r w:rsidR="00221E78">
        <w:t>occasion s</w:t>
      </w:r>
      <w:r>
        <w:t>’</w:t>
      </w:r>
      <w:r w:rsidR="00221E78">
        <w:t>en présenterait</w:t>
      </w:r>
      <w:r>
        <w:t>.</w:t>
      </w:r>
    </w:p>
    <w:p w14:paraId="31A9D592" w14:textId="77777777" w:rsidR="006B64E6" w:rsidRDefault="006B64E6" w:rsidP="006B64E6">
      <w:r>
        <w:t>« </w:t>
      </w:r>
      <w:r w:rsidR="00221E78">
        <w:t>Elle ne se présenta qu</w:t>
      </w:r>
      <w:r>
        <w:t>’</w:t>
      </w:r>
      <w:r w:rsidR="00221E78">
        <w:t>hier seulement</w:t>
      </w:r>
      <w:r>
        <w:t xml:space="preserve">. </w:t>
      </w:r>
      <w:r w:rsidR="00221E78">
        <w:t>Je savais déjà qu</w:t>
      </w:r>
      <w:r>
        <w:t>’</w:t>
      </w:r>
      <w:r w:rsidR="00221E78">
        <w:t xml:space="preserve">indépendamment de </w:t>
      </w:r>
      <w:r>
        <w:t>M. </w:t>
      </w:r>
      <w:r w:rsidR="00221E78">
        <w:t>Rucastle</w:t>
      </w:r>
      <w:r>
        <w:t xml:space="preserve">, </w:t>
      </w:r>
      <w:r w:rsidR="00221E78">
        <w:t>Toller et sa femme pénétraient l</w:t>
      </w:r>
      <w:r>
        <w:t>’</w:t>
      </w:r>
      <w:r w:rsidR="00221E78">
        <w:t>un et l</w:t>
      </w:r>
      <w:r>
        <w:t>’</w:t>
      </w:r>
      <w:r w:rsidR="00221E78">
        <w:t>autre dans ces pièces inoccupées</w:t>
      </w:r>
      <w:r>
        <w:t xml:space="preserve">, </w:t>
      </w:r>
      <w:r w:rsidR="00221E78">
        <w:t>et</w:t>
      </w:r>
      <w:r>
        <w:t xml:space="preserve">, </w:t>
      </w:r>
      <w:r w:rsidR="00221E78">
        <w:t>une fois</w:t>
      </w:r>
      <w:r>
        <w:t xml:space="preserve">, </w:t>
      </w:r>
      <w:r w:rsidR="00221E78">
        <w:t>j</w:t>
      </w:r>
      <w:r>
        <w:t>’</w:t>
      </w:r>
      <w:r w:rsidR="00221E78">
        <w:t>avais même vu l</w:t>
      </w:r>
      <w:r>
        <w:t>’</w:t>
      </w:r>
      <w:r w:rsidR="00221E78">
        <w:t>homme entrer par là avec un sac noir sur son épaule</w:t>
      </w:r>
      <w:r>
        <w:t xml:space="preserve">. </w:t>
      </w:r>
      <w:r w:rsidR="00221E78">
        <w:t>Ces temps derniers</w:t>
      </w:r>
      <w:r>
        <w:t xml:space="preserve">, </w:t>
      </w:r>
      <w:r w:rsidR="00221E78">
        <w:t>il a bu terriblement</w:t>
      </w:r>
      <w:r>
        <w:t xml:space="preserve">, </w:t>
      </w:r>
      <w:r w:rsidR="00221E78">
        <w:t>et hier il était complètement ivre</w:t>
      </w:r>
      <w:r>
        <w:t xml:space="preserve">, </w:t>
      </w:r>
      <w:r w:rsidR="00221E78">
        <w:t>si bien qu</w:t>
      </w:r>
      <w:r>
        <w:t>’</w:t>
      </w:r>
      <w:r w:rsidR="00221E78">
        <w:t>en montant je trouvai la clé sur la porte</w:t>
      </w:r>
      <w:r>
        <w:t xml:space="preserve"> ; </w:t>
      </w:r>
      <w:r w:rsidR="00221E78">
        <w:t>c</w:t>
      </w:r>
      <w:r>
        <w:t>’</w:t>
      </w:r>
      <w:r w:rsidR="00221E78">
        <w:t>était évidemment lui qui avait oublié de la retirer</w:t>
      </w:r>
      <w:r>
        <w:t xml:space="preserve">. </w:t>
      </w:r>
      <w:r w:rsidR="00221E78">
        <w:t>D</w:t>
      </w:r>
      <w:r>
        <w:t>’</w:t>
      </w:r>
      <w:r w:rsidR="00221E78">
        <w:t>autre part</w:t>
      </w:r>
      <w:r>
        <w:t xml:space="preserve">, </w:t>
      </w:r>
      <w:r w:rsidR="00221E78">
        <w:t xml:space="preserve">comme </w:t>
      </w:r>
      <w:r>
        <w:t>M. </w:t>
      </w:r>
      <w:r w:rsidR="00221E78">
        <w:t xml:space="preserve">et </w:t>
      </w:r>
      <w:r>
        <w:t>M</w:t>
      </w:r>
      <w:r w:rsidRPr="006B64E6">
        <w:rPr>
          <w:vertAlign w:val="superscript"/>
        </w:rPr>
        <w:t>me</w:t>
      </w:r>
      <w:r>
        <w:t> </w:t>
      </w:r>
      <w:r w:rsidR="00221E78">
        <w:t>Rucastle étaient à ce moment en bas</w:t>
      </w:r>
      <w:r>
        <w:t xml:space="preserve">, </w:t>
      </w:r>
      <w:r w:rsidR="00221E78">
        <w:t>ainsi que l</w:t>
      </w:r>
      <w:r>
        <w:t>’</w:t>
      </w:r>
      <w:r w:rsidR="00221E78">
        <w:t>enfant</w:t>
      </w:r>
      <w:r>
        <w:t xml:space="preserve">, </w:t>
      </w:r>
      <w:r w:rsidR="00221E78">
        <w:t>l</w:t>
      </w:r>
      <w:r>
        <w:t>’</w:t>
      </w:r>
      <w:r w:rsidR="00221E78">
        <w:t>occasion qui s</w:t>
      </w:r>
      <w:r>
        <w:t>’</w:t>
      </w:r>
      <w:r w:rsidR="00221E78">
        <w:t>offrait pour moi</w:t>
      </w:r>
      <w:r>
        <w:t xml:space="preserve">, </w:t>
      </w:r>
      <w:r w:rsidR="00221E78">
        <w:t>était on ne peut mieux choisie</w:t>
      </w:r>
      <w:r>
        <w:t xml:space="preserve">. </w:t>
      </w:r>
      <w:r w:rsidR="00221E78">
        <w:t>Je fis tourner sans bruit la clé dans la serrure</w:t>
      </w:r>
      <w:r>
        <w:t xml:space="preserve">, </w:t>
      </w:r>
      <w:r w:rsidR="00221E78">
        <w:t>je poussai la porte et j</w:t>
      </w:r>
      <w:r>
        <w:t>’</w:t>
      </w:r>
      <w:r w:rsidR="00221E78">
        <w:t>entrai</w:t>
      </w:r>
      <w:r>
        <w:t>.</w:t>
      </w:r>
    </w:p>
    <w:p w14:paraId="5B7307DF" w14:textId="77777777" w:rsidR="006B64E6" w:rsidRDefault="006B64E6" w:rsidP="006B64E6">
      <w:r>
        <w:t>« </w:t>
      </w:r>
      <w:r w:rsidR="00221E78">
        <w:t>Je me trouvai dans un petit couloir au plancher nu et aux murs non tapissés</w:t>
      </w:r>
      <w:r>
        <w:t xml:space="preserve">, </w:t>
      </w:r>
      <w:r w:rsidR="00221E78">
        <w:t>qui</w:t>
      </w:r>
      <w:r>
        <w:t xml:space="preserve">, </w:t>
      </w:r>
      <w:r w:rsidR="00221E78">
        <w:t>à son extrémité</w:t>
      </w:r>
      <w:r>
        <w:t xml:space="preserve">, </w:t>
      </w:r>
      <w:r w:rsidR="00221E78">
        <w:t>tournait à angle droit</w:t>
      </w:r>
      <w:r>
        <w:t xml:space="preserve">. </w:t>
      </w:r>
      <w:r w:rsidR="00221E78">
        <w:t>Après avoir contourné ce coin</w:t>
      </w:r>
      <w:r>
        <w:t xml:space="preserve">, </w:t>
      </w:r>
      <w:r w:rsidR="00221E78">
        <w:t>je vis trois portes sur le même plan</w:t>
      </w:r>
      <w:r>
        <w:t xml:space="preserve">, </w:t>
      </w:r>
      <w:r w:rsidR="00221E78">
        <w:t>dont la première et la dernière étaient ouvertes</w:t>
      </w:r>
      <w:r>
        <w:t xml:space="preserve">. </w:t>
      </w:r>
      <w:r w:rsidR="00221E78">
        <w:t>Toutes deux donnaient accès à une chambre vide</w:t>
      </w:r>
      <w:r>
        <w:t xml:space="preserve">, </w:t>
      </w:r>
      <w:r w:rsidR="00221E78">
        <w:t>poussiéreuse et triste</w:t>
      </w:r>
      <w:r>
        <w:t xml:space="preserve">, </w:t>
      </w:r>
      <w:r w:rsidR="00221E78">
        <w:t>l</w:t>
      </w:r>
      <w:r>
        <w:t>’</w:t>
      </w:r>
      <w:r w:rsidR="00221E78">
        <w:t>une ayant deux fenêtres et l</w:t>
      </w:r>
      <w:r>
        <w:t>’</w:t>
      </w:r>
      <w:r w:rsidR="00221E78">
        <w:t>autre une seulement</w:t>
      </w:r>
      <w:r>
        <w:t xml:space="preserve">, </w:t>
      </w:r>
      <w:r w:rsidR="00221E78">
        <w:t>aux carreaux tellement sales que c</w:t>
      </w:r>
      <w:r>
        <w:t>’</w:t>
      </w:r>
      <w:r w:rsidR="00221E78">
        <w:t>est à peine si la lumière du soir y pouvait pénétrer</w:t>
      </w:r>
      <w:r>
        <w:t xml:space="preserve">. </w:t>
      </w:r>
      <w:r w:rsidR="00221E78">
        <w:t>La porte du milieu était fermée</w:t>
      </w:r>
      <w:r>
        <w:t xml:space="preserve">, </w:t>
      </w:r>
      <w:r w:rsidR="00221E78">
        <w:t>et l</w:t>
      </w:r>
      <w:r>
        <w:t>’</w:t>
      </w:r>
      <w:r w:rsidR="00221E78">
        <w:t>on y avait placé en travers une barre de lit de fer fixée à un bout par un cadenas à un gros anneau scellé dans le mur et attachée à l</w:t>
      </w:r>
      <w:r>
        <w:t>’</w:t>
      </w:r>
      <w:r w:rsidR="00221E78">
        <w:t>autre par une grosse corde</w:t>
      </w:r>
      <w:r>
        <w:t xml:space="preserve">. </w:t>
      </w:r>
      <w:r w:rsidR="00221E78">
        <w:t>La porte elle-même était par surcroît fermée à clé</w:t>
      </w:r>
      <w:r>
        <w:t xml:space="preserve">, </w:t>
      </w:r>
      <w:r w:rsidR="00221E78">
        <w:t>et cette clé n</w:t>
      </w:r>
      <w:r>
        <w:t>’</w:t>
      </w:r>
      <w:r w:rsidR="00221E78">
        <w:t>était pas sur la serrure</w:t>
      </w:r>
      <w:r>
        <w:t xml:space="preserve">. </w:t>
      </w:r>
      <w:r w:rsidR="00221E78">
        <w:t xml:space="preserve">Cette porte si bien barricadée </w:t>
      </w:r>
      <w:r w:rsidR="00221E78">
        <w:lastRenderedPageBreak/>
        <w:t>était évidemment celle de la chambre aux volets</w:t>
      </w:r>
      <w:r>
        <w:t xml:space="preserve">, </w:t>
      </w:r>
      <w:r w:rsidR="00221E78">
        <w:t>mais la lumière qui filtrait en dessous me fit cependant voir qu</w:t>
      </w:r>
      <w:r>
        <w:t>’</w:t>
      </w:r>
      <w:r w:rsidR="00221E78">
        <w:t>elle n</w:t>
      </w:r>
      <w:r>
        <w:t>’</w:t>
      </w:r>
      <w:r w:rsidR="00221E78">
        <w:t>était pas plongée dans l</w:t>
      </w:r>
      <w:r>
        <w:t>’</w:t>
      </w:r>
      <w:r w:rsidR="00221E78">
        <w:t>obscurité</w:t>
      </w:r>
      <w:r>
        <w:t xml:space="preserve">. </w:t>
      </w:r>
      <w:r w:rsidR="00221E78">
        <w:t>Sans doute était-elle éclairée par quelque vitrage dans le plafond</w:t>
      </w:r>
      <w:r>
        <w:t xml:space="preserve">, </w:t>
      </w:r>
      <w:r w:rsidR="00221E78">
        <w:t>invisible de l</w:t>
      </w:r>
      <w:r>
        <w:t>’</w:t>
      </w:r>
      <w:r w:rsidR="00221E78">
        <w:t>extérieur</w:t>
      </w:r>
      <w:r>
        <w:t xml:space="preserve">. </w:t>
      </w:r>
      <w:r w:rsidR="00221E78">
        <w:t>Tandis que j</w:t>
      </w:r>
      <w:r>
        <w:t>’</w:t>
      </w:r>
      <w:r w:rsidR="00221E78">
        <w:t>étais là</w:t>
      </w:r>
      <w:r>
        <w:t xml:space="preserve">, </w:t>
      </w:r>
      <w:r w:rsidR="00221E78">
        <w:t>dans le couloir</w:t>
      </w:r>
      <w:r>
        <w:t xml:space="preserve">, </w:t>
      </w:r>
      <w:r w:rsidR="00221E78">
        <w:t>à regarder cette porte inquiétante en me demandant quel secret elle pouvait bien cacher</w:t>
      </w:r>
      <w:r>
        <w:t xml:space="preserve">, </w:t>
      </w:r>
      <w:r w:rsidR="00221E78">
        <w:t>j</w:t>
      </w:r>
      <w:r>
        <w:t>’</w:t>
      </w:r>
      <w:r w:rsidR="00221E78">
        <w:t>entendis soudain dans la chambre un bruit de pas et vis une ombre aller et venir</w:t>
      </w:r>
      <w:r>
        <w:t xml:space="preserve">, </w:t>
      </w:r>
      <w:r w:rsidR="00221E78">
        <w:t>obscurcissant par instants le filet de lumière sous la porte</w:t>
      </w:r>
      <w:r>
        <w:t xml:space="preserve">. </w:t>
      </w:r>
      <w:r w:rsidR="00221E78">
        <w:t>A cette vue</w:t>
      </w:r>
      <w:r>
        <w:t xml:space="preserve">, </w:t>
      </w:r>
      <w:r w:rsidR="00221E78">
        <w:t>monsieur Holmes</w:t>
      </w:r>
      <w:r>
        <w:t xml:space="preserve">, </w:t>
      </w:r>
      <w:r w:rsidR="00221E78">
        <w:t>une terreur folle s</w:t>
      </w:r>
      <w:r>
        <w:t>’</w:t>
      </w:r>
      <w:r w:rsidR="00221E78">
        <w:t>empara de moi</w:t>
      </w:r>
      <w:r>
        <w:t xml:space="preserve">, </w:t>
      </w:r>
      <w:r w:rsidR="00221E78">
        <w:t>et</w:t>
      </w:r>
      <w:r>
        <w:t xml:space="preserve">, </w:t>
      </w:r>
      <w:r w:rsidR="00221E78">
        <w:t>sous le coup de l</w:t>
      </w:r>
      <w:r>
        <w:t>’</w:t>
      </w:r>
      <w:r w:rsidR="00221E78">
        <w:t>émotion</w:t>
      </w:r>
      <w:r>
        <w:t xml:space="preserve">, </w:t>
      </w:r>
      <w:r w:rsidR="00221E78">
        <w:t>je m</w:t>
      </w:r>
      <w:r>
        <w:t>’</w:t>
      </w:r>
      <w:r w:rsidR="00221E78">
        <w:t>enfuis en courant éperdument comme si j</w:t>
      </w:r>
      <w:r>
        <w:t>’</w:t>
      </w:r>
      <w:r w:rsidR="00221E78">
        <w:t>étais poursuivie par une main effrayante qui cherchait à me saisir par ma jupe</w:t>
      </w:r>
      <w:r>
        <w:t xml:space="preserve">. </w:t>
      </w:r>
      <w:r w:rsidR="00221E78">
        <w:t>J</w:t>
      </w:r>
      <w:r>
        <w:t>’</w:t>
      </w:r>
      <w:r w:rsidR="00221E78">
        <w:t>enfilai le couloir</w:t>
      </w:r>
      <w:r>
        <w:t xml:space="preserve">, </w:t>
      </w:r>
      <w:r w:rsidR="00221E78">
        <w:t xml:space="preserve">je franchis la porte et je tombai dans les bras de </w:t>
      </w:r>
      <w:r>
        <w:t>M. </w:t>
      </w:r>
      <w:r w:rsidR="00221E78">
        <w:t>Rucastle</w:t>
      </w:r>
      <w:r>
        <w:t xml:space="preserve">, </w:t>
      </w:r>
      <w:r w:rsidR="00221E78">
        <w:t>qui attendait là</w:t>
      </w:r>
      <w:r>
        <w:t>.</w:t>
      </w:r>
    </w:p>
    <w:p w14:paraId="6701DAF0" w14:textId="77777777" w:rsidR="006B64E6" w:rsidRDefault="006B64E6" w:rsidP="006B64E6">
      <w:r>
        <w:t>« — </w:t>
      </w:r>
      <w:r w:rsidR="00221E78">
        <w:t>Ah</w:t>
      </w:r>
      <w:r>
        <w:t xml:space="preserve"> ! </w:t>
      </w:r>
      <w:r w:rsidR="00221E78">
        <w:t>ah</w:t>
      </w:r>
      <w:r>
        <w:t xml:space="preserve"> ! </w:t>
      </w:r>
      <w:r w:rsidR="00221E78">
        <w:t>fit-il en souriant</w:t>
      </w:r>
      <w:r>
        <w:t xml:space="preserve">, </w:t>
      </w:r>
      <w:r w:rsidR="00221E78">
        <w:t>c</w:t>
      </w:r>
      <w:r>
        <w:t>’</w:t>
      </w:r>
      <w:r w:rsidR="00221E78">
        <w:t>était donc vous</w:t>
      </w:r>
      <w:r>
        <w:t xml:space="preserve"> ? </w:t>
      </w:r>
      <w:r w:rsidR="00221E78">
        <w:t>Je m</w:t>
      </w:r>
      <w:r>
        <w:t>’</w:t>
      </w:r>
      <w:r w:rsidR="00221E78">
        <w:t>en étais douté quand j</w:t>
      </w:r>
      <w:r>
        <w:t>’</w:t>
      </w:r>
      <w:r w:rsidR="00221E78">
        <w:t>ai vu la porte ouverte</w:t>
      </w:r>
      <w:r>
        <w:t>.</w:t>
      </w:r>
    </w:p>
    <w:p w14:paraId="4D391CBA" w14:textId="77777777" w:rsidR="006B64E6" w:rsidRDefault="006B64E6" w:rsidP="006B64E6">
      <w:r>
        <w:t>« — </w:t>
      </w:r>
      <w:r w:rsidR="00221E78">
        <w:t>Oh</w:t>
      </w:r>
      <w:r>
        <w:t xml:space="preserve"> ! </w:t>
      </w:r>
      <w:r w:rsidR="00221E78">
        <w:t>quelle peur j</w:t>
      </w:r>
      <w:r>
        <w:t>’</w:t>
      </w:r>
      <w:r w:rsidR="00221E78">
        <w:t>ai eue</w:t>
      </w:r>
      <w:r>
        <w:t xml:space="preserve"> ! </w:t>
      </w:r>
      <w:r w:rsidR="00221E78">
        <w:t>balbutiai-je toute haletante</w:t>
      </w:r>
      <w:r>
        <w:t>.</w:t>
      </w:r>
    </w:p>
    <w:p w14:paraId="230FE8DC" w14:textId="77777777" w:rsidR="006B64E6" w:rsidRDefault="006B64E6" w:rsidP="006B64E6">
      <w:r>
        <w:t>— </w:t>
      </w:r>
      <w:r w:rsidR="00221E78">
        <w:t>Ma chère demoiselle</w:t>
      </w:r>
      <w:r>
        <w:t xml:space="preserve"> !… </w:t>
      </w:r>
      <w:r w:rsidR="00221E78">
        <w:t>ma chère demoiselle</w:t>
      </w:r>
      <w:r>
        <w:t xml:space="preserve"> ! – </w:t>
      </w:r>
      <w:r w:rsidR="00221E78">
        <w:t>et vous ne sauriez imaginer combien sa voix était douce et rassurante</w:t>
      </w:r>
      <w:r>
        <w:t xml:space="preserve"> –, </w:t>
      </w:r>
      <w:r w:rsidR="00221E78">
        <w:t>qu</w:t>
      </w:r>
      <w:r>
        <w:t>’</w:t>
      </w:r>
      <w:r w:rsidR="00221E78">
        <w:t>est-ce donc qui vous a fait si peur</w:t>
      </w:r>
      <w:r>
        <w:t xml:space="preserve">, </w:t>
      </w:r>
      <w:r w:rsidR="00221E78">
        <w:t>ma chère demoiselle</w:t>
      </w:r>
      <w:r>
        <w:t> ?</w:t>
      </w:r>
    </w:p>
    <w:p w14:paraId="3464F8DE" w14:textId="77777777" w:rsidR="006B64E6" w:rsidRDefault="006B64E6" w:rsidP="006B64E6">
      <w:r>
        <w:t>« </w:t>
      </w:r>
      <w:r w:rsidR="00221E78">
        <w:t>Mais il montrait vraiment par trop de sollicitude</w:t>
      </w:r>
      <w:r>
        <w:t xml:space="preserve">. </w:t>
      </w:r>
      <w:r w:rsidR="00221E78">
        <w:t>Je compris qu</w:t>
      </w:r>
      <w:r>
        <w:t>’</w:t>
      </w:r>
      <w:r w:rsidR="00221E78">
        <w:t>il avait dépassé la note</w:t>
      </w:r>
      <w:r>
        <w:t xml:space="preserve">, </w:t>
      </w:r>
      <w:r w:rsidR="00221E78">
        <w:t>et cela me mit aussitôt en défiance vis-à-vis de lui</w:t>
      </w:r>
      <w:r>
        <w:t>.</w:t>
      </w:r>
    </w:p>
    <w:p w14:paraId="20AC384A" w14:textId="77777777" w:rsidR="006B64E6" w:rsidRDefault="006B64E6" w:rsidP="006B64E6">
      <w:r>
        <w:t>— </w:t>
      </w:r>
      <w:r w:rsidR="00221E78">
        <w:t>J</w:t>
      </w:r>
      <w:r>
        <w:t>’</w:t>
      </w:r>
      <w:r w:rsidR="00221E78">
        <w:t>ai eu la sottise de vouloir jeter un coup d</w:t>
      </w:r>
      <w:r>
        <w:t>’</w:t>
      </w:r>
      <w:r w:rsidR="00221E78">
        <w:t>œil sur ces pièces inoccupées</w:t>
      </w:r>
      <w:r>
        <w:t xml:space="preserve">, </w:t>
      </w:r>
      <w:r w:rsidR="00221E78">
        <w:t>répondis-je</w:t>
      </w:r>
      <w:r>
        <w:t xml:space="preserve">. </w:t>
      </w:r>
      <w:r w:rsidR="00221E78">
        <w:t>Mais on y éprouve une si étrange sensation d</w:t>
      </w:r>
      <w:r>
        <w:t>’</w:t>
      </w:r>
      <w:r w:rsidR="00221E78">
        <w:t>isolement que j</w:t>
      </w:r>
      <w:r>
        <w:t>’</w:t>
      </w:r>
      <w:r w:rsidR="00221E78">
        <w:t>ai été prise de panique et me suis sauvée</w:t>
      </w:r>
      <w:r>
        <w:t xml:space="preserve">. </w:t>
      </w:r>
      <w:r w:rsidR="00221E78">
        <w:t>C</w:t>
      </w:r>
      <w:r>
        <w:t>’</w:t>
      </w:r>
      <w:r w:rsidR="00221E78">
        <w:t>est effarant</w:t>
      </w:r>
      <w:r>
        <w:t xml:space="preserve">, </w:t>
      </w:r>
      <w:r w:rsidR="00221E78">
        <w:t>le silence qui règne là-dedans</w:t>
      </w:r>
      <w:r>
        <w:t> !</w:t>
      </w:r>
    </w:p>
    <w:p w14:paraId="09F827FB" w14:textId="77777777" w:rsidR="006B64E6" w:rsidRDefault="006B64E6" w:rsidP="006B64E6">
      <w:r>
        <w:lastRenderedPageBreak/>
        <w:t>« — </w:t>
      </w:r>
      <w:r w:rsidR="00221E78">
        <w:t>Et c</w:t>
      </w:r>
      <w:r>
        <w:t>’</w:t>
      </w:r>
      <w:r w:rsidR="00221E78">
        <w:t>est pour tout cela que vous vous êtes épouvantée à ce point</w:t>
      </w:r>
      <w:r>
        <w:t xml:space="preserve"> ? </w:t>
      </w:r>
      <w:r w:rsidR="00221E78">
        <w:t>dit-il en me regardant jusqu</w:t>
      </w:r>
      <w:r>
        <w:t>’</w:t>
      </w:r>
      <w:r w:rsidR="00221E78">
        <w:t>au fond des yeux</w:t>
      </w:r>
      <w:r>
        <w:t>.</w:t>
      </w:r>
    </w:p>
    <w:p w14:paraId="10228B66" w14:textId="77777777" w:rsidR="006B64E6" w:rsidRDefault="006B64E6" w:rsidP="006B64E6">
      <w:r>
        <w:t>« — </w:t>
      </w:r>
      <w:r w:rsidR="00221E78">
        <w:t>Pourquoi croyez-vous donc que c</w:t>
      </w:r>
      <w:r>
        <w:t>’</w:t>
      </w:r>
      <w:r w:rsidR="00221E78">
        <w:t>était</w:t>
      </w:r>
      <w:r>
        <w:t xml:space="preserve"> ? </w:t>
      </w:r>
      <w:r w:rsidR="00221E78">
        <w:t>lui demandai-je</w:t>
      </w:r>
      <w:r>
        <w:t>.</w:t>
      </w:r>
    </w:p>
    <w:p w14:paraId="184A78E9" w14:textId="77777777" w:rsidR="006B64E6" w:rsidRDefault="006B64E6" w:rsidP="006B64E6">
      <w:r>
        <w:t>« — </w:t>
      </w:r>
      <w:r w:rsidR="00221E78">
        <w:t>A votre idée</w:t>
      </w:r>
      <w:r>
        <w:t xml:space="preserve">, </w:t>
      </w:r>
      <w:r w:rsidR="00221E78">
        <w:t>pour quelle raison cette porte est-elle fermée</w:t>
      </w:r>
      <w:r>
        <w:t> ?</w:t>
      </w:r>
    </w:p>
    <w:p w14:paraId="7C0D469A" w14:textId="77777777" w:rsidR="006B64E6" w:rsidRDefault="006B64E6" w:rsidP="006B64E6">
      <w:r>
        <w:t>« — </w:t>
      </w:r>
      <w:r w:rsidR="00221E78">
        <w:t>Comment voulez-vous que je sache</w:t>
      </w:r>
      <w:r>
        <w:t> ?</w:t>
      </w:r>
    </w:p>
    <w:p w14:paraId="245A787C" w14:textId="77777777" w:rsidR="006B64E6" w:rsidRDefault="006B64E6" w:rsidP="006B64E6">
      <w:r>
        <w:t>« — </w:t>
      </w:r>
      <w:r w:rsidR="00221E78">
        <w:t>Eh bien</w:t>
      </w:r>
      <w:r>
        <w:t xml:space="preserve"> ! </w:t>
      </w:r>
      <w:r w:rsidR="00221E78">
        <w:t>c</w:t>
      </w:r>
      <w:r>
        <w:t>’</w:t>
      </w:r>
      <w:r w:rsidR="00221E78">
        <w:t>est pour empêcher ceux qui n</w:t>
      </w:r>
      <w:r>
        <w:t>’</w:t>
      </w:r>
      <w:r w:rsidR="00221E78">
        <w:t>ont rien à y faire d</w:t>
      </w:r>
      <w:r>
        <w:t>’</w:t>
      </w:r>
      <w:r w:rsidR="00221E78">
        <w:t>entrer là-dedans</w:t>
      </w:r>
      <w:r>
        <w:t xml:space="preserve">. </w:t>
      </w:r>
      <w:r w:rsidR="00221E78">
        <w:t>Vous avez compris</w:t>
      </w:r>
      <w:r>
        <w:t> ?</w:t>
      </w:r>
    </w:p>
    <w:p w14:paraId="3DCCEE4F" w14:textId="77777777" w:rsidR="006B64E6" w:rsidRDefault="006B64E6" w:rsidP="006B64E6">
      <w:r>
        <w:t>« </w:t>
      </w:r>
      <w:r w:rsidR="00221E78">
        <w:t>Il continuait à sourire avec son amabilité habituelle</w:t>
      </w:r>
      <w:r>
        <w:t>.</w:t>
      </w:r>
    </w:p>
    <w:p w14:paraId="79DF2E8D" w14:textId="77777777" w:rsidR="006B64E6" w:rsidRDefault="006B64E6" w:rsidP="006B64E6">
      <w:r>
        <w:t>« — </w:t>
      </w:r>
      <w:r w:rsidR="00221E78">
        <w:t>Je vous assure bien que</w:t>
      </w:r>
      <w:r>
        <w:t xml:space="preserve">, </w:t>
      </w:r>
      <w:r w:rsidR="00221E78">
        <w:t>si j</w:t>
      </w:r>
      <w:r>
        <w:t>’</w:t>
      </w:r>
      <w:r w:rsidR="00221E78">
        <w:t>avais su</w:t>
      </w:r>
      <w:r>
        <w:t>…</w:t>
      </w:r>
    </w:p>
    <w:p w14:paraId="0209DFF9" w14:textId="77777777" w:rsidR="006B64E6" w:rsidRDefault="006B64E6" w:rsidP="006B64E6">
      <w:r>
        <w:t>« — </w:t>
      </w:r>
      <w:r w:rsidR="00221E78">
        <w:t>Eh bien</w:t>
      </w:r>
      <w:r>
        <w:t xml:space="preserve"> ! </w:t>
      </w:r>
      <w:r w:rsidR="00221E78">
        <w:t>maintenant</w:t>
      </w:r>
      <w:r>
        <w:t xml:space="preserve">, </w:t>
      </w:r>
      <w:r w:rsidR="00221E78">
        <w:t>vous savez</w:t>
      </w:r>
      <w:r>
        <w:t xml:space="preserve">, </w:t>
      </w:r>
      <w:r w:rsidR="00221E78">
        <w:t>n</w:t>
      </w:r>
      <w:r>
        <w:t>’</w:t>
      </w:r>
      <w:r w:rsidR="00221E78">
        <w:t>est-ce pas</w:t>
      </w:r>
      <w:r>
        <w:t xml:space="preserve"> ? </w:t>
      </w:r>
      <w:r w:rsidR="00221E78">
        <w:t>Et si jamais vous remettez les pieds ici</w:t>
      </w:r>
      <w:r>
        <w:t xml:space="preserve"> – </w:t>
      </w:r>
      <w:r w:rsidR="00221E78">
        <w:t>instantanément son sourire se mua en un ricanement de colère qui donna à sa physionomie un aspect diabolique</w:t>
      </w:r>
      <w:r>
        <w:t xml:space="preserve"> –, </w:t>
      </w:r>
      <w:r w:rsidR="00221E78">
        <w:t>je vous ferai dévorer par le mâtin</w:t>
      </w:r>
      <w:r>
        <w:t>.</w:t>
      </w:r>
    </w:p>
    <w:p w14:paraId="4FE1F39A" w14:textId="77777777" w:rsidR="006B64E6" w:rsidRDefault="006B64E6" w:rsidP="006B64E6">
      <w:r>
        <w:t>« </w:t>
      </w:r>
      <w:r w:rsidR="00221E78">
        <w:t>J</w:t>
      </w:r>
      <w:r>
        <w:t>’</w:t>
      </w:r>
      <w:r w:rsidR="00221E78">
        <w:t>étais tellement terrorisée que je ne me rappelle même plus ce que je fis</w:t>
      </w:r>
      <w:r>
        <w:t xml:space="preserve">. </w:t>
      </w:r>
      <w:r w:rsidR="00221E78">
        <w:t>Je pense que je courus me réfugier dans ma chambre</w:t>
      </w:r>
      <w:r>
        <w:t xml:space="preserve">. </w:t>
      </w:r>
      <w:r w:rsidR="00221E78">
        <w:t>La seule chose dont je garde le souvenir</w:t>
      </w:r>
      <w:r>
        <w:t xml:space="preserve">, </w:t>
      </w:r>
      <w:r w:rsidR="00221E78">
        <w:t>c</w:t>
      </w:r>
      <w:r>
        <w:t>’</w:t>
      </w:r>
      <w:r w:rsidR="00221E78">
        <w:t>est de m</w:t>
      </w:r>
      <w:r>
        <w:t>’</w:t>
      </w:r>
      <w:r w:rsidR="00221E78">
        <w:t>être retrouvée plus tard allongée sur mon lit tremblant de tous mes membres</w:t>
      </w:r>
      <w:r>
        <w:t xml:space="preserve">. </w:t>
      </w:r>
      <w:r w:rsidR="00221E78">
        <w:t>Alors je repensai à vous</w:t>
      </w:r>
      <w:r>
        <w:t xml:space="preserve">, </w:t>
      </w:r>
      <w:r w:rsidR="00221E78">
        <w:t>monsieur Holmes</w:t>
      </w:r>
      <w:r>
        <w:t xml:space="preserve">. </w:t>
      </w:r>
      <w:r w:rsidR="00221E78">
        <w:t>Je ne pouvais plus continuer à vivre dans de telles conditions sans vous demander conseil</w:t>
      </w:r>
      <w:r>
        <w:t xml:space="preserve">. </w:t>
      </w:r>
      <w:r w:rsidR="00221E78">
        <w:t>Tout me faisait peur</w:t>
      </w:r>
      <w:r>
        <w:t xml:space="preserve"> : </w:t>
      </w:r>
      <w:r w:rsidR="00221E78">
        <w:t>la maison</w:t>
      </w:r>
      <w:r>
        <w:t xml:space="preserve">, </w:t>
      </w:r>
      <w:r w:rsidR="00221E78">
        <w:t>l</w:t>
      </w:r>
      <w:r>
        <w:t>’</w:t>
      </w:r>
      <w:r w:rsidR="00221E78">
        <w:t>homme</w:t>
      </w:r>
      <w:r>
        <w:t xml:space="preserve">, </w:t>
      </w:r>
      <w:r w:rsidR="00221E78">
        <w:t>la femme</w:t>
      </w:r>
      <w:r>
        <w:t xml:space="preserve">, </w:t>
      </w:r>
      <w:r w:rsidR="00221E78">
        <w:t>les domestiques et jusqu</w:t>
      </w:r>
      <w:r>
        <w:t>’</w:t>
      </w:r>
      <w:r w:rsidR="00221E78">
        <w:t>à l</w:t>
      </w:r>
      <w:r>
        <w:t>’</w:t>
      </w:r>
      <w:r w:rsidR="00221E78">
        <w:t>enfant lui-même</w:t>
      </w:r>
      <w:r>
        <w:t xml:space="preserve">. </w:t>
      </w:r>
      <w:r w:rsidR="00221E78">
        <w:t>Tout était devenu pour moi un sujet d</w:t>
      </w:r>
      <w:r>
        <w:t>’</w:t>
      </w:r>
      <w:r w:rsidR="00221E78">
        <w:t>horreur</w:t>
      </w:r>
      <w:r>
        <w:t xml:space="preserve">. </w:t>
      </w:r>
      <w:r w:rsidR="00221E78">
        <w:t>Mais je sentais par contre que</w:t>
      </w:r>
      <w:r>
        <w:t xml:space="preserve">, </w:t>
      </w:r>
      <w:r w:rsidR="00221E78">
        <w:t>si vous veniez</w:t>
      </w:r>
      <w:r>
        <w:t xml:space="preserve">, </w:t>
      </w:r>
      <w:r w:rsidR="00221E78">
        <w:t>je serais aussitôt rassurée</w:t>
      </w:r>
      <w:r>
        <w:t xml:space="preserve">. </w:t>
      </w:r>
      <w:r w:rsidR="00221E78">
        <w:t>Évidemment</w:t>
      </w:r>
      <w:r>
        <w:t xml:space="preserve">, </w:t>
      </w:r>
      <w:r w:rsidR="00221E78">
        <w:t>j</w:t>
      </w:r>
      <w:r>
        <w:t>’</w:t>
      </w:r>
      <w:r w:rsidR="00221E78">
        <w:t>aurais pu m</w:t>
      </w:r>
      <w:r>
        <w:t>’</w:t>
      </w:r>
      <w:r w:rsidR="00221E78">
        <w:t>échapper</w:t>
      </w:r>
      <w:r>
        <w:t xml:space="preserve">, </w:t>
      </w:r>
      <w:r w:rsidR="00221E78">
        <w:t xml:space="preserve">mais la curiosité qui me possédait était devenue </w:t>
      </w:r>
      <w:r w:rsidR="00221E78">
        <w:lastRenderedPageBreak/>
        <w:t>aussi puissante que ma frayeur</w:t>
      </w:r>
      <w:r>
        <w:t xml:space="preserve">. </w:t>
      </w:r>
      <w:r w:rsidR="00221E78">
        <w:t>Ma résolution fut vite prise</w:t>
      </w:r>
      <w:r>
        <w:t xml:space="preserve">. </w:t>
      </w:r>
      <w:r w:rsidR="00221E78">
        <w:t>Je vous passerais une dépêche</w:t>
      </w:r>
      <w:r>
        <w:t xml:space="preserve">. </w:t>
      </w:r>
      <w:r w:rsidR="00221E78">
        <w:t>Je mis mon chapeau et mon manteau et m</w:t>
      </w:r>
      <w:r>
        <w:t>’</w:t>
      </w:r>
      <w:r w:rsidR="00221E78">
        <w:t>en fus au bureau de poste</w:t>
      </w:r>
      <w:r>
        <w:t xml:space="preserve">, </w:t>
      </w:r>
      <w:r w:rsidR="00221E78">
        <w:t>qui n</w:t>
      </w:r>
      <w:r>
        <w:t>’</w:t>
      </w:r>
      <w:r w:rsidR="00221E78">
        <w:t>est qu</w:t>
      </w:r>
      <w:r>
        <w:t>’</w:t>
      </w:r>
      <w:r w:rsidR="00221E78">
        <w:t>à cinq cents mètres à peine de la maison et d</w:t>
      </w:r>
      <w:r>
        <w:t>’</w:t>
      </w:r>
      <w:r w:rsidR="00221E78">
        <w:t>où je ressortis déjà beaucoup moins inquiète</w:t>
      </w:r>
      <w:r>
        <w:t xml:space="preserve">. </w:t>
      </w:r>
      <w:r w:rsidR="00221E78">
        <w:t>Mais une crainte horrible s</w:t>
      </w:r>
      <w:r>
        <w:t>’</w:t>
      </w:r>
      <w:r w:rsidR="00221E78">
        <w:t>empara de moi en revenant</w:t>
      </w:r>
      <w:r>
        <w:t xml:space="preserve"> : </w:t>
      </w:r>
      <w:r w:rsidR="00221E78">
        <w:t>n</w:t>
      </w:r>
      <w:r>
        <w:t>’</w:t>
      </w:r>
      <w:r w:rsidR="00221E78">
        <w:t>aurait-on pas lâché le chien durant mon absence</w:t>
      </w:r>
      <w:r>
        <w:t xml:space="preserve"> ? </w:t>
      </w:r>
      <w:r w:rsidR="00221E78">
        <w:t>Heureusement</w:t>
      </w:r>
      <w:r>
        <w:t xml:space="preserve">, </w:t>
      </w:r>
      <w:r w:rsidR="00221E78">
        <w:t>je repensai que Toller était ivre mort ce soir-là et que</w:t>
      </w:r>
      <w:r>
        <w:t xml:space="preserve">, </w:t>
      </w:r>
      <w:r w:rsidR="00221E78">
        <w:t>comme personne en dehors de lui n</w:t>
      </w:r>
      <w:r>
        <w:t>’</w:t>
      </w:r>
      <w:r w:rsidR="00221E78">
        <w:t>aurait osé le déchaîner</w:t>
      </w:r>
      <w:r>
        <w:t xml:space="preserve">, </w:t>
      </w:r>
      <w:r w:rsidR="00221E78">
        <w:t>il n</w:t>
      </w:r>
      <w:r>
        <w:t>’</w:t>
      </w:r>
      <w:r w:rsidR="00221E78">
        <w:t>y avait pas de danger à redouter de ce côté</w:t>
      </w:r>
      <w:r>
        <w:t xml:space="preserve"> ! </w:t>
      </w:r>
      <w:r w:rsidR="00221E78">
        <w:t>Effectivement</w:t>
      </w:r>
      <w:r>
        <w:t xml:space="preserve">, </w:t>
      </w:r>
      <w:r w:rsidR="00221E78">
        <w:t>je pus entrer sans encombre</w:t>
      </w:r>
      <w:r>
        <w:t xml:space="preserve"> ; </w:t>
      </w:r>
      <w:r w:rsidR="00221E78">
        <w:t>mais j</w:t>
      </w:r>
      <w:r>
        <w:t>’</w:t>
      </w:r>
      <w:r w:rsidR="00221E78">
        <w:t>étais tellement transportée de joie à l</w:t>
      </w:r>
      <w:r>
        <w:t>’</w:t>
      </w:r>
      <w:r w:rsidR="00221E78">
        <w:t>idée que j</w:t>
      </w:r>
      <w:r>
        <w:t>’</w:t>
      </w:r>
      <w:r w:rsidR="00221E78">
        <w:t>allais vous revoir qu</w:t>
      </w:r>
      <w:r>
        <w:t>’</w:t>
      </w:r>
      <w:r w:rsidR="00221E78">
        <w:t>il me fut impossible de dormir de la nuit</w:t>
      </w:r>
      <w:r>
        <w:t xml:space="preserve">. </w:t>
      </w:r>
      <w:r w:rsidR="00221E78">
        <w:t>On ne fit aucune difficulté pour me donner la permission d</w:t>
      </w:r>
      <w:r>
        <w:t>’</w:t>
      </w:r>
      <w:r w:rsidR="00221E78">
        <w:t>aller à Winchester ce matin</w:t>
      </w:r>
      <w:r>
        <w:t xml:space="preserve"> ; </w:t>
      </w:r>
      <w:r w:rsidR="00221E78">
        <w:t>seulement je devrai être de retour avant trois heures</w:t>
      </w:r>
      <w:r>
        <w:t xml:space="preserve">, </w:t>
      </w:r>
      <w:r w:rsidR="00221E78">
        <w:t xml:space="preserve">car </w:t>
      </w:r>
      <w:r>
        <w:t>M. </w:t>
      </w:r>
      <w:r w:rsidR="00221E78">
        <w:t xml:space="preserve">et </w:t>
      </w:r>
      <w:r>
        <w:t>M</w:t>
      </w:r>
      <w:r w:rsidRPr="006B64E6">
        <w:rPr>
          <w:vertAlign w:val="superscript"/>
        </w:rPr>
        <w:t>me</w:t>
      </w:r>
      <w:r>
        <w:t> </w:t>
      </w:r>
      <w:r w:rsidR="00221E78">
        <w:t>Rucastle s</w:t>
      </w:r>
      <w:r>
        <w:t>’</w:t>
      </w:r>
      <w:r w:rsidR="00221E78">
        <w:t>en vont chez des amis et</w:t>
      </w:r>
      <w:r>
        <w:t xml:space="preserve">, </w:t>
      </w:r>
      <w:r w:rsidR="00221E78">
        <w:t>comme ils seront absents toute la soirée</w:t>
      </w:r>
      <w:r>
        <w:t xml:space="preserve">, </w:t>
      </w:r>
      <w:r w:rsidR="00221E78">
        <w:t>il faut que je m</w:t>
      </w:r>
      <w:r>
        <w:t>’</w:t>
      </w:r>
      <w:r w:rsidR="00221E78">
        <w:t>occupe de l</w:t>
      </w:r>
      <w:r>
        <w:t>’</w:t>
      </w:r>
      <w:r w:rsidR="00221E78">
        <w:t>enfant</w:t>
      </w:r>
      <w:r>
        <w:t xml:space="preserve">. </w:t>
      </w:r>
      <w:r w:rsidR="00221E78">
        <w:t>Cette fois</w:t>
      </w:r>
      <w:r>
        <w:t xml:space="preserve">, </w:t>
      </w:r>
      <w:r w:rsidR="00221E78">
        <w:t>je vous ai tout raconté</w:t>
      </w:r>
      <w:r>
        <w:t xml:space="preserve">, </w:t>
      </w:r>
      <w:r w:rsidR="00221E78">
        <w:t>monsieur Holmes</w:t>
      </w:r>
      <w:r>
        <w:t xml:space="preserve">, </w:t>
      </w:r>
      <w:r w:rsidR="00221E78">
        <w:t>et je serais bien heureuse si vous pouviez me dire ce que tout cela signifie et surtout ce que je dois faire</w:t>
      </w:r>
      <w:r>
        <w:t>. »</w:t>
      </w:r>
    </w:p>
    <w:p w14:paraId="2A4B31DE" w14:textId="77777777" w:rsidR="006B64E6" w:rsidRDefault="00221E78" w:rsidP="006B64E6">
      <w:r>
        <w:t>Nous avions</w:t>
      </w:r>
      <w:r w:rsidR="006B64E6">
        <w:t xml:space="preserve">, </w:t>
      </w:r>
      <w:r>
        <w:t>Holmes et moi</w:t>
      </w:r>
      <w:r w:rsidR="006B64E6">
        <w:t xml:space="preserve">, </w:t>
      </w:r>
      <w:r>
        <w:t>écouté cette extraordinaire histoire avec la plus profonde stupeur</w:t>
      </w:r>
      <w:r w:rsidR="006B64E6">
        <w:t xml:space="preserve">. </w:t>
      </w:r>
      <w:r>
        <w:t>Quand la jeune fille se tut</w:t>
      </w:r>
      <w:r w:rsidR="006B64E6">
        <w:t xml:space="preserve">, </w:t>
      </w:r>
      <w:r>
        <w:t>mon ami se leva et</w:t>
      </w:r>
      <w:r w:rsidR="006B64E6">
        <w:t xml:space="preserve">, </w:t>
      </w:r>
      <w:r>
        <w:t>les mains enfoncées dans ses poches</w:t>
      </w:r>
      <w:r w:rsidR="006B64E6">
        <w:t xml:space="preserve">, </w:t>
      </w:r>
      <w:r>
        <w:t>la figure soucieuse et grave</w:t>
      </w:r>
      <w:r w:rsidR="006B64E6">
        <w:t xml:space="preserve">, </w:t>
      </w:r>
      <w:r>
        <w:t>se mit à marcher de long en large à travers la salle</w:t>
      </w:r>
      <w:r w:rsidR="006B64E6">
        <w:t>.</w:t>
      </w:r>
    </w:p>
    <w:p w14:paraId="21C4D0BD" w14:textId="77777777" w:rsidR="006B64E6" w:rsidRDefault="006B64E6" w:rsidP="006B64E6">
      <w:r>
        <w:t>— </w:t>
      </w:r>
      <w:r w:rsidR="00221E78">
        <w:t>Toller est-il toujours en état d</w:t>
      </w:r>
      <w:r>
        <w:t>’</w:t>
      </w:r>
      <w:r w:rsidR="00221E78">
        <w:t>ivresse</w:t>
      </w:r>
      <w:r>
        <w:t xml:space="preserve"> ? </w:t>
      </w:r>
      <w:r w:rsidR="00221E78">
        <w:t>demanda-t-il enfin</w:t>
      </w:r>
      <w:r>
        <w:t>.</w:t>
      </w:r>
    </w:p>
    <w:p w14:paraId="1688BA41" w14:textId="77777777" w:rsidR="006B64E6" w:rsidRDefault="006B64E6" w:rsidP="006B64E6">
      <w:r>
        <w:t>— </w:t>
      </w:r>
      <w:r w:rsidR="00221E78">
        <w:t>Oui</w:t>
      </w:r>
      <w:r>
        <w:t xml:space="preserve">. </w:t>
      </w:r>
      <w:r w:rsidR="00221E78">
        <w:t>J</w:t>
      </w:r>
      <w:r>
        <w:t>’</w:t>
      </w:r>
      <w:r w:rsidR="00221E78">
        <w:t xml:space="preserve">ai entendu sa femme déclarer à </w:t>
      </w:r>
      <w:r>
        <w:t>M</w:t>
      </w:r>
      <w:r w:rsidRPr="006B64E6">
        <w:rPr>
          <w:vertAlign w:val="superscript"/>
        </w:rPr>
        <w:t>me</w:t>
      </w:r>
      <w:r>
        <w:t> </w:t>
      </w:r>
      <w:r w:rsidR="00221E78">
        <w:t>Rucastle qu</w:t>
      </w:r>
      <w:r>
        <w:t>’</w:t>
      </w:r>
      <w:r w:rsidR="00221E78">
        <w:t>elle ne pouvait rien tirer de lui</w:t>
      </w:r>
      <w:r>
        <w:t>.</w:t>
      </w:r>
    </w:p>
    <w:p w14:paraId="165E100E" w14:textId="77777777" w:rsidR="006B64E6" w:rsidRDefault="006B64E6" w:rsidP="006B64E6">
      <w:r>
        <w:t>— </w:t>
      </w:r>
      <w:r w:rsidR="00221E78">
        <w:t>C</w:t>
      </w:r>
      <w:r>
        <w:t>’</w:t>
      </w:r>
      <w:r w:rsidR="00221E78">
        <w:t>est bien</w:t>
      </w:r>
      <w:r>
        <w:t xml:space="preserve">. </w:t>
      </w:r>
      <w:r w:rsidR="00221E78">
        <w:t>Et vous dites que les Rucastle sortent ce soir</w:t>
      </w:r>
      <w:r>
        <w:t> ?</w:t>
      </w:r>
    </w:p>
    <w:p w14:paraId="319AA4A8" w14:textId="77777777" w:rsidR="006B64E6" w:rsidRDefault="006B64E6" w:rsidP="006B64E6">
      <w:r>
        <w:lastRenderedPageBreak/>
        <w:t>— </w:t>
      </w:r>
      <w:r w:rsidR="00221E78">
        <w:t>Oui</w:t>
      </w:r>
      <w:r>
        <w:t>.</w:t>
      </w:r>
    </w:p>
    <w:p w14:paraId="14AB8405" w14:textId="77777777" w:rsidR="006B64E6" w:rsidRDefault="006B64E6" w:rsidP="006B64E6">
      <w:r>
        <w:t>— </w:t>
      </w:r>
      <w:r w:rsidR="00221E78">
        <w:t>Y a-t-il une cave qui se ferme avec un cadenas solide</w:t>
      </w:r>
      <w:r>
        <w:t> ?</w:t>
      </w:r>
    </w:p>
    <w:p w14:paraId="12F47622" w14:textId="77777777" w:rsidR="006B64E6" w:rsidRDefault="006B64E6" w:rsidP="006B64E6">
      <w:r>
        <w:t>— </w:t>
      </w:r>
      <w:r w:rsidR="00221E78">
        <w:t>Oui</w:t>
      </w:r>
      <w:r>
        <w:t xml:space="preserve">, </w:t>
      </w:r>
      <w:r w:rsidR="00221E78">
        <w:t>il y a le cellier</w:t>
      </w:r>
      <w:r>
        <w:t>.</w:t>
      </w:r>
    </w:p>
    <w:p w14:paraId="4764A050" w14:textId="77777777" w:rsidR="006B64E6" w:rsidRDefault="006B64E6" w:rsidP="006B64E6">
      <w:r>
        <w:t>— </w:t>
      </w:r>
      <w:r w:rsidR="00221E78">
        <w:t>J</w:t>
      </w:r>
      <w:r>
        <w:t>’</w:t>
      </w:r>
      <w:r w:rsidR="00221E78">
        <w:t>ai l</w:t>
      </w:r>
      <w:r>
        <w:t>’</w:t>
      </w:r>
      <w:r w:rsidR="00221E78">
        <w:t>impression que vous avez agi en tout cela avec beaucoup de courage et de bon sens</w:t>
      </w:r>
      <w:r>
        <w:t xml:space="preserve">, </w:t>
      </w:r>
      <w:r w:rsidR="00221E78">
        <w:t>mademoiselle Hunter</w:t>
      </w:r>
      <w:r>
        <w:t xml:space="preserve">. </w:t>
      </w:r>
      <w:r w:rsidR="00221E78">
        <w:t>Vous sentez-vous capable de tenter encore un dernier effort</w:t>
      </w:r>
      <w:r>
        <w:t xml:space="preserve"> ? </w:t>
      </w:r>
      <w:r w:rsidR="00221E78">
        <w:t>Je ne vous le demanderais pas si je ne vous tenais pour une femme tout à fait exceptionnelle</w:t>
      </w:r>
      <w:r>
        <w:t>.</w:t>
      </w:r>
    </w:p>
    <w:p w14:paraId="7A66EC1C" w14:textId="77777777" w:rsidR="006B64E6" w:rsidRDefault="006B64E6" w:rsidP="006B64E6">
      <w:r>
        <w:t>— </w:t>
      </w:r>
      <w:r w:rsidR="00221E78">
        <w:t>J</w:t>
      </w:r>
      <w:r>
        <w:t>’</w:t>
      </w:r>
      <w:r w:rsidR="00221E78">
        <w:t>essaierai</w:t>
      </w:r>
      <w:r>
        <w:t xml:space="preserve">. </w:t>
      </w:r>
      <w:r w:rsidR="00221E78">
        <w:t>Que faut-il faire</w:t>
      </w:r>
      <w:r>
        <w:t> ?</w:t>
      </w:r>
    </w:p>
    <w:p w14:paraId="597CE036" w14:textId="77777777" w:rsidR="006B64E6" w:rsidRDefault="006B64E6" w:rsidP="006B64E6">
      <w:r>
        <w:t>— </w:t>
      </w:r>
      <w:r w:rsidR="00221E78">
        <w:t>Nous serons</w:t>
      </w:r>
      <w:r>
        <w:t xml:space="preserve">, </w:t>
      </w:r>
      <w:r w:rsidR="00221E78">
        <w:t>mon ami et moi</w:t>
      </w:r>
      <w:r>
        <w:t xml:space="preserve">, </w:t>
      </w:r>
      <w:r w:rsidR="00221E78">
        <w:t xml:space="preserve">aux </w:t>
      </w:r>
      <w:r w:rsidR="00221E78">
        <w:rPr>
          <w:i/>
          <w:iCs/>
        </w:rPr>
        <w:t>Hêtres d</w:t>
      </w:r>
      <w:r>
        <w:rPr>
          <w:i/>
          <w:iCs/>
        </w:rPr>
        <w:t>’</w:t>
      </w:r>
      <w:r w:rsidR="00221E78">
        <w:rPr>
          <w:i/>
          <w:iCs/>
        </w:rPr>
        <w:t>Or</w:t>
      </w:r>
      <w:r w:rsidR="00221E78">
        <w:t xml:space="preserve"> à sept heures</w:t>
      </w:r>
      <w:r>
        <w:t xml:space="preserve">. </w:t>
      </w:r>
      <w:r w:rsidR="00221E78">
        <w:t>A ce moment-là</w:t>
      </w:r>
      <w:r>
        <w:t xml:space="preserve">, </w:t>
      </w:r>
      <w:r w:rsidR="00221E78">
        <w:t>les Rucastle seront partis</w:t>
      </w:r>
      <w:r>
        <w:t xml:space="preserve">, </w:t>
      </w:r>
      <w:r w:rsidR="00221E78">
        <w:t>et Toller</w:t>
      </w:r>
      <w:r>
        <w:t xml:space="preserve">, </w:t>
      </w:r>
      <w:r w:rsidR="00221E78">
        <w:t>espérons-le</w:t>
      </w:r>
      <w:r>
        <w:t xml:space="preserve">, </w:t>
      </w:r>
      <w:r w:rsidR="00221E78">
        <w:t>hors de combat</w:t>
      </w:r>
      <w:r>
        <w:t xml:space="preserve">. </w:t>
      </w:r>
      <w:r w:rsidR="00221E78">
        <w:t>La seule personne</w:t>
      </w:r>
      <w:r>
        <w:t xml:space="preserve">, </w:t>
      </w:r>
      <w:r w:rsidR="00221E78">
        <w:t>dès lors</w:t>
      </w:r>
      <w:r>
        <w:t xml:space="preserve">, </w:t>
      </w:r>
      <w:r w:rsidR="00221E78">
        <w:t>qui pourrait donner l</w:t>
      </w:r>
      <w:r>
        <w:t>’</w:t>
      </w:r>
      <w:r w:rsidR="00221E78">
        <w:t>alarme serait la femme Toller</w:t>
      </w:r>
      <w:r>
        <w:t xml:space="preserve">. </w:t>
      </w:r>
      <w:r w:rsidR="00221E78">
        <w:t>Si vous pouviez l</w:t>
      </w:r>
      <w:r>
        <w:t>’</w:t>
      </w:r>
      <w:r w:rsidR="00221E78">
        <w:t>expédier au cellier sous un prétexte quelconque et l</w:t>
      </w:r>
      <w:r>
        <w:t>’</w:t>
      </w:r>
      <w:r w:rsidR="00221E78">
        <w:t>y enfermer sous clé</w:t>
      </w:r>
      <w:r>
        <w:t xml:space="preserve">, </w:t>
      </w:r>
      <w:r w:rsidR="00221E78">
        <w:t>cela nous faciliterait énormément la tâche</w:t>
      </w:r>
      <w:r>
        <w:t>.</w:t>
      </w:r>
    </w:p>
    <w:p w14:paraId="26B26324" w14:textId="77777777" w:rsidR="006B64E6" w:rsidRDefault="006B64E6" w:rsidP="006B64E6">
      <w:r>
        <w:t>— </w:t>
      </w:r>
      <w:r w:rsidR="00221E78">
        <w:t>Je m</w:t>
      </w:r>
      <w:r>
        <w:t>’</w:t>
      </w:r>
      <w:r w:rsidR="00221E78">
        <w:t>en charge</w:t>
      </w:r>
      <w:r>
        <w:t>.</w:t>
      </w:r>
    </w:p>
    <w:p w14:paraId="249228A8" w14:textId="77777777" w:rsidR="006B64E6" w:rsidRDefault="006B64E6" w:rsidP="006B64E6">
      <w:r>
        <w:t>— </w:t>
      </w:r>
      <w:r w:rsidR="00221E78">
        <w:t>Bravo</w:t>
      </w:r>
      <w:r>
        <w:t xml:space="preserve"> ! </w:t>
      </w:r>
      <w:r w:rsidR="00221E78">
        <w:t>Comme cela</w:t>
      </w:r>
      <w:r>
        <w:t xml:space="preserve">, </w:t>
      </w:r>
      <w:r w:rsidR="00221E78">
        <w:t>nous pourrons approfondir complètement la question</w:t>
      </w:r>
      <w:r>
        <w:t xml:space="preserve">. </w:t>
      </w:r>
      <w:r w:rsidR="00221E78">
        <w:t>Il n</w:t>
      </w:r>
      <w:r>
        <w:t>’</w:t>
      </w:r>
      <w:r w:rsidR="00221E78">
        <w:t>y a</w:t>
      </w:r>
      <w:r>
        <w:t xml:space="preserve">, </w:t>
      </w:r>
      <w:r w:rsidR="00221E78">
        <w:t>cela va de soi</w:t>
      </w:r>
      <w:r>
        <w:t xml:space="preserve">, </w:t>
      </w:r>
      <w:r w:rsidR="00221E78">
        <w:t>qu</w:t>
      </w:r>
      <w:r>
        <w:t>’</w:t>
      </w:r>
      <w:r w:rsidR="00221E78">
        <w:t>une seule hypothèse possible</w:t>
      </w:r>
      <w:r>
        <w:t xml:space="preserve">. </w:t>
      </w:r>
      <w:r w:rsidR="00221E78">
        <w:t>On vous a amenée ici pour personnifier quelqu</w:t>
      </w:r>
      <w:r>
        <w:t>’</w:t>
      </w:r>
      <w:r w:rsidR="00221E78">
        <w:t>un</w:t>
      </w:r>
      <w:r>
        <w:t xml:space="preserve">, </w:t>
      </w:r>
      <w:r w:rsidR="00221E78">
        <w:t>et ce quelqu</w:t>
      </w:r>
      <w:r>
        <w:t>’</w:t>
      </w:r>
      <w:r w:rsidR="00221E78">
        <w:t>un est séquestré dans cette chambre</w:t>
      </w:r>
      <w:r>
        <w:t xml:space="preserve">. </w:t>
      </w:r>
      <w:r w:rsidR="00221E78">
        <w:t>Cela ne fait pas l</w:t>
      </w:r>
      <w:r>
        <w:t>’</w:t>
      </w:r>
      <w:r w:rsidR="00221E78">
        <w:t>ombre d</w:t>
      </w:r>
      <w:r>
        <w:t>’</w:t>
      </w:r>
      <w:r w:rsidR="00221E78">
        <w:t>un doute</w:t>
      </w:r>
      <w:r>
        <w:t xml:space="preserve">. </w:t>
      </w:r>
      <w:r w:rsidR="00221E78">
        <w:t>Maintenant</w:t>
      </w:r>
      <w:r>
        <w:t xml:space="preserve">, </w:t>
      </w:r>
      <w:r w:rsidR="00221E78">
        <w:t>si vous voulez savoir qui est la prisonnière</w:t>
      </w:r>
      <w:r>
        <w:t xml:space="preserve">, </w:t>
      </w:r>
      <w:r w:rsidR="00221E78">
        <w:t>je vous dirai que c</w:t>
      </w:r>
      <w:r>
        <w:t>’</w:t>
      </w:r>
      <w:r w:rsidR="00221E78">
        <w:t xml:space="preserve">est très vraisemblablement la fille de </w:t>
      </w:r>
      <w:r>
        <w:t>M. </w:t>
      </w:r>
      <w:r w:rsidR="00221E78">
        <w:t>Rucastle</w:t>
      </w:r>
      <w:r>
        <w:t xml:space="preserve"> (M</w:t>
      </w:r>
      <w:r w:rsidRPr="006B64E6">
        <w:rPr>
          <w:vertAlign w:val="superscript"/>
        </w:rPr>
        <w:t>lle</w:t>
      </w:r>
      <w:r>
        <w:t> </w:t>
      </w:r>
      <w:r w:rsidR="00221E78">
        <w:t>Alice</w:t>
      </w:r>
      <w:r>
        <w:t xml:space="preserve">, </w:t>
      </w:r>
      <w:r w:rsidR="00221E78">
        <w:t>si j</w:t>
      </w:r>
      <w:r>
        <w:t>’</w:t>
      </w:r>
      <w:r w:rsidR="00221E78">
        <w:t>ai bonne mémoire</w:t>
      </w:r>
      <w:r>
        <w:t xml:space="preserve">), </w:t>
      </w:r>
      <w:r w:rsidR="00221E78">
        <w:t>que l</w:t>
      </w:r>
      <w:r>
        <w:t>’</w:t>
      </w:r>
      <w:r w:rsidR="00221E78">
        <w:t>on disait partie en Amérique</w:t>
      </w:r>
      <w:r>
        <w:t xml:space="preserve">. </w:t>
      </w:r>
      <w:r w:rsidR="00221E78">
        <w:t>On vous a choisie très certainement parce que vous lui ressembliez comme taille</w:t>
      </w:r>
      <w:r>
        <w:t xml:space="preserve">, </w:t>
      </w:r>
      <w:r w:rsidR="00221E78">
        <w:t>comme tournure et comme couleur de cheveux</w:t>
      </w:r>
      <w:r>
        <w:t xml:space="preserve">. </w:t>
      </w:r>
      <w:r w:rsidR="00221E78">
        <w:t xml:space="preserve">Il est </w:t>
      </w:r>
      <w:r w:rsidR="00221E78">
        <w:lastRenderedPageBreak/>
        <w:t>probable que l</w:t>
      </w:r>
      <w:r>
        <w:t>’</w:t>
      </w:r>
      <w:r w:rsidR="00221E78">
        <w:t>on avait dû lui couper les siens au cours d</w:t>
      </w:r>
      <w:r>
        <w:t>’</w:t>
      </w:r>
      <w:r w:rsidR="00221E78">
        <w:t>une maladie</w:t>
      </w:r>
      <w:r>
        <w:t xml:space="preserve"> (</w:t>
      </w:r>
      <w:r w:rsidR="00221E78">
        <w:t>vous les avez d</w:t>
      </w:r>
      <w:r>
        <w:t>’</w:t>
      </w:r>
      <w:r w:rsidR="00221E78">
        <w:t>ailleurs découverts par un hasard assez curieux</w:t>
      </w:r>
      <w:r>
        <w:t xml:space="preserve">) </w:t>
      </w:r>
      <w:r w:rsidR="00221E78">
        <w:t>et</w:t>
      </w:r>
      <w:r>
        <w:t xml:space="preserve">, </w:t>
      </w:r>
      <w:r w:rsidR="00221E78">
        <w:t>naturellement</w:t>
      </w:r>
      <w:r>
        <w:t xml:space="preserve">, </w:t>
      </w:r>
      <w:r w:rsidR="00221E78">
        <w:t>il fallait sacrifier les vôtres aussi</w:t>
      </w:r>
      <w:r>
        <w:t xml:space="preserve">. </w:t>
      </w:r>
      <w:r w:rsidR="00221E78">
        <w:t>L</w:t>
      </w:r>
      <w:r>
        <w:t>’</w:t>
      </w:r>
      <w:r w:rsidR="00221E78">
        <w:t>homme aux aguets sur la route était indubitablement un ami à elle</w:t>
      </w:r>
      <w:r>
        <w:t xml:space="preserve"> (</w:t>
      </w:r>
      <w:r w:rsidR="00221E78">
        <w:t>peut-être son fiancé</w:t>
      </w:r>
      <w:r>
        <w:t xml:space="preserve">) </w:t>
      </w:r>
      <w:r w:rsidR="00221E78">
        <w:t>et</w:t>
      </w:r>
      <w:r>
        <w:t xml:space="preserve">, </w:t>
      </w:r>
      <w:r w:rsidR="00221E78">
        <w:t>comme vous portiez la robe de la jeune fille et que vous lui ressembliez</w:t>
      </w:r>
      <w:r>
        <w:t xml:space="preserve">, </w:t>
      </w:r>
      <w:r w:rsidR="00221E78">
        <w:t>il fut forcément amené à croire</w:t>
      </w:r>
      <w:r>
        <w:t xml:space="preserve">, </w:t>
      </w:r>
      <w:r w:rsidR="00221E78">
        <w:t>en vous voyant rire à chaque fois que vous apparaissiez et aussi à la façon dont vous lui faisiez signe de s</w:t>
      </w:r>
      <w:r>
        <w:t>’</w:t>
      </w:r>
      <w:r w:rsidR="00221E78">
        <w:t>éloigner</w:t>
      </w:r>
      <w:r>
        <w:t xml:space="preserve">, </w:t>
      </w:r>
      <w:r w:rsidR="00221E78">
        <w:t xml:space="preserve">que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Rucastle était parfaitement heureuse et ne voulait plus se laisser courtiser par lui</w:t>
      </w:r>
      <w:r>
        <w:t xml:space="preserve">. </w:t>
      </w:r>
      <w:r w:rsidR="00221E78">
        <w:t>La nuit</w:t>
      </w:r>
      <w:r>
        <w:t xml:space="preserve">, </w:t>
      </w:r>
      <w:r w:rsidR="00221E78">
        <w:t>on lâcha le chien afin d</w:t>
      </w:r>
      <w:r>
        <w:t>’</w:t>
      </w:r>
      <w:r w:rsidR="00221E78">
        <w:t>empêcher toute tentative de ce jeune homme pour communiquer avec elle</w:t>
      </w:r>
      <w:r>
        <w:t xml:space="preserve">. </w:t>
      </w:r>
      <w:r w:rsidR="00221E78">
        <w:t>Jusque-là</w:t>
      </w:r>
      <w:r>
        <w:t xml:space="preserve">, </w:t>
      </w:r>
      <w:r w:rsidR="00221E78">
        <w:t>tout est assez clair</w:t>
      </w:r>
      <w:r>
        <w:t xml:space="preserve">. </w:t>
      </w:r>
      <w:r w:rsidR="00221E78">
        <w:t>La seule chose</w:t>
      </w:r>
      <w:r>
        <w:t xml:space="preserve">, </w:t>
      </w:r>
      <w:r w:rsidR="00221E78">
        <w:t>en somme</w:t>
      </w:r>
      <w:r>
        <w:t xml:space="preserve">, </w:t>
      </w:r>
      <w:r w:rsidR="00221E78">
        <w:t>qui reste à approfondir</w:t>
      </w:r>
      <w:r>
        <w:t xml:space="preserve">, </w:t>
      </w:r>
      <w:r w:rsidR="00221E78">
        <w:t>c</w:t>
      </w:r>
      <w:r>
        <w:t>’</w:t>
      </w:r>
      <w:r w:rsidR="00221E78">
        <w:t>est le caractère de l</w:t>
      </w:r>
      <w:r>
        <w:t>’</w:t>
      </w:r>
      <w:r w:rsidR="00221E78">
        <w:t>enfant</w:t>
      </w:r>
      <w:r>
        <w:t>.</w:t>
      </w:r>
    </w:p>
    <w:p w14:paraId="162E80F0" w14:textId="77777777" w:rsidR="006B64E6" w:rsidRDefault="006B64E6" w:rsidP="006B64E6">
      <w:r>
        <w:t>— </w:t>
      </w:r>
      <w:r w:rsidR="00221E78">
        <w:t>Allons donc</w:t>
      </w:r>
      <w:r>
        <w:t xml:space="preserve"> ! </w:t>
      </w:r>
      <w:r w:rsidR="00221E78">
        <w:t>Quel rapport cela pourrait-il avoir avec tout cela</w:t>
      </w:r>
      <w:r>
        <w:t xml:space="preserve"> ? </w:t>
      </w:r>
      <w:r w:rsidR="00221E78">
        <w:t>m</w:t>
      </w:r>
      <w:r>
        <w:t>’</w:t>
      </w:r>
      <w:r w:rsidR="00221E78">
        <w:t>exclamai-je</w:t>
      </w:r>
      <w:r>
        <w:t>.</w:t>
      </w:r>
    </w:p>
    <w:p w14:paraId="11152ABE" w14:textId="77777777" w:rsidR="006B64E6" w:rsidRDefault="006B64E6" w:rsidP="006B64E6">
      <w:r>
        <w:t>— </w:t>
      </w:r>
      <w:r w:rsidR="00221E78">
        <w:t>Mon cher Watson</w:t>
      </w:r>
      <w:r>
        <w:t xml:space="preserve">, </w:t>
      </w:r>
      <w:r w:rsidR="00221E78">
        <w:t>en tant que médecin</w:t>
      </w:r>
      <w:r>
        <w:t xml:space="preserve">, </w:t>
      </w:r>
      <w:r w:rsidR="00221E78">
        <w:t>vous savez comme moi que</w:t>
      </w:r>
      <w:r>
        <w:t xml:space="preserve">, </w:t>
      </w:r>
      <w:r w:rsidR="00221E78">
        <w:t>lorsque l</w:t>
      </w:r>
      <w:r>
        <w:t>’</w:t>
      </w:r>
      <w:r w:rsidR="00221E78">
        <w:t>on veut être renseigné sur les dispositions des enfants</w:t>
      </w:r>
      <w:r>
        <w:t xml:space="preserve">, </w:t>
      </w:r>
      <w:r w:rsidR="00221E78">
        <w:t>le moyen le plus sûr est d</w:t>
      </w:r>
      <w:r>
        <w:t>’</w:t>
      </w:r>
      <w:r w:rsidR="00221E78">
        <w:t>étudier les parents</w:t>
      </w:r>
      <w:r>
        <w:t xml:space="preserve">. </w:t>
      </w:r>
      <w:r w:rsidR="00221E78">
        <w:t>Eh bien</w:t>
      </w:r>
      <w:r>
        <w:t xml:space="preserve"> ! </w:t>
      </w:r>
      <w:r w:rsidR="00221E78">
        <w:t>ne comprenez-vous pas que la méthode inverse peut donner les mêmes résultats</w:t>
      </w:r>
      <w:r>
        <w:t xml:space="preserve"> ? </w:t>
      </w:r>
      <w:r w:rsidR="00221E78">
        <w:t>Pour ma part</w:t>
      </w:r>
      <w:r>
        <w:t xml:space="preserve">, </w:t>
      </w:r>
      <w:r w:rsidR="00221E78">
        <w:t>il m</w:t>
      </w:r>
      <w:r>
        <w:t>’</w:t>
      </w:r>
      <w:r w:rsidR="00221E78">
        <w:t>est maintes fois arrivé de pénétrer d</w:t>
      </w:r>
      <w:r>
        <w:t>’</w:t>
      </w:r>
      <w:r w:rsidR="00221E78">
        <w:t>abord le caractère des parents en étudiant les enfants</w:t>
      </w:r>
      <w:r>
        <w:t xml:space="preserve">. </w:t>
      </w:r>
      <w:r w:rsidR="00221E78">
        <w:t>Or</w:t>
      </w:r>
      <w:r>
        <w:t xml:space="preserve">, </w:t>
      </w:r>
      <w:r w:rsidR="00221E78">
        <w:t>cet enfant a des instincts anormalement cruels</w:t>
      </w:r>
      <w:r>
        <w:t xml:space="preserve">, </w:t>
      </w:r>
      <w:r w:rsidR="00221E78">
        <w:t>il fait souffrir pour la satisfaction de faire souffrir</w:t>
      </w:r>
      <w:r>
        <w:t xml:space="preserve">, </w:t>
      </w:r>
      <w:r w:rsidR="00221E78">
        <w:t>et que ces instincts lui viennent</w:t>
      </w:r>
      <w:r>
        <w:t xml:space="preserve">, </w:t>
      </w:r>
      <w:r w:rsidR="00221E78">
        <w:t>comme je pencherais à le croire</w:t>
      </w:r>
      <w:r>
        <w:t xml:space="preserve">, </w:t>
      </w:r>
      <w:r w:rsidR="00221E78">
        <w:t>du jovial auteur de ses jours</w:t>
      </w:r>
      <w:r>
        <w:t xml:space="preserve">, </w:t>
      </w:r>
      <w:r w:rsidR="00221E78">
        <w:t>ou bien de sa mère</w:t>
      </w:r>
      <w:r>
        <w:t xml:space="preserve">, </w:t>
      </w:r>
      <w:r w:rsidR="00221E78">
        <w:t>cela ne laisse présager rien de bon pour la malheureuse jeune fille qui est en leur pouvoir</w:t>
      </w:r>
      <w:r>
        <w:t>.</w:t>
      </w:r>
    </w:p>
    <w:p w14:paraId="74156D4C" w14:textId="77777777" w:rsidR="006B64E6" w:rsidRDefault="006B64E6" w:rsidP="006B64E6">
      <w:r>
        <w:t>— </w:t>
      </w:r>
      <w:r w:rsidR="00221E78">
        <w:t>Je suis sûre que vous avez raison</w:t>
      </w:r>
      <w:r>
        <w:t xml:space="preserve">, </w:t>
      </w:r>
      <w:r w:rsidR="00221E78">
        <w:t>monsieur Holmes</w:t>
      </w:r>
      <w:r>
        <w:t xml:space="preserve"> ! </w:t>
      </w:r>
      <w:r w:rsidR="00221E78">
        <w:t>s</w:t>
      </w:r>
      <w:r>
        <w:t>’</w:t>
      </w:r>
      <w:r w:rsidR="00221E78">
        <w:t>écria notre cliente</w:t>
      </w:r>
      <w:r>
        <w:t xml:space="preserve">. </w:t>
      </w:r>
      <w:r w:rsidR="00221E78">
        <w:t>Il me revient une foule de détails qui me prouvent que vous avez deviné juste</w:t>
      </w:r>
      <w:r>
        <w:t xml:space="preserve">. </w:t>
      </w:r>
      <w:r w:rsidR="00221E78">
        <w:t>Oh</w:t>
      </w:r>
      <w:r>
        <w:t xml:space="preserve"> ! </w:t>
      </w:r>
      <w:r w:rsidR="00221E78">
        <w:t xml:space="preserve">je vous en </w:t>
      </w:r>
      <w:r w:rsidR="00221E78">
        <w:lastRenderedPageBreak/>
        <w:t>prie</w:t>
      </w:r>
      <w:r>
        <w:t xml:space="preserve">, </w:t>
      </w:r>
      <w:r w:rsidR="00221E78">
        <w:t>ne perdons pas de temps pour venir en aide à cette pauvre créature</w:t>
      </w:r>
      <w:r>
        <w:t> !</w:t>
      </w:r>
    </w:p>
    <w:p w14:paraId="750EF83D" w14:textId="77777777" w:rsidR="006B64E6" w:rsidRDefault="006B64E6" w:rsidP="006B64E6">
      <w:r>
        <w:t>— </w:t>
      </w:r>
      <w:r w:rsidR="00221E78">
        <w:t>Il va falloir de la circonspection</w:t>
      </w:r>
      <w:r>
        <w:t xml:space="preserve">, </w:t>
      </w:r>
      <w:r w:rsidR="00221E78">
        <w:t>car nous avons affaire à un homme très retors</w:t>
      </w:r>
      <w:r>
        <w:t xml:space="preserve">. </w:t>
      </w:r>
      <w:r w:rsidR="00221E78">
        <w:t>Jusqu</w:t>
      </w:r>
      <w:r>
        <w:t>’</w:t>
      </w:r>
      <w:r w:rsidR="00221E78">
        <w:t>à sept heures</w:t>
      </w:r>
      <w:r>
        <w:t xml:space="preserve">, </w:t>
      </w:r>
      <w:r w:rsidR="00221E78">
        <w:t>rien à tenter</w:t>
      </w:r>
      <w:r>
        <w:t xml:space="preserve"> ; </w:t>
      </w:r>
      <w:r w:rsidR="00221E78">
        <w:t>mais</w:t>
      </w:r>
      <w:r>
        <w:t xml:space="preserve">, </w:t>
      </w:r>
      <w:r w:rsidR="00221E78">
        <w:t>à partir de ce moment-là</w:t>
      </w:r>
      <w:r>
        <w:t xml:space="preserve">, </w:t>
      </w:r>
      <w:r w:rsidR="00221E78">
        <w:t>nous serons auprès de vous</w:t>
      </w:r>
      <w:r>
        <w:t xml:space="preserve">, </w:t>
      </w:r>
      <w:r w:rsidR="00221E78">
        <w:t>et vous verrez que le mystère sera vite éclairci</w:t>
      </w:r>
      <w:r>
        <w:t>.</w:t>
      </w:r>
    </w:p>
    <w:p w14:paraId="5A563146" w14:textId="77777777" w:rsidR="006B64E6" w:rsidRDefault="00221E78" w:rsidP="006B64E6">
      <w:r>
        <w:t>Fidèles à notre promesse</w:t>
      </w:r>
      <w:r w:rsidR="006B64E6">
        <w:t xml:space="preserve">, </w:t>
      </w:r>
      <w:r>
        <w:t xml:space="preserve">nous arrivâmes aux </w:t>
      </w:r>
      <w:r>
        <w:rPr>
          <w:i/>
          <w:iCs/>
        </w:rPr>
        <w:t>Hêtres d</w:t>
      </w:r>
      <w:r w:rsidR="006B64E6">
        <w:rPr>
          <w:i/>
          <w:iCs/>
        </w:rPr>
        <w:t>’</w:t>
      </w:r>
      <w:r>
        <w:rPr>
          <w:i/>
          <w:iCs/>
        </w:rPr>
        <w:t>Or</w:t>
      </w:r>
      <w:r>
        <w:t xml:space="preserve"> à sept heures tapantes</w:t>
      </w:r>
      <w:r w:rsidR="006B64E6">
        <w:t xml:space="preserve">, </w:t>
      </w:r>
      <w:r>
        <w:t>après avoir laissé dans une auberge du voisinage la carriole qui nous avait amenés</w:t>
      </w:r>
      <w:r w:rsidR="006B64E6">
        <w:t xml:space="preserve">. </w:t>
      </w:r>
      <w:r>
        <w:t>Le bouquet d</w:t>
      </w:r>
      <w:r w:rsidR="006B64E6">
        <w:t>’</w:t>
      </w:r>
      <w:r>
        <w:t>arbres dont le feuillage sombre miroitait comme du cuivre poli sous les reflets du couchant aurait suffi à nous désigner la maison</w:t>
      </w:r>
      <w:r w:rsidR="006B64E6">
        <w:t xml:space="preserve">, </w:t>
      </w:r>
      <w:r>
        <w:t xml:space="preserve">même si </w:t>
      </w:r>
      <w:r w:rsidR="006B64E6">
        <w:t>M</w:t>
      </w:r>
      <w:r w:rsidR="006B64E6" w:rsidRPr="006B64E6">
        <w:rPr>
          <w:vertAlign w:val="superscript"/>
        </w:rPr>
        <w:t>lle</w:t>
      </w:r>
      <w:r w:rsidR="006B64E6">
        <w:t> </w:t>
      </w:r>
      <w:r>
        <w:t>Hunter</w:t>
      </w:r>
      <w:r w:rsidR="006B64E6">
        <w:t xml:space="preserve">, </w:t>
      </w:r>
      <w:r>
        <w:t>toute souriante</w:t>
      </w:r>
      <w:r w:rsidR="006B64E6">
        <w:t xml:space="preserve">, </w:t>
      </w:r>
      <w:r>
        <w:t>ne nous avait attendus sur le seuil de la porte</w:t>
      </w:r>
      <w:r w:rsidR="006B64E6">
        <w:t>.</w:t>
      </w:r>
    </w:p>
    <w:p w14:paraId="37AD20AC" w14:textId="77777777" w:rsidR="006B64E6" w:rsidRDefault="006B64E6" w:rsidP="006B64E6">
      <w:r>
        <w:t>— </w:t>
      </w:r>
      <w:r w:rsidR="00221E78">
        <w:t>Avez-vous réussi</w:t>
      </w:r>
      <w:r>
        <w:t xml:space="preserve"> ? </w:t>
      </w:r>
      <w:r w:rsidR="00221E78">
        <w:t>lui demanda Holmes</w:t>
      </w:r>
      <w:r>
        <w:t>.</w:t>
      </w:r>
    </w:p>
    <w:p w14:paraId="07CB42F3" w14:textId="77777777" w:rsidR="006B64E6" w:rsidRDefault="00221E78" w:rsidP="006B64E6">
      <w:r>
        <w:t>Il n</w:t>
      </w:r>
      <w:r w:rsidR="006B64E6">
        <w:t>’</w:t>
      </w:r>
      <w:r>
        <w:t>avait pas achevé sa question que des coups sourds retentirent du côté du sous-sol</w:t>
      </w:r>
      <w:r w:rsidR="006B64E6">
        <w:t>.</w:t>
      </w:r>
    </w:p>
    <w:p w14:paraId="1BD41D4D" w14:textId="77777777" w:rsidR="006B64E6" w:rsidRDefault="006B64E6" w:rsidP="006B64E6">
      <w:r>
        <w:t>— </w:t>
      </w:r>
      <w:r w:rsidR="00221E78">
        <w:t>C</w:t>
      </w:r>
      <w:r>
        <w:t>’</w:t>
      </w:r>
      <w:r w:rsidR="00221E78">
        <w:t xml:space="preserve">est </w:t>
      </w:r>
      <w:r>
        <w:t>M</w:t>
      </w:r>
      <w:r w:rsidRPr="006B64E6">
        <w:rPr>
          <w:vertAlign w:val="superscript"/>
        </w:rPr>
        <w:t>me</w:t>
      </w:r>
      <w:r>
        <w:t> </w:t>
      </w:r>
      <w:r w:rsidR="00221E78">
        <w:t>Toller</w:t>
      </w:r>
      <w:r>
        <w:t xml:space="preserve">, </w:t>
      </w:r>
      <w:r w:rsidR="00221E78">
        <w:t>qui est dans le cellier</w:t>
      </w:r>
      <w:r>
        <w:t xml:space="preserve">, </w:t>
      </w:r>
      <w:r w:rsidR="00221E78">
        <w:t xml:space="preserve">expliqua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Hunter</w:t>
      </w:r>
      <w:r>
        <w:t xml:space="preserve">. </w:t>
      </w:r>
      <w:r w:rsidR="00221E78">
        <w:t>Son mari dort à poings fermés sur le paillasson de la cuisine</w:t>
      </w:r>
      <w:r>
        <w:t xml:space="preserve">. </w:t>
      </w:r>
      <w:r w:rsidR="00221E78">
        <w:t>Voici ses clés</w:t>
      </w:r>
      <w:r>
        <w:t xml:space="preserve"> ; </w:t>
      </w:r>
      <w:r w:rsidR="00221E78">
        <w:t xml:space="preserve">ce sont les mêmes que celles de </w:t>
      </w:r>
      <w:r>
        <w:t>M. </w:t>
      </w:r>
      <w:r w:rsidR="00221E78">
        <w:t>Rucastle</w:t>
      </w:r>
      <w:r>
        <w:t>.</w:t>
      </w:r>
    </w:p>
    <w:p w14:paraId="3374CF37" w14:textId="77777777" w:rsidR="006B64E6" w:rsidRDefault="006B64E6" w:rsidP="006B64E6">
      <w:r>
        <w:t>— </w:t>
      </w:r>
      <w:r w:rsidR="00221E78">
        <w:t>Tous mes compliments</w:t>
      </w:r>
      <w:r>
        <w:t xml:space="preserve">, </w:t>
      </w:r>
      <w:r w:rsidR="00221E78">
        <w:t>mademoiselle</w:t>
      </w:r>
      <w:r>
        <w:t xml:space="preserve"> ! </w:t>
      </w:r>
      <w:r w:rsidR="00221E78">
        <w:t>s</w:t>
      </w:r>
      <w:r>
        <w:t>’</w:t>
      </w:r>
      <w:r w:rsidR="00221E78">
        <w:t>écria Holmes avec enthousiasme</w:t>
      </w:r>
      <w:r>
        <w:t xml:space="preserve">. </w:t>
      </w:r>
      <w:r w:rsidR="00221E78">
        <w:t>Maintenant</w:t>
      </w:r>
      <w:r>
        <w:t xml:space="preserve">, </w:t>
      </w:r>
      <w:r w:rsidR="00221E78">
        <w:t>montrez-nous le chemin</w:t>
      </w:r>
      <w:r>
        <w:t xml:space="preserve"> ; </w:t>
      </w:r>
      <w:r w:rsidR="00221E78">
        <w:t>nous en aurons bientôt fini avec cette sombre histoire</w:t>
      </w:r>
      <w:r>
        <w:t>.</w:t>
      </w:r>
    </w:p>
    <w:p w14:paraId="233E4C52" w14:textId="77777777" w:rsidR="006B64E6" w:rsidRDefault="00221E78" w:rsidP="006B64E6">
      <w:r>
        <w:t>Après avoir monté l</w:t>
      </w:r>
      <w:r w:rsidR="006B64E6">
        <w:t>’</w:t>
      </w:r>
      <w:r>
        <w:t>escalier</w:t>
      </w:r>
      <w:r w:rsidR="006B64E6">
        <w:t xml:space="preserve">, </w:t>
      </w:r>
      <w:r>
        <w:t>ouvert la porte et suivi un étroit couloir</w:t>
      </w:r>
      <w:r w:rsidR="006B64E6">
        <w:t xml:space="preserve">, </w:t>
      </w:r>
      <w:r>
        <w:t>nous nous trouvâmes devant la barricade dont nous avait parlé la jeune gouvernante</w:t>
      </w:r>
      <w:r w:rsidR="006B64E6">
        <w:t xml:space="preserve">. </w:t>
      </w:r>
      <w:r>
        <w:t>Holmes trancha la corde</w:t>
      </w:r>
      <w:r w:rsidR="006B64E6">
        <w:t xml:space="preserve">, </w:t>
      </w:r>
      <w:r>
        <w:t>déplaça la barre transversale</w:t>
      </w:r>
      <w:r w:rsidR="006B64E6">
        <w:t xml:space="preserve">, </w:t>
      </w:r>
      <w:r>
        <w:t>puis essaya</w:t>
      </w:r>
      <w:r w:rsidR="006B64E6">
        <w:t xml:space="preserve">, </w:t>
      </w:r>
      <w:r>
        <w:t>mais sans succès</w:t>
      </w:r>
      <w:r w:rsidR="006B64E6">
        <w:t xml:space="preserve">, </w:t>
      </w:r>
      <w:r>
        <w:t>plusieurs clés dans la serrure</w:t>
      </w:r>
      <w:r w:rsidR="006B64E6">
        <w:t xml:space="preserve">. </w:t>
      </w:r>
      <w:r>
        <w:t xml:space="preserve">Aucun bruit ne </w:t>
      </w:r>
      <w:r>
        <w:lastRenderedPageBreak/>
        <w:t>provenait de l</w:t>
      </w:r>
      <w:r w:rsidR="006B64E6">
        <w:t>’</w:t>
      </w:r>
      <w:r>
        <w:t>intérieur</w:t>
      </w:r>
      <w:r w:rsidR="006B64E6">
        <w:t xml:space="preserve">, </w:t>
      </w:r>
      <w:r>
        <w:t>et ce silence fit s</w:t>
      </w:r>
      <w:r w:rsidR="006B64E6">
        <w:t>’</w:t>
      </w:r>
      <w:r>
        <w:t>assombrir la figure de mon ami</w:t>
      </w:r>
      <w:r w:rsidR="006B64E6">
        <w:t>.</w:t>
      </w:r>
    </w:p>
    <w:p w14:paraId="2802A960" w14:textId="77777777" w:rsidR="006B64E6" w:rsidRDefault="006B64E6" w:rsidP="006B64E6">
      <w:r>
        <w:t>— </w:t>
      </w:r>
      <w:r w:rsidR="00221E78">
        <w:t>J</w:t>
      </w:r>
      <w:r>
        <w:t>’</w:t>
      </w:r>
      <w:r w:rsidR="00221E78">
        <w:t>espère que nous n</w:t>
      </w:r>
      <w:r>
        <w:t>’</w:t>
      </w:r>
      <w:r w:rsidR="00221E78">
        <w:t>arrivons pas trop tard</w:t>
      </w:r>
      <w:r>
        <w:t xml:space="preserve">, </w:t>
      </w:r>
      <w:r w:rsidR="00221E78">
        <w:t>dit-il</w:t>
      </w:r>
      <w:r>
        <w:t xml:space="preserve">. </w:t>
      </w:r>
      <w:r w:rsidR="00221E78">
        <w:t>Voyez-vous</w:t>
      </w:r>
      <w:r>
        <w:t xml:space="preserve">, </w:t>
      </w:r>
      <w:r w:rsidR="00221E78">
        <w:t>mademoiselle</w:t>
      </w:r>
      <w:r>
        <w:t xml:space="preserve">, </w:t>
      </w:r>
      <w:r w:rsidR="00221E78">
        <w:t>je crois qu</w:t>
      </w:r>
      <w:r>
        <w:t>’</w:t>
      </w:r>
      <w:r w:rsidR="00221E78">
        <w:t>il sera préférable que nous entrions là-dedans sans vous</w:t>
      </w:r>
      <w:r>
        <w:t xml:space="preserve">. </w:t>
      </w:r>
      <w:r w:rsidR="00221E78">
        <w:t>Allons</w:t>
      </w:r>
      <w:r>
        <w:t xml:space="preserve">, </w:t>
      </w:r>
      <w:r w:rsidR="00221E78">
        <w:t>Watson</w:t>
      </w:r>
      <w:r>
        <w:t xml:space="preserve">, </w:t>
      </w:r>
      <w:r w:rsidR="00221E78">
        <w:t>un bon coup d</w:t>
      </w:r>
      <w:r>
        <w:t>’</w:t>
      </w:r>
      <w:r w:rsidR="00221E78">
        <w:t>épaule</w:t>
      </w:r>
      <w:r>
        <w:t xml:space="preserve"> : </w:t>
      </w:r>
      <w:r w:rsidR="00221E78">
        <w:t>c</w:t>
      </w:r>
      <w:r>
        <w:t>’</w:t>
      </w:r>
      <w:r w:rsidR="00221E78">
        <w:t>est bien le diable si nous n</w:t>
      </w:r>
      <w:r>
        <w:t>’</w:t>
      </w:r>
      <w:r w:rsidR="00221E78">
        <w:t>avons pas raison de cette porte</w:t>
      </w:r>
      <w:r>
        <w:t>.</w:t>
      </w:r>
    </w:p>
    <w:p w14:paraId="09289B93" w14:textId="77777777" w:rsidR="006B64E6" w:rsidRDefault="00221E78" w:rsidP="006B64E6">
      <w:r>
        <w:t>Elle était branlante et vermoulue et céda en effet tout de suite à nos efforts réunis</w:t>
      </w:r>
      <w:r w:rsidR="006B64E6">
        <w:t xml:space="preserve">. </w:t>
      </w:r>
      <w:r>
        <w:t>Nous nous élançâmes simultanément dans la chambre</w:t>
      </w:r>
      <w:r w:rsidR="006B64E6">
        <w:t xml:space="preserve">. </w:t>
      </w:r>
      <w:r>
        <w:t>Elle était vide</w:t>
      </w:r>
      <w:r w:rsidR="006B64E6">
        <w:t xml:space="preserve">, </w:t>
      </w:r>
      <w:r>
        <w:t>et nous ne vîmes qu</w:t>
      </w:r>
      <w:r w:rsidR="006B64E6">
        <w:t>’</w:t>
      </w:r>
      <w:r>
        <w:t>un grabat</w:t>
      </w:r>
      <w:r w:rsidR="006B64E6">
        <w:t xml:space="preserve">, </w:t>
      </w:r>
      <w:r>
        <w:t>une petite table et un panier de linge</w:t>
      </w:r>
      <w:r w:rsidR="006B64E6">
        <w:t xml:space="preserve">. </w:t>
      </w:r>
      <w:r>
        <w:t>Le vitrage supérieur était ouvert</w:t>
      </w:r>
      <w:r w:rsidR="006B64E6">
        <w:t xml:space="preserve">, </w:t>
      </w:r>
      <w:r>
        <w:t>la prisonnière avait disparu</w:t>
      </w:r>
      <w:r w:rsidR="006B64E6">
        <w:t>.</w:t>
      </w:r>
    </w:p>
    <w:p w14:paraId="75E505C1" w14:textId="77777777" w:rsidR="006B64E6" w:rsidRDefault="006B64E6" w:rsidP="006B64E6">
      <w:r>
        <w:t>— </w:t>
      </w:r>
      <w:r w:rsidR="00221E78">
        <w:t>C</w:t>
      </w:r>
      <w:r>
        <w:t>’</w:t>
      </w:r>
      <w:r w:rsidR="00221E78">
        <w:t>est encore un tour de sa façon</w:t>
      </w:r>
      <w:r>
        <w:t xml:space="preserve">, </w:t>
      </w:r>
      <w:r w:rsidR="00221E78">
        <w:t>dit Holmes</w:t>
      </w:r>
      <w:r>
        <w:t xml:space="preserve"> ; </w:t>
      </w:r>
      <w:r w:rsidR="00221E78">
        <w:t xml:space="preserve">le misérable a deviné les intentions de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Hunter et transporté sa victime autre part</w:t>
      </w:r>
      <w:r>
        <w:t>.</w:t>
      </w:r>
    </w:p>
    <w:p w14:paraId="6E1AB585" w14:textId="77777777" w:rsidR="006B64E6" w:rsidRDefault="006B64E6" w:rsidP="006B64E6">
      <w:r>
        <w:t>— </w:t>
      </w:r>
      <w:r w:rsidR="00221E78">
        <w:t>Mais comment</w:t>
      </w:r>
      <w:r>
        <w:t> ?</w:t>
      </w:r>
    </w:p>
    <w:p w14:paraId="11B2ABA0" w14:textId="77777777" w:rsidR="006B64E6" w:rsidRDefault="006B64E6" w:rsidP="006B64E6">
      <w:r>
        <w:t>— </w:t>
      </w:r>
      <w:r w:rsidR="00221E78">
        <w:t>En passant par le vitrage</w:t>
      </w:r>
      <w:r>
        <w:t xml:space="preserve">. </w:t>
      </w:r>
      <w:r w:rsidR="00221E78">
        <w:t>Nous allons savoir dans un instant comment il s</w:t>
      </w:r>
      <w:r>
        <w:t>’</w:t>
      </w:r>
      <w:r w:rsidR="00221E78">
        <w:t>y est pris</w:t>
      </w:r>
      <w:r>
        <w:t>.</w:t>
      </w:r>
    </w:p>
    <w:p w14:paraId="0E6ED9CB" w14:textId="77777777" w:rsidR="006B64E6" w:rsidRDefault="00221E78" w:rsidP="006B64E6">
      <w:r>
        <w:t>Il se hissa à la force des poignets sur le toit</w:t>
      </w:r>
      <w:r w:rsidR="006B64E6">
        <w:t>.</w:t>
      </w:r>
    </w:p>
    <w:p w14:paraId="4DA5EADB" w14:textId="77777777" w:rsidR="006B64E6" w:rsidRDefault="006B64E6" w:rsidP="006B64E6">
      <w:r>
        <w:t>— </w:t>
      </w:r>
      <w:r w:rsidR="00221E78">
        <w:t>Ah</w:t>
      </w:r>
      <w:r>
        <w:t xml:space="preserve"> ! </w:t>
      </w:r>
      <w:r w:rsidR="00221E78">
        <w:t>je l</w:t>
      </w:r>
      <w:r>
        <w:t>’</w:t>
      </w:r>
      <w:r w:rsidR="00221E78">
        <w:t>avais bien dit</w:t>
      </w:r>
      <w:r>
        <w:t xml:space="preserve"> ! </w:t>
      </w:r>
      <w:r w:rsidR="00221E78">
        <w:t>s</w:t>
      </w:r>
      <w:r>
        <w:t>’</w:t>
      </w:r>
      <w:r w:rsidR="00221E78">
        <w:t>écria-t-il</w:t>
      </w:r>
      <w:r>
        <w:t xml:space="preserve">. </w:t>
      </w:r>
      <w:r w:rsidR="00221E78">
        <w:t>J</w:t>
      </w:r>
      <w:r>
        <w:t>’</w:t>
      </w:r>
      <w:r w:rsidR="00221E78">
        <w:t>aperçois l</w:t>
      </w:r>
      <w:r>
        <w:t>’</w:t>
      </w:r>
      <w:r w:rsidR="00221E78">
        <w:t>extrémité d</w:t>
      </w:r>
      <w:r>
        <w:t>’</w:t>
      </w:r>
      <w:r w:rsidR="00221E78">
        <w:t>une longue échelle appuyée contre la gouttière</w:t>
      </w:r>
      <w:r>
        <w:t xml:space="preserve">. </w:t>
      </w:r>
      <w:r w:rsidR="00221E78">
        <w:t>C</w:t>
      </w:r>
      <w:r>
        <w:t>’</w:t>
      </w:r>
      <w:r w:rsidR="00221E78">
        <w:t>est ce chemin-là qu</w:t>
      </w:r>
      <w:r>
        <w:t>’</w:t>
      </w:r>
      <w:r w:rsidR="00221E78">
        <w:t>il a pris</w:t>
      </w:r>
      <w:r>
        <w:t>.</w:t>
      </w:r>
    </w:p>
    <w:p w14:paraId="712FB08B" w14:textId="77777777" w:rsidR="006B64E6" w:rsidRDefault="006B64E6" w:rsidP="006B64E6">
      <w:r>
        <w:t>— </w:t>
      </w:r>
      <w:r w:rsidR="00221E78">
        <w:t>Mais c</w:t>
      </w:r>
      <w:r>
        <w:t>’</w:t>
      </w:r>
      <w:r w:rsidR="00221E78">
        <w:t>est impossible</w:t>
      </w:r>
      <w:r>
        <w:t xml:space="preserve">, </w:t>
      </w:r>
      <w:r w:rsidR="00221E78">
        <w:t xml:space="preserve">protesta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Hunter</w:t>
      </w:r>
      <w:r>
        <w:t xml:space="preserve"> ; </w:t>
      </w:r>
      <w:r w:rsidR="00221E78">
        <w:t>l</w:t>
      </w:r>
      <w:r>
        <w:t>’</w:t>
      </w:r>
      <w:r w:rsidR="00221E78">
        <w:t>échelle n</w:t>
      </w:r>
      <w:r>
        <w:t>’</w:t>
      </w:r>
      <w:r w:rsidR="00221E78">
        <w:t>était pas là quand les Rucastle sont partis</w:t>
      </w:r>
      <w:r>
        <w:t>.</w:t>
      </w:r>
    </w:p>
    <w:p w14:paraId="4D94AE4B" w14:textId="77777777" w:rsidR="006B64E6" w:rsidRDefault="006B64E6" w:rsidP="006B64E6">
      <w:r>
        <w:t>— </w:t>
      </w:r>
      <w:r w:rsidR="00221E78">
        <w:t>Eh bien</w:t>
      </w:r>
      <w:r>
        <w:t xml:space="preserve"> ! </w:t>
      </w:r>
      <w:r w:rsidR="00221E78">
        <w:t>c</w:t>
      </w:r>
      <w:r>
        <w:t>’</w:t>
      </w:r>
      <w:r w:rsidR="00221E78">
        <w:t>est qu</w:t>
      </w:r>
      <w:r>
        <w:t>’</w:t>
      </w:r>
      <w:r w:rsidR="00221E78">
        <w:t>il est revenu plus tard</w:t>
      </w:r>
      <w:r>
        <w:t xml:space="preserve">. </w:t>
      </w:r>
      <w:r w:rsidR="00221E78">
        <w:t>Je vous répète que c</w:t>
      </w:r>
      <w:r>
        <w:t>’</w:t>
      </w:r>
      <w:r w:rsidR="00221E78">
        <w:t>est un homme aussi habile que dangereux</w:t>
      </w:r>
      <w:r>
        <w:t xml:space="preserve">. </w:t>
      </w:r>
      <w:r w:rsidR="00221E78">
        <w:t>Mais j</w:t>
      </w:r>
      <w:r>
        <w:t>’</w:t>
      </w:r>
      <w:r w:rsidR="00221E78">
        <w:t>entends un pas dans l</w:t>
      </w:r>
      <w:r>
        <w:t>’</w:t>
      </w:r>
      <w:r w:rsidR="00221E78">
        <w:t>escalier</w:t>
      </w:r>
      <w:r>
        <w:t xml:space="preserve"> : </w:t>
      </w:r>
      <w:r w:rsidR="00221E78">
        <w:t>ce doit être encore lui</w:t>
      </w:r>
      <w:r>
        <w:t xml:space="preserve">. </w:t>
      </w:r>
      <w:r w:rsidR="00221E78">
        <w:t>Je crois</w:t>
      </w:r>
      <w:r>
        <w:t xml:space="preserve">, </w:t>
      </w:r>
      <w:r w:rsidR="00221E78">
        <w:t>Watson</w:t>
      </w:r>
      <w:r>
        <w:t xml:space="preserve">, </w:t>
      </w:r>
      <w:r w:rsidR="00221E78">
        <w:t>que vous feriez bien de sortir votre revolver</w:t>
      </w:r>
      <w:r>
        <w:t>.</w:t>
      </w:r>
    </w:p>
    <w:p w14:paraId="5BEF5F5E" w14:textId="77777777" w:rsidR="006B64E6" w:rsidRDefault="00221E78" w:rsidP="006B64E6">
      <w:r>
        <w:lastRenderedPageBreak/>
        <w:t>Il avait à peine prononcé ces mots que je vis apparaître dans l</w:t>
      </w:r>
      <w:r w:rsidR="006B64E6">
        <w:t>’</w:t>
      </w:r>
      <w:r>
        <w:t>encadrement de la porte de la chambre un homme très grand et très fort qui avait un solide gourdin à la main</w:t>
      </w:r>
      <w:r w:rsidR="006B64E6">
        <w:t>.</w:t>
      </w:r>
    </w:p>
    <w:p w14:paraId="092A771D" w14:textId="77777777" w:rsidR="006B64E6" w:rsidRDefault="006B64E6" w:rsidP="006B64E6"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Hunter</w:t>
      </w:r>
      <w:r>
        <w:t xml:space="preserve">, </w:t>
      </w:r>
      <w:r w:rsidR="00221E78">
        <w:t>dès qu</w:t>
      </w:r>
      <w:r>
        <w:t>’</w:t>
      </w:r>
      <w:r w:rsidR="00221E78">
        <w:t>elle le vit</w:t>
      </w:r>
      <w:r>
        <w:t xml:space="preserve">, </w:t>
      </w:r>
      <w:r w:rsidR="00221E78">
        <w:t>se rejeta en arrière en poussant un cri d</w:t>
      </w:r>
      <w:r>
        <w:t>’</w:t>
      </w:r>
      <w:r w:rsidR="00221E78">
        <w:t>effroi</w:t>
      </w:r>
      <w:r>
        <w:t xml:space="preserve"> ; </w:t>
      </w:r>
      <w:r w:rsidR="00221E78">
        <w:t>mais Sherlock Holmes</w:t>
      </w:r>
      <w:r>
        <w:t xml:space="preserve">, </w:t>
      </w:r>
      <w:r w:rsidR="00221E78">
        <w:t>qui s</w:t>
      </w:r>
      <w:r>
        <w:t>’</w:t>
      </w:r>
      <w:r w:rsidR="00221E78">
        <w:t>était immédiatement laissé retomber dans la chambre</w:t>
      </w:r>
      <w:r>
        <w:t xml:space="preserve">, </w:t>
      </w:r>
      <w:r w:rsidR="00221E78">
        <w:t>avait déjà fait face à l</w:t>
      </w:r>
      <w:r>
        <w:t>’</w:t>
      </w:r>
      <w:r w:rsidR="00221E78">
        <w:t>individu</w:t>
      </w:r>
      <w:r>
        <w:t>.</w:t>
      </w:r>
    </w:p>
    <w:p w14:paraId="3D283E78" w14:textId="77777777" w:rsidR="006B64E6" w:rsidRDefault="006B64E6" w:rsidP="006B64E6">
      <w:r>
        <w:t>— </w:t>
      </w:r>
      <w:r w:rsidR="00221E78">
        <w:t>Misérable</w:t>
      </w:r>
      <w:r>
        <w:t xml:space="preserve"> ! </w:t>
      </w:r>
      <w:r w:rsidR="00221E78">
        <w:t>lui cria-t-il</w:t>
      </w:r>
      <w:r>
        <w:t xml:space="preserve">, </w:t>
      </w:r>
      <w:r w:rsidR="00221E78">
        <w:t>où est votre fille</w:t>
      </w:r>
      <w:r>
        <w:t> ?</w:t>
      </w:r>
    </w:p>
    <w:p w14:paraId="4BF15E81" w14:textId="77777777" w:rsidR="006B64E6" w:rsidRDefault="00221E78" w:rsidP="006B64E6">
      <w:r>
        <w:t>Le gros homme jeta un regard autour de lui</w:t>
      </w:r>
      <w:r w:rsidR="006B64E6">
        <w:t xml:space="preserve">, </w:t>
      </w:r>
      <w:r>
        <w:t>puis leva les yeux vers le vitrage</w:t>
      </w:r>
      <w:r w:rsidR="006B64E6">
        <w:t>.</w:t>
      </w:r>
    </w:p>
    <w:p w14:paraId="05C35DB3" w14:textId="77777777" w:rsidR="006B64E6" w:rsidRDefault="006B64E6" w:rsidP="006B64E6">
      <w:r>
        <w:t>— </w:t>
      </w:r>
      <w:r w:rsidR="00221E78">
        <w:t>C</w:t>
      </w:r>
      <w:r>
        <w:t>’</w:t>
      </w:r>
      <w:r w:rsidR="00221E78">
        <w:t>est plutôt à moi de vous le demander</w:t>
      </w:r>
      <w:r>
        <w:t xml:space="preserve">, </w:t>
      </w:r>
      <w:r w:rsidR="00221E78">
        <w:t>hurla-t-il</w:t>
      </w:r>
      <w:r>
        <w:t xml:space="preserve">, </w:t>
      </w:r>
      <w:r w:rsidR="00221E78">
        <w:t>voleurs</w:t>
      </w:r>
      <w:r>
        <w:t xml:space="preserve"> ! </w:t>
      </w:r>
      <w:r w:rsidR="00221E78">
        <w:t>Espions et voleurs que vous êtes</w:t>
      </w:r>
      <w:r>
        <w:t xml:space="preserve"> ! </w:t>
      </w:r>
      <w:r w:rsidR="00221E78">
        <w:t>Mais</w:t>
      </w:r>
      <w:r>
        <w:t xml:space="preserve">, </w:t>
      </w:r>
      <w:r w:rsidR="00221E78">
        <w:t>pour le coup</w:t>
      </w:r>
      <w:r>
        <w:t xml:space="preserve">, </w:t>
      </w:r>
      <w:r w:rsidR="00221E78">
        <w:t>je vous tiens</w:t>
      </w:r>
      <w:r>
        <w:t xml:space="preserve"> ! </w:t>
      </w:r>
      <w:r w:rsidR="00221E78">
        <w:t>Vous êtes à ma merci</w:t>
      </w:r>
      <w:r>
        <w:t xml:space="preserve"> ! </w:t>
      </w:r>
      <w:r w:rsidR="00221E78">
        <w:t>Vous allez voir ce qui va vous tomber</w:t>
      </w:r>
      <w:r>
        <w:t> !</w:t>
      </w:r>
    </w:p>
    <w:p w14:paraId="32EE3F8B" w14:textId="77777777" w:rsidR="006B64E6" w:rsidRDefault="00221E78" w:rsidP="006B64E6">
      <w:r>
        <w:t>Et</w:t>
      </w:r>
      <w:r w:rsidR="006B64E6">
        <w:t xml:space="preserve">, </w:t>
      </w:r>
      <w:r>
        <w:t>faisant volte-face</w:t>
      </w:r>
      <w:r w:rsidR="006B64E6">
        <w:t xml:space="preserve">, </w:t>
      </w:r>
      <w:r>
        <w:t>il redégringola l</w:t>
      </w:r>
      <w:r w:rsidR="006B64E6">
        <w:t>’</w:t>
      </w:r>
      <w:r>
        <w:t>escalier quatre à quatre</w:t>
      </w:r>
      <w:r w:rsidR="006B64E6">
        <w:t>.</w:t>
      </w:r>
    </w:p>
    <w:p w14:paraId="79089514" w14:textId="77777777" w:rsidR="006B64E6" w:rsidRDefault="006B64E6" w:rsidP="006B64E6">
      <w:r>
        <w:t>— </w:t>
      </w:r>
      <w:r w:rsidR="00221E78">
        <w:t>Il est parti chercher le chien</w:t>
      </w:r>
      <w:r>
        <w:t xml:space="preserve"> ! </w:t>
      </w:r>
      <w:r w:rsidR="00221E78">
        <w:t xml:space="preserve">balbutia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Hunter</w:t>
      </w:r>
      <w:r>
        <w:t>.</w:t>
      </w:r>
    </w:p>
    <w:p w14:paraId="594C1B72" w14:textId="77777777" w:rsidR="006B64E6" w:rsidRDefault="006B64E6" w:rsidP="006B64E6">
      <w:r>
        <w:t>— </w:t>
      </w:r>
      <w:r w:rsidR="00221E78">
        <w:t>Ne vous inquiétez pas</w:t>
      </w:r>
      <w:r>
        <w:t xml:space="preserve">, </w:t>
      </w:r>
      <w:r w:rsidR="00221E78">
        <w:t>répondis-je</w:t>
      </w:r>
      <w:r>
        <w:t xml:space="preserve">, </w:t>
      </w:r>
      <w:r w:rsidR="00221E78">
        <w:t>j</w:t>
      </w:r>
      <w:r>
        <w:t>’</w:t>
      </w:r>
      <w:r w:rsidR="00221E78">
        <w:t>ai mon revolver</w:t>
      </w:r>
      <w:r>
        <w:t>.</w:t>
      </w:r>
    </w:p>
    <w:p w14:paraId="57C5D5EE" w14:textId="77777777" w:rsidR="006B64E6" w:rsidRDefault="006B64E6" w:rsidP="006B64E6">
      <w:r>
        <w:t>— </w:t>
      </w:r>
      <w:r w:rsidR="00221E78">
        <w:t>Mieux vaut fermer la porte d</w:t>
      </w:r>
      <w:r>
        <w:t>’</w:t>
      </w:r>
      <w:r w:rsidR="00221E78">
        <w:t>entrée</w:t>
      </w:r>
      <w:r>
        <w:t xml:space="preserve">, </w:t>
      </w:r>
      <w:r w:rsidR="00221E78">
        <w:t>s</w:t>
      </w:r>
      <w:r>
        <w:t>’</w:t>
      </w:r>
      <w:r w:rsidR="00221E78">
        <w:t>écria Holmes</w:t>
      </w:r>
      <w:r>
        <w:t>.</w:t>
      </w:r>
    </w:p>
    <w:p w14:paraId="5BACEC6B" w14:textId="77777777" w:rsidR="006B64E6" w:rsidRDefault="00221E78" w:rsidP="006B64E6">
      <w:r>
        <w:t>Nous redescendîmes tous précipitamment au rez-de-chaussée</w:t>
      </w:r>
      <w:r w:rsidR="006B64E6">
        <w:t xml:space="preserve">, </w:t>
      </w:r>
      <w:r>
        <w:t>mais nous étions à peine dans le vestibule que de furieux abois se firent entendre</w:t>
      </w:r>
      <w:r w:rsidR="006B64E6">
        <w:t xml:space="preserve">, </w:t>
      </w:r>
      <w:r>
        <w:t>suivis d</w:t>
      </w:r>
      <w:r w:rsidR="006B64E6">
        <w:t>’</w:t>
      </w:r>
      <w:r>
        <w:t>un cri d</w:t>
      </w:r>
      <w:r w:rsidR="006B64E6">
        <w:t>’</w:t>
      </w:r>
      <w:r>
        <w:t>angoisse</w:t>
      </w:r>
      <w:r w:rsidR="006B64E6">
        <w:t xml:space="preserve">, </w:t>
      </w:r>
      <w:r>
        <w:t>puis de grognements horribles à entendre</w:t>
      </w:r>
      <w:r w:rsidR="006B64E6">
        <w:t xml:space="preserve">. </w:t>
      </w:r>
      <w:r>
        <w:t>Un homme âgé</w:t>
      </w:r>
      <w:r w:rsidR="006B64E6">
        <w:t xml:space="preserve">, </w:t>
      </w:r>
      <w:r>
        <w:t>à la figure cramoisie et aux jambes flageolantes</w:t>
      </w:r>
      <w:r w:rsidR="006B64E6">
        <w:t xml:space="preserve">, </w:t>
      </w:r>
      <w:r>
        <w:t>sortit en titubant d</w:t>
      </w:r>
      <w:r w:rsidR="006B64E6">
        <w:t>’</w:t>
      </w:r>
      <w:r>
        <w:t>une porte latérale</w:t>
      </w:r>
      <w:r w:rsidR="006B64E6">
        <w:t>.</w:t>
      </w:r>
    </w:p>
    <w:p w14:paraId="13F6A05D" w14:textId="77777777" w:rsidR="006B64E6" w:rsidRDefault="006B64E6" w:rsidP="006B64E6">
      <w:r>
        <w:t>— </w:t>
      </w:r>
      <w:r w:rsidR="00221E78">
        <w:t>Ciel</w:t>
      </w:r>
      <w:r>
        <w:t xml:space="preserve"> ! </w:t>
      </w:r>
      <w:r w:rsidR="00221E78">
        <w:t>bredouilla-t-il</w:t>
      </w:r>
      <w:r>
        <w:t xml:space="preserve">. </w:t>
      </w:r>
      <w:r w:rsidR="00221E78">
        <w:t>On a déchaîné le chien</w:t>
      </w:r>
      <w:r>
        <w:t xml:space="preserve">, </w:t>
      </w:r>
      <w:r w:rsidR="00221E78">
        <w:t>et il n</w:t>
      </w:r>
      <w:r>
        <w:t>’</w:t>
      </w:r>
      <w:r w:rsidR="00221E78">
        <w:t>a pas mangé depuis deux jours</w:t>
      </w:r>
      <w:r>
        <w:t xml:space="preserve">. </w:t>
      </w:r>
      <w:r w:rsidR="00221E78">
        <w:t>Vite</w:t>
      </w:r>
      <w:r>
        <w:t xml:space="preserve"> ! </w:t>
      </w:r>
      <w:r w:rsidR="00221E78">
        <w:t>Vite</w:t>
      </w:r>
      <w:r>
        <w:t xml:space="preserve"> ! </w:t>
      </w:r>
      <w:r w:rsidR="00221E78">
        <w:t>Sans quoi il sera trop tard</w:t>
      </w:r>
      <w:r>
        <w:t> !</w:t>
      </w:r>
    </w:p>
    <w:p w14:paraId="7772BAF1" w14:textId="77777777" w:rsidR="006B64E6" w:rsidRDefault="00221E78" w:rsidP="006B64E6">
      <w:r>
        <w:lastRenderedPageBreak/>
        <w:t>En un clin d</w:t>
      </w:r>
      <w:r w:rsidR="006B64E6">
        <w:t>’</w:t>
      </w:r>
      <w:r>
        <w:t>œil</w:t>
      </w:r>
      <w:r w:rsidR="006B64E6">
        <w:t xml:space="preserve">, </w:t>
      </w:r>
      <w:r>
        <w:t>Holmes et moi fûmes dehors et nous élançâmes au pas de course</w:t>
      </w:r>
      <w:r w:rsidR="006B64E6">
        <w:t xml:space="preserve">, </w:t>
      </w:r>
      <w:r>
        <w:t>suivis tant bien que mal par Toller</w:t>
      </w:r>
      <w:r w:rsidR="006B64E6">
        <w:t xml:space="preserve">. </w:t>
      </w:r>
      <w:r>
        <w:t>A peine eûmes-nous contourné l</w:t>
      </w:r>
      <w:r w:rsidR="006B64E6">
        <w:t>’</w:t>
      </w:r>
      <w:r>
        <w:t>angle de la maison que nous vîmes devant nous l</w:t>
      </w:r>
      <w:r w:rsidR="006B64E6">
        <w:t>’</w:t>
      </w:r>
      <w:r>
        <w:t>énorme bête dressée au-dessus de Rucastle</w:t>
      </w:r>
      <w:r w:rsidR="006B64E6">
        <w:t xml:space="preserve">, </w:t>
      </w:r>
      <w:r>
        <w:t>dont elle labourait la gorge à pleins crocs et qui se débattait vainement en hurlant de douleur</w:t>
      </w:r>
      <w:r w:rsidR="006B64E6">
        <w:t xml:space="preserve">. </w:t>
      </w:r>
      <w:r>
        <w:t>Je m</w:t>
      </w:r>
      <w:r w:rsidR="006B64E6">
        <w:t>’</w:t>
      </w:r>
      <w:r>
        <w:t>élançai en avant et</w:t>
      </w:r>
      <w:r w:rsidR="006B64E6">
        <w:t xml:space="preserve">, </w:t>
      </w:r>
      <w:r>
        <w:t>d</w:t>
      </w:r>
      <w:r w:rsidR="006B64E6">
        <w:t>’</w:t>
      </w:r>
      <w:r>
        <w:t>un coup de revolver</w:t>
      </w:r>
      <w:r w:rsidR="006B64E6">
        <w:t xml:space="preserve">, </w:t>
      </w:r>
      <w:r>
        <w:t>fit sauter la cervelle du molosse</w:t>
      </w:r>
      <w:r w:rsidR="006B64E6">
        <w:t xml:space="preserve">, </w:t>
      </w:r>
      <w:r>
        <w:t>qui s</w:t>
      </w:r>
      <w:r w:rsidR="006B64E6">
        <w:t>’</w:t>
      </w:r>
      <w:r>
        <w:t>abattit en serrant encore</w:t>
      </w:r>
      <w:r w:rsidR="006B64E6">
        <w:t xml:space="preserve">, </w:t>
      </w:r>
      <w:r>
        <w:t>dans sa mâchoire crispée</w:t>
      </w:r>
      <w:r w:rsidR="006B64E6">
        <w:t xml:space="preserve">, </w:t>
      </w:r>
      <w:r>
        <w:t>les replis épais du cou de son maître</w:t>
      </w:r>
      <w:r w:rsidR="006B64E6">
        <w:t xml:space="preserve">. </w:t>
      </w:r>
      <w:r>
        <w:t>Nous eûmes bien du mal à dégager Rucastle</w:t>
      </w:r>
      <w:r w:rsidR="006B64E6">
        <w:t xml:space="preserve">, </w:t>
      </w:r>
      <w:r>
        <w:t>qui respirait encore</w:t>
      </w:r>
      <w:r w:rsidR="006B64E6">
        <w:t xml:space="preserve">, </w:t>
      </w:r>
      <w:r>
        <w:t>mais dont les plaies étaient effroyables</w:t>
      </w:r>
      <w:r w:rsidR="006B64E6">
        <w:t xml:space="preserve">. </w:t>
      </w:r>
      <w:r>
        <w:t>Quand nous l</w:t>
      </w:r>
      <w:r w:rsidR="006B64E6">
        <w:t>’</w:t>
      </w:r>
      <w:r>
        <w:t>eûmes transporté à l</w:t>
      </w:r>
      <w:r w:rsidR="006B64E6">
        <w:t>’</w:t>
      </w:r>
      <w:r>
        <w:t>intérieur de la maison et déposé sur le canapé du salon</w:t>
      </w:r>
      <w:r w:rsidR="006B64E6">
        <w:t xml:space="preserve">, </w:t>
      </w:r>
      <w:r>
        <w:t>Holmes envoya le vieux serviteur dégrisé avertir sa femme</w:t>
      </w:r>
      <w:r w:rsidR="006B64E6">
        <w:t xml:space="preserve">, </w:t>
      </w:r>
      <w:r>
        <w:t>et je m</w:t>
      </w:r>
      <w:r w:rsidR="006B64E6">
        <w:t>’</w:t>
      </w:r>
      <w:r>
        <w:t>employai de mon mieux à panser le blessé</w:t>
      </w:r>
      <w:r w:rsidR="006B64E6">
        <w:t>.</w:t>
      </w:r>
    </w:p>
    <w:p w14:paraId="077AA15F" w14:textId="77777777" w:rsidR="006B64E6" w:rsidRDefault="00221E78" w:rsidP="006B64E6">
      <w:r>
        <w:t>Quelques instants après</w:t>
      </w:r>
      <w:r w:rsidR="006B64E6">
        <w:t xml:space="preserve">, </w:t>
      </w:r>
      <w:r>
        <w:t>et tandis que nous étions encore tous ainsi penchés sur lui</w:t>
      </w:r>
      <w:r w:rsidR="006B64E6">
        <w:t xml:space="preserve">, </w:t>
      </w:r>
      <w:r>
        <w:t>une femme très grande et très maigre entra dans la pièce</w:t>
      </w:r>
      <w:r w:rsidR="006B64E6">
        <w:t>.</w:t>
      </w:r>
    </w:p>
    <w:p w14:paraId="068D69B2" w14:textId="77777777" w:rsidR="006B64E6" w:rsidRDefault="006B64E6" w:rsidP="006B64E6">
      <w:r>
        <w:t>— M</w:t>
      </w:r>
      <w:r w:rsidRPr="006B64E6">
        <w:rPr>
          <w:vertAlign w:val="superscript"/>
        </w:rPr>
        <w:t>me</w:t>
      </w:r>
      <w:r>
        <w:t> </w:t>
      </w:r>
      <w:r w:rsidR="00221E78">
        <w:t>Toller</w:t>
      </w:r>
      <w:r>
        <w:t xml:space="preserve"> ! </w:t>
      </w:r>
      <w:r w:rsidR="00221E78">
        <w:t>s</w:t>
      </w:r>
      <w:r>
        <w:t>’</w:t>
      </w:r>
      <w:r w:rsidR="00221E78">
        <w:t>écria la jeune gouvernante</w:t>
      </w:r>
      <w:r>
        <w:t>.</w:t>
      </w:r>
    </w:p>
    <w:p w14:paraId="7A1C7D45" w14:textId="77777777" w:rsidR="006B64E6" w:rsidRDefault="006B64E6" w:rsidP="006B64E6">
      <w:r>
        <w:t>— </w:t>
      </w:r>
      <w:r w:rsidR="00221E78">
        <w:t>Oui</w:t>
      </w:r>
      <w:r>
        <w:t xml:space="preserve">, </w:t>
      </w:r>
      <w:r w:rsidR="00221E78">
        <w:t>mademoiselle</w:t>
      </w:r>
      <w:r>
        <w:t>. M. </w:t>
      </w:r>
      <w:r w:rsidR="00221E78">
        <w:t>Rucastle m</w:t>
      </w:r>
      <w:r>
        <w:t>’</w:t>
      </w:r>
      <w:r w:rsidR="00221E78">
        <w:t>a délivrée quand il est revenu avant de monter vous trouver</w:t>
      </w:r>
      <w:r>
        <w:t xml:space="preserve">. </w:t>
      </w:r>
      <w:r w:rsidR="00221E78">
        <w:t>Ah</w:t>
      </w:r>
      <w:r>
        <w:t xml:space="preserve"> ! </w:t>
      </w:r>
      <w:r w:rsidR="00221E78">
        <w:t>mademoiselle</w:t>
      </w:r>
      <w:r>
        <w:t xml:space="preserve">, </w:t>
      </w:r>
      <w:r w:rsidR="00221E78">
        <w:t>c</w:t>
      </w:r>
      <w:r>
        <w:t>’</w:t>
      </w:r>
      <w:r w:rsidR="00221E78">
        <w:t>est bien dommage que vous ne m</w:t>
      </w:r>
      <w:r>
        <w:t>’</w:t>
      </w:r>
      <w:r w:rsidR="00221E78">
        <w:t>ayez rien dit de ce que vous aviez l</w:t>
      </w:r>
      <w:r>
        <w:t>’</w:t>
      </w:r>
      <w:r w:rsidR="00221E78">
        <w:t>intention de faire</w:t>
      </w:r>
      <w:r>
        <w:t xml:space="preserve"> : </w:t>
      </w:r>
      <w:r w:rsidR="00221E78">
        <w:t>je vous aurais prévenue tout de suite que ce n</w:t>
      </w:r>
      <w:r>
        <w:t>’</w:t>
      </w:r>
      <w:r w:rsidR="00221E78">
        <w:t>était pas la peine de vous donner tant de mal</w:t>
      </w:r>
      <w:r>
        <w:t>.</w:t>
      </w:r>
    </w:p>
    <w:p w14:paraId="31FEB555" w14:textId="77777777" w:rsidR="006B64E6" w:rsidRDefault="006B64E6" w:rsidP="006B64E6">
      <w:r>
        <w:t>— </w:t>
      </w:r>
      <w:r w:rsidR="00221E78">
        <w:t>Ah</w:t>
      </w:r>
      <w:r>
        <w:t xml:space="preserve"> ! </w:t>
      </w:r>
      <w:r w:rsidR="00221E78">
        <w:t>ah</w:t>
      </w:r>
      <w:r>
        <w:t xml:space="preserve"> ! </w:t>
      </w:r>
      <w:r w:rsidR="00221E78">
        <w:t>fit Holmes en la dévisageant</w:t>
      </w:r>
      <w:r>
        <w:t>. M</w:t>
      </w:r>
      <w:r w:rsidRPr="006B64E6">
        <w:rPr>
          <w:vertAlign w:val="superscript"/>
        </w:rPr>
        <w:t>me</w:t>
      </w:r>
      <w:r>
        <w:t> </w:t>
      </w:r>
      <w:r w:rsidR="00221E78">
        <w:t>Toller en sait plus long que nous tous</w:t>
      </w:r>
      <w:r>
        <w:t xml:space="preserve">, </w:t>
      </w:r>
      <w:r w:rsidR="00221E78">
        <w:t>d</w:t>
      </w:r>
      <w:r>
        <w:t>’</w:t>
      </w:r>
      <w:r w:rsidR="00221E78">
        <w:t>après ce que je vois</w:t>
      </w:r>
      <w:r>
        <w:t>.</w:t>
      </w:r>
    </w:p>
    <w:p w14:paraId="137F3BB3" w14:textId="77777777" w:rsidR="006B64E6" w:rsidRDefault="006B64E6" w:rsidP="006B64E6">
      <w:r>
        <w:t>— </w:t>
      </w:r>
      <w:r w:rsidR="00221E78">
        <w:t>Oui</w:t>
      </w:r>
      <w:r>
        <w:t xml:space="preserve">, </w:t>
      </w:r>
      <w:r w:rsidR="00221E78">
        <w:t>monsieur</w:t>
      </w:r>
      <w:r>
        <w:t xml:space="preserve">, </w:t>
      </w:r>
      <w:r w:rsidR="00221E78">
        <w:t>c</w:t>
      </w:r>
      <w:r>
        <w:t>’</w:t>
      </w:r>
      <w:r w:rsidR="00221E78">
        <w:t>est vrai</w:t>
      </w:r>
      <w:r>
        <w:t xml:space="preserve">, </w:t>
      </w:r>
      <w:r w:rsidR="00221E78">
        <w:t>et je suis toute prête à vous dire ce que je sais</w:t>
      </w:r>
      <w:r>
        <w:t>.</w:t>
      </w:r>
    </w:p>
    <w:p w14:paraId="1321EFE3" w14:textId="77777777" w:rsidR="006B64E6" w:rsidRDefault="006B64E6" w:rsidP="006B64E6">
      <w:r>
        <w:lastRenderedPageBreak/>
        <w:t>— </w:t>
      </w:r>
      <w:r w:rsidR="00221E78">
        <w:t>Alors</w:t>
      </w:r>
      <w:r>
        <w:t xml:space="preserve">, </w:t>
      </w:r>
      <w:r w:rsidR="00221E78">
        <w:t>je vous en prie</w:t>
      </w:r>
      <w:r>
        <w:t xml:space="preserve">, </w:t>
      </w:r>
      <w:r w:rsidR="00221E78">
        <w:t>asseyez-vous là</w:t>
      </w:r>
      <w:r>
        <w:t xml:space="preserve">, </w:t>
      </w:r>
      <w:r w:rsidR="00221E78">
        <w:t>et expliquez-nous cela</w:t>
      </w:r>
      <w:r>
        <w:t xml:space="preserve">, </w:t>
      </w:r>
      <w:r w:rsidR="00221E78">
        <w:t>car il y a plusieurs points que j</w:t>
      </w:r>
      <w:r>
        <w:t>’</w:t>
      </w:r>
      <w:r w:rsidR="00221E78">
        <w:t>avoue n</w:t>
      </w:r>
      <w:r>
        <w:t>’</w:t>
      </w:r>
      <w:r w:rsidR="00221E78">
        <w:t>avoir pas saisis encore</w:t>
      </w:r>
      <w:r>
        <w:t>.</w:t>
      </w:r>
    </w:p>
    <w:p w14:paraId="17FC913D" w14:textId="77777777" w:rsidR="006B64E6" w:rsidRDefault="006B64E6" w:rsidP="006B64E6">
      <w:r>
        <w:t>— </w:t>
      </w:r>
      <w:r w:rsidR="00221E78">
        <w:t>Vous allez tout savoir dans une minute</w:t>
      </w:r>
      <w:r>
        <w:t xml:space="preserve">, </w:t>
      </w:r>
      <w:r w:rsidR="00221E78">
        <w:t>répondit la femme</w:t>
      </w:r>
      <w:r>
        <w:t xml:space="preserve">, </w:t>
      </w:r>
      <w:r w:rsidR="00221E78">
        <w:t>et vous le sauriez déjà si j</w:t>
      </w:r>
      <w:r>
        <w:t>’</w:t>
      </w:r>
      <w:r w:rsidR="00221E78">
        <w:t>avais pu sortir du cellier plus tôt</w:t>
      </w:r>
      <w:r>
        <w:t xml:space="preserve">. </w:t>
      </w:r>
      <w:r w:rsidR="00221E78">
        <w:t>Si on fait une enquête par la suite</w:t>
      </w:r>
      <w:r>
        <w:t xml:space="preserve">, </w:t>
      </w:r>
      <w:r w:rsidR="00221E78">
        <w:t>vous voudrez bien vous souvenir que je me suis tout de suite rangée avec vous et que j</w:t>
      </w:r>
      <w:r>
        <w:t>’</w:t>
      </w:r>
      <w:r w:rsidR="00221E78">
        <w:t>étais l</w:t>
      </w:r>
      <w:r>
        <w:t>’</w:t>
      </w:r>
      <w:r w:rsidR="00221E78">
        <w:t xml:space="preserve">amie de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Alice également</w:t>
      </w:r>
      <w:r>
        <w:t>.</w:t>
      </w:r>
    </w:p>
    <w:p w14:paraId="4F5C865C" w14:textId="77777777" w:rsidR="006B64E6" w:rsidRDefault="006B64E6" w:rsidP="006B64E6">
      <w:r>
        <w:t>« </w:t>
      </w:r>
      <w:r w:rsidR="00221E78">
        <w:t>Elle n</w:t>
      </w:r>
      <w:r>
        <w:t>’</w:t>
      </w:r>
      <w:r w:rsidR="00221E78">
        <w:t>a jamais eu la vie bien heureuse</w:t>
      </w:r>
      <w:r>
        <w:t>, M</w:t>
      </w:r>
      <w:r w:rsidRPr="006B64E6">
        <w:rPr>
          <w:vertAlign w:val="superscript"/>
        </w:rPr>
        <w:t>lle</w:t>
      </w:r>
      <w:r>
        <w:t> </w:t>
      </w:r>
      <w:r w:rsidR="00221E78">
        <w:t>Alice</w:t>
      </w:r>
      <w:r>
        <w:t xml:space="preserve">, </w:t>
      </w:r>
      <w:r w:rsidR="00221E78">
        <w:t>à dater du jour où son père s</w:t>
      </w:r>
      <w:r>
        <w:t>’</w:t>
      </w:r>
      <w:r w:rsidR="00221E78">
        <w:t>est remarié</w:t>
      </w:r>
      <w:r>
        <w:t xml:space="preserve">. </w:t>
      </w:r>
      <w:r w:rsidR="00221E78">
        <w:t>On la laissait toujours de côté</w:t>
      </w:r>
      <w:r>
        <w:t xml:space="preserve">, </w:t>
      </w:r>
      <w:r w:rsidR="00221E78">
        <w:t>et elle n</w:t>
      </w:r>
      <w:r>
        <w:t>’</w:t>
      </w:r>
      <w:r w:rsidR="00221E78">
        <w:t>avait jamais le droit de dire un mot</w:t>
      </w:r>
      <w:r>
        <w:t xml:space="preserve"> : </w:t>
      </w:r>
      <w:r w:rsidR="00221E78">
        <w:t>mais on ne lui a vraiment fait de méchancetés qu</w:t>
      </w:r>
      <w:r>
        <w:t>’</w:t>
      </w:r>
      <w:r w:rsidR="00221E78">
        <w:t>à partir du moment où elle a fait</w:t>
      </w:r>
      <w:r>
        <w:t xml:space="preserve">, </w:t>
      </w:r>
      <w:r w:rsidR="00221E78">
        <w:t>chez une amie</w:t>
      </w:r>
      <w:r>
        <w:t xml:space="preserve">, </w:t>
      </w:r>
      <w:r w:rsidR="00221E78">
        <w:t xml:space="preserve">la connaissance de </w:t>
      </w:r>
      <w:r>
        <w:t>M. </w:t>
      </w:r>
      <w:r w:rsidR="00221E78">
        <w:t>Fowler</w:t>
      </w:r>
      <w:r>
        <w:t xml:space="preserve">. </w:t>
      </w:r>
      <w:r w:rsidR="00221E78">
        <w:t>Autant que j</w:t>
      </w:r>
      <w:r>
        <w:t>’</w:t>
      </w:r>
      <w:r w:rsidR="00221E78">
        <w:t>ai pu comprendre</w:t>
      </w:r>
      <w:r>
        <w:t>, M</w:t>
      </w:r>
      <w:r w:rsidRPr="006B64E6">
        <w:rPr>
          <w:vertAlign w:val="superscript"/>
        </w:rPr>
        <w:t>lle</w:t>
      </w:r>
      <w:r>
        <w:t> </w:t>
      </w:r>
      <w:r w:rsidR="00221E78">
        <w:t>Alice avait droit à une part de l</w:t>
      </w:r>
      <w:r>
        <w:t>’</w:t>
      </w:r>
      <w:r w:rsidR="00221E78">
        <w:t>héritage de sa mère</w:t>
      </w:r>
      <w:r>
        <w:t xml:space="preserve">, </w:t>
      </w:r>
      <w:r w:rsidR="00221E78">
        <w:t>mais elle était si douce et si patiente qu</w:t>
      </w:r>
      <w:r>
        <w:t>’</w:t>
      </w:r>
      <w:r w:rsidR="00221E78">
        <w:t>elle n</w:t>
      </w:r>
      <w:r>
        <w:t>’</w:t>
      </w:r>
      <w:r w:rsidR="00221E78">
        <w:t xml:space="preserve">avait jamais réclamé son dû et avait laissé </w:t>
      </w:r>
      <w:r>
        <w:t>M. </w:t>
      </w:r>
      <w:r w:rsidR="00221E78">
        <w:t>Rucastle disposer de tout comme il l</w:t>
      </w:r>
      <w:r>
        <w:t>’</w:t>
      </w:r>
      <w:r w:rsidR="00221E78">
        <w:t>entendait</w:t>
      </w:r>
      <w:r>
        <w:t xml:space="preserve">. </w:t>
      </w:r>
      <w:r w:rsidR="00221E78">
        <w:t>Et il savait bien</w:t>
      </w:r>
      <w:r>
        <w:t xml:space="preserve">, </w:t>
      </w:r>
      <w:r w:rsidR="00221E78">
        <w:t>lui</w:t>
      </w:r>
      <w:r>
        <w:t xml:space="preserve">, </w:t>
      </w:r>
      <w:r w:rsidR="00221E78">
        <w:t>qu</w:t>
      </w:r>
      <w:r>
        <w:t>’</w:t>
      </w:r>
      <w:r w:rsidR="00221E78">
        <w:t>elle ne lui demanderait jamais un sou</w:t>
      </w:r>
      <w:r>
        <w:t xml:space="preserve">, </w:t>
      </w:r>
      <w:r w:rsidR="00221E78">
        <w:t>mais</w:t>
      </w:r>
      <w:r>
        <w:t xml:space="preserve">, </w:t>
      </w:r>
      <w:r w:rsidR="00221E78">
        <w:t>quand il a vu qu</w:t>
      </w:r>
      <w:r>
        <w:t>’</w:t>
      </w:r>
      <w:r w:rsidR="00221E78">
        <w:t>elle songeait à se marier</w:t>
      </w:r>
      <w:r>
        <w:t xml:space="preserve">, </w:t>
      </w:r>
      <w:r w:rsidR="00221E78">
        <w:t>il s</w:t>
      </w:r>
      <w:r>
        <w:t>’</w:t>
      </w:r>
      <w:r w:rsidR="00221E78">
        <w:t>est dit que</w:t>
      </w:r>
      <w:r>
        <w:t xml:space="preserve">, </w:t>
      </w:r>
      <w:r w:rsidR="00221E78">
        <w:t>naturellement</w:t>
      </w:r>
      <w:r>
        <w:t xml:space="preserve">, </w:t>
      </w:r>
      <w:r w:rsidR="00221E78">
        <w:t>son mari la protégerait et ferait valoir ses droits</w:t>
      </w:r>
      <w:r>
        <w:t xml:space="preserve">, </w:t>
      </w:r>
      <w:r w:rsidR="00221E78">
        <w:t>et qu</w:t>
      </w:r>
      <w:r>
        <w:t>’</w:t>
      </w:r>
      <w:r w:rsidR="00221E78">
        <w:t>il était temps de prendre ses précautions pour que pareille chose n</w:t>
      </w:r>
      <w:r>
        <w:t>’</w:t>
      </w:r>
      <w:r w:rsidR="00221E78">
        <w:t>arrive pas</w:t>
      </w:r>
      <w:r>
        <w:t xml:space="preserve">. </w:t>
      </w:r>
      <w:r w:rsidR="00221E78">
        <w:t xml:space="preserve">Alors il a voulu faire signer à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Alice un papier d</w:t>
      </w:r>
      <w:r>
        <w:t>’</w:t>
      </w:r>
      <w:r w:rsidR="00221E78">
        <w:t>après lequel</w:t>
      </w:r>
      <w:r>
        <w:t xml:space="preserve">, </w:t>
      </w:r>
      <w:r w:rsidR="00221E78">
        <w:t>aussi bien si elle se mariait que si elle ne se mariait pas</w:t>
      </w:r>
      <w:r>
        <w:t xml:space="preserve">, </w:t>
      </w:r>
      <w:r w:rsidR="00221E78">
        <w:t>elle lui abandonnait toute sa part</w:t>
      </w:r>
      <w:r>
        <w:t xml:space="preserve">. </w:t>
      </w:r>
      <w:r w:rsidR="00221E78">
        <w:t>Et</w:t>
      </w:r>
      <w:r>
        <w:t xml:space="preserve">, </w:t>
      </w:r>
      <w:r w:rsidR="00221E78">
        <w:t>comme elle refusait</w:t>
      </w:r>
      <w:r>
        <w:t xml:space="preserve">, </w:t>
      </w:r>
      <w:r w:rsidR="00221E78">
        <w:t>il s</w:t>
      </w:r>
      <w:r>
        <w:t>’</w:t>
      </w:r>
      <w:r w:rsidR="00221E78">
        <w:t>est mis à la tourmenter de telle façon qu</w:t>
      </w:r>
      <w:r>
        <w:t>’</w:t>
      </w:r>
      <w:r w:rsidR="00221E78">
        <w:t>elle en a attrapé une fièvre cérébrale et qu</w:t>
      </w:r>
      <w:r>
        <w:t>’</w:t>
      </w:r>
      <w:r w:rsidR="00221E78">
        <w:t>elle est restée pendant six semaines entre la vie et la mort</w:t>
      </w:r>
      <w:r>
        <w:t xml:space="preserve">. </w:t>
      </w:r>
      <w:r w:rsidR="00221E78">
        <w:t>Finalement</w:t>
      </w:r>
      <w:r>
        <w:t xml:space="preserve">, </w:t>
      </w:r>
      <w:r w:rsidR="00221E78">
        <w:t>elle a repris le dessus</w:t>
      </w:r>
      <w:r>
        <w:t xml:space="preserve">, </w:t>
      </w:r>
      <w:r w:rsidR="00221E78">
        <w:t>mais ce n</w:t>
      </w:r>
      <w:r>
        <w:t>’</w:t>
      </w:r>
      <w:r w:rsidR="00221E78">
        <w:t>était plus que l</w:t>
      </w:r>
      <w:r>
        <w:t>’</w:t>
      </w:r>
      <w:r w:rsidR="00221E78">
        <w:t>ombre d</w:t>
      </w:r>
      <w:r>
        <w:t>’</w:t>
      </w:r>
      <w:r w:rsidR="00221E78">
        <w:t>elle-même</w:t>
      </w:r>
      <w:r>
        <w:t xml:space="preserve">, </w:t>
      </w:r>
      <w:r w:rsidR="00221E78">
        <w:t>et il a fallu lui couper tous ses beaux cheveux</w:t>
      </w:r>
      <w:r>
        <w:t xml:space="preserve">. </w:t>
      </w:r>
      <w:r w:rsidR="00221E78">
        <w:t>Pourtant</w:t>
      </w:r>
      <w:r>
        <w:t xml:space="preserve">, </w:t>
      </w:r>
      <w:r w:rsidR="00221E78">
        <w:t>tout ça n</w:t>
      </w:r>
      <w:r>
        <w:t>’</w:t>
      </w:r>
      <w:r w:rsidR="00221E78">
        <w:t xml:space="preserve">avait rien changé aux sentiments de </w:t>
      </w:r>
      <w:r>
        <w:t>M. </w:t>
      </w:r>
      <w:r w:rsidR="00221E78">
        <w:t>Fowler</w:t>
      </w:r>
      <w:r>
        <w:t xml:space="preserve"> ; </w:t>
      </w:r>
      <w:r w:rsidR="00221E78">
        <w:t>il n</w:t>
      </w:r>
      <w:r>
        <w:t>’</w:t>
      </w:r>
      <w:r w:rsidR="00221E78">
        <w:t xml:space="preserve">y avait </w:t>
      </w:r>
      <w:r w:rsidR="00221E78">
        <w:lastRenderedPageBreak/>
        <w:t>pas de danger qu</w:t>
      </w:r>
      <w:r>
        <w:t>’</w:t>
      </w:r>
      <w:r w:rsidR="00221E78">
        <w:t>il l</w:t>
      </w:r>
      <w:r>
        <w:t>’</w:t>
      </w:r>
      <w:r w:rsidR="00221E78">
        <w:t>abandonne</w:t>
      </w:r>
      <w:r>
        <w:t xml:space="preserve">, </w:t>
      </w:r>
      <w:r w:rsidR="00221E78">
        <w:t>il était bien trop loyal pour ça</w:t>
      </w:r>
      <w:r>
        <w:t>.</w:t>
      </w:r>
    </w:p>
    <w:p w14:paraId="2B9B4FEA" w14:textId="77777777" w:rsidR="006B64E6" w:rsidRDefault="006B64E6" w:rsidP="006B64E6">
      <w:r>
        <w:t>— </w:t>
      </w:r>
      <w:r w:rsidR="00221E78">
        <w:t>Ah</w:t>
      </w:r>
      <w:r>
        <w:t xml:space="preserve"> ! </w:t>
      </w:r>
      <w:r w:rsidR="00221E78">
        <w:t>cette fois</w:t>
      </w:r>
      <w:r>
        <w:t xml:space="preserve">, </w:t>
      </w:r>
      <w:r w:rsidR="00221E78">
        <w:t>dit Holmes</w:t>
      </w:r>
      <w:r>
        <w:t xml:space="preserve">, </w:t>
      </w:r>
      <w:r w:rsidR="00221E78">
        <w:t>je commence à voir exactement ce qu</w:t>
      </w:r>
      <w:r>
        <w:t>’</w:t>
      </w:r>
      <w:r w:rsidR="00221E78">
        <w:t>il en est</w:t>
      </w:r>
      <w:r>
        <w:t xml:space="preserve">, </w:t>
      </w:r>
      <w:r w:rsidR="00221E78">
        <w:t>et je crois même pouvoir à présent deviner ce que vous ne nous avez pas révélé encore</w:t>
      </w:r>
      <w:r>
        <w:t xml:space="preserve">. </w:t>
      </w:r>
      <w:r w:rsidR="00221E78">
        <w:t>A la suite de cela</w:t>
      </w:r>
      <w:r>
        <w:t>, M. </w:t>
      </w:r>
      <w:r w:rsidR="00221E78">
        <w:t>Rucastle</w:t>
      </w:r>
      <w:r>
        <w:t xml:space="preserve">, </w:t>
      </w:r>
      <w:r w:rsidR="00221E78">
        <w:t>n</w:t>
      </w:r>
      <w:r>
        <w:t>’</w:t>
      </w:r>
      <w:r w:rsidR="00221E78">
        <w:t>est-ce pas</w:t>
      </w:r>
      <w:r>
        <w:t xml:space="preserve">, </w:t>
      </w:r>
      <w:r w:rsidR="00221E78">
        <w:t>eut recours à la séquestration</w:t>
      </w:r>
      <w:r>
        <w:t> ?</w:t>
      </w:r>
    </w:p>
    <w:p w14:paraId="00558B58" w14:textId="77777777" w:rsidR="006B64E6" w:rsidRDefault="006B64E6" w:rsidP="006B64E6">
      <w:r>
        <w:t>— </w:t>
      </w:r>
      <w:r w:rsidR="00221E78">
        <w:t>Oui</w:t>
      </w:r>
      <w:r>
        <w:t xml:space="preserve">, </w:t>
      </w:r>
      <w:r w:rsidR="00221E78">
        <w:t>monsieur</w:t>
      </w:r>
      <w:r>
        <w:t>.</w:t>
      </w:r>
    </w:p>
    <w:p w14:paraId="6CCF5F72" w14:textId="77777777" w:rsidR="006B64E6" w:rsidRDefault="006B64E6" w:rsidP="006B64E6">
      <w:r>
        <w:t xml:space="preserve">— … </w:t>
      </w:r>
      <w:r w:rsidR="00221E78">
        <w:t xml:space="preserve">Et il fit venir de Londres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 xml:space="preserve">Hunter dans le but de vaincre les insistances trop gênantes de </w:t>
      </w:r>
      <w:r>
        <w:t>M. </w:t>
      </w:r>
      <w:r w:rsidR="00221E78">
        <w:t>Fowler</w:t>
      </w:r>
      <w:r>
        <w:t> ?</w:t>
      </w:r>
    </w:p>
    <w:p w14:paraId="6A8D8642" w14:textId="77777777" w:rsidR="006B64E6" w:rsidRDefault="006B64E6" w:rsidP="006B64E6">
      <w:r>
        <w:t>— </w:t>
      </w:r>
      <w:r w:rsidR="00221E78">
        <w:t>C</w:t>
      </w:r>
      <w:r>
        <w:t>’</w:t>
      </w:r>
      <w:r w:rsidR="00221E78">
        <w:t>est cela même</w:t>
      </w:r>
      <w:r>
        <w:t xml:space="preserve">, </w:t>
      </w:r>
      <w:r w:rsidR="00221E78">
        <w:t>monsieur</w:t>
      </w:r>
      <w:r>
        <w:t>.</w:t>
      </w:r>
    </w:p>
    <w:p w14:paraId="52648524" w14:textId="77777777" w:rsidR="006B64E6" w:rsidRDefault="006B64E6" w:rsidP="006B64E6">
      <w:r>
        <w:t>— </w:t>
      </w:r>
      <w:r w:rsidR="00221E78">
        <w:t>Néanmoins</w:t>
      </w:r>
      <w:r>
        <w:t>, M. </w:t>
      </w:r>
      <w:r w:rsidR="00221E78">
        <w:t>Fowler étant doué</w:t>
      </w:r>
      <w:r>
        <w:t xml:space="preserve">, </w:t>
      </w:r>
      <w:r w:rsidR="00221E78">
        <w:t>comme tout bon marin</w:t>
      </w:r>
      <w:r>
        <w:t xml:space="preserve">, </w:t>
      </w:r>
      <w:r w:rsidR="00221E78">
        <w:t>d</w:t>
      </w:r>
      <w:r>
        <w:t>’</w:t>
      </w:r>
      <w:r w:rsidR="00221E78">
        <w:t>une ténacité inlassable</w:t>
      </w:r>
      <w:r>
        <w:t xml:space="preserve">, </w:t>
      </w:r>
      <w:r w:rsidR="00221E78">
        <w:t>il entreprit le siège de la maison et</w:t>
      </w:r>
      <w:r>
        <w:t xml:space="preserve">, </w:t>
      </w:r>
      <w:r w:rsidR="00221E78">
        <w:t>vous ayant rencontrée</w:t>
      </w:r>
      <w:r>
        <w:t xml:space="preserve">, </w:t>
      </w:r>
      <w:r w:rsidR="00221E78">
        <w:t>réussit</w:t>
      </w:r>
      <w:r>
        <w:t xml:space="preserve">, </w:t>
      </w:r>
      <w:r w:rsidR="00221E78">
        <w:t>grâce à certains arguments pécuniaires ou autres</w:t>
      </w:r>
      <w:r>
        <w:t xml:space="preserve">, </w:t>
      </w:r>
      <w:r w:rsidR="00221E78">
        <w:t>à vous convaincre que vous aviez tout intérêt à devenir son alliée</w:t>
      </w:r>
      <w:r>
        <w:t>.</w:t>
      </w:r>
    </w:p>
    <w:p w14:paraId="755496E2" w14:textId="77777777" w:rsidR="006B64E6" w:rsidRDefault="006B64E6" w:rsidP="006B64E6">
      <w:r>
        <w:t>— M. </w:t>
      </w:r>
      <w:r w:rsidR="00221E78">
        <w:t>Fowler est très bon et très généreux</w:t>
      </w:r>
      <w:r>
        <w:t xml:space="preserve">, </w:t>
      </w:r>
      <w:r w:rsidR="00221E78">
        <w:t xml:space="preserve">répondit </w:t>
      </w:r>
      <w:r>
        <w:t>M</w:t>
      </w:r>
      <w:r w:rsidRPr="006B64E6">
        <w:rPr>
          <w:vertAlign w:val="superscript"/>
        </w:rPr>
        <w:t>me</w:t>
      </w:r>
      <w:r>
        <w:t> </w:t>
      </w:r>
      <w:r w:rsidR="00221E78">
        <w:t>Toller sans s</w:t>
      </w:r>
      <w:r>
        <w:t>’</w:t>
      </w:r>
      <w:r w:rsidR="00221E78">
        <w:t>émouvoir</w:t>
      </w:r>
      <w:r>
        <w:t>.</w:t>
      </w:r>
    </w:p>
    <w:p w14:paraId="492D5004" w14:textId="77777777" w:rsidR="006B64E6" w:rsidRDefault="006B64E6" w:rsidP="006B64E6">
      <w:r>
        <w:t>— </w:t>
      </w:r>
      <w:r w:rsidR="00221E78">
        <w:t>Et il s</w:t>
      </w:r>
      <w:r>
        <w:t>’</w:t>
      </w:r>
      <w:r w:rsidR="00221E78">
        <w:t>arrangea ainsi pour que votre cher époux eût à boire autant qu</w:t>
      </w:r>
      <w:r>
        <w:t>’</w:t>
      </w:r>
      <w:r w:rsidR="00221E78">
        <w:t>il voudrait et pour qu</w:t>
      </w:r>
      <w:r>
        <w:t>’</w:t>
      </w:r>
      <w:r w:rsidR="00221E78">
        <w:t>une échelle fût toute prête au moment où sortirait votre maître</w:t>
      </w:r>
      <w:r>
        <w:t>.</w:t>
      </w:r>
    </w:p>
    <w:p w14:paraId="6A63834A" w14:textId="77777777" w:rsidR="006B64E6" w:rsidRDefault="006B64E6" w:rsidP="006B64E6">
      <w:r>
        <w:t>— </w:t>
      </w:r>
      <w:r w:rsidR="00221E78">
        <w:t>Vous avez expliqué tout ça</w:t>
      </w:r>
      <w:r>
        <w:t xml:space="preserve">, </w:t>
      </w:r>
      <w:r w:rsidR="00221E78">
        <w:t>monsieur</w:t>
      </w:r>
      <w:r>
        <w:t xml:space="preserve">, </w:t>
      </w:r>
      <w:r w:rsidR="00221E78">
        <w:t>juste comme ça s</w:t>
      </w:r>
      <w:r>
        <w:t>’</w:t>
      </w:r>
      <w:r w:rsidR="00221E78">
        <w:t>est passé</w:t>
      </w:r>
      <w:r>
        <w:t>.</w:t>
      </w:r>
    </w:p>
    <w:p w14:paraId="06B0A5EC" w14:textId="77777777" w:rsidR="006B64E6" w:rsidRDefault="006B64E6" w:rsidP="006B64E6">
      <w:r>
        <w:t>— </w:t>
      </w:r>
      <w:r w:rsidR="00221E78">
        <w:t>Je vous dois assurément des excuses</w:t>
      </w:r>
      <w:r>
        <w:t xml:space="preserve">, </w:t>
      </w:r>
      <w:r w:rsidR="00221E78">
        <w:t>madame Toller</w:t>
      </w:r>
      <w:r>
        <w:t xml:space="preserve">, </w:t>
      </w:r>
      <w:r w:rsidR="00221E78">
        <w:t>reprit Holmes</w:t>
      </w:r>
      <w:r>
        <w:t xml:space="preserve">, </w:t>
      </w:r>
      <w:r w:rsidR="00221E78">
        <w:t>car il est indéniable que vous avez éclairci tout ce qui était resté pour nous obscur</w:t>
      </w:r>
      <w:r>
        <w:t xml:space="preserve">. </w:t>
      </w:r>
      <w:r w:rsidR="00221E78">
        <w:t xml:space="preserve">Mais voici le médecin du pays accompagné de </w:t>
      </w:r>
      <w:r>
        <w:t>M</w:t>
      </w:r>
      <w:r w:rsidRPr="006B64E6">
        <w:rPr>
          <w:vertAlign w:val="superscript"/>
        </w:rPr>
        <w:t>me</w:t>
      </w:r>
      <w:r>
        <w:t> </w:t>
      </w:r>
      <w:r w:rsidR="00221E78">
        <w:t>Rucastle</w:t>
      </w:r>
      <w:r>
        <w:t xml:space="preserve"> ; </w:t>
      </w:r>
      <w:r w:rsidR="00221E78">
        <w:t>aussi</w:t>
      </w:r>
      <w:r>
        <w:t xml:space="preserve">, </w:t>
      </w:r>
      <w:r w:rsidR="00221E78">
        <w:t>j</w:t>
      </w:r>
      <w:r>
        <w:t>’</w:t>
      </w:r>
      <w:r w:rsidR="00221E78">
        <w:t>estime que le mieux que nous ayons à faire</w:t>
      </w:r>
      <w:r>
        <w:t xml:space="preserve">, </w:t>
      </w:r>
      <w:r w:rsidR="00221E78">
        <w:t>Watson</w:t>
      </w:r>
      <w:r>
        <w:t xml:space="preserve">, </w:t>
      </w:r>
      <w:r w:rsidR="00221E78">
        <w:t xml:space="preserve">sera </w:t>
      </w:r>
      <w:r w:rsidR="00221E78">
        <w:lastRenderedPageBreak/>
        <w:t xml:space="preserve">de reconduire </w:t>
      </w:r>
      <w:r>
        <w:t>M</w:t>
      </w:r>
      <w:r w:rsidRPr="006B64E6">
        <w:rPr>
          <w:vertAlign w:val="superscript"/>
        </w:rPr>
        <w:t>lle</w:t>
      </w:r>
      <w:r>
        <w:t> </w:t>
      </w:r>
      <w:r w:rsidR="00221E78">
        <w:t>Hunter à Winchester</w:t>
      </w:r>
      <w:r>
        <w:t xml:space="preserve">, </w:t>
      </w:r>
      <w:r w:rsidR="00221E78">
        <w:t xml:space="preserve">car je crois que notre </w:t>
      </w:r>
      <w:r w:rsidR="00221E78">
        <w:rPr>
          <w:i/>
          <w:iCs/>
        </w:rPr>
        <w:t>locus standi</w:t>
      </w:r>
      <w:r w:rsidR="00221E78">
        <w:t xml:space="preserve"> est désormais assez discutable</w:t>
      </w:r>
      <w:r>
        <w:t>.</w:t>
      </w:r>
    </w:p>
    <w:p w14:paraId="41DA01C3" w14:textId="77777777" w:rsidR="006B64E6" w:rsidRDefault="00221E78">
      <w:r>
        <w:t xml:space="preserve">Ainsi fut dissipé le mystère qui planait sur la sinistre maison des </w:t>
      </w:r>
      <w:r>
        <w:rPr>
          <w:i/>
          <w:iCs/>
        </w:rPr>
        <w:t>Hêtres d</w:t>
      </w:r>
      <w:r w:rsidR="006B64E6">
        <w:rPr>
          <w:i/>
          <w:iCs/>
        </w:rPr>
        <w:t>’</w:t>
      </w:r>
      <w:r>
        <w:rPr>
          <w:i/>
          <w:iCs/>
        </w:rPr>
        <w:t>Or</w:t>
      </w:r>
      <w:r w:rsidR="006B64E6">
        <w:t>. M. </w:t>
      </w:r>
      <w:r>
        <w:t>Rucastle survécut</w:t>
      </w:r>
      <w:r w:rsidR="006B64E6">
        <w:t xml:space="preserve">, </w:t>
      </w:r>
      <w:r>
        <w:t>mais resta toujours d</w:t>
      </w:r>
      <w:r w:rsidR="006B64E6">
        <w:t>’</w:t>
      </w:r>
      <w:r>
        <w:t>une débilité extrême et ne parvint à se maintenir tant bien que mal que grâce aux soins dévoués que lui prodigua sa femme</w:t>
      </w:r>
      <w:r w:rsidR="006B64E6">
        <w:t xml:space="preserve">. </w:t>
      </w:r>
      <w:r>
        <w:t>Ils ont conservé à leur service leurs deux vieux domestiques</w:t>
      </w:r>
      <w:r w:rsidR="006B64E6">
        <w:t xml:space="preserve">, </w:t>
      </w:r>
      <w:r>
        <w:t>qui</w:t>
      </w:r>
      <w:r w:rsidR="006B64E6">
        <w:t xml:space="preserve">, </w:t>
      </w:r>
      <w:r>
        <w:t>probablement</w:t>
      </w:r>
      <w:r w:rsidR="006B64E6">
        <w:t xml:space="preserve">, </w:t>
      </w:r>
      <w:r>
        <w:t>en savent trop long sur les antécédents de Rucastle pour qu</w:t>
      </w:r>
      <w:r w:rsidR="006B64E6">
        <w:t>’</w:t>
      </w:r>
      <w:r>
        <w:t>il se risque à les congédier</w:t>
      </w:r>
      <w:r w:rsidR="006B64E6">
        <w:t>. M</w:t>
      </w:r>
      <w:r w:rsidR="006B64E6" w:rsidRPr="006B64E6">
        <w:rPr>
          <w:vertAlign w:val="superscript"/>
        </w:rPr>
        <w:t>lle</w:t>
      </w:r>
      <w:r w:rsidR="006B64E6">
        <w:t> </w:t>
      </w:r>
      <w:r>
        <w:t>Alice</w:t>
      </w:r>
      <w:r w:rsidR="006B64E6">
        <w:t xml:space="preserve">, </w:t>
      </w:r>
      <w:r>
        <w:t>grâce à une dispense spéciale</w:t>
      </w:r>
      <w:r w:rsidR="006B64E6">
        <w:t xml:space="preserve">, </w:t>
      </w:r>
      <w:r>
        <w:t>fut unie à Southampton</w:t>
      </w:r>
      <w:r w:rsidR="006B64E6">
        <w:t xml:space="preserve">, </w:t>
      </w:r>
      <w:r>
        <w:t>dès le lendemain de sa fuite</w:t>
      </w:r>
      <w:r w:rsidR="006B64E6">
        <w:t xml:space="preserve">, </w:t>
      </w:r>
      <w:r>
        <w:t xml:space="preserve">à </w:t>
      </w:r>
      <w:r w:rsidR="006B64E6">
        <w:t>M. </w:t>
      </w:r>
      <w:r>
        <w:t>Fowler</w:t>
      </w:r>
      <w:r w:rsidR="006B64E6">
        <w:t xml:space="preserve">, </w:t>
      </w:r>
      <w:r>
        <w:t>qui fut peu après nommé fonctionnaire du gouvernement dans une administration de l</w:t>
      </w:r>
      <w:r w:rsidR="006B64E6">
        <w:t>’</w:t>
      </w:r>
      <w:r>
        <w:t>île Maurice</w:t>
      </w:r>
      <w:r w:rsidR="006B64E6">
        <w:t xml:space="preserve">. </w:t>
      </w:r>
      <w:r>
        <w:t xml:space="preserve">Quant à </w:t>
      </w:r>
      <w:r w:rsidR="006B64E6">
        <w:t>M</w:t>
      </w:r>
      <w:r w:rsidR="006B64E6" w:rsidRPr="006B64E6">
        <w:rPr>
          <w:vertAlign w:val="superscript"/>
        </w:rPr>
        <w:t>lle</w:t>
      </w:r>
      <w:r w:rsidR="006B64E6">
        <w:t> </w:t>
      </w:r>
      <w:r>
        <w:t>Violet Hunter</w:t>
      </w:r>
      <w:r w:rsidR="006B64E6">
        <w:t xml:space="preserve">, </w:t>
      </w:r>
      <w:r>
        <w:t>mon ami Sherlock Holmes</w:t>
      </w:r>
      <w:r w:rsidR="006B64E6">
        <w:t xml:space="preserve">, </w:t>
      </w:r>
      <w:r>
        <w:t>contrairement à ce que j</w:t>
      </w:r>
      <w:r w:rsidR="006B64E6">
        <w:t>’</w:t>
      </w:r>
      <w:r>
        <w:t>avais prévu</w:t>
      </w:r>
      <w:r w:rsidR="006B64E6">
        <w:t xml:space="preserve">, </w:t>
      </w:r>
      <w:r>
        <w:t>se désintéressa d</w:t>
      </w:r>
      <w:r w:rsidR="006B64E6">
        <w:t>’</w:t>
      </w:r>
      <w:r>
        <w:t>elle complètement dès que l</w:t>
      </w:r>
      <w:r w:rsidR="006B64E6">
        <w:t>’</w:t>
      </w:r>
      <w:r>
        <w:t>énigme dans laquelle elle avait joué un rôle si prééminent fut solutionnée</w:t>
      </w:r>
      <w:r w:rsidR="006B64E6">
        <w:t xml:space="preserve">. </w:t>
      </w:r>
      <w:r>
        <w:t>Mais cela ne l</w:t>
      </w:r>
      <w:r w:rsidR="006B64E6">
        <w:t>’</w:t>
      </w:r>
      <w:r>
        <w:t>empêche pas d</w:t>
      </w:r>
      <w:r w:rsidR="006B64E6">
        <w:t>’</w:t>
      </w:r>
      <w:r>
        <w:t>être maintenant à la tête d</w:t>
      </w:r>
      <w:r w:rsidR="006B64E6">
        <w:t>’</w:t>
      </w:r>
      <w:r>
        <w:t>une institution particulière de Walsail</w:t>
      </w:r>
      <w:r w:rsidR="006B64E6">
        <w:t xml:space="preserve">, </w:t>
      </w:r>
      <w:r>
        <w:t>dont l</w:t>
      </w:r>
      <w:r w:rsidR="006B64E6">
        <w:t>’</w:t>
      </w:r>
      <w:r>
        <w:t>organisation est</w:t>
      </w:r>
      <w:r w:rsidR="006B64E6">
        <w:t xml:space="preserve">, </w:t>
      </w:r>
      <w:r>
        <w:t>paraît-il</w:t>
      </w:r>
      <w:r w:rsidR="006B64E6">
        <w:t xml:space="preserve">, </w:t>
      </w:r>
      <w:r>
        <w:t>fort appréciée</w:t>
      </w:r>
      <w:r w:rsidR="006B64E6">
        <w:t>.</w:t>
      </w:r>
    </w:p>
    <w:p w14:paraId="63826410" w14:textId="77777777" w:rsidR="00221E78" w:rsidRDefault="00221E78" w:rsidP="006B64E6">
      <w:pPr>
        <w:pStyle w:val="Titre1"/>
      </w:pPr>
      <w:bookmarkStart w:id="1" w:name="_Toc58069607"/>
      <w:r>
        <w:lastRenderedPageBreak/>
        <w:t>Toutes les aventures de Sherlock Holmes</w:t>
      </w:r>
      <w:bookmarkEnd w:id="1"/>
    </w:p>
    <w:p w14:paraId="1C45ABEE" w14:textId="77777777" w:rsidR="006B64E6" w:rsidRDefault="00221E78">
      <w:pPr>
        <w:widowControl w:val="0"/>
        <w:autoSpaceDE w:val="0"/>
        <w:autoSpaceDN w:val="0"/>
        <w:adjustRightInd w:val="0"/>
        <w:ind w:firstLine="0"/>
      </w:pPr>
      <w:r>
        <w:t>Liste des quatre romans et cinquante-six nouvelles qui constituent les aventures de Sherlock Holmes</w:t>
      </w:r>
      <w:r w:rsidR="006B64E6">
        <w:t xml:space="preserve">, </w:t>
      </w:r>
      <w:r>
        <w:t>publiées par Sir Arthur Conan Doyle entre 1887 et 1927</w:t>
      </w:r>
      <w:r w:rsidR="006B64E6">
        <w:t>.</w:t>
      </w:r>
    </w:p>
    <w:p w14:paraId="37E19570" w14:textId="77777777" w:rsidR="00221E78" w:rsidRDefault="00221E78" w:rsidP="006B64E6">
      <w:pPr>
        <w:pStyle w:val="intertitres"/>
        <w:rPr>
          <w:sz w:val="38"/>
        </w:rPr>
      </w:pPr>
      <w:r>
        <w:rPr>
          <w:sz w:val="38"/>
        </w:rPr>
        <w:t>Romans</w:t>
      </w:r>
    </w:p>
    <w:p w14:paraId="642ECA91" w14:textId="77777777" w:rsidR="006B64E6" w:rsidRDefault="00221E78" w:rsidP="006B64E6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Une Étude en Rouge</w:t>
      </w:r>
      <w:r w:rsidR="006B64E6">
        <w:t xml:space="preserve"> (</w:t>
      </w:r>
      <w:r>
        <w:t>novembre 1887</w:t>
      </w:r>
      <w:r w:rsidR="006B64E6">
        <w:t>)</w:t>
      </w:r>
    </w:p>
    <w:p w14:paraId="721E178E" w14:textId="77777777" w:rsidR="006B64E6" w:rsidRDefault="00221E78" w:rsidP="006B64E6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Le Signe des Quatre</w:t>
      </w:r>
      <w:r w:rsidR="006B64E6">
        <w:t xml:space="preserve"> (</w:t>
      </w:r>
      <w:r>
        <w:t>février 1890</w:t>
      </w:r>
      <w:r w:rsidR="006B64E6">
        <w:t>)</w:t>
      </w:r>
    </w:p>
    <w:p w14:paraId="077A9E99" w14:textId="77777777" w:rsidR="006B64E6" w:rsidRDefault="00221E78" w:rsidP="006B64E6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Le Chien des Baskerville</w:t>
      </w:r>
      <w:r w:rsidR="006B64E6">
        <w:t xml:space="preserve"> (</w:t>
      </w:r>
      <w:r>
        <w:t>août 1901 à mai 1902</w:t>
      </w:r>
      <w:r w:rsidR="006B64E6">
        <w:t>)</w:t>
      </w:r>
    </w:p>
    <w:p w14:paraId="0622F860" w14:textId="77777777" w:rsidR="006B64E6" w:rsidRDefault="00221E78" w:rsidP="006B64E6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La Vallée de la Peur</w:t>
      </w:r>
      <w:r w:rsidR="006B64E6">
        <w:t xml:space="preserve"> (</w:t>
      </w:r>
      <w:r>
        <w:t>sept 1914 à mai 1915</w:t>
      </w:r>
      <w:r w:rsidR="006B64E6">
        <w:t>)</w:t>
      </w:r>
    </w:p>
    <w:p w14:paraId="069F3579" w14:textId="77777777" w:rsidR="00221E78" w:rsidRDefault="00221E78" w:rsidP="006B64E6">
      <w:pPr>
        <w:pStyle w:val="intertitres"/>
        <w:rPr>
          <w:sz w:val="38"/>
        </w:rPr>
      </w:pPr>
      <w:r>
        <w:rPr>
          <w:sz w:val="38"/>
        </w:rPr>
        <w:t>Les Aventures de Sherlock Holmes</w:t>
      </w:r>
    </w:p>
    <w:p w14:paraId="24D31815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 Scandale en Bohême</w:t>
      </w:r>
      <w:r w:rsidR="006B64E6">
        <w:t xml:space="preserve"> (</w:t>
      </w:r>
      <w:r>
        <w:t>juillet 1891</w:t>
      </w:r>
      <w:r w:rsidR="006B64E6">
        <w:t>)</w:t>
      </w:r>
    </w:p>
    <w:p w14:paraId="514FAF26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La Ligue des Rouquins</w:t>
      </w:r>
      <w:r w:rsidR="006B64E6">
        <w:t xml:space="preserve"> (</w:t>
      </w:r>
      <w:r>
        <w:t>août 1891</w:t>
      </w:r>
      <w:r w:rsidR="006B64E6">
        <w:t>)</w:t>
      </w:r>
    </w:p>
    <w:p w14:paraId="78FF369E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Une Affaire d</w:t>
      </w:r>
      <w:r w:rsidR="006B64E6">
        <w:t>’</w:t>
      </w:r>
      <w:r>
        <w:t>Identité</w:t>
      </w:r>
      <w:r w:rsidR="006B64E6">
        <w:t xml:space="preserve"> (</w:t>
      </w:r>
      <w:r>
        <w:t>septembre 1891</w:t>
      </w:r>
      <w:r w:rsidR="006B64E6">
        <w:t>)</w:t>
      </w:r>
    </w:p>
    <w:p w14:paraId="71DF483A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 mystère de la vallée de Boscombe</w:t>
      </w:r>
      <w:r w:rsidR="006B64E6">
        <w:t xml:space="preserve"> (</w:t>
      </w:r>
      <w:r>
        <w:t>octobre 1891</w:t>
      </w:r>
      <w:r w:rsidR="006B64E6">
        <w:t>)</w:t>
      </w:r>
    </w:p>
    <w:p w14:paraId="1DE2CA97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Les Cinq Pépins d</w:t>
      </w:r>
      <w:r w:rsidR="006B64E6">
        <w:t>’</w:t>
      </w:r>
      <w:r>
        <w:t>Orange</w:t>
      </w:r>
      <w:r w:rsidR="006B64E6">
        <w:t xml:space="preserve"> (</w:t>
      </w:r>
      <w:r>
        <w:t>novembre 1891</w:t>
      </w:r>
      <w:r w:rsidR="006B64E6">
        <w:t>)</w:t>
      </w:r>
    </w:p>
    <w:p w14:paraId="2082BD87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</w:t>
      </w:r>
      <w:r w:rsidR="006B64E6">
        <w:t>’</w:t>
      </w:r>
      <w:r>
        <w:t>Homme à la Lèvre Tordue</w:t>
      </w:r>
      <w:r w:rsidR="006B64E6">
        <w:t xml:space="preserve"> (</w:t>
      </w:r>
      <w:r>
        <w:t>décembre 1891</w:t>
      </w:r>
      <w:r w:rsidR="006B64E6">
        <w:t>)</w:t>
      </w:r>
    </w:p>
    <w:p w14:paraId="52ADA022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</w:t>
      </w:r>
      <w:r w:rsidR="006B64E6">
        <w:t>’</w:t>
      </w:r>
      <w:r>
        <w:t>Escarboucle Bleue</w:t>
      </w:r>
      <w:r w:rsidR="006B64E6">
        <w:t xml:space="preserve"> (</w:t>
      </w:r>
      <w:r>
        <w:t>janvier 1892</w:t>
      </w:r>
      <w:r w:rsidR="006B64E6">
        <w:t>)</w:t>
      </w:r>
    </w:p>
    <w:p w14:paraId="69E52C1D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 Ruban Moucheté</w:t>
      </w:r>
      <w:r w:rsidR="006B64E6">
        <w:t xml:space="preserve"> (</w:t>
      </w:r>
      <w:r>
        <w:t>février 1892</w:t>
      </w:r>
      <w:r w:rsidR="006B64E6">
        <w:t>)</w:t>
      </w:r>
    </w:p>
    <w:p w14:paraId="17DA46BB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 Pouce de l</w:t>
      </w:r>
      <w:r w:rsidR="006B64E6">
        <w:t>’</w:t>
      </w:r>
      <w:r>
        <w:t>Ingénieur</w:t>
      </w:r>
      <w:r w:rsidR="006B64E6">
        <w:t xml:space="preserve"> (</w:t>
      </w:r>
      <w:r>
        <w:t>mars 1892</w:t>
      </w:r>
      <w:r w:rsidR="006B64E6">
        <w:t>)</w:t>
      </w:r>
    </w:p>
    <w:p w14:paraId="2BD82084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 Aristocrate Célibataire</w:t>
      </w:r>
      <w:r w:rsidR="006B64E6">
        <w:t xml:space="preserve"> (</w:t>
      </w:r>
      <w:r>
        <w:t>avril 1892</w:t>
      </w:r>
      <w:r w:rsidR="006B64E6">
        <w:t>)</w:t>
      </w:r>
    </w:p>
    <w:p w14:paraId="1D6444B7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lastRenderedPageBreak/>
        <w:t>Le Diadème de Beryls</w:t>
      </w:r>
      <w:r w:rsidR="006B64E6">
        <w:t xml:space="preserve"> (</w:t>
      </w:r>
      <w:r>
        <w:t>mai 1892</w:t>
      </w:r>
      <w:r w:rsidR="006B64E6">
        <w:t>)</w:t>
      </w:r>
    </w:p>
    <w:p w14:paraId="2AACF560" w14:textId="77777777" w:rsidR="006B64E6" w:rsidRDefault="00221E78" w:rsidP="006B64E6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Les Hêtres Rouges</w:t>
      </w:r>
      <w:r w:rsidR="006B64E6">
        <w:t xml:space="preserve"> (</w:t>
      </w:r>
      <w:r>
        <w:t>juin 1892</w:t>
      </w:r>
      <w:r w:rsidR="006B64E6">
        <w:t>)</w:t>
      </w:r>
    </w:p>
    <w:p w14:paraId="484E35FF" w14:textId="77777777" w:rsidR="00221E78" w:rsidRDefault="00221E78" w:rsidP="006B64E6">
      <w:pPr>
        <w:pStyle w:val="intertitres"/>
        <w:rPr>
          <w:sz w:val="38"/>
        </w:rPr>
      </w:pPr>
      <w:r>
        <w:rPr>
          <w:sz w:val="38"/>
        </w:rPr>
        <w:t>Les Mémoires de Sherlock Holmes</w:t>
      </w:r>
    </w:p>
    <w:p w14:paraId="7B7A5478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Flamme d</w:t>
      </w:r>
      <w:r w:rsidR="006B64E6">
        <w:t>’</w:t>
      </w:r>
      <w:r>
        <w:t>Argent</w:t>
      </w:r>
      <w:r w:rsidR="006B64E6">
        <w:t xml:space="preserve"> (</w:t>
      </w:r>
      <w:r>
        <w:t>décembre 1892</w:t>
      </w:r>
      <w:r w:rsidR="006B64E6">
        <w:t>)</w:t>
      </w:r>
    </w:p>
    <w:p w14:paraId="1F0781D2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La Boite en Carton</w:t>
      </w:r>
      <w:r w:rsidR="006B64E6">
        <w:t xml:space="preserve"> (</w:t>
      </w:r>
      <w:r>
        <w:t>janvier 1893</w:t>
      </w:r>
      <w:r w:rsidR="006B64E6">
        <w:t>)</w:t>
      </w:r>
    </w:p>
    <w:p w14:paraId="7E0C2370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La Figure Jaune</w:t>
      </w:r>
      <w:r w:rsidR="006B64E6">
        <w:t xml:space="preserve"> (</w:t>
      </w:r>
      <w:r>
        <w:t>février 1893</w:t>
      </w:r>
      <w:r w:rsidR="006B64E6">
        <w:t>)</w:t>
      </w:r>
    </w:p>
    <w:p w14:paraId="32B86AD6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</w:t>
      </w:r>
      <w:r w:rsidR="006B64E6">
        <w:t>’</w:t>
      </w:r>
      <w:r>
        <w:t>Employé de l</w:t>
      </w:r>
      <w:r w:rsidR="006B64E6">
        <w:t>’</w:t>
      </w:r>
      <w:r>
        <w:t>Agent de Change</w:t>
      </w:r>
      <w:r w:rsidR="006B64E6">
        <w:t xml:space="preserve"> (</w:t>
      </w:r>
      <w:r>
        <w:t>mars 1893</w:t>
      </w:r>
      <w:r w:rsidR="006B64E6">
        <w:t>)</w:t>
      </w:r>
    </w:p>
    <w:p w14:paraId="67E763FD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Gloria-Scott</w:t>
      </w:r>
      <w:r w:rsidR="006B64E6">
        <w:t xml:space="preserve"> (</w:t>
      </w:r>
      <w:r>
        <w:t>avril 1893</w:t>
      </w:r>
      <w:r w:rsidR="006B64E6">
        <w:t>)</w:t>
      </w:r>
    </w:p>
    <w:p w14:paraId="32F3CF5B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Rituel des Musgrave</w:t>
      </w:r>
      <w:r w:rsidR="006B64E6">
        <w:t xml:space="preserve"> (</w:t>
      </w:r>
      <w:r>
        <w:t>mai 1893</w:t>
      </w:r>
      <w:r w:rsidR="006B64E6">
        <w:t>)</w:t>
      </w:r>
    </w:p>
    <w:p w14:paraId="4E66A5DB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Les Propriétaires de Reigate</w:t>
      </w:r>
      <w:r w:rsidR="006B64E6">
        <w:t xml:space="preserve"> (</w:t>
      </w:r>
      <w:r>
        <w:t>juin 1893</w:t>
      </w:r>
      <w:r w:rsidR="006B64E6">
        <w:t>)</w:t>
      </w:r>
    </w:p>
    <w:p w14:paraId="52F5AD8E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Tordu</w:t>
      </w:r>
      <w:r w:rsidR="006B64E6">
        <w:t xml:space="preserve"> (</w:t>
      </w:r>
      <w:r>
        <w:t>juillet 1893</w:t>
      </w:r>
      <w:r w:rsidR="006B64E6">
        <w:t>)</w:t>
      </w:r>
    </w:p>
    <w:p w14:paraId="3610091D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Pensionnaire en Traitement</w:t>
      </w:r>
      <w:r w:rsidR="006B64E6">
        <w:t xml:space="preserve"> (</w:t>
      </w:r>
      <w:r>
        <w:t>août 1893</w:t>
      </w:r>
      <w:r w:rsidR="006B64E6">
        <w:t>)</w:t>
      </w:r>
    </w:p>
    <w:p w14:paraId="203A5FED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</w:t>
      </w:r>
      <w:r w:rsidR="006B64E6">
        <w:t>’</w:t>
      </w:r>
      <w:r>
        <w:t>Interprète Grec</w:t>
      </w:r>
      <w:r w:rsidR="006B64E6">
        <w:t xml:space="preserve"> (</w:t>
      </w:r>
      <w:r>
        <w:t>septembre 1893</w:t>
      </w:r>
      <w:r w:rsidR="006B64E6">
        <w:t>)</w:t>
      </w:r>
    </w:p>
    <w:p w14:paraId="7A7EB806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Traité Naval</w:t>
      </w:r>
      <w:r w:rsidR="006B64E6">
        <w:t xml:space="preserve"> (</w:t>
      </w:r>
      <w:r>
        <w:t>octobre / novembre 1893</w:t>
      </w:r>
      <w:r w:rsidR="006B64E6">
        <w:t>)</w:t>
      </w:r>
    </w:p>
    <w:p w14:paraId="6A66AF78" w14:textId="77777777" w:rsidR="006B64E6" w:rsidRDefault="00221E78" w:rsidP="006B64E6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Dernier Problème</w:t>
      </w:r>
      <w:r w:rsidR="006B64E6">
        <w:t xml:space="preserve"> (</w:t>
      </w:r>
      <w:r>
        <w:t>décembre 1893</w:t>
      </w:r>
      <w:r w:rsidR="006B64E6">
        <w:t>)</w:t>
      </w:r>
    </w:p>
    <w:p w14:paraId="00668103" w14:textId="77777777" w:rsidR="00221E78" w:rsidRDefault="00221E78" w:rsidP="006B64E6">
      <w:pPr>
        <w:pStyle w:val="intertitres"/>
        <w:rPr>
          <w:sz w:val="38"/>
        </w:rPr>
      </w:pPr>
      <w:r>
        <w:rPr>
          <w:sz w:val="38"/>
        </w:rPr>
        <w:t>Le Retour de Sherlock Holmes</w:t>
      </w:r>
    </w:p>
    <w:p w14:paraId="77701193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Maison Vide</w:t>
      </w:r>
      <w:r w:rsidR="006B64E6">
        <w:t xml:space="preserve"> (</w:t>
      </w:r>
      <w:r>
        <w:t>2</w:t>
      </w:r>
      <w:r w:rsidR="006B64E6">
        <w:t>6 septembre</w:t>
      </w:r>
      <w:r>
        <w:t xml:space="preserve"> 1903</w:t>
      </w:r>
      <w:r w:rsidR="006B64E6">
        <w:t>)</w:t>
      </w:r>
    </w:p>
    <w:p w14:paraId="215F2B2B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</w:t>
      </w:r>
      <w:r w:rsidR="006B64E6">
        <w:t>’</w:t>
      </w:r>
      <w:r>
        <w:t>Entrepreneur de Norwood</w:t>
      </w:r>
      <w:r w:rsidR="006B64E6">
        <w:t xml:space="preserve"> (</w:t>
      </w:r>
      <w:r>
        <w:t>3</w:t>
      </w:r>
      <w:r w:rsidR="006B64E6">
        <w:t>1 octobre</w:t>
      </w:r>
      <w:r>
        <w:t xml:space="preserve"> 1903</w:t>
      </w:r>
      <w:r w:rsidR="006B64E6">
        <w:t>)</w:t>
      </w:r>
    </w:p>
    <w:p w14:paraId="5B07CEBC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Hommes Dansants</w:t>
      </w:r>
      <w:r w:rsidR="006B64E6">
        <w:t xml:space="preserve"> (</w:t>
      </w:r>
      <w:r>
        <w:t>décembre 1903</w:t>
      </w:r>
      <w:r w:rsidR="006B64E6">
        <w:t>)</w:t>
      </w:r>
    </w:p>
    <w:p w14:paraId="5592F263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Cycliste Solitaire</w:t>
      </w:r>
      <w:r w:rsidR="006B64E6">
        <w:t xml:space="preserve"> (</w:t>
      </w:r>
      <w:r>
        <w:t>2</w:t>
      </w:r>
      <w:r w:rsidR="006B64E6">
        <w:t>6 décembre</w:t>
      </w:r>
      <w:r>
        <w:t xml:space="preserve"> 1903</w:t>
      </w:r>
      <w:r w:rsidR="006B64E6">
        <w:t>)</w:t>
      </w:r>
    </w:p>
    <w:p w14:paraId="0169B5FB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</w:t>
      </w:r>
      <w:r w:rsidR="006B64E6">
        <w:t>’</w:t>
      </w:r>
      <w:r>
        <w:t>École du prieuré</w:t>
      </w:r>
      <w:r w:rsidR="006B64E6">
        <w:t xml:space="preserve"> (</w:t>
      </w:r>
      <w:r>
        <w:t>3</w:t>
      </w:r>
      <w:r w:rsidR="006B64E6">
        <w:t>0 janvier</w:t>
      </w:r>
      <w:r>
        <w:t xml:space="preserve"> 1904</w:t>
      </w:r>
      <w:r w:rsidR="006B64E6">
        <w:t>)</w:t>
      </w:r>
    </w:p>
    <w:p w14:paraId="4F7714E1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lastRenderedPageBreak/>
        <w:t>Peter le Noir</w:t>
      </w:r>
      <w:r w:rsidR="006B64E6">
        <w:t xml:space="preserve"> (</w:t>
      </w:r>
      <w:r>
        <w:t>2</w:t>
      </w:r>
      <w:r w:rsidR="006B64E6">
        <w:t>7 février</w:t>
      </w:r>
      <w:r>
        <w:t xml:space="preserve"> 1904</w:t>
      </w:r>
      <w:r w:rsidR="006B64E6">
        <w:t>)</w:t>
      </w:r>
    </w:p>
    <w:p w14:paraId="2668EC82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Charles Auguste Milverton</w:t>
      </w:r>
      <w:r w:rsidR="006B64E6">
        <w:t xml:space="preserve"> (</w:t>
      </w:r>
      <w:r>
        <w:t>2</w:t>
      </w:r>
      <w:r w:rsidR="006B64E6">
        <w:t>6 mars</w:t>
      </w:r>
      <w:r>
        <w:t xml:space="preserve"> 1904</w:t>
      </w:r>
      <w:r w:rsidR="006B64E6">
        <w:t>)</w:t>
      </w:r>
    </w:p>
    <w:p w14:paraId="22460454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Six Napoléons</w:t>
      </w:r>
      <w:r w:rsidR="006B64E6">
        <w:t xml:space="preserve"> (</w:t>
      </w:r>
      <w:r>
        <w:t>3</w:t>
      </w:r>
      <w:r w:rsidR="006B64E6">
        <w:t>0 avril</w:t>
      </w:r>
      <w:r>
        <w:t xml:space="preserve"> 1904</w:t>
      </w:r>
      <w:r w:rsidR="006B64E6">
        <w:t>)</w:t>
      </w:r>
    </w:p>
    <w:p w14:paraId="7320E0D5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Trois Étudiants</w:t>
      </w:r>
      <w:r w:rsidR="006B64E6">
        <w:t xml:space="preserve"> (</w:t>
      </w:r>
      <w:r>
        <w:t>juin 1904</w:t>
      </w:r>
      <w:r w:rsidR="006B64E6">
        <w:t>)</w:t>
      </w:r>
    </w:p>
    <w:p w14:paraId="4F5E2ECF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 Pince-Nez en Or</w:t>
      </w:r>
      <w:r w:rsidR="006B64E6">
        <w:t xml:space="preserve"> (</w:t>
      </w:r>
      <w:r>
        <w:t>juillet 1904</w:t>
      </w:r>
      <w:r w:rsidR="006B64E6">
        <w:t>)</w:t>
      </w:r>
    </w:p>
    <w:p w14:paraId="6B369689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Un Trois-Quarts a été perdu</w:t>
      </w:r>
      <w:r w:rsidR="006B64E6">
        <w:t xml:space="preserve"> (</w:t>
      </w:r>
      <w:r>
        <w:t>août 1904</w:t>
      </w:r>
      <w:r w:rsidR="006B64E6">
        <w:t>)</w:t>
      </w:r>
    </w:p>
    <w:p w14:paraId="2839EFB8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 Manoir de L</w:t>
      </w:r>
      <w:r w:rsidR="006B64E6">
        <w:t>’</w:t>
      </w:r>
      <w:r>
        <w:t>Abbaye</w:t>
      </w:r>
      <w:r w:rsidR="006B64E6">
        <w:t xml:space="preserve"> (</w:t>
      </w:r>
      <w:r>
        <w:t>septembre 1904</w:t>
      </w:r>
      <w:r w:rsidR="006B64E6">
        <w:t>)</w:t>
      </w:r>
    </w:p>
    <w:p w14:paraId="51AE39B0" w14:textId="77777777" w:rsidR="006B64E6" w:rsidRDefault="00221E78" w:rsidP="006B64E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Deuxième Tâche</w:t>
      </w:r>
      <w:r w:rsidR="006B64E6">
        <w:t xml:space="preserve"> (</w:t>
      </w:r>
      <w:r>
        <w:t>décembre 1904</w:t>
      </w:r>
      <w:r w:rsidR="006B64E6">
        <w:t>)</w:t>
      </w:r>
    </w:p>
    <w:p w14:paraId="23E7F898" w14:textId="77777777" w:rsidR="00221E78" w:rsidRDefault="00221E78" w:rsidP="006B64E6">
      <w:pPr>
        <w:pStyle w:val="intertitres"/>
        <w:rPr>
          <w:sz w:val="38"/>
        </w:rPr>
      </w:pPr>
      <w:r>
        <w:rPr>
          <w:sz w:val="38"/>
        </w:rPr>
        <w:t>Son Dernier Coup d</w:t>
      </w:r>
      <w:r w:rsidR="006B64E6">
        <w:rPr>
          <w:sz w:val="38"/>
        </w:rPr>
        <w:t>’</w:t>
      </w:r>
      <w:r>
        <w:rPr>
          <w:sz w:val="38"/>
        </w:rPr>
        <w:t>Archet</w:t>
      </w:r>
    </w:p>
    <w:p w14:paraId="1538A907" w14:textId="77777777" w:rsidR="006B64E6" w:rsidRDefault="00221E78" w:rsidP="006B64E6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</w:t>
      </w:r>
      <w:r w:rsidR="006B64E6">
        <w:t>’</w:t>
      </w:r>
      <w:r>
        <w:t>aventure de Wisteria Lodge</w:t>
      </w:r>
      <w:r w:rsidR="006B64E6">
        <w:t xml:space="preserve"> (</w:t>
      </w:r>
      <w:r>
        <w:t>1</w:t>
      </w:r>
      <w:r w:rsidR="006B64E6">
        <w:t>5 août</w:t>
      </w:r>
      <w:r>
        <w:t xml:space="preserve"> 1908</w:t>
      </w:r>
      <w:r w:rsidR="006B64E6">
        <w:t>)</w:t>
      </w:r>
    </w:p>
    <w:p w14:paraId="39B921CC" w14:textId="77777777" w:rsidR="006B64E6" w:rsidRDefault="00221E78" w:rsidP="006B64E6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Les Plans du Bruce-Partington</w:t>
      </w:r>
      <w:r w:rsidR="006B64E6">
        <w:t xml:space="preserve"> (</w:t>
      </w:r>
      <w:r>
        <w:t>décembre 1908</w:t>
      </w:r>
      <w:r w:rsidR="006B64E6">
        <w:t>)</w:t>
      </w:r>
    </w:p>
    <w:p w14:paraId="0E52680D" w14:textId="77777777" w:rsidR="006B64E6" w:rsidRDefault="00221E78" w:rsidP="006B64E6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Pied du Diable</w:t>
      </w:r>
      <w:r w:rsidR="006B64E6">
        <w:t xml:space="preserve"> (</w:t>
      </w:r>
      <w:r>
        <w:t>décembre 1910</w:t>
      </w:r>
      <w:r w:rsidR="006B64E6">
        <w:t>)</w:t>
      </w:r>
    </w:p>
    <w:p w14:paraId="0A6E8581" w14:textId="77777777" w:rsidR="006B64E6" w:rsidRDefault="00221E78" w:rsidP="006B64E6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Cercle Rouge</w:t>
      </w:r>
      <w:r w:rsidR="006B64E6">
        <w:t xml:space="preserve"> (</w:t>
      </w:r>
      <w:r>
        <w:t>mars/avril 1911</w:t>
      </w:r>
      <w:r w:rsidR="006B64E6">
        <w:t>)</w:t>
      </w:r>
    </w:p>
    <w:p w14:paraId="4D0463FA" w14:textId="77777777" w:rsidR="006B64E6" w:rsidRDefault="00221E78" w:rsidP="006B64E6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La Disparition de Lady Frances Carfax</w:t>
      </w:r>
      <w:r w:rsidR="006B64E6">
        <w:t xml:space="preserve"> (</w:t>
      </w:r>
      <w:r>
        <w:t>décembre 1911</w:t>
      </w:r>
      <w:r w:rsidR="006B64E6">
        <w:t>)</w:t>
      </w:r>
    </w:p>
    <w:p w14:paraId="3C7C5DEA" w14:textId="77777777" w:rsidR="006B64E6" w:rsidRDefault="00221E78" w:rsidP="006B64E6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détective agonisant</w:t>
      </w:r>
      <w:r w:rsidR="006B64E6">
        <w:t xml:space="preserve"> (</w:t>
      </w:r>
      <w:r>
        <w:t>2</w:t>
      </w:r>
      <w:r w:rsidR="006B64E6">
        <w:t>2 novembre</w:t>
      </w:r>
      <w:r>
        <w:t xml:space="preserve"> 1913</w:t>
      </w:r>
      <w:r w:rsidR="006B64E6">
        <w:t>)</w:t>
      </w:r>
    </w:p>
    <w:p w14:paraId="0A2BA9A9" w14:textId="77777777" w:rsidR="006B64E6" w:rsidRDefault="00221E78" w:rsidP="006B64E6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Son Dernier Coup d</w:t>
      </w:r>
      <w:r w:rsidR="006B64E6">
        <w:t>’</w:t>
      </w:r>
      <w:r>
        <w:t>Archet</w:t>
      </w:r>
      <w:r w:rsidR="006B64E6">
        <w:t xml:space="preserve"> (</w:t>
      </w:r>
      <w:r>
        <w:t>septembre 1917</w:t>
      </w:r>
      <w:r w:rsidR="006B64E6">
        <w:t>)</w:t>
      </w:r>
    </w:p>
    <w:p w14:paraId="48186F18" w14:textId="77777777" w:rsidR="00221E78" w:rsidRDefault="00221E78" w:rsidP="006B64E6">
      <w:pPr>
        <w:pStyle w:val="intertitres"/>
        <w:rPr>
          <w:sz w:val="38"/>
        </w:rPr>
      </w:pPr>
      <w:r>
        <w:rPr>
          <w:sz w:val="38"/>
        </w:rPr>
        <w:t>Les Archives de Sherlock Holmes</w:t>
      </w:r>
    </w:p>
    <w:p w14:paraId="6C6AB61F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Pierre de Mazarin</w:t>
      </w:r>
      <w:r w:rsidR="006B64E6">
        <w:t xml:space="preserve"> (</w:t>
      </w:r>
      <w:r>
        <w:t>octobre 1921</w:t>
      </w:r>
      <w:r w:rsidR="006B64E6">
        <w:t>)</w:t>
      </w:r>
    </w:p>
    <w:p w14:paraId="54D9AB43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Problème du Pont de Thor</w:t>
      </w:r>
      <w:r w:rsidR="006B64E6">
        <w:t xml:space="preserve"> (</w:t>
      </w:r>
      <w:r>
        <w:t>février et mars 1922</w:t>
      </w:r>
      <w:r w:rsidR="006B64E6">
        <w:t>)</w:t>
      </w:r>
    </w:p>
    <w:p w14:paraId="3D8C07AD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</w:t>
      </w:r>
      <w:r w:rsidR="006B64E6">
        <w:t>’</w:t>
      </w:r>
      <w:r>
        <w:t>Homme qui Grimpait</w:t>
      </w:r>
      <w:r w:rsidR="006B64E6">
        <w:t xml:space="preserve"> (</w:t>
      </w:r>
      <w:r>
        <w:t>mars 1923</w:t>
      </w:r>
      <w:r w:rsidR="006B64E6">
        <w:t>)</w:t>
      </w:r>
    </w:p>
    <w:p w14:paraId="400F45A0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Vampire du Sussex</w:t>
      </w:r>
      <w:r w:rsidR="006B64E6">
        <w:t xml:space="preserve"> (</w:t>
      </w:r>
      <w:r>
        <w:t>janvier 1924</w:t>
      </w:r>
      <w:r w:rsidR="006B64E6">
        <w:t>)</w:t>
      </w:r>
    </w:p>
    <w:p w14:paraId="24EED36F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lastRenderedPageBreak/>
        <w:t>Les Trois Garrideb</w:t>
      </w:r>
      <w:r w:rsidR="006B64E6">
        <w:t xml:space="preserve"> (</w:t>
      </w:r>
      <w:r>
        <w:t>2</w:t>
      </w:r>
      <w:r w:rsidR="006B64E6">
        <w:t>5 octobre</w:t>
      </w:r>
      <w:r>
        <w:t xml:space="preserve"> 1924</w:t>
      </w:r>
      <w:r w:rsidR="006B64E6">
        <w:t>)</w:t>
      </w:r>
    </w:p>
    <w:p w14:paraId="793207A9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</w:t>
      </w:r>
      <w:r w:rsidR="006B64E6">
        <w:t>’</w:t>
      </w:r>
      <w:r>
        <w:t>Illustre Client</w:t>
      </w:r>
      <w:r w:rsidR="006B64E6">
        <w:t xml:space="preserve"> (8 novembre</w:t>
      </w:r>
      <w:r>
        <w:t xml:space="preserve"> 1924</w:t>
      </w:r>
      <w:r w:rsidR="006B64E6">
        <w:t>)</w:t>
      </w:r>
    </w:p>
    <w:p w14:paraId="0F5CE365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Les Trois Pignons</w:t>
      </w:r>
      <w:r w:rsidR="006B64E6">
        <w:t xml:space="preserve"> (</w:t>
      </w:r>
      <w:r>
        <w:t>1</w:t>
      </w:r>
      <w:r w:rsidR="006B64E6">
        <w:t>8 septembre</w:t>
      </w:r>
      <w:r>
        <w:t xml:space="preserve"> 1926</w:t>
      </w:r>
      <w:r w:rsidR="006B64E6">
        <w:t>)</w:t>
      </w:r>
    </w:p>
    <w:p w14:paraId="798C5D0C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Soldat Blanchi</w:t>
      </w:r>
      <w:r w:rsidR="006B64E6">
        <w:t xml:space="preserve"> (</w:t>
      </w:r>
      <w:r>
        <w:t>1</w:t>
      </w:r>
      <w:r w:rsidR="006B64E6">
        <w:t>6 octobre</w:t>
      </w:r>
      <w:r>
        <w:t xml:space="preserve"> 1926</w:t>
      </w:r>
      <w:r w:rsidR="006B64E6">
        <w:t>)</w:t>
      </w:r>
    </w:p>
    <w:p w14:paraId="18DAA0E1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Crinière du Lion</w:t>
      </w:r>
      <w:r w:rsidR="006B64E6">
        <w:t xml:space="preserve"> (</w:t>
      </w:r>
      <w:r>
        <w:t>2</w:t>
      </w:r>
      <w:r w:rsidR="006B64E6">
        <w:t>7 novembre</w:t>
      </w:r>
      <w:r>
        <w:t xml:space="preserve"> 1926</w:t>
      </w:r>
      <w:r w:rsidR="006B64E6">
        <w:t>)</w:t>
      </w:r>
    </w:p>
    <w:p w14:paraId="165A939C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Marchand de Couleurs Retiré des Affaires</w:t>
      </w:r>
      <w:r w:rsidR="006B64E6">
        <w:t xml:space="preserve"> (</w:t>
      </w:r>
      <w:r>
        <w:t>1</w:t>
      </w:r>
      <w:r w:rsidR="006B64E6">
        <w:t xml:space="preserve">8 décembre. </w:t>
      </w:r>
      <w:r>
        <w:t>1926</w:t>
      </w:r>
      <w:r w:rsidR="006B64E6">
        <w:t>)</w:t>
      </w:r>
    </w:p>
    <w:p w14:paraId="2BDD802B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Pensionnaire Voilée</w:t>
      </w:r>
      <w:r w:rsidR="006B64E6">
        <w:t xml:space="preserve"> (</w:t>
      </w:r>
      <w:r>
        <w:t>2</w:t>
      </w:r>
      <w:r w:rsidR="006B64E6">
        <w:t>2 janvier</w:t>
      </w:r>
      <w:r>
        <w:t xml:space="preserve"> 1927</w:t>
      </w:r>
      <w:r w:rsidR="006B64E6">
        <w:t>)</w:t>
      </w:r>
    </w:p>
    <w:p w14:paraId="6B8AC9CF" w14:textId="77777777" w:rsidR="006B64E6" w:rsidRDefault="00221E78" w:rsidP="006B64E6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</w:t>
      </w:r>
      <w:r w:rsidR="006B64E6">
        <w:t>’</w:t>
      </w:r>
      <w:r>
        <w:t>Aventure de Shoscombe Old Place</w:t>
      </w:r>
      <w:r w:rsidR="006B64E6">
        <w:t xml:space="preserve"> (5 mars</w:t>
      </w:r>
      <w:r>
        <w:t xml:space="preserve"> 1927</w:t>
      </w:r>
      <w:r w:rsidR="006B64E6">
        <w:t>)</w:t>
      </w:r>
    </w:p>
    <w:p w14:paraId="466D0262" w14:textId="77777777" w:rsidR="006B64E6" w:rsidRDefault="006B64E6" w:rsidP="006B64E6">
      <w:pPr>
        <w:pStyle w:val="Titre1"/>
        <w:spacing w:before="0" w:after="480"/>
        <w:sectPr w:rsidR="006B64E6" w:rsidSect="006B64E6">
          <w:footerReference w:type="default" r:id="rId11"/>
          <w:pgSz w:w="11906" w:h="16838" w:code="9"/>
          <w:pgMar w:top="1134" w:right="1134" w:bottom="1134" w:left="1134" w:header="709" w:footer="624" w:gutter="0"/>
          <w:cols w:space="708"/>
          <w:titlePg/>
          <w:docGrid w:linePitch="360"/>
        </w:sectPr>
      </w:pPr>
      <w:bookmarkStart w:id="2" w:name="_Toc58069608"/>
    </w:p>
    <w:p w14:paraId="5F0150ED" w14:textId="77777777" w:rsidR="00221E78" w:rsidRDefault="00221E78" w:rsidP="006B64E6">
      <w:pPr>
        <w:pStyle w:val="Titre1"/>
        <w:spacing w:before="0" w:after="480"/>
      </w:pPr>
      <w:r>
        <w:lastRenderedPageBreak/>
        <w:t>À propos de cette édition électronique</w:t>
      </w:r>
      <w:bookmarkEnd w:id="2"/>
    </w:p>
    <w:p w14:paraId="508A8071" w14:textId="77777777" w:rsidR="006B64E6" w:rsidRDefault="006B64E6" w:rsidP="006B64E6">
      <w:pPr>
        <w:spacing w:before="180" w:after="180"/>
        <w:ind w:firstLine="0"/>
        <w:jc w:val="center"/>
        <w:rPr>
          <w:b/>
          <w:bCs/>
          <w:szCs w:val="32"/>
        </w:rPr>
      </w:pPr>
      <w:r w:rsidRPr="006B64E6">
        <w:rPr>
          <w:b/>
          <w:bCs/>
          <w:szCs w:val="32"/>
        </w:rPr>
        <w:t>Texte libre de droits</w:t>
      </w:r>
      <w:r>
        <w:rPr>
          <w:b/>
          <w:bCs/>
          <w:szCs w:val="32"/>
        </w:rPr>
        <w:t>.</w:t>
      </w:r>
    </w:p>
    <w:p w14:paraId="6C6E61EA" w14:textId="77777777" w:rsidR="006B64E6" w:rsidRDefault="006B64E6" w:rsidP="006B64E6">
      <w:pPr>
        <w:pStyle w:val="Centr"/>
        <w:spacing w:before="180" w:after="180"/>
      </w:pPr>
      <w:r w:rsidRPr="00633842">
        <w:t>Corrections</w:t>
      </w:r>
      <w:r>
        <w:t xml:space="preserve">, </w:t>
      </w:r>
      <w:r w:rsidRPr="00633842">
        <w:t>édition</w:t>
      </w:r>
      <w:r>
        <w:t xml:space="preserve">, </w:t>
      </w:r>
      <w:r w:rsidRPr="00633842">
        <w:t>conversion informatique et public</w:t>
      </w:r>
      <w:r w:rsidRPr="00633842">
        <w:t>a</w:t>
      </w:r>
      <w:r w:rsidRPr="00633842">
        <w:t>tion par le groupe</w:t>
      </w:r>
      <w:r>
        <w:t> :</w:t>
      </w:r>
    </w:p>
    <w:p w14:paraId="61AF394E" w14:textId="77777777" w:rsidR="006B64E6" w:rsidRPr="006B64E6" w:rsidRDefault="006B64E6" w:rsidP="006B64E6">
      <w:pPr>
        <w:spacing w:before="180" w:after="180"/>
        <w:ind w:firstLine="0"/>
        <w:jc w:val="center"/>
        <w:rPr>
          <w:b/>
          <w:bCs/>
          <w:i/>
          <w:iCs/>
          <w:szCs w:val="32"/>
        </w:rPr>
      </w:pPr>
      <w:r w:rsidRPr="006B64E6">
        <w:rPr>
          <w:b/>
          <w:bCs/>
          <w:i/>
          <w:iCs/>
          <w:szCs w:val="32"/>
        </w:rPr>
        <w:t>Ebooks libres et gratuits</w:t>
      </w:r>
    </w:p>
    <w:p w14:paraId="1A364360" w14:textId="77777777" w:rsidR="006B64E6" w:rsidRPr="00633842" w:rsidRDefault="006B64E6" w:rsidP="006B64E6">
      <w:pPr>
        <w:pStyle w:val="Centr"/>
        <w:spacing w:before="180" w:after="180"/>
      </w:pPr>
      <w:hyperlink r:id="rId12" w:history="1">
        <w:r w:rsidRPr="00756135">
          <w:rPr>
            <w:rStyle w:val="Lienhypertexte"/>
          </w:rPr>
          <w:t>https://groups.google.com/g/ebooksgratuits</w:t>
        </w:r>
      </w:hyperlink>
    </w:p>
    <w:p w14:paraId="2EC36BC7" w14:textId="77777777" w:rsidR="006B64E6" w:rsidRDefault="006B64E6" w:rsidP="006B64E6">
      <w:pPr>
        <w:pStyle w:val="Centr"/>
        <w:spacing w:before="180" w:after="180"/>
      </w:pPr>
      <w:r w:rsidRPr="00633842">
        <w:t>Adresse du site web du groupe</w:t>
      </w:r>
      <w:r>
        <w:t> :</w:t>
      </w:r>
      <w:r>
        <w:br/>
      </w:r>
      <w:hyperlink r:id="rId13" w:history="1">
        <w:r w:rsidRPr="00756135">
          <w:rPr>
            <w:rStyle w:val="Lienhypertexte"/>
            <w:szCs w:val="32"/>
          </w:rPr>
          <w:t>https://www.ebooksgratuits.com/</w:t>
        </w:r>
      </w:hyperlink>
    </w:p>
    <w:p w14:paraId="1A0A8A16" w14:textId="77777777" w:rsidR="006B64E6" w:rsidRDefault="006B64E6" w:rsidP="006B64E6">
      <w:pPr>
        <w:pStyle w:val="Centr"/>
        <w:spacing w:before="180" w:after="180"/>
      </w:pPr>
      <w:r>
        <w:t>—</w:t>
      </w:r>
    </w:p>
    <w:p w14:paraId="21602AD6" w14:textId="77777777" w:rsidR="006B64E6" w:rsidRDefault="006B64E6" w:rsidP="006B64E6">
      <w:pPr>
        <w:spacing w:before="180" w:after="180"/>
        <w:ind w:firstLine="0"/>
        <w:jc w:val="center"/>
        <w:rPr>
          <w:b/>
          <w:bCs/>
          <w:szCs w:val="32"/>
        </w:rPr>
      </w:pPr>
      <w:r w:rsidRPr="006B64E6">
        <w:rPr>
          <w:b/>
          <w:bCs/>
          <w:szCs w:val="32"/>
        </w:rPr>
        <w:t>Décembre 2003</w:t>
      </w:r>
    </w:p>
    <w:p w14:paraId="01581A1B" w14:textId="77777777" w:rsidR="006B64E6" w:rsidRDefault="006B64E6" w:rsidP="006B64E6">
      <w:pPr>
        <w:pStyle w:val="Centr"/>
        <w:spacing w:before="180" w:after="180"/>
        <w:rPr>
          <w:b/>
          <w:bCs/>
          <w:szCs w:val="32"/>
        </w:rPr>
      </w:pPr>
      <w:r>
        <w:rPr>
          <w:b/>
          <w:bCs/>
          <w:szCs w:val="32"/>
        </w:rPr>
        <w:t>—</w:t>
      </w:r>
    </w:p>
    <w:p w14:paraId="2BEE206D" w14:textId="77777777" w:rsidR="006B64E6" w:rsidRDefault="006B64E6" w:rsidP="006B64E6">
      <w:pPr>
        <w:spacing w:before="180" w:after="180"/>
      </w:pPr>
      <w:r>
        <w:t>— </w:t>
      </w:r>
      <w:r w:rsidRPr="00633842">
        <w:rPr>
          <w:b/>
        </w:rPr>
        <w:t>Dispositions</w:t>
      </w:r>
      <w:r>
        <w:t> :</w:t>
      </w:r>
    </w:p>
    <w:p w14:paraId="695ECC4A" w14:textId="77777777" w:rsidR="006B64E6" w:rsidRDefault="006B64E6" w:rsidP="006B64E6">
      <w:pPr>
        <w:spacing w:before="180" w:after="180"/>
      </w:pPr>
      <w:r w:rsidRPr="00633842">
        <w:t>Les livres que nous mettons à votre disposition</w:t>
      </w:r>
      <w:r>
        <w:t xml:space="preserve">, </w:t>
      </w:r>
      <w:r w:rsidRPr="00633842">
        <w:t>sont des textes libres de droits</w:t>
      </w:r>
      <w:r>
        <w:t xml:space="preserve">, </w:t>
      </w:r>
      <w:r w:rsidRPr="00633842">
        <w:t>que vous pouvez utiliser librement</w:t>
      </w:r>
      <w:r>
        <w:t xml:space="preserve">, </w:t>
      </w:r>
      <w:r w:rsidRPr="00633842">
        <w:rPr>
          <w:u w:val="single"/>
        </w:rPr>
        <w:t>à une fin non commerciale et non professionnelle</w:t>
      </w:r>
      <w:r>
        <w:t xml:space="preserve">. </w:t>
      </w:r>
      <w:r w:rsidRPr="00633842">
        <w:t>Tout lien vers notre site est bienvenu</w:t>
      </w:r>
      <w:r>
        <w:t>…</w:t>
      </w:r>
    </w:p>
    <w:p w14:paraId="74D01E4A" w14:textId="77777777" w:rsidR="006B64E6" w:rsidRDefault="006B64E6" w:rsidP="006B64E6">
      <w:pPr>
        <w:spacing w:before="180" w:after="180"/>
      </w:pPr>
      <w:r>
        <w:t>— </w:t>
      </w:r>
      <w:r w:rsidRPr="00633842">
        <w:rPr>
          <w:b/>
        </w:rPr>
        <w:t>Qualité</w:t>
      </w:r>
      <w:r>
        <w:t> :</w:t>
      </w:r>
    </w:p>
    <w:p w14:paraId="6F26F883" w14:textId="77777777" w:rsidR="006B64E6" w:rsidRDefault="006B64E6" w:rsidP="006B64E6">
      <w:pPr>
        <w:spacing w:before="180" w:after="180"/>
      </w:pPr>
      <w:r w:rsidRPr="00633842">
        <w:t>Les textes sont livrés tels quels sans garantie de leur int</w:t>
      </w:r>
      <w:r w:rsidRPr="00633842">
        <w:t>é</w:t>
      </w:r>
      <w:r w:rsidRPr="00633842">
        <w:t>grité parfaite par rapport à l</w:t>
      </w:r>
      <w:r>
        <w:t>’</w:t>
      </w:r>
      <w:r w:rsidRPr="00633842">
        <w:t>original</w:t>
      </w:r>
      <w:r>
        <w:t xml:space="preserve">. </w:t>
      </w:r>
      <w:r w:rsidRPr="00633842">
        <w:t>Nous rappelons que c</w:t>
      </w:r>
      <w:r>
        <w:t>’</w:t>
      </w:r>
      <w:r w:rsidRPr="00633842">
        <w:t>est un travail d</w:t>
      </w:r>
      <w:r>
        <w:t>’</w:t>
      </w:r>
      <w:r w:rsidRPr="00633842">
        <w:t>amateurs non rétribués et que nous essayons de promouvoir la culture littéraire avec de maigres moyens</w:t>
      </w:r>
      <w:r>
        <w:t>.</w:t>
      </w:r>
    </w:p>
    <w:p w14:paraId="4518AEB4" w14:textId="77777777" w:rsidR="006B64E6" w:rsidRDefault="006B64E6" w:rsidP="006B64E6">
      <w:pPr>
        <w:spacing w:before="180" w:after="180"/>
        <w:ind w:firstLine="0"/>
        <w:jc w:val="center"/>
        <w:rPr>
          <w:i/>
          <w:iCs/>
          <w:szCs w:val="32"/>
        </w:rPr>
      </w:pPr>
      <w:r w:rsidRPr="006B64E6">
        <w:rPr>
          <w:i/>
          <w:iCs/>
          <w:szCs w:val="32"/>
        </w:rPr>
        <w:t>Votre aide est la bienvenue</w:t>
      </w:r>
      <w:r>
        <w:rPr>
          <w:i/>
          <w:iCs/>
          <w:szCs w:val="32"/>
        </w:rPr>
        <w:t> !</w:t>
      </w:r>
    </w:p>
    <w:p w14:paraId="5EF305A2" w14:textId="77777777" w:rsidR="006B64E6" w:rsidRPr="006B64E6" w:rsidRDefault="006B64E6" w:rsidP="006B64E6">
      <w:pPr>
        <w:pStyle w:val="Centr"/>
        <w:suppressAutoHyphens/>
        <w:spacing w:before="180" w:after="180"/>
      </w:pPr>
      <w:r w:rsidRPr="00633842">
        <w:t>VOUS POUVEZ NOUS AIDER À FAIRE CONNAÎTRE CES CLASSIQUES LITTÉRAIRES</w:t>
      </w:r>
      <w:r>
        <w:t>.</w:t>
      </w:r>
    </w:p>
    <w:sectPr w:rsidR="006B64E6" w:rsidRPr="006B64E6" w:rsidSect="006B64E6">
      <w:pgSz w:w="11906" w:h="16838" w:code="9"/>
      <w:pgMar w:top="567" w:right="567" w:bottom="567" w:left="567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136D1" w14:textId="77777777" w:rsidR="00AE0BE2" w:rsidRDefault="00AE0BE2">
      <w:r>
        <w:separator/>
      </w:r>
    </w:p>
  </w:endnote>
  <w:endnote w:type="continuationSeparator" w:id="0">
    <w:p w14:paraId="28B6829D" w14:textId="77777777" w:rsidR="00AE0BE2" w:rsidRDefault="00AE0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asis30">
    <w:panose1 w:val="020006030500000200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36737" w14:textId="77777777" w:rsidR="00221E78" w:rsidRDefault="00221E78">
    <w:pPr>
      <w:pStyle w:val="Pieddepage"/>
    </w:pPr>
    <w:r>
      <w:t xml:space="preserve">-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  <w:r>
      <w:rPr>
        <w:rStyle w:val="Numrodepage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BD1BB" w14:textId="77777777" w:rsidR="00221E78" w:rsidRDefault="00221E78">
    <w:pPr>
      <w:pStyle w:val="Pieddepage"/>
      <w:rPr>
        <w:sz w:val="30"/>
      </w:rPr>
    </w:pPr>
    <w:r>
      <w:rPr>
        <w:sz w:val="30"/>
      </w:rPr>
      <w:t xml:space="preserve">- </w:t>
    </w:r>
    <w:r>
      <w:rPr>
        <w:rStyle w:val="Numrodepage"/>
        <w:sz w:val="30"/>
      </w:rPr>
      <w:fldChar w:fldCharType="begin"/>
    </w:r>
    <w:r>
      <w:rPr>
        <w:rStyle w:val="Numrodepage"/>
        <w:sz w:val="30"/>
      </w:rPr>
      <w:instrText xml:space="preserve"> PAGE </w:instrText>
    </w:r>
    <w:r>
      <w:rPr>
        <w:rStyle w:val="Numrodepage"/>
        <w:sz w:val="30"/>
      </w:rPr>
      <w:fldChar w:fldCharType="separate"/>
    </w:r>
    <w:r>
      <w:rPr>
        <w:rStyle w:val="Numrodepage"/>
        <w:noProof/>
        <w:sz w:val="30"/>
      </w:rPr>
      <w:t>44</w:t>
    </w:r>
    <w:r>
      <w:rPr>
        <w:rStyle w:val="Numrodepage"/>
        <w:sz w:val="30"/>
      </w:rPr>
      <w:fldChar w:fldCharType="end"/>
    </w:r>
    <w:r>
      <w:rPr>
        <w:rStyle w:val="Numrodepage"/>
        <w:sz w:val="3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3328F" w14:textId="77777777" w:rsidR="00AE0BE2" w:rsidRDefault="00AE0BE2">
      <w:r>
        <w:separator/>
      </w:r>
    </w:p>
  </w:footnote>
  <w:footnote w:type="continuationSeparator" w:id="0">
    <w:p w14:paraId="73723FEE" w14:textId="77777777" w:rsidR="00AE0BE2" w:rsidRDefault="00AE0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8888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D055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805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B4E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1ED9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3CBE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53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4415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D8D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4C26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13F7E"/>
    <w:multiLevelType w:val="hybridMultilevel"/>
    <w:tmpl w:val="F6A0089E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53790"/>
    <w:multiLevelType w:val="hybridMultilevel"/>
    <w:tmpl w:val="8FC4CC0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A0EF4"/>
    <w:multiLevelType w:val="hybridMultilevel"/>
    <w:tmpl w:val="B2062E38"/>
    <w:lvl w:ilvl="0" w:tplc="905215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8843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E70FC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B646B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442BE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11ADC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11C9E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C9A0A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25AF8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8A6C0B"/>
    <w:multiLevelType w:val="hybridMultilevel"/>
    <w:tmpl w:val="5E0C6452"/>
    <w:lvl w:ilvl="0" w:tplc="179659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4A6E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3781F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0A2B5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C7E53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61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B60B9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4F0A4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24C3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691385"/>
    <w:multiLevelType w:val="hybridMultilevel"/>
    <w:tmpl w:val="2EAA8648"/>
    <w:lvl w:ilvl="0" w:tplc="144E42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6508A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D988C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ED429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AB832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75022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DB0AC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8E4C9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84E42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3A91EB8"/>
    <w:multiLevelType w:val="hybridMultilevel"/>
    <w:tmpl w:val="47F4B040"/>
    <w:lvl w:ilvl="0" w:tplc="30B642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5F0C2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4AC85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D428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A8C9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6CE7B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57E85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5B68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02CF7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F472B0"/>
    <w:multiLevelType w:val="hybridMultilevel"/>
    <w:tmpl w:val="46CA1E22"/>
    <w:lvl w:ilvl="0" w:tplc="01205F3E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4239403F"/>
    <w:multiLevelType w:val="hybridMultilevel"/>
    <w:tmpl w:val="05062168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E56A04"/>
    <w:multiLevelType w:val="hybridMultilevel"/>
    <w:tmpl w:val="AE8CBB82"/>
    <w:lvl w:ilvl="0" w:tplc="106C6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52884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A8C97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04CAF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4B429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9C67F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574B4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4FEDE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28036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A30B56"/>
    <w:multiLevelType w:val="hybridMultilevel"/>
    <w:tmpl w:val="2FE016EC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12C56"/>
    <w:multiLevelType w:val="hybridMultilevel"/>
    <w:tmpl w:val="589E0B7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FE6EE2"/>
    <w:multiLevelType w:val="hybridMultilevel"/>
    <w:tmpl w:val="C820F5CC"/>
    <w:lvl w:ilvl="0" w:tplc="471A17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1615AB"/>
    <w:multiLevelType w:val="hybridMultilevel"/>
    <w:tmpl w:val="C820F5C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C34D9"/>
    <w:multiLevelType w:val="hybridMultilevel"/>
    <w:tmpl w:val="5A8E6E72"/>
    <w:lvl w:ilvl="0" w:tplc="040C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 w15:restartNumberingAfterBreak="0">
    <w:nsid w:val="7FD6078B"/>
    <w:multiLevelType w:val="hybridMultilevel"/>
    <w:tmpl w:val="C820F5CC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87713270">
    <w:abstractNumId w:val="13"/>
  </w:num>
  <w:num w:numId="2" w16cid:durableId="995498525">
    <w:abstractNumId w:val="14"/>
  </w:num>
  <w:num w:numId="3" w16cid:durableId="1978218719">
    <w:abstractNumId w:val="15"/>
  </w:num>
  <w:num w:numId="4" w16cid:durableId="1929387013">
    <w:abstractNumId w:val="18"/>
  </w:num>
  <w:num w:numId="5" w16cid:durableId="385449064">
    <w:abstractNumId w:val="22"/>
  </w:num>
  <w:num w:numId="6" w16cid:durableId="1653682167">
    <w:abstractNumId w:val="21"/>
  </w:num>
  <w:num w:numId="7" w16cid:durableId="1387485739">
    <w:abstractNumId w:val="24"/>
  </w:num>
  <w:num w:numId="8" w16cid:durableId="2011255291">
    <w:abstractNumId w:val="11"/>
  </w:num>
  <w:num w:numId="9" w16cid:durableId="1569614366">
    <w:abstractNumId w:val="17"/>
  </w:num>
  <w:num w:numId="10" w16cid:durableId="1209798733">
    <w:abstractNumId w:val="20"/>
  </w:num>
  <w:num w:numId="11" w16cid:durableId="148905428">
    <w:abstractNumId w:val="10"/>
  </w:num>
  <w:num w:numId="12" w16cid:durableId="214777658">
    <w:abstractNumId w:val="19"/>
  </w:num>
  <w:num w:numId="13" w16cid:durableId="1113089653">
    <w:abstractNumId w:val="12"/>
  </w:num>
  <w:num w:numId="14" w16cid:durableId="1626426328">
    <w:abstractNumId w:val="23"/>
  </w:num>
  <w:num w:numId="15" w16cid:durableId="1436168079">
    <w:abstractNumId w:val="16"/>
  </w:num>
  <w:num w:numId="16" w16cid:durableId="732119995">
    <w:abstractNumId w:val="8"/>
  </w:num>
  <w:num w:numId="17" w16cid:durableId="620306813">
    <w:abstractNumId w:val="3"/>
  </w:num>
  <w:num w:numId="18" w16cid:durableId="1751542261">
    <w:abstractNumId w:val="2"/>
  </w:num>
  <w:num w:numId="19" w16cid:durableId="490368138">
    <w:abstractNumId w:val="1"/>
  </w:num>
  <w:num w:numId="20" w16cid:durableId="976953756">
    <w:abstractNumId w:val="0"/>
  </w:num>
  <w:num w:numId="21" w16cid:durableId="62220473">
    <w:abstractNumId w:val="9"/>
  </w:num>
  <w:num w:numId="22" w16cid:durableId="1251355612">
    <w:abstractNumId w:val="7"/>
  </w:num>
  <w:num w:numId="23" w16cid:durableId="1372264272">
    <w:abstractNumId w:val="6"/>
  </w:num>
  <w:num w:numId="24" w16cid:durableId="222759060">
    <w:abstractNumId w:val="5"/>
  </w:num>
  <w:num w:numId="25" w16cid:durableId="11525253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E78"/>
    <w:rsid w:val="000A2F35"/>
    <w:rsid w:val="00221E78"/>
    <w:rsid w:val="00451584"/>
    <w:rsid w:val="006176FA"/>
    <w:rsid w:val="006B64E6"/>
    <w:rsid w:val="007407C1"/>
    <w:rsid w:val="00AB7CFD"/>
    <w:rsid w:val="00AE0BE2"/>
    <w:rsid w:val="00E23EC3"/>
    <w:rsid w:val="00EF3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B5233B"/>
  <w15:chartTrackingRefBased/>
  <w15:docId w15:val="{627DC6F5-5E68-433D-AD40-D21187434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qFormat="1"/>
    <w:lsdException w:name="caption" w:semiHidden="1" w:unhideWhenUsed="1" w:qFormat="1"/>
    <w:lsdException w:name="footnote reference" w:qFormat="1"/>
    <w:lsdException w:name="endnote reference" w:uiPriority="99" w:qFormat="1"/>
    <w:lsdException w:name="endnote text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64E6"/>
    <w:pPr>
      <w:spacing w:before="240" w:after="240"/>
      <w:ind w:firstLine="680"/>
      <w:jc w:val="both"/>
    </w:pPr>
    <w:rPr>
      <w:rFonts w:ascii="Amasis30" w:hAnsi="Amasis30"/>
      <w:sz w:val="36"/>
      <w:szCs w:val="24"/>
    </w:rPr>
  </w:style>
  <w:style w:type="paragraph" w:styleId="Titre1">
    <w:name w:val="heading 1"/>
    <w:basedOn w:val="Normal"/>
    <w:next w:val="Normal"/>
    <w:qFormat/>
    <w:rsid w:val="006B64E6"/>
    <w:pPr>
      <w:keepNext/>
      <w:pageBreakBefore/>
      <w:suppressAutoHyphens/>
      <w:spacing w:before="960" w:after="720"/>
      <w:ind w:firstLine="0"/>
      <w:jc w:val="center"/>
      <w:outlineLvl w:val="0"/>
    </w:pPr>
    <w:rPr>
      <w:rFonts w:cs="Arial"/>
      <w:b/>
      <w:bCs/>
      <w:sz w:val="48"/>
      <w:szCs w:val="44"/>
    </w:rPr>
  </w:style>
  <w:style w:type="paragraph" w:styleId="Titre2">
    <w:name w:val="heading 2"/>
    <w:basedOn w:val="Normal"/>
    <w:next w:val="Normal"/>
    <w:qFormat/>
    <w:rsid w:val="006B64E6"/>
    <w:pPr>
      <w:keepNext/>
      <w:keepLines/>
      <w:suppressAutoHyphens/>
      <w:spacing w:before="960" w:after="720"/>
      <w:ind w:firstLine="0"/>
      <w:jc w:val="center"/>
      <w:outlineLvl w:val="1"/>
    </w:pPr>
    <w:rPr>
      <w:rFonts w:cs="Arial"/>
      <w:b/>
      <w:bCs/>
      <w:iCs/>
      <w:sz w:val="44"/>
      <w:szCs w:val="40"/>
    </w:rPr>
  </w:style>
  <w:style w:type="paragraph" w:styleId="Titre3">
    <w:name w:val="heading 3"/>
    <w:basedOn w:val="Normal"/>
    <w:next w:val="Normal"/>
    <w:qFormat/>
    <w:rsid w:val="006B64E6"/>
    <w:pPr>
      <w:keepNext/>
      <w:suppressAutoHyphens/>
      <w:spacing w:before="480"/>
      <w:ind w:firstLine="0"/>
      <w:jc w:val="center"/>
      <w:outlineLvl w:val="2"/>
    </w:pPr>
    <w:rPr>
      <w:rFonts w:cs="Arial"/>
      <w:b/>
      <w:bCs/>
      <w:sz w:val="40"/>
      <w:szCs w:val="36"/>
    </w:rPr>
  </w:style>
  <w:style w:type="character" w:default="1" w:styleId="Policepardfaut">
    <w:name w:val="Default Paragraph Font"/>
    <w:semiHidden/>
    <w:rsid w:val="006B64E6"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rsid w:val="006B64E6"/>
  </w:style>
  <w:style w:type="character" w:styleId="Lienhypertexte">
    <w:name w:val="Hyperlink"/>
    <w:uiPriority w:val="99"/>
    <w:rsid w:val="006B64E6"/>
    <w:rPr>
      <w:rFonts w:ascii="Amasis30" w:hAnsi="Amasis30"/>
      <w:color w:val="004080"/>
      <w:u w:val="single"/>
    </w:rPr>
  </w:style>
  <w:style w:type="paragraph" w:styleId="Explorateurdedocuments">
    <w:name w:val="Document Map"/>
    <w:basedOn w:val="Normal"/>
    <w:semiHidden/>
    <w:rsid w:val="006B64E6"/>
    <w:pPr>
      <w:shd w:val="clear" w:color="auto" w:fill="000080"/>
    </w:pPr>
    <w:rPr>
      <w:rFonts w:ascii="Tahoma" w:hAnsi="Tahoma" w:cs="Tahoma"/>
    </w:rPr>
  </w:style>
  <w:style w:type="paragraph" w:styleId="TM1">
    <w:name w:val="toc 1"/>
    <w:basedOn w:val="Normal"/>
    <w:next w:val="Normal"/>
    <w:autoRedefine/>
    <w:uiPriority w:val="39"/>
    <w:rsid w:val="006B64E6"/>
    <w:pPr>
      <w:tabs>
        <w:tab w:val="right" w:leader="dot" w:pos="9639"/>
      </w:tabs>
      <w:spacing w:before="180" w:after="180"/>
      <w:ind w:firstLine="0"/>
      <w:jc w:val="left"/>
    </w:pPr>
    <w:rPr>
      <w:bCs/>
      <w:iCs/>
      <w:noProof/>
      <w:color w:val="000080"/>
      <w:szCs w:val="28"/>
    </w:rPr>
  </w:style>
  <w:style w:type="paragraph" w:styleId="En-tte">
    <w:name w:val="header"/>
    <w:basedOn w:val="Normal"/>
    <w:rsid w:val="006B64E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6B64E6"/>
    <w:pPr>
      <w:tabs>
        <w:tab w:val="center" w:pos="4536"/>
        <w:tab w:val="right" w:pos="9072"/>
      </w:tabs>
      <w:ind w:firstLine="0"/>
      <w:jc w:val="center"/>
    </w:pPr>
    <w:rPr>
      <w:sz w:val="32"/>
    </w:rPr>
  </w:style>
  <w:style w:type="character" w:styleId="Numrodepage">
    <w:name w:val="page number"/>
    <w:basedOn w:val="Policepardfaut"/>
    <w:rsid w:val="006B64E6"/>
  </w:style>
  <w:style w:type="paragraph" w:styleId="TM2">
    <w:name w:val="toc 2"/>
    <w:basedOn w:val="Normal"/>
    <w:next w:val="Normal"/>
    <w:autoRedefine/>
    <w:uiPriority w:val="39"/>
    <w:rsid w:val="006B64E6"/>
    <w:pPr>
      <w:tabs>
        <w:tab w:val="right" w:leader="dot" w:pos="9639"/>
      </w:tabs>
      <w:spacing w:before="120" w:after="120"/>
      <w:ind w:left="284" w:firstLine="0"/>
      <w:jc w:val="left"/>
    </w:pPr>
    <w:rPr>
      <w:noProof/>
      <w:color w:val="000080"/>
      <w:sz w:val="34"/>
    </w:rPr>
  </w:style>
  <w:style w:type="paragraph" w:styleId="TM3">
    <w:name w:val="toc 3"/>
    <w:basedOn w:val="Normal"/>
    <w:next w:val="Normal"/>
    <w:autoRedefine/>
    <w:uiPriority w:val="39"/>
    <w:rsid w:val="006B64E6"/>
    <w:pPr>
      <w:tabs>
        <w:tab w:val="right" w:leader="dot" w:pos="9639"/>
      </w:tabs>
      <w:spacing w:before="120" w:after="120"/>
      <w:ind w:left="567" w:firstLine="0"/>
      <w:jc w:val="left"/>
    </w:pPr>
    <w:rPr>
      <w:color w:val="000080"/>
      <w:sz w:val="32"/>
    </w:rPr>
  </w:style>
  <w:style w:type="paragraph" w:styleId="Corpsdetexte2">
    <w:name w:val="Body Text 2"/>
    <w:basedOn w:val="Normal"/>
    <w:pPr>
      <w:ind w:firstLine="0"/>
      <w:jc w:val="center"/>
    </w:pPr>
    <w:rPr>
      <w:rFonts w:ascii="Arial" w:hAnsi="Arial"/>
      <w:szCs w:val="20"/>
    </w:rPr>
  </w:style>
  <w:style w:type="paragraph" w:styleId="Retraitcorpsdetexte">
    <w:name w:val="Body Text Indent"/>
    <w:basedOn w:val="Normal"/>
    <w:rsid w:val="00221E78"/>
    <w:pPr>
      <w:jc w:val="center"/>
    </w:pPr>
    <w:rPr>
      <w:rFonts w:ascii="Arial" w:hAnsi="Arial"/>
    </w:rPr>
  </w:style>
  <w:style w:type="paragraph" w:styleId="Retraitcorpsdetexte2">
    <w:name w:val="Body Text Indent 2"/>
    <w:basedOn w:val="Normal"/>
    <w:rPr>
      <w:rFonts w:ascii="Arial" w:hAnsi="Arial"/>
      <w:szCs w:val="20"/>
    </w:rPr>
  </w:style>
  <w:style w:type="paragraph" w:styleId="Retraitcorpsdetexte3">
    <w:name w:val="Body Text Indent 3"/>
    <w:basedOn w:val="Normal"/>
    <w:rsid w:val="00221E78"/>
    <w:pPr>
      <w:ind w:left="540" w:firstLine="27"/>
    </w:pPr>
    <w:rPr>
      <w:rFonts w:ascii="Helvetica" w:hAnsi="Helvetica"/>
      <w:color w:val="000000"/>
      <w:sz w:val="20"/>
    </w:rPr>
  </w:style>
  <w:style w:type="paragraph" w:styleId="TM4">
    <w:name w:val="toc 4"/>
    <w:basedOn w:val="Normal"/>
    <w:next w:val="Normal"/>
    <w:autoRedefine/>
    <w:semiHidden/>
    <w:rsid w:val="006B64E6"/>
    <w:pPr>
      <w:ind w:left="780"/>
    </w:pPr>
  </w:style>
  <w:style w:type="paragraph" w:styleId="TM5">
    <w:name w:val="toc 5"/>
    <w:basedOn w:val="Normal"/>
    <w:next w:val="Normal"/>
    <w:autoRedefine/>
    <w:semiHidden/>
    <w:rsid w:val="006B64E6"/>
    <w:pPr>
      <w:ind w:left="1040"/>
    </w:pPr>
  </w:style>
  <w:style w:type="paragraph" w:styleId="TM6">
    <w:name w:val="toc 6"/>
    <w:basedOn w:val="Normal"/>
    <w:next w:val="Normal"/>
    <w:autoRedefine/>
    <w:semiHidden/>
    <w:rsid w:val="006B64E6"/>
    <w:pPr>
      <w:ind w:left="1300"/>
    </w:pPr>
  </w:style>
  <w:style w:type="paragraph" w:styleId="TM7">
    <w:name w:val="toc 7"/>
    <w:basedOn w:val="Normal"/>
    <w:next w:val="Normal"/>
    <w:autoRedefine/>
    <w:semiHidden/>
    <w:rsid w:val="006B64E6"/>
    <w:pPr>
      <w:ind w:left="1560"/>
    </w:pPr>
  </w:style>
  <w:style w:type="paragraph" w:styleId="TM8">
    <w:name w:val="toc 8"/>
    <w:basedOn w:val="Normal"/>
    <w:next w:val="Normal"/>
    <w:autoRedefine/>
    <w:semiHidden/>
    <w:rsid w:val="006B64E6"/>
    <w:pPr>
      <w:ind w:left="1820"/>
    </w:pPr>
  </w:style>
  <w:style w:type="paragraph" w:styleId="TM9">
    <w:name w:val="toc 9"/>
    <w:basedOn w:val="Normal"/>
    <w:next w:val="Normal"/>
    <w:autoRedefine/>
    <w:semiHidden/>
    <w:rsid w:val="006B64E6"/>
    <w:pPr>
      <w:ind w:left="2080"/>
    </w:pPr>
  </w:style>
  <w:style w:type="paragraph" w:styleId="NormalWeb">
    <w:name w:val="Normal (Web)"/>
    <w:basedOn w:val="Normal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paragraph" w:customStyle="1" w:styleId="intertitres">
    <w:name w:val="intertitres"/>
    <w:basedOn w:val="Normal"/>
    <w:pPr>
      <w:ind w:firstLine="0"/>
      <w:jc w:val="center"/>
    </w:pPr>
    <w:rPr>
      <w:b/>
      <w:bCs/>
      <w:sz w:val="28"/>
    </w:rPr>
  </w:style>
  <w:style w:type="paragraph" w:customStyle="1" w:styleId="Titrelivre">
    <w:name w:val="Titre livre"/>
    <w:basedOn w:val="Normal"/>
    <w:pPr>
      <w:spacing w:before="0" w:after="0"/>
      <w:ind w:firstLine="0"/>
      <w:jc w:val="center"/>
    </w:pPr>
    <w:rPr>
      <w:rFonts w:ascii="Times New Roman" w:hAnsi="Times New Roman"/>
      <w:b/>
      <w:sz w:val="40"/>
    </w:rPr>
  </w:style>
  <w:style w:type="paragraph" w:customStyle="1" w:styleId="Nomauteur">
    <w:name w:val="Nom auteur"/>
    <w:basedOn w:val="Titrelivre"/>
    <w:rPr>
      <w:b w:val="0"/>
    </w:rPr>
  </w:style>
  <w:style w:type="paragraph" w:customStyle="1" w:styleId="Chapitre">
    <w:name w:val="Chapitre"/>
    <w:basedOn w:val="Titrelivre"/>
    <w:rPr>
      <w:sz w:val="32"/>
    </w:rPr>
  </w:style>
  <w:style w:type="character" w:styleId="Appelnotedebasdep">
    <w:name w:val="footnote reference"/>
    <w:qFormat/>
    <w:rsid w:val="006B64E6"/>
    <w:rPr>
      <w:rFonts w:ascii="Amasis30" w:hAnsi="Amasis30"/>
      <w:b/>
      <w:sz w:val="36"/>
      <w:vertAlign w:val="superscript"/>
    </w:rPr>
  </w:style>
  <w:style w:type="paragraph" w:styleId="Notedebasdepage">
    <w:name w:val="footnote text"/>
    <w:basedOn w:val="Taille-1Normal"/>
    <w:qFormat/>
    <w:rsid w:val="006B64E6"/>
    <w:rPr>
      <w:szCs w:val="30"/>
    </w:rPr>
  </w:style>
  <w:style w:type="paragraph" w:customStyle="1" w:styleId="Auteur">
    <w:name w:val="Auteur"/>
    <w:basedOn w:val="Normal"/>
    <w:rsid w:val="006B64E6"/>
    <w:pPr>
      <w:spacing w:before="0" w:after="1800"/>
      <w:ind w:right="851" w:firstLine="0"/>
      <w:jc w:val="right"/>
    </w:pPr>
    <w:rPr>
      <w:sz w:val="48"/>
    </w:rPr>
  </w:style>
  <w:style w:type="paragraph" w:customStyle="1" w:styleId="Titrelivre0">
    <w:name w:val="Titre_livre"/>
    <w:basedOn w:val="Normal"/>
    <w:rsid w:val="006B64E6"/>
    <w:pPr>
      <w:spacing w:before="0" w:after="1200"/>
      <w:ind w:left="2268" w:right="851" w:firstLine="0"/>
      <w:jc w:val="right"/>
    </w:pPr>
    <w:rPr>
      <w:b/>
      <w:bCs/>
      <w:sz w:val="72"/>
    </w:rPr>
  </w:style>
  <w:style w:type="paragraph" w:customStyle="1" w:styleId="Soustitrelivre">
    <w:name w:val="Sous_titre_livre"/>
    <w:basedOn w:val="Normal"/>
    <w:rsid w:val="006B64E6"/>
    <w:pPr>
      <w:spacing w:before="0" w:after="2160"/>
      <w:ind w:left="2268" w:right="851" w:firstLine="0"/>
      <w:jc w:val="right"/>
    </w:pPr>
    <w:rPr>
      <w:bCs/>
      <w:sz w:val="44"/>
      <w:szCs w:val="36"/>
    </w:rPr>
  </w:style>
  <w:style w:type="paragraph" w:customStyle="1" w:styleId="Aproposdispositions">
    <w:name w:val="A_propos_dispositions"/>
    <w:basedOn w:val="Normal"/>
    <w:rsid w:val="00221E78"/>
    <w:pPr>
      <w:ind w:left="567" w:firstLine="0"/>
    </w:pPr>
    <w:rPr>
      <w:sz w:val="30"/>
    </w:rPr>
  </w:style>
  <w:style w:type="paragraph" w:customStyle="1" w:styleId="Photoauteur">
    <w:name w:val="Photo_auteur"/>
    <w:basedOn w:val="Normal"/>
    <w:rsid w:val="006B64E6"/>
    <w:pPr>
      <w:spacing w:after="1080"/>
      <w:ind w:left="2268" w:firstLine="0"/>
      <w:jc w:val="center"/>
    </w:pPr>
    <w:rPr>
      <w:noProof/>
    </w:rPr>
  </w:style>
  <w:style w:type="paragraph" w:customStyle="1" w:styleId="DateSortie">
    <w:name w:val="Date_Sortie"/>
    <w:basedOn w:val="Normal"/>
    <w:rsid w:val="006B64E6"/>
    <w:pPr>
      <w:spacing w:before="0" w:after="0"/>
      <w:ind w:right="1418" w:firstLine="0"/>
      <w:jc w:val="right"/>
    </w:pPr>
    <w:rPr>
      <w:bCs/>
      <w:sz w:val="40"/>
    </w:rPr>
  </w:style>
  <w:style w:type="paragraph" w:customStyle="1" w:styleId="Titretablematires">
    <w:name w:val="Titre table matières"/>
    <w:basedOn w:val="Normal"/>
    <w:rsid w:val="006B64E6"/>
    <w:pPr>
      <w:pBdr>
        <w:top w:val="single" w:sz="8" w:space="1" w:color="auto"/>
        <w:bottom w:val="single" w:sz="8" w:space="1" w:color="auto"/>
      </w:pBdr>
      <w:ind w:left="2552" w:right="2552" w:firstLine="0"/>
      <w:jc w:val="center"/>
    </w:pPr>
    <w:rPr>
      <w:bCs/>
    </w:rPr>
  </w:style>
  <w:style w:type="paragraph" w:customStyle="1" w:styleId="Centr">
    <w:name w:val="Centré"/>
    <w:basedOn w:val="Normal"/>
    <w:rsid w:val="006B64E6"/>
    <w:pPr>
      <w:ind w:firstLine="0"/>
      <w:jc w:val="center"/>
    </w:pPr>
    <w:rPr>
      <w:szCs w:val="20"/>
    </w:rPr>
  </w:style>
  <w:style w:type="paragraph" w:customStyle="1" w:styleId="NormalSansIndent">
    <w:name w:val="NormalSansIndent"/>
    <w:basedOn w:val="Normal"/>
    <w:rsid w:val="006B64E6"/>
    <w:pPr>
      <w:ind w:firstLine="0"/>
    </w:pPr>
    <w:rPr>
      <w:szCs w:val="20"/>
    </w:rPr>
  </w:style>
  <w:style w:type="paragraph" w:customStyle="1" w:styleId="NormalSolidaire">
    <w:name w:val="NormalSolidaire"/>
    <w:basedOn w:val="Normal"/>
    <w:qFormat/>
    <w:rsid w:val="006B64E6"/>
    <w:pPr>
      <w:keepNext/>
    </w:pPr>
  </w:style>
  <w:style w:type="paragraph" w:customStyle="1" w:styleId="NormalSautPageAvant">
    <w:name w:val="NormalSautPageAvant"/>
    <w:basedOn w:val="Normal"/>
    <w:qFormat/>
    <w:rsid w:val="006B64E6"/>
    <w:pPr>
      <w:pageBreakBefore/>
    </w:pPr>
  </w:style>
  <w:style w:type="paragraph" w:customStyle="1" w:styleId="NormalEspAvtGrand">
    <w:name w:val="NormalEspAvtGrand"/>
    <w:basedOn w:val="Normal"/>
    <w:rsid w:val="006B64E6"/>
    <w:pPr>
      <w:spacing w:before="2640"/>
    </w:pPr>
    <w:rPr>
      <w:szCs w:val="20"/>
    </w:rPr>
  </w:style>
  <w:style w:type="paragraph" w:customStyle="1" w:styleId="CentrEspAvt0">
    <w:name w:val="CentréEspAvt0"/>
    <w:basedOn w:val="Centr"/>
    <w:next w:val="CentrEspAvt0EspApr0"/>
    <w:rsid w:val="006B64E6"/>
    <w:pPr>
      <w:spacing w:before="0"/>
    </w:pPr>
  </w:style>
  <w:style w:type="paragraph" w:customStyle="1" w:styleId="CentrEspApr0">
    <w:name w:val="CentréEspApr0"/>
    <w:basedOn w:val="Centr"/>
    <w:next w:val="Normal"/>
    <w:rsid w:val="006B64E6"/>
    <w:pPr>
      <w:spacing w:after="0"/>
    </w:pPr>
  </w:style>
  <w:style w:type="paragraph" w:customStyle="1" w:styleId="CentrEspAvt0EspApr0">
    <w:name w:val="CentréEspAvt0EspApr0"/>
    <w:basedOn w:val="Centr"/>
    <w:rsid w:val="006B64E6"/>
    <w:pPr>
      <w:spacing w:before="0" w:after="0"/>
    </w:pPr>
  </w:style>
  <w:style w:type="paragraph" w:customStyle="1" w:styleId="Droite">
    <w:name w:val="Droite"/>
    <w:basedOn w:val="Normal"/>
    <w:next w:val="Normal"/>
    <w:rsid w:val="006B64E6"/>
    <w:pPr>
      <w:ind w:firstLine="0"/>
      <w:jc w:val="right"/>
    </w:pPr>
    <w:rPr>
      <w:szCs w:val="20"/>
    </w:rPr>
  </w:style>
  <w:style w:type="paragraph" w:customStyle="1" w:styleId="DroiteRetraitGauche1X">
    <w:name w:val="DroiteRetraitGauche1X"/>
    <w:basedOn w:val="Droite"/>
    <w:next w:val="Normal"/>
    <w:rsid w:val="006B64E6"/>
    <w:pPr>
      <w:ind w:left="680"/>
    </w:pPr>
  </w:style>
  <w:style w:type="paragraph" w:customStyle="1" w:styleId="DroiteRetraitGauche2X">
    <w:name w:val="DroiteRetraitGauche2X"/>
    <w:basedOn w:val="Droite"/>
    <w:next w:val="Normal"/>
    <w:rsid w:val="006B64E6"/>
    <w:pPr>
      <w:ind w:left="1361"/>
    </w:pPr>
  </w:style>
  <w:style w:type="paragraph" w:customStyle="1" w:styleId="DroiteRetraitGauche3X">
    <w:name w:val="DroiteRetraitGauche3X"/>
    <w:basedOn w:val="Droite"/>
    <w:next w:val="Normal"/>
    <w:rsid w:val="006B64E6"/>
    <w:pPr>
      <w:ind w:left="2041"/>
    </w:pPr>
  </w:style>
  <w:style w:type="paragraph" w:customStyle="1" w:styleId="DroiteRetraitGauche4X">
    <w:name w:val="DroiteRetraitGauche4X"/>
    <w:basedOn w:val="Droite"/>
    <w:next w:val="Normal"/>
    <w:rsid w:val="006B64E6"/>
    <w:pPr>
      <w:ind w:left="2722"/>
    </w:pPr>
  </w:style>
  <w:style w:type="paragraph" w:customStyle="1" w:styleId="Taille-1Normal">
    <w:name w:val="Taille-1Normal"/>
    <w:basedOn w:val="Normal"/>
    <w:rsid w:val="006B64E6"/>
    <w:rPr>
      <w:sz w:val="32"/>
      <w:szCs w:val="28"/>
    </w:rPr>
  </w:style>
  <w:style w:type="paragraph" w:customStyle="1" w:styleId="Taille-1RetraitGauche1X">
    <w:name w:val="Taille-1RetraitGauche1X"/>
    <w:basedOn w:val="Taille-1Normal"/>
    <w:rsid w:val="006B64E6"/>
    <w:pPr>
      <w:ind w:left="680"/>
    </w:pPr>
    <w:rPr>
      <w:szCs w:val="20"/>
    </w:rPr>
  </w:style>
  <w:style w:type="paragraph" w:customStyle="1" w:styleId="Taille-1RetraitGauche2X">
    <w:name w:val="Taille-1RetraitGauche2X"/>
    <w:basedOn w:val="Taille-1Normal"/>
    <w:rsid w:val="006B64E6"/>
    <w:pPr>
      <w:ind w:left="1361"/>
    </w:pPr>
    <w:rPr>
      <w:szCs w:val="20"/>
    </w:rPr>
  </w:style>
  <w:style w:type="paragraph" w:customStyle="1" w:styleId="Taille-1RetraitGauche3X">
    <w:name w:val="Taille-1RetraitGauche3X"/>
    <w:basedOn w:val="Taille-1Normal"/>
    <w:rsid w:val="006B64E6"/>
    <w:pPr>
      <w:ind w:left="2041"/>
    </w:pPr>
    <w:rPr>
      <w:szCs w:val="20"/>
    </w:rPr>
  </w:style>
  <w:style w:type="paragraph" w:customStyle="1" w:styleId="Taille-1RetraitGauche1XIndent0">
    <w:name w:val="Taille-1RetraitGauche1XIndent0"/>
    <w:basedOn w:val="Taille-1RetraitGauche1X"/>
    <w:rsid w:val="006B64E6"/>
    <w:pPr>
      <w:ind w:firstLine="0"/>
    </w:pPr>
  </w:style>
  <w:style w:type="paragraph" w:customStyle="1" w:styleId="Taille-1RetraitGauche2XIndent0">
    <w:name w:val="Taille-1RetraitGauche2XIndent0"/>
    <w:basedOn w:val="Taille-1RetraitGauche2X"/>
    <w:rsid w:val="006B64E6"/>
    <w:pPr>
      <w:ind w:firstLine="0"/>
    </w:pPr>
  </w:style>
  <w:style w:type="paragraph" w:customStyle="1" w:styleId="Taille-1RetraitGauche3XIndent0">
    <w:name w:val="Taille-1RetraitGauche3XIndent0"/>
    <w:basedOn w:val="Taille-1RetraitGauche3X"/>
    <w:rsid w:val="006B64E6"/>
    <w:pPr>
      <w:ind w:firstLine="0"/>
    </w:pPr>
  </w:style>
  <w:style w:type="paragraph" w:customStyle="1" w:styleId="Taille-1RetraitGauche4XIndent0">
    <w:name w:val="Taille-1RetraitGauche4XIndent0"/>
    <w:basedOn w:val="Taille-1Normal"/>
    <w:rsid w:val="006B64E6"/>
    <w:pPr>
      <w:ind w:left="2722" w:firstLine="0"/>
    </w:pPr>
    <w:rPr>
      <w:szCs w:val="20"/>
    </w:rPr>
  </w:style>
  <w:style w:type="paragraph" w:customStyle="1" w:styleId="NormalRetraitGauche1X">
    <w:name w:val="NormalRetraitGauche1X"/>
    <w:basedOn w:val="Normal"/>
    <w:rsid w:val="006B64E6"/>
    <w:pPr>
      <w:ind w:left="680"/>
    </w:pPr>
    <w:rPr>
      <w:szCs w:val="20"/>
    </w:rPr>
  </w:style>
  <w:style w:type="paragraph" w:customStyle="1" w:styleId="NormalRetraitGauche2X">
    <w:name w:val="NormalRetraitGauche2X"/>
    <w:basedOn w:val="Normal"/>
    <w:rsid w:val="006B64E6"/>
    <w:pPr>
      <w:ind w:left="1361"/>
    </w:pPr>
    <w:rPr>
      <w:szCs w:val="20"/>
    </w:rPr>
  </w:style>
  <w:style w:type="paragraph" w:customStyle="1" w:styleId="NormalRetraitGauche3X">
    <w:name w:val="NormalRetraitGauche3X"/>
    <w:basedOn w:val="Normal"/>
    <w:rsid w:val="006B64E6"/>
    <w:pPr>
      <w:ind w:left="2041"/>
    </w:pPr>
    <w:rPr>
      <w:szCs w:val="20"/>
    </w:rPr>
  </w:style>
  <w:style w:type="paragraph" w:customStyle="1" w:styleId="NormalRetraitGauche1XIndent0">
    <w:name w:val="NormalRetraitGauche1XIndent0"/>
    <w:basedOn w:val="NormalRetraitGauche1X"/>
    <w:rsid w:val="006B64E6"/>
    <w:pPr>
      <w:ind w:firstLine="0"/>
    </w:pPr>
  </w:style>
  <w:style w:type="paragraph" w:customStyle="1" w:styleId="NormalRetraitGauche2XIndent0">
    <w:name w:val="NormalRetraitGauche2XIndent0"/>
    <w:basedOn w:val="NormalRetraitGauche2X"/>
    <w:rsid w:val="006B64E6"/>
    <w:pPr>
      <w:ind w:firstLine="0"/>
    </w:pPr>
  </w:style>
  <w:style w:type="paragraph" w:customStyle="1" w:styleId="NormalRetraitGauche3XIndent0">
    <w:name w:val="NormalRetraitGauche3XIndent0"/>
    <w:basedOn w:val="NormalRetraitGauche3X"/>
    <w:rsid w:val="006B64E6"/>
    <w:pPr>
      <w:ind w:firstLine="0"/>
    </w:pPr>
  </w:style>
  <w:style w:type="paragraph" w:customStyle="1" w:styleId="NormalRetraitGauche4XIndent0">
    <w:name w:val="NormalRetraitGauche4XIndent0"/>
    <w:basedOn w:val="Normal"/>
    <w:rsid w:val="006B64E6"/>
    <w:pPr>
      <w:ind w:left="2722" w:firstLine="0"/>
    </w:pPr>
    <w:rPr>
      <w:szCs w:val="20"/>
    </w:rPr>
  </w:style>
  <w:style w:type="paragraph" w:styleId="Notedefin">
    <w:name w:val="endnote text"/>
    <w:basedOn w:val="Taille-1Normal"/>
    <w:link w:val="NotedefinCar"/>
    <w:uiPriority w:val="99"/>
    <w:unhideWhenUsed/>
    <w:qFormat/>
    <w:rsid w:val="006B64E6"/>
    <w:rPr>
      <w:szCs w:val="20"/>
      <w:lang w:val="x-none" w:eastAsia="x-none"/>
    </w:rPr>
  </w:style>
  <w:style w:type="character" w:customStyle="1" w:styleId="NotedefinCar">
    <w:name w:val="Note de fin Car"/>
    <w:link w:val="Notedefin"/>
    <w:uiPriority w:val="99"/>
    <w:rsid w:val="006B64E6"/>
    <w:rPr>
      <w:rFonts w:ascii="Amasis30" w:hAnsi="Amasis30"/>
      <w:sz w:val="32"/>
      <w:lang w:val="x-none" w:eastAsia="x-none"/>
    </w:rPr>
  </w:style>
  <w:style w:type="character" w:styleId="Appeldenotedefin">
    <w:name w:val="endnote reference"/>
    <w:uiPriority w:val="99"/>
    <w:unhideWhenUsed/>
    <w:qFormat/>
    <w:rsid w:val="006B64E6"/>
    <w:rPr>
      <w:rFonts w:ascii="Amasis30" w:hAnsi="Amasis30"/>
      <w:b/>
      <w:sz w:val="36"/>
      <w:vertAlign w:val="superscript"/>
    </w:rPr>
  </w:style>
  <w:style w:type="paragraph" w:customStyle="1" w:styleId="NormalSuspendu1X">
    <w:name w:val="NormalSuspendu1X"/>
    <w:basedOn w:val="Normal"/>
    <w:rsid w:val="006B64E6"/>
    <w:pPr>
      <w:ind w:left="680" w:hanging="680"/>
    </w:pPr>
    <w:rPr>
      <w:szCs w:val="20"/>
    </w:rPr>
  </w:style>
  <w:style w:type="paragraph" w:customStyle="1" w:styleId="NormalSuspendu1XRetrait1X">
    <w:name w:val="NormalSuspendu1XRetrait1X"/>
    <w:basedOn w:val="Normal"/>
    <w:rsid w:val="006B64E6"/>
    <w:pPr>
      <w:ind w:left="1360" w:hanging="680"/>
    </w:pPr>
  </w:style>
  <w:style w:type="paragraph" w:customStyle="1" w:styleId="NormalEspAvt0EspApr0">
    <w:name w:val="NormalEspAvt0EspApr0"/>
    <w:basedOn w:val="Normal"/>
    <w:rsid w:val="006B64E6"/>
    <w:pPr>
      <w:spacing w:before="0" w:after="0"/>
    </w:pPr>
    <w:rPr>
      <w:szCs w:val="20"/>
    </w:rPr>
  </w:style>
  <w:style w:type="paragraph" w:customStyle="1" w:styleId="NormalSuspendu1XRetrait2X">
    <w:name w:val="NormalSuspendu1XRetrait2X"/>
    <w:basedOn w:val="Normal"/>
    <w:rsid w:val="006B64E6"/>
    <w:pPr>
      <w:ind w:left="2041" w:hanging="680"/>
    </w:pPr>
  </w:style>
  <w:style w:type="paragraph" w:customStyle="1" w:styleId="NormalSuspendu1XRetrait3X">
    <w:name w:val="NormalSuspendu1XRetrait3X"/>
    <w:basedOn w:val="Normal"/>
    <w:rsid w:val="006B64E6"/>
    <w:pPr>
      <w:ind w:left="2721" w:hanging="680"/>
    </w:pPr>
    <w:rPr>
      <w:szCs w:val="20"/>
    </w:rPr>
  </w:style>
  <w:style w:type="paragraph" w:customStyle="1" w:styleId="NormalSuspendu1XRetrait4X">
    <w:name w:val="NormalSuspendu1XRetrait4X"/>
    <w:basedOn w:val="Normal"/>
    <w:rsid w:val="006B64E6"/>
    <w:pPr>
      <w:ind w:left="3402" w:hanging="680"/>
    </w:pPr>
    <w:rPr>
      <w:szCs w:val="20"/>
    </w:rPr>
  </w:style>
  <w:style w:type="character" w:customStyle="1" w:styleId="Taille-1Caracteres">
    <w:name w:val="Taille-1Caracteres"/>
    <w:qFormat/>
    <w:rsid w:val="006B64E6"/>
    <w:rPr>
      <w:sz w:val="32"/>
      <w:szCs w:val="20"/>
    </w:rPr>
  </w:style>
  <w:style w:type="paragraph" w:customStyle="1" w:styleId="Etoile">
    <w:name w:val="Etoile"/>
    <w:basedOn w:val="Normal"/>
    <w:qFormat/>
    <w:rsid w:val="006B64E6"/>
    <w:pPr>
      <w:ind w:firstLine="0"/>
      <w:jc w:val="center"/>
    </w:pPr>
    <w:rPr>
      <w:b/>
      <w:sz w:val="40"/>
      <w:szCs w:val="28"/>
    </w:rPr>
  </w:style>
  <w:style w:type="paragraph" w:customStyle="1" w:styleId="Taille-1Suspendu1XRetrait1XEsp0">
    <w:name w:val="Taille-1Suspendu1XRetrait1XEsp0"/>
    <w:basedOn w:val="Taille-1RetraitGauche1X"/>
    <w:qFormat/>
    <w:rsid w:val="006B64E6"/>
    <w:pPr>
      <w:spacing w:before="0" w:after="0"/>
      <w:ind w:left="1360" w:hanging="680"/>
    </w:pPr>
  </w:style>
  <w:style w:type="character" w:styleId="Mentionnonrsolue">
    <w:name w:val="Unresolved Mention"/>
    <w:uiPriority w:val="99"/>
    <w:semiHidden/>
    <w:unhideWhenUsed/>
    <w:rsid w:val="006B64E6"/>
    <w:rPr>
      <w:color w:val="605E5C"/>
      <w:shd w:val="clear" w:color="auto" w:fill="E1DFDD"/>
    </w:rPr>
  </w:style>
  <w:style w:type="paragraph" w:customStyle="1" w:styleId="Taille-1Suspendu1XRetrait2XEsp0">
    <w:name w:val="Taille-1Suspendu1XRetrait2XEsp0"/>
    <w:basedOn w:val="Taille-1RetraitGauche2X"/>
    <w:qFormat/>
    <w:rsid w:val="006B64E6"/>
    <w:pPr>
      <w:spacing w:before="0" w:after="0"/>
      <w:ind w:left="2041" w:hanging="680"/>
      <w:jc w:val="left"/>
    </w:pPr>
    <w:rPr>
      <w:szCs w:val="28"/>
    </w:rPr>
  </w:style>
  <w:style w:type="paragraph" w:customStyle="1" w:styleId="NormalSuspendu1XRetrait1XEsp0">
    <w:name w:val="NormalSuspendu1XRetrait1XEsp0"/>
    <w:basedOn w:val="NormalSuspendu1XRetrait1X"/>
    <w:qFormat/>
    <w:rsid w:val="006B64E6"/>
    <w:pPr>
      <w:spacing w:before="0" w:after="0"/>
    </w:pPr>
  </w:style>
  <w:style w:type="paragraph" w:customStyle="1" w:styleId="NormalSuspendu1XEsp0">
    <w:name w:val="NormalSuspendu1XEsp0"/>
    <w:basedOn w:val="NormalSuspendu1X"/>
    <w:qFormat/>
    <w:rsid w:val="006B64E6"/>
    <w:pPr>
      <w:spacing w:before="0" w:after="0"/>
    </w:pPr>
  </w:style>
  <w:style w:type="paragraph" w:customStyle="1" w:styleId="NormalSuspendu1XRetrait2XEsp0">
    <w:name w:val="NormalSuspendu1XRetrait2XEsp0"/>
    <w:basedOn w:val="NormalSuspendu1XRetrait2X"/>
    <w:qFormat/>
    <w:rsid w:val="006B64E6"/>
    <w:pPr>
      <w:spacing w:before="0" w:after="0"/>
    </w:pPr>
  </w:style>
  <w:style w:type="paragraph" w:customStyle="1" w:styleId="ParagrapheVideNormal">
    <w:name w:val="ParagrapheVideNormal"/>
    <w:basedOn w:val="Normal"/>
    <w:next w:val="Normal"/>
    <w:qFormat/>
    <w:rsid w:val="006B64E6"/>
  </w:style>
  <w:style w:type="paragraph" w:customStyle="1" w:styleId="ParagrapheVideNormal2">
    <w:name w:val="ParagrapheVideNormal2"/>
    <w:basedOn w:val="ParagrapheVideNormal"/>
    <w:next w:val="Normal"/>
    <w:qFormat/>
    <w:rsid w:val="006B64E6"/>
  </w:style>
  <w:style w:type="paragraph" w:customStyle="1" w:styleId="Image">
    <w:name w:val="Image"/>
    <w:basedOn w:val="Centr"/>
    <w:next w:val="Normal"/>
    <w:qFormat/>
    <w:rsid w:val="006B64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ebooksgratuits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groups.google.com/g/ebooksgratuit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MS%20Office\Mod&#232;les\livre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livres.dot</Template>
  <TotalTime>0</TotalTime>
  <Pages>48</Pages>
  <Words>10435</Words>
  <Characters>57394</Characters>
  <Application>Microsoft Office Word</Application>
  <DocSecurity>0</DocSecurity>
  <Lines>478</Lines>
  <Paragraphs>135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Les Hêtres d'or</vt:lpstr>
    </vt:vector>
  </TitlesOfParts>
  <Company>Ebooks libres et gratuits</Company>
  <LinksUpToDate>false</LinksUpToDate>
  <CharactersWithSpaces>67694</CharactersWithSpaces>
  <SharedDoc>false</SharedDoc>
  <HLinks>
    <vt:vector size="30" baseType="variant">
      <vt:variant>
        <vt:i4>2359399</vt:i4>
      </vt:variant>
      <vt:variant>
        <vt:i4>24</vt:i4>
      </vt:variant>
      <vt:variant>
        <vt:i4>0</vt:i4>
      </vt:variant>
      <vt:variant>
        <vt:i4>5</vt:i4>
      </vt:variant>
      <vt:variant>
        <vt:lpwstr>https://www.ebooksgratuits.com/</vt:lpwstr>
      </vt:variant>
      <vt:variant>
        <vt:lpwstr/>
      </vt:variant>
      <vt:variant>
        <vt:i4>2228340</vt:i4>
      </vt:variant>
      <vt:variant>
        <vt:i4>21</vt:i4>
      </vt:variant>
      <vt:variant>
        <vt:i4>0</vt:i4>
      </vt:variant>
      <vt:variant>
        <vt:i4>5</vt:i4>
      </vt:variant>
      <vt:variant>
        <vt:lpwstr>https://groups.google.com/g/ebooksgratuits</vt:lpwstr>
      </vt:variant>
      <vt:variant>
        <vt:lpwstr/>
      </vt:variant>
      <vt:variant>
        <vt:i4>1507388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_Toc58069608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_Toc58069607</vt:lpwstr>
      </vt:variant>
      <vt:variant>
        <vt:i4>1638460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_Toc58069606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 Hêtres d'or</dc:title>
  <dc:subject>Nouvelles - Policier &amp; mystère</dc:subject>
  <dc:creator>Arthur Conan Doyle</dc:creator>
  <cp:keywords/>
  <dc:description/>
  <cp:lastModifiedBy>Cool Micro</cp:lastModifiedBy>
  <cp:revision>2</cp:revision>
  <cp:lastPrinted>2025-07-14T12:56:00Z</cp:lastPrinted>
  <dcterms:created xsi:type="dcterms:W3CDTF">2025-07-14T12:57:00Z</dcterms:created>
  <dcterms:modified xsi:type="dcterms:W3CDTF">2025-07-14T12:57:00Z</dcterms:modified>
  <cp:category>Nouvelles - Policier &amp; mystère</cp:category>
</cp:coreProperties>
</file>