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7E860" w14:textId="250FD88D" w:rsidR="00000000" w:rsidRPr="00007824" w:rsidRDefault="00DD127C" w:rsidP="00007824">
      <w:pPr>
        <w:pStyle w:val="Photoauteur"/>
        <w:spacing w:before="0" w:after="720"/>
      </w:pPr>
      <w:r w:rsidRPr="00AF0A37"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09A745" wp14:editId="22DA20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85900" cy="11229975"/>
                <wp:effectExtent l="9525" t="9525" r="9525" b="9525"/>
                <wp:wrapNone/>
                <wp:docPr id="20665526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1229975"/>
                        </a:xfrm>
                        <a:prstGeom prst="rect">
                          <a:avLst/>
                        </a:prstGeom>
                        <a:solidFill>
                          <a:srgbClr val="9933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6BE3E" w14:textId="77777777" w:rsidR="00000000" w:rsidRDefault="00000000">
                            <w:pPr>
                              <w:spacing w:before="480" w:after="0"/>
                              <w:ind w:left="1304"/>
                              <w:rPr>
                                <w:color w:val="FFFF00"/>
                                <w:sz w:val="48"/>
                              </w:rPr>
                            </w:pPr>
                            <w:r>
                              <w:rPr>
                                <w:color w:val="FFFF00"/>
                                <w:sz w:val="48"/>
                              </w:rPr>
                              <w:t xml:space="preserve">Édition du groupe </w:t>
                            </w:r>
                            <w:proofErr w:type="gramStart"/>
                            <w:r>
                              <w:rPr>
                                <w:color w:val="FFFF00"/>
                                <w:sz w:val="48"/>
                              </w:rPr>
                              <w:t>« Ebooks</w:t>
                            </w:r>
                            <w:proofErr w:type="gramEnd"/>
                            <w:r>
                              <w:rPr>
                                <w:color w:val="FFFF00"/>
                                <w:sz w:val="48"/>
                              </w:rPr>
                              <w:t xml:space="preserve"> libres et gratuits »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9A7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7pt;height:88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" fillcolor="#930">
                <v:textbox style="layout-flow:vertical;mso-layout-flow-alt:bottom-to-top">
                  <w:txbxContent>
                    <w:p w14:paraId="2B36BE3E" w14:textId="77777777" w:rsidR="00000000" w:rsidRDefault="00000000">
                      <w:pPr>
                        <w:spacing w:before="480" w:after="0"/>
                        <w:ind w:left="1304"/>
                        <w:rPr>
                          <w:color w:val="FFFF00"/>
                          <w:sz w:val="48"/>
                        </w:rPr>
                      </w:pPr>
                      <w:r>
                        <w:rPr>
                          <w:color w:val="FFFF00"/>
                          <w:sz w:val="48"/>
                        </w:rPr>
                        <w:t xml:space="preserve">Édition du groupe </w:t>
                      </w:r>
                      <w:proofErr w:type="gramStart"/>
                      <w:r>
                        <w:rPr>
                          <w:color w:val="FFFF00"/>
                          <w:sz w:val="48"/>
                        </w:rPr>
                        <w:t>« Ebooks</w:t>
                      </w:r>
                      <w:proofErr w:type="gramEnd"/>
                      <w:r>
                        <w:rPr>
                          <w:color w:val="FFFF00"/>
                          <w:sz w:val="48"/>
                        </w:rPr>
                        <w:t xml:space="preserve"> libres et gratuits » </w:t>
                      </w:r>
                    </w:p>
                  </w:txbxContent>
                </v:textbox>
              </v:shape>
            </w:pict>
          </mc:Fallback>
        </mc:AlternateContent>
      </w:r>
      <w:r w:rsidRPr="00007824">
        <w:drawing>
          <wp:inline distT="0" distB="0" distL="0" distR="0" wp14:anchorId="3562CFD8" wp14:editId="0FDFDE80">
            <wp:extent cx="2383155" cy="308864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5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A9DBE" w14:textId="77777777" w:rsidR="00000000" w:rsidRPr="00007824" w:rsidRDefault="00000000" w:rsidP="00007824">
      <w:pPr>
        <w:pStyle w:val="Auteur"/>
        <w:spacing w:after="1320"/>
      </w:pPr>
      <w:r w:rsidRPr="00007824">
        <w:t>Arthur Conan Doyle</w:t>
      </w:r>
    </w:p>
    <w:p w14:paraId="55324708" w14:textId="77777777" w:rsidR="00000000" w:rsidRPr="00007824" w:rsidRDefault="00000000" w:rsidP="00007824">
      <w:pPr>
        <w:pStyle w:val="Titrelivre"/>
      </w:pPr>
      <w:r w:rsidRPr="00007824">
        <w:t>LA BOITE EN CARTON</w:t>
      </w:r>
    </w:p>
    <w:p w14:paraId="152CEF43" w14:textId="40B8E77B" w:rsidR="00007824" w:rsidRDefault="00000000" w:rsidP="00007824">
      <w:pPr>
        <w:pStyle w:val="DateSortie"/>
        <w:spacing w:after="480"/>
      </w:pPr>
      <w:r w:rsidRPr="00007824">
        <w:t>Les mémoires de Sherlock Holmes</w:t>
      </w:r>
      <w:r w:rsidR="00007824">
        <w:br/>
      </w:r>
      <w:r w:rsidRPr="00007824">
        <w:t>janvier 1893</w:t>
      </w:r>
    </w:p>
    <w:p w14:paraId="687D2386" w14:textId="1F8D9229" w:rsidR="00007824" w:rsidRDefault="00DD127C" w:rsidP="00007824">
      <w:pPr>
        <w:pStyle w:val="Photoauteur"/>
      </w:pPr>
      <w:r w:rsidRPr="00007824">
        <w:drawing>
          <wp:inline distT="0" distB="0" distL="0" distR="0" wp14:anchorId="2ACC59C7" wp14:editId="726C88AD">
            <wp:extent cx="2367145" cy="3535200"/>
            <wp:effectExtent l="0" t="0" r="0" b="8255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445" cy="3541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ABB9E" w14:textId="455EFF83" w:rsidR="00000000" w:rsidRPr="00007824" w:rsidRDefault="00000000" w:rsidP="00007824">
      <w:pPr>
        <w:ind w:firstLine="0"/>
        <w:jc w:val="center"/>
        <w:sectPr w:rsidR="00000000" w:rsidRPr="00007824">
          <w:footerReference w:type="default" r:id="rId9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644EC7CE" w14:textId="77777777" w:rsidR="00007824" w:rsidRDefault="00000000" w:rsidP="00007824">
      <w:pPr>
        <w:ind w:firstLine="0"/>
        <w:jc w:val="center"/>
      </w:pPr>
      <w:r w:rsidRPr="00007824">
        <w:rPr>
          <w:bCs/>
        </w:rPr>
        <w:lastRenderedPageBreak/>
        <w:t>Table des matières</w:t>
      </w:r>
    </w:p>
    <w:p w14:paraId="3F6907D3" w14:textId="03DFF948" w:rsidR="0064196B" w:rsidRDefault="00000000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560981" w:history="1">
        <w:r w:rsidR="0064196B" w:rsidRPr="001C2942">
          <w:rPr>
            <w:rStyle w:val="Lienhypertexte"/>
          </w:rPr>
          <w:t>La boite en carton</w:t>
        </w:r>
        <w:r w:rsidR="0064196B">
          <w:rPr>
            <w:webHidden/>
          </w:rPr>
          <w:tab/>
        </w:r>
        <w:r w:rsidR="0064196B">
          <w:rPr>
            <w:webHidden/>
          </w:rPr>
          <w:fldChar w:fldCharType="begin"/>
        </w:r>
        <w:r w:rsidR="0064196B">
          <w:rPr>
            <w:webHidden/>
          </w:rPr>
          <w:instrText xml:space="preserve"> PAGEREF _Toc203560981 \h </w:instrText>
        </w:r>
        <w:r w:rsidR="0064196B">
          <w:rPr>
            <w:webHidden/>
          </w:rPr>
        </w:r>
        <w:r w:rsidR="0064196B">
          <w:rPr>
            <w:webHidden/>
          </w:rPr>
          <w:fldChar w:fldCharType="separate"/>
        </w:r>
        <w:r w:rsidR="00753BCA">
          <w:rPr>
            <w:webHidden/>
          </w:rPr>
          <w:t>3</w:t>
        </w:r>
        <w:r w:rsidR="0064196B">
          <w:rPr>
            <w:webHidden/>
          </w:rPr>
          <w:fldChar w:fldCharType="end"/>
        </w:r>
      </w:hyperlink>
    </w:p>
    <w:p w14:paraId="3B5DF029" w14:textId="2C381E64" w:rsidR="0064196B" w:rsidRDefault="0064196B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560982" w:history="1">
        <w:r w:rsidRPr="001C2942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_Toc203560982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3BCA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1DD32BD0" w14:textId="1AC85639" w:rsidR="0064196B" w:rsidRDefault="0064196B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560983" w:history="1">
        <w:r w:rsidRPr="001C2942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_Toc203560983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3BCA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15C65283" w14:textId="49449903" w:rsidR="00000000" w:rsidRDefault="00000000" w:rsidP="00007824">
      <w:pPr>
        <w:pStyle w:val="Titre1"/>
      </w:pPr>
      <w:r>
        <w:lastRenderedPageBreak/>
        <w:fldChar w:fldCharType="end"/>
      </w:r>
      <w:bookmarkStart w:id="0" w:name="_Toc203560981"/>
      <w:r>
        <w:t>La boite en carton</w:t>
      </w:r>
      <w:bookmarkEnd w:id="0"/>
    </w:p>
    <w:p w14:paraId="706291A8" w14:textId="77777777" w:rsidR="00007824" w:rsidRDefault="00000000" w:rsidP="00007824">
      <w:r>
        <w:t>En choisissant quelques affaires typiques qui illustrent les remarquables qualités mentales de mon ami Sherlock Holmes</w:t>
      </w:r>
      <w:r w:rsidR="00007824">
        <w:t xml:space="preserve">, </w:t>
      </w:r>
      <w:r>
        <w:t>j</w:t>
      </w:r>
      <w:r w:rsidR="00007824">
        <w:t>’</w:t>
      </w:r>
      <w:r>
        <w:t>ai autant que possible accordé la préséance à celles qui</w:t>
      </w:r>
      <w:r w:rsidR="00007824">
        <w:t xml:space="preserve">, </w:t>
      </w:r>
      <w:r>
        <w:t>moins sensationnelles peut-être</w:t>
      </w:r>
      <w:r w:rsidR="00007824">
        <w:t xml:space="preserve">, </w:t>
      </w:r>
      <w:r>
        <w:t>offraient à ses talents le meilleur champ de manœuvres</w:t>
      </w:r>
      <w:r w:rsidR="00007824">
        <w:t xml:space="preserve">. </w:t>
      </w:r>
      <w:r>
        <w:t>Il est toutefois malheureusement impossible de séparer tout à fait le sensationnel du criminel</w:t>
      </w:r>
      <w:r w:rsidR="00007824">
        <w:t xml:space="preserve">, </w:t>
      </w:r>
      <w:r>
        <w:t>et le chroniqueur se débat dans un dilemme</w:t>
      </w:r>
      <w:r w:rsidR="00007824">
        <w:t xml:space="preserve"> : </w:t>
      </w:r>
      <w:r>
        <w:t>ou sacrifier des détails essentiels et donner ainsi du problème une présentation inexacte</w:t>
      </w:r>
      <w:r w:rsidR="00007824">
        <w:t xml:space="preserve">, </w:t>
      </w:r>
      <w:r>
        <w:t>ou bien se servir de la matière que le hasard</w:t>
      </w:r>
      <w:r w:rsidR="00007824">
        <w:t xml:space="preserve">, </w:t>
      </w:r>
      <w:r>
        <w:t>et non un choix</w:t>
      </w:r>
      <w:r w:rsidR="00007824">
        <w:t xml:space="preserve">, </w:t>
      </w:r>
      <w:r>
        <w:t>lui fournit</w:t>
      </w:r>
      <w:r w:rsidR="00007824">
        <w:t xml:space="preserve">. </w:t>
      </w:r>
      <w:r>
        <w:t>Après cette courte préface je me tourne vers mes notes pour en extraire une chaîne d</w:t>
      </w:r>
      <w:r w:rsidR="00007824">
        <w:t>’</w:t>
      </w:r>
      <w:r>
        <w:t>événements étranges et particulièrement terribles</w:t>
      </w:r>
      <w:r w:rsidR="00007824">
        <w:t>.</w:t>
      </w:r>
    </w:p>
    <w:p w14:paraId="5080EAAB" w14:textId="77777777" w:rsidR="00007824" w:rsidRDefault="00000000" w:rsidP="00007824">
      <w:r>
        <w:t>C</w:t>
      </w:r>
      <w:r w:rsidR="00007824">
        <w:t>’</w:t>
      </w:r>
      <w:r>
        <w:t>était une journée d</w:t>
      </w:r>
      <w:r w:rsidR="00007824">
        <w:t>’</w:t>
      </w:r>
      <w:r>
        <w:t>août</w:t>
      </w:r>
      <w:r w:rsidR="00007824">
        <w:t xml:space="preserve"> ; </w:t>
      </w:r>
      <w:r>
        <w:t>il régnait une chaleur torride</w:t>
      </w:r>
      <w:r w:rsidR="00007824">
        <w:t xml:space="preserve">. </w:t>
      </w:r>
      <w:r>
        <w:t>Baker Street ressemblait à une fournaise</w:t>
      </w:r>
      <w:r w:rsidR="00007824">
        <w:t xml:space="preserve"> ; </w:t>
      </w:r>
      <w:r>
        <w:t>la réverbération du soleil sur les briques jaunes de la maison d</w:t>
      </w:r>
      <w:r w:rsidR="00007824">
        <w:t>’</w:t>
      </w:r>
      <w:r>
        <w:t>en face était pénible pour l</w:t>
      </w:r>
      <w:r w:rsidR="00007824">
        <w:t>’</w:t>
      </w:r>
      <w:r>
        <w:t>œil</w:t>
      </w:r>
      <w:r w:rsidR="00007824">
        <w:t xml:space="preserve"> ; </w:t>
      </w:r>
      <w:r>
        <w:t xml:space="preserve">on avait de la peine à croire que </w:t>
      </w:r>
      <w:proofErr w:type="gramStart"/>
      <w:r>
        <w:t>c</w:t>
      </w:r>
      <w:r w:rsidR="00007824">
        <w:t>’</w:t>
      </w:r>
      <w:r>
        <w:t>était</w:t>
      </w:r>
      <w:proofErr w:type="gramEnd"/>
      <w:r>
        <w:t xml:space="preserve"> les mêmes murs qui surgissaient si lugubrement des brouillards de l</w:t>
      </w:r>
      <w:r w:rsidR="00007824">
        <w:t>’</w:t>
      </w:r>
      <w:r>
        <w:t>hiver</w:t>
      </w:r>
      <w:r w:rsidR="00007824">
        <w:t xml:space="preserve">. </w:t>
      </w:r>
      <w:r>
        <w:t>Nos stores étaient à demi tirés</w:t>
      </w:r>
      <w:r w:rsidR="00007824">
        <w:t xml:space="preserve">. </w:t>
      </w:r>
      <w:r>
        <w:t>Holmes était roulé en boule sur le canapé</w:t>
      </w:r>
      <w:r w:rsidR="00007824">
        <w:t xml:space="preserve"> : </w:t>
      </w:r>
      <w:r>
        <w:t>il lisait et relisait une lettre que lui avait apportée le courrier du matin</w:t>
      </w:r>
      <w:r w:rsidR="00007824">
        <w:t xml:space="preserve">. </w:t>
      </w:r>
      <w:r>
        <w:t>Quant à moi</w:t>
      </w:r>
      <w:r w:rsidR="00007824">
        <w:t xml:space="preserve">, </w:t>
      </w:r>
      <w:r>
        <w:t>mon temps de service aux Indes m</w:t>
      </w:r>
      <w:r w:rsidR="00007824">
        <w:t>’</w:t>
      </w:r>
      <w:r>
        <w:t>avait entraîné à mieux supporter la chaleur que le froid</w:t>
      </w:r>
      <w:r w:rsidR="00007824">
        <w:t xml:space="preserve">, </w:t>
      </w:r>
      <w:r>
        <w:t>et une température de 33</w:t>
      </w:r>
      <w:r w:rsidR="00007824">
        <w:t>°</w:t>
      </w:r>
      <w:r>
        <w:t>ne m</w:t>
      </w:r>
      <w:r w:rsidR="00007824">
        <w:t>’</w:t>
      </w:r>
      <w:r>
        <w:t>éprouvait nullement</w:t>
      </w:r>
      <w:r w:rsidR="00007824">
        <w:t xml:space="preserve">. </w:t>
      </w:r>
      <w:r>
        <w:t>Mais le journal du matin n</w:t>
      </w:r>
      <w:r w:rsidR="00007824">
        <w:t>’</w:t>
      </w:r>
      <w:r>
        <w:t>avait aucune nouvelle intéressante</w:t>
      </w:r>
      <w:r w:rsidR="00007824">
        <w:t xml:space="preserve">. </w:t>
      </w:r>
      <w:r>
        <w:t>Le Parlement était en vacances</w:t>
      </w:r>
      <w:r w:rsidR="00007824">
        <w:t xml:space="preserve">. </w:t>
      </w:r>
      <w:r>
        <w:t>Tout le monde avait déserté la capitale</w:t>
      </w:r>
      <w:r w:rsidR="00007824">
        <w:t xml:space="preserve">. </w:t>
      </w:r>
      <w:r>
        <w:t>Je languissais après les clairières de la Nouvelle-Forêt ou les galets de Southsea</w:t>
      </w:r>
      <w:r w:rsidR="00007824">
        <w:t xml:space="preserve">. </w:t>
      </w:r>
      <w:r>
        <w:t>Un compte en banque réduit à zéro m</w:t>
      </w:r>
      <w:r w:rsidR="00007824">
        <w:t>’</w:t>
      </w:r>
      <w:r>
        <w:t>avait obligé à retarder mes vacances</w:t>
      </w:r>
      <w:r w:rsidR="00007824">
        <w:t xml:space="preserve">. </w:t>
      </w:r>
      <w:r>
        <w:t>Mon compagnon n</w:t>
      </w:r>
      <w:r w:rsidR="00007824">
        <w:t>’</w:t>
      </w:r>
      <w:r>
        <w:t>éprouvait pas le moindre attrait pour la campagne ni pour la mer</w:t>
      </w:r>
      <w:r w:rsidR="00007824">
        <w:t xml:space="preserve"> : </w:t>
      </w:r>
      <w:r>
        <w:t xml:space="preserve">il affectionnait de vivre au centre </w:t>
      </w:r>
      <w:r>
        <w:lastRenderedPageBreak/>
        <w:t>de cinq millions d</w:t>
      </w:r>
      <w:r w:rsidR="00007824">
        <w:t>’</w:t>
      </w:r>
      <w:r>
        <w:t>habitants</w:t>
      </w:r>
      <w:r w:rsidR="00007824">
        <w:t xml:space="preserve">, </w:t>
      </w:r>
      <w:r>
        <w:t>d</w:t>
      </w:r>
      <w:r w:rsidR="00007824">
        <w:t>’</w:t>
      </w:r>
      <w:r>
        <w:t>étirer ses fils parmi eux</w:t>
      </w:r>
      <w:r w:rsidR="00007824">
        <w:t xml:space="preserve">, </w:t>
      </w:r>
      <w:r>
        <w:t>de vibrer au premier bruit déclenché par un crime mystérieux</w:t>
      </w:r>
      <w:r w:rsidR="00007824">
        <w:t xml:space="preserve">. </w:t>
      </w:r>
      <w:r>
        <w:t>L</w:t>
      </w:r>
      <w:r w:rsidR="00007824">
        <w:t>’</w:t>
      </w:r>
      <w:r>
        <w:t>amour de la nature ne faisait certes pas partie de ses dons innombrables</w:t>
      </w:r>
      <w:r w:rsidR="00007824">
        <w:t>.</w:t>
      </w:r>
    </w:p>
    <w:p w14:paraId="2801282F" w14:textId="77777777" w:rsidR="00007824" w:rsidRDefault="00000000" w:rsidP="00007824">
      <w:r>
        <w:t>Comme Holmes me semblait trop absorbé pour bavarder avec moi</w:t>
      </w:r>
      <w:r w:rsidR="00007824">
        <w:t xml:space="preserve">, </w:t>
      </w:r>
      <w:r>
        <w:t>j</w:t>
      </w:r>
      <w:r w:rsidR="00007824">
        <w:t>’</w:t>
      </w:r>
      <w:r>
        <w:t>avais rejeté mon journal et</w:t>
      </w:r>
      <w:r w:rsidR="00007824">
        <w:t xml:space="preserve">, </w:t>
      </w:r>
      <w:r>
        <w:t>m</w:t>
      </w:r>
      <w:r w:rsidR="00007824">
        <w:t>’</w:t>
      </w:r>
      <w:r>
        <w:t>adossant sur ma chaise</w:t>
      </w:r>
      <w:r w:rsidR="00007824">
        <w:t xml:space="preserve">, </w:t>
      </w:r>
      <w:r>
        <w:t>j</w:t>
      </w:r>
      <w:r w:rsidR="00007824">
        <w:t>’</w:t>
      </w:r>
      <w:r>
        <w:t>étais tombé dans une profonde rêverie</w:t>
      </w:r>
      <w:r w:rsidR="00007824">
        <w:t xml:space="preserve">. </w:t>
      </w:r>
      <w:r>
        <w:t>Soudain la voix de Sherlock Holmes s</w:t>
      </w:r>
      <w:r w:rsidR="00007824">
        <w:t>’</w:t>
      </w:r>
      <w:r>
        <w:t>immisça dans mes pensées</w:t>
      </w:r>
      <w:r w:rsidR="00007824">
        <w:t>.</w:t>
      </w:r>
    </w:p>
    <w:p w14:paraId="7FC0A98A" w14:textId="77777777" w:rsidR="00007824" w:rsidRDefault="00007824" w:rsidP="00007824">
      <w:r>
        <w:t>« </w:t>
      </w:r>
      <w:r w:rsidR="00000000">
        <w:t>Vous avez raison</w:t>
      </w:r>
      <w:r>
        <w:t xml:space="preserve">. </w:t>
      </w:r>
      <w:r w:rsidR="00000000">
        <w:t>Watson</w:t>
      </w:r>
      <w:r>
        <w:t xml:space="preserve"> ! </w:t>
      </w:r>
      <w:r w:rsidR="00000000">
        <w:t>me dit-il</w:t>
      </w:r>
      <w:r>
        <w:t xml:space="preserve">. </w:t>
      </w:r>
      <w:r w:rsidR="00000000">
        <w:t>C</w:t>
      </w:r>
      <w:r>
        <w:t>’</w:t>
      </w:r>
      <w:r w:rsidR="00000000">
        <w:t>est une manière tout à fait absurde de régler un conflit</w:t>
      </w:r>
      <w:r>
        <w:t>.</w:t>
      </w:r>
    </w:p>
    <w:p w14:paraId="1844DB37" w14:textId="77777777" w:rsidR="00007824" w:rsidRDefault="00007824" w:rsidP="00007824">
      <w:r>
        <w:t>— </w:t>
      </w:r>
      <w:r w:rsidR="00000000">
        <w:t>N</w:t>
      </w:r>
      <w:r>
        <w:t>’</w:t>
      </w:r>
      <w:r w:rsidR="00000000">
        <w:t>est-ce pas</w:t>
      </w:r>
      <w:r>
        <w:t xml:space="preserve"> ? </w:t>
      </w:r>
      <w:r w:rsidR="00000000">
        <w:t>Tout à fait absurde</w:t>
      </w:r>
      <w:r>
        <w:t> ! »</w:t>
      </w:r>
      <w:r w:rsidR="00000000">
        <w:t xml:space="preserve"> m</w:t>
      </w:r>
      <w:r>
        <w:t>’</w:t>
      </w:r>
      <w:r w:rsidR="00000000">
        <w:t>exclamai-je</w:t>
      </w:r>
      <w:r>
        <w:t>.</w:t>
      </w:r>
    </w:p>
    <w:p w14:paraId="59441763" w14:textId="77777777" w:rsidR="00007824" w:rsidRDefault="00000000" w:rsidP="00007824">
      <w:r>
        <w:t>Et subitement</w:t>
      </w:r>
      <w:r w:rsidR="00007824">
        <w:t xml:space="preserve">, </w:t>
      </w:r>
      <w:r>
        <w:t>je me rendis compte qu</w:t>
      </w:r>
      <w:r w:rsidR="00007824">
        <w:t>’</w:t>
      </w:r>
      <w:r>
        <w:t>il avait fait écho à ma pensée la plus profonde</w:t>
      </w:r>
      <w:r w:rsidR="00007824">
        <w:t xml:space="preserve">. </w:t>
      </w:r>
      <w:r>
        <w:t>Je me redressai et le regardai avec ahurissement</w:t>
      </w:r>
      <w:r w:rsidR="00007824">
        <w:t>.</w:t>
      </w:r>
    </w:p>
    <w:p w14:paraId="1645F230" w14:textId="249A949D" w:rsidR="00007824" w:rsidRDefault="00007824" w:rsidP="00007824">
      <w:r>
        <w:t>« </w:t>
      </w:r>
      <w:r w:rsidR="00000000">
        <w:t>Qu</w:t>
      </w:r>
      <w:r>
        <w:t>’</w:t>
      </w:r>
      <w:r w:rsidR="00000000">
        <w:t>est-ce à dire</w:t>
      </w:r>
      <w:r>
        <w:t xml:space="preserve">, </w:t>
      </w:r>
      <w:r w:rsidR="00000000">
        <w:t>Holmes</w:t>
      </w:r>
      <w:r>
        <w:t xml:space="preserve"> ? </w:t>
      </w:r>
      <w:r w:rsidR="00000000">
        <w:t>m</w:t>
      </w:r>
      <w:r>
        <w:t>’</w:t>
      </w:r>
      <w:r w:rsidR="00000000">
        <w:t>écriai-je</w:t>
      </w:r>
      <w:r>
        <w:t xml:space="preserve">. </w:t>
      </w:r>
      <w:r w:rsidR="00000000">
        <w:t>Voilà qui dépasse l</w:t>
      </w:r>
      <w:r>
        <w:t>’</w:t>
      </w:r>
      <w:r w:rsidR="00000000">
        <w:t>imagination</w:t>
      </w:r>
      <w:r>
        <w:t>. »</w:t>
      </w:r>
    </w:p>
    <w:p w14:paraId="152C6C6F" w14:textId="77777777" w:rsidR="00007824" w:rsidRDefault="00000000" w:rsidP="00007824">
      <w:r>
        <w:t>Il se mit à rire de bon cœur</w:t>
      </w:r>
      <w:r w:rsidR="00007824">
        <w:t>.</w:t>
      </w:r>
    </w:p>
    <w:p w14:paraId="4EB51B27" w14:textId="0DE89926" w:rsidR="00007824" w:rsidRDefault="00007824" w:rsidP="00007824">
      <w:r>
        <w:t>« </w:t>
      </w:r>
      <w:r w:rsidR="00000000">
        <w:t>Rappelez-vous qu</w:t>
      </w:r>
      <w:r>
        <w:t>’</w:t>
      </w:r>
      <w:r w:rsidR="00000000">
        <w:t>il y a quelque temps</w:t>
      </w:r>
      <w:r>
        <w:t xml:space="preserve">, </w:t>
      </w:r>
      <w:r w:rsidR="00000000">
        <w:t>lorsque je vous ai lu le passage de l</w:t>
      </w:r>
      <w:r>
        <w:t>’</w:t>
      </w:r>
      <w:r w:rsidR="00000000">
        <w:t xml:space="preserve">un des contes de </w:t>
      </w:r>
      <w:r>
        <w:t>Poe</w:t>
      </w:r>
      <w:r w:rsidR="00000000">
        <w:t xml:space="preserve"> où un logicien serré suit les pensées non formulées de son compagnon</w:t>
      </w:r>
      <w:r>
        <w:t xml:space="preserve">, </w:t>
      </w:r>
      <w:r w:rsidR="00000000">
        <w:t>vous avez été enclin à prendre cela pour un vulgaire tour de force de l</w:t>
      </w:r>
      <w:r>
        <w:t>’</w:t>
      </w:r>
      <w:r w:rsidR="00000000">
        <w:t>auteur</w:t>
      </w:r>
      <w:r>
        <w:t xml:space="preserve">. </w:t>
      </w:r>
      <w:r w:rsidR="00000000">
        <w:t>J</w:t>
      </w:r>
      <w:r>
        <w:t>’</w:t>
      </w:r>
      <w:r w:rsidR="00000000">
        <w:t>ai alors observé que cette habitude m</w:t>
      </w:r>
      <w:r>
        <w:t>’</w:t>
      </w:r>
      <w:r w:rsidR="00000000">
        <w:t>était courante</w:t>
      </w:r>
      <w:r>
        <w:t xml:space="preserve">, </w:t>
      </w:r>
      <w:r w:rsidR="00000000">
        <w:t>et vous avez exprimé une certaine incrédulité</w:t>
      </w:r>
      <w:r>
        <w:t>.</w:t>
      </w:r>
    </w:p>
    <w:p w14:paraId="5F398651" w14:textId="77777777" w:rsidR="00007824" w:rsidRDefault="00007824" w:rsidP="00007824">
      <w:r>
        <w:t>— </w:t>
      </w:r>
      <w:r w:rsidR="00000000">
        <w:t>Oh non</w:t>
      </w:r>
      <w:r>
        <w:t> !</w:t>
      </w:r>
    </w:p>
    <w:p w14:paraId="284BFAA0" w14:textId="14DF8D39" w:rsidR="00007824" w:rsidRDefault="00007824" w:rsidP="00007824">
      <w:r>
        <w:t>— </w:t>
      </w:r>
      <w:r w:rsidR="00000000">
        <w:t>Peut-être pas avec votre langue</w:t>
      </w:r>
      <w:r>
        <w:t xml:space="preserve">, </w:t>
      </w:r>
      <w:r w:rsidR="00000000">
        <w:t>mon cher ami</w:t>
      </w:r>
      <w:r>
        <w:t xml:space="preserve">, </w:t>
      </w:r>
      <w:r w:rsidR="00000000">
        <w:t>mais à coup sûr avec vos sourcils</w:t>
      </w:r>
      <w:r>
        <w:t xml:space="preserve">. </w:t>
      </w:r>
      <w:r w:rsidR="00000000">
        <w:t>Aussi quand je vous ai vu jeter votre journal et mettre vos pensées en route</w:t>
      </w:r>
      <w:r>
        <w:t xml:space="preserve">, </w:t>
      </w:r>
      <w:r w:rsidR="00000000">
        <w:t>j</w:t>
      </w:r>
      <w:r>
        <w:t>’</w:t>
      </w:r>
      <w:r w:rsidR="00000000">
        <w:t>ai été très heureux de saisir l</w:t>
      </w:r>
      <w:r>
        <w:t>’</w:t>
      </w:r>
      <w:r w:rsidR="00000000">
        <w:t>occasion de lire à travers elles et</w:t>
      </w:r>
      <w:r>
        <w:t xml:space="preserve">, </w:t>
      </w:r>
      <w:r w:rsidR="00000000">
        <w:lastRenderedPageBreak/>
        <w:t>éventuellement</w:t>
      </w:r>
      <w:r>
        <w:t xml:space="preserve">, </w:t>
      </w:r>
      <w:r w:rsidR="00000000">
        <w:t>de les interrompre</w:t>
      </w:r>
      <w:r>
        <w:t xml:space="preserve">, </w:t>
      </w:r>
      <w:r w:rsidR="00000000">
        <w:t>ne fût-ce que pour vous prouver que je pouvais entrer en rapport avec elles</w:t>
      </w:r>
      <w:r>
        <w:t>. »</w:t>
      </w:r>
    </w:p>
    <w:p w14:paraId="619161B0" w14:textId="77777777" w:rsidR="00007824" w:rsidRDefault="00000000" w:rsidP="00007824">
      <w:r>
        <w:t>Je ne me contentai pas de si peu</w:t>
      </w:r>
      <w:r w:rsidR="00007824">
        <w:t>.</w:t>
      </w:r>
    </w:p>
    <w:p w14:paraId="1D7C759C" w14:textId="77777777" w:rsidR="00007824" w:rsidRDefault="00007824" w:rsidP="00007824">
      <w:r>
        <w:t>« </w:t>
      </w:r>
      <w:r w:rsidR="00000000">
        <w:t>Dans l</w:t>
      </w:r>
      <w:r>
        <w:t>’</w:t>
      </w:r>
      <w:r w:rsidR="00000000">
        <w:t>exemple que vous m</w:t>
      </w:r>
      <w:r>
        <w:t>’</w:t>
      </w:r>
      <w:r w:rsidR="00000000">
        <w:t>avez lu</w:t>
      </w:r>
      <w:r>
        <w:t xml:space="preserve">, </w:t>
      </w:r>
      <w:r w:rsidR="00000000">
        <w:t>lui répondis-je</w:t>
      </w:r>
      <w:r>
        <w:t xml:space="preserve">, </w:t>
      </w:r>
      <w:r w:rsidR="00000000">
        <w:t>le logicien tirait ses conclusions des gestes de l</w:t>
      </w:r>
      <w:r>
        <w:t>’</w:t>
      </w:r>
      <w:r w:rsidR="00000000">
        <w:t>homme qu</w:t>
      </w:r>
      <w:r>
        <w:t>’</w:t>
      </w:r>
      <w:r w:rsidR="00000000">
        <w:t>il observait</w:t>
      </w:r>
      <w:r>
        <w:t xml:space="preserve">. </w:t>
      </w:r>
      <w:r w:rsidR="00000000">
        <w:t>Si je me souviens bien</w:t>
      </w:r>
      <w:r>
        <w:t xml:space="preserve">, </w:t>
      </w:r>
      <w:r w:rsidR="00000000">
        <w:t>son sujet trébuchait sur un tas de pierres</w:t>
      </w:r>
      <w:r>
        <w:t xml:space="preserve">, </w:t>
      </w:r>
      <w:r w:rsidR="00000000">
        <w:t>levait le nez vers les toiles</w:t>
      </w:r>
      <w:r>
        <w:t xml:space="preserve">, </w:t>
      </w:r>
      <w:r w:rsidR="00000000">
        <w:t>etc</w:t>
      </w:r>
      <w:r>
        <w:t xml:space="preserve">. </w:t>
      </w:r>
      <w:r w:rsidR="00000000">
        <w:t>Mais moi je suis resté tranquillement assis sur ma chaise</w:t>
      </w:r>
      <w:r>
        <w:t xml:space="preserve"> : </w:t>
      </w:r>
      <w:r w:rsidR="00000000">
        <w:t>quels indices aurais-je pu vous offrir</w:t>
      </w:r>
      <w:r>
        <w:t> ?</w:t>
      </w:r>
    </w:p>
    <w:p w14:paraId="27107B0A" w14:textId="77777777" w:rsidR="00007824" w:rsidRDefault="00007824" w:rsidP="00007824">
      <w:r>
        <w:t>— </w:t>
      </w:r>
      <w:r w:rsidR="00000000">
        <w:t>Vous êtes injuste envers vous-même</w:t>
      </w:r>
      <w:r>
        <w:t xml:space="preserve">. </w:t>
      </w:r>
      <w:r w:rsidR="00000000">
        <w:t>La physionomie a été donnée à l</w:t>
      </w:r>
      <w:r>
        <w:t>’</w:t>
      </w:r>
      <w:r w:rsidR="00000000">
        <w:t>homme pour lui permettre d</w:t>
      </w:r>
      <w:r>
        <w:t>’</w:t>
      </w:r>
      <w:r w:rsidR="00000000">
        <w:t>exprimer ses émotions</w:t>
      </w:r>
      <w:r>
        <w:t xml:space="preserve"> ; </w:t>
      </w:r>
      <w:r w:rsidR="00000000">
        <w:t>la vôtre remplit fidèlement son office</w:t>
      </w:r>
      <w:r>
        <w:t>.</w:t>
      </w:r>
    </w:p>
    <w:p w14:paraId="2762B425" w14:textId="77777777" w:rsidR="00007824" w:rsidRDefault="00007824" w:rsidP="00007824">
      <w:r>
        <w:t>— </w:t>
      </w:r>
      <w:r w:rsidR="00000000">
        <w:t>Voulez-vous me faire croire que vous avez lu dans mes pensées par le truchement de ma physionomie</w:t>
      </w:r>
      <w:r>
        <w:t> ?</w:t>
      </w:r>
    </w:p>
    <w:p w14:paraId="42C3055B" w14:textId="77777777" w:rsidR="00007824" w:rsidRDefault="00007824" w:rsidP="00007824">
      <w:r>
        <w:t>— </w:t>
      </w:r>
      <w:r w:rsidR="00000000">
        <w:t>De votre physionomie</w:t>
      </w:r>
      <w:r>
        <w:t xml:space="preserve">, </w:t>
      </w:r>
      <w:r w:rsidR="00000000">
        <w:t>oui</w:t>
      </w:r>
      <w:r>
        <w:t xml:space="preserve">. </w:t>
      </w:r>
      <w:r w:rsidR="00000000">
        <w:t>Et spécialement de vos yeux</w:t>
      </w:r>
      <w:r>
        <w:t xml:space="preserve">. </w:t>
      </w:r>
      <w:r w:rsidR="00000000">
        <w:t>Peut-être ne vous rappelez-vous pas comment a débuté votre rêverie</w:t>
      </w:r>
      <w:r>
        <w:t> ?</w:t>
      </w:r>
    </w:p>
    <w:p w14:paraId="019372EA" w14:textId="77777777" w:rsidR="00007824" w:rsidRDefault="00007824" w:rsidP="00007824">
      <w:r>
        <w:t>— </w:t>
      </w:r>
      <w:r w:rsidR="00000000">
        <w:t>Ma foi non</w:t>
      </w:r>
      <w:r>
        <w:t> !</w:t>
      </w:r>
    </w:p>
    <w:p w14:paraId="379D06F0" w14:textId="77777777" w:rsidR="00007824" w:rsidRDefault="00007824" w:rsidP="00007824">
      <w:r>
        <w:t>— </w:t>
      </w:r>
      <w:r w:rsidR="00000000">
        <w:t>Alors je vais vous le dire</w:t>
      </w:r>
      <w:r>
        <w:t xml:space="preserve">. </w:t>
      </w:r>
      <w:r w:rsidR="00000000">
        <w:t>Après avoir jeté votre journal</w:t>
      </w:r>
      <w:r>
        <w:t xml:space="preserve">, </w:t>
      </w:r>
      <w:r w:rsidR="00000000">
        <w:t>geste qui a attiré mon attention</w:t>
      </w:r>
      <w:r>
        <w:t xml:space="preserve">, </w:t>
      </w:r>
      <w:r w:rsidR="00000000">
        <w:t>vous êtes demeuré assis pendant une demi-minute avec une expression vide</w:t>
      </w:r>
      <w:r>
        <w:t xml:space="preserve">. </w:t>
      </w:r>
      <w:r w:rsidR="00000000">
        <w:t>Puis vos yeux se sont portés vers le portrait nouvellement encadré du général Gordon</w:t>
      </w:r>
      <w:r>
        <w:t xml:space="preserve">, </w:t>
      </w:r>
      <w:r w:rsidR="00000000">
        <w:t>et j</w:t>
      </w:r>
      <w:r>
        <w:t>’</w:t>
      </w:r>
      <w:r w:rsidR="00000000">
        <w:t>ai vu d</w:t>
      </w:r>
      <w:r>
        <w:t>’</w:t>
      </w:r>
      <w:r w:rsidR="00000000">
        <w:t>après l</w:t>
      </w:r>
      <w:r>
        <w:t>’</w:t>
      </w:r>
      <w:r w:rsidR="00000000">
        <w:t>altération de vos traits qu</w:t>
      </w:r>
      <w:r>
        <w:t>’</w:t>
      </w:r>
      <w:r w:rsidR="00000000">
        <w:t>un train de pensées avait démarré</w:t>
      </w:r>
      <w:r>
        <w:t xml:space="preserve">. </w:t>
      </w:r>
      <w:r w:rsidR="00000000">
        <w:t>Mais il n</w:t>
      </w:r>
      <w:r>
        <w:t>’</w:t>
      </w:r>
      <w:r w:rsidR="00000000">
        <w:t>est pas allé bien loin</w:t>
      </w:r>
      <w:r>
        <w:t xml:space="preserve">. </w:t>
      </w:r>
      <w:r w:rsidR="00000000">
        <w:t>Votre regard s</w:t>
      </w:r>
      <w:r>
        <w:t>’</w:t>
      </w:r>
      <w:r w:rsidR="00000000">
        <w:t>est dirigé presque aussitôt vers le portrait non encadré de Henry Ward Beecher qui est placé au-dessus de vos livres</w:t>
      </w:r>
      <w:r>
        <w:t xml:space="preserve">. </w:t>
      </w:r>
      <w:r w:rsidR="00000000">
        <w:t>Puis vous avez contemplé les murs</w:t>
      </w:r>
      <w:r>
        <w:t xml:space="preserve">. </w:t>
      </w:r>
      <w:r w:rsidR="00000000">
        <w:t>La signification de tout cela était évidente</w:t>
      </w:r>
      <w:r>
        <w:t xml:space="preserve"> : </w:t>
      </w:r>
      <w:r w:rsidR="00000000">
        <w:t xml:space="preserve">vous étiez en train de penser que si le portrait était encadré il remplirait </w:t>
      </w:r>
      <w:r w:rsidR="00000000">
        <w:lastRenderedPageBreak/>
        <w:t>juste cet espace nu et ferait un heureux vis-à-vis au portrait de Gordon</w:t>
      </w:r>
      <w:r>
        <w:t>.</w:t>
      </w:r>
    </w:p>
    <w:p w14:paraId="4B3B801D" w14:textId="77777777" w:rsidR="00007824" w:rsidRDefault="00007824" w:rsidP="00007824">
      <w:r>
        <w:t>— </w:t>
      </w:r>
      <w:r w:rsidR="00000000">
        <w:t>Vous m</w:t>
      </w:r>
      <w:r>
        <w:t>’</w:t>
      </w:r>
      <w:r w:rsidR="00000000">
        <w:t>avez admirablement suivi</w:t>
      </w:r>
      <w:r>
        <w:t xml:space="preserve"> ! </w:t>
      </w:r>
      <w:r w:rsidR="00000000">
        <w:t>m</w:t>
      </w:r>
      <w:r>
        <w:t>’</w:t>
      </w:r>
      <w:r w:rsidR="00000000">
        <w:t>exclamai-je</w:t>
      </w:r>
      <w:r>
        <w:t>.</w:t>
      </w:r>
    </w:p>
    <w:p w14:paraId="7EBE4A5E" w14:textId="606B677D" w:rsidR="00007824" w:rsidRDefault="00007824" w:rsidP="00007824">
      <w:r>
        <w:t>— </w:t>
      </w:r>
      <w:r w:rsidR="00000000">
        <w:t>Jusque</w:t>
      </w:r>
      <w:r w:rsidR="00AF0A37">
        <w:t>-</w:t>
      </w:r>
      <w:r w:rsidR="00000000">
        <w:t>là</w:t>
      </w:r>
      <w:r w:rsidR="00AF0A37">
        <w:t>,</w:t>
      </w:r>
      <w:r w:rsidR="00000000">
        <w:t xml:space="preserve"> je ne risquai guère de me tromper</w:t>
      </w:r>
      <w:r>
        <w:t xml:space="preserve">. </w:t>
      </w:r>
      <w:r w:rsidR="00000000">
        <w:t>Mais ensuite vos yeux se sont reportés sur Beecher</w:t>
      </w:r>
      <w:r>
        <w:t xml:space="preserve">, </w:t>
      </w:r>
      <w:r w:rsidR="00000000">
        <w:t>et vous l</w:t>
      </w:r>
      <w:r>
        <w:t>’</w:t>
      </w:r>
      <w:r w:rsidR="00000000">
        <w:t>avez regardé attentivement</w:t>
      </w:r>
      <w:r>
        <w:t xml:space="preserve">, </w:t>
      </w:r>
      <w:r w:rsidR="00000000">
        <w:t>comme si vous essayiez de lire son caractère d</w:t>
      </w:r>
      <w:r>
        <w:t>’</w:t>
      </w:r>
      <w:r w:rsidR="00000000">
        <w:t>après ce portrait</w:t>
      </w:r>
      <w:r>
        <w:t xml:space="preserve">. </w:t>
      </w:r>
      <w:r w:rsidR="00000000">
        <w:t>Puis vous avez cessé de froncer le sourcil</w:t>
      </w:r>
      <w:r>
        <w:t xml:space="preserve">, </w:t>
      </w:r>
      <w:r w:rsidR="00000000">
        <w:t>tout en continuant de regarder dans la même direction</w:t>
      </w:r>
      <w:r>
        <w:t xml:space="preserve">, </w:t>
      </w:r>
      <w:r w:rsidR="00000000">
        <w:t>et votre visage est devenu pensif</w:t>
      </w:r>
      <w:r>
        <w:t xml:space="preserve">. </w:t>
      </w:r>
      <w:r w:rsidR="00000000">
        <w:t>Vous évoquiez les épisodes de la carrière de Beecher</w:t>
      </w:r>
      <w:r>
        <w:t xml:space="preserve">. </w:t>
      </w:r>
      <w:r w:rsidR="00000000">
        <w:t>Je savais bien que vous ne le pourriez pas sans songer à la mission qu</w:t>
      </w:r>
      <w:r>
        <w:t>’</w:t>
      </w:r>
      <w:r w:rsidR="00000000">
        <w:t>il entreprit pour le compte des Nordistes au temps de la guerre civile</w:t>
      </w:r>
      <w:r>
        <w:t xml:space="preserve">, </w:t>
      </w:r>
      <w:r w:rsidR="00000000">
        <w:t>car je me rappelle vous avoir entendu clamer votre indignation contre l</w:t>
      </w:r>
      <w:r>
        <w:t>’</w:t>
      </w:r>
      <w:r w:rsidR="00000000">
        <w:t>accueil qui lui réservèrent les éléments les plus turbulents de notre population</w:t>
      </w:r>
      <w:r>
        <w:t xml:space="preserve">. </w:t>
      </w:r>
      <w:r w:rsidR="00000000">
        <w:t>Indignation si passionnée que j</w:t>
      </w:r>
      <w:r>
        <w:t>’</w:t>
      </w:r>
      <w:r w:rsidR="00000000">
        <w:t>étais sûr que vous n</w:t>
      </w:r>
      <w:r>
        <w:t>’</w:t>
      </w:r>
      <w:r w:rsidR="00000000">
        <w:t>auriez pas pensé à Beecher sans réfléchir à cet épisode</w:t>
      </w:r>
      <w:r>
        <w:t xml:space="preserve">. </w:t>
      </w:r>
      <w:r w:rsidR="00000000">
        <w:t>Quand</w:t>
      </w:r>
      <w:r>
        <w:t xml:space="preserve">, </w:t>
      </w:r>
      <w:r w:rsidR="00000000">
        <w:t>un moment plus tard</w:t>
      </w:r>
      <w:r>
        <w:t xml:space="preserve">, </w:t>
      </w:r>
      <w:r w:rsidR="00000000">
        <w:t>j</w:t>
      </w:r>
      <w:r>
        <w:t>’</w:t>
      </w:r>
      <w:r w:rsidR="00000000">
        <w:t>ai vu vos yeux s</w:t>
      </w:r>
      <w:r>
        <w:t>’</w:t>
      </w:r>
      <w:r w:rsidR="00000000">
        <w:t>éloigner du tableau</w:t>
      </w:r>
      <w:r>
        <w:t xml:space="preserve">, </w:t>
      </w:r>
      <w:r w:rsidR="00000000">
        <w:t>j</w:t>
      </w:r>
      <w:r>
        <w:t>’</w:t>
      </w:r>
      <w:r w:rsidR="00000000">
        <w:t>ai senti que votre esprit s</w:t>
      </w:r>
      <w:r>
        <w:t>’</w:t>
      </w:r>
      <w:r w:rsidR="00000000">
        <w:t>était plongé dans la guerre civile</w:t>
      </w:r>
      <w:r>
        <w:t xml:space="preserve"> ; </w:t>
      </w:r>
      <w:r w:rsidR="00000000">
        <w:t>lorsque j</w:t>
      </w:r>
      <w:r>
        <w:t>’</w:t>
      </w:r>
      <w:r w:rsidR="00000000">
        <w:t>ai observé vos lèvres serrées</w:t>
      </w:r>
      <w:r>
        <w:t xml:space="preserve">, </w:t>
      </w:r>
      <w:r w:rsidR="00000000">
        <w:t>vos yeux étincelants</w:t>
      </w:r>
      <w:r>
        <w:t xml:space="preserve">, </w:t>
      </w:r>
      <w:r w:rsidR="00000000">
        <w:t>vos mains crispées</w:t>
      </w:r>
      <w:r>
        <w:t xml:space="preserve">, </w:t>
      </w:r>
      <w:r w:rsidR="00000000">
        <w:t>j</w:t>
      </w:r>
      <w:r>
        <w:t>’</w:t>
      </w:r>
      <w:r w:rsidR="00000000">
        <w:t>étais certain que vous pensiez au courage manifesté par les deux camps au cours de cette lutte désespérée</w:t>
      </w:r>
      <w:r>
        <w:t xml:space="preserve">. </w:t>
      </w:r>
      <w:r w:rsidR="00000000">
        <w:t>Et puis</w:t>
      </w:r>
      <w:r>
        <w:t xml:space="preserve">, </w:t>
      </w:r>
      <w:r w:rsidR="00000000">
        <w:t>à nouveau</w:t>
      </w:r>
      <w:r>
        <w:t xml:space="preserve">, </w:t>
      </w:r>
      <w:r w:rsidR="00000000">
        <w:t>votre physionomie s</w:t>
      </w:r>
      <w:r>
        <w:t>’</w:t>
      </w:r>
      <w:r w:rsidR="00000000">
        <w:t>est attristée</w:t>
      </w:r>
      <w:r>
        <w:t xml:space="preserve"> ; </w:t>
      </w:r>
      <w:r w:rsidR="00000000">
        <w:t>vous avez hoché la tête</w:t>
      </w:r>
      <w:r>
        <w:t xml:space="preserve">. </w:t>
      </w:r>
      <w:r w:rsidR="00000000">
        <w:t>Vous méditiez alors sur les horreurs</w:t>
      </w:r>
      <w:r>
        <w:t xml:space="preserve">, </w:t>
      </w:r>
      <w:r w:rsidR="00000000">
        <w:t>les deuils</w:t>
      </w:r>
      <w:r>
        <w:t xml:space="preserve">, </w:t>
      </w:r>
      <w:r w:rsidR="00000000">
        <w:t>le gaspillage des vies humaines</w:t>
      </w:r>
      <w:r>
        <w:t xml:space="preserve">. </w:t>
      </w:r>
      <w:r w:rsidR="00000000">
        <w:t>Vous avez porté la main sur votre vieille blessure</w:t>
      </w:r>
      <w:r>
        <w:t xml:space="preserve">, </w:t>
      </w:r>
      <w:r w:rsidR="00000000">
        <w:t>et un sourire a flotté sur vos lèvres</w:t>
      </w:r>
      <w:r>
        <w:t xml:space="preserve"> : </w:t>
      </w:r>
      <w:r w:rsidR="00000000">
        <w:t>j</w:t>
      </w:r>
      <w:r>
        <w:t>’</w:t>
      </w:r>
      <w:r w:rsidR="00000000">
        <w:t>en ai déduit que l</w:t>
      </w:r>
      <w:r>
        <w:t>’</w:t>
      </w:r>
      <w:r w:rsidR="00000000">
        <w:t>absurdité de l</w:t>
      </w:r>
      <w:r>
        <w:t>’</w:t>
      </w:r>
      <w:r w:rsidR="00000000">
        <w:t>application de cette méthode aux problèmes internationaux ne vous avait pas échappé</w:t>
      </w:r>
      <w:r>
        <w:t xml:space="preserve">. </w:t>
      </w:r>
      <w:r w:rsidR="00AF0A37">
        <w:t>À</w:t>
      </w:r>
      <w:r w:rsidR="00000000">
        <w:t xml:space="preserve"> ce moment j</w:t>
      </w:r>
      <w:r>
        <w:t>’</w:t>
      </w:r>
      <w:r w:rsidR="00000000">
        <w:t>ai déclaré partager votre opinion sur cette absurdité</w:t>
      </w:r>
      <w:r>
        <w:t xml:space="preserve">, </w:t>
      </w:r>
      <w:r w:rsidR="00000000">
        <w:t>et j</w:t>
      </w:r>
      <w:r>
        <w:t>’</w:t>
      </w:r>
      <w:r w:rsidR="00000000">
        <w:t>ai été ravi de constater l</w:t>
      </w:r>
      <w:r>
        <w:t>’</w:t>
      </w:r>
      <w:r w:rsidR="00000000">
        <w:t>exactitude de mes déductions</w:t>
      </w:r>
      <w:r>
        <w:t>.</w:t>
      </w:r>
    </w:p>
    <w:p w14:paraId="3092972F" w14:textId="77777777" w:rsidR="00007824" w:rsidRDefault="00007824" w:rsidP="00007824">
      <w:r>
        <w:t>— </w:t>
      </w:r>
      <w:r w:rsidR="00000000">
        <w:t>Parfaite exactitude</w:t>
      </w:r>
      <w:r>
        <w:t xml:space="preserve"> ! </w:t>
      </w:r>
      <w:r w:rsidR="00000000">
        <w:t>dis-je</w:t>
      </w:r>
      <w:r>
        <w:t xml:space="preserve">. </w:t>
      </w:r>
      <w:r w:rsidR="00000000">
        <w:t>Et maintenant que vous m</w:t>
      </w:r>
      <w:r>
        <w:t>’</w:t>
      </w:r>
      <w:r w:rsidR="00000000">
        <w:t>avez tout expliqué</w:t>
      </w:r>
      <w:r>
        <w:t xml:space="preserve">, </w:t>
      </w:r>
      <w:r w:rsidR="00000000">
        <w:t>j</w:t>
      </w:r>
      <w:r>
        <w:t>’</w:t>
      </w:r>
      <w:r w:rsidR="00000000">
        <w:t>avoue que j</w:t>
      </w:r>
      <w:r>
        <w:t>’</w:t>
      </w:r>
      <w:r w:rsidR="00000000">
        <w:t>en suis encore confondu</w:t>
      </w:r>
      <w:r>
        <w:t>.</w:t>
      </w:r>
    </w:p>
    <w:p w14:paraId="67ECC72C" w14:textId="35227BE3" w:rsidR="00007824" w:rsidRDefault="00007824" w:rsidP="00007824">
      <w:r>
        <w:lastRenderedPageBreak/>
        <w:t>— </w:t>
      </w:r>
      <w:r w:rsidR="00000000">
        <w:t>C</w:t>
      </w:r>
      <w:r>
        <w:t>’</w:t>
      </w:r>
      <w:r w:rsidR="00000000">
        <w:t>était très superficiel</w:t>
      </w:r>
      <w:r>
        <w:t xml:space="preserve">, </w:t>
      </w:r>
      <w:r w:rsidR="00000000">
        <w:t>mon cher Watson</w:t>
      </w:r>
      <w:r>
        <w:t xml:space="preserve">, </w:t>
      </w:r>
      <w:r w:rsidR="00000000">
        <w:t>je vous assure</w:t>
      </w:r>
      <w:r>
        <w:t xml:space="preserve"> ! </w:t>
      </w:r>
      <w:r w:rsidR="00000000">
        <w:t>Je ne me serais pas permis une telle intrusion si l</w:t>
      </w:r>
      <w:r>
        <w:t>’</w:t>
      </w:r>
      <w:r w:rsidR="00000000">
        <w:t>autre jour vous n</w:t>
      </w:r>
      <w:r>
        <w:t>’</w:t>
      </w:r>
      <w:r w:rsidR="00000000">
        <w:t>aviez manifesté votre incrédulité</w:t>
      </w:r>
      <w:r>
        <w:t xml:space="preserve">. </w:t>
      </w:r>
      <w:r w:rsidR="00000000">
        <w:t>Mais je suis aux prises avec un petit problème dont la solution peut se révéler plus difficile que ce modeste essai de lecture de pensées</w:t>
      </w:r>
      <w:r>
        <w:t xml:space="preserve">. </w:t>
      </w:r>
      <w:r w:rsidR="00000000">
        <w:t>Avez-vous remarqué dans le journal un entrefilet se rapportant au contenu peu banal d</w:t>
      </w:r>
      <w:r>
        <w:t>’</w:t>
      </w:r>
      <w:r w:rsidR="00000000">
        <w:t xml:space="preserve">un paquet qui a été adressé par la poste à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 xml:space="preserve">, </w:t>
      </w:r>
      <w:r w:rsidR="00000000">
        <w:t>de Cross Street</w:t>
      </w:r>
      <w:r>
        <w:t xml:space="preserve">, </w:t>
      </w:r>
      <w:r w:rsidR="00000000">
        <w:t>à Croydon</w:t>
      </w:r>
      <w:r>
        <w:t> ?</w:t>
      </w:r>
    </w:p>
    <w:p w14:paraId="397EBDA8" w14:textId="77777777" w:rsidR="00007824" w:rsidRDefault="00007824" w:rsidP="00007824">
      <w:r>
        <w:t>— </w:t>
      </w:r>
      <w:r w:rsidR="00000000">
        <w:t>Non</w:t>
      </w:r>
      <w:r>
        <w:t xml:space="preserve">, </w:t>
      </w:r>
      <w:r w:rsidR="00000000">
        <w:t>je n</w:t>
      </w:r>
      <w:r>
        <w:t>’</w:t>
      </w:r>
      <w:r w:rsidR="00000000">
        <w:t>ai rien vu</w:t>
      </w:r>
      <w:r>
        <w:t>.</w:t>
      </w:r>
    </w:p>
    <w:p w14:paraId="1E96348B" w14:textId="01A1DBED" w:rsidR="00007824" w:rsidRDefault="00007824" w:rsidP="00007824">
      <w:r>
        <w:t>— </w:t>
      </w:r>
      <w:r w:rsidR="00000000">
        <w:t>Ah</w:t>
      </w:r>
      <w:r>
        <w:t xml:space="preserve"> ! </w:t>
      </w:r>
      <w:r w:rsidR="00000000">
        <w:t>Il a dû vous échapper</w:t>
      </w:r>
      <w:r>
        <w:t xml:space="preserve">. </w:t>
      </w:r>
      <w:r w:rsidR="00000000">
        <w:t>Tendez-moi le journal</w:t>
      </w:r>
      <w:r>
        <w:t xml:space="preserve">, </w:t>
      </w:r>
      <w:r w:rsidR="00000000">
        <w:t>je vous prie</w:t>
      </w:r>
      <w:r>
        <w:t xml:space="preserve">. </w:t>
      </w:r>
      <w:r w:rsidR="00000000">
        <w:t>Voici</w:t>
      </w:r>
      <w:r>
        <w:t xml:space="preserve"> : </w:t>
      </w:r>
      <w:r w:rsidR="00000000">
        <w:t>sous la colonne financière</w:t>
      </w:r>
      <w:r>
        <w:t xml:space="preserve">. </w:t>
      </w:r>
      <w:r w:rsidR="00000000">
        <w:t>Seriez-vous assez bon pour le lire à haute voix</w:t>
      </w:r>
      <w:r>
        <w:t> ? »</w:t>
      </w:r>
    </w:p>
    <w:p w14:paraId="56EACFC4" w14:textId="77777777" w:rsidR="00007824" w:rsidRDefault="00000000" w:rsidP="00007824">
      <w:r>
        <w:t>Je repris le journal qu</w:t>
      </w:r>
      <w:r w:rsidR="00007824">
        <w:t>’</w:t>
      </w:r>
      <w:r>
        <w:t>il m</w:t>
      </w:r>
      <w:r w:rsidR="00007824">
        <w:t>’</w:t>
      </w:r>
      <w:r>
        <w:t>avait renvoyé</w:t>
      </w:r>
      <w:r w:rsidR="00007824">
        <w:t xml:space="preserve">, </w:t>
      </w:r>
      <w:r>
        <w:t>et je lus l</w:t>
      </w:r>
      <w:r w:rsidR="00007824">
        <w:t>’</w:t>
      </w:r>
      <w:r>
        <w:t>entrefilet en question</w:t>
      </w:r>
      <w:r w:rsidR="00007824">
        <w:t xml:space="preserve">. </w:t>
      </w:r>
      <w:r>
        <w:t xml:space="preserve">Il était intitulé </w:t>
      </w:r>
      <w:r w:rsidR="00007824">
        <w:t>« </w:t>
      </w:r>
      <w:r>
        <w:t>Paquet macabre</w:t>
      </w:r>
      <w:r w:rsidR="00007824">
        <w:t> ».</w:t>
      </w:r>
    </w:p>
    <w:p w14:paraId="3A45CC8B" w14:textId="0176419C" w:rsidR="00007824" w:rsidRDefault="00007824" w:rsidP="00007824">
      <w:r>
        <w:t>« </w:t>
      </w:r>
      <w:r w:rsidR="00000000">
        <w:t>Mademoiselle Susan Cushing</w:t>
      </w:r>
      <w:r>
        <w:t xml:space="preserve">, </w:t>
      </w:r>
      <w:r w:rsidR="00000000">
        <w:t>habitant Cross Street</w:t>
      </w:r>
      <w:r>
        <w:t xml:space="preserve">, </w:t>
      </w:r>
      <w:r w:rsidR="00000000">
        <w:t>à Croydon</w:t>
      </w:r>
      <w:r>
        <w:t xml:space="preserve">, </w:t>
      </w:r>
      <w:r w:rsidR="00000000">
        <w:t>a été victime d</w:t>
      </w:r>
      <w:r>
        <w:t>’</w:t>
      </w:r>
      <w:r w:rsidR="00000000">
        <w:t>une plaisanterie révoltante</w:t>
      </w:r>
      <w:r>
        <w:t xml:space="preserve">, </w:t>
      </w:r>
      <w:r w:rsidR="00000000">
        <w:t>à moins qu</w:t>
      </w:r>
      <w:r>
        <w:t>’</w:t>
      </w:r>
      <w:r w:rsidR="00000000">
        <w:t>il ne faille attacher à l</w:t>
      </w:r>
      <w:r>
        <w:t>’</w:t>
      </w:r>
      <w:r w:rsidR="00000000">
        <w:t>incident une signification plus sinistre</w:t>
      </w:r>
      <w:r>
        <w:t xml:space="preserve">. </w:t>
      </w:r>
      <w:r w:rsidR="00AF0A37">
        <w:t>À</w:t>
      </w:r>
      <w:r w:rsidR="00000000">
        <w:t xml:space="preserve"> deux heures hier après-midi</w:t>
      </w:r>
      <w:r>
        <w:t xml:space="preserve">, </w:t>
      </w:r>
      <w:r w:rsidR="00000000">
        <w:t>le facteur lui délivra un petit paquet enveloppé de papier brun</w:t>
      </w:r>
      <w:r>
        <w:t xml:space="preserve">. </w:t>
      </w:r>
      <w:r w:rsidR="00000000">
        <w:t>Une boîte en carton se trouvait à l</w:t>
      </w:r>
      <w:r>
        <w:t>’</w:t>
      </w:r>
      <w:r w:rsidR="00000000">
        <w:t>intérieur</w:t>
      </w:r>
      <w:r>
        <w:t xml:space="preserve"> : </w:t>
      </w:r>
      <w:r w:rsidR="00000000">
        <w:t>elle était pleine de gros sel</w:t>
      </w:r>
      <w:r>
        <w:t>. 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 xml:space="preserve">, </w:t>
      </w:r>
      <w:r w:rsidR="00000000">
        <w:t>en la vidant</w:t>
      </w:r>
      <w:r>
        <w:t xml:space="preserve">, </w:t>
      </w:r>
      <w:r w:rsidR="00000000">
        <w:t>découvrit avec horreur deux oreilles humaines</w:t>
      </w:r>
      <w:r>
        <w:t xml:space="preserve">, </w:t>
      </w:r>
      <w:r w:rsidR="00000000">
        <w:t>apparemment coupées depuis peu</w:t>
      </w:r>
      <w:r>
        <w:t xml:space="preserve">. </w:t>
      </w:r>
      <w:r w:rsidR="00000000">
        <w:t>La boîte enveloppée dans le papier avait été postée de Belfast la veille au matin</w:t>
      </w:r>
      <w:r>
        <w:t xml:space="preserve">. </w:t>
      </w:r>
      <w:r w:rsidR="00000000">
        <w:t>L</w:t>
      </w:r>
      <w:r>
        <w:t>’</w:t>
      </w:r>
      <w:r w:rsidR="00000000">
        <w:t>expéditeur est inconnu</w:t>
      </w:r>
      <w:r>
        <w:t xml:space="preserve">. </w:t>
      </w:r>
      <w:r w:rsidR="00000000">
        <w:t>L</w:t>
      </w:r>
      <w:r>
        <w:t>’</w:t>
      </w:r>
      <w:r w:rsidR="00000000">
        <w:t>affaire est d</w:t>
      </w:r>
      <w:r>
        <w:t>’</w:t>
      </w:r>
      <w:r w:rsidR="00000000">
        <w:t xml:space="preserve">autant plus mystérieuse que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 xml:space="preserve">, </w:t>
      </w:r>
      <w:r w:rsidR="00000000">
        <w:t>qui a cinquante ans</w:t>
      </w:r>
      <w:r>
        <w:t xml:space="preserve">, </w:t>
      </w:r>
      <w:r w:rsidR="00000000">
        <w:t>a mené une existence fort retirée et possède si peu de relations ou de correspondants que c</w:t>
      </w:r>
      <w:r>
        <w:t>’</w:t>
      </w:r>
      <w:r w:rsidR="00000000">
        <w:t>est un événement quand elle reçoit une lettre par la poste</w:t>
      </w:r>
      <w:r>
        <w:t xml:space="preserve">. </w:t>
      </w:r>
      <w:r w:rsidR="00000000">
        <w:t>Cependant il y a quelques années</w:t>
      </w:r>
      <w:r>
        <w:t xml:space="preserve">, </w:t>
      </w:r>
      <w:r w:rsidR="00000000">
        <w:t>lorsqu</w:t>
      </w:r>
      <w:r>
        <w:t>’</w:t>
      </w:r>
      <w:r w:rsidR="00000000">
        <w:t>elle habitait à Penge</w:t>
      </w:r>
      <w:r>
        <w:t xml:space="preserve">, </w:t>
      </w:r>
      <w:r w:rsidR="00000000">
        <w:t>elle avait loué des chambres de sa maison à trois jeunes étudiants en médecine</w:t>
      </w:r>
      <w:r>
        <w:t xml:space="preserve">, </w:t>
      </w:r>
      <w:r w:rsidR="00000000">
        <w:lastRenderedPageBreak/>
        <w:t>dont elle dut se débarrasser en raison de leurs habitudes bruyantes et irrégulières</w:t>
      </w:r>
      <w:r>
        <w:t xml:space="preserve">. </w:t>
      </w:r>
      <w:r w:rsidR="00000000">
        <w:t>La police estime que ce geste outrageant a pu être commis par l</w:t>
      </w:r>
      <w:r>
        <w:t>’</w:t>
      </w:r>
      <w:r w:rsidR="00000000">
        <w:t>un des trois jeunes gens qui lui aurait gardé rancune et qui comptait l</w:t>
      </w:r>
      <w:r>
        <w:t>’</w:t>
      </w:r>
      <w:r w:rsidR="00000000">
        <w:t>épouvanter par ces dépouilles d</w:t>
      </w:r>
      <w:r>
        <w:t>’</w:t>
      </w:r>
      <w:r w:rsidR="00000000">
        <w:t>une salle de dissection</w:t>
      </w:r>
      <w:r>
        <w:t xml:space="preserve">. </w:t>
      </w:r>
      <w:r w:rsidR="00000000">
        <w:t>Cette thèse s</w:t>
      </w:r>
      <w:r>
        <w:t>’</w:t>
      </w:r>
      <w:r w:rsidR="00000000">
        <w:t>appuie sur le fait qu</w:t>
      </w:r>
      <w:r>
        <w:t>’</w:t>
      </w:r>
      <w:r w:rsidR="00000000">
        <w:t>un étudiant était originaire du nord de l</w:t>
      </w:r>
      <w:r>
        <w:t>’</w:t>
      </w:r>
      <w:r w:rsidR="00000000">
        <w:t>Irlande et même</w:t>
      </w:r>
      <w:r>
        <w:t xml:space="preserve">, </w:t>
      </w:r>
      <w:r w:rsidR="00000000">
        <w:t xml:space="preserve">selon les dires de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 xml:space="preserve">, </w:t>
      </w:r>
      <w:r w:rsidR="00000000">
        <w:t>de Belfast</w:t>
      </w:r>
      <w:r>
        <w:t xml:space="preserve">. </w:t>
      </w:r>
      <w:r w:rsidR="00000000">
        <w:t>En attendant</w:t>
      </w:r>
      <w:r>
        <w:t xml:space="preserve">, </w:t>
      </w:r>
      <w:r w:rsidR="00000000">
        <w:t>une enquête est ouverte</w:t>
      </w:r>
      <w:r>
        <w:t xml:space="preserve"> ; </w:t>
      </w:r>
      <w:r w:rsidR="00000000">
        <w:t xml:space="preserve">elle a été confiée à </w:t>
      </w:r>
      <w:r>
        <w:t>M. </w:t>
      </w:r>
      <w:r w:rsidR="00000000">
        <w:t>Lestrade</w:t>
      </w:r>
      <w:r>
        <w:t xml:space="preserve">, </w:t>
      </w:r>
      <w:r w:rsidR="00000000">
        <w:t>qui est l</w:t>
      </w:r>
      <w:r>
        <w:t>’</w:t>
      </w:r>
      <w:r w:rsidR="00000000">
        <w:t>un de nos meilleurs détectives</w:t>
      </w:r>
      <w:r>
        <w:t>. »</w:t>
      </w:r>
    </w:p>
    <w:p w14:paraId="49EABE12" w14:textId="77777777" w:rsidR="00007824" w:rsidRDefault="00007824" w:rsidP="00007824">
      <w:r>
        <w:t>— </w:t>
      </w:r>
      <w:r w:rsidR="00000000">
        <w:t xml:space="preserve">Assez pour le </w:t>
      </w:r>
      <w:r w:rsidR="00000000">
        <w:rPr>
          <w:i/>
          <w:iCs/>
        </w:rPr>
        <w:t>Daily Chronique</w:t>
      </w:r>
      <w:r>
        <w:t xml:space="preserve"> ! </w:t>
      </w:r>
      <w:r w:rsidR="00000000">
        <w:t>fit Holmes quand j</w:t>
      </w:r>
      <w:r>
        <w:t>’</w:t>
      </w:r>
      <w:r w:rsidR="00000000">
        <w:t>eus achevé ma lecture</w:t>
      </w:r>
      <w:r>
        <w:t xml:space="preserve">. </w:t>
      </w:r>
      <w:r w:rsidR="00000000">
        <w:t>Passons à notre ami Lestrade</w:t>
      </w:r>
      <w:r>
        <w:t xml:space="preserve">. </w:t>
      </w:r>
      <w:r w:rsidR="00000000">
        <w:t>Ce matin j</w:t>
      </w:r>
      <w:r>
        <w:t>’</w:t>
      </w:r>
      <w:r w:rsidR="00000000">
        <w:t>ai reçu un mot de lui</w:t>
      </w:r>
      <w:r>
        <w:t xml:space="preserve">. </w:t>
      </w:r>
      <w:r w:rsidR="00000000">
        <w:t>Voici ce qu</w:t>
      </w:r>
      <w:r>
        <w:t>’</w:t>
      </w:r>
      <w:r w:rsidR="00000000">
        <w:t>il écrit</w:t>
      </w:r>
      <w:r>
        <w:t> :</w:t>
      </w:r>
    </w:p>
    <w:p w14:paraId="78C3E11D" w14:textId="332E7F04" w:rsidR="00007824" w:rsidRDefault="00000000" w:rsidP="00007824">
      <w:r>
        <w:rPr>
          <w:i/>
          <w:iCs/>
        </w:rPr>
        <w:t>“Je pense que cette affaire est tout à fait dans votre ligne</w:t>
      </w:r>
      <w:r w:rsidR="00007824">
        <w:rPr>
          <w:i/>
          <w:iCs/>
        </w:rPr>
        <w:t xml:space="preserve">. </w:t>
      </w:r>
      <w:r>
        <w:rPr>
          <w:i/>
          <w:iCs/>
        </w:rPr>
        <w:t>Nous avons le ferme espoir d</w:t>
      </w:r>
      <w:r w:rsidR="00007824">
        <w:rPr>
          <w:i/>
          <w:iCs/>
        </w:rPr>
        <w:t>’</w:t>
      </w:r>
      <w:r>
        <w:rPr>
          <w:i/>
          <w:iCs/>
        </w:rPr>
        <w:t>élucider le mystère</w:t>
      </w:r>
      <w:r w:rsidR="00007824">
        <w:rPr>
          <w:i/>
          <w:iCs/>
        </w:rPr>
        <w:t xml:space="preserve">, </w:t>
      </w:r>
      <w:r>
        <w:rPr>
          <w:i/>
          <w:iCs/>
        </w:rPr>
        <w:t>mais nous éprouvons une certaine difficulté à trouver une base sur laquelle démarrer</w:t>
      </w:r>
      <w:r w:rsidR="00007824">
        <w:rPr>
          <w:i/>
          <w:iCs/>
        </w:rPr>
        <w:t xml:space="preserve">. </w:t>
      </w:r>
      <w:r>
        <w:rPr>
          <w:i/>
          <w:iCs/>
        </w:rPr>
        <w:t>Bien sûr nous avons télégraphié au bureau de poste de Belfast</w:t>
      </w:r>
      <w:r w:rsidR="00007824">
        <w:rPr>
          <w:i/>
          <w:iCs/>
        </w:rPr>
        <w:t xml:space="preserve">, </w:t>
      </w:r>
      <w:r>
        <w:rPr>
          <w:i/>
          <w:iCs/>
        </w:rPr>
        <w:t>mais ce jour-là beaucoup de paquets ont été manipulés et personne ne se souvient de celui-ci en particulier</w:t>
      </w:r>
      <w:r w:rsidR="00007824">
        <w:rPr>
          <w:i/>
          <w:iCs/>
        </w:rPr>
        <w:t xml:space="preserve">, </w:t>
      </w:r>
      <w:r>
        <w:rPr>
          <w:i/>
          <w:iCs/>
        </w:rPr>
        <w:t>ni de son expéditeur</w:t>
      </w:r>
      <w:r w:rsidR="00007824">
        <w:rPr>
          <w:i/>
          <w:iCs/>
        </w:rPr>
        <w:t xml:space="preserve">. </w:t>
      </w:r>
      <w:r>
        <w:rPr>
          <w:i/>
          <w:iCs/>
        </w:rPr>
        <w:t>La boîte est une boîte d</w:t>
      </w:r>
      <w:r w:rsidR="00007824">
        <w:rPr>
          <w:i/>
          <w:iCs/>
        </w:rPr>
        <w:t>’</w:t>
      </w:r>
      <w:r>
        <w:rPr>
          <w:i/>
          <w:iCs/>
        </w:rPr>
        <w:t>une demi-livre de tabac doux</w:t>
      </w:r>
      <w:r w:rsidR="00007824">
        <w:rPr>
          <w:i/>
          <w:iCs/>
        </w:rPr>
        <w:t xml:space="preserve">, </w:t>
      </w:r>
      <w:r>
        <w:rPr>
          <w:i/>
          <w:iCs/>
        </w:rPr>
        <w:t>et elle ne nous a rien livré d</w:t>
      </w:r>
      <w:r w:rsidR="00007824">
        <w:rPr>
          <w:i/>
          <w:iCs/>
        </w:rPr>
        <w:t>’</w:t>
      </w:r>
      <w:r>
        <w:rPr>
          <w:i/>
          <w:iCs/>
        </w:rPr>
        <w:t>intéressant</w:t>
      </w:r>
      <w:r w:rsidR="00007824">
        <w:rPr>
          <w:i/>
          <w:iCs/>
        </w:rPr>
        <w:t xml:space="preserve">. </w:t>
      </w:r>
      <w:r>
        <w:rPr>
          <w:i/>
          <w:iCs/>
        </w:rPr>
        <w:t>La thèse de l</w:t>
      </w:r>
      <w:r w:rsidR="00007824">
        <w:rPr>
          <w:i/>
          <w:iCs/>
        </w:rPr>
        <w:t>’</w:t>
      </w:r>
      <w:r>
        <w:rPr>
          <w:i/>
          <w:iCs/>
        </w:rPr>
        <w:t>étudiant en médecine m</w:t>
      </w:r>
      <w:r w:rsidR="00007824">
        <w:rPr>
          <w:i/>
          <w:iCs/>
        </w:rPr>
        <w:t>’</w:t>
      </w:r>
      <w:r>
        <w:rPr>
          <w:i/>
          <w:iCs/>
        </w:rPr>
        <w:t>apparaît encore comme la plus vraisemblable</w:t>
      </w:r>
      <w:r w:rsidR="00007824">
        <w:rPr>
          <w:i/>
          <w:iCs/>
        </w:rPr>
        <w:t xml:space="preserve">, </w:t>
      </w:r>
      <w:r>
        <w:rPr>
          <w:i/>
          <w:iCs/>
        </w:rPr>
        <w:t>mais si vous aviez quelques heures à perdre</w:t>
      </w:r>
      <w:r w:rsidR="00007824">
        <w:rPr>
          <w:i/>
          <w:iCs/>
        </w:rPr>
        <w:t xml:space="preserve">, </w:t>
      </w:r>
      <w:r>
        <w:rPr>
          <w:i/>
          <w:iCs/>
        </w:rPr>
        <w:t>je serais très heureux de vous rencontrer</w:t>
      </w:r>
      <w:r w:rsidR="00007824">
        <w:rPr>
          <w:i/>
          <w:iCs/>
        </w:rPr>
        <w:t xml:space="preserve">. </w:t>
      </w:r>
      <w:r>
        <w:rPr>
          <w:i/>
          <w:iCs/>
        </w:rPr>
        <w:t>Je serai</w:t>
      </w:r>
      <w:r w:rsidR="00007824">
        <w:rPr>
          <w:i/>
          <w:iCs/>
        </w:rPr>
        <w:t xml:space="preserve">, </w:t>
      </w:r>
      <w:r>
        <w:rPr>
          <w:i/>
          <w:iCs/>
        </w:rPr>
        <w:t xml:space="preserve">soit chez </w:t>
      </w:r>
      <w:r w:rsidR="00007824">
        <w:rPr>
          <w:i/>
          <w:iCs/>
        </w:rPr>
        <w:t>M</w:t>
      </w:r>
      <w:r w:rsidR="00007824" w:rsidRPr="00007824">
        <w:rPr>
          <w:i/>
          <w:iCs/>
          <w:vertAlign w:val="superscript"/>
        </w:rPr>
        <w:t>lle</w:t>
      </w:r>
      <w:r w:rsidR="00007824">
        <w:rPr>
          <w:i/>
          <w:iCs/>
        </w:rPr>
        <w:t> </w:t>
      </w:r>
      <w:r>
        <w:rPr>
          <w:i/>
          <w:iCs/>
        </w:rPr>
        <w:t>Cushing</w:t>
      </w:r>
      <w:r w:rsidR="00007824">
        <w:rPr>
          <w:i/>
          <w:iCs/>
        </w:rPr>
        <w:t xml:space="preserve">, </w:t>
      </w:r>
      <w:r>
        <w:rPr>
          <w:i/>
          <w:iCs/>
        </w:rPr>
        <w:t>soit au commissariat</w:t>
      </w:r>
      <w:r w:rsidR="00007824">
        <w:rPr>
          <w:i/>
          <w:iCs/>
        </w:rPr>
        <w:t xml:space="preserve">, </w:t>
      </w:r>
      <w:r>
        <w:rPr>
          <w:i/>
          <w:iCs/>
        </w:rPr>
        <w:t>toute la journée</w:t>
      </w:r>
      <w:r w:rsidR="00007824">
        <w:rPr>
          <w:i/>
          <w:iCs/>
        </w:rPr>
        <w:t>.”</w:t>
      </w:r>
    </w:p>
    <w:p w14:paraId="586641AD" w14:textId="77777777" w:rsidR="00007824" w:rsidRDefault="00007824" w:rsidP="00007824">
      <w:r>
        <w:t>« </w:t>
      </w:r>
      <w:r w:rsidR="00000000">
        <w:t>Qu</w:t>
      </w:r>
      <w:r>
        <w:t>’</w:t>
      </w:r>
      <w:r w:rsidR="00000000">
        <w:t>en dites-vous</w:t>
      </w:r>
      <w:r>
        <w:t xml:space="preserve">, </w:t>
      </w:r>
      <w:r w:rsidR="00000000">
        <w:t>Watson</w:t>
      </w:r>
      <w:r>
        <w:t xml:space="preserve"> ? </w:t>
      </w:r>
      <w:r w:rsidR="00000000">
        <w:t>Vous sentez-vous capable de braver la chaleur et de descendre à Croydon avec moi pour courir le risque d</w:t>
      </w:r>
      <w:r>
        <w:t>’</w:t>
      </w:r>
      <w:r w:rsidR="00000000">
        <w:t>enrichir vos annales</w:t>
      </w:r>
      <w:r>
        <w:t> ?</w:t>
      </w:r>
    </w:p>
    <w:p w14:paraId="20A4B491" w14:textId="77777777" w:rsidR="00007824" w:rsidRDefault="00007824" w:rsidP="00007824">
      <w:r>
        <w:t>— </w:t>
      </w:r>
      <w:r w:rsidR="00000000">
        <w:t>Je ne demandais justement que d</w:t>
      </w:r>
      <w:r>
        <w:t>’</w:t>
      </w:r>
      <w:r w:rsidR="00000000">
        <w:t>avoir quelque chose à faire</w:t>
      </w:r>
      <w:r>
        <w:t>.</w:t>
      </w:r>
    </w:p>
    <w:p w14:paraId="2E3987DF" w14:textId="65F26F4C" w:rsidR="00007824" w:rsidRDefault="00007824" w:rsidP="00007824">
      <w:r>
        <w:lastRenderedPageBreak/>
        <w:t>— </w:t>
      </w:r>
      <w:r w:rsidR="00000000">
        <w:t>Eh bien</w:t>
      </w:r>
      <w:r>
        <w:t xml:space="preserve">, </w:t>
      </w:r>
      <w:r w:rsidR="00000000">
        <w:t xml:space="preserve">voilà le </w:t>
      </w:r>
      <w:r w:rsidR="00000000">
        <w:rPr>
          <w:i/>
          <w:iCs/>
        </w:rPr>
        <w:t>quelque chose</w:t>
      </w:r>
      <w:r>
        <w:t xml:space="preserve">. </w:t>
      </w:r>
      <w:r w:rsidR="00000000">
        <w:t>Sonnez pour commander un fiacre</w:t>
      </w:r>
      <w:r>
        <w:t xml:space="preserve">. </w:t>
      </w:r>
      <w:r w:rsidR="00000000">
        <w:t>Je troque ma robe de chambre contre un veston</w:t>
      </w:r>
      <w:r>
        <w:t xml:space="preserve">, </w:t>
      </w:r>
      <w:r w:rsidR="00000000">
        <w:t>je garnis mon étui à cigares</w:t>
      </w:r>
      <w:r>
        <w:t xml:space="preserve">, </w:t>
      </w:r>
      <w:r w:rsidR="00000000">
        <w:t>et je suis prêt</w:t>
      </w:r>
      <w:r>
        <w:t>. »</w:t>
      </w:r>
    </w:p>
    <w:p w14:paraId="1B0F3D78" w14:textId="41CA22A9" w:rsidR="00007824" w:rsidRDefault="00000000" w:rsidP="00007824">
      <w:r>
        <w:t>Pendant que nous étions dans le train</w:t>
      </w:r>
      <w:r w:rsidR="00007824">
        <w:t xml:space="preserve">, </w:t>
      </w:r>
      <w:r>
        <w:t>un orage éclata</w:t>
      </w:r>
      <w:r w:rsidR="00007824">
        <w:t xml:space="preserve">, </w:t>
      </w:r>
      <w:r>
        <w:t>et la chaleur nous parut moins oppressante à Croydon que dans la capitale</w:t>
      </w:r>
      <w:r w:rsidR="00007824">
        <w:t xml:space="preserve">. </w:t>
      </w:r>
      <w:r>
        <w:t>Holmes avait envoyé un télégramme à Lestrade qui nous attendait à la gare</w:t>
      </w:r>
      <w:r w:rsidR="00007824">
        <w:t xml:space="preserve"> : </w:t>
      </w:r>
      <w:r>
        <w:t>le représentant de Scotland Yard était toujours aussi sec</w:t>
      </w:r>
      <w:r w:rsidR="00007824">
        <w:t xml:space="preserve">, </w:t>
      </w:r>
      <w:r>
        <w:t>nerveux</w:t>
      </w:r>
      <w:r w:rsidR="00007824">
        <w:t xml:space="preserve">, </w:t>
      </w:r>
      <w:r>
        <w:t>sémillant</w:t>
      </w:r>
      <w:r w:rsidR="00007824">
        <w:t xml:space="preserve">, </w:t>
      </w:r>
      <w:r>
        <w:t>semblable à une fouine</w:t>
      </w:r>
      <w:r w:rsidR="00007824">
        <w:t xml:space="preserve">. </w:t>
      </w:r>
      <w:r>
        <w:t>Au bout de cinq minutes de marche</w:t>
      </w:r>
      <w:r w:rsidR="00007824">
        <w:t xml:space="preserve">, </w:t>
      </w:r>
      <w:r>
        <w:t xml:space="preserve">nous arrivions à Cross Street où habitait </w:t>
      </w:r>
      <w:r w:rsidR="00007824">
        <w:t>M</w:t>
      </w:r>
      <w:r w:rsidR="00007824" w:rsidRPr="00007824">
        <w:rPr>
          <w:vertAlign w:val="superscript"/>
        </w:rPr>
        <w:t>lle</w:t>
      </w:r>
      <w:r w:rsidR="00007824">
        <w:t> </w:t>
      </w:r>
      <w:r>
        <w:t>Cushing</w:t>
      </w:r>
      <w:r w:rsidR="00007824">
        <w:t>.</w:t>
      </w:r>
    </w:p>
    <w:p w14:paraId="07820172" w14:textId="5D6563B7" w:rsidR="00007824" w:rsidRDefault="00000000" w:rsidP="00007824">
      <w:r>
        <w:t>C</w:t>
      </w:r>
      <w:r w:rsidR="00007824">
        <w:t>’</w:t>
      </w:r>
      <w:r>
        <w:t>était une très longue rue bordée par des maisons de briques à deux étages</w:t>
      </w:r>
      <w:r w:rsidR="00007824">
        <w:t xml:space="preserve">, </w:t>
      </w:r>
      <w:r>
        <w:t>coquettes et propres</w:t>
      </w:r>
      <w:r w:rsidR="00007824">
        <w:t xml:space="preserve"> ; </w:t>
      </w:r>
      <w:r>
        <w:t>les perrons étaient d</w:t>
      </w:r>
      <w:r w:rsidR="00007824">
        <w:t>’</w:t>
      </w:r>
      <w:r>
        <w:t>un blanc impeccable</w:t>
      </w:r>
      <w:r w:rsidR="00007824">
        <w:t xml:space="preserve"> ; </w:t>
      </w:r>
      <w:r>
        <w:t>des commères en tablier jacassaient sur le pas des portes</w:t>
      </w:r>
      <w:r w:rsidR="00007824">
        <w:t xml:space="preserve">. </w:t>
      </w:r>
      <w:r>
        <w:t>Deux cents mètres plus loin</w:t>
      </w:r>
      <w:r w:rsidR="00007824">
        <w:t xml:space="preserve">, </w:t>
      </w:r>
      <w:r>
        <w:t>Lestrade s</w:t>
      </w:r>
      <w:r w:rsidR="00007824">
        <w:t>’</w:t>
      </w:r>
      <w:r>
        <w:t>arrêta et frappa</w:t>
      </w:r>
      <w:r w:rsidR="00007824">
        <w:t xml:space="preserve"> : </w:t>
      </w:r>
      <w:r>
        <w:t>une jeune bonne lui ouvrit</w:t>
      </w:r>
      <w:r w:rsidR="00007824">
        <w:t>. M</w:t>
      </w:r>
      <w:r w:rsidR="00007824" w:rsidRPr="00007824">
        <w:rPr>
          <w:vertAlign w:val="superscript"/>
        </w:rPr>
        <w:t>lle</w:t>
      </w:r>
      <w:r w:rsidR="00007824">
        <w:t> </w:t>
      </w:r>
      <w:r>
        <w:t>Cushing était assise dans la pièce du devant où nous fûmes introduits</w:t>
      </w:r>
      <w:r w:rsidR="00007824">
        <w:t xml:space="preserve">. </w:t>
      </w:r>
      <w:r>
        <w:t>Elle avait le visage placide</w:t>
      </w:r>
      <w:r w:rsidR="00007824">
        <w:t xml:space="preserve">, </w:t>
      </w:r>
      <w:r>
        <w:t>de grands yeux doux</w:t>
      </w:r>
      <w:r w:rsidR="00007824">
        <w:t xml:space="preserve">, </w:t>
      </w:r>
      <w:r>
        <w:t>des cheveux grisonnants qui dessinaient une boucle sur chaque tempe</w:t>
      </w:r>
      <w:r w:rsidR="00007824">
        <w:t xml:space="preserve">. </w:t>
      </w:r>
      <w:r>
        <w:t>Une têtière était posée sur ces genoux</w:t>
      </w:r>
      <w:r w:rsidR="00007824">
        <w:t xml:space="preserve"> ; </w:t>
      </w:r>
      <w:r>
        <w:t>sur un tabouret à côté de sa chaise un panier débordait de soies de couleur</w:t>
      </w:r>
      <w:r w:rsidR="00007824">
        <w:t>.</w:t>
      </w:r>
    </w:p>
    <w:p w14:paraId="7E135DEC" w14:textId="77777777" w:rsidR="00007824" w:rsidRDefault="00007824" w:rsidP="00007824">
      <w:r>
        <w:t>« </w:t>
      </w:r>
      <w:r w:rsidR="00000000">
        <w:t>Elles sont dans l</w:t>
      </w:r>
      <w:r>
        <w:t>’</w:t>
      </w:r>
      <w:r w:rsidR="00000000">
        <w:t>appentis</w:t>
      </w:r>
      <w:r>
        <w:t xml:space="preserve">, </w:t>
      </w:r>
      <w:r w:rsidR="00000000">
        <w:t>ces horreurs</w:t>
      </w:r>
      <w:r>
        <w:t xml:space="preserve"> ! </w:t>
      </w:r>
      <w:r w:rsidR="00000000">
        <w:t>dit-elle à Lestrade quand nous entrâmes</w:t>
      </w:r>
      <w:r>
        <w:t xml:space="preserve">. </w:t>
      </w:r>
      <w:r w:rsidR="00000000">
        <w:t>Je voudrais bien que vous m</w:t>
      </w:r>
      <w:r>
        <w:t>’</w:t>
      </w:r>
      <w:r w:rsidR="00000000">
        <w:t>en débarrassiez</w:t>
      </w:r>
      <w:r>
        <w:t>.</w:t>
      </w:r>
    </w:p>
    <w:p w14:paraId="534E4F73" w14:textId="3B1E7236" w:rsidR="00007824" w:rsidRDefault="00007824" w:rsidP="00007824">
      <w:r>
        <w:t>— </w:t>
      </w:r>
      <w:r w:rsidR="00000000">
        <w:t>Je n</w:t>
      </w:r>
      <w:r>
        <w:t>’</w:t>
      </w:r>
      <w:r w:rsidR="00000000">
        <w:t>y manquerai pas</w:t>
      </w:r>
      <w:r>
        <w:t xml:space="preserve">, </w:t>
      </w:r>
      <w:r w:rsidR="00000000">
        <w:t>mademoiselle Cushing</w:t>
      </w:r>
      <w:r>
        <w:t xml:space="preserve">. </w:t>
      </w:r>
      <w:r w:rsidR="00000000">
        <w:t>Je les gardais ici jusqu</w:t>
      </w:r>
      <w:r>
        <w:t>’</w:t>
      </w:r>
      <w:r w:rsidR="00000000">
        <w:t>à ce que mon ami</w:t>
      </w:r>
      <w:r>
        <w:t>, M. </w:t>
      </w:r>
      <w:r w:rsidR="00000000">
        <w:t>Holmes</w:t>
      </w:r>
      <w:r>
        <w:t xml:space="preserve">, </w:t>
      </w:r>
      <w:r w:rsidR="00000000">
        <w:t>les vît en votre présence</w:t>
      </w:r>
      <w:r>
        <w:t>.</w:t>
      </w:r>
    </w:p>
    <w:p w14:paraId="19C21BC0" w14:textId="77777777" w:rsidR="00007824" w:rsidRDefault="00007824" w:rsidP="00007824">
      <w:r>
        <w:t>— </w:t>
      </w:r>
      <w:r w:rsidR="00000000">
        <w:t>En ma présence</w:t>
      </w:r>
      <w:r>
        <w:t xml:space="preserve"> ! </w:t>
      </w:r>
      <w:r w:rsidR="00000000">
        <w:t>Pourquoi</w:t>
      </w:r>
      <w:r>
        <w:t> ?</w:t>
      </w:r>
    </w:p>
    <w:p w14:paraId="4D786A7C" w14:textId="77777777" w:rsidR="00007824" w:rsidRDefault="00007824" w:rsidP="00007824">
      <w:r>
        <w:t>— </w:t>
      </w:r>
      <w:r w:rsidR="00000000">
        <w:t>Pour le cas où il désirerait vous poser quelques questions</w:t>
      </w:r>
      <w:r>
        <w:t>.</w:t>
      </w:r>
    </w:p>
    <w:p w14:paraId="6E6D9523" w14:textId="77777777" w:rsidR="00007824" w:rsidRDefault="00007824" w:rsidP="00007824">
      <w:r>
        <w:lastRenderedPageBreak/>
        <w:t>— </w:t>
      </w:r>
      <w:r w:rsidR="00000000">
        <w:t>A quoi bon me poser des questions alors que je vous dis et que je vous répète que je ne sais rien à leur sujet</w:t>
      </w:r>
      <w:r>
        <w:t>.</w:t>
      </w:r>
    </w:p>
    <w:p w14:paraId="68E4F096" w14:textId="77777777" w:rsidR="00007824" w:rsidRDefault="00007824" w:rsidP="00007824">
      <w:r>
        <w:t>— </w:t>
      </w:r>
      <w:r w:rsidR="00000000">
        <w:t>Bien sûr</w:t>
      </w:r>
      <w:r>
        <w:t xml:space="preserve">, </w:t>
      </w:r>
      <w:r w:rsidR="00000000">
        <w:t>mademoiselle</w:t>
      </w:r>
      <w:r>
        <w:t xml:space="preserve"> ! </w:t>
      </w:r>
      <w:r w:rsidR="00000000">
        <w:t>intervint Holmes d</w:t>
      </w:r>
      <w:r>
        <w:t>’</w:t>
      </w:r>
      <w:r w:rsidR="00000000">
        <w:t>une voix lénifiante</w:t>
      </w:r>
      <w:r>
        <w:t xml:space="preserve">. </w:t>
      </w:r>
      <w:r w:rsidR="00000000">
        <w:t>Je comprends parfaitement que vous ayez été plus qu</w:t>
      </w:r>
      <w:r>
        <w:t>’</w:t>
      </w:r>
      <w:r w:rsidR="00000000">
        <w:t>ennuyée par toute cette affaire</w:t>
      </w:r>
      <w:r>
        <w:t>.</w:t>
      </w:r>
    </w:p>
    <w:p w14:paraId="2EE93434" w14:textId="7CFF4AC9" w:rsidR="00007824" w:rsidRDefault="00007824" w:rsidP="00007824">
      <w:r>
        <w:t>— </w:t>
      </w:r>
      <w:r w:rsidR="00000000">
        <w:t>Vous pouvez le dire</w:t>
      </w:r>
      <w:r>
        <w:t xml:space="preserve">, </w:t>
      </w:r>
      <w:r w:rsidR="00000000">
        <w:t>monsieur</w:t>
      </w:r>
      <w:r>
        <w:t xml:space="preserve"> ! </w:t>
      </w:r>
      <w:r w:rsidR="00000000">
        <w:t>Je suis une femme tranquille et je mène une existence retirée</w:t>
      </w:r>
      <w:r>
        <w:t xml:space="preserve">. </w:t>
      </w:r>
      <w:r w:rsidR="00000000">
        <w:t>C</w:t>
      </w:r>
      <w:r>
        <w:t>’</w:t>
      </w:r>
      <w:r w:rsidR="00000000">
        <w:t>est quelque chose de tout à fait nouveau pour moi que de voir mon nom dans les journaux et de recevoir la visite de la police</w:t>
      </w:r>
      <w:r>
        <w:t xml:space="preserve">. </w:t>
      </w:r>
      <w:r w:rsidR="00000000">
        <w:t>Je ne veux pas que vous les apportiez ici</w:t>
      </w:r>
      <w:r>
        <w:t xml:space="preserve">, </w:t>
      </w:r>
      <w:r w:rsidR="00000000">
        <w:t>monsieur Lestrade</w:t>
      </w:r>
      <w:r>
        <w:t xml:space="preserve">. </w:t>
      </w:r>
      <w:r w:rsidR="00000000">
        <w:t>Si vous voulez les regarder</w:t>
      </w:r>
      <w:r>
        <w:t xml:space="preserve">, </w:t>
      </w:r>
      <w:r w:rsidR="00000000">
        <w:t>allez dans l</w:t>
      </w:r>
      <w:r>
        <w:t>’</w:t>
      </w:r>
      <w:r w:rsidR="00000000">
        <w:t>appentis</w:t>
      </w:r>
      <w:r>
        <w:t>. »</w:t>
      </w:r>
    </w:p>
    <w:p w14:paraId="2903A3C6" w14:textId="77777777" w:rsidR="00007824" w:rsidRDefault="00000000" w:rsidP="00007824">
      <w:r>
        <w:t>L</w:t>
      </w:r>
      <w:r w:rsidR="00007824">
        <w:t>’</w:t>
      </w:r>
      <w:r>
        <w:t>appentis était situé dans le jardinet derrière la maison</w:t>
      </w:r>
      <w:r w:rsidR="00007824">
        <w:t xml:space="preserve">. </w:t>
      </w:r>
      <w:r>
        <w:t>Lestrade y pénétra et en sortit une boîte jaune en carton</w:t>
      </w:r>
      <w:r w:rsidR="00007824">
        <w:t xml:space="preserve">, </w:t>
      </w:r>
      <w:r>
        <w:t>un morceau de papier marron et de la ficelle</w:t>
      </w:r>
      <w:r w:rsidR="00007824">
        <w:t xml:space="preserve">. </w:t>
      </w:r>
      <w:r>
        <w:t>Au bout de l</w:t>
      </w:r>
      <w:r w:rsidR="00007824">
        <w:t>’</w:t>
      </w:r>
      <w:r>
        <w:t>allée il y avait un banc sur lequel nous allâmes nous asseoir pendant que Holmes examinait</w:t>
      </w:r>
      <w:r w:rsidR="00007824">
        <w:t xml:space="preserve">, </w:t>
      </w:r>
      <w:r>
        <w:t>les uns après les autres</w:t>
      </w:r>
      <w:r w:rsidR="00007824">
        <w:t xml:space="preserve">, </w:t>
      </w:r>
      <w:r>
        <w:t>les objets que Lestrade lui avait remis</w:t>
      </w:r>
      <w:r w:rsidR="00007824">
        <w:t>.</w:t>
      </w:r>
    </w:p>
    <w:p w14:paraId="4639C985" w14:textId="77777777" w:rsidR="00007824" w:rsidRDefault="00007824" w:rsidP="00007824">
      <w:r>
        <w:t>« </w:t>
      </w:r>
      <w:r w:rsidR="00000000">
        <w:t>La ficelle est d</w:t>
      </w:r>
      <w:r>
        <w:t>’</w:t>
      </w:r>
      <w:r w:rsidR="00000000">
        <w:t>un intérêt extraordinaire</w:t>
      </w:r>
      <w:r>
        <w:t xml:space="preserve">, </w:t>
      </w:r>
      <w:r w:rsidR="00000000">
        <w:t>observa-il en l</w:t>
      </w:r>
      <w:r>
        <w:t>’</w:t>
      </w:r>
      <w:r w:rsidR="00000000">
        <w:t>élevant à la lumière et en la flairant comme un chien de chasse</w:t>
      </w:r>
      <w:r>
        <w:t xml:space="preserve">. </w:t>
      </w:r>
      <w:r w:rsidR="00000000">
        <w:t>Que pensez-vous de cette ficelle</w:t>
      </w:r>
      <w:r>
        <w:t xml:space="preserve">, </w:t>
      </w:r>
      <w:r w:rsidR="00000000">
        <w:t>Lestrade</w:t>
      </w:r>
      <w:r>
        <w:t> ?</w:t>
      </w:r>
    </w:p>
    <w:p w14:paraId="1633176F" w14:textId="77777777" w:rsidR="00007824" w:rsidRDefault="00007824" w:rsidP="00007824">
      <w:r>
        <w:t>— </w:t>
      </w:r>
      <w:r w:rsidR="00000000">
        <w:t>Elle a été goudronnée</w:t>
      </w:r>
      <w:r>
        <w:t>.</w:t>
      </w:r>
    </w:p>
    <w:p w14:paraId="1D6A0714" w14:textId="3B43E11E" w:rsidR="00007824" w:rsidRDefault="00007824" w:rsidP="00007824">
      <w:r>
        <w:t>— </w:t>
      </w:r>
      <w:r w:rsidR="00000000">
        <w:t>Précisément</w:t>
      </w:r>
      <w:r>
        <w:t xml:space="preserve">. </w:t>
      </w:r>
      <w:r w:rsidR="00000000">
        <w:t>C</w:t>
      </w:r>
      <w:r>
        <w:t>’</w:t>
      </w:r>
      <w:r w:rsidR="00000000">
        <w:t>est un morceau de ficelle goudronnée</w:t>
      </w:r>
      <w:r>
        <w:t xml:space="preserve">. </w:t>
      </w:r>
      <w:r w:rsidR="00000000">
        <w:t>Vous avez aussi remarqué</w:t>
      </w:r>
      <w:r>
        <w:t xml:space="preserve">, </w:t>
      </w:r>
      <w:r w:rsidR="00000000">
        <w:t>sans doute</w:t>
      </w:r>
      <w:r>
        <w:t xml:space="preserve">, </w:t>
      </w:r>
      <w:r w:rsidR="00000000">
        <w:t xml:space="preserve">que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 l</w:t>
      </w:r>
      <w:r>
        <w:t>’</w:t>
      </w:r>
      <w:r w:rsidR="00000000">
        <w:t>a coupée avec des ciseaux</w:t>
      </w:r>
      <w:r>
        <w:t xml:space="preserve">, </w:t>
      </w:r>
      <w:r w:rsidR="00000000">
        <w:t>comme en témoigne le double effilochage de chaque côté</w:t>
      </w:r>
      <w:r>
        <w:t xml:space="preserve">. </w:t>
      </w:r>
      <w:r w:rsidR="00000000">
        <w:t>Cela est important</w:t>
      </w:r>
      <w:r>
        <w:t>.</w:t>
      </w:r>
    </w:p>
    <w:p w14:paraId="60E68353" w14:textId="77777777" w:rsidR="00007824" w:rsidRDefault="00007824" w:rsidP="00007824">
      <w:r>
        <w:t>— </w:t>
      </w:r>
      <w:r w:rsidR="00000000">
        <w:t>Je ne vois pas cette importance</w:t>
      </w:r>
      <w:r>
        <w:t xml:space="preserve">… </w:t>
      </w:r>
      <w:r w:rsidR="00000000">
        <w:t>commença Lestrade</w:t>
      </w:r>
      <w:r>
        <w:t>.</w:t>
      </w:r>
    </w:p>
    <w:p w14:paraId="39980C25" w14:textId="77777777" w:rsidR="00007824" w:rsidRDefault="00007824" w:rsidP="00007824">
      <w:r>
        <w:t>— </w:t>
      </w:r>
      <w:r w:rsidR="00000000">
        <w:t>L</w:t>
      </w:r>
      <w:r>
        <w:t>’</w:t>
      </w:r>
      <w:r w:rsidR="00000000">
        <w:t>importance réside dans le fait que le nœud est intact</w:t>
      </w:r>
      <w:r>
        <w:t xml:space="preserve">, </w:t>
      </w:r>
      <w:r w:rsidR="00000000">
        <w:t>et que ce nœud est assez particulier</w:t>
      </w:r>
      <w:r>
        <w:t>.</w:t>
      </w:r>
    </w:p>
    <w:p w14:paraId="1ABC64EA" w14:textId="77777777" w:rsidR="00007824" w:rsidRDefault="00007824" w:rsidP="00007824">
      <w:r>
        <w:lastRenderedPageBreak/>
        <w:t>— </w:t>
      </w:r>
      <w:r w:rsidR="00000000">
        <w:t>Il est très adroitement confectionné</w:t>
      </w:r>
      <w:r>
        <w:t xml:space="preserve">. </w:t>
      </w:r>
      <w:r w:rsidR="00000000">
        <w:t>J</w:t>
      </w:r>
      <w:r>
        <w:t>’</w:t>
      </w:r>
      <w:r w:rsidR="00000000">
        <w:t>ai déjà rédigé une note à ce sujet</w:t>
      </w:r>
      <w:r>
        <w:t xml:space="preserve">, </w:t>
      </w:r>
      <w:r w:rsidR="00000000">
        <w:t>répondit Lestrade avec suffisance</w:t>
      </w:r>
      <w:r>
        <w:t>.</w:t>
      </w:r>
    </w:p>
    <w:p w14:paraId="7A7FA01B" w14:textId="1916CCD2" w:rsidR="00007824" w:rsidRDefault="00007824" w:rsidP="00007824">
      <w:r>
        <w:t>— </w:t>
      </w:r>
      <w:r w:rsidR="00000000">
        <w:t>Ne parlons plus de la ficelle</w:t>
      </w:r>
      <w:r>
        <w:t xml:space="preserve">, </w:t>
      </w:r>
      <w:r w:rsidR="00000000">
        <w:t>alors</w:t>
      </w:r>
      <w:r>
        <w:t xml:space="preserve"> ! </w:t>
      </w:r>
      <w:r w:rsidR="00000000">
        <w:t>fit Holmes en souriant</w:t>
      </w:r>
      <w:r>
        <w:t xml:space="preserve">. </w:t>
      </w:r>
      <w:r w:rsidR="00000000">
        <w:t>Venons-en au papier qui enveloppait la boîte</w:t>
      </w:r>
      <w:r>
        <w:t xml:space="preserve">. </w:t>
      </w:r>
      <w:r w:rsidR="00000000">
        <w:t>Du papier brun</w:t>
      </w:r>
      <w:r>
        <w:t xml:space="preserve">, </w:t>
      </w:r>
      <w:r w:rsidR="00000000">
        <w:t>avec une odeur distincte de café</w:t>
      </w:r>
      <w:r>
        <w:t xml:space="preserve">. </w:t>
      </w:r>
      <w:r w:rsidR="00000000">
        <w:t>Comment</w:t>
      </w:r>
      <w:r>
        <w:t xml:space="preserve">, </w:t>
      </w:r>
      <w:r w:rsidR="00000000">
        <w:t>vous ne l</w:t>
      </w:r>
      <w:r>
        <w:t>’</w:t>
      </w:r>
      <w:r w:rsidR="00000000">
        <w:t>aviez pas sentie</w:t>
      </w:r>
      <w:r>
        <w:t xml:space="preserve"> ? </w:t>
      </w:r>
      <w:r w:rsidR="00000000">
        <w:t>Je crois que c</w:t>
      </w:r>
      <w:r>
        <w:t>’</w:t>
      </w:r>
      <w:r w:rsidR="00000000">
        <w:t>est incontestable</w:t>
      </w:r>
      <w:r>
        <w:t xml:space="preserve">. </w:t>
      </w:r>
      <w:r w:rsidR="00000000">
        <w:t>L</w:t>
      </w:r>
      <w:r>
        <w:t>’</w:t>
      </w:r>
      <w:r w:rsidR="00000000">
        <w:t>adresse est écrite un peu à la débandade</w:t>
      </w:r>
      <w:r>
        <w:t xml:space="preserve"> : </w:t>
      </w:r>
      <w:r w:rsidR="00000000">
        <w:t>“Mademoiselle S</w:t>
      </w:r>
      <w:r>
        <w:t xml:space="preserve">. </w:t>
      </w:r>
      <w:r w:rsidR="00000000">
        <w:t>Cushing</w:t>
      </w:r>
      <w:r>
        <w:t xml:space="preserve">, </w:t>
      </w:r>
      <w:r w:rsidR="00000000">
        <w:t>Cross Street</w:t>
      </w:r>
      <w:r>
        <w:t xml:space="preserve">, </w:t>
      </w:r>
      <w:r w:rsidR="00000000">
        <w:t>Croydon</w:t>
      </w:r>
      <w:r>
        <w:t>.”</w:t>
      </w:r>
      <w:r w:rsidR="00000000">
        <w:t xml:space="preserve"> Rédigée avec une plume à pointe large</w:t>
      </w:r>
      <w:r>
        <w:t xml:space="preserve">, </w:t>
      </w:r>
      <w:r w:rsidR="00000000">
        <w:t>probablement une J</w:t>
      </w:r>
      <w:r>
        <w:t xml:space="preserve">, </w:t>
      </w:r>
      <w:r w:rsidR="00000000">
        <w:t>et avec de l</w:t>
      </w:r>
      <w:r>
        <w:t>’</w:t>
      </w:r>
      <w:r w:rsidR="00000000">
        <w:t>encre de qualité très inférieure</w:t>
      </w:r>
      <w:r>
        <w:t xml:space="preserve">. </w:t>
      </w:r>
      <w:r w:rsidR="00000000">
        <w:t>Le mot Croydon a d</w:t>
      </w:r>
      <w:r>
        <w:t>’</w:t>
      </w:r>
      <w:r w:rsidR="00000000">
        <w:t xml:space="preserve">abord été écrit avec un </w:t>
      </w:r>
      <w:r w:rsidR="00000000">
        <w:rPr>
          <w:i/>
          <w:iCs/>
        </w:rPr>
        <w:t>i</w:t>
      </w:r>
      <w:r>
        <w:t xml:space="preserve">, </w:t>
      </w:r>
      <w:r w:rsidR="00000000">
        <w:t>puis l</w:t>
      </w:r>
      <w:r>
        <w:t>’</w:t>
      </w:r>
      <w:r w:rsidR="00000000">
        <w:rPr>
          <w:i/>
          <w:iCs/>
        </w:rPr>
        <w:t>i</w:t>
      </w:r>
      <w:r w:rsidR="00000000">
        <w:t xml:space="preserve"> a été corrigé en </w:t>
      </w:r>
      <w:r w:rsidR="00000000">
        <w:rPr>
          <w:i/>
          <w:iCs/>
        </w:rPr>
        <w:t>y</w:t>
      </w:r>
      <w:r>
        <w:t xml:space="preserve">. </w:t>
      </w:r>
      <w:r w:rsidR="00000000">
        <w:t>Le paquet a donc été adressé par un homme</w:t>
      </w:r>
      <w:r>
        <w:t xml:space="preserve"> (</w:t>
      </w:r>
      <w:r w:rsidR="00000000">
        <w:t>l</w:t>
      </w:r>
      <w:r>
        <w:t>’</w:t>
      </w:r>
      <w:r w:rsidR="00000000">
        <w:t>écriture est indiscutablement masculine</w:t>
      </w:r>
      <w:r>
        <w:t xml:space="preserve">) </w:t>
      </w:r>
      <w:r w:rsidR="00000000">
        <w:t>d</w:t>
      </w:r>
      <w:r>
        <w:t>’</w:t>
      </w:r>
      <w:r w:rsidR="00000000">
        <w:t>une instruction limitée et peu familiarisé avec la ville de Croydon</w:t>
      </w:r>
      <w:r>
        <w:t xml:space="preserve">. </w:t>
      </w:r>
      <w:r w:rsidR="00000000">
        <w:t>Bon</w:t>
      </w:r>
      <w:r>
        <w:t xml:space="preserve">. </w:t>
      </w:r>
      <w:r w:rsidR="00000000">
        <w:t>La boîte est une boîte jaune d</w:t>
      </w:r>
      <w:r>
        <w:t>’</w:t>
      </w:r>
      <w:r w:rsidR="00000000">
        <w:t>une demi-livre de tabac doux</w:t>
      </w:r>
      <w:r>
        <w:t xml:space="preserve"> ; </w:t>
      </w:r>
      <w:r w:rsidR="00000000">
        <w:t>elle ne présente rien d</w:t>
      </w:r>
      <w:r>
        <w:t>’</w:t>
      </w:r>
      <w:r w:rsidR="00000000">
        <w:t>intéressant sauf deux traces nettes d</w:t>
      </w:r>
      <w:r>
        <w:t>’</w:t>
      </w:r>
      <w:r w:rsidR="00000000">
        <w:t>un pouce sous l</w:t>
      </w:r>
      <w:r>
        <w:t>’</w:t>
      </w:r>
      <w:r w:rsidR="00000000">
        <w:t>angle gauche</w:t>
      </w:r>
      <w:r>
        <w:t xml:space="preserve"> ; </w:t>
      </w:r>
      <w:r w:rsidR="00000000">
        <w:t>elle est remplie de gros sel</w:t>
      </w:r>
      <w:r>
        <w:t xml:space="preserve">, </w:t>
      </w:r>
      <w:r w:rsidR="00000000">
        <w:t>d</w:t>
      </w:r>
      <w:r>
        <w:t>’</w:t>
      </w:r>
      <w:r w:rsidR="00000000">
        <w:t>une qualité habituellement utilisée pour la conservation des peaux et des cuirs grossiers</w:t>
      </w:r>
      <w:r>
        <w:t xml:space="preserve">. </w:t>
      </w:r>
      <w:r w:rsidR="00000000">
        <w:t>Et</w:t>
      </w:r>
      <w:r>
        <w:t xml:space="preserve">, </w:t>
      </w:r>
      <w:r w:rsidR="00000000">
        <w:t>couchées dans le sel</w:t>
      </w:r>
      <w:r>
        <w:t xml:space="preserve">, </w:t>
      </w:r>
      <w:r w:rsidR="00000000">
        <w:t>voici les étranges pièces annexes de notre dossier</w:t>
      </w:r>
      <w:r>
        <w:t>… »</w:t>
      </w:r>
    </w:p>
    <w:p w14:paraId="44DF813C" w14:textId="77777777" w:rsidR="00007824" w:rsidRDefault="00000000" w:rsidP="00007824">
      <w:r>
        <w:t>Tout en parlant il prit les deux oreilles</w:t>
      </w:r>
      <w:r w:rsidR="00007824">
        <w:t xml:space="preserve">, </w:t>
      </w:r>
      <w:r>
        <w:t>posa une planche sur ces genoux</w:t>
      </w:r>
      <w:r w:rsidR="00007824">
        <w:t xml:space="preserve">, </w:t>
      </w:r>
      <w:r>
        <w:t>et procéda à leur examen minutieux</w:t>
      </w:r>
      <w:r w:rsidR="00007824">
        <w:t xml:space="preserve">. </w:t>
      </w:r>
      <w:r>
        <w:t>Lestrade et moi l</w:t>
      </w:r>
      <w:r w:rsidR="00007824">
        <w:t>’</w:t>
      </w:r>
      <w:r>
        <w:t>encadrions et nous regardions alternativement ces horribles dépouilles et le visage méditatif</w:t>
      </w:r>
      <w:r w:rsidR="00007824">
        <w:t xml:space="preserve">, </w:t>
      </w:r>
      <w:r>
        <w:t>tendu de notre compagnon</w:t>
      </w:r>
      <w:r w:rsidR="00007824">
        <w:t xml:space="preserve">. </w:t>
      </w:r>
      <w:r>
        <w:t>Finalement il les reposa dans le sel et demeura silencieux quelque temps</w:t>
      </w:r>
      <w:r w:rsidR="00007824">
        <w:t>.</w:t>
      </w:r>
    </w:p>
    <w:p w14:paraId="01D20442" w14:textId="77777777" w:rsidR="00007824" w:rsidRDefault="00007824" w:rsidP="00007824">
      <w:r>
        <w:t>« </w:t>
      </w:r>
      <w:r w:rsidR="00000000">
        <w:t>Vous avez remarqué</w:t>
      </w:r>
      <w:r>
        <w:t xml:space="preserve">, </w:t>
      </w:r>
      <w:r w:rsidR="00000000">
        <w:t>bien entendu</w:t>
      </w:r>
      <w:r>
        <w:t xml:space="preserve">, </w:t>
      </w:r>
      <w:r w:rsidR="00000000">
        <w:t>demanda-t-il</w:t>
      </w:r>
      <w:r>
        <w:t xml:space="preserve">, </w:t>
      </w:r>
      <w:r w:rsidR="00000000">
        <w:t>que ces oreilles n</w:t>
      </w:r>
      <w:r>
        <w:t>’</w:t>
      </w:r>
      <w:r w:rsidR="00000000">
        <w:t>appartiennent pas à la même personne</w:t>
      </w:r>
      <w:r>
        <w:t> ?</w:t>
      </w:r>
    </w:p>
    <w:p w14:paraId="41E14679" w14:textId="77777777" w:rsidR="00007824" w:rsidRDefault="00007824" w:rsidP="00007824">
      <w:r>
        <w:t>— </w:t>
      </w:r>
      <w:r w:rsidR="00000000">
        <w:t>Oui</w:t>
      </w:r>
      <w:r>
        <w:t xml:space="preserve">, </w:t>
      </w:r>
      <w:r w:rsidR="00000000">
        <w:t>je l</w:t>
      </w:r>
      <w:r>
        <w:t>’</w:t>
      </w:r>
      <w:r w:rsidR="00000000">
        <w:t>ai vu</w:t>
      </w:r>
      <w:r>
        <w:t xml:space="preserve">. </w:t>
      </w:r>
      <w:r w:rsidR="00000000">
        <w:t>Mais il s</w:t>
      </w:r>
      <w:r>
        <w:t>’</w:t>
      </w:r>
      <w:r w:rsidR="00000000">
        <w:t>agit d</w:t>
      </w:r>
      <w:r>
        <w:t>’</w:t>
      </w:r>
      <w:r w:rsidR="00000000">
        <w:t>une mauvaise plaisanterie d</w:t>
      </w:r>
      <w:r>
        <w:t>’</w:t>
      </w:r>
      <w:r w:rsidR="00000000">
        <w:t>étudiants dans une salle de dissection</w:t>
      </w:r>
      <w:r>
        <w:t xml:space="preserve">, </w:t>
      </w:r>
      <w:r w:rsidR="00000000">
        <w:t>peu importait deux oreilles dépareillées ou une paire</w:t>
      </w:r>
      <w:r>
        <w:t>.</w:t>
      </w:r>
    </w:p>
    <w:p w14:paraId="52C3CE36" w14:textId="77777777" w:rsidR="00007824" w:rsidRDefault="00007824" w:rsidP="00007824">
      <w:r>
        <w:lastRenderedPageBreak/>
        <w:t>— </w:t>
      </w:r>
      <w:r w:rsidR="00000000">
        <w:t>En effet</w:t>
      </w:r>
      <w:r>
        <w:t xml:space="preserve">. </w:t>
      </w:r>
      <w:r w:rsidR="00000000">
        <w:t>Mais il ne s</w:t>
      </w:r>
      <w:r>
        <w:t>’</w:t>
      </w:r>
      <w:r w:rsidR="00000000">
        <w:t>agit pas d</w:t>
      </w:r>
      <w:r>
        <w:t>’</w:t>
      </w:r>
      <w:r w:rsidR="00000000">
        <w:t>une mauvaise plaisanterie</w:t>
      </w:r>
      <w:r>
        <w:t>.</w:t>
      </w:r>
    </w:p>
    <w:p w14:paraId="4D328411" w14:textId="77777777" w:rsidR="00007824" w:rsidRDefault="00007824" w:rsidP="00007824">
      <w:r>
        <w:t>— </w:t>
      </w:r>
      <w:r w:rsidR="00000000">
        <w:t>Vous en êtes sûr</w:t>
      </w:r>
      <w:r>
        <w:t> ?</w:t>
      </w:r>
    </w:p>
    <w:p w14:paraId="757168FE" w14:textId="3CCADAA3" w:rsidR="00007824" w:rsidRDefault="00007824" w:rsidP="00007824">
      <w:r>
        <w:t>— </w:t>
      </w:r>
      <w:r w:rsidR="00000000">
        <w:t>De fortes présomptions s</w:t>
      </w:r>
      <w:r>
        <w:t>’</w:t>
      </w:r>
      <w:r w:rsidR="00000000">
        <w:t>y opposent</w:t>
      </w:r>
      <w:r>
        <w:t xml:space="preserve">. </w:t>
      </w:r>
      <w:r w:rsidR="00000000">
        <w:t>Dans les salles de dissection les cadavres reçoivent une injection de liquide antiseptique</w:t>
      </w:r>
      <w:r>
        <w:t xml:space="preserve">. </w:t>
      </w:r>
      <w:r w:rsidR="00000000">
        <w:t>Ces oreilles n</w:t>
      </w:r>
      <w:r>
        <w:t>’</w:t>
      </w:r>
      <w:r w:rsidR="00000000">
        <w:t>en portent pas trace</w:t>
      </w:r>
      <w:r>
        <w:t xml:space="preserve">. </w:t>
      </w:r>
      <w:r w:rsidR="00000000">
        <w:t>D</w:t>
      </w:r>
      <w:r>
        <w:t>’</w:t>
      </w:r>
      <w:r w:rsidR="00000000">
        <w:t>autre part</w:t>
      </w:r>
      <w:r>
        <w:t xml:space="preserve">, </w:t>
      </w:r>
      <w:r w:rsidR="00000000">
        <w:t>elles sont fraîches</w:t>
      </w:r>
      <w:r>
        <w:t xml:space="preserve">. </w:t>
      </w:r>
      <w:r w:rsidR="00000000">
        <w:t>Elles ont été arrachées avec un instrument émoussé</w:t>
      </w:r>
      <w:r>
        <w:t xml:space="preserve"> ; </w:t>
      </w:r>
      <w:r w:rsidR="00000000">
        <w:t>or les étudiants travaillent avec de bons instruments</w:t>
      </w:r>
      <w:r>
        <w:t xml:space="preserve">. </w:t>
      </w:r>
      <w:r w:rsidR="00000000">
        <w:t>Par ailleurs un esprit tant soit peu médical aurait songé à du phénol ou de l</w:t>
      </w:r>
      <w:r>
        <w:t>’</w:t>
      </w:r>
      <w:r w:rsidR="00000000">
        <w:t>alcool rectifié</w:t>
      </w:r>
      <w:r>
        <w:t xml:space="preserve">, </w:t>
      </w:r>
      <w:r w:rsidR="00000000">
        <w:t>mais sûrement pas à du gros sel</w:t>
      </w:r>
      <w:r>
        <w:t xml:space="preserve">. </w:t>
      </w:r>
      <w:r w:rsidR="00000000">
        <w:t>Je répète qu</w:t>
      </w:r>
      <w:r>
        <w:t>’</w:t>
      </w:r>
      <w:r w:rsidR="00000000">
        <w:t>il ne s</w:t>
      </w:r>
      <w:r>
        <w:t>’</w:t>
      </w:r>
      <w:r w:rsidR="00000000">
        <w:t>agit pas d</w:t>
      </w:r>
      <w:r>
        <w:t>’</w:t>
      </w:r>
      <w:r w:rsidR="00000000">
        <w:t>une farce</w:t>
      </w:r>
      <w:r>
        <w:t xml:space="preserve">, </w:t>
      </w:r>
      <w:r w:rsidR="00000000">
        <w:t>mais d</w:t>
      </w:r>
      <w:r>
        <w:t>’</w:t>
      </w:r>
      <w:r w:rsidR="00000000">
        <w:t>un crime grave</w:t>
      </w:r>
      <w:r>
        <w:t>. »</w:t>
      </w:r>
    </w:p>
    <w:p w14:paraId="1FB5BCCC" w14:textId="77777777" w:rsidR="00007824" w:rsidRDefault="00000000" w:rsidP="00007824">
      <w:r>
        <w:t>Un petit frisson me parcourut l</w:t>
      </w:r>
      <w:r w:rsidR="00007824">
        <w:t>’</w:t>
      </w:r>
      <w:r>
        <w:t>échine en entendant les mots de mon compagnon et en regardant le sérieux qui avait durci ses traits</w:t>
      </w:r>
      <w:r w:rsidR="00007824">
        <w:t xml:space="preserve">. </w:t>
      </w:r>
      <w:r>
        <w:t>Ce préliminaire brutal semblait présager un drame horrible et inexplicable encore à l</w:t>
      </w:r>
      <w:r w:rsidR="00007824">
        <w:t>’</w:t>
      </w:r>
      <w:r>
        <w:t>arrière-plan</w:t>
      </w:r>
      <w:r w:rsidR="00007824">
        <w:t xml:space="preserve">. </w:t>
      </w:r>
      <w:r>
        <w:t>Lestrade</w:t>
      </w:r>
      <w:r w:rsidR="00007824">
        <w:t xml:space="preserve">, </w:t>
      </w:r>
      <w:r>
        <w:t>toutefois</w:t>
      </w:r>
      <w:r w:rsidR="00007824">
        <w:t xml:space="preserve">, </w:t>
      </w:r>
      <w:r>
        <w:t>secoua la tête comme quelqu</w:t>
      </w:r>
      <w:r w:rsidR="00007824">
        <w:t>’</w:t>
      </w:r>
      <w:r>
        <w:t>un qui n</w:t>
      </w:r>
      <w:r w:rsidR="00007824">
        <w:t>’</w:t>
      </w:r>
      <w:r>
        <w:t>est qu</w:t>
      </w:r>
      <w:r w:rsidR="00007824">
        <w:t>’</w:t>
      </w:r>
      <w:r>
        <w:t>à demi convaincu</w:t>
      </w:r>
      <w:r w:rsidR="00007824">
        <w:t>.</w:t>
      </w:r>
    </w:p>
    <w:p w14:paraId="3C59705F" w14:textId="46E47A7E" w:rsidR="00007824" w:rsidRDefault="00007824" w:rsidP="00007824">
      <w:r>
        <w:t>« </w:t>
      </w:r>
      <w:r w:rsidR="00000000">
        <w:t>Je ne nie pas que la thèse de la farce se heurte à plusieurs objections</w:t>
      </w:r>
      <w:r>
        <w:t xml:space="preserve">, </w:t>
      </w:r>
      <w:r w:rsidR="00000000">
        <w:t>dit-il</w:t>
      </w:r>
      <w:r>
        <w:t xml:space="preserve">. </w:t>
      </w:r>
      <w:r w:rsidR="00000000">
        <w:t>Mais il y en a de bien plus fortes contre la vôtre</w:t>
      </w:r>
      <w:r>
        <w:t xml:space="preserve">. </w:t>
      </w:r>
      <w:r w:rsidR="00000000">
        <w:t>Nous savons que cette femme a mené une existence très discrète et très respectable à Penge comme ici depuis vingt ans</w:t>
      </w:r>
      <w:r>
        <w:t xml:space="preserve">. </w:t>
      </w:r>
      <w:r w:rsidR="00000000">
        <w:t>Elle ne s</w:t>
      </w:r>
      <w:r>
        <w:t>’</w:t>
      </w:r>
      <w:r w:rsidR="00000000">
        <w:t>est presque jamais absentée de chez elle plus d</w:t>
      </w:r>
      <w:r>
        <w:t>’</w:t>
      </w:r>
      <w:r w:rsidR="00000000">
        <w:t>une journée</w:t>
      </w:r>
      <w:r>
        <w:t xml:space="preserve">. </w:t>
      </w:r>
      <w:r w:rsidR="00000000">
        <w:t>Pourquoi dès lors un criminel lui enverrait-il les preuves de son crime</w:t>
      </w:r>
      <w:r>
        <w:t xml:space="preserve"> ? </w:t>
      </w:r>
      <w:r w:rsidR="00AF0A37">
        <w:t>À</w:t>
      </w:r>
      <w:r w:rsidR="00000000">
        <w:t xml:space="preserve"> moins qu</w:t>
      </w:r>
      <w:r>
        <w:t>’</w:t>
      </w:r>
      <w:r w:rsidR="00000000">
        <w:t>elle ne soit une actrice consommée</w:t>
      </w:r>
      <w:r>
        <w:t xml:space="preserve">, </w:t>
      </w:r>
      <w:r w:rsidR="00000000">
        <w:t>elle ne comprend pas mieux l</w:t>
      </w:r>
      <w:r>
        <w:t>’</w:t>
      </w:r>
      <w:r w:rsidR="00000000">
        <w:t>affaire que nous-mêmes</w:t>
      </w:r>
      <w:r>
        <w:t>.</w:t>
      </w:r>
    </w:p>
    <w:p w14:paraId="1325767B" w14:textId="2B057E72" w:rsidR="00007824" w:rsidRDefault="00007824" w:rsidP="00007824">
      <w:r>
        <w:t>— </w:t>
      </w:r>
      <w:r w:rsidR="00000000">
        <w:t>Tel est le problème que nous avons à résoudre</w:t>
      </w:r>
      <w:r>
        <w:t xml:space="preserve">, </w:t>
      </w:r>
      <w:r w:rsidR="00000000">
        <w:t>répondit Holmes</w:t>
      </w:r>
      <w:r>
        <w:t xml:space="preserve">. </w:t>
      </w:r>
      <w:r w:rsidR="00000000">
        <w:t>Pour ma part je m</w:t>
      </w:r>
      <w:r>
        <w:t>’</w:t>
      </w:r>
      <w:r w:rsidR="00000000">
        <w:t>y attellerai en présumant que mon raisonnement est correct et qu</w:t>
      </w:r>
      <w:r>
        <w:t>’</w:t>
      </w:r>
      <w:r w:rsidR="00000000">
        <w:t xml:space="preserve">un double assassinat </w:t>
      </w:r>
      <w:r w:rsidR="00000000">
        <w:lastRenderedPageBreak/>
        <w:t>a été commis</w:t>
      </w:r>
      <w:r>
        <w:t xml:space="preserve">. </w:t>
      </w:r>
      <w:r w:rsidR="00000000">
        <w:t>L</w:t>
      </w:r>
      <w:r>
        <w:t>’</w:t>
      </w:r>
      <w:r w:rsidR="00000000">
        <w:t>une de ces oreilles est une oreille de femme</w:t>
      </w:r>
      <w:r>
        <w:t xml:space="preserve"> : </w:t>
      </w:r>
      <w:r w:rsidR="00000000">
        <w:t>petite</w:t>
      </w:r>
      <w:r>
        <w:t xml:space="preserve">, </w:t>
      </w:r>
      <w:r w:rsidR="00000000">
        <w:t>délicate</w:t>
      </w:r>
      <w:r>
        <w:t xml:space="preserve">, </w:t>
      </w:r>
      <w:r w:rsidR="00000000">
        <w:t>percée par un anneau</w:t>
      </w:r>
      <w:r>
        <w:t xml:space="preserve">. </w:t>
      </w:r>
      <w:r w:rsidR="00000000">
        <w:t>Ces deux personnes sont sans doute mortes</w:t>
      </w:r>
      <w:r>
        <w:t xml:space="preserve">, </w:t>
      </w:r>
      <w:r w:rsidR="00000000">
        <w:t>sinon nous aurions entendu parler d</w:t>
      </w:r>
      <w:r>
        <w:t>’</w:t>
      </w:r>
      <w:r w:rsidR="00000000">
        <w:t>elles</w:t>
      </w:r>
      <w:r>
        <w:t xml:space="preserve">. </w:t>
      </w:r>
      <w:r w:rsidR="00000000">
        <w:t>Nous sommes vendredi</w:t>
      </w:r>
      <w:r>
        <w:t xml:space="preserve">. </w:t>
      </w:r>
      <w:r w:rsidR="00000000">
        <w:t>Le paquet a été posté jeudi matin</w:t>
      </w:r>
      <w:r>
        <w:t xml:space="preserve">. </w:t>
      </w:r>
      <w:r w:rsidR="00000000">
        <w:t>Le drame a donc eu lieu mercredi</w:t>
      </w:r>
      <w:r>
        <w:t xml:space="preserve">, </w:t>
      </w:r>
      <w:r w:rsidR="00000000">
        <w:t>ou mardi</w:t>
      </w:r>
      <w:r>
        <w:t xml:space="preserve">, </w:t>
      </w:r>
      <w:r w:rsidR="00000000">
        <w:t>ou plus tôt</w:t>
      </w:r>
      <w:r>
        <w:t xml:space="preserve">. </w:t>
      </w:r>
      <w:r w:rsidR="00000000">
        <w:t>Si ces deux personnes ont été assassinées</w:t>
      </w:r>
      <w:r>
        <w:t xml:space="preserve">, </w:t>
      </w:r>
      <w:r w:rsidR="00000000">
        <w:t>qui d</w:t>
      </w:r>
      <w:r>
        <w:t>’</w:t>
      </w:r>
      <w:r w:rsidR="00000000">
        <w:t xml:space="preserve">autre que leur meurtrier aurait adressé à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 la preuve de son crime</w:t>
      </w:r>
      <w:r>
        <w:t xml:space="preserve"> ? </w:t>
      </w:r>
      <w:r w:rsidR="00000000">
        <w:t>Nous pouvons déduire que l</w:t>
      </w:r>
      <w:r>
        <w:t>’</w:t>
      </w:r>
      <w:r w:rsidR="00000000">
        <w:t>expéditeur du paquet est l</w:t>
      </w:r>
      <w:r>
        <w:t>’</w:t>
      </w:r>
      <w:r w:rsidR="00000000">
        <w:t>homme que nous recherchons</w:t>
      </w:r>
      <w:r>
        <w:t xml:space="preserve">. </w:t>
      </w:r>
      <w:r w:rsidR="00000000">
        <w:t>Mais il devait avoir une bonne raison pour l</w:t>
      </w:r>
      <w:r>
        <w:t>’</w:t>
      </w:r>
      <w:r w:rsidR="00000000">
        <w:t xml:space="preserve">adresser à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 xml:space="preserve"> ! </w:t>
      </w:r>
      <w:r w:rsidR="00000000">
        <w:t>Quelle raison</w:t>
      </w:r>
      <w:r>
        <w:t xml:space="preserve"> ? </w:t>
      </w:r>
      <w:r w:rsidR="00000000">
        <w:t>Sans doute pour l</w:t>
      </w:r>
      <w:r>
        <w:t>’</w:t>
      </w:r>
      <w:r w:rsidR="00000000">
        <w:t>avertir que le crime avait été commis</w:t>
      </w:r>
      <w:r>
        <w:t xml:space="preserve"> ; </w:t>
      </w:r>
      <w:r w:rsidR="00000000">
        <w:t>ou peut-être pour la faire souffrir</w:t>
      </w:r>
      <w:r>
        <w:t xml:space="preserve">. </w:t>
      </w:r>
      <w:r w:rsidR="00000000">
        <w:t>Mais dans ce cas elle sait qui il est</w:t>
      </w:r>
      <w:r>
        <w:t xml:space="preserve">. </w:t>
      </w:r>
      <w:r w:rsidR="00000000">
        <w:t>Le sait-elle</w:t>
      </w:r>
      <w:r>
        <w:t xml:space="preserve"> ? </w:t>
      </w:r>
      <w:r w:rsidR="00000000">
        <w:t>J</w:t>
      </w:r>
      <w:r>
        <w:t>’</w:t>
      </w:r>
      <w:r w:rsidR="00000000">
        <w:t>en doute</w:t>
      </w:r>
      <w:r>
        <w:t xml:space="preserve">. </w:t>
      </w:r>
      <w:r w:rsidR="00000000">
        <w:t>Si elle le sait</w:t>
      </w:r>
      <w:r>
        <w:t xml:space="preserve">, </w:t>
      </w:r>
      <w:r w:rsidR="00000000">
        <w:t>pourquoi aurait-elle alerté la police</w:t>
      </w:r>
      <w:r>
        <w:t xml:space="preserve"> ? </w:t>
      </w:r>
      <w:r w:rsidR="00000000">
        <w:t>Elle aurait enterré les oreilles</w:t>
      </w:r>
      <w:r>
        <w:t xml:space="preserve">, </w:t>
      </w:r>
      <w:r w:rsidR="00000000">
        <w:t>et personne n</w:t>
      </w:r>
      <w:r>
        <w:t>’</w:t>
      </w:r>
      <w:r w:rsidR="00000000">
        <w:t>en aurait rien su</w:t>
      </w:r>
      <w:r>
        <w:t xml:space="preserve">. </w:t>
      </w:r>
      <w:r w:rsidR="00000000">
        <w:t>Voilà ce qu</w:t>
      </w:r>
      <w:r>
        <w:t>’</w:t>
      </w:r>
      <w:r w:rsidR="00000000">
        <w:t>elle aurait fait si elle avait désiré protéger le criminel</w:t>
      </w:r>
      <w:r>
        <w:t xml:space="preserve">. </w:t>
      </w:r>
      <w:r w:rsidR="00000000">
        <w:t>Mais si elle ne désirait pas le protéger</w:t>
      </w:r>
      <w:r>
        <w:t xml:space="preserve">, </w:t>
      </w:r>
      <w:r w:rsidR="00000000">
        <w:t>alors elle nous aurait livré son nom</w:t>
      </w:r>
      <w:r>
        <w:t xml:space="preserve">. </w:t>
      </w:r>
      <w:r w:rsidR="00000000">
        <w:t>C</w:t>
      </w:r>
      <w:r>
        <w:t>’</w:t>
      </w:r>
      <w:r w:rsidR="00000000">
        <w:t>est un bel écheveau à débrouiller</w:t>
      </w:r>
      <w:r>
        <w:t>. »</w:t>
      </w:r>
    </w:p>
    <w:p w14:paraId="714C9151" w14:textId="77777777" w:rsidR="00007824" w:rsidRDefault="00000000" w:rsidP="00007824">
      <w:r>
        <w:t>Il avait parlé de sa voix aiguë et rapide en regardant dans le vague</w:t>
      </w:r>
      <w:r w:rsidR="00007824">
        <w:t xml:space="preserve"> ; </w:t>
      </w:r>
      <w:r>
        <w:t>soudain il sauta sur ces pieds et se tourna vers la maison</w:t>
      </w:r>
      <w:r w:rsidR="00007824">
        <w:t>.</w:t>
      </w:r>
    </w:p>
    <w:p w14:paraId="5622AA95" w14:textId="31336135" w:rsidR="00007824" w:rsidRDefault="00007824" w:rsidP="00007824">
      <w:r>
        <w:t>« </w:t>
      </w:r>
      <w:r w:rsidR="00000000">
        <w:t>J</w:t>
      </w:r>
      <w:r>
        <w:t>’</w:t>
      </w:r>
      <w:r w:rsidR="00000000">
        <w:t xml:space="preserve">ai quelques questions à poser à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 xml:space="preserve">, </w:t>
      </w:r>
      <w:r w:rsidR="00000000">
        <w:t>dit-il</w:t>
      </w:r>
      <w:r>
        <w:t>.</w:t>
      </w:r>
    </w:p>
    <w:p w14:paraId="4251C15F" w14:textId="598268E1" w:rsidR="00007824" w:rsidRDefault="00007824" w:rsidP="00007824">
      <w:r>
        <w:t>— </w:t>
      </w:r>
      <w:r w:rsidR="00000000">
        <w:t>Dans ce cas je vais vous laisser ici</w:t>
      </w:r>
      <w:r>
        <w:t xml:space="preserve">, </w:t>
      </w:r>
      <w:r w:rsidR="00000000">
        <w:t>déclara Lestrade</w:t>
      </w:r>
      <w:r>
        <w:t xml:space="preserve">, </w:t>
      </w:r>
      <w:r w:rsidR="00000000">
        <w:t>car j</w:t>
      </w:r>
      <w:r>
        <w:t>’</w:t>
      </w:r>
      <w:r w:rsidR="00000000">
        <w:t>ai une autre petite affaire en cours</w:t>
      </w:r>
      <w:r>
        <w:t xml:space="preserve">. </w:t>
      </w:r>
      <w:r w:rsidR="00000000">
        <w:t>Je crois n</w:t>
      </w:r>
      <w:r>
        <w:t>’</w:t>
      </w:r>
      <w:r w:rsidR="00000000">
        <w:t xml:space="preserve">avoir plus rien à tirer de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 xml:space="preserve">. </w:t>
      </w:r>
      <w:r w:rsidR="00000000">
        <w:t>Retrouvez-moi au commissariat</w:t>
      </w:r>
      <w:r>
        <w:t>.</w:t>
      </w:r>
    </w:p>
    <w:p w14:paraId="6783A29D" w14:textId="77777777" w:rsidR="00007824" w:rsidRDefault="00007824" w:rsidP="00007824">
      <w:r>
        <w:t>— </w:t>
      </w:r>
      <w:r w:rsidR="00000000">
        <w:t>Nous y passerons en nous rendant à la gare</w:t>
      </w:r>
      <w:r>
        <w:t xml:space="preserve"> », </w:t>
      </w:r>
      <w:r w:rsidR="00000000">
        <w:t>répondit Holmes</w:t>
      </w:r>
      <w:r>
        <w:t>.</w:t>
      </w:r>
    </w:p>
    <w:p w14:paraId="32F7F9C3" w14:textId="77777777" w:rsidR="00007824" w:rsidRDefault="00000000" w:rsidP="00007824">
      <w:r>
        <w:t>Nous nous retrouvâmes bientôt dans la pièce du devant où la vielle demoiselle travaillait paisiblement à sa têtière</w:t>
      </w:r>
      <w:r w:rsidR="00007824">
        <w:t xml:space="preserve">. </w:t>
      </w:r>
      <w:r>
        <w:t xml:space="preserve">Elle </w:t>
      </w:r>
      <w:r>
        <w:lastRenderedPageBreak/>
        <w:t>la reposa sur ces genoux quand nous entrâmes et nous regarda de ses yeux bleus perçants</w:t>
      </w:r>
      <w:r w:rsidR="00007824">
        <w:t xml:space="preserve">, </w:t>
      </w:r>
      <w:r>
        <w:t>bien francs</w:t>
      </w:r>
      <w:r w:rsidR="00007824">
        <w:t>.</w:t>
      </w:r>
    </w:p>
    <w:p w14:paraId="12BD7CC3" w14:textId="77777777" w:rsidR="00007824" w:rsidRDefault="00007824" w:rsidP="00007824">
      <w:r>
        <w:t>« </w:t>
      </w:r>
      <w:r w:rsidR="00000000">
        <w:t>Je suis persuadée</w:t>
      </w:r>
      <w:r>
        <w:t xml:space="preserve">, </w:t>
      </w:r>
      <w:r w:rsidR="00000000">
        <w:t>monsieur</w:t>
      </w:r>
      <w:r>
        <w:t xml:space="preserve">, </w:t>
      </w:r>
      <w:r w:rsidR="00000000">
        <w:t>nous dit-elle</w:t>
      </w:r>
      <w:r>
        <w:t xml:space="preserve">, </w:t>
      </w:r>
      <w:r w:rsidR="00000000">
        <w:t>que c</w:t>
      </w:r>
      <w:r>
        <w:t>’</w:t>
      </w:r>
      <w:r w:rsidR="00000000">
        <w:t>est une erreur</w:t>
      </w:r>
      <w:r>
        <w:t xml:space="preserve">, </w:t>
      </w:r>
      <w:r w:rsidR="00000000">
        <w:t>et que ce paquet ne devait absolument pas m</w:t>
      </w:r>
      <w:r>
        <w:t>’</w:t>
      </w:r>
      <w:r w:rsidR="00000000">
        <w:t>être adressé</w:t>
      </w:r>
      <w:r>
        <w:t xml:space="preserve">. </w:t>
      </w:r>
      <w:r w:rsidR="00000000">
        <w:t>Je l</w:t>
      </w:r>
      <w:r>
        <w:t>’</w:t>
      </w:r>
      <w:r w:rsidR="00000000">
        <w:t>ai dit et répété à ce gentleman de Scotland Yard mais il n</w:t>
      </w:r>
      <w:r>
        <w:t>’</w:t>
      </w:r>
      <w:r w:rsidR="00000000">
        <w:t>a fait qu</w:t>
      </w:r>
      <w:r>
        <w:t>’</w:t>
      </w:r>
      <w:r w:rsidR="00000000">
        <w:t>en rire</w:t>
      </w:r>
      <w:r>
        <w:t xml:space="preserve">. </w:t>
      </w:r>
      <w:r w:rsidR="00000000">
        <w:t>Pour autant que je sache</w:t>
      </w:r>
      <w:r>
        <w:t xml:space="preserve">, </w:t>
      </w:r>
      <w:r w:rsidR="00000000">
        <w:t>je ne compte aucun ennemi sur cette terre</w:t>
      </w:r>
      <w:r>
        <w:t xml:space="preserve"> ; </w:t>
      </w:r>
      <w:r w:rsidR="00000000">
        <w:t>pourquoi dons me jouerait-on une pareille plaisanterie</w:t>
      </w:r>
      <w:r>
        <w:t> ?</w:t>
      </w:r>
    </w:p>
    <w:p w14:paraId="06370A27" w14:textId="6E356DAD" w:rsidR="00007824" w:rsidRDefault="00007824" w:rsidP="00007824">
      <w:r>
        <w:t>— </w:t>
      </w:r>
      <w:r w:rsidR="00000000">
        <w:t>Je partage tout à fait cette opinion</w:t>
      </w:r>
      <w:r>
        <w:t xml:space="preserve">, </w:t>
      </w:r>
      <w:r w:rsidR="00000000">
        <w:t>mademoiselle Cushing</w:t>
      </w:r>
      <w:r>
        <w:t xml:space="preserve">, </w:t>
      </w:r>
      <w:r w:rsidR="00000000">
        <w:t>répondit Holmes en prenant un siège à côté d</w:t>
      </w:r>
      <w:r>
        <w:t>’</w:t>
      </w:r>
      <w:r w:rsidR="00000000">
        <w:t>elle</w:t>
      </w:r>
      <w:r>
        <w:t xml:space="preserve">. </w:t>
      </w:r>
      <w:r w:rsidR="00000000">
        <w:t>Je crois qu</w:t>
      </w:r>
      <w:r>
        <w:t>’</w:t>
      </w:r>
      <w:r w:rsidR="00000000">
        <w:t>il est plus probable</w:t>
      </w:r>
      <w:r>
        <w:t>… »</w:t>
      </w:r>
    </w:p>
    <w:p w14:paraId="5334FB82" w14:textId="71713E9F" w:rsidR="00007824" w:rsidRDefault="00000000" w:rsidP="00007824">
      <w:r>
        <w:t>Il s</w:t>
      </w:r>
      <w:r w:rsidR="00007824">
        <w:t>’</w:t>
      </w:r>
      <w:r>
        <w:t>arrêta</w:t>
      </w:r>
      <w:r w:rsidR="00007824">
        <w:t xml:space="preserve"> ; </w:t>
      </w:r>
      <w:r>
        <w:t xml:space="preserve">je le vis non sans surprise considérer avec une intensité singulière le profil de </w:t>
      </w:r>
      <w:r w:rsidR="00007824">
        <w:t>M</w:t>
      </w:r>
      <w:r w:rsidR="00007824" w:rsidRPr="00007824">
        <w:rPr>
          <w:vertAlign w:val="superscript"/>
        </w:rPr>
        <w:t>lle</w:t>
      </w:r>
      <w:r w:rsidR="00007824">
        <w:t> </w:t>
      </w:r>
      <w:r>
        <w:t>Cushing</w:t>
      </w:r>
      <w:r w:rsidR="00007824">
        <w:t xml:space="preserve">. </w:t>
      </w:r>
      <w:r>
        <w:t>Un éclair d</w:t>
      </w:r>
      <w:r w:rsidR="00007824">
        <w:t>’</w:t>
      </w:r>
      <w:r>
        <w:t>étonnement et de satisfaction passa sur son visage</w:t>
      </w:r>
      <w:r w:rsidR="00007824">
        <w:t xml:space="preserve"> ; </w:t>
      </w:r>
      <w:r>
        <w:t>mais lorsqu</w:t>
      </w:r>
      <w:r w:rsidR="00007824">
        <w:t>’</w:t>
      </w:r>
      <w:r>
        <w:t>elle leva les yeux pour découvrir la cause de son silence</w:t>
      </w:r>
      <w:r w:rsidR="00007824">
        <w:t xml:space="preserve">, </w:t>
      </w:r>
      <w:r>
        <w:t>il était redevenu impassible</w:t>
      </w:r>
      <w:r w:rsidR="00007824">
        <w:t xml:space="preserve">. </w:t>
      </w:r>
      <w:r>
        <w:t>Je me mis alors à étudier les cheveux plats et grisonnants de notre hôtesse</w:t>
      </w:r>
      <w:r w:rsidR="00007824">
        <w:t xml:space="preserve">, </w:t>
      </w:r>
      <w:r>
        <w:t>son petit bonnet propret</w:t>
      </w:r>
      <w:r w:rsidR="00007824">
        <w:t xml:space="preserve">, </w:t>
      </w:r>
      <w:r>
        <w:t>ses boucles d</w:t>
      </w:r>
      <w:r w:rsidR="00007824">
        <w:t>’</w:t>
      </w:r>
      <w:r>
        <w:t>oreille</w:t>
      </w:r>
      <w:r w:rsidR="00007824">
        <w:t xml:space="preserve">, </w:t>
      </w:r>
      <w:r>
        <w:t>sa physionomie placide</w:t>
      </w:r>
      <w:r w:rsidR="00007824">
        <w:t xml:space="preserve">, </w:t>
      </w:r>
      <w:r>
        <w:t>sans voir ce qui avait pu provoquer l</w:t>
      </w:r>
      <w:r w:rsidR="00007824">
        <w:t>’</w:t>
      </w:r>
      <w:r>
        <w:t>émotion de mon compagnon</w:t>
      </w:r>
      <w:r w:rsidR="00007824">
        <w:t>.</w:t>
      </w:r>
    </w:p>
    <w:p w14:paraId="7B81F8C1" w14:textId="77777777" w:rsidR="00007824" w:rsidRDefault="00007824" w:rsidP="00007824">
      <w:r>
        <w:t>« </w:t>
      </w:r>
      <w:r w:rsidR="00000000">
        <w:t>Il y a deux ou trois petites questions</w:t>
      </w:r>
      <w:r>
        <w:t>…</w:t>
      </w:r>
    </w:p>
    <w:p w14:paraId="2859DF58" w14:textId="7DF00B09" w:rsidR="00007824" w:rsidRDefault="00007824" w:rsidP="00007824">
      <w:r>
        <w:t>— </w:t>
      </w:r>
      <w:r w:rsidR="00000000">
        <w:t>Oh</w:t>
      </w:r>
      <w:r>
        <w:t xml:space="preserve"> ! </w:t>
      </w:r>
      <w:r w:rsidR="00000000">
        <w:t>je suis lasse des questions</w:t>
      </w:r>
      <w:r>
        <w:t xml:space="preserve"> ! </w:t>
      </w:r>
      <w:r w:rsidR="00000000">
        <w:t>s</w:t>
      </w:r>
      <w:r>
        <w:t>’</w:t>
      </w:r>
      <w:r w:rsidR="00000000">
        <w:t xml:space="preserve">écria avec impatience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>.</w:t>
      </w:r>
    </w:p>
    <w:p w14:paraId="3A32D27C" w14:textId="77777777" w:rsidR="00007824" w:rsidRDefault="00007824" w:rsidP="00007824">
      <w:r>
        <w:t>— </w:t>
      </w:r>
      <w:r w:rsidR="00000000">
        <w:t>Vous avez deux sœurs</w:t>
      </w:r>
      <w:r>
        <w:t xml:space="preserve">, </w:t>
      </w:r>
      <w:r w:rsidR="00000000">
        <w:t>je crois</w:t>
      </w:r>
      <w:r>
        <w:t> ?</w:t>
      </w:r>
    </w:p>
    <w:p w14:paraId="02F32441" w14:textId="77777777" w:rsidR="00007824" w:rsidRDefault="00007824" w:rsidP="00007824">
      <w:r>
        <w:t>— </w:t>
      </w:r>
      <w:r w:rsidR="00000000">
        <w:t>Comment le savez-vous</w:t>
      </w:r>
      <w:r>
        <w:t> ?</w:t>
      </w:r>
    </w:p>
    <w:p w14:paraId="77869D5C" w14:textId="77777777" w:rsidR="00007824" w:rsidRDefault="00007824" w:rsidP="00007824">
      <w:r>
        <w:t>— </w:t>
      </w:r>
      <w:r w:rsidR="00000000">
        <w:t>Au moment où je suis entré dans la pièce j</w:t>
      </w:r>
      <w:r>
        <w:t>’</w:t>
      </w:r>
      <w:r w:rsidR="00000000">
        <w:t>ai remarqué que vous aviez sur la cheminée la photographie d</w:t>
      </w:r>
      <w:r>
        <w:t>’</w:t>
      </w:r>
      <w:r w:rsidR="00000000">
        <w:t>un groupe de trois dames</w:t>
      </w:r>
      <w:r>
        <w:t xml:space="preserve"> : </w:t>
      </w:r>
      <w:r w:rsidR="00000000">
        <w:t>l</w:t>
      </w:r>
      <w:r>
        <w:t>’</w:t>
      </w:r>
      <w:r w:rsidR="00000000">
        <w:t>une est incontestablement vous-mêmes</w:t>
      </w:r>
      <w:r>
        <w:t xml:space="preserve">, </w:t>
      </w:r>
      <w:r w:rsidR="00000000">
        <w:t xml:space="preserve">et </w:t>
      </w:r>
      <w:r w:rsidR="00000000">
        <w:lastRenderedPageBreak/>
        <w:t>les deux autres vous ressemblent tellement qu</w:t>
      </w:r>
      <w:r>
        <w:t>’</w:t>
      </w:r>
      <w:r w:rsidR="00000000">
        <w:t>elles ne peuvent qu</w:t>
      </w:r>
      <w:r>
        <w:t>’</w:t>
      </w:r>
      <w:r w:rsidR="00000000">
        <w:t>appartenir à votre famille</w:t>
      </w:r>
      <w:r>
        <w:t>.</w:t>
      </w:r>
    </w:p>
    <w:p w14:paraId="4AE89A87" w14:textId="77777777" w:rsidR="00007824" w:rsidRDefault="00007824" w:rsidP="00007824">
      <w:r>
        <w:t>— </w:t>
      </w:r>
      <w:r w:rsidR="00000000">
        <w:t>Vous avez tout à fait raison</w:t>
      </w:r>
      <w:r>
        <w:t xml:space="preserve">. </w:t>
      </w:r>
      <w:r w:rsidR="00000000">
        <w:t>Ce sont mes sœurs Sarah et Mary</w:t>
      </w:r>
      <w:r>
        <w:t>.</w:t>
      </w:r>
    </w:p>
    <w:p w14:paraId="4FB49252" w14:textId="0909E001" w:rsidR="00007824" w:rsidRDefault="00007824" w:rsidP="00007824">
      <w:r>
        <w:t>— </w:t>
      </w:r>
      <w:r w:rsidR="00000000">
        <w:t>Et voici près de moi un autre portrait</w:t>
      </w:r>
      <w:r>
        <w:t xml:space="preserve">, </w:t>
      </w:r>
      <w:r w:rsidR="00000000">
        <w:t>pris à Liverpool</w:t>
      </w:r>
      <w:r>
        <w:t xml:space="preserve">, </w:t>
      </w:r>
      <w:r w:rsidR="00000000">
        <w:t>de votre plus jeune sœur en compagnie d</w:t>
      </w:r>
      <w:r>
        <w:t>’</w:t>
      </w:r>
      <w:r w:rsidR="00000000">
        <w:t>un homme qui</w:t>
      </w:r>
      <w:r>
        <w:t xml:space="preserve">, </w:t>
      </w:r>
      <w:r w:rsidR="00000000">
        <w:t>à en juger par son uniforme</w:t>
      </w:r>
      <w:r>
        <w:t xml:space="preserve">, </w:t>
      </w:r>
      <w:r w:rsidR="00000000">
        <w:t>est un steward</w:t>
      </w:r>
      <w:r>
        <w:t xml:space="preserve">. </w:t>
      </w:r>
      <w:r w:rsidR="00AF0A37">
        <w:t>À</w:t>
      </w:r>
      <w:r w:rsidR="00000000">
        <w:t xml:space="preserve"> cette époque elle n</w:t>
      </w:r>
      <w:r>
        <w:t>’</w:t>
      </w:r>
      <w:r w:rsidR="00000000">
        <w:t>était pas mariée</w:t>
      </w:r>
      <w:r>
        <w:t>.</w:t>
      </w:r>
    </w:p>
    <w:p w14:paraId="7F5FDE4C" w14:textId="77777777" w:rsidR="00007824" w:rsidRDefault="00007824" w:rsidP="00007824">
      <w:r>
        <w:t>— </w:t>
      </w:r>
      <w:r w:rsidR="00000000">
        <w:t>Vous avez le don d</w:t>
      </w:r>
      <w:r>
        <w:t>’</w:t>
      </w:r>
      <w:r w:rsidR="00000000">
        <w:t>observation très développé</w:t>
      </w:r>
      <w:r>
        <w:t> !</w:t>
      </w:r>
    </w:p>
    <w:p w14:paraId="7C3E89CF" w14:textId="77777777" w:rsidR="00007824" w:rsidRDefault="00007824" w:rsidP="00007824">
      <w:r>
        <w:t>— </w:t>
      </w:r>
      <w:r w:rsidR="00000000">
        <w:t>C</w:t>
      </w:r>
      <w:r>
        <w:t>’</w:t>
      </w:r>
      <w:r w:rsidR="00000000">
        <w:t>est mon métier</w:t>
      </w:r>
      <w:r>
        <w:t>.</w:t>
      </w:r>
    </w:p>
    <w:p w14:paraId="6EA42ACA" w14:textId="7EC85DBC" w:rsidR="00007824" w:rsidRDefault="00007824" w:rsidP="00007824">
      <w:r>
        <w:t>— </w:t>
      </w:r>
      <w:r w:rsidR="00000000">
        <w:t>Eh bien</w:t>
      </w:r>
      <w:r>
        <w:t xml:space="preserve">, </w:t>
      </w:r>
      <w:r w:rsidR="00000000">
        <w:t>vous avez entièrement raison</w:t>
      </w:r>
      <w:r>
        <w:t xml:space="preserve"> ! </w:t>
      </w:r>
      <w:r w:rsidR="00000000">
        <w:t xml:space="preserve">Mais elle épousa </w:t>
      </w:r>
      <w:r>
        <w:t>M. </w:t>
      </w:r>
      <w:r w:rsidR="00000000">
        <w:t>Browner quelques jours plus tard</w:t>
      </w:r>
      <w:r>
        <w:t xml:space="preserve">. </w:t>
      </w:r>
      <w:r w:rsidR="00000000">
        <w:t>Il était sur la ligne de l</w:t>
      </w:r>
      <w:r>
        <w:t>’</w:t>
      </w:r>
      <w:r w:rsidR="00000000">
        <w:t>Amérique du Sud quand cette photo fut prise</w:t>
      </w:r>
      <w:r>
        <w:t xml:space="preserve">, </w:t>
      </w:r>
      <w:r w:rsidR="00000000">
        <w:t>mais il était si amoureux de sa femme qu</w:t>
      </w:r>
      <w:r>
        <w:t>’</w:t>
      </w:r>
      <w:r w:rsidR="00000000">
        <w:t>il ne pouvait pas se résoudre à la quitter si longtemps</w:t>
      </w:r>
      <w:r>
        <w:t xml:space="preserve"> ; </w:t>
      </w:r>
      <w:r w:rsidR="00000000">
        <w:t>aussi s</w:t>
      </w:r>
      <w:r>
        <w:t>’</w:t>
      </w:r>
      <w:r w:rsidR="00000000">
        <w:t>engagea-t-il dans des navires qui font le trafic entre Liverpool et Londres</w:t>
      </w:r>
      <w:r>
        <w:t>.</w:t>
      </w:r>
    </w:p>
    <w:p w14:paraId="4DCF7983" w14:textId="77777777" w:rsidR="00007824" w:rsidRDefault="00007824" w:rsidP="00007824">
      <w:r>
        <w:t>— </w:t>
      </w:r>
      <w:r w:rsidR="00000000">
        <w:t>Ah</w:t>
      </w:r>
      <w:r>
        <w:t xml:space="preserve"> ! </w:t>
      </w:r>
      <w:r w:rsidR="00000000">
        <w:t>Le Conqueror</w:t>
      </w:r>
      <w:r>
        <w:t xml:space="preserve">, </w:t>
      </w:r>
      <w:r w:rsidR="00000000">
        <w:t>peut-être</w:t>
      </w:r>
      <w:r>
        <w:t> ?</w:t>
      </w:r>
    </w:p>
    <w:p w14:paraId="6D0B7D83" w14:textId="2B0A8650" w:rsidR="00007824" w:rsidRDefault="00007824" w:rsidP="00007824">
      <w:r>
        <w:t>— </w:t>
      </w:r>
      <w:r w:rsidR="00000000">
        <w:t>Non</w:t>
      </w:r>
      <w:r>
        <w:t xml:space="preserve">, </w:t>
      </w:r>
      <w:r w:rsidR="00000000">
        <w:t>le May Day</w:t>
      </w:r>
      <w:r>
        <w:t xml:space="preserve">, </w:t>
      </w:r>
      <w:r w:rsidR="00000000">
        <w:t>aux dernières nouvelles</w:t>
      </w:r>
      <w:r>
        <w:t xml:space="preserve">. </w:t>
      </w:r>
      <w:r w:rsidR="00000000">
        <w:t>Jim vint me voir ici une fois</w:t>
      </w:r>
      <w:r>
        <w:t xml:space="preserve">. </w:t>
      </w:r>
      <w:r w:rsidR="00000000">
        <w:t>C</w:t>
      </w:r>
      <w:r>
        <w:t>’</w:t>
      </w:r>
      <w:r w:rsidR="00000000">
        <w:t>était avant qu</w:t>
      </w:r>
      <w:r>
        <w:t>’</w:t>
      </w:r>
      <w:r w:rsidR="00000000">
        <w:t>il se remît à boire</w:t>
      </w:r>
      <w:r>
        <w:t xml:space="preserve">. </w:t>
      </w:r>
      <w:r w:rsidR="00000000">
        <w:t>Mais ensuite</w:t>
      </w:r>
      <w:r>
        <w:t xml:space="preserve">, </w:t>
      </w:r>
      <w:r w:rsidR="00000000">
        <w:t>il buvait toujours quand il était à terre</w:t>
      </w:r>
      <w:r>
        <w:t xml:space="preserve">, </w:t>
      </w:r>
      <w:r w:rsidR="00000000">
        <w:t>et le moindre petit verre le rendait fou furieux</w:t>
      </w:r>
      <w:r>
        <w:t xml:space="preserve">. </w:t>
      </w:r>
      <w:r w:rsidR="00000000">
        <w:t>Ah</w:t>
      </w:r>
      <w:r>
        <w:t xml:space="preserve"> ! </w:t>
      </w:r>
      <w:r w:rsidR="00000000">
        <w:t>ce fut un triste jour quand il se remit à boire</w:t>
      </w:r>
      <w:r>
        <w:t xml:space="preserve"> ! </w:t>
      </w:r>
      <w:r w:rsidR="00000000">
        <w:t>D</w:t>
      </w:r>
      <w:r>
        <w:t>’</w:t>
      </w:r>
      <w:r w:rsidR="00000000">
        <w:t>abord il me laissa tomber</w:t>
      </w:r>
      <w:r>
        <w:t xml:space="preserve">, </w:t>
      </w:r>
      <w:r w:rsidR="00000000">
        <w:t>puis il se querella avec Sarah</w:t>
      </w:r>
      <w:r>
        <w:t xml:space="preserve">, </w:t>
      </w:r>
      <w:r w:rsidR="00000000">
        <w:t>et maintenant que Mary ne m</w:t>
      </w:r>
      <w:r>
        <w:t>’</w:t>
      </w:r>
      <w:r w:rsidR="00000000">
        <w:t>écrit plus</w:t>
      </w:r>
      <w:r>
        <w:t xml:space="preserve">, </w:t>
      </w:r>
      <w:r w:rsidR="00000000">
        <w:t>nous ne savons pas comment ils vont</w:t>
      </w:r>
      <w:r>
        <w:t>. »</w:t>
      </w:r>
    </w:p>
    <w:p w14:paraId="546C91DD" w14:textId="175EDB63" w:rsidR="00007824" w:rsidRDefault="00000000" w:rsidP="00007824">
      <w:r>
        <w:t xml:space="preserve">Il était évident que </w:t>
      </w:r>
      <w:r w:rsidR="00007824">
        <w:t>M</w:t>
      </w:r>
      <w:r w:rsidR="00007824" w:rsidRPr="00007824">
        <w:rPr>
          <w:vertAlign w:val="superscript"/>
        </w:rPr>
        <w:t>lle</w:t>
      </w:r>
      <w:r w:rsidR="00007824">
        <w:t> </w:t>
      </w:r>
      <w:r>
        <w:t>Cushing avait abordé là un sujet qui lui tenait au cœur</w:t>
      </w:r>
      <w:r w:rsidR="00007824">
        <w:t xml:space="preserve">. </w:t>
      </w:r>
      <w:r>
        <w:t>Comme la plupart des gens qui mènent une vie retirée</w:t>
      </w:r>
      <w:r w:rsidR="00007824">
        <w:t xml:space="preserve">, </w:t>
      </w:r>
      <w:r>
        <w:t>elle s</w:t>
      </w:r>
      <w:r w:rsidR="00007824">
        <w:t>’</w:t>
      </w:r>
      <w:r>
        <w:t>était montrée timide au début</w:t>
      </w:r>
      <w:r w:rsidR="00007824">
        <w:t xml:space="preserve">, </w:t>
      </w:r>
      <w:r>
        <w:t>mais elle devint vite extrêmement communicative</w:t>
      </w:r>
      <w:r w:rsidR="00007824">
        <w:t xml:space="preserve">. </w:t>
      </w:r>
      <w:r>
        <w:t>Elle nous donna beaucoup de détails sur son beau-frère le steward</w:t>
      </w:r>
      <w:r w:rsidR="00007824">
        <w:t xml:space="preserve">, </w:t>
      </w:r>
      <w:r>
        <w:t xml:space="preserve">puis reprit </w:t>
      </w:r>
      <w:r>
        <w:lastRenderedPageBreak/>
        <w:t>le thème de ses précédents locataires</w:t>
      </w:r>
      <w:r w:rsidR="00007824">
        <w:t xml:space="preserve">, </w:t>
      </w:r>
      <w:r>
        <w:t>les étudiants en médecine</w:t>
      </w:r>
      <w:r w:rsidR="00007824">
        <w:t xml:space="preserve">, </w:t>
      </w:r>
      <w:r>
        <w:t>nous énuméra leurs défauts</w:t>
      </w:r>
      <w:r w:rsidR="00007824">
        <w:t xml:space="preserve">, </w:t>
      </w:r>
      <w:r>
        <w:t>leurs noms et les hôpitaux où ils travaillaient</w:t>
      </w:r>
      <w:r w:rsidR="00007824">
        <w:t xml:space="preserve">. </w:t>
      </w:r>
      <w:r>
        <w:t>Holmes écoutait tout avec beaucoup d</w:t>
      </w:r>
      <w:r w:rsidR="00007824">
        <w:t>’</w:t>
      </w:r>
      <w:r>
        <w:t>attention</w:t>
      </w:r>
      <w:r w:rsidR="00007824">
        <w:t xml:space="preserve">, </w:t>
      </w:r>
      <w:r>
        <w:t>et l</w:t>
      </w:r>
      <w:r w:rsidR="00007824">
        <w:t>’</w:t>
      </w:r>
      <w:r>
        <w:t>interrompait parfois pour lui poser une question</w:t>
      </w:r>
      <w:r w:rsidR="00007824">
        <w:t>.</w:t>
      </w:r>
    </w:p>
    <w:p w14:paraId="6E18E033" w14:textId="77777777" w:rsidR="00007824" w:rsidRDefault="00007824" w:rsidP="00007824">
      <w:r>
        <w:t>« </w:t>
      </w:r>
      <w:r w:rsidR="00000000">
        <w:t>A propos de votre deuxième sœur Sarah</w:t>
      </w:r>
      <w:r>
        <w:t xml:space="preserve">, </w:t>
      </w:r>
      <w:r w:rsidR="00000000">
        <w:t>dit-il</w:t>
      </w:r>
      <w:r>
        <w:t xml:space="preserve">, </w:t>
      </w:r>
      <w:r w:rsidR="00000000">
        <w:t>je me demande pourquoi</w:t>
      </w:r>
      <w:r>
        <w:t xml:space="preserve">, </w:t>
      </w:r>
      <w:r w:rsidR="00000000">
        <w:t>puisque vous êtes célibataires toutes les deux</w:t>
      </w:r>
      <w:r>
        <w:t xml:space="preserve">, </w:t>
      </w:r>
      <w:r w:rsidR="00000000">
        <w:t>vous n</w:t>
      </w:r>
      <w:r>
        <w:t>’</w:t>
      </w:r>
      <w:r w:rsidR="00000000">
        <w:t>habitez pas ensemble</w:t>
      </w:r>
      <w:r>
        <w:t>.</w:t>
      </w:r>
    </w:p>
    <w:p w14:paraId="6CC39B79" w14:textId="77777777" w:rsidR="00007824" w:rsidRDefault="00007824" w:rsidP="00007824">
      <w:r>
        <w:t>— </w:t>
      </w:r>
      <w:r w:rsidR="00000000">
        <w:t>Ah</w:t>
      </w:r>
      <w:r>
        <w:t xml:space="preserve"> ! </w:t>
      </w:r>
      <w:r w:rsidR="00000000">
        <w:t>on voit bien que vous ne connaissez pas le caractère de Sarah</w:t>
      </w:r>
      <w:r>
        <w:t xml:space="preserve"> ! </w:t>
      </w:r>
      <w:r w:rsidR="00000000">
        <w:t>Quand je suis venue à Croydon</w:t>
      </w:r>
      <w:r>
        <w:t xml:space="preserve">, </w:t>
      </w:r>
      <w:r w:rsidR="00000000">
        <w:t>j</w:t>
      </w:r>
      <w:r>
        <w:t>’</w:t>
      </w:r>
      <w:r w:rsidR="00000000">
        <w:t>ai essayé</w:t>
      </w:r>
      <w:r>
        <w:t xml:space="preserve"> ; </w:t>
      </w:r>
      <w:r w:rsidR="00000000">
        <w:t>il y a deux mois nous avons dû nous séparer</w:t>
      </w:r>
      <w:r>
        <w:t xml:space="preserve">. </w:t>
      </w:r>
      <w:r w:rsidR="00000000">
        <w:t>Je ne veux rien dire contre ma sœur</w:t>
      </w:r>
      <w:r>
        <w:t xml:space="preserve">, </w:t>
      </w:r>
      <w:r w:rsidR="00000000">
        <w:t>mais elle se mêle toujours de tout et elle est difficile à satisfaire</w:t>
      </w:r>
      <w:r>
        <w:t xml:space="preserve">, </w:t>
      </w:r>
      <w:r w:rsidR="00000000">
        <w:t>Sarah</w:t>
      </w:r>
      <w:r>
        <w:t> !</w:t>
      </w:r>
    </w:p>
    <w:p w14:paraId="0863A45E" w14:textId="77777777" w:rsidR="00007824" w:rsidRDefault="00007824" w:rsidP="00007824">
      <w:r>
        <w:t>— </w:t>
      </w:r>
      <w:r w:rsidR="00000000">
        <w:t>Vous dites qu</w:t>
      </w:r>
      <w:r>
        <w:t>’</w:t>
      </w:r>
      <w:r w:rsidR="00000000">
        <w:t>elle s</w:t>
      </w:r>
      <w:r>
        <w:t>’</w:t>
      </w:r>
      <w:r w:rsidR="00000000">
        <w:t>est disputée avec votre famille de Liverpool</w:t>
      </w:r>
      <w:r>
        <w:t> ?</w:t>
      </w:r>
    </w:p>
    <w:p w14:paraId="6F61BC2A" w14:textId="77777777" w:rsidR="00007824" w:rsidRDefault="00007824" w:rsidP="00007824">
      <w:r>
        <w:t>— </w:t>
      </w:r>
      <w:r w:rsidR="00000000">
        <w:t>Oui</w:t>
      </w:r>
      <w:r>
        <w:t xml:space="preserve">, </w:t>
      </w:r>
      <w:r w:rsidR="00000000">
        <w:t>et pourtant ils furent quelques temps les meilleurs amis du monde</w:t>
      </w:r>
      <w:r>
        <w:t xml:space="preserve">. </w:t>
      </w:r>
      <w:r w:rsidR="00000000">
        <w:t>Elle était allée à Liverpool pour habiter avec eux</w:t>
      </w:r>
      <w:r>
        <w:t xml:space="preserve">. </w:t>
      </w:r>
      <w:r w:rsidR="00000000">
        <w:t>Et à présent elle n</w:t>
      </w:r>
      <w:r>
        <w:t>’</w:t>
      </w:r>
      <w:r w:rsidR="00000000">
        <w:t>a pas de mots assez durs pour Jim Browser</w:t>
      </w:r>
      <w:r>
        <w:t xml:space="preserve">. </w:t>
      </w:r>
      <w:r w:rsidR="00000000">
        <w:t>Quand elle était ici</w:t>
      </w:r>
      <w:r>
        <w:t xml:space="preserve">, </w:t>
      </w:r>
      <w:r w:rsidR="00000000">
        <w:t>elle ne parlait de rien d</w:t>
      </w:r>
      <w:r>
        <w:t>’</w:t>
      </w:r>
      <w:r w:rsidR="00000000">
        <w:t>autre que de son ivrognerie et de ses mauvaises manières</w:t>
      </w:r>
      <w:r>
        <w:t xml:space="preserve">. </w:t>
      </w:r>
      <w:r w:rsidR="00000000">
        <w:t>Je pense qu</w:t>
      </w:r>
      <w:r>
        <w:t>’</w:t>
      </w:r>
      <w:r w:rsidR="00000000">
        <w:t>il n</w:t>
      </w:r>
      <w:r>
        <w:t>’</w:t>
      </w:r>
      <w:r w:rsidR="00000000">
        <w:t>a pas dû supporter ses ingérences dans son ménage</w:t>
      </w:r>
      <w:r>
        <w:t xml:space="preserve">, </w:t>
      </w:r>
      <w:r w:rsidR="00000000">
        <w:t>et que leur brouille a commencé comme ça</w:t>
      </w:r>
      <w:r>
        <w:t>.</w:t>
      </w:r>
    </w:p>
    <w:p w14:paraId="3D1C3926" w14:textId="71A5595A" w:rsidR="00007824" w:rsidRDefault="00007824" w:rsidP="00007824">
      <w:r>
        <w:t>— </w:t>
      </w:r>
      <w:r w:rsidR="00000000">
        <w:t>Merci</w:t>
      </w:r>
      <w:r>
        <w:t xml:space="preserve">, </w:t>
      </w:r>
      <w:r w:rsidR="00000000">
        <w:t>mademoiselle Cushing</w:t>
      </w:r>
      <w:r>
        <w:t xml:space="preserve">, </w:t>
      </w:r>
      <w:r w:rsidR="00000000">
        <w:t>dit Holmes en se levant et en s</w:t>
      </w:r>
      <w:r>
        <w:t>’</w:t>
      </w:r>
      <w:r w:rsidR="00000000">
        <w:t>inclinant</w:t>
      </w:r>
      <w:r>
        <w:t xml:space="preserve">. </w:t>
      </w:r>
      <w:r w:rsidR="00000000">
        <w:t>Votre sœur Sarah habite</w:t>
      </w:r>
      <w:r>
        <w:t xml:space="preserve">, </w:t>
      </w:r>
      <w:r w:rsidR="00000000">
        <w:t>m</w:t>
      </w:r>
      <w:r>
        <w:t>’</w:t>
      </w:r>
      <w:r w:rsidR="00000000">
        <w:t>avez-vous dit</w:t>
      </w:r>
      <w:r>
        <w:t xml:space="preserve">, </w:t>
      </w:r>
      <w:r w:rsidR="00000000">
        <w:t>dans le New Street</w:t>
      </w:r>
      <w:r>
        <w:t xml:space="preserve">, </w:t>
      </w:r>
      <w:r w:rsidR="00000000">
        <w:t>à Wallington</w:t>
      </w:r>
      <w:r>
        <w:t xml:space="preserve"> ? </w:t>
      </w:r>
      <w:r w:rsidR="00000000">
        <w:t>Au revoir</w:t>
      </w:r>
      <w:r>
        <w:t xml:space="preserve">. </w:t>
      </w:r>
      <w:r w:rsidR="00000000">
        <w:t>Je suis tout à fait désolé que vous ayez été troublée par une affaire qui ne vous concerne nullement</w:t>
      </w:r>
      <w:r>
        <w:t>. »</w:t>
      </w:r>
    </w:p>
    <w:p w14:paraId="2E72141D" w14:textId="77777777" w:rsidR="00007824" w:rsidRDefault="00000000" w:rsidP="00007824">
      <w:r>
        <w:t>Un fiacre passait quand nous sortîmes</w:t>
      </w:r>
      <w:r w:rsidR="00007824">
        <w:t xml:space="preserve">. </w:t>
      </w:r>
      <w:r>
        <w:t>Holmes le héla</w:t>
      </w:r>
      <w:r w:rsidR="00007824">
        <w:t>.</w:t>
      </w:r>
    </w:p>
    <w:p w14:paraId="19C2F68F" w14:textId="77777777" w:rsidR="00007824" w:rsidRDefault="00007824" w:rsidP="00007824">
      <w:r>
        <w:t>« </w:t>
      </w:r>
      <w:r w:rsidR="00000000">
        <w:t>Wallington est loin d</w:t>
      </w:r>
      <w:r>
        <w:t>’</w:t>
      </w:r>
      <w:r w:rsidR="00000000">
        <w:t>ici</w:t>
      </w:r>
      <w:r>
        <w:t xml:space="preserve"> ? </w:t>
      </w:r>
      <w:r w:rsidR="00000000">
        <w:t>demanda-t-il</w:t>
      </w:r>
      <w:r>
        <w:t>.</w:t>
      </w:r>
    </w:p>
    <w:p w14:paraId="3CEED531" w14:textId="77777777" w:rsidR="00007824" w:rsidRDefault="00007824" w:rsidP="00007824">
      <w:r>
        <w:lastRenderedPageBreak/>
        <w:t>— </w:t>
      </w:r>
      <w:r w:rsidR="00000000">
        <w:t>Quinze cents mètres</w:t>
      </w:r>
      <w:r>
        <w:t xml:space="preserve">, </w:t>
      </w:r>
      <w:r w:rsidR="00000000">
        <w:t>monsieur</w:t>
      </w:r>
      <w:r>
        <w:t>.</w:t>
      </w:r>
    </w:p>
    <w:p w14:paraId="7033DFC9" w14:textId="67798BA3" w:rsidR="00007824" w:rsidRDefault="00007824" w:rsidP="00007824">
      <w:r>
        <w:t>— </w:t>
      </w:r>
      <w:r w:rsidR="00000000">
        <w:t>Très bien</w:t>
      </w:r>
      <w:r>
        <w:t xml:space="preserve">. </w:t>
      </w:r>
      <w:r w:rsidR="00000000">
        <w:t>Grimpez</w:t>
      </w:r>
      <w:r>
        <w:t xml:space="preserve">, </w:t>
      </w:r>
      <w:r w:rsidR="00000000">
        <w:t>Watson</w:t>
      </w:r>
      <w:r>
        <w:t xml:space="preserve">. </w:t>
      </w:r>
      <w:r w:rsidR="00000000">
        <w:t>Il faut que nous battions le fer pendant qu</w:t>
      </w:r>
      <w:r>
        <w:t>’</w:t>
      </w:r>
      <w:r w:rsidR="00000000">
        <w:t>il est chaud</w:t>
      </w:r>
      <w:r>
        <w:t xml:space="preserve">. </w:t>
      </w:r>
      <w:r w:rsidR="00000000">
        <w:t>L</w:t>
      </w:r>
      <w:r>
        <w:t>’</w:t>
      </w:r>
      <w:r w:rsidR="00000000">
        <w:t>affaire a beau être simple</w:t>
      </w:r>
      <w:r>
        <w:t xml:space="preserve">, </w:t>
      </w:r>
      <w:r w:rsidR="00000000">
        <w:t>il reste encore quelques détails à préciser</w:t>
      </w:r>
      <w:r>
        <w:t xml:space="preserve">. </w:t>
      </w:r>
      <w:r w:rsidR="00000000">
        <w:t>Quand vous passerez devant un bureau de poste</w:t>
      </w:r>
      <w:r>
        <w:t xml:space="preserve">, </w:t>
      </w:r>
      <w:r w:rsidR="00000000">
        <w:t>cocher</w:t>
      </w:r>
      <w:r>
        <w:t xml:space="preserve">, </w:t>
      </w:r>
      <w:r w:rsidR="00000000">
        <w:t>vous vous arrêterez</w:t>
      </w:r>
      <w:r>
        <w:t>. »</w:t>
      </w:r>
    </w:p>
    <w:p w14:paraId="0387F1C9" w14:textId="77777777" w:rsidR="00007824" w:rsidRDefault="00000000" w:rsidP="00007824">
      <w:r>
        <w:t>Holmes expédia une courte dépêche et</w:t>
      </w:r>
      <w:r w:rsidR="00007824">
        <w:t xml:space="preserve">, </w:t>
      </w:r>
      <w:r>
        <w:t>quand le fiacre se remit en route</w:t>
      </w:r>
      <w:r w:rsidR="00007824">
        <w:t xml:space="preserve">, </w:t>
      </w:r>
      <w:r>
        <w:t>il s</w:t>
      </w:r>
      <w:r w:rsidR="00007824">
        <w:t>’</w:t>
      </w:r>
      <w:r>
        <w:t>adossa dans le fond de la voiture avec son chapeau rabattu sur les yeux pour se protéger du soleil</w:t>
      </w:r>
      <w:r w:rsidR="00007824">
        <w:t xml:space="preserve">. </w:t>
      </w:r>
      <w:r>
        <w:t>Notre cocher s</w:t>
      </w:r>
      <w:r w:rsidR="00007824">
        <w:t>’</w:t>
      </w:r>
      <w:r>
        <w:t>arrêta devant une maison qui ressemblait assez à celle que nous venions de quitter</w:t>
      </w:r>
      <w:r w:rsidR="00007824">
        <w:t xml:space="preserve">. </w:t>
      </w:r>
      <w:r>
        <w:t>Mon compagnon lui commanda de nous attendre</w:t>
      </w:r>
      <w:r w:rsidR="00007824">
        <w:t xml:space="preserve">, </w:t>
      </w:r>
      <w:r>
        <w:t>et au moment où il posait sa main sur le heurtoir la porte s</w:t>
      </w:r>
      <w:r w:rsidR="00007824">
        <w:t>’</w:t>
      </w:r>
      <w:r>
        <w:t>ouvrit et un grave gentleman vêtu de noir</w:t>
      </w:r>
      <w:r w:rsidR="00007824">
        <w:t xml:space="preserve">, </w:t>
      </w:r>
      <w:r>
        <w:t>coiffé d</w:t>
      </w:r>
      <w:r w:rsidR="00007824">
        <w:t>’</w:t>
      </w:r>
      <w:r>
        <w:t>un chapeau très lustré</w:t>
      </w:r>
      <w:r w:rsidR="00007824">
        <w:t xml:space="preserve">, </w:t>
      </w:r>
      <w:r>
        <w:t>apparut sur le perron</w:t>
      </w:r>
      <w:r w:rsidR="00007824">
        <w:t>.</w:t>
      </w:r>
    </w:p>
    <w:p w14:paraId="449D92AA" w14:textId="474C913C" w:rsidR="00007824" w:rsidRDefault="00007824" w:rsidP="00007824">
      <w:r>
        <w:t>« M</w:t>
      </w:r>
      <w:r w:rsidRPr="00007824">
        <w:rPr>
          <w:vertAlign w:val="superscript"/>
        </w:rPr>
        <w:t>lle</w:t>
      </w:r>
      <w:r>
        <w:t> </w:t>
      </w:r>
      <w:r w:rsidR="00000000">
        <w:t>Cushing est-elle ici</w:t>
      </w:r>
      <w:r>
        <w:t xml:space="preserve"> ? </w:t>
      </w:r>
      <w:r w:rsidR="00000000">
        <w:t>s</w:t>
      </w:r>
      <w:r>
        <w:t>’</w:t>
      </w:r>
      <w:r w:rsidR="00000000">
        <w:t>enquit Holmes</w:t>
      </w:r>
      <w:r>
        <w:t>.</w:t>
      </w:r>
    </w:p>
    <w:p w14:paraId="327AF731" w14:textId="14C02C72" w:rsidR="00007824" w:rsidRDefault="00007824" w:rsidP="00007824">
      <w:r>
        <w:t>— M</w:t>
      </w:r>
      <w:r w:rsidRPr="00007824">
        <w:rPr>
          <w:vertAlign w:val="superscript"/>
        </w:rPr>
        <w:t>lle</w:t>
      </w:r>
      <w:r>
        <w:t> </w:t>
      </w:r>
      <w:r w:rsidR="00000000">
        <w:t>Sarah Cushing est très gravement malade</w:t>
      </w:r>
      <w:r>
        <w:t xml:space="preserve">, </w:t>
      </w:r>
      <w:r w:rsidR="00000000">
        <w:t>répondit-il</w:t>
      </w:r>
      <w:r>
        <w:t xml:space="preserve">. </w:t>
      </w:r>
      <w:r w:rsidR="00000000">
        <w:t>Depuis hier elle souffre d</w:t>
      </w:r>
      <w:r>
        <w:t>’</w:t>
      </w:r>
      <w:r w:rsidR="00000000">
        <w:t>un dérangement cérébral extrêmement sérieux</w:t>
      </w:r>
      <w:r>
        <w:t xml:space="preserve">. </w:t>
      </w:r>
      <w:r w:rsidR="00000000">
        <w:t>En ma qualité de médecin</w:t>
      </w:r>
      <w:r>
        <w:t xml:space="preserve">, </w:t>
      </w:r>
      <w:r w:rsidR="00000000">
        <w:t>je ne saurais prendre la responsabilité d</w:t>
      </w:r>
      <w:r>
        <w:t>’</w:t>
      </w:r>
      <w:r w:rsidR="00000000">
        <w:t>autoriser une visite</w:t>
      </w:r>
      <w:r>
        <w:t xml:space="preserve">. </w:t>
      </w:r>
      <w:r w:rsidR="00000000">
        <w:t>Je vous prie de revenir dans dix jours</w:t>
      </w:r>
      <w:r>
        <w:t>. »</w:t>
      </w:r>
    </w:p>
    <w:p w14:paraId="4BB55ED0" w14:textId="77777777" w:rsidR="00007824" w:rsidRDefault="00000000" w:rsidP="00007824">
      <w:r>
        <w:t>Il enfila ses gants</w:t>
      </w:r>
      <w:r w:rsidR="00007824">
        <w:t xml:space="preserve">, </w:t>
      </w:r>
      <w:r>
        <w:t>referma la porte et descendit la rue</w:t>
      </w:r>
      <w:r w:rsidR="00007824">
        <w:t>.</w:t>
      </w:r>
    </w:p>
    <w:p w14:paraId="7D7F5642" w14:textId="77777777" w:rsidR="00007824" w:rsidRDefault="00007824" w:rsidP="00007824">
      <w:r>
        <w:t>« </w:t>
      </w:r>
      <w:r w:rsidR="00000000">
        <w:t>Eh bien</w:t>
      </w:r>
      <w:r>
        <w:t xml:space="preserve">, </w:t>
      </w:r>
      <w:r w:rsidR="00000000">
        <w:t>si nous ne pouvons pas</w:t>
      </w:r>
      <w:r>
        <w:t xml:space="preserve">, </w:t>
      </w:r>
      <w:r w:rsidR="00000000">
        <w:t>nous ne pouvons pas</w:t>
      </w:r>
      <w:r>
        <w:t xml:space="preserve"> ! </w:t>
      </w:r>
      <w:r w:rsidR="00000000">
        <w:t>fit Holmes avec entrain</w:t>
      </w:r>
      <w:r>
        <w:t>.</w:t>
      </w:r>
    </w:p>
    <w:p w14:paraId="0CB25C1A" w14:textId="77777777" w:rsidR="00007824" w:rsidRDefault="00007824" w:rsidP="00007824">
      <w:r>
        <w:t>— </w:t>
      </w:r>
      <w:r w:rsidR="00000000">
        <w:t>Peut-être n</w:t>
      </w:r>
      <w:r>
        <w:t>’</w:t>
      </w:r>
      <w:r w:rsidR="00000000">
        <w:t>aurait-elle pas pu</w:t>
      </w:r>
      <w:r>
        <w:t xml:space="preserve">, </w:t>
      </w:r>
      <w:r w:rsidR="00000000">
        <w:t>ou voulu vous en dire beaucoup</w:t>
      </w:r>
      <w:r>
        <w:t> ?</w:t>
      </w:r>
    </w:p>
    <w:p w14:paraId="2338C7C6" w14:textId="191D1B70" w:rsidR="00007824" w:rsidRDefault="00007824" w:rsidP="00007824">
      <w:r>
        <w:t>— </w:t>
      </w:r>
      <w:r w:rsidR="00000000">
        <w:t>Je ne voulais pas qu</w:t>
      </w:r>
      <w:r>
        <w:t>’</w:t>
      </w:r>
      <w:r w:rsidR="00000000">
        <w:t>elle me dise grand-chose</w:t>
      </w:r>
      <w:r>
        <w:t xml:space="preserve">. </w:t>
      </w:r>
      <w:r w:rsidR="00000000">
        <w:t>Je voulais simplement la regarder</w:t>
      </w:r>
      <w:r>
        <w:t xml:space="preserve">. </w:t>
      </w:r>
      <w:r w:rsidR="00000000">
        <w:t>Tout compte fait</w:t>
      </w:r>
      <w:r>
        <w:t xml:space="preserve">, </w:t>
      </w:r>
      <w:r w:rsidR="00000000">
        <w:t>je pense que j</w:t>
      </w:r>
      <w:r>
        <w:t>’</w:t>
      </w:r>
      <w:r w:rsidR="00000000">
        <w:t>ai amassé tout ce dont j</w:t>
      </w:r>
      <w:r>
        <w:t>’</w:t>
      </w:r>
      <w:r w:rsidR="00000000">
        <w:t>avais besoin</w:t>
      </w:r>
      <w:r>
        <w:t xml:space="preserve">. </w:t>
      </w:r>
      <w:r w:rsidR="00000000">
        <w:t>Conduisez-nous à un restaurant convenable</w:t>
      </w:r>
      <w:r>
        <w:t xml:space="preserve">, </w:t>
      </w:r>
      <w:r w:rsidR="00000000">
        <w:t>cocher</w:t>
      </w:r>
      <w:r>
        <w:t xml:space="preserve">. </w:t>
      </w:r>
      <w:r w:rsidR="00000000">
        <w:t>Nous allons déjeuner</w:t>
      </w:r>
      <w:r>
        <w:t xml:space="preserve">, </w:t>
      </w:r>
      <w:r w:rsidR="00000000">
        <w:lastRenderedPageBreak/>
        <w:t>après quoi nous irons retrouver l</w:t>
      </w:r>
      <w:r>
        <w:t>’</w:t>
      </w:r>
      <w:r w:rsidR="00000000">
        <w:t>ami Lestrade au commissariat de police</w:t>
      </w:r>
      <w:r>
        <w:t>. »</w:t>
      </w:r>
    </w:p>
    <w:p w14:paraId="2FCF0E24" w14:textId="77777777" w:rsidR="00007824" w:rsidRDefault="00000000" w:rsidP="00007824">
      <w:r>
        <w:t>Nous déjeunâmes fort agréablement tous les deux</w:t>
      </w:r>
      <w:r w:rsidR="00007824">
        <w:t xml:space="preserve">. </w:t>
      </w:r>
      <w:r>
        <w:t>Holmes ne parla pas d</w:t>
      </w:r>
      <w:r w:rsidR="00007824">
        <w:t>’</w:t>
      </w:r>
      <w:r>
        <w:t>autre chose que de violons</w:t>
      </w:r>
      <w:r w:rsidR="00007824">
        <w:t xml:space="preserve">, </w:t>
      </w:r>
      <w:r>
        <w:t>et il me conta avec beaucoup de verve comment il avait acheté son Stradivarius personnel qui valait au moins cinq cents guinées chez un brocanteur juif de Tootenham Court pour cinquante-cinq shillings</w:t>
      </w:r>
      <w:r w:rsidR="00007824">
        <w:t xml:space="preserve">. </w:t>
      </w:r>
      <w:r>
        <w:t>Ce qui le lança sur Paganini</w:t>
      </w:r>
      <w:r w:rsidR="00007824">
        <w:t xml:space="preserve">, </w:t>
      </w:r>
      <w:r>
        <w:t>et pendant une heure il multiplia les anecdotes sur cet homme extraordinaire</w:t>
      </w:r>
      <w:r w:rsidR="00007824">
        <w:t xml:space="preserve">. </w:t>
      </w:r>
      <w:r>
        <w:t>L</w:t>
      </w:r>
      <w:r w:rsidR="00007824">
        <w:t>’</w:t>
      </w:r>
      <w:r>
        <w:t>après-midi était fort avancé et l</w:t>
      </w:r>
      <w:r w:rsidR="00007824">
        <w:t>’</w:t>
      </w:r>
      <w:r>
        <w:t>ardeur du soleil légèrement tombée quand nous arrivâmes au commissariat</w:t>
      </w:r>
      <w:r w:rsidR="00007824">
        <w:t xml:space="preserve">. </w:t>
      </w:r>
      <w:r>
        <w:t>Lestrade nous attendait devant la porte</w:t>
      </w:r>
      <w:r w:rsidR="00007824">
        <w:t>.</w:t>
      </w:r>
    </w:p>
    <w:p w14:paraId="7E5FB360" w14:textId="77777777" w:rsidR="00007824" w:rsidRDefault="00007824" w:rsidP="00007824">
      <w:r>
        <w:t>« </w:t>
      </w:r>
      <w:r w:rsidR="00000000">
        <w:t>Un télégramme pour vous</w:t>
      </w:r>
      <w:r>
        <w:t xml:space="preserve">, </w:t>
      </w:r>
      <w:r w:rsidR="00000000">
        <w:t>monsieur Holmes</w:t>
      </w:r>
      <w:r>
        <w:t xml:space="preserve"> ! </w:t>
      </w:r>
      <w:r w:rsidR="00000000">
        <w:t>annonça-t-il</w:t>
      </w:r>
      <w:r>
        <w:t>.</w:t>
      </w:r>
    </w:p>
    <w:p w14:paraId="449FB3B6" w14:textId="355E513F" w:rsidR="00007824" w:rsidRDefault="00007824" w:rsidP="00007824">
      <w:r>
        <w:t>— </w:t>
      </w:r>
      <w:r w:rsidR="00000000">
        <w:t>Ah</w:t>
      </w:r>
      <w:r>
        <w:t xml:space="preserve"> ! </w:t>
      </w:r>
      <w:r w:rsidR="00000000">
        <w:t>C</w:t>
      </w:r>
      <w:r>
        <w:t>’</w:t>
      </w:r>
      <w:r w:rsidR="00000000">
        <w:t>est la réponse</w:t>
      </w:r>
      <w:r>
        <w:t>… »</w:t>
      </w:r>
    </w:p>
    <w:p w14:paraId="73722240" w14:textId="77777777" w:rsidR="00007824" w:rsidRDefault="00000000" w:rsidP="00007824">
      <w:r>
        <w:t>Il l</w:t>
      </w:r>
      <w:r w:rsidR="00007824">
        <w:t>’</w:t>
      </w:r>
      <w:r>
        <w:t>ouvrit</w:t>
      </w:r>
      <w:r w:rsidR="00007824">
        <w:t xml:space="preserve">, </w:t>
      </w:r>
      <w:r>
        <w:t>y jeta un coup d</w:t>
      </w:r>
      <w:r w:rsidR="00007824">
        <w:t>’</w:t>
      </w:r>
      <w:r>
        <w:t>œil et l</w:t>
      </w:r>
      <w:r w:rsidR="00007824">
        <w:t>’</w:t>
      </w:r>
      <w:r>
        <w:t>enfouit dans sa poche</w:t>
      </w:r>
      <w:r w:rsidR="00007824">
        <w:t>.</w:t>
      </w:r>
    </w:p>
    <w:p w14:paraId="1334584D" w14:textId="77777777" w:rsidR="00007824" w:rsidRDefault="00007824" w:rsidP="00007824">
      <w:r>
        <w:t xml:space="preserve">« … </w:t>
      </w:r>
      <w:r w:rsidR="00000000">
        <w:t>Tout va bien</w:t>
      </w:r>
      <w:r>
        <w:t xml:space="preserve"> ! </w:t>
      </w:r>
      <w:r w:rsidR="00000000">
        <w:t>fit-il</w:t>
      </w:r>
      <w:r>
        <w:t>.</w:t>
      </w:r>
    </w:p>
    <w:p w14:paraId="6DF1441A" w14:textId="77777777" w:rsidR="00007824" w:rsidRDefault="00007824" w:rsidP="00007824">
      <w:r>
        <w:t>— </w:t>
      </w:r>
      <w:r w:rsidR="00000000">
        <w:t>Avez vous découvert quelque chose</w:t>
      </w:r>
      <w:r>
        <w:t> ?</w:t>
      </w:r>
    </w:p>
    <w:p w14:paraId="1C6E2F25" w14:textId="77777777" w:rsidR="00007824" w:rsidRDefault="00007824" w:rsidP="00007824">
      <w:r>
        <w:t>— </w:t>
      </w:r>
      <w:r w:rsidR="00000000">
        <w:t>J</w:t>
      </w:r>
      <w:r>
        <w:t>’</w:t>
      </w:r>
      <w:r w:rsidR="00000000">
        <w:t>ai tout découvert</w:t>
      </w:r>
      <w:r>
        <w:t> !</w:t>
      </w:r>
    </w:p>
    <w:p w14:paraId="41BA5CA6" w14:textId="5BCE826B" w:rsidR="00007824" w:rsidRDefault="00007824" w:rsidP="00007824">
      <w:r>
        <w:t>— </w:t>
      </w:r>
      <w:r w:rsidR="00000000">
        <w:t>Quoi</w:t>
      </w:r>
      <w:r>
        <w:t xml:space="preserve"> ? </w:t>
      </w:r>
      <w:r w:rsidR="00000000">
        <w:t>Vous plaisantez</w:t>
      </w:r>
      <w:r>
        <w:t> ? »</w:t>
      </w:r>
    </w:p>
    <w:p w14:paraId="64EF36E0" w14:textId="77777777" w:rsidR="00007824" w:rsidRDefault="00000000" w:rsidP="00007824">
      <w:r>
        <w:t>Lestrade le considérait avec stupéfaction</w:t>
      </w:r>
      <w:r w:rsidR="00007824">
        <w:t>.</w:t>
      </w:r>
    </w:p>
    <w:p w14:paraId="0415EE10" w14:textId="77777777" w:rsidR="00007824" w:rsidRDefault="00007824" w:rsidP="00007824">
      <w:r>
        <w:t>« </w:t>
      </w:r>
      <w:r w:rsidR="00000000">
        <w:t>Je n</w:t>
      </w:r>
      <w:r>
        <w:t>’</w:t>
      </w:r>
      <w:r w:rsidR="00000000">
        <w:t>ai jamais été plus sérieux</w:t>
      </w:r>
      <w:r>
        <w:t xml:space="preserve">. </w:t>
      </w:r>
      <w:r w:rsidR="00000000">
        <w:t>Un crime ignoble a été commis</w:t>
      </w:r>
      <w:r>
        <w:t xml:space="preserve">, </w:t>
      </w:r>
      <w:r w:rsidR="00000000">
        <w:t>et je crois que j</w:t>
      </w:r>
      <w:r>
        <w:t>’</w:t>
      </w:r>
      <w:r w:rsidR="00000000">
        <w:t>en possède maintenant tous les détails</w:t>
      </w:r>
      <w:r>
        <w:t>.</w:t>
      </w:r>
    </w:p>
    <w:p w14:paraId="653E856D" w14:textId="48190D09" w:rsidR="00007824" w:rsidRDefault="00007824" w:rsidP="00007824">
      <w:r>
        <w:t>— </w:t>
      </w:r>
      <w:r w:rsidR="00000000">
        <w:t>Et le criminel</w:t>
      </w:r>
      <w:r>
        <w:t> ? »</w:t>
      </w:r>
    </w:p>
    <w:p w14:paraId="22665C04" w14:textId="77777777" w:rsidR="00007824" w:rsidRDefault="00000000" w:rsidP="00007824">
      <w:r>
        <w:lastRenderedPageBreak/>
        <w:t>Holmes griffonna quelques mots au dos d</w:t>
      </w:r>
      <w:r w:rsidR="00007824">
        <w:t>’</w:t>
      </w:r>
      <w:r>
        <w:t>une de ses cartes de visite et la tendit à Lestrade</w:t>
      </w:r>
      <w:r w:rsidR="00007824">
        <w:t>.</w:t>
      </w:r>
    </w:p>
    <w:p w14:paraId="62D83B72" w14:textId="585A7C7B" w:rsidR="00007824" w:rsidRDefault="00007824" w:rsidP="00007824">
      <w:r>
        <w:t>« </w:t>
      </w:r>
      <w:r w:rsidR="00000000">
        <w:t>Voilà le nom</w:t>
      </w:r>
      <w:r>
        <w:t xml:space="preserve">, </w:t>
      </w:r>
      <w:r w:rsidR="00000000">
        <w:t>dit-il</w:t>
      </w:r>
      <w:r>
        <w:t xml:space="preserve">. </w:t>
      </w:r>
      <w:r w:rsidR="00000000">
        <w:t>Vous ne pourrez pas effectuer l</w:t>
      </w:r>
      <w:r>
        <w:t>’</w:t>
      </w:r>
      <w:r w:rsidR="00000000">
        <w:t>arrestation avant demain soir au plus tôt</w:t>
      </w:r>
      <w:r>
        <w:t xml:space="preserve">. </w:t>
      </w:r>
      <w:r w:rsidR="00000000">
        <w:t>Je préférerais que vous ne mentionniez pas mon nom dans cette affaire</w:t>
      </w:r>
      <w:r>
        <w:t xml:space="preserve">, </w:t>
      </w:r>
      <w:r w:rsidR="00000000">
        <w:t>car je tiens à ne le voir associé qu</w:t>
      </w:r>
      <w:r>
        <w:t>’</w:t>
      </w:r>
      <w:r w:rsidR="00000000">
        <w:t>à des problèmes dont la solution présente des difficultés</w:t>
      </w:r>
      <w:r>
        <w:t xml:space="preserve">. </w:t>
      </w:r>
      <w:r w:rsidR="00000000">
        <w:t>Venez</w:t>
      </w:r>
      <w:r>
        <w:t xml:space="preserve">, </w:t>
      </w:r>
      <w:r w:rsidR="00000000">
        <w:t>Watson</w:t>
      </w:r>
      <w:r>
        <w:t> ! »</w:t>
      </w:r>
    </w:p>
    <w:p w14:paraId="260F3527" w14:textId="77777777" w:rsidR="00007824" w:rsidRDefault="00000000" w:rsidP="00007824">
      <w:r>
        <w:t>Nous repartîmes ensemble vers la gare</w:t>
      </w:r>
      <w:r w:rsidR="00007824">
        <w:t xml:space="preserve">, </w:t>
      </w:r>
      <w:r>
        <w:t>tandis que Lestrade contemplait d</w:t>
      </w:r>
      <w:r w:rsidR="00007824">
        <w:t>’</w:t>
      </w:r>
      <w:r>
        <w:t>un air épanoui la carte que Holmes lui avait remise</w:t>
      </w:r>
      <w:r w:rsidR="00007824">
        <w:t>.</w:t>
      </w:r>
    </w:p>
    <w:p w14:paraId="5C755AFF" w14:textId="77777777" w:rsidR="00007824" w:rsidRDefault="00007824" w:rsidP="00007824">
      <w:r>
        <w:t>« </w:t>
      </w:r>
      <w:r w:rsidR="00000000">
        <w:t>L</w:t>
      </w:r>
      <w:r>
        <w:t>’</w:t>
      </w:r>
      <w:r w:rsidR="00000000">
        <w:t>affaire</w:t>
      </w:r>
      <w:r>
        <w:t xml:space="preserve">, </w:t>
      </w:r>
      <w:r w:rsidR="00000000">
        <w:t>me dit Sherlock Holmes tandis que nous bavardions ce soir-là en fumant un cigare dans notre meublé de Baker Street</w:t>
      </w:r>
      <w:r>
        <w:t xml:space="preserve">, </w:t>
      </w:r>
      <w:r w:rsidR="00000000">
        <w:t>est l</w:t>
      </w:r>
      <w:r>
        <w:t>’</w:t>
      </w:r>
      <w:r w:rsidR="00000000">
        <w:t>une de celles où</w:t>
      </w:r>
      <w:r>
        <w:t xml:space="preserve">, </w:t>
      </w:r>
      <w:r w:rsidR="00000000">
        <w:t xml:space="preserve">comme pour les enquêtes que vous avez intitulées </w:t>
      </w:r>
      <w:r w:rsidR="00000000">
        <w:rPr>
          <w:i/>
          <w:iCs/>
        </w:rPr>
        <w:t>Étude en rouge</w:t>
      </w:r>
      <w:r w:rsidR="00000000">
        <w:t xml:space="preserve"> ou </w:t>
      </w:r>
      <w:r w:rsidR="00000000">
        <w:rPr>
          <w:i/>
          <w:iCs/>
        </w:rPr>
        <w:t>Le Signe des Quatre</w:t>
      </w:r>
      <w:r>
        <w:t xml:space="preserve">, </w:t>
      </w:r>
      <w:r w:rsidR="00000000">
        <w:t>nous avons été contraints de raisonner en remontant des effets aux causes</w:t>
      </w:r>
      <w:r>
        <w:t xml:space="preserve">. </w:t>
      </w:r>
      <w:r w:rsidR="00000000">
        <w:t>J</w:t>
      </w:r>
      <w:r>
        <w:t>’</w:t>
      </w:r>
      <w:r w:rsidR="00000000">
        <w:t>ai écrit à Lestrade pour le prier de nous fournir les détails qui nous manquent encore et qu</w:t>
      </w:r>
      <w:r>
        <w:t>’</w:t>
      </w:r>
      <w:r w:rsidR="00000000">
        <w:t>il ne pourra se procurer qu</w:t>
      </w:r>
      <w:r>
        <w:t>’</w:t>
      </w:r>
      <w:r w:rsidR="00000000">
        <w:t>après avoir capturé le meurtrier</w:t>
      </w:r>
      <w:r>
        <w:t xml:space="preserve">. </w:t>
      </w:r>
      <w:r w:rsidR="00000000">
        <w:t>Cette capture ne fait pas de doute car</w:t>
      </w:r>
      <w:r>
        <w:t xml:space="preserve">, </w:t>
      </w:r>
      <w:r w:rsidR="00000000">
        <w:t>bien qu</w:t>
      </w:r>
      <w:r>
        <w:t>’</w:t>
      </w:r>
      <w:r w:rsidR="00000000">
        <w:t>il ait la cervelle vide</w:t>
      </w:r>
      <w:r>
        <w:t xml:space="preserve">, </w:t>
      </w:r>
      <w:r w:rsidR="00000000">
        <w:t>il est plus tenace qu</w:t>
      </w:r>
      <w:r>
        <w:t>’</w:t>
      </w:r>
      <w:r w:rsidR="00000000">
        <w:t>un bouledogue à partir du moment où il a compris ce qu</w:t>
      </w:r>
      <w:r>
        <w:t>’</w:t>
      </w:r>
      <w:r w:rsidR="00000000">
        <w:t>il doit faire</w:t>
      </w:r>
      <w:r>
        <w:t xml:space="preserve"> ; </w:t>
      </w:r>
      <w:r w:rsidR="00000000">
        <w:t>c</w:t>
      </w:r>
      <w:r>
        <w:t>’</w:t>
      </w:r>
      <w:r w:rsidR="00000000">
        <w:t>est d</w:t>
      </w:r>
      <w:r>
        <w:t>’</w:t>
      </w:r>
      <w:r w:rsidR="00000000">
        <w:t>ailleurs cette ténacité qui l</w:t>
      </w:r>
      <w:r>
        <w:t>’</w:t>
      </w:r>
      <w:r w:rsidR="00000000">
        <w:t>a fait monter en grade à Scotland Yard</w:t>
      </w:r>
      <w:r>
        <w:t>.</w:t>
      </w:r>
    </w:p>
    <w:p w14:paraId="723738C6" w14:textId="77777777" w:rsidR="00007824" w:rsidRDefault="00007824" w:rsidP="00007824">
      <w:r>
        <w:t>— </w:t>
      </w:r>
      <w:r w:rsidR="00000000">
        <w:t>Votre dossier n</w:t>
      </w:r>
      <w:r>
        <w:t>’</w:t>
      </w:r>
      <w:r w:rsidR="00000000">
        <w:t>est donc pas complet</w:t>
      </w:r>
      <w:r>
        <w:t> ?</w:t>
      </w:r>
    </w:p>
    <w:p w14:paraId="0896C07C" w14:textId="77777777" w:rsidR="00007824" w:rsidRDefault="00007824" w:rsidP="00007824">
      <w:r>
        <w:t>— </w:t>
      </w:r>
      <w:r w:rsidR="00000000">
        <w:t>Presque complet pour l</w:t>
      </w:r>
      <w:r>
        <w:t>’</w:t>
      </w:r>
      <w:r w:rsidR="00000000">
        <w:t>essentiel</w:t>
      </w:r>
      <w:r>
        <w:t xml:space="preserve">. </w:t>
      </w:r>
      <w:r w:rsidR="00000000">
        <w:t>Nous savons qui est l</w:t>
      </w:r>
      <w:r>
        <w:t>’</w:t>
      </w:r>
      <w:r w:rsidR="00000000">
        <w:t>auteur de cette révoltante affaire</w:t>
      </w:r>
      <w:r>
        <w:t xml:space="preserve">, </w:t>
      </w:r>
      <w:r w:rsidR="00000000">
        <w:t>mais l</w:t>
      </w:r>
      <w:r>
        <w:t>’</w:t>
      </w:r>
      <w:r w:rsidR="00000000">
        <w:t>identité de l</w:t>
      </w:r>
      <w:r>
        <w:t>’</w:t>
      </w:r>
      <w:r w:rsidR="00000000">
        <w:t>une des victimes nous manque</w:t>
      </w:r>
      <w:r>
        <w:t xml:space="preserve">. </w:t>
      </w:r>
      <w:r w:rsidR="00000000">
        <w:t>Naturellement vous avez déjà formulé vos propres conclusions</w:t>
      </w:r>
      <w:r>
        <w:t> ?</w:t>
      </w:r>
    </w:p>
    <w:p w14:paraId="6475EC69" w14:textId="77777777" w:rsidR="00007824" w:rsidRDefault="00007824" w:rsidP="00007824">
      <w:r>
        <w:t>— </w:t>
      </w:r>
      <w:r w:rsidR="00000000">
        <w:t>Je suppose que ce Jim Browner</w:t>
      </w:r>
      <w:r>
        <w:t xml:space="preserve">, </w:t>
      </w:r>
      <w:r w:rsidR="00000000">
        <w:t>steward sur un navire de la ligne de Liverpool</w:t>
      </w:r>
      <w:r>
        <w:t xml:space="preserve">, </w:t>
      </w:r>
      <w:r w:rsidR="00000000">
        <w:t>est l</w:t>
      </w:r>
      <w:r>
        <w:t>’</w:t>
      </w:r>
      <w:r w:rsidR="00000000">
        <w:t>individu que vous soupçonnez</w:t>
      </w:r>
      <w:r>
        <w:t> ?</w:t>
      </w:r>
    </w:p>
    <w:p w14:paraId="38AFC942" w14:textId="77777777" w:rsidR="00007824" w:rsidRDefault="00007824" w:rsidP="00007824">
      <w:r>
        <w:lastRenderedPageBreak/>
        <w:t>— </w:t>
      </w:r>
      <w:r w:rsidR="00000000">
        <w:t>Oh</w:t>
      </w:r>
      <w:r>
        <w:t xml:space="preserve"> ! </w:t>
      </w:r>
      <w:r w:rsidR="00000000">
        <w:t>c</w:t>
      </w:r>
      <w:r>
        <w:t>’</w:t>
      </w:r>
      <w:r w:rsidR="00000000">
        <w:t>est plus qu</w:t>
      </w:r>
      <w:r>
        <w:t>’</w:t>
      </w:r>
      <w:r w:rsidR="00000000">
        <w:t>un soupçon</w:t>
      </w:r>
      <w:r>
        <w:t>.</w:t>
      </w:r>
    </w:p>
    <w:p w14:paraId="145F2CA9" w14:textId="77777777" w:rsidR="00007824" w:rsidRDefault="00007824" w:rsidP="00007824">
      <w:r>
        <w:t>— </w:t>
      </w:r>
      <w:r w:rsidR="00000000">
        <w:t>Et cependant je ne vois rien de mieux que quelques vagues indications</w:t>
      </w:r>
      <w:r>
        <w:t>…</w:t>
      </w:r>
    </w:p>
    <w:p w14:paraId="329C5C3F" w14:textId="77777777" w:rsidR="00007824" w:rsidRDefault="00007824" w:rsidP="00007824">
      <w:r>
        <w:t>— </w:t>
      </w:r>
      <w:r w:rsidR="00000000">
        <w:t>Au contraire</w:t>
      </w:r>
      <w:r>
        <w:t xml:space="preserve">, </w:t>
      </w:r>
      <w:r w:rsidR="00000000">
        <w:t>rien ne saurait être plus clair</w:t>
      </w:r>
      <w:r>
        <w:t xml:space="preserve"> ! </w:t>
      </w:r>
      <w:r w:rsidR="00000000">
        <w:t>Retraçons les principales étapes</w:t>
      </w:r>
      <w:r>
        <w:t xml:space="preserve">. </w:t>
      </w:r>
      <w:r w:rsidR="00000000">
        <w:t>Nous avons abordé l</w:t>
      </w:r>
      <w:r>
        <w:t>’</w:t>
      </w:r>
      <w:r w:rsidR="00000000">
        <w:t>affaire</w:t>
      </w:r>
      <w:r>
        <w:t xml:space="preserve">, </w:t>
      </w:r>
      <w:r w:rsidR="00000000">
        <w:t>vous vous en souvenez</w:t>
      </w:r>
      <w:r>
        <w:t xml:space="preserve">, </w:t>
      </w:r>
      <w:r w:rsidR="00000000">
        <w:t>avec un esprit totalement vierge</w:t>
      </w:r>
      <w:r>
        <w:t xml:space="preserve">, </w:t>
      </w:r>
      <w:r w:rsidR="00000000">
        <w:t>ce qui est toujours un avantage</w:t>
      </w:r>
      <w:r>
        <w:t xml:space="preserve">. </w:t>
      </w:r>
      <w:r w:rsidR="00000000">
        <w:t>Nous n</w:t>
      </w:r>
      <w:r>
        <w:t>’</w:t>
      </w:r>
      <w:r w:rsidR="00000000">
        <w:t>avions pas échafaudé de théories</w:t>
      </w:r>
      <w:r>
        <w:t xml:space="preserve">. </w:t>
      </w:r>
      <w:r w:rsidR="00000000">
        <w:t>Nous étions là simplement pour observer et tirer des déductions de nos observations</w:t>
      </w:r>
      <w:r>
        <w:t xml:space="preserve">. </w:t>
      </w:r>
      <w:r w:rsidR="00000000">
        <w:t>Qu</w:t>
      </w:r>
      <w:r>
        <w:t>’</w:t>
      </w:r>
      <w:r w:rsidR="00000000">
        <w:t>avons-nous vu pour commencer</w:t>
      </w:r>
      <w:r>
        <w:t xml:space="preserve"> ? </w:t>
      </w:r>
      <w:r w:rsidR="00000000">
        <w:t>Une demoiselle très tranquille et fort respectable</w:t>
      </w:r>
      <w:r>
        <w:t xml:space="preserve">, </w:t>
      </w:r>
      <w:r w:rsidR="00000000">
        <w:t>qu</w:t>
      </w:r>
      <w:r>
        <w:t>’</w:t>
      </w:r>
      <w:r w:rsidR="00000000">
        <w:t>on ne pouvait absolument pas accuser de nous cacher quelque chose</w:t>
      </w:r>
      <w:r>
        <w:t xml:space="preserve">, </w:t>
      </w:r>
      <w:r w:rsidR="00000000">
        <w:t>et puis une photographie qui m</w:t>
      </w:r>
      <w:r>
        <w:t>’</w:t>
      </w:r>
      <w:r w:rsidR="00000000">
        <w:t>a révélé qu</w:t>
      </w:r>
      <w:r>
        <w:t>’</w:t>
      </w:r>
      <w:r w:rsidR="00000000">
        <w:t>elle avait deux sœurs plus jeunes</w:t>
      </w:r>
      <w:r>
        <w:t xml:space="preserve">. </w:t>
      </w:r>
      <w:r w:rsidR="00000000">
        <w:t>Instantanément</w:t>
      </w:r>
      <w:r>
        <w:t xml:space="preserve">, </w:t>
      </w:r>
      <w:r w:rsidR="00000000">
        <w:t>j</w:t>
      </w:r>
      <w:r>
        <w:t>’</w:t>
      </w:r>
      <w:r w:rsidR="00000000">
        <w:t>ai pensé que la boîte avait pu être adressée à l</w:t>
      </w:r>
      <w:r>
        <w:t>’</w:t>
      </w:r>
      <w:r w:rsidR="00000000">
        <w:t>une ou à l</w:t>
      </w:r>
      <w:r>
        <w:t>’</w:t>
      </w:r>
      <w:r w:rsidR="00000000">
        <w:t>autre</w:t>
      </w:r>
      <w:r>
        <w:t xml:space="preserve">. </w:t>
      </w:r>
      <w:r w:rsidR="00000000">
        <w:t>J</w:t>
      </w:r>
      <w:r>
        <w:t>’</w:t>
      </w:r>
      <w:r w:rsidR="00000000">
        <w:t>ai mis cette idée de coté</w:t>
      </w:r>
      <w:r>
        <w:t xml:space="preserve">, </w:t>
      </w:r>
      <w:r w:rsidR="00000000">
        <w:t>en me disant que nous pourrions la vérifier ou l</w:t>
      </w:r>
      <w:r>
        <w:t>’</w:t>
      </w:r>
      <w:r w:rsidR="00000000">
        <w:t>infirmer à loisir</w:t>
      </w:r>
      <w:r>
        <w:t xml:space="preserve">. </w:t>
      </w:r>
      <w:r w:rsidR="00000000">
        <w:t>Puis nous nous sommes rendus dans le jardin</w:t>
      </w:r>
      <w:r>
        <w:t xml:space="preserve">, </w:t>
      </w:r>
      <w:r w:rsidR="00000000">
        <w:t>et nous avons examiné le contenu de la petite boîte jaune</w:t>
      </w:r>
      <w:r>
        <w:t>.</w:t>
      </w:r>
    </w:p>
    <w:p w14:paraId="0FAC093D" w14:textId="77777777" w:rsidR="00007824" w:rsidRDefault="00007824" w:rsidP="00007824">
      <w:r>
        <w:t>« </w:t>
      </w:r>
      <w:r w:rsidR="00000000">
        <w:t>La ficelle était du genre de celles dont se servent les voiliers à bord d</w:t>
      </w:r>
      <w:r>
        <w:t>’</w:t>
      </w:r>
      <w:r w:rsidR="00000000">
        <w:t>un navire</w:t>
      </w:r>
      <w:r>
        <w:t xml:space="preserve"> ; </w:t>
      </w:r>
      <w:r w:rsidR="00000000">
        <w:t>tout de suite notre enquête s</w:t>
      </w:r>
      <w:r>
        <w:t>’</w:t>
      </w:r>
      <w:r w:rsidR="00000000">
        <w:t>est parfumée d</w:t>
      </w:r>
      <w:r>
        <w:t>’</w:t>
      </w:r>
      <w:r w:rsidR="00000000">
        <w:t>un souffle d</w:t>
      </w:r>
      <w:r>
        <w:t>’</w:t>
      </w:r>
      <w:r w:rsidR="00000000">
        <w:t>air marin</w:t>
      </w:r>
      <w:r>
        <w:t xml:space="preserve">. </w:t>
      </w:r>
      <w:r w:rsidR="00000000">
        <w:t>Quand j</w:t>
      </w:r>
      <w:r>
        <w:t>’</w:t>
      </w:r>
      <w:r w:rsidR="00000000">
        <w:t>ai remarqué que le nœud était confectionné à la manière des marins</w:t>
      </w:r>
      <w:r>
        <w:t xml:space="preserve">, </w:t>
      </w:r>
      <w:r w:rsidR="00000000">
        <w:t>que le paquet avait été posté d</w:t>
      </w:r>
      <w:r>
        <w:t>’</w:t>
      </w:r>
      <w:r w:rsidR="00000000">
        <w:t>un port</w:t>
      </w:r>
      <w:r>
        <w:t xml:space="preserve">, </w:t>
      </w:r>
      <w:r w:rsidR="00000000">
        <w:t>et que l</w:t>
      </w:r>
      <w:r>
        <w:t>’</w:t>
      </w:r>
      <w:r w:rsidR="00000000">
        <w:t>oreille masculine était percée par un anneau</w:t>
      </w:r>
      <w:r>
        <w:t xml:space="preserve"> (</w:t>
      </w:r>
      <w:r w:rsidR="00000000">
        <w:t>ce qui est plus fréquent chez les marins que chez les terriens</w:t>
      </w:r>
      <w:r>
        <w:t xml:space="preserve">) </w:t>
      </w:r>
      <w:r w:rsidR="00000000">
        <w:t>j</w:t>
      </w:r>
      <w:r>
        <w:t>’</w:t>
      </w:r>
      <w:r w:rsidR="00000000">
        <w:t>ai acquis la certitude que tous les acteurs du drame appartenaient à la classe sociale des gens de la mer</w:t>
      </w:r>
      <w:r>
        <w:t>.</w:t>
      </w:r>
    </w:p>
    <w:p w14:paraId="3B0C247A" w14:textId="115949B2" w:rsidR="00007824" w:rsidRDefault="00007824" w:rsidP="00007824">
      <w:r>
        <w:t>« </w:t>
      </w:r>
      <w:r w:rsidR="00000000">
        <w:t>Quand j</w:t>
      </w:r>
      <w:r>
        <w:t>’</w:t>
      </w:r>
      <w:r w:rsidR="00000000">
        <w:t>ai examiné l</w:t>
      </w:r>
      <w:r>
        <w:t>’</w:t>
      </w:r>
      <w:r w:rsidR="00000000">
        <w:t>adresse du paquet</w:t>
      </w:r>
      <w:r>
        <w:t xml:space="preserve">, </w:t>
      </w:r>
      <w:r w:rsidR="00000000">
        <w:t>j</w:t>
      </w:r>
      <w:r>
        <w:t>’</w:t>
      </w:r>
      <w:r w:rsidR="00000000">
        <w:t>ai constaté qu</w:t>
      </w:r>
      <w:r>
        <w:t>’</w:t>
      </w:r>
      <w:r w:rsidR="00000000">
        <w:t xml:space="preserve">elle portait le nom de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S</w:t>
      </w:r>
      <w:r>
        <w:t xml:space="preserve">. </w:t>
      </w:r>
      <w:r w:rsidR="00000000">
        <w:t>Cushing</w:t>
      </w:r>
      <w:r>
        <w:t xml:space="preserve">. </w:t>
      </w:r>
      <w:r w:rsidR="00000000">
        <w:t>La sœur aînée s</w:t>
      </w:r>
      <w:r>
        <w:t>’</w:t>
      </w:r>
      <w:r w:rsidR="00000000">
        <w:t>appelait</w:t>
      </w:r>
      <w:r>
        <w:t xml:space="preserve">, </w:t>
      </w:r>
      <w:r w:rsidR="00000000">
        <w:t>bien sûr</w:t>
      </w:r>
      <w:r>
        <w:t>, M</w:t>
      </w:r>
      <w:r w:rsidRPr="00007824">
        <w:rPr>
          <w:vertAlign w:val="superscript"/>
        </w:rPr>
        <w:t>lle</w:t>
      </w:r>
      <w:r>
        <w:t> </w:t>
      </w:r>
      <w:r w:rsidR="00000000">
        <w:t>Cushing et</w:t>
      </w:r>
      <w:r>
        <w:t xml:space="preserve">, </w:t>
      </w:r>
      <w:r w:rsidR="00000000">
        <w:t>bien que l</w:t>
      </w:r>
      <w:r>
        <w:t>’</w:t>
      </w:r>
      <w:r w:rsidR="00000000">
        <w:t>initiale du prénom fût un S</w:t>
      </w:r>
      <w:r>
        <w:t xml:space="preserve">., </w:t>
      </w:r>
      <w:r w:rsidR="00000000">
        <w:t xml:space="preserve">cet </w:t>
      </w:r>
      <w:r>
        <w:t>« </w:t>
      </w:r>
      <w:r w:rsidR="00000000">
        <w:t>S</w:t>
      </w:r>
      <w:r>
        <w:t>. »</w:t>
      </w:r>
      <w:r w:rsidR="00000000">
        <w:t xml:space="preserve"> pouvait concerner aussi bien l</w:t>
      </w:r>
      <w:r>
        <w:t>’</w:t>
      </w:r>
      <w:r w:rsidR="00000000">
        <w:t xml:space="preserve">une </w:t>
      </w:r>
      <w:r w:rsidR="00000000">
        <w:lastRenderedPageBreak/>
        <w:t>de ses sœurs</w:t>
      </w:r>
      <w:r>
        <w:t xml:space="preserve">. </w:t>
      </w:r>
      <w:r w:rsidR="00000000">
        <w:t>Dans ce cas-là</w:t>
      </w:r>
      <w:r>
        <w:t xml:space="preserve">, </w:t>
      </w:r>
      <w:r w:rsidR="00000000">
        <w:t>il fallait reprendre toute l</w:t>
      </w:r>
      <w:r>
        <w:t>’</w:t>
      </w:r>
      <w:r w:rsidR="00000000">
        <w:t>affaire sur de nouvelles bases</w:t>
      </w:r>
      <w:r>
        <w:t xml:space="preserve">. </w:t>
      </w:r>
      <w:r w:rsidR="00000000">
        <w:t>Je me suis donc rendu dans la maison pour éclaircir ce point</w:t>
      </w:r>
      <w:r>
        <w:t xml:space="preserve">. </w:t>
      </w:r>
      <w:r w:rsidR="00000000">
        <w:t>J</w:t>
      </w:r>
      <w:r>
        <w:t>’</w:t>
      </w:r>
      <w:r w:rsidR="00000000">
        <w:t xml:space="preserve">allais affirmer à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 que j</w:t>
      </w:r>
      <w:r>
        <w:t>’</w:t>
      </w:r>
      <w:r w:rsidR="00000000">
        <w:t>étais convaincu qu</w:t>
      </w:r>
      <w:r>
        <w:t>’</w:t>
      </w:r>
      <w:r w:rsidR="00000000">
        <w:t>une erreur avait été commise</w:t>
      </w:r>
      <w:r>
        <w:t xml:space="preserve">, </w:t>
      </w:r>
      <w:r w:rsidR="00000000">
        <w:t>quand je me suis brusquement</w:t>
      </w:r>
      <w:r>
        <w:t xml:space="preserve">, </w:t>
      </w:r>
      <w:r w:rsidR="00000000">
        <w:t>vous vous le rappelez</w:t>
      </w:r>
      <w:r>
        <w:t xml:space="preserve">, </w:t>
      </w:r>
      <w:r w:rsidR="00000000">
        <w:t>interrompu</w:t>
      </w:r>
      <w:r>
        <w:t xml:space="preserve">. </w:t>
      </w:r>
      <w:r w:rsidR="00000000">
        <w:t>Le fait est que je venais de voir quelque chose qui m</w:t>
      </w:r>
      <w:r>
        <w:t>’</w:t>
      </w:r>
      <w:r w:rsidR="00000000">
        <w:t>a rempli d</w:t>
      </w:r>
      <w:r>
        <w:t>’</w:t>
      </w:r>
      <w:r w:rsidR="00000000">
        <w:t>étonnement et qui</w:t>
      </w:r>
      <w:r>
        <w:t xml:space="preserve">, </w:t>
      </w:r>
      <w:r w:rsidR="00000000">
        <w:t>du même coup</w:t>
      </w:r>
      <w:r>
        <w:t xml:space="preserve">, </w:t>
      </w:r>
      <w:r w:rsidR="00000000">
        <w:t>a limité singulièrement le champ de nos investigations</w:t>
      </w:r>
      <w:r>
        <w:t>.</w:t>
      </w:r>
    </w:p>
    <w:p w14:paraId="44062F01" w14:textId="18B21A31" w:rsidR="00007824" w:rsidRDefault="00007824" w:rsidP="00007824">
      <w:r>
        <w:t>« </w:t>
      </w:r>
      <w:r w:rsidR="00000000">
        <w:t>En qualité de médecin</w:t>
      </w:r>
      <w:r>
        <w:t xml:space="preserve">, </w:t>
      </w:r>
      <w:r w:rsidR="00000000">
        <w:t>vous savez</w:t>
      </w:r>
      <w:r>
        <w:t xml:space="preserve">, </w:t>
      </w:r>
      <w:r w:rsidR="00000000">
        <w:t>Watson</w:t>
      </w:r>
      <w:r>
        <w:t xml:space="preserve">, </w:t>
      </w:r>
      <w:r w:rsidR="00000000">
        <w:t>qu</w:t>
      </w:r>
      <w:r>
        <w:t>’</w:t>
      </w:r>
      <w:r w:rsidR="00000000">
        <w:t>il n</w:t>
      </w:r>
      <w:r>
        <w:t>’</w:t>
      </w:r>
      <w:r w:rsidR="00000000">
        <w:t>y a pas d</w:t>
      </w:r>
      <w:r>
        <w:t>’</w:t>
      </w:r>
      <w:r w:rsidR="00000000">
        <w:t>organe du corps humain qui présente plus de personnalité qu</w:t>
      </w:r>
      <w:r>
        <w:t>’</w:t>
      </w:r>
      <w:r w:rsidR="00000000">
        <w:t>une oreille</w:t>
      </w:r>
      <w:r>
        <w:t xml:space="preserve">. </w:t>
      </w:r>
      <w:r w:rsidR="00000000">
        <w:t>Toutes les oreilles diffèrent les unes des autres</w:t>
      </w:r>
      <w:r>
        <w:t xml:space="preserve"> ; </w:t>
      </w:r>
      <w:r w:rsidR="00000000">
        <w:t>il n</w:t>
      </w:r>
      <w:r>
        <w:t>’</w:t>
      </w:r>
      <w:r w:rsidR="00000000">
        <w:t>y en a pas deux semblables</w:t>
      </w:r>
      <w:r>
        <w:t xml:space="preserve">. </w:t>
      </w:r>
      <w:r w:rsidR="00000000">
        <w:t>Dans le numéro de l</w:t>
      </w:r>
      <w:r>
        <w:t>’</w:t>
      </w:r>
      <w:r w:rsidR="00000000">
        <w:t>an dernier de l</w:t>
      </w:r>
      <w:r>
        <w:t>’</w:t>
      </w:r>
      <w:proofErr w:type="spellStart"/>
      <w:r w:rsidR="00000000" w:rsidRPr="00AF0A37">
        <w:rPr>
          <w:i/>
          <w:iCs/>
        </w:rPr>
        <w:t>Anthropological</w:t>
      </w:r>
      <w:proofErr w:type="spellEnd"/>
      <w:r w:rsidR="00000000" w:rsidRPr="00AF0A37">
        <w:rPr>
          <w:i/>
          <w:iCs/>
        </w:rPr>
        <w:t xml:space="preserve"> Journal</w:t>
      </w:r>
      <w:r>
        <w:t xml:space="preserve">, </w:t>
      </w:r>
      <w:r w:rsidR="00000000">
        <w:t>vous trouverez deux brèves monographies de ma plume sur ce sujet</w:t>
      </w:r>
      <w:r>
        <w:t xml:space="preserve">. </w:t>
      </w:r>
      <w:r w:rsidR="00000000">
        <w:t>J</w:t>
      </w:r>
      <w:r>
        <w:t>’</w:t>
      </w:r>
      <w:r w:rsidR="00000000">
        <w:t>avais donc examiné les oreilles dans la boîte avec les yeux d</w:t>
      </w:r>
      <w:r>
        <w:t>’</w:t>
      </w:r>
      <w:r w:rsidR="00000000">
        <w:t>un expert</w:t>
      </w:r>
      <w:r>
        <w:t xml:space="preserve">, </w:t>
      </w:r>
      <w:r w:rsidR="00000000">
        <w:t>et j</w:t>
      </w:r>
      <w:r>
        <w:t>’</w:t>
      </w:r>
      <w:r w:rsidR="00000000">
        <w:t>avais soigneusement noté leurs particularités anatomiques</w:t>
      </w:r>
      <w:r>
        <w:t xml:space="preserve">. </w:t>
      </w:r>
      <w:r w:rsidR="00000000">
        <w:t>Imaginez ma surprise quand</w:t>
      </w:r>
      <w:r>
        <w:t xml:space="preserve">, </w:t>
      </w:r>
      <w:r w:rsidR="00000000">
        <w:t xml:space="preserve">regardant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</w:t>
      </w:r>
      <w:r>
        <w:t xml:space="preserve">, </w:t>
      </w:r>
      <w:r w:rsidR="00000000">
        <w:t>je m</w:t>
      </w:r>
      <w:r>
        <w:t>’</w:t>
      </w:r>
      <w:r w:rsidR="00000000">
        <w:t>aperçu que son oreille correspondait exactement à l</w:t>
      </w:r>
      <w:r>
        <w:t>’</w:t>
      </w:r>
      <w:r w:rsidR="00000000">
        <w:t>oreille féminine que je venais d</w:t>
      </w:r>
      <w:r>
        <w:t>’</w:t>
      </w:r>
      <w:r w:rsidR="00000000">
        <w:t>examiner</w:t>
      </w:r>
      <w:r>
        <w:t xml:space="preserve">. </w:t>
      </w:r>
      <w:r w:rsidR="00000000">
        <w:t>Il ne pouvait pas s</w:t>
      </w:r>
      <w:r>
        <w:t>’</w:t>
      </w:r>
      <w:r w:rsidR="00000000">
        <w:t>agir d</w:t>
      </w:r>
      <w:r>
        <w:t>’</w:t>
      </w:r>
      <w:r w:rsidR="00000000">
        <w:t>une simple coïncidence</w:t>
      </w:r>
      <w:r>
        <w:t xml:space="preserve"> : </w:t>
      </w:r>
      <w:r w:rsidR="00000000">
        <w:t>la même minceur de l</w:t>
      </w:r>
      <w:r>
        <w:t>’</w:t>
      </w:r>
      <w:r w:rsidR="00000000">
        <w:t>hélix</w:t>
      </w:r>
      <w:r>
        <w:t xml:space="preserve">, </w:t>
      </w:r>
      <w:r w:rsidR="00000000">
        <w:t>la même incurvation du lobe supérieur</w:t>
      </w:r>
      <w:r>
        <w:t xml:space="preserve">, </w:t>
      </w:r>
      <w:r w:rsidR="00000000">
        <w:t>la même circonvolution du cartilage interne</w:t>
      </w:r>
      <w:r>
        <w:t xml:space="preserve">… </w:t>
      </w:r>
      <w:r w:rsidR="00000000">
        <w:t>Pour l</w:t>
      </w:r>
      <w:r>
        <w:t>’</w:t>
      </w:r>
      <w:r w:rsidR="00000000">
        <w:t>essentiel c</w:t>
      </w:r>
      <w:r>
        <w:t>’</w:t>
      </w:r>
      <w:r w:rsidR="00000000">
        <w:t>était la même oreille</w:t>
      </w:r>
      <w:r>
        <w:t>.</w:t>
      </w:r>
    </w:p>
    <w:p w14:paraId="697ACB1E" w14:textId="63E3A870" w:rsidR="00007824" w:rsidRDefault="00007824" w:rsidP="00007824">
      <w:r>
        <w:t>« </w:t>
      </w:r>
      <w:r w:rsidR="00000000">
        <w:t>Bien entendu</w:t>
      </w:r>
      <w:r>
        <w:t xml:space="preserve">, </w:t>
      </w:r>
      <w:r w:rsidR="00000000">
        <w:t>je discernai immédiatement l</w:t>
      </w:r>
      <w:r>
        <w:t>’</w:t>
      </w:r>
      <w:r w:rsidR="00000000">
        <w:t>importance énorme de cette observation</w:t>
      </w:r>
      <w:r>
        <w:t xml:space="preserve">. </w:t>
      </w:r>
      <w:r w:rsidR="00000000">
        <w:t>Il m</w:t>
      </w:r>
      <w:r>
        <w:t>’</w:t>
      </w:r>
      <w:r w:rsidR="00000000">
        <w:t>apparut évident que la victime était une parente du même sang</w:t>
      </w:r>
      <w:r>
        <w:t xml:space="preserve">, </w:t>
      </w:r>
      <w:r w:rsidR="00000000">
        <w:t>et probablement une très proche parente</w:t>
      </w:r>
      <w:r>
        <w:t xml:space="preserve">. </w:t>
      </w:r>
      <w:r w:rsidR="00000000">
        <w:t>J</w:t>
      </w:r>
      <w:r>
        <w:t>’</w:t>
      </w:r>
      <w:r w:rsidR="00000000">
        <w:t xml:space="preserve">ai donc mis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Cushing sur le chapitre de sa famille</w:t>
      </w:r>
      <w:r>
        <w:t xml:space="preserve">, </w:t>
      </w:r>
      <w:r w:rsidR="00000000">
        <w:t>et vous vous rappelez tous les détails qu</w:t>
      </w:r>
      <w:r>
        <w:t>’</w:t>
      </w:r>
      <w:r w:rsidR="00000000">
        <w:t>elle nous a fournis</w:t>
      </w:r>
      <w:r>
        <w:t>.</w:t>
      </w:r>
    </w:p>
    <w:p w14:paraId="75BF71F0" w14:textId="23C9D826" w:rsidR="00007824" w:rsidRDefault="00007824" w:rsidP="00007824">
      <w:r>
        <w:t>« </w:t>
      </w:r>
      <w:r w:rsidR="00000000">
        <w:t>Tout d</w:t>
      </w:r>
      <w:r>
        <w:t>’</w:t>
      </w:r>
      <w:r w:rsidR="00000000">
        <w:t>abord sa sœur s</w:t>
      </w:r>
      <w:r>
        <w:t>’</w:t>
      </w:r>
      <w:r w:rsidR="00000000">
        <w:t>appelait Sarah et elles avaient vécu ensemble jusqu</w:t>
      </w:r>
      <w:r>
        <w:t>’</w:t>
      </w:r>
      <w:r w:rsidR="00000000">
        <w:t>à ces tout derniers temps</w:t>
      </w:r>
      <w:r>
        <w:t xml:space="preserve"> : </w:t>
      </w:r>
      <w:r w:rsidR="00000000">
        <w:t>c</w:t>
      </w:r>
      <w:r>
        <w:t>’</w:t>
      </w:r>
      <w:r w:rsidR="00000000">
        <w:t>était là l</w:t>
      </w:r>
      <w:r>
        <w:t>’</w:t>
      </w:r>
      <w:r w:rsidR="00000000">
        <w:t>explication de la méprise</w:t>
      </w:r>
      <w:r>
        <w:t xml:space="preserve">, </w:t>
      </w:r>
      <w:r w:rsidR="00000000">
        <w:t>comme de l</w:t>
      </w:r>
      <w:r>
        <w:t>’</w:t>
      </w:r>
      <w:r w:rsidR="00000000">
        <w:t>adresse du paquet</w:t>
      </w:r>
      <w:r>
        <w:t xml:space="preserve">. </w:t>
      </w:r>
      <w:r w:rsidR="00000000">
        <w:lastRenderedPageBreak/>
        <w:t>Puis nous avons appris l</w:t>
      </w:r>
      <w:r>
        <w:t>’</w:t>
      </w:r>
      <w:r w:rsidR="00000000">
        <w:t>existence de ce steward</w:t>
      </w:r>
      <w:r>
        <w:t xml:space="preserve">, </w:t>
      </w:r>
      <w:r w:rsidR="00000000">
        <w:t>marié à la troisième sœur</w:t>
      </w:r>
      <w:r>
        <w:t xml:space="preserve">, </w:t>
      </w:r>
      <w:r w:rsidR="00000000">
        <w:t>et nous avons su qu</w:t>
      </w:r>
      <w:r>
        <w:t>’</w:t>
      </w:r>
      <w:r w:rsidR="00000000">
        <w:t xml:space="preserve">il avait été autrefois en si bons termes avec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Sarah</w:t>
      </w:r>
      <w:r>
        <w:t xml:space="preserve">, </w:t>
      </w:r>
      <w:r w:rsidR="00000000">
        <w:t>qu</w:t>
      </w:r>
      <w:r>
        <w:t>’</w:t>
      </w:r>
      <w:r w:rsidR="00000000">
        <w:t>elle avait quitté Liverpool pour vivre auprès des Browner</w:t>
      </w:r>
      <w:r>
        <w:t xml:space="preserve">, </w:t>
      </w:r>
      <w:r w:rsidR="00000000">
        <w:t>mais qu</w:t>
      </w:r>
      <w:r>
        <w:t>’</w:t>
      </w:r>
      <w:r w:rsidR="00000000">
        <w:t>ensuite une dispute les avait séparés</w:t>
      </w:r>
      <w:r>
        <w:t xml:space="preserve">. </w:t>
      </w:r>
      <w:r w:rsidR="00000000">
        <w:t>Cette dispute avait mis depuis quelques mois un terme à toutes les relations</w:t>
      </w:r>
      <w:r>
        <w:t xml:space="preserve">, </w:t>
      </w:r>
      <w:r w:rsidR="00000000">
        <w:t xml:space="preserve">si bien que pour le cas où Browner aurait voulu expédier un paquet à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Sarah</w:t>
      </w:r>
      <w:r>
        <w:t xml:space="preserve">, </w:t>
      </w:r>
      <w:r w:rsidR="00000000">
        <w:t>il l</w:t>
      </w:r>
      <w:r>
        <w:t>’</w:t>
      </w:r>
      <w:r w:rsidR="00000000">
        <w:t>aurait envoyé à son ancienne adresse</w:t>
      </w:r>
      <w:r>
        <w:t>.</w:t>
      </w:r>
    </w:p>
    <w:p w14:paraId="552D5176" w14:textId="54C45170" w:rsidR="00007824" w:rsidRDefault="00007824" w:rsidP="00007824">
      <w:r>
        <w:t>« </w:t>
      </w:r>
      <w:r w:rsidR="00000000">
        <w:t>L</w:t>
      </w:r>
      <w:r>
        <w:t>’</w:t>
      </w:r>
      <w:r w:rsidR="00000000">
        <w:t>affaire sortait donc merveilleusement des brumes</w:t>
      </w:r>
      <w:r>
        <w:t xml:space="preserve">. </w:t>
      </w:r>
      <w:r w:rsidR="00000000">
        <w:t>Nous connaissions l</w:t>
      </w:r>
      <w:r>
        <w:t>’</w:t>
      </w:r>
      <w:r w:rsidR="00000000">
        <w:t>existence de ce steward</w:t>
      </w:r>
      <w:r>
        <w:t xml:space="preserve">, </w:t>
      </w:r>
      <w:r w:rsidR="00000000">
        <w:t>impulsif</w:t>
      </w:r>
      <w:r>
        <w:t xml:space="preserve">, </w:t>
      </w:r>
      <w:r w:rsidR="00000000">
        <w:t>à passions violentes</w:t>
      </w:r>
      <w:r>
        <w:t xml:space="preserve"> (</w:t>
      </w:r>
      <w:r w:rsidR="00000000">
        <w:t>n</w:t>
      </w:r>
      <w:r>
        <w:t>’</w:t>
      </w:r>
      <w:r w:rsidR="00000000">
        <w:t>avait-il pas renoncé à un emploi qui devait être plus lucratif afin de se rapprocher de sa femme</w:t>
      </w:r>
      <w:r>
        <w:t xml:space="preserve"> ?), </w:t>
      </w:r>
      <w:r w:rsidR="00000000">
        <w:t>sujet enfin à des accès occasionnels d</w:t>
      </w:r>
      <w:r>
        <w:t>’</w:t>
      </w:r>
      <w:r w:rsidR="00000000">
        <w:t>ivrognerie</w:t>
      </w:r>
      <w:r>
        <w:t xml:space="preserve">. </w:t>
      </w:r>
      <w:r w:rsidR="00000000">
        <w:t>Nous avions toutes raisons de croire que sa femme avait été assassinée</w:t>
      </w:r>
      <w:r>
        <w:t xml:space="preserve">, </w:t>
      </w:r>
      <w:r w:rsidR="00000000">
        <w:t>et qu</w:t>
      </w:r>
      <w:r>
        <w:t>’</w:t>
      </w:r>
      <w:r w:rsidR="00000000">
        <w:t>un homme probablement un marin</w:t>
      </w:r>
      <w:r>
        <w:t xml:space="preserve">, </w:t>
      </w:r>
      <w:r w:rsidR="00000000">
        <w:t>avait été assassiné en même temps</w:t>
      </w:r>
      <w:r>
        <w:t xml:space="preserve">. </w:t>
      </w:r>
      <w:r w:rsidR="00000000">
        <w:t>La jalousie paraissait être le mobile évident du crime</w:t>
      </w:r>
      <w:r>
        <w:t xml:space="preserve">. </w:t>
      </w:r>
      <w:r w:rsidR="00000000">
        <w:t xml:space="preserve">Et pourquoi envoyer les preuves de son acte à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Sarah Cushing</w:t>
      </w:r>
      <w:r>
        <w:t xml:space="preserve"> ? </w:t>
      </w:r>
      <w:r w:rsidR="00000000">
        <w:t>Sans doute parce que</w:t>
      </w:r>
      <w:r>
        <w:t xml:space="preserve">, </w:t>
      </w:r>
      <w:r w:rsidR="00000000">
        <w:t>durant son séjour à Liverpool</w:t>
      </w:r>
      <w:r>
        <w:t xml:space="preserve">, </w:t>
      </w:r>
      <w:r w:rsidR="00000000">
        <w:t>elle avait dû être mêlée aux événements qui aboutirent au drame</w:t>
      </w:r>
      <w:r>
        <w:t xml:space="preserve">… </w:t>
      </w:r>
      <w:r w:rsidR="00000000">
        <w:t>Vous remarquerez que cette ligne de navigation fait escale à Belfast</w:t>
      </w:r>
      <w:r>
        <w:t xml:space="preserve">, </w:t>
      </w:r>
      <w:r w:rsidR="00000000">
        <w:t>Dublin et Waterford</w:t>
      </w:r>
      <w:r>
        <w:t xml:space="preserve"> ; </w:t>
      </w:r>
      <w:r w:rsidR="00000000">
        <w:t>en supposant que Browner eût commis son crime juste avant de s</w:t>
      </w:r>
      <w:r>
        <w:t>’</w:t>
      </w:r>
      <w:r w:rsidR="00000000">
        <w:t>embarquer sur son vapeur le May Day</w:t>
      </w:r>
      <w:r>
        <w:t xml:space="preserve">, </w:t>
      </w:r>
      <w:r w:rsidR="00000000">
        <w:t>Belfast était le premier endroit d</w:t>
      </w:r>
      <w:r>
        <w:t>’</w:t>
      </w:r>
      <w:r w:rsidR="00000000">
        <w:t>où il pouvait expédier son sinistre paquet</w:t>
      </w:r>
      <w:r>
        <w:t>.</w:t>
      </w:r>
    </w:p>
    <w:p w14:paraId="442F7723" w14:textId="6A47A9CC" w:rsidR="00007824" w:rsidRDefault="00007824" w:rsidP="00007824">
      <w:r>
        <w:t>« </w:t>
      </w:r>
      <w:r w:rsidR="00000000">
        <w:t>A cette étape une deuxième solution était évidemment possible</w:t>
      </w:r>
      <w:r>
        <w:t xml:space="preserve"> : </w:t>
      </w:r>
      <w:r w:rsidR="00000000">
        <w:t>bien que je l</w:t>
      </w:r>
      <w:r>
        <w:t>’</w:t>
      </w:r>
      <w:r w:rsidR="00000000">
        <w:t>eusse jugée improbable</w:t>
      </w:r>
      <w:r>
        <w:t xml:space="preserve">, </w:t>
      </w:r>
      <w:r w:rsidR="00000000">
        <w:t>encore me fallait-il en avoir le cœur net avant d</w:t>
      </w:r>
      <w:r>
        <w:t>’</w:t>
      </w:r>
      <w:r w:rsidR="00000000">
        <w:t>aller plus loin</w:t>
      </w:r>
      <w:r>
        <w:t xml:space="preserve">. </w:t>
      </w:r>
      <w:r w:rsidR="00000000">
        <w:t xml:space="preserve">Un amoureux éconduit aurait pu avoir tué </w:t>
      </w:r>
      <w:r>
        <w:t>M. </w:t>
      </w:r>
      <w:r w:rsidR="00000000">
        <w:t xml:space="preserve">et </w:t>
      </w:r>
      <w:r>
        <w:t>M</w:t>
      </w:r>
      <w:r w:rsidRPr="00007824">
        <w:rPr>
          <w:vertAlign w:val="superscript"/>
        </w:rPr>
        <w:t>me</w:t>
      </w:r>
      <w:r>
        <w:t> </w:t>
      </w:r>
      <w:r w:rsidR="00000000">
        <w:t>Browner</w:t>
      </w:r>
      <w:r>
        <w:t xml:space="preserve">, </w:t>
      </w:r>
      <w:r w:rsidR="00000000">
        <w:t>et l</w:t>
      </w:r>
      <w:r>
        <w:t>’</w:t>
      </w:r>
      <w:r w:rsidR="00000000">
        <w:t>oreille masculine aurait alors appartenu au mari</w:t>
      </w:r>
      <w:r>
        <w:t xml:space="preserve">. </w:t>
      </w:r>
      <w:r w:rsidR="00000000">
        <w:t>De sérieuses objections s</w:t>
      </w:r>
      <w:r>
        <w:t>’</w:t>
      </w:r>
      <w:r w:rsidR="00000000">
        <w:t>élevaient contre cette hypothèse</w:t>
      </w:r>
      <w:r>
        <w:t xml:space="preserve">, </w:t>
      </w:r>
      <w:r w:rsidR="00000000">
        <w:t>mais elle était</w:t>
      </w:r>
      <w:r>
        <w:t xml:space="preserve">, </w:t>
      </w:r>
      <w:r w:rsidR="00000000">
        <w:t>après tout</w:t>
      </w:r>
      <w:r>
        <w:t xml:space="preserve">, </w:t>
      </w:r>
      <w:r w:rsidR="00000000">
        <w:t>possible</w:t>
      </w:r>
      <w:r>
        <w:t xml:space="preserve">. </w:t>
      </w:r>
      <w:r w:rsidR="00000000">
        <w:t>J</w:t>
      </w:r>
      <w:r>
        <w:t>’</w:t>
      </w:r>
      <w:r w:rsidR="00000000">
        <w:t>ai donc envoyé une dépêche à mon ami Agar</w:t>
      </w:r>
      <w:r>
        <w:t xml:space="preserve">, </w:t>
      </w:r>
      <w:r w:rsidR="00000000">
        <w:t>de la police de Liverpool</w:t>
      </w:r>
      <w:r>
        <w:t xml:space="preserve">, </w:t>
      </w:r>
      <w:r w:rsidR="00000000">
        <w:t xml:space="preserve">et lui ai demandé </w:t>
      </w:r>
      <w:r w:rsidR="00000000">
        <w:lastRenderedPageBreak/>
        <w:t xml:space="preserve">de me dire si </w:t>
      </w:r>
      <w:r>
        <w:t>M</w:t>
      </w:r>
      <w:r w:rsidRPr="00007824">
        <w:rPr>
          <w:vertAlign w:val="superscript"/>
        </w:rPr>
        <w:t>me</w:t>
      </w:r>
      <w:r>
        <w:t> </w:t>
      </w:r>
      <w:r w:rsidR="00000000">
        <w:t>Browner était chez elle</w:t>
      </w:r>
      <w:r>
        <w:t xml:space="preserve">, </w:t>
      </w:r>
      <w:r w:rsidR="00000000">
        <w:t>et si Browner avait embarqué sur le May Day</w:t>
      </w:r>
      <w:r>
        <w:t xml:space="preserve">. </w:t>
      </w:r>
      <w:r w:rsidR="00000000">
        <w:t xml:space="preserve">Puis nous sommes allés à Wallington rendre visite à </w:t>
      </w:r>
      <w:r>
        <w:t>M</w:t>
      </w:r>
      <w:r w:rsidRPr="00007824">
        <w:rPr>
          <w:vertAlign w:val="superscript"/>
        </w:rPr>
        <w:t>lle</w:t>
      </w:r>
      <w:r>
        <w:t> </w:t>
      </w:r>
      <w:r w:rsidR="00000000">
        <w:t>Sarah</w:t>
      </w:r>
      <w:r>
        <w:t>.</w:t>
      </w:r>
    </w:p>
    <w:p w14:paraId="7F3E8AEA" w14:textId="77777777" w:rsidR="00007824" w:rsidRDefault="00007824" w:rsidP="00007824">
      <w:r>
        <w:t>« </w:t>
      </w:r>
      <w:r w:rsidR="00000000">
        <w:t>J</w:t>
      </w:r>
      <w:r>
        <w:t>’</w:t>
      </w:r>
      <w:r w:rsidR="00000000">
        <w:t>étais surtout curieux de voir si cette oreille de famille était aussi bien reproduite sur elle</w:t>
      </w:r>
      <w:r>
        <w:t xml:space="preserve">. </w:t>
      </w:r>
      <w:r w:rsidR="00000000">
        <w:t>D</w:t>
      </w:r>
      <w:r>
        <w:t>’</w:t>
      </w:r>
      <w:r w:rsidR="00000000">
        <w:t>autre part</w:t>
      </w:r>
      <w:r>
        <w:t xml:space="preserve">, </w:t>
      </w:r>
      <w:r w:rsidR="00000000">
        <w:t>elle pouvait nous fournir d</w:t>
      </w:r>
      <w:r>
        <w:t>’</w:t>
      </w:r>
      <w:r w:rsidR="00000000">
        <w:t>importants renseignements</w:t>
      </w:r>
      <w:r>
        <w:t xml:space="preserve">, </w:t>
      </w:r>
      <w:r w:rsidR="00000000">
        <w:t>mais je n</w:t>
      </w:r>
      <w:r>
        <w:t>’</w:t>
      </w:r>
      <w:r w:rsidR="00000000">
        <w:t>y comptais guère</w:t>
      </w:r>
      <w:r>
        <w:t xml:space="preserve">. </w:t>
      </w:r>
      <w:r w:rsidR="00000000">
        <w:t>Elle avait dû entendre parler de l</w:t>
      </w:r>
      <w:r>
        <w:t>’</w:t>
      </w:r>
      <w:r w:rsidR="00000000">
        <w:t>affaire dès la veille</w:t>
      </w:r>
      <w:r>
        <w:t xml:space="preserve">, </w:t>
      </w:r>
      <w:r w:rsidR="00000000">
        <w:t>puisque tout Croydon la savait</w:t>
      </w:r>
      <w:r>
        <w:t xml:space="preserve">, </w:t>
      </w:r>
      <w:r w:rsidR="00000000">
        <w:t>et que seule elle était à même de comprendre la signification du paquet</w:t>
      </w:r>
      <w:r>
        <w:t xml:space="preserve">. </w:t>
      </w:r>
      <w:r w:rsidR="00000000">
        <w:t>Si elle avait voulu aider la justice</w:t>
      </w:r>
      <w:r>
        <w:t xml:space="preserve">, </w:t>
      </w:r>
      <w:r w:rsidR="00000000">
        <w:t>elle se serait déjà mise en communication avec la police</w:t>
      </w:r>
      <w:r>
        <w:t xml:space="preserve">. </w:t>
      </w:r>
      <w:r w:rsidR="00000000">
        <w:t>Néanmoins il était de notre devoir d</w:t>
      </w:r>
      <w:r>
        <w:t>’</w:t>
      </w:r>
      <w:r w:rsidR="00000000">
        <w:t>aller la voir</w:t>
      </w:r>
      <w:r>
        <w:t xml:space="preserve"> ; </w:t>
      </w:r>
      <w:r w:rsidR="00000000">
        <w:t>nous nous sommes rendus chez elle</w:t>
      </w:r>
      <w:r>
        <w:t xml:space="preserve">. </w:t>
      </w:r>
      <w:r w:rsidR="00000000">
        <w:t>Nous avons appris que la nouvelle de l</w:t>
      </w:r>
      <w:r>
        <w:t>’</w:t>
      </w:r>
      <w:r w:rsidR="00000000">
        <w:t>arrivée du paquet</w:t>
      </w:r>
      <w:r>
        <w:t xml:space="preserve"> (</w:t>
      </w:r>
      <w:r w:rsidR="00000000">
        <w:t>car sa maladie date de ce moment-là</w:t>
      </w:r>
      <w:r>
        <w:t xml:space="preserve">) </w:t>
      </w:r>
      <w:r w:rsidR="00000000">
        <w:t>avait déclenché une fièvre cérébrale</w:t>
      </w:r>
      <w:r>
        <w:t xml:space="preserve">. </w:t>
      </w:r>
      <w:r w:rsidR="00000000">
        <w:t>Il était plus clair que jamais qu</w:t>
      </w:r>
      <w:r>
        <w:t>’</w:t>
      </w:r>
      <w:r w:rsidR="00000000">
        <w:t>elle en comprenait toute la signification</w:t>
      </w:r>
      <w:r>
        <w:t xml:space="preserve">, </w:t>
      </w:r>
      <w:r w:rsidR="00000000">
        <w:t>mais qu</w:t>
      </w:r>
      <w:r>
        <w:t>’</w:t>
      </w:r>
      <w:r w:rsidR="00000000">
        <w:t>avant un certain laps de temps elle ne nous serait d</w:t>
      </w:r>
      <w:r>
        <w:t>’</w:t>
      </w:r>
      <w:r w:rsidR="00000000">
        <w:t>aucun secours</w:t>
      </w:r>
      <w:r>
        <w:t>.</w:t>
      </w:r>
    </w:p>
    <w:p w14:paraId="402E9FB7" w14:textId="181F01A9" w:rsidR="00007824" w:rsidRDefault="00007824" w:rsidP="00007824">
      <w:r>
        <w:t>« </w:t>
      </w:r>
      <w:r w:rsidR="00000000">
        <w:t>Nous n</w:t>
      </w:r>
      <w:r>
        <w:t>’</w:t>
      </w:r>
      <w:r w:rsidR="00000000">
        <w:t>avions pas besoin</w:t>
      </w:r>
      <w:r>
        <w:t xml:space="preserve">, </w:t>
      </w:r>
      <w:r w:rsidR="00000000">
        <w:t>heureusement</w:t>
      </w:r>
      <w:r>
        <w:t xml:space="preserve">, </w:t>
      </w:r>
      <w:r w:rsidR="00000000">
        <w:t>de son témoignage</w:t>
      </w:r>
      <w:r>
        <w:t xml:space="preserve">. </w:t>
      </w:r>
      <w:r w:rsidR="00000000">
        <w:t>La réponse à mon télégramme nous attendait au commissariat de police</w:t>
      </w:r>
      <w:r>
        <w:t xml:space="preserve">. </w:t>
      </w:r>
      <w:r w:rsidR="00000000">
        <w:t>Rien n</w:t>
      </w:r>
      <w:r>
        <w:t>’</w:t>
      </w:r>
      <w:r w:rsidR="00000000">
        <w:t>aurait pu être plus concluant</w:t>
      </w:r>
      <w:r>
        <w:t xml:space="preserve">. </w:t>
      </w:r>
      <w:r w:rsidR="00000000">
        <w:t xml:space="preserve">Depuis plus de trois jours la maison de </w:t>
      </w:r>
      <w:r>
        <w:t>M</w:t>
      </w:r>
      <w:r w:rsidRPr="00007824">
        <w:rPr>
          <w:vertAlign w:val="superscript"/>
        </w:rPr>
        <w:t>me</w:t>
      </w:r>
      <w:r>
        <w:t> </w:t>
      </w:r>
      <w:r w:rsidR="00000000">
        <w:t>Browner était fermée</w:t>
      </w:r>
      <w:r>
        <w:t xml:space="preserve">, </w:t>
      </w:r>
      <w:r w:rsidR="00000000">
        <w:t>et les voisins pensaient qu</w:t>
      </w:r>
      <w:r>
        <w:t>’</w:t>
      </w:r>
      <w:r w:rsidR="00000000">
        <w:t>elle était allée dans le sud voir ses sœurs</w:t>
      </w:r>
      <w:r>
        <w:t xml:space="preserve">. </w:t>
      </w:r>
      <w:r w:rsidR="00000000">
        <w:t>Le bureau maritime certifiait que Browner s</w:t>
      </w:r>
      <w:r>
        <w:t>’</w:t>
      </w:r>
      <w:r w:rsidR="00000000">
        <w:t>était embarqué à bord du May Day</w:t>
      </w:r>
      <w:r>
        <w:t xml:space="preserve">, </w:t>
      </w:r>
      <w:r w:rsidR="00000000">
        <w:t>dont l</w:t>
      </w:r>
      <w:r>
        <w:t>’</w:t>
      </w:r>
      <w:r w:rsidR="00000000">
        <w:t>arrivée dans la Tamise est prévue pour demain soir</w:t>
      </w:r>
      <w:r>
        <w:t xml:space="preserve">. </w:t>
      </w:r>
      <w:r w:rsidR="00000000">
        <w:t>Quand il arrivera il sera cueilli par notre ami Lestrade peu malin mais décidé</w:t>
      </w:r>
      <w:r>
        <w:t xml:space="preserve">. </w:t>
      </w:r>
      <w:r w:rsidR="00000000">
        <w:t>Je ne doute pas que nous n</w:t>
      </w:r>
      <w:r>
        <w:t>’</w:t>
      </w:r>
      <w:r w:rsidR="00000000">
        <w:t>obtenions alors tous les détails qui nous manquent</w:t>
      </w:r>
      <w:r>
        <w:t>. »</w:t>
      </w:r>
    </w:p>
    <w:p w14:paraId="29945EC7" w14:textId="77777777" w:rsidR="00007824" w:rsidRDefault="00000000" w:rsidP="00007824">
      <w:r>
        <w:t>Sherlock Holmes ne fut pas déçu</w:t>
      </w:r>
      <w:r w:rsidR="00007824">
        <w:t xml:space="preserve">. </w:t>
      </w:r>
      <w:r>
        <w:t>Le surlendemain il reçut une grande enveloppe qui contenait une courte lettre du détective et un document dactylographié de plusieurs pages</w:t>
      </w:r>
      <w:r w:rsidR="00007824">
        <w:t>.</w:t>
      </w:r>
    </w:p>
    <w:p w14:paraId="1D777120" w14:textId="77777777" w:rsidR="00007824" w:rsidRDefault="00007824" w:rsidP="00007824">
      <w:r>
        <w:lastRenderedPageBreak/>
        <w:t>« </w:t>
      </w:r>
      <w:r w:rsidR="00000000">
        <w:t>Lestrade l</w:t>
      </w:r>
      <w:r>
        <w:t>’</w:t>
      </w:r>
      <w:r w:rsidR="00000000">
        <w:t>a fort bien cueilli</w:t>
      </w:r>
      <w:r>
        <w:t xml:space="preserve">, </w:t>
      </w:r>
      <w:r w:rsidR="00000000">
        <w:t>dit Holmes</w:t>
      </w:r>
      <w:r>
        <w:t xml:space="preserve">. </w:t>
      </w:r>
      <w:r w:rsidR="00000000">
        <w:t>Peut-être voudriez-vous savoir ce qu</w:t>
      </w:r>
      <w:r>
        <w:t>’</w:t>
      </w:r>
      <w:r w:rsidR="00000000">
        <w:t>il me dit</w:t>
      </w:r>
      <w:r>
        <w:t> ?</w:t>
      </w:r>
    </w:p>
    <w:p w14:paraId="2A6368A5" w14:textId="77777777" w:rsidR="00007824" w:rsidRDefault="00000000" w:rsidP="00007824">
      <w:pPr>
        <w:rPr>
          <w:i/>
          <w:iCs/>
        </w:rPr>
      </w:pPr>
      <w:r>
        <w:rPr>
          <w:i/>
          <w:iCs/>
        </w:rPr>
        <w:t>“Mon cher Monsieur Holmes</w:t>
      </w:r>
      <w:r w:rsidR="00007824">
        <w:rPr>
          <w:i/>
          <w:iCs/>
        </w:rPr>
        <w:t>,</w:t>
      </w:r>
    </w:p>
    <w:p w14:paraId="4A859A36" w14:textId="0A3B922C" w:rsidR="00007824" w:rsidRDefault="00000000" w:rsidP="00007824">
      <w:r>
        <w:rPr>
          <w:i/>
          <w:iCs/>
        </w:rPr>
        <w:t xml:space="preserve">Comme </w:t>
      </w:r>
      <w:proofErr w:type="gramStart"/>
      <w:r>
        <w:rPr>
          <w:i/>
          <w:iCs/>
        </w:rPr>
        <w:t>suite au</w:t>
      </w:r>
      <w:proofErr w:type="gramEnd"/>
      <w:r>
        <w:rPr>
          <w:i/>
          <w:iCs/>
        </w:rPr>
        <w:t xml:space="preserve"> plan que nous avions élaboré pour la confirmation de nos théories</w:t>
      </w:r>
      <w:r w:rsidR="00007824">
        <w:rPr>
          <w:i/>
          <w:iCs/>
        </w:rPr>
        <w:t>…”</w:t>
      </w:r>
    </w:p>
    <w:p w14:paraId="4B5EA888" w14:textId="77777777" w:rsidR="00007824" w:rsidRDefault="00007824" w:rsidP="00007824">
      <w:r>
        <w:t>« </w:t>
      </w:r>
      <w:r w:rsidR="00000000">
        <w:t xml:space="preserve">Le </w:t>
      </w:r>
      <w:r>
        <w:t>« </w:t>
      </w:r>
      <w:r w:rsidR="00000000">
        <w:t>nous</w:t>
      </w:r>
      <w:r>
        <w:t> »</w:t>
      </w:r>
      <w:r w:rsidR="00000000">
        <w:t xml:space="preserve"> n</w:t>
      </w:r>
      <w:r>
        <w:t>’</w:t>
      </w:r>
      <w:r w:rsidR="00000000">
        <w:t>est pas mal</w:t>
      </w:r>
      <w:r>
        <w:t xml:space="preserve">, </w:t>
      </w:r>
      <w:r w:rsidR="00000000">
        <w:t>hé</w:t>
      </w:r>
      <w:r>
        <w:t xml:space="preserve">, </w:t>
      </w:r>
      <w:r w:rsidR="00000000">
        <w:t>Watson</w:t>
      </w:r>
      <w:r>
        <w:t> ?…</w:t>
      </w:r>
    </w:p>
    <w:p w14:paraId="4D66EC7F" w14:textId="77777777" w:rsidR="00007824" w:rsidRDefault="00000000" w:rsidP="00007824">
      <w:pPr>
        <w:rPr>
          <w:i/>
          <w:iCs/>
        </w:rPr>
      </w:pPr>
      <w:r>
        <w:rPr>
          <w:i/>
          <w:iCs/>
        </w:rPr>
        <w:t>“Je me suis rendu à l</w:t>
      </w:r>
      <w:r w:rsidR="00007824">
        <w:rPr>
          <w:i/>
          <w:iCs/>
        </w:rPr>
        <w:t>’</w:t>
      </w:r>
      <w:r>
        <w:rPr>
          <w:i/>
          <w:iCs/>
        </w:rPr>
        <w:t>Albert Dock hier soir à six heures et je suis monté à bord du vapeur May Day</w:t>
      </w:r>
      <w:r w:rsidR="00007824">
        <w:rPr>
          <w:i/>
          <w:iCs/>
        </w:rPr>
        <w:t xml:space="preserve">, </w:t>
      </w:r>
      <w:r>
        <w:rPr>
          <w:i/>
          <w:iCs/>
        </w:rPr>
        <w:t>appartenant à la compagnie Packet de Londres-Dublin-Liverpool</w:t>
      </w:r>
      <w:r w:rsidR="00007824">
        <w:rPr>
          <w:i/>
          <w:iCs/>
        </w:rPr>
        <w:t xml:space="preserve">. </w:t>
      </w:r>
      <w:r>
        <w:rPr>
          <w:i/>
          <w:iCs/>
        </w:rPr>
        <w:t>Après enquête j</w:t>
      </w:r>
      <w:r w:rsidR="00007824">
        <w:rPr>
          <w:i/>
          <w:iCs/>
        </w:rPr>
        <w:t>’</w:t>
      </w:r>
      <w:r>
        <w:rPr>
          <w:i/>
          <w:iCs/>
        </w:rPr>
        <w:t>ai découvert qu</w:t>
      </w:r>
      <w:r w:rsidR="00007824">
        <w:rPr>
          <w:i/>
          <w:iCs/>
        </w:rPr>
        <w:t>’</w:t>
      </w:r>
      <w:r>
        <w:rPr>
          <w:i/>
          <w:iCs/>
        </w:rPr>
        <w:t>il y avait parmi l</w:t>
      </w:r>
      <w:r w:rsidR="00007824">
        <w:rPr>
          <w:i/>
          <w:iCs/>
        </w:rPr>
        <w:t>’</w:t>
      </w:r>
      <w:r>
        <w:rPr>
          <w:i/>
          <w:iCs/>
        </w:rPr>
        <w:t>équipage un steward du nom de James Browner</w:t>
      </w:r>
      <w:r w:rsidR="00007824">
        <w:rPr>
          <w:i/>
          <w:iCs/>
        </w:rPr>
        <w:t xml:space="preserve">, </w:t>
      </w:r>
      <w:r>
        <w:rPr>
          <w:i/>
          <w:iCs/>
        </w:rPr>
        <w:t>qui s</w:t>
      </w:r>
      <w:r w:rsidR="00007824">
        <w:rPr>
          <w:i/>
          <w:iCs/>
        </w:rPr>
        <w:t>’</w:t>
      </w:r>
      <w:r>
        <w:rPr>
          <w:i/>
          <w:iCs/>
        </w:rPr>
        <w:t>était comporté pendant le voyage d</w:t>
      </w:r>
      <w:r w:rsidR="00007824">
        <w:rPr>
          <w:i/>
          <w:iCs/>
        </w:rPr>
        <w:t>’</w:t>
      </w:r>
      <w:r>
        <w:rPr>
          <w:i/>
          <w:iCs/>
        </w:rPr>
        <w:t>une façon si extraordinaire que le commandant s</w:t>
      </w:r>
      <w:r w:rsidR="00007824">
        <w:rPr>
          <w:i/>
          <w:iCs/>
        </w:rPr>
        <w:t>’</w:t>
      </w:r>
      <w:r>
        <w:rPr>
          <w:i/>
          <w:iCs/>
        </w:rPr>
        <w:t>était vu contraint de le relever de son poste</w:t>
      </w:r>
      <w:r w:rsidR="00007824">
        <w:rPr>
          <w:i/>
          <w:iCs/>
        </w:rPr>
        <w:t xml:space="preserve">. </w:t>
      </w:r>
      <w:r>
        <w:rPr>
          <w:i/>
          <w:iCs/>
        </w:rPr>
        <w:t>Je suis descendu dans sa cabine</w:t>
      </w:r>
      <w:r w:rsidR="00007824">
        <w:rPr>
          <w:i/>
          <w:iCs/>
        </w:rPr>
        <w:t xml:space="preserve">, </w:t>
      </w:r>
      <w:r>
        <w:rPr>
          <w:i/>
          <w:iCs/>
        </w:rPr>
        <w:t>et je l</w:t>
      </w:r>
      <w:r w:rsidR="00007824">
        <w:rPr>
          <w:i/>
          <w:iCs/>
        </w:rPr>
        <w:t>’</w:t>
      </w:r>
      <w:r>
        <w:rPr>
          <w:i/>
          <w:iCs/>
        </w:rPr>
        <w:t>ai trouvé assis sur un coffre</w:t>
      </w:r>
      <w:r w:rsidR="00007824">
        <w:rPr>
          <w:i/>
          <w:iCs/>
        </w:rPr>
        <w:t xml:space="preserve">, </w:t>
      </w:r>
      <w:r>
        <w:rPr>
          <w:i/>
          <w:iCs/>
        </w:rPr>
        <w:t>la tête dans les mains et se balançant d</w:t>
      </w:r>
      <w:r w:rsidR="00007824">
        <w:rPr>
          <w:i/>
          <w:iCs/>
        </w:rPr>
        <w:t>’</w:t>
      </w:r>
      <w:r>
        <w:rPr>
          <w:i/>
          <w:iCs/>
        </w:rPr>
        <w:t>arrière en avant</w:t>
      </w:r>
      <w:r w:rsidR="00007824">
        <w:rPr>
          <w:i/>
          <w:iCs/>
        </w:rPr>
        <w:t xml:space="preserve">. </w:t>
      </w:r>
      <w:r>
        <w:rPr>
          <w:i/>
          <w:iCs/>
        </w:rPr>
        <w:t>C</w:t>
      </w:r>
      <w:r w:rsidR="00007824">
        <w:rPr>
          <w:i/>
          <w:iCs/>
        </w:rPr>
        <w:t>’</w:t>
      </w:r>
      <w:r>
        <w:rPr>
          <w:i/>
          <w:iCs/>
        </w:rPr>
        <w:t>est un grand gaillard costaud</w:t>
      </w:r>
      <w:r w:rsidR="00007824">
        <w:rPr>
          <w:i/>
          <w:iCs/>
        </w:rPr>
        <w:t xml:space="preserve">, </w:t>
      </w:r>
      <w:r>
        <w:rPr>
          <w:i/>
          <w:iCs/>
        </w:rPr>
        <w:t>sans barbe</w:t>
      </w:r>
      <w:r w:rsidR="00007824">
        <w:rPr>
          <w:i/>
          <w:iCs/>
        </w:rPr>
        <w:t xml:space="preserve">, </w:t>
      </w:r>
      <w:r>
        <w:rPr>
          <w:i/>
          <w:iCs/>
        </w:rPr>
        <w:t>très bronzé</w:t>
      </w:r>
      <w:r w:rsidR="00007824">
        <w:rPr>
          <w:i/>
          <w:iCs/>
        </w:rPr>
        <w:t xml:space="preserve"> (</w:t>
      </w:r>
      <w:r>
        <w:rPr>
          <w:i/>
          <w:iCs/>
        </w:rPr>
        <w:t>un type dans le genre d</w:t>
      </w:r>
      <w:r w:rsidR="00007824">
        <w:rPr>
          <w:i/>
          <w:iCs/>
        </w:rPr>
        <w:t>’</w:t>
      </w:r>
      <w:r>
        <w:rPr>
          <w:i/>
          <w:iCs/>
        </w:rPr>
        <w:t>Albridge</w:t>
      </w:r>
      <w:r w:rsidR="00007824">
        <w:rPr>
          <w:i/>
          <w:iCs/>
        </w:rPr>
        <w:t xml:space="preserve">, </w:t>
      </w:r>
      <w:r>
        <w:rPr>
          <w:i/>
          <w:iCs/>
        </w:rPr>
        <w:t>qui nous aida dans l</w:t>
      </w:r>
      <w:r w:rsidR="00007824">
        <w:rPr>
          <w:i/>
          <w:iCs/>
        </w:rPr>
        <w:t>’</w:t>
      </w:r>
      <w:r>
        <w:rPr>
          <w:i/>
          <w:iCs/>
        </w:rPr>
        <w:t>affaire de la blanchisserie fantôme</w:t>
      </w:r>
      <w:r w:rsidR="00007824">
        <w:rPr>
          <w:i/>
          <w:iCs/>
        </w:rPr>
        <w:t xml:space="preserve">). </w:t>
      </w:r>
      <w:r>
        <w:rPr>
          <w:i/>
          <w:iCs/>
        </w:rPr>
        <w:t>Il bondit quand il entendit ce que j</w:t>
      </w:r>
      <w:r w:rsidR="00007824">
        <w:rPr>
          <w:i/>
          <w:iCs/>
        </w:rPr>
        <w:t>’</w:t>
      </w:r>
      <w:r>
        <w:rPr>
          <w:i/>
          <w:iCs/>
        </w:rPr>
        <w:t>avais à lui dire</w:t>
      </w:r>
      <w:r w:rsidR="00007824">
        <w:rPr>
          <w:i/>
          <w:iCs/>
        </w:rPr>
        <w:t xml:space="preserve">. </w:t>
      </w:r>
      <w:r>
        <w:rPr>
          <w:i/>
          <w:iCs/>
        </w:rPr>
        <w:t>J</w:t>
      </w:r>
      <w:r w:rsidR="00007824">
        <w:rPr>
          <w:i/>
          <w:iCs/>
        </w:rPr>
        <w:t>’</w:t>
      </w:r>
      <w:r>
        <w:rPr>
          <w:i/>
          <w:iCs/>
        </w:rPr>
        <w:t>avais déjà porté mon sifflet à la bouche pour appeler deux agents de la police fluviale qui se trouvaient dans le coin</w:t>
      </w:r>
      <w:r w:rsidR="00007824">
        <w:rPr>
          <w:i/>
          <w:iCs/>
        </w:rPr>
        <w:t xml:space="preserve">, </w:t>
      </w:r>
      <w:r>
        <w:rPr>
          <w:i/>
          <w:iCs/>
        </w:rPr>
        <w:t>mais il s</w:t>
      </w:r>
      <w:r w:rsidR="00007824">
        <w:rPr>
          <w:i/>
          <w:iCs/>
        </w:rPr>
        <w:t>’</w:t>
      </w:r>
      <w:r>
        <w:rPr>
          <w:i/>
          <w:iCs/>
        </w:rPr>
        <w:t>effondra et me tendit tranquillement les poignets pour que je lui passe les menottes</w:t>
      </w:r>
      <w:r w:rsidR="00007824">
        <w:rPr>
          <w:i/>
          <w:iCs/>
        </w:rPr>
        <w:t xml:space="preserve">. </w:t>
      </w:r>
      <w:r>
        <w:rPr>
          <w:i/>
          <w:iCs/>
        </w:rPr>
        <w:t>Nous l</w:t>
      </w:r>
      <w:r w:rsidR="00007824">
        <w:rPr>
          <w:i/>
          <w:iCs/>
        </w:rPr>
        <w:t>’</w:t>
      </w:r>
      <w:r>
        <w:rPr>
          <w:i/>
          <w:iCs/>
        </w:rPr>
        <w:t>avons mis en cellule au commissariat et nous avons emmené son sac pour le cas où il contiendrait quelque chose d</w:t>
      </w:r>
      <w:r w:rsidR="00007824">
        <w:rPr>
          <w:i/>
          <w:iCs/>
        </w:rPr>
        <w:t>’</w:t>
      </w:r>
      <w:r>
        <w:rPr>
          <w:i/>
          <w:iCs/>
        </w:rPr>
        <w:t>intéressant</w:t>
      </w:r>
      <w:r w:rsidR="00007824">
        <w:rPr>
          <w:i/>
          <w:iCs/>
        </w:rPr>
        <w:t xml:space="preserve"> ; </w:t>
      </w:r>
      <w:r>
        <w:rPr>
          <w:i/>
          <w:iCs/>
        </w:rPr>
        <w:t>à l</w:t>
      </w:r>
      <w:r w:rsidR="00007824">
        <w:rPr>
          <w:i/>
          <w:iCs/>
        </w:rPr>
        <w:t>’</w:t>
      </w:r>
      <w:r>
        <w:rPr>
          <w:i/>
          <w:iCs/>
        </w:rPr>
        <w:t>exception d</w:t>
      </w:r>
      <w:r w:rsidR="00007824">
        <w:rPr>
          <w:i/>
          <w:iCs/>
        </w:rPr>
        <w:t>’</w:t>
      </w:r>
      <w:r>
        <w:rPr>
          <w:i/>
          <w:iCs/>
        </w:rPr>
        <w:t>un grand couteau tranchant comme en ont beaucoup de marins</w:t>
      </w:r>
      <w:r w:rsidR="00007824">
        <w:rPr>
          <w:i/>
          <w:iCs/>
        </w:rPr>
        <w:t xml:space="preserve">, </w:t>
      </w:r>
      <w:r>
        <w:rPr>
          <w:i/>
          <w:iCs/>
        </w:rPr>
        <w:t>nous n</w:t>
      </w:r>
      <w:r w:rsidR="00007824">
        <w:rPr>
          <w:i/>
          <w:iCs/>
        </w:rPr>
        <w:t>’</w:t>
      </w:r>
      <w:r>
        <w:rPr>
          <w:i/>
          <w:iCs/>
        </w:rPr>
        <w:t>avons rien trouvé de notable</w:t>
      </w:r>
      <w:r w:rsidR="00007824">
        <w:rPr>
          <w:i/>
          <w:iCs/>
        </w:rPr>
        <w:t xml:space="preserve">. </w:t>
      </w:r>
      <w:r>
        <w:rPr>
          <w:i/>
          <w:iCs/>
        </w:rPr>
        <w:t>Nous n</w:t>
      </w:r>
      <w:r w:rsidR="00007824">
        <w:rPr>
          <w:i/>
          <w:iCs/>
        </w:rPr>
        <w:t>’</w:t>
      </w:r>
      <w:r>
        <w:rPr>
          <w:i/>
          <w:iCs/>
        </w:rPr>
        <w:t>avons cependant pas besoin de preuves supplémentaires car</w:t>
      </w:r>
      <w:r w:rsidR="00007824">
        <w:rPr>
          <w:i/>
          <w:iCs/>
        </w:rPr>
        <w:t xml:space="preserve">, </w:t>
      </w:r>
      <w:r>
        <w:rPr>
          <w:i/>
          <w:iCs/>
        </w:rPr>
        <w:t>une fois traduit devant l</w:t>
      </w:r>
      <w:r w:rsidR="00007824">
        <w:rPr>
          <w:i/>
          <w:iCs/>
        </w:rPr>
        <w:t>’</w:t>
      </w:r>
      <w:r>
        <w:rPr>
          <w:i/>
          <w:iCs/>
        </w:rPr>
        <w:t>inspecteur de service au commissariat</w:t>
      </w:r>
      <w:r w:rsidR="00007824">
        <w:rPr>
          <w:i/>
          <w:iCs/>
        </w:rPr>
        <w:t xml:space="preserve">, </w:t>
      </w:r>
      <w:r>
        <w:rPr>
          <w:i/>
          <w:iCs/>
        </w:rPr>
        <w:t>il demanda à faire une déposition qui fut prise en sténo et dactylographiée en trois exemplaires</w:t>
      </w:r>
      <w:r w:rsidR="00007824">
        <w:rPr>
          <w:i/>
          <w:iCs/>
        </w:rPr>
        <w:t xml:space="preserve">. </w:t>
      </w:r>
      <w:r>
        <w:rPr>
          <w:i/>
          <w:iCs/>
        </w:rPr>
        <w:t>Vous en trouverez un dans le pli</w:t>
      </w:r>
      <w:r w:rsidR="00007824">
        <w:rPr>
          <w:i/>
          <w:iCs/>
        </w:rPr>
        <w:t xml:space="preserve">. </w:t>
      </w:r>
      <w:r>
        <w:rPr>
          <w:i/>
          <w:iCs/>
        </w:rPr>
        <w:t>L</w:t>
      </w:r>
      <w:r w:rsidR="00007824">
        <w:rPr>
          <w:i/>
          <w:iCs/>
        </w:rPr>
        <w:t>’</w:t>
      </w:r>
      <w:r>
        <w:rPr>
          <w:i/>
          <w:iCs/>
        </w:rPr>
        <w:t>affaire s</w:t>
      </w:r>
      <w:r w:rsidR="00007824">
        <w:rPr>
          <w:i/>
          <w:iCs/>
        </w:rPr>
        <w:t>’</w:t>
      </w:r>
      <w:r>
        <w:rPr>
          <w:i/>
          <w:iCs/>
        </w:rPr>
        <w:t>avère</w:t>
      </w:r>
      <w:r w:rsidR="00007824">
        <w:rPr>
          <w:i/>
          <w:iCs/>
        </w:rPr>
        <w:t xml:space="preserve">, </w:t>
      </w:r>
      <w:r>
        <w:rPr>
          <w:i/>
          <w:iCs/>
        </w:rPr>
        <w:t>comme je l</w:t>
      </w:r>
      <w:r w:rsidR="00007824">
        <w:rPr>
          <w:i/>
          <w:iCs/>
        </w:rPr>
        <w:t>’</w:t>
      </w:r>
      <w:r>
        <w:rPr>
          <w:i/>
          <w:iCs/>
        </w:rPr>
        <w:t xml:space="preserve">avais </w:t>
      </w:r>
      <w:r>
        <w:rPr>
          <w:i/>
          <w:iCs/>
        </w:rPr>
        <w:lastRenderedPageBreak/>
        <w:t>toujours pensé</w:t>
      </w:r>
      <w:r w:rsidR="00007824">
        <w:rPr>
          <w:i/>
          <w:iCs/>
        </w:rPr>
        <w:t xml:space="preserve">, </w:t>
      </w:r>
      <w:r>
        <w:rPr>
          <w:i/>
          <w:iCs/>
        </w:rPr>
        <w:t>d</w:t>
      </w:r>
      <w:r w:rsidR="00007824">
        <w:rPr>
          <w:i/>
          <w:iCs/>
        </w:rPr>
        <w:t>’</w:t>
      </w:r>
      <w:r>
        <w:rPr>
          <w:i/>
          <w:iCs/>
        </w:rPr>
        <w:t>une simplicité enfantine</w:t>
      </w:r>
      <w:r w:rsidR="00007824">
        <w:rPr>
          <w:i/>
          <w:iCs/>
        </w:rPr>
        <w:t xml:space="preserve">, </w:t>
      </w:r>
      <w:r>
        <w:rPr>
          <w:i/>
          <w:iCs/>
        </w:rPr>
        <w:t>mais je vous suis très obligé de l</w:t>
      </w:r>
      <w:r w:rsidR="00007824">
        <w:rPr>
          <w:i/>
          <w:iCs/>
        </w:rPr>
        <w:t>’</w:t>
      </w:r>
      <w:r>
        <w:rPr>
          <w:i/>
          <w:iCs/>
        </w:rPr>
        <w:t>aide que vous m</w:t>
      </w:r>
      <w:r w:rsidR="00007824">
        <w:rPr>
          <w:i/>
          <w:iCs/>
        </w:rPr>
        <w:t>’</w:t>
      </w:r>
      <w:r>
        <w:rPr>
          <w:i/>
          <w:iCs/>
        </w:rPr>
        <w:t>avez apportée</w:t>
      </w:r>
      <w:r w:rsidR="00007824">
        <w:rPr>
          <w:i/>
          <w:iCs/>
        </w:rPr>
        <w:t>.</w:t>
      </w:r>
    </w:p>
    <w:p w14:paraId="08046850" w14:textId="77777777" w:rsidR="00007824" w:rsidRDefault="00000000" w:rsidP="00007824">
      <w:pPr>
        <w:rPr>
          <w:i/>
          <w:iCs/>
        </w:rPr>
      </w:pPr>
      <w:r>
        <w:rPr>
          <w:i/>
          <w:iCs/>
        </w:rPr>
        <w:t>Avec mes meilleurs sentiments</w:t>
      </w:r>
      <w:r w:rsidR="00007824">
        <w:rPr>
          <w:i/>
          <w:iCs/>
        </w:rPr>
        <w:t>,</w:t>
      </w:r>
    </w:p>
    <w:p w14:paraId="1193089D" w14:textId="008BA34D" w:rsidR="00007824" w:rsidRDefault="00000000" w:rsidP="00007824">
      <w:pPr>
        <w:jc w:val="right"/>
      </w:pPr>
      <w:r w:rsidRPr="00007824">
        <w:rPr>
          <w:i/>
          <w:iCs/>
        </w:rPr>
        <w:t>votre G</w:t>
      </w:r>
      <w:r w:rsidR="00007824">
        <w:rPr>
          <w:i/>
          <w:iCs/>
        </w:rPr>
        <w:t xml:space="preserve">. </w:t>
      </w:r>
      <w:r w:rsidRPr="00007824">
        <w:rPr>
          <w:i/>
          <w:iCs/>
        </w:rPr>
        <w:t>Lestrade”</w:t>
      </w:r>
    </w:p>
    <w:p w14:paraId="2A052457" w14:textId="6298E3E3" w:rsidR="00007824" w:rsidRDefault="00007824" w:rsidP="00007824">
      <w:r>
        <w:t xml:space="preserve">« … </w:t>
      </w:r>
      <w:r w:rsidR="00000000">
        <w:t>Hum</w:t>
      </w:r>
      <w:r>
        <w:t xml:space="preserve"> ! </w:t>
      </w:r>
      <w:r w:rsidR="00000000">
        <w:t>reprit Holmes</w:t>
      </w:r>
      <w:r>
        <w:t xml:space="preserve">. </w:t>
      </w:r>
      <w:r w:rsidR="00000000">
        <w:t>L</w:t>
      </w:r>
      <w:r>
        <w:t>’</w:t>
      </w:r>
      <w:r w:rsidR="00000000">
        <w:t>affaire était vraiment d</w:t>
      </w:r>
      <w:r>
        <w:t>’</w:t>
      </w:r>
      <w:r w:rsidR="00000000">
        <w:t>une simplicité enfantine</w:t>
      </w:r>
      <w:r>
        <w:t xml:space="preserve">, </w:t>
      </w:r>
      <w:r w:rsidR="00000000">
        <w:t>mais je crois qu</w:t>
      </w:r>
      <w:r>
        <w:t>’</w:t>
      </w:r>
      <w:r w:rsidR="00000000">
        <w:t>il ne l</w:t>
      </w:r>
      <w:r>
        <w:t>’</w:t>
      </w:r>
      <w:r w:rsidR="00000000">
        <w:t>avait pas trouvée aussi simple lorsqu</w:t>
      </w:r>
      <w:r>
        <w:t>’</w:t>
      </w:r>
      <w:r w:rsidR="00000000">
        <w:t>il nous a demandé un coup de main</w:t>
      </w:r>
      <w:r>
        <w:t xml:space="preserve">. </w:t>
      </w:r>
      <w:r w:rsidR="00000000">
        <w:t>N</w:t>
      </w:r>
      <w:r>
        <w:t>’</w:t>
      </w:r>
      <w:r w:rsidR="00000000">
        <w:t>importe</w:t>
      </w:r>
      <w:r>
        <w:t xml:space="preserve"> : </w:t>
      </w:r>
      <w:r w:rsidR="00000000">
        <w:t>voyons ce que dit Jim Browner</w:t>
      </w:r>
      <w:r>
        <w:t xml:space="preserve">. </w:t>
      </w:r>
      <w:r w:rsidR="00000000">
        <w:t>Voici sa déposition</w:t>
      </w:r>
      <w:r>
        <w:t xml:space="preserve">, </w:t>
      </w:r>
      <w:r w:rsidR="00000000">
        <w:t>telle qu</w:t>
      </w:r>
      <w:r>
        <w:t>’</w:t>
      </w:r>
      <w:r w:rsidR="00000000">
        <w:t>elle a été enregistrée devant l</w:t>
      </w:r>
      <w:r>
        <w:t>’</w:t>
      </w:r>
      <w:r w:rsidR="00000000">
        <w:t>inspecteur Montgomery du commissariat de police de Shadwell</w:t>
      </w:r>
      <w:r>
        <w:t xml:space="preserve"> ; </w:t>
      </w:r>
      <w:r w:rsidR="00000000">
        <w:t>elle a l</w:t>
      </w:r>
      <w:r>
        <w:t>’</w:t>
      </w:r>
      <w:r w:rsidR="00000000">
        <w:t>avantage d</w:t>
      </w:r>
      <w:r>
        <w:t>’</w:t>
      </w:r>
      <w:r w:rsidR="00000000">
        <w:t>être prise sur le vif</w:t>
      </w:r>
      <w:r>
        <w:t>. »</w:t>
      </w:r>
    </w:p>
    <w:p w14:paraId="438AEB62" w14:textId="77777777" w:rsidR="00007824" w:rsidRDefault="00007824" w:rsidP="00007824">
      <w:r>
        <w:t>« </w:t>
      </w:r>
      <w:r w:rsidR="00000000">
        <w:t>Si j</w:t>
      </w:r>
      <w:r>
        <w:t>’</w:t>
      </w:r>
      <w:r w:rsidR="00000000">
        <w:t>ai quelque chose à dire</w:t>
      </w:r>
      <w:r>
        <w:t xml:space="preserve"> ? </w:t>
      </w:r>
      <w:r w:rsidR="00000000">
        <w:t>Oui</w:t>
      </w:r>
      <w:r>
        <w:t xml:space="preserve">, </w:t>
      </w:r>
      <w:r w:rsidR="00000000">
        <w:t>j</w:t>
      </w:r>
      <w:r>
        <w:t>’</w:t>
      </w:r>
      <w:r w:rsidR="00000000">
        <w:t>ai beaucoup à dire</w:t>
      </w:r>
      <w:r>
        <w:t xml:space="preserve">. </w:t>
      </w:r>
      <w:r w:rsidR="00000000">
        <w:t>Je vais tout vous avouer</w:t>
      </w:r>
      <w:r>
        <w:t xml:space="preserve">. </w:t>
      </w:r>
      <w:r w:rsidR="00000000">
        <w:t>Vous pouvez me pendre</w:t>
      </w:r>
      <w:r>
        <w:t xml:space="preserve">, </w:t>
      </w:r>
      <w:r w:rsidR="00000000">
        <w:t>ou me laisser en vie</w:t>
      </w:r>
      <w:r>
        <w:t xml:space="preserve"> : </w:t>
      </w:r>
      <w:r w:rsidR="00000000">
        <w:t>je m</w:t>
      </w:r>
      <w:r>
        <w:t>’</w:t>
      </w:r>
      <w:r w:rsidR="00000000">
        <w:t>en soucie comme d</w:t>
      </w:r>
      <w:r>
        <w:t>’</w:t>
      </w:r>
      <w:r w:rsidR="00000000">
        <w:t>une guigne</w:t>
      </w:r>
      <w:r>
        <w:t xml:space="preserve">. </w:t>
      </w:r>
      <w:r w:rsidR="00000000">
        <w:t>Je vous dis que je n</w:t>
      </w:r>
      <w:r>
        <w:t>’</w:t>
      </w:r>
      <w:r w:rsidR="00000000">
        <w:t>ai pas fermé l</w:t>
      </w:r>
      <w:r>
        <w:t>’</w:t>
      </w:r>
      <w:r w:rsidR="00000000">
        <w:t>œil depuis que je l</w:t>
      </w:r>
      <w:r>
        <w:t>’</w:t>
      </w:r>
      <w:r w:rsidR="00000000">
        <w:t>ai fait</w:t>
      </w:r>
      <w:r>
        <w:t xml:space="preserve">, </w:t>
      </w:r>
      <w:r w:rsidR="00000000">
        <w:t>et je crois que je ne dormirai plus jamais</w:t>
      </w:r>
      <w:r>
        <w:t xml:space="preserve">. </w:t>
      </w:r>
      <w:r w:rsidR="00000000">
        <w:t>Parfois c</w:t>
      </w:r>
      <w:r>
        <w:t>’</w:t>
      </w:r>
      <w:r w:rsidR="00000000">
        <w:t>est la tête à lui</w:t>
      </w:r>
      <w:r>
        <w:t xml:space="preserve">, </w:t>
      </w:r>
      <w:r w:rsidR="00000000">
        <w:t>le plus souvent c</w:t>
      </w:r>
      <w:r>
        <w:t>’</w:t>
      </w:r>
      <w:r w:rsidR="00000000">
        <w:t>est la tête à elle</w:t>
      </w:r>
      <w:r>
        <w:t xml:space="preserve">. </w:t>
      </w:r>
      <w:r w:rsidR="00000000">
        <w:t>Lui</w:t>
      </w:r>
      <w:r>
        <w:t xml:space="preserve">, </w:t>
      </w:r>
      <w:r w:rsidR="00000000">
        <w:t>sombre et renfrogné</w:t>
      </w:r>
      <w:r>
        <w:t xml:space="preserve"> ; </w:t>
      </w:r>
      <w:r w:rsidR="00000000">
        <w:t>elle</w:t>
      </w:r>
      <w:r>
        <w:t xml:space="preserve">, </w:t>
      </w:r>
      <w:r w:rsidR="00000000">
        <w:t>avec une sorte d</w:t>
      </w:r>
      <w:r>
        <w:t>’</w:t>
      </w:r>
      <w:r w:rsidR="00000000">
        <w:t>étonnement dans le regard</w:t>
      </w:r>
      <w:r>
        <w:t xml:space="preserve">. </w:t>
      </w:r>
      <w:r w:rsidR="00000000">
        <w:t>Oui</w:t>
      </w:r>
      <w:r>
        <w:t xml:space="preserve">, </w:t>
      </w:r>
      <w:r w:rsidR="00000000">
        <w:t>l</w:t>
      </w:r>
      <w:r>
        <w:t>’</w:t>
      </w:r>
      <w:r w:rsidR="00000000">
        <w:t>agnelle blanche</w:t>
      </w:r>
      <w:r>
        <w:t xml:space="preserve">, </w:t>
      </w:r>
      <w:r w:rsidR="00000000">
        <w:t>elle a dû être bien étonnée quand elle a lu un arrêt de mort sur un visage qui ne l</w:t>
      </w:r>
      <w:r>
        <w:t>’</w:t>
      </w:r>
      <w:r w:rsidR="00000000">
        <w:t>avait jusqu</w:t>
      </w:r>
      <w:r>
        <w:t>’</w:t>
      </w:r>
      <w:r w:rsidR="00000000">
        <w:t>ici jamais regardée qu</w:t>
      </w:r>
      <w:r>
        <w:t>’</w:t>
      </w:r>
      <w:r w:rsidR="00000000">
        <w:t>avec amour</w:t>
      </w:r>
      <w:r>
        <w:t> !</w:t>
      </w:r>
    </w:p>
    <w:p w14:paraId="7421D9FC" w14:textId="77777777" w:rsidR="00007824" w:rsidRDefault="00007824" w:rsidP="00007824">
      <w:r>
        <w:t>« </w:t>
      </w:r>
      <w:r w:rsidR="00000000">
        <w:t>Mais tout ça</w:t>
      </w:r>
      <w:r>
        <w:t xml:space="preserve">, </w:t>
      </w:r>
      <w:r w:rsidR="00000000">
        <w:t>c</w:t>
      </w:r>
      <w:r>
        <w:t>’</w:t>
      </w:r>
      <w:r w:rsidR="00000000">
        <w:t>est la faute de Sarah</w:t>
      </w:r>
      <w:r>
        <w:t xml:space="preserve">. </w:t>
      </w:r>
      <w:r w:rsidR="00000000">
        <w:t>Puisse la malédiction d</w:t>
      </w:r>
      <w:r>
        <w:t>’</w:t>
      </w:r>
      <w:r w:rsidR="00000000">
        <w:t>un homme brisé lui faire pourrir le sang dans les veines</w:t>
      </w:r>
      <w:r>
        <w:t xml:space="preserve"> ! </w:t>
      </w:r>
      <w:r w:rsidR="00000000">
        <w:t>Ce n</w:t>
      </w:r>
      <w:r>
        <w:t>’</w:t>
      </w:r>
      <w:r w:rsidR="00000000">
        <w:t>est pas que je veuille m</w:t>
      </w:r>
      <w:r>
        <w:t>’</w:t>
      </w:r>
      <w:r w:rsidR="00000000">
        <w:t>innocenter</w:t>
      </w:r>
      <w:r>
        <w:t xml:space="preserve">. </w:t>
      </w:r>
      <w:r w:rsidR="00000000">
        <w:t>Je sais que je m</w:t>
      </w:r>
      <w:r>
        <w:t>’</w:t>
      </w:r>
      <w:r w:rsidR="00000000">
        <w:t>étais remis à boire</w:t>
      </w:r>
      <w:r>
        <w:t xml:space="preserve">, </w:t>
      </w:r>
      <w:r w:rsidR="00000000">
        <w:t>comme la bête sauvage que j</w:t>
      </w:r>
      <w:r>
        <w:t>’</w:t>
      </w:r>
      <w:r w:rsidR="00000000">
        <w:t>étais</w:t>
      </w:r>
      <w:r>
        <w:t xml:space="preserve">. </w:t>
      </w:r>
      <w:r w:rsidR="00000000">
        <w:t>Mais elle m</w:t>
      </w:r>
      <w:r>
        <w:t>’</w:t>
      </w:r>
      <w:r w:rsidR="00000000">
        <w:t>aurait pardonné</w:t>
      </w:r>
      <w:r>
        <w:t xml:space="preserve"> ; </w:t>
      </w:r>
      <w:r w:rsidR="00000000">
        <w:t>elle serait restée liée à moi comme une corde à une poulie si cette femme n</w:t>
      </w:r>
      <w:r>
        <w:t>’</w:t>
      </w:r>
      <w:r w:rsidR="00000000">
        <w:t>avait pas forcé notre porte</w:t>
      </w:r>
      <w:r>
        <w:t xml:space="preserve">. </w:t>
      </w:r>
      <w:r w:rsidR="00000000">
        <w:t>Car Sarah Cushing m</w:t>
      </w:r>
      <w:r>
        <w:t>’</w:t>
      </w:r>
      <w:r w:rsidR="00000000">
        <w:t>aimait</w:t>
      </w:r>
      <w:r>
        <w:t xml:space="preserve"> (</w:t>
      </w:r>
      <w:r w:rsidR="00000000">
        <w:t>c</w:t>
      </w:r>
      <w:r>
        <w:t>’</w:t>
      </w:r>
      <w:r w:rsidR="00000000">
        <w:t>est là la racine de l</w:t>
      </w:r>
      <w:r>
        <w:t>’</w:t>
      </w:r>
      <w:r w:rsidR="00000000">
        <w:t>affaire</w:t>
      </w:r>
      <w:r>
        <w:t xml:space="preserve">). </w:t>
      </w:r>
      <w:r w:rsidR="00000000">
        <w:t>Elle m</w:t>
      </w:r>
      <w:r>
        <w:t>’</w:t>
      </w:r>
      <w:r w:rsidR="00000000">
        <w:t>aima jusqu</w:t>
      </w:r>
      <w:r>
        <w:t>’</w:t>
      </w:r>
      <w:r w:rsidR="00000000">
        <w:t xml:space="preserve">à ce que tout son amour se transformât en haine quand elle se rendit compte que je </w:t>
      </w:r>
      <w:r w:rsidR="00000000">
        <w:lastRenderedPageBreak/>
        <w:t>préférais la trace des pas de ma femme dans la boue plutôt qu</w:t>
      </w:r>
      <w:r>
        <w:t>’</w:t>
      </w:r>
      <w:r w:rsidR="00000000">
        <w:t>elle avec tout son corps et toute son âme</w:t>
      </w:r>
      <w:r>
        <w:t>.</w:t>
      </w:r>
    </w:p>
    <w:p w14:paraId="15CB2CBA" w14:textId="77777777" w:rsidR="00007824" w:rsidRDefault="00007824" w:rsidP="00007824">
      <w:r>
        <w:t>« </w:t>
      </w:r>
      <w:r w:rsidR="00000000">
        <w:t>Elles étaient trois sœurs</w:t>
      </w:r>
      <w:r>
        <w:t xml:space="preserve">. </w:t>
      </w:r>
      <w:r w:rsidR="00000000">
        <w:t>L</w:t>
      </w:r>
      <w:r>
        <w:t>’</w:t>
      </w:r>
      <w:r w:rsidR="00000000">
        <w:t>aînée était une brave femme</w:t>
      </w:r>
      <w:r>
        <w:t xml:space="preserve">, </w:t>
      </w:r>
      <w:r w:rsidR="00000000">
        <w:t>la deuxième un démon</w:t>
      </w:r>
      <w:r>
        <w:t xml:space="preserve">, </w:t>
      </w:r>
      <w:r w:rsidR="00000000">
        <w:t>la troisième un ange</w:t>
      </w:r>
      <w:r>
        <w:t xml:space="preserve">. </w:t>
      </w:r>
      <w:r w:rsidR="00000000">
        <w:t>Sarah avait trente-trois ans</w:t>
      </w:r>
      <w:r>
        <w:t xml:space="preserve">, </w:t>
      </w:r>
      <w:r w:rsidR="00000000">
        <w:t>et Mary vingt-neuf quand je me suis marié</w:t>
      </w:r>
      <w:r>
        <w:t xml:space="preserve">. </w:t>
      </w:r>
      <w:r w:rsidR="00000000">
        <w:t>Nous étions parfaitement heureux quand nous vivions tous les deux</w:t>
      </w:r>
      <w:r>
        <w:t xml:space="preserve">, </w:t>
      </w:r>
      <w:r w:rsidR="00000000">
        <w:t>et dans tout Liverpool il n</w:t>
      </w:r>
      <w:r>
        <w:t>’</w:t>
      </w:r>
      <w:r w:rsidR="00000000">
        <w:t>y avait pas de meilleure femme que ma Mary</w:t>
      </w:r>
      <w:r>
        <w:t xml:space="preserve">. </w:t>
      </w:r>
      <w:r w:rsidR="00000000">
        <w:t>Et puis</w:t>
      </w:r>
      <w:r>
        <w:t xml:space="preserve">, </w:t>
      </w:r>
      <w:r w:rsidR="00000000">
        <w:t>nous avons invité Sarah à passer une semaine chez nous</w:t>
      </w:r>
      <w:r>
        <w:t xml:space="preserve"> ; </w:t>
      </w:r>
      <w:r w:rsidR="00000000">
        <w:t>la semaine est devenue un mois</w:t>
      </w:r>
      <w:r>
        <w:t xml:space="preserve"> ; </w:t>
      </w:r>
      <w:r w:rsidR="00000000">
        <w:t>et finalement elle s</w:t>
      </w:r>
      <w:r>
        <w:t>’</w:t>
      </w:r>
      <w:r w:rsidR="00000000">
        <w:t>est installée</w:t>
      </w:r>
      <w:r>
        <w:t>.</w:t>
      </w:r>
    </w:p>
    <w:p w14:paraId="7131D36A" w14:textId="580C9759" w:rsidR="00007824" w:rsidRDefault="00007824" w:rsidP="00007824">
      <w:r>
        <w:t>« </w:t>
      </w:r>
      <w:r w:rsidR="00AF0A37">
        <w:t>À</w:t>
      </w:r>
      <w:r w:rsidR="00000000">
        <w:t xml:space="preserve"> cette époque je ne buvais que de l</w:t>
      </w:r>
      <w:r>
        <w:t>’</w:t>
      </w:r>
      <w:r w:rsidR="00000000">
        <w:t>eau</w:t>
      </w:r>
      <w:r>
        <w:t xml:space="preserve"> ; </w:t>
      </w:r>
      <w:r w:rsidR="00000000">
        <w:t>nous mettions régulièrement un peu d</w:t>
      </w:r>
      <w:r>
        <w:t>’</w:t>
      </w:r>
      <w:r w:rsidR="00000000">
        <w:t>argent de côté</w:t>
      </w:r>
      <w:r>
        <w:t xml:space="preserve">, </w:t>
      </w:r>
      <w:r w:rsidR="00000000">
        <w:t>et l</w:t>
      </w:r>
      <w:r>
        <w:t>’</w:t>
      </w:r>
      <w:r w:rsidR="00000000">
        <w:t>avenir était aussi clair qu</w:t>
      </w:r>
      <w:r>
        <w:t>’</w:t>
      </w:r>
      <w:r w:rsidR="00000000">
        <w:t>un dollar neuf</w:t>
      </w:r>
      <w:r>
        <w:t xml:space="preserve">. </w:t>
      </w:r>
      <w:r w:rsidR="00000000">
        <w:t>Mon Dieu</w:t>
      </w:r>
      <w:r>
        <w:t xml:space="preserve">, </w:t>
      </w:r>
      <w:r w:rsidR="00000000">
        <w:t>qui aurait pensé que cela se terminerait ainsi</w:t>
      </w:r>
      <w:r>
        <w:t xml:space="preserve"> ! </w:t>
      </w:r>
      <w:r w:rsidR="00000000">
        <w:t>Qui l</w:t>
      </w:r>
      <w:r>
        <w:t>’</w:t>
      </w:r>
      <w:r w:rsidR="00000000">
        <w:t>aurait jamais imaginé</w:t>
      </w:r>
      <w:r>
        <w:t> ?</w:t>
      </w:r>
    </w:p>
    <w:p w14:paraId="5094256B" w14:textId="77777777" w:rsidR="00007824" w:rsidRDefault="00007824" w:rsidP="00007824">
      <w:r>
        <w:t>« </w:t>
      </w:r>
      <w:r w:rsidR="00000000">
        <w:t>Généralement je passais les week-ends à la maison</w:t>
      </w:r>
      <w:r>
        <w:t xml:space="preserve"> ; </w:t>
      </w:r>
      <w:r w:rsidR="00000000">
        <w:t>parfois si le bateau était retardé par un chargement</w:t>
      </w:r>
      <w:r>
        <w:t xml:space="preserve">, </w:t>
      </w:r>
      <w:r w:rsidR="00000000">
        <w:t>je restais toute une semaine</w:t>
      </w:r>
      <w:r>
        <w:t xml:space="preserve"> ; </w:t>
      </w:r>
      <w:r w:rsidR="00000000">
        <w:t>j</w:t>
      </w:r>
      <w:r>
        <w:t>’</w:t>
      </w:r>
      <w:r w:rsidR="00000000">
        <w:t>eus de cette façon l</w:t>
      </w:r>
      <w:r>
        <w:t>’</w:t>
      </w:r>
      <w:r w:rsidR="00000000">
        <w:t>occasion de voir de plus près ma belle-sœur Sarah</w:t>
      </w:r>
      <w:r>
        <w:t xml:space="preserve">. </w:t>
      </w:r>
      <w:r w:rsidR="00000000">
        <w:t>C</w:t>
      </w:r>
      <w:r>
        <w:t>’</w:t>
      </w:r>
      <w:r w:rsidR="00000000">
        <w:t>était une belle femme</w:t>
      </w:r>
      <w:r>
        <w:t xml:space="preserve">, </w:t>
      </w:r>
      <w:r w:rsidR="00000000">
        <w:t>grande</w:t>
      </w:r>
      <w:r>
        <w:t xml:space="preserve">, </w:t>
      </w:r>
      <w:r w:rsidR="00000000">
        <w:t>brune</w:t>
      </w:r>
      <w:r>
        <w:t xml:space="preserve">, </w:t>
      </w:r>
      <w:r w:rsidR="00000000">
        <w:t>vive</w:t>
      </w:r>
      <w:r>
        <w:t xml:space="preserve">, </w:t>
      </w:r>
      <w:r w:rsidR="00000000">
        <w:t>farouche</w:t>
      </w:r>
      <w:r>
        <w:t xml:space="preserve">, </w:t>
      </w:r>
      <w:r w:rsidR="00000000">
        <w:t>avec un fier port de tête et une lueur dans les yeux comme l</w:t>
      </w:r>
      <w:r>
        <w:t>’</w:t>
      </w:r>
      <w:r w:rsidR="00000000">
        <w:t>étincelle d</w:t>
      </w:r>
      <w:r>
        <w:t>’</w:t>
      </w:r>
      <w:r w:rsidR="00000000">
        <w:t>un silex</w:t>
      </w:r>
      <w:r>
        <w:t xml:space="preserve">. </w:t>
      </w:r>
      <w:r w:rsidR="00000000">
        <w:t>Mais quand la petite Mary était là je ne songeais guère à elle</w:t>
      </w:r>
      <w:r>
        <w:t xml:space="preserve"> : </w:t>
      </w:r>
      <w:r w:rsidR="00000000">
        <w:t>je le jure avec autant de force que je crois à la miséricorde de Dieu</w:t>
      </w:r>
      <w:r>
        <w:t> !</w:t>
      </w:r>
    </w:p>
    <w:p w14:paraId="7CAEE078" w14:textId="77777777" w:rsidR="00007824" w:rsidRDefault="00007824" w:rsidP="00007824">
      <w:r>
        <w:t>« </w:t>
      </w:r>
      <w:r w:rsidR="00000000">
        <w:t>J</w:t>
      </w:r>
      <w:r>
        <w:t>’</w:t>
      </w:r>
      <w:r w:rsidR="00000000">
        <w:t>avais remarqué quelquefois qu</w:t>
      </w:r>
      <w:r>
        <w:t>’</w:t>
      </w:r>
      <w:r w:rsidR="00000000">
        <w:t>elle aimait être seule avec moi</w:t>
      </w:r>
      <w:r>
        <w:t xml:space="preserve">, </w:t>
      </w:r>
      <w:r w:rsidR="00000000">
        <w:t>ou qu</w:t>
      </w:r>
      <w:r>
        <w:t>’</w:t>
      </w:r>
      <w:r w:rsidR="00000000">
        <w:t>elle me demandait de la sortir</w:t>
      </w:r>
      <w:r>
        <w:t xml:space="preserve">, </w:t>
      </w:r>
      <w:r w:rsidR="00000000">
        <w:t>mais je n</w:t>
      </w:r>
      <w:r>
        <w:t>’</w:t>
      </w:r>
      <w:r w:rsidR="00000000">
        <w:t>avais jamais pensé à autre chose</w:t>
      </w:r>
      <w:r>
        <w:t xml:space="preserve">. </w:t>
      </w:r>
      <w:r w:rsidR="00000000">
        <w:t>Un soir mes yeux s</w:t>
      </w:r>
      <w:r>
        <w:t>’</w:t>
      </w:r>
      <w:r w:rsidR="00000000">
        <w:t>ouvrirent</w:t>
      </w:r>
      <w:r>
        <w:t xml:space="preserve">. </w:t>
      </w:r>
      <w:r w:rsidR="00000000">
        <w:t>J</w:t>
      </w:r>
      <w:r>
        <w:t>’</w:t>
      </w:r>
      <w:r w:rsidR="00000000">
        <w:t>étais rentré du bateau et ma femme était sortie</w:t>
      </w:r>
      <w:r>
        <w:t xml:space="preserve"> ; </w:t>
      </w:r>
      <w:r w:rsidR="00000000">
        <w:t>Sarah se trouvait seule à la maison</w:t>
      </w:r>
      <w:r>
        <w:t xml:space="preserve">. </w:t>
      </w:r>
      <w:r w:rsidR="00000000">
        <w:t>“Où est Mary</w:t>
      </w:r>
      <w:r>
        <w:t> ?”</w:t>
      </w:r>
      <w:r w:rsidR="00000000">
        <w:t xml:space="preserve"> j</w:t>
      </w:r>
      <w:r>
        <w:t>’</w:t>
      </w:r>
      <w:r w:rsidR="00000000">
        <w:t>ai demandé</w:t>
      </w:r>
      <w:r>
        <w:t xml:space="preserve">. </w:t>
      </w:r>
      <w:r w:rsidR="00000000">
        <w:t>“Oh</w:t>
      </w:r>
      <w:r>
        <w:t xml:space="preserve"> ! </w:t>
      </w:r>
      <w:r w:rsidR="00000000">
        <w:t>elle est sortie pour régler quelques achats</w:t>
      </w:r>
      <w:r>
        <w:t>.”</w:t>
      </w:r>
      <w:r w:rsidR="00000000">
        <w:t xml:space="preserve"> J</w:t>
      </w:r>
      <w:r>
        <w:t>’</w:t>
      </w:r>
      <w:r w:rsidR="00000000">
        <w:t>étais impatient</w:t>
      </w:r>
      <w:r>
        <w:t xml:space="preserve">, </w:t>
      </w:r>
      <w:r w:rsidR="00000000">
        <w:t>et je ne pouvais pas tenir en place</w:t>
      </w:r>
      <w:r>
        <w:t xml:space="preserve">. </w:t>
      </w:r>
      <w:r w:rsidR="00000000">
        <w:t>“Vous ne pouvez donc pas être heureux cinq minutes sans Mary</w:t>
      </w:r>
      <w:r>
        <w:t xml:space="preserve">, </w:t>
      </w:r>
      <w:r w:rsidR="00000000">
        <w:t>Jim</w:t>
      </w:r>
      <w:r>
        <w:t xml:space="preserve"> ? </w:t>
      </w:r>
      <w:r w:rsidR="00000000">
        <w:t>me dit-elle</w:t>
      </w:r>
      <w:r>
        <w:t xml:space="preserve">. </w:t>
      </w:r>
      <w:r w:rsidR="00000000">
        <w:t>Ce n</w:t>
      </w:r>
      <w:r>
        <w:t>’</w:t>
      </w:r>
      <w:r w:rsidR="00000000">
        <w:t xml:space="preserve">est pas très gentil pour moi que vous ne vous </w:t>
      </w:r>
      <w:r w:rsidR="00000000">
        <w:lastRenderedPageBreak/>
        <w:t>contentiez pas de ma compagnie pour si peu de temps</w:t>
      </w:r>
      <w:r>
        <w:t xml:space="preserve">. – </w:t>
      </w:r>
      <w:r w:rsidR="00000000">
        <w:t>Très bien</w:t>
      </w:r>
      <w:r>
        <w:t xml:space="preserve">, </w:t>
      </w:r>
      <w:r w:rsidR="00000000">
        <w:t>ma fille</w:t>
      </w:r>
      <w:r>
        <w:t> !”</w:t>
      </w:r>
      <w:r w:rsidR="00000000">
        <w:t xml:space="preserve"> je lui dis en lui tendant gentiment une main</w:t>
      </w:r>
      <w:r>
        <w:t xml:space="preserve"> ; </w:t>
      </w:r>
      <w:r w:rsidR="00000000">
        <w:t>aussitôt elle s</w:t>
      </w:r>
      <w:r>
        <w:t>’</w:t>
      </w:r>
      <w:r w:rsidR="00000000">
        <w:t>empara de ma main et la prit entre les siennes</w:t>
      </w:r>
      <w:r>
        <w:t xml:space="preserve"> ; </w:t>
      </w:r>
      <w:r w:rsidR="00000000">
        <w:t>elles étaient brûlantes comme si elle avait de la fièvre</w:t>
      </w:r>
      <w:r>
        <w:t xml:space="preserve">. </w:t>
      </w:r>
      <w:r w:rsidR="00000000">
        <w:t>Alors je la regardai et dans ses yeux je lus tout</w:t>
      </w:r>
      <w:r>
        <w:t xml:space="preserve">. </w:t>
      </w:r>
      <w:r w:rsidR="00000000">
        <w:t>Il n</w:t>
      </w:r>
      <w:r>
        <w:t>’</w:t>
      </w:r>
      <w:r w:rsidR="00000000">
        <w:t>y avait pas besoin de parler</w:t>
      </w:r>
      <w:r>
        <w:t xml:space="preserve">, </w:t>
      </w:r>
      <w:r w:rsidR="00000000">
        <w:t>ni l</w:t>
      </w:r>
      <w:r>
        <w:t>’</w:t>
      </w:r>
      <w:r w:rsidR="00000000">
        <w:t>un ni l</w:t>
      </w:r>
      <w:r>
        <w:t>’</w:t>
      </w:r>
      <w:r w:rsidR="00000000">
        <w:t>autre</w:t>
      </w:r>
      <w:r>
        <w:t xml:space="preserve">. </w:t>
      </w:r>
      <w:r w:rsidR="00000000">
        <w:t>Je fronçai le sourcil et dégageai ma main</w:t>
      </w:r>
      <w:r>
        <w:t xml:space="preserve">. </w:t>
      </w:r>
      <w:r w:rsidR="00000000">
        <w:t>Elle se tint debout à côté de moi</w:t>
      </w:r>
      <w:r>
        <w:t xml:space="preserve">, </w:t>
      </w:r>
      <w:r w:rsidR="00000000">
        <w:t>sans rien dire</w:t>
      </w:r>
      <w:r>
        <w:t xml:space="preserve">, </w:t>
      </w:r>
      <w:r w:rsidR="00000000">
        <w:t>puis posa sa main sur mon épaule</w:t>
      </w:r>
      <w:r>
        <w:t xml:space="preserve">. </w:t>
      </w:r>
      <w:r w:rsidR="00000000">
        <w:t>“Du calme</w:t>
      </w:r>
      <w:r>
        <w:t xml:space="preserve">, </w:t>
      </w:r>
      <w:r w:rsidR="00000000">
        <w:t>vieux Jim</w:t>
      </w:r>
      <w:r>
        <w:t> !”</w:t>
      </w:r>
      <w:r w:rsidR="00000000">
        <w:t xml:space="preserve"> me dit-elle</w:t>
      </w:r>
      <w:r>
        <w:t xml:space="preserve">. </w:t>
      </w:r>
      <w:r w:rsidR="00000000">
        <w:t>Et sur un rire moqueur</w:t>
      </w:r>
      <w:r>
        <w:t xml:space="preserve">, </w:t>
      </w:r>
      <w:r w:rsidR="00000000">
        <w:t>elle quitta la pièce en courant</w:t>
      </w:r>
      <w:r>
        <w:t>.</w:t>
      </w:r>
    </w:p>
    <w:p w14:paraId="2BD2FB85" w14:textId="77777777" w:rsidR="00007824" w:rsidRDefault="00007824" w:rsidP="00007824">
      <w:r>
        <w:t>« </w:t>
      </w:r>
      <w:r w:rsidR="00000000">
        <w:t>Eh bien</w:t>
      </w:r>
      <w:r>
        <w:t xml:space="preserve">, </w:t>
      </w:r>
      <w:r w:rsidR="00000000">
        <w:t>depuis ce jour</w:t>
      </w:r>
      <w:r>
        <w:t xml:space="preserve">, </w:t>
      </w:r>
      <w:r w:rsidR="00000000">
        <w:t>Sarah me voua une haine féroce</w:t>
      </w:r>
      <w:r>
        <w:t xml:space="preserve">. </w:t>
      </w:r>
      <w:r w:rsidR="00000000">
        <w:t>Et je jure que c</w:t>
      </w:r>
      <w:r>
        <w:t>’</w:t>
      </w:r>
      <w:r w:rsidR="00000000">
        <w:t>est une femme qui peut haïr</w:t>
      </w:r>
      <w:r>
        <w:t xml:space="preserve"> ! </w:t>
      </w:r>
      <w:r w:rsidR="00000000">
        <w:t>J</w:t>
      </w:r>
      <w:r>
        <w:t>’</w:t>
      </w:r>
      <w:r w:rsidR="00000000">
        <w:t>ai été stupide de tolérer qu</w:t>
      </w:r>
      <w:r>
        <w:t>’</w:t>
      </w:r>
      <w:r w:rsidR="00000000">
        <w:t>elle continue à vivre avec nous</w:t>
      </w:r>
      <w:r>
        <w:t xml:space="preserve">. </w:t>
      </w:r>
      <w:r w:rsidR="00000000">
        <w:t>Oui</w:t>
      </w:r>
      <w:r>
        <w:t xml:space="preserve">, </w:t>
      </w:r>
      <w:r w:rsidR="00000000">
        <w:t>un imbécile</w:t>
      </w:r>
      <w:r>
        <w:t xml:space="preserve"> ! </w:t>
      </w:r>
      <w:r w:rsidR="00000000">
        <w:t>Mais je n</w:t>
      </w:r>
      <w:r>
        <w:t>’</w:t>
      </w:r>
      <w:r w:rsidR="00000000">
        <w:t>ai rien dit à Mary</w:t>
      </w:r>
      <w:r>
        <w:t xml:space="preserve">, </w:t>
      </w:r>
      <w:r w:rsidR="00000000">
        <w:t>pour ne pas lui faire de la peine</w:t>
      </w:r>
      <w:r>
        <w:t xml:space="preserve">. </w:t>
      </w:r>
      <w:r w:rsidR="00000000">
        <w:t>Les choses ont continué comme par le passé</w:t>
      </w:r>
      <w:r>
        <w:t xml:space="preserve">, </w:t>
      </w:r>
      <w:r w:rsidR="00000000">
        <w:t>mais au bout d</w:t>
      </w:r>
      <w:r>
        <w:t>’</w:t>
      </w:r>
      <w:r w:rsidR="00000000">
        <w:t>un certain temps j</w:t>
      </w:r>
      <w:r>
        <w:t>’</w:t>
      </w:r>
      <w:r w:rsidR="00000000">
        <w:t>ai noté que Mary changeait</w:t>
      </w:r>
      <w:r>
        <w:t xml:space="preserve">. </w:t>
      </w:r>
      <w:r w:rsidR="00000000">
        <w:t>Toujours elle avait été confiante</w:t>
      </w:r>
      <w:r>
        <w:t xml:space="preserve">, </w:t>
      </w:r>
      <w:r w:rsidR="00000000">
        <w:t>naïve</w:t>
      </w:r>
      <w:r>
        <w:t xml:space="preserve"> ; </w:t>
      </w:r>
      <w:r w:rsidR="00000000">
        <w:t>voilà qu</w:t>
      </w:r>
      <w:r>
        <w:t>’</w:t>
      </w:r>
      <w:r w:rsidR="00000000">
        <w:t>elle devenait bizarre</w:t>
      </w:r>
      <w:r>
        <w:t xml:space="preserve">, </w:t>
      </w:r>
      <w:r w:rsidR="00000000">
        <w:t>soupçonneuse</w:t>
      </w:r>
      <w:r>
        <w:t xml:space="preserve"> : </w:t>
      </w:r>
      <w:r w:rsidR="00000000">
        <w:t xml:space="preserve">elle voulait savoir où </w:t>
      </w:r>
      <w:proofErr w:type="gramStart"/>
      <w:r w:rsidR="00000000">
        <w:t>j</w:t>
      </w:r>
      <w:r>
        <w:t>’</w:t>
      </w:r>
      <w:r w:rsidR="00000000">
        <w:t>avais été</w:t>
      </w:r>
      <w:proofErr w:type="gramEnd"/>
      <w:r>
        <w:t xml:space="preserve">, </w:t>
      </w:r>
      <w:r w:rsidR="00000000">
        <w:t>ce que j</w:t>
      </w:r>
      <w:r>
        <w:t>’</w:t>
      </w:r>
      <w:r w:rsidR="00000000">
        <w:t>avais fait</w:t>
      </w:r>
      <w:r>
        <w:t xml:space="preserve">, </w:t>
      </w:r>
      <w:r w:rsidR="00000000">
        <w:t>qui m</w:t>
      </w:r>
      <w:r>
        <w:t>’</w:t>
      </w:r>
      <w:r w:rsidR="00000000">
        <w:t>écrivait</w:t>
      </w:r>
      <w:r>
        <w:t xml:space="preserve">, </w:t>
      </w:r>
      <w:r w:rsidR="00000000">
        <w:t>ce que j</w:t>
      </w:r>
      <w:r>
        <w:t>’</w:t>
      </w:r>
      <w:r w:rsidR="00000000">
        <w:t>avais dans mes poches</w:t>
      </w:r>
      <w:r>
        <w:t xml:space="preserve">, </w:t>
      </w:r>
      <w:r w:rsidR="00000000">
        <w:t>et mille autres bêtises</w:t>
      </w:r>
      <w:r>
        <w:t xml:space="preserve">. </w:t>
      </w:r>
      <w:r w:rsidR="00000000">
        <w:t>De jour en jour elle se faisait plus irritable</w:t>
      </w:r>
      <w:r>
        <w:t xml:space="preserve">, </w:t>
      </w:r>
      <w:r w:rsidR="00000000">
        <w:t>plus étrange</w:t>
      </w:r>
      <w:r>
        <w:t xml:space="preserve"> ; </w:t>
      </w:r>
      <w:r w:rsidR="00000000">
        <w:t>nous nous disputions sans raison pour des riens</w:t>
      </w:r>
      <w:r>
        <w:t xml:space="preserve">. </w:t>
      </w:r>
      <w:r w:rsidR="00000000">
        <w:t>Je n</w:t>
      </w:r>
      <w:r>
        <w:t>’</w:t>
      </w:r>
      <w:r w:rsidR="00000000">
        <w:t>y comprenais goutte</w:t>
      </w:r>
      <w:r>
        <w:t xml:space="preserve">. </w:t>
      </w:r>
      <w:r w:rsidR="00000000">
        <w:t>Sarah m</w:t>
      </w:r>
      <w:r>
        <w:t>’</w:t>
      </w:r>
      <w:r w:rsidR="00000000">
        <w:t>évitait maintenant</w:t>
      </w:r>
      <w:r>
        <w:t xml:space="preserve">, </w:t>
      </w:r>
      <w:r w:rsidR="00000000">
        <w:t>mais elle et Mary étaient inséparables</w:t>
      </w:r>
      <w:r>
        <w:t xml:space="preserve">. </w:t>
      </w:r>
      <w:r w:rsidR="00000000">
        <w:t>Je me rends compte à présent qu</w:t>
      </w:r>
      <w:r>
        <w:t>’</w:t>
      </w:r>
      <w:r w:rsidR="00000000">
        <w:t>elle complotait contre moi et qu</w:t>
      </w:r>
      <w:r>
        <w:t>’</w:t>
      </w:r>
      <w:r w:rsidR="00000000">
        <w:t>elle envenimait le caractère de ma femme</w:t>
      </w:r>
      <w:r>
        <w:t xml:space="preserve">, </w:t>
      </w:r>
      <w:r w:rsidR="00000000">
        <w:t>mais j</w:t>
      </w:r>
      <w:r>
        <w:t>’</w:t>
      </w:r>
      <w:r w:rsidR="00000000">
        <w:t>étais tellement aveugle que je ne le supposais même pas</w:t>
      </w:r>
      <w:r>
        <w:t xml:space="preserve">. </w:t>
      </w:r>
      <w:r w:rsidR="00000000">
        <w:t>Puis</w:t>
      </w:r>
      <w:r>
        <w:t xml:space="preserve">, </w:t>
      </w:r>
      <w:r w:rsidR="00000000">
        <w:t>je me suis remis à boire</w:t>
      </w:r>
      <w:r>
        <w:t xml:space="preserve"> : </w:t>
      </w:r>
      <w:r w:rsidR="00000000">
        <w:t>cela</w:t>
      </w:r>
      <w:r>
        <w:t xml:space="preserve">, </w:t>
      </w:r>
      <w:r w:rsidR="00000000">
        <w:t>je crois que je ne l</w:t>
      </w:r>
      <w:r>
        <w:t>’</w:t>
      </w:r>
      <w:r w:rsidR="00000000">
        <w:t>aurais pas fait si Mary était restée la même</w:t>
      </w:r>
      <w:r>
        <w:t xml:space="preserve">. </w:t>
      </w:r>
      <w:r w:rsidR="00000000">
        <w:t>Du coup elle trouva un motif de reproche</w:t>
      </w:r>
      <w:r>
        <w:t xml:space="preserve">, </w:t>
      </w:r>
      <w:r w:rsidR="00000000">
        <w:t>et entre nous le fossé se creusa de plus en plus</w:t>
      </w:r>
      <w:r>
        <w:t xml:space="preserve">. </w:t>
      </w:r>
      <w:r w:rsidR="00000000">
        <w:t>Survint alors cet Alec Fairbairn</w:t>
      </w:r>
      <w:r>
        <w:t xml:space="preserve">. </w:t>
      </w:r>
      <w:r w:rsidR="00000000">
        <w:t>Les choses se noircirent mille fois plus</w:t>
      </w:r>
      <w:r>
        <w:t>.</w:t>
      </w:r>
    </w:p>
    <w:p w14:paraId="43A1B6B7" w14:textId="1154464B" w:rsidR="00007824" w:rsidRDefault="00007824" w:rsidP="00007824">
      <w:r>
        <w:lastRenderedPageBreak/>
        <w:t>« </w:t>
      </w:r>
      <w:r w:rsidR="00000000">
        <w:t>C</w:t>
      </w:r>
      <w:r>
        <w:t>’</w:t>
      </w:r>
      <w:r w:rsidR="00000000">
        <w:t>était pour voir Sarah qu</w:t>
      </w:r>
      <w:r>
        <w:t>’</w:t>
      </w:r>
      <w:r w:rsidR="00000000">
        <w:t>il commença à nous faire visite</w:t>
      </w:r>
      <w:r>
        <w:t xml:space="preserve"> : </w:t>
      </w:r>
      <w:r w:rsidR="00000000">
        <w:t>mais il vint bientôt pour nous tous</w:t>
      </w:r>
      <w:r>
        <w:t xml:space="preserve">, </w:t>
      </w:r>
      <w:r w:rsidR="00000000">
        <w:t>car c</w:t>
      </w:r>
      <w:r>
        <w:t>’</w:t>
      </w:r>
      <w:r w:rsidR="00000000">
        <w:t>était un homme séduisant et il se faisait des amis partout où il allait</w:t>
      </w:r>
      <w:r>
        <w:t xml:space="preserve"> : </w:t>
      </w:r>
      <w:r w:rsidR="00000000">
        <w:t>beau garçon</w:t>
      </w:r>
      <w:r>
        <w:t xml:space="preserve">, </w:t>
      </w:r>
      <w:r w:rsidR="00000000">
        <w:t>fanfaron</w:t>
      </w:r>
      <w:r>
        <w:t xml:space="preserve">, </w:t>
      </w:r>
      <w:r w:rsidR="00000000">
        <w:t>tiré à quatre épingles</w:t>
      </w:r>
      <w:r>
        <w:t xml:space="preserve">, </w:t>
      </w:r>
      <w:r w:rsidR="00000000">
        <w:t>frisé</w:t>
      </w:r>
      <w:r>
        <w:t xml:space="preserve">, </w:t>
      </w:r>
      <w:r w:rsidR="00000000">
        <w:t>il avait vu la moitié de monde et il savait parler de ce qu</w:t>
      </w:r>
      <w:r>
        <w:t>’</w:t>
      </w:r>
      <w:r w:rsidR="00000000">
        <w:t>il avait vu</w:t>
      </w:r>
      <w:r>
        <w:t xml:space="preserve">. </w:t>
      </w:r>
      <w:r w:rsidR="00000000">
        <w:t>Il était agréable</w:t>
      </w:r>
      <w:r>
        <w:t xml:space="preserve">, </w:t>
      </w:r>
      <w:r w:rsidR="00000000">
        <w:t>je ne le nie pas</w:t>
      </w:r>
      <w:r>
        <w:t xml:space="preserve">, </w:t>
      </w:r>
      <w:r w:rsidR="00000000">
        <w:t>et pour un marin il était extraordinairement poli</w:t>
      </w:r>
      <w:r>
        <w:t xml:space="preserve">, </w:t>
      </w:r>
      <w:r w:rsidR="00000000">
        <w:t>ce qui me donnait à penser qu</w:t>
      </w:r>
      <w:r>
        <w:t>’</w:t>
      </w:r>
      <w:r w:rsidR="00000000">
        <w:t>autrefois il avait dû se tenir sur la poupe et non sur la plage avant</w:t>
      </w:r>
      <w:r w:rsidR="00AF0A37">
        <w:t>.</w:t>
      </w:r>
      <w:r>
        <w:t xml:space="preserve"> </w:t>
      </w:r>
      <w:r w:rsidR="00000000">
        <w:t>Pendant un bon mois il vint chez moi à sa fantaisie</w:t>
      </w:r>
      <w:r>
        <w:t xml:space="preserve"> ; </w:t>
      </w:r>
      <w:r w:rsidR="00000000">
        <w:t>jamais je ne pensai qu</w:t>
      </w:r>
      <w:r>
        <w:t>’</w:t>
      </w:r>
      <w:r w:rsidR="00000000">
        <w:t>un mal quelconque pourrait naître de ses manières douces et insinuantes</w:t>
      </w:r>
      <w:r>
        <w:t xml:space="preserve">. </w:t>
      </w:r>
      <w:r w:rsidR="00000000">
        <w:t>Un jour tout de même un incident me le rendit suspect</w:t>
      </w:r>
      <w:r>
        <w:t xml:space="preserve"> ; </w:t>
      </w:r>
      <w:r w:rsidR="00000000">
        <w:t>à partir de ce moment-là</w:t>
      </w:r>
      <w:r>
        <w:t xml:space="preserve">, </w:t>
      </w:r>
      <w:r w:rsidR="00000000">
        <w:t>je perdis mon repos pour toujours</w:t>
      </w:r>
      <w:r>
        <w:t>.</w:t>
      </w:r>
    </w:p>
    <w:p w14:paraId="37DC6D56" w14:textId="77777777" w:rsidR="00007824" w:rsidRDefault="00007824" w:rsidP="00007824">
      <w:r>
        <w:t>« </w:t>
      </w:r>
      <w:r w:rsidR="00000000">
        <w:t>Un très petit incident</w:t>
      </w:r>
      <w:r>
        <w:t xml:space="preserve">. </w:t>
      </w:r>
      <w:r w:rsidR="00000000">
        <w:t>J</w:t>
      </w:r>
      <w:r>
        <w:t>’</w:t>
      </w:r>
      <w:r w:rsidR="00000000">
        <w:t>étais arrivé à l</w:t>
      </w:r>
      <w:r>
        <w:t>’</w:t>
      </w:r>
      <w:r w:rsidR="00000000">
        <w:t>improviste dans le salon et</w:t>
      </w:r>
      <w:r>
        <w:t xml:space="preserve">, </w:t>
      </w:r>
      <w:r w:rsidR="00000000">
        <w:t>quand j</w:t>
      </w:r>
      <w:r>
        <w:t>’</w:t>
      </w:r>
      <w:r w:rsidR="00000000">
        <w:t>ouvris la porte</w:t>
      </w:r>
      <w:r>
        <w:t xml:space="preserve">, </w:t>
      </w:r>
      <w:r w:rsidR="00000000">
        <w:t>j</w:t>
      </w:r>
      <w:r>
        <w:t>’</w:t>
      </w:r>
      <w:r w:rsidR="00000000">
        <w:t>aperçus sur le visage de ma femme un éclat de joie</w:t>
      </w:r>
      <w:r>
        <w:t xml:space="preserve">. </w:t>
      </w:r>
      <w:r w:rsidR="00000000">
        <w:t>Mais quand elle vit que c</w:t>
      </w:r>
      <w:r>
        <w:t>’</w:t>
      </w:r>
      <w:r w:rsidR="00000000">
        <w:t>était moi</w:t>
      </w:r>
      <w:r>
        <w:t xml:space="preserve">, </w:t>
      </w:r>
      <w:r w:rsidR="00000000">
        <w:t>cet éclat s</w:t>
      </w:r>
      <w:r>
        <w:t>’</w:t>
      </w:r>
      <w:r w:rsidR="00000000">
        <w:t>évanouit et elle se détourna toute déçue</w:t>
      </w:r>
      <w:r>
        <w:t xml:space="preserve">. </w:t>
      </w:r>
      <w:r w:rsidR="00000000">
        <w:t>C</w:t>
      </w:r>
      <w:r>
        <w:t>’</w:t>
      </w:r>
      <w:r w:rsidR="00000000">
        <w:t>en fut assez pour moi</w:t>
      </w:r>
      <w:r>
        <w:t xml:space="preserve">. </w:t>
      </w:r>
      <w:r w:rsidR="00000000">
        <w:t>Il n</w:t>
      </w:r>
      <w:r>
        <w:t>’</w:t>
      </w:r>
      <w:r w:rsidR="00000000">
        <w:t>y avait personne d</w:t>
      </w:r>
      <w:r>
        <w:t>’</w:t>
      </w:r>
      <w:r w:rsidR="00000000">
        <w:t>autre qu</w:t>
      </w:r>
      <w:r>
        <w:t>’</w:t>
      </w:r>
      <w:r w:rsidR="00000000">
        <w:t>Alec Fairbairn dont le pas pouvait être confondu avec le mien</w:t>
      </w:r>
      <w:r>
        <w:t xml:space="preserve">. </w:t>
      </w:r>
      <w:r w:rsidR="00000000">
        <w:t>Si je l</w:t>
      </w:r>
      <w:r>
        <w:t>’</w:t>
      </w:r>
      <w:r w:rsidR="00000000">
        <w:t>avais remarqué à cet instant-là</w:t>
      </w:r>
      <w:r>
        <w:t xml:space="preserve">, </w:t>
      </w:r>
      <w:r w:rsidR="00000000">
        <w:t>je l</w:t>
      </w:r>
      <w:r>
        <w:t>’</w:t>
      </w:r>
      <w:r w:rsidR="00000000">
        <w:t>aurais tué</w:t>
      </w:r>
      <w:r>
        <w:t xml:space="preserve">, </w:t>
      </w:r>
      <w:r w:rsidR="00000000">
        <w:t>car j</w:t>
      </w:r>
      <w:r>
        <w:t>’</w:t>
      </w:r>
      <w:r w:rsidR="00000000">
        <w:t>ai toujours agi comme un fou quand je me mettais en colère</w:t>
      </w:r>
      <w:r>
        <w:t xml:space="preserve">. </w:t>
      </w:r>
      <w:r w:rsidR="00000000">
        <w:t>Mary vit dans mon regard la lueur du diable et elle courut vers moi en posant sa main sur ma manche</w:t>
      </w:r>
      <w:r>
        <w:t xml:space="preserve">. </w:t>
      </w:r>
      <w:r w:rsidR="00000000">
        <w:t>“Non</w:t>
      </w:r>
      <w:r>
        <w:t xml:space="preserve">, </w:t>
      </w:r>
      <w:r w:rsidR="00000000">
        <w:t>Jim</w:t>
      </w:r>
      <w:r>
        <w:t xml:space="preserve"> ! </w:t>
      </w:r>
      <w:r w:rsidR="00000000">
        <w:t>Non</w:t>
      </w:r>
      <w:r>
        <w:t> !”</w:t>
      </w:r>
      <w:r w:rsidR="00000000">
        <w:t xml:space="preserve"> me dit-elle</w:t>
      </w:r>
      <w:r>
        <w:t xml:space="preserve">. </w:t>
      </w:r>
      <w:r w:rsidR="00000000">
        <w:t>“Où est Sarah</w:t>
      </w:r>
      <w:r>
        <w:t> ?”</w:t>
      </w:r>
      <w:r w:rsidR="00000000">
        <w:t xml:space="preserve"> j</w:t>
      </w:r>
      <w:r>
        <w:t>’</w:t>
      </w:r>
      <w:r w:rsidR="00000000">
        <w:t>ai demandé</w:t>
      </w:r>
      <w:r>
        <w:t xml:space="preserve">. </w:t>
      </w:r>
      <w:r w:rsidR="00000000">
        <w:t>“Dans la cuisine</w:t>
      </w:r>
      <w:r>
        <w:t xml:space="preserve">. – </w:t>
      </w:r>
      <w:r w:rsidR="00000000">
        <w:t>Sarah</w:t>
      </w:r>
      <w:r>
        <w:t xml:space="preserve"> ! </w:t>
      </w:r>
      <w:r w:rsidR="00000000">
        <w:t>j</w:t>
      </w:r>
      <w:r>
        <w:t>’</w:t>
      </w:r>
      <w:r w:rsidR="00000000">
        <w:t>ai dit quand je suis rentré dans la cuisine</w:t>
      </w:r>
      <w:r>
        <w:t xml:space="preserve">, </w:t>
      </w:r>
      <w:r w:rsidR="00000000">
        <w:t>ce Fairbairn ne remettre jamais les pieds chez moi</w:t>
      </w:r>
      <w:r>
        <w:t> !”</w:t>
      </w:r>
      <w:r w:rsidR="00000000">
        <w:t xml:space="preserve"> Elle m</w:t>
      </w:r>
      <w:r>
        <w:t>’</w:t>
      </w:r>
      <w:r w:rsidR="00000000">
        <w:t>a regardé</w:t>
      </w:r>
      <w:r>
        <w:t xml:space="preserve"> : </w:t>
      </w:r>
      <w:r w:rsidR="00000000">
        <w:t>“Et pourquoi</w:t>
      </w:r>
      <w:r>
        <w:t> ?”</w:t>
      </w:r>
      <w:r w:rsidR="00000000">
        <w:t xml:space="preserve"> J</w:t>
      </w:r>
      <w:r>
        <w:t>’</w:t>
      </w:r>
      <w:r w:rsidR="00000000">
        <w:t>ai répondu</w:t>
      </w:r>
      <w:r>
        <w:t xml:space="preserve"> : </w:t>
      </w:r>
      <w:r w:rsidR="00000000">
        <w:t>“Parce que c</w:t>
      </w:r>
      <w:r>
        <w:t>’</w:t>
      </w:r>
      <w:r w:rsidR="00000000">
        <w:t>est mon ordre</w:t>
      </w:r>
      <w:r>
        <w:t xml:space="preserve">. – </w:t>
      </w:r>
      <w:r w:rsidR="00000000">
        <w:t>Oh</w:t>
      </w:r>
      <w:r>
        <w:t xml:space="preserve"> ! </w:t>
      </w:r>
      <w:r w:rsidR="00000000">
        <w:t>elle a dit</w:t>
      </w:r>
      <w:r>
        <w:t xml:space="preserve">, </w:t>
      </w:r>
      <w:r w:rsidR="00000000">
        <w:t>si mes amis ne sont pas dignes de cette maison</w:t>
      </w:r>
      <w:r>
        <w:t xml:space="preserve">, </w:t>
      </w:r>
      <w:r w:rsidR="00000000">
        <w:t>alors je ne suis pas digne d</w:t>
      </w:r>
      <w:r>
        <w:t>’</w:t>
      </w:r>
      <w:r w:rsidR="00000000">
        <w:t>elle non plus</w:t>
      </w:r>
      <w:r>
        <w:t xml:space="preserve">. – </w:t>
      </w:r>
      <w:r w:rsidR="00000000">
        <w:t>Vous ferez ce que vous voudrez</w:t>
      </w:r>
      <w:r>
        <w:t xml:space="preserve">, </w:t>
      </w:r>
      <w:r w:rsidR="00000000">
        <w:t>j</w:t>
      </w:r>
      <w:r>
        <w:t>’</w:t>
      </w:r>
      <w:r w:rsidR="00000000">
        <w:t>ai dit</w:t>
      </w:r>
      <w:r>
        <w:t xml:space="preserve">, </w:t>
      </w:r>
      <w:r w:rsidR="00000000">
        <w:t>mais si ce Fairbairn se montre encore une fois ici</w:t>
      </w:r>
      <w:r>
        <w:t xml:space="preserve">, </w:t>
      </w:r>
      <w:r w:rsidR="00000000">
        <w:t>je vous enverrai l</w:t>
      </w:r>
      <w:r>
        <w:t>’</w:t>
      </w:r>
      <w:r w:rsidR="00000000">
        <w:t>une de ses oreilles en guise de souvenir</w:t>
      </w:r>
      <w:r>
        <w:t>.”</w:t>
      </w:r>
      <w:r w:rsidR="00000000">
        <w:t xml:space="preserve"> Elle a été épouvantée par l</w:t>
      </w:r>
      <w:r>
        <w:t>’</w:t>
      </w:r>
      <w:r w:rsidR="00000000">
        <w:t xml:space="preserve">expression de mon </w:t>
      </w:r>
      <w:r w:rsidR="00000000">
        <w:lastRenderedPageBreak/>
        <w:t>visage</w:t>
      </w:r>
      <w:r>
        <w:t xml:space="preserve">, </w:t>
      </w:r>
      <w:r w:rsidR="00000000">
        <w:t>je crois</w:t>
      </w:r>
      <w:r>
        <w:t xml:space="preserve">, </w:t>
      </w:r>
      <w:r w:rsidR="00000000">
        <w:t>car elle ne m</w:t>
      </w:r>
      <w:r>
        <w:t>’</w:t>
      </w:r>
      <w:r w:rsidR="00000000">
        <w:t>a rien répondu</w:t>
      </w:r>
      <w:r>
        <w:t xml:space="preserve">, </w:t>
      </w:r>
      <w:r w:rsidR="00000000">
        <w:t>et le soir même elle quittait ma maison</w:t>
      </w:r>
      <w:r>
        <w:t>.</w:t>
      </w:r>
    </w:p>
    <w:p w14:paraId="2FDFE25D" w14:textId="77777777" w:rsidR="00007824" w:rsidRDefault="00007824" w:rsidP="00007824">
      <w:r>
        <w:t>« </w:t>
      </w:r>
      <w:r w:rsidR="00000000">
        <w:t>Ma foi</w:t>
      </w:r>
      <w:r>
        <w:t xml:space="preserve">, </w:t>
      </w:r>
      <w:r w:rsidR="00000000">
        <w:t>je ne sais pas si c</w:t>
      </w:r>
      <w:r>
        <w:t>’</w:t>
      </w:r>
      <w:r w:rsidR="00000000">
        <w:t>était pure diablerie de la part de cette drôlesse</w:t>
      </w:r>
      <w:r>
        <w:t xml:space="preserve">, </w:t>
      </w:r>
      <w:r w:rsidR="00000000">
        <w:t>ou si elle croyait pouvoir me tourner contre ma femme en encourageant celle-ci à se mal conduire</w:t>
      </w:r>
      <w:r>
        <w:t xml:space="preserve">. </w:t>
      </w:r>
      <w:r w:rsidR="00000000">
        <w:t>Toujours est-il qu</w:t>
      </w:r>
      <w:r>
        <w:t>’</w:t>
      </w:r>
      <w:r w:rsidR="00000000">
        <w:t>elle alla s</w:t>
      </w:r>
      <w:r>
        <w:t>’</w:t>
      </w:r>
      <w:r w:rsidR="00000000">
        <w:t>établir à deux rues de chez moi pour louer des chambres à des marins</w:t>
      </w:r>
      <w:r>
        <w:t xml:space="preserve">. </w:t>
      </w:r>
      <w:r w:rsidR="00000000">
        <w:t>Fairbairn y descendait régulièrement</w:t>
      </w:r>
      <w:r>
        <w:t xml:space="preserve">, </w:t>
      </w:r>
      <w:r w:rsidR="00000000">
        <w:t>et Mary s</w:t>
      </w:r>
      <w:r>
        <w:t>’</w:t>
      </w:r>
      <w:r w:rsidR="00000000">
        <w:t>y rendait pour prendre le thé avec sa sœur et lui</w:t>
      </w:r>
      <w:r>
        <w:t xml:space="preserve">. </w:t>
      </w:r>
      <w:r w:rsidR="00000000">
        <w:t>Combien de fois y est-elle allée</w:t>
      </w:r>
      <w:r>
        <w:t xml:space="preserve">, </w:t>
      </w:r>
      <w:r w:rsidR="00000000">
        <w:t>je l</w:t>
      </w:r>
      <w:r>
        <w:t>’</w:t>
      </w:r>
      <w:r w:rsidR="00000000">
        <w:t>ignore</w:t>
      </w:r>
      <w:r>
        <w:t xml:space="preserve"> ; </w:t>
      </w:r>
      <w:r w:rsidR="00000000">
        <w:t>mais je l</w:t>
      </w:r>
      <w:r>
        <w:t>’</w:t>
      </w:r>
      <w:r w:rsidR="00000000">
        <w:t>ai suivie une fois</w:t>
      </w:r>
      <w:r>
        <w:t xml:space="preserve">, </w:t>
      </w:r>
      <w:r w:rsidR="00000000">
        <w:t>et quand je suis entré</w:t>
      </w:r>
      <w:r>
        <w:t xml:space="preserve">, </w:t>
      </w:r>
      <w:r w:rsidR="00000000">
        <w:t>Fairbairn s</w:t>
      </w:r>
      <w:r>
        <w:t>’</w:t>
      </w:r>
      <w:r w:rsidR="00000000">
        <w:t>est enfui en sautant le mur du jardin comme le lâche qu</w:t>
      </w:r>
      <w:r>
        <w:t>’</w:t>
      </w:r>
      <w:r w:rsidR="00000000">
        <w:t>il était</w:t>
      </w:r>
      <w:r>
        <w:t xml:space="preserve">. </w:t>
      </w:r>
      <w:r w:rsidR="00000000">
        <w:t>Je jurai à ma femme que je la tuerais si je la retrouvais avec lui</w:t>
      </w:r>
      <w:r>
        <w:t xml:space="preserve">, </w:t>
      </w:r>
      <w:r w:rsidR="00000000">
        <w:t>et je la ramenai à la maison</w:t>
      </w:r>
      <w:r>
        <w:t xml:space="preserve"> : </w:t>
      </w:r>
      <w:r w:rsidR="00000000">
        <w:t>elle tremblait</w:t>
      </w:r>
      <w:r>
        <w:t xml:space="preserve">, </w:t>
      </w:r>
      <w:r w:rsidR="00000000">
        <w:t>sanglotait</w:t>
      </w:r>
      <w:r>
        <w:t xml:space="preserve"> ; </w:t>
      </w:r>
      <w:r w:rsidR="00000000">
        <w:t>elle était aussi blanche qu</w:t>
      </w:r>
      <w:r>
        <w:t>’</w:t>
      </w:r>
      <w:r w:rsidR="00000000">
        <w:t>une feuille de papier</w:t>
      </w:r>
      <w:r>
        <w:t xml:space="preserve">. </w:t>
      </w:r>
      <w:r w:rsidR="00000000">
        <w:t>Il n</w:t>
      </w:r>
      <w:r>
        <w:t>’</w:t>
      </w:r>
      <w:r w:rsidR="00000000">
        <w:t>y eut plus d</w:t>
      </w:r>
      <w:r>
        <w:t>’</w:t>
      </w:r>
      <w:r w:rsidR="00000000">
        <w:t>amour entre nous</w:t>
      </w:r>
      <w:r>
        <w:t xml:space="preserve">. </w:t>
      </w:r>
      <w:r w:rsidR="00000000">
        <w:t>Je pouvais me rendre compte qu</w:t>
      </w:r>
      <w:r>
        <w:t>’</w:t>
      </w:r>
      <w:r w:rsidR="00000000">
        <w:t>elle me détestait</w:t>
      </w:r>
      <w:r>
        <w:t xml:space="preserve"> ; </w:t>
      </w:r>
      <w:r w:rsidR="00000000">
        <w:t>quand cette idée me poussait à boire</w:t>
      </w:r>
      <w:r>
        <w:t xml:space="preserve">, </w:t>
      </w:r>
      <w:r w:rsidR="00000000">
        <w:t>elle me méprisait et me haïssait encore plus</w:t>
      </w:r>
      <w:r>
        <w:t>.</w:t>
      </w:r>
    </w:p>
    <w:p w14:paraId="6B69AD87" w14:textId="7924AE65" w:rsidR="00007824" w:rsidRDefault="00007824" w:rsidP="00007824">
      <w:r>
        <w:t>« </w:t>
      </w:r>
      <w:r w:rsidR="00000000">
        <w:t>Sur ces entrefaites Sarah comprit qu</w:t>
      </w:r>
      <w:r>
        <w:t>’</w:t>
      </w:r>
      <w:r w:rsidR="00000000">
        <w:t>elle ne pouvait gagner sa vie à Liverpool</w:t>
      </w:r>
      <w:r>
        <w:t xml:space="preserve">, </w:t>
      </w:r>
      <w:r w:rsidR="00000000">
        <w:t>et elle partit pour Croydon afin d</w:t>
      </w:r>
      <w:r>
        <w:t>’</w:t>
      </w:r>
      <w:r w:rsidR="00000000">
        <w:t>habiter</w:t>
      </w:r>
      <w:r>
        <w:t xml:space="preserve">, </w:t>
      </w:r>
      <w:r w:rsidR="00000000">
        <w:t>je crois</w:t>
      </w:r>
      <w:r>
        <w:t xml:space="preserve">, </w:t>
      </w:r>
      <w:r w:rsidR="00000000">
        <w:t>avec sa sœur</w:t>
      </w:r>
      <w:r>
        <w:t xml:space="preserve">. </w:t>
      </w:r>
      <w:r w:rsidR="00170FB8">
        <w:t>À</w:t>
      </w:r>
      <w:r w:rsidR="00000000">
        <w:t xml:space="preserve"> la maison les choses continuèrent d</w:t>
      </w:r>
      <w:r>
        <w:t>’</w:t>
      </w:r>
      <w:r w:rsidR="00000000">
        <w:t>aller leur train</w:t>
      </w:r>
      <w:r>
        <w:t xml:space="preserve">. </w:t>
      </w:r>
      <w:r w:rsidR="00000000">
        <w:t>Et puis ce fut cette dernière semaine</w:t>
      </w:r>
      <w:r>
        <w:t xml:space="preserve">, </w:t>
      </w:r>
      <w:r w:rsidR="00000000">
        <w:t>et toute la misère et l</w:t>
      </w:r>
      <w:r>
        <w:t>’</w:t>
      </w:r>
      <w:r w:rsidR="00000000">
        <w:t>anéantissement de tout</w:t>
      </w:r>
      <w:r>
        <w:t>.</w:t>
      </w:r>
    </w:p>
    <w:p w14:paraId="520FAD0B" w14:textId="77777777" w:rsidR="00007824" w:rsidRDefault="00007824" w:rsidP="00007824">
      <w:r>
        <w:t>« </w:t>
      </w:r>
      <w:r w:rsidR="00000000">
        <w:t>Voici comment</w:t>
      </w:r>
      <w:r>
        <w:t xml:space="preserve">. </w:t>
      </w:r>
      <w:r w:rsidR="00000000">
        <w:t>Nous avions embarqué à bord du May Day pour un voyage circulaire d</w:t>
      </w:r>
      <w:r>
        <w:t>’</w:t>
      </w:r>
      <w:r w:rsidR="00000000">
        <w:t>une semaine</w:t>
      </w:r>
      <w:r>
        <w:t xml:space="preserve"> ; </w:t>
      </w:r>
      <w:r w:rsidR="00000000">
        <w:t>mais une barrique se désamarra et démolit l</w:t>
      </w:r>
      <w:r>
        <w:t>’</w:t>
      </w:r>
      <w:r w:rsidR="00000000">
        <w:t>une de nos tôles</w:t>
      </w:r>
      <w:r>
        <w:t xml:space="preserve">, </w:t>
      </w:r>
      <w:r w:rsidR="00000000">
        <w:t>si bien que nous dûmes regagner le port pour douze heures</w:t>
      </w:r>
      <w:r>
        <w:t xml:space="preserve">. </w:t>
      </w:r>
      <w:r w:rsidR="00000000">
        <w:t>Je descendis à terre et rentrai à la maison</w:t>
      </w:r>
      <w:r>
        <w:t xml:space="preserve"> : </w:t>
      </w:r>
      <w:r w:rsidR="00000000">
        <w:t>j</w:t>
      </w:r>
      <w:r>
        <w:t>’</w:t>
      </w:r>
      <w:r w:rsidR="00000000">
        <w:t>espérais que peut-être ma femme serait heureuse de me voir si tôt de retour</w:t>
      </w:r>
      <w:r>
        <w:t xml:space="preserve">. </w:t>
      </w:r>
      <w:r w:rsidR="00000000">
        <w:t>Quand je tournai dans ma rue</w:t>
      </w:r>
      <w:r>
        <w:t xml:space="preserve">, </w:t>
      </w:r>
      <w:r w:rsidR="00000000">
        <w:t>un fiacre me croisa et je la vis à l</w:t>
      </w:r>
      <w:r>
        <w:t>’</w:t>
      </w:r>
      <w:r w:rsidR="00000000">
        <w:t>intérieur</w:t>
      </w:r>
      <w:r>
        <w:t xml:space="preserve">, </w:t>
      </w:r>
      <w:r w:rsidR="00000000">
        <w:t>assise à côté de Fairbairn</w:t>
      </w:r>
      <w:r>
        <w:t xml:space="preserve">, </w:t>
      </w:r>
      <w:r w:rsidR="00000000">
        <w:t>tous deux riant aux éclats et bavardant</w:t>
      </w:r>
      <w:r>
        <w:t xml:space="preserve"> : </w:t>
      </w:r>
      <w:r w:rsidR="00000000">
        <w:t>ils étaient loin de penser à moi qui les observais du trottoir</w:t>
      </w:r>
      <w:r>
        <w:t>.</w:t>
      </w:r>
    </w:p>
    <w:p w14:paraId="2DDC52AE" w14:textId="77777777" w:rsidR="00007824" w:rsidRDefault="00007824" w:rsidP="00007824">
      <w:r>
        <w:lastRenderedPageBreak/>
        <w:t>« </w:t>
      </w:r>
      <w:r w:rsidR="00000000">
        <w:t>Je vous le dis</w:t>
      </w:r>
      <w:r>
        <w:t xml:space="preserve">, </w:t>
      </w:r>
      <w:r w:rsidR="00000000">
        <w:t>et je vous en donne ma parole</w:t>
      </w:r>
      <w:r>
        <w:t xml:space="preserve">, </w:t>
      </w:r>
      <w:r w:rsidR="00000000">
        <w:t>à partir de cet instant</w:t>
      </w:r>
      <w:r>
        <w:t xml:space="preserve">, </w:t>
      </w:r>
      <w:r w:rsidR="00000000">
        <w:t>je ne fus plus mon maître</w:t>
      </w:r>
      <w:r>
        <w:t xml:space="preserve"> : </w:t>
      </w:r>
      <w:r w:rsidR="00000000">
        <w:t>la suite se présente comme un rêve confus quand j</w:t>
      </w:r>
      <w:r>
        <w:t>’</w:t>
      </w:r>
      <w:r w:rsidR="00000000">
        <w:t>y repense</w:t>
      </w:r>
      <w:r>
        <w:t xml:space="preserve">. </w:t>
      </w:r>
      <w:r w:rsidR="00000000">
        <w:t>J</w:t>
      </w:r>
      <w:r>
        <w:t>’</w:t>
      </w:r>
      <w:r w:rsidR="00000000">
        <w:t>avais beaucoup bu ces derniers temps</w:t>
      </w:r>
      <w:r>
        <w:t xml:space="preserve">, </w:t>
      </w:r>
      <w:r w:rsidR="00000000">
        <w:t>et les deux choses ensemble me montèrent au cerveau</w:t>
      </w:r>
      <w:r>
        <w:t xml:space="preserve">. </w:t>
      </w:r>
      <w:r w:rsidR="00000000">
        <w:t>Maintenant il y a quelque chose qui bat dans ma tête</w:t>
      </w:r>
      <w:r>
        <w:t xml:space="preserve">, </w:t>
      </w:r>
      <w:r w:rsidR="00000000">
        <w:t>comme un marteau de charpentier</w:t>
      </w:r>
      <w:r>
        <w:t xml:space="preserve">, </w:t>
      </w:r>
      <w:r w:rsidR="00000000">
        <w:t>mais ce matin-là il me semblait avoir dans les oreilles le bruit de tout le Niagara</w:t>
      </w:r>
      <w:r>
        <w:t>.</w:t>
      </w:r>
    </w:p>
    <w:p w14:paraId="1304D7A8" w14:textId="24D8C4F9" w:rsidR="00007824" w:rsidRDefault="00007824" w:rsidP="00007824">
      <w:r>
        <w:t>« </w:t>
      </w:r>
      <w:r w:rsidR="00000000">
        <w:t>Alors j</w:t>
      </w:r>
      <w:r>
        <w:t>’</w:t>
      </w:r>
      <w:r w:rsidR="00000000">
        <w:t>ai pris mes jambes à mon cou et j</w:t>
      </w:r>
      <w:r>
        <w:t>’</w:t>
      </w:r>
      <w:r w:rsidR="00000000">
        <w:t>ai poursuivi le fiacre</w:t>
      </w:r>
      <w:r>
        <w:t xml:space="preserve">. </w:t>
      </w:r>
      <w:r w:rsidR="00000000">
        <w:t>J</w:t>
      </w:r>
      <w:r>
        <w:t>’</w:t>
      </w:r>
      <w:r w:rsidR="00000000">
        <w:t>avais à la main un lourd gourdin de chêne</w:t>
      </w:r>
      <w:r>
        <w:t xml:space="preserve">, </w:t>
      </w:r>
      <w:r w:rsidR="00000000">
        <w:t>et je vous dis que d</w:t>
      </w:r>
      <w:r>
        <w:t>’</w:t>
      </w:r>
      <w:r w:rsidR="00000000">
        <w:t>abord j</w:t>
      </w:r>
      <w:r>
        <w:t>’</w:t>
      </w:r>
      <w:r w:rsidR="00000000">
        <w:t>ai vu rouge</w:t>
      </w:r>
      <w:r>
        <w:t xml:space="preserve"> ; </w:t>
      </w:r>
      <w:r w:rsidR="00000000">
        <w:t>mais tout en courant</w:t>
      </w:r>
      <w:r>
        <w:t xml:space="preserve">, </w:t>
      </w:r>
      <w:r w:rsidR="00000000">
        <w:t>je réfléchissais et j</w:t>
      </w:r>
      <w:r>
        <w:t>’</w:t>
      </w:r>
      <w:r w:rsidR="00000000">
        <w:t>ai ralenti un peu afin de les voir sans être vu</w:t>
      </w:r>
      <w:r>
        <w:t xml:space="preserve">. </w:t>
      </w:r>
      <w:r w:rsidR="00000000">
        <w:t>Ils s</w:t>
      </w:r>
      <w:r>
        <w:t>’</w:t>
      </w:r>
      <w:r w:rsidR="00000000">
        <w:t>arrêtèrent à la gare</w:t>
      </w:r>
      <w:r>
        <w:t xml:space="preserve">. </w:t>
      </w:r>
      <w:r w:rsidR="00000000">
        <w:t>Autour des guichets</w:t>
      </w:r>
      <w:r>
        <w:t xml:space="preserve">, </w:t>
      </w:r>
      <w:r w:rsidR="00000000">
        <w:t>il y avait beaucoup de monde</w:t>
      </w:r>
      <w:r>
        <w:t xml:space="preserve"> ; </w:t>
      </w:r>
      <w:r w:rsidR="00000000">
        <w:t>je pus donc m</w:t>
      </w:r>
      <w:r>
        <w:t>’</w:t>
      </w:r>
      <w:r w:rsidR="00000000">
        <w:t>approcher sans attirer leur attention</w:t>
      </w:r>
      <w:r>
        <w:t xml:space="preserve">. </w:t>
      </w:r>
      <w:r w:rsidR="00000000">
        <w:t>Ils prirent des billets pour New Brighton</w:t>
      </w:r>
      <w:r>
        <w:t xml:space="preserve">. </w:t>
      </w:r>
      <w:r w:rsidR="00000000">
        <w:t>Moi aussi</w:t>
      </w:r>
      <w:r>
        <w:t xml:space="preserve">. </w:t>
      </w:r>
      <w:r w:rsidR="00000000">
        <w:t>Je montai dans le troisième compartiment derrière eux</w:t>
      </w:r>
      <w:r>
        <w:t xml:space="preserve">. </w:t>
      </w:r>
      <w:r w:rsidR="00170FB8">
        <w:t>À</w:t>
      </w:r>
      <w:r w:rsidR="00000000">
        <w:t xml:space="preserve"> New Brighton ils se promenèrent le long du boulevard de la plage</w:t>
      </w:r>
      <w:r>
        <w:t xml:space="preserve"> ; </w:t>
      </w:r>
      <w:r w:rsidR="00000000">
        <w:t>je les suivais à cent mètres</w:t>
      </w:r>
      <w:r>
        <w:t xml:space="preserve">. </w:t>
      </w:r>
      <w:r w:rsidR="00000000">
        <w:t>Enfin je les vis louer un bateau</w:t>
      </w:r>
      <w:r>
        <w:t xml:space="preserve">, </w:t>
      </w:r>
      <w:r w:rsidR="00000000">
        <w:t>monter dedans</w:t>
      </w:r>
      <w:r>
        <w:t xml:space="preserve"> : </w:t>
      </w:r>
      <w:r w:rsidR="00000000">
        <w:t>il faisait très chaud</w:t>
      </w:r>
      <w:r>
        <w:t xml:space="preserve">, </w:t>
      </w:r>
      <w:r w:rsidR="00000000">
        <w:t>sans doute cherchaient-ils un peu de fraîcheur sur l</w:t>
      </w:r>
      <w:r>
        <w:t>’</w:t>
      </w:r>
      <w:r w:rsidR="00000000">
        <w:t>eau</w:t>
      </w:r>
      <w:r>
        <w:t>.</w:t>
      </w:r>
    </w:p>
    <w:p w14:paraId="000C8E87" w14:textId="77777777" w:rsidR="00007824" w:rsidRDefault="00007824" w:rsidP="00007824">
      <w:r>
        <w:t>« </w:t>
      </w:r>
      <w:r w:rsidR="00000000">
        <w:t>C</w:t>
      </w:r>
      <w:r>
        <w:t>’</w:t>
      </w:r>
      <w:r w:rsidR="00000000">
        <w:t>était juste comme s</w:t>
      </w:r>
      <w:r>
        <w:t>’</w:t>
      </w:r>
      <w:r w:rsidR="00000000">
        <w:t>ils m</w:t>
      </w:r>
      <w:r>
        <w:t>’</w:t>
      </w:r>
      <w:r w:rsidR="00000000">
        <w:t>étaient donnés dans la main</w:t>
      </w:r>
      <w:r>
        <w:t xml:space="preserve">. </w:t>
      </w:r>
      <w:r w:rsidR="00000000">
        <w:t>Il y avait un peu de brume</w:t>
      </w:r>
      <w:r>
        <w:t xml:space="preserve"> : </w:t>
      </w:r>
      <w:r w:rsidR="00000000">
        <w:t>on ne pouvait pas voir à plus de quelques centaines de mètres</w:t>
      </w:r>
      <w:r>
        <w:t xml:space="preserve">. </w:t>
      </w:r>
      <w:r w:rsidR="00000000">
        <w:t>Je louai un bateau moi aussi</w:t>
      </w:r>
      <w:r>
        <w:t xml:space="preserve">, </w:t>
      </w:r>
      <w:r w:rsidR="00000000">
        <w:t>et je tirai sur les avirons</w:t>
      </w:r>
      <w:r>
        <w:t xml:space="preserve">. </w:t>
      </w:r>
      <w:r w:rsidR="00000000">
        <w:t>Je distinguais le sillage de leur embarcation</w:t>
      </w:r>
      <w:r>
        <w:t xml:space="preserve">, </w:t>
      </w:r>
      <w:r w:rsidR="00000000">
        <w:t>mais ils avançaient presque aussi vite que moi et ils étaient à peu près à quinze cents mètres du rivage quand je parvins à leur hauteur</w:t>
      </w:r>
      <w:r>
        <w:t xml:space="preserve">. </w:t>
      </w:r>
      <w:r w:rsidR="00000000">
        <w:t>La brume nous enveloppait comme dans un rideau</w:t>
      </w:r>
      <w:r>
        <w:t xml:space="preserve">, </w:t>
      </w:r>
      <w:r w:rsidR="00000000">
        <w:t>et nous étions tous les trois seuls en plein milieu</w:t>
      </w:r>
      <w:r>
        <w:t xml:space="preserve">. </w:t>
      </w:r>
      <w:r w:rsidR="00000000">
        <w:t>Mon Dieu</w:t>
      </w:r>
      <w:r>
        <w:t xml:space="preserve">, </w:t>
      </w:r>
      <w:r w:rsidR="00000000">
        <w:t>oublierai-je jamais leurs visages quand ils reconnurent l</w:t>
      </w:r>
      <w:r>
        <w:t>’</w:t>
      </w:r>
      <w:r w:rsidR="00000000">
        <w:t>homme qui montait la barque tout près d</w:t>
      </w:r>
      <w:r>
        <w:t>’</w:t>
      </w:r>
      <w:r w:rsidR="00000000">
        <w:t>eux</w:t>
      </w:r>
      <w:r>
        <w:t xml:space="preserve"> ? </w:t>
      </w:r>
      <w:r w:rsidR="00000000">
        <w:t>Elle se mit à hurler</w:t>
      </w:r>
      <w:r>
        <w:t xml:space="preserve">. </w:t>
      </w:r>
      <w:r w:rsidR="00000000">
        <w:t>Lui jura comme un forcené</w:t>
      </w:r>
      <w:r>
        <w:t xml:space="preserve">, </w:t>
      </w:r>
      <w:r w:rsidR="00000000">
        <w:t>et essaya de me porter un coup d</w:t>
      </w:r>
      <w:r>
        <w:t>’</w:t>
      </w:r>
      <w:r w:rsidR="00000000">
        <w:t xml:space="preserve">aviron car il avait dû lire le meurtre dans </w:t>
      </w:r>
      <w:r w:rsidR="00000000">
        <w:lastRenderedPageBreak/>
        <w:t>mon regard</w:t>
      </w:r>
      <w:r>
        <w:t xml:space="preserve">. </w:t>
      </w:r>
      <w:r w:rsidR="00000000">
        <w:t>Je l</w:t>
      </w:r>
      <w:r>
        <w:t>’</w:t>
      </w:r>
      <w:r w:rsidR="00000000">
        <w:t>évitai et lui assenai un coup de gourdin qui lui écrasa la tête comme un œuf</w:t>
      </w:r>
      <w:r>
        <w:t xml:space="preserve">. </w:t>
      </w:r>
      <w:r w:rsidR="00000000">
        <w:t>Je l</w:t>
      </w:r>
      <w:r>
        <w:t>’</w:t>
      </w:r>
      <w:r w:rsidR="00000000">
        <w:t>aurais peut-être épargnée</w:t>
      </w:r>
      <w:r>
        <w:t xml:space="preserve">, </w:t>
      </w:r>
      <w:r w:rsidR="00000000">
        <w:t>elle</w:t>
      </w:r>
      <w:r>
        <w:t xml:space="preserve">, </w:t>
      </w:r>
      <w:r w:rsidR="00000000">
        <w:t>en dépit de toute ma folie</w:t>
      </w:r>
      <w:r>
        <w:t xml:space="preserve">, </w:t>
      </w:r>
      <w:r w:rsidR="00000000">
        <w:t>mais elle glissa ses bras autour de lui</w:t>
      </w:r>
      <w:r>
        <w:t xml:space="preserve">, </w:t>
      </w:r>
      <w:r w:rsidR="00000000">
        <w:t>criant et l</w:t>
      </w:r>
      <w:r>
        <w:t>’</w:t>
      </w:r>
      <w:r w:rsidR="00000000">
        <w:t>appelant “Alec”</w:t>
      </w:r>
      <w:r>
        <w:t xml:space="preserve">. </w:t>
      </w:r>
      <w:r w:rsidR="00000000">
        <w:t>Je frappai un deuxième coup</w:t>
      </w:r>
      <w:r>
        <w:t xml:space="preserve">, </w:t>
      </w:r>
      <w:r w:rsidR="00000000">
        <w:t>elle s</w:t>
      </w:r>
      <w:r>
        <w:t>’</w:t>
      </w:r>
      <w:r w:rsidR="00000000">
        <w:t>écroula à côté</w:t>
      </w:r>
      <w:r>
        <w:t xml:space="preserve">. </w:t>
      </w:r>
      <w:r w:rsidR="00000000">
        <w:t>J</w:t>
      </w:r>
      <w:r>
        <w:t>’</w:t>
      </w:r>
      <w:r w:rsidR="00000000">
        <w:t>étais comme une bête sauvage ayant bu du sang</w:t>
      </w:r>
      <w:r>
        <w:t xml:space="preserve">. </w:t>
      </w:r>
      <w:r w:rsidR="00000000">
        <w:t>Si Sarah s</w:t>
      </w:r>
      <w:r>
        <w:t>’</w:t>
      </w:r>
      <w:r w:rsidR="00000000">
        <w:t>était trouvée là</w:t>
      </w:r>
      <w:r>
        <w:t xml:space="preserve">, </w:t>
      </w:r>
      <w:r w:rsidR="00000000">
        <w:t>par le Seigneur elle les aurait rejoints</w:t>
      </w:r>
      <w:r>
        <w:t xml:space="preserve"> ! </w:t>
      </w:r>
      <w:r w:rsidR="00000000">
        <w:t>Je tirai mon couteau et</w:t>
      </w:r>
      <w:r>
        <w:t xml:space="preserve">… </w:t>
      </w:r>
      <w:r w:rsidR="00000000">
        <w:t>Là</w:t>
      </w:r>
      <w:r>
        <w:t xml:space="preserve">, </w:t>
      </w:r>
      <w:r w:rsidR="00000000">
        <w:t>j</w:t>
      </w:r>
      <w:r>
        <w:t>’</w:t>
      </w:r>
      <w:r w:rsidR="00000000">
        <w:t>en ai dit assez</w:t>
      </w:r>
      <w:r>
        <w:t xml:space="preserve"> ! </w:t>
      </w:r>
      <w:r w:rsidR="00000000">
        <w:t>J</w:t>
      </w:r>
      <w:r>
        <w:t>’</w:t>
      </w:r>
      <w:r w:rsidR="00000000">
        <w:t>éprouvai une sorte de joie féroce quand je pensai à la tête de Sarah quand elle verrait les conséquences de ses intrigues</w:t>
      </w:r>
      <w:r>
        <w:t xml:space="preserve">. </w:t>
      </w:r>
      <w:r w:rsidR="00000000">
        <w:t>Puis j</w:t>
      </w:r>
      <w:r>
        <w:t>’</w:t>
      </w:r>
      <w:r w:rsidR="00000000">
        <w:t>attachai les deux corps au bateau</w:t>
      </w:r>
      <w:r>
        <w:t xml:space="preserve">, </w:t>
      </w:r>
      <w:r w:rsidR="00000000">
        <w:t>je creusai une planche et je restai là jusqu</w:t>
      </w:r>
      <w:r>
        <w:t>’</w:t>
      </w:r>
      <w:r w:rsidR="00000000">
        <w:t>à ce qu</w:t>
      </w:r>
      <w:r>
        <w:t>’</w:t>
      </w:r>
      <w:r w:rsidR="00000000">
        <w:t>ils eussent sombré</w:t>
      </w:r>
      <w:r>
        <w:t xml:space="preserve">. </w:t>
      </w:r>
      <w:r w:rsidR="00000000">
        <w:t>Je savais bien que le loueur des bateaux penserait qu</w:t>
      </w:r>
      <w:r>
        <w:t>’</w:t>
      </w:r>
      <w:r w:rsidR="00000000">
        <w:t>ils s</w:t>
      </w:r>
      <w:r>
        <w:t>’</w:t>
      </w:r>
      <w:r w:rsidR="00000000">
        <w:t>étaient perdus dans la brume et qu</w:t>
      </w:r>
      <w:r>
        <w:t>’</w:t>
      </w:r>
      <w:r w:rsidR="00000000">
        <w:t>ils avaient dérivé en pleine mer</w:t>
      </w:r>
      <w:r>
        <w:t xml:space="preserve">. </w:t>
      </w:r>
      <w:r w:rsidR="00000000">
        <w:t>Je me nettoyai</w:t>
      </w:r>
      <w:r>
        <w:t xml:space="preserve">, </w:t>
      </w:r>
      <w:r w:rsidR="00000000">
        <w:t>revins à terre</w:t>
      </w:r>
      <w:r>
        <w:t xml:space="preserve">, </w:t>
      </w:r>
      <w:r w:rsidR="00000000">
        <w:t>et rembarquai à bord de mon navire sans qu</w:t>
      </w:r>
      <w:r>
        <w:t>’</w:t>
      </w:r>
      <w:r w:rsidR="00000000">
        <w:t>âme au monde ait soupçonné ce qui s</w:t>
      </w:r>
      <w:r>
        <w:t>’</w:t>
      </w:r>
      <w:r w:rsidR="00000000">
        <w:t>était passé</w:t>
      </w:r>
      <w:r>
        <w:t xml:space="preserve">. </w:t>
      </w:r>
      <w:r w:rsidR="00000000">
        <w:t>Cette nuit-là je préparai le paquet pour Sarah Cushing</w:t>
      </w:r>
      <w:r>
        <w:t xml:space="preserve"> ; </w:t>
      </w:r>
      <w:r w:rsidR="00000000">
        <w:t>le lendemain je l</w:t>
      </w:r>
      <w:r>
        <w:t>’</w:t>
      </w:r>
      <w:r w:rsidR="00000000">
        <w:t>expédiai de Belfast</w:t>
      </w:r>
      <w:r>
        <w:t>.</w:t>
      </w:r>
    </w:p>
    <w:p w14:paraId="30CDF621" w14:textId="3BD1F0B8" w:rsidR="00007824" w:rsidRDefault="00007824" w:rsidP="00007824">
      <w:r>
        <w:t>« </w:t>
      </w:r>
      <w:r w:rsidR="00000000">
        <w:t>Voilà</w:t>
      </w:r>
      <w:r>
        <w:t xml:space="preserve">. </w:t>
      </w:r>
      <w:r w:rsidR="00000000">
        <w:t>J</w:t>
      </w:r>
      <w:r>
        <w:t>’</w:t>
      </w:r>
      <w:r w:rsidR="00000000">
        <w:t>ai dit toute la vérité</w:t>
      </w:r>
      <w:r>
        <w:t xml:space="preserve">. </w:t>
      </w:r>
      <w:r w:rsidR="00000000">
        <w:t>Vous pouvez me pendre</w:t>
      </w:r>
      <w:r>
        <w:t xml:space="preserve">. </w:t>
      </w:r>
      <w:r w:rsidR="00000000">
        <w:t>Vous pouvez faire de moi tout ce que vous voudrez</w:t>
      </w:r>
      <w:r>
        <w:t xml:space="preserve">. </w:t>
      </w:r>
      <w:r w:rsidR="00000000">
        <w:t>Mais vous ne pourrez pas me punir comme déjà</w:t>
      </w:r>
      <w:r>
        <w:t xml:space="preserve">, </w:t>
      </w:r>
      <w:r w:rsidR="00000000">
        <w:t>j</w:t>
      </w:r>
      <w:r>
        <w:t>’</w:t>
      </w:r>
      <w:r w:rsidR="00000000">
        <w:t>ai été puni</w:t>
      </w:r>
      <w:r>
        <w:t xml:space="preserve">. </w:t>
      </w:r>
      <w:r w:rsidR="00000000">
        <w:t>Je ne peux pas fermer les yeux sans voir ces deux visages me regarder</w:t>
      </w:r>
      <w:r>
        <w:t xml:space="preserve"> : </w:t>
      </w:r>
      <w:r w:rsidR="00000000">
        <w:t>me regarder comme ils l</w:t>
      </w:r>
      <w:r>
        <w:t>’</w:t>
      </w:r>
      <w:r w:rsidR="00000000">
        <w:t>ont fait quand mon bateau a troué la brume</w:t>
      </w:r>
      <w:r>
        <w:t xml:space="preserve">. </w:t>
      </w:r>
      <w:r w:rsidR="00000000">
        <w:t>Je les ai tués vite</w:t>
      </w:r>
      <w:r>
        <w:t xml:space="preserve"> : </w:t>
      </w:r>
      <w:r w:rsidR="00000000">
        <w:t>eux me tuent lentement</w:t>
      </w:r>
      <w:r>
        <w:t xml:space="preserve">. </w:t>
      </w:r>
      <w:r w:rsidR="00000000">
        <w:t>Encore une autre nuit</w:t>
      </w:r>
      <w:r>
        <w:t xml:space="preserve">, </w:t>
      </w:r>
      <w:r w:rsidR="00000000">
        <w:t>et je serais mort ou fou avant le matin</w:t>
      </w:r>
      <w:r>
        <w:t xml:space="preserve">. </w:t>
      </w:r>
      <w:r w:rsidR="00000000">
        <w:t>Vous ne me laisserez pas seul dans une cellule</w:t>
      </w:r>
      <w:r>
        <w:t xml:space="preserve">, </w:t>
      </w:r>
      <w:r w:rsidR="00000000">
        <w:t>monsieur</w:t>
      </w:r>
      <w:r>
        <w:t xml:space="preserve"> ? </w:t>
      </w:r>
      <w:r w:rsidR="00000000">
        <w:t>De grâce ne le faites pas</w:t>
      </w:r>
      <w:r>
        <w:t xml:space="preserve"> ! </w:t>
      </w:r>
      <w:r w:rsidR="00000000">
        <w:t>Au jour de votre agonie</w:t>
      </w:r>
      <w:r>
        <w:t xml:space="preserve">, </w:t>
      </w:r>
      <w:r w:rsidR="00000000">
        <w:t>puissiez-vous être traité comme vous me traiterez aujourd</w:t>
      </w:r>
      <w:r>
        <w:t>’</w:t>
      </w:r>
      <w:r w:rsidR="00000000">
        <w:t>hui</w:t>
      </w:r>
      <w:r>
        <w:t>. »</w:t>
      </w:r>
    </w:p>
    <w:p w14:paraId="08C8180E" w14:textId="1F48943E" w:rsidR="00000000" w:rsidRDefault="00007824" w:rsidP="00007824">
      <w:r>
        <w:t>« </w:t>
      </w:r>
      <w:r w:rsidR="00000000">
        <w:t>Quelle est la signification de tout cela</w:t>
      </w:r>
      <w:r>
        <w:t xml:space="preserve">, </w:t>
      </w:r>
      <w:r w:rsidR="00000000">
        <w:t>Watson</w:t>
      </w:r>
      <w:r>
        <w:t xml:space="preserve"> ? </w:t>
      </w:r>
      <w:r w:rsidR="00000000">
        <w:t>me demanda Holmes d</w:t>
      </w:r>
      <w:r>
        <w:t>’</w:t>
      </w:r>
      <w:r w:rsidR="00000000">
        <w:t>un ton solennel en reposant le document</w:t>
      </w:r>
      <w:r>
        <w:t xml:space="preserve">. </w:t>
      </w:r>
      <w:r w:rsidR="00170FB8">
        <w:t>À</w:t>
      </w:r>
      <w:r w:rsidR="00000000">
        <w:t xml:space="preserve"> quelle fin tend ce cercle de misère</w:t>
      </w:r>
      <w:r>
        <w:t xml:space="preserve">, </w:t>
      </w:r>
      <w:r w:rsidR="00000000">
        <w:t>de violence et de peur</w:t>
      </w:r>
      <w:r>
        <w:t xml:space="preserve"> ? </w:t>
      </w:r>
      <w:r w:rsidR="00000000">
        <w:t>Il doit bien tendre à une certaine fin</w:t>
      </w:r>
      <w:r>
        <w:t xml:space="preserve">, </w:t>
      </w:r>
      <w:r w:rsidR="00000000">
        <w:t>sinon notre univers serait gouverné par le hasard</w:t>
      </w:r>
      <w:r>
        <w:t xml:space="preserve">, </w:t>
      </w:r>
      <w:r w:rsidR="00000000">
        <w:t>ce qui est impensable</w:t>
      </w:r>
      <w:r>
        <w:t xml:space="preserve">. </w:t>
      </w:r>
      <w:r w:rsidR="00000000">
        <w:t xml:space="preserve">Mais quelle </w:t>
      </w:r>
      <w:r w:rsidR="00000000">
        <w:lastRenderedPageBreak/>
        <w:t>fin</w:t>
      </w:r>
      <w:r>
        <w:t xml:space="preserve"> ? </w:t>
      </w:r>
      <w:r w:rsidR="00000000">
        <w:t>Voilà le grand problème qui est posé depuis le commencement des temps</w:t>
      </w:r>
      <w:r>
        <w:t xml:space="preserve">, </w:t>
      </w:r>
      <w:r w:rsidR="00000000">
        <w:t>et la raison humaine est toujours aussi éloignée d</w:t>
      </w:r>
      <w:r>
        <w:t>’</w:t>
      </w:r>
      <w:r w:rsidR="00000000">
        <w:t>y répondre</w:t>
      </w:r>
      <w:r>
        <w:t>. »</w:t>
      </w:r>
    </w:p>
    <w:p w14:paraId="7F4F8023" w14:textId="77777777" w:rsidR="00000000" w:rsidRDefault="00000000" w:rsidP="00007824">
      <w:pPr>
        <w:pStyle w:val="Titre1"/>
      </w:pPr>
      <w:bookmarkStart w:id="1" w:name="_Toc203560982"/>
      <w:r>
        <w:lastRenderedPageBreak/>
        <w:t>Toutes les aventures de Sherlock Holmes</w:t>
      </w:r>
      <w:bookmarkEnd w:id="1"/>
    </w:p>
    <w:p w14:paraId="16FD97F2" w14:textId="77777777" w:rsidR="00007824" w:rsidRDefault="00000000" w:rsidP="00007824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constituent les aventures de Sherlock Holmes</w:t>
      </w:r>
      <w:r w:rsidR="00007824">
        <w:t xml:space="preserve">, </w:t>
      </w:r>
      <w:r>
        <w:t>publiées par Sir Arthur Conan Doyle entre 1887 et 1927</w:t>
      </w:r>
      <w:r w:rsidR="00007824">
        <w:t>.</w:t>
      </w:r>
    </w:p>
    <w:p w14:paraId="4D578A76" w14:textId="7CC46FAF" w:rsidR="00000000" w:rsidRDefault="00000000" w:rsidP="00007824">
      <w:pPr>
        <w:pStyle w:val="intertitres"/>
        <w:rPr>
          <w:sz w:val="38"/>
        </w:rPr>
      </w:pPr>
      <w:r>
        <w:rPr>
          <w:sz w:val="38"/>
        </w:rPr>
        <w:t>Romans</w:t>
      </w:r>
    </w:p>
    <w:p w14:paraId="305C8A09" w14:textId="77777777" w:rsidR="00007824" w:rsidRDefault="00000000" w:rsidP="00007824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007824">
        <w:t xml:space="preserve"> (</w:t>
      </w:r>
      <w:r>
        <w:t>novembre 1887</w:t>
      </w:r>
      <w:r w:rsidR="00007824">
        <w:t>)</w:t>
      </w:r>
    </w:p>
    <w:p w14:paraId="47CF4D74" w14:textId="77777777" w:rsidR="00007824" w:rsidRDefault="00000000" w:rsidP="00007824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007824">
        <w:t xml:space="preserve"> (</w:t>
      </w:r>
      <w:r>
        <w:t>février 1890</w:t>
      </w:r>
      <w:r w:rsidR="00007824">
        <w:t>)</w:t>
      </w:r>
    </w:p>
    <w:p w14:paraId="50EE657A" w14:textId="77777777" w:rsidR="00007824" w:rsidRDefault="00000000" w:rsidP="00007824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007824">
        <w:t xml:space="preserve"> (</w:t>
      </w:r>
      <w:r>
        <w:t>août 1901 à mai 1902</w:t>
      </w:r>
      <w:r w:rsidR="00007824">
        <w:t>)</w:t>
      </w:r>
    </w:p>
    <w:p w14:paraId="7DD2FF0B" w14:textId="77777777" w:rsidR="00007824" w:rsidRDefault="00000000" w:rsidP="00007824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007824">
        <w:t xml:space="preserve"> (</w:t>
      </w:r>
      <w:r>
        <w:t>sept 1914 à mai 1915</w:t>
      </w:r>
      <w:r w:rsidR="00007824">
        <w:t>)</w:t>
      </w:r>
    </w:p>
    <w:p w14:paraId="2927E5AA" w14:textId="64B7E4D7" w:rsidR="00000000" w:rsidRDefault="00000000" w:rsidP="00007824">
      <w:pPr>
        <w:pStyle w:val="intertitres"/>
        <w:rPr>
          <w:sz w:val="38"/>
        </w:rPr>
      </w:pPr>
      <w:r>
        <w:rPr>
          <w:sz w:val="38"/>
        </w:rPr>
        <w:t>Les Aventures de Sherlock Holmes</w:t>
      </w:r>
    </w:p>
    <w:p w14:paraId="6BE15354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007824">
        <w:t xml:space="preserve"> (</w:t>
      </w:r>
      <w:r>
        <w:t>juillet 1891</w:t>
      </w:r>
      <w:r w:rsidR="00007824">
        <w:t>)</w:t>
      </w:r>
    </w:p>
    <w:p w14:paraId="3606A5C6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007824">
        <w:t xml:space="preserve"> (</w:t>
      </w:r>
      <w:r>
        <w:t>août 1891</w:t>
      </w:r>
      <w:r w:rsidR="00007824">
        <w:t>)</w:t>
      </w:r>
    </w:p>
    <w:p w14:paraId="35C267FE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007824">
        <w:t>’</w:t>
      </w:r>
      <w:r>
        <w:t>Identité</w:t>
      </w:r>
      <w:r w:rsidR="00007824">
        <w:t xml:space="preserve"> (</w:t>
      </w:r>
      <w:r>
        <w:t>septembre 1891</w:t>
      </w:r>
      <w:r w:rsidR="00007824">
        <w:t>)</w:t>
      </w:r>
    </w:p>
    <w:p w14:paraId="1D79080D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Mystère de Val </w:t>
      </w:r>
      <w:proofErr w:type="spellStart"/>
      <w:r>
        <w:t>Boscombe</w:t>
      </w:r>
      <w:proofErr w:type="spellEnd"/>
      <w:r w:rsidR="00007824">
        <w:t xml:space="preserve"> (</w:t>
      </w:r>
      <w:r>
        <w:t>octobre 1891</w:t>
      </w:r>
      <w:r w:rsidR="00007824">
        <w:t>)</w:t>
      </w:r>
    </w:p>
    <w:p w14:paraId="12A98FD3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007824">
        <w:t>’</w:t>
      </w:r>
      <w:r>
        <w:t>Orange</w:t>
      </w:r>
      <w:r w:rsidR="00007824">
        <w:t xml:space="preserve"> (</w:t>
      </w:r>
      <w:r>
        <w:t>novembre 1891</w:t>
      </w:r>
      <w:r w:rsidR="00007824">
        <w:t>)</w:t>
      </w:r>
    </w:p>
    <w:p w14:paraId="150614EC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>Homme à la Lèvre Tordue</w:t>
      </w:r>
      <w:r w:rsidR="00007824">
        <w:t xml:space="preserve"> (</w:t>
      </w:r>
      <w:r>
        <w:t>décembre 1891</w:t>
      </w:r>
      <w:r w:rsidR="00007824">
        <w:t>)</w:t>
      </w:r>
    </w:p>
    <w:p w14:paraId="09C5BCD8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>Escarboucle Bleue</w:t>
      </w:r>
      <w:r w:rsidR="00007824">
        <w:t xml:space="preserve"> (</w:t>
      </w:r>
      <w:r>
        <w:t>janvier 1892</w:t>
      </w:r>
      <w:r w:rsidR="00007824">
        <w:t>)</w:t>
      </w:r>
    </w:p>
    <w:p w14:paraId="1614AABF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007824">
        <w:t xml:space="preserve"> (</w:t>
      </w:r>
      <w:r>
        <w:t>février 1892</w:t>
      </w:r>
      <w:r w:rsidR="00007824">
        <w:t>)</w:t>
      </w:r>
    </w:p>
    <w:p w14:paraId="0996C546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007824">
        <w:t>’</w:t>
      </w:r>
      <w:r>
        <w:t>Ingénieur</w:t>
      </w:r>
      <w:r w:rsidR="00007824">
        <w:t xml:space="preserve"> (</w:t>
      </w:r>
      <w:r>
        <w:t>mars 1892</w:t>
      </w:r>
      <w:r w:rsidR="00007824">
        <w:t>)</w:t>
      </w:r>
    </w:p>
    <w:p w14:paraId="35B31146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007824">
        <w:t xml:space="preserve"> (</w:t>
      </w:r>
      <w:r>
        <w:t>avril 1892</w:t>
      </w:r>
      <w:r w:rsidR="00007824">
        <w:t>)</w:t>
      </w:r>
    </w:p>
    <w:p w14:paraId="734B37A3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Diadème de </w:t>
      </w:r>
      <w:proofErr w:type="spellStart"/>
      <w:r>
        <w:t>Beryls</w:t>
      </w:r>
      <w:proofErr w:type="spellEnd"/>
      <w:r w:rsidR="00007824">
        <w:t xml:space="preserve"> (</w:t>
      </w:r>
      <w:r>
        <w:t>mai 1892</w:t>
      </w:r>
      <w:r w:rsidR="00007824">
        <w:t>)</w:t>
      </w:r>
    </w:p>
    <w:p w14:paraId="18B58EDA" w14:textId="77777777" w:rsidR="00007824" w:rsidRDefault="00000000" w:rsidP="00007824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>Les Hêtres Rouges</w:t>
      </w:r>
      <w:r w:rsidR="00007824">
        <w:t xml:space="preserve"> (</w:t>
      </w:r>
      <w:r>
        <w:t>juin 1892</w:t>
      </w:r>
      <w:r w:rsidR="00007824">
        <w:t>)</w:t>
      </w:r>
    </w:p>
    <w:p w14:paraId="6182D790" w14:textId="27A24ECB" w:rsidR="00000000" w:rsidRDefault="00000000" w:rsidP="00007824">
      <w:pPr>
        <w:pStyle w:val="intertitres"/>
        <w:rPr>
          <w:sz w:val="38"/>
        </w:rPr>
      </w:pPr>
      <w:r>
        <w:rPr>
          <w:sz w:val="38"/>
        </w:rPr>
        <w:t>Les Mémoires de Sherlock Holmes</w:t>
      </w:r>
    </w:p>
    <w:p w14:paraId="1871223D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007824">
        <w:t>’</w:t>
      </w:r>
      <w:r>
        <w:t>Argent</w:t>
      </w:r>
      <w:r w:rsidR="00007824">
        <w:t xml:space="preserve"> (</w:t>
      </w:r>
      <w:r>
        <w:t>décembre 1892</w:t>
      </w:r>
      <w:r w:rsidR="00007824">
        <w:t>)</w:t>
      </w:r>
    </w:p>
    <w:p w14:paraId="4522A96E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007824">
        <w:t xml:space="preserve"> (</w:t>
      </w:r>
      <w:r>
        <w:t>janvier 1893</w:t>
      </w:r>
      <w:r w:rsidR="00007824">
        <w:t>)</w:t>
      </w:r>
    </w:p>
    <w:p w14:paraId="451F7FA3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007824">
        <w:t xml:space="preserve"> (</w:t>
      </w:r>
      <w:r>
        <w:t>février 1893</w:t>
      </w:r>
      <w:r w:rsidR="00007824">
        <w:t>)</w:t>
      </w:r>
    </w:p>
    <w:p w14:paraId="46FD9421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>Employé de l</w:t>
      </w:r>
      <w:r w:rsidR="00007824">
        <w:t>’</w:t>
      </w:r>
      <w:r>
        <w:t>Agent de Change</w:t>
      </w:r>
      <w:r w:rsidR="00007824">
        <w:t xml:space="preserve"> (</w:t>
      </w:r>
      <w:r>
        <w:t>mars 1893</w:t>
      </w:r>
      <w:r w:rsidR="00007824">
        <w:t>)</w:t>
      </w:r>
    </w:p>
    <w:p w14:paraId="74C66250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007824">
        <w:t xml:space="preserve"> (</w:t>
      </w:r>
      <w:r>
        <w:t>avril 1893</w:t>
      </w:r>
      <w:r w:rsidR="00007824">
        <w:t>)</w:t>
      </w:r>
    </w:p>
    <w:p w14:paraId="6C0F8672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007824">
        <w:t xml:space="preserve"> (</w:t>
      </w:r>
      <w:r>
        <w:t>mai 1893</w:t>
      </w:r>
      <w:r w:rsidR="00007824">
        <w:t>)</w:t>
      </w:r>
    </w:p>
    <w:p w14:paraId="32F565AA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 xml:space="preserve">Les Propriétaires de </w:t>
      </w:r>
      <w:proofErr w:type="spellStart"/>
      <w:r>
        <w:t>Reigate</w:t>
      </w:r>
      <w:proofErr w:type="spellEnd"/>
      <w:r w:rsidR="00007824">
        <w:t xml:space="preserve"> (</w:t>
      </w:r>
      <w:r>
        <w:t>juin 1893</w:t>
      </w:r>
      <w:r w:rsidR="00007824">
        <w:t>)</w:t>
      </w:r>
    </w:p>
    <w:p w14:paraId="31F84F3F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007824">
        <w:t xml:space="preserve"> (</w:t>
      </w:r>
      <w:r>
        <w:t>juillet 1893</w:t>
      </w:r>
      <w:r w:rsidR="00007824">
        <w:t>)</w:t>
      </w:r>
    </w:p>
    <w:p w14:paraId="3E8F90E0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007824">
        <w:t xml:space="preserve"> (</w:t>
      </w:r>
      <w:r>
        <w:t>août 1893</w:t>
      </w:r>
      <w:r w:rsidR="00007824">
        <w:t>)</w:t>
      </w:r>
    </w:p>
    <w:p w14:paraId="69A2ACBF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>Interprète Grec</w:t>
      </w:r>
      <w:r w:rsidR="00007824">
        <w:t xml:space="preserve"> (</w:t>
      </w:r>
      <w:r>
        <w:t>septembre 1893</w:t>
      </w:r>
      <w:r w:rsidR="00007824">
        <w:t>)</w:t>
      </w:r>
    </w:p>
    <w:p w14:paraId="02D3B594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007824">
        <w:t xml:space="preserve"> (</w:t>
      </w:r>
      <w:r>
        <w:t>octobre / novembre 1893</w:t>
      </w:r>
      <w:r w:rsidR="00007824">
        <w:t>)</w:t>
      </w:r>
    </w:p>
    <w:p w14:paraId="31EE2E20" w14:textId="77777777" w:rsidR="00007824" w:rsidRDefault="00000000" w:rsidP="00007824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007824">
        <w:t xml:space="preserve"> (</w:t>
      </w:r>
      <w:r>
        <w:t>décembre 1893</w:t>
      </w:r>
      <w:r w:rsidR="00007824">
        <w:t>)</w:t>
      </w:r>
    </w:p>
    <w:p w14:paraId="2148D5A5" w14:textId="0EE99462" w:rsidR="00000000" w:rsidRDefault="00000000" w:rsidP="00007824">
      <w:pPr>
        <w:pStyle w:val="intertitres"/>
        <w:rPr>
          <w:sz w:val="38"/>
        </w:rPr>
      </w:pPr>
      <w:r>
        <w:rPr>
          <w:sz w:val="38"/>
        </w:rPr>
        <w:t>Le Retour de Sherlock Holmes</w:t>
      </w:r>
    </w:p>
    <w:p w14:paraId="69E45998" w14:textId="5063F1FD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007824">
        <w:t xml:space="preserve"> (</w:t>
      </w:r>
      <w:r>
        <w:t>2</w:t>
      </w:r>
      <w:r w:rsidR="00007824">
        <w:t>6 septembre</w:t>
      </w:r>
      <w:r>
        <w:t xml:space="preserve"> 1903</w:t>
      </w:r>
      <w:r w:rsidR="00007824">
        <w:t>)</w:t>
      </w:r>
    </w:p>
    <w:p w14:paraId="658E84F5" w14:textId="4DB41E3E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>Entrepreneur de Norwood</w:t>
      </w:r>
      <w:r w:rsidR="00007824">
        <w:t xml:space="preserve"> (</w:t>
      </w:r>
      <w:r>
        <w:t>3</w:t>
      </w:r>
      <w:r w:rsidR="00007824">
        <w:t>1 octobre</w:t>
      </w:r>
      <w:r>
        <w:t xml:space="preserve"> 1903</w:t>
      </w:r>
      <w:r w:rsidR="00007824">
        <w:t>)</w:t>
      </w:r>
    </w:p>
    <w:p w14:paraId="4D79E3FF" w14:textId="77777777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007824">
        <w:t xml:space="preserve"> (</w:t>
      </w:r>
      <w:r>
        <w:t>décembre 1903</w:t>
      </w:r>
      <w:r w:rsidR="00007824">
        <w:t>)</w:t>
      </w:r>
    </w:p>
    <w:p w14:paraId="3DA6F864" w14:textId="51A6FC6A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007824">
        <w:t xml:space="preserve"> (</w:t>
      </w:r>
      <w:r>
        <w:t>2</w:t>
      </w:r>
      <w:r w:rsidR="00007824">
        <w:t>6 décembre</w:t>
      </w:r>
      <w:r>
        <w:t xml:space="preserve"> 1903</w:t>
      </w:r>
      <w:r w:rsidR="00007824">
        <w:t>)</w:t>
      </w:r>
    </w:p>
    <w:p w14:paraId="4BBA3291" w14:textId="02F3818E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>École du prieuré</w:t>
      </w:r>
      <w:r w:rsidR="00007824">
        <w:t xml:space="preserve"> (</w:t>
      </w:r>
      <w:r>
        <w:t>3</w:t>
      </w:r>
      <w:r w:rsidR="00007824">
        <w:t>0 janvier</w:t>
      </w:r>
      <w:r>
        <w:t xml:space="preserve"> 1904</w:t>
      </w:r>
      <w:r w:rsidR="00007824">
        <w:t>)</w:t>
      </w:r>
    </w:p>
    <w:p w14:paraId="5513C4FC" w14:textId="2064BF15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Peter le Noir</w:t>
      </w:r>
      <w:r w:rsidR="00007824">
        <w:t xml:space="preserve"> (</w:t>
      </w:r>
      <w:r>
        <w:t>2</w:t>
      </w:r>
      <w:r w:rsidR="00007824">
        <w:t>7 février</w:t>
      </w:r>
      <w:r>
        <w:t xml:space="preserve"> 1904</w:t>
      </w:r>
      <w:r w:rsidR="00007824">
        <w:t>)</w:t>
      </w:r>
    </w:p>
    <w:p w14:paraId="1F369DF3" w14:textId="2700BF99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 xml:space="preserve">Charles Auguste </w:t>
      </w:r>
      <w:proofErr w:type="spellStart"/>
      <w:r>
        <w:t>Milverton</w:t>
      </w:r>
      <w:proofErr w:type="spellEnd"/>
      <w:r w:rsidR="00007824">
        <w:t xml:space="preserve"> (</w:t>
      </w:r>
      <w:r>
        <w:t>2</w:t>
      </w:r>
      <w:r w:rsidR="00007824">
        <w:t>6 mars</w:t>
      </w:r>
      <w:r>
        <w:t xml:space="preserve"> 1904</w:t>
      </w:r>
      <w:r w:rsidR="00007824">
        <w:t>)</w:t>
      </w:r>
    </w:p>
    <w:p w14:paraId="4146DBAD" w14:textId="4C7E3371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007824">
        <w:t xml:space="preserve"> (</w:t>
      </w:r>
      <w:r>
        <w:t>3</w:t>
      </w:r>
      <w:r w:rsidR="00007824">
        <w:t>0 avril</w:t>
      </w:r>
      <w:r>
        <w:t xml:space="preserve"> 1904</w:t>
      </w:r>
      <w:r w:rsidR="00007824">
        <w:t>)</w:t>
      </w:r>
    </w:p>
    <w:p w14:paraId="2F1A50CD" w14:textId="77777777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007824">
        <w:t xml:space="preserve"> (</w:t>
      </w:r>
      <w:r>
        <w:t>juin 1904</w:t>
      </w:r>
      <w:r w:rsidR="00007824">
        <w:t>)</w:t>
      </w:r>
    </w:p>
    <w:p w14:paraId="075ACAE1" w14:textId="77777777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007824">
        <w:t xml:space="preserve"> (</w:t>
      </w:r>
      <w:r>
        <w:t>juillet 1904</w:t>
      </w:r>
      <w:r w:rsidR="00007824">
        <w:t>)</w:t>
      </w:r>
    </w:p>
    <w:p w14:paraId="643E31A1" w14:textId="77777777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007824">
        <w:t xml:space="preserve"> (</w:t>
      </w:r>
      <w:r>
        <w:t>août 1904</w:t>
      </w:r>
      <w:r w:rsidR="00007824">
        <w:t>)</w:t>
      </w:r>
    </w:p>
    <w:p w14:paraId="27A1F9C5" w14:textId="77777777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007824">
        <w:t>’</w:t>
      </w:r>
      <w:r>
        <w:t>Abbaye</w:t>
      </w:r>
      <w:r w:rsidR="00007824">
        <w:t xml:space="preserve"> (</w:t>
      </w:r>
      <w:r>
        <w:t>septembre 1904</w:t>
      </w:r>
      <w:r w:rsidR="00007824">
        <w:t>)</w:t>
      </w:r>
    </w:p>
    <w:p w14:paraId="398BDA45" w14:textId="77777777" w:rsidR="00007824" w:rsidRDefault="00000000" w:rsidP="00007824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007824">
        <w:t xml:space="preserve"> (</w:t>
      </w:r>
      <w:r>
        <w:t>décembre 1904</w:t>
      </w:r>
      <w:r w:rsidR="00007824">
        <w:t>)</w:t>
      </w:r>
    </w:p>
    <w:p w14:paraId="6502A1C0" w14:textId="0BF7B949" w:rsidR="00000000" w:rsidRPr="00007824" w:rsidRDefault="00000000" w:rsidP="00007824">
      <w:pPr>
        <w:pStyle w:val="intertitres"/>
        <w:rPr>
          <w:sz w:val="38"/>
          <w:szCs w:val="38"/>
        </w:rPr>
      </w:pPr>
      <w:r w:rsidRPr="00007824">
        <w:rPr>
          <w:sz w:val="38"/>
          <w:szCs w:val="38"/>
        </w:rPr>
        <w:t>Son Dernier Coup d</w:t>
      </w:r>
      <w:r w:rsidR="00007824" w:rsidRPr="00007824">
        <w:rPr>
          <w:sz w:val="38"/>
          <w:szCs w:val="38"/>
        </w:rPr>
        <w:t>’</w:t>
      </w:r>
      <w:r w:rsidRPr="00007824">
        <w:rPr>
          <w:sz w:val="38"/>
          <w:szCs w:val="38"/>
        </w:rPr>
        <w:t>Archet</w:t>
      </w:r>
    </w:p>
    <w:p w14:paraId="77C4383A" w14:textId="269BD4D1" w:rsidR="00007824" w:rsidRDefault="00000000" w:rsidP="0000782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 xml:space="preserve">aventure de </w:t>
      </w:r>
      <w:proofErr w:type="spellStart"/>
      <w:r>
        <w:t>Wisteria</w:t>
      </w:r>
      <w:proofErr w:type="spellEnd"/>
      <w:r>
        <w:t xml:space="preserve"> Lodge</w:t>
      </w:r>
      <w:r w:rsidR="00007824">
        <w:t xml:space="preserve"> (</w:t>
      </w:r>
      <w:r>
        <w:t>1</w:t>
      </w:r>
      <w:r w:rsidR="00007824">
        <w:t>5 août</w:t>
      </w:r>
      <w:r>
        <w:t xml:space="preserve"> 1908</w:t>
      </w:r>
      <w:r w:rsidR="00007824">
        <w:t>)</w:t>
      </w:r>
    </w:p>
    <w:p w14:paraId="57DD5D3A" w14:textId="77777777" w:rsidR="00007824" w:rsidRDefault="00000000" w:rsidP="0000782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</w:t>
      </w:r>
      <w:proofErr w:type="spellStart"/>
      <w:r>
        <w:t>Partington</w:t>
      </w:r>
      <w:proofErr w:type="spellEnd"/>
      <w:r w:rsidR="00007824">
        <w:t xml:space="preserve"> (</w:t>
      </w:r>
      <w:r>
        <w:t>décembre 1908</w:t>
      </w:r>
      <w:r w:rsidR="00007824">
        <w:t>)</w:t>
      </w:r>
    </w:p>
    <w:p w14:paraId="75EC95A9" w14:textId="77777777" w:rsidR="00007824" w:rsidRDefault="00000000" w:rsidP="0000782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007824">
        <w:t xml:space="preserve"> (</w:t>
      </w:r>
      <w:r>
        <w:t>décembre 1910</w:t>
      </w:r>
      <w:r w:rsidR="00007824">
        <w:t>)</w:t>
      </w:r>
    </w:p>
    <w:p w14:paraId="14887EE1" w14:textId="77777777" w:rsidR="00007824" w:rsidRDefault="00000000" w:rsidP="0000782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007824">
        <w:t xml:space="preserve"> (</w:t>
      </w:r>
      <w:r>
        <w:t>mars/avril 1911</w:t>
      </w:r>
      <w:r w:rsidR="00007824">
        <w:t>)</w:t>
      </w:r>
    </w:p>
    <w:p w14:paraId="486BD577" w14:textId="77777777" w:rsidR="00007824" w:rsidRDefault="00000000" w:rsidP="0000782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 xml:space="preserve">La Disparition de Lady Frances </w:t>
      </w:r>
      <w:proofErr w:type="spellStart"/>
      <w:r>
        <w:t>Carfax</w:t>
      </w:r>
      <w:proofErr w:type="spellEnd"/>
      <w:r w:rsidR="00007824">
        <w:t xml:space="preserve"> (</w:t>
      </w:r>
      <w:r>
        <w:t>décembre 1911</w:t>
      </w:r>
      <w:r w:rsidR="00007824">
        <w:t>)</w:t>
      </w:r>
    </w:p>
    <w:p w14:paraId="69A1171C" w14:textId="51F1DF85" w:rsidR="00007824" w:rsidRDefault="00000000" w:rsidP="0000782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007824">
        <w:t xml:space="preserve"> (</w:t>
      </w:r>
      <w:r>
        <w:t>2</w:t>
      </w:r>
      <w:r w:rsidR="00007824">
        <w:t>2 novembre</w:t>
      </w:r>
      <w:r>
        <w:t xml:space="preserve"> 1913</w:t>
      </w:r>
      <w:r w:rsidR="00007824">
        <w:t>)</w:t>
      </w:r>
    </w:p>
    <w:p w14:paraId="0333F973" w14:textId="77777777" w:rsidR="00007824" w:rsidRDefault="00000000" w:rsidP="00007824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007824">
        <w:t>’</w:t>
      </w:r>
      <w:r>
        <w:t>Archet</w:t>
      </w:r>
      <w:r w:rsidR="00007824">
        <w:t xml:space="preserve"> (</w:t>
      </w:r>
      <w:r>
        <w:t>septembre 1917</w:t>
      </w:r>
      <w:r w:rsidR="00007824">
        <w:t>)</w:t>
      </w:r>
    </w:p>
    <w:p w14:paraId="674074F2" w14:textId="6400867B" w:rsidR="00000000" w:rsidRDefault="00000000" w:rsidP="00007824">
      <w:pPr>
        <w:pStyle w:val="intertitres"/>
        <w:rPr>
          <w:sz w:val="38"/>
        </w:rPr>
      </w:pPr>
      <w:r>
        <w:rPr>
          <w:sz w:val="38"/>
        </w:rPr>
        <w:t>Les Archives de Sherlock Holmes</w:t>
      </w:r>
    </w:p>
    <w:p w14:paraId="0F562BD4" w14:textId="77777777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007824">
        <w:t xml:space="preserve"> (</w:t>
      </w:r>
      <w:r>
        <w:t>octobre 1921</w:t>
      </w:r>
      <w:r w:rsidR="00007824">
        <w:t>)</w:t>
      </w:r>
    </w:p>
    <w:p w14:paraId="4FA6A3A7" w14:textId="77777777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007824">
        <w:t xml:space="preserve"> (</w:t>
      </w:r>
      <w:r>
        <w:t>février et mars 1922</w:t>
      </w:r>
      <w:r w:rsidR="00007824">
        <w:t>)</w:t>
      </w:r>
    </w:p>
    <w:p w14:paraId="47D07F8C" w14:textId="77777777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>Homme qui Grimpait</w:t>
      </w:r>
      <w:r w:rsidR="00007824">
        <w:t xml:space="preserve"> (</w:t>
      </w:r>
      <w:r>
        <w:t>mars 1923</w:t>
      </w:r>
      <w:r w:rsidR="00007824">
        <w:t>)</w:t>
      </w:r>
    </w:p>
    <w:p w14:paraId="10180068" w14:textId="77777777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Vampire du Sussex</w:t>
      </w:r>
      <w:r w:rsidR="00007824">
        <w:t xml:space="preserve"> (</w:t>
      </w:r>
      <w:r>
        <w:t>janvier 1924</w:t>
      </w:r>
      <w:r w:rsidR="00007824">
        <w:t>)</w:t>
      </w:r>
    </w:p>
    <w:p w14:paraId="01FFBB2B" w14:textId="117CE47F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 xml:space="preserve">Les Trois </w:t>
      </w:r>
      <w:proofErr w:type="spellStart"/>
      <w:r>
        <w:t>Garrideb</w:t>
      </w:r>
      <w:proofErr w:type="spellEnd"/>
      <w:r w:rsidR="00007824">
        <w:t xml:space="preserve"> (</w:t>
      </w:r>
      <w:r>
        <w:t>2</w:t>
      </w:r>
      <w:r w:rsidR="00007824">
        <w:t>5 octobre</w:t>
      </w:r>
      <w:r>
        <w:t xml:space="preserve"> 1924</w:t>
      </w:r>
      <w:r w:rsidR="00007824">
        <w:t>)</w:t>
      </w:r>
    </w:p>
    <w:p w14:paraId="2EC2F915" w14:textId="11E88823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</w:t>
      </w:r>
      <w:r w:rsidR="00007824">
        <w:t>’</w:t>
      </w:r>
      <w:r>
        <w:t>Illustre Client</w:t>
      </w:r>
      <w:r w:rsidR="00007824">
        <w:t xml:space="preserve"> (8 novembre</w:t>
      </w:r>
      <w:r>
        <w:t xml:space="preserve"> 1924</w:t>
      </w:r>
      <w:r w:rsidR="00007824">
        <w:t>)</w:t>
      </w:r>
    </w:p>
    <w:p w14:paraId="3D65ABC7" w14:textId="51A9F344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007824">
        <w:t xml:space="preserve"> (</w:t>
      </w:r>
      <w:r>
        <w:t>1</w:t>
      </w:r>
      <w:r w:rsidR="00007824">
        <w:t>8 septembre</w:t>
      </w:r>
      <w:r>
        <w:t xml:space="preserve"> 1926</w:t>
      </w:r>
      <w:r w:rsidR="00007824">
        <w:t>)</w:t>
      </w:r>
    </w:p>
    <w:p w14:paraId="283B0861" w14:textId="25E862B9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007824">
        <w:t xml:space="preserve"> (</w:t>
      </w:r>
      <w:r>
        <w:t>1</w:t>
      </w:r>
      <w:r w:rsidR="00007824">
        <w:t>6 octobre</w:t>
      </w:r>
      <w:r>
        <w:t xml:space="preserve"> 1926</w:t>
      </w:r>
      <w:r w:rsidR="00007824">
        <w:t>)</w:t>
      </w:r>
    </w:p>
    <w:p w14:paraId="24CE5FC8" w14:textId="75671930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007824">
        <w:t xml:space="preserve"> (</w:t>
      </w:r>
      <w:r>
        <w:t>2</w:t>
      </w:r>
      <w:r w:rsidR="00007824">
        <w:t>7 novembre</w:t>
      </w:r>
      <w:r>
        <w:t xml:space="preserve"> 1926</w:t>
      </w:r>
      <w:r w:rsidR="00007824">
        <w:t>)</w:t>
      </w:r>
    </w:p>
    <w:p w14:paraId="757C1809" w14:textId="259F6E47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007824">
        <w:t xml:space="preserve"> (</w:t>
      </w:r>
      <w:r>
        <w:t>1</w:t>
      </w:r>
      <w:r w:rsidR="00007824">
        <w:t xml:space="preserve">8 décembre. </w:t>
      </w:r>
      <w:r>
        <w:t>1926</w:t>
      </w:r>
      <w:r w:rsidR="00007824">
        <w:t>)</w:t>
      </w:r>
    </w:p>
    <w:p w14:paraId="50795154" w14:textId="761EDF23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007824">
        <w:t xml:space="preserve"> (</w:t>
      </w:r>
      <w:r>
        <w:t>2</w:t>
      </w:r>
      <w:r w:rsidR="00007824">
        <w:t>2 janvier</w:t>
      </w:r>
      <w:r>
        <w:t xml:space="preserve"> 1927</w:t>
      </w:r>
      <w:r w:rsidR="00007824">
        <w:t>)</w:t>
      </w:r>
    </w:p>
    <w:p w14:paraId="6C3EB89D" w14:textId="74A98740" w:rsidR="00007824" w:rsidRDefault="00000000" w:rsidP="00007824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007824">
        <w:t>’</w:t>
      </w:r>
      <w:r>
        <w:t xml:space="preserve">Aventure de </w:t>
      </w:r>
      <w:proofErr w:type="spellStart"/>
      <w:r>
        <w:t>Shoscombe</w:t>
      </w:r>
      <w:proofErr w:type="spellEnd"/>
      <w:r>
        <w:t xml:space="preserve"> Old Place</w:t>
      </w:r>
      <w:r w:rsidR="00007824">
        <w:t xml:space="preserve"> (5 mars</w:t>
      </w:r>
      <w:r>
        <w:t xml:space="preserve"> 1927</w:t>
      </w:r>
      <w:r w:rsidR="00007824">
        <w:t>)</w:t>
      </w:r>
    </w:p>
    <w:p w14:paraId="1B47B660" w14:textId="77777777" w:rsidR="00007824" w:rsidRDefault="00007824" w:rsidP="00007824">
      <w:pPr>
        <w:pStyle w:val="Titre1"/>
        <w:spacing w:before="0" w:after="480"/>
        <w:sectPr w:rsidR="00007824" w:rsidSect="00007824">
          <w:footerReference w:type="default" r:id="rId10"/>
          <w:pgSz w:w="11906" w:h="16838" w:code="9"/>
          <w:pgMar w:top="1134" w:right="1134" w:bottom="1134" w:left="1134" w:header="709" w:footer="624" w:gutter="0"/>
          <w:cols w:space="708"/>
          <w:titlePg/>
          <w:docGrid w:linePitch="360"/>
        </w:sectPr>
      </w:pPr>
    </w:p>
    <w:p w14:paraId="51E214A2" w14:textId="5931F2DC" w:rsidR="00000000" w:rsidRDefault="00000000" w:rsidP="00007824">
      <w:pPr>
        <w:pStyle w:val="Titre1"/>
        <w:spacing w:before="0" w:after="480"/>
      </w:pPr>
      <w:bookmarkStart w:id="2" w:name="_Toc203560983"/>
      <w:r>
        <w:lastRenderedPageBreak/>
        <w:t>À propos de cette édition électronique</w:t>
      </w:r>
      <w:bookmarkEnd w:id="2"/>
    </w:p>
    <w:p w14:paraId="26666BB6" w14:textId="77777777" w:rsidR="00007824" w:rsidRPr="00633842" w:rsidRDefault="00007824" w:rsidP="00007824">
      <w:pPr>
        <w:spacing w:before="180" w:after="180"/>
        <w:ind w:firstLine="0"/>
        <w:jc w:val="center"/>
        <w:rPr>
          <w:b/>
          <w:bCs/>
          <w:szCs w:val="32"/>
        </w:rPr>
      </w:pPr>
      <w:r w:rsidRPr="00633842">
        <w:rPr>
          <w:b/>
          <w:bCs/>
          <w:szCs w:val="32"/>
        </w:rPr>
        <w:t>Texte libre de droits.</w:t>
      </w:r>
    </w:p>
    <w:p w14:paraId="423EEE53" w14:textId="77777777" w:rsidR="00007824" w:rsidRPr="00633842" w:rsidRDefault="00007824" w:rsidP="00007824">
      <w:pPr>
        <w:pStyle w:val="Centr"/>
        <w:spacing w:before="180" w:after="180"/>
      </w:pPr>
      <w:r w:rsidRPr="00633842">
        <w:t>Corrections, édition, conversion informatique et public</w:t>
      </w:r>
      <w:r w:rsidRPr="00633842">
        <w:t>a</w:t>
      </w:r>
      <w:r w:rsidRPr="00633842">
        <w:t>tion par le groupe :</w:t>
      </w:r>
    </w:p>
    <w:p w14:paraId="0349AB64" w14:textId="77777777" w:rsidR="00007824" w:rsidRPr="00633842" w:rsidRDefault="00007824" w:rsidP="00007824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33842">
        <w:rPr>
          <w:b/>
          <w:bCs/>
          <w:i/>
          <w:iCs/>
          <w:szCs w:val="32"/>
        </w:rPr>
        <w:t>Ebooks</w:t>
      </w:r>
      <w:proofErr w:type="gramEnd"/>
      <w:r w:rsidRPr="00633842">
        <w:rPr>
          <w:b/>
          <w:bCs/>
          <w:i/>
          <w:iCs/>
          <w:szCs w:val="32"/>
        </w:rPr>
        <w:t xml:space="preserve"> libres et gratuits</w:t>
      </w:r>
    </w:p>
    <w:p w14:paraId="3C40C883" w14:textId="77777777" w:rsidR="00007824" w:rsidRPr="00633842" w:rsidRDefault="00007824" w:rsidP="00007824">
      <w:pPr>
        <w:pStyle w:val="Centr"/>
        <w:spacing w:before="180" w:after="180"/>
      </w:pPr>
      <w:hyperlink r:id="rId11" w:history="1">
        <w:r w:rsidRPr="00F74CD6">
          <w:rPr>
            <w:rStyle w:val="Lienhypertexte"/>
          </w:rPr>
          <w:t>https://groups.google.com/g/ebooksgratuits</w:t>
        </w:r>
      </w:hyperlink>
    </w:p>
    <w:p w14:paraId="1C591160" w14:textId="12DF9B50" w:rsidR="00007824" w:rsidRPr="00633842" w:rsidRDefault="00007824" w:rsidP="00007824">
      <w:pPr>
        <w:pStyle w:val="Centr"/>
        <w:spacing w:before="180" w:after="180"/>
      </w:pPr>
      <w:r w:rsidRPr="00633842">
        <w:t>Adresse du site web du groupe :</w:t>
      </w:r>
      <w:r w:rsidRPr="00633842">
        <w:br/>
      </w:r>
      <w:hyperlink r:id="rId12" w:history="1">
        <w:r w:rsidRPr="00007824">
          <w:rPr>
            <w:rStyle w:val="Lienhypertexte"/>
            <w:szCs w:val="32"/>
          </w:rPr>
          <w:t>http</w:t>
        </w:r>
        <w:r w:rsidRPr="00007824">
          <w:rPr>
            <w:rStyle w:val="Lienhypertexte"/>
            <w:szCs w:val="32"/>
          </w:rPr>
          <w:t>s</w:t>
        </w:r>
        <w:r w:rsidRPr="00007824">
          <w:rPr>
            <w:rStyle w:val="Lienhypertexte"/>
            <w:szCs w:val="32"/>
          </w:rPr>
          <w:t>://www.ebooksgratuits.com/</w:t>
        </w:r>
      </w:hyperlink>
    </w:p>
    <w:p w14:paraId="1FFC5ACE" w14:textId="77777777" w:rsidR="00007824" w:rsidRPr="00633842" w:rsidRDefault="00007824" w:rsidP="00007824">
      <w:pPr>
        <w:pStyle w:val="Centr"/>
        <w:spacing w:before="180" w:after="180"/>
      </w:pPr>
      <w:r w:rsidRPr="00633842">
        <w:t>—</w:t>
      </w:r>
    </w:p>
    <w:p w14:paraId="2F345CE4" w14:textId="62732CED" w:rsidR="00007824" w:rsidRPr="00633842" w:rsidRDefault="00007824" w:rsidP="00007824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Octobre 2003</w:t>
      </w:r>
    </w:p>
    <w:p w14:paraId="06DC5852" w14:textId="77777777" w:rsidR="00007824" w:rsidRPr="00633842" w:rsidRDefault="00007824" w:rsidP="00007824">
      <w:pPr>
        <w:pStyle w:val="Centr"/>
        <w:spacing w:before="180" w:after="180"/>
      </w:pPr>
      <w:r w:rsidRPr="00633842">
        <w:t>—</w:t>
      </w:r>
    </w:p>
    <w:p w14:paraId="6190350A" w14:textId="77777777" w:rsidR="00007824" w:rsidRPr="00633842" w:rsidRDefault="00007824" w:rsidP="00007824">
      <w:pPr>
        <w:spacing w:before="180" w:after="180"/>
      </w:pPr>
      <w:r w:rsidRPr="00633842">
        <w:t>– </w:t>
      </w:r>
      <w:r w:rsidRPr="00633842">
        <w:rPr>
          <w:b/>
        </w:rPr>
        <w:t>Dispositions</w:t>
      </w:r>
      <w:r w:rsidRPr="00633842">
        <w:t> :</w:t>
      </w:r>
    </w:p>
    <w:p w14:paraId="744FAC60" w14:textId="77777777" w:rsidR="00007824" w:rsidRPr="00633842" w:rsidRDefault="00007824" w:rsidP="00007824">
      <w:pPr>
        <w:spacing w:before="180" w:after="180"/>
      </w:pPr>
      <w:r w:rsidRPr="00633842">
        <w:t xml:space="preserve">Les livres que nous mettons à votre disposition, sont des textes libres de droits, que vous pouvez utiliser librement, </w:t>
      </w:r>
      <w:r w:rsidRPr="00633842">
        <w:rPr>
          <w:u w:val="single"/>
        </w:rPr>
        <w:t>à une fin non commerciale et non professionnelle</w:t>
      </w:r>
      <w:r w:rsidRPr="00633842">
        <w:t>. Tout lien vers notre site est bienvenu…</w:t>
      </w:r>
    </w:p>
    <w:p w14:paraId="2F94E6B9" w14:textId="77777777" w:rsidR="00007824" w:rsidRPr="00633842" w:rsidRDefault="00007824" w:rsidP="00007824">
      <w:pPr>
        <w:spacing w:before="180" w:after="180"/>
      </w:pPr>
      <w:r w:rsidRPr="00633842">
        <w:t>– </w:t>
      </w:r>
      <w:r w:rsidRPr="00633842">
        <w:rPr>
          <w:b/>
        </w:rPr>
        <w:t>Qualité</w:t>
      </w:r>
      <w:r w:rsidRPr="00633842">
        <w:t> :</w:t>
      </w:r>
    </w:p>
    <w:p w14:paraId="7E6406D1" w14:textId="77777777" w:rsidR="00007824" w:rsidRPr="00633842" w:rsidRDefault="00007824" w:rsidP="00007824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l'original. Nous rappelons que c'est un travail d'amateurs non rétribués et que nous essayons de promouvoir la culture littéraire avec de maigres moyens.</w:t>
      </w:r>
    </w:p>
    <w:p w14:paraId="5E66884B" w14:textId="77777777" w:rsidR="00007824" w:rsidRPr="00633842" w:rsidRDefault="00007824" w:rsidP="00007824">
      <w:pPr>
        <w:spacing w:before="180" w:after="180"/>
        <w:ind w:firstLine="0"/>
        <w:jc w:val="center"/>
        <w:rPr>
          <w:i/>
          <w:iCs/>
          <w:szCs w:val="32"/>
        </w:rPr>
      </w:pPr>
      <w:r w:rsidRPr="00633842">
        <w:rPr>
          <w:i/>
          <w:iCs/>
          <w:szCs w:val="32"/>
        </w:rPr>
        <w:t>Votre aide est la bienvenue !</w:t>
      </w:r>
    </w:p>
    <w:p w14:paraId="5E719FBB" w14:textId="786A114B" w:rsidR="000B6975" w:rsidRPr="00007824" w:rsidRDefault="00007824" w:rsidP="00007824">
      <w:pPr>
        <w:pStyle w:val="Centr"/>
        <w:suppressAutoHyphens/>
        <w:spacing w:before="180" w:after="180"/>
        <w:rPr>
          <w:b/>
          <w:bCs/>
        </w:rPr>
      </w:pPr>
      <w:r w:rsidRPr="00633842">
        <w:t>VOUS POUVEZ NOUS AIDER À FAIRE CONNAÎTRE CES CLASSIQUES LITTÉRAIRES.</w:t>
      </w:r>
    </w:p>
    <w:sectPr w:rsidR="000B6975" w:rsidRPr="00007824" w:rsidSect="00007824">
      <w:pgSz w:w="11906" w:h="16838" w:code="9"/>
      <w:pgMar w:top="567" w:right="567" w:bottom="567" w:left="56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51F0" w14:textId="77777777" w:rsidR="000B6975" w:rsidRDefault="000B6975">
      <w:pPr>
        <w:spacing w:before="0" w:after="0"/>
      </w:pPr>
      <w:r>
        <w:separator/>
      </w:r>
    </w:p>
  </w:endnote>
  <w:endnote w:type="continuationSeparator" w:id="0">
    <w:p w14:paraId="3BDE8056" w14:textId="77777777" w:rsidR="000B6975" w:rsidRDefault="000B69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1E303" w14:textId="77777777" w:rsidR="00000000" w:rsidRDefault="00000000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E4BB8" w14:textId="77777777" w:rsidR="00000000" w:rsidRDefault="00000000">
    <w:pPr>
      <w:pStyle w:val="Pieddepage"/>
      <w:rPr>
        <w:sz w:val="34"/>
      </w:rPr>
    </w:pPr>
    <w:r>
      <w:rPr>
        <w:sz w:val="34"/>
      </w:rPr>
      <w:t xml:space="preserve">- </w:t>
    </w:r>
    <w:r>
      <w:rPr>
        <w:rStyle w:val="Numrodepage"/>
        <w:sz w:val="34"/>
      </w:rPr>
      <w:fldChar w:fldCharType="begin"/>
    </w:r>
    <w:r>
      <w:rPr>
        <w:rStyle w:val="Numrodepage"/>
        <w:sz w:val="34"/>
      </w:rPr>
      <w:instrText xml:space="preserve"> PAGE </w:instrText>
    </w:r>
    <w:r>
      <w:rPr>
        <w:rStyle w:val="Numrodepage"/>
        <w:sz w:val="34"/>
      </w:rPr>
      <w:fldChar w:fldCharType="separate"/>
    </w:r>
    <w:r>
      <w:rPr>
        <w:rStyle w:val="Numrodepage"/>
        <w:noProof/>
        <w:sz w:val="34"/>
      </w:rPr>
      <w:t>23</w:t>
    </w:r>
    <w:r>
      <w:rPr>
        <w:rStyle w:val="Numrodepage"/>
        <w:sz w:val="34"/>
      </w:rPr>
      <w:fldChar w:fldCharType="end"/>
    </w:r>
    <w:r>
      <w:rPr>
        <w:rStyle w:val="Numrodepage"/>
        <w:sz w:val="34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1ED33" w14:textId="77777777" w:rsidR="000B6975" w:rsidRDefault="000B6975">
      <w:pPr>
        <w:spacing w:before="0" w:after="0"/>
      </w:pPr>
      <w:r>
        <w:separator/>
      </w:r>
    </w:p>
  </w:footnote>
  <w:footnote w:type="continuationSeparator" w:id="0">
    <w:p w14:paraId="2CD0298D" w14:textId="77777777" w:rsidR="000B6975" w:rsidRDefault="000B697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0EF4"/>
    <w:multiLevelType w:val="hybridMultilevel"/>
    <w:tmpl w:val="B2062E38"/>
    <w:lvl w:ilvl="0" w:tplc="90521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843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70F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646B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42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1AD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1C9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9A0A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5AF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472B0"/>
    <w:multiLevelType w:val="hybridMultilevel"/>
    <w:tmpl w:val="46CA1E22"/>
    <w:lvl w:ilvl="0" w:tplc="01205F3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C34D9"/>
    <w:multiLevelType w:val="hybridMultilevel"/>
    <w:tmpl w:val="5A8E6E72"/>
    <w:lvl w:ilvl="0" w:tplc="040C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1041558">
    <w:abstractNumId w:val="13"/>
  </w:num>
  <w:num w:numId="2" w16cid:durableId="152524113">
    <w:abstractNumId w:val="14"/>
  </w:num>
  <w:num w:numId="3" w16cid:durableId="1255823849">
    <w:abstractNumId w:val="15"/>
  </w:num>
  <w:num w:numId="4" w16cid:durableId="50738372">
    <w:abstractNumId w:val="18"/>
  </w:num>
  <w:num w:numId="5" w16cid:durableId="95637515">
    <w:abstractNumId w:val="22"/>
  </w:num>
  <w:num w:numId="6" w16cid:durableId="154225064">
    <w:abstractNumId w:val="21"/>
  </w:num>
  <w:num w:numId="7" w16cid:durableId="1667131246">
    <w:abstractNumId w:val="24"/>
  </w:num>
  <w:num w:numId="8" w16cid:durableId="815489129">
    <w:abstractNumId w:val="11"/>
  </w:num>
  <w:num w:numId="9" w16cid:durableId="2035155803">
    <w:abstractNumId w:val="17"/>
  </w:num>
  <w:num w:numId="10" w16cid:durableId="1817260863">
    <w:abstractNumId w:val="20"/>
  </w:num>
  <w:num w:numId="11" w16cid:durableId="588319051">
    <w:abstractNumId w:val="10"/>
  </w:num>
  <w:num w:numId="12" w16cid:durableId="1161122009">
    <w:abstractNumId w:val="19"/>
  </w:num>
  <w:num w:numId="13" w16cid:durableId="1800538392">
    <w:abstractNumId w:val="12"/>
  </w:num>
  <w:num w:numId="14" w16cid:durableId="41096676">
    <w:abstractNumId w:val="23"/>
  </w:num>
  <w:num w:numId="15" w16cid:durableId="1963226922">
    <w:abstractNumId w:val="16"/>
  </w:num>
  <w:num w:numId="16" w16cid:durableId="1216089334">
    <w:abstractNumId w:val="8"/>
  </w:num>
  <w:num w:numId="17" w16cid:durableId="1973513084">
    <w:abstractNumId w:val="3"/>
  </w:num>
  <w:num w:numId="18" w16cid:durableId="1355962579">
    <w:abstractNumId w:val="2"/>
  </w:num>
  <w:num w:numId="19" w16cid:durableId="1854222639">
    <w:abstractNumId w:val="1"/>
  </w:num>
  <w:num w:numId="20" w16cid:durableId="250891009">
    <w:abstractNumId w:val="0"/>
  </w:num>
  <w:num w:numId="21" w16cid:durableId="781261473">
    <w:abstractNumId w:val="9"/>
  </w:num>
  <w:num w:numId="22" w16cid:durableId="1444617736">
    <w:abstractNumId w:val="7"/>
  </w:num>
  <w:num w:numId="23" w16cid:durableId="1566183189">
    <w:abstractNumId w:val="6"/>
  </w:num>
  <w:num w:numId="24" w16cid:durableId="1128162336">
    <w:abstractNumId w:val="5"/>
  </w:num>
  <w:num w:numId="25" w16cid:durableId="1929146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linkStyles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DC4"/>
    <w:rsid w:val="00007824"/>
    <w:rsid w:val="000B6975"/>
    <w:rsid w:val="00170FB8"/>
    <w:rsid w:val="00535DC4"/>
    <w:rsid w:val="0064196B"/>
    <w:rsid w:val="00753BCA"/>
    <w:rsid w:val="00AF0A37"/>
    <w:rsid w:val="00DD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FE998"/>
  <w15:chartTrackingRefBased/>
  <w15:docId w15:val="{B97F027F-98C0-4717-8496-A5716B4E0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824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DD127C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DD127C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DD127C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DD127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DD127C"/>
  </w:style>
  <w:style w:type="character" w:styleId="Lienhypertexte">
    <w:name w:val="Hyperlink"/>
    <w:uiPriority w:val="99"/>
    <w:rsid w:val="00DD127C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DD127C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DD127C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DD12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D127C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DD127C"/>
  </w:style>
  <w:style w:type="paragraph" w:styleId="TM2">
    <w:name w:val="toc 2"/>
    <w:basedOn w:val="Normal"/>
    <w:next w:val="Normal"/>
    <w:autoRedefine/>
    <w:uiPriority w:val="39"/>
    <w:rsid w:val="00DD127C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DD127C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semiHidden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semiHidden/>
    <w:pPr>
      <w:jc w:val="center"/>
    </w:pPr>
    <w:rPr>
      <w:rFonts w:ascii="Arial" w:hAnsi="Arial"/>
      <w:szCs w:val="20"/>
    </w:rPr>
  </w:style>
  <w:style w:type="paragraph" w:styleId="Retraitcorpsdetexte2">
    <w:name w:val="Body Text Indent 2"/>
    <w:basedOn w:val="Normal"/>
    <w:semiHidden/>
    <w:rPr>
      <w:rFonts w:ascii="Arial" w:hAnsi="Arial"/>
      <w:szCs w:val="20"/>
    </w:rPr>
  </w:style>
  <w:style w:type="paragraph" w:styleId="Retraitcorpsdetexte3">
    <w:name w:val="Body Text Indent 3"/>
    <w:basedOn w:val="Normal"/>
    <w:semiHidden/>
    <w:pPr>
      <w:ind w:left="540" w:firstLine="27"/>
    </w:pPr>
    <w:rPr>
      <w:rFonts w:ascii="Helvetica" w:hAnsi="Helvetica"/>
      <w:color w:val="000000"/>
      <w:sz w:val="20"/>
      <w:szCs w:val="20"/>
    </w:rPr>
  </w:style>
  <w:style w:type="paragraph" w:styleId="TM4">
    <w:name w:val="toc 4"/>
    <w:basedOn w:val="Normal"/>
    <w:next w:val="Normal"/>
    <w:autoRedefine/>
    <w:semiHidden/>
    <w:rsid w:val="00DD127C"/>
    <w:pPr>
      <w:ind w:left="780"/>
    </w:pPr>
  </w:style>
  <w:style w:type="paragraph" w:styleId="TM5">
    <w:name w:val="toc 5"/>
    <w:basedOn w:val="Normal"/>
    <w:next w:val="Normal"/>
    <w:autoRedefine/>
    <w:semiHidden/>
    <w:rsid w:val="00DD127C"/>
    <w:pPr>
      <w:ind w:left="1040"/>
    </w:pPr>
  </w:style>
  <w:style w:type="paragraph" w:styleId="TM6">
    <w:name w:val="toc 6"/>
    <w:basedOn w:val="Normal"/>
    <w:next w:val="Normal"/>
    <w:autoRedefine/>
    <w:semiHidden/>
    <w:rsid w:val="00DD127C"/>
    <w:pPr>
      <w:ind w:left="1300"/>
    </w:pPr>
  </w:style>
  <w:style w:type="paragraph" w:styleId="TM7">
    <w:name w:val="toc 7"/>
    <w:basedOn w:val="Normal"/>
    <w:next w:val="Normal"/>
    <w:autoRedefine/>
    <w:semiHidden/>
    <w:rsid w:val="00DD127C"/>
    <w:pPr>
      <w:ind w:left="1560"/>
    </w:pPr>
  </w:style>
  <w:style w:type="paragraph" w:styleId="TM8">
    <w:name w:val="toc 8"/>
    <w:basedOn w:val="Normal"/>
    <w:next w:val="Normal"/>
    <w:autoRedefine/>
    <w:semiHidden/>
    <w:rsid w:val="00DD127C"/>
    <w:pPr>
      <w:ind w:left="1820"/>
    </w:pPr>
  </w:style>
  <w:style w:type="paragraph" w:styleId="TM9">
    <w:name w:val="toc 9"/>
    <w:basedOn w:val="Normal"/>
    <w:next w:val="Normal"/>
    <w:autoRedefine/>
    <w:semiHidden/>
    <w:rsid w:val="00DD127C"/>
    <w:pPr>
      <w:ind w:left="2080"/>
    </w:pPr>
  </w:style>
  <w:style w:type="paragraph" w:styleId="NormalWeb">
    <w:name w:val="Normal (Web)"/>
    <w:basedOn w:val="Normal"/>
    <w:semiHidden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  <w:sz w:val="28"/>
    </w:rPr>
  </w:style>
  <w:style w:type="character" w:styleId="Appelnotedebasdep">
    <w:name w:val="footnote reference"/>
    <w:qFormat/>
    <w:rsid w:val="00DD127C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link w:val="NotedebasdepageCar"/>
    <w:qFormat/>
    <w:rsid w:val="00DD127C"/>
    <w:rPr>
      <w:szCs w:val="30"/>
    </w:rPr>
  </w:style>
  <w:style w:type="character" w:customStyle="1" w:styleId="NotedebasdepageCar">
    <w:name w:val="Note de bas de page Car"/>
    <w:basedOn w:val="Policepardfaut"/>
    <w:link w:val="Notedebasdepage"/>
    <w:rsid w:val="00DD127C"/>
    <w:rPr>
      <w:rFonts w:ascii="Amasis30" w:hAnsi="Amasis30"/>
      <w:sz w:val="32"/>
      <w:szCs w:val="30"/>
    </w:rPr>
  </w:style>
  <w:style w:type="paragraph" w:customStyle="1" w:styleId="Auteur">
    <w:name w:val="Auteur"/>
    <w:basedOn w:val="Normal"/>
    <w:rsid w:val="00DD127C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">
    <w:name w:val="Titre_livre"/>
    <w:basedOn w:val="Normal"/>
    <w:rsid w:val="00DD127C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DD127C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DD127C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DD127C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DD127C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DD127C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DD127C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DD127C"/>
    <w:pPr>
      <w:keepNext/>
    </w:pPr>
  </w:style>
  <w:style w:type="paragraph" w:customStyle="1" w:styleId="NormalSautPageAvant">
    <w:name w:val="NormalSautPageAvant"/>
    <w:basedOn w:val="Normal"/>
    <w:qFormat/>
    <w:rsid w:val="00DD127C"/>
    <w:pPr>
      <w:pageBreakBefore/>
    </w:pPr>
  </w:style>
  <w:style w:type="paragraph" w:customStyle="1" w:styleId="NormalEspAvtGrand">
    <w:name w:val="NormalEspAvtGrand"/>
    <w:basedOn w:val="Normal"/>
    <w:rsid w:val="00DD127C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DD127C"/>
    <w:pPr>
      <w:spacing w:before="0"/>
    </w:pPr>
  </w:style>
  <w:style w:type="paragraph" w:customStyle="1" w:styleId="CentrEspApr0">
    <w:name w:val="CentréEspApr0"/>
    <w:basedOn w:val="Centr"/>
    <w:next w:val="Normal"/>
    <w:rsid w:val="00DD127C"/>
    <w:pPr>
      <w:spacing w:after="0"/>
    </w:pPr>
  </w:style>
  <w:style w:type="paragraph" w:customStyle="1" w:styleId="CentrEspAvt0EspApr0">
    <w:name w:val="CentréEspAvt0EspApr0"/>
    <w:basedOn w:val="Centr"/>
    <w:rsid w:val="00DD127C"/>
    <w:pPr>
      <w:spacing w:before="0" w:after="0"/>
    </w:pPr>
  </w:style>
  <w:style w:type="paragraph" w:customStyle="1" w:styleId="Droite">
    <w:name w:val="Droite"/>
    <w:basedOn w:val="Normal"/>
    <w:next w:val="Normal"/>
    <w:rsid w:val="00DD127C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DD127C"/>
    <w:pPr>
      <w:ind w:left="680"/>
    </w:pPr>
  </w:style>
  <w:style w:type="paragraph" w:customStyle="1" w:styleId="DroiteRetraitGauche2X">
    <w:name w:val="DroiteRetraitGauche2X"/>
    <w:basedOn w:val="Droite"/>
    <w:next w:val="Normal"/>
    <w:rsid w:val="00DD127C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DD127C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DD127C"/>
    <w:pPr>
      <w:ind w:left="2722"/>
    </w:pPr>
  </w:style>
  <w:style w:type="paragraph" w:customStyle="1" w:styleId="Taille-1Normal">
    <w:name w:val="Taille-1Normal"/>
    <w:basedOn w:val="Normal"/>
    <w:rsid w:val="00DD127C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DD127C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DD127C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DD127C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DD127C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DD127C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DD127C"/>
    <w:pPr>
      <w:ind w:firstLine="0"/>
    </w:pPr>
  </w:style>
  <w:style w:type="paragraph" w:customStyle="1" w:styleId="Taille-1RetraitGauche4XIndent0">
    <w:name w:val="Taille-1RetraitGauche4XIndent0"/>
    <w:basedOn w:val="Taille-1Normal"/>
    <w:rsid w:val="00DD127C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DD127C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DD127C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DD127C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DD127C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DD127C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DD127C"/>
    <w:pPr>
      <w:ind w:firstLine="0"/>
    </w:pPr>
  </w:style>
  <w:style w:type="paragraph" w:customStyle="1" w:styleId="NormalRetraitGauche4XIndent0">
    <w:name w:val="NormalRetraitGauche4XIndent0"/>
    <w:basedOn w:val="Normal"/>
    <w:rsid w:val="00DD127C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semiHidden/>
    <w:unhideWhenUsed/>
    <w:qFormat/>
    <w:rsid w:val="00DD127C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semiHidden/>
    <w:rsid w:val="00DD127C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DD127C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DD127C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DD127C"/>
    <w:pPr>
      <w:ind w:left="1360" w:hanging="680"/>
    </w:pPr>
  </w:style>
  <w:style w:type="paragraph" w:customStyle="1" w:styleId="NormalEspAvt0EspApr0">
    <w:name w:val="NormalEspAvt0EspApr0"/>
    <w:basedOn w:val="Normal"/>
    <w:rsid w:val="00DD127C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DD127C"/>
    <w:pPr>
      <w:ind w:left="2041" w:hanging="680"/>
    </w:pPr>
  </w:style>
  <w:style w:type="paragraph" w:customStyle="1" w:styleId="NormalSuspendu1XRetrait3X">
    <w:name w:val="NormalSuspendu1XRetrait3X"/>
    <w:basedOn w:val="Normal"/>
    <w:rsid w:val="00DD127C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DD127C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DD127C"/>
    <w:rPr>
      <w:sz w:val="32"/>
      <w:szCs w:val="20"/>
    </w:rPr>
  </w:style>
  <w:style w:type="paragraph" w:customStyle="1" w:styleId="Etoile">
    <w:name w:val="Etoile"/>
    <w:basedOn w:val="Normal"/>
    <w:qFormat/>
    <w:rsid w:val="00DD127C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DD127C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DD127C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DD127C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DD127C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DD127C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DD127C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DD127C"/>
  </w:style>
  <w:style w:type="paragraph" w:customStyle="1" w:styleId="ParagrapheVideNormal2">
    <w:name w:val="ParagrapheVideNormal2"/>
    <w:basedOn w:val="ParagrapheVideNormal"/>
    <w:next w:val="Normal"/>
    <w:qFormat/>
    <w:rsid w:val="00DD127C"/>
  </w:style>
  <w:style w:type="paragraph" w:customStyle="1" w:styleId="Image">
    <w:name w:val="Image"/>
    <w:basedOn w:val="Centr"/>
    <w:next w:val="Normal"/>
    <w:qFormat/>
    <w:rsid w:val="00DD1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ebooksgratuit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oups.google.com/g/ebooksgratuits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13</TotalTime>
  <Pages>1</Pages>
  <Words>8094</Words>
  <Characters>44523</Characters>
  <Application>Microsoft Office Word</Application>
  <DocSecurity>0</DocSecurity>
  <Lines>371</Lines>
  <Paragraphs>105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Etudes de moeurs [Document électronique]</vt:lpstr>
    </vt:vector>
  </TitlesOfParts>
  <Company>Ebooks libres et gratuits</Company>
  <LinksUpToDate>false</LinksUpToDate>
  <CharactersWithSpaces>52512</CharactersWithSpaces>
  <SharedDoc>false</SharedDoc>
  <HLinks>
    <vt:vector size="72" baseType="variant">
      <vt:variant>
        <vt:i4>7274613</vt:i4>
      </vt:variant>
      <vt:variant>
        <vt:i4>39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36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33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6160459</vt:i4>
      </vt:variant>
      <vt:variant>
        <vt:i4>29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6684787</vt:i4>
      </vt:variant>
      <vt:variant>
        <vt:i4>27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7798819</vt:i4>
      </vt:variant>
      <vt:variant>
        <vt:i4>24</vt:i4>
      </vt:variant>
      <vt:variant>
        <vt:i4>0</vt:i4>
      </vt:variant>
      <vt:variant>
        <vt:i4>5</vt:i4>
      </vt:variant>
      <vt:variant>
        <vt:lpwstr>http://www.coolmicro.org/livres.php</vt:lpwstr>
      </vt:variant>
      <vt:variant>
        <vt:lpwstr/>
      </vt:variant>
      <vt:variant>
        <vt:i4>7929972</vt:i4>
      </vt:variant>
      <vt:variant>
        <vt:i4>21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_Toc53922621</vt:lpwstr>
      </vt:variant>
      <vt:variant>
        <vt:i4>1048636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_Toc53922620</vt:lpwstr>
      </vt:variant>
      <vt:variant>
        <vt:i4>1638463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_Toc53922619</vt:lpwstr>
      </vt:variant>
      <vt:variant>
        <vt:i4>7274557</vt:i4>
      </vt:variant>
      <vt:variant>
        <vt:i4>1025</vt:i4>
      </vt:variant>
      <vt:variant>
        <vt:i4>1025</vt:i4>
      </vt:variant>
      <vt:variant>
        <vt:i4>1</vt:i4>
      </vt:variant>
      <vt:variant>
        <vt:lpwstr>Images\conan_doyle.jpg</vt:lpwstr>
      </vt:variant>
      <vt:variant>
        <vt:lpwstr/>
      </vt:variant>
      <vt:variant>
        <vt:i4>4587562</vt:i4>
      </vt:variant>
      <vt:variant>
        <vt:i4>1112</vt:i4>
      </vt:variant>
      <vt:variant>
        <vt:i4>1026</vt:i4>
      </vt:variant>
      <vt:variant>
        <vt:i4>1</vt:i4>
      </vt:variant>
      <vt:variant>
        <vt:lpwstr>Images\holmes.jpg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Boite en carton</dc:title>
  <dc:subject>Nouvelles - Policier &amp; mystère</dc:subject>
  <dc:creator>Arthur Conan Doyle</dc:creator>
  <cp:keywords/>
  <dc:description/>
  <cp:lastModifiedBy>Cool Micro</cp:lastModifiedBy>
  <cp:revision>7</cp:revision>
  <cp:lastPrinted>2025-07-16T10:23:00Z</cp:lastPrinted>
  <dcterms:created xsi:type="dcterms:W3CDTF">2025-07-16T10:10:00Z</dcterms:created>
  <dcterms:modified xsi:type="dcterms:W3CDTF">2025-07-16T10:23:00Z</dcterms:modified>
  <cp:category>Nouvelles - Policier &amp; mystère</cp:category>
</cp:coreProperties>
</file>