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3EB6A" w14:textId="4813A120" w:rsidR="00000000" w:rsidRPr="00DB6122" w:rsidRDefault="00BA7F9F" w:rsidP="005B7C69">
      <w:pPr>
        <w:pStyle w:val="Photoauteur"/>
        <w:spacing w:before="0" w:after="840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5004EB" wp14:editId="33DD33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19022400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68FE1" w14:textId="77777777" w:rsidR="00000000" w:rsidRDefault="00000000">
                            <w:pPr>
                              <w:spacing w:before="480" w:after="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5004E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31068FE1" w14:textId="77777777" w:rsidR="00000000" w:rsidRDefault="00000000">
                      <w:pPr>
                        <w:spacing w:before="480" w:after="0"/>
                        <w:ind w:left="1304"/>
                        <w:rPr>
                          <w:color w:val="FFFF00"/>
                          <w:sz w:val="48"/>
                        </w:rPr>
                      </w:pPr>
                      <w:r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DB6122">
        <w:drawing>
          <wp:inline distT="0" distB="0" distL="0" distR="0" wp14:anchorId="2FD95D20" wp14:editId="5B091B2B">
            <wp:extent cx="2383155" cy="308864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B1A98" w14:textId="77777777" w:rsidR="00000000" w:rsidRPr="00DB6122" w:rsidRDefault="00000000" w:rsidP="005B7C69">
      <w:pPr>
        <w:pStyle w:val="Auteur"/>
        <w:spacing w:after="1200"/>
      </w:pPr>
      <w:r w:rsidRPr="00DB6122">
        <w:t>Arthur Conan Doyle</w:t>
      </w:r>
    </w:p>
    <w:p w14:paraId="40A8384C" w14:textId="77777777" w:rsidR="00000000" w:rsidRPr="00DB6122" w:rsidRDefault="00000000" w:rsidP="005B7C69">
      <w:pPr>
        <w:pStyle w:val="Titrelivre"/>
      </w:pPr>
      <w:r w:rsidRPr="00DB6122">
        <w:t>LA FIGURE JAUNE</w:t>
      </w:r>
    </w:p>
    <w:p w14:paraId="341F3B27" w14:textId="5C8796E3" w:rsidR="00DB6122" w:rsidRDefault="00000000" w:rsidP="005B7C69">
      <w:pPr>
        <w:pStyle w:val="DateSortie"/>
        <w:spacing w:after="360"/>
      </w:pPr>
      <w:r w:rsidRPr="00DB6122">
        <w:t>Les mémoires de Sherlock Holmes</w:t>
      </w:r>
      <w:r w:rsidR="005B7C69">
        <w:br/>
      </w:r>
      <w:r w:rsidR="005B7C69">
        <w:br/>
      </w:r>
      <w:r w:rsidRPr="00DB6122">
        <w:t>février 1893</w:t>
      </w:r>
    </w:p>
    <w:p w14:paraId="49898281" w14:textId="75896CC8" w:rsidR="00DB6122" w:rsidRDefault="00BA7F9F" w:rsidP="005B7C69">
      <w:pPr>
        <w:pStyle w:val="Photoauteur"/>
        <w:spacing w:after="0"/>
      </w:pPr>
      <w:r w:rsidRPr="00DB6122">
        <w:drawing>
          <wp:inline distT="0" distB="0" distL="0" distR="0" wp14:anchorId="40D65F7B" wp14:editId="29665C00">
            <wp:extent cx="2131060" cy="318262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E8264" w14:textId="0B4AA430" w:rsidR="00000000" w:rsidRPr="00DB6122" w:rsidRDefault="00000000" w:rsidP="00DB6122">
      <w:pPr>
        <w:ind w:firstLine="0"/>
        <w:jc w:val="center"/>
        <w:sectPr w:rsidR="00000000" w:rsidRPr="00DB6122">
          <w:footerReference w:type="default" r:id="rId9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7CD4309A" w14:textId="77777777" w:rsidR="00DB6122" w:rsidRDefault="00000000" w:rsidP="00DB6122">
      <w:pPr>
        <w:ind w:firstLine="0"/>
        <w:jc w:val="center"/>
      </w:pPr>
      <w:r w:rsidRPr="00DB6122">
        <w:rPr>
          <w:bCs/>
        </w:rPr>
        <w:lastRenderedPageBreak/>
        <w:t>Table des matières</w:t>
      </w:r>
    </w:p>
    <w:p w14:paraId="2E0B2ED4" w14:textId="3B19ABDA" w:rsidR="000C6296" w:rsidRDefault="00000000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562933" w:history="1">
        <w:r w:rsidR="000C6296" w:rsidRPr="00F36EAB">
          <w:rPr>
            <w:rStyle w:val="Lienhypertexte"/>
          </w:rPr>
          <w:t>La figure jaune</w:t>
        </w:r>
        <w:r w:rsidR="000C6296">
          <w:rPr>
            <w:webHidden/>
          </w:rPr>
          <w:tab/>
        </w:r>
        <w:r w:rsidR="000C6296">
          <w:rPr>
            <w:webHidden/>
          </w:rPr>
          <w:fldChar w:fldCharType="begin"/>
        </w:r>
        <w:r w:rsidR="000C6296">
          <w:rPr>
            <w:webHidden/>
          </w:rPr>
          <w:instrText xml:space="preserve"> PAGEREF _Toc203562933 \h </w:instrText>
        </w:r>
        <w:r w:rsidR="000C6296">
          <w:rPr>
            <w:webHidden/>
          </w:rPr>
        </w:r>
        <w:r w:rsidR="000C6296">
          <w:rPr>
            <w:webHidden/>
          </w:rPr>
          <w:fldChar w:fldCharType="separate"/>
        </w:r>
        <w:r w:rsidR="00775D45">
          <w:rPr>
            <w:webHidden/>
          </w:rPr>
          <w:t>3</w:t>
        </w:r>
        <w:r w:rsidR="000C6296">
          <w:rPr>
            <w:webHidden/>
          </w:rPr>
          <w:fldChar w:fldCharType="end"/>
        </w:r>
      </w:hyperlink>
    </w:p>
    <w:p w14:paraId="7E104D0F" w14:textId="4CE4EA5F" w:rsidR="000C6296" w:rsidRDefault="000C6296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562934" w:history="1">
        <w:r w:rsidRPr="00F36EAB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_Toc203562934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75D45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526934AE" w14:textId="719BB061" w:rsidR="000C6296" w:rsidRDefault="000C6296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562935" w:history="1">
        <w:r w:rsidRPr="00F36EAB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_Toc203562935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75D45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61D58EF0" w14:textId="2916D758" w:rsidR="00000000" w:rsidRDefault="00000000" w:rsidP="00DB6122">
      <w:pPr>
        <w:pStyle w:val="Titre1"/>
      </w:pPr>
      <w:r>
        <w:lastRenderedPageBreak/>
        <w:fldChar w:fldCharType="end"/>
      </w:r>
      <w:bookmarkStart w:id="0" w:name="_Toc203562933"/>
      <w:r>
        <w:t>La figure jaune</w:t>
      </w:r>
      <w:bookmarkEnd w:id="0"/>
    </w:p>
    <w:p w14:paraId="379D184C" w14:textId="77777777" w:rsidR="00DB6122" w:rsidRDefault="00000000" w:rsidP="00DB6122">
      <w:r>
        <w:t>Les dons exceptionnels de mon compagnon m</w:t>
      </w:r>
      <w:r w:rsidR="00DB6122">
        <w:t>’</w:t>
      </w:r>
      <w:r>
        <w:t>ont permis d</w:t>
      </w:r>
      <w:r w:rsidR="00DB6122">
        <w:t>’</w:t>
      </w:r>
      <w:r>
        <w:t>être l</w:t>
      </w:r>
      <w:r w:rsidR="00DB6122">
        <w:t>’</w:t>
      </w:r>
      <w:r>
        <w:t>auditeur</w:t>
      </w:r>
      <w:r w:rsidR="00DB6122">
        <w:t xml:space="preserve">, </w:t>
      </w:r>
      <w:r>
        <w:t>et parfois l</w:t>
      </w:r>
      <w:r w:rsidR="00DB6122">
        <w:t>’</w:t>
      </w:r>
      <w:r>
        <w:t>acteur</w:t>
      </w:r>
      <w:r w:rsidR="00DB6122">
        <w:t xml:space="preserve">, </w:t>
      </w:r>
      <w:r>
        <w:t>de drames étranges</w:t>
      </w:r>
      <w:r w:rsidR="00DB6122">
        <w:t xml:space="preserve">. </w:t>
      </w:r>
      <w:r>
        <w:t>En publiant ces croquis tirés de dossiers innombrables</w:t>
      </w:r>
      <w:r w:rsidR="00DB6122">
        <w:t xml:space="preserve">, </w:t>
      </w:r>
      <w:r>
        <w:t>j</w:t>
      </w:r>
      <w:r w:rsidR="00DB6122">
        <w:t>’</w:t>
      </w:r>
      <w:r>
        <w:t>insiste tout naturellement davantage sur les succès de Holmes que sur ses échecs</w:t>
      </w:r>
      <w:r w:rsidR="00DB6122">
        <w:t xml:space="preserve">. </w:t>
      </w:r>
      <w:r>
        <w:t>Ne croyez pas que je le fasse dans l</w:t>
      </w:r>
      <w:r w:rsidR="00DB6122">
        <w:t>’</w:t>
      </w:r>
      <w:r>
        <w:t>intérêt de sa réputation</w:t>
      </w:r>
      <w:r w:rsidR="00DB6122">
        <w:t xml:space="preserve"> : </w:t>
      </w:r>
      <w:r>
        <w:t>c</w:t>
      </w:r>
      <w:r w:rsidR="00DB6122">
        <w:t>’</w:t>
      </w:r>
      <w:r>
        <w:t>était en effet dans les cas où toutes ses ressources paraissaient épuisées qu</w:t>
      </w:r>
      <w:r w:rsidR="00DB6122">
        <w:t>’</w:t>
      </w:r>
      <w:r>
        <w:t>il déployait une énergie et une vivacité d</w:t>
      </w:r>
      <w:r w:rsidR="00DB6122">
        <w:t>’</w:t>
      </w:r>
      <w:r>
        <w:t>esprit absolument admirables</w:t>
      </w:r>
      <w:r w:rsidR="00DB6122">
        <w:t xml:space="preserve">. </w:t>
      </w:r>
      <w:r>
        <w:t>La raison est ailleurs</w:t>
      </w:r>
      <w:r w:rsidR="00DB6122">
        <w:t xml:space="preserve"> : </w:t>
      </w:r>
      <w:r>
        <w:t>là où il échouait personne d</w:t>
      </w:r>
      <w:r w:rsidR="00DB6122">
        <w:t>’</w:t>
      </w:r>
      <w:r>
        <w:t>autre</w:t>
      </w:r>
      <w:r w:rsidR="00DB6122">
        <w:t xml:space="preserve">, </w:t>
      </w:r>
      <w:r>
        <w:t>généralement</w:t>
      </w:r>
      <w:r w:rsidR="00DB6122">
        <w:t xml:space="preserve">, </w:t>
      </w:r>
      <w:r>
        <w:t>ne réussissait</w:t>
      </w:r>
      <w:r w:rsidR="00DB6122">
        <w:t xml:space="preserve"> ; </w:t>
      </w:r>
      <w:r>
        <w:t>du coup l</w:t>
      </w:r>
      <w:r w:rsidR="00DB6122">
        <w:t>’</w:t>
      </w:r>
      <w:r>
        <w:t>affaire s</w:t>
      </w:r>
      <w:r w:rsidR="00DB6122">
        <w:t>’</w:t>
      </w:r>
      <w:r>
        <w:t>enterrait avant d</w:t>
      </w:r>
      <w:r w:rsidR="00DB6122">
        <w:t>’</w:t>
      </w:r>
      <w:r>
        <w:t>avoir reçu une conclusion</w:t>
      </w:r>
      <w:r w:rsidR="00DB6122">
        <w:t xml:space="preserve">. </w:t>
      </w:r>
      <w:r>
        <w:t>Il arriva tout de même que Holmes se trompa et que la vérité fut néanmoins tirée du puits</w:t>
      </w:r>
      <w:r w:rsidR="00DB6122">
        <w:t xml:space="preserve">. </w:t>
      </w:r>
      <w:r>
        <w:t>Je possède des notes sur une demi-douzaine de cas de ce genre</w:t>
      </w:r>
      <w:r w:rsidR="00DB6122">
        <w:t xml:space="preserve"> : </w:t>
      </w:r>
      <w:r>
        <w:t>l</w:t>
      </w:r>
      <w:r w:rsidR="00DB6122">
        <w:t>’</w:t>
      </w:r>
      <w:r>
        <w:t>affaire de la deuxième tache et celle que je vais raconter sont les deux qui présentent un maximum d</w:t>
      </w:r>
      <w:r w:rsidR="00DB6122">
        <w:t>’</w:t>
      </w:r>
      <w:r>
        <w:t>intérêt</w:t>
      </w:r>
      <w:r w:rsidR="00DB6122">
        <w:t>.</w:t>
      </w:r>
    </w:p>
    <w:p w14:paraId="15A5F582" w14:textId="77777777" w:rsidR="00DB6122" w:rsidRDefault="00000000" w:rsidP="00DB6122">
      <w:r>
        <w:t>Sherlock Holmes prenait rarement de l</w:t>
      </w:r>
      <w:r w:rsidR="00DB6122">
        <w:t>’</w:t>
      </w:r>
      <w:r>
        <w:t>exercice par amour de l</w:t>
      </w:r>
      <w:r w:rsidR="00DB6122">
        <w:t>’</w:t>
      </w:r>
      <w:r>
        <w:t>exercice</w:t>
      </w:r>
      <w:r w:rsidR="00DB6122">
        <w:t xml:space="preserve">. </w:t>
      </w:r>
      <w:r>
        <w:t>Peu d</w:t>
      </w:r>
      <w:r w:rsidR="00DB6122">
        <w:t>’</w:t>
      </w:r>
      <w:r>
        <w:t>hommes</w:t>
      </w:r>
      <w:r w:rsidR="00DB6122">
        <w:t xml:space="preserve">, </w:t>
      </w:r>
      <w:r>
        <w:t>à ma connaissance</w:t>
      </w:r>
      <w:r w:rsidR="00DB6122">
        <w:t xml:space="preserve">, </w:t>
      </w:r>
      <w:r>
        <w:t>étaient capables d</w:t>
      </w:r>
      <w:r w:rsidR="00DB6122">
        <w:t>’</w:t>
      </w:r>
      <w:r>
        <w:t>un plus grand effort musculaire et</w:t>
      </w:r>
      <w:r w:rsidR="00DB6122">
        <w:t xml:space="preserve">, </w:t>
      </w:r>
      <w:r>
        <w:t>sans contestation possible</w:t>
      </w:r>
      <w:r w:rsidR="00DB6122">
        <w:t xml:space="preserve">, </w:t>
      </w:r>
      <w:r>
        <w:t>il comptait parmi les meilleurs boxeurs à son poids</w:t>
      </w:r>
      <w:r w:rsidR="00DB6122">
        <w:t xml:space="preserve">. </w:t>
      </w:r>
      <w:r>
        <w:t>Mais il considérait l</w:t>
      </w:r>
      <w:r w:rsidR="00DB6122">
        <w:t>’</w:t>
      </w:r>
      <w:r>
        <w:t>effort physique sans objet comme un gaspillage d</w:t>
      </w:r>
      <w:r w:rsidR="00DB6122">
        <w:t>’</w:t>
      </w:r>
      <w:r>
        <w:t>énergie</w:t>
      </w:r>
      <w:r w:rsidR="00DB6122">
        <w:t xml:space="preserve">. </w:t>
      </w:r>
      <w:r>
        <w:t>S</w:t>
      </w:r>
      <w:r w:rsidR="00DB6122">
        <w:t>’</w:t>
      </w:r>
      <w:r>
        <w:t>il se remuait</w:t>
      </w:r>
      <w:r w:rsidR="00DB6122">
        <w:t xml:space="preserve">, </w:t>
      </w:r>
      <w:r>
        <w:t>cela faisait partie de son activité professionnelle</w:t>
      </w:r>
      <w:r w:rsidR="00DB6122">
        <w:t xml:space="preserve">. </w:t>
      </w:r>
      <w:r>
        <w:t>Il était alors infatigable</w:t>
      </w:r>
      <w:r w:rsidR="00DB6122">
        <w:t xml:space="preserve">. </w:t>
      </w:r>
      <w:r>
        <w:t>Son régime alimentaire péchait plutôt par un excès de frugalité que par une trop grande richesse</w:t>
      </w:r>
      <w:r w:rsidR="00DB6122">
        <w:t xml:space="preserve">. </w:t>
      </w:r>
      <w:r>
        <w:t>Ses habitudes fort simples frôlaient l</w:t>
      </w:r>
      <w:r w:rsidR="00DB6122">
        <w:t>’</w:t>
      </w:r>
      <w:r>
        <w:t>austérité</w:t>
      </w:r>
      <w:r w:rsidR="00DB6122">
        <w:t xml:space="preserve">. </w:t>
      </w:r>
      <w:r>
        <w:t>En dehors de la cocaïne dont il usait par intermittences</w:t>
      </w:r>
      <w:r w:rsidR="00DB6122">
        <w:t xml:space="preserve">, </w:t>
      </w:r>
      <w:r>
        <w:t>je ne lui connaissais pas de vice</w:t>
      </w:r>
      <w:r w:rsidR="00DB6122">
        <w:t xml:space="preserve">. </w:t>
      </w:r>
      <w:r>
        <w:t>D</w:t>
      </w:r>
      <w:r w:rsidR="00DB6122">
        <w:t>’</w:t>
      </w:r>
      <w:r>
        <w:t>ailleurs lorsqu</w:t>
      </w:r>
      <w:r w:rsidR="00DB6122">
        <w:t>’</w:t>
      </w:r>
      <w:r>
        <w:t>il se tournait vers la drogue</w:t>
      </w:r>
      <w:r w:rsidR="00DB6122">
        <w:t xml:space="preserve">, </w:t>
      </w:r>
      <w:r>
        <w:t>c</w:t>
      </w:r>
      <w:r w:rsidR="00DB6122">
        <w:t>’</w:t>
      </w:r>
      <w:r>
        <w:t>était pour protester à sa manière contre la monotonie de l</w:t>
      </w:r>
      <w:r w:rsidR="00DB6122">
        <w:t>’</w:t>
      </w:r>
      <w:r>
        <w:t>existence</w:t>
      </w:r>
      <w:r w:rsidR="00DB6122">
        <w:t xml:space="preserve">, </w:t>
      </w:r>
      <w:r>
        <w:t>sous le prétexte que les affaires étaient rares et les journaux sans intérêt</w:t>
      </w:r>
      <w:r w:rsidR="00DB6122">
        <w:t>.</w:t>
      </w:r>
    </w:p>
    <w:p w14:paraId="0F53419D" w14:textId="77777777" w:rsidR="00DB6122" w:rsidRDefault="00000000" w:rsidP="00DB6122">
      <w:r>
        <w:lastRenderedPageBreak/>
        <w:t>Cette année-là</w:t>
      </w:r>
      <w:r w:rsidR="00DB6122">
        <w:t xml:space="preserve">, </w:t>
      </w:r>
      <w:r>
        <w:t>le printemps s</w:t>
      </w:r>
      <w:r w:rsidR="00DB6122">
        <w:t>’</w:t>
      </w:r>
      <w:r>
        <w:t>annonçait précoce</w:t>
      </w:r>
      <w:r w:rsidR="00DB6122">
        <w:t xml:space="preserve">. </w:t>
      </w:r>
      <w:r>
        <w:t>Holmes rompit un après-midi avec ses habitudes pour faire une promenade dans Hyde Park en ma compagnie</w:t>
      </w:r>
      <w:r w:rsidR="00DB6122">
        <w:t xml:space="preserve"> : </w:t>
      </w:r>
      <w:r>
        <w:t>les premières touches de vert égayaient les ormes</w:t>
      </w:r>
      <w:r w:rsidR="00DB6122">
        <w:t xml:space="preserve">, </w:t>
      </w:r>
      <w:r>
        <w:t>les poisseuses barbes des noisettes commençaient à jaillir de leurs quintuples feuilles</w:t>
      </w:r>
      <w:r w:rsidR="00DB6122">
        <w:t xml:space="preserve">. </w:t>
      </w:r>
      <w:r>
        <w:t>Pendant deux heures nous marchâmes pour le plaisir de marcher</w:t>
      </w:r>
      <w:r w:rsidR="00DB6122">
        <w:t xml:space="preserve">. </w:t>
      </w:r>
      <w:r>
        <w:t>Le plus souvent sans échanger une phrase</w:t>
      </w:r>
      <w:r w:rsidR="00DB6122">
        <w:t xml:space="preserve">, </w:t>
      </w:r>
      <w:r>
        <w:t>comme il sied à deux hommes qui se connaissent intimement</w:t>
      </w:r>
      <w:r w:rsidR="00DB6122">
        <w:t xml:space="preserve">. </w:t>
      </w:r>
      <w:r>
        <w:t>Quand nous nous retrouvâmes dans Baker Street il était près de cinq heures</w:t>
      </w:r>
      <w:r w:rsidR="00DB6122">
        <w:t>.</w:t>
      </w:r>
    </w:p>
    <w:p w14:paraId="584BB6B9" w14:textId="77777777" w:rsidR="00DB6122" w:rsidRDefault="00000000" w:rsidP="00DB6122">
      <w:r>
        <w:t>Notre groom nous arrêta sur le seuil de la maison</w:t>
      </w:r>
      <w:r w:rsidR="00DB6122">
        <w:t>.</w:t>
      </w:r>
    </w:p>
    <w:p w14:paraId="6A4D8764" w14:textId="0808E527" w:rsidR="00DB6122" w:rsidRDefault="00DB6122" w:rsidP="00DB6122">
      <w:r>
        <w:t>« </w:t>
      </w:r>
      <w:r w:rsidR="00000000">
        <w:t>Pardon</w:t>
      </w:r>
      <w:r>
        <w:t xml:space="preserve">, </w:t>
      </w:r>
      <w:r w:rsidR="00000000">
        <w:t>monsieur</w:t>
      </w:r>
      <w:r>
        <w:t xml:space="preserve"> ! </w:t>
      </w:r>
      <w:r w:rsidR="00000000">
        <w:t>Un monsieur vous a demandé</w:t>
      </w:r>
      <w:r>
        <w:t xml:space="preserve">, </w:t>
      </w:r>
      <w:r w:rsidR="00000000">
        <w:t>monsieur</w:t>
      </w:r>
      <w:r>
        <w:t>. »</w:t>
      </w:r>
    </w:p>
    <w:p w14:paraId="03F1CE11" w14:textId="77777777" w:rsidR="00DB6122" w:rsidRDefault="00000000" w:rsidP="00DB6122">
      <w:r>
        <w:t>Holmes m</w:t>
      </w:r>
      <w:r w:rsidR="00DB6122">
        <w:t>’</w:t>
      </w:r>
      <w:r>
        <w:t>accabla d</w:t>
      </w:r>
      <w:r w:rsidR="00DB6122">
        <w:t>’</w:t>
      </w:r>
      <w:r>
        <w:t>un regard lourd de reproches</w:t>
      </w:r>
      <w:r w:rsidR="00DB6122">
        <w:t>.</w:t>
      </w:r>
    </w:p>
    <w:p w14:paraId="0292FE00" w14:textId="77777777" w:rsidR="00DB6122" w:rsidRDefault="00DB6122" w:rsidP="00DB6122">
      <w:r>
        <w:t>« </w:t>
      </w:r>
      <w:r w:rsidR="00000000">
        <w:t>Voilà bien les promenades</w:t>
      </w:r>
      <w:r>
        <w:t xml:space="preserve"> ! </w:t>
      </w:r>
      <w:r w:rsidR="00000000">
        <w:t>s</w:t>
      </w:r>
      <w:r>
        <w:t>’</w:t>
      </w:r>
      <w:r w:rsidR="00000000">
        <w:t>écria-t-il</w:t>
      </w:r>
      <w:r>
        <w:t xml:space="preserve">. </w:t>
      </w:r>
      <w:r w:rsidR="00000000">
        <w:t>Ce monsieur est reparti</w:t>
      </w:r>
      <w:r>
        <w:t> ?</w:t>
      </w:r>
    </w:p>
    <w:p w14:paraId="5D6E984E" w14:textId="77777777" w:rsidR="00DB6122" w:rsidRDefault="00DB6122" w:rsidP="00DB6122">
      <w:r>
        <w:t>— </w:t>
      </w:r>
      <w:r w:rsidR="00000000">
        <w:t>Oui</w:t>
      </w:r>
      <w:r>
        <w:t xml:space="preserve">, </w:t>
      </w:r>
      <w:r w:rsidR="00000000">
        <w:t>monsieur</w:t>
      </w:r>
      <w:r>
        <w:t>.</w:t>
      </w:r>
    </w:p>
    <w:p w14:paraId="036154AF" w14:textId="77777777" w:rsidR="00DB6122" w:rsidRDefault="00DB6122" w:rsidP="00DB6122">
      <w:r>
        <w:t>— </w:t>
      </w:r>
      <w:r w:rsidR="00000000">
        <w:t>Vous ne lui aviez pas dit d</w:t>
      </w:r>
      <w:r>
        <w:t>’</w:t>
      </w:r>
      <w:r w:rsidR="00000000">
        <w:t>entrer</w:t>
      </w:r>
      <w:r>
        <w:t> ?</w:t>
      </w:r>
    </w:p>
    <w:p w14:paraId="6F56BFCE" w14:textId="77777777" w:rsidR="00DB6122" w:rsidRDefault="00DB6122" w:rsidP="00DB6122">
      <w:r>
        <w:t>— </w:t>
      </w:r>
      <w:r w:rsidR="00000000">
        <w:t>Si</w:t>
      </w:r>
      <w:r>
        <w:t xml:space="preserve">, </w:t>
      </w:r>
      <w:r w:rsidR="00000000">
        <w:t>monsieur</w:t>
      </w:r>
      <w:r>
        <w:t xml:space="preserve">. </w:t>
      </w:r>
      <w:r w:rsidR="00000000">
        <w:t>Il est entré</w:t>
      </w:r>
      <w:r>
        <w:t>.</w:t>
      </w:r>
    </w:p>
    <w:p w14:paraId="70A53481" w14:textId="77777777" w:rsidR="00DB6122" w:rsidRDefault="00DB6122" w:rsidP="00DB6122">
      <w:r>
        <w:t>— </w:t>
      </w:r>
      <w:r w:rsidR="00000000">
        <w:t>Combien de temps a-t-il attendu</w:t>
      </w:r>
      <w:r>
        <w:t> ?</w:t>
      </w:r>
    </w:p>
    <w:p w14:paraId="73AEFF26" w14:textId="2A9E89D3" w:rsidR="00DB6122" w:rsidRDefault="00DB6122" w:rsidP="00DB6122">
      <w:r>
        <w:t>— </w:t>
      </w:r>
      <w:r w:rsidR="00000000">
        <w:t>Une demi-heure</w:t>
      </w:r>
      <w:r>
        <w:t xml:space="preserve">, </w:t>
      </w:r>
      <w:r w:rsidR="00000000">
        <w:t>monsieur</w:t>
      </w:r>
      <w:r>
        <w:t xml:space="preserve">. </w:t>
      </w:r>
      <w:r w:rsidR="00000000">
        <w:t>C</w:t>
      </w:r>
      <w:r>
        <w:t>’</w:t>
      </w:r>
      <w:r w:rsidR="00000000">
        <w:t>était un monsieur bien agité</w:t>
      </w:r>
      <w:r>
        <w:t xml:space="preserve">, </w:t>
      </w:r>
      <w:r w:rsidR="00000000">
        <w:t>monsieur</w:t>
      </w:r>
      <w:r>
        <w:t xml:space="preserve"> ! </w:t>
      </w:r>
      <w:r w:rsidR="00000000">
        <w:t>Il marchait</w:t>
      </w:r>
      <w:r>
        <w:t xml:space="preserve">, </w:t>
      </w:r>
      <w:r w:rsidR="00000000">
        <w:t>il n</w:t>
      </w:r>
      <w:r>
        <w:t>’</w:t>
      </w:r>
      <w:r w:rsidR="00000000">
        <w:t>a pas arrêté de tout le temps qu</w:t>
      </w:r>
      <w:r>
        <w:t>’</w:t>
      </w:r>
      <w:r w:rsidR="00000000">
        <w:t>il est resté ici</w:t>
      </w:r>
      <w:r>
        <w:t xml:space="preserve">. </w:t>
      </w:r>
      <w:r w:rsidR="00000000">
        <w:t>J</w:t>
      </w:r>
      <w:r>
        <w:t>’</w:t>
      </w:r>
      <w:r w:rsidR="00000000">
        <w:t>attendais à la porte</w:t>
      </w:r>
      <w:r>
        <w:t xml:space="preserve">, </w:t>
      </w:r>
      <w:r w:rsidR="00000000">
        <w:t>monsieur</w:t>
      </w:r>
      <w:r>
        <w:t xml:space="preserve">, </w:t>
      </w:r>
      <w:r w:rsidR="00000000">
        <w:t>et je l</w:t>
      </w:r>
      <w:r>
        <w:t>’</w:t>
      </w:r>
      <w:r w:rsidR="00000000">
        <w:t>entendais</w:t>
      </w:r>
      <w:r>
        <w:t xml:space="preserve">. </w:t>
      </w:r>
      <w:r w:rsidR="000C6296">
        <w:t>À</w:t>
      </w:r>
      <w:r w:rsidR="00000000">
        <w:t xml:space="preserve"> la fin il est sorti dans le couloir et il a crié</w:t>
      </w:r>
      <w:r>
        <w:t xml:space="preserve"> : </w:t>
      </w:r>
      <w:r w:rsidR="00000000">
        <w:t>“Est-ce que cet homme ne va jamais rentrer</w:t>
      </w:r>
      <w:r>
        <w:t> ?”</w:t>
      </w:r>
      <w:r w:rsidR="00000000">
        <w:t xml:space="preserve"> Tel que je vous le dis</w:t>
      </w:r>
      <w:r>
        <w:t xml:space="preserve">, </w:t>
      </w:r>
      <w:r w:rsidR="00000000">
        <w:t>monsieur</w:t>
      </w:r>
      <w:r>
        <w:t xml:space="preserve"> ! </w:t>
      </w:r>
      <w:r w:rsidR="00000000">
        <w:t>J</w:t>
      </w:r>
      <w:r>
        <w:t>’</w:t>
      </w:r>
      <w:r w:rsidR="00000000">
        <w:t>ai répondu</w:t>
      </w:r>
      <w:r>
        <w:t xml:space="preserve"> : </w:t>
      </w:r>
      <w:r w:rsidR="00000000">
        <w:t>“Vous n</w:t>
      </w:r>
      <w:r>
        <w:t>’</w:t>
      </w:r>
      <w:r w:rsidR="00000000">
        <w:t>avez qu</w:t>
      </w:r>
      <w:r>
        <w:t>’</w:t>
      </w:r>
      <w:r w:rsidR="00000000">
        <w:t>à attendre un petit peu encore</w:t>
      </w:r>
      <w:r>
        <w:t>.”</w:t>
      </w:r>
      <w:r w:rsidR="00000000">
        <w:t xml:space="preserve"> Il m</w:t>
      </w:r>
      <w:r>
        <w:t>’</w:t>
      </w:r>
      <w:r w:rsidR="00000000">
        <w:t>a dit</w:t>
      </w:r>
      <w:r>
        <w:t xml:space="preserve"> : </w:t>
      </w:r>
      <w:r w:rsidR="00000000">
        <w:t>“Alors</w:t>
      </w:r>
      <w:r>
        <w:t xml:space="preserve">, </w:t>
      </w:r>
      <w:r w:rsidR="00000000">
        <w:t>je vais attendre au grand air</w:t>
      </w:r>
      <w:r>
        <w:t xml:space="preserve">, </w:t>
      </w:r>
      <w:r w:rsidR="00000000">
        <w:t>car je me sens comme si j</w:t>
      </w:r>
      <w:r>
        <w:t>’</w:t>
      </w:r>
      <w:r w:rsidR="00000000">
        <w:t>étouffais</w:t>
      </w:r>
      <w:r>
        <w:t xml:space="preserve">. </w:t>
      </w:r>
      <w:r w:rsidR="00000000">
        <w:t xml:space="preserve">Je vais revenir </w:t>
      </w:r>
      <w:r w:rsidR="00000000">
        <w:lastRenderedPageBreak/>
        <w:t>bientôt</w:t>
      </w:r>
      <w:r>
        <w:t> !”</w:t>
      </w:r>
      <w:r w:rsidR="00000000">
        <w:t xml:space="preserve"> Là-dessus il est sorti</w:t>
      </w:r>
      <w:r>
        <w:t xml:space="preserve">. </w:t>
      </w:r>
      <w:r w:rsidR="00000000">
        <w:t>Rien de ce que je lui ai dit n</w:t>
      </w:r>
      <w:r>
        <w:t>’</w:t>
      </w:r>
      <w:r w:rsidR="00000000">
        <w:t>a pu le retenir</w:t>
      </w:r>
      <w:r>
        <w:t>.</w:t>
      </w:r>
    </w:p>
    <w:p w14:paraId="7E65E579" w14:textId="77777777" w:rsidR="00DB6122" w:rsidRDefault="00DB6122" w:rsidP="00DB6122">
      <w:r>
        <w:t>— </w:t>
      </w:r>
      <w:r w:rsidR="00000000">
        <w:t>Bon</w:t>
      </w:r>
      <w:r>
        <w:t xml:space="preserve"> ! </w:t>
      </w:r>
      <w:r w:rsidR="00000000">
        <w:t>Vous avez fait pour le mieux</w:t>
      </w:r>
      <w:r>
        <w:t xml:space="preserve">, </w:t>
      </w:r>
      <w:r w:rsidR="00000000">
        <w:t>dit Holmes tandis que nous pénétrions dans notre salon</w:t>
      </w:r>
      <w:r>
        <w:t xml:space="preserve">. </w:t>
      </w:r>
      <w:r w:rsidR="00000000">
        <w:t>C</w:t>
      </w:r>
      <w:r>
        <w:t>’</w:t>
      </w:r>
      <w:r w:rsidR="00000000">
        <w:t>est tout de même assommant</w:t>
      </w:r>
      <w:r>
        <w:t xml:space="preserve">, </w:t>
      </w:r>
      <w:r w:rsidR="00000000">
        <w:t>Watson</w:t>
      </w:r>
      <w:r>
        <w:t xml:space="preserve"> ! </w:t>
      </w:r>
      <w:r w:rsidR="00000000">
        <w:t>J</w:t>
      </w:r>
      <w:r>
        <w:t>’</w:t>
      </w:r>
      <w:r w:rsidR="00000000">
        <w:t>avais vraiment besoin d</w:t>
      </w:r>
      <w:r>
        <w:t>’</w:t>
      </w:r>
      <w:r w:rsidR="00000000">
        <w:t>une affaire pour me distraire</w:t>
      </w:r>
      <w:r>
        <w:t xml:space="preserve">, </w:t>
      </w:r>
      <w:r w:rsidR="00000000">
        <w:t>et d</w:t>
      </w:r>
      <w:r>
        <w:t>’</w:t>
      </w:r>
      <w:r w:rsidR="00000000">
        <w:t>après l</w:t>
      </w:r>
      <w:r>
        <w:t>’</w:t>
      </w:r>
      <w:r w:rsidR="00000000">
        <w:t>impatience de ce client</w:t>
      </w:r>
      <w:r>
        <w:t xml:space="preserve">, </w:t>
      </w:r>
      <w:r w:rsidR="00000000">
        <w:t>j</w:t>
      </w:r>
      <w:r>
        <w:t>’</w:t>
      </w:r>
      <w:r w:rsidR="00000000">
        <w:t>en aurais eu une importante</w:t>
      </w:r>
      <w:r>
        <w:t xml:space="preserve">, </w:t>
      </w:r>
      <w:r w:rsidR="00000000">
        <w:t>sans doute</w:t>
      </w:r>
      <w:r>
        <w:t xml:space="preserve">… </w:t>
      </w:r>
      <w:r w:rsidR="00000000">
        <w:t>Halloa</w:t>
      </w:r>
      <w:r>
        <w:t xml:space="preserve"> ! </w:t>
      </w:r>
      <w:r w:rsidR="00000000">
        <w:t>Sur la table ce n</w:t>
      </w:r>
      <w:r>
        <w:t>’</w:t>
      </w:r>
      <w:r w:rsidR="00000000">
        <w:t>est pas votre pipe</w:t>
      </w:r>
      <w:r>
        <w:t xml:space="preserve">. </w:t>
      </w:r>
      <w:r w:rsidR="00000000">
        <w:t>Il doit avoir oublié la sienne</w:t>
      </w:r>
      <w:r>
        <w:t xml:space="preserve">. </w:t>
      </w:r>
      <w:r w:rsidR="00000000">
        <w:t>Une belle pipe en vieille bruyère avec un bon tuyau terminé par ce que le marchand de tabac appelle de l</w:t>
      </w:r>
      <w:r>
        <w:t>’</w:t>
      </w:r>
      <w:r w:rsidR="00000000">
        <w:t>ambre</w:t>
      </w:r>
      <w:r>
        <w:t xml:space="preserve">. </w:t>
      </w:r>
      <w:r w:rsidR="00000000">
        <w:t>Je me demande combien il y a à Londres de vrais tuyaux de pipe en ambre</w:t>
      </w:r>
      <w:r>
        <w:t xml:space="preserve">. </w:t>
      </w:r>
      <w:r w:rsidR="00000000">
        <w:t>On m</w:t>
      </w:r>
      <w:r>
        <w:t>’</w:t>
      </w:r>
      <w:r w:rsidR="00000000">
        <w:t>a affirmé que lorsqu</w:t>
      </w:r>
      <w:r>
        <w:t>’</w:t>
      </w:r>
      <w:r w:rsidR="00000000">
        <w:t>il y avait une mouche dedans c</w:t>
      </w:r>
      <w:r>
        <w:t>’</w:t>
      </w:r>
      <w:r w:rsidR="00000000">
        <w:t>était un signe d</w:t>
      </w:r>
      <w:r>
        <w:t>’</w:t>
      </w:r>
      <w:r w:rsidR="00000000">
        <w:t>authenticité</w:t>
      </w:r>
      <w:r>
        <w:t xml:space="preserve">. </w:t>
      </w:r>
      <w:r w:rsidR="00000000">
        <w:t>Voici une industrie</w:t>
      </w:r>
      <w:r>
        <w:t xml:space="preserve"> : </w:t>
      </w:r>
      <w:r w:rsidR="00000000">
        <w:t>mettre des fausses mouches dans du faux ambre</w:t>
      </w:r>
      <w:r>
        <w:t xml:space="preserve"> ! </w:t>
      </w:r>
      <w:r w:rsidR="00000000">
        <w:t>Eh bien</w:t>
      </w:r>
      <w:r>
        <w:t xml:space="preserve">, </w:t>
      </w:r>
      <w:r w:rsidR="00000000">
        <w:t>il faut que notre visiteur ait été très troublé pour oublier une pipe à laquelle il attache un grand prix</w:t>
      </w:r>
      <w:r>
        <w:t> !</w:t>
      </w:r>
    </w:p>
    <w:p w14:paraId="67B6BB42" w14:textId="77777777" w:rsidR="00DB6122" w:rsidRDefault="00DB6122" w:rsidP="00DB6122">
      <w:r>
        <w:t>— </w:t>
      </w:r>
      <w:r w:rsidR="00000000">
        <w:t>Comment savez-vous qu</w:t>
      </w:r>
      <w:r>
        <w:t>’</w:t>
      </w:r>
      <w:r w:rsidR="00000000">
        <w:t>il y attache un grand prix</w:t>
      </w:r>
      <w:r>
        <w:t> ?</w:t>
      </w:r>
    </w:p>
    <w:p w14:paraId="2FCDAB09" w14:textId="77777777" w:rsidR="00DB6122" w:rsidRDefault="00DB6122" w:rsidP="00DB6122">
      <w:r>
        <w:t>— </w:t>
      </w:r>
      <w:r w:rsidR="00000000">
        <w:t>Voyons</w:t>
      </w:r>
      <w:r>
        <w:t xml:space="preserve"> : </w:t>
      </w:r>
      <w:r w:rsidR="00000000">
        <w:t>cette pipe coûte à l</w:t>
      </w:r>
      <w:r>
        <w:t>’</w:t>
      </w:r>
      <w:r w:rsidR="00000000">
        <w:t>achat sept shillings et six pence</w:t>
      </w:r>
      <w:r>
        <w:t xml:space="preserve">. </w:t>
      </w:r>
      <w:r w:rsidR="00000000">
        <w:t>Or</w:t>
      </w:r>
      <w:r>
        <w:t xml:space="preserve">, </w:t>
      </w:r>
      <w:r w:rsidR="00000000">
        <w:t>elle a été deux fois réparée</w:t>
      </w:r>
      <w:r>
        <w:t xml:space="preserve"> : </w:t>
      </w:r>
      <w:r w:rsidR="00000000">
        <w:t>une fois dans le tuyau en bois</w:t>
      </w:r>
      <w:r>
        <w:t xml:space="preserve">, </w:t>
      </w:r>
      <w:r w:rsidR="00000000">
        <w:t>une autre fois dans l</w:t>
      </w:r>
      <w:r>
        <w:t>’</w:t>
      </w:r>
      <w:r w:rsidR="00000000">
        <w:t>ambre</w:t>
      </w:r>
      <w:r>
        <w:t xml:space="preserve">. </w:t>
      </w:r>
      <w:r w:rsidR="00000000">
        <w:t>Ces deux réparations ont été faites</w:t>
      </w:r>
      <w:r>
        <w:t xml:space="preserve">, </w:t>
      </w:r>
      <w:r w:rsidR="00000000">
        <w:t>comme vous le remarquez</w:t>
      </w:r>
      <w:r>
        <w:t xml:space="preserve">, </w:t>
      </w:r>
      <w:r w:rsidR="00000000">
        <w:t>avec des bagues d</w:t>
      </w:r>
      <w:r>
        <w:t>’</w:t>
      </w:r>
      <w:r w:rsidR="00000000">
        <w:t>argent qui ont dû coûter plus que la pipe</w:t>
      </w:r>
      <w:r>
        <w:t xml:space="preserve">. </w:t>
      </w:r>
      <w:r w:rsidR="00000000">
        <w:t>L</w:t>
      </w:r>
      <w:r>
        <w:t>’</w:t>
      </w:r>
      <w:r w:rsidR="00000000">
        <w:t>homme qui préfère raccommoder sa pipe plutôt que d</w:t>
      </w:r>
      <w:r>
        <w:t>’</w:t>
      </w:r>
      <w:r w:rsidR="00000000">
        <w:t>en acheter une neuve pour le même prix</w:t>
      </w:r>
      <w:r>
        <w:t xml:space="preserve">, </w:t>
      </w:r>
      <w:r w:rsidR="00000000">
        <w:t>y attache en principe une grande valeur</w:t>
      </w:r>
      <w:r>
        <w:t>.</w:t>
      </w:r>
    </w:p>
    <w:p w14:paraId="7EFEB3EB" w14:textId="77777777" w:rsidR="00DB6122" w:rsidRDefault="00DB6122" w:rsidP="00DB6122">
      <w:r>
        <w:t>— </w:t>
      </w:r>
      <w:r w:rsidR="00000000">
        <w:t>Rien d</w:t>
      </w:r>
      <w:r>
        <w:t>’</w:t>
      </w:r>
      <w:r w:rsidR="00000000">
        <w:t>autre</w:t>
      </w:r>
      <w:r>
        <w:t> ? »</w:t>
      </w:r>
      <w:r w:rsidR="00000000">
        <w:t xml:space="preserve"> interrogeai-je</w:t>
      </w:r>
      <w:r>
        <w:t>.</w:t>
      </w:r>
    </w:p>
    <w:p w14:paraId="71290B00" w14:textId="77777777" w:rsidR="00DB6122" w:rsidRDefault="00000000" w:rsidP="00DB6122">
      <w:r>
        <w:t>Holmes tournait et retournait la pipe dans sa main et il la contemplait pensivement</w:t>
      </w:r>
      <w:r w:rsidR="00DB6122">
        <w:t xml:space="preserve">, </w:t>
      </w:r>
      <w:r>
        <w:t>à sa manière</w:t>
      </w:r>
      <w:r w:rsidR="00DB6122">
        <w:t>.</w:t>
      </w:r>
    </w:p>
    <w:p w14:paraId="3720AB55" w14:textId="77777777" w:rsidR="00DB6122" w:rsidRDefault="00000000" w:rsidP="00DB6122">
      <w:r>
        <w:t>Il la leva en l</w:t>
      </w:r>
      <w:r w:rsidR="00DB6122">
        <w:t>’</w:t>
      </w:r>
      <w:r>
        <w:t>air et la tapota de son long index maigre comme aurait fait un professeur dissertant sur un os</w:t>
      </w:r>
      <w:r w:rsidR="00DB6122">
        <w:t>.</w:t>
      </w:r>
    </w:p>
    <w:p w14:paraId="208F16E3" w14:textId="4E97F862" w:rsidR="00DB6122" w:rsidRDefault="00DB6122" w:rsidP="00DB6122">
      <w:r>
        <w:lastRenderedPageBreak/>
        <w:t>« </w:t>
      </w:r>
      <w:r w:rsidR="00000000">
        <w:t>Les pipes sont parfois d</w:t>
      </w:r>
      <w:r>
        <w:t>’</w:t>
      </w:r>
      <w:r w:rsidR="00000000">
        <w:t>un intérêt extraordinaire</w:t>
      </w:r>
      <w:r>
        <w:t xml:space="preserve">, </w:t>
      </w:r>
      <w:r w:rsidR="00000000">
        <w:t>dit-il</w:t>
      </w:r>
      <w:r>
        <w:t xml:space="preserve">. </w:t>
      </w:r>
      <w:r w:rsidR="00000000">
        <w:t>Je ne connais rien qui ait plus de personnalité sauf</w:t>
      </w:r>
      <w:r>
        <w:t xml:space="preserve">, </w:t>
      </w:r>
      <w:r w:rsidR="00000000">
        <w:t>peut-être</w:t>
      </w:r>
      <w:r>
        <w:t xml:space="preserve">, </w:t>
      </w:r>
      <w:r w:rsidR="00000000">
        <w:t>une montre ou des lacets de chaussures</w:t>
      </w:r>
      <w:r>
        <w:t xml:space="preserve">. </w:t>
      </w:r>
      <w:r w:rsidR="00000000">
        <w:t>Ici toutefois les indications ne sont ni très nettes ni très importantes</w:t>
      </w:r>
      <w:r>
        <w:t xml:space="preserve">. </w:t>
      </w:r>
      <w:r w:rsidR="00000000">
        <w:t>Le propriétaire de cette pipe est évidemment un gaucher solidement bâti qui possède des dents excellentes</w:t>
      </w:r>
      <w:r>
        <w:t xml:space="preserve">, </w:t>
      </w:r>
      <w:r w:rsidR="00000000">
        <w:t>mais qui est assez peu soigné et qui ne se trouve pas contraint de pratiquer la vertu d</w:t>
      </w:r>
      <w:r>
        <w:t>’</w:t>
      </w:r>
      <w:r w:rsidR="00000000">
        <w:t>économie</w:t>
      </w:r>
      <w:r>
        <w:t>. »</w:t>
      </w:r>
    </w:p>
    <w:p w14:paraId="3A41552A" w14:textId="77777777" w:rsidR="00DB6122" w:rsidRDefault="00000000" w:rsidP="00DB6122">
      <w:r>
        <w:t>Mon ami me livra tous ces renseignements avec une nonchalance affectée</w:t>
      </w:r>
      <w:r w:rsidR="00DB6122">
        <w:t xml:space="preserve">, </w:t>
      </w:r>
      <w:r>
        <w:t>car je le vis me regarder du coin de l</w:t>
      </w:r>
      <w:r w:rsidR="00DB6122">
        <w:t>’</w:t>
      </w:r>
      <w:r>
        <w:t>œil pour savoir si j</w:t>
      </w:r>
      <w:r w:rsidR="00DB6122">
        <w:t>’</w:t>
      </w:r>
      <w:r>
        <w:t>avais suivi son raisonnement</w:t>
      </w:r>
      <w:r w:rsidR="00DB6122">
        <w:t>.</w:t>
      </w:r>
    </w:p>
    <w:p w14:paraId="2C7E7F88" w14:textId="77777777" w:rsidR="00DB6122" w:rsidRDefault="00DB6122" w:rsidP="00DB6122">
      <w:r>
        <w:t>« </w:t>
      </w:r>
      <w:r w:rsidR="00000000">
        <w:t>Vous pensez qu</w:t>
      </w:r>
      <w:r>
        <w:t>’</w:t>
      </w:r>
      <w:r w:rsidR="00000000">
        <w:t>un homme qui fume une pipe de sept shillings doit vivre dans l</w:t>
      </w:r>
      <w:r>
        <w:t>’</w:t>
      </w:r>
      <w:r w:rsidR="00000000">
        <w:t>aisance</w:t>
      </w:r>
      <w:r>
        <w:t xml:space="preserve"> ? </w:t>
      </w:r>
      <w:r w:rsidR="00000000">
        <w:t>dis-je</w:t>
      </w:r>
      <w:r>
        <w:t>.</w:t>
      </w:r>
    </w:p>
    <w:p w14:paraId="76E300DE" w14:textId="77777777" w:rsidR="00DB6122" w:rsidRDefault="00DB6122" w:rsidP="00DB6122">
      <w:r>
        <w:t>— </w:t>
      </w:r>
      <w:r w:rsidR="00000000">
        <w:t>Voici du tabac de Grosvenor à huit pence les 30 grammes</w:t>
      </w:r>
      <w:r>
        <w:t xml:space="preserve">, </w:t>
      </w:r>
      <w:r w:rsidR="00000000">
        <w:t>me répondit Holmes en faisant tomber quelques miettes sur la paume de sa main</w:t>
      </w:r>
      <w:r>
        <w:t xml:space="preserve">. </w:t>
      </w:r>
      <w:r w:rsidR="00000000">
        <w:t>Comme il pourrait acheter du très bon tabac pour un prix moitié moindre</w:t>
      </w:r>
      <w:r>
        <w:t xml:space="preserve">, </w:t>
      </w:r>
      <w:r w:rsidR="00000000">
        <w:t>il n</w:t>
      </w:r>
      <w:r>
        <w:t>’</w:t>
      </w:r>
      <w:r w:rsidR="00000000">
        <w:t>a pas besoin d</w:t>
      </w:r>
      <w:r>
        <w:t>’</w:t>
      </w:r>
      <w:r w:rsidR="00000000">
        <w:t>être économe</w:t>
      </w:r>
      <w:r>
        <w:t>.</w:t>
      </w:r>
    </w:p>
    <w:p w14:paraId="495D64C9" w14:textId="77777777" w:rsidR="00DB6122" w:rsidRDefault="00DB6122" w:rsidP="00DB6122">
      <w:r>
        <w:t>— </w:t>
      </w:r>
      <w:r w:rsidR="00000000">
        <w:t>Et les autres points</w:t>
      </w:r>
      <w:r>
        <w:t> ?</w:t>
      </w:r>
    </w:p>
    <w:p w14:paraId="7A9C5B34" w14:textId="7DA54BE4" w:rsidR="00DB6122" w:rsidRDefault="00DB6122" w:rsidP="00DB6122">
      <w:r>
        <w:t>— </w:t>
      </w:r>
      <w:r w:rsidR="00000000">
        <w:t>Il a pris l</w:t>
      </w:r>
      <w:r>
        <w:t>’</w:t>
      </w:r>
      <w:r w:rsidR="00000000">
        <w:t>habitude d</w:t>
      </w:r>
      <w:r>
        <w:t>’</w:t>
      </w:r>
      <w:r w:rsidR="00000000">
        <w:t>allumer sa pipe à des lampes ou à des flammes de gaz</w:t>
      </w:r>
      <w:r>
        <w:t xml:space="preserve">. </w:t>
      </w:r>
      <w:r w:rsidR="00000000">
        <w:t>Regardez</w:t>
      </w:r>
      <w:r>
        <w:t xml:space="preserve"> : </w:t>
      </w:r>
      <w:r w:rsidR="00000000">
        <w:t>là</w:t>
      </w:r>
      <w:r>
        <w:t xml:space="preserve">, </w:t>
      </w:r>
      <w:r w:rsidR="00000000">
        <w:t>sur un côté</w:t>
      </w:r>
      <w:r>
        <w:t xml:space="preserve">, </w:t>
      </w:r>
      <w:r w:rsidR="00000000">
        <w:t>elle est toute carbonisée</w:t>
      </w:r>
      <w:r>
        <w:t xml:space="preserve">. </w:t>
      </w:r>
      <w:r w:rsidR="00000000">
        <w:t>Une allumette ne ferait pas ces dégâts</w:t>
      </w:r>
      <w:r>
        <w:t xml:space="preserve"> : </w:t>
      </w:r>
      <w:r w:rsidR="00000000">
        <w:t>personne ne tient une allumette à côté de sa pipe</w:t>
      </w:r>
      <w:r>
        <w:t xml:space="preserve">. </w:t>
      </w:r>
      <w:r w:rsidR="00000000">
        <w:t>Mais personne non plus ne peut allumer une pipe à une lampe sans brûler le fourneau</w:t>
      </w:r>
      <w:r>
        <w:t xml:space="preserve">. </w:t>
      </w:r>
      <w:r w:rsidR="00000000">
        <w:t>Et le fourneau est brûlé du côté droit</w:t>
      </w:r>
      <w:r>
        <w:t xml:space="preserve">. </w:t>
      </w:r>
      <w:r w:rsidR="00000000">
        <w:t>J</w:t>
      </w:r>
      <w:r>
        <w:t>’</w:t>
      </w:r>
      <w:r w:rsidR="00000000">
        <w:t>en déduis donc que ce fumeur est un gaucher</w:t>
      </w:r>
      <w:r>
        <w:t xml:space="preserve">. </w:t>
      </w:r>
      <w:r w:rsidR="00000000">
        <w:t>Approchez votre pipe près de la lampe</w:t>
      </w:r>
      <w:r>
        <w:t xml:space="preserve"> : </w:t>
      </w:r>
      <w:r w:rsidR="00000000">
        <w:t>comme vous êtes droitier</w:t>
      </w:r>
      <w:r>
        <w:t xml:space="preserve">, </w:t>
      </w:r>
      <w:r w:rsidR="00000000">
        <w:t>tout naturellement c</w:t>
      </w:r>
      <w:r>
        <w:t>’</w:t>
      </w:r>
      <w:r w:rsidR="00000000">
        <w:t>est le côté gauche que vous exposez à la flamme</w:t>
      </w:r>
      <w:r>
        <w:t xml:space="preserve">. </w:t>
      </w:r>
      <w:r w:rsidR="00000000">
        <w:t>Vous pourriez de temps à autre exposer le côté droit</w:t>
      </w:r>
      <w:r>
        <w:t xml:space="preserve">, </w:t>
      </w:r>
      <w:r w:rsidR="00000000">
        <w:t>mais vous ne le feriez pas habituellement</w:t>
      </w:r>
      <w:r>
        <w:t xml:space="preserve">. </w:t>
      </w:r>
      <w:r w:rsidR="00000000">
        <w:t>Or</w:t>
      </w:r>
      <w:r>
        <w:t xml:space="preserve">, </w:t>
      </w:r>
      <w:r w:rsidR="00000000">
        <w:t>cette pipe n</w:t>
      </w:r>
      <w:r>
        <w:t>’</w:t>
      </w:r>
      <w:r w:rsidR="00000000">
        <w:t>est brûlée que du côté droit</w:t>
      </w:r>
      <w:r>
        <w:t xml:space="preserve">. </w:t>
      </w:r>
      <w:r w:rsidR="00000000">
        <w:t>Par ailleurs l</w:t>
      </w:r>
      <w:r>
        <w:t>’</w:t>
      </w:r>
      <w:r w:rsidR="00000000">
        <w:t>ambre a été mordu</w:t>
      </w:r>
      <w:r>
        <w:t xml:space="preserve">, </w:t>
      </w:r>
      <w:r w:rsidR="00000000">
        <w:lastRenderedPageBreak/>
        <w:t>abîmé</w:t>
      </w:r>
      <w:r>
        <w:t xml:space="preserve">. </w:t>
      </w:r>
      <w:r w:rsidR="00000000">
        <w:t>Ce qui suppose un fumeur musclé énergique</w:t>
      </w:r>
      <w:r>
        <w:t xml:space="preserve">, </w:t>
      </w:r>
      <w:r w:rsidR="00000000">
        <w:t>et pourvu d</w:t>
      </w:r>
      <w:r>
        <w:t>’</w:t>
      </w:r>
      <w:r w:rsidR="00000000">
        <w:t>une excellente dentition</w:t>
      </w:r>
      <w:r>
        <w:t xml:space="preserve">. </w:t>
      </w:r>
      <w:r w:rsidR="00000000">
        <w:t>Mais si je ne me trompe pas</w:t>
      </w:r>
      <w:r>
        <w:t xml:space="preserve">, </w:t>
      </w:r>
      <w:r w:rsidR="00000000">
        <w:t>le voilà dans l</w:t>
      </w:r>
      <w:r>
        <w:t>’</w:t>
      </w:r>
      <w:r w:rsidR="00000000">
        <w:t>escalier</w:t>
      </w:r>
      <w:r>
        <w:t xml:space="preserve"> : </w:t>
      </w:r>
      <w:r w:rsidR="00000000">
        <w:t>nous allons avoir à étudier quelque chose de plus intéressant que sa pipe</w:t>
      </w:r>
      <w:r>
        <w:t>. »</w:t>
      </w:r>
    </w:p>
    <w:p w14:paraId="042EA0AF" w14:textId="77777777" w:rsidR="00DB6122" w:rsidRDefault="00000000" w:rsidP="00DB6122">
      <w:r>
        <w:t>Un instant plus tard</w:t>
      </w:r>
      <w:r w:rsidR="00DB6122">
        <w:t xml:space="preserve">, </w:t>
      </w:r>
      <w:r>
        <w:t>la porte s</w:t>
      </w:r>
      <w:r w:rsidR="00DB6122">
        <w:t>’</w:t>
      </w:r>
      <w:r>
        <w:t>ouvrit</w:t>
      </w:r>
      <w:r w:rsidR="00DB6122">
        <w:t xml:space="preserve">, </w:t>
      </w:r>
      <w:r>
        <w:t>et un homme jeune</w:t>
      </w:r>
      <w:r w:rsidR="00DB6122">
        <w:t xml:space="preserve">, </w:t>
      </w:r>
      <w:r>
        <w:t>de grande taille</w:t>
      </w:r>
      <w:r w:rsidR="00DB6122">
        <w:t xml:space="preserve">, </w:t>
      </w:r>
      <w:r>
        <w:t>pénétra dans notre salon</w:t>
      </w:r>
      <w:r w:rsidR="00DB6122">
        <w:t xml:space="preserve">. </w:t>
      </w:r>
      <w:r>
        <w:t>Il était vêtu avec une simplicité de bon goût</w:t>
      </w:r>
      <w:r w:rsidR="00DB6122">
        <w:t xml:space="preserve"> : </w:t>
      </w:r>
      <w:r>
        <w:t>costume gris foncé</w:t>
      </w:r>
      <w:r w:rsidR="00DB6122">
        <w:t xml:space="preserve">, </w:t>
      </w:r>
      <w:r>
        <w:t>chapeau de feutre marron</w:t>
      </w:r>
      <w:r w:rsidR="00DB6122">
        <w:t xml:space="preserve">. </w:t>
      </w:r>
      <w:r>
        <w:t>Je lui aurais à peine donné trente ans</w:t>
      </w:r>
      <w:r w:rsidR="00DB6122">
        <w:t xml:space="preserve"> ; </w:t>
      </w:r>
      <w:r>
        <w:t>en réalité il en avait un peu plus</w:t>
      </w:r>
      <w:r w:rsidR="00DB6122">
        <w:t>.</w:t>
      </w:r>
    </w:p>
    <w:p w14:paraId="23D5CB93" w14:textId="1EF04FB5" w:rsidR="00DB6122" w:rsidRDefault="00DB6122" w:rsidP="00DB6122">
      <w:r>
        <w:t>« </w:t>
      </w:r>
      <w:r w:rsidR="00000000">
        <w:t>Je vous prie de m</w:t>
      </w:r>
      <w:r>
        <w:t>’</w:t>
      </w:r>
      <w:r w:rsidR="00000000">
        <w:t>excuser</w:t>
      </w:r>
      <w:r>
        <w:t xml:space="preserve">, </w:t>
      </w:r>
      <w:r w:rsidR="00000000">
        <w:t>commença-t-il vaguement confus</w:t>
      </w:r>
      <w:r>
        <w:t xml:space="preserve">. </w:t>
      </w:r>
      <w:r w:rsidR="00000000">
        <w:t>Je crois que j</w:t>
      </w:r>
      <w:r>
        <w:t>’</w:t>
      </w:r>
      <w:r w:rsidR="00000000">
        <w:t>aurais dû frapper</w:t>
      </w:r>
      <w:r>
        <w:t xml:space="preserve">. </w:t>
      </w:r>
      <w:r w:rsidR="00000000">
        <w:t>Oui</w:t>
      </w:r>
      <w:r>
        <w:t xml:space="preserve">, </w:t>
      </w:r>
      <w:r w:rsidR="00000000">
        <w:t>bien sûr</w:t>
      </w:r>
      <w:r>
        <w:t xml:space="preserve">, </w:t>
      </w:r>
      <w:r w:rsidR="00000000">
        <w:t>j</w:t>
      </w:r>
      <w:r>
        <w:t>’</w:t>
      </w:r>
      <w:r w:rsidR="00000000">
        <w:t>aurais dû frapper à la porte</w:t>
      </w:r>
      <w:r>
        <w:t xml:space="preserve"> ! </w:t>
      </w:r>
      <w:r w:rsidR="00000000">
        <w:t>Le fait est que je suis un peu bouleversé</w:t>
      </w:r>
      <w:r>
        <w:t xml:space="preserve">. </w:t>
      </w:r>
      <w:r w:rsidR="00000000">
        <w:t>Alors mettez cet oubli sur le compte de mes ennuis</w:t>
      </w:r>
      <w:r>
        <w:t>. »</w:t>
      </w:r>
    </w:p>
    <w:p w14:paraId="5392839A" w14:textId="77777777" w:rsidR="00DB6122" w:rsidRDefault="00000000" w:rsidP="00DB6122">
      <w:r>
        <w:t>Il passa la main sur son front comme quelqu</w:t>
      </w:r>
      <w:r w:rsidR="00DB6122">
        <w:t>’</w:t>
      </w:r>
      <w:r>
        <w:t>un à demi hébété</w:t>
      </w:r>
      <w:r w:rsidR="00DB6122">
        <w:t xml:space="preserve">, </w:t>
      </w:r>
      <w:r>
        <w:t>avant de tomber sur une chaise</w:t>
      </w:r>
      <w:r w:rsidR="00DB6122">
        <w:t>.</w:t>
      </w:r>
    </w:p>
    <w:p w14:paraId="52FA9B1F" w14:textId="77777777" w:rsidR="00DB6122" w:rsidRDefault="00DB6122" w:rsidP="00DB6122">
      <w:r>
        <w:t>« </w:t>
      </w:r>
      <w:r w:rsidR="00000000">
        <w:t>Je vois que vous n</w:t>
      </w:r>
      <w:r>
        <w:t>’</w:t>
      </w:r>
      <w:r w:rsidR="00000000">
        <w:t>avez pas dormi depuis deux ou trois jours</w:t>
      </w:r>
      <w:r>
        <w:t xml:space="preserve">, </w:t>
      </w:r>
      <w:r w:rsidR="00000000">
        <w:t>fit Holmes avec une gentillesse spontanée</w:t>
      </w:r>
      <w:r>
        <w:t xml:space="preserve">. </w:t>
      </w:r>
      <w:r w:rsidR="00000000">
        <w:t>Le manque de sommeil met les nerfs d</w:t>
      </w:r>
      <w:r>
        <w:t>’</w:t>
      </w:r>
      <w:r w:rsidR="00000000">
        <w:t>un homme à l</w:t>
      </w:r>
      <w:r>
        <w:t>’</w:t>
      </w:r>
      <w:r w:rsidR="00000000">
        <w:t>épreuve plus que le travail</w:t>
      </w:r>
      <w:r>
        <w:t xml:space="preserve">, </w:t>
      </w:r>
      <w:r w:rsidR="00000000">
        <w:t>et même plus que le plaisir</w:t>
      </w:r>
      <w:r>
        <w:t xml:space="preserve">. </w:t>
      </w:r>
      <w:r w:rsidR="00000000">
        <w:t>Puis-je savoir comment je pourrais vous aider</w:t>
      </w:r>
      <w:r>
        <w:t> ?</w:t>
      </w:r>
    </w:p>
    <w:p w14:paraId="59B20A88" w14:textId="77777777" w:rsidR="00DB6122" w:rsidRDefault="00DB6122" w:rsidP="00DB6122">
      <w:r>
        <w:t>— </w:t>
      </w:r>
      <w:r w:rsidR="00000000">
        <w:t>Je voulais votre avis</w:t>
      </w:r>
      <w:r>
        <w:t xml:space="preserve">, </w:t>
      </w:r>
      <w:r w:rsidR="00000000">
        <w:t>monsieur</w:t>
      </w:r>
      <w:r>
        <w:t xml:space="preserve">. </w:t>
      </w:r>
      <w:r w:rsidR="00000000">
        <w:t>Je ne sais pas quoi faire</w:t>
      </w:r>
      <w:r>
        <w:t xml:space="preserve">, </w:t>
      </w:r>
      <w:r w:rsidR="00000000">
        <w:t>et c</w:t>
      </w:r>
      <w:r>
        <w:t>’</w:t>
      </w:r>
      <w:r w:rsidR="00000000">
        <w:t>est toute ma vie qui s</w:t>
      </w:r>
      <w:r>
        <w:t>’</w:t>
      </w:r>
      <w:r w:rsidR="00000000">
        <w:t>effondre</w:t>
      </w:r>
      <w:r>
        <w:t>.</w:t>
      </w:r>
    </w:p>
    <w:p w14:paraId="383095E8" w14:textId="77777777" w:rsidR="00DB6122" w:rsidRDefault="00DB6122" w:rsidP="00DB6122">
      <w:r>
        <w:t>— </w:t>
      </w:r>
      <w:r w:rsidR="00000000">
        <w:t>Vous désirez me consulter en tant que détective</w:t>
      </w:r>
      <w:r>
        <w:t> ?</w:t>
      </w:r>
    </w:p>
    <w:p w14:paraId="711163C3" w14:textId="1E4AD741" w:rsidR="00DB6122" w:rsidRDefault="00DB6122" w:rsidP="00DB6122">
      <w:r>
        <w:t>— </w:t>
      </w:r>
      <w:r w:rsidR="00000000">
        <w:t>Pas cela seulement</w:t>
      </w:r>
      <w:r>
        <w:t xml:space="preserve">. </w:t>
      </w:r>
      <w:r w:rsidR="00000000">
        <w:t>Je veux l</w:t>
      </w:r>
      <w:r>
        <w:t>’</w:t>
      </w:r>
      <w:r w:rsidR="00000000">
        <w:t>opinion d</w:t>
      </w:r>
      <w:r>
        <w:t>’</w:t>
      </w:r>
      <w:r w:rsidR="00000000">
        <w:t>un homme de bon jugement</w:t>
      </w:r>
      <w:r>
        <w:t xml:space="preserve">, </w:t>
      </w:r>
      <w:r w:rsidR="00000000">
        <w:t>d</w:t>
      </w:r>
      <w:r>
        <w:t>’</w:t>
      </w:r>
      <w:r w:rsidR="00000000">
        <w:t>un homme du monde aussi</w:t>
      </w:r>
      <w:r>
        <w:t xml:space="preserve">. </w:t>
      </w:r>
      <w:r w:rsidR="00000000">
        <w:t>Je veux savoir ce que je devrais faire</w:t>
      </w:r>
      <w:r>
        <w:t xml:space="preserve">. </w:t>
      </w:r>
      <w:r w:rsidR="00000000">
        <w:t>J</w:t>
      </w:r>
      <w:r>
        <w:t>’</w:t>
      </w:r>
      <w:r w:rsidR="00000000">
        <w:t>espère que vous serez capable de me le dire</w:t>
      </w:r>
      <w:r>
        <w:t>. »</w:t>
      </w:r>
    </w:p>
    <w:p w14:paraId="3190B59C" w14:textId="77777777" w:rsidR="00DB6122" w:rsidRDefault="00000000" w:rsidP="00DB6122">
      <w:r>
        <w:t>Il s</w:t>
      </w:r>
      <w:r w:rsidR="00DB6122">
        <w:t>’</w:t>
      </w:r>
      <w:r>
        <w:t>exprimait par petites phrases qui étaient autant d</w:t>
      </w:r>
      <w:r w:rsidR="00DB6122">
        <w:t>’</w:t>
      </w:r>
      <w:r>
        <w:t>explosions</w:t>
      </w:r>
      <w:r w:rsidR="00DB6122">
        <w:t xml:space="preserve">. </w:t>
      </w:r>
      <w:r>
        <w:t>J</w:t>
      </w:r>
      <w:r w:rsidR="00DB6122">
        <w:t>’</w:t>
      </w:r>
      <w:r>
        <w:t>eus l</w:t>
      </w:r>
      <w:r w:rsidR="00DB6122">
        <w:t>’</w:t>
      </w:r>
      <w:r>
        <w:t xml:space="preserve">impression que parler lui était très </w:t>
      </w:r>
      <w:r>
        <w:lastRenderedPageBreak/>
        <w:t>pénible et que sa volonté luttait pour dominer son penchant au mutisme</w:t>
      </w:r>
      <w:r w:rsidR="00DB6122">
        <w:t>.</w:t>
      </w:r>
    </w:p>
    <w:p w14:paraId="230223D1" w14:textId="77777777" w:rsidR="00DB6122" w:rsidRDefault="00DB6122" w:rsidP="00DB6122">
      <w:r>
        <w:t>« </w:t>
      </w:r>
      <w:r w:rsidR="00000000">
        <w:t>Il s</w:t>
      </w:r>
      <w:r>
        <w:t>’</w:t>
      </w:r>
      <w:r w:rsidR="00000000">
        <w:t>agit d</w:t>
      </w:r>
      <w:r>
        <w:t>’</w:t>
      </w:r>
      <w:r w:rsidR="00000000">
        <w:t>une chose très délicate</w:t>
      </w:r>
      <w:r>
        <w:t xml:space="preserve">, </w:t>
      </w:r>
      <w:r w:rsidR="00000000">
        <w:t>nous expliqua-t-il</w:t>
      </w:r>
      <w:r>
        <w:t xml:space="preserve">. </w:t>
      </w:r>
      <w:r w:rsidR="00000000">
        <w:t>On n</w:t>
      </w:r>
      <w:r>
        <w:t>’</w:t>
      </w:r>
      <w:r w:rsidR="00000000">
        <w:t>aime pas parler de ses affaires domestiques aux étrangers</w:t>
      </w:r>
      <w:r>
        <w:t xml:space="preserve">. </w:t>
      </w:r>
      <w:r w:rsidR="00000000">
        <w:t>Cela me semble terrible de discuter de la conduite de ma femme avec deux hommes que je n</w:t>
      </w:r>
      <w:r>
        <w:t>’</w:t>
      </w:r>
      <w:r w:rsidR="00000000">
        <w:t>ai jamais vus auparavant</w:t>
      </w:r>
      <w:r>
        <w:t xml:space="preserve">. </w:t>
      </w:r>
      <w:r w:rsidR="00000000">
        <w:t>C</w:t>
      </w:r>
      <w:r>
        <w:t>’</w:t>
      </w:r>
      <w:r w:rsidR="00000000">
        <w:t>est horrible d</w:t>
      </w:r>
      <w:r>
        <w:t>’</w:t>
      </w:r>
      <w:r w:rsidR="00000000">
        <w:t>avoir à le faire</w:t>
      </w:r>
      <w:r>
        <w:t xml:space="preserve">. </w:t>
      </w:r>
      <w:r w:rsidR="00000000">
        <w:t>Mais je n</w:t>
      </w:r>
      <w:r>
        <w:t>’</w:t>
      </w:r>
      <w:r w:rsidR="00000000">
        <w:t>en peux plus</w:t>
      </w:r>
      <w:r>
        <w:t xml:space="preserve">. </w:t>
      </w:r>
      <w:r w:rsidR="00000000">
        <w:t>Il me faut un conseil</w:t>
      </w:r>
      <w:r>
        <w:t>.</w:t>
      </w:r>
    </w:p>
    <w:p w14:paraId="31F4BABA" w14:textId="77777777" w:rsidR="00DB6122" w:rsidRDefault="00DB6122" w:rsidP="00DB6122">
      <w:r>
        <w:t>— </w:t>
      </w:r>
      <w:r w:rsidR="00000000">
        <w:t>Mon cher monsieur Grant Munro</w:t>
      </w:r>
      <w:r>
        <w:t xml:space="preserve"> », </w:t>
      </w:r>
      <w:r w:rsidR="00000000">
        <w:t>commença Holmes</w:t>
      </w:r>
      <w:r>
        <w:t>.</w:t>
      </w:r>
    </w:p>
    <w:p w14:paraId="2F4EDE68" w14:textId="77777777" w:rsidR="00DB6122" w:rsidRDefault="00000000" w:rsidP="00DB6122">
      <w:r>
        <w:t>Notre visiteur bondit de sa chaise</w:t>
      </w:r>
      <w:r w:rsidR="00DB6122">
        <w:t>.</w:t>
      </w:r>
    </w:p>
    <w:p w14:paraId="2B752114" w14:textId="77777777" w:rsidR="00DB6122" w:rsidRDefault="00DB6122" w:rsidP="00DB6122">
      <w:r>
        <w:t>« </w:t>
      </w:r>
      <w:r w:rsidR="00000000">
        <w:t>Comment</w:t>
      </w:r>
      <w:r>
        <w:t xml:space="preserve"> ! </w:t>
      </w:r>
      <w:r w:rsidR="00000000">
        <w:t>s</w:t>
      </w:r>
      <w:r>
        <w:t>’</w:t>
      </w:r>
      <w:r w:rsidR="00000000">
        <w:t>écria-t-il</w:t>
      </w:r>
      <w:r>
        <w:t xml:space="preserve">. </w:t>
      </w:r>
      <w:r w:rsidR="00000000">
        <w:t>Vous connaissez mon nom</w:t>
      </w:r>
      <w:r>
        <w:t> ?</w:t>
      </w:r>
    </w:p>
    <w:p w14:paraId="05D0BCF7" w14:textId="7FB7062E" w:rsidR="00DB6122" w:rsidRDefault="00DB6122" w:rsidP="00DB6122">
      <w:r>
        <w:t>— </w:t>
      </w:r>
      <w:r w:rsidR="00000000">
        <w:t>Lorsque vous tenez à préserver votre incognito</w:t>
      </w:r>
      <w:r>
        <w:t xml:space="preserve">, </w:t>
      </w:r>
      <w:r w:rsidR="00000000">
        <w:t>répondit Holmes en souriant</w:t>
      </w:r>
      <w:r>
        <w:t xml:space="preserve">, </w:t>
      </w:r>
      <w:r w:rsidR="00000000">
        <w:t>permettez-moi de vous conseiller de ne plus porter voter nom gravé sur la coiffe de votre chapeau</w:t>
      </w:r>
      <w:r>
        <w:t xml:space="preserve">, </w:t>
      </w:r>
      <w:r w:rsidR="00000000">
        <w:t>ou alors tournez la calotte vers la personne à qui vous vous adressez</w:t>
      </w:r>
      <w:r>
        <w:t xml:space="preserve">… </w:t>
      </w:r>
      <w:r w:rsidR="00000000">
        <w:t>J</w:t>
      </w:r>
      <w:r>
        <w:t>’</w:t>
      </w:r>
      <w:r w:rsidR="00000000">
        <w:t>allais vous dire que mon ami et moi nous avons entendu dans cette pièce beaucoup de secrets troublants et que nous avons eu la chance d</w:t>
      </w:r>
      <w:r>
        <w:t>’</w:t>
      </w:r>
      <w:r w:rsidR="00000000">
        <w:t>apporter la paix à quantité d</w:t>
      </w:r>
      <w:r>
        <w:t>’</w:t>
      </w:r>
      <w:r w:rsidR="00000000">
        <w:t>âmes en peine</w:t>
      </w:r>
      <w:r>
        <w:t xml:space="preserve">. </w:t>
      </w:r>
      <w:r w:rsidR="00000000">
        <w:t>J</w:t>
      </w:r>
      <w:r>
        <w:t>’</w:t>
      </w:r>
      <w:r w:rsidR="00000000">
        <w:t>espère que nous en ferons autant pour vous</w:t>
      </w:r>
      <w:r>
        <w:t xml:space="preserve">. </w:t>
      </w:r>
      <w:r w:rsidR="00000000">
        <w:t>Puis-je vous demander</w:t>
      </w:r>
      <w:r>
        <w:t xml:space="preserve">, </w:t>
      </w:r>
      <w:r w:rsidR="00000000">
        <w:t>car il se peut que le temps soit précieux</w:t>
      </w:r>
      <w:r>
        <w:t xml:space="preserve">, </w:t>
      </w:r>
      <w:r w:rsidR="00000000">
        <w:t>de me communiquer sans attendre davantage les éléments de votre affaire</w:t>
      </w:r>
      <w:r>
        <w:t> ? »</w:t>
      </w:r>
    </w:p>
    <w:p w14:paraId="7C4955EF" w14:textId="77777777" w:rsidR="00DB6122" w:rsidRDefault="00000000" w:rsidP="00DB6122">
      <w:r>
        <w:t>Notre visiteur se passa une main sur le front comme s</w:t>
      </w:r>
      <w:r w:rsidR="00DB6122">
        <w:t>’</w:t>
      </w:r>
      <w:r>
        <w:t>il éprouvait une sensation très douloureuse</w:t>
      </w:r>
      <w:r w:rsidR="00DB6122">
        <w:t xml:space="preserve">. </w:t>
      </w:r>
      <w:r>
        <w:t>Tous ses gestes</w:t>
      </w:r>
      <w:r w:rsidR="00DB6122">
        <w:t xml:space="preserve">, </w:t>
      </w:r>
      <w:r>
        <w:t>tous les jeux de sa physionomie révélaient un homme réservé</w:t>
      </w:r>
      <w:r w:rsidR="00DB6122">
        <w:t xml:space="preserve">, </w:t>
      </w:r>
      <w:r>
        <w:t>peu communicatif</w:t>
      </w:r>
      <w:r w:rsidR="00DB6122">
        <w:t xml:space="preserve">, </w:t>
      </w:r>
      <w:r>
        <w:t>avec une pointe d</w:t>
      </w:r>
      <w:r w:rsidR="00DB6122">
        <w:t>’</w:t>
      </w:r>
      <w:r>
        <w:t>orgueil</w:t>
      </w:r>
      <w:r w:rsidR="00DB6122">
        <w:t xml:space="preserve">, </w:t>
      </w:r>
      <w:r>
        <w:t>vraiment mieux disposé à cacher ses blessures qu</w:t>
      </w:r>
      <w:r w:rsidR="00DB6122">
        <w:t>’</w:t>
      </w:r>
      <w:r>
        <w:t>à les étaler</w:t>
      </w:r>
      <w:r w:rsidR="00DB6122">
        <w:t xml:space="preserve">. </w:t>
      </w:r>
      <w:r>
        <w:t>Puis tout à coup</w:t>
      </w:r>
      <w:r w:rsidR="00DB6122">
        <w:t xml:space="preserve">, </w:t>
      </w:r>
      <w:r>
        <w:t>avec le geste farouche de quelqu</w:t>
      </w:r>
      <w:r w:rsidR="00DB6122">
        <w:t>’</w:t>
      </w:r>
      <w:r>
        <w:t>un qui rejette par-dessus bord toute pudeur et toute discrétion</w:t>
      </w:r>
      <w:r w:rsidR="00DB6122">
        <w:t xml:space="preserve">, </w:t>
      </w:r>
      <w:r>
        <w:t>il commença</w:t>
      </w:r>
      <w:r w:rsidR="00DB6122">
        <w:t> :</w:t>
      </w:r>
    </w:p>
    <w:p w14:paraId="5C83E68D" w14:textId="77777777" w:rsidR="00DB6122" w:rsidRDefault="00DB6122" w:rsidP="00DB6122">
      <w:r>
        <w:lastRenderedPageBreak/>
        <w:t>« </w:t>
      </w:r>
      <w:r w:rsidR="00000000">
        <w:t>Voici les faits</w:t>
      </w:r>
      <w:r>
        <w:t xml:space="preserve">, </w:t>
      </w:r>
      <w:r w:rsidR="00000000">
        <w:t>monsieur Holmes</w:t>
      </w:r>
      <w:r>
        <w:t xml:space="preserve">. </w:t>
      </w:r>
      <w:r w:rsidR="00000000">
        <w:t>Je suis marié depuis trois ans</w:t>
      </w:r>
      <w:r>
        <w:t xml:space="preserve">. </w:t>
      </w:r>
      <w:r w:rsidR="00000000">
        <w:t>Pendant ces trois ans ma femme et moi nous nous sommes aimés l</w:t>
      </w:r>
      <w:r>
        <w:t>’</w:t>
      </w:r>
      <w:r w:rsidR="00000000">
        <w:t>un l</w:t>
      </w:r>
      <w:r>
        <w:t>’</w:t>
      </w:r>
      <w:r w:rsidR="00000000">
        <w:t>autre et nous avons vécu dans le bonheur comme</w:t>
      </w:r>
      <w:r>
        <w:t xml:space="preserve">, </w:t>
      </w:r>
      <w:r w:rsidR="00000000">
        <w:t>je vous assure</w:t>
      </w:r>
      <w:r>
        <w:t xml:space="preserve">, </w:t>
      </w:r>
      <w:r w:rsidR="00000000">
        <w:t>peu d</w:t>
      </w:r>
      <w:r>
        <w:t>’</w:t>
      </w:r>
      <w:r w:rsidR="00000000">
        <w:t>époux l</w:t>
      </w:r>
      <w:r>
        <w:t>’</w:t>
      </w:r>
      <w:r w:rsidR="00000000">
        <w:t>ont fait</w:t>
      </w:r>
      <w:r>
        <w:t xml:space="preserve">. </w:t>
      </w:r>
      <w:r w:rsidR="00000000">
        <w:t>Nous avons toujours été d</w:t>
      </w:r>
      <w:r>
        <w:t>’</w:t>
      </w:r>
      <w:r w:rsidR="00000000">
        <w:t>accord en pensées</w:t>
      </w:r>
      <w:r>
        <w:t xml:space="preserve">, </w:t>
      </w:r>
      <w:r w:rsidR="00000000">
        <w:t>en paroles</w:t>
      </w:r>
      <w:r>
        <w:t xml:space="preserve">, </w:t>
      </w:r>
      <w:r w:rsidR="00000000">
        <w:t>en actes</w:t>
      </w:r>
      <w:r>
        <w:t xml:space="preserve">. </w:t>
      </w:r>
      <w:r w:rsidR="00000000">
        <w:t>Et maintenant</w:t>
      </w:r>
      <w:r>
        <w:t xml:space="preserve">, </w:t>
      </w:r>
      <w:r w:rsidR="00000000">
        <w:t>depuis lundi dernier</w:t>
      </w:r>
      <w:r>
        <w:t xml:space="preserve">, </w:t>
      </w:r>
      <w:r w:rsidR="00000000">
        <w:t>une barrière s</w:t>
      </w:r>
      <w:r>
        <w:t>’</w:t>
      </w:r>
      <w:r w:rsidR="00000000">
        <w:t>est subitement élevée entre nous</w:t>
      </w:r>
      <w:r>
        <w:t xml:space="preserve"> ; </w:t>
      </w:r>
      <w:r w:rsidR="00000000">
        <w:t>et je découvre que dans sa vie et dans ses préoccupations il y a quelque chose que je connais aussi peu que si elle était une passante de la rue</w:t>
      </w:r>
      <w:r>
        <w:t xml:space="preserve">. </w:t>
      </w:r>
      <w:r w:rsidR="00000000">
        <w:t>Nous sommes devenus des étrangers</w:t>
      </w:r>
      <w:r>
        <w:t xml:space="preserve">, </w:t>
      </w:r>
      <w:r w:rsidR="00000000">
        <w:t>et je voudrais savoir pourquoi</w:t>
      </w:r>
      <w:r>
        <w:t>.</w:t>
      </w:r>
    </w:p>
    <w:p w14:paraId="21CA482F" w14:textId="77777777" w:rsidR="00DB6122" w:rsidRDefault="00DB6122" w:rsidP="00DB6122">
      <w:r>
        <w:t>« </w:t>
      </w:r>
      <w:r w:rsidR="00000000">
        <w:t>Cela dit</w:t>
      </w:r>
      <w:r>
        <w:t xml:space="preserve">, </w:t>
      </w:r>
      <w:r w:rsidR="00000000">
        <w:t>et avant d</w:t>
      </w:r>
      <w:r>
        <w:t>’</w:t>
      </w:r>
      <w:r w:rsidR="00000000">
        <w:t>aller plus loin</w:t>
      </w:r>
      <w:r>
        <w:t xml:space="preserve">, </w:t>
      </w:r>
      <w:r w:rsidR="00000000">
        <w:t>mettez-vous bien dans la tête</w:t>
      </w:r>
      <w:r>
        <w:t xml:space="preserve">, </w:t>
      </w:r>
      <w:r w:rsidR="00000000">
        <w:t>monsieur Holmes</w:t>
      </w:r>
      <w:r>
        <w:t xml:space="preserve">, </w:t>
      </w:r>
      <w:r w:rsidR="00000000">
        <w:t>qu</w:t>
      </w:r>
      <w:r>
        <w:t>’</w:t>
      </w:r>
      <w:r w:rsidR="00000000">
        <w:t>Effie m</w:t>
      </w:r>
      <w:r>
        <w:t>’</w:t>
      </w:r>
      <w:r w:rsidR="00000000">
        <w:t>aime</w:t>
      </w:r>
      <w:r>
        <w:t xml:space="preserve">. </w:t>
      </w:r>
      <w:r w:rsidR="00000000">
        <w:t>Aucun malentendu à ce sujet</w:t>
      </w:r>
      <w:r>
        <w:t xml:space="preserve">, </w:t>
      </w:r>
      <w:r w:rsidR="00000000">
        <w:t>n</w:t>
      </w:r>
      <w:r>
        <w:t>’</w:t>
      </w:r>
      <w:r w:rsidR="00000000">
        <w:t>est-ce pas</w:t>
      </w:r>
      <w:r>
        <w:t xml:space="preserve"> ? </w:t>
      </w:r>
      <w:r w:rsidR="00000000">
        <w:t>Elle m</w:t>
      </w:r>
      <w:r>
        <w:t>’</w:t>
      </w:r>
      <w:r w:rsidR="00000000">
        <w:t>aime avec tout son cœur et toute on âme</w:t>
      </w:r>
      <w:r>
        <w:t xml:space="preserve">. </w:t>
      </w:r>
      <w:r w:rsidR="00000000">
        <w:t>Et jamais elle ne m</w:t>
      </w:r>
      <w:r>
        <w:t>’</w:t>
      </w:r>
      <w:r w:rsidR="00000000">
        <w:t>a aimé davantage</w:t>
      </w:r>
      <w:r>
        <w:t xml:space="preserve">, </w:t>
      </w:r>
      <w:r w:rsidR="00000000">
        <w:t>je le sens</w:t>
      </w:r>
      <w:r>
        <w:t xml:space="preserve">, </w:t>
      </w:r>
      <w:r w:rsidR="00000000">
        <w:t>je le sais</w:t>
      </w:r>
      <w:r>
        <w:t xml:space="preserve">. </w:t>
      </w:r>
      <w:r w:rsidR="00000000">
        <w:t>Il n</w:t>
      </w:r>
      <w:r>
        <w:t>’</w:t>
      </w:r>
      <w:r w:rsidR="00000000">
        <w:t>y a pas à discuter là-dessus</w:t>
      </w:r>
      <w:r>
        <w:t xml:space="preserve">. </w:t>
      </w:r>
      <w:r w:rsidR="00000000">
        <w:t>Un homme peut dire assez facilement quand une femme l</w:t>
      </w:r>
      <w:r>
        <w:t>’</w:t>
      </w:r>
      <w:r w:rsidR="00000000">
        <w:t>aime</w:t>
      </w:r>
      <w:r>
        <w:t xml:space="preserve">. </w:t>
      </w:r>
      <w:r w:rsidR="00000000">
        <w:t>Mais voilà</w:t>
      </w:r>
      <w:r>
        <w:t xml:space="preserve"> : </w:t>
      </w:r>
      <w:r w:rsidR="00000000">
        <w:t>il y a ce secret entre nous</w:t>
      </w:r>
      <w:r>
        <w:t xml:space="preserve">, </w:t>
      </w:r>
      <w:r w:rsidR="00000000">
        <w:t>et nous ne pourrons jamais redevenir les mêmes avant qu</w:t>
      </w:r>
      <w:r>
        <w:t>’</w:t>
      </w:r>
      <w:r w:rsidR="00000000">
        <w:t>il soit éclairci</w:t>
      </w:r>
      <w:r>
        <w:t>.</w:t>
      </w:r>
    </w:p>
    <w:p w14:paraId="773198BE" w14:textId="77777777" w:rsidR="00DB6122" w:rsidRDefault="00DB6122" w:rsidP="00DB6122">
      <w:r>
        <w:t>— </w:t>
      </w:r>
      <w:r w:rsidR="00000000">
        <w:t>Ayez l</w:t>
      </w:r>
      <w:r>
        <w:t>’</w:t>
      </w:r>
      <w:r w:rsidR="00000000">
        <w:t>obligeance de me mettre au courant des faits</w:t>
      </w:r>
      <w:r>
        <w:t xml:space="preserve">, </w:t>
      </w:r>
      <w:r w:rsidR="00000000">
        <w:t>monsieur Munro</w:t>
      </w:r>
      <w:r>
        <w:t xml:space="preserve"> ! </w:t>
      </w:r>
      <w:r w:rsidR="00000000">
        <w:t>interrompit Holmes avec une légère impatience</w:t>
      </w:r>
      <w:r>
        <w:t>.</w:t>
      </w:r>
    </w:p>
    <w:p w14:paraId="3D89A121" w14:textId="76CDEA67" w:rsidR="00DB6122" w:rsidRDefault="00DB6122" w:rsidP="00DB6122">
      <w:r>
        <w:t>— </w:t>
      </w:r>
      <w:r w:rsidR="00000000">
        <w:t>Je vais vous dire ce que je sais de la vie d</w:t>
      </w:r>
      <w:r>
        <w:t>’</w:t>
      </w:r>
      <w:r w:rsidR="00000000">
        <w:t>Effie</w:t>
      </w:r>
      <w:r>
        <w:t xml:space="preserve">. </w:t>
      </w:r>
      <w:r w:rsidR="00000000">
        <w:t>Elle était veuve quand je l</w:t>
      </w:r>
      <w:r>
        <w:t>’</w:t>
      </w:r>
      <w:r w:rsidR="00000000">
        <w:t>ai rencontrée pour la première fois</w:t>
      </w:r>
      <w:r>
        <w:t xml:space="preserve">. </w:t>
      </w:r>
      <w:r w:rsidR="00000000">
        <w:t>Et pourtant elle était jeune</w:t>
      </w:r>
      <w:r>
        <w:t xml:space="preserve"> : </w:t>
      </w:r>
      <w:r w:rsidR="00000000">
        <w:t>vingt-cinq ans seulement</w:t>
      </w:r>
      <w:r>
        <w:t xml:space="preserve">. </w:t>
      </w:r>
      <w:r w:rsidR="00000000">
        <w:t>Elle s</w:t>
      </w:r>
      <w:r>
        <w:t>’</w:t>
      </w:r>
      <w:r w:rsidR="00000000">
        <w:t xml:space="preserve">appelait alors </w:t>
      </w:r>
      <w:r>
        <w:t>M</w:t>
      </w:r>
      <w:r w:rsidRPr="00DB6122">
        <w:rPr>
          <w:vertAlign w:val="superscript"/>
        </w:rPr>
        <w:t>me</w:t>
      </w:r>
      <w:r>
        <w:t> </w:t>
      </w:r>
      <w:r w:rsidR="00000000">
        <w:t>Hebron</w:t>
      </w:r>
      <w:r>
        <w:t xml:space="preserve">. </w:t>
      </w:r>
      <w:r w:rsidR="00000000">
        <w:t>Elle était allée en Amérique quand elle était enfant et elle avait vécu dans la ville d</w:t>
      </w:r>
      <w:r>
        <w:t>’</w:t>
      </w:r>
      <w:r w:rsidR="00000000">
        <w:t>Atlanta</w:t>
      </w:r>
      <w:r>
        <w:t xml:space="preserve">. </w:t>
      </w:r>
      <w:r w:rsidR="00000000">
        <w:t>Ce fut là qu</w:t>
      </w:r>
      <w:r>
        <w:t>’</w:t>
      </w:r>
      <w:r w:rsidR="00000000">
        <w:t>elle épousa ce Hebron</w:t>
      </w:r>
      <w:r>
        <w:t xml:space="preserve">, </w:t>
      </w:r>
      <w:r w:rsidR="00000000">
        <w:t>avocat pourvu d</w:t>
      </w:r>
      <w:r>
        <w:t>’</w:t>
      </w:r>
      <w:r w:rsidR="00000000">
        <w:t>une bonne clientèle</w:t>
      </w:r>
      <w:r>
        <w:t xml:space="preserve">. </w:t>
      </w:r>
      <w:r w:rsidR="00000000">
        <w:t>Ils eurent un enfant</w:t>
      </w:r>
      <w:r>
        <w:t xml:space="preserve">, </w:t>
      </w:r>
      <w:r w:rsidR="00000000">
        <w:t>mais une épidémie de fièvre jaune se déclara dans la ville</w:t>
      </w:r>
      <w:r>
        <w:t xml:space="preserve">, </w:t>
      </w:r>
      <w:r w:rsidR="00000000">
        <w:t>et le mari et l</w:t>
      </w:r>
      <w:r>
        <w:t>’</w:t>
      </w:r>
      <w:r w:rsidR="00000000">
        <w:t>enfant furent emportés par le mal</w:t>
      </w:r>
      <w:r>
        <w:t xml:space="preserve">. </w:t>
      </w:r>
      <w:r w:rsidR="00000000">
        <w:t>J</w:t>
      </w:r>
      <w:r>
        <w:t>’</w:t>
      </w:r>
      <w:r w:rsidR="00000000">
        <w:t>ai vu le certificat de décès</w:t>
      </w:r>
      <w:r>
        <w:t xml:space="preserve">. </w:t>
      </w:r>
      <w:r w:rsidR="00000000">
        <w:lastRenderedPageBreak/>
        <w:t>Dégoûtée de l</w:t>
      </w:r>
      <w:r>
        <w:t>’</w:t>
      </w:r>
      <w:r w:rsidR="00000000">
        <w:t>Amérique elle revint habiter chez une vieille tante à Pinner</w:t>
      </w:r>
      <w:r>
        <w:t xml:space="preserve">, </w:t>
      </w:r>
      <w:r w:rsidR="00000000">
        <w:t>dans le Middlesex</w:t>
      </w:r>
      <w:r>
        <w:t xml:space="preserve">… </w:t>
      </w:r>
      <w:r w:rsidR="00000000">
        <w:t>Je puis dire que son mari lui avait laissé une aisance confortable</w:t>
      </w:r>
      <w:r>
        <w:t xml:space="preserve">, </w:t>
      </w:r>
      <w:r w:rsidR="00000000">
        <w:t>et qu</w:t>
      </w:r>
      <w:r>
        <w:t>’</w:t>
      </w:r>
      <w:r w:rsidR="00000000">
        <w:t>elle avait un capital d</w:t>
      </w:r>
      <w:r>
        <w:t>’</w:t>
      </w:r>
      <w:r w:rsidR="00000000">
        <w:t>environ 4500 livres qu</w:t>
      </w:r>
      <w:r>
        <w:t>’</w:t>
      </w:r>
      <w:r w:rsidR="00000000">
        <w:t>il avait si bien fait fructifier</w:t>
      </w:r>
      <w:r>
        <w:t xml:space="preserve">, </w:t>
      </w:r>
      <w:r w:rsidR="00000000">
        <w:t>qu</w:t>
      </w:r>
      <w:r>
        <w:t>’</w:t>
      </w:r>
      <w:r w:rsidR="00000000">
        <w:t xml:space="preserve">il lui rapportait en moyenne du </w:t>
      </w:r>
      <w:r>
        <w:t xml:space="preserve">7 %. </w:t>
      </w:r>
      <w:r w:rsidR="00000000">
        <w:t>Elle était à Pinner depuis six mois quand je la rencontrai</w:t>
      </w:r>
      <w:r>
        <w:t xml:space="preserve"> : </w:t>
      </w:r>
      <w:r w:rsidR="00000000">
        <w:t>ce fut le coup de foudre réciproque</w:t>
      </w:r>
      <w:r>
        <w:t xml:space="preserve">, </w:t>
      </w:r>
      <w:r w:rsidR="00000000">
        <w:t>et nous nous mariâmes quelques semaines plus tard</w:t>
      </w:r>
      <w:r>
        <w:t>.</w:t>
      </w:r>
    </w:p>
    <w:p w14:paraId="1FD468A6" w14:textId="77777777" w:rsidR="00DB6122" w:rsidRDefault="00DB6122" w:rsidP="00DB6122">
      <w:r>
        <w:t>« </w:t>
      </w:r>
      <w:r w:rsidR="00000000">
        <w:t>Je suis moi-même marchand de houblon</w:t>
      </w:r>
      <w:r>
        <w:t xml:space="preserve"> ; </w:t>
      </w:r>
      <w:r w:rsidR="00000000">
        <w:t>comme j</w:t>
      </w:r>
      <w:r>
        <w:t>’</w:t>
      </w:r>
      <w:r w:rsidR="00000000">
        <w:t>ai un revenu annuel de sept ou huit cents livres</w:t>
      </w:r>
      <w:r>
        <w:t xml:space="preserve">, </w:t>
      </w:r>
      <w:r w:rsidR="00000000">
        <w:t>nous nous trouvâmes dans une situation financière prospère</w:t>
      </w:r>
      <w:r>
        <w:t xml:space="preserve">, </w:t>
      </w:r>
      <w:r w:rsidR="00000000">
        <w:t>et nous louâmes à Norbury une jolie villa pour 80 livres par an</w:t>
      </w:r>
      <w:r>
        <w:t xml:space="preserve">. </w:t>
      </w:r>
      <w:r w:rsidR="00000000">
        <w:t>Bien que ce soit près de Londres</w:t>
      </w:r>
      <w:r>
        <w:t xml:space="preserve">, </w:t>
      </w:r>
      <w:r w:rsidR="00000000">
        <w:t>nous sommes presque en pleine campagne</w:t>
      </w:r>
      <w:r>
        <w:t xml:space="preserve">. </w:t>
      </w:r>
      <w:r w:rsidR="00000000">
        <w:t>Un peu plus haut</w:t>
      </w:r>
      <w:r>
        <w:t xml:space="preserve">, </w:t>
      </w:r>
      <w:r w:rsidR="00000000">
        <w:t>il y a une auberge et deux maisons</w:t>
      </w:r>
      <w:r>
        <w:t xml:space="preserve">, </w:t>
      </w:r>
      <w:r w:rsidR="00000000">
        <w:t>ainsi qu</w:t>
      </w:r>
      <w:r>
        <w:t>’</w:t>
      </w:r>
      <w:r w:rsidR="00000000">
        <w:t>une autre villa juste à l</w:t>
      </w:r>
      <w:r>
        <w:t>’</w:t>
      </w:r>
      <w:r w:rsidR="00000000">
        <w:t>extrémité du champ qui nous fait face</w:t>
      </w:r>
      <w:r>
        <w:t xml:space="preserve">. </w:t>
      </w:r>
      <w:r w:rsidR="00000000">
        <w:t>En dehors de cela</w:t>
      </w:r>
      <w:r>
        <w:t xml:space="preserve">, </w:t>
      </w:r>
      <w:r w:rsidR="00000000">
        <w:t>pas d</w:t>
      </w:r>
      <w:r>
        <w:t>’</w:t>
      </w:r>
      <w:r w:rsidR="00000000">
        <w:t>autres habitations jusqu</w:t>
      </w:r>
      <w:r>
        <w:t>’</w:t>
      </w:r>
      <w:r w:rsidR="00000000">
        <w:t>à ce que l</w:t>
      </w:r>
      <w:r>
        <w:t>’</w:t>
      </w:r>
      <w:r w:rsidR="00000000">
        <w:t>on arrive près de la gare</w:t>
      </w:r>
      <w:r>
        <w:t xml:space="preserve">. </w:t>
      </w:r>
      <w:r w:rsidR="00000000">
        <w:t>Mes affaires m</w:t>
      </w:r>
      <w:r>
        <w:t>’</w:t>
      </w:r>
      <w:r w:rsidR="00000000">
        <w:t>amènent à la City dans certaines périodes de l</w:t>
      </w:r>
      <w:r>
        <w:t>’</w:t>
      </w:r>
      <w:r w:rsidR="00000000">
        <w:t>année</w:t>
      </w:r>
      <w:r>
        <w:t xml:space="preserve">, </w:t>
      </w:r>
      <w:r w:rsidR="00000000">
        <w:t>mais en été j</w:t>
      </w:r>
      <w:r>
        <w:t>’</w:t>
      </w:r>
      <w:r w:rsidR="00000000">
        <w:t>ai moins de travail</w:t>
      </w:r>
      <w:r>
        <w:t xml:space="preserve"> : </w:t>
      </w:r>
      <w:r w:rsidR="00000000">
        <w:t>aussi</w:t>
      </w:r>
      <w:r>
        <w:t xml:space="preserve">, </w:t>
      </w:r>
      <w:r w:rsidR="00000000">
        <w:t>dans notre maison de campagne ma femme et moi coulions des jours parfaits</w:t>
      </w:r>
      <w:r>
        <w:t xml:space="preserve">. </w:t>
      </w:r>
      <w:r w:rsidR="00000000">
        <w:t>Je vous le répète</w:t>
      </w:r>
      <w:r>
        <w:t xml:space="preserve"> : </w:t>
      </w:r>
      <w:r w:rsidR="00000000">
        <w:t>jamais une ombre ne s</w:t>
      </w:r>
      <w:r>
        <w:t>’</w:t>
      </w:r>
      <w:r w:rsidR="00000000">
        <w:t>est glissée entre nous jusqu</w:t>
      </w:r>
      <w:r>
        <w:t>’</w:t>
      </w:r>
      <w:r w:rsidR="00000000">
        <w:t>au début de cette maudite histoire</w:t>
      </w:r>
      <w:r>
        <w:t>.</w:t>
      </w:r>
    </w:p>
    <w:p w14:paraId="73AF2820" w14:textId="77777777" w:rsidR="00DB6122" w:rsidRDefault="00DB6122" w:rsidP="00DB6122">
      <w:r>
        <w:t>« </w:t>
      </w:r>
      <w:r w:rsidR="00000000">
        <w:t>Ah</w:t>
      </w:r>
      <w:r>
        <w:t xml:space="preserve"> ! </w:t>
      </w:r>
      <w:r w:rsidR="00000000">
        <w:t>que je vous précise un détail</w:t>
      </w:r>
      <w:r>
        <w:t xml:space="preserve"> ! </w:t>
      </w:r>
      <w:r w:rsidR="00000000">
        <w:t>Quand nous nous sommes mariés</w:t>
      </w:r>
      <w:r>
        <w:t xml:space="preserve">, </w:t>
      </w:r>
      <w:r w:rsidR="00000000">
        <w:t>ma femme m</w:t>
      </w:r>
      <w:r>
        <w:t>’</w:t>
      </w:r>
      <w:r w:rsidR="00000000">
        <w:t>a cédé tous ses biens</w:t>
      </w:r>
      <w:r>
        <w:t xml:space="preserve">. </w:t>
      </w:r>
      <w:r w:rsidR="00000000">
        <w:t>C</w:t>
      </w:r>
      <w:r>
        <w:t>’</w:t>
      </w:r>
      <w:r w:rsidR="00000000">
        <w:t>était plutôt contre mes idées</w:t>
      </w:r>
      <w:r>
        <w:t xml:space="preserve">, </w:t>
      </w:r>
      <w:r w:rsidR="00000000">
        <w:t>car si mes affaires avaient mal marché nous aurions été dans de beaux draps</w:t>
      </w:r>
      <w:r>
        <w:t xml:space="preserve"> ! </w:t>
      </w:r>
      <w:r w:rsidR="00000000">
        <w:t>Mais elle y tenait</w:t>
      </w:r>
      <w:r>
        <w:t xml:space="preserve">, </w:t>
      </w:r>
      <w:r w:rsidR="00000000">
        <w:t>et ce fut fait</w:t>
      </w:r>
      <w:r>
        <w:t xml:space="preserve">. </w:t>
      </w:r>
      <w:r w:rsidR="00000000">
        <w:t>Eh bien</w:t>
      </w:r>
      <w:r>
        <w:t xml:space="preserve">, </w:t>
      </w:r>
      <w:r w:rsidR="00000000">
        <w:t>voici à peu près six semaines</w:t>
      </w:r>
      <w:r>
        <w:t xml:space="preserve">, </w:t>
      </w:r>
      <w:r w:rsidR="00000000">
        <w:t>elle vint me dire</w:t>
      </w:r>
      <w:r>
        <w:t> :</w:t>
      </w:r>
    </w:p>
    <w:p w14:paraId="101BF1A1" w14:textId="77777777" w:rsidR="00DB6122" w:rsidRDefault="00DB6122" w:rsidP="00DB6122">
      <w:r>
        <w:t>« — </w:t>
      </w:r>
      <w:r w:rsidR="00000000">
        <w:t>Jack</w:t>
      </w:r>
      <w:r>
        <w:t xml:space="preserve">, </w:t>
      </w:r>
      <w:r w:rsidR="00000000">
        <w:t>lorsque je t</w:t>
      </w:r>
      <w:r>
        <w:t>’</w:t>
      </w:r>
      <w:r w:rsidR="00000000">
        <w:t>ai donné mon argent</w:t>
      </w:r>
      <w:r>
        <w:t xml:space="preserve">, </w:t>
      </w:r>
      <w:r w:rsidR="00000000">
        <w:t>tu m</w:t>
      </w:r>
      <w:r>
        <w:t>’</w:t>
      </w:r>
      <w:r w:rsidR="00000000">
        <w:t>as bien déclaré que lorsque je voudrais une certaine somme je n</w:t>
      </w:r>
      <w:r>
        <w:t>’</w:t>
      </w:r>
      <w:r w:rsidR="00000000">
        <w:t>aurais qu</w:t>
      </w:r>
      <w:r>
        <w:t>’</w:t>
      </w:r>
      <w:r w:rsidR="00000000">
        <w:t>à te la demander</w:t>
      </w:r>
      <w:r>
        <w:t> ?</w:t>
      </w:r>
    </w:p>
    <w:p w14:paraId="03886381" w14:textId="77777777" w:rsidR="00DB6122" w:rsidRDefault="00DB6122" w:rsidP="00DB6122">
      <w:r>
        <w:lastRenderedPageBreak/>
        <w:t>« — </w:t>
      </w:r>
      <w:r w:rsidR="00000000">
        <w:t>Bien sûr</w:t>
      </w:r>
      <w:r>
        <w:t xml:space="preserve"> ! </w:t>
      </w:r>
      <w:r w:rsidR="00000000">
        <w:t>lui répondit-je</w:t>
      </w:r>
      <w:r>
        <w:t xml:space="preserve">. </w:t>
      </w:r>
      <w:r w:rsidR="00000000">
        <w:t>Il est toujours à toi</w:t>
      </w:r>
      <w:r>
        <w:t>.</w:t>
      </w:r>
    </w:p>
    <w:p w14:paraId="095BF254" w14:textId="77777777" w:rsidR="00DB6122" w:rsidRDefault="00DB6122" w:rsidP="00DB6122">
      <w:r>
        <w:t>« — </w:t>
      </w:r>
      <w:r w:rsidR="00000000">
        <w:t>Alors</w:t>
      </w:r>
      <w:r>
        <w:t xml:space="preserve">, </w:t>
      </w:r>
      <w:r w:rsidR="00000000">
        <w:t>dit -elle</w:t>
      </w:r>
      <w:r>
        <w:t xml:space="preserve">, </w:t>
      </w:r>
      <w:r w:rsidR="00000000">
        <w:t>je voudrais cent livres</w:t>
      </w:r>
      <w:r>
        <w:t>.</w:t>
      </w:r>
    </w:p>
    <w:p w14:paraId="7AFFA0DE" w14:textId="77777777" w:rsidR="00DB6122" w:rsidRDefault="00DB6122" w:rsidP="00DB6122">
      <w:r>
        <w:t>« </w:t>
      </w:r>
      <w:r w:rsidR="00000000">
        <w:t>Je fus un peu surpris</w:t>
      </w:r>
      <w:r>
        <w:t xml:space="preserve"> : </w:t>
      </w:r>
      <w:r w:rsidR="00000000">
        <w:t>je m</w:t>
      </w:r>
      <w:r>
        <w:t>’</w:t>
      </w:r>
      <w:r w:rsidR="00000000">
        <w:t>étais imaginé qu</w:t>
      </w:r>
      <w:r>
        <w:t>’</w:t>
      </w:r>
      <w:r w:rsidR="00000000">
        <w:t>elle avait tout simplement envie de s</w:t>
      </w:r>
      <w:r>
        <w:t>’</w:t>
      </w:r>
      <w:r w:rsidR="00000000">
        <w:t>acheter une nouvelle robe ou quelque chose comme ça</w:t>
      </w:r>
      <w:r>
        <w:t>.</w:t>
      </w:r>
    </w:p>
    <w:p w14:paraId="041CBA0E" w14:textId="77777777" w:rsidR="00DB6122" w:rsidRDefault="00DB6122" w:rsidP="00DB6122">
      <w:r>
        <w:t>« — </w:t>
      </w:r>
      <w:r w:rsidR="00000000">
        <w:t>Et pour quoi faire</w:t>
      </w:r>
      <w:r>
        <w:t xml:space="preserve"> ? </w:t>
      </w:r>
      <w:r w:rsidR="00000000">
        <w:t>demandai-je</w:t>
      </w:r>
      <w:r>
        <w:t>.</w:t>
      </w:r>
    </w:p>
    <w:p w14:paraId="55744576" w14:textId="77777777" w:rsidR="00DB6122" w:rsidRDefault="00DB6122" w:rsidP="00DB6122">
      <w:r>
        <w:t>« — </w:t>
      </w:r>
      <w:r w:rsidR="00000000">
        <w:t>Oh</w:t>
      </w:r>
      <w:r>
        <w:t xml:space="preserve"> ! </w:t>
      </w:r>
      <w:r w:rsidR="00000000">
        <w:t>fit-elle avec son enjouement habituel</w:t>
      </w:r>
      <w:r>
        <w:t xml:space="preserve">. </w:t>
      </w:r>
      <w:r w:rsidR="00000000">
        <w:t>Tu m</w:t>
      </w:r>
      <w:r>
        <w:t>’</w:t>
      </w:r>
      <w:r w:rsidR="00000000">
        <w:t>as dit que tu serais mon banquier</w:t>
      </w:r>
      <w:r>
        <w:t xml:space="preserve">. </w:t>
      </w:r>
      <w:r w:rsidR="00000000">
        <w:t>Les banquiers ne posent jamais de questions</w:t>
      </w:r>
      <w:r>
        <w:t xml:space="preserve">, </w:t>
      </w:r>
      <w:r w:rsidR="00000000">
        <w:t>tu sais</w:t>
      </w:r>
      <w:r>
        <w:t> !</w:t>
      </w:r>
    </w:p>
    <w:p w14:paraId="6887DC77" w14:textId="77777777" w:rsidR="00DB6122" w:rsidRDefault="00DB6122" w:rsidP="00DB6122">
      <w:r>
        <w:t>« — </w:t>
      </w:r>
      <w:r w:rsidR="00000000">
        <w:t>Si réellement tu veux cet argent</w:t>
      </w:r>
      <w:r>
        <w:t xml:space="preserve">, </w:t>
      </w:r>
      <w:r w:rsidR="00000000">
        <w:t>tu l</w:t>
      </w:r>
      <w:r>
        <w:t>’</w:t>
      </w:r>
      <w:r w:rsidR="00000000">
        <w:t>auras</w:t>
      </w:r>
      <w:r>
        <w:t>.</w:t>
      </w:r>
    </w:p>
    <w:p w14:paraId="0B65C3C0" w14:textId="77777777" w:rsidR="00DB6122" w:rsidRDefault="00DB6122" w:rsidP="00DB6122">
      <w:r>
        <w:t>« — </w:t>
      </w:r>
      <w:r w:rsidR="00000000">
        <w:t>Oh oui</w:t>
      </w:r>
      <w:r>
        <w:t xml:space="preserve"> ! </w:t>
      </w:r>
      <w:r w:rsidR="00000000">
        <w:t>Je le veux réellement</w:t>
      </w:r>
      <w:r>
        <w:t>.</w:t>
      </w:r>
    </w:p>
    <w:p w14:paraId="35384D5E" w14:textId="77777777" w:rsidR="00DB6122" w:rsidRDefault="00DB6122" w:rsidP="00DB6122">
      <w:r>
        <w:t>« — </w:t>
      </w:r>
      <w:r w:rsidR="00000000">
        <w:t>Et bien tu ne peux pas me dire pour quoi faire</w:t>
      </w:r>
      <w:r>
        <w:t> ?</w:t>
      </w:r>
    </w:p>
    <w:p w14:paraId="402FA755" w14:textId="77777777" w:rsidR="00DB6122" w:rsidRDefault="00DB6122" w:rsidP="00DB6122">
      <w:r>
        <w:t>« — </w:t>
      </w:r>
      <w:r w:rsidR="00000000">
        <w:t>Un jour</w:t>
      </w:r>
      <w:r>
        <w:t xml:space="preserve">, </w:t>
      </w:r>
      <w:r w:rsidR="00000000">
        <w:t>peut-être</w:t>
      </w:r>
      <w:r>
        <w:t xml:space="preserve">, </w:t>
      </w:r>
      <w:r w:rsidR="00000000">
        <w:t>mais pas tout de suite</w:t>
      </w:r>
      <w:r>
        <w:t xml:space="preserve">, </w:t>
      </w:r>
      <w:r w:rsidR="00000000">
        <w:t>Jack</w:t>
      </w:r>
      <w:r>
        <w:t> !</w:t>
      </w:r>
    </w:p>
    <w:p w14:paraId="6D055AA9" w14:textId="77777777" w:rsidR="00DB6122" w:rsidRDefault="00DB6122" w:rsidP="00DB6122">
      <w:r>
        <w:t>« </w:t>
      </w:r>
      <w:r w:rsidR="00000000">
        <w:t>Je dus donc me contenter de cette dérobade</w:t>
      </w:r>
      <w:r>
        <w:t xml:space="preserve">. </w:t>
      </w:r>
      <w:r w:rsidR="00000000">
        <w:t>C</w:t>
      </w:r>
      <w:r>
        <w:t>’</w:t>
      </w:r>
      <w:r w:rsidR="00000000">
        <w:t>était pourtant la première fois qu</w:t>
      </w:r>
      <w:r>
        <w:t>’</w:t>
      </w:r>
      <w:r w:rsidR="00000000">
        <w:t>il y avait un secret entre nous</w:t>
      </w:r>
      <w:r>
        <w:t xml:space="preserve">. </w:t>
      </w:r>
      <w:r w:rsidR="00000000">
        <w:t>Je lui remis un chèque</w:t>
      </w:r>
      <w:r>
        <w:t xml:space="preserve">, </w:t>
      </w:r>
      <w:r w:rsidR="00000000">
        <w:t>et je n</w:t>
      </w:r>
      <w:r>
        <w:t>’</w:t>
      </w:r>
      <w:r w:rsidR="00000000">
        <w:t>y pensai plus</w:t>
      </w:r>
      <w:r>
        <w:t xml:space="preserve">. </w:t>
      </w:r>
      <w:r w:rsidR="00000000">
        <w:t>Peut-être cet incident n</w:t>
      </w:r>
      <w:r>
        <w:t>’</w:t>
      </w:r>
      <w:r w:rsidR="00000000">
        <w:t>a-t-il rien à voir avec la suite</w:t>
      </w:r>
      <w:r>
        <w:t xml:space="preserve">, </w:t>
      </w:r>
      <w:r w:rsidR="00000000">
        <w:t>mais j</w:t>
      </w:r>
      <w:r>
        <w:t>’</w:t>
      </w:r>
      <w:r w:rsidR="00000000">
        <w:t>ai préféré le mentionner</w:t>
      </w:r>
      <w:r>
        <w:t>.</w:t>
      </w:r>
    </w:p>
    <w:p w14:paraId="56FCBEE3" w14:textId="77777777" w:rsidR="00DB6122" w:rsidRDefault="00DB6122" w:rsidP="00DB6122">
      <w:r>
        <w:t>« </w:t>
      </w:r>
      <w:r w:rsidR="00000000">
        <w:t>Je vous ai dit qu</w:t>
      </w:r>
      <w:r>
        <w:t>’</w:t>
      </w:r>
      <w:r w:rsidR="00000000">
        <w:t>il y avait une autre villa non loin de la nôtre</w:t>
      </w:r>
      <w:r>
        <w:t xml:space="preserve">. </w:t>
      </w:r>
      <w:r w:rsidR="00000000">
        <w:t>Un champ nous en sépare</w:t>
      </w:r>
      <w:r>
        <w:t xml:space="preserve">. </w:t>
      </w:r>
      <w:r w:rsidR="00000000">
        <w:t>Mais pour y accéder</w:t>
      </w:r>
      <w:r>
        <w:t xml:space="preserve">, </w:t>
      </w:r>
      <w:r w:rsidR="00000000">
        <w:t>il faut prendre la route</w:t>
      </w:r>
      <w:r>
        <w:t xml:space="preserve">, </w:t>
      </w:r>
      <w:r w:rsidR="00000000">
        <w:t>puis tourner dans un petit chemin</w:t>
      </w:r>
      <w:r>
        <w:t xml:space="preserve">. </w:t>
      </w:r>
      <w:r w:rsidR="00000000">
        <w:t>Juste après</w:t>
      </w:r>
      <w:r>
        <w:t xml:space="preserve">, </w:t>
      </w:r>
      <w:r w:rsidR="00000000">
        <w:t>derrière la villa</w:t>
      </w:r>
      <w:r>
        <w:t xml:space="preserve">, </w:t>
      </w:r>
      <w:r w:rsidR="00000000">
        <w:t>s</w:t>
      </w:r>
      <w:r>
        <w:t>’</w:t>
      </w:r>
      <w:r w:rsidR="00000000">
        <w:t>étend un agréable petit bois de pins d</w:t>
      </w:r>
      <w:r>
        <w:t>’</w:t>
      </w:r>
      <w:r w:rsidR="00000000">
        <w:t>Écosse</w:t>
      </w:r>
      <w:r>
        <w:t xml:space="preserve">. </w:t>
      </w:r>
      <w:r w:rsidR="00000000">
        <w:t>J</w:t>
      </w:r>
      <w:r>
        <w:t>’</w:t>
      </w:r>
      <w:r w:rsidR="00000000">
        <w:t>avais pris l</w:t>
      </w:r>
      <w:r>
        <w:t>’</w:t>
      </w:r>
      <w:r w:rsidR="00000000">
        <w:t>habitude d</w:t>
      </w:r>
      <w:r>
        <w:t>’</w:t>
      </w:r>
      <w:r w:rsidR="00000000">
        <w:t>aller me promener par là</w:t>
      </w:r>
      <w:r>
        <w:t xml:space="preserve">, </w:t>
      </w:r>
      <w:r w:rsidR="00000000">
        <w:t>car les arbres sont toujours de bons voisins</w:t>
      </w:r>
      <w:r>
        <w:t xml:space="preserve">. </w:t>
      </w:r>
      <w:r w:rsidR="00000000">
        <w:t>Depuis huit mois que nous nous étions installé à Norbury</w:t>
      </w:r>
      <w:r>
        <w:t xml:space="preserve">, </w:t>
      </w:r>
      <w:r w:rsidR="00000000">
        <w:t>nous n</w:t>
      </w:r>
      <w:r>
        <w:t>’</w:t>
      </w:r>
      <w:r w:rsidR="00000000">
        <w:t>avions vu personne dans la villa</w:t>
      </w:r>
      <w:r>
        <w:t xml:space="preserve">. </w:t>
      </w:r>
      <w:r w:rsidR="00000000">
        <w:t>Elle était vide</w:t>
      </w:r>
      <w:r>
        <w:t xml:space="preserve">, </w:t>
      </w:r>
      <w:r w:rsidR="00000000">
        <w:t>inoccupée</w:t>
      </w:r>
      <w:r>
        <w:t xml:space="preserve">, </w:t>
      </w:r>
      <w:r w:rsidR="00000000">
        <w:t>et c</w:t>
      </w:r>
      <w:r>
        <w:t>’</w:t>
      </w:r>
      <w:r w:rsidR="00000000">
        <w:t>était dommage car elle avait un porche ancien tout couvert de chèvrefeuille</w:t>
      </w:r>
      <w:r>
        <w:t xml:space="preserve">, </w:t>
      </w:r>
      <w:r w:rsidR="00000000">
        <w:t>deux étages</w:t>
      </w:r>
      <w:r>
        <w:t xml:space="preserve">… </w:t>
      </w:r>
      <w:r w:rsidR="00000000">
        <w:t>Plus d</w:t>
      </w:r>
      <w:r>
        <w:t>’</w:t>
      </w:r>
      <w:r w:rsidR="00000000">
        <w:t>une fois je m</w:t>
      </w:r>
      <w:r>
        <w:t>’</w:t>
      </w:r>
      <w:r w:rsidR="00000000">
        <w:t xml:space="preserve">arrêtais </w:t>
      </w:r>
      <w:r w:rsidR="00000000">
        <w:lastRenderedPageBreak/>
        <w:t>devant pour la contempler</w:t>
      </w:r>
      <w:r>
        <w:t xml:space="preserve">, </w:t>
      </w:r>
      <w:r w:rsidR="00000000">
        <w:t>et je me disais qu</w:t>
      </w:r>
      <w:r>
        <w:t>’</w:t>
      </w:r>
      <w:r w:rsidR="00000000">
        <w:t>elle ferait une ravissante petite ferme</w:t>
      </w:r>
      <w:r>
        <w:t>.</w:t>
      </w:r>
    </w:p>
    <w:p w14:paraId="15E18BF3" w14:textId="77777777" w:rsidR="00DB6122" w:rsidRDefault="00DB6122" w:rsidP="00DB6122">
      <w:r>
        <w:t>« </w:t>
      </w:r>
      <w:r w:rsidR="00000000">
        <w:t>Bon</w:t>
      </w:r>
      <w:r>
        <w:t xml:space="preserve">. </w:t>
      </w:r>
      <w:r w:rsidR="00000000">
        <w:t>Lundi soir je descendais à pied par là</w:t>
      </w:r>
      <w:r>
        <w:t xml:space="preserve">, </w:t>
      </w:r>
      <w:r w:rsidR="00000000">
        <w:t>quand je croisai un fourgon vide qui remontait le petit chemin</w:t>
      </w:r>
      <w:r>
        <w:t xml:space="preserve">. </w:t>
      </w:r>
      <w:r w:rsidR="00000000">
        <w:t>Sur la pelouse à côté du porche étaient déballées toutes sortes de choses</w:t>
      </w:r>
      <w:r>
        <w:t xml:space="preserve">, </w:t>
      </w:r>
      <w:r w:rsidR="00000000">
        <w:t>des tapis</w:t>
      </w:r>
      <w:r>
        <w:t xml:space="preserve">, </w:t>
      </w:r>
      <w:r w:rsidR="00000000">
        <w:t>etc</w:t>
      </w:r>
      <w:r>
        <w:t xml:space="preserve">. </w:t>
      </w:r>
      <w:r w:rsidR="00000000">
        <w:t>C</w:t>
      </w:r>
      <w:r>
        <w:t>’</w:t>
      </w:r>
      <w:r w:rsidR="00000000">
        <w:t>était clair</w:t>
      </w:r>
      <w:r>
        <w:t xml:space="preserve"> : </w:t>
      </w:r>
      <w:r w:rsidR="00000000">
        <w:t>la villa enfin avait été louée</w:t>
      </w:r>
      <w:r>
        <w:t xml:space="preserve">. </w:t>
      </w:r>
      <w:r w:rsidR="00000000">
        <w:t>Je la longeai</w:t>
      </w:r>
      <w:r>
        <w:t xml:space="preserve">, </w:t>
      </w:r>
      <w:r w:rsidR="00000000">
        <w:t>la dépassai</w:t>
      </w:r>
      <w:r>
        <w:t xml:space="preserve">, </w:t>
      </w:r>
      <w:r w:rsidR="00000000">
        <w:t>puis m</w:t>
      </w:r>
      <w:r>
        <w:t>’</w:t>
      </w:r>
      <w:r w:rsidR="00000000">
        <w:t>arrêtai</w:t>
      </w:r>
      <w:r>
        <w:t xml:space="preserve">, </w:t>
      </w:r>
      <w:r w:rsidR="00000000">
        <w:t>comme tout flâneur aurait pu le faire</w:t>
      </w:r>
      <w:r>
        <w:t xml:space="preserve">, </w:t>
      </w:r>
      <w:r w:rsidR="00000000">
        <w:t>pour la regarder</w:t>
      </w:r>
      <w:r>
        <w:t xml:space="preserve">, </w:t>
      </w:r>
      <w:r w:rsidR="00000000">
        <w:t>et je me demandai quelle sorte de gens venaient habiter si près de chez nous</w:t>
      </w:r>
      <w:r>
        <w:t xml:space="preserve">. </w:t>
      </w:r>
      <w:r w:rsidR="00000000">
        <w:t>Et tandis que je regardais</w:t>
      </w:r>
      <w:r>
        <w:t xml:space="preserve">, </w:t>
      </w:r>
      <w:r w:rsidR="00000000">
        <w:t>je pris soudain conscience qu</w:t>
      </w:r>
      <w:r>
        <w:t>’</w:t>
      </w:r>
      <w:r w:rsidR="00000000">
        <w:t>une figure m</w:t>
      </w:r>
      <w:r>
        <w:t>’</w:t>
      </w:r>
      <w:r w:rsidR="00000000">
        <w:t>observait par l</w:t>
      </w:r>
      <w:r>
        <w:t>’</w:t>
      </w:r>
      <w:r w:rsidR="00000000">
        <w:t>une des fenêtres du haut</w:t>
      </w:r>
      <w:r>
        <w:t>.</w:t>
      </w:r>
    </w:p>
    <w:p w14:paraId="2FC789F9" w14:textId="77777777" w:rsidR="00DB6122" w:rsidRDefault="00DB6122" w:rsidP="00DB6122">
      <w:r>
        <w:t>« </w:t>
      </w:r>
      <w:r w:rsidR="00000000">
        <w:t>Je ne sais pas ce qu</w:t>
      </w:r>
      <w:r>
        <w:t>’</w:t>
      </w:r>
      <w:r w:rsidR="00000000">
        <w:t>il y avait sur cette figure</w:t>
      </w:r>
      <w:r>
        <w:t xml:space="preserve">, </w:t>
      </w:r>
      <w:r w:rsidR="00000000">
        <w:t>monsieur Holmes</w:t>
      </w:r>
      <w:r>
        <w:t xml:space="preserve">, </w:t>
      </w:r>
      <w:r w:rsidR="00000000">
        <w:t>mais j</w:t>
      </w:r>
      <w:r>
        <w:t>’</w:t>
      </w:r>
      <w:r w:rsidR="00000000">
        <w:t>en ai eu la chair de poule</w:t>
      </w:r>
      <w:r>
        <w:t xml:space="preserve">. </w:t>
      </w:r>
      <w:r w:rsidR="00000000">
        <w:t>J</w:t>
      </w:r>
      <w:r>
        <w:t>’</w:t>
      </w:r>
      <w:r w:rsidR="00000000">
        <w:t>étais à quelque distance et je ne pouvais pas bien distinguer ses traits</w:t>
      </w:r>
      <w:r>
        <w:t xml:space="preserve"> ; </w:t>
      </w:r>
      <w:r w:rsidR="00000000">
        <w:t>pourtant elle donnait l</w:t>
      </w:r>
      <w:r>
        <w:t>’</w:t>
      </w:r>
      <w:r w:rsidR="00000000">
        <w:t>impression de quelque chose d</w:t>
      </w:r>
      <w:r>
        <w:t>’</w:t>
      </w:r>
      <w:r w:rsidR="00000000">
        <w:t>anormal</w:t>
      </w:r>
      <w:r>
        <w:t xml:space="preserve">, </w:t>
      </w:r>
      <w:r w:rsidR="00000000">
        <w:t>d</w:t>
      </w:r>
      <w:r>
        <w:t>’</w:t>
      </w:r>
      <w:r w:rsidR="00000000">
        <w:t>inhumain</w:t>
      </w:r>
      <w:r>
        <w:t xml:space="preserve">. </w:t>
      </w:r>
      <w:r w:rsidR="00000000">
        <w:t>Du moins fut-ce ce que je ressentis</w:t>
      </w:r>
      <w:r>
        <w:t xml:space="preserve">. </w:t>
      </w:r>
      <w:r w:rsidR="00000000">
        <w:t>J</w:t>
      </w:r>
      <w:r>
        <w:t>’</w:t>
      </w:r>
      <w:r w:rsidR="00000000">
        <w:t>avançai rapidement pour voir de plus près qui m</w:t>
      </w:r>
      <w:r>
        <w:t>’</w:t>
      </w:r>
      <w:r w:rsidR="00000000">
        <w:t>observait ainsi</w:t>
      </w:r>
      <w:r>
        <w:t xml:space="preserve">. </w:t>
      </w:r>
      <w:r w:rsidR="00000000">
        <w:t>Mais lorsque j</w:t>
      </w:r>
      <w:r>
        <w:t>’</w:t>
      </w:r>
      <w:r w:rsidR="00000000">
        <w:t>approchai</w:t>
      </w:r>
      <w:r>
        <w:t xml:space="preserve">, </w:t>
      </w:r>
      <w:r w:rsidR="00000000">
        <w:t>la figure disparut soudain</w:t>
      </w:r>
      <w:r>
        <w:t xml:space="preserve"> : </w:t>
      </w:r>
      <w:r w:rsidR="00000000">
        <w:t>si vite qu</w:t>
      </w:r>
      <w:r>
        <w:t>’</w:t>
      </w:r>
      <w:r w:rsidR="00000000">
        <w:t>elle paraissait avoir été arrachée de la fenêtre et rejetée dans la pièce obscure</w:t>
      </w:r>
      <w:r>
        <w:t xml:space="preserve">. </w:t>
      </w:r>
      <w:r w:rsidR="00000000">
        <w:t>Je demeurai là cinq minutes à réfléchir</w:t>
      </w:r>
      <w:r>
        <w:t xml:space="preserve">, </w:t>
      </w:r>
      <w:r w:rsidR="00000000">
        <w:t>à essayer d</w:t>
      </w:r>
      <w:r>
        <w:t>’</w:t>
      </w:r>
      <w:r w:rsidR="00000000">
        <w:t>analyser mes impressions</w:t>
      </w:r>
      <w:r>
        <w:t xml:space="preserve">. </w:t>
      </w:r>
      <w:r w:rsidR="00000000">
        <w:t>Je ne pouvais affirmer si c</w:t>
      </w:r>
      <w:r>
        <w:t>’</w:t>
      </w:r>
      <w:r w:rsidR="00000000">
        <w:t>était une figure d</w:t>
      </w:r>
      <w:r>
        <w:t>’</w:t>
      </w:r>
      <w:r w:rsidR="00000000">
        <w:t>homme ou de femme</w:t>
      </w:r>
      <w:r>
        <w:t xml:space="preserve">. </w:t>
      </w:r>
      <w:r w:rsidR="00000000">
        <w:t>Sa couleur m</w:t>
      </w:r>
      <w:r>
        <w:t>’</w:t>
      </w:r>
      <w:r w:rsidR="00000000">
        <w:t>avait frappé plus que tout</w:t>
      </w:r>
      <w:r>
        <w:t xml:space="preserve">. </w:t>
      </w:r>
      <w:r w:rsidR="00000000">
        <w:t>Imaginez une figure d</w:t>
      </w:r>
      <w:r>
        <w:t>’</w:t>
      </w:r>
      <w:r w:rsidR="00000000">
        <w:t>un jaune livide mat</w:t>
      </w:r>
      <w:r>
        <w:t xml:space="preserve">, </w:t>
      </w:r>
      <w:r w:rsidR="00000000">
        <w:t>avec quelque chose de figé et de rigide</w:t>
      </w:r>
      <w:r>
        <w:t xml:space="preserve">, </w:t>
      </w:r>
      <w:r w:rsidR="00000000">
        <w:t>affreusement monstrueuse</w:t>
      </w:r>
      <w:r>
        <w:t xml:space="preserve">. </w:t>
      </w:r>
      <w:r w:rsidR="00000000">
        <w:t>J</w:t>
      </w:r>
      <w:r>
        <w:t>’</w:t>
      </w:r>
      <w:r w:rsidR="00000000">
        <w:t>étais si troublé que je résolus d</w:t>
      </w:r>
      <w:r>
        <w:t>’</w:t>
      </w:r>
      <w:r w:rsidR="00000000">
        <w:t>en savoir davantage sur les nouveaux habitants de la villa</w:t>
      </w:r>
      <w:r>
        <w:t xml:space="preserve">. </w:t>
      </w:r>
      <w:r w:rsidR="00000000">
        <w:t>J</w:t>
      </w:r>
      <w:r>
        <w:t>’</w:t>
      </w:r>
      <w:r w:rsidR="00000000">
        <w:t>allai frapper à la porte</w:t>
      </w:r>
      <w:r>
        <w:t xml:space="preserve">. </w:t>
      </w:r>
      <w:r w:rsidR="00000000">
        <w:t>On m</w:t>
      </w:r>
      <w:r>
        <w:t>’</w:t>
      </w:r>
      <w:r w:rsidR="00000000">
        <w:t>ouvrit immédiatement</w:t>
      </w:r>
      <w:r>
        <w:t xml:space="preserve">. </w:t>
      </w:r>
      <w:r w:rsidR="00000000">
        <w:t>Je me trouvai face à face avec une grande femme décharnée au visage rébarbatif</w:t>
      </w:r>
      <w:r>
        <w:t>.</w:t>
      </w:r>
    </w:p>
    <w:p w14:paraId="76D9253F" w14:textId="77777777" w:rsidR="00DB6122" w:rsidRDefault="00DB6122" w:rsidP="00DB6122">
      <w:r>
        <w:t>« — </w:t>
      </w:r>
      <w:r w:rsidR="00000000">
        <w:t>Qu</w:t>
      </w:r>
      <w:r>
        <w:t>’</w:t>
      </w:r>
      <w:r w:rsidR="00000000">
        <w:t>est-ce que vous voulez</w:t>
      </w:r>
      <w:r>
        <w:t xml:space="preserve"> ? </w:t>
      </w:r>
      <w:r w:rsidR="00000000">
        <w:t>me demanda-t-elle</w:t>
      </w:r>
      <w:r>
        <w:t>.</w:t>
      </w:r>
    </w:p>
    <w:p w14:paraId="03171ABE" w14:textId="77777777" w:rsidR="00DB6122" w:rsidRDefault="00DB6122" w:rsidP="00DB6122">
      <w:r>
        <w:t>« </w:t>
      </w:r>
      <w:r w:rsidR="00000000">
        <w:t>Elle avait l</w:t>
      </w:r>
      <w:r>
        <w:t>’</w:t>
      </w:r>
      <w:r w:rsidR="00000000">
        <w:t>accent du Nord</w:t>
      </w:r>
      <w:r>
        <w:t>.</w:t>
      </w:r>
    </w:p>
    <w:p w14:paraId="791D2D36" w14:textId="77777777" w:rsidR="00DB6122" w:rsidRDefault="00DB6122" w:rsidP="00DB6122">
      <w:r>
        <w:lastRenderedPageBreak/>
        <w:t>« — </w:t>
      </w:r>
      <w:r w:rsidR="00000000">
        <w:t>Je suis votre voisin</w:t>
      </w:r>
      <w:r>
        <w:t xml:space="preserve">, </w:t>
      </w:r>
      <w:r w:rsidR="00000000">
        <w:t>répondit-je en désignant ma maison</w:t>
      </w:r>
      <w:r>
        <w:t xml:space="preserve">. </w:t>
      </w:r>
      <w:r w:rsidR="00000000">
        <w:t>Je vois que vous venez seulement d</w:t>
      </w:r>
      <w:r>
        <w:t>’</w:t>
      </w:r>
      <w:r w:rsidR="00000000">
        <w:t>emménager</w:t>
      </w:r>
      <w:r>
        <w:t xml:space="preserve">. </w:t>
      </w:r>
      <w:r w:rsidR="00000000">
        <w:t>Et je pensai que si je pouvais vous être d</w:t>
      </w:r>
      <w:r>
        <w:t>’</w:t>
      </w:r>
      <w:r w:rsidR="00000000">
        <w:t>une aide quelconque</w:t>
      </w:r>
      <w:r>
        <w:t>…</w:t>
      </w:r>
    </w:p>
    <w:p w14:paraId="478C439B" w14:textId="77777777" w:rsidR="00DB6122" w:rsidRDefault="00DB6122" w:rsidP="00DB6122">
      <w:r>
        <w:t>« — </w:t>
      </w:r>
      <w:r w:rsidR="00000000">
        <w:t>Oui</w:t>
      </w:r>
      <w:r>
        <w:t xml:space="preserve"> ? </w:t>
      </w:r>
      <w:r w:rsidR="00000000">
        <w:t>Eh bien</w:t>
      </w:r>
      <w:r>
        <w:t xml:space="preserve">, </w:t>
      </w:r>
      <w:r w:rsidR="00000000">
        <w:t>quand on aura besoin de vous</w:t>
      </w:r>
      <w:r>
        <w:t xml:space="preserve">, </w:t>
      </w:r>
      <w:r w:rsidR="00000000">
        <w:t>on ira vous chercher</w:t>
      </w:r>
      <w:r>
        <w:t> !</w:t>
      </w:r>
    </w:p>
    <w:p w14:paraId="0A6F9A76" w14:textId="4D5C8936" w:rsidR="00DB6122" w:rsidRDefault="00DB6122" w:rsidP="00DB6122">
      <w:r>
        <w:t>« </w:t>
      </w:r>
      <w:r w:rsidR="00000000">
        <w:t>Sur quoi elle me claqua la porte au nez</w:t>
      </w:r>
      <w:r>
        <w:t xml:space="preserve">. </w:t>
      </w:r>
      <w:r w:rsidR="00000000">
        <w:t>Mécontent de cette grossière rebuffade</w:t>
      </w:r>
      <w:r>
        <w:t xml:space="preserve">, </w:t>
      </w:r>
      <w:proofErr w:type="gramStart"/>
      <w:r w:rsidR="00000000">
        <w:t>je fis</w:t>
      </w:r>
      <w:proofErr w:type="gramEnd"/>
      <w:r w:rsidR="00000000">
        <w:t xml:space="preserve"> demi-tour et revins chez moi</w:t>
      </w:r>
      <w:r>
        <w:t xml:space="preserve">. </w:t>
      </w:r>
      <w:r w:rsidR="00000000">
        <w:t>Toute la soirée</w:t>
      </w:r>
      <w:r>
        <w:t xml:space="preserve">, </w:t>
      </w:r>
      <w:r w:rsidR="00000000">
        <w:t>bien que je me fusse efforcé de penser à autre chose</w:t>
      </w:r>
      <w:r>
        <w:t xml:space="preserve">, </w:t>
      </w:r>
      <w:r w:rsidR="00000000">
        <w:t>j</w:t>
      </w:r>
      <w:r>
        <w:t>’</w:t>
      </w:r>
      <w:r w:rsidR="00000000">
        <w:t>étais obsédé par l</w:t>
      </w:r>
      <w:r>
        <w:t>’</w:t>
      </w:r>
      <w:r w:rsidR="00000000">
        <w:t>apparition à la fenêtre de la figure jaune et les manières hargneuses de la locataire</w:t>
      </w:r>
      <w:r>
        <w:t xml:space="preserve">. </w:t>
      </w:r>
      <w:r w:rsidR="00000000">
        <w:t xml:space="preserve">Je décidai de ne pas parler </w:t>
      </w:r>
      <w:r w:rsidR="000C6296">
        <w:t>d</w:t>
      </w:r>
      <w:r w:rsidR="00000000">
        <w:t>e l</w:t>
      </w:r>
      <w:r>
        <w:t>’</w:t>
      </w:r>
      <w:r w:rsidR="00000000">
        <w:t>apparition à ma femme</w:t>
      </w:r>
      <w:r>
        <w:t xml:space="preserve"> : </w:t>
      </w:r>
      <w:r w:rsidR="00000000">
        <w:t>elle est en effet d</w:t>
      </w:r>
      <w:r>
        <w:t>’</w:t>
      </w:r>
      <w:r w:rsidR="00000000">
        <w:t>un tempérament nerveux</w:t>
      </w:r>
      <w:r>
        <w:t xml:space="preserve">, </w:t>
      </w:r>
      <w:r w:rsidR="00000000">
        <w:t>exalté</w:t>
      </w:r>
      <w:r>
        <w:t xml:space="preserve"> ; </w:t>
      </w:r>
      <w:r w:rsidR="00000000">
        <w:t>et je ne jugeais pas utile de lui faire partager une impression aussi désagréable</w:t>
      </w:r>
      <w:r>
        <w:t xml:space="preserve">. </w:t>
      </w:r>
      <w:r w:rsidR="00000000">
        <w:t>Avant de m</w:t>
      </w:r>
      <w:r>
        <w:t>’</w:t>
      </w:r>
      <w:r w:rsidR="00000000">
        <w:t>endormir</w:t>
      </w:r>
      <w:r>
        <w:t xml:space="preserve">, </w:t>
      </w:r>
      <w:r w:rsidR="00000000">
        <w:t>je lui dis toutefois que la villa était maintenant occupée</w:t>
      </w:r>
      <w:r>
        <w:t xml:space="preserve"> ; </w:t>
      </w:r>
      <w:r w:rsidR="00000000">
        <w:t>elle ne me répondit rien</w:t>
      </w:r>
      <w:r>
        <w:t>.</w:t>
      </w:r>
    </w:p>
    <w:p w14:paraId="75E46FE9" w14:textId="77777777" w:rsidR="00DB6122" w:rsidRDefault="00DB6122" w:rsidP="00DB6122">
      <w:r>
        <w:t>« </w:t>
      </w:r>
      <w:r w:rsidR="00000000">
        <w:t>D</w:t>
      </w:r>
      <w:r>
        <w:t>’</w:t>
      </w:r>
      <w:r w:rsidR="00000000">
        <w:t>habitude</w:t>
      </w:r>
      <w:r>
        <w:t xml:space="preserve">, </w:t>
      </w:r>
      <w:r w:rsidR="00000000">
        <w:t>j</w:t>
      </w:r>
      <w:r>
        <w:t>’</w:t>
      </w:r>
      <w:r w:rsidR="00000000">
        <w:t>ai un sommeil de plomb</w:t>
      </w:r>
      <w:r>
        <w:t xml:space="preserve">. </w:t>
      </w:r>
      <w:r w:rsidR="00000000">
        <w:t>Dans ma famille il est de tradition de plaisanter sur mes facultés de dormeur</w:t>
      </w:r>
      <w:r>
        <w:t xml:space="preserve"> : </w:t>
      </w:r>
      <w:r w:rsidR="00000000">
        <w:t>en principe rien ne saurait me réveiller la nuit</w:t>
      </w:r>
      <w:r>
        <w:t xml:space="preserve">. </w:t>
      </w:r>
      <w:r w:rsidR="00000000">
        <w:t>Mais ce soir-là</w:t>
      </w:r>
      <w:r>
        <w:t xml:space="preserve">, </w:t>
      </w:r>
      <w:r w:rsidR="00000000">
        <w:t>soit par suite de l</w:t>
      </w:r>
      <w:r>
        <w:t>’</w:t>
      </w:r>
      <w:r w:rsidR="00000000">
        <w:t>incident qui m</w:t>
      </w:r>
      <w:r>
        <w:t>’</w:t>
      </w:r>
      <w:r w:rsidR="00000000">
        <w:t>avait agacé</w:t>
      </w:r>
      <w:r>
        <w:t xml:space="preserve">, </w:t>
      </w:r>
      <w:r w:rsidR="00000000">
        <w:t>soit pour toute autre raison</w:t>
      </w:r>
      <w:r>
        <w:t xml:space="preserve">, </w:t>
      </w:r>
      <w:r w:rsidR="00000000">
        <w:t>je dormis beaucoup moins lourdement</w:t>
      </w:r>
      <w:r>
        <w:t xml:space="preserve">. </w:t>
      </w:r>
      <w:r w:rsidR="00000000">
        <w:t>Et</w:t>
      </w:r>
      <w:r>
        <w:t xml:space="preserve">, </w:t>
      </w:r>
      <w:r w:rsidR="00000000">
        <w:t>un peu comme dans un rêve</w:t>
      </w:r>
      <w:r>
        <w:t xml:space="preserve">, </w:t>
      </w:r>
      <w:r w:rsidR="00000000">
        <w:t>je me rendis compte confusément que ma femme s</w:t>
      </w:r>
      <w:r>
        <w:t>’</w:t>
      </w:r>
      <w:r w:rsidR="00000000">
        <w:t>était levée</w:t>
      </w:r>
      <w:r>
        <w:t xml:space="preserve">, </w:t>
      </w:r>
      <w:r w:rsidR="00000000">
        <w:t>habillée</w:t>
      </w:r>
      <w:r>
        <w:t xml:space="preserve">, </w:t>
      </w:r>
      <w:r w:rsidR="00000000">
        <w:t>qu</w:t>
      </w:r>
      <w:r>
        <w:t>’</w:t>
      </w:r>
      <w:r w:rsidR="00000000">
        <w:t>elle mettait un manteau et un chapeau</w:t>
      </w:r>
      <w:r>
        <w:t xml:space="preserve">. </w:t>
      </w:r>
      <w:r w:rsidR="00000000">
        <w:t>J</w:t>
      </w:r>
      <w:r>
        <w:t>’</w:t>
      </w:r>
      <w:r w:rsidR="00000000">
        <w:t>ouvrais la bouche pour lui signifier ma surprise et pour lui adresser une remontrance touchant une toilette aussi prématurée quand mes yeux à demi ouverts remontèrent jusqu</w:t>
      </w:r>
      <w:r>
        <w:t>’</w:t>
      </w:r>
      <w:r w:rsidR="00000000">
        <w:t>à son visage qu</w:t>
      </w:r>
      <w:r>
        <w:t>’</w:t>
      </w:r>
      <w:r w:rsidR="00000000">
        <w:t>éclairait la flamme d</w:t>
      </w:r>
      <w:r>
        <w:t>’</w:t>
      </w:r>
      <w:r w:rsidR="00000000">
        <w:t>une bougie</w:t>
      </w:r>
      <w:r>
        <w:t xml:space="preserve">. </w:t>
      </w:r>
      <w:r w:rsidR="00000000">
        <w:t>La stupéfaction scella mes lèvres</w:t>
      </w:r>
      <w:r>
        <w:t xml:space="preserve">. </w:t>
      </w:r>
      <w:r w:rsidR="00000000">
        <w:t>Elle m</w:t>
      </w:r>
      <w:r>
        <w:t>’</w:t>
      </w:r>
      <w:r w:rsidR="00000000">
        <w:t>apparut telle que je ne l</w:t>
      </w:r>
      <w:r>
        <w:t>’</w:t>
      </w:r>
      <w:r w:rsidR="00000000">
        <w:t>avais jamais vue auparavant</w:t>
      </w:r>
      <w:r>
        <w:t xml:space="preserve">, </w:t>
      </w:r>
      <w:r w:rsidR="00000000">
        <w:t>telle que je ne l</w:t>
      </w:r>
      <w:r>
        <w:t>’</w:t>
      </w:r>
      <w:r w:rsidR="00000000">
        <w:t>aurais jamais crue capable de devenir</w:t>
      </w:r>
      <w:r>
        <w:t xml:space="preserve">. </w:t>
      </w:r>
      <w:r w:rsidR="00000000">
        <w:t>Elle était mortellement pâle</w:t>
      </w:r>
      <w:r>
        <w:t xml:space="preserve">. </w:t>
      </w:r>
      <w:r w:rsidR="00000000">
        <w:t>Elle avait le souffle rapide</w:t>
      </w:r>
      <w:r>
        <w:t xml:space="preserve">. </w:t>
      </w:r>
      <w:r w:rsidR="00000000">
        <w:t>Elle haletait presque</w:t>
      </w:r>
      <w:r>
        <w:t xml:space="preserve">. </w:t>
      </w:r>
      <w:r w:rsidR="00000000">
        <w:t>Elle jetait des coups d</w:t>
      </w:r>
      <w:r>
        <w:t>’</w:t>
      </w:r>
      <w:r w:rsidR="00000000">
        <w:t>œil furtifs dans la direction du lit tout en enfilant son manteau pour s</w:t>
      </w:r>
      <w:r>
        <w:t>’</w:t>
      </w:r>
      <w:r w:rsidR="00000000">
        <w:t xml:space="preserve">assurer que je dormais </w:t>
      </w:r>
      <w:r w:rsidR="00000000">
        <w:lastRenderedPageBreak/>
        <w:t>toujours et qu</w:t>
      </w:r>
      <w:r>
        <w:t>’</w:t>
      </w:r>
      <w:r w:rsidR="00000000">
        <w:t>elle ne m</w:t>
      </w:r>
      <w:r>
        <w:t>’</w:t>
      </w:r>
      <w:r w:rsidR="00000000">
        <w:t>avait pas réveillé</w:t>
      </w:r>
      <w:r>
        <w:t xml:space="preserve">. </w:t>
      </w:r>
      <w:r w:rsidR="00000000">
        <w:t>Mon immobilité et ma respiration régulière l</w:t>
      </w:r>
      <w:r>
        <w:t>’</w:t>
      </w:r>
      <w:r w:rsidR="00000000">
        <w:t>ayant rassurée</w:t>
      </w:r>
      <w:r>
        <w:t xml:space="preserve">, </w:t>
      </w:r>
      <w:r w:rsidR="00000000">
        <w:t>elle s</w:t>
      </w:r>
      <w:r>
        <w:t>’</w:t>
      </w:r>
      <w:r w:rsidR="00000000">
        <w:t>échappa sans bruit de notre chambre</w:t>
      </w:r>
      <w:r>
        <w:t xml:space="preserve">. </w:t>
      </w:r>
      <w:r w:rsidR="00000000">
        <w:t>Un moment plus tard j</w:t>
      </w:r>
      <w:r>
        <w:t>’</w:t>
      </w:r>
      <w:r w:rsidR="00000000">
        <w:t>entendis un grincement aigu qui ne pouvait provenir que des gonds de la porte d</w:t>
      </w:r>
      <w:r>
        <w:t>’</w:t>
      </w:r>
      <w:r w:rsidR="00000000">
        <w:t>entrée</w:t>
      </w:r>
      <w:r>
        <w:t xml:space="preserve">. </w:t>
      </w:r>
      <w:r w:rsidR="00000000">
        <w:t>Je me dressai sur mon séant et me pinçai vigoureusement pour savoir si je rêvais ou non</w:t>
      </w:r>
      <w:r>
        <w:t xml:space="preserve">. </w:t>
      </w:r>
      <w:r w:rsidR="00000000">
        <w:t>Je regardai ma montre</w:t>
      </w:r>
      <w:r>
        <w:t xml:space="preserve"> : </w:t>
      </w:r>
      <w:r w:rsidR="00000000">
        <w:t>il était trois heures</w:t>
      </w:r>
      <w:r>
        <w:t xml:space="preserve">. </w:t>
      </w:r>
      <w:r w:rsidR="00000000">
        <w:t>Que diable pouvait faire ma femme sur une route de campagne à trois heures du matin</w:t>
      </w:r>
      <w:r>
        <w:t> ?</w:t>
      </w:r>
    </w:p>
    <w:p w14:paraId="1F4F0334" w14:textId="77777777" w:rsidR="00DB6122" w:rsidRDefault="00DB6122" w:rsidP="00DB6122">
      <w:r>
        <w:t>« </w:t>
      </w:r>
      <w:r w:rsidR="00000000">
        <w:t>Il y avait bien vingt minutes que je tournais et retournais tout cela dans ma tête pour trouver une explication plausible</w:t>
      </w:r>
      <w:r>
        <w:t xml:space="preserve"> (</w:t>
      </w:r>
      <w:r w:rsidR="00000000">
        <w:t>et plus je réfléchissais</w:t>
      </w:r>
      <w:r>
        <w:t xml:space="preserve">, </w:t>
      </w:r>
      <w:r w:rsidR="00000000">
        <w:t>plus je me heurtais à de l</w:t>
      </w:r>
      <w:r>
        <w:t>’</w:t>
      </w:r>
      <w:r w:rsidR="00000000">
        <w:t>extraordinaire</w:t>
      </w:r>
      <w:r>
        <w:t xml:space="preserve">, </w:t>
      </w:r>
      <w:r w:rsidR="00000000">
        <w:t>à de l</w:t>
      </w:r>
      <w:r>
        <w:t>’</w:t>
      </w:r>
      <w:r w:rsidR="00000000">
        <w:t>inexplicable</w:t>
      </w:r>
      <w:r>
        <w:t xml:space="preserve">) </w:t>
      </w:r>
      <w:r w:rsidR="00000000">
        <w:t>quand j</w:t>
      </w:r>
      <w:r>
        <w:t>’</w:t>
      </w:r>
      <w:r w:rsidR="00000000">
        <w:t>entendis la porte d</w:t>
      </w:r>
      <w:r>
        <w:t>’</w:t>
      </w:r>
      <w:r w:rsidR="00000000">
        <w:t>entrée se refermer doucement</w:t>
      </w:r>
      <w:r>
        <w:t xml:space="preserve">, </w:t>
      </w:r>
      <w:r w:rsidR="00000000">
        <w:t>et ses pas monter l</w:t>
      </w:r>
      <w:r>
        <w:t>’</w:t>
      </w:r>
      <w:r w:rsidR="00000000">
        <w:t>escalier</w:t>
      </w:r>
      <w:r>
        <w:t>.</w:t>
      </w:r>
    </w:p>
    <w:p w14:paraId="24869D0E" w14:textId="77777777" w:rsidR="00DB6122" w:rsidRDefault="00DB6122" w:rsidP="00DB6122">
      <w:r>
        <w:t>« — </w:t>
      </w:r>
      <w:r w:rsidR="00000000">
        <w:t>Où donc es-tu allée</w:t>
      </w:r>
      <w:r>
        <w:t xml:space="preserve">, </w:t>
      </w:r>
      <w:r w:rsidR="00000000">
        <w:t>Effie</w:t>
      </w:r>
      <w:r>
        <w:t xml:space="preserve"> ? </w:t>
      </w:r>
      <w:r w:rsidR="00000000">
        <w:t>lui demandai-je quand elle rentra dans note chambre</w:t>
      </w:r>
      <w:r>
        <w:t>.</w:t>
      </w:r>
    </w:p>
    <w:p w14:paraId="559E18E3" w14:textId="77777777" w:rsidR="00DB6122" w:rsidRDefault="00DB6122" w:rsidP="00DB6122">
      <w:r>
        <w:t>« </w:t>
      </w:r>
      <w:r w:rsidR="00000000">
        <w:t>Elle tressaillit violemment et elle poussa une sorte de cri étouffé quand elle m</w:t>
      </w:r>
      <w:r>
        <w:t>’</w:t>
      </w:r>
      <w:r w:rsidR="00000000">
        <w:t>entendit</w:t>
      </w:r>
      <w:r>
        <w:t xml:space="preserve"> ; </w:t>
      </w:r>
      <w:r w:rsidR="00000000">
        <w:t>ce cri et ce sursaut me troublèrent plus que tout le reste car ils traduisaient indiscutablement un sentiment de culpabilité</w:t>
      </w:r>
      <w:r>
        <w:t xml:space="preserve">. </w:t>
      </w:r>
      <w:r w:rsidR="00000000">
        <w:t>Ma femme avait toujours été d</w:t>
      </w:r>
      <w:r>
        <w:t>’</w:t>
      </w:r>
      <w:r w:rsidR="00000000">
        <w:t>un naturel franc et ouvert</w:t>
      </w:r>
      <w:r>
        <w:t xml:space="preserve">. </w:t>
      </w:r>
      <w:r w:rsidR="00000000">
        <w:t>Il y avait de quoi frémir à la voir pénétrer comme une voleuse dans sa propre chambre</w:t>
      </w:r>
      <w:r>
        <w:t xml:space="preserve">, </w:t>
      </w:r>
      <w:r w:rsidR="00000000">
        <w:t>et crier</w:t>
      </w:r>
      <w:r>
        <w:t xml:space="preserve">, </w:t>
      </w:r>
      <w:r w:rsidR="00000000">
        <w:t>et chanceler lorsque son mari lui adressait la parole</w:t>
      </w:r>
      <w:r>
        <w:t>.</w:t>
      </w:r>
    </w:p>
    <w:p w14:paraId="4A870D84" w14:textId="77777777" w:rsidR="00DB6122" w:rsidRDefault="00DB6122" w:rsidP="00DB6122">
      <w:r>
        <w:t>« — </w:t>
      </w:r>
      <w:r w:rsidR="00000000">
        <w:t>Tu es réveillé</w:t>
      </w:r>
      <w:r>
        <w:t xml:space="preserve">, </w:t>
      </w:r>
      <w:r w:rsidR="00000000">
        <w:t>Jack</w:t>
      </w:r>
      <w:r>
        <w:t xml:space="preserve"> ? </w:t>
      </w:r>
      <w:r w:rsidR="00000000">
        <w:t>s</w:t>
      </w:r>
      <w:r>
        <w:t>’</w:t>
      </w:r>
      <w:r w:rsidR="00000000">
        <w:t>exclama-t-elle dans un petit rire nerveux</w:t>
      </w:r>
      <w:r>
        <w:t xml:space="preserve">. </w:t>
      </w:r>
      <w:r w:rsidR="00000000">
        <w:t>Moi qui croyais que rien ne pouvait t</w:t>
      </w:r>
      <w:r>
        <w:t>’</w:t>
      </w:r>
      <w:r w:rsidR="00000000">
        <w:t>éveiller</w:t>
      </w:r>
      <w:r>
        <w:t> !…</w:t>
      </w:r>
    </w:p>
    <w:p w14:paraId="3768E81F" w14:textId="77777777" w:rsidR="00DB6122" w:rsidRDefault="00DB6122" w:rsidP="00DB6122">
      <w:r>
        <w:t>« — </w:t>
      </w:r>
      <w:r w:rsidR="00000000">
        <w:t>Où es-tu allée</w:t>
      </w:r>
      <w:r>
        <w:t xml:space="preserve"> ? </w:t>
      </w:r>
      <w:r w:rsidR="00000000">
        <w:t>répétai-je avec une sévérité accrue</w:t>
      </w:r>
      <w:r>
        <w:t>.</w:t>
      </w:r>
    </w:p>
    <w:p w14:paraId="1314C2D7" w14:textId="77777777" w:rsidR="00DB6122" w:rsidRDefault="00DB6122" w:rsidP="00DB6122">
      <w:r>
        <w:t>« — </w:t>
      </w:r>
      <w:r w:rsidR="00000000">
        <w:t>Ton étonnement ne me surprend pas</w:t>
      </w:r>
      <w:r>
        <w:t xml:space="preserve">, </w:t>
      </w:r>
      <w:r w:rsidR="00000000">
        <w:t>tu sais</w:t>
      </w:r>
      <w:r>
        <w:t xml:space="preserve"> ! </w:t>
      </w:r>
      <w:r w:rsidR="00000000">
        <w:t>me dit-elle</w:t>
      </w:r>
      <w:r>
        <w:t>.</w:t>
      </w:r>
    </w:p>
    <w:p w14:paraId="32D12BCF" w14:textId="77777777" w:rsidR="00DB6122" w:rsidRDefault="00DB6122" w:rsidP="00DB6122">
      <w:r>
        <w:lastRenderedPageBreak/>
        <w:t>« </w:t>
      </w:r>
      <w:r w:rsidR="00000000">
        <w:t>Tandis qu</w:t>
      </w:r>
      <w:r>
        <w:t>’</w:t>
      </w:r>
      <w:r w:rsidR="00000000">
        <w:t>elle déboutonnait son manteau</w:t>
      </w:r>
      <w:r>
        <w:t xml:space="preserve">, </w:t>
      </w:r>
      <w:r w:rsidR="00000000">
        <w:t>je voyais ses doigts qui tremblaient</w:t>
      </w:r>
      <w:r>
        <w:t>.</w:t>
      </w:r>
    </w:p>
    <w:p w14:paraId="644040BE" w14:textId="77777777" w:rsidR="00DB6122" w:rsidRDefault="00DB6122" w:rsidP="00DB6122">
      <w:r>
        <w:t>« — </w:t>
      </w:r>
      <w:r w:rsidR="00000000">
        <w:t>Ma foi</w:t>
      </w:r>
      <w:r>
        <w:t xml:space="preserve"> ! </w:t>
      </w:r>
      <w:r w:rsidR="00000000">
        <w:t>reprit-elle</w:t>
      </w:r>
      <w:r>
        <w:t xml:space="preserve">. </w:t>
      </w:r>
      <w:r w:rsidR="00000000">
        <w:t>Je ne me rappelle pas avoir jamais fait une chose pareille</w:t>
      </w:r>
      <w:r>
        <w:t xml:space="preserve">. </w:t>
      </w:r>
      <w:r w:rsidR="00000000">
        <w:t>Le fait est que je me sentais comme si j</w:t>
      </w:r>
      <w:r>
        <w:t>’</w:t>
      </w:r>
      <w:r w:rsidR="00000000">
        <w:t>étouffais</w:t>
      </w:r>
      <w:r>
        <w:t xml:space="preserve">, </w:t>
      </w:r>
      <w:r w:rsidR="00000000">
        <w:t>et que j</w:t>
      </w:r>
      <w:r>
        <w:t>’</w:t>
      </w:r>
      <w:r w:rsidR="00000000">
        <w:t>avais besoin de respirer au grand air</w:t>
      </w:r>
      <w:r>
        <w:t xml:space="preserve">. </w:t>
      </w:r>
      <w:r w:rsidR="00000000">
        <w:t>Je crois réellement que je me serais évanouie si je n</w:t>
      </w:r>
      <w:r>
        <w:t>’</w:t>
      </w:r>
      <w:r w:rsidR="00000000">
        <w:t>étais pas sortie</w:t>
      </w:r>
      <w:r>
        <w:t xml:space="preserve">. </w:t>
      </w:r>
      <w:r w:rsidR="00000000">
        <w:t>Je suis restée devant la porte quelques minutes</w:t>
      </w:r>
      <w:r>
        <w:t xml:space="preserve">, </w:t>
      </w:r>
      <w:r w:rsidR="00000000">
        <w:t>et maintenant ça va tout à fait bien</w:t>
      </w:r>
      <w:r>
        <w:t>.</w:t>
      </w:r>
    </w:p>
    <w:p w14:paraId="05D4A2FF" w14:textId="7208CA62" w:rsidR="00DB6122" w:rsidRDefault="00DB6122" w:rsidP="00DB6122">
      <w:r>
        <w:t>« </w:t>
      </w:r>
      <w:r w:rsidR="00000000">
        <w:t>Pendant qu</w:t>
      </w:r>
      <w:r>
        <w:t>’</w:t>
      </w:r>
      <w:r w:rsidR="00000000">
        <w:t>elle me débitait son histoire</w:t>
      </w:r>
      <w:r>
        <w:t xml:space="preserve">, </w:t>
      </w:r>
      <w:r w:rsidR="00000000">
        <w:t>elle ne me regarda pas une fois dans les yeux</w:t>
      </w:r>
      <w:r>
        <w:t xml:space="preserve">, </w:t>
      </w:r>
      <w:r w:rsidR="00000000">
        <w:t>et sa voix n</w:t>
      </w:r>
      <w:r>
        <w:t>’</w:t>
      </w:r>
      <w:r w:rsidR="00000000">
        <w:t>avait pas du tout ses intonations habituelles</w:t>
      </w:r>
      <w:r>
        <w:t xml:space="preserve">. </w:t>
      </w:r>
      <w:r w:rsidR="00000000">
        <w:t>Je fus convaincu qu</w:t>
      </w:r>
      <w:r>
        <w:t>’</w:t>
      </w:r>
      <w:r w:rsidR="00000000">
        <w:t>elle me mentait</w:t>
      </w:r>
      <w:r>
        <w:t xml:space="preserve">. </w:t>
      </w:r>
      <w:r w:rsidR="00000000">
        <w:t>Je ne répondis pas</w:t>
      </w:r>
      <w:r>
        <w:t xml:space="preserve">. </w:t>
      </w:r>
      <w:r w:rsidR="00000000">
        <w:t>Je me retournai face au mur</w:t>
      </w:r>
      <w:r>
        <w:t xml:space="preserve">, </w:t>
      </w:r>
      <w:r w:rsidR="00000000">
        <w:t>le cœur brisé</w:t>
      </w:r>
      <w:r>
        <w:t xml:space="preserve">, </w:t>
      </w:r>
      <w:r w:rsidR="00000000">
        <w:t>l</w:t>
      </w:r>
      <w:r>
        <w:t>’</w:t>
      </w:r>
      <w:r w:rsidR="00000000">
        <w:t>esprit débordant de doutes et de soupçons empoisonnés</w:t>
      </w:r>
      <w:r>
        <w:t xml:space="preserve">. </w:t>
      </w:r>
      <w:r w:rsidR="00000000">
        <w:t>Que me cachait ma femme</w:t>
      </w:r>
      <w:r>
        <w:t xml:space="preserve"> ? </w:t>
      </w:r>
      <w:r w:rsidR="00000000">
        <w:t>Où était-elle allée pendant cette expédition bizarre</w:t>
      </w:r>
      <w:r>
        <w:t xml:space="preserve"> ? </w:t>
      </w:r>
      <w:r w:rsidR="00000000">
        <w:t>Je sentis que je ne connaîtrais plus de paix avant de savoir</w:t>
      </w:r>
      <w:r>
        <w:t xml:space="preserve">. </w:t>
      </w:r>
      <w:r w:rsidR="00000000">
        <w:t>Et cependant je me retins de le lui redemander puisqu</w:t>
      </w:r>
      <w:r>
        <w:t>’</w:t>
      </w:r>
      <w:r w:rsidR="00000000">
        <w:t>elle m</w:t>
      </w:r>
      <w:r>
        <w:t>’</w:t>
      </w:r>
      <w:r w:rsidR="00000000">
        <w:t>avait menti une fois</w:t>
      </w:r>
      <w:r>
        <w:t xml:space="preserve">. </w:t>
      </w:r>
      <w:r w:rsidR="00000000">
        <w:t>Tout le reste de la nuit je m</w:t>
      </w:r>
      <w:r>
        <w:t>’</w:t>
      </w:r>
      <w:r w:rsidR="00000000">
        <w:t>agitai en quête d</w:t>
      </w:r>
      <w:r>
        <w:t>’</w:t>
      </w:r>
      <w:r w:rsidR="00000000">
        <w:t>une théorie qui conciliât la vérité et notre bonheur</w:t>
      </w:r>
      <w:r>
        <w:t xml:space="preserve"> ; </w:t>
      </w:r>
      <w:r w:rsidR="00000000">
        <w:t>je n</w:t>
      </w:r>
      <w:r>
        <w:t>’</w:t>
      </w:r>
      <w:r w:rsidR="00000000">
        <w:t>en trouvai point de vraisemblable</w:t>
      </w:r>
      <w:r>
        <w:t>.</w:t>
      </w:r>
    </w:p>
    <w:p w14:paraId="7AC4E817" w14:textId="77777777" w:rsidR="00DB6122" w:rsidRDefault="00DB6122" w:rsidP="00DB6122">
      <w:r>
        <w:t>« </w:t>
      </w:r>
      <w:r w:rsidR="00000000">
        <w:t>Ce jour-là j</w:t>
      </w:r>
      <w:r>
        <w:t>’</w:t>
      </w:r>
      <w:r w:rsidR="00000000">
        <w:t>aurais dû me rendre la City</w:t>
      </w:r>
      <w:r>
        <w:t xml:space="preserve">, </w:t>
      </w:r>
      <w:r w:rsidR="00000000">
        <w:t>mais j</w:t>
      </w:r>
      <w:r>
        <w:t>’</w:t>
      </w:r>
      <w:r w:rsidR="00000000">
        <w:t>avais l</w:t>
      </w:r>
      <w:r>
        <w:t>’</w:t>
      </w:r>
      <w:r w:rsidR="00000000">
        <w:t>esprit trop perturbé pour m</w:t>
      </w:r>
      <w:r>
        <w:t>’</w:t>
      </w:r>
      <w:r w:rsidR="00000000">
        <w:t>intéresser à mes affaires</w:t>
      </w:r>
      <w:r>
        <w:t xml:space="preserve">. </w:t>
      </w:r>
      <w:r w:rsidR="00000000">
        <w:t>Ma femme semblait aussi bouleversée que moi-même</w:t>
      </w:r>
      <w:r>
        <w:t xml:space="preserve"> ; </w:t>
      </w:r>
      <w:r w:rsidR="00000000">
        <w:t>d</w:t>
      </w:r>
      <w:r>
        <w:t>’</w:t>
      </w:r>
      <w:r w:rsidR="00000000">
        <w:t>après les rapides regards interrogatifs qu</w:t>
      </w:r>
      <w:r>
        <w:t>’</w:t>
      </w:r>
      <w:r w:rsidR="00000000">
        <w:t>elle me lançait</w:t>
      </w:r>
      <w:r>
        <w:t xml:space="preserve">, </w:t>
      </w:r>
      <w:r w:rsidR="00000000">
        <w:t>je vis qu</w:t>
      </w:r>
      <w:r>
        <w:t>’</w:t>
      </w:r>
      <w:r w:rsidR="00000000">
        <w:t>elle avait compris que je ne la croyais pas</w:t>
      </w:r>
      <w:r>
        <w:t xml:space="preserve">, </w:t>
      </w:r>
      <w:r w:rsidR="00000000">
        <w:t>et qu</w:t>
      </w:r>
      <w:r>
        <w:t>’</w:t>
      </w:r>
      <w:r w:rsidR="00000000">
        <w:t>elle ne savait vraiment plus quoi faire</w:t>
      </w:r>
      <w:r>
        <w:t xml:space="preserve">. </w:t>
      </w:r>
      <w:r w:rsidR="00000000">
        <w:t>Pendant le petit déjeuner nous n</w:t>
      </w:r>
      <w:r>
        <w:t>’</w:t>
      </w:r>
      <w:r w:rsidR="00000000">
        <w:t>échangeâmes pas deux phrases</w:t>
      </w:r>
      <w:r>
        <w:t xml:space="preserve">. </w:t>
      </w:r>
      <w:r w:rsidR="00000000">
        <w:t>Immédiatement après je sortis pour marcher et repasser dans ma tête toute l</w:t>
      </w:r>
      <w:r>
        <w:t>’</w:t>
      </w:r>
      <w:r w:rsidR="00000000">
        <w:t>affaire à l</w:t>
      </w:r>
      <w:r>
        <w:t>’</w:t>
      </w:r>
      <w:r w:rsidR="00000000">
        <w:t>air frais du matin</w:t>
      </w:r>
      <w:r>
        <w:t>.</w:t>
      </w:r>
    </w:p>
    <w:p w14:paraId="3AB94AD7" w14:textId="77777777" w:rsidR="00DB6122" w:rsidRDefault="00DB6122" w:rsidP="00DB6122">
      <w:r>
        <w:t>« </w:t>
      </w:r>
      <w:r w:rsidR="00000000">
        <w:t>J</w:t>
      </w:r>
      <w:r>
        <w:t>’</w:t>
      </w:r>
      <w:r w:rsidR="00000000">
        <w:t>allai jusqu</w:t>
      </w:r>
      <w:r>
        <w:t>’</w:t>
      </w:r>
      <w:r w:rsidR="00000000">
        <w:t>au Crystal Palace</w:t>
      </w:r>
      <w:r>
        <w:t xml:space="preserve">, </w:t>
      </w:r>
      <w:r w:rsidR="00000000">
        <w:t>passai une heure dans le parc</w:t>
      </w:r>
      <w:r>
        <w:t xml:space="preserve">, </w:t>
      </w:r>
      <w:r w:rsidR="00000000">
        <w:t>et je fus de retour à Norbury vers une heure de l</w:t>
      </w:r>
      <w:r>
        <w:t>’</w:t>
      </w:r>
      <w:r w:rsidR="00000000">
        <w:t>après-</w:t>
      </w:r>
      <w:r w:rsidR="00000000">
        <w:lastRenderedPageBreak/>
        <w:t>midi</w:t>
      </w:r>
      <w:r>
        <w:t xml:space="preserve">. </w:t>
      </w:r>
      <w:r w:rsidR="00000000">
        <w:t>Mon chemin me mena près de la villa de l</w:t>
      </w:r>
      <w:r>
        <w:t>’</w:t>
      </w:r>
      <w:r w:rsidR="00000000">
        <w:t>apparition</w:t>
      </w:r>
      <w:r>
        <w:t xml:space="preserve">. </w:t>
      </w:r>
      <w:r w:rsidR="00000000">
        <w:t>Je m</w:t>
      </w:r>
      <w:r>
        <w:t>’</w:t>
      </w:r>
      <w:r w:rsidR="00000000">
        <w:t>arrêtai un instant pour regarder les fenêtres</w:t>
      </w:r>
      <w:r>
        <w:t xml:space="preserve">, </w:t>
      </w:r>
      <w:r w:rsidR="00000000">
        <w:t>dans l</w:t>
      </w:r>
      <w:r>
        <w:t>’</w:t>
      </w:r>
      <w:r w:rsidR="00000000">
        <w:t>espoir de pouvoir mieux étudier la figure invraisemblable que j</w:t>
      </w:r>
      <w:r>
        <w:t>’</w:t>
      </w:r>
      <w:r w:rsidR="00000000">
        <w:t>avais observée la veille</w:t>
      </w:r>
      <w:r>
        <w:t xml:space="preserve">. </w:t>
      </w:r>
      <w:r w:rsidR="00000000">
        <w:t>Jugez de ma stupéfaction</w:t>
      </w:r>
      <w:r>
        <w:t xml:space="preserve">, </w:t>
      </w:r>
      <w:r w:rsidR="00000000">
        <w:t>monsieur Holmes</w:t>
      </w:r>
      <w:r>
        <w:t xml:space="preserve">, </w:t>
      </w:r>
      <w:r w:rsidR="00000000">
        <w:t>quand la porte s</w:t>
      </w:r>
      <w:r>
        <w:t>’</w:t>
      </w:r>
      <w:r w:rsidR="00000000">
        <w:t>ouvrit et que ma femme sortit</w:t>
      </w:r>
      <w:r>
        <w:t> !</w:t>
      </w:r>
    </w:p>
    <w:p w14:paraId="47D760B9" w14:textId="77777777" w:rsidR="00DB6122" w:rsidRDefault="00DB6122" w:rsidP="00DB6122">
      <w:r>
        <w:t>« </w:t>
      </w:r>
      <w:r w:rsidR="00000000">
        <w:t>A sa vue</w:t>
      </w:r>
      <w:r>
        <w:t xml:space="preserve">, </w:t>
      </w:r>
      <w:r w:rsidR="00000000">
        <w:t>je fus frappé de stupeur</w:t>
      </w:r>
      <w:r>
        <w:t xml:space="preserve">. </w:t>
      </w:r>
      <w:r w:rsidR="00000000">
        <w:t>Mais mon émotion ne fut rien à côté de celle qui chavira ses traits quand nos regards se croisèrent</w:t>
      </w:r>
      <w:r>
        <w:t xml:space="preserve">. </w:t>
      </w:r>
      <w:r w:rsidR="00000000">
        <w:t>Un instant je crus qu</w:t>
      </w:r>
      <w:r>
        <w:t>’</w:t>
      </w:r>
      <w:r w:rsidR="00000000">
        <w:t>elle allait rentrer en courant dans la maison</w:t>
      </w:r>
      <w:r>
        <w:t xml:space="preserve">. </w:t>
      </w:r>
      <w:r w:rsidR="00000000">
        <w:t>Mais elle se rendit compte que toute feinte serait inutile</w:t>
      </w:r>
      <w:r>
        <w:t xml:space="preserve">. </w:t>
      </w:r>
      <w:r w:rsidR="00000000">
        <w:t>Alors elle s</w:t>
      </w:r>
      <w:r>
        <w:t>’</w:t>
      </w:r>
      <w:r w:rsidR="00000000">
        <w:t>avança vers moi</w:t>
      </w:r>
      <w:r>
        <w:t xml:space="preserve">. </w:t>
      </w:r>
      <w:r w:rsidR="00000000">
        <w:t>Elle avait un visage blême et des yeux épouvantés qui démentaient le sourire que ses lèvres arborèrent</w:t>
      </w:r>
      <w:r>
        <w:t>.</w:t>
      </w:r>
    </w:p>
    <w:p w14:paraId="0B10C895" w14:textId="77777777" w:rsidR="00DB6122" w:rsidRDefault="00DB6122" w:rsidP="00DB6122">
      <w:r>
        <w:t>« — </w:t>
      </w:r>
      <w:r w:rsidR="00000000">
        <w:t>Oh Jack</w:t>
      </w:r>
      <w:r>
        <w:t xml:space="preserve"> ! </w:t>
      </w:r>
      <w:r w:rsidR="00000000">
        <w:t>fit-elle</w:t>
      </w:r>
      <w:r>
        <w:t xml:space="preserve">. </w:t>
      </w:r>
      <w:r w:rsidR="00000000">
        <w:t>Je suis allée voir si je ne pouvais pas aider nos nouveaux voisins</w:t>
      </w:r>
      <w:r>
        <w:t xml:space="preserve">. </w:t>
      </w:r>
      <w:r w:rsidR="00000000">
        <w:t>Pourquoi me regardes-tu comme ça</w:t>
      </w:r>
      <w:r>
        <w:t xml:space="preserve">, </w:t>
      </w:r>
      <w:r w:rsidR="00000000">
        <w:t>Jack</w:t>
      </w:r>
      <w:r>
        <w:t xml:space="preserve"> ? </w:t>
      </w:r>
      <w:r w:rsidR="00000000">
        <w:t>Tu n</w:t>
      </w:r>
      <w:r>
        <w:t>’</w:t>
      </w:r>
      <w:r w:rsidR="00000000">
        <w:t>es pas fâché contre moi</w:t>
      </w:r>
      <w:r>
        <w:t xml:space="preserve">, </w:t>
      </w:r>
      <w:r w:rsidR="00000000">
        <w:t>dis</w:t>
      </w:r>
      <w:r>
        <w:t> ?</w:t>
      </w:r>
    </w:p>
    <w:p w14:paraId="77C7C771" w14:textId="77777777" w:rsidR="00DB6122" w:rsidRDefault="00DB6122" w:rsidP="00DB6122">
      <w:r>
        <w:t>« — </w:t>
      </w:r>
      <w:r w:rsidR="00000000">
        <w:t>Donc</w:t>
      </w:r>
      <w:r>
        <w:t xml:space="preserve">, </w:t>
      </w:r>
      <w:r w:rsidR="00000000">
        <w:t>répondit-je</w:t>
      </w:r>
      <w:r>
        <w:t xml:space="preserve">, </w:t>
      </w:r>
      <w:r w:rsidR="00000000">
        <w:t>voilà où tu es allée cette nuit</w:t>
      </w:r>
      <w:r>
        <w:t> ?</w:t>
      </w:r>
    </w:p>
    <w:p w14:paraId="65FAC69B" w14:textId="77777777" w:rsidR="00DB6122" w:rsidRDefault="00DB6122" w:rsidP="00DB6122">
      <w:r>
        <w:t>« — </w:t>
      </w:r>
      <w:r w:rsidR="00000000">
        <w:t>Que veux-tu dire</w:t>
      </w:r>
      <w:r>
        <w:t> ?</w:t>
      </w:r>
    </w:p>
    <w:p w14:paraId="42D7565D" w14:textId="77777777" w:rsidR="00DB6122" w:rsidRDefault="00DB6122" w:rsidP="00DB6122">
      <w:r>
        <w:t>« — </w:t>
      </w:r>
      <w:r w:rsidR="00000000">
        <w:t>C</w:t>
      </w:r>
      <w:r>
        <w:t>’</w:t>
      </w:r>
      <w:r w:rsidR="00000000">
        <w:t>est ici que tu es allée</w:t>
      </w:r>
      <w:r>
        <w:t xml:space="preserve">. </w:t>
      </w:r>
      <w:r w:rsidR="00000000">
        <w:t>J</w:t>
      </w:r>
      <w:r>
        <w:t>’</w:t>
      </w:r>
      <w:r w:rsidR="00000000">
        <w:t>en suis sûr</w:t>
      </w:r>
      <w:r>
        <w:t xml:space="preserve"> ! </w:t>
      </w:r>
      <w:r w:rsidR="00000000">
        <w:t>Quels sont les gens à qui tu vas rendre visite à pareille heure</w:t>
      </w:r>
      <w:r>
        <w:t> ?</w:t>
      </w:r>
    </w:p>
    <w:p w14:paraId="0DBC317F" w14:textId="77777777" w:rsidR="00DB6122" w:rsidRDefault="00DB6122" w:rsidP="00DB6122">
      <w:r>
        <w:t>« — </w:t>
      </w:r>
      <w:r w:rsidR="00000000">
        <w:t>Je n</w:t>
      </w:r>
      <w:r>
        <w:t>’</w:t>
      </w:r>
      <w:r w:rsidR="00000000">
        <w:t>y étais pas allée déjà</w:t>
      </w:r>
      <w:r>
        <w:t xml:space="preserve">, </w:t>
      </w:r>
      <w:r w:rsidR="00000000">
        <w:t>Jack</w:t>
      </w:r>
      <w:r>
        <w:t>.</w:t>
      </w:r>
    </w:p>
    <w:p w14:paraId="76B83A09" w14:textId="77777777" w:rsidR="00DB6122" w:rsidRDefault="00DB6122" w:rsidP="00DB6122">
      <w:r>
        <w:t>« — </w:t>
      </w:r>
      <w:r w:rsidR="00000000">
        <w:t>Comment peux-tu articuler ce que tu sais être un mensonge</w:t>
      </w:r>
      <w:r>
        <w:t xml:space="preserve"> ? </w:t>
      </w:r>
      <w:r w:rsidR="00000000">
        <w:t>Ta voix n</w:t>
      </w:r>
      <w:r>
        <w:t>’</w:t>
      </w:r>
      <w:r w:rsidR="00000000">
        <w:t>est plus la même</w:t>
      </w:r>
      <w:r>
        <w:t xml:space="preserve">. </w:t>
      </w:r>
      <w:r w:rsidR="00000000">
        <w:t>Moi jamais je ne t</w:t>
      </w:r>
      <w:r>
        <w:t>’</w:t>
      </w:r>
      <w:r w:rsidR="00000000">
        <w:t>ai caché quoi que ce soit</w:t>
      </w:r>
      <w:r>
        <w:t xml:space="preserve"> ! </w:t>
      </w:r>
      <w:r w:rsidR="00000000">
        <w:t>Je vais entrer</w:t>
      </w:r>
      <w:r>
        <w:t xml:space="preserve">, </w:t>
      </w:r>
      <w:r w:rsidR="00000000">
        <w:t>je saurai bien ce qu</w:t>
      </w:r>
      <w:r>
        <w:t>’</w:t>
      </w:r>
      <w:r w:rsidR="00000000">
        <w:t>il en est</w:t>
      </w:r>
      <w:r>
        <w:t> !</w:t>
      </w:r>
    </w:p>
    <w:p w14:paraId="0F423B4C" w14:textId="77777777" w:rsidR="00DB6122" w:rsidRDefault="00DB6122" w:rsidP="00DB6122">
      <w:r>
        <w:t>« — </w:t>
      </w:r>
      <w:r w:rsidR="00000000">
        <w:t>Non</w:t>
      </w:r>
      <w:r>
        <w:t xml:space="preserve">, </w:t>
      </w:r>
      <w:r w:rsidR="00000000">
        <w:t>Jack</w:t>
      </w:r>
      <w:r>
        <w:t xml:space="preserve">, </w:t>
      </w:r>
      <w:r w:rsidR="00000000">
        <w:t>pour l</w:t>
      </w:r>
      <w:r>
        <w:t>’</w:t>
      </w:r>
      <w:r w:rsidR="00000000">
        <w:t>amour de Dieu</w:t>
      </w:r>
      <w:r>
        <w:t xml:space="preserve"> ! </w:t>
      </w:r>
      <w:r w:rsidR="00000000">
        <w:t>s</w:t>
      </w:r>
      <w:r>
        <w:t>’</w:t>
      </w:r>
      <w:r w:rsidR="00000000">
        <w:t>écria-t-elle</w:t>
      </w:r>
      <w:r>
        <w:t xml:space="preserve">. </w:t>
      </w:r>
      <w:r w:rsidR="00000000">
        <w:t>Je te jure qu</w:t>
      </w:r>
      <w:r>
        <w:t>’</w:t>
      </w:r>
      <w:r w:rsidR="00000000">
        <w:t>un jour tu sauras tout</w:t>
      </w:r>
      <w:r>
        <w:t xml:space="preserve">, </w:t>
      </w:r>
      <w:r w:rsidR="00000000">
        <w:t>mais si tu vas dans cette villa</w:t>
      </w:r>
      <w:r>
        <w:t xml:space="preserve">, </w:t>
      </w:r>
      <w:r w:rsidR="00000000">
        <w:t>tu ne provoqueras que du malheur</w:t>
      </w:r>
      <w:r>
        <w:t>…</w:t>
      </w:r>
    </w:p>
    <w:p w14:paraId="6CDADF60" w14:textId="77777777" w:rsidR="00DB6122" w:rsidRDefault="00DB6122" w:rsidP="00DB6122">
      <w:r>
        <w:lastRenderedPageBreak/>
        <w:t>« </w:t>
      </w:r>
      <w:r w:rsidR="00000000">
        <w:t>Comme j</w:t>
      </w:r>
      <w:r>
        <w:t>’</w:t>
      </w:r>
      <w:r w:rsidR="00000000">
        <w:t>essayais de l</w:t>
      </w:r>
      <w:r>
        <w:t>’</w:t>
      </w:r>
      <w:r w:rsidR="00000000">
        <w:t>écarter</w:t>
      </w:r>
      <w:r>
        <w:t xml:space="preserve">, </w:t>
      </w:r>
      <w:r w:rsidR="00000000">
        <w:t>elle s</w:t>
      </w:r>
      <w:r>
        <w:t>’</w:t>
      </w:r>
      <w:r w:rsidR="00000000">
        <w:t>accrocha à moi dans une supplication frénétique</w:t>
      </w:r>
      <w:r>
        <w:t>.</w:t>
      </w:r>
    </w:p>
    <w:p w14:paraId="72F4AD3C" w14:textId="77777777" w:rsidR="00DB6122" w:rsidRDefault="00DB6122" w:rsidP="00DB6122">
      <w:r>
        <w:t>« — </w:t>
      </w:r>
      <w:r w:rsidR="00000000">
        <w:t>Aie confiance en moi</w:t>
      </w:r>
      <w:r>
        <w:t xml:space="preserve">, </w:t>
      </w:r>
      <w:r w:rsidR="00000000">
        <w:t>Jack</w:t>
      </w:r>
      <w:r>
        <w:t xml:space="preserve"> ! </w:t>
      </w:r>
      <w:r w:rsidR="00000000">
        <w:t>cria-t-elle</w:t>
      </w:r>
      <w:r>
        <w:t xml:space="preserve">. </w:t>
      </w:r>
      <w:r w:rsidR="00000000">
        <w:t>Fie-toi à moi pour cette fois seulement</w:t>
      </w:r>
      <w:r>
        <w:t xml:space="preserve">. </w:t>
      </w:r>
      <w:r w:rsidR="00000000">
        <w:t>Tu n</w:t>
      </w:r>
      <w:r>
        <w:t>’</w:t>
      </w:r>
      <w:r w:rsidR="00000000">
        <w:t>auras jamais à le regretter</w:t>
      </w:r>
      <w:r>
        <w:t xml:space="preserve"> ! </w:t>
      </w:r>
      <w:r w:rsidR="00000000">
        <w:t>Tu sais bien que je ne te cacherais jamais rien sauf par amour pour toi</w:t>
      </w:r>
      <w:r>
        <w:t xml:space="preserve"> ! </w:t>
      </w:r>
      <w:r w:rsidR="00000000">
        <w:t>Notre existence entière se joue là-dessus</w:t>
      </w:r>
      <w:r>
        <w:t xml:space="preserve">. </w:t>
      </w:r>
      <w:r w:rsidR="00000000">
        <w:t>Si tu rentres avec moi chez nous</w:t>
      </w:r>
      <w:r>
        <w:t xml:space="preserve">, </w:t>
      </w:r>
      <w:r w:rsidR="00000000">
        <w:t>tout sera bien</w:t>
      </w:r>
      <w:r>
        <w:t xml:space="preserve">. </w:t>
      </w:r>
      <w:r w:rsidR="00000000">
        <w:t>Si tu entres de force dans cette villa</w:t>
      </w:r>
      <w:r>
        <w:t xml:space="preserve">, </w:t>
      </w:r>
      <w:r w:rsidR="00000000">
        <w:t>tout sera fini entre nous</w:t>
      </w:r>
      <w:r>
        <w:t> !</w:t>
      </w:r>
    </w:p>
    <w:p w14:paraId="2E7ECD94" w14:textId="77777777" w:rsidR="00DB6122" w:rsidRDefault="00DB6122" w:rsidP="00DB6122">
      <w:r>
        <w:t>« </w:t>
      </w:r>
      <w:r w:rsidR="00000000">
        <w:t>Dans son attitude il y avait une telle gravité</w:t>
      </w:r>
      <w:r>
        <w:t xml:space="preserve">, </w:t>
      </w:r>
      <w:r w:rsidR="00000000">
        <w:t>un tel désespoir que je m</w:t>
      </w:r>
      <w:r>
        <w:t>’</w:t>
      </w:r>
      <w:r w:rsidR="00000000">
        <w:t>arrêtai devant la porte</w:t>
      </w:r>
      <w:r>
        <w:t xml:space="preserve">, </w:t>
      </w:r>
      <w:r w:rsidR="00000000">
        <w:t>ne sachant plus que faire</w:t>
      </w:r>
      <w:r>
        <w:t>.</w:t>
      </w:r>
    </w:p>
    <w:p w14:paraId="3A513D2E" w14:textId="77777777" w:rsidR="00DB6122" w:rsidRDefault="00DB6122" w:rsidP="00DB6122">
      <w:r>
        <w:t>« — </w:t>
      </w:r>
      <w:r w:rsidR="00000000">
        <w:t>Je te croirai à une condition</w:t>
      </w:r>
      <w:r>
        <w:t xml:space="preserve">, </w:t>
      </w:r>
      <w:r w:rsidR="00000000">
        <w:t>et à une seule condition</w:t>
      </w:r>
      <w:r>
        <w:t xml:space="preserve"> ! </w:t>
      </w:r>
      <w:r w:rsidR="00000000">
        <w:t>lui dis-je enfin</w:t>
      </w:r>
      <w:r>
        <w:t xml:space="preserve">. </w:t>
      </w:r>
      <w:r w:rsidR="00000000">
        <w:t>C</w:t>
      </w:r>
      <w:r>
        <w:t>’</w:t>
      </w:r>
      <w:r w:rsidR="00000000">
        <w:t>est qu</w:t>
      </w:r>
      <w:r>
        <w:t>’</w:t>
      </w:r>
      <w:r w:rsidR="00000000">
        <w:t>à partir de maintenant il n</w:t>
      </w:r>
      <w:r>
        <w:t>’</w:t>
      </w:r>
      <w:r w:rsidR="00000000">
        <w:t>y ait plus de mystère</w:t>
      </w:r>
      <w:r>
        <w:t xml:space="preserve">. </w:t>
      </w:r>
      <w:r w:rsidR="00000000">
        <w:t>Tu as le droit de garder un secret qui t</w:t>
      </w:r>
      <w:r>
        <w:t>’</w:t>
      </w:r>
      <w:r w:rsidR="00000000">
        <w:t>appartient</w:t>
      </w:r>
      <w:r>
        <w:t xml:space="preserve">, </w:t>
      </w:r>
      <w:r w:rsidR="00000000">
        <w:t>mais il faut que tu me promettes que tu ne feras plus de visites nocturnes et que tu ne me cacheras plus rien désormais</w:t>
      </w:r>
      <w:r>
        <w:t>.</w:t>
      </w:r>
    </w:p>
    <w:p w14:paraId="27E92BA9" w14:textId="77777777" w:rsidR="00DB6122" w:rsidRDefault="00DB6122" w:rsidP="00DB6122">
      <w:r>
        <w:t>« — </w:t>
      </w:r>
      <w:r w:rsidR="00000000">
        <w:t>J</w:t>
      </w:r>
      <w:r>
        <w:t>’</w:t>
      </w:r>
      <w:r w:rsidR="00000000">
        <w:t>étais sûre que tu aurais confiance en moi</w:t>
      </w:r>
      <w:r>
        <w:t xml:space="preserve"> ! </w:t>
      </w:r>
      <w:r w:rsidR="00000000">
        <w:t>s</w:t>
      </w:r>
      <w:r>
        <w:t>’</w:t>
      </w:r>
      <w:r w:rsidR="00000000">
        <w:t>écria-t-elle en poussant un grand soupir de soulagement</w:t>
      </w:r>
      <w:r>
        <w:t xml:space="preserve">. </w:t>
      </w:r>
      <w:r w:rsidR="00000000">
        <w:t>Ce sera comme tu le veux</w:t>
      </w:r>
      <w:r>
        <w:t xml:space="preserve">. </w:t>
      </w:r>
      <w:r w:rsidR="00000000">
        <w:t>Retournons</w:t>
      </w:r>
      <w:r>
        <w:t xml:space="preserve">, </w:t>
      </w:r>
      <w:r w:rsidR="00000000">
        <w:t>oh</w:t>
      </w:r>
      <w:r>
        <w:t xml:space="preserve"> ! </w:t>
      </w:r>
      <w:r w:rsidR="00000000">
        <w:t>retournons chez nous</w:t>
      </w:r>
      <w:r>
        <w:t> !</w:t>
      </w:r>
    </w:p>
    <w:p w14:paraId="318B15F2" w14:textId="77777777" w:rsidR="00DB6122" w:rsidRDefault="00DB6122" w:rsidP="00DB6122">
      <w:r>
        <w:t>« </w:t>
      </w:r>
      <w:r w:rsidR="00000000">
        <w:t>Elle me tirait par la manche</w:t>
      </w:r>
      <w:r>
        <w:t xml:space="preserve">, </w:t>
      </w:r>
      <w:r w:rsidR="00000000">
        <w:t>nous nous éloignâmes de la villa</w:t>
      </w:r>
      <w:r>
        <w:t xml:space="preserve">. </w:t>
      </w:r>
      <w:r w:rsidR="00000000">
        <w:t>Tout de même je me retournai pour regarder et voilà que je revis la figure jaune</w:t>
      </w:r>
      <w:r>
        <w:t xml:space="preserve">, </w:t>
      </w:r>
      <w:r w:rsidR="00000000">
        <w:t>livide</w:t>
      </w:r>
      <w:r>
        <w:t xml:space="preserve">, </w:t>
      </w:r>
      <w:r w:rsidR="00000000">
        <w:t>à la fenêtre d</w:t>
      </w:r>
      <w:r>
        <w:t>’</w:t>
      </w:r>
      <w:r w:rsidR="00000000">
        <w:t>en haut</w:t>
      </w:r>
      <w:r>
        <w:t xml:space="preserve">. </w:t>
      </w:r>
      <w:r w:rsidR="00000000">
        <w:t>Quel lien pouvait-il exister entre ma femme et cette créature</w:t>
      </w:r>
      <w:r>
        <w:t xml:space="preserve">, </w:t>
      </w:r>
      <w:r w:rsidR="00000000">
        <w:t>ou avec la mégère hargneuse que j</w:t>
      </w:r>
      <w:r>
        <w:t>’</w:t>
      </w:r>
      <w:r w:rsidR="00000000">
        <w:t>avais vue la veille</w:t>
      </w:r>
      <w:r>
        <w:t xml:space="preserve"> ? </w:t>
      </w:r>
      <w:r w:rsidR="00000000">
        <w:t>C</w:t>
      </w:r>
      <w:r>
        <w:t>’</w:t>
      </w:r>
      <w:r w:rsidR="00000000">
        <w:t>était une énigme peu ordinaire</w:t>
      </w:r>
      <w:r>
        <w:t xml:space="preserve">. </w:t>
      </w:r>
      <w:r w:rsidR="00000000">
        <w:t>Mais je savais que tant que je ne l</w:t>
      </w:r>
      <w:r>
        <w:t>’</w:t>
      </w:r>
      <w:r w:rsidR="00000000">
        <w:t>aurais pas résolue</w:t>
      </w:r>
      <w:r>
        <w:t xml:space="preserve">, </w:t>
      </w:r>
      <w:r w:rsidR="00000000">
        <w:t>je ne pourrais jamais retrouver la tranquillité d</w:t>
      </w:r>
      <w:r>
        <w:t>’</w:t>
      </w:r>
      <w:r w:rsidR="00000000">
        <w:t>esprit</w:t>
      </w:r>
      <w:r>
        <w:t>.</w:t>
      </w:r>
    </w:p>
    <w:p w14:paraId="043AB85A" w14:textId="77777777" w:rsidR="00DB6122" w:rsidRDefault="00DB6122" w:rsidP="00DB6122">
      <w:r>
        <w:t>« </w:t>
      </w:r>
      <w:r w:rsidR="00000000">
        <w:t>Les deux jours qui suivirent cette scène</w:t>
      </w:r>
      <w:r>
        <w:t xml:space="preserve">, </w:t>
      </w:r>
      <w:r w:rsidR="00000000">
        <w:t>je demeurai chez moi</w:t>
      </w:r>
      <w:r>
        <w:t xml:space="preserve">, </w:t>
      </w:r>
      <w:r w:rsidR="00000000">
        <w:t xml:space="preserve">et ma femme parut exécuter loyalement </w:t>
      </w:r>
      <w:r w:rsidR="00000000">
        <w:lastRenderedPageBreak/>
        <w:t>l</w:t>
      </w:r>
      <w:r>
        <w:t>’</w:t>
      </w:r>
      <w:r w:rsidR="00000000">
        <w:t>engagement qu</w:t>
      </w:r>
      <w:r>
        <w:t>’</w:t>
      </w:r>
      <w:r w:rsidR="00000000">
        <w:t>elle avait pris car</w:t>
      </w:r>
      <w:r>
        <w:t xml:space="preserve">, </w:t>
      </w:r>
      <w:r w:rsidR="00000000">
        <w:t>à ma connaissance du moins</w:t>
      </w:r>
      <w:r>
        <w:t xml:space="preserve">, </w:t>
      </w:r>
      <w:r w:rsidR="00000000">
        <w:t>elle ne sortit pas de la maison</w:t>
      </w:r>
      <w:r>
        <w:t xml:space="preserve">. </w:t>
      </w:r>
      <w:r w:rsidR="00000000">
        <w:t>Le troisième jour cependant</w:t>
      </w:r>
      <w:r>
        <w:t xml:space="preserve">, </w:t>
      </w:r>
      <w:r w:rsidR="00000000">
        <w:t>j</w:t>
      </w:r>
      <w:r>
        <w:t>’</w:t>
      </w:r>
      <w:r w:rsidR="00000000">
        <w:t>eus la preuve évidente que sa promesse solennelle ne suffisait pas à la soustraire à cette influence mystérieuse qui l</w:t>
      </w:r>
      <w:r>
        <w:t>’</w:t>
      </w:r>
      <w:r w:rsidR="00000000">
        <w:t>éloignait de son mari et de son devoir</w:t>
      </w:r>
      <w:r>
        <w:t>.</w:t>
      </w:r>
    </w:p>
    <w:p w14:paraId="4B0DED21" w14:textId="77777777" w:rsidR="00DB6122" w:rsidRDefault="00DB6122" w:rsidP="00DB6122">
      <w:r>
        <w:t>« </w:t>
      </w:r>
      <w:r w:rsidR="00000000">
        <w:t>J</w:t>
      </w:r>
      <w:r>
        <w:t>’</w:t>
      </w:r>
      <w:r w:rsidR="00000000">
        <w:t>étais allé en ville ce jour-là</w:t>
      </w:r>
      <w:r>
        <w:t xml:space="preserve">, </w:t>
      </w:r>
      <w:r w:rsidR="00000000">
        <w:t>mais je revins par le train de deux heures quarante au lieu de prendre</w:t>
      </w:r>
      <w:r>
        <w:t xml:space="preserve">, </w:t>
      </w:r>
      <w:r w:rsidR="00000000">
        <w:t>comme à l</w:t>
      </w:r>
      <w:r>
        <w:t>’</w:t>
      </w:r>
      <w:r w:rsidR="00000000">
        <w:t>accoutumée</w:t>
      </w:r>
      <w:r>
        <w:t xml:space="preserve">, </w:t>
      </w:r>
      <w:r w:rsidR="00000000">
        <w:t>le train de trois heures trente-six</w:t>
      </w:r>
      <w:r>
        <w:t xml:space="preserve">. </w:t>
      </w:r>
      <w:r w:rsidR="00000000">
        <w:t>Quand j</w:t>
      </w:r>
      <w:r>
        <w:t>’</w:t>
      </w:r>
      <w:r w:rsidR="00000000">
        <w:t>entrai chez moi</w:t>
      </w:r>
      <w:r>
        <w:t xml:space="preserve">, </w:t>
      </w:r>
      <w:r w:rsidR="00000000">
        <w:t>la bonne accourut dans le vestibule avec un air effaré</w:t>
      </w:r>
      <w:r>
        <w:t>.</w:t>
      </w:r>
    </w:p>
    <w:p w14:paraId="1EFDBB8F" w14:textId="77777777" w:rsidR="00DB6122" w:rsidRDefault="00DB6122" w:rsidP="00DB6122">
      <w:r>
        <w:t>« — </w:t>
      </w:r>
      <w:r w:rsidR="00000000">
        <w:t>Où est votre maîtresse</w:t>
      </w:r>
      <w:r>
        <w:t xml:space="preserve"> ? </w:t>
      </w:r>
      <w:r w:rsidR="00000000">
        <w:t>demandai-je</w:t>
      </w:r>
      <w:r>
        <w:t>.</w:t>
      </w:r>
    </w:p>
    <w:p w14:paraId="371CDB56" w14:textId="77777777" w:rsidR="00DB6122" w:rsidRDefault="00DB6122" w:rsidP="00DB6122">
      <w:r>
        <w:t>« — </w:t>
      </w:r>
      <w:r w:rsidR="00000000">
        <w:t>Je crois qu</w:t>
      </w:r>
      <w:r>
        <w:t>’</w:t>
      </w:r>
      <w:r w:rsidR="00000000">
        <w:t>elle est sortie pour se promener</w:t>
      </w:r>
      <w:r>
        <w:t xml:space="preserve">, </w:t>
      </w:r>
      <w:r w:rsidR="00000000">
        <w:t>répondit-elle</w:t>
      </w:r>
      <w:r>
        <w:t>.</w:t>
      </w:r>
    </w:p>
    <w:p w14:paraId="3C926187" w14:textId="77777777" w:rsidR="00DB6122" w:rsidRDefault="00DB6122" w:rsidP="00DB6122">
      <w:r>
        <w:t>« </w:t>
      </w:r>
      <w:r w:rsidR="00000000">
        <w:t>Immédiatement le soupçon se réinstalla dans mon esprit</w:t>
      </w:r>
      <w:r>
        <w:t xml:space="preserve">. </w:t>
      </w:r>
      <w:r w:rsidR="00000000">
        <w:t>Je me précipitai en haut pour avoir la confirmation qu</w:t>
      </w:r>
      <w:r>
        <w:t>’</w:t>
      </w:r>
      <w:r w:rsidR="00000000">
        <w:t>elle n</w:t>
      </w:r>
      <w:r>
        <w:t>’</w:t>
      </w:r>
      <w:r w:rsidR="00000000">
        <w:t>était pas dans la maison</w:t>
      </w:r>
      <w:r>
        <w:t xml:space="preserve">. </w:t>
      </w:r>
      <w:r w:rsidR="00000000">
        <w:t>Je ne sais pas pourquoi</w:t>
      </w:r>
      <w:r>
        <w:t xml:space="preserve">, </w:t>
      </w:r>
      <w:r w:rsidR="00000000">
        <w:t>je regardai dehors par l</w:t>
      </w:r>
      <w:r>
        <w:t>’</w:t>
      </w:r>
      <w:r w:rsidR="00000000">
        <w:t>une des fenêtres de l</w:t>
      </w:r>
      <w:r>
        <w:t>’</w:t>
      </w:r>
      <w:r w:rsidR="00000000">
        <w:t>étage</w:t>
      </w:r>
      <w:r>
        <w:t xml:space="preserve">, </w:t>
      </w:r>
      <w:r w:rsidR="00000000">
        <w:t>et je vis la domestique à laquelle je venais de parler courir à travers le champ en direction de la villa</w:t>
      </w:r>
      <w:r>
        <w:t xml:space="preserve">. </w:t>
      </w:r>
      <w:r w:rsidR="00000000">
        <w:t>Alors</w:t>
      </w:r>
      <w:r>
        <w:t xml:space="preserve">, </w:t>
      </w:r>
      <w:r w:rsidR="00000000">
        <w:t>bien sûr</w:t>
      </w:r>
      <w:r>
        <w:t xml:space="preserve">, </w:t>
      </w:r>
      <w:r w:rsidR="00000000">
        <w:t>je compris ce que cela signifiait</w:t>
      </w:r>
      <w:r>
        <w:t xml:space="preserve">. </w:t>
      </w:r>
      <w:r w:rsidR="00000000">
        <w:t>Ma femme était allée là-bas</w:t>
      </w:r>
      <w:r>
        <w:t xml:space="preserve">, </w:t>
      </w:r>
      <w:r w:rsidR="00000000">
        <w:t>et elle avait prié la bonne de la chercher si je rentrais plus tôt</w:t>
      </w:r>
      <w:r>
        <w:t xml:space="preserve">. </w:t>
      </w:r>
      <w:r w:rsidR="00000000">
        <w:t>Vibrant de colère</w:t>
      </w:r>
      <w:r>
        <w:t xml:space="preserve">, </w:t>
      </w:r>
      <w:r w:rsidR="00000000">
        <w:t>je me ruai à mon tour dans le champ</w:t>
      </w:r>
      <w:r>
        <w:t xml:space="preserve">. </w:t>
      </w:r>
      <w:r w:rsidR="00000000">
        <w:t>J</w:t>
      </w:r>
      <w:r>
        <w:t>’</w:t>
      </w:r>
      <w:r w:rsidR="00000000">
        <w:t>étais décidé à en terminer avec ce mystère</w:t>
      </w:r>
      <w:r>
        <w:t xml:space="preserve">. </w:t>
      </w:r>
      <w:r w:rsidR="00000000">
        <w:t>J</w:t>
      </w:r>
      <w:r>
        <w:t>’</w:t>
      </w:r>
      <w:r w:rsidR="00000000">
        <w:t>aperçus ma femme et la bonne qui se hâtaient par le petit chemin</w:t>
      </w:r>
      <w:r>
        <w:t xml:space="preserve">, </w:t>
      </w:r>
      <w:r w:rsidR="00000000">
        <w:t>mais je ne m</w:t>
      </w:r>
      <w:r>
        <w:t>’</w:t>
      </w:r>
      <w:r w:rsidR="00000000">
        <w:t>arrêtai pas pour leur parler</w:t>
      </w:r>
      <w:r>
        <w:t xml:space="preserve">. </w:t>
      </w:r>
      <w:r w:rsidR="00000000">
        <w:t>Dans la villa se dissimulai ce secret qui assombrissait ma vie</w:t>
      </w:r>
      <w:r>
        <w:t xml:space="preserve">. </w:t>
      </w:r>
      <w:r w:rsidR="00000000">
        <w:t>Je me jurai que</w:t>
      </w:r>
      <w:r>
        <w:t xml:space="preserve">, </w:t>
      </w:r>
      <w:r w:rsidR="00000000">
        <w:t>quoi qu</w:t>
      </w:r>
      <w:r>
        <w:t>’</w:t>
      </w:r>
      <w:r w:rsidR="00000000">
        <w:t>il advînt</w:t>
      </w:r>
      <w:r>
        <w:t xml:space="preserve">, </w:t>
      </w:r>
      <w:r w:rsidR="00000000">
        <w:t>ce secret serait percé au jour</w:t>
      </w:r>
      <w:r>
        <w:t xml:space="preserve">. </w:t>
      </w:r>
      <w:r w:rsidR="00000000">
        <w:t>Quand j</w:t>
      </w:r>
      <w:r>
        <w:t>’</w:t>
      </w:r>
      <w:r w:rsidR="00000000">
        <w:t>arrivai</w:t>
      </w:r>
      <w:r>
        <w:t xml:space="preserve">, </w:t>
      </w:r>
      <w:r w:rsidR="00000000">
        <w:t>je ne frappai même pas</w:t>
      </w:r>
      <w:r>
        <w:t xml:space="preserve">. </w:t>
      </w:r>
      <w:r w:rsidR="00000000">
        <w:t>Je tournai le loquet et me précipitai dans le corridor</w:t>
      </w:r>
      <w:r>
        <w:t>.</w:t>
      </w:r>
    </w:p>
    <w:p w14:paraId="5D96A9B4" w14:textId="77777777" w:rsidR="00DB6122" w:rsidRDefault="00DB6122" w:rsidP="00DB6122">
      <w:r>
        <w:t>« </w:t>
      </w:r>
      <w:r w:rsidR="00000000">
        <w:t>Au rez-de-chaussée</w:t>
      </w:r>
      <w:r>
        <w:t xml:space="preserve">, </w:t>
      </w:r>
      <w:r w:rsidR="00000000">
        <w:t>tout était calme et tranquille</w:t>
      </w:r>
      <w:r>
        <w:t xml:space="preserve">. </w:t>
      </w:r>
      <w:r w:rsidR="00000000">
        <w:t>Dans la cuisine une bouilloire chantait sur le feu</w:t>
      </w:r>
      <w:r>
        <w:t xml:space="preserve">. </w:t>
      </w:r>
      <w:r w:rsidR="00000000">
        <w:t xml:space="preserve">Un gros chat noir </w:t>
      </w:r>
      <w:r w:rsidR="00000000">
        <w:lastRenderedPageBreak/>
        <w:t>était couché en rond dans un panier</w:t>
      </w:r>
      <w:r>
        <w:t xml:space="preserve">. </w:t>
      </w:r>
      <w:r w:rsidR="00000000">
        <w:t>Il n</w:t>
      </w:r>
      <w:r>
        <w:t>’</w:t>
      </w:r>
      <w:r w:rsidR="00000000">
        <w:t>y avait aucune trace de la mégère</w:t>
      </w:r>
      <w:r>
        <w:t xml:space="preserve">. </w:t>
      </w:r>
      <w:r w:rsidR="00000000">
        <w:t>Je courus dans l</w:t>
      </w:r>
      <w:r>
        <w:t>’</w:t>
      </w:r>
      <w:r w:rsidR="00000000">
        <w:t>autre pièce</w:t>
      </w:r>
      <w:r>
        <w:t xml:space="preserve"> ; </w:t>
      </w:r>
      <w:r w:rsidR="00000000">
        <w:t>elle était vide</w:t>
      </w:r>
      <w:r>
        <w:t xml:space="preserve">. </w:t>
      </w:r>
      <w:r w:rsidR="00000000">
        <w:t>Je gravis quatre à quatre l</w:t>
      </w:r>
      <w:r>
        <w:t>’</w:t>
      </w:r>
      <w:r w:rsidR="00000000">
        <w:t>escalier</w:t>
      </w:r>
      <w:r>
        <w:t xml:space="preserve">, </w:t>
      </w:r>
      <w:r w:rsidR="00000000">
        <w:t>mais seulement pour trouver tout en haut deux autres pièces inoccupées</w:t>
      </w:r>
      <w:r>
        <w:t xml:space="preserve">. </w:t>
      </w:r>
      <w:r w:rsidR="00000000">
        <w:t>Il n</w:t>
      </w:r>
      <w:r>
        <w:t>’</w:t>
      </w:r>
      <w:r w:rsidR="00000000">
        <w:t>y avait personne dans toute la maison</w:t>
      </w:r>
      <w:r>
        <w:t xml:space="preserve">. </w:t>
      </w:r>
      <w:r w:rsidR="00000000">
        <w:t>Le mobilier et les tableaux étaient d</w:t>
      </w:r>
      <w:r>
        <w:t>’</w:t>
      </w:r>
      <w:r w:rsidR="00000000">
        <w:t>un goût résolument vulgaire</w:t>
      </w:r>
      <w:r>
        <w:t xml:space="preserve">, </w:t>
      </w:r>
      <w:r w:rsidR="00000000">
        <w:t>sauf dans la chambre à la fenêtre de laquelle j</w:t>
      </w:r>
      <w:r>
        <w:t>’</w:t>
      </w:r>
      <w:r w:rsidR="00000000">
        <w:t>avais vu l</w:t>
      </w:r>
      <w:r>
        <w:t>’</w:t>
      </w:r>
      <w:r w:rsidR="00000000">
        <w:t>apparition</w:t>
      </w:r>
      <w:r>
        <w:t xml:space="preserve">. </w:t>
      </w:r>
      <w:r w:rsidR="00000000">
        <w:t>C</w:t>
      </w:r>
      <w:r>
        <w:t>’</w:t>
      </w:r>
      <w:r w:rsidR="00000000">
        <w:t>était une pièce confortable</w:t>
      </w:r>
      <w:r>
        <w:t xml:space="preserve">, </w:t>
      </w:r>
      <w:r w:rsidR="00000000">
        <w:t>élégante</w:t>
      </w:r>
      <w:r>
        <w:t xml:space="preserve">, </w:t>
      </w:r>
      <w:r w:rsidR="00000000">
        <w:t>et tous mes soupçons s</w:t>
      </w:r>
      <w:r>
        <w:t>’</w:t>
      </w:r>
      <w:r w:rsidR="00000000">
        <w:t>embrasèrent quand je vis sur la cheminée une photographie en pied de ma femme</w:t>
      </w:r>
      <w:r>
        <w:t xml:space="preserve"> ; </w:t>
      </w:r>
      <w:r w:rsidR="00000000">
        <w:t>cette photographie</w:t>
      </w:r>
      <w:r>
        <w:t xml:space="preserve">, </w:t>
      </w:r>
      <w:r w:rsidR="00000000">
        <w:t>je l</w:t>
      </w:r>
      <w:r>
        <w:t>’</w:t>
      </w:r>
      <w:r w:rsidR="00000000">
        <w:t>avais prise moi-même trois mois plus tôt</w:t>
      </w:r>
      <w:r>
        <w:t>.</w:t>
      </w:r>
    </w:p>
    <w:p w14:paraId="332210BD" w14:textId="77777777" w:rsidR="00DB6122" w:rsidRDefault="00DB6122" w:rsidP="00DB6122">
      <w:r>
        <w:t>« </w:t>
      </w:r>
      <w:r w:rsidR="00000000">
        <w:t>Je restai assez longtemps pour être certain que la maison était absolument vide</w:t>
      </w:r>
      <w:r>
        <w:t xml:space="preserve">. </w:t>
      </w:r>
      <w:r w:rsidR="00000000">
        <w:t>Puis je la quittai avec sur le cœur un poids épouvantable</w:t>
      </w:r>
      <w:r>
        <w:t xml:space="preserve">. </w:t>
      </w:r>
      <w:r w:rsidR="00000000">
        <w:t>Quand je rentrai chez moi</w:t>
      </w:r>
      <w:r>
        <w:t xml:space="preserve">, </w:t>
      </w:r>
      <w:r w:rsidR="00000000">
        <w:t>ma femme sortit dans le vestibule</w:t>
      </w:r>
      <w:r>
        <w:t xml:space="preserve">, </w:t>
      </w:r>
      <w:r w:rsidR="00000000">
        <w:t>mais j</w:t>
      </w:r>
      <w:r>
        <w:t>’</w:t>
      </w:r>
      <w:r w:rsidR="00000000">
        <w:t>étais trop peiné</w:t>
      </w:r>
      <w:r>
        <w:t xml:space="preserve">, </w:t>
      </w:r>
      <w:r w:rsidR="00000000">
        <w:t>trop en colère aussi pour lui parler</w:t>
      </w:r>
      <w:r>
        <w:t xml:space="preserve">. </w:t>
      </w:r>
      <w:r w:rsidR="00000000">
        <w:t>Je ne m</w:t>
      </w:r>
      <w:r>
        <w:t>’</w:t>
      </w:r>
      <w:r w:rsidR="00000000">
        <w:t>arrêtai pas et je me dirigeai vers mon bureau</w:t>
      </w:r>
      <w:r>
        <w:t xml:space="preserve">. </w:t>
      </w:r>
      <w:r w:rsidR="00000000">
        <w:t>Elle me suivit et entra avant que j</w:t>
      </w:r>
      <w:r>
        <w:t>’</w:t>
      </w:r>
      <w:r w:rsidR="00000000">
        <w:t>eusse pu refermer la porte</w:t>
      </w:r>
      <w:r>
        <w:t>.</w:t>
      </w:r>
    </w:p>
    <w:p w14:paraId="50179896" w14:textId="77777777" w:rsidR="00DB6122" w:rsidRDefault="00DB6122" w:rsidP="00DB6122">
      <w:r>
        <w:t>« — </w:t>
      </w:r>
      <w:r w:rsidR="00000000">
        <w:t>Je regrette de ne pas avoir respecté ma parole</w:t>
      </w:r>
      <w:r>
        <w:t xml:space="preserve">, </w:t>
      </w:r>
      <w:r w:rsidR="00000000">
        <w:t>Jack</w:t>
      </w:r>
      <w:r>
        <w:t xml:space="preserve"> ! </w:t>
      </w:r>
      <w:r w:rsidR="00000000">
        <w:t>me dit-elle</w:t>
      </w:r>
      <w:r>
        <w:t xml:space="preserve">. </w:t>
      </w:r>
      <w:r w:rsidR="00000000">
        <w:t>Mais si tu savais tout</w:t>
      </w:r>
      <w:r>
        <w:t xml:space="preserve">, </w:t>
      </w:r>
      <w:r w:rsidR="00000000">
        <w:t>je suis sûre que tu me pardonnerais</w:t>
      </w:r>
      <w:r>
        <w:t>.</w:t>
      </w:r>
    </w:p>
    <w:p w14:paraId="6CE016A2" w14:textId="77777777" w:rsidR="00DB6122" w:rsidRDefault="00DB6122" w:rsidP="00DB6122">
      <w:r>
        <w:t>« — </w:t>
      </w:r>
      <w:r w:rsidR="00000000">
        <w:t>Alors</w:t>
      </w:r>
      <w:r>
        <w:t xml:space="preserve">, </w:t>
      </w:r>
      <w:r w:rsidR="00000000">
        <w:t>dis-moi tout</w:t>
      </w:r>
      <w:r>
        <w:t> !</w:t>
      </w:r>
    </w:p>
    <w:p w14:paraId="5322A08F" w14:textId="77777777" w:rsidR="00DB6122" w:rsidRDefault="00DB6122" w:rsidP="00DB6122">
      <w:r>
        <w:t>« — </w:t>
      </w:r>
      <w:r w:rsidR="00000000">
        <w:t>Je ne peux pas</w:t>
      </w:r>
      <w:r>
        <w:t xml:space="preserve">, </w:t>
      </w:r>
      <w:r w:rsidR="00000000">
        <w:t>Jack</w:t>
      </w:r>
      <w:r>
        <w:t xml:space="preserve"> ! </w:t>
      </w:r>
      <w:r w:rsidR="00000000">
        <w:t>Je ne peux pas</w:t>
      </w:r>
      <w:r>
        <w:t> !</w:t>
      </w:r>
    </w:p>
    <w:p w14:paraId="01F88B12" w14:textId="6BD12FC6" w:rsidR="00DB6122" w:rsidRDefault="00DB6122" w:rsidP="00DB6122">
      <w:r>
        <w:t>« — </w:t>
      </w:r>
      <w:r w:rsidR="00000000">
        <w:t>Jusqu</w:t>
      </w:r>
      <w:r>
        <w:t>’</w:t>
      </w:r>
      <w:r w:rsidR="00000000">
        <w:t>à ce que tu me dises qui a habité cette villa et à qui tu as remis ta photographie</w:t>
      </w:r>
      <w:r>
        <w:t xml:space="preserve">, </w:t>
      </w:r>
      <w:r w:rsidR="00000000">
        <w:t>il n</w:t>
      </w:r>
      <w:r>
        <w:t>’</w:t>
      </w:r>
      <w:r w:rsidR="00000000">
        <w:t>y aura jamais de confiance possible entre nous</w:t>
      </w:r>
      <w:r>
        <w:t> ! »</w:t>
      </w:r>
    </w:p>
    <w:p w14:paraId="78068234" w14:textId="1EE7CD02" w:rsidR="00DB6122" w:rsidRDefault="00DB6122" w:rsidP="00DB6122">
      <w:r>
        <w:t>« </w:t>
      </w:r>
      <w:r w:rsidR="00000000">
        <w:t>Je la repoussai et sortis</w:t>
      </w:r>
      <w:r>
        <w:t xml:space="preserve">. </w:t>
      </w:r>
      <w:r w:rsidR="00000000">
        <w:t>Cela se passait bien</w:t>
      </w:r>
      <w:r>
        <w:t xml:space="preserve">, </w:t>
      </w:r>
      <w:r w:rsidR="00000000">
        <w:t>monsieur Holmes</w:t>
      </w:r>
      <w:r>
        <w:t xml:space="preserve">, </w:t>
      </w:r>
      <w:r w:rsidR="00000000">
        <w:t>et je ne l</w:t>
      </w:r>
      <w:r>
        <w:t>’</w:t>
      </w:r>
      <w:r w:rsidR="00000000">
        <w:t>ai pas revue depuis</w:t>
      </w:r>
      <w:r>
        <w:t xml:space="preserve">, </w:t>
      </w:r>
      <w:r w:rsidR="00000000">
        <w:t>et je ne sais rien de plus</w:t>
      </w:r>
      <w:r>
        <w:t xml:space="preserve">. </w:t>
      </w:r>
      <w:r w:rsidR="00000000">
        <w:t>C</w:t>
      </w:r>
      <w:r>
        <w:t>’</w:t>
      </w:r>
      <w:r w:rsidR="00000000">
        <w:t>est le premier nuage qui assombrit notre union</w:t>
      </w:r>
      <w:r>
        <w:t xml:space="preserve">. </w:t>
      </w:r>
      <w:r w:rsidR="00000000">
        <w:t xml:space="preserve">Il a fait irruption si brusquement que je ne sais pas comment agir </w:t>
      </w:r>
      <w:r w:rsidR="00000000">
        <w:lastRenderedPageBreak/>
        <w:t>pour le mieux</w:t>
      </w:r>
      <w:r>
        <w:t xml:space="preserve">. </w:t>
      </w:r>
      <w:r w:rsidR="00000000">
        <w:t>Ce matin j</w:t>
      </w:r>
      <w:r>
        <w:t>’</w:t>
      </w:r>
      <w:r w:rsidR="00000000">
        <w:t>ai pensé que vous étiez tout à fait l</w:t>
      </w:r>
      <w:r>
        <w:t>’</w:t>
      </w:r>
      <w:r w:rsidR="00000000">
        <w:t>homme qui pouvait me conseiller</w:t>
      </w:r>
      <w:r>
        <w:t xml:space="preserve"> : </w:t>
      </w:r>
      <w:r w:rsidR="00000000">
        <w:t>aussi ai-je couru vers vous</w:t>
      </w:r>
      <w:r>
        <w:t xml:space="preserve"> ; </w:t>
      </w:r>
      <w:r w:rsidR="00000000">
        <w:t>je me place sans restriction aucune entre vos mains</w:t>
      </w:r>
      <w:r>
        <w:t xml:space="preserve">. </w:t>
      </w:r>
      <w:r w:rsidR="00000000">
        <w:t>S</w:t>
      </w:r>
      <w:r>
        <w:t>’</w:t>
      </w:r>
      <w:r w:rsidR="00000000">
        <w:t>il y a quelques points que je n</w:t>
      </w:r>
      <w:r>
        <w:t>’</w:t>
      </w:r>
      <w:r w:rsidR="00000000">
        <w:t>ai pas su rendre clairs</w:t>
      </w:r>
      <w:r>
        <w:t xml:space="preserve">, </w:t>
      </w:r>
      <w:r w:rsidR="00000000">
        <w:t>questionnez-moi</w:t>
      </w:r>
      <w:r>
        <w:t xml:space="preserve">. </w:t>
      </w:r>
      <w:r w:rsidR="00000000">
        <w:t>Mais par-dessus tout</w:t>
      </w:r>
      <w:r>
        <w:t xml:space="preserve">, </w:t>
      </w:r>
      <w:r w:rsidR="00000000">
        <w:t>dites-moi vite ce que je dois faire</w:t>
      </w:r>
      <w:r>
        <w:t xml:space="preserve">, </w:t>
      </w:r>
      <w:r w:rsidR="00000000">
        <w:t>car ce malheur est trop lourd pour moi</w:t>
      </w:r>
      <w:r>
        <w:t>. »</w:t>
      </w:r>
    </w:p>
    <w:p w14:paraId="4760D50D" w14:textId="77777777" w:rsidR="00DB6122" w:rsidRDefault="00000000" w:rsidP="00DB6122">
      <w:r>
        <w:t>Holmes et moi</w:t>
      </w:r>
      <w:r w:rsidR="00DB6122">
        <w:t xml:space="preserve">, </w:t>
      </w:r>
      <w:r>
        <w:t>nous avions écouté avec le plus vif intérêt cette extraordinaire déclaration qui nous avait été faite sur le mode saccadé</w:t>
      </w:r>
      <w:r w:rsidR="00DB6122">
        <w:t xml:space="preserve">, </w:t>
      </w:r>
      <w:r>
        <w:t>haché</w:t>
      </w:r>
      <w:r w:rsidR="00DB6122">
        <w:t xml:space="preserve">, </w:t>
      </w:r>
      <w:r>
        <w:t>d</w:t>
      </w:r>
      <w:r w:rsidR="00DB6122">
        <w:t>’</w:t>
      </w:r>
      <w:r>
        <w:t>un homme en proie à une émotion extrême</w:t>
      </w:r>
      <w:r w:rsidR="00DB6122">
        <w:t xml:space="preserve">. </w:t>
      </w:r>
      <w:r>
        <w:t>Mon compagnon demeura silencieux quelques instants</w:t>
      </w:r>
      <w:r w:rsidR="00DB6122">
        <w:t xml:space="preserve"> ; </w:t>
      </w:r>
      <w:r>
        <w:t>il avait le menton appuyé sur une main</w:t>
      </w:r>
      <w:r w:rsidR="00DB6122">
        <w:t xml:space="preserve"> ; </w:t>
      </w:r>
      <w:r>
        <w:t>il pensait</w:t>
      </w:r>
      <w:r w:rsidR="00DB6122">
        <w:t>.</w:t>
      </w:r>
    </w:p>
    <w:p w14:paraId="12D3D8DA" w14:textId="77777777" w:rsidR="00DB6122" w:rsidRDefault="00DB6122" w:rsidP="00DB6122">
      <w:r>
        <w:t>« </w:t>
      </w:r>
      <w:r w:rsidR="00000000">
        <w:t>Dites-moi</w:t>
      </w:r>
      <w:r>
        <w:t xml:space="preserve">, </w:t>
      </w:r>
      <w:r w:rsidR="00000000">
        <w:t>murmura-t-il enfin</w:t>
      </w:r>
      <w:r>
        <w:t xml:space="preserve">, </w:t>
      </w:r>
      <w:r w:rsidR="00000000">
        <w:t>pourriez-vous me jurer que la figure que vous avez vue à la fenêtre était une figure d</w:t>
      </w:r>
      <w:r>
        <w:t>’</w:t>
      </w:r>
      <w:r w:rsidR="00000000">
        <w:t>homme</w:t>
      </w:r>
      <w:r>
        <w:t> ?</w:t>
      </w:r>
    </w:p>
    <w:p w14:paraId="1019F6DD" w14:textId="77777777" w:rsidR="00DB6122" w:rsidRDefault="00DB6122" w:rsidP="00DB6122">
      <w:r>
        <w:t>— </w:t>
      </w:r>
      <w:r w:rsidR="00000000">
        <w:t>Les deux fois où je l</w:t>
      </w:r>
      <w:r>
        <w:t>’</w:t>
      </w:r>
      <w:r w:rsidR="00000000">
        <w:t>ai vue</w:t>
      </w:r>
      <w:r>
        <w:t xml:space="preserve">, </w:t>
      </w:r>
      <w:r w:rsidR="00000000">
        <w:t>j</w:t>
      </w:r>
      <w:r>
        <w:t>’</w:t>
      </w:r>
      <w:r w:rsidR="00000000">
        <w:t>étais à quelque distance</w:t>
      </w:r>
      <w:r>
        <w:t xml:space="preserve"> ; </w:t>
      </w:r>
      <w:r w:rsidR="00000000">
        <w:t>il m</w:t>
      </w:r>
      <w:r>
        <w:t>’</w:t>
      </w:r>
      <w:r w:rsidR="00000000">
        <w:t>est impossible de le préciser</w:t>
      </w:r>
      <w:r>
        <w:t>.</w:t>
      </w:r>
    </w:p>
    <w:p w14:paraId="20C99E08" w14:textId="77777777" w:rsidR="00DB6122" w:rsidRDefault="00DB6122" w:rsidP="00DB6122">
      <w:r>
        <w:t>— </w:t>
      </w:r>
      <w:r w:rsidR="00000000">
        <w:t>Et toutefois cette figure vous a frappé d</w:t>
      </w:r>
      <w:r>
        <w:t>’</w:t>
      </w:r>
      <w:r w:rsidR="00000000">
        <w:t>une façon déplaisante</w:t>
      </w:r>
      <w:r>
        <w:t>.</w:t>
      </w:r>
    </w:p>
    <w:p w14:paraId="7BA64198" w14:textId="77777777" w:rsidR="00DB6122" w:rsidRDefault="00DB6122" w:rsidP="00DB6122">
      <w:r>
        <w:t>— </w:t>
      </w:r>
      <w:r w:rsidR="00000000">
        <w:t>Elle semblait d</w:t>
      </w:r>
      <w:r>
        <w:t>’</w:t>
      </w:r>
      <w:r w:rsidR="00000000">
        <w:t>une couleur anormale</w:t>
      </w:r>
      <w:r>
        <w:t xml:space="preserve">, </w:t>
      </w:r>
      <w:r w:rsidR="00000000">
        <w:t>et ses traits avaient une fixité bizarre</w:t>
      </w:r>
      <w:r>
        <w:t xml:space="preserve">. </w:t>
      </w:r>
      <w:r w:rsidR="00000000">
        <w:t>Quand je me suis approché</w:t>
      </w:r>
      <w:r>
        <w:t xml:space="preserve">, </w:t>
      </w:r>
      <w:r w:rsidR="00000000">
        <w:t>elle a disparu dans une secousse</w:t>
      </w:r>
      <w:r>
        <w:t>…</w:t>
      </w:r>
    </w:p>
    <w:p w14:paraId="192C54FC" w14:textId="77777777" w:rsidR="00DB6122" w:rsidRDefault="00DB6122" w:rsidP="00DB6122">
      <w:r>
        <w:t>— </w:t>
      </w:r>
      <w:r w:rsidR="00000000">
        <w:t>Il y a combien de temps que votre femme vous a demandé cent livres</w:t>
      </w:r>
      <w:r>
        <w:t> ?</w:t>
      </w:r>
    </w:p>
    <w:p w14:paraId="24D8FB9A" w14:textId="77777777" w:rsidR="00DB6122" w:rsidRDefault="00DB6122" w:rsidP="00DB6122">
      <w:r>
        <w:t>— </w:t>
      </w:r>
      <w:r w:rsidR="00000000">
        <w:t>Presque deux mois</w:t>
      </w:r>
      <w:r>
        <w:t>.</w:t>
      </w:r>
    </w:p>
    <w:p w14:paraId="2F04145C" w14:textId="77777777" w:rsidR="00DB6122" w:rsidRDefault="00DB6122" w:rsidP="00DB6122">
      <w:r>
        <w:t>— </w:t>
      </w:r>
      <w:r w:rsidR="00000000">
        <w:t>Avez-vous déjà vu une photographie de son premier mari</w:t>
      </w:r>
      <w:r>
        <w:t> ?</w:t>
      </w:r>
    </w:p>
    <w:p w14:paraId="3EE57E6C" w14:textId="77777777" w:rsidR="00DB6122" w:rsidRDefault="00DB6122" w:rsidP="00DB6122">
      <w:r>
        <w:t>— </w:t>
      </w:r>
      <w:r w:rsidR="00000000">
        <w:t>Non</w:t>
      </w:r>
      <w:r>
        <w:t xml:space="preserve">. </w:t>
      </w:r>
      <w:r w:rsidR="00000000">
        <w:t>Très peu de temps après sa mort</w:t>
      </w:r>
      <w:r>
        <w:t xml:space="preserve">, </w:t>
      </w:r>
      <w:r w:rsidR="00000000">
        <w:t>un grand incendie éclata à Atlanta</w:t>
      </w:r>
      <w:r>
        <w:t xml:space="preserve"> ; </w:t>
      </w:r>
      <w:r w:rsidR="00000000">
        <w:t>tous ses papiers furent détruits</w:t>
      </w:r>
      <w:r>
        <w:t>.</w:t>
      </w:r>
    </w:p>
    <w:p w14:paraId="12E36336" w14:textId="77777777" w:rsidR="00DB6122" w:rsidRDefault="00DB6122" w:rsidP="00DB6122">
      <w:r>
        <w:lastRenderedPageBreak/>
        <w:t>— </w:t>
      </w:r>
      <w:r w:rsidR="00000000">
        <w:t>Et pourtant elle avait un certificat de décès</w:t>
      </w:r>
      <w:r>
        <w:t xml:space="preserve">. </w:t>
      </w:r>
      <w:r w:rsidR="00000000">
        <w:t>Vous me dites que vous l</w:t>
      </w:r>
      <w:r>
        <w:t>’</w:t>
      </w:r>
      <w:r w:rsidR="00000000">
        <w:t>avez vu</w:t>
      </w:r>
      <w:r>
        <w:t> ?</w:t>
      </w:r>
    </w:p>
    <w:p w14:paraId="1ACCF3F8" w14:textId="77777777" w:rsidR="00DB6122" w:rsidRDefault="00DB6122" w:rsidP="00DB6122">
      <w:r>
        <w:t>— </w:t>
      </w:r>
      <w:r w:rsidR="00000000">
        <w:t>Oui</w:t>
      </w:r>
      <w:r>
        <w:t xml:space="preserve">. </w:t>
      </w:r>
      <w:r w:rsidR="00000000">
        <w:t>C</w:t>
      </w:r>
      <w:r>
        <w:t>’</w:t>
      </w:r>
      <w:r w:rsidR="00000000">
        <w:t>était un duplicata qu</w:t>
      </w:r>
      <w:r>
        <w:t>’</w:t>
      </w:r>
      <w:r w:rsidR="00000000">
        <w:t>elle s</w:t>
      </w:r>
      <w:r>
        <w:t>’</w:t>
      </w:r>
      <w:r w:rsidR="00000000">
        <w:t>était fait établir après l</w:t>
      </w:r>
      <w:r>
        <w:t>’</w:t>
      </w:r>
      <w:r w:rsidR="00000000">
        <w:t>incendie</w:t>
      </w:r>
      <w:r>
        <w:t>.</w:t>
      </w:r>
    </w:p>
    <w:p w14:paraId="0C5C8FD3" w14:textId="77777777" w:rsidR="00DB6122" w:rsidRDefault="00DB6122" w:rsidP="00DB6122">
      <w:r>
        <w:t>— </w:t>
      </w:r>
      <w:r w:rsidR="00000000">
        <w:t>Avez-vous jamais rencontré quelqu</w:t>
      </w:r>
      <w:r>
        <w:t>’</w:t>
      </w:r>
      <w:r w:rsidR="00000000">
        <w:t>un qui l</w:t>
      </w:r>
      <w:r>
        <w:t>’</w:t>
      </w:r>
      <w:r w:rsidR="00000000">
        <w:t>eût connue en Amérique</w:t>
      </w:r>
      <w:r>
        <w:t> ?</w:t>
      </w:r>
    </w:p>
    <w:p w14:paraId="49717657" w14:textId="77777777" w:rsidR="00DB6122" w:rsidRDefault="00DB6122" w:rsidP="00DB6122">
      <w:r>
        <w:t>— </w:t>
      </w:r>
      <w:r w:rsidR="00000000">
        <w:t>Non</w:t>
      </w:r>
      <w:r>
        <w:t>.</w:t>
      </w:r>
    </w:p>
    <w:p w14:paraId="45A14A9C" w14:textId="77777777" w:rsidR="00DB6122" w:rsidRDefault="00DB6122" w:rsidP="00DB6122">
      <w:r>
        <w:t>— </w:t>
      </w:r>
      <w:r w:rsidR="00000000">
        <w:t>A-t-elle déjà parlé d</w:t>
      </w:r>
      <w:r>
        <w:t>’</w:t>
      </w:r>
      <w:r w:rsidR="00000000">
        <w:t>une envie qu</w:t>
      </w:r>
      <w:r>
        <w:t>’</w:t>
      </w:r>
      <w:r w:rsidR="00000000">
        <w:t>elle aurait de revisiter l</w:t>
      </w:r>
      <w:r>
        <w:t>’</w:t>
      </w:r>
      <w:r w:rsidR="00000000">
        <w:t>Amérique</w:t>
      </w:r>
      <w:r>
        <w:t> ?</w:t>
      </w:r>
    </w:p>
    <w:p w14:paraId="4C2ACAC5" w14:textId="77777777" w:rsidR="00DB6122" w:rsidRDefault="00DB6122" w:rsidP="00DB6122">
      <w:r>
        <w:t>— </w:t>
      </w:r>
      <w:r w:rsidR="00000000">
        <w:t>Non</w:t>
      </w:r>
      <w:r>
        <w:t>.</w:t>
      </w:r>
    </w:p>
    <w:p w14:paraId="617D401C" w14:textId="77777777" w:rsidR="00DB6122" w:rsidRDefault="00DB6122" w:rsidP="00DB6122">
      <w:r>
        <w:t>— </w:t>
      </w:r>
      <w:r w:rsidR="00000000">
        <w:t>Reçoit-elle des lettres d</w:t>
      </w:r>
      <w:r>
        <w:t>’</w:t>
      </w:r>
      <w:r w:rsidR="00000000">
        <w:t>Amérique</w:t>
      </w:r>
      <w:r>
        <w:t> ?</w:t>
      </w:r>
    </w:p>
    <w:p w14:paraId="403B4B9C" w14:textId="77777777" w:rsidR="00DB6122" w:rsidRDefault="00DB6122" w:rsidP="00DB6122">
      <w:r>
        <w:t>— </w:t>
      </w:r>
      <w:r w:rsidR="00000000">
        <w:t>Pas à ma connaissance</w:t>
      </w:r>
      <w:r>
        <w:t>.</w:t>
      </w:r>
    </w:p>
    <w:p w14:paraId="00E3D300" w14:textId="77777777" w:rsidR="00DB6122" w:rsidRDefault="00DB6122" w:rsidP="00DB6122">
      <w:r>
        <w:t>— </w:t>
      </w:r>
      <w:r w:rsidR="00000000">
        <w:t>Merci</w:t>
      </w:r>
      <w:r>
        <w:t xml:space="preserve">. </w:t>
      </w:r>
      <w:r w:rsidR="00000000">
        <w:t>J</w:t>
      </w:r>
      <w:r>
        <w:t>’</w:t>
      </w:r>
      <w:r w:rsidR="00000000">
        <w:t>aimerais bien réfléchir un peu à cette affaire</w:t>
      </w:r>
      <w:r>
        <w:t xml:space="preserve">. </w:t>
      </w:r>
      <w:r w:rsidR="00000000">
        <w:t>Si la villa est en permanence inoccupée</w:t>
      </w:r>
      <w:r>
        <w:t xml:space="preserve">, </w:t>
      </w:r>
      <w:r w:rsidR="00000000">
        <w:t>nous aurons évidemment quelques complications à vaincre</w:t>
      </w:r>
      <w:r>
        <w:t xml:space="preserve">. </w:t>
      </w:r>
      <w:r w:rsidR="00000000">
        <w:t>Si au contraire</w:t>
      </w:r>
      <w:r>
        <w:t xml:space="preserve">, </w:t>
      </w:r>
      <w:r w:rsidR="00000000">
        <w:t>comme je le crois</w:t>
      </w:r>
      <w:r>
        <w:t xml:space="preserve">, </w:t>
      </w:r>
      <w:r w:rsidR="00000000">
        <w:t>les locataires ont été avertis de votre arrivée et sont partis avant votre entrée dans la maison</w:t>
      </w:r>
      <w:r>
        <w:t xml:space="preserve">, </w:t>
      </w:r>
      <w:r w:rsidR="00000000">
        <w:t>alors ils doivent être maintenant de retour</w:t>
      </w:r>
      <w:r>
        <w:t xml:space="preserve">, </w:t>
      </w:r>
      <w:r w:rsidR="00000000">
        <w:t>et la solution du problème est sans doute à notre portée</w:t>
      </w:r>
      <w:r>
        <w:t xml:space="preserve">… </w:t>
      </w:r>
      <w:r w:rsidR="00000000">
        <w:t xml:space="preserve">Permettez-moi de vous </w:t>
      </w:r>
      <w:proofErr w:type="gramStart"/>
      <w:r w:rsidR="00000000">
        <w:t>donner</w:t>
      </w:r>
      <w:proofErr w:type="gramEnd"/>
      <w:r w:rsidR="00000000">
        <w:t xml:space="preserve"> un conseil</w:t>
      </w:r>
      <w:r>
        <w:t xml:space="preserve">. </w:t>
      </w:r>
      <w:r w:rsidR="00000000">
        <w:t>Retournez à Norbury et examinez encore une fois les fenêtres</w:t>
      </w:r>
      <w:r>
        <w:t xml:space="preserve">. </w:t>
      </w:r>
      <w:r w:rsidR="00000000">
        <w:t>Si vous avez quelque raison de supposer qu</w:t>
      </w:r>
      <w:r>
        <w:t>’</w:t>
      </w:r>
      <w:r w:rsidR="00000000">
        <w:t>elle est habitée</w:t>
      </w:r>
      <w:r>
        <w:t xml:space="preserve">, </w:t>
      </w:r>
      <w:r w:rsidR="00000000">
        <w:t>ne forcez pas la porte</w:t>
      </w:r>
      <w:r>
        <w:t xml:space="preserve"> : </w:t>
      </w:r>
      <w:r w:rsidR="00000000">
        <w:t>mais envoyez-nous un télégramme</w:t>
      </w:r>
      <w:r>
        <w:t xml:space="preserve">. </w:t>
      </w:r>
      <w:r w:rsidR="00000000">
        <w:t>Une heure après l</w:t>
      </w:r>
      <w:r>
        <w:t>’</w:t>
      </w:r>
      <w:r w:rsidR="00000000">
        <w:t>avoir reçu</w:t>
      </w:r>
      <w:r>
        <w:t xml:space="preserve">, </w:t>
      </w:r>
      <w:r w:rsidR="00000000">
        <w:t>nous vous auront rejoint et en très peu de temps nous aurons vidé l</w:t>
      </w:r>
      <w:r>
        <w:t>’</w:t>
      </w:r>
      <w:r w:rsidR="00000000">
        <w:t>affaire jusqu</w:t>
      </w:r>
      <w:r>
        <w:t>’</w:t>
      </w:r>
      <w:r w:rsidR="00000000">
        <w:t>au fond</w:t>
      </w:r>
      <w:r>
        <w:t>.</w:t>
      </w:r>
    </w:p>
    <w:p w14:paraId="2368F255" w14:textId="77777777" w:rsidR="00DB6122" w:rsidRDefault="00DB6122" w:rsidP="00DB6122">
      <w:r>
        <w:t>— </w:t>
      </w:r>
      <w:r w:rsidR="00000000">
        <w:t>Et si la maison est encore vide</w:t>
      </w:r>
      <w:r>
        <w:t> ?</w:t>
      </w:r>
    </w:p>
    <w:p w14:paraId="6BD7E25D" w14:textId="3F2256CE" w:rsidR="00DB6122" w:rsidRDefault="00DB6122" w:rsidP="00DB6122">
      <w:r>
        <w:t>— </w:t>
      </w:r>
      <w:r w:rsidR="00000000">
        <w:t>En ce cas je viendrai demain et nous parlerons de tout cela</w:t>
      </w:r>
      <w:r>
        <w:t xml:space="preserve">. </w:t>
      </w:r>
      <w:r w:rsidR="00000000">
        <w:t>Bonsoir</w:t>
      </w:r>
      <w:r>
        <w:t xml:space="preserve">. </w:t>
      </w:r>
      <w:r w:rsidR="00000000">
        <w:t>Surtout</w:t>
      </w:r>
      <w:r>
        <w:t xml:space="preserve">, </w:t>
      </w:r>
      <w:r w:rsidR="00000000">
        <w:t>surtout</w:t>
      </w:r>
      <w:r>
        <w:t xml:space="preserve"> !… </w:t>
      </w:r>
      <w:r w:rsidR="00000000">
        <w:t xml:space="preserve">ne vous rongez pas le cœur </w:t>
      </w:r>
      <w:r w:rsidR="00000000">
        <w:lastRenderedPageBreak/>
        <w:t>avant de savoir que réellement vous avez une bonne raison pour cela</w:t>
      </w:r>
      <w:r>
        <w:t>… »</w:t>
      </w:r>
    </w:p>
    <w:p w14:paraId="1332C243" w14:textId="1B7DCBAB" w:rsidR="00DB6122" w:rsidRDefault="00000000" w:rsidP="00DB6122">
      <w:r>
        <w:t xml:space="preserve">Quand mon compagnon revint après avoir reconduit </w:t>
      </w:r>
      <w:r w:rsidR="00DB6122">
        <w:t>M. </w:t>
      </w:r>
      <w:r>
        <w:t>Grant Munron</w:t>
      </w:r>
      <w:r w:rsidR="00DB6122">
        <w:t xml:space="preserve">, </w:t>
      </w:r>
      <w:r>
        <w:t>il me dit</w:t>
      </w:r>
      <w:r w:rsidR="00DB6122">
        <w:t> :</w:t>
      </w:r>
    </w:p>
    <w:p w14:paraId="2090708F" w14:textId="77777777" w:rsidR="00DB6122" w:rsidRDefault="00DB6122" w:rsidP="00DB6122">
      <w:r>
        <w:t xml:space="preserve">« … </w:t>
      </w:r>
      <w:r w:rsidR="00000000">
        <w:t>Je crains que l</w:t>
      </w:r>
      <w:r>
        <w:t>’</w:t>
      </w:r>
      <w:r w:rsidR="00000000">
        <w:t>affaire ne soit pas très jolie</w:t>
      </w:r>
      <w:r>
        <w:t xml:space="preserve">, </w:t>
      </w:r>
      <w:r w:rsidR="00000000">
        <w:t>Watson</w:t>
      </w:r>
      <w:r>
        <w:t xml:space="preserve"> ! </w:t>
      </w:r>
      <w:r w:rsidR="00000000">
        <w:t>Qu</w:t>
      </w:r>
      <w:r>
        <w:t>’</w:t>
      </w:r>
      <w:r w:rsidR="00000000">
        <w:t>en pensez-vous</w:t>
      </w:r>
      <w:r>
        <w:t> ?</w:t>
      </w:r>
    </w:p>
    <w:p w14:paraId="4FCB22DE" w14:textId="77777777" w:rsidR="00DB6122" w:rsidRDefault="00DB6122" w:rsidP="00DB6122">
      <w:r>
        <w:t>— </w:t>
      </w:r>
      <w:r w:rsidR="00000000">
        <w:t>Elle rend un vilain son</w:t>
      </w:r>
      <w:r>
        <w:t xml:space="preserve">, </w:t>
      </w:r>
      <w:r w:rsidR="00000000">
        <w:t>répondis-je</w:t>
      </w:r>
      <w:r>
        <w:t>.</w:t>
      </w:r>
    </w:p>
    <w:p w14:paraId="4FA7282F" w14:textId="77777777" w:rsidR="00DB6122" w:rsidRDefault="00DB6122" w:rsidP="00DB6122">
      <w:r>
        <w:t>— </w:t>
      </w:r>
      <w:r w:rsidR="00000000">
        <w:t>Oui</w:t>
      </w:r>
      <w:r>
        <w:t xml:space="preserve">. </w:t>
      </w:r>
      <w:r w:rsidR="00000000">
        <w:t>Il y a du chantage là-dedans</w:t>
      </w:r>
      <w:r>
        <w:t xml:space="preserve">, </w:t>
      </w:r>
      <w:r w:rsidR="00000000">
        <w:t>ou je me trompe beaucoup</w:t>
      </w:r>
      <w:r>
        <w:t> !</w:t>
      </w:r>
    </w:p>
    <w:p w14:paraId="3349B92D" w14:textId="77777777" w:rsidR="00DB6122" w:rsidRDefault="00DB6122" w:rsidP="00DB6122">
      <w:r>
        <w:t>— </w:t>
      </w:r>
      <w:r w:rsidR="00000000">
        <w:t>Et qui serait le maître chanteur</w:t>
      </w:r>
      <w:r>
        <w:t> ?</w:t>
      </w:r>
    </w:p>
    <w:p w14:paraId="124806FA" w14:textId="77777777" w:rsidR="00DB6122" w:rsidRDefault="00DB6122" w:rsidP="00DB6122">
      <w:r>
        <w:t>— </w:t>
      </w:r>
      <w:r w:rsidR="00000000">
        <w:t>Eh bien</w:t>
      </w:r>
      <w:r>
        <w:t xml:space="preserve">, </w:t>
      </w:r>
      <w:r w:rsidR="00000000">
        <w:t>sans doute cette créature qui habite la seule chambre confortable de l</w:t>
      </w:r>
      <w:r>
        <w:t>’</w:t>
      </w:r>
      <w:r w:rsidR="00000000">
        <w:t>endroit</w:t>
      </w:r>
      <w:r>
        <w:t xml:space="preserve">, </w:t>
      </w:r>
      <w:r w:rsidR="00000000">
        <w:t>et qui a sur la cheminée la photographie de la dame</w:t>
      </w:r>
      <w:r>
        <w:t xml:space="preserve">. </w:t>
      </w:r>
      <w:r w:rsidR="00000000">
        <w:t>Ma parole</w:t>
      </w:r>
      <w:r>
        <w:t xml:space="preserve">, </w:t>
      </w:r>
      <w:r w:rsidR="00000000">
        <w:t>Watson</w:t>
      </w:r>
      <w:r>
        <w:t xml:space="preserve">, </w:t>
      </w:r>
      <w:r w:rsidR="00000000">
        <w:t>c</w:t>
      </w:r>
      <w:r>
        <w:t>’</w:t>
      </w:r>
      <w:r w:rsidR="00000000">
        <w:t>est très attirant</w:t>
      </w:r>
      <w:r>
        <w:t xml:space="preserve">, </w:t>
      </w:r>
      <w:r w:rsidR="00000000">
        <w:t>cette apparition de cette figure livide à la fenêtre</w:t>
      </w:r>
      <w:r>
        <w:t xml:space="preserve"> ! </w:t>
      </w:r>
      <w:r w:rsidR="00000000">
        <w:t>Pour rien au monde je n</w:t>
      </w:r>
      <w:r>
        <w:t>’</w:t>
      </w:r>
      <w:r w:rsidR="00000000">
        <w:t>aurais voulu manquer cette affaire</w:t>
      </w:r>
      <w:r>
        <w:t>.</w:t>
      </w:r>
    </w:p>
    <w:p w14:paraId="6F996C81" w14:textId="77777777" w:rsidR="00DB6122" w:rsidRDefault="00DB6122" w:rsidP="00DB6122">
      <w:r>
        <w:t>— </w:t>
      </w:r>
      <w:r w:rsidR="00000000">
        <w:t>Vous avez une théorie</w:t>
      </w:r>
      <w:r>
        <w:t> ?</w:t>
      </w:r>
    </w:p>
    <w:p w14:paraId="36D83660" w14:textId="77777777" w:rsidR="00DB6122" w:rsidRDefault="00DB6122" w:rsidP="00DB6122">
      <w:r>
        <w:t>— </w:t>
      </w:r>
      <w:r w:rsidR="00000000">
        <w:t>Oui</w:t>
      </w:r>
      <w:r>
        <w:t xml:space="preserve">. </w:t>
      </w:r>
      <w:r w:rsidR="00000000">
        <w:t>Une théorie provisoire</w:t>
      </w:r>
      <w:r>
        <w:t xml:space="preserve">. </w:t>
      </w:r>
      <w:r w:rsidR="00000000">
        <w:t>Mais je serais bien surpris si elle ne s</w:t>
      </w:r>
      <w:r>
        <w:t>’</w:t>
      </w:r>
      <w:r w:rsidR="00000000">
        <w:t>avérait pas exacte</w:t>
      </w:r>
      <w:r>
        <w:t xml:space="preserve">. </w:t>
      </w:r>
      <w:r w:rsidR="00000000">
        <w:t>Le premier mari de cette femme est dans la villa</w:t>
      </w:r>
      <w:r>
        <w:t>.</w:t>
      </w:r>
    </w:p>
    <w:p w14:paraId="7A1C5E90" w14:textId="77777777" w:rsidR="00DB6122" w:rsidRDefault="00DB6122" w:rsidP="00DB6122">
      <w:r>
        <w:t>— </w:t>
      </w:r>
      <w:r w:rsidR="00000000">
        <w:t>Pourquoi croyez-vous cela</w:t>
      </w:r>
      <w:r>
        <w:t> ?</w:t>
      </w:r>
    </w:p>
    <w:p w14:paraId="08C214D4" w14:textId="336CBFBC" w:rsidR="00DB6122" w:rsidRDefault="00DB6122" w:rsidP="00DB6122">
      <w:r>
        <w:t>— </w:t>
      </w:r>
      <w:r w:rsidR="00000000">
        <w:t>Comment expliquer autrement son angoisse frénétique lorsque son deuxième mari voulait entrer</w:t>
      </w:r>
      <w:r>
        <w:t xml:space="preserve"> ? </w:t>
      </w:r>
      <w:r w:rsidR="00000000">
        <w:t>Les faits</w:t>
      </w:r>
      <w:r>
        <w:t xml:space="preserve">, </w:t>
      </w:r>
      <w:r w:rsidR="00000000">
        <w:t>tels que je les reconstitue</w:t>
      </w:r>
      <w:r>
        <w:t xml:space="preserve">, </w:t>
      </w:r>
      <w:r w:rsidR="00000000">
        <w:t>doivent ressembler à ceci</w:t>
      </w:r>
      <w:r>
        <w:t xml:space="preserve"> : </w:t>
      </w:r>
      <w:r w:rsidR="00000000">
        <w:t>cette femme s</w:t>
      </w:r>
      <w:r>
        <w:t>’</w:t>
      </w:r>
      <w:r w:rsidR="00000000">
        <w:t>est mariée en Amérique</w:t>
      </w:r>
      <w:r>
        <w:t xml:space="preserve">. </w:t>
      </w:r>
      <w:r w:rsidR="00000000">
        <w:t>Son mari a révélé un jour quelques particularités haïssables</w:t>
      </w:r>
      <w:r>
        <w:t xml:space="preserve">, </w:t>
      </w:r>
      <w:r w:rsidR="00000000">
        <w:t>ou</w:t>
      </w:r>
      <w:r>
        <w:t xml:space="preserve">, </w:t>
      </w:r>
      <w:r w:rsidR="00000000">
        <w:t>dirons-nous</w:t>
      </w:r>
      <w:r>
        <w:t xml:space="preserve">, </w:t>
      </w:r>
      <w:r w:rsidR="00000000">
        <w:t>il a contracté une maladie maudite et est devenu un lépreux ou un idiot</w:t>
      </w:r>
      <w:r>
        <w:t xml:space="preserve">. </w:t>
      </w:r>
      <w:r w:rsidR="00000000">
        <w:t>Elle s</w:t>
      </w:r>
      <w:r>
        <w:t>’</w:t>
      </w:r>
      <w:r w:rsidR="00000000">
        <w:t>est enfuie</w:t>
      </w:r>
      <w:r>
        <w:t xml:space="preserve">, </w:t>
      </w:r>
      <w:r w:rsidR="00000000">
        <w:t>a réintégré l</w:t>
      </w:r>
      <w:r>
        <w:t>’</w:t>
      </w:r>
      <w:r w:rsidR="00000000">
        <w:t>Angleterre</w:t>
      </w:r>
      <w:r>
        <w:t xml:space="preserve">, </w:t>
      </w:r>
      <w:r w:rsidR="00000000">
        <w:t>changé de nom et redémarré dans la vie</w:t>
      </w:r>
      <w:r>
        <w:t xml:space="preserve">, </w:t>
      </w:r>
      <w:r w:rsidR="00000000">
        <w:t>toute neuve</w:t>
      </w:r>
      <w:r>
        <w:t xml:space="preserve">… </w:t>
      </w:r>
      <w:r w:rsidR="00000000">
        <w:t xml:space="preserve">du moins elle le </w:t>
      </w:r>
      <w:r w:rsidR="00000000">
        <w:lastRenderedPageBreak/>
        <w:t>croyait</w:t>
      </w:r>
      <w:r>
        <w:t xml:space="preserve"> ! </w:t>
      </w:r>
      <w:r w:rsidR="00000000">
        <w:t>Elle était mariée depuis trois ans</w:t>
      </w:r>
      <w:r>
        <w:t xml:space="preserve"> ; </w:t>
      </w:r>
      <w:r w:rsidR="00000000">
        <w:t>elle pensait que sa situation était sûre</w:t>
      </w:r>
      <w:r>
        <w:t xml:space="preserve"> ; </w:t>
      </w:r>
      <w:r w:rsidR="00000000">
        <w:t>elle avait dû montrer à son mari le certificat de décès d</w:t>
      </w:r>
      <w:r>
        <w:t>’</w:t>
      </w:r>
      <w:r w:rsidR="00000000">
        <w:t>un homme dont elle avait falsifié le nom</w:t>
      </w:r>
      <w:r>
        <w:t xml:space="preserve">. </w:t>
      </w:r>
      <w:r w:rsidR="00000000">
        <w:t>Et puis voilà que son domicile est découvert par son premier mari</w:t>
      </w:r>
      <w:r>
        <w:t xml:space="preserve">, </w:t>
      </w:r>
      <w:r w:rsidR="00000000">
        <w:t>ou</w:t>
      </w:r>
      <w:r>
        <w:t xml:space="preserve">, </w:t>
      </w:r>
      <w:r w:rsidR="00000000">
        <w:t>nous pouvons le supposer</w:t>
      </w:r>
      <w:r>
        <w:t xml:space="preserve">, </w:t>
      </w:r>
      <w:r w:rsidR="00000000">
        <w:t>par une femme que les scrupules n</w:t>
      </w:r>
      <w:r>
        <w:t>’</w:t>
      </w:r>
      <w:r w:rsidR="00000000">
        <w:t>embarrassent pas et qui s</w:t>
      </w:r>
      <w:r>
        <w:t>’</w:t>
      </w:r>
      <w:r w:rsidR="00000000">
        <w:t>est liée à l</w:t>
      </w:r>
      <w:r>
        <w:t>’</w:t>
      </w:r>
      <w:r w:rsidR="00000000">
        <w:t>invalide</w:t>
      </w:r>
      <w:r>
        <w:t xml:space="preserve">. </w:t>
      </w:r>
      <w:r w:rsidR="00000000">
        <w:t xml:space="preserve">Ils écrivent à </w:t>
      </w:r>
      <w:r>
        <w:t>M</w:t>
      </w:r>
      <w:r w:rsidRPr="00DB6122">
        <w:rPr>
          <w:vertAlign w:val="superscript"/>
        </w:rPr>
        <w:t>me</w:t>
      </w:r>
      <w:r>
        <w:t> </w:t>
      </w:r>
      <w:r w:rsidR="00000000">
        <w:t>Grant Munro et la menacent de venir et de la démasquer</w:t>
      </w:r>
      <w:r>
        <w:t xml:space="preserve">. </w:t>
      </w:r>
      <w:r w:rsidR="00000000">
        <w:t>Elle demande à son mari cent livres et s</w:t>
      </w:r>
      <w:r>
        <w:t>’</w:t>
      </w:r>
      <w:r w:rsidR="00000000">
        <w:t>efforce d</w:t>
      </w:r>
      <w:r>
        <w:t>’</w:t>
      </w:r>
      <w:r w:rsidR="00000000">
        <w:t>acheter leur silence</w:t>
      </w:r>
      <w:r>
        <w:t xml:space="preserve">. </w:t>
      </w:r>
      <w:r w:rsidR="00000000">
        <w:t>En dépit des cents livres ils arrivent</w:t>
      </w:r>
      <w:r>
        <w:t xml:space="preserve">. </w:t>
      </w:r>
      <w:r w:rsidR="00000000">
        <w:t>Et quand le mari lui annonce par hasard que des nouveaux venus occupent la villa voisine</w:t>
      </w:r>
      <w:r>
        <w:t xml:space="preserve">, </w:t>
      </w:r>
      <w:r w:rsidR="00000000">
        <w:t>elle sait déjà que ce sont ses persécuteurs</w:t>
      </w:r>
      <w:r>
        <w:t xml:space="preserve">. </w:t>
      </w:r>
      <w:r w:rsidR="00000000">
        <w:t>Elle attend que son mari soit endormi</w:t>
      </w:r>
      <w:r>
        <w:t xml:space="preserve">, </w:t>
      </w:r>
      <w:r w:rsidR="00000000">
        <w:t>puis elle se précipite pour essayer de les convaincre de la laisser en paix</w:t>
      </w:r>
      <w:r>
        <w:t xml:space="preserve">. </w:t>
      </w:r>
      <w:r w:rsidR="00000000">
        <w:t>Comme elle n</w:t>
      </w:r>
      <w:r>
        <w:t>’</w:t>
      </w:r>
      <w:r w:rsidR="00000000">
        <w:t>obtient pas gain de cause</w:t>
      </w:r>
      <w:r>
        <w:t xml:space="preserve">, </w:t>
      </w:r>
      <w:r w:rsidR="00000000">
        <w:t>elle y retourne le lendemain matin</w:t>
      </w:r>
      <w:r>
        <w:t xml:space="preserve">, </w:t>
      </w:r>
      <w:r w:rsidR="00000000">
        <w:t>et son mari la surprend au moment où elle en sort</w:t>
      </w:r>
      <w:r>
        <w:t xml:space="preserve">. </w:t>
      </w:r>
      <w:r w:rsidR="00000000">
        <w:t>Elle lui promet de ne plus y aller</w:t>
      </w:r>
      <w:r>
        <w:t xml:space="preserve">, </w:t>
      </w:r>
      <w:r w:rsidR="00000000">
        <w:t>mais deux jours plus tard l</w:t>
      </w:r>
      <w:r>
        <w:t>’</w:t>
      </w:r>
      <w:r w:rsidR="00000000">
        <w:t>espoir de se débarrasser de ces terribles voisins est trop fort pour elle</w:t>
      </w:r>
      <w:r>
        <w:t xml:space="preserve">, </w:t>
      </w:r>
      <w:r w:rsidR="00000000">
        <w:t>et elle se livre à une nouvelle tentative en apportant une photographie qui lui a sans doute été demandée</w:t>
      </w:r>
      <w:r>
        <w:t xml:space="preserve">. </w:t>
      </w:r>
      <w:r w:rsidR="00000000">
        <w:t>En plein milieu de la discussion</w:t>
      </w:r>
      <w:r>
        <w:t xml:space="preserve">, </w:t>
      </w:r>
      <w:r w:rsidR="00000000">
        <w:t>la bonne accourt pour annoncer le retour de son maître</w:t>
      </w:r>
      <w:r>
        <w:t xml:space="preserve">. </w:t>
      </w:r>
      <w:r w:rsidR="00000000">
        <w:t>Sur quoi la femme</w:t>
      </w:r>
      <w:r>
        <w:t xml:space="preserve">, </w:t>
      </w:r>
      <w:r w:rsidR="00000000">
        <w:t>sachant qu</w:t>
      </w:r>
      <w:r>
        <w:t>’</w:t>
      </w:r>
      <w:r w:rsidR="00000000">
        <w:t>il se rendrait tout droit à la villa</w:t>
      </w:r>
      <w:r>
        <w:t xml:space="preserve">, </w:t>
      </w:r>
      <w:r w:rsidR="00000000">
        <w:t>fait sortir ses interlocuteurs par la porte de derrière</w:t>
      </w:r>
      <w:r>
        <w:t xml:space="preserve">, </w:t>
      </w:r>
      <w:r w:rsidR="00000000">
        <w:t>et les conduit sans doute à ce bois de pins qui nous a été indiqué comme tout proche</w:t>
      </w:r>
      <w:r>
        <w:t xml:space="preserve">. </w:t>
      </w:r>
      <w:r w:rsidR="00000000">
        <w:t>Ainsi il trouve la maison déserte</w:t>
      </w:r>
      <w:r>
        <w:t xml:space="preserve">. </w:t>
      </w:r>
      <w:r w:rsidR="00000000">
        <w:t>Je serais bien surpris</w:t>
      </w:r>
      <w:r>
        <w:t xml:space="preserve">, </w:t>
      </w:r>
      <w:r w:rsidR="00000000">
        <w:t>cependant</w:t>
      </w:r>
      <w:r>
        <w:t xml:space="preserve">, </w:t>
      </w:r>
      <w:r w:rsidR="00000000">
        <w:t>si elle était aussi tranquille quand il rentrera ce soir</w:t>
      </w:r>
      <w:r>
        <w:t xml:space="preserve">. </w:t>
      </w:r>
      <w:r w:rsidR="00000000">
        <w:t>Que pensez-vous de ma théorie</w:t>
      </w:r>
      <w:r>
        <w:t> ?</w:t>
      </w:r>
    </w:p>
    <w:p w14:paraId="2B22C997" w14:textId="77777777" w:rsidR="00DB6122" w:rsidRDefault="00DB6122" w:rsidP="00DB6122">
      <w:r>
        <w:t>— </w:t>
      </w:r>
      <w:r w:rsidR="00000000">
        <w:t>Ce sont des hypothèses</w:t>
      </w:r>
      <w:r>
        <w:t xml:space="preserve">, </w:t>
      </w:r>
      <w:r w:rsidR="00000000">
        <w:t>sans plus</w:t>
      </w:r>
      <w:r>
        <w:t> !</w:t>
      </w:r>
    </w:p>
    <w:p w14:paraId="37E5152B" w14:textId="18A5C928" w:rsidR="00DB6122" w:rsidRDefault="00DB6122" w:rsidP="00DB6122">
      <w:r>
        <w:t>— </w:t>
      </w:r>
      <w:r w:rsidR="00000000">
        <w:t>Des hypothèses qui au moins collent avec les faits</w:t>
      </w:r>
      <w:r>
        <w:t xml:space="preserve">. </w:t>
      </w:r>
      <w:r w:rsidR="00000000">
        <w:t>Quand de nouveaux faits seront apportés à notre connaissance et que ma théorie en collera plus</w:t>
      </w:r>
      <w:r>
        <w:t xml:space="preserve">, </w:t>
      </w:r>
      <w:r w:rsidR="00000000">
        <w:t>alors il sera assez tôt pour la reconsidérer</w:t>
      </w:r>
      <w:r>
        <w:t xml:space="preserve">. </w:t>
      </w:r>
      <w:r w:rsidR="00000000">
        <w:t>Pour l</w:t>
      </w:r>
      <w:r>
        <w:t>’</w:t>
      </w:r>
      <w:r w:rsidR="00000000">
        <w:t>instant nous n</w:t>
      </w:r>
      <w:r>
        <w:t>’</w:t>
      </w:r>
      <w:r w:rsidR="00000000">
        <w:t xml:space="preserve">avons </w:t>
      </w:r>
      <w:r w:rsidR="00000000">
        <w:lastRenderedPageBreak/>
        <w:t>rien à faire d</w:t>
      </w:r>
      <w:r>
        <w:t>’</w:t>
      </w:r>
      <w:r w:rsidR="00000000">
        <w:t>autre que d</w:t>
      </w:r>
      <w:r>
        <w:t>’</w:t>
      </w:r>
      <w:r w:rsidR="00000000">
        <w:t>attendre un message de notre ami de Norbury</w:t>
      </w:r>
      <w:r>
        <w:t>. »</w:t>
      </w:r>
    </w:p>
    <w:p w14:paraId="3DE74C54" w14:textId="15EAD362" w:rsidR="00DB6122" w:rsidRDefault="00000000" w:rsidP="00DB6122">
      <w:r>
        <w:t>Nous n</w:t>
      </w:r>
      <w:r w:rsidR="00DB6122">
        <w:t>’</w:t>
      </w:r>
      <w:r>
        <w:t>eûmes pas longtemps à attendre</w:t>
      </w:r>
      <w:r w:rsidR="00DB6122">
        <w:t xml:space="preserve">. </w:t>
      </w:r>
      <w:r>
        <w:t>Il arriva juste quand nous finissions notre thé</w:t>
      </w:r>
      <w:r w:rsidR="00DB6122">
        <w:t>. « </w:t>
      </w:r>
      <w:r>
        <w:t>La villa est toujours habitée</w:t>
      </w:r>
      <w:r w:rsidR="00DB6122">
        <w:t xml:space="preserve">. </w:t>
      </w:r>
      <w:r>
        <w:t>Ai vu la figure à la fenêtre</w:t>
      </w:r>
      <w:r w:rsidR="00DB6122">
        <w:t xml:space="preserve">. </w:t>
      </w:r>
      <w:r>
        <w:t>Je serai au train de sept heures</w:t>
      </w:r>
      <w:r w:rsidR="00DB6122">
        <w:t xml:space="preserve">. </w:t>
      </w:r>
      <w:r>
        <w:t>Ne prendrai aucune décision avant votre arrivée</w:t>
      </w:r>
      <w:r w:rsidR="00DB6122">
        <w:t>. »</w:t>
      </w:r>
      <w:r>
        <w:t xml:space="preserve"> Tel était le message de </w:t>
      </w:r>
      <w:r w:rsidR="00DB6122">
        <w:t>M. </w:t>
      </w:r>
      <w:r>
        <w:t>Grant Munro</w:t>
      </w:r>
      <w:r w:rsidR="00DB6122">
        <w:t>.</w:t>
      </w:r>
    </w:p>
    <w:p w14:paraId="4C6108B6" w14:textId="77777777" w:rsidR="00DB6122" w:rsidRDefault="00000000" w:rsidP="00DB6122">
      <w:r>
        <w:t>Il nous guettait sur le quai à notre descente de wagon</w:t>
      </w:r>
      <w:r w:rsidR="00DB6122">
        <w:t xml:space="preserve">. </w:t>
      </w:r>
      <w:r>
        <w:t>Les lampes de la gare nous permirent de constater qu</w:t>
      </w:r>
      <w:r w:rsidR="00DB6122">
        <w:t>’</w:t>
      </w:r>
      <w:r>
        <w:t>il était très pâle et qu</w:t>
      </w:r>
      <w:r w:rsidR="00DB6122">
        <w:t>’</w:t>
      </w:r>
      <w:r>
        <w:t>il frémissait d</w:t>
      </w:r>
      <w:r w:rsidR="00DB6122">
        <w:t>’</w:t>
      </w:r>
      <w:r>
        <w:t>une agitation difficilement contenue</w:t>
      </w:r>
      <w:r w:rsidR="00DB6122">
        <w:t>.</w:t>
      </w:r>
    </w:p>
    <w:p w14:paraId="0258FDF4" w14:textId="77777777" w:rsidR="00DB6122" w:rsidRDefault="00DB6122" w:rsidP="00DB6122">
      <w:r>
        <w:t>« </w:t>
      </w:r>
      <w:r w:rsidR="00000000">
        <w:t>Ils sont encore là</w:t>
      </w:r>
      <w:r>
        <w:t xml:space="preserve">, </w:t>
      </w:r>
      <w:r w:rsidR="00000000">
        <w:t>monsieur Holmes</w:t>
      </w:r>
      <w:r>
        <w:t xml:space="preserve"> ! </w:t>
      </w:r>
      <w:r w:rsidR="00000000">
        <w:t>murmura-t-il en posant une main sur la manche de mon ami</w:t>
      </w:r>
      <w:r>
        <w:t xml:space="preserve">. </w:t>
      </w:r>
      <w:r w:rsidR="00000000">
        <w:t>J</w:t>
      </w:r>
      <w:r>
        <w:t>’</w:t>
      </w:r>
      <w:r w:rsidR="00000000">
        <w:t>ai vu des lumières dans la villa quand je suis descendu</w:t>
      </w:r>
      <w:r>
        <w:t xml:space="preserve">. </w:t>
      </w:r>
      <w:r w:rsidR="00000000">
        <w:t>Nous allons régler tout maintenant</w:t>
      </w:r>
      <w:r>
        <w:t xml:space="preserve">, </w:t>
      </w:r>
      <w:r w:rsidR="00000000">
        <w:t>une fois pour toutes</w:t>
      </w:r>
      <w:r>
        <w:t> !</w:t>
      </w:r>
    </w:p>
    <w:p w14:paraId="19606D74" w14:textId="77777777" w:rsidR="00DB6122" w:rsidRDefault="00DB6122" w:rsidP="00DB6122">
      <w:r>
        <w:t>— </w:t>
      </w:r>
      <w:r w:rsidR="00000000">
        <w:t>Quel est votre plan</w:t>
      </w:r>
      <w:r>
        <w:t xml:space="preserve"> ? </w:t>
      </w:r>
      <w:r w:rsidR="00000000">
        <w:t>demanda Holmes tandis que nous nous engagions dans la sombre route bordée d</w:t>
      </w:r>
      <w:r>
        <w:t>’</w:t>
      </w:r>
      <w:r w:rsidR="00000000">
        <w:t>arbres</w:t>
      </w:r>
      <w:r>
        <w:t>.</w:t>
      </w:r>
    </w:p>
    <w:p w14:paraId="61079F66" w14:textId="77777777" w:rsidR="00DB6122" w:rsidRDefault="00DB6122" w:rsidP="00DB6122">
      <w:r>
        <w:t>— </w:t>
      </w:r>
      <w:r w:rsidR="00000000">
        <w:t>Je vais pénétrer dans la maison par n</w:t>
      </w:r>
      <w:r>
        <w:t>’</w:t>
      </w:r>
      <w:r w:rsidR="00000000">
        <w:t>importe quel moyen</w:t>
      </w:r>
      <w:r>
        <w:t xml:space="preserve"> : </w:t>
      </w:r>
      <w:r w:rsidR="00000000">
        <w:t>de force sans doute</w:t>
      </w:r>
      <w:r>
        <w:t xml:space="preserve">. </w:t>
      </w:r>
      <w:r w:rsidR="00000000">
        <w:t>Je verrai par moi-même qui habite là</w:t>
      </w:r>
      <w:r>
        <w:t xml:space="preserve">. </w:t>
      </w:r>
      <w:r w:rsidR="00000000">
        <w:t>Je voudrais que tous les deux vous me serviez de témoins</w:t>
      </w:r>
      <w:r>
        <w:t>.</w:t>
      </w:r>
    </w:p>
    <w:p w14:paraId="142B18D6" w14:textId="77777777" w:rsidR="00DB6122" w:rsidRDefault="00DB6122" w:rsidP="00DB6122">
      <w:r>
        <w:t>— </w:t>
      </w:r>
      <w:r w:rsidR="00000000">
        <w:t>Vous y êtes absolument déterminé</w:t>
      </w:r>
      <w:r>
        <w:t xml:space="preserve">, </w:t>
      </w:r>
      <w:r w:rsidR="00000000">
        <w:t>en dépit de l</w:t>
      </w:r>
      <w:r>
        <w:t>’</w:t>
      </w:r>
      <w:r w:rsidR="00000000">
        <w:t>avertissement de votre femme</w:t>
      </w:r>
      <w:r>
        <w:t xml:space="preserve"> ? </w:t>
      </w:r>
      <w:r w:rsidR="00000000">
        <w:t>Rappelez-vous</w:t>
      </w:r>
      <w:r>
        <w:t xml:space="preserve"> : </w:t>
      </w:r>
      <w:r w:rsidR="00000000">
        <w:t>elle vous a dit qu</w:t>
      </w:r>
      <w:r>
        <w:t>’</w:t>
      </w:r>
      <w:r w:rsidR="00000000">
        <w:t>il valait mieux que vous ne sondiez pas ce mystère</w:t>
      </w:r>
      <w:r>
        <w:t>…</w:t>
      </w:r>
    </w:p>
    <w:p w14:paraId="313DFB53" w14:textId="77777777" w:rsidR="00DB6122" w:rsidRDefault="00DB6122" w:rsidP="00DB6122">
      <w:r>
        <w:t>— </w:t>
      </w:r>
      <w:r w:rsidR="00000000">
        <w:t>Oui</w:t>
      </w:r>
      <w:r>
        <w:t xml:space="preserve">, </w:t>
      </w:r>
      <w:r w:rsidR="00000000">
        <w:t>je suis absolument déterminé</w:t>
      </w:r>
      <w:r>
        <w:t>.</w:t>
      </w:r>
    </w:p>
    <w:p w14:paraId="2F3F5DF1" w14:textId="546491E6" w:rsidR="00DB6122" w:rsidRDefault="00DB6122" w:rsidP="00DB6122">
      <w:r>
        <w:t>— </w:t>
      </w:r>
      <w:r w:rsidR="00000000">
        <w:t>Ma foi</w:t>
      </w:r>
      <w:r>
        <w:t xml:space="preserve">, </w:t>
      </w:r>
      <w:r w:rsidR="00000000">
        <w:t>je pense que vous avez raison</w:t>
      </w:r>
      <w:r>
        <w:t xml:space="preserve">. </w:t>
      </w:r>
      <w:r w:rsidR="00000000">
        <w:t>N</w:t>
      </w:r>
      <w:r>
        <w:t>’</w:t>
      </w:r>
      <w:r w:rsidR="00000000">
        <w:t>importe quelle certitude est préférable au doute torturant</w:t>
      </w:r>
      <w:r>
        <w:t xml:space="preserve">. </w:t>
      </w:r>
      <w:r w:rsidR="00000000">
        <w:t>Nous ferions mieux de monter tout de suite</w:t>
      </w:r>
      <w:r>
        <w:t xml:space="preserve">. </w:t>
      </w:r>
      <w:r w:rsidR="00000000">
        <w:t>Certes</w:t>
      </w:r>
      <w:r>
        <w:t xml:space="preserve">, </w:t>
      </w:r>
      <w:r w:rsidR="00000000">
        <w:t>légalement nous nous mettons dans un mauvais cas</w:t>
      </w:r>
      <w:r>
        <w:t xml:space="preserve">, </w:t>
      </w:r>
      <w:r w:rsidR="00000000">
        <w:t>mais la cause en vaut la peine</w:t>
      </w:r>
      <w:r>
        <w:t>. »</w:t>
      </w:r>
    </w:p>
    <w:p w14:paraId="6165E5A8" w14:textId="0798D363" w:rsidR="00DB6122" w:rsidRDefault="00000000" w:rsidP="00DB6122">
      <w:r>
        <w:lastRenderedPageBreak/>
        <w:t>La nuit était très sombre et une petite pluie commença à tomber quand nous quittâmes la grand-route pour tourner dans un petit chemin creux aux ornières profondes</w:t>
      </w:r>
      <w:r w:rsidR="00DB6122">
        <w:t>. M. </w:t>
      </w:r>
      <w:r>
        <w:t>Grant Munro marchait très vite</w:t>
      </w:r>
      <w:r w:rsidR="00DB6122">
        <w:t xml:space="preserve"> ; </w:t>
      </w:r>
      <w:r>
        <w:t>en trébuchant nous le suivions du mieux que nous le pouvions</w:t>
      </w:r>
      <w:r w:rsidR="00DB6122">
        <w:t>.</w:t>
      </w:r>
    </w:p>
    <w:p w14:paraId="20ABA8E9" w14:textId="31DF5FAB" w:rsidR="00DB6122" w:rsidRDefault="00DB6122" w:rsidP="00DB6122">
      <w:r>
        <w:t>« </w:t>
      </w:r>
      <w:r w:rsidR="00000000">
        <w:t>Voilà les lumières de ma maison</w:t>
      </w:r>
      <w:r>
        <w:t xml:space="preserve">, </w:t>
      </w:r>
      <w:r w:rsidR="00000000">
        <w:t>murmura-t-il en désignant une lueur parmi les arbres</w:t>
      </w:r>
      <w:r>
        <w:t xml:space="preserve">. </w:t>
      </w:r>
      <w:r w:rsidR="00000000">
        <w:t>Et voici la villa que je vais forcer</w:t>
      </w:r>
      <w:r>
        <w:t>. »</w:t>
      </w:r>
    </w:p>
    <w:p w14:paraId="2CA92407" w14:textId="4832506F" w:rsidR="00DB6122" w:rsidRDefault="00000000" w:rsidP="00DB6122">
      <w:r>
        <w:t>Après un coude du petit chemin</w:t>
      </w:r>
      <w:r w:rsidR="00DB6122">
        <w:t xml:space="preserve">, </w:t>
      </w:r>
      <w:r>
        <w:t>la villa se dressa tout près de nous</w:t>
      </w:r>
      <w:r w:rsidR="00DB6122">
        <w:t xml:space="preserve">. </w:t>
      </w:r>
      <w:r>
        <w:t>Une raie jaune qui tombait sur le premier plan obscur montrait que la porte n</w:t>
      </w:r>
      <w:r w:rsidR="00DB6122">
        <w:t>’</w:t>
      </w:r>
      <w:r>
        <w:t>était pas complètement fermée</w:t>
      </w:r>
      <w:r w:rsidR="00DB6122">
        <w:t xml:space="preserve">. </w:t>
      </w:r>
      <w:r w:rsidR="000C6296">
        <w:t>À</w:t>
      </w:r>
      <w:r>
        <w:t xml:space="preserve"> l</w:t>
      </w:r>
      <w:r w:rsidR="00DB6122">
        <w:t>’</w:t>
      </w:r>
      <w:r>
        <w:t>étage supérieur une fenêtre était largement éclairée</w:t>
      </w:r>
      <w:r w:rsidR="00DB6122">
        <w:t xml:space="preserve">. </w:t>
      </w:r>
      <w:r>
        <w:t>Pendant que nous regardions</w:t>
      </w:r>
      <w:r w:rsidR="00DB6122">
        <w:t xml:space="preserve">, </w:t>
      </w:r>
      <w:r>
        <w:t>une tache noire se déplaça derrière le store</w:t>
      </w:r>
      <w:r w:rsidR="00DB6122">
        <w:t>.</w:t>
      </w:r>
    </w:p>
    <w:p w14:paraId="5511650B" w14:textId="1D284343" w:rsidR="00DB6122" w:rsidRDefault="00DB6122" w:rsidP="00DB6122">
      <w:r>
        <w:t>« </w:t>
      </w:r>
      <w:r w:rsidR="00000000">
        <w:t>C</w:t>
      </w:r>
      <w:r>
        <w:t>’</w:t>
      </w:r>
      <w:r w:rsidR="00000000">
        <w:t>est la mégère</w:t>
      </w:r>
      <w:r>
        <w:t xml:space="preserve"> ! </w:t>
      </w:r>
      <w:r w:rsidR="00000000">
        <w:t>s</w:t>
      </w:r>
      <w:r>
        <w:t>’</w:t>
      </w:r>
      <w:r w:rsidR="00000000">
        <w:t>écria Grant Munro</w:t>
      </w:r>
      <w:r>
        <w:t xml:space="preserve">. </w:t>
      </w:r>
      <w:r w:rsidR="00000000">
        <w:t>Vous voyez bien qu</w:t>
      </w:r>
      <w:r>
        <w:t>’</w:t>
      </w:r>
      <w:r w:rsidR="00000000">
        <w:t>il y a quelqu</w:t>
      </w:r>
      <w:r>
        <w:t>’</w:t>
      </w:r>
      <w:r w:rsidR="00000000">
        <w:t>un ici</w:t>
      </w:r>
      <w:r>
        <w:t xml:space="preserve"> ! </w:t>
      </w:r>
      <w:r w:rsidR="00000000">
        <w:t>Suivez-moi</w:t>
      </w:r>
      <w:r>
        <w:t xml:space="preserve">, </w:t>
      </w:r>
      <w:r w:rsidR="00000000">
        <w:t>et nous aurons bientôt le fin mot de tout</w:t>
      </w:r>
      <w:r>
        <w:t> ! »</w:t>
      </w:r>
    </w:p>
    <w:p w14:paraId="49B929C7" w14:textId="77777777" w:rsidR="00DB6122" w:rsidRDefault="00000000" w:rsidP="00DB6122">
      <w:r>
        <w:t>Nous nous approchâmes de la porte</w:t>
      </w:r>
      <w:r w:rsidR="00DB6122">
        <w:t xml:space="preserve">, </w:t>
      </w:r>
      <w:r>
        <w:t>mais tout à coup une femme sortit de l</w:t>
      </w:r>
      <w:r w:rsidR="00DB6122">
        <w:t>’</w:t>
      </w:r>
      <w:r>
        <w:t>ombre et se plaça dans le rayon doré de la lampe</w:t>
      </w:r>
      <w:r w:rsidR="00DB6122">
        <w:t xml:space="preserve">. </w:t>
      </w:r>
      <w:r>
        <w:t>Comme elle était à contre-jour je ne pouvais pas voir son visage</w:t>
      </w:r>
      <w:r w:rsidR="00DB6122">
        <w:t xml:space="preserve">, </w:t>
      </w:r>
      <w:r>
        <w:t>mais elle étendait ses bras dans une attitude de supplication</w:t>
      </w:r>
      <w:r w:rsidR="00DB6122">
        <w:t>.</w:t>
      </w:r>
    </w:p>
    <w:p w14:paraId="79E92C3B" w14:textId="77777777" w:rsidR="00DB6122" w:rsidRDefault="00DB6122" w:rsidP="00DB6122">
      <w:r>
        <w:t>« </w:t>
      </w:r>
      <w:r w:rsidR="00000000">
        <w:t>Pour l</w:t>
      </w:r>
      <w:r>
        <w:t>’</w:t>
      </w:r>
      <w:r w:rsidR="00000000">
        <w:t>amour de Dieu</w:t>
      </w:r>
      <w:r>
        <w:t xml:space="preserve">, </w:t>
      </w:r>
      <w:r w:rsidR="00000000">
        <w:t>Jack</w:t>
      </w:r>
      <w:r>
        <w:t xml:space="preserve">, </w:t>
      </w:r>
      <w:r w:rsidR="00000000">
        <w:t>non</w:t>
      </w:r>
      <w:r>
        <w:t xml:space="preserve"> ! </w:t>
      </w:r>
      <w:r w:rsidR="00000000">
        <w:t>cria-t-elle</w:t>
      </w:r>
      <w:r>
        <w:t xml:space="preserve">. </w:t>
      </w:r>
      <w:r w:rsidR="00000000">
        <w:t>J</w:t>
      </w:r>
      <w:r>
        <w:t>’</w:t>
      </w:r>
      <w:r w:rsidR="00000000">
        <w:t>avais le pressentiment que tu viendrais ce soir</w:t>
      </w:r>
      <w:r>
        <w:t xml:space="preserve">. </w:t>
      </w:r>
      <w:r w:rsidR="00000000">
        <w:t>N</w:t>
      </w:r>
      <w:r>
        <w:t>’</w:t>
      </w:r>
      <w:r w:rsidR="00000000">
        <w:t>entre pas</w:t>
      </w:r>
      <w:r>
        <w:t xml:space="preserve">, </w:t>
      </w:r>
      <w:r w:rsidR="00000000">
        <w:t>mon chéri</w:t>
      </w:r>
      <w:r>
        <w:t xml:space="preserve"> ! </w:t>
      </w:r>
      <w:r w:rsidR="00000000">
        <w:t>Fais-moi confiance</w:t>
      </w:r>
      <w:r>
        <w:t xml:space="preserve"> : </w:t>
      </w:r>
      <w:r w:rsidR="00000000">
        <w:t>je te jure que tu n</w:t>
      </w:r>
      <w:r>
        <w:t>’</w:t>
      </w:r>
      <w:r w:rsidR="00000000">
        <w:t>auras jamais à le regretter</w:t>
      </w:r>
      <w:r>
        <w:t>.</w:t>
      </w:r>
    </w:p>
    <w:p w14:paraId="7D327B75" w14:textId="5F8484D8" w:rsidR="00DB6122" w:rsidRDefault="00DB6122" w:rsidP="00DB6122">
      <w:r>
        <w:t>— </w:t>
      </w:r>
      <w:r w:rsidR="00000000">
        <w:t>Trop longtemps je t</w:t>
      </w:r>
      <w:r>
        <w:t>’</w:t>
      </w:r>
      <w:r w:rsidR="00000000">
        <w:t>ai fait confiance</w:t>
      </w:r>
      <w:r>
        <w:t xml:space="preserve">, </w:t>
      </w:r>
      <w:r w:rsidR="00000000">
        <w:t>Effie</w:t>
      </w:r>
      <w:r>
        <w:t xml:space="preserve"> ! </w:t>
      </w:r>
      <w:r w:rsidR="00000000">
        <w:t>Laisse-moi passer</w:t>
      </w:r>
      <w:r>
        <w:t xml:space="preserve">. </w:t>
      </w:r>
      <w:r w:rsidR="00000000">
        <w:t>Il faut que je passe</w:t>
      </w:r>
      <w:r>
        <w:t xml:space="preserve">. </w:t>
      </w:r>
      <w:r w:rsidR="00000000">
        <w:t>Mes amis et moi nous allons éclaircir cette affaire et la régler une fois pour toutes</w:t>
      </w:r>
      <w:r>
        <w:t>. »</w:t>
      </w:r>
    </w:p>
    <w:p w14:paraId="5F494015" w14:textId="77777777" w:rsidR="00DB6122" w:rsidRDefault="00000000" w:rsidP="00DB6122">
      <w:r>
        <w:lastRenderedPageBreak/>
        <w:t>Il la poussa de côté</w:t>
      </w:r>
      <w:r w:rsidR="00DB6122">
        <w:t xml:space="preserve">, </w:t>
      </w:r>
      <w:r>
        <w:t>nous le suivîmes</w:t>
      </w:r>
      <w:r w:rsidR="00DB6122">
        <w:t xml:space="preserve">. </w:t>
      </w:r>
      <w:r>
        <w:t>Il ouvrit la porte</w:t>
      </w:r>
      <w:r w:rsidR="00DB6122">
        <w:t xml:space="preserve">. </w:t>
      </w:r>
      <w:r>
        <w:t>Une femme d</w:t>
      </w:r>
      <w:r w:rsidR="00DB6122">
        <w:t>’</w:t>
      </w:r>
      <w:r>
        <w:t>un certain âge accourut</w:t>
      </w:r>
      <w:r w:rsidR="00DB6122">
        <w:t xml:space="preserve">, </w:t>
      </w:r>
      <w:r>
        <w:t>voulut lui barrer le passage</w:t>
      </w:r>
      <w:r w:rsidR="00DB6122">
        <w:t xml:space="preserve">, </w:t>
      </w:r>
      <w:r>
        <w:t>mais il la bouscula</w:t>
      </w:r>
      <w:r w:rsidR="00DB6122">
        <w:t xml:space="preserve">, </w:t>
      </w:r>
      <w:r>
        <w:t>et nous grimpâmes l</w:t>
      </w:r>
      <w:r w:rsidR="00DB6122">
        <w:t>’</w:t>
      </w:r>
      <w:r>
        <w:t>escalier</w:t>
      </w:r>
      <w:r w:rsidR="00DB6122">
        <w:t xml:space="preserve">. </w:t>
      </w:r>
      <w:r>
        <w:t>Grant Munro se précipita dans la pièce éclairée du haut</w:t>
      </w:r>
      <w:r w:rsidR="00DB6122">
        <w:t xml:space="preserve">. </w:t>
      </w:r>
      <w:r>
        <w:t>Nous entrâmes sur ses talons</w:t>
      </w:r>
      <w:r w:rsidR="00DB6122">
        <w:t>.</w:t>
      </w:r>
    </w:p>
    <w:p w14:paraId="798AE22D" w14:textId="77777777" w:rsidR="00DB6122" w:rsidRDefault="00000000" w:rsidP="00DB6122">
      <w:r>
        <w:t>C</w:t>
      </w:r>
      <w:r w:rsidR="00DB6122">
        <w:t>’</w:t>
      </w:r>
      <w:r>
        <w:t>était une chambre confortable</w:t>
      </w:r>
      <w:r w:rsidR="00DB6122">
        <w:t xml:space="preserve">, </w:t>
      </w:r>
      <w:r>
        <w:t>bien meublée</w:t>
      </w:r>
      <w:r w:rsidR="00DB6122">
        <w:t xml:space="preserve">, </w:t>
      </w:r>
      <w:r>
        <w:t>avec deux bougies qui brûlaient sur la table</w:t>
      </w:r>
      <w:r w:rsidR="00DB6122">
        <w:t xml:space="preserve">, </w:t>
      </w:r>
      <w:r>
        <w:t>et deux autres sur la cheminée</w:t>
      </w:r>
      <w:r w:rsidR="00DB6122">
        <w:t xml:space="preserve">. </w:t>
      </w:r>
      <w:r>
        <w:t>Dans un coin</w:t>
      </w:r>
      <w:r w:rsidR="00DB6122">
        <w:t xml:space="preserve">, </w:t>
      </w:r>
      <w:r>
        <w:t>penchée au-dessus d</w:t>
      </w:r>
      <w:r w:rsidR="00DB6122">
        <w:t>’</w:t>
      </w:r>
      <w:r>
        <w:t>un pupitre</w:t>
      </w:r>
      <w:r w:rsidR="00DB6122">
        <w:t xml:space="preserve">, </w:t>
      </w:r>
      <w:r>
        <w:t>il y avait ce qui ressemblait à une petite fille</w:t>
      </w:r>
      <w:r w:rsidR="00DB6122">
        <w:t xml:space="preserve">. </w:t>
      </w:r>
      <w:r>
        <w:t>Elle nous tournait le dos quand nous entrâmes</w:t>
      </w:r>
      <w:r w:rsidR="00DB6122">
        <w:t xml:space="preserve">, </w:t>
      </w:r>
      <w:r>
        <w:t>mais nous constatâmes qu</w:t>
      </w:r>
      <w:r w:rsidR="00DB6122">
        <w:t>’</w:t>
      </w:r>
      <w:r>
        <w:t>elle portait une robe rouge et de longs gants blancs</w:t>
      </w:r>
      <w:r w:rsidR="00DB6122">
        <w:t xml:space="preserve">. </w:t>
      </w:r>
      <w:r>
        <w:t>Quand brusquement elle nous fit face</w:t>
      </w:r>
      <w:r w:rsidR="00DB6122">
        <w:t xml:space="preserve">, </w:t>
      </w:r>
      <w:r>
        <w:t>je ne pus réprimer un cri de surprise et d</w:t>
      </w:r>
      <w:r w:rsidR="00DB6122">
        <w:t>’</w:t>
      </w:r>
      <w:r>
        <w:t>horreur</w:t>
      </w:r>
      <w:r w:rsidR="00DB6122">
        <w:t xml:space="preserve">. </w:t>
      </w:r>
      <w:r>
        <w:t>Sa figure était d</w:t>
      </w:r>
      <w:r w:rsidR="00DB6122">
        <w:t>’</w:t>
      </w:r>
      <w:r>
        <w:t>une affreuse teinte livide</w:t>
      </w:r>
      <w:r w:rsidR="00DB6122">
        <w:t xml:space="preserve">, </w:t>
      </w:r>
      <w:r>
        <w:t>avec des traits parfaitement dépourvus de toute expression</w:t>
      </w:r>
      <w:r w:rsidR="00DB6122">
        <w:t xml:space="preserve">. </w:t>
      </w:r>
      <w:r>
        <w:t>Une seconde plus tard le mystère fut expliqué</w:t>
      </w:r>
      <w:r w:rsidR="00DB6122">
        <w:t xml:space="preserve">. </w:t>
      </w:r>
      <w:r>
        <w:t>Holmes</w:t>
      </w:r>
      <w:r w:rsidR="00DB6122">
        <w:t xml:space="preserve">, </w:t>
      </w:r>
      <w:r>
        <w:t>en riant</w:t>
      </w:r>
      <w:r w:rsidR="00DB6122">
        <w:t xml:space="preserve">, </w:t>
      </w:r>
      <w:r>
        <w:t>passa une main derrière l</w:t>
      </w:r>
      <w:r w:rsidR="00DB6122">
        <w:t>’</w:t>
      </w:r>
      <w:r>
        <w:t>oreille de l</w:t>
      </w:r>
      <w:r w:rsidR="00DB6122">
        <w:t>’</w:t>
      </w:r>
      <w:r>
        <w:t>enfant</w:t>
      </w:r>
      <w:r w:rsidR="00DB6122">
        <w:t xml:space="preserve">, </w:t>
      </w:r>
      <w:r>
        <w:t>un masque tomba de sa figure</w:t>
      </w:r>
      <w:r w:rsidR="00DB6122">
        <w:t xml:space="preserve">, </w:t>
      </w:r>
      <w:r>
        <w:t>et nous nous trouvâmes en face d</w:t>
      </w:r>
      <w:r w:rsidR="00DB6122">
        <w:t>’</w:t>
      </w:r>
      <w:r>
        <w:t>une petite Négresse noire comme du charbon qui riait de toutes ses dents blanches devant notre stupéfaction</w:t>
      </w:r>
      <w:r w:rsidR="00DB6122">
        <w:t xml:space="preserve">. </w:t>
      </w:r>
      <w:r>
        <w:t>En sympathie avec sa joie</w:t>
      </w:r>
      <w:r w:rsidR="00DB6122">
        <w:t xml:space="preserve">, </w:t>
      </w:r>
      <w:r>
        <w:t>je me mis à rire aussi</w:t>
      </w:r>
      <w:r w:rsidR="00DB6122">
        <w:t xml:space="preserve">, </w:t>
      </w:r>
      <w:r>
        <w:t>mais Grant Munro</w:t>
      </w:r>
      <w:r w:rsidR="00DB6122">
        <w:t xml:space="preserve">, </w:t>
      </w:r>
      <w:r>
        <w:t>une main sur la gorge</w:t>
      </w:r>
      <w:r w:rsidR="00DB6122">
        <w:t xml:space="preserve">, </w:t>
      </w:r>
      <w:r>
        <w:t>cria</w:t>
      </w:r>
      <w:r w:rsidR="00DB6122">
        <w:t> :</w:t>
      </w:r>
    </w:p>
    <w:p w14:paraId="7444EC85" w14:textId="77777777" w:rsidR="00DB6122" w:rsidRDefault="00DB6122" w:rsidP="00DB6122">
      <w:r>
        <w:t>« </w:t>
      </w:r>
      <w:r w:rsidR="00000000">
        <w:t>Mon Dieu</w:t>
      </w:r>
      <w:r>
        <w:t xml:space="preserve"> ! </w:t>
      </w:r>
      <w:r w:rsidR="00000000">
        <w:t>Mais qu</w:t>
      </w:r>
      <w:r>
        <w:t>’</w:t>
      </w:r>
      <w:r w:rsidR="00000000">
        <w:t>est-ce que cela veut dire</w:t>
      </w:r>
      <w:r>
        <w:t> ?</w:t>
      </w:r>
    </w:p>
    <w:p w14:paraId="53896E1B" w14:textId="6013D7A6" w:rsidR="00DB6122" w:rsidRDefault="00DB6122" w:rsidP="00DB6122">
      <w:r>
        <w:t>— </w:t>
      </w:r>
      <w:r w:rsidR="00000000">
        <w:t>Je vais te l</w:t>
      </w:r>
      <w:r>
        <w:t>’</w:t>
      </w:r>
      <w:r w:rsidR="00000000">
        <w:t>expliquer</w:t>
      </w:r>
      <w:r>
        <w:t> !… »</w:t>
      </w:r>
    </w:p>
    <w:p w14:paraId="16A845F7" w14:textId="134EF6A2" w:rsidR="00DB6122" w:rsidRDefault="00DB6122" w:rsidP="00DB6122">
      <w:r>
        <w:t>M</w:t>
      </w:r>
      <w:r w:rsidRPr="00DB6122">
        <w:rPr>
          <w:vertAlign w:val="superscript"/>
        </w:rPr>
        <w:t>me</w:t>
      </w:r>
      <w:r>
        <w:t> </w:t>
      </w:r>
      <w:r w:rsidR="00000000">
        <w:t>Grant Munro entra dans la chambre</w:t>
      </w:r>
      <w:r>
        <w:t xml:space="preserve">. </w:t>
      </w:r>
      <w:r w:rsidR="00000000">
        <w:t>Elle avait un fier visage</w:t>
      </w:r>
      <w:r>
        <w:t xml:space="preserve">, </w:t>
      </w:r>
      <w:r w:rsidR="00000000">
        <w:t>tragiquement beau</w:t>
      </w:r>
      <w:r>
        <w:t>.</w:t>
      </w:r>
    </w:p>
    <w:p w14:paraId="5DFB83D0" w14:textId="5ABEED8C" w:rsidR="00DB6122" w:rsidRDefault="00DB6122" w:rsidP="00DB6122">
      <w:r>
        <w:t xml:space="preserve">« … </w:t>
      </w:r>
      <w:r w:rsidR="00000000">
        <w:t>Tu m</w:t>
      </w:r>
      <w:r>
        <w:t>’</w:t>
      </w:r>
      <w:r w:rsidR="00000000">
        <w:t>as obligée</w:t>
      </w:r>
      <w:r>
        <w:t xml:space="preserve">, </w:t>
      </w:r>
      <w:r w:rsidR="00000000">
        <w:t>alors que je ne le voulais pas</w:t>
      </w:r>
      <w:r>
        <w:t xml:space="preserve">, </w:t>
      </w:r>
      <w:r w:rsidR="00000000">
        <w:t>à tout dire</w:t>
      </w:r>
      <w:r>
        <w:t xml:space="preserve">. </w:t>
      </w:r>
      <w:r w:rsidR="000C6296">
        <w:t>À</w:t>
      </w:r>
      <w:r w:rsidR="00000000">
        <w:t xml:space="preserve"> présent il faudra que toi et moi nous nous accommodions de la vérité</w:t>
      </w:r>
      <w:r>
        <w:t xml:space="preserve">. </w:t>
      </w:r>
      <w:r w:rsidR="00000000">
        <w:t>Mon mari est mort à Atlanta</w:t>
      </w:r>
      <w:r>
        <w:t xml:space="preserve">. </w:t>
      </w:r>
      <w:r w:rsidR="00000000">
        <w:t>Mon enfant a survécu</w:t>
      </w:r>
      <w:r>
        <w:t>.</w:t>
      </w:r>
    </w:p>
    <w:p w14:paraId="45583BD9" w14:textId="5090CC54" w:rsidR="00DB6122" w:rsidRDefault="00DB6122" w:rsidP="00DB6122">
      <w:r>
        <w:t>— </w:t>
      </w:r>
      <w:r w:rsidR="00000000">
        <w:t>Ton enfant</w:t>
      </w:r>
      <w:r>
        <w:t> ! »</w:t>
      </w:r>
    </w:p>
    <w:p w14:paraId="3A7EC7CA" w14:textId="77777777" w:rsidR="00DB6122" w:rsidRDefault="00000000" w:rsidP="00DB6122">
      <w:r>
        <w:lastRenderedPageBreak/>
        <w:t>Elle tira de son corsage un médaillon en argent</w:t>
      </w:r>
      <w:r w:rsidR="00DB6122">
        <w:t>.</w:t>
      </w:r>
    </w:p>
    <w:p w14:paraId="5D6A99EC" w14:textId="77777777" w:rsidR="00DB6122" w:rsidRDefault="00DB6122" w:rsidP="00DB6122">
      <w:r>
        <w:t>« </w:t>
      </w:r>
      <w:r w:rsidR="00000000">
        <w:t>Tu n</w:t>
      </w:r>
      <w:r>
        <w:t>’</w:t>
      </w:r>
      <w:r w:rsidR="00000000">
        <w:t>as jamais vu ce médaillon ouvert</w:t>
      </w:r>
      <w:r>
        <w:t> ?</w:t>
      </w:r>
    </w:p>
    <w:p w14:paraId="37CAB919" w14:textId="2CC35A43" w:rsidR="00DB6122" w:rsidRDefault="00DB6122" w:rsidP="00DB6122">
      <w:r>
        <w:t>— </w:t>
      </w:r>
      <w:r w:rsidR="00000000">
        <w:t>Je croyais qu</w:t>
      </w:r>
      <w:r>
        <w:t>’</w:t>
      </w:r>
      <w:r w:rsidR="00000000">
        <w:t>il ne s</w:t>
      </w:r>
      <w:r>
        <w:t>’</w:t>
      </w:r>
      <w:r w:rsidR="00000000">
        <w:t>ouvrait pas</w:t>
      </w:r>
      <w:r>
        <w:t>. »</w:t>
      </w:r>
    </w:p>
    <w:p w14:paraId="5B771B86" w14:textId="77777777" w:rsidR="00DB6122" w:rsidRDefault="00000000" w:rsidP="00DB6122">
      <w:r>
        <w:t>Elle toucha un ressort</w:t>
      </w:r>
      <w:r w:rsidR="00DB6122">
        <w:t xml:space="preserve">, </w:t>
      </w:r>
      <w:r>
        <w:t>la face du dessus se leva</w:t>
      </w:r>
      <w:r w:rsidR="00DB6122">
        <w:t xml:space="preserve">. </w:t>
      </w:r>
      <w:r>
        <w:t>Alors apparut le portrait d</w:t>
      </w:r>
      <w:r w:rsidR="00DB6122">
        <w:t>’</w:t>
      </w:r>
      <w:r>
        <w:t>un homme</w:t>
      </w:r>
      <w:r w:rsidR="00DB6122">
        <w:t xml:space="preserve">, </w:t>
      </w:r>
      <w:r>
        <w:t>d</w:t>
      </w:r>
      <w:r w:rsidR="00DB6122">
        <w:t>’</w:t>
      </w:r>
      <w:r>
        <w:t>une beauté et d</w:t>
      </w:r>
      <w:r w:rsidR="00DB6122">
        <w:t>’</w:t>
      </w:r>
      <w:r>
        <w:t>une intelligence frappantes</w:t>
      </w:r>
      <w:r w:rsidR="00DB6122">
        <w:t xml:space="preserve">, </w:t>
      </w:r>
      <w:r>
        <w:t>mais qui portait sur ses traits les signes formels d</w:t>
      </w:r>
      <w:r w:rsidR="00DB6122">
        <w:t>’</w:t>
      </w:r>
      <w:r>
        <w:t>une ascendance africaine</w:t>
      </w:r>
      <w:r w:rsidR="00DB6122">
        <w:t>.</w:t>
      </w:r>
    </w:p>
    <w:p w14:paraId="36F1C9BA" w14:textId="5D9FEDEA" w:rsidR="00DB6122" w:rsidRDefault="00DB6122" w:rsidP="00DB6122">
      <w:r>
        <w:t>« </w:t>
      </w:r>
      <w:r w:rsidR="00000000">
        <w:t>C</w:t>
      </w:r>
      <w:r>
        <w:t>’</w:t>
      </w:r>
      <w:r w:rsidR="00000000">
        <w:t>est John Hebron</w:t>
      </w:r>
      <w:r>
        <w:t xml:space="preserve">, </w:t>
      </w:r>
      <w:r w:rsidR="00000000">
        <w:t>d</w:t>
      </w:r>
      <w:r>
        <w:t>’</w:t>
      </w:r>
      <w:r w:rsidR="00000000">
        <w:t>Atlanta</w:t>
      </w:r>
      <w:r>
        <w:t xml:space="preserve"> ! </w:t>
      </w:r>
      <w:r w:rsidR="00000000">
        <w:t>fit la femme de Grant Munro</w:t>
      </w:r>
      <w:r>
        <w:t xml:space="preserve">. </w:t>
      </w:r>
      <w:r w:rsidR="00000000">
        <w:t>Et il n</w:t>
      </w:r>
      <w:r>
        <w:t>’</w:t>
      </w:r>
      <w:r w:rsidR="00000000">
        <w:t>y a jamais eu plus noble cœur sur la terre</w:t>
      </w:r>
      <w:r>
        <w:t xml:space="preserve">. </w:t>
      </w:r>
      <w:r w:rsidR="00000000">
        <w:t>J</w:t>
      </w:r>
      <w:r>
        <w:t>’</w:t>
      </w:r>
      <w:r w:rsidR="00000000">
        <w:t>avais rompu avec ma race pour l</w:t>
      </w:r>
      <w:r>
        <w:t>’</w:t>
      </w:r>
      <w:r w:rsidR="00000000">
        <w:t>épouser</w:t>
      </w:r>
      <w:r>
        <w:t xml:space="preserve">. </w:t>
      </w:r>
      <w:r w:rsidR="00000000">
        <w:t>Tant que nous avons vécu ensemble</w:t>
      </w:r>
      <w:r>
        <w:t xml:space="preserve">, </w:t>
      </w:r>
      <w:r w:rsidR="00000000">
        <w:t>je ne l</w:t>
      </w:r>
      <w:r>
        <w:t>’</w:t>
      </w:r>
      <w:r w:rsidR="00000000">
        <w:t>ai pas une fois regretté</w:t>
      </w:r>
      <w:r>
        <w:t xml:space="preserve">. </w:t>
      </w:r>
      <w:r w:rsidR="00000000">
        <w:t>Notre malheur a été que notre unique enfant ait tiré davantage de lui que de moi</w:t>
      </w:r>
      <w:r>
        <w:t xml:space="preserve">. </w:t>
      </w:r>
      <w:r w:rsidR="00000000">
        <w:t>Cela arrive souvent dans de telles unions</w:t>
      </w:r>
      <w:r>
        <w:t xml:space="preserve">, </w:t>
      </w:r>
      <w:r w:rsidR="00000000">
        <w:t>et ma petite Lucie est beaucoup plus noire que son père</w:t>
      </w:r>
      <w:r>
        <w:t xml:space="preserve">. </w:t>
      </w:r>
      <w:r w:rsidR="00000000">
        <w:t>Mais</w:t>
      </w:r>
      <w:r>
        <w:t xml:space="preserve">, </w:t>
      </w:r>
      <w:r w:rsidR="00000000">
        <w:t>noire ou blanche</w:t>
      </w:r>
      <w:r>
        <w:t xml:space="preserve">, </w:t>
      </w:r>
      <w:r w:rsidR="00000000">
        <w:t>n</w:t>
      </w:r>
      <w:r>
        <w:t>’</w:t>
      </w:r>
      <w:r w:rsidR="00000000">
        <w:t>importe</w:t>
      </w:r>
      <w:r>
        <w:t xml:space="preserve"> ! </w:t>
      </w:r>
      <w:r w:rsidR="00000000">
        <w:t>Elle est ma petite fille chérie</w:t>
      </w:r>
      <w:r>
        <w:t xml:space="preserve">, </w:t>
      </w:r>
      <w:r w:rsidR="00000000">
        <w:t>elle sera l</w:t>
      </w:r>
      <w:r>
        <w:t>’</w:t>
      </w:r>
      <w:r w:rsidR="00000000">
        <w:t>enfant gâtée de sa mère</w:t>
      </w:r>
      <w:r>
        <w:t> ! »</w:t>
      </w:r>
    </w:p>
    <w:p w14:paraId="3EEF7CB4" w14:textId="1C4C1A2F" w:rsidR="00DB6122" w:rsidRDefault="00000000" w:rsidP="00DB6122">
      <w:r>
        <w:t>La fillette</w:t>
      </w:r>
      <w:r w:rsidR="00DB6122">
        <w:t xml:space="preserve">, </w:t>
      </w:r>
      <w:r>
        <w:t>à ces mots</w:t>
      </w:r>
      <w:r w:rsidR="00DB6122">
        <w:t xml:space="preserve">, </w:t>
      </w:r>
      <w:r>
        <w:t>s</w:t>
      </w:r>
      <w:r w:rsidR="00DB6122">
        <w:t>’</w:t>
      </w:r>
      <w:r>
        <w:t xml:space="preserve">élança pour aller se pelotonner dans les jupes de </w:t>
      </w:r>
      <w:r w:rsidR="00DB6122">
        <w:t>M</w:t>
      </w:r>
      <w:r w:rsidR="00DB6122" w:rsidRPr="00DB6122">
        <w:rPr>
          <w:vertAlign w:val="superscript"/>
        </w:rPr>
        <w:t>me</w:t>
      </w:r>
      <w:r w:rsidR="00DB6122">
        <w:t> </w:t>
      </w:r>
      <w:r>
        <w:t>Grant Munro</w:t>
      </w:r>
      <w:r w:rsidR="00DB6122">
        <w:t xml:space="preserve">, </w:t>
      </w:r>
      <w:r>
        <w:t>qui reprit</w:t>
      </w:r>
      <w:r w:rsidR="00DB6122">
        <w:t> :</w:t>
      </w:r>
    </w:p>
    <w:p w14:paraId="1D349A77" w14:textId="564915C6" w:rsidR="00DB6122" w:rsidRDefault="00DB6122" w:rsidP="00DB6122">
      <w:r>
        <w:t xml:space="preserve">« … </w:t>
      </w:r>
      <w:r w:rsidR="00000000">
        <w:t>Je ne l</w:t>
      </w:r>
      <w:r>
        <w:t>’</w:t>
      </w:r>
      <w:r w:rsidR="00000000">
        <w:t>ai laissée en Amérique que parce que sa santé était fragile</w:t>
      </w:r>
      <w:r>
        <w:t xml:space="preserve">, </w:t>
      </w:r>
      <w:r w:rsidR="00000000">
        <w:t>et parce que tout changement lui aurait fait du mal</w:t>
      </w:r>
      <w:r>
        <w:t xml:space="preserve">. </w:t>
      </w:r>
      <w:r w:rsidR="00000000">
        <w:t>Je l</w:t>
      </w:r>
      <w:r>
        <w:t>’</w:t>
      </w:r>
      <w:r w:rsidR="00000000">
        <w:t>ai confiée aux soins d</w:t>
      </w:r>
      <w:r>
        <w:t>’</w:t>
      </w:r>
      <w:r w:rsidR="00000000">
        <w:t>une fidèle écossaise qui avait été notre servante</w:t>
      </w:r>
      <w:r>
        <w:t xml:space="preserve">. </w:t>
      </w:r>
      <w:r w:rsidR="00000000">
        <w:t>Pas un instant je n</w:t>
      </w:r>
      <w:r>
        <w:t>’</w:t>
      </w:r>
      <w:r w:rsidR="00000000">
        <w:t>ai songé à la renier</w:t>
      </w:r>
      <w:r>
        <w:t xml:space="preserve"> ! </w:t>
      </w:r>
      <w:r w:rsidR="00000000">
        <w:t>Mais quand j</w:t>
      </w:r>
      <w:r>
        <w:t>’</w:t>
      </w:r>
      <w:r w:rsidR="00000000">
        <w:t>ai appris à t</w:t>
      </w:r>
      <w:r>
        <w:t>’</w:t>
      </w:r>
      <w:r w:rsidR="00000000">
        <w:t>aimer</w:t>
      </w:r>
      <w:r>
        <w:t xml:space="preserve">, </w:t>
      </w:r>
      <w:r w:rsidR="00000000">
        <w:t>j</w:t>
      </w:r>
      <w:r>
        <w:t>’</w:t>
      </w:r>
      <w:r w:rsidR="00000000">
        <w:t>ai eu peur de te parler de cet enfant</w:t>
      </w:r>
      <w:r>
        <w:t xml:space="preserve">. </w:t>
      </w:r>
      <w:r w:rsidR="00000000">
        <w:t>Que Dieu me pardonne</w:t>
      </w:r>
      <w:r>
        <w:t xml:space="preserve"> ! </w:t>
      </w:r>
      <w:r w:rsidR="00000000">
        <w:t>Je craignais de te perdre</w:t>
      </w:r>
      <w:r>
        <w:t xml:space="preserve">. </w:t>
      </w:r>
      <w:r w:rsidR="00000000">
        <w:t>Je n</w:t>
      </w:r>
      <w:r>
        <w:t>’</w:t>
      </w:r>
      <w:r w:rsidR="00000000">
        <w:t>avais pas le courage de tout te dire</w:t>
      </w:r>
      <w:r>
        <w:t xml:space="preserve">. </w:t>
      </w:r>
      <w:r w:rsidR="00000000">
        <w:t>Devant choisir entre vous deux</w:t>
      </w:r>
      <w:r>
        <w:t xml:space="preserve">, </w:t>
      </w:r>
      <w:r w:rsidR="00000000">
        <w:t>dans ma faiblesse de femme je me suis détournée de ma petite fille</w:t>
      </w:r>
      <w:r>
        <w:t xml:space="preserve">. </w:t>
      </w:r>
      <w:r w:rsidR="00000000">
        <w:t>Pendant trois ans je t</w:t>
      </w:r>
      <w:r>
        <w:t>’</w:t>
      </w:r>
      <w:r w:rsidR="00000000">
        <w:t>ai caché son existence</w:t>
      </w:r>
      <w:r>
        <w:t xml:space="preserve">, </w:t>
      </w:r>
      <w:r w:rsidR="00000000">
        <w:t>mais la nourrice me donnait de ses nouvelles et je savais ainsi qu</w:t>
      </w:r>
      <w:r>
        <w:t>’</w:t>
      </w:r>
      <w:r w:rsidR="00000000">
        <w:t>elle était complètement rétablie</w:t>
      </w:r>
      <w:r>
        <w:t xml:space="preserve">. </w:t>
      </w:r>
      <w:r w:rsidR="00000000">
        <w:t>Finalement</w:t>
      </w:r>
      <w:r>
        <w:t xml:space="preserve">, </w:t>
      </w:r>
      <w:r w:rsidR="00000000">
        <w:t>il me vint un désir insurmontable de revoir l</w:t>
      </w:r>
      <w:r>
        <w:t>’</w:t>
      </w:r>
      <w:r w:rsidR="00000000">
        <w:t>enfant</w:t>
      </w:r>
      <w:r>
        <w:t xml:space="preserve">. </w:t>
      </w:r>
      <w:r w:rsidR="00000000">
        <w:t>Je luttai</w:t>
      </w:r>
      <w:r>
        <w:t xml:space="preserve">, </w:t>
      </w:r>
      <w:r w:rsidR="00000000">
        <w:t>me débattis</w:t>
      </w:r>
      <w:r>
        <w:t xml:space="preserve"> : </w:t>
      </w:r>
      <w:r w:rsidR="00000000">
        <w:lastRenderedPageBreak/>
        <w:t>en vain</w:t>
      </w:r>
      <w:r>
        <w:t xml:space="preserve">. </w:t>
      </w:r>
      <w:r w:rsidR="00000000">
        <w:t>J</w:t>
      </w:r>
      <w:r>
        <w:t>’</w:t>
      </w:r>
      <w:r w:rsidR="00000000">
        <w:t>avais beau supputer tous les dangers</w:t>
      </w:r>
      <w:r>
        <w:t xml:space="preserve">, </w:t>
      </w:r>
      <w:r w:rsidR="00000000">
        <w:t>je résolus de l</w:t>
      </w:r>
      <w:r>
        <w:t>’</w:t>
      </w:r>
      <w:r w:rsidR="00000000">
        <w:t>avoir près de moi</w:t>
      </w:r>
      <w:r>
        <w:t xml:space="preserve">, </w:t>
      </w:r>
      <w:r w:rsidR="00000000">
        <w:t>ne fût-ce que pour quelques semaines</w:t>
      </w:r>
      <w:r>
        <w:t xml:space="preserve">. </w:t>
      </w:r>
      <w:r w:rsidR="00000000">
        <w:t>J</w:t>
      </w:r>
      <w:r>
        <w:t>’</w:t>
      </w:r>
      <w:r w:rsidR="00000000">
        <w:t>envoyai cent livres à la nourrice et je lui fis parvenir toutes les indications quant à cette villa</w:t>
      </w:r>
      <w:r>
        <w:t xml:space="preserve">. </w:t>
      </w:r>
      <w:r w:rsidR="00000000">
        <w:t>De la sorte elle pouvait être notre voisine</w:t>
      </w:r>
      <w:r>
        <w:t xml:space="preserve">, </w:t>
      </w:r>
      <w:r w:rsidR="00000000">
        <w:t>sans qu</w:t>
      </w:r>
      <w:r>
        <w:t>’</w:t>
      </w:r>
      <w:r w:rsidR="00000000">
        <w:t>il y eût apparemment le moindre lien entre nous</w:t>
      </w:r>
      <w:r>
        <w:t xml:space="preserve">. </w:t>
      </w:r>
      <w:r w:rsidR="00000000">
        <w:t>Je poussai mes précautions jusqu</w:t>
      </w:r>
      <w:r>
        <w:t>’</w:t>
      </w:r>
      <w:r w:rsidR="00000000">
        <w:t>à lui commander de garder l</w:t>
      </w:r>
      <w:r>
        <w:t>’</w:t>
      </w:r>
      <w:r w:rsidR="00000000">
        <w:t>enfant à la maison pendant le jour</w:t>
      </w:r>
      <w:r>
        <w:t xml:space="preserve">, </w:t>
      </w:r>
      <w:r w:rsidR="00000000">
        <w:t>et de la munir d</w:t>
      </w:r>
      <w:r>
        <w:t>’</w:t>
      </w:r>
      <w:r w:rsidR="00000000">
        <w:t>un masque et de gants pour que les flâneurs susceptibles de la voir à la fenêtre ne bavardent point au sujet d</w:t>
      </w:r>
      <w:r>
        <w:t>’</w:t>
      </w:r>
      <w:r w:rsidR="00000000">
        <w:t>une enfant noire dans le pays</w:t>
      </w:r>
      <w:r>
        <w:t xml:space="preserve">. </w:t>
      </w:r>
      <w:r w:rsidR="00000000">
        <w:t>Peut-être aurais-je été mieux inspirée de prendre moins de précautions</w:t>
      </w:r>
      <w:r>
        <w:t xml:space="preserve">, </w:t>
      </w:r>
      <w:r w:rsidR="00000000">
        <w:t>mais j</w:t>
      </w:r>
      <w:r>
        <w:t>’</w:t>
      </w:r>
      <w:r w:rsidR="00000000">
        <w:t>étais folle de peur que tu n</w:t>
      </w:r>
      <w:r>
        <w:t>’</w:t>
      </w:r>
      <w:r w:rsidR="00000000">
        <w:t>apprisses la vérité</w:t>
      </w:r>
      <w:r>
        <w:t>.</w:t>
      </w:r>
    </w:p>
    <w:p w14:paraId="18F98CE1" w14:textId="048FD6EB" w:rsidR="00DB6122" w:rsidRDefault="00DB6122" w:rsidP="00DB6122">
      <w:r>
        <w:t>« </w:t>
      </w:r>
      <w:r w:rsidR="00000000">
        <w:t>C</w:t>
      </w:r>
      <w:r>
        <w:t>’</w:t>
      </w:r>
      <w:r w:rsidR="00000000">
        <w:t>est toi qui m</w:t>
      </w:r>
      <w:r>
        <w:t>’</w:t>
      </w:r>
      <w:r w:rsidR="00000000">
        <w:t>as dit le premier que la villa était occupée</w:t>
      </w:r>
      <w:r>
        <w:t xml:space="preserve">. </w:t>
      </w:r>
      <w:r w:rsidR="00000000">
        <w:t>J</w:t>
      </w:r>
      <w:r>
        <w:t>’</w:t>
      </w:r>
      <w:r w:rsidR="00000000">
        <w:t>aurais sans doute dû attendre le matin</w:t>
      </w:r>
      <w:r>
        <w:t xml:space="preserve">, </w:t>
      </w:r>
      <w:r w:rsidR="00000000">
        <w:t>mais je ne pouvais pas dormir tant cette nouvelle m</w:t>
      </w:r>
      <w:r>
        <w:t>’</w:t>
      </w:r>
      <w:r w:rsidR="00000000">
        <w:t>avait énervée</w:t>
      </w:r>
      <w:r>
        <w:t xml:space="preserve">. </w:t>
      </w:r>
      <w:r w:rsidR="00000000">
        <w:t>Aussi me glissai-je dehors</w:t>
      </w:r>
      <w:r>
        <w:t xml:space="preserve">, </w:t>
      </w:r>
      <w:r w:rsidR="00000000">
        <w:t>persuadée que tu dormais</w:t>
      </w:r>
      <w:r>
        <w:t xml:space="preserve">. </w:t>
      </w:r>
      <w:r w:rsidR="00000000">
        <w:t>Seulement tu m</w:t>
      </w:r>
      <w:r>
        <w:t>’</w:t>
      </w:r>
      <w:r w:rsidR="00000000">
        <w:t>avais vue sortir</w:t>
      </w:r>
      <w:r>
        <w:t xml:space="preserve">, </w:t>
      </w:r>
      <w:r w:rsidR="00000000">
        <w:t>et ce fut là le début de mes chagrins</w:t>
      </w:r>
      <w:r>
        <w:t xml:space="preserve">. </w:t>
      </w:r>
      <w:r w:rsidR="00000000">
        <w:t>Le lendemain mon secret était à ta discrétion</w:t>
      </w:r>
      <w:r>
        <w:t xml:space="preserve">, </w:t>
      </w:r>
      <w:r w:rsidR="00000000">
        <w:t>mais noblement tu te contins pour ne pas poursuivre ton avantage</w:t>
      </w:r>
      <w:r>
        <w:t xml:space="preserve">. </w:t>
      </w:r>
      <w:r w:rsidR="00000000">
        <w:t>Trois jours plus tard</w:t>
      </w:r>
      <w:r>
        <w:t xml:space="preserve">, </w:t>
      </w:r>
      <w:r w:rsidR="00000000">
        <w:t>toutefois</w:t>
      </w:r>
      <w:r>
        <w:t xml:space="preserve">, </w:t>
      </w:r>
      <w:r w:rsidR="00000000">
        <w:t>la nourrice et l</w:t>
      </w:r>
      <w:r>
        <w:t>’</w:t>
      </w:r>
      <w:r w:rsidR="00000000">
        <w:t>enfant eurent juste le temps de fuir par la porte de derrière tandis que tu entrais par la porte de devant</w:t>
      </w:r>
      <w:r>
        <w:t xml:space="preserve">. </w:t>
      </w:r>
      <w:r w:rsidR="00000000">
        <w:t>Et maintenant</w:t>
      </w:r>
      <w:r>
        <w:t xml:space="preserve">… </w:t>
      </w:r>
      <w:r w:rsidR="00000000">
        <w:t>Maintenant ce soir tu sais tout</w:t>
      </w:r>
      <w:r>
        <w:t xml:space="preserve">… </w:t>
      </w:r>
      <w:r w:rsidR="00000000">
        <w:t>Et je te le demande</w:t>
      </w:r>
      <w:r>
        <w:t xml:space="preserve">, </w:t>
      </w:r>
      <w:r w:rsidR="00000000">
        <w:t>Jack</w:t>
      </w:r>
      <w:r>
        <w:t xml:space="preserve"> : </w:t>
      </w:r>
      <w:r w:rsidR="00000000">
        <w:t>que va-t-il advenir de mon enfant et de moi</w:t>
      </w:r>
      <w:r>
        <w:t> ? »</w:t>
      </w:r>
    </w:p>
    <w:p w14:paraId="26ECE93F" w14:textId="77777777" w:rsidR="00DB6122" w:rsidRDefault="00000000" w:rsidP="00DB6122">
      <w:r>
        <w:t>Elle se tordit les mains en attendant une réponse</w:t>
      </w:r>
      <w:r w:rsidR="00DB6122">
        <w:t>.</w:t>
      </w:r>
    </w:p>
    <w:p w14:paraId="0F3FF004" w14:textId="77777777" w:rsidR="00DB6122" w:rsidRDefault="00000000" w:rsidP="00DB6122">
      <w:r>
        <w:t>Il ne s</w:t>
      </w:r>
      <w:r w:rsidR="00DB6122">
        <w:t>’</w:t>
      </w:r>
      <w:r>
        <w:t>écoula pas moins de deux minutes avant que Grant Munro ne rompit le silence</w:t>
      </w:r>
      <w:r w:rsidR="00DB6122">
        <w:t xml:space="preserve">. </w:t>
      </w:r>
      <w:r>
        <w:t>Mais quand il formula sa réponse</w:t>
      </w:r>
      <w:r w:rsidR="00DB6122">
        <w:t xml:space="preserve">, </w:t>
      </w:r>
      <w:r>
        <w:t>elle était du genre de celles dont j</w:t>
      </w:r>
      <w:r w:rsidR="00DB6122">
        <w:t>’</w:t>
      </w:r>
      <w:r>
        <w:t>aime à me souvenir</w:t>
      </w:r>
      <w:r w:rsidR="00DB6122">
        <w:t xml:space="preserve">. </w:t>
      </w:r>
      <w:r>
        <w:t>Il prit la petite fille</w:t>
      </w:r>
      <w:r w:rsidR="00DB6122">
        <w:t xml:space="preserve">, </w:t>
      </w:r>
      <w:r>
        <w:t>la leva à bout de bras</w:t>
      </w:r>
      <w:r w:rsidR="00DB6122">
        <w:t xml:space="preserve">, </w:t>
      </w:r>
      <w:r>
        <w:t>l</w:t>
      </w:r>
      <w:r w:rsidR="00DB6122">
        <w:t>’</w:t>
      </w:r>
      <w:r>
        <w:t>embrassa</w:t>
      </w:r>
      <w:r w:rsidR="00DB6122">
        <w:t xml:space="preserve">, </w:t>
      </w:r>
      <w:r>
        <w:t>et puis</w:t>
      </w:r>
      <w:r w:rsidR="00DB6122">
        <w:t xml:space="preserve">, </w:t>
      </w:r>
      <w:r>
        <w:t>tout en continuant à la porter</w:t>
      </w:r>
      <w:r w:rsidR="00DB6122">
        <w:t xml:space="preserve">, </w:t>
      </w:r>
      <w:r>
        <w:t>il tendit à sa femme son autre main et se dirigea vers la porte</w:t>
      </w:r>
      <w:r w:rsidR="00DB6122">
        <w:t> :</w:t>
      </w:r>
    </w:p>
    <w:p w14:paraId="789AB844" w14:textId="69BCE8E8" w:rsidR="00DB6122" w:rsidRDefault="00DB6122" w:rsidP="00DB6122">
      <w:r>
        <w:lastRenderedPageBreak/>
        <w:t>« </w:t>
      </w:r>
      <w:r w:rsidR="00000000">
        <w:t>Nous pourrons en discuter chez nous beaucoup plus confortablement</w:t>
      </w:r>
      <w:r>
        <w:t xml:space="preserve">, </w:t>
      </w:r>
      <w:r w:rsidR="00000000">
        <w:t>dit-il</w:t>
      </w:r>
      <w:r>
        <w:t xml:space="preserve">. </w:t>
      </w:r>
      <w:r w:rsidR="00000000">
        <w:t>Je ne suis pas un homme parfait</w:t>
      </w:r>
      <w:r>
        <w:t xml:space="preserve">, </w:t>
      </w:r>
      <w:r w:rsidR="00000000">
        <w:t>Effie</w:t>
      </w:r>
      <w:r>
        <w:t xml:space="preserve">, </w:t>
      </w:r>
      <w:r w:rsidR="00000000">
        <w:t>mais je crois que je suis meilleur que tu ne l</w:t>
      </w:r>
      <w:r>
        <w:t>’</w:t>
      </w:r>
      <w:r w:rsidR="00000000">
        <w:t>avais cru</w:t>
      </w:r>
      <w:r>
        <w:t>. »</w:t>
      </w:r>
    </w:p>
    <w:p w14:paraId="2454B7C9" w14:textId="77777777" w:rsidR="00DB6122" w:rsidRDefault="00000000" w:rsidP="00DB6122">
      <w:r>
        <w:t>Holmes et moi</w:t>
      </w:r>
      <w:r w:rsidR="00DB6122">
        <w:t xml:space="preserve">, </w:t>
      </w:r>
      <w:r>
        <w:t>nous les suivîmes dans le petit chemin creux</w:t>
      </w:r>
      <w:r w:rsidR="00DB6122">
        <w:t xml:space="preserve">. </w:t>
      </w:r>
      <w:r>
        <w:t>Mon ami me tira par la manche</w:t>
      </w:r>
      <w:r w:rsidR="00DB6122">
        <w:t> :</w:t>
      </w:r>
    </w:p>
    <w:p w14:paraId="3575C910" w14:textId="22E773DD" w:rsidR="00DB6122" w:rsidRDefault="00DB6122" w:rsidP="00DB6122">
      <w:r>
        <w:t>« </w:t>
      </w:r>
      <w:r w:rsidR="00000000">
        <w:t>Je pense que nous serons plus utiles à Londres qu</w:t>
      </w:r>
      <w:r>
        <w:t>’</w:t>
      </w:r>
      <w:r w:rsidR="00000000">
        <w:t>à Norbury</w:t>
      </w:r>
      <w:r>
        <w:t>… »</w:t>
      </w:r>
    </w:p>
    <w:p w14:paraId="6F64B3B6" w14:textId="77777777" w:rsidR="00DB6122" w:rsidRDefault="00000000" w:rsidP="00DB6122">
      <w:r>
        <w:t>Il ne me souffla plus mot de l</w:t>
      </w:r>
      <w:r w:rsidR="00DB6122">
        <w:t>’</w:t>
      </w:r>
      <w:r>
        <w:t>affaire avant que</w:t>
      </w:r>
      <w:r w:rsidR="00DB6122">
        <w:t xml:space="preserve">, </w:t>
      </w:r>
      <w:r>
        <w:t>tard dans la nuit</w:t>
      </w:r>
      <w:r w:rsidR="00DB6122">
        <w:t xml:space="preserve">, </w:t>
      </w:r>
      <w:r>
        <w:t>au moment où il allait pénétrer dans sa chambre</w:t>
      </w:r>
      <w:r w:rsidR="00DB6122">
        <w:t xml:space="preserve">, </w:t>
      </w:r>
      <w:r>
        <w:t>il ne se retournât pour me dire</w:t>
      </w:r>
      <w:r w:rsidR="00DB6122">
        <w:t> :</w:t>
      </w:r>
    </w:p>
    <w:p w14:paraId="6BE19C49" w14:textId="611B4CF8" w:rsidR="00000000" w:rsidRDefault="00DB6122" w:rsidP="00DB6122">
      <w:r>
        <w:t>« </w:t>
      </w:r>
      <w:r w:rsidR="00000000">
        <w:t>Watson</w:t>
      </w:r>
      <w:r>
        <w:t xml:space="preserve">, </w:t>
      </w:r>
      <w:r w:rsidR="00000000">
        <w:t>si jamais vous avez l</w:t>
      </w:r>
      <w:r>
        <w:t>’</w:t>
      </w:r>
      <w:r w:rsidR="00000000">
        <w:t>impression que je me fie un peu trop à mes facultés</w:t>
      </w:r>
      <w:r>
        <w:t xml:space="preserve">, </w:t>
      </w:r>
      <w:r w:rsidR="00000000">
        <w:t>ou que j</w:t>
      </w:r>
      <w:r>
        <w:t>’</w:t>
      </w:r>
      <w:r w:rsidR="00000000">
        <w:t>accorde à une affaire moins d</w:t>
      </w:r>
      <w:r>
        <w:t>’</w:t>
      </w:r>
      <w:r w:rsidR="00000000">
        <w:t>intérêt qu</w:t>
      </w:r>
      <w:r>
        <w:t>’</w:t>
      </w:r>
      <w:r w:rsidR="00000000">
        <w:t>elle ne le mérite alors ayez la bonté de me chuchoter à l</w:t>
      </w:r>
      <w:r>
        <w:t>’</w:t>
      </w:r>
      <w:r w:rsidR="00000000">
        <w:t>oreille</w:t>
      </w:r>
      <w:r>
        <w:t xml:space="preserve"> : </w:t>
      </w:r>
      <w:r w:rsidR="00000000">
        <w:t>“Norbury</w:t>
      </w:r>
      <w:r>
        <w:t> !”</w:t>
      </w:r>
      <w:r w:rsidR="00000000">
        <w:t xml:space="preserve"> Je vous en serai toujours infiniment reconnaissant</w:t>
      </w:r>
      <w:r>
        <w:t>. »</w:t>
      </w:r>
    </w:p>
    <w:p w14:paraId="49358B30" w14:textId="77777777" w:rsidR="00000000" w:rsidRDefault="00000000" w:rsidP="00DB6122">
      <w:pPr>
        <w:pStyle w:val="Titre1"/>
      </w:pPr>
      <w:bookmarkStart w:id="1" w:name="_Toc203562934"/>
      <w:r>
        <w:lastRenderedPageBreak/>
        <w:t>Toutes les aventures de Sherlock Holmes</w:t>
      </w:r>
      <w:bookmarkEnd w:id="1"/>
    </w:p>
    <w:p w14:paraId="4CD7C5D0" w14:textId="77777777" w:rsidR="00DB6122" w:rsidRDefault="00000000" w:rsidP="00DB6122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DB6122">
        <w:t xml:space="preserve">, </w:t>
      </w:r>
      <w:r>
        <w:t>publiées par Sir Arthur Conan Doyle entre 1887 et 1927</w:t>
      </w:r>
      <w:r w:rsidR="00DB6122">
        <w:t>.</w:t>
      </w:r>
    </w:p>
    <w:p w14:paraId="244E4496" w14:textId="054F435C" w:rsidR="00000000" w:rsidRDefault="00000000" w:rsidP="00DB6122">
      <w:pPr>
        <w:pStyle w:val="intertitres"/>
        <w:rPr>
          <w:sz w:val="38"/>
        </w:rPr>
      </w:pPr>
      <w:r>
        <w:rPr>
          <w:sz w:val="38"/>
        </w:rPr>
        <w:t>Romans</w:t>
      </w:r>
    </w:p>
    <w:p w14:paraId="1D9EF704" w14:textId="77777777" w:rsidR="00DB6122" w:rsidRDefault="00000000" w:rsidP="00DB6122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DB6122">
        <w:t xml:space="preserve"> (</w:t>
      </w:r>
      <w:r>
        <w:t>novembre 1887</w:t>
      </w:r>
      <w:r w:rsidR="00DB6122">
        <w:t>)</w:t>
      </w:r>
    </w:p>
    <w:p w14:paraId="546BAE19" w14:textId="77777777" w:rsidR="00DB6122" w:rsidRDefault="00000000" w:rsidP="00DB6122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DB6122">
        <w:t xml:space="preserve"> (</w:t>
      </w:r>
      <w:r>
        <w:t>février 1890</w:t>
      </w:r>
      <w:r w:rsidR="00DB6122">
        <w:t>)</w:t>
      </w:r>
    </w:p>
    <w:p w14:paraId="04555C8B" w14:textId="77777777" w:rsidR="00DB6122" w:rsidRDefault="00000000" w:rsidP="00DB6122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DB6122">
        <w:t xml:space="preserve"> (</w:t>
      </w:r>
      <w:r>
        <w:t>août 1901 à mai 1902</w:t>
      </w:r>
      <w:r w:rsidR="00DB6122">
        <w:t>)</w:t>
      </w:r>
    </w:p>
    <w:p w14:paraId="009AA64A" w14:textId="77777777" w:rsidR="00DB6122" w:rsidRDefault="00000000" w:rsidP="00DB6122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DB6122">
        <w:t xml:space="preserve"> (</w:t>
      </w:r>
      <w:r>
        <w:t>sept 1914 à mai 1915</w:t>
      </w:r>
      <w:r w:rsidR="00DB6122">
        <w:t>)</w:t>
      </w:r>
    </w:p>
    <w:p w14:paraId="42F3CFBB" w14:textId="59CBF59E" w:rsidR="00000000" w:rsidRDefault="00000000" w:rsidP="00DB6122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788D6BEC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DB6122">
        <w:t xml:space="preserve"> (</w:t>
      </w:r>
      <w:r>
        <w:t>juillet 1891</w:t>
      </w:r>
      <w:r w:rsidR="00DB6122">
        <w:t>)</w:t>
      </w:r>
    </w:p>
    <w:p w14:paraId="0D173AD5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DB6122">
        <w:t xml:space="preserve"> (</w:t>
      </w:r>
      <w:r>
        <w:t>août 1891</w:t>
      </w:r>
      <w:r w:rsidR="00DB6122">
        <w:t>)</w:t>
      </w:r>
    </w:p>
    <w:p w14:paraId="4DF6A6F2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DB6122">
        <w:t>’</w:t>
      </w:r>
      <w:r>
        <w:t>Identité</w:t>
      </w:r>
      <w:r w:rsidR="00DB6122">
        <w:t xml:space="preserve"> (</w:t>
      </w:r>
      <w:r>
        <w:t>septembre 1891</w:t>
      </w:r>
      <w:r w:rsidR="00DB6122">
        <w:t>)</w:t>
      </w:r>
    </w:p>
    <w:p w14:paraId="6E468B23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Val </w:t>
      </w:r>
      <w:proofErr w:type="spellStart"/>
      <w:r>
        <w:t>Boscombe</w:t>
      </w:r>
      <w:proofErr w:type="spellEnd"/>
      <w:r w:rsidR="00DB6122">
        <w:t xml:space="preserve"> (</w:t>
      </w:r>
      <w:r>
        <w:t>octobre 1891</w:t>
      </w:r>
      <w:r w:rsidR="00DB6122">
        <w:t>)</w:t>
      </w:r>
    </w:p>
    <w:p w14:paraId="04855804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DB6122">
        <w:t>’</w:t>
      </w:r>
      <w:r>
        <w:t>Orange</w:t>
      </w:r>
      <w:r w:rsidR="00DB6122">
        <w:t xml:space="preserve"> (</w:t>
      </w:r>
      <w:r>
        <w:t>novembre 1891</w:t>
      </w:r>
      <w:r w:rsidR="00DB6122">
        <w:t>)</w:t>
      </w:r>
    </w:p>
    <w:p w14:paraId="100843DA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Homme à la Lèvre Tordue</w:t>
      </w:r>
      <w:r w:rsidR="00DB6122">
        <w:t xml:space="preserve"> (</w:t>
      </w:r>
      <w:r>
        <w:t>décembre 1891</w:t>
      </w:r>
      <w:r w:rsidR="00DB6122">
        <w:t>)</w:t>
      </w:r>
    </w:p>
    <w:p w14:paraId="624A4782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Escarboucle Bleue</w:t>
      </w:r>
      <w:r w:rsidR="00DB6122">
        <w:t xml:space="preserve"> (</w:t>
      </w:r>
      <w:r>
        <w:t>janvier 1892</w:t>
      </w:r>
      <w:r w:rsidR="00DB6122">
        <w:t>)</w:t>
      </w:r>
    </w:p>
    <w:p w14:paraId="43676174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DB6122">
        <w:t xml:space="preserve"> (</w:t>
      </w:r>
      <w:r>
        <w:t>février 1892</w:t>
      </w:r>
      <w:r w:rsidR="00DB6122">
        <w:t>)</w:t>
      </w:r>
    </w:p>
    <w:p w14:paraId="0EB272A1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DB6122">
        <w:t>’</w:t>
      </w:r>
      <w:r>
        <w:t>Ingénieur</w:t>
      </w:r>
      <w:r w:rsidR="00DB6122">
        <w:t xml:space="preserve"> (</w:t>
      </w:r>
      <w:r>
        <w:t>mars 1892</w:t>
      </w:r>
      <w:r w:rsidR="00DB6122">
        <w:t>)</w:t>
      </w:r>
    </w:p>
    <w:p w14:paraId="43D10DEC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DB6122">
        <w:t xml:space="preserve"> (</w:t>
      </w:r>
      <w:r>
        <w:t>avril 1892</w:t>
      </w:r>
      <w:r w:rsidR="00DB6122">
        <w:t>)</w:t>
      </w:r>
    </w:p>
    <w:p w14:paraId="6BE090D5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DB6122">
        <w:t xml:space="preserve"> (</w:t>
      </w:r>
      <w:r>
        <w:t>mai 1892</w:t>
      </w:r>
      <w:r w:rsidR="00DB6122">
        <w:t>)</w:t>
      </w:r>
    </w:p>
    <w:p w14:paraId="0FB5FA62" w14:textId="77777777" w:rsidR="00DB6122" w:rsidRDefault="00000000" w:rsidP="00DB6122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DB6122">
        <w:t xml:space="preserve"> (</w:t>
      </w:r>
      <w:r>
        <w:t>juin 1892</w:t>
      </w:r>
      <w:r w:rsidR="00DB6122">
        <w:t>)</w:t>
      </w:r>
    </w:p>
    <w:p w14:paraId="298D270C" w14:textId="212125DB" w:rsidR="00000000" w:rsidRDefault="00000000" w:rsidP="00DB6122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3C025C99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DB6122">
        <w:t>’</w:t>
      </w:r>
      <w:r>
        <w:t>Argent</w:t>
      </w:r>
      <w:r w:rsidR="00DB6122">
        <w:t xml:space="preserve"> (</w:t>
      </w:r>
      <w:r>
        <w:t>décembre 1892</w:t>
      </w:r>
      <w:r w:rsidR="00DB6122">
        <w:t>)</w:t>
      </w:r>
    </w:p>
    <w:p w14:paraId="47F09672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DB6122">
        <w:t xml:space="preserve"> (</w:t>
      </w:r>
      <w:r>
        <w:t>janvier 1893</w:t>
      </w:r>
      <w:r w:rsidR="00DB6122">
        <w:t>)</w:t>
      </w:r>
    </w:p>
    <w:p w14:paraId="6DDFE815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DB6122">
        <w:t xml:space="preserve"> (</w:t>
      </w:r>
      <w:r>
        <w:t>février 1893</w:t>
      </w:r>
      <w:r w:rsidR="00DB6122">
        <w:t>)</w:t>
      </w:r>
    </w:p>
    <w:p w14:paraId="7C42084D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Employé de l</w:t>
      </w:r>
      <w:r w:rsidR="00DB6122">
        <w:t>’</w:t>
      </w:r>
      <w:r>
        <w:t>Agent de Change</w:t>
      </w:r>
      <w:r w:rsidR="00DB6122">
        <w:t xml:space="preserve"> (</w:t>
      </w:r>
      <w:r>
        <w:t>mars 1893</w:t>
      </w:r>
      <w:r w:rsidR="00DB6122">
        <w:t>)</w:t>
      </w:r>
    </w:p>
    <w:p w14:paraId="5E5CA420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DB6122">
        <w:t xml:space="preserve"> (</w:t>
      </w:r>
      <w:r>
        <w:t>avril 1893</w:t>
      </w:r>
      <w:r w:rsidR="00DB6122">
        <w:t>)</w:t>
      </w:r>
    </w:p>
    <w:p w14:paraId="6A6B52A5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DB6122">
        <w:t xml:space="preserve"> (</w:t>
      </w:r>
      <w:r>
        <w:t>mai 1893</w:t>
      </w:r>
      <w:r w:rsidR="00DB6122">
        <w:t>)</w:t>
      </w:r>
    </w:p>
    <w:p w14:paraId="0795439C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DB6122">
        <w:t xml:space="preserve"> (</w:t>
      </w:r>
      <w:r>
        <w:t>juin 1893</w:t>
      </w:r>
      <w:r w:rsidR="00DB6122">
        <w:t>)</w:t>
      </w:r>
    </w:p>
    <w:p w14:paraId="77D0EB53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DB6122">
        <w:t xml:space="preserve"> (</w:t>
      </w:r>
      <w:r>
        <w:t>juillet 1893</w:t>
      </w:r>
      <w:r w:rsidR="00DB6122">
        <w:t>)</w:t>
      </w:r>
    </w:p>
    <w:p w14:paraId="5E1E17A3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DB6122">
        <w:t xml:space="preserve"> (</w:t>
      </w:r>
      <w:r>
        <w:t>août 1893</w:t>
      </w:r>
      <w:r w:rsidR="00DB6122">
        <w:t>)</w:t>
      </w:r>
    </w:p>
    <w:p w14:paraId="46E6D770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Interprète Grec</w:t>
      </w:r>
      <w:r w:rsidR="00DB6122">
        <w:t xml:space="preserve"> (</w:t>
      </w:r>
      <w:r>
        <w:t>septembre 1893</w:t>
      </w:r>
      <w:r w:rsidR="00DB6122">
        <w:t>)</w:t>
      </w:r>
    </w:p>
    <w:p w14:paraId="5B7A9AC2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DB6122">
        <w:t xml:space="preserve"> (</w:t>
      </w:r>
      <w:r>
        <w:t>octobre / novembre 1893</w:t>
      </w:r>
      <w:r w:rsidR="00DB6122">
        <w:t>)</w:t>
      </w:r>
    </w:p>
    <w:p w14:paraId="70562F54" w14:textId="77777777" w:rsidR="00DB6122" w:rsidRDefault="00000000" w:rsidP="00DB6122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DB6122">
        <w:t xml:space="preserve"> (</w:t>
      </w:r>
      <w:r>
        <w:t>décembre 1893</w:t>
      </w:r>
      <w:r w:rsidR="00DB6122">
        <w:t>)</w:t>
      </w:r>
    </w:p>
    <w:p w14:paraId="0E4BA198" w14:textId="098FE523" w:rsidR="00000000" w:rsidRDefault="00000000" w:rsidP="00DB6122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208F5DA3" w14:textId="54B6B403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DB6122">
        <w:t xml:space="preserve"> (</w:t>
      </w:r>
      <w:r>
        <w:t>2</w:t>
      </w:r>
      <w:r w:rsidR="00DB6122">
        <w:t>6 septembre</w:t>
      </w:r>
      <w:r>
        <w:t xml:space="preserve"> 1903</w:t>
      </w:r>
      <w:r w:rsidR="00DB6122">
        <w:t>)</w:t>
      </w:r>
    </w:p>
    <w:p w14:paraId="47380A7B" w14:textId="3C5308AF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Entrepreneur de Norwood</w:t>
      </w:r>
      <w:r w:rsidR="00DB6122">
        <w:t xml:space="preserve"> (</w:t>
      </w:r>
      <w:r>
        <w:t>3</w:t>
      </w:r>
      <w:r w:rsidR="00DB6122">
        <w:t>1 octobre</w:t>
      </w:r>
      <w:r>
        <w:t xml:space="preserve"> 1903</w:t>
      </w:r>
      <w:r w:rsidR="00DB6122">
        <w:t>)</w:t>
      </w:r>
    </w:p>
    <w:p w14:paraId="586AE10D" w14:textId="7777777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DB6122">
        <w:t xml:space="preserve"> (</w:t>
      </w:r>
      <w:r>
        <w:t>décembre 1903</w:t>
      </w:r>
      <w:r w:rsidR="00DB6122">
        <w:t>)</w:t>
      </w:r>
    </w:p>
    <w:p w14:paraId="57BAA97D" w14:textId="79C0668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DB6122">
        <w:t xml:space="preserve"> (</w:t>
      </w:r>
      <w:r>
        <w:t>2</w:t>
      </w:r>
      <w:r w:rsidR="00DB6122">
        <w:t>6 décembre</w:t>
      </w:r>
      <w:r>
        <w:t xml:space="preserve"> 1903</w:t>
      </w:r>
      <w:r w:rsidR="00DB6122">
        <w:t>)</w:t>
      </w:r>
    </w:p>
    <w:p w14:paraId="6DF58FED" w14:textId="02C17BA8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École du prieuré</w:t>
      </w:r>
      <w:r w:rsidR="00DB6122">
        <w:t xml:space="preserve"> (</w:t>
      </w:r>
      <w:r>
        <w:t>3</w:t>
      </w:r>
      <w:r w:rsidR="00DB6122">
        <w:t>0 janvier</w:t>
      </w:r>
      <w:r>
        <w:t xml:space="preserve"> 1904</w:t>
      </w:r>
      <w:r w:rsidR="00DB6122">
        <w:t>)</w:t>
      </w:r>
    </w:p>
    <w:p w14:paraId="7FDEC03B" w14:textId="0CF707D2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DB6122">
        <w:t xml:space="preserve"> (</w:t>
      </w:r>
      <w:r>
        <w:t>2</w:t>
      </w:r>
      <w:r w:rsidR="00DB6122">
        <w:t>7 février</w:t>
      </w:r>
      <w:r>
        <w:t xml:space="preserve"> 1904</w:t>
      </w:r>
      <w:r w:rsidR="00DB6122">
        <w:t>)</w:t>
      </w:r>
    </w:p>
    <w:p w14:paraId="4ABFB89F" w14:textId="63D4F89E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DB6122">
        <w:t xml:space="preserve"> (</w:t>
      </w:r>
      <w:r>
        <w:t>2</w:t>
      </w:r>
      <w:r w:rsidR="00DB6122">
        <w:t>6 mars</w:t>
      </w:r>
      <w:r>
        <w:t xml:space="preserve"> 1904</w:t>
      </w:r>
      <w:r w:rsidR="00DB6122">
        <w:t>)</w:t>
      </w:r>
    </w:p>
    <w:p w14:paraId="6E644104" w14:textId="3C980AB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DB6122">
        <w:t xml:space="preserve"> (</w:t>
      </w:r>
      <w:r>
        <w:t>3</w:t>
      </w:r>
      <w:r w:rsidR="00DB6122">
        <w:t>0 avril</w:t>
      </w:r>
      <w:r>
        <w:t xml:space="preserve"> 1904</w:t>
      </w:r>
      <w:r w:rsidR="00DB6122">
        <w:t>)</w:t>
      </w:r>
    </w:p>
    <w:p w14:paraId="23C87979" w14:textId="7777777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DB6122">
        <w:t xml:space="preserve"> (</w:t>
      </w:r>
      <w:r>
        <w:t>juin 1904</w:t>
      </w:r>
      <w:r w:rsidR="00DB6122">
        <w:t>)</w:t>
      </w:r>
    </w:p>
    <w:p w14:paraId="6B6861F3" w14:textId="7777777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DB6122">
        <w:t xml:space="preserve"> (</w:t>
      </w:r>
      <w:r>
        <w:t>juillet 1904</w:t>
      </w:r>
      <w:r w:rsidR="00DB6122">
        <w:t>)</w:t>
      </w:r>
    </w:p>
    <w:p w14:paraId="11917733" w14:textId="7777777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DB6122">
        <w:t xml:space="preserve"> (</w:t>
      </w:r>
      <w:r>
        <w:t>août 1904</w:t>
      </w:r>
      <w:r w:rsidR="00DB6122">
        <w:t>)</w:t>
      </w:r>
    </w:p>
    <w:p w14:paraId="71E56443" w14:textId="7777777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DB6122">
        <w:t>’</w:t>
      </w:r>
      <w:r>
        <w:t>Abbaye</w:t>
      </w:r>
      <w:r w:rsidR="00DB6122">
        <w:t xml:space="preserve"> (</w:t>
      </w:r>
      <w:r>
        <w:t>septembre 1904</w:t>
      </w:r>
      <w:r w:rsidR="00DB6122">
        <w:t>)</w:t>
      </w:r>
    </w:p>
    <w:p w14:paraId="407EBC98" w14:textId="77777777" w:rsidR="00DB6122" w:rsidRDefault="00000000" w:rsidP="00DB612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DB6122">
        <w:t xml:space="preserve"> (</w:t>
      </w:r>
      <w:r>
        <w:t>décembre 1904</w:t>
      </w:r>
      <w:r w:rsidR="00DB6122">
        <w:t>)</w:t>
      </w:r>
    </w:p>
    <w:p w14:paraId="7C19B1A1" w14:textId="08445508" w:rsidR="00000000" w:rsidRPr="00A14145" w:rsidRDefault="00000000" w:rsidP="00A14145">
      <w:pPr>
        <w:pStyle w:val="intertitres"/>
        <w:rPr>
          <w:sz w:val="38"/>
        </w:rPr>
      </w:pPr>
      <w:r w:rsidRPr="00A14145">
        <w:rPr>
          <w:sz w:val="38"/>
        </w:rPr>
        <w:t>Son Dernier Coup d</w:t>
      </w:r>
      <w:r w:rsidR="00DB6122" w:rsidRPr="00A14145">
        <w:rPr>
          <w:sz w:val="38"/>
        </w:rPr>
        <w:t>’</w:t>
      </w:r>
      <w:r w:rsidRPr="00A14145">
        <w:rPr>
          <w:sz w:val="38"/>
        </w:rPr>
        <w:t>Archet</w:t>
      </w:r>
    </w:p>
    <w:p w14:paraId="3714E291" w14:textId="07540A5D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DB6122">
        <w:t xml:space="preserve"> (</w:t>
      </w:r>
      <w:r>
        <w:t>1</w:t>
      </w:r>
      <w:r w:rsidR="00DB6122">
        <w:t>5 août</w:t>
      </w:r>
      <w:r>
        <w:t xml:space="preserve"> 1908</w:t>
      </w:r>
      <w:r w:rsidR="00DB6122">
        <w:t>)</w:t>
      </w:r>
    </w:p>
    <w:p w14:paraId="5CD45E92" w14:textId="77777777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DB6122">
        <w:t xml:space="preserve"> (</w:t>
      </w:r>
      <w:r>
        <w:t>décembre 1908</w:t>
      </w:r>
      <w:r w:rsidR="00DB6122">
        <w:t>)</w:t>
      </w:r>
    </w:p>
    <w:p w14:paraId="6C720A92" w14:textId="77777777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DB6122">
        <w:t xml:space="preserve"> (</w:t>
      </w:r>
      <w:r>
        <w:t>décembre 1910</w:t>
      </w:r>
      <w:r w:rsidR="00DB6122">
        <w:t>)</w:t>
      </w:r>
    </w:p>
    <w:p w14:paraId="70D1962B" w14:textId="77777777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DB6122">
        <w:t xml:space="preserve"> (</w:t>
      </w:r>
      <w:r>
        <w:t>mars/avril 1911</w:t>
      </w:r>
      <w:r w:rsidR="00DB6122">
        <w:t>)</w:t>
      </w:r>
    </w:p>
    <w:p w14:paraId="0B35E719" w14:textId="77777777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DB6122">
        <w:t xml:space="preserve"> (</w:t>
      </w:r>
      <w:r>
        <w:t>décembre 1911</w:t>
      </w:r>
      <w:r w:rsidR="00DB6122">
        <w:t>)</w:t>
      </w:r>
    </w:p>
    <w:p w14:paraId="51D9B4A6" w14:textId="518026F5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DB6122">
        <w:t xml:space="preserve"> (</w:t>
      </w:r>
      <w:r>
        <w:t>2</w:t>
      </w:r>
      <w:r w:rsidR="00DB6122">
        <w:t>2 novembre</w:t>
      </w:r>
      <w:r>
        <w:t xml:space="preserve"> 1913</w:t>
      </w:r>
      <w:r w:rsidR="00DB6122">
        <w:t>)</w:t>
      </w:r>
    </w:p>
    <w:p w14:paraId="5B15A489" w14:textId="77777777" w:rsidR="00DB6122" w:rsidRDefault="00000000" w:rsidP="00DB6122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DB6122">
        <w:t>’</w:t>
      </w:r>
      <w:r>
        <w:t>Archet</w:t>
      </w:r>
      <w:r w:rsidR="00DB6122">
        <w:t xml:space="preserve"> (</w:t>
      </w:r>
      <w:r>
        <w:t>septembre 1917</w:t>
      </w:r>
      <w:r w:rsidR="00DB6122">
        <w:t>)</w:t>
      </w:r>
    </w:p>
    <w:p w14:paraId="681D94FE" w14:textId="27F41D52" w:rsidR="00000000" w:rsidRDefault="00000000" w:rsidP="00DB6122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45B64818" w14:textId="77777777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DB6122">
        <w:t xml:space="preserve"> (</w:t>
      </w:r>
      <w:r>
        <w:t>octobre 1921</w:t>
      </w:r>
      <w:r w:rsidR="00DB6122">
        <w:t>)</w:t>
      </w:r>
    </w:p>
    <w:p w14:paraId="66402949" w14:textId="77777777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DB6122">
        <w:t xml:space="preserve"> (</w:t>
      </w:r>
      <w:r>
        <w:t>février et mars 1922</w:t>
      </w:r>
      <w:r w:rsidR="00DB6122">
        <w:t>)</w:t>
      </w:r>
    </w:p>
    <w:p w14:paraId="3C1A8328" w14:textId="77777777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>Homme qui Grimpait</w:t>
      </w:r>
      <w:r w:rsidR="00DB6122">
        <w:t xml:space="preserve"> (</w:t>
      </w:r>
      <w:r>
        <w:t>mars 1923</w:t>
      </w:r>
      <w:r w:rsidR="00DB6122">
        <w:t>)</w:t>
      </w:r>
    </w:p>
    <w:p w14:paraId="3F688BB7" w14:textId="77777777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DB6122">
        <w:t xml:space="preserve"> (</w:t>
      </w:r>
      <w:r>
        <w:t>janvier 1924</w:t>
      </w:r>
      <w:r w:rsidR="00DB6122">
        <w:t>)</w:t>
      </w:r>
    </w:p>
    <w:p w14:paraId="20B8A21E" w14:textId="66BA3CE3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DB6122">
        <w:t xml:space="preserve"> (</w:t>
      </w:r>
      <w:r>
        <w:t>2</w:t>
      </w:r>
      <w:r w:rsidR="00DB6122">
        <w:t>5 octobre</w:t>
      </w:r>
      <w:r>
        <w:t xml:space="preserve"> 1924</w:t>
      </w:r>
      <w:r w:rsidR="00DB6122">
        <w:t>)</w:t>
      </w:r>
    </w:p>
    <w:p w14:paraId="5E9C366C" w14:textId="5CE396B5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DB6122">
        <w:t>’</w:t>
      </w:r>
      <w:r>
        <w:t>Illustre Client</w:t>
      </w:r>
      <w:r w:rsidR="00DB6122">
        <w:t xml:space="preserve"> (8 novembre</w:t>
      </w:r>
      <w:r>
        <w:t xml:space="preserve"> 1924</w:t>
      </w:r>
      <w:r w:rsidR="00DB6122">
        <w:t>)</w:t>
      </w:r>
    </w:p>
    <w:p w14:paraId="2C1FC26F" w14:textId="03C33CB9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DB6122">
        <w:t xml:space="preserve"> (</w:t>
      </w:r>
      <w:r>
        <w:t>1</w:t>
      </w:r>
      <w:r w:rsidR="00DB6122">
        <w:t>8 septembre</w:t>
      </w:r>
      <w:r>
        <w:t xml:space="preserve"> 1926</w:t>
      </w:r>
      <w:r w:rsidR="00DB6122">
        <w:t>)</w:t>
      </w:r>
    </w:p>
    <w:p w14:paraId="2ADEB4FB" w14:textId="11E9FD61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DB6122">
        <w:t xml:space="preserve"> (</w:t>
      </w:r>
      <w:r>
        <w:t>1</w:t>
      </w:r>
      <w:r w:rsidR="00DB6122">
        <w:t>6 octobre</w:t>
      </w:r>
      <w:r>
        <w:t xml:space="preserve"> 1926</w:t>
      </w:r>
      <w:r w:rsidR="00DB6122">
        <w:t>)</w:t>
      </w:r>
    </w:p>
    <w:p w14:paraId="5A1143BF" w14:textId="0EC3665C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DB6122">
        <w:t xml:space="preserve"> (</w:t>
      </w:r>
      <w:r>
        <w:t>2</w:t>
      </w:r>
      <w:r w:rsidR="00DB6122">
        <w:t>7 novembre</w:t>
      </w:r>
      <w:r>
        <w:t xml:space="preserve"> 1926</w:t>
      </w:r>
      <w:r w:rsidR="00DB6122">
        <w:t>)</w:t>
      </w:r>
    </w:p>
    <w:p w14:paraId="167CB796" w14:textId="13311728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DB6122">
        <w:t xml:space="preserve"> (</w:t>
      </w:r>
      <w:r>
        <w:t>1</w:t>
      </w:r>
      <w:r w:rsidR="00DB6122">
        <w:t xml:space="preserve">8 décembre. </w:t>
      </w:r>
      <w:r>
        <w:t>1926</w:t>
      </w:r>
      <w:r w:rsidR="00DB6122">
        <w:t>)</w:t>
      </w:r>
    </w:p>
    <w:p w14:paraId="76266750" w14:textId="6860D143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DB6122">
        <w:t xml:space="preserve"> (</w:t>
      </w:r>
      <w:r>
        <w:t>2</w:t>
      </w:r>
      <w:r w:rsidR="00DB6122">
        <w:t>2 janvier</w:t>
      </w:r>
      <w:r>
        <w:t xml:space="preserve"> 1927</w:t>
      </w:r>
      <w:r w:rsidR="00DB6122">
        <w:t>)</w:t>
      </w:r>
    </w:p>
    <w:p w14:paraId="1C363521" w14:textId="387B27FC" w:rsidR="00DB6122" w:rsidRDefault="00000000" w:rsidP="00DB6122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DB6122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DB6122">
        <w:t xml:space="preserve"> (5 mars</w:t>
      </w:r>
      <w:r>
        <w:t xml:space="preserve"> 1927</w:t>
      </w:r>
      <w:r w:rsidR="00DB6122">
        <w:t>)</w:t>
      </w:r>
    </w:p>
    <w:p w14:paraId="1F1633FC" w14:textId="77777777" w:rsidR="005B7C69" w:rsidRDefault="005B7C69" w:rsidP="005B7C69">
      <w:pPr>
        <w:pStyle w:val="Titre1"/>
        <w:spacing w:before="0" w:after="480"/>
        <w:sectPr w:rsidR="005B7C69" w:rsidSect="005B7C69">
          <w:footerReference w:type="default" r:id="rId10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</w:p>
    <w:p w14:paraId="54A2BADE" w14:textId="3A564F8A" w:rsidR="00000000" w:rsidRDefault="00000000" w:rsidP="005B7C69">
      <w:pPr>
        <w:pStyle w:val="Titre1"/>
        <w:spacing w:before="0" w:after="480"/>
      </w:pPr>
      <w:bookmarkStart w:id="2" w:name="_Toc203562935"/>
      <w:r>
        <w:lastRenderedPageBreak/>
        <w:t>À propos de cette édition électronique</w:t>
      </w:r>
      <w:bookmarkEnd w:id="2"/>
    </w:p>
    <w:p w14:paraId="746038BF" w14:textId="77777777" w:rsidR="00A14145" w:rsidRPr="00633842" w:rsidRDefault="00A14145" w:rsidP="00A14145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2A6DE9CE" w14:textId="77777777" w:rsidR="00A14145" w:rsidRPr="00633842" w:rsidRDefault="00A14145" w:rsidP="00A14145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55AF4566" w14:textId="77777777" w:rsidR="00A14145" w:rsidRPr="00633842" w:rsidRDefault="00A14145" w:rsidP="00A14145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4006316C" w14:textId="77777777" w:rsidR="00A14145" w:rsidRPr="00633842" w:rsidRDefault="00A14145" w:rsidP="00A14145">
      <w:pPr>
        <w:pStyle w:val="Centr"/>
        <w:spacing w:before="180" w:after="180"/>
      </w:pPr>
      <w:hyperlink r:id="rId11" w:history="1">
        <w:r w:rsidRPr="00F74CD6">
          <w:rPr>
            <w:rStyle w:val="Lienhypertexte"/>
          </w:rPr>
          <w:t>https://groups.google.com/g/ebooksgratuits</w:t>
        </w:r>
      </w:hyperlink>
    </w:p>
    <w:p w14:paraId="48A2CE21" w14:textId="3A39703A" w:rsidR="00A14145" w:rsidRPr="00633842" w:rsidRDefault="00A14145" w:rsidP="00A14145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12" w:history="1">
        <w:r w:rsidRPr="00A14145">
          <w:rPr>
            <w:rStyle w:val="Lienhypertexte"/>
            <w:szCs w:val="32"/>
          </w:rPr>
          <w:t>http</w:t>
        </w:r>
        <w:r w:rsidRPr="00A14145">
          <w:rPr>
            <w:rStyle w:val="Lienhypertexte"/>
            <w:szCs w:val="32"/>
          </w:rPr>
          <w:t>s</w:t>
        </w:r>
        <w:r w:rsidRPr="00A14145">
          <w:rPr>
            <w:rStyle w:val="Lienhypertexte"/>
            <w:szCs w:val="32"/>
          </w:rPr>
          <w:t>://www.ebooksgratuits.com/</w:t>
        </w:r>
      </w:hyperlink>
    </w:p>
    <w:p w14:paraId="28CAB649" w14:textId="77777777" w:rsidR="00A14145" w:rsidRPr="00633842" w:rsidRDefault="00A14145" w:rsidP="00A14145">
      <w:pPr>
        <w:pStyle w:val="Centr"/>
        <w:spacing w:before="180" w:after="180"/>
      </w:pPr>
      <w:r w:rsidRPr="00633842">
        <w:t>—</w:t>
      </w:r>
    </w:p>
    <w:p w14:paraId="03BFD063" w14:textId="6C145128" w:rsidR="00A14145" w:rsidRPr="00633842" w:rsidRDefault="00A14145" w:rsidP="00A14145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Octobre 2003</w:t>
      </w:r>
    </w:p>
    <w:p w14:paraId="70AA0C7A" w14:textId="77777777" w:rsidR="00A14145" w:rsidRPr="00633842" w:rsidRDefault="00A14145" w:rsidP="00A14145">
      <w:pPr>
        <w:pStyle w:val="Centr"/>
        <w:spacing w:before="180" w:after="180"/>
      </w:pPr>
      <w:r w:rsidRPr="00633842">
        <w:t>—</w:t>
      </w:r>
    </w:p>
    <w:p w14:paraId="76F3AF99" w14:textId="77777777" w:rsidR="00A14145" w:rsidRPr="00633842" w:rsidRDefault="00A14145" w:rsidP="00A14145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7DA46A01" w14:textId="77777777" w:rsidR="00A14145" w:rsidRPr="00633842" w:rsidRDefault="00A14145" w:rsidP="00A14145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27839815" w14:textId="77777777" w:rsidR="00A14145" w:rsidRPr="00633842" w:rsidRDefault="00A14145" w:rsidP="00A14145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7E6E30DF" w14:textId="77777777" w:rsidR="00A14145" w:rsidRPr="00633842" w:rsidRDefault="00A14145" w:rsidP="00A14145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6455D3A5" w14:textId="77777777" w:rsidR="00A14145" w:rsidRPr="00633842" w:rsidRDefault="00A14145" w:rsidP="00A14145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19419078" w14:textId="50255A7A" w:rsidR="005674CB" w:rsidRPr="00DB6122" w:rsidRDefault="00A14145" w:rsidP="00A14145">
      <w:pPr>
        <w:pStyle w:val="Centr"/>
        <w:suppressAutoHyphens/>
        <w:spacing w:before="180" w:after="180"/>
        <w:rPr>
          <w:b/>
          <w:bCs/>
        </w:rPr>
      </w:pPr>
      <w:r w:rsidRPr="00633842">
        <w:t>VOUS POUVEZ NOUS AIDER À FAIRE CONNAÎTRE CES CLASSIQUES LITTÉRAIRES.</w:t>
      </w:r>
    </w:p>
    <w:sectPr w:rsidR="005674CB" w:rsidRPr="00DB6122" w:rsidSect="005B7C69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D474" w14:textId="77777777" w:rsidR="005674CB" w:rsidRDefault="005674CB">
      <w:pPr>
        <w:spacing w:before="0" w:after="0"/>
      </w:pPr>
      <w:r>
        <w:separator/>
      </w:r>
    </w:p>
  </w:endnote>
  <w:endnote w:type="continuationSeparator" w:id="0">
    <w:p w14:paraId="34F1D187" w14:textId="77777777" w:rsidR="005674CB" w:rsidRDefault="005674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C142" w14:textId="77777777" w:rsidR="00000000" w:rsidRDefault="00000000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A679" w14:textId="77777777" w:rsidR="00000000" w:rsidRDefault="00000000">
    <w:pPr>
      <w:pStyle w:val="Pieddepage"/>
      <w:rPr>
        <w:sz w:val="30"/>
      </w:rPr>
    </w:pPr>
    <w:r>
      <w:rPr>
        <w:sz w:val="30"/>
      </w:rPr>
      <w:t xml:space="preserve">- </w:t>
    </w:r>
    <w:r>
      <w:rPr>
        <w:rStyle w:val="Numrodepage"/>
        <w:sz w:val="30"/>
      </w:rPr>
      <w:fldChar w:fldCharType="begin"/>
    </w:r>
    <w:r>
      <w:rPr>
        <w:rStyle w:val="Numrodepage"/>
        <w:sz w:val="30"/>
      </w:rPr>
      <w:instrText xml:space="preserve"> PAGE </w:instrText>
    </w:r>
    <w:r>
      <w:rPr>
        <w:rStyle w:val="Numrodepage"/>
        <w:sz w:val="30"/>
      </w:rPr>
      <w:fldChar w:fldCharType="separate"/>
    </w:r>
    <w:r>
      <w:rPr>
        <w:rStyle w:val="Numrodepage"/>
        <w:noProof/>
        <w:sz w:val="30"/>
      </w:rPr>
      <w:t>28</w:t>
    </w:r>
    <w:r>
      <w:rPr>
        <w:rStyle w:val="Numrodepage"/>
        <w:sz w:val="30"/>
      </w:rPr>
      <w:fldChar w:fldCharType="end"/>
    </w:r>
    <w:r>
      <w:rPr>
        <w:rStyle w:val="Numrodepage"/>
        <w:sz w:val="3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497BF" w14:textId="77777777" w:rsidR="005674CB" w:rsidRDefault="005674CB">
      <w:pPr>
        <w:spacing w:before="0" w:after="0"/>
      </w:pPr>
      <w:r>
        <w:separator/>
      </w:r>
    </w:p>
  </w:footnote>
  <w:footnote w:type="continuationSeparator" w:id="0">
    <w:p w14:paraId="48221B8C" w14:textId="77777777" w:rsidR="005674CB" w:rsidRDefault="005674C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2797084">
    <w:abstractNumId w:val="13"/>
  </w:num>
  <w:num w:numId="2" w16cid:durableId="1217594844">
    <w:abstractNumId w:val="14"/>
  </w:num>
  <w:num w:numId="3" w16cid:durableId="1736050845">
    <w:abstractNumId w:val="15"/>
  </w:num>
  <w:num w:numId="4" w16cid:durableId="426392601">
    <w:abstractNumId w:val="18"/>
  </w:num>
  <w:num w:numId="5" w16cid:durableId="1484858818">
    <w:abstractNumId w:val="22"/>
  </w:num>
  <w:num w:numId="6" w16cid:durableId="1313868563">
    <w:abstractNumId w:val="21"/>
  </w:num>
  <w:num w:numId="7" w16cid:durableId="478772565">
    <w:abstractNumId w:val="24"/>
  </w:num>
  <w:num w:numId="8" w16cid:durableId="180705839">
    <w:abstractNumId w:val="11"/>
  </w:num>
  <w:num w:numId="9" w16cid:durableId="256448889">
    <w:abstractNumId w:val="17"/>
  </w:num>
  <w:num w:numId="10" w16cid:durableId="1856922441">
    <w:abstractNumId w:val="20"/>
  </w:num>
  <w:num w:numId="11" w16cid:durableId="588006042">
    <w:abstractNumId w:val="10"/>
  </w:num>
  <w:num w:numId="12" w16cid:durableId="1047804386">
    <w:abstractNumId w:val="19"/>
  </w:num>
  <w:num w:numId="13" w16cid:durableId="1102455426">
    <w:abstractNumId w:val="12"/>
  </w:num>
  <w:num w:numId="14" w16cid:durableId="327830446">
    <w:abstractNumId w:val="23"/>
  </w:num>
  <w:num w:numId="15" w16cid:durableId="693386519">
    <w:abstractNumId w:val="16"/>
  </w:num>
  <w:num w:numId="16" w16cid:durableId="1431661517">
    <w:abstractNumId w:val="8"/>
  </w:num>
  <w:num w:numId="17" w16cid:durableId="2001496540">
    <w:abstractNumId w:val="3"/>
  </w:num>
  <w:num w:numId="18" w16cid:durableId="1628245073">
    <w:abstractNumId w:val="2"/>
  </w:num>
  <w:num w:numId="19" w16cid:durableId="828524262">
    <w:abstractNumId w:val="1"/>
  </w:num>
  <w:num w:numId="20" w16cid:durableId="975838742">
    <w:abstractNumId w:val="0"/>
  </w:num>
  <w:num w:numId="21" w16cid:durableId="1532036817">
    <w:abstractNumId w:val="9"/>
  </w:num>
  <w:num w:numId="22" w16cid:durableId="1093630001">
    <w:abstractNumId w:val="7"/>
  </w:num>
  <w:num w:numId="23" w16cid:durableId="1317953724">
    <w:abstractNumId w:val="6"/>
  </w:num>
  <w:num w:numId="24" w16cid:durableId="1373307936">
    <w:abstractNumId w:val="5"/>
  </w:num>
  <w:num w:numId="25" w16cid:durableId="20322162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linkStyl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0F7"/>
    <w:rsid w:val="000C6296"/>
    <w:rsid w:val="002900F7"/>
    <w:rsid w:val="005674CB"/>
    <w:rsid w:val="005B7C69"/>
    <w:rsid w:val="00775D45"/>
    <w:rsid w:val="00A14145"/>
    <w:rsid w:val="00BA7F9F"/>
    <w:rsid w:val="00DB6122"/>
    <w:rsid w:val="00FA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5ACBD"/>
  <w15:chartTrackingRefBased/>
  <w15:docId w15:val="{8C4042FD-874B-42B5-8580-C51C0B36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C69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DB6122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DB6122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DB6122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DB612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DB6122"/>
  </w:style>
  <w:style w:type="character" w:styleId="Lienhypertexte">
    <w:name w:val="Hyperlink"/>
    <w:uiPriority w:val="99"/>
    <w:rsid w:val="00DB6122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DB6122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DB6122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DB612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B6122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DB6122"/>
  </w:style>
  <w:style w:type="paragraph" w:styleId="TM2">
    <w:name w:val="toc 2"/>
    <w:basedOn w:val="Normal"/>
    <w:next w:val="Normal"/>
    <w:autoRedefine/>
    <w:uiPriority w:val="39"/>
    <w:rsid w:val="00DB6122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DB6122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semiHidden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semiHidden/>
    <w:pPr>
      <w:jc w:val="center"/>
    </w:pPr>
    <w:rPr>
      <w:rFonts w:ascii="Arial" w:hAnsi="Arial"/>
      <w:szCs w:val="20"/>
    </w:rPr>
  </w:style>
  <w:style w:type="paragraph" w:styleId="Retraitcorpsdetexte2">
    <w:name w:val="Body Text Indent 2"/>
    <w:basedOn w:val="Normal"/>
    <w:semiHidden/>
    <w:rPr>
      <w:rFonts w:ascii="Arial" w:hAnsi="Arial"/>
      <w:szCs w:val="20"/>
    </w:rPr>
  </w:style>
  <w:style w:type="paragraph" w:styleId="Retraitcorpsdetexte3">
    <w:name w:val="Body Text Indent 3"/>
    <w:basedOn w:val="Normal"/>
    <w:semiHidden/>
    <w:pPr>
      <w:ind w:left="540" w:firstLine="27"/>
    </w:pPr>
    <w:rPr>
      <w:rFonts w:ascii="Helvetica" w:hAnsi="Helvetica"/>
      <w:color w:val="000000"/>
      <w:sz w:val="20"/>
      <w:szCs w:val="20"/>
    </w:rPr>
  </w:style>
  <w:style w:type="paragraph" w:styleId="TM4">
    <w:name w:val="toc 4"/>
    <w:basedOn w:val="Normal"/>
    <w:next w:val="Normal"/>
    <w:autoRedefine/>
    <w:semiHidden/>
    <w:rsid w:val="00DB6122"/>
    <w:pPr>
      <w:ind w:left="780"/>
    </w:pPr>
  </w:style>
  <w:style w:type="paragraph" w:styleId="TM5">
    <w:name w:val="toc 5"/>
    <w:basedOn w:val="Normal"/>
    <w:next w:val="Normal"/>
    <w:autoRedefine/>
    <w:semiHidden/>
    <w:rsid w:val="00DB6122"/>
    <w:pPr>
      <w:ind w:left="1040"/>
    </w:pPr>
  </w:style>
  <w:style w:type="paragraph" w:styleId="TM6">
    <w:name w:val="toc 6"/>
    <w:basedOn w:val="Normal"/>
    <w:next w:val="Normal"/>
    <w:autoRedefine/>
    <w:semiHidden/>
    <w:rsid w:val="00DB6122"/>
    <w:pPr>
      <w:ind w:left="1300"/>
    </w:pPr>
  </w:style>
  <w:style w:type="paragraph" w:styleId="TM7">
    <w:name w:val="toc 7"/>
    <w:basedOn w:val="Normal"/>
    <w:next w:val="Normal"/>
    <w:autoRedefine/>
    <w:semiHidden/>
    <w:rsid w:val="00DB6122"/>
    <w:pPr>
      <w:ind w:left="1560"/>
    </w:pPr>
  </w:style>
  <w:style w:type="paragraph" w:styleId="TM8">
    <w:name w:val="toc 8"/>
    <w:basedOn w:val="Normal"/>
    <w:next w:val="Normal"/>
    <w:autoRedefine/>
    <w:semiHidden/>
    <w:rsid w:val="00DB6122"/>
    <w:pPr>
      <w:ind w:left="1820"/>
    </w:pPr>
  </w:style>
  <w:style w:type="paragraph" w:styleId="TM9">
    <w:name w:val="toc 9"/>
    <w:basedOn w:val="Normal"/>
    <w:next w:val="Normal"/>
    <w:autoRedefine/>
    <w:semiHidden/>
    <w:rsid w:val="00DB6122"/>
    <w:pPr>
      <w:ind w:left="2080"/>
    </w:pPr>
  </w:style>
  <w:style w:type="paragraph" w:styleId="NormalWeb">
    <w:name w:val="Normal (Web)"/>
    <w:basedOn w:val="Normal"/>
    <w:semiHidden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character" w:styleId="Appelnotedebasdep">
    <w:name w:val="footnote reference"/>
    <w:qFormat/>
    <w:rsid w:val="00DB6122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link w:val="NotedebasdepageCar"/>
    <w:qFormat/>
    <w:rsid w:val="00DB6122"/>
    <w:rPr>
      <w:szCs w:val="30"/>
    </w:rPr>
  </w:style>
  <w:style w:type="character" w:customStyle="1" w:styleId="NotedebasdepageCar">
    <w:name w:val="Note de bas de page Car"/>
    <w:basedOn w:val="Policepardfaut"/>
    <w:link w:val="Notedebasdepage"/>
    <w:rsid w:val="00DB6122"/>
    <w:rPr>
      <w:rFonts w:ascii="Amasis30" w:hAnsi="Amasis30"/>
      <w:sz w:val="32"/>
      <w:szCs w:val="30"/>
    </w:rPr>
  </w:style>
  <w:style w:type="paragraph" w:customStyle="1" w:styleId="Auteur">
    <w:name w:val="Auteur"/>
    <w:basedOn w:val="Normal"/>
    <w:rsid w:val="00DB6122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DB6122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DB6122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DB6122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DB6122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DB6122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DB6122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DB6122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DB6122"/>
    <w:pPr>
      <w:keepNext/>
    </w:pPr>
  </w:style>
  <w:style w:type="paragraph" w:customStyle="1" w:styleId="NormalSautPageAvant">
    <w:name w:val="NormalSautPageAvant"/>
    <w:basedOn w:val="Normal"/>
    <w:qFormat/>
    <w:rsid w:val="00DB6122"/>
    <w:pPr>
      <w:pageBreakBefore/>
    </w:pPr>
  </w:style>
  <w:style w:type="paragraph" w:customStyle="1" w:styleId="NormalEspAvtGrand">
    <w:name w:val="NormalEspAvtGrand"/>
    <w:basedOn w:val="Normal"/>
    <w:rsid w:val="00DB6122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DB6122"/>
    <w:pPr>
      <w:spacing w:before="0"/>
    </w:pPr>
  </w:style>
  <w:style w:type="paragraph" w:customStyle="1" w:styleId="CentrEspApr0">
    <w:name w:val="CentréEspApr0"/>
    <w:basedOn w:val="Centr"/>
    <w:next w:val="Normal"/>
    <w:rsid w:val="00DB6122"/>
    <w:pPr>
      <w:spacing w:after="0"/>
    </w:pPr>
  </w:style>
  <w:style w:type="paragraph" w:customStyle="1" w:styleId="CentrEspAvt0EspApr0">
    <w:name w:val="CentréEspAvt0EspApr0"/>
    <w:basedOn w:val="Centr"/>
    <w:rsid w:val="00DB6122"/>
    <w:pPr>
      <w:spacing w:before="0" w:after="0"/>
    </w:pPr>
  </w:style>
  <w:style w:type="paragraph" w:customStyle="1" w:styleId="Droite">
    <w:name w:val="Droite"/>
    <w:basedOn w:val="Normal"/>
    <w:next w:val="Normal"/>
    <w:rsid w:val="00DB6122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DB6122"/>
    <w:pPr>
      <w:ind w:left="680"/>
    </w:pPr>
  </w:style>
  <w:style w:type="paragraph" w:customStyle="1" w:styleId="DroiteRetraitGauche2X">
    <w:name w:val="DroiteRetraitGauche2X"/>
    <w:basedOn w:val="Droite"/>
    <w:next w:val="Normal"/>
    <w:rsid w:val="00DB6122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DB6122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DB6122"/>
    <w:pPr>
      <w:ind w:left="2722"/>
    </w:pPr>
  </w:style>
  <w:style w:type="paragraph" w:customStyle="1" w:styleId="Taille-1Normal">
    <w:name w:val="Taille-1Normal"/>
    <w:basedOn w:val="Normal"/>
    <w:rsid w:val="00DB6122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DB6122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DB6122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DB6122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DB6122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DB6122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DB6122"/>
    <w:pPr>
      <w:ind w:firstLine="0"/>
    </w:pPr>
  </w:style>
  <w:style w:type="paragraph" w:customStyle="1" w:styleId="Taille-1RetraitGauche4XIndent0">
    <w:name w:val="Taille-1RetraitGauche4XIndent0"/>
    <w:basedOn w:val="Taille-1Normal"/>
    <w:rsid w:val="00DB6122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DB6122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DB6122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DB6122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DB6122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DB6122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DB6122"/>
    <w:pPr>
      <w:ind w:firstLine="0"/>
    </w:pPr>
  </w:style>
  <w:style w:type="paragraph" w:customStyle="1" w:styleId="NormalRetraitGauche4XIndent0">
    <w:name w:val="NormalRetraitGauche4XIndent0"/>
    <w:basedOn w:val="Normal"/>
    <w:rsid w:val="00DB6122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DB6122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semiHidden/>
    <w:rsid w:val="00DB6122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DB6122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DB6122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DB6122"/>
    <w:pPr>
      <w:ind w:left="1360" w:hanging="680"/>
    </w:pPr>
  </w:style>
  <w:style w:type="paragraph" w:customStyle="1" w:styleId="NormalEspAvt0EspApr0">
    <w:name w:val="NormalEspAvt0EspApr0"/>
    <w:basedOn w:val="Normal"/>
    <w:rsid w:val="00DB6122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DB6122"/>
    <w:pPr>
      <w:ind w:left="2041" w:hanging="680"/>
    </w:pPr>
  </w:style>
  <w:style w:type="paragraph" w:customStyle="1" w:styleId="NormalSuspendu1XRetrait3X">
    <w:name w:val="NormalSuspendu1XRetrait3X"/>
    <w:basedOn w:val="Normal"/>
    <w:rsid w:val="00DB6122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DB6122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DB6122"/>
    <w:rPr>
      <w:sz w:val="32"/>
      <w:szCs w:val="20"/>
    </w:rPr>
  </w:style>
  <w:style w:type="paragraph" w:customStyle="1" w:styleId="Etoile">
    <w:name w:val="Etoile"/>
    <w:basedOn w:val="Normal"/>
    <w:qFormat/>
    <w:rsid w:val="00DB6122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DB6122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DB6122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DB6122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DB6122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DB6122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DB6122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DB6122"/>
  </w:style>
  <w:style w:type="paragraph" w:customStyle="1" w:styleId="ParagrapheVideNormal2">
    <w:name w:val="ParagrapheVideNormal2"/>
    <w:basedOn w:val="ParagrapheVideNormal"/>
    <w:next w:val="Normal"/>
    <w:qFormat/>
    <w:rsid w:val="00DB6122"/>
  </w:style>
  <w:style w:type="paragraph" w:customStyle="1" w:styleId="Image">
    <w:name w:val="Image"/>
    <w:basedOn w:val="Centr"/>
    <w:next w:val="Normal"/>
    <w:qFormat/>
    <w:rsid w:val="00DB6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18</TotalTime>
  <Pages>1</Pages>
  <Words>7144</Words>
  <Characters>39293</Characters>
  <Application>Microsoft Office Word</Application>
  <DocSecurity>0</DocSecurity>
  <Lines>327</Lines>
  <Paragraphs>92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Etudes de moeurs [Document électronique]</vt:lpstr>
    </vt:vector>
  </TitlesOfParts>
  <Company>Ebooks libres et gratuits</Company>
  <LinksUpToDate>false</LinksUpToDate>
  <CharactersWithSpaces>46345</CharactersWithSpaces>
  <SharedDoc>false</SharedDoc>
  <HLinks>
    <vt:vector size="72" baseType="variant">
      <vt:variant>
        <vt:i4>7274613</vt:i4>
      </vt:variant>
      <vt:variant>
        <vt:i4>39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36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33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6160459</vt:i4>
      </vt:variant>
      <vt:variant>
        <vt:i4>29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6684787</vt:i4>
      </vt:variant>
      <vt:variant>
        <vt:i4>27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7798819</vt:i4>
      </vt:variant>
      <vt:variant>
        <vt:i4>24</vt:i4>
      </vt:variant>
      <vt:variant>
        <vt:i4>0</vt:i4>
      </vt:variant>
      <vt:variant>
        <vt:i4>5</vt:i4>
      </vt:variant>
      <vt:variant>
        <vt:lpwstr>http://www.coolmicro.org/livres.php</vt:lpwstr>
      </vt:variant>
      <vt:variant>
        <vt:lpwstr/>
      </vt:variant>
      <vt:variant>
        <vt:i4>7929972</vt:i4>
      </vt:variant>
      <vt:variant>
        <vt:i4>21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_Toc55220417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_Toc55220416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_Toc55220415</vt:lpwstr>
      </vt:variant>
      <vt:variant>
        <vt:i4>7274557</vt:i4>
      </vt:variant>
      <vt:variant>
        <vt:i4>1025</vt:i4>
      </vt:variant>
      <vt:variant>
        <vt:i4>1025</vt:i4>
      </vt:variant>
      <vt:variant>
        <vt:i4>1</vt:i4>
      </vt:variant>
      <vt:variant>
        <vt:lpwstr>Images\conan_doyle.jpg</vt:lpwstr>
      </vt:variant>
      <vt:variant>
        <vt:lpwstr/>
      </vt:variant>
      <vt:variant>
        <vt:i4>4587562</vt:i4>
      </vt:variant>
      <vt:variant>
        <vt:i4>1109</vt:i4>
      </vt:variant>
      <vt:variant>
        <vt:i4>1026</vt:i4>
      </vt:variant>
      <vt:variant>
        <vt:i4>1</vt:i4>
      </vt:variant>
      <vt:variant>
        <vt:lpwstr>Images\holmes.jpg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Figure jaune</dc:title>
  <dc:subject>Nouvelles - Policier &amp; mystère</dc:subject>
  <dc:creator>Arthur Conan Doyle</dc:creator>
  <cp:keywords/>
  <dc:description/>
  <cp:lastModifiedBy>Cool Micro</cp:lastModifiedBy>
  <cp:revision>7</cp:revision>
  <cp:lastPrinted>2025-07-16T10:56:00Z</cp:lastPrinted>
  <dcterms:created xsi:type="dcterms:W3CDTF">2025-07-16T10:38:00Z</dcterms:created>
  <dcterms:modified xsi:type="dcterms:W3CDTF">2025-07-16T10:57:00Z</dcterms:modified>
  <cp:category>Nouvelles - Policier &amp; mystère</cp:category>
</cp:coreProperties>
</file>