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B0125" w14:textId="77777777" w:rsidR="00033562" w:rsidRPr="0091653F" w:rsidRDefault="00A13117" w:rsidP="00A01FD3">
      <w:pPr>
        <w:pStyle w:val="Photoauteur"/>
      </w:pPr>
      <w:r w:rsidRPr="00633842">
        <w:drawing>
          <wp:anchor distT="0" distB="0" distL="114300" distR="114300" simplePos="0" relativeHeight="251657728" behindDoc="0" locked="0" layoutInCell="1" allowOverlap="1" wp14:anchorId="0F255154" wp14:editId="25ADCAD9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440180" cy="10692130"/>
            <wp:effectExtent l="0" t="0" r="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6BA8" w:rsidRPr="0091653F">
        <w:rPr>
          <w:color w:val="FF0000"/>
        </w:rPr>
        <w:drawing>
          <wp:inline distT="0" distB="0" distL="0" distR="0" wp14:anchorId="174BBDAD" wp14:editId="4FB85D54">
            <wp:extent cx="3659229" cy="4542316"/>
            <wp:effectExtent l="0" t="0" r="0" b="0"/>
            <wp:docPr id="669843806" name="Image 1" descr="Une image contenant Visage humain, portrait, habits, person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843806" name="Image 1" descr="Une image contenant Visage humain, portrait, habits, person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1325" cy="4557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7A1B0" w14:textId="77777777" w:rsidR="00033562" w:rsidRPr="0091653F" w:rsidRDefault="00A13117">
      <w:pPr>
        <w:pStyle w:val="Auteur"/>
      </w:pPr>
      <w:r w:rsidRPr="0091653F">
        <w:t>Maurice Maindron</w:t>
      </w:r>
    </w:p>
    <w:p w14:paraId="2B22AE16" w14:textId="77777777" w:rsidR="00033562" w:rsidRPr="0091653F" w:rsidRDefault="00A13117" w:rsidP="007C1C6B">
      <w:pPr>
        <w:pStyle w:val="Titrelivre"/>
      </w:pPr>
      <w:r w:rsidRPr="0091653F">
        <w:t>LE TOURNOI DE VAUPLASSANS</w:t>
      </w:r>
    </w:p>
    <w:p w14:paraId="1E97FECE" w14:textId="2FCE9A7F" w:rsidR="00033562" w:rsidRPr="0091653F" w:rsidRDefault="00A86BA8" w:rsidP="004A6517">
      <w:pPr>
        <w:pStyle w:val="DateSortie"/>
      </w:pPr>
      <w:r w:rsidRPr="0091653F">
        <w:t>1895</w:t>
      </w:r>
    </w:p>
    <w:p w14:paraId="4816EE0A" w14:textId="77777777" w:rsidR="00033562" w:rsidRPr="0091653F" w:rsidRDefault="00033562" w:rsidP="007C1C6B">
      <w:pPr>
        <w:rPr>
          <w:color w:val="FF0000"/>
        </w:rPr>
        <w:sectPr w:rsidR="00033562" w:rsidRPr="0091653F" w:rsidSect="006E188E">
          <w:footerReference w:type="default" r:id="rId10"/>
          <w:pgSz w:w="11906" w:h="16838" w:code="9"/>
          <w:pgMar w:top="0" w:right="0" w:bottom="0" w:left="0" w:header="0" w:footer="0" w:gutter="0"/>
          <w:cols w:space="708"/>
          <w:titlePg/>
          <w:docGrid w:linePitch="360"/>
        </w:sectPr>
      </w:pPr>
    </w:p>
    <w:p w14:paraId="32B6E13B" w14:textId="77777777" w:rsidR="00033562" w:rsidRPr="0091653F" w:rsidRDefault="00033562" w:rsidP="00A01FD3">
      <w:pPr>
        <w:pStyle w:val="Titretablematires"/>
      </w:pPr>
      <w:r w:rsidRPr="00633842">
        <w:lastRenderedPageBreak/>
        <w:t xml:space="preserve">Table des </w:t>
      </w:r>
      <w:r w:rsidRPr="0091653F">
        <w:t>matières</w:t>
      </w:r>
    </w:p>
    <w:p w14:paraId="2CEB67FB" w14:textId="77777777" w:rsidR="00033562" w:rsidRPr="0091653F" w:rsidRDefault="00033562"/>
    <w:p w14:paraId="54B6F56E" w14:textId="5E322ED0" w:rsidR="004A6517" w:rsidRDefault="00FC778B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r w:rsidRPr="0091653F">
        <w:rPr>
          <w:color w:val="auto"/>
        </w:rPr>
        <w:fldChar w:fldCharType="begin"/>
      </w:r>
      <w:r w:rsidR="00033562" w:rsidRPr="0091653F">
        <w:rPr>
          <w:color w:val="auto"/>
        </w:rPr>
        <w:instrText xml:space="preserve"> TOC \o "1-3" \h \z </w:instrText>
      </w:r>
      <w:r w:rsidRPr="0091653F">
        <w:rPr>
          <w:color w:val="auto"/>
        </w:rPr>
        <w:fldChar w:fldCharType="separate"/>
      </w:r>
      <w:hyperlink w:anchor="_Toc192940190" w:history="1">
        <w:r w:rsidR="004A6517" w:rsidRPr="00C24DAB">
          <w:rPr>
            <w:rStyle w:val="Lienhypertexte"/>
          </w:rPr>
          <w:t>PREMIÈRE PARTIE</w:t>
        </w:r>
        <w:r w:rsidR="004A6517">
          <w:rPr>
            <w:webHidden/>
          </w:rPr>
          <w:tab/>
        </w:r>
        <w:r w:rsidR="004A6517">
          <w:rPr>
            <w:webHidden/>
          </w:rPr>
          <w:fldChar w:fldCharType="begin"/>
        </w:r>
        <w:r w:rsidR="004A6517">
          <w:rPr>
            <w:webHidden/>
          </w:rPr>
          <w:instrText xml:space="preserve"> PAGEREF _Toc192940190 \h </w:instrText>
        </w:r>
        <w:r w:rsidR="004A6517">
          <w:rPr>
            <w:webHidden/>
          </w:rPr>
        </w:r>
        <w:r w:rsidR="004A6517">
          <w:rPr>
            <w:webHidden/>
          </w:rPr>
          <w:fldChar w:fldCharType="separate"/>
        </w:r>
        <w:r w:rsidR="00AC6A5A">
          <w:rPr>
            <w:webHidden/>
          </w:rPr>
          <w:t>4</w:t>
        </w:r>
        <w:r w:rsidR="004A6517">
          <w:rPr>
            <w:webHidden/>
          </w:rPr>
          <w:fldChar w:fldCharType="end"/>
        </w:r>
      </w:hyperlink>
    </w:p>
    <w:p w14:paraId="09F258FA" w14:textId="4ECFFD17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191" w:history="1">
        <w:r w:rsidRPr="00C24DAB">
          <w:rPr>
            <w:rStyle w:val="Lienhypertexte"/>
          </w:rPr>
          <w:t>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_Toc192940191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14C2465" w14:textId="0F4CFA98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192" w:history="1">
        <w:r w:rsidRPr="00C24DAB">
          <w:rPr>
            <w:rStyle w:val="Lienhypertexte"/>
          </w:rPr>
          <w:t>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_Toc192940192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511D0BA9" w14:textId="1C1A3874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193" w:history="1">
        <w:r w:rsidRPr="00C24DAB">
          <w:rPr>
            <w:rStyle w:val="Lienhypertexte"/>
          </w:rPr>
          <w:t>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62552B7C" w14:textId="24F7E034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194" w:history="1">
        <w:r w:rsidRPr="00C24DAB">
          <w:rPr>
            <w:rStyle w:val="Lienhypertexte"/>
          </w:rPr>
          <w:t>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14:paraId="78720CC2" w14:textId="26982748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195" w:history="1">
        <w:r w:rsidRPr="00C24DAB">
          <w:rPr>
            <w:rStyle w:val="Lienhypertexte"/>
          </w:rPr>
          <w:t>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14:paraId="4A607114" w14:textId="301A5FDD" w:rsidR="004A6517" w:rsidRDefault="004A6517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192940196" w:history="1">
        <w:r w:rsidRPr="00C24DAB">
          <w:rPr>
            <w:rStyle w:val="Lienhypertexte"/>
          </w:rPr>
          <w:t>DEUXIÈME PARTIE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89</w:t>
        </w:r>
        <w:r>
          <w:rPr>
            <w:webHidden/>
          </w:rPr>
          <w:fldChar w:fldCharType="end"/>
        </w:r>
      </w:hyperlink>
    </w:p>
    <w:p w14:paraId="70DED6D1" w14:textId="6744BC25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197" w:history="1">
        <w:r w:rsidRPr="00C24DAB">
          <w:rPr>
            <w:rStyle w:val="Lienhypertexte"/>
          </w:rPr>
          <w:t>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90</w:t>
        </w:r>
        <w:r>
          <w:rPr>
            <w:webHidden/>
          </w:rPr>
          <w:fldChar w:fldCharType="end"/>
        </w:r>
      </w:hyperlink>
    </w:p>
    <w:p w14:paraId="2FE405DD" w14:textId="47C0B834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198" w:history="1">
        <w:r w:rsidRPr="00C24DAB">
          <w:rPr>
            <w:rStyle w:val="Lienhypertexte"/>
          </w:rPr>
          <w:t>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105</w:t>
        </w:r>
        <w:r>
          <w:rPr>
            <w:webHidden/>
          </w:rPr>
          <w:fldChar w:fldCharType="end"/>
        </w:r>
      </w:hyperlink>
    </w:p>
    <w:p w14:paraId="59C1C587" w14:textId="65D8BE3F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199" w:history="1">
        <w:r w:rsidRPr="00C24DAB">
          <w:rPr>
            <w:rStyle w:val="Lienhypertexte"/>
          </w:rPr>
          <w:t>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113</w:t>
        </w:r>
        <w:r>
          <w:rPr>
            <w:webHidden/>
          </w:rPr>
          <w:fldChar w:fldCharType="end"/>
        </w:r>
      </w:hyperlink>
    </w:p>
    <w:p w14:paraId="79C3A880" w14:textId="7F5D397B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200" w:history="1">
        <w:r w:rsidRPr="00C24DAB">
          <w:rPr>
            <w:rStyle w:val="Lienhypertexte"/>
          </w:rPr>
          <w:t>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130</w:t>
        </w:r>
        <w:r>
          <w:rPr>
            <w:webHidden/>
          </w:rPr>
          <w:fldChar w:fldCharType="end"/>
        </w:r>
      </w:hyperlink>
    </w:p>
    <w:p w14:paraId="62243C3F" w14:textId="7793EB79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201" w:history="1">
        <w:r w:rsidRPr="00C24DAB">
          <w:rPr>
            <w:rStyle w:val="Lienhypertexte"/>
          </w:rPr>
          <w:t>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138</w:t>
        </w:r>
        <w:r>
          <w:rPr>
            <w:webHidden/>
          </w:rPr>
          <w:fldChar w:fldCharType="end"/>
        </w:r>
      </w:hyperlink>
    </w:p>
    <w:p w14:paraId="23281F92" w14:textId="7D146179" w:rsidR="004A6517" w:rsidRDefault="004A6517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192940202" w:history="1">
        <w:r w:rsidRPr="00C24DAB">
          <w:rPr>
            <w:rStyle w:val="Lienhypertexte"/>
          </w:rPr>
          <w:t>TROISIÈME PARTIE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157</w:t>
        </w:r>
        <w:r>
          <w:rPr>
            <w:webHidden/>
          </w:rPr>
          <w:fldChar w:fldCharType="end"/>
        </w:r>
      </w:hyperlink>
    </w:p>
    <w:p w14:paraId="554FDFFB" w14:textId="34C09CF5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203" w:history="1">
        <w:r w:rsidRPr="00C24DAB">
          <w:rPr>
            <w:rStyle w:val="Lienhypertexte"/>
          </w:rPr>
          <w:t>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158</w:t>
        </w:r>
        <w:r>
          <w:rPr>
            <w:webHidden/>
          </w:rPr>
          <w:fldChar w:fldCharType="end"/>
        </w:r>
      </w:hyperlink>
    </w:p>
    <w:p w14:paraId="74508602" w14:textId="5B118F56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204" w:history="1">
        <w:r w:rsidRPr="00C24DAB">
          <w:rPr>
            <w:rStyle w:val="Lienhypertexte"/>
          </w:rPr>
          <w:t>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172</w:t>
        </w:r>
        <w:r>
          <w:rPr>
            <w:webHidden/>
          </w:rPr>
          <w:fldChar w:fldCharType="end"/>
        </w:r>
      </w:hyperlink>
    </w:p>
    <w:p w14:paraId="5031F529" w14:textId="6FDC2FE4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205" w:history="1">
        <w:r w:rsidRPr="00C24DAB">
          <w:rPr>
            <w:rStyle w:val="Lienhypertexte"/>
          </w:rPr>
          <w:t>III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180</w:t>
        </w:r>
        <w:r>
          <w:rPr>
            <w:webHidden/>
          </w:rPr>
          <w:fldChar w:fldCharType="end"/>
        </w:r>
      </w:hyperlink>
    </w:p>
    <w:p w14:paraId="2796F83E" w14:textId="6C88C8DC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206" w:history="1">
        <w:r w:rsidRPr="00C24DAB">
          <w:rPr>
            <w:rStyle w:val="Lienhypertexte"/>
          </w:rPr>
          <w:t>IV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192</w:t>
        </w:r>
        <w:r>
          <w:rPr>
            <w:webHidden/>
          </w:rPr>
          <w:fldChar w:fldCharType="end"/>
        </w:r>
      </w:hyperlink>
    </w:p>
    <w:p w14:paraId="65BE2DE6" w14:textId="3515663D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207" w:history="1">
        <w:r w:rsidRPr="00C24DAB">
          <w:rPr>
            <w:rStyle w:val="Lienhypertexte"/>
          </w:rPr>
          <w:t>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203</w:t>
        </w:r>
        <w:r>
          <w:rPr>
            <w:webHidden/>
          </w:rPr>
          <w:fldChar w:fldCharType="end"/>
        </w:r>
      </w:hyperlink>
    </w:p>
    <w:p w14:paraId="4BF3C66B" w14:textId="4A82C60B" w:rsidR="004A6517" w:rsidRDefault="004A6517">
      <w:pPr>
        <w:pStyle w:val="TM2"/>
        <w:rPr>
          <w:rFonts w:asciiTheme="minorHAnsi" w:eastAsiaTheme="minorEastAsia" w:hAnsiTheme="minorHAnsi" w:cstheme="minorBidi"/>
          <w:color w:val="auto"/>
          <w:kern w:val="2"/>
          <w:sz w:val="24"/>
          <w14:ligatures w14:val="standardContextual"/>
        </w:rPr>
      </w:pPr>
      <w:hyperlink w:anchor="_Toc192940208" w:history="1">
        <w:r w:rsidRPr="00C24DAB">
          <w:rPr>
            <w:rStyle w:val="Lienhypertexte"/>
          </w:rPr>
          <w:t>VI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216</w:t>
        </w:r>
        <w:r>
          <w:rPr>
            <w:webHidden/>
          </w:rPr>
          <w:fldChar w:fldCharType="end"/>
        </w:r>
      </w:hyperlink>
    </w:p>
    <w:p w14:paraId="620FC5FE" w14:textId="5B23F390" w:rsidR="004A6517" w:rsidRDefault="004A6517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192940209" w:history="1">
        <w:r w:rsidRPr="00C24DAB">
          <w:rPr>
            <w:rStyle w:val="Lienhypertexte"/>
          </w:rPr>
          <w:t>À propos de cette édition électronique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_Toc192940209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C6A5A">
          <w:rPr>
            <w:webHidden/>
          </w:rPr>
          <w:t>221</w:t>
        </w:r>
        <w:r>
          <w:rPr>
            <w:webHidden/>
          </w:rPr>
          <w:fldChar w:fldCharType="end"/>
        </w:r>
      </w:hyperlink>
    </w:p>
    <w:p w14:paraId="45490295" w14:textId="122B9A49" w:rsidR="00033562" w:rsidRPr="0091653F" w:rsidRDefault="00FC778B">
      <w:r w:rsidRPr="0091653F">
        <w:fldChar w:fldCharType="end"/>
      </w:r>
    </w:p>
    <w:p w14:paraId="1CF4EDE4" w14:textId="77777777" w:rsidR="00633F9D" w:rsidRPr="0091653F" w:rsidRDefault="00633F9D" w:rsidP="00633F9D">
      <w:pPr>
        <w:pStyle w:val="NormalSautPageAvant"/>
      </w:pPr>
    </w:p>
    <w:p w14:paraId="7B56FC8C" w14:textId="77777777" w:rsidR="00633F9D" w:rsidRPr="0091653F" w:rsidRDefault="00633F9D" w:rsidP="00633F9D">
      <w:pPr>
        <w:pStyle w:val="NormalEspAvtGrand"/>
        <w:ind w:firstLine="0"/>
        <w:jc w:val="center"/>
      </w:pPr>
      <w:r w:rsidRPr="0091653F">
        <w:t>À FELIX JEANTET</w:t>
      </w:r>
    </w:p>
    <w:p w14:paraId="532373F4" w14:textId="77777777" w:rsidR="00A13117" w:rsidRPr="00C3672B" w:rsidRDefault="00A13117" w:rsidP="00A01FD3">
      <w:pPr>
        <w:pStyle w:val="Titre1"/>
      </w:pPr>
      <w:bookmarkStart w:id="0" w:name="_Toc192940190"/>
      <w:r w:rsidRPr="00A13117">
        <w:lastRenderedPageBreak/>
        <w:t xml:space="preserve">PREMIÈRE </w:t>
      </w:r>
      <w:r w:rsidR="007314CA" w:rsidRPr="00C3672B">
        <w:t>PARTIE</w:t>
      </w:r>
      <w:bookmarkEnd w:id="0"/>
    </w:p>
    <w:p w14:paraId="12244377" w14:textId="77777777" w:rsidR="007314CA" w:rsidRPr="00C3672B" w:rsidRDefault="007314CA" w:rsidP="00A01FD3">
      <w:pPr>
        <w:pStyle w:val="Titre2"/>
      </w:pPr>
      <w:bookmarkStart w:id="1" w:name="_Toc192940191"/>
      <w:r w:rsidRPr="00C3672B">
        <w:lastRenderedPageBreak/>
        <w:t>I</w:t>
      </w:r>
      <w:bookmarkEnd w:id="1"/>
    </w:p>
    <w:p w14:paraId="143CEE52" w14:textId="77777777" w:rsidR="00A01FD3" w:rsidRPr="00C3672B" w:rsidRDefault="00A13117" w:rsidP="00A13117">
      <w:pPr>
        <w:pStyle w:val="Taille-1Normal"/>
      </w:pPr>
      <w:r w:rsidRPr="00C3672B">
        <w:t>Le prêche du pasteur Andréas Butschli fut un événement important et dont ceux de la Religion gardèrent longtemps bonne mémoire</w:t>
      </w:r>
      <w:r w:rsidR="00A01FD3" w:rsidRPr="00C3672B">
        <w:t xml:space="preserve">. </w:t>
      </w:r>
      <w:r w:rsidRPr="00C3672B">
        <w:t>Arrivé de Genève dans la nuit du samedi</w:t>
      </w:r>
      <w:r w:rsidR="00A01FD3" w:rsidRPr="00C3672B">
        <w:t xml:space="preserve">, </w:t>
      </w:r>
      <w:r w:rsidRPr="00C3672B">
        <w:t>le célèbre disciple de Calvin prit la parole dès midi</w:t>
      </w:r>
      <w:r w:rsidR="00A01FD3" w:rsidRPr="00C3672B">
        <w:t xml:space="preserve">, </w:t>
      </w:r>
      <w:r w:rsidRPr="00C3672B">
        <w:t>à l</w:t>
      </w:r>
      <w:r w:rsidR="00A01FD3" w:rsidRPr="00C3672B">
        <w:t>’</w:t>
      </w:r>
      <w:r w:rsidRPr="00C3672B">
        <w:t xml:space="preserve">occasion du dimanche </w:t>
      </w:r>
      <w:r w:rsidR="00A01FD3" w:rsidRPr="00C3672B">
        <w:t>3</w:t>
      </w:r>
      <w:r w:rsidR="00224814" w:rsidRPr="00C3672B">
        <w:t> </w:t>
      </w:r>
      <w:r w:rsidR="00A01FD3" w:rsidRPr="00C3672B">
        <w:t>mai</w:t>
      </w:r>
      <w:r w:rsidRPr="00C3672B">
        <w:t xml:space="preserve"> 1568</w:t>
      </w:r>
      <w:r w:rsidR="00A01FD3" w:rsidRPr="00C3672B">
        <w:t xml:space="preserve">. </w:t>
      </w:r>
      <w:r w:rsidRPr="00C3672B">
        <w:t>Il y eut grande foule pour l</w:t>
      </w:r>
      <w:r w:rsidR="00A01FD3" w:rsidRPr="00C3672B">
        <w:t>’</w:t>
      </w:r>
      <w:r w:rsidRPr="00C3672B">
        <w:t>entendre</w:t>
      </w:r>
      <w:r w:rsidR="00A01FD3" w:rsidRPr="00C3672B">
        <w:t xml:space="preserve">, </w:t>
      </w:r>
      <w:r w:rsidRPr="00C3672B">
        <w:t>car on l</w:t>
      </w:r>
      <w:r w:rsidR="00A01FD3" w:rsidRPr="00C3672B">
        <w:t>’</w:t>
      </w:r>
      <w:r w:rsidRPr="00C3672B">
        <w:t>attendait</w:t>
      </w:r>
      <w:r w:rsidR="00A01FD3" w:rsidRPr="00C3672B">
        <w:t xml:space="preserve">, </w:t>
      </w:r>
      <w:r w:rsidRPr="00C3672B">
        <w:t>depuis déjà plusieurs jours</w:t>
      </w:r>
      <w:r w:rsidR="00A01FD3" w:rsidRPr="00C3672B">
        <w:t xml:space="preserve">, </w:t>
      </w:r>
      <w:r w:rsidRPr="00C3672B">
        <w:t>pour en recevoir la bonne parole dont les huguenots</w:t>
      </w:r>
      <w:r w:rsidR="00A01FD3" w:rsidRPr="00C3672B">
        <w:t xml:space="preserve">, </w:t>
      </w:r>
      <w:r w:rsidRPr="00C3672B">
        <w:t>au pays du Berry</w:t>
      </w:r>
      <w:r w:rsidR="00A01FD3" w:rsidRPr="00C3672B">
        <w:t xml:space="preserve">, </w:t>
      </w:r>
      <w:r w:rsidRPr="00C3672B">
        <w:t>étaient plus que jamais altérés</w:t>
      </w:r>
      <w:r w:rsidR="00A01FD3" w:rsidRPr="00C3672B">
        <w:t xml:space="preserve">. </w:t>
      </w:r>
      <w:r w:rsidRPr="00C3672B">
        <w:t>Et les fidèles du parti</w:t>
      </w:r>
      <w:r w:rsidR="00A01FD3" w:rsidRPr="00C3672B">
        <w:t xml:space="preserve">, </w:t>
      </w:r>
      <w:r w:rsidRPr="00C3672B">
        <w:t>pour la joie de voir cet homme extraordinaire</w:t>
      </w:r>
      <w:r w:rsidR="00A01FD3" w:rsidRPr="00C3672B">
        <w:t xml:space="preserve">, </w:t>
      </w:r>
      <w:r w:rsidRPr="00C3672B">
        <w:t>avaient chevauché à sa rencontre</w:t>
      </w:r>
      <w:r w:rsidR="00A01FD3" w:rsidRPr="00C3672B">
        <w:t xml:space="preserve">, </w:t>
      </w:r>
      <w:r w:rsidRPr="00C3672B">
        <w:t>envoyé des émissaires portant des torches par les chemins</w:t>
      </w:r>
      <w:r w:rsidR="00A01FD3" w:rsidRPr="00C3672B">
        <w:t xml:space="preserve">, </w:t>
      </w:r>
      <w:r w:rsidRPr="00C3672B">
        <w:t>déjoué les embûches de Gilles de Souvré</w:t>
      </w:r>
      <w:r w:rsidR="00A01FD3" w:rsidRPr="00C3672B">
        <w:t xml:space="preserve">, </w:t>
      </w:r>
      <w:r w:rsidRPr="00C3672B">
        <w:t>marquis de Courtanvaux</w:t>
      </w:r>
      <w:r w:rsidR="00A01FD3" w:rsidRPr="00C3672B">
        <w:t xml:space="preserve">, </w:t>
      </w:r>
      <w:r w:rsidRPr="00C3672B">
        <w:t>qui voulait l</w:t>
      </w:r>
      <w:r w:rsidR="00A01FD3" w:rsidRPr="00C3672B">
        <w:t>’</w:t>
      </w:r>
      <w:r w:rsidRPr="00C3672B">
        <w:t>empêcher d</w:t>
      </w:r>
      <w:r w:rsidR="00A01FD3" w:rsidRPr="00C3672B">
        <w:t>’</w:t>
      </w:r>
      <w:r w:rsidRPr="00C3672B">
        <w:t>entrer dans son gouvernement</w:t>
      </w:r>
      <w:r w:rsidR="00A01FD3" w:rsidRPr="00C3672B">
        <w:t xml:space="preserve">. </w:t>
      </w:r>
      <w:r w:rsidRPr="00C3672B">
        <w:t>Mais Andréas Butschli était venu malgré ces pièges</w:t>
      </w:r>
      <w:r w:rsidR="00A01FD3" w:rsidRPr="00C3672B">
        <w:t xml:space="preserve">, </w:t>
      </w:r>
      <w:r w:rsidRPr="00C3672B">
        <w:t>comme les Hébreux traversèrent le désert</w:t>
      </w:r>
      <w:r w:rsidR="00A01FD3" w:rsidRPr="00C3672B">
        <w:t xml:space="preserve">. </w:t>
      </w:r>
      <w:r w:rsidRPr="00C3672B">
        <w:t xml:space="preserve">Des cavaliers de </w:t>
      </w:r>
      <w:r w:rsidR="00A01FD3" w:rsidRPr="00C3672B">
        <w:t>M. </w:t>
      </w:r>
      <w:r w:rsidRPr="00C3672B">
        <w:t>l</w:t>
      </w:r>
      <w:r w:rsidR="00A01FD3" w:rsidRPr="00C3672B">
        <w:t>’</w:t>
      </w:r>
      <w:r w:rsidRPr="00C3672B">
        <w:t>Amiral l</w:t>
      </w:r>
      <w:r w:rsidR="00A01FD3" w:rsidRPr="00C3672B">
        <w:t>’</w:t>
      </w:r>
      <w:r w:rsidRPr="00C3672B">
        <w:t>avaient accompagné jusqu</w:t>
      </w:r>
      <w:r w:rsidR="00A01FD3" w:rsidRPr="00C3672B">
        <w:t>’</w:t>
      </w:r>
      <w:r w:rsidRPr="00C3672B">
        <w:t>au Blanc</w:t>
      </w:r>
      <w:r w:rsidR="00A01FD3" w:rsidRPr="00C3672B">
        <w:t xml:space="preserve">, </w:t>
      </w:r>
      <w:r w:rsidRPr="00C3672B">
        <w:t>de peur de malaventure</w:t>
      </w:r>
      <w:r w:rsidR="00A01FD3" w:rsidRPr="00C3672B">
        <w:t xml:space="preserve">. </w:t>
      </w:r>
      <w:r w:rsidRPr="00C3672B">
        <w:t>Aussi</w:t>
      </w:r>
      <w:r w:rsidR="00A01FD3" w:rsidRPr="00C3672B">
        <w:t xml:space="preserve">, </w:t>
      </w:r>
      <w:r w:rsidRPr="00C3672B">
        <w:t>quand il entra dans la ville</w:t>
      </w:r>
      <w:r w:rsidR="00A01FD3" w:rsidRPr="00C3672B">
        <w:t xml:space="preserve">, </w:t>
      </w:r>
      <w:r w:rsidRPr="00C3672B">
        <w:t>sa suite fut-elle de plus de cent chevaux</w:t>
      </w:r>
      <w:r w:rsidR="00A01FD3" w:rsidRPr="00C3672B">
        <w:t>.</w:t>
      </w:r>
    </w:p>
    <w:p w14:paraId="008F7B36" w14:textId="77777777" w:rsidR="00A01FD3" w:rsidRPr="00C3672B" w:rsidRDefault="00A13117" w:rsidP="00A13117">
      <w:pPr>
        <w:pStyle w:val="Taille-1Normal"/>
      </w:pPr>
      <w:r w:rsidRPr="00C3672B">
        <w:t>Il prêcha</w:t>
      </w:r>
      <w:r w:rsidR="00A01FD3" w:rsidRPr="00C3672B">
        <w:t xml:space="preserve">, </w:t>
      </w:r>
      <w:r w:rsidRPr="00C3672B">
        <w:t>non dans la crypte du seigneur d</w:t>
      </w:r>
      <w:r w:rsidR="00A01FD3" w:rsidRPr="00C3672B">
        <w:t>’</w:t>
      </w:r>
      <w:r w:rsidRPr="00C3672B">
        <w:t>Alloigny</w:t>
      </w:r>
      <w:r w:rsidR="00A01FD3" w:rsidRPr="00C3672B">
        <w:t xml:space="preserve">, </w:t>
      </w:r>
      <w:r w:rsidRPr="00C3672B">
        <w:t>au château de Rochefort</w:t>
      </w:r>
      <w:r w:rsidR="00A01FD3" w:rsidRPr="00C3672B">
        <w:t xml:space="preserve">, </w:t>
      </w:r>
      <w:r w:rsidRPr="00C3672B">
        <w:t>comme c</w:t>
      </w:r>
      <w:r w:rsidR="00A01FD3" w:rsidRPr="00C3672B">
        <w:t>’</w:t>
      </w:r>
      <w:r w:rsidRPr="00C3672B">
        <w:t>était la coutume</w:t>
      </w:r>
      <w:r w:rsidR="00A01FD3" w:rsidRPr="00C3672B">
        <w:t xml:space="preserve">, </w:t>
      </w:r>
      <w:r w:rsidRPr="00C3672B">
        <w:t>mais dans une grange</w:t>
      </w:r>
      <w:r w:rsidR="00A01FD3" w:rsidRPr="00C3672B">
        <w:t xml:space="preserve">, </w:t>
      </w:r>
      <w:r w:rsidRPr="00C3672B">
        <w:t>vaste à contenir une armée</w:t>
      </w:r>
      <w:r w:rsidR="00A01FD3" w:rsidRPr="00C3672B">
        <w:t xml:space="preserve">, </w:t>
      </w:r>
      <w:r w:rsidRPr="00C3672B">
        <w:t>construite par le censier Heurtelin Bouchart</w:t>
      </w:r>
      <w:r w:rsidR="00A01FD3" w:rsidRPr="00C3672B">
        <w:t xml:space="preserve">, </w:t>
      </w:r>
      <w:r w:rsidRPr="00C3672B">
        <w:t>à la limite du champ des Anglois</w:t>
      </w:r>
      <w:r w:rsidR="00A01FD3" w:rsidRPr="00C3672B">
        <w:t xml:space="preserve">, </w:t>
      </w:r>
      <w:r w:rsidRPr="00C3672B">
        <w:t>près de la petite rivière de Langlin</w:t>
      </w:r>
      <w:r w:rsidR="00A01FD3" w:rsidRPr="00C3672B">
        <w:t xml:space="preserve">. </w:t>
      </w:r>
      <w:r w:rsidRPr="00C3672B">
        <w:t>Sa voix sèche et autoritaire se faisait ouïr jusqu</w:t>
      </w:r>
      <w:r w:rsidR="00A01FD3" w:rsidRPr="00C3672B">
        <w:t>’</w:t>
      </w:r>
      <w:r w:rsidRPr="00C3672B">
        <w:t>aux portes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échappait par les baies à moitié aveuglées par des planches de peuplier</w:t>
      </w:r>
      <w:r w:rsidR="00A01FD3" w:rsidRPr="00C3672B">
        <w:t xml:space="preserve">, </w:t>
      </w:r>
      <w:r w:rsidRPr="00C3672B">
        <w:t>vermoulues d</w:t>
      </w:r>
      <w:r w:rsidR="00A01FD3" w:rsidRPr="00C3672B">
        <w:t>’</w:t>
      </w:r>
      <w:r w:rsidRPr="00C3672B">
        <w:t>insectes</w:t>
      </w:r>
      <w:r w:rsidR="00A01FD3" w:rsidRPr="00C3672B">
        <w:t xml:space="preserve">. </w:t>
      </w:r>
      <w:r w:rsidRPr="00C3672B">
        <w:t>Le long des murailles nues où de longues toiles d</w:t>
      </w:r>
      <w:r w:rsidR="00A01FD3" w:rsidRPr="00C3672B">
        <w:t>’</w:t>
      </w:r>
      <w:r w:rsidRPr="00C3672B">
        <w:t>araignée pendaient</w:t>
      </w:r>
      <w:r w:rsidR="00A01FD3" w:rsidRPr="00C3672B">
        <w:t xml:space="preserve">, </w:t>
      </w:r>
      <w:r w:rsidRPr="00C3672B">
        <w:t>grises</w:t>
      </w:r>
      <w:r w:rsidR="00A01FD3" w:rsidRPr="00C3672B">
        <w:t xml:space="preserve">, </w:t>
      </w:r>
      <w:r w:rsidRPr="00C3672B">
        <w:t>comme des voiles imprégnées de cendres</w:t>
      </w:r>
      <w:r w:rsidR="00A01FD3" w:rsidRPr="00C3672B">
        <w:t xml:space="preserve">, </w:t>
      </w:r>
      <w:r w:rsidRPr="00C3672B">
        <w:t>elle semblait se réfléchir</w:t>
      </w:r>
      <w:r w:rsidR="00A01FD3" w:rsidRPr="00C3672B">
        <w:t xml:space="preserve">, </w:t>
      </w:r>
      <w:r w:rsidRPr="00C3672B">
        <w:t>plus âpre que la bise de décembre</w:t>
      </w:r>
      <w:r w:rsidR="00A01FD3" w:rsidRPr="00C3672B">
        <w:t xml:space="preserve">, </w:t>
      </w:r>
      <w:r w:rsidRPr="00C3672B">
        <w:t xml:space="preserve">et atteindre </w:t>
      </w:r>
      <w:r w:rsidR="003F1220" w:rsidRPr="00C3672B">
        <w:t>par-delà</w:t>
      </w:r>
      <w:r w:rsidRPr="00C3672B">
        <w:t xml:space="preserve"> les monts le pape de Rome pour lui faire savoir qu</w:t>
      </w:r>
      <w:r w:rsidR="00A01FD3" w:rsidRPr="00C3672B">
        <w:t>’</w:t>
      </w:r>
      <w:r w:rsidRPr="00C3672B">
        <w:t>ayant semé le vent</w:t>
      </w:r>
      <w:r w:rsidR="00A01FD3" w:rsidRPr="00C3672B">
        <w:t xml:space="preserve">, </w:t>
      </w:r>
      <w:r w:rsidRPr="00C3672B">
        <w:t>il récolterait la tempête</w:t>
      </w:r>
      <w:r w:rsidR="00A01FD3" w:rsidRPr="00C3672B">
        <w:t>.</w:t>
      </w:r>
    </w:p>
    <w:p w14:paraId="1B767BAB" w14:textId="77777777" w:rsidR="00A01FD3" w:rsidRPr="00C3672B" w:rsidRDefault="00A13117" w:rsidP="00A13117">
      <w:pPr>
        <w:pStyle w:val="Taille-1Normal"/>
      </w:pPr>
      <w:r w:rsidRPr="00C3672B">
        <w:t>Andréas Butschli prenait le Dieu juste à témoin de la luxure des moines</w:t>
      </w:r>
      <w:r w:rsidR="00A01FD3" w:rsidRPr="00C3672B">
        <w:t xml:space="preserve">, </w:t>
      </w:r>
      <w:r w:rsidRPr="00C3672B">
        <w:t>de l</w:t>
      </w:r>
      <w:r w:rsidR="00A01FD3" w:rsidRPr="00C3672B">
        <w:t>’</w:t>
      </w:r>
      <w:r w:rsidRPr="00C3672B">
        <w:t>impénitence des cardinaux</w:t>
      </w:r>
      <w:r w:rsidR="00A01FD3" w:rsidRPr="00C3672B">
        <w:t xml:space="preserve">. </w:t>
      </w:r>
      <w:r w:rsidRPr="00C3672B">
        <w:t>La simonie des prêtres était notoire</w:t>
      </w:r>
      <w:r w:rsidR="00A01FD3" w:rsidRPr="00C3672B">
        <w:t xml:space="preserve">, </w:t>
      </w:r>
      <w:r w:rsidRPr="00C3672B">
        <w:t>la superbe des évêques appelait le courroux du Très-Haut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pour donner plus de force à son discours</w:t>
      </w:r>
      <w:r w:rsidR="00A01FD3" w:rsidRPr="00C3672B">
        <w:t xml:space="preserve">, </w:t>
      </w:r>
      <w:r w:rsidRPr="00C3672B">
        <w:t>il battait de sa main droite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 mouvement rythmé</w:t>
      </w:r>
      <w:r w:rsidR="00A01FD3" w:rsidRPr="00C3672B">
        <w:t xml:space="preserve">, </w:t>
      </w:r>
      <w:r w:rsidRPr="00C3672B">
        <w:t>le feuillet du livre fameux</w:t>
      </w:r>
      <w:r w:rsidR="00A01FD3" w:rsidRPr="00C3672B">
        <w:t xml:space="preserve">, </w:t>
      </w:r>
      <w:r w:rsidRPr="00C3672B">
        <w:t xml:space="preserve">écrit </w:t>
      </w:r>
      <w:r w:rsidRPr="00C3672B">
        <w:lastRenderedPageBreak/>
        <w:t>sous le défunt Roy Henri</w:t>
      </w:r>
      <w:r w:rsidR="00A01FD3" w:rsidRPr="00C3672B">
        <w:t xml:space="preserve">, </w:t>
      </w:r>
      <w:r w:rsidRPr="00C3672B">
        <w:t>par Matthias Flaccius d</w:t>
      </w:r>
      <w:r w:rsidR="00A01FD3" w:rsidRPr="00C3672B">
        <w:t>’</w:t>
      </w:r>
      <w:r w:rsidRPr="00C3672B">
        <w:t>Illyrie</w:t>
      </w:r>
      <w:r w:rsidR="00A01FD3" w:rsidRPr="00C3672B">
        <w:t xml:space="preserve">, </w:t>
      </w:r>
      <w:r w:rsidRPr="00C3672B">
        <w:t>la lumière de Wittemberg</w:t>
      </w:r>
      <w:r w:rsidR="00A01FD3" w:rsidRPr="00C3672B">
        <w:t xml:space="preserve">, </w:t>
      </w:r>
      <w:r w:rsidRPr="00C3672B">
        <w:t>où étaient dépeintes toutes ces choses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homme se dressait dans sa simarre noire</w:t>
      </w:r>
      <w:r w:rsidR="00A01FD3" w:rsidRPr="00C3672B">
        <w:t xml:space="preserve">, </w:t>
      </w:r>
      <w:r w:rsidRPr="00C3672B">
        <w:t>où il apparaissait étriqué</w:t>
      </w:r>
      <w:r w:rsidR="00A01FD3" w:rsidRPr="00C3672B">
        <w:t xml:space="preserve">, </w:t>
      </w:r>
      <w:r w:rsidRPr="00C3672B">
        <w:t>avec une mine plate</w:t>
      </w:r>
      <w:r w:rsidR="00A01FD3" w:rsidRPr="00C3672B">
        <w:t xml:space="preserve">, </w:t>
      </w:r>
      <w:r w:rsidRPr="00C3672B">
        <w:t>plus blanche que sa fraise à godrons pressés</w:t>
      </w:r>
      <w:r w:rsidR="00A01FD3" w:rsidRPr="00C3672B">
        <w:t xml:space="preserve">, </w:t>
      </w:r>
      <w:r w:rsidRPr="00C3672B">
        <w:t>et ses yeux brillaient</w:t>
      </w:r>
      <w:r w:rsidR="00A01FD3" w:rsidRPr="00C3672B">
        <w:t xml:space="preserve">, </w:t>
      </w:r>
      <w:r w:rsidRPr="00C3672B">
        <w:t>comme animés par la fièvre</w:t>
      </w:r>
      <w:r w:rsidR="00A01FD3" w:rsidRPr="00C3672B">
        <w:t xml:space="preserve">. </w:t>
      </w:r>
      <w:r w:rsidRPr="00C3672B">
        <w:t>Par moments</w:t>
      </w:r>
      <w:r w:rsidR="00A01FD3" w:rsidRPr="00C3672B">
        <w:t xml:space="preserve">, </w:t>
      </w:r>
      <w:r w:rsidRPr="00C3672B">
        <w:t>il allait et venait</w:t>
      </w:r>
      <w:r w:rsidR="00A01FD3" w:rsidRPr="00C3672B">
        <w:t xml:space="preserve">, </w:t>
      </w:r>
      <w:r w:rsidRPr="00C3672B">
        <w:t>enlevé par l</w:t>
      </w:r>
      <w:r w:rsidR="00A01FD3" w:rsidRPr="00C3672B">
        <w:t>’</w:t>
      </w:r>
      <w:r w:rsidRPr="00C3672B">
        <w:t>éloquence sacrée</w:t>
      </w:r>
      <w:r w:rsidR="00A01FD3" w:rsidRPr="00C3672B">
        <w:t xml:space="preserve"> ; </w:t>
      </w:r>
      <w:r w:rsidRPr="00C3672B">
        <w:t>et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aigle noir</w:t>
      </w:r>
      <w:r w:rsidR="00A01FD3" w:rsidRPr="00C3672B">
        <w:t xml:space="preserve">, </w:t>
      </w:r>
      <w:r w:rsidRPr="00C3672B">
        <w:t>symbole des Allemagnes</w:t>
      </w:r>
      <w:r w:rsidR="00A01FD3" w:rsidRPr="00C3672B">
        <w:t xml:space="preserve">, </w:t>
      </w:r>
      <w:r w:rsidRPr="00C3672B">
        <w:t>planait au-dessus de lui</w:t>
      </w:r>
      <w:r w:rsidR="00A01FD3" w:rsidRPr="00C3672B">
        <w:t xml:space="preserve">, </w:t>
      </w:r>
      <w:r w:rsidRPr="00C3672B">
        <w:t>pour lui donner tant de force</w:t>
      </w:r>
      <w:r w:rsidR="00A01FD3" w:rsidRPr="00C3672B">
        <w:t xml:space="preserve">. </w:t>
      </w:r>
      <w:r w:rsidRPr="00C3672B">
        <w:t>Chacun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couter</w:t>
      </w:r>
      <w:r w:rsidR="00A01FD3" w:rsidRPr="00C3672B">
        <w:t xml:space="preserve">, </w:t>
      </w:r>
      <w:r w:rsidRPr="00C3672B">
        <w:t>sentait sa ferveur grandir</w:t>
      </w:r>
      <w:r w:rsidR="00A01FD3" w:rsidRPr="00C3672B">
        <w:t xml:space="preserve">, </w:t>
      </w:r>
      <w:r w:rsidRPr="00C3672B">
        <w:t>et la gr</w:t>
      </w:r>
      <w:r w:rsidRPr="00C3672B">
        <w:rPr>
          <w:rFonts w:cs="Amasis30"/>
        </w:rPr>
        <w:t>â</w:t>
      </w:r>
      <w:r w:rsidRPr="00C3672B">
        <w:t>ce descendait sur tous</w:t>
      </w:r>
      <w:r w:rsidR="00A01FD3" w:rsidRPr="00C3672B">
        <w:t xml:space="preserve">. </w:t>
      </w:r>
      <w:r w:rsidRPr="00C3672B">
        <w:t>Un catholique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gliss</w:t>
      </w:r>
      <w:r w:rsidRPr="00C3672B">
        <w:rPr>
          <w:rFonts w:cs="Amasis30"/>
        </w:rPr>
        <w:t>é</w:t>
      </w:r>
      <w:r w:rsidRPr="00C3672B">
        <w:t xml:space="preserve"> l</w:t>
      </w:r>
      <w:r w:rsidRPr="00C3672B">
        <w:rPr>
          <w:rFonts w:cs="Amasis30"/>
        </w:rPr>
        <w:t>à</w:t>
      </w:r>
      <w:r w:rsidR="00A01FD3" w:rsidRPr="00C3672B">
        <w:t xml:space="preserve">, </w:t>
      </w:r>
      <w:r w:rsidRPr="00C3672B">
        <w:t>de fortune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en fit</w:t>
      </w:r>
      <w:r w:rsidR="00A01FD3" w:rsidRPr="00C3672B">
        <w:t xml:space="preserve">, </w:t>
      </w:r>
      <w:r w:rsidRPr="00C3672B">
        <w:t>le soir m</w:t>
      </w:r>
      <w:r w:rsidRPr="00C3672B">
        <w:rPr>
          <w:rFonts w:cs="Amasis30"/>
        </w:rPr>
        <w:t>ê</w:t>
      </w:r>
      <w:r w:rsidRPr="00C3672B">
        <w:t>me</w:t>
      </w:r>
      <w:r w:rsidR="00A01FD3" w:rsidRPr="00C3672B">
        <w:t xml:space="preserve">, </w:t>
      </w:r>
      <w:r w:rsidRPr="00C3672B">
        <w:t xml:space="preserve">une </w:t>
      </w:r>
      <w:r w:rsidRPr="00C3672B">
        <w:rPr>
          <w:rFonts w:cs="Amasis30"/>
        </w:rPr>
        <w:t>é</w:t>
      </w:r>
      <w:r w:rsidRPr="00C3672B">
        <w:t>clatante conversion</w:t>
      </w:r>
      <w:r w:rsidR="00A01FD3" w:rsidRPr="00C3672B">
        <w:t>.</w:t>
      </w:r>
    </w:p>
    <w:p w14:paraId="2B7319AD" w14:textId="77777777" w:rsidR="00A01FD3" w:rsidRPr="00C3672B" w:rsidRDefault="00A13117" w:rsidP="00A13117">
      <w:pPr>
        <w:pStyle w:val="Taille-1Normal"/>
      </w:pPr>
      <w:r w:rsidRPr="00C3672B">
        <w:t>Puis Andréas se calma</w:t>
      </w:r>
      <w:r w:rsidR="00A01FD3" w:rsidRPr="00C3672B">
        <w:t xml:space="preserve">, </w:t>
      </w:r>
      <w:r w:rsidRPr="00C3672B">
        <w:t>satisfait de l</w:t>
      </w:r>
      <w:r w:rsidR="00A01FD3" w:rsidRPr="00C3672B">
        <w:t>’</w:t>
      </w:r>
      <w:r w:rsidRPr="00C3672B">
        <w:t>impression sur ses ouailles</w:t>
      </w:r>
      <w:r w:rsidR="00A01FD3" w:rsidRPr="00C3672B">
        <w:t xml:space="preserve">. </w:t>
      </w:r>
      <w:r w:rsidRPr="00C3672B">
        <w:t>Et il expliquait diverses choses observées à son dernier voyage d</w:t>
      </w:r>
      <w:r w:rsidR="00A01FD3" w:rsidRPr="00C3672B">
        <w:t>’</w:t>
      </w:r>
      <w:r w:rsidRPr="00C3672B">
        <w:t>Allemagne</w:t>
      </w:r>
      <w:r w:rsidR="00A01FD3" w:rsidRPr="00C3672B">
        <w:t xml:space="preserve">. </w:t>
      </w:r>
      <w:r w:rsidRPr="00C3672B">
        <w:t>Car</w:t>
      </w:r>
      <w:r w:rsidR="00A01FD3" w:rsidRPr="00C3672B">
        <w:t xml:space="preserve">, </w:t>
      </w:r>
      <w:r w:rsidRPr="00C3672B">
        <w:t>sans cesse</w:t>
      </w:r>
      <w:r w:rsidR="00A01FD3" w:rsidRPr="00C3672B">
        <w:t xml:space="preserve">, </w:t>
      </w:r>
      <w:r w:rsidRPr="00C3672B">
        <w:t>il revenait vers cette terre d</w:t>
      </w:r>
      <w:r w:rsidR="00A01FD3" w:rsidRPr="00C3672B">
        <w:t>’</w:t>
      </w:r>
      <w:r w:rsidRPr="00C3672B">
        <w:t>élection</w:t>
      </w:r>
      <w:r w:rsidR="00A01FD3" w:rsidRPr="00C3672B">
        <w:t xml:space="preserve">, </w:t>
      </w:r>
      <w:r w:rsidRPr="00C3672B">
        <w:t>patrie bénite de tout protestant</w:t>
      </w:r>
      <w:r w:rsidR="00A01FD3" w:rsidRPr="00C3672B">
        <w:t xml:space="preserve">, </w:t>
      </w:r>
      <w:r w:rsidRPr="00C3672B">
        <w:t>vers laquelle il tenait ses yeux tournés</w:t>
      </w:r>
      <w:r w:rsidR="00A01FD3" w:rsidRPr="00C3672B">
        <w:t xml:space="preserve">, </w:t>
      </w:r>
      <w:r w:rsidRPr="00C3672B">
        <w:t>dans l</w:t>
      </w:r>
      <w:r w:rsidR="00A01FD3" w:rsidRPr="00C3672B">
        <w:t>’</w:t>
      </w:r>
      <w:r w:rsidRPr="00C3672B">
        <w:t>espoir d</w:t>
      </w:r>
      <w:r w:rsidR="00A01FD3" w:rsidRPr="00C3672B">
        <w:t>’</w:t>
      </w:r>
      <w:r w:rsidRPr="00C3672B">
        <w:t>en voir arriver des armées</w:t>
      </w:r>
      <w:r w:rsidR="00A01FD3" w:rsidRPr="00C3672B">
        <w:t>.</w:t>
      </w:r>
    </w:p>
    <w:p w14:paraId="79ACDCEB" w14:textId="77777777" w:rsidR="00A01FD3" w:rsidRPr="00C3672B" w:rsidRDefault="00A13117" w:rsidP="00A13117">
      <w:pPr>
        <w:pStyle w:val="Taille-1Normal"/>
      </w:pPr>
      <w:r w:rsidRPr="00C3672B">
        <w:t>Des épées croisées y brillaient dans le ciel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bien que ce soit chose vaine de tirer présage du décours des étoiles</w:t>
      </w:r>
      <w:r w:rsidR="00A01FD3" w:rsidRPr="00C3672B">
        <w:t xml:space="preserve">, </w:t>
      </w:r>
      <w:r w:rsidRPr="00C3672B">
        <w:t>quelques signes favorables s</w:t>
      </w:r>
      <w:r w:rsidR="00A01FD3" w:rsidRPr="00C3672B">
        <w:t>’</w:t>
      </w:r>
      <w:r w:rsidRPr="00C3672B">
        <w:t>étaient laissé voir dans la constellation d</w:t>
      </w:r>
      <w:r w:rsidR="00A01FD3" w:rsidRPr="00C3672B">
        <w:t>’</w:t>
      </w:r>
      <w:r w:rsidRPr="00C3672B">
        <w:t>Orion</w:t>
      </w:r>
      <w:r w:rsidR="00A01FD3" w:rsidRPr="00C3672B">
        <w:t xml:space="preserve">. </w:t>
      </w:r>
      <w:r w:rsidRPr="00C3672B">
        <w:t>Durant deux jours</w:t>
      </w:r>
      <w:r w:rsidR="00A01FD3" w:rsidRPr="00C3672B">
        <w:t xml:space="preserve">, </w:t>
      </w:r>
      <w:r w:rsidRPr="00C3672B">
        <w:t>la Chèvre avait cessé de briller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on avait vu à sa place comme un nuage de sang</w:t>
      </w:r>
      <w:r w:rsidR="00A01FD3" w:rsidRPr="00C3672B">
        <w:t xml:space="preserve">. </w:t>
      </w:r>
      <w:r w:rsidRPr="00C3672B">
        <w:t>Mais des événements plus certains s</w:t>
      </w:r>
      <w:r w:rsidR="00A01FD3" w:rsidRPr="00C3672B">
        <w:t>’</w:t>
      </w:r>
      <w:r w:rsidRPr="00C3672B">
        <w:t>étaient produits</w:t>
      </w:r>
      <w:r w:rsidR="00A01FD3" w:rsidRPr="00C3672B">
        <w:t xml:space="preserve">. </w:t>
      </w:r>
      <w:r w:rsidRPr="00C3672B">
        <w:t>Une femme dévergondée comme Athalie</w:t>
      </w:r>
      <w:r w:rsidR="00A01FD3" w:rsidRPr="00C3672B">
        <w:t xml:space="preserve">, </w:t>
      </w:r>
      <w:r w:rsidRPr="00C3672B">
        <w:t>homicide et adultère comme Hérodias</w:t>
      </w:r>
      <w:r w:rsidR="00A01FD3" w:rsidRPr="00C3672B">
        <w:t xml:space="preserve">, </w:t>
      </w:r>
      <w:r w:rsidRPr="00C3672B">
        <w:t>venait de perdre sa couronne et sa liberté</w:t>
      </w:r>
      <w:r w:rsidR="00A01FD3" w:rsidRPr="00C3672B">
        <w:t xml:space="preserve">. </w:t>
      </w:r>
      <w:r w:rsidRPr="00C3672B">
        <w:t>Et tous conçurent une grande joie d</w:t>
      </w:r>
      <w:r w:rsidR="00A01FD3" w:rsidRPr="00C3672B">
        <w:t>’</w:t>
      </w:r>
      <w:r w:rsidRPr="00C3672B">
        <w:t>apprendre la captivité de Marie Stuart</w:t>
      </w:r>
      <w:r w:rsidR="00A01FD3" w:rsidRPr="00C3672B">
        <w:t xml:space="preserve">, </w:t>
      </w:r>
      <w:r w:rsidRPr="00C3672B">
        <w:t>que sa cousine Élisabeth tenait en chartre privée</w:t>
      </w:r>
      <w:r w:rsidR="00A01FD3" w:rsidRPr="00C3672B">
        <w:t xml:space="preserve">. </w:t>
      </w:r>
      <w:r w:rsidRPr="00C3672B">
        <w:t>Andréas chanta les louanges de cette grande reine</w:t>
      </w:r>
      <w:r w:rsidR="00A01FD3" w:rsidRPr="00C3672B">
        <w:t xml:space="preserve">, </w:t>
      </w:r>
      <w:r w:rsidRPr="00C3672B">
        <w:t>forte au sens de l</w:t>
      </w:r>
      <w:r w:rsidR="00A01FD3" w:rsidRPr="00C3672B">
        <w:t>’</w:t>
      </w:r>
      <w:r w:rsidRPr="00C3672B">
        <w:t>Écriture</w:t>
      </w:r>
      <w:r w:rsidR="00A01FD3" w:rsidRPr="00C3672B">
        <w:t xml:space="preserve">, </w:t>
      </w:r>
      <w:r w:rsidRPr="00C3672B">
        <w:t>et sage</w:t>
      </w:r>
      <w:r w:rsidR="00A01FD3" w:rsidRPr="00C3672B">
        <w:t xml:space="preserve">, </w:t>
      </w:r>
      <w:r w:rsidRPr="00C3672B">
        <w:t>entendue aux choses de ce monde</w:t>
      </w:r>
      <w:r w:rsidR="00A01FD3" w:rsidRPr="00C3672B">
        <w:t xml:space="preserve">, </w:t>
      </w:r>
      <w:r w:rsidRPr="00C3672B">
        <w:t>ayant donné</w:t>
      </w:r>
      <w:r w:rsidR="00A01FD3" w:rsidRPr="00C3672B">
        <w:t xml:space="preserve">, </w:t>
      </w:r>
      <w:r w:rsidRPr="00C3672B">
        <w:t>quand il le fallait</w:t>
      </w:r>
      <w:r w:rsidR="00A01FD3" w:rsidRPr="00C3672B">
        <w:t xml:space="preserve">, </w:t>
      </w:r>
      <w:r w:rsidRPr="00C3672B">
        <w:t>des hommes et de l</w:t>
      </w:r>
      <w:r w:rsidR="00A01FD3" w:rsidRPr="00C3672B">
        <w:t>’</w:t>
      </w:r>
      <w:r w:rsidRPr="00C3672B">
        <w:t xml:space="preserve">argent à </w:t>
      </w:r>
      <w:r w:rsidR="00A01FD3" w:rsidRPr="00C3672B">
        <w:t>M. </w:t>
      </w:r>
      <w:r w:rsidRPr="00C3672B">
        <w:t>l</w:t>
      </w:r>
      <w:r w:rsidR="00A01FD3" w:rsidRPr="00C3672B">
        <w:t>’</w:t>
      </w:r>
      <w:r w:rsidRPr="00C3672B">
        <w:t>Amiral</w:t>
      </w:r>
      <w:r w:rsidR="00A01FD3" w:rsidRPr="00C3672B">
        <w:t xml:space="preserve">, </w:t>
      </w:r>
      <w:r w:rsidRPr="00C3672B">
        <w:t>en échange de quelque ville française des côtes</w:t>
      </w:r>
      <w:r w:rsidR="00A01FD3" w:rsidRPr="00C3672B">
        <w:t>.</w:t>
      </w:r>
    </w:p>
    <w:p w14:paraId="77A42E79" w14:textId="77777777" w:rsidR="00A01FD3" w:rsidRPr="00C3672B" w:rsidRDefault="00A13117" w:rsidP="00A13117">
      <w:pPr>
        <w:pStyle w:val="Taille-1Normal"/>
      </w:pPr>
      <w:r w:rsidRPr="00C3672B">
        <w:t>Mais le ministre</w:t>
      </w:r>
      <w:r w:rsidR="00A01FD3" w:rsidRPr="00C3672B">
        <w:t xml:space="preserve">, </w:t>
      </w:r>
      <w:r w:rsidRPr="00C3672B">
        <w:t>ayant fermé le poème du centuriateur de Magdebourg</w:t>
      </w:r>
      <w:r w:rsidR="00A01FD3" w:rsidRPr="00C3672B">
        <w:t xml:space="preserve">, </w:t>
      </w:r>
      <w:r w:rsidRPr="00C3672B">
        <w:t>déclara prendre pour sujet de prêche ces lignes du Deutéronome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097CD5E" w14:textId="77777777" w:rsidR="00A13117" w:rsidRPr="00C3672B" w:rsidRDefault="00A01FD3" w:rsidP="00A13117">
      <w:pPr>
        <w:pStyle w:val="Taille-1Normal"/>
      </w:pPr>
      <w:r w:rsidRPr="00C3672B">
        <w:t>«</w:t>
      </w:r>
      <w:r w:rsidR="00224814" w:rsidRPr="00C3672B">
        <w:t> </w:t>
      </w:r>
      <w:r w:rsidR="00A13117" w:rsidRPr="00C3672B">
        <w:t>Tu livreras au feu les images taill</w:t>
      </w:r>
      <w:r w:rsidR="00A13117" w:rsidRPr="00C3672B">
        <w:rPr>
          <w:rFonts w:cs="Amasis30"/>
        </w:rPr>
        <w:t>é</w:t>
      </w:r>
      <w:r w:rsidR="00A13117" w:rsidRPr="00C3672B">
        <w:t>es de leurs dieux</w:t>
      </w:r>
      <w:r w:rsidRPr="00C3672B">
        <w:t xml:space="preserve">, </w:t>
      </w:r>
      <w:r w:rsidR="00A13117" w:rsidRPr="00C3672B">
        <w:t>et tu ne convoiteras ni ne prendras pour toi l</w:t>
      </w:r>
      <w:r w:rsidRPr="00C3672B">
        <w:rPr>
          <w:rFonts w:cs="Amasis30"/>
        </w:rPr>
        <w:t>’</w:t>
      </w:r>
      <w:r w:rsidR="00A13117" w:rsidRPr="00C3672B">
        <w:t>argent ou l</w:t>
      </w:r>
      <w:r w:rsidRPr="00C3672B">
        <w:rPr>
          <w:rFonts w:cs="Amasis30"/>
        </w:rPr>
        <w:t>’</w:t>
      </w:r>
      <w:r w:rsidR="00A13117" w:rsidRPr="00C3672B">
        <w:t>or qui seront sur elles</w:t>
      </w:r>
      <w:r w:rsidRPr="00C3672B">
        <w:t>…</w:t>
      </w:r>
      <w:r w:rsidR="00224814" w:rsidRPr="00C3672B">
        <w:t> </w:t>
      </w:r>
      <w:r w:rsidRPr="00C3672B">
        <w:rPr>
          <w:rFonts w:cs="Amasis30"/>
        </w:rPr>
        <w:t>»</w:t>
      </w:r>
    </w:p>
    <w:p w14:paraId="0AAE8145" w14:textId="77777777" w:rsidR="00A01FD3" w:rsidRPr="00C3672B" w:rsidRDefault="00A13117" w:rsidP="00A13117">
      <w:pPr>
        <w:pStyle w:val="Taille-1Normal"/>
      </w:pPr>
      <w:r w:rsidRPr="00C3672B">
        <w:lastRenderedPageBreak/>
        <w:t>Là</w:t>
      </w:r>
      <w:r w:rsidR="00A01FD3" w:rsidRPr="00C3672B">
        <w:t xml:space="preserve">, </w:t>
      </w:r>
      <w:r w:rsidRPr="00C3672B">
        <w:t>il fit une pause et demeura comme gêné</w:t>
      </w:r>
      <w:r w:rsidR="00A01FD3" w:rsidRPr="00C3672B">
        <w:t xml:space="preserve">. </w:t>
      </w:r>
      <w:r w:rsidRPr="00C3672B">
        <w:t>On avait toussé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bien que ce fût un vieillard affligé</w:t>
      </w:r>
      <w:r w:rsidR="00A01FD3" w:rsidRPr="00C3672B">
        <w:t xml:space="preserve">, </w:t>
      </w:r>
      <w:r w:rsidRPr="00C3672B">
        <w:t>au su de tous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une opiniâtre apostume</w:t>
      </w:r>
      <w:r w:rsidR="00A01FD3" w:rsidRPr="00C3672B">
        <w:t xml:space="preserve">, </w:t>
      </w:r>
      <w:r w:rsidRPr="00C3672B">
        <w:t>Andréas en ressentit comme une offense</w:t>
      </w:r>
      <w:r w:rsidR="00A01FD3" w:rsidRPr="00C3672B">
        <w:t xml:space="preserve">. </w:t>
      </w:r>
      <w:r w:rsidRPr="00C3672B">
        <w:t>Car certains envieux de sa gloire l</w:t>
      </w:r>
      <w:r w:rsidR="00A01FD3" w:rsidRPr="00C3672B">
        <w:t>’</w:t>
      </w:r>
      <w:r w:rsidRPr="00C3672B">
        <w:t>avaient accusé de participer aux rapines des reîtres</w:t>
      </w:r>
      <w:r w:rsidR="00A01FD3" w:rsidRPr="00C3672B">
        <w:t xml:space="preserve">, </w:t>
      </w:r>
      <w:r w:rsidRPr="00C3672B">
        <w:t>avec qui il était jadis venu faire le dégât en des abbayes normandes</w:t>
      </w:r>
      <w:r w:rsidR="00A01FD3" w:rsidRPr="00C3672B">
        <w:t>.</w:t>
      </w:r>
    </w:p>
    <w:p w14:paraId="63A1D9C1" w14:textId="77777777" w:rsidR="00A01FD3" w:rsidRPr="00C3672B" w:rsidRDefault="00A13117" w:rsidP="00A13117">
      <w:pPr>
        <w:pStyle w:val="Taille-1Normal"/>
      </w:pPr>
      <w:r w:rsidRPr="00C3672B">
        <w:t>Mais il continua plus vite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32BA8F7" w14:textId="77777777" w:rsidR="00A13117" w:rsidRPr="00C3672B" w:rsidRDefault="00A01FD3" w:rsidP="00A13117">
      <w:pPr>
        <w:pStyle w:val="Taille-1Normal"/>
      </w:pPr>
      <w:r w:rsidRPr="00C3672B">
        <w:t>«</w:t>
      </w:r>
      <w:r w:rsidR="00224814" w:rsidRPr="00C3672B">
        <w:t> </w:t>
      </w:r>
      <w:r w:rsidR="00A13117" w:rsidRPr="00C3672B">
        <w:t>De peur que ce te soit un pi</w:t>
      </w:r>
      <w:r w:rsidR="00A13117" w:rsidRPr="00C3672B">
        <w:rPr>
          <w:rFonts w:cs="Amasis30"/>
        </w:rPr>
        <w:t>è</w:t>
      </w:r>
      <w:r w:rsidR="00A13117" w:rsidRPr="00C3672B">
        <w:t>ge</w:t>
      </w:r>
      <w:r w:rsidRPr="00C3672B">
        <w:t xml:space="preserve">, </w:t>
      </w:r>
      <w:r w:rsidR="00A13117" w:rsidRPr="00C3672B">
        <w:t>car c</w:t>
      </w:r>
      <w:r w:rsidRPr="00C3672B">
        <w:rPr>
          <w:rFonts w:cs="Amasis30"/>
        </w:rPr>
        <w:t>’</w:t>
      </w:r>
      <w:r w:rsidR="00A13117" w:rsidRPr="00C3672B">
        <w:t>est une abomination</w:t>
      </w:r>
      <w:r w:rsidRPr="00C3672B">
        <w:t>.</w:t>
      </w:r>
      <w:r w:rsidR="00224814" w:rsidRPr="00C3672B">
        <w:t> </w:t>
      </w:r>
      <w:r w:rsidRPr="00C3672B">
        <w:rPr>
          <w:rFonts w:cs="Amasis30"/>
        </w:rPr>
        <w:t>»</w:t>
      </w:r>
    </w:p>
    <w:p w14:paraId="4CFDDC21" w14:textId="77777777" w:rsidR="00A01FD3" w:rsidRPr="00C3672B" w:rsidRDefault="00A13117" w:rsidP="00A13117">
      <w:pPr>
        <w:pStyle w:val="Taille-1Normal"/>
      </w:pPr>
      <w:r w:rsidRPr="00C3672B">
        <w:t>À ces mots</w:t>
      </w:r>
      <w:r w:rsidR="00A01FD3" w:rsidRPr="00C3672B">
        <w:t xml:space="preserve">, </w:t>
      </w:r>
      <w:r w:rsidRPr="00C3672B">
        <w:t>les gens de petit état hochèrent la tête avec conviction</w:t>
      </w:r>
      <w:r w:rsidR="00A01FD3" w:rsidRPr="00C3672B">
        <w:t xml:space="preserve">. </w:t>
      </w:r>
      <w:r w:rsidRPr="00C3672B">
        <w:t>Ils avaient souvent eu à souffrir les pilleries des gens de guerre</w:t>
      </w:r>
      <w:r w:rsidR="00A01FD3" w:rsidRPr="00C3672B">
        <w:t xml:space="preserve">. </w:t>
      </w:r>
      <w:r w:rsidRPr="00C3672B">
        <w:t>Mais des gentilshommes haussèrent légèrement les épaules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autres bâillaient</w:t>
      </w:r>
      <w:r w:rsidR="00A01FD3" w:rsidRPr="00C3672B">
        <w:t xml:space="preserve">. </w:t>
      </w:r>
      <w:r w:rsidRPr="00C3672B">
        <w:t>Et les femmes</w:t>
      </w:r>
      <w:r w:rsidR="00A01FD3" w:rsidRPr="00C3672B">
        <w:t xml:space="preserve">, </w:t>
      </w:r>
      <w:r w:rsidRPr="00C3672B">
        <w:t>sans y comprendre davantage</w:t>
      </w:r>
      <w:r w:rsidR="00A01FD3" w:rsidRPr="00C3672B">
        <w:t xml:space="preserve">, </w:t>
      </w:r>
      <w:r w:rsidRPr="00C3672B">
        <w:t>se montraient pleines de recueillement</w:t>
      </w:r>
      <w:r w:rsidR="00A01FD3" w:rsidRPr="00C3672B">
        <w:t xml:space="preserve">, </w:t>
      </w:r>
      <w:r w:rsidRPr="00C3672B">
        <w:t>car les masques de velours noir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elles tenaient par une boucle de cristal serrée entre leurs dents</w:t>
      </w:r>
      <w:r w:rsidR="00A01FD3" w:rsidRPr="00C3672B">
        <w:t xml:space="preserve">, </w:t>
      </w:r>
      <w:r w:rsidRPr="00C3672B">
        <w:t>les empêchaient de parler</w:t>
      </w:r>
      <w:r w:rsidR="00A01FD3" w:rsidRPr="00C3672B">
        <w:t xml:space="preserve">. </w:t>
      </w:r>
      <w:r w:rsidRPr="00C3672B">
        <w:t>Elles les retirèrent cependant pour chanter un psaume en français</w:t>
      </w:r>
      <w:r w:rsidR="00A01FD3" w:rsidRPr="00C3672B">
        <w:t xml:space="preserve">, </w:t>
      </w:r>
      <w:r w:rsidRPr="00C3672B">
        <w:t>et toutes les voix se mêlèrent</w:t>
      </w:r>
      <w:r w:rsidR="00A01FD3" w:rsidRPr="00C3672B">
        <w:t xml:space="preserve">, </w:t>
      </w:r>
      <w:r w:rsidRPr="00C3672B">
        <w:t>à l</w:t>
      </w:r>
      <w:r w:rsidR="00A01FD3" w:rsidRPr="00C3672B">
        <w:t>’</w:t>
      </w:r>
      <w:r w:rsidRPr="00C3672B">
        <w:t>unisson</w:t>
      </w:r>
      <w:r w:rsidR="00A01FD3" w:rsidRPr="00C3672B">
        <w:t xml:space="preserve">, </w:t>
      </w:r>
      <w:r w:rsidRPr="00C3672B">
        <w:t>ainsi qu</w:t>
      </w:r>
      <w:r w:rsidR="00A01FD3" w:rsidRPr="00C3672B">
        <w:t>’</w:t>
      </w:r>
      <w:r w:rsidRPr="00C3672B">
        <w:t>un bruissement d</w:t>
      </w:r>
      <w:r w:rsidR="00A01FD3" w:rsidRPr="00C3672B">
        <w:t>’</w:t>
      </w:r>
      <w:r w:rsidRPr="00C3672B">
        <w:t>abeilles</w:t>
      </w:r>
      <w:r w:rsidR="00A01FD3" w:rsidRPr="00C3672B">
        <w:t xml:space="preserve">. </w:t>
      </w:r>
      <w:r w:rsidRPr="00C3672B">
        <w:t>Des garçons s</w:t>
      </w:r>
      <w:r w:rsidR="00A01FD3" w:rsidRPr="00C3672B">
        <w:t>’</w:t>
      </w:r>
      <w:r w:rsidRPr="00C3672B">
        <w:t>étaient hissés jusqu</w:t>
      </w:r>
      <w:r w:rsidR="00A01FD3" w:rsidRPr="00C3672B">
        <w:t>’</w:t>
      </w:r>
      <w:r w:rsidRPr="00C3672B">
        <w:t>aux fenêtres</w:t>
      </w:r>
      <w:r w:rsidR="00A01FD3" w:rsidRPr="00C3672B">
        <w:t xml:space="preserve">, </w:t>
      </w:r>
      <w:r w:rsidRPr="00C3672B">
        <w:t>et assis sans s</w:t>
      </w:r>
      <w:r w:rsidR="00A01FD3" w:rsidRPr="00C3672B">
        <w:t>’</w:t>
      </w:r>
      <w:r w:rsidRPr="00C3672B">
        <w:t>inquiéter de râper leurs chausses</w:t>
      </w:r>
      <w:r w:rsidR="00A01FD3" w:rsidRPr="00C3672B">
        <w:t xml:space="preserve">. </w:t>
      </w:r>
      <w:r w:rsidRPr="00C3672B">
        <w:t>Ils vocalisaient à tue-tête</w:t>
      </w:r>
      <w:r w:rsidR="00A01FD3" w:rsidRPr="00C3672B">
        <w:t xml:space="preserve">, </w:t>
      </w:r>
      <w:r w:rsidRPr="00C3672B">
        <w:t>battant de leurs pieds le crépi des murs qui tombait par plaques sur les épaules de ceux d</w:t>
      </w:r>
      <w:r w:rsidR="00A01FD3" w:rsidRPr="00C3672B">
        <w:t>’</w:t>
      </w:r>
      <w:r w:rsidRPr="00C3672B">
        <w:t>en bas</w:t>
      </w:r>
      <w:r w:rsidR="00A01FD3" w:rsidRPr="00C3672B">
        <w:t>.</w:t>
      </w:r>
    </w:p>
    <w:p w14:paraId="41F2B402" w14:textId="77777777" w:rsidR="00A01FD3" w:rsidRPr="00C3672B" w:rsidRDefault="00A13117" w:rsidP="00A13117">
      <w:pPr>
        <w:pStyle w:val="Taille-1Normal"/>
      </w:pPr>
      <w:r w:rsidRPr="00C3672B">
        <w:t>Cette musique se laissait entendre de loin</w:t>
      </w:r>
      <w:r w:rsidR="00A01FD3" w:rsidRPr="00C3672B">
        <w:t xml:space="preserve">, </w:t>
      </w:r>
      <w:r w:rsidRPr="00C3672B">
        <w:t>et le comte François de Bernage</w:t>
      </w:r>
      <w:r w:rsidR="00A01FD3" w:rsidRPr="00C3672B">
        <w:t xml:space="preserve">, </w:t>
      </w:r>
      <w:r w:rsidRPr="00C3672B">
        <w:t xml:space="preserve">passant </w:t>
      </w:r>
      <w:r w:rsidR="003F1220" w:rsidRPr="00C3672B">
        <w:t>par-là</w:t>
      </w:r>
      <w:r w:rsidR="00A01FD3" w:rsidRPr="00C3672B">
        <w:t xml:space="preserve">, </w:t>
      </w:r>
      <w:r w:rsidRPr="00C3672B">
        <w:t>en prit malgré lui sa part</w:t>
      </w:r>
      <w:r w:rsidR="00A01FD3" w:rsidRPr="00C3672B">
        <w:t xml:space="preserve">. </w:t>
      </w:r>
      <w:r w:rsidRPr="00C3672B">
        <w:t>Il revenait alors du château de Vauplassans</w:t>
      </w:r>
      <w:r w:rsidR="00A01FD3" w:rsidRPr="00C3672B">
        <w:t xml:space="preserve">, </w:t>
      </w:r>
      <w:r w:rsidRPr="00C3672B">
        <w:t>où il était allé faire sa partie de longue paume et sa cour à la châtelaine</w:t>
      </w:r>
      <w:r w:rsidR="00A01FD3" w:rsidRPr="00C3672B">
        <w:t xml:space="preserve">. </w:t>
      </w:r>
      <w:r w:rsidRPr="00C3672B">
        <w:t>Il allait du côté de la grange</w:t>
      </w:r>
      <w:r w:rsidR="00A01FD3" w:rsidRPr="00C3672B">
        <w:t xml:space="preserve">, </w:t>
      </w:r>
      <w:r w:rsidRPr="00C3672B">
        <w:t>au pas dansant d</w:t>
      </w:r>
      <w:r w:rsidR="00A01FD3" w:rsidRPr="00C3672B">
        <w:t>’</w:t>
      </w:r>
      <w:r w:rsidRPr="00C3672B">
        <w:t>un grand barbe</w:t>
      </w:r>
      <w:r w:rsidR="00A01FD3" w:rsidRPr="00C3672B">
        <w:t xml:space="preserve">, </w:t>
      </w:r>
      <w:r w:rsidRPr="00C3672B">
        <w:t>le Christophe</w:t>
      </w:r>
      <w:r w:rsidR="00A01FD3" w:rsidRPr="00C3672B">
        <w:t xml:space="preserve">, </w:t>
      </w:r>
      <w:r w:rsidRPr="00C3672B">
        <w:t>dont la robe isabelle était sans défaut</w:t>
      </w:r>
      <w:r w:rsidR="00A01FD3" w:rsidRPr="00C3672B">
        <w:t xml:space="preserve">. </w:t>
      </w:r>
      <w:r w:rsidRPr="00C3672B">
        <w:t>Peint et fardé comme une fille</w:t>
      </w:r>
      <w:r w:rsidR="00A01FD3" w:rsidRPr="00C3672B">
        <w:t xml:space="preserve">, </w:t>
      </w:r>
      <w:r w:rsidRPr="00C3672B">
        <w:t>le col et les oreilles chargés de bijoux</w:t>
      </w:r>
      <w:r w:rsidR="00A01FD3" w:rsidRPr="00C3672B">
        <w:t xml:space="preserve">, </w:t>
      </w:r>
      <w:r w:rsidRPr="00C3672B">
        <w:t>il était coiffé d</w:t>
      </w:r>
      <w:r w:rsidR="00A01FD3" w:rsidRPr="00C3672B">
        <w:t>’</w:t>
      </w:r>
      <w:r w:rsidRPr="00C3672B">
        <w:t>un bonnet à bords plats avec des plumes blanches</w:t>
      </w:r>
      <w:r w:rsidR="00A01FD3" w:rsidRPr="00C3672B">
        <w:t xml:space="preserve">. </w:t>
      </w:r>
      <w:r w:rsidRPr="00C3672B">
        <w:t>Son costume de velours noir était tigré de minces galons d</w:t>
      </w:r>
      <w:r w:rsidR="00A01FD3" w:rsidRPr="00C3672B">
        <w:t>’</w:t>
      </w:r>
      <w:r w:rsidRPr="00C3672B">
        <w:t>or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des buscs raidissaient son pourpoint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 rembourrage de son haut-de-chausses le gonflait comme une vaste courge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ses jambes avaient des bottes de cuir blanc avec des </w:t>
      </w:r>
      <w:r w:rsidRPr="00C3672B">
        <w:rPr>
          <w:rFonts w:cs="Amasis30"/>
        </w:rPr>
        <w:t>é</w:t>
      </w:r>
      <w:r w:rsidRPr="00C3672B">
        <w:t>perons de vermeil</w:t>
      </w:r>
      <w:r w:rsidR="00A01FD3" w:rsidRPr="00C3672B">
        <w:t>.</w:t>
      </w:r>
    </w:p>
    <w:p w14:paraId="16F07849" w14:textId="546DA1EB" w:rsidR="00A01FD3" w:rsidRPr="00C3672B" w:rsidRDefault="00A13117" w:rsidP="00A13117">
      <w:pPr>
        <w:pStyle w:val="Taille-1Normal"/>
      </w:pPr>
      <w:r w:rsidRPr="00C3672B">
        <w:t>Tout en bâillant à se décrocher les mâchoires</w:t>
      </w:r>
      <w:r w:rsidR="00A01FD3" w:rsidRPr="00C3672B">
        <w:t xml:space="preserve">, </w:t>
      </w:r>
      <w:r w:rsidRPr="00C3672B">
        <w:t>il gardait un air important et réfléchi</w:t>
      </w:r>
      <w:r w:rsidR="00A01FD3" w:rsidRPr="00C3672B">
        <w:t xml:space="preserve">, </w:t>
      </w:r>
      <w:r w:rsidRPr="00C3672B">
        <w:t>comme il convenait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et il portait un chapelet </w:t>
      </w:r>
      <w:r w:rsidRPr="00C3672B">
        <w:lastRenderedPageBreak/>
        <w:t xml:space="preserve">espagnol </w:t>
      </w:r>
      <w:r w:rsidRPr="00C3672B">
        <w:rPr>
          <w:rFonts w:cs="Amasis30"/>
        </w:rPr>
        <w:t>à</w:t>
      </w:r>
      <w:r w:rsidRPr="00C3672B">
        <w:t xml:space="preserve"> son poignet droit</w:t>
      </w:r>
      <w:r w:rsidR="00A01FD3" w:rsidRPr="00C3672B">
        <w:t xml:space="preserve">. </w:t>
      </w:r>
      <w:r w:rsidRPr="00C3672B">
        <w:t xml:space="preserve">Son 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 xml:space="preserve">e </w:t>
      </w:r>
      <w:r w:rsidRPr="00C3672B">
        <w:rPr>
          <w:rFonts w:cs="Amasis30"/>
        </w:rPr>
        <w:t>é</w:t>
      </w:r>
      <w:r w:rsidRPr="00C3672B">
        <w:t>tait si longue</w:t>
      </w:r>
      <w:r w:rsidR="00A01FD3" w:rsidRPr="00C3672B">
        <w:t xml:space="preserve">, </w:t>
      </w:r>
      <w:r w:rsidRPr="00C3672B">
        <w:t>qu</w:t>
      </w:r>
      <w:r w:rsidR="00A01FD3" w:rsidRPr="00C3672B">
        <w:rPr>
          <w:rFonts w:cs="Amasis30"/>
        </w:rPr>
        <w:t>’</w:t>
      </w:r>
      <w:r w:rsidRPr="00C3672B">
        <w:t>elle d</w:t>
      </w:r>
      <w:r w:rsidRPr="00C3672B">
        <w:rPr>
          <w:rFonts w:cs="Amasis30"/>
        </w:rPr>
        <w:t>é</w:t>
      </w:r>
      <w:r w:rsidRPr="00C3672B">
        <w:t>passait la croupe de son cheval</w:t>
      </w:r>
      <w:r w:rsidR="00A01FD3" w:rsidRPr="00C3672B">
        <w:t xml:space="preserve">, </w:t>
      </w:r>
      <w:r w:rsidRPr="00C3672B">
        <w:t>et toute sa personne respirait une haute distinction</w:t>
      </w:r>
      <w:r w:rsidR="00A01FD3" w:rsidRPr="00C3672B">
        <w:t xml:space="preserve">. </w:t>
      </w:r>
      <w:r w:rsidRPr="00C3672B">
        <w:t>Une odeur p</w:t>
      </w:r>
      <w:r w:rsidRPr="00C3672B">
        <w:rPr>
          <w:rFonts w:cs="Amasis30"/>
        </w:rPr>
        <w:t>é</w:t>
      </w:r>
      <w:r w:rsidRPr="00C3672B">
        <w:t>n</w:t>
      </w:r>
      <w:r w:rsidRPr="00C3672B">
        <w:rPr>
          <w:rFonts w:cs="Amasis30"/>
        </w:rPr>
        <w:t>é</w:t>
      </w:r>
      <w:r w:rsidRPr="00C3672B">
        <w:t>trante de musc l</w:t>
      </w:r>
      <w:r w:rsidR="00A01FD3" w:rsidRPr="00C3672B">
        <w:rPr>
          <w:rFonts w:cs="Amasis30"/>
        </w:rPr>
        <w:t>’</w:t>
      </w:r>
      <w:r w:rsidRPr="00C3672B">
        <w:t>accompagnait</w:t>
      </w:r>
      <w:r w:rsidR="00A01FD3" w:rsidRPr="00C3672B">
        <w:t xml:space="preserve">, </w:t>
      </w:r>
      <w:r w:rsidRPr="00C3672B">
        <w:t xml:space="preserve">forte </w:t>
      </w:r>
      <w:r w:rsidRPr="00C3672B">
        <w:rPr>
          <w:rFonts w:cs="Amasis30"/>
        </w:rPr>
        <w:t>à</w:t>
      </w:r>
      <w:r w:rsidR="00750162">
        <w:rPr>
          <w:rFonts w:cs="Amasis30"/>
        </w:rPr>
        <w:t xml:space="preserve"> </w:t>
      </w:r>
      <w:r w:rsidRPr="00C3672B">
        <w:t>faire penser aux civettes que les Maures gardent dans leurs maisons</w:t>
      </w:r>
      <w:r w:rsidR="00A01FD3" w:rsidRPr="00C3672B">
        <w:t xml:space="preserve">, </w:t>
      </w:r>
      <w:r w:rsidRPr="00C3672B">
        <w:t>en de petites cages de bois</w:t>
      </w:r>
      <w:r w:rsidR="00A01FD3" w:rsidRPr="00C3672B">
        <w:t xml:space="preserve">. </w:t>
      </w:r>
      <w:r w:rsidRPr="00C3672B">
        <w:t>Ses gants de velours vert étaient lourds de broderies</w:t>
      </w:r>
      <w:r w:rsidR="00A01FD3" w:rsidRPr="00C3672B">
        <w:t xml:space="preserve">, </w:t>
      </w:r>
      <w:r w:rsidRPr="00C3672B">
        <w:t>et il tenait une fine houssine dont la poignée était habillée d</w:t>
      </w:r>
      <w:r w:rsidR="00A01FD3" w:rsidRPr="00C3672B">
        <w:t>’</w:t>
      </w:r>
      <w:r w:rsidRPr="00C3672B">
        <w:t>une tresse de cheveux de femme</w:t>
      </w:r>
      <w:r w:rsidR="00A01FD3" w:rsidRPr="00C3672B">
        <w:t xml:space="preserve">, </w:t>
      </w:r>
      <w:r w:rsidRPr="00C3672B">
        <w:t>don d</w:t>
      </w:r>
      <w:r w:rsidR="00A01FD3" w:rsidRPr="00C3672B">
        <w:t>’</w:t>
      </w:r>
      <w:r w:rsidRPr="00C3672B">
        <w:t>une fille d</w:t>
      </w:r>
      <w:r w:rsidR="00A01FD3" w:rsidRPr="00C3672B">
        <w:t>’</w:t>
      </w:r>
      <w:r w:rsidRPr="00C3672B">
        <w:t xml:space="preserve">honneur de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Guise</w:t>
      </w:r>
      <w:r w:rsidR="00A01FD3" w:rsidRPr="00C3672B">
        <w:t xml:space="preserve">, </w:t>
      </w:r>
      <w:r w:rsidRPr="00C3672B">
        <w:t>Isabelle de Colinnes</w:t>
      </w:r>
      <w:r w:rsidR="00A01FD3" w:rsidRPr="00C3672B">
        <w:t xml:space="preserve">, </w:t>
      </w:r>
      <w:r w:rsidRPr="00C3672B">
        <w:t>morte enceinte de ses œuvres il y avait quelques mois</w:t>
      </w:r>
      <w:r w:rsidR="00A01FD3" w:rsidRPr="00C3672B">
        <w:t xml:space="preserve">. </w:t>
      </w:r>
      <w:r w:rsidRPr="00C3672B">
        <w:t>Cette histoire s</w:t>
      </w:r>
      <w:r w:rsidR="00A01FD3" w:rsidRPr="00C3672B">
        <w:t>’</w:t>
      </w:r>
      <w:r w:rsidRPr="00C3672B">
        <w:t>ajoutant à d</w:t>
      </w:r>
      <w:r w:rsidR="00A01FD3" w:rsidRPr="00C3672B">
        <w:t>’</w:t>
      </w:r>
      <w:r w:rsidRPr="00C3672B">
        <w:t>autres avait été la goutte d</w:t>
      </w:r>
      <w:r w:rsidR="00A01FD3" w:rsidRPr="00C3672B">
        <w:t>’</w:t>
      </w:r>
      <w:r w:rsidRPr="00C3672B">
        <w:t>eau qui fait déborder le vase</w:t>
      </w:r>
      <w:r w:rsidR="00750162">
        <w:t>.</w:t>
      </w:r>
      <w:r w:rsidR="00750162" w:rsidRPr="00C3672B">
        <w:t xml:space="preserve"> </w:t>
      </w:r>
      <w:r w:rsidR="00750162">
        <w:t>O</w:t>
      </w:r>
      <w:r w:rsidRPr="00C3672B">
        <w:t>n l</w:t>
      </w:r>
      <w:r w:rsidR="00A01FD3" w:rsidRPr="00C3672B">
        <w:t>’</w:t>
      </w:r>
      <w:r w:rsidRPr="00C3672B">
        <w:t>avait exilé en Berry</w:t>
      </w:r>
      <w:r w:rsidR="00A01FD3" w:rsidRPr="00C3672B">
        <w:t xml:space="preserve">, </w:t>
      </w:r>
      <w:r w:rsidRPr="00C3672B">
        <w:t>province paisible où il devait se faire oublier en menant une vie obscure</w:t>
      </w:r>
      <w:r w:rsidR="00A01FD3" w:rsidRPr="00C3672B">
        <w:t>.</w:t>
      </w:r>
    </w:p>
    <w:p w14:paraId="22434DE8" w14:textId="77777777" w:rsidR="00A01FD3" w:rsidRPr="00C3672B" w:rsidRDefault="00A13117" w:rsidP="00A13117">
      <w:pPr>
        <w:pStyle w:val="Taille-1Normal"/>
      </w:pPr>
      <w:r w:rsidRPr="00C3672B">
        <w:t>Bon gentilhomme autant qu</w:t>
      </w:r>
      <w:r w:rsidR="00A01FD3" w:rsidRPr="00C3672B">
        <w:t>’</w:t>
      </w:r>
      <w:r w:rsidRPr="00C3672B">
        <w:t>on pouvait l</w:t>
      </w:r>
      <w:r w:rsidR="00A01FD3" w:rsidRPr="00C3672B">
        <w:t>’</w:t>
      </w:r>
      <w:r w:rsidRPr="00C3672B">
        <w:t>être</w:t>
      </w:r>
      <w:r w:rsidR="00A01FD3" w:rsidRPr="00C3672B">
        <w:t xml:space="preserve">, </w:t>
      </w:r>
      <w:r w:rsidRPr="00C3672B">
        <w:t>il pouvait faire preuve de seize quartiers</w:t>
      </w:r>
      <w:r w:rsidR="00A01FD3" w:rsidRPr="00C3672B">
        <w:t xml:space="preserve">. </w:t>
      </w:r>
      <w:r w:rsidRPr="00C3672B">
        <w:t>Il avait vingt-sept ans</w:t>
      </w:r>
      <w:r w:rsidR="00A01FD3" w:rsidRPr="00C3672B">
        <w:t xml:space="preserve">, </w:t>
      </w:r>
      <w:r w:rsidRPr="00C3672B">
        <w:t>et était capitaine de cinquante hommes d</w:t>
      </w:r>
      <w:r w:rsidR="00A01FD3" w:rsidRPr="00C3672B">
        <w:t>’</w:t>
      </w:r>
      <w:r w:rsidRPr="00C3672B">
        <w:t>armes à la tête desquels il marchait dans les montres</w:t>
      </w:r>
      <w:r w:rsidR="00A01FD3" w:rsidRPr="00C3672B">
        <w:t xml:space="preserve">, </w:t>
      </w:r>
      <w:r w:rsidRPr="00C3672B">
        <w:t>faisant tourner les têtes des femmes qui se seraient damnées pour lui</w:t>
      </w:r>
      <w:r w:rsidR="00A01FD3" w:rsidRPr="00C3672B">
        <w:t xml:space="preserve">. </w:t>
      </w:r>
      <w:r w:rsidRPr="00C3672B">
        <w:t>Comme il était très beau</w:t>
      </w:r>
      <w:r w:rsidR="00A01FD3" w:rsidRPr="00C3672B">
        <w:t xml:space="preserve">, </w:t>
      </w:r>
      <w:r w:rsidRPr="00C3672B">
        <w:t>les dames l</w:t>
      </w:r>
      <w:r w:rsidR="00A01FD3" w:rsidRPr="00C3672B">
        <w:t>’</w:t>
      </w:r>
      <w:r w:rsidRPr="00C3672B">
        <w:t>avaient usé</w:t>
      </w:r>
      <w:r w:rsidR="00A01FD3" w:rsidRPr="00C3672B">
        <w:t xml:space="preserve">, </w:t>
      </w:r>
      <w:r w:rsidRPr="00C3672B">
        <w:t>car il les aimait dans leur chair</w:t>
      </w:r>
      <w:r w:rsidR="00A01FD3" w:rsidRPr="00C3672B">
        <w:t xml:space="preserve">. </w:t>
      </w:r>
      <w:r w:rsidRPr="00C3672B">
        <w:t>Facile avec elles</w:t>
      </w:r>
      <w:r w:rsidR="00A01FD3" w:rsidRPr="00C3672B">
        <w:t xml:space="preserve">, </w:t>
      </w:r>
      <w:r w:rsidRPr="00C3672B">
        <w:t>il les tenait comme créées pour son plaisir</w:t>
      </w:r>
      <w:r w:rsidR="00A01FD3" w:rsidRPr="00C3672B">
        <w:t xml:space="preserve">, </w:t>
      </w:r>
      <w:r w:rsidRPr="00C3672B">
        <w:t>et ne pensait à nulle autre chose sur terre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étude</w:t>
      </w:r>
      <w:r w:rsidR="00A01FD3" w:rsidRPr="00C3672B">
        <w:t xml:space="preserve">, </w:t>
      </w:r>
      <w:r w:rsidRPr="00C3672B">
        <w:t>la guerre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ambition ne l</w:t>
      </w:r>
      <w:r w:rsidR="00A01FD3" w:rsidRPr="00C3672B">
        <w:t>’</w:t>
      </w:r>
      <w:r w:rsidRPr="00C3672B">
        <w:t>avait jamais tenté</w:t>
      </w:r>
      <w:r w:rsidR="00A01FD3" w:rsidRPr="00C3672B">
        <w:t>.</w:t>
      </w:r>
    </w:p>
    <w:p w14:paraId="0B107867" w14:textId="31433CDA" w:rsidR="00A01FD3" w:rsidRPr="00C3672B" w:rsidRDefault="00A13117" w:rsidP="00A13117">
      <w:pPr>
        <w:pStyle w:val="Taille-1Normal"/>
      </w:pPr>
      <w:r w:rsidRPr="00C3672B">
        <w:t>Bercé sans cesse par des amours de rencontre où s</w:t>
      </w:r>
      <w:r w:rsidR="00A01FD3" w:rsidRPr="00C3672B">
        <w:t>’</w:t>
      </w:r>
      <w:r w:rsidRPr="00C3672B">
        <w:t>alimentait sa fatuité sans mesure</w:t>
      </w:r>
      <w:r w:rsidR="00A01FD3" w:rsidRPr="00C3672B">
        <w:t xml:space="preserve">, </w:t>
      </w:r>
      <w:r w:rsidRPr="00C3672B">
        <w:t>hésitant entre de nouvelles galanteries et le mariage</w:t>
      </w:r>
      <w:r w:rsidR="00A01FD3" w:rsidRPr="00C3672B">
        <w:t xml:space="preserve">, </w:t>
      </w:r>
      <w:r w:rsidRPr="00C3672B">
        <w:t>il atteignait la fin de sa première jeunesse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esprit et le cœur vides</w:t>
      </w:r>
      <w:r w:rsidR="00A01FD3" w:rsidRPr="00C3672B">
        <w:t xml:space="preserve">, </w:t>
      </w:r>
      <w:r w:rsidRPr="00C3672B">
        <w:t>bâillant sa vie</w:t>
      </w:r>
      <w:r w:rsidR="00A01FD3" w:rsidRPr="00C3672B">
        <w:t xml:space="preserve">. </w:t>
      </w:r>
      <w:r w:rsidRPr="00C3672B">
        <w:t>Il avait toujours été le scandale de sa mère</w:t>
      </w:r>
      <w:r w:rsidR="00A01FD3" w:rsidRPr="00C3672B">
        <w:t xml:space="preserve">, </w:t>
      </w:r>
      <w:r w:rsidRPr="00C3672B">
        <w:t>la comtesse douairière</w:t>
      </w:r>
      <w:r w:rsidR="00A01FD3" w:rsidRPr="00C3672B">
        <w:t xml:space="preserve">, </w:t>
      </w:r>
      <w:r w:rsidRPr="00C3672B">
        <w:t>vivant dans les pratiques d</w:t>
      </w:r>
      <w:r w:rsidR="00A01FD3" w:rsidRPr="00C3672B">
        <w:t>’</w:t>
      </w:r>
      <w:r w:rsidRPr="00C3672B">
        <w:t>une étroite dévotion en son château de Guérande</w:t>
      </w:r>
      <w:r w:rsidR="00A01FD3" w:rsidRPr="00C3672B">
        <w:t xml:space="preserve">, </w:t>
      </w:r>
      <w:r w:rsidRPr="00C3672B">
        <w:t>sans s</w:t>
      </w:r>
      <w:r w:rsidR="00A01FD3" w:rsidRPr="00C3672B">
        <w:t>’</w:t>
      </w:r>
      <w:r w:rsidRPr="00C3672B">
        <w:t>être jamais consolée de la mort du comte</w:t>
      </w:r>
      <w:r w:rsidR="00A01FD3" w:rsidRPr="00C3672B">
        <w:t xml:space="preserve">, </w:t>
      </w:r>
      <w:r w:rsidRPr="00C3672B">
        <w:t>son mari</w:t>
      </w:r>
      <w:r w:rsidR="00A01FD3" w:rsidRPr="00C3672B">
        <w:t xml:space="preserve">, </w:t>
      </w:r>
      <w:r w:rsidRPr="00C3672B">
        <w:t>tué à la journée de Saint-Quentin avec ses deux frères</w:t>
      </w:r>
      <w:r w:rsidR="00A01FD3" w:rsidRPr="00C3672B">
        <w:t xml:space="preserve">, </w:t>
      </w:r>
      <w:r w:rsidRPr="00C3672B">
        <w:t>le chevalier de Malte et le capitaine de gens de pied</w:t>
      </w:r>
      <w:r w:rsidR="00A01FD3" w:rsidRPr="00C3672B">
        <w:t xml:space="preserve">, </w:t>
      </w:r>
      <w:r w:rsidRPr="00C3672B">
        <w:t>baron Timoléon d</w:t>
      </w:r>
      <w:r w:rsidR="00A01FD3" w:rsidRPr="00C3672B">
        <w:t>’</w:t>
      </w:r>
      <w:r w:rsidRPr="00C3672B">
        <w:t>Avenelles</w:t>
      </w:r>
      <w:r w:rsidR="00A01FD3" w:rsidRPr="00C3672B">
        <w:t xml:space="preserve">. </w:t>
      </w:r>
      <w:r w:rsidRPr="00C3672B">
        <w:t>Le titre avait été repris par François</w:t>
      </w:r>
      <w:r w:rsidR="00A01FD3" w:rsidRPr="00C3672B">
        <w:t xml:space="preserve">, </w:t>
      </w:r>
      <w:r w:rsidRPr="00C3672B">
        <w:t>qui joignit dans ses armes les rais d</w:t>
      </w:r>
      <w:r w:rsidR="00A01FD3" w:rsidRPr="00C3672B">
        <w:t>’</w:t>
      </w:r>
      <w:r w:rsidRPr="00C3672B">
        <w:t>escarboucle des Bernage aux trois vautours becqués de gueules des d</w:t>
      </w:r>
      <w:r w:rsidR="00A01FD3" w:rsidRPr="00C3672B">
        <w:t>’</w:t>
      </w:r>
      <w:r w:rsidRPr="00C3672B">
        <w:t>Avenelles</w:t>
      </w:r>
      <w:r w:rsidR="00A01FD3" w:rsidRPr="00C3672B">
        <w:t xml:space="preserve">. </w:t>
      </w:r>
      <w:r w:rsidRPr="00C3672B">
        <w:t>En dix églises de Bretagne</w:t>
      </w:r>
      <w:r w:rsidR="00A01FD3" w:rsidRPr="00C3672B">
        <w:t xml:space="preserve">, </w:t>
      </w:r>
      <w:r w:rsidRPr="00C3672B">
        <w:t>en dix paroisses d</w:t>
      </w:r>
      <w:r w:rsidR="00A01FD3" w:rsidRPr="00C3672B">
        <w:t>’</w:t>
      </w:r>
      <w:r w:rsidRPr="00C3672B">
        <w:t>Anjou</w:t>
      </w:r>
      <w:r w:rsidR="00A01FD3" w:rsidRPr="00C3672B">
        <w:t xml:space="preserve">, </w:t>
      </w:r>
      <w:r w:rsidRPr="00C3672B">
        <w:t>patrie des morts</w:t>
      </w:r>
      <w:r w:rsidR="00A01FD3" w:rsidRPr="00C3672B">
        <w:t xml:space="preserve">, </w:t>
      </w:r>
      <w:r w:rsidRPr="00C3672B">
        <w:t>on disait chaque matin trois messes pour le repos de leurs âmes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dans une chapelle d</w:t>
      </w:r>
      <w:r w:rsidR="00A01FD3" w:rsidRPr="00C3672B">
        <w:t>’</w:t>
      </w:r>
      <w:r w:rsidRPr="00C3672B">
        <w:t>Auray</w:t>
      </w:r>
      <w:r w:rsidR="00A01FD3" w:rsidRPr="00C3672B">
        <w:t xml:space="preserve">, </w:t>
      </w:r>
      <w:r w:rsidRPr="00C3672B">
        <w:t xml:space="preserve">vingt cierges </w:t>
      </w:r>
      <w:r w:rsidR="00533315" w:rsidRPr="00C3672B">
        <w:t>br</w:t>
      </w:r>
      <w:r w:rsidR="00533315">
        <w:t>û</w:t>
      </w:r>
      <w:r w:rsidR="00533315" w:rsidRPr="00C3672B">
        <w:t xml:space="preserve">laient </w:t>
      </w:r>
      <w:r w:rsidRPr="00C3672B">
        <w:t>sans trêve pour amener le retour de François à une meilleure ligne de vie</w:t>
      </w:r>
      <w:r w:rsidR="00A01FD3" w:rsidRPr="00C3672B">
        <w:t>.</w:t>
      </w:r>
    </w:p>
    <w:p w14:paraId="11E7C6F6" w14:textId="77777777" w:rsidR="00A01FD3" w:rsidRPr="00C3672B" w:rsidRDefault="00A13117" w:rsidP="00A13117">
      <w:pPr>
        <w:pStyle w:val="Taille-1Normal"/>
      </w:pPr>
      <w:r w:rsidRPr="00C3672B">
        <w:lastRenderedPageBreak/>
        <w:t>Lui continuait à vivre pour son compte</w:t>
      </w:r>
      <w:r w:rsidR="00A01FD3" w:rsidRPr="00C3672B">
        <w:t xml:space="preserve">. </w:t>
      </w:r>
      <w:r w:rsidRPr="00C3672B">
        <w:t>Jouant sec et buvant d</w:t>
      </w:r>
      <w:r w:rsidR="00A01FD3" w:rsidRPr="00C3672B">
        <w:t>’</w:t>
      </w:r>
      <w:r w:rsidRPr="00C3672B">
        <w:t>autant</w:t>
      </w:r>
      <w:r w:rsidR="00A01FD3" w:rsidRPr="00C3672B">
        <w:t xml:space="preserve">, </w:t>
      </w:r>
      <w:r w:rsidRPr="00C3672B">
        <w:t>très fidèle à son Roy et peu à ses dames</w:t>
      </w:r>
      <w:r w:rsidR="00A01FD3" w:rsidRPr="00C3672B">
        <w:t xml:space="preserve">, </w:t>
      </w:r>
      <w:r w:rsidRPr="00C3672B">
        <w:t>il se considérait comme bon catholique et faisait dire la messe à ses chiens</w:t>
      </w:r>
      <w:r w:rsidR="00A01FD3" w:rsidRPr="00C3672B">
        <w:t xml:space="preserve">. </w:t>
      </w:r>
      <w:r w:rsidRPr="00C3672B">
        <w:t>Chevalier de l</w:t>
      </w:r>
      <w:r w:rsidR="00A01FD3" w:rsidRPr="00C3672B">
        <w:t>’</w:t>
      </w:r>
      <w:r w:rsidRPr="00C3672B">
        <w:t>Ordre pour avoir fait le coup de pistolet au tumulte d</w:t>
      </w:r>
      <w:r w:rsidR="00A01FD3" w:rsidRPr="00C3672B">
        <w:t>’</w:t>
      </w:r>
      <w:r w:rsidRPr="00C3672B">
        <w:t>Amboise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était cru obligé depuis à une haine suivie contre les huguenots</w:t>
      </w:r>
      <w:r w:rsidR="00A01FD3" w:rsidRPr="00C3672B">
        <w:t xml:space="preserve">. </w:t>
      </w:r>
      <w:r w:rsidRPr="00C3672B">
        <w:t>Et il ne manquait jamais</w:t>
      </w:r>
      <w:r w:rsidR="00A01FD3" w:rsidRPr="00C3672B">
        <w:t xml:space="preserve">, </w:t>
      </w:r>
      <w:r w:rsidRPr="00C3672B">
        <w:t>quand il rencontrait un pasteur</w:t>
      </w:r>
      <w:r w:rsidR="00A01FD3" w:rsidRPr="00C3672B">
        <w:t xml:space="preserve">, </w:t>
      </w:r>
      <w:r w:rsidRPr="00C3672B">
        <w:t>de l</w:t>
      </w:r>
      <w:r w:rsidR="00A01FD3" w:rsidRPr="00C3672B">
        <w:t>’</w:t>
      </w:r>
      <w:r w:rsidRPr="00C3672B">
        <w:t>accompagner en imitant les braiments d</w:t>
      </w:r>
      <w:r w:rsidR="00A01FD3" w:rsidRPr="00C3672B">
        <w:t>’</w:t>
      </w:r>
      <w:r w:rsidRPr="00C3672B">
        <w:t>un âne</w:t>
      </w:r>
      <w:r w:rsidR="00A01FD3" w:rsidRPr="00C3672B">
        <w:t xml:space="preserve">, </w:t>
      </w:r>
      <w:r w:rsidRPr="00C3672B">
        <w:t>plaisanterie qui mit plus d</w:t>
      </w:r>
      <w:r w:rsidR="00A01FD3" w:rsidRPr="00C3672B">
        <w:t>’</w:t>
      </w:r>
      <w:r w:rsidRPr="00C3672B">
        <w:t>une fois ses jours en danger</w:t>
      </w:r>
      <w:r w:rsidR="00A01FD3" w:rsidRPr="00C3672B">
        <w:t>.</w:t>
      </w:r>
    </w:p>
    <w:p w14:paraId="03C8800C" w14:textId="77777777" w:rsidR="00A01FD3" w:rsidRPr="00C3672B" w:rsidRDefault="00A13117" w:rsidP="00A13117">
      <w:pPr>
        <w:pStyle w:val="Taille-1Normal"/>
      </w:pPr>
      <w:r w:rsidRPr="00C3672B">
        <w:t>Secouant avec sa houssine</w:t>
      </w:r>
      <w:r w:rsidR="00A01FD3" w:rsidRPr="00C3672B">
        <w:t xml:space="preserve">, </w:t>
      </w:r>
      <w:r w:rsidRPr="00C3672B">
        <w:t>à petits coups</w:t>
      </w:r>
      <w:r w:rsidR="00A01FD3" w:rsidRPr="00C3672B">
        <w:t xml:space="preserve">, </w:t>
      </w:r>
      <w:r w:rsidRPr="00C3672B">
        <w:t>la poussière qui ombrait les plis de ses bottes blanches</w:t>
      </w:r>
      <w:r w:rsidR="00A01FD3" w:rsidRPr="00C3672B">
        <w:t xml:space="preserve">, </w:t>
      </w:r>
      <w:r w:rsidRPr="00C3672B">
        <w:t>il se demandait que faire en attendant le souper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il pensa à un faucon pèlerin que voulait lui vendre un voisin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3DE4F41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est déjà tard</w:t>
      </w:r>
      <w:r w:rsidRPr="00C3672B">
        <w:t xml:space="preserve">, </w:t>
      </w:r>
      <w:r w:rsidR="00A13117" w:rsidRPr="00C3672B">
        <w:t>se dit-il</w:t>
      </w:r>
      <w:r w:rsidRPr="00C3672B">
        <w:t>, M. de </w:t>
      </w:r>
      <w:r w:rsidR="00A13117" w:rsidRPr="00C3672B">
        <w:t>la Ménardière demeure à deux grandes lieues d</w:t>
      </w:r>
      <w:r w:rsidRPr="00C3672B">
        <w:t>’</w:t>
      </w:r>
      <w:r w:rsidR="00A13117" w:rsidRPr="00C3672B">
        <w:t>ici</w:t>
      </w:r>
      <w:r w:rsidRPr="00C3672B">
        <w:t xml:space="preserve">, </w:t>
      </w:r>
      <w:r w:rsidR="00A13117" w:rsidRPr="00C3672B">
        <w:t>et je n</w:t>
      </w:r>
      <w:r w:rsidRPr="00C3672B">
        <w:t>’</w:t>
      </w:r>
      <w:r w:rsidR="00A13117" w:rsidRPr="00C3672B">
        <w:t>y serai point avant une heure</w:t>
      </w:r>
      <w:r w:rsidRPr="00C3672B">
        <w:t xml:space="preserve">, </w:t>
      </w:r>
      <w:r w:rsidR="00A13117" w:rsidRPr="00C3672B">
        <w:t>tant les chemins sont mauvais</w:t>
      </w:r>
      <w:r w:rsidRPr="00C3672B">
        <w:t xml:space="preserve">, </w:t>
      </w:r>
      <w:r w:rsidR="00A13117" w:rsidRPr="00C3672B">
        <w:t>et</w:t>
      </w:r>
      <w:r w:rsidRPr="00C3672B">
        <w:t xml:space="preserve">, </w:t>
      </w:r>
      <w:r w:rsidR="00A13117" w:rsidRPr="00C3672B">
        <w:t>s</w:t>
      </w:r>
      <w:r w:rsidRPr="00C3672B">
        <w:t>’</w:t>
      </w:r>
      <w:r w:rsidR="00A13117" w:rsidRPr="00C3672B">
        <w:t>il me retient</w:t>
      </w:r>
      <w:r w:rsidRPr="00C3672B">
        <w:t xml:space="preserve">, </w:t>
      </w:r>
      <w:r w:rsidR="00A13117" w:rsidRPr="00C3672B">
        <w:t>je ferai un pauvre repas</w:t>
      </w:r>
      <w:r w:rsidRPr="00C3672B">
        <w:t xml:space="preserve">. </w:t>
      </w:r>
      <w:r w:rsidR="00A13117" w:rsidRPr="00C3672B">
        <w:t>Ces choses sont à éviter</w:t>
      </w:r>
      <w:r w:rsidRPr="00C3672B">
        <w:t xml:space="preserve">. </w:t>
      </w:r>
      <w:r w:rsidR="00A13117" w:rsidRPr="00C3672B">
        <w:t>Mais quelle est cette musique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13743AB9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apercevant la grange</w:t>
      </w:r>
      <w:r w:rsidR="00A01FD3" w:rsidRPr="00C3672B">
        <w:t xml:space="preserve">, </w:t>
      </w:r>
      <w:r w:rsidRPr="00C3672B">
        <w:t>il comprit la psalmodie qui en sortait</w:t>
      </w:r>
      <w:r w:rsidR="00A01FD3" w:rsidRPr="00C3672B">
        <w:t>.</w:t>
      </w:r>
    </w:p>
    <w:p w14:paraId="6CFD7910" w14:textId="77777777" w:rsidR="00A01FD3" w:rsidRPr="00C3672B" w:rsidRDefault="00A13117" w:rsidP="00A13117">
      <w:pPr>
        <w:pStyle w:val="Taille-1Normal"/>
      </w:pPr>
      <w:r w:rsidRPr="00C3672B">
        <w:t>Les voix s</w:t>
      </w:r>
      <w:r w:rsidR="00A01FD3" w:rsidRPr="00C3672B">
        <w:t>’</w:t>
      </w:r>
      <w:r w:rsidRPr="00C3672B">
        <w:t>élevaient</w:t>
      </w:r>
      <w:r w:rsidR="00A01FD3" w:rsidRPr="00C3672B">
        <w:t xml:space="preserve">, </w:t>
      </w:r>
      <w:r w:rsidRPr="00C3672B">
        <w:t>inégales et sourdes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autres nasillaient</w:t>
      </w:r>
      <w:r w:rsidR="00A01FD3" w:rsidRPr="00C3672B">
        <w:t xml:space="preserve">. </w:t>
      </w:r>
      <w:r w:rsidRPr="00C3672B">
        <w:t>Cela tenait du chant et de la lecture</w:t>
      </w:r>
      <w:r w:rsidR="00A01FD3" w:rsidRPr="00C3672B">
        <w:t xml:space="preserve">, </w:t>
      </w:r>
      <w:r w:rsidRPr="00C3672B">
        <w:t>et se tra</w:t>
      </w:r>
      <w:r w:rsidRPr="00C3672B">
        <w:rPr>
          <w:rFonts w:cs="Amasis30"/>
        </w:rPr>
        <w:t>î</w:t>
      </w:r>
      <w:r w:rsidRPr="00C3672B">
        <w:t>nait sur un rythme particuli</w:t>
      </w:r>
      <w:r w:rsidRPr="00C3672B">
        <w:rPr>
          <w:rFonts w:cs="Amasis30"/>
        </w:rPr>
        <w:t>è</w:t>
      </w:r>
      <w:r w:rsidRPr="00C3672B">
        <w:t>rement f</w:t>
      </w:r>
      <w:r w:rsidRPr="00C3672B">
        <w:rPr>
          <w:rFonts w:cs="Amasis30"/>
        </w:rPr>
        <w:t>â</w:t>
      </w:r>
      <w:r w:rsidRPr="00C3672B">
        <w:t>cheux pour un gentilhomme habitu</w:t>
      </w:r>
      <w:r w:rsidRPr="00C3672B">
        <w:rPr>
          <w:rFonts w:cs="Amasis30"/>
        </w:rPr>
        <w:t>é</w:t>
      </w:r>
      <w:r w:rsidRPr="00C3672B">
        <w:t xml:space="preserve"> aux concerts de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</w:t>
      </w:r>
      <w:r w:rsidRPr="00C3672B">
        <w:t>la Reine Mère</w:t>
      </w:r>
      <w:r w:rsidR="00A01FD3" w:rsidRPr="00C3672B">
        <w:t xml:space="preserve">, </w:t>
      </w:r>
      <w:r w:rsidRPr="00C3672B">
        <w:t>où les violons et les luths italiens faisaient merveilles</w:t>
      </w:r>
      <w:r w:rsidR="00A01FD3" w:rsidRPr="00C3672B">
        <w:t>.</w:t>
      </w:r>
    </w:p>
    <w:p w14:paraId="531A3AF2" w14:textId="77777777" w:rsidR="00A01FD3" w:rsidRPr="00C3672B" w:rsidRDefault="00A13117" w:rsidP="00A13117">
      <w:pPr>
        <w:pStyle w:val="Taille-1Normal"/>
      </w:pPr>
      <w:r w:rsidRPr="00C3672B">
        <w:t>Haussant les épaules</w:t>
      </w:r>
      <w:r w:rsidR="00A01FD3" w:rsidRPr="00C3672B">
        <w:t xml:space="preserve">, </w:t>
      </w:r>
      <w:r w:rsidRPr="00C3672B">
        <w:t>François se dit en soi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3054318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Que ces gens sont bêtes de se donner ainsi rendez-vous dans une mauvaise masure</w:t>
      </w:r>
      <w:r w:rsidRPr="00C3672B">
        <w:t xml:space="preserve">, </w:t>
      </w:r>
      <w:r w:rsidR="00A13117" w:rsidRPr="00C3672B">
        <w:t>pour chanter les louanges du Seigneur</w:t>
      </w:r>
      <w:r w:rsidRPr="00C3672B">
        <w:t xml:space="preserve">, </w:t>
      </w:r>
      <w:r w:rsidR="00A13117" w:rsidRPr="00C3672B">
        <w:t>en français</w:t>
      </w:r>
      <w:r w:rsidRPr="00C3672B">
        <w:t xml:space="preserve">, </w:t>
      </w:r>
      <w:r w:rsidR="00A13117" w:rsidRPr="00C3672B">
        <w:t>lorsque</w:t>
      </w:r>
      <w:r w:rsidRPr="00C3672B">
        <w:t xml:space="preserve">, </w:t>
      </w:r>
      <w:r w:rsidR="00A13117" w:rsidRPr="00C3672B">
        <w:t>sans avoir maille à partir avec personne</w:t>
      </w:r>
      <w:r w:rsidRPr="00C3672B">
        <w:t xml:space="preserve">, </w:t>
      </w:r>
      <w:r w:rsidR="00A13117" w:rsidRPr="00C3672B">
        <w:t>il est si simple d</w:t>
      </w:r>
      <w:r w:rsidRPr="00C3672B">
        <w:t>’</w:t>
      </w:r>
      <w:r w:rsidR="00A13117" w:rsidRPr="00C3672B">
        <w:t>ouïr en une bonne église le prêtre les entonner en latin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8FDCDAF" w14:textId="77777777" w:rsidR="00A01FD3" w:rsidRPr="00C3672B" w:rsidRDefault="00A13117" w:rsidP="00A13117">
      <w:pPr>
        <w:pStyle w:val="Taille-1Normal"/>
      </w:pPr>
      <w:r w:rsidRPr="00C3672B">
        <w:t>Et il imitait</w:t>
      </w:r>
      <w:r w:rsidR="00A01FD3" w:rsidRPr="00C3672B">
        <w:t xml:space="preserve">, </w:t>
      </w:r>
      <w:r w:rsidRPr="00C3672B">
        <w:t>par dérision</w:t>
      </w:r>
      <w:r w:rsidR="00A01FD3" w:rsidRPr="00C3672B">
        <w:t xml:space="preserve">, </w:t>
      </w:r>
      <w:r w:rsidRPr="00C3672B">
        <w:t>la chanson des gens de la grange</w:t>
      </w:r>
      <w:r w:rsidR="00A01FD3" w:rsidRPr="00C3672B">
        <w:t xml:space="preserve">, </w:t>
      </w:r>
      <w:r w:rsidRPr="00C3672B">
        <w:t>riant avec mépris de leurs momeries imbéciles</w:t>
      </w:r>
      <w:r w:rsidR="00A01FD3" w:rsidRPr="00C3672B">
        <w:t>.</w:t>
      </w:r>
    </w:p>
    <w:p w14:paraId="2BC875C9" w14:textId="77777777" w:rsidR="00A01FD3" w:rsidRPr="00C3672B" w:rsidRDefault="00A13117" w:rsidP="00A13117">
      <w:pPr>
        <w:pStyle w:val="Taille-1Normal"/>
      </w:pPr>
      <w:r w:rsidRPr="00C3672B">
        <w:t>S</w:t>
      </w:r>
      <w:r w:rsidR="00A01FD3" w:rsidRPr="00C3672B">
        <w:t>’</w:t>
      </w:r>
      <w:r w:rsidRPr="00C3672B">
        <w:t>ils pouvaient remuer encore</w:t>
      </w:r>
      <w:r w:rsidR="00A01FD3" w:rsidRPr="00C3672B">
        <w:t xml:space="preserve">, </w:t>
      </w:r>
      <w:r w:rsidRPr="00C3672B">
        <w:t>ces huguenots de malheur</w:t>
      </w:r>
      <w:r w:rsidR="00A01FD3" w:rsidRPr="00C3672B">
        <w:t xml:space="preserve">, </w:t>
      </w:r>
      <w:r w:rsidRPr="00C3672B">
        <w:t>on marcherait contre eux</w:t>
      </w:r>
      <w:r w:rsidR="00A01FD3" w:rsidRPr="00C3672B">
        <w:t xml:space="preserve">, </w:t>
      </w:r>
      <w:r w:rsidRPr="00C3672B">
        <w:t>bien sûr</w:t>
      </w:r>
      <w:r w:rsidR="00A01FD3" w:rsidRPr="00C3672B">
        <w:t xml:space="preserve">, </w:t>
      </w:r>
      <w:r w:rsidRPr="00C3672B">
        <w:t>et on les battrait comme jadis</w:t>
      </w:r>
      <w:r w:rsidR="00A01FD3" w:rsidRPr="00C3672B">
        <w:t xml:space="preserve">, </w:t>
      </w:r>
      <w:r w:rsidRPr="00C3672B">
        <w:t xml:space="preserve">et </w:t>
      </w:r>
      <w:r w:rsidRPr="00C3672B">
        <w:lastRenderedPageBreak/>
        <w:t>partout</w:t>
      </w:r>
      <w:r w:rsidR="00A01FD3" w:rsidRPr="00C3672B">
        <w:t xml:space="preserve">, </w:t>
      </w:r>
      <w:r w:rsidRPr="00C3672B">
        <w:t>à plate couture</w:t>
      </w:r>
      <w:r w:rsidR="00A01FD3" w:rsidRPr="00C3672B">
        <w:t xml:space="preserve">. </w:t>
      </w:r>
      <w:r w:rsidRPr="00C3672B">
        <w:t>Il le savait bien</w:t>
      </w:r>
      <w:r w:rsidR="00A01FD3" w:rsidRPr="00C3672B">
        <w:t xml:space="preserve">, </w:t>
      </w:r>
      <w:r w:rsidRPr="00C3672B">
        <w:t>lui qui était allé contre eux dans l</w:t>
      </w:r>
      <w:r w:rsidR="00A01FD3" w:rsidRPr="00C3672B">
        <w:t>’</w:t>
      </w:r>
      <w:r w:rsidRPr="00C3672B">
        <w:t>Orléanais</w:t>
      </w:r>
      <w:r w:rsidR="00A01FD3" w:rsidRPr="00C3672B">
        <w:t>.</w:t>
      </w:r>
    </w:p>
    <w:p w14:paraId="445B773C" w14:textId="77777777" w:rsidR="00A01FD3" w:rsidRPr="00C3672B" w:rsidRDefault="00A13117" w:rsidP="00A13117">
      <w:pPr>
        <w:pStyle w:val="Taille-1Normal"/>
      </w:pPr>
      <w:r w:rsidRPr="00C3672B">
        <w:t>Et puis</w:t>
      </w:r>
      <w:r w:rsidR="00A01FD3" w:rsidRPr="00C3672B">
        <w:t xml:space="preserve">, </w:t>
      </w:r>
      <w:r w:rsidRPr="00C3672B">
        <w:t>il reprochait surtout à ceux de la Religion leur tristesse</w:t>
      </w:r>
      <w:r w:rsidR="00A01FD3" w:rsidRPr="00C3672B">
        <w:t xml:space="preserve">, </w:t>
      </w:r>
      <w:r w:rsidRPr="00C3672B">
        <w:t>leur mine grise</w:t>
      </w:r>
      <w:r w:rsidR="00A01FD3" w:rsidRPr="00C3672B">
        <w:t xml:space="preserve">, </w:t>
      </w:r>
      <w:r w:rsidRPr="00C3672B">
        <w:t>leur air rogue</w:t>
      </w:r>
      <w:r w:rsidR="00A01FD3" w:rsidRPr="00C3672B">
        <w:t xml:space="preserve">, </w:t>
      </w:r>
      <w:r w:rsidRPr="00C3672B">
        <w:t>et il les haïssait pour leur hypocrisie</w:t>
      </w:r>
      <w:r w:rsidR="00A01FD3" w:rsidRPr="00C3672B">
        <w:t xml:space="preserve">, </w:t>
      </w:r>
      <w:r w:rsidRPr="00C3672B">
        <w:t>leur intolérance et leur dureté</w:t>
      </w:r>
      <w:r w:rsidR="00A01FD3" w:rsidRPr="00C3672B">
        <w:t xml:space="preserve">. </w:t>
      </w:r>
      <w:r w:rsidRPr="00C3672B">
        <w:t>Tous avaient leurs faces figées par un rigorisme étroit</w:t>
      </w:r>
      <w:r w:rsidR="00A01FD3" w:rsidRPr="00C3672B">
        <w:t xml:space="preserve">, </w:t>
      </w:r>
      <w:r w:rsidRPr="00C3672B">
        <w:t>avec une attitude agressive et morose</w:t>
      </w:r>
      <w:r w:rsidR="00A01FD3" w:rsidRPr="00C3672B">
        <w:t xml:space="preserve">. </w:t>
      </w:r>
      <w:r w:rsidRPr="00C3672B">
        <w:t>Avait-on jamais vu des gens parcourir ainsi à toute heure les chemins du Roy avec des épées de guerre et des pistolets dont les édits défendaient pourtant le port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Hachant de sa houssine les buissons qu</w:t>
      </w:r>
      <w:r w:rsidR="00A01FD3" w:rsidRPr="00C3672B">
        <w:rPr>
          <w:rFonts w:cs="Amasis30"/>
        </w:rPr>
        <w:t>’</w:t>
      </w:r>
      <w:r w:rsidRPr="00C3672B">
        <w:t>il longeait</w:t>
      </w:r>
      <w:r w:rsidR="00A01FD3" w:rsidRPr="00C3672B">
        <w:t xml:space="preserve">, </w:t>
      </w:r>
      <w:r w:rsidRPr="00C3672B">
        <w:t>il se figura disperser ces fâcheux comme une bande d</w:t>
      </w:r>
      <w:r w:rsidR="00A01FD3" w:rsidRPr="00C3672B">
        <w:t>’</w:t>
      </w:r>
      <w:r w:rsidRPr="00C3672B">
        <w:t>oiseaux de nuit</w:t>
      </w:r>
      <w:r w:rsidR="00A01FD3" w:rsidRPr="00C3672B">
        <w:t>.</w:t>
      </w:r>
    </w:p>
    <w:p w14:paraId="03FA232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Que le Diable d</w:t>
      </w:r>
      <w:r w:rsidRPr="00C3672B">
        <w:t>’</w:t>
      </w:r>
      <w:r w:rsidR="00A13117" w:rsidRPr="00C3672B">
        <w:t>enfer me damne par fournées ces bélîtres</w:t>
      </w:r>
      <w:r w:rsidRPr="00C3672B">
        <w:t xml:space="preserve">, </w:t>
      </w:r>
      <w:r w:rsidR="00A13117" w:rsidRPr="00C3672B">
        <w:t>conclut-il</w:t>
      </w:r>
      <w:r w:rsidRPr="00C3672B">
        <w:t xml:space="preserve">. </w:t>
      </w:r>
      <w:r w:rsidR="00A13117" w:rsidRPr="00C3672B">
        <w:t>Quand je pense qu</w:t>
      </w:r>
      <w:r w:rsidRPr="00C3672B">
        <w:t>’</w:t>
      </w:r>
      <w:r w:rsidR="00A13117" w:rsidRPr="00C3672B">
        <w:t>un moment il fut question de leur prêter de bonnes troupes pour les accompagner vers leurs prêches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E222C70" w14:textId="77777777" w:rsidR="00A01FD3" w:rsidRPr="00C3672B" w:rsidRDefault="00A13117" w:rsidP="00A13117">
      <w:pPr>
        <w:pStyle w:val="Taille-1Normal"/>
      </w:pPr>
      <w:r w:rsidRPr="00C3672B">
        <w:t>Cela se comprenait pour les processions du vrai culte</w:t>
      </w:r>
      <w:r w:rsidR="00A01FD3" w:rsidRPr="00C3672B">
        <w:t xml:space="preserve">, </w:t>
      </w:r>
      <w:r w:rsidRPr="00C3672B">
        <w:t>rehaussait la splendeur des chapes</w:t>
      </w:r>
      <w:r w:rsidR="00A01FD3" w:rsidRPr="00C3672B">
        <w:t xml:space="preserve">, </w:t>
      </w:r>
      <w:r w:rsidRPr="00C3672B">
        <w:t>le luxe des dalmatiques</w:t>
      </w:r>
      <w:r w:rsidR="00A01FD3" w:rsidRPr="00C3672B">
        <w:t xml:space="preserve">. </w:t>
      </w:r>
      <w:r w:rsidRPr="00C3672B">
        <w:t>Lorsque l</w:t>
      </w:r>
      <w:r w:rsidR="00A01FD3" w:rsidRPr="00C3672B">
        <w:t>’</w:t>
      </w:r>
      <w:r w:rsidRPr="00C3672B">
        <w:t>encens montait en lourdes spirales vers le ciel</w:t>
      </w:r>
      <w:r w:rsidR="00A01FD3" w:rsidRPr="00C3672B">
        <w:t xml:space="preserve">, </w:t>
      </w:r>
      <w:r w:rsidRPr="00C3672B">
        <w:t>il prenait plaisir à en aspirer le parfum</w:t>
      </w:r>
      <w:r w:rsidR="00A01FD3" w:rsidRPr="00C3672B">
        <w:t xml:space="preserve">, </w:t>
      </w:r>
      <w:r w:rsidRPr="00C3672B">
        <w:t>encore qu</w:t>
      </w:r>
      <w:r w:rsidR="00A01FD3" w:rsidRPr="00C3672B">
        <w:t>’</w:t>
      </w:r>
      <w:r w:rsidRPr="00C3672B">
        <w:t>il préférât la peau d</w:t>
      </w:r>
      <w:r w:rsidR="00A01FD3" w:rsidRPr="00C3672B">
        <w:t>’</w:t>
      </w:r>
      <w:r w:rsidRPr="00C3672B">
        <w:t>Espagne</w:t>
      </w:r>
      <w:r w:rsidR="00A01FD3" w:rsidRPr="00C3672B">
        <w:t xml:space="preserve">. </w:t>
      </w:r>
      <w:r w:rsidRPr="00C3672B">
        <w:t>On pouvait aussi regarder de jolies nonnes sous le nez et admirer les belles abbesses galantes</w:t>
      </w:r>
      <w:r w:rsidR="00A01FD3" w:rsidRPr="00C3672B">
        <w:t xml:space="preserve">, </w:t>
      </w:r>
      <w:r w:rsidRPr="00C3672B">
        <w:t>bien fardées</w:t>
      </w:r>
      <w:r w:rsidR="00A01FD3" w:rsidRPr="00C3672B">
        <w:t xml:space="preserve">, </w:t>
      </w:r>
      <w:r w:rsidRPr="00C3672B">
        <w:t>comme étaient ses sœurs</w:t>
      </w:r>
      <w:r w:rsidR="00A01FD3" w:rsidRPr="00C3672B">
        <w:t xml:space="preserve">, </w:t>
      </w:r>
      <w:r w:rsidRPr="00C3672B">
        <w:t>et qui donnaient la collation chez elles avec des confitures et des joueuses de clavecin</w:t>
      </w:r>
      <w:r w:rsidR="00A01FD3" w:rsidRPr="00C3672B">
        <w:t>.</w:t>
      </w:r>
    </w:p>
    <w:p w14:paraId="700F85CC" w14:textId="77777777" w:rsidR="00A01FD3" w:rsidRPr="00C3672B" w:rsidRDefault="00A13117" w:rsidP="00A13117">
      <w:pPr>
        <w:pStyle w:val="Taille-1Normal"/>
      </w:pPr>
      <w:r w:rsidRPr="00C3672B">
        <w:t>Il entendait</w:t>
      </w:r>
      <w:r w:rsidR="00A01FD3" w:rsidRPr="00C3672B">
        <w:t xml:space="preserve">, </w:t>
      </w:r>
      <w:r w:rsidRPr="00C3672B">
        <w:t>maintenant</w:t>
      </w:r>
      <w:r w:rsidR="00A01FD3" w:rsidRPr="00C3672B">
        <w:t xml:space="preserve">, </w:t>
      </w:r>
      <w:r w:rsidRPr="00C3672B">
        <w:t>les versets plus distincts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échangeant entre Andréas et ses ouailles</w:t>
      </w:r>
      <w:r w:rsidR="00A01FD3" w:rsidRPr="00C3672B">
        <w:t xml:space="preserve">, </w:t>
      </w:r>
      <w:r w:rsidRPr="00C3672B">
        <w:t>sur un ton de faux-bourdon</w:t>
      </w:r>
      <w:r w:rsidR="00A01FD3" w:rsidRPr="00C3672B">
        <w:t>.</w:t>
      </w:r>
    </w:p>
    <w:p w14:paraId="1E8CDD6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Que n</w:t>
      </w:r>
      <w:r w:rsidRPr="00C3672B">
        <w:t>’</w:t>
      </w:r>
      <w:r w:rsidR="00A13117" w:rsidRPr="00C3672B">
        <w:t>ai-je avec moi une cinquantaine de bonnes épées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se dit Fran</w:t>
      </w:r>
      <w:r w:rsidR="00A13117" w:rsidRPr="00C3672B">
        <w:rPr>
          <w:rFonts w:cs="Amasis30"/>
        </w:rPr>
        <w:t>ç</w:t>
      </w:r>
      <w:r w:rsidR="00A13117" w:rsidRPr="00C3672B">
        <w:t>ois</w:t>
      </w:r>
      <w:r w:rsidRPr="00C3672B">
        <w:t xml:space="preserve">, </w:t>
      </w:r>
      <w:r w:rsidR="00A13117" w:rsidRPr="00C3672B">
        <w:t>d</w:t>
      </w:r>
      <w:r w:rsidR="00A13117" w:rsidRPr="00C3672B">
        <w:rPr>
          <w:rFonts w:cs="Amasis30"/>
        </w:rPr>
        <w:t>é</w:t>
      </w:r>
      <w:r w:rsidR="00A13117" w:rsidRPr="00C3672B">
        <w:t>pit</w:t>
      </w:r>
      <w:r w:rsidR="00A13117" w:rsidRPr="00C3672B">
        <w:rPr>
          <w:rFonts w:cs="Amasis30"/>
        </w:rPr>
        <w:t>é</w:t>
      </w:r>
      <w:r w:rsidRPr="00C3672B">
        <w:t xml:space="preserve">.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 xml:space="preserve">apprendrais </w:t>
      </w:r>
      <w:r w:rsidR="00A13117" w:rsidRPr="00C3672B">
        <w:rPr>
          <w:rFonts w:cs="Amasis30"/>
        </w:rPr>
        <w:t>à</w:t>
      </w:r>
      <w:r w:rsidR="00A13117" w:rsidRPr="00C3672B">
        <w:t xml:space="preserve"> ces huguenots du Diable </w:t>
      </w:r>
      <w:r w:rsidR="00A13117" w:rsidRPr="00C3672B">
        <w:rPr>
          <w:rFonts w:cs="Amasis30"/>
        </w:rPr>
        <w:t>à</w:t>
      </w:r>
      <w:r w:rsidR="00A13117" w:rsidRPr="00C3672B">
        <w:t xml:space="preserve"> faire ici leur musique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Ce n</w:t>
      </w:r>
      <w:r w:rsidRPr="00C3672B">
        <w:rPr>
          <w:rFonts w:cs="Amasis30"/>
        </w:rPr>
        <w:t>’</w:t>
      </w:r>
      <w:r w:rsidR="00A13117" w:rsidRPr="00C3672B">
        <w:t>est pourtant pas avec mes six laquais que je puis mettre ces dr</w:t>
      </w:r>
      <w:r w:rsidR="00A13117" w:rsidRPr="00C3672B">
        <w:rPr>
          <w:rFonts w:cs="Amasis30"/>
        </w:rPr>
        <w:t>ô</w:t>
      </w:r>
      <w:r w:rsidR="00A13117" w:rsidRPr="00C3672B">
        <w:t xml:space="preserve">les </w:t>
      </w:r>
      <w:r w:rsidR="00A13117" w:rsidRPr="00C3672B">
        <w:rPr>
          <w:rFonts w:cs="Amasis30"/>
        </w:rPr>
        <w:t>à</w:t>
      </w:r>
      <w:r w:rsidR="00A13117" w:rsidRPr="00C3672B">
        <w:t xml:space="preserve"> la raison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D162FF4" w14:textId="77777777" w:rsidR="00A01FD3" w:rsidRPr="00C3672B" w:rsidRDefault="00A13117" w:rsidP="00A13117">
      <w:pPr>
        <w:pStyle w:val="Taille-1Normal"/>
      </w:pPr>
      <w:r w:rsidRPr="00C3672B">
        <w:t>Il se retourna pour les regarder et en resta satisfait</w:t>
      </w:r>
      <w:r w:rsidR="00A01FD3" w:rsidRPr="00C3672B">
        <w:t xml:space="preserve">. </w:t>
      </w:r>
      <w:r w:rsidRPr="00C3672B">
        <w:t>Tous</w:t>
      </w:r>
      <w:r w:rsidR="00A01FD3" w:rsidRPr="00C3672B">
        <w:t xml:space="preserve">, </w:t>
      </w:r>
      <w:r w:rsidRPr="00C3672B">
        <w:t>montés à l</w:t>
      </w:r>
      <w:r w:rsidR="00A01FD3" w:rsidRPr="00C3672B">
        <w:t>’</w:t>
      </w:r>
      <w:r w:rsidRPr="00C3672B">
        <w:t>avantage sur de puissants courtauds</w:t>
      </w:r>
      <w:r w:rsidR="00A01FD3" w:rsidRPr="00C3672B">
        <w:t xml:space="preserve">, </w:t>
      </w:r>
      <w:r w:rsidRPr="00C3672B">
        <w:t>portaient des rapières</w:t>
      </w:r>
      <w:r w:rsidR="00A01FD3" w:rsidRPr="00C3672B">
        <w:t xml:space="preserve">, </w:t>
      </w:r>
      <w:r w:rsidRPr="00C3672B">
        <w:t>des dagues et des broquets d</w:t>
      </w:r>
      <w:r w:rsidR="00A01FD3" w:rsidRPr="00C3672B">
        <w:t>’</w:t>
      </w:r>
      <w:r w:rsidRPr="00C3672B">
        <w:t>acier noirci</w:t>
      </w:r>
      <w:r w:rsidR="00A01FD3" w:rsidRPr="00C3672B">
        <w:t xml:space="preserve">, </w:t>
      </w:r>
      <w:r w:rsidRPr="00C3672B">
        <w:t>et un des écuyers avait des gants de prise</w:t>
      </w:r>
      <w:r w:rsidR="00A01FD3" w:rsidRPr="00C3672B">
        <w:t xml:space="preserve">, </w:t>
      </w:r>
      <w:r w:rsidRPr="00C3672B">
        <w:t>comme c</w:t>
      </w:r>
      <w:r w:rsidR="00A01FD3" w:rsidRPr="00C3672B">
        <w:t>’</w:t>
      </w:r>
      <w:r w:rsidRPr="00C3672B">
        <w:t>était l</w:t>
      </w:r>
      <w:r w:rsidR="00A01FD3" w:rsidRPr="00C3672B">
        <w:t>’</w:t>
      </w:r>
      <w:r w:rsidRPr="00C3672B">
        <w:t>usage en Italie</w:t>
      </w:r>
      <w:r w:rsidR="00A01FD3" w:rsidRPr="00C3672B">
        <w:t xml:space="preserve">. </w:t>
      </w:r>
      <w:r w:rsidRPr="00C3672B">
        <w:t xml:space="preserve">Et François rêva un moment de recommencer le massacre fait pour </w:t>
      </w:r>
      <w:r w:rsidR="00A01FD3" w:rsidRPr="00C3672B">
        <w:t>M. de </w:t>
      </w:r>
      <w:r w:rsidRPr="00C3672B">
        <w:t>Guise</w:t>
      </w:r>
      <w:r w:rsidR="00A01FD3" w:rsidRPr="00C3672B">
        <w:t xml:space="preserve">, </w:t>
      </w:r>
      <w:r w:rsidRPr="00C3672B">
        <w:lastRenderedPageBreak/>
        <w:t>quelques années auparavant</w:t>
      </w:r>
      <w:r w:rsidR="00A01FD3" w:rsidRPr="00C3672B">
        <w:t xml:space="preserve">, </w:t>
      </w:r>
      <w:r w:rsidRPr="00C3672B">
        <w:t>de ceux de Vassy</w:t>
      </w:r>
      <w:r w:rsidR="00A01FD3" w:rsidRPr="00C3672B">
        <w:t xml:space="preserve">. </w:t>
      </w:r>
      <w:r w:rsidRPr="00C3672B">
        <w:t>Aussi bien ces psalmodies agissaient sur ses nerfs</w:t>
      </w:r>
      <w:r w:rsidR="00A01FD3" w:rsidRPr="00C3672B">
        <w:t xml:space="preserve">, </w:t>
      </w:r>
      <w:r w:rsidRPr="00C3672B">
        <w:t>et il en ressentait comme un affront</w:t>
      </w:r>
      <w:r w:rsidR="00A01FD3" w:rsidRPr="00C3672B">
        <w:t>.</w:t>
      </w:r>
    </w:p>
    <w:p w14:paraId="773A6952" w14:textId="77777777" w:rsidR="00A01FD3" w:rsidRPr="00C3672B" w:rsidRDefault="00A13117" w:rsidP="00A13117">
      <w:pPr>
        <w:pStyle w:val="Taille-1Normal"/>
      </w:pPr>
      <w:r w:rsidRPr="00C3672B">
        <w:t>Il passait cependant devant la porte</w:t>
      </w:r>
      <w:r w:rsidR="00A01FD3" w:rsidRPr="00C3672B">
        <w:t xml:space="preserve">. </w:t>
      </w:r>
      <w:r w:rsidRPr="00C3672B">
        <w:t>Regardant d</w:t>
      </w:r>
      <w:r w:rsidR="00A01FD3" w:rsidRPr="00C3672B">
        <w:t>’</w:t>
      </w:r>
      <w:r w:rsidRPr="00C3672B">
        <w:t>un œil de pitié les montures disparates des gens de la Religion</w:t>
      </w:r>
      <w:r w:rsidR="00A01FD3" w:rsidRPr="00C3672B">
        <w:t xml:space="preserve">, </w:t>
      </w:r>
      <w:r w:rsidRPr="00C3672B">
        <w:t>il supputait combien le tout pouvait valoir</w:t>
      </w:r>
      <w:r w:rsidR="00A01FD3" w:rsidRPr="00C3672B">
        <w:t xml:space="preserve">, </w:t>
      </w:r>
      <w:r w:rsidRPr="00C3672B">
        <w:t>et son estime était basse</w:t>
      </w:r>
      <w:r w:rsidR="00A01FD3" w:rsidRPr="00C3672B">
        <w:t xml:space="preserve">. </w:t>
      </w:r>
      <w:r w:rsidRPr="00C3672B">
        <w:t>Chevaux de toutes tailles</w:t>
      </w:r>
      <w:r w:rsidR="00A01FD3" w:rsidRPr="00C3672B">
        <w:t xml:space="preserve">, </w:t>
      </w:r>
      <w:r w:rsidRPr="00C3672B">
        <w:t>mules</w:t>
      </w:r>
      <w:r w:rsidR="00A01FD3" w:rsidRPr="00C3672B">
        <w:t xml:space="preserve">, </w:t>
      </w:r>
      <w:r w:rsidRPr="00C3672B">
        <w:t>baudets et bardeaux</w:t>
      </w:r>
      <w:r w:rsidR="00A01FD3" w:rsidRPr="00C3672B">
        <w:t xml:space="preserve">, </w:t>
      </w:r>
      <w:r w:rsidRPr="00C3672B">
        <w:t>portaient des bâts d</w:t>
      </w:r>
      <w:r w:rsidR="00A01FD3" w:rsidRPr="00C3672B">
        <w:t>’</w:t>
      </w:r>
      <w:r w:rsidRPr="00C3672B">
        <w:t>où s</w:t>
      </w:r>
      <w:r w:rsidR="00A01FD3" w:rsidRPr="00C3672B">
        <w:t>’</w:t>
      </w:r>
      <w:r w:rsidRPr="00C3672B">
        <w:t>échappait la bourre</w:t>
      </w:r>
      <w:r w:rsidR="00A01FD3" w:rsidRPr="00C3672B">
        <w:t xml:space="preserve">. </w:t>
      </w:r>
      <w:r w:rsidRPr="00C3672B">
        <w:t>Les valets qui les tenaient lui parurent d</w:t>
      </w:r>
      <w:r w:rsidR="00A01FD3" w:rsidRPr="00C3672B">
        <w:t>’</w:t>
      </w:r>
      <w:r w:rsidRPr="00C3672B">
        <w:t>allure misérable</w:t>
      </w:r>
      <w:r w:rsidR="00A01FD3" w:rsidRPr="00C3672B">
        <w:t xml:space="preserve">, </w:t>
      </w:r>
      <w:r w:rsidRPr="00C3672B">
        <w:t>et il prit orgueil de la belle mine de ses domestiques en se félicitant d</w:t>
      </w:r>
      <w:r w:rsidR="00A01FD3" w:rsidRPr="00C3672B">
        <w:t>’</w:t>
      </w:r>
      <w:r w:rsidRPr="00C3672B">
        <w:t>avoir renouvelé leurs livrées</w:t>
      </w:r>
      <w:r w:rsidR="00A01FD3" w:rsidRPr="00C3672B">
        <w:t>.</w:t>
      </w:r>
    </w:p>
    <w:p w14:paraId="16E76C26" w14:textId="77777777" w:rsidR="00A01FD3" w:rsidRPr="00C3672B" w:rsidRDefault="00A13117" w:rsidP="00A13117">
      <w:pPr>
        <w:pStyle w:val="Taille-1Normal"/>
      </w:pPr>
      <w:r w:rsidRPr="00C3672B">
        <w:t>Mais</w:t>
      </w:r>
      <w:r w:rsidR="00A01FD3" w:rsidRPr="00C3672B">
        <w:t xml:space="preserve">, </w:t>
      </w:r>
      <w:r w:rsidRPr="00C3672B">
        <w:t>regardant de plus près</w:t>
      </w:r>
      <w:r w:rsidR="00A01FD3" w:rsidRPr="00C3672B">
        <w:t xml:space="preserve">, </w:t>
      </w:r>
      <w:r w:rsidRPr="00C3672B">
        <w:t>il vit des bêtes de quelque prix et bien harnachées</w:t>
      </w:r>
      <w:r w:rsidR="00A01FD3" w:rsidRPr="00C3672B">
        <w:t xml:space="preserve">. </w:t>
      </w:r>
      <w:r w:rsidRPr="00C3672B">
        <w:t>Il dut estimer un barbe deux cents écus</w:t>
      </w:r>
      <w:r w:rsidR="00A01FD3" w:rsidRPr="00C3672B">
        <w:t xml:space="preserve">, </w:t>
      </w:r>
      <w:r w:rsidRPr="00C3672B">
        <w:t>un autre valait le Christophe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pour rester juste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avoua qu</w:t>
      </w:r>
      <w:r w:rsidR="00A01FD3" w:rsidRPr="00C3672B">
        <w:t>’</w:t>
      </w:r>
      <w:r w:rsidRPr="00C3672B">
        <w:t>un genet à chasse-mouches tressés de soie avait dû coûter au moins deux mille livres</w:t>
      </w:r>
      <w:r w:rsidR="00A01FD3" w:rsidRPr="00C3672B">
        <w:t xml:space="preserve">. </w:t>
      </w:r>
      <w:r w:rsidRPr="00C3672B">
        <w:t>Le conventicule lui en parut plus digne d</w:t>
      </w:r>
      <w:r w:rsidR="00A01FD3" w:rsidRPr="00C3672B">
        <w:t>’</w:t>
      </w:r>
      <w:r w:rsidRPr="00C3672B">
        <w:t>attention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 xml:space="preserve">renonçant pour ce jour au faucon de </w:t>
      </w:r>
      <w:r w:rsidR="00A01FD3" w:rsidRPr="00C3672B">
        <w:t>M. de </w:t>
      </w:r>
      <w:r w:rsidRPr="00C3672B">
        <w:t>la Ménardière</w:t>
      </w:r>
      <w:r w:rsidR="00A01FD3" w:rsidRPr="00C3672B">
        <w:t xml:space="preserve">, </w:t>
      </w:r>
      <w:r w:rsidRPr="00C3672B">
        <w:t>il resta là pour voir passer les femmes et s</w:t>
      </w:r>
      <w:r w:rsidR="00A01FD3" w:rsidRPr="00C3672B">
        <w:t>’</w:t>
      </w:r>
      <w:r w:rsidRPr="00C3672B">
        <w:t>amuser un peu des maris</w:t>
      </w:r>
      <w:r w:rsidR="00A01FD3" w:rsidRPr="00C3672B">
        <w:t>.</w:t>
      </w:r>
    </w:p>
    <w:p w14:paraId="472C9CEF" w14:textId="77777777" w:rsidR="00A01FD3" w:rsidRPr="00C3672B" w:rsidRDefault="00A13117" w:rsidP="00A13117">
      <w:pPr>
        <w:pStyle w:val="Taille-1Normal"/>
      </w:pPr>
      <w:r w:rsidRPr="00C3672B">
        <w:t>Il se campa non loin de la porte et se mit à toiser les gens qui commençaient à sortir</w:t>
      </w:r>
      <w:r w:rsidR="00A01FD3" w:rsidRPr="00C3672B">
        <w:t xml:space="preserve">, </w:t>
      </w:r>
      <w:r w:rsidRPr="00C3672B">
        <w:t>car le prêche était fini</w:t>
      </w:r>
      <w:r w:rsidR="00A01FD3" w:rsidRPr="00C3672B">
        <w:t xml:space="preserve">. </w:t>
      </w:r>
      <w:r w:rsidRPr="00C3672B">
        <w:t>Du haut de son grand cheval</w:t>
      </w:r>
      <w:r w:rsidR="00A01FD3" w:rsidRPr="00C3672B">
        <w:t xml:space="preserve">, </w:t>
      </w:r>
      <w:r w:rsidRPr="00C3672B">
        <w:t>sa mine paraissait encore plus fière</w:t>
      </w:r>
      <w:r w:rsidR="00A01FD3" w:rsidRPr="00C3672B">
        <w:t xml:space="preserve">, </w:t>
      </w:r>
      <w:r w:rsidRPr="00C3672B">
        <w:t>et les femmes</w:t>
      </w:r>
      <w:r w:rsidR="00A01FD3" w:rsidRPr="00C3672B">
        <w:t xml:space="preserve">, </w:t>
      </w:r>
      <w:r w:rsidRPr="00C3672B">
        <w:t>en passant</w:t>
      </w:r>
      <w:r w:rsidR="00A01FD3" w:rsidRPr="00C3672B">
        <w:t xml:space="preserve">, </w:t>
      </w:r>
      <w:r w:rsidRPr="00C3672B">
        <w:t>le regardaient furtivement</w:t>
      </w:r>
      <w:r w:rsidR="00A01FD3" w:rsidRPr="00C3672B">
        <w:t xml:space="preserve">. </w:t>
      </w:r>
      <w:r w:rsidRPr="00C3672B">
        <w:t>Mais les hommes le considéraient avec horreur et pitié</w:t>
      </w:r>
      <w:r w:rsidR="00A01FD3" w:rsidRPr="00C3672B">
        <w:t xml:space="preserve">, </w:t>
      </w:r>
      <w:r w:rsidRPr="00C3672B">
        <w:t>pleins de mépris pour ce beau réprouvé dont l</w:t>
      </w:r>
      <w:r w:rsidR="00A01FD3" w:rsidRPr="00C3672B">
        <w:t>’</w:t>
      </w:r>
      <w:r w:rsidRPr="00C3672B">
        <w:t>allure dénonçait la mauvaise secte</w:t>
      </w:r>
      <w:r w:rsidR="00A01FD3" w:rsidRPr="00C3672B">
        <w:t xml:space="preserve">. </w:t>
      </w:r>
      <w:r w:rsidRPr="00C3672B">
        <w:t>Certains voyaient en lui un fils de l</w:t>
      </w:r>
      <w:r w:rsidR="00A01FD3" w:rsidRPr="00C3672B">
        <w:t>’</w:t>
      </w:r>
      <w:r w:rsidRPr="00C3672B">
        <w:t>impure Jézabel</w:t>
      </w:r>
      <w:r w:rsidR="00A01FD3" w:rsidRPr="00C3672B">
        <w:t xml:space="preserve">, </w:t>
      </w:r>
      <w:r w:rsidRPr="00C3672B">
        <w:t>et tous avaient honte</w:t>
      </w:r>
      <w:r w:rsidR="00A01FD3" w:rsidRPr="00C3672B">
        <w:t xml:space="preserve">, </w:t>
      </w:r>
      <w:r w:rsidRPr="00C3672B">
        <w:t>pour François</w:t>
      </w:r>
      <w:r w:rsidR="00A01FD3" w:rsidRPr="00C3672B">
        <w:t xml:space="preserve">, </w:t>
      </w:r>
      <w:r w:rsidRPr="00C3672B">
        <w:t>de ses joyaux et de son fard</w:t>
      </w:r>
      <w:r w:rsidR="00A01FD3" w:rsidRPr="00C3672B">
        <w:t>.</w:t>
      </w:r>
    </w:p>
    <w:p w14:paraId="158D6055" w14:textId="77777777" w:rsidR="00A01FD3" w:rsidRPr="00C3672B" w:rsidRDefault="00A13117" w:rsidP="00A13117">
      <w:pPr>
        <w:pStyle w:val="Taille-1Normal"/>
      </w:pPr>
      <w:r w:rsidRPr="00C3672B">
        <w:t>Il y avait des artisans</w:t>
      </w:r>
      <w:r w:rsidR="00A01FD3" w:rsidRPr="00C3672B">
        <w:t xml:space="preserve">, </w:t>
      </w:r>
      <w:r w:rsidRPr="00C3672B">
        <w:t>des laboureurs</w:t>
      </w:r>
      <w:r w:rsidR="00A01FD3" w:rsidRPr="00C3672B">
        <w:t xml:space="preserve">, </w:t>
      </w:r>
      <w:r w:rsidRPr="00C3672B">
        <w:t>des flotteurs de bois et des bourgeois</w:t>
      </w:r>
      <w:r w:rsidR="00A01FD3" w:rsidRPr="00C3672B">
        <w:t xml:space="preserve">. </w:t>
      </w:r>
      <w:r w:rsidRPr="00C3672B">
        <w:t>Tous s</w:t>
      </w:r>
      <w:r w:rsidR="00A01FD3" w:rsidRPr="00C3672B">
        <w:t>’</w:t>
      </w:r>
      <w:r w:rsidRPr="00C3672B">
        <w:t>en allaient tête basse</w:t>
      </w:r>
      <w:r w:rsidR="00A01FD3" w:rsidRPr="00C3672B">
        <w:t xml:space="preserve">, </w:t>
      </w:r>
      <w:r w:rsidRPr="00C3672B">
        <w:t>encore imprégnés de la parole</w:t>
      </w:r>
      <w:r w:rsidR="00A01FD3" w:rsidRPr="00C3672B">
        <w:t xml:space="preserve">, </w:t>
      </w:r>
      <w:r w:rsidRPr="00C3672B">
        <w:t>rêvant de livrer le bon combat et de réformer toutes choses</w:t>
      </w:r>
      <w:r w:rsidR="00A01FD3" w:rsidRPr="00C3672B">
        <w:t xml:space="preserve">. </w:t>
      </w:r>
      <w:r w:rsidRPr="00C3672B">
        <w:t>Et les femmes</w:t>
      </w:r>
      <w:r w:rsidR="00A01FD3" w:rsidRPr="00C3672B">
        <w:t xml:space="preserve">, </w:t>
      </w:r>
      <w:r w:rsidRPr="00C3672B">
        <w:t>comme les filles</w:t>
      </w:r>
      <w:r w:rsidR="00A01FD3" w:rsidRPr="00C3672B">
        <w:t xml:space="preserve">, </w:t>
      </w:r>
      <w:r w:rsidRPr="00C3672B">
        <w:t>trottinaient à leurs côtés</w:t>
      </w:r>
      <w:r w:rsidR="00A01FD3" w:rsidRPr="00C3672B">
        <w:t xml:space="preserve">, </w:t>
      </w:r>
      <w:r w:rsidRPr="00C3672B">
        <w:t>serrant leurs mantes à capuchons ronds relevés</w:t>
      </w:r>
      <w:r w:rsidR="00A01FD3" w:rsidRPr="00C3672B">
        <w:t xml:space="preserve">, </w:t>
      </w:r>
      <w:r w:rsidRPr="00C3672B">
        <w:t>les yeux baissés sur leurs guimpes</w:t>
      </w:r>
      <w:r w:rsidR="00A01FD3" w:rsidRPr="00C3672B">
        <w:t xml:space="preserve">. </w:t>
      </w:r>
      <w:r w:rsidRPr="00C3672B">
        <w:t>Les huguenots s</w:t>
      </w:r>
      <w:r w:rsidR="00A01FD3" w:rsidRPr="00C3672B">
        <w:t>’</w:t>
      </w:r>
      <w:r w:rsidRPr="00C3672B">
        <w:t>épandaient dans la campagne</w:t>
      </w:r>
      <w:r w:rsidR="00A01FD3" w:rsidRPr="00C3672B">
        <w:t xml:space="preserve">, </w:t>
      </w:r>
      <w:r w:rsidRPr="00C3672B">
        <w:t>par groupes de plus en plus menus</w:t>
      </w:r>
      <w:r w:rsidR="00A01FD3" w:rsidRPr="00C3672B">
        <w:t xml:space="preserve">, </w:t>
      </w:r>
      <w:r w:rsidRPr="00C3672B">
        <w:t>faisant des taches sombres sur la prairie verte où les lignes de saules jalonnaient les cours d</w:t>
      </w:r>
      <w:r w:rsidR="00A01FD3" w:rsidRPr="00C3672B">
        <w:t>’</w:t>
      </w:r>
      <w:r w:rsidRPr="00C3672B">
        <w:t>eau</w:t>
      </w:r>
      <w:r w:rsidR="00A01FD3" w:rsidRPr="00C3672B">
        <w:t xml:space="preserve">. </w:t>
      </w:r>
      <w:r w:rsidRPr="00C3672B">
        <w:t>Il était cinq heures du soir</w:t>
      </w:r>
      <w:r w:rsidR="00A01FD3" w:rsidRPr="00C3672B">
        <w:t xml:space="preserve">, </w:t>
      </w:r>
      <w:r w:rsidRPr="00C3672B">
        <w:t>le soleil empourprait l</w:t>
      </w:r>
      <w:r w:rsidR="00A01FD3" w:rsidRPr="00C3672B">
        <w:t>’</w:t>
      </w:r>
      <w:r w:rsidRPr="00C3672B">
        <w:t>horizon où des nuages s</w:t>
      </w:r>
      <w:r w:rsidR="00A01FD3" w:rsidRPr="00C3672B">
        <w:t>’</w:t>
      </w:r>
      <w:r w:rsidRPr="00C3672B">
        <w:t>étageaient</w:t>
      </w:r>
      <w:r w:rsidR="00A01FD3" w:rsidRPr="00C3672B">
        <w:t xml:space="preserve">, </w:t>
      </w:r>
      <w:r w:rsidRPr="00C3672B">
        <w:t>parallèles</w:t>
      </w:r>
      <w:r w:rsidR="00A01FD3" w:rsidRPr="00C3672B">
        <w:t xml:space="preserve">, </w:t>
      </w:r>
      <w:r w:rsidRPr="00C3672B">
        <w:t>en lignes</w:t>
      </w:r>
      <w:r w:rsidR="00A01FD3" w:rsidRPr="00C3672B">
        <w:t xml:space="preserve">, </w:t>
      </w:r>
      <w:r w:rsidRPr="00C3672B">
        <w:t>comme des traits d</w:t>
      </w:r>
      <w:r w:rsidR="00A01FD3" w:rsidRPr="00C3672B">
        <w:t>’</w:t>
      </w:r>
      <w:r w:rsidRPr="00C3672B">
        <w:t>encre</w:t>
      </w:r>
      <w:r w:rsidR="00A01FD3" w:rsidRPr="00C3672B">
        <w:t xml:space="preserve">. </w:t>
      </w:r>
      <w:r w:rsidRPr="00C3672B">
        <w:lastRenderedPageBreak/>
        <w:t>Un paysan s</w:t>
      </w:r>
      <w:r w:rsidR="00A01FD3" w:rsidRPr="00C3672B">
        <w:t>’</w:t>
      </w:r>
      <w:r w:rsidRPr="00C3672B">
        <w:t>en allait</w:t>
      </w:r>
      <w:r w:rsidR="00A01FD3" w:rsidRPr="00C3672B">
        <w:t xml:space="preserve">, </w:t>
      </w:r>
      <w:r w:rsidRPr="00C3672B">
        <w:t>monté sur un âne</w:t>
      </w:r>
      <w:r w:rsidR="00A01FD3" w:rsidRPr="00C3672B">
        <w:t xml:space="preserve">, </w:t>
      </w:r>
      <w:r w:rsidRPr="00C3672B">
        <w:t>avec sa femme et un enfant en croupe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enfant tomba près d</w:t>
      </w:r>
      <w:r w:rsidR="00A01FD3" w:rsidRPr="00C3672B">
        <w:t>’</w:t>
      </w:r>
      <w:r w:rsidRPr="00C3672B">
        <w:t>un fossé</w:t>
      </w:r>
      <w:r w:rsidR="00A01FD3" w:rsidRPr="00C3672B">
        <w:t xml:space="preserve">, </w:t>
      </w:r>
      <w:r w:rsidRPr="00C3672B">
        <w:t>et François se fâcha de voir qu</w:t>
      </w:r>
      <w:r w:rsidR="00A01FD3" w:rsidRPr="00C3672B">
        <w:t>’</w:t>
      </w:r>
      <w:r w:rsidRPr="00C3672B">
        <w:t>il ne se fût pas tué</w:t>
      </w:r>
      <w:r w:rsidR="00A01FD3" w:rsidRPr="00C3672B">
        <w:t>.</w:t>
      </w:r>
    </w:p>
    <w:p w14:paraId="6BB558BF" w14:textId="77777777" w:rsidR="00A01FD3" w:rsidRPr="00C3672B" w:rsidRDefault="00A13117" w:rsidP="00A13117">
      <w:pPr>
        <w:pStyle w:val="Taille-1Normal"/>
      </w:pPr>
      <w:r w:rsidRPr="00C3672B">
        <w:t>Il continuait à regarder le défilé des huguenots</w:t>
      </w:r>
      <w:r w:rsidR="00A01FD3" w:rsidRPr="00C3672B">
        <w:t xml:space="preserve">, </w:t>
      </w:r>
      <w:r w:rsidRPr="00C3672B">
        <w:t>campé droit sur sa selle</w:t>
      </w:r>
      <w:r w:rsidR="00A01FD3" w:rsidRPr="00C3672B">
        <w:t xml:space="preserve">, </w:t>
      </w:r>
      <w:r w:rsidRPr="00C3672B">
        <w:t>le poing dextre sur la hanche</w:t>
      </w:r>
      <w:r w:rsidR="00A01FD3" w:rsidRPr="00C3672B">
        <w:t xml:space="preserve">, </w:t>
      </w:r>
      <w:r w:rsidRPr="00C3672B">
        <w:t>les jarrets tendus</w:t>
      </w:r>
      <w:r w:rsidR="00A01FD3" w:rsidRPr="00C3672B">
        <w:t xml:space="preserve">, </w:t>
      </w:r>
      <w:r w:rsidRPr="00C3672B">
        <w:t>les pieds en bataille</w:t>
      </w:r>
      <w:r w:rsidR="00A01FD3" w:rsidRPr="00C3672B">
        <w:t xml:space="preserve">, </w:t>
      </w:r>
      <w:r w:rsidRPr="00C3672B">
        <w:t>avec l</w:t>
      </w:r>
      <w:r w:rsidR="00A01FD3" w:rsidRPr="00C3672B">
        <w:t>’</w:t>
      </w:r>
      <w:r w:rsidRPr="00C3672B">
        <w:t>air qu</w:t>
      </w:r>
      <w:r w:rsidR="00A01FD3" w:rsidRPr="00C3672B">
        <w:t>’</w:t>
      </w:r>
      <w:r w:rsidRPr="00C3672B">
        <w:t xml:space="preserve">eût pris feu </w:t>
      </w:r>
      <w:r w:rsidR="00A01FD3" w:rsidRPr="00C3672B">
        <w:t>M. </w:t>
      </w:r>
      <w:r w:rsidRPr="00C3672B">
        <w:t>le Connétable</w:t>
      </w:r>
      <w:r w:rsidR="00A01FD3" w:rsidRPr="00C3672B">
        <w:t xml:space="preserve">, </w:t>
      </w:r>
      <w:r w:rsidRPr="00C3672B">
        <w:t>tué à Saint-Denis</w:t>
      </w:r>
      <w:r w:rsidR="00A01FD3" w:rsidRPr="00C3672B">
        <w:t xml:space="preserve">, </w:t>
      </w:r>
      <w:r w:rsidRPr="00C3672B">
        <w:t>pour inspecter la milice</w:t>
      </w:r>
      <w:r w:rsidR="00A01FD3" w:rsidRPr="00C3672B">
        <w:t>.</w:t>
      </w:r>
    </w:p>
    <w:p w14:paraId="271A763F" w14:textId="77777777" w:rsidR="00A01FD3" w:rsidRPr="00C3672B" w:rsidRDefault="00A13117" w:rsidP="00A13117">
      <w:pPr>
        <w:pStyle w:val="Taille-1Normal"/>
      </w:pPr>
      <w:r w:rsidRPr="00C3672B">
        <w:t>Plus de cinq cents personnes passèrent sous ses yeux</w:t>
      </w:r>
      <w:r w:rsidR="00A01FD3" w:rsidRPr="00C3672B">
        <w:t xml:space="preserve">, </w:t>
      </w:r>
      <w:r w:rsidRPr="00C3672B">
        <w:t>mais les femmes</w:t>
      </w:r>
      <w:r w:rsidR="00A01FD3" w:rsidRPr="00C3672B">
        <w:t xml:space="preserve">, </w:t>
      </w:r>
      <w:r w:rsidRPr="00C3672B">
        <w:t>au milieu de tout ce monde</w:t>
      </w:r>
      <w:r w:rsidR="00A01FD3" w:rsidRPr="00C3672B">
        <w:t xml:space="preserve">, </w:t>
      </w:r>
      <w:r w:rsidRPr="00C3672B">
        <w:t>se distinguaient mal</w:t>
      </w:r>
      <w:r w:rsidR="00A01FD3" w:rsidRPr="00C3672B">
        <w:t xml:space="preserve">, </w:t>
      </w:r>
      <w:r w:rsidRPr="00C3672B">
        <w:t>et presque toutes étaient masquées</w:t>
      </w:r>
      <w:r w:rsidR="00A01FD3" w:rsidRPr="00C3672B">
        <w:t xml:space="preserve">. </w:t>
      </w:r>
      <w:r w:rsidRPr="00C3672B">
        <w:t>François en prit du dépit et avait envie de leur arracher leurs tourets de nez</w:t>
      </w:r>
      <w:r w:rsidR="00A01FD3" w:rsidRPr="00C3672B">
        <w:t xml:space="preserve">. </w:t>
      </w:r>
      <w:r w:rsidRPr="00C3672B">
        <w:t>Trois pasteurs s</w:t>
      </w:r>
      <w:r w:rsidR="00A01FD3" w:rsidRPr="00C3672B">
        <w:t>’</w:t>
      </w:r>
      <w:r w:rsidRPr="00C3672B">
        <w:t>en vinrent secoués sur des mules</w:t>
      </w:r>
      <w:r w:rsidR="00A01FD3" w:rsidRPr="00C3672B">
        <w:t xml:space="preserve">, </w:t>
      </w:r>
      <w:r w:rsidRPr="00C3672B">
        <w:t>raccrochés par leurs jambes maigres</w:t>
      </w:r>
      <w:r w:rsidR="00A01FD3" w:rsidRPr="00C3672B">
        <w:t xml:space="preserve">, </w:t>
      </w:r>
      <w:r w:rsidRPr="00C3672B">
        <w:t>avec des souliers énormes</w:t>
      </w:r>
      <w:r w:rsidR="00A01FD3" w:rsidRPr="00C3672B">
        <w:t xml:space="preserve">. </w:t>
      </w:r>
      <w:r w:rsidRPr="00C3672B">
        <w:t>Il entendit leurs dires</w:t>
      </w:r>
      <w:r w:rsidR="00A01FD3" w:rsidRPr="00C3672B">
        <w:t xml:space="preserve">, </w:t>
      </w:r>
      <w:r w:rsidRPr="00C3672B">
        <w:t>et cette fois ils parlaient en latin</w:t>
      </w:r>
      <w:r w:rsidR="00A01FD3" w:rsidRPr="00C3672B">
        <w:t xml:space="preserve">, </w:t>
      </w:r>
      <w:r w:rsidRPr="00C3672B">
        <w:t>aussi les traita-t-il en dedans de cuistres et de pieds plats</w:t>
      </w:r>
      <w:r w:rsidR="00A01FD3" w:rsidRPr="00C3672B">
        <w:t xml:space="preserve">. </w:t>
      </w:r>
      <w:r w:rsidRPr="00C3672B">
        <w:t>Ils se disputaient d</w:t>
      </w:r>
      <w:r w:rsidR="00A01FD3" w:rsidRPr="00C3672B">
        <w:t>’</w:t>
      </w:r>
      <w:r w:rsidRPr="00C3672B">
        <w:t>un air acerbe</w:t>
      </w:r>
      <w:r w:rsidR="00A01FD3" w:rsidRPr="00C3672B">
        <w:t xml:space="preserve">, </w:t>
      </w:r>
      <w:r w:rsidRPr="00C3672B">
        <w:t>bien que le grand Andréas Butschli</w:t>
      </w:r>
      <w:r w:rsidR="00A01FD3" w:rsidRPr="00C3672B">
        <w:t xml:space="preserve">, </w:t>
      </w:r>
      <w:r w:rsidRPr="00C3672B">
        <w:t>pris entre eux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employât à les calmer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dodelinant sa face p</w:t>
      </w:r>
      <w:r w:rsidRPr="00C3672B">
        <w:rPr>
          <w:rFonts w:cs="Amasis30"/>
        </w:rPr>
        <w:t>â</w:t>
      </w:r>
      <w:r w:rsidRPr="00C3672B">
        <w:t>le</w:t>
      </w:r>
      <w:r w:rsidR="00A01FD3" w:rsidRPr="00C3672B">
        <w:t xml:space="preserve">, </w:t>
      </w:r>
      <w:r w:rsidRPr="00C3672B">
        <w:t>il avan</w:t>
      </w:r>
      <w:r w:rsidRPr="00C3672B">
        <w:rPr>
          <w:rFonts w:cs="Amasis30"/>
        </w:rPr>
        <w:t>ç</w:t>
      </w:r>
      <w:r w:rsidRPr="00C3672B">
        <w:t>ait le menton</w:t>
      </w:r>
      <w:r w:rsidR="00A01FD3" w:rsidRPr="00C3672B">
        <w:t xml:space="preserve">, </w:t>
      </w:r>
      <w:r w:rsidRPr="00C3672B">
        <w:t>secouant ses cheveux gris qui apparaissaient luisants et gras sous sa barrette</w:t>
      </w:r>
      <w:r w:rsidR="00A01FD3" w:rsidRPr="00C3672B">
        <w:t>.</w:t>
      </w:r>
    </w:p>
    <w:p w14:paraId="3D37273A" w14:textId="77777777" w:rsidR="00A01FD3" w:rsidRPr="00C3672B" w:rsidRDefault="00A13117" w:rsidP="00A13117">
      <w:pPr>
        <w:pStyle w:val="Taille-1Normal"/>
      </w:pPr>
      <w:r w:rsidRPr="00C3672B">
        <w:t>François en détourna les yeux de dégoût et se complut à leur souhaiter une mauvaise chute</w:t>
      </w:r>
      <w:r w:rsidR="00A01FD3" w:rsidRPr="00C3672B">
        <w:t xml:space="preserve">. </w:t>
      </w:r>
      <w:r w:rsidRPr="00C3672B">
        <w:t>Aussi excita-t-il son cheval</w:t>
      </w:r>
      <w:r w:rsidR="00A01FD3" w:rsidRPr="00C3672B">
        <w:t xml:space="preserve">, </w:t>
      </w:r>
      <w:r w:rsidRPr="00C3672B">
        <w:t>le faisant piaffer et galoper de ferme à ferme</w:t>
      </w:r>
      <w:r w:rsidR="00A01FD3" w:rsidRPr="00C3672B">
        <w:t xml:space="preserve">. </w:t>
      </w:r>
      <w:r w:rsidRPr="00C3672B">
        <w:t>Sa bonne grâce excita l</w:t>
      </w:r>
      <w:r w:rsidR="00A01FD3" w:rsidRPr="00C3672B">
        <w:t>’</w:t>
      </w:r>
      <w:r w:rsidRPr="00C3672B">
        <w:t>attention de quelques bourgeoises</w:t>
      </w:r>
      <w:r w:rsidR="00A01FD3" w:rsidRPr="00C3672B">
        <w:t xml:space="preserve">, </w:t>
      </w:r>
      <w:r w:rsidRPr="00C3672B">
        <w:t>une se retourna même pour le mieux contempler</w:t>
      </w:r>
      <w:r w:rsidR="00A01FD3" w:rsidRPr="00C3672B">
        <w:t>.</w:t>
      </w:r>
    </w:p>
    <w:p w14:paraId="07E8BBD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Elles ont jolie mine</w:t>
      </w:r>
      <w:r w:rsidRPr="00C3672B">
        <w:t xml:space="preserve">, </w:t>
      </w:r>
      <w:r w:rsidR="00A13117" w:rsidRPr="00C3672B">
        <w:t>se dit-il</w:t>
      </w:r>
      <w:r w:rsidRPr="00C3672B">
        <w:t xml:space="preserve">, </w:t>
      </w:r>
      <w:r w:rsidR="00A13117" w:rsidRPr="00C3672B">
        <w:t>et l</w:t>
      </w:r>
      <w:r w:rsidRPr="00C3672B">
        <w:t>’</w:t>
      </w:r>
      <w:r w:rsidR="00A13117" w:rsidRPr="00C3672B">
        <w:t>on aurait quelque plaisir à leur prendre</w:t>
      </w:r>
      <w:r w:rsidRPr="00C3672B">
        <w:t xml:space="preserve">, </w:t>
      </w:r>
      <w:r w:rsidR="00A13117" w:rsidRPr="00C3672B">
        <w:t>d</w:t>
      </w:r>
      <w:r w:rsidRPr="00C3672B">
        <w:t>’</w:t>
      </w:r>
      <w:r w:rsidR="00A13117" w:rsidRPr="00C3672B">
        <w:t>aventure</w:t>
      </w:r>
      <w:r w:rsidRPr="00C3672B">
        <w:t xml:space="preserve">, </w:t>
      </w:r>
      <w:r w:rsidR="00A13117" w:rsidRPr="00C3672B">
        <w:t>un baiser et mieux encore à la corne d</w:t>
      </w:r>
      <w:r w:rsidRPr="00C3672B">
        <w:t>’</w:t>
      </w:r>
      <w:r w:rsidR="00A13117" w:rsidRPr="00C3672B">
        <w:t>un bois</w:t>
      </w:r>
      <w:r w:rsidRPr="00C3672B">
        <w:t xml:space="preserve">. </w:t>
      </w:r>
      <w:r w:rsidR="00A13117" w:rsidRPr="00C3672B">
        <w:t>Revienne la guerre</w:t>
      </w:r>
      <w:r w:rsidRPr="00C3672B">
        <w:t xml:space="preserve">, </w:t>
      </w:r>
      <w:r w:rsidR="00A13117" w:rsidRPr="00C3672B">
        <w:t>et je donnerai ordre à mon valet Lazare de s</w:t>
      </w:r>
      <w:r w:rsidRPr="00C3672B">
        <w:t>’</w:t>
      </w:r>
      <w:r w:rsidR="00A13117" w:rsidRPr="00C3672B">
        <w:t>occuper d</w:t>
      </w:r>
      <w:r w:rsidRPr="00C3672B">
        <w:t>’</w:t>
      </w:r>
      <w:r w:rsidR="00A13117" w:rsidRPr="00C3672B">
        <w:t>en meubler mon lit</w:t>
      </w:r>
      <w:r w:rsidRPr="00C3672B">
        <w:t>.</w:t>
      </w:r>
    </w:p>
    <w:p w14:paraId="067A931A" w14:textId="77777777" w:rsidR="00A01FD3" w:rsidRPr="00C3672B" w:rsidRDefault="00A13117" w:rsidP="00A13117">
      <w:pPr>
        <w:pStyle w:val="Taille-1Normal"/>
      </w:pPr>
      <w:r w:rsidRPr="00C3672B">
        <w:t>Et il dévisagea d</w:t>
      </w:r>
      <w:r w:rsidR="00A01FD3" w:rsidRPr="00C3672B">
        <w:t>’</w:t>
      </w:r>
      <w:r w:rsidRPr="00C3672B">
        <w:t>un air effronté deux fillettes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elles baiss</w:t>
      </w:r>
      <w:r w:rsidRPr="00C3672B">
        <w:rPr>
          <w:rFonts w:cs="Amasis30"/>
        </w:rPr>
        <w:t>è</w:t>
      </w:r>
      <w:r w:rsidRPr="00C3672B">
        <w:t>rent le nez sous son regard qui les d</w:t>
      </w:r>
      <w:r w:rsidRPr="00C3672B">
        <w:rPr>
          <w:rFonts w:cs="Amasis30"/>
        </w:rPr>
        <w:t>é</w:t>
      </w:r>
      <w:r w:rsidRPr="00C3672B">
        <w:t>shabillait froidement</w:t>
      </w:r>
      <w:r w:rsidR="00A01FD3" w:rsidRPr="00C3672B">
        <w:t>.</w:t>
      </w:r>
    </w:p>
    <w:p w14:paraId="276A132E" w14:textId="77777777" w:rsidR="00A01FD3" w:rsidRPr="00C3672B" w:rsidRDefault="00A13117" w:rsidP="00A13117">
      <w:pPr>
        <w:pStyle w:val="Taille-1Normal"/>
      </w:pPr>
      <w:r w:rsidRPr="00C3672B">
        <w:t>Son attitude provocante ne lui attira</w:t>
      </w:r>
      <w:r w:rsidR="00A01FD3" w:rsidRPr="00C3672B">
        <w:t xml:space="preserve">, </w:t>
      </w:r>
      <w:r w:rsidRPr="00C3672B">
        <w:t>cependant</w:t>
      </w:r>
      <w:r w:rsidR="00A01FD3" w:rsidRPr="00C3672B">
        <w:t xml:space="preserve">, </w:t>
      </w:r>
      <w:r w:rsidRPr="00C3672B">
        <w:t>pas d</w:t>
      </w:r>
      <w:r w:rsidR="00A01FD3" w:rsidRPr="00C3672B">
        <w:t>’</w:t>
      </w:r>
      <w:r w:rsidRPr="00C3672B">
        <w:t>histoire</w:t>
      </w:r>
      <w:r w:rsidR="00A01FD3" w:rsidRPr="00C3672B">
        <w:t xml:space="preserve">, </w:t>
      </w:r>
      <w:r w:rsidRPr="00C3672B">
        <w:t>car les huguenots ne faisaient point attention à lui</w:t>
      </w:r>
      <w:r w:rsidR="00A01FD3" w:rsidRPr="00C3672B">
        <w:t xml:space="preserve">. </w:t>
      </w:r>
      <w:r w:rsidRPr="00C3672B">
        <w:t>Des gentilshommes passèrent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avait eus pour amis à Paris</w:t>
      </w:r>
      <w:r w:rsidR="00A01FD3" w:rsidRPr="00C3672B">
        <w:t xml:space="preserve">, </w:t>
      </w:r>
      <w:r w:rsidRPr="00C3672B">
        <w:t>et ils affectèrent de ne le point voir</w:t>
      </w:r>
      <w:r w:rsidR="00A01FD3" w:rsidRPr="00C3672B">
        <w:t xml:space="preserve">. </w:t>
      </w:r>
      <w:r w:rsidRPr="00C3672B">
        <w:t xml:space="preserve">Le marquis de Vergennes détourna même </w:t>
      </w:r>
      <w:r w:rsidRPr="00C3672B">
        <w:lastRenderedPageBreak/>
        <w:t>la tête et poussa son cheval pour ne pas avoir à le saluer</w:t>
      </w:r>
      <w:r w:rsidR="00A01FD3" w:rsidRPr="00C3672B">
        <w:t xml:space="preserve">, </w:t>
      </w:r>
      <w:r w:rsidRPr="00C3672B">
        <w:t>car il le savait mal en cour</w:t>
      </w:r>
      <w:r w:rsidR="00A01FD3" w:rsidRPr="00C3672B">
        <w:t xml:space="preserve">. </w:t>
      </w:r>
      <w:r w:rsidRPr="00C3672B">
        <w:t>La puissante parenté de François ne l</w:t>
      </w:r>
      <w:r w:rsidR="00A01FD3" w:rsidRPr="00C3672B">
        <w:t>’</w:t>
      </w:r>
      <w:r w:rsidRPr="00C3672B">
        <w:t>en laissait pas moins en butte à des haines dangereuses</w:t>
      </w:r>
      <w:r w:rsidR="00A01FD3" w:rsidRPr="00C3672B">
        <w:t>.</w:t>
      </w:r>
    </w:p>
    <w:p w14:paraId="2B6E912C" w14:textId="77777777" w:rsidR="00A01FD3" w:rsidRPr="00C3672B" w:rsidRDefault="00A13117" w:rsidP="00A13117">
      <w:pPr>
        <w:pStyle w:val="Taille-1Normal"/>
      </w:pPr>
      <w:r w:rsidRPr="00C3672B">
        <w:t>François se mordit les lèvres en toisant le marquis dont il ne voyait plus que les épaules un peu voûtées d</w:t>
      </w:r>
      <w:r w:rsidR="00A01FD3" w:rsidRPr="00C3672B">
        <w:t>’</w:t>
      </w:r>
      <w:r w:rsidRPr="00C3672B">
        <w:t>où un manteau en cloche</w:t>
      </w:r>
      <w:r w:rsidR="00A01FD3" w:rsidRPr="00C3672B">
        <w:t xml:space="preserve">, </w:t>
      </w:r>
      <w:r w:rsidRPr="00C3672B">
        <w:t>à la mode des reîtres</w:t>
      </w:r>
      <w:r w:rsidR="00A01FD3" w:rsidRPr="00C3672B">
        <w:t xml:space="preserve">, </w:t>
      </w:r>
      <w:r w:rsidRPr="00C3672B">
        <w:t>descendait en longs plis symétriques</w:t>
      </w:r>
      <w:r w:rsidR="00A01FD3" w:rsidRPr="00C3672B">
        <w:t xml:space="preserve">. </w:t>
      </w:r>
      <w:r w:rsidRPr="00C3672B">
        <w:t>Et il se consola en pensant que le marquis avait</w:t>
      </w:r>
      <w:r w:rsidR="00A01FD3" w:rsidRPr="00C3672B">
        <w:t xml:space="preserve">, </w:t>
      </w:r>
      <w:r w:rsidRPr="00C3672B">
        <w:t>malgré sa prétention à la jeunesse</w:t>
      </w:r>
      <w:r w:rsidR="00A01FD3" w:rsidRPr="00C3672B">
        <w:t xml:space="preserve">, </w:t>
      </w:r>
      <w:r w:rsidRPr="00C3672B">
        <w:t>atteint la soixantaine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se teignait les cheveux et était mené à la baguette par sa maîtresse</w:t>
      </w:r>
      <w:r w:rsidR="00A01FD3" w:rsidRPr="00C3672B">
        <w:t xml:space="preserve">, </w:t>
      </w:r>
      <w:r w:rsidRPr="00C3672B">
        <w:t>une vieille</w:t>
      </w:r>
      <w:r w:rsidR="00A01FD3" w:rsidRPr="00C3672B">
        <w:t xml:space="preserve">, </w:t>
      </w:r>
      <w:r w:rsidRPr="00C3672B">
        <w:t>Valentine de Puyaubrais</w:t>
      </w:r>
      <w:r w:rsidR="00A01FD3" w:rsidRPr="00C3672B">
        <w:t xml:space="preserve">. </w:t>
      </w:r>
      <w:r w:rsidRPr="00C3672B">
        <w:t>Puis vint une femme</w:t>
      </w:r>
      <w:r w:rsidR="00A01FD3" w:rsidRPr="00C3672B">
        <w:t xml:space="preserve">, </w:t>
      </w:r>
      <w:r w:rsidRPr="00C3672B">
        <w:t>en robe d</w:t>
      </w:r>
      <w:r w:rsidR="00A01FD3" w:rsidRPr="00C3672B">
        <w:t>’</w:t>
      </w:r>
      <w:r w:rsidRPr="00C3672B">
        <w:t>écarlate</w:t>
      </w:r>
      <w:r w:rsidR="00A01FD3" w:rsidRPr="00C3672B">
        <w:t xml:space="preserve">, </w:t>
      </w:r>
      <w:r w:rsidRPr="00C3672B">
        <w:t>qui entraîna sa pensée ailleurs</w:t>
      </w:r>
      <w:r w:rsidR="00A01FD3" w:rsidRPr="00C3672B">
        <w:t xml:space="preserve">. </w:t>
      </w:r>
      <w:r w:rsidRPr="00C3672B">
        <w:t>Elle était masquée</w:t>
      </w:r>
      <w:r w:rsidR="00A01FD3" w:rsidRPr="00C3672B">
        <w:t xml:space="preserve">, </w:t>
      </w:r>
      <w:r w:rsidRPr="00C3672B">
        <w:t>mais semblait avoir la gorge belle</w:t>
      </w:r>
      <w:r w:rsidR="00A01FD3" w:rsidRPr="00C3672B">
        <w:t xml:space="preserve">, </w:t>
      </w:r>
      <w:r w:rsidRPr="00C3672B">
        <w:t>car les seins pointaient à rompre le corsage</w:t>
      </w:r>
      <w:r w:rsidR="00A01FD3" w:rsidRPr="00C3672B">
        <w:t xml:space="preserve">. </w:t>
      </w:r>
      <w:r w:rsidRPr="00C3672B">
        <w:t>Et le souvenir lui revint d</w:t>
      </w:r>
      <w:r w:rsidR="00A01FD3" w:rsidRPr="00C3672B">
        <w:t>’</w:t>
      </w:r>
      <w:r w:rsidRPr="00C3672B">
        <w:t>Isabelle de Collinnes</w:t>
      </w:r>
      <w:r w:rsidR="00A01FD3" w:rsidRPr="00C3672B">
        <w:t xml:space="preserve">, </w:t>
      </w:r>
      <w:r w:rsidRPr="00C3672B">
        <w:t>qui l</w:t>
      </w:r>
      <w:r w:rsidR="00A01FD3" w:rsidRPr="00C3672B">
        <w:t>’</w:t>
      </w:r>
      <w:r w:rsidRPr="00C3672B">
        <w:t>avait ainsi placée</w:t>
      </w:r>
      <w:r w:rsidR="00A01FD3" w:rsidRPr="00C3672B">
        <w:t>.</w:t>
      </w:r>
    </w:p>
    <w:p w14:paraId="4BC40712" w14:textId="77777777" w:rsidR="00A01FD3" w:rsidRPr="00C3672B" w:rsidRDefault="00A13117" w:rsidP="00A13117">
      <w:pPr>
        <w:pStyle w:val="Taille-1Normal"/>
      </w:pPr>
      <w:r w:rsidRPr="00C3672B">
        <w:t>Jamais François n</w:t>
      </w:r>
      <w:r w:rsidR="00A01FD3" w:rsidRPr="00C3672B">
        <w:t>’</w:t>
      </w:r>
      <w:r w:rsidRPr="00C3672B">
        <w:t>aurait cru les huguenots si nombreux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ils </w:t>
      </w:r>
      <w:r w:rsidRPr="00C3672B">
        <w:rPr>
          <w:rFonts w:cs="Amasis30"/>
        </w:rPr>
        <w:t>é</w:t>
      </w:r>
      <w:r w:rsidRPr="00C3672B">
        <w:t>taient plus de deux mille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 xml:space="preserve">tant venus de dix lieues </w:t>
      </w:r>
      <w:r w:rsidRPr="00C3672B">
        <w:rPr>
          <w:rFonts w:cs="Amasis30"/>
        </w:rPr>
        <w:t>à</w:t>
      </w:r>
      <w:r w:rsidRPr="00C3672B">
        <w:t xml:space="preserve"> la ronde</w:t>
      </w:r>
      <w:r w:rsidR="00A01FD3" w:rsidRPr="00C3672B">
        <w:t xml:space="preserve">, </w:t>
      </w:r>
      <w:r w:rsidRPr="00C3672B">
        <w:t>de Villiers</w:t>
      </w:r>
      <w:r w:rsidR="00A01FD3" w:rsidRPr="00C3672B">
        <w:t xml:space="preserve">, </w:t>
      </w:r>
      <w:r w:rsidRPr="00C3672B">
        <w:t>de Buzan</w:t>
      </w:r>
      <w:r w:rsidRPr="00C3672B">
        <w:rPr>
          <w:rFonts w:cs="Amasis30"/>
        </w:rPr>
        <w:t>ç</w:t>
      </w:r>
      <w:r w:rsidRPr="00C3672B">
        <w:t>ais</w:t>
      </w:r>
      <w:r w:rsidR="00A01FD3" w:rsidRPr="00C3672B">
        <w:t xml:space="preserve">, </w:t>
      </w:r>
      <w:r w:rsidRPr="00C3672B">
        <w:t>de Levroux</w:t>
      </w:r>
      <w:r w:rsidR="00A01FD3" w:rsidRPr="00C3672B">
        <w:t xml:space="preserve">, </w:t>
      </w:r>
      <w:r w:rsidRPr="00C3672B">
        <w:t>de Ch</w:t>
      </w:r>
      <w:r w:rsidRPr="00C3672B">
        <w:rPr>
          <w:rFonts w:cs="Amasis30"/>
        </w:rPr>
        <w:t>â</w:t>
      </w:r>
      <w:r w:rsidRPr="00C3672B">
        <w:t>teauroux</w:t>
      </w:r>
      <w:r w:rsidR="00A01FD3" w:rsidRPr="00C3672B">
        <w:t xml:space="preserve">,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Yssoudun</w:t>
      </w:r>
      <w:r w:rsidR="00A01FD3" w:rsidRPr="00C3672B">
        <w:t xml:space="preserve">, </w:t>
      </w:r>
      <w:r w:rsidRPr="00C3672B">
        <w:t>de la Ch</w:t>
      </w:r>
      <w:r w:rsidRPr="00C3672B">
        <w:rPr>
          <w:rFonts w:cs="Amasis30"/>
        </w:rPr>
        <w:t>â</w:t>
      </w:r>
      <w:r w:rsidRPr="00C3672B">
        <w:t>tre</w:t>
      </w:r>
      <w:r w:rsidR="00A01FD3" w:rsidRPr="00C3672B">
        <w:t xml:space="preserve">, </w:t>
      </w:r>
      <w:r w:rsidRPr="00C3672B">
        <w:t>voire de Saint-Amand et autres lieux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moins de charger la procession</w:t>
      </w:r>
      <w:r w:rsidR="00A01FD3" w:rsidRPr="00C3672B">
        <w:t xml:space="preserve">, </w:t>
      </w:r>
      <w:r w:rsidRPr="00C3672B">
        <w:t>il devait maintenant attendre que tout f</w:t>
      </w:r>
      <w:r w:rsidRPr="00C3672B">
        <w:rPr>
          <w:rFonts w:cs="Amasis30"/>
        </w:rPr>
        <w:t>û</w:t>
      </w:r>
      <w:r w:rsidRPr="00C3672B">
        <w:t>t pass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et il demeura</w:t>
      </w:r>
      <w:r w:rsidR="00A01FD3" w:rsidRPr="00C3672B">
        <w:t>.</w:t>
      </w:r>
    </w:p>
    <w:p w14:paraId="3A501F52" w14:textId="77777777" w:rsidR="00A01FD3" w:rsidRPr="00C3672B" w:rsidRDefault="00A13117" w:rsidP="00A13117">
      <w:pPr>
        <w:pStyle w:val="Taille-1Normal"/>
      </w:pPr>
      <w:r w:rsidRPr="00C3672B">
        <w:t>Près d</w:t>
      </w:r>
      <w:r w:rsidR="00A01FD3" w:rsidRPr="00C3672B">
        <w:t>’</w:t>
      </w:r>
      <w:r w:rsidRPr="00C3672B">
        <w:t>un vieil homme d</w:t>
      </w:r>
      <w:r w:rsidR="00A01FD3" w:rsidRPr="00C3672B">
        <w:t>’</w:t>
      </w:r>
      <w:r w:rsidRPr="00C3672B">
        <w:t>assez riche mine</w:t>
      </w:r>
      <w:r w:rsidR="00A01FD3" w:rsidRPr="00C3672B">
        <w:t xml:space="preserve">, </w:t>
      </w:r>
      <w:r w:rsidRPr="00C3672B">
        <w:t>une femme s</w:t>
      </w:r>
      <w:r w:rsidR="00A01FD3" w:rsidRPr="00C3672B">
        <w:t>’</w:t>
      </w:r>
      <w:r w:rsidRPr="00C3672B">
        <w:t>avançait alors sur une mule grise</w:t>
      </w:r>
      <w:r w:rsidR="00A01FD3" w:rsidRPr="00C3672B">
        <w:t xml:space="preserve">, </w:t>
      </w:r>
      <w:r w:rsidRPr="00C3672B">
        <w:t>harnachée de velours et de cuir rouge</w:t>
      </w:r>
      <w:r w:rsidR="00A01FD3" w:rsidRPr="00C3672B">
        <w:t xml:space="preserve">, </w:t>
      </w:r>
      <w:r w:rsidRPr="00C3672B">
        <w:t>avec des pompons</w:t>
      </w:r>
      <w:r w:rsidR="00A01FD3" w:rsidRPr="00C3672B">
        <w:t xml:space="preserve">, </w:t>
      </w:r>
      <w:r w:rsidRPr="00C3672B">
        <w:t>des plumes et des grelots</w:t>
      </w:r>
      <w:r w:rsidR="00A01FD3" w:rsidRPr="00C3672B">
        <w:t xml:space="preserve">, </w:t>
      </w:r>
      <w:r w:rsidRPr="00C3672B">
        <w:t>des œillères de maroquin et des rondelles de frontal où se relevaient en bosse des écussons d</w:t>
      </w:r>
      <w:r w:rsidR="00A01FD3" w:rsidRPr="00C3672B">
        <w:t>’</w:t>
      </w:r>
      <w:r w:rsidRPr="00C3672B">
        <w:t>argent émaillé</w:t>
      </w:r>
      <w:r w:rsidR="00A01FD3" w:rsidRPr="00C3672B">
        <w:t xml:space="preserve">. </w:t>
      </w:r>
      <w:r w:rsidRPr="00C3672B">
        <w:t>La bête était rétive</w:t>
      </w:r>
      <w:r w:rsidR="00A01FD3" w:rsidRPr="00C3672B">
        <w:t xml:space="preserve">, </w:t>
      </w:r>
      <w:r w:rsidRPr="00C3672B">
        <w:t>et la femme ne semblait pas très assurée sur son bât</w:t>
      </w:r>
      <w:r w:rsidR="00A01FD3" w:rsidRPr="00C3672B">
        <w:t xml:space="preserve">. </w:t>
      </w:r>
      <w:r w:rsidRPr="00C3672B">
        <w:t>À un écart trop vif elle prit peur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>et ouvrit la bouche pour crier</w:t>
      </w:r>
      <w:r w:rsidR="00A01FD3" w:rsidRPr="00C3672B">
        <w:t xml:space="preserve">. </w:t>
      </w:r>
      <w:r w:rsidRPr="00C3672B">
        <w:t>Son masque tomba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Fran</w:t>
      </w:r>
      <w:r w:rsidRPr="00C3672B">
        <w:rPr>
          <w:rFonts w:cs="Amasis30"/>
        </w:rPr>
        <w:t>ç</w:t>
      </w:r>
      <w:r w:rsidRPr="00C3672B">
        <w:t xml:space="preserve">ois demeura comme </w:t>
      </w:r>
      <w:r w:rsidRPr="00C3672B">
        <w:rPr>
          <w:rFonts w:cs="Amasis30"/>
        </w:rPr>
        <w:t>é</w:t>
      </w:r>
      <w:r w:rsidRPr="00C3672B">
        <w:t>bloui</w:t>
      </w:r>
      <w:r w:rsidR="00A01FD3" w:rsidRPr="00C3672B">
        <w:t>.</w:t>
      </w:r>
    </w:p>
    <w:p w14:paraId="2ECE6834" w14:textId="77777777" w:rsidR="00A01FD3" w:rsidRPr="00C3672B" w:rsidRDefault="00A13117" w:rsidP="00A13117">
      <w:pPr>
        <w:pStyle w:val="Taille-1Normal"/>
      </w:pPr>
      <w:r w:rsidRPr="00C3672B">
        <w:t>C</w:t>
      </w:r>
      <w:r w:rsidR="00A01FD3" w:rsidRPr="00C3672B">
        <w:t>’</w:t>
      </w:r>
      <w:r w:rsidRPr="00C3672B">
        <w:t>était une jeune fille</w:t>
      </w:r>
      <w:r w:rsidR="00A01FD3" w:rsidRPr="00C3672B">
        <w:t xml:space="preserve">, </w:t>
      </w:r>
      <w:r w:rsidRPr="00C3672B">
        <w:t>peut-être</w:t>
      </w:r>
      <w:r w:rsidR="00A01FD3" w:rsidRPr="00C3672B">
        <w:t xml:space="preserve">, </w:t>
      </w:r>
      <w:r w:rsidRPr="00C3672B">
        <w:t>ou une toute jeune femme et qui n</w:t>
      </w:r>
      <w:r w:rsidR="00A01FD3" w:rsidRPr="00C3672B">
        <w:t>’</w:t>
      </w:r>
      <w:r w:rsidRPr="00C3672B">
        <w:t>avait point vingt ans</w:t>
      </w:r>
      <w:r w:rsidR="00A01FD3" w:rsidRPr="00C3672B">
        <w:t xml:space="preserve">. </w:t>
      </w:r>
      <w:r w:rsidRPr="00C3672B">
        <w:t>Fine et ronde</w:t>
      </w:r>
      <w:r w:rsidR="00A01FD3" w:rsidRPr="00C3672B">
        <w:t xml:space="preserve">, </w:t>
      </w:r>
      <w:r w:rsidRPr="00C3672B">
        <w:t>la taille ne perdait pas sa souplesse dans la raideur du corsage soutenu par un corps de fer et des buscs très longs</w:t>
      </w:r>
      <w:r w:rsidR="00A01FD3" w:rsidRPr="00C3672B">
        <w:t xml:space="preserve">. </w:t>
      </w:r>
      <w:r w:rsidRPr="00C3672B">
        <w:t>Sa robe de velours vert avait des luisants d</w:t>
      </w:r>
      <w:r w:rsidR="00A01FD3" w:rsidRPr="00C3672B">
        <w:t>’</w:t>
      </w:r>
      <w:r w:rsidRPr="00C3672B">
        <w:t>émeraude</w:t>
      </w:r>
      <w:r w:rsidR="00A01FD3" w:rsidRPr="00C3672B">
        <w:t xml:space="preserve">, </w:t>
      </w:r>
      <w:r w:rsidRPr="00C3672B">
        <w:t>et les manches</w:t>
      </w:r>
      <w:r w:rsidR="00A01FD3" w:rsidRPr="00C3672B">
        <w:t xml:space="preserve">, </w:t>
      </w:r>
      <w:r w:rsidRPr="00C3672B">
        <w:t>largement ouvertes</w:t>
      </w:r>
      <w:r w:rsidR="00A01FD3" w:rsidRPr="00C3672B">
        <w:t xml:space="preserve">, </w:t>
      </w:r>
      <w:r w:rsidRPr="00C3672B">
        <w:t>très vastes</w:t>
      </w:r>
      <w:r w:rsidR="00A01FD3" w:rsidRPr="00C3672B">
        <w:t xml:space="preserve">, </w:t>
      </w:r>
      <w:r w:rsidRPr="00C3672B">
        <w:t>lui formaient comme un grand manteau</w:t>
      </w:r>
      <w:r w:rsidR="00A01FD3" w:rsidRPr="00C3672B">
        <w:t>.</w:t>
      </w:r>
    </w:p>
    <w:p w14:paraId="3F805D72" w14:textId="77777777" w:rsidR="00A01FD3" w:rsidRPr="00C3672B" w:rsidRDefault="00A13117" w:rsidP="00A13117">
      <w:pPr>
        <w:pStyle w:val="Taille-1Normal"/>
      </w:pPr>
      <w:r w:rsidRPr="00C3672B">
        <w:lastRenderedPageBreak/>
        <w:t>L</w:t>
      </w:r>
      <w:r w:rsidR="00A01FD3" w:rsidRPr="00C3672B">
        <w:t>’</w:t>
      </w:r>
      <w:r w:rsidRPr="00C3672B">
        <w:t>ovale de son visage était si pur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on l</w:t>
      </w:r>
      <w:r w:rsidR="00A01FD3" w:rsidRPr="00C3672B">
        <w:t>’</w:t>
      </w:r>
      <w:r w:rsidRPr="00C3672B">
        <w:t>eût dit tracé par le pinceau du Sanzio</w:t>
      </w:r>
      <w:r w:rsidR="00A01FD3" w:rsidRPr="00C3672B">
        <w:t xml:space="preserve">. </w:t>
      </w:r>
      <w:r w:rsidRPr="00C3672B">
        <w:t>Les cheveux</w:t>
      </w:r>
      <w:r w:rsidR="00A01FD3" w:rsidRPr="00C3672B">
        <w:t xml:space="preserve">, </w:t>
      </w:r>
      <w:r w:rsidRPr="00C3672B">
        <w:t>blonds comme le miel se relevaient droits sur le front dont les tempes se teintaient d</w:t>
      </w:r>
      <w:r w:rsidR="00A01FD3" w:rsidRPr="00C3672B">
        <w:t>’</w:t>
      </w:r>
      <w:r w:rsidRPr="00C3672B">
        <w:t>un reflet nacré sous leurs frisons ténus et légers comme une mousse d</w:t>
      </w:r>
      <w:r w:rsidR="00A01FD3" w:rsidRPr="00C3672B">
        <w:t>’</w:t>
      </w:r>
      <w:r w:rsidRPr="00C3672B">
        <w:t>or</w:t>
      </w:r>
      <w:r w:rsidR="00A01FD3" w:rsidRPr="00C3672B">
        <w:t xml:space="preserve">. </w:t>
      </w:r>
      <w:r w:rsidRPr="00C3672B">
        <w:t>Ils bombaient sous le chaperon de velours noir</w:t>
      </w:r>
      <w:r w:rsidR="00A01FD3" w:rsidRPr="00C3672B">
        <w:t xml:space="preserve">, </w:t>
      </w:r>
      <w:r w:rsidRPr="00C3672B">
        <w:t>brodé de petites perles</w:t>
      </w:r>
      <w:r w:rsidR="00A01FD3" w:rsidRPr="00C3672B">
        <w:t xml:space="preserve">, </w:t>
      </w:r>
      <w:r w:rsidRPr="00C3672B">
        <w:t>avançant sa pointe entre les sourcils</w:t>
      </w:r>
      <w:r w:rsidR="00A01FD3" w:rsidRPr="00C3672B">
        <w:t xml:space="preserve">, </w:t>
      </w:r>
      <w:r w:rsidRPr="00C3672B">
        <w:t>infléchis comme la courbe d</w:t>
      </w:r>
      <w:r w:rsidR="00A01FD3" w:rsidRPr="00C3672B">
        <w:t>’</w:t>
      </w:r>
      <w:r w:rsidRPr="00C3672B">
        <w:t>un arc</w:t>
      </w:r>
      <w:r w:rsidR="00A01FD3" w:rsidRPr="00C3672B">
        <w:t xml:space="preserve">. </w:t>
      </w:r>
      <w:r w:rsidRPr="00C3672B">
        <w:t>Les yeux bleus s</w:t>
      </w:r>
      <w:r w:rsidR="00A01FD3" w:rsidRPr="00C3672B">
        <w:t>’</w:t>
      </w:r>
      <w:r w:rsidRPr="00C3672B">
        <w:t>abritaient sous des cils si noirs qu</w:t>
      </w:r>
      <w:r w:rsidR="00A01FD3" w:rsidRPr="00C3672B">
        <w:t>’</w:t>
      </w:r>
      <w:r w:rsidRPr="00C3672B">
        <w:t>ils en paraissaient comme peints</w:t>
      </w:r>
      <w:r w:rsidR="00A01FD3" w:rsidRPr="00C3672B">
        <w:t xml:space="preserve">. </w:t>
      </w:r>
      <w:r w:rsidRPr="00C3672B">
        <w:t>Et tout le visage exprimait la douceur et la fierté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émotion et le mouvement mettaient aux joues une teinte vive</w:t>
      </w:r>
      <w:r w:rsidR="00A01FD3" w:rsidRPr="00C3672B">
        <w:t xml:space="preserve">. </w:t>
      </w:r>
      <w:r w:rsidRPr="00C3672B">
        <w:t>Derrière le bonnet</w:t>
      </w:r>
      <w:r w:rsidR="00A01FD3" w:rsidRPr="00C3672B">
        <w:t xml:space="preserve">, </w:t>
      </w:r>
      <w:r w:rsidRPr="00C3672B">
        <w:t>un long voile pendait</w:t>
      </w:r>
      <w:r w:rsidR="00A01FD3" w:rsidRPr="00C3672B">
        <w:t xml:space="preserve">, </w:t>
      </w:r>
      <w:r w:rsidRPr="00C3672B">
        <w:t>et il s</w:t>
      </w:r>
      <w:r w:rsidR="00A01FD3" w:rsidRPr="00C3672B">
        <w:t>’</w:t>
      </w:r>
      <w:r w:rsidRPr="00C3672B">
        <w:t>enlevait par moments à la brise du soir qui commençait à souffler</w:t>
      </w:r>
      <w:r w:rsidR="00A01FD3" w:rsidRPr="00C3672B">
        <w:t>.</w:t>
      </w:r>
    </w:p>
    <w:p w14:paraId="3A8DADFD" w14:textId="77777777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en la voyant si belle</w:t>
      </w:r>
      <w:r w:rsidR="00A01FD3" w:rsidRPr="00C3672B">
        <w:t xml:space="preserve">, </w:t>
      </w:r>
      <w:r w:rsidRPr="00C3672B">
        <w:t>sentit comme un grand coup au cœur</w:t>
      </w:r>
      <w:r w:rsidR="00A01FD3" w:rsidRPr="00C3672B">
        <w:t xml:space="preserve">, </w:t>
      </w:r>
      <w:r w:rsidRPr="00C3672B">
        <w:t>par où son sang serait parti</w:t>
      </w:r>
      <w:r w:rsidR="00A01FD3" w:rsidRPr="00C3672B">
        <w:t xml:space="preserve">, </w:t>
      </w:r>
      <w:r w:rsidRPr="00C3672B">
        <w:t>et il ferma les yeux</w:t>
      </w:r>
      <w:r w:rsidR="00A01FD3" w:rsidRPr="00C3672B">
        <w:t xml:space="preserve">. </w:t>
      </w:r>
      <w:r w:rsidRPr="00C3672B">
        <w:t>Quand il les rouvrit</w:t>
      </w:r>
      <w:r w:rsidR="00A01FD3" w:rsidRPr="00C3672B">
        <w:t xml:space="preserve">, </w:t>
      </w:r>
      <w:r w:rsidRPr="00C3672B">
        <w:t>la femme avait disparu</w:t>
      </w:r>
      <w:r w:rsidR="00A01FD3" w:rsidRPr="00C3672B">
        <w:t xml:space="preserve">, </w:t>
      </w:r>
      <w:r w:rsidRPr="00C3672B">
        <w:t>car le groupe où elle était prise s</w:t>
      </w:r>
      <w:r w:rsidR="00A01FD3" w:rsidRPr="00C3672B">
        <w:t>’</w:t>
      </w:r>
      <w:r w:rsidRPr="00C3672B">
        <w:t>éloignait au grand trot</w:t>
      </w:r>
      <w:r w:rsidR="00A01FD3" w:rsidRPr="00C3672B">
        <w:t xml:space="preserve">, </w:t>
      </w:r>
      <w:r w:rsidRPr="00C3672B">
        <w:t>certains galopaient</w:t>
      </w:r>
      <w:r w:rsidR="00A01FD3" w:rsidRPr="00C3672B">
        <w:t xml:space="preserve">. </w:t>
      </w:r>
      <w:r w:rsidRPr="00C3672B">
        <w:t>Mais il poussa son cheval</w:t>
      </w:r>
      <w:r w:rsidR="00A01FD3" w:rsidRPr="00C3672B">
        <w:t xml:space="preserve">, </w:t>
      </w:r>
      <w:r w:rsidRPr="00C3672B">
        <w:t>cherchant dans la foule celle qui</w:t>
      </w:r>
      <w:r w:rsidR="00A01FD3" w:rsidRPr="00C3672B">
        <w:t xml:space="preserve">, </w:t>
      </w:r>
      <w:r w:rsidRPr="00C3672B">
        <w:t>il le sentait</w:t>
      </w:r>
      <w:r w:rsidR="00A01FD3" w:rsidRPr="00C3672B">
        <w:t xml:space="preserve">, </w:t>
      </w:r>
      <w:r w:rsidRPr="00C3672B">
        <w:t>lui prenait son âme à jamais</w:t>
      </w:r>
      <w:r w:rsidR="00A01FD3" w:rsidRPr="00C3672B">
        <w:t xml:space="preserve">. </w:t>
      </w:r>
      <w:r w:rsidRPr="00C3672B">
        <w:t>Il la retrouva bientôt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elle avait toujours le visage d</w:t>
      </w:r>
      <w:r w:rsidRPr="00C3672B">
        <w:rPr>
          <w:rFonts w:cs="Amasis30"/>
        </w:rPr>
        <w:t>é</w:t>
      </w:r>
      <w:r w:rsidRPr="00C3672B">
        <w:t>couvert</w:t>
      </w:r>
      <w:r w:rsidR="00A01FD3" w:rsidRPr="00C3672B">
        <w:t xml:space="preserve">, </w:t>
      </w:r>
      <w:r w:rsidRPr="00C3672B">
        <w:t>car son masque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perdu</w:t>
      </w:r>
      <w:r w:rsidR="00A01FD3" w:rsidRPr="00C3672B">
        <w:t xml:space="preserve">. </w:t>
      </w:r>
      <w:r w:rsidRPr="00C3672B">
        <w:t>Et il regardait en dessous</w:t>
      </w:r>
      <w:r w:rsidR="00A01FD3" w:rsidRPr="00C3672B">
        <w:t xml:space="preserve">, </w:t>
      </w:r>
      <w:r w:rsidRPr="00C3672B">
        <w:t>comme craignant d</w:t>
      </w:r>
      <w:r w:rsidR="00A01FD3" w:rsidRPr="00C3672B">
        <w:rPr>
          <w:rFonts w:cs="Amasis30"/>
        </w:rPr>
        <w:t>’</w:t>
      </w:r>
      <w:r w:rsidRPr="00C3672B">
        <w:t>attirer l</w:t>
      </w:r>
      <w:r w:rsidR="00A01FD3" w:rsidRPr="00C3672B">
        <w:rPr>
          <w:rFonts w:cs="Amasis30"/>
        </w:rPr>
        <w:t>’</w:t>
      </w:r>
      <w:r w:rsidRPr="00C3672B">
        <w:t>attention des hérétiques</w:t>
      </w:r>
      <w:r w:rsidR="00A01FD3" w:rsidRPr="00C3672B">
        <w:t xml:space="preserve">, </w:t>
      </w:r>
      <w:r w:rsidRPr="00C3672B">
        <w:t>la tête de cette femme posée sur le haut collet de velours enserrant le cou et s</w:t>
      </w:r>
      <w:r w:rsidR="00A01FD3" w:rsidRPr="00C3672B">
        <w:t>’</w:t>
      </w:r>
      <w:r w:rsidRPr="00C3672B">
        <w:t>évasant comme la bouche d</w:t>
      </w:r>
      <w:r w:rsidR="00A01FD3" w:rsidRPr="00C3672B">
        <w:t>’</w:t>
      </w:r>
      <w:r w:rsidRPr="00C3672B">
        <w:t>une buire</w:t>
      </w:r>
      <w:r w:rsidR="00A01FD3" w:rsidRPr="00C3672B">
        <w:t xml:space="preserve">. </w:t>
      </w:r>
      <w:r w:rsidRPr="00C3672B">
        <w:t>Une délicate collerette de linon</w:t>
      </w:r>
      <w:r w:rsidR="00A01FD3" w:rsidRPr="00C3672B">
        <w:t xml:space="preserve">, </w:t>
      </w:r>
      <w:r w:rsidRPr="00C3672B">
        <w:t>à replis finement tuyautés</w:t>
      </w:r>
      <w:r w:rsidR="00A01FD3" w:rsidRPr="00C3672B">
        <w:t xml:space="preserve">, </w:t>
      </w:r>
      <w:r w:rsidRPr="00C3672B">
        <w:t>atteignait l</w:t>
      </w:r>
      <w:r w:rsidR="00A01FD3" w:rsidRPr="00C3672B">
        <w:t>’</w:t>
      </w:r>
      <w:r w:rsidRPr="00C3672B">
        <w:t>oreille que le sang colorait en rouge</w:t>
      </w:r>
      <w:r w:rsidR="00A01FD3" w:rsidRPr="00C3672B">
        <w:t>.</w:t>
      </w:r>
    </w:p>
    <w:p w14:paraId="68589900" w14:textId="77777777" w:rsidR="00A01FD3" w:rsidRPr="00C3672B" w:rsidRDefault="00A13117" w:rsidP="00A13117">
      <w:pPr>
        <w:pStyle w:val="Taille-1Normal"/>
      </w:pPr>
      <w:r w:rsidRPr="00C3672B">
        <w:t>Il la contempla longtemps</w:t>
      </w:r>
      <w:r w:rsidR="00A01FD3" w:rsidRPr="00C3672B">
        <w:t xml:space="preserve">, </w:t>
      </w:r>
      <w:r w:rsidRPr="00C3672B">
        <w:t>sans pouvoir rencontrer son regard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sans faire attention </w:t>
      </w:r>
      <w:r w:rsidRPr="00C3672B">
        <w:rPr>
          <w:rFonts w:cs="Amasis30"/>
        </w:rPr>
        <w:t>à</w:t>
      </w:r>
      <w:r w:rsidRPr="00C3672B">
        <w:t xml:space="preserve"> lui</w:t>
      </w:r>
      <w:r w:rsidR="00A01FD3" w:rsidRPr="00C3672B">
        <w:t xml:space="preserve">, </w:t>
      </w:r>
      <w:r w:rsidRPr="00C3672B">
        <w:t>elle parlait au vieillard qui l</w:t>
      </w:r>
      <w:r w:rsidR="00A01FD3" w:rsidRPr="00C3672B">
        <w:rPr>
          <w:rFonts w:cs="Amasis30"/>
        </w:rPr>
        <w:t>’</w:t>
      </w:r>
      <w:r w:rsidRPr="00C3672B">
        <w:t>accompagnait</w:t>
      </w:r>
      <w:r w:rsidR="00A01FD3" w:rsidRPr="00C3672B">
        <w:t xml:space="preserve">, </w:t>
      </w:r>
      <w:r w:rsidRPr="00C3672B">
        <w:t>son p</w:t>
      </w:r>
      <w:r w:rsidRPr="00C3672B">
        <w:rPr>
          <w:rFonts w:cs="Amasis30"/>
        </w:rPr>
        <w:t>è</w:t>
      </w:r>
      <w:r w:rsidRPr="00C3672B">
        <w:t>re sans doute</w:t>
      </w:r>
      <w:r w:rsidR="00A01FD3" w:rsidRPr="00C3672B">
        <w:t xml:space="preserve">. </w:t>
      </w:r>
      <w:r w:rsidRPr="00C3672B">
        <w:t>Il se sentait attir</w:t>
      </w:r>
      <w:r w:rsidRPr="00C3672B">
        <w:rPr>
          <w:rFonts w:cs="Amasis30"/>
        </w:rPr>
        <w:t>é</w:t>
      </w:r>
      <w:r w:rsidRPr="00C3672B">
        <w:t xml:space="preserve"> par elle</w:t>
      </w:r>
      <w:r w:rsidR="00A01FD3" w:rsidRPr="00C3672B">
        <w:t xml:space="preserve">, </w:t>
      </w:r>
      <w:r w:rsidRPr="00C3672B">
        <w:t>perdant conscience de toute autre chose que de sa beaut</w:t>
      </w:r>
      <w:r w:rsidRPr="00C3672B">
        <w:rPr>
          <w:rFonts w:cs="Amasis30"/>
        </w:rPr>
        <w:t>é</w:t>
      </w:r>
      <w:r w:rsidR="00A01FD3" w:rsidRPr="00C3672B">
        <w:t xml:space="preserve">. </w:t>
      </w:r>
      <w:r w:rsidRPr="00C3672B">
        <w:t>Mais son cheval l</w:t>
      </w:r>
      <w:r w:rsidR="00A01FD3" w:rsidRPr="00C3672B">
        <w:rPr>
          <w:rFonts w:cs="Amasis30"/>
        </w:rPr>
        <w:t>’</w:t>
      </w:r>
      <w:r w:rsidRPr="00C3672B">
        <w:t>ayant amen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profitant de sa distraction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toucher la jument d</w:t>
      </w:r>
      <w:r w:rsidR="00A01FD3" w:rsidRPr="00C3672B">
        <w:rPr>
          <w:rFonts w:cs="Amasis30"/>
        </w:rPr>
        <w:t>’</w:t>
      </w:r>
      <w:r w:rsidRPr="00C3672B">
        <w:t>un grand homme sec v</w:t>
      </w:r>
      <w:r w:rsidRPr="00C3672B">
        <w:rPr>
          <w:rFonts w:cs="Amasis30"/>
        </w:rPr>
        <w:t>ê</w:t>
      </w:r>
      <w:r w:rsidRPr="00C3672B">
        <w:t>tu d</w:t>
      </w:r>
      <w:r w:rsidR="00A01FD3" w:rsidRPr="00C3672B">
        <w:rPr>
          <w:rFonts w:cs="Amasis30"/>
        </w:rPr>
        <w:t>’</w:t>
      </w:r>
      <w:r w:rsidRPr="00C3672B">
        <w:t>un collet de buffle</w:t>
      </w:r>
      <w:r w:rsidR="00A01FD3" w:rsidRPr="00C3672B">
        <w:t xml:space="preserve">, </w:t>
      </w:r>
      <w:r w:rsidRPr="00C3672B">
        <w:t>le huguenot s</w:t>
      </w:r>
      <w:r w:rsidR="00A01FD3" w:rsidRPr="00C3672B">
        <w:rPr>
          <w:rFonts w:cs="Amasis30"/>
        </w:rPr>
        <w:t>’</w:t>
      </w:r>
      <w:r w:rsidRPr="00C3672B">
        <w:t>en plaignit d</w:t>
      </w:r>
      <w:r w:rsidR="00A01FD3" w:rsidRPr="00C3672B">
        <w:rPr>
          <w:rFonts w:cs="Amasis30"/>
        </w:rPr>
        <w:t>’</w:t>
      </w:r>
      <w:r w:rsidRPr="00C3672B">
        <w:t>un ton rogue</w:t>
      </w:r>
      <w:r w:rsidR="00A01FD3" w:rsidRPr="00C3672B">
        <w:t xml:space="preserve">, </w:t>
      </w:r>
      <w:r w:rsidRPr="00C3672B">
        <w:t>et Fran</w:t>
      </w:r>
      <w:r w:rsidRPr="00C3672B">
        <w:rPr>
          <w:rFonts w:cs="Amasis30"/>
        </w:rPr>
        <w:t>ç</w:t>
      </w:r>
      <w:r w:rsidRPr="00C3672B">
        <w:t>ois s</w:t>
      </w:r>
      <w:r w:rsidR="00A01FD3" w:rsidRPr="00C3672B">
        <w:rPr>
          <w:rFonts w:cs="Amasis30"/>
        </w:rPr>
        <w:t>’</w:t>
      </w:r>
      <w:r w:rsidRPr="00C3672B">
        <w:t>excusa poliment</w:t>
      </w:r>
      <w:r w:rsidR="00A01FD3" w:rsidRPr="00C3672B">
        <w:t xml:space="preserve">, </w:t>
      </w:r>
      <w:r w:rsidRPr="00C3672B">
        <w:t>au contraire de son habitude</w:t>
      </w:r>
      <w:r w:rsidR="00A01FD3" w:rsidRPr="00C3672B">
        <w:t xml:space="preserve">. </w:t>
      </w:r>
      <w:r w:rsidRPr="00C3672B">
        <w:t>Car son insolence ne connaissait point de frein</w:t>
      </w:r>
      <w:r w:rsidR="00A01FD3" w:rsidRPr="00C3672B">
        <w:t xml:space="preserve">, </w:t>
      </w:r>
      <w:r w:rsidRPr="00C3672B">
        <w:t>et il avait tué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année précédente</w:t>
      </w:r>
      <w:r w:rsidR="00A01FD3" w:rsidRPr="00C3672B">
        <w:t>, M. </w:t>
      </w:r>
      <w:r w:rsidRPr="00C3672B">
        <w:t>d</w:t>
      </w:r>
      <w:r w:rsidR="00A01FD3" w:rsidRPr="00C3672B">
        <w:t>’</w:t>
      </w:r>
      <w:r w:rsidRPr="00C3672B">
        <w:t>Estissac</w:t>
      </w:r>
      <w:r w:rsidR="00A01FD3" w:rsidRPr="00C3672B">
        <w:t xml:space="preserve">, </w:t>
      </w:r>
      <w:r w:rsidRPr="00C3672B">
        <w:t>le cadet</w:t>
      </w:r>
      <w:r w:rsidR="00A01FD3" w:rsidRPr="00C3672B">
        <w:t xml:space="preserve">, </w:t>
      </w:r>
      <w:r w:rsidRPr="00C3672B">
        <w:t>pour l</w:t>
      </w:r>
      <w:r w:rsidR="00A01FD3" w:rsidRPr="00C3672B">
        <w:t>’</w:t>
      </w:r>
      <w:r w:rsidRPr="00C3672B">
        <w:t>avoir seulement coudoyé</w:t>
      </w:r>
      <w:r w:rsidR="00A01FD3" w:rsidRPr="00C3672B">
        <w:t>.</w:t>
      </w:r>
    </w:p>
    <w:p w14:paraId="29F289E4" w14:textId="77777777" w:rsidR="00A01FD3" w:rsidRPr="00C3672B" w:rsidRDefault="00A13117" w:rsidP="00A13117">
      <w:pPr>
        <w:pStyle w:val="Taille-1Normal"/>
      </w:pPr>
      <w:r w:rsidRPr="00C3672B">
        <w:t>Le jour tombait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Fran</w:t>
      </w:r>
      <w:r w:rsidRPr="00C3672B">
        <w:rPr>
          <w:rFonts w:cs="Amasis30"/>
        </w:rPr>
        <w:t>ç</w:t>
      </w:r>
      <w:r w:rsidRPr="00C3672B">
        <w:t>ois vit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loigner les huguenots d</w:t>
      </w:r>
      <w:r w:rsidR="00A01FD3" w:rsidRPr="00C3672B">
        <w:rPr>
          <w:rFonts w:cs="Amasis30"/>
        </w:rPr>
        <w:t>’</w:t>
      </w:r>
      <w:r w:rsidRPr="00C3672B">
        <w:t>une allure de plus en plus rapide</w:t>
      </w:r>
      <w:r w:rsidR="00A01FD3" w:rsidRPr="00C3672B">
        <w:t xml:space="preserve">, </w:t>
      </w:r>
      <w:r w:rsidRPr="00C3672B">
        <w:t>et il n</w:t>
      </w:r>
      <w:r w:rsidR="00A01FD3" w:rsidRPr="00C3672B">
        <w:rPr>
          <w:rFonts w:cs="Amasis30"/>
        </w:rPr>
        <w:t>’</w:t>
      </w:r>
      <w:r w:rsidRPr="00C3672B">
        <w:t>osa point les suivre</w:t>
      </w:r>
      <w:r w:rsidR="00A01FD3" w:rsidRPr="00C3672B">
        <w:t xml:space="preserve">, </w:t>
      </w:r>
      <w:r w:rsidRPr="00C3672B">
        <w:t>malgr</w:t>
      </w:r>
      <w:r w:rsidRPr="00C3672B">
        <w:rPr>
          <w:rFonts w:cs="Amasis30"/>
        </w:rPr>
        <w:t>é</w:t>
      </w:r>
      <w:r w:rsidRPr="00C3672B">
        <w:t xml:space="preserve"> son </w:t>
      </w:r>
      <w:r w:rsidRPr="00C3672B">
        <w:lastRenderedPageBreak/>
        <w:t>caract</w:t>
      </w:r>
      <w:r w:rsidRPr="00C3672B">
        <w:rPr>
          <w:rFonts w:cs="Amasis30"/>
        </w:rPr>
        <w:t>è</w:t>
      </w:r>
      <w:r w:rsidRPr="00C3672B">
        <w:t>re aventureux</w:t>
      </w:r>
      <w:r w:rsidR="00A01FD3" w:rsidRPr="00C3672B">
        <w:t xml:space="preserve">. </w:t>
      </w:r>
      <w:r w:rsidRPr="00C3672B">
        <w:t>Et il se sentait le c</w:t>
      </w:r>
      <w:r w:rsidRPr="00C3672B">
        <w:rPr>
          <w:rFonts w:cs="Amasis30"/>
        </w:rPr>
        <w:t>œ</w:t>
      </w:r>
      <w:r w:rsidRPr="00C3672B">
        <w:t>ur triste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revenant sur ses pas</w:t>
      </w:r>
      <w:r w:rsidR="00A01FD3" w:rsidRPr="00C3672B">
        <w:t xml:space="preserve">, </w:t>
      </w:r>
      <w:r w:rsidRPr="00C3672B">
        <w:t>il songea au masque de la protestante</w:t>
      </w:r>
      <w:r w:rsidR="00A01FD3" w:rsidRPr="00C3672B">
        <w:t xml:space="preserve">, </w:t>
      </w:r>
      <w:r w:rsidRPr="00C3672B">
        <w:t>et il le retrouva par terre</w:t>
      </w:r>
      <w:r w:rsidR="00A01FD3" w:rsidRPr="00C3672B">
        <w:t xml:space="preserve">, </w:t>
      </w:r>
      <w:r w:rsidRPr="00C3672B">
        <w:t>pr</w:t>
      </w:r>
      <w:r w:rsidRPr="00C3672B">
        <w:rPr>
          <w:rFonts w:cs="Amasis30"/>
        </w:rPr>
        <w:t>è</w:t>
      </w:r>
      <w:r w:rsidRPr="00C3672B">
        <w:t>s d</w:t>
      </w:r>
      <w:r w:rsidR="00A01FD3" w:rsidRPr="00C3672B">
        <w:rPr>
          <w:rFonts w:cs="Amasis30"/>
        </w:rPr>
        <w:t>’</w:t>
      </w:r>
      <w:r w:rsidRPr="00C3672B">
        <w:t>une touffe d</w:t>
      </w:r>
      <w:r w:rsidR="00A01FD3" w:rsidRPr="00C3672B">
        <w:rPr>
          <w:rFonts w:cs="Amasis30"/>
        </w:rPr>
        <w:t>’</w:t>
      </w:r>
      <w:r w:rsidRPr="00C3672B">
        <w:t>herbe</w:t>
      </w:r>
      <w:r w:rsidR="00A01FD3" w:rsidRPr="00C3672B">
        <w:t xml:space="preserve">, </w:t>
      </w:r>
      <w:r w:rsidRPr="00C3672B">
        <w:t>o</w:t>
      </w:r>
      <w:r w:rsidRPr="00C3672B">
        <w:rPr>
          <w:rFonts w:cs="Amasis30"/>
        </w:rPr>
        <w:t>ù</w:t>
      </w:r>
      <w:r w:rsidRPr="00C3672B">
        <w:t xml:space="preserve"> il avait roul</w:t>
      </w:r>
      <w:r w:rsidRPr="00C3672B">
        <w:rPr>
          <w:rFonts w:cs="Amasis30"/>
        </w:rPr>
        <w:t>é</w:t>
      </w:r>
      <w:r w:rsidR="00A01FD3" w:rsidRPr="00C3672B">
        <w:t xml:space="preserve">. </w:t>
      </w:r>
      <w:r w:rsidRPr="00C3672B">
        <w:t xml:space="preserve">Il se jeta </w:t>
      </w:r>
      <w:r w:rsidRPr="00C3672B">
        <w:rPr>
          <w:rFonts w:cs="Amasis30"/>
        </w:rPr>
        <w:t>à</w:t>
      </w:r>
      <w:r w:rsidRPr="00C3672B">
        <w:t xml:space="preserve"> bas de son cheval et</w:t>
      </w:r>
      <w:r w:rsidR="00A01FD3" w:rsidRPr="00C3672B">
        <w:t xml:space="preserve">, </w:t>
      </w:r>
      <w:r w:rsidRPr="00C3672B">
        <w:t>vivement</w:t>
      </w:r>
      <w:r w:rsidR="00A01FD3" w:rsidRPr="00C3672B">
        <w:t xml:space="preserve">, </w:t>
      </w:r>
      <w:r w:rsidRPr="00C3672B">
        <w:t>le ramassa</w:t>
      </w:r>
      <w:r w:rsidR="00A01FD3" w:rsidRPr="00C3672B">
        <w:t xml:space="preserve">, </w:t>
      </w:r>
      <w:r w:rsidRPr="00C3672B">
        <w:t xml:space="preserve">tandis que ses </w:t>
      </w:r>
      <w:r w:rsidRPr="00C3672B">
        <w:rPr>
          <w:rFonts w:cs="Amasis30"/>
        </w:rPr>
        <w:t>é</w:t>
      </w:r>
      <w:r w:rsidRPr="00C3672B">
        <w:t>cuyers</w:t>
      </w:r>
      <w:r w:rsidR="00A01FD3" w:rsidRPr="00C3672B">
        <w:t xml:space="preserve">, </w:t>
      </w:r>
      <w:r w:rsidRPr="00C3672B">
        <w:t>le croyant pris de haut mal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élançaient pour le secourir</w:t>
      </w:r>
      <w:r w:rsidR="00A01FD3" w:rsidRPr="00C3672B">
        <w:t xml:space="preserve">. </w:t>
      </w:r>
      <w:r w:rsidRPr="00C3672B">
        <w:t>Il défit une agrafe de son pourpoint</w:t>
      </w:r>
      <w:r w:rsidR="00A01FD3" w:rsidRPr="00C3672B">
        <w:t xml:space="preserve">, </w:t>
      </w:r>
      <w:r w:rsidRPr="00C3672B">
        <w:t>mit le masque dans sa poitrine</w:t>
      </w:r>
      <w:r w:rsidR="00A01FD3" w:rsidRPr="00C3672B">
        <w:t xml:space="preserve">, </w:t>
      </w:r>
      <w:r w:rsidRPr="00C3672B">
        <w:t>et retourna chez lui</w:t>
      </w:r>
      <w:r w:rsidR="00A01FD3" w:rsidRPr="00C3672B">
        <w:t xml:space="preserve">, </w:t>
      </w:r>
      <w:r w:rsidRPr="00C3672B">
        <w:t>à sa maison des champs</w:t>
      </w:r>
      <w:r w:rsidR="00A01FD3" w:rsidRPr="00C3672B">
        <w:t xml:space="preserve">, </w:t>
      </w:r>
      <w:r w:rsidRPr="00C3672B">
        <w:t>nommée par ceux du pays la Maison-Rouge</w:t>
      </w:r>
      <w:r w:rsidR="00A01FD3" w:rsidRPr="00C3672B">
        <w:t>.</w:t>
      </w:r>
    </w:p>
    <w:p w14:paraId="58A0B117" w14:textId="77777777" w:rsidR="00A01FD3" w:rsidRPr="00C3672B" w:rsidRDefault="00A01FD3" w:rsidP="00A13117">
      <w:pPr>
        <w:pStyle w:val="Taille-1Normal"/>
      </w:pPr>
    </w:p>
    <w:p w14:paraId="27B6A137" w14:textId="77777777" w:rsidR="00A01FD3" w:rsidRPr="00C3672B" w:rsidRDefault="00A13117" w:rsidP="00A13117">
      <w:pPr>
        <w:pStyle w:val="Taille-1Normal"/>
      </w:pPr>
      <w:r w:rsidRPr="00C3672B">
        <w:t>Durant tout son souper</w:t>
      </w:r>
      <w:r w:rsidR="00A01FD3" w:rsidRPr="00C3672B">
        <w:t xml:space="preserve">, </w:t>
      </w:r>
      <w:r w:rsidRPr="00C3672B">
        <w:t>François resta songeur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devant lui</w:t>
      </w:r>
      <w:r w:rsidR="00A01FD3" w:rsidRPr="00C3672B">
        <w:t xml:space="preserve">, </w:t>
      </w:r>
      <w:r w:rsidRPr="00C3672B">
        <w:t>son verre demeurait plein ainsi que son assiette</w:t>
      </w:r>
      <w:r w:rsidR="00A01FD3" w:rsidRPr="00C3672B">
        <w:t xml:space="preserve">. </w:t>
      </w:r>
      <w:r w:rsidRPr="00C3672B">
        <w:t>Il fit grise mine à un brouet georget au lapin épicé</w:t>
      </w:r>
      <w:r w:rsidR="00A01FD3" w:rsidRPr="00C3672B">
        <w:t xml:space="preserve">, </w:t>
      </w:r>
      <w:r w:rsidRPr="00C3672B">
        <w:t>refusa un sabourot de poussins au sucre</w:t>
      </w:r>
      <w:r w:rsidR="00A01FD3" w:rsidRPr="00C3672B">
        <w:t xml:space="preserve">, </w:t>
      </w:r>
      <w:r w:rsidRPr="00C3672B">
        <w:t>et il daigna à peine toucher à des crêtes et rognons de coq dressés sur des fonds d</w:t>
      </w:r>
      <w:r w:rsidR="00A01FD3" w:rsidRPr="00C3672B">
        <w:t>’</w:t>
      </w:r>
      <w:r w:rsidRPr="00C3672B">
        <w:t>artichaut</w:t>
      </w:r>
      <w:r w:rsidR="00A01FD3" w:rsidRPr="00C3672B">
        <w:t xml:space="preserve">, </w:t>
      </w:r>
      <w:r w:rsidRPr="00C3672B">
        <w:t xml:space="preserve">plat pourtant à la mode et qui était le régal préféré de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</w:t>
      </w:r>
      <w:r w:rsidRPr="00C3672B">
        <w:t>la Reine mère</w:t>
      </w:r>
      <w:r w:rsidR="00A01FD3" w:rsidRPr="00C3672B">
        <w:t>.</w:t>
      </w:r>
    </w:p>
    <w:p w14:paraId="24537700" w14:textId="77777777" w:rsidR="00A01FD3" w:rsidRPr="00C3672B" w:rsidRDefault="00A13117" w:rsidP="00A13117">
      <w:pPr>
        <w:pStyle w:val="Taille-1Normal"/>
      </w:pPr>
      <w:r w:rsidRPr="00C3672B">
        <w:t>Derrière lui</w:t>
      </w:r>
      <w:r w:rsidR="00A01FD3" w:rsidRPr="00C3672B">
        <w:t xml:space="preserve">, </w:t>
      </w:r>
      <w:r w:rsidRPr="00C3672B">
        <w:t>Lazare</w:t>
      </w:r>
      <w:r w:rsidR="00A01FD3" w:rsidRPr="00C3672B">
        <w:t xml:space="preserve">, </w:t>
      </w:r>
      <w:r w:rsidRPr="00C3672B">
        <w:t>son maître d</w:t>
      </w:r>
      <w:r w:rsidR="00A01FD3" w:rsidRPr="00C3672B">
        <w:t>’</w:t>
      </w:r>
      <w:r w:rsidRPr="00C3672B">
        <w:t>hôtel</w:t>
      </w:r>
      <w:r w:rsidR="00A01FD3" w:rsidRPr="00C3672B">
        <w:t xml:space="preserve">, </w:t>
      </w:r>
      <w:r w:rsidRPr="00C3672B">
        <w:t>veillait attentif</w:t>
      </w:r>
      <w:r w:rsidR="00A01FD3" w:rsidRPr="00C3672B">
        <w:t xml:space="preserve">, </w:t>
      </w:r>
      <w:r w:rsidRPr="00C3672B">
        <w:t>mécontent de voir tous les plats refusés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il se promettait de rudoyer de la belle mani</w:t>
      </w:r>
      <w:r w:rsidRPr="00C3672B">
        <w:rPr>
          <w:rFonts w:cs="Amasis30"/>
        </w:rPr>
        <w:t>è</w:t>
      </w:r>
      <w:r w:rsidRPr="00C3672B">
        <w:t>re le cuisinier</w:t>
      </w:r>
      <w:r w:rsidR="00A01FD3" w:rsidRPr="00C3672B">
        <w:t xml:space="preserve">,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accusant d</w:t>
      </w:r>
      <w:r w:rsidR="00A01FD3" w:rsidRPr="00C3672B">
        <w:rPr>
          <w:rFonts w:cs="Amasis30"/>
        </w:rPr>
        <w:t>’</w:t>
      </w:r>
      <w:r w:rsidRPr="00C3672B">
        <w:t>avoir laiss</w:t>
      </w:r>
      <w:r w:rsidRPr="00C3672B">
        <w:rPr>
          <w:rFonts w:cs="Amasis30"/>
        </w:rPr>
        <w:t>é</w:t>
      </w:r>
      <w:r w:rsidRPr="00C3672B">
        <w:t xml:space="preserve"> tourner les salmis et brûler les rôts</w:t>
      </w:r>
      <w:r w:rsidR="00A01FD3" w:rsidRPr="00C3672B">
        <w:t>.</w:t>
      </w:r>
    </w:p>
    <w:p w14:paraId="3109016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Que monsieur goûte au moins de ces pâtés</w:t>
      </w:r>
      <w:r w:rsidRPr="00C3672B">
        <w:t xml:space="preserve">, </w:t>
      </w:r>
      <w:r w:rsidR="00A13117" w:rsidRPr="00C3672B">
        <w:t>risqua-t-il enfin</w:t>
      </w:r>
      <w:r w:rsidRPr="00C3672B">
        <w:t xml:space="preserve">. </w:t>
      </w:r>
      <w:r w:rsidR="00A13117" w:rsidRPr="00C3672B">
        <w:t>La sauce en a été faite sous mes yeux</w:t>
      </w:r>
      <w:r w:rsidRPr="00C3672B">
        <w:t xml:space="preserve">, </w:t>
      </w:r>
      <w:r w:rsidR="00A13117" w:rsidRPr="00C3672B">
        <w:t>et la graine de paradis n</w:t>
      </w:r>
      <w:r w:rsidRPr="00C3672B">
        <w:t>’</w:t>
      </w:r>
      <w:r w:rsidR="00A13117" w:rsidRPr="00C3672B">
        <w:t>y a point été ménagée</w:t>
      </w:r>
      <w:r w:rsidRPr="00C3672B">
        <w:t xml:space="preserve">. </w:t>
      </w:r>
      <w:r w:rsidR="00A13117" w:rsidRPr="00C3672B">
        <w:t>Faut-il ajouter un peu de cannelle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4188CF46" w14:textId="77777777" w:rsidR="00A01FD3" w:rsidRPr="00C3672B" w:rsidRDefault="00A13117" w:rsidP="00A13117">
      <w:pPr>
        <w:pStyle w:val="Taille-1Normal"/>
      </w:pPr>
      <w:r w:rsidRPr="00C3672B">
        <w:t>François s</w:t>
      </w:r>
      <w:r w:rsidR="00A01FD3" w:rsidRPr="00C3672B">
        <w:t>’</w:t>
      </w:r>
      <w:r w:rsidRPr="00C3672B">
        <w:t>éveilla comme tiré d</w:t>
      </w:r>
      <w:r w:rsidR="00A01FD3" w:rsidRPr="00C3672B">
        <w:t>’</w:t>
      </w:r>
      <w:r w:rsidRPr="00C3672B">
        <w:t>un songe</w:t>
      </w:r>
      <w:r w:rsidR="00A01FD3" w:rsidRPr="00C3672B">
        <w:t xml:space="preserve">. </w:t>
      </w:r>
      <w:r w:rsidRPr="00C3672B">
        <w:t>Il était toujours sur la route de la grange</w:t>
      </w:r>
      <w:r w:rsidR="00A01FD3" w:rsidRPr="00C3672B">
        <w:t xml:space="preserve">, </w:t>
      </w:r>
      <w:r w:rsidRPr="00C3672B">
        <w:t>à la sortie du prêche</w:t>
      </w:r>
      <w:r w:rsidR="00A01FD3" w:rsidRPr="00C3672B">
        <w:t xml:space="preserve">, </w:t>
      </w:r>
      <w:r w:rsidRPr="00C3672B">
        <w:t>et devant ses yeux flottait l</w:t>
      </w:r>
      <w:r w:rsidR="00A01FD3" w:rsidRPr="00C3672B">
        <w:t>’</w:t>
      </w:r>
      <w:r w:rsidRPr="00C3672B">
        <w:t>image charmante</w:t>
      </w:r>
      <w:r w:rsidR="00A01FD3" w:rsidRPr="00C3672B">
        <w:t xml:space="preserve">. </w:t>
      </w:r>
      <w:r w:rsidRPr="00C3672B">
        <w:t>Où était-elle à cette heure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Et il se la figurait mangeant du bout des dents des prunes de Damas</w:t>
      </w:r>
      <w:r w:rsidR="00A01FD3" w:rsidRPr="00C3672B">
        <w:t xml:space="preserve">, </w:t>
      </w:r>
      <w:r w:rsidRPr="00C3672B">
        <w:t>dans la salle de quelque château perdu où sa beauté mettait une splendeur</w:t>
      </w:r>
      <w:r w:rsidR="00A01FD3" w:rsidRPr="00C3672B">
        <w:t xml:space="preserve">, </w:t>
      </w:r>
      <w:r w:rsidRPr="00C3672B">
        <w:t>et il se laissait bercer par une rêverie où s</w:t>
      </w:r>
      <w:r w:rsidR="00A01FD3" w:rsidRPr="00C3672B">
        <w:t>’</w:t>
      </w:r>
      <w:r w:rsidRPr="00C3672B">
        <w:t>engourdissait tout son être</w:t>
      </w:r>
      <w:r w:rsidR="00A01FD3" w:rsidRPr="00C3672B">
        <w:t xml:space="preserve">. </w:t>
      </w:r>
      <w:r w:rsidRPr="00C3672B">
        <w:t>Près de lui</w:t>
      </w:r>
      <w:r w:rsidR="00A01FD3" w:rsidRPr="00C3672B">
        <w:t xml:space="preserve">, </w:t>
      </w:r>
      <w:r w:rsidRPr="00C3672B">
        <w:t>sous sa main</w:t>
      </w:r>
      <w:r w:rsidR="00A01FD3" w:rsidRPr="00C3672B">
        <w:t xml:space="preserve">, </w:t>
      </w:r>
      <w:r w:rsidRPr="00C3672B">
        <w:t>le masque de velours était sur la nappe</w:t>
      </w:r>
      <w:r w:rsidR="00A01FD3" w:rsidRPr="00C3672B">
        <w:t xml:space="preserve">. </w:t>
      </w:r>
      <w:r w:rsidRPr="00C3672B">
        <w:t>Et il le regardait fixement comme si ce fût une partie d</w:t>
      </w:r>
      <w:r w:rsidR="00A01FD3" w:rsidRPr="00C3672B">
        <w:t>’</w:t>
      </w:r>
      <w:r w:rsidRPr="00C3672B">
        <w:t>elle-même et qui pût lui donner des renseignements sur elle</w:t>
      </w:r>
      <w:r w:rsidR="00A01FD3" w:rsidRPr="00C3672B">
        <w:t xml:space="preserve">. </w:t>
      </w:r>
      <w:r w:rsidRPr="00C3672B">
        <w:t>Le satin blanc dont il était doublé lui rappelait la finesse de sa peau</w:t>
      </w:r>
      <w:r w:rsidR="00A01FD3" w:rsidRPr="00C3672B">
        <w:t xml:space="preserve">, </w:t>
      </w:r>
      <w:r w:rsidRPr="00C3672B">
        <w:t>la délicatesse de sa personne</w:t>
      </w:r>
      <w:r w:rsidR="00A01FD3" w:rsidRPr="00C3672B">
        <w:t xml:space="preserve">. </w:t>
      </w:r>
      <w:r w:rsidRPr="00C3672B">
        <w:t>Du bouton de cristal il ne restait qu</w:t>
      </w:r>
      <w:r w:rsidR="00A01FD3" w:rsidRPr="00C3672B">
        <w:t>’</w:t>
      </w:r>
      <w:r w:rsidRPr="00C3672B">
        <w:t>une amorce</w:t>
      </w:r>
      <w:r w:rsidR="00A01FD3" w:rsidRPr="00C3672B">
        <w:t xml:space="preserve">, </w:t>
      </w:r>
      <w:r w:rsidRPr="00C3672B">
        <w:t xml:space="preserve">et il pensait </w:t>
      </w:r>
      <w:r w:rsidRPr="00C3672B">
        <w:lastRenderedPageBreak/>
        <w:t>que ses lèvres</w:t>
      </w:r>
      <w:r w:rsidR="00A01FD3" w:rsidRPr="00C3672B">
        <w:t xml:space="preserve">, </w:t>
      </w:r>
      <w:r w:rsidRPr="00C3672B">
        <w:t>à elle</w:t>
      </w:r>
      <w:r w:rsidR="00A01FD3" w:rsidRPr="00C3672B">
        <w:t xml:space="preserve">, </w:t>
      </w:r>
      <w:r w:rsidRPr="00C3672B">
        <w:t>avaient touché cela</w:t>
      </w:r>
      <w:r w:rsidR="00A01FD3" w:rsidRPr="00C3672B">
        <w:t xml:space="preserve">, </w:t>
      </w:r>
      <w:r w:rsidRPr="00C3672B">
        <w:t>que son souffle avait passé sur cette chose</w:t>
      </w:r>
      <w:r w:rsidR="00A01FD3" w:rsidRPr="00C3672B">
        <w:t xml:space="preserve">, </w:t>
      </w:r>
      <w:r w:rsidRPr="00C3672B">
        <w:t>et elle en demeurait comme imprégnée</w:t>
      </w:r>
      <w:r w:rsidR="00A01FD3" w:rsidRPr="00C3672B">
        <w:t>.</w:t>
      </w:r>
    </w:p>
    <w:p w14:paraId="38848300" w14:textId="77777777" w:rsidR="00A01FD3" w:rsidRPr="00C3672B" w:rsidRDefault="00A13117" w:rsidP="00A13117">
      <w:pPr>
        <w:pStyle w:val="Taille-1Normal"/>
      </w:pPr>
      <w:r w:rsidRPr="00C3672B">
        <w:t>Lazare n</w:t>
      </w:r>
      <w:r w:rsidR="00A01FD3" w:rsidRPr="00C3672B">
        <w:t>’</w:t>
      </w:r>
      <w:r w:rsidRPr="00C3672B">
        <w:t>obtint pas de réponse</w:t>
      </w:r>
      <w:r w:rsidR="00A01FD3" w:rsidRPr="00C3672B">
        <w:t xml:space="preserve">. </w:t>
      </w:r>
      <w:r w:rsidRPr="00C3672B">
        <w:t>Il posa sur un buffet le plat d</w:t>
      </w:r>
      <w:r w:rsidR="00A01FD3" w:rsidRPr="00C3672B">
        <w:t>’</w:t>
      </w:r>
      <w:r w:rsidRPr="00C3672B">
        <w:t>argent d</w:t>
      </w:r>
      <w:r w:rsidR="00A01FD3" w:rsidRPr="00C3672B">
        <w:t>’</w:t>
      </w:r>
      <w:r w:rsidRPr="00C3672B">
        <w:t>où montait une vapeur d</w:t>
      </w:r>
      <w:r w:rsidR="00A01FD3" w:rsidRPr="00C3672B">
        <w:t>’</w:t>
      </w:r>
      <w:r w:rsidRPr="00C3672B">
        <w:t>épices</w:t>
      </w:r>
      <w:r w:rsidR="00A01FD3" w:rsidRPr="00C3672B">
        <w:t xml:space="preserve">, </w:t>
      </w:r>
      <w:r w:rsidRPr="00C3672B">
        <w:t>fit le tour de la table et</w:t>
      </w:r>
      <w:r w:rsidR="00A01FD3" w:rsidRPr="00C3672B">
        <w:t xml:space="preserve">, </w:t>
      </w:r>
      <w:r w:rsidRPr="00C3672B">
        <w:t>se croisant les bras</w:t>
      </w:r>
      <w:r w:rsidR="00A01FD3" w:rsidRPr="00C3672B">
        <w:t xml:space="preserve">, </w:t>
      </w:r>
      <w:r w:rsidRPr="00C3672B">
        <w:t>regarda d</w:t>
      </w:r>
      <w:r w:rsidR="00A01FD3" w:rsidRPr="00C3672B">
        <w:t>’</w:t>
      </w:r>
      <w:r w:rsidRPr="00C3672B">
        <w:t>un air défiant François qui roulait entre ses doigts le masque de la femme inconnue</w:t>
      </w:r>
      <w:r w:rsidR="00A01FD3" w:rsidRPr="00C3672B">
        <w:t>.</w:t>
      </w:r>
    </w:p>
    <w:p w14:paraId="4EA27748" w14:textId="77777777" w:rsidR="00831930" w:rsidRDefault="00A13117" w:rsidP="00A13117">
      <w:pPr>
        <w:pStyle w:val="Taille-1Normal"/>
      </w:pPr>
      <w:r w:rsidRPr="00C3672B">
        <w:t>Et familièrement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écria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</w:p>
    <w:p w14:paraId="49C6EEA8" w14:textId="7E951BA5" w:rsidR="00A01FD3" w:rsidRPr="00C3672B" w:rsidRDefault="005A1B75" w:rsidP="00A13117">
      <w:pPr>
        <w:pStyle w:val="Taille-1Normal"/>
      </w:pPr>
      <w:r>
        <w:rPr>
          <w:rFonts w:cs="Amasis30"/>
        </w:rPr>
        <w:t>—</w:t>
      </w:r>
      <w:r>
        <w:rPr>
          <w:rFonts w:cs="Amasis30"/>
        </w:rPr>
        <w:t> </w:t>
      </w:r>
      <w:r w:rsidR="00A13117" w:rsidRPr="00C3672B">
        <w:t>Que Dieu me pardonne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! </w:t>
      </w:r>
      <w:r w:rsidR="00A13117" w:rsidRPr="00C3672B">
        <w:t>Je crois qu</w:t>
      </w:r>
      <w:r w:rsidR="00A01FD3" w:rsidRPr="00C3672B">
        <w:rPr>
          <w:rFonts w:cs="Amasis30"/>
        </w:rPr>
        <w:t>’</w:t>
      </w:r>
      <w:r w:rsidR="00A13117" w:rsidRPr="00C3672B">
        <w:t>on a ensorcel</w:t>
      </w:r>
      <w:r w:rsidR="00A13117" w:rsidRPr="00C3672B">
        <w:rPr>
          <w:rFonts w:cs="Amasis30"/>
        </w:rPr>
        <w:t>é</w:t>
      </w:r>
      <w:r w:rsidR="00A13117" w:rsidRPr="00C3672B">
        <w:t xml:space="preserve"> monsieur</w:t>
      </w:r>
      <w:r w:rsidR="00A01FD3" w:rsidRPr="00C3672B">
        <w:t xml:space="preserve">, </w:t>
      </w:r>
      <w:r w:rsidR="00A13117" w:rsidRPr="00C3672B">
        <w:t>si ce n</w:t>
      </w:r>
      <w:r w:rsidR="00A01FD3" w:rsidRPr="00C3672B">
        <w:rPr>
          <w:rFonts w:cs="Amasis30"/>
        </w:rPr>
        <w:t>’</w:t>
      </w:r>
      <w:r w:rsidR="00A13117" w:rsidRPr="00C3672B">
        <w:t>est quelque chose de pire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! </w:t>
      </w:r>
      <w:r w:rsidR="00A13117" w:rsidRPr="00C3672B">
        <w:t>Qu</w:t>
      </w:r>
      <w:r w:rsidR="00A01FD3" w:rsidRPr="00C3672B">
        <w:rPr>
          <w:rFonts w:cs="Amasis30"/>
        </w:rPr>
        <w:t>’</w:t>
      </w:r>
      <w:r w:rsidR="00A13117" w:rsidRPr="00C3672B">
        <w:t xml:space="preserve">il vous souvienne de </w:t>
      </w:r>
      <w:r w:rsidR="00A01FD3" w:rsidRPr="00C3672B">
        <w:t>M. de </w:t>
      </w:r>
      <w:r w:rsidR="00A13117" w:rsidRPr="00C3672B">
        <w:t>Chavagnes</w:t>
      </w:r>
      <w:r w:rsidR="00A01FD3" w:rsidRPr="00C3672B">
        <w:t xml:space="preserve">, </w:t>
      </w:r>
      <w:r w:rsidR="00A13117" w:rsidRPr="00C3672B">
        <w:t>votre ami</w:t>
      </w:r>
      <w:r w:rsidR="00A01FD3" w:rsidRPr="00C3672B">
        <w:t xml:space="preserve">, </w:t>
      </w:r>
      <w:r w:rsidR="00A13117" w:rsidRPr="00C3672B">
        <w:t xml:space="preserve">qui mourut </w:t>
      </w:r>
      <w:r w:rsidR="00A13117" w:rsidRPr="00C3672B">
        <w:rPr>
          <w:rFonts w:cs="Amasis30"/>
        </w:rPr>
        <w:t>à</w:t>
      </w:r>
      <w:r w:rsidR="00A13117" w:rsidRPr="00C3672B">
        <w:t xml:space="preserve"> l</w:t>
      </w:r>
      <w:r w:rsidR="00A01FD3" w:rsidRPr="00C3672B">
        <w:rPr>
          <w:rFonts w:cs="Amasis30"/>
        </w:rPr>
        <w:t>’</w:t>
      </w:r>
      <w:r w:rsidR="00A13117" w:rsidRPr="00C3672B">
        <w:t>h</w:t>
      </w:r>
      <w:r w:rsidR="00A13117" w:rsidRPr="00C3672B">
        <w:rPr>
          <w:rFonts w:cs="Amasis30"/>
        </w:rPr>
        <w:t>ô</w:t>
      </w:r>
      <w:r w:rsidR="00A13117" w:rsidRPr="00C3672B">
        <w:t>tel de Sens</w:t>
      </w:r>
      <w:r w:rsidR="00A01FD3" w:rsidRPr="00C3672B">
        <w:t xml:space="preserve">, </w:t>
      </w:r>
      <w:r w:rsidR="00A13117" w:rsidRPr="00C3672B">
        <w:t>l</w:t>
      </w:r>
      <w:r w:rsidR="00A01FD3" w:rsidRPr="00C3672B">
        <w:rPr>
          <w:rFonts w:cs="Amasis30"/>
        </w:rPr>
        <w:t>’</w:t>
      </w:r>
      <w:r w:rsidR="00A13117" w:rsidRPr="00C3672B">
        <w:t>ann</w:t>
      </w:r>
      <w:r w:rsidR="00A13117" w:rsidRPr="00C3672B">
        <w:rPr>
          <w:rFonts w:cs="Amasis30"/>
        </w:rPr>
        <w:t>é</w:t>
      </w:r>
      <w:r w:rsidR="00A13117" w:rsidRPr="00C3672B">
        <w:t>e pass</w:t>
      </w:r>
      <w:r w:rsidR="00A13117" w:rsidRPr="00C3672B">
        <w:rPr>
          <w:rFonts w:cs="Amasis30"/>
        </w:rPr>
        <w:t>é</w:t>
      </w:r>
      <w:r w:rsidR="00A13117" w:rsidRPr="00C3672B">
        <w:t>e</w:t>
      </w:r>
      <w:r w:rsidR="00A01FD3" w:rsidRPr="00C3672B">
        <w:t xml:space="preserve">, </w:t>
      </w:r>
      <w:r w:rsidR="00A13117" w:rsidRPr="00C3672B">
        <w:t>aux abricots</w:t>
      </w:r>
      <w:r w:rsidR="00A01FD3" w:rsidRPr="00C3672B">
        <w:t xml:space="preserve">. </w:t>
      </w:r>
      <w:r w:rsidR="00A13117" w:rsidRPr="00C3672B">
        <w:t>On l</w:t>
      </w:r>
      <w:r w:rsidR="00A01FD3" w:rsidRPr="00C3672B">
        <w:rPr>
          <w:rFonts w:cs="Amasis30"/>
        </w:rPr>
        <w:t>’</w:t>
      </w:r>
      <w:r w:rsidR="00A13117" w:rsidRPr="00C3672B">
        <w:t>avait empoisonn</w:t>
      </w:r>
      <w:r w:rsidR="00A13117" w:rsidRPr="00C3672B">
        <w:rPr>
          <w:rFonts w:cs="Amasis30"/>
        </w:rPr>
        <w:t>é</w:t>
      </w:r>
      <w:r w:rsidR="00A13117" w:rsidRPr="00C3672B">
        <w:t xml:space="preserve"> avec un masque de cette esp</w:t>
      </w:r>
      <w:r w:rsidR="00A13117" w:rsidRPr="00C3672B">
        <w:rPr>
          <w:rFonts w:cs="Amasis30"/>
        </w:rPr>
        <w:t>è</w:t>
      </w:r>
      <w:r w:rsidR="00A13117" w:rsidRPr="00C3672B">
        <w:t>ce</w:t>
      </w:r>
      <w:r w:rsidR="00A01FD3" w:rsidRPr="00C3672B">
        <w:t xml:space="preserve">, </w:t>
      </w:r>
      <w:r w:rsidR="00A13117" w:rsidRPr="00C3672B">
        <w:t>pour la femme d</w:t>
      </w:r>
      <w:r w:rsidR="00A01FD3" w:rsidRPr="00C3672B">
        <w:rPr>
          <w:rFonts w:cs="Amasis30"/>
        </w:rPr>
        <w:t>’</w:t>
      </w:r>
      <w:r w:rsidR="00A13117" w:rsidRPr="00C3672B">
        <w:t>un procureur</w:t>
      </w:r>
      <w:r w:rsidR="00A01FD3" w:rsidRPr="00C3672B">
        <w:t xml:space="preserve">. </w:t>
      </w:r>
      <w:r w:rsidR="00A13117" w:rsidRPr="00C3672B">
        <w:t>Jetez-moi vite cela</w:t>
      </w:r>
      <w:r w:rsidR="00A01FD3" w:rsidRPr="00C3672B">
        <w:t xml:space="preserve">, </w:t>
      </w:r>
      <w:r w:rsidR="00A13117" w:rsidRPr="00C3672B">
        <w:t>monsieur</w:t>
      </w:r>
      <w:r w:rsidR="00A01FD3" w:rsidRPr="00C3672B">
        <w:t xml:space="preserve">, </w:t>
      </w:r>
      <w:r w:rsidR="00A13117" w:rsidRPr="00C3672B">
        <w:t>et sans tarder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!</w:t>
      </w:r>
    </w:p>
    <w:p w14:paraId="6FBE7347" w14:textId="77777777" w:rsidR="00A01FD3" w:rsidRPr="00C3672B" w:rsidRDefault="00A13117" w:rsidP="00A13117">
      <w:pPr>
        <w:pStyle w:val="Taille-1Normal"/>
      </w:pPr>
      <w:r w:rsidRPr="00C3672B">
        <w:t>Et il demandait à un valet des pincettes pour mettre le masque au feu</w:t>
      </w:r>
      <w:r w:rsidR="00A01FD3" w:rsidRPr="00C3672B">
        <w:t>.</w:t>
      </w:r>
    </w:p>
    <w:p w14:paraId="7859593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Voyez</w:t>
      </w:r>
      <w:r w:rsidRPr="00C3672B">
        <w:t xml:space="preserve">, </w:t>
      </w:r>
      <w:r w:rsidR="00A13117" w:rsidRPr="00C3672B">
        <w:t>continua Lazare</w:t>
      </w:r>
      <w:r w:rsidRPr="00C3672B">
        <w:t xml:space="preserve">, </w:t>
      </w:r>
      <w:r w:rsidR="00A13117" w:rsidRPr="00C3672B">
        <w:t>vous avez déjà perdu l</w:t>
      </w:r>
      <w:r w:rsidRPr="00C3672B">
        <w:t>’</w:t>
      </w:r>
      <w:r w:rsidR="00A13117" w:rsidRPr="00C3672B">
        <w:t>appétit</w:t>
      </w:r>
      <w:r w:rsidRPr="00C3672B">
        <w:t xml:space="preserve">, </w:t>
      </w:r>
      <w:r w:rsidR="00A13117" w:rsidRPr="00C3672B">
        <w:t>et vos yeux brillent de fièvre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 xml:space="preserve">Songez </w:t>
      </w:r>
      <w:r w:rsidR="00A13117" w:rsidRPr="00C3672B">
        <w:rPr>
          <w:rFonts w:cs="Amasis30"/>
        </w:rPr>
        <w:t>à</w:t>
      </w:r>
      <w:r w:rsidR="00A13117" w:rsidRPr="00C3672B">
        <w:t xml:space="preserve"> vos ennemis</w:t>
      </w:r>
      <w:r w:rsidRPr="00C3672B">
        <w:t xml:space="preserve">. </w:t>
      </w:r>
      <w:r w:rsidR="00A13117" w:rsidRPr="00C3672B">
        <w:t>Comme ils n</w:t>
      </w:r>
      <w:r w:rsidRPr="00C3672B">
        <w:rPr>
          <w:rFonts w:cs="Amasis30"/>
        </w:rPr>
        <w:t>’</w:t>
      </w:r>
      <w:r w:rsidR="00A13117" w:rsidRPr="00C3672B">
        <w:t>osent vous tuer en face</w:t>
      </w:r>
      <w:r w:rsidRPr="00C3672B">
        <w:t xml:space="preserve">, </w:t>
      </w:r>
      <w:r w:rsidR="00A13117" w:rsidRPr="00C3672B">
        <w:t>ils ont imagin</w:t>
      </w:r>
      <w:r w:rsidR="00A13117" w:rsidRPr="00C3672B">
        <w:rPr>
          <w:rFonts w:cs="Amasis30"/>
        </w:rPr>
        <w:t>é</w:t>
      </w:r>
      <w:r w:rsidR="00A13117" w:rsidRPr="00C3672B">
        <w:t xml:space="preserve"> de vous donner du poison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6C1491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Tais-toi</w:t>
      </w:r>
      <w:r w:rsidRPr="00C3672B">
        <w:t xml:space="preserve">, </w:t>
      </w:r>
      <w:r w:rsidR="00A13117" w:rsidRPr="00C3672B">
        <w:t>coquin</w:t>
      </w:r>
      <w:r w:rsidRPr="00C3672B">
        <w:t xml:space="preserve">, </w:t>
      </w:r>
      <w:r w:rsidR="00A13117" w:rsidRPr="00C3672B">
        <w:t>dit enfin François</w:t>
      </w:r>
      <w:r w:rsidRPr="00C3672B">
        <w:t xml:space="preserve">. </w:t>
      </w:r>
      <w:r w:rsidR="00A13117" w:rsidRPr="00C3672B">
        <w:t>Tu me romps la tête avec tes bêtises</w:t>
      </w:r>
      <w:r w:rsidRPr="00C3672B">
        <w:t xml:space="preserve">. </w:t>
      </w:r>
      <w:r w:rsidR="00A13117" w:rsidRPr="00C3672B">
        <w:t>Regarde-moi ce masque et dis-moi s</w:t>
      </w:r>
      <w:r w:rsidRPr="00C3672B">
        <w:t>’</w:t>
      </w:r>
      <w:r w:rsidR="00A13117" w:rsidRPr="00C3672B">
        <w:t>il peut renfermer quelque maléfice</w:t>
      </w:r>
      <w:r w:rsidRPr="00C3672B">
        <w:t xml:space="preserve">. </w:t>
      </w:r>
      <w:r w:rsidR="00A13117" w:rsidRPr="00C3672B">
        <w:t>On ne me l</w:t>
      </w:r>
      <w:r w:rsidRPr="00C3672B">
        <w:t>’</w:t>
      </w:r>
      <w:r w:rsidR="00A13117" w:rsidRPr="00C3672B">
        <w:t>a pas envoyé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je l</w:t>
      </w:r>
      <w:r w:rsidRPr="00C3672B">
        <w:rPr>
          <w:rFonts w:cs="Amasis30"/>
        </w:rPr>
        <w:t>’</w:t>
      </w:r>
      <w:r w:rsidR="00A13117" w:rsidRPr="00C3672B">
        <w:t>ai pris</w:t>
      </w:r>
      <w:r w:rsidRPr="00C3672B">
        <w:t xml:space="preserve">, </w:t>
      </w:r>
      <w:r w:rsidR="00A13117" w:rsidRPr="00C3672B">
        <w:t xml:space="preserve">tout </w:t>
      </w:r>
      <w:r w:rsidR="00A13117" w:rsidRPr="00C3672B">
        <w:rPr>
          <w:rFonts w:cs="Amasis30"/>
        </w:rPr>
        <w:t>à</w:t>
      </w:r>
      <w:r w:rsidR="00A13117" w:rsidRPr="00C3672B">
        <w:t xml:space="preserve"> l</w:t>
      </w:r>
      <w:r w:rsidRPr="00C3672B">
        <w:rPr>
          <w:rFonts w:cs="Amasis30"/>
        </w:rPr>
        <w:t>’</w:t>
      </w:r>
      <w:r w:rsidR="00A13117" w:rsidRPr="00C3672B">
        <w:t>heure</w:t>
      </w:r>
      <w:r w:rsidRPr="00C3672B">
        <w:t xml:space="preserve">, </w:t>
      </w:r>
      <w:r w:rsidR="00A13117" w:rsidRPr="00C3672B">
        <w:t>sur la route</w:t>
      </w:r>
      <w:r w:rsidRPr="00C3672B">
        <w:t xml:space="preserve">. </w:t>
      </w:r>
      <w:r w:rsidR="00A13117" w:rsidRPr="00C3672B">
        <w:t>Et il a quitt</w:t>
      </w:r>
      <w:r w:rsidR="00A13117" w:rsidRPr="00C3672B">
        <w:rPr>
          <w:rFonts w:cs="Amasis30"/>
        </w:rPr>
        <w:t>é</w:t>
      </w:r>
      <w:r w:rsidRPr="00C3672B">
        <w:t xml:space="preserve">, </w:t>
      </w:r>
      <w:r w:rsidR="00A13117" w:rsidRPr="00C3672B">
        <w:t>bien malgr</w:t>
      </w:r>
      <w:r w:rsidR="00A13117" w:rsidRPr="00C3672B">
        <w:rPr>
          <w:rFonts w:cs="Amasis30"/>
        </w:rPr>
        <w:t>é</w:t>
      </w:r>
      <w:r w:rsidR="00A13117" w:rsidRPr="00C3672B">
        <w:t xml:space="preserve"> lui</w:t>
      </w:r>
      <w:r w:rsidRPr="00C3672B">
        <w:t xml:space="preserve">, </w:t>
      </w:r>
      <w:r w:rsidR="00A13117" w:rsidRPr="00C3672B">
        <w:t>sans doute</w:t>
      </w:r>
      <w:r w:rsidRPr="00C3672B">
        <w:t xml:space="preserve">, </w:t>
      </w:r>
      <w:r w:rsidR="00A13117" w:rsidRPr="00C3672B">
        <w:t xml:space="preserve">une figure belle et mignonne </w:t>
      </w:r>
      <w:r w:rsidR="00A13117" w:rsidRPr="00C3672B">
        <w:rPr>
          <w:rFonts w:cs="Amasis30"/>
        </w:rPr>
        <w:t>à</w:t>
      </w:r>
      <w:r w:rsidR="00A13117" w:rsidRPr="00C3672B">
        <w:t xml:space="preserve"> faire r</w:t>
      </w:r>
      <w:r w:rsidR="00A13117" w:rsidRPr="00C3672B">
        <w:rPr>
          <w:rFonts w:cs="Amasis30"/>
        </w:rPr>
        <w:t>ê</w:t>
      </w:r>
      <w:r w:rsidR="00A13117" w:rsidRPr="00C3672B">
        <w:t>ver tous les saints</w:t>
      </w:r>
      <w:r w:rsidRPr="00C3672B">
        <w:t>.</w:t>
      </w:r>
    </w:p>
    <w:p w14:paraId="101E89D2" w14:textId="77777777" w:rsidR="00A01FD3" w:rsidRPr="00C3672B" w:rsidRDefault="00A13117" w:rsidP="00A13117">
      <w:pPr>
        <w:pStyle w:val="Taille-1Normal"/>
      </w:pPr>
      <w:r w:rsidRPr="00C3672B">
        <w:t>Lazare</w:t>
      </w:r>
      <w:r w:rsidR="00A01FD3" w:rsidRPr="00C3672B">
        <w:t xml:space="preserve">, </w:t>
      </w:r>
      <w:r w:rsidRPr="00C3672B">
        <w:t>sans répliquer</w:t>
      </w:r>
      <w:r w:rsidR="00A01FD3" w:rsidRPr="00C3672B">
        <w:t xml:space="preserve">, </w:t>
      </w:r>
      <w:r w:rsidRPr="00C3672B">
        <w:t>avançait ses pincettes</w:t>
      </w:r>
      <w:r w:rsidR="00A01FD3" w:rsidRPr="00C3672B">
        <w:t xml:space="preserve">. </w:t>
      </w:r>
      <w:r w:rsidRPr="00C3672B">
        <w:t>François saisit le masque et le couvrit de baisers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E99FE2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te défends de toucher à cette merveille unique</w:t>
      </w:r>
      <w:r w:rsidRPr="00C3672B">
        <w:t xml:space="preserve">, </w:t>
      </w:r>
      <w:r w:rsidR="00A13117" w:rsidRPr="00C3672B">
        <w:t>gibier de potence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Ce touret est mille fois plus pr</w:t>
      </w:r>
      <w:r w:rsidR="00A13117" w:rsidRPr="00C3672B">
        <w:rPr>
          <w:rFonts w:cs="Amasis30"/>
        </w:rPr>
        <w:t>é</w:t>
      </w:r>
      <w:r w:rsidR="00A13117" w:rsidRPr="00C3672B">
        <w:t>cieux que les reliques de saint C</w:t>
      </w:r>
      <w:r w:rsidR="00A13117" w:rsidRPr="00C3672B">
        <w:rPr>
          <w:rFonts w:cs="Amasis30"/>
        </w:rPr>
        <w:t>ô</w:t>
      </w:r>
      <w:r w:rsidR="00A13117" w:rsidRPr="00C3672B">
        <w:t>me mises par mon oncle l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é</w:t>
      </w:r>
      <w:r w:rsidR="00A13117" w:rsidRPr="00C3672B">
        <w:t>v</w:t>
      </w:r>
      <w:r w:rsidR="00A13117" w:rsidRPr="00C3672B">
        <w:rPr>
          <w:rFonts w:cs="Amasis30"/>
        </w:rPr>
        <w:t>ê</w:t>
      </w:r>
      <w:r w:rsidR="00A13117" w:rsidRPr="00C3672B">
        <w:t>que</w:t>
      </w:r>
      <w:r w:rsidRPr="00C3672B">
        <w:t xml:space="preserve">, </w:t>
      </w:r>
      <w:r w:rsidR="00A13117" w:rsidRPr="00C3672B">
        <w:t>le jour de mon bapt</w:t>
      </w:r>
      <w:r w:rsidR="00A13117" w:rsidRPr="00C3672B">
        <w:rPr>
          <w:rFonts w:cs="Amasis30"/>
        </w:rPr>
        <w:t>ê</w:t>
      </w:r>
      <w:r w:rsidR="00A13117" w:rsidRPr="00C3672B">
        <w:t>me</w:t>
      </w:r>
      <w:r w:rsidRPr="00C3672B">
        <w:t xml:space="preserve">, </w:t>
      </w:r>
      <w:r w:rsidR="00A13117" w:rsidRPr="00C3672B">
        <w:t>dans une ch</w:t>
      </w:r>
      <w:r w:rsidR="00A13117" w:rsidRPr="00C3672B">
        <w:rPr>
          <w:rFonts w:cs="Amasis30"/>
        </w:rPr>
        <w:t>â</w:t>
      </w:r>
      <w:r w:rsidR="00A13117" w:rsidRPr="00C3672B">
        <w:t>sse d</w:t>
      </w:r>
      <w:r w:rsidRPr="00C3672B">
        <w:rPr>
          <w:rFonts w:cs="Amasis30"/>
        </w:rPr>
        <w:t>’</w:t>
      </w:r>
      <w:r w:rsidR="00A13117" w:rsidRPr="00C3672B">
        <w:t>or massif</w:t>
      </w:r>
      <w:r w:rsidRPr="00C3672B">
        <w:t>.</w:t>
      </w:r>
    </w:p>
    <w:p w14:paraId="74B8E9B9" w14:textId="77777777" w:rsidR="00A01FD3" w:rsidRPr="00C3672B" w:rsidRDefault="00A13117" w:rsidP="00A13117">
      <w:pPr>
        <w:pStyle w:val="Taille-1Normal"/>
      </w:pPr>
      <w:r w:rsidRPr="00C3672B">
        <w:t>Lazare répliqua avec tranquillité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4EB5544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Monseigneur votre oncle goûterait peu la comparaison</w:t>
      </w:r>
      <w:r w:rsidRPr="00C3672B">
        <w:t xml:space="preserve">, </w:t>
      </w:r>
      <w:r w:rsidR="00A13117" w:rsidRPr="00C3672B">
        <w:t>je pense</w:t>
      </w:r>
      <w:r w:rsidRPr="00C3672B">
        <w:t xml:space="preserve">. </w:t>
      </w:r>
      <w:r w:rsidR="00A13117" w:rsidRPr="00C3672B">
        <w:t>Et il exorciserait plutôt cette loque</w:t>
      </w:r>
      <w:r w:rsidRPr="00C3672B">
        <w:t xml:space="preserve">, </w:t>
      </w:r>
      <w:r w:rsidR="00A13117" w:rsidRPr="00C3672B">
        <w:t>bonne à envoyer aux ordures</w:t>
      </w:r>
      <w:r w:rsidRPr="00C3672B">
        <w:t xml:space="preserve">. </w:t>
      </w:r>
      <w:r w:rsidR="00A13117" w:rsidRPr="00C3672B">
        <w:t>C</w:t>
      </w:r>
      <w:r w:rsidRPr="00C3672B">
        <w:t>’</w:t>
      </w:r>
      <w:r w:rsidR="00A13117" w:rsidRPr="00C3672B">
        <w:t>est le masque de quelque rôdeuse qui veut vous allécher</w:t>
      </w:r>
      <w:r w:rsidRPr="00C3672B">
        <w:t>.</w:t>
      </w:r>
    </w:p>
    <w:p w14:paraId="033303AC" w14:textId="77777777" w:rsidR="00A01FD3" w:rsidRPr="00C3672B" w:rsidRDefault="00A13117" w:rsidP="00A13117">
      <w:pPr>
        <w:pStyle w:val="Taille-1Normal"/>
      </w:pPr>
      <w:r w:rsidRPr="00C3672B">
        <w:t>François en passait de plus graves à son valet</w:t>
      </w:r>
      <w:r w:rsidR="00A01FD3" w:rsidRPr="00C3672B">
        <w:t xml:space="preserve">. </w:t>
      </w:r>
      <w:r w:rsidRPr="00C3672B">
        <w:t>Il ne releva pas son dire</w:t>
      </w:r>
      <w:r w:rsidR="00A01FD3" w:rsidRPr="00C3672B">
        <w:t xml:space="preserve">, </w:t>
      </w:r>
      <w:r w:rsidRPr="00C3672B">
        <w:t>mais s</w:t>
      </w:r>
      <w:r w:rsidR="00A01FD3" w:rsidRPr="00C3672B">
        <w:t>’</w:t>
      </w:r>
      <w:r w:rsidRPr="00C3672B">
        <w:t>écria d</w:t>
      </w:r>
      <w:r w:rsidR="00A01FD3" w:rsidRPr="00C3672B">
        <w:t>’</w:t>
      </w:r>
      <w:r w:rsidRPr="00C3672B">
        <w:t>un ton lamentable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7209B9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Ah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Lazare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Mon pauvre Lazare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Je tr</w:t>
      </w:r>
      <w:r w:rsidR="00A13117" w:rsidRPr="00C3672B">
        <w:rPr>
          <w:rFonts w:cs="Amasis30"/>
        </w:rPr>
        <w:t>é</w:t>
      </w:r>
      <w:r w:rsidR="00A13117" w:rsidRPr="00C3672B">
        <w:t>passe d</w:t>
      </w:r>
      <w:r w:rsidRPr="00C3672B">
        <w:rPr>
          <w:rFonts w:cs="Amasis30"/>
        </w:rPr>
        <w:t>’</w:t>
      </w:r>
      <w:r w:rsidR="00A13117" w:rsidRPr="00C3672B">
        <w:t>amour</w:t>
      </w:r>
      <w:r w:rsidRPr="00C3672B">
        <w:t xml:space="preserve">,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en meurs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Ce masque m</w:t>
      </w:r>
      <w:r w:rsidRPr="00C3672B">
        <w:rPr>
          <w:rFonts w:cs="Amasis30"/>
        </w:rPr>
        <w:t>’</w:t>
      </w:r>
      <w:r w:rsidR="00A13117" w:rsidRPr="00C3672B">
        <w:t>est plus que la vie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Mais comment retrouver la divine cr</w:t>
      </w:r>
      <w:r w:rsidR="00A13117" w:rsidRPr="00C3672B">
        <w:rPr>
          <w:rFonts w:cs="Amasis30"/>
        </w:rPr>
        <w:t>é</w:t>
      </w:r>
      <w:r w:rsidR="00A13117" w:rsidRPr="00C3672B">
        <w:t>ature qui le portait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Non</w:t>
      </w:r>
      <w:r w:rsidRPr="00C3672B">
        <w:t xml:space="preserve">, </w:t>
      </w:r>
      <w:r w:rsidR="00A13117" w:rsidRPr="00C3672B">
        <w:t>tu n</w:t>
      </w:r>
      <w:r w:rsidRPr="00C3672B">
        <w:rPr>
          <w:rFonts w:cs="Amasis30"/>
        </w:rPr>
        <w:t>’</w:t>
      </w:r>
      <w:r w:rsidR="00A13117" w:rsidRPr="00C3672B">
        <w:t>as jamais rien vu de plus beau ni plus noble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une d</w:t>
      </w:r>
      <w:r w:rsidR="00A13117" w:rsidRPr="00C3672B">
        <w:rPr>
          <w:rFonts w:cs="Amasis30"/>
        </w:rPr>
        <w:t>é</w:t>
      </w:r>
      <w:r w:rsidR="00A13117" w:rsidRPr="00C3672B">
        <w:t>esse</w:t>
      </w:r>
      <w:r w:rsidRPr="00C3672B">
        <w:t xml:space="preserve">, </w:t>
      </w:r>
      <w:r w:rsidR="00A13117" w:rsidRPr="00C3672B">
        <w:t>je pense</w:t>
      </w:r>
      <w:r w:rsidRPr="00C3672B">
        <w:t xml:space="preserve">, </w:t>
      </w:r>
      <w:r w:rsidR="00A13117" w:rsidRPr="00C3672B">
        <w:t>ou quelque nymphe de Diane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8FE2CAE" w14:textId="77777777" w:rsidR="00A01FD3" w:rsidRPr="00C3672B" w:rsidRDefault="00A13117" w:rsidP="00A13117">
      <w:pPr>
        <w:pStyle w:val="Taille-1Normal"/>
      </w:pPr>
      <w:r w:rsidRPr="00C3672B">
        <w:t>Et il se mit à lui raconter son aventure</w:t>
      </w:r>
      <w:r w:rsidR="00A01FD3" w:rsidRPr="00C3672B">
        <w:t xml:space="preserve">, </w:t>
      </w:r>
      <w:r w:rsidRPr="00C3672B">
        <w:t>heureux de parler d</w:t>
      </w:r>
      <w:r w:rsidR="00A01FD3" w:rsidRPr="00C3672B">
        <w:t>’</w:t>
      </w:r>
      <w:r w:rsidRPr="00C3672B">
        <w:t>elle</w:t>
      </w:r>
      <w:r w:rsidR="00A01FD3" w:rsidRPr="00C3672B">
        <w:t xml:space="preserve">, </w:t>
      </w:r>
      <w:r w:rsidRPr="00C3672B">
        <w:t>comme si ce qu</w:t>
      </w:r>
      <w:r w:rsidR="00A01FD3" w:rsidRPr="00C3672B">
        <w:t>’</w:t>
      </w:r>
      <w:r w:rsidRPr="00C3672B">
        <w:t>il en disait devenait un lien de plus en plus fort qui la rattachait à lui</w:t>
      </w:r>
      <w:r w:rsidR="00A01FD3" w:rsidRPr="00C3672B">
        <w:t xml:space="preserve">. </w:t>
      </w:r>
      <w:r w:rsidRPr="00C3672B">
        <w:t>Lazare</w:t>
      </w:r>
      <w:r w:rsidR="00A01FD3" w:rsidRPr="00C3672B">
        <w:t xml:space="preserve">, </w:t>
      </w:r>
      <w:r w:rsidRPr="00C3672B">
        <w:t>un plat dans les mains</w:t>
      </w:r>
      <w:r w:rsidR="00A01FD3" w:rsidRPr="00C3672B">
        <w:t xml:space="preserve">, </w:t>
      </w:r>
      <w:r w:rsidRPr="00C3672B">
        <w:t>écoutait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air sournoisement recueilli</w:t>
      </w:r>
      <w:r w:rsidR="00A01FD3" w:rsidRPr="00C3672B">
        <w:t xml:space="preserve">, </w:t>
      </w:r>
      <w:r w:rsidRPr="00C3672B">
        <w:t>et hochait le menton</w:t>
      </w:r>
      <w:r w:rsidR="00A01FD3" w:rsidRPr="00C3672B">
        <w:t xml:space="preserve">, </w:t>
      </w:r>
      <w:r w:rsidRPr="00C3672B">
        <w:t>car il en avait entendu bien d</w:t>
      </w:r>
      <w:r w:rsidR="00A01FD3" w:rsidRPr="00C3672B">
        <w:t>’</w:t>
      </w:r>
      <w:r w:rsidRPr="00C3672B">
        <w:t>autres</w:t>
      </w:r>
      <w:r w:rsidR="00A01FD3" w:rsidRPr="00C3672B">
        <w:t xml:space="preserve">. </w:t>
      </w:r>
      <w:r w:rsidRPr="00C3672B">
        <w:t>Tant d</w:t>
      </w:r>
      <w:r w:rsidR="00A01FD3" w:rsidRPr="00C3672B">
        <w:t>’</w:t>
      </w:r>
      <w:r w:rsidRPr="00C3672B">
        <w:t>enthousiasme l</w:t>
      </w:r>
      <w:r w:rsidR="00A01FD3" w:rsidRPr="00C3672B">
        <w:t>’</w:t>
      </w:r>
      <w:r w:rsidRPr="00C3672B">
        <w:t>étonnait cependant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jamais il n</w:t>
      </w:r>
      <w:r w:rsidR="00A01FD3" w:rsidRPr="00C3672B">
        <w:rPr>
          <w:rFonts w:cs="Amasis30"/>
        </w:rPr>
        <w:t>’</w:t>
      </w:r>
      <w:r w:rsidRPr="00C3672B">
        <w:t>avait vu le comte en telle extase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tant plus habitu</w:t>
      </w:r>
      <w:r w:rsidRPr="00C3672B">
        <w:rPr>
          <w:rFonts w:cs="Amasis30"/>
        </w:rPr>
        <w:t>é</w:t>
      </w:r>
      <w:r w:rsidR="006D57FD">
        <w:rPr>
          <w:rFonts w:cs="Amasis30"/>
        </w:rPr>
        <w:t xml:space="preserve"> </w:t>
      </w:r>
      <w:r w:rsidRPr="00C3672B">
        <w:rPr>
          <w:rFonts w:cs="Amasis30"/>
        </w:rPr>
        <w:t>à</w:t>
      </w:r>
      <w:r w:rsidRPr="00C3672B">
        <w:t xml:space="preserve"> voir les femmes faire des avances </w:t>
      </w:r>
      <w:r w:rsidRPr="00C3672B">
        <w:rPr>
          <w:rFonts w:cs="Amasis30"/>
        </w:rPr>
        <w:t>à</w:t>
      </w:r>
      <w:r w:rsidRPr="00C3672B">
        <w:t xml:space="preserve"> 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, </w:t>
      </w:r>
      <w:r w:rsidRPr="00C3672B">
        <w:t>comme 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l</w:t>
      </w:r>
      <w:r w:rsidR="00A01FD3" w:rsidRPr="00C3672B">
        <w:rPr>
          <w:rFonts w:cs="Amasis30"/>
        </w:rPr>
        <w:t>’</w:t>
      </w:r>
      <w:r w:rsidRPr="00C3672B">
        <w:t>ordinaire</w:t>
      </w:r>
      <w:r w:rsidR="00A01FD3" w:rsidRPr="00C3672B">
        <w:t>.</w:t>
      </w:r>
    </w:p>
    <w:p w14:paraId="6A04CF7F" w14:textId="77777777" w:rsidR="00A01FD3" w:rsidRPr="00C3672B" w:rsidRDefault="00A13117" w:rsidP="00A13117">
      <w:pPr>
        <w:pStyle w:val="Taille-1Normal"/>
      </w:pPr>
      <w:r w:rsidRPr="00C3672B">
        <w:t>Lazare était</w:t>
      </w:r>
      <w:r w:rsidR="00A01FD3" w:rsidRPr="00C3672B">
        <w:t xml:space="preserve">, </w:t>
      </w:r>
      <w:r w:rsidRPr="00C3672B">
        <w:t>depuis des années</w:t>
      </w:r>
      <w:r w:rsidR="00A01FD3" w:rsidRPr="00C3672B">
        <w:t xml:space="preserve">, </w:t>
      </w:r>
      <w:r w:rsidRPr="00C3672B">
        <w:t>majordome et valet de confiance de François</w:t>
      </w:r>
      <w:r w:rsidR="00A01FD3" w:rsidRPr="00C3672B">
        <w:t xml:space="preserve">, </w:t>
      </w:r>
      <w:r w:rsidRPr="00C3672B">
        <w:t>et son empire sur son maître était toujours allé croissant</w:t>
      </w:r>
      <w:r w:rsidR="00A01FD3" w:rsidRPr="00C3672B">
        <w:t xml:space="preserve">, </w:t>
      </w:r>
      <w:r w:rsidRPr="00C3672B">
        <w:t>car il flattait ses goûts sans mesure</w:t>
      </w:r>
      <w:r w:rsidR="00A01FD3" w:rsidRPr="00C3672B">
        <w:t xml:space="preserve">. </w:t>
      </w:r>
      <w:r w:rsidRPr="00C3672B">
        <w:t>Habile entremetteur</w:t>
      </w:r>
      <w:r w:rsidR="00A01FD3" w:rsidRPr="00C3672B">
        <w:t xml:space="preserve">, </w:t>
      </w:r>
      <w:r w:rsidRPr="00C3672B">
        <w:t>il savait faire passer dix femmes par une même porte</w:t>
      </w:r>
      <w:r w:rsidR="00A01FD3" w:rsidRPr="00C3672B">
        <w:t xml:space="preserve">, </w:t>
      </w:r>
      <w:r w:rsidRPr="00C3672B">
        <w:t>en quelques minutes</w:t>
      </w:r>
      <w:r w:rsidR="00A01FD3" w:rsidRPr="00C3672B">
        <w:t xml:space="preserve">, </w:t>
      </w:r>
      <w:r w:rsidRPr="00C3672B">
        <w:t>sans qu</w:t>
      </w:r>
      <w:r w:rsidR="00A01FD3" w:rsidRPr="00C3672B">
        <w:t>’</w:t>
      </w:r>
      <w:r w:rsidRPr="00C3672B">
        <w:t>elles se pussent jamais rencontrer</w:t>
      </w:r>
      <w:r w:rsidR="00A01FD3" w:rsidRPr="00C3672B">
        <w:t xml:space="preserve">, </w:t>
      </w:r>
      <w:r w:rsidRPr="00C3672B">
        <w:t>et il déjouait avec astuce les entreprises dirigées contre le comte</w:t>
      </w:r>
      <w:r w:rsidR="00A01FD3" w:rsidRPr="00C3672B">
        <w:t xml:space="preserve">, </w:t>
      </w:r>
      <w:r w:rsidRPr="00C3672B">
        <w:t>sentait le poison</w:t>
      </w:r>
      <w:r w:rsidR="00A01FD3" w:rsidRPr="00C3672B">
        <w:t xml:space="preserve">, </w:t>
      </w:r>
      <w:r w:rsidRPr="00C3672B">
        <w:t>prévenait les poignards</w:t>
      </w:r>
      <w:r w:rsidR="00A01FD3" w:rsidRPr="00C3672B">
        <w:t xml:space="preserve">. </w:t>
      </w:r>
      <w:r w:rsidRPr="00C3672B">
        <w:t>Ainsi plus de cent fois</w:t>
      </w:r>
      <w:r w:rsidR="00A01FD3" w:rsidRPr="00C3672B">
        <w:t xml:space="preserve">, </w:t>
      </w:r>
      <w:r w:rsidRPr="00C3672B">
        <w:t>peut-être</w:t>
      </w:r>
      <w:r w:rsidR="00A01FD3" w:rsidRPr="00C3672B">
        <w:t xml:space="preserve">, </w:t>
      </w:r>
      <w:r w:rsidRPr="00C3672B">
        <w:t>il l</w:t>
      </w:r>
      <w:r w:rsidR="00A01FD3" w:rsidRPr="00C3672B">
        <w:t>’</w:t>
      </w:r>
      <w:r w:rsidRPr="00C3672B">
        <w:t>avait sauvé des désespoirs de femmes trahies</w:t>
      </w:r>
      <w:r w:rsidR="00A01FD3" w:rsidRPr="00C3672B">
        <w:t xml:space="preserve">, </w:t>
      </w:r>
      <w:r w:rsidRPr="00C3672B">
        <w:t>des vengeances de maris trompés</w:t>
      </w:r>
      <w:r w:rsidR="00A01FD3" w:rsidRPr="00C3672B">
        <w:t xml:space="preserve">. </w:t>
      </w:r>
      <w:r w:rsidRPr="00C3672B">
        <w:t>Il avait rapporté d</w:t>
      </w:r>
      <w:r w:rsidR="00A01FD3" w:rsidRPr="00C3672B">
        <w:t>’</w:t>
      </w:r>
      <w:r w:rsidRPr="00C3672B">
        <w:t>Italie</w:t>
      </w:r>
      <w:r w:rsidR="00A01FD3" w:rsidRPr="00C3672B">
        <w:t xml:space="preserve">, </w:t>
      </w:r>
      <w:r w:rsidRPr="00C3672B">
        <w:t>où François l</w:t>
      </w:r>
      <w:r w:rsidR="00A01FD3" w:rsidRPr="00C3672B">
        <w:t>’</w:t>
      </w:r>
      <w:r w:rsidRPr="00C3672B">
        <w:t>avait trouvé battant la place</w:t>
      </w:r>
      <w:r w:rsidR="00A01FD3" w:rsidRPr="00C3672B">
        <w:t xml:space="preserve">, </w:t>
      </w:r>
      <w:r w:rsidRPr="00C3672B">
        <w:t>à Venise</w:t>
      </w:r>
      <w:r w:rsidR="00A01FD3" w:rsidRPr="00C3672B">
        <w:t xml:space="preserve">, </w:t>
      </w:r>
      <w:r w:rsidRPr="00C3672B">
        <w:t>avec d</w:t>
      </w:r>
      <w:r w:rsidR="00A01FD3" w:rsidRPr="00C3672B">
        <w:t>’</w:t>
      </w:r>
      <w:r w:rsidRPr="00C3672B">
        <w:t>autres spadassins sans ouvrage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art de mentir dans lequel il n</w:t>
      </w:r>
      <w:r w:rsidR="00A01FD3" w:rsidRPr="00C3672B">
        <w:t>’</w:t>
      </w:r>
      <w:r w:rsidRPr="00C3672B">
        <w:t>eut point d</w:t>
      </w:r>
      <w:r w:rsidR="00A01FD3" w:rsidRPr="00C3672B">
        <w:t>’</w:t>
      </w:r>
      <w:r w:rsidRPr="00C3672B">
        <w:t>égal</w:t>
      </w:r>
      <w:r w:rsidR="00A01FD3" w:rsidRPr="00C3672B">
        <w:t xml:space="preserve">. </w:t>
      </w:r>
      <w:r w:rsidRPr="00C3672B">
        <w:t>Jamais il n</w:t>
      </w:r>
      <w:r w:rsidR="00A01FD3" w:rsidRPr="00C3672B">
        <w:t>’</w:t>
      </w:r>
      <w:r w:rsidRPr="00C3672B">
        <w:t>exista de meilleur valet</w:t>
      </w:r>
      <w:r w:rsidR="00A01FD3" w:rsidRPr="00C3672B">
        <w:t xml:space="preserve">. </w:t>
      </w:r>
      <w:r w:rsidRPr="00C3672B">
        <w:t>Aussi</w:t>
      </w:r>
      <w:r w:rsidR="00A01FD3" w:rsidRPr="00C3672B">
        <w:t xml:space="preserve">, </w:t>
      </w:r>
      <w:r w:rsidRPr="00C3672B">
        <w:t xml:space="preserve">sa renommée devint telle que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</w:t>
      </w:r>
      <w:r w:rsidRPr="00C3672B">
        <w:t>Catherine voulut l</w:t>
      </w:r>
      <w:r w:rsidR="00A01FD3" w:rsidRPr="00C3672B">
        <w:t>’</w:t>
      </w:r>
      <w:r w:rsidRPr="00C3672B">
        <w:t>attacher à sa personne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il n</w:t>
      </w:r>
      <w:r w:rsidR="00A01FD3" w:rsidRPr="00C3672B">
        <w:rPr>
          <w:rFonts w:cs="Amasis30"/>
        </w:rPr>
        <w:t>’</w:t>
      </w:r>
      <w:r w:rsidRPr="00C3672B">
        <w:t>avait rien voulu entendre et pr</w:t>
      </w:r>
      <w:r w:rsidRPr="00C3672B">
        <w:rPr>
          <w:rFonts w:cs="Amasis30"/>
        </w:rPr>
        <w:t>é</w:t>
      </w:r>
      <w:r w:rsidRPr="00C3672B">
        <w:t>f</w:t>
      </w:r>
      <w:r w:rsidRPr="00C3672B">
        <w:rPr>
          <w:rFonts w:cs="Amasis30"/>
        </w:rPr>
        <w:t>é</w:t>
      </w:r>
      <w:r w:rsidRPr="00C3672B">
        <w:t xml:space="preserve">ra le service du comte </w:t>
      </w:r>
      <w:r w:rsidRPr="00C3672B">
        <w:rPr>
          <w:rFonts w:cs="Amasis30"/>
        </w:rPr>
        <w:t>à</w:t>
      </w:r>
      <w:r w:rsidRPr="00C3672B">
        <w:t xml:space="preserve"> celui de la Reine m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. </w:t>
      </w:r>
      <w:r w:rsidRPr="00C3672B">
        <w:t>Il s</w:t>
      </w:r>
      <w:r w:rsidR="00A01FD3" w:rsidRPr="00C3672B">
        <w:rPr>
          <w:rFonts w:cs="Amasis30"/>
        </w:rPr>
        <w:t>’</w:t>
      </w:r>
      <w:r w:rsidRPr="00C3672B">
        <w:t>int</w:t>
      </w:r>
      <w:r w:rsidRPr="00C3672B">
        <w:rPr>
          <w:rFonts w:cs="Amasis30"/>
        </w:rPr>
        <w:t>é</w:t>
      </w:r>
      <w:r w:rsidRPr="00C3672B">
        <w:t xml:space="preserve">ressait </w:t>
      </w:r>
      <w:r w:rsidRPr="00C3672B">
        <w:rPr>
          <w:rFonts w:cs="Amasis30"/>
        </w:rPr>
        <w:t>à</w:t>
      </w:r>
      <w:r w:rsidRPr="00C3672B">
        <w:t xml:space="preserve"> ce ma</w:t>
      </w:r>
      <w:r w:rsidRPr="00C3672B">
        <w:rPr>
          <w:rFonts w:cs="Amasis30"/>
        </w:rPr>
        <w:t>î</w:t>
      </w:r>
      <w:r w:rsidRPr="00C3672B">
        <w:t>tre vers qui convergeaient tous ses vices</w:t>
      </w:r>
      <w:r w:rsidR="00A01FD3" w:rsidRPr="00C3672B">
        <w:t xml:space="preserve">, </w:t>
      </w:r>
      <w:r w:rsidRPr="00C3672B">
        <w:t>et c</w:t>
      </w:r>
      <w:r w:rsidR="00A01FD3" w:rsidRPr="00C3672B">
        <w:rPr>
          <w:rFonts w:cs="Amasis30"/>
        </w:rPr>
        <w:t>’</w:t>
      </w:r>
      <w:r w:rsidRPr="00C3672B">
        <w:t xml:space="preserve">est </w:t>
      </w:r>
      <w:r w:rsidRPr="00C3672B">
        <w:rPr>
          <w:rFonts w:cs="Amasis30"/>
        </w:rPr>
        <w:t>à</w:t>
      </w:r>
      <w:r w:rsidRPr="00C3672B">
        <w:t xml:space="preserve"> satisfaire les mauvais instincts de Fran</w:t>
      </w:r>
      <w:r w:rsidRPr="00C3672B">
        <w:rPr>
          <w:rFonts w:cs="Amasis30"/>
        </w:rPr>
        <w:t>ç</w:t>
      </w:r>
      <w:r w:rsidRPr="00C3672B">
        <w:t>ois qu</w:t>
      </w:r>
      <w:r w:rsidR="00A01FD3" w:rsidRPr="00C3672B">
        <w:rPr>
          <w:rFonts w:cs="Amasis30"/>
        </w:rPr>
        <w:t>’</w:t>
      </w:r>
      <w:r w:rsidRPr="00C3672B">
        <w:t>il entretenait son activit</w:t>
      </w:r>
      <w:r w:rsidRPr="00C3672B">
        <w:rPr>
          <w:rFonts w:cs="Amasis30"/>
        </w:rPr>
        <w:t>é</w:t>
      </w:r>
      <w:r w:rsidRPr="00C3672B">
        <w:t xml:space="preserve"> enti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. </w:t>
      </w:r>
      <w:r w:rsidRPr="00C3672B">
        <w:t>Jamais homme ne fit</w:t>
      </w:r>
      <w:r w:rsidR="00A01FD3" w:rsidRPr="00C3672B">
        <w:t xml:space="preserve">, </w:t>
      </w:r>
      <w:r w:rsidRPr="00C3672B">
        <w:t>selon ses moyens</w:t>
      </w:r>
      <w:r w:rsidR="00A01FD3" w:rsidRPr="00C3672B">
        <w:t xml:space="preserve">, </w:t>
      </w:r>
      <w:r w:rsidRPr="00C3672B">
        <w:t xml:space="preserve">plus de </w:t>
      </w:r>
      <w:r w:rsidRPr="00C3672B">
        <w:lastRenderedPageBreak/>
        <w:t>mal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v</w:t>
      </w:r>
      <w:r w:rsidRPr="00C3672B">
        <w:rPr>
          <w:rFonts w:cs="Amasis30"/>
        </w:rPr>
        <w:t>ê</w:t>
      </w:r>
      <w:r w:rsidRPr="00C3672B">
        <w:t>que de Vannes</w:t>
      </w:r>
      <w:r w:rsidR="00A01FD3" w:rsidRPr="00C3672B">
        <w:t xml:space="preserve">, </w:t>
      </w:r>
      <w:r w:rsidRPr="00C3672B">
        <w:t>oncle maternel de 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, </w:t>
      </w:r>
      <w:r w:rsidRPr="00C3672B">
        <w:t>avait d</w:t>
      </w:r>
      <w:r w:rsidRPr="00C3672B">
        <w:rPr>
          <w:rFonts w:cs="Amasis30"/>
        </w:rPr>
        <w:t>é</w:t>
      </w:r>
      <w:r w:rsidRPr="00C3672B">
        <w:t>clar</w:t>
      </w:r>
      <w:r w:rsidRPr="00C3672B">
        <w:rPr>
          <w:rFonts w:cs="Amasis30"/>
        </w:rPr>
        <w:t>é</w:t>
      </w:r>
      <w:r w:rsidRPr="00C3672B">
        <w:t xml:space="preserve"> que Lazare </w:t>
      </w:r>
      <w:r w:rsidRPr="00C3672B">
        <w:rPr>
          <w:rFonts w:cs="Amasis30"/>
        </w:rPr>
        <w:t>é</w:t>
      </w:r>
      <w:r w:rsidRPr="00C3672B">
        <w:t>tait bien sup</w:t>
      </w:r>
      <w:r w:rsidRPr="00C3672B">
        <w:rPr>
          <w:rFonts w:cs="Amasis30"/>
        </w:rPr>
        <w:t>é</w:t>
      </w:r>
      <w:r w:rsidRPr="00C3672B">
        <w:t xml:space="preserve">rieur </w:t>
      </w:r>
      <w:r w:rsidRPr="00C3672B">
        <w:rPr>
          <w:rFonts w:cs="Amasis30"/>
        </w:rPr>
        <w:t>à</w:t>
      </w:r>
      <w:r w:rsidRPr="00C3672B">
        <w:t xml:space="preserve"> Borgia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599357E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Si ce coquin</w:t>
      </w:r>
      <w:r w:rsidRPr="00C3672B">
        <w:t xml:space="preserve">, </w:t>
      </w:r>
      <w:r w:rsidR="00A13117" w:rsidRPr="00C3672B">
        <w:t>dit-il un jour à la comtesse douairière</w:t>
      </w:r>
      <w:r w:rsidRPr="00C3672B">
        <w:t xml:space="preserve">, </w:t>
      </w:r>
      <w:r w:rsidR="00A13117" w:rsidRPr="00C3672B">
        <w:t>sa sœur</w:t>
      </w:r>
      <w:r w:rsidRPr="00C3672B">
        <w:t xml:space="preserve">, </w:t>
      </w:r>
      <w:r w:rsidR="00A13117" w:rsidRPr="00C3672B">
        <w:t>n</w:t>
      </w:r>
      <w:r w:rsidRPr="00C3672B">
        <w:t>’</w:t>
      </w:r>
      <w:r w:rsidR="00A13117" w:rsidRPr="00C3672B">
        <w:t>a point échangé la dalmatique de mon neveu contre la pourpre des cardinaux</w:t>
      </w:r>
      <w:r w:rsidRPr="00C3672B">
        <w:t xml:space="preserve">, </w:t>
      </w:r>
      <w:r w:rsidR="00A13117" w:rsidRPr="00C3672B">
        <w:t>c</w:t>
      </w:r>
      <w:r w:rsidRPr="00C3672B">
        <w:t>’</w:t>
      </w:r>
      <w:r w:rsidR="00A13117" w:rsidRPr="00C3672B">
        <w:t>est qu</w:t>
      </w:r>
      <w:r w:rsidRPr="00C3672B">
        <w:t>’</w:t>
      </w:r>
      <w:r w:rsidR="00A13117" w:rsidRPr="00C3672B">
        <w:t>il ne l</w:t>
      </w:r>
      <w:r w:rsidRPr="00C3672B">
        <w:t>’</w:t>
      </w:r>
      <w:r w:rsidR="00A13117" w:rsidRPr="00C3672B">
        <w:t>a pas jugé utile</w:t>
      </w:r>
      <w:r w:rsidRPr="00C3672B">
        <w:t xml:space="preserve">. </w:t>
      </w:r>
      <w:r w:rsidR="00A13117" w:rsidRPr="00C3672B">
        <w:t>Aussi bien a-t-il tout ce qui convient pour être d</w:t>
      </w:r>
      <w:r w:rsidRPr="00C3672B">
        <w:t>’</w:t>
      </w:r>
      <w:r w:rsidR="00A13117" w:rsidRPr="00C3672B">
        <w:t>Église</w:t>
      </w:r>
      <w:r w:rsidRPr="00C3672B">
        <w:t xml:space="preserve">. </w:t>
      </w:r>
      <w:r w:rsidR="00A13117" w:rsidRPr="00C3672B">
        <w:t>Pour moi</w:t>
      </w:r>
      <w:r w:rsidRPr="00C3672B">
        <w:t xml:space="preserve">, </w:t>
      </w:r>
      <w:r w:rsidR="00A13117" w:rsidRPr="00C3672B">
        <w:t>je ne me chargerais pas de lui tenir tête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1A6145D" w14:textId="77777777" w:rsidR="00A01FD3" w:rsidRPr="00C3672B" w:rsidRDefault="00A13117" w:rsidP="00A13117">
      <w:pPr>
        <w:pStyle w:val="Taille-1Normal"/>
      </w:pPr>
      <w:r w:rsidRPr="00C3672B">
        <w:t>Et l</w:t>
      </w:r>
      <w:r w:rsidR="00A01FD3" w:rsidRPr="00C3672B">
        <w:t>’</w:t>
      </w:r>
      <w:r w:rsidRPr="00C3672B">
        <w:t>évêque</w:t>
      </w:r>
      <w:r w:rsidR="00A01FD3" w:rsidRPr="00C3672B">
        <w:t xml:space="preserve">, </w:t>
      </w:r>
      <w:r w:rsidRPr="00C3672B">
        <w:t>toutes les fois qu</w:t>
      </w:r>
      <w:r w:rsidR="00A01FD3" w:rsidRPr="00C3672B">
        <w:t>’</w:t>
      </w:r>
      <w:r w:rsidRPr="00C3672B">
        <w:t>il pouvait attirer François dans son diocèse</w:t>
      </w:r>
      <w:r w:rsidR="00A01FD3" w:rsidRPr="00C3672B">
        <w:t xml:space="preserve">, </w:t>
      </w:r>
      <w:r w:rsidRPr="00C3672B">
        <w:t>soudoyait Lazare dont il tirait des renseignements inattendus sur les huguenots du pays</w:t>
      </w:r>
      <w:r w:rsidR="00A01FD3" w:rsidRPr="00C3672B">
        <w:t xml:space="preserve">. </w:t>
      </w:r>
      <w:r w:rsidRPr="00C3672B">
        <w:t>Car il l</w:t>
      </w:r>
      <w:r w:rsidR="00A01FD3" w:rsidRPr="00C3672B">
        <w:t>’</w:t>
      </w:r>
      <w:r w:rsidRPr="00C3672B">
        <w:t>envoyait aux écoutes</w:t>
      </w:r>
      <w:r w:rsidR="00A01FD3" w:rsidRPr="00C3672B">
        <w:t xml:space="preserve">. </w:t>
      </w:r>
      <w:r w:rsidRPr="00C3672B">
        <w:t>La mémoire de Lazare était extraordinaire et son discernement très grand</w:t>
      </w:r>
      <w:r w:rsidR="00A01FD3" w:rsidRPr="00C3672B">
        <w:t xml:space="preserve">. </w:t>
      </w:r>
      <w:r w:rsidRPr="00C3672B">
        <w:t>Il connaissait</w:t>
      </w:r>
      <w:r w:rsidR="00A01FD3" w:rsidRPr="00C3672B">
        <w:t xml:space="preserve">, </w:t>
      </w:r>
      <w:r w:rsidRPr="00C3672B">
        <w:t>mieux qu</w:t>
      </w:r>
      <w:r w:rsidR="00A01FD3" w:rsidRPr="00C3672B">
        <w:t>’</w:t>
      </w:r>
      <w:r w:rsidRPr="00C3672B">
        <w:t>un roi d</w:t>
      </w:r>
      <w:r w:rsidR="00A01FD3" w:rsidRPr="00C3672B">
        <w:t>’</w:t>
      </w:r>
      <w:r w:rsidRPr="00C3672B">
        <w:t>armes et ses hérauts</w:t>
      </w:r>
      <w:r w:rsidR="00A01FD3" w:rsidRPr="00C3672B">
        <w:t xml:space="preserve">, </w:t>
      </w:r>
      <w:r w:rsidRPr="00C3672B">
        <w:t>la noblesse de France</w:t>
      </w:r>
      <w:r w:rsidR="00A01FD3" w:rsidRPr="00C3672B">
        <w:t xml:space="preserve">, </w:t>
      </w:r>
      <w:r w:rsidRPr="00C3672B">
        <w:t>et aussi toutes les femmes de Paris</w:t>
      </w:r>
      <w:r w:rsidR="00A01FD3" w:rsidRPr="00C3672B">
        <w:t xml:space="preserve">, </w:t>
      </w:r>
      <w:r w:rsidRPr="00C3672B">
        <w:t>peut-être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savait le prix de leur vertu et ne se faisait point faute de p</w:t>
      </w:r>
      <w:r w:rsidRPr="00C3672B">
        <w:rPr>
          <w:rFonts w:cs="Amasis30"/>
        </w:rPr>
        <w:t>é</w:t>
      </w:r>
      <w:r w:rsidRPr="00C3672B">
        <w:t>n</w:t>
      </w:r>
      <w:r w:rsidRPr="00C3672B">
        <w:rPr>
          <w:rFonts w:cs="Amasis30"/>
        </w:rPr>
        <w:t>é</w:t>
      </w:r>
      <w:r w:rsidRPr="00C3672B">
        <w:t>trer</w:t>
      </w:r>
      <w:r w:rsidR="00A01FD3" w:rsidRPr="00C3672B">
        <w:t xml:space="preserve">, </w:t>
      </w:r>
      <w:r w:rsidRPr="00C3672B">
        <w:t>sous le moindre pr</w:t>
      </w:r>
      <w:r w:rsidRPr="00C3672B">
        <w:rPr>
          <w:rFonts w:cs="Amasis30"/>
        </w:rPr>
        <w:t>é</w:t>
      </w:r>
      <w:r w:rsidRPr="00C3672B">
        <w:t>texte</w:t>
      </w:r>
      <w:r w:rsidR="00A01FD3" w:rsidRPr="00C3672B">
        <w:t xml:space="preserve">, </w:t>
      </w:r>
      <w:r w:rsidRPr="00C3672B">
        <w:t>dans les couvents</w:t>
      </w:r>
      <w:r w:rsidR="00A01FD3" w:rsidRPr="00C3672B">
        <w:t>.</w:t>
      </w:r>
    </w:p>
    <w:p w14:paraId="0B681BB7" w14:textId="77777777" w:rsidR="00A01FD3" w:rsidRPr="00C3672B" w:rsidRDefault="00A13117" w:rsidP="00A13117">
      <w:pPr>
        <w:pStyle w:val="Taille-1Normal"/>
      </w:pPr>
      <w:r w:rsidRPr="00C3672B">
        <w:t>Il avait une figure blafarde et placide</w:t>
      </w:r>
      <w:r w:rsidR="00A01FD3" w:rsidRPr="00C3672B">
        <w:t xml:space="preserve">, </w:t>
      </w:r>
      <w:r w:rsidRPr="00C3672B">
        <w:t>plate</w:t>
      </w:r>
      <w:r w:rsidR="00A01FD3" w:rsidRPr="00C3672B">
        <w:t xml:space="preserve">, </w:t>
      </w:r>
      <w:r w:rsidRPr="00C3672B">
        <w:t>où vivaient seuls les yeux bleus et ternes</w:t>
      </w:r>
      <w:r w:rsidR="00A01FD3" w:rsidRPr="00C3672B">
        <w:t xml:space="preserve">, </w:t>
      </w:r>
      <w:r w:rsidRPr="00C3672B">
        <w:t>froids comme les reflets des eaux gelées</w:t>
      </w:r>
      <w:r w:rsidR="00A01FD3" w:rsidRPr="00C3672B">
        <w:t xml:space="preserve">. </w:t>
      </w:r>
      <w:r w:rsidRPr="00C3672B">
        <w:t>Toute sa face respirait une fermeté opiniâtre et une attention soutenue</w:t>
      </w:r>
      <w:r w:rsidR="00A01FD3" w:rsidRPr="00C3672B">
        <w:t xml:space="preserve">, </w:t>
      </w:r>
      <w:r w:rsidRPr="00C3672B">
        <w:t>encore qu</w:t>
      </w:r>
      <w:r w:rsidR="00A01FD3" w:rsidRPr="00C3672B">
        <w:t>’</w:t>
      </w:r>
      <w:r w:rsidRPr="00C3672B">
        <w:t>il eût toujours la mine distraite et où on ne lisait point d</w:t>
      </w:r>
      <w:r w:rsidR="00A01FD3" w:rsidRPr="00C3672B">
        <w:t>’</w:t>
      </w:r>
      <w:r w:rsidRPr="00C3672B">
        <w:t>âge</w:t>
      </w:r>
      <w:r w:rsidR="00A01FD3" w:rsidRPr="00C3672B">
        <w:t xml:space="preserve">. </w:t>
      </w:r>
      <w:r w:rsidRPr="00C3672B">
        <w:t>Ses manières froides et comme impersonnelles étaient celles d</w:t>
      </w:r>
      <w:r w:rsidR="00A01FD3" w:rsidRPr="00C3672B">
        <w:t>’</w:t>
      </w:r>
      <w:r w:rsidRPr="00C3672B">
        <w:t>un homme d</w:t>
      </w:r>
      <w:r w:rsidR="00A01FD3" w:rsidRPr="00C3672B">
        <w:t>’</w:t>
      </w:r>
      <w:r w:rsidRPr="00C3672B">
        <w:t>Église qui aurait porté l</w:t>
      </w:r>
      <w:r w:rsidR="00A01FD3" w:rsidRPr="00C3672B">
        <w:t>’</w:t>
      </w:r>
      <w:r w:rsidRPr="00C3672B">
        <w:t>épée</w:t>
      </w:r>
      <w:r w:rsidR="00A01FD3" w:rsidRPr="00C3672B">
        <w:t xml:space="preserve">. </w:t>
      </w:r>
      <w:r w:rsidRPr="00C3672B">
        <w:t>Et il la portait belle</w:t>
      </w:r>
      <w:r w:rsidR="00A01FD3" w:rsidRPr="00C3672B">
        <w:t xml:space="preserve">, </w:t>
      </w:r>
      <w:r w:rsidRPr="00C3672B">
        <w:t>avec une garde espagnole dorée et brunie</w:t>
      </w:r>
      <w:r w:rsidR="00A01FD3" w:rsidRPr="00C3672B">
        <w:t xml:space="preserve">, </w:t>
      </w:r>
      <w:r w:rsidRPr="00C3672B">
        <w:t>ce dont on blâmait François</w:t>
      </w:r>
      <w:r w:rsidR="00A01FD3" w:rsidRPr="00C3672B">
        <w:t xml:space="preserve">, </w:t>
      </w:r>
      <w:r w:rsidRPr="00C3672B">
        <w:t>car un laquais ne doit point se parer d</w:t>
      </w:r>
      <w:r w:rsidR="00A01FD3" w:rsidRPr="00C3672B">
        <w:t>’</w:t>
      </w:r>
      <w:r w:rsidRPr="00C3672B">
        <w:t>une épée de maître</w:t>
      </w:r>
      <w:r w:rsidR="00A01FD3" w:rsidRPr="00C3672B">
        <w:t xml:space="preserve">. </w:t>
      </w:r>
      <w:r w:rsidRPr="00C3672B">
        <w:t>Mais François répondait que Lazare avait gagné le droit de s</w:t>
      </w:r>
      <w:r w:rsidR="00A01FD3" w:rsidRPr="00C3672B">
        <w:t>’</w:t>
      </w:r>
      <w:r w:rsidRPr="00C3672B">
        <w:t>armer à sa guise</w:t>
      </w:r>
      <w:r w:rsidR="00A01FD3" w:rsidRPr="00C3672B">
        <w:t xml:space="preserve">. </w:t>
      </w:r>
      <w:r w:rsidRPr="00C3672B">
        <w:t>Il avait été un des maîtres de la grande école d</w:t>
      </w:r>
      <w:r w:rsidR="00A01FD3" w:rsidRPr="00C3672B">
        <w:t>’</w:t>
      </w:r>
      <w:r w:rsidRPr="00C3672B">
        <w:t>armes dirigée par le vieux Marozzo de Bologne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on disait qu</w:t>
      </w:r>
      <w:r w:rsidR="00A01FD3" w:rsidRPr="00C3672B">
        <w:t>’</w:t>
      </w:r>
      <w:r w:rsidRPr="00C3672B">
        <w:t>il avait tenu tête au grand Tappe</w:t>
      </w:r>
      <w:r w:rsidR="00A01FD3" w:rsidRPr="00C3672B">
        <w:t xml:space="preserve">, </w:t>
      </w:r>
      <w:r w:rsidRPr="00C3672B">
        <w:t>la gloire de l</w:t>
      </w:r>
      <w:r w:rsidR="00A01FD3" w:rsidRPr="00C3672B">
        <w:t>’</w:t>
      </w:r>
      <w:r w:rsidRPr="00C3672B">
        <w:t>escrime du temps</w:t>
      </w:r>
      <w:r w:rsidR="00A01FD3" w:rsidRPr="00C3672B">
        <w:t xml:space="preserve">. </w:t>
      </w:r>
      <w:r w:rsidRPr="00C3672B">
        <w:t>Aussi Lazare avait-il montré à François deux ou trois manières de coups qui n</w:t>
      </w:r>
      <w:r w:rsidR="00A01FD3" w:rsidRPr="00C3672B">
        <w:t>’</w:t>
      </w:r>
      <w:r w:rsidRPr="00C3672B">
        <w:t>avaient point été parés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dans ses affaires</w:t>
      </w:r>
      <w:r w:rsidR="00A01FD3" w:rsidRPr="00C3672B">
        <w:t xml:space="preserve">, </w:t>
      </w:r>
      <w:r w:rsidRPr="00C3672B">
        <w:t>il usait plutôt d</w:t>
      </w:r>
      <w:r w:rsidR="00A01FD3" w:rsidRPr="00C3672B">
        <w:t>’</w:t>
      </w:r>
      <w:r w:rsidRPr="00C3672B">
        <w:t>armes courtes</w:t>
      </w:r>
      <w:r w:rsidR="00A01FD3" w:rsidRPr="00C3672B">
        <w:t xml:space="preserve">, </w:t>
      </w:r>
      <w:r w:rsidRPr="00C3672B">
        <w:t>de la dague ou du stylet</w:t>
      </w:r>
      <w:r w:rsidR="00A01FD3" w:rsidRPr="00C3672B">
        <w:t xml:space="preserve">, </w:t>
      </w:r>
      <w:r w:rsidRPr="00C3672B">
        <w:t>quand il sortait</w:t>
      </w:r>
      <w:r w:rsidR="00A01FD3" w:rsidRPr="00C3672B">
        <w:t xml:space="preserve">, </w:t>
      </w:r>
      <w:r w:rsidRPr="00C3672B">
        <w:t>la nuit</w:t>
      </w:r>
      <w:r w:rsidR="00A01FD3" w:rsidRPr="00C3672B">
        <w:t xml:space="preserve">, </w:t>
      </w:r>
      <w:r w:rsidRPr="00C3672B">
        <w:t>avec un masque de fer à taillades</w:t>
      </w:r>
      <w:r w:rsidR="00A01FD3" w:rsidRPr="00C3672B">
        <w:t>.</w:t>
      </w:r>
    </w:p>
    <w:p w14:paraId="33FBEC8F" w14:textId="77777777" w:rsidR="00A01FD3" w:rsidRPr="00C3672B" w:rsidRDefault="00A13117" w:rsidP="00A13117">
      <w:pPr>
        <w:pStyle w:val="Taille-1Normal"/>
      </w:pPr>
      <w:r w:rsidRPr="00C3672B">
        <w:t>De taille assez haute</w:t>
      </w:r>
      <w:r w:rsidR="00A01FD3" w:rsidRPr="00C3672B">
        <w:t xml:space="preserve">, </w:t>
      </w:r>
      <w:r w:rsidRPr="00C3672B">
        <w:t>svelte</w:t>
      </w:r>
      <w:r w:rsidR="00A01FD3" w:rsidRPr="00C3672B">
        <w:t xml:space="preserve">, </w:t>
      </w:r>
      <w:r w:rsidRPr="00C3672B">
        <w:t>il était toujours vêtu de noir</w:t>
      </w:r>
      <w:r w:rsidR="00A01FD3" w:rsidRPr="00C3672B">
        <w:t xml:space="preserve">, </w:t>
      </w:r>
      <w:r w:rsidRPr="00C3672B">
        <w:t>de fin drap de soie et de camelot</w:t>
      </w:r>
      <w:r w:rsidR="00A01FD3" w:rsidRPr="00C3672B">
        <w:t xml:space="preserve">, </w:t>
      </w:r>
      <w:r w:rsidRPr="00C3672B">
        <w:t>ne mettant la dalmatique que quand son maître donnait un grand repas dans son hôtel de la rue du Fer-à-Moulin</w:t>
      </w:r>
      <w:r w:rsidR="00A01FD3" w:rsidRPr="00C3672B">
        <w:t xml:space="preserve">. </w:t>
      </w:r>
      <w:r w:rsidRPr="00C3672B">
        <w:t>Il marchait alors en tête des plats</w:t>
      </w:r>
      <w:r w:rsidR="00A01FD3" w:rsidRPr="00C3672B">
        <w:t xml:space="preserve">, </w:t>
      </w:r>
      <w:r w:rsidRPr="00C3672B">
        <w:t>une baguette d</w:t>
      </w:r>
      <w:r w:rsidR="00A01FD3" w:rsidRPr="00C3672B">
        <w:t>’</w:t>
      </w:r>
      <w:r w:rsidRPr="00C3672B">
        <w:t xml:space="preserve">ivoire à la </w:t>
      </w:r>
      <w:r w:rsidRPr="00C3672B">
        <w:lastRenderedPageBreak/>
        <w:t>main</w:t>
      </w:r>
      <w:r w:rsidR="00A01FD3" w:rsidRPr="00C3672B">
        <w:t xml:space="preserve">, </w:t>
      </w:r>
      <w:r w:rsidRPr="00C3672B">
        <w:t>criant les mets</w:t>
      </w:r>
      <w:r w:rsidR="00A01FD3" w:rsidRPr="00C3672B">
        <w:t xml:space="preserve">. </w:t>
      </w:r>
      <w:r w:rsidRPr="00C3672B">
        <w:t>Pour le reste</w:t>
      </w:r>
      <w:r w:rsidR="00A01FD3" w:rsidRPr="00C3672B">
        <w:t xml:space="preserve">, </w:t>
      </w:r>
      <w:r w:rsidRPr="00C3672B">
        <w:t>il n</w:t>
      </w:r>
      <w:r w:rsidR="00A01FD3" w:rsidRPr="00C3672B">
        <w:t>’</w:t>
      </w:r>
      <w:r w:rsidRPr="00C3672B">
        <w:t>avait point mine de valet</w:t>
      </w:r>
      <w:r w:rsidR="00A01FD3" w:rsidRPr="00C3672B">
        <w:t xml:space="preserve">, </w:t>
      </w:r>
      <w:r w:rsidRPr="00C3672B">
        <w:t>et à Saint-Médard</w:t>
      </w:r>
      <w:r w:rsidR="00A01FD3" w:rsidRPr="00C3672B">
        <w:t xml:space="preserve">, </w:t>
      </w:r>
      <w:r w:rsidRPr="00C3672B">
        <w:t>qui était la paroisse du comte</w:t>
      </w:r>
      <w:r w:rsidR="00A01FD3" w:rsidRPr="00C3672B">
        <w:t xml:space="preserve">, </w:t>
      </w:r>
      <w:r w:rsidRPr="00C3672B">
        <w:t>il passait pour un homme très pieux et demeurait le secret espoir du curé en prévision de déconfitures possibles de huguenots</w:t>
      </w:r>
      <w:r w:rsidR="00A01FD3" w:rsidRPr="00C3672B">
        <w:t xml:space="preserve">. </w:t>
      </w:r>
      <w:r w:rsidRPr="00C3672B">
        <w:t>Parmi ses vertus si nombreuses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économie tenait la première place</w:t>
      </w:r>
      <w:r w:rsidR="00A01FD3" w:rsidRPr="00C3672B">
        <w:t xml:space="preserve">, </w:t>
      </w:r>
      <w:r w:rsidRPr="00C3672B">
        <w:t>et il se privait de tout pour amasser de l</w:t>
      </w:r>
      <w:r w:rsidR="00A01FD3" w:rsidRPr="00C3672B">
        <w:t>’</w:t>
      </w:r>
      <w:r w:rsidRPr="00C3672B">
        <w:t>argent</w:t>
      </w:r>
      <w:r w:rsidR="00A01FD3" w:rsidRPr="00C3672B">
        <w:t xml:space="preserve">, </w:t>
      </w:r>
      <w:r w:rsidRPr="00C3672B">
        <w:t>ayant réduit ses dépenses à l</w:t>
      </w:r>
      <w:r w:rsidR="00A01FD3" w:rsidRPr="00C3672B">
        <w:t>’</w:t>
      </w:r>
      <w:r w:rsidRPr="00C3672B">
        <w:t>indispensable ou</w:t>
      </w:r>
      <w:r w:rsidR="00A01FD3" w:rsidRPr="00C3672B">
        <w:t xml:space="preserve">, </w:t>
      </w:r>
      <w:r w:rsidRPr="00C3672B">
        <w:t>pour mieux dire</w:t>
      </w:r>
      <w:r w:rsidR="00A01FD3" w:rsidRPr="00C3672B">
        <w:t xml:space="preserve">, </w:t>
      </w:r>
      <w:r w:rsidRPr="00C3672B">
        <w:t>à néant</w:t>
      </w:r>
      <w:r w:rsidR="00A01FD3" w:rsidRPr="00C3672B">
        <w:t xml:space="preserve">. </w:t>
      </w:r>
      <w:r w:rsidRPr="00C3672B">
        <w:t>Il aimait cependant les filles et se plaisait à les tourmenter</w:t>
      </w:r>
      <w:r w:rsidR="00A01FD3" w:rsidRPr="00C3672B">
        <w:t xml:space="preserve">, </w:t>
      </w:r>
      <w:r w:rsidRPr="00C3672B">
        <w:t>à les faire pleurer sous lui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les all</w:t>
      </w:r>
      <w:r w:rsidRPr="00C3672B">
        <w:rPr>
          <w:rFonts w:cs="Amasis30"/>
        </w:rPr>
        <w:t>é</w:t>
      </w:r>
      <w:r w:rsidRPr="00C3672B">
        <w:t xml:space="preserve">chait par la promesse de les procurer </w:t>
      </w:r>
      <w:r w:rsidRPr="00C3672B">
        <w:rPr>
          <w:rFonts w:cs="Amasis30"/>
        </w:rPr>
        <w:t>à</w:t>
      </w:r>
      <w:r w:rsidRPr="00C3672B">
        <w:t xml:space="preserve"> son ma</w:t>
      </w:r>
      <w:r w:rsidRPr="00C3672B">
        <w:rPr>
          <w:rFonts w:cs="Amasis30"/>
        </w:rPr>
        <w:t>î</w:t>
      </w:r>
      <w:r w:rsidRPr="00C3672B">
        <w:t>tre et en jouissait sans bourse d</w:t>
      </w:r>
      <w:r w:rsidRPr="00C3672B">
        <w:rPr>
          <w:rFonts w:cs="Amasis30"/>
        </w:rPr>
        <w:t>é</w:t>
      </w:r>
      <w:r w:rsidRPr="00C3672B">
        <w:t>lier</w:t>
      </w:r>
      <w:r w:rsidR="00A01FD3" w:rsidRPr="00C3672B">
        <w:t>.</w:t>
      </w:r>
    </w:p>
    <w:p w14:paraId="62AF02D0" w14:textId="77777777" w:rsidR="00A01FD3" w:rsidRPr="00C3672B" w:rsidRDefault="00A13117" w:rsidP="00A13117">
      <w:pPr>
        <w:pStyle w:val="Taille-1Normal"/>
      </w:pPr>
      <w:r w:rsidRPr="00C3672B">
        <w:t>Son mépris pour les femmes étant devenu définitif</w:t>
      </w:r>
      <w:r w:rsidR="00A01FD3" w:rsidRPr="00C3672B">
        <w:t xml:space="preserve">, </w:t>
      </w:r>
      <w:r w:rsidRPr="00C3672B">
        <w:t>il les punissait</w:t>
      </w:r>
      <w:r w:rsidR="00A01FD3" w:rsidRPr="00C3672B">
        <w:t xml:space="preserve">, </w:t>
      </w:r>
      <w:r w:rsidRPr="00C3672B">
        <w:t>en les maltraitant</w:t>
      </w:r>
      <w:r w:rsidR="00A01FD3" w:rsidRPr="00C3672B">
        <w:t xml:space="preserve">, </w:t>
      </w:r>
      <w:r w:rsidRPr="00C3672B">
        <w:t>du penchant qui l</w:t>
      </w:r>
      <w:r w:rsidR="00A01FD3" w:rsidRPr="00C3672B">
        <w:t>’</w:t>
      </w:r>
      <w:r w:rsidRPr="00C3672B">
        <w:t>entraînait encore vers leur chair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en ce moment</w:t>
      </w:r>
      <w:r w:rsidR="00A01FD3" w:rsidRPr="00C3672B">
        <w:t xml:space="preserve">, </w:t>
      </w:r>
      <w:r w:rsidRPr="00C3672B">
        <w:t>il prenait en pitié le comte avec ses racontars amoureux</w:t>
      </w:r>
      <w:r w:rsidR="00A01FD3" w:rsidRPr="00C3672B">
        <w:t>.</w:t>
      </w:r>
    </w:p>
    <w:p w14:paraId="6F0BCFBC" w14:textId="77777777" w:rsidR="00A01FD3" w:rsidRPr="00C3672B" w:rsidRDefault="00A13117" w:rsidP="00A13117">
      <w:pPr>
        <w:pStyle w:val="Taille-1Normal"/>
      </w:pPr>
      <w:r w:rsidRPr="00C3672B">
        <w:t>Accoudé à la table servie</w:t>
      </w:r>
      <w:r w:rsidR="00A01FD3" w:rsidRPr="00C3672B">
        <w:t xml:space="preserve">, </w:t>
      </w:r>
      <w:r w:rsidRPr="00C3672B">
        <w:t>François continuait à faire le portrait de la plus belle des huguenotes</w:t>
      </w:r>
      <w:r w:rsidR="00A01FD3" w:rsidRPr="00C3672B">
        <w:t xml:space="preserve">, </w:t>
      </w:r>
      <w:r w:rsidRPr="00C3672B">
        <w:t>se lamentait de ne point savoir son nom</w:t>
      </w:r>
      <w:r w:rsidR="00A01FD3" w:rsidRPr="00C3672B">
        <w:t xml:space="preserve">, </w:t>
      </w:r>
      <w:r w:rsidRPr="00C3672B">
        <w:t>où elle demeurait</w:t>
      </w:r>
      <w:r w:rsidR="00A01FD3" w:rsidRPr="00C3672B">
        <w:t xml:space="preserve">. </w:t>
      </w:r>
      <w:r w:rsidRPr="00C3672B">
        <w:t>Lazare</w:t>
      </w:r>
      <w:r w:rsidR="00A01FD3" w:rsidRPr="00C3672B">
        <w:t xml:space="preserve">, </w:t>
      </w:r>
      <w:r w:rsidRPr="00C3672B">
        <w:t>indifférent de visage</w:t>
      </w:r>
      <w:r w:rsidR="00A01FD3" w:rsidRPr="00C3672B">
        <w:t xml:space="preserve">, </w:t>
      </w:r>
      <w:r w:rsidRPr="00C3672B">
        <w:t>cherchait en soi s</w:t>
      </w:r>
      <w:r w:rsidR="00A01FD3" w:rsidRPr="00C3672B">
        <w:t>’</w:t>
      </w:r>
      <w:r w:rsidRPr="00C3672B">
        <w:t>il pouvait bien la connaître</w:t>
      </w:r>
      <w:r w:rsidR="00A01FD3" w:rsidRPr="00C3672B">
        <w:t xml:space="preserve">. </w:t>
      </w:r>
      <w:r w:rsidRPr="00C3672B">
        <w:t>À grand</w:t>
      </w:r>
      <w:r w:rsidR="00A01FD3" w:rsidRPr="00C3672B">
        <w:t>’</w:t>
      </w:r>
      <w:r w:rsidRPr="00C3672B">
        <w:t>peine put-il</w:t>
      </w:r>
      <w:r w:rsidR="00A01FD3" w:rsidRPr="00C3672B">
        <w:t xml:space="preserve">, </w:t>
      </w:r>
      <w:r w:rsidRPr="00C3672B">
        <w:t>du verbiage vague de François</w:t>
      </w:r>
      <w:r w:rsidR="00A01FD3" w:rsidRPr="00C3672B">
        <w:t xml:space="preserve">, </w:t>
      </w:r>
      <w:r w:rsidRPr="00C3672B">
        <w:t>tirer quelque renseignement utile</w:t>
      </w:r>
      <w:r w:rsidR="00A01FD3" w:rsidRPr="00C3672B">
        <w:t xml:space="preserve">. </w:t>
      </w:r>
      <w:r w:rsidRPr="00C3672B">
        <w:t>Puis il le pressa de questions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attachant surtout au vieux seigneur</w:t>
      </w:r>
      <w:r w:rsidR="00A01FD3" w:rsidRPr="00C3672B">
        <w:t xml:space="preserve">, </w:t>
      </w:r>
      <w:r w:rsidRPr="00C3672B">
        <w:t>père ou mari de la dame</w:t>
      </w:r>
      <w:r w:rsidR="00A01FD3" w:rsidRPr="00C3672B">
        <w:t xml:space="preserve">. </w:t>
      </w:r>
      <w:r w:rsidRPr="00C3672B">
        <w:t>Puis il réfléchissait profondément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hochant le menton</w:t>
      </w:r>
      <w:r w:rsidR="00A01FD3" w:rsidRPr="00C3672B">
        <w:t xml:space="preserve">, </w:t>
      </w:r>
      <w:r w:rsidRPr="00C3672B">
        <w:t>allongeant le nez</w:t>
      </w:r>
      <w:r w:rsidR="00A01FD3" w:rsidRPr="00C3672B">
        <w:t xml:space="preserve">, </w:t>
      </w:r>
      <w:r w:rsidRPr="00C3672B">
        <w:t>il avait l</w:t>
      </w:r>
      <w:r w:rsidR="00A01FD3" w:rsidRPr="00C3672B">
        <w:t>’</w:t>
      </w:r>
      <w:r w:rsidRPr="00C3672B">
        <w:t>air d</w:t>
      </w:r>
      <w:r w:rsidR="00A01FD3" w:rsidRPr="00C3672B">
        <w:t>’</w:t>
      </w:r>
      <w:r w:rsidRPr="00C3672B">
        <w:t>un chien qui quête sur une piste</w:t>
      </w:r>
      <w:r w:rsidR="00A01FD3" w:rsidRPr="00C3672B">
        <w:t xml:space="preserve">. </w:t>
      </w:r>
      <w:r w:rsidRPr="00C3672B">
        <w:t>Enfin</w:t>
      </w:r>
      <w:r w:rsidR="00A01FD3" w:rsidRPr="00C3672B">
        <w:t xml:space="preserve">, </w:t>
      </w:r>
      <w:r w:rsidRPr="00C3672B">
        <w:t>il annonça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 air détaché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mènerait le comte dès le lendemain au château habité par le baron Hugues de Gardefort et sa fille Madeleine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selon lui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enthousiasme de François n</w:t>
      </w:r>
      <w:r w:rsidR="00A01FD3" w:rsidRPr="00C3672B">
        <w:t>’</w:t>
      </w:r>
      <w:r w:rsidRPr="00C3672B">
        <w:t>avait point lieu d</w:t>
      </w:r>
      <w:r w:rsidR="00A01FD3" w:rsidRPr="00C3672B">
        <w:t>’</w:t>
      </w:r>
      <w:r w:rsidRPr="00C3672B">
        <w:t>être</w:t>
      </w:r>
      <w:r w:rsidR="00A01FD3" w:rsidRPr="00C3672B">
        <w:t xml:space="preserve">, </w:t>
      </w:r>
      <w:r w:rsidRPr="00C3672B">
        <w:t>car la petite était tournée de façon ordinaire</w:t>
      </w:r>
      <w:r w:rsidR="00A01FD3" w:rsidRPr="00C3672B">
        <w:t xml:space="preserve">. </w:t>
      </w:r>
      <w:r w:rsidRPr="00C3672B">
        <w:t>Il craignait même qu</w:t>
      </w:r>
      <w:r w:rsidR="00A01FD3" w:rsidRPr="00C3672B">
        <w:t>’</w:t>
      </w:r>
      <w:r w:rsidRPr="00C3672B">
        <w:t>elle eût la taille plate et les jambes d</w:t>
      </w:r>
      <w:r w:rsidR="00A01FD3" w:rsidRPr="00C3672B">
        <w:t>’</w:t>
      </w:r>
      <w:r w:rsidRPr="00C3672B">
        <w:t>une maigreur à désoler</w:t>
      </w:r>
      <w:r w:rsidR="00A01FD3" w:rsidRPr="00C3672B">
        <w:t xml:space="preserve">, </w:t>
      </w:r>
      <w:r w:rsidRPr="00C3672B">
        <w:t>car Lazare ne pouvait sentir les femmes mal en point</w:t>
      </w:r>
      <w:r w:rsidR="00A01FD3" w:rsidRPr="00C3672B">
        <w:t>.</w:t>
      </w:r>
    </w:p>
    <w:p w14:paraId="332D47E6" w14:textId="77777777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se levant</w:t>
      </w:r>
      <w:r w:rsidR="00A01FD3" w:rsidRPr="00C3672B">
        <w:t xml:space="preserve">, </w:t>
      </w:r>
      <w:r w:rsidRPr="00C3672B">
        <w:t>déclara qu</w:t>
      </w:r>
      <w:r w:rsidR="00A01FD3" w:rsidRPr="00C3672B">
        <w:t>’</w:t>
      </w:r>
      <w:r w:rsidRPr="00C3672B">
        <w:t>il allait partir sur l</w:t>
      </w:r>
      <w:r w:rsidR="00A01FD3" w:rsidRPr="00C3672B">
        <w:t>’</w:t>
      </w:r>
      <w:r w:rsidRPr="00C3672B">
        <w:t>heure et siffla pour faire seller des chevaux</w:t>
      </w:r>
      <w:r w:rsidR="00A01FD3" w:rsidRPr="00C3672B">
        <w:t>.</w:t>
      </w:r>
    </w:p>
    <w:p w14:paraId="6B2C0BE8" w14:textId="77777777" w:rsidR="00A01FD3" w:rsidRPr="00C3672B" w:rsidRDefault="00A13117" w:rsidP="00A13117">
      <w:pPr>
        <w:pStyle w:val="Taille-1Normal"/>
      </w:pPr>
      <w:r w:rsidRPr="00C3672B">
        <w:t>Mais Lazare osa contremander cet ordre et démontra le peu de raison de l</w:t>
      </w:r>
      <w:r w:rsidR="00A01FD3" w:rsidRPr="00C3672B">
        <w:t>’</w:t>
      </w:r>
      <w:r w:rsidRPr="00C3672B">
        <w:t>entreprise</w:t>
      </w:r>
      <w:r w:rsidR="00A01FD3" w:rsidRPr="00C3672B">
        <w:t xml:space="preserve">. </w:t>
      </w:r>
      <w:r w:rsidRPr="00C3672B">
        <w:t>La nuit était tombée</w:t>
      </w:r>
      <w:r w:rsidR="00A01FD3" w:rsidRPr="00C3672B">
        <w:t xml:space="preserve">, </w:t>
      </w:r>
      <w:r w:rsidRPr="00C3672B">
        <w:t>il pleuvait</w:t>
      </w:r>
      <w:r w:rsidR="00A01FD3" w:rsidRPr="00C3672B">
        <w:t xml:space="preserve">, </w:t>
      </w:r>
      <w:r w:rsidRPr="00C3672B">
        <w:t>et il n</w:t>
      </w:r>
      <w:r w:rsidR="00A01FD3" w:rsidRPr="00C3672B">
        <w:t>’</w:t>
      </w:r>
      <w:r w:rsidRPr="00C3672B">
        <w:t>y avait pas de lune</w:t>
      </w:r>
      <w:r w:rsidR="00A01FD3" w:rsidRPr="00C3672B">
        <w:t xml:space="preserve">. </w:t>
      </w:r>
      <w:r w:rsidRPr="00C3672B">
        <w:t>Irait-on se casser le cou dans cette obscurité</w:t>
      </w:r>
      <w:r w:rsidR="00A01FD3" w:rsidRPr="00C3672B">
        <w:t xml:space="preserve">, </w:t>
      </w:r>
      <w:r w:rsidRPr="00C3672B">
        <w:t>par les chemins du Berry</w:t>
      </w:r>
      <w:r w:rsidR="00A01FD3" w:rsidRPr="00C3672B">
        <w:t xml:space="preserve">, </w:t>
      </w:r>
      <w:r w:rsidRPr="00C3672B">
        <w:t>les plus mauvais de France</w:t>
      </w:r>
      <w:r w:rsidR="00A01FD3" w:rsidRPr="00C3672B">
        <w:t xml:space="preserve">, </w:t>
      </w:r>
      <w:r w:rsidRPr="00C3672B">
        <w:t xml:space="preserve">pour faire cinq </w:t>
      </w:r>
      <w:r w:rsidRPr="00C3672B">
        <w:lastRenderedPageBreak/>
        <w:t>grandes lieues</w:t>
      </w:r>
      <w:r w:rsidR="00A01FD3" w:rsidRPr="00C3672B">
        <w:t xml:space="preserve">, </w:t>
      </w:r>
      <w:r w:rsidRPr="00C3672B">
        <w:t>jusqu</w:t>
      </w:r>
      <w:r w:rsidR="00A01FD3" w:rsidRPr="00C3672B">
        <w:t>’</w:t>
      </w:r>
      <w:r w:rsidRPr="00C3672B">
        <w:t>à une gentilhommière entourée de fossés pleins d</w:t>
      </w:r>
      <w:r w:rsidR="00A01FD3" w:rsidRPr="00C3672B">
        <w:t>’</w:t>
      </w:r>
      <w:r w:rsidRPr="00C3672B">
        <w:t>eau</w:t>
      </w:r>
      <w:r w:rsidR="00224814" w:rsidRPr="00C3672B">
        <w:rPr>
          <w:rFonts w:ascii="Times New Roman" w:hAnsi="Times New Roman"/>
        </w:rPr>
        <w:t> </w:t>
      </w:r>
      <w:r w:rsidR="00A01FD3" w:rsidRPr="00C3672B">
        <w:t>?</w:t>
      </w:r>
    </w:p>
    <w:p w14:paraId="13D1BCD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Si nous y arrivons</w:t>
      </w:r>
      <w:r w:rsidRPr="00C3672B">
        <w:t xml:space="preserve">, </w:t>
      </w:r>
      <w:r w:rsidR="00A13117" w:rsidRPr="00C3672B">
        <w:t>qu</w:t>
      </w:r>
      <w:r w:rsidRPr="00C3672B">
        <w:t>’</w:t>
      </w:r>
      <w:r w:rsidR="00A13117" w:rsidRPr="00C3672B">
        <w:t>y verrons-nous</w:t>
      </w:r>
      <w:r w:rsidRPr="00C3672B">
        <w:t xml:space="preserve">, </w:t>
      </w:r>
      <w:r w:rsidR="00A13117" w:rsidRPr="00C3672B">
        <w:t>hors les grenouilles qui chantent dans les douves</w:t>
      </w:r>
      <w:r w:rsidRPr="00C3672B">
        <w:t xml:space="preserve">, </w:t>
      </w:r>
      <w:r w:rsidR="00A13117" w:rsidRPr="00C3672B">
        <w:t>un pont levé</w:t>
      </w:r>
      <w:r w:rsidRPr="00C3672B">
        <w:t xml:space="preserve">, </w:t>
      </w:r>
      <w:r w:rsidR="00A13117" w:rsidRPr="00C3672B">
        <w:t>des chiens aboyant assez haut pour nous mettre aux trousses tous les gens du pays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On nous arquebuserait</w:t>
      </w:r>
      <w:r w:rsidRPr="00C3672B">
        <w:t xml:space="preserve">, </w:t>
      </w:r>
      <w:r w:rsidR="00A13117" w:rsidRPr="00C3672B">
        <w:t>m</w:t>
      </w:r>
      <w:r w:rsidR="00A13117" w:rsidRPr="00C3672B">
        <w:rPr>
          <w:rFonts w:cs="Amasis30"/>
        </w:rPr>
        <w:t>ê</w:t>
      </w:r>
      <w:r w:rsidR="00A13117" w:rsidRPr="00C3672B">
        <w:t>me</w:t>
      </w:r>
      <w:r w:rsidRPr="00C3672B">
        <w:t xml:space="preserve">, </w:t>
      </w:r>
      <w:r w:rsidR="00A13117" w:rsidRPr="00C3672B">
        <w:t>que je n</w:t>
      </w:r>
      <w:r w:rsidRPr="00C3672B">
        <w:rPr>
          <w:rFonts w:cs="Amasis30"/>
        </w:rPr>
        <w:t>’</w:t>
      </w:r>
      <w:r w:rsidR="00A13117" w:rsidRPr="00C3672B">
        <w:t>en serais pas surpris</w:t>
      </w:r>
      <w:r w:rsidRPr="00C3672B">
        <w:t xml:space="preserve">. </w:t>
      </w:r>
      <w:r w:rsidR="00A13117" w:rsidRPr="00C3672B">
        <w:t>Et puis</w:t>
      </w:r>
      <w:r w:rsidRPr="00C3672B">
        <w:t xml:space="preserve">, </w:t>
      </w:r>
      <w:r w:rsidR="00A13117" w:rsidRPr="00C3672B">
        <w:t>croyez-vous qu</w:t>
      </w:r>
      <w:r w:rsidRPr="00C3672B">
        <w:rPr>
          <w:rFonts w:cs="Amasis30"/>
        </w:rPr>
        <w:t>’</w:t>
      </w:r>
      <w:r w:rsidR="00A13117" w:rsidRPr="00C3672B">
        <w:t>on va vous ouvrir</w:t>
      </w:r>
      <w:r w:rsidRPr="00C3672B">
        <w:t xml:space="preserve">, </w:t>
      </w:r>
      <w:r w:rsidR="00A13117" w:rsidRPr="00C3672B">
        <w:t>vous offrir le m</w:t>
      </w:r>
      <w:r w:rsidR="00A13117" w:rsidRPr="00C3672B">
        <w:rPr>
          <w:rFonts w:cs="Amasis30"/>
        </w:rPr>
        <w:t>é</w:t>
      </w:r>
      <w:r w:rsidR="00A13117" w:rsidRPr="00C3672B">
        <w:t>dianoche et faire lever la demoiselle pour vous présenter des dragées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rPr>
          <w:rFonts w:cs="Amasis30"/>
        </w:rPr>
        <w:t>À</w:t>
      </w:r>
      <w:r w:rsidR="00A13117" w:rsidRPr="00C3672B">
        <w:t xml:space="preserve"> votre place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je finirais de souper et prendrais quelques r</w:t>
      </w:r>
      <w:r w:rsidR="00A13117" w:rsidRPr="00C3672B">
        <w:rPr>
          <w:rFonts w:cs="Amasis30"/>
        </w:rPr>
        <w:t>ô</w:t>
      </w:r>
      <w:r w:rsidR="00A13117" w:rsidRPr="00C3672B">
        <w:t>ties avec l</w:t>
      </w:r>
      <w:r w:rsidRPr="00C3672B">
        <w:rPr>
          <w:rFonts w:cs="Amasis30"/>
        </w:rPr>
        <w:t>’</w:t>
      </w:r>
      <w:r w:rsidR="00A13117" w:rsidRPr="00C3672B">
        <w:t>hypocras</w:t>
      </w:r>
      <w:r w:rsidRPr="00C3672B">
        <w:t xml:space="preserve">, </w:t>
      </w:r>
      <w:r w:rsidR="00A13117" w:rsidRPr="00C3672B">
        <w:t>chose bonne par les temps humides</w:t>
      </w:r>
      <w:r w:rsidRPr="00C3672B">
        <w:t xml:space="preserve">. </w:t>
      </w:r>
      <w:r w:rsidR="00A13117" w:rsidRPr="00C3672B">
        <w:t>Demain matin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aurai bien trouvé quelque moyen d</w:t>
      </w:r>
      <w:r w:rsidRPr="00C3672B">
        <w:t>’</w:t>
      </w:r>
      <w:r w:rsidR="00A13117" w:rsidRPr="00C3672B">
        <w:t>entrer chez le bonhomme et de vous faire avoir sa fille</w:t>
      </w:r>
      <w:r w:rsidRPr="00C3672B">
        <w:t>.</w:t>
      </w:r>
    </w:p>
    <w:p w14:paraId="70456960" w14:textId="77777777" w:rsidR="00A01FD3" w:rsidRPr="00C3672B" w:rsidRDefault="00A13117" w:rsidP="00A13117">
      <w:pPr>
        <w:pStyle w:val="Taille-1Normal"/>
      </w:pPr>
      <w:r w:rsidRPr="00C3672B">
        <w:t>Mais quand ils se présentèrent</w:t>
      </w:r>
      <w:r w:rsidR="00A01FD3" w:rsidRPr="00C3672B">
        <w:t xml:space="preserve">, </w:t>
      </w:r>
      <w:r w:rsidRPr="00C3672B">
        <w:t>le lendemain</w:t>
      </w:r>
      <w:r w:rsidR="00A01FD3" w:rsidRPr="00C3672B">
        <w:t xml:space="preserve">, </w:t>
      </w:r>
      <w:r w:rsidRPr="00C3672B">
        <w:t>au château de Gardefort</w:t>
      </w:r>
      <w:r w:rsidR="00A01FD3" w:rsidRPr="00C3672B">
        <w:t xml:space="preserve">, </w:t>
      </w:r>
      <w:r w:rsidRPr="00C3672B">
        <w:t>ils trouvèrent les portes fermées</w:t>
      </w:r>
      <w:r w:rsidR="00A01FD3" w:rsidRPr="00C3672B">
        <w:t xml:space="preserve">, </w:t>
      </w:r>
      <w:r w:rsidRPr="00C3672B">
        <w:t>et la mine grise des gens qui se tenaient à l</w:t>
      </w:r>
      <w:r w:rsidR="00A01FD3" w:rsidRPr="00C3672B">
        <w:t>’</w:t>
      </w:r>
      <w:r w:rsidRPr="00C3672B">
        <w:t>huis ne leur donna pas bon espoir</w:t>
      </w:r>
      <w:r w:rsidR="00A01FD3" w:rsidRPr="00C3672B">
        <w:t xml:space="preserve">. </w:t>
      </w:r>
      <w:r w:rsidRPr="00C3672B">
        <w:t>François s</w:t>
      </w:r>
      <w:r w:rsidR="00A01FD3" w:rsidRPr="00C3672B">
        <w:t>’</w:t>
      </w:r>
      <w:r w:rsidRPr="00C3672B">
        <w:t>annonça comme venant faire une visite de voisin</w:t>
      </w:r>
      <w:r w:rsidR="00A01FD3" w:rsidRPr="00C3672B">
        <w:t xml:space="preserve">, </w:t>
      </w:r>
      <w:r w:rsidRPr="00C3672B">
        <w:t>on lui répondit que le baron était en tournée par ses terres</w:t>
      </w:r>
      <w:r w:rsidR="00A01FD3" w:rsidRPr="00C3672B">
        <w:t xml:space="preserve">, </w:t>
      </w:r>
      <w:r w:rsidRPr="00C3672B">
        <w:t>et pour plusieurs jours</w:t>
      </w:r>
      <w:r w:rsidR="00A01FD3" w:rsidRPr="00C3672B">
        <w:t xml:space="preserve">. </w:t>
      </w:r>
      <w:r w:rsidRPr="00C3672B">
        <w:t>Lazare</w:t>
      </w:r>
      <w:r w:rsidR="00A01FD3" w:rsidRPr="00C3672B">
        <w:t xml:space="preserve">, </w:t>
      </w:r>
      <w:r w:rsidRPr="00C3672B">
        <w:t>deux jours après</w:t>
      </w:r>
      <w:r w:rsidR="00A01FD3" w:rsidRPr="00C3672B">
        <w:t xml:space="preserve">, </w:t>
      </w:r>
      <w:r w:rsidRPr="00C3672B">
        <w:t>n</w:t>
      </w:r>
      <w:r w:rsidR="00A01FD3" w:rsidRPr="00C3672B">
        <w:t>’</w:t>
      </w:r>
      <w:r w:rsidRPr="00C3672B">
        <w:t>essuya pas une moindre défaite</w:t>
      </w:r>
      <w:r w:rsidR="00A01FD3" w:rsidRPr="00C3672B">
        <w:t xml:space="preserve">, </w:t>
      </w:r>
      <w:r w:rsidRPr="00C3672B">
        <w:t>car il ne put entrer</w:t>
      </w:r>
      <w:r w:rsidR="00A01FD3" w:rsidRPr="00C3672B">
        <w:t xml:space="preserve">, </w:t>
      </w:r>
      <w:r w:rsidRPr="00C3672B">
        <w:t>encore qu</w:t>
      </w:r>
      <w:r w:rsidR="00A01FD3" w:rsidRPr="00C3672B">
        <w:t>’</w:t>
      </w:r>
      <w:r w:rsidRPr="00C3672B">
        <w:t>il se donnât comme un bon huguenot arrivant d</w:t>
      </w:r>
      <w:r w:rsidR="00A01FD3" w:rsidRPr="00C3672B">
        <w:t>’</w:t>
      </w:r>
      <w:r w:rsidRPr="00C3672B">
        <w:t>Angleterre</w:t>
      </w:r>
      <w:r w:rsidR="00A01FD3" w:rsidRPr="00C3672B">
        <w:t xml:space="preserve">. </w:t>
      </w:r>
      <w:r w:rsidRPr="00C3672B">
        <w:t>Il en conclut</w:t>
      </w:r>
      <w:r w:rsidR="00A01FD3" w:rsidRPr="00C3672B">
        <w:t xml:space="preserve">, </w:t>
      </w:r>
      <w:r w:rsidRPr="00C3672B">
        <w:t>avec sagesse</w:t>
      </w:r>
      <w:r w:rsidR="00A01FD3" w:rsidRPr="00C3672B">
        <w:t xml:space="preserve">, </w:t>
      </w:r>
      <w:r w:rsidRPr="00C3672B">
        <w:t>que lui</w:t>
      </w:r>
      <w:r w:rsidR="00A01FD3" w:rsidRPr="00C3672B">
        <w:t xml:space="preserve">, </w:t>
      </w:r>
      <w:r w:rsidRPr="00C3672B">
        <w:t>comme son maître</w:t>
      </w:r>
      <w:r w:rsidR="00A01FD3" w:rsidRPr="00C3672B">
        <w:t xml:space="preserve">, </w:t>
      </w:r>
      <w:r w:rsidRPr="00C3672B">
        <w:t>étaient connus dans le pays</w:t>
      </w:r>
      <w:r w:rsidR="00A01FD3" w:rsidRPr="00C3672B">
        <w:t xml:space="preserve">, </w:t>
      </w:r>
      <w:r w:rsidRPr="00C3672B">
        <w:t>et qu</w:t>
      </w:r>
      <w:r w:rsidR="00A01FD3" w:rsidRPr="00C3672B">
        <w:t>’</w:t>
      </w:r>
      <w:r w:rsidRPr="00C3672B">
        <w:t>il fallait chercher d</w:t>
      </w:r>
      <w:r w:rsidR="00A01FD3" w:rsidRPr="00C3672B">
        <w:t>’</w:t>
      </w:r>
      <w:r w:rsidRPr="00C3672B">
        <w:t>autres voies</w:t>
      </w:r>
      <w:r w:rsidR="00A01FD3" w:rsidRPr="00C3672B">
        <w:t>.</w:t>
      </w:r>
    </w:p>
    <w:p w14:paraId="31E884B5" w14:textId="77777777" w:rsidR="00A01FD3" w:rsidRPr="00C3672B" w:rsidRDefault="00A13117" w:rsidP="00A13117">
      <w:pPr>
        <w:pStyle w:val="Taille-1Normal"/>
      </w:pPr>
      <w:r w:rsidRPr="00C3672B">
        <w:t>Pendant toute une semaine François</w:t>
      </w:r>
      <w:r w:rsidR="00A01FD3" w:rsidRPr="00C3672B">
        <w:t xml:space="preserve">, </w:t>
      </w:r>
      <w:r w:rsidRPr="00C3672B">
        <w:t>Lazare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autres laquais rôdèrent autour du château de Gardefort</w:t>
      </w:r>
      <w:r w:rsidR="00A01FD3" w:rsidRPr="00C3672B">
        <w:t xml:space="preserve">. </w:t>
      </w:r>
      <w:r w:rsidRPr="00C3672B">
        <w:t>La petite gentilhommière</w:t>
      </w:r>
      <w:r w:rsidR="00A01FD3" w:rsidRPr="00C3672B">
        <w:t xml:space="preserve">, </w:t>
      </w:r>
      <w:r w:rsidRPr="00C3672B">
        <w:t>obstinément close</w:t>
      </w:r>
      <w:r w:rsidR="00A01FD3" w:rsidRPr="00C3672B">
        <w:t xml:space="preserve">, </w:t>
      </w:r>
      <w:r w:rsidRPr="00C3672B">
        <w:t>ne s</w:t>
      </w:r>
      <w:r w:rsidR="00A01FD3" w:rsidRPr="00C3672B">
        <w:t>’</w:t>
      </w:r>
      <w:r w:rsidRPr="00C3672B">
        <w:t>ouvrit pour aucun d</w:t>
      </w:r>
      <w:r w:rsidR="00A01FD3" w:rsidRPr="00C3672B">
        <w:t>’</w:t>
      </w:r>
      <w:r w:rsidRPr="00C3672B">
        <w:t>eux</w:t>
      </w:r>
      <w:r w:rsidR="00A01FD3" w:rsidRPr="00C3672B">
        <w:t xml:space="preserve">. </w:t>
      </w:r>
      <w:r w:rsidRPr="00C3672B">
        <w:t>Lazare fit échapper un faucon dans le parc</w:t>
      </w:r>
      <w:r w:rsidR="00A01FD3" w:rsidRPr="00C3672B">
        <w:t xml:space="preserve">, </w:t>
      </w:r>
      <w:r w:rsidRPr="00C3672B">
        <w:t>puis s</w:t>
      </w:r>
      <w:r w:rsidR="00A01FD3" w:rsidRPr="00C3672B">
        <w:t>’</w:t>
      </w:r>
      <w:r w:rsidRPr="00C3672B">
        <w:t>en vint le réclamer</w:t>
      </w:r>
      <w:r w:rsidR="00A01FD3" w:rsidRPr="00C3672B">
        <w:t xml:space="preserve">. </w:t>
      </w:r>
      <w:r w:rsidRPr="00C3672B">
        <w:t>On ne lui laissa pas franchir la porte du pont et on lui rapporta son oiseau sans compliments</w:t>
      </w:r>
      <w:r w:rsidR="00A01FD3" w:rsidRPr="00C3672B">
        <w:t xml:space="preserve">. </w:t>
      </w:r>
      <w:r w:rsidRPr="00C3672B">
        <w:t>François envoya alors un de ses écuyers</w:t>
      </w:r>
      <w:r w:rsidR="00A01FD3" w:rsidRPr="00C3672B">
        <w:t xml:space="preserve">, </w:t>
      </w:r>
      <w:r w:rsidRPr="00C3672B">
        <w:t>Labriche</w:t>
      </w:r>
      <w:r w:rsidR="00A01FD3" w:rsidRPr="00C3672B">
        <w:t xml:space="preserve">, </w:t>
      </w:r>
      <w:r w:rsidRPr="00C3672B">
        <w:t>prendre des nouvelles du baron</w:t>
      </w:r>
      <w:r w:rsidR="00A01FD3" w:rsidRPr="00C3672B">
        <w:t xml:space="preserve">, </w:t>
      </w:r>
      <w:r w:rsidRPr="00C3672B">
        <w:t>comme s</w:t>
      </w:r>
      <w:r w:rsidR="00A01FD3" w:rsidRPr="00C3672B">
        <w:t>’</w:t>
      </w:r>
      <w:r w:rsidRPr="00C3672B">
        <w:t xml:space="preserve">il était un serviteur de </w:t>
      </w:r>
      <w:r w:rsidR="00A01FD3" w:rsidRPr="00C3672B">
        <w:t>M. </w:t>
      </w:r>
      <w:r w:rsidRPr="00C3672B">
        <w:t>l</w:t>
      </w:r>
      <w:r w:rsidR="00A01FD3" w:rsidRPr="00C3672B">
        <w:t>’</w:t>
      </w:r>
      <w:r w:rsidRPr="00C3672B">
        <w:t>Amiral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Labriche se d</w:t>
      </w:r>
      <w:r w:rsidRPr="00C3672B">
        <w:rPr>
          <w:rFonts w:cs="Amasis30"/>
        </w:rPr>
        <w:t>é</w:t>
      </w:r>
      <w:r w:rsidRPr="00C3672B">
        <w:t>guisa sous une livr</w:t>
      </w:r>
      <w:r w:rsidRPr="00C3672B">
        <w:rPr>
          <w:rFonts w:cs="Amasis30"/>
        </w:rPr>
        <w:t>é</w:t>
      </w:r>
      <w:r w:rsidRPr="00C3672B">
        <w:t>e aux couleurs des Châtillon</w:t>
      </w:r>
      <w:r w:rsidR="00A01FD3" w:rsidRPr="00C3672B">
        <w:t xml:space="preserve">, </w:t>
      </w:r>
      <w:r w:rsidRPr="00C3672B">
        <w:t>mais il ne pénétra pas loin et fut congédié avant d</w:t>
      </w:r>
      <w:r w:rsidR="00A01FD3" w:rsidRPr="00C3672B">
        <w:t>’</w:t>
      </w:r>
      <w:r w:rsidRPr="00C3672B">
        <w:t>avoir passé l</w:t>
      </w:r>
      <w:r w:rsidR="00A01FD3" w:rsidRPr="00C3672B">
        <w:t>’</w:t>
      </w:r>
      <w:r w:rsidRPr="00C3672B">
        <w:t>avant-cour</w:t>
      </w:r>
      <w:r w:rsidR="00A01FD3" w:rsidRPr="00C3672B">
        <w:t>.</w:t>
      </w:r>
    </w:p>
    <w:p w14:paraId="4037DEE8" w14:textId="77777777" w:rsidR="00A01FD3" w:rsidRPr="00C3672B" w:rsidRDefault="00A13117" w:rsidP="00A13117">
      <w:pPr>
        <w:pStyle w:val="Taille-1Normal"/>
      </w:pPr>
      <w:r w:rsidRPr="00C3672B">
        <w:t>François s</w:t>
      </w:r>
      <w:r w:rsidR="00A01FD3" w:rsidRPr="00C3672B">
        <w:t>’</w:t>
      </w:r>
      <w:r w:rsidRPr="00C3672B">
        <w:t>en désespéra</w:t>
      </w:r>
      <w:r w:rsidR="00A01FD3" w:rsidRPr="00C3672B">
        <w:t xml:space="preserve">, </w:t>
      </w:r>
      <w:r w:rsidRPr="00C3672B">
        <w:t>car le baron</w:t>
      </w:r>
      <w:r w:rsidR="00A01FD3" w:rsidRPr="00C3672B">
        <w:t xml:space="preserve">, </w:t>
      </w:r>
      <w:r w:rsidRPr="00C3672B">
        <w:t>non plus que sa fille</w:t>
      </w:r>
      <w:r w:rsidR="00A01FD3" w:rsidRPr="00C3672B">
        <w:t xml:space="preserve">, </w:t>
      </w:r>
      <w:r w:rsidRPr="00C3672B">
        <w:t>ne sortait jamais</w:t>
      </w:r>
      <w:r w:rsidR="00A01FD3" w:rsidRPr="00C3672B">
        <w:t xml:space="preserve">, </w:t>
      </w:r>
      <w:r w:rsidRPr="00C3672B">
        <w:t>et il apprit par un marmiton</w:t>
      </w:r>
      <w:r w:rsidR="00A01FD3" w:rsidRPr="00C3672B">
        <w:t xml:space="preserve">, </w:t>
      </w:r>
      <w:r w:rsidRPr="00C3672B">
        <w:t>dont il soudoya les services</w:t>
      </w:r>
      <w:r w:rsidR="00A01FD3" w:rsidRPr="00C3672B">
        <w:t xml:space="preserve">, </w:t>
      </w:r>
      <w:r w:rsidRPr="00C3672B">
        <w:t>que les Gardefort n</w:t>
      </w:r>
      <w:r w:rsidR="00A01FD3" w:rsidRPr="00C3672B">
        <w:t>’</w:t>
      </w:r>
      <w:r w:rsidRPr="00C3672B">
        <w:t>allaient plus au prêche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un ministre g</w:t>
      </w:r>
      <w:r w:rsidRPr="00C3672B">
        <w:rPr>
          <w:rFonts w:cs="Amasis30"/>
        </w:rPr>
        <w:t>é</w:t>
      </w:r>
      <w:r w:rsidRPr="00C3672B">
        <w:t>nevois</w:t>
      </w:r>
      <w:r w:rsidR="00A01FD3" w:rsidRPr="00C3672B">
        <w:t xml:space="preserve">, </w:t>
      </w:r>
      <w:r w:rsidRPr="00C3672B">
        <w:t>arriv</w:t>
      </w:r>
      <w:r w:rsidRPr="00C3672B">
        <w:rPr>
          <w:rFonts w:cs="Amasis30"/>
        </w:rPr>
        <w:t>é</w:t>
      </w:r>
      <w:r w:rsidRPr="00C3672B">
        <w:t xml:space="preserve"> avec Andr</w:t>
      </w:r>
      <w:r w:rsidRPr="00C3672B">
        <w:rPr>
          <w:rFonts w:cs="Amasis30"/>
        </w:rPr>
        <w:t>é</w:t>
      </w:r>
      <w:r w:rsidRPr="00C3672B">
        <w:t>as Butschli</w:t>
      </w:r>
      <w:r w:rsidR="00A01FD3" w:rsidRPr="00C3672B">
        <w:t xml:space="preserve">, </w:t>
      </w:r>
      <w:r w:rsidRPr="00C3672B">
        <w:t>remplissait au ch</w:t>
      </w:r>
      <w:r w:rsidRPr="00C3672B">
        <w:rPr>
          <w:rFonts w:cs="Amasis30"/>
        </w:rPr>
        <w:t>â</w:t>
      </w:r>
      <w:r w:rsidRPr="00C3672B">
        <w:t>teau l</w:t>
      </w:r>
      <w:r w:rsidR="00A01FD3" w:rsidRPr="00C3672B">
        <w:rPr>
          <w:rFonts w:cs="Amasis30"/>
        </w:rPr>
        <w:t>’</w:t>
      </w:r>
      <w:r w:rsidRPr="00C3672B">
        <w:t xml:space="preserve">office de </w:t>
      </w:r>
      <w:r w:rsidRPr="00C3672B">
        <w:lastRenderedPageBreak/>
        <w:t>chapelain</w:t>
      </w:r>
      <w:r w:rsidR="00A01FD3" w:rsidRPr="00C3672B">
        <w:t xml:space="preserve">, </w:t>
      </w:r>
      <w:r w:rsidRPr="00C3672B">
        <w:t>et le grand Andr</w:t>
      </w:r>
      <w:r w:rsidRPr="00C3672B">
        <w:rPr>
          <w:rFonts w:cs="Amasis30"/>
        </w:rPr>
        <w:t>é</w:t>
      </w:r>
      <w:r w:rsidRPr="00C3672B">
        <w:t>as lui-m</w:t>
      </w:r>
      <w:r w:rsidRPr="00C3672B">
        <w:rPr>
          <w:rFonts w:cs="Amasis30"/>
        </w:rPr>
        <w:t>ê</w:t>
      </w:r>
      <w:r w:rsidRPr="00C3672B">
        <w:t>me y recevait l</w:t>
      </w:r>
      <w:r w:rsidR="00A01FD3" w:rsidRPr="00C3672B">
        <w:rPr>
          <w:rFonts w:cs="Amasis30"/>
        </w:rPr>
        <w:t>’</w:t>
      </w:r>
      <w:r w:rsidRPr="00C3672B">
        <w:t>hospitalit</w:t>
      </w:r>
      <w:r w:rsidRPr="00C3672B">
        <w:rPr>
          <w:rFonts w:cs="Amasis30"/>
        </w:rPr>
        <w:t>é</w:t>
      </w:r>
      <w:r w:rsidR="00A01FD3" w:rsidRPr="00C3672B">
        <w:t xml:space="preserve">. </w:t>
      </w:r>
      <w:r w:rsidRPr="00C3672B">
        <w:t xml:space="preserve">Cela donna </w:t>
      </w:r>
      <w:r w:rsidRPr="00C3672B">
        <w:rPr>
          <w:rFonts w:cs="Amasis30"/>
        </w:rPr>
        <w:t>à</w:t>
      </w:r>
      <w:r w:rsidRPr="00C3672B">
        <w:t xml:space="preserve"> Fran</w:t>
      </w:r>
      <w:r w:rsidRPr="00C3672B">
        <w:rPr>
          <w:rFonts w:cs="Amasis30"/>
        </w:rPr>
        <w:t>ç</w:t>
      </w:r>
      <w:r w:rsidRPr="00C3672B">
        <w:t>ois l</w:t>
      </w:r>
      <w:r w:rsidR="00A01FD3" w:rsidRPr="00C3672B">
        <w:rPr>
          <w:rFonts w:cs="Amasis30"/>
        </w:rPr>
        <w:t>’</w:t>
      </w:r>
      <w:r w:rsidRPr="00C3672B">
        <w:t>id</w:t>
      </w:r>
      <w:r w:rsidRPr="00C3672B">
        <w:rPr>
          <w:rFonts w:cs="Amasis30"/>
        </w:rPr>
        <w:t>é</w:t>
      </w:r>
      <w:r w:rsidRPr="00C3672B">
        <w:t>e d</w:t>
      </w:r>
      <w:r w:rsidR="00A01FD3" w:rsidRPr="00C3672B">
        <w:rPr>
          <w:rFonts w:cs="Amasis30"/>
        </w:rPr>
        <w:t>’</w:t>
      </w:r>
      <w:r w:rsidRPr="00C3672B">
        <w:t>aller mettre le feu chez le baron</w:t>
      </w:r>
      <w:r w:rsidR="00A01FD3" w:rsidRPr="00C3672B">
        <w:t xml:space="preserve">. </w:t>
      </w:r>
      <w:r w:rsidRPr="00C3672B">
        <w:t>Mais les jours s</w:t>
      </w:r>
      <w:r w:rsidR="00A01FD3" w:rsidRPr="00C3672B">
        <w:rPr>
          <w:rFonts w:cs="Amasis30"/>
        </w:rPr>
        <w:t>’</w:t>
      </w:r>
      <w:r w:rsidRPr="00C3672B">
        <w:t>usaient en vains stratag</w:t>
      </w:r>
      <w:r w:rsidRPr="00C3672B">
        <w:rPr>
          <w:rFonts w:cs="Amasis30"/>
        </w:rPr>
        <w:t>è</w:t>
      </w:r>
      <w:r w:rsidRPr="00C3672B">
        <w:t>mes</w:t>
      </w:r>
      <w:r w:rsidR="00A01FD3" w:rsidRPr="00C3672B">
        <w:t xml:space="preserve">, </w:t>
      </w:r>
      <w:r w:rsidRPr="00C3672B">
        <w:t>et Fran</w:t>
      </w:r>
      <w:r w:rsidRPr="00C3672B">
        <w:rPr>
          <w:rFonts w:cs="Amasis30"/>
        </w:rPr>
        <w:t>ç</w:t>
      </w:r>
      <w:r w:rsidRPr="00C3672B">
        <w:t>ois d</w:t>
      </w:r>
      <w:r w:rsidRPr="00C3672B">
        <w:rPr>
          <w:rFonts w:cs="Amasis30"/>
        </w:rPr>
        <w:t>é</w:t>
      </w:r>
      <w:r w:rsidRPr="00C3672B">
        <w:t>ployait une activit</w:t>
      </w:r>
      <w:r w:rsidRPr="00C3672B">
        <w:rPr>
          <w:rFonts w:cs="Amasis30"/>
        </w:rPr>
        <w:t>é</w:t>
      </w:r>
      <w:r w:rsidRPr="00C3672B">
        <w:t xml:space="preserve"> f</w:t>
      </w:r>
      <w:r w:rsidRPr="00C3672B">
        <w:rPr>
          <w:rFonts w:cs="Amasis30"/>
        </w:rPr>
        <w:t>é</w:t>
      </w:r>
      <w:r w:rsidRPr="00C3672B">
        <w:t>brile</w:t>
      </w:r>
      <w:r w:rsidR="00A01FD3" w:rsidRPr="00C3672B">
        <w:t xml:space="preserve">, </w:t>
      </w:r>
      <w:r w:rsidRPr="00C3672B">
        <w:t>pi</w:t>
      </w:r>
      <w:r w:rsidRPr="00C3672B">
        <w:rPr>
          <w:rFonts w:cs="Amasis30"/>
        </w:rPr>
        <w:t>é</w:t>
      </w:r>
      <w:r w:rsidRPr="00C3672B">
        <w:t>tinant sur place</w:t>
      </w:r>
      <w:r w:rsidR="00A01FD3" w:rsidRPr="00C3672B">
        <w:t xml:space="preserve">, </w:t>
      </w:r>
      <w:r w:rsidRPr="00C3672B">
        <w:t>comme si</w:t>
      </w:r>
      <w:r w:rsidR="00A01FD3" w:rsidRPr="00C3672B">
        <w:t xml:space="preserve">, </w:t>
      </w:r>
      <w:r w:rsidRPr="00C3672B">
        <w:t>en s</w:t>
      </w:r>
      <w:r w:rsidR="00A01FD3" w:rsidRPr="00C3672B">
        <w:t>’</w:t>
      </w:r>
      <w:r w:rsidRPr="00C3672B">
        <w:t>occupant sans trêve de celle qu</w:t>
      </w:r>
      <w:r w:rsidR="00A01FD3" w:rsidRPr="00C3672B">
        <w:t>’</w:t>
      </w:r>
      <w:r w:rsidRPr="00C3672B">
        <w:t>il aimait</w:t>
      </w:r>
      <w:r w:rsidR="00A01FD3" w:rsidRPr="00C3672B">
        <w:t xml:space="preserve">, </w:t>
      </w:r>
      <w:r w:rsidRPr="00C3672B">
        <w:t>il arrivait effectivement à se rapprocher d</w:t>
      </w:r>
      <w:r w:rsidR="00A01FD3" w:rsidRPr="00C3672B">
        <w:t>’</w:t>
      </w:r>
      <w:r w:rsidRPr="00C3672B">
        <w:t>elle</w:t>
      </w:r>
      <w:r w:rsidR="00A01FD3" w:rsidRPr="00C3672B">
        <w:t xml:space="preserve">, </w:t>
      </w:r>
      <w:r w:rsidRPr="00C3672B">
        <w:t>et toujours il espérait trouver une occasion favorable à son amour</w:t>
      </w:r>
      <w:r w:rsidR="00A01FD3" w:rsidRPr="00C3672B">
        <w:t xml:space="preserve">. </w:t>
      </w:r>
      <w:r w:rsidRPr="00C3672B">
        <w:t>Lazare</w:t>
      </w:r>
      <w:r w:rsidR="00A01FD3" w:rsidRPr="00C3672B">
        <w:t xml:space="preserve">, </w:t>
      </w:r>
      <w:r w:rsidRPr="00C3672B">
        <w:t>vexé du peu de succès de ses ruses</w:t>
      </w:r>
      <w:r w:rsidR="00A01FD3" w:rsidRPr="00C3672B">
        <w:t xml:space="preserve">, </w:t>
      </w:r>
      <w:r w:rsidRPr="00C3672B">
        <w:t>attendait</w:t>
      </w:r>
      <w:r w:rsidR="00A01FD3" w:rsidRPr="00C3672B">
        <w:t xml:space="preserve">, </w:t>
      </w:r>
      <w:r w:rsidRPr="00C3672B">
        <w:t>découragé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un autre vent soufflât et tournât la tête du comte vers un autre but</w:t>
      </w:r>
      <w:r w:rsidR="00A01FD3" w:rsidRPr="00C3672B">
        <w:t xml:space="preserve">. </w:t>
      </w:r>
      <w:r w:rsidRPr="00C3672B">
        <w:t>Au reste</w:t>
      </w:r>
      <w:r w:rsidR="00A01FD3" w:rsidRPr="00C3672B">
        <w:t xml:space="preserve">, </w:t>
      </w:r>
      <w:r w:rsidRPr="00C3672B">
        <w:t>il ne comprenait rien à cette extraordinaire passion</w:t>
      </w:r>
      <w:r w:rsidR="00A01FD3" w:rsidRPr="00C3672B">
        <w:t xml:space="preserve">, </w:t>
      </w:r>
      <w:r w:rsidRPr="00C3672B">
        <w:t>parlait de magie</w:t>
      </w:r>
      <w:r w:rsidR="00A01FD3" w:rsidRPr="00C3672B">
        <w:t xml:space="preserve">, </w:t>
      </w:r>
      <w:r w:rsidRPr="00C3672B">
        <w:t>essayait sans cesse les vins et les mets</w:t>
      </w:r>
      <w:r w:rsidR="00A01FD3" w:rsidRPr="00C3672B">
        <w:t xml:space="preserve">, </w:t>
      </w:r>
      <w:r w:rsidRPr="00C3672B">
        <w:t>craignant les philtres</w:t>
      </w:r>
      <w:r w:rsidR="00A01FD3" w:rsidRPr="00C3672B">
        <w:t xml:space="preserve">. </w:t>
      </w:r>
      <w:r w:rsidRPr="00C3672B">
        <w:t>Et il se demandait pourquoi François</w:t>
      </w:r>
      <w:r w:rsidR="00A01FD3" w:rsidRPr="00C3672B">
        <w:t xml:space="preserve">, </w:t>
      </w:r>
      <w:r w:rsidRPr="00C3672B">
        <w:t>à moins d</w:t>
      </w:r>
      <w:r w:rsidR="00A01FD3" w:rsidRPr="00C3672B">
        <w:t>’</w:t>
      </w:r>
      <w:r w:rsidRPr="00C3672B">
        <w:t>être ensorcelé</w:t>
      </w:r>
      <w:r w:rsidR="00A01FD3" w:rsidRPr="00C3672B">
        <w:t xml:space="preserve">, </w:t>
      </w:r>
      <w:r w:rsidRPr="00C3672B">
        <w:t>se rendait ainsi amoureux d</w:t>
      </w:r>
      <w:r w:rsidR="00A01FD3" w:rsidRPr="00C3672B">
        <w:t>’</w:t>
      </w:r>
      <w:r w:rsidRPr="00C3672B">
        <w:t>une petite fille entrevue à peine quelques instants</w:t>
      </w:r>
      <w:r w:rsidR="00A01FD3" w:rsidRPr="00C3672B">
        <w:t>.</w:t>
      </w:r>
    </w:p>
    <w:p w14:paraId="3A6F4B3D" w14:textId="77777777" w:rsidR="00A01FD3" w:rsidRPr="00C3672B" w:rsidRDefault="00A13117" w:rsidP="00A13117">
      <w:pPr>
        <w:pStyle w:val="Taille-1Normal"/>
      </w:pPr>
      <w:r w:rsidRPr="00C3672B">
        <w:t>Mais François passait sa vie à errer par les chemins</w:t>
      </w:r>
      <w:r w:rsidR="00A01FD3" w:rsidRPr="00C3672B">
        <w:t xml:space="preserve">, </w:t>
      </w:r>
      <w:r w:rsidRPr="00C3672B">
        <w:t>poussant son cheval</w:t>
      </w:r>
      <w:r w:rsidR="00A01FD3" w:rsidRPr="00C3672B">
        <w:t xml:space="preserve">, </w:t>
      </w:r>
      <w:r w:rsidRPr="00C3672B">
        <w:t>refaisant sans cesse la route entre la grange et sa maison</w:t>
      </w:r>
      <w:r w:rsidR="00A01FD3" w:rsidRPr="00C3672B">
        <w:t xml:space="preserve">, </w:t>
      </w:r>
      <w:r w:rsidRPr="00C3672B">
        <w:t>comme si la force de son amour dût y ramener celle dont le souvenir suffisait à occuper sa vie</w:t>
      </w:r>
      <w:r w:rsidR="00A01FD3" w:rsidRPr="00C3672B">
        <w:t xml:space="preserve">. </w:t>
      </w:r>
      <w:r w:rsidRPr="00C3672B">
        <w:t>Et il tressaillait dès qu</w:t>
      </w:r>
      <w:r w:rsidR="00A01FD3" w:rsidRPr="00C3672B">
        <w:t>’</w:t>
      </w:r>
      <w:r w:rsidRPr="00C3672B">
        <w:t>il apercevait la silhouette d</w:t>
      </w:r>
      <w:r w:rsidR="00A01FD3" w:rsidRPr="00C3672B">
        <w:t>’</w:t>
      </w:r>
      <w:r w:rsidRPr="00C3672B">
        <w:t>une femme</w:t>
      </w:r>
      <w:r w:rsidR="00A01FD3" w:rsidRPr="00C3672B">
        <w:t xml:space="preserve">, </w:t>
      </w:r>
      <w:r w:rsidRPr="00C3672B">
        <w:t>effrayait les paysannes travaillant par les champs</w:t>
      </w:r>
      <w:r w:rsidR="00A01FD3" w:rsidRPr="00C3672B">
        <w:t xml:space="preserve">, </w:t>
      </w:r>
      <w:r w:rsidRPr="00C3672B">
        <w:t>en courant de leur côté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arrêtait au moindre bruit qui devait</w:t>
      </w:r>
      <w:r w:rsidR="00A01FD3" w:rsidRPr="00C3672B">
        <w:t xml:space="preserve">, </w:t>
      </w:r>
      <w:r w:rsidRPr="00C3672B">
        <w:t>peut-être</w:t>
      </w:r>
      <w:r w:rsidR="00A01FD3" w:rsidRPr="00C3672B">
        <w:t xml:space="preserve">, </w:t>
      </w:r>
      <w:r w:rsidRPr="00C3672B">
        <w:t>annoncer sa venue</w:t>
      </w:r>
      <w:r w:rsidR="00A01FD3" w:rsidRPr="00C3672B">
        <w:t xml:space="preserve">, </w:t>
      </w:r>
      <w:r w:rsidRPr="00C3672B">
        <w:t>et pour lui la nature entière se rattachait à la fille du vieux baron</w:t>
      </w:r>
      <w:r w:rsidR="00A01FD3" w:rsidRPr="00C3672B">
        <w:t>.</w:t>
      </w:r>
    </w:p>
    <w:p w14:paraId="5AA63EA5" w14:textId="77777777" w:rsidR="00A01FD3" w:rsidRPr="00C3672B" w:rsidRDefault="00A13117" w:rsidP="00A13117">
      <w:pPr>
        <w:pStyle w:val="Taille-1Normal"/>
      </w:pPr>
      <w:r w:rsidRPr="00C3672B">
        <w:t>Il devenait nerveux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exténuait de jeûne</w:t>
      </w:r>
      <w:r w:rsidR="00A01FD3" w:rsidRPr="00C3672B">
        <w:t xml:space="preserve">, </w:t>
      </w:r>
      <w:r w:rsidRPr="00C3672B">
        <w:t>ayant perdu le boire et le manger</w:t>
      </w:r>
      <w:r w:rsidR="00A01FD3" w:rsidRPr="00C3672B">
        <w:t xml:space="preserve">, </w:t>
      </w:r>
      <w:r w:rsidRPr="00C3672B">
        <w:t>et il ne dormait point la nuit</w:t>
      </w:r>
      <w:r w:rsidR="00A01FD3" w:rsidRPr="00C3672B">
        <w:t xml:space="preserve">. </w:t>
      </w:r>
      <w:r w:rsidRPr="00C3672B">
        <w:t>Son esprit superstitieux s</w:t>
      </w:r>
      <w:r w:rsidR="00A01FD3" w:rsidRPr="00C3672B">
        <w:t>’</w:t>
      </w:r>
      <w:r w:rsidRPr="00C3672B">
        <w:t>exagérait</w:t>
      </w:r>
      <w:r w:rsidR="00A01FD3" w:rsidRPr="00C3672B">
        <w:t xml:space="preserve">, </w:t>
      </w:r>
      <w:r w:rsidRPr="00C3672B">
        <w:t>et comme il avait la tête faible</w:t>
      </w:r>
      <w:r w:rsidR="00A01FD3" w:rsidRPr="00C3672B">
        <w:t xml:space="preserve">, </w:t>
      </w:r>
      <w:r w:rsidRPr="00C3672B">
        <w:t>tout pour lui devenait présage</w:t>
      </w:r>
      <w:r w:rsidR="00A01FD3" w:rsidRPr="00C3672B">
        <w:t xml:space="preserve">, </w:t>
      </w:r>
      <w:r w:rsidRPr="00C3672B">
        <w:t>et sans cesse il interrogeait le hasard</w:t>
      </w:r>
      <w:r w:rsidR="00A01FD3" w:rsidRPr="00C3672B">
        <w:t xml:space="preserve">, </w:t>
      </w:r>
      <w:r w:rsidRPr="00C3672B">
        <w:t>étant de ceux qui restent assis</w:t>
      </w:r>
      <w:r w:rsidR="00A01FD3" w:rsidRPr="00C3672B">
        <w:t xml:space="preserve">, </w:t>
      </w:r>
      <w:r w:rsidRPr="00C3672B">
        <w:t>à la messe</w:t>
      </w:r>
      <w:r w:rsidR="00A01FD3" w:rsidRPr="00C3672B">
        <w:t xml:space="preserve">, </w:t>
      </w:r>
      <w:r w:rsidRPr="00C3672B">
        <w:t>pendant l</w:t>
      </w:r>
      <w:r w:rsidR="00A01FD3" w:rsidRPr="00C3672B">
        <w:t>’</w:t>
      </w:r>
      <w:r w:rsidRPr="00C3672B">
        <w:t>Élévation</w:t>
      </w:r>
      <w:r w:rsidR="00A01FD3" w:rsidRPr="00C3672B">
        <w:t xml:space="preserve">, </w:t>
      </w:r>
      <w:r w:rsidRPr="00C3672B">
        <w:t>dans l</w:t>
      </w:r>
      <w:r w:rsidR="00A01FD3" w:rsidRPr="00C3672B">
        <w:t>’</w:t>
      </w:r>
      <w:r w:rsidRPr="00C3672B">
        <w:t>espoir de gagner au jeu</w:t>
      </w:r>
      <w:r w:rsidR="00A01FD3" w:rsidRPr="00C3672B">
        <w:t xml:space="preserve">. </w:t>
      </w:r>
      <w:r w:rsidRPr="00C3672B">
        <w:t>Il s</w:t>
      </w:r>
      <w:r w:rsidR="00A01FD3" w:rsidRPr="00C3672B">
        <w:t>’</w:t>
      </w:r>
      <w:r w:rsidRPr="00C3672B">
        <w:t>en alla à la Trémouille</w:t>
      </w:r>
      <w:r w:rsidR="00A01FD3" w:rsidRPr="00C3672B">
        <w:t xml:space="preserve">, </w:t>
      </w:r>
      <w:r w:rsidRPr="00C3672B">
        <w:t>déguisé en bandoulier</w:t>
      </w:r>
      <w:r w:rsidR="00A01FD3" w:rsidRPr="00C3672B">
        <w:t xml:space="preserve">, </w:t>
      </w:r>
      <w:r w:rsidRPr="00C3672B">
        <w:t>fut arrêté par des sergents dangereux qui voulaient le livrer à la maréchaussée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en tua un</w:t>
      </w:r>
      <w:r w:rsidR="00A01FD3" w:rsidRPr="00C3672B">
        <w:t xml:space="preserve">, </w:t>
      </w:r>
      <w:r w:rsidRPr="00C3672B">
        <w:t>blessa les deux autres et arriva chez une sorci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, </w:t>
      </w:r>
      <w:r w:rsidRPr="00C3672B">
        <w:t>r</w:t>
      </w:r>
      <w:r w:rsidRPr="00C3672B">
        <w:rPr>
          <w:rFonts w:cs="Amasis30"/>
        </w:rPr>
        <w:t>é</w:t>
      </w:r>
      <w:r w:rsidRPr="00C3672B">
        <w:t>put</w:t>
      </w:r>
      <w:r w:rsidRPr="00C3672B">
        <w:rPr>
          <w:rFonts w:cs="Amasis30"/>
        </w:rPr>
        <w:t>é</w:t>
      </w:r>
      <w:r w:rsidRPr="00C3672B">
        <w:t>e dans le pays</w:t>
      </w:r>
      <w:r w:rsidR="00A01FD3" w:rsidRPr="00C3672B">
        <w:t xml:space="preserve">. </w:t>
      </w:r>
      <w:r w:rsidRPr="00C3672B">
        <w:t xml:space="preserve">Mais la femme </w:t>
      </w:r>
      <w:r w:rsidRPr="00C3672B">
        <w:rPr>
          <w:rFonts w:cs="Amasis30"/>
        </w:rPr>
        <w:t>é</w:t>
      </w:r>
      <w:r w:rsidRPr="00C3672B">
        <w:t>tait sortie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elle ne revint que dans la nuit</w:t>
      </w:r>
      <w:r w:rsidR="00A01FD3" w:rsidRPr="00C3672B">
        <w:t xml:space="preserve">, </w:t>
      </w:r>
      <w:r w:rsidRPr="00C3672B">
        <w:t>le lendemain</w:t>
      </w:r>
      <w:r w:rsidR="00A01FD3" w:rsidRPr="00C3672B">
        <w:t xml:space="preserve">.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on s</w:t>
      </w:r>
      <w:r w:rsidR="00A01FD3" w:rsidRPr="00C3672B">
        <w:rPr>
          <w:rFonts w:cs="Amasis30"/>
        </w:rPr>
        <w:t>’</w:t>
      </w:r>
      <w:r w:rsidRPr="00C3672B">
        <w:t>en fut dans la campagne</w:t>
      </w:r>
      <w:r w:rsidR="00A01FD3" w:rsidRPr="00C3672B">
        <w:t xml:space="preserve">, </w:t>
      </w:r>
      <w:r w:rsidRPr="00C3672B">
        <w:t>et Fran</w:t>
      </w:r>
      <w:r w:rsidRPr="00C3672B">
        <w:rPr>
          <w:rFonts w:cs="Amasis30"/>
        </w:rPr>
        <w:t>ç</w:t>
      </w:r>
      <w:r w:rsidRPr="00C3672B">
        <w:t>ois donna une cinquantaine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cus d</w:t>
      </w:r>
      <w:r w:rsidR="00A01FD3" w:rsidRPr="00C3672B">
        <w:rPr>
          <w:rFonts w:cs="Amasis30"/>
        </w:rPr>
        <w:t>’</w:t>
      </w:r>
      <w:r w:rsidRPr="00C3672B">
        <w:t>or</w:t>
      </w:r>
      <w:r w:rsidR="00A01FD3" w:rsidRPr="00C3672B">
        <w:t xml:space="preserve">, </w:t>
      </w:r>
      <w:r w:rsidRPr="00C3672B">
        <w:t>car il voulait conna</w:t>
      </w:r>
      <w:r w:rsidRPr="00C3672B">
        <w:rPr>
          <w:rFonts w:cs="Amasis30"/>
        </w:rPr>
        <w:t>î</w:t>
      </w:r>
      <w:r w:rsidRPr="00C3672B">
        <w:t>tre son sort par la magie</w:t>
      </w:r>
      <w:r w:rsidR="00A01FD3" w:rsidRPr="00C3672B">
        <w:t xml:space="preserve">. </w:t>
      </w:r>
      <w:r w:rsidRPr="00C3672B">
        <w:t>Un homme de mine sordide les rejoignit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sous ses haillons on distinguait une robe de pr</w:t>
      </w:r>
      <w:r w:rsidRPr="00C3672B">
        <w:rPr>
          <w:rFonts w:cs="Amasis30"/>
        </w:rPr>
        <w:t>ê</w:t>
      </w:r>
      <w:r w:rsidRPr="00C3672B">
        <w:t>tre</w:t>
      </w:r>
      <w:r w:rsidR="00A01FD3" w:rsidRPr="00C3672B">
        <w:t xml:space="preserve">. </w:t>
      </w:r>
      <w:r w:rsidRPr="00C3672B">
        <w:t>Il baptisa un crapaud tir</w:t>
      </w:r>
      <w:r w:rsidRPr="00C3672B">
        <w:rPr>
          <w:rFonts w:cs="Amasis30"/>
        </w:rPr>
        <w:t>é</w:t>
      </w:r>
      <w:r w:rsidRPr="00C3672B">
        <w:t xml:space="preserve"> d</w:t>
      </w:r>
      <w:r w:rsidR="00A01FD3" w:rsidRPr="00C3672B">
        <w:rPr>
          <w:rFonts w:cs="Amasis30"/>
        </w:rPr>
        <w:t>’</w:t>
      </w:r>
      <w:r w:rsidRPr="00C3672B">
        <w:t>un sac</w:t>
      </w:r>
      <w:r w:rsidR="00A01FD3" w:rsidRPr="00C3672B">
        <w:t xml:space="preserve">, </w:t>
      </w:r>
      <w:r w:rsidRPr="00C3672B">
        <w:t>lui donna le nom de Jean</w:t>
      </w:r>
      <w:r w:rsidR="00A01FD3" w:rsidRPr="00C3672B">
        <w:t xml:space="preserve">, </w:t>
      </w:r>
      <w:r w:rsidRPr="00C3672B">
        <w:t>la communion</w:t>
      </w:r>
      <w:r w:rsidR="00A01FD3" w:rsidRPr="00C3672B">
        <w:t xml:space="preserve">, </w:t>
      </w:r>
      <w:r w:rsidRPr="00C3672B">
        <w:t>un habit de velours vert</w:t>
      </w:r>
      <w:r w:rsidR="00A01FD3" w:rsidRPr="00C3672B">
        <w:t xml:space="preserve">, </w:t>
      </w:r>
      <w:r w:rsidRPr="00C3672B">
        <w:t>une couronne d</w:t>
      </w:r>
      <w:r w:rsidR="00A01FD3" w:rsidRPr="00C3672B">
        <w:t>’</w:t>
      </w:r>
      <w:r w:rsidRPr="00C3672B">
        <w:t>or</w:t>
      </w:r>
      <w:r w:rsidR="00A01FD3" w:rsidRPr="00C3672B">
        <w:t xml:space="preserve">. </w:t>
      </w:r>
      <w:r w:rsidRPr="00C3672B">
        <w:t xml:space="preserve">Mais la sorcière avait allumé du feu </w:t>
      </w:r>
      <w:r w:rsidRPr="00C3672B">
        <w:lastRenderedPageBreak/>
        <w:t>sous un chaudron</w:t>
      </w:r>
      <w:r w:rsidR="00A01FD3" w:rsidRPr="00C3672B">
        <w:t xml:space="preserve">, </w:t>
      </w:r>
      <w:r w:rsidRPr="00C3672B">
        <w:t>et elle interrogeait les vapeurs qui montaient en les divisant avec une baguette</w:t>
      </w:r>
      <w:r w:rsidR="00A01FD3" w:rsidRPr="00C3672B">
        <w:t xml:space="preserve">. </w:t>
      </w:r>
      <w:r w:rsidRPr="00C3672B">
        <w:t>La lune ne voulait pas descendre</w:t>
      </w:r>
      <w:r w:rsidR="00A01FD3" w:rsidRPr="00C3672B">
        <w:t xml:space="preserve">, </w:t>
      </w:r>
      <w:r w:rsidRPr="00C3672B">
        <w:t>et à peine prit-elle une couleur rouge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là un mauvais signe qu</w:t>
      </w:r>
      <w:r w:rsidR="00A01FD3" w:rsidRPr="00C3672B">
        <w:t>’</w:t>
      </w:r>
      <w:r w:rsidRPr="00C3672B">
        <w:t>augmentait la présence d</w:t>
      </w:r>
      <w:r w:rsidR="00A01FD3" w:rsidRPr="00C3672B">
        <w:t>’</w:t>
      </w:r>
      <w:r w:rsidRPr="00C3672B">
        <w:t>Aldébaran</w:t>
      </w:r>
      <w:r w:rsidR="00A01FD3" w:rsidRPr="00C3672B">
        <w:t xml:space="preserve">, </w:t>
      </w:r>
      <w:r w:rsidRPr="00C3672B">
        <w:t>seul luisant dans cette nuit noire</w:t>
      </w:r>
      <w:r w:rsidR="00A01FD3" w:rsidRPr="00C3672B">
        <w:t xml:space="preserve">. </w:t>
      </w:r>
      <w:r w:rsidRPr="00C3672B">
        <w:t>La vapeur annonça enfin que le gentilhomme verrait sous peu la femme qu</w:t>
      </w:r>
      <w:r w:rsidR="00A01FD3" w:rsidRPr="00C3672B">
        <w:t>’</w:t>
      </w:r>
      <w:r w:rsidRPr="00C3672B">
        <w:t>il aimait</w:t>
      </w:r>
      <w:r w:rsidR="00A01FD3" w:rsidRPr="00C3672B">
        <w:t xml:space="preserve">, </w:t>
      </w:r>
      <w:r w:rsidRPr="00C3672B">
        <w:t>et il y aurait danger de mort</w:t>
      </w:r>
      <w:r w:rsidR="00A01FD3" w:rsidRPr="00C3672B">
        <w:t xml:space="preserve">. </w:t>
      </w:r>
      <w:r w:rsidRPr="00C3672B">
        <w:t>Puis tout disparut dans l</w:t>
      </w:r>
      <w:r w:rsidR="00A01FD3" w:rsidRPr="00C3672B">
        <w:t>’</w:t>
      </w:r>
      <w:r w:rsidRPr="00C3672B">
        <w:t>obscurité</w:t>
      </w:r>
      <w:r w:rsidR="00A01FD3" w:rsidRPr="00C3672B">
        <w:t xml:space="preserve">, </w:t>
      </w:r>
      <w:r w:rsidRPr="00C3672B">
        <w:t>et François s</w:t>
      </w:r>
      <w:r w:rsidR="00A01FD3" w:rsidRPr="00C3672B">
        <w:t>’</w:t>
      </w:r>
      <w:r w:rsidRPr="00C3672B">
        <w:t>en retourna plus content</w:t>
      </w:r>
      <w:r w:rsidR="00A01FD3" w:rsidRPr="00C3672B">
        <w:t>.</w:t>
      </w:r>
    </w:p>
    <w:p w14:paraId="36BE37D4" w14:textId="77777777" w:rsidR="00A01FD3" w:rsidRPr="00C3672B" w:rsidRDefault="00A13117" w:rsidP="00A13117">
      <w:pPr>
        <w:pStyle w:val="Taille-1Normal"/>
      </w:pPr>
      <w:r w:rsidRPr="00C3672B">
        <w:t>Alors il reprit courage et se mit à rechercher les dangers</w:t>
      </w:r>
      <w:r w:rsidR="00A01FD3" w:rsidRPr="00C3672B">
        <w:t xml:space="preserve">, </w:t>
      </w:r>
      <w:r w:rsidRPr="00C3672B">
        <w:t>croyant ainsi rapprocher l</w:t>
      </w:r>
      <w:r w:rsidR="00A01FD3" w:rsidRPr="00C3672B">
        <w:t>’</w:t>
      </w:r>
      <w:r w:rsidRPr="00C3672B">
        <w:t>instant d</w:t>
      </w:r>
      <w:r w:rsidR="00A01FD3" w:rsidRPr="00C3672B">
        <w:t>’</w:t>
      </w:r>
      <w:r w:rsidRPr="00C3672B">
        <w:t>une entrevue dont il attendait l</w:t>
      </w:r>
      <w:r w:rsidR="00A01FD3" w:rsidRPr="00C3672B">
        <w:t>’</w:t>
      </w:r>
      <w:r w:rsidRPr="00C3672B">
        <w:t>impossible</w:t>
      </w:r>
      <w:r w:rsidR="00A01FD3" w:rsidRPr="00C3672B">
        <w:t xml:space="preserve">. </w:t>
      </w:r>
      <w:r w:rsidRPr="00C3672B">
        <w:t>Et son amour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aiguisant</w:t>
      </w:r>
      <w:r w:rsidR="00A01FD3" w:rsidRPr="00C3672B">
        <w:t xml:space="preserve">, </w:t>
      </w:r>
      <w:r w:rsidRPr="00C3672B">
        <w:t>devenait une douleur où il se complaisait comme s</w:t>
      </w:r>
      <w:r w:rsidR="00A01FD3" w:rsidRPr="00C3672B">
        <w:t>’</w:t>
      </w:r>
      <w:r w:rsidRPr="00C3672B">
        <w:t>il devait en sortir quelque chose de grand et dont il ne mesurait pas l</w:t>
      </w:r>
      <w:r w:rsidR="00A01FD3" w:rsidRPr="00C3672B">
        <w:t>’</w:t>
      </w:r>
      <w:r w:rsidRPr="00C3672B">
        <w:t>importance</w:t>
      </w:r>
      <w:r w:rsidR="00A01FD3" w:rsidRPr="00C3672B">
        <w:t xml:space="preserve">. </w:t>
      </w:r>
      <w:r w:rsidRPr="00C3672B">
        <w:t>Au contraire des femmes qu</w:t>
      </w:r>
      <w:r w:rsidR="00A01FD3" w:rsidRPr="00C3672B">
        <w:t>’</w:t>
      </w:r>
      <w:r w:rsidRPr="00C3672B">
        <w:t>il avait aimées jusque-là</w:t>
      </w:r>
      <w:r w:rsidR="00A01FD3" w:rsidRPr="00C3672B">
        <w:t xml:space="preserve">, </w:t>
      </w:r>
      <w:r w:rsidRPr="00C3672B">
        <w:t>la possession physique de Madeleine ne lui semblait point désirable</w:t>
      </w:r>
      <w:r w:rsidR="00A01FD3" w:rsidRPr="00C3672B">
        <w:t xml:space="preserve">, </w:t>
      </w:r>
      <w:r w:rsidRPr="00C3672B">
        <w:t>et il vivait dans un espoir sans but précis comme sans limites</w:t>
      </w:r>
      <w:r w:rsidR="00A01FD3" w:rsidRPr="00C3672B">
        <w:t xml:space="preserve">, </w:t>
      </w:r>
      <w:r w:rsidRPr="00C3672B">
        <w:t>dans lequel paraissait s</w:t>
      </w:r>
      <w:r w:rsidR="00A01FD3" w:rsidRPr="00C3672B">
        <w:t>’</w:t>
      </w:r>
      <w:r w:rsidRPr="00C3672B">
        <w:t>élargir sa vie</w:t>
      </w:r>
      <w:r w:rsidR="00A01FD3" w:rsidRPr="00C3672B">
        <w:t>.</w:t>
      </w:r>
    </w:p>
    <w:p w14:paraId="3A708B78" w14:textId="77777777" w:rsidR="00A01FD3" w:rsidRPr="00C3672B" w:rsidRDefault="00A13117" w:rsidP="00A13117">
      <w:pPr>
        <w:pStyle w:val="Taille-1Normal"/>
      </w:pPr>
      <w:r w:rsidRPr="00C3672B">
        <w:t>Lazare l</w:t>
      </w:r>
      <w:r w:rsidR="00A01FD3" w:rsidRPr="00C3672B">
        <w:t>’</w:t>
      </w:r>
      <w:r w:rsidRPr="00C3672B">
        <w:t>avait toujours considéré comme un imbécile</w:t>
      </w:r>
      <w:r w:rsidR="00A01FD3" w:rsidRPr="00C3672B">
        <w:t xml:space="preserve">, </w:t>
      </w:r>
      <w:r w:rsidRPr="00C3672B">
        <w:t>et il fut étonné</w:t>
      </w:r>
      <w:r w:rsidR="00A01FD3" w:rsidRPr="00C3672B">
        <w:t xml:space="preserve">, </w:t>
      </w:r>
      <w:r w:rsidRPr="00C3672B">
        <w:t>un jour</w:t>
      </w:r>
      <w:r w:rsidR="00A01FD3" w:rsidRPr="00C3672B">
        <w:t xml:space="preserve">, </w:t>
      </w:r>
      <w:r w:rsidRPr="00C3672B">
        <w:t>de l</w:t>
      </w:r>
      <w:r w:rsidR="00A01FD3" w:rsidRPr="00C3672B">
        <w:t>’</w:t>
      </w:r>
      <w:r w:rsidRPr="00C3672B">
        <w:t>acuité que tendait à prendre son esprit</w:t>
      </w:r>
      <w:r w:rsidR="00A01FD3" w:rsidRPr="00C3672B">
        <w:t xml:space="preserve">. </w:t>
      </w:r>
      <w:r w:rsidRPr="00C3672B">
        <w:t>François s</w:t>
      </w:r>
      <w:r w:rsidR="00A01FD3" w:rsidRPr="00C3672B">
        <w:t>’</w:t>
      </w:r>
      <w:r w:rsidRPr="00C3672B">
        <w:t>affinait comme un métal traité par l</w:t>
      </w:r>
      <w:r w:rsidR="00A01FD3" w:rsidRPr="00C3672B">
        <w:t>’</w:t>
      </w:r>
      <w:r w:rsidRPr="00C3672B">
        <w:t>alchimiste dans le creuset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meurtri par la solitude où il s</w:t>
      </w:r>
      <w:r w:rsidR="00A01FD3" w:rsidRPr="00C3672B">
        <w:t>’</w:t>
      </w:r>
      <w:r w:rsidRPr="00C3672B">
        <w:t>enfonçait chaque jour davantage</w:t>
      </w:r>
      <w:r w:rsidR="00A01FD3" w:rsidRPr="00C3672B">
        <w:t xml:space="preserve">, </w:t>
      </w:r>
      <w:r w:rsidRPr="00C3672B">
        <w:t>il atteignit au désespoir</w:t>
      </w:r>
      <w:r w:rsidR="00A01FD3" w:rsidRPr="00C3672B">
        <w:t xml:space="preserve">, </w:t>
      </w:r>
      <w:r w:rsidRPr="00C3672B">
        <w:t>prit la vie en dégoût</w:t>
      </w:r>
      <w:r w:rsidR="00A01FD3" w:rsidRPr="00C3672B">
        <w:t xml:space="preserve">, </w:t>
      </w:r>
      <w:r w:rsidRPr="00C3672B">
        <w:t>voulut oublier la cruelle à qui il écrivait sans trêve des lettres qui ne lui parvinrent jamais</w:t>
      </w:r>
      <w:r w:rsidR="00A01FD3" w:rsidRPr="00C3672B">
        <w:t xml:space="preserve">, </w:t>
      </w:r>
      <w:r w:rsidRPr="00C3672B">
        <w:t>car une gouvernante avisée</w:t>
      </w:r>
      <w:r w:rsidR="00A01FD3" w:rsidRPr="00C3672B">
        <w:t xml:space="preserve">, </w:t>
      </w:r>
      <w:r w:rsidRPr="00C3672B">
        <w:t>dame Jacqueline</w:t>
      </w:r>
      <w:r w:rsidR="00A01FD3" w:rsidRPr="00C3672B">
        <w:t xml:space="preserve">, </w:t>
      </w:r>
      <w:r w:rsidRPr="00C3672B">
        <w:t xml:space="preserve">veillait sur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</w:t>
      </w:r>
      <w:r w:rsidRPr="00C3672B">
        <w:t>Madeleine</w:t>
      </w:r>
      <w:r w:rsidR="00A01FD3" w:rsidRPr="00C3672B">
        <w:t xml:space="preserve">, </w:t>
      </w:r>
      <w:r w:rsidRPr="00C3672B">
        <w:t>empêchait toutes nouvelles de lui parvenir</w:t>
      </w:r>
      <w:r w:rsidR="00A01FD3" w:rsidRPr="00C3672B">
        <w:t xml:space="preserve">, </w:t>
      </w:r>
      <w:r w:rsidRPr="00C3672B">
        <w:t>et prévenait le grand Andréas des machinations du débauché de la Maison-Rouge</w:t>
      </w:r>
      <w:r w:rsidR="00A01FD3" w:rsidRPr="00C3672B">
        <w:t xml:space="preserve">. </w:t>
      </w:r>
      <w:r w:rsidRPr="00C3672B">
        <w:t>Le ministre trouva plus sage de ne point avertir le baron</w:t>
      </w:r>
      <w:r w:rsidR="00A01FD3" w:rsidRPr="00C3672B">
        <w:t xml:space="preserve">, </w:t>
      </w:r>
      <w:r w:rsidRPr="00C3672B">
        <w:t>jusqu</w:t>
      </w:r>
      <w:r w:rsidR="00A01FD3" w:rsidRPr="00C3672B">
        <w:t>’</w:t>
      </w:r>
      <w:r w:rsidRPr="00C3672B">
        <w:t>à nouvel ordre</w:t>
      </w:r>
      <w:r w:rsidR="00A01FD3" w:rsidRPr="00C3672B">
        <w:t xml:space="preserve">, </w:t>
      </w:r>
      <w:r w:rsidRPr="00C3672B">
        <w:t>du moins</w:t>
      </w:r>
      <w:r w:rsidR="00A01FD3" w:rsidRPr="00C3672B">
        <w:t xml:space="preserve">, </w:t>
      </w:r>
      <w:r w:rsidRPr="00C3672B">
        <w:t>car il se réservait ainsi l</w:t>
      </w:r>
      <w:r w:rsidR="00A01FD3" w:rsidRPr="00C3672B">
        <w:t>’</w:t>
      </w:r>
      <w:r w:rsidRPr="00C3672B">
        <w:t>autorité dans la famille</w:t>
      </w:r>
      <w:r w:rsidR="00A01FD3" w:rsidRPr="00C3672B">
        <w:t>.</w:t>
      </w:r>
    </w:p>
    <w:p w14:paraId="0AA35111" w14:textId="77777777" w:rsidR="00A01FD3" w:rsidRPr="00C3672B" w:rsidRDefault="00A13117" w:rsidP="00A13117">
      <w:pPr>
        <w:pStyle w:val="Taille-1Normal"/>
      </w:pPr>
      <w:r w:rsidRPr="00C3672B">
        <w:t>François s</w:t>
      </w:r>
      <w:r w:rsidR="00A01FD3" w:rsidRPr="00C3672B">
        <w:t>’</w:t>
      </w:r>
      <w:r w:rsidRPr="00C3672B">
        <w:t>essaya aussi à aimer d</w:t>
      </w:r>
      <w:r w:rsidR="00A01FD3" w:rsidRPr="00C3672B">
        <w:t>’</w:t>
      </w:r>
      <w:r w:rsidRPr="00C3672B">
        <w:t>autres femmes</w:t>
      </w:r>
      <w:r w:rsidR="00A01FD3" w:rsidRPr="00C3672B">
        <w:t xml:space="preserve">, </w:t>
      </w:r>
      <w:r w:rsidRPr="00C3672B">
        <w:t>voulut pervertir la fille d</w:t>
      </w:r>
      <w:r w:rsidR="00A01FD3" w:rsidRPr="00C3672B">
        <w:t>’</w:t>
      </w:r>
      <w:r w:rsidRPr="00C3672B">
        <w:t>un greffier du Blanc chez qui il pénétra une nuit</w:t>
      </w:r>
      <w:r w:rsidR="00A01FD3" w:rsidRPr="00C3672B">
        <w:t xml:space="preserve">, </w:t>
      </w:r>
      <w:r w:rsidRPr="00C3672B">
        <w:t>et il s</w:t>
      </w:r>
      <w:r w:rsidR="00A01FD3" w:rsidRPr="00C3672B">
        <w:t>’</w:t>
      </w:r>
      <w:r w:rsidRPr="00C3672B">
        <w:t>attira ainsi les remontrances de l</w:t>
      </w:r>
      <w:r w:rsidR="00A01FD3" w:rsidRPr="00C3672B">
        <w:t>’</w:t>
      </w:r>
      <w:r w:rsidRPr="00C3672B">
        <w:t>archevêque de Bourges</w:t>
      </w:r>
      <w:r w:rsidR="00A01FD3" w:rsidRPr="00C3672B">
        <w:t xml:space="preserve">. </w:t>
      </w:r>
      <w:r w:rsidRPr="00C3672B">
        <w:t>Le curé du Blanc le signala à son prône</w:t>
      </w:r>
      <w:r w:rsidR="00A01FD3" w:rsidRPr="00C3672B">
        <w:t xml:space="preserve">, </w:t>
      </w:r>
      <w:r w:rsidRPr="00C3672B">
        <w:t>tandis qu</w:t>
      </w:r>
      <w:r w:rsidR="00A01FD3" w:rsidRPr="00C3672B">
        <w:t>’</w:t>
      </w:r>
      <w:r w:rsidRPr="00C3672B">
        <w:t>Andréas Butschli le prenait comme sujet de prêche sans le nommer cependant</w:t>
      </w:r>
      <w:r w:rsidR="00A01FD3" w:rsidRPr="00C3672B">
        <w:t xml:space="preserve">. </w:t>
      </w:r>
      <w:r w:rsidRPr="00C3672B">
        <w:t>Lazare</w:t>
      </w:r>
      <w:r w:rsidR="00A01FD3" w:rsidRPr="00C3672B">
        <w:t xml:space="preserve">, </w:t>
      </w:r>
      <w:r w:rsidRPr="00C3672B">
        <w:t>pour le consoler</w:t>
      </w:r>
      <w:r w:rsidR="00A01FD3" w:rsidRPr="00C3672B">
        <w:t xml:space="preserve">, </w:t>
      </w:r>
      <w:r w:rsidRPr="00C3672B">
        <w:t>lui amena des bohémiennes qui dansaient en faisant ronfler leurs tambourins</w:t>
      </w:r>
      <w:r w:rsidR="00A01FD3" w:rsidRPr="00C3672B">
        <w:t xml:space="preserve">. </w:t>
      </w:r>
      <w:r w:rsidRPr="00C3672B">
        <w:t>Toutes avaient des gorges de vierge</w:t>
      </w:r>
      <w:r w:rsidR="00A01FD3" w:rsidRPr="00C3672B">
        <w:t xml:space="preserve">, </w:t>
      </w:r>
      <w:r w:rsidRPr="00C3672B">
        <w:t>des hanches de femmes faites</w:t>
      </w:r>
      <w:r w:rsidR="00A01FD3" w:rsidRPr="00C3672B">
        <w:t xml:space="preserve">, </w:t>
      </w:r>
      <w:r w:rsidRPr="00C3672B">
        <w:t>des cheveux fins comme de la soie</w:t>
      </w:r>
      <w:r w:rsidR="00A01FD3" w:rsidRPr="00C3672B">
        <w:t xml:space="preserve">, </w:t>
      </w:r>
      <w:r w:rsidRPr="00C3672B">
        <w:lastRenderedPageBreak/>
        <w:t>ébouriffés comme la crinière des lions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leurs yeux brillaient ainsi que l</w:t>
      </w:r>
      <w:r w:rsidR="00A01FD3" w:rsidRPr="00C3672B">
        <w:rPr>
          <w:rFonts w:cs="Amasis30"/>
        </w:rPr>
        <w:t>’</w:t>
      </w:r>
      <w:r w:rsidRPr="00C3672B">
        <w:t>escarboucle</w:t>
      </w:r>
      <w:r w:rsidR="00A01FD3" w:rsidRPr="00C3672B">
        <w:t xml:space="preserve">.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une d</w:t>
      </w:r>
      <w:r w:rsidR="00A01FD3" w:rsidRPr="00C3672B">
        <w:rPr>
          <w:rFonts w:cs="Amasis30"/>
        </w:rPr>
        <w:t>’</w:t>
      </w:r>
      <w:r w:rsidRPr="00C3672B">
        <w:t>elles composa un philtre</w:t>
      </w:r>
      <w:r w:rsidR="00A01FD3" w:rsidRPr="00C3672B">
        <w:t xml:space="preserve">, </w:t>
      </w:r>
      <w:r w:rsidRPr="00C3672B">
        <w:t>et Fran</w:t>
      </w:r>
      <w:r w:rsidRPr="00C3672B">
        <w:rPr>
          <w:rFonts w:cs="Amasis30"/>
        </w:rPr>
        <w:t>ç</w:t>
      </w:r>
      <w:r w:rsidRPr="00C3672B">
        <w:t>ois s</w:t>
      </w:r>
      <w:r w:rsidR="00A01FD3" w:rsidRPr="00C3672B">
        <w:rPr>
          <w:rFonts w:cs="Amasis30"/>
        </w:rPr>
        <w:t>’</w:t>
      </w:r>
      <w:r w:rsidRPr="00C3672B">
        <w:t>int</w:t>
      </w:r>
      <w:r w:rsidRPr="00C3672B">
        <w:rPr>
          <w:rFonts w:cs="Amasis30"/>
        </w:rPr>
        <w:t>é</w:t>
      </w:r>
      <w:r w:rsidRPr="00C3672B">
        <w:t xml:space="preserve">ressa </w:t>
      </w:r>
      <w:r w:rsidRPr="00C3672B">
        <w:rPr>
          <w:rFonts w:cs="Amasis30"/>
        </w:rPr>
        <w:t>à</w:t>
      </w:r>
      <w:r w:rsidRPr="00C3672B">
        <w:t xml:space="preserve"> sa fabrication</w:t>
      </w:r>
      <w:r w:rsidR="00A01FD3" w:rsidRPr="00C3672B">
        <w:t xml:space="preserve">.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une chose grave</w:t>
      </w:r>
      <w:r w:rsidR="00A01FD3" w:rsidRPr="00C3672B">
        <w:t>.</w:t>
      </w:r>
    </w:p>
    <w:p w14:paraId="36699DD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Ce liquide magique</w:t>
      </w:r>
      <w:r w:rsidRPr="00C3672B">
        <w:t xml:space="preserve">, </w:t>
      </w:r>
      <w:r w:rsidR="00A13117" w:rsidRPr="00C3672B">
        <w:t>dit la Gypsie</w:t>
      </w:r>
      <w:r w:rsidRPr="00C3672B">
        <w:t xml:space="preserve">, </w:t>
      </w:r>
      <w:r w:rsidR="00A13117" w:rsidRPr="00C3672B">
        <w:t>je le fais pour l</w:t>
      </w:r>
      <w:r w:rsidRPr="00C3672B">
        <w:t>’</w:t>
      </w:r>
      <w:r w:rsidR="00A13117" w:rsidRPr="00C3672B">
        <w:t>amour de toi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Le souvenir de l</w:t>
      </w:r>
      <w:r w:rsidRPr="00C3672B">
        <w:rPr>
          <w:rFonts w:cs="Amasis30"/>
        </w:rPr>
        <w:t>’</w:t>
      </w:r>
      <w:r w:rsidR="00A13117" w:rsidRPr="00C3672B">
        <w:t>autre passera de ton c</w:t>
      </w:r>
      <w:r w:rsidR="00A13117" w:rsidRPr="00C3672B">
        <w:rPr>
          <w:rFonts w:cs="Amasis30"/>
        </w:rPr>
        <w:t>œ</w:t>
      </w:r>
      <w:r w:rsidR="00A13117" w:rsidRPr="00C3672B">
        <w:t>ur</w:t>
      </w:r>
      <w:r w:rsidRPr="00C3672B">
        <w:t>.</w:t>
      </w:r>
    </w:p>
    <w:p w14:paraId="0CD82DF3" w14:textId="517BF8D8" w:rsidR="00A01FD3" w:rsidRPr="00C3672B" w:rsidRDefault="00A13117" w:rsidP="00A13117">
      <w:pPr>
        <w:pStyle w:val="Taille-1Normal"/>
      </w:pPr>
      <w:r w:rsidRPr="00C3672B">
        <w:t>En invoquant les esprits qui pleurent dans le feuillage des trembles</w:t>
      </w:r>
      <w:r w:rsidR="00A01FD3" w:rsidRPr="00C3672B">
        <w:t xml:space="preserve">, </w:t>
      </w:r>
      <w:r w:rsidRPr="00C3672B">
        <w:t>elle rassemblait dans un vase des os de mort pulvérisés</w:t>
      </w:r>
      <w:r w:rsidR="00A01FD3" w:rsidRPr="00C3672B">
        <w:t xml:space="preserve">, </w:t>
      </w:r>
      <w:r w:rsidRPr="00C3672B">
        <w:t>les chairs d</w:t>
      </w:r>
      <w:r w:rsidR="00A01FD3" w:rsidRPr="00C3672B">
        <w:t>’</w:t>
      </w:r>
      <w:r w:rsidRPr="00C3672B">
        <w:t>un lézard</w:t>
      </w:r>
      <w:r w:rsidR="00A01FD3" w:rsidRPr="00C3672B">
        <w:t xml:space="preserve">, </w:t>
      </w:r>
      <w:r w:rsidRPr="00C3672B">
        <w:t>son sang mêlé à celui d</w:t>
      </w:r>
      <w:r w:rsidR="00A01FD3" w:rsidRPr="00C3672B">
        <w:t>’</w:t>
      </w:r>
      <w:r w:rsidRPr="00C3672B">
        <w:t>une poule noire</w:t>
      </w:r>
      <w:r w:rsidR="00A01FD3" w:rsidRPr="00C3672B">
        <w:t xml:space="preserve">. </w:t>
      </w:r>
      <w:r w:rsidRPr="00C3672B">
        <w:t>Puis elle tira de son corset chargé d</w:t>
      </w:r>
      <w:r w:rsidR="00A01FD3" w:rsidRPr="00C3672B">
        <w:t>’</w:t>
      </w:r>
      <w:r w:rsidRPr="00C3672B">
        <w:t>appliques une de ces boîtes d</w:t>
      </w:r>
      <w:r w:rsidR="00A01FD3" w:rsidRPr="00C3672B">
        <w:t>’</w:t>
      </w:r>
      <w:r w:rsidRPr="00C3672B">
        <w:t>argent ornées de filigranes</w:t>
      </w:r>
      <w:r w:rsidR="00A01FD3" w:rsidRPr="00C3672B">
        <w:t xml:space="preserve">, </w:t>
      </w:r>
      <w:r w:rsidRPr="00C3672B">
        <w:t>comme en font les orfèvres d</w:t>
      </w:r>
      <w:r w:rsidR="00A01FD3" w:rsidRPr="00C3672B">
        <w:t>’</w:t>
      </w:r>
      <w:r w:rsidRPr="00C3672B">
        <w:t>Arabie pour y renfermer des amulettes</w:t>
      </w:r>
      <w:r w:rsidR="00A01FD3" w:rsidRPr="00C3672B">
        <w:t xml:space="preserve">. </w:t>
      </w:r>
      <w:r w:rsidRPr="00C3672B">
        <w:t xml:space="preserve">De la </w:t>
      </w:r>
      <w:r w:rsidR="00AF03CD" w:rsidRPr="00C3672B">
        <w:t>bo</w:t>
      </w:r>
      <w:r w:rsidR="00AF03CD">
        <w:t>î</w:t>
      </w:r>
      <w:r w:rsidR="00AF03CD" w:rsidRPr="00C3672B">
        <w:t xml:space="preserve">te </w:t>
      </w:r>
      <w:r w:rsidRPr="00C3672B">
        <w:t>elle sortit un petit objet enveloppé de soie jaune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l</w:t>
      </w:r>
      <w:r w:rsidR="00A01FD3" w:rsidRPr="00C3672B">
        <w:t>’</w:t>
      </w:r>
      <w:r w:rsidRPr="00C3672B">
        <w:t>ongle d</w:t>
      </w:r>
      <w:r w:rsidR="00A01FD3" w:rsidRPr="00C3672B">
        <w:t>’</w:t>
      </w:r>
      <w:r w:rsidRPr="00C3672B">
        <w:t>une vierge</w:t>
      </w:r>
      <w:r w:rsidR="00A01FD3" w:rsidRPr="00C3672B">
        <w:t xml:space="preserve">, </w:t>
      </w:r>
      <w:r w:rsidRPr="00C3672B">
        <w:t>déterrée par une nuit sans lune</w:t>
      </w:r>
      <w:r w:rsidR="00A01FD3" w:rsidRPr="00C3672B">
        <w:t xml:space="preserve">, </w:t>
      </w:r>
      <w:r w:rsidRPr="00C3672B">
        <w:t>et qui avait été souillée par un prêtre</w:t>
      </w:r>
      <w:r w:rsidR="00A01FD3" w:rsidRPr="00C3672B">
        <w:t xml:space="preserve">. </w:t>
      </w:r>
      <w:r w:rsidRPr="00C3672B">
        <w:t>Elle jeta l</w:t>
      </w:r>
      <w:r w:rsidR="00A01FD3" w:rsidRPr="00C3672B">
        <w:t>’</w:t>
      </w:r>
      <w:r w:rsidRPr="00C3672B">
        <w:t>ongle dans le vase de cuivre</w:t>
      </w:r>
      <w:r w:rsidR="00A01FD3" w:rsidRPr="00C3672B">
        <w:t xml:space="preserve">, </w:t>
      </w:r>
      <w:r w:rsidRPr="00C3672B">
        <w:t>avec des reliques</w:t>
      </w:r>
      <w:r w:rsidR="00A01FD3" w:rsidRPr="00C3672B">
        <w:t xml:space="preserve">, </w:t>
      </w:r>
      <w:r w:rsidRPr="00C3672B">
        <w:t>des perles magiques</w:t>
      </w:r>
      <w:r w:rsidR="00A01FD3" w:rsidRPr="00C3672B">
        <w:t xml:space="preserve">, </w:t>
      </w:r>
      <w:r w:rsidRPr="00C3672B">
        <w:t>une hostie consacrée</w:t>
      </w:r>
      <w:r w:rsidR="00A01FD3" w:rsidRPr="00C3672B">
        <w:t xml:space="preserve">, </w:t>
      </w:r>
      <w:r w:rsidRPr="00C3672B">
        <w:t>quelques feuilles d</w:t>
      </w:r>
      <w:r w:rsidR="00A01FD3" w:rsidRPr="00C3672B">
        <w:t>’</w:t>
      </w:r>
      <w:r w:rsidRPr="00C3672B">
        <w:t>un rameau bénit coupé avec une faucille de bronze</w:t>
      </w:r>
      <w:r w:rsidR="00A01FD3" w:rsidRPr="00C3672B">
        <w:t xml:space="preserve">. </w:t>
      </w:r>
      <w:r w:rsidRPr="00C3672B">
        <w:t>Et elle tournait autour du feu</w:t>
      </w:r>
      <w:r w:rsidR="00A01FD3" w:rsidRPr="00C3672B">
        <w:t xml:space="preserve">, </w:t>
      </w:r>
      <w:r w:rsidRPr="00C3672B">
        <w:t>chantant une mélopée traînante</w:t>
      </w:r>
      <w:r w:rsidR="00A01FD3" w:rsidRPr="00C3672B">
        <w:t xml:space="preserve">, </w:t>
      </w:r>
      <w:r w:rsidRPr="00C3672B">
        <w:t>la plainte d</w:t>
      </w:r>
      <w:r w:rsidR="00A01FD3" w:rsidRPr="00C3672B">
        <w:t>’</w:t>
      </w:r>
      <w:r w:rsidRPr="00C3672B">
        <w:t>un amoureux mourant de douleur</w:t>
      </w:r>
      <w:r w:rsidR="00A01FD3" w:rsidRPr="00C3672B">
        <w:t xml:space="preserve">, </w:t>
      </w:r>
      <w:r w:rsidRPr="00C3672B">
        <w:t>parce que sa fiancée a été emmenée par les Turcs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la nuit</w:t>
      </w:r>
      <w:r w:rsidR="00A01FD3" w:rsidRPr="00C3672B">
        <w:t xml:space="preserve">, </w:t>
      </w:r>
      <w:r w:rsidRPr="00C3672B">
        <w:t>dans une cour intérieure de la maison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 femme levait les bras en rejetant la t</w:t>
      </w:r>
      <w:r w:rsidRPr="00C3672B">
        <w:rPr>
          <w:rFonts w:cs="Amasis30"/>
        </w:rPr>
        <w:t>ê</w:t>
      </w:r>
      <w:r w:rsidRPr="00C3672B">
        <w:t>te en arri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la lueur du brasier</w:t>
      </w:r>
      <w:r w:rsidR="00A01FD3" w:rsidRPr="00C3672B">
        <w:t xml:space="preserve">, </w:t>
      </w:r>
      <w:r w:rsidRPr="00C3672B">
        <w:t>elle apparaissait comme dorée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par instants ses pagnes rouges broch</w:t>
      </w:r>
      <w:r w:rsidRPr="00C3672B">
        <w:rPr>
          <w:rFonts w:cs="Amasis30"/>
        </w:rPr>
        <w:t>é</w:t>
      </w:r>
      <w:r w:rsidRPr="00C3672B">
        <w:t>s d</w:t>
      </w:r>
      <w:r w:rsidR="00A01FD3" w:rsidRPr="00C3672B">
        <w:rPr>
          <w:rFonts w:cs="Amasis30"/>
        </w:rPr>
        <w:t>’</w:t>
      </w:r>
      <w:r w:rsidRPr="00C3672B">
        <w:t>or prenaient une coloration sanglante</w:t>
      </w:r>
      <w:r w:rsidR="00A01FD3" w:rsidRPr="00C3672B">
        <w:t xml:space="preserve">. </w:t>
      </w:r>
      <w:r w:rsidRPr="00C3672B">
        <w:t>Fran</w:t>
      </w:r>
      <w:r w:rsidRPr="00C3672B">
        <w:rPr>
          <w:rFonts w:cs="Amasis30"/>
        </w:rPr>
        <w:t>ç</w:t>
      </w:r>
      <w:r w:rsidRPr="00C3672B">
        <w:t>ois regardait le vase d</w:t>
      </w:r>
      <w:r w:rsidR="00A01FD3" w:rsidRPr="00C3672B">
        <w:rPr>
          <w:rFonts w:cs="Amasis30"/>
        </w:rPr>
        <w:t>’</w:t>
      </w:r>
      <w:r w:rsidRPr="00C3672B">
        <w:t>o</w:t>
      </w:r>
      <w:r w:rsidRPr="00C3672B">
        <w:rPr>
          <w:rFonts w:cs="Amasis30"/>
        </w:rPr>
        <w:t>ù</w:t>
      </w:r>
      <w:r w:rsidRPr="00C3672B">
        <w:t xml:space="preserve"> montait une vapeur</w:t>
      </w:r>
      <w:r w:rsidR="00A01FD3" w:rsidRPr="00C3672B">
        <w:t xml:space="preserve">, </w:t>
      </w:r>
      <w:r w:rsidRPr="00C3672B">
        <w:t>et puis la boh</w:t>
      </w:r>
      <w:r w:rsidRPr="00C3672B">
        <w:rPr>
          <w:rFonts w:cs="Amasis30"/>
        </w:rPr>
        <w:t>é</w:t>
      </w:r>
      <w:r w:rsidRPr="00C3672B">
        <w:t>mienne dont la taille souple se balan</w:t>
      </w:r>
      <w:r w:rsidRPr="00C3672B">
        <w:rPr>
          <w:rFonts w:cs="Amasis30"/>
        </w:rPr>
        <w:t>ç</w:t>
      </w:r>
      <w:r w:rsidRPr="00C3672B">
        <w:t>ait sur les hanches suivant les mouvements du chant</w:t>
      </w:r>
      <w:r w:rsidR="00A01FD3" w:rsidRPr="00C3672B">
        <w:t>.</w:t>
      </w:r>
    </w:p>
    <w:p w14:paraId="5C6780A4" w14:textId="77777777" w:rsidR="00A01FD3" w:rsidRPr="00C3672B" w:rsidRDefault="00A13117" w:rsidP="00A13117">
      <w:pPr>
        <w:pStyle w:val="Taille-1Normal"/>
      </w:pPr>
      <w:r w:rsidRPr="00C3672B">
        <w:t>Aussi</w:t>
      </w:r>
      <w:r w:rsidR="00A01FD3" w:rsidRPr="00C3672B">
        <w:t xml:space="preserve">, </w:t>
      </w:r>
      <w:r w:rsidRPr="00C3672B">
        <w:t>il but le philtre et garda la femme</w:t>
      </w:r>
      <w:r w:rsidR="00A01FD3" w:rsidRPr="00C3672B">
        <w:t xml:space="preserve">. </w:t>
      </w:r>
      <w:r w:rsidRPr="00C3672B">
        <w:t>Il n</w:t>
      </w:r>
      <w:r w:rsidR="00A01FD3" w:rsidRPr="00C3672B">
        <w:t>’</w:t>
      </w:r>
      <w:r w:rsidRPr="00C3672B">
        <w:t>en fut que malade et chassa le lendemain la Gypsie après lui avoir collé trois pièces d</w:t>
      </w:r>
      <w:r w:rsidR="00A01FD3" w:rsidRPr="00C3672B">
        <w:t>’</w:t>
      </w:r>
      <w:r w:rsidRPr="00C3672B">
        <w:t>or sur le front et il lui défendit de revenir</w:t>
      </w:r>
      <w:r w:rsidR="00A01FD3" w:rsidRPr="00C3672B">
        <w:t xml:space="preserve">. </w:t>
      </w:r>
      <w:r w:rsidRPr="00C3672B">
        <w:t>Il prit les femmes en horreur et n</w:t>
      </w:r>
      <w:r w:rsidR="00A01FD3" w:rsidRPr="00C3672B">
        <w:t>’</w:t>
      </w:r>
      <w:r w:rsidRPr="00C3672B">
        <w:t>en voulut plus voir une seule</w:t>
      </w:r>
      <w:r w:rsidR="00A01FD3" w:rsidRPr="00C3672B">
        <w:t xml:space="preserve">. </w:t>
      </w:r>
      <w:r w:rsidRPr="00C3672B">
        <w:t>Pendant plusieurs jours il resta enfermé</w:t>
      </w:r>
      <w:r w:rsidR="00A01FD3" w:rsidRPr="00C3672B">
        <w:t xml:space="preserve">, </w:t>
      </w:r>
      <w:r w:rsidRPr="00C3672B">
        <w:t>tenant le masque dans ses mains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esprit perdu dans le vague</w:t>
      </w:r>
      <w:r w:rsidR="00A01FD3" w:rsidRPr="00C3672B">
        <w:t xml:space="preserve">, </w:t>
      </w:r>
      <w:r w:rsidRPr="00C3672B">
        <w:t>ne pensant à rien qu</w:t>
      </w:r>
      <w:r w:rsidR="00A01FD3" w:rsidRPr="00C3672B">
        <w:t>’</w:t>
      </w:r>
      <w:r w:rsidRPr="00C3672B">
        <w:t xml:space="preserve">à </w:t>
      </w:r>
      <w:r w:rsidRPr="00C3672B">
        <w:rPr>
          <w:i/>
          <w:iCs/>
        </w:rPr>
        <w:t>elle</w:t>
      </w:r>
      <w:r w:rsidR="00A01FD3" w:rsidRPr="00C3672B">
        <w:t xml:space="preserve">, </w:t>
      </w:r>
      <w:r w:rsidRPr="00C3672B">
        <w:t>se désespérant de ne plus se rappeler ses traits aussi nettement qu</w:t>
      </w:r>
      <w:r w:rsidR="00A01FD3" w:rsidRPr="00C3672B">
        <w:t>’</w:t>
      </w:r>
      <w:r w:rsidRPr="00C3672B">
        <w:t>au premier jour</w:t>
      </w:r>
      <w:r w:rsidR="00A01FD3" w:rsidRPr="00C3672B">
        <w:t xml:space="preserve">. </w:t>
      </w:r>
      <w:r w:rsidRPr="00C3672B">
        <w:t>Et il essaya de tracer un portrait de Madeleine</w:t>
      </w:r>
      <w:r w:rsidR="00A01FD3" w:rsidRPr="00C3672B">
        <w:t xml:space="preserve">, </w:t>
      </w:r>
      <w:r w:rsidRPr="00C3672B">
        <w:t>mais il ne put y réussir</w:t>
      </w:r>
      <w:r w:rsidR="00A01FD3" w:rsidRPr="00C3672B">
        <w:t xml:space="preserve">, </w:t>
      </w:r>
      <w:r w:rsidRPr="00C3672B">
        <w:t>car il ignorait le dessin</w:t>
      </w:r>
      <w:r w:rsidR="00A01FD3" w:rsidRPr="00C3672B">
        <w:t>.</w:t>
      </w:r>
    </w:p>
    <w:p w14:paraId="09BF0AB8" w14:textId="77777777" w:rsidR="00A01FD3" w:rsidRPr="00C3672B" w:rsidRDefault="00A13117" w:rsidP="00A13117">
      <w:pPr>
        <w:pStyle w:val="Taille-1Normal"/>
      </w:pPr>
      <w:r w:rsidRPr="00C3672B">
        <w:t>Lazare étouffait de colère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la première fois qu</w:t>
      </w:r>
      <w:r w:rsidR="00A01FD3" w:rsidRPr="00C3672B">
        <w:t>’</w:t>
      </w:r>
      <w:r w:rsidRPr="00C3672B">
        <w:t>il échouait dans une aventure</w:t>
      </w:r>
      <w:r w:rsidR="00A01FD3" w:rsidRPr="00C3672B">
        <w:t xml:space="preserve">, </w:t>
      </w:r>
      <w:r w:rsidRPr="00C3672B">
        <w:t xml:space="preserve">et il en garda contre la maison de Gardefort une </w:t>
      </w:r>
      <w:r w:rsidRPr="00C3672B">
        <w:lastRenderedPageBreak/>
        <w:t>haine que son amour-propre blessé faisait implacable</w:t>
      </w:r>
      <w:r w:rsidR="00A01FD3" w:rsidRPr="00C3672B">
        <w:t xml:space="preserve">. </w:t>
      </w:r>
      <w:r w:rsidRPr="00C3672B">
        <w:t>Sa colère s</w:t>
      </w:r>
      <w:r w:rsidR="00A01FD3" w:rsidRPr="00C3672B">
        <w:t>’</w:t>
      </w:r>
      <w:r w:rsidRPr="00C3672B">
        <w:t>augmentait à l</w:t>
      </w:r>
      <w:r w:rsidR="00A01FD3" w:rsidRPr="00C3672B">
        <w:t>’</w:t>
      </w:r>
      <w:r w:rsidRPr="00C3672B">
        <w:t>idée qu</w:t>
      </w:r>
      <w:r w:rsidR="00A01FD3" w:rsidRPr="00C3672B">
        <w:t>’</w:t>
      </w:r>
      <w:r w:rsidRPr="00C3672B">
        <w:t>il ne pouvait guère entreprendre contre le baron</w:t>
      </w:r>
      <w:r w:rsidR="00A01FD3" w:rsidRPr="00C3672B">
        <w:t xml:space="preserve">, </w:t>
      </w:r>
      <w:r w:rsidRPr="00C3672B">
        <w:t>cependant plusieurs fois il songea à l</w:t>
      </w:r>
      <w:r w:rsidR="00A01FD3" w:rsidRPr="00C3672B">
        <w:t>’</w:t>
      </w:r>
      <w:r w:rsidRPr="00C3672B">
        <w:t>assassiner</w:t>
      </w:r>
      <w:r w:rsidR="00A01FD3" w:rsidRPr="00C3672B">
        <w:t xml:space="preserve">. </w:t>
      </w:r>
      <w:r w:rsidRPr="00C3672B">
        <w:t>Mais il le savait</w:t>
      </w:r>
      <w:r w:rsidR="00A01FD3" w:rsidRPr="00C3672B">
        <w:t xml:space="preserve">, </w:t>
      </w:r>
      <w:r w:rsidRPr="00C3672B">
        <w:t>malgré sa religion</w:t>
      </w:r>
      <w:r w:rsidR="00A01FD3" w:rsidRPr="00C3672B">
        <w:t xml:space="preserve">, </w:t>
      </w:r>
      <w:r w:rsidRPr="00C3672B">
        <w:t>assez bien en cour</w:t>
      </w:r>
      <w:r w:rsidR="00A01FD3" w:rsidRPr="00C3672B">
        <w:t xml:space="preserve">, </w:t>
      </w:r>
      <w:r w:rsidRPr="00C3672B">
        <w:t>et on aurait pris parti contre le comte François</w:t>
      </w:r>
      <w:r w:rsidR="00A01FD3" w:rsidRPr="00C3672B">
        <w:t xml:space="preserve">. </w:t>
      </w:r>
      <w:r w:rsidRPr="00C3672B">
        <w:t>Retiré aux champs depuis des années</w:t>
      </w:r>
      <w:r w:rsidR="00A01FD3" w:rsidRPr="00C3672B">
        <w:t xml:space="preserve">, </w:t>
      </w:r>
      <w:r w:rsidRPr="00C3672B">
        <w:t>le baron de Gardefort menait une vie solitaire consacrée à l</w:t>
      </w:r>
      <w:r w:rsidR="00A01FD3" w:rsidRPr="00C3672B">
        <w:t>’</w:t>
      </w:r>
      <w:r w:rsidRPr="00C3672B">
        <w:t>agriculture et aux pratiques les plus étroites du culte réformé</w:t>
      </w:r>
      <w:r w:rsidR="00A01FD3" w:rsidRPr="00C3672B">
        <w:t xml:space="preserve">. </w:t>
      </w:r>
      <w:r w:rsidRPr="00C3672B">
        <w:t>Il était veuf depuis longtemps et possédait quelque bien</w:t>
      </w:r>
      <w:r w:rsidR="00A01FD3" w:rsidRPr="00C3672B">
        <w:t xml:space="preserve">, </w:t>
      </w:r>
      <w:r w:rsidRPr="00C3672B">
        <w:t>mais</w:t>
      </w:r>
      <w:r w:rsidR="00A01FD3" w:rsidRPr="00C3672B">
        <w:t xml:space="preserve">, </w:t>
      </w:r>
      <w:r w:rsidRPr="00C3672B">
        <w:t>dans le Berry</w:t>
      </w:r>
      <w:r w:rsidR="00A01FD3" w:rsidRPr="00C3672B">
        <w:t xml:space="preserve">, </w:t>
      </w:r>
      <w:r w:rsidRPr="00C3672B">
        <w:t>on le taxait d</w:t>
      </w:r>
      <w:r w:rsidR="00A01FD3" w:rsidRPr="00C3672B">
        <w:t>’</w:t>
      </w:r>
      <w:r w:rsidRPr="00C3672B">
        <w:t>avarice</w:t>
      </w:r>
      <w:r w:rsidR="00A01FD3" w:rsidRPr="00C3672B">
        <w:t xml:space="preserve">, </w:t>
      </w:r>
      <w:r w:rsidRPr="00C3672B">
        <w:t>tant son épargne était sage</w:t>
      </w:r>
      <w:r w:rsidR="00A01FD3" w:rsidRPr="00C3672B">
        <w:t xml:space="preserve">. </w:t>
      </w:r>
      <w:r w:rsidRPr="00C3672B">
        <w:t>Madeleine vivait encore plus renfermée que son père</w:t>
      </w:r>
      <w:r w:rsidR="00A01FD3" w:rsidRPr="00C3672B">
        <w:t xml:space="preserve">, </w:t>
      </w:r>
      <w:r w:rsidRPr="00C3672B">
        <w:t>ne quittant jamais la maison où dame Jacqueline</w:t>
      </w:r>
      <w:r w:rsidR="00A01FD3" w:rsidRPr="00C3672B">
        <w:t xml:space="preserve">, </w:t>
      </w:r>
      <w:r w:rsidRPr="00C3672B">
        <w:t>que l</w:t>
      </w:r>
      <w:r w:rsidR="00A01FD3" w:rsidRPr="00C3672B">
        <w:t>’</w:t>
      </w:r>
      <w:r w:rsidRPr="00C3672B">
        <w:t>on accusait d</w:t>
      </w:r>
      <w:r w:rsidR="00A01FD3" w:rsidRPr="00C3672B">
        <w:t>’</w:t>
      </w:r>
      <w:r w:rsidRPr="00C3672B">
        <w:t>être une servante maîtresse</w:t>
      </w:r>
      <w:r w:rsidR="00A01FD3" w:rsidRPr="00C3672B">
        <w:t xml:space="preserve">, </w:t>
      </w:r>
      <w:r w:rsidRPr="00C3672B">
        <w:t>était toujours attachée à ses pas</w:t>
      </w:r>
      <w:r w:rsidR="00A01FD3" w:rsidRPr="00C3672B">
        <w:t xml:space="preserve">, </w:t>
      </w:r>
      <w:r w:rsidRPr="00C3672B">
        <w:t>la conseillant sur les devoirs du ménage</w:t>
      </w:r>
      <w:r w:rsidR="00A01FD3" w:rsidRPr="00C3672B">
        <w:t xml:space="preserve">, </w:t>
      </w:r>
      <w:r w:rsidRPr="00C3672B">
        <w:t>la surveillance des gens</w:t>
      </w:r>
      <w:r w:rsidR="00A01FD3" w:rsidRPr="00C3672B">
        <w:t xml:space="preserve">, </w:t>
      </w:r>
      <w:r w:rsidRPr="00C3672B">
        <w:t>la couture</w:t>
      </w:r>
      <w:r w:rsidR="00A01FD3" w:rsidRPr="00C3672B">
        <w:t xml:space="preserve">, </w:t>
      </w:r>
      <w:r w:rsidRPr="00C3672B">
        <w:t>la broderie</w:t>
      </w:r>
      <w:r w:rsidR="00A01FD3" w:rsidRPr="00C3672B">
        <w:t xml:space="preserve">, </w:t>
      </w:r>
      <w:r w:rsidRPr="00C3672B">
        <w:t>la fabrication des confitures</w:t>
      </w:r>
      <w:r w:rsidR="00A01FD3" w:rsidRPr="00C3672B">
        <w:t xml:space="preserve">. </w:t>
      </w:r>
      <w:r w:rsidRPr="00C3672B">
        <w:t>Sa vie se partageait entre ces travaux et des exercices de piété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l</w:t>
      </w:r>
      <w:r w:rsidR="00A01FD3" w:rsidRPr="00C3672B">
        <w:t>’</w:t>
      </w:r>
      <w:r w:rsidRPr="00C3672B">
        <w:t xml:space="preserve">enfant chérie de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</w:t>
      </w:r>
      <w:r w:rsidRPr="00C3672B">
        <w:t>Renée de Ferrare</w:t>
      </w:r>
      <w:r w:rsidR="00A01FD3" w:rsidRPr="00C3672B">
        <w:t xml:space="preserve">, </w:t>
      </w:r>
      <w:r w:rsidRPr="00C3672B">
        <w:t>qui l</w:t>
      </w:r>
      <w:r w:rsidR="00A01FD3" w:rsidRPr="00C3672B">
        <w:t>’</w:t>
      </w:r>
      <w:r w:rsidRPr="00C3672B">
        <w:t>aimait tendrement pour sa beauté et sa douceur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Madeleine </w:t>
      </w:r>
      <w:r w:rsidRPr="00C3672B">
        <w:rPr>
          <w:rFonts w:cs="Amasis30"/>
        </w:rPr>
        <w:t>é</w:t>
      </w:r>
      <w:r w:rsidRPr="00C3672B">
        <w:t>tait sa filleule</w:t>
      </w:r>
      <w:r w:rsidR="00A01FD3" w:rsidRPr="00C3672B">
        <w:t xml:space="preserve">, </w:t>
      </w:r>
      <w:r w:rsidRPr="00C3672B">
        <w:t>et la vieille princesse avait promis de la doter richement</w:t>
      </w:r>
      <w:r w:rsidR="00A01FD3" w:rsidRPr="00C3672B">
        <w:t>.</w:t>
      </w:r>
    </w:p>
    <w:p w14:paraId="010AE0FB" w14:textId="77777777" w:rsidR="00A01FD3" w:rsidRPr="00C3672B" w:rsidRDefault="00A13117" w:rsidP="00A13117">
      <w:pPr>
        <w:pStyle w:val="Taille-1Normal"/>
      </w:pPr>
      <w:r w:rsidRPr="00C3672B">
        <w:t>C</w:t>
      </w:r>
      <w:r w:rsidR="00A01FD3" w:rsidRPr="00C3672B">
        <w:t>’</w:t>
      </w:r>
      <w:r w:rsidRPr="00C3672B">
        <w:t>était là ce que savait Lazare</w:t>
      </w:r>
      <w:r w:rsidR="00A01FD3" w:rsidRPr="00C3672B">
        <w:t xml:space="preserve">, </w:t>
      </w:r>
      <w:r w:rsidRPr="00C3672B">
        <w:t>et il en tirait de mauvaises conclusions pour son maître</w:t>
      </w:r>
      <w:r w:rsidR="00A01FD3" w:rsidRPr="00C3672B">
        <w:t xml:space="preserve">, </w:t>
      </w:r>
      <w:r w:rsidRPr="00C3672B">
        <w:t>car cette atmosphère rigoriste lui apparaissait comme peu propre aux entreprises de l</w:t>
      </w:r>
      <w:r w:rsidR="00A01FD3" w:rsidRPr="00C3672B">
        <w:t>’</w:t>
      </w:r>
      <w:r w:rsidRPr="00C3672B">
        <w:t>amour</w:t>
      </w:r>
      <w:r w:rsidR="00A01FD3" w:rsidRPr="00C3672B">
        <w:t xml:space="preserve">. </w:t>
      </w:r>
      <w:r w:rsidRPr="00C3672B">
        <w:t>Et il échoua dans une intrigue qu</w:t>
      </w:r>
      <w:r w:rsidR="00A01FD3" w:rsidRPr="00C3672B">
        <w:t>’</w:t>
      </w:r>
      <w:r w:rsidRPr="00C3672B">
        <w:t>il voulut nouer avec une des servantes du baron</w:t>
      </w:r>
      <w:r w:rsidR="00A01FD3" w:rsidRPr="00C3672B">
        <w:t xml:space="preserve">, </w:t>
      </w:r>
      <w:r w:rsidRPr="00C3672B">
        <w:t>pour avoir un pied dans la maison</w:t>
      </w:r>
      <w:r w:rsidR="00A01FD3" w:rsidRPr="00C3672B">
        <w:t xml:space="preserve">. </w:t>
      </w:r>
      <w:r w:rsidRPr="00C3672B">
        <w:t>La fille à peine soupçonnée fut envoyée à Sancerre</w:t>
      </w:r>
      <w:r w:rsidR="00A01FD3" w:rsidRPr="00C3672B">
        <w:t xml:space="preserve">, </w:t>
      </w:r>
      <w:r w:rsidRPr="00C3672B">
        <w:t>où l</w:t>
      </w:r>
      <w:r w:rsidR="00A01FD3" w:rsidRPr="00C3672B">
        <w:t>’</w:t>
      </w:r>
      <w:r w:rsidRPr="00C3672B">
        <w:t>escorta le baron lui-même</w:t>
      </w:r>
      <w:r w:rsidR="00A01FD3" w:rsidRPr="00C3672B">
        <w:t>.</w:t>
      </w:r>
    </w:p>
    <w:p w14:paraId="1965B023" w14:textId="77777777" w:rsidR="00A01FD3" w:rsidRPr="00C3672B" w:rsidRDefault="00A13117" w:rsidP="00A13117">
      <w:pPr>
        <w:pStyle w:val="Taille-1Normal"/>
      </w:pPr>
      <w:r w:rsidRPr="00C3672B">
        <w:t>Un soir</w:t>
      </w:r>
      <w:r w:rsidR="00A01FD3" w:rsidRPr="00C3672B">
        <w:t xml:space="preserve">, </w:t>
      </w:r>
      <w:r w:rsidRPr="00C3672B">
        <w:t>en passant à cheval devant Gardefort</w:t>
      </w:r>
      <w:r w:rsidR="00A01FD3" w:rsidRPr="00C3672B">
        <w:t xml:space="preserve">, </w:t>
      </w:r>
      <w:r w:rsidRPr="00C3672B">
        <w:t>Lazare montra rageusement le poing au petit manoir en criant des menaces</w:t>
      </w:r>
      <w:r w:rsidR="00A01FD3" w:rsidRPr="00C3672B">
        <w:t xml:space="preserve">, </w:t>
      </w:r>
      <w:r w:rsidRPr="00C3672B">
        <w:t>espérant peut-être qu</w:t>
      </w:r>
      <w:r w:rsidR="00A01FD3" w:rsidRPr="00C3672B">
        <w:t>’</w:t>
      </w:r>
      <w:r w:rsidRPr="00C3672B">
        <w:t>on l</w:t>
      </w:r>
      <w:r w:rsidR="00A01FD3" w:rsidRPr="00C3672B">
        <w:t>’</w:t>
      </w:r>
      <w:r w:rsidRPr="00C3672B">
        <w:t>entendrait et qu</w:t>
      </w:r>
      <w:r w:rsidR="00A01FD3" w:rsidRPr="00C3672B">
        <w:t>’</w:t>
      </w:r>
      <w:r w:rsidRPr="00C3672B">
        <w:t>on tirerait sur lui</w:t>
      </w:r>
      <w:r w:rsidR="00A01FD3" w:rsidRPr="00C3672B">
        <w:t xml:space="preserve">, </w:t>
      </w:r>
      <w:r w:rsidRPr="00C3672B">
        <w:t>tout lui paraissant meilleur que l</w:t>
      </w:r>
      <w:r w:rsidR="00A01FD3" w:rsidRPr="00C3672B">
        <w:t>’</w:t>
      </w:r>
      <w:r w:rsidRPr="00C3672B">
        <w:t>inaction</w:t>
      </w:r>
      <w:r w:rsidR="00A01FD3" w:rsidRPr="00C3672B">
        <w:t xml:space="preserve">. </w:t>
      </w:r>
      <w:r w:rsidRPr="00C3672B">
        <w:t>Mais il s</w:t>
      </w:r>
      <w:r w:rsidR="00A01FD3" w:rsidRPr="00C3672B">
        <w:t>’</w:t>
      </w:r>
      <w:r w:rsidRPr="00C3672B">
        <w:t>en fut tranquillement</w:t>
      </w:r>
      <w:r w:rsidR="00A01FD3" w:rsidRPr="00C3672B">
        <w:t xml:space="preserve">, </w:t>
      </w:r>
      <w:r w:rsidRPr="00C3672B">
        <w:t>sans être attaqué</w:t>
      </w:r>
      <w:r w:rsidR="00A01FD3" w:rsidRPr="00C3672B">
        <w:t xml:space="preserve">. </w:t>
      </w:r>
      <w:r w:rsidRPr="00C3672B">
        <w:t>Il se jura de livrer Madeleine au comte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se retournant sur sa selle</w:t>
      </w:r>
      <w:r w:rsidR="00A01FD3" w:rsidRPr="00C3672B">
        <w:t xml:space="preserve">, </w:t>
      </w:r>
      <w:r w:rsidRPr="00C3672B">
        <w:t>il lança cette malédiction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6D22F5F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Huguenots de malheur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aujourd</w:t>
      </w:r>
      <w:r w:rsidRPr="00C3672B">
        <w:rPr>
          <w:rFonts w:cs="Amasis30"/>
        </w:rPr>
        <w:t>’</w:t>
      </w:r>
      <w:r w:rsidR="00A13117" w:rsidRPr="00C3672B">
        <w:t>hui la guerre entre vous et moi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Dix ans</w:t>
      </w:r>
      <w:r w:rsidRPr="00C3672B">
        <w:t xml:space="preserve">, </w:t>
      </w:r>
      <w:r w:rsidR="00A13117" w:rsidRPr="00C3672B">
        <w:t>s</w:t>
      </w:r>
      <w:r w:rsidRPr="00C3672B">
        <w:rPr>
          <w:rFonts w:cs="Amasis30"/>
        </w:rPr>
        <w:t>’</w:t>
      </w:r>
      <w:r w:rsidR="00A13117" w:rsidRPr="00C3672B">
        <w:t>il le faut</w:t>
      </w:r>
      <w:r w:rsidRPr="00C3672B">
        <w:t xml:space="preserve">, </w:t>
      </w:r>
      <w:r w:rsidR="00A13117" w:rsidRPr="00C3672B">
        <w:t>je vous poursuivrai</w:t>
      </w:r>
      <w:r w:rsidRPr="00C3672B">
        <w:t xml:space="preserve">, </w:t>
      </w:r>
      <w:r w:rsidR="00A13117" w:rsidRPr="00C3672B">
        <w:t>mais je vous aurai</w:t>
      </w:r>
      <w:r w:rsidRPr="00C3672B">
        <w:t xml:space="preserve">, </w:t>
      </w:r>
      <w:r w:rsidR="00A13117" w:rsidRPr="00C3672B">
        <w:t>Dieu me damne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1432CD4" w14:textId="77777777" w:rsidR="00A01FD3" w:rsidRPr="00C3672B" w:rsidRDefault="00A13117" w:rsidP="00A13117">
      <w:pPr>
        <w:pStyle w:val="Taille-1Normal"/>
      </w:pPr>
      <w:r w:rsidRPr="00C3672B">
        <w:t>Pour l</w:t>
      </w:r>
      <w:r w:rsidR="00A01FD3" w:rsidRPr="00C3672B">
        <w:t>’</w:t>
      </w:r>
      <w:r w:rsidRPr="00C3672B">
        <w:t>instant il ne voyait rien à faire</w:t>
      </w:r>
      <w:r w:rsidR="00A01FD3" w:rsidRPr="00C3672B">
        <w:t xml:space="preserve">, </w:t>
      </w:r>
      <w:r w:rsidRPr="00C3672B">
        <w:t xml:space="preserve">la violence était impossible dans ce pays où les protestants faisaient presque entièrement </w:t>
      </w:r>
      <w:r w:rsidRPr="00C3672B">
        <w:lastRenderedPageBreak/>
        <w:t>la loi</w:t>
      </w:r>
      <w:r w:rsidR="00A01FD3" w:rsidRPr="00C3672B">
        <w:t xml:space="preserve">. </w:t>
      </w:r>
      <w:r w:rsidRPr="00C3672B">
        <w:t>Car le seigneur d</w:t>
      </w:r>
      <w:r w:rsidR="00A01FD3" w:rsidRPr="00C3672B">
        <w:t>’</w:t>
      </w:r>
      <w:r w:rsidRPr="00C3672B">
        <w:t>Aloigny était gouverneur du Blanc</w:t>
      </w:r>
      <w:r w:rsidR="00A01FD3" w:rsidRPr="00C3672B">
        <w:t xml:space="preserve">, </w:t>
      </w:r>
      <w:r w:rsidRPr="00C3672B">
        <w:t>et bien que son fief relevât de Montmorillon</w:t>
      </w:r>
      <w:r w:rsidR="00A01FD3" w:rsidRPr="00C3672B">
        <w:t xml:space="preserve">, </w:t>
      </w:r>
      <w:r w:rsidRPr="00C3672B">
        <w:t>il dominait le pays par son château dressé comme un nid d</w:t>
      </w:r>
      <w:r w:rsidR="00A01FD3" w:rsidRPr="00C3672B">
        <w:t>’</w:t>
      </w:r>
      <w:r w:rsidRPr="00C3672B">
        <w:t>aigle sur les rochers</w:t>
      </w:r>
      <w:r w:rsidR="00A01FD3" w:rsidRPr="00C3672B">
        <w:t xml:space="preserve">, </w:t>
      </w:r>
      <w:r w:rsidRPr="00C3672B">
        <w:t>au bord de la Creuse</w:t>
      </w:r>
      <w:r w:rsidR="00A01FD3" w:rsidRPr="00C3672B">
        <w:t xml:space="preserve">, </w:t>
      </w:r>
      <w:r w:rsidRPr="00C3672B">
        <w:t>faisait la nique à Gilles de Souvré</w:t>
      </w:r>
      <w:r w:rsidR="00A01FD3" w:rsidRPr="00C3672B">
        <w:t xml:space="preserve">, </w:t>
      </w:r>
      <w:r w:rsidRPr="00C3672B">
        <w:t>gouverneur pour le Roy</w:t>
      </w:r>
      <w:r w:rsidR="00A01FD3" w:rsidRPr="00C3672B">
        <w:t xml:space="preserve">, </w:t>
      </w:r>
      <w:r w:rsidRPr="00C3672B">
        <w:t xml:space="preserve">et aussi à </w:t>
      </w:r>
      <w:r w:rsidR="00A01FD3" w:rsidRPr="00C3672B">
        <w:t>M</w:t>
      </w:r>
      <w:r w:rsidR="00A01FD3" w:rsidRPr="00C3672B">
        <w:rPr>
          <w:vertAlign w:val="superscript"/>
        </w:rPr>
        <w:t>gr</w:t>
      </w:r>
      <w:r w:rsidR="00A01FD3" w:rsidRPr="00C3672B">
        <w:t> J</w:t>
      </w:r>
      <w:r w:rsidRPr="00C3672B">
        <w:t>acques le Roi</w:t>
      </w:r>
      <w:r w:rsidR="00A01FD3" w:rsidRPr="00C3672B">
        <w:t xml:space="preserve">, </w:t>
      </w:r>
      <w:r w:rsidRPr="00C3672B">
        <w:t>archevêque de Bourges</w:t>
      </w:r>
      <w:r w:rsidR="00A01FD3" w:rsidRPr="00C3672B">
        <w:t xml:space="preserve">. </w:t>
      </w:r>
      <w:r w:rsidRPr="00C3672B">
        <w:t>Et ils le redoutaient fortement</w:t>
      </w:r>
      <w:r w:rsidR="00A01FD3" w:rsidRPr="00C3672B">
        <w:t>.</w:t>
      </w:r>
    </w:p>
    <w:p w14:paraId="391BC1AB" w14:textId="77777777" w:rsidR="00A01FD3" w:rsidRPr="00C3672B" w:rsidRDefault="00A13117" w:rsidP="00A13117">
      <w:pPr>
        <w:pStyle w:val="Taille-1Normal"/>
      </w:pPr>
      <w:r w:rsidRPr="00C3672B">
        <w:t>Aussi avaient-ils signé</w:t>
      </w:r>
      <w:r w:rsidR="00A01FD3" w:rsidRPr="00C3672B">
        <w:t xml:space="preserve">, </w:t>
      </w:r>
      <w:r w:rsidRPr="00C3672B">
        <w:t>dès les premiers jours du mois</w:t>
      </w:r>
      <w:r w:rsidR="00A01FD3" w:rsidRPr="00C3672B">
        <w:t xml:space="preserve">, </w:t>
      </w:r>
      <w:r w:rsidRPr="00C3672B">
        <w:t>un acte d</w:t>
      </w:r>
      <w:r w:rsidR="00A01FD3" w:rsidRPr="00C3672B">
        <w:t>’</w:t>
      </w:r>
      <w:r w:rsidRPr="00C3672B">
        <w:t>obéissance au Roy</w:t>
      </w:r>
      <w:r w:rsidR="00A01FD3" w:rsidRPr="00C3672B">
        <w:t xml:space="preserve">, </w:t>
      </w:r>
      <w:r w:rsidRPr="00C3672B">
        <w:t>formé une ligue contre les entreprises des réformés dont les gentilhommières se dressaient autour d</w:t>
      </w:r>
      <w:r w:rsidR="00A01FD3" w:rsidRPr="00C3672B">
        <w:t>’</w:t>
      </w:r>
      <w:r w:rsidRPr="00C3672B">
        <w:t>eux comme autant de menaces</w:t>
      </w:r>
      <w:r w:rsidR="00A01FD3" w:rsidRPr="00C3672B">
        <w:t xml:space="preserve">. </w:t>
      </w:r>
      <w:r w:rsidRPr="00C3672B">
        <w:t>Le seigneur de Preuilly ne leur portait pas moins d</w:t>
      </w:r>
      <w:r w:rsidR="00A01FD3" w:rsidRPr="00C3672B">
        <w:t>’</w:t>
      </w:r>
      <w:r w:rsidRPr="00C3672B">
        <w:t>ombrage</w:t>
      </w:r>
      <w:r w:rsidR="00A01FD3" w:rsidRPr="00C3672B">
        <w:t xml:space="preserve">, </w:t>
      </w:r>
      <w:r w:rsidRPr="00C3672B">
        <w:t>et sans cesse ils devaient avoir l</w:t>
      </w:r>
      <w:r w:rsidR="00A01FD3" w:rsidRPr="00C3672B">
        <w:t>’</w:t>
      </w:r>
      <w:r w:rsidRPr="00C3672B">
        <w:t>œil sur une assemblée de huguenots qui se tenait au château de Savenet</w:t>
      </w:r>
      <w:r w:rsidR="00A01FD3" w:rsidRPr="00C3672B">
        <w:t xml:space="preserve">, </w:t>
      </w:r>
      <w:r w:rsidRPr="00C3672B">
        <w:t>près d</w:t>
      </w:r>
      <w:r w:rsidR="00A01FD3" w:rsidRPr="00C3672B">
        <w:t>’</w:t>
      </w:r>
      <w:r w:rsidRPr="00C3672B">
        <w:t>Argenton</w:t>
      </w:r>
      <w:r w:rsidR="00A01FD3" w:rsidRPr="00C3672B">
        <w:t>.</w:t>
      </w:r>
    </w:p>
    <w:p w14:paraId="78E19250" w14:textId="77777777" w:rsidR="00A01FD3" w:rsidRPr="00C3672B" w:rsidRDefault="00A13117" w:rsidP="00A13117">
      <w:pPr>
        <w:pStyle w:val="Taille-1Normal"/>
      </w:pPr>
      <w:r w:rsidRPr="00C3672B">
        <w:t>François avait pris</w:t>
      </w:r>
      <w:r w:rsidR="00A01FD3" w:rsidRPr="00C3672B">
        <w:t xml:space="preserve">, </w:t>
      </w:r>
      <w:r w:rsidRPr="00C3672B">
        <w:t>en toutes ces choses</w:t>
      </w:r>
      <w:r w:rsidR="00A01FD3" w:rsidRPr="00C3672B">
        <w:t xml:space="preserve">, </w:t>
      </w:r>
      <w:r w:rsidRPr="00C3672B">
        <w:t>le parti du Roy</w:t>
      </w:r>
      <w:r w:rsidR="00A01FD3" w:rsidRPr="00C3672B">
        <w:t xml:space="preserve">, </w:t>
      </w:r>
      <w:r w:rsidRPr="00C3672B">
        <w:t>signé les actes</w:t>
      </w:r>
      <w:r w:rsidR="00A01FD3" w:rsidRPr="00C3672B">
        <w:t xml:space="preserve">, </w:t>
      </w:r>
      <w:r w:rsidRPr="00C3672B">
        <w:t>adhéré à ce que l</w:t>
      </w:r>
      <w:r w:rsidR="00A01FD3" w:rsidRPr="00C3672B">
        <w:t>’</w:t>
      </w:r>
      <w:r w:rsidRPr="00C3672B">
        <w:t>on avait voulu</w:t>
      </w:r>
      <w:r w:rsidR="00A01FD3" w:rsidRPr="00C3672B">
        <w:t xml:space="preserve">, </w:t>
      </w:r>
      <w:r w:rsidRPr="00C3672B">
        <w:t>sans savoir ce dont même on lui avait parlé quand on était venu le voir à propos de ces choses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quand il écrivait deux lignes</w:t>
      </w:r>
      <w:r w:rsidR="00A01FD3" w:rsidRPr="00C3672B">
        <w:t xml:space="preserve">, </w:t>
      </w:r>
      <w:r w:rsidRPr="00C3672B">
        <w:t>il lui fallait mettre de l</w:t>
      </w:r>
      <w:r w:rsidR="00A01FD3" w:rsidRPr="00C3672B">
        <w:t>’</w:t>
      </w:r>
      <w:r w:rsidRPr="00C3672B">
        <w:t>attention pour ne pas tracer le nom de Madeleine</w:t>
      </w:r>
      <w:r w:rsidR="00A01FD3" w:rsidRPr="00C3672B">
        <w:t>.</w:t>
      </w:r>
    </w:p>
    <w:p w14:paraId="00B6F510" w14:textId="77777777" w:rsidR="007314CA" w:rsidRPr="00C3672B" w:rsidRDefault="00A13117" w:rsidP="00A01FD3">
      <w:pPr>
        <w:pStyle w:val="Titre2"/>
      </w:pPr>
      <w:bookmarkStart w:id="2" w:name="_Toc192940192"/>
      <w:r w:rsidRPr="00A13117">
        <w:lastRenderedPageBreak/>
        <w:t>I</w:t>
      </w:r>
      <w:r w:rsidR="007314CA" w:rsidRPr="00C3672B">
        <w:t>I</w:t>
      </w:r>
      <w:bookmarkEnd w:id="2"/>
    </w:p>
    <w:p w14:paraId="05E40CCE" w14:textId="77777777" w:rsidR="00A01FD3" w:rsidRPr="00C3672B" w:rsidRDefault="00A13117" w:rsidP="00A13117">
      <w:pPr>
        <w:pStyle w:val="Taille-1Normal"/>
      </w:pPr>
      <w:r w:rsidRPr="00C3672B">
        <w:t>François se décida</w:t>
      </w:r>
      <w:r w:rsidR="00A01FD3" w:rsidRPr="00C3672B">
        <w:t xml:space="preserve">, </w:t>
      </w:r>
      <w:r w:rsidRPr="00C3672B">
        <w:t>un jour</w:t>
      </w:r>
      <w:r w:rsidR="00A01FD3" w:rsidRPr="00C3672B">
        <w:t xml:space="preserve">, </w:t>
      </w:r>
      <w:r w:rsidRPr="00C3672B">
        <w:t>à renouer commerce avec le monde</w:t>
      </w:r>
      <w:r w:rsidR="00A01FD3" w:rsidRPr="00C3672B">
        <w:t xml:space="preserve">, </w:t>
      </w:r>
      <w:r w:rsidRPr="00C3672B">
        <w:t>et il alla faire visite à la marquise de Vauplassans qui demeurait à une petite lieue de la Maison-Rouge</w:t>
      </w:r>
      <w:r w:rsidR="00A01FD3" w:rsidRPr="00C3672B">
        <w:t>.</w:t>
      </w:r>
    </w:p>
    <w:p w14:paraId="18CBF1D6" w14:textId="77777777" w:rsidR="00A01FD3" w:rsidRPr="00C3672B" w:rsidRDefault="00A13117" w:rsidP="00A13117">
      <w:pPr>
        <w:pStyle w:val="Taille-1Normal"/>
      </w:pPr>
      <w:r w:rsidRPr="00C3672B">
        <w:t>Son château</w:t>
      </w:r>
      <w:r w:rsidR="00A01FD3" w:rsidRPr="00C3672B">
        <w:t xml:space="preserve">, </w:t>
      </w:r>
      <w:r w:rsidRPr="00C3672B">
        <w:t>bâti par Pierre Nepveu</w:t>
      </w:r>
      <w:r w:rsidR="00A01FD3" w:rsidRPr="00C3672B">
        <w:t xml:space="preserve">, </w:t>
      </w:r>
      <w:r w:rsidRPr="00C3672B">
        <w:t>comptait parmi les plus beaux du Berry</w:t>
      </w:r>
      <w:r w:rsidR="00A01FD3" w:rsidRPr="00C3672B">
        <w:t xml:space="preserve">, </w:t>
      </w:r>
      <w:r w:rsidRPr="00C3672B">
        <w:t>et le père du marquis</w:t>
      </w:r>
      <w:r w:rsidR="00A01FD3" w:rsidRPr="00C3672B">
        <w:t xml:space="preserve">, </w:t>
      </w:r>
      <w:r w:rsidRPr="00C3672B">
        <w:t>à le faire construire</w:t>
      </w:r>
      <w:r w:rsidR="00A01FD3" w:rsidRPr="00C3672B">
        <w:t xml:space="preserve">, </w:t>
      </w:r>
      <w:r w:rsidRPr="00C3672B">
        <w:t>avait dépensé la moitié de sa fortune</w:t>
      </w:r>
      <w:r w:rsidR="00A01FD3" w:rsidRPr="00C3672B">
        <w:t xml:space="preserve">. </w:t>
      </w:r>
      <w:r w:rsidRPr="00C3672B">
        <w:t>Le marquis actuel</w:t>
      </w:r>
      <w:r w:rsidR="00A01FD3" w:rsidRPr="00C3672B">
        <w:t xml:space="preserve">, </w:t>
      </w:r>
      <w:r w:rsidRPr="00C3672B">
        <w:t>Henri Philibert de Vauplassans</w:t>
      </w:r>
      <w:r w:rsidR="00A01FD3" w:rsidRPr="00C3672B">
        <w:t xml:space="preserve">, </w:t>
      </w:r>
      <w:r w:rsidRPr="00C3672B">
        <w:t>avait encore du bien</w:t>
      </w:r>
      <w:r w:rsidR="00A01FD3" w:rsidRPr="00C3672B">
        <w:t xml:space="preserve">, </w:t>
      </w:r>
      <w:r w:rsidRPr="00C3672B">
        <w:t>car son avoir</w:t>
      </w:r>
      <w:r w:rsidR="00A01FD3" w:rsidRPr="00C3672B">
        <w:t xml:space="preserve">, </w:t>
      </w:r>
      <w:r w:rsidRPr="00C3672B">
        <w:t>grossi par des héritages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était augmenté de la dot de sa femme</w:t>
      </w:r>
      <w:r w:rsidR="00A01FD3" w:rsidRPr="00C3672B">
        <w:t xml:space="preserve">, </w:t>
      </w:r>
      <w:r w:rsidRPr="00C3672B">
        <w:t>Marguerite de Préchanteau</w:t>
      </w:r>
      <w:r w:rsidR="00A01FD3" w:rsidRPr="00C3672B">
        <w:t xml:space="preserve">, </w:t>
      </w:r>
      <w:r w:rsidRPr="00C3672B">
        <w:t>de la maison de Luxembourg-Martigues</w:t>
      </w:r>
      <w:r w:rsidR="00A01FD3" w:rsidRPr="00C3672B">
        <w:t xml:space="preserve">, </w:t>
      </w:r>
      <w:r w:rsidRPr="00C3672B">
        <w:t>riche de plus de quatre cent mille livres</w:t>
      </w:r>
      <w:r w:rsidR="00A01FD3" w:rsidRPr="00C3672B">
        <w:t>.</w:t>
      </w:r>
    </w:p>
    <w:p w14:paraId="63096A27" w14:textId="77777777" w:rsidR="00A01FD3" w:rsidRPr="00C3672B" w:rsidRDefault="00A13117" w:rsidP="00A13117">
      <w:pPr>
        <w:pStyle w:val="Taille-1Normal"/>
      </w:pPr>
      <w:r w:rsidRPr="00C3672B">
        <w:t>Elle reçut François avec joie</w:t>
      </w:r>
      <w:r w:rsidR="00A01FD3" w:rsidRPr="00C3672B">
        <w:t xml:space="preserve">. </w:t>
      </w:r>
      <w:r w:rsidRPr="00C3672B">
        <w:t>On l</w:t>
      </w:r>
      <w:r w:rsidR="00A01FD3" w:rsidRPr="00C3672B">
        <w:t>’</w:t>
      </w:r>
      <w:r w:rsidRPr="00C3672B">
        <w:t>avait cru mort</w:t>
      </w:r>
      <w:r w:rsidR="00A01FD3" w:rsidRPr="00C3672B">
        <w:t xml:space="preserve">, </w:t>
      </w:r>
      <w:r w:rsidRPr="00C3672B">
        <w:t>ou plutôt fort malade</w:t>
      </w:r>
      <w:r w:rsidR="00A01FD3" w:rsidRPr="00C3672B">
        <w:t xml:space="preserve">, </w:t>
      </w:r>
      <w:r w:rsidRPr="00C3672B">
        <w:t>à le savoir ainsi claquemuré dans sa maison</w:t>
      </w:r>
      <w:r w:rsidR="00A01FD3" w:rsidRPr="00C3672B">
        <w:t>.</w:t>
      </w:r>
    </w:p>
    <w:p w14:paraId="7B3A38B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</w:t>
      </w:r>
      <w:r w:rsidRPr="00C3672B">
        <w:t>’</w:t>
      </w:r>
      <w:r w:rsidR="00A13117" w:rsidRPr="00C3672B">
        <w:t>en suis sorti pour l</w:t>
      </w:r>
      <w:r w:rsidRPr="00C3672B">
        <w:t>’</w:t>
      </w:r>
      <w:r w:rsidR="00A13117" w:rsidRPr="00C3672B">
        <w:t>amour de vous</w:t>
      </w:r>
      <w:r w:rsidRPr="00C3672B">
        <w:t xml:space="preserve">, </w:t>
      </w:r>
      <w:r w:rsidR="00A13117" w:rsidRPr="00C3672B">
        <w:t>dit François en lui donnant un baiser</w:t>
      </w:r>
      <w:r w:rsidRPr="00C3672B">
        <w:t>.</w:t>
      </w:r>
    </w:p>
    <w:p w14:paraId="039E624E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Voici un seigneur qui sera certainement de notre avis</w:t>
      </w:r>
      <w:r w:rsidRPr="00C3672B">
        <w:t xml:space="preserve">, </w:t>
      </w:r>
      <w:r w:rsidR="00A13117" w:rsidRPr="00C3672B">
        <w:t>interrompit un jeune homme pincé dans un corps de velours vert si étroit qu</w:t>
      </w:r>
      <w:r w:rsidRPr="00C3672B">
        <w:t>’</w:t>
      </w:r>
      <w:r w:rsidR="00A13117" w:rsidRPr="00C3672B">
        <w:t>il semblait devoir y étouffer</w:t>
      </w:r>
      <w:r w:rsidRPr="00C3672B">
        <w:t xml:space="preserve">. </w:t>
      </w:r>
      <w:r w:rsidR="00A13117" w:rsidRPr="00C3672B">
        <w:t>Et</w:t>
      </w:r>
      <w:r w:rsidRPr="00C3672B">
        <w:t xml:space="preserve">, </w:t>
      </w:r>
      <w:r w:rsidR="00A13117" w:rsidRPr="00C3672B">
        <w:t>se tournant vers François</w:t>
      </w:r>
      <w:r w:rsidRPr="00C3672B">
        <w:t xml:space="preserve">, </w:t>
      </w:r>
      <w:r w:rsidR="00A13117" w:rsidRPr="00C3672B">
        <w:t>il eut l</w:t>
      </w:r>
      <w:r w:rsidRPr="00C3672B">
        <w:t>’</w:t>
      </w:r>
      <w:r w:rsidR="00A13117" w:rsidRPr="00C3672B">
        <w:t>air satisfait d</w:t>
      </w:r>
      <w:r w:rsidRPr="00C3672B">
        <w:t>’</w:t>
      </w:r>
      <w:r w:rsidR="00A13117" w:rsidRPr="00C3672B">
        <w:t>un paon qui fait la roue</w:t>
      </w:r>
      <w:r w:rsidRPr="00C3672B">
        <w:t>.</w:t>
      </w:r>
    </w:p>
    <w:p w14:paraId="6E2E0933" w14:textId="77777777" w:rsidR="00A01FD3" w:rsidRPr="00C3672B" w:rsidRDefault="00A13117" w:rsidP="00A13117">
      <w:pPr>
        <w:pStyle w:val="Taille-1Normal"/>
      </w:pPr>
      <w:r w:rsidRPr="00C3672B">
        <w:t>Blond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allures efféminées</w:t>
      </w:r>
      <w:r w:rsidR="00A01FD3" w:rsidRPr="00C3672B">
        <w:t>, M. de </w:t>
      </w:r>
      <w:r w:rsidRPr="00C3672B">
        <w:t>Bellegarde se croyait très haut placé dans le monde</w:t>
      </w:r>
      <w:r w:rsidR="00A01FD3" w:rsidRPr="00C3672B">
        <w:t xml:space="preserve">, </w:t>
      </w:r>
      <w:r w:rsidRPr="00C3672B">
        <w:t>parce que son grand-père</w:t>
      </w:r>
      <w:r w:rsidR="00A01FD3" w:rsidRPr="00C3672B">
        <w:t xml:space="preserve">, </w:t>
      </w:r>
      <w:r w:rsidRPr="00C3672B">
        <w:t>le premier anobli de la famille</w:t>
      </w:r>
      <w:r w:rsidR="00A01FD3" w:rsidRPr="00C3672B">
        <w:t xml:space="preserve">, </w:t>
      </w:r>
      <w:r w:rsidRPr="00C3672B">
        <w:t xml:space="preserve">avait failli être pendu pour malversations du temps du Roy </w:t>
      </w:r>
      <w:r w:rsidR="00A01FD3" w:rsidRPr="00C3672B">
        <w:t xml:space="preserve">Charles VIII. </w:t>
      </w:r>
      <w:r w:rsidRPr="00C3672B">
        <w:t xml:space="preserve">Il revenait de Paris où il était allé acheter une charge et faisait la cour à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Vauplassans pour se pousser dans le monde</w:t>
      </w:r>
      <w:r w:rsidR="00A01FD3" w:rsidRPr="00C3672B">
        <w:t xml:space="preserve">. </w:t>
      </w:r>
      <w:r w:rsidRPr="00C3672B">
        <w:t>Et il continua sa conversation</w:t>
      </w:r>
      <w:r w:rsidR="00A01FD3" w:rsidRPr="00C3672B">
        <w:t xml:space="preserve">, </w:t>
      </w:r>
      <w:r w:rsidRPr="00C3672B">
        <w:t>racontant au marquis les splendeurs d</w:t>
      </w:r>
      <w:r w:rsidR="00A01FD3" w:rsidRPr="00C3672B">
        <w:t>’</w:t>
      </w:r>
      <w:r w:rsidRPr="00C3672B">
        <w:t>un tournoi auquel il avait assisté en Italie</w:t>
      </w:r>
      <w:r w:rsidR="00A01FD3" w:rsidRPr="00C3672B">
        <w:t xml:space="preserve">. </w:t>
      </w:r>
      <w:r w:rsidRPr="00C3672B">
        <w:t>François demanda des détails</w:t>
      </w:r>
      <w:r w:rsidR="00A01FD3" w:rsidRPr="00C3672B">
        <w:t xml:space="preserve">. </w:t>
      </w:r>
      <w:r w:rsidRPr="00C3672B">
        <w:t>Henri de Bellegarde fit une description enthousiaste de cette fête où chacun s</w:t>
      </w:r>
      <w:r w:rsidR="00A01FD3" w:rsidRPr="00C3672B">
        <w:t>’</w:t>
      </w:r>
      <w:r w:rsidRPr="00C3672B">
        <w:t>était ruiné pour paraître</w:t>
      </w:r>
      <w:r w:rsidR="00A01FD3" w:rsidRPr="00C3672B">
        <w:t>.</w:t>
      </w:r>
    </w:p>
    <w:p w14:paraId="7723D29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</w:t>
      </w:r>
      <w:r w:rsidRPr="00C3672B">
        <w:t>’</w:t>
      </w:r>
      <w:r w:rsidR="00A13117" w:rsidRPr="00C3672B">
        <w:t>y ai été de quatre mille écus</w:t>
      </w:r>
      <w:r w:rsidRPr="00C3672B">
        <w:t xml:space="preserve">, </w:t>
      </w:r>
      <w:r w:rsidR="00A13117" w:rsidRPr="00C3672B">
        <w:t>par ma foi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345244B8" w14:textId="77777777" w:rsidR="00A01FD3" w:rsidRPr="00C3672B" w:rsidRDefault="00A13117" w:rsidP="00A13117">
      <w:pPr>
        <w:pStyle w:val="Taille-1Normal"/>
      </w:pPr>
      <w:r w:rsidRPr="00C3672B">
        <w:lastRenderedPageBreak/>
        <w:t>Et</w:t>
      </w:r>
      <w:r w:rsidR="00A01FD3" w:rsidRPr="00C3672B">
        <w:t xml:space="preserve">, </w:t>
      </w:r>
      <w:r w:rsidRPr="00C3672B">
        <w:t>pour jouir de l</w:t>
      </w:r>
      <w:r w:rsidR="00A01FD3" w:rsidRPr="00C3672B">
        <w:t>’</w:t>
      </w:r>
      <w:r w:rsidRPr="00C3672B">
        <w:t>effet de sa phrase</w:t>
      </w:r>
      <w:r w:rsidR="00A01FD3" w:rsidRPr="00C3672B">
        <w:t xml:space="preserve">, </w:t>
      </w:r>
      <w:r w:rsidRPr="00C3672B">
        <w:t>il tourna sur ses talons et contempla amoureusement la marquise</w:t>
      </w:r>
      <w:r w:rsidR="00A01FD3" w:rsidRPr="00C3672B">
        <w:t>.</w:t>
      </w:r>
    </w:p>
    <w:p w14:paraId="53230F4C" w14:textId="77777777" w:rsidR="00A01FD3" w:rsidRPr="00C3672B" w:rsidRDefault="00A13117" w:rsidP="00A13117">
      <w:pPr>
        <w:pStyle w:val="Taille-1Normal"/>
      </w:pPr>
      <w:r w:rsidRPr="00C3672B">
        <w:t>François convint que c</w:t>
      </w:r>
      <w:r w:rsidR="00A01FD3" w:rsidRPr="00C3672B">
        <w:t>’</w:t>
      </w:r>
      <w:r w:rsidRPr="00C3672B">
        <w:t>était là une belle chose</w:t>
      </w:r>
      <w:r w:rsidR="00A01FD3" w:rsidRPr="00C3672B">
        <w:t xml:space="preserve">, </w:t>
      </w:r>
      <w:r w:rsidRPr="00C3672B">
        <w:t>et le marquis ajouta en bâillant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30EC94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De mon temps</w:t>
      </w:r>
      <w:r w:rsidRPr="00C3672B">
        <w:t xml:space="preserve">, </w:t>
      </w:r>
      <w:r w:rsidR="00A13117" w:rsidRPr="00C3672B">
        <w:t>on n</w:t>
      </w:r>
      <w:r w:rsidRPr="00C3672B">
        <w:t>’</w:t>
      </w:r>
      <w:r w:rsidR="00A13117" w:rsidRPr="00C3672B">
        <w:t>aurait jamais pu figurer avec une pareille somme</w:t>
      </w:r>
      <w:r w:rsidRPr="00C3672B">
        <w:t xml:space="preserve">. </w:t>
      </w:r>
      <w:r w:rsidR="00A13117" w:rsidRPr="00C3672B">
        <w:t>Mais</w:t>
      </w:r>
      <w:r w:rsidRPr="00C3672B">
        <w:t xml:space="preserve">, </w:t>
      </w:r>
      <w:r w:rsidR="00A13117" w:rsidRPr="00C3672B">
        <w:t>aujourd</w:t>
      </w:r>
      <w:r w:rsidRPr="00C3672B">
        <w:t>’</w:t>
      </w:r>
      <w:r w:rsidR="00A13117" w:rsidRPr="00C3672B">
        <w:t>hui</w:t>
      </w:r>
      <w:r w:rsidRPr="00C3672B">
        <w:t xml:space="preserve">, </w:t>
      </w:r>
      <w:r w:rsidR="00A13117" w:rsidRPr="00C3672B">
        <w:t>tout s</w:t>
      </w:r>
      <w:r w:rsidRPr="00C3672B">
        <w:t>’</w:t>
      </w:r>
      <w:r w:rsidR="00A13117" w:rsidRPr="00C3672B">
        <w:t>en va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94B72A4" w14:textId="77777777" w:rsidR="00A01FD3" w:rsidRPr="00C3672B" w:rsidRDefault="00A13117" w:rsidP="00A13117">
      <w:pPr>
        <w:pStyle w:val="Taille-1Normal"/>
      </w:pPr>
      <w:r w:rsidRPr="00C3672B">
        <w:t>Et il profita de cette remarque pour essayer de parler d</w:t>
      </w:r>
      <w:r w:rsidR="00A01FD3" w:rsidRPr="00C3672B">
        <w:t>’</w:t>
      </w:r>
      <w:r w:rsidRPr="00C3672B">
        <w:t>une séance de joutes</w:t>
      </w:r>
      <w:r w:rsidR="00A01FD3" w:rsidRPr="00C3672B">
        <w:t xml:space="preserve">, </w:t>
      </w:r>
      <w:r w:rsidRPr="00C3672B">
        <w:t>où il avait remporté un prix</w:t>
      </w:r>
      <w:r w:rsidR="00A01FD3" w:rsidRPr="00C3672B">
        <w:t xml:space="preserve">. </w:t>
      </w:r>
      <w:r w:rsidRPr="00C3672B">
        <w:t>De Bellegarde continuait à prôner son tournoi</w:t>
      </w:r>
      <w:r w:rsidR="00A01FD3" w:rsidRPr="00C3672B">
        <w:t xml:space="preserve">, </w:t>
      </w:r>
      <w:r w:rsidRPr="00C3672B">
        <w:t>le marquis s</w:t>
      </w:r>
      <w:r w:rsidR="00A01FD3" w:rsidRPr="00C3672B">
        <w:t>’</w:t>
      </w:r>
      <w:r w:rsidRPr="00C3672B">
        <w:t>exclama enfin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E79E7F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Les tournois deviennent de plus en plus rares chez nous</w:t>
      </w:r>
      <w:r w:rsidRPr="00C3672B">
        <w:t xml:space="preserve">, </w:t>
      </w:r>
      <w:r w:rsidR="00A13117" w:rsidRPr="00C3672B">
        <w:t>la mode en passe</w:t>
      </w:r>
      <w:r w:rsidRPr="00C3672B">
        <w:t xml:space="preserve">, </w:t>
      </w:r>
      <w:r w:rsidR="00A13117" w:rsidRPr="00C3672B">
        <w:t>et c</w:t>
      </w:r>
      <w:r w:rsidRPr="00C3672B">
        <w:t>’</w:t>
      </w:r>
      <w:r w:rsidR="00A13117" w:rsidRPr="00C3672B">
        <w:t>est grand dommage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 xml:space="preserve">Est-il meilleure occasion pour les gentilshommes de se montrer </w:t>
      </w:r>
      <w:r w:rsidR="00A13117" w:rsidRPr="00C3672B">
        <w:rPr>
          <w:rFonts w:cs="Amasis30"/>
        </w:rPr>
        <w:t>à</w:t>
      </w:r>
      <w:r w:rsidR="00A13117" w:rsidRPr="00C3672B">
        <w:t xml:space="preserve"> leur avantage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l</w:t>
      </w:r>
      <w:r w:rsidR="00A13117" w:rsidRPr="00C3672B">
        <w:rPr>
          <w:rFonts w:cs="Amasis30"/>
        </w:rPr>
        <w:t>à</w:t>
      </w:r>
      <w:r w:rsidR="00A13117" w:rsidRPr="00C3672B">
        <w:t xml:space="preserve"> une </w:t>
      </w:r>
      <w:r w:rsidR="00A13117" w:rsidRPr="00C3672B">
        <w:rPr>
          <w:rFonts w:cs="Amasis30"/>
        </w:rPr>
        <w:t>é</w:t>
      </w:r>
      <w:r w:rsidR="00A13117" w:rsidRPr="00C3672B">
        <w:t>cole de guerre</w:t>
      </w:r>
      <w:r w:rsidRPr="00C3672B">
        <w:t xml:space="preserve">, </w:t>
      </w:r>
      <w:r w:rsidR="00A13117" w:rsidRPr="00C3672B">
        <w:t>et l</w:t>
      </w:r>
      <w:r w:rsidRPr="00C3672B">
        <w:rPr>
          <w:rFonts w:cs="Amasis30"/>
        </w:rPr>
        <w:t>’</w:t>
      </w:r>
      <w:r w:rsidR="00A13117" w:rsidRPr="00C3672B">
        <w:t xml:space="preserve">on y apprend encore mieux que dans les joutes </w:t>
      </w:r>
      <w:r w:rsidR="00A13117" w:rsidRPr="00C3672B">
        <w:rPr>
          <w:rFonts w:cs="Amasis30"/>
        </w:rPr>
        <w:t>à</w:t>
      </w:r>
      <w:r w:rsidR="00A13117" w:rsidRPr="00C3672B">
        <w:t xml:space="preserve"> manier son cheval et ses armes</w:t>
      </w:r>
      <w:r w:rsidRPr="00C3672B">
        <w:t>.</w:t>
      </w:r>
    </w:p>
    <w:p w14:paraId="75C54FF6" w14:textId="77777777" w:rsidR="00A01FD3" w:rsidRPr="00C3672B" w:rsidRDefault="00A13117" w:rsidP="00A13117">
      <w:pPr>
        <w:pStyle w:val="Taille-1Normal"/>
      </w:pPr>
      <w:r w:rsidRPr="00C3672B">
        <w:t>Il se rengorgeait</w:t>
      </w:r>
      <w:r w:rsidR="00A01FD3" w:rsidRPr="00C3672B">
        <w:t xml:space="preserve">, </w:t>
      </w:r>
      <w:r w:rsidRPr="00C3672B">
        <w:t>tout en parlant</w:t>
      </w:r>
      <w:r w:rsidR="00A01FD3" w:rsidRPr="00C3672B">
        <w:t xml:space="preserve">, </w:t>
      </w:r>
      <w:r w:rsidRPr="00C3672B">
        <w:t>faisant valoir sa haute taille</w:t>
      </w:r>
      <w:r w:rsidR="00A01FD3" w:rsidRPr="00C3672B">
        <w:t xml:space="preserve">, </w:t>
      </w:r>
      <w:r w:rsidRPr="00C3672B">
        <w:t>droite malgré ses cinquante ans bien sonnés</w:t>
      </w:r>
      <w:r w:rsidR="00A01FD3" w:rsidRPr="00C3672B">
        <w:t xml:space="preserve">. </w:t>
      </w:r>
      <w:r w:rsidRPr="00C3672B">
        <w:t>Il était corpulent</w:t>
      </w:r>
      <w:r w:rsidR="00A01FD3" w:rsidRPr="00C3672B">
        <w:t xml:space="preserve">, </w:t>
      </w:r>
      <w:r w:rsidRPr="00C3672B">
        <w:t>le sang à fleur de peau</w:t>
      </w:r>
      <w:r w:rsidR="00A01FD3" w:rsidRPr="00C3672B">
        <w:t xml:space="preserve">, </w:t>
      </w:r>
      <w:r w:rsidRPr="00C3672B">
        <w:t>le poil encore noir</w:t>
      </w:r>
      <w:r w:rsidR="00A01FD3" w:rsidRPr="00C3672B">
        <w:t xml:space="preserve">, </w:t>
      </w:r>
      <w:r w:rsidRPr="00C3672B">
        <w:t>et il paraissait fier de sa force et de sa santé</w:t>
      </w:r>
      <w:r w:rsidR="00A01FD3" w:rsidRPr="00C3672B">
        <w:t xml:space="preserve">. </w:t>
      </w:r>
      <w:r w:rsidRPr="00C3672B">
        <w:t>Il fit craquer en se cambrant les piqûres de son pourpoint de taffetas brun</w:t>
      </w:r>
      <w:r w:rsidR="00A01FD3" w:rsidRPr="00C3672B">
        <w:t xml:space="preserve">, </w:t>
      </w:r>
      <w:r w:rsidRPr="00C3672B">
        <w:t>et reprit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D99910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Pour moi</w:t>
      </w:r>
      <w:r w:rsidRPr="00C3672B">
        <w:t xml:space="preserve">, </w:t>
      </w:r>
      <w:r w:rsidR="00A13117" w:rsidRPr="00C3672B">
        <w:t>je les aime passionnément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 xml:space="preserve">Mais la noblesse provinciale ne prend plus plaisir </w:t>
      </w:r>
      <w:r w:rsidR="00A13117" w:rsidRPr="00C3672B">
        <w:rPr>
          <w:rFonts w:cs="Amasis30"/>
        </w:rPr>
        <w:t>à</w:t>
      </w:r>
      <w:r w:rsidR="00A13117" w:rsidRPr="00C3672B">
        <w:t xml:space="preserve"> ces divertissements chevaleresques o</w:t>
      </w:r>
      <w:r w:rsidR="00A13117" w:rsidRPr="00C3672B">
        <w:rPr>
          <w:rFonts w:cs="Amasis30"/>
        </w:rPr>
        <w:t>ù</w:t>
      </w:r>
      <w:r w:rsidR="00A13117" w:rsidRPr="00C3672B">
        <w:t xml:space="preserve"> brillent </w:t>
      </w:r>
      <w:r w:rsidR="00A13117" w:rsidRPr="00C3672B">
        <w:rPr>
          <w:rFonts w:cs="Amasis30"/>
        </w:rPr>
        <w:t>é</w:t>
      </w:r>
      <w:r w:rsidR="00A13117" w:rsidRPr="00C3672B">
        <w:t>galement la force et l</w:t>
      </w:r>
      <w:r w:rsidRPr="00C3672B">
        <w:rPr>
          <w:rFonts w:cs="Amasis30"/>
        </w:rPr>
        <w:t>’</w:t>
      </w:r>
      <w:r w:rsidR="00A13117" w:rsidRPr="00C3672B">
        <w:t>adresse</w:t>
      </w:r>
      <w:r w:rsidRPr="00C3672B">
        <w:t xml:space="preserve">. </w:t>
      </w:r>
      <w:r w:rsidR="00A13117" w:rsidRPr="00C3672B">
        <w:t>Et c</w:t>
      </w:r>
      <w:r w:rsidRPr="00C3672B">
        <w:rPr>
          <w:rFonts w:cs="Amasis30"/>
        </w:rPr>
        <w:t>’</w:t>
      </w:r>
      <w:r w:rsidR="00A13117" w:rsidRPr="00C3672B">
        <w:t>est une occasion de sortir ces belles armures de parade que nous donne le Roy</w:t>
      </w:r>
      <w:r w:rsidRPr="00C3672B">
        <w:t xml:space="preserve">, </w:t>
      </w:r>
      <w:r w:rsidR="00A13117" w:rsidRPr="00C3672B">
        <w:t>et qui restent sans emploi dans nos salles</w:t>
      </w:r>
      <w:r w:rsidRPr="00C3672B">
        <w:t>.</w:t>
      </w:r>
    </w:p>
    <w:p w14:paraId="775D4202" w14:textId="0D5D451C" w:rsidR="00A01FD3" w:rsidRPr="00C3672B" w:rsidRDefault="00A13117" w:rsidP="00A13117">
      <w:pPr>
        <w:pStyle w:val="Taille-1Normal"/>
      </w:pPr>
      <w:r w:rsidRPr="00C3672B">
        <w:t>Et il continuait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écoutant parler</w:t>
      </w:r>
      <w:r w:rsidR="00A01FD3" w:rsidRPr="00C3672B">
        <w:t xml:space="preserve">. </w:t>
      </w:r>
      <w:r w:rsidRPr="00C3672B">
        <w:t>Tous approuvaient avec révérence</w:t>
      </w:r>
      <w:r w:rsidR="00A01FD3" w:rsidRPr="00C3672B">
        <w:t xml:space="preserve">, </w:t>
      </w:r>
      <w:r w:rsidRPr="00C3672B">
        <w:t>et le chapelain dormait dans une chaise à la façon de Marseille</w:t>
      </w:r>
      <w:r w:rsidR="00A01FD3" w:rsidRPr="00C3672B">
        <w:t>. 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Vauplassans</w:t>
      </w:r>
      <w:r w:rsidR="00A01FD3" w:rsidRPr="00C3672B">
        <w:t xml:space="preserve">, </w:t>
      </w:r>
      <w:r w:rsidRPr="00C3672B">
        <w:t>assise dans une caqueteuse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éventait avec un chasse-mouches en plumes d</w:t>
      </w:r>
      <w:r w:rsidR="00A01FD3" w:rsidRPr="00C3672B">
        <w:t>’</w:t>
      </w:r>
      <w:r w:rsidRPr="00C3672B">
        <w:t>autruche</w:t>
      </w:r>
      <w:r w:rsidR="00A01FD3" w:rsidRPr="00C3672B">
        <w:t xml:space="preserve">. </w:t>
      </w:r>
      <w:r w:rsidRPr="00C3672B">
        <w:t>Elle était encore très belle</w:t>
      </w:r>
      <w:r w:rsidR="00A01FD3" w:rsidRPr="00C3672B">
        <w:t xml:space="preserve">, </w:t>
      </w:r>
      <w:r w:rsidRPr="00C3672B">
        <w:t>pâle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air noble</w:t>
      </w:r>
      <w:r w:rsidR="00A01FD3" w:rsidRPr="00C3672B">
        <w:t xml:space="preserve">, </w:t>
      </w:r>
      <w:r w:rsidRPr="00C3672B">
        <w:t>très soigneusement coiffée et apprêtée</w:t>
      </w:r>
      <w:r w:rsidR="00A01FD3" w:rsidRPr="00C3672B">
        <w:t xml:space="preserve">, </w:t>
      </w:r>
      <w:r w:rsidRPr="00C3672B">
        <w:t>et un peu serrée dans son corsage brodé de fines rayures d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elle respirait doucement</w:t>
      </w:r>
      <w:r w:rsidR="00A01FD3" w:rsidRPr="00C3672B">
        <w:t xml:space="preserve">. </w:t>
      </w:r>
      <w:r w:rsidRPr="00C3672B">
        <w:t>Sa jupe de velours noir à quille de brocart de Damas s</w:t>
      </w:r>
      <w:r w:rsidR="00A01FD3" w:rsidRPr="00C3672B">
        <w:t>’</w:t>
      </w:r>
      <w:r w:rsidRPr="00C3672B">
        <w:t>étendait autour d</w:t>
      </w:r>
      <w:r w:rsidR="00A01FD3" w:rsidRPr="00C3672B">
        <w:t>’</w:t>
      </w:r>
      <w:r w:rsidRPr="00C3672B">
        <w:t>elle en lourds plis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près d</w:t>
      </w:r>
      <w:r w:rsidR="00A01FD3" w:rsidRPr="00C3672B">
        <w:t>’</w:t>
      </w:r>
      <w:r w:rsidRPr="00C3672B">
        <w:t>elle</w:t>
      </w:r>
      <w:r w:rsidR="00A01FD3" w:rsidRPr="00C3672B">
        <w:t xml:space="preserve">, </w:t>
      </w:r>
      <w:r w:rsidRPr="00C3672B">
        <w:t xml:space="preserve">un petit </w:t>
      </w:r>
      <w:r w:rsidRPr="00C3672B">
        <w:lastRenderedPageBreak/>
        <w:t>Maure</w:t>
      </w:r>
      <w:r w:rsidR="00A01FD3" w:rsidRPr="00C3672B">
        <w:t xml:space="preserve">, </w:t>
      </w:r>
      <w:r w:rsidRPr="00C3672B">
        <w:t>accroupi à terre</w:t>
      </w:r>
      <w:r w:rsidR="00A01FD3" w:rsidRPr="00C3672B">
        <w:t xml:space="preserve">, </w:t>
      </w:r>
      <w:r w:rsidRPr="00C3672B">
        <w:t>tenait un singe enchaîné</w:t>
      </w:r>
      <w:r w:rsidR="00A01FD3" w:rsidRPr="00C3672B">
        <w:t xml:space="preserve">. </w:t>
      </w:r>
      <w:r w:rsidRPr="00C3672B">
        <w:t>Mais un perroquet se mit à pousser des cris affreux et coupa la parole au marquis</w:t>
      </w:r>
      <w:r w:rsidR="00A01FD3" w:rsidRPr="00C3672B">
        <w:t>.</w:t>
      </w:r>
    </w:p>
    <w:p w14:paraId="4FBA34B8" w14:textId="77777777" w:rsidR="00A01FD3" w:rsidRPr="00C3672B" w:rsidRDefault="00A13117" w:rsidP="00A13117">
      <w:pPr>
        <w:pStyle w:val="Taille-1Normal"/>
      </w:pPr>
      <w:r w:rsidRPr="00C3672B">
        <w:t>François en profita pour déclarer que les tournois n</w:t>
      </w:r>
      <w:r w:rsidR="00A01FD3" w:rsidRPr="00C3672B">
        <w:t>’</w:t>
      </w:r>
      <w:r w:rsidRPr="00C3672B">
        <w:t>étaient point encore finis</w:t>
      </w:r>
      <w:r w:rsidR="00A01FD3" w:rsidRPr="00C3672B">
        <w:t xml:space="preserve">, </w:t>
      </w:r>
      <w:r w:rsidRPr="00C3672B">
        <w:t>Dieu merci</w:t>
      </w:r>
      <w:r w:rsidR="00224814" w:rsidRPr="00C3672B">
        <w:rPr>
          <w:rFonts w:ascii="Times New Roman" w:hAnsi="Times New Roman"/>
        </w:rPr>
        <w:t> </w:t>
      </w:r>
      <w:r w:rsidR="00A01FD3" w:rsidRPr="00C3672B">
        <w:t>!</w:t>
      </w:r>
    </w:p>
    <w:p w14:paraId="3585698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Ils seront en honneur tant qu</w:t>
      </w:r>
      <w:r w:rsidRPr="00C3672B">
        <w:t>’</w:t>
      </w:r>
      <w:r w:rsidR="00A13117" w:rsidRPr="00C3672B">
        <w:t>il y aura des gentilshommes capables de s</w:t>
      </w:r>
      <w:r w:rsidRPr="00C3672B">
        <w:t>’</w:t>
      </w:r>
      <w:r w:rsidR="00A13117" w:rsidRPr="00C3672B">
        <w:t>y présenter</w:t>
      </w:r>
      <w:r w:rsidRPr="00C3672B">
        <w:t xml:space="preserve">. </w:t>
      </w:r>
      <w:r w:rsidR="00A13117" w:rsidRPr="00C3672B">
        <w:t>Peur moi</w:t>
      </w:r>
      <w:r w:rsidRPr="00C3672B">
        <w:t xml:space="preserve">, </w:t>
      </w:r>
      <w:r w:rsidR="00A13117" w:rsidRPr="00C3672B">
        <w:t>je n</w:t>
      </w:r>
      <w:r w:rsidRPr="00C3672B">
        <w:t>’</w:t>
      </w:r>
      <w:r w:rsidR="00A13117" w:rsidRPr="00C3672B">
        <w:t>en ai jamais manqué un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A2F704F" w14:textId="77777777" w:rsidR="00A01FD3" w:rsidRPr="00C3672B" w:rsidRDefault="00A13117" w:rsidP="00A13117">
      <w:pPr>
        <w:pStyle w:val="Taille-1Normal"/>
      </w:pPr>
      <w:r w:rsidRPr="00C3672B">
        <w:t>Ce mensonge gratuit ne souleva pas d</w:t>
      </w:r>
      <w:r w:rsidR="00A01FD3" w:rsidRPr="00C3672B">
        <w:t>’</w:t>
      </w:r>
      <w:r w:rsidRPr="00C3672B">
        <w:t>objections</w:t>
      </w:r>
      <w:r w:rsidR="00A01FD3" w:rsidRPr="00C3672B">
        <w:t xml:space="preserve">. </w:t>
      </w:r>
      <w:r w:rsidRPr="00C3672B">
        <w:t>Tous pensaient à autre chose</w:t>
      </w:r>
      <w:r w:rsidR="00A01FD3" w:rsidRPr="00C3672B">
        <w:t xml:space="preserve">, </w:t>
      </w:r>
      <w:r w:rsidRPr="00C3672B">
        <w:t>et de Bellegarde tendait à s</w:t>
      </w:r>
      <w:r w:rsidR="00A01FD3" w:rsidRPr="00C3672B">
        <w:t>’</w:t>
      </w:r>
      <w:r w:rsidRPr="00C3672B">
        <w:t>emparer du chasse-mouches de la marquise</w:t>
      </w:r>
      <w:r w:rsidR="00A01FD3" w:rsidRPr="00C3672B">
        <w:t xml:space="preserve">, </w:t>
      </w:r>
      <w:r w:rsidRPr="00C3672B">
        <w:t>la suppliant de le prendre comme esclave à son service</w:t>
      </w:r>
      <w:r w:rsidR="00A01FD3" w:rsidRPr="00C3672B">
        <w:t>.</w:t>
      </w:r>
    </w:p>
    <w:p w14:paraId="68F46CF9" w14:textId="77777777" w:rsidR="00A01FD3" w:rsidRPr="00C3672B" w:rsidRDefault="00A13117" w:rsidP="00A13117">
      <w:pPr>
        <w:pStyle w:val="Taille-1Normal"/>
      </w:pPr>
      <w:r w:rsidRPr="00C3672B">
        <w:t>François continuait à recommander les tournois</w:t>
      </w:r>
      <w:r w:rsidR="00A01FD3" w:rsidRPr="00C3672B">
        <w:t xml:space="preserve">, </w:t>
      </w:r>
      <w:r w:rsidRPr="00C3672B">
        <w:t>non pas tant pour abonder dans le sens du marquis que pour en tirer bénéfice</w:t>
      </w:r>
      <w:r w:rsidR="00A01FD3" w:rsidRPr="00C3672B">
        <w:t xml:space="preserve">. </w:t>
      </w:r>
      <w:r w:rsidRPr="00C3672B">
        <w:t>Une idée lui était venue</w:t>
      </w:r>
      <w:r w:rsidR="00A01FD3" w:rsidRPr="00C3672B">
        <w:t xml:space="preserve">, </w:t>
      </w:r>
      <w:r w:rsidRPr="00C3672B">
        <w:t>car son amour lui déliait de plus en plus l</w:t>
      </w:r>
      <w:r w:rsidR="00A01FD3" w:rsidRPr="00C3672B">
        <w:t>’</w:t>
      </w:r>
      <w:r w:rsidRPr="00C3672B">
        <w:t>esprit</w:t>
      </w:r>
      <w:r w:rsidR="00A01FD3" w:rsidRPr="00C3672B">
        <w:t xml:space="preserve">. </w:t>
      </w:r>
      <w:r w:rsidRPr="00C3672B">
        <w:t>Il fallait que Vauplassans donnât un tournoi</w:t>
      </w:r>
      <w:r w:rsidR="00A01FD3" w:rsidRPr="00C3672B">
        <w:t xml:space="preserve">, </w:t>
      </w:r>
      <w:r w:rsidRPr="00C3672B">
        <w:t>Madeleine y viendrait peut-être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sa seule chance de la rencontrer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y raccrocha avec l</w:t>
      </w:r>
      <w:r w:rsidR="00A01FD3" w:rsidRPr="00C3672B">
        <w:t>’</w:t>
      </w:r>
      <w:r w:rsidRPr="00C3672B">
        <w:t>obstination d</w:t>
      </w:r>
      <w:r w:rsidR="00A01FD3" w:rsidRPr="00C3672B">
        <w:t>’</w:t>
      </w:r>
      <w:r w:rsidRPr="00C3672B">
        <w:t>un mollusque perçant une roche dure</w:t>
      </w:r>
      <w:r w:rsidR="00A01FD3" w:rsidRPr="00C3672B">
        <w:t>.</w:t>
      </w:r>
    </w:p>
    <w:p w14:paraId="04058A57" w14:textId="77777777" w:rsidR="00A01FD3" w:rsidRPr="00C3672B" w:rsidRDefault="00A01FD3" w:rsidP="00A13117">
      <w:pPr>
        <w:pStyle w:val="Taille-1Normal"/>
      </w:pPr>
      <w:r w:rsidRPr="00C3672B">
        <w:t>M</w:t>
      </w:r>
      <w:r w:rsidRPr="00C3672B">
        <w:rPr>
          <w:vertAlign w:val="superscript"/>
        </w:rPr>
        <w:t>me</w:t>
      </w:r>
      <w:r w:rsidRPr="00C3672B">
        <w:t> de </w:t>
      </w:r>
      <w:r w:rsidR="00A13117" w:rsidRPr="00C3672B">
        <w:t>Vauplassans déclara que les tournois étaient une chose brutale</w:t>
      </w:r>
      <w:r w:rsidRPr="00C3672B">
        <w:t xml:space="preserve">. </w:t>
      </w:r>
      <w:r w:rsidR="00A13117" w:rsidRPr="00C3672B">
        <w:t>Elle leur préférait les cours d</w:t>
      </w:r>
      <w:r w:rsidRPr="00C3672B">
        <w:t>’</w:t>
      </w:r>
      <w:r w:rsidR="00A13117" w:rsidRPr="00C3672B">
        <w:t>amour dont elle rêvait de rétablir les lois</w:t>
      </w:r>
      <w:r w:rsidRPr="00C3672B">
        <w:t xml:space="preserve">. </w:t>
      </w:r>
      <w:r w:rsidR="00A13117" w:rsidRPr="00C3672B">
        <w:t>Aussi vivait-elle dans un milieu de poètes de toutes sortes qui rimaillaient autour de ses cuisines</w:t>
      </w:r>
      <w:r w:rsidRPr="00C3672B">
        <w:t xml:space="preserve">, </w:t>
      </w:r>
      <w:r w:rsidR="00A13117" w:rsidRPr="00C3672B">
        <w:t>chantaient ses louanges en vers ampoulés</w:t>
      </w:r>
      <w:r w:rsidRPr="00C3672B">
        <w:t xml:space="preserve">, </w:t>
      </w:r>
      <w:r w:rsidR="00A13117" w:rsidRPr="00C3672B">
        <w:t>célébraient ses charmes et ceux de ses demoiselles d</w:t>
      </w:r>
      <w:r w:rsidRPr="00C3672B">
        <w:t>’</w:t>
      </w:r>
      <w:r w:rsidR="00A13117" w:rsidRPr="00C3672B">
        <w:t>honneur</w:t>
      </w:r>
      <w:r w:rsidRPr="00C3672B">
        <w:t>.</w:t>
      </w:r>
    </w:p>
    <w:p w14:paraId="6398E513" w14:textId="77777777" w:rsidR="00A01FD3" w:rsidRPr="00C3672B" w:rsidRDefault="00A13117" w:rsidP="00A13117">
      <w:pPr>
        <w:pStyle w:val="Taille-1Normal"/>
      </w:pPr>
      <w:r w:rsidRPr="00C3672B">
        <w:t>Et le marquis</w:t>
      </w:r>
      <w:r w:rsidR="00A01FD3" w:rsidRPr="00C3672B">
        <w:t xml:space="preserve">, </w:t>
      </w:r>
      <w:r w:rsidRPr="00C3672B">
        <w:t>pour arrêter cette averse de désobligeantes remarques</w:t>
      </w:r>
      <w:r w:rsidR="00A01FD3" w:rsidRPr="00C3672B">
        <w:t xml:space="preserve">, </w:t>
      </w:r>
      <w:r w:rsidRPr="00C3672B">
        <w:t>ajouta en les regardant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B98EFF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Toutes ces mignonnes aimeraient bien mieux voir des hommes se battre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353A4C9E" w14:textId="77777777" w:rsidR="00A01FD3" w:rsidRPr="00C3672B" w:rsidRDefault="00A13117" w:rsidP="00A13117">
      <w:pPr>
        <w:pStyle w:val="Taille-1Normal"/>
      </w:pPr>
      <w:r w:rsidRPr="00C3672B">
        <w:t>Leurs sourires furent leur réponse</w:t>
      </w:r>
      <w:r w:rsidR="00A01FD3" w:rsidRPr="00C3672B">
        <w:t xml:space="preserve">. </w:t>
      </w:r>
      <w:r w:rsidRPr="00C3672B">
        <w:t>Elles s</w:t>
      </w:r>
      <w:r w:rsidR="00A01FD3" w:rsidRPr="00C3672B">
        <w:t>’</w:t>
      </w:r>
      <w:r w:rsidRPr="00C3672B">
        <w:t>empressaient</w:t>
      </w:r>
      <w:r w:rsidR="00A01FD3" w:rsidRPr="00C3672B">
        <w:t xml:space="preserve">, </w:t>
      </w:r>
      <w:r w:rsidRPr="00C3672B">
        <w:t>comme un essaim d</w:t>
      </w:r>
      <w:r w:rsidR="00A01FD3" w:rsidRPr="00C3672B">
        <w:t>’</w:t>
      </w:r>
      <w:r w:rsidRPr="00C3672B">
        <w:t>abeilles</w:t>
      </w:r>
      <w:r w:rsidR="00A01FD3" w:rsidRPr="00C3672B">
        <w:t xml:space="preserve">, </w:t>
      </w:r>
      <w:r w:rsidRPr="00C3672B">
        <w:t>autour d</w:t>
      </w:r>
      <w:r w:rsidR="00A01FD3" w:rsidRPr="00C3672B">
        <w:t>’</w:t>
      </w:r>
      <w:r w:rsidRPr="00C3672B">
        <w:t>un drageoir de vermeil</w:t>
      </w:r>
      <w:r w:rsidR="00A01FD3" w:rsidRPr="00C3672B">
        <w:t xml:space="preserve">, </w:t>
      </w:r>
      <w:r w:rsidRPr="00C3672B">
        <w:t>y puisaient des confitures</w:t>
      </w:r>
      <w:r w:rsidR="00A01FD3" w:rsidRPr="00C3672B">
        <w:t xml:space="preserve">, </w:t>
      </w:r>
      <w:r w:rsidRPr="00C3672B">
        <w:t>avec des mines sérieuses et gentilles de filles de bonne maison</w:t>
      </w:r>
      <w:r w:rsidR="00A01FD3" w:rsidRPr="00C3672B">
        <w:t xml:space="preserve">. </w:t>
      </w:r>
      <w:r w:rsidRPr="00C3672B">
        <w:t>Leurs larges robes à longs plis droits étaient pareilles à de grandes cloches</w:t>
      </w:r>
      <w:r w:rsidR="00A01FD3" w:rsidRPr="00C3672B">
        <w:t xml:space="preserve">, </w:t>
      </w:r>
      <w:r w:rsidRPr="00C3672B">
        <w:t>leurs vastes fraises empesées ressem</w:t>
      </w:r>
      <w:r w:rsidRPr="00C3672B">
        <w:lastRenderedPageBreak/>
        <w:t>blaient à des plats où l</w:t>
      </w:r>
      <w:r w:rsidR="00A01FD3" w:rsidRPr="00C3672B">
        <w:t>’</w:t>
      </w:r>
      <w:r w:rsidRPr="00C3672B">
        <w:t>on aurait posé leurs têtes</w:t>
      </w:r>
      <w:r w:rsidR="00A01FD3" w:rsidRPr="00C3672B">
        <w:t xml:space="preserve">, </w:t>
      </w:r>
      <w:r w:rsidRPr="00C3672B">
        <w:t>et François</w:t>
      </w:r>
      <w:r w:rsidR="00A01FD3" w:rsidRPr="00C3672B">
        <w:t xml:space="preserve">, </w:t>
      </w:r>
      <w:r w:rsidRPr="00C3672B">
        <w:t>à regarder ces jeunes filles passer</w:t>
      </w:r>
      <w:r w:rsidR="00A01FD3" w:rsidRPr="00C3672B">
        <w:t xml:space="preserve">, </w:t>
      </w:r>
      <w:r w:rsidRPr="00C3672B">
        <w:t>retrouvait en chacune quelque chose de Madeleine</w:t>
      </w:r>
      <w:r w:rsidR="00A01FD3" w:rsidRPr="00C3672B">
        <w:t xml:space="preserve">. </w:t>
      </w:r>
      <w:r w:rsidRPr="00C3672B">
        <w:t>Un profil perdu</w:t>
      </w:r>
      <w:r w:rsidR="00A01FD3" w:rsidRPr="00C3672B">
        <w:t xml:space="preserve">, </w:t>
      </w:r>
      <w:r w:rsidRPr="00C3672B">
        <w:t>le contour d</w:t>
      </w:r>
      <w:r w:rsidR="00A01FD3" w:rsidRPr="00C3672B">
        <w:t>’</w:t>
      </w:r>
      <w:r w:rsidRPr="00C3672B">
        <w:t>une oreille</w:t>
      </w:r>
      <w:r w:rsidR="00A01FD3" w:rsidRPr="00C3672B">
        <w:t xml:space="preserve">, </w:t>
      </w:r>
      <w:r w:rsidRPr="00C3672B">
        <w:t>le galbe d</w:t>
      </w:r>
      <w:r w:rsidR="00A01FD3" w:rsidRPr="00C3672B">
        <w:t>’</w:t>
      </w:r>
      <w:r w:rsidRPr="00C3672B">
        <w:t>un cou lui donnaient l</w:t>
      </w:r>
      <w:r w:rsidR="00A01FD3" w:rsidRPr="00C3672B">
        <w:t>’</w:t>
      </w:r>
      <w:r w:rsidRPr="00C3672B">
        <w:t>illusion de l</w:t>
      </w:r>
      <w:r w:rsidR="00A01FD3" w:rsidRPr="00C3672B">
        <w:t>’</w:t>
      </w:r>
      <w:r w:rsidRPr="00C3672B">
        <w:t>absente</w:t>
      </w:r>
      <w:r w:rsidR="00A01FD3" w:rsidRPr="00C3672B">
        <w:t xml:space="preserve">. </w:t>
      </w:r>
      <w:r w:rsidRPr="00C3672B">
        <w:t>Puis il retombait dans la réalité</w:t>
      </w:r>
      <w:r w:rsidR="00A01FD3" w:rsidRPr="00C3672B">
        <w:t>.</w:t>
      </w:r>
    </w:p>
    <w:p w14:paraId="189A0F4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sais</w:t>
      </w:r>
      <w:r w:rsidRPr="00C3672B">
        <w:t xml:space="preserve">, </w:t>
      </w:r>
      <w:r w:rsidR="00A13117" w:rsidRPr="00C3672B">
        <w:t>continuait Vauplassans</w:t>
      </w:r>
      <w:r w:rsidRPr="00C3672B">
        <w:t xml:space="preserve">, </w:t>
      </w:r>
      <w:r w:rsidR="00A13117" w:rsidRPr="00C3672B">
        <w:t>qu</w:t>
      </w:r>
      <w:r w:rsidRPr="00C3672B">
        <w:t>’</w:t>
      </w:r>
      <w:r w:rsidR="00A13117" w:rsidRPr="00C3672B">
        <w:t>il ne faut point parler devant la marquise de ces divertissements barbares</w:t>
      </w:r>
      <w:r w:rsidRPr="00C3672B">
        <w:t>. M</w:t>
      </w:r>
      <w:r w:rsidRPr="00C3672B">
        <w:rPr>
          <w:vertAlign w:val="superscript"/>
        </w:rPr>
        <w:t>me</w:t>
      </w:r>
      <w:r w:rsidRPr="00C3672B">
        <w:t> de </w:t>
      </w:r>
      <w:r w:rsidR="00A13117" w:rsidRPr="00C3672B">
        <w:t>Vauplassans préfère les luttes en vers joliment tournés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="00A13117" w:rsidRPr="00C3672B">
        <w:t>tercets</w:t>
      </w:r>
      <w:r w:rsidRPr="00C3672B">
        <w:t xml:space="preserve">, </w:t>
      </w:r>
      <w:r w:rsidR="00A13117" w:rsidRPr="00C3672B">
        <w:t>acrostiches et ballades</w:t>
      </w:r>
      <w:r w:rsidRPr="00C3672B">
        <w:t xml:space="preserve">, </w:t>
      </w:r>
      <w:r w:rsidR="00A13117" w:rsidRPr="00C3672B">
        <w:t>voire les rondeaux</w:t>
      </w:r>
      <w:r w:rsidRPr="00C3672B">
        <w:t xml:space="preserve">, </w:t>
      </w:r>
      <w:r w:rsidR="00A13117" w:rsidRPr="00C3672B">
        <w:t>telles sont ses armes favorites</w:t>
      </w:r>
      <w:r w:rsidRPr="00C3672B">
        <w:t>.</w:t>
      </w:r>
    </w:p>
    <w:p w14:paraId="694A0F3B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riant avec satisfaction</w:t>
      </w:r>
      <w:r w:rsidR="00A01FD3" w:rsidRPr="00C3672B">
        <w:t xml:space="preserve">, </w:t>
      </w:r>
      <w:r w:rsidRPr="00C3672B">
        <w:t>il se carra dans sa puissante stature d</w:t>
      </w:r>
      <w:r w:rsidR="00A01FD3" w:rsidRPr="00C3672B">
        <w:t>’</w:t>
      </w:r>
      <w:r w:rsidRPr="00C3672B">
        <w:t>homme d</w:t>
      </w:r>
      <w:r w:rsidR="00A01FD3" w:rsidRPr="00C3672B">
        <w:t>’</w:t>
      </w:r>
      <w:r w:rsidRPr="00C3672B">
        <w:t>armes</w:t>
      </w:r>
      <w:r w:rsidR="00A01FD3" w:rsidRPr="00C3672B">
        <w:t>.</w:t>
      </w:r>
    </w:p>
    <w:p w14:paraId="593739D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ne vois pas</w:t>
      </w:r>
      <w:r w:rsidRPr="00C3672B">
        <w:t xml:space="preserve">, </w:t>
      </w:r>
      <w:r w:rsidR="00A13117" w:rsidRPr="00C3672B">
        <w:t>ma chère</w:t>
      </w:r>
      <w:r w:rsidRPr="00C3672B">
        <w:t xml:space="preserve">, </w:t>
      </w:r>
      <w:r w:rsidR="00A13117" w:rsidRPr="00C3672B">
        <w:t>vos clercs ordinaires à cheval</w:t>
      </w:r>
      <w:r w:rsidRPr="00C3672B">
        <w:t xml:space="preserve">, </w:t>
      </w:r>
      <w:r w:rsidR="00A13117" w:rsidRPr="00C3672B">
        <w:t>la lance au poing</w:t>
      </w:r>
      <w:r w:rsidRPr="00C3672B">
        <w:t xml:space="preserve">, </w:t>
      </w:r>
      <w:r w:rsidR="00A13117" w:rsidRPr="00C3672B">
        <w:t>ni vos faiseurs de sonnets se heurtant dans une mêlée</w:t>
      </w:r>
      <w:r w:rsidRPr="00C3672B">
        <w:t xml:space="preserve">, </w:t>
      </w:r>
      <w:r w:rsidR="00A13117" w:rsidRPr="00C3672B">
        <w:t>l</w:t>
      </w:r>
      <w:r w:rsidRPr="00C3672B">
        <w:t>’</w:t>
      </w:r>
      <w:r w:rsidR="00A13117" w:rsidRPr="00C3672B">
        <w:t>armet grillagé en tête</w:t>
      </w:r>
      <w:r w:rsidRPr="00C3672B">
        <w:t xml:space="preserve">, </w:t>
      </w:r>
      <w:r w:rsidR="00A13117" w:rsidRPr="00C3672B">
        <w:t>l</w:t>
      </w:r>
      <w:r w:rsidRPr="00C3672B">
        <w:t>’</w:t>
      </w:r>
      <w:r w:rsidR="00A13117" w:rsidRPr="00C3672B">
        <w:t>épée mornée à la main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36B33DDB" w14:textId="77777777" w:rsidR="00A01FD3" w:rsidRPr="00C3672B" w:rsidRDefault="00A13117" w:rsidP="00A13117">
      <w:pPr>
        <w:pStyle w:val="Taille-1Normal"/>
      </w:pPr>
      <w:r w:rsidRPr="00C3672B">
        <w:t>Le chapelain</w:t>
      </w:r>
      <w:r w:rsidR="00A01FD3" w:rsidRPr="00C3672B">
        <w:t xml:space="preserve">, </w:t>
      </w:r>
      <w:r w:rsidRPr="00C3672B">
        <w:t>mal éveillé</w:t>
      </w:r>
      <w:r w:rsidR="00A01FD3" w:rsidRPr="00C3672B">
        <w:t xml:space="preserve">, </w:t>
      </w:r>
      <w:r w:rsidRPr="00C3672B">
        <w:t>dit quelques paroles confuses</w:t>
      </w:r>
      <w:r w:rsidR="00A01FD3" w:rsidRPr="00C3672B">
        <w:t xml:space="preserve">. </w:t>
      </w:r>
      <w:r w:rsidRPr="00C3672B">
        <w:t>Vauplassans crut trouver en lui un contradicteur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558D65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Tout doux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tout doux</w:t>
      </w:r>
      <w:r w:rsidRPr="00C3672B">
        <w:t xml:space="preserve">, </w:t>
      </w:r>
      <w:r w:rsidR="00A13117" w:rsidRPr="00C3672B">
        <w:t>l</w:t>
      </w:r>
      <w:r w:rsidRPr="00C3672B">
        <w:rPr>
          <w:rFonts w:cs="Amasis30"/>
        </w:rPr>
        <w:t>’</w:t>
      </w:r>
      <w:r w:rsidR="00A13117" w:rsidRPr="00C3672B">
        <w:t>abb</w:t>
      </w:r>
      <w:r w:rsidR="00A13117" w:rsidRPr="00C3672B">
        <w:rPr>
          <w:rFonts w:cs="Amasis30"/>
        </w:rPr>
        <w:t>é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Je n</w:t>
      </w:r>
      <w:r w:rsidRPr="00C3672B">
        <w:rPr>
          <w:rFonts w:cs="Amasis30"/>
        </w:rPr>
        <w:t>’</w:t>
      </w:r>
      <w:r w:rsidR="00A13117" w:rsidRPr="00C3672B">
        <w:t>attaque point la sainte Pl</w:t>
      </w:r>
      <w:r w:rsidR="00A13117" w:rsidRPr="00C3672B">
        <w:rPr>
          <w:rFonts w:cs="Amasis30"/>
        </w:rPr>
        <w:t>é</w:t>
      </w:r>
      <w:r w:rsidR="00A13117" w:rsidRPr="00C3672B">
        <w:t xml:space="preserve">iade dont vous </w:t>
      </w:r>
      <w:r w:rsidR="00A13117" w:rsidRPr="00C3672B">
        <w:rPr>
          <w:rFonts w:cs="Amasis30"/>
        </w:rPr>
        <w:t>ê</w:t>
      </w:r>
      <w:r w:rsidR="00A13117" w:rsidRPr="00C3672B">
        <w:t xml:space="preserve">tes une des </w:t>
      </w:r>
      <w:r w:rsidR="00A13117" w:rsidRPr="00C3672B">
        <w:rPr>
          <w:rFonts w:cs="Amasis30"/>
        </w:rPr>
        <w:t>é</w:t>
      </w:r>
      <w:r w:rsidR="00A13117" w:rsidRPr="00C3672B">
        <w:t>toiles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0C23DB5E" w14:textId="77777777" w:rsidR="00A01FD3" w:rsidRPr="00C3672B" w:rsidRDefault="00A13117" w:rsidP="00A13117">
      <w:pPr>
        <w:pStyle w:val="Taille-1Normal"/>
      </w:pPr>
      <w:r w:rsidRPr="00C3672B">
        <w:t>Le prêtre avait essayé</w:t>
      </w:r>
      <w:r w:rsidR="00A01FD3" w:rsidRPr="00C3672B">
        <w:t xml:space="preserve">, </w:t>
      </w:r>
      <w:r w:rsidRPr="00C3672B">
        <w:t>une fois</w:t>
      </w:r>
      <w:r w:rsidR="00A01FD3" w:rsidRPr="00C3672B">
        <w:t xml:space="preserve">, </w:t>
      </w:r>
      <w:r w:rsidRPr="00C3672B">
        <w:t>de faire un cantique en vers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aussi </w:t>
      </w:r>
      <w:r w:rsidRPr="00C3672B">
        <w:rPr>
          <w:rFonts w:cs="Amasis30"/>
        </w:rPr>
        <w:t>é</w:t>
      </w:r>
      <w:r w:rsidRPr="00C3672B">
        <w:t>tait-il consid</w:t>
      </w:r>
      <w:r w:rsidRPr="00C3672B">
        <w:rPr>
          <w:rFonts w:cs="Amasis30"/>
        </w:rPr>
        <w:t>é</w:t>
      </w:r>
      <w:r w:rsidRPr="00C3672B">
        <w:t>r</w:t>
      </w:r>
      <w:r w:rsidRPr="00C3672B">
        <w:rPr>
          <w:rFonts w:cs="Amasis30"/>
        </w:rPr>
        <w:t>é</w:t>
      </w:r>
      <w:r w:rsidRPr="00C3672B">
        <w:t xml:space="preserve"> par les po</w:t>
      </w:r>
      <w:r w:rsidRPr="00C3672B">
        <w:rPr>
          <w:rFonts w:cs="Amasis30"/>
        </w:rPr>
        <w:t>è</w:t>
      </w:r>
      <w:r w:rsidRPr="00C3672B">
        <w:t>tes de la marquise</w:t>
      </w:r>
      <w:r w:rsidR="00A01FD3" w:rsidRPr="00C3672B">
        <w:t>.</w:t>
      </w:r>
    </w:p>
    <w:p w14:paraId="56A3601E" w14:textId="77777777" w:rsidR="00A01FD3" w:rsidRPr="00C3672B" w:rsidRDefault="00A13117" w:rsidP="00A13117">
      <w:pPr>
        <w:pStyle w:val="Taille-1Normal"/>
      </w:pPr>
      <w:r w:rsidRPr="00C3672B">
        <w:t>Et Vauplassans ajouta plaisamment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4AB36D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rPr>
          <w:i/>
          <w:iCs/>
        </w:rPr>
        <w:t>Genus irritabile vatum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7649F91" w14:textId="77777777" w:rsidR="00695486" w:rsidRDefault="00A01FD3" w:rsidP="00A13117">
      <w:pPr>
        <w:pStyle w:val="Taille-1Normal"/>
      </w:pPr>
      <w:r w:rsidRPr="00C3672B">
        <w:t>— </w:t>
      </w:r>
      <w:r w:rsidR="00A13117" w:rsidRPr="00C3672B">
        <w:t>Il faut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répondit le châtelain</w:t>
      </w:r>
      <w:r w:rsidRPr="00C3672B">
        <w:t xml:space="preserve">, </w:t>
      </w:r>
      <w:r w:rsidR="00A13117" w:rsidRPr="00C3672B">
        <w:t>des poètes pour chanter les victoires des gens de guerre</w:t>
      </w:r>
      <w:r w:rsidRPr="00C3672B">
        <w:t>.</w:t>
      </w:r>
    </w:p>
    <w:p w14:paraId="7A4A4B00" w14:textId="65FC8F36" w:rsidR="00A01FD3" w:rsidRPr="00C3672B" w:rsidRDefault="00A13117" w:rsidP="00A13117">
      <w:pPr>
        <w:pStyle w:val="Taille-1Normal"/>
      </w:pPr>
      <w:r w:rsidRPr="00C3672B">
        <w:t>Et il nommait Tyrtée</w:t>
      </w:r>
      <w:r w:rsidR="00A01FD3" w:rsidRPr="00C3672B">
        <w:t xml:space="preserve">. </w:t>
      </w:r>
      <w:r w:rsidRPr="00C3672B">
        <w:t>Tout en regrettant qu</w:t>
      </w:r>
      <w:r w:rsidR="00A01FD3" w:rsidRPr="00C3672B">
        <w:t>’</w:t>
      </w:r>
      <w:r w:rsidRPr="00C3672B">
        <w:t>il fût boiteux</w:t>
      </w:r>
      <w:r w:rsidR="00A01FD3" w:rsidRPr="00C3672B">
        <w:t xml:space="preserve">, </w:t>
      </w:r>
      <w:r w:rsidRPr="00C3672B">
        <w:t>Vauplassans lui reconnut quelque mérite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il cita Joachim du Bellay</w:t>
      </w:r>
      <w:r w:rsidR="00A01FD3" w:rsidRPr="00C3672B">
        <w:t xml:space="preserve">, </w:t>
      </w:r>
      <w:r w:rsidRPr="00C3672B">
        <w:t>pour qui il montra de la d</w:t>
      </w:r>
      <w:r w:rsidRPr="00C3672B">
        <w:rPr>
          <w:rFonts w:cs="Amasis30"/>
        </w:rPr>
        <w:t>é</w:t>
      </w:r>
      <w:r w:rsidRPr="00C3672B">
        <w:t>f</w:t>
      </w:r>
      <w:r w:rsidRPr="00C3672B">
        <w:rPr>
          <w:rFonts w:cs="Amasis30"/>
        </w:rPr>
        <w:t>é</w:t>
      </w:r>
      <w:r w:rsidRPr="00C3672B">
        <w:t>rence</w:t>
      </w:r>
      <w:r w:rsidR="00A01FD3" w:rsidRPr="00C3672B">
        <w:t xml:space="preserve">. </w:t>
      </w:r>
      <w:r w:rsidRPr="00C3672B">
        <w:t>Ensuite il attaqua la jeunesse contemporaine</w:t>
      </w:r>
      <w:r w:rsidR="00A01FD3" w:rsidRPr="00C3672B">
        <w:t>.</w:t>
      </w:r>
    </w:p>
    <w:p w14:paraId="0F2C2A3A" w14:textId="77777777" w:rsidR="00A01FD3" w:rsidRPr="00C3672B" w:rsidRDefault="00A13117" w:rsidP="00A13117">
      <w:pPr>
        <w:pStyle w:val="Taille-1Normal"/>
      </w:pPr>
      <w:r w:rsidRPr="00C3672B">
        <w:t>Mais François s</w:t>
      </w:r>
      <w:r w:rsidR="00A01FD3" w:rsidRPr="00C3672B">
        <w:t>’</w:t>
      </w:r>
      <w:r w:rsidRPr="00C3672B">
        <w:t>écria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C5CA3DA" w14:textId="37F709E4" w:rsidR="00A01FD3" w:rsidRPr="00C3672B" w:rsidRDefault="00A01FD3" w:rsidP="00A13117">
      <w:pPr>
        <w:pStyle w:val="Taille-1Normal"/>
      </w:pPr>
      <w:r w:rsidRPr="00C3672B">
        <w:lastRenderedPageBreak/>
        <w:t>— </w:t>
      </w:r>
      <w:proofErr w:type="spellStart"/>
      <w:r w:rsidR="00A13117" w:rsidRPr="00C3672B">
        <w:t>Pasque</w:t>
      </w:r>
      <w:proofErr w:type="spellEnd"/>
      <w:r w:rsidR="00A13117" w:rsidRPr="00C3672B">
        <w:t xml:space="preserve"> Dieu</w:t>
      </w:r>
      <w:r w:rsidRPr="00C3672B">
        <w:t xml:space="preserve">, </w:t>
      </w:r>
      <w:r w:rsidR="00A13117" w:rsidRPr="00C3672B">
        <w:t>marquis</w:t>
      </w:r>
      <w:r w:rsidRPr="00C3672B">
        <w:t xml:space="preserve">, </w:t>
      </w:r>
      <w:r w:rsidR="00A13117" w:rsidRPr="00C3672B">
        <w:t>nous vous prouverons que nous ne sommes pas manchots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Et</w:t>
      </w:r>
      <w:r w:rsidRPr="00C3672B">
        <w:t xml:space="preserve">, </w:t>
      </w:r>
      <w:r w:rsidR="00A13117" w:rsidRPr="00C3672B">
        <w:t>tout d</w:t>
      </w:r>
      <w:r w:rsidRPr="00C3672B">
        <w:rPr>
          <w:rFonts w:cs="Amasis30"/>
        </w:rPr>
        <w:t>’</w:t>
      </w:r>
      <w:r w:rsidR="00A13117" w:rsidRPr="00C3672B">
        <w:t>abord</w:t>
      </w:r>
      <w:r w:rsidRPr="00C3672B">
        <w:t xml:space="preserve">, </w:t>
      </w:r>
      <w:r w:rsidR="00A13117" w:rsidRPr="00C3672B">
        <w:t xml:space="preserve">je vous provoque </w:t>
      </w:r>
      <w:r w:rsidR="00A13117" w:rsidRPr="00C3672B">
        <w:rPr>
          <w:rFonts w:cs="Amasis30"/>
        </w:rPr>
        <w:t>à</w:t>
      </w:r>
      <w:r w:rsidR="00A13117" w:rsidRPr="00C3672B">
        <w:t xml:space="preserve"> cheval et pour six coups d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é</w:t>
      </w:r>
      <w:r w:rsidR="00A13117" w:rsidRPr="00C3672B">
        <w:t>p</w:t>
      </w:r>
      <w:r w:rsidR="00A13117" w:rsidRPr="00C3672B">
        <w:rPr>
          <w:rFonts w:cs="Amasis30"/>
        </w:rPr>
        <w:t>é</w:t>
      </w:r>
      <w:r w:rsidR="00A13117" w:rsidRPr="00C3672B">
        <w:t>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Eh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continua-t-il plus tranquillement</w:t>
      </w:r>
      <w:r w:rsidRPr="00C3672B">
        <w:t xml:space="preserve">, </w:t>
      </w:r>
      <w:r w:rsidR="00A13117" w:rsidRPr="00C3672B">
        <w:t>qui nous emp</w:t>
      </w:r>
      <w:r w:rsidR="00A13117" w:rsidRPr="00C3672B">
        <w:rPr>
          <w:rFonts w:cs="Amasis30"/>
        </w:rPr>
        <w:t>ê</w:t>
      </w:r>
      <w:r w:rsidR="00A13117" w:rsidRPr="00C3672B">
        <w:t>che de donner un tournoi</w:t>
      </w:r>
      <w:r w:rsidRPr="00C3672B">
        <w:t xml:space="preserve">, </w:t>
      </w:r>
      <w:r w:rsidR="00A13117" w:rsidRPr="00C3672B">
        <w:t>puisque vous les aimez tant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Voyons</w:t>
      </w:r>
      <w:r w:rsidRPr="00C3672B">
        <w:t xml:space="preserve">, </w:t>
      </w:r>
      <w:r w:rsidR="00A13117" w:rsidRPr="00C3672B">
        <w:t>marquis</w:t>
      </w:r>
      <w:r w:rsidRPr="00C3672B">
        <w:t xml:space="preserve">, </w:t>
      </w:r>
      <w:r w:rsidR="00A13117" w:rsidRPr="00C3672B">
        <w:t>vous pouvez bien nous offrir cette f</w:t>
      </w:r>
      <w:r w:rsidR="00A13117" w:rsidRPr="00C3672B">
        <w:rPr>
          <w:rFonts w:cs="Amasis30"/>
        </w:rPr>
        <w:t>ê</w:t>
      </w:r>
      <w:r w:rsidR="00A13117" w:rsidRPr="00C3672B">
        <w:t>te</w:t>
      </w:r>
      <w:r w:rsidRPr="00C3672B">
        <w:t xml:space="preserve">, </w:t>
      </w:r>
      <w:r w:rsidR="00A13117" w:rsidRPr="00C3672B">
        <w:t>car</w:t>
      </w:r>
      <w:r w:rsidRPr="00C3672B">
        <w:t xml:space="preserve">, </w:t>
      </w:r>
      <w:r w:rsidR="00A13117" w:rsidRPr="00C3672B">
        <w:t>ma parole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on d</w:t>
      </w:r>
      <w:r w:rsidR="00A13117" w:rsidRPr="00C3672B">
        <w:rPr>
          <w:rFonts w:cs="Amasis30"/>
        </w:rPr>
        <w:t>é</w:t>
      </w:r>
      <w:r w:rsidR="00A13117" w:rsidRPr="00C3672B">
        <w:t>p</w:t>
      </w:r>
      <w:r w:rsidR="00A13117" w:rsidRPr="00C3672B">
        <w:rPr>
          <w:rFonts w:cs="Amasis30"/>
        </w:rPr>
        <w:t>é</w:t>
      </w:r>
      <w:r w:rsidR="00A13117" w:rsidRPr="00C3672B">
        <w:t>rit d</w:t>
      </w:r>
      <w:r w:rsidRPr="00C3672B">
        <w:rPr>
          <w:rFonts w:cs="Amasis30"/>
        </w:rPr>
        <w:t>’</w:t>
      </w:r>
      <w:r w:rsidR="00A13117" w:rsidRPr="00C3672B">
        <w:t>ennui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9069F2F" w14:textId="77777777" w:rsidR="00A01FD3" w:rsidRPr="00C3672B" w:rsidRDefault="00A13117" w:rsidP="00A13117">
      <w:pPr>
        <w:pStyle w:val="Taille-1Normal"/>
      </w:pPr>
      <w:r w:rsidRPr="00C3672B">
        <w:t>Vauplassans objecta que c</w:t>
      </w:r>
      <w:r w:rsidR="00A01FD3" w:rsidRPr="00C3672B">
        <w:t>’</w:t>
      </w:r>
      <w:r w:rsidRPr="00C3672B">
        <w:t>était une grosse dépense et une grosse affaire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réunir autant de gentilshommes armés de toutes pièces pouvait</w:t>
      </w:r>
      <w:r w:rsidR="00A01FD3" w:rsidRPr="00C3672B">
        <w:t xml:space="preserve">, </w:t>
      </w:r>
      <w:r w:rsidRPr="00C3672B">
        <w:t>par ces temps de troubles</w:t>
      </w:r>
      <w:r w:rsidR="00A01FD3" w:rsidRPr="00C3672B">
        <w:t xml:space="preserve">, </w:t>
      </w:r>
      <w:r w:rsidRPr="00C3672B">
        <w:t>sembler séditieux</w:t>
      </w:r>
      <w:r w:rsidR="00A01FD3" w:rsidRPr="00C3672B">
        <w:t>.</w:t>
      </w:r>
    </w:p>
    <w:p w14:paraId="0E15C8BC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Et pourquoi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intervint le petit Bellegarde qui</w:t>
      </w:r>
      <w:r w:rsidRPr="00C3672B">
        <w:t xml:space="preserve">, </w:t>
      </w:r>
      <w:r w:rsidR="00A13117" w:rsidRPr="00C3672B">
        <w:t>appuy</w:t>
      </w:r>
      <w:r w:rsidR="00A13117" w:rsidRPr="00C3672B">
        <w:rPr>
          <w:rFonts w:cs="Amasis30"/>
        </w:rPr>
        <w:t>é</w:t>
      </w:r>
      <w:r w:rsidR="00A13117" w:rsidRPr="00C3672B">
        <w:t xml:space="preserve"> sur la chaise de la marquise</w:t>
      </w:r>
      <w:r w:rsidRPr="00C3672B">
        <w:t xml:space="preserve">, </w:t>
      </w:r>
      <w:r w:rsidR="00A13117" w:rsidRPr="00C3672B">
        <w:t>lui roulait des yeux mourants</w:t>
      </w:r>
      <w:r w:rsidRPr="00C3672B">
        <w:t xml:space="preserve">. </w:t>
      </w:r>
      <w:r w:rsidR="00A13117" w:rsidRPr="00C3672B">
        <w:t>Votre ch</w:t>
      </w:r>
      <w:r w:rsidR="00A13117" w:rsidRPr="00C3672B">
        <w:rPr>
          <w:rFonts w:cs="Amasis30"/>
        </w:rPr>
        <w:t>â</w:t>
      </w:r>
      <w:r w:rsidR="00A13117" w:rsidRPr="00C3672B">
        <w:t>teau est au-dessus de pareilles accusations</w:t>
      </w:r>
      <w:r w:rsidRPr="00C3672B">
        <w:t xml:space="preserve">. </w:t>
      </w:r>
      <w:r w:rsidR="00A13117" w:rsidRPr="00C3672B">
        <w:rPr>
          <w:rFonts w:cs="Amasis30"/>
        </w:rPr>
        <w:t>Ç</w:t>
      </w:r>
      <w:r w:rsidRPr="00C3672B">
        <w:rPr>
          <w:rFonts w:cs="Amasis30"/>
        </w:rPr>
        <w:t>’</w:t>
      </w:r>
      <w:r w:rsidR="00A13117" w:rsidRPr="00C3672B">
        <w:t xml:space="preserve">a toujours </w:t>
      </w:r>
      <w:r w:rsidR="00A13117" w:rsidRPr="00C3672B">
        <w:rPr>
          <w:rFonts w:cs="Amasis30"/>
        </w:rPr>
        <w:t>é</w:t>
      </w:r>
      <w:r w:rsidR="00A13117" w:rsidRPr="00C3672B">
        <w:t>t</w:t>
      </w:r>
      <w:r w:rsidR="00A13117" w:rsidRPr="00C3672B">
        <w:rPr>
          <w:rFonts w:cs="Amasis30"/>
        </w:rPr>
        <w:t>é</w:t>
      </w:r>
      <w:r w:rsidR="00A13117" w:rsidRPr="00C3672B">
        <w:t xml:space="preserve"> l</w:t>
      </w:r>
      <w:r w:rsidRPr="00C3672B">
        <w:rPr>
          <w:rFonts w:cs="Amasis30"/>
        </w:rPr>
        <w:t>’</w:t>
      </w:r>
      <w:r w:rsidR="00A13117" w:rsidRPr="00C3672B">
        <w:t>asile du beau ton pour les gens de qualit</w:t>
      </w:r>
      <w:r w:rsidR="00A13117" w:rsidRPr="00C3672B">
        <w:rPr>
          <w:rFonts w:cs="Amasis30"/>
        </w:rPr>
        <w:t>é</w:t>
      </w:r>
      <w:r w:rsidRPr="00C3672B">
        <w:rPr>
          <w:rFonts w:cs="Amasis30"/>
        </w:rPr>
        <w:t>…</w:t>
      </w:r>
    </w:p>
    <w:p w14:paraId="74C2951B" w14:textId="77777777" w:rsidR="00A01FD3" w:rsidRPr="00C3672B" w:rsidRDefault="00A13117" w:rsidP="00A13117">
      <w:pPr>
        <w:pStyle w:val="Taille-1Normal"/>
      </w:pPr>
      <w:r w:rsidRPr="00C3672B">
        <w:t>Il s</w:t>
      </w:r>
      <w:r w:rsidR="00A01FD3" w:rsidRPr="00C3672B">
        <w:t>’</w:t>
      </w:r>
      <w:r w:rsidRPr="00C3672B">
        <w:t>entortillait dans la plate banalité de sa phrase et en vint à parler de la religion</w:t>
      </w:r>
      <w:r w:rsidR="00A01FD3" w:rsidRPr="00C3672B">
        <w:t>.</w:t>
      </w:r>
    </w:p>
    <w:p w14:paraId="67DF319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Laquelle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demanda Vauplassans</w:t>
      </w:r>
      <w:r w:rsidRPr="00C3672B">
        <w:t>.</w:t>
      </w:r>
    </w:p>
    <w:p w14:paraId="787DF5DF" w14:textId="77777777" w:rsidR="00A01FD3" w:rsidRPr="00C3672B" w:rsidRDefault="00A13117" w:rsidP="00A13117">
      <w:pPr>
        <w:pStyle w:val="Taille-1Normal"/>
      </w:pPr>
      <w:r w:rsidRPr="00C3672B">
        <w:t>Cela prêta à rire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on parla d</w:t>
      </w:r>
      <w:r w:rsidR="00A01FD3" w:rsidRPr="00C3672B">
        <w:t>’</w:t>
      </w:r>
      <w:r w:rsidRPr="00C3672B">
        <w:t>autre chose</w:t>
      </w:r>
      <w:r w:rsidR="00A01FD3" w:rsidRPr="00C3672B">
        <w:t xml:space="preserve">. </w:t>
      </w:r>
      <w:r w:rsidRPr="00C3672B">
        <w:t>Mais François tenait à son projet</w:t>
      </w:r>
      <w:r w:rsidR="00A01FD3" w:rsidRPr="00C3672B">
        <w:t xml:space="preserve">, </w:t>
      </w:r>
      <w:r w:rsidRPr="00C3672B">
        <w:t>il insista</w:t>
      </w:r>
      <w:r w:rsidR="00A01FD3" w:rsidRPr="00C3672B">
        <w:t xml:space="preserve">, </w:t>
      </w:r>
      <w:r w:rsidRPr="00C3672B">
        <w:t>obligea de Vauplassans à s</w:t>
      </w:r>
      <w:r w:rsidR="00A01FD3" w:rsidRPr="00C3672B">
        <w:t>’</w:t>
      </w:r>
      <w:r w:rsidRPr="00C3672B">
        <w:t>engager</w:t>
      </w:r>
      <w:r w:rsidR="00A01FD3" w:rsidRPr="00C3672B">
        <w:t xml:space="preserve">. </w:t>
      </w:r>
      <w:r w:rsidRPr="00C3672B">
        <w:t>Puis il lui fallut une date</w:t>
      </w:r>
      <w:r w:rsidR="00A01FD3" w:rsidRPr="00C3672B">
        <w:t xml:space="preserve">. </w:t>
      </w:r>
      <w:r w:rsidRPr="00C3672B">
        <w:t>Alors il ne quitta plus ce sujet</w:t>
      </w:r>
      <w:r w:rsidR="00A01FD3" w:rsidRPr="00C3672B">
        <w:t>.</w:t>
      </w:r>
    </w:p>
    <w:p w14:paraId="134E569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Mais enfin</w:t>
      </w:r>
      <w:r w:rsidRPr="00C3672B">
        <w:t xml:space="preserve">, </w:t>
      </w:r>
      <w:r w:rsidR="00A13117" w:rsidRPr="00C3672B">
        <w:t>dit Vauplassans</w:t>
      </w:r>
      <w:r w:rsidRPr="00C3672B">
        <w:t xml:space="preserve">, </w:t>
      </w:r>
      <w:r w:rsidR="00A13117" w:rsidRPr="00C3672B">
        <w:t>car il ne demandait qu</w:t>
      </w:r>
      <w:r w:rsidRPr="00C3672B">
        <w:t>’</w:t>
      </w:r>
      <w:r w:rsidR="00A13117" w:rsidRPr="00C3672B">
        <w:t>à donner cette fête où il comptait briller aux yeux d</w:t>
      </w:r>
      <w:r w:rsidRPr="00C3672B">
        <w:t>’</w:t>
      </w:r>
      <w:r w:rsidR="00A13117" w:rsidRPr="00C3672B">
        <w:t>une belle bourgeoise du Blanc</w:t>
      </w:r>
      <w:r w:rsidRPr="00C3672B">
        <w:t>, M</w:t>
      </w:r>
      <w:r w:rsidRPr="00C3672B">
        <w:rPr>
          <w:vertAlign w:val="superscript"/>
        </w:rPr>
        <w:t>lle</w:t>
      </w:r>
      <w:r w:rsidRPr="00C3672B">
        <w:t> </w:t>
      </w:r>
      <w:r w:rsidR="00A13117" w:rsidRPr="00C3672B">
        <w:t>Brunet</w:t>
      </w:r>
      <w:r w:rsidRPr="00C3672B">
        <w:t xml:space="preserve">, </w:t>
      </w:r>
      <w:r w:rsidR="00A13117" w:rsidRPr="00C3672B">
        <w:t>dont il poussait le mari dans les gabelles</w:t>
      </w:r>
      <w:r w:rsidRPr="00C3672B">
        <w:t xml:space="preserve">. </w:t>
      </w:r>
      <w:r w:rsidR="00A13117" w:rsidRPr="00C3672B">
        <w:t>Il faut savoir</w:t>
      </w:r>
      <w:r w:rsidRPr="00C3672B">
        <w:t xml:space="preserve">, </w:t>
      </w:r>
      <w:r w:rsidR="00A13117" w:rsidRPr="00C3672B">
        <w:t>mon cher Bernage</w:t>
      </w:r>
      <w:r w:rsidRPr="00C3672B">
        <w:t xml:space="preserve">, </w:t>
      </w:r>
      <w:r w:rsidR="00A13117" w:rsidRPr="00C3672B">
        <w:t>si nous pourrons réunir ici assez de combattants</w:t>
      </w:r>
      <w:r w:rsidRPr="00C3672B">
        <w:t xml:space="preserve">. </w:t>
      </w:r>
      <w:r w:rsidR="00A13117" w:rsidRPr="00C3672B">
        <w:t>Pour les spectateurs</w:t>
      </w:r>
      <w:r w:rsidRPr="00C3672B">
        <w:t xml:space="preserve">, </w:t>
      </w:r>
      <w:r w:rsidR="00A13117" w:rsidRPr="00C3672B">
        <w:t>je m</w:t>
      </w:r>
      <w:r w:rsidRPr="00C3672B">
        <w:t>’</w:t>
      </w:r>
      <w:r w:rsidR="00A13117" w:rsidRPr="00C3672B">
        <w:t>en inquiète moins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 xml:space="preserve">on viendra de trente lieues </w:t>
      </w:r>
      <w:r w:rsidR="00A13117" w:rsidRPr="00C3672B">
        <w:rPr>
          <w:rFonts w:cs="Amasis30"/>
        </w:rPr>
        <w:t>à</w:t>
      </w:r>
      <w:r w:rsidR="00A13117" w:rsidRPr="00C3672B">
        <w:t xml:space="preserve"> la ronde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3F5B912D" w14:textId="77777777" w:rsidR="00A01FD3" w:rsidRPr="00C3672B" w:rsidRDefault="00A13117" w:rsidP="00A13117">
      <w:pPr>
        <w:pStyle w:val="Taille-1Normal"/>
      </w:pPr>
      <w:r w:rsidRPr="00C3672B">
        <w:t>La marquise</w:t>
      </w:r>
      <w:r w:rsidR="00A01FD3" w:rsidRPr="00C3672B">
        <w:t xml:space="preserve">, </w:t>
      </w:r>
      <w:r w:rsidRPr="00C3672B">
        <w:t>gagnée par Bellegarde</w:t>
      </w:r>
      <w:r w:rsidR="00A01FD3" w:rsidRPr="00C3672B">
        <w:t xml:space="preserve">, </w:t>
      </w:r>
      <w:r w:rsidRPr="00C3672B">
        <w:t>qui lui parlait dans le cou</w:t>
      </w:r>
      <w:r w:rsidR="00A01FD3" w:rsidRPr="00C3672B">
        <w:t xml:space="preserve">, </w:t>
      </w:r>
      <w:r w:rsidRPr="00C3672B">
        <w:t>déclara qu</w:t>
      </w:r>
      <w:r w:rsidR="00A01FD3" w:rsidRPr="00C3672B">
        <w:t>’</w:t>
      </w:r>
      <w:r w:rsidRPr="00C3672B">
        <w:t>après tout le tournoi lui plaisait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comme elle se piquait de politique</w:t>
      </w:r>
      <w:r w:rsidR="00A01FD3" w:rsidRPr="00C3672B">
        <w:t xml:space="preserve">, </w:t>
      </w:r>
      <w:r w:rsidRPr="00C3672B">
        <w:t>elle avança qu</w:t>
      </w:r>
      <w:r w:rsidR="00A01FD3" w:rsidRPr="00C3672B">
        <w:t>’</w:t>
      </w:r>
      <w:r w:rsidRPr="00C3672B">
        <w:t>elle inviterait toute la noblesse huguenote</w:t>
      </w:r>
      <w:r w:rsidR="00A01FD3" w:rsidRPr="00C3672B">
        <w:t xml:space="preserve">, </w:t>
      </w:r>
      <w:r w:rsidRPr="00C3672B">
        <w:t>pour faciliter les rapprochements</w:t>
      </w:r>
      <w:r w:rsidR="00A01FD3" w:rsidRPr="00C3672B">
        <w:t>.</w:t>
      </w:r>
    </w:p>
    <w:p w14:paraId="36DD5466" w14:textId="77777777" w:rsidR="00A01FD3" w:rsidRPr="00C3672B" w:rsidRDefault="00A13117" w:rsidP="00A13117">
      <w:pPr>
        <w:pStyle w:val="Taille-1Normal"/>
      </w:pPr>
      <w:r w:rsidRPr="00C3672B">
        <w:t>François dressa l</w:t>
      </w:r>
      <w:r w:rsidR="00A01FD3" w:rsidRPr="00C3672B">
        <w:t>’</w:t>
      </w:r>
      <w:r w:rsidRPr="00C3672B">
        <w:t>oreille</w:t>
      </w:r>
      <w:r w:rsidR="00A01FD3" w:rsidRPr="00C3672B">
        <w:t xml:space="preserve">. </w:t>
      </w:r>
      <w:r w:rsidRPr="00C3672B">
        <w:t>Mais le chapelain déplora les excès des gens de la Religion et soutint que l</w:t>
      </w:r>
      <w:r w:rsidR="00A01FD3" w:rsidRPr="00C3672B">
        <w:t>’</w:t>
      </w:r>
      <w:r w:rsidRPr="00C3672B">
        <w:t>Église avait jadis défendu les tournois</w:t>
      </w:r>
      <w:r w:rsidR="00A01FD3" w:rsidRPr="00C3672B">
        <w:t xml:space="preserve">. </w:t>
      </w:r>
      <w:r w:rsidRPr="00C3672B">
        <w:t>Il changea cependant d</w:t>
      </w:r>
      <w:r w:rsidR="00A01FD3" w:rsidRPr="00C3672B">
        <w:t>’</w:t>
      </w:r>
      <w:r w:rsidRPr="00C3672B">
        <w:t>avis et déclara qu</w:t>
      </w:r>
      <w:r w:rsidR="00A01FD3" w:rsidRPr="00C3672B">
        <w:t>’</w:t>
      </w:r>
      <w:r w:rsidRPr="00C3672B">
        <w:t xml:space="preserve">un tournoi était </w:t>
      </w:r>
      <w:r w:rsidRPr="00C3672B">
        <w:lastRenderedPageBreak/>
        <w:t>la plus belle chose du monde</w:t>
      </w:r>
      <w:r w:rsidR="00A01FD3" w:rsidRPr="00C3672B">
        <w:t xml:space="preserve">, </w:t>
      </w:r>
      <w:r w:rsidRPr="00C3672B">
        <w:t>lorsque François lui eut insinué</w:t>
      </w:r>
      <w:r w:rsidR="00A01FD3" w:rsidRPr="00C3672B">
        <w:t xml:space="preserve">, </w:t>
      </w:r>
      <w:r w:rsidRPr="00C3672B">
        <w:t>à l</w:t>
      </w:r>
      <w:r w:rsidR="00A01FD3" w:rsidRPr="00C3672B">
        <w:t>’</w:t>
      </w:r>
      <w:r w:rsidRPr="00C3672B">
        <w:t>oreille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y aurait nécessairement deux festins et qu</w:t>
      </w:r>
      <w:r w:rsidR="00A01FD3" w:rsidRPr="00C3672B">
        <w:t>’</w:t>
      </w:r>
      <w:r w:rsidRPr="00C3672B">
        <w:t>on le prierait d</w:t>
      </w:r>
      <w:r w:rsidR="00A01FD3" w:rsidRPr="00C3672B">
        <w:t>’</w:t>
      </w:r>
      <w:r w:rsidRPr="00C3672B">
        <w:t>en assurer</w:t>
      </w:r>
      <w:r w:rsidR="00A01FD3" w:rsidRPr="00C3672B">
        <w:t xml:space="preserve">, </w:t>
      </w:r>
      <w:r w:rsidRPr="00C3672B">
        <w:t>en sous main</w:t>
      </w:r>
      <w:r w:rsidR="00A01FD3" w:rsidRPr="00C3672B">
        <w:t xml:space="preserve">, </w:t>
      </w:r>
      <w:r w:rsidRPr="00C3672B">
        <w:t>la bonne ordonnance</w:t>
      </w:r>
      <w:r w:rsidR="00A01FD3" w:rsidRPr="00C3672B">
        <w:t>.</w:t>
      </w:r>
    </w:p>
    <w:p w14:paraId="63FB99D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Nous serons sûrs de voir arriver</w:t>
      </w:r>
      <w:r w:rsidRPr="00C3672B">
        <w:t xml:space="preserve">, </w:t>
      </w:r>
      <w:r w:rsidR="00A13117" w:rsidRPr="00C3672B">
        <w:t>des premiers</w:t>
      </w:r>
      <w:r w:rsidRPr="00C3672B">
        <w:t>, M. de </w:t>
      </w:r>
      <w:r w:rsidR="00A13117" w:rsidRPr="00C3672B">
        <w:t>la Ménardière</w:t>
      </w:r>
      <w:r w:rsidRPr="00C3672B">
        <w:t xml:space="preserve">, </w:t>
      </w:r>
      <w:r w:rsidR="00A13117" w:rsidRPr="00C3672B">
        <w:t>dit la marquise</w:t>
      </w:r>
      <w:r w:rsidRPr="00C3672B">
        <w:t>.</w:t>
      </w:r>
    </w:p>
    <w:p w14:paraId="464A475E" w14:textId="77777777" w:rsidR="00A01FD3" w:rsidRPr="00C3672B" w:rsidRDefault="00A13117" w:rsidP="00A13117">
      <w:pPr>
        <w:pStyle w:val="Taille-1Normal"/>
      </w:pPr>
      <w:r w:rsidRPr="00C3672B">
        <w:t>Ces mots mirent tout le monde en joie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filles d</w:t>
      </w:r>
      <w:r w:rsidR="00A01FD3" w:rsidRPr="00C3672B">
        <w:rPr>
          <w:rFonts w:cs="Amasis30"/>
        </w:rPr>
        <w:t>’</w:t>
      </w:r>
      <w:r w:rsidRPr="00C3672B">
        <w:t>honneur en oubli</w:t>
      </w:r>
      <w:r w:rsidRPr="00C3672B">
        <w:rPr>
          <w:rFonts w:cs="Amasis30"/>
        </w:rPr>
        <w:t>è</w:t>
      </w:r>
      <w:r w:rsidRPr="00C3672B">
        <w:t>rent leurs confitures</w:t>
      </w:r>
      <w:r w:rsidR="00A01FD3" w:rsidRPr="00C3672B">
        <w:t xml:space="preserve">. </w:t>
      </w:r>
      <w:r w:rsidRPr="00C3672B">
        <w:t xml:space="preserve">Car </w:t>
      </w:r>
      <w:r w:rsidR="00A01FD3" w:rsidRPr="00C3672B">
        <w:t>M. de </w:t>
      </w:r>
      <w:r w:rsidRPr="00C3672B">
        <w:t>la M</w:t>
      </w:r>
      <w:r w:rsidRPr="00C3672B">
        <w:rPr>
          <w:rFonts w:cs="Amasis30"/>
        </w:rPr>
        <w:t>é</w:t>
      </w:r>
      <w:r w:rsidRPr="00C3672B">
        <w:t>nardi</w:t>
      </w:r>
      <w:r w:rsidRPr="00C3672B">
        <w:rPr>
          <w:rFonts w:cs="Amasis30"/>
        </w:rPr>
        <w:t>è</w:t>
      </w:r>
      <w:r w:rsidRPr="00C3672B">
        <w:t xml:space="preserve">re </w:t>
      </w:r>
      <w:r w:rsidRPr="00C3672B">
        <w:rPr>
          <w:rFonts w:cs="Amasis30"/>
        </w:rPr>
        <w:t>é</w:t>
      </w:r>
      <w:r w:rsidRPr="00C3672B">
        <w:t>tait une des singularit</w:t>
      </w:r>
      <w:r w:rsidRPr="00C3672B">
        <w:rPr>
          <w:rFonts w:cs="Amasis30"/>
        </w:rPr>
        <w:t>é</w:t>
      </w:r>
      <w:r w:rsidRPr="00C3672B">
        <w:t>s du pays</w:t>
      </w:r>
      <w:r w:rsidR="00A01FD3" w:rsidRPr="00C3672B">
        <w:t xml:space="preserve">. </w:t>
      </w:r>
      <w:r w:rsidRPr="00C3672B">
        <w:t>Avare fieff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il habitait une h</w:t>
      </w:r>
      <w:r w:rsidRPr="00C3672B">
        <w:rPr>
          <w:rFonts w:cs="Amasis30"/>
        </w:rPr>
        <w:t>é</w:t>
      </w:r>
      <w:r w:rsidRPr="00C3672B">
        <w:t>ronni</w:t>
      </w:r>
      <w:r w:rsidRPr="00C3672B">
        <w:rPr>
          <w:rFonts w:cs="Amasis30"/>
        </w:rPr>
        <w:t>è</w:t>
      </w:r>
      <w:r w:rsidRPr="00C3672B">
        <w:t>re des environs</w:t>
      </w:r>
      <w:r w:rsidR="00A01FD3" w:rsidRPr="00C3672B">
        <w:t xml:space="preserve">, </w:t>
      </w:r>
      <w:r w:rsidRPr="00C3672B">
        <w:t>o</w:t>
      </w:r>
      <w:r w:rsidRPr="00C3672B">
        <w:rPr>
          <w:rFonts w:cs="Amasis30"/>
        </w:rPr>
        <w:t>ù</w:t>
      </w:r>
      <w:r w:rsidRPr="00C3672B">
        <w:t xml:space="preserve"> il se complaisait dans une </w:t>
      </w:r>
      <w:r w:rsidRPr="00C3672B">
        <w:rPr>
          <w:rFonts w:cs="Amasis30"/>
        </w:rPr>
        <w:t>é</w:t>
      </w:r>
      <w:r w:rsidRPr="00C3672B">
        <w:t>conomie crasseuse</w:t>
      </w:r>
      <w:r w:rsidR="00A01FD3" w:rsidRPr="00C3672B">
        <w:t xml:space="preserve">. </w:t>
      </w:r>
      <w:r w:rsidRPr="00C3672B">
        <w:t>Il n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pas pauvre</w:t>
      </w:r>
      <w:r w:rsidR="00A01FD3" w:rsidRPr="00C3672B">
        <w:t xml:space="preserve">, </w:t>
      </w:r>
      <w:r w:rsidRPr="00C3672B">
        <w:t>loin de l</w:t>
      </w:r>
      <w:r w:rsidRPr="00C3672B">
        <w:rPr>
          <w:rFonts w:cs="Amasis30"/>
        </w:rPr>
        <w:t>à</w:t>
      </w:r>
      <w:r w:rsidR="00A01FD3" w:rsidRPr="00C3672B">
        <w:t xml:space="preserve">. </w:t>
      </w:r>
      <w:r w:rsidRPr="00C3672B">
        <w:t>Son p</w:t>
      </w:r>
      <w:r w:rsidRPr="00C3672B">
        <w:rPr>
          <w:rFonts w:cs="Amasis30"/>
        </w:rPr>
        <w:t>è</w:t>
      </w:r>
      <w:r w:rsidRPr="00C3672B">
        <w:t xml:space="preserve">re </w:t>
      </w:r>
      <w:r w:rsidRPr="00C3672B">
        <w:rPr>
          <w:rFonts w:cs="Amasis30"/>
        </w:rPr>
        <w:t>é</w:t>
      </w:r>
      <w:r w:rsidRPr="00C3672B">
        <w:t>tait mort de chagrin d</w:t>
      </w:r>
      <w:r w:rsidR="00A01FD3" w:rsidRPr="00C3672B">
        <w:rPr>
          <w:rFonts w:cs="Amasis30"/>
        </w:rPr>
        <w:t>’</w:t>
      </w:r>
      <w:r w:rsidRPr="00C3672B">
        <w:t>avoir d</w:t>
      </w:r>
      <w:r w:rsidRPr="00C3672B">
        <w:rPr>
          <w:rFonts w:cs="Amasis30"/>
        </w:rPr>
        <w:t>û</w:t>
      </w:r>
      <w:r w:rsidRPr="00C3672B">
        <w:t xml:space="preserve"> payer ran</w:t>
      </w:r>
      <w:r w:rsidRPr="00C3672B">
        <w:rPr>
          <w:rFonts w:cs="Amasis30"/>
        </w:rPr>
        <w:t>ç</w:t>
      </w:r>
      <w:r w:rsidRPr="00C3672B">
        <w:t>on apr</w:t>
      </w:r>
      <w:r w:rsidRPr="00C3672B">
        <w:rPr>
          <w:rFonts w:cs="Amasis30"/>
        </w:rPr>
        <w:t>è</w:t>
      </w:r>
      <w:r w:rsidRPr="00C3672B">
        <w:t>s la bataille de Pavie</w:t>
      </w:r>
      <w:r w:rsidR="00A01FD3" w:rsidRPr="00C3672B">
        <w:t xml:space="preserve">, </w:t>
      </w:r>
      <w:r w:rsidRPr="00C3672B">
        <w:t>où il demeura prisonnier des Espagnols</w:t>
      </w:r>
      <w:r w:rsidR="00A01FD3" w:rsidRPr="00C3672B">
        <w:t xml:space="preserve">, </w:t>
      </w:r>
      <w:r w:rsidRPr="00C3672B">
        <w:t>et le fils n</w:t>
      </w:r>
      <w:r w:rsidR="00A01FD3" w:rsidRPr="00C3672B">
        <w:t>’</w:t>
      </w:r>
      <w:r w:rsidRPr="00C3672B">
        <w:t>avait jamais oublié cette catastrophe</w:t>
      </w:r>
      <w:r w:rsidR="00A01FD3" w:rsidRPr="00C3672B">
        <w:t xml:space="preserve">. </w:t>
      </w:r>
      <w:r w:rsidRPr="00C3672B">
        <w:t>Tondant sur un œuf</w:t>
      </w:r>
      <w:r w:rsidR="00A01FD3" w:rsidRPr="00C3672B">
        <w:t xml:space="preserve">, </w:t>
      </w:r>
      <w:r w:rsidRPr="00C3672B">
        <w:t>exagérant l</w:t>
      </w:r>
      <w:r w:rsidR="00A01FD3" w:rsidRPr="00C3672B">
        <w:t>’</w:t>
      </w:r>
      <w:r w:rsidRPr="00C3672B">
        <w:t>épargne</w:t>
      </w:r>
      <w:r w:rsidR="00A01FD3" w:rsidRPr="00C3672B">
        <w:t xml:space="preserve">, </w:t>
      </w:r>
      <w:r w:rsidRPr="00C3672B">
        <w:t>il chicanait ses fermiers</w:t>
      </w:r>
      <w:r w:rsidR="00A01FD3" w:rsidRPr="00C3672B">
        <w:t xml:space="preserve">, </w:t>
      </w:r>
      <w:r w:rsidRPr="00C3672B">
        <w:t>leur réclamant plusieurs fois leurs arrérages quand ils n</w:t>
      </w:r>
      <w:r w:rsidR="00A01FD3" w:rsidRPr="00C3672B">
        <w:t>’</w:t>
      </w:r>
      <w:r w:rsidRPr="00C3672B">
        <w:t>en avaient pas pris quittance</w:t>
      </w:r>
      <w:r w:rsidR="00A01FD3" w:rsidRPr="00C3672B">
        <w:t xml:space="preserve">. </w:t>
      </w:r>
      <w:r w:rsidRPr="00C3672B">
        <w:t>Vivant seulement du produit de ses terres</w:t>
      </w:r>
      <w:r w:rsidR="00A01FD3" w:rsidRPr="00C3672B">
        <w:t xml:space="preserve">, </w:t>
      </w:r>
      <w:r w:rsidRPr="00C3672B">
        <w:t>il enterrait son argent en diverses places et rôdait la nuit par le parc et les cours pour surveiller ses trésors</w:t>
      </w:r>
      <w:r w:rsidR="00A01FD3" w:rsidRPr="00C3672B">
        <w:t xml:space="preserve">. </w:t>
      </w:r>
      <w:r w:rsidRPr="00C3672B">
        <w:t>Il buvait du poiré</w:t>
      </w:r>
      <w:r w:rsidR="00A01FD3" w:rsidRPr="00C3672B">
        <w:t xml:space="preserve">, </w:t>
      </w:r>
      <w:r w:rsidRPr="00C3672B">
        <w:t>portait en toutes circonstances des chausses rapetassées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après la rumeur publique</w:t>
      </w:r>
      <w:r w:rsidR="00A01FD3" w:rsidRPr="00C3672B">
        <w:t xml:space="preserve">, </w:t>
      </w:r>
      <w:r w:rsidRPr="00C3672B">
        <w:t>il obligeait sa femme et ses filles à se vêtir de méchants drapeaux</w:t>
      </w:r>
      <w:r w:rsidR="00A01FD3" w:rsidRPr="00C3672B">
        <w:t xml:space="preserve">, </w:t>
      </w:r>
      <w:r w:rsidRPr="00C3672B">
        <w:t>de telle sorte que les pauvres dames n</w:t>
      </w:r>
      <w:r w:rsidR="00A01FD3" w:rsidRPr="00C3672B">
        <w:t>’</w:t>
      </w:r>
      <w:r w:rsidRPr="00C3672B">
        <w:t>osaient se montrer nulle part</w:t>
      </w:r>
      <w:r w:rsidR="00A01FD3" w:rsidRPr="00C3672B">
        <w:t xml:space="preserve">. </w:t>
      </w:r>
      <w:r w:rsidRPr="00C3672B">
        <w:t>Lui s</w:t>
      </w:r>
      <w:r w:rsidR="00A01FD3" w:rsidRPr="00C3672B">
        <w:t>’</w:t>
      </w:r>
      <w:r w:rsidRPr="00C3672B">
        <w:t>en allait dîner chez ses voisins</w:t>
      </w:r>
      <w:r w:rsidR="00A01FD3" w:rsidRPr="00C3672B">
        <w:t xml:space="preserve">, </w:t>
      </w:r>
      <w:r w:rsidRPr="00C3672B">
        <w:t>se réjouissant des invitations</w:t>
      </w:r>
      <w:r w:rsidR="00A01FD3" w:rsidRPr="00C3672B">
        <w:t xml:space="preserve">, </w:t>
      </w:r>
      <w:r w:rsidRPr="00C3672B">
        <w:t>les acceptant toutes sans en jamais rendre une seule</w:t>
      </w:r>
      <w:r w:rsidR="00A01FD3" w:rsidRPr="00C3672B">
        <w:t>.</w:t>
      </w:r>
    </w:p>
    <w:p w14:paraId="2AA0AEB3" w14:textId="77777777" w:rsidR="00A01FD3" w:rsidRPr="00C3672B" w:rsidRDefault="00A13117" w:rsidP="00A13117">
      <w:pPr>
        <w:pStyle w:val="Taille-1Normal"/>
      </w:pPr>
      <w:r w:rsidRPr="00C3672B">
        <w:t>Il avait l</w:t>
      </w:r>
      <w:r w:rsidR="00A01FD3" w:rsidRPr="00C3672B">
        <w:t>’</w:t>
      </w:r>
      <w:r w:rsidRPr="00C3672B">
        <w:t>habitude d</w:t>
      </w:r>
      <w:r w:rsidR="00A01FD3" w:rsidRPr="00C3672B">
        <w:t>’</w:t>
      </w:r>
      <w:r w:rsidRPr="00C3672B">
        <w:t>aller aux fêtes et aux repas</w:t>
      </w:r>
      <w:r w:rsidR="00A01FD3" w:rsidRPr="00C3672B">
        <w:t xml:space="preserve">, </w:t>
      </w:r>
      <w:r w:rsidRPr="00C3672B">
        <w:t>où il était prié</w:t>
      </w:r>
      <w:r w:rsidR="00A01FD3" w:rsidRPr="00C3672B">
        <w:t xml:space="preserve">, </w:t>
      </w:r>
      <w:r w:rsidRPr="00C3672B">
        <w:t>armé de toutes pièces</w:t>
      </w:r>
      <w:r w:rsidR="00A01FD3" w:rsidRPr="00C3672B">
        <w:t xml:space="preserve">, </w:t>
      </w:r>
      <w:r w:rsidRPr="00C3672B">
        <w:t>ou au moins d</w:t>
      </w:r>
      <w:r w:rsidR="00A01FD3" w:rsidRPr="00C3672B">
        <w:t>’</w:t>
      </w:r>
      <w:r w:rsidRPr="00C3672B">
        <w:t>un corselet à brassards</w:t>
      </w:r>
      <w:r w:rsidR="00A01FD3" w:rsidRPr="00C3672B">
        <w:t xml:space="preserve">. </w:t>
      </w:r>
      <w:r w:rsidRPr="00C3672B">
        <w:t>Et c</w:t>
      </w:r>
      <w:r w:rsidR="00A01FD3" w:rsidRPr="00C3672B">
        <w:t>’</w:t>
      </w:r>
      <w:r w:rsidRPr="00C3672B">
        <w:t>était chose bonne à voir que ce grand homme sec revêtu d</w:t>
      </w:r>
      <w:r w:rsidR="00A01FD3" w:rsidRPr="00C3672B">
        <w:t>’</w:t>
      </w:r>
      <w:r w:rsidRPr="00C3672B">
        <w:t>une armure complète d</w:t>
      </w:r>
      <w:r w:rsidR="00A01FD3" w:rsidRPr="00C3672B">
        <w:t>’</w:t>
      </w:r>
      <w:r w:rsidRPr="00C3672B">
        <w:t>Allemagne dont les rondelles d</w:t>
      </w:r>
      <w:r w:rsidR="00A01FD3" w:rsidRPr="00C3672B">
        <w:t>’</w:t>
      </w:r>
      <w:r w:rsidRPr="00C3672B">
        <w:t>épaule attestaient l</w:t>
      </w:r>
      <w:r w:rsidR="00A01FD3" w:rsidRPr="00C3672B">
        <w:t>’</w:t>
      </w:r>
      <w:r w:rsidRPr="00C3672B">
        <w:t>antiquité</w:t>
      </w:r>
      <w:r w:rsidR="00A01FD3" w:rsidRPr="00C3672B">
        <w:t xml:space="preserve">. </w:t>
      </w:r>
      <w:r w:rsidRPr="00C3672B">
        <w:t>Il la tenait de son père</w:t>
      </w:r>
      <w:r w:rsidR="00A01FD3" w:rsidRPr="00C3672B">
        <w:t xml:space="preserve">, </w:t>
      </w:r>
      <w:r w:rsidRPr="00C3672B">
        <w:t>et celui-ci l</w:t>
      </w:r>
      <w:r w:rsidR="00A01FD3" w:rsidRPr="00C3672B">
        <w:t>’</w:t>
      </w:r>
      <w:r w:rsidRPr="00C3672B">
        <w:t>avait héritée d</w:t>
      </w:r>
      <w:r w:rsidR="00A01FD3" w:rsidRPr="00C3672B">
        <w:t>’</w:t>
      </w:r>
      <w:r w:rsidRPr="00C3672B">
        <w:t>un parent qui l</w:t>
      </w:r>
      <w:r w:rsidR="00A01FD3" w:rsidRPr="00C3672B">
        <w:t>’</w:t>
      </w:r>
      <w:r w:rsidRPr="00C3672B">
        <w:t>aurait gagnée au combat d</w:t>
      </w:r>
      <w:r w:rsidR="00A01FD3" w:rsidRPr="00C3672B">
        <w:t>’</w:t>
      </w:r>
      <w:r w:rsidRPr="00C3672B">
        <w:t>Agnadel</w:t>
      </w:r>
      <w:r w:rsidR="00A01FD3" w:rsidRPr="00C3672B">
        <w:t xml:space="preserve">, </w:t>
      </w:r>
      <w:r w:rsidRPr="00C3672B">
        <w:t>à en croire les gens bien informés</w:t>
      </w:r>
      <w:r w:rsidR="00A01FD3" w:rsidRPr="00C3672B">
        <w:t>.</w:t>
      </w:r>
    </w:p>
    <w:p w14:paraId="715AE2CA" w14:textId="77777777" w:rsidR="00A01FD3" w:rsidRPr="00C3672B" w:rsidRDefault="00A13117" w:rsidP="00A13117">
      <w:pPr>
        <w:pStyle w:val="Taille-1Normal"/>
      </w:pPr>
      <w:r w:rsidRPr="00C3672B">
        <w:t>Et quand on lui demandait à quoi servait cet attirail guerrier</w:t>
      </w:r>
      <w:r w:rsidR="00A01FD3" w:rsidRPr="00C3672B">
        <w:t xml:space="preserve">, </w:t>
      </w:r>
      <w:r w:rsidRPr="00C3672B">
        <w:t>sa réponse était invariable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6BB507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En ces époques troublées</w:t>
      </w:r>
      <w:r w:rsidRPr="00C3672B">
        <w:t xml:space="preserve">, </w:t>
      </w:r>
      <w:r w:rsidR="00A13117" w:rsidRPr="00C3672B">
        <w:t>un gentilhomme a tout à craindre</w:t>
      </w:r>
      <w:r w:rsidRPr="00C3672B">
        <w:t xml:space="preserve">. </w:t>
      </w:r>
      <w:r w:rsidR="00A13117" w:rsidRPr="00C3672B">
        <w:t>Un coup de dague ou d</w:t>
      </w:r>
      <w:r w:rsidRPr="00C3672B">
        <w:t>’</w:t>
      </w:r>
      <w:r w:rsidR="00A13117" w:rsidRPr="00C3672B">
        <w:t>épée</w:t>
      </w:r>
      <w:r w:rsidRPr="00C3672B">
        <w:t xml:space="preserve">, </w:t>
      </w:r>
      <w:r w:rsidR="00A13117" w:rsidRPr="00C3672B">
        <w:t>voire de pistolet</w:t>
      </w:r>
      <w:r w:rsidRPr="00C3672B">
        <w:t xml:space="preserve">, </w:t>
      </w:r>
      <w:r w:rsidR="00A13117" w:rsidRPr="00C3672B">
        <w:t xml:space="preserve">est chose plus facile </w:t>
      </w:r>
      <w:r w:rsidR="00A13117" w:rsidRPr="00C3672B">
        <w:lastRenderedPageBreak/>
        <w:t>à recevoir qu</w:t>
      </w:r>
      <w:r w:rsidRPr="00C3672B">
        <w:t>’</w:t>
      </w:r>
      <w:r w:rsidR="00A13117" w:rsidRPr="00C3672B">
        <w:t>à donner</w:t>
      </w:r>
      <w:r w:rsidRPr="00C3672B">
        <w:t xml:space="preserve">, </w:t>
      </w:r>
      <w:r w:rsidR="00A13117" w:rsidRPr="00C3672B">
        <w:t>par le temps qui court</w:t>
      </w:r>
      <w:r w:rsidRPr="00C3672B">
        <w:t xml:space="preserve">. </w:t>
      </w:r>
      <w:r w:rsidR="00A13117" w:rsidRPr="00C3672B">
        <w:t>Au reste</w:t>
      </w:r>
      <w:r w:rsidRPr="00C3672B">
        <w:t xml:space="preserve">, </w:t>
      </w:r>
      <w:r w:rsidR="00A13117" w:rsidRPr="00C3672B">
        <w:t xml:space="preserve">rappelez-vous la mort de </w:t>
      </w:r>
      <w:r w:rsidRPr="00C3672B">
        <w:t>M. de </w:t>
      </w:r>
      <w:r w:rsidR="00A13117" w:rsidRPr="00C3672B">
        <w:t>Guise</w:t>
      </w:r>
      <w:r w:rsidRPr="00C3672B">
        <w:t xml:space="preserve">. </w:t>
      </w:r>
      <w:r w:rsidR="00A13117" w:rsidRPr="00C3672B">
        <w:t>Je sais ce qu</w:t>
      </w:r>
      <w:r w:rsidRPr="00C3672B">
        <w:t>’</w:t>
      </w:r>
      <w:r w:rsidR="00A13117" w:rsidRPr="00C3672B">
        <w:t>en vaut l</w:t>
      </w:r>
      <w:r w:rsidRPr="00C3672B">
        <w:t>’</w:t>
      </w:r>
      <w:r w:rsidR="00A13117" w:rsidRPr="00C3672B">
        <w:t>aune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B0A295E" w14:textId="77777777" w:rsidR="00A01FD3" w:rsidRPr="00C3672B" w:rsidRDefault="00A13117" w:rsidP="00A13117">
      <w:pPr>
        <w:pStyle w:val="Taille-1Normal"/>
      </w:pPr>
      <w:r w:rsidRPr="00C3672B">
        <w:t>Conciliant ainsi l</w:t>
      </w:r>
      <w:r w:rsidR="00A01FD3" w:rsidRPr="00C3672B">
        <w:t>’</w:t>
      </w:r>
      <w:r w:rsidRPr="00C3672B">
        <w:t>économie avec la prudence</w:t>
      </w:r>
      <w:r w:rsidR="00A01FD3" w:rsidRPr="00C3672B">
        <w:t xml:space="preserve">, </w:t>
      </w:r>
      <w:r w:rsidRPr="00C3672B">
        <w:t>il ne portait sous ses armes qu</w:t>
      </w:r>
      <w:r w:rsidR="00A01FD3" w:rsidRPr="00C3672B">
        <w:t>’</w:t>
      </w:r>
      <w:r w:rsidRPr="00C3672B">
        <w:t>un méchant collet de buffle</w:t>
      </w:r>
      <w:r w:rsidR="00A01FD3" w:rsidRPr="00C3672B">
        <w:t xml:space="preserve">, </w:t>
      </w:r>
      <w:r w:rsidRPr="00C3672B">
        <w:t>et ménageait manteaux et pourpoints</w:t>
      </w:r>
      <w:r w:rsidR="00A01FD3" w:rsidRPr="00C3672B">
        <w:t>.</w:t>
      </w:r>
    </w:p>
    <w:p w14:paraId="6FE1A99A" w14:textId="77777777" w:rsidR="00A01FD3" w:rsidRPr="00C3672B" w:rsidRDefault="00A13117" w:rsidP="00A13117">
      <w:pPr>
        <w:pStyle w:val="Taille-1Normal"/>
      </w:pPr>
      <w:r w:rsidRPr="00C3672B">
        <w:t>Quand les rires se furent calmés</w:t>
      </w:r>
      <w:r w:rsidR="00A01FD3" w:rsidRPr="00C3672B">
        <w:t xml:space="preserve">, </w:t>
      </w:r>
      <w:r w:rsidRPr="00C3672B">
        <w:t>la marquise se moqua de diverses personnes</w:t>
      </w:r>
      <w:r w:rsidR="00A01FD3" w:rsidRPr="00C3672B">
        <w:t xml:space="preserve">, </w:t>
      </w:r>
      <w:r w:rsidRPr="00C3672B">
        <w:t>on passa à d</w:t>
      </w:r>
      <w:r w:rsidR="00A01FD3" w:rsidRPr="00C3672B">
        <w:t>’</w:t>
      </w:r>
      <w:r w:rsidRPr="00C3672B">
        <w:t>autres</w:t>
      </w:r>
      <w:r w:rsidR="00A01FD3" w:rsidRPr="00C3672B">
        <w:t xml:space="preserve">, </w:t>
      </w:r>
      <w:r w:rsidRPr="00C3672B">
        <w:t>et peu se virent épargnés</w:t>
      </w:r>
      <w:r w:rsidR="00A01FD3" w:rsidRPr="00C3672B">
        <w:t xml:space="preserve">. </w:t>
      </w:r>
      <w:r w:rsidRPr="00C3672B">
        <w:t>Les femmes ne furent pas oubliées</w:t>
      </w:r>
      <w:r w:rsidR="00A01FD3" w:rsidRPr="00C3672B">
        <w:t xml:space="preserve">, </w:t>
      </w:r>
      <w:r w:rsidRPr="00C3672B">
        <w:t>chaque nom cité devenant matière à d</w:t>
      </w:r>
      <w:r w:rsidR="00A01FD3" w:rsidRPr="00C3672B">
        <w:t>’</w:t>
      </w:r>
      <w:r w:rsidRPr="00C3672B">
        <w:t>interminables commérages</w:t>
      </w:r>
      <w:r w:rsidR="00A01FD3" w:rsidRPr="00C3672B">
        <w:t>.</w:t>
      </w:r>
    </w:p>
    <w:p w14:paraId="3F346A7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ne verrais pas d</w:t>
      </w:r>
      <w:r w:rsidRPr="00C3672B">
        <w:t>’</w:t>
      </w:r>
      <w:r w:rsidR="00A13117" w:rsidRPr="00C3672B">
        <w:t>inconvénient</w:t>
      </w:r>
      <w:r w:rsidRPr="00C3672B">
        <w:t xml:space="preserve">, </w:t>
      </w:r>
      <w:r w:rsidR="00A13117" w:rsidRPr="00C3672B">
        <w:t>dit Vauplassans</w:t>
      </w:r>
      <w:r w:rsidRPr="00C3672B">
        <w:t xml:space="preserve">, </w:t>
      </w:r>
      <w:r w:rsidR="00A13117" w:rsidRPr="00C3672B">
        <w:t>à inviter quelques bourgeois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en ce moment il faut s</w:t>
      </w:r>
      <w:r w:rsidRPr="00C3672B">
        <w:rPr>
          <w:rFonts w:cs="Amasis30"/>
        </w:rPr>
        <w:t>’</w:t>
      </w:r>
      <w:r w:rsidR="00A13117" w:rsidRPr="00C3672B">
        <w:t>appuyer sur tout le monde</w:t>
      </w:r>
      <w:r w:rsidRPr="00C3672B">
        <w:t xml:space="preserve">. </w:t>
      </w:r>
      <w:r w:rsidR="00A13117" w:rsidRPr="00C3672B">
        <w:t>D</w:t>
      </w:r>
      <w:r w:rsidRPr="00C3672B">
        <w:rPr>
          <w:rFonts w:cs="Amasis30"/>
        </w:rPr>
        <w:t>’</w:t>
      </w:r>
      <w:r w:rsidR="00A13117" w:rsidRPr="00C3672B">
        <w:t>ailleurs</w:t>
      </w:r>
      <w:r w:rsidRPr="00C3672B">
        <w:t xml:space="preserve">, </w:t>
      </w:r>
      <w:r w:rsidR="00A13117" w:rsidRPr="00C3672B">
        <w:t>ils ont souvent aussi bonne mine que nous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 xml:space="preserve">tel est cet </w:t>
      </w:r>
      <w:r w:rsidR="00A13117" w:rsidRPr="00C3672B">
        <w:rPr>
          <w:rFonts w:cs="Amasis30"/>
        </w:rPr>
        <w:t>é</w:t>
      </w:r>
      <w:r w:rsidR="00A13117" w:rsidRPr="00C3672B">
        <w:t>chevin Rabec qui prom</w:t>
      </w:r>
      <w:r w:rsidR="00A13117" w:rsidRPr="00C3672B">
        <w:rPr>
          <w:rFonts w:cs="Amasis30"/>
        </w:rPr>
        <w:t>è</w:t>
      </w:r>
      <w:r w:rsidR="00A13117" w:rsidRPr="00C3672B">
        <w:t>ne sa femme en carrosse</w:t>
      </w:r>
      <w:r w:rsidRPr="00C3672B">
        <w:t xml:space="preserve">, </w:t>
      </w:r>
      <w:r w:rsidR="00A13117" w:rsidRPr="00C3672B">
        <w:t>tout comme vous et moi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Cette dame Rabec n</w:t>
      </w:r>
      <w:r w:rsidRPr="00C3672B">
        <w:rPr>
          <w:rFonts w:cs="Amasis30"/>
        </w:rPr>
        <w:t>’</w:t>
      </w:r>
      <w:r w:rsidR="00A13117" w:rsidRPr="00C3672B">
        <w:t>est</w:t>
      </w:r>
      <w:r w:rsidRPr="00C3672B">
        <w:t xml:space="preserve">, </w:t>
      </w:r>
      <w:r w:rsidR="00A13117" w:rsidRPr="00C3672B">
        <w:t>du reste</w:t>
      </w:r>
      <w:r w:rsidRPr="00C3672B">
        <w:t xml:space="preserve">, </w:t>
      </w:r>
      <w:r w:rsidR="00A13117" w:rsidRPr="00C3672B">
        <w:t>point des pires</w:t>
      </w:r>
      <w:r w:rsidRPr="00C3672B">
        <w:t xml:space="preserve">, </w:t>
      </w:r>
      <w:r w:rsidR="00A13117" w:rsidRPr="00C3672B">
        <w:t xml:space="preserve">avec la fille de </w:t>
      </w:r>
      <w:r w:rsidRPr="00C3672B">
        <w:t>M. </w:t>
      </w:r>
      <w:r w:rsidR="00A13117" w:rsidRPr="00C3672B">
        <w:t>Michaut du Blanc</w:t>
      </w:r>
      <w:r w:rsidRPr="00C3672B">
        <w:t xml:space="preserve">, </w:t>
      </w:r>
      <w:r w:rsidR="00A13117" w:rsidRPr="00C3672B">
        <w:t>cela fait une paire pr</w:t>
      </w:r>
      <w:r w:rsidR="00A13117" w:rsidRPr="00C3672B">
        <w:rPr>
          <w:rFonts w:cs="Amasis30"/>
        </w:rPr>
        <w:t>é</w:t>
      </w:r>
      <w:r w:rsidR="00A13117" w:rsidRPr="00C3672B">
        <w:t>sentable</w:t>
      </w:r>
      <w:r w:rsidRPr="00C3672B">
        <w:t xml:space="preserve">. </w:t>
      </w:r>
      <w:r w:rsidR="00A13117" w:rsidRPr="00C3672B">
        <w:t>Ce petit robin de Michaut ne pourra que gagner à voir comment nous faisons les choses</w:t>
      </w:r>
      <w:r w:rsidRPr="00C3672B">
        <w:t xml:space="preserve">. </w:t>
      </w:r>
      <w:r w:rsidR="00A13117" w:rsidRPr="00C3672B">
        <w:t>En bonne politique</w:t>
      </w:r>
      <w:r w:rsidRPr="00C3672B">
        <w:t xml:space="preserve">, </w:t>
      </w:r>
      <w:r w:rsidR="00A13117" w:rsidRPr="00C3672B">
        <w:t>je dois la même politesse au grènetier Brunet</w:t>
      </w:r>
      <w:r w:rsidRPr="00C3672B">
        <w:t xml:space="preserve">. </w:t>
      </w:r>
      <w:r w:rsidR="00A13117" w:rsidRPr="00C3672B">
        <w:t>Inscrivez</w:t>
      </w:r>
      <w:r w:rsidRPr="00C3672B">
        <w:t xml:space="preserve">, </w:t>
      </w:r>
      <w:r w:rsidR="00A13117" w:rsidRPr="00C3672B">
        <w:t>l</w:t>
      </w:r>
      <w:r w:rsidRPr="00C3672B">
        <w:t>’</w:t>
      </w:r>
      <w:r w:rsidR="00A13117" w:rsidRPr="00C3672B">
        <w:t>abbé</w:t>
      </w:r>
      <w:r w:rsidRPr="00C3672B">
        <w:t xml:space="preserve">, </w:t>
      </w:r>
      <w:r w:rsidR="00A13117" w:rsidRPr="00C3672B">
        <w:t>le nom de Brunet</w:t>
      </w:r>
      <w:r w:rsidRPr="00C3672B">
        <w:t xml:space="preserve">. </w:t>
      </w:r>
      <w:r w:rsidR="00A13117" w:rsidRPr="00C3672B">
        <w:t>Ce Brunet doit être marié</w:t>
      </w:r>
      <w:r w:rsidRPr="00C3672B">
        <w:t xml:space="preserve">, </w:t>
      </w:r>
      <w:r w:rsidR="00A13117" w:rsidRPr="00C3672B">
        <w:t>sans doute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rPr>
          <w:rFonts w:cs="Amasis30"/>
        </w:rPr>
        <w:t>é</w:t>
      </w:r>
      <w:r w:rsidR="00A13117" w:rsidRPr="00C3672B">
        <w:t xml:space="preserve">crivez donc </w:t>
      </w:r>
      <w:r w:rsidR="00A13117" w:rsidRPr="00C3672B">
        <w:rPr>
          <w:rFonts w:cs="Amasis30"/>
        </w:rPr>
        <w:t>à</w:t>
      </w:r>
      <w:r w:rsidR="00A13117" w:rsidRPr="00C3672B">
        <w:t xml:space="preserve"> tout hasard le nom de </w:t>
      </w:r>
      <w:r w:rsidRPr="00C3672B">
        <w:t>M</w:t>
      </w:r>
      <w:r w:rsidRPr="00C3672B">
        <w:rPr>
          <w:vertAlign w:val="superscript"/>
        </w:rPr>
        <w:t>lle</w:t>
      </w:r>
      <w:r w:rsidRPr="00C3672B">
        <w:t> </w:t>
      </w:r>
      <w:r w:rsidR="00A13117" w:rsidRPr="00C3672B">
        <w:t>Brunet</w:t>
      </w:r>
      <w:r w:rsidRPr="00C3672B">
        <w:t>…</w:t>
      </w:r>
    </w:p>
    <w:p w14:paraId="58E511E6" w14:textId="77777777" w:rsidR="00A01FD3" w:rsidRPr="00C3672B" w:rsidRDefault="00A13117" w:rsidP="00A13117">
      <w:pPr>
        <w:pStyle w:val="Taille-1Normal"/>
      </w:pPr>
      <w:r w:rsidRPr="00C3672B">
        <w:t>Un silence glacial se fit</w:t>
      </w:r>
      <w:r w:rsidR="00A01FD3" w:rsidRPr="00C3672B">
        <w:t xml:space="preserve">. </w:t>
      </w:r>
      <w:r w:rsidRPr="00C3672B">
        <w:t>Tous regardaient la marquise</w:t>
      </w:r>
      <w:r w:rsidR="00A01FD3" w:rsidRPr="00C3672B">
        <w:t xml:space="preserve">, </w:t>
      </w:r>
      <w:r w:rsidRPr="00C3672B">
        <w:t>car la liaison du marquis et de la femme de l</w:t>
      </w:r>
      <w:r w:rsidR="00A01FD3" w:rsidRPr="00C3672B">
        <w:t>’</w:t>
      </w:r>
      <w:r w:rsidRPr="00C3672B">
        <w:t>homme aux gabelles n</w:t>
      </w:r>
      <w:r w:rsidR="00A01FD3" w:rsidRPr="00C3672B">
        <w:t>’</w:t>
      </w:r>
      <w:r w:rsidRPr="00C3672B">
        <w:t>était un mystère pour personne</w:t>
      </w:r>
      <w:r w:rsidR="00A01FD3" w:rsidRPr="00C3672B">
        <w:t>. 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Vauplassans</w:t>
      </w:r>
      <w:r w:rsidR="00A01FD3" w:rsidRPr="00C3672B">
        <w:t xml:space="preserve">, </w:t>
      </w:r>
      <w:r w:rsidRPr="00C3672B">
        <w:t>les lèvres pincées</w:t>
      </w:r>
      <w:r w:rsidR="00A01FD3" w:rsidRPr="00C3672B">
        <w:t xml:space="preserve">, </w:t>
      </w:r>
      <w:r w:rsidRPr="00C3672B">
        <w:t>affecta de s</w:t>
      </w:r>
      <w:r w:rsidR="00A01FD3" w:rsidRPr="00C3672B">
        <w:t>’</w:t>
      </w:r>
      <w:r w:rsidRPr="00C3672B">
        <w:t>éventer plus fort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avec une moue m</w:t>
      </w:r>
      <w:r w:rsidRPr="00C3672B">
        <w:rPr>
          <w:rFonts w:cs="Amasis30"/>
        </w:rPr>
        <w:t>é</w:t>
      </w:r>
      <w:r w:rsidRPr="00C3672B">
        <w:t>prisante et un haut de sourcils elle toisa Vauplassans</w:t>
      </w:r>
      <w:r w:rsidR="00A01FD3" w:rsidRPr="00C3672B">
        <w:t xml:space="preserve">. </w:t>
      </w:r>
      <w:r w:rsidRPr="00C3672B">
        <w:t>Mais comme il lui tournait le dos</w:t>
      </w:r>
      <w:r w:rsidR="00A01FD3" w:rsidRPr="00C3672B">
        <w:t xml:space="preserve">, </w:t>
      </w:r>
      <w:r w:rsidRPr="00C3672B">
        <w:t>elle regarda le petit Bellegarde d</w:t>
      </w:r>
      <w:r w:rsidR="00A01FD3" w:rsidRPr="00C3672B">
        <w:rPr>
          <w:rFonts w:cs="Amasis30"/>
        </w:rPr>
        <w:t>’</w:t>
      </w:r>
      <w:r w:rsidRPr="00C3672B">
        <w:t xml:space="preserve">un </w:t>
      </w:r>
      <w:r w:rsidRPr="00C3672B">
        <w:rPr>
          <w:rFonts w:cs="Amasis30"/>
        </w:rPr>
        <w:t>œ</w:t>
      </w:r>
      <w:r w:rsidRPr="00C3672B">
        <w:t>il langoureux</w:t>
      </w:r>
      <w:r w:rsidR="00A01FD3" w:rsidRPr="00C3672B">
        <w:t xml:space="preserve">, </w:t>
      </w:r>
      <w:r w:rsidRPr="00C3672B">
        <w:t>et il en con</w:t>
      </w:r>
      <w:r w:rsidRPr="00C3672B">
        <w:rPr>
          <w:rFonts w:cs="Amasis30"/>
        </w:rPr>
        <w:t>ç</w:t>
      </w:r>
      <w:r w:rsidRPr="00C3672B">
        <w:t>ut de l</w:t>
      </w:r>
      <w:r w:rsidR="00A01FD3" w:rsidRPr="00C3672B">
        <w:rPr>
          <w:rFonts w:cs="Amasis30"/>
        </w:rPr>
        <w:t>’</w:t>
      </w:r>
      <w:r w:rsidRPr="00C3672B">
        <w:t>espoir</w:t>
      </w:r>
      <w:r w:rsidR="00A01FD3" w:rsidRPr="00C3672B">
        <w:t>.</w:t>
      </w:r>
    </w:p>
    <w:p w14:paraId="66EC870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Voyez donc comme la marquise est belle aujourd</w:t>
      </w:r>
      <w:r w:rsidRPr="00C3672B">
        <w:t>’</w:t>
      </w:r>
      <w:r w:rsidR="00A13117" w:rsidRPr="00C3672B">
        <w:t>hui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 xml:space="preserve">dit-il </w:t>
      </w:r>
      <w:r w:rsidR="00A13117" w:rsidRPr="00C3672B">
        <w:rPr>
          <w:rFonts w:cs="Amasis30"/>
        </w:rPr>
        <w:t>à</w:t>
      </w:r>
      <w:r w:rsidR="00A13117" w:rsidRPr="00C3672B">
        <w:t xml:space="preserve"> Fran</w:t>
      </w:r>
      <w:r w:rsidR="00A13117" w:rsidRPr="00C3672B">
        <w:rPr>
          <w:rFonts w:cs="Amasis30"/>
        </w:rPr>
        <w:t>ç</w:t>
      </w:r>
      <w:r w:rsidR="00A13117" w:rsidRPr="00C3672B">
        <w:t>ois</w:t>
      </w:r>
      <w:r w:rsidRPr="00C3672B">
        <w:t xml:space="preserve">, </w:t>
      </w:r>
      <w:r w:rsidR="00A13117" w:rsidRPr="00C3672B">
        <w:t>et il lui demandait s</w:t>
      </w:r>
      <w:r w:rsidRPr="00C3672B">
        <w:rPr>
          <w:rFonts w:cs="Amasis30"/>
        </w:rPr>
        <w:t>’</w:t>
      </w:r>
      <w:r w:rsidR="00A13117" w:rsidRPr="00C3672B">
        <w:t>il pensait qu</w:t>
      </w:r>
      <w:r w:rsidRPr="00C3672B">
        <w:rPr>
          <w:rFonts w:cs="Amasis30"/>
        </w:rPr>
        <w:t>’</w:t>
      </w:r>
      <w:r w:rsidR="00A13117" w:rsidRPr="00C3672B">
        <w:t>il e</w:t>
      </w:r>
      <w:r w:rsidR="00A13117" w:rsidRPr="00C3672B">
        <w:rPr>
          <w:rFonts w:cs="Amasis30"/>
        </w:rPr>
        <w:t>û</w:t>
      </w:r>
      <w:r w:rsidR="00A13117" w:rsidRPr="00C3672B">
        <w:t>t quelques chances</w:t>
      </w:r>
      <w:r w:rsidRPr="00C3672B">
        <w:t>.</w:t>
      </w:r>
    </w:p>
    <w:p w14:paraId="1B044B7E" w14:textId="77777777" w:rsidR="00A01FD3" w:rsidRPr="00C3672B" w:rsidRDefault="00A13117" w:rsidP="00A13117">
      <w:pPr>
        <w:pStyle w:val="Taille-1Normal"/>
      </w:pPr>
      <w:r w:rsidRPr="00C3672B">
        <w:t>François l</w:t>
      </w:r>
      <w:r w:rsidR="00A01FD3" w:rsidRPr="00C3672B">
        <w:t>’</w:t>
      </w:r>
      <w:r w:rsidRPr="00C3672B">
        <w:t>encouragea en lui vantant la bonté sans limites de la marquise et ses cheveux noirs qui</w:t>
      </w:r>
      <w:r w:rsidR="00A01FD3" w:rsidRPr="00C3672B">
        <w:t xml:space="preserve">, </w:t>
      </w:r>
      <w:r w:rsidRPr="00C3672B">
        <w:t>paraît-il</w:t>
      </w:r>
      <w:r w:rsidR="00A01FD3" w:rsidRPr="00C3672B">
        <w:t xml:space="preserve">, </w:t>
      </w:r>
      <w:r w:rsidRPr="00C3672B">
        <w:t>lui tombaient jusqu</w:t>
      </w:r>
      <w:r w:rsidR="00A01FD3" w:rsidRPr="00C3672B">
        <w:t>’</w:t>
      </w:r>
      <w:r w:rsidRPr="00C3672B">
        <w:t>aux jarrets</w:t>
      </w:r>
      <w:r w:rsidR="00A01FD3" w:rsidRPr="00C3672B">
        <w:t>.</w:t>
      </w:r>
    </w:p>
    <w:p w14:paraId="0ED0EC9B" w14:textId="77777777" w:rsidR="00A01FD3" w:rsidRPr="00C3672B" w:rsidRDefault="00A13117" w:rsidP="00A13117">
      <w:pPr>
        <w:pStyle w:val="Taille-1Normal"/>
      </w:pPr>
      <w:r w:rsidRPr="00C3672B">
        <w:t>Vauplassans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étant tiré de sa phrase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écria tout à coup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011A2E5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Et Gardefort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Mon vieil ami Hugues de Gardefort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rPr>
          <w:rFonts w:cs="Amasis30"/>
        </w:rPr>
        <w:t>É</w:t>
      </w:r>
      <w:r w:rsidR="00A13117" w:rsidRPr="00C3672B">
        <w:t>crivez le nom de ce vertueux protestant</w:t>
      </w:r>
      <w:r w:rsidRPr="00C3672B">
        <w:t xml:space="preserve">, </w:t>
      </w:r>
      <w:r w:rsidR="00A13117" w:rsidRPr="00C3672B">
        <w:t>l</w:t>
      </w:r>
      <w:r w:rsidRPr="00C3672B">
        <w:rPr>
          <w:rFonts w:cs="Amasis30"/>
        </w:rPr>
        <w:t>’</w:t>
      </w:r>
      <w:r w:rsidR="00A13117" w:rsidRPr="00C3672B">
        <w:t>abb</w:t>
      </w:r>
      <w:r w:rsidR="00A13117" w:rsidRPr="00C3672B">
        <w:rPr>
          <w:rFonts w:cs="Amasis30"/>
        </w:rPr>
        <w:t>é</w:t>
      </w:r>
      <w:r w:rsidRPr="00C3672B">
        <w:t xml:space="preserve">.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irais plut</w:t>
      </w:r>
      <w:r w:rsidR="00A13117" w:rsidRPr="00C3672B">
        <w:rPr>
          <w:rFonts w:cs="Amasis30"/>
        </w:rPr>
        <w:t>ô</w:t>
      </w:r>
      <w:r w:rsidR="00A13117" w:rsidRPr="00C3672B">
        <w:t>t l</w:t>
      </w:r>
      <w:r w:rsidRPr="00C3672B">
        <w:rPr>
          <w:rFonts w:cs="Amasis30"/>
        </w:rPr>
        <w:t>’</w:t>
      </w:r>
      <w:r w:rsidR="00A13117" w:rsidRPr="00C3672B">
        <w:t>inviter moi-m</w:t>
      </w:r>
      <w:r w:rsidR="00A13117" w:rsidRPr="00C3672B">
        <w:rPr>
          <w:rFonts w:cs="Amasis30"/>
        </w:rPr>
        <w:t>ê</w:t>
      </w:r>
      <w:r w:rsidR="00A13117" w:rsidRPr="00C3672B">
        <w:t>me</w:t>
      </w:r>
      <w:r w:rsidRPr="00C3672B">
        <w:t xml:space="preserve">, </w:t>
      </w:r>
      <w:r w:rsidR="00A13117" w:rsidRPr="00C3672B">
        <w:t>ce vieux compagnon d</w:t>
      </w:r>
      <w:r w:rsidRPr="00C3672B">
        <w:rPr>
          <w:rFonts w:cs="Amasis30"/>
        </w:rPr>
        <w:t>’</w:t>
      </w:r>
      <w:r w:rsidR="00A13117" w:rsidRPr="00C3672B">
        <w:t>armes</w:t>
      </w:r>
      <w:r w:rsidRPr="00C3672B">
        <w:t>.</w:t>
      </w:r>
    </w:p>
    <w:p w14:paraId="3FA2E197" w14:textId="77777777" w:rsidR="00A01FD3" w:rsidRPr="00C3672B" w:rsidRDefault="00A13117" w:rsidP="00A13117">
      <w:pPr>
        <w:pStyle w:val="Taille-1Normal"/>
      </w:pPr>
      <w:r w:rsidRPr="00C3672B">
        <w:t>Un vertige prit François</w:t>
      </w:r>
      <w:r w:rsidR="00A01FD3" w:rsidRPr="00C3672B">
        <w:t xml:space="preserve">, </w:t>
      </w:r>
      <w:r w:rsidRPr="00C3672B">
        <w:t>ses oreilles bourdonnaient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sournoisement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absorba dans la contemplation du perroquet</w:t>
      </w:r>
      <w:r w:rsidR="00A01FD3" w:rsidRPr="00C3672B">
        <w:t>.</w:t>
      </w:r>
    </w:p>
    <w:p w14:paraId="66B532C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Ah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oui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entends qu</w:t>
      </w:r>
      <w:r w:rsidRPr="00C3672B">
        <w:rPr>
          <w:rFonts w:cs="Amasis30"/>
        </w:rPr>
        <w:t>’</w:t>
      </w:r>
      <w:r w:rsidR="00A13117" w:rsidRPr="00C3672B">
        <w:t>il vienne</w:t>
      </w:r>
      <w:r w:rsidRPr="00C3672B">
        <w:t xml:space="preserve">, </w:t>
      </w:r>
      <w:r w:rsidR="00A13117" w:rsidRPr="00C3672B">
        <w:t>dit la marquise</w:t>
      </w:r>
      <w:r w:rsidRPr="00C3672B">
        <w:t xml:space="preserve">, </w:t>
      </w:r>
      <w:r w:rsidR="00A13117" w:rsidRPr="00C3672B">
        <w:t>et avec sa fille</w:t>
      </w:r>
      <w:r w:rsidRPr="00C3672B">
        <w:t xml:space="preserve">, </w:t>
      </w:r>
      <w:r w:rsidR="00A13117" w:rsidRPr="00C3672B">
        <w:t>cette charmante Madeleine</w:t>
      </w:r>
      <w:r w:rsidRPr="00C3672B">
        <w:t xml:space="preserve">, </w:t>
      </w:r>
      <w:r w:rsidR="00A13117" w:rsidRPr="00C3672B">
        <w:t>la perle du Berry</w:t>
      </w:r>
      <w:r w:rsidRPr="00C3672B">
        <w:t xml:space="preserve">. </w:t>
      </w:r>
      <w:r w:rsidR="00A13117" w:rsidRPr="00C3672B">
        <w:t>Voil</w:t>
      </w:r>
      <w:r w:rsidR="00A13117" w:rsidRPr="00C3672B">
        <w:rPr>
          <w:rFonts w:cs="Amasis30"/>
        </w:rPr>
        <w:t>à</w:t>
      </w:r>
      <w:r w:rsidRPr="00C3672B">
        <w:t xml:space="preserve">, </w:t>
      </w:r>
      <w:r w:rsidR="00A13117" w:rsidRPr="00C3672B">
        <w:t>messieurs</w:t>
      </w:r>
      <w:r w:rsidRPr="00C3672B">
        <w:t xml:space="preserve">, </w:t>
      </w:r>
      <w:r w:rsidR="00A13117" w:rsidRPr="00C3672B">
        <w:t>un lis sur lequel les gu</w:t>
      </w:r>
      <w:r w:rsidR="00A13117" w:rsidRPr="00C3672B">
        <w:rPr>
          <w:rFonts w:cs="Amasis30"/>
        </w:rPr>
        <w:t>ê</w:t>
      </w:r>
      <w:r w:rsidR="00A13117" w:rsidRPr="00C3672B">
        <w:t>pes et les frelons n</w:t>
      </w:r>
      <w:r w:rsidRPr="00C3672B">
        <w:rPr>
          <w:rFonts w:cs="Amasis30"/>
        </w:rPr>
        <w:t>’</w:t>
      </w:r>
      <w:r w:rsidR="00A13117" w:rsidRPr="00C3672B">
        <w:t>oseront point venir butiner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068CF82" w14:textId="77777777" w:rsidR="00A01FD3" w:rsidRPr="00C3672B" w:rsidRDefault="00A13117" w:rsidP="00A13117">
      <w:pPr>
        <w:pStyle w:val="Taille-1Normal"/>
      </w:pPr>
      <w:r w:rsidRPr="00C3672B">
        <w:t>François enfouit son visage dans son mouchoir</w:t>
      </w:r>
      <w:r w:rsidR="00A01FD3" w:rsidRPr="00C3672B">
        <w:t xml:space="preserve">. </w:t>
      </w:r>
      <w:r w:rsidRPr="00C3672B">
        <w:t>Il se sentait rouge</w:t>
      </w:r>
      <w:r w:rsidR="00A01FD3" w:rsidRPr="00C3672B">
        <w:t xml:space="preserve">, </w:t>
      </w:r>
      <w:r w:rsidRPr="00C3672B">
        <w:t>et on le regardait</w:t>
      </w:r>
      <w:r w:rsidR="00A01FD3" w:rsidRPr="00C3672B">
        <w:t xml:space="preserve">, </w:t>
      </w:r>
      <w:r w:rsidRPr="00C3672B">
        <w:t>car on le croyait pris d</w:t>
      </w:r>
      <w:r w:rsidR="00A01FD3" w:rsidRPr="00C3672B">
        <w:t>’</w:t>
      </w:r>
      <w:r w:rsidRPr="00C3672B">
        <w:t>un fou rire</w:t>
      </w:r>
      <w:r w:rsidR="00A01FD3" w:rsidRPr="00C3672B">
        <w:t xml:space="preserve">. </w:t>
      </w:r>
      <w:r w:rsidRPr="00C3672B">
        <w:t>La marquise lui dit vivement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FED8D4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Ah çà</w:t>
      </w:r>
      <w:r w:rsidRPr="00C3672B">
        <w:t xml:space="preserve">, </w:t>
      </w:r>
      <w:r w:rsidR="00A13117" w:rsidRPr="00C3672B">
        <w:t>mauvais garçon</w:t>
      </w:r>
      <w:r w:rsidRPr="00C3672B">
        <w:t xml:space="preserve">, </w:t>
      </w:r>
      <w:r w:rsidR="00A13117" w:rsidRPr="00C3672B">
        <w:t>n</w:t>
      </w:r>
      <w:r w:rsidRPr="00C3672B">
        <w:t>’</w:t>
      </w:r>
      <w:r w:rsidR="00A13117" w:rsidRPr="00C3672B">
        <w:t>allez-vous pas vous gausser de cette enfant et faire croire qu</w:t>
      </w:r>
      <w:r w:rsidRPr="00C3672B">
        <w:t>’</w:t>
      </w:r>
      <w:r w:rsidR="00A13117" w:rsidRPr="00C3672B">
        <w:t>il y ait à dire sur Madeleine de Gardefort</w:t>
      </w:r>
      <w:r w:rsidRPr="00C3672B">
        <w:t xml:space="preserve">, </w:t>
      </w:r>
      <w:r w:rsidR="00A13117" w:rsidRPr="00C3672B">
        <w:t>la plus belle et la plus pure des jeunes filles du pays</w:t>
      </w:r>
      <w:r w:rsidRPr="00C3672B">
        <w:t xml:space="preserve">, </w:t>
      </w:r>
      <w:r w:rsidR="00A13117" w:rsidRPr="00C3672B">
        <w:t>du Bourg-Dieu à Saint-Pierre de la Trémouille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3752FCCC" w14:textId="77777777" w:rsidR="00A01FD3" w:rsidRPr="00C3672B" w:rsidRDefault="00A13117" w:rsidP="00A13117">
      <w:pPr>
        <w:pStyle w:val="Taille-1Normal"/>
      </w:pPr>
      <w:r w:rsidRPr="00C3672B">
        <w:t>Mais François s</w:t>
      </w:r>
      <w:r w:rsidR="00A01FD3" w:rsidRPr="00C3672B">
        <w:t>’</w:t>
      </w:r>
      <w:r w:rsidRPr="00C3672B">
        <w:t>en défendit avec une énergie qui surprit</w:t>
      </w:r>
      <w:r w:rsidR="00A01FD3" w:rsidRPr="00C3672B">
        <w:t xml:space="preserve">. </w:t>
      </w:r>
      <w:r w:rsidRPr="00C3672B">
        <w:t>Il ne la connaissait même pas de nom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il ne riait pas</w:t>
      </w:r>
      <w:r w:rsidR="00A01FD3" w:rsidRPr="00C3672B">
        <w:t xml:space="preserve">, </w:t>
      </w:r>
      <w:r w:rsidRPr="00C3672B">
        <w:t>il avait simplement éternué</w:t>
      </w:r>
      <w:r w:rsidR="00A01FD3" w:rsidRPr="00C3672B">
        <w:t xml:space="preserve">. </w:t>
      </w:r>
      <w:r w:rsidRPr="00C3672B">
        <w:t>Et comme il paraissait se fâcher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5B8E39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Allons</w:t>
      </w:r>
      <w:r w:rsidRPr="00C3672B">
        <w:t xml:space="preserve">, </w:t>
      </w:r>
      <w:r w:rsidR="00A13117" w:rsidRPr="00C3672B">
        <w:t>bon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dit la marquise</w:t>
      </w:r>
      <w:r w:rsidRPr="00C3672B">
        <w:t xml:space="preserve">, </w:t>
      </w:r>
      <w:r w:rsidR="00A13117" w:rsidRPr="00C3672B">
        <w:t>le voil</w:t>
      </w:r>
      <w:r w:rsidR="00A13117" w:rsidRPr="00C3672B">
        <w:rPr>
          <w:rFonts w:cs="Amasis30"/>
        </w:rPr>
        <w:t>à</w:t>
      </w:r>
      <w:r w:rsidR="00A13117" w:rsidRPr="00C3672B">
        <w:t xml:space="preserve"> maintenant amoureux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certain</w:t>
      </w:r>
      <w:r w:rsidRPr="00C3672B">
        <w:t xml:space="preserve">, </w:t>
      </w:r>
      <w:r w:rsidR="00A13117" w:rsidRPr="00C3672B">
        <w:t>Attendez au moins de l</w:t>
      </w:r>
      <w:r w:rsidRPr="00C3672B">
        <w:rPr>
          <w:rFonts w:cs="Amasis30"/>
        </w:rPr>
        <w:t>’</w:t>
      </w:r>
      <w:r w:rsidR="00A13117" w:rsidRPr="00C3672B">
        <w:t>avoir vue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0FF1A21" w14:textId="77777777" w:rsidR="00A01FD3" w:rsidRPr="00C3672B" w:rsidRDefault="00A13117" w:rsidP="00A13117">
      <w:pPr>
        <w:pStyle w:val="Taille-1Normal"/>
      </w:pPr>
      <w:r w:rsidRPr="00C3672B">
        <w:t>Puis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adressant au marquis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59A1F6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N</w:t>
      </w:r>
      <w:r w:rsidRPr="00C3672B">
        <w:t>’</w:t>
      </w:r>
      <w:r w:rsidR="00A13117" w:rsidRPr="00C3672B">
        <w:t>oubliez pas surtout le baron Jacques de Morguen</w:t>
      </w:r>
      <w:r w:rsidRPr="00C3672B">
        <w:t xml:space="preserve">, </w:t>
      </w:r>
      <w:r w:rsidR="00A13117" w:rsidRPr="00C3672B">
        <w:t>invitez-le toujours</w:t>
      </w:r>
      <w:r w:rsidRPr="00C3672B">
        <w:t xml:space="preserve">. </w:t>
      </w:r>
      <w:r w:rsidR="00A13117" w:rsidRPr="00C3672B">
        <w:t>S</w:t>
      </w:r>
      <w:r w:rsidRPr="00C3672B">
        <w:t>’</w:t>
      </w:r>
      <w:r w:rsidR="00A13117" w:rsidRPr="00C3672B">
        <w:t>il peut laisser ses fourneaux et ses poudres</w:t>
      </w:r>
      <w:r w:rsidRPr="00C3672B">
        <w:t xml:space="preserve">, </w:t>
      </w:r>
      <w:r w:rsidR="00A13117" w:rsidRPr="00C3672B">
        <w:t>ses alambics et ses liquides magiques</w:t>
      </w:r>
      <w:r w:rsidRPr="00C3672B">
        <w:t xml:space="preserve">, </w:t>
      </w:r>
      <w:r w:rsidR="00A13117" w:rsidRPr="00C3672B">
        <w:t>le grand Hermès</w:t>
      </w:r>
      <w:r w:rsidRPr="00C3672B">
        <w:t xml:space="preserve">, </w:t>
      </w:r>
      <w:r w:rsidR="00A13117" w:rsidRPr="00C3672B">
        <w:t>il viendra nous étonner par quelque profonde observation sur la faiblesse de l</w:t>
      </w:r>
      <w:r w:rsidRPr="00C3672B">
        <w:t>’</w:t>
      </w:r>
      <w:r w:rsidR="00A13117" w:rsidRPr="00C3672B">
        <w:t>humaine nature</w:t>
      </w:r>
      <w:r w:rsidRPr="00C3672B">
        <w:t>.</w:t>
      </w:r>
    </w:p>
    <w:p w14:paraId="34B3B43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Le fait est</w:t>
      </w:r>
      <w:r w:rsidRPr="00C3672B">
        <w:t xml:space="preserve">, </w:t>
      </w:r>
      <w:r w:rsidR="00A13117" w:rsidRPr="00C3672B">
        <w:t>dit Vauplassans</w:t>
      </w:r>
      <w:r w:rsidRPr="00C3672B">
        <w:t xml:space="preserve">, </w:t>
      </w:r>
      <w:r w:rsidR="00A13117" w:rsidRPr="00C3672B">
        <w:t>que notre ami l</w:t>
      </w:r>
      <w:r w:rsidRPr="00C3672B">
        <w:t>’</w:t>
      </w:r>
      <w:r w:rsidR="00A13117" w:rsidRPr="00C3672B">
        <w:t>alchimiste a peu de sujets de dissipation</w:t>
      </w:r>
      <w:r w:rsidRPr="00C3672B">
        <w:t xml:space="preserve">. </w:t>
      </w:r>
      <w:r w:rsidR="00A13117" w:rsidRPr="00C3672B">
        <w:t>Il vit renfermé dans la tour de sa bicoque de Montgerbau comme un limaçon dans sa coquille</w:t>
      </w:r>
      <w:r w:rsidRPr="00C3672B">
        <w:t xml:space="preserve">, </w:t>
      </w:r>
      <w:r w:rsidR="00A13117" w:rsidRPr="00C3672B">
        <w:t>et ne donnerait signe de vie</w:t>
      </w:r>
      <w:r w:rsidRPr="00C3672B">
        <w:t xml:space="preserve">, </w:t>
      </w:r>
      <w:r w:rsidR="00A13117" w:rsidRPr="00C3672B">
        <w:t>n</w:t>
      </w:r>
      <w:r w:rsidRPr="00C3672B">
        <w:t>’</w:t>
      </w:r>
      <w:r w:rsidR="00A13117" w:rsidRPr="00C3672B">
        <w:t>étaient les flammes vertes et rouges qui luisent sou</w:t>
      </w:r>
      <w:r w:rsidR="00A13117" w:rsidRPr="00C3672B">
        <w:lastRenderedPageBreak/>
        <w:t>vent jusqu</w:t>
      </w:r>
      <w:r w:rsidRPr="00C3672B">
        <w:t>’</w:t>
      </w:r>
      <w:r w:rsidR="00A13117" w:rsidRPr="00C3672B">
        <w:t>ici dans la nuit</w:t>
      </w:r>
      <w:r w:rsidRPr="00C3672B">
        <w:t xml:space="preserve">. </w:t>
      </w:r>
      <w:r w:rsidR="00A13117" w:rsidRPr="00C3672B">
        <w:t>Que Dieu me soit en aide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mais j</w:t>
      </w:r>
      <w:r w:rsidRPr="00C3672B">
        <w:rPr>
          <w:rFonts w:cs="Amasis30"/>
        </w:rPr>
        <w:t>’</w:t>
      </w:r>
      <w:r w:rsidR="00A13117" w:rsidRPr="00C3672B">
        <w:t>ai cru</w:t>
      </w:r>
      <w:r w:rsidRPr="00C3672B">
        <w:t xml:space="preserve">, </w:t>
      </w:r>
      <w:r w:rsidR="00A13117" w:rsidRPr="00C3672B">
        <w:t>vers minuit</w:t>
      </w:r>
      <w:r w:rsidRPr="00C3672B">
        <w:t xml:space="preserve">, </w:t>
      </w:r>
      <w:r w:rsidR="00A13117" w:rsidRPr="00C3672B">
        <w:t>voir le grand diable d</w:t>
      </w:r>
      <w:r w:rsidRPr="00C3672B">
        <w:rPr>
          <w:rFonts w:cs="Amasis30"/>
        </w:rPr>
        <w:t>’</w:t>
      </w:r>
      <w:r w:rsidR="00A13117" w:rsidRPr="00C3672B">
        <w:t>enfer en sortir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D14ACB7" w14:textId="77777777" w:rsidR="00A01FD3" w:rsidRPr="00C3672B" w:rsidRDefault="00A13117" w:rsidP="00A13117">
      <w:pPr>
        <w:pStyle w:val="Taille-1Normal"/>
      </w:pPr>
      <w:r w:rsidRPr="00C3672B">
        <w:t>Bellegarde opinait pour qu</w:t>
      </w:r>
      <w:r w:rsidR="00A01FD3" w:rsidRPr="00C3672B">
        <w:t>’</w:t>
      </w:r>
      <w:r w:rsidRPr="00C3672B">
        <w:t>on se défiât du sorcier</w:t>
      </w:r>
      <w:r w:rsidR="00A01FD3" w:rsidRPr="00C3672B">
        <w:t xml:space="preserve">. </w:t>
      </w:r>
      <w:r w:rsidRPr="00C3672B">
        <w:t>Il faudrait</w:t>
      </w:r>
      <w:r w:rsidR="00A01FD3" w:rsidRPr="00C3672B">
        <w:t xml:space="preserve">, </w:t>
      </w:r>
      <w:r w:rsidRPr="00C3672B">
        <w:t>dans le cas où il voudrait courir</w:t>
      </w:r>
      <w:r w:rsidR="00A01FD3" w:rsidRPr="00C3672B">
        <w:t xml:space="preserve">, </w:t>
      </w:r>
      <w:r w:rsidRPr="00C3672B">
        <w:t>le sommer de ne pas appeler à son aide les maléfices du Malin</w:t>
      </w:r>
      <w:r w:rsidR="00A01FD3" w:rsidRPr="00C3672B">
        <w:t>.</w:t>
      </w:r>
    </w:p>
    <w:p w14:paraId="4D32DE6B" w14:textId="77777777" w:rsidR="00A01FD3" w:rsidRPr="00C3672B" w:rsidRDefault="00A13117" w:rsidP="00A13117">
      <w:pPr>
        <w:pStyle w:val="Taille-1Normal"/>
      </w:pPr>
      <w:r w:rsidRPr="00C3672B">
        <w:t>Le chapelain critiqua son impiété et le dépeignit comme un homme vaniteux</w:t>
      </w:r>
      <w:r w:rsidR="00A01FD3" w:rsidRPr="00C3672B">
        <w:t xml:space="preserve">, </w:t>
      </w:r>
      <w:r w:rsidRPr="00C3672B">
        <w:t>méprisant autrui</w:t>
      </w:r>
      <w:r w:rsidR="00A01FD3" w:rsidRPr="00C3672B">
        <w:t xml:space="preserve">, </w:t>
      </w:r>
      <w:r w:rsidRPr="00C3672B">
        <w:t>la tête perdue dans des chimères</w:t>
      </w:r>
      <w:r w:rsidR="00A01FD3" w:rsidRPr="00C3672B">
        <w:t>.</w:t>
      </w:r>
    </w:p>
    <w:p w14:paraId="338B851D" w14:textId="77777777" w:rsidR="00A01FD3" w:rsidRPr="00C3672B" w:rsidRDefault="00A13117" w:rsidP="00A13117">
      <w:pPr>
        <w:pStyle w:val="Taille-1Normal"/>
      </w:pPr>
      <w:r w:rsidRPr="00C3672B">
        <w:t>Mais la marquise prit la défense du baron</w:t>
      </w:r>
      <w:r w:rsidR="00A01FD3" w:rsidRPr="00C3672B">
        <w:t>.</w:t>
      </w:r>
    </w:p>
    <w:p w14:paraId="0A7E860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le trouve rempli de charme</w:t>
      </w:r>
      <w:r w:rsidRPr="00C3672B">
        <w:t xml:space="preserve">. </w:t>
      </w:r>
      <w:r w:rsidR="00A13117" w:rsidRPr="00C3672B">
        <w:t>Cet homme</w:t>
      </w:r>
      <w:r w:rsidRPr="00C3672B">
        <w:t xml:space="preserve">, </w:t>
      </w:r>
      <w:r w:rsidR="00A13117" w:rsidRPr="00C3672B">
        <w:t>si jeune encore et qui a parcouru le monde entier</w:t>
      </w:r>
      <w:r w:rsidRPr="00C3672B">
        <w:t xml:space="preserve">, </w:t>
      </w:r>
      <w:r w:rsidR="00A13117" w:rsidRPr="00C3672B">
        <w:t>qui sait tout et qui vit isolé comme un anachorète</w:t>
      </w:r>
      <w:r w:rsidRPr="00C3672B">
        <w:t xml:space="preserve">, </w:t>
      </w:r>
      <w:r w:rsidR="00A13117" w:rsidRPr="00C3672B">
        <w:t>m</w:t>
      </w:r>
      <w:r w:rsidRPr="00C3672B">
        <w:t>’</w:t>
      </w:r>
      <w:r w:rsidR="00A13117" w:rsidRPr="00C3672B">
        <w:t>intéresse vivement</w:t>
      </w:r>
      <w:r w:rsidRPr="00C3672B">
        <w:t xml:space="preserve">. </w:t>
      </w:r>
      <w:r w:rsidR="00A13117" w:rsidRPr="00C3672B">
        <w:t>Malheureusement il ne sort jamais</w:t>
      </w:r>
      <w:r w:rsidRPr="00C3672B">
        <w:t xml:space="preserve">, </w:t>
      </w:r>
      <w:r w:rsidR="00A13117" w:rsidRPr="00C3672B">
        <w:t>et je l</w:t>
      </w:r>
      <w:r w:rsidRPr="00C3672B">
        <w:t>’</w:t>
      </w:r>
      <w:r w:rsidR="00A13117" w:rsidRPr="00C3672B">
        <w:t>ai vu seulement deux fois</w:t>
      </w:r>
      <w:r w:rsidRPr="00C3672B">
        <w:t xml:space="preserve">. </w:t>
      </w:r>
      <w:r w:rsidR="00A13117" w:rsidRPr="00C3672B">
        <w:t>Il m</w:t>
      </w:r>
      <w:r w:rsidRPr="00C3672B">
        <w:t>’</w:t>
      </w:r>
      <w:r w:rsidR="00A13117" w:rsidRPr="00C3672B">
        <w:t>a donné des miroirs étranges où rien ne se trouve gravé</w:t>
      </w:r>
      <w:r w:rsidRPr="00C3672B">
        <w:t xml:space="preserve">, </w:t>
      </w:r>
      <w:r w:rsidR="00A13117" w:rsidRPr="00C3672B">
        <w:t>ils reproduisent cependant des caractères quand on réfléchit leur lumière sur un mur</w:t>
      </w:r>
      <w:r w:rsidRPr="00C3672B">
        <w:t xml:space="preserve">. </w:t>
      </w:r>
      <w:r w:rsidR="00A13117" w:rsidRPr="00C3672B">
        <w:t>Il m</w:t>
      </w:r>
      <w:r w:rsidRPr="00C3672B">
        <w:t>’</w:t>
      </w:r>
      <w:r w:rsidR="00A13117" w:rsidRPr="00C3672B">
        <w:t>a donné aussi des oiseaux de paradis</w:t>
      </w:r>
      <w:r w:rsidRPr="00C3672B">
        <w:t xml:space="preserve">, </w:t>
      </w:r>
      <w:r w:rsidR="00A13117" w:rsidRPr="00C3672B">
        <w:t>ils n</w:t>
      </w:r>
      <w:r w:rsidRPr="00C3672B">
        <w:t>’</w:t>
      </w:r>
      <w:r w:rsidR="00A13117" w:rsidRPr="00C3672B">
        <w:t>ont pas de pieds et nichent dans les rayons du soleil</w:t>
      </w:r>
      <w:r w:rsidRPr="00C3672B">
        <w:t xml:space="preserve">, </w:t>
      </w:r>
      <w:r w:rsidR="00A13117" w:rsidRPr="00C3672B">
        <w:t>et encore des coquilles énormes où l</w:t>
      </w:r>
      <w:r w:rsidRPr="00C3672B">
        <w:t>’</w:t>
      </w:r>
      <w:r w:rsidR="00A13117" w:rsidRPr="00C3672B">
        <w:t>on entend toujours le bruit de la mer</w:t>
      </w:r>
      <w:r w:rsidRPr="00C3672B">
        <w:t xml:space="preserve">. </w:t>
      </w:r>
      <w:r w:rsidR="00A13117" w:rsidRPr="00C3672B">
        <w:t>Il vous explique toutes choses d</w:t>
      </w:r>
      <w:r w:rsidRPr="00C3672B">
        <w:t>’</w:t>
      </w:r>
      <w:r w:rsidR="00A13117" w:rsidRPr="00C3672B">
        <w:t>un air simple et tranquille</w:t>
      </w:r>
      <w:r w:rsidRPr="00C3672B">
        <w:t xml:space="preserve">, </w:t>
      </w:r>
      <w:r w:rsidR="00A13117" w:rsidRPr="00C3672B">
        <w:t>il sait le grec comme Budé</w:t>
      </w:r>
      <w:r w:rsidRPr="00C3672B">
        <w:t xml:space="preserve">, </w:t>
      </w:r>
      <w:r w:rsidR="00A13117" w:rsidRPr="00C3672B">
        <w:t>l</w:t>
      </w:r>
      <w:r w:rsidRPr="00C3672B">
        <w:t>’</w:t>
      </w:r>
      <w:r w:rsidR="00A13117" w:rsidRPr="00C3672B">
        <w:t>arabe et l</w:t>
      </w:r>
      <w:r w:rsidRPr="00C3672B">
        <w:t>’</w:t>
      </w:r>
      <w:r w:rsidR="00A13117" w:rsidRPr="00C3672B">
        <w:t>hébreu comme Vatable</w:t>
      </w:r>
      <w:r w:rsidRPr="00C3672B">
        <w:t xml:space="preserve">, </w:t>
      </w:r>
      <w:r w:rsidR="00A13117" w:rsidRPr="00C3672B">
        <w:t>d</w:t>
      </w:r>
      <w:r w:rsidRPr="00C3672B">
        <w:t>’</w:t>
      </w:r>
      <w:r w:rsidR="00A13117" w:rsidRPr="00C3672B">
        <w:t>autres langues encore</w:t>
      </w:r>
      <w:r w:rsidRPr="00C3672B">
        <w:t>…</w:t>
      </w:r>
    </w:p>
    <w:p w14:paraId="32E7670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avait fait</w:t>
      </w:r>
      <w:r w:rsidRPr="00C3672B">
        <w:t xml:space="preserve">, </w:t>
      </w:r>
      <w:r w:rsidR="00A13117" w:rsidRPr="00C3672B">
        <w:t>prétend-on</w:t>
      </w:r>
      <w:r w:rsidRPr="00C3672B">
        <w:t xml:space="preserve">, </w:t>
      </w:r>
      <w:r w:rsidR="00A13117" w:rsidRPr="00C3672B">
        <w:t>interrompit Vauplassans</w:t>
      </w:r>
      <w:r w:rsidRPr="00C3672B">
        <w:t xml:space="preserve">, </w:t>
      </w:r>
      <w:r w:rsidR="00A13117" w:rsidRPr="00C3672B">
        <w:t>pour la Reine mère</w:t>
      </w:r>
      <w:r w:rsidRPr="00C3672B">
        <w:t xml:space="preserve">, </w:t>
      </w:r>
      <w:r w:rsidR="00A13117" w:rsidRPr="00C3672B">
        <w:t>un petit lion mécanique</w:t>
      </w:r>
      <w:r w:rsidRPr="00C3672B">
        <w:t xml:space="preserve">. </w:t>
      </w:r>
      <w:r w:rsidR="00A13117" w:rsidRPr="00C3672B">
        <w:t>Et ce lion donnait la patte aux bons catholiques</w:t>
      </w:r>
      <w:r w:rsidRPr="00C3672B">
        <w:t xml:space="preserve">, </w:t>
      </w:r>
      <w:r w:rsidR="00A13117" w:rsidRPr="00C3672B">
        <w:t>mais la refusait aux gens de la Religion</w:t>
      </w:r>
      <w:r w:rsidRPr="00C3672B">
        <w:t>.</w:t>
      </w:r>
    </w:p>
    <w:p w14:paraId="72680D6B" w14:textId="77777777" w:rsidR="00A01FD3" w:rsidRPr="00C3672B" w:rsidRDefault="00A13117" w:rsidP="00A13117">
      <w:pPr>
        <w:pStyle w:val="Taille-1Normal"/>
      </w:pPr>
      <w:r w:rsidRPr="00C3672B">
        <w:t>Le chapelain leva les yeux au ciel pour le prendre à témoin de l</w:t>
      </w:r>
      <w:r w:rsidR="00A01FD3" w:rsidRPr="00C3672B">
        <w:t>’</w:t>
      </w:r>
      <w:r w:rsidRPr="00C3672B">
        <w:t>exagération de ce dire</w:t>
      </w:r>
      <w:r w:rsidR="00A01FD3" w:rsidRPr="00C3672B">
        <w:t xml:space="preserve">. </w:t>
      </w:r>
      <w:r w:rsidRPr="00C3672B">
        <w:t>On ne pouvait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sans la sorcellerie</w:t>
      </w:r>
      <w:r w:rsidR="00A01FD3" w:rsidRPr="00C3672B">
        <w:t xml:space="preserve">, </w:t>
      </w:r>
      <w:r w:rsidRPr="00C3672B">
        <w:t>expliquer une pareille chose</w:t>
      </w:r>
      <w:r w:rsidR="00A01FD3" w:rsidRPr="00C3672B">
        <w:t xml:space="preserve">, </w:t>
      </w:r>
      <w:r w:rsidRPr="00C3672B">
        <w:t>et il accusa les magiciens et leurs pratiques</w:t>
      </w:r>
      <w:r w:rsidR="00A01FD3" w:rsidRPr="00C3672B">
        <w:t>.</w:t>
      </w:r>
    </w:p>
    <w:p w14:paraId="1CD7C39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En tout cas</w:t>
      </w:r>
      <w:r w:rsidRPr="00C3672B">
        <w:t xml:space="preserve">, </w:t>
      </w:r>
      <w:r w:rsidR="00A13117" w:rsidRPr="00C3672B">
        <w:t>dit Bellegarde</w:t>
      </w:r>
      <w:r w:rsidRPr="00C3672B">
        <w:t xml:space="preserve">, </w:t>
      </w:r>
      <w:r w:rsidR="00A13117" w:rsidRPr="00C3672B">
        <w:t>de Morguen passait couramment au Louvre pour savoir fabriquer de l</w:t>
      </w:r>
      <w:r w:rsidRPr="00C3672B">
        <w:t>’</w:t>
      </w:r>
      <w:r w:rsidR="00A13117" w:rsidRPr="00C3672B">
        <w:t>or</w:t>
      </w:r>
      <w:r w:rsidRPr="00C3672B">
        <w:t>.</w:t>
      </w:r>
    </w:p>
    <w:p w14:paraId="1C76A211" w14:textId="77777777" w:rsidR="00A01FD3" w:rsidRPr="00C3672B" w:rsidRDefault="00A13117" w:rsidP="00A13117">
      <w:pPr>
        <w:pStyle w:val="Taille-1Normal"/>
      </w:pPr>
      <w:r w:rsidRPr="00C3672B">
        <w:t>François crut se rappeler qu</w:t>
      </w:r>
      <w:r w:rsidR="00A01FD3" w:rsidRPr="00C3672B">
        <w:t>’</w:t>
      </w:r>
      <w:r w:rsidRPr="00C3672B">
        <w:t>en effet on en avait parlé un moment à la cour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E341A7B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J</w:t>
      </w:r>
      <w:r w:rsidRPr="00C3672B">
        <w:t>’</w:t>
      </w:r>
      <w:r w:rsidR="00A13117" w:rsidRPr="00C3672B">
        <w:t>en ai entendu raconter beaucoup sur lui</w:t>
      </w:r>
      <w:r w:rsidRPr="00C3672B">
        <w:t xml:space="preserve">. </w:t>
      </w:r>
      <w:r w:rsidR="00A13117" w:rsidRPr="00C3672B">
        <w:t>Mais il n</w:t>
      </w:r>
      <w:r w:rsidRPr="00C3672B">
        <w:t>’</w:t>
      </w:r>
      <w:r w:rsidR="00A13117" w:rsidRPr="00C3672B">
        <w:t>a fait que passer</w:t>
      </w:r>
      <w:r w:rsidRPr="00C3672B">
        <w:t xml:space="preserve">, </w:t>
      </w:r>
      <w:r w:rsidR="00A13117" w:rsidRPr="00C3672B">
        <w:t xml:space="preserve">car il avait déplu à </w:t>
      </w:r>
      <w:r w:rsidRPr="00C3672B">
        <w:t>M. de </w:t>
      </w:r>
      <w:r w:rsidR="00A13117" w:rsidRPr="00C3672B">
        <w:t>Guise</w:t>
      </w:r>
      <w:r w:rsidRPr="00C3672B">
        <w:t>.</w:t>
      </w:r>
    </w:p>
    <w:p w14:paraId="7FE88BEA" w14:textId="77777777" w:rsidR="00A01FD3" w:rsidRPr="00C3672B" w:rsidRDefault="00A13117" w:rsidP="00A13117">
      <w:pPr>
        <w:pStyle w:val="Taille-1Normal"/>
      </w:pPr>
      <w:r w:rsidRPr="00C3672B">
        <w:t>Il prononça ces derniers mots avec amertume</w:t>
      </w:r>
      <w:r w:rsidR="00A01FD3" w:rsidRPr="00C3672B">
        <w:t xml:space="preserve">, </w:t>
      </w:r>
      <w:r w:rsidRPr="00C3672B">
        <w:t>plein de rancune contre ces Lorrains qui l</w:t>
      </w:r>
      <w:r w:rsidR="00A01FD3" w:rsidRPr="00C3672B">
        <w:t>’</w:t>
      </w:r>
      <w:r w:rsidRPr="00C3672B">
        <w:t>avaient fait bannir</w:t>
      </w:r>
      <w:r w:rsidR="00A01FD3" w:rsidRPr="00C3672B">
        <w:t xml:space="preserve">. </w:t>
      </w:r>
      <w:r w:rsidRPr="00C3672B">
        <w:t>Puis il pensa que sans eux il n</w:t>
      </w:r>
      <w:r w:rsidR="00A01FD3" w:rsidRPr="00C3672B">
        <w:t>’</w:t>
      </w:r>
      <w:r w:rsidRPr="00C3672B">
        <w:t>aurait point rencontré Madeleine</w:t>
      </w:r>
      <w:r w:rsidR="00A01FD3" w:rsidRPr="00C3672B">
        <w:t xml:space="preserve">, </w:t>
      </w:r>
      <w:r w:rsidRPr="00C3672B">
        <w:t>et il retomba dans sa rêverie</w:t>
      </w:r>
      <w:r w:rsidR="00A01FD3" w:rsidRPr="00C3672B">
        <w:t>.</w:t>
      </w:r>
    </w:p>
    <w:p w14:paraId="174C88CC" w14:textId="77777777" w:rsidR="00A01FD3" w:rsidRPr="00C3672B" w:rsidRDefault="00A13117" w:rsidP="00A13117">
      <w:pPr>
        <w:pStyle w:val="Taille-1Normal"/>
      </w:pPr>
      <w:r w:rsidRPr="00C3672B">
        <w:t>Un silence se fit</w:t>
      </w:r>
      <w:r w:rsidR="00A01FD3" w:rsidRPr="00C3672B">
        <w:t xml:space="preserve">, </w:t>
      </w:r>
      <w:r w:rsidRPr="00C3672B">
        <w:t>car on aimait peu à parler de ceux de la maison de Guise</w:t>
      </w:r>
      <w:r w:rsidR="00A01FD3" w:rsidRPr="00C3672B">
        <w:t xml:space="preserve">, </w:t>
      </w:r>
      <w:r w:rsidRPr="00C3672B">
        <w:t>et Vauplassans ne les chérissait nullement</w:t>
      </w:r>
      <w:r w:rsidR="00A01FD3" w:rsidRPr="00C3672B">
        <w:t xml:space="preserve">. </w:t>
      </w:r>
      <w:r w:rsidRPr="00C3672B">
        <w:t xml:space="preserve">Il haussa les </w:t>
      </w:r>
      <w:r w:rsidRPr="00C3672B">
        <w:rPr>
          <w:rFonts w:cs="Amasis30"/>
        </w:rPr>
        <w:t>é</w:t>
      </w:r>
      <w:r w:rsidRPr="00C3672B">
        <w:t>paules plusieurs fois</w:t>
      </w:r>
      <w:r w:rsidR="00A01FD3" w:rsidRPr="00C3672B">
        <w:t xml:space="preserve">, </w:t>
      </w:r>
      <w:r w:rsidRPr="00C3672B">
        <w:t>puis coupa net</w:t>
      </w:r>
      <w:r w:rsidR="00A01FD3" w:rsidRPr="00C3672B">
        <w:t xml:space="preserve">, </w:t>
      </w:r>
      <w:r w:rsidRPr="00C3672B">
        <w:t>avec une baguette qu</w:t>
      </w:r>
      <w:r w:rsidR="00A01FD3" w:rsidRPr="00C3672B">
        <w:rPr>
          <w:rFonts w:cs="Amasis30"/>
        </w:rPr>
        <w:t>’</w:t>
      </w:r>
      <w:r w:rsidRPr="00C3672B">
        <w:t xml:space="preserve">il avait </w:t>
      </w:r>
      <w:r w:rsidRPr="00C3672B">
        <w:rPr>
          <w:rFonts w:cs="Amasis30"/>
        </w:rPr>
        <w:t>à</w:t>
      </w:r>
      <w:r w:rsidRPr="00C3672B">
        <w:t xml:space="preserve"> la main</w:t>
      </w:r>
      <w:r w:rsidR="00A01FD3" w:rsidRPr="00C3672B">
        <w:t xml:space="preserve">, </w:t>
      </w:r>
      <w:r w:rsidRPr="00C3672B">
        <w:t xml:space="preserve">une haute fleur </w:t>
      </w:r>
      <w:r w:rsidRPr="00C3672B">
        <w:rPr>
          <w:rFonts w:cs="Amasis30"/>
        </w:rPr>
        <w:t>é</w:t>
      </w:r>
      <w:r w:rsidRPr="00C3672B">
        <w:t xml:space="preserve">panouie dans un vase </w:t>
      </w:r>
      <w:r w:rsidRPr="00C3672B">
        <w:rPr>
          <w:rFonts w:cs="Amasis30"/>
        </w:rPr>
        <w:t>é</w:t>
      </w:r>
      <w:r w:rsidRPr="00C3672B">
        <w:t>maill</w:t>
      </w:r>
      <w:r w:rsidRPr="00C3672B">
        <w:rPr>
          <w:rFonts w:cs="Amasis30"/>
        </w:rPr>
        <w:t>é</w:t>
      </w:r>
      <w:r w:rsidR="00A01FD3" w:rsidRPr="00C3672B">
        <w:t xml:space="preserve">. </w:t>
      </w:r>
      <w:r w:rsidRPr="00C3672B">
        <w:t>Ce fut sa mani</w:t>
      </w:r>
      <w:r w:rsidRPr="00C3672B">
        <w:rPr>
          <w:rFonts w:cs="Amasis30"/>
        </w:rPr>
        <w:t>è</w:t>
      </w:r>
      <w:r w:rsidRPr="00C3672B">
        <w:t>re de montrer le plaisir qu</w:t>
      </w:r>
      <w:r w:rsidR="00A01FD3" w:rsidRPr="00C3672B">
        <w:rPr>
          <w:rFonts w:cs="Amasis30"/>
        </w:rPr>
        <w:t>’</w:t>
      </w:r>
      <w:r w:rsidRPr="00C3672B">
        <w:t xml:space="preserve">il aurait </w:t>
      </w:r>
      <w:r w:rsidRPr="00C3672B">
        <w:rPr>
          <w:rFonts w:cs="Amasis30"/>
        </w:rPr>
        <w:t>à</w:t>
      </w:r>
      <w:r w:rsidRPr="00C3672B">
        <w:t xml:space="preserve"> faire sauter ces Guise par-dessus son 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>.</w:t>
      </w:r>
    </w:p>
    <w:p w14:paraId="6E28A617" w14:textId="77777777" w:rsidR="00A01FD3" w:rsidRPr="00C3672B" w:rsidRDefault="00A13117" w:rsidP="00A13117">
      <w:pPr>
        <w:pStyle w:val="Taille-1Normal"/>
      </w:pPr>
      <w:r w:rsidRPr="00C3672B">
        <w:t>François s</w:t>
      </w:r>
      <w:r w:rsidR="00A01FD3" w:rsidRPr="00C3672B">
        <w:t>’</w:t>
      </w:r>
      <w:r w:rsidRPr="00C3672B">
        <w:t>impatientait</w:t>
      </w:r>
      <w:r w:rsidR="00A01FD3" w:rsidRPr="00C3672B">
        <w:t xml:space="preserve">, </w:t>
      </w:r>
      <w:r w:rsidRPr="00C3672B">
        <w:t>car on ne parlait plus des Gardefort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n</w:t>
      </w:r>
      <w:r w:rsidR="00A01FD3" w:rsidRPr="00C3672B">
        <w:rPr>
          <w:rFonts w:cs="Amasis30"/>
        </w:rPr>
        <w:t>’</w:t>
      </w:r>
      <w:r w:rsidRPr="00C3672B">
        <w:t>osait ramener la conversation sur eux</w:t>
      </w:r>
      <w:r w:rsidR="00A01FD3" w:rsidRPr="00C3672B">
        <w:t xml:space="preserve">. </w:t>
      </w:r>
      <w:r w:rsidRPr="00C3672B">
        <w:t xml:space="preserve">Et il se mit </w:t>
      </w:r>
      <w:r w:rsidRPr="00C3672B">
        <w:rPr>
          <w:rFonts w:cs="Amasis30"/>
        </w:rPr>
        <w:t>à</w:t>
      </w:r>
      <w:r w:rsidRPr="00C3672B">
        <w:t xml:space="preserve"> pers</w:t>
      </w:r>
      <w:r w:rsidRPr="00C3672B">
        <w:rPr>
          <w:rFonts w:cs="Amasis30"/>
        </w:rPr>
        <w:t>é</w:t>
      </w:r>
      <w:r w:rsidRPr="00C3672B">
        <w:t>cuter le petit Bellegarde</w:t>
      </w:r>
      <w:r w:rsidR="00A01FD3" w:rsidRPr="00C3672B">
        <w:t xml:space="preserve">, </w:t>
      </w:r>
      <w:r w:rsidRPr="00C3672B">
        <w:t>lui gageant qu</w:t>
      </w:r>
      <w:r w:rsidR="00A01FD3" w:rsidRPr="00C3672B">
        <w:rPr>
          <w:rFonts w:cs="Amasis30"/>
        </w:rPr>
        <w:t>’</w:t>
      </w:r>
      <w:r w:rsidRPr="00C3672B">
        <w:t>il le mettrait dans un sac</w:t>
      </w:r>
      <w:r w:rsidR="00A01FD3" w:rsidRPr="00C3672B">
        <w:t xml:space="preserve">, </w:t>
      </w:r>
      <w:r w:rsidRPr="00C3672B">
        <w:t>sans aucune aide</w:t>
      </w:r>
      <w:r w:rsidR="00A01FD3" w:rsidRPr="00C3672B">
        <w:t xml:space="preserve">. </w:t>
      </w:r>
      <w:r w:rsidRPr="00C3672B">
        <w:t>Les rires des jeunes filles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lev</w:t>
      </w:r>
      <w:r w:rsidRPr="00C3672B">
        <w:rPr>
          <w:rFonts w:cs="Amasis30"/>
        </w:rPr>
        <w:t>è</w:t>
      </w:r>
      <w:r w:rsidRPr="00C3672B">
        <w:t>rent comme une gamme de notes perl</w:t>
      </w:r>
      <w:r w:rsidRPr="00C3672B">
        <w:rPr>
          <w:rFonts w:cs="Amasis30"/>
        </w:rPr>
        <w:t>é</w:t>
      </w:r>
      <w:r w:rsidRPr="00C3672B">
        <w:t>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toutes </w:t>
      </w:r>
      <w:r w:rsidRPr="00C3672B">
        <w:rPr>
          <w:rFonts w:cs="Amasis30"/>
        </w:rPr>
        <w:t>é</w:t>
      </w:r>
      <w:r w:rsidRPr="00C3672B">
        <w:t>taient mises en gaiet</w:t>
      </w:r>
      <w:r w:rsidRPr="00C3672B">
        <w:rPr>
          <w:rFonts w:cs="Amasis30"/>
        </w:rPr>
        <w:t>é</w:t>
      </w:r>
      <w:r w:rsidRPr="00C3672B">
        <w:t xml:space="preserve"> par l</w:t>
      </w:r>
      <w:r w:rsidR="00A01FD3" w:rsidRPr="00C3672B">
        <w:rPr>
          <w:rFonts w:cs="Amasis30"/>
        </w:rPr>
        <w:t>’</w:t>
      </w:r>
      <w:r w:rsidRPr="00C3672B">
        <w:t>id</w:t>
      </w:r>
      <w:r w:rsidRPr="00C3672B">
        <w:rPr>
          <w:rFonts w:cs="Amasis30"/>
        </w:rPr>
        <w:t>é</w:t>
      </w:r>
      <w:r w:rsidRPr="00C3672B">
        <w:t>e de voir Bellegarde dans le sac</w:t>
      </w:r>
      <w:r w:rsidR="00A01FD3" w:rsidRPr="00C3672B">
        <w:t xml:space="preserve">, </w:t>
      </w:r>
      <w:r w:rsidRPr="00C3672B">
        <w:t>et elles criaient d</w:t>
      </w:r>
      <w:r w:rsidR="00A01FD3" w:rsidRPr="00C3672B">
        <w:rPr>
          <w:rFonts w:cs="Amasis30"/>
        </w:rPr>
        <w:t>’</w:t>
      </w:r>
      <w:r w:rsidRPr="00C3672B">
        <w:t>en apporter un</w:t>
      </w:r>
      <w:r w:rsidR="00A01FD3" w:rsidRPr="00C3672B">
        <w:t xml:space="preserve">.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autre</w:t>
      </w:r>
      <w:r w:rsidR="00A01FD3" w:rsidRPr="00C3672B">
        <w:t xml:space="preserve">, </w:t>
      </w:r>
      <w:r w:rsidRPr="00C3672B">
        <w:t>d</w:t>
      </w:r>
      <w:r w:rsidRPr="00C3672B">
        <w:rPr>
          <w:rFonts w:cs="Amasis30"/>
        </w:rPr>
        <w:t>é</w:t>
      </w:r>
      <w:r w:rsidRPr="00C3672B">
        <w:t>j</w:t>
      </w:r>
      <w:r w:rsidRPr="00C3672B">
        <w:rPr>
          <w:rFonts w:cs="Amasis30"/>
        </w:rPr>
        <w:t>à</w:t>
      </w:r>
      <w:r w:rsidRPr="00C3672B">
        <w:t xml:space="preserve"> rouge de col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, </w:t>
      </w:r>
      <w:r w:rsidRPr="00C3672B">
        <w:t>craignant le ridicule devant la marquise</w:t>
      </w:r>
      <w:r w:rsidR="00A01FD3" w:rsidRPr="00C3672B">
        <w:t xml:space="preserve">, </w:t>
      </w:r>
      <w:r w:rsidRPr="00C3672B">
        <w:t>commen</w:t>
      </w:r>
      <w:r w:rsidRPr="00C3672B">
        <w:rPr>
          <w:rFonts w:cs="Amasis30"/>
        </w:rPr>
        <w:t>ç</w:t>
      </w:r>
      <w:r w:rsidRPr="00C3672B">
        <w:t xml:space="preserve">ait </w:t>
      </w:r>
      <w:r w:rsidRPr="00C3672B">
        <w:rPr>
          <w:rFonts w:cs="Amasis30"/>
        </w:rPr>
        <w:t>à</w:t>
      </w:r>
      <w:r w:rsidRPr="00C3672B">
        <w:t xml:space="preserve"> se f</w:t>
      </w:r>
      <w:r w:rsidRPr="00C3672B">
        <w:rPr>
          <w:rFonts w:cs="Amasis30"/>
        </w:rPr>
        <w:t>â</w:t>
      </w:r>
      <w:r w:rsidRPr="00C3672B">
        <w:t>cher</w:t>
      </w:r>
      <w:r w:rsidR="00A01FD3" w:rsidRPr="00C3672B">
        <w:t>.</w:t>
      </w:r>
    </w:p>
    <w:p w14:paraId="2878B219" w14:textId="77777777" w:rsidR="00A01FD3" w:rsidRPr="00C3672B" w:rsidRDefault="00A13117" w:rsidP="00A13117">
      <w:pPr>
        <w:pStyle w:val="Taille-1Normal"/>
      </w:pPr>
      <w:r w:rsidRPr="00C3672B">
        <w:t xml:space="preserve">Mais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Vauplassans appela François près d</w:t>
      </w:r>
      <w:r w:rsidR="00A01FD3" w:rsidRPr="00C3672B">
        <w:t>’</w:t>
      </w:r>
      <w:r w:rsidRPr="00C3672B">
        <w:t>elle et lui vanta les vertus d</w:t>
      </w:r>
      <w:r w:rsidR="00A01FD3" w:rsidRPr="00C3672B">
        <w:t>’</w:t>
      </w:r>
      <w:r w:rsidRPr="00C3672B">
        <w:t>un cosmétique unique qu</w:t>
      </w:r>
      <w:r w:rsidR="00A01FD3" w:rsidRPr="00C3672B">
        <w:t>’</w:t>
      </w:r>
      <w:r w:rsidRPr="00C3672B">
        <w:t>elle venait de composer avec quelques drogues rares de l</w:t>
      </w:r>
      <w:r w:rsidR="00A01FD3" w:rsidRPr="00C3672B">
        <w:t>’</w:t>
      </w:r>
      <w:r w:rsidRPr="00C3672B">
        <w:t xml:space="preserve">Orient rapportées par </w:t>
      </w:r>
      <w:r w:rsidR="00A01FD3" w:rsidRPr="00C3672B">
        <w:t>M. de </w:t>
      </w:r>
      <w:r w:rsidRPr="00C3672B">
        <w:t>Morguen</w:t>
      </w:r>
      <w:r w:rsidR="00A01FD3" w:rsidRPr="00C3672B">
        <w:t xml:space="preserve">. </w:t>
      </w:r>
      <w:r w:rsidRPr="00C3672B">
        <w:t>François commençait à le prendre en haine</w:t>
      </w:r>
      <w:r w:rsidR="00A01FD3" w:rsidRPr="00C3672B">
        <w:t xml:space="preserve">, </w:t>
      </w:r>
      <w:r w:rsidRPr="00C3672B">
        <w:t>à force d</w:t>
      </w:r>
      <w:r w:rsidR="00A01FD3" w:rsidRPr="00C3672B">
        <w:t>’</w:t>
      </w:r>
      <w:r w:rsidRPr="00C3672B">
        <w:t>en entendre ainsi parler</w:t>
      </w:r>
      <w:r w:rsidR="00A01FD3" w:rsidRPr="00C3672B">
        <w:t xml:space="preserve">, </w:t>
      </w:r>
      <w:r w:rsidRPr="00C3672B">
        <w:t>car la supériorité du baron le mettait</w:t>
      </w:r>
      <w:r w:rsidR="00A01FD3" w:rsidRPr="00C3672B">
        <w:t xml:space="preserve">, </w:t>
      </w:r>
      <w:r w:rsidRPr="00C3672B">
        <w:t>lui</w:t>
      </w:r>
      <w:r w:rsidR="00A01FD3" w:rsidRPr="00C3672B">
        <w:t xml:space="preserve">, </w:t>
      </w:r>
      <w:r w:rsidRPr="00C3672B">
        <w:t>dans une situation inférieure et dont</w:t>
      </w:r>
      <w:r w:rsidR="00A01FD3" w:rsidRPr="00C3672B">
        <w:t xml:space="preserve">, </w:t>
      </w:r>
      <w:r w:rsidRPr="00C3672B">
        <w:t>à ses yeux</w:t>
      </w:r>
      <w:r w:rsidR="00A01FD3" w:rsidRPr="00C3672B">
        <w:t xml:space="preserve">, </w:t>
      </w:r>
      <w:r w:rsidRPr="00C3672B">
        <w:t>son amour était diminué</w:t>
      </w:r>
      <w:r w:rsidR="00A01FD3" w:rsidRPr="00C3672B">
        <w:t xml:space="preserve">. </w:t>
      </w:r>
      <w:r w:rsidRPr="00C3672B">
        <w:t>Aussi restait-il distrait</w:t>
      </w:r>
      <w:r w:rsidR="00A01FD3" w:rsidRPr="00C3672B">
        <w:t xml:space="preserve">, </w:t>
      </w:r>
      <w:r w:rsidRPr="00C3672B">
        <w:t>et la marquise lui donnait des coups d</w:t>
      </w:r>
      <w:r w:rsidR="00A01FD3" w:rsidRPr="00C3672B">
        <w:t>’</w:t>
      </w:r>
      <w:r w:rsidRPr="00C3672B">
        <w:t>éventail sur les doigts pour qu</w:t>
      </w:r>
      <w:r w:rsidR="00A01FD3" w:rsidRPr="00C3672B">
        <w:t>’</w:t>
      </w:r>
      <w:r w:rsidRPr="00C3672B">
        <w:t>il écoutât sa recette</w:t>
      </w:r>
      <w:r w:rsidR="00A01FD3" w:rsidRPr="00C3672B">
        <w:t>.</w:t>
      </w:r>
    </w:p>
    <w:p w14:paraId="395538BB" w14:textId="77777777" w:rsidR="00A01FD3" w:rsidRPr="00C3672B" w:rsidRDefault="00A13117" w:rsidP="00A13117">
      <w:pPr>
        <w:pStyle w:val="Taille-1Normal"/>
      </w:pPr>
      <w:r w:rsidRPr="00C3672B">
        <w:t>Des rires montaient à l</w:t>
      </w:r>
      <w:r w:rsidR="00A01FD3" w:rsidRPr="00C3672B">
        <w:t>’</w:t>
      </w:r>
      <w:r w:rsidRPr="00C3672B">
        <w:t>autre bout de la terrasse où Bellegarde</w:t>
      </w:r>
      <w:r w:rsidR="00A01FD3" w:rsidRPr="00C3672B">
        <w:t xml:space="preserve">, </w:t>
      </w:r>
      <w:r w:rsidRPr="00C3672B">
        <w:t xml:space="preserve">sous prétexte de débarrasser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</w:t>
      </w:r>
      <w:r w:rsidRPr="00C3672B">
        <w:t>Marguerite de la Palaye d</w:t>
      </w:r>
      <w:r w:rsidR="00A01FD3" w:rsidRPr="00C3672B">
        <w:t>’</w:t>
      </w:r>
      <w:r w:rsidRPr="00C3672B">
        <w:t>une bestiole grimpant dans ses cheveux</w:t>
      </w:r>
      <w:r w:rsidR="00A01FD3" w:rsidRPr="00C3672B">
        <w:t xml:space="preserve">, </w:t>
      </w:r>
      <w:r w:rsidRPr="00C3672B">
        <w:t>lui tirait sournoisement les oreilles</w:t>
      </w:r>
      <w:r w:rsidR="00A01FD3" w:rsidRPr="00C3672B">
        <w:t xml:space="preserve">. </w:t>
      </w:r>
      <w:r w:rsidRPr="00C3672B">
        <w:t>Et la jolie fille criait comme une perruche qu</w:t>
      </w:r>
      <w:r w:rsidR="00A01FD3" w:rsidRPr="00C3672B">
        <w:t>’</w:t>
      </w:r>
      <w:r w:rsidRPr="00C3672B">
        <w:t>on plume</w:t>
      </w:r>
      <w:r w:rsidR="00A01FD3" w:rsidRPr="00C3672B">
        <w:t xml:space="preserve">, </w:t>
      </w:r>
      <w:r w:rsidRPr="00C3672B">
        <w:t>tandis que ses compagnes se moquaient du petit jeune homme en velours vert</w:t>
      </w:r>
      <w:r w:rsidR="00A01FD3" w:rsidRPr="00C3672B">
        <w:t>.</w:t>
      </w:r>
    </w:p>
    <w:p w14:paraId="156E3AFF" w14:textId="77777777" w:rsidR="00A01FD3" w:rsidRPr="00C3672B" w:rsidRDefault="00A13117" w:rsidP="00A13117">
      <w:pPr>
        <w:pStyle w:val="Taille-1Normal"/>
      </w:pPr>
      <w:r w:rsidRPr="00C3672B">
        <w:lastRenderedPageBreak/>
        <w:t>Du haut de la terrasse</w:t>
      </w:r>
      <w:r w:rsidR="00A01FD3" w:rsidRPr="00C3672B">
        <w:t xml:space="preserve">, </w:t>
      </w:r>
      <w:r w:rsidRPr="00C3672B">
        <w:t>se continuant en un large escalier dont les marches baignaient dans l</w:t>
      </w:r>
      <w:r w:rsidR="00A01FD3" w:rsidRPr="00C3672B">
        <w:t>’</w:t>
      </w:r>
      <w:r w:rsidRPr="00C3672B">
        <w:t>eau</w:t>
      </w:r>
      <w:r w:rsidR="00A01FD3" w:rsidRPr="00C3672B">
        <w:t xml:space="preserve">, </w:t>
      </w:r>
      <w:r w:rsidRPr="00C3672B">
        <w:t>on apercevait les peupliers du parc</w:t>
      </w:r>
      <w:r w:rsidR="00A01FD3" w:rsidRPr="00C3672B">
        <w:t xml:space="preserve">. </w:t>
      </w:r>
      <w:r w:rsidRPr="00C3672B">
        <w:t>Par endroits ils formaient rideau</w:t>
      </w:r>
      <w:r w:rsidR="00A01FD3" w:rsidRPr="00C3672B">
        <w:t xml:space="preserve">, </w:t>
      </w:r>
      <w:r w:rsidRPr="00C3672B">
        <w:t>et entre leurs troncs grisâtres</w:t>
      </w:r>
      <w:r w:rsidR="00A01FD3" w:rsidRPr="00C3672B">
        <w:t xml:space="preserve">, </w:t>
      </w:r>
      <w:r w:rsidRPr="00C3672B">
        <w:t>sur l</w:t>
      </w:r>
      <w:r w:rsidR="00A01FD3" w:rsidRPr="00C3672B">
        <w:t>’</w:t>
      </w:r>
      <w:r w:rsidRPr="00C3672B">
        <w:t>épais gazon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 vert gai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accentuaient les masses plus sombres des hêtres et des chênes</w:t>
      </w:r>
      <w:r w:rsidR="00A01FD3" w:rsidRPr="00C3672B">
        <w:t xml:space="preserve">. </w:t>
      </w:r>
      <w:r w:rsidRPr="00C3672B">
        <w:t>Sur l</w:t>
      </w:r>
      <w:r w:rsidR="00A01FD3" w:rsidRPr="00C3672B">
        <w:t>’</w:t>
      </w:r>
      <w:r w:rsidRPr="00C3672B">
        <w:t>étang</w:t>
      </w:r>
      <w:r w:rsidR="00A01FD3" w:rsidRPr="00C3672B">
        <w:t xml:space="preserve">, </w:t>
      </w:r>
      <w:r w:rsidRPr="00C3672B">
        <w:t>la surface tranquille se ridait de petites ondes que laissaient après eux les grands cygnes avançant doucement comme des galères chargées de voiles blanches</w:t>
      </w:r>
      <w:r w:rsidR="00A01FD3" w:rsidRPr="00C3672B">
        <w:t xml:space="preserve">. </w:t>
      </w:r>
      <w:r w:rsidRPr="00C3672B">
        <w:t>Un paon</w:t>
      </w:r>
      <w:r w:rsidR="00A01FD3" w:rsidRPr="00C3672B">
        <w:t xml:space="preserve">, </w:t>
      </w:r>
      <w:r w:rsidRPr="00C3672B">
        <w:t>posé sur un vase</w:t>
      </w:r>
      <w:r w:rsidR="00A01FD3" w:rsidRPr="00C3672B">
        <w:t xml:space="preserve">, </w:t>
      </w:r>
      <w:r w:rsidRPr="00C3672B">
        <w:t>faisait luire au soleil son plastron émeraude éclairé d</w:t>
      </w:r>
      <w:r w:rsidR="00A01FD3" w:rsidRPr="00C3672B">
        <w:t>’</w:t>
      </w:r>
      <w:r w:rsidRPr="00C3672B">
        <w:t>azur</w:t>
      </w:r>
      <w:r w:rsidR="00A01FD3" w:rsidRPr="00C3672B">
        <w:t xml:space="preserve">. </w:t>
      </w:r>
      <w:r w:rsidRPr="00C3672B">
        <w:t>Les groupes animés brillaient sous le ciel de mai</w:t>
      </w:r>
      <w:r w:rsidR="00A01FD3" w:rsidRPr="00C3672B">
        <w:t xml:space="preserve">, </w:t>
      </w:r>
      <w:r w:rsidRPr="00C3672B">
        <w:t>et sur les dalles de marbre la lumière mettait des notes éclatantes parmi les velours</w:t>
      </w:r>
      <w:r w:rsidR="00A01FD3" w:rsidRPr="00C3672B">
        <w:t xml:space="preserve">, </w:t>
      </w:r>
      <w:r w:rsidRPr="00C3672B">
        <w:t>les broderies</w:t>
      </w:r>
      <w:r w:rsidR="00A01FD3" w:rsidRPr="00C3672B">
        <w:t xml:space="preserve">, </w:t>
      </w:r>
      <w:r w:rsidRPr="00C3672B">
        <w:t>les bijoux</w:t>
      </w:r>
      <w:r w:rsidR="00A01FD3" w:rsidRPr="00C3672B">
        <w:t xml:space="preserve">, </w:t>
      </w:r>
      <w:r w:rsidRPr="00C3672B">
        <w:t>les armes</w:t>
      </w:r>
      <w:r w:rsidR="00A01FD3" w:rsidRPr="00C3672B">
        <w:t xml:space="preserve">. </w:t>
      </w:r>
      <w:r w:rsidRPr="00C3672B">
        <w:t>Coiffées de toques ou de petits bonnets avançant en pointe sur le front</w:t>
      </w:r>
      <w:r w:rsidR="00A01FD3" w:rsidRPr="00C3672B">
        <w:t xml:space="preserve">, </w:t>
      </w:r>
      <w:r w:rsidRPr="00C3672B">
        <w:t>les cheveux relevés et enroulés au fer</w:t>
      </w:r>
      <w:r w:rsidR="00A01FD3" w:rsidRPr="00C3672B">
        <w:t xml:space="preserve">, </w:t>
      </w:r>
      <w:r w:rsidRPr="00C3672B">
        <w:t>les têtes des femmes sortaient des hauts collets</w:t>
      </w:r>
      <w:r w:rsidR="00A01FD3" w:rsidRPr="00C3672B">
        <w:t xml:space="preserve">, </w:t>
      </w:r>
      <w:r w:rsidRPr="00C3672B">
        <w:t>posées sur les fraises empesées</w:t>
      </w:r>
      <w:r w:rsidR="00A01FD3" w:rsidRPr="00C3672B">
        <w:t xml:space="preserve">, </w:t>
      </w:r>
      <w:r w:rsidRPr="00C3672B">
        <w:t>comme des fleurs du goulot évasé d</w:t>
      </w:r>
      <w:r w:rsidR="00A01FD3" w:rsidRPr="00C3672B">
        <w:t>’</w:t>
      </w:r>
      <w:r w:rsidRPr="00C3672B">
        <w:t>une aiguière</w:t>
      </w:r>
      <w:r w:rsidR="00A01FD3" w:rsidRPr="00C3672B">
        <w:t xml:space="preserve">. </w:t>
      </w:r>
      <w:r w:rsidRPr="00C3672B">
        <w:t>Sous la lourdeur des étoffes</w:t>
      </w:r>
      <w:r w:rsidR="00A01FD3" w:rsidRPr="00C3672B">
        <w:t xml:space="preserve">, </w:t>
      </w:r>
      <w:r w:rsidRPr="00C3672B">
        <w:t>drapant le corps de leurs plis raides et pesants</w:t>
      </w:r>
      <w:r w:rsidR="00A01FD3" w:rsidRPr="00C3672B">
        <w:t xml:space="preserve">, </w:t>
      </w:r>
      <w:r w:rsidRPr="00C3672B">
        <w:t>les figures paraissaient encore plus vivantes</w:t>
      </w:r>
      <w:r w:rsidR="00A01FD3" w:rsidRPr="00C3672B">
        <w:t xml:space="preserve">, </w:t>
      </w:r>
      <w:r w:rsidRPr="00C3672B">
        <w:t>avivées par le fard</w:t>
      </w:r>
      <w:r w:rsidR="00A01FD3" w:rsidRPr="00C3672B">
        <w:t xml:space="preserve">. </w:t>
      </w:r>
      <w:r w:rsidRPr="00C3672B">
        <w:t>Et les costumes riches et sombres des hommes faisaient paraître plus chatoyantes les robes de velours ciselé</w:t>
      </w:r>
      <w:r w:rsidR="00A01FD3" w:rsidRPr="00C3672B">
        <w:t xml:space="preserve">, </w:t>
      </w:r>
      <w:r w:rsidRPr="00C3672B">
        <w:t>de damas</w:t>
      </w:r>
      <w:r w:rsidR="00A01FD3" w:rsidRPr="00C3672B">
        <w:t xml:space="preserve">, </w:t>
      </w:r>
      <w:r w:rsidRPr="00C3672B">
        <w:t>de drap de soie broché d</w:t>
      </w:r>
      <w:r w:rsidR="00A01FD3" w:rsidRPr="00C3672B">
        <w:t>’</w:t>
      </w:r>
      <w:r w:rsidRPr="00C3672B">
        <w:t>or</w:t>
      </w:r>
      <w:r w:rsidR="00A01FD3" w:rsidRPr="00C3672B">
        <w:t>.</w:t>
      </w:r>
    </w:p>
    <w:p w14:paraId="40DA130A" w14:textId="77777777" w:rsidR="00A01FD3" w:rsidRPr="00C3672B" w:rsidRDefault="00A13117" w:rsidP="00A13117">
      <w:pPr>
        <w:pStyle w:val="Taille-1Normal"/>
      </w:pPr>
      <w:r w:rsidRPr="00C3672B">
        <w:t>Et François pensait</w:t>
      </w:r>
      <w:r w:rsidR="00A01FD3" w:rsidRPr="00C3672B">
        <w:t xml:space="preserve">, </w:t>
      </w:r>
      <w:r w:rsidRPr="00C3672B">
        <w:t>au milieu de cette splendeur</w:t>
      </w:r>
      <w:r w:rsidR="00A01FD3" w:rsidRPr="00C3672B">
        <w:t xml:space="preserve">, </w:t>
      </w:r>
      <w:r w:rsidRPr="00C3672B">
        <w:t>à des yeux qui</w:t>
      </w:r>
      <w:r w:rsidR="00A01FD3" w:rsidRPr="00C3672B">
        <w:t xml:space="preserve">, </w:t>
      </w:r>
      <w:r w:rsidRPr="00C3672B">
        <w:t>pour lui</w:t>
      </w:r>
      <w:r w:rsidR="00A01FD3" w:rsidRPr="00C3672B">
        <w:t xml:space="preserve">, </w:t>
      </w:r>
      <w:r w:rsidRPr="00C3672B">
        <w:t>surpassaient la gloire du soleil</w:t>
      </w:r>
      <w:r w:rsidR="00A01FD3" w:rsidRPr="00C3672B">
        <w:t xml:space="preserve">, </w:t>
      </w:r>
      <w:r w:rsidRPr="00C3672B">
        <w:t>car ils éclairaient la tristesse de sa vie</w:t>
      </w:r>
      <w:r w:rsidR="00A01FD3" w:rsidRPr="00C3672B">
        <w:t xml:space="preserve">. </w:t>
      </w:r>
      <w:r w:rsidRPr="00C3672B">
        <w:t>Il était</w:t>
      </w:r>
      <w:r w:rsidR="00A01FD3" w:rsidRPr="00C3672B">
        <w:t xml:space="preserve">, </w:t>
      </w:r>
      <w:r w:rsidRPr="00C3672B">
        <w:t>en effet</w:t>
      </w:r>
      <w:r w:rsidR="00A01FD3" w:rsidRPr="00C3672B">
        <w:t xml:space="preserve">, </w:t>
      </w:r>
      <w:r w:rsidRPr="00C3672B">
        <w:t>de plus en plus triste et se gardait de la gaieté ainsi que d</w:t>
      </w:r>
      <w:r w:rsidR="00A01FD3" w:rsidRPr="00C3672B">
        <w:t>’</w:t>
      </w:r>
      <w:r w:rsidRPr="00C3672B">
        <w:t>une profanation</w:t>
      </w:r>
      <w:r w:rsidR="00A01FD3" w:rsidRPr="00C3672B">
        <w:t>.</w:t>
      </w:r>
    </w:p>
    <w:p w14:paraId="09194EA3" w14:textId="77777777" w:rsidR="00A01FD3" w:rsidRPr="00C3672B" w:rsidRDefault="00A13117" w:rsidP="00A13117">
      <w:pPr>
        <w:pStyle w:val="Taille-1Normal"/>
      </w:pPr>
      <w:r w:rsidRPr="00C3672B">
        <w:t>Les préparatifs du tournoi amenèrent une diversion précieuse à sa mélancolie</w:t>
      </w:r>
      <w:r w:rsidR="00A01FD3" w:rsidRPr="00C3672B">
        <w:t xml:space="preserve">. </w:t>
      </w:r>
      <w:r w:rsidRPr="00C3672B">
        <w:t>Les trois semaines qui le précédèrent lui parurent durer quelques heures</w:t>
      </w:r>
      <w:r w:rsidR="00A01FD3" w:rsidRPr="00C3672B">
        <w:t xml:space="preserve">, </w:t>
      </w:r>
      <w:r w:rsidRPr="00C3672B">
        <w:t>car jamais</w:t>
      </w:r>
      <w:r w:rsidR="00A01FD3" w:rsidRPr="00C3672B">
        <w:t xml:space="preserve">, </w:t>
      </w:r>
      <w:r w:rsidRPr="00C3672B">
        <w:t>en sa vie</w:t>
      </w:r>
      <w:r w:rsidR="00A01FD3" w:rsidRPr="00C3672B">
        <w:t xml:space="preserve">, </w:t>
      </w:r>
      <w:r w:rsidRPr="00C3672B">
        <w:t>il ne déploya une pareille activité</w:t>
      </w:r>
      <w:r w:rsidR="00A01FD3" w:rsidRPr="00C3672B">
        <w:t xml:space="preserve">. </w:t>
      </w:r>
      <w:r w:rsidRPr="00C3672B">
        <w:t>Chaque démarche qu</w:t>
      </w:r>
      <w:r w:rsidR="00A01FD3" w:rsidRPr="00C3672B">
        <w:t>’</w:t>
      </w:r>
      <w:r w:rsidRPr="00C3672B">
        <w:t>il faisait</w:t>
      </w:r>
      <w:r w:rsidR="00A01FD3" w:rsidRPr="00C3672B">
        <w:t xml:space="preserve">, </w:t>
      </w:r>
      <w:r w:rsidRPr="00C3672B">
        <w:t>tout effort accompli</w:t>
      </w:r>
      <w:r w:rsidR="00A01FD3" w:rsidRPr="00C3672B">
        <w:t xml:space="preserve">, </w:t>
      </w:r>
      <w:r w:rsidRPr="00C3672B">
        <w:t>étaient pour lui une maille ajoutée au réseau dans lequel il enserrait Madeleine</w:t>
      </w:r>
      <w:r w:rsidR="00A01FD3" w:rsidRPr="00C3672B">
        <w:t xml:space="preserve">, </w:t>
      </w:r>
      <w:r w:rsidRPr="00C3672B">
        <w:t>un chaînon de plus à la chaîne qui devait la fixer à lui</w:t>
      </w:r>
      <w:r w:rsidR="00A01FD3" w:rsidRPr="00C3672B">
        <w:t>.</w:t>
      </w:r>
    </w:p>
    <w:p w14:paraId="2AEA7B30" w14:textId="77777777" w:rsidR="00A01FD3" w:rsidRPr="00C3672B" w:rsidRDefault="00A13117" w:rsidP="00A13117">
      <w:pPr>
        <w:pStyle w:val="Taille-1Normal"/>
      </w:pPr>
      <w:r w:rsidRPr="00C3672B">
        <w:t>Aussi accomplit-il des choses extraordinaires</w:t>
      </w:r>
      <w:r w:rsidR="00A01FD3" w:rsidRPr="00C3672B">
        <w:t xml:space="preserve">. </w:t>
      </w:r>
      <w:r w:rsidRPr="00C3672B">
        <w:t>Il ne quittait plus le château de Vauplassans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étant fait l</w:t>
      </w:r>
      <w:r w:rsidR="00A01FD3" w:rsidRPr="00C3672B">
        <w:t>’</w:t>
      </w:r>
      <w:r w:rsidRPr="00C3672B">
        <w:t>ordonnateur de la fête</w:t>
      </w:r>
      <w:r w:rsidR="00A01FD3" w:rsidRPr="00C3672B">
        <w:t xml:space="preserve">. </w:t>
      </w:r>
      <w:r w:rsidRPr="00C3672B">
        <w:t>Il dirigeait les coupes de bois</w:t>
      </w:r>
      <w:r w:rsidR="00A01FD3" w:rsidRPr="00C3672B">
        <w:t xml:space="preserve">, </w:t>
      </w:r>
      <w:r w:rsidRPr="00C3672B">
        <w:t>encourageait les charpentiers</w:t>
      </w:r>
      <w:r w:rsidR="00A01FD3" w:rsidRPr="00C3672B">
        <w:t xml:space="preserve">, </w:t>
      </w:r>
      <w:r w:rsidRPr="00C3672B">
        <w:t>surveillait la construction des tribunes</w:t>
      </w:r>
      <w:r w:rsidR="00A01FD3" w:rsidRPr="00C3672B">
        <w:t xml:space="preserve">. </w:t>
      </w:r>
      <w:r w:rsidRPr="00C3672B">
        <w:t>Il s</w:t>
      </w:r>
      <w:r w:rsidR="00A01FD3" w:rsidRPr="00C3672B">
        <w:t>’</w:t>
      </w:r>
      <w:r w:rsidRPr="00C3672B">
        <w:t>abaissa à fréquenter avec des architectes et leur soumit des plans</w:t>
      </w:r>
      <w:r w:rsidR="00A01FD3" w:rsidRPr="00C3672B">
        <w:t xml:space="preserve">, </w:t>
      </w:r>
      <w:r w:rsidRPr="00C3672B">
        <w:t xml:space="preserve">régla les espaces nécessaires pour </w:t>
      </w:r>
      <w:r w:rsidRPr="00C3672B">
        <w:lastRenderedPageBreak/>
        <w:t>séparer les barrières</w:t>
      </w:r>
      <w:r w:rsidR="00A01FD3" w:rsidRPr="00C3672B">
        <w:t xml:space="preserve">, </w:t>
      </w:r>
      <w:r w:rsidRPr="00C3672B">
        <w:t>choisit des tapisseries</w:t>
      </w:r>
      <w:r w:rsidR="00A01FD3" w:rsidRPr="00C3672B">
        <w:t xml:space="preserve">. </w:t>
      </w:r>
      <w:r w:rsidRPr="00C3672B">
        <w:t>On le voyait courant par les salles</w:t>
      </w:r>
      <w:r w:rsidR="00A01FD3" w:rsidRPr="00C3672B">
        <w:t xml:space="preserve">, </w:t>
      </w:r>
      <w:r w:rsidRPr="00C3672B">
        <w:t>montant dans les combles</w:t>
      </w:r>
      <w:r w:rsidR="00A01FD3" w:rsidRPr="00C3672B">
        <w:t xml:space="preserve">, </w:t>
      </w:r>
      <w:r w:rsidRPr="00C3672B">
        <w:t>descendant aux caves</w:t>
      </w:r>
      <w:r w:rsidR="00A01FD3" w:rsidRPr="00C3672B">
        <w:t xml:space="preserve">, </w:t>
      </w:r>
      <w:r w:rsidRPr="00C3672B">
        <w:t>et il prit un jour un râteau des mains d</w:t>
      </w:r>
      <w:r w:rsidR="00A01FD3" w:rsidRPr="00C3672B">
        <w:t>’</w:t>
      </w:r>
      <w:r w:rsidRPr="00C3672B">
        <w:t>un jardinier maladroit</w:t>
      </w:r>
      <w:r w:rsidR="00A01FD3" w:rsidRPr="00C3672B">
        <w:t xml:space="preserve">. </w:t>
      </w:r>
      <w:r w:rsidRPr="00C3672B">
        <w:t>Cela acheva de le perdre dans l</w:t>
      </w:r>
      <w:r w:rsidR="00A01FD3" w:rsidRPr="00C3672B">
        <w:t>’</w:t>
      </w:r>
      <w:r w:rsidRPr="00C3672B">
        <w:t xml:space="preserve">esprit de </w:t>
      </w:r>
      <w:r w:rsidR="00A01FD3" w:rsidRPr="00C3672B">
        <w:t>M. de </w:t>
      </w:r>
      <w:r w:rsidRPr="00C3672B">
        <w:t>Bellegarde qui s</w:t>
      </w:r>
      <w:r w:rsidR="00A01FD3" w:rsidRPr="00C3672B">
        <w:t>’</w:t>
      </w:r>
      <w:r w:rsidRPr="00C3672B">
        <w:t xml:space="preserve">était installé au château et vivait dans les jupes de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Vauplassans</w:t>
      </w:r>
      <w:r w:rsidR="00A01FD3" w:rsidRPr="00C3672B">
        <w:t xml:space="preserve">. </w:t>
      </w:r>
      <w:r w:rsidRPr="00C3672B">
        <w:t>Mais le marquis</w:t>
      </w:r>
      <w:r w:rsidR="00A01FD3" w:rsidRPr="00C3672B">
        <w:t xml:space="preserve">, </w:t>
      </w:r>
      <w:r w:rsidRPr="00C3672B">
        <w:t>dans l</w:t>
      </w:r>
      <w:r w:rsidR="00A01FD3" w:rsidRPr="00C3672B">
        <w:t>’</w:t>
      </w:r>
      <w:r w:rsidRPr="00C3672B">
        <w:t>intérêt de la fête</w:t>
      </w:r>
      <w:r w:rsidR="00A01FD3" w:rsidRPr="00C3672B">
        <w:t xml:space="preserve">, </w:t>
      </w:r>
      <w:r w:rsidRPr="00C3672B">
        <w:t>ne pouvait plus quitter Le Blanc en Berry</w:t>
      </w:r>
      <w:r w:rsidR="00A01FD3" w:rsidRPr="00C3672B">
        <w:t xml:space="preserve">, </w:t>
      </w:r>
      <w:r w:rsidRPr="00C3672B">
        <w:t>où il passait souvent jusqu</w:t>
      </w:r>
      <w:r w:rsidR="00A01FD3" w:rsidRPr="00C3672B">
        <w:t>’</w:t>
      </w:r>
      <w:r w:rsidRPr="00C3672B">
        <w:t>à trois jours de suite</w:t>
      </w:r>
      <w:r w:rsidR="00A01FD3" w:rsidRPr="00C3672B">
        <w:t xml:space="preserve">, </w:t>
      </w:r>
      <w:r w:rsidRPr="00C3672B">
        <w:t xml:space="preserve">et une affaire de faux-sauniers avait appelé </w:t>
      </w:r>
      <w:r w:rsidR="00A01FD3" w:rsidRPr="00C3672B">
        <w:t>M. </w:t>
      </w:r>
      <w:r w:rsidRPr="00C3672B">
        <w:t>Brunet à Châteauroux</w:t>
      </w:r>
      <w:r w:rsidR="00A01FD3" w:rsidRPr="00C3672B">
        <w:t xml:space="preserve">, </w:t>
      </w:r>
      <w:r w:rsidRPr="00C3672B">
        <w:t>où il demeurait fort occupé</w:t>
      </w:r>
      <w:r w:rsidR="00A01FD3" w:rsidRPr="00C3672B">
        <w:t>.</w:t>
      </w:r>
    </w:p>
    <w:p w14:paraId="0084AE38" w14:textId="77777777" w:rsidR="00A01FD3" w:rsidRPr="00C3672B" w:rsidRDefault="00A13117" w:rsidP="00A13117">
      <w:pPr>
        <w:pStyle w:val="Taille-1Normal"/>
      </w:pPr>
      <w:r w:rsidRPr="00C3672B">
        <w:t>François avait envoyé en Allemagne pour avoir des épées</w:t>
      </w:r>
      <w:r w:rsidR="00A01FD3" w:rsidRPr="00C3672B">
        <w:t xml:space="preserve">. </w:t>
      </w:r>
      <w:r w:rsidRPr="00C3672B">
        <w:t>Lazare était parti pour Milan avec un haut-de-chausses et un pourpoint au comte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après lesquels on allait battre une armure dans les ateliers de Negroli</w:t>
      </w:r>
      <w:r w:rsidR="00A01FD3" w:rsidRPr="00C3672B">
        <w:t xml:space="preserve">. </w:t>
      </w:r>
      <w:r w:rsidRPr="00C3672B">
        <w:t>Labriche était allé à Paris acheter des plumes d</w:t>
      </w:r>
      <w:r w:rsidR="00A01FD3" w:rsidRPr="00C3672B">
        <w:t>’</w:t>
      </w:r>
      <w:r w:rsidRPr="00C3672B">
        <w:t>autruche</w:t>
      </w:r>
      <w:r w:rsidR="00A01FD3" w:rsidRPr="00C3672B">
        <w:t xml:space="preserve">, </w:t>
      </w:r>
      <w:r w:rsidRPr="00C3672B">
        <w:t>et il venait d</w:t>
      </w:r>
      <w:r w:rsidR="00A01FD3" w:rsidRPr="00C3672B">
        <w:t>’</w:t>
      </w:r>
      <w:r w:rsidRPr="00C3672B">
        <w:t>expédier une agrafe de housse qui coûtait deux cents écus</w:t>
      </w:r>
      <w:r w:rsidR="00A01FD3" w:rsidRPr="00C3672B">
        <w:t xml:space="preserve">. </w:t>
      </w:r>
      <w:r w:rsidRPr="00C3672B">
        <w:t>François occupait cinq tailleurs et deux orfèvres</w:t>
      </w:r>
      <w:r w:rsidR="00A01FD3" w:rsidRPr="00C3672B">
        <w:t xml:space="preserve">, </w:t>
      </w:r>
      <w:r w:rsidRPr="00C3672B">
        <w:t>trois selliers et un brodeur de blasons</w:t>
      </w:r>
      <w:r w:rsidR="00A01FD3" w:rsidRPr="00C3672B">
        <w:t xml:space="preserve">. </w:t>
      </w:r>
      <w:r w:rsidRPr="00C3672B">
        <w:t>Et certains</w:t>
      </w:r>
      <w:r w:rsidR="00A01FD3" w:rsidRPr="00C3672B">
        <w:t xml:space="preserve">, </w:t>
      </w:r>
      <w:r w:rsidRPr="00C3672B">
        <w:t>par envie sans doute</w:t>
      </w:r>
      <w:r w:rsidR="00A01FD3" w:rsidRPr="00C3672B">
        <w:t xml:space="preserve">, </w:t>
      </w:r>
      <w:r w:rsidRPr="00C3672B">
        <w:t>répandirent le bruit qu</w:t>
      </w:r>
      <w:r w:rsidR="00A01FD3" w:rsidRPr="00C3672B">
        <w:t>’</w:t>
      </w:r>
      <w:r w:rsidRPr="00C3672B">
        <w:t>il avait fait enfermer ces gens mécaniques dans sa maison</w:t>
      </w:r>
      <w:r w:rsidR="00A01FD3" w:rsidRPr="00C3672B">
        <w:t xml:space="preserve">, </w:t>
      </w:r>
      <w:r w:rsidRPr="00C3672B">
        <w:t>où il les gardait à vue</w:t>
      </w:r>
      <w:r w:rsidR="00A01FD3" w:rsidRPr="00C3672B">
        <w:t>.</w:t>
      </w:r>
    </w:p>
    <w:p w14:paraId="7D1C3C48" w14:textId="77777777" w:rsidR="00A01FD3" w:rsidRPr="00C3672B" w:rsidRDefault="00A13117" w:rsidP="00A13117">
      <w:pPr>
        <w:pStyle w:val="Taille-1Normal"/>
      </w:pPr>
      <w:r w:rsidRPr="00C3672B">
        <w:t>Mais il ne cessait de travailler avec la marquise</w:t>
      </w:r>
      <w:r w:rsidR="00A01FD3" w:rsidRPr="00C3672B">
        <w:t xml:space="preserve">, </w:t>
      </w:r>
      <w:r w:rsidRPr="00C3672B">
        <w:t>qui le consultait sur les questions de préséance</w:t>
      </w:r>
      <w:r w:rsidR="00A01FD3" w:rsidRPr="00C3672B">
        <w:t xml:space="preserve">, </w:t>
      </w:r>
      <w:r w:rsidRPr="00C3672B">
        <w:t>la distribution des places</w:t>
      </w:r>
      <w:r w:rsidR="00A01FD3" w:rsidRPr="00C3672B">
        <w:t xml:space="preserve">, </w:t>
      </w:r>
      <w:r w:rsidRPr="00C3672B">
        <w:t>les tentures des tribunes</w:t>
      </w:r>
      <w:r w:rsidR="00A01FD3" w:rsidRPr="00C3672B">
        <w:t xml:space="preserve">. </w:t>
      </w:r>
      <w:r w:rsidRPr="00C3672B">
        <w:t xml:space="preserve">Et il donnait des conseils à </w:t>
      </w:r>
      <w:r w:rsidR="00A01FD3" w:rsidRPr="00C3672B">
        <w:t>M. </w:t>
      </w:r>
      <w:r w:rsidRPr="00C3672B">
        <w:t>du Verger</w:t>
      </w:r>
      <w:r w:rsidR="00A01FD3" w:rsidRPr="00C3672B">
        <w:t xml:space="preserve">, </w:t>
      </w:r>
      <w:r w:rsidRPr="00C3672B">
        <w:t>le maître d</w:t>
      </w:r>
      <w:r w:rsidR="00A01FD3" w:rsidRPr="00C3672B">
        <w:t>’</w:t>
      </w:r>
      <w:r w:rsidRPr="00C3672B">
        <w:t>hôtel</w:t>
      </w:r>
      <w:r w:rsidR="00A01FD3" w:rsidRPr="00C3672B">
        <w:t xml:space="preserve">, </w:t>
      </w:r>
      <w:r w:rsidRPr="00C3672B">
        <w:t>sur l</w:t>
      </w:r>
      <w:r w:rsidR="00A01FD3" w:rsidRPr="00C3672B">
        <w:t>’</w:t>
      </w:r>
      <w:r w:rsidRPr="00C3672B">
        <w:t>ordonnance des mets</w:t>
      </w:r>
      <w:r w:rsidR="00A01FD3" w:rsidRPr="00C3672B">
        <w:t xml:space="preserve">, </w:t>
      </w:r>
      <w:r w:rsidRPr="00C3672B">
        <w:t>la disposition du festin</w:t>
      </w:r>
      <w:r w:rsidR="00A01FD3" w:rsidRPr="00C3672B">
        <w:t xml:space="preserve">. </w:t>
      </w:r>
      <w:r w:rsidRPr="00C3672B">
        <w:t>Les détails de cérémonial étaient plus importants encore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fallait les r</w:t>
      </w:r>
      <w:r w:rsidRPr="00C3672B">
        <w:rPr>
          <w:rFonts w:cs="Amasis30"/>
        </w:rPr>
        <w:t>é</w:t>
      </w:r>
      <w:r w:rsidRPr="00C3672B">
        <w:t xml:space="preserve">gler en </w:t>
      </w:r>
      <w:r w:rsidRPr="00C3672B">
        <w:rPr>
          <w:rFonts w:cs="Amasis30"/>
        </w:rPr>
        <w:t>é</w:t>
      </w:r>
      <w:r w:rsidRPr="00C3672B">
        <w:t>vitant de froisser chacun</w:t>
      </w:r>
      <w:r w:rsidR="00A01FD3" w:rsidRPr="00C3672B">
        <w:t xml:space="preserve">. </w:t>
      </w:r>
      <w:r w:rsidRPr="00C3672B">
        <w:t xml:space="preserve">La marquise </w:t>
      </w:r>
      <w:r w:rsidRPr="00C3672B">
        <w:rPr>
          <w:rFonts w:cs="Amasis30"/>
        </w:rPr>
        <w:t>é</w:t>
      </w:r>
      <w:r w:rsidRPr="00C3672B">
        <w:t>tait amie des formes</w:t>
      </w:r>
      <w:r w:rsidR="00A01FD3" w:rsidRPr="00C3672B">
        <w:t xml:space="preserve">, </w:t>
      </w:r>
      <w:r w:rsidRPr="00C3672B">
        <w:t>et dans son ch</w:t>
      </w:r>
      <w:r w:rsidRPr="00C3672B">
        <w:rPr>
          <w:rFonts w:cs="Amasis30"/>
        </w:rPr>
        <w:t>â</w:t>
      </w:r>
      <w:r w:rsidRPr="00C3672B">
        <w:t>teau r</w:t>
      </w:r>
      <w:r w:rsidRPr="00C3672B">
        <w:rPr>
          <w:rFonts w:cs="Amasis30"/>
        </w:rPr>
        <w:t>é</w:t>
      </w:r>
      <w:r w:rsidRPr="00C3672B">
        <w:t>gnait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tiquette d</w:t>
      </w:r>
      <w:r w:rsidR="00A01FD3" w:rsidRPr="00C3672B">
        <w:rPr>
          <w:rFonts w:cs="Amasis30"/>
        </w:rPr>
        <w:t>’</w:t>
      </w:r>
      <w:r w:rsidRPr="00C3672B">
        <w:t>une petite cour</w:t>
      </w:r>
      <w:r w:rsidR="00A01FD3" w:rsidRPr="00C3672B">
        <w:t xml:space="preserve">. </w:t>
      </w:r>
      <w:r w:rsidRPr="00C3672B">
        <w:t>Aussi r</w:t>
      </w:r>
      <w:r w:rsidRPr="00C3672B">
        <w:rPr>
          <w:rFonts w:cs="Amasis30"/>
        </w:rPr>
        <w:t>é</w:t>
      </w:r>
      <w:r w:rsidRPr="00C3672B">
        <w:t>clama-t-elle l</w:t>
      </w:r>
      <w:r w:rsidR="00A01FD3" w:rsidRPr="00C3672B">
        <w:rPr>
          <w:rFonts w:cs="Amasis30"/>
        </w:rPr>
        <w:t>’</w:t>
      </w:r>
      <w:r w:rsidRPr="00C3672B">
        <w:t>application des anciens rites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établissement de rois d</w:t>
      </w:r>
      <w:r w:rsidR="00A01FD3" w:rsidRPr="00C3672B">
        <w:t>’</w:t>
      </w:r>
      <w:r w:rsidRPr="00C3672B">
        <w:t>armes</w:t>
      </w:r>
      <w:r w:rsidR="00A01FD3" w:rsidRPr="00C3672B">
        <w:t xml:space="preserve">, </w:t>
      </w:r>
      <w:r w:rsidRPr="00C3672B">
        <w:t>de hérauts</w:t>
      </w:r>
      <w:r w:rsidR="00A01FD3" w:rsidRPr="00C3672B">
        <w:t xml:space="preserve">, </w:t>
      </w:r>
      <w:r w:rsidRPr="00C3672B">
        <w:t>de juges diseurs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autres choses encore</w:t>
      </w:r>
      <w:r w:rsidR="00A01FD3" w:rsidRPr="00C3672B">
        <w:t xml:space="preserve">. </w:t>
      </w:r>
      <w:r w:rsidRPr="00C3672B">
        <w:t>Elle tenait surtout à ce que les dames pussent recommander les chevaliers dont elles avaient à se plaindre</w:t>
      </w:r>
      <w:r w:rsidR="00A01FD3" w:rsidRPr="00C3672B">
        <w:t xml:space="preserve">, </w:t>
      </w:r>
      <w:r w:rsidRPr="00C3672B">
        <w:t>en venant</w:t>
      </w:r>
      <w:r w:rsidR="00A01FD3" w:rsidRPr="00C3672B">
        <w:t xml:space="preserve">, </w:t>
      </w:r>
      <w:r w:rsidRPr="00C3672B">
        <w:t>la veille</w:t>
      </w:r>
      <w:r w:rsidR="00A01FD3" w:rsidRPr="00C3672B">
        <w:t xml:space="preserve">, </w:t>
      </w:r>
      <w:r w:rsidRPr="00C3672B">
        <w:t>toucher leur écu suspendu à un mât</w:t>
      </w:r>
      <w:r w:rsidR="00A01FD3" w:rsidRPr="00C3672B">
        <w:t xml:space="preserve">. </w:t>
      </w:r>
      <w:r w:rsidRPr="00C3672B">
        <w:t>Le marquis s</w:t>
      </w:r>
      <w:r w:rsidR="00A01FD3" w:rsidRPr="00C3672B">
        <w:t>’</w:t>
      </w:r>
      <w:r w:rsidRPr="00C3672B">
        <w:t>opposa à cette antique coutume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il la trouvait mauvaise et propre </w:t>
      </w:r>
      <w:r w:rsidRPr="00C3672B">
        <w:rPr>
          <w:rFonts w:cs="Amasis30"/>
        </w:rPr>
        <w:t>à</w:t>
      </w:r>
      <w:r w:rsidRPr="00C3672B">
        <w:t xml:space="preserve"> cr</w:t>
      </w:r>
      <w:r w:rsidRPr="00C3672B">
        <w:rPr>
          <w:rFonts w:cs="Amasis30"/>
        </w:rPr>
        <w:t>é</w:t>
      </w:r>
      <w:r w:rsidRPr="00C3672B">
        <w:t>er des haines dangereuses</w:t>
      </w:r>
      <w:r w:rsidR="00A01FD3" w:rsidRPr="00C3672B">
        <w:t xml:space="preserve">, </w:t>
      </w:r>
      <w:r w:rsidRPr="00C3672B">
        <w:t xml:space="preserve">chose </w:t>
      </w:r>
      <w:r w:rsidRPr="00C3672B">
        <w:rPr>
          <w:rFonts w:cs="Amasis30"/>
        </w:rPr>
        <w:t>à</w:t>
      </w:r>
      <w:r w:rsidR="00833BC4">
        <w:rPr>
          <w:rFonts w:cs="Amasis30"/>
        </w:rPr>
        <w:t xml:space="preserve"> </w:t>
      </w:r>
      <w:r w:rsidRPr="00C3672B">
        <w:rPr>
          <w:rFonts w:cs="Amasis30"/>
        </w:rPr>
        <w:t>é</w:t>
      </w:r>
      <w:r w:rsidRPr="00C3672B">
        <w:t>viter en ces moments o</w:t>
      </w:r>
      <w:r w:rsidRPr="00C3672B">
        <w:rPr>
          <w:rFonts w:cs="Amasis30"/>
        </w:rPr>
        <w:t>ù</w:t>
      </w:r>
      <w:r w:rsidRPr="00C3672B">
        <w:t xml:space="preserve"> tout </w:t>
      </w:r>
      <w:r w:rsidRPr="00C3672B">
        <w:rPr>
          <w:rFonts w:cs="Amasis30"/>
        </w:rPr>
        <w:t>é</w:t>
      </w:r>
      <w:r w:rsidRPr="00C3672B">
        <w:t>tait pr</w:t>
      </w:r>
      <w:r w:rsidRPr="00C3672B">
        <w:rPr>
          <w:rFonts w:cs="Amasis30"/>
        </w:rPr>
        <w:t>é</w:t>
      </w:r>
      <w:r w:rsidRPr="00C3672B">
        <w:t>texte pour donner de mauvais coups aux gens</w:t>
      </w:r>
      <w:r w:rsidR="00A01FD3" w:rsidRPr="00C3672B">
        <w:t xml:space="preserve">. </w:t>
      </w:r>
      <w:r w:rsidRPr="00C3672B">
        <w:t>Il se m</w:t>
      </w:r>
      <w:r w:rsidRPr="00C3672B">
        <w:rPr>
          <w:rFonts w:cs="Amasis30"/>
        </w:rPr>
        <w:t>é</w:t>
      </w:r>
      <w:r w:rsidRPr="00C3672B">
        <w:t>fiait surtout de sa femme qui se serait peut-</w:t>
      </w:r>
      <w:r w:rsidRPr="00C3672B">
        <w:rPr>
          <w:rFonts w:cs="Amasis30"/>
        </w:rPr>
        <w:t>ê</w:t>
      </w:r>
      <w:r w:rsidRPr="00C3672B">
        <w:t>tre veng</w:t>
      </w:r>
      <w:r w:rsidRPr="00C3672B">
        <w:rPr>
          <w:rFonts w:cs="Amasis30"/>
        </w:rPr>
        <w:t>é</w:t>
      </w:r>
      <w:r w:rsidRPr="00C3672B">
        <w:t>e de ses amours avec la dame aux gabelles</w:t>
      </w:r>
      <w:r w:rsidR="00A01FD3" w:rsidRPr="00C3672B">
        <w:t xml:space="preserve">. </w:t>
      </w:r>
      <w:r w:rsidRPr="00C3672B">
        <w:t>Il ne tenait pas</w:t>
      </w:r>
      <w:r w:rsidR="00A01FD3" w:rsidRPr="00C3672B">
        <w:t xml:space="preserve">, </w:t>
      </w:r>
      <w:r w:rsidRPr="00C3672B">
        <w:t>expliqua-t-il à François</w:t>
      </w:r>
      <w:r w:rsidR="00A01FD3" w:rsidRPr="00C3672B">
        <w:t xml:space="preserve">, </w:t>
      </w:r>
      <w:r w:rsidRPr="00C3672B">
        <w:t>son confident</w:t>
      </w:r>
      <w:r w:rsidR="00A01FD3" w:rsidRPr="00C3672B">
        <w:t xml:space="preserve">, </w:t>
      </w:r>
      <w:r w:rsidRPr="00C3672B">
        <w:t>à se voir</w:t>
      </w:r>
      <w:r w:rsidR="00A01FD3" w:rsidRPr="00C3672B">
        <w:t xml:space="preserve">, </w:t>
      </w:r>
      <w:r w:rsidRPr="00C3672B">
        <w:t>dès la première mêlée</w:t>
      </w:r>
      <w:r w:rsidR="00A01FD3" w:rsidRPr="00C3672B">
        <w:t xml:space="preserve">, </w:t>
      </w:r>
      <w:r w:rsidRPr="00C3672B">
        <w:t xml:space="preserve">désigné aux coups de </w:t>
      </w:r>
      <w:r w:rsidRPr="00C3672B">
        <w:lastRenderedPageBreak/>
        <w:t>tous les tenants et obligé d</w:t>
      </w:r>
      <w:r w:rsidR="00A01FD3" w:rsidRPr="00C3672B">
        <w:t>’</w:t>
      </w:r>
      <w:r w:rsidRPr="00C3672B">
        <w:t>abandonner</w:t>
      </w:r>
      <w:r w:rsidR="00A01FD3" w:rsidRPr="00C3672B">
        <w:t xml:space="preserve">, </w:t>
      </w:r>
      <w:r w:rsidRPr="00C3672B">
        <w:t>selon l</w:t>
      </w:r>
      <w:r w:rsidR="00A01FD3" w:rsidRPr="00C3672B">
        <w:t>’</w:t>
      </w:r>
      <w:r w:rsidRPr="00C3672B">
        <w:t>usage</w:t>
      </w:r>
      <w:r w:rsidR="00A01FD3" w:rsidRPr="00C3672B">
        <w:t xml:space="preserve">, </w:t>
      </w:r>
      <w:r w:rsidRPr="00C3672B">
        <w:t>son destrier et ses armes</w:t>
      </w:r>
      <w:r w:rsidR="00A01FD3" w:rsidRPr="00C3672B">
        <w:t xml:space="preserve">, </w:t>
      </w:r>
      <w:r w:rsidRPr="00C3672B">
        <w:t>pour rester à cheval sur la barrière pendant une heure</w:t>
      </w:r>
      <w:r w:rsidR="00A01FD3" w:rsidRPr="00C3672B">
        <w:t xml:space="preserve">. </w:t>
      </w:r>
      <w:r w:rsidRPr="00C3672B">
        <w:t>François soutint le marquis</w:t>
      </w:r>
      <w:r w:rsidR="00A01FD3" w:rsidRPr="00C3672B">
        <w:t xml:space="preserve">, </w:t>
      </w:r>
      <w:r w:rsidRPr="00C3672B">
        <w:t>il craignait d</w:t>
      </w:r>
      <w:r w:rsidR="00A01FD3" w:rsidRPr="00C3672B">
        <w:t>’</w:t>
      </w:r>
      <w:r w:rsidRPr="00C3672B">
        <w:t>ailleurs une pareille aventure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devant Madeleine</w:t>
      </w:r>
      <w:r w:rsidR="00A01FD3" w:rsidRPr="00C3672B">
        <w:t xml:space="preserve">, </w:t>
      </w:r>
      <w:r w:rsidRPr="00C3672B">
        <w:t>il se fût plutôt fait tuer que de passer par un tel affront</w:t>
      </w:r>
      <w:r w:rsidR="00A01FD3" w:rsidRPr="00C3672B">
        <w:t>.</w:t>
      </w:r>
    </w:p>
    <w:p w14:paraId="3F41A13A" w14:textId="77777777" w:rsidR="00A01FD3" w:rsidRPr="00C3672B" w:rsidRDefault="00A13117" w:rsidP="00A13117">
      <w:pPr>
        <w:pStyle w:val="Taille-1Normal"/>
      </w:pPr>
      <w:r w:rsidRPr="00C3672B">
        <w:t>On s</w:t>
      </w:r>
      <w:r w:rsidR="00A01FD3" w:rsidRPr="00C3672B">
        <w:t>’</w:t>
      </w:r>
      <w:r w:rsidRPr="00C3672B">
        <w:t>occupait de nommer une reine du tournoi</w:t>
      </w:r>
      <w:r w:rsidR="00A01FD3" w:rsidRPr="00C3672B">
        <w:t xml:space="preserve">. </w:t>
      </w:r>
      <w:r w:rsidRPr="00C3672B">
        <w:t>François</w:t>
      </w:r>
      <w:r w:rsidR="00A01FD3" w:rsidRPr="00C3672B">
        <w:t xml:space="preserve">, </w:t>
      </w:r>
      <w:r w:rsidRPr="00C3672B">
        <w:t>par déférence</w:t>
      </w:r>
      <w:r w:rsidR="00A01FD3" w:rsidRPr="00C3672B">
        <w:t xml:space="preserve">, </w:t>
      </w:r>
      <w:r w:rsidRPr="00C3672B">
        <w:t>le marquis</w:t>
      </w:r>
      <w:r w:rsidR="00A01FD3" w:rsidRPr="00C3672B">
        <w:t xml:space="preserve">, </w:t>
      </w:r>
      <w:r w:rsidRPr="00C3672B">
        <w:t>par politique</w:t>
      </w:r>
      <w:r w:rsidR="00A01FD3" w:rsidRPr="00C3672B">
        <w:t xml:space="preserve">, </w:t>
      </w:r>
      <w:r w:rsidRPr="00C3672B">
        <w:t>insistèrent pour que la marquise acceptât cet honneur</w:t>
      </w:r>
      <w:r w:rsidR="00A01FD3" w:rsidRPr="00C3672B">
        <w:t xml:space="preserve">. </w:t>
      </w:r>
      <w:r w:rsidRPr="00C3672B">
        <w:t>Elle rappela que l</w:t>
      </w:r>
      <w:r w:rsidR="00A01FD3" w:rsidRPr="00C3672B">
        <w:t>’</w:t>
      </w:r>
      <w:r w:rsidRPr="00C3672B">
        <w:t>usage était de prendre pour reine des jeunes filles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3D2F1E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</w:t>
      </w:r>
      <w:r w:rsidRPr="00C3672B">
        <w:t>’</w:t>
      </w:r>
      <w:r w:rsidR="00A13117" w:rsidRPr="00C3672B">
        <w:t>en ai des plus belles sous la main</w:t>
      </w:r>
      <w:r w:rsidRPr="00C3672B">
        <w:t xml:space="preserve">, </w:t>
      </w:r>
      <w:r w:rsidR="00A13117" w:rsidRPr="00C3672B">
        <w:t>dit-elle</w:t>
      </w:r>
      <w:r w:rsidRPr="00C3672B">
        <w:t xml:space="preserve">. </w:t>
      </w:r>
      <w:r w:rsidR="00A13117" w:rsidRPr="00C3672B">
        <w:t>Et c</w:t>
      </w:r>
      <w:r w:rsidRPr="00C3672B">
        <w:t>’</w:t>
      </w:r>
      <w:r w:rsidR="00A13117" w:rsidRPr="00C3672B">
        <w:t>est Madeleine de Gardefort que je désire comme reine de notre tournoi</w:t>
      </w:r>
      <w:r w:rsidRPr="00C3672B">
        <w:t>.</w:t>
      </w:r>
    </w:p>
    <w:p w14:paraId="5E962D56" w14:textId="77777777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très ému</w:t>
      </w:r>
      <w:r w:rsidR="00A01FD3" w:rsidRPr="00C3672B">
        <w:t xml:space="preserve">, </w:t>
      </w:r>
      <w:r w:rsidRPr="00C3672B">
        <w:t>ne dit rien</w:t>
      </w:r>
      <w:r w:rsidR="00A01FD3" w:rsidRPr="00C3672B">
        <w:t xml:space="preserve">. </w:t>
      </w:r>
      <w:r w:rsidRPr="00C3672B">
        <w:t>Le marquis approuva le choix</w:t>
      </w:r>
      <w:r w:rsidR="00A01FD3" w:rsidRPr="00C3672B">
        <w:t xml:space="preserve">, </w:t>
      </w:r>
      <w:r w:rsidRPr="00C3672B">
        <w:t>par indifférence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ailleurs</w:t>
      </w:r>
      <w:r w:rsidR="00A01FD3" w:rsidRPr="00C3672B">
        <w:t xml:space="preserve">, </w:t>
      </w:r>
      <w:r w:rsidRPr="00C3672B">
        <w:t xml:space="preserve">il ne pouvait proposer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</w:t>
      </w:r>
      <w:r w:rsidRPr="00C3672B">
        <w:t>Brunet</w:t>
      </w:r>
      <w:r w:rsidR="00A01FD3" w:rsidRPr="00C3672B">
        <w:t xml:space="preserve">, </w:t>
      </w:r>
      <w:r w:rsidRPr="00C3672B">
        <w:t>mais il s</w:t>
      </w:r>
      <w:r w:rsidR="00A01FD3" w:rsidRPr="00C3672B">
        <w:t>’</w:t>
      </w:r>
      <w:r w:rsidRPr="00C3672B">
        <w:t>était promis de lui donner une des meilleures places</w:t>
      </w:r>
      <w:r w:rsidR="00A01FD3" w:rsidRPr="00C3672B">
        <w:t xml:space="preserve">. </w:t>
      </w:r>
      <w:r w:rsidRPr="00C3672B">
        <w:t>Une objection de la marquise faillit cependant tout gâter</w:t>
      </w:r>
      <w:r w:rsidR="00A01FD3" w:rsidRPr="00C3672B">
        <w:t xml:space="preserve">. </w:t>
      </w:r>
      <w:r w:rsidRPr="00C3672B">
        <w:t>Elle craignait que le baron Hugues</w:t>
      </w:r>
      <w:r w:rsidR="00A01FD3" w:rsidRPr="00C3672B">
        <w:t xml:space="preserve">, </w:t>
      </w:r>
      <w:r w:rsidRPr="00C3672B">
        <w:t>homme austère</w:t>
      </w:r>
      <w:r w:rsidR="00A01FD3" w:rsidRPr="00C3672B">
        <w:t xml:space="preserve">, </w:t>
      </w:r>
      <w:r w:rsidRPr="00C3672B">
        <w:t>ne déclinât l</w:t>
      </w:r>
      <w:r w:rsidR="00A01FD3" w:rsidRPr="00C3672B">
        <w:t>’</w:t>
      </w:r>
      <w:r w:rsidRPr="00C3672B">
        <w:t>invitation</w:t>
      </w:r>
      <w:r w:rsidR="00A01FD3" w:rsidRPr="00C3672B">
        <w:t>.</w:t>
      </w:r>
    </w:p>
    <w:p w14:paraId="42562BF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l</w:t>
      </w:r>
      <w:r w:rsidRPr="00C3672B">
        <w:t>’</w:t>
      </w:r>
      <w:r w:rsidR="00A13117" w:rsidRPr="00C3672B">
        <w:t>a acceptée</w:t>
      </w:r>
      <w:r w:rsidRPr="00C3672B">
        <w:t xml:space="preserve">, </w:t>
      </w:r>
      <w:r w:rsidR="00A13117" w:rsidRPr="00C3672B">
        <w:t>fit le marquis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ai reçu ce matin une lettre de lui</w:t>
      </w:r>
      <w:r w:rsidRPr="00C3672B">
        <w:t xml:space="preserve">. </w:t>
      </w:r>
      <w:r w:rsidR="00A13117" w:rsidRPr="00C3672B">
        <w:t xml:space="preserve">Il a un procès avec </w:t>
      </w:r>
      <w:r w:rsidRPr="00C3672B">
        <w:t>M. de </w:t>
      </w:r>
      <w:r w:rsidR="00A13117" w:rsidRPr="00C3672B">
        <w:t>la Ménardière au sujet d</w:t>
      </w:r>
      <w:r w:rsidRPr="00C3672B">
        <w:t>’</w:t>
      </w:r>
      <w:r w:rsidR="00A13117" w:rsidRPr="00C3672B">
        <w:t>une pièce de terre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ai bien envie de les faire courir l</w:t>
      </w:r>
      <w:r w:rsidRPr="00C3672B">
        <w:t>’</w:t>
      </w:r>
      <w:r w:rsidR="00A13117" w:rsidRPr="00C3672B">
        <w:t>un contre l</w:t>
      </w:r>
      <w:r w:rsidRPr="00C3672B">
        <w:t>’</w:t>
      </w:r>
      <w:r w:rsidR="00A13117" w:rsidRPr="00C3672B">
        <w:t>autre</w:t>
      </w:r>
      <w:r w:rsidRPr="00C3672B">
        <w:t xml:space="preserve">. </w:t>
      </w:r>
      <w:r w:rsidR="00A13117" w:rsidRPr="00C3672B">
        <w:t>Qu</w:t>
      </w:r>
      <w:r w:rsidRPr="00C3672B">
        <w:t>’</w:t>
      </w:r>
      <w:r w:rsidR="00A13117" w:rsidRPr="00C3672B">
        <w:t>en pensez-vous</w:t>
      </w:r>
      <w:r w:rsidRPr="00C3672B">
        <w:t xml:space="preserve">, </w:t>
      </w:r>
      <w:r w:rsidR="00A13117" w:rsidRPr="00C3672B">
        <w:t>comte de Bernage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7EE14F89" w14:textId="77777777" w:rsidR="00A01FD3" w:rsidRPr="00C3672B" w:rsidRDefault="00A13117" w:rsidP="00A13117">
      <w:pPr>
        <w:pStyle w:val="Taille-1Normal"/>
      </w:pPr>
      <w:r w:rsidRPr="00C3672B">
        <w:t>Mais François répondit vaguement</w:t>
      </w:r>
      <w:r w:rsidR="00A01FD3" w:rsidRPr="00C3672B">
        <w:t xml:space="preserve">. </w:t>
      </w:r>
      <w:r w:rsidRPr="00C3672B">
        <w:t>Car il avait l</w:t>
      </w:r>
      <w:r w:rsidR="00A01FD3" w:rsidRPr="00C3672B">
        <w:t>’</w:t>
      </w:r>
      <w:r w:rsidRPr="00C3672B">
        <w:t>âme pleine de ravissement</w:t>
      </w:r>
      <w:r w:rsidR="00A01FD3" w:rsidRPr="00C3672B">
        <w:t xml:space="preserve">, </w:t>
      </w:r>
      <w:r w:rsidRPr="00C3672B">
        <w:t>et il restait comme engourdi dans son bonheur</w:t>
      </w:r>
      <w:r w:rsidR="00A01FD3" w:rsidRPr="00C3672B">
        <w:t xml:space="preserve">. </w:t>
      </w:r>
      <w:r w:rsidRPr="00C3672B">
        <w:t>Puis il eut envie de sauter</w:t>
      </w:r>
      <w:r w:rsidR="00A01FD3" w:rsidRPr="00C3672B">
        <w:t xml:space="preserve">, </w:t>
      </w:r>
      <w:r w:rsidRPr="00C3672B">
        <w:t>de danser</w:t>
      </w:r>
      <w:r w:rsidR="00A01FD3" w:rsidRPr="00C3672B">
        <w:t xml:space="preserve">, </w:t>
      </w:r>
      <w:r w:rsidRPr="00C3672B">
        <w:t>et il courut aux écuries</w:t>
      </w:r>
      <w:r w:rsidR="00A01FD3" w:rsidRPr="00C3672B">
        <w:t xml:space="preserve">, </w:t>
      </w:r>
      <w:r w:rsidRPr="00C3672B">
        <w:t>où une inspection l</w:t>
      </w:r>
      <w:r w:rsidR="00A01FD3" w:rsidRPr="00C3672B">
        <w:t>’</w:t>
      </w:r>
      <w:r w:rsidRPr="00C3672B">
        <w:t>attendait</w:t>
      </w:r>
      <w:r w:rsidR="00A01FD3" w:rsidRPr="00C3672B">
        <w:t xml:space="preserve">. </w:t>
      </w:r>
      <w:r w:rsidRPr="00C3672B">
        <w:t>Étouffant de joie</w:t>
      </w:r>
      <w:r w:rsidR="00A01FD3" w:rsidRPr="00C3672B">
        <w:t xml:space="preserve">, </w:t>
      </w:r>
      <w:r w:rsidRPr="00C3672B">
        <w:t>il allait</w:t>
      </w:r>
      <w:r w:rsidR="00A01FD3" w:rsidRPr="00C3672B">
        <w:t xml:space="preserve">, </w:t>
      </w:r>
      <w:r w:rsidRPr="00C3672B">
        <w:t>léger</w:t>
      </w:r>
      <w:r w:rsidR="00A01FD3" w:rsidRPr="00C3672B">
        <w:t xml:space="preserve">, </w:t>
      </w:r>
      <w:r w:rsidRPr="00C3672B">
        <w:t>agissant comme dans un songe</w:t>
      </w:r>
      <w:r w:rsidR="00A01FD3" w:rsidRPr="00C3672B">
        <w:t>.</w:t>
      </w:r>
    </w:p>
    <w:p w14:paraId="24B52C70" w14:textId="1B4EE94A" w:rsidR="00A01FD3" w:rsidRPr="00C3672B" w:rsidRDefault="00A13117" w:rsidP="00A13117">
      <w:pPr>
        <w:pStyle w:val="Taille-1Normal"/>
      </w:pPr>
      <w:r w:rsidRPr="00C3672B">
        <w:t>Ainsi</w:t>
      </w:r>
      <w:r w:rsidR="00A01FD3" w:rsidRPr="00C3672B">
        <w:t xml:space="preserve">, </w:t>
      </w:r>
      <w:r w:rsidRPr="00C3672B">
        <w:t>la belle invisible allait venir dans ce château où il était comme chez lui</w:t>
      </w:r>
      <w:r w:rsidR="00A01FD3" w:rsidRPr="00C3672B">
        <w:t xml:space="preserve">, </w:t>
      </w:r>
      <w:r w:rsidRPr="00C3672B">
        <w:t>où l</w:t>
      </w:r>
      <w:r w:rsidR="00A01FD3" w:rsidRPr="00C3672B">
        <w:t>’</w:t>
      </w:r>
      <w:r w:rsidRPr="00C3672B">
        <w:t>on ferait grand éloge de ses mérites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ailleurs</w:t>
      </w:r>
      <w:r w:rsidR="00A01FD3" w:rsidRPr="00C3672B">
        <w:t xml:space="preserve">, </w:t>
      </w:r>
      <w:r w:rsidRPr="00C3672B">
        <w:t>il se chargerait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blouir Madeleine</w:t>
      </w:r>
      <w:r w:rsidR="00A01FD3" w:rsidRPr="00C3672B">
        <w:t xml:space="preserve">, </w:t>
      </w:r>
      <w:r w:rsidRPr="00C3672B">
        <w:t>comme toutes les femmes qu</w:t>
      </w:r>
      <w:r w:rsidR="00A01FD3" w:rsidRPr="00C3672B">
        <w:rPr>
          <w:rFonts w:cs="Amasis30"/>
        </w:rPr>
        <w:t>’</w:t>
      </w:r>
      <w:r w:rsidRPr="00C3672B">
        <w:t>il avait rencontr</w:t>
      </w:r>
      <w:r w:rsidRPr="00C3672B">
        <w:rPr>
          <w:rFonts w:cs="Amasis30"/>
        </w:rPr>
        <w:t>é</w:t>
      </w:r>
      <w:r w:rsidRPr="00C3672B">
        <w:t>es</w:t>
      </w:r>
      <w:r w:rsidR="00A01FD3" w:rsidRPr="00C3672B">
        <w:t xml:space="preserve">. </w:t>
      </w:r>
      <w:r w:rsidRPr="00C3672B">
        <w:t>Et il se d</w:t>
      </w:r>
      <w:r w:rsidRPr="00C3672B">
        <w:rPr>
          <w:rFonts w:cs="Amasis30"/>
        </w:rPr>
        <w:t>é</w:t>
      </w:r>
      <w:r w:rsidRPr="00C3672B">
        <w:t xml:space="preserve">lectait </w:t>
      </w:r>
      <w:r w:rsidRPr="00C3672B">
        <w:rPr>
          <w:rFonts w:cs="Amasis30"/>
        </w:rPr>
        <w:t>à</w:t>
      </w:r>
      <w:r w:rsidRPr="00C3672B">
        <w:t xml:space="preserve"> penser </w:t>
      </w:r>
      <w:r w:rsidRPr="00C3672B">
        <w:rPr>
          <w:rFonts w:cs="Amasis30"/>
        </w:rPr>
        <w:t>à</w:t>
      </w:r>
      <w:r w:rsidRPr="00C3672B">
        <w:t xml:space="preserve"> la belle tournure qu</w:t>
      </w:r>
      <w:r w:rsidR="00A01FD3" w:rsidRPr="00C3672B">
        <w:rPr>
          <w:rFonts w:cs="Amasis30"/>
        </w:rPr>
        <w:t>’</w:t>
      </w:r>
      <w:r w:rsidRPr="00C3672B">
        <w:t>il aurait dans la lice avec sa superbe armure grav</w:t>
      </w:r>
      <w:r w:rsidRPr="00C3672B">
        <w:rPr>
          <w:rFonts w:cs="Amasis30"/>
        </w:rPr>
        <w:t>é</w:t>
      </w:r>
      <w:r w:rsidRPr="00C3672B">
        <w:t>e et dor</w:t>
      </w:r>
      <w:r w:rsidRPr="00C3672B">
        <w:rPr>
          <w:rFonts w:cs="Amasis30"/>
        </w:rPr>
        <w:t>é</w:t>
      </w:r>
      <w:r w:rsidRPr="00C3672B">
        <w:t>e qui</w:t>
      </w:r>
      <w:r w:rsidR="00833BC4">
        <w:t xml:space="preserve"> </w:t>
      </w:r>
      <w:r w:rsidR="00A01FD3" w:rsidRPr="00C3672B">
        <w:rPr>
          <w:rFonts w:cs="Amasis30"/>
        </w:rPr>
        <w:t xml:space="preserve">– </w:t>
      </w:r>
      <w:r w:rsidRPr="00C3672B">
        <w:t>il l</w:t>
      </w:r>
      <w:r w:rsidR="00A01FD3" w:rsidRPr="00C3672B">
        <w:rPr>
          <w:rFonts w:cs="Amasis30"/>
        </w:rPr>
        <w:t>’</w:t>
      </w:r>
      <w:r w:rsidRPr="00C3672B">
        <w:t>avait enfin re</w:t>
      </w:r>
      <w:r w:rsidRPr="00C3672B">
        <w:rPr>
          <w:rFonts w:cs="Amasis30"/>
        </w:rPr>
        <w:t>ç</w:t>
      </w:r>
      <w:r w:rsidRPr="00C3672B">
        <w:t>ue la veille</w:t>
      </w:r>
      <w:r w:rsidR="006B0BF0">
        <w:t xml:space="preserve"> </w:t>
      </w:r>
      <w:r w:rsidR="00A01FD3" w:rsidRPr="00C3672B">
        <w:rPr>
          <w:rFonts w:cs="Amasis30"/>
        </w:rPr>
        <w:t xml:space="preserve">– </w:t>
      </w:r>
      <w:r w:rsidRPr="00C3672B">
        <w:t>prenait son corps comme un gant habille la main</w:t>
      </w:r>
      <w:r w:rsidR="00A01FD3" w:rsidRPr="00C3672B">
        <w:t xml:space="preserve">. </w:t>
      </w:r>
      <w:r w:rsidRPr="00C3672B">
        <w:t>Il se vit sur un grand cheval bard</w:t>
      </w:r>
      <w:r w:rsidRPr="00C3672B">
        <w:rPr>
          <w:rFonts w:cs="Amasis30"/>
        </w:rPr>
        <w:t>é</w:t>
      </w:r>
      <w:r w:rsidRPr="00C3672B">
        <w:t xml:space="preserve"> d</w:t>
      </w:r>
      <w:r w:rsidR="00A01FD3" w:rsidRPr="00C3672B">
        <w:rPr>
          <w:rFonts w:cs="Amasis30"/>
        </w:rPr>
        <w:t>’</w:t>
      </w:r>
      <w:r w:rsidRPr="00C3672B">
        <w:t xml:space="preserve">acier par-dessus la housse </w:t>
      </w:r>
      <w:r w:rsidRPr="00C3672B">
        <w:rPr>
          <w:rFonts w:cs="Amasis30"/>
        </w:rPr>
        <w:t>à</w:t>
      </w:r>
      <w:r w:rsidRPr="00C3672B">
        <w:t xml:space="preserve"> ses armes</w:t>
      </w:r>
      <w:r w:rsidR="00A01FD3" w:rsidRPr="00C3672B">
        <w:t xml:space="preserve">, </w:t>
      </w:r>
      <w:r w:rsidRPr="00C3672B">
        <w:t>donnant de grands coups d</w:t>
      </w:r>
      <w:r w:rsidR="00A01FD3" w:rsidRPr="00C3672B">
        <w:t>’</w:t>
      </w:r>
      <w:r w:rsidRPr="00C3672B">
        <w:t>épée</w:t>
      </w:r>
      <w:r w:rsidR="00A01FD3" w:rsidRPr="00C3672B">
        <w:t xml:space="preserve">, </w:t>
      </w:r>
      <w:r w:rsidRPr="00C3672B">
        <w:t xml:space="preserve">brillant </w:t>
      </w:r>
      <w:r w:rsidRPr="00C3672B">
        <w:lastRenderedPageBreak/>
        <w:t>comme saint Michel Archange</w:t>
      </w:r>
      <w:r w:rsidR="00A01FD3" w:rsidRPr="00C3672B">
        <w:t xml:space="preserve">, </w:t>
      </w:r>
      <w:r w:rsidRPr="00C3672B">
        <w:t>écrasant tous les hommes</w:t>
      </w:r>
      <w:r w:rsidR="00A01FD3" w:rsidRPr="00C3672B">
        <w:t xml:space="preserve">, </w:t>
      </w:r>
      <w:r w:rsidRPr="00C3672B">
        <w:t>puis venant recevoir le prix du tournoi des mains de Madeleine de Gardefort</w:t>
      </w:r>
      <w:r w:rsidR="00A01FD3" w:rsidRPr="00C3672B">
        <w:t>.</w:t>
      </w:r>
    </w:p>
    <w:p w14:paraId="55768D4B" w14:textId="77777777" w:rsidR="00A01FD3" w:rsidRPr="00C3672B" w:rsidRDefault="00A13117" w:rsidP="00A13117">
      <w:pPr>
        <w:pStyle w:val="Taille-1Normal"/>
      </w:pPr>
      <w:r w:rsidRPr="00C3672B">
        <w:t>Et elle lui donnerait un baiser</w:t>
      </w:r>
      <w:r w:rsidR="00A01FD3" w:rsidRPr="00C3672B">
        <w:t>.</w:t>
      </w:r>
    </w:p>
    <w:p w14:paraId="40175076" w14:textId="77777777" w:rsidR="00A01FD3" w:rsidRPr="00C3672B" w:rsidRDefault="00A13117" w:rsidP="00A13117">
      <w:pPr>
        <w:pStyle w:val="Taille-1Normal"/>
      </w:pPr>
      <w:r w:rsidRPr="00C3672B">
        <w:t>Cette idée lui semblait quelque chose d</w:t>
      </w:r>
      <w:r w:rsidR="00A01FD3" w:rsidRPr="00C3672B">
        <w:t>’</w:t>
      </w:r>
      <w:r w:rsidRPr="00C3672B">
        <w:t>immense</w:t>
      </w:r>
      <w:r w:rsidR="00A01FD3" w:rsidRPr="00C3672B">
        <w:t xml:space="preserve">, </w:t>
      </w:r>
      <w:r w:rsidRPr="00C3672B">
        <w:t>comme la réalisation d</w:t>
      </w:r>
      <w:r w:rsidR="00A01FD3" w:rsidRPr="00C3672B">
        <w:t>’</w:t>
      </w:r>
      <w:r w:rsidRPr="00C3672B">
        <w:t>un rêve</w:t>
      </w:r>
      <w:r w:rsidR="00A01FD3" w:rsidRPr="00C3672B">
        <w:t xml:space="preserve">, </w:t>
      </w:r>
      <w:r w:rsidRPr="00C3672B">
        <w:t>un événement en dehors de la réalité</w:t>
      </w:r>
      <w:r w:rsidR="00A01FD3" w:rsidRPr="00C3672B">
        <w:t xml:space="preserve">. </w:t>
      </w:r>
      <w:r w:rsidRPr="00C3672B">
        <w:t>Et le souvenir de toutes celles qu</w:t>
      </w:r>
      <w:r w:rsidR="00A01FD3" w:rsidRPr="00C3672B">
        <w:t>’</w:t>
      </w:r>
      <w:r w:rsidRPr="00C3672B">
        <w:t>il avait aimées et effectivement possédées s</w:t>
      </w:r>
      <w:r w:rsidR="00A01FD3" w:rsidRPr="00C3672B">
        <w:t>’</w:t>
      </w:r>
      <w:r w:rsidRPr="00C3672B">
        <w:t>effaçait de sa pensée</w:t>
      </w:r>
      <w:r w:rsidR="00A01FD3" w:rsidRPr="00C3672B">
        <w:t xml:space="preserve">, </w:t>
      </w:r>
      <w:r w:rsidRPr="00C3672B">
        <w:t>comme s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avait jamais rien connu ni chéri en dehors d</w:t>
      </w:r>
      <w:r w:rsidR="00A01FD3" w:rsidRPr="00C3672B">
        <w:t>’</w:t>
      </w:r>
      <w:r w:rsidRPr="00C3672B">
        <w:t>elle</w:t>
      </w:r>
      <w:r w:rsidR="00A01FD3" w:rsidRPr="00C3672B">
        <w:t xml:space="preserve">. </w:t>
      </w:r>
      <w:r w:rsidRPr="00C3672B">
        <w:t>Sa vie recommençait</w:t>
      </w:r>
      <w:r w:rsidR="00A01FD3" w:rsidRPr="00C3672B">
        <w:t xml:space="preserve">, </w:t>
      </w:r>
      <w:r w:rsidRPr="00C3672B">
        <w:t>loin d</w:t>
      </w:r>
      <w:r w:rsidR="00A01FD3" w:rsidRPr="00C3672B">
        <w:t>’</w:t>
      </w:r>
      <w:r w:rsidRPr="00C3672B">
        <w:t>un passé désormais aboli</w:t>
      </w:r>
      <w:r w:rsidR="00A01FD3" w:rsidRPr="00C3672B">
        <w:t xml:space="preserve">, </w:t>
      </w:r>
      <w:r w:rsidRPr="00C3672B">
        <w:t>au jour où il avait vu Madeleine revenant du prêche d</w:t>
      </w:r>
      <w:r w:rsidR="00A01FD3" w:rsidRPr="00C3672B">
        <w:t>’</w:t>
      </w:r>
      <w:r w:rsidRPr="00C3672B">
        <w:t>Andréas Butschli</w:t>
      </w:r>
      <w:r w:rsidR="00A01FD3" w:rsidRPr="00C3672B">
        <w:t>.</w:t>
      </w:r>
    </w:p>
    <w:p w14:paraId="59768D04" w14:textId="77777777" w:rsidR="00A01FD3" w:rsidRPr="00C3672B" w:rsidRDefault="00A13117" w:rsidP="00A13117">
      <w:pPr>
        <w:pStyle w:val="Taille-1Normal"/>
      </w:pPr>
      <w:r w:rsidRPr="00C3672B">
        <w:t>Pendant deux semaines ce fut</w:t>
      </w:r>
      <w:r w:rsidR="00A01FD3" w:rsidRPr="00C3672B">
        <w:t xml:space="preserve">, </w:t>
      </w:r>
      <w:r w:rsidRPr="00C3672B">
        <w:t>aux alentours du château de Vauplassans</w:t>
      </w:r>
      <w:r w:rsidR="00A01FD3" w:rsidRPr="00C3672B">
        <w:t xml:space="preserve">, </w:t>
      </w:r>
      <w:r w:rsidRPr="00C3672B">
        <w:t>un va-et-vient continuel</w:t>
      </w:r>
      <w:r w:rsidR="00A01FD3" w:rsidRPr="00C3672B">
        <w:t xml:space="preserve">. </w:t>
      </w:r>
      <w:r w:rsidRPr="00C3672B">
        <w:t>Tous les hobereaux</w:t>
      </w:r>
      <w:r w:rsidR="00A01FD3" w:rsidRPr="00C3672B">
        <w:t xml:space="preserve">, </w:t>
      </w:r>
      <w:r w:rsidRPr="00C3672B">
        <w:t>de dix lieues à la ronde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occupaient du tournoi dont la nouvelle se répandait encore plus loin</w:t>
      </w:r>
      <w:r w:rsidR="00A01FD3" w:rsidRPr="00C3672B">
        <w:t xml:space="preserve">. </w:t>
      </w:r>
      <w:r w:rsidRPr="00C3672B">
        <w:t>Chacun envoyait aux informations</w:t>
      </w:r>
      <w:r w:rsidR="00A01FD3" w:rsidRPr="00C3672B">
        <w:t xml:space="preserve">, </w:t>
      </w:r>
      <w:r w:rsidRPr="00C3672B">
        <w:t>cherchant à savoir comment paraîtrait le voisin</w:t>
      </w:r>
      <w:r w:rsidR="00A01FD3" w:rsidRPr="00C3672B">
        <w:t xml:space="preserve">. </w:t>
      </w:r>
      <w:r w:rsidRPr="00C3672B">
        <w:t>Les tailleurs et les habilleuses furent en butte à de subtiles intrigues</w:t>
      </w:r>
      <w:r w:rsidR="00A01FD3" w:rsidRPr="00C3672B">
        <w:t xml:space="preserve">, </w:t>
      </w:r>
      <w:r w:rsidRPr="00C3672B">
        <w:t>car des gens malicieux cherchaient à les suborner</w:t>
      </w:r>
      <w:r w:rsidR="00A01FD3" w:rsidRPr="00C3672B">
        <w:t xml:space="preserve">. </w:t>
      </w:r>
      <w:r w:rsidRPr="00C3672B">
        <w:t>Les hommes se montrèrent encore plus acharnés que les femmes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ils firent</w:t>
      </w:r>
      <w:r w:rsidR="00A01FD3" w:rsidRPr="00C3672B">
        <w:t xml:space="preserve">, </w:t>
      </w:r>
      <w:r w:rsidRPr="00C3672B">
        <w:t>en quelques jours</w:t>
      </w:r>
      <w:r w:rsidR="00A01FD3" w:rsidRPr="00C3672B">
        <w:t xml:space="preserve">, </w:t>
      </w:r>
      <w:r w:rsidRPr="00C3672B">
        <w:t>tripler le prix d</w:t>
      </w:r>
      <w:r w:rsidR="00A01FD3" w:rsidRPr="00C3672B">
        <w:t>’</w:t>
      </w:r>
      <w:r w:rsidRPr="00C3672B">
        <w:t>un certain velours de Constantinople</w:t>
      </w:r>
      <w:r w:rsidR="00A01FD3" w:rsidRPr="00C3672B">
        <w:t xml:space="preserve">, </w:t>
      </w:r>
      <w:r w:rsidRPr="00C3672B">
        <w:t>dont la dernière aune se vendit trois cent cinquante livres</w:t>
      </w:r>
      <w:r w:rsidR="00A01FD3" w:rsidRPr="00C3672B">
        <w:t xml:space="preserve">. </w:t>
      </w:r>
      <w:r w:rsidRPr="00C3672B">
        <w:t>Ce fut le marquis de Vauplassans qui l</w:t>
      </w:r>
      <w:r w:rsidR="00A01FD3" w:rsidRPr="00C3672B">
        <w:t>’</w:t>
      </w:r>
      <w:r w:rsidRPr="00C3672B">
        <w:t>acheta</w:t>
      </w:r>
      <w:r w:rsidR="00A01FD3" w:rsidRPr="00C3672B">
        <w:t xml:space="preserve">, </w:t>
      </w:r>
      <w:r w:rsidRPr="00C3672B">
        <w:t xml:space="preserve">et elle servit à faire un corsage à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</w:t>
      </w:r>
      <w:r w:rsidRPr="00C3672B">
        <w:t>Brunet</w:t>
      </w:r>
      <w:r w:rsidR="00A01FD3" w:rsidRPr="00C3672B">
        <w:t xml:space="preserve">, </w:t>
      </w:r>
      <w:r w:rsidRPr="00C3672B">
        <w:t>afin qu</w:t>
      </w:r>
      <w:r w:rsidR="00A01FD3" w:rsidRPr="00C3672B">
        <w:t>’</w:t>
      </w:r>
      <w:r w:rsidRPr="00C3672B">
        <w:t>elle pût paraître au tournoi à son avantage</w:t>
      </w:r>
      <w:r w:rsidR="00A01FD3" w:rsidRPr="00C3672B">
        <w:t xml:space="preserve">. </w:t>
      </w:r>
      <w:r w:rsidRPr="00C3672B">
        <w:t>Gilles de Souvré envoyait cependant aux écoutes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un moment</w:t>
      </w:r>
      <w:r w:rsidR="00A01FD3" w:rsidRPr="00C3672B">
        <w:t xml:space="preserve">, </w:t>
      </w:r>
      <w:r w:rsidRPr="00C3672B">
        <w:t>il crut à une prise d</w:t>
      </w:r>
      <w:r w:rsidR="00A01FD3" w:rsidRPr="00C3672B">
        <w:t>’</w:t>
      </w:r>
      <w:r w:rsidRPr="00C3672B">
        <w:t>armes de ceux de la Religion</w:t>
      </w:r>
      <w:r w:rsidR="00A01FD3" w:rsidRPr="00C3672B">
        <w:t xml:space="preserve">, </w:t>
      </w:r>
      <w:r w:rsidRPr="00C3672B">
        <w:t>tant les armuriers et les maréchaux battaient le fer dans son gouvernement</w:t>
      </w:r>
      <w:r w:rsidR="00A01FD3" w:rsidRPr="00C3672B">
        <w:t xml:space="preserve">. </w:t>
      </w:r>
      <w:r w:rsidRPr="00C3672B">
        <w:t>Et comme c</w:t>
      </w:r>
      <w:r w:rsidR="00A01FD3" w:rsidRPr="00C3672B">
        <w:t>’</w:t>
      </w:r>
      <w:r w:rsidRPr="00C3672B">
        <w:t>était un homme prudent</w:t>
      </w:r>
      <w:r w:rsidR="00A01FD3" w:rsidRPr="00C3672B">
        <w:t xml:space="preserve">, </w:t>
      </w:r>
      <w:r w:rsidRPr="00C3672B">
        <w:t>il résolut de ne point aller au tournoi de Vauplassans sans sa compagnie de gendarmes</w:t>
      </w:r>
      <w:r w:rsidR="00A01FD3" w:rsidRPr="00C3672B">
        <w:t>.</w:t>
      </w:r>
    </w:p>
    <w:p w14:paraId="340CBD9A" w14:textId="77777777" w:rsidR="00A01FD3" w:rsidRPr="00C3672B" w:rsidRDefault="00A13117" w:rsidP="00A13117">
      <w:pPr>
        <w:pStyle w:val="Taille-1Normal"/>
      </w:pPr>
      <w:r w:rsidRPr="00C3672B">
        <w:t>Ils arrivèrent</w:t>
      </w:r>
      <w:r w:rsidR="00A01FD3" w:rsidRPr="00C3672B">
        <w:t xml:space="preserve">, </w:t>
      </w:r>
      <w:r w:rsidRPr="00C3672B">
        <w:t xml:space="preserve">précédant le carrosse de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Souvré et de ses filles d</w:t>
      </w:r>
      <w:r w:rsidR="00A01FD3" w:rsidRPr="00C3672B">
        <w:t>’</w:t>
      </w:r>
      <w:r w:rsidRPr="00C3672B">
        <w:t>honneur</w:t>
      </w:r>
      <w:r w:rsidR="00A01FD3" w:rsidRPr="00C3672B">
        <w:t xml:space="preserve">. </w:t>
      </w:r>
      <w:r w:rsidRPr="00C3672B">
        <w:t>Le gouverneur venait à côté sur un cheval turc</w:t>
      </w:r>
      <w:r w:rsidR="00A01FD3" w:rsidRPr="00C3672B">
        <w:t xml:space="preserve">, </w:t>
      </w:r>
      <w:r w:rsidRPr="00C3672B">
        <w:t>flanqué d</w:t>
      </w:r>
      <w:r w:rsidR="00A01FD3" w:rsidRPr="00C3672B">
        <w:t>’</w:t>
      </w:r>
      <w:r w:rsidRPr="00C3672B">
        <w:t>un conseiller au Parlement et d</w:t>
      </w:r>
      <w:r w:rsidR="00A01FD3" w:rsidRPr="00C3672B">
        <w:t>’</w:t>
      </w:r>
      <w:r w:rsidRPr="00C3672B">
        <w:t>un évêque qui se trouvait là d</w:t>
      </w:r>
      <w:r w:rsidR="00A01FD3" w:rsidRPr="00C3672B">
        <w:t>’</w:t>
      </w:r>
      <w:r w:rsidRPr="00C3672B">
        <w:t>aventure</w:t>
      </w:r>
      <w:r w:rsidR="00A01FD3" w:rsidRPr="00C3672B">
        <w:t>.</w:t>
      </w:r>
    </w:p>
    <w:p w14:paraId="67D28D0B" w14:textId="77777777" w:rsidR="00A01FD3" w:rsidRPr="00C3672B" w:rsidRDefault="00A13117" w:rsidP="00A13117">
      <w:pPr>
        <w:pStyle w:val="Taille-1Normal"/>
      </w:pPr>
      <w:r w:rsidRPr="00C3672B">
        <w:t>Devant eux</w:t>
      </w:r>
      <w:r w:rsidR="00A01FD3" w:rsidRPr="00C3672B">
        <w:t xml:space="preserve">, </w:t>
      </w:r>
      <w:r w:rsidRPr="00C3672B">
        <w:t>la foule épaisse s</w:t>
      </w:r>
      <w:r w:rsidR="00A01FD3" w:rsidRPr="00C3672B">
        <w:t>’</w:t>
      </w:r>
      <w:r w:rsidRPr="00C3672B">
        <w:t>ouvrait avec un mouvement d</w:t>
      </w:r>
      <w:r w:rsidR="00A01FD3" w:rsidRPr="00C3672B">
        <w:t>’</w:t>
      </w:r>
      <w:r w:rsidRPr="00C3672B">
        <w:t>ondes allongées où se traçaient des remous</w:t>
      </w:r>
      <w:r w:rsidR="00A01FD3" w:rsidRPr="00C3672B">
        <w:t xml:space="preserve">. </w:t>
      </w:r>
      <w:r w:rsidRPr="00C3672B">
        <w:t xml:space="preserve">On voyait rouler les </w:t>
      </w:r>
      <w:r w:rsidRPr="00C3672B">
        <w:lastRenderedPageBreak/>
        <w:t>têtes découvertes comme de petites vagues moutonnées</w:t>
      </w:r>
      <w:r w:rsidR="00A01FD3" w:rsidRPr="00C3672B">
        <w:t xml:space="preserve">. </w:t>
      </w:r>
      <w:r w:rsidRPr="00C3672B">
        <w:t>Le prélat faisait près du carrosse rouge et doré une tache violette</w:t>
      </w:r>
      <w:r w:rsidR="00A01FD3" w:rsidRPr="00C3672B">
        <w:t xml:space="preserve">, </w:t>
      </w:r>
      <w:r w:rsidRPr="00C3672B">
        <w:t>et il bénissait tout ce monde</w:t>
      </w:r>
      <w:r w:rsidR="00A01FD3" w:rsidRPr="00C3672B">
        <w:t xml:space="preserve">, </w:t>
      </w:r>
      <w:r w:rsidRPr="00C3672B">
        <w:t>de sa dextre étendue</w:t>
      </w:r>
      <w:r w:rsidR="00A01FD3" w:rsidRPr="00C3672B">
        <w:t xml:space="preserve">, </w:t>
      </w:r>
      <w:r w:rsidRPr="00C3672B">
        <w:t>du haut de sa jument pie</w:t>
      </w:r>
      <w:r w:rsidR="00A01FD3" w:rsidRPr="00C3672B">
        <w:t xml:space="preserve">. </w:t>
      </w:r>
      <w:r w:rsidRPr="00C3672B">
        <w:t>Le conseiller se balançait sur sa mule blanche avec un sourire bienveillant</w:t>
      </w:r>
      <w:r w:rsidR="00A01FD3" w:rsidRPr="00C3672B">
        <w:t xml:space="preserve">. </w:t>
      </w:r>
      <w:r w:rsidRPr="00C3672B">
        <w:t>De la porte du parc à l</w:t>
      </w:r>
      <w:r w:rsidR="00A01FD3" w:rsidRPr="00C3672B">
        <w:t>’</w:t>
      </w:r>
      <w:r w:rsidRPr="00C3672B">
        <w:t>enceinte du tournoi</w:t>
      </w:r>
      <w:r w:rsidR="00A01FD3" w:rsidRPr="00C3672B">
        <w:t xml:space="preserve">, </w:t>
      </w:r>
      <w:r w:rsidRPr="00C3672B">
        <w:t>en avant des parterres des jardins en broderie</w:t>
      </w:r>
      <w:r w:rsidR="00A01FD3" w:rsidRPr="00C3672B">
        <w:t xml:space="preserve">, </w:t>
      </w:r>
      <w:r w:rsidRPr="00C3672B">
        <w:t>les deux cents cavaliers armés de toutes pièces s</w:t>
      </w:r>
      <w:r w:rsidR="00A01FD3" w:rsidRPr="00C3672B">
        <w:t>’</w:t>
      </w:r>
      <w:r w:rsidRPr="00C3672B">
        <w:t>arrêtèrent de chaque côté de l</w:t>
      </w:r>
      <w:r w:rsidR="00A01FD3" w:rsidRPr="00C3672B">
        <w:t>’</w:t>
      </w:r>
      <w:r w:rsidRPr="00C3672B">
        <w:t>avenue</w:t>
      </w:r>
      <w:r w:rsidR="00A01FD3" w:rsidRPr="00C3672B">
        <w:t xml:space="preserve">, </w:t>
      </w:r>
      <w:r w:rsidRPr="00C3672B">
        <w:t>comme deux rangées de statues de fer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appuyés sur leurs lances</w:t>
      </w:r>
      <w:r w:rsidR="00A01FD3" w:rsidRPr="00C3672B">
        <w:t xml:space="preserve">, </w:t>
      </w:r>
      <w:r w:rsidRPr="00C3672B">
        <w:t>sabots à terre</w:t>
      </w:r>
      <w:r w:rsidR="00A01FD3" w:rsidRPr="00C3672B">
        <w:t xml:space="preserve">, </w:t>
      </w:r>
      <w:r w:rsidRPr="00C3672B">
        <w:t>pennons en l</w:t>
      </w:r>
      <w:r w:rsidR="00A01FD3" w:rsidRPr="00C3672B">
        <w:t>’</w:t>
      </w:r>
      <w:r w:rsidRPr="00C3672B">
        <w:t>air</w:t>
      </w:r>
      <w:r w:rsidR="00A01FD3" w:rsidRPr="00C3672B">
        <w:t xml:space="preserve">, </w:t>
      </w:r>
      <w:r w:rsidRPr="00C3672B">
        <w:t>le poing sur l</w:t>
      </w:r>
      <w:r w:rsidR="00A01FD3" w:rsidRPr="00C3672B">
        <w:t>’</w:t>
      </w:r>
      <w:r w:rsidRPr="00C3672B">
        <w:t>arçon</w:t>
      </w:r>
      <w:r w:rsidR="00A01FD3" w:rsidRPr="00C3672B">
        <w:t xml:space="preserve">, </w:t>
      </w:r>
      <w:r w:rsidRPr="00C3672B">
        <w:t>ils demeurèrent immobiles</w:t>
      </w:r>
      <w:r w:rsidR="00A01FD3" w:rsidRPr="00C3672B">
        <w:t xml:space="preserve">. </w:t>
      </w:r>
      <w:r w:rsidRPr="00C3672B">
        <w:t>Mais les officiers</w:t>
      </w:r>
      <w:r w:rsidR="00A01FD3" w:rsidRPr="00C3672B">
        <w:t xml:space="preserve">, </w:t>
      </w:r>
      <w:r w:rsidRPr="00C3672B">
        <w:t>en armures dorées</w:t>
      </w:r>
      <w:r w:rsidR="00A01FD3" w:rsidRPr="00C3672B">
        <w:t xml:space="preserve">, </w:t>
      </w:r>
      <w:r w:rsidRPr="00C3672B">
        <w:t>furent priés de venir sous les tentes</w:t>
      </w:r>
      <w:r w:rsidR="0064299E">
        <w:t xml:space="preserve">, </w:t>
      </w:r>
      <w:r w:rsidRPr="00C3672B">
        <w:t xml:space="preserve">et </w:t>
      </w:r>
      <w:r w:rsidR="00A01FD3" w:rsidRPr="00C3672B">
        <w:t>M. </w:t>
      </w:r>
      <w:r w:rsidRPr="00C3672B">
        <w:t>du Verger donna l</w:t>
      </w:r>
      <w:r w:rsidR="00A01FD3" w:rsidRPr="00C3672B">
        <w:t>’</w:t>
      </w:r>
      <w:r w:rsidRPr="00C3672B">
        <w:t>ordre que chaque maître fût traité comme il convient</w:t>
      </w:r>
      <w:r w:rsidR="00A01FD3" w:rsidRPr="00C3672B">
        <w:t xml:space="preserve">, </w:t>
      </w:r>
      <w:r w:rsidRPr="00C3672B">
        <w:t>de telle sorte que les gendarmes du gouverneur ne firent que boire pendant la durée du tournoi</w:t>
      </w:r>
      <w:r w:rsidR="00A01FD3" w:rsidRPr="00C3672B">
        <w:t>.</w:t>
      </w:r>
    </w:p>
    <w:p w14:paraId="1379BF82" w14:textId="77777777" w:rsidR="00A01FD3" w:rsidRPr="00C3672B" w:rsidRDefault="00A01FD3" w:rsidP="00A13117">
      <w:pPr>
        <w:pStyle w:val="Taille-1Normal"/>
      </w:pPr>
      <w:r w:rsidRPr="00C3672B">
        <w:t>M. de </w:t>
      </w:r>
      <w:r w:rsidR="00A13117" w:rsidRPr="00C3672B">
        <w:t>Vauplassans accourait</w:t>
      </w:r>
      <w:r w:rsidRPr="00C3672B">
        <w:t xml:space="preserve">, </w:t>
      </w:r>
      <w:r w:rsidR="00A13117" w:rsidRPr="00C3672B">
        <w:t>tenant sur un plateau de vermeil le drageoir d</w:t>
      </w:r>
      <w:r w:rsidRPr="00C3672B">
        <w:t>’</w:t>
      </w:r>
      <w:r w:rsidR="00A13117" w:rsidRPr="00C3672B">
        <w:t>or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entour</w:t>
      </w:r>
      <w:r w:rsidR="00A13117" w:rsidRPr="00C3672B">
        <w:rPr>
          <w:rFonts w:cs="Amasis30"/>
        </w:rPr>
        <w:t>é</w:t>
      </w:r>
      <w:r w:rsidR="00A13117" w:rsidRPr="00C3672B">
        <w:t xml:space="preserve"> de ses gentilshommes</w:t>
      </w:r>
      <w:r w:rsidRPr="00C3672B">
        <w:t xml:space="preserve">, </w:t>
      </w:r>
      <w:r w:rsidR="00A13117" w:rsidRPr="00C3672B">
        <w:t>il s</w:t>
      </w:r>
      <w:r w:rsidRPr="00C3672B">
        <w:rPr>
          <w:rFonts w:cs="Amasis30"/>
        </w:rPr>
        <w:t>’</w:t>
      </w:r>
      <w:r w:rsidR="00A13117" w:rsidRPr="00C3672B">
        <w:t>empressait aupr</w:t>
      </w:r>
      <w:r w:rsidR="00A13117" w:rsidRPr="00C3672B">
        <w:rPr>
          <w:rFonts w:cs="Amasis30"/>
        </w:rPr>
        <w:t>è</w:t>
      </w:r>
      <w:r w:rsidR="00A13117" w:rsidRPr="00C3672B">
        <w:t xml:space="preserve">s de </w:t>
      </w:r>
      <w:r w:rsidRPr="00C3672B">
        <w:t>M</w:t>
      </w:r>
      <w:r w:rsidRPr="00C3672B">
        <w:rPr>
          <w:vertAlign w:val="superscript"/>
        </w:rPr>
        <w:t>me</w:t>
      </w:r>
      <w:r w:rsidRPr="00C3672B">
        <w:t> de </w:t>
      </w:r>
      <w:r w:rsidR="00A13117" w:rsidRPr="00C3672B">
        <w:t>Souvré qui</w:t>
      </w:r>
      <w:r w:rsidRPr="00C3672B">
        <w:t xml:space="preserve">, </w:t>
      </w:r>
      <w:r w:rsidR="00A13117" w:rsidRPr="00C3672B">
        <w:t>descendue de son carrosse</w:t>
      </w:r>
      <w:r w:rsidRPr="00C3672B">
        <w:t xml:space="preserve">, </w:t>
      </w:r>
      <w:r w:rsidR="00A13117" w:rsidRPr="00C3672B">
        <w:t>s</w:t>
      </w:r>
      <w:r w:rsidRPr="00C3672B">
        <w:t>’</w:t>
      </w:r>
      <w:r w:rsidR="00A13117" w:rsidRPr="00C3672B">
        <w:t>avançait</w:t>
      </w:r>
      <w:r w:rsidRPr="00C3672B">
        <w:t xml:space="preserve">, </w:t>
      </w:r>
      <w:r w:rsidR="00A13117" w:rsidRPr="00C3672B">
        <w:t>au milieu de ses demoiselles d</w:t>
      </w:r>
      <w:r w:rsidRPr="00C3672B">
        <w:t>’</w:t>
      </w:r>
      <w:r w:rsidR="00A13117" w:rsidRPr="00C3672B">
        <w:t>honneur</w:t>
      </w:r>
      <w:r w:rsidRPr="00C3672B">
        <w:t xml:space="preserve">, </w:t>
      </w:r>
      <w:r w:rsidR="00A13117" w:rsidRPr="00C3672B">
        <w:t>avec une allure tranquille de femme grasse</w:t>
      </w:r>
      <w:r w:rsidRPr="00C3672B">
        <w:t xml:space="preserve">. </w:t>
      </w:r>
      <w:r w:rsidR="00A13117" w:rsidRPr="00C3672B">
        <w:t>Comme sa robe de brocart pesait près de soixante livres</w:t>
      </w:r>
      <w:r w:rsidRPr="00C3672B">
        <w:t xml:space="preserve">, </w:t>
      </w:r>
      <w:r w:rsidR="00A13117" w:rsidRPr="00C3672B">
        <w:t>elle s</w:t>
      </w:r>
      <w:r w:rsidRPr="00C3672B">
        <w:t>’</w:t>
      </w:r>
      <w:r w:rsidR="00A13117" w:rsidRPr="00C3672B">
        <w:t>appuyait sur l</w:t>
      </w:r>
      <w:r w:rsidRPr="00C3672B">
        <w:t>’</w:t>
      </w:r>
      <w:r w:rsidR="00A13117" w:rsidRPr="00C3672B">
        <w:t>épaule d</w:t>
      </w:r>
      <w:r w:rsidRPr="00C3672B">
        <w:t>’</w:t>
      </w:r>
      <w:r w:rsidR="00A13117" w:rsidRPr="00C3672B">
        <w:t>un page</w:t>
      </w:r>
      <w:r w:rsidRPr="00C3672B">
        <w:t xml:space="preserve">, </w:t>
      </w:r>
      <w:r w:rsidR="00A13117" w:rsidRPr="00C3672B">
        <w:t>un autre portait la queue</w:t>
      </w:r>
      <w:r w:rsidRPr="00C3672B">
        <w:t xml:space="preserve">. </w:t>
      </w:r>
      <w:r w:rsidR="00A13117" w:rsidRPr="00C3672B">
        <w:t>De Bellegarde tenait l</w:t>
      </w:r>
      <w:r w:rsidRPr="00C3672B">
        <w:t>’</w:t>
      </w:r>
      <w:r w:rsidR="00A13117" w:rsidRPr="00C3672B">
        <w:t>étrier au gouverneur</w:t>
      </w:r>
      <w:r w:rsidRPr="00C3672B">
        <w:t xml:space="preserve">. </w:t>
      </w:r>
      <w:r w:rsidR="00A13117" w:rsidRPr="00C3672B">
        <w:t>Gilles de Souvré s</w:t>
      </w:r>
      <w:r w:rsidRPr="00C3672B">
        <w:t>’</w:t>
      </w:r>
      <w:r w:rsidR="00A13117" w:rsidRPr="00C3672B">
        <w:t>aida de son bras pour descendre</w:t>
      </w:r>
      <w:r w:rsidRPr="00C3672B">
        <w:t xml:space="preserve">, </w:t>
      </w:r>
      <w:r w:rsidR="00A13117" w:rsidRPr="00C3672B">
        <w:t>car il souffrait de la gravelle</w:t>
      </w:r>
      <w:r w:rsidRPr="00C3672B">
        <w:t xml:space="preserve">. </w:t>
      </w:r>
      <w:r w:rsidR="00A13117" w:rsidRPr="00C3672B">
        <w:t>Il prit des confitures</w:t>
      </w:r>
      <w:r w:rsidRPr="00C3672B">
        <w:t xml:space="preserve">, </w:t>
      </w:r>
      <w:r w:rsidR="00A13117" w:rsidRPr="00C3672B">
        <w:t>embrassa Vauplassans et baisa sur le front la marquise</w:t>
      </w:r>
      <w:r w:rsidRPr="00C3672B">
        <w:t xml:space="preserve">, </w:t>
      </w:r>
      <w:r w:rsidR="00A13117" w:rsidRPr="00C3672B">
        <w:t>qui se recula un peu pour ne pas y laisser son blanc</w:t>
      </w:r>
      <w:r w:rsidRPr="00C3672B">
        <w:t xml:space="preserve">. </w:t>
      </w:r>
      <w:r w:rsidR="00A13117" w:rsidRPr="00C3672B">
        <w:t>Et</w:t>
      </w:r>
      <w:r w:rsidRPr="00C3672B">
        <w:t xml:space="preserve">, </w:t>
      </w:r>
      <w:r w:rsidR="00A13117" w:rsidRPr="00C3672B">
        <w:t>comme on lui apportait du vin d</w:t>
      </w:r>
      <w:r w:rsidRPr="00C3672B">
        <w:t>’</w:t>
      </w:r>
      <w:r w:rsidR="00A13117" w:rsidRPr="00C3672B">
        <w:t>Espagne</w:t>
      </w:r>
      <w:r w:rsidRPr="00C3672B">
        <w:t xml:space="preserve">, </w:t>
      </w:r>
      <w:r w:rsidR="00A13117" w:rsidRPr="00C3672B">
        <w:t>il en but une rasade</w:t>
      </w:r>
      <w:r w:rsidRPr="00C3672B">
        <w:t xml:space="preserve">, </w:t>
      </w:r>
      <w:r w:rsidR="00A13117" w:rsidRPr="00C3672B">
        <w:t>en soulevant son bonnet</w:t>
      </w:r>
      <w:r w:rsidRPr="00C3672B">
        <w:t xml:space="preserve">, </w:t>
      </w:r>
      <w:r w:rsidR="00A13117" w:rsidRPr="00C3672B">
        <w:t>à la santé du Roy</w:t>
      </w:r>
      <w:r w:rsidRPr="00C3672B">
        <w:t xml:space="preserve">. </w:t>
      </w:r>
      <w:r w:rsidR="00A13117" w:rsidRPr="00C3672B">
        <w:t>Tous se découvrirent</w:t>
      </w:r>
      <w:r w:rsidRPr="00C3672B">
        <w:t>.</w:t>
      </w:r>
    </w:p>
    <w:p w14:paraId="40B48FE8" w14:textId="77777777" w:rsidR="00A01FD3" w:rsidRPr="00C3672B" w:rsidRDefault="00A13117" w:rsidP="00A13117">
      <w:pPr>
        <w:pStyle w:val="Taille-1Normal"/>
      </w:pPr>
      <w:r w:rsidRPr="00C3672B">
        <w:t>Cependant</w:t>
      </w:r>
      <w:r w:rsidR="00A01FD3" w:rsidRPr="00C3672B">
        <w:t xml:space="preserve">, </w:t>
      </w:r>
      <w:r w:rsidRPr="00C3672B">
        <w:t>Vauplassans le haranguait pour le remercier de la grâce qu</w:t>
      </w:r>
      <w:r w:rsidR="00A01FD3" w:rsidRPr="00C3672B">
        <w:t>’</w:t>
      </w:r>
      <w:r w:rsidRPr="00C3672B">
        <w:t>il faisait à son château et le suppliait d</w:t>
      </w:r>
      <w:r w:rsidR="00A01FD3" w:rsidRPr="00C3672B">
        <w:t>’</w:t>
      </w:r>
      <w:r w:rsidRPr="00C3672B">
        <w:t>accepter d</w:t>
      </w:r>
      <w:r w:rsidR="00A01FD3" w:rsidRPr="00C3672B">
        <w:t>’</w:t>
      </w:r>
      <w:r w:rsidRPr="00C3672B">
        <w:t>être le premier juge du tournoi</w:t>
      </w:r>
      <w:r w:rsidR="00A01FD3" w:rsidRPr="00C3672B">
        <w:t xml:space="preserve">, </w:t>
      </w:r>
      <w:r w:rsidRPr="00C3672B">
        <w:t>car cet honneur lui revenait entre tous</w:t>
      </w:r>
      <w:r w:rsidR="00A01FD3" w:rsidRPr="00C3672B">
        <w:t xml:space="preserve">. </w:t>
      </w:r>
      <w:r w:rsidRPr="00C3672B">
        <w:t>De Souvré se confondit en remerciements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r</w:t>
      </w:r>
      <w:r w:rsidRPr="00C3672B">
        <w:rPr>
          <w:rFonts w:cs="Amasis30"/>
        </w:rPr>
        <w:t>é</w:t>
      </w:r>
      <w:r w:rsidRPr="00C3672B">
        <w:t>pondit bri</w:t>
      </w:r>
      <w:r w:rsidRPr="00C3672B">
        <w:rPr>
          <w:rFonts w:cs="Amasis30"/>
        </w:rPr>
        <w:t>è</w:t>
      </w:r>
      <w:r w:rsidRPr="00C3672B">
        <w:t>vement</w:t>
      </w:r>
      <w:r w:rsidR="00A01FD3" w:rsidRPr="00C3672B">
        <w:t xml:space="preserve">, </w:t>
      </w:r>
      <w:r w:rsidRPr="00C3672B">
        <w:t>car derri</w:t>
      </w:r>
      <w:r w:rsidRPr="00C3672B">
        <w:rPr>
          <w:rFonts w:cs="Amasis30"/>
        </w:rPr>
        <w:t>è</w:t>
      </w:r>
      <w:r w:rsidRPr="00C3672B">
        <w:t>re lui les nouveaux arriv</w:t>
      </w:r>
      <w:r w:rsidRPr="00C3672B">
        <w:rPr>
          <w:rFonts w:cs="Amasis30"/>
        </w:rPr>
        <w:t>é</w:t>
      </w:r>
      <w:r w:rsidRPr="00C3672B">
        <w:t>s se pressaient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</w:t>
      </w:r>
      <w:r w:rsidR="00A01FD3" w:rsidRPr="00C3672B">
        <w:t xml:space="preserve">, </w:t>
      </w:r>
      <w:r w:rsidRPr="00C3672B">
        <w:t>comme sa femme venait d</w:t>
      </w:r>
      <w:r w:rsidR="00A01FD3" w:rsidRPr="00C3672B">
        <w:rPr>
          <w:rFonts w:cs="Amasis30"/>
        </w:rPr>
        <w:t>’</w:t>
      </w:r>
      <w:r w:rsidRPr="00C3672B">
        <w:t>entrer sous le pavillon</w:t>
      </w:r>
      <w:r w:rsidR="00A01FD3" w:rsidRPr="00C3672B">
        <w:t xml:space="preserve">, </w:t>
      </w:r>
      <w:r w:rsidRPr="00C3672B">
        <w:t xml:space="preserve">il donna le bras </w:t>
      </w:r>
      <w:r w:rsidRPr="00C3672B">
        <w:rPr>
          <w:rFonts w:cs="Amasis30"/>
        </w:rPr>
        <w:t>à</w:t>
      </w:r>
      <w:r w:rsidRPr="00C3672B">
        <w:t xml:space="preserve"> Vauplassans et gagna la place qu</w:t>
      </w:r>
      <w:r w:rsidR="00A01FD3" w:rsidRPr="00C3672B">
        <w:rPr>
          <w:rFonts w:cs="Amasis30"/>
        </w:rPr>
        <w:t>’</w:t>
      </w:r>
      <w:r w:rsidRPr="00C3672B">
        <w:t>on lui avait r</w:t>
      </w:r>
      <w:r w:rsidRPr="00C3672B">
        <w:rPr>
          <w:rFonts w:cs="Amasis30"/>
        </w:rPr>
        <w:t>é</w:t>
      </w:r>
      <w:r w:rsidRPr="00C3672B">
        <w:t>serv</w:t>
      </w:r>
      <w:r w:rsidRPr="00C3672B">
        <w:rPr>
          <w:rFonts w:cs="Amasis30"/>
        </w:rPr>
        <w:t>é</w:t>
      </w:r>
      <w:r w:rsidRPr="00C3672B">
        <w:t>e au milieu des juges</w:t>
      </w:r>
      <w:r w:rsidR="00A01FD3" w:rsidRPr="00C3672B">
        <w:t xml:space="preserve">.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taient tous de vieux gentilshommes</w:t>
      </w:r>
      <w:r w:rsidR="00A01FD3" w:rsidRPr="00C3672B">
        <w:t xml:space="preserve">, </w:t>
      </w:r>
      <w:r w:rsidRPr="00C3672B">
        <w:t>de la meilleure noblesse du Berry</w:t>
      </w:r>
      <w:r w:rsidR="00A01FD3" w:rsidRPr="00C3672B">
        <w:t xml:space="preserve">, </w:t>
      </w:r>
      <w:r w:rsidRPr="00C3672B">
        <w:t xml:space="preserve">et amis de </w:t>
      </w:r>
      <w:r w:rsidR="00A01FD3" w:rsidRPr="00C3672B">
        <w:t>M. de </w:t>
      </w:r>
      <w:r w:rsidRPr="00C3672B">
        <w:t>Vauplassans</w:t>
      </w:r>
      <w:r w:rsidR="00A01FD3" w:rsidRPr="00C3672B">
        <w:t xml:space="preserve">. </w:t>
      </w:r>
      <w:r w:rsidRPr="00C3672B">
        <w:t>Ils tenaient dans leurs mains la baguette d</w:t>
      </w:r>
      <w:r w:rsidR="00A01FD3" w:rsidRPr="00C3672B">
        <w:t>’</w:t>
      </w:r>
      <w:r w:rsidRPr="00C3672B">
        <w:t>ivoire</w:t>
      </w:r>
      <w:r w:rsidR="00A01FD3" w:rsidRPr="00C3672B">
        <w:t xml:space="preserve">, </w:t>
      </w:r>
      <w:r w:rsidRPr="00C3672B">
        <w:t>insigne de leur dignité</w:t>
      </w:r>
      <w:r w:rsidR="00A01FD3" w:rsidRPr="00C3672B">
        <w:t xml:space="preserve">, </w:t>
      </w:r>
      <w:r w:rsidRPr="00C3672B">
        <w:t xml:space="preserve">et parlaient du produit de leurs </w:t>
      </w:r>
      <w:r w:rsidRPr="00C3672B">
        <w:lastRenderedPageBreak/>
        <w:t>terres</w:t>
      </w:r>
      <w:r w:rsidR="00A01FD3" w:rsidRPr="00C3672B">
        <w:t xml:space="preserve">, </w:t>
      </w:r>
      <w:r w:rsidRPr="00C3672B">
        <w:t>de l</w:t>
      </w:r>
      <w:r w:rsidR="00A01FD3" w:rsidRPr="00C3672B">
        <w:t>’</w:t>
      </w:r>
      <w:r w:rsidRPr="00C3672B">
        <w:t>état des affaires du royaume et aussi du dîner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ils attendaient</w:t>
      </w:r>
      <w:r w:rsidR="00A01FD3" w:rsidRPr="00C3672B">
        <w:t>.</w:t>
      </w:r>
    </w:p>
    <w:p w14:paraId="6A017B2A" w14:textId="77777777" w:rsidR="00A01FD3" w:rsidRPr="00C3672B" w:rsidRDefault="00A13117" w:rsidP="00A13117">
      <w:pPr>
        <w:pStyle w:val="Taille-1Normal"/>
      </w:pPr>
      <w:r w:rsidRPr="00C3672B">
        <w:t>L</w:t>
      </w:r>
      <w:r w:rsidR="00A01FD3" w:rsidRPr="00C3672B">
        <w:t>’</w:t>
      </w:r>
      <w:r w:rsidRPr="00C3672B">
        <w:t>heure disait midi</w:t>
      </w:r>
      <w:r w:rsidR="00A01FD3" w:rsidRPr="00C3672B">
        <w:t xml:space="preserve">, </w:t>
      </w:r>
      <w:r w:rsidRPr="00C3672B">
        <w:t>et par une belle journée de juin</w:t>
      </w:r>
      <w:r w:rsidR="00A01FD3" w:rsidRPr="00C3672B">
        <w:t xml:space="preserve"> – </w:t>
      </w:r>
      <w:r w:rsidRPr="00C3672B">
        <w:t>on était le 14</w:t>
      </w:r>
      <w:r w:rsidR="00A01FD3" w:rsidRPr="00C3672B">
        <w:t xml:space="preserve"> – </w:t>
      </w:r>
      <w:r w:rsidRPr="00C3672B">
        <w:t>le soleil commençait à darder ses rayons tamisés par de grands vélums de toile blanche tendus au-dessus de l</w:t>
      </w:r>
      <w:r w:rsidR="00A01FD3" w:rsidRPr="00C3672B">
        <w:t>’</w:t>
      </w:r>
      <w:r w:rsidRPr="00C3672B">
        <w:t>enceinte</w:t>
      </w:r>
      <w:r w:rsidR="00A01FD3" w:rsidRPr="00C3672B">
        <w:t xml:space="preserve">. </w:t>
      </w:r>
      <w:r w:rsidRPr="00C3672B">
        <w:t>Longue de cent pas</w:t>
      </w:r>
      <w:r w:rsidR="00A01FD3" w:rsidRPr="00C3672B">
        <w:t xml:space="preserve">, </w:t>
      </w:r>
      <w:r w:rsidRPr="00C3672B">
        <w:t>large de trente</w:t>
      </w:r>
      <w:r w:rsidR="00A01FD3" w:rsidRPr="00C3672B">
        <w:t xml:space="preserve">, </w:t>
      </w:r>
      <w:r w:rsidRPr="00C3672B">
        <w:t>elle était enclose de barrières de bois qui laissaient entre elles et les tribunes un espace de cinq toises formant allée</w:t>
      </w:r>
      <w:r w:rsidR="00A01FD3" w:rsidRPr="00C3672B">
        <w:t xml:space="preserve">, </w:t>
      </w:r>
      <w:r w:rsidRPr="00C3672B">
        <w:t>où s</w:t>
      </w:r>
      <w:r w:rsidR="00A01FD3" w:rsidRPr="00C3672B">
        <w:t>’</w:t>
      </w:r>
      <w:r w:rsidRPr="00C3672B">
        <w:t>empressaient les écuyers</w:t>
      </w:r>
      <w:r w:rsidR="00A01FD3" w:rsidRPr="00C3672B">
        <w:t xml:space="preserve">, </w:t>
      </w:r>
      <w:r w:rsidRPr="00C3672B">
        <w:t>les hérauts</w:t>
      </w:r>
      <w:r w:rsidR="00A01FD3" w:rsidRPr="00C3672B">
        <w:t xml:space="preserve">, </w:t>
      </w:r>
      <w:r w:rsidRPr="00C3672B">
        <w:t>les pages</w:t>
      </w:r>
      <w:r w:rsidR="00A01FD3" w:rsidRPr="00C3672B">
        <w:t xml:space="preserve">. </w:t>
      </w:r>
      <w:r w:rsidRPr="00C3672B">
        <w:t>Des tapisseries habillaient le revêtement des tribunes</w:t>
      </w:r>
      <w:r w:rsidR="00A01FD3" w:rsidRPr="00C3672B">
        <w:t xml:space="preserve">, </w:t>
      </w:r>
      <w:r w:rsidRPr="00C3672B">
        <w:t>leurs gradins étaient couverts de tapis turcs</w:t>
      </w:r>
      <w:r w:rsidR="00A01FD3" w:rsidRPr="00C3672B">
        <w:t xml:space="preserve">, </w:t>
      </w:r>
      <w:r w:rsidRPr="00C3672B">
        <w:t>et sur les rampes s</w:t>
      </w:r>
      <w:r w:rsidR="00A01FD3" w:rsidRPr="00C3672B">
        <w:t>’</w:t>
      </w:r>
      <w:r w:rsidRPr="00C3672B">
        <w:t>appuyaient</w:t>
      </w:r>
      <w:r w:rsidR="00A01FD3" w:rsidRPr="00C3672B">
        <w:t xml:space="preserve">, </w:t>
      </w:r>
      <w:r w:rsidRPr="00C3672B">
        <w:t>comme sur des accoudoirs</w:t>
      </w:r>
      <w:r w:rsidR="00A01FD3" w:rsidRPr="00C3672B">
        <w:t xml:space="preserve">, </w:t>
      </w:r>
      <w:r w:rsidRPr="00C3672B">
        <w:t>les femmes dont les robes chargées de broderies luisaient avec des tons gais</w:t>
      </w:r>
      <w:r w:rsidR="00A01FD3" w:rsidRPr="00C3672B">
        <w:t>.</w:t>
      </w:r>
    </w:p>
    <w:p w14:paraId="55DEE9D3" w14:textId="77777777" w:rsidR="00A01FD3" w:rsidRPr="00C3672B" w:rsidRDefault="00A13117" w:rsidP="00A13117">
      <w:pPr>
        <w:pStyle w:val="Taille-1Normal"/>
      </w:pPr>
      <w:r w:rsidRPr="00C3672B">
        <w:t>La tribune d</w:t>
      </w:r>
      <w:r w:rsidR="00A01FD3" w:rsidRPr="00C3672B">
        <w:t>’</w:t>
      </w:r>
      <w:r w:rsidRPr="00C3672B">
        <w:t>honneur occupait le milieu du long pan de gauche</w:t>
      </w:r>
      <w:r w:rsidR="00A01FD3" w:rsidRPr="00C3672B">
        <w:t xml:space="preserve">, </w:t>
      </w:r>
      <w:r w:rsidRPr="00C3672B">
        <w:t>drapée de grandes pièces de velours violet avec les bordures en feuilles de houblon d</w:t>
      </w:r>
      <w:r w:rsidR="00A01FD3" w:rsidRPr="00C3672B">
        <w:t>’</w:t>
      </w:r>
      <w:r w:rsidRPr="00C3672B">
        <w:t>or jaune et les armoiries des Vauplassans et des Préchanteau</w:t>
      </w:r>
      <w:r w:rsidR="00A01FD3" w:rsidRPr="00C3672B">
        <w:t xml:space="preserve">, </w:t>
      </w:r>
      <w:r w:rsidRPr="00C3672B">
        <w:t>répétées de place en place par des appliques d</w:t>
      </w:r>
      <w:r w:rsidR="00A01FD3" w:rsidRPr="00C3672B">
        <w:t>’</w:t>
      </w:r>
      <w:r w:rsidRPr="00C3672B">
        <w:t>émaux</w:t>
      </w:r>
      <w:r w:rsidR="00A01FD3" w:rsidRPr="00C3672B">
        <w:t xml:space="preserve">. </w:t>
      </w:r>
      <w:r w:rsidRPr="00C3672B">
        <w:t>Et chacun</w:t>
      </w:r>
      <w:r w:rsidR="00A01FD3" w:rsidRPr="00C3672B">
        <w:t xml:space="preserve">, </w:t>
      </w:r>
      <w:r w:rsidRPr="00C3672B">
        <w:t>à contempler ce luxe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en montrait réjoui comme d</w:t>
      </w:r>
      <w:r w:rsidR="00A01FD3" w:rsidRPr="00C3672B">
        <w:t>’</w:t>
      </w:r>
      <w:r w:rsidRPr="00C3672B">
        <w:t>une flatterie à soi destinée</w:t>
      </w:r>
      <w:r w:rsidR="00A01FD3" w:rsidRPr="00C3672B">
        <w:t>.</w:t>
      </w:r>
    </w:p>
    <w:p w14:paraId="63BD2F3F" w14:textId="77777777" w:rsidR="00A01FD3" w:rsidRPr="00C3672B" w:rsidRDefault="00A01FD3" w:rsidP="00A13117">
      <w:pPr>
        <w:pStyle w:val="Taille-1Normal"/>
      </w:pPr>
      <w:r w:rsidRPr="00C3672B">
        <w:t>M</w:t>
      </w:r>
      <w:r w:rsidRPr="00C3672B">
        <w:rPr>
          <w:vertAlign w:val="superscript"/>
        </w:rPr>
        <w:t>me</w:t>
      </w:r>
      <w:r w:rsidRPr="00C3672B">
        <w:t> de </w:t>
      </w:r>
      <w:r w:rsidR="00A13117" w:rsidRPr="00C3672B">
        <w:t>Souvré venait de prendre place à côté de la marquise de Vauplassans</w:t>
      </w:r>
      <w:r w:rsidRPr="00C3672B">
        <w:t xml:space="preserve">, </w:t>
      </w:r>
      <w:r w:rsidR="00A13117" w:rsidRPr="00C3672B">
        <w:t>d</w:t>
      </w:r>
      <w:r w:rsidRPr="00C3672B">
        <w:t>’</w:t>
      </w:r>
      <w:r w:rsidR="00A13117" w:rsidRPr="00C3672B">
        <w:t>autres dames encore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="00A13117" w:rsidRPr="00C3672B">
        <w:t>mais</w:t>
      </w:r>
      <w:r w:rsidRPr="00C3672B">
        <w:t xml:space="preserve">, </w:t>
      </w:r>
      <w:r w:rsidR="00A13117" w:rsidRPr="00C3672B">
        <w:t>en avant</w:t>
      </w:r>
      <w:r w:rsidRPr="00C3672B">
        <w:t xml:space="preserve">, </w:t>
      </w:r>
      <w:r w:rsidR="00A13117" w:rsidRPr="00C3672B">
        <w:t>deux chaises demeuraient vides</w:t>
      </w:r>
      <w:r w:rsidRPr="00C3672B">
        <w:t xml:space="preserve">, </w:t>
      </w:r>
      <w:r w:rsidR="00A13117" w:rsidRPr="00C3672B">
        <w:t xml:space="preserve">attendant Madeleine de Gardefort et </w:t>
      </w:r>
      <w:r w:rsidRPr="00C3672B">
        <w:t>M</w:t>
      </w:r>
      <w:r w:rsidRPr="00C3672B">
        <w:rPr>
          <w:vertAlign w:val="superscript"/>
        </w:rPr>
        <w:t>me</w:t>
      </w:r>
      <w:r w:rsidRPr="00C3672B">
        <w:t> de </w:t>
      </w:r>
      <w:r w:rsidR="00A13117" w:rsidRPr="00C3672B">
        <w:t>Puyaubrais</w:t>
      </w:r>
      <w:r w:rsidRPr="00C3672B">
        <w:t>.</w:t>
      </w:r>
    </w:p>
    <w:p w14:paraId="6BCA7DCB" w14:textId="77777777" w:rsidR="00A01FD3" w:rsidRPr="00C3672B" w:rsidRDefault="00A13117" w:rsidP="00A13117">
      <w:pPr>
        <w:pStyle w:val="Taille-1Normal"/>
      </w:pPr>
      <w:r w:rsidRPr="00C3672B">
        <w:t>Du dehors</w:t>
      </w:r>
      <w:r w:rsidR="00A01FD3" w:rsidRPr="00C3672B">
        <w:t xml:space="preserve">, </w:t>
      </w:r>
      <w:r w:rsidRPr="00C3672B">
        <w:t>on arrivait toujours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valets s</w:t>
      </w:r>
      <w:r w:rsidR="00A01FD3" w:rsidRPr="00C3672B">
        <w:rPr>
          <w:rFonts w:cs="Amasis30"/>
        </w:rPr>
        <w:t>’</w:t>
      </w:r>
      <w:r w:rsidRPr="00C3672B">
        <w:t>empressaient</w:t>
      </w:r>
      <w:r w:rsidR="00A01FD3" w:rsidRPr="00C3672B">
        <w:t xml:space="preserve">. </w:t>
      </w:r>
      <w:r w:rsidRPr="00C3672B">
        <w:t>Les all</w:t>
      </w:r>
      <w:r w:rsidRPr="00C3672B">
        <w:rPr>
          <w:rFonts w:cs="Amasis30"/>
        </w:rPr>
        <w:t>é</w:t>
      </w:r>
      <w:r w:rsidRPr="00C3672B">
        <w:t>es du parc se remplissaient de chevaux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mais beaucoup de hobereaux arrivaient </w:t>
      </w:r>
      <w:r w:rsidRPr="00C3672B">
        <w:rPr>
          <w:rFonts w:cs="Amasis30"/>
        </w:rPr>
        <w:t>à</w:t>
      </w:r>
      <w:r w:rsidRPr="00C3672B">
        <w:t xml:space="preserve"> pied</w:t>
      </w:r>
      <w:r w:rsidR="00A01FD3" w:rsidRPr="00C3672B">
        <w:t xml:space="preserve">, </w:t>
      </w:r>
      <w:r w:rsidRPr="00C3672B">
        <w:t>avec les bottes poudreuses arm</w:t>
      </w:r>
      <w:r w:rsidRPr="00C3672B">
        <w:rPr>
          <w:rFonts w:cs="Amasis30"/>
        </w:rPr>
        <w:t>é</w:t>
      </w:r>
      <w:r w:rsidRPr="00C3672B">
        <w:t>es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perons tr</w:t>
      </w:r>
      <w:r w:rsidRPr="00C3672B">
        <w:rPr>
          <w:rFonts w:cs="Amasis30"/>
        </w:rPr>
        <w:t>è</w:t>
      </w:r>
      <w:r w:rsidRPr="00C3672B">
        <w:t>s longs et dont les molettes r</w:t>
      </w:r>
      <w:r w:rsidRPr="00C3672B">
        <w:rPr>
          <w:rFonts w:cs="Amasis30"/>
        </w:rPr>
        <w:t>é</w:t>
      </w:r>
      <w:r w:rsidRPr="00C3672B">
        <w:t>sonnaient sur les dalles des cours</w:t>
      </w:r>
      <w:r w:rsidR="00A01FD3" w:rsidRPr="00C3672B">
        <w:t>.</w:t>
      </w:r>
    </w:p>
    <w:p w14:paraId="5248C2E4" w14:textId="77777777" w:rsidR="00A01FD3" w:rsidRPr="00C3672B" w:rsidRDefault="00A13117" w:rsidP="00A13117">
      <w:pPr>
        <w:pStyle w:val="Taille-1Normal"/>
      </w:pPr>
      <w:r w:rsidRPr="00C3672B">
        <w:t>Une table d</w:t>
      </w:r>
      <w:r w:rsidR="00A01FD3" w:rsidRPr="00C3672B">
        <w:t>’</w:t>
      </w:r>
      <w:r w:rsidRPr="00C3672B">
        <w:t>honneur était réservée au gouverneur et aux juges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v</w:t>
      </w:r>
      <w:r w:rsidRPr="00C3672B">
        <w:rPr>
          <w:rFonts w:cs="Amasis30"/>
        </w:rPr>
        <w:t>ê</w:t>
      </w:r>
      <w:r w:rsidRPr="00C3672B">
        <w:t>que</w:t>
      </w:r>
      <w:r w:rsidR="00A01FD3" w:rsidRPr="00C3672B">
        <w:t xml:space="preserve">, </w:t>
      </w:r>
      <w:r w:rsidRPr="00C3672B">
        <w:t>le conseiller s</w:t>
      </w:r>
      <w:r w:rsidR="00A01FD3" w:rsidRPr="00C3672B">
        <w:rPr>
          <w:rFonts w:cs="Amasis30"/>
        </w:rPr>
        <w:t>’</w:t>
      </w:r>
      <w:r w:rsidRPr="00C3672B">
        <w:t>y assirent</w:t>
      </w:r>
      <w:r w:rsidR="00A01FD3" w:rsidRPr="00C3672B">
        <w:t xml:space="preserve">. </w:t>
      </w:r>
      <w:r w:rsidRPr="00C3672B">
        <w:t>Les autres hommes s</w:t>
      </w:r>
      <w:r w:rsidR="00A01FD3" w:rsidRPr="00C3672B">
        <w:rPr>
          <w:rFonts w:cs="Amasis30"/>
        </w:rPr>
        <w:t>’</w:t>
      </w:r>
      <w:r w:rsidRPr="00C3672B">
        <w:t>attablaient sous une longue tente o</w:t>
      </w:r>
      <w:r w:rsidRPr="00C3672B">
        <w:rPr>
          <w:rFonts w:cs="Amasis30"/>
        </w:rPr>
        <w:t>ù</w:t>
      </w:r>
      <w:r w:rsidR="00082572">
        <w:rPr>
          <w:rFonts w:cs="Amasis30"/>
        </w:rPr>
        <w:t xml:space="preserve"> </w:t>
      </w:r>
      <w:r w:rsidRPr="00C3672B">
        <w:rPr>
          <w:rFonts w:cs="Amasis30"/>
        </w:rPr>
        <w:t>é</w:t>
      </w:r>
      <w:r w:rsidRPr="00C3672B">
        <w:t>tait dress</w:t>
      </w:r>
      <w:r w:rsidRPr="00C3672B">
        <w:rPr>
          <w:rFonts w:cs="Amasis30"/>
        </w:rPr>
        <w:t>é</w:t>
      </w:r>
      <w:r w:rsidRPr="00C3672B">
        <w:t>e une collation</w:t>
      </w:r>
      <w:r w:rsidR="00A01FD3" w:rsidRPr="00C3672B">
        <w:t xml:space="preserve">. </w:t>
      </w:r>
      <w:r w:rsidRPr="00C3672B">
        <w:t>Sur la blancheur des nappes</w:t>
      </w:r>
      <w:r w:rsidR="00A01FD3" w:rsidRPr="00C3672B">
        <w:t xml:space="preserve">, </w:t>
      </w:r>
      <w:r w:rsidRPr="00C3672B">
        <w:t>les surtouts charg</w:t>
      </w:r>
      <w:r w:rsidRPr="00C3672B">
        <w:rPr>
          <w:rFonts w:cs="Amasis30"/>
        </w:rPr>
        <w:t>é</w:t>
      </w:r>
      <w:r w:rsidRPr="00C3672B">
        <w:t>s de fleurs</w:t>
      </w:r>
      <w:r w:rsidR="00A01FD3" w:rsidRPr="00C3672B">
        <w:t xml:space="preserve">, </w:t>
      </w:r>
      <w:r w:rsidRPr="00C3672B">
        <w:t>les plats d</w:t>
      </w:r>
      <w:r w:rsidR="00A01FD3" w:rsidRPr="00C3672B">
        <w:rPr>
          <w:rFonts w:cs="Amasis30"/>
        </w:rPr>
        <w:t>’</w:t>
      </w:r>
      <w:r w:rsidRPr="00C3672B">
        <w:t>argent pleins de viandes</w:t>
      </w:r>
      <w:r w:rsidR="00A01FD3" w:rsidRPr="00C3672B">
        <w:t xml:space="preserve">, </w:t>
      </w:r>
      <w:r w:rsidRPr="00C3672B">
        <w:t xml:space="preserve">les montagnes de fruits brillaient sous les rayons du soleil qui entrait </w:t>
      </w:r>
      <w:r w:rsidRPr="00C3672B">
        <w:rPr>
          <w:rFonts w:cs="Amasis30"/>
        </w:rPr>
        <w:t>à</w:t>
      </w:r>
      <w:r w:rsidRPr="00C3672B">
        <w:t xml:space="preserve"> flots</w:t>
      </w:r>
      <w:r w:rsidR="00A01FD3" w:rsidRPr="00C3672B">
        <w:t xml:space="preserve">, </w:t>
      </w:r>
      <w:r w:rsidRPr="00C3672B">
        <w:t>chaque fois qu</w:t>
      </w:r>
      <w:r w:rsidR="00A01FD3" w:rsidRPr="00C3672B">
        <w:rPr>
          <w:rFonts w:cs="Amasis30"/>
        </w:rPr>
        <w:t>’</w:t>
      </w:r>
      <w:r w:rsidRPr="00C3672B">
        <w:t>on soulevait les tapisse</w:t>
      </w:r>
      <w:r w:rsidRPr="00C3672B">
        <w:lastRenderedPageBreak/>
        <w:t>ries en passant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assis dans un coin obscur</w:t>
      </w:r>
      <w:r w:rsidR="00A01FD3" w:rsidRPr="00C3672B">
        <w:t xml:space="preserve">, </w:t>
      </w:r>
      <w:r w:rsidRPr="00C3672B">
        <w:t xml:space="preserve">loin des regards de </w:t>
      </w:r>
      <w:r w:rsidR="00A01FD3" w:rsidRPr="00C3672B">
        <w:t>M. </w:t>
      </w:r>
      <w:r w:rsidRPr="00C3672B">
        <w:t>du Verger</w:t>
      </w:r>
      <w:r w:rsidR="00A01FD3" w:rsidRPr="00C3672B">
        <w:t>, M. de </w:t>
      </w:r>
      <w:r w:rsidRPr="00C3672B">
        <w:t>la M</w:t>
      </w:r>
      <w:r w:rsidRPr="00C3672B">
        <w:rPr>
          <w:rFonts w:cs="Amasis30"/>
        </w:rPr>
        <w:t>é</w:t>
      </w:r>
      <w:r w:rsidRPr="00C3672B">
        <w:t>nardi</w:t>
      </w:r>
      <w:r w:rsidRPr="00C3672B">
        <w:rPr>
          <w:rFonts w:cs="Amasis30"/>
        </w:rPr>
        <w:t>è</w:t>
      </w:r>
      <w:r w:rsidRPr="00C3672B">
        <w:t>re se nourrissait</w:t>
      </w:r>
      <w:r w:rsidR="00A01FD3" w:rsidRPr="00C3672B">
        <w:t xml:space="preserve">, </w:t>
      </w:r>
      <w:r w:rsidRPr="00C3672B">
        <w:t>solitairement</w:t>
      </w:r>
      <w:r w:rsidR="00A01FD3" w:rsidRPr="00C3672B">
        <w:t>.</w:t>
      </w:r>
    </w:p>
    <w:p w14:paraId="4C697F44" w14:textId="77777777" w:rsidR="00A01FD3" w:rsidRPr="00C3672B" w:rsidRDefault="00A13117" w:rsidP="00A13117">
      <w:pPr>
        <w:pStyle w:val="Taille-1Normal"/>
      </w:pPr>
      <w:r w:rsidRPr="00C3672B">
        <w:t>François faisait les honneurs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install</w:t>
      </w:r>
      <w:r w:rsidRPr="00C3672B">
        <w:rPr>
          <w:rFonts w:cs="Amasis30"/>
        </w:rPr>
        <w:t>é</w:t>
      </w:r>
      <w:r w:rsidRPr="00C3672B">
        <w:t xml:space="preserve"> au haut bout de la table</w:t>
      </w:r>
      <w:r w:rsidR="00A01FD3" w:rsidRPr="00C3672B">
        <w:t xml:space="preserve">, </w:t>
      </w:r>
      <w:r w:rsidRPr="00C3672B">
        <w:t xml:space="preserve">il envoyait </w:t>
      </w:r>
      <w:r w:rsidRPr="00C3672B">
        <w:rPr>
          <w:rFonts w:cs="Amasis30"/>
        </w:rPr>
        <w:t>à</w:t>
      </w:r>
      <w:r w:rsidRPr="00C3672B">
        <w:t xml:space="preserve"> boire </w:t>
      </w:r>
      <w:r w:rsidRPr="00C3672B">
        <w:rPr>
          <w:rFonts w:cs="Amasis30"/>
        </w:rPr>
        <w:t>à</w:t>
      </w:r>
      <w:r w:rsidRPr="00C3672B">
        <w:t xml:space="preserve"> tout venant</w:t>
      </w:r>
      <w:r w:rsidR="00A01FD3" w:rsidRPr="00C3672B">
        <w:t xml:space="preserve">, </w:t>
      </w:r>
      <w:r w:rsidRPr="00C3672B">
        <w:t>recevait les compliments de tous</w:t>
      </w:r>
      <w:r w:rsidR="00A01FD3" w:rsidRPr="00C3672B">
        <w:t xml:space="preserve">. </w:t>
      </w:r>
      <w:r w:rsidRPr="00C3672B">
        <w:t xml:space="preserve">Car il ne laissait ignorer </w:t>
      </w:r>
      <w:r w:rsidRPr="00C3672B">
        <w:rPr>
          <w:rFonts w:cs="Amasis30"/>
        </w:rPr>
        <w:t>à</w:t>
      </w:r>
      <w:r w:rsidRPr="00C3672B">
        <w:t xml:space="preserve"> personne qu</w:t>
      </w:r>
      <w:r w:rsidR="00A01FD3" w:rsidRPr="00C3672B">
        <w:rPr>
          <w:rFonts w:cs="Amasis30"/>
        </w:rPr>
        <w:t>’</w:t>
      </w:r>
      <w:r w:rsidRPr="00C3672B">
        <w:t xml:space="preserve">il </w:t>
      </w:r>
      <w:r w:rsidRPr="00C3672B">
        <w:rPr>
          <w:rFonts w:cs="Amasis30"/>
        </w:rPr>
        <w:t>é</w:t>
      </w:r>
      <w:r w:rsidRPr="00C3672B">
        <w:t>tait le promoteur de la f</w:t>
      </w:r>
      <w:r w:rsidRPr="00C3672B">
        <w:rPr>
          <w:rFonts w:cs="Amasis30"/>
        </w:rPr>
        <w:t>ê</w:t>
      </w:r>
      <w:r w:rsidRPr="00C3672B">
        <w:t>te</w:t>
      </w:r>
      <w:r w:rsidR="00A01FD3" w:rsidRPr="00C3672B">
        <w:t xml:space="preserve">, </w:t>
      </w:r>
      <w:r w:rsidRPr="00C3672B">
        <w:t>qu</w:t>
      </w:r>
      <w:r w:rsidR="00A01FD3" w:rsidRPr="00C3672B">
        <w:rPr>
          <w:rFonts w:cs="Amasis30"/>
        </w:rPr>
        <w:t>’</w:t>
      </w:r>
      <w:r w:rsidRPr="00C3672B">
        <w:t>il en avait r</w:t>
      </w:r>
      <w:r w:rsidRPr="00C3672B">
        <w:rPr>
          <w:rFonts w:cs="Amasis30"/>
        </w:rPr>
        <w:t>é</w:t>
      </w:r>
      <w:r w:rsidRPr="00C3672B">
        <w:t>gl</w:t>
      </w:r>
      <w:r w:rsidRPr="00C3672B">
        <w:rPr>
          <w:rFonts w:cs="Amasis30"/>
        </w:rPr>
        <w:t>é</w:t>
      </w:r>
      <w:r w:rsidRPr="00C3672B">
        <w:t xml:space="preserve"> les d</w:t>
      </w:r>
      <w:r w:rsidRPr="00C3672B">
        <w:rPr>
          <w:rFonts w:cs="Amasis30"/>
        </w:rPr>
        <w:t>é</w:t>
      </w:r>
      <w:r w:rsidRPr="00C3672B">
        <w:t>tails</w:t>
      </w:r>
      <w:r w:rsidR="00A01FD3" w:rsidRPr="00C3672B">
        <w:t xml:space="preserve">. </w:t>
      </w:r>
      <w:r w:rsidRPr="00C3672B">
        <w:t>Chacun s</w:t>
      </w:r>
      <w:r w:rsidR="00A01FD3" w:rsidRPr="00C3672B">
        <w:rPr>
          <w:rFonts w:cs="Amasis30"/>
        </w:rPr>
        <w:t>’</w:t>
      </w:r>
      <w:r w:rsidRPr="00C3672B">
        <w:t>extasiait sur la cour transform</w:t>
      </w:r>
      <w:r w:rsidRPr="00C3672B">
        <w:rPr>
          <w:rFonts w:cs="Amasis30"/>
        </w:rPr>
        <w:t>é</w:t>
      </w:r>
      <w:r w:rsidRPr="00C3672B">
        <w:t>e en lice</w:t>
      </w:r>
      <w:r w:rsidR="00A01FD3" w:rsidRPr="00C3672B">
        <w:t xml:space="preserve">, </w:t>
      </w:r>
      <w:r w:rsidRPr="00C3672B">
        <w:t>sur le pav</w:t>
      </w:r>
      <w:r w:rsidRPr="00C3672B">
        <w:rPr>
          <w:rFonts w:cs="Amasis30"/>
        </w:rPr>
        <w:t>é</w:t>
      </w:r>
      <w:r w:rsidRPr="00C3672B">
        <w:t xml:space="preserve"> recouvert d</w:t>
      </w:r>
      <w:r w:rsidR="00A01FD3" w:rsidRPr="00C3672B">
        <w:rPr>
          <w:rFonts w:cs="Amasis30"/>
        </w:rPr>
        <w:t>’</w:t>
      </w:r>
      <w:r w:rsidRPr="00C3672B">
        <w:t>un plancher sabl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sur les tribunes adoss</w:t>
      </w:r>
      <w:r w:rsidRPr="00C3672B">
        <w:rPr>
          <w:rFonts w:cs="Amasis30"/>
        </w:rPr>
        <w:t>é</w:t>
      </w:r>
      <w:r w:rsidRPr="00C3672B">
        <w:t>es aux murs</w:t>
      </w:r>
      <w:r w:rsidR="00A01FD3" w:rsidRPr="00C3672B">
        <w:t xml:space="preserve">, </w:t>
      </w:r>
      <w:r w:rsidRPr="00C3672B">
        <w:t>sur le haut balcon des grandes fen</w:t>
      </w:r>
      <w:r w:rsidRPr="00C3672B">
        <w:rPr>
          <w:rFonts w:cs="Amasis30"/>
        </w:rPr>
        <w:t>ê</w:t>
      </w:r>
      <w:r w:rsidRPr="00C3672B">
        <w:t>tres formant loges o</w:t>
      </w:r>
      <w:r w:rsidRPr="00C3672B">
        <w:rPr>
          <w:rFonts w:cs="Amasis30"/>
        </w:rPr>
        <w:t>ùé</w:t>
      </w:r>
      <w:r w:rsidRPr="00C3672B">
        <w:t>taient install</w:t>
      </w:r>
      <w:r w:rsidRPr="00C3672B">
        <w:rPr>
          <w:rFonts w:cs="Amasis30"/>
        </w:rPr>
        <w:t>é</w:t>
      </w:r>
      <w:r w:rsidRPr="00C3672B">
        <w:t>s les musiciens</w:t>
      </w:r>
      <w:r w:rsidR="00A01FD3" w:rsidRPr="00C3672B">
        <w:t>.</w:t>
      </w:r>
    </w:p>
    <w:p w14:paraId="064436C3" w14:textId="77777777" w:rsidR="00A01FD3" w:rsidRPr="00C3672B" w:rsidRDefault="00A13117" w:rsidP="00A13117">
      <w:pPr>
        <w:pStyle w:val="Taille-1Normal"/>
      </w:pPr>
      <w:r w:rsidRPr="00C3672B">
        <w:t>Derrière sa chaise</w:t>
      </w:r>
      <w:r w:rsidR="00A01FD3" w:rsidRPr="00C3672B">
        <w:t xml:space="preserve">, </w:t>
      </w:r>
      <w:r w:rsidRPr="00C3672B">
        <w:t>Lazare</w:t>
      </w:r>
      <w:r w:rsidR="00A01FD3" w:rsidRPr="00C3672B">
        <w:t xml:space="preserve">, </w:t>
      </w:r>
      <w:r w:rsidRPr="00C3672B">
        <w:t>en roi d</w:t>
      </w:r>
      <w:r w:rsidR="00A01FD3" w:rsidRPr="00C3672B">
        <w:t>’</w:t>
      </w:r>
      <w:r w:rsidRPr="00C3672B">
        <w:t>armes</w:t>
      </w:r>
      <w:r w:rsidR="00A01FD3" w:rsidRPr="00C3672B">
        <w:t xml:space="preserve">, </w:t>
      </w:r>
      <w:r w:rsidRPr="00C3672B">
        <w:t>revêtu d</w:t>
      </w:r>
      <w:r w:rsidR="00A01FD3" w:rsidRPr="00C3672B">
        <w:t>’</w:t>
      </w:r>
      <w:r w:rsidRPr="00C3672B">
        <w:t>une dalmatique de drap de soie tanné et violet</w:t>
      </w:r>
      <w:r w:rsidR="00A01FD3" w:rsidRPr="00C3672B">
        <w:t xml:space="preserve">, </w:t>
      </w:r>
      <w:r w:rsidRPr="00C3672B">
        <w:t>couleurs de François</w:t>
      </w:r>
      <w:r w:rsidR="00A01FD3" w:rsidRPr="00C3672B">
        <w:t xml:space="preserve">, </w:t>
      </w:r>
      <w:r w:rsidRPr="00C3672B">
        <w:t>lourde de broderies et d</w:t>
      </w:r>
      <w:r w:rsidR="00A01FD3" w:rsidRPr="00C3672B">
        <w:t>’</w:t>
      </w:r>
      <w:r w:rsidRPr="00C3672B">
        <w:t>armoiries</w:t>
      </w:r>
      <w:r w:rsidR="00A01FD3" w:rsidRPr="00C3672B">
        <w:t xml:space="preserve">, </w:t>
      </w:r>
      <w:r w:rsidRPr="00C3672B">
        <w:t>se tenait immobile</w:t>
      </w:r>
      <w:r w:rsidR="00A01FD3" w:rsidRPr="00C3672B">
        <w:t xml:space="preserve">, </w:t>
      </w:r>
      <w:r w:rsidRPr="00C3672B">
        <w:t>regardant l</w:t>
      </w:r>
      <w:r w:rsidR="00A01FD3" w:rsidRPr="00C3672B">
        <w:t>’</w:t>
      </w:r>
      <w:r w:rsidRPr="00C3672B">
        <w:t>entrée</w:t>
      </w:r>
      <w:r w:rsidR="00A01FD3" w:rsidRPr="00C3672B">
        <w:t xml:space="preserve">. </w:t>
      </w:r>
      <w:r w:rsidRPr="00C3672B">
        <w:t>Et aucun ne pouvait pénétrer dans la lice sans passer sous ses yeux</w:t>
      </w:r>
      <w:r w:rsidR="00A01FD3" w:rsidRPr="00C3672B">
        <w:t xml:space="preserve">. </w:t>
      </w:r>
      <w:r w:rsidRPr="00C3672B">
        <w:t>À un moment</w:t>
      </w:r>
      <w:r w:rsidR="00A01FD3" w:rsidRPr="00C3672B">
        <w:t xml:space="preserve">, </w:t>
      </w:r>
      <w:r w:rsidRPr="00C3672B">
        <w:t>il pesa fortement des deux mains sur le dossier</w:t>
      </w:r>
      <w:r w:rsidR="00A01FD3" w:rsidRPr="00C3672B">
        <w:t xml:space="preserve">. </w:t>
      </w:r>
      <w:r w:rsidRPr="00C3672B">
        <w:t xml:space="preserve">Ainsi François apprit que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Gardefort venait d</w:t>
      </w:r>
      <w:r w:rsidR="00A01FD3" w:rsidRPr="00C3672B">
        <w:t>’</w:t>
      </w:r>
      <w:r w:rsidRPr="00C3672B">
        <w:t>arriver</w:t>
      </w:r>
      <w:r w:rsidR="00A01FD3" w:rsidRPr="00C3672B">
        <w:t>.</w:t>
      </w:r>
    </w:p>
    <w:p w14:paraId="01F58F4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À nos dames</w:t>
      </w:r>
      <w:r w:rsidRPr="00C3672B">
        <w:t xml:space="preserve">, </w:t>
      </w:r>
      <w:r w:rsidR="00A13117" w:rsidRPr="00C3672B">
        <w:t>messieurs</w:t>
      </w:r>
      <w:r w:rsidRPr="00C3672B">
        <w:t xml:space="preserve">, </w:t>
      </w:r>
      <w:r w:rsidR="00A13117" w:rsidRPr="00C3672B">
        <w:t>fit-il en se levant</w:t>
      </w:r>
      <w:r w:rsidRPr="00C3672B">
        <w:t>.</w:t>
      </w:r>
    </w:p>
    <w:p w14:paraId="4485CE90" w14:textId="70A7EA4A" w:rsidR="00A01FD3" w:rsidRPr="00C3672B" w:rsidRDefault="00A13117" w:rsidP="00A13117">
      <w:pPr>
        <w:pStyle w:val="Taille-1Normal"/>
      </w:pPr>
      <w:r w:rsidRPr="00C3672B">
        <w:t>Tous</w:t>
      </w:r>
      <w:r w:rsidR="00A01FD3" w:rsidRPr="00C3672B">
        <w:t xml:space="preserve">, </w:t>
      </w:r>
      <w:r w:rsidRPr="00C3672B">
        <w:t>le bras tendu</w:t>
      </w:r>
      <w:r w:rsidR="00A01FD3" w:rsidRPr="00C3672B">
        <w:t xml:space="preserve">, </w:t>
      </w:r>
      <w:r w:rsidRPr="00C3672B">
        <w:t>le verre au poing</w:t>
      </w:r>
      <w:r w:rsidR="00A01FD3" w:rsidRPr="00C3672B">
        <w:t xml:space="preserve">, </w:t>
      </w:r>
      <w:r w:rsidRPr="00C3672B">
        <w:t>portèrent cette santé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ceux qui n</w:t>
      </w:r>
      <w:r w:rsidR="00A01FD3" w:rsidRPr="00C3672B">
        <w:rPr>
          <w:rFonts w:cs="Amasis30"/>
        </w:rPr>
        <w:t>’</w:t>
      </w:r>
      <w:r w:rsidRPr="00C3672B">
        <w:t>avaient point de dame affect</w:t>
      </w:r>
      <w:r w:rsidRPr="00C3672B">
        <w:rPr>
          <w:rFonts w:cs="Amasis30"/>
        </w:rPr>
        <w:t>è</w:t>
      </w:r>
      <w:r w:rsidRPr="00C3672B">
        <w:t>rent de se montrer les plus empress</w:t>
      </w:r>
      <w:r w:rsidRPr="00C3672B">
        <w:rPr>
          <w:rFonts w:cs="Amasis30"/>
        </w:rPr>
        <w:t>é</w:t>
      </w:r>
      <w:r w:rsidRPr="00C3672B">
        <w:t>s</w:t>
      </w:r>
      <w:r w:rsidR="00A01FD3" w:rsidRPr="00C3672B">
        <w:t xml:space="preserve">. </w:t>
      </w:r>
      <w:r w:rsidRPr="00C3672B">
        <w:t xml:space="preserve">Mais le comte </w:t>
      </w:r>
      <w:r w:rsidRPr="00C3672B">
        <w:rPr>
          <w:rFonts w:cs="Amasis30"/>
        </w:rPr>
        <w:t>é</w:t>
      </w:r>
      <w:r w:rsidRPr="00C3672B">
        <w:t>tait d</w:t>
      </w:r>
      <w:r w:rsidRPr="00C3672B">
        <w:rPr>
          <w:rFonts w:cs="Amasis30"/>
        </w:rPr>
        <w:t>é</w:t>
      </w:r>
      <w:r w:rsidRPr="00C3672B">
        <w:t>j</w:t>
      </w:r>
      <w:r w:rsidRPr="00C3672B">
        <w:rPr>
          <w:rFonts w:cs="Amasis30"/>
        </w:rPr>
        <w:t>à</w:t>
      </w:r>
      <w:r w:rsidR="00082572">
        <w:rPr>
          <w:rFonts w:cs="Amasis30"/>
        </w:rPr>
        <w:t xml:space="preserve">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entr</w:t>
      </w:r>
      <w:r w:rsidRPr="00C3672B">
        <w:rPr>
          <w:rFonts w:cs="Amasis30"/>
        </w:rPr>
        <w:t>é</w:t>
      </w:r>
      <w:r w:rsidRPr="00C3672B">
        <w:t>e de l</w:t>
      </w:r>
      <w:r w:rsidR="00A01FD3" w:rsidRPr="00C3672B">
        <w:rPr>
          <w:rFonts w:cs="Amasis30"/>
        </w:rPr>
        <w:t>’</w:t>
      </w:r>
      <w:r w:rsidRPr="00C3672B">
        <w:t>enceinte</w:t>
      </w:r>
      <w:r w:rsidR="00A01FD3" w:rsidRPr="00C3672B">
        <w:t xml:space="preserve">. </w:t>
      </w:r>
      <w:r w:rsidRPr="00C3672B">
        <w:t>Madeleine s</w:t>
      </w:r>
      <w:r w:rsidR="00A01FD3" w:rsidRPr="00C3672B">
        <w:rPr>
          <w:rFonts w:cs="Amasis30"/>
        </w:rPr>
        <w:t>’</w:t>
      </w:r>
      <w:r w:rsidRPr="00C3672B">
        <w:t>avan</w:t>
      </w:r>
      <w:r w:rsidRPr="00C3672B">
        <w:rPr>
          <w:rFonts w:cs="Amasis30"/>
        </w:rPr>
        <w:t>ç</w:t>
      </w:r>
      <w:r w:rsidRPr="00C3672B">
        <w:t xml:space="preserve">ait alors </w:t>
      </w:r>
      <w:r w:rsidRPr="00C3672B">
        <w:rPr>
          <w:rFonts w:cs="Amasis30"/>
        </w:rPr>
        <w:t>à</w:t>
      </w:r>
      <w:r w:rsidRPr="00C3672B">
        <w:t xml:space="preserve"> c</w:t>
      </w:r>
      <w:r w:rsidRPr="00C3672B">
        <w:rPr>
          <w:rFonts w:cs="Amasis30"/>
        </w:rPr>
        <w:t>ô</w:t>
      </w:r>
      <w:r w:rsidRPr="00C3672B">
        <w:t>t</w:t>
      </w:r>
      <w:r w:rsidRPr="00C3672B">
        <w:rPr>
          <w:rFonts w:cs="Amasis30"/>
        </w:rPr>
        <w:t>é</w:t>
      </w:r>
      <w:r w:rsidRPr="00C3672B">
        <w:t xml:space="preserve"> de son p</w:t>
      </w:r>
      <w:r w:rsidRPr="00C3672B">
        <w:rPr>
          <w:rFonts w:cs="Amasis30"/>
        </w:rPr>
        <w:t>è</w:t>
      </w:r>
      <w:r w:rsidRPr="00C3672B">
        <w:t>re dont l</w:t>
      </w:r>
      <w:r w:rsidR="00A01FD3" w:rsidRPr="00C3672B">
        <w:rPr>
          <w:rFonts w:cs="Amasis30"/>
        </w:rPr>
        <w:t>’</w:t>
      </w:r>
      <w:r w:rsidRPr="00C3672B">
        <w:t>habit de camelot noir</w:t>
      </w:r>
      <w:r w:rsidR="00A01FD3" w:rsidRPr="00C3672B">
        <w:t xml:space="preserve">, </w:t>
      </w:r>
      <w:r w:rsidRPr="00C3672B">
        <w:t>taill</w:t>
      </w:r>
      <w:r w:rsidRPr="00C3672B">
        <w:rPr>
          <w:rFonts w:cs="Amasis30"/>
        </w:rPr>
        <w:t>é</w:t>
      </w:r>
      <w:r w:rsidR="006B0BF0">
        <w:rPr>
          <w:rFonts w:cs="Amasis30"/>
        </w:rPr>
        <w:t xml:space="preserve">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ancienne mode</w:t>
      </w:r>
      <w:r w:rsidR="00A01FD3" w:rsidRPr="00C3672B">
        <w:t xml:space="preserve">, </w:t>
      </w:r>
      <w:r w:rsidRPr="00C3672B">
        <w:t>faisait para</w:t>
      </w:r>
      <w:r w:rsidRPr="00C3672B">
        <w:rPr>
          <w:rFonts w:cs="Amasis30"/>
        </w:rPr>
        <w:t>î</w:t>
      </w:r>
      <w:r w:rsidRPr="00C3672B">
        <w:t>tre sa robe plus blanche</w:t>
      </w:r>
      <w:r w:rsidR="00A01FD3" w:rsidRPr="00C3672B">
        <w:t>.</w:t>
      </w:r>
    </w:p>
    <w:p w14:paraId="5C524042" w14:textId="77777777" w:rsidR="00A01FD3" w:rsidRPr="00C3672B" w:rsidRDefault="00A13117" w:rsidP="00A13117">
      <w:pPr>
        <w:pStyle w:val="Taille-1Normal"/>
      </w:pPr>
      <w:r w:rsidRPr="00C3672B">
        <w:t>Quand il s</w:t>
      </w:r>
      <w:r w:rsidR="00A01FD3" w:rsidRPr="00C3672B">
        <w:t>’</w:t>
      </w:r>
      <w:r w:rsidRPr="00C3672B">
        <w:t>approcha d</w:t>
      </w:r>
      <w:r w:rsidR="00A01FD3" w:rsidRPr="00C3672B">
        <w:t>’</w:t>
      </w:r>
      <w:r w:rsidRPr="00C3672B">
        <w:t>elle</w:t>
      </w:r>
      <w:r w:rsidR="00A01FD3" w:rsidRPr="00C3672B">
        <w:t xml:space="preserve">, </w:t>
      </w:r>
      <w:r w:rsidRPr="00C3672B">
        <w:t>lui offrant sa main revêtue du gantelet</w:t>
      </w:r>
      <w:r w:rsidR="00A01FD3" w:rsidRPr="00C3672B">
        <w:t xml:space="preserve">, </w:t>
      </w:r>
      <w:r w:rsidRPr="00C3672B">
        <w:t>elle ne put s</w:t>
      </w:r>
      <w:r w:rsidR="00A01FD3" w:rsidRPr="00C3672B">
        <w:t>’</w:t>
      </w:r>
      <w:r w:rsidRPr="00C3672B">
        <w:t>empêcher de tressaillir et s</w:t>
      </w:r>
      <w:r w:rsidR="00A01FD3" w:rsidRPr="00C3672B">
        <w:t>’</w:t>
      </w:r>
      <w:r w:rsidRPr="00C3672B">
        <w:t>appuya dessus en rougissant</w:t>
      </w:r>
      <w:r w:rsidR="00A01FD3" w:rsidRPr="00C3672B">
        <w:t xml:space="preserve">. </w:t>
      </w:r>
      <w:r w:rsidRPr="00C3672B">
        <w:t>Elle avait entendu parler vaguement de l</w:t>
      </w:r>
      <w:r w:rsidR="00A01FD3" w:rsidRPr="00C3672B">
        <w:t>’</w:t>
      </w:r>
      <w:r w:rsidRPr="00C3672B">
        <w:t>amour que lui portait François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à ce contact</w:t>
      </w:r>
      <w:r w:rsidR="00A01FD3" w:rsidRPr="00C3672B">
        <w:t xml:space="preserve">, </w:t>
      </w:r>
      <w:r w:rsidRPr="00C3672B">
        <w:t>son cœur fut comme meurtri dans sa poitrine</w:t>
      </w:r>
      <w:r w:rsidR="00A01FD3" w:rsidRPr="00C3672B">
        <w:t xml:space="preserve">, </w:t>
      </w:r>
      <w:r w:rsidRPr="00C3672B">
        <w:t>sous une angoisse qu</w:t>
      </w:r>
      <w:r w:rsidR="00A01FD3" w:rsidRPr="00C3672B">
        <w:t>’</w:t>
      </w:r>
      <w:r w:rsidRPr="00C3672B">
        <w:t>elle n</w:t>
      </w:r>
      <w:r w:rsidR="00A01FD3" w:rsidRPr="00C3672B">
        <w:t>’</w:t>
      </w:r>
      <w:r w:rsidRPr="00C3672B">
        <w:t>avait jamais ressentie</w:t>
      </w:r>
      <w:r w:rsidR="00A01FD3" w:rsidRPr="00C3672B">
        <w:t xml:space="preserve">. </w:t>
      </w:r>
      <w:r w:rsidRPr="00C3672B">
        <w:t>Armé de toutes pièces</w:t>
      </w:r>
      <w:r w:rsidR="00A01FD3" w:rsidRPr="00C3672B">
        <w:t xml:space="preserve">, </w:t>
      </w:r>
      <w:r w:rsidRPr="00C3672B">
        <w:t>serré dans son armure dorée</w:t>
      </w:r>
      <w:r w:rsidR="00A01FD3" w:rsidRPr="00C3672B">
        <w:t xml:space="preserve">, </w:t>
      </w:r>
      <w:r w:rsidRPr="00C3672B">
        <w:t>le comte ne laissait voir que sa tête</w:t>
      </w:r>
      <w:r w:rsidR="00A01FD3" w:rsidRPr="00C3672B">
        <w:t xml:space="preserve">, </w:t>
      </w:r>
      <w:r w:rsidRPr="00C3672B">
        <w:t>car derrière lui un page portait son armet dont le haut plumail frisé mesurait près de quatre pieds</w:t>
      </w:r>
      <w:r w:rsidR="00A01FD3" w:rsidRPr="00C3672B">
        <w:t xml:space="preserve">. </w:t>
      </w:r>
      <w:r w:rsidRPr="00C3672B">
        <w:t>Son visage était si beau que tous les apprêts et les cosmétiques du coiffeur</w:t>
      </w:r>
      <w:r w:rsidR="00A01FD3" w:rsidRPr="00C3672B">
        <w:t xml:space="preserve">, </w:t>
      </w:r>
      <w:r w:rsidRPr="00C3672B">
        <w:t>les joyaux chargeant outrageusement ses oreilles</w:t>
      </w:r>
      <w:r w:rsidR="00A01FD3" w:rsidRPr="00C3672B">
        <w:t xml:space="preserve">, </w:t>
      </w:r>
      <w:r w:rsidRPr="00C3672B">
        <w:t>ne lui ôtaient rien de son charme</w:t>
      </w:r>
      <w:r w:rsidR="00A01FD3" w:rsidRPr="00C3672B">
        <w:t xml:space="preserve">. </w:t>
      </w:r>
      <w:r w:rsidRPr="00C3672B">
        <w:t>Et quand ils entrèrent tous deux</w:t>
      </w:r>
      <w:r w:rsidR="00A01FD3" w:rsidRPr="00C3672B">
        <w:t xml:space="preserve">, </w:t>
      </w:r>
      <w:r w:rsidRPr="00C3672B">
        <w:t>dans la gloire de leur jeunesse et de leur beauté</w:t>
      </w:r>
      <w:r w:rsidR="00A01FD3" w:rsidRPr="00C3672B">
        <w:t xml:space="preserve">, </w:t>
      </w:r>
      <w:r w:rsidRPr="00C3672B">
        <w:t>traversant le champ du tournoi</w:t>
      </w:r>
      <w:r w:rsidR="00A01FD3" w:rsidRPr="00C3672B">
        <w:t xml:space="preserve">, </w:t>
      </w:r>
      <w:r w:rsidRPr="00C3672B">
        <w:t xml:space="preserve">on crut voir </w:t>
      </w:r>
      <w:r w:rsidRPr="00C3672B">
        <w:lastRenderedPageBreak/>
        <w:t>le grand saint Georges</w:t>
      </w:r>
      <w:r w:rsidR="00A01FD3" w:rsidRPr="00C3672B">
        <w:t xml:space="preserve">, </w:t>
      </w:r>
      <w:r w:rsidRPr="00C3672B">
        <w:t>ramenant cette fille d</w:t>
      </w:r>
      <w:r w:rsidR="00A01FD3" w:rsidRPr="00C3672B">
        <w:t>’</w:t>
      </w:r>
      <w:r w:rsidRPr="00C3672B">
        <w:t>un roi qu</w:t>
      </w:r>
      <w:r w:rsidR="00A01FD3" w:rsidRPr="00C3672B">
        <w:t>’</w:t>
      </w:r>
      <w:r w:rsidRPr="00C3672B">
        <w:t>il sauva jadis des griffes et des dents du dragon</w:t>
      </w:r>
      <w:r w:rsidR="00A01FD3" w:rsidRPr="00C3672B">
        <w:t>.</w:t>
      </w:r>
    </w:p>
    <w:p w14:paraId="5A77FB91" w14:textId="77777777" w:rsidR="00A01FD3" w:rsidRPr="00C3672B" w:rsidRDefault="00A13117" w:rsidP="00A13117">
      <w:pPr>
        <w:pStyle w:val="Taille-1Normal"/>
      </w:pPr>
      <w:r w:rsidRPr="00C3672B">
        <w:t>Elle ne lui venait point à l</w:t>
      </w:r>
      <w:r w:rsidR="00A01FD3" w:rsidRPr="00C3672B">
        <w:t>’</w:t>
      </w:r>
      <w:r w:rsidRPr="00C3672B">
        <w:t>épaule</w:t>
      </w:r>
      <w:r w:rsidR="00A01FD3" w:rsidRPr="00C3672B">
        <w:t xml:space="preserve">, </w:t>
      </w:r>
      <w:r w:rsidRPr="00C3672B">
        <w:t>malgré les talons de ses mules</w:t>
      </w:r>
      <w:r w:rsidR="00A01FD3" w:rsidRPr="00C3672B">
        <w:t xml:space="preserve">. </w:t>
      </w:r>
      <w:r w:rsidRPr="00C3672B">
        <w:t>Et pourtant elle était grande</w:t>
      </w:r>
      <w:r w:rsidR="00A01FD3" w:rsidRPr="00C3672B">
        <w:t xml:space="preserve">, </w:t>
      </w:r>
      <w:r w:rsidRPr="00C3672B">
        <w:t>vraiment</w:t>
      </w:r>
      <w:r w:rsidR="00A01FD3" w:rsidRPr="00C3672B">
        <w:t xml:space="preserve">, </w:t>
      </w:r>
      <w:r w:rsidRPr="00C3672B">
        <w:t xml:space="preserve">car lorsque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Vauplassans vint l</w:t>
      </w:r>
      <w:r w:rsidR="00A01FD3" w:rsidRPr="00C3672B">
        <w:t>’</w:t>
      </w:r>
      <w:r w:rsidRPr="00C3672B">
        <w:t>embrasser</w:t>
      </w:r>
      <w:r w:rsidR="00A01FD3" w:rsidRPr="00C3672B">
        <w:t xml:space="preserve">, </w:t>
      </w:r>
      <w:r w:rsidRPr="00C3672B">
        <w:t>elle dut se hisser sur ses pointes</w:t>
      </w:r>
      <w:r w:rsidR="00A01FD3" w:rsidRPr="00C3672B">
        <w:t>.</w:t>
      </w:r>
    </w:p>
    <w:p w14:paraId="47FAD07A" w14:textId="77777777" w:rsidR="00A01FD3" w:rsidRPr="00C3672B" w:rsidRDefault="00A13117" w:rsidP="00A13117">
      <w:pPr>
        <w:pStyle w:val="Taille-1Normal"/>
      </w:pPr>
      <w:r w:rsidRPr="00C3672B">
        <w:t>En regagnant le pavillon où se tenaient les gentilshommes qui devaient courir</w:t>
      </w:r>
      <w:r w:rsidR="00A01FD3" w:rsidRPr="00C3672B">
        <w:t xml:space="preserve">, </w:t>
      </w:r>
      <w:r w:rsidRPr="00C3672B">
        <w:t>François marchait à peine droit</w:t>
      </w:r>
      <w:r w:rsidR="00A01FD3" w:rsidRPr="00C3672B">
        <w:t xml:space="preserve">. </w:t>
      </w:r>
      <w:r w:rsidRPr="00C3672B">
        <w:t>À travers le cuir d</w:t>
      </w:r>
      <w:r w:rsidR="00A01FD3" w:rsidRPr="00C3672B">
        <w:t>’</w:t>
      </w:r>
      <w:r w:rsidRPr="00C3672B">
        <w:t>élan de son gantelet</w:t>
      </w:r>
      <w:r w:rsidR="00A01FD3" w:rsidRPr="00C3672B">
        <w:t xml:space="preserve">, </w:t>
      </w:r>
      <w:r w:rsidRPr="00C3672B">
        <w:t>il lui semblait sentir encore l</w:t>
      </w:r>
      <w:r w:rsidR="00A01FD3" w:rsidRPr="00C3672B">
        <w:t>’</w:t>
      </w:r>
      <w:r w:rsidRPr="00C3672B">
        <w:t>empreinte de la main de Madeleine qui le brûlait et le glaçait à la fois</w:t>
      </w:r>
      <w:r w:rsidR="00A01FD3" w:rsidRPr="00C3672B">
        <w:t xml:space="preserve">. </w:t>
      </w:r>
      <w:r w:rsidRPr="00C3672B">
        <w:t>Et il se reprochait de n</w:t>
      </w:r>
      <w:r w:rsidR="00A01FD3" w:rsidRPr="00C3672B">
        <w:t>’</w:t>
      </w:r>
      <w:r w:rsidRPr="00C3672B">
        <w:t>avoir su que lui dire</w:t>
      </w:r>
      <w:r w:rsidR="00A01FD3" w:rsidRPr="00C3672B">
        <w:t>.</w:t>
      </w:r>
    </w:p>
    <w:p w14:paraId="7C1CBA40" w14:textId="77777777" w:rsidR="00A01FD3" w:rsidRPr="00C3672B" w:rsidRDefault="00A13117" w:rsidP="00A13117">
      <w:pPr>
        <w:pStyle w:val="Taille-1Normal"/>
      </w:pPr>
      <w:r w:rsidRPr="00C3672B">
        <w:t>La tête lui tournait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s</w:t>
      </w:r>
      <w:r w:rsidR="00A01FD3" w:rsidRPr="00C3672B">
        <w:rPr>
          <w:rFonts w:cs="Amasis30"/>
        </w:rPr>
        <w:t>’</w:t>
      </w:r>
      <w:r w:rsidRPr="00C3672B">
        <w:t>appuya sur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paule de Lazare</w:t>
      </w:r>
      <w:r w:rsidR="00A01FD3" w:rsidRPr="00C3672B">
        <w:t xml:space="preserve">, </w:t>
      </w:r>
      <w:r w:rsidRPr="00C3672B">
        <w:t>but un grand verre de rossolis</w:t>
      </w:r>
      <w:r w:rsidR="00A01FD3" w:rsidRPr="00C3672B">
        <w:t xml:space="preserve">, </w:t>
      </w:r>
      <w:r w:rsidRPr="00C3672B">
        <w:t>puis se trouva mieux</w:t>
      </w:r>
      <w:r w:rsidR="00A01FD3" w:rsidRPr="00C3672B">
        <w:t xml:space="preserve">. </w:t>
      </w:r>
      <w:r w:rsidRPr="00C3672B">
        <w:t>Par une fente</w:t>
      </w:r>
      <w:r w:rsidR="00A01FD3" w:rsidRPr="00C3672B">
        <w:t xml:space="preserve">, </w:t>
      </w:r>
      <w:r w:rsidRPr="00C3672B">
        <w:t>entre deux panneaux d</w:t>
      </w:r>
      <w:r w:rsidR="00A01FD3" w:rsidRPr="00C3672B">
        <w:t>’</w:t>
      </w:r>
      <w:r w:rsidRPr="00C3672B">
        <w:t>étoffes</w:t>
      </w:r>
      <w:r w:rsidR="00A01FD3" w:rsidRPr="00C3672B">
        <w:t xml:space="preserve">, </w:t>
      </w:r>
      <w:r w:rsidRPr="00C3672B">
        <w:t xml:space="preserve">il apercevait </w:t>
      </w:r>
      <w:r w:rsidR="00A01FD3" w:rsidRPr="00C3672B">
        <w:t>M. de </w:t>
      </w:r>
      <w:r w:rsidRPr="00C3672B">
        <w:t>Gardefort reçu avec égards par le marquis et le gouverneur</w:t>
      </w:r>
      <w:r w:rsidR="00A01FD3" w:rsidRPr="00C3672B">
        <w:t xml:space="preserve">, </w:t>
      </w:r>
      <w:r w:rsidRPr="00C3672B">
        <w:t>puis Madeleine</w:t>
      </w:r>
      <w:r w:rsidR="00A01FD3" w:rsidRPr="00C3672B">
        <w:t xml:space="preserve">, </w:t>
      </w:r>
      <w:r w:rsidRPr="00C3672B">
        <w:t xml:space="preserve">assise près de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Souvré sur un grand siège doré</w:t>
      </w:r>
      <w:r w:rsidR="00A01FD3" w:rsidRPr="00C3672B">
        <w:t xml:space="preserve">. </w:t>
      </w:r>
      <w:r w:rsidRPr="00C3672B">
        <w:t>Et elle était toute rose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émotion sans doute</w:t>
      </w:r>
      <w:r w:rsidR="00A01FD3" w:rsidRPr="00C3672B">
        <w:t xml:space="preserve">, </w:t>
      </w:r>
      <w:r w:rsidRPr="00C3672B">
        <w:t>à l</w:t>
      </w:r>
      <w:r w:rsidR="00A01FD3" w:rsidRPr="00C3672B">
        <w:t>’</w:t>
      </w:r>
      <w:r w:rsidRPr="00C3672B">
        <w:t>idée d</w:t>
      </w:r>
      <w:r w:rsidR="00A01FD3" w:rsidRPr="00C3672B">
        <w:t>’</w:t>
      </w:r>
      <w:r w:rsidRPr="00C3672B">
        <w:t>une semblable journée</w:t>
      </w:r>
      <w:r w:rsidR="00A01FD3" w:rsidRPr="00C3672B">
        <w:t xml:space="preserve">. </w:t>
      </w:r>
      <w:r w:rsidRPr="00C3672B">
        <w:t>Dans sa robe de damas blanc qui l</w:t>
      </w:r>
      <w:r w:rsidR="00A01FD3" w:rsidRPr="00C3672B">
        <w:t>’</w:t>
      </w:r>
      <w:r w:rsidRPr="00C3672B">
        <w:t>habillait des pieds aux oreilles</w:t>
      </w:r>
      <w:r w:rsidR="00A01FD3" w:rsidRPr="00C3672B">
        <w:t xml:space="preserve">, </w:t>
      </w:r>
      <w:r w:rsidRPr="00C3672B">
        <w:t>elle s</w:t>
      </w:r>
      <w:r w:rsidR="00A01FD3" w:rsidRPr="00C3672B">
        <w:t>’</w:t>
      </w:r>
      <w:r w:rsidRPr="00C3672B">
        <w:t>épanouissait comme une fleur</w:t>
      </w:r>
      <w:r w:rsidR="00A01FD3" w:rsidRPr="00C3672B">
        <w:t xml:space="preserve">. </w:t>
      </w:r>
      <w:r w:rsidRPr="00C3672B">
        <w:t>Un col montant</w:t>
      </w:r>
      <w:r w:rsidR="00A01FD3" w:rsidRPr="00C3672B">
        <w:t xml:space="preserve">, </w:t>
      </w:r>
      <w:r w:rsidRPr="00C3672B">
        <w:t>cerclé d</w:t>
      </w:r>
      <w:r w:rsidR="00A01FD3" w:rsidRPr="00C3672B">
        <w:t>’</w:t>
      </w:r>
      <w:r w:rsidRPr="00C3672B">
        <w:t>or et de rangs de perles fines</w:t>
      </w:r>
      <w:r w:rsidR="00A01FD3" w:rsidRPr="00C3672B">
        <w:t xml:space="preserve">, </w:t>
      </w:r>
      <w:r w:rsidRPr="00C3672B">
        <w:t>enserrait son cou</w:t>
      </w:r>
      <w:r w:rsidR="00A01FD3" w:rsidRPr="00C3672B">
        <w:t xml:space="preserve">, </w:t>
      </w:r>
      <w:r w:rsidRPr="00C3672B">
        <w:t>surmonté d</w:t>
      </w:r>
      <w:r w:rsidR="00A01FD3" w:rsidRPr="00C3672B">
        <w:t>’</w:t>
      </w:r>
      <w:r w:rsidRPr="00C3672B">
        <w:t>une petite fraise délicatement tuyautée</w:t>
      </w:r>
      <w:r w:rsidR="00A01FD3" w:rsidRPr="00C3672B">
        <w:t xml:space="preserve">. </w:t>
      </w:r>
      <w:r w:rsidRPr="00C3672B">
        <w:t>Une torsade de perles formait couronne au-dessus de son chignon serré et tordu</w:t>
      </w:r>
      <w:r w:rsidR="00A01FD3" w:rsidRPr="00C3672B">
        <w:t xml:space="preserve">, </w:t>
      </w:r>
      <w:r w:rsidRPr="00C3672B">
        <w:t>dont les tresses brillaient comme de l</w:t>
      </w:r>
      <w:r w:rsidR="00A01FD3" w:rsidRPr="00C3672B">
        <w:t>’</w:t>
      </w:r>
      <w:r w:rsidRPr="00C3672B">
        <w:t>or fondu</w:t>
      </w:r>
      <w:r w:rsidR="00A01FD3" w:rsidRPr="00C3672B">
        <w:t xml:space="preserve">, </w:t>
      </w:r>
      <w:r w:rsidRPr="00C3672B">
        <w:t>découvrant sa nuque ambrée qu</w:t>
      </w:r>
      <w:r w:rsidR="00A01FD3" w:rsidRPr="00C3672B">
        <w:t>’</w:t>
      </w:r>
      <w:r w:rsidRPr="00C3672B">
        <w:t>il voyait quand elle tournait la tête</w:t>
      </w:r>
      <w:r w:rsidR="00A01FD3" w:rsidRPr="00C3672B">
        <w:t xml:space="preserve">. </w:t>
      </w:r>
      <w:r w:rsidRPr="00C3672B">
        <w:t>Et il lui prenait envie d</w:t>
      </w:r>
      <w:r w:rsidR="00A01FD3" w:rsidRPr="00C3672B">
        <w:t>’</w:t>
      </w:r>
      <w:r w:rsidRPr="00C3672B">
        <w:t>aller y mettre un baiser</w:t>
      </w:r>
      <w:r w:rsidR="00A01FD3" w:rsidRPr="00C3672B">
        <w:t>.</w:t>
      </w:r>
    </w:p>
    <w:p w14:paraId="75221299" w14:textId="77777777" w:rsidR="00A01FD3" w:rsidRPr="00C3672B" w:rsidRDefault="00A13117" w:rsidP="00A13117">
      <w:pPr>
        <w:pStyle w:val="Taille-1Normal"/>
      </w:pPr>
      <w:r w:rsidRPr="00C3672B">
        <w:t>Mais une rumeur s</w:t>
      </w:r>
      <w:r w:rsidR="00A01FD3" w:rsidRPr="00C3672B">
        <w:t>’</w:t>
      </w:r>
      <w:r w:rsidRPr="00C3672B">
        <w:t>élevait</w:t>
      </w:r>
      <w:r w:rsidR="00A01FD3" w:rsidRPr="00C3672B">
        <w:t xml:space="preserve">. </w:t>
      </w:r>
      <w:r w:rsidRPr="00C3672B">
        <w:t>Courant par les gradins</w:t>
      </w:r>
      <w:r w:rsidR="00A01FD3" w:rsidRPr="00C3672B">
        <w:t xml:space="preserve">, </w:t>
      </w:r>
      <w:r w:rsidRPr="00C3672B">
        <w:t>elle devenait plus forte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y avait de l</w:t>
      </w:r>
      <w:r w:rsidR="00A01FD3" w:rsidRPr="00C3672B">
        <w:rPr>
          <w:rFonts w:cs="Amasis30"/>
        </w:rPr>
        <w:t>’</w:t>
      </w:r>
      <w:r w:rsidRPr="00C3672B">
        <w:t>admiration et de la surprise</w:t>
      </w:r>
      <w:r w:rsidR="00A01FD3" w:rsidRPr="00C3672B">
        <w:t>.</w:t>
      </w:r>
    </w:p>
    <w:p w14:paraId="37306068" w14:textId="77777777" w:rsidR="00A01FD3" w:rsidRPr="00C3672B" w:rsidRDefault="00A13117" w:rsidP="00A13117">
      <w:pPr>
        <w:pStyle w:val="Taille-1Normal"/>
      </w:pPr>
      <w:r w:rsidRPr="00C3672B">
        <w:t>C</w:t>
      </w:r>
      <w:r w:rsidR="00A01FD3" w:rsidRPr="00C3672B">
        <w:t>’</w:t>
      </w:r>
      <w:r w:rsidRPr="00C3672B">
        <w:t>était le marquis de Vergennes</w:t>
      </w:r>
      <w:r w:rsidR="00A01FD3" w:rsidRPr="00C3672B">
        <w:t xml:space="preserve">, </w:t>
      </w:r>
      <w:r w:rsidRPr="00C3672B">
        <w:t xml:space="preserve">arrivant du Blanc et qui entrait avec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Puyaubrais</w:t>
      </w:r>
      <w:r w:rsidR="00A01FD3" w:rsidRPr="00C3672B">
        <w:t xml:space="preserve">, </w:t>
      </w:r>
      <w:r w:rsidRPr="00C3672B">
        <w:t>veuve d</w:t>
      </w:r>
      <w:r w:rsidR="00A01FD3" w:rsidRPr="00C3672B">
        <w:t>’</w:t>
      </w:r>
      <w:r w:rsidRPr="00C3672B">
        <w:t>un commissaire des guerres</w:t>
      </w:r>
      <w:r w:rsidR="00A01FD3" w:rsidRPr="00C3672B">
        <w:t>.</w:t>
      </w:r>
    </w:p>
    <w:p w14:paraId="55EF541D" w14:textId="77777777" w:rsidR="00A01FD3" w:rsidRPr="00C3672B" w:rsidRDefault="00A13117" w:rsidP="00A13117">
      <w:pPr>
        <w:pStyle w:val="Taille-1Normal"/>
      </w:pPr>
      <w:r w:rsidRPr="00C3672B">
        <w:t>Il s</w:t>
      </w:r>
      <w:r w:rsidR="00A01FD3" w:rsidRPr="00C3672B">
        <w:t>’</w:t>
      </w:r>
      <w:r w:rsidRPr="00C3672B">
        <w:t>avança</w:t>
      </w:r>
      <w:r w:rsidR="00A01FD3" w:rsidRPr="00C3672B">
        <w:t xml:space="preserve">, </w:t>
      </w:r>
      <w:r w:rsidRPr="00C3672B">
        <w:t>saluant haut et d</w:t>
      </w:r>
      <w:r w:rsidR="00A01FD3" w:rsidRPr="00C3672B">
        <w:t>’</w:t>
      </w:r>
      <w:r w:rsidRPr="00C3672B">
        <w:t>un geste large avec son bonnet à plumes blanches et à enseigne d</w:t>
      </w:r>
      <w:r w:rsidR="00A01FD3" w:rsidRPr="00C3672B">
        <w:t>’</w:t>
      </w:r>
      <w:r w:rsidRPr="00C3672B">
        <w:t>or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sa large barbe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tal</w:t>
      </w:r>
      <w:r w:rsidRPr="00C3672B">
        <w:rPr>
          <w:rFonts w:cs="Amasis30"/>
        </w:rPr>
        <w:t>é</w:t>
      </w:r>
      <w:r w:rsidRPr="00C3672B">
        <w:t xml:space="preserve">e en </w:t>
      </w:r>
      <w:r w:rsidRPr="00C3672B">
        <w:rPr>
          <w:rFonts w:cs="Amasis30"/>
        </w:rPr>
        <w:t>é</w:t>
      </w:r>
      <w:r w:rsidRPr="00C3672B">
        <w:t>ventail sur sa poitrine bombant le pourpoint de soie vert-mousse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tait fleurie comme celle de l</w:t>
      </w:r>
      <w:r w:rsidR="00A01FD3" w:rsidRPr="00C3672B">
        <w:rPr>
          <w:rFonts w:cs="Amasis30"/>
        </w:rPr>
        <w:t>’</w:t>
      </w:r>
      <w:r w:rsidRPr="00C3672B">
        <w:t>empereur Charlemagne</w:t>
      </w:r>
      <w:r w:rsidR="00A01FD3" w:rsidRPr="00C3672B">
        <w:t xml:space="preserve">. </w:t>
      </w:r>
      <w:r w:rsidRPr="00C3672B">
        <w:t>Portant beau</w:t>
      </w:r>
      <w:r w:rsidR="00A01FD3" w:rsidRPr="00C3672B">
        <w:t xml:space="preserve">, </w:t>
      </w:r>
      <w:r w:rsidRPr="00C3672B">
        <w:lastRenderedPageBreak/>
        <w:t>de grande taille</w:t>
      </w:r>
      <w:r w:rsidR="00A01FD3" w:rsidRPr="00C3672B">
        <w:t xml:space="preserve">, </w:t>
      </w:r>
      <w:r w:rsidRPr="00C3672B">
        <w:t>il avait une figure insignifiante et majestueuse qu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clairaient un grand contentement de soi-m</w:t>
      </w:r>
      <w:r w:rsidRPr="00C3672B">
        <w:rPr>
          <w:rFonts w:cs="Amasis30"/>
        </w:rPr>
        <w:t>ê</w:t>
      </w:r>
      <w:r w:rsidRPr="00C3672B">
        <w:t>me et une confiance imperturbable dans le sentiment de sa force</w:t>
      </w:r>
      <w:r w:rsidR="00A01FD3" w:rsidRPr="00C3672B">
        <w:t>.</w:t>
      </w:r>
    </w:p>
    <w:p w14:paraId="597AD0AC" w14:textId="77777777" w:rsidR="00A01FD3" w:rsidRPr="00C3672B" w:rsidRDefault="00A13117" w:rsidP="00A13117">
      <w:pPr>
        <w:pStyle w:val="Taille-1Normal"/>
      </w:pPr>
      <w:r w:rsidRPr="00C3672B">
        <w:t>Les femmes</w:t>
      </w:r>
      <w:r w:rsidR="00A01FD3" w:rsidRPr="00C3672B">
        <w:t xml:space="preserve">, </w:t>
      </w:r>
      <w:r w:rsidRPr="00C3672B">
        <w:t>sur son passage</w:t>
      </w:r>
      <w:r w:rsidR="00A01FD3" w:rsidRPr="00C3672B">
        <w:t xml:space="preserve">, </w:t>
      </w:r>
      <w:r w:rsidRPr="00C3672B">
        <w:t>se poussaient pour le mieux voir</w:t>
      </w:r>
      <w:r w:rsidR="00A01FD3" w:rsidRPr="00C3672B">
        <w:t xml:space="preserve">. </w:t>
      </w:r>
      <w:r w:rsidRPr="00C3672B">
        <w:t>Et elles se disaient que</w:t>
      </w:r>
      <w:r w:rsidR="00A01FD3" w:rsidRPr="00C3672B">
        <w:t xml:space="preserve">, </w:t>
      </w:r>
      <w:r w:rsidRPr="00C3672B">
        <w:t>malgré ses onze lustres hautement avoués</w:t>
      </w:r>
      <w:r w:rsidR="00A01FD3" w:rsidRPr="00C3672B">
        <w:t xml:space="preserve">, </w:t>
      </w:r>
      <w:r w:rsidRPr="00C3672B">
        <w:t>il pliait un fer à cheval entre ses doigts</w:t>
      </w:r>
      <w:r w:rsidR="00A01FD3" w:rsidRPr="00C3672B">
        <w:t xml:space="preserve">, </w:t>
      </w:r>
      <w:r w:rsidRPr="00C3672B">
        <w:t>et elles chuchotaient d</w:t>
      </w:r>
      <w:r w:rsidR="00A01FD3" w:rsidRPr="00C3672B">
        <w:t>’</w:t>
      </w:r>
      <w:r w:rsidRPr="00C3672B">
        <w:t>autres histoires</w:t>
      </w:r>
      <w:r w:rsidR="00A01FD3" w:rsidRPr="00C3672B">
        <w:t>.</w:t>
      </w:r>
    </w:p>
    <w:p w14:paraId="57A44527" w14:textId="77777777" w:rsidR="00A01FD3" w:rsidRPr="00C3672B" w:rsidRDefault="00A13117" w:rsidP="00A13117">
      <w:pPr>
        <w:pStyle w:val="Taille-1Normal"/>
      </w:pPr>
      <w:r w:rsidRPr="00C3672B">
        <w:t>Valentine de Puyaubrais</w:t>
      </w:r>
      <w:r w:rsidR="00A01FD3" w:rsidRPr="00C3672B">
        <w:t xml:space="preserve">, </w:t>
      </w:r>
      <w:r w:rsidRPr="00C3672B">
        <w:t>de sa main gauche appuyée sur le poing du grand seigneur</w:t>
      </w:r>
      <w:r w:rsidR="00A01FD3" w:rsidRPr="00C3672B">
        <w:t xml:space="preserve">, </w:t>
      </w:r>
      <w:r w:rsidRPr="00C3672B">
        <w:t>tenait un éventail de pennes de tisserin dont le milieu était un petit miroir encadré de pierreries qui scintillaient de mille feux</w:t>
      </w:r>
      <w:r w:rsidR="00A01FD3" w:rsidRPr="00C3672B">
        <w:t xml:space="preserve">. </w:t>
      </w:r>
      <w:r w:rsidRPr="00C3672B">
        <w:t>Sous le souffle ardent des hommes se coudoyant pressés pour la regarder de plus près</w:t>
      </w:r>
      <w:r w:rsidR="00A01FD3" w:rsidRPr="00C3672B">
        <w:t xml:space="preserve">, </w:t>
      </w:r>
      <w:r w:rsidRPr="00C3672B">
        <w:t>elle passait blanche dans ses étoffes noires</w:t>
      </w:r>
      <w:r w:rsidR="00A01FD3" w:rsidRPr="00C3672B">
        <w:t xml:space="preserve">, </w:t>
      </w:r>
      <w:r w:rsidRPr="00C3672B">
        <w:t>et la queue carrée de sa robe</w:t>
      </w:r>
      <w:r w:rsidR="00A01FD3" w:rsidRPr="00C3672B">
        <w:t xml:space="preserve">, </w:t>
      </w:r>
      <w:r w:rsidRPr="00C3672B">
        <w:t>traînant à trois pas derrière elle</w:t>
      </w:r>
      <w:r w:rsidR="00A01FD3" w:rsidRPr="00C3672B">
        <w:t xml:space="preserve">, </w:t>
      </w:r>
      <w:r w:rsidRPr="00C3672B">
        <w:t>la faisait paraître plus grande</w:t>
      </w:r>
      <w:r w:rsidR="00A01FD3" w:rsidRPr="00C3672B">
        <w:t>.</w:t>
      </w:r>
    </w:p>
    <w:p w14:paraId="53FDCDDF" w14:textId="77777777" w:rsidR="00A01FD3" w:rsidRPr="00C3672B" w:rsidRDefault="00A13117" w:rsidP="00A13117">
      <w:pPr>
        <w:pStyle w:val="Taille-1Normal"/>
      </w:pPr>
      <w:r w:rsidRPr="00C3672B">
        <w:t>Ses cheveux fauves étaient couverts de poudre violette</w:t>
      </w:r>
      <w:r w:rsidR="00A01FD3" w:rsidRPr="00C3672B">
        <w:t xml:space="preserve">, </w:t>
      </w:r>
      <w:r w:rsidRPr="00C3672B">
        <w:t>ce qui était prodigalité</w:t>
      </w:r>
      <w:r w:rsidR="00A01FD3" w:rsidRPr="00C3672B">
        <w:t xml:space="preserve">, </w:t>
      </w:r>
      <w:r w:rsidRPr="00C3672B">
        <w:t>car cette poussière valait plus que son poids d</w:t>
      </w:r>
      <w:r w:rsidR="00A01FD3" w:rsidRPr="00C3672B">
        <w:t>’</w:t>
      </w:r>
      <w:r w:rsidRPr="00C3672B">
        <w:t>or</w:t>
      </w:r>
      <w:r w:rsidR="00A01FD3" w:rsidRPr="00C3672B">
        <w:t xml:space="preserve">. </w:t>
      </w:r>
      <w:r w:rsidRPr="00C3672B">
        <w:t>Et sous la guimpe de crêpe noir fermant son corsage décolleté carrément</w:t>
      </w:r>
      <w:r w:rsidR="00A01FD3" w:rsidRPr="00C3672B">
        <w:t xml:space="preserve">, </w:t>
      </w:r>
      <w:r w:rsidRPr="00C3672B">
        <w:t>très bas</w:t>
      </w:r>
      <w:r w:rsidR="00A01FD3" w:rsidRPr="00C3672B">
        <w:t xml:space="preserve">, </w:t>
      </w:r>
      <w:r w:rsidRPr="00C3672B">
        <w:t>sa chair rose et ferme de belle femme mûre apparaissait comme nacrée</w:t>
      </w:r>
      <w:r w:rsidR="00A01FD3" w:rsidRPr="00C3672B">
        <w:t xml:space="preserve">, </w:t>
      </w:r>
      <w:r w:rsidRPr="00C3672B">
        <w:t>les fines mailles noires la rendant plus douce à l</w:t>
      </w:r>
      <w:r w:rsidR="00A01FD3" w:rsidRPr="00C3672B">
        <w:t>’</w:t>
      </w:r>
      <w:r w:rsidRPr="00C3672B">
        <w:t>œil</w:t>
      </w:r>
      <w:r w:rsidR="00A01FD3" w:rsidRPr="00C3672B">
        <w:t xml:space="preserve">. </w:t>
      </w:r>
      <w:r w:rsidRPr="00C3672B">
        <w:t>Un émail allemand</w:t>
      </w:r>
      <w:r w:rsidR="00A01FD3" w:rsidRPr="00C3672B">
        <w:t xml:space="preserve">, </w:t>
      </w:r>
      <w:r w:rsidRPr="00C3672B">
        <w:t>suspendu à un large collier d</w:t>
      </w:r>
      <w:r w:rsidR="00A01FD3" w:rsidRPr="00C3672B">
        <w:t>’</w:t>
      </w:r>
      <w:r w:rsidRPr="00C3672B">
        <w:t>orfèvrerie</w:t>
      </w:r>
      <w:r w:rsidR="00A01FD3" w:rsidRPr="00C3672B">
        <w:t xml:space="preserve">, </w:t>
      </w:r>
      <w:r w:rsidRPr="00C3672B">
        <w:t>descendait entre ses deux seins dont on entrevoyait les pointes</w:t>
      </w:r>
      <w:r w:rsidR="00A01FD3" w:rsidRPr="00C3672B">
        <w:t xml:space="preserve">. </w:t>
      </w:r>
      <w:r w:rsidRPr="00C3672B">
        <w:t>Dans sa manche en aileron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elle retenait roulée sous son bras droit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apercevaient le museau pointu et les yeux brillants d</w:t>
      </w:r>
      <w:r w:rsidR="00A01FD3" w:rsidRPr="00C3672B">
        <w:t>’</w:t>
      </w:r>
      <w:r w:rsidRPr="00C3672B">
        <w:t>un adive</w:t>
      </w:r>
      <w:r w:rsidR="00A01FD3" w:rsidRPr="00C3672B">
        <w:t xml:space="preserve">. </w:t>
      </w:r>
      <w:r w:rsidRPr="00C3672B">
        <w:t>Ses mains dégantées étaient couvertes de bagues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ses oreilles rouges rappelaient le galbe gracieux des conques</w:t>
      </w:r>
      <w:r w:rsidR="00A01FD3" w:rsidRPr="00C3672B">
        <w:t xml:space="preserve">, </w:t>
      </w:r>
      <w:r w:rsidRPr="00C3672B">
        <w:t xml:space="preserve">et leurs pendants </w:t>
      </w:r>
      <w:r w:rsidRPr="00C3672B">
        <w:rPr>
          <w:rFonts w:cs="Amasis30"/>
        </w:rPr>
        <w:t>é</w:t>
      </w:r>
      <w:r w:rsidRPr="00C3672B">
        <w:t>taient charg</w:t>
      </w:r>
      <w:r w:rsidRPr="00C3672B">
        <w:rPr>
          <w:rFonts w:cs="Amasis30"/>
        </w:rPr>
        <w:t>é</w:t>
      </w:r>
      <w:r w:rsidRPr="00C3672B">
        <w:t>s de rubis</w:t>
      </w:r>
      <w:r w:rsidR="00A01FD3" w:rsidRPr="00C3672B">
        <w:t xml:space="preserve">, </w:t>
      </w:r>
      <w:r w:rsidRPr="00C3672B">
        <w:t>de grenats</w:t>
      </w:r>
      <w:r w:rsidR="00A01FD3" w:rsidRPr="00C3672B">
        <w:t xml:space="preserve">, </w:t>
      </w:r>
      <w:r w:rsidRPr="00C3672B">
        <w:t>de saphirs</w:t>
      </w:r>
      <w:r w:rsidR="00A01FD3" w:rsidRPr="00C3672B">
        <w:t xml:space="preserve">. </w:t>
      </w:r>
      <w:r w:rsidRPr="00C3672B">
        <w:t>Son corsage</w:t>
      </w:r>
      <w:r w:rsidR="00A01FD3" w:rsidRPr="00C3672B">
        <w:t xml:space="preserve">, </w:t>
      </w:r>
      <w:r w:rsidRPr="00C3672B">
        <w:t>tr</w:t>
      </w:r>
      <w:r w:rsidRPr="00C3672B">
        <w:rPr>
          <w:rFonts w:cs="Amasis30"/>
        </w:rPr>
        <w:t>è</w:t>
      </w:r>
      <w:r w:rsidRPr="00C3672B">
        <w:t>s long par devant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tait couvert de broderies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sa robe avait sa quille de brocart de Venise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cinq rangs d</w:t>
      </w:r>
      <w:r w:rsidR="00A01FD3" w:rsidRPr="00C3672B">
        <w:rPr>
          <w:rFonts w:cs="Amasis30"/>
        </w:rPr>
        <w:t>’</w:t>
      </w:r>
      <w:r w:rsidRPr="00C3672B">
        <w:t>arbachures d</w:t>
      </w:r>
      <w:r w:rsidR="00A01FD3" w:rsidRPr="00C3672B">
        <w:t>’</w:t>
      </w:r>
      <w:r w:rsidRPr="00C3672B">
        <w:t>or en cerclaient le bas</w:t>
      </w:r>
      <w:r w:rsidR="00A01FD3" w:rsidRPr="00C3672B">
        <w:t xml:space="preserve">. </w:t>
      </w:r>
      <w:r w:rsidRPr="00C3672B">
        <w:t>Et une cordelière de soie tressée d</w:t>
      </w:r>
      <w:r w:rsidR="00A01FD3" w:rsidRPr="00C3672B">
        <w:t>’</w:t>
      </w:r>
      <w:r w:rsidRPr="00C3672B">
        <w:t>argent retombait en bouterolles d</w:t>
      </w:r>
      <w:r w:rsidR="00A01FD3" w:rsidRPr="00C3672B">
        <w:t>’</w:t>
      </w:r>
      <w:r w:rsidRPr="00C3672B">
        <w:t>or où les diamants luisaient comme des lucioles dans la nuit</w:t>
      </w:r>
      <w:r w:rsidR="00A01FD3" w:rsidRPr="00C3672B">
        <w:t xml:space="preserve">. </w:t>
      </w:r>
      <w:r w:rsidRPr="00C3672B">
        <w:t>Mais son bonnet de veuve était rehaussé d</w:t>
      </w:r>
      <w:r w:rsidR="00A01FD3" w:rsidRPr="00C3672B">
        <w:t>’</w:t>
      </w:r>
      <w:r w:rsidRPr="00C3672B">
        <w:t>émaux noirs</w:t>
      </w:r>
      <w:r w:rsidR="00A01FD3" w:rsidRPr="00C3672B">
        <w:t>.</w:t>
      </w:r>
    </w:p>
    <w:p w14:paraId="4ACFC2A5" w14:textId="41073F6D" w:rsidR="00A01FD3" w:rsidRPr="00C3672B" w:rsidRDefault="00A13117" w:rsidP="00A13117">
      <w:pPr>
        <w:pStyle w:val="Taille-1Normal"/>
      </w:pPr>
      <w:r w:rsidRPr="00C3672B">
        <w:t>Et devant cette richesse écrasante</w:t>
      </w:r>
      <w:r w:rsidR="00A01FD3" w:rsidRPr="00C3672B">
        <w:t xml:space="preserve">, </w:t>
      </w:r>
      <w:r w:rsidRPr="00C3672B">
        <w:t>devant cette impératrice beauté</w:t>
      </w:r>
      <w:r w:rsidR="00A01FD3" w:rsidRPr="00C3672B">
        <w:t xml:space="preserve">, </w:t>
      </w:r>
      <w:r w:rsidRPr="00C3672B">
        <w:t>toutes se pinçaient les lèvres d</w:t>
      </w:r>
      <w:r w:rsidR="00A01FD3" w:rsidRPr="00C3672B">
        <w:t>’</w:t>
      </w:r>
      <w:r w:rsidRPr="00C3672B">
        <w:t>envie</w:t>
      </w:r>
      <w:r w:rsidR="00A01FD3" w:rsidRPr="00C3672B">
        <w:t xml:space="preserve">. </w:t>
      </w:r>
      <w:r w:rsidRPr="00C3672B">
        <w:t>Car la grâce de son visage valait son luxe</w:t>
      </w:r>
      <w:r w:rsidR="00A01FD3" w:rsidRPr="00C3672B">
        <w:t xml:space="preserve">, </w:t>
      </w:r>
      <w:r w:rsidRPr="00C3672B">
        <w:t>et sans fard d</w:t>
      </w:r>
      <w:r w:rsidR="00A01FD3" w:rsidRPr="00C3672B">
        <w:t>’</w:t>
      </w:r>
      <w:r w:rsidRPr="00C3672B">
        <w:t>aucune sorte</w:t>
      </w:r>
      <w:r w:rsidR="00A01FD3" w:rsidRPr="00C3672B">
        <w:t xml:space="preserve">, </w:t>
      </w:r>
      <w:r w:rsidRPr="00C3672B">
        <w:t>semblait-il</w:t>
      </w:r>
      <w:r w:rsidR="00A01FD3" w:rsidRPr="00C3672B">
        <w:t xml:space="preserve">, </w:t>
      </w:r>
      <w:r w:rsidRPr="00C3672B">
        <w:t>ses yeux de la couleur des violettes</w:t>
      </w:r>
      <w:r w:rsidR="00A01FD3" w:rsidRPr="00C3672B">
        <w:t xml:space="preserve">, </w:t>
      </w:r>
      <w:r w:rsidRPr="00C3672B">
        <w:t>ses sourcils bruns</w:t>
      </w:r>
      <w:r w:rsidR="00A01FD3" w:rsidRPr="00C3672B">
        <w:t xml:space="preserve">, </w:t>
      </w:r>
      <w:r w:rsidRPr="00C3672B">
        <w:t xml:space="preserve">le vermillon de </w:t>
      </w:r>
      <w:r w:rsidRPr="00C3672B">
        <w:lastRenderedPageBreak/>
        <w:t>sa bouche</w:t>
      </w:r>
      <w:r w:rsidR="00A01FD3" w:rsidRPr="00C3672B">
        <w:t xml:space="preserve">, </w:t>
      </w:r>
      <w:r w:rsidRPr="00C3672B">
        <w:t>la nacre de ses dents</w:t>
      </w:r>
      <w:r w:rsidR="00A01FD3" w:rsidRPr="00C3672B">
        <w:t xml:space="preserve">, </w:t>
      </w:r>
      <w:r w:rsidRPr="00C3672B">
        <w:t>la pureté de son teint</w:t>
      </w:r>
      <w:r w:rsidR="00A01FD3" w:rsidRPr="00C3672B">
        <w:t xml:space="preserve">, </w:t>
      </w:r>
      <w:r w:rsidRPr="00C3672B">
        <w:t>ressortaient radieux à désespérer les autres femmes</w:t>
      </w:r>
      <w:r w:rsidR="00A01FD3" w:rsidRPr="00C3672B">
        <w:t xml:space="preserve">. </w:t>
      </w:r>
      <w:r w:rsidRPr="00C3672B">
        <w:t xml:space="preserve">Les jeunes se disaient son âge et la faisaient contemporaine de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Valentinois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vieilles se scandalisaient de l</w:t>
      </w:r>
      <w:r w:rsidR="00A01FD3" w:rsidRPr="00C3672B">
        <w:rPr>
          <w:rFonts w:cs="Amasis30"/>
        </w:rPr>
        <w:t>’</w:t>
      </w:r>
      <w:r w:rsidRPr="00C3672B">
        <w:t>insolence du d</w:t>
      </w:r>
      <w:r w:rsidRPr="00C3672B">
        <w:rPr>
          <w:rFonts w:cs="Amasis30"/>
        </w:rPr>
        <w:t>é</w:t>
      </w:r>
      <w:r w:rsidRPr="00C3672B">
        <w:t>colletage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un ton sucr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la plaignaient du mal qu</w:t>
      </w:r>
      <w:r w:rsidR="00A01FD3" w:rsidRPr="00C3672B">
        <w:rPr>
          <w:rFonts w:cs="Amasis30"/>
        </w:rPr>
        <w:t>’</w:t>
      </w:r>
      <w:r w:rsidRPr="00C3672B">
        <w:t xml:space="preserve">elle devait souffrir </w:t>
      </w:r>
      <w:r w:rsidRPr="00C3672B">
        <w:rPr>
          <w:rFonts w:cs="Amasis30"/>
        </w:rPr>
        <w:t>à</w:t>
      </w:r>
      <w:r w:rsidR="006B0BF0">
        <w:rPr>
          <w:rFonts w:cs="Amasis30"/>
        </w:rPr>
        <w:t xml:space="preserve"> </w:t>
      </w:r>
      <w:r w:rsidRPr="00C3672B">
        <w:rPr>
          <w:rFonts w:cs="Amasis30"/>
        </w:rPr>
        <w:t>ê</w:t>
      </w:r>
      <w:r w:rsidRPr="00C3672B">
        <w:t>tre ainsi serr</w:t>
      </w:r>
      <w:r w:rsidRPr="00C3672B">
        <w:rPr>
          <w:rFonts w:cs="Amasis30"/>
        </w:rPr>
        <w:t>é</w:t>
      </w:r>
      <w:r w:rsidRPr="00C3672B">
        <w:t>e dans son corset</w:t>
      </w:r>
      <w:r w:rsidR="00A01FD3" w:rsidRPr="00C3672B">
        <w:t>.</w:t>
      </w:r>
    </w:p>
    <w:p w14:paraId="1F6B1D98" w14:textId="77777777" w:rsidR="00A01FD3" w:rsidRPr="00C3672B" w:rsidRDefault="00A13117" w:rsidP="00A13117">
      <w:pPr>
        <w:pStyle w:val="Taille-1Normal"/>
      </w:pPr>
      <w:r w:rsidRPr="00C3672B">
        <w:t>Mais les hommes la dévoraient des yeux et</w:t>
      </w:r>
      <w:r w:rsidR="00A01FD3" w:rsidRPr="00C3672B">
        <w:t xml:space="preserve">, </w:t>
      </w:r>
      <w:r w:rsidRPr="00C3672B">
        <w:t>de rage de ne pouvoir la posséder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en racontaient</w:t>
      </w:r>
      <w:r w:rsidR="00A01FD3" w:rsidRPr="00C3672B">
        <w:t xml:space="preserve">, </w:t>
      </w:r>
      <w:r w:rsidRPr="00C3672B">
        <w:t>avec des rires jaunes</w:t>
      </w:r>
      <w:r w:rsidR="00A01FD3" w:rsidRPr="00C3672B">
        <w:t xml:space="preserve">, </w:t>
      </w:r>
      <w:r w:rsidRPr="00C3672B">
        <w:t>les pires histoires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autres</w:t>
      </w:r>
      <w:r w:rsidR="00A01FD3" w:rsidRPr="00C3672B">
        <w:t xml:space="preserve">, </w:t>
      </w:r>
      <w:r w:rsidRPr="00C3672B">
        <w:t>plus naïfs</w:t>
      </w:r>
      <w:r w:rsidR="00A01FD3" w:rsidRPr="00C3672B">
        <w:t xml:space="preserve">, </w:t>
      </w:r>
      <w:r w:rsidRPr="00C3672B">
        <w:t>admiraient franchement</w:t>
      </w:r>
      <w:r w:rsidR="00A01FD3" w:rsidRPr="00C3672B">
        <w:t xml:space="preserve">, </w:t>
      </w:r>
      <w:r w:rsidRPr="00C3672B">
        <w:t>et tous</w:t>
      </w:r>
      <w:r w:rsidR="00A01FD3" w:rsidRPr="00C3672B">
        <w:t xml:space="preserve">, </w:t>
      </w:r>
      <w:r w:rsidRPr="00C3672B">
        <w:t>la bouche sèche</w:t>
      </w:r>
      <w:r w:rsidR="00A01FD3" w:rsidRPr="00C3672B">
        <w:t xml:space="preserve">, </w:t>
      </w:r>
      <w:r w:rsidRPr="00C3672B">
        <w:t>demeuraient là sur son passage</w:t>
      </w:r>
      <w:r w:rsidR="00A01FD3" w:rsidRPr="00C3672B">
        <w:t xml:space="preserve">, </w:t>
      </w:r>
      <w:r w:rsidRPr="00C3672B">
        <w:t>comme ces marmiteux qui mangent leur pain sec à la fumée des rôtisseries</w:t>
      </w:r>
      <w:r w:rsidR="00A01FD3" w:rsidRPr="00C3672B">
        <w:t>.</w:t>
      </w:r>
    </w:p>
    <w:p w14:paraId="6B5B080A" w14:textId="77777777" w:rsidR="00A01FD3" w:rsidRPr="00C3672B" w:rsidRDefault="00A13117" w:rsidP="00A13117">
      <w:pPr>
        <w:pStyle w:val="Taille-1Normal"/>
      </w:pPr>
      <w:r w:rsidRPr="00C3672B">
        <w:t>Cependant</w:t>
      </w:r>
      <w:r w:rsidR="00A01FD3" w:rsidRPr="00C3672B">
        <w:t>, M. de </w:t>
      </w:r>
      <w:r w:rsidRPr="00C3672B">
        <w:t>Vauplassans s</w:t>
      </w:r>
      <w:r w:rsidR="00A01FD3" w:rsidRPr="00C3672B">
        <w:t>’</w:t>
      </w:r>
      <w:r w:rsidRPr="00C3672B">
        <w:t>empressait et</w:t>
      </w:r>
      <w:r w:rsidR="00A01FD3" w:rsidRPr="00C3672B">
        <w:t xml:space="preserve">, </w:t>
      </w:r>
      <w:r w:rsidRPr="00C3672B">
        <w:t>à travers la foule</w:t>
      </w:r>
      <w:r w:rsidR="00A01FD3" w:rsidRPr="00C3672B">
        <w:t xml:space="preserve">, </w:t>
      </w:r>
      <w:r w:rsidRPr="00C3672B">
        <w:t>parvint à la joindre</w:t>
      </w:r>
      <w:r w:rsidR="00A01FD3" w:rsidRPr="00C3672B">
        <w:t xml:space="preserve">. </w:t>
      </w:r>
      <w:r w:rsidRPr="00C3672B">
        <w:t>Sans oser lui donner un baiser</w:t>
      </w:r>
      <w:r w:rsidR="00A01FD3" w:rsidRPr="00C3672B">
        <w:t xml:space="preserve">, </w:t>
      </w:r>
      <w:r w:rsidRPr="00C3672B">
        <w:t>par égard pour la jalousie connue de Vergennes</w:t>
      </w:r>
      <w:r w:rsidR="00A01FD3" w:rsidRPr="00C3672B">
        <w:t xml:space="preserve">, </w:t>
      </w:r>
      <w:r w:rsidRPr="00C3672B">
        <w:t>il la conduisit à sa place</w:t>
      </w:r>
      <w:r w:rsidR="00A01FD3" w:rsidRPr="00C3672B">
        <w:t xml:space="preserve">. </w:t>
      </w:r>
      <w:r w:rsidRPr="00C3672B">
        <w:t>Elle s</w:t>
      </w:r>
      <w:r w:rsidR="00A01FD3" w:rsidRPr="00C3672B">
        <w:t>’</w:t>
      </w:r>
      <w:r w:rsidRPr="00C3672B">
        <w:t>assit</w:t>
      </w:r>
      <w:r w:rsidR="00A01FD3" w:rsidRPr="00C3672B">
        <w:t xml:space="preserve">. </w:t>
      </w:r>
      <w:r w:rsidRPr="00C3672B">
        <w:t>Puis il s</w:t>
      </w:r>
      <w:r w:rsidR="00A01FD3" w:rsidRPr="00C3672B">
        <w:t>’</w:t>
      </w:r>
      <w:r w:rsidRPr="00C3672B">
        <w:t>esquiva</w:t>
      </w:r>
      <w:r w:rsidR="00A01FD3" w:rsidRPr="00C3672B">
        <w:t xml:space="preserve">, </w:t>
      </w:r>
      <w:r w:rsidRPr="00C3672B">
        <w:t xml:space="preserve">car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</w:t>
      </w:r>
      <w:r w:rsidRPr="00C3672B">
        <w:t>Brunet arrivait avec un joli manteau couvert d</w:t>
      </w:r>
      <w:r w:rsidR="00A01FD3" w:rsidRPr="00C3672B">
        <w:t>’</w:t>
      </w:r>
      <w:r w:rsidRPr="00C3672B">
        <w:t>appliques</w:t>
      </w:r>
      <w:r w:rsidR="00A01FD3" w:rsidRPr="00C3672B">
        <w:t xml:space="preserve">, </w:t>
      </w:r>
      <w:r w:rsidRPr="00C3672B">
        <w:t>une fraise à la confusion</w:t>
      </w:r>
      <w:r w:rsidR="00A01FD3" w:rsidRPr="00C3672B">
        <w:t xml:space="preserve">, </w:t>
      </w:r>
      <w:r w:rsidRPr="00C3672B">
        <w:t>un toquet de velours zinzolin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son nez retrouss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ses joues roses</w:t>
      </w:r>
      <w:r w:rsidR="00A01FD3" w:rsidRPr="00C3672B">
        <w:t xml:space="preserve">, </w:t>
      </w:r>
      <w:r w:rsidRPr="00C3672B">
        <w:t>ses yeux bleus limpides disaient sa joie de se trouver dans une si noble compagnie</w:t>
      </w:r>
      <w:r w:rsidR="00A01FD3" w:rsidRPr="00C3672B">
        <w:t xml:space="preserve">. </w:t>
      </w:r>
      <w:r w:rsidRPr="00C3672B">
        <w:t>Valentine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assise aupr</w:t>
      </w:r>
      <w:r w:rsidRPr="00C3672B">
        <w:rPr>
          <w:rFonts w:cs="Amasis30"/>
        </w:rPr>
        <w:t>è</w:t>
      </w:r>
      <w:r w:rsidRPr="00C3672B">
        <w:t>s de Madeleine</w:t>
      </w:r>
      <w:r w:rsidR="00A01FD3" w:rsidRPr="00C3672B">
        <w:t xml:space="preserve">. </w:t>
      </w:r>
      <w:r w:rsidRPr="00C3672B">
        <w:t>Toutes les femmes demeur</w:t>
      </w:r>
      <w:r w:rsidRPr="00C3672B">
        <w:rPr>
          <w:rFonts w:cs="Amasis30"/>
        </w:rPr>
        <w:t>è</w:t>
      </w:r>
      <w:r w:rsidRPr="00C3672B">
        <w:t>rent surprises</w:t>
      </w:r>
      <w:r w:rsidR="00A01FD3" w:rsidRPr="00C3672B">
        <w:t xml:space="preserve">, </w:t>
      </w:r>
      <w:r w:rsidRPr="00C3672B">
        <w:t>car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les voir ainsi c</w:t>
      </w:r>
      <w:r w:rsidRPr="00C3672B">
        <w:rPr>
          <w:rFonts w:cs="Amasis30"/>
        </w:rPr>
        <w:t>ô</w:t>
      </w:r>
      <w:r w:rsidRPr="00C3672B">
        <w:t xml:space="preserve">te </w:t>
      </w:r>
      <w:r w:rsidRPr="00C3672B">
        <w:rPr>
          <w:rFonts w:cs="Amasis30"/>
        </w:rPr>
        <w:t>à</w:t>
      </w:r>
      <w:r w:rsidRPr="00C3672B">
        <w:t xml:space="preserve"> c</w:t>
      </w:r>
      <w:r w:rsidRPr="00C3672B">
        <w:rPr>
          <w:rFonts w:cs="Amasis30"/>
        </w:rPr>
        <w:t>ô</w:t>
      </w:r>
      <w:r w:rsidRPr="00C3672B">
        <w:t>te</w:t>
      </w:r>
      <w:r w:rsidR="00A01FD3" w:rsidRPr="00C3672B">
        <w:t xml:space="preserve">, </w:t>
      </w:r>
      <w:r w:rsidRPr="00C3672B">
        <w:t>on e</w:t>
      </w:r>
      <w:r w:rsidRPr="00C3672B">
        <w:rPr>
          <w:rFonts w:cs="Amasis30"/>
        </w:rPr>
        <w:t>û</w:t>
      </w:r>
      <w:r w:rsidRPr="00C3672B">
        <w:t>t jur</w:t>
      </w:r>
      <w:r w:rsidRPr="00C3672B">
        <w:rPr>
          <w:rFonts w:cs="Amasis30"/>
        </w:rPr>
        <w:t>é</w:t>
      </w:r>
      <w:r w:rsidRPr="00C3672B">
        <w:t xml:space="preserve"> qu</w:t>
      </w:r>
      <w:r w:rsidR="00A01FD3" w:rsidRPr="00C3672B">
        <w:rPr>
          <w:rFonts w:cs="Amasis30"/>
        </w:rPr>
        <w:t>’</w:t>
      </w:r>
      <w:r w:rsidRPr="00C3672B">
        <w:t xml:space="preserve">elles </w:t>
      </w:r>
      <w:r w:rsidRPr="00C3672B">
        <w:rPr>
          <w:rFonts w:cs="Amasis30"/>
        </w:rPr>
        <w:t>é</w:t>
      </w:r>
      <w:r w:rsidRPr="00C3672B">
        <w:t>taient s</w:t>
      </w:r>
      <w:r w:rsidRPr="00C3672B">
        <w:rPr>
          <w:rFonts w:cs="Amasis30"/>
        </w:rPr>
        <w:t>œ</w:t>
      </w:r>
      <w:r w:rsidRPr="00C3672B">
        <w:t>urs</w:t>
      </w:r>
      <w:r w:rsidR="00A01FD3" w:rsidRPr="00C3672B">
        <w:t xml:space="preserve">, </w:t>
      </w:r>
      <w:r w:rsidRPr="00C3672B">
        <w:t xml:space="preserve">et certaines trouvaient que la femme en son automne </w:t>
      </w:r>
      <w:r w:rsidRPr="00C3672B">
        <w:rPr>
          <w:rFonts w:cs="Amasis30"/>
        </w:rPr>
        <w:t>é</w:t>
      </w:r>
      <w:r w:rsidRPr="00C3672B">
        <w:t>clipsait encore la jeune fille en son printemps</w:t>
      </w:r>
      <w:r w:rsidR="00A01FD3" w:rsidRPr="00C3672B">
        <w:t>.</w:t>
      </w:r>
    </w:p>
    <w:p w14:paraId="1E504DD6" w14:textId="77777777" w:rsidR="00A01FD3" w:rsidRPr="00C3672B" w:rsidRDefault="00A13117" w:rsidP="00A13117">
      <w:pPr>
        <w:pStyle w:val="Taille-1Normal"/>
      </w:pPr>
      <w:r w:rsidRPr="00C3672B">
        <w:t>Valentine était si blanche que</w:t>
      </w:r>
      <w:r w:rsidR="00A01FD3" w:rsidRPr="00C3672B">
        <w:t xml:space="preserve">, </w:t>
      </w:r>
      <w:r w:rsidRPr="00C3672B">
        <w:t>comme Léda</w:t>
      </w:r>
      <w:r w:rsidR="00A01FD3" w:rsidRPr="00C3672B">
        <w:t xml:space="preserve">, </w:t>
      </w:r>
      <w:r w:rsidRPr="00C3672B">
        <w:t>seul un cygne eût dû jamais la couvrir</w:t>
      </w:r>
      <w:r w:rsidR="00A01FD3" w:rsidRPr="00C3672B">
        <w:t xml:space="preserve">. </w:t>
      </w:r>
      <w:r w:rsidRPr="00C3672B">
        <w:t>Elle faisait penser aux nymphes des sources</w:t>
      </w:r>
      <w:r w:rsidR="00A01FD3" w:rsidRPr="00C3672B">
        <w:t xml:space="preserve">, </w:t>
      </w:r>
      <w:r w:rsidRPr="00C3672B">
        <w:t>poursuivies par les satyres expirant d</w:t>
      </w:r>
      <w:r w:rsidR="00A01FD3" w:rsidRPr="00C3672B">
        <w:t>’</w:t>
      </w:r>
      <w:r w:rsidRPr="00C3672B">
        <w:t>amour sans les pouvoir jamais atteindre</w:t>
      </w:r>
      <w:r w:rsidR="00A01FD3" w:rsidRPr="00C3672B">
        <w:t xml:space="preserve">, </w:t>
      </w:r>
      <w:r w:rsidRPr="00C3672B">
        <w:t>à ces déesses marines qui apparaissent aux vieux nautoniers sur la pâle écume des vagues</w:t>
      </w:r>
      <w:r w:rsidR="00A01FD3" w:rsidRPr="00C3672B">
        <w:t xml:space="preserve">, </w:t>
      </w:r>
      <w:r w:rsidRPr="00C3672B">
        <w:t>au loin</w:t>
      </w:r>
      <w:r w:rsidR="00A01FD3" w:rsidRPr="00C3672B">
        <w:t xml:space="preserve">, </w:t>
      </w:r>
      <w:r w:rsidR="00A24AC3" w:rsidRPr="00C3672B">
        <w:t>à</w:t>
      </w:r>
      <w:r w:rsidRPr="00C3672B">
        <w:t xml:space="preserve"> la limite des mers inconnues où ils s</w:t>
      </w:r>
      <w:r w:rsidR="00A01FD3" w:rsidRPr="00C3672B">
        <w:t>’</w:t>
      </w:r>
      <w:r w:rsidRPr="00C3672B">
        <w:t>aventurent pour les joindre et n</w:t>
      </w:r>
      <w:r w:rsidR="00A01FD3" w:rsidRPr="00C3672B">
        <w:t>’</w:t>
      </w:r>
      <w:r w:rsidRPr="00C3672B">
        <w:t>en revenir jamais</w:t>
      </w:r>
      <w:r w:rsidR="00A01FD3" w:rsidRPr="00C3672B">
        <w:t xml:space="preserve">. </w:t>
      </w:r>
      <w:r w:rsidRPr="00C3672B">
        <w:t>Vingt hommes s</w:t>
      </w:r>
      <w:r w:rsidR="00A01FD3" w:rsidRPr="00C3672B">
        <w:t>’</w:t>
      </w:r>
      <w:r w:rsidRPr="00C3672B">
        <w:t>étaient fait tuer pour elle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on en parlait jusque chez le Turc</w:t>
      </w:r>
      <w:r w:rsidR="00A01FD3" w:rsidRPr="00C3672B">
        <w:t xml:space="preserve">. </w:t>
      </w:r>
      <w:r w:rsidRPr="00C3672B">
        <w:t>Le Sultan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en croire les gens bien informés</w:t>
      </w:r>
      <w:r w:rsidR="00A01FD3" w:rsidRPr="00C3672B">
        <w:t xml:space="preserve">, </w:t>
      </w:r>
      <w:r w:rsidRPr="00C3672B">
        <w:t>avait promis cent mille écus d</w:t>
      </w:r>
      <w:r w:rsidR="00A01FD3" w:rsidRPr="00C3672B">
        <w:t>’</w:t>
      </w:r>
      <w:r w:rsidRPr="00C3672B">
        <w:t>or à qui l</w:t>
      </w:r>
      <w:r w:rsidR="00A01FD3" w:rsidRPr="00C3672B">
        <w:t>’</w:t>
      </w:r>
      <w:r w:rsidRPr="00C3672B">
        <w:t>amènerait à son harem</w:t>
      </w:r>
      <w:r w:rsidR="00A01FD3" w:rsidRPr="00C3672B">
        <w:t xml:space="preserve">. </w:t>
      </w:r>
      <w:r w:rsidRPr="00C3672B">
        <w:t>Cosseins</w:t>
      </w:r>
      <w:r w:rsidR="00A01FD3" w:rsidRPr="00C3672B">
        <w:t xml:space="preserve">, </w:t>
      </w:r>
      <w:r w:rsidRPr="00C3672B">
        <w:t>après boire</w:t>
      </w:r>
      <w:r w:rsidR="00A01FD3" w:rsidRPr="00C3672B">
        <w:t xml:space="preserve">, </w:t>
      </w:r>
      <w:r w:rsidRPr="00C3672B">
        <w:t>avait juré de la posséder morte ou vive à la prochaine prise d</w:t>
      </w:r>
      <w:r w:rsidR="00A01FD3" w:rsidRPr="00C3672B">
        <w:t>’</w:t>
      </w:r>
      <w:r w:rsidRPr="00C3672B">
        <w:t>armes</w:t>
      </w:r>
      <w:r w:rsidR="00A01FD3" w:rsidRPr="00C3672B">
        <w:t xml:space="preserve">, </w:t>
      </w:r>
      <w:r w:rsidRPr="00C3672B">
        <w:t>car elle était de celles dont la possession vaut bien le sac d</w:t>
      </w:r>
      <w:r w:rsidR="00A01FD3" w:rsidRPr="00C3672B">
        <w:t>’</w:t>
      </w:r>
      <w:r w:rsidRPr="00C3672B">
        <w:t>une ville</w:t>
      </w:r>
      <w:r w:rsidR="00A01FD3" w:rsidRPr="00C3672B">
        <w:t xml:space="preserve">. </w:t>
      </w:r>
      <w:r w:rsidRPr="00C3672B">
        <w:t>Un parti s</w:t>
      </w:r>
      <w:r w:rsidR="00A01FD3" w:rsidRPr="00C3672B">
        <w:t>’</w:t>
      </w:r>
      <w:r w:rsidRPr="00C3672B">
        <w:t>était formé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après d</w:t>
      </w:r>
      <w:r w:rsidR="00A01FD3" w:rsidRPr="00C3672B">
        <w:t>’</w:t>
      </w:r>
      <w:r w:rsidRPr="00C3672B">
        <w:t>autres</w:t>
      </w:r>
      <w:r w:rsidR="00A01FD3" w:rsidRPr="00C3672B">
        <w:t xml:space="preserve">, </w:t>
      </w:r>
      <w:r w:rsidRPr="00C3672B">
        <w:t>pour faire d</w:t>
      </w:r>
      <w:r w:rsidR="00A01FD3" w:rsidRPr="00C3672B">
        <w:t>’</w:t>
      </w:r>
      <w:r w:rsidRPr="00C3672B">
        <w:t xml:space="preserve">elle </w:t>
      </w:r>
      <w:r w:rsidRPr="00C3672B">
        <w:lastRenderedPageBreak/>
        <w:t>la maîtresse du Roy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les Guise avaient craint qu</w:t>
      </w:r>
      <w:r w:rsidR="00A01FD3" w:rsidRPr="00C3672B">
        <w:rPr>
          <w:rFonts w:cs="Amasis30"/>
        </w:rPr>
        <w:t>’</w:t>
      </w:r>
      <w:r w:rsidRPr="00C3672B">
        <w:t xml:space="preserve">elle ne </w:t>
      </w:r>
      <w:r w:rsidR="00A24AC3" w:rsidRPr="00C3672B">
        <w:t>rendît</w:t>
      </w:r>
      <w:r w:rsidR="00A01FD3" w:rsidRPr="00C3672B">
        <w:t>Charles IX</w:t>
      </w:r>
      <w:r w:rsidRPr="00C3672B">
        <w:t xml:space="preserve"> huguenot</w:t>
      </w:r>
      <w:r w:rsidR="00A01FD3" w:rsidRPr="00C3672B">
        <w:t xml:space="preserve">. </w:t>
      </w:r>
      <w:r w:rsidRPr="00C3672B">
        <w:t>Et on l</w:t>
      </w:r>
      <w:r w:rsidR="00A01FD3" w:rsidRPr="00C3672B">
        <w:rPr>
          <w:rFonts w:cs="Amasis30"/>
        </w:rPr>
        <w:t>’</w:t>
      </w:r>
      <w:r w:rsidRPr="00C3672B">
        <w:t>emp</w:t>
      </w:r>
      <w:r w:rsidRPr="00C3672B">
        <w:rPr>
          <w:rFonts w:cs="Amasis30"/>
        </w:rPr>
        <w:t>ê</w:t>
      </w:r>
      <w:r w:rsidRPr="00C3672B">
        <w:t>chait de para</w:t>
      </w:r>
      <w:r w:rsidRPr="00C3672B">
        <w:rPr>
          <w:rFonts w:cs="Amasis30"/>
        </w:rPr>
        <w:t>î</w:t>
      </w:r>
      <w:r w:rsidRPr="00C3672B">
        <w:t xml:space="preserve">tre </w:t>
      </w:r>
      <w:r w:rsidRPr="00C3672B">
        <w:rPr>
          <w:rFonts w:cs="Amasis30"/>
        </w:rPr>
        <w:t>à</w:t>
      </w:r>
      <w:r w:rsidRPr="00C3672B">
        <w:t xml:space="preserve"> la cour</w:t>
      </w:r>
      <w:r w:rsidR="00A01FD3" w:rsidRPr="00C3672B">
        <w:t>.</w:t>
      </w:r>
    </w:p>
    <w:p w14:paraId="09C6DB4B" w14:textId="77777777" w:rsidR="00A01FD3" w:rsidRPr="00C3672B" w:rsidRDefault="00A13117" w:rsidP="00A13117">
      <w:pPr>
        <w:pStyle w:val="Taille-1Normal"/>
      </w:pPr>
      <w:r w:rsidRPr="00C3672B">
        <w:t>Quant aux gens du parti</w:t>
      </w:r>
      <w:r w:rsidR="00A01FD3" w:rsidRPr="00C3672B">
        <w:t xml:space="preserve">, </w:t>
      </w:r>
      <w:r w:rsidRPr="00C3672B">
        <w:t>surtout les barbes grises du clan de Coligny</w:t>
      </w:r>
      <w:r w:rsidR="00A01FD3" w:rsidRPr="00C3672B">
        <w:t xml:space="preserve">, </w:t>
      </w:r>
      <w:r w:rsidRPr="00C3672B">
        <w:t>ils la tenaient pour une pierre de scandale</w:t>
      </w:r>
      <w:r w:rsidR="00A01FD3" w:rsidRPr="00C3672B">
        <w:t xml:space="preserve">, </w:t>
      </w:r>
      <w:r w:rsidRPr="00C3672B">
        <w:t xml:space="preserve">et les ministres la traitaient à haute voix de Jézabel et de Chananéenne jusque sous la canne de </w:t>
      </w:r>
      <w:r w:rsidR="00A01FD3" w:rsidRPr="00C3672B">
        <w:t>M. de </w:t>
      </w:r>
      <w:r w:rsidRPr="00C3672B">
        <w:t>Vergennes</w:t>
      </w:r>
      <w:r w:rsidR="00A01FD3" w:rsidRPr="00C3672B">
        <w:t xml:space="preserve">, </w:t>
      </w:r>
      <w:r w:rsidRPr="00C3672B">
        <w:t>tant cette sorte de gens est ennemie des choses de l</w:t>
      </w:r>
      <w:r w:rsidR="00A01FD3" w:rsidRPr="00C3672B">
        <w:t>’</w:t>
      </w:r>
      <w:r w:rsidRPr="00C3672B">
        <w:t>amour</w:t>
      </w:r>
      <w:r w:rsidR="00A01FD3" w:rsidRPr="00C3672B">
        <w:t xml:space="preserve">. </w:t>
      </w:r>
      <w:r w:rsidRPr="00C3672B">
        <w:t>Et le marquis ne prenait pas cela en gaieté</w:t>
      </w:r>
      <w:r w:rsidR="00A01FD3" w:rsidRPr="00C3672B">
        <w:t xml:space="preserve">, </w:t>
      </w:r>
      <w:r w:rsidRPr="00C3672B">
        <w:t>car il avait déjà fait assommer par ses laquais quelques-uns de ses détracteurs</w:t>
      </w:r>
      <w:r w:rsidR="00A01FD3" w:rsidRPr="00C3672B">
        <w:t xml:space="preserve">. </w:t>
      </w:r>
      <w:r w:rsidRPr="00C3672B">
        <w:t>On l</w:t>
      </w:r>
      <w:r w:rsidR="00A01FD3" w:rsidRPr="00C3672B">
        <w:t>’</w:t>
      </w:r>
      <w:r w:rsidRPr="00C3672B">
        <w:t>accusait même d</w:t>
      </w:r>
      <w:r w:rsidR="00A01FD3" w:rsidRPr="00C3672B">
        <w:t>’</w:t>
      </w:r>
      <w:r w:rsidRPr="00C3672B">
        <w:t>avoir fait bâtonner le pasteur Onimus Kalbhaus</w:t>
      </w:r>
      <w:r w:rsidR="00A01FD3" w:rsidRPr="00C3672B">
        <w:t xml:space="preserve">, </w:t>
      </w:r>
      <w:r w:rsidRPr="00C3672B">
        <w:t>qui les avait pris tous deux pour sujet de prêche</w:t>
      </w:r>
      <w:r w:rsidR="00A01FD3" w:rsidRPr="00C3672B">
        <w:t xml:space="preserve">. </w:t>
      </w:r>
      <w:r w:rsidRPr="00C3672B">
        <w:t>Onimus s</w:t>
      </w:r>
      <w:r w:rsidR="00A01FD3" w:rsidRPr="00C3672B">
        <w:t>’</w:t>
      </w:r>
      <w:r w:rsidRPr="00C3672B">
        <w:t>était réfugié chez le baron de Gardefort</w:t>
      </w:r>
      <w:r w:rsidR="00A01FD3" w:rsidRPr="00C3672B">
        <w:t xml:space="preserve">, </w:t>
      </w:r>
      <w:r w:rsidRPr="00C3672B">
        <w:t>mais l</w:t>
      </w:r>
      <w:r w:rsidR="00A01FD3" w:rsidRPr="00C3672B">
        <w:t>’</w:t>
      </w:r>
      <w:r w:rsidRPr="00C3672B">
        <w:t>Amiral avait arrangé cette affaire</w:t>
      </w:r>
      <w:r w:rsidR="00A01FD3" w:rsidRPr="00C3672B">
        <w:t xml:space="preserve">, </w:t>
      </w:r>
      <w:r w:rsidRPr="00C3672B">
        <w:t>car il tenait à Vergennes pour ses prêts d</w:t>
      </w:r>
      <w:r w:rsidR="00A01FD3" w:rsidRPr="00C3672B">
        <w:t>’</w:t>
      </w:r>
      <w:r w:rsidRPr="00C3672B">
        <w:t>argent et aussi pour ses deux compagnies de gendarmes</w:t>
      </w:r>
      <w:r w:rsidR="00A01FD3" w:rsidRPr="00C3672B">
        <w:t>.</w:t>
      </w:r>
    </w:p>
    <w:p w14:paraId="2CD789D7" w14:textId="77777777" w:rsidR="00A01FD3" w:rsidRPr="00C3672B" w:rsidRDefault="00A13117" w:rsidP="00A13117">
      <w:pPr>
        <w:pStyle w:val="Taille-1Normal"/>
      </w:pPr>
      <w:r w:rsidRPr="00C3672B">
        <w:t>La lice se désemplissait peu à peu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enfin</w:t>
      </w:r>
      <w:r w:rsidR="00A01FD3" w:rsidRPr="00C3672B">
        <w:t xml:space="preserve">, </w:t>
      </w:r>
      <w:r w:rsidRPr="00C3672B">
        <w:t>elle se vida</w:t>
      </w:r>
      <w:r w:rsidR="00A01FD3" w:rsidRPr="00C3672B">
        <w:t xml:space="preserve">, </w:t>
      </w:r>
      <w:r w:rsidRPr="00C3672B">
        <w:t>et des trompettes sonn</w:t>
      </w:r>
      <w:r w:rsidRPr="00C3672B">
        <w:rPr>
          <w:rFonts w:cs="Amasis30"/>
        </w:rPr>
        <w:t>è</w:t>
      </w:r>
      <w:r w:rsidRPr="00C3672B">
        <w:t>rent</w:t>
      </w:r>
      <w:r w:rsidR="00A01FD3" w:rsidRPr="00C3672B">
        <w:t xml:space="preserve">. </w:t>
      </w:r>
      <w:r w:rsidRPr="00C3672B">
        <w:t>Des h</w:t>
      </w:r>
      <w:r w:rsidRPr="00C3672B">
        <w:rPr>
          <w:rFonts w:cs="Amasis30"/>
        </w:rPr>
        <w:t>é</w:t>
      </w:r>
      <w:r w:rsidRPr="00C3672B">
        <w:t>rauts d</w:t>
      </w:r>
      <w:r w:rsidR="00A01FD3" w:rsidRPr="00C3672B">
        <w:rPr>
          <w:rFonts w:cs="Amasis30"/>
        </w:rPr>
        <w:t>’</w:t>
      </w:r>
      <w:r w:rsidRPr="00C3672B">
        <w:t>armes firent des cris</w:t>
      </w:r>
      <w:r w:rsidR="00A01FD3" w:rsidRPr="00C3672B">
        <w:t xml:space="preserve">, </w:t>
      </w:r>
      <w:r w:rsidRPr="00C3672B">
        <w:t>puis des cavaliers s</w:t>
      </w:r>
      <w:r w:rsidR="00A01FD3" w:rsidRPr="00C3672B">
        <w:rPr>
          <w:rFonts w:cs="Amasis30"/>
        </w:rPr>
        <w:t>’</w:t>
      </w:r>
      <w:r w:rsidRPr="00C3672B">
        <w:t>entre-choqu</w:t>
      </w:r>
      <w:r w:rsidRPr="00C3672B">
        <w:rPr>
          <w:rFonts w:cs="Amasis30"/>
        </w:rPr>
        <w:t>è</w:t>
      </w:r>
      <w:r w:rsidRPr="00C3672B">
        <w:t>rent</w:t>
      </w:r>
      <w:r w:rsidR="00A01FD3" w:rsidRPr="00C3672B">
        <w:t>. M. de </w:t>
      </w:r>
      <w:r w:rsidRPr="00C3672B">
        <w:t xml:space="preserve">Vauplassans se signala dans une lutte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>e contre un officier de chevau-l</w:t>
      </w:r>
      <w:r w:rsidRPr="00C3672B">
        <w:rPr>
          <w:rFonts w:cs="Amasis30"/>
        </w:rPr>
        <w:t>é</w:t>
      </w:r>
      <w:r w:rsidRPr="00C3672B">
        <w:t>gers venu de Bourges</w:t>
      </w:r>
      <w:r w:rsidR="00A01FD3" w:rsidRPr="00C3672B">
        <w:t>. M. de </w:t>
      </w:r>
      <w:r w:rsidRPr="00C3672B">
        <w:t>Bellegarde</w:t>
      </w:r>
      <w:r w:rsidR="00A01FD3" w:rsidRPr="00C3672B">
        <w:t xml:space="preserve">, </w:t>
      </w:r>
      <w:r w:rsidRPr="00C3672B">
        <w:t>habile aux exercices du carrousel</w:t>
      </w:r>
      <w:r w:rsidR="00A01FD3" w:rsidRPr="00C3672B">
        <w:t xml:space="preserve">, </w:t>
      </w:r>
      <w:r w:rsidRPr="00C3672B">
        <w:t>fit voler des t</w:t>
      </w:r>
      <w:r w:rsidRPr="00C3672B">
        <w:rPr>
          <w:rFonts w:cs="Amasis30"/>
        </w:rPr>
        <w:t>ê</w:t>
      </w:r>
      <w:r w:rsidRPr="00C3672B">
        <w:t>tes de Turcs avec sa bourdonnasse</w:t>
      </w:r>
      <w:r w:rsidR="00A01FD3" w:rsidRPr="00C3672B">
        <w:t xml:space="preserve">, </w:t>
      </w:r>
      <w:r w:rsidRPr="00C3672B">
        <w:t>et il chevaucha dans la mêlée en portant les couleurs de la marquise</w:t>
      </w:r>
      <w:r w:rsidR="00A01FD3" w:rsidRPr="00C3672B">
        <w:t xml:space="preserve">. </w:t>
      </w:r>
      <w:r w:rsidRPr="00C3672B">
        <w:t>Du reste</w:t>
      </w:r>
      <w:r w:rsidR="00A01FD3" w:rsidRPr="00C3672B">
        <w:t xml:space="preserve">, </w:t>
      </w:r>
      <w:r w:rsidRPr="00C3672B">
        <w:t>il ne cachait plus son bonheur</w:t>
      </w:r>
      <w:r w:rsidR="00A01FD3" w:rsidRPr="00C3672B">
        <w:t xml:space="preserve">, </w:t>
      </w:r>
      <w:r w:rsidRPr="00C3672B">
        <w:t>et Vauplassans demeurait le seul à l</w:t>
      </w:r>
      <w:r w:rsidR="00A01FD3" w:rsidRPr="00C3672B">
        <w:t>’</w:t>
      </w:r>
      <w:r w:rsidRPr="00C3672B">
        <w:t>ignorer</w:t>
      </w:r>
      <w:r w:rsidR="00A01FD3" w:rsidRPr="00C3672B">
        <w:t xml:space="preserve">. </w:t>
      </w:r>
      <w:r w:rsidRPr="00C3672B">
        <w:t>Puis des quadrilles se formèrent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faisant volter et pirouetter leurs chevaux</w:t>
      </w:r>
      <w:r w:rsidR="00A01FD3" w:rsidRPr="00C3672B">
        <w:t xml:space="preserve">, </w:t>
      </w:r>
      <w:r w:rsidRPr="00C3672B">
        <w:t>les gentilshommes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vitaient</w:t>
      </w:r>
      <w:r w:rsidR="00A01FD3" w:rsidRPr="00C3672B">
        <w:t xml:space="preserve">, </w:t>
      </w:r>
      <w:r w:rsidRPr="00C3672B">
        <w:t>se poursuivaient</w:t>
      </w:r>
      <w:r w:rsidR="00A01FD3" w:rsidRPr="00C3672B">
        <w:t xml:space="preserve">, </w:t>
      </w:r>
      <w:r w:rsidRPr="00C3672B">
        <w:t>se croisaient</w:t>
      </w:r>
      <w:r w:rsidR="00A01FD3" w:rsidRPr="00C3672B">
        <w:t xml:space="preserve">. </w:t>
      </w:r>
      <w:r w:rsidRPr="00C3672B">
        <w:t>Un jeune Italien lan</w:t>
      </w:r>
      <w:r w:rsidRPr="00C3672B">
        <w:rPr>
          <w:rFonts w:cs="Amasis30"/>
        </w:rPr>
        <w:t>ç</w:t>
      </w:r>
      <w:r w:rsidRPr="00C3672B">
        <w:t>a des javelines contre une targe</w:t>
      </w:r>
      <w:r w:rsidR="00A01FD3" w:rsidRPr="00C3672B">
        <w:t xml:space="preserve">. </w:t>
      </w:r>
      <w:r w:rsidRPr="00C3672B">
        <w:t>Enfin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on entendit un grand appel de trompettes</w:t>
      </w:r>
      <w:r w:rsidR="00A01FD3" w:rsidRPr="00C3672B">
        <w:t>.</w:t>
      </w:r>
    </w:p>
    <w:p w14:paraId="63CFBC6B" w14:textId="77777777" w:rsidR="00A01FD3" w:rsidRPr="00C3672B" w:rsidRDefault="00A13117" w:rsidP="00A13117">
      <w:pPr>
        <w:pStyle w:val="Taille-1Normal"/>
      </w:pPr>
      <w:r w:rsidRPr="00C3672B">
        <w:t>Alors il y eut un silence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Lazare</w:t>
      </w:r>
      <w:r w:rsidR="00A01FD3" w:rsidRPr="00C3672B">
        <w:t xml:space="preserve">, </w:t>
      </w:r>
      <w:r w:rsidRPr="00C3672B">
        <w:t>accompagn</w:t>
      </w:r>
      <w:r w:rsidRPr="00C3672B">
        <w:rPr>
          <w:rFonts w:cs="Amasis30"/>
        </w:rPr>
        <w:t>é</w:t>
      </w:r>
      <w:r w:rsidRPr="00C3672B">
        <w:t xml:space="preserve"> de quatre h</w:t>
      </w:r>
      <w:r w:rsidRPr="00C3672B">
        <w:rPr>
          <w:rFonts w:cs="Amasis30"/>
        </w:rPr>
        <w:t>é</w:t>
      </w:r>
      <w:r w:rsidRPr="00C3672B">
        <w:t>rauts d</w:t>
      </w:r>
      <w:r w:rsidR="00A01FD3" w:rsidRPr="00C3672B">
        <w:rPr>
          <w:rFonts w:cs="Amasis30"/>
        </w:rPr>
        <w:t>’</w:t>
      </w:r>
      <w:r w:rsidRPr="00C3672B">
        <w:t>armes aux couleurs de Bernage</w:t>
      </w:r>
      <w:r w:rsidR="00A01FD3" w:rsidRPr="00C3672B">
        <w:t xml:space="preserve">, </w:t>
      </w:r>
      <w:r w:rsidRPr="00C3672B">
        <w:t>entra dans l</w:t>
      </w:r>
      <w:r w:rsidR="00A01FD3" w:rsidRPr="00C3672B">
        <w:rPr>
          <w:rFonts w:cs="Amasis30"/>
        </w:rPr>
        <w:t>’</w:t>
      </w:r>
      <w:r w:rsidRPr="00C3672B">
        <w:t>ar</w:t>
      </w:r>
      <w:r w:rsidRPr="00C3672B">
        <w:rPr>
          <w:rFonts w:cs="Amasis30"/>
        </w:rPr>
        <w:t>è</w:t>
      </w:r>
      <w:r w:rsidRPr="00C3672B">
        <w:t>ne</w:t>
      </w:r>
      <w:r w:rsidR="00A01FD3" w:rsidRPr="00C3672B">
        <w:t xml:space="preserve">, </w:t>
      </w:r>
      <w:r w:rsidRPr="00C3672B">
        <w:t>pr</w:t>
      </w:r>
      <w:r w:rsidRPr="00C3672B">
        <w:rPr>
          <w:rFonts w:cs="Amasis30"/>
        </w:rPr>
        <w:t>é</w:t>
      </w:r>
      <w:r w:rsidRPr="00C3672B">
        <w:t>c</w:t>
      </w:r>
      <w:r w:rsidRPr="00C3672B">
        <w:rPr>
          <w:rFonts w:cs="Amasis30"/>
        </w:rPr>
        <w:t>é</w:t>
      </w:r>
      <w:r w:rsidRPr="00C3672B">
        <w:t>dant Fran</w:t>
      </w:r>
      <w:r w:rsidRPr="00C3672B">
        <w:rPr>
          <w:rFonts w:cs="Amasis30"/>
        </w:rPr>
        <w:t>ç</w:t>
      </w:r>
      <w:r w:rsidRPr="00C3672B">
        <w:t>ois mont</w:t>
      </w:r>
      <w:r w:rsidRPr="00C3672B">
        <w:rPr>
          <w:rFonts w:cs="Amasis30"/>
        </w:rPr>
        <w:t>é</w:t>
      </w:r>
      <w:r w:rsidRPr="00C3672B">
        <w:t xml:space="preserve"> sur le Christophe</w:t>
      </w:r>
      <w:r w:rsidR="00A01FD3" w:rsidRPr="00C3672B">
        <w:t xml:space="preserve">. </w:t>
      </w:r>
      <w:r w:rsidRPr="00C3672B">
        <w:t>Et tous admir</w:t>
      </w:r>
      <w:r w:rsidRPr="00C3672B">
        <w:rPr>
          <w:rFonts w:cs="Amasis30"/>
        </w:rPr>
        <w:t>è</w:t>
      </w:r>
      <w:r w:rsidRPr="00C3672B">
        <w:t>rent ses armes dor</w:t>
      </w:r>
      <w:r w:rsidRPr="00C3672B">
        <w:rPr>
          <w:rFonts w:cs="Amasis30"/>
        </w:rPr>
        <w:t>é</w:t>
      </w:r>
      <w:r w:rsidRPr="00C3672B">
        <w:t>es</w:t>
      </w:r>
      <w:r w:rsidR="00A01FD3" w:rsidRPr="00C3672B">
        <w:t xml:space="preserve">, </w:t>
      </w:r>
      <w:r w:rsidRPr="00C3672B">
        <w:t>sa belle mine</w:t>
      </w:r>
      <w:r w:rsidR="00A01FD3" w:rsidRPr="00C3672B">
        <w:t xml:space="preserve">, </w:t>
      </w:r>
      <w:r w:rsidRPr="00C3672B">
        <w:t>le luxe de sa maison</w:t>
      </w:r>
      <w:r w:rsidR="00A01FD3" w:rsidRPr="00C3672B">
        <w:t xml:space="preserve">. </w:t>
      </w:r>
      <w:r w:rsidRPr="00C3672B">
        <w:t>Les trompettes sonn</w:t>
      </w:r>
      <w:r w:rsidRPr="00C3672B">
        <w:rPr>
          <w:rFonts w:cs="Amasis30"/>
        </w:rPr>
        <w:t>è</w:t>
      </w:r>
      <w:r w:rsidRPr="00C3672B">
        <w:t>rent encore</w:t>
      </w:r>
      <w:r w:rsidR="00A01FD3" w:rsidRPr="00C3672B">
        <w:t xml:space="preserve">, </w:t>
      </w:r>
      <w:r w:rsidRPr="00C3672B">
        <w:t>tout bruit cessa</w:t>
      </w:r>
      <w:r w:rsidR="00A01FD3" w:rsidRPr="00C3672B">
        <w:t xml:space="preserve">, </w:t>
      </w:r>
      <w:r w:rsidRPr="00C3672B">
        <w:t>et le roi d</w:t>
      </w:r>
      <w:r w:rsidR="00A01FD3" w:rsidRPr="00C3672B">
        <w:rPr>
          <w:rFonts w:cs="Amasis30"/>
        </w:rPr>
        <w:t>’</w:t>
      </w:r>
      <w:r w:rsidRPr="00C3672B">
        <w:t>armes annon</w:t>
      </w:r>
      <w:r w:rsidRPr="00C3672B">
        <w:rPr>
          <w:rFonts w:cs="Amasis30"/>
        </w:rPr>
        <w:t>ç</w:t>
      </w:r>
      <w:r w:rsidRPr="00C3672B">
        <w:t xml:space="preserve">a que </w:t>
      </w:r>
      <w:r w:rsidR="00A01FD3" w:rsidRPr="00C3672B">
        <w:t>M. </w:t>
      </w:r>
      <w:r w:rsidRPr="00C3672B">
        <w:t>le comte Fran</w:t>
      </w:r>
      <w:r w:rsidRPr="00C3672B">
        <w:rPr>
          <w:rFonts w:cs="Amasis30"/>
        </w:rPr>
        <w:t>ç</w:t>
      </w:r>
      <w:r w:rsidRPr="00C3672B">
        <w:t>ois de Bernage tiendrait le champ contre tout venant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 xml:space="preserve">pour donner plus de force </w:t>
      </w:r>
      <w:r w:rsidRPr="00C3672B">
        <w:rPr>
          <w:rFonts w:cs="Amasis30"/>
        </w:rPr>
        <w:t>à</w:t>
      </w:r>
      <w:r w:rsidRPr="00C3672B">
        <w:t xml:space="preserve"> son dire</w:t>
      </w:r>
      <w:r w:rsidR="00A01FD3" w:rsidRPr="00C3672B">
        <w:t xml:space="preserve">, </w:t>
      </w:r>
      <w:r w:rsidRPr="00C3672B">
        <w:t>Lazare jeta un gantelet de tournoi sur le sable</w:t>
      </w:r>
      <w:r w:rsidR="00A01FD3" w:rsidRPr="00C3672B">
        <w:t xml:space="preserve">. </w:t>
      </w:r>
      <w:r w:rsidRPr="00C3672B">
        <w:t>Un des h</w:t>
      </w:r>
      <w:r w:rsidRPr="00C3672B">
        <w:rPr>
          <w:rFonts w:cs="Amasis30"/>
        </w:rPr>
        <w:t>é</w:t>
      </w:r>
      <w:r w:rsidRPr="00C3672B">
        <w:t>rauts le ramassa et le portait bras tendu</w:t>
      </w:r>
      <w:r w:rsidR="00A01FD3" w:rsidRPr="00C3672B">
        <w:t xml:space="preserve">, </w:t>
      </w:r>
      <w:r w:rsidRPr="00C3672B">
        <w:t>pour l</w:t>
      </w:r>
      <w:r w:rsidR="00A01FD3" w:rsidRPr="00C3672B">
        <w:t>’</w:t>
      </w:r>
      <w:r w:rsidRPr="00C3672B">
        <w:t>offrir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autres frappaient de leurs b</w:t>
      </w:r>
      <w:r w:rsidRPr="00C3672B">
        <w:rPr>
          <w:rFonts w:cs="Amasis30"/>
        </w:rPr>
        <w:t>â</w:t>
      </w:r>
      <w:r w:rsidRPr="00C3672B">
        <w:t xml:space="preserve">tons les </w:t>
      </w:r>
      <w:r w:rsidRPr="00C3672B">
        <w:rPr>
          <w:rFonts w:cs="Amasis30"/>
        </w:rPr>
        <w:lastRenderedPageBreak/>
        <w:t>é</w:t>
      </w:r>
      <w:r w:rsidRPr="00C3672B">
        <w:t>cussons accroch</w:t>
      </w:r>
      <w:r w:rsidRPr="00C3672B">
        <w:rPr>
          <w:rFonts w:cs="Amasis30"/>
        </w:rPr>
        <w:t>é</w:t>
      </w:r>
      <w:r w:rsidRPr="00C3672B">
        <w:t>s au rev</w:t>
      </w:r>
      <w:r w:rsidRPr="00C3672B">
        <w:rPr>
          <w:rFonts w:cs="Amasis30"/>
        </w:rPr>
        <w:t>ê</w:t>
      </w:r>
      <w:r w:rsidRPr="00C3672B">
        <w:t>tement des tribunes</w:t>
      </w:r>
      <w:r w:rsidR="00A01FD3" w:rsidRPr="00C3672B">
        <w:t xml:space="preserve">, </w:t>
      </w:r>
      <w:r w:rsidRPr="00C3672B">
        <w:t>aux m</w:t>
      </w:r>
      <w:r w:rsidRPr="00C3672B">
        <w:rPr>
          <w:rFonts w:cs="Amasis30"/>
        </w:rPr>
        <w:t>â</w:t>
      </w:r>
      <w:r w:rsidRPr="00C3672B">
        <w:t>ts</w:t>
      </w:r>
      <w:r w:rsidR="00A01FD3" w:rsidRPr="00C3672B">
        <w:t xml:space="preserve">, </w:t>
      </w:r>
      <w:r w:rsidRPr="00C3672B">
        <w:t>sous les faisceaux de palettes de quintaine</w:t>
      </w:r>
      <w:r w:rsidR="00A01FD3" w:rsidRPr="00C3672B">
        <w:t>.</w:t>
      </w:r>
    </w:p>
    <w:p w14:paraId="337C415E" w14:textId="77777777" w:rsidR="00A01FD3" w:rsidRPr="00C3672B" w:rsidRDefault="00A13117" w:rsidP="00A13117">
      <w:pPr>
        <w:pStyle w:val="Taille-1Normal"/>
      </w:pPr>
      <w:r w:rsidRPr="00C3672B">
        <w:t>Portant au bras droit une manche de satin blanc attachée par-dessus l</w:t>
      </w:r>
      <w:r w:rsidR="00A01FD3" w:rsidRPr="00C3672B">
        <w:t>’</w:t>
      </w:r>
      <w:r w:rsidRPr="00C3672B">
        <w:t>épaulière par des aiguillettes de soie</w:t>
      </w:r>
      <w:r w:rsidR="00A01FD3" w:rsidRPr="00C3672B">
        <w:t xml:space="preserve">, </w:t>
      </w:r>
      <w:r w:rsidRPr="00C3672B">
        <w:t>François parcourait l</w:t>
      </w:r>
      <w:r w:rsidR="00A01FD3" w:rsidRPr="00C3672B">
        <w:t>’</w:t>
      </w:r>
      <w:r w:rsidRPr="00C3672B">
        <w:t>enceinte</w:t>
      </w:r>
      <w:r w:rsidR="00A01FD3" w:rsidRPr="00C3672B">
        <w:t xml:space="preserve">, </w:t>
      </w:r>
      <w:r w:rsidRPr="00C3672B">
        <w:t>visière baissée</w:t>
      </w:r>
      <w:r w:rsidR="00A01FD3" w:rsidRPr="00C3672B">
        <w:t xml:space="preserve">, </w:t>
      </w:r>
      <w:r w:rsidRPr="00C3672B">
        <w:t>regardant Madeleine à travers les fentes de la vue</w:t>
      </w:r>
      <w:r w:rsidR="00A01FD3" w:rsidRPr="00C3672B">
        <w:t xml:space="preserve">. </w:t>
      </w:r>
      <w:r w:rsidRPr="00C3672B">
        <w:t>Puis il s</w:t>
      </w:r>
      <w:r w:rsidR="00A01FD3" w:rsidRPr="00C3672B">
        <w:t>’</w:t>
      </w:r>
      <w:r w:rsidRPr="00C3672B">
        <w:t>arrêta devant elle et s</w:t>
      </w:r>
      <w:r w:rsidR="00A01FD3" w:rsidRPr="00C3672B">
        <w:t>’</w:t>
      </w:r>
      <w:r w:rsidRPr="00C3672B">
        <w:t>inclina sur le cou de sa bête qui ployait les genoux</w:t>
      </w:r>
      <w:r w:rsidR="00A01FD3" w:rsidRPr="00C3672B">
        <w:t xml:space="preserve">, </w:t>
      </w:r>
      <w:r w:rsidRPr="00C3672B">
        <w:t>tandis qu</w:t>
      </w:r>
      <w:r w:rsidR="00A01FD3" w:rsidRPr="00C3672B">
        <w:t>’</w:t>
      </w:r>
      <w:r w:rsidRPr="00C3672B">
        <w:t>il saluait de l</w:t>
      </w:r>
      <w:r w:rsidR="00A01FD3" w:rsidRPr="00C3672B">
        <w:t>’</w:t>
      </w:r>
      <w:r w:rsidRPr="00C3672B">
        <w:t>épée</w:t>
      </w:r>
      <w:r w:rsidR="00A01FD3" w:rsidRPr="00C3672B">
        <w:t xml:space="preserve">. </w:t>
      </w:r>
      <w:r w:rsidRPr="00C3672B">
        <w:t>Sa bonne grâce lui valut des applaudissements</w:t>
      </w:r>
      <w:r w:rsidR="00A01FD3" w:rsidRPr="00C3672B">
        <w:t xml:space="preserve">, </w:t>
      </w:r>
      <w:r w:rsidRPr="00C3672B">
        <w:t>Valentine lui jeta une rose prise dans un gros bouquet posé sur ses genoux</w:t>
      </w:r>
      <w:r w:rsidR="00A01FD3" w:rsidRPr="00C3672B">
        <w:t xml:space="preserve">, </w:t>
      </w:r>
      <w:r w:rsidRPr="00C3672B">
        <w:t>mais Madeleine rougit en voyant la manche et baissa les yeux</w:t>
      </w:r>
      <w:r w:rsidR="00A01FD3" w:rsidRPr="00C3672B">
        <w:t xml:space="preserve">, </w:t>
      </w:r>
      <w:r w:rsidRPr="00C3672B">
        <w:t>comme confuse sous tous les regards qu</w:t>
      </w:r>
      <w:r w:rsidR="00A01FD3" w:rsidRPr="00C3672B">
        <w:t>’</w:t>
      </w:r>
      <w:r w:rsidRPr="00C3672B">
        <w:t>elle sentait peser sur elle</w:t>
      </w:r>
      <w:r w:rsidR="00A01FD3" w:rsidRPr="00C3672B">
        <w:t>.</w:t>
      </w:r>
    </w:p>
    <w:p w14:paraId="40E48D96" w14:textId="77777777" w:rsidR="00A01FD3" w:rsidRPr="00C3672B" w:rsidRDefault="00A13117" w:rsidP="00A13117">
      <w:pPr>
        <w:pStyle w:val="Taille-1Normal"/>
      </w:pPr>
      <w:r w:rsidRPr="00C3672B">
        <w:t>François continuait à remplir la lice de son importance</w:t>
      </w:r>
      <w:r w:rsidR="00A01FD3" w:rsidRPr="00C3672B">
        <w:t xml:space="preserve">, </w:t>
      </w:r>
      <w:r w:rsidRPr="00C3672B">
        <w:t>se pavanant devant la tribune de Madeleine avec une affectation que les femmes trouvaient du dernier galant</w:t>
      </w:r>
      <w:r w:rsidR="00A01FD3" w:rsidRPr="00C3672B">
        <w:t xml:space="preserve">, </w:t>
      </w:r>
      <w:r w:rsidRPr="00C3672B">
        <w:t>et elles chuchotaient au sujet de la manche honorable</w:t>
      </w:r>
      <w:r w:rsidR="00A01FD3" w:rsidRPr="00C3672B">
        <w:t xml:space="preserve">, </w:t>
      </w:r>
      <w:r w:rsidRPr="00C3672B">
        <w:t>aux couleurs de la fille du baron</w:t>
      </w:r>
      <w:r w:rsidR="00A01FD3" w:rsidRPr="00C3672B">
        <w:t>.</w:t>
      </w:r>
    </w:p>
    <w:p w14:paraId="1B18968D" w14:textId="77777777" w:rsidR="00A01FD3" w:rsidRPr="00C3672B" w:rsidRDefault="00A13117" w:rsidP="00A13117">
      <w:pPr>
        <w:pStyle w:val="Taille-1Normal"/>
      </w:pPr>
      <w:r w:rsidRPr="00C3672B">
        <w:t>Parmi les hommes qui remplissaient l</w:t>
      </w:r>
      <w:r w:rsidR="00A01FD3" w:rsidRPr="00C3672B">
        <w:t>’</w:t>
      </w:r>
      <w:r w:rsidRPr="00C3672B">
        <w:t>allée faisant le tour de l</w:t>
      </w:r>
      <w:r w:rsidR="00A01FD3" w:rsidRPr="00C3672B">
        <w:t>’</w:t>
      </w:r>
      <w:r w:rsidRPr="00C3672B">
        <w:t>arène</w:t>
      </w:r>
      <w:r w:rsidR="00A01FD3" w:rsidRPr="00C3672B">
        <w:t xml:space="preserve">, </w:t>
      </w:r>
      <w:r w:rsidRPr="00C3672B">
        <w:t>il y avait alors un grand nombre de gentilshommes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ils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taient m</w:t>
      </w:r>
      <w:r w:rsidRPr="00C3672B">
        <w:rPr>
          <w:rFonts w:cs="Amasis30"/>
        </w:rPr>
        <w:t>ê</w:t>
      </w:r>
      <w:r w:rsidRPr="00C3672B">
        <w:t>l</w:t>
      </w:r>
      <w:r w:rsidRPr="00C3672B">
        <w:rPr>
          <w:rFonts w:cs="Amasis30"/>
        </w:rPr>
        <w:t>é</w:t>
      </w:r>
      <w:r w:rsidRPr="00C3672B">
        <w:t xml:space="preserve">s aux </w:t>
      </w:r>
      <w:r w:rsidRPr="00C3672B">
        <w:rPr>
          <w:rFonts w:cs="Amasis30"/>
        </w:rPr>
        <w:t>é</w:t>
      </w:r>
      <w:r w:rsidRPr="00C3672B">
        <w:t>cuyers et aux gens de livr</w:t>
      </w:r>
      <w:r w:rsidRPr="00C3672B">
        <w:rPr>
          <w:rFonts w:cs="Amasis30"/>
        </w:rPr>
        <w:t>é</w:t>
      </w:r>
      <w:r w:rsidRPr="00C3672B">
        <w:t>e pour mieux juger les coups</w:t>
      </w:r>
      <w:r w:rsidR="00A01FD3" w:rsidRPr="00C3672B">
        <w:t>.</w:t>
      </w:r>
    </w:p>
    <w:p w14:paraId="195457A5" w14:textId="77777777" w:rsidR="00A01FD3" w:rsidRPr="00C3672B" w:rsidRDefault="00A13117" w:rsidP="00A13117">
      <w:pPr>
        <w:pStyle w:val="Taille-1Normal"/>
      </w:pPr>
      <w:r w:rsidRPr="00C3672B">
        <w:t>Appuyé du coude</w:t>
      </w:r>
      <w:r w:rsidR="00A01FD3" w:rsidRPr="00C3672B">
        <w:t xml:space="preserve">, </w:t>
      </w:r>
      <w:r w:rsidRPr="00C3672B">
        <w:t>la tête inclinée dans la main droite</w:t>
      </w:r>
      <w:r w:rsidR="00A01FD3" w:rsidRPr="00C3672B">
        <w:t xml:space="preserve">, </w:t>
      </w:r>
      <w:r w:rsidRPr="00C3672B">
        <w:t>contre un des poteaux soutenant les écus et les bannières</w:t>
      </w:r>
      <w:r w:rsidR="00A01FD3" w:rsidRPr="00C3672B">
        <w:t xml:space="preserve">, </w:t>
      </w:r>
      <w:r w:rsidRPr="00C3672B">
        <w:t>près de la tribune de la reine du tournoi</w:t>
      </w:r>
      <w:r w:rsidR="00A01FD3" w:rsidRPr="00C3672B">
        <w:t xml:space="preserve">, </w:t>
      </w:r>
      <w:r w:rsidRPr="00C3672B">
        <w:t xml:space="preserve">un jeune homme ne semblait porter aucun intérêt aux démarches de </w:t>
      </w:r>
      <w:r w:rsidR="00A01FD3" w:rsidRPr="00C3672B">
        <w:t>M. de </w:t>
      </w:r>
      <w:r w:rsidRPr="00C3672B">
        <w:t>Bernage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comme fasciné</w:t>
      </w:r>
      <w:r w:rsidR="00A01FD3" w:rsidRPr="00C3672B">
        <w:t xml:space="preserve">, </w:t>
      </w:r>
      <w:r w:rsidRPr="00C3672B">
        <w:t>il demeurait en contemplation devant Madeleine</w:t>
      </w:r>
      <w:r w:rsidR="00A01FD3" w:rsidRPr="00C3672B">
        <w:t xml:space="preserve">, </w:t>
      </w:r>
      <w:r w:rsidRPr="00C3672B">
        <w:t>les yeux fixes</w:t>
      </w:r>
      <w:r w:rsidR="00A01FD3" w:rsidRPr="00C3672B">
        <w:t xml:space="preserve">, </w:t>
      </w:r>
      <w:r w:rsidRPr="00C3672B">
        <w:t>noyés dans l</w:t>
      </w:r>
      <w:r w:rsidR="00A01FD3" w:rsidRPr="00C3672B">
        <w:t>’</w:t>
      </w:r>
      <w:r w:rsidRPr="00C3672B">
        <w:t>ombre des bords droits de son chapeau de feutre noir</w:t>
      </w:r>
      <w:r w:rsidR="00A01FD3" w:rsidRPr="00C3672B">
        <w:t>.</w:t>
      </w:r>
    </w:p>
    <w:p w14:paraId="53B3262A" w14:textId="77777777" w:rsidR="00A01FD3" w:rsidRPr="00C3672B" w:rsidRDefault="00A13117" w:rsidP="00A13117">
      <w:pPr>
        <w:pStyle w:val="Taille-1Normal"/>
      </w:pPr>
      <w:r w:rsidRPr="00C3672B">
        <w:t>Il était de taille moyenne</w:t>
      </w:r>
      <w:r w:rsidR="00A01FD3" w:rsidRPr="00C3672B">
        <w:t xml:space="preserve">, </w:t>
      </w:r>
      <w:r w:rsidRPr="00C3672B">
        <w:t>ne paraissait pas plus de trente ans et était si bien pris dans ses formes qu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appelait pas l</w:t>
      </w:r>
      <w:r w:rsidR="00A01FD3" w:rsidRPr="00C3672B">
        <w:t>’</w:t>
      </w:r>
      <w:r w:rsidRPr="00C3672B">
        <w:t>attention</w:t>
      </w:r>
      <w:r w:rsidR="00A01FD3" w:rsidRPr="00C3672B">
        <w:t xml:space="preserve">. </w:t>
      </w:r>
      <w:r w:rsidRPr="00C3672B">
        <w:t>Son costume de velours noir très simple</w:t>
      </w:r>
      <w:r w:rsidR="00A01FD3" w:rsidRPr="00C3672B">
        <w:t xml:space="preserve">, </w:t>
      </w:r>
      <w:r w:rsidRPr="00C3672B">
        <w:t>son épée à la Valenciennes à poignée d</w:t>
      </w:r>
      <w:r w:rsidR="00A01FD3" w:rsidRPr="00C3672B">
        <w:t>’</w:t>
      </w:r>
      <w:r w:rsidRPr="00C3672B">
        <w:t>or sombre</w:t>
      </w:r>
      <w:r w:rsidR="00A01FD3" w:rsidRPr="00C3672B">
        <w:t xml:space="preserve">, </w:t>
      </w:r>
      <w:r w:rsidRPr="00C3672B">
        <w:t>ses hautes bottes de cordouan brun étaient comme lui d</w:t>
      </w:r>
      <w:r w:rsidR="00A01FD3" w:rsidRPr="00C3672B">
        <w:t>’</w:t>
      </w:r>
      <w:r w:rsidRPr="00C3672B">
        <w:t>une élégance discrète</w:t>
      </w:r>
      <w:r w:rsidR="00A01FD3" w:rsidRPr="00C3672B">
        <w:t xml:space="preserve">. </w:t>
      </w:r>
      <w:r w:rsidRPr="00C3672B">
        <w:t>Son visage pâle encadré d</w:t>
      </w:r>
      <w:r w:rsidR="00A01FD3" w:rsidRPr="00C3672B">
        <w:t>’</w:t>
      </w:r>
      <w:r w:rsidRPr="00C3672B">
        <w:t>une fine barbe fauve taillée en pointe</w:t>
      </w:r>
      <w:r w:rsidR="00A01FD3" w:rsidRPr="00C3672B">
        <w:t xml:space="preserve">, </w:t>
      </w:r>
      <w:r w:rsidRPr="00C3672B">
        <w:t>avec les moustaches plus foncées</w:t>
      </w:r>
      <w:r w:rsidR="00A01FD3" w:rsidRPr="00C3672B">
        <w:t xml:space="preserve">, </w:t>
      </w:r>
      <w:r w:rsidRPr="00C3672B">
        <w:t>se recommandait plus par l</w:t>
      </w:r>
      <w:r w:rsidR="00A01FD3" w:rsidRPr="00C3672B">
        <w:t>’</w:t>
      </w:r>
      <w:r w:rsidRPr="00C3672B">
        <w:t>acuité de l</w:t>
      </w:r>
      <w:r w:rsidR="00A01FD3" w:rsidRPr="00C3672B">
        <w:t>’</w:t>
      </w:r>
      <w:r w:rsidRPr="00C3672B">
        <w:t>expression que par la beauté des traits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y avait en eux de la mélancolie et de la hauteur</w:t>
      </w:r>
      <w:r w:rsidR="00A01FD3" w:rsidRPr="00C3672B">
        <w:t xml:space="preserve">. </w:t>
      </w:r>
      <w:r w:rsidRPr="00C3672B">
        <w:t>Mais les yeux noirs indiquaient un homme déterminé</w:t>
      </w:r>
      <w:r w:rsidR="00A01FD3" w:rsidRPr="00C3672B">
        <w:t xml:space="preserve">. </w:t>
      </w:r>
      <w:r w:rsidRPr="00C3672B">
        <w:t xml:space="preserve">Et le baron Jacques </w:t>
      </w:r>
      <w:r w:rsidRPr="00C3672B">
        <w:lastRenderedPageBreak/>
        <w:t>de Morguen l</w:t>
      </w:r>
      <w:r w:rsidR="00A01FD3" w:rsidRPr="00C3672B">
        <w:t>’</w:t>
      </w:r>
      <w:r w:rsidRPr="00C3672B">
        <w:t>était certes</w:t>
      </w:r>
      <w:r w:rsidR="00A01FD3" w:rsidRPr="00C3672B">
        <w:t xml:space="preserve">, </w:t>
      </w:r>
      <w:r w:rsidRPr="00C3672B">
        <w:t>car il avait la réputation d</w:t>
      </w:r>
      <w:r w:rsidR="00A01FD3" w:rsidRPr="00C3672B">
        <w:t>’</w:t>
      </w:r>
      <w:r w:rsidRPr="00C3672B">
        <w:t>avoir fait la guerre chez tous les peuples du monde</w:t>
      </w:r>
      <w:r w:rsidR="00A01FD3" w:rsidRPr="00C3672B">
        <w:t xml:space="preserve">, </w:t>
      </w:r>
      <w:r w:rsidRPr="00C3672B">
        <w:t>combattu les Indiens à Pérack comme à Moudir</w:t>
      </w:r>
      <w:r w:rsidR="00A01FD3" w:rsidRPr="00C3672B">
        <w:t xml:space="preserve">, </w:t>
      </w:r>
      <w:r w:rsidRPr="00C3672B">
        <w:t>visité l</w:t>
      </w:r>
      <w:r w:rsidR="00A01FD3" w:rsidRPr="00C3672B">
        <w:t>’</w:t>
      </w:r>
      <w:r w:rsidRPr="00C3672B">
        <w:t>Eldorado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où il avait rapporté une recette pour fabriquer de l</w:t>
      </w:r>
      <w:r w:rsidR="00A01FD3" w:rsidRPr="00C3672B">
        <w:t>’</w:t>
      </w:r>
      <w:r w:rsidRPr="00C3672B">
        <w:t>or</w:t>
      </w:r>
      <w:r w:rsidR="00A01FD3" w:rsidRPr="00C3672B">
        <w:t>.</w:t>
      </w:r>
    </w:p>
    <w:p w14:paraId="1ACBEF34" w14:textId="77777777" w:rsidR="00A01FD3" w:rsidRPr="00C3672B" w:rsidRDefault="00A13117" w:rsidP="00A13117">
      <w:pPr>
        <w:pStyle w:val="Taille-1Normal"/>
      </w:pPr>
      <w:r w:rsidRPr="00C3672B">
        <w:t>Mais ses habitudes étaient singulières</w:t>
      </w:r>
      <w:r w:rsidR="00A01FD3" w:rsidRPr="00C3672B">
        <w:t xml:space="preserve">. </w:t>
      </w:r>
      <w:r w:rsidRPr="00C3672B">
        <w:t>Il vivait seul</w:t>
      </w:r>
      <w:r w:rsidR="00A01FD3" w:rsidRPr="00C3672B">
        <w:t xml:space="preserve">, </w:t>
      </w:r>
      <w:r w:rsidRPr="00C3672B">
        <w:t>loin des femmes surtout</w:t>
      </w:r>
      <w:r w:rsidR="00A01FD3" w:rsidRPr="00C3672B">
        <w:t xml:space="preserve">, </w:t>
      </w:r>
      <w:r w:rsidRPr="00C3672B">
        <w:t>et se faisait servir par deux vieux valets d</w:t>
      </w:r>
      <w:r w:rsidR="00A01FD3" w:rsidRPr="00C3672B">
        <w:t>’</w:t>
      </w:r>
      <w:r w:rsidRPr="00C3672B">
        <w:t>une discrétion désespérante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on avait surnommés les muets du sérail</w:t>
      </w:r>
      <w:r w:rsidR="00A01FD3" w:rsidRPr="00C3672B">
        <w:t xml:space="preserve">. </w:t>
      </w:r>
      <w:r w:rsidRPr="00C3672B">
        <w:t>Et comme cette manière de vivre déplaisait</w:t>
      </w:r>
      <w:r w:rsidR="00A01FD3" w:rsidRPr="00C3672B">
        <w:t xml:space="preserve">, </w:t>
      </w:r>
      <w:r w:rsidRPr="00C3672B">
        <w:t>on tenait sur ces gens solitaires les propos les plus malicieux</w:t>
      </w:r>
      <w:r w:rsidR="00A01FD3" w:rsidRPr="00C3672B">
        <w:t>.</w:t>
      </w:r>
    </w:p>
    <w:p w14:paraId="1CA45E7B" w14:textId="77777777" w:rsidR="00A01FD3" w:rsidRPr="00C3672B" w:rsidRDefault="00A13117" w:rsidP="00A13117">
      <w:pPr>
        <w:pStyle w:val="Taille-1Normal"/>
      </w:pPr>
      <w:r w:rsidRPr="00C3672B">
        <w:t>Le baron regardait toujours Madeleine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à un moment</w:t>
      </w:r>
      <w:r w:rsidR="00A01FD3" w:rsidRPr="00C3672B">
        <w:t xml:space="preserve">, </w:t>
      </w:r>
      <w:r w:rsidRPr="00C3672B">
        <w:t>François</w:t>
      </w:r>
      <w:r w:rsidR="00A01FD3" w:rsidRPr="00C3672B">
        <w:t xml:space="preserve">, </w:t>
      </w:r>
      <w:r w:rsidRPr="00C3672B">
        <w:t>se campant devant lui</w:t>
      </w:r>
      <w:r w:rsidR="00A01FD3" w:rsidRPr="00C3672B">
        <w:t xml:space="preserve">, </w:t>
      </w:r>
      <w:r w:rsidRPr="00C3672B">
        <w:t>ne lui laissa plus que la vue de son cheval dont la croupe bardée d</w:t>
      </w:r>
      <w:r w:rsidR="00A01FD3" w:rsidRPr="00C3672B">
        <w:t>’</w:t>
      </w:r>
      <w:r w:rsidRPr="00C3672B">
        <w:t>acier doré semblait la coupole d</w:t>
      </w:r>
      <w:r w:rsidR="00A01FD3" w:rsidRPr="00C3672B">
        <w:t>’</w:t>
      </w:r>
      <w:r w:rsidRPr="00C3672B">
        <w:t>un monument byzantin</w:t>
      </w:r>
      <w:r w:rsidR="00A01FD3" w:rsidRPr="00C3672B">
        <w:t xml:space="preserve">. </w:t>
      </w:r>
      <w:r w:rsidRPr="00C3672B">
        <w:t>Devant l</w:t>
      </w:r>
      <w:r w:rsidR="00A01FD3" w:rsidRPr="00C3672B">
        <w:t>’</w:t>
      </w:r>
      <w:r w:rsidRPr="00C3672B">
        <w:t>insolence du bellâtre</w:t>
      </w:r>
      <w:r w:rsidR="00A01FD3" w:rsidRPr="00C3672B">
        <w:t xml:space="preserve">, </w:t>
      </w:r>
      <w:r w:rsidRPr="00C3672B">
        <w:t>une bouffée de colère lui monta à la tête</w:t>
      </w:r>
      <w:r w:rsidR="00A01FD3" w:rsidRPr="00C3672B">
        <w:t xml:space="preserve">. </w:t>
      </w:r>
      <w:r w:rsidRPr="00C3672B">
        <w:t>Un instant</w:t>
      </w:r>
      <w:r w:rsidR="00A01FD3" w:rsidRPr="00C3672B">
        <w:t xml:space="preserve">, </w:t>
      </w:r>
      <w:r w:rsidRPr="00C3672B">
        <w:t>il se demanda s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irait point lui barrer le champ et l</w:t>
      </w:r>
      <w:r w:rsidR="00A01FD3" w:rsidRPr="00C3672B">
        <w:t>’</w:t>
      </w:r>
      <w:r w:rsidRPr="00C3672B">
        <w:t>arrêter dans sa vantardise glorieuse</w:t>
      </w:r>
      <w:r w:rsidR="00A01FD3" w:rsidRPr="00C3672B">
        <w:t xml:space="preserve">. </w:t>
      </w:r>
      <w:r w:rsidRPr="00C3672B">
        <w:t>Puis il regarda le grand cavalier plus froidement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malgré lui</w:t>
      </w:r>
      <w:r w:rsidR="00A01FD3" w:rsidRPr="00C3672B">
        <w:t xml:space="preserve">, </w:t>
      </w:r>
      <w:r w:rsidRPr="00C3672B">
        <w:t>il admira sa forte et haute contenance</w:t>
      </w:r>
      <w:r w:rsidR="00A01FD3" w:rsidRPr="00C3672B">
        <w:t xml:space="preserve">, </w:t>
      </w:r>
      <w:r w:rsidRPr="00C3672B">
        <w:t>la mesure de son geste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autorité de son maintien</w:t>
      </w:r>
      <w:r w:rsidR="00A01FD3" w:rsidRPr="00C3672B">
        <w:t>.</w:t>
      </w:r>
    </w:p>
    <w:p w14:paraId="68C95E30" w14:textId="77777777" w:rsidR="00A01FD3" w:rsidRPr="00C3672B" w:rsidRDefault="00A13117" w:rsidP="00A13117">
      <w:pPr>
        <w:pStyle w:val="Taille-1Normal"/>
      </w:pPr>
      <w:r w:rsidRPr="00C3672B">
        <w:t>Une amertume pire qu</w:t>
      </w:r>
      <w:r w:rsidR="00A01FD3" w:rsidRPr="00C3672B">
        <w:t>’</w:t>
      </w:r>
      <w:r w:rsidRPr="00C3672B">
        <w:t>une gorgée d</w:t>
      </w:r>
      <w:r w:rsidR="00A01FD3" w:rsidRPr="00C3672B">
        <w:t>’</w:t>
      </w:r>
      <w:r w:rsidRPr="00C3672B">
        <w:t>eau salée vint de son cœur à ses lèvres</w:t>
      </w:r>
      <w:r w:rsidR="00A01FD3" w:rsidRPr="00C3672B">
        <w:t xml:space="preserve">. </w:t>
      </w:r>
      <w:r w:rsidRPr="00C3672B">
        <w:t>Et il se comparait à cet homme si parfait en la plénitude de ses formes d</w:t>
      </w:r>
      <w:r w:rsidR="00A01FD3" w:rsidRPr="00C3672B">
        <w:t>’</w:t>
      </w:r>
      <w:r w:rsidRPr="00C3672B">
        <w:t>athlète que dessinait le harnois de Milan</w:t>
      </w:r>
      <w:r w:rsidR="00A01FD3" w:rsidRPr="00C3672B">
        <w:t xml:space="preserve">, </w:t>
      </w:r>
      <w:r w:rsidRPr="00C3672B">
        <w:t>exagérant la largeur des épaules par les passe-gardes des épaulières</w:t>
      </w:r>
      <w:r w:rsidR="00A01FD3" w:rsidRPr="00C3672B">
        <w:t xml:space="preserve">, </w:t>
      </w:r>
      <w:r w:rsidRPr="00C3672B">
        <w:t>la finesse de la taille par le busc du plastron</w:t>
      </w:r>
      <w:r w:rsidR="00A01FD3" w:rsidRPr="00C3672B">
        <w:t xml:space="preserve">, </w:t>
      </w:r>
      <w:r w:rsidRPr="00C3672B">
        <w:t>le développement des faudes</w:t>
      </w:r>
      <w:r w:rsidR="00A01FD3" w:rsidRPr="00C3672B">
        <w:t xml:space="preserve">. </w:t>
      </w:r>
      <w:r w:rsidRPr="00C3672B">
        <w:t>Il se prit à songer combien toute sa science à lui le laissait à cette heure loin de ce beau mâle que toutes les femmes dévoraient des yeux</w:t>
      </w:r>
      <w:r w:rsidR="00A01FD3" w:rsidRPr="00C3672B">
        <w:t xml:space="preserve">. </w:t>
      </w:r>
      <w:r w:rsidRPr="00C3672B">
        <w:t>Et un immense sentiment de sa faiblesse l</w:t>
      </w:r>
      <w:r w:rsidR="00A01FD3" w:rsidRPr="00C3672B">
        <w:t>’</w:t>
      </w:r>
      <w:r w:rsidRPr="00C3672B">
        <w:t>envahit comme s</w:t>
      </w:r>
      <w:r w:rsidR="00A01FD3" w:rsidRPr="00C3672B">
        <w:t>’</w:t>
      </w:r>
      <w:r w:rsidRPr="00C3672B">
        <w:t>il comprenait tout d</w:t>
      </w:r>
      <w:r w:rsidR="00A01FD3" w:rsidRPr="00C3672B">
        <w:t>’</w:t>
      </w:r>
      <w:r w:rsidRPr="00C3672B">
        <w:t>un coup</w:t>
      </w:r>
      <w:r w:rsidR="00A01FD3" w:rsidRPr="00C3672B">
        <w:t xml:space="preserve">, </w:t>
      </w:r>
      <w:r w:rsidRPr="00C3672B">
        <w:t>au simple spectacle de cet homme bardé de fer</w:t>
      </w:r>
      <w:r w:rsidR="00A01FD3" w:rsidRPr="00C3672B">
        <w:t xml:space="preserve">, </w:t>
      </w:r>
      <w:r w:rsidRPr="00C3672B">
        <w:t>faisant volter son cheval avec tant de force et de calme puissant</w:t>
      </w:r>
      <w:r w:rsidR="00A01FD3" w:rsidRPr="00C3672B">
        <w:t xml:space="preserve">, </w:t>
      </w:r>
      <w:r w:rsidRPr="00C3672B">
        <w:t>la vanité de son existence d</w:t>
      </w:r>
      <w:r w:rsidR="00A01FD3" w:rsidRPr="00C3672B">
        <w:t>’</w:t>
      </w:r>
      <w:r w:rsidRPr="00C3672B">
        <w:t>aventures où la pensée seule l</w:t>
      </w:r>
      <w:r w:rsidR="00A01FD3" w:rsidRPr="00C3672B">
        <w:t>’</w:t>
      </w:r>
      <w:r w:rsidRPr="00C3672B">
        <w:t>avait poussé et conduit</w:t>
      </w:r>
      <w:r w:rsidR="00A01FD3" w:rsidRPr="00C3672B">
        <w:t xml:space="preserve">. </w:t>
      </w:r>
      <w:r w:rsidRPr="00C3672B">
        <w:t>Il s</w:t>
      </w:r>
      <w:r w:rsidR="00A01FD3" w:rsidRPr="00C3672B">
        <w:t>’</w:t>
      </w:r>
      <w:r w:rsidRPr="00C3672B">
        <w:t>écarta pour quitter l</w:t>
      </w:r>
      <w:r w:rsidR="00A01FD3" w:rsidRPr="00C3672B">
        <w:t>’</w:t>
      </w:r>
      <w:r w:rsidRPr="00C3672B">
        <w:t>enceinte du tournoi</w:t>
      </w:r>
      <w:r w:rsidR="00A01FD3" w:rsidRPr="00C3672B">
        <w:t>.</w:t>
      </w:r>
    </w:p>
    <w:p w14:paraId="102F388C" w14:textId="77777777" w:rsidR="00A01FD3" w:rsidRPr="00C3672B" w:rsidRDefault="00A13117" w:rsidP="00A13117">
      <w:pPr>
        <w:pStyle w:val="Taille-1Normal"/>
      </w:pPr>
      <w:r w:rsidRPr="00C3672B">
        <w:t>À ce moment</w:t>
      </w:r>
      <w:r w:rsidR="00A01FD3" w:rsidRPr="00C3672B">
        <w:t xml:space="preserve">, </w:t>
      </w:r>
      <w:r w:rsidRPr="00C3672B">
        <w:t>François</w:t>
      </w:r>
      <w:r w:rsidR="00A01FD3" w:rsidRPr="00C3672B">
        <w:t xml:space="preserve">, </w:t>
      </w:r>
      <w:r w:rsidRPr="00C3672B">
        <w:t>qui s</w:t>
      </w:r>
      <w:r w:rsidR="00A01FD3" w:rsidRPr="00C3672B">
        <w:t>’</w:t>
      </w:r>
      <w:r w:rsidRPr="00C3672B">
        <w:t>était éloigné</w:t>
      </w:r>
      <w:r w:rsidR="00A01FD3" w:rsidRPr="00C3672B">
        <w:t xml:space="preserve">, </w:t>
      </w:r>
      <w:r w:rsidRPr="00C3672B">
        <w:t>repassait devant lui</w:t>
      </w:r>
      <w:r w:rsidR="00A01FD3" w:rsidRPr="00C3672B">
        <w:t xml:space="preserve">, </w:t>
      </w:r>
      <w:r w:rsidRPr="00C3672B">
        <w:t>et comme il avait levé la visière de son armet</w:t>
      </w:r>
      <w:r w:rsidR="00A01FD3" w:rsidRPr="00C3672B">
        <w:t xml:space="preserve">, </w:t>
      </w:r>
      <w:r w:rsidRPr="00C3672B">
        <w:t>il laissait tomber sur tous ces hommes dont un rire jaune relevait les moustaches</w:t>
      </w:r>
      <w:r w:rsidR="00A01FD3" w:rsidRPr="00C3672B">
        <w:t xml:space="preserve">, </w:t>
      </w:r>
      <w:r w:rsidRPr="00C3672B">
        <w:t>un regard froidement menaçant</w:t>
      </w:r>
      <w:r w:rsidR="00A01FD3" w:rsidRPr="00C3672B">
        <w:t>. «</w:t>
      </w:r>
      <w:r w:rsidR="00224814" w:rsidRPr="00C3672B">
        <w:t> </w:t>
      </w:r>
      <w:r w:rsidRPr="00C3672B">
        <w:t>Un Dieu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t>exclama un des po</w:t>
      </w:r>
      <w:r w:rsidRPr="00C3672B">
        <w:rPr>
          <w:rFonts w:cs="Amasis30"/>
        </w:rPr>
        <w:t>è</w:t>
      </w:r>
      <w:r w:rsidRPr="00C3672B">
        <w:t xml:space="preserve">tes de </w:t>
      </w:r>
      <w:r w:rsidRPr="00C3672B">
        <w:lastRenderedPageBreak/>
        <w:t>la marquise</w:t>
      </w:r>
      <w:r w:rsidR="00A01FD3" w:rsidRPr="00C3672B">
        <w:t xml:space="preserve">, </w:t>
      </w:r>
      <w:r w:rsidRPr="00C3672B">
        <w:t>n</w:t>
      </w:r>
      <w:r w:rsidR="00A01FD3" w:rsidRPr="00C3672B">
        <w:rPr>
          <w:rFonts w:cs="Amasis30"/>
        </w:rPr>
        <w:t>’</w:t>
      </w:r>
      <w:r w:rsidRPr="00C3672B">
        <w:t>e</w:t>
      </w:r>
      <w:r w:rsidRPr="00C3672B">
        <w:rPr>
          <w:rFonts w:cs="Amasis30"/>
        </w:rPr>
        <w:t>û</w:t>
      </w:r>
      <w:r w:rsidRPr="00C3672B">
        <w:t>t point autrement d</w:t>
      </w:r>
      <w:r w:rsidRPr="00C3672B">
        <w:rPr>
          <w:rFonts w:cs="Amasis30"/>
        </w:rPr>
        <w:t>é</w:t>
      </w:r>
      <w:r w:rsidRPr="00C3672B">
        <w:t>fi</w:t>
      </w:r>
      <w:r w:rsidRPr="00C3672B">
        <w:rPr>
          <w:rFonts w:cs="Amasis30"/>
        </w:rPr>
        <w:t>é</w:t>
      </w:r>
      <w:r w:rsidRPr="00C3672B">
        <w:t xml:space="preserve"> une arm</w:t>
      </w:r>
      <w:r w:rsidRPr="00C3672B">
        <w:rPr>
          <w:rFonts w:cs="Amasis30"/>
        </w:rPr>
        <w:t>é</w:t>
      </w:r>
      <w:r w:rsidRPr="00C3672B">
        <w:t>e aux temps h</w:t>
      </w:r>
      <w:r w:rsidRPr="00C3672B">
        <w:rPr>
          <w:rFonts w:cs="Amasis30"/>
        </w:rPr>
        <w:t>é</w:t>
      </w:r>
      <w:r w:rsidRPr="00C3672B">
        <w:t>ro</w:t>
      </w:r>
      <w:r w:rsidRPr="00C3672B">
        <w:rPr>
          <w:rFonts w:cs="Amasis30"/>
        </w:rPr>
        <w:t>ï</w:t>
      </w:r>
      <w:r w:rsidRPr="00C3672B">
        <w:t>ques o</w:t>
      </w:r>
      <w:r w:rsidRPr="00C3672B">
        <w:rPr>
          <w:rFonts w:cs="Amasis30"/>
        </w:rPr>
        <w:t>ù</w:t>
      </w:r>
      <w:r w:rsidRPr="00C3672B">
        <w:t xml:space="preserve"> Grecs et Troyens luttaient </w:t>
      </w:r>
      <w:r w:rsidRPr="00C3672B">
        <w:rPr>
          <w:rFonts w:cs="Amasis30"/>
        </w:rPr>
        <w:t>à</w:t>
      </w:r>
      <w:r w:rsidRPr="00C3672B">
        <w:t xml:space="preserve"> grands cris sous les murs d</w:t>
      </w:r>
      <w:r w:rsidR="00A01FD3" w:rsidRPr="00C3672B">
        <w:rPr>
          <w:rFonts w:cs="Amasis30"/>
        </w:rPr>
        <w:t>’</w:t>
      </w:r>
      <w:r w:rsidRPr="00C3672B">
        <w:t>Ilion</w:t>
      </w:r>
      <w:r w:rsidR="00A01FD3" w:rsidRPr="00C3672B">
        <w:t>.</w:t>
      </w:r>
      <w:r w:rsidR="00224814" w:rsidRPr="00C3672B">
        <w:t> </w:t>
      </w:r>
      <w:r w:rsidR="00A01FD3" w:rsidRPr="00C3672B">
        <w:rPr>
          <w:rFonts w:cs="Amasis30"/>
        </w:rPr>
        <w:t>»</w:t>
      </w:r>
      <w:r w:rsidRPr="00C3672B">
        <w:t xml:space="preserve"> Le baron entendit la plate apologie du vendeur de rimes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elle lui produisit l</w:t>
      </w:r>
      <w:r w:rsidR="00A01FD3" w:rsidRPr="00C3672B">
        <w:rPr>
          <w:rFonts w:cs="Amasis30"/>
        </w:rPr>
        <w:t>’</w:t>
      </w:r>
      <w:r w:rsidRPr="00C3672B">
        <w:t>effet d</w:t>
      </w:r>
      <w:r w:rsidR="00A01FD3" w:rsidRPr="00C3672B">
        <w:rPr>
          <w:rFonts w:cs="Amasis30"/>
        </w:rPr>
        <w:t>’</w:t>
      </w:r>
      <w:r w:rsidRPr="00C3672B">
        <w:t>une offense</w:t>
      </w:r>
      <w:r w:rsidR="00A01FD3" w:rsidRPr="00C3672B">
        <w:t xml:space="preserve">, </w:t>
      </w:r>
      <w:r w:rsidRPr="00C3672B">
        <w:t>comme à lui-même adressée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œil bleu du beau François s</w:t>
      </w:r>
      <w:r w:rsidR="00A01FD3" w:rsidRPr="00C3672B">
        <w:t>’</w:t>
      </w:r>
      <w:r w:rsidRPr="00C3672B">
        <w:t>était fixé sur lui au moment où il se préparait à sortir</w:t>
      </w:r>
      <w:r w:rsidR="00A01FD3" w:rsidRPr="00C3672B">
        <w:t xml:space="preserve">. </w:t>
      </w:r>
      <w:r w:rsidRPr="00C3672B">
        <w:t>Sans savoir au juste ce qu</w:t>
      </w:r>
      <w:r w:rsidR="00A01FD3" w:rsidRPr="00C3672B">
        <w:t>’</w:t>
      </w:r>
      <w:r w:rsidRPr="00C3672B">
        <w:t>il faisait</w:t>
      </w:r>
      <w:r w:rsidR="00A01FD3" w:rsidRPr="00C3672B">
        <w:t xml:space="preserve">, </w:t>
      </w:r>
      <w:r w:rsidRPr="00C3672B">
        <w:t>emporté par une haine vague</w:t>
      </w:r>
      <w:r w:rsidR="00A01FD3" w:rsidRPr="00C3672B">
        <w:t xml:space="preserve">, </w:t>
      </w:r>
      <w:r w:rsidRPr="00C3672B">
        <w:t>tant cet homme lui déplaisait</w:t>
      </w:r>
      <w:r w:rsidR="00A01FD3" w:rsidRPr="00C3672B">
        <w:t xml:space="preserve">, </w:t>
      </w:r>
      <w:r w:rsidRPr="00C3672B">
        <w:t>de Morguen ordonna au roi d</w:t>
      </w:r>
      <w:r w:rsidR="00A01FD3" w:rsidRPr="00C3672B">
        <w:t>’</w:t>
      </w:r>
      <w:r w:rsidRPr="00C3672B">
        <w:t>armes de relever le gant</w:t>
      </w:r>
      <w:r w:rsidR="00A01FD3" w:rsidRPr="00C3672B">
        <w:t xml:space="preserve">, </w:t>
      </w:r>
      <w:r w:rsidRPr="00C3672B">
        <w:t>et il demandait s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y aurait point quelqu</w:t>
      </w:r>
      <w:r w:rsidR="00A01FD3" w:rsidRPr="00C3672B">
        <w:t>’</w:t>
      </w:r>
      <w:r w:rsidRPr="00C3672B">
        <w:t>un pour lui prêter une armure et un cheval</w:t>
      </w:r>
      <w:r w:rsidR="00A01FD3" w:rsidRPr="00C3672B">
        <w:t>.</w:t>
      </w:r>
    </w:p>
    <w:p w14:paraId="7E9915EB" w14:textId="77777777" w:rsidR="00A01FD3" w:rsidRPr="00C3672B" w:rsidRDefault="00A13117" w:rsidP="00A13117">
      <w:pPr>
        <w:pStyle w:val="Taille-1Normal"/>
      </w:pPr>
      <w:r w:rsidRPr="00C3672B">
        <w:t>On les trouva tout aussitôt</w:t>
      </w:r>
      <w:r w:rsidR="00A01FD3" w:rsidRPr="00C3672B">
        <w:t xml:space="preserve">, </w:t>
      </w:r>
      <w:r w:rsidRPr="00C3672B">
        <w:t>car François était désagréable aux hommes</w:t>
      </w:r>
      <w:r w:rsidR="00A01FD3" w:rsidRPr="00C3672B">
        <w:t xml:space="preserve">. </w:t>
      </w:r>
      <w:r w:rsidRPr="00C3672B">
        <w:t>En un clin d</w:t>
      </w:r>
      <w:r w:rsidR="00A01FD3" w:rsidRPr="00C3672B">
        <w:t>’</w:t>
      </w:r>
      <w:r w:rsidRPr="00C3672B">
        <w:t>œil le baron fut armé et monté</w:t>
      </w:r>
      <w:r w:rsidR="00A01FD3" w:rsidRPr="00C3672B">
        <w:t>.</w:t>
      </w:r>
    </w:p>
    <w:p w14:paraId="51EAC803" w14:textId="77777777" w:rsidR="00A01FD3" w:rsidRPr="00C3672B" w:rsidRDefault="00A13117" w:rsidP="00A13117">
      <w:pPr>
        <w:pStyle w:val="Taille-1Normal"/>
      </w:pPr>
      <w:r w:rsidRPr="00C3672B">
        <w:t>Pour les gens experts en luttes de champ clos</w:t>
      </w:r>
      <w:r w:rsidR="00A01FD3" w:rsidRPr="00C3672B">
        <w:t xml:space="preserve">, </w:t>
      </w:r>
      <w:r w:rsidRPr="00C3672B">
        <w:t>le résultat ne pouvait être douteux</w:t>
      </w:r>
      <w:r w:rsidR="00A01FD3" w:rsidRPr="00C3672B">
        <w:t xml:space="preserve">. </w:t>
      </w:r>
      <w:r w:rsidRPr="00C3672B">
        <w:t>Cependant</w:t>
      </w:r>
      <w:r w:rsidR="00A01FD3" w:rsidRPr="00C3672B">
        <w:t xml:space="preserve">, </w:t>
      </w:r>
      <w:r w:rsidRPr="00C3672B">
        <w:t>les plus avisés remarquèrent que</w:t>
      </w:r>
      <w:r w:rsidR="00A01FD3" w:rsidRPr="00C3672B">
        <w:t xml:space="preserve">, </w:t>
      </w:r>
      <w:r w:rsidRPr="00C3672B">
        <w:t>lorsque François salua une dernière fois les dames</w:t>
      </w:r>
      <w:r w:rsidR="00A01FD3" w:rsidRPr="00C3672B">
        <w:t xml:space="preserve">, </w:t>
      </w:r>
      <w:r w:rsidRPr="00C3672B">
        <w:t>par trois ponts-levis successifs</w:t>
      </w:r>
      <w:r w:rsidR="00A01FD3" w:rsidRPr="00C3672B">
        <w:t xml:space="preserve">, </w:t>
      </w:r>
      <w:r w:rsidRPr="00C3672B">
        <w:t>son cheval se défendait</w:t>
      </w:r>
      <w:r w:rsidR="00A01FD3" w:rsidRPr="00C3672B">
        <w:t xml:space="preserve">, </w:t>
      </w:r>
      <w:r w:rsidRPr="00C3672B">
        <w:t>jouait de l</w:t>
      </w:r>
      <w:r w:rsidR="00A01FD3" w:rsidRPr="00C3672B">
        <w:t>’</w:t>
      </w:r>
      <w:r w:rsidRPr="00C3672B">
        <w:t>épinette</w:t>
      </w:r>
      <w:r w:rsidR="00A01FD3" w:rsidRPr="00C3672B">
        <w:t xml:space="preserve">, </w:t>
      </w:r>
      <w:r w:rsidRPr="00C3672B">
        <w:t>faisait des pesades de chèvre</w:t>
      </w:r>
      <w:r w:rsidR="00A01FD3" w:rsidRPr="00C3672B">
        <w:t>. M. de </w:t>
      </w:r>
      <w:r w:rsidRPr="00C3672B">
        <w:t>Morguen</w:t>
      </w:r>
      <w:r w:rsidR="00A01FD3" w:rsidRPr="00C3672B">
        <w:t xml:space="preserve">, </w:t>
      </w:r>
      <w:r w:rsidRPr="00C3672B">
        <w:t xml:space="preserve">sous le harnois mordoré de </w:t>
      </w:r>
      <w:r w:rsidR="00A01FD3" w:rsidRPr="00C3672B">
        <w:t>M. de </w:t>
      </w:r>
      <w:r w:rsidRPr="00C3672B">
        <w:t>Bellegarde</w:t>
      </w:r>
      <w:r w:rsidR="00A01FD3" w:rsidRPr="00C3672B">
        <w:t xml:space="preserve">, </w:t>
      </w:r>
      <w:r w:rsidRPr="00C3672B">
        <w:t>fit une très bonne impression</w:t>
      </w:r>
      <w:r w:rsidR="00A01FD3" w:rsidRPr="00C3672B">
        <w:t xml:space="preserve">. </w:t>
      </w:r>
      <w:r w:rsidRPr="00C3672B">
        <w:t>Il avait son cheval dans la main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femmes remarqu</w:t>
      </w:r>
      <w:r w:rsidRPr="00C3672B">
        <w:rPr>
          <w:rFonts w:cs="Amasis30"/>
        </w:rPr>
        <w:t>è</w:t>
      </w:r>
      <w:r w:rsidRPr="00C3672B">
        <w:t>rent son grand plumail d</w:t>
      </w:r>
      <w:r w:rsidR="00A01FD3" w:rsidRPr="00C3672B">
        <w:rPr>
          <w:rFonts w:cs="Amasis30"/>
        </w:rPr>
        <w:t>’</w:t>
      </w:r>
      <w:r w:rsidRPr="00C3672B">
        <w:t>autruche noire et surtout la manche blanche</w:t>
      </w:r>
      <w:r w:rsidR="00A01FD3" w:rsidRPr="00C3672B">
        <w:t xml:space="preserve">, </w:t>
      </w:r>
      <w:r w:rsidRPr="00C3672B">
        <w:t xml:space="preserve">toute semblable </w:t>
      </w:r>
      <w:r w:rsidRPr="00C3672B">
        <w:rPr>
          <w:rFonts w:cs="Amasis30"/>
        </w:rPr>
        <w:t>à</w:t>
      </w:r>
      <w:r w:rsidRPr="00C3672B">
        <w:t xml:space="preserve"> celle du comte</w:t>
      </w:r>
      <w:r w:rsidR="00A01FD3" w:rsidRPr="00C3672B">
        <w:t xml:space="preserve">, </w:t>
      </w:r>
      <w:r w:rsidRPr="00C3672B">
        <w:t>qu</w:t>
      </w:r>
      <w:r w:rsidR="00A01FD3" w:rsidRPr="00C3672B">
        <w:rPr>
          <w:rFonts w:cs="Amasis30"/>
        </w:rPr>
        <w:t>’</w:t>
      </w:r>
      <w:r w:rsidRPr="00C3672B">
        <w:t>il avait au bras droit</w:t>
      </w:r>
      <w:r w:rsidR="00A01FD3" w:rsidRPr="00C3672B">
        <w:t xml:space="preserve">. </w:t>
      </w:r>
      <w:r w:rsidRPr="00C3672B">
        <w:t xml:space="preserve">On la lui avait faite </w:t>
      </w:r>
      <w:r w:rsidRPr="00C3672B">
        <w:rPr>
          <w:rFonts w:cs="Amasis30"/>
        </w:rPr>
        <w:t>à</w:t>
      </w:r>
      <w:r w:rsidRPr="00C3672B">
        <w:t xml:space="preserve"> la h</w:t>
      </w:r>
      <w:r w:rsidRPr="00C3672B">
        <w:rPr>
          <w:rFonts w:cs="Amasis30"/>
        </w:rPr>
        <w:t>â</w:t>
      </w:r>
      <w:r w:rsidRPr="00C3672B">
        <w:t>te avec le taffetas d</w:t>
      </w:r>
      <w:r w:rsidR="00A01FD3" w:rsidRPr="00C3672B">
        <w:rPr>
          <w:rFonts w:cs="Amasis30"/>
        </w:rPr>
        <w:t>’</w:t>
      </w:r>
      <w:r w:rsidRPr="00C3672B">
        <w:t>une banni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. </w:t>
      </w:r>
      <w:r w:rsidRPr="00C3672B">
        <w:t>Ainsi l</w:t>
      </w:r>
      <w:r w:rsidR="00A01FD3" w:rsidRPr="00C3672B">
        <w:rPr>
          <w:rFonts w:cs="Amasis30"/>
        </w:rPr>
        <w:t>’</w:t>
      </w:r>
      <w:r w:rsidRPr="00C3672B">
        <w:t>on reconnut qu</w:t>
      </w:r>
      <w:r w:rsidR="00A01FD3" w:rsidRPr="00C3672B">
        <w:rPr>
          <w:rFonts w:cs="Amasis30"/>
        </w:rPr>
        <w:t>’</w:t>
      </w:r>
      <w:r w:rsidRPr="00C3672B">
        <w:t>ils servaient tous deux la m</w:t>
      </w:r>
      <w:r w:rsidRPr="00C3672B">
        <w:rPr>
          <w:rFonts w:cs="Amasis30"/>
        </w:rPr>
        <w:t>ê</w:t>
      </w:r>
      <w:r w:rsidRPr="00C3672B">
        <w:t>me dame</w:t>
      </w:r>
      <w:r w:rsidR="00A01FD3" w:rsidRPr="00C3672B">
        <w:t xml:space="preserve">, </w:t>
      </w:r>
      <w:r w:rsidRPr="00C3672B">
        <w:t>et l</w:t>
      </w:r>
      <w:r w:rsidR="00A01FD3" w:rsidRPr="00C3672B">
        <w:rPr>
          <w:rFonts w:cs="Amasis30"/>
        </w:rPr>
        <w:t>’</w:t>
      </w:r>
      <w:r w:rsidRPr="00C3672B">
        <w:t>attention redoubla sur Madeleine de Gardefort</w:t>
      </w:r>
      <w:r w:rsidR="00A01FD3" w:rsidRPr="00C3672B">
        <w:t xml:space="preserve">. </w:t>
      </w:r>
      <w:r w:rsidRPr="00C3672B">
        <w:t>Les hommes n</w:t>
      </w:r>
      <w:r w:rsidR="00A01FD3" w:rsidRPr="00C3672B">
        <w:rPr>
          <w:rFonts w:cs="Amasis30"/>
        </w:rPr>
        <w:t>’</w:t>
      </w:r>
      <w:r w:rsidRPr="00C3672B">
        <w:t xml:space="preserve">eurent rien </w:t>
      </w:r>
      <w:r w:rsidRPr="00C3672B">
        <w:rPr>
          <w:rFonts w:cs="Amasis30"/>
        </w:rPr>
        <w:t>à</w:t>
      </w:r>
      <w:r w:rsidRPr="00C3672B">
        <w:t xml:space="preserve"> redire aux saluts du baron</w:t>
      </w:r>
      <w:r w:rsidR="00A01FD3" w:rsidRPr="00C3672B">
        <w:t xml:space="preserve">, </w:t>
      </w:r>
      <w:r w:rsidRPr="00C3672B">
        <w:t>car tous trois furent faits avec une netteté produite par la disposition du mors à longues branches jarretées</w:t>
      </w:r>
      <w:r w:rsidR="00A01FD3" w:rsidRPr="00C3672B">
        <w:t xml:space="preserve">, </w:t>
      </w:r>
      <w:r w:rsidRPr="00C3672B">
        <w:t>avec une gourmette fixée au pas d</w:t>
      </w:r>
      <w:r w:rsidR="00A01FD3" w:rsidRPr="00C3672B">
        <w:t>’</w:t>
      </w:r>
      <w:r w:rsidRPr="00C3672B">
        <w:t>âne et un caveçon caché sous le chanfrein d</w:t>
      </w:r>
      <w:r w:rsidR="00A01FD3" w:rsidRPr="00C3672B">
        <w:t>’</w:t>
      </w:r>
      <w:r w:rsidRPr="00C3672B">
        <w:t>acier</w:t>
      </w:r>
      <w:r w:rsidR="00A01FD3" w:rsidRPr="00C3672B">
        <w:t>.</w:t>
      </w:r>
    </w:p>
    <w:p w14:paraId="37080DCE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Voici</w:t>
      </w:r>
      <w:r w:rsidRPr="00C3672B">
        <w:t xml:space="preserve">, </w:t>
      </w:r>
      <w:r w:rsidR="00A13117" w:rsidRPr="00C3672B">
        <w:t>par ma foi</w:t>
      </w:r>
      <w:r w:rsidRPr="00C3672B">
        <w:t xml:space="preserve">, </w:t>
      </w:r>
      <w:r w:rsidR="00A13117" w:rsidRPr="00C3672B">
        <w:t>opina de Vauplassans</w:t>
      </w:r>
      <w:r w:rsidRPr="00C3672B">
        <w:t xml:space="preserve">, </w:t>
      </w:r>
      <w:r w:rsidR="00A13117" w:rsidRPr="00C3672B">
        <w:t>un jeune seigneur de bonne allure</w:t>
      </w:r>
      <w:r w:rsidRPr="00C3672B">
        <w:t xml:space="preserve">, </w:t>
      </w:r>
      <w:r w:rsidR="00A13117" w:rsidRPr="00C3672B">
        <w:t>et il monte bien à cheval</w:t>
      </w:r>
      <w:r w:rsidRPr="00C3672B">
        <w:t xml:space="preserve">. </w:t>
      </w:r>
      <w:r w:rsidR="00A13117" w:rsidRPr="00C3672B">
        <w:t>Cela nous rappelle nos meilleures années</w:t>
      </w:r>
      <w:r w:rsidRPr="00C3672B">
        <w:t xml:space="preserve">, </w:t>
      </w:r>
      <w:r w:rsidR="00A13117" w:rsidRPr="00C3672B">
        <w:t>Vergennes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Rapprochons-nous un peu pour le mieux voir</w:t>
      </w:r>
      <w:r w:rsidRPr="00C3672B">
        <w:t xml:space="preserve">. </w:t>
      </w:r>
      <w:r w:rsidR="00A13117" w:rsidRPr="00C3672B">
        <w:t>Mais c</w:t>
      </w:r>
      <w:r w:rsidRPr="00C3672B">
        <w:rPr>
          <w:rFonts w:cs="Amasis30"/>
        </w:rPr>
        <w:t>’</w:t>
      </w:r>
      <w:r w:rsidR="00A13117" w:rsidRPr="00C3672B">
        <w:t>est ce sauvage de Morguen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B067532" w14:textId="77777777" w:rsidR="00A01FD3" w:rsidRPr="00C3672B" w:rsidRDefault="00A13117" w:rsidP="00A13117">
      <w:pPr>
        <w:pStyle w:val="Taille-1Normal"/>
      </w:pPr>
      <w:r w:rsidRPr="00C3672B">
        <w:t xml:space="preserve">Et le marquis tira vers la tribune de gauche pour se rapprocher de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</w:t>
      </w:r>
      <w:r w:rsidRPr="00C3672B">
        <w:t>Brunet</w:t>
      </w:r>
      <w:r w:rsidR="00A01FD3" w:rsidRPr="00C3672B">
        <w:t xml:space="preserve">, </w:t>
      </w:r>
      <w:r w:rsidRPr="00C3672B">
        <w:t>dont le plaisir empourprait les joues à la faire ressembler à une petite pomme</w:t>
      </w:r>
      <w:r w:rsidR="00A01FD3" w:rsidRPr="00C3672B">
        <w:t xml:space="preserve">. </w:t>
      </w:r>
      <w:r w:rsidRPr="00C3672B">
        <w:t>Mais Vergennes</w:t>
      </w:r>
      <w:r w:rsidR="00A01FD3" w:rsidRPr="00C3672B">
        <w:t xml:space="preserve">, </w:t>
      </w:r>
      <w:r w:rsidRPr="00C3672B">
        <w:t>que cette manœuvre éloignait de Valentine qu</w:t>
      </w:r>
      <w:r w:rsidR="00A01FD3" w:rsidRPr="00C3672B">
        <w:t>’</w:t>
      </w:r>
      <w:r w:rsidRPr="00C3672B">
        <w:t>il surveillait amoureusement</w:t>
      </w:r>
      <w:r w:rsidR="00A01FD3" w:rsidRPr="00C3672B">
        <w:t xml:space="preserve">, </w:t>
      </w:r>
      <w:r w:rsidRPr="00C3672B">
        <w:t>ne suivit le marquis qu</w:t>
      </w:r>
      <w:r w:rsidR="00A01FD3" w:rsidRPr="00C3672B">
        <w:t>’</w:t>
      </w:r>
      <w:r w:rsidRPr="00C3672B">
        <w:t>à regret</w:t>
      </w:r>
      <w:r w:rsidR="00A01FD3" w:rsidRPr="00C3672B">
        <w:t xml:space="preserve">. </w:t>
      </w:r>
      <w:r w:rsidRPr="00C3672B">
        <w:t>Et il lui disait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1CAE571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Mon cher Vauplassans</w:t>
      </w:r>
      <w:r w:rsidRPr="00C3672B">
        <w:t xml:space="preserve">, </w:t>
      </w:r>
      <w:r w:rsidR="00A13117" w:rsidRPr="00C3672B">
        <w:t>nous avions</w:t>
      </w:r>
      <w:r w:rsidRPr="00C3672B">
        <w:t xml:space="preserve">, </w:t>
      </w:r>
      <w:r w:rsidR="00A13117" w:rsidRPr="00C3672B">
        <w:t>ne vous déplaise</w:t>
      </w:r>
      <w:r w:rsidRPr="00C3672B">
        <w:t xml:space="preserve">, </w:t>
      </w:r>
      <w:r w:rsidR="00A13117" w:rsidRPr="00C3672B">
        <w:t>une autre mine que cela sous l</w:t>
      </w:r>
      <w:r w:rsidRPr="00C3672B">
        <w:t>’</w:t>
      </w:r>
      <w:r w:rsidR="00A13117" w:rsidRPr="00C3672B">
        <w:t>armure</w:t>
      </w:r>
      <w:r w:rsidRPr="00C3672B">
        <w:t xml:space="preserve">. </w:t>
      </w:r>
      <w:r w:rsidR="00A13117" w:rsidRPr="00C3672B">
        <w:t>Ce garçon-là a des qualités</w:t>
      </w:r>
      <w:r w:rsidRPr="00C3672B">
        <w:t xml:space="preserve">, </w:t>
      </w:r>
      <w:r w:rsidR="00A13117" w:rsidRPr="00C3672B">
        <w:t>peut-être</w:t>
      </w:r>
      <w:r w:rsidRPr="00C3672B">
        <w:t xml:space="preserve">, </w:t>
      </w:r>
      <w:r w:rsidR="00A13117" w:rsidRPr="00C3672B">
        <w:t>mais il n</w:t>
      </w:r>
      <w:r w:rsidRPr="00C3672B">
        <w:t>’</w:t>
      </w:r>
      <w:r w:rsidR="00A13117" w:rsidRPr="00C3672B">
        <w:t>a pas la taille</w:t>
      </w:r>
      <w:r w:rsidRPr="00C3672B">
        <w:t xml:space="preserve">. </w:t>
      </w:r>
      <w:r w:rsidR="00A13117" w:rsidRPr="00C3672B">
        <w:t>Comment voulez-vous que</w:t>
      </w:r>
      <w:r w:rsidRPr="00C3672B">
        <w:t xml:space="preserve">, </w:t>
      </w:r>
      <w:r w:rsidR="00A13117" w:rsidRPr="00C3672B">
        <w:t>quand on n</w:t>
      </w:r>
      <w:r w:rsidRPr="00C3672B">
        <w:t>’</w:t>
      </w:r>
      <w:r w:rsidR="00A13117" w:rsidRPr="00C3672B">
        <w:t>a pas cinq pieds six pouces</w:t>
      </w:r>
      <w:r w:rsidRPr="00C3672B">
        <w:t>…</w:t>
      </w:r>
    </w:p>
    <w:p w14:paraId="6FD0F79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Tiens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tiens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tiens</w:t>
      </w:r>
      <w:r w:rsidRPr="00C3672B">
        <w:t xml:space="preserve">, </w:t>
      </w:r>
      <w:r w:rsidR="00A13117" w:rsidRPr="00C3672B">
        <w:t>marquis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interrompit Bellegarde</w:t>
      </w:r>
      <w:r w:rsidRPr="00C3672B">
        <w:t xml:space="preserve">, </w:t>
      </w:r>
      <w:r w:rsidR="00A13117" w:rsidRPr="00C3672B">
        <w:t>que son pourpoint de drap d</w:t>
      </w:r>
      <w:r w:rsidRPr="00C3672B">
        <w:rPr>
          <w:rFonts w:cs="Amasis30"/>
        </w:rPr>
        <w:t>’</w:t>
      </w:r>
      <w:r w:rsidR="00A13117" w:rsidRPr="00C3672B">
        <w:t xml:space="preserve">or faisait ressembler </w:t>
      </w:r>
      <w:r w:rsidR="00A13117" w:rsidRPr="00C3672B">
        <w:rPr>
          <w:rFonts w:cs="Amasis30"/>
        </w:rPr>
        <w:t>à</w:t>
      </w:r>
      <w:r w:rsidR="00A13117" w:rsidRPr="00C3672B">
        <w:t xml:space="preserve"> une ch</w:t>
      </w:r>
      <w:r w:rsidR="00A13117" w:rsidRPr="00C3672B">
        <w:rPr>
          <w:rFonts w:cs="Amasis30"/>
        </w:rPr>
        <w:t>â</w:t>
      </w:r>
      <w:r w:rsidR="00A13117" w:rsidRPr="00C3672B">
        <w:t>sse</w:t>
      </w:r>
      <w:r w:rsidRPr="00C3672B">
        <w:t xml:space="preserve">. </w:t>
      </w:r>
      <w:r w:rsidR="00A13117" w:rsidRPr="00C3672B">
        <w:t>Voyez donc le beau Fran</w:t>
      </w:r>
      <w:r w:rsidR="00A13117" w:rsidRPr="00C3672B">
        <w:rPr>
          <w:rFonts w:cs="Amasis30"/>
        </w:rPr>
        <w:t>ç</w:t>
      </w:r>
      <w:r w:rsidR="00A13117" w:rsidRPr="00C3672B">
        <w:t>ois qui bataille avec son genet</w:t>
      </w:r>
      <w:r w:rsidRPr="00C3672B">
        <w:t xml:space="preserve">. </w:t>
      </w:r>
      <w:r w:rsidR="00A13117" w:rsidRPr="00C3672B">
        <w:t xml:space="preserve">Je gagerais dix baisers de la plus jolie fille </w:t>
      </w:r>
      <w:r w:rsidR="00A13117" w:rsidRPr="00C3672B">
        <w:rPr>
          <w:rFonts w:cs="Amasis30"/>
        </w:rPr>
        <w:t>à</w:t>
      </w:r>
      <w:r w:rsidR="00A13117" w:rsidRPr="00C3672B">
        <w:t xml:space="preserve"> votre choix qu</w:t>
      </w:r>
      <w:r w:rsidRPr="00C3672B">
        <w:rPr>
          <w:rFonts w:cs="Amasis30"/>
        </w:rPr>
        <w:t>’</w:t>
      </w:r>
      <w:r w:rsidR="00A13117" w:rsidRPr="00C3672B">
        <w:t xml:space="preserve">il va se passer des choses bonnes </w:t>
      </w:r>
      <w:r w:rsidR="00A13117" w:rsidRPr="00C3672B">
        <w:rPr>
          <w:rFonts w:cs="Amasis30"/>
        </w:rPr>
        <w:t>à</w:t>
      </w:r>
      <w:r w:rsidR="00A13117" w:rsidRPr="00C3672B">
        <w:t xml:space="preserve"> voir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3EB65582" w14:textId="77777777" w:rsidR="00A01FD3" w:rsidRPr="00C3672B" w:rsidRDefault="00A13117" w:rsidP="00A13117">
      <w:pPr>
        <w:pStyle w:val="Taille-1Normal"/>
      </w:pPr>
      <w:r w:rsidRPr="00C3672B">
        <w:t>Et le jeune Bellegarde se pencha tellement sur l</w:t>
      </w:r>
      <w:r w:rsidR="00A01FD3" w:rsidRPr="00C3672B">
        <w:t>’</w:t>
      </w:r>
      <w:r w:rsidRPr="00C3672B">
        <w:t>accoudoir</w:t>
      </w:r>
      <w:r w:rsidR="00A01FD3" w:rsidRPr="00C3672B">
        <w:t xml:space="preserve">, </w:t>
      </w:r>
      <w:r w:rsidRPr="00C3672B">
        <w:t>pour mieux regarder François matant son cheval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faillit tomber dans la tribune</w:t>
      </w:r>
      <w:r w:rsidR="00A01FD3" w:rsidRPr="00C3672B">
        <w:t xml:space="preserve">, </w:t>
      </w:r>
      <w:r w:rsidRPr="00C3672B">
        <w:t>au-dessous</w:t>
      </w:r>
      <w:r w:rsidR="00A01FD3" w:rsidRPr="00C3672B">
        <w:t xml:space="preserve">, </w:t>
      </w:r>
      <w:r w:rsidRPr="00C3672B">
        <w:t>sur la femme d</w:t>
      </w:r>
      <w:r w:rsidR="00A01FD3" w:rsidRPr="00C3672B">
        <w:t>’</w:t>
      </w:r>
      <w:r w:rsidRPr="00C3672B">
        <w:t>un trésorier général</w:t>
      </w:r>
      <w:r w:rsidR="00A01FD3" w:rsidRPr="00C3672B">
        <w:t xml:space="preserve">. </w:t>
      </w:r>
      <w:r w:rsidRPr="00C3672B">
        <w:t>Depuis l</w:t>
      </w:r>
      <w:r w:rsidR="00A01FD3" w:rsidRPr="00C3672B">
        <w:t>’</w:t>
      </w:r>
      <w:r w:rsidRPr="00C3672B">
        <w:t>histoire du sac</w:t>
      </w:r>
      <w:r w:rsidR="00A01FD3" w:rsidRPr="00C3672B">
        <w:t xml:space="preserve">, </w:t>
      </w:r>
      <w:r w:rsidRPr="00C3672B">
        <w:t>il était le particulier ennemi du comte</w:t>
      </w:r>
      <w:r w:rsidR="00A01FD3" w:rsidRPr="00C3672B">
        <w:t xml:space="preserve">. </w:t>
      </w:r>
      <w:r w:rsidRPr="00C3672B">
        <w:t>Aussi avait-il prêté avec joie son armure au baron de Morguen</w:t>
      </w:r>
      <w:r w:rsidR="00A01FD3" w:rsidRPr="00C3672B">
        <w:t xml:space="preserve">, </w:t>
      </w:r>
      <w:r w:rsidRPr="00C3672B">
        <w:t>et même sa belle épée de Milan dont la lame</w:t>
      </w:r>
      <w:r w:rsidR="00A01FD3" w:rsidRPr="00C3672B">
        <w:t xml:space="preserve">, </w:t>
      </w:r>
      <w:r w:rsidRPr="00C3672B">
        <w:t>signée du célèbre Picinino</w:t>
      </w:r>
      <w:r w:rsidR="00A01FD3" w:rsidRPr="00C3672B">
        <w:t xml:space="preserve">, </w:t>
      </w:r>
      <w:r w:rsidRPr="00C3672B">
        <w:t>semblait légère comme une plume à cause de son grand pommeau de bronze</w:t>
      </w:r>
      <w:r w:rsidR="00A01FD3" w:rsidRPr="00C3672B">
        <w:t>.</w:t>
      </w:r>
    </w:p>
    <w:p w14:paraId="73FB425A" w14:textId="77777777" w:rsidR="00A01FD3" w:rsidRPr="00C3672B" w:rsidRDefault="00A13117" w:rsidP="00A13117">
      <w:pPr>
        <w:pStyle w:val="Taille-1Normal"/>
      </w:pPr>
      <w:r w:rsidRPr="00C3672B">
        <w:t>Deux fois elle s</w:t>
      </w:r>
      <w:r w:rsidR="00A01FD3" w:rsidRPr="00C3672B">
        <w:t>’</w:t>
      </w:r>
      <w:r w:rsidRPr="00C3672B">
        <w:t>abattit</w:t>
      </w:r>
      <w:r w:rsidR="00A01FD3" w:rsidRPr="00C3672B">
        <w:t xml:space="preserve">, </w:t>
      </w:r>
      <w:r w:rsidRPr="00C3672B">
        <w:t>souffletant le masque grillagé de l</w:t>
      </w:r>
      <w:r w:rsidR="00A01FD3" w:rsidRPr="00C3672B">
        <w:t>’</w:t>
      </w:r>
      <w:r w:rsidRPr="00C3672B">
        <w:t>armet de François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un troisi</w:t>
      </w:r>
      <w:r w:rsidRPr="00C3672B">
        <w:rPr>
          <w:rFonts w:cs="Amasis30"/>
        </w:rPr>
        <w:t>è</w:t>
      </w:r>
      <w:r w:rsidRPr="00C3672B">
        <w:t>me coup passant sur la cr</w:t>
      </w:r>
      <w:r w:rsidRPr="00C3672B">
        <w:rPr>
          <w:rFonts w:cs="Amasis30"/>
        </w:rPr>
        <w:t>ê</w:t>
      </w:r>
      <w:r w:rsidRPr="00C3672B">
        <w:t>te du casque coupa une des grandes plumes violettes du panache</w:t>
      </w:r>
      <w:r w:rsidR="00A01FD3" w:rsidRPr="00C3672B">
        <w:t xml:space="preserve">. </w:t>
      </w:r>
      <w:r w:rsidRPr="00C3672B">
        <w:t>La haute penne vola en l</w:t>
      </w:r>
      <w:r w:rsidR="00A01FD3" w:rsidRPr="00C3672B">
        <w:rPr>
          <w:rFonts w:cs="Amasis30"/>
        </w:rPr>
        <w:t>’</w:t>
      </w:r>
      <w:r w:rsidRPr="00C3672B">
        <w:t>air</w:t>
      </w:r>
      <w:r w:rsidR="00A01FD3" w:rsidRPr="00C3672B">
        <w:t xml:space="preserve">, </w:t>
      </w:r>
      <w:r w:rsidRPr="00C3672B">
        <w:t>puis retomba</w:t>
      </w:r>
      <w:r w:rsidR="00224814" w:rsidRPr="00C3672B">
        <w:t>,</w:t>
      </w:r>
      <w:r w:rsidRPr="00C3672B">
        <w:t>la queue en bas</w:t>
      </w:r>
      <w:r w:rsidR="00A01FD3" w:rsidRPr="00C3672B">
        <w:t xml:space="preserve">, </w:t>
      </w:r>
      <w:r w:rsidRPr="00C3672B">
        <w:t>sur la t</w:t>
      </w:r>
      <w:r w:rsidRPr="00C3672B">
        <w:rPr>
          <w:rFonts w:cs="Amasis30"/>
        </w:rPr>
        <w:t>ê</w:t>
      </w:r>
      <w:r w:rsidRPr="00C3672B">
        <w:t>te du cheval</w:t>
      </w:r>
      <w:r w:rsidR="00A01FD3" w:rsidRPr="00C3672B">
        <w:t xml:space="preserve">, </w:t>
      </w:r>
      <w:r w:rsidRPr="00C3672B">
        <w:t>o</w:t>
      </w:r>
      <w:r w:rsidRPr="00C3672B">
        <w:rPr>
          <w:rFonts w:cs="Amasis30"/>
        </w:rPr>
        <w:t>ù</w:t>
      </w:r>
      <w:r w:rsidRPr="00C3672B">
        <w:t xml:space="preserve"> elle demeura prise dans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œ</w:t>
      </w:r>
      <w:r w:rsidRPr="00C3672B">
        <w:t>ill</w:t>
      </w:r>
      <w:r w:rsidRPr="00C3672B">
        <w:rPr>
          <w:rFonts w:cs="Amasis30"/>
        </w:rPr>
        <w:t>è</w:t>
      </w:r>
      <w:r w:rsidRPr="00C3672B">
        <w:t>re gauche du chanfrein</w:t>
      </w:r>
      <w:r w:rsidR="00A01FD3" w:rsidRPr="00C3672B">
        <w:t xml:space="preserve">. </w:t>
      </w:r>
      <w:r w:rsidRPr="00C3672B">
        <w:t>Elle chatouillait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œ</w:t>
      </w:r>
      <w:r w:rsidRPr="00C3672B">
        <w:t>il de la b</w:t>
      </w:r>
      <w:r w:rsidRPr="00C3672B">
        <w:rPr>
          <w:rFonts w:cs="Amasis30"/>
        </w:rPr>
        <w:t>ê</w:t>
      </w:r>
      <w:r w:rsidRPr="00C3672B">
        <w:t>te et l</w:t>
      </w:r>
      <w:r w:rsidR="00A01FD3" w:rsidRPr="00C3672B">
        <w:rPr>
          <w:rFonts w:cs="Amasis30"/>
        </w:rPr>
        <w:t>’</w:t>
      </w:r>
      <w:r w:rsidRPr="00C3672B">
        <w:t>effrayait</w:t>
      </w:r>
      <w:r w:rsidR="00A01FD3" w:rsidRPr="00C3672B">
        <w:t xml:space="preserve">. </w:t>
      </w:r>
      <w:r w:rsidRPr="00C3672B">
        <w:t>D</w:t>
      </w:r>
      <w:r w:rsidRPr="00C3672B">
        <w:rPr>
          <w:rFonts w:cs="Amasis30"/>
        </w:rPr>
        <w:t>è</w:t>
      </w:r>
      <w:r w:rsidRPr="00C3672B">
        <w:t>s ce moment</w:t>
      </w:r>
      <w:r w:rsidR="00A01FD3" w:rsidRPr="00C3672B">
        <w:t xml:space="preserve">, </w:t>
      </w:r>
      <w:r w:rsidRPr="00C3672B">
        <w:t xml:space="preserve">le cheval de </w:t>
      </w:r>
      <w:r w:rsidR="00A01FD3" w:rsidRPr="00C3672B">
        <w:t>M. de </w:t>
      </w:r>
      <w:r w:rsidRPr="00C3672B">
        <w:t xml:space="preserve">Bernage devint tout </w:t>
      </w:r>
      <w:r w:rsidRPr="00C3672B">
        <w:rPr>
          <w:rFonts w:cs="Amasis30"/>
        </w:rPr>
        <w:t>à</w:t>
      </w:r>
      <w:r w:rsidRPr="00C3672B">
        <w:t xml:space="preserve"> fait r</w:t>
      </w:r>
      <w:r w:rsidRPr="00C3672B">
        <w:rPr>
          <w:rFonts w:cs="Amasis30"/>
        </w:rPr>
        <w:t>é</w:t>
      </w:r>
      <w:r w:rsidRPr="00C3672B">
        <w:t>tif</w:t>
      </w:r>
      <w:r w:rsidR="00A01FD3" w:rsidRPr="00C3672B">
        <w:t xml:space="preserve">.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cuyer Labriche</w:t>
      </w:r>
      <w:r w:rsidR="00A01FD3" w:rsidRPr="00C3672B">
        <w:t xml:space="preserve">, </w:t>
      </w:r>
      <w:r w:rsidRPr="00C3672B">
        <w:t>aid</w:t>
      </w:r>
      <w:r w:rsidRPr="00C3672B">
        <w:rPr>
          <w:rFonts w:cs="Amasis30"/>
        </w:rPr>
        <w:t>é</w:t>
      </w:r>
      <w:r w:rsidRPr="00C3672B">
        <w:t xml:space="preserve"> d</w:t>
      </w:r>
      <w:r w:rsidR="00A01FD3" w:rsidRPr="00C3672B">
        <w:rPr>
          <w:rFonts w:cs="Amasis30"/>
        </w:rPr>
        <w:t>’</w:t>
      </w:r>
      <w:r w:rsidRPr="00C3672B">
        <w:t>un valet de Bellegarde</w:t>
      </w:r>
      <w:r w:rsidR="00A01FD3" w:rsidRPr="00C3672B">
        <w:t xml:space="preserve">, </w:t>
      </w:r>
      <w:r w:rsidRPr="00C3672B">
        <w:t>se pr</w:t>
      </w:r>
      <w:r w:rsidRPr="00C3672B">
        <w:rPr>
          <w:rFonts w:cs="Amasis30"/>
        </w:rPr>
        <w:t>é</w:t>
      </w:r>
      <w:r w:rsidRPr="00C3672B">
        <w:t>cipita pour arracher la plume d</w:t>
      </w:r>
      <w:r w:rsidR="00A01FD3" w:rsidRPr="00C3672B">
        <w:t>’</w:t>
      </w:r>
      <w:r w:rsidRPr="00C3672B">
        <w:t>autruche</w:t>
      </w:r>
      <w:r w:rsidR="00A01FD3" w:rsidRPr="00C3672B">
        <w:t xml:space="preserve">. </w:t>
      </w:r>
      <w:r w:rsidRPr="00C3672B">
        <w:t>De Morguen avait laissé du répit à François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chacun admira sa courtoisie</w:t>
      </w:r>
      <w:r w:rsidR="00A01FD3" w:rsidRPr="00C3672B">
        <w:t>.</w:t>
      </w:r>
    </w:p>
    <w:p w14:paraId="092D66A4" w14:textId="77777777" w:rsidR="00A01FD3" w:rsidRPr="00C3672B" w:rsidRDefault="00A13117" w:rsidP="00A13117">
      <w:pPr>
        <w:pStyle w:val="Taille-1Normal"/>
      </w:pPr>
      <w:r w:rsidRPr="00C3672B">
        <w:t>Ils prirent du champ et se chargèrent à nouveau</w:t>
      </w:r>
      <w:r w:rsidR="00A01FD3" w:rsidRPr="00C3672B">
        <w:t xml:space="preserve">. </w:t>
      </w:r>
      <w:r w:rsidRPr="00C3672B">
        <w:t>Par un accord tacite</w:t>
      </w:r>
      <w:r w:rsidR="00A01FD3" w:rsidRPr="00C3672B">
        <w:t xml:space="preserve">, </w:t>
      </w:r>
      <w:r w:rsidRPr="00C3672B">
        <w:t>ils se rencontrèrent devant la tribune de Madeleine</w:t>
      </w:r>
      <w:r w:rsidR="00A01FD3" w:rsidRPr="00C3672B">
        <w:t xml:space="preserve">. </w:t>
      </w:r>
      <w:r w:rsidRPr="00C3672B">
        <w:t>À cet endroit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allée ne se prolongeait pas</w:t>
      </w:r>
      <w:r w:rsidR="00A01FD3" w:rsidRPr="00C3672B">
        <w:t xml:space="preserve">, </w:t>
      </w:r>
      <w:r w:rsidRPr="00C3672B">
        <w:t>et le revêtement seul séparait la loge de la lice</w:t>
      </w:r>
      <w:r w:rsidR="00A01FD3" w:rsidRPr="00C3672B">
        <w:t xml:space="preserve">. </w:t>
      </w:r>
      <w:r w:rsidRPr="00C3672B">
        <w:t>Ils étaient assez près de la muraille pour que les plumails des armets balayassent l</w:t>
      </w:r>
      <w:r w:rsidR="00A01FD3" w:rsidRPr="00C3672B">
        <w:t>’</w:t>
      </w:r>
      <w:r w:rsidRPr="00C3672B">
        <w:t>accoudoir de velours</w:t>
      </w:r>
      <w:r w:rsidR="00A01FD3" w:rsidRPr="00C3672B">
        <w:t xml:space="preserve">. </w:t>
      </w:r>
      <w:r w:rsidRPr="00C3672B">
        <w:t>Les coups d</w:t>
      </w:r>
      <w:r w:rsidR="00A01FD3" w:rsidRPr="00C3672B">
        <w:t>’</w:t>
      </w:r>
      <w:r w:rsidRPr="00C3672B">
        <w:t>épée pleuvaient</w:t>
      </w:r>
      <w:r w:rsidR="00A01FD3" w:rsidRPr="00C3672B">
        <w:t xml:space="preserve">, </w:t>
      </w:r>
      <w:r w:rsidRPr="00C3672B">
        <w:t>les chevaux soufflaient fortement</w:t>
      </w:r>
      <w:r w:rsidR="00A01FD3" w:rsidRPr="00C3672B">
        <w:t xml:space="preserve">, </w:t>
      </w:r>
      <w:r w:rsidRPr="00C3672B">
        <w:t>galopant sur leurs jarrets</w:t>
      </w:r>
      <w:r w:rsidR="00A01FD3" w:rsidRPr="00C3672B">
        <w:t xml:space="preserve">, </w:t>
      </w:r>
      <w:r w:rsidRPr="00C3672B">
        <w:t>les harnois se froissaient avec un bruit clair</w:t>
      </w:r>
      <w:r w:rsidR="00A01FD3" w:rsidRPr="00C3672B">
        <w:t xml:space="preserve">, </w:t>
      </w:r>
      <w:r w:rsidRPr="00C3672B">
        <w:t>les lames avec des vibrations stridentes</w:t>
      </w:r>
      <w:r w:rsidR="00A01FD3" w:rsidRPr="00C3672B">
        <w:t xml:space="preserve">. </w:t>
      </w:r>
      <w:r w:rsidRPr="00C3672B">
        <w:t xml:space="preserve">Et dans le tourbillon tumultueux de </w:t>
      </w:r>
      <w:r w:rsidRPr="00C3672B">
        <w:lastRenderedPageBreak/>
        <w:t>ces deux masses bardées d</w:t>
      </w:r>
      <w:r w:rsidR="00A01FD3" w:rsidRPr="00C3672B">
        <w:t>’</w:t>
      </w:r>
      <w:r w:rsidRPr="00C3672B">
        <w:t>acier</w:t>
      </w:r>
      <w:r w:rsidR="00A01FD3" w:rsidRPr="00C3672B">
        <w:t xml:space="preserve">, </w:t>
      </w:r>
      <w:r w:rsidRPr="00C3672B">
        <w:t>au milieu d</w:t>
      </w:r>
      <w:r w:rsidR="00A01FD3" w:rsidRPr="00C3672B">
        <w:t>’</w:t>
      </w:r>
      <w:r w:rsidRPr="00C3672B">
        <w:t>un nuage de sable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air en s</w:t>
      </w:r>
      <w:r w:rsidR="00A01FD3" w:rsidRPr="00C3672B">
        <w:t>’</w:t>
      </w:r>
      <w:r w:rsidRPr="00C3672B">
        <w:t>engouffrant dans les housses produisait un ronflement sourd</w:t>
      </w:r>
      <w:r w:rsidR="00A01FD3" w:rsidRPr="00C3672B">
        <w:t>.</w:t>
      </w:r>
    </w:p>
    <w:p w14:paraId="2DC76371" w14:textId="77777777" w:rsidR="00A01FD3" w:rsidRPr="00C3672B" w:rsidRDefault="00A13117" w:rsidP="00A13117">
      <w:pPr>
        <w:pStyle w:val="Taille-1Normal"/>
      </w:pPr>
      <w:r w:rsidRPr="00C3672B">
        <w:t>Chacun</w:t>
      </w:r>
      <w:r w:rsidR="00A01FD3" w:rsidRPr="00C3672B">
        <w:t xml:space="preserve">, </w:t>
      </w:r>
      <w:r w:rsidRPr="00C3672B">
        <w:t>à les voir ainsi aux prises</w:t>
      </w:r>
      <w:r w:rsidR="00A01FD3" w:rsidRPr="00C3672B">
        <w:t xml:space="preserve">, </w:t>
      </w:r>
      <w:r w:rsidRPr="00C3672B">
        <w:t>retenait son souffle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s</w:t>
      </w:r>
      <w:r w:rsidR="00A01FD3" w:rsidRPr="00C3672B">
        <w:rPr>
          <w:rFonts w:cs="Amasis30"/>
        </w:rPr>
        <w:t>’</w:t>
      </w:r>
      <w:r w:rsidRPr="00C3672B">
        <w:t>agissait maintenant</w:t>
      </w:r>
      <w:r w:rsidR="00A01FD3" w:rsidRPr="00C3672B">
        <w:t xml:space="preserve">,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visible</w:t>
      </w:r>
      <w:r w:rsidR="00A01FD3" w:rsidRPr="00C3672B">
        <w:t xml:space="preserve">,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 xml:space="preserve">un bon combat </w:t>
      </w:r>
      <w:r w:rsidRPr="00C3672B">
        <w:rPr>
          <w:rFonts w:cs="Amasis30"/>
        </w:rPr>
        <w:t>à</w:t>
      </w:r>
      <w:r w:rsidRPr="00C3672B">
        <w:t xml:space="preserve"> outrance</w:t>
      </w:r>
      <w:r w:rsidR="00A01FD3" w:rsidRPr="00C3672B">
        <w:t xml:space="preserve">,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o</w:t>
      </w:r>
      <w:r w:rsidRPr="00C3672B">
        <w:rPr>
          <w:rFonts w:cs="Amasis30"/>
        </w:rPr>
        <w:t>ù</w:t>
      </w:r>
      <w:r w:rsidRPr="00C3672B">
        <w:t xml:space="preserve"> le vaincu sortirait s</w:t>
      </w:r>
      <w:r w:rsidRPr="00C3672B">
        <w:rPr>
          <w:rFonts w:cs="Amasis30"/>
        </w:rPr>
        <w:t>û</w:t>
      </w:r>
      <w:r w:rsidRPr="00C3672B">
        <w:t>r de passer des semaines entre les mains des mires et des barbiers</w:t>
      </w:r>
      <w:r w:rsidR="00A01FD3" w:rsidRPr="00C3672B">
        <w:t>.</w:t>
      </w:r>
    </w:p>
    <w:p w14:paraId="553EB2ED" w14:textId="77777777" w:rsidR="00A01FD3" w:rsidRPr="00C3672B" w:rsidRDefault="00A13117" w:rsidP="00A13117">
      <w:pPr>
        <w:pStyle w:val="Taille-1Normal"/>
      </w:pPr>
      <w:r w:rsidRPr="00C3672B">
        <w:t>Au mépris des conventions</w:t>
      </w:r>
      <w:r w:rsidR="00A01FD3" w:rsidRPr="00C3672B">
        <w:t xml:space="preserve">, </w:t>
      </w:r>
      <w:r w:rsidRPr="00C3672B">
        <w:t>ils se frappaient de bas en haut</w:t>
      </w:r>
      <w:r w:rsidR="00A01FD3" w:rsidRPr="00C3672B">
        <w:t xml:space="preserve">, </w:t>
      </w:r>
      <w:r w:rsidRPr="00C3672B">
        <w:t>se portaient des coups d</w:t>
      </w:r>
      <w:r w:rsidR="00A01FD3" w:rsidRPr="00C3672B">
        <w:t>’</w:t>
      </w:r>
      <w:r w:rsidRPr="00C3672B">
        <w:t>estoc malgré les pointes rabattues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les juges</w:t>
      </w:r>
      <w:r w:rsidR="00A01FD3" w:rsidRPr="00C3672B">
        <w:t xml:space="preserve">, </w:t>
      </w:r>
      <w:r w:rsidRPr="00C3672B">
        <w:t>heureux de voir une si belle passe d</w:t>
      </w:r>
      <w:r w:rsidR="00A01FD3" w:rsidRPr="00C3672B">
        <w:rPr>
          <w:rFonts w:cs="Amasis30"/>
        </w:rPr>
        <w:t>’</w:t>
      </w:r>
      <w:r w:rsidRPr="00C3672B">
        <w:t>armes</w:t>
      </w:r>
      <w:r w:rsidR="00A01FD3" w:rsidRPr="00C3672B">
        <w:t xml:space="preserve">, </w:t>
      </w:r>
      <w:r w:rsidRPr="00C3672B">
        <w:t>ne se pressaient pas de les venir s</w:t>
      </w:r>
      <w:r w:rsidRPr="00C3672B">
        <w:rPr>
          <w:rFonts w:cs="Amasis30"/>
        </w:rPr>
        <w:t>é</w:t>
      </w:r>
      <w:r w:rsidRPr="00C3672B">
        <w:t>parer</w:t>
      </w:r>
      <w:r w:rsidR="00A01FD3" w:rsidRPr="00C3672B">
        <w:t>.</w:t>
      </w:r>
    </w:p>
    <w:p w14:paraId="616315DF" w14:textId="77777777" w:rsidR="00A01FD3" w:rsidRPr="00C3672B" w:rsidRDefault="00A13117" w:rsidP="00A13117">
      <w:pPr>
        <w:pStyle w:val="Taille-1Normal"/>
      </w:pPr>
      <w:r w:rsidRPr="00C3672B">
        <w:t>Ainsi caracolant et bataillant dans un espace de quelques pieds</w:t>
      </w:r>
      <w:r w:rsidR="00A01FD3" w:rsidRPr="00C3672B">
        <w:t xml:space="preserve">, </w:t>
      </w:r>
      <w:r w:rsidRPr="00C3672B">
        <w:t>ils cherchaient à s</w:t>
      </w:r>
      <w:r w:rsidR="00A01FD3" w:rsidRPr="00C3672B">
        <w:t>’</w:t>
      </w:r>
      <w:r w:rsidRPr="00C3672B">
        <w:t>écraser contre la muraille</w:t>
      </w:r>
      <w:r w:rsidR="00A01FD3" w:rsidRPr="00C3672B">
        <w:t xml:space="preserve">, </w:t>
      </w:r>
      <w:r w:rsidRPr="00C3672B">
        <w:t>travaillaient leurs chevaux l</w:t>
      </w:r>
      <w:r w:rsidR="00A01FD3" w:rsidRPr="00C3672B">
        <w:t>’</w:t>
      </w:r>
      <w:r w:rsidRPr="00C3672B">
        <w:t>éperon au ventre</w:t>
      </w:r>
      <w:r w:rsidR="00A01FD3" w:rsidRPr="00C3672B">
        <w:t xml:space="preserve">, </w:t>
      </w:r>
      <w:r w:rsidRPr="00C3672B">
        <w:t>les faisaient pointer</w:t>
      </w:r>
      <w:r w:rsidR="00A01FD3" w:rsidRPr="00C3672B">
        <w:t xml:space="preserve">, </w:t>
      </w:r>
      <w:r w:rsidRPr="00C3672B">
        <w:t>volter</w:t>
      </w:r>
      <w:r w:rsidR="00A01FD3" w:rsidRPr="00C3672B">
        <w:t xml:space="preserve">, </w:t>
      </w:r>
      <w:r w:rsidRPr="00C3672B">
        <w:t>attentifs à se garantir des atteintes</w:t>
      </w:r>
      <w:r w:rsidR="00A01FD3" w:rsidRPr="00C3672B">
        <w:t xml:space="preserve">. </w:t>
      </w:r>
      <w:r w:rsidRPr="00C3672B">
        <w:t>Ils ne paraient même plus les coups</w:t>
      </w:r>
      <w:r w:rsidR="00A01FD3" w:rsidRPr="00C3672B">
        <w:t xml:space="preserve">, </w:t>
      </w:r>
      <w:r w:rsidRPr="00C3672B">
        <w:t>mais se fournissaient des estocades ou des revers</w:t>
      </w:r>
      <w:r w:rsidR="00A01FD3" w:rsidRPr="00C3672B">
        <w:t xml:space="preserve">, </w:t>
      </w:r>
      <w:r w:rsidRPr="00C3672B">
        <w:t>de toutes leurs forces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avec leurs panaches démesurés</w:t>
      </w:r>
      <w:r w:rsidR="00A01FD3" w:rsidRPr="00C3672B">
        <w:t xml:space="preserve">, </w:t>
      </w:r>
      <w:r w:rsidRPr="00C3672B">
        <w:t>ondulant à quatre pieds de leurs têtes</w:t>
      </w:r>
      <w:r w:rsidR="00A01FD3" w:rsidRPr="00C3672B">
        <w:t xml:space="preserve">, </w:t>
      </w:r>
      <w:r w:rsidRPr="00C3672B">
        <w:t>ils avaient l</w:t>
      </w:r>
      <w:r w:rsidR="00A01FD3" w:rsidRPr="00C3672B">
        <w:t>’</w:t>
      </w:r>
      <w:r w:rsidRPr="00C3672B">
        <w:t>air de deux grands coqs se plumant devant une poule blanche</w:t>
      </w:r>
      <w:r w:rsidR="00A01FD3" w:rsidRPr="00C3672B">
        <w:t>.</w:t>
      </w:r>
    </w:p>
    <w:p w14:paraId="314AFBCE" w14:textId="77777777" w:rsidR="00A01FD3" w:rsidRPr="00C3672B" w:rsidRDefault="00A13117" w:rsidP="00A13117">
      <w:pPr>
        <w:pStyle w:val="Taille-1Normal"/>
      </w:pPr>
      <w:r w:rsidRPr="00C3672B">
        <w:t>François eut alors la mauvaise idée de saisir son épée des deux mains</w:t>
      </w:r>
      <w:r w:rsidR="00A01FD3" w:rsidRPr="00C3672B">
        <w:t xml:space="preserve">, </w:t>
      </w:r>
      <w:r w:rsidRPr="00C3672B">
        <w:t>pour se donner plus de force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se dressant sur ses </w:t>
      </w:r>
      <w:r w:rsidRPr="00C3672B">
        <w:rPr>
          <w:rFonts w:cs="Amasis30"/>
        </w:rPr>
        <w:t>é</w:t>
      </w:r>
      <w:r w:rsidRPr="00C3672B">
        <w:t>triers</w:t>
      </w:r>
      <w:r w:rsidR="00A01FD3" w:rsidRPr="00C3672B">
        <w:t xml:space="preserve">, </w:t>
      </w:r>
      <w:r w:rsidRPr="00C3672B">
        <w:t>il esp</w:t>
      </w:r>
      <w:r w:rsidRPr="00C3672B">
        <w:rPr>
          <w:rFonts w:cs="Amasis30"/>
        </w:rPr>
        <w:t>é</w:t>
      </w:r>
      <w:r w:rsidRPr="00C3672B">
        <w:t>ra briser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paule ou l</w:t>
      </w:r>
      <w:r w:rsidR="00A01FD3" w:rsidRPr="00C3672B">
        <w:rPr>
          <w:rFonts w:cs="Amasis30"/>
        </w:rPr>
        <w:t>’</w:t>
      </w:r>
      <w:r w:rsidRPr="00C3672B">
        <w:t>arri</w:t>
      </w:r>
      <w:r w:rsidRPr="00C3672B">
        <w:rPr>
          <w:rFonts w:cs="Amasis30"/>
        </w:rPr>
        <w:t>è</w:t>
      </w:r>
      <w:r w:rsidRPr="00C3672B">
        <w:t>re-bras du baron</w:t>
      </w:r>
      <w:r w:rsidR="00A01FD3" w:rsidRPr="00C3672B">
        <w:t xml:space="preserve">. </w:t>
      </w:r>
      <w:r w:rsidRPr="00C3672B">
        <w:t>Mais son cheval se d</w:t>
      </w:r>
      <w:r w:rsidRPr="00C3672B">
        <w:rPr>
          <w:rFonts w:cs="Amasis30"/>
        </w:rPr>
        <w:t>é</w:t>
      </w:r>
      <w:r w:rsidRPr="00C3672B">
        <w:t>roba</w:t>
      </w:r>
      <w:r w:rsidR="00A01FD3" w:rsidRPr="00C3672B">
        <w:t xml:space="preserve">, </w:t>
      </w:r>
      <w:r w:rsidRPr="00C3672B">
        <w:t>son coup passa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press</w:t>
      </w:r>
      <w:r w:rsidRPr="00C3672B">
        <w:rPr>
          <w:rFonts w:cs="Amasis30"/>
        </w:rPr>
        <w:t>é</w:t>
      </w:r>
      <w:r w:rsidRPr="00C3672B">
        <w:t xml:space="preserve"> contre le mur</w:t>
      </w:r>
      <w:r w:rsidR="00A01FD3" w:rsidRPr="00C3672B">
        <w:t xml:space="preserve">, </w:t>
      </w:r>
      <w:r w:rsidRPr="00C3672B">
        <w:t xml:space="preserve">il retomba </w:t>
      </w:r>
      <w:r w:rsidRPr="00C3672B">
        <w:rPr>
          <w:rFonts w:cs="Amasis30"/>
        </w:rPr>
        <w:t>à</w:t>
      </w:r>
      <w:r w:rsidRPr="00C3672B">
        <w:t xml:space="preserve"> faux sur sa selle</w:t>
      </w:r>
      <w:r w:rsidR="00A01FD3" w:rsidRPr="00C3672B">
        <w:t xml:space="preserve">.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>e du baron Jacques</w:t>
      </w:r>
      <w:r w:rsidR="00A01FD3" w:rsidRPr="00C3672B">
        <w:t xml:space="preserve">, </w:t>
      </w:r>
      <w:r w:rsidRPr="00C3672B">
        <w:t>faussant la grille de l</w:t>
      </w:r>
      <w:r w:rsidR="00A01FD3" w:rsidRPr="00C3672B">
        <w:rPr>
          <w:rFonts w:cs="Amasis30"/>
        </w:rPr>
        <w:t>’</w:t>
      </w:r>
      <w:r w:rsidRPr="00C3672B">
        <w:t>armet</w:t>
      </w:r>
      <w:r w:rsidR="00A01FD3" w:rsidRPr="00C3672B">
        <w:t xml:space="preserve">,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atteignit au-dessus du nez</w:t>
      </w:r>
      <w:r w:rsidR="00A01FD3" w:rsidRPr="00C3672B">
        <w:t xml:space="preserve">. </w:t>
      </w:r>
      <w:r w:rsidRPr="00C3672B">
        <w:t>Il roula sous la force du coup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vanoui</w:t>
      </w:r>
      <w:r w:rsidR="00A01FD3" w:rsidRPr="00C3672B">
        <w:t xml:space="preserve">, </w:t>
      </w:r>
      <w:r w:rsidRPr="00C3672B">
        <w:t>tomba comme une masse</w:t>
      </w:r>
      <w:r w:rsidR="00A01FD3" w:rsidRPr="00C3672B">
        <w:t xml:space="preserve">. </w:t>
      </w:r>
      <w:r w:rsidRPr="00C3672B">
        <w:t xml:space="preserve">De Morguen brandissait son 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>e qui avait du sang sur sa lame</w:t>
      </w:r>
      <w:r w:rsidR="00A01FD3" w:rsidRPr="00C3672B">
        <w:t xml:space="preserve">, </w:t>
      </w:r>
      <w:r w:rsidRPr="00C3672B">
        <w:t>et des gouttes du liquide vermeil allèrent</w:t>
      </w:r>
      <w:r w:rsidR="00A01FD3" w:rsidRPr="00C3672B">
        <w:t xml:space="preserve">, </w:t>
      </w:r>
      <w:r w:rsidRPr="00C3672B">
        <w:t>par-dessus le balcon</w:t>
      </w:r>
      <w:r w:rsidR="00A01FD3" w:rsidRPr="00C3672B">
        <w:t xml:space="preserve">, </w:t>
      </w:r>
      <w:r w:rsidRPr="00C3672B">
        <w:t>tacher le corsage blanc de Madeleine</w:t>
      </w:r>
      <w:r w:rsidR="00A01FD3" w:rsidRPr="00C3672B">
        <w:t xml:space="preserve">, </w:t>
      </w:r>
      <w:r w:rsidRPr="00C3672B">
        <w:t>éclaboussèrent son visage</w:t>
      </w:r>
      <w:r w:rsidR="00A01FD3" w:rsidRPr="00C3672B">
        <w:t xml:space="preserve">. </w:t>
      </w:r>
      <w:r w:rsidRPr="00C3672B">
        <w:t>Elle devint très pâle</w:t>
      </w:r>
      <w:r w:rsidR="00A01FD3" w:rsidRPr="00C3672B">
        <w:t xml:space="preserve">, </w:t>
      </w:r>
      <w:r w:rsidRPr="00C3672B">
        <w:t>entrevit comme à travers un brouillard la silhouette du vainqueur qui la saluait</w:t>
      </w:r>
      <w:r w:rsidR="00A01FD3" w:rsidRPr="00C3672B">
        <w:t xml:space="preserve">, </w:t>
      </w:r>
      <w:r w:rsidRPr="00C3672B">
        <w:t>entendit les huées et les exclamations se confondre</w:t>
      </w:r>
      <w:r w:rsidR="00A01FD3" w:rsidRPr="00C3672B">
        <w:t xml:space="preserve">, </w:t>
      </w:r>
      <w:r w:rsidRPr="00C3672B">
        <w:t>et allongea les bras comme pour repousser quelque chose</w:t>
      </w:r>
      <w:r w:rsidR="00A01FD3" w:rsidRPr="00C3672B">
        <w:t xml:space="preserve">. </w:t>
      </w:r>
      <w:r w:rsidRPr="00C3672B">
        <w:t>On l</w:t>
      </w:r>
      <w:r w:rsidR="00A01FD3" w:rsidRPr="00C3672B">
        <w:t>’</w:t>
      </w:r>
      <w:r w:rsidRPr="00C3672B">
        <w:t>emporta pâmée</w:t>
      </w:r>
      <w:r w:rsidR="00A01FD3" w:rsidRPr="00C3672B">
        <w:t>.</w:t>
      </w:r>
    </w:p>
    <w:p w14:paraId="24AAE7FA" w14:textId="77777777" w:rsidR="00A01FD3" w:rsidRPr="00C3672B" w:rsidRDefault="00A13117" w:rsidP="00A13117">
      <w:pPr>
        <w:pStyle w:val="Taille-1Normal"/>
      </w:pPr>
      <w:r w:rsidRPr="00C3672B">
        <w:t>Les rayons de la pluie traversaient le vélum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orage éclatait</w:t>
      </w:r>
      <w:r w:rsidR="00A01FD3" w:rsidRPr="00C3672B">
        <w:t xml:space="preserve">. </w:t>
      </w:r>
      <w:r w:rsidRPr="00C3672B">
        <w:t>Ce fut une débandade</w:t>
      </w:r>
      <w:r w:rsidR="00A01FD3" w:rsidRPr="00C3672B">
        <w:t xml:space="preserve">, </w:t>
      </w:r>
      <w:r w:rsidRPr="00C3672B">
        <w:t>une confusion pour s</w:t>
      </w:r>
      <w:r w:rsidR="00A01FD3" w:rsidRPr="00C3672B">
        <w:t>’</w:t>
      </w:r>
      <w:r w:rsidRPr="00C3672B">
        <w:t>enfuir</w:t>
      </w:r>
      <w:r w:rsidR="00A01FD3" w:rsidRPr="00C3672B">
        <w:t xml:space="preserve">. </w:t>
      </w:r>
      <w:r w:rsidRPr="00C3672B">
        <w:t>Chacun tira de son côté</w:t>
      </w:r>
      <w:r w:rsidR="00A01FD3" w:rsidRPr="00C3672B">
        <w:t xml:space="preserve">, </w:t>
      </w:r>
      <w:r w:rsidRPr="00C3672B">
        <w:t>tandis que deux médecins</w:t>
      </w:r>
      <w:r w:rsidR="00A01FD3" w:rsidRPr="00C3672B">
        <w:t xml:space="preserve">, </w:t>
      </w:r>
      <w:r w:rsidRPr="00C3672B">
        <w:t xml:space="preserve">trois apothicaires et cinq barbiers </w:t>
      </w:r>
      <w:r w:rsidRPr="00C3672B">
        <w:lastRenderedPageBreak/>
        <w:t>discutaient le cas de François</w:t>
      </w:r>
      <w:r w:rsidR="00A01FD3" w:rsidRPr="00C3672B">
        <w:t xml:space="preserve">, </w:t>
      </w:r>
      <w:r w:rsidRPr="00C3672B">
        <w:t>et se trouvaient d</w:t>
      </w:r>
      <w:r w:rsidR="00A01FD3" w:rsidRPr="00C3672B">
        <w:t>’</w:t>
      </w:r>
      <w:r w:rsidRPr="00C3672B">
        <w:t>accord pour le faire saigner</w:t>
      </w:r>
      <w:r w:rsidR="00A01FD3" w:rsidRPr="00C3672B">
        <w:t>.</w:t>
      </w:r>
    </w:p>
    <w:p w14:paraId="4B922900" w14:textId="77777777" w:rsidR="00A01FD3" w:rsidRPr="00C3672B" w:rsidRDefault="00A13117" w:rsidP="00A13117">
      <w:pPr>
        <w:pStyle w:val="Taille-1Normal"/>
      </w:pPr>
      <w:r w:rsidRPr="00C3672B">
        <w:t>Au milieu du désordre</w:t>
      </w:r>
      <w:r w:rsidR="00A01FD3" w:rsidRPr="00C3672B">
        <w:t xml:space="preserve">, </w:t>
      </w:r>
      <w:r w:rsidRPr="00C3672B">
        <w:t>Lazare découvrit des brancards et emmena son maître</w:t>
      </w:r>
      <w:r w:rsidR="00A01FD3" w:rsidRPr="00C3672B">
        <w:t xml:space="preserve">, </w:t>
      </w:r>
      <w:r w:rsidRPr="00C3672B">
        <w:t>criant à qui voulait l</w:t>
      </w:r>
      <w:r w:rsidR="00A01FD3" w:rsidRPr="00C3672B">
        <w:t>’</w:t>
      </w:r>
      <w:r w:rsidRPr="00C3672B">
        <w:t>entendre que c</w:t>
      </w:r>
      <w:r w:rsidR="00A01FD3" w:rsidRPr="00C3672B">
        <w:t>’</w:t>
      </w:r>
      <w:r w:rsidRPr="00C3672B">
        <w:t>était un homme mort et qu</w:t>
      </w:r>
      <w:r w:rsidR="00A01FD3" w:rsidRPr="00C3672B">
        <w:t>’</w:t>
      </w:r>
      <w:r w:rsidRPr="00C3672B">
        <w:t>on le laissât passer</w:t>
      </w:r>
      <w:r w:rsidR="00A01FD3" w:rsidRPr="00C3672B">
        <w:t xml:space="preserve">. </w:t>
      </w:r>
      <w:r w:rsidRPr="00C3672B">
        <w:t>Mais il n</w:t>
      </w:r>
      <w:r w:rsidR="00A01FD3" w:rsidRPr="00C3672B">
        <w:t>’</w:t>
      </w:r>
      <w:r w:rsidRPr="00C3672B">
        <w:t>avait point d</w:t>
      </w:r>
      <w:r w:rsidR="00A01FD3" w:rsidRPr="00C3672B">
        <w:t>’</w:t>
      </w:r>
      <w:r w:rsidRPr="00C3672B">
        <w:t>autre inquiétude</w:t>
      </w:r>
      <w:r w:rsidR="00A01FD3" w:rsidRPr="00C3672B">
        <w:t xml:space="preserve">, </w:t>
      </w:r>
      <w:r w:rsidRPr="00C3672B">
        <w:t xml:space="preserve">car il savait que le crâne de </w:t>
      </w:r>
      <w:r w:rsidR="00A01FD3" w:rsidRPr="00C3672B">
        <w:t>M. de </w:t>
      </w:r>
      <w:r w:rsidRPr="00C3672B">
        <w:t>Bernage était solide et très dur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 marquise</w:t>
      </w:r>
      <w:r w:rsidR="00A01FD3" w:rsidRPr="00C3672B">
        <w:t xml:space="preserve">, </w:t>
      </w:r>
      <w:r w:rsidRPr="00C3672B">
        <w:t>sa m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tait de famille bretonne</w:t>
      </w:r>
      <w:r w:rsidR="00A01FD3" w:rsidRPr="00C3672B">
        <w:t>.</w:t>
      </w:r>
    </w:p>
    <w:p w14:paraId="413BD445" w14:textId="77777777" w:rsidR="00A01FD3" w:rsidRPr="00C3672B" w:rsidRDefault="00A13117" w:rsidP="00A13117">
      <w:pPr>
        <w:pStyle w:val="Taille-1Normal"/>
      </w:pPr>
      <w:r w:rsidRPr="00C3672B">
        <w:t>Cependant</w:t>
      </w:r>
      <w:r w:rsidR="00A01FD3" w:rsidRPr="00C3672B">
        <w:t xml:space="preserve">, </w:t>
      </w:r>
      <w:r w:rsidRPr="00C3672B">
        <w:t>quelques-uns s</w:t>
      </w:r>
      <w:r w:rsidR="00A01FD3" w:rsidRPr="00C3672B">
        <w:t>’</w:t>
      </w:r>
      <w:r w:rsidRPr="00C3672B">
        <w:t>étaient réfugiés sous la tente</w:t>
      </w:r>
      <w:r w:rsidR="00A01FD3" w:rsidRPr="00C3672B">
        <w:t xml:space="preserve">, </w:t>
      </w:r>
      <w:r w:rsidRPr="00C3672B">
        <w:t>faisant la collation avec les débris du festin</w:t>
      </w:r>
      <w:r w:rsidR="00A01FD3" w:rsidRPr="00C3672B">
        <w:t>. M. de </w:t>
      </w:r>
      <w:r w:rsidRPr="00C3672B">
        <w:t>Morguen était parti</w:t>
      </w:r>
      <w:r w:rsidR="00A01FD3" w:rsidRPr="00C3672B">
        <w:t xml:space="preserve">, </w:t>
      </w:r>
      <w:r w:rsidRPr="00C3672B">
        <w:t>et beaucoup</w:t>
      </w:r>
      <w:r w:rsidR="00A01FD3" w:rsidRPr="00C3672B">
        <w:t xml:space="preserve">, </w:t>
      </w:r>
      <w:r w:rsidRPr="00C3672B">
        <w:t>heureux de l</w:t>
      </w:r>
      <w:r w:rsidR="00A01FD3" w:rsidRPr="00C3672B">
        <w:t>’</w:t>
      </w:r>
      <w:r w:rsidRPr="00C3672B">
        <w:t>échec de François contre qui ils n</w:t>
      </w:r>
      <w:r w:rsidR="00A01FD3" w:rsidRPr="00C3672B">
        <w:t>’</w:t>
      </w:r>
      <w:r w:rsidRPr="00C3672B">
        <w:t>auraient osé courir</w:t>
      </w:r>
      <w:r w:rsidR="00A01FD3" w:rsidRPr="00C3672B">
        <w:t xml:space="preserve">, </w:t>
      </w:r>
      <w:r w:rsidRPr="00C3672B">
        <w:t>continuaient à porter sa santé</w:t>
      </w:r>
      <w:r w:rsidR="00A01FD3" w:rsidRPr="00C3672B">
        <w:t>. M. </w:t>
      </w:r>
      <w:r w:rsidRPr="00C3672B">
        <w:t>du Verger s</w:t>
      </w:r>
      <w:r w:rsidR="00A01FD3" w:rsidRPr="00C3672B">
        <w:t>’</w:t>
      </w:r>
      <w:r w:rsidRPr="00C3672B">
        <w:t>empressait</w:t>
      </w:r>
      <w:r w:rsidR="00A01FD3" w:rsidRPr="00C3672B">
        <w:t xml:space="preserve">, </w:t>
      </w:r>
      <w:r w:rsidRPr="00C3672B">
        <w:t>faisant servir tout le monde</w:t>
      </w:r>
      <w:r w:rsidR="00A01FD3" w:rsidRPr="00C3672B">
        <w:t xml:space="preserve">, </w:t>
      </w:r>
      <w:r w:rsidRPr="00C3672B">
        <w:t xml:space="preserve">et </w:t>
      </w:r>
      <w:r w:rsidR="00A01FD3" w:rsidRPr="00C3672B">
        <w:t>M. de </w:t>
      </w:r>
      <w:r w:rsidRPr="00C3672B">
        <w:t>la Ménardière s</w:t>
      </w:r>
      <w:r w:rsidR="00A01FD3" w:rsidRPr="00C3672B">
        <w:t>’</w:t>
      </w:r>
      <w:r w:rsidRPr="00C3672B">
        <w:t>en allait en emportant quelques massepains</w:t>
      </w:r>
      <w:r w:rsidR="00A01FD3" w:rsidRPr="00C3672B">
        <w:t>.</w:t>
      </w:r>
    </w:p>
    <w:p w14:paraId="2F4B2ACB" w14:textId="77777777" w:rsidR="00A01FD3" w:rsidRPr="00C3672B" w:rsidRDefault="00A13117" w:rsidP="00A13117">
      <w:pPr>
        <w:pStyle w:val="Taille-1Normal"/>
      </w:pPr>
      <w:r w:rsidRPr="00C3672B">
        <w:t>Quand il fut dans la campagne</w:t>
      </w:r>
      <w:r w:rsidR="00A01FD3" w:rsidRPr="00C3672B">
        <w:t xml:space="preserve">, </w:t>
      </w:r>
      <w:r w:rsidRPr="00C3672B">
        <w:t>Lazare plia soigneusement sa dalmatique brodée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pressant les chevaux des brancards</w:t>
      </w:r>
      <w:r w:rsidR="00A01FD3" w:rsidRPr="00C3672B">
        <w:t xml:space="preserve">, </w:t>
      </w:r>
      <w:r w:rsidRPr="00C3672B">
        <w:t>assura Labriche qu</w:t>
      </w:r>
      <w:r w:rsidR="00A01FD3" w:rsidRPr="00C3672B">
        <w:t>’</w:t>
      </w:r>
      <w:r w:rsidRPr="00C3672B">
        <w:t>à la place du comte il ne se fût point laissé ainsi trousser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1B56B6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n</w:t>
      </w:r>
      <w:r w:rsidRPr="00C3672B">
        <w:t>’</w:t>
      </w:r>
      <w:r w:rsidR="00A13117" w:rsidRPr="00C3672B">
        <w:t>en sera que cela de l</w:t>
      </w:r>
      <w:r w:rsidRPr="00C3672B">
        <w:t>’</w:t>
      </w:r>
      <w:r w:rsidR="00A13117" w:rsidRPr="00C3672B">
        <w:t>aventure</w:t>
      </w:r>
      <w:r w:rsidRPr="00C3672B">
        <w:t xml:space="preserve">, </w:t>
      </w:r>
      <w:r w:rsidR="00A13117" w:rsidRPr="00C3672B">
        <w:t>tu peux m</w:t>
      </w:r>
      <w:r w:rsidRPr="00C3672B">
        <w:t>’</w:t>
      </w:r>
      <w:r w:rsidR="00A13117" w:rsidRPr="00C3672B">
        <w:t>en croire</w:t>
      </w:r>
      <w:r w:rsidRPr="00C3672B">
        <w:t xml:space="preserve">. </w:t>
      </w:r>
      <w:r w:rsidR="00A13117" w:rsidRPr="00C3672B">
        <w:t>Dans trois semaines tu verras le galant s</w:t>
      </w:r>
      <w:r w:rsidRPr="00C3672B">
        <w:t>’</w:t>
      </w:r>
      <w:r w:rsidR="00A13117" w:rsidRPr="00C3672B">
        <w:t>en aller courir la gueuse</w:t>
      </w:r>
      <w:r w:rsidRPr="00C3672B">
        <w:t xml:space="preserve">. </w:t>
      </w:r>
      <w:r w:rsidR="00A13117" w:rsidRPr="00C3672B">
        <w:t>Ce maître coup le guérira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espère</w:t>
      </w:r>
      <w:r w:rsidRPr="00C3672B">
        <w:t xml:space="preserve">, </w:t>
      </w:r>
      <w:r w:rsidR="00A13117" w:rsidRPr="00C3672B">
        <w:t>de sa nébuleuse amourette</w:t>
      </w:r>
      <w:r w:rsidRPr="00C3672B">
        <w:t xml:space="preserve">. </w:t>
      </w:r>
      <w:r w:rsidR="00A13117" w:rsidRPr="00C3672B">
        <w:t>L</w:t>
      </w:r>
      <w:r w:rsidRPr="00C3672B">
        <w:t>’</w:t>
      </w:r>
      <w:r w:rsidR="00A13117" w:rsidRPr="00C3672B">
        <w:t>épée qui doit tuer un gaillard de cette trempe n</w:t>
      </w:r>
      <w:r w:rsidRPr="00C3672B">
        <w:t>’</w:t>
      </w:r>
      <w:r w:rsidR="00A13117" w:rsidRPr="00C3672B">
        <w:t>est point encore forgée</w:t>
      </w:r>
      <w:r w:rsidRPr="00C3672B">
        <w:t xml:space="preserve">, </w:t>
      </w:r>
      <w:r w:rsidR="00A13117" w:rsidRPr="00C3672B">
        <w:t>et nous avons toujours du bon temps devant nous</w:t>
      </w:r>
      <w:r w:rsidRPr="00C3672B">
        <w:t xml:space="preserve">. </w:t>
      </w:r>
      <w:r w:rsidR="00A13117" w:rsidRPr="00C3672B">
        <w:t>Aussi vrai que je te gagnerais volontiers quelques blancs à la bassette</w:t>
      </w:r>
      <w:r w:rsidRPr="00C3672B">
        <w:t>.</w:t>
      </w:r>
    </w:p>
    <w:p w14:paraId="57E687CA" w14:textId="77777777" w:rsidR="00A01FD3" w:rsidRPr="00C3672B" w:rsidRDefault="00A13117" w:rsidP="00A13117">
      <w:pPr>
        <w:pStyle w:val="Taille-1Normal"/>
      </w:pPr>
      <w:r w:rsidRPr="00C3672B">
        <w:t xml:space="preserve">Mais le plus heureux était </w:t>
      </w:r>
      <w:r w:rsidR="00A01FD3" w:rsidRPr="00C3672B">
        <w:t>M. de </w:t>
      </w:r>
      <w:r w:rsidRPr="00C3672B">
        <w:t>Bellegarde</w:t>
      </w:r>
      <w:r w:rsidR="00A01FD3" w:rsidRPr="00C3672B">
        <w:t xml:space="preserve">, </w:t>
      </w:r>
      <w:r w:rsidRPr="00C3672B">
        <w:t>car il avait dans la marquise de Vauplassans une maîtresse très riche</w:t>
      </w:r>
      <w:r w:rsidR="00A01FD3" w:rsidRPr="00C3672B">
        <w:t xml:space="preserve">, </w:t>
      </w:r>
      <w:r w:rsidRPr="00C3672B">
        <w:t>ce qui est toujours une bonne chose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la dominait compl</w:t>
      </w:r>
      <w:r w:rsidRPr="00C3672B">
        <w:rPr>
          <w:rFonts w:cs="Amasis30"/>
        </w:rPr>
        <w:t>è</w:t>
      </w:r>
      <w:r w:rsidRPr="00C3672B">
        <w:t>tement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t xml:space="preserve">habituant </w:t>
      </w:r>
      <w:r w:rsidRPr="00C3672B">
        <w:rPr>
          <w:rFonts w:cs="Amasis30"/>
        </w:rPr>
        <w:t>à</w:t>
      </w:r>
      <w:r w:rsidRPr="00C3672B">
        <w:t xml:space="preserve"> la rudoyer</w:t>
      </w:r>
      <w:r w:rsidR="00A01FD3" w:rsidRPr="00C3672B">
        <w:t xml:space="preserve">. </w:t>
      </w:r>
      <w:r w:rsidRPr="00C3672B">
        <w:t>Et il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veng</w:t>
      </w:r>
      <w:r w:rsidRPr="00C3672B">
        <w:rPr>
          <w:rFonts w:cs="Amasis30"/>
        </w:rPr>
        <w:t>é</w:t>
      </w:r>
      <w:r w:rsidRPr="00C3672B">
        <w:t xml:space="preserve"> de Fran</w:t>
      </w:r>
      <w:r w:rsidRPr="00C3672B">
        <w:rPr>
          <w:rFonts w:cs="Amasis30"/>
        </w:rPr>
        <w:t>ç</w:t>
      </w:r>
      <w:r w:rsidRPr="00C3672B">
        <w:t>ois en faisant attacher sournoisement par son laquais Dubois un paquet de t</w:t>
      </w:r>
      <w:r w:rsidRPr="00C3672B">
        <w:rPr>
          <w:rFonts w:cs="Amasis30"/>
        </w:rPr>
        <w:t>ê</w:t>
      </w:r>
      <w:r w:rsidRPr="00C3672B">
        <w:t>tes de chardon ro</w:t>
      </w:r>
      <w:r w:rsidR="00A24AC3">
        <w:t>u</w:t>
      </w:r>
      <w:r w:rsidRPr="00C3672B">
        <w:t>lant sous la housse du cheval</w:t>
      </w:r>
      <w:r w:rsidR="00A01FD3" w:rsidRPr="00C3672B">
        <w:t xml:space="preserve">, </w:t>
      </w:r>
      <w:r w:rsidRPr="00C3672B">
        <w:t>pr</w:t>
      </w:r>
      <w:r w:rsidRPr="00C3672B">
        <w:rPr>
          <w:rFonts w:cs="Amasis30"/>
        </w:rPr>
        <w:t>è</w:t>
      </w:r>
      <w:r w:rsidRPr="00C3672B">
        <w:t>s du garde-queue</w:t>
      </w:r>
      <w:r w:rsidR="00A01FD3" w:rsidRPr="00C3672B">
        <w:t xml:space="preserve">. </w:t>
      </w:r>
      <w:r w:rsidRPr="00C3672B">
        <w:t>Le Christophe</w:t>
      </w:r>
      <w:r w:rsidR="00A01FD3" w:rsidRPr="00C3672B">
        <w:t xml:space="preserve">, </w:t>
      </w:r>
      <w:r w:rsidRPr="00C3672B">
        <w:t>exasp</w:t>
      </w:r>
      <w:r w:rsidRPr="00C3672B">
        <w:rPr>
          <w:rFonts w:cs="Amasis30"/>
        </w:rPr>
        <w:t>é</w:t>
      </w:r>
      <w:r w:rsidRPr="00C3672B">
        <w:t>r</w:t>
      </w:r>
      <w:r w:rsidRPr="00C3672B">
        <w:rPr>
          <w:rFonts w:cs="Amasis30"/>
        </w:rPr>
        <w:t>é</w:t>
      </w:r>
      <w:r w:rsidRPr="00C3672B">
        <w:t xml:space="preserve"> par les piq</w:t>
      </w:r>
      <w:r w:rsidRPr="00C3672B">
        <w:rPr>
          <w:rFonts w:cs="Amasis30"/>
        </w:rPr>
        <w:t>û</w:t>
      </w:r>
      <w:r w:rsidRPr="00C3672B">
        <w:t>res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tait devenu ingouvernable</w:t>
      </w:r>
      <w:r w:rsidR="00A01FD3" w:rsidRPr="00C3672B">
        <w:t xml:space="preserve">. </w:t>
      </w:r>
      <w:r w:rsidRPr="00C3672B">
        <w:t>Et Bellegarde avait joui de la d</w:t>
      </w:r>
      <w:r w:rsidRPr="00C3672B">
        <w:rPr>
          <w:rFonts w:cs="Amasis30"/>
        </w:rPr>
        <w:t>é</w:t>
      </w:r>
      <w:r w:rsidRPr="00C3672B">
        <w:t>faite de son ennemi</w:t>
      </w:r>
      <w:r w:rsidR="00A01FD3" w:rsidRPr="00C3672B">
        <w:t xml:space="preserve">. </w:t>
      </w:r>
      <w:r w:rsidRPr="00C3672B">
        <w:t>La marquise</w:t>
      </w:r>
      <w:r w:rsidR="00A01FD3" w:rsidRPr="00C3672B">
        <w:t xml:space="preserve">, </w:t>
      </w:r>
      <w:r w:rsidRPr="00C3672B">
        <w:t>quand il lui narra ce discourtois stratagème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écria effrayée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1F438E8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Si tu racontes jamais cela à tout autre qu</w:t>
      </w:r>
      <w:r w:rsidRPr="00C3672B">
        <w:t>’</w:t>
      </w:r>
      <w:r w:rsidR="00A13117" w:rsidRPr="00C3672B">
        <w:t>à moi</w:t>
      </w:r>
      <w:r w:rsidRPr="00C3672B">
        <w:t xml:space="preserve">, </w:t>
      </w:r>
      <w:r w:rsidR="00A13117" w:rsidRPr="00C3672B">
        <w:t>Henri</w:t>
      </w:r>
      <w:r w:rsidRPr="00C3672B">
        <w:t xml:space="preserve">, </w:t>
      </w:r>
      <w:r w:rsidR="00A13117" w:rsidRPr="00C3672B">
        <w:t>tu es un homme mort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1380508" w14:textId="77777777" w:rsidR="00A01FD3" w:rsidRPr="00C3672B" w:rsidRDefault="00A13117" w:rsidP="00A13117">
      <w:pPr>
        <w:pStyle w:val="Taille-1Normal"/>
      </w:pPr>
      <w:r w:rsidRPr="00C3672B">
        <w:t>Et Henri se reprocha de lui avoir fait cette confidence</w:t>
      </w:r>
      <w:r w:rsidR="00A01FD3" w:rsidRPr="00C3672B">
        <w:t>.</w:t>
      </w:r>
    </w:p>
    <w:p w14:paraId="6D25DB32" w14:textId="77777777" w:rsidR="007314CA" w:rsidRPr="00C3672B" w:rsidRDefault="00A13117" w:rsidP="00A01FD3">
      <w:pPr>
        <w:pStyle w:val="Titre2"/>
      </w:pPr>
      <w:bookmarkStart w:id="3" w:name="_Toc192940193"/>
      <w:r w:rsidRPr="00A13117">
        <w:lastRenderedPageBreak/>
        <w:t>II</w:t>
      </w:r>
      <w:r w:rsidR="007314CA" w:rsidRPr="00C3672B">
        <w:t>I</w:t>
      </w:r>
      <w:bookmarkEnd w:id="3"/>
    </w:p>
    <w:p w14:paraId="6056FE74" w14:textId="77777777" w:rsidR="00A01FD3" w:rsidRPr="00C3672B" w:rsidRDefault="00A13117" w:rsidP="00A13117">
      <w:pPr>
        <w:pStyle w:val="Taille-1Normal"/>
      </w:pPr>
      <w:r w:rsidRPr="00C3672B">
        <w:t>Quelques jours après le tournoi</w:t>
      </w:r>
      <w:r w:rsidR="00A01FD3" w:rsidRPr="00C3672B">
        <w:t xml:space="preserve">, </w:t>
      </w:r>
      <w:r w:rsidRPr="00C3672B">
        <w:t>le baron Jacques Grillaut de Morguen</w:t>
      </w:r>
      <w:r w:rsidR="00A01FD3" w:rsidRPr="00C3672B">
        <w:t xml:space="preserve">, </w:t>
      </w:r>
      <w:r w:rsidRPr="00C3672B">
        <w:t>renfermé de nouveau dans sa maison de Montgerbeau</w:t>
      </w:r>
      <w:r w:rsidR="00A01FD3" w:rsidRPr="00C3672B">
        <w:t xml:space="preserve">, </w:t>
      </w:r>
      <w:r w:rsidRPr="00C3672B">
        <w:t>se sentit un soir pris d</w:t>
      </w:r>
      <w:r w:rsidR="00A01FD3" w:rsidRPr="00C3672B">
        <w:t>’</w:t>
      </w:r>
      <w:r w:rsidRPr="00C3672B">
        <w:t>une tristesse très grande</w:t>
      </w:r>
      <w:r w:rsidR="00A01FD3" w:rsidRPr="00C3672B">
        <w:t xml:space="preserve">, </w:t>
      </w:r>
      <w:r w:rsidRPr="00C3672B">
        <w:t>comme si quelque chose fût venu à lui manquer</w:t>
      </w:r>
      <w:r w:rsidR="00A01FD3" w:rsidRPr="00C3672B">
        <w:t xml:space="preserve">. </w:t>
      </w:r>
      <w:r w:rsidRPr="00C3672B">
        <w:t>Et il tournait</w:t>
      </w:r>
      <w:r w:rsidR="00224814" w:rsidRPr="00C3672B">
        <w:t>,</w:t>
      </w:r>
      <w:r w:rsidRPr="00C3672B">
        <w:t>les yeux dans le vague</w:t>
      </w:r>
      <w:r w:rsidR="00A01FD3" w:rsidRPr="00C3672B">
        <w:t xml:space="preserve">, </w:t>
      </w:r>
      <w:r w:rsidRPr="00C3672B">
        <w:t>les pages d</w:t>
      </w:r>
      <w:r w:rsidR="00A01FD3" w:rsidRPr="00C3672B">
        <w:t>’</w:t>
      </w:r>
      <w:r w:rsidRPr="00C3672B">
        <w:t>un livre qu</w:t>
      </w:r>
      <w:r w:rsidR="00A01FD3" w:rsidRPr="00C3672B">
        <w:t>’</w:t>
      </w:r>
      <w:r w:rsidRPr="00C3672B">
        <w:t>il ne lisait pas</w:t>
      </w:r>
      <w:r w:rsidR="00A01FD3" w:rsidRPr="00C3672B">
        <w:t>.</w:t>
      </w:r>
    </w:p>
    <w:p w14:paraId="046C9A8F" w14:textId="77777777" w:rsidR="00A01FD3" w:rsidRPr="00C3672B" w:rsidRDefault="00A13117" w:rsidP="00A13117">
      <w:pPr>
        <w:pStyle w:val="Taille-1Normal"/>
      </w:pPr>
      <w:r w:rsidRPr="00C3672B">
        <w:t>Autour de lui tout était douceur et silence</w:t>
      </w:r>
      <w:r w:rsidR="00A01FD3" w:rsidRPr="00C3672B">
        <w:t xml:space="preserve">. </w:t>
      </w:r>
      <w:r w:rsidRPr="00C3672B">
        <w:t>La salle ronde</w:t>
      </w:r>
      <w:r w:rsidR="00A01FD3" w:rsidRPr="00C3672B">
        <w:t xml:space="preserve">, </w:t>
      </w:r>
      <w:r w:rsidRPr="00C3672B">
        <w:t>formée par l</w:t>
      </w:r>
      <w:r w:rsidR="00A01FD3" w:rsidRPr="00C3672B">
        <w:t>’</w:t>
      </w:r>
      <w:r w:rsidRPr="00C3672B">
        <w:t>étage d</w:t>
      </w:r>
      <w:r w:rsidR="00A01FD3" w:rsidRPr="00C3672B">
        <w:t>’</w:t>
      </w:r>
      <w:r w:rsidRPr="00C3672B">
        <w:t>une tourelle</w:t>
      </w:r>
      <w:r w:rsidR="00A01FD3" w:rsidRPr="00C3672B">
        <w:t xml:space="preserve">, </w:t>
      </w:r>
      <w:r w:rsidRPr="00C3672B">
        <w:t>prenait son jour par un vitrail plombé fermant une baie dont la forme était en ogive</w:t>
      </w:r>
      <w:r w:rsidR="00A01FD3" w:rsidRPr="00C3672B">
        <w:t xml:space="preserve">, </w:t>
      </w:r>
      <w:r w:rsidRPr="00C3672B">
        <w:t>avec des meneaux de pierre finement sculptés où des démons tourmentaient un moine priant dans des chicorées frisées</w:t>
      </w:r>
      <w:r w:rsidR="00A01FD3" w:rsidRPr="00C3672B">
        <w:t xml:space="preserve">. </w:t>
      </w:r>
      <w:r w:rsidRPr="00C3672B">
        <w:t>Une colonnette avait pour chapiteau un singe</w:t>
      </w:r>
      <w:r w:rsidR="00A01FD3" w:rsidRPr="00C3672B">
        <w:t>.</w:t>
      </w:r>
    </w:p>
    <w:p w14:paraId="55722170" w14:textId="77777777" w:rsidR="00A01FD3" w:rsidRPr="00C3672B" w:rsidRDefault="00A13117" w:rsidP="00A13117">
      <w:pPr>
        <w:pStyle w:val="Taille-1Normal"/>
      </w:pPr>
      <w:r w:rsidRPr="00C3672B">
        <w:t>Les murs gris se couvraient à peine de tapisseries passées qui se détachaient des lambris et de tentures turques dont les vers n</w:t>
      </w:r>
      <w:r w:rsidR="00A01FD3" w:rsidRPr="00C3672B">
        <w:t>’</w:t>
      </w:r>
      <w:r w:rsidRPr="00C3672B">
        <w:t>avaient laissé que la corde</w:t>
      </w:r>
      <w:r w:rsidR="00A01FD3" w:rsidRPr="00C3672B">
        <w:t xml:space="preserve">. </w:t>
      </w:r>
      <w:r w:rsidRPr="00C3672B">
        <w:t>Mais la nature même des tissus était difficile à connaître</w:t>
      </w:r>
      <w:r w:rsidR="00A01FD3" w:rsidRPr="00C3672B">
        <w:t xml:space="preserve">, </w:t>
      </w:r>
      <w:r w:rsidRPr="00C3672B">
        <w:t>tant était grande la quantité de choses accrochées qui retenaient la poussière</w:t>
      </w:r>
      <w:r w:rsidR="00A01FD3" w:rsidRPr="00C3672B">
        <w:t xml:space="preserve">. </w:t>
      </w:r>
      <w:r w:rsidRPr="00C3672B">
        <w:t>Sous les lueurs du crépuscule</w:t>
      </w:r>
      <w:r w:rsidR="00A01FD3" w:rsidRPr="00C3672B">
        <w:t xml:space="preserve">, </w:t>
      </w:r>
      <w:r w:rsidRPr="00C3672B">
        <w:t>ces objets dont la forme était comme mangée par l</w:t>
      </w:r>
      <w:r w:rsidR="00A01FD3" w:rsidRPr="00C3672B">
        <w:t>’</w:t>
      </w:r>
      <w:r w:rsidRPr="00C3672B">
        <w:t>ombre</w:t>
      </w:r>
      <w:r w:rsidR="00A01FD3" w:rsidRPr="00C3672B">
        <w:t xml:space="preserve">, </w:t>
      </w:r>
      <w:r w:rsidRPr="00C3672B">
        <w:t>se dessinaient vaguement</w:t>
      </w:r>
      <w:r w:rsidR="00A01FD3" w:rsidRPr="00C3672B">
        <w:t xml:space="preserve">, </w:t>
      </w:r>
      <w:r w:rsidRPr="00C3672B">
        <w:t>quand la lumière s</w:t>
      </w:r>
      <w:r w:rsidR="00A01FD3" w:rsidRPr="00C3672B">
        <w:t>’</w:t>
      </w:r>
      <w:r w:rsidRPr="00C3672B">
        <w:t>accrochait à leurs saillies</w:t>
      </w:r>
      <w:r w:rsidR="00A01FD3" w:rsidRPr="00C3672B">
        <w:t xml:space="preserve">. </w:t>
      </w:r>
      <w:r w:rsidRPr="00C3672B">
        <w:t>Par endroits</w:t>
      </w:r>
      <w:r w:rsidR="00A01FD3" w:rsidRPr="00C3672B">
        <w:t xml:space="preserve">, </w:t>
      </w:r>
      <w:r w:rsidRPr="00C3672B">
        <w:t>ces choses brillaient</w:t>
      </w:r>
      <w:r w:rsidR="00A01FD3" w:rsidRPr="00C3672B">
        <w:t xml:space="preserve">. </w:t>
      </w:r>
      <w:r w:rsidRPr="00C3672B">
        <w:t>Les élixirs luisaient dans les panses ventrues des flacons</w:t>
      </w:r>
      <w:r w:rsidR="00A01FD3" w:rsidRPr="00C3672B">
        <w:t xml:space="preserve">. </w:t>
      </w:r>
      <w:r w:rsidRPr="00C3672B">
        <w:t>Des liqueurs vertes étaient si transparentes que les derniers rayons du soleil les faisaient miroiter comme des émeraudes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autres envoyaient mille feux</w:t>
      </w:r>
      <w:r w:rsidR="00A01FD3" w:rsidRPr="00C3672B">
        <w:t xml:space="preserve">, </w:t>
      </w:r>
      <w:r w:rsidRPr="00C3672B">
        <w:t>jaunes ou rouss</w:t>
      </w:r>
      <w:r w:rsidRPr="00C3672B">
        <w:rPr>
          <w:rFonts w:cs="Amasis30"/>
        </w:rPr>
        <w:t>â</w:t>
      </w:r>
      <w:r w:rsidRPr="00C3672B">
        <w:t>tres</w:t>
      </w:r>
      <w:r w:rsidR="00A01FD3" w:rsidRPr="00C3672B">
        <w:t xml:space="preserve">, </w:t>
      </w:r>
      <w:r w:rsidRPr="00C3672B">
        <w:t>couleur de topaze</w:t>
      </w:r>
      <w:r w:rsidR="00A01FD3" w:rsidRPr="00C3672B">
        <w:t xml:space="preserve">, </w:t>
      </w:r>
      <w:r w:rsidRPr="00C3672B">
        <w:t>chauds comme les fulgurations des grenats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clatants comme le rubis</w:t>
      </w:r>
      <w:r w:rsidR="00A01FD3" w:rsidRPr="00C3672B">
        <w:t xml:space="preserve">, </w:t>
      </w:r>
      <w:r w:rsidRPr="00C3672B">
        <w:t>onctueux comme le b</w:t>
      </w:r>
      <w:r w:rsidRPr="00C3672B">
        <w:rPr>
          <w:rFonts w:cs="Amasis30"/>
        </w:rPr>
        <w:t>é</w:t>
      </w:r>
      <w:r w:rsidRPr="00C3672B">
        <w:t>ryl</w:t>
      </w:r>
      <w:r w:rsidR="00A01FD3" w:rsidRPr="00C3672B">
        <w:t xml:space="preserve">, </w:t>
      </w:r>
      <w:r w:rsidRPr="00C3672B">
        <w:t>laiteux comme l</w:t>
      </w:r>
      <w:r w:rsidR="00A01FD3" w:rsidRPr="00C3672B">
        <w:rPr>
          <w:rFonts w:cs="Amasis30"/>
        </w:rPr>
        <w:t>’</w:t>
      </w:r>
      <w:r w:rsidRPr="00C3672B">
        <w:t>opale o</w:t>
      </w:r>
      <w:r w:rsidRPr="00C3672B">
        <w:rPr>
          <w:rFonts w:cs="Amasis30"/>
        </w:rPr>
        <w:t>ù</w:t>
      </w:r>
      <w:r w:rsidRPr="00C3672B">
        <w:t xml:space="preserve"> courent des tra</w:t>
      </w:r>
      <w:r w:rsidRPr="00C3672B">
        <w:rPr>
          <w:rFonts w:cs="Amasis30"/>
        </w:rPr>
        <w:t>î</w:t>
      </w:r>
      <w:r w:rsidRPr="00C3672B">
        <w:t>n</w:t>
      </w:r>
      <w:r w:rsidRPr="00C3672B">
        <w:rPr>
          <w:rFonts w:cs="Amasis30"/>
        </w:rPr>
        <w:t>é</w:t>
      </w:r>
      <w:r w:rsidRPr="00C3672B">
        <w:t>es enflamm</w:t>
      </w:r>
      <w:r w:rsidRPr="00C3672B">
        <w:rPr>
          <w:rFonts w:cs="Amasis30"/>
        </w:rPr>
        <w:t>é</w:t>
      </w:r>
      <w:r w:rsidRPr="00C3672B">
        <w:t>es</w:t>
      </w:r>
      <w:r w:rsidR="00224814" w:rsidRPr="00C3672B">
        <w:t>,</w:t>
      </w:r>
      <w:r w:rsidRPr="00C3672B">
        <w:t>et d</w:t>
      </w:r>
      <w:r w:rsidR="00A01FD3" w:rsidRPr="00C3672B">
        <w:rPr>
          <w:rFonts w:cs="Amasis30"/>
        </w:rPr>
        <w:t>’</w:t>
      </w:r>
      <w:r w:rsidRPr="00C3672B">
        <w:t>autres tenaient en suspension des paillettes d</w:t>
      </w:r>
      <w:r w:rsidR="00A01FD3" w:rsidRPr="00C3672B">
        <w:rPr>
          <w:rFonts w:cs="Amasis30"/>
        </w:rPr>
        <w:t>’</w:t>
      </w:r>
      <w:r w:rsidRPr="00C3672B">
        <w:t>or</w:t>
      </w:r>
      <w:r w:rsidR="00A01FD3" w:rsidRPr="00C3672B">
        <w:t>.</w:t>
      </w:r>
    </w:p>
    <w:p w14:paraId="16799617" w14:textId="77777777" w:rsidR="00A01FD3" w:rsidRPr="00C3672B" w:rsidRDefault="00A13117" w:rsidP="00A13117">
      <w:pPr>
        <w:pStyle w:val="Taille-1Normal"/>
      </w:pPr>
      <w:r w:rsidRPr="00C3672B">
        <w:t>En face de la fenêtre</w:t>
      </w:r>
      <w:r w:rsidR="00A01FD3" w:rsidRPr="00C3672B">
        <w:t xml:space="preserve">, </w:t>
      </w:r>
      <w:r w:rsidRPr="00C3672B">
        <w:t>le grand fourneau se dressait</w:t>
      </w:r>
      <w:r w:rsidR="00A01FD3" w:rsidRPr="00C3672B">
        <w:t xml:space="preserve">, </w:t>
      </w:r>
      <w:r w:rsidRPr="00C3672B">
        <w:t>éteint</w:t>
      </w:r>
      <w:r w:rsidR="00A01FD3" w:rsidRPr="00C3672B">
        <w:t xml:space="preserve">, </w:t>
      </w:r>
      <w:r w:rsidRPr="00C3672B">
        <w:t>rempli de braises et de cendres fines où se trouvait pris un creuset</w:t>
      </w:r>
      <w:r w:rsidR="00A01FD3" w:rsidRPr="00C3672B">
        <w:t xml:space="preserve">, </w:t>
      </w:r>
      <w:r w:rsidRPr="00C3672B">
        <w:t>et cette absence de feu ajoutait à la tristesse des choses</w:t>
      </w:r>
      <w:r w:rsidR="00A01FD3" w:rsidRPr="00C3672B">
        <w:t xml:space="preserve">. </w:t>
      </w:r>
      <w:r w:rsidRPr="00C3672B">
        <w:t>Une partie de sa tablette était encombrée de fioles</w:t>
      </w:r>
      <w:r w:rsidR="00A01FD3" w:rsidRPr="00C3672B">
        <w:t xml:space="preserve">, </w:t>
      </w:r>
      <w:r w:rsidRPr="00C3672B">
        <w:t xml:space="preserve">et les étiquettes qui restaient </w:t>
      </w:r>
      <w:r w:rsidRPr="00C3672B">
        <w:lastRenderedPageBreak/>
        <w:t>étaient toutes rongées par les sels</w:t>
      </w:r>
      <w:r w:rsidR="00A01FD3" w:rsidRPr="00C3672B">
        <w:t xml:space="preserve">. </w:t>
      </w:r>
      <w:r w:rsidRPr="00C3672B">
        <w:t>Des alambics arrondissaient leurs flancs larges et lisses</w:t>
      </w:r>
      <w:r w:rsidR="00A01FD3" w:rsidRPr="00C3672B">
        <w:t xml:space="preserve">, </w:t>
      </w:r>
      <w:r w:rsidRPr="00C3672B">
        <w:t>allongeaient leurs becs recourbés parmi les cucurbitins</w:t>
      </w:r>
      <w:r w:rsidR="00A01FD3" w:rsidRPr="00C3672B">
        <w:t xml:space="preserve">, </w:t>
      </w:r>
      <w:r w:rsidRPr="00C3672B">
        <w:t>les filtres et tous les instruments utiles pour la distillerie</w:t>
      </w:r>
      <w:r w:rsidR="00A01FD3" w:rsidRPr="00C3672B">
        <w:t xml:space="preserve">. </w:t>
      </w:r>
      <w:r w:rsidRPr="00C3672B">
        <w:t>Les matras à col tortueux posaient par leur fond plat sur la planche contournant la hotte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en dessous</w:t>
      </w:r>
      <w:r w:rsidR="00A01FD3" w:rsidRPr="00C3672B">
        <w:t xml:space="preserve">, </w:t>
      </w:r>
      <w:r w:rsidRPr="00C3672B">
        <w:t>le grand soufflet semblait un poisson monstrueux</w:t>
      </w:r>
      <w:r w:rsidR="00A01FD3" w:rsidRPr="00C3672B">
        <w:t xml:space="preserve">, </w:t>
      </w:r>
      <w:r w:rsidRPr="00C3672B">
        <w:t>échoué parmi les scories</w:t>
      </w:r>
      <w:r w:rsidR="00A01FD3" w:rsidRPr="00C3672B">
        <w:t xml:space="preserve">. </w:t>
      </w:r>
      <w:r w:rsidRPr="00C3672B">
        <w:t>Les serpentins et les tuyaux s</w:t>
      </w:r>
      <w:r w:rsidR="00A01FD3" w:rsidRPr="00C3672B">
        <w:t>’</w:t>
      </w:r>
      <w:r w:rsidRPr="00C3672B">
        <w:t>enroulaient ainsi que des reptiles dans les branchages</w:t>
      </w:r>
      <w:r w:rsidR="00A01FD3" w:rsidRPr="00C3672B">
        <w:t xml:space="preserve">, </w:t>
      </w:r>
      <w:r w:rsidRPr="00C3672B">
        <w:t>et ils retombaient en masses confuses</w:t>
      </w:r>
      <w:r w:rsidR="00A01FD3" w:rsidRPr="00C3672B">
        <w:t xml:space="preserve">, </w:t>
      </w:r>
      <w:r w:rsidRPr="00C3672B">
        <w:t>comme des paquets de lianes</w:t>
      </w:r>
      <w:r w:rsidR="00A01FD3" w:rsidRPr="00C3672B">
        <w:t xml:space="preserve">, </w:t>
      </w:r>
      <w:r w:rsidRPr="00C3672B">
        <w:t>sur les trépieds de fer</w:t>
      </w:r>
      <w:r w:rsidR="00A01FD3" w:rsidRPr="00C3672B">
        <w:t xml:space="preserve">, </w:t>
      </w:r>
      <w:r w:rsidRPr="00C3672B">
        <w:t>les grandes tenailles</w:t>
      </w:r>
      <w:r w:rsidR="00A01FD3" w:rsidRPr="00C3672B">
        <w:t xml:space="preserve">, </w:t>
      </w:r>
      <w:r w:rsidRPr="00C3672B">
        <w:t>les pinces</w:t>
      </w:r>
      <w:r w:rsidR="00A01FD3" w:rsidRPr="00C3672B">
        <w:t xml:space="preserve">, </w:t>
      </w:r>
      <w:r w:rsidRPr="00C3672B">
        <w:t>entassés comme dans un arsenal de torture</w:t>
      </w:r>
      <w:r w:rsidR="00A01FD3" w:rsidRPr="00C3672B">
        <w:t>.</w:t>
      </w:r>
    </w:p>
    <w:p w14:paraId="517FA002" w14:textId="77777777" w:rsidR="00A01FD3" w:rsidRPr="00C3672B" w:rsidRDefault="00A13117" w:rsidP="00A13117">
      <w:pPr>
        <w:pStyle w:val="Taille-1Normal"/>
      </w:pPr>
      <w:r w:rsidRPr="00C3672B">
        <w:t>Des poudres noires sortaient des creusets éventrés</w:t>
      </w:r>
      <w:r w:rsidR="00A01FD3" w:rsidRPr="00C3672B">
        <w:t xml:space="preserve">, </w:t>
      </w:r>
      <w:r w:rsidRPr="00C3672B">
        <w:t>envahissaient les coupelles où bombaient des matières rougeâtres</w:t>
      </w:r>
      <w:r w:rsidR="00A01FD3" w:rsidRPr="00C3672B">
        <w:t xml:space="preserve">, </w:t>
      </w:r>
      <w:r w:rsidRPr="00C3672B">
        <w:t>comme spongieuses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des lingots corrod</w:t>
      </w:r>
      <w:r w:rsidRPr="00C3672B">
        <w:rPr>
          <w:rFonts w:cs="Amasis30"/>
        </w:rPr>
        <w:t>é</w:t>
      </w:r>
      <w:r w:rsidRPr="00C3672B">
        <w:t>s laissaient voir des zones m</w:t>
      </w:r>
      <w:r w:rsidRPr="00C3672B">
        <w:rPr>
          <w:rFonts w:cs="Amasis30"/>
        </w:rPr>
        <w:t>é</w:t>
      </w:r>
      <w:r w:rsidRPr="00C3672B">
        <w:t>talliques</w:t>
      </w:r>
      <w:r w:rsidR="00A01FD3" w:rsidRPr="00C3672B">
        <w:t xml:space="preserve">, </w:t>
      </w:r>
      <w:r w:rsidRPr="00C3672B">
        <w:t>rouges</w:t>
      </w:r>
      <w:r w:rsidR="00A01FD3" w:rsidRPr="00C3672B">
        <w:t xml:space="preserve">, </w:t>
      </w:r>
      <w:r w:rsidRPr="00C3672B">
        <w:t>violettes</w:t>
      </w:r>
      <w:r w:rsidR="00A01FD3" w:rsidRPr="00C3672B">
        <w:t xml:space="preserve">,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un bleu d</w:t>
      </w:r>
      <w:r w:rsidR="00A01FD3" w:rsidRPr="00C3672B">
        <w:rPr>
          <w:rFonts w:cs="Amasis30"/>
        </w:rPr>
        <w:t>’</w:t>
      </w:r>
      <w:r w:rsidRPr="00C3672B">
        <w:t>acier</w:t>
      </w:r>
      <w:r w:rsidR="00A01FD3" w:rsidRPr="00C3672B">
        <w:t xml:space="preserve">, </w:t>
      </w:r>
      <w:r w:rsidRPr="00C3672B">
        <w:t>o</w:t>
      </w:r>
      <w:r w:rsidRPr="00C3672B">
        <w:rPr>
          <w:rFonts w:cs="Amasis30"/>
        </w:rPr>
        <w:t>ù</w:t>
      </w:r>
      <w:r w:rsidRPr="00C3672B">
        <w:t xml:space="preserve"> couraient des tra</w:t>
      </w:r>
      <w:r w:rsidRPr="00C3672B">
        <w:rPr>
          <w:rFonts w:cs="Amasis30"/>
        </w:rPr>
        <w:t>î</w:t>
      </w:r>
      <w:r w:rsidRPr="00C3672B">
        <w:t>n</w:t>
      </w:r>
      <w:r w:rsidRPr="00C3672B">
        <w:rPr>
          <w:rFonts w:cs="Amasis30"/>
        </w:rPr>
        <w:t>é</w:t>
      </w:r>
      <w:r w:rsidRPr="00C3672B">
        <w:t>es argent</w:t>
      </w:r>
      <w:r w:rsidRPr="00C3672B">
        <w:rPr>
          <w:rFonts w:cs="Amasis30"/>
        </w:rPr>
        <w:t>é</w:t>
      </w:r>
      <w:r w:rsidRPr="00C3672B">
        <w:t>es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tendaient des jaspures d</w:t>
      </w:r>
      <w:r w:rsidR="00A01FD3" w:rsidRPr="00C3672B">
        <w:rPr>
          <w:rFonts w:cs="Amasis30"/>
        </w:rPr>
        <w:t>’</w:t>
      </w:r>
      <w:r w:rsidRPr="00C3672B">
        <w:t>or</w:t>
      </w:r>
      <w:r w:rsidR="00A01FD3" w:rsidRPr="00C3672B">
        <w:t xml:space="preserve">. </w:t>
      </w:r>
      <w:r w:rsidRPr="00C3672B">
        <w:t>Mais des cristaux azur</w:t>
      </w:r>
      <w:r w:rsidRPr="00C3672B">
        <w:rPr>
          <w:rFonts w:cs="Amasis30"/>
        </w:rPr>
        <w:t>é</w:t>
      </w:r>
      <w:r w:rsidRPr="00C3672B">
        <w:t>s baignaient dans un bassin de verre</w:t>
      </w:r>
      <w:r w:rsidR="00A01FD3" w:rsidRPr="00C3672B">
        <w:t xml:space="preserve">, </w:t>
      </w:r>
      <w:r w:rsidRPr="00C3672B">
        <w:t>et la lumi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, </w:t>
      </w:r>
      <w:r w:rsidRPr="00C3672B">
        <w:t xml:space="preserve">se jouant </w:t>
      </w:r>
      <w:r w:rsidRPr="00C3672B">
        <w:rPr>
          <w:rFonts w:cs="Amasis30"/>
        </w:rPr>
        <w:t>à</w:t>
      </w:r>
      <w:r w:rsidRPr="00C3672B">
        <w:t xml:space="preserve"> travers leurs prismes</w:t>
      </w:r>
      <w:r w:rsidR="00A01FD3" w:rsidRPr="00C3672B">
        <w:t xml:space="preserve">, </w:t>
      </w:r>
      <w:r w:rsidRPr="00C3672B">
        <w:t>semblait leur donner la vie</w:t>
      </w:r>
      <w:r w:rsidR="00A01FD3" w:rsidRPr="00C3672B">
        <w:t>.</w:t>
      </w:r>
    </w:p>
    <w:p w14:paraId="282A5AA6" w14:textId="77777777" w:rsidR="00A01FD3" w:rsidRPr="00C3672B" w:rsidRDefault="00A13117" w:rsidP="00A13117">
      <w:pPr>
        <w:pStyle w:val="Taille-1Normal"/>
      </w:pPr>
      <w:r w:rsidRPr="00C3672B">
        <w:t>Des crocodiles que la poussière rendait pareils à des troncs d</w:t>
      </w:r>
      <w:r w:rsidR="00A01FD3" w:rsidRPr="00C3672B">
        <w:t>’</w:t>
      </w:r>
      <w:r w:rsidRPr="00C3672B">
        <w:t>arbres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énormes serpents inégalement bourrés</w:t>
      </w:r>
      <w:r w:rsidR="00A01FD3" w:rsidRPr="00C3672B">
        <w:t xml:space="preserve">, </w:t>
      </w:r>
      <w:r w:rsidRPr="00C3672B">
        <w:t>des carapaces de tortues grandes comme les boucliers des noirs du Mozambique</w:t>
      </w:r>
      <w:r w:rsidR="00A01FD3" w:rsidRPr="00C3672B">
        <w:t xml:space="preserve">, </w:t>
      </w:r>
      <w:r w:rsidRPr="00C3672B">
        <w:t>des poissons ressemblant à des luths</w:t>
      </w:r>
      <w:r w:rsidR="00A01FD3" w:rsidRPr="00C3672B">
        <w:t xml:space="preserve">, </w:t>
      </w:r>
      <w:r w:rsidRPr="00C3672B">
        <w:t>planaient suspendus au plafond</w:t>
      </w:r>
      <w:r w:rsidR="00A01FD3" w:rsidRPr="00C3672B">
        <w:t xml:space="preserve">. </w:t>
      </w:r>
      <w:r w:rsidRPr="00C3672B">
        <w:t>Et ils oscillaient</w:t>
      </w:r>
      <w:r w:rsidR="00A01FD3" w:rsidRPr="00C3672B">
        <w:t xml:space="preserve">, </w:t>
      </w:r>
      <w:r w:rsidRPr="00C3672B">
        <w:t>parfois</w:t>
      </w:r>
      <w:r w:rsidR="00A01FD3" w:rsidRPr="00C3672B">
        <w:t xml:space="preserve">, </w:t>
      </w:r>
      <w:r w:rsidRPr="00C3672B">
        <w:t>comme animés</w:t>
      </w:r>
      <w:r w:rsidR="00A01FD3" w:rsidRPr="00C3672B">
        <w:t xml:space="preserve">, </w:t>
      </w:r>
      <w:r w:rsidRPr="00C3672B">
        <w:t>au-dessus des momies d</w:t>
      </w:r>
      <w:r w:rsidR="00A01FD3" w:rsidRPr="00C3672B">
        <w:t>’</w:t>
      </w:r>
      <w:r w:rsidRPr="00C3672B">
        <w:t>ibis</w:t>
      </w:r>
      <w:r w:rsidR="00A01FD3" w:rsidRPr="00C3672B">
        <w:t xml:space="preserve">, </w:t>
      </w:r>
      <w:r w:rsidRPr="00C3672B">
        <w:t>de chats nubiens</w:t>
      </w:r>
      <w:r w:rsidR="00A01FD3" w:rsidRPr="00C3672B">
        <w:t xml:space="preserve">, </w:t>
      </w:r>
      <w:r w:rsidRPr="00C3672B">
        <w:t>de rats de Pharaon nommés ichneumons par certains</w:t>
      </w:r>
      <w:r w:rsidR="00A01FD3" w:rsidRPr="00C3672B">
        <w:t xml:space="preserve">. </w:t>
      </w:r>
      <w:r w:rsidRPr="00C3672B">
        <w:t>Des cornes de l</w:t>
      </w:r>
      <w:r w:rsidR="00A01FD3" w:rsidRPr="00C3672B">
        <w:t>’</w:t>
      </w:r>
      <w:r w:rsidRPr="00C3672B">
        <w:t>Argali</w:t>
      </w:r>
      <w:r w:rsidR="00A01FD3" w:rsidRPr="00C3672B">
        <w:t xml:space="preserve">, </w:t>
      </w:r>
      <w:r w:rsidRPr="00C3672B">
        <w:t>si grandes que le renard de la Mongolie y loge pendant l</w:t>
      </w:r>
      <w:r w:rsidR="00A01FD3" w:rsidRPr="00C3672B">
        <w:t>’</w:t>
      </w:r>
      <w:r w:rsidRPr="00C3672B">
        <w:t>hiver</w:t>
      </w:r>
      <w:r w:rsidR="00A01FD3" w:rsidRPr="00C3672B">
        <w:t xml:space="preserve">, </w:t>
      </w:r>
      <w:r w:rsidRPr="00C3672B">
        <w:t>étaient couchées sous une table à côté d</w:t>
      </w:r>
      <w:r w:rsidR="00A01FD3" w:rsidRPr="00C3672B">
        <w:t>’</w:t>
      </w:r>
      <w:r w:rsidRPr="00C3672B">
        <w:t>ossements de physétères</w:t>
      </w:r>
      <w:r w:rsidR="00A01FD3" w:rsidRPr="00C3672B">
        <w:t xml:space="preserve">, </w:t>
      </w:r>
      <w:r w:rsidRPr="00C3672B">
        <w:t>de bubales et d</w:t>
      </w:r>
      <w:r w:rsidR="00A01FD3" w:rsidRPr="00C3672B">
        <w:t>’</w:t>
      </w:r>
      <w:r w:rsidRPr="00C3672B">
        <w:t>oryx</w:t>
      </w:r>
      <w:r w:rsidR="00A01FD3" w:rsidRPr="00C3672B">
        <w:t xml:space="preserve">, </w:t>
      </w:r>
      <w:r w:rsidRPr="00C3672B">
        <w:t>bête d</w:t>
      </w:r>
      <w:r w:rsidR="00A01FD3" w:rsidRPr="00C3672B">
        <w:t>’</w:t>
      </w:r>
      <w:r w:rsidRPr="00C3672B">
        <w:t>Éthiopie</w:t>
      </w:r>
      <w:r w:rsidR="00A01FD3" w:rsidRPr="00C3672B">
        <w:t xml:space="preserve">, </w:t>
      </w:r>
      <w:r w:rsidRPr="00C3672B">
        <w:t>que l</w:t>
      </w:r>
      <w:r w:rsidR="00A01FD3" w:rsidRPr="00C3672B">
        <w:t>’</w:t>
      </w:r>
      <w:r w:rsidRPr="00C3672B">
        <w:t>on a confondue avec la licorne</w:t>
      </w:r>
      <w:r w:rsidR="00A01FD3" w:rsidRPr="00C3672B">
        <w:t xml:space="preserve">. </w:t>
      </w:r>
      <w:r w:rsidRPr="00C3672B">
        <w:t>La poudre du temps avait tout recouvert d</w:t>
      </w:r>
      <w:r w:rsidR="00A01FD3" w:rsidRPr="00C3672B">
        <w:t>’</w:t>
      </w:r>
      <w:r w:rsidRPr="00C3672B">
        <w:t>une couche grisâtre</w:t>
      </w:r>
      <w:r w:rsidR="00A01FD3" w:rsidRPr="00C3672B">
        <w:t xml:space="preserve">, </w:t>
      </w:r>
      <w:r w:rsidRPr="00C3672B">
        <w:t>et les souris y faisaient leur nid</w:t>
      </w:r>
      <w:r w:rsidR="00A01FD3" w:rsidRPr="00C3672B">
        <w:t>.</w:t>
      </w:r>
    </w:p>
    <w:p w14:paraId="7BE457AF" w14:textId="77777777" w:rsidR="00A01FD3" w:rsidRPr="00C3672B" w:rsidRDefault="00A13117" w:rsidP="00A13117">
      <w:pPr>
        <w:pStyle w:val="Taille-1Normal"/>
      </w:pPr>
      <w:r w:rsidRPr="00C3672B">
        <w:t>Sur une bibliothèque s</w:t>
      </w:r>
      <w:r w:rsidR="00A01FD3" w:rsidRPr="00C3672B">
        <w:t>’</w:t>
      </w:r>
      <w:r w:rsidRPr="00C3672B">
        <w:t>alignaient des crânes d</w:t>
      </w:r>
      <w:r w:rsidR="00A01FD3" w:rsidRPr="00C3672B">
        <w:t>’</w:t>
      </w:r>
      <w:r w:rsidRPr="00C3672B">
        <w:t>hommes et de divers animaux</w:t>
      </w:r>
      <w:r w:rsidR="00A01FD3" w:rsidRPr="00C3672B">
        <w:t xml:space="preserve">, </w:t>
      </w:r>
      <w:r w:rsidRPr="00C3672B">
        <w:t>la tête d</w:t>
      </w:r>
      <w:r w:rsidR="00A01FD3" w:rsidRPr="00C3672B">
        <w:t>’</w:t>
      </w:r>
      <w:r w:rsidRPr="00C3672B">
        <w:t>une femme marine</w:t>
      </w:r>
      <w:r w:rsidR="00A01FD3" w:rsidRPr="00C3672B">
        <w:t xml:space="preserve">, </w:t>
      </w:r>
      <w:r w:rsidRPr="00C3672B">
        <w:t>des enfants mort-nés conservés dans de l</w:t>
      </w:r>
      <w:r w:rsidR="00A01FD3" w:rsidRPr="00C3672B">
        <w:t>’</w:t>
      </w:r>
      <w:r w:rsidRPr="00C3672B">
        <w:t>eau-de-vie</w:t>
      </w:r>
      <w:r w:rsidR="00A01FD3" w:rsidRPr="00C3672B">
        <w:t xml:space="preserve">, </w:t>
      </w:r>
      <w:r w:rsidRPr="00C3672B">
        <w:t>des pierres tombées du ciel</w:t>
      </w:r>
      <w:r w:rsidR="00A01FD3" w:rsidRPr="00C3672B">
        <w:t xml:space="preserve">, </w:t>
      </w:r>
      <w:r w:rsidRPr="00C3672B">
        <w:t>des coquilles pétrifiées</w:t>
      </w:r>
      <w:r w:rsidR="00A01FD3" w:rsidRPr="00C3672B">
        <w:t xml:space="preserve">, </w:t>
      </w:r>
      <w:r w:rsidRPr="00C3672B">
        <w:t>un bocal en corne de rhinocéros</w:t>
      </w:r>
      <w:r w:rsidR="00A01FD3" w:rsidRPr="00C3672B">
        <w:t xml:space="preserve">, </w:t>
      </w:r>
      <w:r w:rsidRPr="00C3672B">
        <w:t>pour reconnaître les poisons</w:t>
      </w:r>
      <w:r w:rsidR="00A01FD3" w:rsidRPr="00C3672B">
        <w:t xml:space="preserve">. </w:t>
      </w:r>
      <w:r w:rsidRPr="00C3672B">
        <w:t>Mais les rayons du bas pliaient sous des livres dont les reliures de veau étaient encore dorées</w:t>
      </w:r>
      <w:r w:rsidR="00A01FD3" w:rsidRPr="00C3672B">
        <w:t xml:space="preserve">, </w:t>
      </w:r>
      <w:r w:rsidRPr="00C3672B">
        <w:t>par places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de gros volumes </w:t>
      </w:r>
      <w:r w:rsidRPr="00C3672B">
        <w:lastRenderedPageBreak/>
        <w:t>habill</w:t>
      </w:r>
      <w:r w:rsidRPr="00C3672B">
        <w:rPr>
          <w:rFonts w:cs="Amasis30"/>
        </w:rPr>
        <w:t>é</w:t>
      </w:r>
      <w:r w:rsidRPr="00C3672B">
        <w:t>s en peau de truie faisaient des taches claires</w:t>
      </w:r>
      <w:r w:rsidR="00A01FD3" w:rsidRPr="00C3672B">
        <w:t xml:space="preserve">.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autres tablettes supportaient des drogues diverses</w:t>
      </w:r>
      <w:r w:rsidR="00A01FD3" w:rsidRPr="00C3672B">
        <w:t xml:space="preserve">, </w:t>
      </w:r>
      <w:r w:rsidRPr="00C3672B">
        <w:t>dans des vases rangés avec ordre et bien clos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du curcuma et du santal des Indes</w:t>
      </w:r>
      <w:r w:rsidR="00A01FD3" w:rsidRPr="00C3672B">
        <w:t xml:space="preserve">, </w:t>
      </w:r>
      <w:r w:rsidRPr="00C3672B">
        <w:t>le kastouri-bulu des Arabes</w:t>
      </w:r>
      <w:r w:rsidR="00A01FD3" w:rsidRPr="00C3672B">
        <w:t xml:space="preserve">, </w:t>
      </w:r>
      <w:r w:rsidRPr="00C3672B">
        <w:t>des pinces de cerf qui guérissent les crampes</w:t>
      </w:r>
      <w:r w:rsidR="00A01FD3" w:rsidRPr="00C3672B">
        <w:t xml:space="preserve">, </w:t>
      </w:r>
      <w:r w:rsidRPr="00C3672B">
        <w:t>le kabartanin de la Moscovie</w:t>
      </w:r>
      <w:r w:rsidR="00A01FD3" w:rsidRPr="00C3672B">
        <w:t xml:space="preserve">, </w:t>
      </w:r>
      <w:r w:rsidRPr="00C3672B">
        <w:t>qui est le musc</w:t>
      </w:r>
      <w:r w:rsidR="00A01FD3" w:rsidRPr="00C3672B">
        <w:t xml:space="preserve">, </w:t>
      </w:r>
      <w:r w:rsidRPr="00C3672B">
        <w:t>des sabots d</w:t>
      </w:r>
      <w:r w:rsidR="00A01FD3" w:rsidRPr="00C3672B">
        <w:t>’</w:t>
      </w:r>
      <w:r w:rsidRPr="00C3672B">
        <w:t>élan bons contre les maladies</w:t>
      </w:r>
      <w:r w:rsidR="00A01FD3" w:rsidRPr="00C3672B">
        <w:t xml:space="preserve">, </w:t>
      </w:r>
      <w:r w:rsidRPr="00C3672B">
        <w:t>des bézoards du capricorne du Cathay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des concr</w:t>
      </w:r>
      <w:r w:rsidRPr="00C3672B">
        <w:rPr>
          <w:rFonts w:cs="Amasis30"/>
        </w:rPr>
        <w:t>é</w:t>
      </w:r>
      <w:r w:rsidRPr="00C3672B">
        <w:t xml:space="preserve">tions </w:t>
      </w:r>
      <w:r w:rsidRPr="00C3672B">
        <w:rPr>
          <w:rFonts w:cs="Amasis30"/>
        </w:rPr>
        <w:t>é</w:t>
      </w:r>
      <w:r w:rsidRPr="00C3672B">
        <w:t>taient l</w:t>
      </w:r>
      <w:r w:rsidRPr="00C3672B">
        <w:rPr>
          <w:rFonts w:cs="Amasis30"/>
        </w:rPr>
        <w:t>à</w:t>
      </w:r>
      <w:r w:rsidR="00A01FD3" w:rsidRPr="00C3672B">
        <w:t xml:space="preserve">, </w:t>
      </w:r>
      <w:r w:rsidRPr="00C3672B">
        <w:t>plus pr</w:t>
      </w:r>
      <w:r w:rsidRPr="00C3672B">
        <w:rPr>
          <w:rFonts w:cs="Amasis30"/>
        </w:rPr>
        <w:t>é</w:t>
      </w:r>
      <w:r w:rsidRPr="00C3672B">
        <w:t>cieuses encore</w:t>
      </w:r>
      <w:r w:rsidR="00A01FD3" w:rsidRPr="00C3672B">
        <w:t xml:space="preserve">, </w:t>
      </w:r>
      <w:r w:rsidRPr="00C3672B">
        <w:t>les piedras del porco du porc-épic des Indes</w:t>
      </w:r>
      <w:r w:rsidR="00A01FD3" w:rsidRPr="00C3672B">
        <w:t xml:space="preserve">, </w:t>
      </w:r>
      <w:r w:rsidRPr="00C3672B">
        <w:t>qui jette ses piquants à ses ennemis</w:t>
      </w:r>
      <w:r w:rsidR="00A01FD3" w:rsidRPr="00C3672B">
        <w:t xml:space="preserve">. </w:t>
      </w:r>
      <w:r w:rsidRPr="00C3672B">
        <w:t>Il y avait des poisons subtils</w:t>
      </w:r>
      <w:r w:rsidR="00A01FD3" w:rsidRPr="00C3672B">
        <w:t xml:space="preserve">, </w:t>
      </w:r>
      <w:r w:rsidRPr="00C3672B">
        <w:t>des substances qui donnent la mort</w:t>
      </w:r>
      <w:r w:rsidR="00A01FD3" w:rsidRPr="00C3672B">
        <w:t xml:space="preserve">, </w:t>
      </w:r>
      <w:r w:rsidRPr="00C3672B">
        <w:t>de loin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la mandragore</w:t>
      </w:r>
      <w:r w:rsidR="00A01FD3" w:rsidRPr="00C3672B">
        <w:t xml:space="preserve">, </w:t>
      </w:r>
      <w:r w:rsidRPr="00C3672B">
        <w:t>qu</w:t>
      </w:r>
      <w:r w:rsidR="00A01FD3" w:rsidRPr="00C3672B">
        <w:rPr>
          <w:rFonts w:cs="Amasis30"/>
        </w:rPr>
        <w:t>’</w:t>
      </w:r>
      <w:r w:rsidRPr="00C3672B">
        <w:t xml:space="preserve">il faut cueillir </w:t>
      </w:r>
      <w:r w:rsidRPr="00C3672B">
        <w:rPr>
          <w:rFonts w:cs="Amasis30"/>
        </w:rPr>
        <w:t>à</w:t>
      </w:r>
      <w:r w:rsidRPr="00C3672B">
        <w:t xml:space="preserve"> la clart</w:t>
      </w:r>
      <w:r w:rsidRPr="00C3672B">
        <w:rPr>
          <w:rFonts w:cs="Amasis30"/>
        </w:rPr>
        <w:t>é</w:t>
      </w:r>
      <w:r w:rsidRPr="00C3672B">
        <w:t xml:space="preserve"> de la lune</w:t>
      </w:r>
      <w:r w:rsidR="00A01FD3" w:rsidRPr="00C3672B">
        <w:t xml:space="preserve">, </w:t>
      </w:r>
      <w:r w:rsidRPr="00C3672B">
        <w:t>la cigu</w:t>
      </w:r>
      <w:r w:rsidRPr="00C3672B">
        <w:rPr>
          <w:rFonts w:cs="Amasis30"/>
        </w:rPr>
        <w:t>ë</w:t>
      </w:r>
      <w:r w:rsidR="00A01FD3" w:rsidRPr="00C3672B">
        <w:t xml:space="preserve">, </w:t>
      </w:r>
      <w:r w:rsidRPr="00C3672B">
        <w:t>dont le froid tue</w:t>
      </w:r>
      <w:r w:rsidR="00A01FD3" w:rsidRPr="00C3672B">
        <w:t xml:space="preserve">, </w:t>
      </w:r>
      <w:r w:rsidRPr="00C3672B">
        <w:t>le sang durci du basilic</w:t>
      </w:r>
      <w:r w:rsidR="00A01FD3" w:rsidRPr="00C3672B">
        <w:t xml:space="preserve">, </w:t>
      </w:r>
      <w:r w:rsidRPr="00C3672B">
        <w:t>animal dont la vue seule fait mourir</w:t>
      </w:r>
      <w:r w:rsidR="00A01FD3" w:rsidRPr="00C3672B">
        <w:t xml:space="preserve">. </w:t>
      </w:r>
      <w:r w:rsidRPr="00C3672B">
        <w:t>Et dans des fioles de cristal</w:t>
      </w:r>
      <w:r w:rsidR="00A01FD3" w:rsidRPr="00C3672B">
        <w:t xml:space="preserve">, </w:t>
      </w:r>
      <w:r w:rsidRPr="00C3672B">
        <w:t>faites par les V</w:t>
      </w:r>
      <w:r w:rsidRPr="00C3672B">
        <w:rPr>
          <w:rFonts w:cs="Amasis30"/>
        </w:rPr>
        <w:t>é</w:t>
      </w:r>
      <w:r w:rsidRPr="00C3672B">
        <w:t>nitiens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taient un lyncurius</w:t>
      </w:r>
      <w:r w:rsidR="00A01FD3" w:rsidRPr="00C3672B">
        <w:t xml:space="preserve">, </w:t>
      </w:r>
      <w:r w:rsidRPr="00C3672B">
        <w:t>gemme sans prix</w:t>
      </w:r>
      <w:r w:rsidR="00A01FD3" w:rsidRPr="00C3672B">
        <w:t xml:space="preserve">, </w:t>
      </w:r>
      <w:r w:rsidRPr="00C3672B">
        <w:t>qui est l</w:t>
      </w:r>
      <w:r w:rsidR="00A01FD3" w:rsidRPr="00C3672B">
        <w:rPr>
          <w:rFonts w:cs="Amasis30"/>
        </w:rPr>
        <w:t>’</w:t>
      </w:r>
      <w:r w:rsidRPr="00C3672B">
        <w:t>urine du lynx dont la chair dess</w:t>
      </w:r>
      <w:r w:rsidRPr="00C3672B">
        <w:rPr>
          <w:rFonts w:cs="Amasis30"/>
        </w:rPr>
        <w:t>é</w:t>
      </w:r>
      <w:r w:rsidRPr="00C3672B">
        <w:t>ch</w:t>
      </w:r>
      <w:r w:rsidRPr="00C3672B">
        <w:rPr>
          <w:rFonts w:cs="Amasis30"/>
        </w:rPr>
        <w:t>é</w:t>
      </w:r>
      <w:r w:rsidRPr="00C3672B">
        <w:t>e pr</w:t>
      </w:r>
      <w:r w:rsidRPr="00C3672B">
        <w:rPr>
          <w:rFonts w:cs="Amasis30"/>
        </w:rPr>
        <w:t>é</w:t>
      </w:r>
      <w:r w:rsidRPr="00C3672B">
        <w:t>serve du vertige</w:t>
      </w:r>
      <w:r w:rsidR="00A01FD3" w:rsidRPr="00C3672B">
        <w:t xml:space="preserve">, </w:t>
      </w:r>
      <w:r w:rsidRPr="00C3672B">
        <w:t>une cervelle de li</w:t>
      </w:r>
      <w:r w:rsidRPr="00C3672B">
        <w:rPr>
          <w:rFonts w:cs="Amasis30"/>
        </w:rPr>
        <w:t>è</w:t>
      </w:r>
      <w:r w:rsidRPr="00C3672B">
        <w:t>vre ayant chang</w:t>
      </w:r>
      <w:r w:rsidRPr="00C3672B">
        <w:rPr>
          <w:rFonts w:cs="Amasis30"/>
        </w:rPr>
        <w:t>é</w:t>
      </w:r>
      <w:r w:rsidRPr="00C3672B">
        <w:t xml:space="preserve"> son sexe</w:t>
      </w:r>
      <w:r w:rsidR="00A01FD3" w:rsidRPr="00C3672B">
        <w:t xml:space="preserve">, </w:t>
      </w:r>
      <w:r w:rsidRPr="00C3672B">
        <w:t>des raclures de cornes de licorne</w:t>
      </w:r>
      <w:r w:rsidR="00A01FD3" w:rsidRPr="00C3672B">
        <w:t xml:space="preserve">, </w:t>
      </w:r>
      <w:r w:rsidRPr="00C3672B">
        <w:t>des dents de dragon</w:t>
      </w:r>
      <w:r w:rsidR="00A01FD3" w:rsidRPr="00C3672B">
        <w:t xml:space="preserve">, </w:t>
      </w:r>
      <w:r w:rsidRPr="00C3672B">
        <w:t>du venin d</w:t>
      </w:r>
      <w:r w:rsidR="00A01FD3" w:rsidRPr="00C3672B">
        <w:t>’</w:t>
      </w:r>
      <w:r w:rsidRPr="00C3672B">
        <w:t>amphisbène</w:t>
      </w:r>
      <w:r w:rsidR="00A01FD3" w:rsidRPr="00C3672B">
        <w:t xml:space="preserve">, </w:t>
      </w:r>
      <w:r w:rsidRPr="00C3672B">
        <w:t>serpent qui a deux têtes</w:t>
      </w:r>
      <w:r w:rsidR="00A01FD3" w:rsidRPr="00C3672B">
        <w:t>.</w:t>
      </w:r>
    </w:p>
    <w:p w14:paraId="0204DC6C" w14:textId="77777777" w:rsidR="00A01FD3" w:rsidRPr="00C3672B" w:rsidRDefault="00A13117" w:rsidP="00A13117">
      <w:pPr>
        <w:pStyle w:val="Taille-1Normal"/>
      </w:pPr>
      <w:r w:rsidRPr="00C3672B">
        <w:t>Mais une araignée faisait sa toile au coin de la fenêtre</w:t>
      </w:r>
      <w:r w:rsidR="00A01FD3" w:rsidRPr="00C3672B">
        <w:t xml:space="preserve">. </w:t>
      </w:r>
      <w:r w:rsidRPr="00C3672B">
        <w:t>Elle sortit de son fourreau soyeux et happa une mouche jaune</w:t>
      </w:r>
      <w:r w:rsidR="00A01FD3" w:rsidRPr="00C3672B">
        <w:t xml:space="preserve">, </w:t>
      </w:r>
      <w:r w:rsidRPr="00C3672B">
        <w:t>rayée de brun</w:t>
      </w:r>
      <w:r w:rsidR="00A01FD3" w:rsidRPr="00C3672B">
        <w:t xml:space="preserve">, </w:t>
      </w:r>
      <w:r w:rsidRPr="00C3672B">
        <w:t>qui voltigeait</w:t>
      </w:r>
      <w:r w:rsidR="00A01FD3" w:rsidRPr="00C3672B">
        <w:t xml:space="preserve">, </w:t>
      </w:r>
      <w:r w:rsidRPr="00C3672B">
        <w:t>battant de l</w:t>
      </w:r>
      <w:r w:rsidR="00A01FD3" w:rsidRPr="00C3672B">
        <w:t>’</w:t>
      </w:r>
      <w:r w:rsidRPr="00C3672B">
        <w:t>aile la verrière enchâssée de plomb</w:t>
      </w:r>
      <w:r w:rsidR="00A01FD3" w:rsidRPr="00C3672B">
        <w:t xml:space="preserve">. </w:t>
      </w:r>
      <w:r w:rsidRPr="00C3672B">
        <w:t>De Morguen en demeura comme attristé</w:t>
      </w:r>
      <w:r w:rsidR="00A01FD3" w:rsidRPr="00C3672B">
        <w:t xml:space="preserve">, </w:t>
      </w:r>
      <w:r w:rsidRPr="00C3672B">
        <w:t>car il n</w:t>
      </w:r>
      <w:r w:rsidR="00A01FD3" w:rsidRPr="00C3672B">
        <w:t>’</w:t>
      </w:r>
      <w:r w:rsidRPr="00C3672B">
        <w:t>aimait point le meurtre</w:t>
      </w:r>
      <w:r w:rsidR="00A01FD3" w:rsidRPr="00C3672B">
        <w:t xml:space="preserve">. </w:t>
      </w:r>
      <w:r w:rsidRPr="00C3672B">
        <w:t>Il se renfonça dans sa grande chaire où il était assis sur un coussin de velours tanné dont le crin s</w:t>
      </w:r>
      <w:r w:rsidR="00A01FD3" w:rsidRPr="00C3672B">
        <w:t>’</w:t>
      </w:r>
      <w:r w:rsidRPr="00C3672B">
        <w:t>échappait par un accroc</w:t>
      </w:r>
      <w:r w:rsidR="00A01FD3" w:rsidRPr="00C3672B">
        <w:t xml:space="preserve">, </w:t>
      </w:r>
      <w:r w:rsidRPr="00C3672B">
        <w:t>et il s</w:t>
      </w:r>
      <w:r w:rsidR="00A01FD3" w:rsidRPr="00C3672B">
        <w:t>’</w:t>
      </w:r>
      <w:r w:rsidRPr="00C3672B">
        <w:t>appuya le front sur sa main gauche</w:t>
      </w:r>
      <w:r w:rsidR="00A01FD3" w:rsidRPr="00C3672B">
        <w:t xml:space="preserve">. </w:t>
      </w:r>
      <w:r w:rsidRPr="00C3672B">
        <w:t>La droite était posée sur le livre de l</w:t>
      </w:r>
      <w:r w:rsidR="00A01FD3" w:rsidRPr="00C3672B">
        <w:t>’</w:t>
      </w:r>
      <w:r w:rsidRPr="00C3672B">
        <w:t>Inconnu qui a écrit sur les opérations spagyriques</w:t>
      </w:r>
      <w:r w:rsidR="00A01FD3" w:rsidRPr="00C3672B">
        <w:t xml:space="preserve">, </w:t>
      </w:r>
      <w:r w:rsidRPr="00C3672B">
        <w:t>et le manuscrit avait été annoté par le grand Paracelse</w:t>
      </w:r>
      <w:r w:rsidR="00A01FD3" w:rsidRPr="00C3672B">
        <w:t xml:space="preserve">. </w:t>
      </w:r>
      <w:r w:rsidRPr="00C3672B">
        <w:t>Mais une écritoire de corne s</w:t>
      </w:r>
      <w:r w:rsidR="00A01FD3" w:rsidRPr="00C3672B">
        <w:t>’</w:t>
      </w:r>
      <w:r w:rsidRPr="00C3672B">
        <w:t>était renversée à côté sur un ouvrage arabe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encre noire</w:t>
      </w:r>
      <w:r w:rsidR="00A01FD3" w:rsidRPr="00C3672B">
        <w:t xml:space="preserve">, </w:t>
      </w:r>
      <w:r w:rsidRPr="00C3672B">
        <w:t>serpentant sur les papiers</w:t>
      </w:r>
      <w:r w:rsidR="00A01FD3" w:rsidRPr="00C3672B">
        <w:t xml:space="preserve">, </w:t>
      </w:r>
      <w:r w:rsidRPr="00C3672B">
        <w:t>tombait par terre en gouttes lourdes</w:t>
      </w:r>
      <w:r w:rsidR="00A01FD3" w:rsidRPr="00C3672B">
        <w:t xml:space="preserve">, </w:t>
      </w:r>
      <w:r w:rsidRPr="00C3672B">
        <w:t>tachant le carreau blanc où les dalles rouges dessinaient un réseau polygonal</w:t>
      </w:r>
      <w:r w:rsidR="00A01FD3" w:rsidRPr="00C3672B">
        <w:t>.</w:t>
      </w:r>
    </w:p>
    <w:p w14:paraId="0F88DADA" w14:textId="77777777" w:rsidR="00A01FD3" w:rsidRPr="00C3672B" w:rsidRDefault="00A13117" w:rsidP="00A13117">
      <w:pPr>
        <w:pStyle w:val="Taille-1Normal"/>
      </w:pPr>
      <w:r w:rsidRPr="00C3672B">
        <w:t>Il se mit à parler à mi-voix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adressant à lui-même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04098D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Morguen</w:t>
      </w:r>
      <w:r w:rsidRPr="00C3672B">
        <w:t xml:space="preserve">, </w:t>
      </w:r>
      <w:r w:rsidR="00A13117" w:rsidRPr="00C3672B">
        <w:t>mon bonhomme</w:t>
      </w:r>
      <w:r w:rsidRPr="00C3672B">
        <w:t xml:space="preserve">, </w:t>
      </w:r>
      <w:r w:rsidR="00A13117" w:rsidRPr="00C3672B">
        <w:t>tu es dans la décadence</w:t>
      </w:r>
      <w:r w:rsidRPr="00C3672B">
        <w:t xml:space="preserve">. </w:t>
      </w:r>
      <w:r w:rsidR="00A13117" w:rsidRPr="00C3672B">
        <w:t>Tu as fait là une belle équipée et dont tu peux être fier</w:t>
      </w:r>
      <w:r w:rsidRPr="00C3672B">
        <w:t xml:space="preserve">. </w:t>
      </w:r>
      <w:r w:rsidR="00A13117" w:rsidRPr="00C3672B">
        <w:t>Bonne idée</w:t>
      </w:r>
      <w:r w:rsidRPr="00C3672B">
        <w:t xml:space="preserve">, </w:t>
      </w:r>
      <w:r w:rsidR="00A13117" w:rsidRPr="00C3672B">
        <w:t>vraiment</w:t>
      </w:r>
      <w:r w:rsidRPr="00C3672B">
        <w:t xml:space="preserve">, </w:t>
      </w:r>
      <w:r w:rsidR="00A13117" w:rsidRPr="00C3672B">
        <w:t>que d</w:t>
      </w:r>
      <w:r w:rsidRPr="00C3672B">
        <w:t>’</w:t>
      </w:r>
      <w:r w:rsidR="00A13117" w:rsidRPr="00C3672B">
        <w:t>être allé à ce tournoi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Te voil</w:t>
      </w:r>
      <w:r w:rsidR="00A13117" w:rsidRPr="00C3672B">
        <w:rPr>
          <w:rFonts w:cs="Amasis30"/>
        </w:rPr>
        <w:t>à</w:t>
      </w:r>
      <w:r w:rsidR="00A13117" w:rsidRPr="00C3672B">
        <w:t xml:space="preserve"> maintenant amoureux comme un sot et f</w:t>
      </w:r>
      <w:r w:rsidR="00A13117" w:rsidRPr="00C3672B">
        <w:rPr>
          <w:rFonts w:cs="Amasis30"/>
        </w:rPr>
        <w:t>â</w:t>
      </w:r>
      <w:r w:rsidR="00A13117" w:rsidRPr="00C3672B">
        <w:t>ch</w:t>
      </w:r>
      <w:r w:rsidR="00A13117" w:rsidRPr="00C3672B">
        <w:rPr>
          <w:rFonts w:cs="Amasis30"/>
        </w:rPr>
        <w:t>é</w:t>
      </w:r>
      <w:r w:rsidR="00A13117" w:rsidRPr="00C3672B">
        <w:t xml:space="preserve"> sans doute avec Fugger d</w:t>
      </w:r>
      <w:r w:rsidRPr="00C3672B">
        <w:t>’</w:t>
      </w:r>
      <w:r w:rsidR="00A13117" w:rsidRPr="00C3672B">
        <w:t>Augsbourg</w:t>
      </w:r>
      <w:r w:rsidRPr="00C3672B">
        <w:t xml:space="preserve">, </w:t>
      </w:r>
      <w:r w:rsidR="00A13117" w:rsidRPr="00C3672B">
        <w:t>à qui tu avais promis de venir travailler avec lui</w:t>
      </w:r>
      <w:r w:rsidRPr="00C3672B">
        <w:t xml:space="preserve">. </w:t>
      </w:r>
      <w:r w:rsidR="00A13117" w:rsidRPr="00C3672B">
        <w:t xml:space="preserve">Que le grand Hermès </w:t>
      </w:r>
      <w:r w:rsidR="00A13117" w:rsidRPr="00C3672B">
        <w:lastRenderedPageBreak/>
        <w:t>m</w:t>
      </w:r>
      <w:r w:rsidRPr="00C3672B">
        <w:t>’</w:t>
      </w:r>
      <w:r w:rsidR="00A13117" w:rsidRPr="00C3672B">
        <w:t>assiste</w:t>
      </w:r>
      <w:r w:rsidRPr="00C3672B">
        <w:t xml:space="preserve">, </w:t>
      </w:r>
      <w:r w:rsidR="00A13117" w:rsidRPr="00C3672B">
        <w:t>mais je suis pris de mal d</w:t>
      </w:r>
      <w:r w:rsidRPr="00C3672B">
        <w:t>’</w:t>
      </w:r>
      <w:r w:rsidR="00A13117" w:rsidRPr="00C3672B">
        <w:t>amour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Et je me suis assez moqu</w:t>
      </w:r>
      <w:r w:rsidR="00A13117" w:rsidRPr="00C3672B">
        <w:rPr>
          <w:rFonts w:cs="Amasis30"/>
        </w:rPr>
        <w:t>é</w:t>
      </w:r>
      <w:r w:rsidRPr="00C3672B">
        <w:t xml:space="preserve">, </w:t>
      </w:r>
      <w:r w:rsidR="00A13117" w:rsidRPr="00C3672B">
        <w:t>pourtant</w:t>
      </w:r>
      <w:r w:rsidRPr="00C3672B">
        <w:t xml:space="preserve">, </w:t>
      </w:r>
      <w:r w:rsidR="00A13117" w:rsidRPr="00C3672B">
        <w:t xml:space="preserve">de tous ceux qui en </w:t>
      </w:r>
      <w:r w:rsidR="00A13117" w:rsidRPr="00C3672B">
        <w:rPr>
          <w:rFonts w:cs="Amasis30"/>
        </w:rPr>
        <w:t>é</w:t>
      </w:r>
      <w:r w:rsidR="00A13117" w:rsidRPr="00C3672B">
        <w:t>taient frapp</w:t>
      </w:r>
      <w:r w:rsidR="00A13117" w:rsidRPr="00C3672B">
        <w:rPr>
          <w:rFonts w:cs="Amasis30"/>
        </w:rPr>
        <w:t>é</w:t>
      </w:r>
      <w:r w:rsidR="00A13117" w:rsidRPr="00C3672B">
        <w:t>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9345111" w14:textId="77777777" w:rsidR="00A01FD3" w:rsidRPr="00C3672B" w:rsidRDefault="00A13117" w:rsidP="00A13117">
      <w:pPr>
        <w:pStyle w:val="Taille-1Normal"/>
      </w:pPr>
      <w:r w:rsidRPr="00C3672B">
        <w:t>Il se rappelait les Égyptiennes</w:t>
      </w:r>
      <w:r w:rsidR="00A01FD3" w:rsidRPr="00C3672B">
        <w:t xml:space="preserve">, </w:t>
      </w:r>
      <w:r w:rsidRPr="00C3672B">
        <w:t>expertes à vaticiner sur l</w:t>
      </w:r>
      <w:r w:rsidR="00A01FD3" w:rsidRPr="00C3672B">
        <w:t>’</w:t>
      </w:r>
      <w:r w:rsidRPr="00C3672B">
        <w:t>avenir en agitant un voile noir</w:t>
      </w:r>
      <w:r w:rsidR="00A01FD3" w:rsidRPr="00C3672B">
        <w:t xml:space="preserve">, </w:t>
      </w:r>
      <w:r w:rsidRPr="00C3672B">
        <w:t>par les nuits sans vent</w:t>
      </w:r>
      <w:r w:rsidR="00A01FD3" w:rsidRPr="00C3672B">
        <w:t xml:space="preserve">, </w:t>
      </w:r>
      <w:r w:rsidRPr="00C3672B">
        <w:t>au-dessus des sépulcres</w:t>
      </w:r>
      <w:r w:rsidR="00A01FD3" w:rsidRPr="00C3672B">
        <w:t xml:space="preserve">, </w:t>
      </w:r>
      <w:r w:rsidRPr="00C3672B">
        <w:t>lui prédisant qu</w:t>
      </w:r>
      <w:r w:rsidR="00A01FD3" w:rsidRPr="00C3672B">
        <w:t>’</w:t>
      </w:r>
      <w:r w:rsidRPr="00C3672B">
        <w:t>une femme ferait le malheur de sa vie</w:t>
      </w:r>
      <w:r w:rsidR="00A01FD3" w:rsidRPr="00C3672B">
        <w:t xml:space="preserve">. </w:t>
      </w:r>
      <w:r w:rsidRPr="00C3672B">
        <w:t>Mais il en avait ri</w:t>
      </w:r>
      <w:r w:rsidR="00A01FD3" w:rsidRPr="00C3672B">
        <w:t xml:space="preserve">, </w:t>
      </w:r>
      <w:r w:rsidRPr="00C3672B">
        <w:t>et puis il oublia cette prophétie qu</w:t>
      </w:r>
      <w:r w:rsidR="00A01FD3" w:rsidRPr="00C3672B">
        <w:t>’</w:t>
      </w:r>
      <w:r w:rsidRPr="00C3672B">
        <w:t>on lui avait faite au Caire où il s</w:t>
      </w:r>
      <w:r w:rsidR="00A01FD3" w:rsidRPr="00C3672B">
        <w:t>’</w:t>
      </w:r>
      <w:r w:rsidRPr="00C3672B">
        <w:t>était glissé sous le déguisement d</w:t>
      </w:r>
      <w:r w:rsidR="00A01FD3" w:rsidRPr="00C3672B">
        <w:t>’</w:t>
      </w:r>
      <w:r w:rsidRPr="00C3672B">
        <w:t>un derviche</w:t>
      </w:r>
      <w:r w:rsidR="00A01FD3" w:rsidRPr="00C3672B">
        <w:t xml:space="preserve">. </w:t>
      </w:r>
      <w:r w:rsidRPr="00C3672B">
        <w:t>Elle lui revenait aujourd</w:t>
      </w:r>
      <w:r w:rsidR="00A01FD3" w:rsidRPr="00C3672B">
        <w:t>’</w:t>
      </w:r>
      <w:r w:rsidRPr="00C3672B">
        <w:t>hui à l</w:t>
      </w:r>
      <w:r w:rsidR="00A01FD3" w:rsidRPr="00C3672B">
        <w:t>’</w:t>
      </w:r>
      <w:r w:rsidRPr="00C3672B">
        <w:t>esprit</w:t>
      </w:r>
      <w:r w:rsidR="00A01FD3" w:rsidRPr="00C3672B">
        <w:t xml:space="preserve">, </w:t>
      </w:r>
      <w:r w:rsidRPr="00C3672B">
        <w:t>comme une chose importante</w:t>
      </w:r>
      <w:r w:rsidR="00A01FD3" w:rsidRPr="00C3672B">
        <w:t xml:space="preserve">, </w:t>
      </w:r>
      <w:r w:rsidRPr="00C3672B">
        <w:t>et dont il se sentait gêné</w:t>
      </w:r>
      <w:r w:rsidR="00A01FD3" w:rsidRPr="00C3672B">
        <w:t>.</w:t>
      </w:r>
    </w:p>
    <w:p w14:paraId="0716AE4E" w14:textId="77777777" w:rsidR="00A01FD3" w:rsidRPr="00C3672B" w:rsidRDefault="00A13117" w:rsidP="00A13117">
      <w:pPr>
        <w:pStyle w:val="Taille-1Normal"/>
      </w:pPr>
      <w:r w:rsidRPr="00C3672B">
        <w:t>Depuis ce tournoi il ne rêvait plus</w:t>
      </w:r>
      <w:r w:rsidR="00A01FD3" w:rsidRPr="00C3672B">
        <w:t xml:space="preserve">, </w:t>
      </w:r>
      <w:r w:rsidRPr="00C3672B">
        <w:t>lui aussi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à Madeleine de Gardefort</w:t>
      </w:r>
      <w:r w:rsidR="00A01FD3" w:rsidRPr="00C3672B">
        <w:t xml:space="preserve">, </w:t>
      </w:r>
      <w:r w:rsidRPr="00C3672B">
        <w:t>la voyait passer devant lui</w:t>
      </w:r>
      <w:r w:rsidR="00A01FD3" w:rsidRPr="00C3672B">
        <w:t xml:space="preserve">, </w:t>
      </w:r>
      <w:r w:rsidRPr="00C3672B">
        <w:t>la nuit</w:t>
      </w:r>
      <w:r w:rsidR="00A01FD3" w:rsidRPr="00C3672B">
        <w:t xml:space="preserve">, </w:t>
      </w:r>
      <w:r w:rsidRPr="00C3672B">
        <w:t>le jour</w:t>
      </w:r>
      <w:r w:rsidR="00A01FD3" w:rsidRPr="00C3672B">
        <w:t xml:space="preserve">. </w:t>
      </w:r>
      <w:r w:rsidRPr="00C3672B">
        <w:t>Elle le hantait</w:t>
      </w:r>
      <w:r w:rsidR="00A01FD3" w:rsidRPr="00C3672B">
        <w:t xml:space="preserve">, </w:t>
      </w:r>
      <w:r w:rsidRPr="00C3672B">
        <w:t>devenant une partie de sa vie</w:t>
      </w:r>
      <w:r w:rsidR="00A01FD3" w:rsidRPr="00C3672B">
        <w:t xml:space="preserve">. </w:t>
      </w:r>
      <w:r w:rsidRPr="00C3672B">
        <w:t>Elle lui apparaissait dans un rayon de soleil tombant sur les dalles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la devinait dans la vapeur des fourneaux</w:t>
      </w:r>
      <w:r w:rsidR="00A01FD3" w:rsidRPr="00C3672B">
        <w:t xml:space="preserve">, </w:t>
      </w:r>
      <w:r w:rsidRPr="00C3672B">
        <w:t>ses traits se tra</w:t>
      </w:r>
      <w:r w:rsidRPr="00C3672B">
        <w:rPr>
          <w:rFonts w:cs="Amasis30"/>
        </w:rPr>
        <w:t>ç</w:t>
      </w:r>
      <w:r w:rsidRPr="00C3672B">
        <w:t>aient dans la fum</w:t>
      </w:r>
      <w:r w:rsidRPr="00C3672B">
        <w:rPr>
          <w:rFonts w:cs="Amasis30"/>
        </w:rPr>
        <w:t>é</w:t>
      </w:r>
      <w:r w:rsidRPr="00C3672B">
        <w:t>e des acides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son portrait qu</w:t>
      </w:r>
      <w:r w:rsidR="00A01FD3" w:rsidRPr="00C3672B">
        <w:rPr>
          <w:rFonts w:cs="Amasis30"/>
        </w:rPr>
        <w:t>’</w:t>
      </w:r>
      <w:r w:rsidRPr="00C3672B">
        <w:t>il apercevait sur les pages des livres</w:t>
      </w:r>
      <w:r w:rsidR="00A01FD3" w:rsidRPr="00C3672B">
        <w:t>.</w:t>
      </w:r>
    </w:p>
    <w:p w14:paraId="0C299180" w14:textId="77777777" w:rsidR="00A01FD3" w:rsidRPr="00C3672B" w:rsidRDefault="00A13117" w:rsidP="00A13117">
      <w:pPr>
        <w:pStyle w:val="Taille-1Normal"/>
      </w:pPr>
      <w:r w:rsidRPr="00C3672B">
        <w:t>Et il se prêchait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étant interdit d</w:t>
      </w:r>
      <w:r w:rsidR="00A01FD3" w:rsidRPr="00C3672B">
        <w:t>’</w:t>
      </w:r>
      <w:r w:rsidRPr="00C3672B">
        <w:t>aimer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car il </w:t>
      </w:r>
      <w:r w:rsidRPr="00C3672B">
        <w:rPr>
          <w:rFonts w:cs="Amasis30"/>
        </w:rPr>
        <w:t>é</w:t>
      </w:r>
      <w:r w:rsidRPr="00C3672B">
        <w:t>tait de ceux qui consid</w:t>
      </w:r>
      <w:r w:rsidRPr="00C3672B">
        <w:rPr>
          <w:rFonts w:cs="Amasis30"/>
        </w:rPr>
        <w:t>è</w:t>
      </w:r>
      <w:r w:rsidRPr="00C3672B">
        <w:t>rent l</w:t>
      </w:r>
      <w:r w:rsidR="00A01FD3" w:rsidRPr="00C3672B">
        <w:rPr>
          <w:rFonts w:cs="Amasis30"/>
        </w:rPr>
        <w:t>’</w:t>
      </w:r>
      <w:r w:rsidRPr="00C3672B">
        <w:t>amour comme une faiblesse et m</w:t>
      </w:r>
      <w:r w:rsidRPr="00C3672B">
        <w:rPr>
          <w:rFonts w:cs="Amasis30"/>
        </w:rPr>
        <w:t>é</w:t>
      </w:r>
      <w:r w:rsidRPr="00C3672B">
        <w:t>prisent la femme comme un vase creux</w:t>
      </w:r>
      <w:r w:rsidR="00A01FD3" w:rsidRPr="00C3672B">
        <w:t xml:space="preserve">, </w:t>
      </w:r>
      <w:r w:rsidRPr="00C3672B">
        <w:t>sonore et vide</w:t>
      </w:r>
      <w:r w:rsidR="00A01FD3" w:rsidRPr="00C3672B">
        <w:t xml:space="preserve">, </w:t>
      </w:r>
      <w:r w:rsidRPr="00C3672B">
        <w:t>voyant en elle un ab</w:t>
      </w:r>
      <w:r w:rsidRPr="00C3672B">
        <w:rPr>
          <w:rFonts w:cs="Amasis30"/>
        </w:rPr>
        <w:t>î</w:t>
      </w:r>
      <w:r w:rsidRPr="00C3672B">
        <w:t>me sans fond d</w:t>
      </w:r>
      <w:r w:rsidR="00A01FD3" w:rsidRPr="00C3672B">
        <w:rPr>
          <w:rFonts w:cs="Amasis30"/>
        </w:rPr>
        <w:t>’</w:t>
      </w:r>
      <w:r w:rsidRPr="00C3672B">
        <w:t>iniquit</w:t>
      </w:r>
      <w:r w:rsidRPr="00C3672B">
        <w:rPr>
          <w:rFonts w:cs="Amasis30"/>
        </w:rPr>
        <w:t>é</w:t>
      </w:r>
      <w:r w:rsidRPr="00C3672B">
        <w:t xml:space="preserve"> et de b</w:t>
      </w:r>
      <w:r w:rsidRPr="00C3672B">
        <w:rPr>
          <w:rFonts w:cs="Amasis30"/>
        </w:rPr>
        <w:t>ê</w:t>
      </w:r>
      <w:r w:rsidRPr="00C3672B">
        <w:t>tise</w:t>
      </w:r>
      <w:r w:rsidR="00A01FD3" w:rsidRPr="00C3672B">
        <w:t xml:space="preserve">. </w:t>
      </w:r>
      <w:r w:rsidRPr="00C3672B">
        <w:t xml:space="preserve">Il ressassait tous les lieux communs qui servent </w:t>
      </w:r>
      <w:r w:rsidRPr="00C3672B">
        <w:rPr>
          <w:rFonts w:cs="Amasis30"/>
        </w:rPr>
        <w:t>à</w:t>
      </w:r>
      <w:r w:rsidRPr="00C3672B">
        <w:t xml:space="preserve"> la d</w:t>
      </w:r>
      <w:r w:rsidRPr="00C3672B">
        <w:rPr>
          <w:rFonts w:cs="Amasis30"/>
        </w:rPr>
        <w:t>é</w:t>
      </w:r>
      <w:r w:rsidRPr="00C3672B">
        <w:t>crier</w:t>
      </w:r>
      <w:r w:rsidR="00A01FD3" w:rsidRPr="00C3672B">
        <w:t xml:space="preserve">, </w:t>
      </w:r>
      <w:r w:rsidRPr="00C3672B">
        <w:t>se r</w:t>
      </w:r>
      <w:r w:rsidRPr="00C3672B">
        <w:rPr>
          <w:rFonts w:cs="Amasis30"/>
        </w:rPr>
        <w:t>é</w:t>
      </w:r>
      <w:r w:rsidRPr="00C3672B">
        <w:t>jouissait des paroles de Salomon</w:t>
      </w:r>
      <w:r w:rsidR="00A01FD3" w:rsidRPr="00C3672B">
        <w:t xml:space="preserve">, </w:t>
      </w:r>
      <w:r w:rsidRPr="00C3672B">
        <w:t>se remémorait les épigrammes de Palladas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31BF809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En toutes régions elles sont les mêmes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 xml:space="preserve">Oiseaux criards </w:t>
      </w:r>
      <w:r w:rsidR="00A13117" w:rsidRPr="00C3672B">
        <w:rPr>
          <w:rFonts w:cs="Amasis30"/>
        </w:rPr>
        <w:t>à</w:t>
      </w:r>
      <w:r w:rsidR="00A13117" w:rsidRPr="00C3672B">
        <w:t xml:space="preserve"> plumage brillant</w:t>
      </w:r>
      <w:r w:rsidRPr="00C3672B">
        <w:t xml:space="preserve">, </w:t>
      </w:r>
      <w:r w:rsidR="00A13117" w:rsidRPr="00C3672B">
        <w:t>sans t</w:t>
      </w:r>
      <w:r w:rsidR="00A13117" w:rsidRPr="00C3672B">
        <w:rPr>
          <w:rFonts w:cs="Amasis30"/>
        </w:rPr>
        <w:t>ê</w:t>
      </w:r>
      <w:r w:rsidR="00A13117" w:rsidRPr="00C3672B">
        <w:t>te ni c</w:t>
      </w:r>
      <w:r w:rsidR="00A13117" w:rsidRPr="00C3672B">
        <w:rPr>
          <w:rFonts w:cs="Amasis30"/>
        </w:rPr>
        <w:t>œ</w:t>
      </w:r>
      <w:r w:rsidR="00A13117" w:rsidRPr="00C3672B">
        <w:t>ur</w:t>
      </w:r>
      <w:r w:rsidRPr="00C3672B">
        <w:t xml:space="preserve">, </w:t>
      </w:r>
      <w:r w:rsidR="00A13117" w:rsidRPr="00C3672B">
        <w:t>pleins de babillages et de mensonges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AB4F753" w14:textId="77777777" w:rsidR="00A01FD3" w:rsidRPr="00C3672B" w:rsidRDefault="00A13117" w:rsidP="00A13117">
      <w:pPr>
        <w:pStyle w:val="Taille-1Normal"/>
      </w:pPr>
      <w:r w:rsidRPr="00C3672B">
        <w:t>Se rappelant toutes celles qu</w:t>
      </w:r>
      <w:r w:rsidR="00A01FD3" w:rsidRPr="00C3672B">
        <w:t>’</w:t>
      </w:r>
      <w:r w:rsidRPr="00C3672B">
        <w:t>il avait rencontrées</w:t>
      </w:r>
      <w:r w:rsidR="00A01FD3" w:rsidRPr="00C3672B">
        <w:t xml:space="preserve">, </w:t>
      </w:r>
      <w:r w:rsidRPr="00C3672B">
        <w:t>il les tenait dans la même estime</w:t>
      </w:r>
      <w:r w:rsidR="00A01FD3" w:rsidRPr="00C3672B">
        <w:t xml:space="preserve">. </w:t>
      </w:r>
      <w:r w:rsidRPr="00C3672B">
        <w:t>Il les connaissait comme formées dans un pareil moule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aussi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tait-il toujours abstenu de lier commerce avec elles</w:t>
      </w:r>
      <w:r w:rsidR="00A01FD3" w:rsidRPr="00C3672B">
        <w:t xml:space="preserve">, </w:t>
      </w:r>
      <w:r w:rsidRPr="00C3672B">
        <w:t>car il c</w:t>
      </w:r>
      <w:r w:rsidRPr="00C3672B">
        <w:rPr>
          <w:rFonts w:cs="Amasis30"/>
        </w:rPr>
        <w:t>é</w:t>
      </w:r>
      <w:r w:rsidRPr="00C3672B">
        <w:t>dait rarement aux aiguillons de la chair et ne gardait pas souvenir des faiblesses o</w:t>
      </w:r>
      <w:r w:rsidRPr="00C3672B">
        <w:rPr>
          <w:rFonts w:cs="Amasis30"/>
        </w:rPr>
        <w:t>ù</w:t>
      </w:r>
      <w:r w:rsidRPr="00C3672B">
        <w:t xml:space="preserve"> il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laiss</w:t>
      </w:r>
      <w:r w:rsidRPr="00C3672B">
        <w:rPr>
          <w:rFonts w:cs="Amasis30"/>
        </w:rPr>
        <w:t>é</w:t>
      </w:r>
      <w:r w:rsidRPr="00C3672B">
        <w:t xml:space="preserve"> aller</w:t>
      </w:r>
      <w:r w:rsidR="00A01FD3" w:rsidRPr="00C3672B">
        <w:t xml:space="preserve">, </w:t>
      </w:r>
      <w:r w:rsidRPr="00C3672B">
        <w:t>au hasard des routes</w:t>
      </w:r>
      <w:r w:rsidR="00A01FD3" w:rsidRPr="00C3672B">
        <w:t xml:space="preserve">. </w:t>
      </w:r>
      <w:r w:rsidRPr="00C3672B">
        <w:t>Aujourd</w:t>
      </w:r>
      <w:r w:rsidR="00A01FD3" w:rsidRPr="00C3672B">
        <w:rPr>
          <w:rFonts w:cs="Amasis30"/>
        </w:rPr>
        <w:t>’</w:t>
      </w:r>
      <w:r w:rsidRPr="00C3672B">
        <w:t>hui</w:t>
      </w:r>
      <w:r w:rsidR="00A01FD3" w:rsidRPr="00C3672B">
        <w:t xml:space="preserve">, </w:t>
      </w:r>
      <w:r w:rsidRPr="00C3672B">
        <w:t>plong</w:t>
      </w:r>
      <w:r w:rsidRPr="00C3672B">
        <w:rPr>
          <w:rFonts w:cs="Amasis30"/>
        </w:rPr>
        <w:t>é</w:t>
      </w:r>
      <w:r w:rsidRPr="00C3672B">
        <w:t xml:space="preserve"> dans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tude</w:t>
      </w:r>
      <w:r w:rsidR="00A01FD3" w:rsidRPr="00C3672B">
        <w:t xml:space="preserve">, </w:t>
      </w:r>
      <w:r w:rsidRPr="00C3672B">
        <w:t>il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compl</w:t>
      </w:r>
      <w:r w:rsidRPr="00C3672B">
        <w:rPr>
          <w:rFonts w:cs="Amasis30"/>
        </w:rPr>
        <w:t>è</w:t>
      </w:r>
      <w:r w:rsidRPr="00C3672B">
        <w:t>tement ressaisi et se croyait son ma</w:t>
      </w:r>
      <w:r w:rsidRPr="00C3672B">
        <w:rPr>
          <w:rFonts w:cs="Amasis30"/>
        </w:rPr>
        <w:t>î</w:t>
      </w:r>
      <w:r w:rsidRPr="00C3672B">
        <w:t>tre</w:t>
      </w:r>
      <w:r w:rsidR="00A01FD3" w:rsidRPr="00C3672B">
        <w:t>.</w:t>
      </w:r>
    </w:p>
    <w:p w14:paraId="2B80F628" w14:textId="77777777" w:rsidR="00A01FD3" w:rsidRPr="00C3672B" w:rsidRDefault="00A13117" w:rsidP="00A13117">
      <w:pPr>
        <w:pStyle w:val="Taille-1Normal"/>
      </w:pPr>
      <w:r w:rsidRPr="00C3672B">
        <w:t>Sa jeunesse</w:t>
      </w:r>
      <w:r w:rsidR="00A01FD3" w:rsidRPr="00C3672B">
        <w:t xml:space="preserve">, </w:t>
      </w:r>
      <w:r w:rsidRPr="00C3672B">
        <w:t>nourrie de fortes études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était passée errante à travers le monde</w:t>
      </w:r>
      <w:r w:rsidR="00A01FD3" w:rsidRPr="00C3672B">
        <w:t xml:space="preserve">. </w:t>
      </w:r>
      <w:r w:rsidRPr="00C3672B">
        <w:t>Libre de bonne heure par la mort de ses parents</w:t>
      </w:r>
      <w:r w:rsidR="00A01FD3" w:rsidRPr="00C3672B">
        <w:t xml:space="preserve">, </w:t>
      </w:r>
      <w:r w:rsidRPr="00C3672B">
        <w:t xml:space="preserve">il </w:t>
      </w:r>
      <w:r w:rsidRPr="00C3672B">
        <w:lastRenderedPageBreak/>
        <w:t>avait versé dans les aventures</w:t>
      </w:r>
      <w:r w:rsidR="00A01FD3" w:rsidRPr="00C3672B">
        <w:t xml:space="preserve">, </w:t>
      </w:r>
      <w:r w:rsidRPr="00C3672B">
        <w:t>parcouru les Indes où les brahmes adorent des déesses dont les yeux de pierreries brillent au fond des sanctuaires</w:t>
      </w:r>
      <w:r w:rsidR="00A01FD3" w:rsidRPr="00C3672B">
        <w:t xml:space="preserve">, </w:t>
      </w:r>
      <w:r w:rsidRPr="00C3672B">
        <w:t>pénétré avec les Portugais dans le pays des essences précieuses</w:t>
      </w:r>
      <w:r w:rsidR="00A01FD3" w:rsidRPr="00C3672B">
        <w:t xml:space="preserve">, </w:t>
      </w:r>
      <w:r w:rsidRPr="00C3672B">
        <w:t>de la nacre et des épices</w:t>
      </w:r>
      <w:r w:rsidR="00A01FD3" w:rsidRPr="00C3672B">
        <w:t xml:space="preserve">. </w:t>
      </w:r>
      <w:r w:rsidRPr="00C3672B">
        <w:t>Dans les Moluques</w:t>
      </w:r>
      <w:r w:rsidR="00A01FD3" w:rsidRPr="00C3672B">
        <w:t xml:space="preserve">, </w:t>
      </w:r>
      <w:r w:rsidRPr="00C3672B">
        <w:t>il avait vécu avec les marchands de muscade</w:t>
      </w:r>
      <w:r w:rsidR="00A01FD3" w:rsidRPr="00C3672B">
        <w:t xml:space="preserve">, </w:t>
      </w:r>
      <w:r w:rsidRPr="00C3672B">
        <w:t>bataillé contre les Malais</w:t>
      </w:r>
      <w:r w:rsidR="00A01FD3" w:rsidRPr="00C3672B">
        <w:t xml:space="preserve">, </w:t>
      </w:r>
      <w:r w:rsidRPr="00C3672B">
        <w:t>conquis les bonnes grâces du sultan de Ternate</w:t>
      </w:r>
      <w:r w:rsidR="00A01FD3" w:rsidRPr="00C3672B">
        <w:t xml:space="preserve">, </w:t>
      </w:r>
      <w:r w:rsidRPr="00C3672B">
        <w:t>vu ses deux cents femmes vêtues de soie blanche</w:t>
      </w:r>
      <w:r w:rsidR="00A01FD3" w:rsidRPr="00C3672B">
        <w:t xml:space="preserve">, </w:t>
      </w:r>
      <w:r w:rsidRPr="00C3672B">
        <w:t>dansé des canaries processionnelles avec les poutries et les bockies en couronnes de fleurs du frangipanier dont le parfum excite l</w:t>
      </w:r>
      <w:r w:rsidR="00A01FD3" w:rsidRPr="00C3672B">
        <w:t>’</w:t>
      </w:r>
      <w:r w:rsidRPr="00C3672B">
        <w:t>amour</w:t>
      </w:r>
      <w:r w:rsidR="00A01FD3" w:rsidRPr="00C3672B">
        <w:t xml:space="preserve">. </w:t>
      </w:r>
      <w:r w:rsidRPr="00C3672B">
        <w:t>Il avait atteint Tidore dont la haute montagne est surmontée d</w:t>
      </w:r>
      <w:r w:rsidR="00A01FD3" w:rsidRPr="00C3672B">
        <w:t>’</w:t>
      </w:r>
      <w:r w:rsidRPr="00C3672B">
        <w:t>un panache de flammes</w:t>
      </w:r>
      <w:r w:rsidR="00A01FD3" w:rsidRPr="00C3672B">
        <w:t xml:space="preserve">, </w:t>
      </w:r>
      <w:r w:rsidRPr="00C3672B">
        <w:t>Halmaheira où Saavédra avait élevé un fort</w:t>
      </w:r>
      <w:r w:rsidR="00A01FD3" w:rsidRPr="00C3672B">
        <w:t xml:space="preserve">. </w:t>
      </w:r>
      <w:r w:rsidRPr="00C3672B">
        <w:t>Il était difficile d</w:t>
      </w:r>
      <w:r w:rsidR="00A01FD3" w:rsidRPr="00C3672B">
        <w:t>’</w:t>
      </w:r>
      <w:r w:rsidRPr="00C3672B">
        <w:t>aller plus loin</w:t>
      </w:r>
      <w:r w:rsidR="00A01FD3" w:rsidRPr="00C3672B">
        <w:t xml:space="preserve">, </w:t>
      </w:r>
      <w:r w:rsidRPr="00C3672B">
        <w:t>car</w:t>
      </w:r>
      <w:r w:rsidR="00A01FD3" w:rsidRPr="00C3672B">
        <w:t xml:space="preserve">, </w:t>
      </w:r>
      <w:r w:rsidRPr="00C3672B">
        <w:t>au dire des pilotes</w:t>
      </w:r>
      <w:r w:rsidR="00A01FD3" w:rsidRPr="00C3672B">
        <w:t xml:space="preserve">, </w:t>
      </w:r>
      <w:r w:rsidRPr="00C3672B">
        <w:t>on trouvait bien encore</w:t>
      </w:r>
      <w:r w:rsidR="00A01FD3" w:rsidRPr="00C3672B">
        <w:t xml:space="preserve">, </w:t>
      </w:r>
      <w:r w:rsidRPr="00C3672B">
        <w:t>vers le sud</w:t>
      </w:r>
      <w:r w:rsidR="00A01FD3" w:rsidRPr="00C3672B">
        <w:t xml:space="preserve">, </w:t>
      </w:r>
      <w:r w:rsidRPr="00C3672B">
        <w:t>quelques îlots dangereux</w:t>
      </w:r>
      <w:r w:rsidR="00A01FD3" w:rsidRPr="00C3672B">
        <w:t xml:space="preserve">, </w:t>
      </w:r>
      <w:r w:rsidRPr="00C3672B">
        <w:t>puis ce n</w:t>
      </w:r>
      <w:r w:rsidR="00A01FD3" w:rsidRPr="00C3672B">
        <w:t>’</w:t>
      </w:r>
      <w:r w:rsidRPr="00C3672B">
        <w:t>était plus qu</w:t>
      </w:r>
      <w:r w:rsidR="00A01FD3" w:rsidRPr="00C3672B">
        <w:t>’</w:t>
      </w:r>
      <w:r w:rsidRPr="00C3672B">
        <w:t>une mer sans fin</w:t>
      </w:r>
      <w:r w:rsidR="00A01FD3" w:rsidRPr="00C3672B">
        <w:t xml:space="preserve">. </w:t>
      </w:r>
      <w:r w:rsidRPr="00C3672B">
        <w:t>Cependant</w:t>
      </w:r>
      <w:r w:rsidR="00A01FD3" w:rsidRPr="00C3672B">
        <w:t xml:space="preserve">, </w:t>
      </w:r>
      <w:r w:rsidRPr="00C3672B">
        <w:t>sa caravelle avait mouillé dans les criques des grandes îles de l</w:t>
      </w:r>
      <w:r w:rsidR="00A01FD3" w:rsidRPr="00C3672B">
        <w:t>’</w:t>
      </w:r>
      <w:r w:rsidRPr="00C3672B">
        <w:t>Est</w:t>
      </w:r>
      <w:r w:rsidR="00A01FD3" w:rsidRPr="00C3672B">
        <w:t xml:space="preserve">, </w:t>
      </w:r>
      <w:r w:rsidRPr="00C3672B">
        <w:t>où vit le manucodiaque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est un oiseau rare</w:t>
      </w:r>
      <w:r w:rsidR="00A01FD3" w:rsidRPr="00C3672B">
        <w:t xml:space="preserve">, </w:t>
      </w:r>
      <w:r w:rsidRPr="00C3672B">
        <w:t>semblant fait de verre filé</w:t>
      </w:r>
      <w:r w:rsidR="00A01FD3" w:rsidRPr="00C3672B">
        <w:t xml:space="preserve">, </w:t>
      </w:r>
      <w:r w:rsidRPr="00C3672B">
        <w:t>couleur d</w:t>
      </w:r>
      <w:r w:rsidR="00A01FD3" w:rsidRPr="00C3672B">
        <w:t>’</w:t>
      </w:r>
      <w:r w:rsidRPr="00C3672B">
        <w:t>écarlate</w:t>
      </w:r>
      <w:r w:rsidR="00A01FD3" w:rsidRPr="00C3672B">
        <w:t xml:space="preserve">, </w:t>
      </w:r>
      <w:r w:rsidRPr="00C3672B">
        <w:t>et sa queue porte deux mains avec lesquelles il se suspend aux arbres</w:t>
      </w:r>
      <w:r w:rsidR="00A01FD3" w:rsidRPr="00C3672B">
        <w:t xml:space="preserve">. </w:t>
      </w:r>
      <w:r w:rsidRPr="00C3672B">
        <w:t>Comme l</w:t>
      </w:r>
      <w:r w:rsidR="00A01FD3" w:rsidRPr="00C3672B">
        <w:t>’</w:t>
      </w:r>
      <w:r w:rsidRPr="00C3672B">
        <w:t>oiseau de paradis</w:t>
      </w:r>
      <w:r w:rsidR="00A01FD3" w:rsidRPr="00C3672B">
        <w:t xml:space="preserve">, </w:t>
      </w:r>
      <w:r w:rsidRPr="00C3672B">
        <w:t>qui a la même patrie</w:t>
      </w:r>
      <w:r w:rsidR="00A01FD3" w:rsidRPr="00C3672B">
        <w:t xml:space="preserve">, </w:t>
      </w:r>
      <w:r w:rsidRPr="00C3672B">
        <w:t>il n</w:t>
      </w:r>
      <w:r w:rsidR="00A01FD3" w:rsidRPr="00C3672B">
        <w:t>’</w:t>
      </w:r>
      <w:r w:rsidRPr="00C3672B">
        <w:t>a point de pieds et niche dans les rayons du soleil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est le roi des oiseaux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les guide</w:t>
      </w:r>
      <w:r w:rsidR="00A01FD3" w:rsidRPr="00C3672B">
        <w:t xml:space="preserve">, </w:t>
      </w:r>
      <w:r w:rsidRPr="00C3672B">
        <w:t>go</w:t>
      </w:r>
      <w:r w:rsidRPr="00C3672B">
        <w:rPr>
          <w:rFonts w:cs="Amasis30"/>
        </w:rPr>
        <w:t>û</w:t>
      </w:r>
      <w:r w:rsidRPr="00C3672B">
        <w:t>te avant eux l</w:t>
      </w:r>
      <w:r w:rsidR="00A01FD3" w:rsidRPr="00C3672B">
        <w:rPr>
          <w:rFonts w:cs="Amasis30"/>
        </w:rPr>
        <w:t>’</w:t>
      </w:r>
      <w:r w:rsidRPr="00C3672B">
        <w:t>eau des sources</w:t>
      </w:r>
      <w:r w:rsidR="00A01FD3" w:rsidRPr="00C3672B">
        <w:t xml:space="preserve">, </w:t>
      </w:r>
      <w:r w:rsidRPr="00C3672B">
        <w:t>de peur qu</w:t>
      </w:r>
      <w:r w:rsidR="00A01FD3" w:rsidRPr="00C3672B">
        <w:rPr>
          <w:rFonts w:cs="Amasis30"/>
        </w:rPr>
        <w:t>’</w:t>
      </w:r>
      <w:r w:rsidRPr="00C3672B">
        <w:t>elle soit empoisonn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et il les pr</w:t>
      </w:r>
      <w:r w:rsidRPr="00C3672B">
        <w:rPr>
          <w:rFonts w:cs="Amasis30"/>
        </w:rPr>
        <w:t>é</w:t>
      </w:r>
      <w:r w:rsidRPr="00C3672B">
        <w:t>vient des emb</w:t>
      </w:r>
      <w:r w:rsidRPr="00C3672B">
        <w:rPr>
          <w:rFonts w:cs="Amasis30"/>
        </w:rPr>
        <w:t>û</w:t>
      </w:r>
      <w:r w:rsidRPr="00C3672B">
        <w:t>ches des hommes</w:t>
      </w:r>
      <w:r w:rsidR="00A01FD3" w:rsidRPr="00C3672B">
        <w:t>.</w:t>
      </w:r>
    </w:p>
    <w:p w14:paraId="0D702F8E" w14:textId="77777777" w:rsidR="00A01FD3" w:rsidRPr="00C3672B" w:rsidRDefault="00A13117" w:rsidP="00A13117">
      <w:pPr>
        <w:pStyle w:val="Taille-1Normal"/>
      </w:pPr>
      <w:r w:rsidRPr="00C3672B">
        <w:t>Il revoyait maintenant la forêt vierge</w:t>
      </w:r>
      <w:r w:rsidR="00A01FD3" w:rsidRPr="00C3672B">
        <w:t xml:space="preserve">, </w:t>
      </w:r>
      <w:r w:rsidRPr="00C3672B">
        <w:t>si grande</w:t>
      </w:r>
      <w:r w:rsidR="00A01FD3" w:rsidRPr="00C3672B">
        <w:t xml:space="preserve">, </w:t>
      </w:r>
      <w:r w:rsidRPr="00C3672B">
        <w:t>avec ses arbres hauts et droits</w:t>
      </w:r>
      <w:r w:rsidR="00A01FD3" w:rsidRPr="00C3672B">
        <w:t xml:space="preserve">, </w:t>
      </w:r>
      <w:r w:rsidRPr="00C3672B">
        <w:t>montant comme les piliers d</w:t>
      </w:r>
      <w:r w:rsidR="00A01FD3" w:rsidRPr="00C3672B">
        <w:t>’</w:t>
      </w:r>
      <w:r w:rsidRPr="00C3672B">
        <w:t>une nef gigantesque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heureux d</w:t>
      </w:r>
      <w:r w:rsidR="00A01FD3" w:rsidRPr="00C3672B">
        <w:t>’</w:t>
      </w:r>
      <w:r w:rsidRPr="00C3672B">
        <w:t>échapper à lui-même</w:t>
      </w:r>
      <w:r w:rsidR="00A01FD3" w:rsidRPr="00C3672B">
        <w:t xml:space="preserve">, </w:t>
      </w:r>
      <w:r w:rsidRPr="00C3672B">
        <w:t>il se replongeait</w:t>
      </w:r>
      <w:r w:rsidR="00A01FD3" w:rsidRPr="00C3672B">
        <w:t xml:space="preserve">, </w:t>
      </w:r>
      <w:r w:rsidRPr="00C3672B">
        <w:t>par la pensée</w:t>
      </w:r>
      <w:r w:rsidR="00A01FD3" w:rsidRPr="00C3672B">
        <w:t xml:space="preserve">, </w:t>
      </w:r>
      <w:r w:rsidRPr="00C3672B">
        <w:t>dans cette atmosphère surchauffée</w:t>
      </w:r>
      <w:r w:rsidR="00A01FD3" w:rsidRPr="00C3672B">
        <w:t xml:space="preserve">, </w:t>
      </w:r>
      <w:r w:rsidRPr="00C3672B">
        <w:t>chargée d</w:t>
      </w:r>
      <w:r w:rsidR="00A01FD3" w:rsidRPr="00C3672B">
        <w:t>’</w:t>
      </w:r>
      <w:r w:rsidRPr="00C3672B">
        <w:t>effluves balsamiques</w:t>
      </w:r>
      <w:r w:rsidR="00A01FD3" w:rsidRPr="00C3672B">
        <w:t xml:space="preserve">, </w:t>
      </w:r>
      <w:r w:rsidRPr="00C3672B">
        <w:t>ruisselante de gouttelettes de pluie</w:t>
      </w:r>
      <w:r w:rsidR="00A01FD3" w:rsidRPr="00C3672B">
        <w:t xml:space="preserve">, </w:t>
      </w:r>
      <w:r w:rsidRPr="00C3672B">
        <w:t>et il songeait à cette obscurité bleuâtre que le soleil ne parvenait pas à percer</w:t>
      </w:r>
      <w:r w:rsidR="00A01FD3" w:rsidRPr="00C3672B">
        <w:t>.</w:t>
      </w:r>
    </w:p>
    <w:p w14:paraId="23DD17F4" w14:textId="1D57B312" w:rsidR="00A01FD3" w:rsidRPr="00C3672B" w:rsidRDefault="00A13117" w:rsidP="00A13117">
      <w:pPr>
        <w:pStyle w:val="Taille-1Normal"/>
      </w:pPr>
      <w:r w:rsidRPr="00C3672B">
        <w:t>Que n</w:t>
      </w:r>
      <w:r w:rsidR="00A01FD3" w:rsidRPr="00C3672B">
        <w:t>’</w:t>
      </w:r>
      <w:r w:rsidRPr="00C3672B">
        <w:t>était-il resté avec ces prêtres portugais qui le suppliaient de ne point partir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! </w:t>
      </w:r>
      <w:r w:rsidRPr="00C3672B">
        <w:t>Mais sa soif des nouveaut</w:t>
      </w:r>
      <w:r w:rsidRPr="00C3672B">
        <w:rPr>
          <w:rFonts w:cs="Amasis30"/>
        </w:rPr>
        <w:t>é</w:t>
      </w:r>
      <w:r w:rsidRPr="00C3672B">
        <w:t xml:space="preserve">s </w:t>
      </w:r>
      <w:r w:rsidRPr="00C3672B">
        <w:rPr>
          <w:rFonts w:cs="Amasis30"/>
        </w:rPr>
        <w:t>é</w:t>
      </w:r>
      <w:r w:rsidRPr="00C3672B">
        <w:t>tait si grande qu</w:t>
      </w:r>
      <w:r w:rsidR="00A01FD3" w:rsidRPr="00C3672B">
        <w:rPr>
          <w:rFonts w:cs="Amasis30"/>
        </w:rPr>
        <w:t>’</w:t>
      </w:r>
      <w:r w:rsidRPr="00C3672B">
        <w:t xml:space="preserve">il lui avait fallu aller </w:t>
      </w:r>
      <w:r w:rsidRPr="00C3672B">
        <w:rPr>
          <w:rFonts w:cs="Amasis30"/>
        </w:rPr>
        <w:t>à</w:t>
      </w:r>
      <w:r w:rsidRPr="00C3672B">
        <w:t xml:space="preserve"> Lu</w:t>
      </w:r>
      <w:r w:rsidRPr="00C3672B">
        <w:rPr>
          <w:rFonts w:cs="Amasis30"/>
        </w:rPr>
        <w:t>ç</w:t>
      </w:r>
      <w:r w:rsidRPr="00C3672B">
        <w:t>on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Manille</w:t>
      </w:r>
      <w:r w:rsidR="00A01FD3" w:rsidRPr="00C3672B">
        <w:t xml:space="preserve">, </w:t>
      </w:r>
      <w:r w:rsidRPr="00C3672B">
        <w:t xml:space="preserve">et aussi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î</w:t>
      </w:r>
      <w:r w:rsidRPr="00C3672B">
        <w:t>le de Banka</w:t>
      </w:r>
      <w:r w:rsidR="00A01FD3" w:rsidRPr="00C3672B">
        <w:t xml:space="preserve">, </w:t>
      </w:r>
      <w:r w:rsidRPr="00C3672B">
        <w:t>o</w:t>
      </w:r>
      <w:r w:rsidRPr="00C3672B">
        <w:rPr>
          <w:rFonts w:cs="Amasis30"/>
        </w:rPr>
        <w:t>ù</w:t>
      </w:r>
      <w:r w:rsidRPr="00C3672B">
        <w:t xml:space="preserve"> les Malais exploitent des mines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tain</w:t>
      </w:r>
      <w:r w:rsidR="00A01FD3" w:rsidRPr="00C3672B">
        <w:t xml:space="preserve">. </w:t>
      </w:r>
      <w:r w:rsidRPr="00C3672B">
        <w:t>Et puis il avait continu</w:t>
      </w:r>
      <w:r w:rsidRPr="00C3672B">
        <w:rPr>
          <w:rFonts w:cs="Amasis30"/>
        </w:rPr>
        <w:t>é</w:t>
      </w:r>
      <w:r w:rsidR="001D3D9A">
        <w:rPr>
          <w:rFonts w:cs="Amasis30"/>
        </w:rPr>
        <w:t xml:space="preserve"> </w:t>
      </w:r>
      <w:r w:rsidRPr="00C3672B">
        <w:rPr>
          <w:rFonts w:cs="Amasis30"/>
        </w:rPr>
        <w:t>à</w:t>
      </w:r>
      <w:r w:rsidRPr="00C3672B">
        <w:t xml:space="preserve"> voyager</w:t>
      </w:r>
      <w:r w:rsidR="00A01FD3" w:rsidRPr="00C3672B">
        <w:t xml:space="preserve">, </w:t>
      </w:r>
      <w:r w:rsidRPr="00C3672B">
        <w:t>pour apprendre</w:t>
      </w:r>
      <w:r w:rsidR="00A01FD3" w:rsidRPr="00C3672B">
        <w:t xml:space="preserve">. </w:t>
      </w:r>
      <w:r w:rsidRPr="00C3672B">
        <w:t>Dans les hypog</w:t>
      </w:r>
      <w:r w:rsidRPr="00C3672B">
        <w:rPr>
          <w:rFonts w:cs="Amasis30"/>
        </w:rPr>
        <w:t>é</w:t>
      </w:r>
      <w:r w:rsidRPr="00C3672B">
        <w:t>es de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gypte</w:t>
      </w:r>
      <w:r w:rsidR="00A01FD3" w:rsidRPr="00C3672B">
        <w:t xml:space="preserve">, </w:t>
      </w:r>
      <w:r w:rsidRPr="00C3672B">
        <w:t>il avait cherch</w:t>
      </w:r>
      <w:r w:rsidRPr="00C3672B">
        <w:rPr>
          <w:rFonts w:cs="Amasis30"/>
        </w:rPr>
        <w:t>é</w:t>
      </w:r>
      <w:r w:rsidR="001D3D9A">
        <w:rPr>
          <w:rFonts w:cs="Amasis30"/>
        </w:rPr>
        <w:t xml:space="preserve"> </w:t>
      </w:r>
      <w:r w:rsidRPr="00C3672B">
        <w:rPr>
          <w:rFonts w:cs="Amasis30"/>
        </w:rPr>
        <w:t>à</w:t>
      </w:r>
      <w:r w:rsidRPr="00C3672B">
        <w:t xml:space="preserve"> surprendre les secrets des morts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des vieux</w:t>
      </w:r>
      <w:r w:rsidR="00A01FD3" w:rsidRPr="00C3672B">
        <w:t xml:space="preserve">, </w:t>
      </w:r>
      <w:r w:rsidRPr="00C3672B">
        <w:t>pers</w:t>
      </w:r>
      <w:r w:rsidRPr="00C3672B">
        <w:rPr>
          <w:rFonts w:cs="Amasis30"/>
        </w:rPr>
        <w:t>é</w:t>
      </w:r>
      <w:r w:rsidRPr="00C3672B">
        <w:t>cut</w:t>
      </w:r>
      <w:r w:rsidRPr="00C3672B">
        <w:rPr>
          <w:rFonts w:cs="Amasis30"/>
        </w:rPr>
        <w:t>é</w:t>
      </w:r>
      <w:r w:rsidRPr="00C3672B">
        <w:t>s par les gens de Mahom</w:t>
      </w:r>
      <w:r w:rsidR="00A01FD3" w:rsidRPr="00C3672B">
        <w:t xml:space="preserve">, </w:t>
      </w:r>
      <w:r w:rsidRPr="00C3672B">
        <w:t>lui avaient r</w:t>
      </w:r>
      <w:r w:rsidRPr="00C3672B">
        <w:rPr>
          <w:rFonts w:cs="Amasis30"/>
        </w:rPr>
        <w:t>é</w:t>
      </w:r>
      <w:r w:rsidRPr="00C3672B">
        <w:t>v</w:t>
      </w:r>
      <w:r w:rsidRPr="00C3672B">
        <w:rPr>
          <w:rFonts w:cs="Amasis30"/>
        </w:rPr>
        <w:t>é</w:t>
      </w:r>
      <w:r w:rsidRPr="00C3672B">
        <w:t>l</w:t>
      </w:r>
      <w:r w:rsidRPr="00C3672B">
        <w:rPr>
          <w:rFonts w:cs="Amasis30"/>
        </w:rPr>
        <w:t>é</w:t>
      </w:r>
      <w:r w:rsidRPr="00C3672B">
        <w:t xml:space="preserve"> le myst</w:t>
      </w:r>
      <w:r w:rsidRPr="00C3672B">
        <w:rPr>
          <w:rFonts w:cs="Amasis30"/>
        </w:rPr>
        <w:t>è</w:t>
      </w:r>
      <w:r w:rsidRPr="00C3672B">
        <w:t>re du scorpion</w:t>
      </w:r>
      <w:r w:rsidR="00A01FD3" w:rsidRPr="00C3672B">
        <w:t xml:space="preserve">. </w:t>
      </w:r>
      <w:r w:rsidRPr="00C3672B">
        <w:t>Il se rappelait leur voix chevrotante</w:t>
      </w:r>
      <w:r w:rsidR="00A01FD3" w:rsidRPr="00C3672B">
        <w:t xml:space="preserve">, </w:t>
      </w:r>
      <w:r w:rsidRPr="00C3672B">
        <w:t>quand ils lui disaient les arcanes que leurs ancêtres tenaient des derniers sacerdo</w:t>
      </w:r>
      <w:r w:rsidR="000E254F">
        <w:t>t</w:t>
      </w:r>
      <w:r w:rsidRPr="00C3672B">
        <w:t>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 xml:space="preserve">la mort </w:t>
      </w:r>
      <w:r w:rsidRPr="00C3672B">
        <w:lastRenderedPageBreak/>
        <w:t>d</w:t>
      </w:r>
      <w:r w:rsidR="00A01FD3" w:rsidRPr="00C3672B">
        <w:rPr>
          <w:rFonts w:cs="Amasis30"/>
        </w:rPr>
        <w:t>’</w:t>
      </w:r>
      <w:r w:rsidRPr="00C3672B">
        <w:t>Osiris</w:t>
      </w:r>
      <w:r w:rsidR="00A01FD3" w:rsidRPr="00C3672B">
        <w:t xml:space="preserve">, </w:t>
      </w:r>
      <w:r w:rsidRPr="00C3672B">
        <w:t>le Rituel des Juges</w:t>
      </w:r>
      <w:r w:rsidR="00A01FD3" w:rsidRPr="00C3672B">
        <w:t xml:space="preserve">, </w:t>
      </w:r>
      <w:r w:rsidRPr="00C3672B">
        <w:t xml:space="preserve">le Livre des </w:t>
      </w:r>
      <w:r w:rsidRPr="00C3672B">
        <w:rPr>
          <w:rFonts w:cs="Amasis30"/>
        </w:rPr>
        <w:t>Â</w:t>
      </w:r>
      <w:r w:rsidRPr="00C3672B">
        <w:t>mes</w:t>
      </w:r>
      <w:r w:rsidR="00A01FD3" w:rsidRPr="00C3672B">
        <w:t xml:space="preserve">, </w:t>
      </w:r>
      <w:r w:rsidRPr="00C3672B">
        <w:t>la douleur d</w:t>
      </w:r>
      <w:r w:rsidR="00A01FD3" w:rsidRPr="00C3672B">
        <w:rPr>
          <w:rFonts w:cs="Amasis30"/>
        </w:rPr>
        <w:t>’</w:t>
      </w:r>
      <w:r w:rsidRPr="00C3672B">
        <w:t>Isis</w:t>
      </w:r>
      <w:r w:rsidR="00A01FD3" w:rsidRPr="00C3672B">
        <w:t xml:space="preserve">, </w:t>
      </w:r>
      <w:r w:rsidRPr="00C3672B">
        <w:t>le d</w:t>
      </w:r>
      <w:r w:rsidRPr="00C3672B">
        <w:rPr>
          <w:rFonts w:cs="Amasis30"/>
        </w:rPr>
        <w:t>é</w:t>
      </w:r>
      <w:r w:rsidRPr="00C3672B">
        <w:t>vouement du fid</w:t>
      </w:r>
      <w:r w:rsidRPr="00C3672B">
        <w:rPr>
          <w:rFonts w:cs="Amasis30"/>
        </w:rPr>
        <w:t>è</w:t>
      </w:r>
      <w:r w:rsidRPr="00C3672B">
        <w:t>le Anubis</w:t>
      </w:r>
      <w:r w:rsidR="00A01FD3" w:rsidRPr="00C3672B">
        <w:t xml:space="preserve">, </w:t>
      </w:r>
      <w:r w:rsidRPr="00C3672B">
        <w:t>les cynoc</w:t>
      </w:r>
      <w:r w:rsidRPr="00C3672B">
        <w:rPr>
          <w:rFonts w:cs="Amasis30"/>
        </w:rPr>
        <w:t>é</w:t>
      </w:r>
      <w:r w:rsidRPr="00C3672B">
        <w:t>phales gardiens des tombeaux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encore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en était allé</w:t>
      </w:r>
      <w:r w:rsidR="00A01FD3" w:rsidRPr="00C3672B">
        <w:t xml:space="preserve">, </w:t>
      </w:r>
      <w:r w:rsidRPr="00C3672B">
        <w:t>pour entendre la parole des Parsis et des Guèbres</w:t>
      </w:r>
      <w:r w:rsidR="00A01FD3" w:rsidRPr="00C3672B">
        <w:t xml:space="preserve">, </w:t>
      </w:r>
      <w:r w:rsidRPr="00C3672B">
        <w:t>adorateurs du feu</w:t>
      </w:r>
      <w:r w:rsidR="00A01FD3" w:rsidRPr="00C3672B">
        <w:t xml:space="preserve">, </w:t>
      </w:r>
      <w:r w:rsidRPr="00C3672B">
        <w:t>qui font manger leurs morts par les oiseaux du ciel</w:t>
      </w:r>
      <w:r w:rsidR="00A01FD3" w:rsidRPr="00C3672B">
        <w:t xml:space="preserve">. </w:t>
      </w:r>
      <w:r w:rsidRPr="00C3672B">
        <w:t>Il ne s</w:t>
      </w:r>
      <w:r w:rsidR="00A01FD3" w:rsidRPr="00C3672B">
        <w:t>’</w:t>
      </w:r>
      <w:r w:rsidRPr="00C3672B">
        <w:t>était pas scandalisé de ces choses</w:t>
      </w:r>
      <w:r w:rsidR="00A01FD3" w:rsidRPr="00C3672B">
        <w:t xml:space="preserve">, </w:t>
      </w:r>
      <w:r w:rsidRPr="00C3672B">
        <w:t>non plus que des sorciers des Nègres</w:t>
      </w:r>
      <w:r w:rsidR="00A01FD3" w:rsidRPr="00C3672B">
        <w:t xml:space="preserve">. </w:t>
      </w:r>
      <w:r w:rsidRPr="00C3672B">
        <w:t>Ceux-là n</w:t>
      </w:r>
      <w:r w:rsidR="00A01FD3" w:rsidRPr="00C3672B">
        <w:t>’</w:t>
      </w:r>
      <w:r w:rsidRPr="00C3672B">
        <w:t>étaient cependant guère sages</w:t>
      </w:r>
      <w:r w:rsidR="00A01FD3" w:rsidRPr="00C3672B">
        <w:t xml:space="preserve">, </w:t>
      </w:r>
      <w:r w:rsidRPr="00C3672B">
        <w:t>car ils clouaient les crânes des voyageurs au tronc des arbres et s</w:t>
      </w:r>
      <w:r w:rsidR="00A01FD3" w:rsidRPr="00C3672B">
        <w:t>’</w:t>
      </w:r>
      <w:r w:rsidRPr="00C3672B">
        <w:t>imaginaient que les harpes suspendues aux branches des sycomores étaient touchées la nuit par les Esprits</w:t>
      </w:r>
      <w:r w:rsidR="00A01FD3" w:rsidRPr="00C3672B">
        <w:t xml:space="preserve">. </w:t>
      </w:r>
      <w:r w:rsidRPr="00C3672B">
        <w:t>Ce qui l</w:t>
      </w:r>
      <w:r w:rsidR="00A01FD3" w:rsidRPr="00C3672B">
        <w:t>’</w:t>
      </w:r>
      <w:r w:rsidRPr="00C3672B">
        <w:t>amena à penser aux derviches qui tournaient</w:t>
      </w:r>
      <w:r w:rsidR="00A01FD3" w:rsidRPr="00C3672B">
        <w:t xml:space="preserve">, </w:t>
      </w:r>
      <w:r w:rsidRPr="00C3672B">
        <w:t>à en mourir</w:t>
      </w:r>
      <w:r w:rsidR="00A01FD3" w:rsidRPr="00C3672B">
        <w:t xml:space="preserve">, </w:t>
      </w:r>
      <w:r w:rsidRPr="00C3672B">
        <w:t>avec des robes en forme de cloche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autres se tailladaient le visage avec des lames tranchantes</w:t>
      </w:r>
      <w:r w:rsidR="00A01FD3" w:rsidRPr="00C3672B">
        <w:t xml:space="preserve">, </w:t>
      </w:r>
      <w:r w:rsidRPr="00C3672B">
        <w:t>et ils paraissaient pleurer du sang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autres</w:t>
      </w:r>
      <w:r w:rsidR="00A01FD3" w:rsidRPr="00C3672B">
        <w:t xml:space="preserve">, </w:t>
      </w:r>
      <w:r w:rsidRPr="00C3672B">
        <w:t>encore</w:t>
      </w:r>
      <w:r w:rsidR="00A01FD3" w:rsidRPr="00C3672B">
        <w:t xml:space="preserve">, </w:t>
      </w:r>
      <w:r w:rsidRPr="00C3672B">
        <w:t>exhibaient</w:t>
      </w:r>
      <w:r w:rsidR="00A01FD3" w:rsidRPr="00C3672B">
        <w:t xml:space="preserve">, </w:t>
      </w:r>
      <w:r w:rsidRPr="00C3672B">
        <w:t>au son des fl</w:t>
      </w:r>
      <w:r w:rsidRPr="00C3672B">
        <w:rPr>
          <w:rFonts w:cs="Amasis30"/>
        </w:rPr>
        <w:t>û</w:t>
      </w:r>
      <w:r w:rsidRPr="00C3672B">
        <w:t>tes</w:t>
      </w:r>
      <w:r w:rsidR="00A01FD3" w:rsidRPr="00C3672B">
        <w:t xml:space="preserve">, </w:t>
      </w:r>
      <w:r w:rsidRPr="00C3672B">
        <w:t>des serpents enroul</w:t>
      </w:r>
      <w:r w:rsidRPr="00C3672B">
        <w:rPr>
          <w:rFonts w:cs="Amasis30"/>
        </w:rPr>
        <w:t>é</w:t>
      </w:r>
      <w:r w:rsidRPr="00C3672B">
        <w:t>s dans des corbeilles</w:t>
      </w:r>
      <w:r w:rsidR="00A01FD3" w:rsidRPr="00C3672B">
        <w:t xml:space="preserve">, </w:t>
      </w:r>
      <w:r w:rsidRPr="00C3672B">
        <w:t>et puis ils les faisaient danser</w:t>
      </w:r>
      <w:r w:rsidR="00A01FD3" w:rsidRPr="00C3672B">
        <w:t>.</w:t>
      </w:r>
    </w:p>
    <w:p w14:paraId="73ECBC69" w14:textId="77777777" w:rsidR="00A01FD3" w:rsidRPr="00C3672B" w:rsidRDefault="00A13117" w:rsidP="00A13117">
      <w:pPr>
        <w:pStyle w:val="Taille-1Normal"/>
      </w:pPr>
      <w:r w:rsidRPr="00C3672B">
        <w:t>Les hommes pouvaient être</w:t>
      </w:r>
      <w:r w:rsidR="00A01FD3" w:rsidRPr="00C3672B">
        <w:t xml:space="preserve">, </w:t>
      </w:r>
      <w:r w:rsidRPr="00C3672B">
        <w:t>après tout</w:t>
      </w:r>
      <w:r w:rsidR="00A01FD3" w:rsidRPr="00C3672B">
        <w:t xml:space="preserve">, </w:t>
      </w:r>
      <w:r w:rsidRPr="00C3672B">
        <w:t>aussi extravagants que les femmes</w:t>
      </w:r>
      <w:r w:rsidR="00A01FD3" w:rsidRPr="00C3672B">
        <w:t xml:space="preserve">. </w:t>
      </w:r>
      <w:r w:rsidRPr="00C3672B">
        <w:t>Et il restait pensif</w:t>
      </w:r>
      <w:r w:rsidR="00A01FD3" w:rsidRPr="00C3672B">
        <w:t xml:space="preserve">, </w:t>
      </w:r>
      <w:r w:rsidRPr="00C3672B">
        <w:t>regrettant peut-être d</w:t>
      </w:r>
      <w:r w:rsidR="00A01FD3" w:rsidRPr="00C3672B">
        <w:t>’</w:t>
      </w:r>
      <w:r w:rsidRPr="00C3672B">
        <w:t>avoir</w:t>
      </w:r>
      <w:r w:rsidR="00A01FD3" w:rsidRPr="00C3672B">
        <w:t xml:space="preserve">, </w:t>
      </w:r>
      <w:r w:rsidRPr="00C3672B">
        <w:t>en renonçant à l</w:t>
      </w:r>
      <w:r w:rsidR="00A01FD3" w:rsidRPr="00C3672B">
        <w:t>’</w:t>
      </w:r>
      <w:r w:rsidRPr="00C3672B">
        <w:t>action</w:t>
      </w:r>
      <w:r w:rsidR="00A01FD3" w:rsidRPr="00C3672B">
        <w:t xml:space="preserve">, </w:t>
      </w:r>
      <w:r w:rsidRPr="00C3672B">
        <w:t>détrempé son esprit et rendu son cœur plus mou</w:t>
      </w:r>
      <w:r w:rsidR="00A01FD3" w:rsidRPr="00C3672B">
        <w:t xml:space="preserve">. </w:t>
      </w:r>
      <w:r w:rsidRPr="00C3672B">
        <w:t>Et il se déclara qu</w:t>
      </w:r>
      <w:r w:rsidR="00A01FD3" w:rsidRPr="00C3672B">
        <w:t>’</w:t>
      </w:r>
      <w:r w:rsidRPr="00C3672B">
        <w:t>on ne devait croire à rien</w:t>
      </w:r>
      <w:r w:rsidR="00A01FD3" w:rsidRPr="00C3672B">
        <w:t xml:space="preserve">. </w:t>
      </w:r>
      <w:r w:rsidRPr="00C3672B">
        <w:t>Car les religions ne sont que des travestissements successifs d</w:t>
      </w:r>
      <w:r w:rsidR="00A01FD3" w:rsidRPr="00C3672B">
        <w:t>’</w:t>
      </w:r>
      <w:r w:rsidRPr="00C3672B">
        <w:t>une idée première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sciences sans objet</w:t>
      </w:r>
      <w:r w:rsidR="00A01FD3" w:rsidRPr="00C3672B">
        <w:t xml:space="preserve">, </w:t>
      </w:r>
      <w:r w:rsidRPr="00C3672B">
        <w:t xml:space="preserve">elles ne sauraient suffire </w:t>
      </w:r>
      <w:r w:rsidRPr="00C3672B">
        <w:rPr>
          <w:rFonts w:cs="Amasis30"/>
        </w:rPr>
        <w:t>à</w:t>
      </w:r>
      <w:r w:rsidRPr="00C3672B">
        <w:t xml:space="preserve"> ceux qui</w:t>
      </w:r>
      <w:r w:rsidR="00A01FD3" w:rsidRPr="00C3672B">
        <w:t xml:space="preserve">, </w:t>
      </w:r>
      <w:r w:rsidRPr="00C3672B">
        <w:t>comme lui</w:t>
      </w:r>
      <w:r w:rsidR="00A01FD3" w:rsidRPr="00C3672B">
        <w:t xml:space="preserve">, </w:t>
      </w:r>
      <w:r w:rsidRPr="00C3672B">
        <w:t>cherchaient l</w:t>
      </w:r>
      <w:r w:rsidR="00A01FD3" w:rsidRPr="00C3672B">
        <w:rPr>
          <w:rFonts w:cs="Amasis30"/>
        </w:rPr>
        <w:t>’</w:t>
      </w:r>
      <w:r w:rsidRPr="00C3672B">
        <w:t>absolu</w:t>
      </w:r>
      <w:r w:rsidR="00A01FD3" w:rsidRPr="00C3672B">
        <w:t xml:space="preserve">, </w:t>
      </w:r>
      <w:r w:rsidRPr="00C3672B">
        <w:t>poursuivaient la raison de la vie</w:t>
      </w:r>
      <w:r w:rsidR="00A01FD3" w:rsidRPr="00C3672B">
        <w:t xml:space="preserve">, </w:t>
      </w:r>
      <w:r w:rsidRPr="00C3672B">
        <w:t>le pourquoi des choses</w:t>
      </w:r>
      <w:r w:rsidR="00A01FD3" w:rsidRPr="00C3672B">
        <w:t>.</w:t>
      </w:r>
    </w:p>
    <w:p w14:paraId="5C050101" w14:textId="77777777" w:rsidR="00A01FD3" w:rsidRPr="00C3672B" w:rsidRDefault="00A13117" w:rsidP="00A13117">
      <w:pPr>
        <w:pStyle w:val="Taille-1Normal"/>
      </w:pPr>
      <w:r w:rsidRPr="00C3672B">
        <w:t>Il se prit à se demander pourquoi il se trouvait sur la terre</w:t>
      </w:r>
      <w:r w:rsidR="00A01FD3" w:rsidRPr="00C3672B">
        <w:t xml:space="preserve">. </w:t>
      </w:r>
      <w:r w:rsidRPr="00C3672B">
        <w:t>Que lui importait la vie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 xml:space="preserve">Elle </w:t>
      </w:r>
      <w:r w:rsidRPr="00C3672B">
        <w:rPr>
          <w:rFonts w:cs="Amasis30"/>
        </w:rPr>
        <w:t>é</w:t>
      </w:r>
      <w:r w:rsidRPr="00C3672B">
        <w:t>tait vide et triste comme un foyer sans feu</w:t>
      </w:r>
      <w:r w:rsidR="00A01FD3" w:rsidRPr="00C3672B">
        <w:t xml:space="preserve">. </w:t>
      </w:r>
      <w:r w:rsidRPr="00C3672B">
        <w:t xml:space="preserve">Et pourtant il </w:t>
      </w:r>
      <w:r w:rsidRPr="00C3672B">
        <w:rPr>
          <w:rFonts w:cs="Amasis30"/>
        </w:rPr>
        <w:t>é</w:t>
      </w:r>
      <w:r w:rsidRPr="00C3672B">
        <w:t>tait encore tr</w:t>
      </w:r>
      <w:r w:rsidRPr="00C3672B">
        <w:rPr>
          <w:rFonts w:cs="Amasis30"/>
        </w:rPr>
        <w:t>è</w:t>
      </w:r>
      <w:r w:rsidRPr="00C3672B">
        <w:t>s jeune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on le croyait vieux</w:t>
      </w:r>
      <w:r w:rsidR="00A01FD3" w:rsidRPr="00C3672B">
        <w:t xml:space="preserve">, </w:t>
      </w:r>
      <w:r w:rsidRPr="00C3672B">
        <w:t>parce qu</w:t>
      </w:r>
      <w:r w:rsidR="00A01FD3" w:rsidRPr="00C3672B">
        <w:rPr>
          <w:rFonts w:cs="Amasis30"/>
        </w:rPr>
        <w:t>’</w:t>
      </w:r>
      <w:r w:rsidRPr="00C3672B">
        <w:t>il avait tout appris</w:t>
      </w:r>
      <w:r w:rsidR="00A01FD3" w:rsidRPr="00C3672B">
        <w:t>.</w:t>
      </w:r>
    </w:p>
    <w:p w14:paraId="47045CC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</w:t>
      </w:r>
      <w:r w:rsidRPr="00C3672B">
        <w:t>’</w:t>
      </w:r>
      <w:r w:rsidR="00A13117" w:rsidRPr="00C3672B">
        <w:t>ai toujours vécu seul</w:t>
      </w:r>
      <w:r w:rsidRPr="00C3672B">
        <w:t xml:space="preserve">, </w:t>
      </w:r>
      <w:r w:rsidR="00A13117" w:rsidRPr="00C3672B">
        <w:t>et beaucoup m</w:t>
      </w:r>
      <w:r w:rsidRPr="00C3672B">
        <w:t>’</w:t>
      </w:r>
      <w:r w:rsidR="00A13117" w:rsidRPr="00C3672B">
        <w:t>ont traité de fou</w:t>
      </w:r>
      <w:r w:rsidRPr="00C3672B">
        <w:t xml:space="preserve">. </w:t>
      </w:r>
      <w:r w:rsidR="00A13117" w:rsidRPr="00C3672B">
        <w:t>Enfoui dans l</w:t>
      </w:r>
      <w:r w:rsidRPr="00C3672B">
        <w:t>’</w:t>
      </w:r>
      <w:r w:rsidR="00A13117" w:rsidRPr="00C3672B">
        <w:t>étude des livres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ai méprisé le monde</w:t>
      </w:r>
      <w:r w:rsidRPr="00C3672B">
        <w:t xml:space="preserve">, </w:t>
      </w:r>
      <w:r w:rsidR="00A13117" w:rsidRPr="00C3672B">
        <w:t>depuis que mes voyages ont pris fin</w:t>
      </w:r>
      <w:r w:rsidRPr="00C3672B">
        <w:t xml:space="preserve">. </w:t>
      </w:r>
      <w:r w:rsidR="00A13117" w:rsidRPr="00C3672B">
        <w:t>Et ç</w:t>
      </w:r>
      <w:r w:rsidRPr="00C3672B">
        <w:t>’</w:t>
      </w:r>
      <w:r w:rsidR="00A13117" w:rsidRPr="00C3672B">
        <w:t>a été là mon tort</w:t>
      </w:r>
      <w:r w:rsidRPr="00C3672B">
        <w:t xml:space="preserve">, </w:t>
      </w:r>
      <w:r w:rsidR="00A13117" w:rsidRPr="00C3672B">
        <w:t>peut-être</w:t>
      </w:r>
      <w:r w:rsidRPr="00C3672B">
        <w:t xml:space="preserve">, </w:t>
      </w:r>
      <w:r w:rsidR="00A13117" w:rsidRPr="00C3672B">
        <w:t>et pourquoi je suis fatigué de tristesse</w:t>
      </w:r>
      <w:r w:rsidRPr="00C3672B">
        <w:t>.</w:t>
      </w:r>
    </w:p>
    <w:p w14:paraId="4936A35C" w14:textId="58370FE2" w:rsidR="00A01FD3" w:rsidRPr="00C3672B" w:rsidRDefault="00A13117" w:rsidP="00A13117">
      <w:pPr>
        <w:pStyle w:val="Taille-1Normal"/>
      </w:pPr>
      <w:r w:rsidRPr="00C3672B">
        <w:t>Et il songeait à l</w:t>
      </w:r>
      <w:r w:rsidR="00A01FD3" w:rsidRPr="00C3672B">
        <w:t>’</w:t>
      </w:r>
      <w:r w:rsidRPr="00C3672B">
        <w:t>inanité de l</w:t>
      </w:r>
      <w:r w:rsidR="00A01FD3" w:rsidRPr="00C3672B">
        <w:t>’</w:t>
      </w:r>
      <w:r w:rsidRPr="00C3672B">
        <w:t>érudition</w:t>
      </w:r>
      <w:r w:rsidR="00A01FD3" w:rsidRPr="00C3672B">
        <w:t xml:space="preserve">, </w:t>
      </w:r>
      <w:r w:rsidRPr="00C3672B">
        <w:t>à la vanité de la science</w:t>
      </w:r>
      <w:r w:rsidR="00A01FD3" w:rsidRPr="00C3672B">
        <w:t xml:space="preserve">, </w:t>
      </w:r>
      <w:r w:rsidRPr="00C3672B">
        <w:t>à l</w:t>
      </w:r>
      <w:r w:rsidR="00A01FD3" w:rsidRPr="00C3672B">
        <w:t>’</w:t>
      </w:r>
      <w:r w:rsidRPr="00C3672B">
        <w:t>incertitude des livres</w:t>
      </w:r>
      <w:r w:rsidR="00A01FD3" w:rsidRPr="00C3672B">
        <w:t xml:space="preserve">. </w:t>
      </w:r>
      <w:r w:rsidRPr="00C3672B">
        <w:t>Il avait tout lu</w:t>
      </w:r>
      <w:r w:rsidR="00A01FD3" w:rsidRPr="00C3672B">
        <w:t xml:space="preserve">, </w:t>
      </w:r>
      <w:r w:rsidRPr="00C3672B">
        <w:t>sur l</w:t>
      </w:r>
      <w:r w:rsidR="00A01FD3" w:rsidRPr="00C3672B">
        <w:t>’</w:t>
      </w:r>
      <w:r w:rsidRPr="00C3672B">
        <w:t>art hermétique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Zozime</w:t>
      </w:r>
      <w:r w:rsidR="00A01FD3" w:rsidRPr="00C3672B">
        <w:t xml:space="preserve">, </w:t>
      </w:r>
      <w:r w:rsidRPr="00C3672B">
        <w:t>Synésius</w:t>
      </w:r>
      <w:r w:rsidR="00A01FD3" w:rsidRPr="00C3672B">
        <w:t xml:space="preserve">, </w:t>
      </w:r>
      <w:r w:rsidRPr="00C3672B">
        <w:t>Isidore</w:t>
      </w:r>
      <w:r w:rsidR="00A01FD3" w:rsidRPr="00C3672B">
        <w:t xml:space="preserve">, </w:t>
      </w:r>
      <w:r w:rsidRPr="00C3672B">
        <w:t>Philarète</w:t>
      </w:r>
      <w:r w:rsidR="00A01FD3" w:rsidRPr="00C3672B">
        <w:t xml:space="preserve">, </w:t>
      </w:r>
      <w:r w:rsidRPr="00C3672B">
        <w:t>Sergius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autres encore</w:t>
      </w:r>
      <w:r w:rsidR="00A01FD3" w:rsidRPr="00C3672B">
        <w:t xml:space="preserve">, </w:t>
      </w:r>
      <w:r w:rsidRPr="00C3672B">
        <w:t>sans compter Sophé l</w:t>
      </w:r>
      <w:r w:rsidR="00A01FD3" w:rsidRPr="00C3672B">
        <w:t>’</w:t>
      </w:r>
      <w:r w:rsidRPr="00C3672B">
        <w:t>Égyptien et l</w:t>
      </w:r>
      <w:r w:rsidR="00A01FD3" w:rsidRPr="00C3672B">
        <w:t>’</w:t>
      </w:r>
      <w:r w:rsidRPr="00C3672B">
        <w:t>astrologue Pétosiris</w:t>
      </w:r>
      <w:r w:rsidR="00A01FD3" w:rsidRPr="00C3672B">
        <w:t xml:space="preserve">. </w:t>
      </w:r>
      <w:r w:rsidRPr="00C3672B">
        <w:t>Sans aucune aide</w:t>
      </w:r>
      <w:r w:rsidR="00A01FD3" w:rsidRPr="00C3672B">
        <w:t xml:space="preserve">, </w:t>
      </w:r>
      <w:r w:rsidRPr="00C3672B">
        <w:t>il avait résolu l</w:t>
      </w:r>
      <w:r w:rsidR="00A01FD3" w:rsidRPr="00C3672B">
        <w:t>’</w:t>
      </w:r>
      <w:r w:rsidRPr="00C3672B">
        <w:t>énigme de la Sibylle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les deux Hollandais</w:t>
      </w:r>
      <w:r w:rsidR="00A01FD3" w:rsidRPr="00C3672B">
        <w:t xml:space="preserve">, </w:t>
      </w:r>
      <w:proofErr w:type="spellStart"/>
      <w:r w:rsidRPr="00C3672B">
        <w:lastRenderedPageBreak/>
        <w:t>Rhasès</w:t>
      </w:r>
      <w:proofErr w:type="spellEnd"/>
      <w:r w:rsidR="00A01FD3" w:rsidRPr="00C3672B">
        <w:t xml:space="preserve">, </w:t>
      </w:r>
      <w:r w:rsidRPr="00C3672B">
        <w:t>Basile Valentin</w:t>
      </w:r>
      <w:r w:rsidR="001D3D9A">
        <w:t>,</w:t>
      </w:r>
      <w:r w:rsidR="00783BB7">
        <w:t xml:space="preserve"> </w:t>
      </w:r>
      <w:r w:rsidRPr="00C3672B">
        <w:t xml:space="preserve">Paracelse même ne lui paraissaient pas avoir mené la science bien </w:t>
      </w:r>
      <w:r w:rsidR="00A24AC3" w:rsidRPr="00C3672B">
        <w:t>au-delà</w:t>
      </w:r>
      <w:r w:rsidR="00A01FD3" w:rsidRPr="00C3672B">
        <w:t xml:space="preserve">. </w:t>
      </w:r>
      <w:r w:rsidRPr="00C3672B">
        <w:t>Il était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connu maintenant parmi les alchimistes qui vénéraient</w:t>
      </w:r>
      <w:r w:rsidR="00A01FD3" w:rsidRPr="00C3672B">
        <w:t xml:space="preserve">, </w:t>
      </w:r>
      <w:r w:rsidRPr="00C3672B">
        <w:t>amis des anciens rites</w:t>
      </w:r>
      <w:r w:rsidR="00A01FD3" w:rsidRPr="00C3672B">
        <w:t xml:space="preserve">, </w:t>
      </w:r>
      <w:r w:rsidRPr="00C3672B">
        <w:t>le grand Hermès Trismégiste</w:t>
      </w:r>
      <w:r w:rsidR="00A01FD3" w:rsidRPr="00C3672B">
        <w:t xml:space="preserve">, </w:t>
      </w:r>
      <w:r w:rsidRPr="00C3672B">
        <w:t>Agathodémon et Jean</w:t>
      </w:r>
      <w:r w:rsidR="00A01FD3" w:rsidRPr="00C3672B">
        <w:t xml:space="preserve">, </w:t>
      </w:r>
      <w:r w:rsidRPr="00C3672B">
        <w:t>archiprêtre de la Tuthie en Évagie</w:t>
      </w:r>
      <w:r w:rsidR="00A01FD3" w:rsidRPr="00C3672B">
        <w:t xml:space="preserve">. </w:t>
      </w:r>
      <w:r w:rsidRPr="00C3672B">
        <w:t>Mais cette gloire lui importait peu</w:t>
      </w:r>
      <w:r w:rsidR="00A01FD3" w:rsidRPr="00C3672B">
        <w:t xml:space="preserve">, </w:t>
      </w:r>
      <w:r w:rsidRPr="00C3672B">
        <w:t>car il ne se souciait guère à présent de ceux qui étudient les pierres</w:t>
      </w:r>
      <w:r w:rsidR="00A01FD3" w:rsidRPr="00C3672B">
        <w:t xml:space="preserve">, </w:t>
      </w:r>
      <w:r w:rsidRPr="00C3672B">
        <w:t>qui connaissent le pouvoir du feu</w:t>
      </w:r>
      <w:r w:rsidR="00A01FD3" w:rsidRPr="00C3672B">
        <w:t xml:space="preserve">, </w:t>
      </w:r>
      <w:r w:rsidRPr="00C3672B">
        <w:t>la nature des subtils esprits renfermés dans le sein de la terre</w:t>
      </w:r>
      <w:r w:rsidR="00A01FD3" w:rsidRPr="00C3672B">
        <w:t>.</w:t>
      </w:r>
    </w:p>
    <w:p w14:paraId="5025CC66" w14:textId="77777777" w:rsidR="00A01FD3" w:rsidRPr="00C3672B" w:rsidRDefault="00A13117" w:rsidP="00A13117">
      <w:pPr>
        <w:pStyle w:val="Taille-1Normal"/>
      </w:pPr>
      <w:r w:rsidRPr="00C3672B">
        <w:t>Il y avait</w:t>
      </w:r>
      <w:r w:rsidR="00A01FD3" w:rsidRPr="00C3672B">
        <w:t xml:space="preserve">, </w:t>
      </w:r>
      <w:r w:rsidRPr="00C3672B">
        <w:t>du reste</w:t>
      </w:r>
      <w:r w:rsidR="00A01FD3" w:rsidRPr="00C3672B">
        <w:t xml:space="preserve">, </w:t>
      </w:r>
      <w:r w:rsidRPr="00C3672B">
        <w:t>exagération dans leurs dires</w:t>
      </w:r>
      <w:r w:rsidR="00A01FD3" w:rsidRPr="00C3672B">
        <w:t xml:space="preserve">, </w:t>
      </w:r>
      <w:r w:rsidRPr="00C3672B">
        <w:t>car Léonard de Vinci les avait combattus en affirmant que les hystéropètres</w:t>
      </w:r>
      <w:r w:rsidR="00A01FD3" w:rsidRPr="00C3672B">
        <w:t xml:space="preserve">, </w:t>
      </w:r>
      <w:r w:rsidRPr="00C3672B">
        <w:t>glossopètres et autres pierres singulières ne sont point créées par les étoiles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pensant aux glossopètres</w:t>
      </w:r>
      <w:r w:rsidR="00A01FD3" w:rsidRPr="00C3672B">
        <w:t xml:space="preserve">, </w:t>
      </w:r>
      <w:r w:rsidRPr="00C3672B">
        <w:t>il se rappelait ces cailloux</w:t>
      </w:r>
      <w:r w:rsidR="00A01FD3" w:rsidRPr="00C3672B">
        <w:t xml:space="preserve">, </w:t>
      </w:r>
      <w:r w:rsidRPr="00C3672B">
        <w:t>dont Pline nota la ressemblance avec la langue de l</w:t>
      </w:r>
      <w:r w:rsidR="00A01FD3" w:rsidRPr="00C3672B">
        <w:t>’</w:t>
      </w:r>
      <w:r w:rsidRPr="00C3672B">
        <w:t>homme et qui tombent du ciel pendant les éclipses de lune</w:t>
      </w:r>
      <w:r w:rsidR="00A01FD3" w:rsidRPr="00C3672B">
        <w:t xml:space="preserve">. </w:t>
      </w:r>
      <w:r w:rsidRPr="00C3672B">
        <w:t>Il eut un sourire amer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car il lui revenait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esprit</w:t>
      </w:r>
      <w:r w:rsidR="00A01FD3" w:rsidRPr="00C3672B">
        <w:t xml:space="preserve">, </w:t>
      </w:r>
      <w:r w:rsidRPr="00C3672B">
        <w:t>au milieu du fatras de la science</w:t>
      </w:r>
      <w:r w:rsidR="00A01FD3" w:rsidRPr="00C3672B">
        <w:t xml:space="preserve">, </w:t>
      </w:r>
      <w:r w:rsidRPr="00C3672B">
        <w:t>que les magiciens regardent ces c</w:t>
      </w:r>
      <w:r w:rsidRPr="00C3672B">
        <w:rPr>
          <w:rFonts w:cs="Amasis30"/>
        </w:rPr>
        <w:t>é</w:t>
      </w:r>
      <w:r w:rsidRPr="00C3672B">
        <w:t>raunies</w:t>
      </w:r>
      <w:r w:rsidR="00A01FD3" w:rsidRPr="00C3672B">
        <w:t xml:space="preserve">, </w:t>
      </w:r>
      <w:r w:rsidRPr="00C3672B">
        <w:t>sans doute engendrées par la foudre</w:t>
      </w:r>
      <w:r w:rsidR="00A01FD3" w:rsidRPr="00C3672B">
        <w:t xml:space="preserve">, </w:t>
      </w:r>
      <w:r w:rsidRPr="00C3672B">
        <w:t>comme la chose nécessaire quand on aspire aux faveurs des belles</w:t>
      </w:r>
      <w:r w:rsidR="00A01FD3" w:rsidRPr="00C3672B">
        <w:t>.</w:t>
      </w:r>
    </w:p>
    <w:p w14:paraId="551F45F0" w14:textId="77777777" w:rsidR="00A01FD3" w:rsidRPr="00C3672B" w:rsidRDefault="00A13117" w:rsidP="00A13117">
      <w:pPr>
        <w:pStyle w:val="Taille-1Normal"/>
      </w:pPr>
      <w:r w:rsidRPr="00C3672B">
        <w:t>Un petit coffre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atteignit sur un rayon</w:t>
      </w:r>
      <w:r w:rsidR="00A01FD3" w:rsidRPr="00C3672B">
        <w:t xml:space="preserve">, </w:t>
      </w:r>
      <w:r w:rsidRPr="00C3672B">
        <w:t>était plein de ces pierres étroites</w:t>
      </w:r>
      <w:r w:rsidR="00A01FD3" w:rsidRPr="00C3672B">
        <w:t xml:space="preserve">. </w:t>
      </w:r>
      <w:r w:rsidRPr="00C3672B">
        <w:t>Elles ressemblaient à des pointes de flèches</w:t>
      </w:r>
      <w:r w:rsidR="00A01FD3" w:rsidRPr="00C3672B">
        <w:t xml:space="preserve">, </w:t>
      </w:r>
      <w:r w:rsidRPr="00C3672B">
        <w:t>et ce n</w:t>
      </w:r>
      <w:r w:rsidR="00A01FD3" w:rsidRPr="00C3672B">
        <w:t>’</w:t>
      </w:r>
      <w:r w:rsidRPr="00C3672B">
        <w:t>était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>que des éclats de silex</w:t>
      </w:r>
      <w:r w:rsidR="00A01FD3" w:rsidRPr="00C3672B">
        <w:t xml:space="preserve">, </w:t>
      </w:r>
      <w:r w:rsidRPr="00C3672B">
        <w:t>comme l</w:t>
      </w:r>
      <w:r w:rsidR="00A01FD3" w:rsidRPr="00C3672B">
        <w:t>’</w:t>
      </w:r>
      <w:r w:rsidRPr="00C3672B">
        <w:t>avançaient certains esprits indépendants</w:t>
      </w:r>
      <w:r w:rsidR="00A01FD3" w:rsidRPr="00C3672B">
        <w:t xml:space="preserve">. </w:t>
      </w:r>
      <w:r w:rsidRPr="00C3672B">
        <w:t>Pourtant</w:t>
      </w:r>
      <w:r w:rsidR="00A01FD3" w:rsidRPr="00C3672B">
        <w:t xml:space="preserve">, </w:t>
      </w:r>
      <w:r w:rsidRPr="00C3672B">
        <w:t>dans sa main</w:t>
      </w:r>
      <w:r w:rsidR="00A01FD3" w:rsidRPr="00C3672B">
        <w:t xml:space="preserve">, </w:t>
      </w:r>
      <w:r w:rsidRPr="00C3672B">
        <w:t>aux doigts fins et déliés comme ceux d</w:t>
      </w:r>
      <w:r w:rsidR="00A01FD3" w:rsidRPr="00C3672B">
        <w:t>’</w:t>
      </w:r>
      <w:r w:rsidRPr="00C3672B">
        <w:t>une femme</w:t>
      </w:r>
      <w:r w:rsidR="00A01FD3" w:rsidRPr="00C3672B">
        <w:t xml:space="preserve">, </w:t>
      </w:r>
      <w:r w:rsidRPr="00C3672B">
        <w:t>il les tournait et les retournait</w:t>
      </w:r>
      <w:r w:rsidR="00A01FD3" w:rsidRPr="00C3672B">
        <w:t xml:space="preserve">, </w:t>
      </w:r>
      <w:r w:rsidRPr="00C3672B">
        <w:t>les maniant avec une religion secrète</w:t>
      </w:r>
      <w:r w:rsidR="00A01FD3" w:rsidRPr="00C3672B">
        <w:t xml:space="preserve">, </w:t>
      </w:r>
      <w:r w:rsidRPr="00C3672B">
        <w:t>comme s</w:t>
      </w:r>
      <w:r w:rsidR="00A01FD3" w:rsidRPr="00C3672B">
        <w:t>’</w:t>
      </w:r>
      <w:r w:rsidRPr="00C3672B">
        <w:t>il voulait se convaincre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une façon plus intime</w:t>
      </w:r>
      <w:r w:rsidR="00A01FD3" w:rsidRPr="00C3672B">
        <w:t xml:space="preserve">, </w:t>
      </w:r>
      <w:r w:rsidRPr="00C3672B">
        <w:t>de leur possession et du pouvoir que peut-être</w:t>
      </w:r>
      <w:r w:rsidR="00A01FD3" w:rsidRPr="00C3672B">
        <w:t xml:space="preserve"> – </w:t>
      </w:r>
      <w:r w:rsidRPr="00C3672B">
        <w:t>après tout</w:t>
      </w:r>
      <w:r w:rsidR="00A01FD3" w:rsidRPr="00C3672B">
        <w:t xml:space="preserve"> – </w:t>
      </w:r>
      <w:r w:rsidRPr="00C3672B">
        <w:t>elles étaient habiles à lui donner</w:t>
      </w:r>
      <w:r w:rsidR="00A01FD3" w:rsidRPr="00C3672B">
        <w:t>.</w:t>
      </w:r>
    </w:p>
    <w:p w14:paraId="2BCADCB5" w14:textId="77777777" w:rsidR="00A01FD3" w:rsidRPr="00C3672B" w:rsidRDefault="00A13117" w:rsidP="00A13117">
      <w:pPr>
        <w:pStyle w:val="Taille-1Normal"/>
      </w:pPr>
      <w:r w:rsidRPr="00C3672B">
        <w:t>Il est des choses plus extraordinaires</w:t>
      </w:r>
      <w:r w:rsidR="00A01FD3" w:rsidRPr="00C3672B">
        <w:t xml:space="preserve">, </w:t>
      </w:r>
      <w:r w:rsidRPr="00C3672B">
        <w:t>raisonnait-il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 chaleur centrale de la terre peut suffire</w:t>
      </w:r>
      <w:r w:rsidR="00A01FD3" w:rsidRPr="00C3672B">
        <w:t xml:space="preserve">, </w:t>
      </w:r>
      <w:r w:rsidRPr="00C3672B">
        <w:t>suivant certains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engendrer des cr</w:t>
      </w:r>
      <w:r w:rsidRPr="00C3672B">
        <w:rPr>
          <w:rFonts w:cs="Amasis30"/>
        </w:rPr>
        <w:t>é</w:t>
      </w:r>
      <w:r w:rsidRPr="00C3672B">
        <w:t>atures vivantes qui se d</w:t>
      </w:r>
      <w:r w:rsidRPr="00C3672B">
        <w:rPr>
          <w:rFonts w:cs="Amasis30"/>
        </w:rPr>
        <w:t>é</w:t>
      </w:r>
      <w:r w:rsidRPr="00C3672B">
        <w:t xml:space="preserve">gagent peu </w:t>
      </w:r>
      <w:r w:rsidRPr="00C3672B">
        <w:rPr>
          <w:rFonts w:cs="Amasis30"/>
        </w:rPr>
        <w:t>à</w:t>
      </w:r>
      <w:r w:rsidRPr="00C3672B">
        <w:t xml:space="preserve"> peu de la mati</w:t>
      </w:r>
      <w:r w:rsidRPr="00C3672B">
        <w:rPr>
          <w:rFonts w:cs="Amasis30"/>
        </w:rPr>
        <w:t>è</w:t>
      </w:r>
      <w:r w:rsidRPr="00C3672B">
        <w:t>re grossi</w:t>
      </w:r>
      <w:r w:rsidRPr="00C3672B">
        <w:rPr>
          <w:rFonts w:cs="Amasis30"/>
        </w:rPr>
        <w:t>è</w:t>
      </w:r>
      <w:r w:rsidRPr="00C3672B">
        <w:t>re des roches</w:t>
      </w:r>
      <w:r w:rsidR="00A01FD3" w:rsidRPr="00C3672B">
        <w:t xml:space="preserve">. </w:t>
      </w:r>
      <w:r w:rsidRPr="00C3672B">
        <w:t>Ainsi appara</w:t>
      </w:r>
      <w:r w:rsidRPr="00C3672B">
        <w:rPr>
          <w:rFonts w:cs="Amasis30"/>
        </w:rPr>
        <w:t>î</w:t>
      </w:r>
      <w:r w:rsidRPr="00C3672B">
        <w:t>t la vie</w:t>
      </w:r>
      <w:r w:rsidR="00A01FD3" w:rsidRPr="00C3672B">
        <w:t xml:space="preserve">. </w:t>
      </w:r>
      <w:r w:rsidRPr="00C3672B">
        <w:t xml:space="preserve">En </w:t>
      </w:r>
      <w:r w:rsidRPr="00C3672B">
        <w:rPr>
          <w:rFonts w:cs="Amasis30"/>
        </w:rPr>
        <w:t>É</w:t>
      </w:r>
      <w:r w:rsidRPr="00C3672B">
        <w:t>thiopie</w:t>
      </w:r>
      <w:r w:rsidR="00A01FD3" w:rsidRPr="00C3672B">
        <w:t xml:space="preserve">, </w:t>
      </w:r>
      <w:r w:rsidRPr="00C3672B">
        <w:t>il existait des marais o</w:t>
      </w:r>
      <w:r w:rsidRPr="00C3672B">
        <w:rPr>
          <w:rFonts w:cs="Amasis30"/>
        </w:rPr>
        <w:t>ù</w:t>
      </w:r>
      <w:r w:rsidRPr="00C3672B">
        <w:t xml:space="preserve"> se formaient des dragons</w:t>
      </w:r>
      <w:r w:rsidR="00A01FD3" w:rsidRPr="00C3672B">
        <w:t xml:space="preserve">. </w:t>
      </w:r>
      <w:r w:rsidRPr="00C3672B">
        <w:t>Les voyageurs des caravanes lui avaient racont</w:t>
      </w:r>
      <w:r w:rsidRPr="00C3672B">
        <w:rPr>
          <w:rFonts w:cs="Amasis30"/>
        </w:rPr>
        <w:t>é</w:t>
      </w:r>
      <w:r w:rsidRPr="00C3672B">
        <w:t xml:space="preserve"> ces choses qui se passent au pays de la poudre d</w:t>
      </w:r>
      <w:r w:rsidR="00A01FD3" w:rsidRPr="00C3672B">
        <w:rPr>
          <w:rFonts w:cs="Amasis30"/>
        </w:rPr>
        <w:t>’</w:t>
      </w:r>
      <w:r w:rsidRPr="00C3672B">
        <w:t>or</w:t>
      </w:r>
      <w:r w:rsidR="00A01FD3" w:rsidRPr="00C3672B">
        <w:t xml:space="preserve">. </w:t>
      </w:r>
      <w:r w:rsidRPr="00C3672B">
        <w:t xml:space="preserve">On voyait dans la boue des monstres </w:t>
      </w:r>
      <w:r w:rsidRPr="00C3672B">
        <w:rPr>
          <w:rFonts w:cs="Amasis30"/>
        </w:rPr>
        <w:t>é</w:t>
      </w:r>
      <w:r w:rsidRPr="00C3672B">
        <w:t>tranges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moiti</w:t>
      </w:r>
      <w:r w:rsidRPr="00C3672B">
        <w:rPr>
          <w:rFonts w:cs="Amasis30"/>
        </w:rPr>
        <w:t>é</w:t>
      </w:r>
      <w:r w:rsidRPr="00C3672B">
        <w:t xml:space="preserve"> form</w:t>
      </w:r>
      <w:r w:rsidRPr="00C3672B">
        <w:rPr>
          <w:rFonts w:cs="Amasis30"/>
        </w:rPr>
        <w:t>é</w:t>
      </w:r>
      <w:r w:rsidRPr="00C3672B">
        <w:t>s</w:t>
      </w:r>
      <w:r w:rsidR="00A01FD3" w:rsidRPr="00C3672B">
        <w:t xml:space="preserve">, </w:t>
      </w:r>
      <w:r w:rsidRPr="00C3672B">
        <w:t>encore pris dans le limon cr</w:t>
      </w:r>
      <w:r w:rsidRPr="00C3672B">
        <w:rPr>
          <w:rFonts w:cs="Amasis30"/>
        </w:rPr>
        <w:t>é</w:t>
      </w:r>
      <w:r w:rsidRPr="00C3672B">
        <w:t>ateur par le train de derrière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ils ou</w:t>
      </w:r>
      <w:r w:rsidRPr="00C3672B">
        <w:lastRenderedPageBreak/>
        <w:t>vraient la gueule</w:t>
      </w:r>
      <w:r w:rsidR="00A01FD3" w:rsidRPr="00C3672B">
        <w:t xml:space="preserve">, </w:t>
      </w:r>
      <w:r w:rsidRPr="00C3672B">
        <w:t>remuaient leurs pattes et sifflaient pour saluer le soleil levant</w:t>
      </w:r>
      <w:r w:rsidR="00A01FD3" w:rsidRPr="00C3672B">
        <w:t>.</w:t>
      </w:r>
    </w:p>
    <w:p w14:paraId="2081E166" w14:textId="77777777" w:rsidR="00A01FD3" w:rsidRPr="00C3672B" w:rsidRDefault="00A13117" w:rsidP="00A13117">
      <w:pPr>
        <w:pStyle w:val="Taille-1Normal"/>
      </w:pPr>
      <w:r w:rsidRPr="00C3672B">
        <w:t>Cela lui rappela l</w:t>
      </w:r>
      <w:r w:rsidR="00A01FD3" w:rsidRPr="00C3672B">
        <w:t>’</w:t>
      </w:r>
      <w:r w:rsidRPr="00C3672B">
        <w:t>Afrique</w:t>
      </w:r>
      <w:r w:rsidR="00A01FD3" w:rsidRPr="00C3672B">
        <w:t xml:space="preserve">, </w:t>
      </w:r>
      <w:r w:rsidRPr="00C3672B">
        <w:t>et il rêvait d</w:t>
      </w:r>
      <w:r w:rsidR="00A01FD3" w:rsidRPr="00C3672B">
        <w:t>’</w:t>
      </w:r>
      <w:r w:rsidRPr="00C3672B">
        <w:t>y retourner faire un grand voyage</w:t>
      </w:r>
      <w:r w:rsidR="00A01FD3" w:rsidRPr="00C3672B">
        <w:t xml:space="preserve">, </w:t>
      </w:r>
      <w:r w:rsidRPr="00C3672B">
        <w:t>chez les nègres du Sénégal</w:t>
      </w:r>
      <w:r w:rsidR="00A01FD3" w:rsidRPr="00C3672B">
        <w:t xml:space="preserve">, </w:t>
      </w:r>
      <w:r w:rsidRPr="00C3672B">
        <w:t>pays qui méritait d</w:t>
      </w:r>
      <w:r w:rsidR="00A01FD3" w:rsidRPr="00C3672B">
        <w:t>’</w:t>
      </w:r>
      <w:r w:rsidRPr="00C3672B">
        <w:t>être visité</w:t>
      </w:r>
      <w:r w:rsidR="00A01FD3" w:rsidRPr="00C3672B">
        <w:t xml:space="preserve">. </w:t>
      </w:r>
      <w:r w:rsidRPr="00C3672B">
        <w:t>Il y avait tant d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que les femmes en poudraient leurs cheveux</w:t>
      </w:r>
      <w:r w:rsidR="00A01FD3" w:rsidRPr="00C3672B">
        <w:t xml:space="preserve">. </w:t>
      </w:r>
      <w:r w:rsidRPr="00C3672B">
        <w:t>On pourrait revenir de là riche à tout jamais</w:t>
      </w:r>
      <w:r w:rsidR="00A01FD3" w:rsidRPr="00C3672B">
        <w:t xml:space="preserve">. </w:t>
      </w:r>
      <w:r w:rsidRPr="00C3672B">
        <w:t>Mais il se souciait peu de la richesse</w:t>
      </w:r>
      <w:r w:rsidR="00A01FD3" w:rsidRPr="00C3672B">
        <w:t xml:space="preserve">, </w:t>
      </w:r>
      <w:r w:rsidRPr="00C3672B">
        <w:t>car il avait assez de bien pour vivre tranquille</w:t>
      </w:r>
      <w:r w:rsidR="00A01FD3" w:rsidRPr="00C3672B">
        <w:t xml:space="preserve">, </w:t>
      </w:r>
      <w:r w:rsidRPr="00C3672B">
        <w:t>sans chercher à se pousser dans le monde</w:t>
      </w:r>
      <w:r w:rsidR="00A01FD3" w:rsidRPr="00C3672B">
        <w:t xml:space="preserve">. </w:t>
      </w:r>
      <w:r w:rsidRPr="00C3672B">
        <w:t>La pierre philosophale ne le tentait même plus</w:t>
      </w:r>
      <w:r w:rsidR="00A01FD3" w:rsidRPr="00C3672B">
        <w:t xml:space="preserve">, </w:t>
      </w:r>
      <w:r w:rsidRPr="00C3672B">
        <w:t>et il suspectait l</w:t>
      </w:r>
      <w:r w:rsidR="00A01FD3" w:rsidRPr="00C3672B">
        <w:t>’</w:t>
      </w:r>
      <w:r w:rsidRPr="00C3672B">
        <w:t>alchimiste Olympiodore et sa formule de l</w:t>
      </w:r>
      <w:r w:rsidR="00A01FD3" w:rsidRPr="00C3672B">
        <w:t>’</w:t>
      </w:r>
      <w:r w:rsidRPr="00C3672B">
        <w:t>Écrevisse</w:t>
      </w:r>
      <w:r w:rsidR="00A01FD3" w:rsidRPr="00C3672B">
        <w:t xml:space="preserve">, </w:t>
      </w:r>
      <w:r w:rsidRPr="00C3672B">
        <w:t>vague et mystérieuse</w:t>
      </w:r>
      <w:r w:rsidR="00A01FD3" w:rsidRPr="00C3672B">
        <w:t xml:space="preserve">, </w:t>
      </w:r>
      <w:r w:rsidRPr="00C3672B">
        <w:t>soi-disant bonne pour transmuter les métaux</w:t>
      </w:r>
      <w:r w:rsidR="00A01FD3" w:rsidRPr="00C3672B">
        <w:t>.</w:t>
      </w:r>
    </w:p>
    <w:p w14:paraId="31B0D122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déversant son mécontentement sur l</w:t>
      </w:r>
      <w:r w:rsidR="00A01FD3" w:rsidRPr="00C3672B">
        <w:t>’</w:t>
      </w:r>
      <w:r w:rsidRPr="00C3672B">
        <w:t>auteur grec</w:t>
      </w:r>
      <w:r w:rsidR="00A01FD3" w:rsidRPr="00C3672B">
        <w:t xml:space="preserve">, </w:t>
      </w:r>
      <w:r w:rsidRPr="00C3672B">
        <w:t>il fit la critique de la diplosis et nia les propriétés de la tuthie</w:t>
      </w:r>
      <w:r w:rsidR="00A01FD3" w:rsidRPr="00C3672B">
        <w:t xml:space="preserve">. </w:t>
      </w:r>
      <w:r w:rsidRPr="00C3672B">
        <w:t>Ce n</w:t>
      </w:r>
      <w:r w:rsidR="00A01FD3" w:rsidRPr="00C3672B">
        <w:t>’</w:t>
      </w:r>
      <w:r w:rsidRPr="00C3672B">
        <w:t>était</w:t>
      </w:r>
      <w:r w:rsidR="00A01FD3" w:rsidRPr="00C3672B">
        <w:t xml:space="preserve">, </w:t>
      </w:r>
      <w:r w:rsidRPr="00C3672B">
        <w:t>après tout</w:t>
      </w:r>
      <w:r w:rsidR="00A01FD3" w:rsidRPr="00C3672B">
        <w:t xml:space="preserve">, </w:t>
      </w:r>
      <w:r w:rsidRPr="00C3672B">
        <w:t>que du cuivre et du plomb</w:t>
      </w:r>
      <w:r w:rsidR="00A01FD3" w:rsidRPr="00C3672B">
        <w:t xml:space="preserve">, </w:t>
      </w:r>
      <w:r w:rsidRPr="00C3672B">
        <w:t>avec une substance inconnue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tous ces vieux alchimistes l</w:t>
      </w:r>
      <w:r w:rsidR="00A01FD3" w:rsidRPr="00C3672B">
        <w:t>’</w:t>
      </w:r>
      <w:r w:rsidRPr="00C3672B">
        <w:t>irritaient avec leurs mystérieuses histoires</w:t>
      </w:r>
      <w:r w:rsidR="00A01FD3" w:rsidRPr="00C3672B">
        <w:t xml:space="preserve">, </w:t>
      </w:r>
      <w:r w:rsidRPr="00C3672B">
        <w:t>et il méprisait ce chaos augmenté encore par ce que les femmes avaient écrit sur la matière</w:t>
      </w:r>
      <w:r w:rsidR="00A01FD3" w:rsidRPr="00C3672B">
        <w:t>.</w:t>
      </w:r>
    </w:p>
    <w:p w14:paraId="6753DF5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Que de sottises n</w:t>
      </w:r>
      <w:r w:rsidRPr="00C3672B">
        <w:t>’</w:t>
      </w:r>
      <w:r w:rsidR="00A13117" w:rsidRPr="00C3672B">
        <w:t>ont-elles point avancées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7ABEC37" w14:textId="77777777" w:rsidR="00A01FD3" w:rsidRPr="00C3672B" w:rsidRDefault="00A13117" w:rsidP="00A13117">
      <w:pPr>
        <w:pStyle w:val="Taille-1Normal"/>
      </w:pPr>
      <w:r w:rsidRPr="00C3672B">
        <w:t>Et il rendait Théosébie responsable des extravagances des gnostiques</w:t>
      </w:r>
      <w:r w:rsidR="00A01FD3" w:rsidRPr="00C3672B">
        <w:t xml:space="preserve">. </w:t>
      </w:r>
      <w:r w:rsidRPr="00C3672B">
        <w:t>Marie la Juive n</w:t>
      </w:r>
      <w:r w:rsidR="00A01FD3" w:rsidRPr="00C3672B">
        <w:t>’</w:t>
      </w:r>
      <w:r w:rsidRPr="00C3672B">
        <w:t>avait pas fait moins de mal</w:t>
      </w:r>
      <w:r w:rsidR="00A01FD3" w:rsidRPr="00C3672B">
        <w:t xml:space="preserve">, </w:t>
      </w:r>
      <w:r w:rsidRPr="00C3672B">
        <w:t>car elle n</w:t>
      </w:r>
      <w:r w:rsidR="00A01FD3" w:rsidRPr="00C3672B">
        <w:t>’</w:t>
      </w:r>
      <w:r w:rsidRPr="00C3672B">
        <w:t>avait pas bien saisi la parabole du serpent Ouroboros</w:t>
      </w:r>
      <w:r w:rsidR="00A01FD3" w:rsidRPr="00C3672B">
        <w:t xml:space="preserve">, </w:t>
      </w:r>
      <w:r w:rsidRPr="00C3672B">
        <w:t>et était tombée dans les exagérations des Ophites</w:t>
      </w:r>
      <w:r w:rsidR="00A01FD3" w:rsidRPr="00C3672B">
        <w:t xml:space="preserve">. </w:t>
      </w:r>
      <w:r w:rsidRPr="00C3672B">
        <w:t>À peine pardonnait-il à Cléopâtre la Savante</w:t>
      </w:r>
      <w:r w:rsidR="00A01FD3" w:rsidRPr="00C3672B">
        <w:t xml:space="preserve">, </w:t>
      </w:r>
      <w:r w:rsidRPr="00C3672B">
        <w:t>uniquement parce qu</w:t>
      </w:r>
      <w:r w:rsidR="00A01FD3" w:rsidRPr="00C3672B">
        <w:t>’</w:t>
      </w:r>
      <w:r w:rsidRPr="00C3672B">
        <w:t>elle avait laissé un traité des poids et mesures des Grecs et des Égyptiens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malgré lui</w:t>
      </w:r>
      <w:r w:rsidR="00A01FD3" w:rsidRPr="00C3672B">
        <w:t xml:space="preserve">, </w:t>
      </w:r>
      <w:r w:rsidRPr="00C3672B">
        <w:t>songeant à ces femmes</w:t>
      </w:r>
      <w:r w:rsidR="00A01FD3" w:rsidRPr="00C3672B">
        <w:t xml:space="preserve">, </w:t>
      </w:r>
      <w:r w:rsidRPr="00C3672B">
        <w:t>sa pensée revint vers Madeleine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se demanda si ce n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point un mal</w:t>
      </w:r>
      <w:r w:rsidRPr="00C3672B">
        <w:rPr>
          <w:rFonts w:cs="Amasis30"/>
        </w:rPr>
        <w:t>é</w:t>
      </w:r>
      <w:r w:rsidRPr="00C3672B">
        <w:t>fice</w:t>
      </w:r>
      <w:r w:rsidR="00A01FD3" w:rsidRPr="00C3672B">
        <w:t xml:space="preserve">, </w:t>
      </w:r>
      <w:r w:rsidRPr="00C3672B">
        <w:t>et il r</w:t>
      </w:r>
      <w:r w:rsidRPr="00C3672B">
        <w:rPr>
          <w:rFonts w:cs="Amasis30"/>
        </w:rPr>
        <w:t>é</w:t>
      </w:r>
      <w:r w:rsidRPr="00C3672B">
        <w:t xml:space="preserve">sistait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obsession</w:t>
      </w:r>
      <w:r w:rsidR="00A01FD3" w:rsidRPr="00C3672B">
        <w:t xml:space="preserve">. </w:t>
      </w:r>
      <w:r w:rsidRPr="00C3672B">
        <w:t>Mais un sentiment</w:t>
      </w:r>
      <w:r w:rsidR="00A01FD3" w:rsidRPr="00C3672B">
        <w:t xml:space="preserve">, </w:t>
      </w:r>
      <w:r w:rsidRPr="00C3672B">
        <w:t>pour lui ind</w:t>
      </w:r>
      <w:r w:rsidRPr="00C3672B">
        <w:rPr>
          <w:rFonts w:cs="Amasis30"/>
        </w:rPr>
        <w:t>é</w:t>
      </w:r>
      <w:r w:rsidRPr="00C3672B">
        <w:t>finissable</w:t>
      </w:r>
      <w:r w:rsidR="00A01FD3" w:rsidRPr="00C3672B">
        <w:t xml:space="preserve">,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alanguissait</w:t>
      </w:r>
      <w:r w:rsidR="00A01FD3" w:rsidRPr="00C3672B">
        <w:t xml:space="preserve">, </w:t>
      </w:r>
      <w:r w:rsidRPr="00C3672B">
        <w:t>il se sentait envahi par une douleur cependant tr</w:t>
      </w:r>
      <w:r w:rsidRPr="00C3672B">
        <w:rPr>
          <w:rFonts w:cs="Amasis30"/>
        </w:rPr>
        <w:t>è</w:t>
      </w:r>
      <w:r w:rsidRPr="00C3672B">
        <w:t>s douce</w:t>
      </w:r>
      <w:r w:rsidR="00A01FD3" w:rsidRPr="00C3672B">
        <w:t xml:space="preserve">, </w:t>
      </w:r>
      <w:r w:rsidRPr="00C3672B">
        <w:t>et son c</w:t>
      </w:r>
      <w:r w:rsidRPr="00C3672B">
        <w:rPr>
          <w:rFonts w:cs="Amasis30"/>
        </w:rPr>
        <w:t>œ</w:t>
      </w:r>
      <w:r w:rsidRPr="00C3672B">
        <w:t xml:space="preserve">ur </w:t>
      </w:r>
      <w:r w:rsidRPr="00C3672B">
        <w:rPr>
          <w:rFonts w:cs="Amasis30"/>
        </w:rPr>
        <w:t>é</w:t>
      </w:r>
      <w:r w:rsidRPr="00C3672B">
        <w:t>tait comme all</w:t>
      </w:r>
      <w:r w:rsidRPr="00C3672B">
        <w:rPr>
          <w:rFonts w:cs="Amasis30"/>
        </w:rPr>
        <w:t>é</w:t>
      </w:r>
      <w:r w:rsidRPr="00C3672B">
        <w:t>g</w:t>
      </w:r>
      <w:r w:rsidRPr="00C3672B">
        <w:rPr>
          <w:rFonts w:cs="Amasis30"/>
        </w:rPr>
        <w:t>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une griserie gagnait son esprit</w:t>
      </w:r>
      <w:r w:rsidR="00A01FD3" w:rsidRPr="00C3672B">
        <w:t>.</w:t>
      </w:r>
    </w:p>
    <w:p w14:paraId="3991CB21" w14:textId="485C4F9A" w:rsidR="00A01FD3" w:rsidRPr="00C3672B" w:rsidRDefault="00A13117" w:rsidP="00A13117">
      <w:pPr>
        <w:pStyle w:val="Taille-1Normal"/>
      </w:pPr>
      <w:r w:rsidRPr="00C3672B">
        <w:t>Il se lamentait</w:t>
      </w:r>
      <w:r w:rsidR="00A01FD3" w:rsidRPr="00C3672B">
        <w:t xml:space="preserve"> </w:t>
      </w:r>
      <w:r w:rsidRPr="00C3672B">
        <w:t>pourtant</w:t>
      </w:r>
      <w:r w:rsidR="00A141A5">
        <w:t xml:space="preserve"> </w:t>
      </w:r>
      <w:r w:rsidRPr="00C3672B">
        <w:t>de cet amour</w:t>
      </w:r>
      <w:r w:rsidR="00A01FD3" w:rsidRPr="00C3672B">
        <w:t xml:space="preserve">, </w:t>
      </w:r>
      <w:r w:rsidRPr="00C3672B">
        <w:t>le considérait comme une tare</w:t>
      </w:r>
      <w:r w:rsidR="00A01FD3" w:rsidRPr="00C3672B">
        <w:t xml:space="preserve">, </w:t>
      </w:r>
      <w:r w:rsidRPr="00C3672B">
        <w:t>essayait de se raisonner et se poussait à l</w:t>
      </w:r>
      <w:r w:rsidR="00A01FD3" w:rsidRPr="00C3672B">
        <w:t>’</w:t>
      </w:r>
      <w:r w:rsidRPr="00C3672B">
        <w:t>amertume</w:t>
      </w:r>
      <w:r w:rsidR="00A01FD3" w:rsidRPr="00C3672B">
        <w:t>.</w:t>
      </w:r>
    </w:p>
    <w:p w14:paraId="292A7FF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</w:t>
      </w:r>
      <w:r w:rsidRPr="00C3672B">
        <w:t>’</w:t>
      </w:r>
      <w:r w:rsidR="00A13117" w:rsidRPr="00C3672B">
        <w:t>est une enfant</w:t>
      </w:r>
      <w:r w:rsidRPr="00C3672B">
        <w:t xml:space="preserve">, </w:t>
      </w:r>
      <w:r w:rsidR="00A13117" w:rsidRPr="00C3672B">
        <w:t>d</w:t>
      </w:r>
      <w:r w:rsidRPr="00C3672B">
        <w:t>’</w:t>
      </w:r>
      <w:r w:rsidR="00A13117" w:rsidRPr="00C3672B">
        <w:t>ailleurs</w:t>
      </w:r>
      <w:r w:rsidRPr="00C3672B">
        <w:t xml:space="preserve">, </w:t>
      </w:r>
      <w:r w:rsidR="00A13117" w:rsidRPr="00C3672B">
        <w:t>se dit-il</w:t>
      </w:r>
      <w:r w:rsidRPr="00C3672B">
        <w:t xml:space="preserve">, </w:t>
      </w:r>
      <w:r w:rsidR="00A13117" w:rsidRPr="00C3672B">
        <w:t>et j</w:t>
      </w:r>
      <w:r w:rsidRPr="00C3672B">
        <w:t>’</w:t>
      </w:r>
      <w:r w:rsidR="00A13117" w:rsidRPr="00C3672B">
        <w:t>en ai vu d</w:t>
      </w:r>
      <w:r w:rsidRPr="00C3672B">
        <w:t>’</w:t>
      </w:r>
      <w:r w:rsidR="00A13117" w:rsidRPr="00C3672B">
        <w:t>autres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En quoi cette petite p</w:t>
      </w:r>
      <w:r w:rsidR="00A13117" w:rsidRPr="00C3672B">
        <w:rPr>
          <w:rFonts w:cs="Amasis30"/>
        </w:rPr>
        <w:t>é</w:t>
      </w:r>
      <w:r w:rsidR="00A13117" w:rsidRPr="00C3672B">
        <w:t>core peut-elle m</w:t>
      </w:r>
      <w:r w:rsidRPr="00C3672B">
        <w:rPr>
          <w:rFonts w:cs="Amasis30"/>
        </w:rPr>
        <w:t>’</w:t>
      </w:r>
      <w:r w:rsidR="00A13117" w:rsidRPr="00C3672B">
        <w:t>int</w:t>
      </w:r>
      <w:r w:rsidR="00A13117" w:rsidRPr="00C3672B">
        <w:rPr>
          <w:rFonts w:cs="Amasis30"/>
        </w:rPr>
        <w:t>é</w:t>
      </w:r>
      <w:r w:rsidR="00A13117" w:rsidRPr="00C3672B">
        <w:t>resse</w:t>
      </w:r>
      <w:r w:rsidR="005850E3">
        <w:t>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 xml:space="preserve">est quelque </w:t>
      </w:r>
      <w:r w:rsidR="00A13117" w:rsidRPr="00C3672B">
        <w:lastRenderedPageBreak/>
        <w:t xml:space="preserve">huguenote </w:t>
      </w:r>
      <w:r w:rsidR="00A13117" w:rsidRPr="00C3672B">
        <w:rPr>
          <w:rFonts w:cs="Amasis30"/>
        </w:rPr>
        <w:t>à</w:t>
      </w:r>
      <w:r w:rsidR="00A13117" w:rsidRPr="00C3672B">
        <w:t xml:space="preserve"> esprit </w:t>
      </w:r>
      <w:r w:rsidR="00A13117" w:rsidRPr="00C3672B">
        <w:rPr>
          <w:rFonts w:cs="Amasis30"/>
        </w:rPr>
        <w:t>é</w:t>
      </w:r>
      <w:r w:rsidR="00A13117" w:rsidRPr="00C3672B">
        <w:t>troit</w:t>
      </w:r>
      <w:r w:rsidRPr="00C3672B">
        <w:t xml:space="preserve">, </w:t>
      </w:r>
      <w:r w:rsidR="00A13117" w:rsidRPr="00C3672B">
        <w:t>rigoriste</w:t>
      </w:r>
      <w:r w:rsidRPr="00C3672B">
        <w:t xml:space="preserve">, </w:t>
      </w:r>
      <w:r w:rsidR="00A13117" w:rsidRPr="00C3672B">
        <w:t>niaise comme une Agn</w:t>
      </w:r>
      <w:r w:rsidR="00A13117" w:rsidRPr="00C3672B">
        <w:rPr>
          <w:rFonts w:cs="Amasis30"/>
        </w:rPr>
        <w:t>è</w:t>
      </w:r>
      <w:r w:rsidR="00A13117" w:rsidRPr="00C3672B">
        <w:t>s</w:t>
      </w:r>
      <w:r w:rsidRPr="00C3672B">
        <w:t xml:space="preserve">. </w:t>
      </w:r>
      <w:r w:rsidR="00A13117" w:rsidRPr="00C3672B">
        <w:t>Qu</w:t>
      </w:r>
      <w:r w:rsidRPr="00C3672B">
        <w:rPr>
          <w:rFonts w:cs="Amasis30"/>
        </w:rPr>
        <w:t>’</w:t>
      </w:r>
      <w:r w:rsidR="00A13117" w:rsidRPr="00C3672B">
        <w:t xml:space="preserve">ai-je </w:t>
      </w:r>
      <w:r w:rsidR="00A13117" w:rsidRPr="00C3672B">
        <w:rPr>
          <w:rFonts w:cs="Amasis30"/>
        </w:rPr>
        <w:t>à</w:t>
      </w:r>
      <w:r w:rsidR="00A13117" w:rsidRPr="00C3672B">
        <w:t xml:space="preserve"> faire avec cette p</w:t>
      </w:r>
      <w:r w:rsidR="00A13117" w:rsidRPr="00C3672B">
        <w:rPr>
          <w:rFonts w:cs="Amasis30"/>
        </w:rPr>
        <w:t>é</w:t>
      </w:r>
      <w:r w:rsidR="00A13117" w:rsidRPr="00C3672B">
        <w:t>ronnelle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5E7BEB70" w14:textId="77777777" w:rsidR="00A01FD3" w:rsidRPr="00C3672B" w:rsidRDefault="00A13117" w:rsidP="00A13117">
      <w:pPr>
        <w:pStyle w:val="Taille-1Normal"/>
      </w:pPr>
      <w:r w:rsidRPr="00C3672B">
        <w:t>Mais de la péronnelle il voyait tout à coup luire les yeux</w:t>
      </w:r>
      <w:r w:rsidR="00A01FD3" w:rsidRPr="00C3672B">
        <w:t xml:space="preserve">, </w:t>
      </w:r>
      <w:r w:rsidRPr="00C3672B">
        <w:t>presque couleur de violette</w:t>
      </w:r>
      <w:r w:rsidR="00A01FD3" w:rsidRPr="00C3672B">
        <w:t xml:space="preserve">, </w:t>
      </w:r>
      <w:r w:rsidRPr="00C3672B">
        <w:t>et ils lui paraissaient avoir la profondeur des mers sans fond où les pêcheurs du golfe de Perse plongent à la recherche des perles blondes</w:t>
      </w:r>
      <w:r w:rsidR="00A01FD3" w:rsidRPr="00C3672B">
        <w:t xml:space="preserve">. </w:t>
      </w:r>
      <w:r w:rsidRPr="00C3672B">
        <w:t>Et il revenait à ses souvenirs</w:t>
      </w:r>
      <w:r w:rsidR="00A01FD3" w:rsidRPr="00C3672B">
        <w:t xml:space="preserve">, </w:t>
      </w:r>
      <w:r w:rsidRPr="00C3672B">
        <w:t>aux brises de l</w:t>
      </w:r>
      <w:r w:rsidR="00A01FD3" w:rsidRPr="00C3672B">
        <w:t>’</w:t>
      </w:r>
      <w:r w:rsidRPr="00C3672B">
        <w:t>Inde qui passent</w:t>
      </w:r>
      <w:r w:rsidR="00A01FD3" w:rsidRPr="00C3672B">
        <w:t xml:space="preserve">, </w:t>
      </w:r>
      <w:r w:rsidRPr="00C3672B">
        <w:t>sur les palmiers lourds de fruits</w:t>
      </w:r>
      <w:r w:rsidR="00A01FD3" w:rsidRPr="00C3672B">
        <w:t xml:space="preserve">, </w:t>
      </w:r>
      <w:r w:rsidRPr="00C3672B">
        <w:t>comme une caresse</w:t>
      </w:r>
      <w:r w:rsidR="00A01FD3" w:rsidRPr="00C3672B">
        <w:t xml:space="preserve">, </w:t>
      </w:r>
      <w:r w:rsidRPr="00C3672B">
        <w:t>aux océans de verdure descendant jusqu</w:t>
      </w:r>
      <w:r w:rsidR="00A01FD3" w:rsidRPr="00C3672B">
        <w:t>’</w:t>
      </w:r>
      <w:r w:rsidRPr="00C3672B">
        <w:t>à l</w:t>
      </w:r>
      <w:r w:rsidR="00A01FD3" w:rsidRPr="00C3672B">
        <w:t>’</w:t>
      </w:r>
      <w:r w:rsidRPr="00C3672B">
        <w:t>eau salée</w:t>
      </w:r>
      <w:r w:rsidR="00A01FD3" w:rsidRPr="00C3672B">
        <w:t xml:space="preserve">. </w:t>
      </w:r>
      <w:r w:rsidRPr="00C3672B">
        <w:t>Les alcyons faisaient leurs nids sur les flots et se querellaient avec l</w:t>
      </w:r>
      <w:r w:rsidR="00A01FD3" w:rsidRPr="00C3672B">
        <w:t>’</w:t>
      </w:r>
      <w:r w:rsidRPr="00C3672B">
        <w:t>oiseau des tropiques</w:t>
      </w:r>
      <w:r w:rsidR="00A01FD3" w:rsidRPr="00C3672B">
        <w:t xml:space="preserve">, </w:t>
      </w:r>
      <w:r w:rsidRPr="00C3672B">
        <w:t>les dauphins se jouaient en cercles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ambre gris flottait par endroits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dans les petites baies</w:t>
      </w:r>
      <w:r w:rsidR="00A01FD3" w:rsidRPr="00C3672B">
        <w:t xml:space="preserve">, </w:t>
      </w:r>
      <w:r w:rsidRPr="00C3672B">
        <w:t>on voyait</w:t>
      </w:r>
      <w:r w:rsidR="00A01FD3" w:rsidRPr="00C3672B">
        <w:t xml:space="preserve">, </w:t>
      </w:r>
      <w:r w:rsidRPr="00C3672B">
        <w:t>sous la vague plus pure que le cristal de roche</w:t>
      </w:r>
      <w:r w:rsidR="00A01FD3" w:rsidRPr="00C3672B">
        <w:t xml:space="preserve">, </w:t>
      </w:r>
      <w:r w:rsidRPr="00C3672B">
        <w:t>les coraux en fleur</w:t>
      </w:r>
      <w:r w:rsidR="00A01FD3" w:rsidRPr="00C3672B">
        <w:t xml:space="preserve">, </w:t>
      </w:r>
      <w:r w:rsidRPr="00C3672B">
        <w:t>les anémones marines</w:t>
      </w:r>
      <w:r w:rsidR="00A01FD3" w:rsidRPr="00C3672B">
        <w:t xml:space="preserve">, </w:t>
      </w:r>
      <w:r w:rsidRPr="00C3672B">
        <w:t>les madrépores figurant des gâteaux de miel</w:t>
      </w:r>
      <w:r w:rsidR="00A01FD3" w:rsidRPr="00C3672B">
        <w:t xml:space="preserve">, </w:t>
      </w:r>
      <w:r w:rsidRPr="00C3672B">
        <w:t>et les étoiles de mer dont les bras sont hérissés de piquants</w:t>
      </w:r>
      <w:r w:rsidR="00A01FD3" w:rsidRPr="00C3672B">
        <w:t xml:space="preserve">. </w:t>
      </w:r>
      <w:r w:rsidRPr="00C3672B">
        <w:t>Les poissons rouges ou bleus</w:t>
      </w:r>
      <w:r w:rsidR="00A01FD3" w:rsidRPr="00C3672B">
        <w:t xml:space="preserve">, </w:t>
      </w:r>
      <w:r w:rsidRPr="00C3672B">
        <w:t>lamés d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rayés de noir</w:t>
      </w:r>
      <w:r w:rsidR="00A01FD3" w:rsidRPr="00C3672B">
        <w:t xml:space="preserve">, </w:t>
      </w:r>
      <w:r w:rsidRPr="00C3672B">
        <w:t>tigrés de fauve</w:t>
      </w:r>
      <w:r w:rsidR="00A01FD3" w:rsidRPr="00C3672B">
        <w:t xml:space="preserve">, </w:t>
      </w:r>
      <w:r w:rsidRPr="00C3672B">
        <w:t>avec des yeux orangés</w:t>
      </w:r>
      <w:r w:rsidR="00A01FD3" w:rsidRPr="00C3672B">
        <w:t xml:space="preserve">, </w:t>
      </w:r>
      <w:r w:rsidRPr="00C3672B">
        <w:t>passaient brillant dans l</w:t>
      </w:r>
      <w:r w:rsidR="00A01FD3" w:rsidRPr="00C3672B">
        <w:t>’</w:t>
      </w:r>
      <w:r w:rsidRPr="00C3672B">
        <w:t>eau comme des vases émaillés</w:t>
      </w:r>
      <w:r w:rsidR="00A01FD3" w:rsidRPr="00C3672B">
        <w:t xml:space="preserve">. </w:t>
      </w:r>
      <w:r w:rsidRPr="00C3672B">
        <w:t>Certains sont ronds et plats comme des assiettes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autres allongés et tranchants comme des couteaux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scares ont des becs de perroquet</w:t>
      </w:r>
      <w:r w:rsidR="00A01FD3" w:rsidRPr="00C3672B">
        <w:t xml:space="preserve">, </w:t>
      </w:r>
      <w:r w:rsidRPr="00C3672B">
        <w:t>les diodons ont un corps hérissé comme une pelote chargée d</w:t>
      </w:r>
      <w:r w:rsidR="00A01FD3" w:rsidRPr="00C3672B">
        <w:t>’</w:t>
      </w:r>
      <w:r w:rsidRPr="00C3672B">
        <w:t>épingles</w:t>
      </w:r>
      <w:r w:rsidR="00A01FD3" w:rsidRPr="00C3672B">
        <w:t xml:space="preserve">, </w:t>
      </w:r>
      <w:r w:rsidRPr="00C3672B">
        <w:t>les hippocampes ressemblent aux cavaliers des échecs</w:t>
      </w:r>
      <w:r w:rsidR="00A01FD3" w:rsidRPr="00C3672B">
        <w:t xml:space="preserve">, </w:t>
      </w:r>
      <w:r w:rsidRPr="00C3672B">
        <w:t>les poissons volants à des oiseaux</w:t>
      </w:r>
      <w:r w:rsidR="00A01FD3" w:rsidRPr="00C3672B">
        <w:t>.</w:t>
      </w:r>
    </w:p>
    <w:p w14:paraId="5304172E" w14:textId="77777777" w:rsidR="00A01FD3" w:rsidRPr="00C3672B" w:rsidRDefault="00A13117" w:rsidP="00A13117">
      <w:pPr>
        <w:pStyle w:val="Taille-1Normal"/>
      </w:pPr>
      <w:r w:rsidRPr="00C3672B">
        <w:t>Oh oui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! </w:t>
      </w:r>
      <w:r w:rsidRPr="00C3672B">
        <w:t>certes</w:t>
      </w:r>
      <w:r w:rsidR="00A01FD3" w:rsidRPr="00C3672B">
        <w:t xml:space="preserve">, </w:t>
      </w:r>
      <w:r w:rsidRPr="00C3672B">
        <w:t>il aurait mieux fait de s</w:t>
      </w:r>
      <w:r w:rsidR="00A01FD3" w:rsidRPr="00C3672B">
        <w:rPr>
          <w:rFonts w:cs="Amasis30"/>
        </w:rPr>
        <w:t>’</w:t>
      </w:r>
      <w:r w:rsidRPr="00C3672B">
        <w:t xml:space="preserve">en tenir aux voyages et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tude</w:t>
      </w:r>
      <w:r w:rsidR="00A01FD3" w:rsidRPr="00C3672B">
        <w:t xml:space="preserve">, </w:t>
      </w:r>
      <w:r w:rsidRPr="00C3672B">
        <w:t>sans chercher les occasions de perdre sa tranquillit</w:t>
      </w:r>
      <w:r w:rsidRPr="00C3672B">
        <w:rPr>
          <w:rFonts w:cs="Amasis30"/>
        </w:rPr>
        <w:t>é</w:t>
      </w:r>
      <w:r w:rsidR="00A01FD3" w:rsidRPr="00C3672B">
        <w:t xml:space="preserve">. </w:t>
      </w:r>
      <w:r w:rsidRPr="00C3672B">
        <w:t xml:space="preserve">Et il songeait que ses trente ans </w:t>
      </w:r>
      <w:r w:rsidRPr="00C3672B">
        <w:rPr>
          <w:rFonts w:cs="Amasis30"/>
        </w:rPr>
        <w:t>é</w:t>
      </w:r>
      <w:r w:rsidRPr="00C3672B">
        <w:t>taient pass</w:t>
      </w:r>
      <w:r w:rsidRPr="00C3672B">
        <w:rPr>
          <w:rFonts w:cs="Amasis30"/>
        </w:rPr>
        <w:t>é</w:t>
      </w:r>
      <w:r w:rsidRPr="00C3672B">
        <w:t>s</w:t>
      </w:r>
      <w:r w:rsidR="00A01FD3" w:rsidRPr="00C3672B">
        <w:t xml:space="preserve">, </w:t>
      </w:r>
      <w:r w:rsidRPr="00C3672B">
        <w:t>depuis quelques mois</w:t>
      </w:r>
      <w:r w:rsidR="00A01FD3" w:rsidRPr="00C3672B">
        <w:t xml:space="preserve">, </w:t>
      </w:r>
      <w:r w:rsidRPr="00C3672B">
        <w:t>qu</w:t>
      </w:r>
      <w:r w:rsidR="00A01FD3" w:rsidRPr="00C3672B">
        <w:rPr>
          <w:rFonts w:cs="Amasis30"/>
        </w:rPr>
        <w:t>’</w:t>
      </w:r>
      <w:r w:rsidRPr="00C3672B">
        <w:t>il avait l</w:t>
      </w:r>
      <w:r w:rsidR="00A01FD3" w:rsidRPr="00C3672B">
        <w:rPr>
          <w:rFonts w:cs="Amasis30"/>
        </w:rPr>
        <w:t>’</w:t>
      </w:r>
      <w:r w:rsidRPr="00C3672B">
        <w:t>air aust</w:t>
      </w:r>
      <w:r w:rsidRPr="00C3672B">
        <w:rPr>
          <w:rFonts w:cs="Amasis30"/>
        </w:rPr>
        <w:t>è</w:t>
      </w:r>
      <w:r w:rsidRPr="00C3672B">
        <w:t>re et n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gu</w:t>
      </w:r>
      <w:r w:rsidRPr="00C3672B">
        <w:rPr>
          <w:rFonts w:cs="Amasis30"/>
        </w:rPr>
        <w:t>è</w:t>
      </w:r>
      <w:r w:rsidRPr="00C3672B">
        <w:t>re un galant pour cette jolie fille</w:t>
      </w:r>
      <w:r w:rsidR="00A01FD3" w:rsidRPr="00C3672B">
        <w:t xml:space="preserve">. </w:t>
      </w:r>
      <w:r w:rsidRPr="00C3672B">
        <w:t>Elle lui pr</w:t>
      </w:r>
      <w:r w:rsidRPr="00C3672B">
        <w:rPr>
          <w:rFonts w:cs="Amasis30"/>
        </w:rPr>
        <w:t>é</w:t>
      </w:r>
      <w:r w:rsidRPr="00C3672B">
        <w:t>f</w:t>
      </w:r>
      <w:r w:rsidRPr="00C3672B">
        <w:rPr>
          <w:rFonts w:cs="Amasis30"/>
        </w:rPr>
        <w:t>é</w:t>
      </w:r>
      <w:r w:rsidRPr="00C3672B">
        <w:t>rerait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>ce bell</w:t>
      </w:r>
      <w:r w:rsidRPr="00C3672B">
        <w:rPr>
          <w:rFonts w:cs="Amasis30"/>
        </w:rPr>
        <w:t>â</w:t>
      </w:r>
      <w:r w:rsidRPr="00C3672B">
        <w:t>tre qu</w:t>
      </w:r>
      <w:r w:rsidR="00A01FD3" w:rsidRPr="00C3672B">
        <w:rPr>
          <w:rFonts w:cs="Amasis30"/>
        </w:rPr>
        <w:t>’</w:t>
      </w:r>
      <w:r w:rsidRPr="00C3672B">
        <w:t>il avait si bien marqu</w:t>
      </w:r>
      <w:r w:rsidRPr="00C3672B">
        <w:rPr>
          <w:rFonts w:cs="Amasis30"/>
        </w:rPr>
        <w:t>é</w:t>
      </w:r>
      <w:r w:rsidRPr="00C3672B">
        <w:t xml:space="preserve"> de son 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>.</w:t>
      </w:r>
    </w:p>
    <w:p w14:paraId="5EFA2457" w14:textId="77777777" w:rsidR="00A01FD3" w:rsidRPr="00C3672B" w:rsidRDefault="00A13117" w:rsidP="00A13117">
      <w:pPr>
        <w:pStyle w:val="Taille-1Normal"/>
      </w:pPr>
      <w:r w:rsidRPr="00C3672B">
        <w:t>Il rit à ce souvenir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ses nerfs s</w:t>
      </w:r>
      <w:r w:rsidR="00A01FD3" w:rsidRPr="00C3672B">
        <w:rPr>
          <w:rFonts w:cs="Amasis30"/>
        </w:rPr>
        <w:t>’</w:t>
      </w:r>
      <w:r w:rsidRPr="00C3672B">
        <w:t>en d</w:t>
      </w:r>
      <w:r w:rsidRPr="00C3672B">
        <w:rPr>
          <w:rFonts w:cs="Amasis30"/>
        </w:rPr>
        <w:t>é</w:t>
      </w:r>
      <w:r w:rsidRPr="00C3672B">
        <w:t>tendirent d</w:t>
      </w:r>
      <w:r w:rsidR="00A01FD3" w:rsidRPr="00C3672B">
        <w:rPr>
          <w:rFonts w:cs="Amasis30"/>
        </w:rPr>
        <w:t>’</w:t>
      </w:r>
      <w:r w:rsidRPr="00C3672B">
        <w:t>autant</w:t>
      </w:r>
      <w:r w:rsidR="00A01FD3" w:rsidRPr="00C3672B">
        <w:t xml:space="preserve">, </w:t>
      </w:r>
      <w:r w:rsidRPr="00C3672B">
        <w:t>et il se replongea dans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tude</w:t>
      </w:r>
      <w:r w:rsidR="00A01FD3" w:rsidRPr="00C3672B">
        <w:t xml:space="preserve">. </w:t>
      </w:r>
      <w:r w:rsidRPr="00C3672B">
        <w:t>Un moment</w:t>
      </w:r>
      <w:r w:rsidR="00A01FD3" w:rsidRPr="00C3672B">
        <w:t xml:space="preserve">, </w:t>
      </w:r>
      <w:r w:rsidRPr="00C3672B">
        <w:t>il se crut capable de travail et se baissa</w:t>
      </w:r>
      <w:r w:rsidR="00A01FD3" w:rsidRPr="00C3672B">
        <w:t xml:space="preserve">, </w:t>
      </w:r>
      <w:r w:rsidRPr="00C3672B">
        <w:t xml:space="preserve">saisit un gros livre </w:t>
      </w:r>
      <w:r w:rsidRPr="00C3672B">
        <w:rPr>
          <w:rFonts w:cs="Amasis30"/>
        </w:rPr>
        <w:t>à</w:t>
      </w:r>
      <w:r w:rsidRPr="00C3672B">
        <w:t xml:space="preserve"> ses pieds</w:t>
      </w:r>
      <w:r w:rsidR="00A01FD3" w:rsidRPr="00C3672B">
        <w:t xml:space="preserve">.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œ</w:t>
      </w:r>
      <w:r w:rsidRPr="00C3672B">
        <w:t>uvre de Paracelse qu</w:t>
      </w:r>
      <w:r w:rsidR="00A01FD3" w:rsidRPr="00C3672B">
        <w:rPr>
          <w:rFonts w:cs="Amasis30"/>
        </w:rPr>
        <w:t>’</w:t>
      </w:r>
      <w:r w:rsidRPr="00C3672B">
        <w:t>il avait collationn</w:t>
      </w:r>
      <w:r w:rsidRPr="00C3672B">
        <w:rPr>
          <w:rFonts w:cs="Amasis30"/>
        </w:rPr>
        <w:t>é</w:t>
      </w:r>
      <w:r w:rsidRPr="00C3672B">
        <w:t>e avec des gloses manuscrites sur des pages de parchemin interfoli</w:t>
      </w:r>
      <w:r w:rsidRPr="00C3672B">
        <w:rPr>
          <w:rFonts w:cs="Amasis30"/>
        </w:rPr>
        <w:t>é</w:t>
      </w:r>
      <w:r w:rsidRPr="00C3672B">
        <w:t>es et aussi sur les marges</w:t>
      </w:r>
      <w:r w:rsidR="00A01FD3" w:rsidRPr="00C3672B">
        <w:t xml:space="preserve">. </w:t>
      </w:r>
      <w:r w:rsidRPr="00C3672B">
        <w:t>Avec satisfaction il relisait les lignes r</w:t>
      </w:r>
      <w:r w:rsidRPr="00C3672B">
        <w:rPr>
          <w:rFonts w:cs="Amasis30"/>
        </w:rPr>
        <w:t>é</w:t>
      </w:r>
      <w:r w:rsidRPr="00C3672B">
        <w:t>guli</w:t>
      </w:r>
      <w:r w:rsidRPr="00C3672B">
        <w:rPr>
          <w:rFonts w:cs="Amasis30"/>
        </w:rPr>
        <w:t>è</w:t>
      </w:r>
      <w:r w:rsidRPr="00C3672B">
        <w:t xml:space="preserve">res de sa grande </w:t>
      </w:r>
      <w:r w:rsidRPr="00C3672B">
        <w:rPr>
          <w:rFonts w:cs="Amasis30"/>
        </w:rPr>
        <w:t>é</w:t>
      </w:r>
      <w:r w:rsidRPr="00C3672B">
        <w:t>criture bien form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et il s</w:t>
      </w:r>
      <w:r w:rsidR="00A01FD3" w:rsidRPr="00C3672B">
        <w:rPr>
          <w:rFonts w:cs="Amasis30"/>
        </w:rPr>
        <w:t>’</w:t>
      </w:r>
      <w:r w:rsidRPr="00C3672B">
        <w:t>arr</w:t>
      </w:r>
      <w:r w:rsidRPr="00C3672B">
        <w:rPr>
          <w:rFonts w:cs="Amasis30"/>
        </w:rPr>
        <w:t>ê</w:t>
      </w:r>
      <w:r w:rsidRPr="00C3672B">
        <w:t>ta sur ce passage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3D50F546" w14:textId="77777777" w:rsidR="00A13117" w:rsidRPr="00C3672B" w:rsidRDefault="00A01FD3" w:rsidP="00A13117">
      <w:pPr>
        <w:pStyle w:val="Taille-1Normal"/>
      </w:pPr>
      <w:r w:rsidRPr="00C3672B">
        <w:lastRenderedPageBreak/>
        <w:t>«</w:t>
      </w:r>
      <w:r w:rsidR="00224814" w:rsidRPr="00C3672B">
        <w:t> </w:t>
      </w:r>
      <w:r w:rsidR="00A13117" w:rsidRPr="00C3672B">
        <w:t>Le serpent est pour les Ophites le symbole de la Divinit</w:t>
      </w:r>
      <w:r w:rsidR="00A13117" w:rsidRPr="00C3672B">
        <w:rPr>
          <w:rFonts w:cs="Amasis30"/>
        </w:rPr>
        <w:t>é</w:t>
      </w:r>
      <w:r w:rsidR="00A13117" w:rsidRPr="00C3672B">
        <w:t xml:space="preserve"> m</w:t>
      </w:r>
      <w:r w:rsidR="00A13117" w:rsidRPr="00C3672B">
        <w:rPr>
          <w:rFonts w:cs="Amasis30"/>
        </w:rPr>
        <w:t>ê</w:t>
      </w:r>
      <w:r w:rsidR="00A13117" w:rsidRPr="00C3672B">
        <w:t>me</w:t>
      </w:r>
      <w:r w:rsidRPr="00C3672B">
        <w:t xml:space="preserve">, </w:t>
      </w:r>
      <w:r w:rsidR="00A13117" w:rsidRPr="00C3672B">
        <w:t>du principe de toutes choses</w:t>
      </w:r>
      <w:r w:rsidRPr="00C3672B">
        <w:t xml:space="preserve">. </w:t>
      </w:r>
      <w:r w:rsidR="00A13117" w:rsidRPr="00C3672B">
        <w:t>Fils du limon qui l</w:t>
      </w:r>
      <w:r w:rsidRPr="00C3672B">
        <w:rPr>
          <w:rFonts w:cs="Amasis30"/>
        </w:rPr>
        <w:t>’</w:t>
      </w:r>
      <w:r w:rsidR="00A13117" w:rsidRPr="00C3672B">
        <w:t>entoure</w:t>
      </w:r>
      <w:r w:rsidRPr="00C3672B">
        <w:t xml:space="preserve">, </w:t>
      </w:r>
      <w:r w:rsidR="00A13117" w:rsidRPr="00C3672B">
        <w:t>il s</w:t>
      </w:r>
      <w:r w:rsidRPr="00C3672B">
        <w:rPr>
          <w:rFonts w:cs="Amasis30"/>
        </w:rPr>
        <w:t>’</w:t>
      </w:r>
      <w:r w:rsidR="00A13117" w:rsidRPr="00C3672B">
        <w:t>y nourrit</w:t>
      </w:r>
      <w:r w:rsidRPr="00C3672B">
        <w:t xml:space="preserve">, </w:t>
      </w:r>
      <w:r w:rsidR="00A13117" w:rsidRPr="00C3672B">
        <w:t>prouvant ainsi la puissance de la mati</w:t>
      </w:r>
      <w:r w:rsidR="00A13117" w:rsidRPr="00C3672B">
        <w:rPr>
          <w:rFonts w:cs="Amasis30"/>
        </w:rPr>
        <w:t>è</w:t>
      </w:r>
      <w:r w:rsidR="00A13117" w:rsidRPr="00C3672B">
        <w:t>re humide</w:t>
      </w:r>
      <w:r w:rsidRPr="00C3672B">
        <w:t xml:space="preserve">. </w:t>
      </w:r>
      <w:r w:rsidR="00A13117" w:rsidRPr="00C3672B">
        <w:t>Subtil</w:t>
      </w:r>
      <w:r w:rsidRPr="00C3672B">
        <w:t xml:space="preserve">, </w:t>
      </w:r>
      <w:r w:rsidR="00A13117" w:rsidRPr="00C3672B">
        <w:t>bienfaisant</w:t>
      </w:r>
      <w:r w:rsidRPr="00C3672B">
        <w:t xml:space="preserve">, </w:t>
      </w:r>
      <w:r w:rsidR="00A13117" w:rsidRPr="00C3672B">
        <w:t>inengendr</w:t>
      </w:r>
      <w:r w:rsidR="00A13117" w:rsidRPr="00C3672B">
        <w:rPr>
          <w:rFonts w:cs="Amasis30"/>
        </w:rPr>
        <w:t>é</w:t>
      </w:r>
      <w:r w:rsidRPr="00C3672B">
        <w:t xml:space="preserve">, </w:t>
      </w:r>
      <w:r w:rsidR="00A13117" w:rsidRPr="00C3672B">
        <w:t>il enserre de ses replis cette substance premi</w:t>
      </w:r>
      <w:r w:rsidR="00A13117" w:rsidRPr="00C3672B">
        <w:rPr>
          <w:rFonts w:cs="Amasis30"/>
        </w:rPr>
        <w:t>è</w:t>
      </w:r>
      <w:r w:rsidR="00A13117" w:rsidRPr="00C3672B">
        <w:t>re sans laquelle ni lui ni rien ne sauraient exister</w:t>
      </w:r>
      <w:r w:rsidRPr="00C3672B">
        <w:t xml:space="preserve">. </w:t>
      </w:r>
      <w:r w:rsidR="00A13117" w:rsidRPr="00C3672B">
        <w:t>Telle est la religion des Ophites</w:t>
      </w:r>
      <w:r w:rsidRPr="00C3672B">
        <w:t xml:space="preserve">, </w:t>
      </w:r>
      <w:r w:rsidR="00A13117" w:rsidRPr="00C3672B">
        <w:t>des Naass</w:t>
      </w:r>
      <w:r w:rsidR="00A13117" w:rsidRPr="00C3672B">
        <w:rPr>
          <w:rFonts w:cs="Amasis30"/>
        </w:rPr>
        <w:t>é</w:t>
      </w:r>
      <w:r w:rsidR="00A13117" w:rsidRPr="00C3672B">
        <w:t>niens qui adoraient Ouroboros à Hiérapolis en Phrygie</w:t>
      </w:r>
      <w:r w:rsidRPr="00C3672B">
        <w:t xml:space="preserve">. </w:t>
      </w:r>
      <w:r w:rsidR="00A13117" w:rsidRPr="00C3672B">
        <w:t>Ouroboros</w:t>
      </w:r>
      <w:r w:rsidRPr="00C3672B">
        <w:t xml:space="preserve">, </w:t>
      </w:r>
      <w:r w:rsidR="00A13117" w:rsidRPr="00C3672B">
        <w:t>serpent qui se mord la queue</w:t>
      </w:r>
      <w:r w:rsidRPr="00C3672B">
        <w:t xml:space="preserve">, </w:t>
      </w:r>
      <w:r w:rsidR="00A13117" w:rsidRPr="00C3672B">
        <w:t>est le principe et la fin de toutes choses</w:t>
      </w:r>
      <w:r w:rsidRPr="00C3672B">
        <w:t>.</w:t>
      </w:r>
      <w:r w:rsidR="00224814" w:rsidRPr="00C3672B">
        <w:t> </w:t>
      </w:r>
      <w:r w:rsidRPr="00C3672B">
        <w:rPr>
          <w:rFonts w:cs="Amasis30"/>
        </w:rPr>
        <w:t>»</w:t>
      </w:r>
    </w:p>
    <w:p w14:paraId="65DE45D6" w14:textId="055CFB9B" w:rsidR="00A01FD3" w:rsidRPr="00C3672B" w:rsidRDefault="00A13117" w:rsidP="00A13117">
      <w:pPr>
        <w:pStyle w:val="Taille-1Normal"/>
      </w:pPr>
      <w:r w:rsidRPr="00C3672B">
        <w:t>Et il médita sur la parenté du serpent d</w:t>
      </w:r>
      <w:r w:rsidR="00A01FD3" w:rsidRPr="00C3672B">
        <w:t>’</w:t>
      </w:r>
      <w:r w:rsidRPr="00C3672B">
        <w:t>Agathodémon</w:t>
      </w:r>
      <w:r w:rsidR="00A01FD3" w:rsidRPr="00C3672B">
        <w:t xml:space="preserve">, </w:t>
      </w:r>
      <w:r w:rsidRPr="00C3672B">
        <w:t>tout en feuilletant une notice critique qu</w:t>
      </w:r>
      <w:r w:rsidR="00A01FD3" w:rsidRPr="00C3672B">
        <w:t>’</w:t>
      </w:r>
      <w:r w:rsidRPr="00C3672B">
        <w:t xml:space="preserve">il avait faite sur la </w:t>
      </w:r>
      <w:r w:rsidR="00852D17">
        <w:rPr>
          <w:i/>
          <w:iCs/>
        </w:rPr>
        <w:t>M</w:t>
      </w:r>
      <w:r w:rsidR="00852D17" w:rsidRPr="00C3672B">
        <w:rPr>
          <w:i/>
          <w:iCs/>
        </w:rPr>
        <w:t xml:space="preserve">agie </w:t>
      </w:r>
      <w:r w:rsidRPr="00C3672B">
        <w:rPr>
          <w:i/>
          <w:iCs/>
        </w:rPr>
        <w:t>naturelle</w:t>
      </w:r>
      <w:r w:rsidR="00A01FD3" w:rsidRPr="00C3672B">
        <w:t xml:space="preserve">, </w:t>
      </w:r>
      <w:r w:rsidRPr="00C3672B">
        <w:t>de Porta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il reprit Paracelse à partie</w:t>
      </w:r>
      <w:r w:rsidR="00A01FD3" w:rsidRPr="00C3672B">
        <w:t xml:space="preserve">, </w:t>
      </w:r>
      <w:r w:rsidRPr="00C3672B">
        <w:t>car cet empirique n</w:t>
      </w:r>
      <w:r w:rsidR="00A01FD3" w:rsidRPr="00C3672B">
        <w:t>’</w:t>
      </w:r>
      <w:r w:rsidRPr="00C3672B">
        <w:t>avait pas craint d</w:t>
      </w:r>
      <w:r w:rsidR="00A01FD3" w:rsidRPr="00C3672B">
        <w:t>’</w:t>
      </w:r>
      <w:r w:rsidRPr="00C3672B">
        <w:t>avancer qu</w:t>
      </w:r>
      <w:r w:rsidR="00A01FD3" w:rsidRPr="00C3672B">
        <w:t>’</w:t>
      </w:r>
      <w:r w:rsidRPr="00C3672B">
        <w:t>il formerait</w:t>
      </w:r>
      <w:r w:rsidR="00A01FD3" w:rsidRPr="00C3672B">
        <w:t xml:space="preserve">, </w:t>
      </w:r>
      <w:r w:rsidRPr="00C3672B">
        <w:t>quand il le jugerait convenable</w:t>
      </w:r>
      <w:r w:rsidR="00A01FD3" w:rsidRPr="00C3672B">
        <w:t xml:space="preserve">, </w:t>
      </w:r>
      <w:r w:rsidRPr="00C3672B">
        <w:t>de petits hommes au moyen de procédés alchimiques et magiques</w:t>
      </w:r>
      <w:r w:rsidR="00A01FD3" w:rsidRPr="00C3672B">
        <w:t xml:space="preserve">, </w:t>
      </w:r>
      <w:r w:rsidRPr="00C3672B">
        <w:t>et qu</w:t>
      </w:r>
      <w:r w:rsidR="00A01FD3" w:rsidRPr="00C3672B">
        <w:t>’</w:t>
      </w:r>
      <w:r w:rsidRPr="00C3672B">
        <w:t>il leur donnerait la vie</w:t>
      </w:r>
      <w:r w:rsidR="00A01FD3" w:rsidRPr="00C3672B">
        <w:t xml:space="preserve">. </w:t>
      </w:r>
      <w:r w:rsidRPr="00C3672B">
        <w:t>Cette hardiesse lui déplut</w:t>
      </w:r>
      <w:r w:rsidR="00A01FD3" w:rsidRPr="00C3672B">
        <w:t xml:space="preserve">, </w:t>
      </w:r>
      <w:r w:rsidRPr="00C3672B">
        <w:t>et il prit une note dans Rhasès pour appuyer le témoignage de Basile Valentin sur la nature exacte de la diplose</w:t>
      </w:r>
      <w:r w:rsidR="00A01FD3" w:rsidRPr="00C3672B">
        <w:t>.</w:t>
      </w:r>
    </w:p>
    <w:p w14:paraId="1B2A008E" w14:textId="77777777" w:rsidR="00A01FD3" w:rsidRPr="00C3672B" w:rsidRDefault="00A13117" w:rsidP="00A13117">
      <w:pPr>
        <w:pStyle w:val="Taille-1Normal"/>
      </w:pPr>
      <w:r w:rsidRPr="00C3672B">
        <w:t>Mais il envoya tout au diable</w:t>
      </w:r>
      <w:r w:rsidR="00A01FD3" w:rsidRPr="00C3672B">
        <w:t xml:space="preserve">, </w:t>
      </w:r>
      <w:r w:rsidRPr="00C3672B">
        <w:t>pensant à Madeleine malgré tout</w:t>
      </w:r>
      <w:r w:rsidR="00A01FD3" w:rsidRPr="00C3672B">
        <w:t xml:space="preserve">, </w:t>
      </w:r>
      <w:r w:rsidRPr="00C3672B">
        <w:t>et il lança le livre contre la porte</w:t>
      </w:r>
      <w:r w:rsidR="00A01FD3" w:rsidRPr="00C3672B">
        <w:t xml:space="preserve">, </w:t>
      </w:r>
      <w:r w:rsidRPr="00C3672B">
        <w:t>ce qui faillit écraser un visiteur qui pénétrait sans frapper</w:t>
      </w:r>
      <w:r w:rsidR="00A01FD3" w:rsidRPr="00C3672B">
        <w:t>.</w:t>
      </w:r>
    </w:p>
    <w:p w14:paraId="35640AF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</w:t>
      </w:r>
      <w:r w:rsidRPr="00C3672B">
        <w:t>’</w:t>
      </w:r>
      <w:r w:rsidR="00A13117" w:rsidRPr="00C3672B">
        <w:t>est toujours un tort d</w:t>
      </w:r>
      <w:r w:rsidRPr="00C3672B">
        <w:t>’</w:t>
      </w:r>
      <w:r w:rsidR="00A13117" w:rsidRPr="00C3672B">
        <w:t>appeler le diable</w:t>
      </w:r>
      <w:r w:rsidRPr="00C3672B">
        <w:t xml:space="preserve">, </w:t>
      </w:r>
      <w:r w:rsidR="00A13117" w:rsidRPr="00C3672B">
        <w:t>proféra sentencieusement le nouveau venu</w:t>
      </w:r>
      <w:r w:rsidRPr="00C3672B">
        <w:t xml:space="preserve">, </w:t>
      </w:r>
      <w:r w:rsidR="00A13117" w:rsidRPr="00C3672B">
        <w:t>surtout en ces temps où la tentation est toujours près de nous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A04CB1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rPr>
          <w:i/>
          <w:iCs/>
        </w:rPr>
        <w:t>Et cum spiritu tuo</w:t>
      </w:r>
      <w:r w:rsidRPr="00C3672B">
        <w:t xml:space="preserve">, </w:t>
      </w:r>
      <w:r w:rsidR="00A13117" w:rsidRPr="00C3672B">
        <w:t>approuva de Morguen</w:t>
      </w:r>
      <w:r w:rsidRPr="00C3672B">
        <w:t xml:space="preserve">. </w:t>
      </w:r>
      <w:r w:rsidR="00A13117" w:rsidRPr="00C3672B">
        <w:t>Ah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oubliais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 xml:space="preserve">Vous </w:t>
      </w:r>
      <w:r w:rsidR="00A13117" w:rsidRPr="00C3672B">
        <w:rPr>
          <w:rFonts w:cs="Amasis30"/>
        </w:rPr>
        <w:t>ê</w:t>
      </w:r>
      <w:r w:rsidR="00A13117" w:rsidRPr="00C3672B">
        <w:t>tes de ceux qui ont fait v</w:t>
      </w:r>
      <w:r w:rsidR="00A13117" w:rsidRPr="00C3672B">
        <w:rPr>
          <w:rFonts w:cs="Amasis30"/>
        </w:rPr>
        <w:t>œ</w:t>
      </w:r>
      <w:r w:rsidR="00A13117" w:rsidRPr="00C3672B">
        <w:t xml:space="preserve">u de ne plus parler </w:t>
      </w:r>
      <w:r w:rsidR="00A13117" w:rsidRPr="00C3672B">
        <w:rPr>
          <w:rFonts w:cs="Amasis30"/>
        </w:rPr>
        <w:t>à</w:t>
      </w:r>
      <w:r w:rsidR="00A13117" w:rsidRPr="00C3672B">
        <w:t xml:space="preserve"> Dieu qu</w:t>
      </w:r>
      <w:r w:rsidRPr="00C3672B">
        <w:rPr>
          <w:rFonts w:cs="Amasis30"/>
        </w:rPr>
        <w:t>’</w:t>
      </w:r>
      <w:r w:rsidR="00A13117" w:rsidRPr="00C3672B">
        <w:t>en fran</w:t>
      </w:r>
      <w:r w:rsidR="00A13117" w:rsidRPr="00C3672B">
        <w:rPr>
          <w:rFonts w:cs="Amasis30"/>
        </w:rPr>
        <w:t>ç</w:t>
      </w:r>
      <w:r w:rsidR="00A13117" w:rsidRPr="00C3672B">
        <w:t>ais</w:t>
      </w:r>
      <w:r w:rsidRPr="00C3672B">
        <w:t xml:space="preserve">. </w:t>
      </w:r>
      <w:r w:rsidR="00A13117" w:rsidRPr="00C3672B">
        <w:t>Et comment</w:t>
      </w:r>
      <w:r w:rsidRPr="00C3672B">
        <w:t xml:space="preserve">, </w:t>
      </w:r>
      <w:r w:rsidR="00A13117" w:rsidRPr="00C3672B">
        <w:t>vous voici</w:t>
      </w:r>
      <w:r w:rsidRPr="00C3672B">
        <w:t xml:space="preserve">, </w:t>
      </w:r>
      <w:r w:rsidR="00A13117" w:rsidRPr="00C3672B">
        <w:t>mon cher Nicolas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Eh</w:t>
      </w:r>
      <w:r w:rsidRPr="00C3672B">
        <w:t xml:space="preserve">, </w:t>
      </w:r>
      <w:r w:rsidR="00A13117" w:rsidRPr="00C3672B">
        <w:t>venez que je vous embrasse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04EF2D43" w14:textId="77777777" w:rsidR="00A01FD3" w:rsidRPr="00C3672B" w:rsidRDefault="00A13117" w:rsidP="00A13117">
      <w:pPr>
        <w:pStyle w:val="Taille-1Normal"/>
      </w:pPr>
      <w:r w:rsidRPr="00C3672B">
        <w:t>Se haussant sur ses pointes</w:t>
      </w:r>
      <w:r w:rsidR="00A01FD3" w:rsidRPr="00C3672B">
        <w:t xml:space="preserve">, </w:t>
      </w:r>
      <w:r w:rsidRPr="00C3672B">
        <w:t>de Morguen réussit à donner l</w:t>
      </w:r>
      <w:r w:rsidR="00A01FD3" w:rsidRPr="00C3672B">
        <w:t>’</w:t>
      </w:r>
      <w:r w:rsidRPr="00C3672B">
        <w:t>accolade au grand Nicolas</w:t>
      </w:r>
      <w:r w:rsidR="00A01FD3" w:rsidRPr="00C3672B">
        <w:t xml:space="preserve">, </w:t>
      </w:r>
      <w:r w:rsidRPr="00C3672B">
        <w:t>qui était de ces gens pour lesquels les portes basses sont toujours un danger de mort</w:t>
      </w:r>
      <w:r w:rsidR="00A01FD3" w:rsidRPr="00C3672B">
        <w:t xml:space="preserve">, </w:t>
      </w:r>
      <w:r w:rsidRPr="00C3672B">
        <w:t>car ils pensent à chaque instant s</w:t>
      </w:r>
      <w:r w:rsidR="00A01FD3" w:rsidRPr="00C3672B">
        <w:t>’</w:t>
      </w:r>
      <w:r w:rsidRPr="00C3672B">
        <w:t>y briser le front</w:t>
      </w:r>
      <w:r w:rsidR="00A01FD3" w:rsidRPr="00C3672B">
        <w:t>.</w:t>
      </w:r>
    </w:p>
    <w:p w14:paraId="66A80DE6" w14:textId="77777777" w:rsidR="00A01FD3" w:rsidRPr="00C3672B" w:rsidRDefault="00A13117" w:rsidP="00A13117">
      <w:pPr>
        <w:pStyle w:val="Taille-1Normal"/>
      </w:pPr>
      <w:r w:rsidRPr="00C3672B">
        <w:t>Nicolas lui demandait pourquoi</w:t>
      </w:r>
      <w:r w:rsidR="00A01FD3" w:rsidRPr="00C3672B">
        <w:t xml:space="preserve">, </w:t>
      </w:r>
      <w:r w:rsidRPr="00C3672B">
        <w:t>à cette heure</w:t>
      </w:r>
      <w:r w:rsidR="00A01FD3" w:rsidRPr="00C3672B">
        <w:t xml:space="preserve">, </w:t>
      </w:r>
      <w:r w:rsidRPr="00C3672B">
        <w:t>il cassait tout chez lui</w:t>
      </w:r>
      <w:r w:rsidR="00A01FD3" w:rsidRPr="00C3672B">
        <w:t xml:space="preserve">. </w:t>
      </w:r>
      <w:r w:rsidRPr="00C3672B">
        <w:t>De Morguen</w:t>
      </w:r>
      <w:r w:rsidR="00A01FD3" w:rsidRPr="00C3672B">
        <w:t xml:space="preserve">, </w:t>
      </w:r>
      <w:r w:rsidRPr="00C3672B">
        <w:t>heureux de trouver un cœur ami en qui déverser ses peines</w:t>
      </w:r>
      <w:r w:rsidR="00A01FD3" w:rsidRPr="00C3672B">
        <w:t xml:space="preserve">, </w:t>
      </w:r>
      <w:r w:rsidRPr="00C3672B">
        <w:t>égrena son chapelet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82A10FC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Je suis le dernier des hommes et le plus sot</w:t>
      </w:r>
      <w:r w:rsidRPr="00C3672B">
        <w:t xml:space="preserve">. </w:t>
      </w:r>
      <w:r w:rsidR="00A13117" w:rsidRPr="00C3672B">
        <w:t>Croirez-vous que je suis devenu amoureux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0DA8AFB" w14:textId="77777777" w:rsidR="00A01FD3" w:rsidRPr="00C3672B" w:rsidRDefault="00A13117" w:rsidP="00A13117">
      <w:pPr>
        <w:pStyle w:val="Taille-1Normal"/>
      </w:pPr>
      <w:r w:rsidRPr="00C3672B">
        <w:t>Nicolas avoua que c</w:t>
      </w:r>
      <w:r w:rsidR="00A01FD3" w:rsidRPr="00C3672B">
        <w:t>’</w:t>
      </w:r>
      <w:r w:rsidRPr="00C3672B">
        <w:t>était là une chose au moins inutile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son </w:t>
      </w:r>
      <w:r w:rsidRPr="00C3672B">
        <w:rPr>
          <w:rFonts w:cs="Amasis30"/>
        </w:rPr>
        <w:t>â</w:t>
      </w:r>
      <w:r w:rsidRPr="00C3672B">
        <w:t>me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lui</w:t>
      </w:r>
      <w:r w:rsidR="00A01FD3" w:rsidRPr="00C3672B">
        <w:t xml:space="preserve">, </w:t>
      </w:r>
      <w:r w:rsidRPr="00C3672B">
        <w:t>n</w:t>
      </w:r>
      <w:r w:rsidR="00A01FD3" w:rsidRPr="00C3672B">
        <w:rPr>
          <w:rFonts w:cs="Amasis30"/>
        </w:rPr>
        <w:t>’</w:t>
      </w:r>
      <w:r w:rsidRPr="00C3672B">
        <w:t>avait jamais connu ces troubles</w:t>
      </w:r>
      <w:r w:rsidR="00A01FD3" w:rsidRPr="00C3672B">
        <w:t xml:space="preserve">. </w:t>
      </w:r>
      <w:r w:rsidRPr="00C3672B">
        <w:t>Assis en une chaire perdue dans un fouillis d</w:t>
      </w:r>
      <w:r w:rsidR="00A01FD3" w:rsidRPr="00C3672B">
        <w:rPr>
          <w:rFonts w:cs="Amasis30"/>
        </w:rPr>
        <w:t>’</w:t>
      </w:r>
      <w:r w:rsidRPr="00C3672B">
        <w:t>objets sans nom</w:t>
      </w:r>
      <w:r w:rsidR="00A01FD3" w:rsidRPr="00C3672B">
        <w:t xml:space="preserve">, </w:t>
      </w:r>
      <w:r w:rsidRPr="00C3672B">
        <w:t>il en avait soigneusement sur</w:t>
      </w:r>
      <w:r w:rsidRPr="00C3672B">
        <w:rPr>
          <w:rFonts w:cs="Amasis30"/>
        </w:rPr>
        <w:t>é</w:t>
      </w:r>
      <w:r w:rsidRPr="00C3672B">
        <w:t>lev</w:t>
      </w:r>
      <w:r w:rsidRPr="00C3672B">
        <w:rPr>
          <w:rFonts w:cs="Amasis30"/>
        </w:rPr>
        <w:t>é</w:t>
      </w:r>
      <w:r w:rsidRPr="00C3672B">
        <w:t xml:space="preserve"> le si</w:t>
      </w:r>
      <w:r w:rsidRPr="00C3672B">
        <w:rPr>
          <w:rFonts w:cs="Amasis30"/>
        </w:rPr>
        <w:t>è</w:t>
      </w:r>
      <w:r w:rsidRPr="00C3672B">
        <w:t>ge poussi</w:t>
      </w:r>
      <w:r w:rsidRPr="00C3672B">
        <w:rPr>
          <w:rFonts w:cs="Amasis30"/>
        </w:rPr>
        <w:t>é</w:t>
      </w:r>
      <w:r w:rsidRPr="00C3672B">
        <w:t>reux avec le livre de Paracelse</w:t>
      </w:r>
      <w:r w:rsidR="00A01FD3" w:rsidRPr="00C3672B">
        <w:t xml:space="preserve">. </w:t>
      </w:r>
      <w:r w:rsidRPr="00C3672B">
        <w:t>Et il demeurait immobile</w:t>
      </w:r>
      <w:r w:rsidR="00A01FD3" w:rsidRPr="00C3672B">
        <w:t xml:space="preserve">, </w:t>
      </w:r>
      <w:r w:rsidRPr="00C3672B">
        <w:t>les mains sur les genoux</w:t>
      </w:r>
      <w:r w:rsidR="00A01FD3" w:rsidRPr="00C3672B">
        <w:t xml:space="preserve">, </w:t>
      </w:r>
      <w:r w:rsidRPr="00C3672B">
        <w:t>dans cette attitude hi</w:t>
      </w:r>
      <w:r w:rsidRPr="00C3672B">
        <w:rPr>
          <w:rFonts w:cs="Amasis30"/>
        </w:rPr>
        <w:t>é</w:t>
      </w:r>
      <w:r w:rsidRPr="00C3672B">
        <w:t>ratique que conserve depuis des si</w:t>
      </w:r>
      <w:r w:rsidRPr="00C3672B">
        <w:rPr>
          <w:rFonts w:cs="Amasis30"/>
        </w:rPr>
        <w:t>è</w:t>
      </w:r>
      <w:r w:rsidRPr="00C3672B">
        <w:t>cles la statue de Memnon aux d</w:t>
      </w:r>
      <w:r w:rsidRPr="00C3672B">
        <w:rPr>
          <w:rFonts w:cs="Amasis30"/>
        </w:rPr>
        <w:t>é</w:t>
      </w:r>
      <w:r w:rsidRPr="00C3672B">
        <w:t xml:space="preserve">serts </w:t>
      </w:r>
      <w:r w:rsidRPr="00C3672B">
        <w:rPr>
          <w:rFonts w:cs="Amasis30"/>
        </w:rPr>
        <w:t>é</w:t>
      </w:r>
      <w:r w:rsidRPr="00C3672B">
        <w:t>gyptiens</w:t>
      </w:r>
      <w:r w:rsidR="00A01FD3" w:rsidRPr="00C3672B">
        <w:t>.</w:t>
      </w:r>
    </w:p>
    <w:p w14:paraId="3B12AD8E" w14:textId="77777777" w:rsidR="00A01FD3" w:rsidRPr="00C3672B" w:rsidRDefault="00A13117" w:rsidP="00A13117">
      <w:pPr>
        <w:pStyle w:val="Taille-1Normal"/>
      </w:pPr>
      <w:r w:rsidRPr="00C3672B">
        <w:t>Il était vêtu très simplement</w:t>
      </w:r>
      <w:r w:rsidR="00A01FD3" w:rsidRPr="00C3672B">
        <w:t xml:space="preserve">, </w:t>
      </w:r>
      <w:r w:rsidRPr="00C3672B">
        <w:t>de bon drap de couleur sombre</w:t>
      </w:r>
      <w:r w:rsidR="00A01FD3" w:rsidRPr="00C3672B">
        <w:t xml:space="preserve">, </w:t>
      </w:r>
      <w:r w:rsidRPr="00C3672B">
        <w:t>avec un surtout de peau de cerf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et il disparaissait </w:t>
      </w:r>
      <w:r w:rsidRPr="00C3672B">
        <w:rPr>
          <w:rFonts w:cs="Amasis30"/>
        </w:rPr>
        <w:t>à</w:t>
      </w:r>
      <w:r w:rsidRPr="00C3672B">
        <w:t xml:space="preserve"> demi dans l</w:t>
      </w:r>
      <w:r w:rsidR="00A01FD3" w:rsidRPr="00C3672B">
        <w:rPr>
          <w:rFonts w:cs="Amasis30"/>
        </w:rPr>
        <w:t>’</w:t>
      </w:r>
      <w:r w:rsidRPr="00C3672B">
        <w:t>ombre qui commen</w:t>
      </w:r>
      <w:r w:rsidRPr="00C3672B">
        <w:rPr>
          <w:rFonts w:cs="Amasis30"/>
        </w:rPr>
        <w:t>ç</w:t>
      </w:r>
      <w:r w:rsidRPr="00C3672B">
        <w:t xml:space="preserve">ait </w:t>
      </w:r>
      <w:r w:rsidRPr="00C3672B">
        <w:rPr>
          <w:rFonts w:cs="Amasis30"/>
        </w:rPr>
        <w:t>à</w:t>
      </w:r>
      <w:r w:rsidRPr="00C3672B">
        <w:t xml:space="preserve"> tomber</w:t>
      </w:r>
      <w:r w:rsidR="00A01FD3" w:rsidRPr="00C3672B">
        <w:t xml:space="preserve">. </w:t>
      </w:r>
      <w:r w:rsidRPr="00C3672B">
        <w:t>Sous les larges bords de son chapeau de pluie</w:t>
      </w:r>
      <w:r w:rsidR="00A01FD3" w:rsidRPr="00C3672B">
        <w:t xml:space="preserve">, </w:t>
      </w:r>
      <w:r w:rsidRPr="00C3672B">
        <w:t>son visage apparaissait beau</w:t>
      </w:r>
      <w:r w:rsidR="00A01FD3" w:rsidRPr="00C3672B">
        <w:t xml:space="preserve">, </w:t>
      </w:r>
      <w:r w:rsidRPr="00C3672B">
        <w:t>empreint d</w:t>
      </w:r>
      <w:r w:rsidR="00A01FD3" w:rsidRPr="00C3672B">
        <w:rPr>
          <w:rFonts w:cs="Amasis30"/>
        </w:rPr>
        <w:t>’</w:t>
      </w:r>
      <w:r w:rsidRPr="00C3672B">
        <w:t>une douceur un peu lourde</w:t>
      </w:r>
      <w:r w:rsidR="00A01FD3" w:rsidRPr="00C3672B">
        <w:t xml:space="preserve">. </w:t>
      </w:r>
      <w:r w:rsidRPr="00C3672B">
        <w:t>Sa barbe noire</w:t>
      </w:r>
      <w:r w:rsidR="00A01FD3" w:rsidRPr="00C3672B">
        <w:t xml:space="preserve">, </w:t>
      </w:r>
      <w:r w:rsidRPr="00C3672B">
        <w:t>taill</w:t>
      </w:r>
      <w:r w:rsidRPr="00C3672B">
        <w:rPr>
          <w:rFonts w:cs="Amasis30"/>
        </w:rPr>
        <w:t>é</w:t>
      </w:r>
      <w:r w:rsidRPr="00C3672B">
        <w:t>e en pointe</w:t>
      </w:r>
      <w:r w:rsidR="00A01FD3" w:rsidRPr="00C3672B">
        <w:t xml:space="preserve">, </w:t>
      </w:r>
      <w:r w:rsidRPr="00C3672B">
        <w:t>laissait voir quelques poils argent</w:t>
      </w:r>
      <w:r w:rsidRPr="00C3672B">
        <w:rPr>
          <w:rFonts w:cs="Amasis30"/>
        </w:rPr>
        <w:t>é</w:t>
      </w:r>
      <w:r w:rsidRPr="00C3672B">
        <w:t>s</w:t>
      </w:r>
      <w:r w:rsidR="00A01FD3" w:rsidRPr="00C3672B">
        <w:t xml:space="preserve">, </w:t>
      </w:r>
      <w:r w:rsidRPr="00C3672B">
        <w:t>bien qu</w:t>
      </w:r>
      <w:r w:rsidR="00A01FD3" w:rsidRPr="00C3672B">
        <w:rPr>
          <w:rFonts w:cs="Amasis30"/>
        </w:rPr>
        <w:t>’</w:t>
      </w:r>
      <w:r w:rsidRPr="00C3672B">
        <w:t>il n</w:t>
      </w:r>
      <w:r w:rsidR="00A01FD3" w:rsidRPr="00C3672B">
        <w:rPr>
          <w:rFonts w:cs="Amasis30"/>
        </w:rPr>
        <w:t>’</w:t>
      </w:r>
      <w:r w:rsidRPr="00C3672B">
        <w:t>e</w:t>
      </w:r>
      <w:r w:rsidRPr="00C3672B">
        <w:rPr>
          <w:rFonts w:cs="Amasis30"/>
        </w:rPr>
        <w:t>û</w:t>
      </w:r>
      <w:r w:rsidRPr="00C3672B">
        <w:t>t point d</w:t>
      </w:r>
      <w:r w:rsidRPr="00C3672B">
        <w:rPr>
          <w:rFonts w:cs="Amasis30"/>
        </w:rPr>
        <w:t>é</w:t>
      </w:r>
      <w:r w:rsidRPr="00C3672B">
        <w:t>pass</w:t>
      </w:r>
      <w:r w:rsidRPr="00C3672B">
        <w:rPr>
          <w:rFonts w:cs="Amasis30"/>
        </w:rPr>
        <w:t>é</w:t>
      </w:r>
      <w:r w:rsidRPr="00C3672B">
        <w:t xml:space="preserve"> trente ans</w:t>
      </w:r>
      <w:r w:rsidR="00A01FD3" w:rsidRPr="00C3672B">
        <w:t xml:space="preserve">, </w:t>
      </w:r>
      <w:r w:rsidRPr="00C3672B">
        <w:t xml:space="preserve">et ses cheveux </w:t>
      </w:r>
      <w:r w:rsidRPr="00C3672B">
        <w:rPr>
          <w:rFonts w:cs="Amasis30"/>
        </w:rPr>
        <w:t>é</w:t>
      </w:r>
      <w:r w:rsidRPr="00C3672B">
        <w:t>taient gris aux tempes</w:t>
      </w:r>
      <w:r w:rsidR="00A01FD3" w:rsidRPr="00C3672B">
        <w:t>.</w:t>
      </w:r>
    </w:p>
    <w:p w14:paraId="5698E96A" w14:textId="77777777" w:rsidR="00A01FD3" w:rsidRPr="00C3672B" w:rsidRDefault="00A01FD3" w:rsidP="00A13117">
      <w:pPr>
        <w:pStyle w:val="Taille-1Normal"/>
      </w:pPr>
      <w:r w:rsidRPr="00C3672B">
        <w:t>M. </w:t>
      </w:r>
      <w:r w:rsidR="00A13117" w:rsidRPr="00C3672B">
        <w:t>Nicolas de Collangis était un très bon seigneur</w:t>
      </w:r>
      <w:r w:rsidRPr="00C3672B">
        <w:t xml:space="preserve">, </w:t>
      </w:r>
      <w:r w:rsidR="00A13117" w:rsidRPr="00C3672B">
        <w:t>quoique d</w:t>
      </w:r>
      <w:r w:rsidRPr="00C3672B">
        <w:t>’</w:t>
      </w:r>
      <w:r w:rsidR="00A13117" w:rsidRPr="00C3672B">
        <w:t>assez mince noblesse</w:t>
      </w:r>
      <w:r w:rsidRPr="00C3672B">
        <w:t xml:space="preserve">, </w:t>
      </w:r>
      <w:r w:rsidR="00A13117" w:rsidRPr="00C3672B">
        <w:t>et qui n</w:t>
      </w:r>
      <w:r w:rsidRPr="00C3672B">
        <w:t>’</w:t>
      </w:r>
      <w:r w:rsidR="00A13117" w:rsidRPr="00C3672B">
        <w:t>avait point de bien</w:t>
      </w:r>
      <w:r w:rsidRPr="00C3672B">
        <w:t xml:space="preserve">, </w:t>
      </w:r>
      <w:r w:rsidR="00A13117" w:rsidRPr="00C3672B">
        <w:t>ou si peu que rien</w:t>
      </w:r>
      <w:r w:rsidRPr="00C3672B">
        <w:t xml:space="preserve">. </w:t>
      </w:r>
      <w:r w:rsidR="00A13117" w:rsidRPr="00C3672B">
        <w:t xml:space="preserve">Il vivait avec les gentilshommes de </w:t>
      </w:r>
      <w:r w:rsidRPr="00C3672B">
        <w:t>M. </w:t>
      </w:r>
      <w:r w:rsidR="00A13117" w:rsidRPr="00C3672B">
        <w:t>l</w:t>
      </w:r>
      <w:r w:rsidRPr="00C3672B">
        <w:t>’</w:t>
      </w:r>
      <w:r w:rsidR="00A13117" w:rsidRPr="00C3672B">
        <w:t>Amiral</w:t>
      </w:r>
      <w:r w:rsidRPr="00C3672B">
        <w:t xml:space="preserve">, </w:t>
      </w:r>
      <w:r w:rsidR="00A13117" w:rsidRPr="00C3672B">
        <w:t>dans le château des Noyers</w:t>
      </w:r>
      <w:r w:rsidRPr="00C3672B">
        <w:t xml:space="preserve">, </w:t>
      </w:r>
      <w:r w:rsidR="00A13117" w:rsidRPr="00C3672B">
        <w:t>et venait de temps à autre visiter un sien oncle qui habitait aux environs de la Trémouille</w:t>
      </w:r>
      <w:r w:rsidRPr="00C3672B">
        <w:t xml:space="preserve">. </w:t>
      </w:r>
      <w:r w:rsidR="00A13117" w:rsidRPr="00C3672B">
        <w:t>Et jamais</w:t>
      </w:r>
      <w:r w:rsidRPr="00C3672B">
        <w:t xml:space="preserve">, </w:t>
      </w:r>
      <w:r w:rsidR="00A13117" w:rsidRPr="00C3672B">
        <w:t>alors</w:t>
      </w:r>
      <w:r w:rsidRPr="00C3672B">
        <w:t xml:space="preserve">, </w:t>
      </w:r>
      <w:r w:rsidR="00A13117" w:rsidRPr="00C3672B">
        <w:t>il ne manquait de pousser jusque chez le baron de Morguen</w:t>
      </w:r>
      <w:r w:rsidRPr="00C3672B">
        <w:t xml:space="preserve">, </w:t>
      </w:r>
      <w:r w:rsidR="00A13117" w:rsidRPr="00C3672B">
        <w:t>son ancien compagnon d</w:t>
      </w:r>
      <w:r w:rsidRPr="00C3672B">
        <w:t>’</w:t>
      </w:r>
      <w:r w:rsidR="00A13117" w:rsidRPr="00C3672B">
        <w:t>études</w:t>
      </w:r>
      <w:r w:rsidRPr="00C3672B">
        <w:t xml:space="preserve">, </w:t>
      </w:r>
      <w:r w:rsidR="00A13117" w:rsidRPr="00C3672B">
        <w:t>pour qui il professait une vénération sans mesure</w:t>
      </w:r>
      <w:r w:rsidRPr="00C3672B">
        <w:t xml:space="preserve">, </w:t>
      </w:r>
      <w:r w:rsidR="00A13117" w:rsidRPr="00C3672B">
        <w:t>malgré ses mauvais principes religieux</w:t>
      </w:r>
      <w:r w:rsidRPr="00C3672B">
        <w:t xml:space="preserve">. </w:t>
      </w:r>
      <w:r w:rsidR="00A13117" w:rsidRPr="00C3672B">
        <w:t>Lui n</w:t>
      </w:r>
      <w:r w:rsidRPr="00C3672B">
        <w:t>’</w:t>
      </w:r>
      <w:r w:rsidR="00A13117" w:rsidRPr="00C3672B">
        <w:t>avait jamais éprouvé les angoisses du doute</w:t>
      </w:r>
      <w:r w:rsidRPr="00C3672B">
        <w:t xml:space="preserve">, </w:t>
      </w:r>
      <w:r w:rsidR="00A13117" w:rsidRPr="00C3672B">
        <w:t>subi les défaillances de la raison</w:t>
      </w:r>
      <w:r w:rsidRPr="00C3672B">
        <w:t>.</w:t>
      </w:r>
    </w:p>
    <w:p w14:paraId="433F76A0" w14:textId="77777777" w:rsidR="00A01FD3" w:rsidRPr="00C3672B" w:rsidRDefault="00A13117" w:rsidP="00A13117">
      <w:pPr>
        <w:pStyle w:val="Taille-1Normal"/>
      </w:pPr>
      <w:r w:rsidRPr="00C3672B">
        <w:t>Parmi les gentilshommes avec qui il guerroyait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était fait la réputation d</w:t>
      </w:r>
      <w:r w:rsidR="00A01FD3" w:rsidRPr="00C3672B">
        <w:t>’</w:t>
      </w:r>
      <w:r w:rsidRPr="00C3672B">
        <w:t>un simple</w:t>
      </w:r>
      <w:r w:rsidR="00A01FD3" w:rsidRPr="00C3672B">
        <w:t xml:space="preserve">. </w:t>
      </w:r>
      <w:r w:rsidRPr="00C3672B">
        <w:t>Car il ne prenait point sa part dans les pillages</w:t>
      </w:r>
      <w:r w:rsidR="00A01FD3" w:rsidRPr="00C3672B">
        <w:t xml:space="preserve">, </w:t>
      </w:r>
      <w:r w:rsidRPr="00C3672B">
        <w:t>ne réclamait pour soi l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les meubles</w:t>
      </w:r>
      <w:r w:rsidR="00A01FD3" w:rsidRPr="00C3672B">
        <w:t xml:space="preserve">, </w:t>
      </w:r>
      <w:r w:rsidRPr="00C3672B">
        <w:t>les femmes qu</w:t>
      </w:r>
      <w:r w:rsidR="00A01FD3" w:rsidRPr="00C3672B">
        <w:t>’</w:t>
      </w:r>
      <w:r w:rsidRPr="00C3672B">
        <w:t>on se distribuait par le sort après l</w:t>
      </w:r>
      <w:r w:rsidR="00A01FD3" w:rsidRPr="00C3672B">
        <w:t>’</w:t>
      </w:r>
      <w:r w:rsidRPr="00C3672B">
        <w:t>incendie des maisons</w:t>
      </w:r>
      <w:r w:rsidR="00A01FD3" w:rsidRPr="00C3672B">
        <w:t xml:space="preserve">. </w:t>
      </w:r>
      <w:r w:rsidRPr="00C3672B">
        <w:t>Il protégeait même les filles et n</w:t>
      </w:r>
      <w:r w:rsidR="00A01FD3" w:rsidRPr="00C3672B">
        <w:t>’</w:t>
      </w:r>
      <w:r w:rsidRPr="00C3672B">
        <w:t>entendait point qu</w:t>
      </w:r>
      <w:r w:rsidR="00A01FD3" w:rsidRPr="00C3672B">
        <w:t>’</w:t>
      </w:r>
      <w:r w:rsidRPr="00C3672B">
        <w:t>on les livrât aux soldats</w:t>
      </w:r>
      <w:r w:rsidR="00A01FD3" w:rsidRPr="00C3672B">
        <w:t xml:space="preserve">, </w:t>
      </w:r>
      <w:r w:rsidRPr="00C3672B">
        <w:t>là où il avait l</w:t>
      </w:r>
      <w:r w:rsidR="00A01FD3" w:rsidRPr="00C3672B">
        <w:t>’</w:t>
      </w:r>
      <w:r w:rsidRPr="00C3672B">
        <w:t>autorité à exercer</w:t>
      </w:r>
      <w:r w:rsidR="00A01FD3" w:rsidRPr="00C3672B">
        <w:t xml:space="preserve">. </w:t>
      </w:r>
      <w:r w:rsidRPr="00C3672B">
        <w:t>Aussi</w:t>
      </w:r>
      <w:r w:rsidR="00A01FD3" w:rsidRPr="00C3672B">
        <w:t xml:space="preserve">, </w:t>
      </w:r>
      <w:r w:rsidRPr="00C3672B">
        <w:t>pour ce fait</w:t>
      </w:r>
      <w:r w:rsidR="00A01FD3" w:rsidRPr="00C3672B">
        <w:t xml:space="preserve">, </w:t>
      </w:r>
      <w:r w:rsidRPr="00C3672B">
        <w:t>était-il généralement peu chéri</w:t>
      </w:r>
      <w:r w:rsidR="00A01FD3" w:rsidRPr="00C3672B">
        <w:t xml:space="preserve">, </w:t>
      </w:r>
      <w:r w:rsidRPr="00C3672B">
        <w:t>comme tous ceux qui n</w:t>
      </w:r>
      <w:r w:rsidR="00A01FD3" w:rsidRPr="00C3672B">
        <w:t>’</w:t>
      </w:r>
      <w:r w:rsidRPr="00C3672B">
        <w:t>aiment point à rire</w:t>
      </w:r>
      <w:r w:rsidR="00A01FD3" w:rsidRPr="00C3672B">
        <w:t xml:space="preserve">, </w:t>
      </w:r>
      <w:r w:rsidRPr="00C3672B">
        <w:t>et les ministres trouvaient que son zèle manquait de chaleur</w:t>
      </w:r>
      <w:r w:rsidR="00A01FD3" w:rsidRPr="00C3672B">
        <w:t xml:space="preserve">. </w:t>
      </w:r>
      <w:r w:rsidR="007576F4" w:rsidRPr="00C3672B">
        <w:t>À</w:t>
      </w:r>
      <w:r w:rsidRPr="00C3672B">
        <w:t xml:space="preserve"> la cour</w:t>
      </w:r>
      <w:r w:rsidR="00A01FD3" w:rsidRPr="00C3672B">
        <w:t xml:space="preserve">, </w:t>
      </w:r>
      <w:r w:rsidRPr="00C3672B">
        <w:t>il n</w:t>
      </w:r>
      <w:r w:rsidR="00A01FD3" w:rsidRPr="00C3672B">
        <w:t>’</w:t>
      </w:r>
      <w:r w:rsidRPr="00C3672B">
        <w:t>avait eu que peu de succès malgré sa belle figure et sa haute stature</w:t>
      </w:r>
      <w:r w:rsidR="00A01FD3" w:rsidRPr="00C3672B">
        <w:t xml:space="preserve">, </w:t>
      </w:r>
      <w:r w:rsidRPr="00C3672B">
        <w:t>ayant rabroué les filles d</w:t>
      </w:r>
      <w:r w:rsidR="00A01FD3" w:rsidRPr="00C3672B">
        <w:t>’</w:t>
      </w:r>
      <w:r w:rsidRPr="00C3672B">
        <w:t xml:space="preserve">honneur de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</w:t>
      </w:r>
      <w:r w:rsidRPr="00C3672B">
        <w:t>Catherine</w:t>
      </w:r>
      <w:r w:rsidR="00A01FD3" w:rsidRPr="00C3672B">
        <w:t xml:space="preserve">, </w:t>
      </w:r>
      <w:r w:rsidRPr="00C3672B">
        <w:t>qui rô</w:t>
      </w:r>
      <w:r w:rsidRPr="00C3672B">
        <w:lastRenderedPageBreak/>
        <w:t>daient autour de cet homme à forte encolure dont les doigts tordaient</w:t>
      </w:r>
      <w:r w:rsidR="00A01FD3" w:rsidRPr="00C3672B">
        <w:t xml:space="preserve">, </w:t>
      </w:r>
      <w:r w:rsidRPr="00C3672B">
        <w:t>en se jouant</w:t>
      </w:r>
      <w:r w:rsidR="00A01FD3" w:rsidRPr="00C3672B">
        <w:t xml:space="preserve">, </w:t>
      </w:r>
      <w:r w:rsidRPr="00C3672B">
        <w:t>un lourd plat d</w:t>
      </w:r>
      <w:r w:rsidR="00A01FD3" w:rsidRPr="00C3672B">
        <w:t>’</w:t>
      </w:r>
      <w:r w:rsidRPr="00C3672B">
        <w:t>argent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deux jours avant la fin des fêtes</w:t>
      </w:r>
      <w:r w:rsidR="00A01FD3" w:rsidRPr="00C3672B">
        <w:t xml:space="preserve">, </w:t>
      </w:r>
      <w:r w:rsidRPr="00C3672B">
        <w:t>il avait demandé à l</w:t>
      </w:r>
      <w:r w:rsidR="00A01FD3" w:rsidRPr="00C3672B">
        <w:t>’</w:t>
      </w:r>
      <w:r w:rsidRPr="00C3672B">
        <w:t>Amiral la permission de s</w:t>
      </w:r>
      <w:r w:rsidR="00A01FD3" w:rsidRPr="00C3672B">
        <w:t>’</w:t>
      </w:r>
      <w:r w:rsidRPr="00C3672B">
        <w:t>en aller</w:t>
      </w:r>
      <w:r w:rsidR="00A01FD3" w:rsidRPr="00C3672B">
        <w:t xml:space="preserve">, </w:t>
      </w:r>
      <w:r w:rsidRPr="00C3672B">
        <w:t>trouvant que ces dames ressemblaient plus à des Chananéennes qu</w:t>
      </w:r>
      <w:r w:rsidR="00A01FD3" w:rsidRPr="00C3672B">
        <w:t>’</w:t>
      </w:r>
      <w:r w:rsidRPr="00C3672B">
        <w:t>à des filles de Sion</w:t>
      </w:r>
      <w:r w:rsidR="00A01FD3" w:rsidRPr="00C3672B">
        <w:t xml:space="preserve">. </w:t>
      </w:r>
      <w:r w:rsidRPr="00C3672B">
        <w:t>On rit longtemps de cette histoire au jeu du Roy</w:t>
      </w:r>
      <w:r w:rsidR="00A01FD3" w:rsidRPr="00C3672B">
        <w:t>.</w:t>
      </w:r>
    </w:p>
    <w:p w14:paraId="74B6C046" w14:textId="77777777" w:rsidR="00A01FD3" w:rsidRPr="00C3672B" w:rsidRDefault="00A13117" w:rsidP="00A13117">
      <w:pPr>
        <w:pStyle w:val="Taille-1Normal"/>
      </w:pPr>
      <w:r w:rsidRPr="00C3672B">
        <w:t xml:space="preserve">De Morguen avoua à Nicolas que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Gardefort lui avait troublé le cœur et l</w:t>
      </w:r>
      <w:r w:rsidR="00A01FD3" w:rsidRPr="00C3672B">
        <w:t>’</w:t>
      </w:r>
      <w:r w:rsidRPr="00C3672B">
        <w:t>esprit</w:t>
      </w:r>
      <w:r w:rsidR="00A01FD3" w:rsidRPr="00C3672B">
        <w:t>.</w:t>
      </w:r>
    </w:p>
    <w:p w14:paraId="21FB29B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Mais vous ne la connaissez sans doute même pas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Et cela ne doit gu</w:t>
      </w:r>
      <w:r w:rsidR="00A13117" w:rsidRPr="00C3672B">
        <w:rPr>
          <w:rFonts w:cs="Amasis30"/>
        </w:rPr>
        <w:t>è</w:t>
      </w:r>
      <w:r w:rsidR="00A13117" w:rsidRPr="00C3672B">
        <w:t>re vous int</w:t>
      </w:r>
      <w:r w:rsidR="00A13117" w:rsidRPr="00C3672B">
        <w:rPr>
          <w:rFonts w:cs="Amasis30"/>
        </w:rPr>
        <w:t>é</w:t>
      </w:r>
      <w:r w:rsidR="00A13117" w:rsidRPr="00C3672B">
        <w:t>resser</w:t>
      </w:r>
      <w:r w:rsidRPr="00C3672B">
        <w:t>.</w:t>
      </w:r>
    </w:p>
    <w:p w14:paraId="3B7BA40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la connais très bien</w:t>
      </w:r>
      <w:r w:rsidRPr="00C3672B">
        <w:t xml:space="preserve">, </w:t>
      </w:r>
      <w:r w:rsidR="00A13117" w:rsidRPr="00C3672B">
        <w:t>au contraire</w:t>
      </w:r>
      <w:r w:rsidRPr="00C3672B">
        <w:t xml:space="preserve">, </w:t>
      </w:r>
      <w:r w:rsidR="00A13117" w:rsidRPr="00C3672B">
        <w:t>déclara Nicolas</w:t>
      </w:r>
      <w:r w:rsidRPr="00C3672B">
        <w:t xml:space="preserve">, </w:t>
      </w:r>
      <w:r w:rsidR="00A13117" w:rsidRPr="00C3672B">
        <w:t>et son père aussi</w:t>
      </w:r>
      <w:r w:rsidRPr="00C3672B">
        <w:t xml:space="preserve">. </w:t>
      </w:r>
      <w:r w:rsidR="00A13117" w:rsidRPr="00C3672B">
        <w:t>Figurez-vous</w:t>
      </w:r>
      <w:r w:rsidRPr="00C3672B">
        <w:t xml:space="preserve">, </w:t>
      </w:r>
      <w:r w:rsidR="00A13117" w:rsidRPr="00C3672B">
        <w:t>mon maître</w:t>
      </w:r>
      <w:r w:rsidRPr="00C3672B">
        <w:t xml:space="preserve">, </w:t>
      </w:r>
      <w:r w:rsidR="00A13117" w:rsidRPr="00C3672B">
        <w:t>que je l</w:t>
      </w:r>
      <w:r w:rsidRPr="00C3672B">
        <w:t>’</w:t>
      </w:r>
      <w:r w:rsidR="00A13117" w:rsidRPr="00C3672B">
        <w:t>ai portée dans mes bras</w:t>
      </w:r>
      <w:r w:rsidRPr="00C3672B">
        <w:t xml:space="preserve">, </w:t>
      </w:r>
      <w:r w:rsidR="00A13117" w:rsidRPr="00C3672B">
        <w:t>l</w:t>
      </w:r>
      <w:r w:rsidRPr="00C3672B">
        <w:t>’</w:t>
      </w:r>
      <w:r w:rsidR="00A13117" w:rsidRPr="00C3672B">
        <w:t>an dernier</w:t>
      </w:r>
      <w:r w:rsidRPr="00C3672B">
        <w:t xml:space="preserve">, </w:t>
      </w:r>
      <w:r w:rsidR="00A13117" w:rsidRPr="00C3672B">
        <w:t>pour lui faire passer un ruisselet</w:t>
      </w:r>
      <w:r w:rsidRPr="00C3672B">
        <w:t xml:space="preserve">. </w:t>
      </w:r>
      <w:r w:rsidR="00A13117" w:rsidRPr="00C3672B">
        <w:t>Oui</w:t>
      </w:r>
      <w:r w:rsidRPr="00C3672B">
        <w:t xml:space="preserve">, </w:t>
      </w:r>
      <w:r w:rsidR="00A13117" w:rsidRPr="00C3672B">
        <w:t>je l</w:t>
      </w:r>
      <w:r w:rsidRPr="00C3672B">
        <w:t>’</w:t>
      </w:r>
      <w:r w:rsidR="00A13117" w:rsidRPr="00C3672B">
        <w:t>ai transportée</w:t>
      </w:r>
      <w:r w:rsidRPr="00C3672B">
        <w:t xml:space="preserve">, </w:t>
      </w:r>
      <w:r w:rsidR="00A13117" w:rsidRPr="00C3672B">
        <w:t>elle et vingt-quatre autres dames</w:t>
      </w:r>
      <w:r w:rsidRPr="00C3672B">
        <w:t xml:space="preserve">, </w:t>
      </w:r>
      <w:r w:rsidR="00A13117" w:rsidRPr="00C3672B">
        <w:t>l</w:t>
      </w:r>
      <w:r w:rsidRPr="00C3672B">
        <w:t>’</w:t>
      </w:r>
      <w:r w:rsidR="00A13117" w:rsidRPr="00C3672B">
        <w:t>une après l</w:t>
      </w:r>
      <w:r w:rsidRPr="00C3672B">
        <w:t>’</w:t>
      </w:r>
      <w:r w:rsidR="00A13117" w:rsidRPr="00C3672B">
        <w:t>autre</w:t>
      </w:r>
      <w:r w:rsidRPr="00C3672B">
        <w:t xml:space="preserve">, </w:t>
      </w:r>
      <w:r w:rsidR="00A13117" w:rsidRPr="00C3672B">
        <w:t>s</w:t>
      </w:r>
      <w:r w:rsidRPr="00C3672B">
        <w:t>’</w:t>
      </w:r>
      <w:r w:rsidR="00A13117" w:rsidRPr="00C3672B">
        <w:t>entend</w:t>
      </w:r>
      <w:r w:rsidRPr="00C3672B">
        <w:t xml:space="preserve">. </w:t>
      </w:r>
      <w:r w:rsidR="00A13117" w:rsidRPr="00C3672B">
        <w:t>L</w:t>
      </w:r>
      <w:r w:rsidRPr="00C3672B">
        <w:t>’</w:t>
      </w:r>
      <w:r w:rsidR="00A13117" w:rsidRPr="00C3672B">
        <w:t>eau était grosse</w:t>
      </w:r>
      <w:r w:rsidRPr="00C3672B">
        <w:t xml:space="preserve">, </w:t>
      </w:r>
      <w:r w:rsidR="00A13117" w:rsidRPr="00C3672B">
        <w:t>et toutes ces petites femmes avaient peur de se mouiller les pieds</w:t>
      </w:r>
      <w:r w:rsidRPr="00C3672B">
        <w:t>…</w:t>
      </w:r>
    </w:p>
    <w:p w14:paraId="114F6407" w14:textId="0282B2B2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Comment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interrompit de Morguen</w:t>
      </w:r>
      <w:r w:rsidRPr="00C3672B">
        <w:t xml:space="preserve">. </w:t>
      </w:r>
      <w:r w:rsidR="00A13117" w:rsidRPr="00C3672B">
        <w:t>Vous avez port</w:t>
      </w:r>
      <w:r w:rsidR="00A13117" w:rsidRPr="00C3672B">
        <w:rPr>
          <w:rFonts w:cs="Amasis30"/>
        </w:rPr>
        <w:t>é</w:t>
      </w:r>
      <w:r w:rsidR="00A141A5">
        <w:rPr>
          <w:rFonts w:cs="Amasis30"/>
        </w:rPr>
        <w:t xml:space="preserve"> </w:t>
      </w:r>
      <w:r w:rsidRPr="00C3672B">
        <w:t>M</w:t>
      </w:r>
      <w:r w:rsidRPr="00C3672B">
        <w:rPr>
          <w:vertAlign w:val="superscript"/>
        </w:rPr>
        <w:t>lle</w:t>
      </w:r>
      <w:r w:rsidRPr="00C3672B">
        <w:t> </w:t>
      </w:r>
      <w:r w:rsidR="00A13117" w:rsidRPr="00C3672B">
        <w:t>Madeleine</w:t>
      </w:r>
      <w:r w:rsidR="00224814" w:rsidRPr="00C3672B">
        <w:rPr>
          <w:rFonts w:ascii="Times New Roman" w:hAnsi="Times New Roman"/>
        </w:rPr>
        <w:t> </w:t>
      </w:r>
      <w:r w:rsidRPr="00C3672B">
        <w:t>!…</w:t>
      </w:r>
    </w:p>
    <w:p w14:paraId="2DBD13B8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malgré l</w:t>
      </w:r>
      <w:r w:rsidR="00A01FD3" w:rsidRPr="00C3672B">
        <w:t>’</w:t>
      </w:r>
      <w:r w:rsidRPr="00C3672B">
        <w:t>ombre toujours croissante</w:t>
      </w:r>
      <w:r w:rsidR="00A01FD3" w:rsidRPr="00C3672B">
        <w:t xml:space="preserve">, </w:t>
      </w:r>
      <w:r w:rsidRPr="00C3672B">
        <w:t>il admira son ami qui</w:t>
      </w:r>
      <w:r w:rsidR="00A01FD3" w:rsidRPr="00C3672B">
        <w:t xml:space="preserve">, </w:t>
      </w:r>
      <w:r w:rsidRPr="00C3672B">
        <w:t>toujours assis dans la chaire</w:t>
      </w:r>
      <w:r w:rsidR="00A01FD3" w:rsidRPr="00C3672B">
        <w:t xml:space="preserve">, </w:t>
      </w:r>
      <w:r w:rsidRPr="00C3672B">
        <w:t>avait gardé sa posture de colosse égyptien</w:t>
      </w:r>
      <w:r w:rsidR="00A01FD3" w:rsidRPr="00C3672B">
        <w:t xml:space="preserve">, </w:t>
      </w:r>
      <w:r w:rsidRPr="00C3672B">
        <w:t>puis il ajouta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9AA560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Vous avez de la chance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6B24E3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Si vous aviez été là</w:t>
      </w:r>
      <w:r w:rsidRPr="00C3672B">
        <w:t xml:space="preserve">, </w:t>
      </w:r>
      <w:r w:rsidR="00A13117" w:rsidRPr="00C3672B">
        <w:t>vous auriez pu vous en charger tout comme moi</w:t>
      </w:r>
      <w:r w:rsidRPr="00C3672B">
        <w:t xml:space="preserve">, </w:t>
      </w:r>
      <w:r w:rsidR="00A13117" w:rsidRPr="00C3672B">
        <w:t>et cette fillette ne pèse pas lourd</w:t>
      </w:r>
      <w:r w:rsidRPr="00C3672B">
        <w:t xml:space="preserve">. </w:t>
      </w:r>
      <w:r w:rsidR="00A13117" w:rsidRPr="00C3672B">
        <w:t>Elle doit avoir dix-sept ans</w:t>
      </w:r>
      <w:r w:rsidRPr="00C3672B">
        <w:t xml:space="preserve">, </w:t>
      </w:r>
      <w:r w:rsidR="00A13117" w:rsidRPr="00C3672B">
        <w:t>peut-être</w:t>
      </w:r>
      <w:r w:rsidR="007576F4" w:rsidRPr="00C3672B">
        <w:t>,</w:t>
      </w:r>
      <w:r w:rsidR="00A13117" w:rsidRPr="00C3672B">
        <w:t>et il est temps de la marier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imagine</w:t>
      </w:r>
      <w:r w:rsidRPr="00C3672B">
        <w:t xml:space="preserve">. </w:t>
      </w:r>
      <w:r w:rsidR="00A13117" w:rsidRPr="00C3672B">
        <w:t>Pourquoi ne demandez-vous pas à son père de vous la donner en mariage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217046E4" w14:textId="77777777" w:rsidR="00A01FD3" w:rsidRPr="00C3672B" w:rsidRDefault="00A13117" w:rsidP="00A13117">
      <w:pPr>
        <w:pStyle w:val="Taille-1Normal"/>
      </w:pPr>
      <w:r w:rsidRPr="00C3672B">
        <w:t>Cette solution si simple troubla profondément le baron</w:t>
      </w:r>
      <w:r w:rsidR="00A01FD3" w:rsidRPr="00C3672B">
        <w:t xml:space="preserve">, </w:t>
      </w:r>
      <w:r w:rsidRPr="00C3672B">
        <w:t>tant cette manière prosaïque d</w:t>
      </w:r>
      <w:r w:rsidR="00A01FD3" w:rsidRPr="00C3672B">
        <w:t>’</w:t>
      </w:r>
      <w:r w:rsidRPr="00C3672B">
        <w:t>arranger les choses le trouvait sans réponse</w:t>
      </w:r>
      <w:r w:rsidR="00A01FD3" w:rsidRPr="00C3672B">
        <w:t>.</w:t>
      </w:r>
    </w:p>
    <w:p w14:paraId="6B5C4C4D" w14:textId="77777777" w:rsidR="00A01FD3" w:rsidRPr="00C3672B" w:rsidRDefault="00A13117" w:rsidP="00A13117">
      <w:pPr>
        <w:pStyle w:val="Taille-1Normal"/>
      </w:pPr>
      <w:r w:rsidRPr="00C3672B">
        <w:t>Cependant</w:t>
      </w:r>
      <w:r w:rsidR="00A01FD3" w:rsidRPr="00C3672B">
        <w:t xml:space="preserve">, </w:t>
      </w:r>
      <w:r w:rsidRPr="00C3672B">
        <w:t>Nicolas donnait du corps à son idée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EE81E02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Oui</w:t>
      </w:r>
      <w:r w:rsidRPr="00C3672B">
        <w:t xml:space="preserve">, </w:t>
      </w:r>
      <w:r w:rsidR="00A13117" w:rsidRPr="00C3672B">
        <w:t>telle est ma pensée</w:t>
      </w:r>
      <w:r w:rsidRPr="00C3672B">
        <w:t xml:space="preserve">, </w:t>
      </w:r>
      <w:r w:rsidR="00A13117" w:rsidRPr="00C3672B">
        <w:t>et je la crois bonne</w:t>
      </w:r>
      <w:r w:rsidRPr="00C3672B">
        <w:t xml:space="preserve">. </w:t>
      </w:r>
      <w:r w:rsidR="00A13117" w:rsidRPr="00C3672B">
        <w:t>En tout il faut marcher par les voies droites</w:t>
      </w:r>
      <w:r w:rsidRPr="00C3672B">
        <w:t xml:space="preserve">. </w:t>
      </w:r>
      <w:r w:rsidR="00A13117" w:rsidRPr="00C3672B">
        <w:t>Au lieu de rester comme une chauve-souris dans ce capharnaüm à vous faire de la bile et à rêvasser sur des malheurs qui n</w:t>
      </w:r>
      <w:r w:rsidRPr="00C3672B">
        <w:t>’</w:t>
      </w:r>
      <w:r w:rsidR="00A13117" w:rsidRPr="00C3672B">
        <w:t>en sont pas</w:t>
      </w:r>
      <w:r w:rsidRPr="00C3672B">
        <w:t xml:space="preserve">, </w:t>
      </w:r>
      <w:r w:rsidR="00A13117" w:rsidRPr="00C3672B">
        <w:t>allez donc un matin voir le bonhomme Hugues à Gardefort</w:t>
      </w:r>
      <w:r w:rsidRPr="00C3672B">
        <w:t xml:space="preserve">, </w:t>
      </w:r>
      <w:r w:rsidR="00A13117" w:rsidRPr="00C3672B">
        <w:t>et mettez les fers au feu</w:t>
      </w:r>
      <w:r w:rsidRPr="00C3672B">
        <w:t>…</w:t>
      </w:r>
    </w:p>
    <w:p w14:paraId="39D40C44" w14:textId="77777777" w:rsidR="00A01FD3" w:rsidRPr="00C3672B" w:rsidRDefault="00A13117" w:rsidP="00A13117">
      <w:pPr>
        <w:pStyle w:val="Taille-1Normal"/>
      </w:pPr>
      <w:r w:rsidRPr="00C3672B">
        <w:t>Il s</w:t>
      </w:r>
      <w:r w:rsidR="00A01FD3" w:rsidRPr="00C3672B">
        <w:t>’</w:t>
      </w:r>
      <w:r w:rsidRPr="00C3672B">
        <w:t>arrêta</w:t>
      </w:r>
      <w:r w:rsidR="00A01FD3" w:rsidRPr="00C3672B">
        <w:t xml:space="preserve">, </w:t>
      </w:r>
      <w:r w:rsidRPr="00C3672B">
        <w:t>embarrassé</w:t>
      </w:r>
      <w:r w:rsidR="00A01FD3" w:rsidRPr="00C3672B">
        <w:t xml:space="preserve">, </w:t>
      </w:r>
      <w:r w:rsidRPr="00C3672B">
        <w:t>et se gratta l</w:t>
      </w:r>
      <w:r w:rsidR="00A01FD3" w:rsidRPr="00C3672B">
        <w:t>’</w:t>
      </w:r>
      <w:r w:rsidRPr="00C3672B">
        <w:t>oreille</w:t>
      </w:r>
      <w:r w:rsidR="00A01FD3" w:rsidRPr="00C3672B">
        <w:t xml:space="preserve">. </w:t>
      </w:r>
      <w:r w:rsidRPr="00C3672B">
        <w:t>Une objection se présentait</w:t>
      </w:r>
      <w:r w:rsidR="00A01FD3" w:rsidRPr="00C3672B">
        <w:t xml:space="preserve">, </w:t>
      </w:r>
      <w:r w:rsidRPr="00C3672B">
        <w:t>et des plus graves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6E768DE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 xml:space="preserve">Je me rappelle maintenant que </w:t>
      </w:r>
      <w:r w:rsidRPr="00C3672B">
        <w:t>M. de </w:t>
      </w:r>
      <w:r w:rsidR="00A13117" w:rsidRPr="00C3672B">
        <w:t>Gardefort a déclaré maintes fois qu</w:t>
      </w:r>
      <w:r w:rsidRPr="00C3672B">
        <w:t>’</w:t>
      </w:r>
      <w:r w:rsidR="00A13117" w:rsidRPr="00C3672B">
        <w:t>il ne donnerait jamais sa fille à un catholique</w:t>
      </w:r>
      <w:r w:rsidRPr="00C3672B">
        <w:t xml:space="preserve">. </w:t>
      </w:r>
      <w:r w:rsidR="00A13117" w:rsidRPr="00C3672B">
        <w:t>Voilà qui va mal pour vous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6AED029" w14:textId="77777777" w:rsidR="00A01FD3" w:rsidRPr="00C3672B" w:rsidRDefault="00A13117" w:rsidP="00A13117">
      <w:pPr>
        <w:pStyle w:val="Taille-1Normal"/>
      </w:pPr>
      <w:r w:rsidRPr="00C3672B">
        <w:t>De Morguen était un homme à résolutions promptes</w:t>
      </w:r>
      <w:r w:rsidR="00A01FD3" w:rsidRPr="00C3672B">
        <w:t xml:space="preserve">, </w:t>
      </w:r>
      <w:r w:rsidRPr="00C3672B">
        <w:t>et il déclara que cela allait très bien</w:t>
      </w:r>
      <w:r w:rsidR="00A01FD3" w:rsidRPr="00C3672B">
        <w:t xml:space="preserve">, </w:t>
      </w:r>
      <w:r w:rsidRPr="00C3672B">
        <w:t>au contraire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3B74819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</w:t>
      </w:r>
      <w:r w:rsidRPr="00C3672B">
        <w:t>’</w:t>
      </w:r>
      <w:r w:rsidR="00A13117" w:rsidRPr="00C3672B">
        <w:t>ai toujours eu l</w:t>
      </w:r>
      <w:r w:rsidRPr="00C3672B">
        <w:t>’</w:t>
      </w:r>
      <w:r w:rsidR="00A13117" w:rsidRPr="00C3672B">
        <w:t>intention de pratiquer quelque jour la religion réformée</w:t>
      </w:r>
      <w:r w:rsidRPr="00C3672B">
        <w:t xml:space="preserve">, </w:t>
      </w:r>
      <w:r w:rsidR="00A13117" w:rsidRPr="00C3672B">
        <w:t>parce que je la crois la meilleure</w:t>
      </w:r>
      <w:r w:rsidRPr="00C3672B">
        <w:t xml:space="preserve">. </w:t>
      </w:r>
      <w:r w:rsidR="00A13117" w:rsidRPr="00C3672B">
        <w:t>D</w:t>
      </w:r>
      <w:r w:rsidRPr="00C3672B">
        <w:t>’</w:t>
      </w:r>
      <w:r w:rsidR="00A13117" w:rsidRPr="00C3672B">
        <w:t>ailleurs</w:t>
      </w:r>
      <w:r w:rsidRPr="00C3672B">
        <w:t xml:space="preserve">, </w:t>
      </w:r>
      <w:r w:rsidR="00A13117" w:rsidRPr="00C3672B">
        <w:t>l</w:t>
      </w:r>
      <w:r w:rsidRPr="00C3672B">
        <w:t>’</w:t>
      </w:r>
      <w:r w:rsidR="00A13117" w:rsidRPr="00C3672B">
        <w:t>inactivité me pèse</w:t>
      </w:r>
      <w:r w:rsidRPr="00C3672B">
        <w:t xml:space="preserve">, </w:t>
      </w:r>
      <w:r w:rsidR="00A13117" w:rsidRPr="00C3672B">
        <w:t xml:space="preserve">et je prendrais volontiers les armes avec </w:t>
      </w:r>
      <w:r w:rsidRPr="00C3672B">
        <w:t>M. </w:t>
      </w:r>
      <w:r w:rsidR="00A13117" w:rsidRPr="00C3672B">
        <w:t>l</w:t>
      </w:r>
      <w:r w:rsidRPr="00C3672B">
        <w:t>’</w:t>
      </w:r>
      <w:r w:rsidR="00A13117" w:rsidRPr="00C3672B">
        <w:t>Amiral si l</w:t>
      </w:r>
      <w:r w:rsidRPr="00C3672B">
        <w:t>’</w:t>
      </w:r>
      <w:r w:rsidR="00A13117" w:rsidRPr="00C3672B">
        <w:t>on venait à suspendre encore les édits</w:t>
      </w:r>
      <w:r w:rsidRPr="00C3672B">
        <w:t>…</w:t>
      </w:r>
    </w:p>
    <w:p w14:paraId="7F9D8A99" w14:textId="77777777" w:rsidR="00A01FD3" w:rsidRPr="00C3672B" w:rsidRDefault="00A13117" w:rsidP="00A13117">
      <w:pPr>
        <w:pStyle w:val="Taille-1Normal"/>
      </w:pPr>
      <w:r w:rsidRPr="00C3672B">
        <w:t>Il ajouta d</w:t>
      </w:r>
      <w:r w:rsidR="00A01FD3" w:rsidRPr="00C3672B">
        <w:t>’</w:t>
      </w:r>
      <w:r w:rsidRPr="00C3672B">
        <w:t>autres mensonges encore</w:t>
      </w:r>
      <w:r w:rsidR="00A01FD3" w:rsidRPr="00C3672B">
        <w:t xml:space="preserve">, </w:t>
      </w:r>
      <w:r w:rsidRPr="00C3672B">
        <w:t>pour se gagner définitivement Nicolas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voulait prendre comme intermédiaire</w:t>
      </w:r>
      <w:r w:rsidR="00A01FD3" w:rsidRPr="00C3672B">
        <w:t xml:space="preserve">. </w:t>
      </w:r>
      <w:r w:rsidRPr="00C3672B">
        <w:t>Le grand huguenot ne se sentit pas de joie</w:t>
      </w:r>
      <w:r w:rsidR="00A01FD3" w:rsidRPr="00C3672B">
        <w:t xml:space="preserve">, </w:t>
      </w:r>
      <w:r w:rsidRPr="00C3672B">
        <w:t>car une de ses faiblesses était le prosélytisme</w:t>
      </w:r>
      <w:r w:rsidR="00A01FD3" w:rsidRPr="00C3672B">
        <w:t xml:space="preserve">. </w:t>
      </w:r>
      <w:r w:rsidRPr="00C3672B">
        <w:t>Se levant</w:t>
      </w:r>
      <w:r w:rsidR="00A01FD3" w:rsidRPr="00C3672B">
        <w:t xml:space="preserve">, </w:t>
      </w:r>
      <w:r w:rsidRPr="00C3672B">
        <w:t>il saisit de Morguen dans ses bras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embrassant à l</w:t>
      </w:r>
      <w:r w:rsidR="00A01FD3" w:rsidRPr="00C3672B">
        <w:t>’</w:t>
      </w:r>
      <w:r w:rsidRPr="00C3672B">
        <w:t>étouffer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9DB079E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Quoi</w:t>
      </w:r>
      <w:r w:rsidRPr="00C3672B">
        <w:t xml:space="preserve">, </w:t>
      </w:r>
      <w:r w:rsidR="00A13117" w:rsidRPr="00C3672B">
        <w:t>vous feriez cela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Eh bien</w:t>
      </w:r>
      <w:r w:rsidRPr="00C3672B">
        <w:t xml:space="preserve">, </w:t>
      </w:r>
      <w:r w:rsidR="00A13117" w:rsidRPr="00C3672B">
        <w:t>je vous le dis sinc</w:t>
      </w:r>
      <w:r w:rsidR="00A13117" w:rsidRPr="00C3672B">
        <w:rPr>
          <w:rFonts w:cs="Amasis30"/>
        </w:rPr>
        <w:t>è</w:t>
      </w:r>
      <w:r w:rsidR="00A13117" w:rsidRPr="00C3672B">
        <w:t>rement</w:t>
      </w:r>
      <w:r w:rsidRPr="00C3672B">
        <w:t xml:space="preserve">, </w:t>
      </w:r>
      <w:r w:rsidR="00A13117" w:rsidRPr="00C3672B">
        <w:t>je suis votre homme en cette affaire</w:t>
      </w:r>
      <w:r w:rsidRPr="00C3672B">
        <w:t>. M. de </w:t>
      </w:r>
      <w:r w:rsidR="00A13117" w:rsidRPr="00C3672B">
        <w:t>Gardefort me doit la vie</w:t>
      </w:r>
      <w:r w:rsidRPr="00C3672B">
        <w:t xml:space="preserve">. </w:t>
      </w:r>
      <w:r w:rsidR="00A13117" w:rsidRPr="00C3672B">
        <w:t>Dans une petite bagarre</w:t>
      </w:r>
      <w:r w:rsidRPr="00C3672B">
        <w:t xml:space="preserve">, </w:t>
      </w:r>
      <w:r w:rsidR="00A13117" w:rsidRPr="00C3672B">
        <w:t>je l</w:t>
      </w:r>
      <w:r w:rsidRPr="00C3672B">
        <w:rPr>
          <w:rFonts w:cs="Amasis30"/>
        </w:rPr>
        <w:t>’</w:t>
      </w:r>
      <w:r w:rsidR="00A13117" w:rsidRPr="00C3672B">
        <w:t>ai d</w:t>
      </w:r>
      <w:r w:rsidR="00A13117" w:rsidRPr="00C3672B">
        <w:rPr>
          <w:rFonts w:cs="Amasis30"/>
        </w:rPr>
        <w:t>é</w:t>
      </w:r>
      <w:r w:rsidR="00A13117" w:rsidRPr="00C3672B">
        <w:t>gag</w:t>
      </w:r>
      <w:r w:rsidR="00A13117" w:rsidRPr="00C3672B">
        <w:rPr>
          <w:rFonts w:cs="Amasis30"/>
        </w:rPr>
        <w:t>é</w:t>
      </w:r>
      <w:r w:rsidR="00A13117" w:rsidRPr="00C3672B">
        <w:t xml:space="preserve"> en assommant une douzaine de stradiots qui voulaient le mettre </w:t>
      </w:r>
      <w:r w:rsidR="00A13117" w:rsidRPr="00C3672B">
        <w:rPr>
          <w:rFonts w:cs="Amasis30"/>
        </w:rPr>
        <w:t>à</w:t>
      </w:r>
      <w:r w:rsidR="00A13117" w:rsidRPr="00C3672B">
        <w:t xml:space="preserve"> mort</w:t>
      </w:r>
      <w:r w:rsidRPr="00C3672B">
        <w:t xml:space="preserve">. </w:t>
      </w:r>
      <w:r w:rsidR="00A13117" w:rsidRPr="00C3672B">
        <w:t>Une fois tir</w:t>
      </w:r>
      <w:r w:rsidR="00A13117" w:rsidRPr="00C3672B">
        <w:rPr>
          <w:rFonts w:cs="Amasis30"/>
        </w:rPr>
        <w:t>é</w:t>
      </w:r>
      <w:r w:rsidR="00A13117" w:rsidRPr="00C3672B">
        <w:t xml:space="preserve"> de la presse</w:t>
      </w:r>
      <w:r w:rsidRPr="00C3672B">
        <w:t xml:space="preserve">, </w:t>
      </w:r>
      <w:r w:rsidR="00A13117" w:rsidRPr="00C3672B">
        <w:t>le vieux baron m</w:t>
      </w:r>
      <w:r w:rsidRPr="00C3672B">
        <w:rPr>
          <w:rFonts w:cs="Amasis30"/>
        </w:rPr>
        <w:t>’</w:t>
      </w:r>
      <w:r w:rsidR="00A13117" w:rsidRPr="00C3672B">
        <w:t>a dit tout simplement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="00A13117" w:rsidRPr="00C3672B">
        <w:t>Nicolas</w:t>
      </w:r>
      <w:r w:rsidRPr="00C3672B">
        <w:t xml:space="preserve">, </w:t>
      </w:r>
      <w:r w:rsidR="00A13117" w:rsidRPr="00C3672B">
        <w:t>d</w:t>
      </w:r>
      <w:r w:rsidRPr="00C3672B">
        <w:rPr>
          <w:rFonts w:cs="Amasis30"/>
        </w:rPr>
        <w:t>’</w:t>
      </w:r>
      <w:r w:rsidR="00A13117" w:rsidRPr="00C3672B">
        <w:t>aujourd</w:t>
      </w:r>
      <w:r w:rsidRPr="00C3672B">
        <w:rPr>
          <w:rFonts w:cs="Amasis30"/>
        </w:rPr>
        <w:t>’</w:t>
      </w:r>
      <w:r w:rsidR="00A13117" w:rsidRPr="00C3672B">
        <w:t>hui</w:t>
      </w:r>
      <w:r w:rsidRPr="00C3672B">
        <w:t xml:space="preserve">, </w:t>
      </w:r>
      <w:r w:rsidR="00A13117" w:rsidRPr="00C3672B">
        <w:t>ma personne et mes biens sont tiens</w:t>
      </w:r>
      <w:r w:rsidRPr="00C3672B">
        <w:t xml:space="preserve">, </w:t>
      </w:r>
      <w:r w:rsidR="00A13117" w:rsidRPr="00C3672B">
        <w:t>je te donne ma foi d</w:t>
      </w:r>
      <w:r w:rsidRPr="00C3672B">
        <w:rPr>
          <w:rFonts w:cs="Amasis30"/>
        </w:rPr>
        <w:t>’</w:t>
      </w:r>
      <w:r w:rsidR="00A13117" w:rsidRPr="00C3672B">
        <w:t>accueillir toute requ</w:t>
      </w:r>
      <w:r w:rsidR="00A13117" w:rsidRPr="00C3672B">
        <w:rPr>
          <w:rFonts w:cs="Amasis30"/>
        </w:rPr>
        <w:t>ê</w:t>
      </w:r>
      <w:r w:rsidR="00A13117" w:rsidRPr="00C3672B">
        <w:t>te qu</w:t>
      </w:r>
      <w:r w:rsidRPr="00C3672B">
        <w:rPr>
          <w:rFonts w:cs="Amasis30"/>
        </w:rPr>
        <w:t>’</w:t>
      </w:r>
      <w:r w:rsidR="00A13117" w:rsidRPr="00C3672B">
        <w:t>il te plaira de m</w:t>
      </w:r>
      <w:r w:rsidRPr="00C3672B">
        <w:rPr>
          <w:rFonts w:cs="Amasis30"/>
        </w:rPr>
        <w:t>’</w:t>
      </w:r>
      <w:r w:rsidR="00A13117" w:rsidRPr="00C3672B">
        <w:t>adresser</w:t>
      </w:r>
      <w:r w:rsidRPr="00C3672B">
        <w:t xml:space="preserve">. </w:t>
      </w:r>
      <w:r w:rsidR="00A13117" w:rsidRPr="00C3672B">
        <w:t>Eh bien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ma requ</w:t>
      </w:r>
      <w:r w:rsidR="00A13117" w:rsidRPr="00C3672B">
        <w:rPr>
          <w:rFonts w:cs="Amasis30"/>
        </w:rPr>
        <w:t>ê</w:t>
      </w:r>
      <w:r w:rsidR="00A13117" w:rsidRPr="00C3672B">
        <w:t>te est toute pr</w:t>
      </w:r>
      <w:r w:rsidR="00A13117" w:rsidRPr="00C3672B">
        <w:rPr>
          <w:rFonts w:cs="Amasis30"/>
        </w:rPr>
        <w:t>ê</w:t>
      </w:r>
      <w:r w:rsidR="00A13117" w:rsidRPr="00C3672B">
        <w:t>te</w:t>
      </w:r>
      <w:r w:rsidRPr="00C3672B">
        <w:t xml:space="preserve">. </w:t>
      </w:r>
      <w:r w:rsidR="00A13117" w:rsidRPr="00C3672B">
        <w:t>Dans quelques jours je m</w:t>
      </w:r>
      <w:r w:rsidRPr="00C3672B">
        <w:t>’</w:t>
      </w:r>
      <w:r w:rsidR="00A13117" w:rsidRPr="00C3672B">
        <w:t xml:space="preserve">en irai trouver </w:t>
      </w:r>
      <w:r w:rsidRPr="00C3672B">
        <w:t>M. de </w:t>
      </w:r>
      <w:r w:rsidR="00A13117" w:rsidRPr="00C3672B">
        <w:t>Gardefort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irais même demain s</w:t>
      </w:r>
      <w:r w:rsidRPr="00C3672B">
        <w:t>’</w:t>
      </w:r>
      <w:r w:rsidR="00A13117" w:rsidRPr="00C3672B">
        <w:t>il ne fallait que je parte</w:t>
      </w:r>
      <w:r w:rsidRPr="00C3672B">
        <w:t xml:space="preserve">. </w:t>
      </w:r>
      <w:r w:rsidR="00A13117" w:rsidRPr="00C3672B">
        <w:t>Je lui rappellerai sa promesse et lui demanderai la main de sa fille pour mon ami le baron Jacques Grillaut de Morguen</w:t>
      </w:r>
      <w:r w:rsidRPr="00C3672B">
        <w:t xml:space="preserve">, </w:t>
      </w:r>
      <w:r w:rsidR="00A13117" w:rsidRPr="00C3672B">
        <w:t>une des fortes têtes futures du parti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2C011F0" w14:textId="77777777" w:rsidR="00A01FD3" w:rsidRPr="00C3672B" w:rsidRDefault="00A13117" w:rsidP="00A13117">
      <w:pPr>
        <w:pStyle w:val="Taille-1Normal"/>
      </w:pPr>
      <w:r w:rsidRPr="00C3672B">
        <w:lastRenderedPageBreak/>
        <w:t>Et</w:t>
      </w:r>
      <w:r w:rsidR="00A01FD3" w:rsidRPr="00C3672B">
        <w:t xml:space="preserve">, </w:t>
      </w:r>
      <w:r w:rsidRPr="00C3672B">
        <w:t>avant de s</w:t>
      </w:r>
      <w:r w:rsidR="00A01FD3" w:rsidRPr="00C3672B">
        <w:t>’</w:t>
      </w:r>
      <w:r w:rsidRPr="00C3672B">
        <w:t>en aller</w:t>
      </w:r>
      <w:r w:rsidR="00A01FD3" w:rsidRPr="00C3672B">
        <w:t xml:space="preserve">, </w:t>
      </w:r>
      <w:r w:rsidRPr="00C3672B">
        <w:t>sur le seuil jusqu</w:t>
      </w:r>
      <w:r w:rsidR="00A01FD3" w:rsidRPr="00C3672B">
        <w:t>’</w:t>
      </w:r>
      <w:r w:rsidRPr="00C3672B">
        <w:t>où Jacques le reconduisit</w:t>
      </w:r>
      <w:r w:rsidR="00A01FD3" w:rsidRPr="00C3672B">
        <w:t xml:space="preserve">, </w:t>
      </w:r>
      <w:r w:rsidRPr="00C3672B">
        <w:t>il le considéra avec satisfaction en s</w:t>
      </w:r>
      <w:r w:rsidR="00A01FD3" w:rsidRPr="00C3672B">
        <w:t>’</w:t>
      </w:r>
      <w:r w:rsidRPr="00C3672B">
        <w:t>écriant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D7D005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Quelle belle mine vous aurez sous l</w:t>
      </w:r>
      <w:r w:rsidRPr="00C3672B">
        <w:t>’</w:t>
      </w:r>
      <w:r w:rsidR="00A13117" w:rsidRPr="00C3672B">
        <w:t>écharpe blanche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F834035" w14:textId="77777777" w:rsidR="00A01FD3" w:rsidRPr="00C3672B" w:rsidRDefault="00A13117" w:rsidP="00A13117">
      <w:pPr>
        <w:pStyle w:val="Taille-1Normal"/>
      </w:pPr>
      <w:r w:rsidRPr="00C3672B">
        <w:t>Il revint dix jours plus tard</w:t>
      </w:r>
      <w:r w:rsidR="00A01FD3" w:rsidRPr="00C3672B">
        <w:t xml:space="preserve">, </w:t>
      </w:r>
      <w:r w:rsidRPr="00C3672B">
        <w:t>vers la mi-août</w:t>
      </w:r>
      <w:r w:rsidR="00A01FD3" w:rsidRPr="00C3672B">
        <w:t xml:space="preserve">. </w:t>
      </w:r>
      <w:r w:rsidRPr="00C3672B">
        <w:t>Mais quand les deux amis arrivèrent au château de Gardefort</w:t>
      </w:r>
      <w:r w:rsidR="00A01FD3" w:rsidRPr="00C3672B">
        <w:t xml:space="preserve">, </w:t>
      </w:r>
      <w:r w:rsidRPr="00C3672B">
        <w:t>ils apprirent à la porte une assez grave nouvelle</w:t>
      </w:r>
      <w:r w:rsidR="00A01FD3" w:rsidRPr="00C3672B">
        <w:t>. M. </w:t>
      </w:r>
      <w:r w:rsidRPr="00C3672B">
        <w:t>le baron avait tiré l</w:t>
      </w:r>
      <w:r w:rsidR="00A01FD3" w:rsidRPr="00C3672B">
        <w:t>’</w:t>
      </w:r>
      <w:r w:rsidRPr="00C3672B">
        <w:t>épée contre le comte de Bernage</w:t>
      </w:r>
      <w:r w:rsidR="00A01FD3" w:rsidRPr="00C3672B">
        <w:t xml:space="preserve">, </w:t>
      </w:r>
      <w:r w:rsidRPr="00C3672B">
        <w:t>et on avait failli s</w:t>
      </w:r>
      <w:r w:rsidR="00A01FD3" w:rsidRPr="00C3672B">
        <w:t>’</w:t>
      </w:r>
      <w:r w:rsidRPr="00C3672B">
        <w:t>égorger dans les appartements et les escaliers</w:t>
      </w:r>
      <w:r w:rsidR="00A01FD3" w:rsidRPr="00C3672B">
        <w:t>.</w:t>
      </w:r>
    </w:p>
    <w:p w14:paraId="0942FDFC" w14:textId="77777777" w:rsidR="007314CA" w:rsidRPr="00C3672B" w:rsidRDefault="00A13117" w:rsidP="00A01FD3">
      <w:pPr>
        <w:pStyle w:val="Titre2"/>
      </w:pPr>
      <w:bookmarkStart w:id="4" w:name="_Toc192940194"/>
      <w:r w:rsidRPr="00A13117">
        <w:lastRenderedPageBreak/>
        <w:t>I</w:t>
      </w:r>
      <w:r w:rsidR="007314CA" w:rsidRPr="00C3672B">
        <w:t>V</w:t>
      </w:r>
      <w:bookmarkEnd w:id="4"/>
    </w:p>
    <w:p w14:paraId="6A166005" w14:textId="77777777" w:rsidR="00A01FD3" w:rsidRPr="00C3672B" w:rsidRDefault="00A13117" w:rsidP="00A13117">
      <w:pPr>
        <w:pStyle w:val="Taille-1Normal"/>
      </w:pPr>
      <w:r w:rsidRPr="00C3672B">
        <w:t>Tout en se laissant couvrir d</w:t>
      </w:r>
      <w:r w:rsidR="00A01FD3" w:rsidRPr="00C3672B">
        <w:t>’</w:t>
      </w:r>
      <w:r w:rsidRPr="00C3672B">
        <w:t>emplâtres</w:t>
      </w:r>
      <w:r w:rsidR="00A01FD3" w:rsidRPr="00C3672B">
        <w:t xml:space="preserve">, </w:t>
      </w:r>
      <w:r w:rsidRPr="00C3672B">
        <w:t>François de Bernage avait profondément médité</w:t>
      </w:r>
      <w:r w:rsidR="00A01FD3" w:rsidRPr="00C3672B">
        <w:t xml:space="preserve">. </w:t>
      </w:r>
      <w:r w:rsidRPr="00C3672B">
        <w:t>Couché sur ce lit de douleur où le clouait le premier échec qu</w:t>
      </w:r>
      <w:r w:rsidR="00A01FD3" w:rsidRPr="00C3672B">
        <w:t>’</w:t>
      </w:r>
      <w:r w:rsidRPr="00C3672B">
        <w:t>il eût éprouvé en sa vie</w:t>
      </w:r>
      <w:r w:rsidR="00A01FD3" w:rsidRPr="00C3672B">
        <w:t xml:space="preserve">, </w:t>
      </w:r>
      <w:r w:rsidRPr="00C3672B">
        <w:t>il fit un retour sur lui-même et se déclara n</w:t>
      </w:r>
      <w:r w:rsidR="00A01FD3" w:rsidRPr="00C3672B">
        <w:t>’</w:t>
      </w:r>
      <w:r w:rsidRPr="00C3672B">
        <w:t>avoir jamais rien eu à se reprocher</w:t>
      </w:r>
      <w:r w:rsidR="00A01FD3" w:rsidRPr="00C3672B">
        <w:t xml:space="preserve">. </w:t>
      </w:r>
      <w:r w:rsidRPr="00C3672B">
        <w:t xml:space="preserve">Toujours amoureux de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Gardefort</w:t>
      </w:r>
      <w:r w:rsidR="00A01FD3" w:rsidRPr="00C3672B">
        <w:t xml:space="preserve">, </w:t>
      </w:r>
      <w:r w:rsidRPr="00C3672B">
        <w:t>il comprit que ses vertus</w:t>
      </w:r>
      <w:r w:rsidR="00A01FD3" w:rsidRPr="00C3672B">
        <w:t xml:space="preserve">, </w:t>
      </w:r>
      <w:r w:rsidRPr="00C3672B">
        <w:t>à lui</w:t>
      </w:r>
      <w:r w:rsidR="00A01FD3" w:rsidRPr="00C3672B">
        <w:t xml:space="preserve">, </w:t>
      </w:r>
      <w:r w:rsidRPr="00C3672B">
        <w:t>ne l</w:t>
      </w:r>
      <w:r w:rsidR="00A01FD3" w:rsidRPr="00C3672B">
        <w:t>’</w:t>
      </w:r>
      <w:r w:rsidRPr="00C3672B">
        <w:t>aideraient guère auprès d</w:t>
      </w:r>
      <w:r w:rsidR="00A01FD3" w:rsidRPr="00C3672B">
        <w:t>’</w:t>
      </w:r>
      <w:r w:rsidRPr="00C3672B">
        <w:t>elle</w:t>
      </w:r>
      <w:r w:rsidR="00A01FD3" w:rsidRPr="00C3672B">
        <w:t xml:space="preserve">, </w:t>
      </w:r>
      <w:r w:rsidRPr="00C3672B">
        <w:t>non plus que cette réputation galante devant qui toutes les femmes s</w:t>
      </w:r>
      <w:r w:rsidR="00A01FD3" w:rsidRPr="00C3672B">
        <w:t>’</w:t>
      </w:r>
      <w:r w:rsidRPr="00C3672B">
        <w:t>étaient</w:t>
      </w:r>
      <w:r w:rsidR="00A01FD3" w:rsidRPr="00C3672B">
        <w:t xml:space="preserve">, </w:t>
      </w:r>
      <w:r w:rsidRPr="00C3672B">
        <w:t>jusqu</w:t>
      </w:r>
      <w:r w:rsidR="00A01FD3" w:rsidRPr="00C3672B">
        <w:t>’</w:t>
      </w:r>
      <w:r w:rsidRPr="00C3672B">
        <w:t>à ce jour</w:t>
      </w:r>
      <w:r w:rsidR="00A01FD3" w:rsidRPr="00C3672B">
        <w:t xml:space="preserve">, </w:t>
      </w:r>
      <w:r w:rsidRPr="00C3672B">
        <w:t>inclinées</w:t>
      </w:r>
      <w:r w:rsidR="00A01FD3" w:rsidRPr="00C3672B">
        <w:t xml:space="preserve">. </w:t>
      </w:r>
      <w:r w:rsidRPr="00C3672B">
        <w:t>Résolu cependant à donner satisfaction à sa passion</w:t>
      </w:r>
      <w:r w:rsidR="00A01FD3" w:rsidRPr="00C3672B">
        <w:t xml:space="preserve">, </w:t>
      </w:r>
      <w:r w:rsidRPr="00C3672B">
        <w:t>il se jura d</w:t>
      </w:r>
      <w:r w:rsidR="00A01FD3" w:rsidRPr="00C3672B">
        <w:t>’</w:t>
      </w:r>
      <w:r w:rsidRPr="00C3672B">
        <w:t>avoir Madeleine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</w:t>
      </w:r>
      <w:r w:rsidR="00A01FD3" w:rsidRPr="00C3672B">
        <w:t xml:space="preserve">, </w:t>
      </w:r>
      <w:r w:rsidRPr="00C3672B">
        <w:t xml:space="preserve">comme il ne voyait pas jour </w:t>
      </w:r>
      <w:r w:rsidRPr="00C3672B">
        <w:rPr>
          <w:rFonts w:cs="Amasis30"/>
        </w:rPr>
        <w:t>à</w:t>
      </w:r>
      <w:r w:rsidRPr="00C3672B">
        <w:t xml:space="preserve"> pouvoir en faire sa ma</w:t>
      </w:r>
      <w:r w:rsidRPr="00C3672B">
        <w:rPr>
          <w:rFonts w:cs="Amasis30"/>
        </w:rPr>
        <w:t>î</w:t>
      </w:r>
      <w:r w:rsidRPr="00C3672B">
        <w:t>tresse</w:t>
      </w:r>
      <w:r w:rsidR="00A01FD3" w:rsidRPr="00C3672B">
        <w:t xml:space="preserve">, </w:t>
      </w:r>
      <w:r w:rsidRPr="00C3672B">
        <w:t>il se r</w:t>
      </w:r>
      <w:r w:rsidRPr="00C3672B">
        <w:rPr>
          <w:rFonts w:cs="Amasis30"/>
        </w:rPr>
        <w:t>é</w:t>
      </w:r>
      <w:r w:rsidRPr="00C3672B">
        <w:t xml:space="preserve">solut </w:t>
      </w:r>
      <w:r w:rsidRPr="00C3672B">
        <w:rPr>
          <w:rFonts w:cs="Amasis30"/>
        </w:rPr>
        <w:t>à</w:t>
      </w:r>
      <w:r w:rsidRPr="00C3672B">
        <w:t xml:space="preserve"> la prendre pour femme</w:t>
      </w:r>
      <w:r w:rsidR="00A01FD3" w:rsidRPr="00C3672B">
        <w:t>.</w:t>
      </w:r>
    </w:p>
    <w:p w14:paraId="776E97D9" w14:textId="77777777" w:rsidR="00A01FD3" w:rsidRPr="00C3672B" w:rsidRDefault="00A13117" w:rsidP="00A13117">
      <w:pPr>
        <w:pStyle w:val="Taille-1Normal"/>
      </w:pPr>
      <w:r w:rsidRPr="00C3672B">
        <w:t>Dès lors</w:t>
      </w:r>
      <w:r w:rsidR="00A01FD3" w:rsidRPr="00C3672B">
        <w:t xml:space="preserve">, </w:t>
      </w:r>
      <w:r w:rsidRPr="00C3672B">
        <w:t>il considéra les choses comme arrangées et fit sagement ses prévisions</w:t>
      </w:r>
      <w:r w:rsidR="00A01FD3" w:rsidRPr="00C3672B">
        <w:t xml:space="preserve">, </w:t>
      </w:r>
      <w:r w:rsidRPr="00C3672B">
        <w:t>tout en attendant sa guérison</w:t>
      </w:r>
      <w:r w:rsidR="00A01FD3" w:rsidRPr="00C3672B">
        <w:t xml:space="preserve">. </w:t>
      </w:r>
      <w:r w:rsidRPr="00C3672B">
        <w:t>Il écrivit à sa mère qu</w:t>
      </w:r>
      <w:r w:rsidR="00A01FD3" w:rsidRPr="00C3672B">
        <w:t>’</w:t>
      </w:r>
      <w:r w:rsidRPr="00C3672B">
        <w:t>il avait enfin trouvé un bon parti</w:t>
      </w:r>
      <w:r w:rsidR="00A01FD3" w:rsidRPr="00C3672B">
        <w:t xml:space="preserve">, </w:t>
      </w:r>
      <w:r w:rsidRPr="00C3672B">
        <w:t>sans lui donner d</w:t>
      </w:r>
      <w:r w:rsidR="00A01FD3" w:rsidRPr="00C3672B">
        <w:t>’</w:t>
      </w:r>
      <w:r w:rsidRPr="00C3672B">
        <w:t>autres détails</w:t>
      </w:r>
      <w:r w:rsidR="00A01FD3" w:rsidRPr="00C3672B">
        <w:t xml:space="preserve">, </w:t>
      </w:r>
      <w:r w:rsidRPr="00C3672B">
        <w:t>puis il s</w:t>
      </w:r>
      <w:r w:rsidR="00A01FD3" w:rsidRPr="00C3672B">
        <w:t>’</w:t>
      </w:r>
      <w:r w:rsidRPr="00C3672B">
        <w:t xml:space="preserve">attacha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Vauplassans en la prenant comme confidente</w:t>
      </w:r>
      <w:r w:rsidR="00A01FD3" w:rsidRPr="00C3672B">
        <w:t xml:space="preserve">. </w:t>
      </w:r>
      <w:r w:rsidRPr="00C3672B">
        <w:t>La marquise était dans sa lune de miel avec le petit Bellegarde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aussi voyait-elle tout en rose et d</w:t>
      </w:r>
      <w:r w:rsidRPr="00C3672B">
        <w:rPr>
          <w:rFonts w:cs="Amasis30"/>
        </w:rPr>
        <w:t>é</w:t>
      </w:r>
      <w:r w:rsidRPr="00C3672B">
        <w:t>sirait-elle le bonheur du monde entier</w:t>
      </w:r>
      <w:r w:rsidR="00A01FD3" w:rsidRPr="00C3672B">
        <w:t xml:space="preserve">. </w:t>
      </w:r>
      <w:r w:rsidRPr="00C3672B">
        <w:t>Elle aimait assez 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, </w:t>
      </w:r>
      <w:r w:rsidRPr="00C3672B">
        <w:t>bien qu</w:t>
      </w:r>
      <w:r w:rsidR="00A01FD3" w:rsidRPr="00C3672B">
        <w:rPr>
          <w:rFonts w:cs="Amasis30"/>
        </w:rPr>
        <w:t>’</w:t>
      </w:r>
      <w:r w:rsidRPr="00C3672B">
        <w:t>il f</w:t>
      </w:r>
      <w:r w:rsidRPr="00C3672B">
        <w:rPr>
          <w:rFonts w:cs="Amasis30"/>
        </w:rPr>
        <w:t>û</w:t>
      </w:r>
      <w:r w:rsidRPr="00C3672B">
        <w:t>t le seul des gentilshommes de son entourage qui n</w:t>
      </w:r>
      <w:r w:rsidR="00A01FD3" w:rsidRPr="00C3672B">
        <w:rPr>
          <w:rFonts w:cs="Amasis30"/>
        </w:rPr>
        <w:t>’</w:t>
      </w:r>
      <w:r w:rsidRPr="00C3672B">
        <w:t>e</w:t>
      </w:r>
      <w:r w:rsidRPr="00C3672B">
        <w:rPr>
          <w:rFonts w:cs="Amasis30"/>
        </w:rPr>
        <w:t>û</w:t>
      </w:r>
      <w:r w:rsidRPr="00C3672B">
        <w:t xml:space="preserve">t point </w:t>
      </w:r>
      <w:r w:rsidRPr="00C3672B">
        <w:rPr>
          <w:rFonts w:cs="Amasis30"/>
        </w:rPr>
        <w:t>é</w:t>
      </w:r>
      <w:r w:rsidRPr="00C3672B">
        <w:t>t</w:t>
      </w:r>
      <w:r w:rsidRPr="00C3672B">
        <w:rPr>
          <w:rFonts w:cs="Amasis30"/>
        </w:rPr>
        <w:t>é</w:t>
      </w:r>
      <w:r w:rsidRPr="00C3672B">
        <w:t xml:space="preserve"> son amant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car elle l</w:t>
      </w:r>
      <w:r w:rsidR="00A01FD3" w:rsidRPr="00C3672B">
        <w:rPr>
          <w:rFonts w:cs="Amasis30"/>
        </w:rPr>
        <w:t>’</w:t>
      </w:r>
      <w:r w:rsidRPr="00C3672B">
        <w:t>avait trouv</w:t>
      </w:r>
      <w:r w:rsidRPr="00C3672B">
        <w:rPr>
          <w:rFonts w:cs="Amasis30"/>
        </w:rPr>
        <w:t>é</w:t>
      </w:r>
      <w:r w:rsidRPr="00C3672B">
        <w:t xml:space="preserve"> trop compromettant</w:t>
      </w:r>
      <w:r w:rsidR="00A01FD3" w:rsidRPr="00C3672B">
        <w:t>.</w:t>
      </w:r>
    </w:p>
    <w:p w14:paraId="68C45F95" w14:textId="77777777" w:rsidR="00A01FD3" w:rsidRPr="00C3672B" w:rsidRDefault="00A13117" w:rsidP="00A13117">
      <w:pPr>
        <w:pStyle w:val="Taille-1Normal"/>
      </w:pPr>
      <w:r w:rsidRPr="00C3672B">
        <w:t>Elle lui promit donc de l</w:t>
      </w:r>
      <w:r w:rsidR="00A01FD3" w:rsidRPr="00C3672B">
        <w:t>’</w:t>
      </w:r>
      <w:r w:rsidRPr="00C3672B">
        <w:t>aider dans cette entreprise</w:t>
      </w:r>
      <w:r w:rsidR="00A01FD3" w:rsidRPr="00C3672B">
        <w:t xml:space="preserve">, </w:t>
      </w:r>
      <w:r w:rsidRPr="00C3672B">
        <w:t>ne cessa</w:t>
      </w:r>
      <w:r w:rsidR="00A01FD3" w:rsidRPr="00C3672B">
        <w:t xml:space="preserve">, </w:t>
      </w:r>
      <w:r w:rsidRPr="00C3672B">
        <w:t>en effet</w:t>
      </w:r>
      <w:r w:rsidR="00A01FD3" w:rsidRPr="00C3672B">
        <w:t xml:space="preserve">, </w:t>
      </w:r>
      <w:r w:rsidRPr="00C3672B">
        <w:t>de chanter son éloge aux quatre vents du ciel</w:t>
      </w:r>
      <w:r w:rsidR="00A01FD3" w:rsidRPr="00C3672B">
        <w:t xml:space="preserve">, </w:t>
      </w:r>
      <w:r w:rsidRPr="00C3672B">
        <w:t>multiplia ses visites au château du baron Hugues</w:t>
      </w:r>
      <w:r w:rsidR="00A01FD3" w:rsidRPr="00C3672B">
        <w:t xml:space="preserve">, </w:t>
      </w:r>
      <w:r w:rsidRPr="00C3672B">
        <w:t>et réussit presque à intéresser Madeleine à son chevalier servant</w:t>
      </w:r>
      <w:r w:rsidR="00A01FD3" w:rsidRPr="00C3672B">
        <w:t xml:space="preserve">. </w:t>
      </w:r>
      <w:r w:rsidRPr="00C3672B">
        <w:t>François vivait donc dans une douce certitude et attendait son rétablissement pour faire la suprême démarche</w:t>
      </w:r>
      <w:r w:rsidR="00A01FD3" w:rsidRPr="00C3672B">
        <w:t>.</w:t>
      </w:r>
    </w:p>
    <w:p w14:paraId="5093CBCB" w14:textId="77777777" w:rsidR="00A01FD3" w:rsidRPr="00C3672B" w:rsidRDefault="00A13117" w:rsidP="00A13117">
      <w:pPr>
        <w:pStyle w:val="Taille-1Normal"/>
      </w:pPr>
      <w:r w:rsidRPr="00C3672B">
        <w:t>Quelques semaines après le tournoi</w:t>
      </w:r>
      <w:r w:rsidR="00A01FD3" w:rsidRPr="00C3672B">
        <w:t xml:space="preserve">, </w:t>
      </w:r>
      <w:r w:rsidRPr="00C3672B">
        <w:t>il put enfin sortir et se tenir à cheval</w:t>
      </w:r>
      <w:r w:rsidR="00A01FD3" w:rsidRPr="00C3672B">
        <w:t xml:space="preserve">. </w:t>
      </w:r>
      <w:r w:rsidRPr="00C3672B">
        <w:t>Sa première visite fut pour la marquise de Vauplassans</w:t>
      </w:r>
      <w:r w:rsidR="00A01FD3" w:rsidRPr="00C3672B">
        <w:t xml:space="preserve">, </w:t>
      </w:r>
      <w:r w:rsidRPr="00C3672B">
        <w:t>et il la remercia de ce qu</w:t>
      </w:r>
      <w:r w:rsidR="00A01FD3" w:rsidRPr="00C3672B">
        <w:t>’</w:t>
      </w:r>
      <w:r w:rsidRPr="00C3672B">
        <w:t>elle avait fait pour lui</w:t>
      </w:r>
      <w:r w:rsidR="00A01FD3" w:rsidRPr="00C3672B">
        <w:t xml:space="preserve">, </w:t>
      </w:r>
      <w:r w:rsidRPr="00C3672B">
        <w:t>car il ne s</w:t>
      </w:r>
      <w:r w:rsidR="00A01FD3" w:rsidRPr="00C3672B">
        <w:t>’</w:t>
      </w:r>
      <w:r w:rsidRPr="00C3672B">
        <w:t>était pas passé deux jours</w:t>
      </w:r>
      <w:r w:rsidR="00A01FD3" w:rsidRPr="00C3672B">
        <w:t xml:space="preserve">, </w:t>
      </w:r>
      <w:r w:rsidRPr="00C3672B">
        <w:t>pendant sa maladie</w:t>
      </w:r>
      <w:r w:rsidR="00A01FD3" w:rsidRPr="00C3672B">
        <w:t xml:space="preserve">, </w:t>
      </w:r>
      <w:r w:rsidRPr="00C3672B">
        <w:t>où elle ne fût venue le voir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0FDFD77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Vous arrivez le mieux du monde</w:t>
      </w:r>
      <w:r w:rsidRPr="00C3672B">
        <w:t xml:space="preserve">, </w:t>
      </w:r>
      <w:r w:rsidR="00A13117" w:rsidRPr="00C3672B">
        <w:t>dit-elle</w:t>
      </w:r>
      <w:r w:rsidRPr="00C3672B">
        <w:t xml:space="preserve">, </w:t>
      </w:r>
      <w:r w:rsidR="00A13117" w:rsidRPr="00C3672B">
        <w:t>car le carrosse nous attend</w:t>
      </w:r>
      <w:r w:rsidRPr="00C3672B">
        <w:t xml:space="preserve">, </w:t>
      </w:r>
      <w:r w:rsidR="00A13117" w:rsidRPr="00C3672B">
        <w:t>et nous allons au château de Gardefort</w:t>
      </w:r>
      <w:r w:rsidRPr="00C3672B">
        <w:t xml:space="preserve">. </w:t>
      </w:r>
      <w:r w:rsidR="00A13117" w:rsidRPr="00C3672B">
        <w:t>Je vous emmène</w:t>
      </w:r>
      <w:r w:rsidRPr="00C3672B">
        <w:t xml:space="preserve">, </w:t>
      </w:r>
      <w:r w:rsidR="00A13117" w:rsidRPr="00C3672B">
        <w:t>Vous êtes</w:t>
      </w:r>
      <w:r w:rsidRPr="00C3672B">
        <w:t xml:space="preserve">, </w:t>
      </w:r>
      <w:r w:rsidR="00A13117" w:rsidRPr="00C3672B">
        <w:t>en vérité</w:t>
      </w:r>
      <w:r w:rsidRPr="00C3672B">
        <w:t xml:space="preserve">, </w:t>
      </w:r>
      <w:r w:rsidR="00A13117" w:rsidRPr="00C3672B">
        <w:t>un heureux mortel</w:t>
      </w:r>
      <w:r w:rsidRPr="00C3672B">
        <w:t xml:space="preserve">, </w:t>
      </w:r>
      <w:r w:rsidR="00A13117" w:rsidRPr="00C3672B">
        <w:t>et vous semblez irrésistible comme devant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 xml:space="preserve">cette cicatrice qui vous coupe le front ajoute </w:t>
      </w:r>
      <w:r w:rsidR="00A13117" w:rsidRPr="00C3672B">
        <w:rPr>
          <w:rFonts w:cs="Amasis30"/>
        </w:rPr>
        <w:t>à</w:t>
      </w:r>
      <w:r w:rsidR="00A13117" w:rsidRPr="00C3672B">
        <w:t xml:space="preserve"> votre bonne mine</w:t>
      </w:r>
      <w:r w:rsidRPr="00C3672B">
        <w:t xml:space="preserve">, </w:t>
      </w:r>
      <w:r w:rsidR="00A13117" w:rsidRPr="00C3672B">
        <w:t>et cela donne l</w:t>
      </w:r>
      <w:r w:rsidRPr="00C3672B">
        <w:rPr>
          <w:rFonts w:cs="Amasis30"/>
        </w:rPr>
        <w:t>’</w:t>
      </w:r>
      <w:r w:rsidR="00A13117" w:rsidRPr="00C3672B">
        <w:t>air guerrier</w:t>
      </w:r>
      <w:r w:rsidRPr="00C3672B">
        <w:t>.</w:t>
      </w:r>
    </w:p>
    <w:p w14:paraId="3AF1AC73" w14:textId="03DE6410" w:rsidR="00A01FD3" w:rsidRPr="00C3672B" w:rsidRDefault="00A13117" w:rsidP="00A13117">
      <w:pPr>
        <w:pStyle w:val="Taille-1Normal"/>
      </w:pPr>
      <w:r w:rsidRPr="00C3672B">
        <w:t>Il voulait rester à cheval</w:t>
      </w:r>
      <w:r w:rsidR="00A01FD3" w:rsidRPr="00C3672B">
        <w:t xml:space="preserve">, </w:t>
      </w:r>
      <w:r w:rsidRPr="00C3672B">
        <w:t>mais on l</w:t>
      </w:r>
      <w:r w:rsidR="00A01FD3" w:rsidRPr="00C3672B">
        <w:t>’</w:t>
      </w:r>
      <w:r w:rsidRPr="00C3672B">
        <w:t>obligea à monter dans le carrosse</w:t>
      </w:r>
      <w:r w:rsidR="00A01FD3" w:rsidRPr="00C3672B">
        <w:t xml:space="preserve">, </w:t>
      </w:r>
      <w:r w:rsidRPr="00C3672B">
        <w:t>près de la marquise</w:t>
      </w:r>
      <w:r w:rsidR="00A01FD3" w:rsidRPr="00C3672B">
        <w:t xml:space="preserve">. </w:t>
      </w:r>
      <w:r w:rsidRPr="00C3672B">
        <w:t>Et il demeurait serré</w:t>
      </w:r>
      <w:r w:rsidR="00A01FD3" w:rsidRPr="00C3672B">
        <w:t xml:space="preserve">, </w:t>
      </w:r>
      <w:r w:rsidRPr="00C3672B">
        <w:t>couvert par toutes ces jupes</w:t>
      </w:r>
      <w:r w:rsidR="00A01FD3" w:rsidRPr="00C3672B">
        <w:t xml:space="preserve">, </w:t>
      </w:r>
      <w:r w:rsidRPr="00C3672B">
        <w:t>regardant les frais visages des filles d</w:t>
      </w:r>
      <w:r w:rsidR="00A01FD3" w:rsidRPr="00C3672B">
        <w:t>’</w:t>
      </w:r>
      <w:r w:rsidRPr="00C3672B">
        <w:t>honneur</w:t>
      </w:r>
      <w:r w:rsidR="00A01FD3" w:rsidRPr="00C3672B">
        <w:t xml:space="preserve">, </w:t>
      </w:r>
      <w:r w:rsidRPr="00C3672B">
        <w:t>humant ces senteurs de chairs de femmes et de parfums délicats</w:t>
      </w:r>
      <w:r w:rsidR="00A01FD3" w:rsidRPr="00C3672B">
        <w:t xml:space="preserve">. </w:t>
      </w:r>
      <w:r w:rsidRPr="00C3672B">
        <w:t>Il se sentait revivre</w:t>
      </w:r>
      <w:r w:rsidR="00513E69">
        <w:t>.</w:t>
      </w:r>
      <w:r w:rsidR="00A01FD3" w:rsidRPr="00C3672B">
        <w:t xml:space="preserve"> </w:t>
      </w:r>
      <w:r w:rsidR="00513E69">
        <w:t>L</w:t>
      </w:r>
      <w:r w:rsidR="00513E69" w:rsidRPr="00C3672B">
        <w:t xml:space="preserve">e </w:t>
      </w:r>
      <w:r w:rsidRPr="00C3672B">
        <w:t>petit Bellegarde</w:t>
      </w:r>
      <w:r w:rsidR="00A01FD3" w:rsidRPr="00C3672B">
        <w:t xml:space="preserve">, </w:t>
      </w:r>
      <w:r w:rsidRPr="00C3672B">
        <w:t>à la portière de gauche</w:t>
      </w:r>
      <w:r w:rsidR="00A01FD3" w:rsidRPr="00C3672B">
        <w:t xml:space="preserve">, </w:t>
      </w:r>
      <w:r w:rsidRPr="00C3672B">
        <w:t>maniait un grand genet fleur de pêcher qui allait l</w:t>
      </w:r>
      <w:r w:rsidR="00A01FD3" w:rsidRPr="00C3672B">
        <w:t>’</w:t>
      </w:r>
      <w:r w:rsidRPr="00C3672B">
        <w:t>aubin</w:t>
      </w:r>
      <w:r w:rsidR="00A01FD3" w:rsidRPr="00C3672B">
        <w:t xml:space="preserve">. </w:t>
      </w:r>
      <w:r w:rsidRPr="00C3672B">
        <w:t>Il tourmentait ses rênes</w:t>
      </w:r>
      <w:r w:rsidR="00A01FD3" w:rsidRPr="00C3672B">
        <w:t xml:space="preserve">, </w:t>
      </w:r>
      <w:r w:rsidRPr="00C3672B">
        <w:t>paraissait nerveux</w:t>
      </w:r>
      <w:r w:rsidR="00A01FD3" w:rsidRPr="00C3672B">
        <w:t xml:space="preserve">, </w:t>
      </w:r>
      <w:r w:rsidRPr="00C3672B">
        <w:t>roulait des yeux vers la marquise</w:t>
      </w:r>
      <w:r w:rsidR="00A01FD3" w:rsidRPr="00C3672B">
        <w:t xml:space="preserve">. </w:t>
      </w:r>
      <w:r w:rsidRPr="00C3672B">
        <w:t>Enfin</w:t>
      </w:r>
      <w:r w:rsidR="00A01FD3" w:rsidRPr="00C3672B">
        <w:t xml:space="preserve">, </w:t>
      </w:r>
      <w:r w:rsidRPr="00C3672B">
        <w:t>dévoré de jalousie</w:t>
      </w:r>
      <w:r w:rsidR="00A01FD3" w:rsidRPr="00C3672B">
        <w:t xml:space="preserve">, </w:t>
      </w:r>
      <w:r w:rsidRPr="00C3672B">
        <w:t>il abandonna la conduite</w:t>
      </w:r>
      <w:r w:rsidR="00A01FD3" w:rsidRPr="00C3672B">
        <w:t xml:space="preserve">, </w:t>
      </w:r>
      <w:r w:rsidRPr="00C3672B">
        <w:t>disant qu</w:t>
      </w:r>
      <w:r w:rsidR="00A01FD3" w:rsidRPr="00C3672B">
        <w:t>’</w:t>
      </w:r>
      <w:r w:rsidRPr="00C3672B">
        <w:t>il avait la fièvre</w:t>
      </w:r>
      <w:r w:rsidR="00A01FD3" w:rsidRPr="00C3672B">
        <w:t xml:space="preserve">, </w:t>
      </w:r>
      <w:r w:rsidRPr="00C3672B">
        <w:t>et il disparut</w:t>
      </w:r>
      <w:r w:rsidR="00A01FD3" w:rsidRPr="00C3672B">
        <w:t xml:space="preserve">, </w:t>
      </w:r>
      <w:r w:rsidRPr="00C3672B">
        <w:t>à mi-route</w:t>
      </w:r>
      <w:r w:rsidR="00A01FD3" w:rsidRPr="00C3672B">
        <w:t xml:space="preserve">, </w:t>
      </w:r>
      <w:r w:rsidRPr="00C3672B">
        <w:t>en lançant un mauvais regard à François</w:t>
      </w:r>
      <w:r w:rsidR="00A01FD3" w:rsidRPr="00C3672B">
        <w:t>.</w:t>
      </w:r>
    </w:p>
    <w:p w14:paraId="64719908" w14:textId="77777777" w:rsidR="00A01FD3" w:rsidRPr="00C3672B" w:rsidRDefault="00A13117" w:rsidP="00A13117">
      <w:pPr>
        <w:pStyle w:val="Taille-1Normal"/>
      </w:pPr>
      <w:r w:rsidRPr="00C3672B">
        <w:t>Le baron de Gardefort ne lui en donna point un meilleur quand il pénétra avec la marquise dans la salle de son château</w:t>
      </w:r>
      <w:r w:rsidR="00A01FD3" w:rsidRPr="00C3672B">
        <w:t xml:space="preserve">. </w:t>
      </w:r>
      <w:r w:rsidRPr="00C3672B">
        <w:t>La conversation languissait</w:t>
      </w:r>
      <w:r w:rsidR="00A01FD3" w:rsidRPr="00C3672B">
        <w:t xml:space="preserve">, </w:t>
      </w:r>
      <w:r w:rsidRPr="00C3672B">
        <w:t>Madeleine ne paraissait pas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heure passait</w:t>
      </w:r>
      <w:r w:rsidR="00A01FD3" w:rsidRPr="00C3672B">
        <w:t xml:space="preserve">. </w:t>
      </w:r>
      <w:r w:rsidRPr="00C3672B">
        <w:t>Enfin</w:t>
      </w:r>
      <w:r w:rsidR="00A01FD3" w:rsidRPr="00C3672B">
        <w:t xml:space="preserve">, </w:t>
      </w:r>
      <w:r w:rsidRPr="00C3672B">
        <w:t>la marquise prit le baron en particulier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entraînant dans une petite pièce où François les suivit</w:t>
      </w:r>
      <w:r w:rsidR="00A01FD3" w:rsidRPr="00C3672B">
        <w:t>.</w:t>
      </w:r>
    </w:p>
    <w:p w14:paraId="7508BF4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Voici</w:t>
      </w:r>
      <w:r w:rsidRPr="00C3672B">
        <w:t xml:space="preserve">, </w:t>
      </w:r>
      <w:r w:rsidR="00A13117" w:rsidRPr="00C3672B">
        <w:t>dit-elle</w:t>
      </w:r>
      <w:r w:rsidRPr="00C3672B">
        <w:t xml:space="preserve">, </w:t>
      </w:r>
      <w:r w:rsidR="00A13117" w:rsidRPr="00C3672B">
        <w:t>un grand garçon qui a une grâce à vous demander</w:t>
      </w:r>
      <w:r w:rsidRPr="00C3672B">
        <w:t xml:space="preserve">. </w:t>
      </w:r>
      <w:r w:rsidR="00A13117" w:rsidRPr="00C3672B">
        <w:t>Quittez</w:t>
      </w:r>
      <w:r w:rsidRPr="00C3672B">
        <w:t xml:space="preserve">, </w:t>
      </w:r>
      <w:r w:rsidR="00A13117" w:rsidRPr="00C3672B">
        <w:t>pour l</w:t>
      </w:r>
      <w:r w:rsidRPr="00C3672B">
        <w:t>’</w:t>
      </w:r>
      <w:r w:rsidR="00A13117" w:rsidRPr="00C3672B">
        <w:t>amour de moi</w:t>
      </w:r>
      <w:r w:rsidRPr="00C3672B">
        <w:t xml:space="preserve">, </w:t>
      </w:r>
      <w:r w:rsidR="00A13117" w:rsidRPr="00C3672B">
        <w:t>cet air chagrin et donnez-lui quelque courage</w:t>
      </w:r>
      <w:r w:rsidRPr="00C3672B">
        <w:t>.</w:t>
      </w:r>
    </w:p>
    <w:p w14:paraId="6B9E7B1A" w14:textId="77777777" w:rsidR="00A01FD3" w:rsidRPr="00C3672B" w:rsidRDefault="00A13117" w:rsidP="00A13117">
      <w:pPr>
        <w:pStyle w:val="Taille-1Normal"/>
      </w:pPr>
      <w:r w:rsidRPr="00C3672B">
        <w:t>Le baron de Gardefort s</w:t>
      </w:r>
      <w:r w:rsidR="00A01FD3" w:rsidRPr="00C3672B">
        <w:t>’</w:t>
      </w:r>
      <w:r w:rsidRPr="00C3672B">
        <w:t>inclina d</w:t>
      </w:r>
      <w:r w:rsidR="00A01FD3" w:rsidRPr="00C3672B">
        <w:t>’</w:t>
      </w:r>
      <w:r w:rsidRPr="00C3672B">
        <w:t>un air emprunté</w:t>
      </w:r>
      <w:r w:rsidR="00A01FD3" w:rsidRPr="00C3672B">
        <w:t xml:space="preserve">. </w:t>
      </w:r>
      <w:r w:rsidRPr="00C3672B">
        <w:t>François</w:t>
      </w:r>
      <w:r w:rsidR="00A01FD3" w:rsidRPr="00C3672B">
        <w:t xml:space="preserve">, </w:t>
      </w:r>
      <w:r w:rsidRPr="00C3672B">
        <w:t>sans se troubler</w:t>
      </w:r>
      <w:r w:rsidR="00A01FD3" w:rsidRPr="00C3672B">
        <w:t xml:space="preserve">, </w:t>
      </w:r>
      <w:r w:rsidRPr="00C3672B">
        <w:t>lui dit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39E587C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Mon Dieu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il s</w:t>
      </w:r>
      <w:r w:rsidRPr="00C3672B">
        <w:t>’</w:t>
      </w:r>
      <w:r w:rsidR="00A13117" w:rsidRPr="00C3672B">
        <w:t>agit d</w:t>
      </w:r>
      <w:r w:rsidRPr="00C3672B">
        <w:t>’</w:t>
      </w:r>
      <w:r w:rsidR="00A13117" w:rsidRPr="00C3672B">
        <w:t>une chose grave</w:t>
      </w:r>
      <w:r w:rsidRPr="00C3672B">
        <w:t xml:space="preserve">. </w:t>
      </w:r>
      <w:r w:rsidR="00A13117" w:rsidRPr="00C3672B">
        <w:t>Voici le sujet de ma visite</w:t>
      </w:r>
      <w:r w:rsidRPr="00C3672B">
        <w:t xml:space="preserve">. </w:t>
      </w:r>
      <w:r w:rsidR="00A13117" w:rsidRPr="00C3672B">
        <w:t>J</w:t>
      </w:r>
      <w:r w:rsidRPr="00C3672B">
        <w:t>’</w:t>
      </w:r>
      <w:r w:rsidR="00A13117" w:rsidRPr="00C3672B">
        <w:t>ai l</w:t>
      </w:r>
      <w:r w:rsidRPr="00C3672B">
        <w:t>’</w:t>
      </w:r>
      <w:r w:rsidR="00A13117" w:rsidRPr="00C3672B">
        <w:t>honneur d</w:t>
      </w:r>
      <w:r w:rsidRPr="00C3672B">
        <w:t>’</w:t>
      </w:r>
      <w:r w:rsidR="00A13117" w:rsidRPr="00C3672B">
        <w:t>aimer votre fille</w:t>
      </w:r>
      <w:r w:rsidRPr="00C3672B">
        <w:t xml:space="preserve">, </w:t>
      </w:r>
      <w:r w:rsidR="00A13117" w:rsidRPr="00C3672B">
        <w:t>je ne crois pas lui être indifférent</w:t>
      </w:r>
      <w:r w:rsidRPr="00C3672B">
        <w:t xml:space="preserve">, </w:t>
      </w:r>
      <w:r w:rsidR="00A13117" w:rsidRPr="00C3672B">
        <w:t>et je viens vous demander sa main</w:t>
      </w:r>
      <w:r w:rsidRPr="00C3672B">
        <w:t>.</w:t>
      </w:r>
    </w:p>
    <w:p w14:paraId="35960C4C" w14:textId="77777777" w:rsidR="00A01FD3" w:rsidRPr="00C3672B" w:rsidRDefault="00A13117" w:rsidP="00A13117">
      <w:pPr>
        <w:pStyle w:val="Taille-1Normal"/>
      </w:pPr>
      <w:r w:rsidRPr="00C3672B">
        <w:t>Et il demeurait</w:t>
      </w:r>
      <w:r w:rsidR="00A01FD3" w:rsidRPr="00C3672B">
        <w:t xml:space="preserve">, </w:t>
      </w:r>
      <w:r w:rsidRPr="00C3672B">
        <w:t>enchanté de sa phrase</w:t>
      </w:r>
      <w:r w:rsidR="00A01FD3" w:rsidRPr="00C3672B">
        <w:t xml:space="preserve">. </w:t>
      </w:r>
      <w:r w:rsidRPr="00C3672B">
        <w:t>La marquise se mordait les lèvres</w:t>
      </w:r>
      <w:r w:rsidR="00A01FD3" w:rsidRPr="00C3672B">
        <w:t xml:space="preserve">, </w:t>
      </w:r>
      <w:r w:rsidRPr="00C3672B">
        <w:t>trouvant l</w:t>
      </w:r>
      <w:r w:rsidR="00A01FD3" w:rsidRPr="00C3672B">
        <w:t>’</w:t>
      </w:r>
      <w:r w:rsidRPr="00C3672B">
        <w:t>outrecuidance de François un peu trop manifeste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 baron leva les sourcils avec hauteur</w:t>
      </w:r>
      <w:r w:rsidR="00A01FD3" w:rsidRPr="00C3672B">
        <w:t xml:space="preserve">. </w:t>
      </w:r>
      <w:r w:rsidRPr="00C3672B">
        <w:t>Sa figure de vieux renard gardait une immobilit</w:t>
      </w:r>
      <w:r w:rsidRPr="00C3672B">
        <w:rPr>
          <w:rFonts w:cs="Amasis30"/>
        </w:rPr>
        <w:t>é</w:t>
      </w:r>
      <w:r w:rsidRPr="00C3672B">
        <w:t xml:space="preserve"> glaciale</w:t>
      </w:r>
      <w:r w:rsidR="00A01FD3" w:rsidRPr="00C3672B">
        <w:t xml:space="preserve">, </w:t>
      </w:r>
      <w:r w:rsidRPr="00C3672B">
        <w:t>car 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sa mani</w:t>
      </w:r>
      <w:r w:rsidRPr="00C3672B">
        <w:rPr>
          <w:rFonts w:cs="Amasis30"/>
        </w:rPr>
        <w:t>è</w:t>
      </w:r>
      <w:r w:rsidRPr="00C3672B">
        <w:t xml:space="preserve">re de manifester son </w:t>
      </w:r>
      <w:r w:rsidRPr="00C3672B">
        <w:rPr>
          <w:rFonts w:cs="Amasis30"/>
        </w:rPr>
        <w:t>é</w:t>
      </w:r>
      <w:r w:rsidRPr="00C3672B">
        <w:t>tonnement</w:t>
      </w:r>
      <w:r w:rsidR="00A01FD3" w:rsidRPr="00C3672B">
        <w:t>.</w:t>
      </w:r>
    </w:p>
    <w:p w14:paraId="58628BE3" w14:textId="77777777" w:rsidR="00A01FD3" w:rsidRPr="00C3672B" w:rsidRDefault="00A13117" w:rsidP="00A13117">
      <w:pPr>
        <w:pStyle w:val="Taille-1Normal"/>
      </w:pPr>
      <w:r w:rsidRPr="00C3672B">
        <w:lastRenderedPageBreak/>
        <w:t>François</w:t>
      </w:r>
      <w:r w:rsidR="00A01FD3" w:rsidRPr="00C3672B">
        <w:t xml:space="preserve">, </w:t>
      </w:r>
      <w:r w:rsidRPr="00C3672B">
        <w:t>sans se troubler</w:t>
      </w:r>
      <w:r w:rsidR="00A01FD3" w:rsidRPr="00C3672B">
        <w:t xml:space="preserve">, </w:t>
      </w:r>
      <w:r w:rsidRPr="00C3672B">
        <w:t>insista</w:t>
      </w:r>
      <w:r w:rsidR="00A01FD3" w:rsidRPr="00C3672B">
        <w:t xml:space="preserve">. </w:t>
      </w:r>
      <w:r w:rsidRPr="00C3672B">
        <w:t>Puis il fit valoir combien sa maison était vieille</w:t>
      </w:r>
      <w:r w:rsidR="00A01FD3" w:rsidRPr="00C3672B">
        <w:t xml:space="preserve">, </w:t>
      </w:r>
      <w:r w:rsidRPr="00C3672B">
        <w:t>combien ses biens étaient grands</w:t>
      </w:r>
      <w:r w:rsidR="00A01FD3" w:rsidRPr="00C3672B">
        <w:t xml:space="preserve">. </w:t>
      </w:r>
      <w:r w:rsidRPr="00C3672B">
        <w:t>Sa disgrâce à la cour n</w:t>
      </w:r>
      <w:r w:rsidR="00A01FD3" w:rsidRPr="00C3672B">
        <w:t>’</w:t>
      </w:r>
      <w:r w:rsidRPr="00C3672B">
        <w:t>était qu</w:t>
      </w:r>
      <w:r w:rsidR="00A01FD3" w:rsidRPr="00C3672B">
        <w:t>’</w:t>
      </w:r>
      <w:r w:rsidRPr="00C3672B">
        <w:t>une petite affaire</w:t>
      </w:r>
      <w:r w:rsidR="00A01FD3" w:rsidRPr="00C3672B">
        <w:t xml:space="preserve">, </w:t>
      </w:r>
      <w:r w:rsidRPr="00C3672B">
        <w:t>sa haute et forte parenté saurait toujours le couvrir</w:t>
      </w:r>
      <w:r w:rsidR="00A01FD3" w:rsidRPr="00C3672B">
        <w:t xml:space="preserve">. </w:t>
      </w:r>
      <w:r w:rsidRPr="00C3672B">
        <w:t>Il était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capitaine de cinquante hommes d</w:t>
      </w:r>
      <w:r w:rsidR="00A01FD3" w:rsidRPr="00C3672B">
        <w:t>’</w:t>
      </w:r>
      <w:r w:rsidRPr="00C3672B">
        <w:t>armes</w:t>
      </w:r>
      <w:r w:rsidR="00A01FD3" w:rsidRPr="00C3672B">
        <w:t xml:space="preserve">, </w:t>
      </w:r>
      <w:r w:rsidRPr="00C3672B">
        <w:t>chevalier de l</w:t>
      </w:r>
      <w:r w:rsidR="00A01FD3" w:rsidRPr="00C3672B">
        <w:t>’</w:t>
      </w:r>
      <w:r w:rsidRPr="00C3672B">
        <w:t>ordre du Roy</w:t>
      </w:r>
      <w:r w:rsidR="00A01FD3" w:rsidRPr="00C3672B">
        <w:t>…</w:t>
      </w:r>
    </w:p>
    <w:p w14:paraId="579D59DB" w14:textId="77777777" w:rsidR="00A01FD3" w:rsidRPr="00C3672B" w:rsidRDefault="00A13117" w:rsidP="00A13117">
      <w:pPr>
        <w:pStyle w:val="Taille-1Normal"/>
      </w:pPr>
      <w:r w:rsidRPr="00C3672B">
        <w:t>Mais le baron l</w:t>
      </w:r>
      <w:r w:rsidR="00A01FD3" w:rsidRPr="00C3672B">
        <w:t>’</w:t>
      </w:r>
      <w:r w:rsidRPr="00C3672B">
        <w:t>interrompit</w:t>
      </w:r>
      <w:r w:rsidR="00A01FD3" w:rsidRPr="00C3672B">
        <w:t xml:space="preserve">. </w:t>
      </w:r>
      <w:r w:rsidRPr="00C3672B">
        <w:t>Il ne doutait nullement de ses mérites et les croyait même encore plus grands</w:t>
      </w:r>
      <w:r w:rsidR="00A01FD3" w:rsidRPr="00C3672B">
        <w:t xml:space="preserve">. </w:t>
      </w:r>
      <w:r w:rsidRPr="00C3672B">
        <w:t>Certes</w:t>
      </w:r>
      <w:r w:rsidR="00A01FD3" w:rsidRPr="00C3672B">
        <w:t xml:space="preserve">, </w:t>
      </w:r>
      <w:r w:rsidRPr="00C3672B">
        <w:t>une alliance avec la famille du comte n</w:t>
      </w:r>
      <w:r w:rsidR="00A01FD3" w:rsidRPr="00C3672B">
        <w:t>’</w:t>
      </w:r>
      <w:r w:rsidRPr="00C3672B">
        <w:t>était point une chose à dédaigner</w:t>
      </w:r>
      <w:r w:rsidR="00A01FD3" w:rsidRPr="00C3672B">
        <w:t xml:space="preserve">. </w:t>
      </w:r>
      <w:r w:rsidRPr="00C3672B">
        <w:t>Malheureusement</w:t>
      </w:r>
      <w:r w:rsidR="00A01FD3" w:rsidRPr="00C3672B">
        <w:t xml:space="preserve">, </w:t>
      </w:r>
      <w:r w:rsidRPr="00C3672B">
        <w:t>il ne voyait pas jour à pouvoir nouer de tels liens avec François</w:t>
      </w:r>
      <w:r w:rsidR="00A01FD3" w:rsidRPr="00C3672B">
        <w:t xml:space="preserve">. </w:t>
      </w:r>
      <w:r w:rsidRPr="00C3672B">
        <w:t>Outre qu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en était point encore à marier sa fille</w:t>
      </w:r>
      <w:r w:rsidR="00A01FD3" w:rsidRPr="00C3672B">
        <w:t xml:space="preserve">, </w:t>
      </w:r>
      <w:r w:rsidRPr="00C3672B">
        <w:t>il désirait un gendre moins emporté dans le brillant tourbillon des plaisirs de la cour</w:t>
      </w:r>
      <w:r w:rsidR="00A01FD3" w:rsidRPr="00C3672B">
        <w:t>.</w:t>
      </w:r>
    </w:p>
    <w:p w14:paraId="4A8D10F5" w14:textId="77777777" w:rsidR="00A01FD3" w:rsidRPr="00C3672B" w:rsidRDefault="00A13117" w:rsidP="00A13117">
      <w:pPr>
        <w:pStyle w:val="Taille-1Normal"/>
        <w:rPr>
          <w:rFonts w:cs="Amasis30"/>
        </w:rPr>
      </w:pPr>
      <w:r w:rsidRPr="00C3672B">
        <w:t>La marquise essaya de glisser quelques mots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le comte de Bernage d</w:t>
      </w:r>
      <w:r w:rsidRPr="00C3672B">
        <w:rPr>
          <w:rFonts w:cs="Amasis30"/>
        </w:rPr>
        <w:t>é</w:t>
      </w:r>
      <w:r w:rsidRPr="00C3672B">
        <w:t>sirait prendre rang</w:t>
      </w:r>
      <w:r w:rsidR="00A01FD3" w:rsidRPr="00C3672B">
        <w:t xml:space="preserve">, </w:t>
      </w:r>
      <w:r w:rsidRPr="00C3672B">
        <w:t>au contraire</w:t>
      </w:r>
      <w:r w:rsidR="00A01FD3" w:rsidRPr="00C3672B">
        <w:t xml:space="preserve">, </w:t>
      </w:r>
      <w:r w:rsidRPr="00C3672B">
        <w:t>dans la noblesse provinciale</w:t>
      </w:r>
      <w:r w:rsidR="00A01FD3" w:rsidRPr="00C3672B">
        <w:rPr>
          <w:rFonts w:cs="Amasis30"/>
        </w:rPr>
        <w:t>…</w:t>
      </w:r>
    </w:p>
    <w:p w14:paraId="20D05E26" w14:textId="77777777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impatienté</w:t>
      </w:r>
      <w:r w:rsidR="00A01FD3" w:rsidRPr="00C3672B">
        <w:t xml:space="preserve">, </w:t>
      </w:r>
      <w:r w:rsidRPr="00C3672B">
        <w:t>demandait une réponse plus franche</w:t>
      </w:r>
      <w:r w:rsidR="00A01FD3" w:rsidRPr="00C3672B">
        <w:t xml:space="preserve">. </w:t>
      </w:r>
      <w:r w:rsidRPr="00C3672B">
        <w:t>Il était cependant assez maître de lui</w:t>
      </w:r>
      <w:r w:rsidR="00A01FD3" w:rsidRPr="00C3672B">
        <w:t xml:space="preserve">, </w:t>
      </w:r>
      <w:r w:rsidRPr="00C3672B">
        <w:t>et toujours assis</w:t>
      </w:r>
      <w:r w:rsidR="00A01FD3" w:rsidRPr="00C3672B">
        <w:t xml:space="preserve">, </w:t>
      </w:r>
      <w:r w:rsidRPr="00C3672B">
        <w:t>il finit par se résigner à laisser parler la marquise qui lui envoyait des signes</w:t>
      </w:r>
      <w:r w:rsidR="00A01FD3" w:rsidRPr="00C3672B">
        <w:t xml:space="preserve">. </w:t>
      </w:r>
      <w:r w:rsidRPr="00C3672B">
        <w:t>Le vieux baron</w:t>
      </w:r>
      <w:r w:rsidR="00A01FD3" w:rsidRPr="00C3672B">
        <w:t xml:space="preserve">, </w:t>
      </w:r>
      <w:r w:rsidRPr="00C3672B">
        <w:t>agacé</w:t>
      </w:r>
      <w:r w:rsidR="00A01FD3" w:rsidRPr="00C3672B">
        <w:t xml:space="preserve">, </w:t>
      </w:r>
      <w:r w:rsidRPr="00C3672B">
        <w:t>se promenait nerveusement de long en large</w:t>
      </w:r>
      <w:r w:rsidR="00A01FD3" w:rsidRPr="00C3672B">
        <w:t xml:space="preserve">, </w:t>
      </w:r>
      <w:r w:rsidRPr="00C3672B">
        <w:t>dans la chambre lambrissée de chêne</w:t>
      </w:r>
      <w:r w:rsidR="00A01FD3" w:rsidRPr="00C3672B">
        <w:t xml:space="preserve">. </w:t>
      </w:r>
      <w:r w:rsidRPr="00C3672B">
        <w:t>Près de la fenêtre ouverte</w:t>
      </w:r>
      <w:r w:rsidR="00A01FD3" w:rsidRPr="00C3672B">
        <w:t xml:space="preserve">, </w:t>
      </w:r>
      <w:r w:rsidRPr="00C3672B">
        <w:t>une petite table légère supportait un ouvrage de femme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sur l</w:t>
      </w:r>
      <w:r w:rsidR="00A01FD3" w:rsidRPr="00C3672B">
        <w:t>’</w:t>
      </w:r>
      <w:r w:rsidRPr="00C3672B">
        <w:t>étoffe brodée</w:t>
      </w:r>
      <w:r w:rsidR="00A01FD3" w:rsidRPr="00C3672B">
        <w:t xml:space="preserve">, </w:t>
      </w:r>
      <w:r w:rsidRPr="00C3672B">
        <w:t>un petit livre était resté ouvert</w:t>
      </w:r>
      <w:r w:rsidR="00A01FD3" w:rsidRPr="00C3672B">
        <w:t xml:space="preserve">. </w:t>
      </w:r>
      <w:r w:rsidRPr="00C3672B">
        <w:t>Une chaise vide</w:t>
      </w:r>
      <w:r w:rsidR="00A01FD3" w:rsidRPr="00C3672B">
        <w:t xml:space="preserve">, </w:t>
      </w:r>
      <w:r w:rsidRPr="00C3672B">
        <w:t>à côté</w:t>
      </w:r>
      <w:r w:rsidR="00A01FD3" w:rsidRPr="00C3672B">
        <w:t xml:space="preserve">, </w:t>
      </w:r>
      <w:r w:rsidRPr="00C3672B">
        <w:t>occupée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 xml:space="preserve">quelques instants avant par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</w:t>
      </w:r>
      <w:r w:rsidRPr="00C3672B">
        <w:t>Madeleine</w:t>
      </w:r>
      <w:r w:rsidR="00A01FD3" w:rsidRPr="00C3672B">
        <w:t xml:space="preserve">, </w:t>
      </w:r>
      <w:r w:rsidRPr="00C3672B">
        <w:t>gardait sur son haut dossier de cuir brun un long cheveu blond que le soleil</w:t>
      </w:r>
      <w:r w:rsidR="00A01FD3" w:rsidRPr="00C3672B">
        <w:t xml:space="preserve">, </w:t>
      </w:r>
      <w:r w:rsidRPr="00C3672B">
        <w:t>entrant à flots par la baie</w:t>
      </w:r>
      <w:r w:rsidR="00A01FD3" w:rsidRPr="00C3672B">
        <w:t xml:space="preserve">, </w:t>
      </w:r>
      <w:r w:rsidRPr="00C3672B">
        <w:t>éclairait en plein et faisait luire comme un fil d</w:t>
      </w:r>
      <w:r w:rsidR="00A01FD3" w:rsidRPr="00C3672B">
        <w:t>’</w:t>
      </w:r>
      <w:r w:rsidRPr="00C3672B">
        <w:t>or</w:t>
      </w:r>
      <w:r w:rsidR="00A01FD3" w:rsidRPr="00C3672B">
        <w:t>.</w:t>
      </w:r>
    </w:p>
    <w:p w14:paraId="74B894CB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tandis que la marquise dévidait ses phrases banales et platement bienveillantes</w:t>
      </w:r>
      <w:r w:rsidR="00A01FD3" w:rsidRPr="00C3672B">
        <w:t xml:space="preserve">, </w:t>
      </w:r>
      <w:r w:rsidRPr="00C3672B">
        <w:t>entrecoupées de vagues réponses du baron</w:t>
      </w:r>
      <w:r w:rsidR="00A01FD3" w:rsidRPr="00C3672B">
        <w:t xml:space="preserve">, </w:t>
      </w:r>
      <w:r w:rsidRPr="00C3672B">
        <w:t>François avait envie de se lever</w:t>
      </w:r>
      <w:r w:rsidR="00A01FD3" w:rsidRPr="00C3672B">
        <w:t xml:space="preserve">, </w:t>
      </w:r>
      <w:r w:rsidRPr="00C3672B">
        <w:t>de prendre ce cheveu entre ses lèvres</w:t>
      </w:r>
      <w:r w:rsidR="00A01FD3" w:rsidRPr="00C3672B">
        <w:t xml:space="preserve">. </w:t>
      </w:r>
      <w:r w:rsidRPr="00C3672B">
        <w:t>En ce moment sa seule pensée était avec ce mince fil ambré que le baron ne regardait nullement</w:t>
      </w:r>
      <w:r w:rsidR="00A01FD3" w:rsidRPr="00C3672B">
        <w:t>.</w:t>
      </w:r>
    </w:p>
    <w:p w14:paraId="68312A6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Enfin</w:t>
      </w:r>
      <w:r w:rsidRPr="00C3672B">
        <w:t xml:space="preserve">, </w:t>
      </w:r>
      <w:r w:rsidR="00A13117" w:rsidRPr="00C3672B">
        <w:t>madame</w:t>
      </w:r>
      <w:r w:rsidRPr="00C3672B">
        <w:t xml:space="preserve">, </w:t>
      </w:r>
      <w:r w:rsidR="00A13117" w:rsidRPr="00C3672B">
        <w:t>disait-il</w:t>
      </w:r>
      <w:r w:rsidRPr="00C3672B">
        <w:t xml:space="preserve">, </w:t>
      </w:r>
      <w:r w:rsidR="00A13117" w:rsidRPr="00C3672B">
        <w:t>toujours marchant</w:t>
      </w:r>
      <w:r w:rsidRPr="00C3672B">
        <w:t xml:space="preserve">, </w:t>
      </w:r>
      <w:r w:rsidR="00A13117" w:rsidRPr="00C3672B">
        <w:t>vous comprendrez facilement que je ne puis</w:t>
      </w:r>
      <w:r w:rsidRPr="00C3672B">
        <w:t xml:space="preserve">, </w:t>
      </w:r>
      <w:r w:rsidR="00A13117" w:rsidRPr="00C3672B">
        <w:t xml:space="preserve">moi qui suis de la Religion et qui ai </w:t>
      </w:r>
      <w:r w:rsidR="00A13117" w:rsidRPr="00C3672B">
        <w:lastRenderedPageBreak/>
        <w:t>souffert pour elle</w:t>
      </w:r>
      <w:r w:rsidRPr="00C3672B">
        <w:t xml:space="preserve">, </w:t>
      </w:r>
      <w:r w:rsidR="00A13117" w:rsidRPr="00C3672B">
        <w:t>m</w:t>
      </w:r>
      <w:r w:rsidRPr="00C3672B">
        <w:t>’</w:t>
      </w:r>
      <w:r w:rsidR="00A13117" w:rsidRPr="00C3672B">
        <w:t>en aller donner ma fille à un ennemi de mon parti</w:t>
      </w:r>
      <w:r w:rsidRPr="00C3672B">
        <w:t>…</w:t>
      </w:r>
    </w:p>
    <w:p w14:paraId="4134989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Mais la paix est rétablie aujourd</w:t>
      </w:r>
      <w:r w:rsidRPr="00C3672B">
        <w:t>’</w:t>
      </w:r>
      <w:r w:rsidR="00A13117" w:rsidRPr="00C3672B">
        <w:t>hui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interrompit la marquise</w:t>
      </w:r>
      <w:r w:rsidRPr="00C3672B">
        <w:t>.</w:t>
      </w:r>
    </w:p>
    <w:p w14:paraId="19CEDDA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Paix boiteuse et qui ne durera pas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Je n</w:t>
      </w:r>
      <w:r w:rsidRPr="00C3672B">
        <w:rPr>
          <w:rFonts w:cs="Amasis30"/>
        </w:rPr>
        <w:t>’</w:t>
      </w:r>
      <w:r w:rsidR="00A13117" w:rsidRPr="00C3672B">
        <w:t xml:space="preserve">ai point </w:t>
      </w:r>
      <w:r w:rsidR="00A13117" w:rsidRPr="00C3672B">
        <w:rPr>
          <w:rFonts w:cs="Amasis30"/>
        </w:rPr>
        <w:t>à</w:t>
      </w:r>
      <w:r w:rsidR="00A13117" w:rsidRPr="00C3672B">
        <w:t xml:space="preserve"> faire non plus de questions de personnes</w:t>
      </w:r>
      <w:r w:rsidRPr="00C3672B">
        <w:t xml:space="preserve">, </w:t>
      </w:r>
      <w:r w:rsidR="00A13117" w:rsidRPr="00C3672B">
        <w:t>et sans dire que la vie men</w:t>
      </w:r>
      <w:r w:rsidR="00A13117" w:rsidRPr="00C3672B">
        <w:rPr>
          <w:rFonts w:cs="Amasis30"/>
        </w:rPr>
        <w:t>é</w:t>
      </w:r>
      <w:r w:rsidR="00A13117" w:rsidRPr="00C3672B">
        <w:t xml:space="preserve">e </w:t>
      </w:r>
      <w:r w:rsidR="00A13117" w:rsidRPr="00C3672B">
        <w:rPr>
          <w:rFonts w:cs="Amasis30"/>
        </w:rPr>
        <w:t>à</w:t>
      </w:r>
      <w:r w:rsidR="00A13117" w:rsidRPr="00C3672B">
        <w:t xml:space="preserve"> la cour et aux camps par </w:t>
      </w:r>
      <w:r w:rsidRPr="00C3672B">
        <w:t>M. de </w:t>
      </w:r>
      <w:r w:rsidR="00A13117" w:rsidRPr="00C3672B">
        <w:t>Bernage n</w:t>
      </w:r>
      <w:r w:rsidRPr="00C3672B">
        <w:rPr>
          <w:rFonts w:cs="Amasis30"/>
        </w:rPr>
        <w:t>’</w:t>
      </w:r>
      <w:r w:rsidR="00A13117" w:rsidRPr="00C3672B">
        <w:t>est point faite pour nous plaire</w:t>
      </w:r>
      <w:r w:rsidRPr="00C3672B">
        <w:t xml:space="preserve">, </w:t>
      </w:r>
      <w:r w:rsidR="00A13117" w:rsidRPr="00C3672B">
        <w:t>je vous d</w:t>
      </w:r>
      <w:r w:rsidR="00A13117" w:rsidRPr="00C3672B">
        <w:rPr>
          <w:rFonts w:cs="Amasis30"/>
        </w:rPr>
        <w:t>é</w:t>
      </w:r>
      <w:r w:rsidR="00A13117" w:rsidRPr="00C3672B">
        <w:t xml:space="preserve">clare net que je ne donnerai jamais ma fille </w:t>
      </w:r>
      <w:r w:rsidR="00A13117" w:rsidRPr="00C3672B">
        <w:rPr>
          <w:rFonts w:cs="Amasis30"/>
        </w:rPr>
        <w:t>à</w:t>
      </w:r>
      <w:r w:rsidR="00A13117" w:rsidRPr="00C3672B">
        <w:t xml:space="preserve"> un catholique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30193E3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Mon vieil ami</w:t>
      </w:r>
      <w:r w:rsidRPr="00C3672B">
        <w:t xml:space="preserve">, </w:t>
      </w:r>
      <w:r w:rsidR="00A13117" w:rsidRPr="00C3672B">
        <w:t>insista la marquise</w:t>
      </w:r>
      <w:r w:rsidRPr="00C3672B">
        <w:t xml:space="preserve">, </w:t>
      </w:r>
      <w:r w:rsidR="00A13117" w:rsidRPr="00C3672B">
        <w:t>ne faites pas le malheur de ces enfants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37547FB" w14:textId="77777777" w:rsidR="00A01FD3" w:rsidRPr="00C3672B" w:rsidRDefault="00A13117" w:rsidP="00A13117">
      <w:pPr>
        <w:pStyle w:val="Taille-1Normal"/>
      </w:pPr>
      <w:r w:rsidRPr="00C3672B">
        <w:t>Ici</w:t>
      </w:r>
      <w:r w:rsidR="00A01FD3" w:rsidRPr="00C3672B">
        <w:t xml:space="preserve">, </w:t>
      </w:r>
      <w:r w:rsidRPr="00C3672B">
        <w:t>François crut utile d</w:t>
      </w:r>
      <w:r w:rsidR="00A01FD3" w:rsidRPr="00C3672B">
        <w:t>’</w:t>
      </w:r>
      <w:r w:rsidRPr="00C3672B">
        <w:t>intervenir</w:t>
      </w:r>
      <w:r w:rsidR="00A01FD3" w:rsidRPr="00C3672B">
        <w:t xml:space="preserve">, </w:t>
      </w:r>
      <w:r w:rsidRPr="00C3672B">
        <w:t>sa patience était à bout</w:t>
      </w:r>
      <w:r w:rsidR="00A01FD3" w:rsidRPr="00C3672B">
        <w:t xml:space="preserve">, </w:t>
      </w:r>
      <w:r w:rsidRPr="00C3672B">
        <w:t>et 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par un fâcheux accident</w:t>
      </w:r>
      <w:r w:rsidR="00A01FD3" w:rsidRPr="00C3672B">
        <w:t xml:space="preserve">, </w:t>
      </w:r>
      <w:r w:rsidRPr="00C3672B">
        <w:t>le cheveu</w:t>
      </w:r>
      <w:r w:rsidR="00A01FD3" w:rsidRPr="00C3672B">
        <w:t xml:space="preserve">, </w:t>
      </w:r>
      <w:r w:rsidRPr="00C3672B">
        <w:t>pris dans un petit tourbillon de vent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était envolé brusquement par la fenêtre</w:t>
      </w:r>
      <w:r w:rsidR="00A01FD3" w:rsidRPr="00C3672B">
        <w:t xml:space="preserve">. </w:t>
      </w:r>
      <w:r w:rsidRPr="00C3672B">
        <w:t>Machinalement il se leva pour le saisir et l</w:t>
      </w:r>
      <w:r w:rsidR="00A01FD3" w:rsidRPr="00C3672B">
        <w:t>’</w:t>
      </w:r>
      <w:r w:rsidRPr="00C3672B">
        <w:t>arrêter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il renversa sa chaise</w:t>
      </w:r>
      <w:r w:rsidR="00A01FD3" w:rsidRPr="00C3672B">
        <w:t xml:space="preserve">, </w:t>
      </w:r>
      <w:r w:rsidRPr="00C3672B">
        <w:t>et le baron</w:t>
      </w:r>
      <w:r w:rsidR="00A01FD3" w:rsidRPr="00C3672B">
        <w:t xml:space="preserve">, </w:t>
      </w:r>
      <w:r w:rsidRPr="00C3672B">
        <w:t>qui lui tournait le dos</w:t>
      </w:r>
      <w:r w:rsidR="00A01FD3" w:rsidRPr="00C3672B">
        <w:t xml:space="preserve">, </w:t>
      </w:r>
      <w:r w:rsidRPr="00C3672B">
        <w:t>se retourna au bruit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5574D4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Par la mort Dieu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déclara François</w:t>
      </w:r>
      <w:r w:rsidRPr="00C3672B">
        <w:t xml:space="preserve">, </w:t>
      </w:r>
      <w:r w:rsidR="00A13117" w:rsidRPr="00C3672B">
        <w:t>je ne suis point habitué à m</w:t>
      </w:r>
      <w:r w:rsidRPr="00C3672B">
        <w:t>’</w:t>
      </w:r>
      <w:r w:rsidR="00A13117" w:rsidRPr="00C3672B">
        <w:t>entendre ainsi traiter</w:t>
      </w:r>
      <w:r w:rsidRPr="00C3672B">
        <w:t xml:space="preserve">. </w:t>
      </w:r>
      <w:r w:rsidR="00A13117" w:rsidRPr="00C3672B">
        <w:t>Ma vie a été et est encore ce qu</w:t>
      </w:r>
      <w:r w:rsidRPr="00C3672B">
        <w:t>’</w:t>
      </w:r>
      <w:r w:rsidR="00A13117" w:rsidRPr="00C3672B">
        <w:t>elle doit être</w:t>
      </w:r>
      <w:r w:rsidRPr="00C3672B">
        <w:t xml:space="preserve">. </w:t>
      </w:r>
      <w:r w:rsidR="00A13117" w:rsidRPr="00C3672B">
        <w:t>Je suis un bon gentilhomme qui n</w:t>
      </w:r>
      <w:r w:rsidRPr="00C3672B">
        <w:t>’</w:t>
      </w:r>
      <w:r w:rsidR="00A13117" w:rsidRPr="00C3672B">
        <w:t>a rien à se reprocher contre son Dieu et son Roy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 xml:space="preserve">Puissiez-vous en avoir autant </w:t>
      </w:r>
      <w:r w:rsidR="00A13117" w:rsidRPr="00C3672B">
        <w:rPr>
          <w:rFonts w:cs="Amasis30"/>
        </w:rPr>
        <w:t>à</w:t>
      </w:r>
      <w:r w:rsidR="00A13117" w:rsidRPr="00C3672B">
        <w:t xml:space="preserve"> votre service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13BDE7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Êtes-vous venu pour me faire la leçon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clama le baron</w:t>
      </w:r>
      <w:r w:rsidRPr="00C3672B">
        <w:t>.</w:t>
      </w:r>
    </w:p>
    <w:p w14:paraId="40D1DD2F" w14:textId="77777777" w:rsidR="00A01FD3" w:rsidRPr="00C3672B" w:rsidRDefault="00A13117" w:rsidP="00A13117">
      <w:pPr>
        <w:pStyle w:val="Taille-1Normal"/>
      </w:pPr>
      <w:r w:rsidRPr="00C3672B">
        <w:t>La Marquise aurait bien voulu être à quelques lieues de là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elle essaya de calmer le baron</w:t>
      </w:r>
      <w:r w:rsidR="00A01FD3" w:rsidRPr="00C3672B">
        <w:t xml:space="preserve">, </w:t>
      </w:r>
      <w:r w:rsidRPr="00C3672B">
        <w:t xml:space="preserve">ordonna </w:t>
      </w:r>
      <w:r w:rsidRPr="00C3672B">
        <w:rPr>
          <w:rFonts w:cs="Amasis30"/>
        </w:rPr>
        <w:t>à</w:t>
      </w:r>
      <w:r w:rsidRPr="00C3672B">
        <w:t xml:space="preserve"> Fran</w:t>
      </w:r>
      <w:r w:rsidRPr="00C3672B">
        <w:rPr>
          <w:rFonts w:cs="Amasis30"/>
        </w:rPr>
        <w:t>ç</w:t>
      </w:r>
      <w:r w:rsidRPr="00C3672B">
        <w:t>ois de se taire</w:t>
      </w:r>
      <w:r w:rsidR="00A01FD3" w:rsidRPr="00C3672B">
        <w:t>.</w:t>
      </w:r>
    </w:p>
    <w:p w14:paraId="4E1F3422" w14:textId="77777777" w:rsidR="00A01FD3" w:rsidRPr="00C3672B" w:rsidRDefault="00A13117" w:rsidP="00A13117">
      <w:pPr>
        <w:pStyle w:val="Taille-1Normal"/>
      </w:pPr>
      <w:r w:rsidRPr="00C3672B">
        <w:t>Mais le vieux baron</w:t>
      </w:r>
      <w:r w:rsidR="00A01FD3" w:rsidRPr="00C3672B">
        <w:t xml:space="preserve">, </w:t>
      </w:r>
      <w:r w:rsidRPr="00C3672B">
        <w:t>définitivement buté</w:t>
      </w:r>
      <w:r w:rsidR="00A01FD3" w:rsidRPr="00C3672B">
        <w:t xml:space="preserve">, </w:t>
      </w:r>
      <w:r w:rsidRPr="00C3672B">
        <w:t>déclara qu</w:t>
      </w:r>
      <w:r w:rsidR="00A01FD3" w:rsidRPr="00C3672B">
        <w:t>’</w:t>
      </w:r>
      <w:r w:rsidRPr="00C3672B">
        <w:t>il ne tolérerait pas plus longtemps les insolences d</w:t>
      </w:r>
      <w:r w:rsidR="00A01FD3" w:rsidRPr="00C3672B">
        <w:t>’</w:t>
      </w:r>
      <w:r w:rsidRPr="00C3672B">
        <w:t>un blanc-bec</w:t>
      </w:r>
      <w:r w:rsidR="00A01FD3" w:rsidRPr="00C3672B">
        <w:t>.</w:t>
      </w:r>
    </w:p>
    <w:p w14:paraId="1E1FD0F3" w14:textId="77777777" w:rsidR="00A01FD3" w:rsidRPr="00C3672B" w:rsidRDefault="00A13117" w:rsidP="00A13117">
      <w:pPr>
        <w:pStyle w:val="Taille-1Normal"/>
      </w:pPr>
      <w:r w:rsidRPr="00C3672B">
        <w:t>François prit acte du mot pour répliquer aigrement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59FB087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Mon insolence vaut votre orgueil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Et</w:t>
      </w:r>
      <w:r w:rsidRPr="00C3672B">
        <w:t xml:space="preserve">, </w:t>
      </w:r>
      <w:r w:rsidR="00A13117" w:rsidRPr="00C3672B">
        <w:t>puisque vous me traitez ainsi</w:t>
      </w:r>
      <w:r w:rsidRPr="00C3672B">
        <w:t xml:space="preserve">, </w:t>
      </w:r>
      <w:r w:rsidR="00A13117" w:rsidRPr="00C3672B">
        <w:t>vous verrez ce qu</w:t>
      </w:r>
      <w:r w:rsidRPr="00C3672B">
        <w:rPr>
          <w:rFonts w:cs="Amasis30"/>
        </w:rPr>
        <w:t>’</w:t>
      </w:r>
      <w:r w:rsidR="00A13117" w:rsidRPr="00C3672B">
        <w:t>il vous en co</w:t>
      </w:r>
      <w:r w:rsidR="00A13117" w:rsidRPr="00C3672B">
        <w:rPr>
          <w:rFonts w:cs="Amasis30"/>
        </w:rPr>
        <w:t>û</w:t>
      </w:r>
      <w:r w:rsidR="00A13117" w:rsidRPr="00C3672B">
        <w:t>tera</w:t>
      </w:r>
      <w:r w:rsidRPr="00C3672B">
        <w:t xml:space="preserve">. </w:t>
      </w:r>
      <w:r w:rsidR="00A13117" w:rsidRPr="00C3672B">
        <w:t>Je saurai bien</w:t>
      </w:r>
      <w:r w:rsidRPr="00C3672B">
        <w:rPr>
          <w:rFonts w:cs="Amasis30"/>
        </w:rPr>
        <w:t>…</w:t>
      </w:r>
    </w:p>
    <w:p w14:paraId="1A43F20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crois</w:t>
      </w:r>
      <w:r w:rsidRPr="00C3672B">
        <w:t xml:space="preserve">, </w:t>
      </w:r>
      <w:r w:rsidR="00A13117" w:rsidRPr="00C3672B">
        <w:t>ma parole</w:t>
      </w:r>
      <w:r w:rsidRPr="00C3672B">
        <w:t xml:space="preserve">, </w:t>
      </w:r>
      <w:r w:rsidR="00A13117" w:rsidRPr="00C3672B">
        <w:t>qu</w:t>
      </w:r>
      <w:r w:rsidRPr="00C3672B">
        <w:t>’</w:t>
      </w:r>
      <w:r w:rsidR="00A13117" w:rsidRPr="00C3672B">
        <w:t>il vient de me menacer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3BA7C45D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De grâce</w:t>
      </w:r>
      <w:r w:rsidRPr="00C3672B">
        <w:t xml:space="preserve">, </w:t>
      </w:r>
      <w:r w:rsidR="00A13117" w:rsidRPr="00C3672B">
        <w:t>François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é</w:t>
      </w:r>
      <w:r w:rsidR="00A13117" w:rsidRPr="00C3672B">
        <w:t>cria la marquise</w:t>
      </w:r>
      <w:r w:rsidRPr="00C3672B">
        <w:t>.</w:t>
      </w:r>
    </w:p>
    <w:p w14:paraId="2E24FFE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Vous êtes heureux d</w:t>
      </w:r>
      <w:r w:rsidRPr="00C3672B">
        <w:t>’</w:t>
      </w:r>
      <w:r w:rsidR="00A13117" w:rsidRPr="00C3672B">
        <w:t>avoir des cheveux blancs</w:t>
      </w:r>
      <w:r w:rsidRPr="00C3672B">
        <w:t xml:space="preserve">, </w:t>
      </w:r>
      <w:r w:rsidR="00A13117" w:rsidRPr="00C3672B">
        <w:t>criait François</w:t>
      </w:r>
      <w:r w:rsidRPr="00C3672B">
        <w:t xml:space="preserve">. </w:t>
      </w:r>
      <w:r w:rsidR="00A13117" w:rsidRPr="00C3672B">
        <w:t>Au reste</w:t>
      </w:r>
      <w:r w:rsidRPr="00C3672B">
        <w:t xml:space="preserve">, </w:t>
      </w:r>
      <w:r w:rsidR="00A13117" w:rsidRPr="00C3672B">
        <w:t>il a fallu vraiment que je sois fou pour venir vous trouver</w:t>
      </w:r>
      <w:r w:rsidRPr="00C3672B">
        <w:t xml:space="preserve">. </w:t>
      </w:r>
      <w:r w:rsidR="00A13117" w:rsidRPr="00C3672B">
        <w:t>Ah çà</w:t>
      </w:r>
      <w:r w:rsidRPr="00C3672B">
        <w:t xml:space="preserve">, </w:t>
      </w:r>
      <w:r w:rsidR="00A13117" w:rsidRPr="00C3672B">
        <w:t>bonhomme</w:t>
      </w:r>
      <w:r w:rsidRPr="00C3672B">
        <w:t xml:space="preserve"> – </w:t>
      </w:r>
      <w:r w:rsidR="00A13117" w:rsidRPr="00C3672B">
        <w:t>ici il toisa Gardefort avec l</w:t>
      </w:r>
      <w:r w:rsidRPr="00C3672B">
        <w:t>’</w:t>
      </w:r>
      <w:r w:rsidR="00A13117" w:rsidRPr="00C3672B">
        <w:t>arrogance la plus grande</w:t>
      </w:r>
      <w:r w:rsidRPr="00C3672B">
        <w:t xml:space="preserve"> – </w:t>
      </w:r>
      <w:r w:rsidR="00A13117" w:rsidRPr="00C3672B">
        <w:t>vous êtes-vous imaginé que vous me donneriez les verges comme à un page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Soyez sot tant que vous voudrez</w:t>
      </w:r>
      <w:r w:rsidRPr="00C3672B">
        <w:t xml:space="preserve">, </w:t>
      </w:r>
      <w:r w:rsidR="00A13117" w:rsidRPr="00C3672B">
        <w:t>mais n</w:t>
      </w:r>
      <w:r w:rsidRPr="00C3672B">
        <w:rPr>
          <w:rFonts w:cs="Amasis30"/>
        </w:rPr>
        <w:t>’</w:t>
      </w:r>
      <w:r w:rsidR="00A13117" w:rsidRPr="00C3672B">
        <w:t>allez pas me prendre pour un de vos pareils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C78F0EA" w14:textId="77777777" w:rsidR="00A01FD3" w:rsidRPr="00C3672B" w:rsidRDefault="00A13117" w:rsidP="00A13117">
      <w:pPr>
        <w:pStyle w:val="Taille-1Normal"/>
      </w:pPr>
      <w:r w:rsidRPr="00C3672B">
        <w:t>Le baron</w:t>
      </w:r>
      <w:r w:rsidR="00A01FD3" w:rsidRPr="00C3672B">
        <w:t xml:space="preserve">, </w:t>
      </w:r>
      <w:r w:rsidRPr="00C3672B">
        <w:t>blanc comme une nappe</w:t>
      </w:r>
      <w:r w:rsidR="00A01FD3" w:rsidRPr="00C3672B">
        <w:t xml:space="preserve">, </w:t>
      </w:r>
      <w:r w:rsidRPr="00C3672B">
        <w:t>le regardait les bras croisés</w:t>
      </w:r>
      <w:r w:rsidR="00A01FD3" w:rsidRPr="00C3672B">
        <w:t xml:space="preserve">. </w:t>
      </w:r>
      <w:r w:rsidRPr="00C3672B">
        <w:t>La marquise aurait voulu pouvoir gagner la porte</w:t>
      </w:r>
      <w:r w:rsidR="00A01FD3" w:rsidRPr="00C3672B">
        <w:t xml:space="preserve">. </w:t>
      </w:r>
      <w:r w:rsidRPr="00C3672B">
        <w:t>De l</w:t>
      </w:r>
      <w:r w:rsidR="00A01FD3" w:rsidRPr="00C3672B">
        <w:t>’</w:t>
      </w:r>
      <w:r w:rsidRPr="00C3672B">
        <w:t>autre côté</w:t>
      </w:r>
      <w:r w:rsidR="00A01FD3" w:rsidRPr="00C3672B">
        <w:t xml:space="preserve">, </w:t>
      </w:r>
      <w:r w:rsidRPr="00C3672B">
        <w:t>les rires des filles d</w:t>
      </w:r>
      <w:r w:rsidR="00A01FD3" w:rsidRPr="00C3672B">
        <w:t>’</w:t>
      </w:r>
      <w:r w:rsidRPr="00C3672B">
        <w:t>honneur avaient cessé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entendant les voix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lever</w:t>
      </w:r>
      <w:r w:rsidR="00A01FD3" w:rsidRPr="00C3672B">
        <w:t xml:space="preserve">, </w:t>
      </w:r>
      <w:r w:rsidRPr="00C3672B">
        <w:t xml:space="preserve">elles </w:t>
      </w:r>
      <w:r w:rsidRPr="00C3672B">
        <w:rPr>
          <w:rFonts w:cs="Amasis30"/>
        </w:rPr>
        <w:t>é</w:t>
      </w:r>
      <w:r w:rsidRPr="00C3672B">
        <w:t>coutaient sans doute</w:t>
      </w:r>
      <w:r w:rsidR="00A01FD3" w:rsidRPr="00C3672B">
        <w:t xml:space="preserve">, </w:t>
      </w:r>
      <w:r w:rsidRPr="00C3672B">
        <w:t xml:space="preserve">et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Vauplassans se désolait du scandale</w:t>
      </w:r>
      <w:r w:rsidR="00A01FD3" w:rsidRPr="00C3672B">
        <w:t>.</w:t>
      </w:r>
    </w:p>
    <w:p w14:paraId="26BF3838" w14:textId="77777777" w:rsidR="00A01FD3" w:rsidRPr="00C3672B" w:rsidRDefault="00A13117" w:rsidP="00A13117">
      <w:pPr>
        <w:pStyle w:val="Taille-1Normal"/>
      </w:pPr>
      <w:r w:rsidRPr="00C3672B">
        <w:t>François continuait toujours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0DC95D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Aussi bien vous ai-je fait trop d</w:t>
      </w:r>
      <w:r w:rsidRPr="00C3672B">
        <w:t>’</w:t>
      </w:r>
      <w:r w:rsidR="00A13117" w:rsidRPr="00C3672B">
        <w:t>honneur en vous demandant votre fille</w:t>
      </w:r>
      <w:r w:rsidRPr="00C3672B">
        <w:t xml:space="preserve">. </w:t>
      </w:r>
      <w:r w:rsidR="00A13117" w:rsidRPr="00C3672B">
        <w:t>Je croyais les pères huguenots moins difficiles</w:t>
      </w:r>
      <w:r w:rsidRPr="00C3672B">
        <w:t xml:space="preserve">, </w:t>
      </w:r>
      <w:r w:rsidR="00A13117" w:rsidRPr="00C3672B">
        <w:t>car on dit que les pucelles</w:t>
      </w:r>
      <w:r w:rsidRPr="00C3672B">
        <w:t xml:space="preserve">, </w:t>
      </w:r>
      <w:r w:rsidR="00A13117" w:rsidRPr="00C3672B">
        <w:t>dans votre religion</w:t>
      </w:r>
      <w:r w:rsidRPr="00C3672B">
        <w:t xml:space="preserve">, </w:t>
      </w:r>
      <w:r w:rsidR="00A13117" w:rsidRPr="00C3672B">
        <w:t>se donnent facilement</w:t>
      </w:r>
      <w:r w:rsidRPr="00C3672B">
        <w:t xml:space="preserve">, </w:t>
      </w:r>
      <w:r w:rsidR="00A13117" w:rsidRPr="00C3672B">
        <w:t>même à leurs proches</w:t>
      </w:r>
      <w:r w:rsidRPr="00C3672B">
        <w:t xml:space="preserve">, </w:t>
      </w:r>
      <w:r w:rsidR="00A13117" w:rsidRPr="00C3672B">
        <w:t>dans vos petites agapes nocturnes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96BFB64" w14:textId="77777777" w:rsidR="00A01FD3" w:rsidRPr="00C3672B" w:rsidRDefault="00A13117" w:rsidP="00A13117">
      <w:pPr>
        <w:pStyle w:val="Taille-1Normal"/>
      </w:pPr>
      <w:r w:rsidRPr="00C3672B">
        <w:t>Le baron était blanc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ces mots le firent devenir vert</w:t>
      </w:r>
      <w:r w:rsidR="00A01FD3" w:rsidRPr="00C3672B">
        <w:t xml:space="preserve">. </w:t>
      </w:r>
      <w:r w:rsidRPr="00C3672B">
        <w:t xml:space="preserve">Il sauta sur une 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>e de ceinture accroch</w:t>
      </w:r>
      <w:r w:rsidRPr="00C3672B">
        <w:rPr>
          <w:rFonts w:cs="Amasis30"/>
        </w:rPr>
        <w:t>é</w:t>
      </w:r>
      <w:r w:rsidRPr="00C3672B">
        <w:t>e au mur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 lame jaillit hors du fourreau</w:t>
      </w:r>
      <w:r w:rsidR="00A01FD3" w:rsidRPr="00C3672B">
        <w:t xml:space="preserve">. </w:t>
      </w:r>
      <w:r w:rsidRPr="00C3672B">
        <w:t>Mais Fran</w:t>
      </w:r>
      <w:r w:rsidRPr="00C3672B">
        <w:rPr>
          <w:rFonts w:cs="Amasis30"/>
        </w:rPr>
        <w:t>ç</w:t>
      </w:r>
      <w:r w:rsidRPr="00C3672B">
        <w:t>ois bondit rapidement de l</w:t>
      </w:r>
      <w:r w:rsidR="00A01FD3" w:rsidRPr="00C3672B">
        <w:rPr>
          <w:rFonts w:cs="Amasis30"/>
        </w:rPr>
        <w:t>’</w:t>
      </w:r>
      <w:r w:rsidRPr="00C3672B">
        <w:t>autre c</w:t>
      </w:r>
      <w:r w:rsidRPr="00C3672B">
        <w:rPr>
          <w:rFonts w:cs="Amasis30"/>
        </w:rPr>
        <w:t>ô</w:t>
      </w:r>
      <w:r w:rsidRPr="00C3672B">
        <w:t>t</w:t>
      </w:r>
      <w:r w:rsidRPr="00C3672B">
        <w:rPr>
          <w:rFonts w:cs="Amasis30"/>
        </w:rPr>
        <w:t>é</w:t>
      </w:r>
      <w:r w:rsidRPr="00C3672B">
        <w:t xml:space="preserve"> d</w:t>
      </w:r>
      <w:r w:rsidR="00A01FD3" w:rsidRPr="00C3672B">
        <w:rPr>
          <w:rFonts w:cs="Amasis30"/>
        </w:rPr>
        <w:t>’</w:t>
      </w:r>
      <w:r w:rsidRPr="00C3672B">
        <w:t>une grande table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emport</w:t>
      </w:r>
      <w:r w:rsidRPr="00C3672B">
        <w:rPr>
          <w:rFonts w:cs="Amasis30"/>
        </w:rPr>
        <w:t>é</w:t>
      </w:r>
      <w:r w:rsidRPr="00C3672B">
        <w:t xml:space="preserve"> par son </w:t>
      </w:r>
      <w:r w:rsidRPr="00C3672B">
        <w:rPr>
          <w:rFonts w:cs="Amasis30"/>
        </w:rPr>
        <w:t>é</w:t>
      </w:r>
      <w:r w:rsidRPr="00C3672B">
        <w:t>lan</w:t>
      </w:r>
      <w:r w:rsidR="00A01FD3" w:rsidRPr="00C3672B">
        <w:t xml:space="preserve">, </w:t>
      </w:r>
      <w:r w:rsidRPr="00C3672B">
        <w:t>le vieil Hugues</w:t>
      </w:r>
      <w:r w:rsidR="00A01FD3" w:rsidRPr="00C3672B">
        <w:t xml:space="preserve">, </w:t>
      </w:r>
      <w:r w:rsidRPr="00C3672B">
        <w:t>furieux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t>en alla piquer le mur</w:t>
      </w:r>
      <w:r w:rsidR="00A01FD3" w:rsidRPr="00C3672B">
        <w:t xml:space="preserve">. </w:t>
      </w:r>
      <w:r w:rsidRPr="00C3672B">
        <w:t>Il revint rapidement sur son ennemi</w:t>
      </w:r>
      <w:r w:rsidR="00A01FD3" w:rsidRPr="00C3672B">
        <w:t xml:space="preserve">, </w:t>
      </w:r>
      <w:r w:rsidRPr="00C3672B">
        <w:t>tandis que la marquise</w:t>
      </w:r>
      <w:r w:rsidR="00A01FD3" w:rsidRPr="00C3672B">
        <w:t xml:space="preserve">, </w:t>
      </w:r>
      <w:r w:rsidRPr="00C3672B">
        <w:t>p</w:t>
      </w:r>
      <w:r w:rsidRPr="00C3672B">
        <w:rPr>
          <w:rFonts w:cs="Amasis30"/>
        </w:rPr>
        <w:t>â</w:t>
      </w:r>
      <w:r w:rsidRPr="00C3672B">
        <w:t>lissant sous son fard</w:t>
      </w:r>
      <w:r w:rsidR="00A01FD3" w:rsidRPr="00C3672B">
        <w:t xml:space="preserve">, </w:t>
      </w:r>
      <w:r w:rsidRPr="00C3672B">
        <w:t>se cramponnait d</w:t>
      </w:r>
      <w:r w:rsidRPr="00C3672B">
        <w:rPr>
          <w:rFonts w:cs="Amasis30"/>
        </w:rPr>
        <w:t>é</w:t>
      </w:r>
      <w:r w:rsidRPr="00C3672B">
        <w:t>sesp</w:t>
      </w:r>
      <w:r w:rsidRPr="00C3672B">
        <w:rPr>
          <w:rFonts w:cs="Amasis30"/>
        </w:rPr>
        <w:t>é</w:t>
      </w:r>
      <w:r w:rsidRPr="00C3672B">
        <w:t>r</w:t>
      </w:r>
      <w:r w:rsidRPr="00C3672B">
        <w:rPr>
          <w:rFonts w:cs="Amasis30"/>
        </w:rPr>
        <w:t>é</w:t>
      </w:r>
      <w:r w:rsidRPr="00C3672B">
        <w:t xml:space="preserve">ment </w:t>
      </w:r>
      <w:r w:rsidRPr="00C3672B">
        <w:rPr>
          <w:rFonts w:cs="Amasis30"/>
        </w:rPr>
        <w:t>à</w:t>
      </w:r>
      <w:r w:rsidRPr="00C3672B">
        <w:t xml:space="preserve"> sa chaise avant que de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vanouir</w:t>
      </w:r>
      <w:r w:rsidR="00A01FD3" w:rsidRPr="00C3672B">
        <w:t>.</w:t>
      </w:r>
    </w:p>
    <w:p w14:paraId="3E981953" w14:textId="77777777" w:rsidR="00A01FD3" w:rsidRPr="00C3672B" w:rsidRDefault="00A13117" w:rsidP="00A13117">
      <w:pPr>
        <w:pStyle w:val="Taille-1Normal"/>
      </w:pPr>
      <w:r w:rsidRPr="00C3672B">
        <w:t>François comprit vite que</w:t>
      </w:r>
      <w:r w:rsidR="00A01FD3" w:rsidRPr="00C3672B">
        <w:t xml:space="preserve">, </w:t>
      </w:r>
      <w:r w:rsidRPr="00C3672B">
        <w:t>contre le baron</w:t>
      </w:r>
      <w:r w:rsidR="00A01FD3" w:rsidRPr="00C3672B">
        <w:t xml:space="preserve">, </w:t>
      </w:r>
      <w:r w:rsidRPr="00C3672B">
        <w:t>sa très longue rapière lui serait</w:t>
      </w:r>
      <w:r w:rsidR="00A01FD3" w:rsidRPr="00C3672B">
        <w:t xml:space="preserve">, </w:t>
      </w:r>
      <w:r w:rsidRPr="00C3672B">
        <w:t>vu l</w:t>
      </w:r>
      <w:r w:rsidR="00A01FD3" w:rsidRPr="00C3672B">
        <w:t>’</w:t>
      </w:r>
      <w:r w:rsidRPr="00C3672B">
        <w:t>étroitesse du réduit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 petit secours</w:t>
      </w:r>
      <w:r w:rsidR="00A01FD3" w:rsidRPr="00C3672B">
        <w:t xml:space="preserve">. </w:t>
      </w:r>
      <w:r w:rsidRPr="00C3672B">
        <w:t>À peine l</w:t>
      </w:r>
      <w:r w:rsidR="00A01FD3" w:rsidRPr="00C3672B">
        <w:t>’</w:t>
      </w:r>
      <w:r w:rsidRPr="00C3672B">
        <w:t>aurait-il tirée hors de la gaine</w:t>
      </w:r>
      <w:r w:rsidR="00A01FD3" w:rsidRPr="00C3672B">
        <w:t xml:space="preserve">, </w:t>
      </w:r>
      <w:r w:rsidRPr="00C3672B">
        <w:t>tant la place lui manquait</w:t>
      </w:r>
      <w:r w:rsidR="00A01FD3" w:rsidRPr="00C3672B">
        <w:t xml:space="preserve">. </w:t>
      </w:r>
      <w:r w:rsidRPr="00C3672B">
        <w:t xml:space="preserve">Passant rapidement sur </w:t>
      </w:r>
      <w:r w:rsidR="00A01FD3" w:rsidRPr="00C3672B">
        <w:t>M. de </w:t>
      </w:r>
      <w:r w:rsidRPr="00C3672B">
        <w:t>Gardefort</w:t>
      </w:r>
      <w:r w:rsidR="00A01FD3" w:rsidRPr="00C3672B">
        <w:t xml:space="preserve">, </w:t>
      </w:r>
      <w:r w:rsidRPr="00C3672B">
        <w:t>il détourna un estramaçon avec son avant-bras droit dont la manche fut toute déchirée</w:t>
      </w:r>
      <w:r w:rsidR="00A01FD3" w:rsidRPr="00C3672B">
        <w:t xml:space="preserve">, </w:t>
      </w:r>
      <w:r w:rsidRPr="00C3672B">
        <w:t>et la lame entama quelque peu sa peau</w:t>
      </w:r>
      <w:r w:rsidR="00A01FD3" w:rsidRPr="00C3672B">
        <w:t xml:space="preserve">. </w:t>
      </w:r>
      <w:r w:rsidRPr="00C3672B">
        <w:t>Il voulait gagner la porte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autre lui coupait la retraite</w:t>
      </w:r>
      <w:r w:rsidR="00A01FD3" w:rsidRPr="00C3672B">
        <w:t xml:space="preserve">. </w:t>
      </w:r>
      <w:r w:rsidRPr="00C3672B">
        <w:t>S</w:t>
      </w:r>
      <w:r w:rsidR="00A01FD3" w:rsidRPr="00C3672B">
        <w:t>’</w:t>
      </w:r>
      <w:r w:rsidRPr="00C3672B">
        <w:t>emparant rapidement de la petite table où étaient les broderies de Madeleine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en servit comme d</w:t>
      </w:r>
      <w:r w:rsidR="00A01FD3" w:rsidRPr="00C3672B">
        <w:t>’</w:t>
      </w:r>
      <w:r w:rsidRPr="00C3672B">
        <w:t>une targe et para habilement une furieuse estocade que lui fournit le baron</w:t>
      </w:r>
      <w:r w:rsidR="00A01FD3" w:rsidRPr="00C3672B">
        <w:t xml:space="preserve">. </w:t>
      </w:r>
      <w:r w:rsidRPr="00C3672B">
        <w:lastRenderedPageBreak/>
        <w:t>L</w:t>
      </w:r>
      <w:r w:rsidR="00A01FD3" w:rsidRPr="00C3672B">
        <w:t>’</w:t>
      </w:r>
      <w:r w:rsidRPr="00C3672B">
        <w:t>excellente épée rompit près de la garde</w:t>
      </w:r>
      <w:r w:rsidR="00A01FD3" w:rsidRPr="00C3672B">
        <w:t xml:space="preserve">, </w:t>
      </w:r>
      <w:r w:rsidRPr="00C3672B">
        <w:t>laissant sa pointe engagée dans la table en poirier incrusté d</w:t>
      </w:r>
      <w:r w:rsidR="00A01FD3" w:rsidRPr="00C3672B">
        <w:t>’</w:t>
      </w:r>
      <w:r w:rsidRPr="00C3672B">
        <w:t>ivoire</w:t>
      </w:r>
      <w:r w:rsidR="00A01FD3" w:rsidRPr="00C3672B">
        <w:t xml:space="preserve">. </w:t>
      </w:r>
      <w:r w:rsidRPr="00C3672B">
        <w:t xml:space="preserve">Et </w:t>
      </w:r>
      <w:r w:rsidR="00A01FD3" w:rsidRPr="00C3672B">
        <w:t>M. de </w:t>
      </w:r>
      <w:r w:rsidRPr="00C3672B">
        <w:t>Gardefort resta armé de la seule poignée qu</w:t>
      </w:r>
      <w:r w:rsidR="00A01FD3" w:rsidRPr="00C3672B">
        <w:t>’</w:t>
      </w:r>
      <w:r w:rsidRPr="00C3672B">
        <w:t>il jeta à la tête de François</w:t>
      </w:r>
      <w:r w:rsidR="00A01FD3" w:rsidRPr="00C3672B">
        <w:t xml:space="preserve">, </w:t>
      </w:r>
      <w:r w:rsidRPr="00C3672B">
        <w:t>puis il demeura un instant indécis</w:t>
      </w:r>
      <w:r w:rsidR="00A01FD3" w:rsidRPr="00C3672B">
        <w:t xml:space="preserve">, </w:t>
      </w:r>
      <w:r w:rsidRPr="00C3672B">
        <w:t>reprenant haleine</w:t>
      </w:r>
      <w:r w:rsidR="00A01FD3" w:rsidRPr="00C3672B">
        <w:t xml:space="preserve">. </w:t>
      </w:r>
      <w:r w:rsidRPr="00C3672B">
        <w:t>François en profita pour s</w:t>
      </w:r>
      <w:r w:rsidR="00A01FD3" w:rsidRPr="00C3672B">
        <w:t>’</w:t>
      </w:r>
      <w:r w:rsidRPr="00C3672B">
        <w:t>esquiver prestement en l</w:t>
      </w:r>
      <w:r w:rsidR="00A01FD3" w:rsidRPr="00C3672B">
        <w:t>’</w:t>
      </w:r>
      <w:r w:rsidRPr="00C3672B">
        <w:t>enfermant à clef dans la chambre</w:t>
      </w:r>
      <w:r w:rsidR="00A01FD3" w:rsidRPr="00C3672B">
        <w:t xml:space="preserve">. </w:t>
      </w:r>
      <w:r w:rsidRPr="00C3672B">
        <w:t>Bousculant les jeunes filles qui se pressaient dans la salle voisine</w:t>
      </w:r>
      <w:r w:rsidR="00A01FD3" w:rsidRPr="00C3672B">
        <w:t xml:space="preserve">, </w:t>
      </w:r>
      <w:r w:rsidRPr="00C3672B">
        <w:t>effrayées du bruit</w:t>
      </w:r>
      <w:r w:rsidR="00A01FD3" w:rsidRPr="00C3672B">
        <w:t xml:space="preserve">, </w:t>
      </w:r>
      <w:r w:rsidRPr="00C3672B">
        <w:t>il descendit l</w:t>
      </w:r>
      <w:r w:rsidR="00A01FD3" w:rsidRPr="00C3672B">
        <w:t>’</w:t>
      </w:r>
      <w:r w:rsidRPr="00C3672B">
        <w:t>escalier à grandes enjambées</w:t>
      </w:r>
      <w:r w:rsidR="00A01FD3" w:rsidRPr="00C3672B">
        <w:t xml:space="preserve">, </w:t>
      </w:r>
      <w:r w:rsidRPr="00C3672B">
        <w:t>renversant dans sa fuite un petit page et deux laquais qui accouraient attirés par ces clameurs</w:t>
      </w:r>
      <w:r w:rsidR="00A01FD3" w:rsidRPr="00C3672B">
        <w:t xml:space="preserve">. </w:t>
      </w:r>
      <w:r w:rsidRPr="00C3672B">
        <w:t>Cette canaille</w:t>
      </w:r>
      <w:r w:rsidR="00A01FD3" w:rsidRPr="00C3672B">
        <w:t xml:space="preserve">, </w:t>
      </w:r>
      <w:r w:rsidRPr="00C3672B">
        <w:t>ainsi foulée</w:t>
      </w:r>
      <w:r w:rsidR="00A01FD3" w:rsidRPr="00C3672B">
        <w:t xml:space="preserve">, </w:t>
      </w:r>
      <w:r w:rsidRPr="00C3672B">
        <w:t>se mit à pousser des cris affreux</w:t>
      </w:r>
      <w:r w:rsidR="00A01FD3" w:rsidRPr="00C3672B">
        <w:t>.</w:t>
      </w:r>
    </w:p>
    <w:p w14:paraId="6C105180" w14:textId="77777777" w:rsidR="00A01FD3" w:rsidRPr="00C3672B" w:rsidRDefault="00A13117" w:rsidP="00A13117">
      <w:pPr>
        <w:pStyle w:val="Taille-1Normal"/>
      </w:pPr>
      <w:r w:rsidRPr="00C3672B">
        <w:t>Dans la cour</w:t>
      </w:r>
      <w:r w:rsidR="00A01FD3" w:rsidRPr="00C3672B">
        <w:t xml:space="preserve">, </w:t>
      </w:r>
      <w:r w:rsidRPr="00C3672B">
        <w:t>les écuyers de François se gourmaient avec les palefreniers du manoir</w:t>
      </w:r>
      <w:r w:rsidR="00A01FD3" w:rsidRPr="00C3672B">
        <w:t xml:space="preserve">, </w:t>
      </w:r>
      <w:r w:rsidRPr="00C3672B">
        <w:t>qui voulaient retenir leurs bêtes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des t</w:t>
      </w:r>
      <w:r w:rsidRPr="00C3672B">
        <w:rPr>
          <w:rFonts w:cs="Amasis30"/>
        </w:rPr>
        <w:t>ê</w:t>
      </w:r>
      <w:r w:rsidRPr="00C3672B">
        <w:t>tes de chambri</w:t>
      </w:r>
      <w:r w:rsidRPr="00C3672B">
        <w:rPr>
          <w:rFonts w:cs="Amasis30"/>
        </w:rPr>
        <w:t>è</w:t>
      </w:r>
      <w:r w:rsidRPr="00C3672B">
        <w:t>res effar</w:t>
      </w:r>
      <w:r w:rsidRPr="00C3672B">
        <w:rPr>
          <w:rFonts w:cs="Amasis30"/>
        </w:rPr>
        <w:t>é</w:t>
      </w:r>
      <w:r w:rsidRPr="00C3672B">
        <w:t>es se montraient aux fen</w:t>
      </w:r>
      <w:r w:rsidRPr="00C3672B">
        <w:rPr>
          <w:rFonts w:cs="Amasis30"/>
        </w:rPr>
        <w:t>ê</w:t>
      </w:r>
      <w:r w:rsidRPr="00C3672B">
        <w:t>tres</w:t>
      </w:r>
      <w:r w:rsidR="00A01FD3" w:rsidRPr="00C3672B">
        <w:t xml:space="preserve">, </w:t>
      </w:r>
      <w:r w:rsidRPr="00C3672B">
        <w:t>Rapidement</w:t>
      </w:r>
      <w:r w:rsidR="00A01FD3" w:rsidRPr="00C3672B">
        <w:t xml:space="preserve">, </w:t>
      </w:r>
      <w:r w:rsidRPr="00C3672B">
        <w:t xml:space="preserve">il sauta </w:t>
      </w:r>
      <w:r w:rsidRPr="00C3672B">
        <w:rPr>
          <w:rFonts w:cs="Amasis30"/>
        </w:rPr>
        <w:t>à</w:t>
      </w:r>
      <w:r w:rsidRPr="00C3672B">
        <w:t xml:space="preserve"> cheval</w:t>
      </w:r>
      <w:r w:rsidR="00A01FD3" w:rsidRPr="00C3672B">
        <w:t xml:space="preserve">, </w:t>
      </w:r>
      <w:r w:rsidRPr="00C3672B">
        <w:t>et tous enfil</w:t>
      </w:r>
      <w:r w:rsidRPr="00C3672B">
        <w:rPr>
          <w:rFonts w:cs="Amasis30"/>
        </w:rPr>
        <w:t>è</w:t>
      </w:r>
      <w:r w:rsidRPr="00C3672B">
        <w:t>rent le couloir comme une trombe</w:t>
      </w:r>
      <w:r w:rsidR="00A01FD3" w:rsidRPr="00C3672B">
        <w:t xml:space="preserve">, </w:t>
      </w:r>
      <w:r w:rsidRPr="00C3672B">
        <w:t>mettant encore par terre le portier et un marmiton qui essayaient de lever le pont-levis</w:t>
      </w:r>
      <w:r w:rsidR="00A01FD3" w:rsidRPr="00C3672B">
        <w:t xml:space="preserve">. </w:t>
      </w:r>
      <w:r w:rsidRPr="00C3672B">
        <w:t>La lourde machine se redressa derri</w:t>
      </w:r>
      <w:r w:rsidRPr="00C3672B">
        <w:rPr>
          <w:rFonts w:cs="Amasis30"/>
        </w:rPr>
        <w:t>è</w:t>
      </w:r>
      <w:r w:rsidRPr="00C3672B">
        <w:t>re eux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ils </w:t>
      </w:r>
      <w:r w:rsidRPr="00C3672B">
        <w:rPr>
          <w:rFonts w:cs="Amasis30"/>
        </w:rPr>
        <w:t>é</w:t>
      </w:r>
      <w:r w:rsidRPr="00C3672B">
        <w:t>taient hors de la maison</w:t>
      </w:r>
      <w:r w:rsidR="00A01FD3" w:rsidRPr="00C3672B">
        <w:t xml:space="preserve">, </w:t>
      </w:r>
      <w:r w:rsidRPr="00C3672B">
        <w:t>caracolant devant les douves</w:t>
      </w:r>
      <w:r w:rsidR="00A01FD3" w:rsidRPr="00C3672B">
        <w:t xml:space="preserve">. </w:t>
      </w:r>
      <w:r w:rsidRPr="00C3672B">
        <w:t>Un coup d</w:t>
      </w:r>
      <w:r w:rsidR="00A01FD3" w:rsidRPr="00C3672B">
        <w:rPr>
          <w:rFonts w:cs="Amasis30"/>
        </w:rPr>
        <w:t>’</w:t>
      </w:r>
      <w:r w:rsidRPr="00C3672B">
        <w:t>arquebuse partait au m</w:t>
      </w:r>
      <w:r w:rsidRPr="00C3672B">
        <w:rPr>
          <w:rFonts w:cs="Amasis30"/>
        </w:rPr>
        <w:t>ê</w:t>
      </w:r>
      <w:r w:rsidRPr="00C3672B">
        <w:t>me instant</w:t>
      </w:r>
      <w:r w:rsidR="00A01FD3" w:rsidRPr="00C3672B">
        <w:t xml:space="preserve">, </w:t>
      </w:r>
      <w:r w:rsidRPr="00C3672B">
        <w:t>et une balle s</w:t>
      </w:r>
      <w:r w:rsidR="00A01FD3" w:rsidRPr="00C3672B">
        <w:t>’</w:t>
      </w:r>
      <w:r w:rsidRPr="00C3672B">
        <w:t>enfonçait dans les madriers du tablier du pont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le baron qui tirait de sa fenêtre</w:t>
      </w:r>
      <w:r w:rsidR="00A01FD3" w:rsidRPr="00C3672B">
        <w:t>.</w:t>
      </w:r>
    </w:p>
    <w:p w14:paraId="49139F39" w14:textId="77777777" w:rsidR="00A01FD3" w:rsidRPr="00C3672B" w:rsidRDefault="00A13117" w:rsidP="00A13117">
      <w:pPr>
        <w:pStyle w:val="Taille-1Normal"/>
      </w:pPr>
      <w:r w:rsidRPr="00C3672B">
        <w:t>Du haut du mur</w:t>
      </w:r>
      <w:r w:rsidR="00A01FD3" w:rsidRPr="00C3672B">
        <w:t xml:space="preserve">, </w:t>
      </w:r>
      <w:r w:rsidRPr="00C3672B">
        <w:t>dans le jardin</w:t>
      </w:r>
      <w:r w:rsidR="00A01FD3" w:rsidRPr="00C3672B">
        <w:t xml:space="preserve">, </w:t>
      </w:r>
      <w:r w:rsidRPr="00C3672B">
        <w:t>au-dessus du fossé où les grands roseaux glauques perçaient par endroits le vert tapis de lentilles d</w:t>
      </w:r>
      <w:r w:rsidR="00A01FD3" w:rsidRPr="00C3672B">
        <w:t>’</w:t>
      </w:r>
      <w:r w:rsidRPr="00C3672B">
        <w:t>eau</w:t>
      </w:r>
      <w:r w:rsidR="00A01FD3" w:rsidRPr="00C3672B">
        <w:t xml:space="preserve">, </w:t>
      </w:r>
      <w:r w:rsidRPr="00C3672B">
        <w:t>les gens du château invectivaient François et sa suite</w:t>
      </w:r>
      <w:r w:rsidR="00A01FD3" w:rsidRPr="00C3672B">
        <w:t xml:space="preserve">. </w:t>
      </w:r>
      <w:r w:rsidRPr="00C3672B">
        <w:t>Le majordome brandissait une pertuisane</w:t>
      </w:r>
      <w:r w:rsidR="00A01FD3" w:rsidRPr="00C3672B">
        <w:t xml:space="preserve">, </w:t>
      </w:r>
      <w:r w:rsidRPr="00C3672B">
        <w:t>des laquais agitaient leurs épées</w:t>
      </w:r>
      <w:r w:rsidR="00A01FD3" w:rsidRPr="00C3672B">
        <w:t xml:space="preserve">, </w:t>
      </w:r>
      <w:r w:rsidRPr="00C3672B">
        <w:t>un jardinier arrivait armé d</w:t>
      </w:r>
      <w:r w:rsidR="00A01FD3" w:rsidRPr="00C3672B">
        <w:t>’</w:t>
      </w:r>
      <w:r w:rsidRPr="00C3672B">
        <w:t>une arquebuse butière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 baron parut bient</w:t>
      </w:r>
      <w:r w:rsidRPr="00C3672B">
        <w:rPr>
          <w:rFonts w:cs="Amasis30"/>
        </w:rPr>
        <w:t>ô</w:t>
      </w:r>
      <w:r w:rsidRPr="00C3672B">
        <w:t>t avec des pistolets</w:t>
      </w:r>
      <w:r w:rsidR="00A01FD3" w:rsidRPr="00C3672B">
        <w:t xml:space="preserve">, </w:t>
      </w:r>
      <w:r w:rsidRPr="00C3672B">
        <w:t>tandis qu</w:t>
      </w:r>
      <w:r w:rsidR="00A01FD3" w:rsidRPr="00C3672B">
        <w:rPr>
          <w:rFonts w:cs="Amasis30"/>
        </w:rPr>
        <w:t>’</w:t>
      </w:r>
      <w:r w:rsidRPr="00C3672B">
        <w:t xml:space="preserve">un </w:t>
      </w:r>
      <w:r w:rsidRPr="00C3672B">
        <w:rPr>
          <w:rFonts w:cs="Amasis30"/>
        </w:rPr>
        <w:t>é</w:t>
      </w:r>
      <w:r w:rsidRPr="00C3672B">
        <w:t>cuyer le suivait</w:t>
      </w:r>
      <w:r w:rsidR="00A01FD3" w:rsidRPr="00C3672B">
        <w:t xml:space="preserve">, </w:t>
      </w:r>
      <w:r w:rsidRPr="00C3672B">
        <w:t>attisant la m</w:t>
      </w:r>
      <w:r w:rsidRPr="00C3672B">
        <w:rPr>
          <w:rFonts w:cs="Amasis30"/>
        </w:rPr>
        <w:t>è</w:t>
      </w:r>
      <w:r w:rsidRPr="00C3672B">
        <w:t>che d</w:t>
      </w:r>
      <w:r w:rsidR="00A01FD3" w:rsidRPr="00C3672B">
        <w:rPr>
          <w:rFonts w:cs="Amasis30"/>
        </w:rPr>
        <w:t>’</w:t>
      </w:r>
      <w:r w:rsidRPr="00C3672B">
        <w:t>un p</w:t>
      </w:r>
      <w:r w:rsidRPr="00C3672B">
        <w:rPr>
          <w:rFonts w:cs="Amasis30"/>
        </w:rPr>
        <w:t>é</w:t>
      </w:r>
      <w:r w:rsidRPr="00C3672B">
        <w:t>trinal</w:t>
      </w:r>
      <w:r w:rsidR="00A01FD3" w:rsidRPr="00C3672B">
        <w:t xml:space="preserve">. </w:t>
      </w:r>
      <w:r w:rsidRPr="00C3672B">
        <w:t>Deux autres rejoignirent avec une escopette et un mousquet</w:t>
      </w:r>
      <w:r w:rsidR="00A01FD3" w:rsidRPr="00C3672B">
        <w:t xml:space="preserve">. </w:t>
      </w:r>
      <w:r w:rsidRPr="00C3672B">
        <w:t>Ils tirèrent tous ensemble</w:t>
      </w:r>
      <w:r w:rsidR="00A01FD3" w:rsidRPr="00C3672B">
        <w:t xml:space="preserve">, </w:t>
      </w:r>
      <w:r w:rsidRPr="00C3672B">
        <w:t>sans ordre</w:t>
      </w:r>
      <w:r w:rsidR="00A01FD3" w:rsidRPr="00C3672B">
        <w:t xml:space="preserve">, </w:t>
      </w:r>
      <w:r w:rsidRPr="00C3672B">
        <w:t>en criant au meurtre</w:t>
      </w:r>
      <w:r w:rsidR="00A01FD3" w:rsidRPr="00C3672B">
        <w:t xml:space="preserve">, </w:t>
      </w:r>
      <w:r w:rsidRPr="00C3672B">
        <w:t>et les balles passèrent par-dessus la tête de François et de Labriche qui galopaient en avant</w:t>
      </w:r>
      <w:r w:rsidR="00A01FD3" w:rsidRPr="00C3672B">
        <w:t>.</w:t>
      </w:r>
    </w:p>
    <w:p w14:paraId="10D03423" w14:textId="77777777" w:rsidR="00A01FD3" w:rsidRPr="00C3672B" w:rsidRDefault="00A13117" w:rsidP="00A13117">
      <w:pPr>
        <w:pStyle w:val="Taille-1Normal"/>
      </w:pPr>
      <w:r w:rsidRPr="00C3672B">
        <w:t>Labriche et l</w:t>
      </w:r>
      <w:r w:rsidR="00A01FD3" w:rsidRPr="00C3672B">
        <w:t>’</w:t>
      </w:r>
      <w:r w:rsidRPr="00C3672B">
        <w:t>autre écuyer</w:t>
      </w:r>
      <w:r w:rsidR="00A01FD3" w:rsidRPr="00C3672B">
        <w:t xml:space="preserve">, </w:t>
      </w:r>
      <w:r w:rsidRPr="00C3672B">
        <w:t>Urbain</w:t>
      </w:r>
      <w:r w:rsidR="00A01FD3" w:rsidRPr="00C3672B">
        <w:t xml:space="preserve">, </w:t>
      </w:r>
      <w:r w:rsidRPr="00C3672B">
        <w:t>voulaient riposter avec leurs pistolets et allumaient les mèches</w:t>
      </w:r>
      <w:r w:rsidR="00A01FD3" w:rsidRPr="00C3672B">
        <w:t xml:space="preserve">. </w:t>
      </w:r>
      <w:r w:rsidRPr="00C3672B">
        <w:t>François leur défendit d</w:t>
      </w:r>
      <w:r w:rsidR="00A01FD3" w:rsidRPr="00C3672B">
        <w:t>’</w:t>
      </w:r>
      <w:r w:rsidRPr="00C3672B">
        <w:t>en rien faire</w:t>
      </w:r>
      <w:r w:rsidR="00A01FD3" w:rsidRPr="00C3672B">
        <w:t xml:space="preserve">. </w:t>
      </w:r>
      <w:r w:rsidRPr="00C3672B">
        <w:t>Ce n</w:t>
      </w:r>
      <w:r w:rsidR="00A01FD3" w:rsidRPr="00C3672B">
        <w:t>’</w:t>
      </w:r>
      <w:r w:rsidRPr="00C3672B">
        <w:t>était pas la peine de s</w:t>
      </w:r>
      <w:r w:rsidR="00A01FD3" w:rsidRPr="00C3672B">
        <w:t>’</w:t>
      </w:r>
      <w:r w:rsidRPr="00C3672B">
        <w:t>attirer</w:t>
      </w:r>
      <w:r w:rsidR="00A01FD3" w:rsidRPr="00C3672B">
        <w:t xml:space="preserve">, </w:t>
      </w:r>
      <w:r w:rsidRPr="00C3672B">
        <w:t>pour si peu</w:t>
      </w:r>
      <w:r w:rsidR="00A01FD3" w:rsidRPr="00C3672B">
        <w:t xml:space="preserve">, </w:t>
      </w:r>
      <w:r w:rsidRPr="00C3672B">
        <w:t>une méchante histoire</w:t>
      </w:r>
      <w:r w:rsidR="00A01FD3" w:rsidRPr="00C3672B">
        <w:t xml:space="preserve">. </w:t>
      </w:r>
      <w:r w:rsidRPr="00C3672B">
        <w:t>Et il apostropha le baron qui</w:t>
      </w:r>
      <w:r w:rsidR="00A01FD3" w:rsidRPr="00C3672B">
        <w:t xml:space="preserve">, </w:t>
      </w:r>
      <w:r w:rsidRPr="00C3672B">
        <w:t>étouffant de colère</w:t>
      </w:r>
      <w:r w:rsidR="00A01FD3" w:rsidRPr="00C3672B">
        <w:t xml:space="preserve">, </w:t>
      </w:r>
      <w:r w:rsidRPr="00C3672B">
        <w:t>ordonnait de recharger les armes</w:t>
      </w:r>
      <w:r w:rsidR="00A01FD3" w:rsidRPr="00C3672B">
        <w:t>.</w:t>
      </w:r>
    </w:p>
    <w:p w14:paraId="1E6CE1CF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Vieux parpaillot</w:t>
      </w:r>
      <w:r w:rsidRPr="00C3672B">
        <w:t xml:space="preserve">, </w:t>
      </w:r>
      <w:r w:rsidR="00A13117" w:rsidRPr="00C3672B">
        <w:t>je ne sais qui me tient de mettre le feu à ton nid à rats</w:t>
      </w:r>
      <w:r w:rsidRPr="00C3672B">
        <w:t xml:space="preserve">. </w:t>
      </w:r>
      <w:r w:rsidR="00A13117" w:rsidRPr="00C3672B">
        <w:t>Sois tranquille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y reviendrai quelque jour</w:t>
      </w:r>
      <w:r w:rsidRPr="00C3672B">
        <w:t xml:space="preserve">, </w:t>
      </w:r>
      <w:r w:rsidR="00A13117" w:rsidRPr="00C3672B">
        <w:t>et ce sera pour te clouer à ta porte ainsi qu</w:t>
      </w:r>
      <w:r w:rsidRPr="00C3672B">
        <w:t>’</w:t>
      </w:r>
      <w:r w:rsidR="00A13117" w:rsidRPr="00C3672B">
        <w:t>un oiseau déplumé</w:t>
      </w:r>
      <w:r w:rsidRPr="00C3672B">
        <w:t xml:space="preserve">. </w:t>
      </w:r>
      <w:r w:rsidR="00A13117" w:rsidRPr="00C3672B">
        <w:t>Quant à ta fille</w:t>
      </w:r>
      <w:r w:rsidRPr="00C3672B">
        <w:t xml:space="preserve">, </w:t>
      </w:r>
      <w:r w:rsidR="00A13117" w:rsidRPr="00C3672B">
        <w:t>je la prendrai comme je voudrai</w:t>
      </w:r>
      <w:r w:rsidRPr="00C3672B">
        <w:t xml:space="preserve">. </w:t>
      </w:r>
      <w:r w:rsidR="00A13117" w:rsidRPr="00C3672B">
        <w:t>Elle me tirera les bottes</w:t>
      </w:r>
      <w:r w:rsidRPr="00C3672B">
        <w:t xml:space="preserve">, </w:t>
      </w:r>
      <w:r w:rsidR="00A13117" w:rsidRPr="00C3672B">
        <w:t>et quand j</w:t>
      </w:r>
      <w:r w:rsidRPr="00C3672B">
        <w:t>’</w:t>
      </w:r>
      <w:r w:rsidR="00A13117" w:rsidRPr="00C3672B">
        <w:t>aurai assez d</w:t>
      </w:r>
      <w:r w:rsidRPr="00C3672B">
        <w:t>’</w:t>
      </w:r>
      <w:r w:rsidR="00A13117" w:rsidRPr="00C3672B">
        <w:t>elle</w:t>
      </w:r>
      <w:r w:rsidRPr="00C3672B">
        <w:t xml:space="preserve">, </w:t>
      </w:r>
      <w:r w:rsidR="00A13117" w:rsidRPr="00C3672B">
        <w:t>je l</w:t>
      </w:r>
      <w:r w:rsidRPr="00C3672B">
        <w:t>’</w:t>
      </w:r>
      <w:r w:rsidR="00A13117" w:rsidRPr="00C3672B">
        <w:t>enverrai à mes cuisines pour divertir les laquais</w:t>
      </w:r>
      <w:r w:rsidRPr="00C3672B">
        <w:t>.</w:t>
      </w:r>
    </w:p>
    <w:p w14:paraId="521F736D" w14:textId="77777777" w:rsidR="00A01FD3" w:rsidRPr="00C3672B" w:rsidRDefault="00A13117" w:rsidP="00A13117">
      <w:pPr>
        <w:pStyle w:val="Taille-1Normal"/>
      </w:pPr>
      <w:r w:rsidRPr="00C3672B">
        <w:t>Il continua</w:t>
      </w:r>
      <w:r w:rsidR="00A01FD3" w:rsidRPr="00C3672B">
        <w:t xml:space="preserve">, </w:t>
      </w:r>
      <w:r w:rsidRPr="00C3672B">
        <w:t>en s</w:t>
      </w:r>
      <w:r w:rsidR="00A01FD3" w:rsidRPr="00C3672B">
        <w:t>’</w:t>
      </w:r>
      <w:r w:rsidRPr="00C3672B">
        <w:t>éloignant un peu</w:t>
      </w:r>
      <w:r w:rsidR="00A01FD3" w:rsidRPr="00C3672B">
        <w:t xml:space="preserve">, </w:t>
      </w:r>
      <w:r w:rsidRPr="00C3672B">
        <w:t>car on commençait à lui jeter des pierres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B9C036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Oui</w:t>
      </w:r>
      <w:r w:rsidRPr="00C3672B">
        <w:t xml:space="preserve">, </w:t>
      </w:r>
      <w:r w:rsidR="00A13117" w:rsidRPr="00C3672B">
        <w:t>elle sera à moi</w:t>
      </w:r>
      <w:r w:rsidRPr="00C3672B">
        <w:t xml:space="preserve">, </w:t>
      </w:r>
      <w:r w:rsidR="00A13117" w:rsidRPr="00C3672B">
        <w:t>ta fille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Et tu seras encore bien content de me la pr</w:t>
      </w:r>
      <w:r w:rsidR="00A13117" w:rsidRPr="00C3672B">
        <w:rPr>
          <w:rFonts w:cs="Amasis30"/>
        </w:rPr>
        <w:t>ê</w:t>
      </w:r>
      <w:r w:rsidR="00A13117" w:rsidRPr="00C3672B">
        <w:t>ter pour sauver ta vieille carcasse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Entends-tu</w:t>
      </w:r>
      <w:r w:rsidRPr="00C3672B">
        <w:t xml:space="preserve">, </w:t>
      </w:r>
      <w:r w:rsidR="00A13117" w:rsidRPr="00C3672B">
        <w:t>face de Mathieu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4B3B41F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Et pour finir</w:t>
      </w:r>
      <w:r w:rsidRPr="00C3672B">
        <w:t xml:space="preserve">, </w:t>
      </w:r>
      <w:r w:rsidR="00A13117" w:rsidRPr="00C3672B">
        <w:t>à la grande joie de ses gens</w:t>
      </w:r>
      <w:r w:rsidRPr="00C3672B">
        <w:t xml:space="preserve">, </w:t>
      </w:r>
      <w:r w:rsidR="00A13117" w:rsidRPr="00C3672B">
        <w:t>il le traita de barbier de maujoint</w:t>
      </w:r>
      <w:r w:rsidR="00B4235E">
        <w:rPr>
          <w:rStyle w:val="Appelnotedebasdep"/>
        </w:rPr>
        <w:footnoteReference w:id="1"/>
      </w:r>
      <w:r w:rsidRPr="00C3672B">
        <w:t xml:space="preserve">. </w:t>
      </w:r>
      <w:r w:rsidR="00A13117" w:rsidRPr="00C3672B">
        <w:t>Puis il poussa son cheval et s</w:t>
      </w:r>
      <w:r w:rsidRPr="00C3672B">
        <w:t>’</w:t>
      </w:r>
      <w:r w:rsidR="00A13117" w:rsidRPr="00C3672B">
        <w:t>en alla</w:t>
      </w:r>
      <w:r w:rsidRPr="00C3672B">
        <w:t xml:space="preserve">, </w:t>
      </w:r>
      <w:r w:rsidR="00A13117" w:rsidRPr="00C3672B">
        <w:t>tandis que Labriche</w:t>
      </w:r>
      <w:r w:rsidRPr="00C3672B">
        <w:t xml:space="preserve">, </w:t>
      </w:r>
      <w:r w:rsidR="00A13117" w:rsidRPr="00C3672B">
        <w:t>qui était d</w:t>
      </w:r>
      <w:r w:rsidRPr="00C3672B">
        <w:t>’</w:t>
      </w:r>
      <w:r w:rsidR="00A13117" w:rsidRPr="00C3672B">
        <w:t>un caractère plaisant</w:t>
      </w:r>
      <w:r w:rsidRPr="00C3672B">
        <w:t xml:space="preserve">, </w:t>
      </w:r>
      <w:r w:rsidR="00A13117" w:rsidRPr="00C3672B">
        <w:t>envoyait à ceux du château ce dernier brocard</w:t>
      </w:r>
      <w:r w:rsidR="00224814" w:rsidRPr="00C3672B">
        <w:rPr>
          <w:rFonts w:ascii="Times New Roman" w:hAnsi="Times New Roman"/>
        </w:rPr>
        <w:t> </w:t>
      </w:r>
      <w:r w:rsidRPr="00C3672B">
        <w:t>:</w:t>
      </w:r>
    </w:p>
    <w:p w14:paraId="3B5F49E6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Tout doux</w:t>
      </w:r>
      <w:r w:rsidRPr="00C3672B">
        <w:t xml:space="preserve">, </w:t>
      </w:r>
      <w:r w:rsidR="00A13117" w:rsidRPr="00C3672B">
        <w:t>bonnes gens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N</w:t>
      </w:r>
      <w:r w:rsidRPr="00C3672B">
        <w:rPr>
          <w:rFonts w:cs="Amasis30"/>
        </w:rPr>
        <w:t>’</w:t>
      </w:r>
      <w:r w:rsidR="00A13117" w:rsidRPr="00C3672B">
        <w:t xml:space="preserve">oubliez pas surtout de changer tout </w:t>
      </w:r>
      <w:r w:rsidR="00A13117" w:rsidRPr="00C3672B">
        <w:rPr>
          <w:rFonts w:cs="Amasis30"/>
        </w:rPr>
        <w:t>à</w:t>
      </w:r>
      <w:r w:rsidR="00A13117" w:rsidRPr="00C3672B">
        <w:t xml:space="preserve"> l</w:t>
      </w:r>
      <w:r w:rsidRPr="00C3672B">
        <w:rPr>
          <w:rFonts w:cs="Amasis30"/>
        </w:rPr>
        <w:t>’</w:t>
      </w:r>
      <w:r w:rsidR="00A13117" w:rsidRPr="00C3672B">
        <w:t>heure les draps de vos lits</w:t>
      </w:r>
      <w:r w:rsidRPr="00C3672B">
        <w:t xml:space="preserve">. </w:t>
      </w:r>
      <w:r w:rsidR="00A13117" w:rsidRPr="00C3672B">
        <w:t>Nous reviendrons ce tant</w:t>
      </w:r>
      <w:r w:rsidR="00A13117" w:rsidRPr="00C3672B">
        <w:rPr>
          <w:rFonts w:cs="Amasis30"/>
        </w:rPr>
        <w:t>ô</w:t>
      </w:r>
      <w:r w:rsidR="00A13117" w:rsidRPr="00C3672B">
        <w:t>t coucher avec vos femmes</w:t>
      </w:r>
      <w:r w:rsidR="00224814" w:rsidRPr="00C3672B">
        <w:rPr>
          <w:rFonts w:ascii="Times New Roman" w:hAnsi="Times New Roman"/>
        </w:rPr>
        <w:t> </w:t>
      </w:r>
      <w:r w:rsidRPr="00C3672B">
        <w:t>!…</w:t>
      </w:r>
    </w:p>
    <w:p w14:paraId="51A2BEDE" w14:textId="77777777" w:rsidR="00A01FD3" w:rsidRPr="00C3672B" w:rsidRDefault="00A13117" w:rsidP="00A13117">
      <w:pPr>
        <w:pStyle w:val="Taille-1Normal"/>
      </w:pPr>
      <w:r w:rsidRPr="00C3672B">
        <w:t>Le reste de son discours fut perdu pour les huguenots</w:t>
      </w:r>
      <w:r w:rsidR="00A01FD3" w:rsidRPr="00C3672B">
        <w:t xml:space="preserve">, </w:t>
      </w:r>
      <w:r w:rsidRPr="00C3672B">
        <w:t>car il piqua des deux en voyant arriver de nouvelles arquebuses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on avait rechargé les autres</w:t>
      </w:r>
      <w:r w:rsidR="00A01FD3" w:rsidRPr="00C3672B">
        <w:t xml:space="preserve">. </w:t>
      </w:r>
      <w:r w:rsidRPr="00C3672B">
        <w:t>François et son monde étaient déjà loin quand retentit une décharge dont la poudre fut brûlée aux moineaux</w:t>
      </w:r>
      <w:r w:rsidR="00A01FD3" w:rsidRPr="00C3672B">
        <w:t>.</w:t>
      </w:r>
    </w:p>
    <w:p w14:paraId="6B811AF8" w14:textId="77777777" w:rsidR="00A01FD3" w:rsidRPr="00C3672B" w:rsidRDefault="00A01FD3" w:rsidP="00A13117">
      <w:pPr>
        <w:pStyle w:val="Taille-1Normal"/>
      </w:pPr>
      <w:r w:rsidRPr="00C3672B">
        <w:t>M</w:t>
      </w:r>
      <w:r w:rsidRPr="00C3672B">
        <w:rPr>
          <w:vertAlign w:val="superscript"/>
        </w:rPr>
        <w:t>me</w:t>
      </w:r>
      <w:r w:rsidRPr="00C3672B">
        <w:t> de </w:t>
      </w:r>
      <w:r w:rsidR="00A13117" w:rsidRPr="00C3672B">
        <w:t>Vauplassans avait repris ses sens</w:t>
      </w:r>
      <w:r w:rsidRPr="00C3672B">
        <w:t xml:space="preserve">, </w:t>
      </w:r>
      <w:r w:rsidR="00A13117" w:rsidRPr="00C3672B">
        <w:t>autour d</w:t>
      </w:r>
      <w:r w:rsidRPr="00C3672B">
        <w:t>’</w:t>
      </w:r>
      <w:r w:rsidR="00A13117" w:rsidRPr="00C3672B">
        <w:t>elle ses filles d</w:t>
      </w:r>
      <w:r w:rsidRPr="00C3672B">
        <w:t>’</w:t>
      </w:r>
      <w:r w:rsidR="00A13117" w:rsidRPr="00C3672B">
        <w:t>honneur s</w:t>
      </w:r>
      <w:r w:rsidRPr="00C3672B">
        <w:t>’</w:t>
      </w:r>
      <w:r w:rsidR="00A13117" w:rsidRPr="00C3672B">
        <w:t>empressaient</w:t>
      </w:r>
      <w:r w:rsidRPr="00C3672B">
        <w:t xml:space="preserve">, </w:t>
      </w:r>
      <w:r w:rsidR="00A13117" w:rsidRPr="00C3672B">
        <w:t>dame Jacqueline avait apporté du vinaigre aromatique</w:t>
      </w:r>
      <w:r w:rsidRPr="00C3672B">
        <w:t xml:space="preserve">, </w:t>
      </w:r>
      <w:r w:rsidR="00A13117" w:rsidRPr="00C3672B">
        <w:t>une servante faisait brûler des plumes</w:t>
      </w:r>
      <w:r w:rsidRPr="00C3672B">
        <w:t xml:space="preserve">, </w:t>
      </w:r>
      <w:r w:rsidR="00A13117" w:rsidRPr="00C3672B">
        <w:t>Madeleine</w:t>
      </w:r>
      <w:r w:rsidRPr="00C3672B">
        <w:t xml:space="preserve">, </w:t>
      </w:r>
      <w:r w:rsidR="00A13117" w:rsidRPr="00C3672B">
        <w:t>arrivée au bruit</w:t>
      </w:r>
      <w:r w:rsidRPr="00C3672B">
        <w:t xml:space="preserve">, </w:t>
      </w:r>
      <w:r w:rsidR="00A13117" w:rsidRPr="00C3672B">
        <w:t>pleurait à voir la marquise ainsi défaite</w:t>
      </w:r>
      <w:r w:rsidRPr="00C3672B">
        <w:t xml:space="preserve">. </w:t>
      </w:r>
      <w:r w:rsidR="00A13117" w:rsidRPr="00C3672B">
        <w:t>Enfin</w:t>
      </w:r>
      <w:r w:rsidRPr="00C3672B">
        <w:t xml:space="preserve">, </w:t>
      </w:r>
      <w:r w:rsidR="00A13117" w:rsidRPr="00C3672B">
        <w:t>elle put remonter dans son carrosse</w:t>
      </w:r>
      <w:r w:rsidRPr="00C3672B">
        <w:t xml:space="preserve">, </w:t>
      </w:r>
      <w:r w:rsidR="00A13117" w:rsidRPr="00C3672B">
        <w:t>où elle s</w:t>
      </w:r>
      <w:r w:rsidRPr="00C3672B">
        <w:t>’</w:t>
      </w:r>
      <w:r w:rsidR="00A13117" w:rsidRPr="00C3672B">
        <w:t xml:space="preserve">installa profondément </w:t>
      </w:r>
      <w:r w:rsidR="00A13117" w:rsidRPr="00C3672B">
        <w:lastRenderedPageBreak/>
        <w:t>vexée contre le baron</w:t>
      </w:r>
      <w:r w:rsidRPr="00C3672B">
        <w:t xml:space="preserve">, </w:t>
      </w:r>
      <w:r w:rsidR="00A13117" w:rsidRPr="00C3672B">
        <w:t>car</w:t>
      </w:r>
      <w:r w:rsidRPr="00C3672B">
        <w:t xml:space="preserve">, </w:t>
      </w:r>
      <w:r w:rsidR="00A13117" w:rsidRPr="00C3672B">
        <w:t>en toutes choses</w:t>
      </w:r>
      <w:r w:rsidRPr="00C3672B">
        <w:t xml:space="preserve">, </w:t>
      </w:r>
      <w:r w:rsidR="00A13117" w:rsidRPr="00C3672B">
        <w:t>elle prenait le parti de François</w:t>
      </w:r>
      <w:r w:rsidRPr="00C3672B">
        <w:t>.</w:t>
      </w:r>
    </w:p>
    <w:p w14:paraId="52F49181" w14:textId="77777777" w:rsidR="00A01FD3" w:rsidRPr="00C3672B" w:rsidRDefault="00A13117" w:rsidP="00A13117">
      <w:pPr>
        <w:pStyle w:val="Taille-1Normal"/>
      </w:pPr>
      <w:r w:rsidRPr="00C3672B">
        <w:t xml:space="preserve">La colère de </w:t>
      </w:r>
      <w:r w:rsidR="00A01FD3" w:rsidRPr="00C3672B">
        <w:t>M. de </w:t>
      </w:r>
      <w:r w:rsidRPr="00C3672B">
        <w:t>Gardefort tomba immédiatement sur sa fille</w:t>
      </w:r>
      <w:r w:rsidR="00A01FD3" w:rsidRPr="00C3672B">
        <w:t xml:space="preserve">. </w:t>
      </w:r>
      <w:r w:rsidRPr="00C3672B">
        <w:t>Il l</w:t>
      </w:r>
      <w:r w:rsidR="00A01FD3" w:rsidRPr="00C3672B">
        <w:t>’</w:t>
      </w:r>
      <w:r w:rsidRPr="00C3672B">
        <w:t>accusait d</w:t>
      </w:r>
      <w:r w:rsidR="00A01FD3" w:rsidRPr="00C3672B">
        <w:t>’</w:t>
      </w:r>
      <w:r w:rsidRPr="00C3672B">
        <w:t>avoir favorisé les entreprises de ce drôle</w:t>
      </w:r>
      <w:r w:rsidR="00A01FD3" w:rsidRPr="00C3672B">
        <w:t xml:space="preserve">, </w:t>
      </w:r>
      <w:r w:rsidRPr="00C3672B">
        <w:t>de l</w:t>
      </w:r>
      <w:r w:rsidR="00A01FD3" w:rsidRPr="00C3672B">
        <w:t>’</w:t>
      </w:r>
      <w:r w:rsidRPr="00C3672B">
        <w:t>avoir attiré au château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 xml:space="preserve">être une dévergondée qui finirait comme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Vauplassans par être la fable du pays</w:t>
      </w:r>
      <w:r w:rsidR="00A01FD3" w:rsidRPr="00C3672B">
        <w:t xml:space="preserve">. </w:t>
      </w:r>
      <w:r w:rsidRPr="00C3672B">
        <w:t>Mais il allait y mettre ordre</w:t>
      </w:r>
      <w:r w:rsidR="00A01FD3" w:rsidRPr="00C3672B">
        <w:t xml:space="preserve">, </w:t>
      </w:r>
      <w:r w:rsidRPr="00C3672B">
        <w:t>et comme Madeleine</w:t>
      </w:r>
      <w:r w:rsidR="00A01FD3" w:rsidRPr="00C3672B">
        <w:t xml:space="preserve">, </w:t>
      </w:r>
      <w:r w:rsidRPr="00C3672B">
        <w:t>interdite</w:t>
      </w:r>
      <w:r w:rsidR="00A01FD3" w:rsidRPr="00C3672B">
        <w:t xml:space="preserve">, </w:t>
      </w:r>
      <w:r w:rsidRPr="00C3672B">
        <w:t>ne sut que fondre en larmes</w:t>
      </w:r>
      <w:r w:rsidR="00A01FD3" w:rsidRPr="00C3672B">
        <w:t xml:space="preserve">, </w:t>
      </w:r>
      <w:r w:rsidRPr="00C3672B">
        <w:t>il la crut coupable et ordonna qu</w:t>
      </w:r>
      <w:r w:rsidR="00A01FD3" w:rsidRPr="00C3672B">
        <w:t>’</w:t>
      </w:r>
      <w:r w:rsidRPr="00C3672B">
        <w:t>on l</w:t>
      </w:r>
      <w:r w:rsidR="00A01FD3" w:rsidRPr="00C3672B">
        <w:t>’</w:t>
      </w:r>
      <w:r w:rsidRPr="00C3672B">
        <w:t>enfermât dans une chambre où il lui donnerait le fouet</w:t>
      </w:r>
      <w:r w:rsidR="00A01FD3" w:rsidRPr="00C3672B">
        <w:t xml:space="preserve">. </w:t>
      </w:r>
      <w:r w:rsidRPr="00C3672B">
        <w:t>Elle serait nourrie au pain et à l</w:t>
      </w:r>
      <w:r w:rsidR="00A01FD3" w:rsidRPr="00C3672B">
        <w:t>’</w:t>
      </w:r>
      <w:r w:rsidRPr="00C3672B">
        <w:t>eau</w:t>
      </w:r>
      <w:r w:rsidR="00A01FD3" w:rsidRPr="00C3672B">
        <w:t>.</w:t>
      </w:r>
    </w:p>
    <w:p w14:paraId="0B7EF3FC" w14:textId="77777777" w:rsidR="00A01FD3" w:rsidRPr="00C3672B" w:rsidRDefault="00A13117" w:rsidP="00A13117">
      <w:pPr>
        <w:pStyle w:val="Taille-1Normal"/>
      </w:pPr>
      <w:r w:rsidRPr="00C3672B">
        <w:t>La gouvernante risqua des observations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leva sa canne sur elle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puis sa col</w:t>
      </w:r>
      <w:r w:rsidRPr="00C3672B">
        <w:rPr>
          <w:rFonts w:cs="Amasis30"/>
        </w:rPr>
        <w:t>è</w:t>
      </w:r>
      <w:r w:rsidRPr="00C3672B">
        <w:t>re tomba sur un chat qui se chauffait au soleil sur l</w:t>
      </w:r>
      <w:r w:rsidR="00A01FD3" w:rsidRPr="00C3672B">
        <w:rPr>
          <w:rFonts w:cs="Amasis30"/>
        </w:rPr>
        <w:t>’</w:t>
      </w:r>
      <w:r w:rsidRPr="00C3672B">
        <w:t>appui de la fen</w:t>
      </w:r>
      <w:r w:rsidRPr="00C3672B">
        <w:rPr>
          <w:rFonts w:cs="Amasis30"/>
        </w:rPr>
        <w:t>ê</w:t>
      </w:r>
      <w:r w:rsidRPr="00C3672B">
        <w:t>tre</w:t>
      </w:r>
      <w:r w:rsidR="00A01FD3" w:rsidRPr="00C3672B">
        <w:t xml:space="preserve">, </w:t>
      </w:r>
      <w:r w:rsidRPr="00C3672B">
        <w:t>et il voulut le pr</w:t>
      </w:r>
      <w:r w:rsidRPr="00C3672B">
        <w:rPr>
          <w:rFonts w:cs="Amasis30"/>
        </w:rPr>
        <w:t>é</w:t>
      </w:r>
      <w:r w:rsidRPr="00C3672B">
        <w:t>cipiter dans la cour</w:t>
      </w:r>
      <w:r w:rsidR="00A01FD3" w:rsidRPr="00C3672B">
        <w:t xml:space="preserve">. </w:t>
      </w:r>
      <w:r w:rsidRPr="00C3672B">
        <w:t>Mais le matou s</w:t>
      </w:r>
      <w:r w:rsidR="00A01FD3" w:rsidRPr="00C3672B">
        <w:rPr>
          <w:rFonts w:cs="Amasis30"/>
        </w:rPr>
        <w:t>’</w:t>
      </w:r>
      <w:r w:rsidRPr="00C3672B">
        <w:t xml:space="preserve">accrocha </w:t>
      </w:r>
      <w:r w:rsidRPr="00C3672B">
        <w:rPr>
          <w:rFonts w:cs="Amasis30"/>
        </w:rPr>
        <w:t>à</w:t>
      </w:r>
      <w:r w:rsidRPr="00C3672B">
        <w:t xml:space="preserve"> lui</w:t>
      </w:r>
      <w:r w:rsidR="00A01FD3" w:rsidRPr="00C3672B">
        <w:t xml:space="preserve">, </w:t>
      </w:r>
      <w:r w:rsidRPr="00C3672B">
        <w:t>le griffa et lui mordit un doigt</w:t>
      </w:r>
      <w:r w:rsidR="00A01FD3" w:rsidRPr="00C3672B">
        <w:t>.</w:t>
      </w:r>
    </w:p>
    <w:p w14:paraId="050CF5C8" w14:textId="47A764B5" w:rsidR="00A01FD3" w:rsidRPr="00C3672B" w:rsidRDefault="00A13117" w:rsidP="00A13117">
      <w:pPr>
        <w:pStyle w:val="Taille-1Normal"/>
      </w:pPr>
      <w:r w:rsidRPr="00C3672B">
        <w:t>Nicolas et le baron Jacques</w:t>
      </w:r>
      <w:r w:rsidR="00A01FD3" w:rsidRPr="00C3672B">
        <w:t xml:space="preserve">, </w:t>
      </w:r>
      <w:r w:rsidRPr="00C3672B">
        <w:t>ayant pénétré dans la cour</w:t>
      </w:r>
      <w:r w:rsidR="00A01FD3" w:rsidRPr="00C3672B">
        <w:t xml:space="preserve">, </w:t>
      </w:r>
      <w:r w:rsidRPr="00C3672B">
        <w:t>entendaient ce bruit</w:t>
      </w:r>
      <w:r w:rsidR="00A01FD3" w:rsidRPr="00C3672B">
        <w:t xml:space="preserve">, </w:t>
      </w:r>
      <w:r w:rsidRPr="00C3672B">
        <w:t>et les lamentations du concierge achevaient de les assourdir</w:t>
      </w:r>
      <w:r w:rsidR="00A01FD3" w:rsidRPr="00C3672B">
        <w:t xml:space="preserve">. </w:t>
      </w:r>
      <w:r w:rsidRPr="00C3672B">
        <w:t>De Morguen voulait aller sur l</w:t>
      </w:r>
      <w:r w:rsidR="00A01FD3" w:rsidRPr="00C3672B">
        <w:t>’</w:t>
      </w:r>
      <w:r w:rsidRPr="00C3672B">
        <w:t>heure appeler le comte de Bernage</w:t>
      </w:r>
      <w:r w:rsidR="00A01FD3" w:rsidRPr="00C3672B">
        <w:t xml:space="preserve">. </w:t>
      </w:r>
      <w:r w:rsidRPr="00C3672B">
        <w:t>Nicolas lui conseilla d</w:t>
      </w:r>
      <w:r w:rsidR="00A01FD3" w:rsidRPr="00C3672B">
        <w:t>’</w:t>
      </w:r>
      <w:r w:rsidRPr="00C3672B">
        <w:t>attendre au moins jusqu</w:t>
      </w:r>
      <w:r w:rsidR="00A01FD3" w:rsidRPr="00C3672B">
        <w:t>’</w:t>
      </w:r>
      <w:r w:rsidRPr="00C3672B">
        <w:t>au lendemain</w:t>
      </w:r>
      <w:r w:rsidR="00A01FD3" w:rsidRPr="00C3672B">
        <w:t xml:space="preserve">. </w:t>
      </w:r>
      <w:r w:rsidRPr="00C3672B">
        <w:t xml:space="preserve">Il ne fallait rien entreprendre sans avoir vu </w:t>
      </w:r>
      <w:r w:rsidR="00A01FD3" w:rsidRPr="00C3672B">
        <w:t>M. de </w:t>
      </w:r>
      <w:r w:rsidRPr="00C3672B">
        <w:t>Gardefort</w:t>
      </w:r>
      <w:r w:rsidR="00A01FD3" w:rsidRPr="00C3672B">
        <w:t xml:space="preserve">, </w:t>
      </w:r>
      <w:r w:rsidRPr="00C3672B">
        <w:t>et il trouvait que ce n</w:t>
      </w:r>
      <w:r w:rsidR="00A01FD3" w:rsidRPr="00C3672B">
        <w:t>’</w:t>
      </w:r>
      <w:r w:rsidRPr="00C3672B">
        <w:t>était pas le moment</w:t>
      </w:r>
      <w:r w:rsidR="00A01FD3" w:rsidRPr="00C3672B">
        <w:t>.</w:t>
      </w:r>
      <w:r w:rsidR="00A141A5">
        <w:t xml:space="preserve"> </w:t>
      </w:r>
      <w:r w:rsidRPr="00C3672B">
        <w:t>Toute cette affaire était trop singulière pour qu</w:t>
      </w:r>
      <w:r w:rsidR="00A01FD3" w:rsidRPr="00C3672B">
        <w:t>’</w:t>
      </w:r>
      <w:r w:rsidRPr="00C3672B">
        <w:t>on dût s</w:t>
      </w:r>
      <w:r w:rsidR="00A01FD3" w:rsidRPr="00C3672B">
        <w:t>’</w:t>
      </w:r>
      <w:r w:rsidRPr="00C3672B">
        <w:t>y jeter à la légère</w:t>
      </w:r>
      <w:r w:rsidR="00A01FD3" w:rsidRPr="00C3672B">
        <w:t>.</w:t>
      </w:r>
    </w:p>
    <w:p w14:paraId="5D3DA7D0" w14:textId="77777777" w:rsidR="00A01FD3" w:rsidRPr="00C3672B" w:rsidRDefault="00A13117" w:rsidP="00A13117">
      <w:pPr>
        <w:pStyle w:val="Taille-1Normal"/>
      </w:pPr>
      <w:r w:rsidRPr="00C3672B">
        <w:t>Ils s</w:t>
      </w:r>
      <w:r w:rsidR="00A01FD3" w:rsidRPr="00C3672B">
        <w:t>’</w:t>
      </w:r>
      <w:r w:rsidRPr="00C3672B">
        <w:t>en allèrent donc</w:t>
      </w:r>
      <w:r w:rsidR="00A01FD3" w:rsidRPr="00C3672B">
        <w:t xml:space="preserve">, </w:t>
      </w:r>
      <w:r w:rsidRPr="00C3672B">
        <w:t>remettant leur visite à une meilleure occasion</w:t>
      </w:r>
      <w:r w:rsidR="00A01FD3" w:rsidRPr="00C3672B">
        <w:t xml:space="preserve">. </w:t>
      </w:r>
      <w:r w:rsidRPr="00C3672B">
        <w:t>Nicolas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 xml:space="preserve">promettait de calmer </w:t>
      </w:r>
      <w:r w:rsidR="00A01FD3" w:rsidRPr="00C3672B">
        <w:t>M. de </w:t>
      </w:r>
      <w:r w:rsidRPr="00C3672B">
        <w:t>Gardefort</w:t>
      </w:r>
      <w:r w:rsidR="00A01FD3" w:rsidRPr="00C3672B">
        <w:t xml:space="preserve">, </w:t>
      </w:r>
      <w:r w:rsidRPr="00C3672B">
        <w:t>et de Morguen était d</w:t>
      </w:r>
      <w:r w:rsidR="00A01FD3" w:rsidRPr="00C3672B">
        <w:t>’</w:t>
      </w:r>
      <w:r w:rsidRPr="00C3672B">
        <w:t>avis de demander des renseignements à la marquise</w:t>
      </w:r>
      <w:r w:rsidR="00A01FD3" w:rsidRPr="00C3672B">
        <w:t xml:space="preserve">. </w:t>
      </w:r>
      <w:r w:rsidRPr="00C3672B">
        <w:t>Tous deux se dirigèrent vers le château de Vauplassans</w:t>
      </w:r>
      <w:r w:rsidR="00A01FD3" w:rsidRPr="00C3672B">
        <w:t>.</w:t>
      </w:r>
    </w:p>
    <w:p w14:paraId="215BAC35" w14:textId="77777777" w:rsidR="00A01FD3" w:rsidRPr="00C3672B" w:rsidRDefault="00A13117" w:rsidP="00A13117">
      <w:pPr>
        <w:pStyle w:val="Taille-1Normal"/>
      </w:pPr>
      <w:r w:rsidRPr="00C3672B">
        <w:t>Mais</w:t>
      </w:r>
      <w:r w:rsidR="00A01FD3" w:rsidRPr="00C3672B">
        <w:t xml:space="preserve">, </w:t>
      </w:r>
      <w:r w:rsidRPr="00C3672B">
        <w:t>au détour du chemin</w:t>
      </w:r>
      <w:r w:rsidR="00A01FD3" w:rsidRPr="00C3672B">
        <w:t xml:space="preserve">, </w:t>
      </w:r>
      <w:r w:rsidRPr="00C3672B">
        <w:t>ils aperçurent</w:t>
      </w:r>
      <w:r w:rsidR="00A01FD3" w:rsidRPr="00C3672B">
        <w:t xml:space="preserve">, </w:t>
      </w:r>
      <w:r w:rsidRPr="00C3672B">
        <w:t>en contre-bas</w:t>
      </w:r>
      <w:r w:rsidR="00A01FD3" w:rsidRPr="00C3672B">
        <w:t xml:space="preserve">, </w:t>
      </w:r>
      <w:r w:rsidRPr="00C3672B">
        <w:t>un carrosse</w:t>
      </w:r>
      <w:r w:rsidR="00A01FD3" w:rsidRPr="00C3672B">
        <w:t xml:space="preserve">, </w:t>
      </w:r>
      <w:r w:rsidRPr="00C3672B">
        <w:t>attelé de quatre chevaux gris</w:t>
      </w:r>
      <w:r w:rsidR="00A01FD3" w:rsidRPr="00C3672B">
        <w:t xml:space="preserve">, </w:t>
      </w:r>
      <w:r w:rsidRPr="00C3672B">
        <w:t>qui s</w:t>
      </w:r>
      <w:r w:rsidR="00A01FD3" w:rsidRPr="00C3672B">
        <w:t>’</w:t>
      </w:r>
      <w:r w:rsidRPr="00C3672B">
        <w:t>éloignait sur la route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 caisse</w:t>
      </w:r>
      <w:r w:rsidR="00A01FD3" w:rsidRPr="00C3672B">
        <w:t xml:space="preserve">, </w:t>
      </w:r>
      <w:r w:rsidRPr="00C3672B">
        <w:t>couleur de pourpre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tait soutenue par des tritons d</w:t>
      </w:r>
      <w:r w:rsidR="00A01FD3" w:rsidRPr="00C3672B">
        <w:rPr>
          <w:rFonts w:cs="Amasis30"/>
        </w:rPr>
        <w:t>’</w:t>
      </w:r>
      <w:r w:rsidRPr="00C3672B">
        <w:t>or</w:t>
      </w:r>
      <w:r w:rsidR="00A01FD3" w:rsidRPr="00C3672B">
        <w:t xml:space="preserve">. </w:t>
      </w:r>
      <w:r w:rsidRPr="00C3672B">
        <w:t>De Morguen</w:t>
      </w:r>
      <w:r w:rsidR="00A01FD3" w:rsidRPr="00C3672B">
        <w:t xml:space="preserve">, </w:t>
      </w:r>
      <w:r w:rsidRPr="00C3672B">
        <w:t xml:space="preserve">dont la vue </w:t>
      </w:r>
      <w:r w:rsidRPr="00C3672B">
        <w:rPr>
          <w:rFonts w:cs="Amasis30"/>
        </w:rPr>
        <w:t>é</w:t>
      </w:r>
      <w:r w:rsidRPr="00C3672B">
        <w:t>tait per</w:t>
      </w:r>
      <w:r w:rsidRPr="00C3672B">
        <w:rPr>
          <w:rFonts w:cs="Amasis30"/>
        </w:rPr>
        <w:t>ç</w:t>
      </w:r>
      <w:r w:rsidRPr="00C3672B">
        <w:t>ante</w:t>
      </w:r>
      <w:r w:rsidR="00A01FD3" w:rsidRPr="00C3672B">
        <w:t xml:space="preserve">, </w:t>
      </w:r>
      <w:r w:rsidRPr="00C3672B">
        <w:t>reconnut les livr</w:t>
      </w:r>
      <w:r w:rsidRPr="00C3672B">
        <w:rPr>
          <w:rFonts w:cs="Amasis30"/>
        </w:rPr>
        <w:t>é</w:t>
      </w:r>
      <w:r w:rsidRPr="00C3672B">
        <w:t>es des Vauplassans qui brillaient au soleil</w:t>
      </w:r>
      <w:r w:rsidR="00A01FD3" w:rsidRPr="00C3672B">
        <w:t xml:space="preserve">.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</w:t>
      </w:r>
      <w:r w:rsidR="00A01FD3" w:rsidRPr="00C3672B">
        <w:t xml:space="preserve">, </w:t>
      </w:r>
      <w:r w:rsidRPr="00C3672B">
        <w:t>en effet</w:t>
      </w:r>
      <w:r w:rsidR="00A01FD3" w:rsidRPr="00C3672B">
        <w:t xml:space="preserve">, </w:t>
      </w:r>
      <w:r w:rsidRPr="00C3672B">
        <w:t>la marquise qui s</w:t>
      </w:r>
      <w:r w:rsidR="00A01FD3" w:rsidRPr="00C3672B">
        <w:rPr>
          <w:rFonts w:cs="Amasis30"/>
        </w:rPr>
        <w:t>’</w:t>
      </w:r>
      <w:r w:rsidRPr="00C3672B">
        <w:t>en retournait toute mortifi</w:t>
      </w:r>
      <w:r w:rsidRPr="00C3672B">
        <w:rPr>
          <w:rFonts w:cs="Amasis30"/>
        </w:rPr>
        <w:t>é</w:t>
      </w:r>
      <w:r w:rsidRPr="00C3672B">
        <w:t>e de son aventure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, </w:t>
      </w:r>
      <w:r w:rsidRPr="00C3672B">
        <w:t>non moins furieux</w:t>
      </w:r>
      <w:r w:rsidR="00A01FD3" w:rsidRPr="00C3672B">
        <w:t xml:space="preserve">, </w:t>
      </w:r>
      <w:r w:rsidRPr="00C3672B">
        <w:t>avait tir</w:t>
      </w:r>
      <w:r w:rsidRPr="00C3672B">
        <w:rPr>
          <w:rFonts w:cs="Amasis30"/>
        </w:rPr>
        <w:t>é</w:t>
      </w:r>
      <w:r w:rsidRPr="00C3672B">
        <w:t xml:space="preserve"> de son c</w:t>
      </w:r>
      <w:r w:rsidRPr="00C3672B">
        <w:rPr>
          <w:rFonts w:cs="Amasis30"/>
        </w:rPr>
        <w:t>ô</w:t>
      </w:r>
      <w:r w:rsidRPr="00C3672B">
        <w:t>t</w:t>
      </w:r>
      <w:r w:rsidRPr="00C3672B">
        <w:rPr>
          <w:rFonts w:cs="Amasis30"/>
        </w:rPr>
        <w:t>é</w:t>
      </w:r>
      <w:r w:rsidR="00A01FD3" w:rsidRPr="00C3672B">
        <w:t xml:space="preserve">. </w:t>
      </w:r>
      <w:r w:rsidRPr="00C3672B">
        <w:t>Quand les deux gentilshommes l</w:t>
      </w:r>
      <w:r w:rsidR="00A01FD3" w:rsidRPr="00C3672B">
        <w:rPr>
          <w:rFonts w:cs="Amasis30"/>
        </w:rPr>
        <w:t>’</w:t>
      </w:r>
      <w:r w:rsidRPr="00C3672B">
        <w:t>eurent rejointe</w:t>
      </w:r>
      <w:r w:rsidR="00A01FD3" w:rsidRPr="00C3672B">
        <w:t xml:space="preserve">, </w:t>
      </w:r>
      <w:r w:rsidRPr="00C3672B">
        <w:t>elle leur raconta l</w:t>
      </w:r>
      <w:r w:rsidR="00A01FD3" w:rsidRPr="00C3672B">
        <w:rPr>
          <w:rFonts w:cs="Amasis30"/>
        </w:rPr>
        <w:t>’</w:t>
      </w:r>
      <w:r w:rsidRPr="00C3672B">
        <w:t>histoire</w:t>
      </w:r>
      <w:r w:rsidR="00A01FD3" w:rsidRPr="00C3672B">
        <w:t xml:space="preserve">, </w:t>
      </w:r>
      <w:r w:rsidRPr="00C3672B">
        <w:t>prenant la défense de François</w:t>
      </w:r>
      <w:r w:rsidR="00A01FD3" w:rsidRPr="00C3672B">
        <w:t xml:space="preserve">, </w:t>
      </w:r>
      <w:r w:rsidRPr="00C3672B">
        <w:t>exagérant les torts du baron</w:t>
      </w:r>
      <w:r w:rsidR="00A01FD3" w:rsidRPr="00C3672B">
        <w:t xml:space="preserve">, </w:t>
      </w:r>
      <w:r w:rsidRPr="00C3672B">
        <w:t>se plaignant de son humeur insociable</w:t>
      </w:r>
      <w:r w:rsidR="00A01FD3" w:rsidRPr="00C3672B">
        <w:t>.</w:t>
      </w:r>
    </w:p>
    <w:p w14:paraId="54EA3855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Il a refusé le plus beau parti que sa fille pourra jamais trouver</w:t>
      </w:r>
      <w:r w:rsidRPr="00C3672B">
        <w:t>.</w:t>
      </w:r>
    </w:p>
    <w:p w14:paraId="387FEEDE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exhalant ses plaintes</w:t>
      </w:r>
      <w:r w:rsidR="00A01FD3" w:rsidRPr="00C3672B">
        <w:t xml:space="preserve">, </w:t>
      </w:r>
      <w:r w:rsidRPr="00C3672B">
        <w:t>elle les prenait à témoin de la pureté de ses intentions</w:t>
      </w:r>
      <w:r w:rsidR="00A01FD3" w:rsidRPr="00C3672B">
        <w:t xml:space="preserve">. </w:t>
      </w:r>
      <w:r w:rsidRPr="00C3672B">
        <w:t>Puis elle les pria à souper</w:t>
      </w:r>
      <w:r w:rsidR="00A01FD3" w:rsidRPr="00C3672B">
        <w:t>.</w:t>
      </w:r>
    </w:p>
    <w:p w14:paraId="1EFB9A42" w14:textId="77777777" w:rsidR="00A01FD3" w:rsidRPr="00C3672B" w:rsidRDefault="00A13117" w:rsidP="00A13117">
      <w:pPr>
        <w:pStyle w:val="Taille-1Normal"/>
      </w:pPr>
      <w:r w:rsidRPr="00C3672B">
        <w:t>Le scandale du château de Gardefort fut le grand sujet de conversation pendant le repas</w:t>
      </w:r>
      <w:r w:rsidR="00A01FD3" w:rsidRPr="00C3672B">
        <w:t xml:space="preserve">. </w:t>
      </w:r>
      <w:r w:rsidRPr="00C3672B">
        <w:t>Le marquis en rit plus que de raison</w:t>
      </w:r>
      <w:r w:rsidR="00A01FD3" w:rsidRPr="00C3672B">
        <w:t xml:space="preserve">, </w:t>
      </w:r>
      <w:r w:rsidRPr="00C3672B">
        <w:t>et les femmes plaignaient Madeleine</w:t>
      </w:r>
      <w:r w:rsidR="00A01FD3" w:rsidRPr="00C3672B">
        <w:t xml:space="preserve">, </w:t>
      </w:r>
      <w:r w:rsidRPr="00C3672B">
        <w:t>car aucune ne pouvait croire qu</w:t>
      </w:r>
      <w:r w:rsidR="00A01FD3" w:rsidRPr="00C3672B">
        <w:t>’</w:t>
      </w:r>
      <w:r w:rsidRPr="00C3672B">
        <w:t>elle ne fût pas amoureuse de François</w:t>
      </w:r>
      <w:r w:rsidR="00A01FD3" w:rsidRPr="00C3672B">
        <w:t>.</w:t>
      </w:r>
    </w:p>
    <w:p w14:paraId="3559A720" w14:textId="77777777" w:rsidR="00A01FD3" w:rsidRPr="00C3672B" w:rsidRDefault="00A13117" w:rsidP="00A13117">
      <w:pPr>
        <w:pStyle w:val="Taille-1Normal"/>
      </w:pPr>
      <w:r w:rsidRPr="00C3672B">
        <w:t>Mais chacun s</w:t>
      </w:r>
      <w:r w:rsidR="00A01FD3" w:rsidRPr="00C3672B">
        <w:t>’</w:t>
      </w:r>
      <w:r w:rsidRPr="00C3672B">
        <w:t>esclaffa</w:t>
      </w:r>
      <w:r w:rsidR="00A01FD3" w:rsidRPr="00C3672B">
        <w:t xml:space="preserve">, </w:t>
      </w:r>
      <w:r w:rsidRPr="00C3672B">
        <w:t>car sur une observation vague du chapelain</w:t>
      </w:r>
      <w:r w:rsidR="00A01FD3" w:rsidRPr="00C3672B">
        <w:t xml:space="preserve">, </w:t>
      </w:r>
      <w:r w:rsidRPr="00C3672B">
        <w:t>le marquis reprit qu</w:t>
      </w:r>
      <w:r w:rsidR="00A01FD3" w:rsidRPr="00C3672B">
        <w:t>’</w:t>
      </w:r>
      <w:r w:rsidRPr="00C3672B">
        <w:t>il ferait bon voir donner le fouet à cette jolie fille</w:t>
      </w:r>
      <w:r w:rsidR="00A01FD3" w:rsidRPr="00C3672B">
        <w:t xml:space="preserve">, </w:t>
      </w:r>
      <w:r w:rsidRPr="00C3672B">
        <w:t xml:space="preserve">et il accusait </w:t>
      </w:r>
      <w:r w:rsidR="002B224C">
        <w:t xml:space="preserve">le père </w:t>
      </w:r>
      <w:r w:rsidRPr="00C3672B">
        <w:t>Anselme de vouloir se glisser à Gardefort pour jouir du spectacle</w:t>
      </w:r>
      <w:r w:rsidR="00A01FD3" w:rsidRPr="00C3672B">
        <w:t xml:space="preserve">. </w:t>
      </w:r>
      <w:r w:rsidRPr="00C3672B">
        <w:t xml:space="preserve">Il reprochait au prêtre de marcher sur les brisées du confesseur de </w:t>
      </w:r>
      <w:r w:rsidR="00A01FD3" w:rsidRPr="00C3672B">
        <w:t>M. de </w:t>
      </w:r>
      <w:r w:rsidRPr="00C3672B">
        <w:t>Montpensier</w:t>
      </w:r>
      <w:r w:rsidR="00A01FD3" w:rsidRPr="00C3672B">
        <w:t xml:space="preserve">, </w:t>
      </w:r>
      <w:r w:rsidRPr="00C3672B">
        <w:t>ce Père Babelot</w:t>
      </w:r>
      <w:r w:rsidR="00A01FD3" w:rsidRPr="00C3672B">
        <w:t xml:space="preserve">, </w:t>
      </w:r>
      <w:r w:rsidRPr="00C3672B">
        <w:t>qui envoyait les huguenotes prisonnières au guidon du Duc</w:t>
      </w:r>
      <w:r w:rsidR="00A01FD3" w:rsidRPr="00C3672B">
        <w:t xml:space="preserve">, </w:t>
      </w:r>
      <w:r w:rsidRPr="00C3672B">
        <w:t>afin qu</w:t>
      </w:r>
      <w:r w:rsidR="00A01FD3" w:rsidRPr="00C3672B">
        <w:t>’</w:t>
      </w:r>
      <w:r w:rsidRPr="00C3672B">
        <w:t>il les mît à mal</w:t>
      </w:r>
      <w:r w:rsidR="00A01FD3" w:rsidRPr="00C3672B">
        <w:t xml:space="preserve">. </w:t>
      </w:r>
      <w:r w:rsidRPr="00C3672B">
        <w:t>Les dames se récrièrent</w:t>
      </w:r>
      <w:r w:rsidR="00A01FD3" w:rsidRPr="00C3672B">
        <w:t xml:space="preserve">, </w:t>
      </w:r>
      <w:r w:rsidRPr="00C3672B">
        <w:t>et Vauplassans</w:t>
      </w:r>
      <w:r w:rsidR="00A01FD3" w:rsidRPr="00C3672B">
        <w:t xml:space="preserve">, </w:t>
      </w:r>
      <w:r w:rsidRPr="00C3672B">
        <w:t>très allumé</w:t>
      </w:r>
      <w:r w:rsidR="00A01FD3" w:rsidRPr="00C3672B">
        <w:t xml:space="preserve">, </w:t>
      </w:r>
      <w:r w:rsidRPr="00C3672B">
        <w:t>faisait des conjectures sur les hanches de la demoiselle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craignait que la chute des reins ne f</w:t>
      </w:r>
      <w:r w:rsidRPr="00C3672B">
        <w:rPr>
          <w:rFonts w:cs="Amasis30"/>
        </w:rPr>
        <w:t>û</w:t>
      </w:r>
      <w:r w:rsidRPr="00C3672B">
        <w:t>t un peu longue</w:t>
      </w:r>
      <w:r w:rsidR="00A01FD3" w:rsidRPr="00C3672B">
        <w:t xml:space="preserve">. </w:t>
      </w:r>
      <w:r w:rsidRPr="00C3672B">
        <w:t>Sous la table</w:t>
      </w:r>
      <w:r w:rsidR="00A01FD3" w:rsidRPr="00C3672B">
        <w:t>, M. de </w:t>
      </w:r>
      <w:r w:rsidRPr="00C3672B">
        <w:t>Bellegarde pin</w:t>
      </w:r>
      <w:r w:rsidRPr="00C3672B">
        <w:rPr>
          <w:rFonts w:cs="Amasis30"/>
        </w:rPr>
        <w:t>ç</w:t>
      </w:r>
      <w:r w:rsidRPr="00C3672B">
        <w:t>ait les cuisses de la belle Diane de La Roche-Chaillon</w:t>
      </w:r>
      <w:r w:rsidR="00A01FD3" w:rsidRPr="00C3672B">
        <w:t xml:space="preserve">, </w:t>
      </w:r>
      <w:r w:rsidRPr="00C3672B">
        <w:t>fianc</w:t>
      </w:r>
      <w:r w:rsidRPr="00C3672B">
        <w:rPr>
          <w:rFonts w:cs="Amasis30"/>
        </w:rPr>
        <w:t>é</w:t>
      </w:r>
      <w:r w:rsidRPr="00C3672B">
        <w:t xml:space="preserve">e la veille </w:t>
      </w:r>
      <w:r w:rsidRPr="00C3672B">
        <w:rPr>
          <w:rFonts w:cs="Amasis30"/>
        </w:rPr>
        <w:t>à</w:t>
      </w:r>
      <w:r w:rsidR="00A01FD3" w:rsidRPr="00C3672B">
        <w:t>M. de </w:t>
      </w:r>
      <w:r w:rsidRPr="00C3672B">
        <w:t>la Motte d</w:t>
      </w:r>
      <w:r w:rsidR="00A01FD3" w:rsidRPr="00C3672B">
        <w:rPr>
          <w:rFonts w:cs="Amasis30"/>
        </w:rPr>
        <w:t>’</w:t>
      </w:r>
      <w:r w:rsidRPr="00C3672B">
        <w:t>Aisy</w:t>
      </w:r>
      <w:r w:rsidR="00A01FD3" w:rsidRPr="00C3672B">
        <w:t xml:space="preserve">, </w:t>
      </w:r>
      <w:r w:rsidRPr="00C3672B">
        <w:t xml:space="preserve">un petit homme de poil roux et de mine chafouine qui se curait les dents avec sa fourchette et cherchait </w:t>
      </w:r>
      <w:r w:rsidRPr="00C3672B">
        <w:rPr>
          <w:rFonts w:cs="Amasis30"/>
        </w:rPr>
        <w:t>à</w:t>
      </w:r>
      <w:r w:rsidRPr="00C3672B">
        <w:t xml:space="preserve"> garder un air aust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>.</w:t>
      </w:r>
    </w:p>
    <w:p w14:paraId="4B6D4599" w14:textId="77777777" w:rsidR="00A01FD3" w:rsidRPr="00C3672B" w:rsidRDefault="00A13117" w:rsidP="00A13117">
      <w:pPr>
        <w:pStyle w:val="Taille-1Normal"/>
      </w:pPr>
      <w:r w:rsidRPr="00C3672B">
        <w:t>De Morguen se sentit pris d</w:t>
      </w:r>
      <w:r w:rsidR="00A01FD3" w:rsidRPr="00C3672B">
        <w:t>’</w:t>
      </w:r>
      <w:r w:rsidRPr="00C3672B">
        <w:t>une impatience</w:t>
      </w:r>
      <w:r w:rsidR="00A01FD3" w:rsidRPr="00C3672B">
        <w:t xml:space="preserve">, </w:t>
      </w:r>
      <w:r w:rsidRPr="00C3672B">
        <w:t>car il lui semblait voir celle qu</w:t>
      </w:r>
      <w:r w:rsidR="00A01FD3" w:rsidRPr="00C3672B">
        <w:t>’</w:t>
      </w:r>
      <w:r w:rsidRPr="00C3672B">
        <w:t>il aimait promenée nue sous les yeux de tous ces gens comme une Autrichienne mise à l</w:t>
      </w:r>
      <w:r w:rsidR="00A01FD3" w:rsidRPr="00C3672B">
        <w:t>’</w:t>
      </w:r>
      <w:r w:rsidRPr="00C3672B">
        <w:t>encan par des coureurs turcs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dans une poussée de colère froide</w:t>
      </w:r>
      <w:r w:rsidR="00A01FD3" w:rsidRPr="00C3672B">
        <w:t xml:space="preserve">, </w:t>
      </w:r>
      <w:r w:rsidRPr="00C3672B">
        <w:t>n</w:t>
      </w:r>
      <w:r w:rsidR="00A01FD3" w:rsidRPr="00C3672B">
        <w:t>’</w:t>
      </w:r>
      <w:r w:rsidRPr="00C3672B">
        <w:t>osant rien dire cependant</w:t>
      </w:r>
      <w:r w:rsidR="00A01FD3" w:rsidRPr="00C3672B">
        <w:t xml:space="preserve">, </w:t>
      </w:r>
      <w:r w:rsidRPr="00C3672B">
        <w:t>il cassa entre ses doigts la lame de son couteau qu</w:t>
      </w:r>
      <w:r w:rsidR="00A01FD3" w:rsidRPr="00C3672B">
        <w:t>’</w:t>
      </w:r>
      <w:r w:rsidRPr="00C3672B">
        <w:t>il avait belle envie d</w:t>
      </w:r>
      <w:r w:rsidR="00A01FD3" w:rsidRPr="00C3672B">
        <w:t>’</w:t>
      </w:r>
      <w:r w:rsidRPr="00C3672B">
        <w:t xml:space="preserve">envoyer en pleine panse de </w:t>
      </w:r>
      <w:r w:rsidR="00A01FD3" w:rsidRPr="00C3672B">
        <w:t>M. de </w:t>
      </w:r>
      <w:r w:rsidRPr="00C3672B">
        <w:t>Vauplassans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acier rompit avec un bruit clair qui fit tressaillir la marquise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 silence se r</w:t>
      </w:r>
      <w:r w:rsidRPr="00C3672B">
        <w:rPr>
          <w:rFonts w:cs="Amasis30"/>
        </w:rPr>
        <w:t>é</w:t>
      </w:r>
      <w:r w:rsidRPr="00C3672B">
        <w:t xml:space="preserve">tablit tout </w:t>
      </w:r>
      <w:r w:rsidRPr="00C3672B">
        <w:rPr>
          <w:rFonts w:cs="Amasis30"/>
        </w:rPr>
        <w:t>à</w:t>
      </w:r>
      <w:r w:rsidRPr="00C3672B">
        <w:t xml:space="preserve"> coup</w:t>
      </w:r>
      <w:r w:rsidR="00A01FD3" w:rsidRPr="00C3672B">
        <w:t xml:space="preserve">, </w:t>
      </w:r>
      <w:r w:rsidRPr="00C3672B">
        <w:t>et de Morguen</w:t>
      </w:r>
      <w:r w:rsidR="00A01FD3" w:rsidRPr="00C3672B">
        <w:t xml:space="preserve">, </w:t>
      </w:r>
      <w:r w:rsidRPr="00C3672B">
        <w:t>heureux de la diversion</w:t>
      </w:r>
      <w:r w:rsidR="00A01FD3" w:rsidRPr="00C3672B">
        <w:t xml:space="preserve">, </w:t>
      </w:r>
      <w:r w:rsidRPr="00C3672B">
        <w:t>se répandit en excuses</w:t>
      </w:r>
      <w:r w:rsidR="00A01FD3" w:rsidRPr="00C3672B">
        <w:t xml:space="preserve">. </w:t>
      </w:r>
      <w:r w:rsidRPr="00C3672B">
        <w:t>Il avait voulu éprouver la trempe du métal</w:t>
      </w:r>
      <w:r w:rsidR="00A01FD3" w:rsidRPr="00C3672B">
        <w:t xml:space="preserve">, </w:t>
      </w:r>
      <w:r w:rsidRPr="00C3672B">
        <w:t>et il se perdit en considérations sur les procédés des forgerons de Tolède</w:t>
      </w:r>
      <w:r w:rsidR="00A01FD3" w:rsidRPr="00C3672B">
        <w:t>.</w:t>
      </w:r>
    </w:p>
    <w:p w14:paraId="3A13E9A8" w14:textId="77777777" w:rsidR="00A01FD3" w:rsidRPr="00C3672B" w:rsidRDefault="00A13117" w:rsidP="00A13117">
      <w:pPr>
        <w:pStyle w:val="Taille-1Normal"/>
      </w:pPr>
      <w:r w:rsidRPr="00C3672B">
        <w:t>Le marquis reprit la parole</w:t>
      </w:r>
      <w:r w:rsidR="00A01FD3" w:rsidRPr="00C3672B">
        <w:t xml:space="preserve">. </w:t>
      </w:r>
      <w:r w:rsidRPr="00C3672B">
        <w:t>Pour lui</w:t>
      </w:r>
      <w:r w:rsidR="00A01FD3" w:rsidRPr="00C3672B">
        <w:t xml:space="preserve">, </w:t>
      </w:r>
      <w:r w:rsidRPr="00C3672B">
        <w:t>ces nouvelles rapières</w:t>
      </w:r>
      <w:r w:rsidR="00A01FD3" w:rsidRPr="00C3672B">
        <w:t xml:space="preserve">, </w:t>
      </w:r>
      <w:r w:rsidRPr="00C3672B">
        <w:t>venant d</w:t>
      </w:r>
      <w:r w:rsidR="00A01FD3" w:rsidRPr="00C3672B">
        <w:t>’</w:t>
      </w:r>
      <w:r w:rsidRPr="00C3672B">
        <w:t>Espagne</w:t>
      </w:r>
      <w:r w:rsidR="00A01FD3" w:rsidRPr="00C3672B">
        <w:t xml:space="preserve">, </w:t>
      </w:r>
      <w:r w:rsidRPr="00C3672B">
        <w:t>n</w:t>
      </w:r>
      <w:r w:rsidR="00A01FD3" w:rsidRPr="00C3672B">
        <w:t>’</w:t>
      </w:r>
      <w:r w:rsidRPr="00C3672B">
        <w:t>étaient bonnes qu</w:t>
      </w:r>
      <w:r w:rsidR="00A01FD3" w:rsidRPr="00C3672B">
        <w:t>’</w:t>
      </w:r>
      <w:r w:rsidRPr="00C3672B">
        <w:t>à tuer des rats</w:t>
      </w:r>
      <w:r w:rsidR="00A01FD3" w:rsidRPr="00C3672B">
        <w:t xml:space="preserve">. </w:t>
      </w:r>
      <w:r w:rsidRPr="00C3672B">
        <w:t>Mais de Belle</w:t>
      </w:r>
      <w:r w:rsidRPr="00C3672B">
        <w:lastRenderedPageBreak/>
        <w:t>garde</w:t>
      </w:r>
      <w:r w:rsidR="00A01FD3" w:rsidRPr="00C3672B">
        <w:t xml:space="preserve">, </w:t>
      </w:r>
      <w:r w:rsidRPr="00C3672B">
        <w:t>abandonnant pour un</w:t>
      </w:r>
      <w:r w:rsidR="002B224C">
        <w:t xml:space="preserve"> </w:t>
      </w:r>
      <w:r w:rsidRPr="00C3672B">
        <w:t>instant les jupes de sa voisine</w:t>
      </w:r>
      <w:r w:rsidR="00A01FD3" w:rsidRPr="00C3672B">
        <w:t xml:space="preserve">, </w:t>
      </w:r>
      <w:r w:rsidRPr="00C3672B">
        <w:t>prit le parti de la nouvelle arme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8F79B2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n</w:t>
      </w:r>
      <w:r w:rsidRPr="00C3672B">
        <w:t>’</w:t>
      </w:r>
      <w:r w:rsidR="00A13117" w:rsidRPr="00C3672B">
        <w:t>en est pas de plus galante</w:t>
      </w:r>
      <w:r w:rsidRPr="00C3672B">
        <w:t xml:space="preserve">. </w:t>
      </w:r>
      <w:r w:rsidR="00A13117" w:rsidRPr="00C3672B">
        <w:t>On n</w:t>
      </w:r>
      <w:r w:rsidRPr="00C3672B">
        <w:t>’</w:t>
      </w:r>
      <w:r w:rsidR="00A13117" w:rsidRPr="00C3672B">
        <w:t>en veut plus d</w:t>
      </w:r>
      <w:r w:rsidRPr="00C3672B">
        <w:t>’</w:t>
      </w:r>
      <w:r w:rsidR="00A13117" w:rsidRPr="00C3672B">
        <w:t>autre à la cour</w:t>
      </w:r>
      <w:r w:rsidRPr="00C3672B">
        <w:t xml:space="preserve">, </w:t>
      </w:r>
      <w:r w:rsidR="00A13117" w:rsidRPr="00C3672B">
        <w:t>et il faut voir comme les maîtres italiens vous manient ces lames déliées</w:t>
      </w:r>
      <w:r w:rsidRPr="00C3672B">
        <w:t>…</w:t>
      </w:r>
    </w:p>
    <w:p w14:paraId="3E085886" w14:textId="77777777" w:rsidR="00A01FD3" w:rsidRPr="00C3672B" w:rsidRDefault="00A13117" w:rsidP="00A13117">
      <w:pPr>
        <w:pStyle w:val="Taille-1Normal"/>
      </w:pPr>
      <w:r w:rsidRPr="00C3672B">
        <w:t>Mais Vauplassans</w:t>
      </w:r>
      <w:r w:rsidR="00A01FD3" w:rsidRPr="00C3672B">
        <w:t xml:space="preserve">, </w:t>
      </w:r>
      <w:r w:rsidRPr="00C3672B">
        <w:t>partisan des vieilles modes françaises</w:t>
      </w:r>
      <w:r w:rsidR="00A01FD3" w:rsidRPr="00C3672B">
        <w:t xml:space="preserve">, </w:t>
      </w:r>
      <w:r w:rsidRPr="00C3672B">
        <w:t>attaqua ces nouveautés</w:t>
      </w:r>
      <w:r w:rsidR="00A01FD3" w:rsidRPr="00C3672B">
        <w:t xml:space="preserve">. </w:t>
      </w:r>
      <w:r w:rsidRPr="00C3672B">
        <w:t>Rien</w:t>
      </w:r>
      <w:r w:rsidR="00A01FD3" w:rsidRPr="00C3672B">
        <w:t xml:space="preserve">, </w:t>
      </w:r>
      <w:r w:rsidRPr="00C3672B">
        <w:t>à ses yeux</w:t>
      </w:r>
      <w:r w:rsidR="00A01FD3" w:rsidRPr="00C3672B">
        <w:t xml:space="preserve">, </w:t>
      </w:r>
      <w:r w:rsidRPr="00C3672B">
        <w:t>ne valait la simple épée</w:t>
      </w:r>
      <w:r w:rsidR="00A01FD3" w:rsidRPr="00C3672B">
        <w:t xml:space="preserve">, </w:t>
      </w:r>
      <w:r w:rsidRPr="00C3672B">
        <w:t>la bonne estocade en usage depuis des années</w:t>
      </w:r>
      <w:r w:rsidR="00A01FD3" w:rsidRPr="00C3672B">
        <w:t xml:space="preserve">. </w:t>
      </w:r>
      <w:r w:rsidRPr="00C3672B">
        <w:t>De Morguen défendit les rapières</w:t>
      </w:r>
      <w:r w:rsidR="00A01FD3" w:rsidRPr="00C3672B">
        <w:t xml:space="preserve">, </w:t>
      </w:r>
      <w:r w:rsidRPr="00C3672B">
        <w:t>encore que les Espagnols les fabriquassent un peu longues</w:t>
      </w:r>
      <w:r w:rsidR="00A01FD3" w:rsidRPr="00C3672B">
        <w:t xml:space="preserve">. </w:t>
      </w:r>
      <w:r w:rsidRPr="00C3672B">
        <w:t>Mais Nicolas</w:t>
      </w:r>
      <w:r w:rsidR="00A01FD3" w:rsidRPr="00C3672B">
        <w:t xml:space="preserve">, </w:t>
      </w:r>
      <w:r w:rsidRPr="00C3672B">
        <w:t>ouvrant la bouche pour la première fois</w:t>
      </w:r>
      <w:r w:rsidR="00A01FD3" w:rsidRPr="00C3672B">
        <w:t xml:space="preserve">, </w:t>
      </w:r>
      <w:r w:rsidRPr="00C3672B">
        <w:t>prit le parti de la lourde épée d</w:t>
      </w:r>
      <w:r w:rsidR="00A01FD3" w:rsidRPr="00C3672B">
        <w:t>’</w:t>
      </w:r>
      <w:r w:rsidRPr="00C3672B">
        <w:t>armes</w:t>
      </w:r>
      <w:r w:rsidR="00A01FD3" w:rsidRPr="00C3672B">
        <w:t>.</w:t>
      </w:r>
    </w:p>
    <w:p w14:paraId="6138E45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Pourquoi pas l</w:t>
      </w:r>
      <w:r w:rsidRPr="00C3672B">
        <w:t>’</w:t>
      </w:r>
      <w:r w:rsidR="00A13117" w:rsidRPr="00C3672B">
        <w:t>épée à deux mains</w:t>
      </w:r>
      <w:r w:rsidR="002B224C">
        <w:t> ?</w:t>
      </w:r>
      <w:r w:rsidR="00A13117" w:rsidRPr="00C3672B">
        <w:t xml:space="preserve"> interrompit spirituellement Bellegarde</w:t>
      </w:r>
      <w:r w:rsidRPr="00C3672B">
        <w:t xml:space="preserve">. </w:t>
      </w:r>
      <w:r w:rsidR="00A13117" w:rsidRPr="00C3672B">
        <w:t>L</w:t>
      </w:r>
      <w:r w:rsidRPr="00C3672B">
        <w:rPr>
          <w:rFonts w:cs="Amasis30"/>
        </w:rPr>
        <w:t>’</w:t>
      </w:r>
      <w:r w:rsidR="00A13117" w:rsidRPr="00C3672B">
        <w:t>observation de ce petit homme fr</w:t>
      </w:r>
      <w:r w:rsidR="00A13117" w:rsidRPr="00C3672B">
        <w:rPr>
          <w:rFonts w:cs="Amasis30"/>
        </w:rPr>
        <w:t>ê</w:t>
      </w:r>
      <w:r w:rsidR="00A13117" w:rsidRPr="00C3672B">
        <w:t>le mit la marquise en gaiet</w:t>
      </w:r>
      <w:r w:rsidR="00A13117" w:rsidRPr="00C3672B">
        <w:rPr>
          <w:rFonts w:cs="Amasis30"/>
        </w:rPr>
        <w:t>é</w:t>
      </w:r>
      <w:r w:rsidRPr="00C3672B">
        <w:t xml:space="preserve">. </w:t>
      </w:r>
      <w:r w:rsidR="00A13117" w:rsidRPr="00C3672B">
        <w:t xml:space="preserve">Mais Nicolas tenait </w:t>
      </w:r>
      <w:r w:rsidR="00A13117" w:rsidRPr="00C3672B">
        <w:rPr>
          <w:rFonts w:cs="Amasis30"/>
        </w:rPr>
        <w:t>à</w:t>
      </w:r>
      <w:r w:rsidR="00A13117" w:rsidRPr="00C3672B">
        <w:t xml:space="preserve"> son id</w:t>
      </w:r>
      <w:r w:rsidR="00A13117" w:rsidRPr="00C3672B">
        <w:rPr>
          <w:rFonts w:cs="Amasis30"/>
        </w:rPr>
        <w:t>é</w:t>
      </w:r>
      <w:r w:rsidR="00A13117" w:rsidRPr="00C3672B">
        <w:t>e et la d</w:t>
      </w:r>
      <w:r w:rsidR="00A13117" w:rsidRPr="00C3672B">
        <w:rPr>
          <w:rFonts w:cs="Amasis30"/>
        </w:rPr>
        <w:t>é</w:t>
      </w:r>
      <w:r w:rsidR="00A13117" w:rsidRPr="00C3672B">
        <w:t>veloppait</w:t>
      </w:r>
      <w:r w:rsidRPr="00C3672B">
        <w:t xml:space="preserve">. </w:t>
      </w:r>
      <w:r w:rsidR="00A13117" w:rsidRPr="00C3672B">
        <w:t>Tous riaient de la simplicit</w:t>
      </w:r>
      <w:r w:rsidR="00A13117" w:rsidRPr="00C3672B">
        <w:rPr>
          <w:rFonts w:cs="Amasis30"/>
        </w:rPr>
        <w:t>é</w:t>
      </w:r>
      <w:r w:rsidR="00A13117" w:rsidRPr="00C3672B">
        <w:t xml:space="preserve"> de Collangis</w:t>
      </w:r>
      <w:r w:rsidRPr="00C3672B">
        <w:t xml:space="preserve">, </w:t>
      </w:r>
      <w:r w:rsidR="00A13117" w:rsidRPr="00C3672B">
        <w:t>qui discutait s</w:t>
      </w:r>
      <w:r w:rsidR="00A13117" w:rsidRPr="00C3672B">
        <w:rPr>
          <w:rFonts w:cs="Amasis30"/>
        </w:rPr>
        <w:t>é</w:t>
      </w:r>
      <w:r w:rsidR="00A13117" w:rsidRPr="00C3672B">
        <w:t xml:space="preserve">rieusement avec un pareil </w:t>
      </w:r>
      <w:r w:rsidR="00A13117" w:rsidRPr="00C3672B">
        <w:rPr>
          <w:rFonts w:cs="Amasis30"/>
        </w:rPr>
        <w:t>é</w:t>
      </w:r>
      <w:r w:rsidR="00A13117" w:rsidRPr="00C3672B">
        <w:t>tourneau</w:t>
      </w:r>
      <w:r w:rsidRPr="00C3672B">
        <w:t xml:space="preserve">. </w:t>
      </w:r>
      <w:r w:rsidR="00A13117" w:rsidRPr="00C3672B">
        <w:t>On parlait d</w:t>
      </w:r>
      <w:r w:rsidRPr="00C3672B">
        <w:rPr>
          <w:rFonts w:cs="Amasis30"/>
        </w:rPr>
        <w:t>’</w:t>
      </w:r>
      <w:r w:rsidR="00A13117" w:rsidRPr="00C3672B">
        <w:t>autres choses</w:t>
      </w:r>
      <w:r w:rsidRPr="00C3672B">
        <w:t xml:space="preserve">, </w:t>
      </w:r>
      <w:r w:rsidR="00A13117" w:rsidRPr="00C3672B">
        <w:t>quand on annon</w:t>
      </w:r>
      <w:r w:rsidR="00A13117" w:rsidRPr="00C3672B">
        <w:rPr>
          <w:rFonts w:cs="Amasis30"/>
        </w:rPr>
        <w:t>ç</w:t>
      </w:r>
      <w:r w:rsidR="00A13117" w:rsidRPr="00C3672B">
        <w:t>a l</w:t>
      </w:r>
      <w:r w:rsidRPr="00C3672B">
        <w:rPr>
          <w:rFonts w:cs="Amasis30"/>
        </w:rPr>
        <w:t>’</w:t>
      </w:r>
      <w:r w:rsidR="00A13117" w:rsidRPr="00C3672B">
        <w:t>arriv</w:t>
      </w:r>
      <w:r w:rsidR="00A13117" w:rsidRPr="00C3672B">
        <w:rPr>
          <w:rFonts w:cs="Amasis30"/>
        </w:rPr>
        <w:t>é</w:t>
      </w:r>
      <w:r w:rsidR="00A13117" w:rsidRPr="00C3672B">
        <w:t>e d</w:t>
      </w:r>
      <w:r w:rsidRPr="00C3672B">
        <w:rPr>
          <w:rFonts w:cs="Amasis30"/>
        </w:rPr>
        <w:t>’</w:t>
      </w:r>
      <w:r w:rsidR="00A13117" w:rsidRPr="00C3672B">
        <w:t>un messager extraordinaire</w:t>
      </w:r>
      <w:r w:rsidRPr="00C3672B">
        <w:t>.</w:t>
      </w:r>
    </w:p>
    <w:p w14:paraId="5E9CF1BD" w14:textId="77777777" w:rsidR="00A01FD3" w:rsidRPr="00C3672B" w:rsidRDefault="00A13117" w:rsidP="00A13117">
      <w:pPr>
        <w:pStyle w:val="Taille-1Normal"/>
      </w:pPr>
      <w:r w:rsidRPr="00C3672B">
        <w:t>Le courrier entra</w:t>
      </w:r>
      <w:r w:rsidR="00A01FD3" w:rsidRPr="00C3672B">
        <w:t xml:space="preserve">, </w:t>
      </w:r>
      <w:r w:rsidRPr="00C3672B">
        <w:t>car il s</w:t>
      </w:r>
      <w:r w:rsidR="00A01FD3" w:rsidRPr="00C3672B">
        <w:t>’</w:t>
      </w:r>
      <w:r w:rsidRPr="00C3672B">
        <w:t>agissait d</w:t>
      </w:r>
      <w:r w:rsidR="00A01FD3" w:rsidRPr="00C3672B">
        <w:t>’</w:t>
      </w:r>
      <w:r w:rsidRPr="00C3672B">
        <w:t>affaires urgentes</w:t>
      </w:r>
      <w:r w:rsidR="00A01FD3" w:rsidRPr="00C3672B">
        <w:t>.</w:t>
      </w:r>
    </w:p>
    <w:p w14:paraId="45F2BD78" w14:textId="77777777" w:rsidR="00A01FD3" w:rsidRPr="00C3672B" w:rsidRDefault="00A13117" w:rsidP="00A13117">
      <w:pPr>
        <w:pStyle w:val="Taille-1Normal"/>
      </w:pPr>
      <w:r w:rsidRPr="00C3672B">
        <w:t>Le fourreau de sa longue épée battait le chambranle des portes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ses </w:t>
      </w:r>
      <w:r w:rsidRPr="00C3672B">
        <w:rPr>
          <w:rFonts w:cs="Amasis30"/>
        </w:rPr>
        <w:t>é</w:t>
      </w:r>
      <w:r w:rsidRPr="00C3672B">
        <w:t>perons sonnaient sur le plancher et d</w:t>
      </w:r>
      <w:r w:rsidRPr="00C3672B">
        <w:rPr>
          <w:rFonts w:cs="Amasis30"/>
        </w:rPr>
        <w:t>é</w:t>
      </w:r>
      <w:r w:rsidRPr="00C3672B">
        <w:t>gouttaient du sang du courtaud qui venait de rouler sous lui</w:t>
      </w:r>
      <w:r w:rsidR="00A01FD3" w:rsidRPr="00C3672B">
        <w:t xml:space="preserve">, </w:t>
      </w:r>
      <w:r w:rsidRPr="00C3672B">
        <w:t>devant le perron</w:t>
      </w:r>
      <w:r w:rsidR="00A01FD3" w:rsidRPr="00C3672B">
        <w:t xml:space="preserve">. </w:t>
      </w:r>
      <w:r w:rsidRPr="00C3672B">
        <w:t>Il avait fait soixante lieues en seize heures</w:t>
      </w:r>
      <w:r w:rsidR="00A01FD3" w:rsidRPr="00C3672B">
        <w:t xml:space="preserve">, </w:t>
      </w:r>
      <w:r w:rsidRPr="00C3672B">
        <w:t>changé onze fois de monture</w:t>
      </w:r>
      <w:r w:rsidR="00A01FD3" w:rsidRPr="00C3672B">
        <w:t xml:space="preserve">, </w:t>
      </w:r>
      <w:r w:rsidRPr="00C3672B">
        <w:t>crevé quatre chevaux</w:t>
      </w:r>
      <w:r w:rsidR="00A01FD3" w:rsidRPr="00C3672B">
        <w:t xml:space="preserve">. </w:t>
      </w:r>
      <w:r w:rsidRPr="00C3672B">
        <w:t>Couvert de la poudre des chemins</w:t>
      </w:r>
      <w:r w:rsidR="00A01FD3" w:rsidRPr="00C3672B">
        <w:t xml:space="preserve">, </w:t>
      </w:r>
      <w:r w:rsidRPr="00C3672B">
        <w:t>encore sous le coup de sa chute</w:t>
      </w:r>
      <w:r w:rsidR="00A01FD3" w:rsidRPr="00C3672B">
        <w:t xml:space="preserve">, </w:t>
      </w:r>
      <w:r w:rsidRPr="00C3672B">
        <w:t>il était pâle</w:t>
      </w:r>
      <w:r w:rsidR="00A01FD3" w:rsidRPr="00C3672B">
        <w:t xml:space="preserve">, </w:t>
      </w:r>
      <w:r w:rsidRPr="00C3672B">
        <w:t>extraordinairement</w:t>
      </w:r>
      <w:r w:rsidR="00A01FD3" w:rsidRPr="00C3672B">
        <w:t xml:space="preserve">. </w:t>
      </w:r>
      <w:r w:rsidRPr="00C3672B">
        <w:t>Mais ses yeux brillaient</w:t>
      </w:r>
      <w:r w:rsidR="00A01FD3" w:rsidRPr="00C3672B">
        <w:t xml:space="preserve">, </w:t>
      </w:r>
      <w:r w:rsidRPr="00C3672B">
        <w:t>et on lui trouva l</w:t>
      </w:r>
      <w:r w:rsidR="00A01FD3" w:rsidRPr="00C3672B">
        <w:t>’</w:t>
      </w:r>
      <w:r w:rsidRPr="00C3672B">
        <w:t>air résolu</w:t>
      </w:r>
      <w:r w:rsidR="00A01FD3" w:rsidRPr="00C3672B">
        <w:t>.</w:t>
      </w:r>
    </w:p>
    <w:p w14:paraId="0C5B8E52" w14:textId="77777777" w:rsidR="00A01FD3" w:rsidRPr="00C3672B" w:rsidRDefault="00A13117" w:rsidP="00A13117">
      <w:pPr>
        <w:pStyle w:val="Taille-1Normal"/>
      </w:pPr>
      <w:r w:rsidRPr="00C3672B">
        <w:t>La duchesse douairière de Viarmes</w:t>
      </w:r>
      <w:r w:rsidR="00A01FD3" w:rsidRPr="00C3672B">
        <w:t xml:space="preserve">, </w:t>
      </w:r>
      <w:r w:rsidRPr="00C3672B">
        <w:t>tante du marquis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avait expédié de Paris le matin même pour remettre à son neveu des lettres d</w:t>
      </w:r>
      <w:r w:rsidR="00A01FD3" w:rsidRPr="00C3672B">
        <w:t>’</w:t>
      </w:r>
      <w:r w:rsidRPr="00C3672B">
        <w:t>importance</w:t>
      </w:r>
      <w:r w:rsidR="00A01FD3" w:rsidRPr="00C3672B">
        <w:t xml:space="preserve">. </w:t>
      </w:r>
      <w:r w:rsidRPr="00C3672B">
        <w:t>Et les ayant tirées de sa dalmatique sinople et azur à fasces d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couleurs des Viarmes</w:t>
      </w:r>
      <w:r w:rsidR="00A01FD3" w:rsidRPr="00C3672B">
        <w:t xml:space="preserve">, </w:t>
      </w:r>
      <w:r w:rsidRPr="00C3672B">
        <w:t>il les déposa sur le plateau d</w:t>
      </w:r>
      <w:r w:rsidR="00A01FD3" w:rsidRPr="00C3672B">
        <w:t>’</w:t>
      </w:r>
      <w:r w:rsidRPr="00C3672B">
        <w:t>argent</w:t>
      </w:r>
      <w:r w:rsidR="00A01FD3" w:rsidRPr="00C3672B">
        <w:t xml:space="preserve">, </w:t>
      </w:r>
      <w:r w:rsidRPr="00C3672B">
        <w:t xml:space="preserve">entre les mains de </w:t>
      </w:r>
      <w:r w:rsidR="00A01FD3" w:rsidRPr="00C3672B">
        <w:t>M. </w:t>
      </w:r>
      <w:r w:rsidRPr="00C3672B">
        <w:t>du Verger</w:t>
      </w:r>
      <w:r w:rsidR="00A01FD3" w:rsidRPr="00C3672B">
        <w:t>.</w:t>
      </w:r>
    </w:p>
    <w:p w14:paraId="2F6F9E95" w14:textId="77777777" w:rsidR="00A01FD3" w:rsidRPr="00C3672B" w:rsidRDefault="00A13117" w:rsidP="00A13117">
      <w:pPr>
        <w:pStyle w:val="Taille-1Normal"/>
      </w:pPr>
      <w:r w:rsidRPr="00C3672B">
        <w:t xml:space="preserve">Mais </w:t>
      </w:r>
      <w:r w:rsidR="00A01FD3" w:rsidRPr="00C3672B">
        <w:t>M. de </w:t>
      </w:r>
      <w:r w:rsidRPr="00C3672B">
        <w:t>Vauplassans fronça le sourcil</w:t>
      </w:r>
      <w:r w:rsidR="00A01FD3" w:rsidRPr="00C3672B">
        <w:t xml:space="preserve">. </w:t>
      </w:r>
      <w:r w:rsidRPr="00C3672B">
        <w:t>Les nouvelles qu</w:t>
      </w:r>
      <w:r w:rsidR="00A01FD3" w:rsidRPr="00C3672B">
        <w:t>’</w:t>
      </w:r>
      <w:r w:rsidRPr="00C3672B">
        <w:t>il lisait étaient graves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on allait s</w:t>
      </w:r>
      <w:r w:rsidR="00A01FD3" w:rsidRPr="00C3672B">
        <w:t>’</w:t>
      </w:r>
      <w:r w:rsidRPr="00C3672B">
        <w:t>entr</w:t>
      </w:r>
      <w:r w:rsidR="00A01FD3" w:rsidRPr="00C3672B">
        <w:t>’</w:t>
      </w:r>
      <w:r w:rsidRPr="00C3672B">
        <w:t>égorger comme il y avait quelques mois</w:t>
      </w:r>
      <w:r w:rsidR="00A01FD3" w:rsidRPr="00C3672B">
        <w:t xml:space="preserve">. </w:t>
      </w:r>
      <w:r w:rsidRPr="00C3672B">
        <w:t>Sa mère lui écrivait aussi et lui mandait la folie fu</w:t>
      </w:r>
      <w:r w:rsidRPr="00C3672B">
        <w:lastRenderedPageBreak/>
        <w:t>rieuse du Roy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obsession de la reine Catherine</w:t>
      </w:r>
      <w:r w:rsidR="00A01FD3" w:rsidRPr="00C3672B">
        <w:t xml:space="preserve">, </w:t>
      </w:r>
      <w:r w:rsidRPr="00C3672B">
        <w:t>la disgrâce du chancelier</w:t>
      </w:r>
      <w:r w:rsidR="00A01FD3" w:rsidRPr="00C3672B">
        <w:t xml:space="preserve">, </w:t>
      </w:r>
      <w:r w:rsidRPr="00C3672B">
        <w:t>la colère du peuple contre les protestants</w:t>
      </w:r>
      <w:r w:rsidR="00A01FD3" w:rsidRPr="00C3672B">
        <w:t xml:space="preserve">. </w:t>
      </w:r>
      <w:r w:rsidRPr="00C3672B">
        <w:t>La puissance des Guise ne faisait que croître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à cette heure</w:t>
      </w:r>
      <w:r w:rsidR="00A01FD3" w:rsidRPr="00C3672B">
        <w:t xml:space="preserve">, </w:t>
      </w:r>
      <w:r w:rsidRPr="00C3672B">
        <w:t>le prince de Condé et l</w:t>
      </w:r>
      <w:r w:rsidR="00A01FD3" w:rsidRPr="00C3672B">
        <w:t>’</w:t>
      </w:r>
      <w:r w:rsidRPr="00C3672B">
        <w:t>Amiral étaient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>arrêtés</w:t>
      </w:r>
      <w:r w:rsidR="00A01FD3" w:rsidRPr="00C3672B">
        <w:t xml:space="preserve">. </w:t>
      </w:r>
      <w:r w:rsidRPr="00C3672B">
        <w:t>Le libre exercice du culte réformé allait être suspendu</w:t>
      </w:r>
      <w:r w:rsidR="00A01FD3" w:rsidRPr="00C3672B">
        <w:t xml:space="preserve">. </w:t>
      </w:r>
      <w:r w:rsidRPr="00C3672B">
        <w:t>On s</w:t>
      </w:r>
      <w:r w:rsidR="00A01FD3" w:rsidRPr="00C3672B">
        <w:t>’</w:t>
      </w:r>
      <w:r w:rsidRPr="00C3672B">
        <w:t>assurerait partout des huguenots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excitation à Paris était grande</w:t>
      </w:r>
      <w:r w:rsidR="00A01FD3" w:rsidRPr="00C3672B">
        <w:t xml:space="preserve">, </w:t>
      </w:r>
      <w:r w:rsidRPr="00C3672B">
        <w:t>car on avait trouvé des Vierges brisées</w:t>
      </w:r>
      <w:r w:rsidR="00A01FD3" w:rsidRPr="00C3672B">
        <w:t xml:space="preserve">, </w:t>
      </w:r>
      <w:r w:rsidRPr="00C3672B">
        <w:t>traînées la nuit au ruisseau</w:t>
      </w:r>
      <w:r w:rsidR="00A01FD3" w:rsidRPr="00C3672B">
        <w:t xml:space="preserve">, </w:t>
      </w:r>
      <w:r w:rsidRPr="00C3672B">
        <w:t>et la populace se soulevait</w:t>
      </w:r>
      <w:r w:rsidR="00A01FD3" w:rsidRPr="00C3672B">
        <w:t xml:space="preserve">, </w:t>
      </w:r>
      <w:r w:rsidRPr="00C3672B">
        <w:t>poursuivant ceux de la Religion par les rues</w:t>
      </w:r>
      <w:r w:rsidR="00A01FD3" w:rsidRPr="00C3672B">
        <w:t xml:space="preserve">, </w:t>
      </w:r>
      <w:r w:rsidRPr="00C3672B">
        <w:t>dispersant les prêches</w:t>
      </w:r>
      <w:r w:rsidR="00A01FD3" w:rsidRPr="00C3672B">
        <w:t xml:space="preserve">. </w:t>
      </w:r>
      <w:r w:rsidRPr="00C3672B">
        <w:t>Les laquais des Guise dirigeaient sans doute le mouvement</w:t>
      </w:r>
      <w:r w:rsidR="00A01FD3" w:rsidRPr="00C3672B">
        <w:t xml:space="preserve">. </w:t>
      </w:r>
      <w:r w:rsidRPr="00C3672B">
        <w:t>La mère du marquis lui recommandait la prudence et surtout de fortifier son château</w:t>
      </w:r>
      <w:r w:rsidR="00A01FD3" w:rsidRPr="00C3672B">
        <w:t xml:space="preserve">, </w:t>
      </w:r>
      <w:r w:rsidRPr="00C3672B">
        <w:t>car on marcherait certainement sur Sancerre</w:t>
      </w:r>
      <w:r w:rsidR="00A01FD3" w:rsidRPr="00C3672B">
        <w:t xml:space="preserve">, </w:t>
      </w:r>
      <w:r w:rsidRPr="00C3672B">
        <w:t>et les mercenaires passeraient dans le pays</w:t>
      </w:r>
      <w:r w:rsidR="00A01FD3" w:rsidRPr="00C3672B">
        <w:t>.</w:t>
      </w:r>
    </w:p>
    <w:p w14:paraId="682375D8" w14:textId="77777777" w:rsidR="00A01FD3" w:rsidRPr="00C3672B" w:rsidRDefault="00A13117" w:rsidP="00A13117">
      <w:pPr>
        <w:pStyle w:val="Taille-1Normal"/>
      </w:pPr>
      <w:r w:rsidRPr="00C3672B">
        <w:t>Tous</w:t>
      </w:r>
      <w:r w:rsidR="00A01FD3" w:rsidRPr="00C3672B">
        <w:t xml:space="preserve">, </w:t>
      </w:r>
      <w:r w:rsidRPr="00C3672B">
        <w:t>en entendant ces choses</w:t>
      </w:r>
      <w:r w:rsidR="00A01FD3" w:rsidRPr="00C3672B">
        <w:t xml:space="preserve">, </w:t>
      </w:r>
      <w:r w:rsidRPr="00C3672B">
        <w:t>demeuraient muets</w:t>
      </w:r>
      <w:r w:rsidR="00A01FD3" w:rsidRPr="00C3672B">
        <w:t xml:space="preserve">, </w:t>
      </w:r>
      <w:r w:rsidRPr="00C3672B">
        <w:t>baissant le nez comme sous un coup de tonnerre</w:t>
      </w:r>
      <w:r w:rsidR="00A01FD3" w:rsidRPr="00C3672B">
        <w:t xml:space="preserve">. </w:t>
      </w:r>
      <w:r w:rsidRPr="00C3672B">
        <w:t>Et le courrier</w:t>
      </w:r>
      <w:r w:rsidR="00A01FD3" w:rsidRPr="00C3672B">
        <w:t xml:space="preserve">, </w:t>
      </w:r>
      <w:r w:rsidRPr="00C3672B">
        <w:t>ayant vidé un verre de Murano plein de vin gris que lui avait envoyé la marquise</w:t>
      </w:r>
      <w:r w:rsidR="00A01FD3" w:rsidRPr="00C3672B">
        <w:t xml:space="preserve">, </w:t>
      </w:r>
      <w:r w:rsidRPr="00C3672B">
        <w:t>demeurait comme hébété</w:t>
      </w:r>
      <w:r w:rsidR="00A01FD3" w:rsidRPr="00C3672B">
        <w:t xml:space="preserve">, </w:t>
      </w:r>
      <w:r w:rsidRPr="00C3672B">
        <w:t>recru de fatigue</w:t>
      </w:r>
      <w:r w:rsidR="00A01FD3" w:rsidRPr="00C3672B">
        <w:t xml:space="preserve">, </w:t>
      </w:r>
      <w:r w:rsidRPr="00C3672B">
        <w:t>la tête bourdonnante</w:t>
      </w:r>
      <w:r w:rsidR="00A01FD3" w:rsidRPr="00C3672B">
        <w:t xml:space="preserve">, </w:t>
      </w:r>
      <w:r w:rsidRPr="00C3672B">
        <w:t>faible de faim</w:t>
      </w:r>
      <w:r w:rsidR="00A01FD3" w:rsidRPr="00C3672B">
        <w:t xml:space="preserve">, </w:t>
      </w:r>
      <w:r w:rsidRPr="00C3672B">
        <w:t>les yeux éblouis par les mille feux des lumières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éclat des étoffes</w:t>
      </w:r>
      <w:r w:rsidR="00A01FD3" w:rsidRPr="00C3672B">
        <w:t xml:space="preserve">, </w:t>
      </w:r>
      <w:r w:rsidRPr="00C3672B">
        <w:t>la beauté des femmes</w:t>
      </w:r>
      <w:r w:rsidR="00A01FD3" w:rsidRPr="00C3672B">
        <w:t xml:space="preserve">. </w:t>
      </w:r>
      <w:r w:rsidRPr="00C3672B">
        <w:t>Il chancelait</w:t>
      </w:r>
      <w:r w:rsidR="00A01FD3" w:rsidRPr="00C3672B">
        <w:t xml:space="preserve">, </w:t>
      </w:r>
      <w:r w:rsidRPr="00C3672B">
        <w:t>et on l</w:t>
      </w:r>
      <w:r w:rsidR="00A01FD3" w:rsidRPr="00C3672B">
        <w:t>’</w:t>
      </w:r>
      <w:r w:rsidRPr="00C3672B">
        <w:t>emmena pour lui donner à souper</w:t>
      </w:r>
      <w:r w:rsidR="00A01FD3" w:rsidRPr="00C3672B">
        <w:t>.</w:t>
      </w:r>
    </w:p>
    <w:p w14:paraId="336CD6C1" w14:textId="77777777" w:rsidR="00A13117" w:rsidRPr="00C3672B" w:rsidRDefault="00A13117" w:rsidP="00A13117">
      <w:pPr>
        <w:pStyle w:val="Taille-1Normal"/>
      </w:pPr>
      <w:r w:rsidRPr="00C3672B">
        <w:t>Comme un fleuve qui rompt ses digues</w:t>
      </w:r>
      <w:r w:rsidR="00A01FD3" w:rsidRPr="00C3672B">
        <w:t xml:space="preserve">, </w:t>
      </w:r>
      <w:r w:rsidRPr="00C3672B">
        <w:t>la conversation s</w:t>
      </w:r>
      <w:r w:rsidR="00A01FD3" w:rsidRPr="00C3672B">
        <w:t>’</w:t>
      </w:r>
      <w:r w:rsidRPr="00C3672B">
        <w:t>engagea</w:t>
      </w:r>
      <w:r w:rsidR="00A01FD3" w:rsidRPr="00C3672B">
        <w:t xml:space="preserve">, </w:t>
      </w:r>
      <w:r w:rsidRPr="00C3672B">
        <w:t>tumultueuse</w:t>
      </w:r>
      <w:r w:rsidR="00A01FD3" w:rsidRPr="00C3672B">
        <w:t xml:space="preserve">. </w:t>
      </w:r>
      <w:r w:rsidRPr="00C3672B">
        <w:t>On ne devait point reprendre ce qu</w:t>
      </w:r>
      <w:r w:rsidR="00A01FD3" w:rsidRPr="00C3672B">
        <w:t>’</w:t>
      </w:r>
      <w:r w:rsidRPr="00C3672B">
        <w:t>on avait donné</w:t>
      </w:r>
      <w:r w:rsidR="00A01FD3" w:rsidRPr="00C3672B">
        <w:t xml:space="preserve">, </w:t>
      </w:r>
      <w:r w:rsidRPr="00C3672B">
        <w:t>disait le marquis</w:t>
      </w:r>
      <w:r w:rsidR="00A01FD3" w:rsidRPr="00C3672B">
        <w:t xml:space="preserve">, </w:t>
      </w:r>
      <w:r w:rsidRPr="00C3672B">
        <w:t>les édits étaient rendus</w:t>
      </w:r>
      <w:r w:rsidR="00A01FD3" w:rsidRPr="00C3672B">
        <w:t xml:space="preserve">, </w:t>
      </w:r>
      <w:r w:rsidRPr="00C3672B">
        <w:t>pourquoi les rapporter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?</w:t>
      </w:r>
    </w:p>
    <w:p w14:paraId="71778A8B" w14:textId="77777777" w:rsidR="00A01FD3" w:rsidRPr="00C3672B" w:rsidRDefault="00A13117" w:rsidP="00A13117">
      <w:pPr>
        <w:pStyle w:val="Taille-1Normal"/>
      </w:pPr>
      <w:r w:rsidRPr="00C3672B">
        <w:t>Mais les huguenots avaient manqué de modération</w:t>
      </w:r>
      <w:r w:rsidR="00A01FD3" w:rsidRPr="00C3672B">
        <w:t xml:space="preserve">, </w:t>
      </w:r>
      <w:r w:rsidRPr="00C3672B">
        <w:t>opinait un autre</w:t>
      </w:r>
      <w:r w:rsidR="00A01FD3" w:rsidRPr="00C3672B">
        <w:t>, M. de </w:t>
      </w:r>
      <w:r w:rsidRPr="00C3672B">
        <w:t>Frontenac</w:t>
      </w:r>
      <w:r w:rsidR="00A01FD3" w:rsidRPr="00C3672B">
        <w:t xml:space="preserve">, </w:t>
      </w:r>
      <w:r w:rsidRPr="00C3672B">
        <w:t>catholique peu endurant</w:t>
      </w:r>
      <w:r w:rsidR="00A01FD3" w:rsidRPr="00C3672B">
        <w:t xml:space="preserve">. </w:t>
      </w:r>
      <w:r w:rsidRPr="00C3672B">
        <w:t>Leurs dégâts dans les églises exaspéraient le peuple</w:t>
      </w:r>
      <w:r w:rsidR="00A01FD3" w:rsidRPr="00C3672B">
        <w:t xml:space="preserve">. </w:t>
      </w:r>
      <w:r w:rsidRPr="00C3672B">
        <w:t>Et le petit de Bellegarde</w:t>
      </w:r>
      <w:r w:rsidR="00A01FD3" w:rsidRPr="00C3672B">
        <w:t xml:space="preserve">, </w:t>
      </w:r>
      <w:r w:rsidRPr="00C3672B">
        <w:t>tout en s</w:t>
      </w:r>
      <w:r w:rsidR="00A01FD3" w:rsidRPr="00C3672B">
        <w:t>’</w:t>
      </w:r>
      <w:r w:rsidRPr="00C3672B">
        <w:t xml:space="preserve">excusant auprès de </w:t>
      </w:r>
      <w:r w:rsidR="00A01FD3" w:rsidRPr="00C3672B">
        <w:t>M. de </w:t>
      </w:r>
      <w:r w:rsidRPr="00C3672B">
        <w:t>Collangis</w:t>
      </w:r>
      <w:r w:rsidR="00A01FD3" w:rsidRPr="00C3672B">
        <w:t xml:space="preserve">, </w:t>
      </w:r>
      <w:r w:rsidRPr="00C3672B">
        <w:t>déclara que les réformés avaient besoin d</w:t>
      </w:r>
      <w:r w:rsidR="00A01FD3" w:rsidRPr="00C3672B">
        <w:t>’</w:t>
      </w:r>
      <w:r w:rsidRPr="00C3672B">
        <w:t>une leçon</w:t>
      </w:r>
      <w:r w:rsidR="00A01FD3" w:rsidRPr="00C3672B">
        <w:t>.</w:t>
      </w:r>
    </w:p>
    <w:p w14:paraId="120AEDEF" w14:textId="77777777" w:rsidR="00A01FD3" w:rsidRPr="00C3672B" w:rsidRDefault="00A13117" w:rsidP="00A13117">
      <w:pPr>
        <w:pStyle w:val="Taille-1Normal"/>
      </w:pPr>
      <w:r w:rsidRPr="00C3672B">
        <w:t>Il fut généralement blâmé</w:t>
      </w:r>
      <w:r w:rsidR="00A01FD3" w:rsidRPr="00C3672B">
        <w:t xml:space="preserve">. </w:t>
      </w:r>
      <w:r w:rsidRPr="00C3672B">
        <w:t>Et l</w:t>
      </w:r>
      <w:r w:rsidR="00A01FD3" w:rsidRPr="00C3672B">
        <w:t>’</w:t>
      </w:r>
      <w:r w:rsidRPr="00C3672B">
        <w:t>on tomba d</w:t>
      </w:r>
      <w:r w:rsidR="00A01FD3" w:rsidRPr="00C3672B">
        <w:t>’</w:t>
      </w:r>
      <w:r w:rsidRPr="00C3672B">
        <w:t>accord pour flétrir les manœuvres des Guise</w:t>
      </w:r>
      <w:r w:rsidR="00A01FD3" w:rsidRPr="00C3672B">
        <w:t xml:space="preserve">, </w:t>
      </w:r>
      <w:r w:rsidRPr="00C3672B">
        <w:t>la faiblesse de Rome vis-à-vis de l</w:t>
      </w:r>
      <w:r w:rsidR="00A01FD3" w:rsidRPr="00C3672B">
        <w:t>’</w:t>
      </w:r>
      <w:r w:rsidRPr="00C3672B">
        <w:t>Espagne</w:t>
      </w:r>
      <w:r w:rsidR="00A01FD3" w:rsidRPr="00C3672B">
        <w:t>.</w:t>
      </w:r>
    </w:p>
    <w:p w14:paraId="4856B1F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</w:t>
      </w:r>
      <w:r w:rsidRPr="00C3672B">
        <w:t>’</w:t>
      </w:r>
      <w:r w:rsidR="00A13117" w:rsidRPr="00C3672B">
        <w:t>est l</w:t>
      </w:r>
      <w:r w:rsidRPr="00C3672B">
        <w:t>’</w:t>
      </w:r>
      <w:r w:rsidR="00A13117" w:rsidRPr="00C3672B">
        <w:t xml:space="preserve">or du roi </w:t>
      </w:r>
      <w:r w:rsidRPr="00C3672B">
        <w:t>Philippe II</w:t>
      </w:r>
      <w:r w:rsidR="00A13117" w:rsidRPr="00C3672B">
        <w:t xml:space="preserve"> qui agit seul</w:t>
      </w:r>
      <w:r w:rsidRPr="00C3672B">
        <w:t xml:space="preserve">, </w:t>
      </w:r>
      <w:r w:rsidR="00A13117" w:rsidRPr="00C3672B">
        <w:t>pour nous mieux diviser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0F6C0F3" w14:textId="77777777" w:rsidR="00A01FD3" w:rsidRPr="00C3672B" w:rsidRDefault="00A13117" w:rsidP="00A13117">
      <w:pPr>
        <w:pStyle w:val="Taille-1Normal"/>
      </w:pPr>
      <w:r w:rsidRPr="00C3672B">
        <w:lastRenderedPageBreak/>
        <w:t xml:space="preserve">Cette parole de </w:t>
      </w:r>
      <w:r w:rsidR="00A01FD3" w:rsidRPr="00C3672B">
        <w:t>M. de </w:t>
      </w:r>
      <w:r w:rsidRPr="00C3672B">
        <w:t>Morguen parut au marquis la véritable expression de la sagesse</w:t>
      </w:r>
      <w:r w:rsidR="00A01FD3" w:rsidRPr="00C3672B">
        <w:t xml:space="preserve">. </w:t>
      </w:r>
      <w:r w:rsidRPr="00C3672B">
        <w:t>Nicolas demanda</w:t>
      </w:r>
      <w:r w:rsidR="00A01FD3" w:rsidRPr="00C3672B">
        <w:t xml:space="preserve">, </w:t>
      </w:r>
      <w:r w:rsidRPr="00C3672B">
        <w:t>avec réserve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il pouvait avertir de tout cela son ami de Gardefort</w:t>
      </w:r>
      <w:r w:rsidR="00A01FD3" w:rsidRPr="00C3672B">
        <w:t xml:space="preserve">, </w:t>
      </w:r>
      <w:r w:rsidRPr="00C3672B">
        <w:t>et comme le marquis l</w:t>
      </w:r>
      <w:r w:rsidR="00A01FD3" w:rsidRPr="00C3672B">
        <w:t>’</w:t>
      </w:r>
      <w:r w:rsidRPr="00C3672B">
        <w:t>en priait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en fut aussitôt</w:t>
      </w:r>
      <w:r w:rsidR="00A01FD3" w:rsidRPr="00C3672B">
        <w:t xml:space="preserve">, </w:t>
      </w:r>
      <w:r w:rsidRPr="00C3672B">
        <w:t>malgré l</w:t>
      </w:r>
      <w:r w:rsidR="00A01FD3" w:rsidRPr="00C3672B">
        <w:t>’</w:t>
      </w:r>
      <w:r w:rsidRPr="00C3672B">
        <w:t>heure avancée de minuit</w:t>
      </w:r>
      <w:r w:rsidR="00A01FD3" w:rsidRPr="00C3672B">
        <w:t xml:space="preserve">, </w:t>
      </w:r>
      <w:r w:rsidRPr="00C3672B">
        <w:t>pour gagner le château du bonhomme</w:t>
      </w:r>
      <w:r w:rsidR="00A01FD3" w:rsidRPr="00C3672B">
        <w:t xml:space="preserve">. </w:t>
      </w:r>
      <w:r w:rsidRPr="00C3672B">
        <w:t>De Morguen s</w:t>
      </w:r>
      <w:r w:rsidR="00A01FD3" w:rsidRPr="00C3672B">
        <w:t>’</w:t>
      </w:r>
      <w:r w:rsidRPr="00C3672B">
        <w:t>offrit à l</w:t>
      </w:r>
      <w:r w:rsidR="00A01FD3" w:rsidRPr="00C3672B">
        <w:t>’</w:t>
      </w:r>
      <w:r w:rsidRPr="00C3672B">
        <w:t>accompagner</w:t>
      </w:r>
      <w:r w:rsidR="00A01FD3" w:rsidRPr="00C3672B">
        <w:t xml:space="preserve">, </w:t>
      </w:r>
      <w:r w:rsidRPr="00C3672B">
        <w:t>et le marquis leur proposait des hommes armés de pistolets</w:t>
      </w:r>
      <w:r w:rsidR="00A01FD3" w:rsidRPr="00C3672B">
        <w:t xml:space="preserve">, </w:t>
      </w:r>
      <w:r w:rsidRPr="00C3672B">
        <w:t>car le pays n</w:t>
      </w:r>
      <w:r w:rsidR="00A01FD3" w:rsidRPr="00C3672B">
        <w:t>’</w:t>
      </w:r>
      <w:r w:rsidRPr="00C3672B">
        <w:t>était pas sûr</w:t>
      </w:r>
      <w:r w:rsidR="00A01FD3" w:rsidRPr="00C3672B">
        <w:t xml:space="preserve">. </w:t>
      </w:r>
      <w:r w:rsidRPr="00C3672B">
        <w:t>Mais ils partirent tous deux</w:t>
      </w:r>
      <w:r w:rsidR="00A01FD3" w:rsidRPr="00C3672B">
        <w:t xml:space="preserve">, </w:t>
      </w:r>
      <w:r w:rsidRPr="00C3672B">
        <w:t>en hâte</w:t>
      </w:r>
      <w:r w:rsidR="00A01FD3" w:rsidRPr="00C3672B">
        <w:t xml:space="preserve">, </w:t>
      </w:r>
      <w:r w:rsidRPr="00C3672B">
        <w:t>dès qu</w:t>
      </w:r>
      <w:r w:rsidR="00A01FD3" w:rsidRPr="00C3672B">
        <w:t>’</w:t>
      </w:r>
      <w:r w:rsidRPr="00C3672B">
        <w:t>on eut sellé leurs chevaux</w:t>
      </w:r>
      <w:r w:rsidR="00A01FD3" w:rsidRPr="00C3672B">
        <w:t xml:space="preserve">, </w:t>
      </w:r>
      <w:r w:rsidRPr="00C3672B">
        <w:t>disant qu</w:t>
      </w:r>
      <w:r w:rsidR="00A01FD3" w:rsidRPr="00C3672B">
        <w:t>’</w:t>
      </w:r>
      <w:r w:rsidRPr="00C3672B">
        <w:t>il importait peu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ils avaient leurs épées</w:t>
      </w:r>
      <w:r w:rsidR="00A01FD3" w:rsidRPr="00C3672B">
        <w:t>.</w:t>
      </w:r>
    </w:p>
    <w:p w14:paraId="55551127" w14:textId="77777777" w:rsidR="00A01FD3" w:rsidRPr="00C3672B" w:rsidRDefault="00A13117" w:rsidP="00A13117">
      <w:pPr>
        <w:pStyle w:val="Taille-1Normal"/>
      </w:pPr>
      <w:r w:rsidRPr="00C3672B">
        <w:t>Après leur départ</w:t>
      </w:r>
      <w:r w:rsidR="00A01FD3" w:rsidRPr="00C3672B">
        <w:t xml:space="preserve">, </w:t>
      </w:r>
      <w:r w:rsidRPr="00C3672B">
        <w:t>le père Anselme se répandit en invectives contre les huguenots</w:t>
      </w:r>
      <w:r w:rsidR="00A01FD3" w:rsidRPr="00C3672B">
        <w:t xml:space="preserve">. </w:t>
      </w:r>
      <w:r w:rsidRPr="00C3672B">
        <w:t>Mais le marquis</w:t>
      </w:r>
      <w:r w:rsidR="00A01FD3" w:rsidRPr="00C3672B">
        <w:t xml:space="preserve">, </w:t>
      </w:r>
      <w:r w:rsidRPr="00C3672B">
        <w:t>impatienté</w:t>
      </w:r>
      <w:r w:rsidR="00A01FD3" w:rsidRPr="00C3672B">
        <w:t xml:space="preserve">, </w:t>
      </w:r>
      <w:r w:rsidRPr="00C3672B">
        <w:t>lui reprocha de répéter ses sermons de l</w:t>
      </w:r>
      <w:r w:rsidR="00A01FD3" w:rsidRPr="00C3672B">
        <w:t>’</w:t>
      </w:r>
      <w:r w:rsidRPr="00C3672B">
        <w:t>an passé</w:t>
      </w:r>
      <w:r w:rsidR="00A01FD3" w:rsidRPr="00C3672B">
        <w:t xml:space="preserve">. </w:t>
      </w:r>
      <w:r w:rsidRPr="00C3672B">
        <w:t>Tout en chérissant peu les protestants</w:t>
      </w:r>
      <w:r w:rsidR="00A01FD3" w:rsidRPr="00C3672B">
        <w:t xml:space="preserve">, </w:t>
      </w:r>
      <w:r w:rsidRPr="00C3672B">
        <w:t>il voyait croître avec chagrin le pouvoir démesuré des Lorrains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un sentiment de tristesse le gagnait</w:t>
      </w:r>
      <w:r w:rsidR="00A01FD3" w:rsidRPr="00C3672B">
        <w:t xml:space="preserve">, </w:t>
      </w:r>
      <w:r w:rsidRPr="00C3672B">
        <w:t>et il s</w:t>
      </w:r>
      <w:r w:rsidR="00A01FD3" w:rsidRPr="00C3672B">
        <w:rPr>
          <w:rFonts w:cs="Amasis30"/>
        </w:rPr>
        <w:t>’</w:t>
      </w:r>
      <w:r w:rsidRPr="00C3672B">
        <w:t>en fut se coucher</w:t>
      </w:r>
      <w:r w:rsidR="00A01FD3" w:rsidRPr="00C3672B">
        <w:t xml:space="preserve">, </w:t>
      </w:r>
      <w:r w:rsidRPr="00C3672B">
        <w:t>laissant le chapelain en t</w:t>
      </w:r>
      <w:r w:rsidRPr="00C3672B">
        <w:rPr>
          <w:rFonts w:cs="Amasis30"/>
        </w:rPr>
        <w:t>ê</w:t>
      </w:r>
      <w:r w:rsidRPr="00C3672B">
        <w:t>te-</w:t>
      </w:r>
      <w:r w:rsidRPr="00C3672B">
        <w:rPr>
          <w:rFonts w:cs="Amasis30"/>
        </w:rPr>
        <w:t>à</w:t>
      </w:r>
      <w:r w:rsidRPr="00C3672B">
        <w:t>-t</w:t>
      </w:r>
      <w:r w:rsidRPr="00C3672B">
        <w:rPr>
          <w:rFonts w:cs="Amasis30"/>
        </w:rPr>
        <w:t>ê</w:t>
      </w:r>
      <w:r w:rsidRPr="00C3672B">
        <w:t xml:space="preserve">te avec </w:t>
      </w:r>
      <w:r w:rsidR="00A01FD3" w:rsidRPr="00C3672B">
        <w:t>M. de </w:t>
      </w:r>
      <w:r w:rsidRPr="00C3672B">
        <w:t>la Motte d</w:t>
      </w:r>
      <w:r w:rsidR="00A01FD3" w:rsidRPr="00C3672B">
        <w:rPr>
          <w:rFonts w:cs="Amasis30"/>
        </w:rPr>
        <w:t>’</w:t>
      </w:r>
      <w:r w:rsidRPr="00C3672B">
        <w:t>Aisy</w:t>
      </w:r>
      <w:r w:rsidR="00A01FD3" w:rsidRPr="00C3672B">
        <w:t xml:space="preserve">, </w:t>
      </w:r>
      <w:r w:rsidRPr="00C3672B">
        <w:t>qui dormait sur sa chaise avec sa fourchette entre ses dents</w:t>
      </w:r>
      <w:r w:rsidR="00A01FD3" w:rsidRPr="00C3672B">
        <w:t>.</w:t>
      </w:r>
    </w:p>
    <w:p w14:paraId="3B7FEE11" w14:textId="77777777" w:rsidR="007314CA" w:rsidRPr="00C3672B" w:rsidRDefault="007314CA" w:rsidP="00A01FD3">
      <w:pPr>
        <w:pStyle w:val="Titre2"/>
      </w:pPr>
      <w:bookmarkStart w:id="5" w:name="_Toc192940195"/>
      <w:r w:rsidRPr="00C3672B">
        <w:lastRenderedPageBreak/>
        <w:t>V</w:t>
      </w:r>
      <w:bookmarkEnd w:id="5"/>
    </w:p>
    <w:p w14:paraId="35DCE768" w14:textId="77777777" w:rsidR="00A01FD3" w:rsidRPr="00C3672B" w:rsidRDefault="00A13117" w:rsidP="00A13117">
      <w:pPr>
        <w:pStyle w:val="Taille-1Normal"/>
      </w:pPr>
      <w:r w:rsidRPr="00C3672B">
        <w:t>Nicolas</w:t>
      </w:r>
      <w:r w:rsidR="00A01FD3" w:rsidRPr="00C3672B">
        <w:t xml:space="preserve">, </w:t>
      </w:r>
      <w:r w:rsidRPr="00C3672B">
        <w:t>qui était un homme patient</w:t>
      </w:r>
      <w:r w:rsidR="00A01FD3" w:rsidRPr="00C3672B">
        <w:t xml:space="preserve">, </w:t>
      </w:r>
      <w:r w:rsidRPr="00C3672B">
        <w:t>heurta pendant une bonne heure à la porte du pont avant que ceux du château de Gardefort se décidassent à ouvrir</w:t>
      </w:r>
      <w:r w:rsidR="00A01FD3" w:rsidRPr="00C3672B">
        <w:t xml:space="preserve">. </w:t>
      </w:r>
      <w:r w:rsidRPr="00C3672B">
        <w:t>Enfin</w:t>
      </w:r>
      <w:r w:rsidR="00A01FD3" w:rsidRPr="00C3672B">
        <w:t xml:space="preserve">, </w:t>
      </w:r>
      <w:r w:rsidRPr="00C3672B">
        <w:t>au jour</w:t>
      </w:r>
      <w:r w:rsidR="00A01FD3" w:rsidRPr="00C3672B">
        <w:t xml:space="preserve">, </w:t>
      </w:r>
      <w:r w:rsidRPr="00C3672B">
        <w:t>les deux gentilshommes purent entrer</w:t>
      </w:r>
      <w:r w:rsidR="00A01FD3" w:rsidRPr="00C3672B">
        <w:t>.</w:t>
      </w:r>
    </w:p>
    <w:p w14:paraId="76A64377" w14:textId="77777777" w:rsidR="00A01FD3" w:rsidRPr="00C3672B" w:rsidRDefault="00A13117" w:rsidP="00A13117">
      <w:pPr>
        <w:pStyle w:val="Taille-1Normal"/>
      </w:pPr>
      <w:r w:rsidRPr="00C3672B">
        <w:t>Ce n</w:t>
      </w:r>
      <w:r w:rsidR="00A01FD3" w:rsidRPr="00C3672B">
        <w:t>’</w:t>
      </w:r>
      <w:r w:rsidRPr="00C3672B">
        <w:t>étaient pas les nouvelles de guerre qui inquiétaient le vieux baron</w:t>
      </w:r>
      <w:r w:rsidR="00A01FD3" w:rsidRPr="00C3672B">
        <w:t xml:space="preserve">, </w:t>
      </w:r>
      <w:r w:rsidRPr="00C3672B">
        <w:t>mais bien l</w:t>
      </w:r>
      <w:r w:rsidR="00A01FD3" w:rsidRPr="00C3672B">
        <w:t>’</w:t>
      </w:r>
      <w:r w:rsidRPr="00C3672B">
        <w:t>histoire de sa fille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est de cela qu</w:t>
      </w:r>
      <w:r w:rsidR="00A01FD3" w:rsidRPr="00C3672B">
        <w:t>’</w:t>
      </w:r>
      <w:r w:rsidRPr="00C3672B">
        <w:t>il parla tout de suite</w:t>
      </w:r>
      <w:r w:rsidR="00A01FD3" w:rsidRPr="00C3672B">
        <w:t xml:space="preserve">. </w:t>
      </w:r>
      <w:r w:rsidRPr="00C3672B">
        <w:t>Un pareil scandale était fait pour déshonorer une maison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! </w:t>
      </w:r>
      <w:r w:rsidRPr="00C3672B">
        <w:t>Qu</w:t>
      </w:r>
      <w:r w:rsidR="00A01FD3" w:rsidRPr="00C3672B">
        <w:rPr>
          <w:rFonts w:cs="Amasis30"/>
        </w:rPr>
        <w:t>’</w:t>
      </w:r>
      <w:r w:rsidRPr="00C3672B">
        <w:t xml:space="preserve">allait dire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</w:t>
      </w:r>
      <w:r w:rsidRPr="00C3672B">
        <w:t>Renée de Ferrare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Et</w:t>
      </w:r>
      <w:r w:rsidR="00A01FD3" w:rsidRPr="00C3672B">
        <w:t xml:space="preserve">, </w:t>
      </w:r>
      <w:r w:rsidRPr="00C3672B">
        <w:t xml:space="preserve">sans faire grande attention </w:t>
      </w:r>
      <w:r w:rsidRPr="00C3672B">
        <w:rPr>
          <w:rFonts w:cs="Amasis30"/>
        </w:rPr>
        <w:t>à</w:t>
      </w:r>
      <w:r w:rsidR="00B96479">
        <w:rPr>
          <w:rFonts w:cs="Amasis30"/>
        </w:rPr>
        <w:t xml:space="preserve"> </w:t>
      </w:r>
      <w:r w:rsidR="00A01FD3" w:rsidRPr="00C3672B">
        <w:t>M. de </w:t>
      </w:r>
      <w:proofErr w:type="spellStart"/>
      <w:r w:rsidRPr="00C3672B">
        <w:t>Morguen</w:t>
      </w:r>
      <w:proofErr w:type="spellEnd"/>
      <w:r w:rsidR="00A01FD3" w:rsidRPr="00C3672B">
        <w:t xml:space="preserve">, </w:t>
      </w:r>
      <w:r w:rsidRPr="00C3672B">
        <w:t>de Gardefort arpentait la salle basse en secouant le grand Nicolas qu</w:t>
      </w:r>
      <w:r w:rsidR="00A01FD3" w:rsidRPr="00C3672B">
        <w:rPr>
          <w:rFonts w:cs="Amasis30"/>
        </w:rPr>
        <w:t>’</w:t>
      </w:r>
      <w:r w:rsidRPr="00C3672B">
        <w:t>il tenait serr</w:t>
      </w:r>
      <w:r w:rsidRPr="00C3672B">
        <w:rPr>
          <w:rFonts w:cs="Amasis30"/>
        </w:rPr>
        <w:t>é</w:t>
      </w:r>
      <w:r w:rsidRPr="00C3672B">
        <w:t xml:space="preserve"> par un bras</w:t>
      </w:r>
      <w:r w:rsidR="00A01FD3" w:rsidRPr="00C3672B">
        <w:t>.</w:t>
      </w:r>
    </w:p>
    <w:p w14:paraId="63771F65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Quelle incartade</w:t>
      </w:r>
      <w:r w:rsidRPr="00C3672B">
        <w:t xml:space="preserve">, </w:t>
      </w:r>
      <w:r w:rsidR="00A13117" w:rsidRPr="00C3672B">
        <w:t>mon brave ami</w:t>
      </w:r>
      <w:r w:rsidR="00224814" w:rsidRPr="00C3672B">
        <w:rPr>
          <w:rFonts w:ascii="Times New Roman" w:hAnsi="Times New Roman"/>
        </w:rPr>
        <w:t> </w:t>
      </w:r>
      <w:r w:rsidRPr="00C3672B">
        <w:t>!…</w:t>
      </w:r>
      <w:r w:rsidR="00A13117" w:rsidRPr="00C3672B">
        <w:t>Voil</w:t>
      </w:r>
      <w:r w:rsidR="00A13117" w:rsidRPr="00C3672B">
        <w:rPr>
          <w:rFonts w:cs="Amasis30"/>
        </w:rPr>
        <w:t>à</w:t>
      </w:r>
      <w:r w:rsidR="00A13117" w:rsidRPr="00C3672B">
        <w:t xml:space="preserve"> une fille perdue</w:t>
      </w:r>
      <w:r w:rsidRPr="00C3672B">
        <w:t xml:space="preserve">, </w:t>
      </w:r>
      <w:r w:rsidR="00A13117" w:rsidRPr="00C3672B">
        <w:t xml:space="preserve">et je ne sais qui me tient de la faire </w:t>
      </w:r>
      <w:r w:rsidR="00A13117" w:rsidRPr="00C3672B">
        <w:rPr>
          <w:rFonts w:cs="Amasis30"/>
        </w:rPr>
        <w:t>à</w:t>
      </w:r>
      <w:r w:rsidR="00A13117" w:rsidRPr="00C3672B">
        <w:t xml:space="preserve"> tout jamais murer dans sa chambre</w:t>
      </w:r>
      <w:r w:rsidR="00224814" w:rsidRPr="00C3672B">
        <w:rPr>
          <w:rFonts w:ascii="Times New Roman" w:hAnsi="Times New Roman"/>
        </w:rPr>
        <w:t> </w:t>
      </w:r>
      <w:r w:rsidRPr="00C3672B">
        <w:t>!…</w:t>
      </w:r>
      <w:r w:rsidR="00A13117" w:rsidRPr="00C3672B">
        <w:t>Comment trouver maintenant un galant homme qui consente</w:t>
      </w:r>
      <w:r w:rsidR="00224814" w:rsidRPr="00C3672B">
        <w:rPr>
          <w:rFonts w:ascii="Times New Roman" w:hAnsi="Times New Roman"/>
        </w:rPr>
        <w:t> </w:t>
      </w:r>
      <w:r w:rsidRPr="00C3672B">
        <w:t>?…</w:t>
      </w:r>
    </w:p>
    <w:p w14:paraId="6BFC4692" w14:textId="77777777" w:rsidR="00A01FD3" w:rsidRPr="00C3672B" w:rsidRDefault="00A13117" w:rsidP="00A13117">
      <w:pPr>
        <w:pStyle w:val="Taille-1Normal"/>
      </w:pPr>
      <w:r w:rsidRPr="00C3672B">
        <w:t>Ici Nicolas voulut parler</w:t>
      </w:r>
      <w:r w:rsidR="00A01FD3" w:rsidRPr="00C3672B">
        <w:t xml:space="preserve">, </w:t>
      </w:r>
      <w:r w:rsidRPr="00C3672B">
        <w:t>mais le père</w:t>
      </w:r>
      <w:r w:rsidR="00A01FD3" w:rsidRPr="00C3672B">
        <w:t xml:space="preserve">, </w:t>
      </w:r>
      <w:r w:rsidRPr="00C3672B">
        <w:t>furieux</w:t>
      </w:r>
      <w:r w:rsidR="00A01FD3" w:rsidRPr="00C3672B">
        <w:t xml:space="preserve">, </w:t>
      </w:r>
      <w:r w:rsidRPr="00C3672B">
        <w:t>criait plus haut que lui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82C49E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Elle est déshonorée</w:t>
      </w:r>
      <w:r w:rsidRPr="00C3672B">
        <w:t xml:space="preserve">, </w:t>
      </w:r>
      <w:r w:rsidR="00A13117" w:rsidRPr="00C3672B">
        <w:t>vous dis-je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Mon nom sera la fable du pays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61CB86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Mais</w:t>
      </w:r>
      <w:r w:rsidRPr="00C3672B">
        <w:t xml:space="preserve">, </w:t>
      </w:r>
      <w:r w:rsidR="00A13117" w:rsidRPr="00C3672B">
        <w:t>en somme</w:t>
      </w:r>
      <w:r w:rsidRPr="00C3672B">
        <w:t xml:space="preserve">, </w:t>
      </w:r>
      <w:r w:rsidR="00A13117" w:rsidRPr="00C3672B">
        <w:t>put enfin interrompre Nicolas</w:t>
      </w:r>
      <w:r w:rsidRPr="00C3672B">
        <w:t xml:space="preserve">, </w:t>
      </w:r>
      <w:r w:rsidR="00A13117" w:rsidRPr="00C3672B">
        <w:t>je ne vois pas le mal qu</w:t>
      </w:r>
      <w:r w:rsidRPr="00C3672B">
        <w:t>’</w:t>
      </w:r>
      <w:r w:rsidR="00A13117" w:rsidRPr="00C3672B">
        <w:t>a fait cette fillette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il n</w:t>
      </w:r>
      <w:r w:rsidRPr="00C3672B">
        <w:rPr>
          <w:rFonts w:cs="Amasis30"/>
        </w:rPr>
        <w:t>’</w:t>
      </w:r>
      <w:r w:rsidR="00A13117" w:rsidRPr="00C3672B">
        <w:t xml:space="preserve">y a pas </w:t>
      </w:r>
      <w:r w:rsidR="002B63AA" w:rsidRPr="00C3672B">
        <w:t>l</w:t>
      </w:r>
      <w:r w:rsidR="002B63AA" w:rsidRPr="00C3672B">
        <w:rPr>
          <w:rFonts w:cs="Amasis30"/>
        </w:rPr>
        <w:t>à</w:t>
      </w:r>
      <w:r w:rsidR="002B63AA" w:rsidRPr="00C3672B">
        <w:t>-dedans</w:t>
      </w:r>
      <w:r w:rsidR="00A13117" w:rsidRPr="00C3672B">
        <w:t xml:space="preserve"> de quoi fouetter un page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6DA2C50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Vous en parlez à votre aise</w:t>
      </w:r>
      <w:r w:rsidRPr="00C3672B">
        <w:t xml:space="preserve">, </w:t>
      </w:r>
      <w:r w:rsidR="00A13117" w:rsidRPr="00C3672B">
        <w:t>vraiment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 xml:space="preserve">Si vous </w:t>
      </w:r>
      <w:r w:rsidR="00A13117" w:rsidRPr="00C3672B">
        <w:rPr>
          <w:rFonts w:cs="Amasis30"/>
        </w:rPr>
        <w:t>é</w:t>
      </w:r>
      <w:r w:rsidR="00A13117" w:rsidRPr="00C3672B">
        <w:t>tiez p</w:t>
      </w:r>
      <w:r w:rsidR="00A13117" w:rsidRPr="00C3672B">
        <w:rPr>
          <w:rFonts w:cs="Amasis30"/>
        </w:rPr>
        <w:t>è</w:t>
      </w:r>
      <w:r w:rsidR="00A13117" w:rsidRPr="00C3672B">
        <w:t>re de famille</w:t>
      </w:r>
      <w:r w:rsidRPr="00C3672B">
        <w:rPr>
          <w:rFonts w:cs="Amasis30"/>
        </w:rPr>
        <w:t>…</w:t>
      </w:r>
    </w:p>
    <w:p w14:paraId="2AE2F96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Mais vous la marierez quand vous voudrez</w:t>
      </w:r>
      <w:r w:rsidRPr="00C3672B">
        <w:t xml:space="preserve">, </w:t>
      </w:r>
      <w:r w:rsidR="00A13117" w:rsidRPr="00C3672B">
        <w:t>votre fille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087373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Jamais</w:t>
      </w:r>
      <w:r w:rsidRPr="00C3672B">
        <w:t xml:space="preserve">, </w:t>
      </w:r>
      <w:r w:rsidR="00A13117" w:rsidRPr="00C3672B">
        <w:t>vous dis-je</w:t>
      </w:r>
      <w:r w:rsidRPr="00C3672B">
        <w:t xml:space="preserve">, </w:t>
      </w:r>
      <w:r w:rsidR="00A13117" w:rsidRPr="00C3672B">
        <w:t>un homme d</w:t>
      </w:r>
      <w:r w:rsidRPr="00C3672B">
        <w:t>’</w:t>
      </w:r>
      <w:r w:rsidR="00A13117" w:rsidRPr="00C3672B">
        <w:t>honneur du parti ne voudra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en fais la gageure</w:t>
      </w:r>
      <w:r w:rsidRPr="00C3672B">
        <w:t xml:space="preserve">, </w:t>
      </w:r>
      <w:r w:rsidR="00A13117" w:rsidRPr="00C3672B">
        <w:t>épouser une fille qui</w:t>
      </w:r>
      <w:r w:rsidRPr="00C3672B">
        <w:t>…</w:t>
      </w:r>
    </w:p>
    <w:p w14:paraId="3E5D2AEB" w14:textId="5485D332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Je la tiens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votre gageure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intervint de Morguen</w:t>
      </w:r>
      <w:r w:rsidRPr="00C3672B">
        <w:t xml:space="preserve">. </w:t>
      </w:r>
      <w:r w:rsidR="00A13117" w:rsidRPr="00C3672B">
        <w:t>Je ne suis point de la Religion</w:t>
      </w:r>
      <w:r w:rsidRPr="00C3672B">
        <w:t xml:space="preserve">, </w:t>
      </w:r>
      <w:r w:rsidR="00A13117" w:rsidRPr="00C3672B">
        <w:t>il est vrai</w:t>
      </w:r>
      <w:r w:rsidRPr="00C3672B">
        <w:t xml:space="preserve">, </w:t>
      </w:r>
      <w:r w:rsidR="00A13117" w:rsidRPr="00C3672B">
        <w:t>mais je ne demande qu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à</w:t>
      </w:r>
      <w:r w:rsidR="00A141A5">
        <w:rPr>
          <w:rFonts w:cs="Amasis30"/>
        </w:rPr>
        <w:t xml:space="preserve"> </w:t>
      </w:r>
      <w:r w:rsidR="00A13117" w:rsidRPr="00C3672B">
        <w:rPr>
          <w:rFonts w:cs="Amasis30"/>
        </w:rPr>
        <w:t>ê</w:t>
      </w:r>
      <w:r w:rsidR="00A13117" w:rsidRPr="00C3672B">
        <w:t xml:space="preserve">tre instruit dans la parole de la nouvelle </w:t>
      </w:r>
      <w:r w:rsidR="00A13117" w:rsidRPr="00C3672B">
        <w:rPr>
          <w:rFonts w:cs="Amasis30"/>
        </w:rPr>
        <w:t>É</w:t>
      </w:r>
      <w:r w:rsidR="00A13117" w:rsidRPr="00C3672B">
        <w:t>glise</w:t>
      </w:r>
      <w:r w:rsidRPr="00C3672B">
        <w:t xml:space="preserve">. </w:t>
      </w:r>
      <w:r w:rsidR="00A13117" w:rsidRPr="00C3672B">
        <w:t>Et je ferai</w:t>
      </w:r>
      <w:r w:rsidRPr="00C3672B">
        <w:t xml:space="preserve">, </w:t>
      </w:r>
      <w:r w:rsidR="00A13117" w:rsidRPr="00C3672B">
        <w:t>si bon vous semble</w:t>
      </w:r>
      <w:r w:rsidRPr="00C3672B">
        <w:t xml:space="preserve">, </w:t>
      </w:r>
      <w:r w:rsidR="00A13117" w:rsidRPr="00C3672B">
        <w:t>mes premi</w:t>
      </w:r>
      <w:r w:rsidR="00A13117" w:rsidRPr="00C3672B">
        <w:rPr>
          <w:rFonts w:cs="Amasis30"/>
        </w:rPr>
        <w:t>è</w:t>
      </w:r>
      <w:r w:rsidR="00A13117" w:rsidRPr="00C3672B">
        <w:t>res armes comme huguenot avec vous</w:t>
      </w:r>
      <w:r w:rsidRPr="00C3672B">
        <w:t xml:space="preserve">, </w:t>
      </w:r>
      <w:r w:rsidR="00A13117" w:rsidRPr="00C3672B">
        <w:t xml:space="preserve">sous les enseignes de </w:t>
      </w:r>
      <w:r w:rsidRPr="00C3672B">
        <w:t>M. </w:t>
      </w:r>
      <w:r w:rsidR="00A13117" w:rsidRPr="00C3672B">
        <w:t>l</w:t>
      </w:r>
      <w:r w:rsidRPr="00C3672B">
        <w:rPr>
          <w:rFonts w:cs="Amasis30"/>
        </w:rPr>
        <w:t>’</w:t>
      </w:r>
      <w:r w:rsidR="00A13117" w:rsidRPr="00C3672B">
        <w:t>Amiral</w:t>
      </w:r>
      <w:r w:rsidRPr="00C3672B">
        <w:t xml:space="preserve">.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ai l</w:t>
      </w:r>
      <w:r w:rsidRPr="00C3672B">
        <w:rPr>
          <w:rFonts w:cs="Amasis30"/>
        </w:rPr>
        <w:t>’</w:t>
      </w:r>
      <w:r w:rsidR="00A13117" w:rsidRPr="00C3672B">
        <w:t xml:space="preserve">honneur donc de vous demander la main de </w:t>
      </w:r>
      <w:r w:rsidRPr="00C3672B">
        <w:t>M</w:t>
      </w:r>
      <w:r w:rsidRPr="00C3672B">
        <w:rPr>
          <w:vertAlign w:val="superscript"/>
        </w:rPr>
        <w:t>lle</w:t>
      </w:r>
      <w:r w:rsidRPr="00C3672B">
        <w:t> </w:t>
      </w:r>
      <w:r w:rsidR="00A13117" w:rsidRPr="00C3672B">
        <w:t>Madeleine</w:t>
      </w:r>
      <w:r w:rsidRPr="00C3672B">
        <w:t>.</w:t>
      </w:r>
    </w:p>
    <w:p w14:paraId="1744443A" w14:textId="77777777" w:rsidR="00A01FD3" w:rsidRPr="00C3672B" w:rsidRDefault="00A13117" w:rsidP="00A13117">
      <w:pPr>
        <w:pStyle w:val="Taille-1Normal"/>
      </w:pPr>
      <w:r w:rsidRPr="00C3672B">
        <w:t>Le baron Hugues resta bouche bée</w:t>
      </w:r>
      <w:r w:rsidR="00A01FD3" w:rsidRPr="00C3672B">
        <w:t xml:space="preserve">. </w:t>
      </w:r>
      <w:r w:rsidRPr="00C3672B">
        <w:t>Sa colère tomba du coup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sans lâcher le bras de Nicolas</w:t>
      </w:r>
      <w:r w:rsidR="00A01FD3" w:rsidRPr="00C3672B">
        <w:t xml:space="preserve">, </w:t>
      </w:r>
      <w:r w:rsidRPr="00C3672B">
        <w:t>il demeura un moment à regarder ses pointes</w:t>
      </w:r>
      <w:r w:rsidR="00A01FD3" w:rsidRPr="00C3672B">
        <w:t>.</w:t>
      </w:r>
    </w:p>
    <w:p w14:paraId="30FA2A28" w14:textId="77777777" w:rsidR="00A13117" w:rsidRPr="00C3672B" w:rsidRDefault="00A01FD3" w:rsidP="00A13117">
      <w:pPr>
        <w:pStyle w:val="Taille-1Normal"/>
      </w:pPr>
      <w:r w:rsidRPr="00C3672B">
        <w:t>«</w:t>
      </w:r>
      <w:r w:rsidR="00224814" w:rsidRPr="00C3672B">
        <w:t> </w:t>
      </w:r>
      <w:r w:rsidR="00A13117" w:rsidRPr="00C3672B">
        <w:t xml:space="preserve">Ah </w:t>
      </w:r>
      <w:r w:rsidR="00A13117" w:rsidRPr="00C3672B">
        <w:rPr>
          <w:rFonts w:cs="Amasis30"/>
        </w:rPr>
        <w:t>çà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se disait-il</w:t>
      </w:r>
      <w:r w:rsidRPr="00C3672B">
        <w:t xml:space="preserve">, </w:t>
      </w:r>
      <w:r w:rsidR="00A13117" w:rsidRPr="00C3672B">
        <w:t xml:space="preserve">est-ce que tout le pays se donne maintenant rendez-vous chez moi pour vouloir </w:t>
      </w:r>
      <w:r w:rsidR="00A13117" w:rsidRPr="00C3672B">
        <w:rPr>
          <w:rFonts w:cs="Amasis30"/>
        </w:rPr>
        <w:t>é</w:t>
      </w:r>
      <w:r w:rsidR="00A13117" w:rsidRPr="00C3672B">
        <w:t>pouser ma fille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Et ceux-l</w:t>
      </w:r>
      <w:r w:rsidR="00A13117" w:rsidRPr="00C3672B">
        <w:rPr>
          <w:rFonts w:cs="Amasis30"/>
        </w:rPr>
        <w:t>à</w:t>
      </w:r>
      <w:r w:rsidR="00A13117" w:rsidRPr="00C3672B">
        <w:t xml:space="preserve"> viendraient-ils aussi pour se moquer de moi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  <w:r w:rsidR="00224814" w:rsidRPr="00C3672B">
        <w:t> </w:t>
      </w:r>
      <w:r w:rsidRPr="00C3672B">
        <w:rPr>
          <w:rFonts w:cs="Amasis30"/>
        </w:rPr>
        <w:t>»</w:t>
      </w:r>
    </w:p>
    <w:p w14:paraId="08300625" w14:textId="77777777" w:rsidR="00A01FD3" w:rsidRPr="00C3672B" w:rsidRDefault="00A13117" w:rsidP="00A13117">
      <w:pPr>
        <w:pStyle w:val="Taille-1Normal"/>
      </w:pPr>
      <w:r w:rsidRPr="00C3672B">
        <w:t>Nicolas</w:t>
      </w:r>
      <w:r w:rsidR="00A01FD3" w:rsidRPr="00C3672B">
        <w:t xml:space="preserve">, </w:t>
      </w:r>
      <w:r w:rsidRPr="00C3672B">
        <w:t>rompant le silence</w:t>
      </w:r>
      <w:r w:rsidR="00A01FD3" w:rsidRPr="00C3672B">
        <w:t xml:space="preserve">, </w:t>
      </w:r>
      <w:r w:rsidRPr="00C3672B">
        <w:t>donna enfin utilement de sa personne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3568631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</w:t>
      </w:r>
      <w:r w:rsidRPr="00C3672B">
        <w:t>’</w:t>
      </w:r>
      <w:r w:rsidR="00A13117" w:rsidRPr="00C3672B">
        <w:t>est un service que je vous demande</w:t>
      </w:r>
      <w:r w:rsidRPr="00C3672B">
        <w:t xml:space="preserve">, </w:t>
      </w:r>
      <w:r w:rsidR="00A13117" w:rsidRPr="00C3672B">
        <w:t>baron</w:t>
      </w:r>
      <w:r w:rsidRPr="00C3672B">
        <w:t xml:space="preserve">. </w:t>
      </w:r>
      <w:r w:rsidR="00A13117" w:rsidRPr="00C3672B">
        <w:t>Ne refusez pas cette grâce à mon ami le meilleur et qui aime tant votre fille</w:t>
      </w:r>
      <w:r w:rsidRPr="00C3672B">
        <w:t xml:space="preserve">. </w:t>
      </w:r>
      <w:r w:rsidR="00A13117" w:rsidRPr="00C3672B">
        <w:t>Vous savez</w:t>
      </w:r>
      <w:r w:rsidRPr="00C3672B">
        <w:t xml:space="preserve">, </w:t>
      </w:r>
      <w:r w:rsidR="00A13117" w:rsidRPr="00C3672B">
        <w:t>dans le temps</w:t>
      </w:r>
      <w:r w:rsidRPr="00C3672B">
        <w:t xml:space="preserve">… </w:t>
      </w:r>
      <w:r w:rsidR="00A13117" w:rsidRPr="00C3672B">
        <w:t>vous m</w:t>
      </w:r>
      <w:r w:rsidRPr="00C3672B">
        <w:t>’</w:t>
      </w:r>
      <w:r w:rsidR="00A13117" w:rsidRPr="00C3672B">
        <w:t>avez dit que si je désirais jamais quelque chose de vous</w:t>
      </w:r>
      <w:r w:rsidRPr="00C3672B">
        <w:t>…</w:t>
      </w:r>
    </w:p>
    <w:p w14:paraId="00AEB5F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Comment</w:t>
      </w:r>
      <w:r w:rsidRPr="00C3672B">
        <w:t xml:space="preserve">, </w:t>
      </w:r>
      <w:r w:rsidR="00A13117" w:rsidRPr="00C3672B">
        <w:t>mon pauvre Nicolas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é</w:t>
      </w:r>
      <w:r w:rsidR="00A13117" w:rsidRPr="00C3672B">
        <w:t>cria le bonhomme touch</w:t>
      </w:r>
      <w:r w:rsidR="00A13117" w:rsidRPr="00C3672B">
        <w:rPr>
          <w:rFonts w:cs="Amasis30"/>
        </w:rPr>
        <w:t>é</w:t>
      </w:r>
      <w:r w:rsidRPr="00C3672B">
        <w:t xml:space="preserve">. </w:t>
      </w:r>
      <w:r w:rsidR="00A13117" w:rsidRPr="00C3672B">
        <w:t>Certes</w:t>
      </w:r>
      <w:r w:rsidRPr="00C3672B">
        <w:t xml:space="preserve">, </w:t>
      </w:r>
      <w:r w:rsidR="00A13117" w:rsidRPr="00C3672B">
        <w:t>je n</w:t>
      </w:r>
      <w:r w:rsidRPr="00C3672B">
        <w:rPr>
          <w:rFonts w:cs="Amasis30"/>
        </w:rPr>
        <w:t>’</w:t>
      </w:r>
      <w:r w:rsidR="00A13117" w:rsidRPr="00C3672B">
        <w:t xml:space="preserve">ai rien </w:t>
      </w:r>
      <w:r w:rsidR="00A13117" w:rsidRPr="00C3672B">
        <w:rPr>
          <w:rFonts w:cs="Amasis30"/>
        </w:rPr>
        <w:t>à</w:t>
      </w:r>
      <w:r w:rsidR="00A13117" w:rsidRPr="00C3672B">
        <w:t xml:space="preserve"> vous refuser</w:t>
      </w:r>
      <w:r w:rsidRPr="00C3672B">
        <w:t xml:space="preserve">. </w:t>
      </w:r>
      <w:r w:rsidR="00A13117" w:rsidRPr="00C3672B">
        <w:t>Mais enfin</w:t>
      </w:r>
      <w:r w:rsidR="00224814" w:rsidRPr="00C3672B">
        <w:rPr>
          <w:rFonts w:ascii="Times New Roman" w:hAnsi="Times New Roman"/>
        </w:rPr>
        <w:t> </w:t>
      </w:r>
      <w:r w:rsidRPr="00C3672B">
        <w:t>!…</w:t>
      </w:r>
      <w:r w:rsidR="00A13117" w:rsidRPr="00C3672B">
        <w:t>On ne prend pas ainsi les gens au saut du lit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98860B5" w14:textId="77777777" w:rsidR="00A01FD3" w:rsidRPr="00C3672B" w:rsidRDefault="00A13117" w:rsidP="00A13117">
      <w:pPr>
        <w:pStyle w:val="Taille-1Normal"/>
      </w:pPr>
      <w:r w:rsidRPr="00C3672B">
        <w:t>Nicolas lui expliqua que l</w:t>
      </w:r>
      <w:r w:rsidR="00A01FD3" w:rsidRPr="00C3672B">
        <w:t>’</w:t>
      </w:r>
      <w:r w:rsidRPr="00C3672B">
        <w:t>occasion avait tout fait</w:t>
      </w:r>
      <w:r w:rsidR="00A01FD3" w:rsidRPr="00C3672B">
        <w:t xml:space="preserve">. </w:t>
      </w:r>
      <w:r w:rsidRPr="00C3672B">
        <w:t>Cela prouvait simplement qu</w:t>
      </w:r>
      <w:r w:rsidR="00A01FD3" w:rsidRPr="00C3672B">
        <w:t>’</w:t>
      </w:r>
      <w:r w:rsidRPr="00C3672B">
        <w:t>il y avait encore des gens d</w:t>
      </w:r>
      <w:r w:rsidR="00A01FD3" w:rsidRPr="00C3672B">
        <w:t>’</w:t>
      </w:r>
      <w:r w:rsidRPr="00C3672B">
        <w:t>honneur désireux de s</w:t>
      </w:r>
      <w:r w:rsidR="00A01FD3" w:rsidRPr="00C3672B">
        <w:t>’</w:t>
      </w:r>
      <w:r w:rsidRPr="00C3672B">
        <w:t>allier avec la maison de Gardefort</w:t>
      </w:r>
      <w:r w:rsidR="00A01FD3" w:rsidRPr="00C3672B">
        <w:t>.</w:t>
      </w:r>
    </w:p>
    <w:p w14:paraId="0FF2E9A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Par ma foi</w:t>
      </w:r>
      <w:r w:rsidRPr="00C3672B">
        <w:t xml:space="preserve">, </w:t>
      </w:r>
      <w:r w:rsidR="00A13117" w:rsidRPr="00C3672B">
        <w:t>mes pauvres enfants</w:t>
      </w:r>
      <w:r w:rsidRPr="00C3672B">
        <w:t xml:space="preserve">, </w:t>
      </w:r>
      <w:r w:rsidR="00A13117" w:rsidRPr="00C3672B">
        <w:t>je crois que nous sommes tous devenus fous depuis quelques jours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</w:t>
      </w:r>
      <w:r w:rsidR="00A13117" w:rsidRPr="00C3672B">
        <w:rPr>
          <w:rFonts w:cs="Amasis30"/>
        </w:rPr>
        <w:t>é</w:t>
      </w:r>
      <w:r w:rsidR="00A13117" w:rsidRPr="00C3672B">
        <w:t>clara enfin Gardefort</w:t>
      </w:r>
      <w:r w:rsidRPr="00C3672B">
        <w:t xml:space="preserve">. </w:t>
      </w:r>
      <w:r w:rsidR="00A13117" w:rsidRPr="00C3672B">
        <w:t xml:space="preserve">Quant </w:t>
      </w:r>
      <w:r w:rsidR="00A13117" w:rsidRPr="00C3672B">
        <w:rPr>
          <w:rFonts w:cs="Amasis30"/>
        </w:rPr>
        <w:t>à</w:t>
      </w:r>
      <w:r w:rsidR="00A13117" w:rsidRPr="00C3672B">
        <w:t xml:space="preserve"> vous</w:t>
      </w:r>
      <w:r w:rsidRPr="00C3672B">
        <w:t xml:space="preserve">, </w:t>
      </w:r>
      <w:r w:rsidR="00A13117" w:rsidRPr="00C3672B">
        <w:t>baron de Morguen</w:t>
      </w:r>
      <w:r w:rsidRPr="00C3672B">
        <w:t xml:space="preserve">, </w:t>
      </w:r>
      <w:r w:rsidR="00A13117" w:rsidRPr="00C3672B">
        <w:t>je ne vous connais pas d</w:t>
      </w:r>
      <w:r w:rsidRPr="00C3672B">
        <w:rPr>
          <w:rFonts w:cs="Amasis30"/>
        </w:rPr>
        <w:t>’</w:t>
      </w:r>
      <w:r w:rsidR="00A13117" w:rsidRPr="00C3672B">
        <w:t>hier</w:t>
      </w:r>
      <w:r w:rsidRPr="00C3672B">
        <w:t xml:space="preserve">, </w:t>
      </w:r>
      <w:r w:rsidR="00A13117" w:rsidRPr="00C3672B">
        <w:t>et le parti fait aujourd</w:t>
      </w:r>
      <w:r w:rsidRPr="00C3672B">
        <w:rPr>
          <w:rFonts w:cs="Amasis30"/>
        </w:rPr>
        <w:t>’</w:t>
      </w:r>
      <w:r w:rsidR="00A13117" w:rsidRPr="00C3672B">
        <w:t>hui</w:t>
      </w:r>
      <w:r w:rsidRPr="00C3672B">
        <w:t xml:space="preserve">, </w:t>
      </w:r>
      <w:r w:rsidR="00A13117" w:rsidRPr="00C3672B">
        <w:t>en vous</w:t>
      </w:r>
      <w:r w:rsidRPr="00C3672B">
        <w:t xml:space="preserve">, </w:t>
      </w:r>
      <w:r w:rsidR="00A13117" w:rsidRPr="00C3672B">
        <w:t>une trop belle acquisition pour que je vous repousse</w:t>
      </w:r>
      <w:r w:rsidRPr="00C3672B">
        <w:t xml:space="preserve">. </w:t>
      </w:r>
      <w:r w:rsidR="00A13117" w:rsidRPr="00C3672B">
        <w:t>Je vais vous pr</w:t>
      </w:r>
      <w:r w:rsidR="00A13117" w:rsidRPr="00C3672B">
        <w:rPr>
          <w:rFonts w:cs="Amasis30"/>
        </w:rPr>
        <w:t>é</w:t>
      </w:r>
      <w:r w:rsidR="00A13117" w:rsidRPr="00C3672B">
        <w:t xml:space="preserve">senter </w:t>
      </w:r>
      <w:r w:rsidR="00A13117" w:rsidRPr="00C3672B">
        <w:rPr>
          <w:rFonts w:cs="Amasis30"/>
        </w:rPr>
        <w:t>à</w:t>
      </w:r>
      <w:r w:rsidR="00A13117" w:rsidRPr="00C3672B">
        <w:t xml:space="preserve"> mon pasteur</w:t>
      </w:r>
      <w:r w:rsidRPr="00C3672B">
        <w:t xml:space="preserve">, </w:t>
      </w:r>
      <w:r w:rsidR="00A13117" w:rsidRPr="00C3672B">
        <w:t>qui me dira ce qu</w:t>
      </w:r>
      <w:r w:rsidRPr="00C3672B">
        <w:rPr>
          <w:rFonts w:cs="Amasis30"/>
        </w:rPr>
        <w:t>’</w:t>
      </w:r>
      <w:r w:rsidR="00A13117" w:rsidRPr="00C3672B">
        <w:t>il en pense</w:t>
      </w:r>
      <w:r w:rsidRPr="00C3672B">
        <w:t xml:space="preserve">, </w:t>
      </w:r>
      <w:r w:rsidR="00A13117" w:rsidRPr="00C3672B">
        <w:t>apr</w:t>
      </w:r>
      <w:r w:rsidR="00A13117" w:rsidRPr="00C3672B">
        <w:rPr>
          <w:rFonts w:cs="Amasis30"/>
        </w:rPr>
        <w:t>è</w:t>
      </w:r>
      <w:r w:rsidR="00A13117" w:rsidRPr="00C3672B">
        <w:t>s quoi vous verrez ma fille</w:t>
      </w:r>
      <w:r w:rsidRPr="00C3672B">
        <w:t xml:space="preserve">. </w:t>
      </w:r>
      <w:r w:rsidR="00A13117" w:rsidRPr="00C3672B">
        <w:t xml:space="preserve">Et ce sera tout </w:t>
      </w:r>
      <w:r w:rsidR="00A13117" w:rsidRPr="00C3672B">
        <w:rPr>
          <w:rFonts w:cs="Amasis30"/>
        </w:rPr>
        <w:t>à</w:t>
      </w:r>
      <w:r w:rsidR="00A13117" w:rsidRPr="00C3672B">
        <w:t xml:space="preserve"> l</w:t>
      </w:r>
      <w:r w:rsidRPr="00C3672B">
        <w:rPr>
          <w:rFonts w:cs="Amasis30"/>
        </w:rPr>
        <w:t>’</w:t>
      </w:r>
      <w:r w:rsidR="00A13117" w:rsidRPr="00C3672B">
        <w:t>heure</w:t>
      </w:r>
      <w:r w:rsidRPr="00C3672B">
        <w:t xml:space="preserve">, </w:t>
      </w:r>
      <w:r w:rsidR="00A13117" w:rsidRPr="00C3672B">
        <w:t>car vous d</w:t>
      </w:r>
      <w:r w:rsidR="00A13117" w:rsidRPr="00C3672B">
        <w:rPr>
          <w:rFonts w:cs="Amasis30"/>
        </w:rPr>
        <w:t>î</w:t>
      </w:r>
      <w:r w:rsidR="00A13117" w:rsidRPr="00C3672B">
        <w:t>nez ici</w:t>
      </w:r>
      <w:r w:rsidRPr="00C3672B">
        <w:t xml:space="preserve">, </w:t>
      </w:r>
      <w:r w:rsidR="00A13117" w:rsidRPr="00C3672B">
        <w:t>n</w:t>
      </w:r>
      <w:r w:rsidRPr="00C3672B">
        <w:rPr>
          <w:rFonts w:cs="Amasis30"/>
        </w:rPr>
        <w:t>’</w:t>
      </w:r>
      <w:r w:rsidR="00A13117" w:rsidRPr="00C3672B">
        <w:t>est-ce pas</w:t>
      </w:r>
      <w:r w:rsidR="00224814" w:rsidRPr="00C3672B">
        <w:rPr>
          <w:rFonts w:ascii="Times New Roman" w:hAnsi="Times New Roman"/>
        </w:rPr>
        <w:t> </w:t>
      </w:r>
      <w:r w:rsidRPr="00C3672B">
        <w:t>?…</w:t>
      </w:r>
      <w:r w:rsidR="00A13117" w:rsidRPr="00C3672B">
        <w:t>Pour toi</w:t>
      </w:r>
      <w:r w:rsidRPr="00C3672B">
        <w:t xml:space="preserve">, </w:t>
      </w:r>
      <w:r w:rsidR="00A13117" w:rsidRPr="00C3672B">
        <w:t>Nicolas</w:t>
      </w:r>
      <w:r w:rsidRPr="00C3672B">
        <w:t xml:space="preserve">, </w:t>
      </w:r>
      <w:r w:rsidR="00A13117" w:rsidRPr="00C3672B">
        <w:t>ne me quitte pas</w:t>
      </w:r>
      <w:r w:rsidRPr="00C3672B">
        <w:t xml:space="preserve">, </w:t>
      </w:r>
      <w:r w:rsidR="00A13117" w:rsidRPr="00C3672B">
        <w:t>nous allons voir ce que nous avons ici d</w:t>
      </w:r>
      <w:r w:rsidRPr="00C3672B">
        <w:t>’</w:t>
      </w:r>
      <w:r w:rsidR="00A13117" w:rsidRPr="00C3672B">
        <w:t>armes</w:t>
      </w:r>
      <w:r w:rsidRPr="00C3672B">
        <w:t xml:space="preserve">, </w:t>
      </w:r>
      <w:r w:rsidR="00A13117" w:rsidRPr="00C3672B">
        <w:t>car il va falloir partir bientôt pour la guerre</w:t>
      </w:r>
      <w:r w:rsidRPr="00C3672B">
        <w:t>.</w:t>
      </w:r>
    </w:p>
    <w:p w14:paraId="74F99DAD" w14:textId="77777777" w:rsidR="00A01FD3" w:rsidRPr="00C3672B" w:rsidRDefault="00A13117" w:rsidP="00A13117">
      <w:pPr>
        <w:pStyle w:val="Taille-1Normal"/>
      </w:pPr>
      <w:r w:rsidRPr="00C3672B">
        <w:lastRenderedPageBreak/>
        <w:t>Et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adressant à de Morguen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722EE0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Avez-vous idée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de ce que vous pouvez faire pour le parti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0212903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puis équiper une dizaine d</w:t>
      </w:r>
      <w:r w:rsidRPr="00C3672B">
        <w:t>’</w:t>
      </w:r>
      <w:r w:rsidR="00A13117" w:rsidRPr="00C3672B">
        <w:t>hommes pour en faire des arquebusiers à cheval</w:t>
      </w:r>
      <w:r w:rsidRPr="00C3672B">
        <w:t xml:space="preserve">, </w:t>
      </w:r>
      <w:r w:rsidR="00A13117" w:rsidRPr="00C3672B">
        <w:t>ou contribuer par une somme d</w:t>
      </w:r>
      <w:r w:rsidRPr="00C3672B">
        <w:t>’</w:t>
      </w:r>
      <w:r w:rsidR="00A13117" w:rsidRPr="00C3672B">
        <w:t>argent</w:t>
      </w:r>
      <w:r w:rsidRPr="00C3672B">
        <w:t xml:space="preserve">. </w:t>
      </w:r>
      <w:r w:rsidR="00A13117" w:rsidRPr="00C3672B">
        <w:t>J</w:t>
      </w:r>
      <w:r w:rsidRPr="00C3672B">
        <w:t>’</w:t>
      </w:r>
      <w:r w:rsidR="00A13117" w:rsidRPr="00C3672B">
        <w:t>ai</w:t>
      </w:r>
      <w:r w:rsidRPr="00C3672B">
        <w:t xml:space="preserve">, </w:t>
      </w:r>
      <w:r w:rsidR="00A13117" w:rsidRPr="00C3672B">
        <w:t>en ce moment</w:t>
      </w:r>
      <w:r w:rsidRPr="00C3672B">
        <w:t xml:space="preserve">, </w:t>
      </w:r>
      <w:r w:rsidR="00A13117" w:rsidRPr="00C3672B">
        <w:t>quatre milliers d</w:t>
      </w:r>
      <w:r w:rsidRPr="00C3672B">
        <w:t>’</w:t>
      </w:r>
      <w:r w:rsidR="00A13117" w:rsidRPr="00C3672B">
        <w:t>écus dans mon coffre</w:t>
      </w:r>
      <w:r w:rsidRPr="00C3672B">
        <w:t xml:space="preserve">, </w:t>
      </w:r>
      <w:r w:rsidR="00A13117" w:rsidRPr="00C3672B">
        <w:t>et</w:t>
      </w:r>
      <w:r w:rsidRPr="00C3672B">
        <w:t xml:space="preserve">, </w:t>
      </w:r>
      <w:r w:rsidR="00A13117" w:rsidRPr="00C3672B">
        <w:t>s</w:t>
      </w:r>
      <w:r w:rsidRPr="00C3672B">
        <w:t>’</w:t>
      </w:r>
      <w:r w:rsidR="00A13117" w:rsidRPr="00C3672B">
        <w:t>il fallait</w:t>
      </w:r>
      <w:r w:rsidRPr="00C3672B">
        <w:t xml:space="preserve">, </w:t>
      </w:r>
      <w:r w:rsidR="00A13117" w:rsidRPr="00C3672B">
        <w:t>je pourrais en demander d</w:t>
      </w:r>
      <w:r w:rsidRPr="00C3672B">
        <w:t>’</w:t>
      </w:r>
      <w:r w:rsidR="00A13117" w:rsidRPr="00C3672B">
        <w:t>autres à mon notaire</w:t>
      </w:r>
      <w:r w:rsidRPr="00C3672B">
        <w:t>.</w:t>
      </w:r>
    </w:p>
    <w:p w14:paraId="1D3413C8" w14:textId="6B9F9156" w:rsidR="00A01FD3" w:rsidRPr="00C3672B" w:rsidRDefault="00A13117" w:rsidP="00A13117">
      <w:pPr>
        <w:pStyle w:val="Taille-1Normal"/>
      </w:pPr>
      <w:r w:rsidRPr="00C3672B">
        <w:t>Le baron Hugues se sentit plein d</w:t>
      </w:r>
      <w:r w:rsidR="00A01FD3" w:rsidRPr="00C3672B">
        <w:t>’</w:t>
      </w:r>
      <w:r w:rsidRPr="00C3672B">
        <w:t>estime pour cet homme qui avait du bien et y paraissait si peu attaché</w:t>
      </w:r>
      <w:r w:rsidR="00A01FD3" w:rsidRPr="00C3672B">
        <w:t xml:space="preserve">, </w:t>
      </w:r>
      <w:r w:rsidRPr="00C3672B">
        <w:t>car il avait de la considération pour les hommes riches et</w:t>
      </w:r>
      <w:r w:rsidR="00A01FD3" w:rsidRPr="00C3672B">
        <w:t xml:space="preserve">, </w:t>
      </w:r>
      <w:r w:rsidRPr="00C3672B">
        <w:t>quoique avare</w:t>
      </w:r>
      <w:r w:rsidR="00A01FD3" w:rsidRPr="00C3672B">
        <w:t xml:space="preserve">, </w:t>
      </w:r>
      <w:r w:rsidRPr="00C3672B">
        <w:t>ne détestait pas la générosité chez autrui</w:t>
      </w:r>
      <w:r w:rsidR="00A01FD3" w:rsidRPr="00C3672B">
        <w:t xml:space="preserve">. </w:t>
      </w:r>
      <w:r w:rsidRPr="00C3672B">
        <w:t>Cet amoureux</w:t>
      </w:r>
      <w:r w:rsidR="00A01FD3" w:rsidRPr="00C3672B">
        <w:t xml:space="preserve">, </w:t>
      </w:r>
      <w:r w:rsidRPr="00C3672B">
        <w:t>détaché comme il le voyait</w:t>
      </w:r>
      <w:r w:rsidR="00A01FD3" w:rsidRPr="00C3672B">
        <w:t xml:space="preserve">, </w:t>
      </w:r>
      <w:r w:rsidRPr="00C3672B">
        <w:t>lui plaisait fort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il ferait un gendre accommodant et </w:t>
      </w:r>
      <w:r w:rsidRPr="00C3672B">
        <w:rPr>
          <w:rFonts w:cs="Amasis30"/>
        </w:rPr>
        <w:t>à</w:t>
      </w:r>
      <w:r w:rsidRPr="00C3672B">
        <w:t xml:space="preserve"> qui il pourrait emprunter de l</w:t>
      </w:r>
      <w:r w:rsidR="00A01FD3" w:rsidRPr="00C3672B">
        <w:rPr>
          <w:rFonts w:cs="Amasis30"/>
        </w:rPr>
        <w:t>’</w:t>
      </w:r>
      <w:r w:rsidRPr="00C3672B">
        <w:t>argent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tout en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loignant</w:t>
      </w:r>
      <w:r w:rsidR="00A01FD3" w:rsidRPr="00C3672B">
        <w:t xml:space="preserve">, </w:t>
      </w:r>
      <w:r w:rsidRPr="00C3672B">
        <w:t>appuy</w:t>
      </w:r>
      <w:r w:rsidRPr="00C3672B">
        <w:rPr>
          <w:rFonts w:cs="Amasis30"/>
        </w:rPr>
        <w:t>é</w:t>
      </w:r>
      <w:r w:rsidRPr="00C3672B">
        <w:t xml:space="preserve"> sur le bras de Nicolas</w:t>
      </w:r>
      <w:r w:rsidR="00A01FD3" w:rsidRPr="00C3672B">
        <w:t xml:space="preserve">, </w:t>
      </w:r>
      <w:r w:rsidRPr="00C3672B">
        <w:t>il se f</w:t>
      </w:r>
      <w:r w:rsidRPr="00C3672B">
        <w:rPr>
          <w:rFonts w:cs="Amasis30"/>
        </w:rPr>
        <w:t>é</w:t>
      </w:r>
      <w:r w:rsidRPr="00C3672B">
        <w:t>licitait de l</w:t>
      </w:r>
      <w:r w:rsidR="00A01FD3" w:rsidRPr="00C3672B">
        <w:rPr>
          <w:rFonts w:cs="Amasis30"/>
        </w:rPr>
        <w:t>’</w:t>
      </w:r>
      <w:r w:rsidRPr="00C3672B">
        <w:t>heureux choix qu</w:t>
      </w:r>
      <w:r w:rsidR="00A01FD3" w:rsidRPr="00C3672B">
        <w:rPr>
          <w:rFonts w:cs="Amasis30"/>
        </w:rPr>
        <w:t>’</w:t>
      </w:r>
      <w:r w:rsidRPr="00C3672B">
        <w:t>il venait de faire</w:t>
      </w:r>
      <w:r w:rsidR="00A01FD3" w:rsidRPr="00C3672B">
        <w:t xml:space="preserve">, </w:t>
      </w:r>
      <w:r w:rsidRPr="00C3672B">
        <w:t>et aussi d</w:t>
      </w:r>
      <w:r w:rsidR="00A01FD3" w:rsidRPr="00C3672B">
        <w:rPr>
          <w:rFonts w:cs="Amasis30"/>
        </w:rPr>
        <w:t>’</w:t>
      </w:r>
      <w:r w:rsidRPr="00C3672B">
        <w:t xml:space="preserve">en </w:t>
      </w:r>
      <w:r w:rsidRPr="00C3672B">
        <w:rPr>
          <w:rFonts w:cs="Amasis30"/>
        </w:rPr>
        <w:t>ê</w:t>
      </w:r>
      <w:r w:rsidRPr="00C3672B">
        <w:t>tre quitte vis-</w:t>
      </w:r>
      <w:r w:rsidRPr="00C3672B">
        <w:rPr>
          <w:rFonts w:cs="Amasis30"/>
        </w:rPr>
        <w:t>à</w:t>
      </w:r>
      <w:r w:rsidRPr="00C3672B">
        <w:t xml:space="preserve">-vis de </w:t>
      </w:r>
      <w:r w:rsidR="00A01FD3" w:rsidRPr="00C3672B">
        <w:t>M. de </w:t>
      </w:r>
      <w:r w:rsidRPr="00C3672B">
        <w:t>Collangis</w:t>
      </w:r>
      <w:r w:rsidR="00A01FD3" w:rsidRPr="00C3672B">
        <w:t xml:space="preserve">. </w:t>
      </w:r>
      <w:r w:rsidRPr="00C3672B">
        <w:t>Car il avait toujours craint qu</w:t>
      </w:r>
      <w:r w:rsidR="00A01FD3" w:rsidRPr="00C3672B">
        <w:t>’</w:t>
      </w:r>
      <w:r w:rsidRPr="00C3672B">
        <w:t xml:space="preserve">à un moment donné celui-ci ne </w:t>
      </w:r>
      <w:r w:rsidR="00BC24EE" w:rsidRPr="00C3672B">
        <w:t>v</w:t>
      </w:r>
      <w:r w:rsidR="00BC24EE">
        <w:t>î</w:t>
      </w:r>
      <w:r w:rsidR="00BC24EE" w:rsidRPr="00C3672B">
        <w:t xml:space="preserve">nt </w:t>
      </w:r>
      <w:r w:rsidRPr="00C3672B">
        <w:t>lui demander une somme</w:t>
      </w:r>
      <w:r w:rsidR="00A01FD3" w:rsidRPr="00C3672B">
        <w:t>.</w:t>
      </w:r>
    </w:p>
    <w:p w14:paraId="71E7AC28" w14:textId="77777777" w:rsidR="00A01FD3" w:rsidRPr="00C3672B" w:rsidRDefault="00A13117" w:rsidP="00A13117">
      <w:pPr>
        <w:pStyle w:val="Taille-1Normal"/>
      </w:pPr>
      <w:r w:rsidRPr="00C3672B">
        <w:t>Le grand Andréas Butschli retrouva de Morguen</w:t>
      </w:r>
      <w:r w:rsidR="00A01FD3" w:rsidRPr="00C3672B">
        <w:t xml:space="preserve">, </w:t>
      </w:r>
      <w:r w:rsidRPr="00C3672B">
        <w:t>qui réfléchissait</w:t>
      </w:r>
      <w:r w:rsidR="00A01FD3" w:rsidRPr="00C3672B">
        <w:t xml:space="preserve">, </w:t>
      </w:r>
      <w:r w:rsidRPr="00C3672B">
        <w:t>seul dans la salle basse</w:t>
      </w:r>
      <w:r w:rsidR="00A01FD3" w:rsidRPr="00C3672B">
        <w:t xml:space="preserve">, </w:t>
      </w:r>
      <w:r w:rsidRPr="00C3672B">
        <w:t>à la facilité extraordinaire des événements</w:t>
      </w:r>
      <w:r w:rsidR="00A01FD3" w:rsidRPr="00C3672B">
        <w:t xml:space="preserve">. </w:t>
      </w:r>
      <w:r w:rsidRPr="00C3672B">
        <w:t>Puis le pasteur Onimus Kalbhaus se joignit à eux</w:t>
      </w:r>
      <w:r w:rsidR="00A01FD3" w:rsidRPr="00C3672B">
        <w:t xml:space="preserve">, </w:t>
      </w:r>
      <w:r w:rsidRPr="00C3672B">
        <w:t>et les deux ministres s</w:t>
      </w:r>
      <w:r w:rsidR="00A01FD3" w:rsidRPr="00C3672B">
        <w:t>’</w:t>
      </w:r>
      <w:r w:rsidRPr="00C3672B">
        <w:t>enquirent de l</w:t>
      </w:r>
      <w:r w:rsidR="00A01FD3" w:rsidRPr="00C3672B">
        <w:t>’</w:t>
      </w:r>
      <w:r w:rsidRPr="00C3672B">
        <w:t>état de cette âme qu</w:t>
      </w:r>
      <w:r w:rsidR="00A01FD3" w:rsidRPr="00C3672B">
        <w:t>’</w:t>
      </w:r>
      <w:r w:rsidRPr="00C3672B">
        <w:t>il s</w:t>
      </w:r>
      <w:r w:rsidR="00A01FD3" w:rsidRPr="00C3672B">
        <w:t>’</w:t>
      </w:r>
      <w:r w:rsidRPr="00C3672B">
        <w:t>agissait de sauver</w:t>
      </w:r>
      <w:r w:rsidR="00A01FD3" w:rsidRPr="00C3672B">
        <w:t xml:space="preserve">. </w:t>
      </w:r>
      <w:r w:rsidRPr="00C3672B">
        <w:t>Onimus avait la mine chafouine et sournoise</w:t>
      </w:r>
      <w:r w:rsidR="00A01FD3" w:rsidRPr="00C3672B">
        <w:t xml:space="preserve">, </w:t>
      </w:r>
      <w:r w:rsidRPr="00C3672B">
        <w:t>avec un nez en pied de marmite qui faisait penser à des choses folâtres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montrait vis-</w:t>
      </w:r>
      <w:r w:rsidRPr="00C3672B">
        <w:rPr>
          <w:rFonts w:cs="Amasis30"/>
        </w:rPr>
        <w:t>à</w:t>
      </w:r>
      <w:r w:rsidRPr="00C3672B">
        <w:t>-vis d</w:t>
      </w:r>
      <w:r w:rsidR="00A01FD3" w:rsidRPr="00C3672B">
        <w:rPr>
          <w:rFonts w:cs="Amasis30"/>
        </w:rPr>
        <w:t>’</w:t>
      </w:r>
      <w:r w:rsidRPr="00C3672B">
        <w:t>Andr</w:t>
      </w:r>
      <w:r w:rsidRPr="00C3672B">
        <w:rPr>
          <w:rFonts w:cs="Amasis30"/>
        </w:rPr>
        <w:t>é</w:t>
      </w:r>
      <w:r w:rsidRPr="00C3672B">
        <w:t>as une d</w:t>
      </w:r>
      <w:r w:rsidRPr="00C3672B">
        <w:rPr>
          <w:rFonts w:cs="Amasis30"/>
        </w:rPr>
        <w:t>é</w:t>
      </w:r>
      <w:r w:rsidRPr="00C3672B">
        <w:t>f</w:t>
      </w:r>
      <w:r w:rsidRPr="00C3672B">
        <w:rPr>
          <w:rFonts w:cs="Amasis30"/>
        </w:rPr>
        <w:t>é</w:t>
      </w:r>
      <w:r w:rsidRPr="00C3672B">
        <w:t>rence compl</w:t>
      </w:r>
      <w:r w:rsidRPr="00C3672B">
        <w:rPr>
          <w:rFonts w:cs="Amasis30"/>
        </w:rPr>
        <w:t>è</w:t>
      </w:r>
      <w:r w:rsidRPr="00C3672B">
        <w:t xml:space="preserve">te et </w:t>
      </w:r>
      <w:r w:rsidRPr="00C3672B">
        <w:rPr>
          <w:rFonts w:cs="Amasis30"/>
        </w:rPr>
        <w:t>à</w:t>
      </w:r>
      <w:r w:rsidRPr="00C3672B">
        <w:t xml:space="preserve"> chacune de ses paroles inclinait sa t</w:t>
      </w:r>
      <w:r w:rsidRPr="00C3672B">
        <w:rPr>
          <w:rFonts w:cs="Amasis30"/>
        </w:rPr>
        <w:t>ê</w:t>
      </w:r>
      <w:r w:rsidRPr="00C3672B">
        <w:t>te dont les cheveux huileux se balançaient en traçant une marque crasseuse sur son col blanc</w:t>
      </w:r>
      <w:r w:rsidR="00A01FD3" w:rsidRPr="00C3672B">
        <w:t xml:space="preserve">, </w:t>
      </w:r>
      <w:r w:rsidRPr="00C3672B">
        <w:t>en forme de plat à barbe</w:t>
      </w:r>
      <w:r w:rsidR="00A01FD3" w:rsidRPr="00C3672B">
        <w:t xml:space="preserve">. </w:t>
      </w:r>
      <w:r w:rsidRPr="00C3672B">
        <w:t>Ses doigts étaient carrés et ses ongles noirs</w:t>
      </w:r>
      <w:r w:rsidR="00A01FD3" w:rsidRPr="00C3672B">
        <w:t xml:space="preserve">, </w:t>
      </w:r>
      <w:r w:rsidRPr="00C3672B">
        <w:t>ses pieds larges et plats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air à la fois obséquieux et autoritaire</w:t>
      </w:r>
      <w:r w:rsidR="00A01FD3" w:rsidRPr="00C3672B">
        <w:t xml:space="preserve">, </w:t>
      </w:r>
      <w:r w:rsidRPr="00C3672B">
        <w:t>il parlait en écoutant passer ses paroles et abondait en élégances de langage</w:t>
      </w:r>
      <w:r w:rsidR="00A01FD3" w:rsidRPr="00C3672B">
        <w:t>.</w:t>
      </w:r>
    </w:p>
    <w:p w14:paraId="5FC47CD4" w14:textId="77777777" w:rsidR="00A01FD3" w:rsidRPr="00C3672B" w:rsidRDefault="00A13117" w:rsidP="00A13117">
      <w:pPr>
        <w:pStyle w:val="Taille-1Normal"/>
      </w:pPr>
      <w:r w:rsidRPr="00C3672B">
        <w:t>Les deux hommes noirs se réclamèrent de Calvin et conseillèrent à de Morguen d</w:t>
      </w:r>
      <w:r w:rsidR="00A01FD3" w:rsidRPr="00C3672B">
        <w:t>’</w:t>
      </w:r>
      <w:r w:rsidRPr="00C3672B">
        <w:t>abandonner ses fourneaux et ses creusets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 science de l</w:t>
      </w:r>
      <w:r w:rsidR="00A01FD3" w:rsidRPr="00C3672B">
        <w:rPr>
          <w:rFonts w:cs="Amasis30"/>
        </w:rPr>
        <w:t>’</w:t>
      </w:r>
      <w:r w:rsidRPr="00C3672B">
        <w:t xml:space="preserve">alchimie </w:t>
      </w:r>
      <w:r w:rsidRPr="00C3672B">
        <w:rPr>
          <w:rFonts w:cs="Amasis30"/>
        </w:rPr>
        <w:t>é</w:t>
      </w:r>
      <w:r w:rsidRPr="00C3672B">
        <w:t>tait mauvaise comme menant au doute</w:t>
      </w:r>
      <w:r w:rsidR="00A01FD3" w:rsidRPr="00C3672B">
        <w:t xml:space="preserve">. </w:t>
      </w:r>
      <w:r w:rsidRPr="00C3672B">
        <w:t>Et Onimus cita l</w:t>
      </w:r>
      <w:r w:rsidR="00A01FD3" w:rsidRPr="00C3672B">
        <w:rPr>
          <w:rFonts w:cs="Amasis30"/>
        </w:rPr>
        <w:t>’</w:t>
      </w:r>
      <w:r w:rsidRPr="00C3672B">
        <w:t>exemple de Servet</w:t>
      </w:r>
      <w:r w:rsidR="00A01FD3" w:rsidRPr="00C3672B">
        <w:t xml:space="preserve">, </w:t>
      </w:r>
      <w:r w:rsidRPr="00C3672B">
        <w:t>que son esprit tourné vers des chimères scientifiques avait mené aux plus abominables hérésies</w:t>
      </w:r>
      <w:r w:rsidR="00A01FD3" w:rsidRPr="00C3672B">
        <w:t>.</w:t>
      </w:r>
    </w:p>
    <w:p w14:paraId="0FF5CC6D" w14:textId="77777777" w:rsidR="00A01FD3" w:rsidRPr="00C3672B" w:rsidRDefault="00A13117" w:rsidP="00A13117">
      <w:pPr>
        <w:pStyle w:val="Taille-1Normal"/>
      </w:pPr>
      <w:r w:rsidRPr="00C3672B">
        <w:lastRenderedPageBreak/>
        <w:t>De Morguen approuva silencieusement</w:t>
      </w:r>
      <w:r w:rsidR="00A01FD3" w:rsidRPr="00C3672B">
        <w:t xml:space="preserve">, </w:t>
      </w:r>
      <w:r w:rsidRPr="00C3672B">
        <w:t>car il s</w:t>
      </w:r>
      <w:r w:rsidR="00A01FD3" w:rsidRPr="00C3672B">
        <w:t>’</w:t>
      </w:r>
      <w:r w:rsidRPr="00C3672B">
        <w:t>était ordonné de tout entendre pour obtenir Madeleine</w:t>
      </w:r>
      <w:r w:rsidR="00A01FD3" w:rsidRPr="00C3672B">
        <w:t>.</w:t>
      </w:r>
    </w:p>
    <w:p w14:paraId="63B02B4A" w14:textId="77777777" w:rsidR="00A01FD3" w:rsidRPr="00C3672B" w:rsidRDefault="00A13117" w:rsidP="00A13117">
      <w:pPr>
        <w:pStyle w:val="Taille-1Normal"/>
      </w:pPr>
      <w:r w:rsidRPr="00C3672B">
        <w:t>Onimus donnait cependant au néophyte quelques aperçus sur la liberté religieuse et l</w:t>
      </w:r>
      <w:r w:rsidR="00A01FD3" w:rsidRPr="00C3672B">
        <w:t>’</w:t>
      </w:r>
      <w:r w:rsidRPr="00C3672B">
        <w:t>esprit d</w:t>
      </w:r>
      <w:r w:rsidR="00A01FD3" w:rsidRPr="00C3672B">
        <w:t>’</w:t>
      </w:r>
      <w:r w:rsidRPr="00C3672B">
        <w:t>examen</w:t>
      </w:r>
      <w:r w:rsidR="00A01FD3" w:rsidRPr="00C3672B">
        <w:t xml:space="preserve">. </w:t>
      </w:r>
      <w:r w:rsidRPr="00C3672B">
        <w:t>Il n</w:t>
      </w:r>
      <w:r w:rsidR="00A01FD3" w:rsidRPr="00C3672B">
        <w:t>’</w:t>
      </w:r>
      <w:r w:rsidRPr="00C3672B">
        <w:t>est point donné à tous de le posséder</w:t>
      </w:r>
      <w:r w:rsidR="00A01FD3" w:rsidRPr="00C3672B">
        <w:t xml:space="preserve">, </w:t>
      </w:r>
      <w:r w:rsidRPr="00C3672B">
        <w:t>mais tous doivent guerroyer pour le faire prévaloir</w:t>
      </w:r>
      <w:r w:rsidR="00A01FD3" w:rsidRPr="00C3672B">
        <w:t xml:space="preserve">, </w:t>
      </w:r>
      <w:r w:rsidRPr="00C3672B">
        <w:t>sans avoir besoin pour cela d</w:t>
      </w:r>
      <w:r w:rsidR="00A01FD3" w:rsidRPr="00C3672B">
        <w:t>’</w:t>
      </w:r>
      <w:r w:rsidRPr="00C3672B">
        <w:t>en connaître la véritable nature</w:t>
      </w:r>
      <w:r w:rsidR="00A01FD3" w:rsidRPr="00C3672B">
        <w:t xml:space="preserve">. </w:t>
      </w:r>
      <w:r w:rsidRPr="00C3672B">
        <w:t>Les textes sont parfois obscurs</w:t>
      </w:r>
      <w:r w:rsidR="00A01FD3" w:rsidRPr="00C3672B">
        <w:t xml:space="preserve">, </w:t>
      </w:r>
      <w:r w:rsidRPr="00C3672B">
        <w:t>mais l</w:t>
      </w:r>
      <w:r w:rsidR="00A01FD3" w:rsidRPr="00C3672B">
        <w:t>’</w:t>
      </w:r>
      <w:r w:rsidRPr="00C3672B">
        <w:t>esprit divin est avec les ministres</w:t>
      </w:r>
      <w:r w:rsidR="00A01FD3" w:rsidRPr="00C3672B">
        <w:t xml:space="preserve">. </w:t>
      </w:r>
      <w:r w:rsidRPr="00C3672B">
        <w:t>Et il conseilla à de Morguen</w:t>
      </w:r>
      <w:r w:rsidR="00A01FD3" w:rsidRPr="00C3672B">
        <w:t xml:space="preserve">, </w:t>
      </w:r>
      <w:r w:rsidRPr="00C3672B">
        <w:t>qui avait adroitement introduit le poinçon de sa dague dans sa botte et se piquait le mollet pour ne pas s</w:t>
      </w:r>
      <w:r w:rsidR="00A01FD3" w:rsidRPr="00C3672B">
        <w:t>’</w:t>
      </w:r>
      <w:r w:rsidRPr="00C3672B">
        <w:t>endormir</w:t>
      </w:r>
      <w:r w:rsidR="00A01FD3" w:rsidRPr="00C3672B">
        <w:t xml:space="preserve">, </w:t>
      </w:r>
      <w:r w:rsidRPr="00C3672B">
        <w:t>de lire la Bible et de ne point s</w:t>
      </w:r>
      <w:r w:rsidR="00A01FD3" w:rsidRPr="00C3672B">
        <w:t>’</w:t>
      </w:r>
      <w:r w:rsidRPr="00C3672B">
        <w:t>arrêter au sens apparent des mots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ailleurs lui</w:t>
      </w:r>
      <w:r w:rsidR="00A01FD3" w:rsidRPr="00C3672B">
        <w:t xml:space="preserve">, </w:t>
      </w:r>
      <w:r w:rsidRPr="00C3672B">
        <w:t>Onimus</w:t>
      </w:r>
      <w:r w:rsidR="00A01FD3" w:rsidRPr="00C3672B">
        <w:t xml:space="preserve">, </w:t>
      </w:r>
      <w:r w:rsidRPr="00C3672B">
        <w:t>serait là pour l</w:t>
      </w:r>
      <w:r w:rsidR="00A01FD3" w:rsidRPr="00C3672B">
        <w:t>’</w:t>
      </w:r>
      <w:r w:rsidRPr="00C3672B">
        <w:t>interprétation du verbe</w:t>
      </w:r>
      <w:r w:rsidR="00A01FD3" w:rsidRPr="00C3672B">
        <w:t>.</w:t>
      </w:r>
    </w:p>
    <w:p w14:paraId="7879B0D6" w14:textId="77777777" w:rsidR="00A01FD3" w:rsidRPr="00C3672B" w:rsidRDefault="00A13117" w:rsidP="00A13117">
      <w:pPr>
        <w:pStyle w:val="Taille-1Normal"/>
      </w:pPr>
      <w:r w:rsidRPr="00C3672B">
        <w:t>De Morguen répondit modestement qu</w:t>
      </w:r>
      <w:r w:rsidR="00A01FD3" w:rsidRPr="00C3672B">
        <w:t>’</w:t>
      </w:r>
      <w:r w:rsidRPr="00C3672B">
        <w:t>il savait l</w:t>
      </w:r>
      <w:r w:rsidR="00A01FD3" w:rsidRPr="00C3672B">
        <w:t>’</w:t>
      </w:r>
      <w:r w:rsidRPr="00C3672B">
        <w:t>hébreu et qu</w:t>
      </w:r>
      <w:r w:rsidR="00A01FD3" w:rsidRPr="00C3672B">
        <w:t>’</w:t>
      </w:r>
      <w:r w:rsidRPr="00C3672B">
        <w:t>il trouvait à redire à la traduction de Castellion</w:t>
      </w:r>
      <w:r w:rsidR="00A01FD3" w:rsidRPr="00C3672B">
        <w:t xml:space="preserve">. </w:t>
      </w:r>
      <w:r w:rsidRPr="00C3672B">
        <w:t>Au reste</w:t>
      </w:r>
      <w:r w:rsidR="00A01FD3" w:rsidRPr="00C3672B">
        <w:t xml:space="preserve">, </w:t>
      </w:r>
      <w:r w:rsidRPr="00C3672B">
        <w:t>il la considérait plutôt comme une œuvre littéraire</w:t>
      </w:r>
      <w:r w:rsidR="00A01FD3" w:rsidRPr="00C3672B">
        <w:t xml:space="preserve">, </w:t>
      </w:r>
      <w:r w:rsidRPr="00C3672B">
        <w:t>mais l</w:t>
      </w:r>
      <w:r w:rsidR="00A01FD3" w:rsidRPr="00C3672B">
        <w:t>’</w:t>
      </w:r>
      <w:r w:rsidRPr="00C3672B">
        <w:t>auteur lui demeurait cher pour ses idées de tolérance</w:t>
      </w:r>
      <w:r w:rsidR="00A01FD3" w:rsidRPr="00C3672B">
        <w:t>.</w:t>
      </w:r>
    </w:p>
    <w:p w14:paraId="6F8204B7" w14:textId="77777777" w:rsidR="00A01FD3" w:rsidRPr="00C3672B" w:rsidRDefault="00A13117" w:rsidP="00A13117">
      <w:pPr>
        <w:pStyle w:val="Taille-1Normal"/>
      </w:pPr>
      <w:r w:rsidRPr="00C3672B">
        <w:t>Le grand Andréas crut devoir prendre la parole</w:t>
      </w:r>
      <w:r w:rsidR="00A01FD3" w:rsidRPr="00C3672B">
        <w:t xml:space="preserve">. </w:t>
      </w:r>
      <w:r w:rsidRPr="00C3672B">
        <w:t>Il reprochait à Castellion d</w:t>
      </w:r>
      <w:r w:rsidR="00A01FD3" w:rsidRPr="00C3672B">
        <w:t>’</w:t>
      </w:r>
      <w:r w:rsidRPr="00C3672B">
        <w:t>avoir discuté l</w:t>
      </w:r>
      <w:r w:rsidR="00A01FD3" w:rsidRPr="00C3672B">
        <w:t>’</w:t>
      </w:r>
      <w:r w:rsidRPr="00C3672B">
        <w:t>autorité de Calvin</w:t>
      </w:r>
      <w:r w:rsidR="00A01FD3" w:rsidRPr="00C3672B">
        <w:t xml:space="preserve">, </w:t>
      </w:r>
      <w:r w:rsidRPr="00C3672B">
        <w:t>source de toute lumière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tout en complimentant le catéchumène sur l</w:t>
      </w:r>
      <w:r w:rsidR="00A01FD3" w:rsidRPr="00C3672B">
        <w:t>’</w:t>
      </w:r>
      <w:r w:rsidRPr="00C3672B">
        <w:t>étendue de ses connaissances</w:t>
      </w:r>
      <w:r w:rsidR="00A01FD3" w:rsidRPr="00C3672B">
        <w:t xml:space="preserve">, </w:t>
      </w:r>
      <w:r w:rsidRPr="00C3672B">
        <w:t>il lui posa diverses questions</w:t>
      </w:r>
      <w:r w:rsidR="00A01FD3" w:rsidRPr="00C3672B">
        <w:t xml:space="preserve">. </w:t>
      </w:r>
      <w:r w:rsidRPr="00C3672B">
        <w:t xml:space="preserve">Que pensait-il des </w:t>
      </w:r>
      <w:r w:rsidRPr="00C3672B">
        <w:rPr>
          <w:i/>
          <w:iCs/>
        </w:rPr>
        <w:t>Dialogues sacrés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De Morguen lui r</w:t>
      </w:r>
      <w:r w:rsidRPr="00C3672B">
        <w:rPr>
          <w:rFonts w:cs="Amasis30"/>
        </w:rPr>
        <w:t>é</w:t>
      </w:r>
      <w:r w:rsidRPr="00C3672B">
        <w:t>pondit avec prudence</w:t>
      </w:r>
      <w:r w:rsidR="00A01FD3" w:rsidRPr="00C3672B">
        <w:t xml:space="preserve">, </w:t>
      </w:r>
      <w:r w:rsidRPr="00C3672B">
        <w:t>puis les deux pasteurs s</w:t>
      </w:r>
      <w:r w:rsidR="00A01FD3" w:rsidRPr="00C3672B">
        <w:rPr>
          <w:rFonts w:cs="Amasis30"/>
        </w:rPr>
        <w:t>’</w:t>
      </w:r>
      <w:r w:rsidRPr="00C3672B">
        <w:t>excus</w:t>
      </w:r>
      <w:r w:rsidRPr="00C3672B">
        <w:rPr>
          <w:rFonts w:cs="Amasis30"/>
        </w:rPr>
        <w:t>è</w:t>
      </w:r>
      <w:r w:rsidRPr="00C3672B">
        <w:t>rent</w:t>
      </w:r>
      <w:r w:rsidR="00A01FD3" w:rsidRPr="00C3672B">
        <w:t xml:space="preserve">, </w:t>
      </w:r>
      <w:r w:rsidRPr="00C3672B">
        <w:t>on allait dire la pri</w:t>
      </w:r>
      <w:r w:rsidRPr="00C3672B">
        <w:rPr>
          <w:rFonts w:cs="Amasis30"/>
        </w:rPr>
        <w:t>è</w:t>
      </w:r>
      <w:r w:rsidRPr="00C3672B">
        <w:t>re commune avant le d</w:t>
      </w:r>
      <w:r w:rsidRPr="00C3672B">
        <w:rPr>
          <w:rFonts w:cs="Amasis30"/>
        </w:rPr>
        <w:t>î</w:t>
      </w:r>
      <w:r w:rsidRPr="00C3672B">
        <w:t>ner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; M. </w:t>
      </w:r>
      <w:r w:rsidRPr="00C3672B">
        <w:t>le baron y assisterait sans doute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Lui d</w:t>
      </w:r>
      <w:r w:rsidRPr="00C3672B">
        <w:rPr>
          <w:rFonts w:cs="Amasis30"/>
        </w:rPr>
        <w:t>é</w:t>
      </w:r>
      <w:r w:rsidRPr="00C3672B">
        <w:t>clara ne pas y vouloir manquer</w:t>
      </w:r>
      <w:r w:rsidR="00A01FD3" w:rsidRPr="00C3672B">
        <w:t>.</w:t>
      </w:r>
    </w:p>
    <w:p w14:paraId="69FBCDCC" w14:textId="77777777" w:rsidR="00A01FD3" w:rsidRPr="00C3672B" w:rsidRDefault="00A13117" w:rsidP="00A13117">
      <w:pPr>
        <w:pStyle w:val="Taille-1Normal"/>
      </w:pPr>
      <w:r w:rsidRPr="00C3672B">
        <w:t>Il retrouva le baron et tout son monde</w:t>
      </w:r>
      <w:r w:rsidR="00A01FD3" w:rsidRPr="00C3672B">
        <w:t xml:space="preserve">, </w:t>
      </w:r>
      <w:r w:rsidRPr="00C3672B">
        <w:t>petits et grands</w:t>
      </w:r>
      <w:r w:rsidR="00A01FD3" w:rsidRPr="00C3672B">
        <w:t xml:space="preserve">, </w:t>
      </w:r>
      <w:r w:rsidRPr="00C3672B">
        <w:t>tête nue</w:t>
      </w:r>
      <w:r w:rsidR="00A01FD3" w:rsidRPr="00C3672B">
        <w:t xml:space="preserve">, </w:t>
      </w:r>
      <w:r w:rsidRPr="00C3672B">
        <w:t>assemblés dans une grande salle</w:t>
      </w:r>
      <w:r w:rsidR="00A01FD3" w:rsidRPr="00C3672B">
        <w:t xml:space="preserve">. </w:t>
      </w:r>
      <w:r w:rsidRPr="00C3672B">
        <w:t>Madeleine</w:t>
      </w:r>
      <w:r w:rsidR="00A01FD3" w:rsidRPr="00C3672B">
        <w:t xml:space="preserve">, </w:t>
      </w:r>
      <w:r w:rsidRPr="00C3672B">
        <w:t>en avant</w:t>
      </w:r>
      <w:r w:rsidR="00A01FD3" w:rsidRPr="00C3672B">
        <w:t xml:space="preserve">, </w:t>
      </w:r>
      <w:r w:rsidRPr="00C3672B">
        <w:t>près de la vieille Jacqueline</w:t>
      </w:r>
      <w:r w:rsidR="00A01FD3" w:rsidRPr="00C3672B">
        <w:t xml:space="preserve">, </w:t>
      </w:r>
      <w:r w:rsidRPr="00C3672B">
        <w:t>ne laissait rien voir que les frisons blonds de sa nuque</w:t>
      </w:r>
      <w:r w:rsidR="00A01FD3" w:rsidRPr="00C3672B">
        <w:t xml:space="preserve">, </w:t>
      </w:r>
      <w:r w:rsidRPr="00C3672B">
        <w:t>inclinée devant le pasteur qui nasillait sa prière</w:t>
      </w:r>
      <w:r w:rsidR="00A01FD3" w:rsidRPr="00C3672B">
        <w:t xml:space="preserve">. </w:t>
      </w:r>
      <w:r w:rsidRPr="00C3672B">
        <w:t>Andréas cherchait sans doute le sujet de son sermon dans une bible</w:t>
      </w:r>
      <w:r w:rsidR="00A01FD3" w:rsidRPr="00C3672B">
        <w:t xml:space="preserve">, </w:t>
      </w:r>
      <w:r w:rsidRPr="00C3672B">
        <w:t>car il tenait le volume collé contre son visage et relevait le nez chaque fois qu</w:t>
      </w:r>
      <w:r w:rsidR="00A01FD3" w:rsidRPr="00C3672B">
        <w:t>’</w:t>
      </w:r>
      <w:r w:rsidRPr="00C3672B">
        <w:t>il tournait un feuillet</w:t>
      </w:r>
      <w:r w:rsidR="00A01FD3" w:rsidRPr="00C3672B">
        <w:t xml:space="preserve">. </w:t>
      </w:r>
      <w:r w:rsidRPr="00C3672B">
        <w:t>Enfin il commença</w:t>
      </w:r>
      <w:r w:rsidR="00A01FD3" w:rsidRPr="00C3672B">
        <w:t xml:space="preserve">, </w:t>
      </w:r>
      <w:r w:rsidRPr="00C3672B">
        <w:t>parlant de l</w:t>
      </w:r>
      <w:r w:rsidR="00A01FD3" w:rsidRPr="00C3672B">
        <w:t>’</w:t>
      </w:r>
      <w:r w:rsidRPr="00C3672B">
        <w:t>histoire d</w:t>
      </w:r>
      <w:r w:rsidR="00A01FD3" w:rsidRPr="00C3672B">
        <w:t>’</w:t>
      </w:r>
      <w:r w:rsidRPr="00C3672B">
        <w:t>Esther</w:t>
      </w:r>
      <w:r w:rsidR="00A01FD3" w:rsidRPr="00C3672B">
        <w:t xml:space="preserve">, </w:t>
      </w:r>
      <w:r w:rsidRPr="00C3672B">
        <w:t>et il regardait fixement de Morguen</w:t>
      </w:r>
      <w:r w:rsidR="00A01FD3" w:rsidRPr="00C3672B">
        <w:t>.</w:t>
      </w:r>
    </w:p>
    <w:p w14:paraId="7C130BE8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Ah çà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se disait celui-ci</w:t>
      </w:r>
      <w:r w:rsidRPr="00C3672B">
        <w:t xml:space="preserve">, </w:t>
      </w:r>
      <w:r w:rsidR="00A13117" w:rsidRPr="00C3672B">
        <w:t>est-ce que ce b</w:t>
      </w:r>
      <w:r w:rsidR="00A13117" w:rsidRPr="00C3672B">
        <w:rPr>
          <w:rFonts w:cs="Amasis30"/>
        </w:rPr>
        <w:t>é</w:t>
      </w:r>
      <w:r w:rsidR="00A13117" w:rsidRPr="00C3672B">
        <w:t>l</w:t>
      </w:r>
      <w:r w:rsidR="00A13117" w:rsidRPr="00C3672B">
        <w:rPr>
          <w:rFonts w:cs="Amasis30"/>
        </w:rPr>
        <w:t>î</w:t>
      </w:r>
      <w:r w:rsidR="00A13117" w:rsidRPr="00C3672B">
        <w:t>tre se figure que je suis le roi Assu</w:t>
      </w:r>
      <w:r w:rsidR="00A13117" w:rsidRPr="00C3672B">
        <w:rPr>
          <w:rFonts w:cs="Amasis30"/>
        </w:rPr>
        <w:t>é</w:t>
      </w:r>
      <w:r w:rsidR="00A13117" w:rsidRPr="00C3672B">
        <w:t>rus et que je vais d</w:t>
      </w:r>
      <w:r w:rsidR="00A13117" w:rsidRPr="00C3672B">
        <w:rPr>
          <w:rFonts w:cs="Amasis30"/>
        </w:rPr>
        <w:t>é</w:t>
      </w:r>
      <w:r w:rsidR="00A13117" w:rsidRPr="00C3672B">
        <w:t>livrer Isra</w:t>
      </w:r>
      <w:r w:rsidR="00A13117" w:rsidRPr="00C3672B">
        <w:rPr>
          <w:rFonts w:cs="Amasis30"/>
        </w:rPr>
        <w:t>ë</w:t>
      </w:r>
      <w:r w:rsidR="00A13117" w:rsidRPr="00C3672B">
        <w:t>l pour remercier un Juif complaisant d</w:t>
      </w:r>
      <w:r w:rsidRPr="00C3672B">
        <w:rPr>
          <w:rFonts w:cs="Amasis30"/>
        </w:rPr>
        <w:t>’</w:t>
      </w:r>
      <w:r w:rsidR="00A13117" w:rsidRPr="00C3672B">
        <w:t>avoir mis sa parente dans mon lit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01BCCCB4" w14:textId="77777777" w:rsidR="00A01FD3" w:rsidRPr="00C3672B" w:rsidRDefault="00A13117" w:rsidP="00A13117">
      <w:pPr>
        <w:pStyle w:val="Taille-1Normal"/>
      </w:pPr>
      <w:r w:rsidRPr="00C3672B">
        <w:t>Il cessa d</w:t>
      </w:r>
      <w:r w:rsidR="00A01FD3" w:rsidRPr="00C3672B">
        <w:t>’</w:t>
      </w:r>
      <w:r w:rsidRPr="00C3672B">
        <w:t>écouter l</w:t>
      </w:r>
      <w:r w:rsidR="00A01FD3" w:rsidRPr="00C3672B">
        <w:t>’</w:t>
      </w:r>
      <w:r w:rsidRPr="00C3672B">
        <w:t>homme de Genève qui s</w:t>
      </w:r>
      <w:r w:rsidR="00A01FD3" w:rsidRPr="00C3672B">
        <w:t>’</w:t>
      </w:r>
      <w:r w:rsidRPr="00C3672B">
        <w:t>entortillait dans des métaphores fleuries et promettait des victoires prochaines</w:t>
      </w:r>
      <w:r w:rsidR="00A01FD3" w:rsidRPr="00C3672B">
        <w:t xml:space="preserve">. </w:t>
      </w:r>
      <w:r w:rsidRPr="00C3672B">
        <w:t>Madeleine s</w:t>
      </w:r>
      <w:r w:rsidR="00A01FD3" w:rsidRPr="00C3672B">
        <w:t>’</w:t>
      </w:r>
      <w:r w:rsidRPr="00C3672B">
        <w:t>était relevée et se tenait debout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entrevoyait un coin de profil</w:t>
      </w:r>
      <w:r w:rsidR="00A01FD3" w:rsidRPr="00C3672B">
        <w:t xml:space="preserve">, </w:t>
      </w:r>
      <w:r w:rsidRPr="00C3672B">
        <w:t>un bout d</w:t>
      </w:r>
      <w:r w:rsidR="00A01FD3" w:rsidRPr="00C3672B">
        <w:rPr>
          <w:rFonts w:cs="Amasis30"/>
        </w:rPr>
        <w:t>’</w:t>
      </w:r>
      <w:r w:rsidRPr="00C3672B">
        <w:t>oreille</w:t>
      </w:r>
      <w:r w:rsidR="00A01FD3" w:rsidRPr="00C3672B">
        <w:t xml:space="preserve">, </w:t>
      </w:r>
      <w:r w:rsidRPr="00C3672B">
        <w:t>une tresse blonde</w:t>
      </w:r>
      <w:r w:rsidR="00A01FD3" w:rsidRPr="00C3672B">
        <w:t xml:space="preserve">. </w:t>
      </w:r>
      <w:r w:rsidRPr="00C3672B">
        <w:t>Son c</w:t>
      </w:r>
      <w:r w:rsidRPr="00C3672B">
        <w:rPr>
          <w:rFonts w:cs="Amasis30"/>
        </w:rPr>
        <w:t>œ</w:t>
      </w:r>
      <w:r w:rsidRPr="00C3672B">
        <w:t>ur battait doucement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la contempler</w:t>
      </w:r>
      <w:r w:rsidR="00A01FD3" w:rsidRPr="00C3672B">
        <w:t xml:space="preserve">, </w:t>
      </w:r>
      <w:r w:rsidRPr="00C3672B">
        <w:t>il ne sentait plus ni fatigue ni sommeil</w:t>
      </w:r>
      <w:r w:rsidR="00A01FD3" w:rsidRPr="00C3672B">
        <w:t xml:space="preserve">. </w:t>
      </w:r>
      <w:r w:rsidRPr="00C3672B">
        <w:rPr>
          <w:rFonts w:cs="Amasis30"/>
        </w:rPr>
        <w:t>É</w:t>
      </w:r>
      <w:r w:rsidRPr="00C3672B">
        <w:t>tait-il possible qu</w:t>
      </w:r>
      <w:r w:rsidR="00A01FD3" w:rsidRPr="00C3672B">
        <w:rPr>
          <w:rFonts w:cs="Amasis30"/>
        </w:rPr>
        <w:t>’</w:t>
      </w:r>
      <w:r w:rsidRPr="00C3672B">
        <w:t>elle p</w:t>
      </w:r>
      <w:r w:rsidRPr="00C3672B">
        <w:rPr>
          <w:rFonts w:cs="Amasis30"/>
        </w:rPr>
        <w:t>û</w:t>
      </w:r>
      <w:r w:rsidRPr="00C3672B">
        <w:t xml:space="preserve">t </w:t>
      </w:r>
      <w:r w:rsidRPr="00C3672B">
        <w:rPr>
          <w:rFonts w:cs="Amasis30"/>
        </w:rPr>
        <w:t>ê</w:t>
      </w:r>
      <w:r w:rsidRPr="00C3672B">
        <w:t>tre bient</w:t>
      </w:r>
      <w:r w:rsidRPr="00C3672B">
        <w:rPr>
          <w:rFonts w:cs="Amasis30"/>
        </w:rPr>
        <w:t>ô</w:t>
      </w:r>
      <w:r w:rsidRPr="00C3672B">
        <w:t>t sa femme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Il ne pouvait se croire dans la r</w:t>
      </w:r>
      <w:r w:rsidRPr="00C3672B">
        <w:rPr>
          <w:rFonts w:cs="Amasis30"/>
        </w:rPr>
        <w:t>é</w:t>
      </w:r>
      <w:r w:rsidRPr="00C3672B">
        <w:t>alit</w:t>
      </w:r>
      <w:r w:rsidRPr="00C3672B">
        <w:rPr>
          <w:rFonts w:cs="Amasis30"/>
        </w:rPr>
        <w:t>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cependant il </w:t>
      </w:r>
      <w:r w:rsidRPr="00C3672B">
        <w:rPr>
          <w:rFonts w:cs="Amasis30"/>
        </w:rPr>
        <w:t>é</w:t>
      </w:r>
      <w:r w:rsidRPr="00C3672B">
        <w:t>tait bien chez le baron de Gardefort</w:t>
      </w:r>
      <w:r w:rsidR="00A01FD3" w:rsidRPr="00C3672B">
        <w:t xml:space="preserve">, </w:t>
      </w:r>
      <w:r w:rsidRPr="00C3672B">
        <w:t>agr</w:t>
      </w:r>
      <w:r w:rsidRPr="00C3672B">
        <w:rPr>
          <w:rFonts w:cs="Amasis30"/>
        </w:rPr>
        <w:t>éé</w:t>
      </w:r>
      <w:r w:rsidRPr="00C3672B">
        <w:t xml:space="preserve"> par lui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la regarder</w:t>
      </w:r>
      <w:r w:rsidR="00A01FD3" w:rsidRPr="00C3672B">
        <w:t xml:space="preserve">, </w:t>
      </w:r>
      <w:r w:rsidRPr="00C3672B">
        <w:t>il trouvait en soi le courage de subir cent Andréas Butschli</w:t>
      </w:r>
      <w:r w:rsidR="00A01FD3" w:rsidRPr="00C3672B">
        <w:t xml:space="preserve">, </w:t>
      </w:r>
      <w:r w:rsidRPr="00C3672B">
        <w:t>un plus grand nombre encore d</w:t>
      </w:r>
      <w:r w:rsidR="00A01FD3" w:rsidRPr="00C3672B">
        <w:t>’</w:t>
      </w:r>
      <w:r w:rsidRPr="00C3672B">
        <w:t>Onimus Kalbhaus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assister à mille prêches</w:t>
      </w:r>
      <w:r w:rsidR="00A01FD3" w:rsidRPr="00C3672B">
        <w:t xml:space="preserve">, </w:t>
      </w:r>
      <w:r w:rsidRPr="00C3672B">
        <w:t>de tenir la campagne pendant des mois avec la casaque blanche</w:t>
      </w:r>
      <w:r w:rsidR="00A01FD3" w:rsidRPr="00C3672B">
        <w:t xml:space="preserve">. </w:t>
      </w:r>
      <w:r w:rsidRPr="00C3672B">
        <w:t>Et il ne pensait même plus à appeler le comte François de Bernage</w:t>
      </w:r>
      <w:r w:rsidR="00A01FD3" w:rsidRPr="00C3672B">
        <w:t xml:space="preserve">, </w:t>
      </w:r>
      <w:r w:rsidRPr="00C3672B">
        <w:t>ce rival désormais évincé</w:t>
      </w:r>
      <w:r w:rsidR="00A01FD3" w:rsidRPr="00C3672B">
        <w:t>.</w:t>
      </w:r>
    </w:p>
    <w:p w14:paraId="4305CDF6" w14:textId="77777777" w:rsidR="00A01FD3" w:rsidRPr="00C3672B" w:rsidRDefault="00A13117" w:rsidP="00A13117">
      <w:pPr>
        <w:pStyle w:val="Taille-1Normal"/>
      </w:pPr>
      <w:r w:rsidRPr="00C3672B">
        <w:t>Mais un doute lui vint</w:t>
      </w:r>
      <w:r w:rsidR="00A01FD3" w:rsidRPr="00C3672B">
        <w:t xml:space="preserve">. </w:t>
      </w:r>
      <w:r w:rsidRPr="00C3672B">
        <w:t>Si elle allait le rebuter</w:t>
      </w:r>
      <w:r w:rsidR="00A01FD3" w:rsidRPr="00C3672B">
        <w:t xml:space="preserve">, </w:t>
      </w:r>
      <w:r w:rsidRPr="00C3672B">
        <w:t>lui-même</w:t>
      </w:r>
      <w:r w:rsidR="00A01FD3" w:rsidRPr="00C3672B">
        <w:t xml:space="preserve">, </w:t>
      </w:r>
      <w:r w:rsidRPr="00C3672B">
        <w:t>ne point l</w:t>
      </w:r>
      <w:r w:rsidR="00A01FD3" w:rsidRPr="00C3672B">
        <w:t>’</w:t>
      </w:r>
      <w:r w:rsidRPr="00C3672B">
        <w:t>accepter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insurger contre la volonté de son père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?</w:t>
      </w:r>
    </w:p>
    <w:p w14:paraId="50BB3587" w14:textId="77777777" w:rsidR="00A01FD3" w:rsidRPr="00C3672B" w:rsidRDefault="00A13117" w:rsidP="00A13117">
      <w:pPr>
        <w:pStyle w:val="Taille-1Normal"/>
      </w:pPr>
      <w:r w:rsidRPr="00C3672B">
        <w:t>Hélas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! </w:t>
      </w:r>
      <w:r w:rsidRPr="00C3672B">
        <w:t>la pauvre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! </w:t>
      </w:r>
      <w:r w:rsidRPr="00C3672B">
        <w:t>Il ne connaissait pas sa soumission</w:t>
      </w:r>
      <w:r w:rsidR="00A01FD3" w:rsidRPr="00C3672B">
        <w:t xml:space="preserve">. </w:t>
      </w:r>
      <w:r w:rsidRPr="00C3672B">
        <w:t>Cette jolie fille isol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timide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tait dans son exquise et parfaite candeur</w:t>
      </w:r>
      <w:r w:rsidR="00A01FD3" w:rsidRPr="00C3672B">
        <w:t xml:space="preserve">, </w:t>
      </w:r>
      <w:r w:rsidRPr="00C3672B">
        <w:t xml:space="preserve">comme une de ces fleurs solitaires qui poussent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ombre des grands bois leurs purpurines clochettes</w:t>
      </w:r>
      <w:r w:rsidR="00A01FD3" w:rsidRPr="00C3672B">
        <w:t xml:space="preserve">, </w:t>
      </w:r>
      <w:r w:rsidRPr="00C3672B">
        <w:t>loin des champs dor</w:t>
      </w:r>
      <w:r w:rsidRPr="00C3672B">
        <w:rPr>
          <w:rFonts w:cs="Amasis30"/>
        </w:rPr>
        <w:t>é</w:t>
      </w:r>
      <w:r w:rsidRPr="00C3672B">
        <w:t>s par la grande joie du soleil</w:t>
      </w:r>
      <w:r w:rsidR="00A01FD3" w:rsidRPr="00C3672B">
        <w:t xml:space="preserve">. </w:t>
      </w:r>
      <w:r w:rsidRPr="00C3672B">
        <w:t xml:space="preserve">Elle </w:t>
      </w:r>
      <w:r w:rsidRPr="00C3672B">
        <w:rPr>
          <w:rFonts w:cs="Amasis30"/>
        </w:rPr>
        <w:t>é</w:t>
      </w:r>
      <w:r w:rsidRPr="00C3672B">
        <w:t>tait faite de douceur</w:t>
      </w:r>
      <w:r w:rsidR="00A01FD3" w:rsidRPr="00C3672B">
        <w:t xml:space="preserve">,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amour et de crainte</w:t>
      </w:r>
      <w:r w:rsidR="00A01FD3" w:rsidRPr="00C3672B">
        <w:t>.</w:t>
      </w:r>
    </w:p>
    <w:p w14:paraId="390160BF" w14:textId="77777777" w:rsidR="00A01FD3" w:rsidRPr="00C3672B" w:rsidRDefault="00A13117" w:rsidP="00A13117">
      <w:pPr>
        <w:pStyle w:val="Taille-1Normal"/>
      </w:pPr>
      <w:r w:rsidRPr="00C3672B">
        <w:t>Enfermée dans les pratiques étroites d</w:t>
      </w:r>
      <w:r w:rsidR="00A01FD3" w:rsidRPr="00C3672B">
        <w:t>’</w:t>
      </w:r>
      <w:r w:rsidRPr="00C3672B">
        <w:t>une religion qui ne parlait point à son cœur</w:t>
      </w:r>
      <w:r w:rsidR="00A01FD3" w:rsidRPr="00C3672B">
        <w:t xml:space="preserve">, </w:t>
      </w:r>
      <w:r w:rsidRPr="00C3672B">
        <w:t>elle avait pris en suspicion</w:t>
      </w:r>
      <w:r w:rsidR="00A01FD3" w:rsidRPr="00C3672B">
        <w:t xml:space="preserve">, </w:t>
      </w:r>
      <w:r w:rsidRPr="00C3672B">
        <w:t>par une naturelle terreur</w:t>
      </w:r>
      <w:r w:rsidR="00A01FD3" w:rsidRPr="00C3672B">
        <w:t xml:space="preserve">, </w:t>
      </w:r>
      <w:r w:rsidRPr="00C3672B">
        <w:t>toutes les manifestations de l</w:t>
      </w:r>
      <w:r w:rsidR="00A01FD3" w:rsidRPr="00C3672B">
        <w:t>’</w:t>
      </w:r>
      <w:r w:rsidRPr="00C3672B">
        <w:t>esprit et de la volonté tendant ailleurs qu</w:t>
      </w:r>
      <w:r w:rsidR="00A01FD3" w:rsidRPr="00C3672B">
        <w:t>’</w:t>
      </w:r>
      <w:r w:rsidRPr="00C3672B">
        <w:t>au respect d</w:t>
      </w:r>
      <w:r w:rsidR="00A01FD3" w:rsidRPr="00C3672B">
        <w:t>’</w:t>
      </w:r>
      <w:r w:rsidRPr="00C3672B">
        <w:t>un Dieu jaloux et qui ne pardonnait aucune défaillance</w:t>
      </w:r>
      <w:r w:rsidR="00A01FD3" w:rsidRPr="00C3672B">
        <w:t>.</w:t>
      </w:r>
    </w:p>
    <w:p w14:paraId="04E95E06" w14:textId="77777777" w:rsidR="00A01FD3" w:rsidRPr="00C3672B" w:rsidRDefault="00A13117" w:rsidP="00A13117">
      <w:pPr>
        <w:pStyle w:val="Taille-1Normal"/>
      </w:pPr>
      <w:r w:rsidRPr="00C3672B">
        <w:t>Les exagérations continuelles dont abondaient les discours des ministres et qui revenaient sans cesse au cours de ses entretiens avec son père</w:t>
      </w:r>
      <w:r w:rsidR="00A01FD3" w:rsidRPr="00C3672B">
        <w:t xml:space="preserve">, </w:t>
      </w:r>
      <w:r w:rsidRPr="00C3672B">
        <w:t>les lectures constantes de la Bible</w:t>
      </w:r>
      <w:r w:rsidR="00A01FD3" w:rsidRPr="00C3672B">
        <w:t xml:space="preserve">, </w:t>
      </w:r>
      <w:r w:rsidRPr="00C3672B">
        <w:t>tout lui montrait la puissance d</w:t>
      </w:r>
      <w:r w:rsidR="00A01FD3" w:rsidRPr="00C3672B">
        <w:t>’</w:t>
      </w:r>
      <w:r w:rsidRPr="00C3672B">
        <w:t>un Dieu implacable</w:t>
      </w:r>
      <w:r w:rsidR="00A01FD3" w:rsidRPr="00C3672B">
        <w:t xml:space="preserve">, </w:t>
      </w:r>
      <w:r w:rsidRPr="00C3672B">
        <w:t>la débilité sans remède de l</w:t>
      </w:r>
      <w:r w:rsidR="00A01FD3" w:rsidRPr="00C3672B">
        <w:t>’</w:t>
      </w:r>
      <w:r w:rsidRPr="00C3672B">
        <w:t>homme</w:t>
      </w:r>
      <w:r w:rsidR="00A01FD3" w:rsidRPr="00C3672B">
        <w:t xml:space="preserve">. </w:t>
      </w:r>
      <w:r w:rsidRPr="00C3672B">
        <w:t>Comme le chef de famille tient son autorité de Dieu</w:t>
      </w:r>
      <w:r w:rsidR="00A01FD3" w:rsidRPr="00C3672B">
        <w:t xml:space="preserve">, </w:t>
      </w:r>
      <w:r w:rsidRPr="00C3672B">
        <w:t xml:space="preserve">elle </w:t>
      </w:r>
      <w:r w:rsidRPr="00C3672B">
        <w:lastRenderedPageBreak/>
        <w:t>devait demeurer sans bornes</w:t>
      </w:r>
      <w:r w:rsidR="00A01FD3" w:rsidRPr="00C3672B">
        <w:t xml:space="preserve">, </w:t>
      </w:r>
      <w:r w:rsidRPr="00C3672B">
        <w:t>étant donné la faiblesse de la femme</w:t>
      </w:r>
      <w:r w:rsidR="00A01FD3" w:rsidRPr="00C3672B">
        <w:t xml:space="preserve">, </w:t>
      </w:r>
      <w:r w:rsidRPr="00C3672B">
        <w:t>son infériorité complète vis-à-vis des choses du Ciel</w:t>
      </w:r>
      <w:r w:rsidR="00A01FD3" w:rsidRPr="00C3672B">
        <w:t>.</w:t>
      </w:r>
    </w:p>
    <w:p w14:paraId="07C8CF78" w14:textId="77777777" w:rsidR="00A01FD3" w:rsidRPr="00C3672B" w:rsidRDefault="00A13117" w:rsidP="00A13117">
      <w:pPr>
        <w:pStyle w:val="Taille-1Normal"/>
      </w:pPr>
      <w:r w:rsidRPr="00C3672B">
        <w:t>Et elle acceptait cette vie enserrée dans des devoirs</w:t>
      </w:r>
      <w:r w:rsidR="00A01FD3" w:rsidRPr="00C3672B">
        <w:t xml:space="preserve">, </w:t>
      </w:r>
      <w:r w:rsidRPr="00C3672B">
        <w:t>sans joies</w:t>
      </w:r>
      <w:r w:rsidR="00A01FD3" w:rsidRPr="00C3672B">
        <w:t xml:space="preserve">, </w:t>
      </w:r>
      <w:r w:rsidRPr="00C3672B">
        <w:t>comme une chose nécessaire et qu</w:t>
      </w:r>
      <w:r w:rsidR="00A01FD3" w:rsidRPr="00C3672B">
        <w:t>’</w:t>
      </w:r>
      <w:r w:rsidRPr="00C3672B">
        <w:t>elle n</w:t>
      </w:r>
      <w:r w:rsidR="00A01FD3" w:rsidRPr="00C3672B">
        <w:t>’</w:t>
      </w:r>
      <w:r w:rsidRPr="00C3672B">
        <w:t>avait point à juger</w:t>
      </w:r>
      <w:r w:rsidR="00A01FD3" w:rsidRPr="00C3672B">
        <w:t>.</w:t>
      </w:r>
    </w:p>
    <w:p w14:paraId="3DCBE66A" w14:textId="77777777" w:rsidR="00A01FD3" w:rsidRPr="00C3672B" w:rsidRDefault="00A13117" w:rsidP="00A13117">
      <w:pPr>
        <w:pStyle w:val="Taille-1Normal"/>
      </w:pPr>
      <w:r w:rsidRPr="00C3672B">
        <w:t>Ses affections de famille étaient la seule chose qu</w:t>
      </w:r>
      <w:r w:rsidR="00A01FD3" w:rsidRPr="00C3672B">
        <w:t>’</w:t>
      </w:r>
      <w:r w:rsidRPr="00C3672B">
        <w:t>elle crût pouvoir dérober à cette absorbante adoration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en dehors de son père et de sa marraine</w:t>
      </w:r>
      <w:r w:rsidR="00A01FD3" w:rsidRPr="00C3672B">
        <w:t>, M</w:t>
      </w:r>
      <w:r w:rsidR="00A01FD3" w:rsidRPr="00C3672B">
        <w:rPr>
          <w:vertAlign w:val="superscript"/>
        </w:rPr>
        <w:t>me</w:t>
      </w:r>
      <w:r w:rsidR="00A01FD3" w:rsidRPr="00C3672B">
        <w:t> </w:t>
      </w:r>
      <w:r w:rsidRPr="00C3672B">
        <w:t>Renée de Ferrare</w:t>
      </w:r>
      <w:r w:rsidR="00A01FD3" w:rsidRPr="00C3672B">
        <w:t xml:space="preserve">, </w:t>
      </w:r>
      <w:r w:rsidRPr="00C3672B">
        <w:t>elle n</w:t>
      </w:r>
      <w:r w:rsidR="00A01FD3" w:rsidRPr="00C3672B">
        <w:t>’</w:t>
      </w:r>
      <w:r w:rsidRPr="00C3672B">
        <w:t>aimait personne sur terre</w:t>
      </w:r>
      <w:r w:rsidR="00A01FD3" w:rsidRPr="00C3672B">
        <w:t xml:space="preserve">. </w:t>
      </w:r>
      <w:r w:rsidRPr="00C3672B">
        <w:t>Sa bienveillance naturelle à l</w:t>
      </w:r>
      <w:r w:rsidR="00A01FD3" w:rsidRPr="00C3672B">
        <w:t>’</w:t>
      </w:r>
      <w:r w:rsidRPr="00C3672B">
        <w:t>égard de ceux de sa maison se traduisait par une bonne grâce assez froide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 gaiet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ailleurs</w:t>
      </w:r>
      <w:r w:rsidR="00A01FD3" w:rsidRPr="00C3672B">
        <w:t xml:space="preserve">, </w:t>
      </w:r>
      <w:r w:rsidRPr="00C3672B">
        <w:t>lui avait toujours manqu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 xml:space="preserve">et ce milieu rigoriste avait </w:t>
      </w:r>
      <w:r w:rsidRPr="00C3672B">
        <w:rPr>
          <w:rFonts w:cs="Amasis30"/>
        </w:rPr>
        <w:t>é</w:t>
      </w:r>
      <w:r w:rsidRPr="00C3672B">
        <w:t>touff</w:t>
      </w:r>
      <w:r w:rsidRPr="00C3672B">
        <w:rPr>
          <w:rFonts w:cs="Amasis30"/>
        </w:rPr>
        <w:t>é</w:t>
      </w:r>
      <w:r w:rsidRPr="00C3672B">
        <w:t xml:space="preserve"> en elle cette fleur de jeunesse qui brille au c</w:t>
      </w:r>
      <w:r w:rsidRPr="00C3672B">
        <w:rPr>
          <w:rFonts w:cs="Amasis30"/>
        </w:rPr>
        <w:t>œ</w:t>
      </w:r>
      <w:r w:rsidRPr="00C3672B">
        <w:t>ur des plus sages</w:t>
      </w:r>
      <w:r w:rsidR="00A01FD3" w:rsidRPr="00C3672B">
        <w:t>.</w:t>
      </w:r>
    </w:p>
    <w:p w14:paraId="525356B6" w14:textId="77777777" w:rsidR="00A01FD3" w:rsidRPr="00C3672B" w:rsidRDefault="00A13117" w:rsidP="00A13117">
      <w:pPr>
        <w:pStyle w:val="Taille-1Normal"/>
      </w:pPr>
      <w:r w:rsidRPr="00C3672B">
        <w:t>Elle n</w:t>
      </w:r>
      <w:r w:rsidR="00A01FD3" w:rsidRPr="00C3672B">
        <w:t>’</w:t>
      </w:r>
      <w:r w:rsidRPr="00C3672B">
        <w:t>avait point encore pensé qu</w:t>
      </w:r>
      <w:r w:rsidR="00A01FD3" w:rsidRPr="00C3672B">
        <w:t>’</w:t>
      </w:r>
      <w:r w:rsidRPr="00C3672B">
        <w:t>on la pût marier</w:t>
      </w:r>
      <w:r w:rsidR="00A01FD3" w:rsidRPr="00C3672B">
        <w:t xml:space="preserve">. </w:t>
      </w:r>
      <w:r w:rsidRPr="00C3672B">
        <w:t>Cette seule idée d</w:t>
      </w:r>
      <w:r w:rsidR="00A01FD3" w:rsidRPr="00C3672B">
        <w:t>’</w:t>
      </w:r>
      <w:r w:rsidRPr="00C3672B">
        <w:t>être soumise à un autre homme que son père la remplissait d</w:t>
      </w:r>
      <w:r w:rsidR="00A01FD3" w:rsidRPr="00C3672B">
        <w:t>’</w:t>
      </w:r>
      <w:r w:rsidRPr="00C3672B">
        <w:t>une instinctive terreur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ailleurs</w:t>
      </w:r>
      <w:r w:rsidR="00A01FD3" w:rsidRPr="00C3672B">
        <w:t xml:space="preserve">, </w:t>
      </w:r>
      <w:r w:rsidRPr="00C3672B">
        <w:t>jamais elle n</w:t>
      </w:r>
      <w:r w:rsidR="00A01FD3" w:rsidRPr="00C3672B">
        <w:rPr>
          <w:rFonts w:cs="Amasis30"/>
        </w:rPr>
        <w:t>’</w:t>
      </w:r>
      <w:r w:rsidRPr="00C3672B">
        <w:t>en avait distingu</w:t>
      </w:r>
      <w:r w:rsidRPr="00C3672B">
        <w:rPr>
          <w:rFonts w:cs="Amasis30"/>
        </w:rPr>
        <w:t>é</w:t>
      </w:r>
      <w:r w:rsidRPr="00C3672B">
        <w:t xml:space="preserve"> un seul</w:t>
      </w:r>
      <w:r w:rsidR="00A01FD3" w:rsidRPr="00C3672B">
        <w:t xml:space="preserve">. </w:t>
      </w:r>
      <w:r w:rsidRPr="00C3672B">
        <w:t>Si elle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un peu occup</w:t>
      </w:r>
      <w:r w:rsidRPr="00C3672B">
        <w:rPr>
          <w:rFonts w:cs="Amasis30"/>
        </w:rPr>
        <w:t>é</w:t>
      </w:r>
      <w:r w:rsidRPr="00C3672B">
        <w:t>e aux bavardages de Jacqueline</w:t>
      </w:r>
      <w:r w:rsidR="00A01FD3" w:rsidRPr="00C3672B">
        <w:t xml:space="preserve">, </w:t>
      </w:r>
      <w:r w:rsidRPr="00C3672B">
        <w:t>qui lui parlait de 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, </w:t>
      </w:r>
      <w:r w:rsidRPr="00C3672B">
        <w:t>elle n</w:t>
      </w:r>
      <w:r w:rsidR="00A01FD3" w:rsidRPr="00C3672B">
        <w:rPr>
          <w:rFonts w:cs="Amasis30"/>
        </w:rPr>
        <w:t>’</w:t>
      </w:r>
      <w:r w:rsidRPr="00C3672B">
        <w:t>avait pas senti son c</w:t>
      </w:r>
      <w:r w:rsidRPr="00C3672B">
        <w:rPr>
          <w:rFonts w:cs="Amasis30"/>
        </w:rPr>
        <w:t>œ</w:t>
      </w:r>
      <w:r w:rsidRPr="00C3672B">
        <w:t>ur battre</w:t>
      </w:r>
      <w:r w:rsidR="00A01FD3" w:rsidRPr="00C3672B">
        <w:t xml:space="preserve">. </w:t>
      </w:r>
      <w:r w:rsidRPr="00C3672B">
        <w:t xml:space="preserve">Aussi avait-elle subi avec une </w:t>
      </w:r>
      <w:r w:rsidRPr="00C3672B">
        <w:rPr>
          <w:rFonts w:cs="Amasis30"/>
        </w:rPr>
        <w:t>é</w:t>
      </w:r>
      <w:r w:rsidRPr="00C3672B">
        <w:t xml:space="preserve">pouvante </w:t>
      </w:r>
      <w:r w:rsidRPr="00C3672B">
        <w:rPr>
          <w:rFonts w:cs="Amasis30"/>
        </w:rPr>
        <w:t>é</w:t>
      </w:r>
      <w:r w:rsidRPr="00C3672B">
        <w:t>tonn</w:t>
      </w:r>
      <w:r w:rsidRPr="00C3672B">
        <w:rPr>
          <w:rFonts w:cs="Amasis30"/>
        </w:rPr>
        <w:t>é</w:t>
      </w:r>
      <w:r w:rsidRPr="00C3672B">
        <w:t>e les injustes col</w:t>
      </w:r>
      <w:r w:rsidRPr="00C3672B">
        <w:rPr>
          <w:rFonts w:cs="Amasis30"/>
        </w:rPr>
        <w:t>è</w:t>
      </w:r>
      <w:r w:rsidRPr="00C3672B">
        <w:t>res de son p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, </w:t>
      </w:r>
      <w:r w:rsidRPr="00C3672B">
        <w:t>et le vieillard</w:t>
      </w:r>
      <w:r w:rsidR="00A01FD3" w:rsidRPr="00C3672B">
        <w:t xml:space="preserve">, </w:t>
      </w:r>
      <w:r w:rsidRPr="00C3672B">
        <w:t>tout soup</w:t>
      </w:r>
      <w:r w:rsidRPr="00C3672B">
        <w:rPr>
          <w:rFonts w:cs="Amasis30"/>
        </w:rPr>
        <w:t>ç</w:t>
      </w:r>
      <w:r w:rsidRPr="00C3672B">
        <w:t>onneux qu</w:t>
      </w:r>
      <w:r w:rsidR="00A01FD3" w:rsidRPr="00C3672B">
        <w:rPr>
          <w:rFonts w:cs="Amasis30"/>
        </w:rPr>
        <w:t>’</w:t>
      </w:r>
      <w:r w:rsidRPr="00C3672B">
        <w:t>il f</w:t>
      </w:r>
      <w:r w:rsidRPr="00C3672B">
        <w:rPr>
          <w:rFonts w:cs="Amasis30"/>
        </w:rPr>
        <w:t>û</w:t>
      </w:r>
      <w:r w:rsidRPr="00C3672B">
        <w:t>t</w:t>
      </w:r>
      <w:r w:rsidR="00A01FD3" w:rsidRPr="00C3672B">
        <w:t xml:space="preserve">, </w:t>
      </w:r>
      <w:r w:rsidRPr="00C3672B">
        <w:t>dut reconna</w:t>
      </w:r>
      <w:r w:rsidRPr="00C3672B">
        <w:rPr>
          <w:rFonts w:cs="Amasis30"/>
        </w:rPr>
        <w:t>î</w:t>
      </w:r>
      <w:r w:rsidRPr="00C3672B">
        <w:t>tre son innocence</w:t>
      </w:r>
      <w:r w:rsidR="00A01FD3" w:rsidRPr="00C3672B">
        <w:t xml:space="preserve">. </w:t>
      </w:r>
      <w:r w:rsidRPr="00C3672B">
        <w:t>Le grand Andréas avait confessé ce cœur limpide</w:t>
      </w:r>
      <w:r w:rsidR="00A01FD3" w:rsidRPr="00C3672B">
        <w:t xml:space="preserve">, </w:t>
      </w:r>
      <w:r w:rsidRPr="00C3672B">
        <w:t>et il avait déclaré au baron de Gardefort que sa fille était plus pure que le lis des champs</w:t>
      </w:r>
      <w:r w:rsidR="00A01FD3" w:rsidRPr="00C3672B">
        <w:t>.</w:t>
      </w:r>
    </w:p>
    <w:p w14:paraId="623254AA" w14:textId="77777777" w:rsidR="00A01FD3" w:rsidRPr="00C3672B" w:rsidRDefault="00A13117" w:rsidP="00A13117">
      <w:pPr>
        <w:pStyle w:val="Taille-1Normal"/>
      </w:pPr>
      <w:r w:rsidRPr="00C3672B">
        <w:t>Quand</w:t>
      </w:r>
      <w:r w:rsidR="00A01FD3" w:rsidRPr="00C3672B">
        <w:t xml:space="preserve">, </w:t>
      </w:r>
      <w:r w:rsidRPr="00C3672B">
        <w:t>au dîner</w:t>
      </w:r>
      <w:r w:rsidR="00A01FD3" w:rsidRPr="00C3672B">
        <w:t xml:space="preserve">, </w:t>
      </w:r>
      <w:r w:rsidRPr="00C3672B">
        <w:t>sans aucun avertissement préalable</w:t>
      </w:r>
      <w:r w:rsidR="00A01FD3" w:rsidRPr="00C3672B">
        <w:t xml:space="preserve">, </w:t>
      </w:r>
      <w:r w:rsidRPr="00C3672B">
        <w:t>son père lui annonça qu</w:t>
      </w:r>
      <w:r w:rsidR="00A01FD3" w:rsidRPr="00C3672B">
        <w:t>’</w:t>
      </w:r>
      <w:r w:rsidRPr="00C3672B">
        <w:t>il avait fait choix d</w:t>
      </w:r>
      <w:r w:rsidR="00A01FD3" w:rsidRPr="00C3672B">
        <w:t>’</w:t>
      </w:r>
      <w:r w:rsidRPr="00C3672B">
        <w:t>un mari pour elle</w:t>
      </w:r>
      <w:r w:rsidR="00A01FD3" w:rsidRPr="00C3672B">
        <w:t xml:space="preserve">, </w:t>
      </w:r>
      <w:r w:rsidRPr="00C3672B">
        <w:t>Madeleine demeura interdite</w:t>
      </w:r>
      <w:r w:rsidR="00A01FD3" w:rsidRPr="00C3672B">
        <w:t xml:space="preserve">. </w:t>
      </w:r>
      <w:r w:rsidRPr="00C3672B">
        <w:t xml:space="preserve">Et comme il lui présentait </w:t>
      </w:r>
      <w:r w:rsidR="00A01FD3" w:rsidRPr="00C3672B">
        <w:t>M. de </w:t>
      </w:r>
      <w:r w:rsidRPr="00C3672B">
        <w:t>Morguen</w:t>
      </w:r>
      <w:r w:rsidR="00A01FD3" w:rsidRPr="00C3672B">
        <w:t xml:space="preserve">, </w:t>
      </w:r>
      <w:r w:rsidRPr="00C3672B">
        <w:t>elle s</w:t>
      </w:r>
      <w:r w:rsidR="00A01FD3" w:rsidRPr="00C3672B">
        <w:t>’</w:t>
      </w:r>
      <w:r w:rsidRPr="00C3672B">
        <w:t>inclina rougissante devant celui qui allait être son seigneur et maître</w:t>
      </w:r>
      <w:r w:rsidR="00A01FD3" w:rsidRPr="00C3672B">
        <w:t xml:space="preserve">, </w:t>
      </w:r>
      <w:r w:rsidRPr="00C3672B">
        <w:t>et qui aurait sur elle tous les droits d</w:t>
      </w:r>
      <w:r w:rsidR="00A01FD3" w:rsidRPr="00C3672B">
        <w:t>’</w:t>
      </w:r>
      <w:r w:rsidRPr="00C3672B">
        <w:t>un père</w:t>
      </w:r>
      <w:r w:rsidR="00A01FD3" w:rsidRPr="00C3672B">
        <w:t xml:space="preserve">, </w:t>
      </w:r>
      <w:r w:rsidRPr="00C3672B">
        <w:t>avec d</w:t>
      </w:r>
      <w:r w:rsidR="00A01FD3" w:rsidRPr="00C3672B">
        <w:t>’</w:t>
      </w:r>
      <w:r w:rsidRPr="00C3672B">
        <w:t>autres encore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>et dont elle pressentait l</w:t>
      </w:r>
      <w:r w:rsidR="00A01FD3" w:rsidRPr="00C3672B">
        <w:t>’</w:t>
      </w:r>
      <w:r w:rsidRPr="00C3672B">
        <w:t>étendue</w:t>
      </w:r>
      <w:r w:rsidR="00A01FD3" w:rsidRPr="00C3672B">
        <w:t>.</w:t>
      </w:r>
    </w:p>
    <w:p w14:paraId="3FE6E1B6" w14:textId="77777777" w:rsidR="00A01FD3" w:rsidRPr="00C3672B" w:rsidRDefault="00A13117" w:rsidP="00A13117">
      <w:pPr>
        <w:pStyle w:val="Taille-1Normal"/>
      </w:pPr>
      <w:r w:rsidRPr="00C3672B">
        <w:t>Jacques</w:t>
      </w:r>
      <w:r w:rsidR="00A01FD3" w:rsidRPr="00C3672B">
        <w:t xml:space="preserve">, </w:t>
      </w:r>
      <w:r w:rsidRPr="00C3672B">
        <w:t>plus ému qu</w:t>
      </w:r>
      <w:r w:rsidR="00A01FD3" w:rsidRPr="00C3672B">
        <w:t>’</w:t>
      </w:r>
      <w:r w:rsidRPr="00C3672B">
        <w:t>elle encore</w:t>
      </w:r>
      <w:r w:rsidR="00A01FD3" w:rsidRPr="00C3672B">
        <w:t xml:space="preserve">, </w:t>
      </w:r>
      <w:r w:rsidRPr="00C3672B">
        <w:t>ne sut absolument rien lui dire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au cours du repas</w:t>
      </w:r>
      <w:r w:rsidR="00A01FD3" w:rsidRPr="00C3672B">
        <w:t xml:space="preserve">, </w:t>
      </w:r>
      <w:r w:rsidRPr="00C3672B">
        <w:t>il reprit son sang-froid</w:t>
      </w:r>
      <w:r w:rsidR="00A01FD3" w:rsidRPr="00C3672B">
        <w:t xml:space="preserve">, </w:t>
      </w:r>
      <w:r w:rsidRPr="00C3672B">
        <w:t>fut brillant et charma le grand Andréas lui-même</w:t>
      </w:r>
      <w:r w:rsidR="00A01FD3" w:rsidRPr="00C3672B">
        <w:t xml:space="preserve">. </w:t>
      </w:r>
      <w:r w:rsidRPr="00C3672B">
        <w:t>À peine parla-t-on de la prochaine prise d</w:t>
      </w:r>
      <w:r w:rsidR="00A01FD3" w:rsidRPr="00C3672B">
        <w:t>’</w:t>
      </w:r>
      <w:r w:rsidRPr="00C3672B">
        <w:t>armes</w:t>
      </w:r>
      <w:r w:rsidR="00A01FD3" w:rsidRPr="00C3672B">
        <w:t xml:space="preserve">, </w:t>
      </w:r>
      <w:r w:rsidRPr="00C3672B">
        <w:t>mais le baron de Gardefort laissa entendre qu</w:t>
      </w:r>
      <w:r w:rsidR="00A01FD3" w:rsidRPr="00C3672B">
        <w:t>’</w:t>
      </w:r>
      <w:r w:rsidRPr="00C3672B">
        <w:t>on saurait faire bonne figure</w:t>
      </w:r>
      <w:r w:rsidR="00A01FD3" w:rsidRPr="00C3672B">
        <w:t xml:space="preserve">, </w:t>
      </w:r>
      <w:r w:rsidRPr="00C3672B">
        <w:t>et les yeux d</w:t>
      </w:r>
      <w:r w:rsidR="00A01FD3" w:rsidRPr="00C3672B">
        <w:t>’</w:t>
      </w:r>
      <w:r w:rsidRPr="00C3672B">
        <w:t>Onimus Kalbhaus bril</w:t>
      </w:r>
      <w:r w:rsidRPr="00C3672B">
        <w:lastRenderedPageBreak/>
        <w:t>laient</w:t>
      </w:r>
      <w:r w:rsidR="00A01FD3" w:rsidRPr="00C3672B">
        <w:t xml:space="preserve">, </w:t>
      </w:r>
      <w:r w:rsidRPr="00C3672B">
        <w:t>allumés par la perspective de déprédations futures</w:t>
      </w:r>
      <w:r w:rsidR="00A01FD3" w:rsidRPr="00C3672B">
        <w:t xml:space="preserve">. </w:t>
      </w:r>
      <w:r w:rsidRPr="00C3672B">
        <w:t>Nicolas</w:t>
      </w:r>
      <w:r w:rsidR="00A01FD3" w:rsidRPr="00C3672B">
        <w:t xml:space="preserve">, </w:t>
      </w:r>
      <w:r w:rsidRPr="00C3672B">
        <w:t>fatigué par sa nuit blanche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endormait entre chaque bouchée</w:t>
      </w:r>
      <w:r w:rsidR="00A01FD3" w:rsidRPr="00C3672B">
        <w:t>.</w:t>
      </w:r>
    </w:p>
    <w:p w14:paraId="176DE8CC" w14:textId="77777777" w:rsidR="00A01FD3" w:rsidRPr="00C3672B" w:rsidRDefault="00A13117" w:rsidP="00A13117">
      <w:pPr>
        <w:pStyle w:val="Taille-1Normal"/>
      </w:pPr>
      <w:r w:rsidRPr="00C3672B">
        <w:t>Habilement</w:t>
      </w:r>
      <w:r w:rsidR="00A01FD3" w:rsidRPr="00C3672B">
        <w:t xml:space="preserve">, </w:t>
      </w:r>
      <w:r w:rsidRPr="00C3672B">
        <w:t>de Morguen s</w:t>
      </w:r>
      <w:r w:rsidR="00A01FD3" w:rsidRPr="00C3672B">
        <w:t>’</w:t>
      </w:r>
      <w:r w:rsidRPr="00C3672B">
        <w:t>efforçait de se gagner le cœur de Madeleine</w:t>
      </w:r>
      <w:r w:rsidR="00A01FD3" w:rsidRPr="00C3672B">
        <w:t xml:space="preserve">, </w:t>
      </w:r>
      <w:r w:rsidRPr="00C3672B">
        <w:t xml:space="preserve">en parlant avec une admiration sans limites de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</w:t>
      </w:r>
      <w:r w:rsidRPr="00C3672B">
        <w:t>Renée de Ferrare</w:t>
      </w:r>
      <w:r w:rsidR="00A01FD3" w:rsidRPr="00C3672B">
        <w:t xml:space="preserve">. </w:t>
      </w:r>
      <w:r w:rsidRPr="00C3672B">
        <w:t>Son esprit égalait ses vertus</w:t>
      </w:r>
      <w:r w:rsidR="00A01FD3" w:rsidRPr="00C3672B">
        <w:t xml:space="preserve">, </w:t>
      </w:r>
      <w:r w:rsidRPr="00C3672B">
        <w:t>et il la comparait à une Tour d</w:t>
      </w:r>
      <w:r w:rsidR="00A01FD3" w:rsidRPr="00C3672B">
        <w:t>’</w:t>
      </w:r>
      <w:r w:rsidRPr="00C3672B">
        <w:t>ivoire</w:t>
      </w:r>
      <w:r w:rsidR="00A01FD3" w:rsidRPr="00C3672B">
        <w:t xml:space="preserve">. </w:t>
      </w:r>
      <w:r w:rsidRPr="00C3672B">
        <w:t>Le baron Hugues lui reprochait son amour excessif pour les belles-lettres</w:t>
      </w:r>
      <w:r w:rsidR="00A01FD3" w:rsidRPr="00C3672B">
        <w:t xml:space="preserve">, </w:t>
      </w:r>
      <w:r w:rsidRPr="00C3672B">
        <w:t>et il dénonça la poésie comme une école de scandale</w:t>
      </w:r>
      <w:r w:rsidR="00A01FD3" w:rsidRPr="00C3672B">
        <w:t xml:space="preserve">, </w:t>
      </w:r>
      <w:r w:rsidRPr="00C3672B">
        <w:t>de relâchement pour les mœurs</w:t>
      </w:r>
      <w:r w:rsidR="00A01FD3" w:rsidRPr="00C3672B">
        <w:t xml:space="preserve">. </w:t>
      </w:r>
      <w:r w:rsidRPr="00C3672B">
        <w:t>Sa fille</w:t>
      </w:r>
      <w:r w:rsidR="00A01FD3" w:rsidRPr="00C3672B">
        <w:t xml:space="preserve">, </w:t>
      </w:r>
      <w:r w:rsidRPr="00C3672B">
        <w:t>heureusement</w:t>
      </w:r>
      <w:r w:rsidR="00A01FD3" w:rsidRPr="00C3672B">
        <w:t xml:space="preserve">, </w:t>
      </w:r>
      <w:r w:rsidRPr="00C3672B">
        <w:t>avait échappé à ce courant d</w:t>
      </w:r>
      <w:r w:rsidR="00A01FD3" w:rsidRPr="00C3672B">
        <w:t>’</w:t>
      </w:r>
      <w:r w:rsidRPr="00C3672B">
        <w:t>idées funestes</w:t>
      </w:r>
      <w:r w:rsidR="00A01FD3" w:rsidRPr="00C3672B">
        <w:t xml:space="preserve">, </w:t>
      </w:r>
      <w:r w:rsidRPr="00C3672B">
        <w:t>car il la tenait autant que possible éloignée de la cour de sa marraine</w:t>
      </w:r>
      <w:r w:rsidR="00A01FD3" w:rsidRPr="00C3672B">
        <w:t xml:space="preserve">, </w:t>
      </w:r>
      <w:r w:rsidRPr="00C3672B">
        <w:t>hésitait à l</w:t>
      </w:r>
      <w:r w:rsidR="00A01FD3" w:rsidRPr="00C3672B">
        <w:t>’</w:t>
      </w:r>
      <w:r w:rsidRPr="00C3672B">
        <w:t>envoyer chez elle si la guerre reprenait</w:t>
      </w:r>
      <w:r w:rsidR="00A01FD3" w:rsidRPr="00C3672B">
        <w:t xml:space="preserve">. </w:t>
      </w:r>
      <w:r w:rsidRPr="00C3672B">
        <w:t>Andréas Butschli</w:t>
      </w:r>
      <w:r w:rsidR="00A01FD3" w:rsidRPr="00C3672B">
        <w:t xml:space="preserve">, </w:t>
      </w:r>
      <w:r w:rsidRPr="00C3672B">
        <w:t>tout en approuvant ces craintes</w:t>
      </w:r>
      <w:r w:rsidR="00A01FD3" w:rsidRPr="00C3672B">
        <w:t xml:space="preserve">, </w:t>
      </w:r>
      <w:r w:rsidRPr="00C3672B">
        <w:t>les trouva exagérées</w:t>
      </w:r>
      <w:r w:rsidR="00A01FD3" w:rsidRPr="00C3672B">
        <w:t xml:space="preserve">, </w:t>
      </w:r>
      <w:r w:rsidRPr="00C3672B">
        <w:t>et il s</w:t>
      </w:r>
      <w:r w:rsidR="00A01FD3" w:rsidRPr="00C3672B">
        <w:t>’</w:t>
      </w:r>
      <w:r w:rsidRPr="00C3672B">
        <w:t>écria que le château de la princesse était une demeure d</w:t>
      </w:r>
      <w:r w:rsidR="00A01FD3" w:rsidRPr="00C3672B">
        <w:t>’</w:t>
      </w:r>
      <w:r w:rsidRPr="00C3672B">
        <w:t>élection</w:t>
      </w:r>
      <w:r w:rsidR="00A01FD3" w:rsidRPr="00C3672B">
        <w:t xml:space="preserve">, </w:t>
      </w:r>
      <w:r w:rsidRPr="00C3672B">
        <w:t>belle comme les tentes d</w:t>
      </w:r>
      <w:r w:rsidR="00A01FD3" w:rsidRPr="00C3672B">
        <w:t>’</w:t>
      </w:r>
      <w:r w:rsidRPr="00C3672B">
        <w:t>Israël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il n</w:t>
      </w:r>
      <w:r w:rsidR="00A01FD3" w:rsidRPr="00C3672B">
        <w:t>’</w:t>
      </w:r>
      <w:r w:rsidRPr="00C3672B">
        <w:t>était pas ennemi de toute culture</w:t>
      </w:r>
      <w:r w:rsidR="00A01FD3" w:rsidRPr="00C3672B">
        <w:t xml:space="preserve">, </w:t>
      </w:r>
      <w:r w:rsidRPr="00C3672B">
        <w:t>approuvait Marot d</w:t>
      </w:r>
      <w:r w:rsidR="00A01FD3" w:rsidRPr="00C3672B">
        <w:t>’</w:t>
      </w:r>
      <w:r w:rsidRPr="00C3672B">
        <w:t>avoir tourné de pieux cantiques en beaux vers</w:t>
      </w:r>
      <w:r w:rsidR="00A01FD3" w:rsidRPr="00C3672B">
        <w:t xml:space="preserve">. </w:t>
      </w:r>
      <w:r w:rsidRPr="00C3672B">
        <w:t>Et comme Madeleine savait jouer du luth</w:t>
      </w:r>
      <w:r w:rsidR="00A01FD3" w:rsidRPr="00C3672B">
        <w:t xml:space="preserve">, </w:t>
      </w:r>
      <w:r w:rsidRPr="00C3672B">
        <w:t>il la pria de chanter</w:t>
      </w:r>
      <w:r w:rsidR="00A01FD3" w:rsidRPr="00C3672B">
        <w:t xml:space="preserve">. </w:t>
      </w:r>
      <w:r w:rsidRPr="00C3672B">
        <w:t>On passa dans le parc</w:t>
      </w:r>
      <w:r w:rsidR="00A01FD3" w:rsidRPr="00C3672B">
        <w:t>.</w:t>
      </w:r>
    </w:p>
    <w:p w14:paraId="6E88A03D" w14:textId="77777777" w:rsidR="00A01FD3" w:rsidRPr="00C3672B" w:rsidRDefault="00A13117" w:rsidP="00A13117">
      <w:pPr>
        <w:pStyle w:val="Taille-1Normal"/>
      </w:pPr>
      <w:r w:rsidRPr="00C3672B">
        <w:t>De Morguen</w:t>
      </w:r>
      <w:r w:rsidR="00A01FD3" w:rsidRPr="00C3672B">
        <w:t xml:space="preserve">, </w:t>
      </w:r>
      <w:r w:rsidRPr="00C3672B">
        <w:t>ravi</w:t>
      </w:r>
      <w:r w:rsidR="00A01FD3" w:rsidRPr="00C3672B">
        <w:t xml:space="preserve">, </w:t>
      </w:r>
      <w:r w:rsidRPr="00C3672B">
        <w:t>demeurait en extase</w:t>
      </w:r>
      <w:r w:rsidR="00A01FD3" w:rsidRPr="00C3672B">
        <w:t xml:space="preserve">, </w:t>
      </w:r>
      <w:r w:rsidRPr="00C3672B">
        <w:t>bercé par la voix fraîche et limpide de la jeune fille</w:t>
      </w:r>
      <w:r w:rsidR="00A01FD3" w:rsidRPr="00C3672B">
        <w:t xml:space="preserve">. </w:t>
      </w:r>
      <w:r w:rsidRPr="00C3672B">
        <w:t>Suspendu à ses lèvres</w:t>
      </w:r>
      <w:r w:rsidR="00A01FD3" w:rsidRPr="00C3672B">
        <w:t xml:space="preserve">, </w:t>
      </w:r>
      <w:r w:rsidRPr="00C3672B">
        <w:t>les yeux perdus dans le ciel</w:t>
      </w:r>
      <w:r w:rsidR="00A01FD3" w:rsidRPr="00C3672B">
        <w:t xml:space="preserve">, </w:t>
      </w:r>
      <w:r w:rsidRPr="00C3672B">
        <w:t>il écoutait ce chant qui se mêlait aux bruissements des arbres</w:t>
      </w:r>
      <w:r w:rsidR="00A01FD3" w:rsidRPr="00C3672B">
        <w:t xml:space="preserve">, </w:t>
      </w:r>
      <w:r w:rsidRPr="00C3672B">
        <w:t>et il aurait voulu que cela durât toujours</w:t>
      </w:r>
      <w:r w:rsidR="00A01FD3" w:rsidRPr="00C3672B">
        <w:t>.</w:t>
      </w:r>
    </w:p>
    <w:p w14:paraId="0A7844F7" w14:textId="0149943B" w:rsidR="00A01FD3" w:rsidRPr="00C3672B" w:rsidRDefault="00A13117" w:rsidP="00A13117">
      <w:pPr>
        <w:pStyle w:val="Taille-1Normal"/>
      </w:pPr>
      <w:r w:rsidRPr="00C3672B">
        <w:t>Cependant Nicolas</w:t>
      </w:r>
      <w:r w:rsidR="00A01FD3" w:rsidRPr="00C3672B">
        <w:t xml:space="preserve">, </w:t>
      </w:r>
      <w:r w:rsidRPr="00C3672B">
        <w:t>assoupi sur un banc moussu</w:t>
      </w:r>
      <w:r w:rsidR="00A01FD3" w:rsidRPr="00C3672B">
        <w:t xml:space="preserve">, </w:t>
      </w:r>
      <w:r w:rsidRPr="00C3672B">
        <w:t>se mit à ronfler d</w:t>
      </w:r>
      <w:r w:rsidR="00A01FD3" w:rsidRPr="00C3672B">
        <w:t>’</w:t>
      </w:r>
      <w:r w:rsidRPr="00C3672B">
        <w:t>une façon cruelle</w:t>
      </w:r>
      <w:r w:rsidR="00A01FD3" w:rsidRPr="00C3672B">
        <w:t xml:space="preserve"> </w:t>
      </w:r>
      <w:r w:rsidRPr="00C3672B">
        <w:t>et interrompit le concert</w:t>
      </w:r>
      <w:r w:rsidR="00A01FD3" w:rsidRPr="00C3672B">
        <w:t xml:space="preserve">. </w:t>
      </w:r>
      <w:r w:rsidRPr="00C3672B">
        <w:t>Le silence le r</w:t>
      </w:r>
      <w:r w:rsidRPr="00C3672B">
        <w:rPr>
          <w:rFonts w:cs="Amasis30"/>
        </w:rPr>
        <w:t>é</w:t>
      </w:r>
      <w:r w:rsidRPr="00C3672B">
        <w:t>veilla</w:t>
      </w:r>
      <w:r w:rsidR="00A01FD3" w:rsidRPr="00C3672B">
        <w:t xml:space="preserve">, </w:t>
      </w:r>
      <w:r w:rsidRPr="00C3672B">
        <w:t>et il d</w:t>
      </w:r>
      <w:r w:rsidRPr="00C3672B">
        <w:rPr>
          <w:rFonts w:cs="Amasis30"/>
        </w:rPr>
        <w:t>é</w:t>
      </w:r>
      <w:r w:rsidRPr="00C3672B">
        <w:t>non</w:t>
      </w:r>
      <w:r w:rsidRPr="00C3672B">
        <w:rPr>
          <w:rFonts w:cs="Amasis30"/>
        </w:rPr>
        <w:t>ç</w:t>
      </w:r>
      <w:r w:rsidRPr="00C3672B">
        <w:t>a sa ferme intention de partir</w:t>
      </w:r>
      <w:r w:rsidR="00A01FD3" w:rsidRPr="00C3672B">
        <w:t>.</w:t>
      </w:r>
    </w:p>
    <w:p w14:paraId="42FA747F" w14:textId="77777777" w:rsidR="00A01FD3" w:rsidRPr="00C3672B" w:rsidRDefault="00A13117" w:rsidP="00A13117">
      <w:pPr>
        <w:pStyle w:val="Taille-1Normal"/>
      </w:pPr>
      <w:r w:rsidRPr="00C3672B">
        <w:t>En chemin</w:t>
      </w:r>
      <w:r w:rsidR="00A01FD3" w:rsidRPr="00C3672B">
        <w:t xml:space="preserve">, </w:t>
      </w:r>
      <w:r w:rsidRPr="00C3672B">
        <w:t xml:space="preserve">il déclara à de Morguen que </w:t>
      </w:r>
      <w:r w:rsidR="00A01FD3" w:rsidRPr="00C3672B">
        <w:t>M. de </w:t>
      </w:r>
      <w:r w:rsidRPr="00C3672B">
        <w:t>Gardefort était enchanté de lui</w:t>
      </w:r>
      <w:r w:rsidR="00A01FD3" w:rsidRPr="00C3672B">
        <w:t xml:space="preserve">, </w:t>
      </w:r>
      <w:r w:rsidRPr="00C3672B">
        <w:t>mais le bonhomme avait laissé entrevoir son intention de réserver la question de la dot</w:t>
      </w:r>
      <w:r w:rsidR="00A01FD3" w:rsidRPr="00C3672B">
        <w:t xml:space="preserve">. </w:t>
      </w:r>
      <w:r w:rsidRPr="00C3672B">
        <w:t>Et Nicolas l</w:t>
      </w:r>
      <w:r w:rsidR="00A01FD3" w:rsidRPr="00C3672B">
        <w:t>’</w:t>
      </w:r>
      <w:r w:rsidRPr="00C3672B">
        <w:t>accusait de vouloir frustrer sa fille de l</w:t>
      </w:r>
      <w:r w:rsidR="00A01FD3" w:rsidRPr="00C3672B">
        <w:t>’</w:t>
      </w:r>
      <w:r w:rsidRPr="00C3672B">
        <w:t>argent de la princesse Renée</w:t>
      </w:r>
      <w:r w:rsidR="00A01FD3" w:rsidRPr="00C3672B">
        <w:t xml:space="preserve">. </w:t>
      </w:r>
      <w:r w:rsidRPr="00C3672B">
        <w:t>De Morguen s</w:t>
      </w:r>
      <w:r w:rsidR="00A01FD3" w:rsidRPr="00C3672B">
        <w:t>’</w:t>
      </w:r>
      <w:r w:rsidRPr="00C3672B">
        <w:t>en souciait peu</w:t>
      </w:r>
      <w:r w:rsidR="00A01FD3" w:rsidRPr="00C3672B">
        <w:t xml:space="preserve">, </w:t>
      </w:r>
      <w:r w:rsidRPr="00C3672B">
        <w:t>car il aurait donné même tout son bien pour posséder Madeleine</w:t>
      </w:r>
      <w:r w:rsidR="00A01FD3" w:rsidRPr="00C3672B">
        <w:t>.</w:t>
      </w:r>
    </w:p>
    <w:p w14:paraId="1D5411E4" w14:textId="77777777" w:rsidR="00A01FD3" w:rsidRPr="00C3672B" w:rsidRDefault="00A13117" w:rsidP="00A13117">
      <w:pPr>
        <w:pStyle w:val="Taille-1Normal"/>
      </w:pPr>
      <w:r w:rsidRPr="00C3672B">
        <w:t>Cinq jours après</w:t>
      </w:r>
      <w:r w:rsidR="00A01FD3" w:rsidRPr="00C3672B">
        <w:t xml:space="preserve">, </w:t>
      </w:r>
      <w:r w:rsidRPr="00C3672B">
        <w:t>il échangeait avec elle l</w:t>
      </w:r>
      <w:r w:rsidR="00A01FD3" w:rsidRPr="00C3672B">
        <w:t>’</w:t>
      </w:r>
      <w:r w:rsidRPr="00C3672B">
        <w:t>anneau des fiançailles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le soir même</w:t>
      </w:r>
      <w:r w:rsidR="00A01FD3" w:rsidRPr="00C3672B">
        <w:t xml:space="preserve">, </w:t>
      </w:r>
      <w:r w:rsidRPr="00C3672B">
        <w:t>on se dispersa</w:t>
      </w:r>
      <w:r w:rsidR="00A01FD3" w:rsidRPr="00C3672B">
        <w:t xml:space="preserve">. </w:t>
      </w:r>
      <w:r w:rsidRPr="00C3672B">
        <w:t>De Morguen et Nicolas partirent pour la Rochelle avec quelques recrues</w:t>
      </w:r>
      <w:r w:rsidR="00A01FD3" w:rsidRPr="00C3672B">
        <w:t xml:space="preserve">, </w:t>
      </w:r>
      <w:r w:rsidRPr="00C3672B">
        <w:t>afin de rejoindre l</w:t>
      </w:r>
      <w:r w:rsidR="00A01FD3" w:rsidRPr="00C3672B">
        <w:t>’</w:t>
      </w:r>
      <w:r w:rsidRPr="00C3672B">
        <w:t>Amiral qui</w:t>
      </w:r>
      <w:r w:rsidR="00A01FD3" w:rsidRPr="00C3672B">
        <w:t xml:space="preserve">, </w:t>
      </w:r>
      <w:r w:rsidRPr="00C3672B">
        <w:t>à la fin d</w:t>
      </w:r>
      <w:r w:rsidR="00A01FD3" w:rsidRPr="00C3672B">
        <w:t>’</w:t>
      </w:r>
      <w:r w:rsidRPr="00C3672B">
        <w:t>août</w:t>
      </w:r>
      <w:r w:rsidR="00A01FD3" w:rsidRPr="00C3672B">
        <w:t xml:space="preserve">, </w:t>
      </w:r>
      <w:r w:rsidRPr="00C3672B">
        <w:t xml:space="preserve">avait traversé le pays avec </w:t>
      </w:r>
      <w:r w:rsidR="00A01FD3" w:rsidRPr="00C3672B">
        <w:t>M. </w:t>
      </w:r>
      <w:r w:rsidRPr="00C3672B">
        <w:t>le Prince</w:t>
      </w:r>
      <w:r w:rsidR="00A01FD3" w:rsidRPr="00C3672B">
        <w:t xml:space="preserve">. </w:t>
      </w:r>
      <w:r w:rsidR="00A01FD3" w:rsidRPr="00C3672B">
        <w:lastRenderedPageBreak/>
        <w:t>M. de </w:t>
      </w:r>
      <w:r w:rsidRPr="00C3672B">
        <w:t>Gardefort allait mettre sa fille en sûreté</w:t>
      </w:r>
      <w:r w:rsidR="00A01FD3" w:rsidRPr="00C3672B">
        <w:t xml:space="preserve">, </w:t>
      </w:r>
      <w:r w:rsidRPr="00C3672B">
        <w:t>il ne savait encore chez qui</w:t>
      </w:r>
      <w:r w:rsidR="00A01FD3" w:rsidRPr="00C3672B">
        <w:t xml:space="preserve">, </w:t>
      </w:r>
      <w:r w:rsidRPr="00C3672B">
        <w:t>puis il prendrait la route du Midi</w:t>
      </w:r>
      <w:r w:rsidR="00A01FD3" w:rsidRPr="00C3672B">
        <w:t xml:space="preserve">, </w:t>
      </w:r>
      <w:r w:rsidRPr="00C3672B">
        <w:t>où il était appelé par Crussol d</w:t>
      </w:r>
      <w:r w:rsidR="00A01FD3" w:rsidRPr="00C3672B">
        <w:t>’</w:t>
      </w:r>
      <w:r w:rsidRPr="00C3672B">
        <w:t>Assier contre Montluc</w:t>
      </w:r>
      <w:r w:rsidR="00A01FD3" w:rsidRPr="00C3672B">
        <w:t>.</w:t>
      </w:r>
    </w:p>
    <w:p w14:paraId="3D3F24EE" w14:textId="77777777" w:rsidR="00A01FD3" w:rsidRPr="00C3672B" w:rsidRDefault="00A13117" w:rsidP="00A13117">
      <w:pPr>
        <w:pStyle w:val="Taille-1Normal"/>
      </w:pPr>
      <w:r w:rsidRPr="00C3672B">
        <w:t>Le marquis de Vauplassans déclara ne point vouloir prendre parti et se mit à fortifier son château</w:t>
      </w:r>
      <w:r w:rsidR="00A01FD3" w:rsidRPr="00C3672B">
        <w:t xml:space="preserve">, </w:t>
      </w:r>
      <w:r w:rsidRPr="00C3672B">
        <w:t>ayant un domestique assez nombreux pour le défendre</w:t>
      </w:r>
      <w:r w:rsidR="00A01FD3" w:rsidRPr="00C3672B">
        <w:t xml:space="preserve">. </w:t>
      </w:r>
      <w:r w:rsidRPr="00C3672B">
        <w:t>Quant à François</w:t>
      </w:r>
      <w:r w:rsidR="00A01FD3" w:rsidRPr="00C3672B">
        <w:t xml:space="preserve">, </w:t>
      </w:r>
      <w:r w:rsidRPr="00C3672B">
        <w:t>il était mandé à Bourges par ordre du Roy</w:t>
      </w:r>
      <w:r w:rsidR="00A01FD3" w:rsidRPr="00C3672B">
        <w:t xml:space="preserve">, </w:t>
      </w:r>
      <w:r w:rsidRPr="00C3672B">
        <w:t>car il devait aller à la guerre avec une compagnie de chevau-légers que lui avait montée sa mère</w:t>
      </w:r>
      <w:r w:rsidR="00A01FD3" w:rsidRPr="00C3672B">
        <w:t>.</w:t>
      </w:r>
    </w:p>
    <w:p w14:paraId="3A7894C7" w14:textId="77777777" w:rsidR="00A01FD3" w:rsidRPr="00C3672B" w:rsidRDefault="00A13117" w:rsidP="00A13117">
      <w:pPr>
        <w:pStyle w:val="Taille-1Normal"/>
      </w:pPr>
      <w:r w:rsidRPr="00C3672B">
        <w:t>En haine de la grande noblesse bretonne</w:t>
      </w:r>
      <w:r w:rsidR="00A01FD3" w:rsidRPr="00C3672B">
        <w:t xml:space="preserve">, </w:t>
      </w:r>
      <w:r w:rsidRPr="00C3672B">
        <w:t>dont elle s</w:t>
      </w:r>
      <w:r w:rsidR="00A01FD3" w:rsidRPr="00C3672B">
        <w:t>’</w:t>
      </w:r>
      <w:r w:rsidRPr="00C3672B">
        <w:t>était détachée avec horreur quand elle avait vu les Rohan et les Rieux se faire huguenots par esprit d</w:t>
      </w:r>
      <w:r w:rsidR="00A01FD3" w:rsidRPr="00C3672B">
        <w:t>’</w:t>
      </w:r>
      <w:r w:rsidRPr="00C3672B">
        <w:t>indépendance</w:t>
      </w:r>
      <w:r w:rsidR="00A01FD3" w:rsidRPr="00C3672B">
        <w:t xml:space="preserve">, </w:t>
      </w:r>
      <w:r w:rsidRPr="00C3672B">
        <w:t>la comtesse voulut faire des levées sur ses terres pour remonter à son fils une compagnie de cent maîtres</w:t>
      </w:r>
      <w:r w:rsidR="00A01FD3" w:rsidRPr="00C3672B">
        <w:t xml:space="preserve">. </w:t>
      </w:r>
      <w:r w:rsidRPr="00C3672B">
        <w:t>Car le Roy</w:t>
      </w:r>
      <w:r w:rsidR="00A01FD3" w:rsidRPr="00C3672B">
        <w:t xml:space="preserve">, </w:t>
      </w:r>
      <w:r w:rsidRPr="00C3672B">
        <w:t>circonvenu par les ennemis de François</w:t>
      </w:r>
      <w:r w:rsidR="00A01FD3" w:rsidRPr="00C3672B">
        <w:t xml:space="preserve">, </w:t>
      </w:r>
      <w:r w:rsidRPr="00C3672B">
        <w:t>ne lui avait pas rendu le commandement de ses hommes d</w:t>
      </w:r>
      <w:r w:rsidR="00A01FD3" w:rsidRPr="00C3672B">
        <w:t>’</w:t>
      </w:r>
      <w:r w:rsidRPr="00C3672B">
        <w:t>armes</w:t>
      </w:r>
      <w:r w:rsidR="00A01FD3" w:rsidRPr="00C3672B">
        <w:t xml:space="preserve">, </w:t>
      </w:r>
      <w:r w:rsidRPr="00C3672B">
        <w:t>ce qui fut considéré par tous comme une grande injustice et un abus pire de pouvoir</w:t>
      </w:r>
      <w:r w:rsidR="00A01FD3" w:rsidRPr="00C3672B">
        <w:t xml:space="preserve">, </w:t>
      </w:r>
      <w:r w:rsidRPr="00C3672B">
        <w:t>puisque François avait déjà équipé cette compagnie de ses deniers</w:t>
      </w:r>
      <w:r w:rsidR="00A01FD3" w:rsidRPr="00C3672B">
        <w:t>.</w:t>
      </w:r>
    </w:p>
    <w:p w14:paraId="3EF079B9" w14:textId="77777777" w:rsidR="00A01FD3" w:rsidRPr="00C3672B" w:rsidRDefault="00A13117" w:rsidP="00A13117">
      <w:pPr>
        <w:pStyle w:val="Taille-1Normal"/>
      </w:pPr>
      <w:r w:rsidRPr="00C3672B">
        <w:t>La comtesse eut à lutter contre des mauvaises volontés plus fortes encore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Rieux et les Rohan</w:t>
      </w:r>
      <w:r w:rsidR="00A01FD3" w:rsidRPr="00C3672B">
        <w:t xml:space="preserve">, </w:t>
      </w:r>
      <w:r w:rsidRPr="00C3672B">
        <w:t>dont les domaines enserraient les siens</w:t>
      </w:r>
      <w:r w:rsidR="00A01FD3" w:rsidRPr="00C3672B">
        <w:t xml:space="preserve">,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emp</w:t>
      </w:r>
      <w:r w:rsidRPr="00C3672B">
        <w:rPr>
          <w:rFonts w:cs="Amasis30"/>
        </w:rPr>
        <w:t>ê</w:t>
      </w:r>
      <w:r w:rsidRPr="00C3672B">
        <w:t>chaient de recruter des hommes et faisaient envahir ses fiefs par leurs paysans arm</w:t>
      </w:r>
      <w:r w:rsidRPr="00C3672B">
        <w:rPr>
          <w:rFonts w:cs="Amasis30"/>
        </w:rPr>
        <w:t>é</w:t>
      </w:r>
      <w:r w:rsidRPr="00C3672B">
        <w:t>s</w:t>
      </w:r>
      <w:r w:rsidR="00A01FD3" w:rsidRPr="00C3672B">
        <w:t xml:space="preserve">. </w:t>
      </w:r>
      <w:r w:rsidRPr="00C3672B">
        <w:t xml:space="preserve">Elle appela </w:t>
      </w:r>
      <w:r w:rsidRPr="00C3672B">
        <w:rPr>
          <w:rFonts w:cs="Amasis30"/>
        </w:rPr>
        <w:t>à</w:t>
      </w:r>
      <w:r w:rsidRPr="00C3672B">
        <w:t xml:space="preserve"> son aide </w:t>
      </w:r>
      <w:r w:rsidR="00A01FD3" w:rsidRPr="00C3672B">
        <w:t>M. de </w:t>
      </w:r>
      <w:r w:rsidRPr="00C3672B">
        <w:t>Cr</w:t>
      </w:r>
      <w:r w:rsidRPr="00C3672B">
        <w:rPr>
          <w:rFonts w:cs="Amasis30"/>
        </w:rPr>
        <w:t>é</w:t>
      </w:r>
      <w:r w:rsidRPr="00C3672B">
        <w:t>quy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v</w:t>
      </w:r>
      <w:r w:rsidRPr="00C3672B">
        <w:rPr>
          <w:rFonts w:cs="Amasis30"/>
        </w:rPr>
        <w:t>ê</w:t>
      </w:r>
      <w:r w:rsidRPr="00C3672B">
        <w:t>que de Vannes</w:t>
      </w:r>
      <w:r w:rsidR="00A01FD3" w:rsidRPr="00C3672B">
        <w:t xml:space="preserve">, </w:t>
      </w:r>
      <w:r w:rsidRPr="00C3672B">
        <w:t>qui vint au ch</w:t>
      </w:r>
      <w:r w:rsidRPr="00C3672B">
        <w:rPr>
          <w:rFonts w:cs="Amasis30"/>
        </w:rPr>
        <w:t>â</w:t>
      </w:r>
      <w:r w:rsidRPr="00C3672B">
        <w:t>teau</w:t>
      </w:r>
      <w:r w:rsidR="00A01FD3" w:rsidRPr="00C3672B">
        <w:t xml:space="preserve">, </w:t>
      </w:r>
      <w:r w:rsidRPr="00C3672B">
        <w:t>de sa personne</w:t>
      </w:r>
      <w:r w:rsidR="00A01FD3" w:rsidRPr="00C3672B">
        <w:t xml:space="preserve">, </w:t>
      </w:r>
      <w:r w:rsidRPr="00C3672B">
        <w:t>avec des soldats</w:t>
      </w:r>
      <w:r w:rsidR="00A01FD3" w:rsidRPr="00C3672B">
        <w:t xml:space="preserve">, </w:t>
      </w:r>
      <w:r w:rsidRPr="00C3672B">
        <w:t>une coulevrine et un millier de paroissiens portant des b</w:t>
      </w:r>
      <w:r w:rsidRPr="00C3672B">
        <w:rPr>
          <w:rFonts w:cs="Amasis30"/>
        </w:rPr>
        <w:t>â</w:t>
      </w:r>
      <w:r w:rsidRPr="00C3672B">
        <w:t>tons et des fourches</w:t>
      </w:r>
      <w:r w:rsidR="00A01FD3" w:rsidRPr="00C3672B">
        <w:t xml:space="preserve">. </w:t>
      </w:r>
      <w:r w:rsidRPr="00C3672B">
        <w:t>Il n</w:t>
      </w:r>
      <w:r w:rsidR="00A01FD3" w:rsidRPr="00C3672B">
        <w:rPr>
          <w:rFonts w:cs="Amasis30"/>
        </w:rPr>
        <w:t>’</w:t>
      </w:r>
      <w:r w:rsidRPr="00C3672B">
        <w:t>y eut point bataille</w:t>
      </w:r>
      <w:r w:rsidR="00A01FD3" w:rsidRPr="00C3672B">
        <w:t xml:space="preserve">, </w:t>
      </w:r>
      <w:r w:rsidRPr="00C3672B">
        <w:t>parce que les gens de Rieux</w:t>
      </w:r>
      <w:r w:rsidR="00A01FD3" w:rsidRPr="00C3672B">
        <w:t xml:space="preserve">, </w:t>
      </w:r>
      <w:r w:rsidRPr="00C3672B">
        <w:t>ne se sentant pas en force</w:t>
      </w:r>
      <w:r w:rsidR="00A01FD3" w:rsidRPr="00C3672B">
        <w:t xml:space="preserve">, </w:t>
      </w:r>
      <w:r w:rsidRPr="00C3672B">
        <w:t>l</w:t>
      </w:r>
      <w:r w:rsidRPr="00C3672B">
        <w:rPr>
          <w:rFonts w:cs="Amasis30"/>
        </w:rPr>
        <w:t>â</w:t>
      </w:r>
      <w:r w:rsidRPr="00C3672B">
        <w:t>chèrent pied au premier moment</w:t>
      </w:r>
      <w:r w:rsidR="00A01FD3" w:rsidRPr="00C3672B">
        <w:t xml:space="preserve">. </w:t>
      </w:r>
      <w:r w:rsidRPr="00C3672B">
        <w:t>Mais la comtesse ne leur pardonna point cette insolence</w:t>
      </w:r>
      <w:r w:rsidR="00A01FD3" w:rsidRPr="00C3672B">
        <w:t xml:space="preserve">, </w:t>
      </w:r>
      <w:r w:rsidRPr="00C3672B">
        <w:t>et elle donna l</w:t>
      </w:r>
      <w:r w:rsidR="00A01FD3" w:rsidRPr="00C3672B">
        <w:t>’</w:t>
      </w:r>
      <w:r w:rsidRPr="00C3672B">
        <w:t>ordre à ses tenanciers d</w:t>
      </w:r>
      <w:r w:rsidR="00A01FD3" w:rsidRPr="00C3672B">
        <w:t>’</w:t>
      </w:r>
      <w:r w:rsidRPr="00C3672B">
        <w:t>assommer tous les huguenots de Guérande et autres lieux qui seraient rencontrés sur ses domaines</w:t>
      </w:r>
      <w:r w:rsidR="00A01FD3" w:rsidRPr="00C3672B">
        <w:t xml:space="preserve">. </w:t>
      </w:r>
      <w:r w:rsidRPr="00C3672B">
        <w:t>N</w:t>
      </w:r>
      <w:r w:rsidR="00A01FD3" w:rsidRPr="00C3672B">
        <w:t>’</w:t>
      </w:r>
      <w:r w:rsidRPr="00C3672B">
        <w:t>hésitant pas à engager son bien</w:t>
      </w:r>
      <w:r w:rsidR="00A01FD3" w:rsidRPr="00C3672B">
        <w:t xml:space="preserve">, </w:t>
      </w:r>
      <w:r w:rsidRPr="00C3672B">
        <w:t>elle réunit une grosse somme</w:t>
      </w:r>
      <w:r w:rsidR="00A01FD3" w:rsidRPr="00C3672B">
        <w:t xml:space="preserve">, </w:t>
      </w:r>
      <w:r w:rsidRPr="00C3672B">
        <w:t>plus de cent mille livres</w:t>
      </w:r>
      <w:r w:rsidR="00A01FD3" w:rsidRPr="00C3672B">
        <w:t xml:space="preserve">, </w:t>
      </w:r>
      <w:r w:rsidRPr="00C3672B">
        <w:t>envoya son intendant en Hurepoix</w:t>
      </w:r>
      <w:r w:rsidR="00A01FD3" w:rsidRPr="00C3672B">
        <w:t xml:space="preserve">, </w:t>
      </w:r>
      <w:r w:rsidRPr="00C3672B">
        <w:t>où l</w:t>
      </w:r>
      <w:r w:rsidR="00A01FD3" w:rsidRPr="00C3672B">
        <w:t>’</w:t>
      </w:r>
      <w:r w:rsidRPr="00C3672B">
        <w:t>on pouvait trouver facilement à acheter des hommes</w:t>
      </w:r>
      <w:r w:rsidR="00A01FD3" w:rsidRPr="00C3672B">
        <w:t xml:space="preserve">. </w:t>
      </w:r>
      <w:r w:rsidRPr="00C3672B">
        <w:t>Elle les monta sur des chevaux normands</w:t>
      </w:r>
      <w:r w:rsidR="00A01FD3" w:rsidRPr="00C3672B">
        <w:t xml:space="preserve">, </w:t>
      </w:r>
      <w:r w:rsidRPr="00C3672B">
        <w:t>les revêtit de harnois d</w:t>
      </w:r>
      <w:r w:rsidR="00A01FD3" w:rsidRPr="00C3672B">
        <w:t>’</w:t>
      </w:r>
      <w:r w:rsidRPr="00C3672B">
        <w:t>Allemagne</w:t>
      </w:r>
      <w:r w:rsidR="00A01FD3" w:rsidRPr="00C3672B">
        <w:t xml:space="preserve">, </w:t>
      </w:r>
      <w:r w:rsidRPr="00C3672B">
        <w:t>les arma de lances dont les bois</w:t>
      </w:r>
      <w:r w:rsidR="00A01FD3" w:rsidRPr="00C3672B">
        <w:t xml:space="preserve">, </w:t>
      </w:r>
      <w:r w:rsidRPr="00C3672B">
        <w:t>coupés dans son parc</w:t>
      </w:r>
      <w:r w:rsidR="00A01FD3" w:rsidRPr="00C3672B">
        <w:t xml:space="preserve">, </w:t>
      </w:r>
      <w:r w:rsidRPr="00C3672B">
        <w:t>furent peints aux couleurs de François</w:t>
      </w:r>
      <w:r w:rsidR="00A01FD3" w:rsidRPr="00C3672B">
        <w:t xml:space="preserve">, </w:t>
      </w:r>
      <w:r w:rsidRPr="00C3672B">
        <w:t>tanné et violet</w:t>
      </w:r>
      <w:r w:rsidR="00A01FD3" w:rsidRPr="00C3672B">
        <w:t xml:space="preserve">. </w:t>
      </w:r>
      <w:r w:rsidRPr="00C3672B">
        <w:t>Il fallut d</w:t>
      </w:r>
      <w:r w:rsidR="00A01FD3" w:rsidRPr="00C3672B">
        <w:t>’</w:t>
      </w:r>
      <w:r w:rsidRPr="00C3672B">
        <w:t>autres choses encore</w:t>
      </w:r>
      <w:r w:rsidR="00A01FD3" w:rsidRPr="00C3672B">
        <w:t xml:space="preserve">, </w:t>
      </w:r>
      <w:r w:rsidRPr="00C3672B">
        <w:t>trouver des officiers</w:t>
      </w:r>
      <w:r w:rsidR="00A01FD3" w:rsidRPr="00C3672B">
        <w:t xml:space="preserve">, </w:t>
      </w:r>
      <w:r w:rsidRPr="00C3672B">
        <w:t>un aumônier</w:t>
      </w:r>
      <w:r w:rsidR="00A01FD3" w:rsidRPr="00C3672B">
        <w:t xml:space="preserve">, </w:t>
      </w:r>
      <w:r w:rsidRPr="00C3672B">
        <w:t>un chi</w:t>
      </w:r>
      <w:r w:rsidRPr="00C3672B">
        <w:lastRenderedPageBreak/>
        <w:t>rurgien-barbier</w:t>
      </w:r>
      <w:r w:rsidR="00A01FD3" w:rsidRPr="00C3672B">
        <w:t xml:space="preserve">, </w:t>
      </w:r>
      <w:r w:rsidRPr="00C3672B">
        <w:t>et lorsque la compagnie rejoignit son capitaine dans le Berry</w:t>
      </w:r>
      <w:r w:rsidR="00A01FD3" w:rsidRPr="00C3672B">
        <w:t xml:space="preserve">, </w:t>
      </w:r>
      <w:r w:rsidRPr="00C3672B">
        <w:t>la dépense se montait à plus de deux cent mille livres</w:t>
      </w:r>
      <w:r w:rsidR="00A01FD3" w:rsidRPr="00C3672B">
        <w:t xml:space="preserve">, </w:t>
      </w:r>
      <w:r w:rsidRPr="00C3672B">
        <w:t>la comtesse avait dû encore grever ses biens</w:t>
      </w:r>
      <w:r w:rsidR="007576F4" w:rsidRPr="00C3672B">
        <w:t>.</w:t>
      </w:r>
    </w:p>
    <w:p w14:paraId="2A7A8979" w14:textId="77777777" w:rsidR="00A01FD3" w:rsidRPr="00C3672B" w:rsidRDefault="00A13117" w:rsidP="00A13117">
      <w:pPr>
        <w:pStyle w:val="Taille-1Normal"/>
      </w:pPr>
      <w:r w:rsidRPr="00C3672B">
        <w:t>Mais</w:t>
      </w:r>
      <w:r w:rsidR="00A01FD3" w:rsidRPr="00C3672B">
        <w:t xml:space="preserve">, </w:t>
      </w:r>
      <w:r w:rsidRPr="00C3672B">
        <w:t>à la première montre où le comte François présenta ses chevau-légers</w:t>
      </w:r>
      <w:r w:rsidR="00A01FD3" w:rsidRPr="00C3672B">
        <w:t xml:space="preserve">, </w:t>
      </w:r>
      <w:r w:rsidRPr="00C3672B">
        <w:t>il y parut à son avantage</w:t>
      </w:r>
      <w:r w:rsidR="00A01FD3" w:rsidRPr="00C3672B">
        <w:t xml:space="preserve">, </w:t>
      </w:r>
      <w:r w:rsidRPr="00C3672B">
        <w:t>et le duc de Montpensier</w:t>
      </w:r>
      <w:r w:rsidR="00A01FD3" w:rsidRPr="00C3672B">
        <w:t xml:space="preserve">, </w:t>
      </w:r>
      <w:r w:rsidRPr="00C3672B">
        <w:t>qui traversait le Berry</w:t>
      </w:r>
      <w:r w:rsidR="00A01FD3" w:rsidRPr="00C3672B">
        <w:t xml:space="preserve">, </w:t>
      </w:r>
      <w:r w:rsidRPr="00C3672B">
        <w:t>le félicita sur le beau pied où tout son monde était tenu</w:t>
      </w:r>
      <w:r w:rsidR="00A01FD3" w:rsidRPr="00C3672B">
        <w:t xml:space="preserve">. </w:t>
      </w:r>
      <w:r w:rsidRPr="00C3672B">
        <w:t>Il lui donna cependant l</w:t>
      </w:r>
      <w:r w:rsidR="00A01FD3" w:rsidRPr="00C3672B">
        <w:t>’</w:t>
      </w:r>
      <w:r w:rsidRPr="00C3672B">
        <w:t>ordre d</w:t>
      </w:r>
      <w:r w:rsidR="00A01FD3" w:rsidRPr="00C3672B">
        <w:t>’</w:t>
      </w:r>
      <w:r w:rsidRPr="00C3672B">
        <w:t>aller tenir garnison à Bourges</w:t>
      </w:r>
      <w:r w:rsidR="00A01FD3" w:rsidRPr="00C3672B">
        <w:t xml:space="preserve">, </w:t>
      </w:r>
      <w:r w:rsidRPr="00C3672B">
        <w:t>place où il y avait peu d</w:t>
      </w:r>
      <w:r w:rsidR="00A01FD3" w:rsidRPr="00C3672B">
        <w:t>’</w:t>
      </w:r>
      <w:r w:rsidRPr="00C3672B">
        <w:t>honneur à gagner</w:t>
      </w:r>
      <w:r w:rsidR="00A01FD3" w:rsidRPr="00C3672B">
        <w:t xml:space="preserve">. </w:t>
      </w:r>
      <w:r w:rsidRPr="00C3672B">
        <w:t>François comprit qu</w:t>
      </w:r>
      <w:r w:rsidR="00A01FD3" w:rsidRPr="00C3672B">
        <w:t>’</w:t>
      </w:r>
      <w:r w:rsidRPr="00C3672B">
        <w:t>il était toujours en disgrâce</w:t>
      </w:r>
      <w:r w:rsidR="00A01FD3" w:rsidRPr="00C3672B">
        <w:t xml:space="preserve">, </w:t>
      </w:r>
      <w:r w:rsidRPr="00C3672B">
        <w:t>et sa mère</w:t>
      </w:r>
      <w:r w:rsidR="00A01FD3" w:rsidRPr="00C3672B">
        <w:t xml:space="preserve">, </w:t>
      </w:r>
      <w:r w:rsidRPr="00C3672B">
        <w:t>comme pour ajouter à ses ennuis</w:t>
      </w:r>
      <w:r w:rsidR="00A01FD3" w:rsidRPr="00C3672B">
        <w:t xml:space="preserve">, </w:t>
      </w:r>
      <w:r w:rsidRPr="00C3672B">
        <w:t>lui demandait des nouvelles de son mariage</w:t>
      </w:r>
      <w:r w:rsidR="00A01FD3" w:rsidRPr="00C3672B">
        <w:t xml:space="preserve">, </w:t>
      </w:r>
      <w:r w:rsidRPr="00C3672B">
        <w:t>se plaignait que le Roy n</w:t>
      </w:r>
      <w:r w:rsidR="00A01FD3" w:rsidRPr="00C3672B">
        <w:t>’</w:t>
      </w:r>
      <w:r w:rsidRPr="00C3672B">
        <w:t>eût pas tenu compte des sacrifices qu</w:t>
      </w:r>
      <w:r w:rsidR="00A01FD3" w:rsidRPr="00C3672B">
        <w:t>’</w:t>
      </w:r>
      <w:r w:rsidRPr="00C3672B">
        <w:t>elle s</w:t>
      </w:r>
      <w:r w:rsidR="00A01FD3" w:rsidRPr="00C3672B">
        <w:t>’</w:t>
      </w:r>
      <w:r w:rsidRPr="00C3672B">
        <w:t>était imposés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elle multipliait les neuvaines</w:t>
      </w:r>
      <w:r w:rsidR="00A01FD3" w:rsidRPr="00C3672B">
        <w:t xml:space="preserve">, </w:t>
      </w:r>
      <w:r w:rsidRPr="00C3672B">
        <w:t xml:space="preserve">exhortait son fils </w:t>
      </w:r>
      <w:r w:rsidRPr="00C3672B">
        <w:rPr>
          <w:rFonts w:cs="Amasis30"/>
        </w:rPr>
        <w:t>à</w:t>
      </w:r>
      <w:r w:rsidRPr="00C3672B">
        <w:t xml:space="preserve"> la pi</w:t>
      </w:r>
      <w:r w:rsidRPr="00C3672B">
        <w:rPr>
          <w:rFonts w:cs="Amasis30"/>
        </w:rPr>
        <w:t>é</w:t>
      </w:r>
      <w:r w:rsidRPr="00C3672B">
        <w:t>t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et elle lui envoya m</w:t>
      </w:r>
      <w:r w:rsidRPr="00C3672B">
        <w:rPr>
          <w:rFonts w:cs="Amasis30"/>
        </w:rPr>
        <w:t>ê</w:t>
      </w:r>
      <w:r w:rsidRPr="00C3672B">
        <w:t>me une petite ch</w:t>
      </w:r>
      <w:r w:rsidRPr="00C3672B">
        <w:rPr>
          <w:rFonts w:cs="Amasis30"/>
        </w:rPr>
        <w:t>â</w:t>
      </w:r>
      <w:r w:rsidRPr="00C3672B">
        <w:t>sse pleine de reliques</w:t>
      </w:r>
      <w:r w:rsidR="00A01FD3" w:rsidRPr="00C3672B">
        <w:t xml:space="preserve">, </w:t>
      </w:r>
      <w:r w:rsidRPr="00C3672B">
        <w:t>bonnes contre les blessures par le fer</w:t>
      </w:r>
      <w:r w:rsidR="00A01FD3" w:rsidRPr="00C3672B">
        <w:t xml:space="preserve">. </w:t>
      </w:r>
      <w:r w:rsidRPr="00C3672B">
        <w:t>Heureusement</w:t>
      </w:r>
      <w:r w:rsidR="00A01FD3" w:rsidRPr="00C3672B">
        <w:t xml:space="preserve">, </w:t>
      </w:r>
      <w:r w:rsidRPr="00C3672B">
        <w:t>les communications devinrent plus difficiles</w:t>
      </w:r>
      <w:r w:rsidR="00A01FD3" w:rsidRPr="00C3672B">
        <w:t xml:space="preserve">, </w:t>
      </w:r>
      <w:r w:rsidRPr="00C3672B">
        <w:t>les lettres se firent rares</w:t>
      </w:r>
      <w:r w:rsidR="00A01FD3" w:rsidRPr="00C3672B">
        <w:t xml:space="preserve">, </w:t>
      </w:r>
      <w:r w:rsidRPr="00C3672B">
        <w:t>et Fran</w:t>
      </w:r>
      <w:r w:rsidRPr="00C3672B">
        <w:rPr>
          <w:rFonts w:cs="Amasis30"/>
        </w:rPr>
        <w:t>ç</w:t>
      </w:r>
      <w:r w:rsidRPr="00C3672B">
        <w:t>ois recouvra quelque repos</w:t>
      </w:r>
      <w:r w:rsidR="00A01FD3" w:rsidRPr="00C3672B">
        <w:t>.</w:t>
      </w:r>
    </w:p>
    <w:p w14:paraId="39F8A393" w14:textId="77777777" w:rsidR="00A13117" w:rsidRPr="00C3672B" w:rsidRDefault="00A13117" w:rsidP="00A01FD3">
      <w:pPr>
        <w:pStyle w:val="Titre1"/>
      </w:pPr>
      <w:bookmarkStart w:id="6" w:name="_Toc192940196"/>
      <w:r w:rsidRPr="00A13117">
        <w:lastRenderedPageBreak/>
        <w:t xml:space="preserve">DEUXIÈME </w:t>
      </w:r>
      <w:r w:rsidR="007314CA" w:rsidRPr="00C3672B">
        <w:t>PARTIE</w:t>
      </w:r>
      <w:bookmarkEnd w:id="6"/>
    </w:p>
    <w:p w14:paraId="12A81639" w14:textId="77777777" w:rsidR="007314CA" w:rsidRPr="00C3672B" w:rsidRDefault="007314CA" w:rsidP="00A01FD3">
      <w:pPr>
        <w:pStyle w:val="Titre2"/>
      </w:pPr>
      <w:bookmarkStart w:id="7" w:name="_Toc192940197"/>
      <w:r w:rsidRPr="00C3672B">
        <w:lastRenderedPageBreak/>
        <w:t>I</w:t>
      </w:r>
      <w:bookmarkEnd w:id="7"/>
    </w:p>
    <w:p w14:paraId="556937B0" w14:textId="77777777" w:rsidR="00A01FD3" w:rsidRPr="00C3672B" w:rsidRDefault="00A13117" w:rsidP="00A13117">
      <w:pPr>
        <w:pStyle w:val="Taille-1Normal"/>
      </w:pPr>
      <w:r w:rsidRPr="00C3672B">
        <w:t>Le 2</w:t>
      </w:r>
      <w:r w:rsidR="00A01FD3" w:rsidRPr="00C3672B">
        <w:t xml:space="preserve">0 septembre, </w:t>
      </w:r>
      <w:r w:rsidRPr="00C3672B">
        <w:t>à deux heures de l</w:t>
      </w:r>
      <w:r w:rsidR="00A01FD3" w:rsidRPr="00C3672B">
        <w:t>’</w:t>
      </w:r>
      <w:r w:rsidRPr="00C3672B">
        <w:t>après-midi</w:t>
      </w:r>
      <w:r w:rsidR="00A01FD3" w:rsidRPr="00C3672B">
        <w:t xml:space="preserve">, </w:t>
      </w:r>
      <w:r w:rsidRPr="00C3672B">
        <w:t>une grande agitation courait par la ville de Bourges</w:t>
      </w:r>
      <w:r w:rsidR="00A01FD3" w:rsidRPr="00C3672B">
        <w:t xml:space="preserve">, </w:t>
      </w:r>
      <w:r w:rsidRPr="00C3672B">
        <w:t>car les gens du Roy</w:t>
      </w:r>
      <w:r w:rsidR="00A01FD3" w:rsidRPr="00C3672B">
        <w:t xml:space="preserve">, </w:t>
      </w:r>
      <w:r w:rsidRPr="00C3672B">
        <w:t>dont on annonçait l</w:t>
      </w:r>
      <w:r w:rsidR="00A01FD3" w:rsidRPr="00C3672B">
        <w:t>’</w:t>
      </w:r>
      <w:r w:rsidRPr="00C3672B">
        <w:t>arrivée de jour en jour</w:t>
      </w:r>
      <w:r w:rsidR="00A01FD3" w:rsidRPr="00C3672B">
        <w:t xml:space="preserve">, </w:t>
      </w:r>
      <w:r w:rsidRPr="00C3672B">
        <w:t>venaient enfin d</w:t>
      </w:r>
      <w:r w:rsidR="00A01FD3" w:rsidRPr="00C3672B">
        <w:t>’</w:t>
      </w:r>
      <w:r w:rsidRPr="00C3672B">
        <w:t>apparaître</w:t>
      </w:r>
      <w:r w:rsidR="00A01FD3" w:rsidRPr="00C3672B">
        <w:t>.</w:t>
      </w:r>
    </w:p>
    <w:p w14:paraId="408A3082" w14:textId="68556EA6" w:rsidR="00A01FD3" w:rsidRPr="00C3672B" w:rsidRDefault="00A13117" w:rsidP="00A13117">
      <w:pPr>
        <w:pStyle w:val="Taille-1Normal"/>
      </w:pPr>
      <w:r w:rsidRPr="00C3672B">
        <w:t>Depuis des semaines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archevêque</w:t>
      </w:r>
      <w:r w:rsidR="00A01FD3" w:rsidRPr="00C3672B">
        <w:t xml:space="preserve">, </w:t>
      </w:r>
      <w:r w:rsidRPr="00C3672B">
        <w:t>Jacques le Roi</w:t>
      </w:r>
      <w:r w:rsidR="00A01FD3" w:rsidRPr="00C3672B">
        <w:t xml:space="preserve">, </w:t>
      </w:r>
      <w:r w:rsidRPr="00C3672B">
        <w:t>rebattait les oreilles du gouverneur de ses plaintes contre les huguenots en général</w:t>
      </w:r>
      <w:r w:rsidR="00A01FD3" w:rsidRPr="00C3672B">
        <w:t xml:space="preserve">, </w:t>
      </w:r>
      <w:r w:rsidRPr="00C3672B">
        <w:t>contre ceux de Sancerre en particulier</w:t>
      </w:r>
      <w:r w:rsidR="00A01FD3" w:rsidRPr="00C3672B">
        <w:t xml:space="preserve">, </w:t>
      </w:r>
      <w:r w:rsidRPr="00C3672B">
        <w:t>et il redoutait à toute heure de les voir arriver en troupes</w:t>
      </w:r>
      <w:r w:rsidR="00A01FD3" w:rsidRPr="00C3672B">
        <w:t xml:space="preserve">. </w:t>
      </w:r>
      <w:r w:rsidRPr="00C3672B">
        <w:t>Il fallait pourtant les mettre à la raison</w:t>
      </w:r>
      <w:r w:rsidR="00A01FD3" w:rsidRPr="00C3672B">
        <w:t xml:space="preserve">, </w:t>
      </w:r>
      <w:r w:rsidRPr="00C3672B">
        <w:t>ces Sancerrois insolents</w:t>
      </w:r>
      <w:r w:rsidR="00A01FD3" w:rsidRPr="00C3672B">
        <w:t xml:space="preserve">, </w:t>
      </w:r>
      <w:r w:rsidRPr="00C3672B">
        <w:t>enfoncés ainsi qu</w:t>
      </w:r>
      <w:r w:rsidR="00A01FD3" w:rsidRPr="00C3672B">
        <w:t>’</w:t>
      </w:r>
      <w:r w:rsidRPr="00C3672B">
        <w:t>une épine au cœur du diocèse de Bourges</w:t>
      </w:r>
      <w:r w:rsidR="00A01FD3" w:rsidRPr="00C3672B">
        <w:t xml:space="preserve">. </w:t>
      </w:r>
      <w:r w:rsidRPr="00C3672B">
        <w:t>Leurs exactions</w:t>
      </w:r>
      <w:r w:rsidR="00A01FD3" w:rsidRPr="00C3672B">
        <w:t xml:space="preserve">, </w:t>
      </w:r>
      <w:r w:rsidRPr="00C3672B">
        <w:t>leurs rapines étaient de tous les jours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ils avaient une dizaine de ministres</w:t>
      </w:r>
      <w:r w:rsidR="00A01FD3" w:rsidRPr="00C3672B">
        <w:t xml:space="preserve">, </w:t>
      </w:r>
      <w:r w:rsidRPr="00C3672B">
        <w:t>parmi lesquels ce de la Mare de Claireau</w:t>
      </w:r>
      <w:r w:rsidR="00A01FD3" w:rsidRPr="00C3672B">
        <w:t xml:space="preserve">, </w:t>
      </w:r>
      <w:r w:rsidRPr="00C3672B">
        <w:t>qui mettait en vers français les psaumes chantés par ses ouailles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on entendait par la campagne ces chants pieux que les huguenots entonnaient au retour de leurs brigandages</w:t>
      </w:r>
      <w:r w:rsidR="00A01FD3" w:rsidRPr="00C3672B">
        <w:t xml:space="preserve">. </w:t>
      </w:r>
      <w:r w:rsidRPr="00C3672B">
        <w:t>Comme si ce n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point assez d</w:t>
      </w:r>
      <w:r w:rsidR="00A01FD3" w:rsidRPr="00C3672B">
        <w:rPr>
          <w:rFonts w:cs="Amasis30"/>
        </w:rPr>
        <w:t>’</w:t>
      </w:r>
      <w:r w:rsidRPr="00C3672B">
        <w:t>avoir chass</w:t>
      </w:r>
      <w:r w:rsidRPr="00C3672B">
        <w:rPr>
          <w:rFonts w:cs="Amasis30"/>
        </w:rPr>
        <w:t>é</w:t>
      </w:r>
      <w:r w:rsidRPr="00C3672B">
        <w:t xml:space="preserve"> de la ville tous les pr</w:t>
      </w:r>
      <w:r w:rsidRPr="00C3672B">
        <w:rPr>
          <w:rFonts w:cs="Amasis30"/>
        </w:rPr>
        <w:t>ê</w:t>
      </w:r>
      <w:r w:rsidRPr="00C3672B">
        <w:t>tres</w:t>
      </w:r>
      <w:r w:rsidR="00A01FD3" w:rsidRPr="00C3672B">
        <w:t xml:space="preserve">, </w:t>
      </w:r>
      <w:r w:rsidRPr="00C3672B">
        <w:t>mis la main sur leurs biens</w:t>
      </w:r>
      <w:r w:rsidR="00A01FD3" w:rsidRPr="00C3672B">
        <w:t xml:space="preserve">, </w:t>
      </w:r>
      <w:r w:rsidRPr="00C3672B">
        <w:t>dispers</w:t>
      </w:r>
      <w:r w:rsidRPr="00C3672B">
        <w:rPr>
          <w:rFonts w:cs="Amasis30"/>
        </w:rPr>
        <w:t>é</w:t>
      </w:r>
      <w:r w:rsidRPr="00C3672B">
        <w:t xml:space="preserve"> les religieux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tabli leur pr</w:t>
      </w:r>
      <w:r w:rsidRPr="00C3672B">
        <w:rPr>
          <w:rFonts w:cs="Amasis30"/>
        </w:rPr>
        <w:t>ê</w:t>
      </w:r>
      <w:r w:rsidRPr="00C3672B">
        <w:t>che dans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glise Saint-Jean</w:t>
      </w:r>
      <w:r w:rsidR="00A01FD3" w:rsidRPr="00C3672B">
        <w:t xml:space="preserve">, </w:t>
      </w:r>
      <w:r w:rsidRPr="00C3672B">
        <w:t>ils avaient d</w:t>
      </w:r>
      <w:r w:rsidRPr="00C3672B">
        <w:rPr>
          <w:rFonts w:cs="Amasis30"/>
        </w:rPr>
        <w:t>é</w:t>
      </w:r>
      <w:r w:rsidRPr="00C3672B">
        <w:t>truit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glise et le monast</w:t>
      </w:r>
      <w:r w:rsidRPr="00C3672B">
        <w:rPr>
          <w:rFonts w:cs="Amasis30"/>
        </w:rPr>
        <w:t>è</w:t>
      </w:r>
      <w:r w:rsidRPr="00C3672B">
        <w:t>re des B</w:t>
      </w:r>
      <w:r w:rsidRPr="00C3672B">
        <w:rPr>
          <w:rFonts w:cs="Amasis30"/>
        </w:rPr>
        <w:t>é</w:t>
      </w:r>
      <w:r w:rsidRPr="00C3672B">
        <w:t>n</w:t>
      </w:r>
      <w:r w:rsidRPr="00C3672B">
        <w:rPr>
          <w:rFonts w:cs="Amasis30"/>
        </w:rPr>
        <w:t>é</w:t>
      </w:r>
      <w:r w:rsidRPr="00C3672B">
        <w:t>dictins de Saint-Martin</w:t>
      </w:r>
      <w:r w:rsidR="00A01FD3" w:rsidRPr="00C3672B">
        <w:t xml:space="preserve">, </w:t>
      </w:r>
      <w:r w:rsidRPr="00C3672B">
        <w:t>ruin</w:t>
      </w:r>
      <w:r w:rsidRPr="00C3672B">
        <w:rPr>
          <w:rFonts w:cs="Amasis30"/>
        </w:rPr>
        <w:t>é</w:t>
      </w:r>
      <w:r w:rsidRPr="00C3672B">
        <w:t xml:space="preserve"> les chapelles de Saint-P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, </w:t>
      </w:r>
      <w:r w:rsidRPr="00C3672B">
        <w:t>de Saint-Andr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incendi</w:t>
      </w:r>
      <w:r w:rsidRPr="00C3672B">
        <w:rPr>
          <w:rFonts w:cs="Amasis30"/>
        </w:rPr>
        <w:t>é</w:t>
      </w:r>
      <w:r w:rsidRPr="00C3672B">
        <w:t xml:space="preserve"> celle de Saint-Denis</w:t>
      </w:r>
      <w:r w:rsidR="00A01FD3" w:rsidRPr="00C3672B">
        <w:t xml:space="preserve">, </w:t>
      </w:r>
      <w:r w:rsidRPr="00C3672B">
        <w:t>renversé la Maladrerie</w:t>
      </w:r>
      <w:r w:rsidR="00A01FD3" w:rsidRPr="00C3672B">
        <w:t xml:space="preserve">, </w:t>
      </w:r>
      <w:r w:rsidRPr="00C3672B">
        <w:t>désolé les paroisses voisines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 xml:space="preserve">à </w:t>
      </w:r>
      <w:r w:rsidR="00F36967" w:rsidRPr="00C3672B">
        <w:t>tr</w:t>
      </w:r>
      <w:r w:rsidR="00F36967">
        <w:t>o</w:t>
      </w:r>
      <w:r w:rsidR="00F36967" w:rsidRPr="00C3672B">
        <w:t xml:space="preserve">is </w:t>
      </w:r>
      <w:r w:rsidRPr="00C3672B">
        <w:t>lieues à la ronde</w:t>
      </w:r>
      <w:r w:rsidR="00A01FD3" w:rsidRPr="00C3672B">
        <w:t xml:space="preserve">, </w:t>
      </w:r>
      <w:r w:rsidRPr="00C3672B">
        <w:t>aucun prêtre n</w:t>
      </w:r>
      <w:r w:rsidR="00A01FD3" w:rsidRPr="00C3672B">
        <w:t>’</w:t>
      </w:r>
      <w:r w:rsidRPr="00C3672B">
        <w:t>osait maintenant s</w:t>
      </w:r>
      <w:r w:rsidR="00A01FD3" w:rsidRPr="00C3672B">
        <w:t>’</w:t>
      </w:r>
      <w:r w:rsidRPr="00C3672B">
        <w:t>en aller porter le viatique aux mourants</w:t>
      </w:r>
      <w:r w:rsidR="00A01FD3" w:rsidRPr="00C3672B">
        <w:t>.</w:t>
      </w:r>
    </w:p>
    <w:p w14:paraId="1073AF57" w14:textId="77777777" w:rsidR="00A01FD3" w:rsidRPr="00C3672B" w:rsidRDefault="00A01FD3" w:rsidP="00A13117">
      <w:pPr>
        <w:pStyle w:val="Taille-1Normal"/>
      </w:pPr>
      <w:r w:rsidRPr="00C3672B">
        <w:t>M. de </w:t>
      </w:r>
      <w:r w:rsidR="00A13117" w:rsidRPr="00C3672B">
        <w:t>la Châtre</w:t>
      </w:r>
      <w:r w:rsidRPr="00C3672B">
        <w:t xml:space="preserve">, </w:t>
      </w:r>
      <w:r w:rsidR="00A13117" w:rsidRPr="00C3672B">
        <w:t>le nouveau gouverneur</w:t>
      </w:r>
      <w:r w:rsidRPr="00C3672B">
        <w:t xml:space="preserve">, </w:t>
      </w:r>
      <w:r w:rsidR="00A13117" w:rsidRPr="00C3672B">
        <w:t>ne cessait d</w:t>
      </w:r>
      <w:r w:rsidRPr="00C3672B">
        <w:t>’</w:t>
      </w:r>
      <w:r w:rsidR="00A13117" w:rsidRPr="00C3672B">
        <w:t>en écrire au Roy pour demander du monde</w:t>
      </w:r>
      <w:r w:rsidRPr="00C3672B">
        <w:t xml:space="preserve">, </w:t>
      </w:r>
      <w:r w:rsidR="00A13117" w:rsidRPr="00C3672B">
        <w:t>et M</w:t>
      </w:r>
      <w:r w:rsidR="00A13117" w:rsidRPr="00C3672B">
        <w:rPr>
          <w:vertAlign w:val="superscript"/>
        </w:rPr>
        <w:t>gr</w:t>
      </w:r>
      <w:r w:rsidR="00A13117" w:rsidRPr="00C3672B">
        <w:t xml:space="preserve"> l</w:t>
      </w:r>
      <w:r w:rsidRPr="00C3672B">
        <w:t>’</w:t>
      </w:r>
      <w:r w:rsidR="00A13117" w:rsidRPr="00C3672B">
        <w:t>archevêque de Bourges se lamentait</w:t>
      </w:r>
      <w:r w:rsidRPr="00C3672B">
        <w:t xml:space="preserve">, </w:t>
      </w:r>
      <w:r w:rsidR="00A13117" w:rsidRPr="00C3672B">
        <w:t>ordonnait des prières publiques</w:t>
      </w:r>
      <w:r w:rsidRPr="00C3672B">
        <w:t xml:space="preserve">. </w:t>
      </w:r>
      <w:r w:rsidR="00A13117" w:rsidRPr="00C3672B">
        <w:t>Du Midi les nouvelles arrivaient</w:t>
      </w:r>
      <w:r w:rsidRPr="00C3672B">
        <w:t xml:space="preserve">, </w:t>
      </w:r>
      <w:r w:rsidR="00A13117" w:rsidRPr="00C3672B">
        <w:t>mauvaises</w:t>
      </w:r>
      <w:r w:rsidRPr="00C3672B">
        <w:t xml:space="preserve">, </w:t>
      </w:r>
      <w:r w:rsidR="00A13117" w:rsidRPr="00C3672B">
        <w:t>et tous s</w:t>
      </w:r>
      <w:r w:rsidRPr="00C3672B">
        <w:t>’</w:t>
      </w:r>
      <w:r w:rsidR="00A13117" w:rsidRPr="00C3672B">
        <w:t>en exagéraient l</w:t>
      </w:r>
      <w:r w:rsidRPr="00C3672B">
        <w:t>’</w:t>
      </w:r>
      <w:r w:rsidR="00A13117" w:rsidRPr="00C3672B">
        <w:t>importance</w:t>
      </w:r>
      <w:r w:rsidRPr="00C3672B">
        <w:t xml:space="preserve">. </w:t>
      </w:r>
      <w:r w:rsidR="00A13117" w:rsidRPr="00C3672B">
        <w:t>Le découragement des bourgeois augmentait chaque jour</w:t>
      </w:r>
      <w:r w:rsidRPr="00C3672B">
        <w:t xml:space="preserve">, </w:t>
      </w:r>
      <w:r w:rsidR="00A13117" w:rsidRPr="00C3672B">
        <w:t>car les Sancerrois criaient partout qu</w:t>
      </w:r>
      <w:r w:rsidRPr="00C3672B">
        <w:t>’</w:t>
      </w:r>
      <w:r w:rsidR="00A13117" w:rsidRPr="00C3672B">
        <w:t>ils viendraient bientôt brûler Bourges</w:t>
      </w:r>
      <w:r w:rsidRPr="00C3672B">
        <w:t xml:space="preserve">, </w:t>
      </w:r>
      <w:r w:rsidR="00A13117" w:rsidRPr="00C3672B">
        <w:t>se divertir avec les dames de la ville et aussi avec les religieuses de l</w:t>
      </w:r>
      <w:r w:rsidRPr="00C3672B">
        <w:t>’</w:t>
      </w:r>
      <w:r w:rsidR="00A13117" w:rsidRPr="00C3672B">
        <w:t>Annonciade</w:t>
      </w:r>
      <w:r w:rsidRPr="00C3672B">
        <w:t xml:space="preserve">, </w:t>
      </w:r>
      <w:r w:rsidR="00A13117" w:rsidRPr="00C3672B">
        <w:t>dont le couvent est situé dans la vieille cité</w:t>
      </w:r>
      <w:r w:rsidRPr="00C3672B">
        <w:t xml:space="preserve">, </w:t>
      </w:r>
      <w:r w:rsidR="00A13117" w:rsidRPr="00C3672B">
        <w:t>devant la Grosse-Tour</w:t>
      </w:r>
      <w:r w:rsidRPr="00C3672B">
        <w:t xml:space="preserve">. </w:t>
      </w:r>
      <w:r w:rsidR="00A13117" w:rsidRPr="00C3672B">
        <w:t>Ils promettaient des ravages plus terribles encore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aussi les saintes filles en perdirent le sommeil</w:t>
      </w:r>
      <w:r w:rsidRPr="00C3672B">
        <w:t xml:space="preserve">. </w:t>
      </w:r>
      <w:r w:rsidR="00A13117" w:rsidRPr="00C3672B">
        <w:t>Elles augmentèrent le nombre des mortes-payes qu</w:t>
      </w:r>
      <w:r w:rsidRPr="00C3672B">
        <w:t>’</w:t>
      </w:r>
      <w:r w:rsidR="00A13117" w:rsidRPr="00C3672B">
        <w:t xml:space="preserve">elles hébergeaient et les armèrent </w:t>
      </w:r>
      <w:r w:rsidR="00A13117" w:rsidRPr="00C3672B">
        <w:lastRenderedPageBreak/>
        <w:t>d</w:t>
      </w:r>
      <w:r w:rsidRPr="00C3672B">
        <w:t>’</w:t>
      </w:r>
      <w:r w:rsidR="00A13117" w:rsidRPr="00C3672B">
        <w:t>arquebuses</w:t>
      </w:r>
      <w:r w:rsidRPr="00C3672B">
        <w:t xml:space="preserve">, </w:t>
      </w:r>
      <w:r w:rsidR="00A13117" w:rsidRPr="00C3672B">
        <w:t>avec quoi on faisait des rondes toutes les nuits</w:t>
      </w:r>
      <w:r w:rsidRPr="00C3672B">
        <w:t xml:space="preserve">, </w:t>
      </w:r>
      <w:r w:rsidR="00A13117" w:rsidRPr="00C3672B">
        <w:t>et à chaque heure elles envoyaient aux Moulins du Roy pour voir si rien n</w:t>
      </w:r>
      <w:r w:rsidRPr="00C3672B">
        <w:t>’</w:t>
      </w:r>
      <w:r w:rsidR="00A13117" w:rsidRPr="00C3672B">
        <w:t>arrivait du côté de Sancerre</w:t>
      </w:r>
      <w:r w:rsidRPr="00C3672B">
        <w:t>.</w:t>
      </w:r>
    </w:p>
    <w:p w14:paraId="411A545A" w14:textId="77777777" w:rsidR="00A01FD3" w:rsidRPr="00C3672B" w:rsidRDefault="00A13117" w:rsidP="00A13117">
      <w:pPr>
        <w:pStyle w:val="Taille-1Normal"/>
      </w:pPr>
      <w:r w:rsidRPr="00C3672B">
        <w:t>Quand on annonça l</w:t>
      </w:r>
      <w:r w:rsidR="00A01FD3" w:rsidRPr="00C3672B">
        <w:t>’</w:t>
      </w:r>
      <w:r w:rsidRPr="00C3672B">
        <w:t>approche de troupes</w:t>
      </w:r>
      <w:r w:rsidR="00A01FD3" w:rsidRPr="00C3672B">
        <w:t xml:space="preserve">, </w:t>
      </w:r>
      <w:r w:rsidRPr="00C3672B">
        <w:t>les pauvres dames ne voulurent pas croire que ce fussent les catholiques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persuadées que les Sancerrois venaient</w:t>
      </w:r>
      <w:r w:rsidR="00A01FD3" w:rsidRPr="00C3672B">
        <w:t xml:space="preserve">, </w:t>
      </w:r>
      <w:r w:rsidRPr="00C3672B">
        <w:t>elles s</w:t>
      </w:r>
      <w:r w:rsidR="00A01FD3" w:rsidRPr="00C3672B">
        <w:t>’</w:t>
      </w:r>
      <w:r w:rsidRPr="00C3672B">
        <w:t>en furent se cacher aux souterrains</w:t>
      </w:r>
      <w:r w:rsidR="00A01FD3" w:rsidRPr="00C3672B">
        <w:t xml:space="preserve">, </w:t>
      </w:r>
      <w:r w:rsidRPr="00C3672B">
        <w:t>et certaines se mirent en prières dans leurs cellules</w:t>
      </w:r>
      <w:r w:rsidR="00A01FD3" w:rsidRPr="00C3672B">
        <w:t xml:space="preserve">, </w:t>
      </w:r>
      <w:r w:rsidRPr="00C3672B">
        <w:t>attendant des supplices et une mort qui ne vinrent pas</w:t>
      </w:r>
      <w:r w:rsidR="00A01FD3" w:rsidRPr="00C3672B">
        <w:t xml:space="preserve">. </w:t>
      </w:r>
      <w:r w:rsidRPr="00C3672B">
        <w:t>Alors</w:t>
      </w:r>
      <w:r w:rsidR="00A01FD3" w:rsidRPr="00C3672B">
        <w:t xml:space="preserve">, </w:t>
      </w:r>
      <w:r w:rsidRPr="00C3672B">
        <w:t>reprenant courage</w:t>
      </w:r>
      <w:r w:rsidR="00A01FD3" w:rsidRPr="00C3672B">
        <w:t xml:space="preserve">, </w:t>
      </w:r>
      <w:r w:rsidRPr="00C3672B">
        <w:t>elles prièrent M</w:t>
      </w:r>
      <w:r w:rsidRPr="00C3672B">
        <w:rPr>
          <w:vertAlign w:val="superscript"/>
        </w:rPr>
        <w:t>gr</w:t>
      </w:r>
      <w:r w:rsidRPr="00C3672B">
        <w:t xml:space="preserve"> l</w:t>
      </w:r>
      <w:r w:rsidR="00A01FD3" w:rsidRPr="00C3672B">
        <w:t>’</w:t>
      </w:r>
      <w:r w:rsidRPr="00C3672B">
        <w:t xml:space="preserve">archevêque de venir leur chanter un </w:t>
      </w:r>
      <w:r w:rsidRPr="00C3672B">
        <w:rPr>
          <w:i/>
          <w:iCs/>
        </w:rPr>
        <w:t>Te Deum</w:t>
      </w:r>
      <w:r w:rsidR="00A01FD3" w:rsidRPr="00C3672B">
        <w:t>.</w:t>
      </w:r>
    </w:p>
    <w:p w14:paraId="2A22DFEE" w14:textId="77777777" w:rsidR="00A01FD3" w:rsidRPr="00C3672B" w:rsidRDefault="00A13117" w:rsidP="00A13117">
      <w:pPr>
        <w:pStyle w:val="Taille-1Normal"/>
      </w:pPr>
      <w:r w:rsidRPr="00C3672B">
        <w:t>Les soldats arrivaient par le chemin d</w:t>
      </w:r>
      <w:r w:rsidR="00A01FD3" w:rsidRPr="00C3672B">
        <w:t>’</w:t>
      </w:r>
      <w:r w:rsidRPr="00C3672B">
        <w:t>Orléans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défilant sous la porte Saint-Sulpice</w:t>
      </w:r>
      <w:r w:rsidR="00A01FD3" w:rsidRPr="00C3672B">
        <w:t xml:space="preserve">, </w:t>
      </w:r>
      <w:r w:rsidRPr="00C3672B">
        <w:t>remontaient la rue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arrêtaient à la croix de Mirebeau</w:t>
      </w:r>
      <w:r w:rsidR="00A01FD3" w:rsidRPr="00C3672B">
        <w:t xml:space="preserve">. </w:t>
      </w:r>
      <w:r w:rsidRPr="00C3672B">
        <w:t>Puis ils se dispersaient</w:t>
      </w:r>
      <w:r w:rsidR="00A01FD3" w:rsidRPr="00C3672B">
        <w:t xml:space="preserve">, </w:t>
      </w:r>
      <w:r w:rsidRPr="00C3672B">
        <w:t>par groupes qui fondaient</w:t>
      </w:r>
      <w:r w:rsidR="00A01FD3" w:rsidRPr="00C3672B">
        <w:t xml:space="preserve">, </w:t>
      </w:r>
      <w:r w:rsidRPr="00C3672B">
        <w:t>de plus en plus petits</w:t>
      </w:r>
      <w:r w:rsidR="00A01FD3" w:rsidRPr="00C3672B">
        <w:t xml:space="preserve">, </w:t>
      </w:r>
      <w:r w:rsidRPr="00C3672B">
        <w:t>vaguant par les rues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chacun cherchait le logement indiqu</w:t>
      </w:r>
      <w:r w:rsidRPr="00C3672B">
        <w:rPr>
          <w:rFonts w:cs="Amasis30"/>
        </w:rPr>
        <w:t>é</w:t>
      </w:r>
      <w:r w:rsidRPr="00C3672B">
        <w:t xml:space="preserve"> par les fourriers qui s</w:t>
      </w:r>
      <w:r w:rsidR="00A01FD3" w:rsidRPr="00C3672B">
        <w:rPr>
          <w:rFonts w:cs="Amasis30"/>
        </w:rPr>
        <w:t>’</w:t>
      </w:r>
      <w:r w:rsidRPr="00C3672B">
        <w:t>empressaient</w:t>
      </w:r>
      <w:r w:rsidR="00A01FD3" w:rsidRPr="00C3672B">
        <w:t xml:space="preserve">, </w:t>
      </w:r>
      <w:r w:rsidRPr="00C3672B">
        <w:t>affair</w:t>
      </w:r>
      <w:r w:rsidRPr="00C3672B">
        <w:rPr>
          <w:rFonts w:cs="Amasis30"/>
        </w:rPr>
        <w:t>é</w:t>
      </w:r>
      <w:r w:rsidRPr="00C3672B">
        <w:t>s</w:t>
      </w:r>
      <w:r w:rsidR="00A01FD3" w:rsidRPr="00C3672B">
        <w:t xml:space="preserve">, </w:t>
      </w:r>
      <w:r w:rsidRPr="00C3672B">
        <w:t xml:space="preserve">un papier et un morceau de craie </w:t>
      </w:r>
      <w:r w:rsidRPr="00C3672B">
        <w:rPr>
          <w:rFonts w:cs="Amasis30"/>
        </w:rPr>
        <w:t>à</w:t>
      </w:r>
      <w:r w:rsidRPr="00C3672B">
        <w:t xml:space="preserve"> la main</w:t>
      </w:r>
      <w:r w:rsidR="00A01FD3" w:rsidRPr="00C3672B">
        <w:t>.</w:t>
      </w:r>
    </w:p>
    <w:p w14:paraId="16F58222" w14:textId="77777777" w:rsidR="00A01FD3" w:rsidRPr="00C3672B" w:rsidRDefault="00A13117" w:rsidP="00A13117">
      <w:pPr>
        <w:pStyle w:val="Taille-1Normal"/>
      </w:pPr>
      <w:r w:rsidRPr="00C3672B">
        <w:t>Comme étourdis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air hagard</w:t>
      </w:r>
      <w:r w:rsidR="00A01FD3" w:rsidRPr="00C3672B">
        <w:t xml:space="preserve">, </w:t>
      </w:r>
      <w:r w:rsidRPr="00C3672B">
        <w:t>tous allaient d</w:t>
      </w:r>
      <w:r w:rsidR="00A01FD3" w:rsidRPr="00C3672B">
        <w:t>’</w:t>
      </w:r>
      <w:r w:rsidRPr="00C3672B">
        <w:t>un pas boiteux</w:t>
      </w:r>
      <w:r w:rsidR="00A01FD3" w:rsidRPr="00C3672B">
        <w:t xml:space="preserve">, </w:t>
      </w:r>
      <w:r w:rsidRPr="00C3672B">
        <w:t>avec la démarche lourde que donnent les longues étapes</w:t>
      </w:r>
      <w:r w:rsidR="00A01FD3" w:rsidRPr="00C3672B">
        <w:t xml:space="preserve">, </w:t>
      </w:r>
      <w:r w:rsidRPr="00C3672B">
        <w:t>les armes et les habits gris de poussière</w:t>
      </w:r>
      <w:r w:rsidR="00A01FD3" w:rsidRPr="00C3672B">
        <w:t xml:space="preserve">. </w:t>
      </w:r>
      <w:r w:rsidRPr="00C3672B">
        <w:t>Il y en avait de très petits</w:t>
      </w:r>
      <w:r w:rsidR="00A01FD3" w:rsidRPr="00C3672B">
        <w:t xml:space="preserve">, </w:t>
      </w:r>
      <w:r w:rsidRPr="00C3672B">
        <w:t>avec de longues épées</w:t>
      </w:r>
      <w:r w:rsidR="00A01FD3" w:rsidRPr="00C3672B">
        <w:t xml:space="preserve">, </w:t>
      </w:r>
      <w:r w:rsidRPr="00C3672B">
        <w:t>de la hauteur d</w:t>
      </w:r>
      <w:r w:rsidR="00A01FD3" w:rsidRPr="00C3672B">
        <w:t>’</w:t>
      </w:r>
      <w:r w:rsidRPr="00C3672B">
        <w:t>un homme</w:t>
      </w:r>
      <w:r w:rsidR="00A01FD3" w:rsidRPr="00C3672B">
        <w:t xml:space="preserve">, </w:t>
      </w:r>
      <w:r w:rsidRPr="00C3672B">
        <w:t>et qui</w:t>
      </w:r>
      <w:r w:rsidR="00A01FD3" w:rsidRPr="00C3672B">
        <w:t xml:space="preserve">, </w:t>
      </w:r>
      <w:r w:rsidRPr="00C3672B">
        <w:t>mal prises dans les pendants</w:t>
      </w:r>
      <w:r w:rsidR="00A01FD3" w:rsidRPr="00C3672B">
        <w:t xml:space="preserve">, </w:t>
      </w:r>
      <w:r w:rsidRPr="00C3672B">
        <w:t>leur battaient les talons</w:t>
      </w:r>
      <w:r w:rsidR="00A01FD3" w:rsidRPr="00C3672B">
        <w:t xml:space="preserve">. </w:t>
      </w:r>
      <w:r w:rsidRPr="00C3672B">
        <w:t>Certains</w:t>
      </w:r>
      <w:r w:rsidR="00A01FD3" w:rsidRPr="00C3672B">
        <w:t xml:space="preserve">, </w:t>
      </w:r>
      <w:r w:rsidRPr="00C3672B">
        <w:t>par fatigue sans doute</w:t>
      </w:r>
      <w:r w:rsidR="00A01FD3" w:rsidRPr="00C3672B">
        <w:t xml:space="preserve">, </w:t>
      </w:r>
      <w:r w:rsidRPr="00C3672B">
        <w:t>tenaient leurs arquebuses comme une canne</w:t>
      </w:r>
      <w:r w:rsidR="00A01FD3" w:rsidRPr="00C3672B">
        <w:t xml:space="preserve">, </w:t>
      </w:r>
      <w:r w:rsidRPr="00C3672B">
        <w:t>et n</w:t>
      </w:r>
      <w:r w:rsidR="00A01FD3" w:rsidRPr="00C3672B">
        <w:t>’</w:t>
      </w:r>
      <w:r w:rsidRPr="00C3672B">
        <w:t>eût été la crainte des officiers</w:t>
      </w:r>
      <w:r w:rsidR="00A01FD3" w:rsidRPr="00C3672B">
        <w:t xml:space="preserve">, </w:t>
      </w:r>
      <w:r w:rsidRPr="00C3672B">
        <w:t>ils eussent traîné les crosses par terre</w:t>
      </w:r>
      <w:r w:rsidR="00A01FD3" w:rsidRPr="00C3672B">
        <w:t>.</w:t>
      </w:r>
    </w:p>
    <w:p w14:paraId="638E0F91" w14:textId="77777777" w:rsidR="00A01FD3" w:rsidRPr="00C3672B" w:rsidRDefault="00A13117" w:rsidP="00A13117">
      <w:pPr>
        <w:pStyle w:val="Taille-1Normal"/>
      </w:pPr>
      <w:r w:rsidRPr="00C3672B">
        <w:t>Sous les ondées</w:t>
      </w:r>
      <w:r w:rsidR="00A01FD3" w:rsidRPr="00C3672B">
        <w:t xml:space="preserve">, </w:t>
      </w:r>
      <w:r w:rsidRPr="00C3672B">
        <w:t>le soleil</w:t>
      </w:r>
      <w:r w:rsidR="00A01FD3" w:rsidRPr="00C3672B">
        <w:t xml:space="preserve">, </w:t>
      </w:r>
      <w:r w:rsidRPr="00C3672B">
        <w:t>le poudroiement des routes sans fin</w:t>
      </w:r>
      <w:r w:rsidR="00A01FD3" w:rsidRPr="00C3672B">
        <w:t xml:space="preserve">, </w:t>
      </w:r>
      <w:r w:rsidRPr="00C3672B">
        <w:t>les draps et les velours avaient pris des tons uniformes</w:t>
      </w:r>
      <w:r w:rsidR="00A01FD3" w:rsidRPr="00C3672B">
        <w:t xml:space="preserve">, </w:t>
      </w:r>
      <w:r w:rsidRPr="00C3672B">
        <w:t>neutres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du col aux souliers</w:t>
      </w:r>
      <w:r w:rsidR="00A01FD3" w:rsidRPr="00C3672B">
        <w:t xml:space="preserve">, </w:t>
      </w:r>
      <w:r w:rsidRPr="00C3672B">
        <w:t>faisaient à l</w:t>
      </w:r>
      <w:r w:rsidR="00A01FD3" w:rsidRPr="00C3672B">
        <w:t>’</w:t>
      </w:r>
      <w:r w:rsidRPr="00C3672B">
        <w:t>homme un vêtement d</w:t>
      </w:r>
      <w:r w:rsidR="00A01FD3" w:rsidRPr="00C3672B">
        <w:t>’</w:t>
      </w:r>
      <w:r w:rsidRPr="00C3672B">
        <w:t>une teinte fausse et pisseuse</w:t>
      </w:r>
      <w:r w:rsidR="00A01FD3" w:rsidRPr="00C3672B">
        <w:t xml:space="preserve">, </w:t>
      </w:r>
      <w:r w:rsidRPr="00C3672B">
        <w:t>rappelant la glèbe roussâtre</w:t>
      </w:r>
      <w:r w:rsidR="00A01FD3" w:rsidRPr="00C3672B">
        <w:t xml:space="preserve">. </w:t>
      </w:r>
      <w:r w:rsidRPr="00C3672B">
        <w:t>Les parcelles de paille</w:t>
      </w:r>
      <w:r w:rsidR="00A01FD3" w:rsidRPr="00C3672B">
        <w:t xml:space="preserve">, </w:t>
      </w:r>
      <w:r w:rsidRPr="00C3672B">
        <w:t>les brins de foin encore accrochés aux barbes</w:t>
      </w:r>
      <w:r w:rsidR="00A01FD3" w:rsidRPr="00C3672B">
        <w:t xml:space="preserve">, </w:t>
      </w:r>
      <w:r w:rsidRPr="00C3672B">
        <w:t>les débris d</w:t>
      </w:r>
      <w:r w:rsidR="00A01FD3" w:rsidRPr="00C3672B">
        <w:t>’</w:t>
      </w:r>
      <w:r w:rsidRPr="00C3672B">
        <w:t>herbes folles agrippées par leurs crampons ténus aux plis des casaques</w:t>
      </w:r>
      <w:r w:rsidR="00A01FD3" w:rsidRPr="00C3672B">
        <w:t xml:space="preserve">, </w:t>
      </w:r>
      <w:r w:rsidRPr="00C3672B">
        <w:t>aux fonds râpés des chausses</w:t>
      </w:r>
      <w:r w:rsidR="00A01FD3" w:rsidRPr="00C3672B">
        <w:t xml:space="preserve">, </w:t>
      </w:r>
      <w:r w:rsidRPr="00C3672B">
        <w:t>disaient les nuits dormies dans les granges</w:t>
      </w:r>
      <w:r w:rsidR="00A01FD3" w:rsidRPr="00C3672B">
        <w:t xml:space="preserve">, </w:t>
      </w:r>
      <w:r w:rsidRPr="00C3672B">
        <w:t>ou en plein air</w:t>
      </w:r>
      <w:r w:rsidR="00A01FD3" w:rsidRPr="00C3672B">
        <w:t xml:space="preserve">, </w:t>
      </w:r>
      <w:r w:rsidRPr="00C3672B">
        <w:t>autour des meules</w:t>
      </w:r>
      <w:r w:rsidR="00A01FD3" w:rsidRPr="00C3672B">
        <w:t xml:space="preserve">, </w:t>
      </w:r>
      <w:r w:rsidRPr="00C3672B">
        <w:t>dans les prairies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haltes et les chutes dans les terres labour</w:t>
      </w:r>
      <w:r w:rsidRPr="00C3672B">
        <w:rPr>
          <w:rFonts w:cs="Amasis30"/>
        </w:rPr>
        <w:t>é</w:t>
      </w:r>
      <w:r w:rsidRPr="00C3672B">
        <w:t>es se lisaient dans les grands placards de boue</w:t>
      </w:r>
      <w:r w:rsidR="00A01FD3" w:rsidRPr="00C3672B">
        <w:t xml:space="preserve">, </w:t>
      </w:r>
      <w:r w:rsidRPr="00C3672B">
        <w:t>souillant les bas de chausses</w:t>
      </w:r>
      <w:r w:rsidR="00A01FD3" w:rsidRPr="00C3672B">
        <w:t xml:space="preserve">, </w:t>
      </w:r>
      <w:r w:rsidRPr="00C3672B">
        <w:t>les manches d</w:t>
      </w:r>
      <w:r w:rsidRPr="00C3672B">
        <w:rPr>
          <w:rFonts w:cs="Amasis30"/>
        </w:rPr>
        <w:t>é</w:t>
      </w:r>
      <w:r w:rsidRPr="00C3672B">
        <w:t>chiquet</w:t>
      </w:r>
      <w:r w:rsidRPr="00C3672B">
        <w:rPr>
          <w:rFonts w:cs="Amasis30"/>
        </w:rPr>
        <w:t>é</w:t>
      </w:r>
      <w:r w:rsidRPr="00C3672B">
        <w:t>es</w:t>
      </w:r>
      <w:r w:rsidR="00A01FD3" w:rsidRPr="00C3672B">
        <w:t>.</w:t>
      </w:r>
    </w:p>
    <w:p w14:paraId="5BF816E0" w14:textId="77777777" w:rsidR="00A01FD3" w:rsidRPr="00C3672B" w:rsidRDefault="00A13117" w:rsidP="00A13117">
      <w:pPr>
        <w:pStyle w:val="Taille-1Normal"/>
      </w:pPr>
      <w:r w:rsidRPr="00C3672B">
        <w:lastRenderedPageBreak/>
        <w:t>Du pas de leurs portes</w:t>
      </w:r>
      <w:r w:rsidR="00A01FD3" w:rsidRPr="00C3672B">
        <w:t xml:space="preserve">, </w:t>
      </w:r>
      <w:r w:rsidRPr="00C3672B">
        <w:t>les bourgeois regardaient les soldats d</w:t>
      </w:r>
      <w:r w:rsidR="00A01FD3" w:rsidRPr="00C3672B">
        <w:t>’</w:t>
      </w:r>
      <w:r w:rsidRPr="00C3672B">
        <w:t>un œil dur et méfiant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chacun</w:t>
      </w:r>
      <w:r w:rsidR="00A01FD3" w:rsidRPr="00C3672B">
        <w:t xml:space="preserve">, </w:t>
      </w:r>
      <w:r w:rsidRPr="00C3672B">
        <w:t>bien qu</w:t>
      </w:r>
      <w:r w:rsidR="00A01FD3" w:rsidRPr="00C3672B">
        <w:rPr>
          <w:rFonts w:cs="Amasis30"/>
        </w:rPr>
        <w:t>’</w:t>
      </w:r>
      <w:r w:rsidRPr="00C3672B">
        <w:t>heureux de les voir arriver</w:t>
      </w:r>
      <w:r w:rsidR="00A01FD3" w:rsidRPr="00C3672B">
        <w:t xml:space="preserve">, </w:t>
      </w:r>
      <w:r w:rsidRPr="00C3672B">
        <w:t xml:space="preserve">songeait en soi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ennui de loger ces mis</w:t>
      </w:r>
      <w:r w:rsidRPr="00C3672B">
        <w:rPr>
          <w:rFonts w:cs="Amasis30"/>
        </w:rPr>
        <w:t>é</w:t>
      </w:r>
      <w:r w:rsidRPr="00C3672B">
        <w:t>rables</w:t>
      </w:r>
      <w:r w:rsidR="00A01FD3" w:rsidRPr="00C3672B">
        <w:t xml:space="preserve">. </w:t>
      </w:r>
      <w:r w:rsidRPr="00C3672B">
        <w:t>Les uns supputaient la d</w:t>
      </w:r>
      <w:r w:rsidRPr="00C3672B">
        <w:rPr>
          <w:rFonts w:cs="Amasis30"/>
        </w:rPr>
        <w:t>é</w:t>
      </w:r>
      <w:r w:rsidRPr="00C3672B">
        <w:t>pense</w:t>
      </w:r>
      <w:r w:rsidR="00A01FD3" w:rsidRPr="00C3672B">
        <w:t xml:space="preserve">, </w:t>
      </w:r>
      <w:r w:rsidRPr="00C3672B">
        <w:t>les autres redoutaient la vermine et la crasse</w:t>
      </w:r>
      <w:r w:rsidR="00A01FD3" w:rsidRPr="00C3672B">
        <w:t xml:space="preserve">, </w:t>
      </w:r>
      <w:r w:rsidRPr="00C3672B">
        <w:t>et tous cherchaient quelque moyen d</w:t>
      </w:r>
      <w:r w:rsidR="00A01FD3" w:rsidRPr="00C3672B">
        <w:rPr>
          <w:rFonts w:cs="Amasis30"/>
        </w:rPr>
        <w:t>’</w:t>
      </w:r>
      <w:r w:rsidRPr="00C3672B">
        <w:t>envoyer ces gens de guerre coucher plus loin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comme ces pi</w:t>
      </w:r>
      <w:r w:rsidRPr="00C3672B">
        <w:rPr>
          <w:rFonts w:cs="Amasis30"/>
        </w:rPr>
        <w:t>é</w:t>
      </w:r>
      <w:r w:rsidRPr="00C3672B">
        <w:t>tons</w:t>
      </w:r>
      <w:r w:rsidR="00A01FD3" w:rsidRPr="00C3672B">
        <w:t xml:space="preserve">, </w:t>
      </w:r>
      <w:r w:rsidRPr="00C3672B">
        <w:t>pour la plupart</w:t>
      </w:r>
      <w:r w:rsidR="00A01FD3" w:rsidRPr="00C3672B">
        <w:t xml:space="preserve">, </w:t>
      </w:r>
      <w:r w:rsidRPr="00C3672B">
        <w:t>ne savaient pas lire</w:t>
      </w:r>
      <w:r w:rsidR="00A01FD3" w:rsidRPr="00C3672B">
        <w:t xml:space="preserve">, </w:t>
      </w:r>
      <w:r w:rsidRPr="00C3672B">
        <w:t>on leur disait qu</w:t>
      </w:r>
      <w:r w:rsidR="00A01FD3" w:rsidRPr="00C3672B">
        <w:rPr>
          <w:rFonts w:cs="Amasis30"/>
        </w:rPr>
        <w:t>’</w:t>
      </w:r>
      <w:r w:rsidRPr="00C3672B">
        <w:t>ils se trompaient</w:t>
      </w:r>
      <w:r w:rsidR="00A01FD3" w:rsidRPr="00C3672B">
        <w:t xml:space="preserve">, </w:t>
      </w:r>
      <w:r w:rsidRPr="00C3672B">
        <w:t>et on leur fermait l</w:t>
      </w:r>
      <w:r w:rsidR="00A01FD3" w:rsidRPr="00C3672B">
        <w:rPr>
          <w:rFonts w:cs="Amasis30"/>
        </w:rPr>
        <w:t>’</w:t>
      </w:r>
      <w:r w:rsidRPr="00C3672B">
        <w:t>huis au visage</w:t>
      </w:r>
      <w:r w:rsidR="00A01FD3" w:rsidRPr="00C3672B">
        <w:t xml:space="preserve">, </w:t>
      </w:r>
      <w:r w:rsidRPr="00C3672B">
        <w:t>en esp</w:t>
      </w:r>
      <w:r w:rsidRPr="00C3672B">
        <w:rPr>
          <w:rFonts w:cs="Amasis30"/>
        </w:rPr>
        <w:t>é</w:t>
      </w:r>
      <w:r w:rsidRPr="00C3672B">
        <w:t>rant qu</w:t>
      </w:r>
      <w:r w:rsidR="00A01FD3" w:rsidRPr="00C3672B">
        <w:rPr>
          <w:rFonts w:cs="Amasis30"/>
        </w:rPr>
        <w:t>’</w:t>
      </w:r>
      <w:r w:rsidRPr="00C3672B">
        <w:t>ils se d</w:t>
      </w:r>
      <w:r w:rsidRPr="00C3672B">
        <w:rPr>
          <w:rFonts w:cs="Amasis30"/>
        </w:rPr>
        <w:t>é</w:t>
      </w:r>
      <w:r w:rsidRPr="00C3672B">
        <w:t>courageraient peut-être et qu</w:t>
      </w:r>
      <w:r w:rsidR="00A01FD3" w:rsidRPr="00C3672B">
        <w:t>’</w:t>
      </w:r>
      <w:r w:rsidRPr="00C3672B">
        <w:t>ils ne reviendraient pas</w:t>
      </w:r>
      <w:r w:rsidR="00A01FD3" w:rsidRPr="00C3672B">
        <w:t>.</w:t>
      </w:r>
    </w:p>
    <w:p w14:paraId="57926A1D" w14:textId="77777777" w:rsidR="00A01FD3" w:rsidRPr="00C3672B" w:rsidRDefault="00A13117" w:rsidP="00A13117">
      <w:pPr>
        <w:pStyle w:val="Taille-1Normal"/>
      </w:pPr>
      <w:r w:rsidRPr="00C3672B">
        <w:t>Et puis c</w:t>
      </w:r>
      <w:r w:rsidR="00A01FD3" w:rsidRPr="00C3672B">
        <w:t>’</w:t>
      </w:r>
      <w:r w:rsidRPr="00C3672B">
        <w:t>étaient des irréguliers</w:t>
      </w:r>
      <w:r w:rsidR="00A01FD3" w:rsidRPr="00C3672B">
        <w:t xml:space="preserve">, </w:t>
      </w:r>
      <w:r w:rsidRPr="00C3672B">
        <w:t>pires encore que les gens des grandes bandes</w:t>
      </w:r>
      <w:r w:rsidR="00A01FD3" w:rsidRPr="00C3672B">
        <w:t xml:space="preserve">. </w:t>
      </w:r>
      <w:r w:rsidRPr="00C3672B">
        <w:t>On les connaissait comme les plus mauvais des pillards</w:t>
      </w:r>
      <w:r w:rsidR="00A01FD3" w:rsidRPr="00C3672B">
        <w:t xml:space="preserve">, </w:t>
      </w:r>
      <w:r w:rsidRPr="00C3672B">
        <w:t>et c</w:t>
      </w:r>
      <w:r w:rsidR="00A01FD3" w:rsidRPr="00C3672B">
        <w:t>’</w:t>
      </w:r>
      <w:r w:rsidRPr="00C3672B">
        <w:t>était la sentine des armées</w:t>
      </w:r>
      <w:r w:rsidR="00A01FD3" w:rsidRPr="00C3672B">
        <w:t xml:space="preserve">. </w:t>
      </w:r>
      <w:r w:rsidRPr="00C3672B">
        <w:t>Souvent même les recrues ne valaient pas mieux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avec leurs mines na</w:t>
      </w:r>
      <w:r w:rsidRPr="00C3672B">
        <w:rPr>
          <w:rFonts w:cs="Amasis30"/>
        </w:rPr>
        <w:t>ï</w:t>
      </w:r>
      <w:r w:rsidRPr="00C3672B">
        <w:t>ves</w:t>
      </w:r>
      <w:r w:rsidR="00A01FD3" w:rsidRPr="00C3672B">
        <w:t xml:space="preserve">, </w:t>
      </w:r>
      <w:r w:rsidRPr="00C3672B">
        <w:t>ils avaient la main leste et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œ</w:t>
      </w:r>
      <w:r w:rsidRPr="00C3672B">
        <w:t>il aux aguets</w:t>
      </w:r>
      <w:r w:rsidR="00A01FD3" w:rsidRPr="00C3672B">
        <w:t xml:space="preserve">. </w:t>
      </w:r>
      <w:r w:rsidRPr="00C3672B">
        <w:t>En un instant</w:t>
      </w:r>
      <w:r w:rsidR="00A01FD3" w:rsidRPr="00C3672B">
        <w:t xml:space="preserve">, </w:t>
      </w:r>
      <w:r w:rsidRPr="00C3672B">
        <w:t>entr</w:t>
      </w:r>
      <w:r w:rsidRPr="00C3672B">
        <w:rPr>
          <w:rFonts w:cs="Amasis30"/>
        </w:rPr>
        <w:t>é</w:t>
      </w:r>
      <w:r w:rsidRPr="00C3672B">
        <w:t>s dans un logis</w:t>
      </w:r>
      <w:r w:rsidR="00A01FD3" w:rsidRPr="00C3672B">
        <w:t xml:space="preserve">, </w:t>
      </w:r>
      <w:r w:rsidRPr="00C3672B">
        <w:t>ils en devenaient les ma</w:t>
      </w:r>
      <w:r w:rsidRPr="00C3672B">
        <w:rPr>
          <w:rFonts w:cs="Amasis30"/>
        </w:rPr>
        <w:t>î</w:t>
      </w:r>
      <w:r w:rsidRPr="00C3672B">
        <w:t>tres</w:t>
      </w:r>
      <w:r w:rsidR="00A01FD3" w:rsidRPr="00C3672B">
        <w:t xml:space="preserve">. </w:t>
      </w:r>
      <w:r w:rsidRPr="00C3672B">
        <w:t>Ils avaient vite tordu le cou d</w:t>
      </w:r>
      <w:r w:rsidR="00A01FD3" w:rsidRPr="00C3672B">
        <w:rPr>
          <w:rFonts w:cs="Amasis30"/>
        </w:rPr>
        <w:t>’</w:t>
      </w:r>
      <w:r w:rsidRPr="00C3672B">
        <w:t>une volaille</w:t>
      </w:r>
      <w:r w:rsidR="00A01FD3" w:rsidRPr="00C3672B">
        <w:t xml:space="preserve">, </w:t>
      </w:r>
      <w:r w:rsidRPr="00C3672B">
        <w:t>vol</w:t>
      </w:r>
      <w:r w:rsidRPr="00C3672B">
        <w:rPr>
          <w:rFonts w:cs="Amasis30"/>
        </w:rPr>
        <w:t>é</w:t>
      </w:r>
      <w:r w:rsidRPr="00C3672B">
        <w:t xml:space="preserve"> un broc de vin</w:t>
      </w:r>
      <w:r w:rsidR="00A01FD3" w:rsidRPr="00C3672B">
        <w:t xml:space="preserve">, </w:t>
      </w:r>
      <w:r w:rsidRPr="00C3672B">
        <w:t>trouss</w:t>
      </w:r>
      <w:r w:rsidRPr="00C3672B">
        <w:rPr>
          <w:rFonts w:cs="Amasis30"/>
        </w:rPr>
        <w:t>é</w:t>
      </w:r>
      <w:r w:rsidRPr="00C3672B">
        <w:t xml:space="preserve"> la servante</w:t>
      </w:r>
      <w:r w:rsidR="00A01FD3" w:rsidRPr="00C3672B">
        <w:t xml:space="preserve">, </w:t>
      </w:r>
      <w:r w:rsidRPr="00C3672B">
        <w:t>voire la ma</w:t>
      </w:r>
      <w:r w:rsidRPr="00C3672B">
        <w:rPr>
          <w:rFonts w:cs="Amasis30"/>
        </w:rPr>
        <w:t>î</w:t>
      </w:r>
      <w:r w:rsidRPr="00C3672B">
        <w:t>tresse et ses filles</w:t>
      </w:r>
      <w:r w:rsidR="00A01FD3" w:rsidRPr="00C3672B">
        <w:t xml:space="preserve">, </w:t>
      </w:r>
      <w:r w:rsidRPr="00C3672B">
        <w:t>car</w:t>
      </w:r>
      <w:r w:rsidR="00A01FD3" w:rsidRPr="00C3672B">
        <w:t xml:space="preserve">, </w:t>
      </w:r>
      <w:r w:rsidRPr="00C3672B">
        <w:t xml:space="preserve">dans leurs chasses </w:t>
      </w:r>
      <w:r w:rsidRPr="00C3672B">
        <w:rPr>
          <w:rFonts w:cs="Amasis30"/>
        </w:rPr>
        <w:t>à</w:t>
      </w:r>
      <w:r w:rsidRPr="00C3672B">
        <w:t xml:space="preserve"> la femme</w:t>
      </w:r>
      <w:r w:rsidR="00A01FD3" w:rsidRPr="00C3672B">
        <w:t xml:space="preserve">, </w:t>
      </w:r>
      <w:r w:rsidRPr="00C3672B">
        <w:t>les meilleures n</w:t>
      </w:r>
      <w:r w:rsidR="00A01FD3" w:rsidRPr="00C3672B">
        <w:t>’</w:t>
      </w:r>
      <w:r w:rsidRPr="00C3672B">
        <w:t>obtenaient pas plus quartier que les ribaudes</w:t>
      </w:r>
      <w:r w:rsidR="00A01FD3" w:rsidRPr="00C3672B">
        <w:t>.</w:t>
      </w:r>
    </w:p>
    <w:p w14:paraId="26FDB31A" w14:textId="77777777" w:rsidR="00A01FD3" w:rsidRPr="00C3672B" w:rsidRDefault="00A13117" w:rsidP="00A13117">
      <w:pPr>
        <w:pStyle w:val="Taille-1Normal"/>
      </w:pPr>
      <w:r w:rsidRPr="00C3672B">
        <w:t>Et comme l</w:t>
      </w:r>
      <w:r w:rsidR="00A01FD3" w:rsidRPr="00C3672B">
        <w:t>’</w:t>
      </w:r>
      <w:r w:rsidRPr="00C3672B">
        <w:t>échevinage proposait une assez grosse somme et des vivres</w:t>
      </w:r>
      <w:r w:rsidR="00A01FD3" w:rsidRPr="00C3672B">
        <w:t xml:space="preserve">, </w:t>
      </w:r>
      <w:r w:rsidRPr="00C3672B">
        <w:t>les bourgeois préférèrent partager la dépense et ne point ouvrir leurs portes</w:t>
      </w:r>
      <w:r w:rsidR="00A01FD3" w:rsidRPr="00C3672B">
        <w:t xml:space="preserve">. </w:t>
      </w:r>
      <w:r w:rsidRPr="00C3672B">
        <w:t>Il fut obtenu que les soldats camperaient dans les faubourgs</w:t>
      </w:r>
      <w:r w:rsidR="00A01FD3" w:rsidRPr="00C3672B">
        <w:t xml:space="preserve">, </w:t>
      </w:r>
      <w:r w:rsidRPr="00C3672B">
        <w:t>dans les bâtiments du pré fiscal</w:t>
      </w:r>
      <w:r w:rsidR="00A01FD3" w:rsidRPr="00C3672B">
        <w:t xml:space="preserve">, </w:t>
      </w:r>
      <w:r w:rsidRPr="00C3672B">
        <w:t>dans ceux de la fausse porte de Voiselle</w:t>
      </w:r>
      <w:r w:rsidR="00A01FD3" w:rsidRPr="00C3672B">
        <w:t xml:space="preserve">, </w:t>
      </w:r>
      <w:r w:rsidRPr="00C3672B">
        <w:t>et qu</w:t>
      </w:r>
      <w:r w:rsidR="00A01FD3" w:rsidRPr="00C3672B">
        <w:t>’</w:t>
      </w:r>
      <w:r w:rsidRPr="00C3672B">
        <w:t>ils s</w:t>
      </w:r>
      <w:r w:rsidR="00A01FD3" w:rsidRPr="00C3672B">
        <w:t>’</w:t>
      </w:r>
      <w:r w:rsidRPr="00C3672B">
        <w:t>arrangeraient avec les artisans et ceux qui ne pouvaient pas payer la contribution</w:t>
      </w:r>
      <w:r w:rsidR="00A01FD3" w:rsidRPr="00C3672B">
        <w:t xml:space="preserve">. </w:t>
      </w:r>
      <w:r w:rsidRPr="00C3672B">
        <w:t>Les notables</w:t>
      </w:r>
      <w:r w:rsidR="00A01FD3" w:rsidRPr="00C3672B">
        <w:t xml:space="preserve">, </w:t>
      </w:r>
      <w:r w:rsidRPr="00C3672B">
        <w:t>en armes</w:t>
      </w:r>
      <w:r w:rsidR="00A01FD3" w:rsidRPr="00C3672B">
        <w:t xml:space="preserve">, </w:t>
      </w:r>
      <w:r w:rsidRPr="00C3672B">
        <w:t>furent chargés de la police avec la compagnie de gendarmes de La Châtre</w:t>
      </w:r>
      <w:r w:rsidR="00A01FD3" w:rsidRPr="00C3672B">
        <w:t xml:space="preserve">, </w:t>
      </w:r>
      <w:r w:rsidRPr="00C3672B">
        <w:t>dont la moitié seulement était allée à la guerre</w:t>
      </w:r>
      <w:r w:rsidR="00A01FD3" w:rsidRPr="00C3672B">
        <w:t xml:space="preserve">, </w:t>
      </w:r>
      <w:r w:rsidRPr="00C3672B">
        <w:t>et les vingt-cinq soldats du capitaine Marun qui commandait en la Grosse-Tour</w:t>
      </w:r>
      <w:r w:rsidR="00A01FD3" w:rsidRPr="00C3672B">
        <w:t xml:space="preserve">. </w:t>
      </w:r>
      <w:r w:rsidRPr="00C3672B">
        <w:t>Et la nuit on dirigeait des patrouilles par les rues</w:t>
      </w:r>
      <w:r w:rsidR="00A01FD3" w:rsidRPr="00C3672B">
        <w:t xml:space="preserve">, </w:t>
      </w:r>
      <w:r w:rsidRPr="00C3672B">
        <w:t>on abaissait et on relevait les chaînes</w:t>
      </w:r>
      <w:r w:rsidR="00A01FD3" w:rsidRPr="00C3672B">
        <w:t>.</w:t>
      </w:r>
    </w:p>
    <w:p w14:paraId="6DCCBABE" w14:textId="77777777" w:rsidR="00A01FD3" w:rsidRPr="00C3672B" w:rsidRDefault="00A13117" w:rsidP="00A13117">
      <w:pPr>
        <w:pStyle w:val="Taille-1Normal"/>
      </w:pPr>
      <w:r w:rsidRPr="00C3672B">
        <w:t>Les gens de Bourges se lamentaient de ne pas avoir de soldats</w:t>
      </w:r>
      <w:r w:rsidR="00A01FD3" w:rsidRPr="00C3672B">
        <w:t xml:space="preserve">, </w:t>
      </w:r>
      <w:r w:rsidRPr="00C3672B">
        <w:t>ils se plaignirent bientôt d</w:t>
      </w:r>
      <w:r w:rsidR="00A01FD3" w:rsidRPr="00C3672B">
        <w:t>’</w:t>
      </w:r>
      <w:r w:rsidRPr="00C3672B">
        <w:t>en avoir trop</w:t>
      </w:r>
      <w:r w:rsidR="00A01FD3" w:rsidRPr="00C3672B">
        <w:t xml:space="preserve">. </w:t>
      </w:r>
      <w:r w:rsidRPr="00C3672B">
        <w:t>Car tous les jours arrivaient de nouvelles troupes</w:t>
      </w:r>
      <w:r w:rsidR="00A01FD3" w:rsidRPr="00C3672B">
        <w:t xml:space="preserve">. </w:t>
      </w:r>
      <w:r w:rsidRPr="00C3672B">
        <w:t>Le 2</w:t>
      </w:r>
      <w:r w:rsidR="00A01FD3" w:rsidRPr="00C3672B">
        <w:t xml:space="preserve">0 septembre, </w:t>
      </w:r>
      <w:r w:rsidRPr="00C3672B">
        <w:t>ce furent des Italiens et des Espagnols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 25</w:t>
      </w:r>
      <w:r w:rsidR="00A01FD3" w:rsidRPr="00C3672B">
        <w:t xml:space="preserve">, </w:t>
      </w:r>
      <w:r w:rsidRPr="00C3672B">
        <w:t>ce furent des arquebusiers du r</w:t>
      </w:r>
      <w:r w:rsidRPr="00C3672B">
        <w:rPr>
          <w:rFonts w:cs="Amasis30"/>
        </w:rPr>
        <w:t>é</w:t>
      </w:r>
      <w:r w:rsidRPr="00C3672B">
        <w:t xml:space="preserve">giment de </w:t>
      </w:r>
      <w:proofErr w:type="spellStart"/>
      <w:r w:rsidRPr="00C3672B">
        <w:t>Goa</w:t>
      </w:r>
      <w:r w:rsidR="00FB52A0">
        <w:t>s</w:t>
      </w:r>
      <w:proofErr w:type="spellEnd"/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en entra d</w:t>
      </w:r>
      <w:r w:rsidR="00A01FD3" w:rsidRPr="00C3672B">
        <w:rPr>
          <w:rFonts w:cs="Amasis30"/>
        </w:rPr>
        <w:t>’</w:t>
      </w:r>
      <w:r w:rsidRPr="00C3672B">
        <w:t>autres encore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des cavaliers avec le comte Sciarra Martinengo</w:t>
      </w:r>
      <w:r w:rsidR="00A01FD3" w:rsidRPr="00C3672B">
        <w:t xml:space="preserve">, </w:t>
      </w:r>
      <w:r w:rsidRPr="00C3672B">
        <w:t>qui les amenait de Gien</w:t>
      </w:r>
      <w:r w:rsidR="00A01FD3" w:rsidRPr="00C3672B">
        <w:t xml:space="preserve">, </w:t>
      </w:r>
      <w:r w:rsidRPr="00C3672B">
        <w:t>des stradiots command</w:t>
      </w:r>
      <w:r w:rsidRPr="00C3672B">
        <w:rPr>
          <w:rFonts w:cs="Amasis30"/>
        </w:rPr>
        <w:t>é</w:t>
      </w:r>
      <w:r w:rsidRPr="00C3672B">
        <w:t>s par D</w:t>
      </w:r>
      <w:r w:rsidRPr="00C3672B">
        <w:rPr>
          <w:rFonts w:cs="Amasis30"/>
        </w:rPr>
        <w:t>é</w:t>
      </w:r>
      <w:r w:rsidRPr="00C3672B">
        <w:lastRenderedPageBreak/>
        <w:t>m</w:t>
      </w:r>
      <w:r w:rsidRPr="00C3672B">
        <w:rPr>
          <w:rFonts w:cs="Amasis30"/>
        </w:rPr>
        <w:t>é</w:t>
      </w:r>
      <w:r w:rsidRPr="00C3672B">
        <w:t>trius Marinovitch</w:t>
      </w:r>
      <w:r w:rsidR="00A01FD3" w:rsidRPr="00C3672B">
        <w:t xml:space="preserve">, </w:t>
      </w:r>
      <w:r w:rsidRPr="00C3672B">
        <w:t>m</w:t>
      </w:r>
      <w:r w:rsidRPr="00C3672B">
        <w:rPr>
          <w:rFonts w:cs="Amasis30"/>
        </w:rPr>
        <w:t>ê</w:t>
      </w:r>
      <w:r w:rsidRPr="00C3672B">
        <w:t>me des arbal</w:t>
      </w:r>
      <w:r w:rsidRPr="00C3672B">
        <w:rPr>
          <w:rFonts w:cs="Amasis30"/>
        </w:rPr>
        <w:t>é</w:t>
      </w:r>
      <w:r w:rsidRPr="00C3672B">
        <w:t>triers dont Tavannes et Montpensier ne savaient que faire</w:t>
      </w:r>
      <w:r w:rsidR="00A01FD3" w:rsidRPr="00C3672B">
        <w:t xml:space="preserve">, </w:t>
      </w:r>
      <w:r w:rsidRPr="00C3672B">
        <w:t>et qu</w:t>
      </w:r>
      <w:r w:rsidR="00A01FD3" w:rsidRPr="00C3672B">
        <w:rPr>
          <w:rFonts w:cs="Amasis30"/>
        </w:rPr>
        <w:t>’</w:t>
      </w:r>
      <w:r w:rsidRPr="00C3672B">
        <w:t>on envoyait à qui voulait</w:t>
      </w:r>
      <w:r w:rsidR="00A01FD3" w:rsidRPr="00C3672B">
        <w:t>.</w:t>
      </w:r>
    </w:p>
    <w:p w14:paraId="6225041B" w14:textId="77777777" w:rsidR="00A01FD3" w:rsidRPr="00C3672B" w:rsidRDefault="00A13117" w:rsidP="00A13117">
      <w:pPr>
        <w:pStyle w:val="Taille-1Normal"/>
      </w:pPr>
      <w:r w:rsidRPr="00C3672B">
        <w:t>Il y avait là des hommes de toutes les races</w:t>
      </w:r>
      <w:r w:rsidR="00A01FD3" w:rsidRPr="00C3672B">
        <w:t xml:space="preserve">, </w:t>
      </w:r>
      <w:r w:rsidRPr="00C3672B">
        <w:t>des Dalmates</w:t>
      </w:r>
      <w:r w:rsidR="00A01FD3" w:rsidRPr="00C3672B">
        <w:t xml:space="preserve">, </w:t>
      </w:r>
      <w:r w:rsidRPr="00C3672B">
        <w:t>des Macédoniens</w:t>
      </w:r>
      <w:r w:rsidR="00A01FD3" w:rsidRPr="00C3672B">
        <w:t xml:space="preserve">, </w:t>
      </w:r>
      <w:r w:rsidRPr="00C3672B">
        <w:t>des Ossètes</w:t>
      </w:r>
      <w:r w:rsidR="00A01FD3" w:rsidRPr="00C3672B">
        <w:t xml:space="preserve">, </w:t>
      </w:r>
      <w:r w:rsidRPr="00C3672B">
        <w:t>des Alsaciens et des Sardes</w:t>
      </w:r>
      <w:r w:rsidR="00A01FD3" w:rsidRPr="00C3672B">
        <w:t xml:space="preserve">. </w:t>
      </w:r>
      <w:r w:rsidRPr="00C3672B">
        <w:t>Les Bretons avaient dans leurs yeux gris bleu quelque chose de profond et de vague faisant penser aux brouillards et aux pluies de leurs côtes</w:t>
      </w:r>
      <w:r w:rsidR="00A01FD3" w:rsidRPr="00C3672B">
        <w:t xml:space="preserve">, </w:t>
      </w:r>
      <w:r w:rsidRPr="00C3672B">
        <w:t>aux embruns dont les grands flots couvrent les falaises perdues dans la brume</w:t>
      </w:r>
      <w:r w:rsidR="00A01FD3" w:rsidRPr="00C3672B">
        <w:t xml:space="preserve">. </w:t>
      </w:r>
      <w:r w:rsidRPr="00C3672B">
        <w:t>Les hommes du Midi</w:t>
      </w:r>
      <w:r w:rsidR="00A01FD3" w:rsidRPr="00C3672B">
        <w:t xml:space="preserve">, </w:t>
      </w:r>
      <w:r w:rsidRPr="00C3672B">
        <w:t>noirs et brûlés par le soleil</w:t>
      </w:r>
      <w:r w:rsidR="00A01FD3" w:rsidRPr="00C3672B">
        <w:t xml:space="preserve">, </w:t>
      </w:r>
      <w:r w:rsidRPr="00C3672B">
        <w:t>laissaient autour d</w:t>
      </w:r>
      <w:r w:rsidR="00A01FD3" w:rsidRPr="00C3672B">
        <w:t>’</w:t>
      </w:r>
      <w:r w:rsidRPr="00C3672B">
        <w:t>eux quelque chose du rayonnement des plaines arides</w:t>
      </w:r>
      <w:r w:rsidR="00A01FD3" w:rsidRPr="00C3672B">
        <w:t xml:space="preserve">, </w:t>
      </w:r>
      <w:r w:rsidRPr="00C3672B">
        <w:t>de l</w:t>
      </w:r>
      <w:r w:rsidR="00A01FD3" w:rsidRPr="00C3672B">
        <w:t>’</w:t>
      </w:r>
      <w:r w:rsidRPr="00C3672B">
        <w:t>ensoleillement des coteaux où poussent le thym et le pin sylvestre</w:t>
      </w:r>
      <w:r w:rsidR="00A01FD3" w:rsidRPr="00C3672B">
        <w:t xml:space="preserve">. </w:t>
      </w:r>
      <w:r w:rsidRPr="00C3672B">
        <w:t>Les Grecs avaient des profils de camée</w:t>
      </w:r>
      <w:r w:rsidR="00A01FD3" w:rsidRPr="00C3672B">
        <w:t xml:space="preserve">, </w:t>
      </w:r>
      <w:r w:rsidRPr="00C3672B">
        <w:t>les Allemands de grandes barbes flottantes</w:t>
      </w:r>
      <w:r w:rsidR="00A01FD3" w:rsidRPr="00C3672B">
        <w:t xml:space="preserve">. </w:t>
      </w:r>
      <w:r w:rsidRPr="00C3672B">
        <w:t>Mais tous sentaient le bouc et le sang</w:t>
      </w:r>
      <w:r w:rsidR="00A01FD3" w:rsidRPr="00C3672B">
        <w:t xml:space="preserve">, </w:t>
      </w:r>
      <w:r w:rsidRPr="00C3672B">
        <w:t>et les femmes les considéraient avec curiosité et terreur</w:t>
      </w:r>
      <w:r w:rsidR="00A01FD3" w:rsidRPr="00C3672B">
        <w:t>.</w:t>
      </w:r>
    </w:p>
    <w:p w14:paraId="411B6E07" w14:textId="77777777" w:rsidR="00A01FD3" w:rsidRPr="00C3672B" w:rsidRDefault="00A13117" w:rsidP="00A13117">
      <w:pPr>
        <w:pStyle w:val="Taille-1Normal"/>
      </w:pPr>
      <w:r w:rsidRPr="00C3672B">
        <w:t>Les lansquenets étaient souvent d</w:t>
      </w:r>
      <w:r w:rsidR="00A01FD3" w:rsidRPr="00C3672B">
        <w:t>’</w:t>
      </w:r>
      <w:r w:rsidRPr="00C3672B">
        <w:t>une taille gigantesque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bigarr</w:t>
      </w:r>
      <w:r w:rsidRPr="00C3672B">
        <w:rPr>
          <w:rFonts w:cs="Amasis30"/>
        </w:rPr>
        <w:t>é</w:t>
      </w:r>
      <w:r w:rsidRPr="00C3672B">
        <w:t>s de tous draps</w:t>
      </w:r>
      <w:r w:rsidR="00A01FD3" w:rsidRPr="00C3672B">
        <w:t xml:space="preserve">, </w:t>
      </w:r>
      <w:r w:rsidRPr="00C3672B">
        <w:t>leurs larges v</w:t>
      </w:r>
      <w:r w:rsidRPr="00C3672B">
        <w:rPr>
          <w:rFonts w:cs="Amasis30"/>
        </w:rPr>
        <w:t>ê</w:t>
      </w:r>
      <w:r w:rsidRPr="00C3672B">
        <w:t xml:space="preserve">tements </w:t>
      </w:r>
      <w:r w:rsidRPr="00C3672B">
        <w:rPr>
          <w:rFonts w:cs="Amasis30"/>
        </w:rPr>
        <w:t>é</w:t>
      </w:r>
      <w:r w:rsidRPr="00C3672B">
        <w:t>taient ajour</w:t>
      </w:r>
      <w:r w:rsidRPr="00C3672B">
        <w:rPr>
          <w:rFonts w:cs="Amasis30"/>
        </w:rPr>
        <w:t>é</w:t>
      </w:r>
      <w:r w:rsidRPr="00C3672B">
        <w:t>s de taillades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leurs grands chapeaux d</w:t>
      </w:r>
      <w:r w:rsidRPr="00C3672B">
        <w:rPr>
          <w:rFonts w:cs="Amasis30"/>
        </w:rPr>
        <w:t>é</w:t>
      </w:r>
      <w:r w:rsidRPr="00C3672B">
        <w:t>coup</w:t>
      </w:r>
      <w:r w:rsidRPr="00C3672B">
        <w:rPr>
          <w:rFonts w:cs="Amasis30"/>
        </w:rPr>
        <w:t>é</w:t>
      </w:r>
      <w:r w:rsidRPr="00C3672B">
        <w:t>s inclin</w:t>
      </w:r>
      <w:r w:rsidRPr="00C3672B">
        <w:rPr>
          <w:rFonts w:cs="Amasis30"/>
        </w:rPr>
        <w:t>é</w:t>
      </w:r>
      <w:r w:rsidRPr="00C3672B">
        <w:t>s sur l</w:t>
      </w:r>
      <w:r w:rsidR="00A01FD3" w:rsidRPr="00C3672B">
        <w:rPr>
          <w:rFonts w:cs="Amasis30"/>
        </w:rPr>
        <w:t>’</w:t>
      </w:r>
      <w:r w:rsidRPr="00C3672B">
        <w:t>oreille</w:t>
      </w:r>
      <w:r w:rsidR="00A01FD3" w:rsidRPr="00C3672B">
        <w:t xml:space="preserve">, </w:t>
      </w:r>
      <w:r w:rsidRPr="00C3672B">
        <w:t>ils allaient en bon ordre</w:t>
      </w:r>
      <w:r w:rsidR="00A01FD3" w:rsidRPr="00C3672B">
        <w:t xml:space="preserve">, </w:t>
      </w:r>
      <w:r w:rsidRPr="00C3672B">
        <w:t>et on les aimait pour leur discipline</w:t>
      </w:r>
      <w:r w:rsidR="00A01FD3" w:rsidRPr="00C3672B">
        <w:t xml:space="preserve">. </w:t>
      </w:r>
      <w:r w:rsidRPr="00C3672B">
        <w:t>Certains portaient accroch</w:t>
      </w:r>
      <w:r w:rsidRPr="00C3672B">
        <w:rPr>
          <w:rFonts w:cs="Amasis30"/>
        </w:rPr>
        <w:t>é</w:t>
      </w:r>
      <w:r w:rsidRPr="00C3672B">
        <w:t xml:space="preserve">e sur leur dos une grande 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 xml:space="preserve">e </w:t>
      </w:r>
      <w:r w:rsidRPr="00C3672B">
        <w:rPr>
          <w:rFonts w:cs="Amasis30"/>
        </w:rPr>
        <w:t>à</w:t>
      </w:r>
      <w:r w:rsidRPr="00C3672B">
        <w:t xml:space="preserve"> deux mains</w:t>
      </w:r>
      <w:r w:rsidR="00A01FD3" w:rsidRPr="00C3672B">
        <w:t xml:space="preserve">, </w:t>
      </w:r>
      <w:r w:rsidRPr="00C3672B">
        <w:t>dont la lame ondul</w:t>
      </w:r>
      <w:r w:rsidRPr="00C3672B">
        <w:rPr>
          <w:rFonts w:cs="Amasis30"/>
        </w:rPr>
        <w:t>é</w:t>
      </w:r>
      <w:r w:rsidRPr="00C3672B">
        <w:t>e mesurait pr</w:t>
      </w:r>
      <w:r w:rsidRPr="00C3672B">
        <w:rPr>
          <w:rFonts w:cs="Amasis30"/>
        </w:rPr>
        <w:t>è</w:t>
      </w:r>
      <w:r w:rsidRPr="00C3672B">
        <w:t>s de six pieds</w:t>
      </w:r>
      <w:r w:rsidR="00A01FD3" w:rsidRPr="00C3672B">
        <w:t xml:space="preserve">. </w:t>
      </w:r>
      <w:r w:rsidRPr="00C3672B">
        <w:t>Les Espagnols avec leurs chausses et leurs pourpoints de taffetas rembourré</w:t>
      </w:r>
      <w:r w:rsidR="00A01FD3" w:rsidRPr="00C3672B">
        <w:t xml:space="preserve">, </w:t>
      </w:r>
      <w:r w:rsidRPr="00C3672B">
        <w:t>galonnés d</w:t>
      </w:r>
      <w:r w:rsidR="00A01FD3" w:rsidRPr="00C3672B">
        <w:t>’</w:t>
      </w:r>
      <w:r w:rsidRPr="00C3672B">
        <w:t>or ou d</w:t>
      </w:r>
      <w:r w:rsidR="00A01FD3" w:rsidRPr="00C3672B">
        <w:t>’</w:t>
      </w:r>
      <w:r w:rsidRPr="00C3672B">
        <w:t>argent</w:t>
      </w:r>
      <w:r w:rsidR="00A01FD3" w:rsidRPr="00C3672B">
        <w:t xml:space="preserve">, </w:t>
      </w:r>
      <w:r w:rsidRPr="00C3672B">
        <w:t>crevaient de faim sous leurs habits de soie</w:t>
      </w:r>
      <w:r w:rsidR="00A01FD3" w:rsidRPr="00C3672B">
        <w:t xml:space="preserve">. </w:t>
      </w:r>
      <w:r w:rsidRPr="00C3672B">
        <w:t>Efflanqués comme des lévriers</w:t>
      </w:r>
      <w:r w:rsidR="00A01FD3" w:rsidRPr="00C3672B">
        <w:t xml:space="preserve">, </w:t>
      </w:r>
      <w:r w:rsidRPr="00C3672B">
        <w:t>ils se reconnaissaient de loin à leurs moustaches hérissées</w:t>
      </w:r>
      <w:r w:rsidR="00A01FD3" w:rsidRPr="00C3672B">
        <w:t xml:space="preserve">, </w:t>
      </w:r>
      <w:r w:rsidRPr="00C3672B">
        <w:t>à leurs chapeaux très hauts</w:t>
      </w:r>
      <w:r w:rsidR="00A01FD3" w:rsidRPr="00C3672B">
        <w:t xml:space="preserve">, </w:t>
      </w:r>
      <w:r w:rsidRPr="00C3672B">
        <w:t>à la dimension insolite de leurs rapières</w:t>
      </w:r>
      <w:r w:rsidR="00A01FD3" w:rsidRPr="00C3672B">
        <w:t>.</w:t>
      </w:r>
    </w:p>
    <w:p w14:paraId="5458E3CD" w14:textId="77777777" w:rsidR="00A01FD3" w:rsidRPr="00C3672B" w:rsidRDefault="00A13117" w:rsidP="00A13117">
      <w:pPr>
        <w:pStyle w:val="Taille-1Normal"/>
      </w:pPr>
      <w:r w:rsidRPr="00C3672B">
        <w:t>Mais les Italiens en portaient d</w:t>
      </w:r>
      <w:r w:rsidR="00A01FD3" w:rsidRPr="00C3672B">
        <w:t>’</w:t>
      </w:r>
      <w:r w:rsidRPr="00C3672B">
        <w:t>aussi longues</w:t>
      </w:r>
      <w:r w:rsidR="00A01FD3" w:rsidRPr="00C3672B">
        <w:t xml:space="preserve">, </w:t>
      </w:r>
      <w:r w:rsidRPr="00C3672B">
        <w:t>et sous leurs corselets dorés</w:t>
      </w:r>
      <w:r w:rsidR="00A01FD3" w:rsidRPr="00C3672B">
        <w:t xml:space="preserve">, </w:t>
      </w:r>
      <w:r w:rsidRPr="00C3672B">
        <w:t>leurs manches de mailles</w:t>
      </w:r>
      <w:r w:rsidR="00A01FD3" w:rsidRPr="00C3672B">
        <w:t xml:space="preserve">, </w:t>
      </w:r>
      <w:r w:rsidRPr="00C3672B">
        <w:t>leurs mandilles de velours dont les ailerons retombaient derrière les bras</w:t>
      </w:r>
      <w:r w:rsidR="00A01FD3" w:rsidRPr="00C3672B">
        <w:t xml:space="preserve">, </w:t>
      </w:r>
      <w:r w:rsidRPr="00C3672B">
        <w:t>ils avaient l</w:t>
      </w:r>
      <w:r w:rsidR="00A01FD3" w:rsidRPr="00C3672B">
        <w:t>’</w:t>
      </w:r>
      <w:r w:rsidRPr="00C3672B">
        <w:t>air de seigneurs</w:t>
      </w:r>
      <w:r w:rsidR="00A01FD3" w:rsidRPr="00C3672B">
        <w:t xml:space="preserve">, </w:t>
      </w:r>
      <w:r w:rsidRPr="00C3672B">
        <w:t>avec des mines fanfaronnes et obséquieuses</w:t>
      </w:r>
      <w:r w:rsidR="00A01FD3" w:rsidRPr="00C3672B">
        <w:t xml:space="preserve">. </w:t>
      </w:r>
      <w:r w:rsidRPr="00C3672B">
        <w:t>Les Alsaciens avaient l</w:t>
      </w:r>
      <w:r w:rsidR="00A01FD3" w:rsidRPr="00C3672B">
        <w:t>’</w:t>
      </w:r>
      <w:r w:rsidRPr="00C3672B">
        <w:t>air de dogues débonnaires</w:t>
      </w:r>
      <w:r w:rsidR="00A01FD3" w:rsidRPr="00C3672B">
        <w:t xml:space="preserve">, </w:t>
      </w:r>
      <w:r w:rsidRPr="00C3672B">
        <w:t>les Dalmates semblaient des faucons farouches</w:t>
      </w:r>
      <w:r w:rsidR="00A01FD3" w:rsidRPr="00C3672B">
        <w:t xml:space="preserve">, </w:t>
      </w:r>
      <w:r w:rsidRPr="00C3672B">
        <w:t>et les Français étaient gouailleurs</w:t>
      </w:r>
      <w:r w:rsidR="00A01FD3" w:rsidRPr="00C3672B">
        <w:t xml:space="preserve">, </w:t>
      </w:r>
      <w:r w:rsidRPr="00C3672B">
        <w:t>insolents et vantards</w:t>
      </w:r>
      <w:r w:rsidR="00A01FD3" w:rsidRPr="00C3672B">
        <w:t xml:space="preserve">. </w:t>
      </w:r>
      <w:r w:rsidRPr="00C3672B">
        <w:t>Marchant débandés</w:t>
      </w:r>
      <w:r w:rsidR="00A01FD3" w:rsidRPr="00C3672B">
        <w:t xml:space="preserve">, </w:t>
      </w:r>
      <w:r w:rsidRPr="00C3672B">
        <w:t>ils payaient peu de mine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ils portaient eux-m</w:t>
      </w:r>
      <w:r w:rsidRPr="00C3672B">
        <w:rPr>
          <w:rFonts w:cs="Amasis30"/>
        </w:rPr>
        <w:t>ê</w:t>
      </w:r>
      <w:r w:rsidRPr="00C3672B">
        <w:t>mes leurs mousquets</w:t>
      </w:r>
      <w:r w:rsidR="00A01FD3" w:rsidRPr="00C3672B">
        <w:t xml:space="preserve">, </w:t>
      </w:r>
      <w:r w:rsidRPr="00C3672B">
        <w:t>tandis que les Espagnols les faisaient porter par leurs valets</w:t>
      </w:r>
      <w:r w:rsidR="00A01FD3" w:rsidRPr="00C3672B">
        <w:t xml:space="preserve">. </w:t>
      </w:r>
      <w:r w:rsidRPr="00C3672B">
        <w:t>Et ces Espagnols transportaient encore avec eux des femmes</w:t>
      </w:r>
      <w:r w:rsidR="00A01FD3" w:rsidRPr="00C3672B">
        <w:t xml:space="preserve">, </w:t>
      </w:r>
      <w:r w:rsidRPr="00C3672B">
        <w:t>des enfants et des moines</w:t>
      </w:r>
      <w:r w:rsidR="00A01FD3" w:rsidRPr="00C3672B">
        <w:t>.</w:t>
      </w:r>
    </w:p>
    <w:p w14:paraId="71280078" w14:textId="77777777" w:rsidR="00A01FD3" w:rsidRPr="00C3672B" w:rsidRDefault="00A13117" w:rsidP="00A13117">
      <w:pPr>
        <w:pStyle w:val="Taille-1Normal"/>
      </w:pPr>
      <w:r w:rsidRPr="00C3672B">
        <w:lastRenderedPageBreak/>
        <w:t>Et les bonnes âmes peinaient à voir les plus jeunes soldats traîner la jambe</w:t>
      </w:r>
      <w:r w:rsidR="00A01FD3" w:rsidRPr="00C3672B">
        <w:t xml:space="preserve">, </w:t>
      </w:r>
      <w:r w:rsidRPr="00C3672B">
        <w:t>tremblaient en regardant défiler les reîtres</w:t>
      </w:r>
      <w:r w:rsidR="00A01FD3" w:rsidRPr="00C3672B">
        <w:t xml:space="preserve">, </w:t>
      </w:r>
      <w:r w:rsidRPr="00C3672B">
        <w:t>semblables à des statues équestres noires striées d</w:t>
      </w:r>
      <w:r w:rsidR="00A01FD3" w:rsidRPr="00C3672B">
        <w:t>’</w:t>
      </w:r>
      <w:r w:rsidRPr="00C3672B">
        <w:t>argent</w:t>
      </w:r>
      <w:r w:rsidR="00A01FD3" w:rsidRPr="00C3672B">
        <w:t xml:space="preserve">, </w:t>
      </w:r>
      <w:r w:rsidRPr="00C3672B">
        <w:t>les stradiots couverts de mailles qui poussaient leurs chevaux turcs</w:t>
      </w:r>
      <w:r w:rsidR="00A01FD3" w:rsidRPr="00C3672B">
        <w:t>.</w:t>
      </w:r>
    </w:p>
    <w:p w14:paraId="26A6E2FF" w14:textId="77777777" w:rsidR="00A01FD3" w:rsidRPr="00C3672B" w:rsidRDefault="00A13117" w:rsidP="00A13117">
      <w:pPr>
        <w:pStyle w:val="Taille-1Normal"/>
      </w:pPr>
      <w:r w:rsidRPr="00C3672B">
        <w:t>Deux jours après entra le généralissime de cette armée</w:t>
      </w:r>
      <w:r w:rsidR="00A01FD3" w:rsidRPr="00C3672B">
        <w:t xml:space="preserve">, </w:t>
      </w:r>
      <w:r w:rsidRPr="00C3672B">
        <w:t>un colonel nommé du Perrier</w:t>
      </w:r>
      <w:r w:rsidR="00A01FD3" w:rsidRPr="00C3672B">
        <w:t xml:space="preserve">, </w:t>
      </w:r>
      <w:r w:rsidRPr="00C3672B">
        <w:t>qui arrivait de Paris</w:t>
      </w:r>
      <w:r w:rsidR="00A01FD3" w:rsidRPr="00C3672B">
        <w:t xml:space="preserve">. </w:t>
      </w:r>
      <w:r w:rsidRPr="00C3672B">
        <w:t>Ayant marché par petites étapes</w:t>
      </w:r>
      <w:r w:rsidR="00A01FD3" w:rsidRPr="00C3672B">
        <w:t xml:space="preserve">, </w:t>
      </w:r>
      <w:r w:rsidRPr="00C3672B">
        <w:t>il avait voulu se montrer un peu dans toutes les villes</w:t>
      </w:r>
      <w:r w:rsidR="00A01FD3" w:rsidRPr="00C3672B">
        <w:t xml:space="preserve">, </w:t>
      </w:r>
      <w:r w:rsidRPr="00C3672B">
        <w:t>et il se présenta entouré d</w:t>
      </w:r>
      <w:r w:rsidR="00A01FD3" w:rsidRPr="00C3672B">
        <w:t>’</w:t>
      </w:r>
      <w:r w:rsidRPr="00C3672B">
        <w:t>officiers sans troupes</w:t>
      </w:r>
      <w:r w:rsidR="00A01FD3" w:rsidRPr="00C3672B">
        <w:t xml:space="preserve">, </w:t>
      </w:r>
      <w:r w:rsidRPr="00C3672B">
        <w:t>avec un convoi énorme de bagages</w:t>
      </w:r>
      <w:r w:rsidR="00A01FD3" w:rsidRPr="00C3672B">
        <w:t xml:space="preserve">, </w:t>
      </w:r>
      <w:r w:rsidRPr="00C3672B">
        <w:t>de domestiques</w:t>
      </w:r>
      <w:r w:rsidR="00A01FD3" w:rsidRPr="00C3672B">
        <w:t xml:space="preserve">, </w:t>
      </w:r>
      <w:r w:rsidRPr="00C3672B">
        <w:t>de comédiennes</w:t>
      </w:r>
      <w:r w:rsidR="00A01FD3" w:rsidRPr="00C3672B">
        <w:t xml:space="preserve">, </w:t>
      </w:r>
      <w:r w:rsidRPr="00C3672B">
        <w:t>de cuisiniers</w:t>
      </w:r>
      <w:r w:rsidR="00A01FD3" w:rsidRPr="00C3672B">
        <w:t xml:space="preserve">. </w:t>
      </w:r>
      <w:r w:rsidRPr="00C3672B">
        <w:t>François escortait cette caravane avec ses cent chevau-légers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mais sa suite </w:t>
      </w:r>
      <w:r w:rsidRPr="00C3672B">
        <w:rPr>
          <w:rFonts w:cs="Amasis30"/>
        </w:rPr>
        <w:t>é</w:t>
      </w:r>
      <w:r w:rsidRPr="00C3672B">
        <w:t>tait d</w:t>
      </w:r>
      <w:r w:rsidR="00A01FD3" w:rsidRPr="00C3672B">
        <w:rPr>
          <w:rFonts w:cs="Amasis30"/>
        </w:rPr>
        <w:t>’</w:t>
      </w:r>
      <w:r w:rsidRPr="00C3672B">
        <w:t>au moins quatre cents personnes</w:t>
      </w:r>
      <w:r w:rsidR="00A01FD3" w:rsidRPr="00C3672B">
        <w:t xml:space="preserve">, </w:t>
      </w:r>
      <w:r w:rsidRPr="00C3672B">
        <w:t>sans compter une boh</w:t>
      </w:r>
      <w:r w:rsidRPr="00C3672B">
        <w:rPr>
          <w:rFonts w:cs="Amasis30"/>
        </w:rPr>
        <w:t>é</w:t>
      </w:r>
      <w:r w:rsidRPr="00C3672B">
        <w:t>mienne qu</w:t>
      </w:r>
      <w:r w:rsidR="00A01FD3" w:rsidRPr="00C3672B">
        <w:rPr>
          <w:rFonts w:cs="Amasis30"/>
        </w:rPr>
        <w:t>’</w:t>
      </w:r>
      <w:r w:rsidRPr="00C3672B">
        <w:t>il avait achet</w:t>
      </w:r>
      <w:r w:rsidRPr="00C3672B">
        <w:rPr>
          <w:rFonts w:cs="Amasis30"/>
        </w:rPr>
        <w:t>é</w:t>
      </w:r>
      <w:r w:rsidRPr="00C3672B">
        <w:t>e en route avec un corbeau</w:t>
      </w:r>
      <w:r w:rsidR="00A01FD3" w:rsidRPr="00C3672B">
        <w:t>.</w:t>
      </w:r>
    </w:p>
    <w:p w14:paraId="6B5F1D96" w14:textId="77777777" w:rsidR="00A01FD3" w:rsidRPr="00C3672B" w:rsidRDefault="00A01FD3" w:rsidP="00A13117">
      <w:pPr>
        <w:pStyle w:val="Taille-1Normal"/>
      </w:pPr>
      <w:r w:rsidRPr="00C3672B">
        <w:t>M. de </w:t>
      </w:r>
      <w:r w:rsidR="00A13117" w:rsidRPr="00C3672B">
        <w:t>la Châtre ne fit point de grands honneurs au colonel du Perrier</w:t>
      </w:r>
      <w:r w:rsidRPr="00C3672B">
        <w:t xml:space="preserve">, </w:t>
      </w:r>
      <w:r w:rsidR="00A13117" w:rsidRPr="00C3672B">
        <w:t>car il le tenait pour un ancien maltôtier</w:t>
      </w:r>
      <w:r w:rsidRPr="00C3672B">
        <w:t xml:space="preserve">, </w:t>
      </w:r>
      <w:r w:rsidR="00A13117" w:rsidRPr="00C3672B">
        <w:t>et</w:t>
      </w:r>
      <w:r w:rsidRPr="00C3672B">
        <w:t xml:space="preserve">, </w:t>
      </w:r>
      <w:r w:rsidR="00A13117" w:rsidRPr="00C3672B">
        <w:t>comme tel</w:t>
      </w:r>
      <w:r w:rsidRPr="00C3672B">
        <w:t xml:space="preserve">, </w:t>
      </w:r>
      <w:r w:rsidR="00A13117" w:rsidRPr="00C3672B">
        <w:t>en petite estime</w:t>
      </w:r>
      <w:r w:rsidRPr="00C3672B">
        <w:t xml:space="preserve">. </w:t>
      </w:r>
      <w:r w:rsidR="00A13117" w:rsidRPr="00C3672B">
        <w:t>Ce gros homme</w:t>
      </w:r>
      <w:r w:rsidRPr="00C3672B">
        <w:t xml:space="preserve">, </w:t>
      </w:r>
      <w:r w:rsidR="00A13117" w:rsidRPr="00C3672B">
        <w:t>d</w:t>
      </w:r>
      <w:r w:rsidRPr="00C3672B">
        <w:t>’</w:t>
      </w:r>
      <w:r w:rsidR="00A13117" w:rsidRPr="00C3672B">
        <w:t>âge incertain</w:t>
      </w:r>
      <w:r w:rsidRPr="00C3672B">
        <w:t xml:space="preserve">, </w:t>
      </w:r>
      <w:r w:rsidR="00A13117" w:rsidRPr="00C3672B">
        <w:t>qui avait sans doute la cinquantaine</w:t>
      </w:r>
      <w:r w:rsidRPr="00C3672B">
        <w:t xml:space="preserve">, </w:t>
      </w:r>
      <w:r w:rsidR="00A13117" w:rsidRPr="00C3672B">
        <w:t>s</w:t>
      </w:r>
      <w:r w:rsidRPr="00C3672B">
        <w:t>’</w:t>
      </w:r>
      <w:r w:rsidR="00A13117" w:rsidRPr="00C3672B">
        <w:t>annonçait précédé d</w:t>
      </w:r>
      <w:r w:rsidRPr="00C3672B">
        <w:t>’</w:t>
      </w:r>
      <w:r w:rsidR="00A13117" w:rsidRPr="00C3672B">
        <w:t>une réputation déplorable</w:t>
      </w:r>
      <w:r w:rsidRPr="00C3672B">
        <w:t xml:space="preserve">. </w:t>
      </w:r>
      <w:r w:rsidR="00A13117" w:rsidRPr="00C3672B">
        <w:t>Mais</w:t>
      </w:r>
      <w:r w:rsidRPr="00C3672B">
        <w:t xml:space="preserve">, </w:t>
      </w:r>
      <w:r w:rsidR="00A13117" w:rsidRPr="00C3672B">
        <w:t>malgré sa mine chafouine et impudente</w:t>
      </w:r>
      <w:r w:rsidRPr="00C3672B">
        <w:t xml:space="preserve">, </w:t>
      </w:r>
      <w:r w:rsidR="00A13117" w:rsidRPr="00C3672B">
        <w:t>les dames de l</w:t>
      </w:r>
      <w:r w:rsidRPr="00C3672B">
        <w:t>’</w:t>
      </w:r>
      <w:r w:rsidR="00A13117" w:rsidRPr="00C3672B">
        <w:t>Annonciade le reçurent comme le Messie</w:t>
      </w:r>
      <w:r w:rsidRPr="00C3672B">
        <w:t xml:space="preserve">. </w:t>
      </w:r>
      <w:r w:rsidR="00A13117" w:rsidRPr="00C3672B">
        <w:t>Non contentes de lui donner toute une maison qu</w:t>
      </w:r>
      <w:r w:rsidRPr="00C3672B">
        <w:t>’</w:t>
      </w:r>
      <w:r w:rsidR="00A13117" w:rsidRPr="00C3672B">
        <w:t>elles possédaient dans la rue d</w:t>
      </w:r>
      <w:r w:rsidRPr="00C3672B">
        <w:t>’</w:t>
      </w:r>
      <w:r w:rsidR="00A13117" w:rsidRPr="00C3672B">
        <w:t>Aurron</w:t>
      </w:r>
      <w:r w:rsidRPr="00C3672B">
        <w:t xml:space="preserve">, </w:t>
      </w:r>
      <w:r w:rsidR="00A13117" w:rsidRPr="00C3672B">
        <w:t>dans la paroisse de Saint-Pierre en Guillard</w:t>
      </w:r>
      <w:r w:rsidRPr="00C3672B">
        <w:t xml:space="preserve">, </w:t>
      </w:r>
      <w:r w:rsidR="00A13117" w:rsidRPr="00C3672B">
        <w:t>elles ne manquèrent point de lui envoyer des victuailles</w:t>
      </w:r>
      <w:r w:rsidRPr="00C3672B">
        <w:t xml:space="preserve">, </w:t>
      </w:r>
      <w:r w:rsidR="00A13117" w:rsidRPr="00C3672B">
        <w:t>du poisson et du gibier</w:t>
      </w:r>
      <w:r w:rsidRPr="00C3672B">
        <w:t xml:space="preserve">, </w:t>
      </w:r>
      <w:r w:rsidR="00A13117" w:rsidRPr="00C3672B">
        <w:t>des confitures</w:t>
      </w:r>
      <w:r w:rsidRPr="00C3672B">
        <w:t xml:space="preserve">, </w:t>
      </w:r>
      <w:r w:rsidR="00A13117" w:rsidRPr="00C3672B">
        <w:t>du vin</w:t>
      </w:r>
      <w:r w:rsidRPr="00C3672B">
        <w:t xml:space="preserve">, </w:t>
      </w:r>
      <w:r w:rsidR="00A13117" w:rsidRPr="00C3672B">
        <w:t>avec les meilleurs fruits de leur verger</w:t>
      </w:r>
      <w:r w:rsidRPr="00C3672B">
        <w:t xml:space="preserve">. </w:t>
      </w:r>
      <w:r w:rsidR="00A13117" w:rsidRPr="00C3672B">
        <w:t>L</w:t>
      </w:r>
      <w:r w:rsidRPr="00C3672B">
        <w:t>’</w:t>
      </w:r>
      <w:r w:rsidR="00A13117" w:rsidRPr="00C3672B">
        <w:t>abbesse lui offrit même un grand repas où deux jolies nonnes jouèrent de la viole et du clavecin</w:t>
      </w:r>
      <w:r w:rsidRPr="00C3672B">
        <w:t xml:space="preserve">, </w:t>
      </w:r>
      <w:r w:rsidR="00A13117" w:rsidRPr="00C3672B">
        <w:t>et</w:t>
      </w:r>
      <w:r w:rsidRPr="00C3672B">
        <w:t xml:space="preserve">, </w:t>
      </w:r>
      <w:r w:rsidR="00A13117" w:rsidRPr="00C3672B">
        <w:t>à en croire certains</w:t>
      </w:r>
      <w:r w:rsidRPr="00C3672B">
        <w:t xml:space="preserve">, </w:t>
      </w:r>
      <w:r w:rsidR="00A13117" w:rsidRPr="00C3672B">
        <w:t>elle poussa même ses complaisances encore plus loin</w:t>
      </w:r>
      <w:r w:rsidRPr="00C3672B">
        <w:t>.</w:t>
      </w:r>
    </w:p>
    <w:p w14:paraId="3AFEF23D" w14:textId="77777777" w:rsidR="00A01FD3" w:rsidRPr="00C3672B" w:rsidRDefault="00A13117" w:rsidP="00A13117">
      <w:pPr>
        <w:pStyle w:val="Taille-1Normal"/>
      </w:pPr>
      <w:r w:rsidRPr="00C3672B">
        <w:t>Le comte de Bernage fut adressé à un riche bourgeois</w:t>
      </w:r>
      <w:r w:rsidR="00A01FD3" w:rsidRPr="00C3672B">
        <w:t>, M. </w:t>
      </w:r>
      <w:r w:rsidRPr="00C3672B">
        <w:t>Catharin Pelhard</w:t>
      </w:r>
      <w:r w:rsidR="00A01FD3" w:rsidRPr="00C3672B">
        <w:t xml:space="preserve">. </w:t>
      </w:r>
      <w:r w:rsidRPr="00C3672B">
        <w:t>Celui-ci reçut François fort bien</w:t>
      </w:r>
      <w:r w:rsidR="00A01FD3" w:rsidRPr="00C3672B">
        <w:t xml:space="preserve">, </w:t>
      </w:r>
      <w:r w:rsidRPr="00C3672B">
        <w:t>mais déménagea sur l</w:t>
      </w:r>
      <w:r w:rsidR="00A01FD3" w:rsidRPr="00C3672B">
        <w:t>’</w:t>
      </w:r>
      <w:r w:rsidRPr="00C3672B">
        <w:t>heure avec sa femme et ses filles</w:t>
      </w:r>
      <w:r w:rsidR="00A01FD3" w:rsidRPr="00C3672B">
        <w:t xml:space="preserve">, </w:t>
      </w:r>
      <w:r w:rsidRPr="00C3672B">
        <w:t>le laissant maître de son hôtel</w:t>
      </w:r>
      <w:r w:rsidR="00A01FD3" w:rsidRPr="00C3672B">
        <w:t xml:space="preserve">, </w:t>
      </w:r>
      <w:r w:rsidRPr="00C3672B">
        <w:t>le meilleur de la rue de Montchevry</w:t>
      </w:r>
      <w:r w:rsidR="00A01FD3" w:rsidRPr="00C3672B">
        <w:t xml:space="preserve">. </w:t>
      </w:r>
      <w:r w:rsidRPr="00C3672B">
        <w:t>Et il s</w:t>
      </w:r>
      <w:r w:rsidR="00A01FD3" w:rsidRPr="00C3672B">
        <w:t>’</w:t>
      </w:r>
      <w:r w:rsidRPr="00C3672B">
        <w:t>en fut chez un sien parent</w:t>
      </w:r>
      <w:r w:rsidR="00A01FD3" w:rsidRPr="00C3672B">
        <w:t xml:space="preserve">, </w:t>
      </w:r>
      <w:r w:rsidRPr="00C3672B">
        <w:t>qui était chanoine de Saint-Ursin de Bourges</w:t>
      </w:r>
      <w:r w:rsidR="00A01FD3" w:rsidRPr="00C3672B">
        <w:t xml:space="preserve">, </w:t>
      </w:r>
      <w:r w:rsidRPr="00C3672B">
        <w:t>scandalisé par la bohémienne de François</w:t>
      </w:r>
      <w:r w:rsidR="00A01FD3" w:rsidRPr="00C3672B">
        <w:t xml:space="preserve">. </w:t>
      </w:r>
      <w:r w:rsidRPr="00C3672B">
        <w:t>Quoiqu</w:t>
      </w:r>
      <w:r w:rsidR="00A01FD3" w:rsidRPr="00C3672B">
        <w:t>’</w:t>
      </w:r>
      <w:r w:rsidRPr="00C3672B">
        <w:t>elle ne se montrât jamais dehors</w:t>
      </w:r>
      <w:r w:rsidR="00A01FD3" w:rsidRPr="00C3672B">
        <w:t xml:space="preserve">, </w:t>
      </w:r>
      <w:r w:rsidRPr="00C3672B">
        <w:t>la Gypsie devint bientôt la fable de la ville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courtisanes et les moines des Espagnols cess</w:t>
      </w:r>
      <w:r w:rsidRPr="00C3672B">
        <w:rPr>
          <w:rFonts w:cs="Amasis30"/>
        </w:rPr>
        <w:t>è</w:t>
      </w:r>
      <w:r w:rsidRPr="00C3672B">
        <w:t>rent d</w:t>
      </w:r>
      <w:r w:rsidR="00A01FD3" w:rsidRPr="00C3672B">
        <w:rPr>
          <w:rFonts w:cs="Amasis30"/>
        </w:rPr>
        <w:t>’</w:t>
      </w:r>
      <w:r w:rsidRPr="00C3672B">
        <w:t>occuper l</w:t>
      </w:r>
      <w:r w:rsidR="00A01FD3" w:rsidRPr="00C3672B">
        <w:t>’</w:t>
      </w:r>
      <w:r w:rsidRPr="00C3672B">
        <w:t>attention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de la porte Saint-Paul à l</w:t>
      </w:r>
      <w:r w:rsidR="00A01FD3" w:rsidRPr="00C3672B">
        <w:t>’</w:t>
      </w:r>
      <w:r w:rsidRPr="00C3672B">
        <w:t>hôpital Saint-Julien</w:t>
      </w:r>
      <w:r w:rsidR="00A01FD3" w:rsidRPr="00C3672B">
        <w:t xml:space="preserve">, </w:t>
      </w:r>
      <w:r w:rsidRPr="00C3672B">
        <w:t>il n</w:t>
      </w:r>
      <w:r w:rsidR="00A01FD3" w:rsidRPr="00C3672B">
        <w:t>’</w:t>
      </w:r>
      <w:r w:rsidRPr="00C3672B">
        <w:t>était bruit que de la Zilla</w:t>
      </w:r>
      <w:r w:rsidR="00A01FD3" w:rsidRPr="00C3672B">
        <w:t>.</w:t>
      </w:r>
    </w:p>
    <w:p w14:paraId="619FD39E" w14:textId="77777777" w:rsidR="00A01FD3" w:rsidRPr="00C3672B" w:rsidRDefault="00A13117" w:rsidP="00A13117">
      <w:pPr>
        <w:pStyle w:val="Taille-1Normal"/>
      </w:pPr>
      <w:r w:rsidRPr="00C3672B">
        <w:lastRenderedPageBreak/>
        <w:t>C</w:t>
      </w:r>
      <w:r w:rsidR="00A01FD3" w:rsidRPr="00C3672B">
        <w:t>’</w:t>
      </w:r>
      <w:r w:rsidRPr="00C3672B">
        <w:t>était une Maugrabine de quinze ans</w:t>
      </w:r>
      <w:r w:rsidR="00A01FD3" w:rsidRPr="00C3672B">
        <w:t xml:space="preserve">, </w:t>
      </w:r>
      <w:r w:rsidRPr="00C3672B">
        <w:t>dont le teint pâle semblait éclairé par un rayon de lune</w:t>
      </w:r>
      <w:r w:rsidR="00A01FD3" w:rsidRPr="00C3672B">
        <w:t xml:space="preserve">. </w:t>
      </w:r>
      <w:r w:rsidRPr="00C3672B">
        <w:t>Ses yeux luisaient comme des étoiles</w:t>
      </w:r>
      <w:r w:rsidR="00A01FD3" w:rsidRPr="00C3672B">
        <w:t xml:space="preserve">, </w:t>
      </w:r>
      <w:r w:rsidRPr="00C3672B">
        <w:t>et ses cheveux noirs lui tombaient jusqu</w:t>
      </w:r>
      <w:r w:rsidR="00A01FD3" w:rsidRPr="00C3672B">
        <w:t>’</w:t>
      </w:r>
      <w:r w:rsidRPr="00C3672B">
        <w:t>aux talons</w:t>
      </w:r>
      <w:r w:rsidR="00A01FD3" w:rsidRPr="00C3672B">
        <w:t xml:space="preserve">. </w:t>
      </w:r>
      <w:r w:rsidRPr="00C3672B">
        <w:t>Ébouriffée comme un lion</w:t>
      </w:r>
      <w:r w:rsidR="00A01FD3" w:rsidRPr="00C3672B">
        <w:t xml:space="preserve">, </w:t>
      </w:r>
      <w:r w:rsidRPr="00C3672B">
        <w:t>elle ne laissait voir que le feu de ses prunelles et le vermillon de ses lèvres qui apparaissaient comme peintes sur la blancheur de sa face et découvraient ses dents</w:t>
      </w:r>
      <w:r w:rsidR="00A01FD3" w:rsidRPr="00C3672B">
        <w:t xml:space="preserve">, </w:t>
      </w:r>
      <w:r w:rsidRPr="00C3672B">
        <w:t>menues comme des perles fines</w:t>
      </w:r>
      <w:r w:rsidR="00A01FD3" w:rsidRPr="00C3672B">
        <w:t xml:space="preserve">. </w:t>
      </w:r>
      <w:r w:rsidRPr="00C3672B">
        <w:t>Malheureusement</w:t>
      </w:r>
      <w:r w:rsidR="00A01FD3" w:rsidRPr="00C3672B">
        <w:t xml:space="preserve">, </w:t>
      </w:r>
      <w:r w:rsidRPr="00C3672B">
        <w:t>un des joyaux de cet écrin pourpré avait été brisé par le gantelet de fer d</w:t>
      </w:r>
      <w:r w:rsidR="00A01FD3" w:rsidRPr="00C3672B">
        <w:t>’</w:t>
      </w:r>
      <w:r w:rsidRPr="00C3672B">
        <w:t>un reître bavarois</w:t>
      </w:r>
      <w:r w:rsidR="00A01FD3" w:rsidRPr="00C3672B">
        <w:t xml:space="preserve">. </w:t>
      </w:r>
      <w:r w:rsidRPr="00C3672B">
        <w:t>Quand François l</w:t>
      </w:r>
      <w:r w:rsidR="00A01FD3" w:rsidRPr="00C3672B">
        <w:t>’</w:t>
      </w:r>
      <w:r w:rsidRPr="00C3672B">
        <w:t>avait rencontrée</w:t>
      </w:r>
      <w:r w:rsidR="00A01FD3" w:rsidRPr="00C3672B">
        <w:t xml:space="preserve">, </w:t>
      </w:r>
      <w:r w:rsidRPr="00C3672B">
        <w:t>à la corne d</w:t>
      </w:r>
      <w:r w:rsidR="00A01FD3" w:rsidRPr="00C3672B">
        <w:t>’</w:t>
      </w:r>
      <w:r w:rsidRPr="00C3672B">
        <w:t>un bois</w:t>
      </w:r>
      <w:r w:rsidR="00A01FD3" w:rsidRPr="00C3672B">
        <w:t xml:space="preserve">, </w:t>
      </w:r>
      <w:r w:rsidRPr="00C3672B">
        <w:t>quinze jours avant son entrée à Bourges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enfant se débattait aux mains de reîtres catholiques qui allaient la brancher</w:t>
      </w:r>
      <w:r w:rsidR="00A01FD3" w:rsidRPr="00C3672B">
        <w:t xml:space="preserve">. </w:t>
      </w:r>
      <w:r w:rsidRPr="00C3672B">
        <w:t>Car ils la prenaient pour une sorcière à cause d</w:t>
      </w:r>
      <w:r w:rsidR="00A01FD3" w:rsidRPr="00C3672B">
        <w:t>’</w:t>
      </w:r>
      <w:r w:rsidRPr="00C3672B">
        <w:t>un petit corbeau qu</w:t>
      </w:r>
      <w:r w:rsidR="00A01FD3" w:rsidRPr="00C3672B">
        <w:t>’</w:t>
      </w:r>
      <w:r w:rsidRPr="00C3672B">
        <w:t>elle cachait dans son sein mal vêtu</w:t>
      </w:r>
      <w:r w:rsidR="00A01FD3" w:rsidRPr="00C3672B">
        <w:t xml:space="preserve">. </w:t>
      </w:r>
      <w:r w:rsidRPr="00C3672B">
        <w:t>Les autres bohémiens s</w:t>
      </w:r>
      <w:r w:rsidR="00A01FD3" w:rsidRPr="00C3672B">
        <w:t>’</w:t>
      </w:r>
      <w:r w:rsidRPr="00C3672B">
        <w:t>étaient enfuis à l</w:t>
      </w:r>
      <w:r w:rsidR="00A01FD3" w:rsidRPr="00C3672B">
        <w:t>’</w:t>
      </w:r>
      <w:r w:rsidRPr="00C3672B">
        <w:t>approche des cavaliers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elle </w:t>
      </w:r>
      <w:r w:rsidRPr="00C3672B">
        <w:rPr>
          <w:rFonts w:cs="Amasis30"/>
        </w:rPr>
        <w:t>é</w:t>
      </w:r>
      <w:r w:rsidRPr="00C3672B">
        <w:t>tait tomb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de peur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comme un pauvre oiseau qu</w:t>
      </w:r>
      <w:r w:rsidR="00A01FD3" w:rsidRPr="00C3672B">
        <w:rPr>
          <w:rFonts w:cs="Amasis30"/>
        </w:rPr>
        <w:t>’</w:t>
      </w:r>
      <w:r w:rsidRPr="00C3672B">
        <w:t>on plume</w:t>
      </w:r>
      <w:r w:rsidR="00A01FD3" w:rsidRPr="00C3672B">
        <w:t xml:space="preserve">, </w:t>
      </w:r>
      <w:r w:rsidRPr="00C3672B">
        <w:t>elle haletait entre les lourdes poignes de ces gens de guerre</w:t>
      </w:r>
      <w:r w:rsidR="00A01FD3" w:rsidRPr="00C3672B">
        <w:t xml:space="preserve">, </w:t>
      </w:r>
      <w:r w:rsidRPr="00C3672B">
        <w:t>le visage souill</w:t>
      </w:r>
      <w:r w:rsidRPr="00C3672B">
        <w:rPr>
          <w:rFonts w:cs="Amasis30"/>
        </w:rPr>
        <w:t>é</w:t>
      </w:r>
      <w:r w:rsidRPr="00C3672B">
        <w:t xml:space="preserve"> du sang qui remplissait sa bouche</w:t>
      </w:r>
      <w:r w:rsidR="00A01FD3" w:rsidRPr="00C3672B">
        <w:t>.</w:t>
      </w:r>
    </w:p>
    <w:p w14:paraId="4B863CD9" w14:textId="77777777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qui pensait toujours à Madeleine</w:t>
      </w:r>
      <w:r w:rsidR="00A01FD3" w:rsidRPr="00C3672B">
        <w:t xml:space="preserve">, </w:t>
      </w:r>
      <w:r w:rsidRPr="00C3672B">
        <w:t>sentit</w:t>
      </w:r>
      <w:r w:rsidR="00A01FD3" w:rsidRPr="00C3672B">
        <w:t xml:space="preserve">, </w:t>
      </w:r>
      <w:r w:rsidRPr="00C3672B">
        <w:t>contre son ordinaire</w:t>
      </w:r>
      <w:r w:rsidR="00A01FD3" w:rsidRPr="00C3672B">
        <w:t xml:space="preserve">, </w:t>
      </w:r>
      <w:r w:rsidRPr="00C3672B">
        <w:t>la pitié gagner son cœur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l</w:t>
      </w:r>
      <w:r w:rsidR="00A01FD3" w:rsidRPr="00C3672B">
        <w:rPr>
          <w:rFonts w:cs="Amasis30"/>
        </w:rPr>
        <w:t>’</w:t>
      </w:r>
      <w:r w:rsidRPr="00C3672B">
        <w:t>acheta dix pi</w:t>
      </w:r>
      <w:r w:rsidRPr="00C3672B">
        <w:rPr>
          <w:rFonts w:cs="Amasis30"/>
        </w:rPr>
        <w:t>è</w:t>
      </w:r>
      <w:r w:rsidRPr="00C3672B">
        <w:t>ces d</w:t>
      </w:r>
      <w:r w:rsidR="00A01FD3" w:rsidRPr="00C3672B">
        <w:rPr>
          <w:rFonts w:cs="Amasis30"/>
        </w:rPr>
        <w:t>’</w:t>
      </w:r>
      <w:r w:rsidRPr="00C3672B">
        <w:t>or aux cavaliers noirs et chargea Lazare d</w:t>
      </w:r>
      <w:r w:rsidR="00A01FD3" w:rsidRPr="00C3672B">
        <w:rPr>
          <w:rFonts w:cs="Amasis30"/>
        </w:rPr>
        <w:t>’</w:t>
      </w:r>
      <w:r w:rsidRPr="00C3672B">
        <w:t>en avoir soin et de la faire marcher sur une mule avec les faucons et les chiens</w:t>
      </w:r>
      <w:r w:rsidR="00A01FD3" w:rsidRPr="00C3672B">
        <w:t>.</w:t>
      </w:r>
    </w:p>
    <w:p w14:paraId="77D9329C" w14:textId="77777777" w:rsidR="00A01FD3" w:rsidRPr="00C3672B" w:rsidRDefault="00A13117" w:rsidP="00A13117">
      <w:pPr>
        <w:pStyle w:val="Taille-1Normal"/>
      </w:pPr>
      <w:r w:rsidRPr="00C3672B">
        <w:t>Il n</w:t>
      </w:r>
      <w:r w:rsidR="00A01FD3" w:rsidRPr="00C3672B">
        <w:t>’</w:t>
      </w:r>
      <w:r w:rsidRPr="00C3672B">
        <w:t>eut point à se repentir de l</w:t>
      </w:r>
      <w:r w:rsidR="00A01FD3" w:rsidRPr="00C3672B">
        <w:t>’</w:t>
      </w:r>
      <w:r w:rsidRPr="00C3672B">
        <w:t>acquisition</w:t>
      </w:r>
      <w:r w:rsidR="00A01FD3" w:rsidRPr="00C3672B">
        <w:t xml:space="preserve">, </w:t>
      </w:r>
      <w:r w:rsidRPr="00C3672B">
        <w:t>car elle lui devint toute dévouée</w:t>
      </w:r>
      <w:r w:rsidR="00A01FD3" w:rsidRPr="00C3672B">
        <w:t xml:space="preserve">, </w:t>
      </w:r>
      <w:r w:rsidRPr="00C3672B">
        <w:t>et il reconnut bientôt que cette Maugrabine avait une chair d</w:t>
      </w:r>
      <w:r w:rsidR="00A01FD3" w:rsidRPr="00C3672B">
        <w:t>’</w:t>
      </w:r>
      <w:r w:rsidRPr="00C3672B">
        <w:t>un goût rare et précieux</w:t>
      </w:r>
      <w:r w:rsidR="00A01FD3" w:rsidRPr="00C3672B">
        <w:t xml:space="preserve">. </w:t>
      </w:r>
      <w:r w:rsidRPr="00C3672B">
        <w:t>Renvoyant donc une comédienne qu</w:t>
      </w:r>
      <w:r w:rsidR="00A01FD3" w:rsidRPr="00C3672B">
        <w:t>’</w:t>
      </w:r>
      <w:r w:rsidRPr="00C3672B">
        <w:t>il avait louée pour la durée de la campagne</w:t>
      </w:r>
      <w:r w:rsidR="00A01FD3" w:rsidRPr="00C3672B">
        <w:t xml:space="preserve">, </w:t>
      </w:r>
      <w:r w:rsidRPr="00C3672B">
        <w:t>il fit de Zilla sa maîtresse attitrée</w:t>
      </w:r>
      <w:r w:rsidR="00A01FD3" w:rsidRPr="00C3672B">
        <w:t xml:space="preserve">, </w:t>
      </w:r>
      <w:r w:rsidRPr="00C3672B">
        <w:t>la couvrit de beaux vêtements et de bijoux</w:t>
      </w:r>
      <w:r w:rsidR="00A01FD3" w:rsidRPr="00C3672B">
        <w:t xml:space="preserve">, </w:t>
      </w:r>
      <w:r w:rsidRPr="00C3672B">
        <w:t>dépensant pour elle sans compter</w:t>
      </w:r>
      <w:r w:rsidR="00A01FD3" w:rsidRPr="00C3672B">
        <w:t xml:space="preserve">, </w:t>
      </w:r>
      <w:r w:rsidRPr="00C3672B">
        <w:t>comme il en avait l</w:t>
      </w:r>
      <w:r w:rsidR="00A01FD3" w:rsidRPr="00C3672B">
        <w:t>’</w:t>
      </w:r>
      <w:r w:rsidRPr="00C3672B">
        <w:t>habitude</w:t>
      </w:r>
      <w:r w:rsidR="00A01FD3" w:rsidRPr="00C3672B">
        <w:t>.</w:t>
      </w:r>
    </w:p>
    <w:p w14:paraId="62778C72" w14:textId="77777777" w:rsidR="00A01FD3" w:rsidRPr="00C3672B" w:rsidRDefault="00A13117" w:rsidP="00A13117">
      <w:pPr>
        <w:pStyle w:val="Taille-1Normal"/>
      </w:pPr>
      <w:r w:rsidRPr="00C3672B">
        <w:t>Au reste</w:t>
      </w:r>
      <w:r w:rsidR="00A01FD3" w:rsidRPr="00C3672B">
        <w:t xml:space="preserve">, </w:t>
      </w:r>
      <w:r w:rsidRPr="00C3672B">
        <w:t>elle était peu gênante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pendant les marches</w:t>
      </w:r>
      <w:r w:rsidR="00A01FD3" w:rsidRPr="00C3672B">
        <w:t xml:space="preserve">, </w:t>
      </w:r>
      <w:r w:rsidRPr="00C3672B">
        <w:t>elle se blottissait le plus souvent dans un coffre</w:t>
      </w:r>
      <w:r w:rsidR="00A01FD3" w:rsidRPr="00C3672B">
        <w:t xml:space="preserve">, </w:t>
      </w:r>
      <w:r w:rsidRPr="00C3672B">
        <w:t>sur un chariot</w:t>
      </w:r>
      <w:r w:rsidR="00A01FD3" w:rsidRPr="00C3672B">
        <w:t xml:space="preserve">, </w:t>
      </w:r>
      <w:r w:rsidRPr="00C3672B">
        <w:t>et regardait les gens passer en soulevant le couvercle</w:t>
      </w:r>
      <w:r w:rsidR="00A01FD3" w:rsidRPr="00C3672B">
        <w:t xml:space="preserve">. </w:t>
      </w:r>
      <w:r w:rsidRPr="00C3672B">
        <w:t>Puis elle le laissait retomber et su</w:t>
      </w:r>
      <w:r w:rsidRPr="00C3672B">
        <w:rPr>
          <w:rFonts w:cs="Amasis30"/>
        </w:rPr>
        <w:t>ç</w:t>
      </w:r>
      <w:r w:rsidRPr="00C3672B">
        <w:t>ait un fruit</w:t>
      </w:r>
      <w:r w:rsidR="00A01FD3" w:rsidRPr="00C3672B">
        <w:t xml:space="preserve">. </w:t>
      </w:r>
      <w:r w:rsidRPr="00C3672B">
        <w:t>Aux haltes</w:t>
      </w:r>
      <w:r w:rsidR="00A01FD3" w:rsidRPr="00C3672B">
        <w:t xml:space="preserve">, </w:t>
      </w:r>
      <w:r w:rsidRPr="00C3672B">
        <w:t>elle apparaissait et trouvait sa place sur un tapis qu</w:t>
      </w:r>
      <w:r w:rsidR="00A01FD3" w:rsidRPr="00C3672B">
        <w:rPr>
          <w:rFonts w:cs="Amasis30"/>
        </w:rPr>
        <w:t>’</w:t>
      </w:r>
      <w:r w:rsidRPr="00C3672B">
        <w:t>elle ne quittait jamais</w:t>
      </w:r>
      <w:r w:rsidR="00A01FD3" w:rsidRPr="00C3672B">
        <w:t xml:space="preserve">,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apportant roul</w:t>
      </w:r>
      <w:r w:rsidRPr="00C3672B">
        <w:rPr>
          <w:rFonts w:cs="Amasis30"/>
        </w:rPr>
        <w:t>é</w:t>
      </w:r>
      <w:r w:rsidRPr="00C3672B">
        <w:t xml:space="preserve"> sous son bras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par sa gentillesse</w:t>
      </w:r>
      <w:r w:rsidR="00A01FD3" w:rsidRPr="00C3672B">
        <w:t xml:space="preserve">, </w:t>
      </w:r>
      <w:r w:rsidRPr="00C3672B">
        <w:t>elle faisait la joie de la compagnie</w:t>
      </w:r>
      <w:r w:rsidR="00A01FD3" w:rsidRPr="00C3672B">
        <w:t>.</w:t>
      </w:r>
    </w:p>
    <w:p w14:paraId="1F53E255" w14:textId="77777777" w:rsidR="00A01FD3" w:rsidRPr="00C3672B" w:rsidRDefault="00A13117" w:rsidP="00A13117">
      <w:pPr>
        <w:pStyle w:val="Taille-1Normal"/>
      </w:pPr>
      <w:r w:rsidRPr="00C3672B">
        <w:t>D</w:t>
      </w:r>
      <w:r w:rsidR="00A01FD3" w:rsidRPr="00C3672B">
        <w:t>’</w:t>
      </w:r>
      <w:r w:rsidRPr="00C3672B">
        <w:t>où venait-elle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Espagne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>o</w:t>
      </w:r>
      <w:r w:rsidRPr="00C3672B">
        <w:rPr>
          <w:rFonts w:cs="Amasis30"/>
        </w:rPr>
        <w:t>ù</w:t>
      </w:r>
      <w:r w:rsidRPr="00C3672B">
        <w:t xml:space="preserve"> elle se rappelait vaguement que ses parents avaient </w:t>
      </w:r>
      <w:r w:rsidRPr="00C3672B">
        <w:rPr>
          <w:rFonts w:cs="Amasis30"/>
        </w:rPr>
        <w:t>é</w:t>
      </w:r>
      <w:r w:rsidRPr="00C3672B">
        <w:t>t</w:t>
      </w:r>
      <w:r w:rsidRPr="00C3672B">
        <w:rPr>
          <w:rFonts w:cs="Amasis30"/>
        </w:rPr>
        <w:t>é</w:t>
      </w:r>
      <w:r w:rsidRPr="00C3672B">
        <w:t xml:space="preserve"> d</w:t>
      </w:r>
      <w:r w:rsidRPr="00C3672B">
        <w:rPr>
          <w:rFonts w:cs="Amasis30"/>
        </w:rPr>
        <w:t>é</w:t>
      </w:r>
      <w:r w:rsidRPr="00C3672B">
        <w:t>pouill</w:t>
      </w:r>
      <w:r w:rsidRPr="00C3672B">
        <w:rPr>
          <w:rFonts w:cs="Amasis30"/>
        </w:rPr>
        <w:t>é</w:t>
      </w:r>
      <w:r w:rsidRPr="00C3672B">
        <w:t>s et tu</w:t>
      </w:r>
      <w:r w:rsidRPr="00C3672B">
        <w:rPr>
          <w:rFonts w:cs="Amasis30"/>
        </w:rPr>
        <w:t>é</w:t>
      </w:r>
      <w:r w:rsidRPr="00C3672B">
        <w:t>s en traversant la Galice</w:t>
      </w:r>
      <w:r w:rsidR="00A01FD3" w:rsidRPr="00C3672B">
        <w:t xml:space="preserve">. </w:t>
      </w:r>
      <w:r w:rsidRPr="00C3672B">
        <w:t>Elle avait roul</w:t>
      </w:r>
      <w:r w:rsidRPr="00C3672B">
        <w:rPr>
          <w:rFonts w:cs="Amasis30"/>
        </w:rPr>
        <w:t>é</w:t>
      </w:r>
      <w:r w:rsidRPr="00C3672B">
        <w:t xml:space="preserve"> de main en main</w:t>
      </w:r>
      <w:r w:rsidR="00A01FD3" w:rsidRPr="00C3672B">
        <w:t xml:space="preserve">, </w:t>
      </w:r>
      <w:r w:rsidRPr="00C3672B">
        <w:t>vendue comme es</w:t>
      </w:r>
      <w:r w:rsidRPr="00C3672B">
        <w:lastRenderedPageBreak/>
        <w:t>clave</w:t>
      </w:r>
      <w:r w:rsidR="00A01FD3" w:rsidRPr="00C3672B">
        <w:t xml:space="preserve">, </w:t>
      </w:r>
      <w:r w:rsidRPr="00C3672B">
        <w:t>fl</w:t>
      </w:r>
      <w:r w:rsidRPr="00C3672B">
        <w:rPr>
          <w:rFonts w:cs="Amasis30"/>
        </w:rPr>
        <w:t>é</w:t>
      </w:r>
      <w:r w:rsidRPr="00C3672B">
        <w:t>trie avant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â</w:t>
      </w:r>
      <w:r w:rsidRPr="00C3672B">
        <w:t>ge par des ma</w:t>
      </w:r>
      <w:r w:rsidRPr="00C3672B">
        <w:rPr>
          <w:rFonts w:cs="Amasis30"/>
        </w:rPr>
        <w:t>î</w:t>
      </w:r>
      <w:r w:rsidRPr="00C3672B">
        <w:t>tres de rencontre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elle avait </w:t>
      </w:r>
      <w:r w:rsidRPr="00C3672B">
        <w:rPr>
          <w:rFonts w:cs="Amasis30"/>
        </w:rPr>
        <w:t>é</w:t>
      </w:r>
      <w:r w:rsidRPr="00C3672B">
        <w:t>t</w:t>
      </w:r>
      <w:r w:rsidRPr="00C3672B">
        <w:rPr>
          <w:rFonts w:cs="Amasis30"/>
        </w:rPr>
        <w:t>é</w:t>
      </w:r>
      <w:r w:rsidRPr="00C3672B">
        <w:t xml:space="preserve"> emmen</w:t>
      </w:r>
      <w:r w:rsidRPr="00C3672B">
        <w:rPr>
          <w:rFonts w:cs="Amasis30"/>
        </w:rPr>
        <w:t>é</w:t>
      </w:r>
      <w:r w:rsidRPr="00C3672B">
        <w:t>e en France par des Espagnols embauch</w:t>
      </w:r>
      <w:r w:rsidRPr="00C3672B">
        <w:rPr>
          <w:rFonts w:cs="Amasis30"/>
        </w:rPr>
        <w:t>é</w:t>
      </w:r>
      <w:r w:rsidRPr="00C3672B">
        <w:t>s par Montluc</w:t>
      </w:r>
      <w:r w:rsidR="00A01FD3" w:rsidRPr="00C3672B">
        <w:t xml:space="preserve">. </w:t>
      </w:r>
      <w:r w:rsidRPr="00C3672B">
        <w:t>Mais elle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enfuie avec des Zingaris</w:t>
      </w:r>
      <w:r w:rsidR="00A01FD3" w:rsidRPr="00C3672B">
        <w:t xml:space="preserve">, </w:t>
      </w:r>
      <w:r w:rsidRPr="00C3672B">
        <w:t>qui l</w:t>
      </w:r>
      <w:r w:rsidR="00A01FD3" w:rsidRPr="00C3672B">
        <w:rPr>
          <w:rFonts w:cs="Amasis30"/>
        </w:rPr>
        <w:t>’</w:t>
      </w:r>
      <w:r w:rsidRPr="00C3672B">
        <w:t>avaient emmen</w:t>
      </w:r>
      <w:r w:rsidRPr="00C3672B">
        <w:rPr>
          <w:rFonts w:cs="Amasis30"/>
        </w:rPr>
        <w:t>é</w:t>
      </w:r>
      <w:r w:rsidRPr="00C3672B">
        <w:t>e jusque dans le Frioul</w:t>
      </w:r>
      <w:r w:rsidR="00A01FD3" w:rsidRPr="00C3672B">
        <w:t xml:space="preserve">. </w:t>
      </w:r>
      <w:r w:rsidRPr="00C3672B">
        <w:t>Enfin</w:t>
      </w:r>
      <w:r w:rsidR="00A01FD3" w:rsidRPr="00C3672B">
        <w:t xml:space="preserve">, </w:t>
      </w:r>
      <w:r w:rsidRPr="00C3672B">
        <w:t xml:space="preserve">elle </w:t>
      </w:r>
      <w:r w:rsidRPr="00C3672B">
        <w:rPr>
          <w:rFonts w:cs="Amasis30"/>
        </w:rPr>
        <w:t>é</w:t>
      </w:r>
      <w:r w:rsidRPr="00C3672B">
        <w:t>tait revenue dans le Berry avec une autre troupe de boh</w:t>
      </w:r>
      <w:r w:rsidRPr="00C3672B">
        <w:rPr>
          <w:rFonts w:cs="Amasis30"/>
        </w:rPr>
        <w:t>é</w:t>
      </w:r>
      <w:r w:rsidRPr="00C3672B">
        <w:t>miens</w:t>
      </w:r>
      <w:r w:rsidR="00A01FD3" w:rsidRPr="00C3672B">
        <w:t xml:space="preserve">. </w:t>
      </w:r>
      <w:r w:rsidRPr="00C3672B">
        <w:t>Elle ne savait pas elle-même quel était son Dieu</w:t>
      </w:r>
      <w:r w:rsidR="00A01FD3" w:rsidRPr="00C3672B">
        <w:t xml:space="preserve">, </w:t>
      </w:r>
      <w:r w:rsidRPr="00C3672B">
        <w:t>mais elle connaissait des incantations magiques</w:t>
      </w:r>
      <w:r w:rsidR="00A01FD3" w:rsidRPr="00C3672B">
        <w:t xml:space="preserve">, </w:t>
      </w:r>
      <w:r w:rsidRPr="00C3672B">
        <w:t>se mettait tout à coup à invoquer des esprits mystérieux</w:t>
      </w:r>
      <w:r w:rsidR="00A01FD3" w:rsidRPr="00C3672B">
        <w:t xml:space="preserve">, </w:t>
      </w:r>
      <w:r w:rsidRPr="00C3672B">
        <w:t>et elle effrayait les gens en leur prédisant l</w:t>
      </w:r>
      <w:r w:rsidR="00A01FD3" w:rsidRPr="00C3672B">
        <w:t>’</w:t>
      </w:r>
      <w:r w:rsidRPr="00C3672B">
        <w:t>avenir d</w:t>
      </w:r>
      <w:r w:rsidR="00A01FD3" w:rsidRPr="00C3672B">
        <w:t>’</w:t>
      </w:r>
      <w:r w:rsidRPr="00C3672B">
        <w:t>après les lignes de leur main</w:t>
      </w:r>
      <w:r w:rsidR="00A01FD3" w:rsidRPr="00C3672B">
        <w:t>.</w:t>
      </w:r>
    </w:p>
    <w:p w14:paraId="701EA673" w14:textId="77777777" w:rsidR="00A01FD3" w:rsidRPr="00C3672B" w:rsidRDefault="00A13117" w:rsidP="00A13117">
      <w:pPr>
        <w:pStyle w:val="Taille-1Normal"/>
      </w:pPr>
      <w:r w:rsidRPr="00C3672B">
        <w:t>Mais François prenait surtout plaisir à la regarder danser</w:t>
      </w:r>
      <w:r w:rsidR="00A01FD3" w:rsidRPr="00C3672B">
        <w:t xml:space="preserve">. </w:t>
      </w:r>
      <w:r w:rsidRPr="00C3672B">
        <w:t>Elle tournait vivement</w:t>
      </w:r>
      <w:r w:rsidR="00A01FD3" w:rsidRPr="00C3672B">
        <w:t xml:space="preserve">, </w:t>
      </w:r>
      <w:r w:rsidRPr="00C3672B">
        <w:t>le torse droit</w:t>
      </w:r>
      <w:r w:rsidR="00A01FD3" w:rsidRPr="00C3672B">
        <w:t xml:space="preserve">, </w:t>
      </w:r>
      <w:r w:rsidRPr="00C3672B">
        <w:t>les bras mollement arrondis au-dessus de sa tête</w:t>
      </w:r>
      <w:r w:rsidR="00A01FD3" w:rsidRPr="00C3672B">
        <w:t xml:space="preserve">, </w:t>
      </w:r>
      <w:r w:rsidRPr="00C3672B">
        <w:t>et ses pagnes de soie diaprée</w:t>
      </w:r>
      <w:r w:rsidR="00A01FD3" w:rsidRPr="00C3672B">
        <w:t xml:space="preserve">, </w:t>
      </w:r>
      <w:r w:rsidRPr="00C3672B">
        <w:t>son écharpe</w:t>
      </w:r>
      <w:r w:rsidR="00A01FD3" w:rsidRPr="00C3672B">
        <w:t xml:space="preserve">, </w:t>
      </w:r>
      <w:r w:rsidRPr="00C3672B">
        <w:t>paraissaient voler autour d</w:t>
      </w:r>
      <w:r w:rsidR="00A01FD3" w:rsidRPr="00C3672B">
        <w:t>’</w:t>
      </w:r>
      <w:r w:rsidRPr="00C3672B">
        <w:t>elle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sur le tapis où elle se mouvait</w:t>
      </w:r>
      <w:r w:rsidR="00A01FD3" w:rsidRPr="00C3672B">
        <w:t xml:space="preserve">, </w:t>
      </w:r>
      <w:r w:rsidRPr="00C3672B">
        <w:t>légère</w:t>
      </w:r>
      <w:r w:rsidR="00A01FD3" w:rsidRPr="00C3672B">
        <w:t xml:space="preserve">, </w:t>
      </w:r>
      <w:r w:rsidRPr="00C3672B">
        <w:t>sur les pointes de ses petits pieds où sonnaient des crotales d</w:t>
      </w:r>
      <w:r w:rsidR="00A01FD3" w:rsidRPr="00C3672B">
        <w:t>’</w:t>
      </w:r>
      <w:r w:rsidRPr="00C3672B">
        <w:t>argent</w:t>
      </w:r>
      <w:r w:rsidR="00A01FD3" w:rsidRPr="00C3672B">
        <w:t xml:space="preserve">, </w:t>
      </w:r>
      <w:r w:rsidRPr="00C3672B">
        <w:t>elle semblait quelque idole indienne mue par un mécanisme caché</w:t>
      </w:r>
      <w:r w:rsidR="00A01FD3" w:rsidRPr="00C3672B">
        <w:t xml:space="preserve">. </w:t>
      </w:r>
      <w:r w:rsidRPr="00C3672B">
        <w:t>Puis elle saisissait son tambourin et faisait ronfler le parchemin cerclé de cuivre en tapant</w:t>
      </w:r>
      <w:r w:rsidR="00A01FD3" w:rsidRPr="00C3672B">
        <w:t xml:space="preserve">, </w:t>
      </w:r>
      <w:r w:rsidRPr="00C3672B">
        <w:t>de toutes ses forces</w:t>
      </w:r>
      <w:r w:rsidR="00A01FD3" w:rsidRPr="00C3672B">
        <w:t xml:space="preserve">, </w:t>
      </w:r>
      <w:r w:rsidRPr="00C3672B">
        <w:t>avec son poing minuscule</w:t>
      </w:r>
      <w:r w:rsidR="00A01FD3" w:rsidRPr="00C3672B">
        <w:t xml:space="preserve">. </w:t>
      </w:r>
      <w:r w:rsidRPr="00C3672B">
        <w:t>Au-dessus de sa tête voltigeait le corbeau</w:t>
      </w:r>
      <w:r w:rsidR="00A01FD3" w:rsidRPr="00C3672B">
        <w:t xml:space="preserve">, </w:t>
      </w:r>
      <w:r w:rsidRPr="00C3672B">
        <w:t>décrivant des cercles qu</w:t>
      </w:r>
      <w:r w:rsidR="00A01FD3" w:rsidRPr="00C3672B">
        <w:t>’</w:t>
      </w:r>
      <w:r w:rsidRPr="00C3672B">
        <w:t>élargissaient ses ailes noires</w:t>
      </w:r>
      <w:r w:rsidR="00A01FD3" w:rsidRPr="00C3672B">
        <w:t xml:space="preserve">, </w:t>
      </w:r>
      <w:r w:rsidRPr="00C3672B">
        <w:t>et tous deux tournaient comme emportés dans un tourbillon magique</w:t>
      </w:r>
      <w:r w:rsidR="00A01FD3" w:rsidRPr="00C3672B">
        <w:t>.</w:t>
      </w:r>
    </w:p>
    <w:p w14:paraId="62E4863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De pareils spectacles sont funestes à la paix de l</w:t>
      </w:r>
      <w:r w:rsidRPr="00C3672B">
        <w:t>’</w:t>
      </w:r>
      <w:r w:rsidR="00A13117" w:rsidRPr="00C3672B">
        <w:t>âme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dit un jour l</w:t>
      </w:r>
      <w:r w:rsidRPr="00C3672B">
        <w:rPr>
          <w:rFonts w:cs="Amasis30"/>
        </w:rPr>
        <w:t>’</w:t>
      </w:r>
      <w:r w:rsidR="00A13117" w:rsidRPr="00C3672B">
        <w:t>archev</w:t>
      </w:r>
      <w:r w:rsidR="00A13117" w:rsidRPr="00C3672B">
        <w:rPr>
          <w:rFonts w:cs="Amasis30"/>
        </w:rPr>
        <w:t>ê</w:t>
      </w:r>
      <w:r w:rsidR="00A13117" w:rsidRPr="00C3672B">
        <w:t xml:space="preserve">que </w:t>
      </w:r>
      <w:r w:rsidR="00A13117" w:rsidRPr="00C3672B">
        <w:rPr>
          <w:rFonts w:cs="Amasis30"/>
        </w:rPr>
        <w:t>à</w:t>
      </w:r>
      <w:r w:rsidR="00A13117" w:rsidRPr="00C3672B">
        <w:t xml:space="preserve"> Fran</w:t>
      </w:r>
      <w:r w:rsidR="00A13117" w:rsidRPr="00C3672B">
        <w:rPr>
          <w:rFonts w:cs="Amasis30"/>
        </w:rPr>
        <w:t>ç</w:t>
      </w:r>
      <w:r w:rsidR="00A13117" w:rsidRPr="00C3672B">
        <w:t>ois</w:t>
      </w:r>
      <w:r w:rsidRPr="00C3672B">
        <w:t xml:space="preserve">, </w:t>
      </w:r>
      <w:r w:rsidR="00A13117" w:rsidRPr="00C3672B">
        <w:t>qui lui rendait visite</w:t>
      </w:r>
      <w:r w:rsidRPr="00C3672B">
        <w:t xml:space="preserve">. </w:t>
      </w:r>
      <w:r w:rsidR="00A13117" w:rsidRPr="00C3672B">
        <w:t>Cette petite personne est peut-</w:t>
      </w:r>
      <w:r w:rsidR="00A13117" w:rsidRPr="00C3672B">
        <w:rPr>
          <w:rFonts w:cs="Amasis30"/>
        </w:rPr>
        <w:t>ê</w:t>
      </w:r>
      <w:r w:rsidR="00A13117" w:rsidRPr="00C3672B">
        <w:t>tre magicienne</w:t>
      </w:r>
      <w:r w:rsidRPr="00C3672B">
        <w:t xml:space="preserve">, </w:t>
      </w:r>
      <w:r w:rsidR="00A13117" w:rsidRPr="00C3672B">
        <w:t>et elle m</w:t>
      </w:r>
      <w:r w:rsidR="00A13117" w:rsidRPr="00C3672B">
        <w:rPr>
          <w:rFonts w:cs="Amasis30"/>
        </w:rPr>
        <w:t>é</w:t>
      </w:r>
      <w:r w:rsidR="00A13117" w:rsidRPr="00C3672B">
        <w:t>riterait certainement d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ê</w:t>
      </w:r>
      <w:r w:rsidR="00A13117" w:rsidRPr="00C3672B">
        <w:t>tre punie d</w:t>
      </w:r>
      <w:r w:rsidRPr="00C3672B">
        <w:rPr>
          <w:rFonts w:cs="Amasis30"/>
        </w:rPr>
        <w:t>’</w:t>
      </w:r>
      <w:r w:rsidR="00A13117" w:rsidRPr="00C3672B">
        <w:t>une fa</w:t>
      </w:r>
      <w:r w:rsidR="00A13117" w:rsidRPr="00C3672B">
        <w:rPr>
          <w:rFonts w:cs="Amasis30"/>
        </w:rPr>
        <w:t>ç</w:t>
      </w:r>
      <w:r w:rsidR="00A13117" w:rsidRPr="00C3672B">
        <w:t>on m</w:t>
      </w:r>
      <w:r w:rsidR="00A13117" w:rsidRPr="00C3672B">
        <w:rPr>
          <w:rFonts w:cs="Amasis30"/>
        </w:rPr>
        <w:t>é</w:t>
      </w:r>
      <w:r w:rsidR="00A13117" w:rsidRPr="00C3672B">
        <w:t>ritoire</w:t>
      </w:r>
      <w:r w:rsidRPr="00C3672B">
        <w:t xml:space="preserve">. </w:t>
      </w:r>
      <w:r w:rsidR="00A13117" w:rsidRPr="00C3672B">
        <w:t>N</w:t>
      </w:r>
      <w:r w:rsidRPr="00C3672B">
        <w:rPr>
          <w:rFonts w:cs="Amasis30"/>
        </w:rPr>
        <w:t>’</w:t>
      </w:r>
      <w:r w:rsidR="00A13117" w:rsidRPr="00C3672B">
        <w:t>avez-vous pas assez de chr</w:t>
      </w:r>
      <w:r w:rsidR="00A13117" w:rsidRPr="00C3672B">
        <w:rPr>
          <w:rFonts w:cs="Amasis30"/>
        </w:rPr>
        <w:t>é</w:t>
      </w:r>
      <w:r w:rsidR="00A13117" w:rsidRPr="00C3672B">
        <w:t>tiennes bien dispos</w:t>
      </w:r>
      <w:r w:rsidR="00A13117" w:rsidRPr="00C3672B">
        <w:rPr>
          <w:rFonts w:cs="Amasis30"/>
        </w:rPr>
        <w:t>é</w:t>
      </w:r>
      <w:r w:rsidR="00A13117" w:rsidRPr="00C3672B">
        <w:t xml:space="preserve">es </w:t>
      </w:r>
      <w:r w:rsidR="00A13117" w:rsidRPr="00C3672B">
        <w:rPr>
          <w:rFonts w:cs="Amasis30"/>
        </w:rPr>
        <w:t>à</w:t>
      </w:r>
      <w:r w:rsidR="00A13117" w:rsidRPr="00C3672B">
        <w:t xml:space="preserve"> votre endroit</w:t>
      </w:r>
      <w:r w:rsidRPr="00C3672B">
        <w:t xml:space="preserve">, </w:t>
      </w:r>
      <w:r w:rsidR="00A13117" w:rsidRPr="00C3672B">
        <w:t>pour vous acoquiner avec cette sorci</w:t>
      </w:r>
      <w:r w:rsidR="00A13117" w:rsidRPr="00C3672B">
        <w:rPr>
          <w:rFonts w:cs="Amasis30"/>
        </w:rPr>
        <w:t>è</w:t>
      </w:r>
      <w:r w:rsidR="00A13117" w:rsidRPr="00C3672B">
        <w:t>re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73FE7A65" w14:textId="77777777" w:rsidR="00A01FD3" w:rsidRPr="00C3672B" w:rsidRDefault="00A13117" w:rsidP="00A13117">
      <w:pPr>
        <w:pStyle w:val="Taille-1Normal"/>
      </w:pPr>
      <w:r w:rsidRPr="00C3672B">
        <w:t>Mais François déclara que les choses allaient pour le mieux</w:t>
      </w:r>
      <w:r w:rsidR="00A01FD3" w:rsidRPr="00C3672B">
        <w:t>.</w:t>
      </w:r>
    </w:p>
    <w:p w14:paraId="04AA634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la ferai prochainement baptiser</w:t>
      </w:r>
      <w:r w:rsidRPr="00C3672B">
        <w:t xml:space="preserve">, </w:t>
      </w:r>
      <w:r w:rsidR="00A13117" w:rsidRPr="00C3672B">
        <w:t>monseigneur</w:t>
      </w:r>
      <w:r w:rsidRPr="00C3672B">
        <w:t xml:space="preserve">. </w:t>
      </w:r>
      <w:r w:rsidR="00A13117" w:rsidRPr="00C3672B">
        <w:t>Et je pense que vous ne refuserez pas à cette enfant les eaux de la rédemption</w:t>
      </w:r>
      <w:r w:rsidRPr="00C3672B">
        <w:t>.</w:t>
      </w:r>
    </w:p>
    <w:p w14:paraId="17AFC542" w14:textId="77777777" w:rsidR="00A01FD3" w:rsidRPr="00C3672B" w:rsidRDefault="00A13117" w:rsidP="00A13117">
      <w:pPr>
        <w:pStyle w:val="Taille-1Normal"/>
      </w:pPr>
      <w:r w:rsidRPr="00C3672B">
        <w:t>Alors l</w:t>
      </w:r>
      <w:r w:rsidR="00A01FD3" w:rsidRPr="00C3672B">
        <w:t>’</w:t>
      </w:r>
      <w:r w:rsidRPr="00C3672B">
        <w:t>archevêque déclara que si l</w:t>
      </w:r>
      <w:r w:rsidR="00A01FD3" w:rsidRPr="00C3672B">
        <w:t>’</w:t>
      </w:r>
      <w:r w:rsidRPr="00C3672B">
        <w:t>Église avait chassé de son sein les mimes</w:t>
      </w:r>
      <w:r w:rsidR="00A01FD3" w:rsidRPr="00C3672B">
        <w:t xml:space="preserve">, </w:t>
      </w:r>
      <w:r w:rsidRPr="00C3672B">
        <w:t>baladins</w:t>
      </w:r>
      <w:r w:rsidR="00A01FD3" w:rsidRPr="00C3672B">
        <w:t xml:space="preserve">, </w:t>
      </w:r>
      <w:r w:rsidRPr="00C3672B">
        <w:t>comédiens et autres pitres</w:t>
      </w:r>
      <w:r w:rsidR="00A01FD3" w:rsidRPr="00C3672B">
        <w:t xml:space="preserve">, </w:t>
      </w:r>
      <w:r w:rsidRPr="00C3672B">
        <w:t>ce n</w:t>
      </w:r>
      <w:r w:rsidR="00A01FD3" w:rsidRPr="00C3672B">
        <w:t>’</w:t>
      </w:r>
      <w:r w:rsidRPr="00C3672B">
        <w:t>était pas pour l</w:t>
      </w:r>
      <w:r w:rsidR="00A01FD3" w:rsidRPr="00C3672B">
        <w:t>’</w:t>
      </w:r>
      <w:r w:rsidRPr="00C3672B">
        <w:t>ouvrir aux coureuses de sabbat et aux nécromants</w:t>
      </w:r>
      <w:r w:rsidR="00A01FD3" w:rsidRPr="00C3672B">
        <w:t xml:space="preserve">. </w:t>
      </w:r>
      <w:r w:rsidRPr="00C3672B">
        <w:t>François</w:t>
      </w:r>
      <w:r w:rsidR="00A01FD3" w:rsidRPr="00C3672B">
        <w:t xml:space="preserve">, </w:t>
      </w:r>
      <w:r w:rsidRPr="00C3672B">
        <w:t>sans essayer de le convaincre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en fut jouer à la prime chez le colonel du Perrier</w:t>
      </w:r>
      <w:r w:rsidR="00A01FD3" w:rsidRPr="00C3672B">
        <w:t xml:space="preserve">. </w:t>
      </w:r>
      <w:r w:rsidRPr="00C3672B">
        <w:t xml:space="preserve">Il y rencontra des officiers de divers corps à lui </w:t>
      </w:r>
      <w:r w:rsidRPr="00C3672B">
        <w:lastRenderedPageBreak/>
        <w:t>presque tous inconnus</w:t>
      </w:r>
      <w:r w:rsidR="00A01FD3" w:rsidRPr="00C3672B">
        <w:t xml:space="preserve">, </w:t>
      </w:r>
      <w:r w:rsidRPr="00C3672B">
        <w:t>et aussi le jeune de Bellegarde</w:t>
      </w:r>
      <w:r w:rsidR="00A01FD3" w:rsidRPr="00C3672B">
        <w:t xml:space="preserve">, </w:t>
      </w:r>
      <w:r w:rsidRPr="00C3672B">
        <w:t>vêtu d</w:t>
      </w:r>
      <w:r w:rsidR="00A01FD3" w:rsidRPr="00C3672B">
        <w:t>’</w:t>
      </w:r>
      <w:r w:rsidRPr="00C3672B">
        <w:t>une somptueuse casaque et les moustaches tellement cirées et relevées au fer qu</w:t>
      </w:r>
      <w:r w:rsidR="00A01FD3" w:rsidRPr="00C3672B">
        <w:t>’</w:t>
      </w:r>
      <w:r w:rsidRPr="00C3672B">
        <w:t>elles lui entraient dans les yeux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de suite</w:t>
      </w:r>
      <w:r w:rsidR="00A01FD3" w:rsidRPr="00C3672B">
        <w:t xml:space="preserve">, </w:t>
      </w:r>
      <w:r w:rsidRPr="00C3672B">
        <w:t>Bellegarde lui annonça qu</w:t>
      </w:r>
      <w:r w:rsidR="00A01FD3" w:rsidRPr="00C3672B">
        <w:t>’</w:t>
      </w:r>
      <w:r w:rsidRPr="00C3672B">
        <w:t xml:space="preserve">il marchait comme gentilhomme dans la suite de </w:t>
      </w:r>
      <w:r w:rsidR="00A01FD3" w:rsidRPr="00C3672B">
        <w:t>M. </w:t>
      </w:r>
      <w:r w:rsidRPr="00C3672B">
        <w:t>du Perrier</w:t>
      </w:r>
      <w:r w:rsidR="00A01FD3" w:rsidRPr="00C3672B">
        <w:t xml:space="preserve">, </w:t>
      </w:r>
      <w:r w:rsidRPr="00C3672B">
        <w:t>en attendant qu</w:t>
      </w:r>
      <w:r w:rsidR="00A01FD3" w:rsidRPr="00C3672B">
        <w:t>’</w:t>
      </w:r>
      <w:r w:rsidRPr="00C3672B">
        <w:t>on pût lui donner un drapeau</w:t>
      </w:r>
      <w:r w:rsidR="00A01FD3" w:rsidRPr="00C3672B">
        <w:t xml:space="preserve">, </w:t>
      </w:r>
      <w:r w:rsidRPr="00C3672B">
        <w:t>ce dont son père s</w:t>
      </w:r>
      <w:r w:rsidR="00A01FD3" w:rsidRPr="00C3672B">
        <w:t>’</w:t>
      </w:r>
      <w:r w:rsidRPr="00C3672B">
        <w:t>occupait à Paris</w:t>
      </w:r>
      <w:r w:rsidR="00A01FD3" w:rsidRPr="00C3672B">
        <w:t xml:space="preserve">. </w:t>
      </w:r>
      <w:r w:rsidRPr="00C3672B">
        <w:t xml:space="preserve">Il parla de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Vauplassans</w:t>
      </w:r>
      <w:r w:rsidR="00A01FD3" w:rsidRPr="00C3672B">
        <w:t xml:space="preserve">, </w:t>
      </w:r>
      <w:r w:rsidRPr="00C3672B">
        <w:t>avec qui il s</w:t>
      </w:r>
      <w:r w:rsidR="00A01FD3" w:rsidRPr="00C3672B">
        <w:t>’</w:t>
      </w:r>
      <w:r w:rsidRPr="00C3672B">
        <w:t>occupait de rompre</w:t>
      </w:r>
      <w:r w:rsidR="00A01FD3" w:rsidRPr="00C3672B">
        <w:t xml:space="preserve">, </w:t>
      </w:r>
      <w:r w:rsidRPr="00C3672B">
        <w:t>car son mari passait pour être du parti des Politiques</w:t>
      </w:r>
      <w:r w:rsidR="00A01FD3" w:rsidRPr="00C3672B">
        <w:t xml:space="preserve">, </w:t>
      </w:r>
      <w:r w:rsidRPr="00C3672B">
        <w:t>et ces gens étaient très mal vus</w:t>
      </w:r>
      <w:r w:rsidR="00A01FD3" w:rsidRPr="00C3672B">
        <w:t xml:space="preserve">. </w:t>
      </w:r>
      <w:r w:rsidRPr="00C3672B">
        <w:t>Il tonna contre les huguenots</w:t>
      </w:r>
      <w:r w:rsidR="00A01FD3" w:rsidRPr="00C3672B">
        <w:t xml:space="preserve">, </w:t>
      </w:r>
      <w:r w:rsidRPr="00C3672B">
        <w:t>mais François le laissa là pour aller jouer</w:t>
      </w:r>
      <w:r w:rsidR="00A01FD3" w:rsidRPr="00C3672B">
        <w:t xml:space="preserve">, </w:t>
      </w:r>
      <w:r w:rsidRPr="00C3672B">
        <w:t>mécontent de n</w:t>
      </w:r>
      <w:r w:rsidR="00A01FD3" w:rsidRPr="00C3672B">
        <w:t>’</w:t>
      </w:r>
      <w:r w:rsidRPr="00C3672B">
        <w:t>avoir pu tirer de lui aucun renseignement utile sur la maison de Gardefort</w:t>
      </w:r>
      <w:r w:rsidR="00A01FD3" w:rsidRPr="00C3672B">
        <w:t>.</w:t>
      </w:r>
    </w:p>
    <w:p w14:paraId="4D2F315E" w14:textId="77777777" w:rsidR="00A01FD3" w:rsidRPr="00C3672B" w:rsidRDefault="00A13117" w:rsidP="00A13117">
      <w:pPr>
        <w:pStyle w:val="Taille-1Normal"/>
      </w:pPr>
      <w:r w:rsidRPr="00C3672B">
        <w:t>Deux heures plus tard</w:t>
      </w:r>
      <w:r w:rsidR="00A01FD3" w:rsidRPr="00C3672B">
        <w:t xml:space="preserve">, </w:t>
      </w:r>
      <w:r w:rsidRPr="00C3672B">
        <w:t>gagnant une grosse somme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en retourna chez lui</w:t>
      </w:r>
      <w:r w:rsidR="00A01FD3" w:rsidRPr="00C3672B">
        <w:t xml:space="preserve">, </w:t>
      </w:r>
      <w:r w:rsidRPr="00C3672B">
        <w:t>songeant à ce du Perrier qui avait perdu</w:t>
      </w:r>
      <w:r w:rsidR="00A01FD3" w:rsidRPr="00C3672B">
        <w:t xml:space="preserve">, </w:t>
      </w:r>
      <w:r w:rsidRPr="00C3672B">
        <w:t>ce jour-là</w:t>
      </w:r>
      <w:r w:rsidR="00A01FD3" w:rsidRPr="00C3672B">
        <w:t xml:space="preserve">, </w:t>
      </w:r>
      <w:r w:rsidRPr="00C3672B">
        <w:t>par hasard</w:t>
      </w:r>
      <w:r w:rsidR="00A01FD3" w:rsidRPr="00C3672B">
        <w:t xml:space="preserve">, </w:t>
      </w:r>
      <w:r w:rsidRPr="00C3672B">
        <w:t>et il pensa que le colonel se referait sur les jeunes gens qui étaient restés à jouer</w:t>
      </w:r>
      <w:r w:rsidR="00A01FD3" w:rsidRPr="00C3672B">
        <w:t xml:space="preserve">. </w:t>
      </w:r>
      <w:r w:rsidRPr="00C3672B">
        <w:t>Bien qu</w:t>
      </w:r>
      <w:r w:rsidR="00A01FD3" w:rsidRPr="00C3672B">
        <w:t>’</w:t>
      </w:r>
      <w:r w:rsidRPr="00C3672B">
        <w:t>ils eussent tous deux les mêmes vices</w:t>
      </w:r>
      <w:r w:rsidR="00A01FD3" w:rsidRPr="00C3672B">
        <w:t xml:space="preserve">, </w:t>
      </w:r>
      <w:r w:rsidRPr="00C3672B">
        <w:t>François n</w:t>
      </w:r>
      <w:r w:rsidR="00A01FD3" w:rsidRPr="00C3672B">
        <w:t>’</w:t>
      </w:r>
      <w:r w:rsidRPr="00C3672B">
        <w:t>aimait pas du Perrier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abord parce qu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était pas né et aussi parce qu</w:t>
      </w:r>
      <w:r w:rsidR="00A01FD3" w:rsidRPr="00C3672B">
        <w:t>’</w:t>
      </w:r>
      <w:r w:rsidRPr="00C3672B">
        <w:t>il était trop laid</w:t>
      </w:r>
      <w:r w:rsidR="00A01FD3" w:rsidRPr="00C3672B">
        <w:t xml:space="preserve">. </w:t>
      </w:r>
      <w:r w:rsidRPr="00C3672B">
        <w:t>Ce lourdaud au poil rare et mal planté</w:t>
      </w:r>
      <w:r w:rsidR="00A01FD3" w:rsidRPr="00C3672B">
        <w:t xml:space="preserve">, </w:t>
      </w:r>
      <w:r w:rsidRPr="00C3672B">
        <w:t>à la joue lourde</w:t>
      </w:r>
      <w:r w:rsidR="00A01FD3" w:rsidRPr="00C3672B">
        <w:t xml:space="preserve">, </w:t>
      </w:r>
      <w:r w:rsidRPr="00C3672B">
        <w:t>lui faisait l</w:t>
      </w:r>
      <w:r w:rsidR="00A01FD3" w:rsidRPr="00C3672B">
        <w:t>’</w:t>
      </w:r>
      <w:r w:rsidRPr="00C3672B">
        <w:t>effet</w:t>
      </w:r>
      <w:r w:rsidR="00A01FD3" w:rsidRPr="00C3672B">
        <w:t xml:space="preserve">, </w:t>
      </w:r>
      <w:r w:rsidRPr="00C3672B">
        <w:t>avec son nez camard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 de ces animaux étranges qui vivent dans les fleuves d</w:t>
      </w:r>
      <w:r w:rsidR="00A01FD3" w:rsidRPr="00C3672B">
        <w:t>’</w:t>
      </w:r>
      <w:r w:rsidRPr="00C3672B">
        <w:t>Afrique</w:t>
      </w:r>
      <w:r w:rsidR="00A01FD3" w:rsidRPr="00C3672B">
        <w:t xml:space="preserve">. </w:t>
      </w:r>
      <w:r w:rsidRPr="00C3672B">
        <w:t>Sa barbe en escopette était trop visiblement teinte au peigne de plomb</w:t>
      </w:r>
      <w:r w:rsidR="00A01FD3" w:rsidRPr="00C3672B">
        <w:t xml:space="preserve">, </w:t>
      </w:r>
      <w:r w:rsidRPr="00C3672B">
        <w:t>puisqu</w:t>
      </w:r>
      <w:r w:rsidR="00A01FD3" w:rsidRPr="00C3672B">
        <w:t>’</w:t>
      </w:r>
      <w:r w:rsidRPr="00C3672B">
        <w:t>elle noircissait sa fraise</w:t>
      </w:r>
      <w:r w:rsidR="00A01FD3" w:rsidRPr="00C3672B">
        <w:t xml:space="preserve">, </w:t>
      </w:r>
      <w:r w:rsidRPr="00C3672B">
        <w:t>et il avait beau la garder</w:t>
      </w:r>
      <w:r w:rsidR="00A01FD3" w:rsidRPr="00C3672B">
        <w:t xml:space="preserve">, </w:t>
      </w:r>
      <w:r w:rsidRPr="00C3672B">
        <w:t>la nuit</w:t>
      </w:r>
      <w:r w:rsidR="00A01FD3" w:rsidRPr="00C3672B">
        <w:t xml:space="preserve">, </w:t>
      </w:r>
      <w:r w:rsidRPr="00C3672B">
        <w:t>dans une bigotelle attachée à son bonnet</w:t>
      </w:r>
      <w:r w:rsidR="00A01FD3" w:rsidRPr="00C3672B">
        <w:t xml:space="preserve">, </w:t>
      </w:r>
      <w:r w:rsidRPr="00C3672B">
        <w:t>elle avait un mauvais pli naturel qui ajoutait à l</w:t>
      </w:r>
      <w:r w:rsidR="00A01FD3" w:rsidRPr="00C3672B">
        <w:t>’</w:t>
      </w:r>
      <w:r w:rsidRPr="00C3672B">
        <w:t>impudence de sa mine</w:t>
      </w:r>
      <w:r w:rsidR="00A01FD3" w:rsidRPr="00C3672B">
        <w:t>.</w:t>
      </w:r>
    </w:p>
    <w:p w14:paraId="2685CC6D" w14:textId="77777777" w:rsidR="00A01FD3" w:rsidRPr="00C3672B" w:rsidRDefault="00A13117" w:rsidP="00A13117">
      <w:pPr>
        <w:pStyle w:val="Taille-1Normal"/>
      </w:pPr>
      <w:r w:rsidRPr="00C3672B">
        <w:t>François trouvait aussi que la réputation de du Perrier était par trop détestable</w:t>
      </w:r>
      <w:r w:rsidR="00A01FD3" w:rsidRPr="00C3672B">
        <w:t xml:space="preserve">, </w:t>
      </w:r>
      <w:r w:rsidRPr="00C3672B">
        <w:t>et il lui reprochait d</w:t>
      </w:r>
      <w:r w:rsidR="00A01FD3" w:rsidRPr="00C3672B">
        <w:t>’</w:t>
      </w:r>
      <w:r w:rsidRPr="00C3672B">
        <w:t>avoir exercé de sales emplois</w:t>
      </w:r>
      <w:r w:rsidR="00A01FD3" w:rsidRPr="00C3672B">
        <w:t xml:space="preserve">. </w:t>
      </w:r>
      <w:r w:rsidRPr="00C3672B">
        <w:t>Que sa femme eût couché avec le Roy</w:t>
      </w:r>
      <w:r w:rsidR="00A01FD3" w:rsidRPr="00C3672B">
        <w:t xml:space="preserve">, </w:t>
      </w:r>
      <w:r w:rsidRPr="00C3672B">
        <w:t>cela ne tirait pas à conséquence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mais il </w:t>
      </w:r>
      <w:r w:rsidRPr="00C3672B">
        <w:rPr>
          <w:rFonts w:cs="Amasis30"/>
        </w:rPr>
        <w:t>é</w:t>
      </w:r>
      <w:r w:rsidRPr="00C3672B">
        <w:t>tait notoire qu</w:t>
      </w:r>
      <w:r w:rsidR="00A01FD3" w:rsidRPr="00C3672B">
        <w:rPr>
          <w:rFonts w:cs="Amasis30"/>
        </w:rPr>
        <w:t>’</w:t>
      </w:r>
      <w:r w:rsidRPr="00C3672B">
        <w:t>il l</w:t>
      </w:r>
      <w:r w:rsidR="00A01FD3" w:rsidRPr="00C3672B">
        <w:rPr>
          <w:rFonts w:cs="Amasis30"/>
        </w:rPr>
        <w:t>’</w:t>
      </w:r>
      <w:r w:rsidRPr="00C3672B">
        <w:t xml:space="preserve">avait </w:t>
      </w:r>
      <w:r w:rsidRPr="00C3672B">
        <w:rPr>
          <w:rFonts w:cs="Amasis30"/>
        </w:rPr>
        <w:t>é</w:t>
      </w:r>
      <w:r w:rsidRPr="00C3672B">
        <w:t>pous</w:t>
      </w:r>
      <w:r w:rsidRPr="00C3672B">
        <w:rPr>
          <w:rFonts w:cs="Amasis30"/>
        </w:rPr>
        <w:t>é</w:t>
      </w:r>
      <w:r w:rsidRPr="00C3672B">
        <w:t xml:space="preserve">e quand elle </w:t>
      </w:r>
      <w:r w:rsidRPr="00C3672B">
        <w:rPr>
          <w:rFonts w:cs="Amasis30"/>
        </w:rPr>
        <w:t>é</w:t>
      </w:r>
      <w:r w:rsidRPr="00C3672B">
        <w:t xml:space="preserve">tait grosse des </w:t>
      </w:r>
      <w:r w:rsidRPr="00C3672B">
        <w:rPr>
          <w:rFonts w:cs="Amasis30"/>
        </w:rPr>
        <w:t>œ</w:t>
      </w:r>
      <w:r w:rsidRPr="00C3672B">
        <w:t xml:space="preserve">uvres de </w:t>
      </w:r>
      <w:r w:rsidR="00A01FD3" w:rsidRPr="00C3672B">
        <w:t>M. de </w:t>
      </w:r>
      <w:r w:rsidRPr="00C3672B">
        <w:t>Guise</w:t>
      </w:r>
      <w:r w:rsidR="00A01FD3" w:rsidRPr="00C3672B">
        <w:t xml:space="preserve">, </w:t>
      </w:r>
      <w:r w:rsidRPr="00C3672B">
        <w:t xml:space="preserve">ce qui </w:t>
      </w:r>
      <w:r w:rsidRPr="00C3672B">
        <w:rPr>
          <w:rFonts w:cs="Amasis30"/>
        </w:rPr>
        <w:t>é</w:t>
      </w:r>
      <w:r w:rsidRPr="00C3672B">
        <w:t>tait tout diff</w:t>
      </w:r>
      <w:r w:rsidRPr="00C3672B">
        <w:rPr>
          <w:rFonts w:cs="Amasis30"/>
        </w:rPr>
        <w:t>é</w:t>
      </w:r>
      <w:r w:rsidRPr="00C3672B">
        <w:t>rent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elle continuait de faire l</w:t>
      </w:r>
      <w:r w:rsidR="00A01FD3" w:rsidRPr="00C3672B">
        <w:rPr>
          <w:rFonts w:cs="Amasis30"/>
        </w:rPr>
        <w:t>’</w:t>
      </w:r>
      <w:r w:rsidRPr="00C3672B">
        <w:t>amour avec le Lorrain</w:t>
      </w:r>
      <w:r w:rsidR="00A01FD3" w:rsidRPr="00C3672B">
        <w:t xml:space="preserve">, </w:t>
      </w:r>
      <w:r w:rsidRPr="00C3672B">
        <w:t>ce qui passait la mesure</w:t>
      </w:r>
      <w:r w:rsidR="00A01FD3" w:rsidRPr="00C3672B">
        <w:t xml:space="preserve">. </w:t>
      </w:r>
      <w:r w:rsidRPr="00C3672B">
        <w:t xml:space="preserve">Cette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</w:t>
      </w:r>
      <w:r w:rsidRPr="00C3672B">
        <w:t>du Perrier avait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été parmi les filles les plus décriées de la Reine mère</w:t>
      </w:r>
      <w:r w:rsidR="00A01FD3" w:rsidRPr="00C3672B">
        <w:t xml:space="preserve">. </w:t>
      </w:r>
      <w:r w:rsidRPr="00C3672B">
        <w:t>Et il se reprocha de fréquenter chez ce pleutre dont la noblesse était vaine</w:t>
      </w:r>
      <w:r w:rsidR="00A01FD3" w:rsidRPr="00C3672B">
        <w:t xml:space="preserve">. </w:t>
      </w:r>
      <w:r w:rsidRPr="00C3672B">
        <w:t>Mais il pensa au gros sac d</w:t>
      </w:r>
      <w:r w:rsidR="00A01FD3" w:rsidRPr="00C3672B">
        <w:t>’</w:t>
      </w:r>
      <w:r w:rsidRPr="00C3672B">
        <w:t>argent qu</w:t>
      </w:r>
      <w:r w:rsidR="00A01FD3" w:rsidRPr="00C3672B">
        <w:t>’</w:t>
      </w:r>
      <w:r w:rsidRPr="00C3672B">
        <w:t>un laquais portait derrière lui</w:t>
      </w:r>
      <w:r w:rsidR="00A01FD3" w:rsidRPr="00C3672B">
        <w:t xml:space="preserve">, </w:t>
      </w:r>
      <w:r w:rsidRPr="00C3672B">
        <w:t>et son cœur se rouvrit à l</w:t>
      </w:r>
      <w:r w:rsidR="00A01FD3" w:rsidRPr="00C3672B">
        <w:t>’</w:t>
      </w:r>
      <w:r w:rsidRPr="00C3672B">
        <w:t>indulgence</w:t>
      </w:r>
      <w:r w:rsidR="00A01FD3" w:rsidRPr="00C3672B">
        <w:t>.</w:t>
      </w:r>
    </w:p>
    <w:p w14:paraId="76002CF0" w14:textId="77777777" w:rsidR="00A01FD3" w:rsidRPr="00C3672B" w:rsidRDefault="00A13117" w:rsidP="00A13117">
      <w:pPr>
        <w:pStyle w:val="Taille-1Normal"/>
      </w:pPr>
      <w:r w:rsidRPr="00C3672B">
        <w:lastRenderedPageBreak/>
        <w:t>Cependant</w:t>
      </w:r>
      <w:r w:rsidR="00A01FD3" w:rsidRPr="00C3672B">
        <w:t xml:space="preserve">, </w:t>
      </w:r>
      <w:r w:rsidRPr="00C3672B">
        <w:t>la fortune de ce du Perrier était scandaleuse</w:t>
      </w:r>
      <w:r w:rsidR="00A01FD3" w:rsidRPr="00C3672B">
        <w:t xml:space="preserve">, </w:t>
      </w:r>
      <w:r w:rsidRPr="00C3672B">
        <w:t>même en ces temps troublés</w:t>
      </w:r>
      <w:r w:rsidR="00A01FD3" w:rsidRPr="00C3672B">
        <w:t xml:space="preserve">, </w:t>
      </w:r>
      <w:r w:rsidRPr="00C3672B">
        <w:t>et François se sentit navré en pensant que ce drôle était tout comme lui chevalier de l</w:t>
      </w:r>
      <w:r w:rsidR="00A01FD3" w:rsidRPr="00C3672B">
        <w:t>’</w:t>
      </w:r>
      <w:r w:rsidRPr="00C3672B">
        <w:t>Ordre de Saint-Michel et qu</w:t>
      </w:r>
      <w:r w:rsidR="00A01FD3" w:rsidRPr="00C3672B">
        <w:t>’</w:t>
      </w:r>
      <w:r w:rsidRPr="00C3672B">
        <w:t>il en portait le cordon</w:t>
      </w:r>
      <w:r w:rsidR="00A01FD3" w:rsidRPr="00C3672B">
        <w:t xml:space="preserve">. </w:t>
      </w:r>
      <w:r w:rsidRPr="00C3672B">
        <w:t>Il avait poussé</w:t>
      </w:r>
      <w:r w:rsidR="00A01FD3" w:rsidRPr="00C3672B">
        <w:t xml:space="preserve">, </w:t>
      </w:r>
      <w:r w:rsidRPr="00C3672B">
        <w:t>un beau soir</w:t>
      </w:r>
      <w:r w:rsidR="00A01FD3" w:rsidRPr="00C3672B">
        <w:t xml:space="preserve">, </w:t>
      </w:r>
      <w:r w:rsidRPr="00C3672B">
        <w:t>dans l</w:t>
      </w:r>
      <w:r w:rsidR="00A01FD3" w:rsidRPr="00C3672B">
        <w:t>’</w:t>
      </w:r>
      <w:r w:rsidRPr="00C3672B">
        <w:t>antichambre royale</w:t>
      </w:r>
      <w:r w:rsidR="00A01FD3" w:rsidRPr="00C3672B">
        <w:t xml:space="preserve">, </w:t>
      </w:r>
      <w:r w:rsidRPr="00C3672B">
        <w:t>comme un champignon vénéneux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quelle que fût sa situation</w:t>
      </w:r>
      <w:r w:rsidR="00A01FD3" w:rsidRPr="00C3672B">
        <w:t xml:space="preserve">, </w:t>
      </w:r>
      <w:r w:rsidRPr="00C3672B">
        <w:t>François se jura de ne pas être sa dupe</w:t>
      </w:r>
      <w:r w:rsidR="00A01FD3" w:rsidRPr="00C3672B">
        <w:t xml:space="preserve">, </w:t>
      </w:r>
      <w:r w:rsidRPr="00C3672B">
        <w:t>car tout le monde savait que du Perrier avait tenu la banque dans les jeux affermés et y avait gagné de grosses sommes</w:t>
      </w:r>
      <w:r w:rsidR="00A01FD3" w:rsidRPr="00C3672B">
        <w:t xml:space="preserve">. </w:t>
      </w:r>
      <w:r w:rsidRPr="00C3672B">
        <w:t>Il avait eu une maltôte</w:t>
      </w:r>
      <w:r w:rsidR="00A01FD3" w:rsidRPr="00C3672B">
        <w:t xml:space="preserve">, </w:t>
      </w:r>
      <w:r w:rsidRPr="00C3672B">
        <w:t>fait ouvertement l</w:t>
      </w:r>
      <w:r w:rsidR="00A01FD3" w:rsidRPr="00C3672B">
        <w:t>’</w:t>
      </w:r>
      <w:r w:rsidRPr="00C3672B">
        <w:t>usure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puis</w:t>
      </w:r>
      <w:r w:rsidR="00A01FD3" w:rsidRPr="00C3672B">
        <w:t xml:space="preserve">, </w:t>
      </w:r>
      <w:r w:rsidRPr="00C3672B">
        <w:t xml:space="preserve">tout </w:t>
      </w:r>
      <w:r w:rsidRPr="00C3672B">
        <w:rPr>
          <w:rFonts w:cs="Amasis30"/>
        </w:rPr>
        <w:t>à</w:t>
      </w:r>
      <w:r w:rsidRPr="00C3672B">
        <w:t xml:space="preserve"> coup</w:t>
      </w:r>
      <w:r w:rsidR="00A01FD3" w:rsidRPr="00C3672B">
        <w:t xml:space="preserve">, </w:t>
      </w:r>
      <w:r w:rsidRPr="00C3672B">
        <w:t>il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dress</w:t>
      </w:r>
      <w:r w:rsidRPr="00C3672B">
        <w:rPr>
          <w:rFonts w:cs="Amasis30"/>
        </w:rPr>
        <w:t>é</w:t>
      </w:r>
      <w:r w:rsidRPr="00C3672B">
        <w:t xml:space="preserve"> commissaire des guerres</w:t>
      </w:r>
      <w:r w:rsidR="00A01FD3" w:rsidRPr="00C3672B">
        <w:t xml:space="preserve">, </w:t>
      </w:r>
      <w:r w:rsidRPr="00C3672B">
        <w:t>et voici qu</w:t>
      </w:r>
      <w:r w:rsidR="00A01FD3" w:rsidRPr="00C3672B">
        <w:t>’</w:t>
      </w:r>
      <w:r w:rsidRPr="00C3672B">
        <w:t>il était colonel et commandait une armée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!</w:t>
      </w:r>
    </w:p>
    <w:p w14:paraId="7FC8EDFE" w14:textId="77777777" w:rsidR="00A01FD3" w:rsidRPr="00C3672B" w:rsidRDefault="00A13117" w:rsidP="00A13117">
      <w:pPr>
        <w:pStyle w:val="Taille-1Normal"/>
      </w:pPr>
      <w:r w:rsidRPr="00C3672B">
        <w:t>Ainsi bercé par ses réflexions</w:t>
      </w:r>
      <w:r w:rsidR="00A01FD3" w:rsidRPr="00C3672B">
        <w:t xml:space="preserve">, </w:t>
      </w:r>
      <w:r w:rsidRPr="00C3672B">
        <w:t>François regagna son logis</w:t>
      </w:r>
      <w:r w:rsidR="00A01FD3" w:rsidRPr="00C3672B">
        <w:t xml:space="preserve">. </w:t>
      </w:r>
      <w:r w:rsidRPr="00C3672B">
        <w:t>Comme il entrait</w:t>
      </w:r>
      <w:r w:rsidR="00A01FD3" w:rsidRPr="00C3672B">
        <w:t xml:space="preserve">, </w:t>
      </w:r>
      <w:r w:rsidRPr="00C3672B">
        <w:t>il aperçut Zilla qui faisait chanter à son corbeau un Psaume de la pénitence</w:t>
      </w:r>
      <w:r w:rsidR="00A01FD3" w:rsidRPr="00C3672B">
        <w:t xml:space="preserve">, </w:t>
      </w:r>
      <w:r w:rsidRPr="00C3672B">
        <w:t>et elle l</w:t>
      </w:r>
      <w:r w:rsidR="00A01FD3" w:rsidRPr="00C3672B">
        <w:t>’</w:t>
      </w:r>
      <w:r w:rsidRPr="00C3672B">
        <w:t>avait affublé d</w:t>
      </w:r>
      <w:r w:rsidR="00A01FD3" w:rsidRPr="00C3672B">
        <w:t>’</w:t>
      </w:r>
      <w:r w:rsidRPr="00C3672B">
        <w:t>une petite fraise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 bonnet de docteur et de lunettes en fil de fer</w:t>
      </w:r>
      <w:r w:rsidR="00A01FD3" w:rsidRPr="00C3672B">
        <w:t xml:space="preserve">, </w:t>
      </w:r>
      <w:r w:rsidRPr="00C3672B">
        <w:t>ce qui le faisait ressembler à l</w:t>
      </w:r>
      <w:r w:rsidR="00A01FD3" w:rsidRPr="00C3672B">
        <w:t>’</w:t>
      </w:r>
      <w:r w:rsidRPr="00C3672B">
        <w:t>illustre pasteur Merlin</w:t>
      </w:r>
      <w:r w:rsidR="00A01FD3" w:rsidRPr="00C3672B">
        <w:t xml:space="preserve">. </w:t>
      </w:r>
      <w:r w:rsidRPr="00C3672B">
        <w:t>Le spectacle lui plut</w:t>
      </w:r>
      <w:r w:rsidR="00A01FD3" w:rsidRPr="00C3672B">
        <w:t xml:space="preserve">, </w:t>
      </w:r>
      <w:r w:rsidRPr="00C3672B">
        <w:t>et il s</w:t>
      </w:r>
      <w:r w:rsidR="00A01FD3" w:rsidRPr="00C3672B">
        <w:t>’</w:t>
      </w:r>
      <w:r w:rsidRPr="00C3672B">
        <w:t>assit pour mieux en jouir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l</w:t>
      </w:r>
      <w:r w:rsidR="00A01FD3" w:rsidRPr="00C3672B">
        <w:rPr>
          <w:rFonts w:cs="Amasis30"/>
        </w:rPr>
        <w:t>’</w:t>
      </w:r>
      <w:r w:rsidRPr="00C3672B">
        <w:t>oiseau</w:t>
      </w:r>
      <w:r w:rsidR="00A01FD3" w:rsidRPr="00C3672B">
        <w:t xml:space="preserve">, </w:t>
      </w:r>
      <w:r w:rsidRPr="00C3672B">
        <w:t>intimid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t>en fut se cacher dans un coin</w:t>
      </w:r>
      <w:r w:rsidR="007576F4" w:rsidRPr="00C3672B">
        <w:t>.</w:t>
      </w:r>
    </w:p>
    <w:p w14:paraId="5A5F1E6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Que tu es beau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é</w:t>
      </w:r>
      <w:r w:rsidR="00A13117" w:rsidRPr="00C3672B">
        <w:t>cria avec une na</w:t>
      </w:r>
      <w:r w:rsidR="00A13117" w:rsidRPr="00C3672B">
        <w:rPr>
          <w:rFonts w:cs="Amasis30"/>
        </w:rPr>
        <w:t>ï</w:t>
      </w:r>
      <w:r w:rsidR="00A13117" w:rsidRPr="00C3672B">
        <w:t>ve admiration la boh</w:t>
      </w:r>
      <w:r w:rsidR="00A13117" w:rsidRPr="00C3672B">
        <w:rPr>
          <w:rFonts w:cs="Amasis30"/>
        </w:rPr>
        <w:t>é</w:t>
      </w:r>
      <w:r w:rsidR="00A13117" w:rsidRPr="00C3672B">
        <w:t>mienne en regardant son seigneur</w:t>
      </w:r>
      <w:r w:rsidRPr="00C3672B">
        <w:t>.</w:t>
      </w:r>
    </w:p>
    <w:p w14:paraId="0E1D9236" w14:textId="77777777" w:rsidR="00A01FD3" w:rsidRPr="00C3672B" w:rsidRDefault="00A13117" w:rsidP="00A13117">
      <w:pPr>
        <w:pStyle w:val="Taille-1Normal"/>
      </w:pPr>
      <w:r w:rsidRPr="00C3672B">
        <w:t>François s</w:t>
      </w:r>
      <w:r w:rsidR="00A01FD3" w:rsidRPr="00C3672B">
        <w:t>’</w:t>
      </w:r>
      <w:r w:rsidRPr="00C3672B">
        <w:t>était vêtu somptueusement pour visiter l</w:t>
      </w:r>
      <w:r w:rsidR="00A01FD3" w:rsidRPr="00C3672B">
        <w:t>’</w:t>
      </w:r>
      <w:r w:rsidRPr="00C3672B">
        <w:t>archevêque</w:t>
      </w:r>
      <w:r w:rsidR="00A01FD3" w:rsidRPr="00C3672B">
        <w:t xml:space="preserve">. </w:t>
      </w:r>
      <w:r w:rsidRPr="00C3672B">
        <w:t>Son pourpoint</w:t>
      </w:r>
      <w:r w:rsidR="00A01FD3" w:rsidRPr="00C3672B">
        <w:t xml:space="preserve">, </w:t>
      </w:r>
      <w:r w:rsidRPr="00C3672B">
        <w:t>plus serré qu</w:t>
      </w:r>
      <w:r w:rsidR="00A01FD3" w:rsidRPr="00C3672B">
        <w:t>’</w:t>
      </w:r>
      <w:r w:rsidRPr="00C3672B">
        <w:t>un corset de femme</w:t>
      </w:r>
      <w:r w:rsidR="00A01FD3" w:rsidRPr="00C3672B">
        <w:t xml:space="preserve">, </w:t>
      </w:r>
      <w:r w:rsidRPr="00C3672B">
        <w:t>était entièrement brodé d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comme ses chausses démesurément élargies</w:t>
      </w:r>
      <w:r w:rsidR="00A01FD3" w:rsidRPr="00C3672B">
        <w:t xml:space="preserve">, </w:t>
      </w:r>
      <w:r w:rsidRPr="00C3672B">
        <w:t>de telle sorte que le velours vert foncé disparaissait sous les fines rayures</w:t>
      </w:r>
      <w:r w:rsidR="00A01FD3" w:rsidRPr="00C3672B">
        <w:t xml:space="preserve">, </w:t>
      </w:r>
      <w:r w:rsidRPr="00C3672B">
        <w:t>les arbachures</w:t>
      </w:r>
      <w:r w:rsidR="00A01FD3" w:rsidRPr="00C3672B">
        <w:t xml:space="preserve">, </w:t>
      </w:r>
      <w:r w:rsidRPr="00C3672B">
        <w:t>les galons</w:t>
      </w:r>
      <w:r w:rsidR="00A01FD3" w:rsidRPr="00C3672B">
        <w:t xml:space="preserve">, </w:t>
      </w:r>
      <w:r w:rsidRPr="00C3672B">
        <w:t>les ganses</w:t>
      </w:r>
      <w:r w:rsidR="00A01FD3" w:rsidRPr="00C3672B">
        <w:t xml:space="preserve">. </w:t>
      </w:r>
      <w:r w:rsidRPr="00C3672B">
        <w:t>Son manteau</w:t>
      </w:r>
      <w:r w:rsidR="00A01FD3" w:rsidRPr="00C3672B">
        <w:t xml:space="preserve">, </w:t>
      </w:r>
      <w:r w:rsidRPr="00C3672B">
        <w:t>doublé de taffetas blanc</w:t>
      </w:r>
      <w:r w:rsidR="00A01FD3" w:rsidRPr="00C3672B">
        <w:t xml:space="preserve">, </w:t>
      </w:r>
      <w:r w:rsidRPr="00C3672B">
        <w:t>découvrait son épaule gauche</w:t>
      </w:r>
      <w:r w:rsidR="00A01FD3" w:rsidRPr="00C3672B">
        <w:t xml:space="preserve">. </w:t>
      </w:r>
      <w:r w:rsidRPr="00C3672B">
        <w:t>Ses bas de chausses</w:t>
      </w:r>
      <w:r w:rsidR="00A01FD3" w:rsidRPr="00C3672B">
        <w:t xml:space="preserve">, </w:t>
      </w:r>
      <w:r w:rsidRPr="00C3672B">
        <w:t>de soie blanche</w:t>
      </w:r>
      <w:r w:rsidR="00A01FD3" w:rsidRPr="00C3672B">
        <w:t xml:space="preserve">, </w:t>
      </w:r>
      <w:r w:rsidRPr="00C3672B">
        <w:t>se laissaient entrevoir à peine</w:t>
      </w:r>
      <w:r w:rsidR="00A01FD3" w:rsidRPr="00C3672B">
        <w:t xml:space="preserve">, </w:t>
      </w:r>
      <w:r w:rsidRPr="00C3672B">
        <w:t>car les hautes bottes grises en peau de daim lui montaient jusqu</w:t>
      </w:r>
      <w:r w:rsidR="00A01FD3" w:rsidRPr="00C3672B">
        <w:t>’</w:t>
      </w:r>
      <w:r w:rsidRPr="00C3672B">
        <w:t>à mi-cuisse</w:t>
      </w:r>
      <w:r w:rsidR="00A01FD3" w:rsidRPr="00C3672B">
        <w:t xml:space="preserve">. </w:t>
      </w:r>
      <w:r w:rsidRPr="00C3672B">
        <w:t>Ses éperons d</w:t>
      </w:r>
      <w:r w:rsidR="00A01FD3" w:rsidRPr="00C3672B">
        <w:t>’</w:t>
      </w:r>
      <w:r w:rsidRPr="00C3672B">
        <w:t>or étaient émaillés comme la garde de son épée et la poignée de sa dague</w:t>
      </w:r>
      <w:r w:rsidR="00A01FD3" w:rsidRPr="00C3672B">
        <w:t xml:space="preserve">. </w:t>
      </w:r>
      <w:r w:rsidRPr="00C3672B">
        <w:t>Et il avait à la main une canne en dent de narval</w:t>
      </w:r>
      <w:r w:rsidR="00A01FD3" w:rsidRPr="00C3672B">
        <w:t xml:space="preserve">, </w:t>
      </w:r>
      <w:r w:rsidRPr="00C3672B">
        <w:t>objet rare et précieux valant plus que son poids d</w:t>
      </w:r>
      <w:r w:rsidR="00A01FD3" w:rsidRPr="00C3672B">
        <w:t>’</w:t>
      </w:r>
      <w:r w:rsidRPr="00C3672B">
        <w:t>or</w:t>
      </w:r>
      <w:r w:rsidR="00A01FD3" w:rsidRPr="00C3672B">
        <w:t>.</w:t>
      </w:r>
    </w:p>
    <w:p w14:paraId="1F7ED7B8" w14:textId="706D96B6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campée devant lui</w:t>
      </w:r>
      <w:r w:rsidR="00A01FD3" w:rsidRPr="00C3672B">
        <w:t xml:space="preserve">, </w:t>
      </w:r>
      <w:r w:rsidRPr="00C3672B">
        <w:t>les mains derrière le dos</w:t>
      </w:r>
      <w:r w:rsidR="00A01FD3" w:rsidRPr="00C3672B">
        <w:t xml:space="preserve">, </w:t>
      </w:r>
      <w:r w:rsidRPr="00C3672B">
        <w:t>Zilla contemplait François avec satisfaction comme une petite poule vénère un grand coq fièrement dressé sur ses ergots</w:t>
      </w:r>
      <w:r w:rsidR="00A01FD3" w:rsidRPr="00C3672B">
        <w:t xml:space="preserve">. </w:t>
      </w:r>
      <w:r w:rsidRPr="00C3672B">
        <w:t>Lui</w:t>
      </w:r>
      <w:r w:rsidR="00A01FD3" w:rsidRPr="00C3672B">
        <w:t xml:space="preserve">, </w:t>
      </w:r>
      <w:r w:rsidRPr="00C3672B">
        <w:t>ayant fait mettre son sac d</w:t>
      </w:r>
      <w:r w:rsidR="00A01FD3" w:rsidRPr="00C3672B">
        <w:t>’</w:t>
      </w:r>
      <w:r w:rsidRPr="00C3672B">
        <w:t>argent sur une table</w:t>
      </w:r>
      <w:r w:rsidR="00A01FD3" w:rsidRPr="00C3672B">
        <w:t xml:space="preserve">, </w:t>
      </w:r>
      <w:r w:rsidRPr="00C3672B">
        <w:t>voulut s</w:t>
      </w:r>
      <w:r w:rsidR="00A01FD3" w:rsidRPr="00C3672B">
        <w:t>’</w:t>
      </w:r>
      <w:r w:rsidRPr="00C3672B">
        <w:t>amuser à compter les écus d</w:t>
      </w:r>
      <w:r w:rsidR="00A01FD3" w:rsidRPr="00C3672B">
        <w:t>’</w:t>
      </w:r>
      <w:r w:rsidRPr="00C3672B">
        <w:t>or</w:t>
      </w:r>
      <w:r w:rsidR="005153B9">
        <w:t>,</w:t>
      </w:r>
      <w:r w:rsidRPr="00C3672B">
        <w:t xml:space="preserve"> </w:t>
      </w:r>
      <w:r w:rsidRPr="00C3672B">
        <w:lastRenderedPageBreak/>
        <w:t>mais il s</w:t>
      </w:r>
      <w:r w:rsidR="00A01FD3" w:rsidRPr="00C3672B">
        <w:t>’</w:t>
      </w:r>
      <w:r w:rsidRPr="00C3672B">
        <w:t>en fatigua bientôt et demeura pensif</w:t>
      </w:r>
      <w:r w:rsidR="00A01FD3" w:rsidRPr="00C3672B">
        <w:t xml:space="preserve">. </w:t>
      </w:r>
      <w:r w:rsidRPr="00C3672B">
        <w:t>Toujours il en revenait à penser à Madeleine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</w:t>
      </w:r>
      <w:r w:rsidR="00A01FD3" w:rsidRPr="00C3672B">
        <w:t xml:space="preserve">, </w:t>
      </w:r>
      <w:r w:rsidRPr="00C3672B">
        <w:t xml:space="preserve">honteux de son </w:t>
      </w:r>
      <w:r w:rsidRPr="00C3672B">
        <w:rPr>
          <w:rFonts w:cs="Amasis30"/>
        </w:rPr>
        <w:t>é</w:t>
      </w:r>
      <w:r w:rsidRPr="00C3672B">
        <w:t>chec</w:t>
      </w:r>
      <w:r w:rsidR="00A01FD3" w:rsidRPr="00C3672B">
        <w:t xml:space="preserve">, </w:t>
      </w:r>
      <w:r w:rsidRPr="00C3672B">
        <w:t>il ne pouvait en prendre son parti</w:t>
      </w:r>
      <w:r w:rsidR="00A01FD3" w:rsidRPr="00C3672B">
        <w:t xml:space="preserve">. </w:t>
      </w:r>
      <w:r w:rsidRPr="00C3672B">
        <w:t>O</w:t>
      </w:r>
      <w:r w:rsidRPr="00C3672B">
        <w:rPr>
          <w:rFonts w:cs="Amasis30"/>
        </w:rPr>
        <w:t>ù</w:t>
      </w:r>
      <w:r w:rsidR="00A141A5">
        <w:rPr>
          <w:rFonts w:cs="Amasis30"/>
        </w:rPr>
        <w:t xml:space="preserve"> </w:t>
      </w:r>
      <w:r w:rsidRPr="00C3672B">
        <w:rPr>
          <w:rFonts w:cs="Amasis30"/>
        </w:rPr>
        <w:t>é</w:t>
      </w:r>
      <w:r w:rsidRPr="00C3672B">
        <w:t>tait-elle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Et comment la retrouver maintenant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ailleurs</w:t>
      </w:r>
      <w:r w:rsidR="00A01FD3" w:rsidRPr="00C3672B">
        <w:t xml:space="preserve">, </w:t>
      </w:r>
      <w:r w:rsidRPr="00C3672B">
        <w:t xml:space="preserve">cette aventure </w:t>
      </w:r>
      <w:r w:rsidRPr="00C3672B">
        <w:rPr>
          <w:rFonts w:cs="Amasis30"/>
        </w:rPr>
        <w:t>é</w:t>
      </w:r>
      <w:r w:rsidRPr="00C3672B">
        <w:t>tait finie</w:t>
      </w:r>
      <w:r w:rsidR="00A01FD3" w:rsidRPr="00C3672B">
        <w:t xml:space="preserve">, </w:t>
      </w:r>
      <w:r w:rsidRPr="00C3672B">
        <w:t>et elle ne pouvait aboutir</w:t>
      </w:r>
      <w:r w:rsidR="00A01FD3" w:rsidRPr="00C3672B">
        <w:t>.</w:t>
      </w:r>
    </w:p>
    <w:p w14:paraId="602666D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Cependant</w:t>
      </w:r>
      <w:r w:rsidRPr="00C3672B">
        <w:t xml:space="preserve">, </w:t>
      </w:r>
      <w:r w:rsidR="00A13117" w:rsidRPr="00C3672B">
        <w:t>il n</w:t>
      </w:r>
      <w:r w:rsidRPr="00C3672B">
        <w:t>’</w:t>
      </w:r>
      <w:r w:rsidR="00A13117" w:rsidRPr="00C3672B">
        <w:t>y a jamais de rupture irrémédiable</w:t>
      </w:r>
      <w:r w:rsidRPr="00C3672B">
        <w:t xml:space="preserve">, </w:t>
      </w:r>
      <w:r w:rsidR="00A13117" w:rsidRPr="00C3672B">
        <w:t>pensait-il</w:t>
      </w:r>
      <w:r w:rsidRPr="00C3672B">
        <w:t xml:space="preserve">, </w:t>
      </w:r>
      <w:r w:rsidR="00A13117" w:rsidRPr="00C3672B">
        <w:t>et le vieux Gardefort pourrait revenir à de meilleurs sentiments</w:t>
      </w:r>
      <w:r w:rsidRPr="00C3672B">
        <w:t xml:space="preserve">. </w:t>
      </w:r>
      <w:r w:rsidR="00A13117" w:rsidRPr="00C3672B">
        <w:t>Par exemple</w:t>
      </w:r>
      <w:r w:rsidRPr="00C3672B">
        <w:t xml:space="preserve">… </w:t>
      </w:r>
      <w:r w:rsidR="00A13117" w:rsidRPr="00C3672B">
        <w:t>si je</w:t>
      </w:r>
      <w:r w:rsidRPr="00C3672B">
        <w:t xml:space="preserve">… </w:t>
      </w:r>
      <w:r w:rsidR="00A13117" w:rsidRPr="00C3672B">
        <w:t>me faisais huguenot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3C450EE4" w14:textId="77777777" w:rsidR="00A01FD3" w:rsidRPr="00C3672B" w:rsidRDefault="00A13117" w:rsidP="00A13117">
      <w:pPr>
        <w:pStyle w:val="Taille-1Normal"/>
      </w:pPr>
      <w:r w:rsidRPr="00C3672B">
        <w:t>Cette pensée l</w:t>
      </w:r>
      <w:r w:rsidR="00A01FD3" w:rsidRPr="00C3672B">
        <w:t>’</w:t>
      </w:r>
      <w:r w:rsidRPr="00C3672B">
        <w:t>obsédait depuis plusieurs jours</w:t>
      </w:r>
      <w:r w:rsidR="00A01FD3" w:rsidRPr="00C3672B">
        <w:t xml:space="preserve">, </w:t>
      </w:r>
      <w:r w:rsidRPr="00C3672B">
        <w:t>et il ne se défendait plus contre elle</w:t>
      </w:r>
      <w:r w:rsidR="00A01FD3" w:rsidRPr="00C3672B">
        <w:t>.</w:t>
      </w:r>
    </w:p>
    <w:p w14:paraId="40591C2B" w14:textId="77777777" w:rsidR="00A01FD3" w:rsidRPr="00C3672B" w:rsidRDefault="00A13117" w:rsidP="00A13117">
      <w:pPr>
        <w:pStyle w:val="Taille-1Normal"/>
      </w:pPr>
      <w:r w:rsidRPr="00C3672B">
        <w:t>Impatienté</w:t>
      </w:r>
      <w:r w:rsidR="00A01FD3" w:rsidRPr="00C3672B">
        <w:t xml:space="preserve">, </w:t>
      </w:r>
      <w:r w:rsidRPr="00C3672B">
        <w:t>il se leva</w:t>
      </w:r>
      <w:r w:rsidR="00A01FD3" w:rsidRPr="00C3672B">
        <w:t xml:space="preserve">, </w:t>
      </w:r>
      <w:r w:rsidRPr="00C3672B">
        <w:t>marchant à grands pas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air soucieux</w:t>
      </w:r>
      <w:r w:rsidR="00A01FD3" w:rsidRPr="00C3672B">
        <w:t xml:space="preserve">, </w:t>
      </w:r>
      <w:r w:rsidRPr="00C3672B">
        <w:t>les sourcils froncés</w:t>
      </w:r>
      <w:r w:rsidR="00A01FD3" w:rsidRPr="00C3672B">
        <w:t xml:space="preserve">, </w:t>
      </w:r>
      <w:r w:rsidRPr="00C3672B">
        <w:t>et Zilla l</w:t>
      </w:r>
      <w:r w:rsidR="00A01FD3" w:rsidRPr="00C3672B">
        <w:t>’</w:t>
      </w:r>
      <w:r w:rsidRPr="00C3672B">
        <w:t>observait</w:t>
      </w:r>
      <w:r w:rsidR="00A01FD3" w:rsidRPr="00C3672B">
        <w:t xml:space="preserve">, </w:t>
      </w:r>
      <w:r w:rsidRPr="00C3672B">
        <w:t>appuyée contre le mur</w:t>
      </w:r>
      <w:r w:rsidR="00A01FD3" w:rsidRPr="00C3672B">
        <w:t>.</w:t>
      </w:r>
    </w:p>
    <w:p w14:paraId="359A613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Au diable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 xml:space="preserve">cria-t-il tout </w:t>
      </w:r>
      <w:r w:rsidR="00A13117" w:rsidRPr="00C3672B">
        <w:rPr>
          <w:rFonts w:cs="Amasis30"/>
        </w:rPr>
        <w:t>à</w:t>
      </w:r>
      <w:r w:rsidR="00A13117" w:rsidRPr="00C3672B">
        <w:t xml:space="preserve"> coup</w:t>
      </w:r>
      <w:r w:rsidRPr="00C3672B">
        <w:t xml:space="preserve">. </w:t>
      </w:r>
      <w:r w:rsidR="00A13117" w:rsidRPr="00C3672B">
        <w:t>Je verrai qui en aura le dernier mot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E9001F2" w14:textId="77777777" w:rsidR="00A01FD3" w:rsidRPr="00C3672B" w:rsidRDefault="00A13117" w:rsidP="00A13117">
      <w:pPr>
        <w:pStyle w:val="Taille-1Normal"/>
      </w:pPr>
      <w:r w:rsidRPr="00C3672B">
        <w:t>Et ignorant que Madeleine fût fiancée à de Morguen</w:t>
      </w:r>
      <w:r w:rsidR="00A01FD3" w:rsidRPr="00C3672B">
        <w:t xml:space="preserve">, </w:t>
      </w:r>
      <w:r w:rsidRPr="00C3672B">
        <w:t>il se décida à se faire huguenot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toujours dévoré de superstition</w:t>
      </w:r>
      <w:r w:rsidR="00A01FD3" w:rsidRPr="00C3672B">
        <w:t xml:space="preserve">, </w:t>
      </w:r>
      <w:r w:rsidRPr="00C3672B">
        <w:t>il voulut consulter le hasard</w:t>
      </w:r>
      <w:r w:rsidR="00A01FD3" w:rsidRPr="00C3672B">
        <w:t xml:space="preserve">. </w:t>
      </w:r>
      <w:r w:rsidRPr="00C3672B">
        <w:t>Prenant une pièce</w:t>
      </w:r>
      <w:r w:rsidR="00A01FD3" w:rsidRPr="00C3672B">
        <w:t xml:space="preserve">, </w:t>
      </w:r>
      <w:r w:rsidRPr="00C3672B">
        <w:t>il la jeta en l</w:t>
      </w:r>
      <w:r w:rsidR="00A01FD3" w:rsidRPr="00C3672B">
        <w:t>’</w:t>
      </w:r>
      <w:r w:rsidRPr="00C3672B">
        <w:t>air</w:t>
      </w:r>
      <w:r w:rsidR="00A01FD3" w:rsidRPr="00C3672B">
        <w:t xml:space="preserve">, </w:t>
      </w:r>
      <w:r w:rsidRPr="00C3672B">
        <w:t>se disant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5A79CFE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Si cette pièce d</w:t>
      </w:r>
      <w:r w:rsidRPr="00C3672B">
        <w:t>’</w:t>
      </w:r>
      <w:r w:rsidR="00A13117" w:rsidRPr="00C3672B">
        <w:t>or tombe du côté pile</w:t>
      </w:r>
      <w:r w:rsidRPr="00C3672B">
        <w:t xml:space="preserve">, </w:t>
      </w:r>
      <w:r w:rsidR="00A13117" w:rsidRPr="00C3672B">
        <w:t>je quitte l</w:t>
      </w:r>
      <w:r w:rsidRPr="00C3672B">
        <w:t>’</w:t>
      </w:r>
      <w:r w:rsidR="00A13117" w:rsidRPr="00C3672B">
        <w:t>armée dès demain et je me fais huguenot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3A3EB4AF" w14:textId="77777777" w:rsidR="00A01FD3" w:rsidRPr="00C3672B" w:rsidRDefault="00A13117" w:rsidP="00A13117">
      <w:pPr>
        <w:pStyle w:val="Taille-1Normal"/>
      </w:pPr>
      <w:r w:rsidRPr="00C3672B">
        <w:t>La pièce ne rejoignit pas le tapis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 corbeau voletant la saisit dans son bec et disparut sous un meuble</w:t>
      </w:r>
      <w:r w:rsidR="00A01FD3" w:rsidRPr="00C3672B">
        <w:t xml:space="preserve">. </w:t>
      </w:r>
      <w:r w:rsidRPr="00C3672B">
        <w:t>Fran</w:t>
      </w:r>
      <w:r w:rsidRPr="00C3672B">
        <w:rPr>
          <w:rFonts w:cs="Amasis30"/>
        </w:rPr>
        <w:t>ç</w:t>
      </w:r>
      <w:r w:rsidRPr="00C3672B">
        <w:t>ois demeura anxieux</w:t>
      </w:r>
      <w:r w:rsidR="00A01FD3" w:rsidRPr="00C3672B">
        <w:t xml:space="preserve">. </w:t>
      </w:r>
      <w:r w:rsidRPr="00C3672B">
        <w:t>Que signifiait ce pr</w:t>
      </w:r>
      <w:r w:rsidRPr="00C3672B">
        <w:rPr>
          <w:rFonts w:cs="Amasis30"/>
        </w:rPr>
        <w:t>é</w:t>
      </w:r>
      <w:r w:rsidRPr="00C3672B">
        <w:t>sage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?</w:t>
      </w:r>
    </w:p>
    <w:p w14:paraId="12A67385" w14:textId="77777777" w:rsidR="00A01FD3" w:rsidRPr="00C3672B" w:rsidRDefault="00A13117" w:rsidP="00A13117">
      <w:pPr>
        <w:pStyle w:val="Taille-1Normal"/>
      </w:pPr>
      <w:r w:rsidRPr="00C3672B">
        <w:t>Mais Zilla se planta devant lui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levant sa petite mine</w:t>
      </w:r>
      <w:r w:rsidR="00A01FD3" w:rsidRPr="00C3672B">
        <w:t xml:space="preserve">, </w:t>
      </w:r>
      <w:r w:rsidRPr="00C3672B">
        <w:t>elle le regarda dans les yeux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6AA75E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Tu es triste</w:t>
      </w:r>
      <w:r w:rsidRPr="00C3672B">
        <w:t xml:space="preserve">, </w:t>
      </w:r>
      <w:r w:rsidR="00A13117" w:rsidRPr="00C3672B">
        <w:t>et pourtant rien ne te manque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Tu es beau</w:t>
      </w:r>
      <w:r w:rsidRPr="00C3672B">
        <w:t xml:space="preserve">, </w:t>
      </w:r>
      <w:r w:rsidR="00A13117" w:rsidRPr="00C3672B">
        <w:t>tu es riche</w:t>
      </w:r>
      <w:r w:rsidRPr="00C3672B">
        <w:t xml:space="preserve">, </w:t>
      </w:r>
      <w:r w:rsidR="00A13117" w:rsidRPr="00C3672B">
        <w:t>et tu as gagn</w:t>
      </w:r>
      <w:r w:rsidR="00A13117" w:rsidRPr="00C3672B">
        <w:rPr>
          <w:rFonts w:cs="Amasis30"/>
        </w:rPr>
        <w:t>é</w:t>
      </w:r>
      <w:r w:rsidR="00A13117" w:rsidRPr="00C3672B">
        <w:t xml:space="preserve"> au jeu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7576F4" w:rsidRPr="00C3672B">
        <w:t>p</w:t>
      </w:r>
      <w:r w:rsidR="00A13117" w:rsidRPr="00C3672B">
        <w:t xml:space="preserve">ourquoi ton </w:t>
      </w:r>
      <w:r w:rsidR="00A13117" w:rsidRPr="00C3672B">
        <w:rPr>
          <w:rFonts w:cs="Amasis30"/>
        </w:rPr>
        <w:t>â</w:t>
      </w:r>
      <w:r w:rsidR="00A13117" w:rsidRPr="00C3672B">
        <w:t>me est-elle triste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247A0ECA" w14:textId="77777777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sans lui répondre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assit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le talon sur un de ses genoux</w:t>
      </w:r>
      <w:r w:rsidR="00A01FD3" w:rsidRPr="00C3672B">
        <w:t xml:space="preserve">, </w:t>
      </w:r>
      <w:r w:rsidRPr="00C3672B">
        <w:t>il se renfrogna</w:t>
      </w:r>
      <w:r w:rsidR="00A01FD3" w:rsidRPr="00C3672B">
        <w:t>.</w:t>
      </w:r>
    </w:p>
    <w:p w14:paraId="79961620" w14:textId="77777777" w:rsidR="00A01FD3" w:rsidRPr="00C3672B" w:rsidRDefault="00A13117" w:rsidP="00A13117">
      <w:pPr>
        <w:pStyle w:val="Taille-1Normal"/>
      </w:pPr>
      <w:r w:rsidRPr="00C3672B">
        <w:t>La Maugrabine s</w:t>
      </w:r>
      <w:r w:rsidR="00A01FD3" w:rsidRPr="00C3672B">
        <w:t>’</w:t>
      </w:r>
      <w:r w:rsidRPr="00C3672B">
        <w:t>écria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DDBB30D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N</w:t>
      </w:r>
      <w:r w:rsidRPr="00C3672B">
        <w:t>’</w:t>
      </w:r>
      <w:r w:rsidR="00A13117" w:rsidRPr="00C3672B">
        <w:t>espère pas me tromper</w:t>
      </w:r>
      <w:r w:rsidRPr="00C3672B">
        <w:t xml:space="preserve">. </w:t>
      </w:r>
      <w:r w:rsidR="00A13117" w:rsidRPr="00C3672B">
        <w:t>Je connais le secret du cœur des hommes</w:t>
      </w:r>
      <w:r w:rsidRPr="00C3672B">
        <w:t xml:space="preserve">. </w:t>
      </w:r>
      <w:r w:rsidR="00A13117" w:rsidRPr="00C3672B">
        <w:t>La nuit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ai lu dans les mouvements de ton cœur comme je lis le jour dans les lignes de ta main</w:t>
      </w:r>
      <w:r w:rsidRPr="00C3672B">
        <w:t xml:space="preserve">. </w:t>
      </w:r>
      <w:r w:rsidR="00A13117" w:rsidRPr="00C3672B">
        <w:t>Tu aimes une femme et tu es triste à en mourir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070C314" w14:textId="77777777" w:rsidR="00A01FD3" w:rsidRPr="00C3672B" w:rsidRDefault="00A13117" w:rsidP="00A13117">
      <w:pPr>
        <w:pStyle w:val="Taille-1Normal"/>
      </w:pPr>
      <w:r w:rsidRPr="00C3672B">
        <w:t>François lui répondit vaguement</w:t>
      </w:r>
      <w:r w:rsidR="00A01FD3" w:rsidRPr="00C3672B">
        <w:t xml:space="preserve">. </w:t>
      </w:r>
      <w:r w:rsidRPr="00C3672B">
        <w:t>Mais Zilla reprit à voix basse</w:t>
      </w:r>
      <w:r w:rsidR="00A01FD3" w:rsidRPr="00C3672B">
        <w:t xml:space="preserve">, </w:t>
      </w:r>
      <w:r w:rsidRPr="00C3672B">
        <w:t>en parlant lentement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0F8A97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Écoute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="00A13117" w:rsidRPr="00C3672B">
        <w:t>je connais le langage des oiseaux</w:t>
      </w:r>
      <w:r w:rsidRPr="00C3672B">
        <w:t xml:space="preserve">, </w:t>
      </w:r>
      <w:r w:rsidR="00A13117" w:rsidRPr="00C3672B">
        <w:t>les paroles du vent quand il semble pleurer dans le feuillage des arbre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je comprends le murmure des sources et j</w:t>
      </w:r>
      <w:r w:rsidRPr="00C3672B">
        <w:rPr>
          <w:rFonts w:cs="Amasis30"/>
        </w:rPr>
        <w:t>’</w:t>
      </w:r>
      <w:r w:rsidR="00A13117" w:rsidRPr="00C3672B">
        <w:t>entends les voix cach</w:t>
      </w:r>
      <w:r w:rsidR="00A13117" w:rsidRPr="00C3672B">
        <w:rPr>
          <w:rFonts w:cs="Amasis30"/>
        </w:rPr>
        <w:t>é</w:t>
      </w:r>
      <w:r w:rsidR="00A13117" w:rsidRPr="00C3672B">
        <w:t>es qui ne peuvent frapper tes oreilles</w:t>
      </w:r>
      <w:r w:rsidRPr="00C3672B">
        <w:t xml:space="preserve">. </w:t>
      </w:r>
      <w:r w:rsidR="00A13117" w:rsidRPr="00C3672B">
        <w:t xml:space="preserve">Je puis aussi </w:t>
      </w:r>
      <w:r w:rsidR="00A13117" w:rsidRPr="00C3672B">
        <w:rPr>
          <w:rFonts w:cs="Amasis30"/>
        </w:rPr>
        <w:t>é</w:t>
      </w:r>
      <w:r w:rsidR="00A13117" w:rsidRPr="00C3672B">
        <w:t>voquer l</w:t>
      </w:r>
      <w:r w:rsidRPr="00C3672B">
        <w:rPr>
          <w:rFonts w:cs="Amasis30"/>
        </w:rPr>
        <w:t>’</w:t>
      </w:r>
      <w:r w:rsidR="00A13117" w:rsidRPr="00C3672B">
        <w:t>ombre des morts</w:t>
      </w:r>
      <w:r w:rsidRPr="00C3672B">
        <w:t xml:space="preserve">, </w:t>
      </w:r>
      <w:r w:rsidR="00A13117" w:rsidRPr="00C3672B">
        <w:t xml:space="preserve">je puis obliger les femmes </w:t>
      </w:r>
      <w:r w:rsidR="00A13117" w:rsidRPr="00C3672B">
        <w:rPr>
          <w:rFonts w:cs="Amasis30"/>
        </w:rPr>
        <w:t>à</w:t>
      </w:r>
      <w:r w:rsidR="00A13117" w:rsidRPr="00C3672B">
        <w:t xml:space="preserve"> venir vers leurs amoureux</w:t>
      </w:r>
      <w:r w:rsidRPr="00C3672B">
        <w:t xml:space="preserve">, </w:t>
      </w:r>
      <w:r w:rsidR="00A13117" w:rsidRPr="00C3672B">
        <w:t>par mes incantations magiques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Dis-moi le nom de celle que tu aimes</w:t>
      </w:r>
      <w:r w:rsidRPr="00C3672B">
        <w:t xml:space="preserve">, </w:t>
      </w:r>
      <w:r w:rsidR="00A13117" w:rsidRPr="00C3672B">
        <w:t>je te la ferai avoir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E88F8FE" w14:textId="77777777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comme gêné</w:t>
      </w:r>
      <w:r w:rsidR="00A01FD3" w:rsidRPr="00C3672B">
        <w:t xml:space="preserve">, </w:t>
      </w:r>
      <w:r w:rsidRPr="00C3672B">
        <w:t>baissa les yeux sous le regard de la fillette</w:t>
      </w:r>
      <w:r w:rsidR="00A01FD3" w:rsidRPr="00C3672B">
        <w:t xml:space="preserve">, </w:t>
      </w:r>
      <w:r w:rsidRPr="00C3672B">
        <w:t>qui le fascinait de son regard de serpent</w:t>
      </w:r>
      <w:r w:rsidR="00A01FD3" w:rsidRPr="00C3672B">
        <w:t xml:space="preserve">. </w:t>
      </w:r>
      <w:r w:rsidRPr="00C3672B">
        <w:t>Il se contenta de répondre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7C4F0C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Tu ne la connais pas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956E21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</w:t>
      </w:r>
      <w:r w:rsidRPr="00C3672B">
        <w:t>’</w:t>
      </w:r>
      <w:r w:rsidR="00A13117" w:rsidRPr="00C3672B">
        <w:t>importe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reprit Zilla</w:t>
      </w:r>
      <w:r w:rsidRPr="00C3672B">
        <w:t xml:space="preserve">. </w:t>
      </w:r>
      <w:r w:rsidR="00A13117" w:rsidRPr="00C3672B">
        <w:t xml:space="preserve">Je peux </w:t>
      </w:r>
      <w:r w:rsidR="00A13117" w:rsidRPr="00C3672B">
        <w:rPr>
          <w:rFonts w:cs="Amasis30"/>
        </w:rPr>
        <w:t>é</w:t>
      </w:r>
      <w:r w:rsidR="00A13117" w:rsidRPr="00C3672B">
        <w:t>tendre de loin comme de pr</w:t>
      </w:r>
      <w:r w:rsidR="00A13117" w:rsidRPr="00C3672B">
        <w:rPr>
          <w:rFonts w:cs="Amasis30"/>
        </w:rPr>
        <w:t>è</w:t>
      </w:r>
      <w:r w:rsidR="00A13117" w:rsidRPr="00C3672B">
        <w:t>s mon pouvoir sur elle</w:t>
      </w:r>
      <w:r w:rsidRPr="00C3672B">
        <w:t xml:space="preserve">. </w:t>
      </w:r>
      <w:r w:rsidR="00A13117" w:rsidRPr="00C3672B">
        <w:t xml:space="preserve">Je ferai une figure de cire </w:t>
      </w:r>
      <w:r w:rsidR="00A13117" w:rsidRPr="00C3672B">
        <w:rPr>
          <w:rFonts w:cs="Amasis30"/>
        </w:rPr>
        <w:t>à</w:t>
      </w:r>
      <w:r w:rsidR="00A13117" w:rsidRPr="00C3672B">
        <w:t xml:space="preserve"> son image</w:t>
      </w:r>
      <w:r w:rsidRPr="00C3672B">
        <w:t xml:space="preserve">, </w:t>
      </w:r>
      <w:r w:rsidR="00A13117" w:rsidRPr="00C3672B">
        <w:t>je lui ouvrirai la poitrine</w:t>
      </w:r>
      <w:r w:rsidRPr="00C3672B">
        <w:t xml:space="preserve">, </w:t>
      </w:r>
      <w:r w:rsidR="00A13117" w:rsidRPr="00C3672B">
        <w:t>lui prendrai son c</w:t>
      </w:r>
      <w:r w:rsidR="00A13117" w:rsidRPr="00C3672B">
        <w:rPr>
          <w:rFonts w:cs="Amasis30"/>
        </w:rPr>
        <w:t>œ</w:t>
      </w:r>
      <w:r w:rsidR="00A13117" w:rsidRPr="00C3672B">
        <w:t>ur et le mettrai dans le tronc d</w:t>
      </w:r>
      <w:r w:rsidRPr="00C3672B">
        <w:rPr>
          <w:rFonts w:cs="Amasis30"/>
        </w:rPr>
        <w:t>’</w:t>
      </w:r>
      <w:r w:rsidR="00A13117" w:rsidRPr="00C3672B">
        <w:t>un arbre</w:t>
      </w:r>
      <w:r w:rsidRPr="00C3672B">
        <w:t xml:space="preserve">. </w:t>
      </w:r>
      <w:r w:rsidR="00A13117" w:rsidRPr="00C3672B">
        <w:t>Et celle que tu aimes sera enchant</w:t>
      </w:r>
      <w:r w:rsidR="00A13117" w:rsidRPr="00C3672B">
        <w:rPr>
          <w:rFonts w:cs="Amasis30"/>
        </w:rPr>
        <w:t>é</w:t>
      </w:r>
      <w:r w:rsidR="00A13117" w:rsidRPr="00C3672B">
        <w:t>e</w:t>
      </w:r>
      <w:r w:rsidRPr="00C3672B">
        <w:t xml:space="preserve">, </w:t>
      </w:r>
      <w:r w:rsidR="00A13117" w:rsidRPr="00C3672B">
        <w:t>son c</w:t>
      </w:r>
      <w:r w:rsidR="00A13117" w:rsidRPr="00C3672B">
        <w:rPr>
          <w:rFonts w:cs="Amasis30"/>
        </w:rPr>
        <w:t>œ</w:t>
      </w:r>
      <w:r w:rsidR="00A13117" w:rsidRPr="00C3672B">
        <w:t xml:space="preserve">ur sera </w:t>
      </w:r>
      <w:r w:rsidR="00A13117" w:rsidRPr="00C3672B">
        <w:rPr>
          <w:rFonts w:cs="Amasis30"/>
        </w:rPr>
        <w:t>à</w:t>
      </w:r>
      <w:r w:rsidR="00A13117" w:rsidRPr="00C3672B">
        <w:t xml:space="preserve"> toi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052C11E7" w14:textId="77777777" w:rsidR="00A01FD3" w:rsidRPr="00C3672B" w:rsidRDefault="00A13117" w:rsidP="00A13117">
      <w:pPr>
        <w:pStyle w:val="Taille-1Normal"/>
      </w:pPr>
      <w:r w:rsidRPr="00C3672B">
        <w:t>François lui donna enfin le nom de Madeleine</w:t>
      </w:r>
      <w:r w:rsidR="00A01FD3" w:rsidRPr="00C3672B">
        <w:t xml:space="preserve">, </w:t>
      </w:r>
      <w:r w:rsidRPr="00C3672B">
        <w:t>finit par raconter son histoire</w:t>
      </w:r>
      <w:r w:rsidR="00A01FD3" w:rsidRPr="00C3672B">
        <w:t xml:space="preserve">, </w:t>
      </w:r>
      <w:r w:rsidRPr="00C3672B">
        <w:t>et Zilla lui affirma que de Morguen l</w:t>
      </w:r>
      <w:r w:rsidR="00A01FD3" w:rsidRPr="00C3672B">
        <w:t>’</w:t>
      </w:r>
      <w:r w:rsidRPr="00C3672B">
        <w:t>avait vaincu grâce à des formules magiques</w:t>
      </w:r>
      <w:r w:rsidR="00A01FD3" w:rsidRPr="00C3672B">
        <w:t>.</w:t>
      </w:r>
    </w:p>
    <w:p w14:paraId="06B78F55" w14:textId="77777777" w:rsidR="00A01FD3" w:rsidRPr="00C3672B" w:rsidRDefault="00A13117" w:rsidP="00A13117">
      <w:pPr>
        <w:pStyle w:val="Taille-1Normal"/>
      </w:pPr>
      <w:r w:rsidRPr="00C3672B">
        <w:t>Elle se tut longtemps</w:t>
      </w:r>
      <w:r w:rsidR="00A01FD3" w:rsidRPr="00C3672B">
        <w:t xml:space="preserve">, </w:t>
      </w:r>
      <w:r w:rsidRPr="00C3672B">
        <w:t>puis brusquement clama d</w:t>
      </w:r>
      <w:r w:rsidR="00A01FD3" w:rsidRPr="00C3672B">
        <w:t>’</w:t>
      </w:r>
      <w:r w:rsidRPr="00C3672B">
        <w:t>une voix perçante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B025D2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Que tu es bête</w:t>
      </w:r>
      <w:r w:rsidRPr="00C3672B">
        <w:t xml:space="preserve">, </w:t>
      </w:r>
      <w:r w:rsidR="00A13117" w:rsidRPr="00C3672B">
        <w:t>mon seigneur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Pourquoi n</w:t>
      </w:r>
      <w:r w:rsidRPr="00C3672B">
        <w:rPr>
          <w:rFonts w:cs="Amasis30"/>
        </w:rPr>
        <w:t>’</w:t>
      </w:r>
      <w:r w:rsidR="00A13117" w:rsidRPr="00C3672B">
        <w:t>ach</w:t>
      </w:r>
      <w:r w:rsidR="00A13117" w:rsidRPr="00C3672B">
        <w:rPr>
          <w:rFonts w:cs="Amasis30"/>
        </w:rPr>
        <w:t>è</w:t>
      </w:r>
      <w:r w:rsidR="00A13117" w:rsidRPr="00C3672B">
        <w:t>tes-tu pas la femme que tu aimes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34BBD677" w14:textId="77777777" w:rsidR="00A01FD3" w:rsidRPr="00C3672B" w:rsidRDefault="00A13117" w:rsidP="00A13117">
      <w:pPr>
        <w:pStyle w:val="Taille-1Normal"/>
      </w:pPr>
      <w:r w:rsidRPr="00C3672B">
        <w:t>Il la considéra</w:t>
      </w:r>
      <w:r w:rsidR="00A01FD3" w:rsidRPr="00C3672B">
        <w:t xml:space="preserve">, </w:t>
      </w:r>
      <w:r w:rsidRPr="00C3672B">
        <w:t>stupéfait</w:t>
      </w:r>
      <w:r w:rsidR="00A01FD3" w:rsidRPr="00C3672B">
        <w:t xml:space="preserve">. </w:t>
      </w:r>
      <w:r w:rsidRPr="00C3672B">
        <w:t>Elle paraissait très tranquille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rPr>
          <w:rFonts w:cs="Amasis30"/>
        </w:rPr>
        <w:t>à</w:t>
      </w:r>
      <w:r w:rsidRPr="00C3672B">
        <w:t xml:space="preserve"> plat ventre sur le tapis</w:t>
      </w:r>
      <w:r w:rsidR="00A01FD3" w:rsidRPr="00C3672B">
        <w:t xml:space="preserve">, </w:t>
      </w:r>
      <w:r w:rsidRPr="00C3672B">
        <w:t>elle jouait avec un citron</w:t>
      </w:r>
      <w:r w:rsidR="00A01FD3" w:rsidRPr="00C3672B">
        <w:t xml:space="preserve">. </w:t>
      </w:r>
      <w:r w:rsidRPr="00C3672B">
        <w:t>Comme un chat</w:t>
      </w:r>
      <w:r w:rsidR="00A01FD3" w:rsidRPr="00C3672B">
        <w:t xml:space="preserve">, </w:t>
      </w:r>
      <w:r w:rsidRPr="00C3672B">
        <w:t>elle se redressa avec souplesse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t>assit sur son s</w:t>
      </w:r>
      <w:r w:rsidRPr="00C3672B">
        <w:rPr>
          <w:rFonts w:cs="Amasis30"/>
        </w:rPr>
        <w:t>é</w:t>
      </w:r>
      <w:r w:rsidRPr="00C3672B">
        <w:t>ant</w:t>
      </w:r>
      <w:r w:rsidR="00A01FD3" w:rsidRPr="00C3672B">
        <w:t xml:space="preserve">, </w:t>
      </w:r>
      <w:r w:rsidRPr="00C3672B">
        <w:t xml:space="preserve">maniant sa ceinture </w:t>
      </w:r>
      <w:r w:rsidRPr="00C3672B">
        <w:lastRenderedPageBreak/>
        <w:t>d</w:t>
      </w:r>
      <w:r w:rsidR="00A01FD3" w:rsidRPr="00C3672B">
        <w:rPr>
          <w:rFonts w:cs="Amasis30"/>
        </w:rPr>
        <w:t>’</w:t>
      </w:r>
      <w:r w:rsidRPr="00C3672B">
        <w:t>orf</w:t>
      </w:r>
      <w:r w:rsidRPr="00C3672B">
        <w:rPr>
          <w:rFonts w:cs="Amasis30"/>
        </w:rPr>
        <w:t>è</w:t>
      </w:r>
      <w:r w:rsidRPr="00C3672B">
        <w:t>vrerie</w:t>
      </w:r>
      <w:r w:rsidR="00A01FD3" w:rsidRPr="00C3672B">
        <w:t xml:space="preserve">, </w:t>
      </w:r>
      <w:r w:rsidRPr="00C3672B">
        <w:t>dont le bout serpentait comme une queue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elle semblait</w:t>
      </w:r>
      <w:r w:rsidR="00A01FD3" w:rsidRPr="00C3672B">
        <w:t xml:space="preserve">, </w:t>
      </w:r>
      <w:r w:rsidRPr="00C3672B">
        <w:t>dans sa fantastique et d</w:t>
      </w:r>
      <w:r w:rsidRPr="00C3672B">
        <w:rPr>
          <w:rFonts w:cs="Amasis30"/>
        </w:rPr>
        <w:t>é</w:t>
      </w:r>
      <w:r w:rsidRPr="00C3672B">
        <w:t>licate beaut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une sorte de lutin familier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la consid</w:t>
      </w:r>
      <w:r w:rsidRPr="00C3672B">
        <w:rPr>
          <w:rFonts w:cs="Amasis30"/>
        </w:rPr>
        <w:t>é</w:t>
      </w:r>
      <w:r w:rsidRPr="00C3672B">
        <w:t>rer</w:t>
      </w:r>
      <w:r w:rsidR="00A01FD3" w:rsidRPr="00C3672B">
        <w:t xml:space="preserve">, </w:t>
      </w:r>
      <w:r w:rsidRPr="00C3672B">
        <w:t>Fran</w:t>
      </w:r>
      <w:r w:rsidRPr="00C3672B">
        <w:rPr>
          <w:rFonts w:cs="Amasis30"/>
        </w:rPr>
        <w:t>ç</w:t>
      </w:r>
      <w:r w:rsidRPr="00C3672B">
        <w:t>ois se sentait troubl</w:t>
      </w:r>
      <w:r w:rsidRPr="00C3672B">
        <w:rPr>
          <w:rFonts w:cs="Amasis30"/>
        </w:rPr>
        <w:t>é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un bond</w:t>
      </w:r>
      <w:r w:rsidR="00A01FD3" w:rsidRPr="00C3672B">
        <w:t xml:space="preserve">, </w:t>
      </w:r>
      <w:r w:rsidRPr="00C3672B">
        <w:t>elle vint se percher sur son genou haut bott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et lui dit en passant ses bras polis comme des fuseaux d</w:t>
      </w:r>
      <w:r w:rsidR="00A01FD3" w:rsidRPr="00C3672B">
        <w:t>’</w:t>
      </w:r>
      <w:r w:rsidRPr="00C3672B">
        <w:t>ivoire autour de son cou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51F696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Pourquoi ne l</w:t>
      </w:r>
      <w:r w:rsidRPr="00C3672B">
        <w:t>’</w:t>
      </w:r>
      <w:r w:rsidR="00A13117" w:rsidRPr="00C3672B">
        <w:t>achètes-tu pas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411B438C" w14:textId="77777777" w:rsidR="00A01FD3" w:rsidRPr="00C3672B" w:rsidRDefault="00A13117" w:rsidP="00A13117">
      <w:pPr>
        <w:pStyle w:val="Taille-1Normal"/>
      </w:pPr>
      <w:r w:rsidRPr="00C3672B">
        <w:t>François lui répondit que Madeleine n</w:t>
      </w:r>
      <w:r w:rsidR="00A01FD3" w:rsidRPr="00C3672B">
        <w:t>’</w:t>
      </w:r>
      <w:r w:rsidRPr="00C3672B">
        <w:t>était pas à vendre</w:t>
      </w:r>
      <w:r w:rsidR="00A01FD3" w:rsidRPr="00C3672B">
        <w:t xml:space="preserve">. </w:t>
      </w:r>
      <w:r w:rsidRPr="00C3672B">
        <w:t>Zilla ne fut pas de cet avis</w:t>
      </w:r>
      <w:r w:rsidR="00A01FD3" w:rsidRPr="00C3672B">
        <w:t xml:space="preserve">, </w:t>
      </w:r>
      <w:r w:rsidRPr="00C3672B">
        <w:t>on pouvait toujours vendre une femme quand elle est captive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il avait sous la main assez d</w:t>
      </w:r>
      <w:r w:rsidR="00A01FD3" w:rsidRPr="00C3672B">
        <w:rPr>
          <w:rFonts w:cs="Amasis30"/>
        </w:rPr>
        <w:t>’</w:t>
      </w:r>
      <w:r w:rsidRPr="00C3672B">
        <w:t>hommes arm</w:t>
      </w:r>
      <w:r w:rsidRPr="00C3672B">
        <w:rPr>
          <w:rFonts w:cs="Amasis30"/>
        </w:rPr>
        <w:t>é</w:t>
      </w:r>
      <w:r w:rsidRPr="00C3672B">
        <w:t>s pour faire prendre la femme qu</w:t>
      </w:r>
      <w:r w:rsidR="00A01FD3" w:rsidRPr="00C3672B">
        <w:rPr>
          <w:rFonts w:cs="Amasis30"/>
        </w:rPr>
        <w:t>’</w:t>
      </w:r>
      <w:r w:rsidRPr="00C3672B">
        <w:t>il d</w:t>
      </w:r>
      <w:r w:rsidRPr="00C3672B">
        <w:rPr>
          <w:rFonts w:cs="Amasis30"/>
        </w:rPr>
        <w:t>é</w:t>
      </w:r>
      <w:r w:rsidRPr="00C3672B">
        <w:t>sirait</w:t>
      </w:r>
      <w:r w:rsidR="00A01FD3" w:rsidRPr="00C3672B">
        <w:t>.</w:t>
      </w:r>
    </w:p>
    <w:p w14:paraId="4DFB355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Les stradiots</w:t>
      </w:r>
      <w:r w:rsidRPr="00C3672B">
        <w:t xml:space="preserve">, </w:t>
      </w:r>
      <w:r w:rsidR="00A13117" w:rsidRPr="00C3672B">
        <w:t>dit-elle</w:t>
      </w:r>
      <w:r w:rsidRPr="00C3672B">
        <w:t xml:space="preserve">, </w:t>
      </w:r>
      <w:r w:rsidR="00A13117" w:rsidRPr="00C3672B">
        <w:t>volent des femmes quand ils sont à la guerre</w:t>
      </w:r>
      <w:r w:rsidRPr="00C3672B">
        <w:t xml:space="preserve">, </w:t>
      </w:r>
      <w:r w:rsidR="00A13117" w:rsidRPr="00C3672B">
        <w:t>et puis ils les vendent</w:t>
      </w:r>
      <w:r w:rsidRPr="00C3672B">
        <w:t xml:space="preserve">. </w:t>
      </w:r>
      <w:r w:rsidR="00A13117" w:rsidRPr="00C3672B">
        <w:t>J</w:t>
      </w:r>
      <w:r w:rsidRPr="00C3672B">
        <w:t>’</w:t>
      </w:r>
      <w:r w:rsidR="00A13117" w:rsidRPr="00C3672B">
        <w:t>en ai vu</w:t>
      </w:r>
      <w:r w:rsidRPr="00C3672B">
        <w:t xml:space="preserve">, </w:t>
      </w:r>
      <w:r w:rsidR="00A13117" w:rsidRPr="00C3672B">
        <w:t>là-bas</w:t>
      </w:r>
      <w:r w:rsidRPr="00C3672B">
        <w:t xml:space="preserve">, </w:t>
      </w:r>
      <w:r w:rsidR="00A13117" w:rsidRPr="00C3672B">
        <w:t>qui en avaient pris</w:t>
      </w:r>
      <w:r w:rsidRPr="00C3672B">
        <w:t xml:space="preserve">, </w:t>
      </w:r>
      <w:r w:rsidR="00A13117" w:rsidRPr="00C3672B">
        <w:t>dans un château qui brûlait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ils les mettaient nues</w:t>
      </w:r>
      <w:r w:rsidRPr="00C3672B">
        <w:t xml:space="preserve">, </w:t>
      </w:r>
      <w:r w:rsidR="00A13117" w:rsidRPr="00C3672B">
        <w:t>et il venait des gens pour les voir et les acheter</w:t>
      </w:r>
      <w:r w:rsidRPr="00C3672B">
        <w:t xml:space="preserve">. </w:t>
      </w:r>
      <w:r w:rsidR="00A13117" w:rsidRPr="00C3672B">
        <w:t>Oui</w:t>
      </w:r>
      <w:r w:rsidRPr="00C3672B">
        <w:t xml:space="preserve">,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en ai vu de grandes</w:t>
      </w:r>
      <w:r w:rsidRPr="00C3672B">
        <w:t xml:space="preserve">, </w:t>
      </w:r>
      <w:r w:rsidR="00A13117" w:rsidRPr="00C3672B">
        <w:t>blanches et blondes que l</w:t>
      </w:r>
      <w:r w:rsidRPr="00C3672B">
        <w:rPr>
          <w:rFonts w:cs="Amasis30"/>
        </w:rPr>
        <w:t>’</w:t>
      </w:r>
      <w:r w:rsidR="00A13117" w:rsidRPr="00C3672B">
        <w:t>on payait tr</w:t>
      </w:r>
      <w:r w:rsidR="00A13117" w:rsidRPr="00C3672B">
        <w:rPr>
          <w:rFonts w:cs="Amasis30"/>
        </w:rPr>
        <w:t>è</w:t>
      </w:r>
      <w:r w:rsidR="00A13117" w:rsidRPr="00C3672B">
        <w:t>s cher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des petites comme moi</w:t>
      </w:r>
      <w:r w:rsidRPr="00C3672B">
        <w:t xml:space="preserve">, </w:t>
      </w:r>
      <w:r w:rsidR="00A13117" w:rsidRPr="00C3672B">
        <w:t>bien s</w:t>
      </w:r>
      <w:r w:rsidR="00A13117" w:rsidRPr="00C3672B">
        <w:rPr>
          <w:rFonts w:cs="Amasis30"/>
        </w:rPr>
        <w:t>û</w:t>
      </w:r>
      <w:r w:rsidR="00A13117" w:rsidRPr="00C3672B">
        <w:t>r</w:t>
      </w:r>
      <w:r w:rsidRPr="00C3672B">
        <w:t xml:space="preserve">, </w:t>
      </w:r>
      <w:r w:rsidR="00A13117" w:rsidRPr="00C3672B">
        <w:t>n</w:t>
      </w:r>
      <w:r w:rsidRPr="00C3672B">
        <w:rPr>
          <w:rFonts w:cs="Amasis30"/>
        </w:rPr>
        <w:t>’</w:t>
      </w:r>
      <w:r w:rsidR="00A13117" w:rsidRPr="00C3672B">
        <w:t>auraient pas valu le m</w:t>
      </w:r>
      <w:r w:rsidR="00A13117" w:rsidRPr="00C3672B">
        <w:rPr>
          <w:rFonts w:cs="Amasis30"/>
        </w:rPr>
        <w:t>ê</w:t>
      </w:r>
      <w:r w:rsidR="00A13117" w:rsidRPr="00C3672B">
        <w:t>me prix</w:t>
      </w:r>
      <w:r w:rsidRPr="00C3672B">
        <w:t xml:space="preserve">, </w:t>
      </w:r>
      <w:r w:rsidR="00A13117" w:rsidRPr="00C3672B">
        <w:t>sans quoi ils m</w:t>
      </w:r>
      <w:r w:rsidRPr="00C3672B">
        <w:rPr>
          <w:rFonts w:cs="Amasis30"/>
        </w:rPr>
        <w:t>’</w:t>
      </w:r>
      <w:r w:rsidR="00A13117" w:rsidRPr="00C3672B">
        <w:t>auraient vendue aussi</w:t>
      </w:r>
      <w:r w:rsidRPr="00C3672B">
        <w:t>.</w:t>
      </w:r>
    </w:p>
    <w:p w14:paraId="393B1304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à tous ces souvenirs</w:t>
      </w:r>
      <w:r w:rsidR="00A01FD3" w:rsidRPr="00C3672B">
        <w:t xml:space="preserve">, </w:t>
      </w:r>
      <w:r w:rsidRPr="00C3672B">
        <w:t>ses yeux brillaient</w:t>
      </w:r>
      <w:r w:rsidR="00A01FD3" w:rsidRPr="00C3672B">
        <w:t xml:space="preserve">. </w:t>
      </w:r>
      <w:r w:rsidRPr="00C3672B">
        <w:t>Le menton dans sa main</w:t>
      </w:r>
      <w:r w:rsidR="00A01FD3" w:rsidRPr="00C3672B">
        <w:t xml:space="preserve">, </w:t>
      </w:r>
      <w:r w:rsidRPr="00C3672B">
        <w:t>elle regardait dans le vague</w:t>
      </w:r>
      <w:r w:rsidR="00A01FD3" w:rsidRPr="00C3672B">
        <w:t xml:space="preserve">, </w:t>
      </w:r>
      <w:r w:rsidRPr="00C3672B">
        <w:t>songeant à son enfance errante</w:t>
      </w:r>
      <w:r w:rsidR="00A01FD3" w:rsidRPr="00C3672B">
        <w:t xml:space="preserve">, </w:t>
      </w:r>
      <w:r w:rsidRPr="00C3672B">
        <w:t>aux violences souffertes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dans sa chair</w:t>
      </w:r>
      <w:r w:rsidR="00A01FD3" w:rsidRPr="00C3672B">
        <w:t xml:space="preserve">, </w:t>
      </w:r>
      <w:r w:rsidRPr="00C3672B">
        <w:t>passaient de petits frissons qui faisaient miroiter sa peau fine comme la corolle d</w:t>
      </w:r>
      <w:r w:rsidR="00A01FD3" w:rsidRPr="00C3672B">
        <w:t>’</w:t>
      </w:r>
      <w:r w:rsidRPr="00C3672B">
        <w:t>un lis</w:t>
      </w:r>
      <w:r w:rsidR="00A01FD3" w:rsidRPr="00C3672B">
        <w:t xml:space="preserve">. </w:t>
      </w:r>
      <w:r w:rsidRPr="00C3672B">
        <w:t>Elle se rappelait sa vie libre avec les bohémiens dans le Frioul et les Marches du Danube</w:t>
      </w:r>
      <w:r w:rsidR="00A01FD3" w:rsidRPr="00C3672B">
        <w:t xml:space="preserve">, </w:t>
      </w:r>
      <w:r w:rsidRPr="00C3672B">
        <w:t>les défilés dans les montagnes noires</w:t>
      </w:r>
      <w:r w:rsidR="00A01FD3" w:rsidRPr="00C3672B">
        <w:t xml:space="preserve">, </w:t>
      </w:r>
      <w:r w:rsidRPr="00C3672B">
        <w:t>les longues routes parcourues de nuit</w:t>
      </w:r>
      <w:r w:rsidR="00A01FD3" w:rsidRPr="00C3672B">
        <w:t xml:space="preserve">, </w:t>
      </w:r>
      <w:r w:rsidRPr="00C3672B">
        <w:t>les haltes dans les forêts</w:t>
      </w:r>
      <w:r w:rsidR="00A01FD3" w:rsidRPr="00C3672B">
        <w:t xml:space="preserve">, </w:t>
      </w:r>
      <w:r w:rsidRPr="00C3672B">
        <w:t>les maraudes et les rapines</w:t>
      </w:r>
      <w:r w:rsidR="00A01FD3" w:rsidRPr="00C3672B">
        <w:t xml:space="preserve">. </w:t>
      </w:r>
      <w:r w:rsidRPr="00C3672B">
        <w:t>Bohêmes</w:t>
      </w:r>
      <w:r w:rsidR="00A01FD3" w:rsidRPr="00C3672B">
        <w:t xml:space="preserve">, </w:t>
      </w:r>
      <w:r w:rsidRPr="00C3672B">
        <w:t>Albanais et Uscoques faisaient la chasse aux enfants</w:t>
      </w:r>
      <w:r w:rsidR="00A01FD3" w:rsidRPr="00C3672B">
        <w:t xml:space="preserve">, </w:t>
      </w:r>
      <w:r w:rsidRPr="00C3672B">
        <w:t>aux femmes</w:t>
      </w:r>
      <w:r w:rsidR="00A01FD3" w:rsidRPr="00C3672B">
        <w:t xml:space="preserve">, </w:t>
      </w:r>
      <w:r w:rsidRPr="00C3672B">
        <w:t>pour les vendre aux Turcs</w:t>
      </w:r>
      <w:r w:rsidR="00A01FD3" w:rsidRPr="00C3672B">
        <w:t xml:space="preserve">. </w:t>
      </w:r>
      <w:r w:rsidRPr="00C3672B">
        <w:t>Ils couraient le soir autour des villages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introduisaient dans les châteaux</w:t>
      </w:r>
      <w:r w:rsidR="00A01FD3" w:rsidRPr="00C3672B">
        <w:t>.</w:t>
      </w:r>
    </w:p>
    <w:p w14:paraId="2A555F50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cynique dans son impudeur de vierge flétrie sans avoir connu l</w:t>
      </w:r>
      <w:r w:rsidR="00A01FD3" w:rsidRPr="00C3672B">
        <w:t>’</w:t>
      </w:r>
      <w:r w:rsidRPr="00C3672B">
        <w:t>amour</w:t>
      </w:r>
      <w:r w:rsidR="00A01FD3" w:rsidRPr="00C3672B">
        <w:t xml:space="preserve">, </w:t>
      </w:r>
      <w:r w:rsidRPr="00C3672B">
        <w:t>elle se couvrait les épaules de ses mains</w:t>
      </w:r>
      <w:r w:rsidR="00A01FD3" w:rsidRPr="00C3672B">
        <w:t xml:space="preserve">, </w:t>
      </w:r>
      <w:r w:rsidRPr="00C3672B">
        <w:t>croisant les bras sur sa gorge</w:t>
      </w:r>
      <w:r w:rsidR="00A01FD3" w:rsidRPr="00C3672B">
        <w:t xml:space="preserve">, </w:t>
      </w:r>
      <w:r w:rsidRPr="00C3672B">
        <w:t>avec de petits cris étouffés</w:t>
      </w:r>
      <w:r w:rsidR="00A01FD3" w:rsidRPr="00C3672B">
        <w:t xml:space="preserve">, </w:t>
      </w:r>
      <w:r w:rsidRPr="00C3672B">
        <w:t>imitant les captives</w:t>
      </w:r>
      <w:r w:rsidR="00A01FD3" w:rsidRPr="00C3672B">
        <w:t xml:space="preserve">. </w:t>
      </w:r>
      <w:r w:rsidRPr="00C3672B">
        <w:t>Et elle racontait à François</w:t>
      </w:r>
      <w:r w:rsidR="00A01FD3" w:rsidRPr="00C3672B">
        <w:t xml:space="preserve">, </w:t>
      </w:r>
      <w:r w:rsidRPr="00C3672B">
        <w:t>qui commençait à s</w:t>
      </w:r>
      <w:r w:rsidR="00A01FD3" w:rsidRPr="00C3672B">
        <w:t>’</w:t>
      </w:r>
      <w:r w:rsidRPr="00C3672B">
        <w:t>intéresser à ses dires</w:t>
      </w:r>
      <w:r w:rsidR="00A01FD3" w:rsidRPr="00C3672B">
        <w:t xml:space="preserve">, </w:t>
      </w:r>
      <w:r w:rsidRPr="00C3672B">
        <w:t>toutes les aventures des marchés de femmes</w:t>
      </w:r>
      <w:r w:rsidR="00A01FD3" w:rsidRPr="00C3672B">
        <w:t xml:space="preserve">. </w:t>
      </w:r>
      <w:r w:rsidRPr="00C3672B">
        <w:t>Elle peignait ces étalages de luxure où</w:t>
      </w:r>
      <w:r w:rsidR="00A01FD3" w:rsidRPr="00C3672B">
        <w:t xml:space="preserve">, </w:t>
      </w:r>
      <w:r w:rsidRPr="00C3672B">
        <w:t>effarées</w:t>
      </w:r>
      <w:r w:rsidR="00A01FD3" w:rsidRPr="00C3672B">
        <w:t xml:space="preserve">, </w:t>
      </w:r>
      <w:r w:rsidRPr="00C3672B">
        <w:t>des femmes et des filles nobles</w:t>
      </w:r>
      <w:r w:rsidR="00A01FD3" w:rsidRPr="00C3672B">
        <w:t xml:space="preserve">, </w:t>
      </w:r>
      <w:r w:rsidRPr="00C3672B">
        <w:t>la rage au cœur</w:t>
      </w:r>
      <w:r w:rsidR="00A01FD3" w:rsidRPr="00C3672B">
        <w:t xml:space="preserve">, </w:t>
      </w:r>
      <w:r w:rsidRPr="00C3672B">
        <w:t>étaient exposées nues</w:t>
      </w:r>
      <w:r w:rsidR="00A01FD3" w:rsidRPr="00C3672B">
        <w:t xml:space="preserve">, </w:t>
      </w:r>
      <w:r w:rsidRPr="00C3672B">
        <w:t>promenées</w:t>
      </w:r>
      <w:r w:rsidR="00A01FD3" w:rsidRPr="00C3672B">
        <w:t xml:space="preserve">, </w:t>
      </w:r>
      <w:r w:rsidRPr="00C3672B">
        <w:t>tournées</w:t>
      </w:r>
      <w:r w:rsidR="00A01FD3" w:rsidRPr="00C3672B">
        <w:t xml:space="preserve">, </w:t>
      </w:r>
      <w:r w:rsidRPr="00C3672B">
        <w:t xml:space="preserve">tandis que </w:t>
      </w:r>
      <w:r w:rsidRPr="00C3672B">
        <w:lastRenderedPageBreak/>
        <w:t>l</w:t>
      </w:r>
      <w:r w:rsidR="00A01FD3" w:rsidRPr="00C3672B">
        <w:t>’</w:t>
      </w:r>
      <w:r w:rsidRPr="00C3672B">
        <w:t>on estimait leur beauté en comparant entre elles les mères et les filles</w:t>
      </w:r>
      <w:r w:rsidR="00A01FD3" w:rsidRPr="00C3672B">
        <w:t xml:space="preserve">, </w:t>
      </w:r>
      <w:r w:rsidRPr="00C3672B">
        <w:t>les servantes et les marquises</w:t>
      </w:r>
      <w:r w:rsidR="00A01FD3" w:rsidRPr="00C3672B">
        <w:t xml:space="preserve">. </w:t>
      </w:r>
      <w:r w:rsidRPr="00C3672B">
        <w:t>Les moins dociles</w:t>
      </w:r>
      <w:r w:rsidR="00A01FD3" w:rsidRPr="00C3672B">
        <w:t xml:space="preserve">, </w:t>
      </w:r>
      <w:r w:rsidRPr="00C3672B">
        <w:t>les mains liées aux reins</w:t>
      </w:r>
      <w:r w:rsidR="00A01FD3" w:rsidRPr="00C3672B">
        <w:t xml:space="preserve">, </w:t>
      </w:r>
      <w:r w:rsidRPr="00C3672B">
        <w:t>avaient aux pieds des entraves de fer</w:t>
      </w:r>
      <w:r w:rsidR="00A01FD3" w:rsidRPr="00C3672B">
        <w:t>.</w:t>
      </w:r>
    </w:p>
    <w:p w14:paraId="28365841" w14:textId="77777777" w:rsidR="00A01FD3" w:rsidRPr="00C3672B" w:rsidRDefault="00A13117" w:rsidP="00A13117">
      <w:pPr>
        <w:pStyle w:val="Taille-1Normal"/>
      </w:pPr>
      <w:r w:rsidRPr="00C3672B">
        <w:t>Et sa jolie figure grimaçait</w:t>
      </w:r>
      <w:r w:rsidR="00A01FD3" w:rsidRPr="00C3672B">
        <w:t xml:space="preserve">, </w:t>
      </w:r>
      <w:r w:rsidRPr="00C3672B">
        <w:t>faisant celle de la femme qui sent ses vêtements arrachés un à un</w:t>
      </w:r>
      <w:r w:rsidR="00A01FD3" w:rsidRPr="00C3672B">
        <w:t xml:space="preserve">, </w:t>
      </w:r>
      <w:r w:rsidRPr="00C3672B">
        <w:t>singeant les faces piteuses des nonnes dont les jupes</w:t>
      </w:r>
      <w:r w:rsidR="00A01FD3" w:rsidRPr="00C3672B">
        <w:t xml:space="preserve">, </w:t>
      </w:r>
      <w:r w:rsidRPr="00C3672B">
        <w:t>les chemises tombaient et qui apparaissaient dans leur nudité de femelles oisives et très grasses</w:t>
      </w:r>
      <w:r w:rsidR="00A01FD3" w:rsidRPr="00C3672B">
        <w:t xml:space="preserve">, </w:t>
      </w:r>
      <w:r w:rsidRPr="00C3672B">
        <w:t>avec la peau blanche et fine où les rires des hommes marquaient</w:t>
      </w:r>
      <w:r w:rsidR="00A01FD3" w:rsidRPr="00C3672B">
        <w:t xml:space="preserve">, </w:t>
      </w:r>
      <w:r w:rsidRPr="00C3672B">
        <w:t>comme des coups de fouet</w:t>
      </w:r>
      <w:r w:rsidR="00A01FD3" w:rsidRPr="00C3672B">
        <w:t xml:space="preserve">, </w:t>
      </w:r>
      <w:r w:rsidRPr="00C3672B">
        <w:t>de larges taches roses</w:t>
      </w:r>
      <w:r w:rsidR="00A01FD3" w:rsidRPr="00C3672B">
        <w:t xml:space="preserve">. </w:t>
      </w:r>
      <w:r w:rsidRPr="00C3672B">
        <w:t>Elle racontait d</w:t>
      </w:r>
      <w:r w:rsidR="00A01FD3" w:rsidRPr="00C3672B">
        <w:t>’</w:t>
      </w:r>
      <w:r w:rsidRPr="00C3672B">
        <w:t>autres choses encore</w:t>
      </w:r>
      <w:r w:rsidR="00A01FD3" w:rsidRPr="00C3672B">
        <w:t xml:space="preserve">, </w:t>
      </w:r>
      <w:r w:rsidRPr="00C3672B">
        <w:t>parlant bas</w:t>
      </w:r>
      <w:r w:rsidR="00A01FD3" w:rsidRPr="00C3672B">
        <w:t xml:space="preserve">, </w:t>
      </w:r>
      <w:r w:rsidRPr="00C3672B">
        <w:t>avec des moues subites</w:t>
      </w:r>
      <w:r w:rsidR="00A01FD3" w:rsidRPr="00C3672B">
        <w:t xml:space="preserve">, </w:t>
      </w:r>
      <w:r w:rsidRPr="00C3672B">
        <w:t>des hochements de tête entendus</w:t>
      </w:r>
      <w:r w:rsidR="00A01FD3" w:rsidRPr="00C3672B">
        <w:t xml:space="preserve">, </w:t>
      </w:r>
      <w:r w:rsidRPr="00C3672B">
        <w:t>et son rire perlé s</w:t>
      </w:r>
      <w:r w:rsidR="00A01FD3" w:rsidRPr="00C3672B">
        <w:t>’</w:t>
      </w:r>
      <w:r w:rsidRPr="00C3672B">
        <w:t>élevait en notes claires à quelque détail très précis</w:t>
      </w:r>
      <w:r w:rsidR="00A01FD3" w:rsidRPr="00C3672B">
        <w:t xml:space="preserve">. </w:t>
      </w:r>
      <w:r w:rsidRPr="00C3672B">
        <w:t>Lui</w:t>
      </w:r>
      <w:r w:rsidR="00A01FD3" w:rsidRPr="00C3672B">
        <w:t xml:space="preserve">, </w:t>
      </w:r>
      <w:r w:rsidRPr="00C3672B">
        <w:t>la balançant sur son genou</w:t>
      </w:r>
      <w:r w:rsidR="00A01FD3" w:rsidRPr="00C3672B">
        <w:t xml:space="preserve">, </w:t>
      </w:r>
      <w:r w:rsidRPr="00C3672B">
        <w:t>riait aussi</w:t>
      </w:r>
      <w:r w:rsidR="00A01FD3" w:rsidRPr="00C3672B">
        <w:t xml:space="preserve">, </w:t>
      </w:r>
      <w:r w:rsidRPr="00C3672B">
        <w:t>les yeux allumés</w:t>
      </w:r>
      <w:r w:rsidR="00A01FD3" w:rsidRPr="00C3672B">
        <w:t>.</w:t>
      </w:r>
    </w:p>
    <w:p w14:paraId="47E4876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Les stradiots de Démétrius sauront bien la trouver</w:t>
      </w:r>
      <w:r w:rsidRPr="00C3672B">
        <w:t xml:space="preserve">, </w:t>
      </w:r>
      <w:r w:rsidR="00A13117" w:rsidRPr="00C3672B">
        <w:t>la femme que tu veux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si tu leur donnes assez d</w:t>
      </w:r>
      <w:r w:rsidRPr="00C3672B">
        <w:rPr>
          <w:rFonts w:cs="Amasis30"/>
        </w:rPr>
        <w:t>’</w:t>
      </w:r>
      <w:r w:rsidR="00A13117" w:rsidRPr="00C3672B">
        <w:t>argent</w:t>
      </w:r>
      <w:r w:rsidRPr="00C3672B">
        <w:t xml:space="preserve">, </w:t>
      </w:r>
      <w:r w:rsidR="00A13117" w:rsidRPr="00C3672B">
        <w:t>ils te l</w:t>
      </w:r>
      <w:r w:rsidRPr="00C3672B">
        <w:rPr>
          <w:rFonts w:cs="Amasis30"/>
        </w:rPr>
        <w:t>’</w:t>
      </w:r>
      <w:r w:rsidR="00A13117" w:rsidRPr="00C3672B">
        <w:t>apporteront</w:t>
      </w:r>
      <w:r w:rsidRPr="00C3672B">
        <w:t xml:space="preserve">. </w:t>
      </w:r>
      <w:r w:rsidR="00A13117" w:rsidRPr="00C3672B">
        <w:t>Seulement</w:t>
      </w:r>
      <w:r w:rsidRPr="00C3672B">
        <w:t xml:space="preserve">, </w:t>
      </w:r>
      <w:r w:rsidR="00A13117" w:rsidRPr="00C3672B">
        <w:t>si elle a de beaux habits et des bijoux</w:t>
      </w:r>
      <w:r w:rsidRPr="00C3672B">
        <w:t xml:space="preserve">, </w:t>
      </w:r>
      <w:r w:rsidR="00A13117" w:rsidRPr="00C3672B">
        <w:t>ils les garderont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52C94A7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toujours parlant</w:t>
      </w:r>
      <w:r w:rsidR="00A01FD3" w:rsidRPr="00C3672B">
        <w:t xml:space="preserve">, </w:t>
      </w:r>
      <w:r w:rsidRPr="00C3672B">
        <w:t>Zilla perchée sur la botte pelait son limon avec un petit couteau d</w:t>
      </w:r>
      <w:r w:rsidR="00A01FD3" w:rsidRPr="00C3672B">
        <w:t>’</w:t>
      </w:r>
      <w:r w:rsidRPr="00C3672B">
        <w:t>argent</w:t>
      </w:r>
      <w:r w:rsidR="00A01FD3" w:rsidRPr="00C3672B">
        <w:t xml:space="preserve">, </w:t>
      </w:r>
      <w:r w:rsidRPr="00C3672B">
        <w:t>en découpait des tranches</w:t>
      </w:r>
      <w:r w:rsidR="00A01FD3" w:rsidRPr="00C3672B">
        <w:t>.</w:t>
      </w:r>
    </w:p>
    <w:p w14:paraId="3A4F90A7" w14:textId="77777777" w:rsidR="00A01FD3" w:rsidRPr="00C3672B" w:rsidRDefault="00A13117" w:rsidP="00A13117">
      <w:pPr>
        <w:pStyle w:val="Taille-1Normal"/>
      </w:pPr>
      <w:r w:rsidRPr="00C3672B">
        <w:t>François pensait à ce qu</w:t>
      </w:r>
      <w:r w:rsidR="00A01FD3" w:rsidRPr="00C3672B">
        <w:t>’</w:t>
      </w:r>
      <w:r w:rsidRPr="00C3672B">
        <w:t>elle venait de dire et cherchait à en dégager le côté pratique</w:t>
      </w:r>
      <w:r w:rsidR="00A01FD3" w:rsidRPr="00C3672B">
        <w:t xml:space="preserve">. </w:t>
      </w:r>
      <w:r w:rsidRPr="00C3672B">
        <w:t>Il entrevit la possibilité</w:t>
      </w:r>
      <w:r w:rsidR="00A01FD3" w:rsidRPr="00C3672B">
        <w:t xml:space="preserve">, </w:t>
      </w:r>
      <w:r w:rsidRPr="00C3672B">
        <w:t>puisque la guerre était ouverte et que le Roy avait proscrit les protestants</w:t>
      </w:r>
      <w:r w:rsidR="00A01FD3" w:rsidRPr="00C3672B">
        <w:t xml:space="preserve">, </w:t>
      </w:r>
      <w:r w:rsidRPr="00C3672B">
        <w:t>de posséder Madeleine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affaire d</w:t>
      </w:r>
      <w:r w:rsidR="00A01FD3" w:rsidRPr="00C3672B">
        <w:t>’</w:t>
      </w:r>
      <w:r w:rsidRPr="00C3672B">
        <w:t>argent</w:t>
      </w:r>
      <w:r w:rsidR="00A01FD3" w:rsidRPr="00C3672B">
        <w:t xml:space="preserve">, </w:t>
      </w:r>
      <w:r w:rsidRPr="00C3672B">
        <w:t>donc chose facile</w:t>
      </w:r>
      <w:r w:rsidR="00A01FD3" w:rsidRPr="00C3672B">
        <w:t xml:space="preserve">. </w:t>
      </w:r>
      <w:r w:rsidRPr="00C3672B">
        <w:t>Zilla avait raison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l</w:t>
      </w:r>
      <w:r w:rsidR="00A01FD3" w:rsidRPr="00C3672B">
        <w:rPr>
          <w:rFonts w:cs="Amasis30"/>
        </w:rPr>
        <w:t>’</w:t>
      </w:r>
      <w:r w:rsidRPr="00C3672B">
        <w:t>aurait peut-</w:t>
      </w:r>
      <w:r w:rsidRPr="00C3672B">
        <w:rPr>
          <w:rFonts w:cs="Amasis30"/>
        </w:rPr>
        <w:t>ê</w:t>
      </w:r>
      <w:r w:rsidRPr="00C3672B">
        <w:t>tre</w:t>
      </w:r>
      <w:r w:rsidR="00A01FD3" w:rsidRPr="00C3672B">
        <w:t xml:space="preserve">, </w:t>
      </w:r>
      <w:r w:rsidRPr="00C3672B">
        <w:t>cette belle huguenote</w:t>
      </w:r>
      <w:r w:rsidR="00A01FD3" w:rsidRPr="00C3672B">
        <w:t xml:space="preserve">, </w:t>
      </w:r>
      <w:r w:rsidRPr="00C3672B">
        <w:t>et cela dans quelques jours</w:t>
      </w:r>
      <w:r w:rsidR="00A01FD3" w:rsidRPr="00C3672B">
        <w:t xml:space="preserve">, </w:t>
      </w:r>
      <w:r w:rsidRPr="00C3672B">
        <w:t>demain ou apr</w:t>
      </w:r>
      <w:r w:rsidRPr="00C3672B">
        <w:rPr>
          <w:rFonts w:cs="Amasis30"/>
        </w:rPr>
        <w:t>è</w:t>
      </w:r>
      <w:r w:rsidRPr="00C3672B">
        <w:t>s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lui</w:t>
      </w:r>
      <w:r w:rsidR="00A01FD3" w:rsidRPr="00C3672B">
        <w:t xml:space="preserve">. </w:t>
      </w:r>
      <w:r w:rsidRPr="00C3672B">
        <w:t xml:space="preserve">Il tressaillit </w:t>
      </w:r>
      <w:r w:rsidRPr="00C3672B">
        <w:rPr>
          <w:rFonts w:cs="Amasis30"/>
        </w:rPr>
        <w:t>à</w:t>
      </w:r>
      <w:r w:rsidRPr="00C3672B">
        <w:t xml:space="preserve"> cette id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 xml:space="preserve">et machinalement il caressa les </w:t>
      </w:r>
      <w:r w:rsidRPr="00C3672B">
        <w:rPr>
          <w:rFonts w:cs="Amasis30"/>
        </w:rPr>
        <w:t>é</w:t>
      </w:r>
      <w:r w:rsidRPr="00C3672B">
        <w:t>paules nues de la Maugrabine</w:t>
      </w:r>
      <w:r w:rsidR="00A01FD3" w:rsidRPr="00C3672B">
        <w:t xml:space="preserve">, </w:t>
      </w:r>
      <w:r w:rsidRPr="00C3672B">
        <w:t>comme si 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Madeleine</w:t>
      </w:r>
      <w:r w:rsidR="00A01FD3" w:rsidRPr="00C3672B">
        <w:t xml:space="preserve">, </w:t>
      </w:r>
      <w:r w:rsidRPr="00C3672B">
        <w:t>et qu</w:t>
      </w:r>
      <w:r w:rsidR="00A01FD3" w:rsidRPr="00C3672B">
        <w:rPr>
          <w:rFonts w:cs="Amasis30"/>
        </w:rPr>
        <w:t>’</w:t>
      </w:r>
      <w:r w:rsidRPr="00C3672B">
        <w:t>il voulût se rendre compte de sa définitive possession</w:t>
      </w:r>
      <w:r w:rsidR="00A01FD3" w:rsidRPr="00C3672B">
        <w:t xml:space="preserve">. </w:t>
      </w:r>
      <w:r w:rsidRPr="00C3672B">
        <w:t>Mais son désir était ailleurs</w:t>
      </w:r>
      <w:r w:rsidR="00A01FD3" w:rsidRPr="00C3672B">
        <w:t xml:space="preserve">, </w:t>
      </w:r>
      <w:r w:rsidRPr="00C3672B">
        <w:t>et il pensait à la volupté sans nom qu</w:t>
      </w:r>
      <w:r w:rsidR="00A01FD3" w:rsidRPr="00C3672B">
        <w:t>’</w:t>
      </w:r>
      <w:r w:rsidRPr="00C3672B">
        <w:t>il aurait à manier la chair tremblante de la belle protestante</w:t>
      </w:r>
      <w:r w:rsidR="00A01FD3" w:rsidRPr="00C3672B">
        <w:t xml:space="preserve">, </w:t>
      </w:r>
      <w:r w:rsidRPr="00C3672B">
        <w:t>à la sentir vivre et pleurer sous lui</w:t>
      </w:r>
      <w:r w:rsidR="00A01FD3" w:rsidRPr="00C3672B">
        <w:t xml:space="preserve">, </w:t>
      </w:r>
      <w:r w:rsidRPr="00C3672B">
        <w:t>quand il la brûlerait de ses baisers</w:t>
      </w:r>
      <w:r w:rsidR="00A01FD3" w:rsidRPr="00C3672B">
        <w:t>.</w:t>
      </w:r>
    </w:p>
    <w:p w14:paraId="196D232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Toujours assise sur son genou</w:t>
      </w:r>
      <w:r w:rsidRPr="00C3672B">
        <w:t xml:space="preserve">, </w:t>
      </w:r>
      <w:r w:rsidR="00A13117" w:rsidRPr="00C3672B">
        <w:t>la petite Maugrabine semblait une incarnation du démon de la luxure</w:t>
      </w:r>
      <w:r w:rsidRPr="00C3672B">
        <w:t xml:space="preserve">. </w:t>
      </w:r>
      <w:r w:rsidR="00A13117" w:rsidRPr="00C3672B">
        <w:t>Et un de ses petits pieds</w:t>
      </w:r>
      <w:r w:rsidRPr="00C3672B">
        <w:t xml:space="preserve">, </w:t>
      </w:r>
      <w:r w:rsidR="00A13117" w:rsidRPr="00C3672B">
        <w:t>reployé comme une griffe</w:t>
      </w:r>
      <w:r w:rsidRPr="00C3672B">
        <w:t xml:space="preserve">, </w:t>
      </w:r>
      <w:r w:rsidR="00A13117" w:rsidRPr="00C3672B">
        <w:t>dépassant le dessous de pagne de soie</w:t>
      </w:r>
      <w:r w:rsidRPr="00C3672B">
        <w:t xml:space="preserve">, </w:t>
      </w:r>
      <w:r w:rsidR="00A13117" w:rsidRPr="00C3672B">
        <w:t xml:space="preserve">crispait ses doigts chargés de bagues sur un des plis de la </w:t>
      </w:r>
      <w:r w:rsidR="00A13117" w:rsidRPr="00C3672B">
        <w:lastRenderedPageBreak/>
        <w:t>botte</w:t>
      </w:r>
      <w:r w:rsidRPr="00C3672B">
        <w:t xml:space="preserve">. </w:t>
      </w:r>
      <w:r w:rsidR="00A13117" w:rsidRPr="00C3672B">
        <w:t>Au reste</w:t>
      </w:r>
      <w:r w:rsidRPr="00C3672B">
        <w:t xml:space="preserve">, </w:t>
      </w:r>
      <w:r w:rsidR="00A13117" w:rsidRPr="00C3672B">
        <w:t>elle était parée comme une bayadère</w:t>
      </w:r>
      <w:r w:rsidRPr="00C3672B">
        <w:t xml:space="preserve">, </w:t>
      </w:r>
      <w:r w:rsidR="00A13117" w:rsidRPr="00C3672B">
        <w:t>comme une châsse</w:t>
      </w:r>
      <w:r w:rsidRPr="00C3672B">
        <w:t xml:space="preserve">. </w:t>
      </w:r>
      <w:r w:rsidR="00A13117" w:rsidRPr="00C3672B">
        <w:t>Elle avait des bagues jusqu</w:t>
      </w:r>
      <w:r w:rsidRPr="00C3672B">
        <w:t>’</w:t>
      </w:r>
      <w:r w:rsidR="00A13117" w:rsidRPr="00C3672B">
        <w:t>aux pointes de ses seins</w:t>
      </w:r>
      <w:r w:rsidRPr="00C3672B">
        <w:t xml:space="preserve">, </w:t>
      </w:r>
      <w:r w:rsidR="00A13117" w:rsidRPr="00C3672B">
        <w:t>des bracelets lui armaient tout le bras</w:t>
      </w:r>
      <w:r w:rsidRPr="00C3672B">
        <w:t xml:space="preserve">. </w:t>
      </w:r>
      <w:r w:rsidR="00A13117" w:rsidRPr="00C3672B">
        <w:t>Sa poitrine était ceinte d</w:t>
      </w:r>
      <w:r w:rsidRPr="00C3672B">
        <w:t>’</w:t>
      </w:r>
      <w:r w:rsidR="00A13117" w:rsidRPr="00C3672B">
        <w:t>une sangle de soie où courait une bande d</w:t>
      </w:r>
      <w:r w:rsidRPr="00C3672B">
        <w:t>’</w:t>
      </w:r>
      <w:r w:rsidR="00A13117" w:rsidRPr="00C3672B">
        <w:t>or ciselée à jour où étaient serties des opales</w:t>
      </w:r>
      <w:r w:rsidRPr="00C3672B">
        <w:t xml:space="preserve">. </w:t>
      </w:r>
      <w:r w:rsidR="00A13117" w:rsidRPr="00C3672B">
        <w:t>Les pagnes de soie aux cassures chatoyantes</w:t>
      </w:r>
      <w:r w:rsidRPr="00C3672B">
        <w:t xml:space="preserve">, </w:t>
      </w:r>
      <w:r w:rsidR="00A13117" w:rsidRPr="00C3672B">
        <w:t>couleur de soleil</w:t>
      </w:r>
      <w:r w:rsidRPr="00C3672B">
        <w:t xml:space="preserve">, </w:t>
      </w:r>
      <w:r w:rsidR="00A13117" w:rsidRPr="00C3672B">
        <w:t>tenaient par une lourde ceinture d</w:t>
      </w:r>
      <w:r w:rsidRPr="00C3672B">
        <w:t>’</w:t>
      </w:r>
      <w:r w:rsidR="00A13117" w:rsidRPr="00C3672B">
        <w:t>orfèvrerie chargée de bêtes émaillées poursuivies par des dragons de lapis à yeux de saphir</w:t>
      </w:r>
      <w:r w:rsidRPr="00C3672B">
        <w:t xml:space="preserve">. </w:t>
      </w:r>
      <w:r w:rsidR="00A13117" w:rsidRPr="00C3672B">
        <w:t>Coulant bas sur les hanches dont la seule largeur l</w:t>
      </w:r>
      <w:r w:rsidRPr="00C3672B">
        <w:t>’</w:t>
      </w:r>
      <w:r w:rsidR="00A13117" w:rsidRPr="00C3672B">
        <w:t>empêchait de glisser</w:t>
      </w:r>
      <w:r w:rsidRPr="00C3672B">
        <w:t xml:space="preserve">, </w:t>
      </w:r>
      <w:r w:rsidR="00A13117" w:rsidRPr="00C3672B">
        <w:t>elle laissait pendre ses bouterolles d</w:t>
      </w:r>
      <w:r w:rsidRPr="00C3672B">
        <w:t>’</w:t>
      </w:r>
      <w:r w:rsidR="00A13117" w:rsidRPr="00C3672B">
        <w:t>or niellé jusqu</w:t>
      </w:r>
      <w:r w:rsidRPr="00C3672B">
        <w:t>’</w:t>
      </w:r>
      <w:r w:rsidR="00A13117" w:rsidRPr="00C3672B">
        <w:t>à terre</w:t>
      </w:r>
      <w:r w:rsidRPr="00C3672B">
        <w:t>.</w:t>
      </w:r>
    </w:p>
    <w:p w14:paraId="0AEB13EC" w14:textId="77777777" w:rsidR="00A01FD3" w:rsidRPr="00C3672B" w:rsidRDefault="00A13117" w:rsidP="00A13117">
      <w:pPr>
        <w:pStyle w:val="Taille-1Normal"/>
      </w:pPr>
      <w:r w:rsidRPr="00C3672B">
        <w:t>François rêvait toujours à Madeleine</w:t>
      </w:r>
      <w:r w:rsidR="00A01FD3" w:rsidRPr="00C3672B">
        <w:t xml:space="preserve">, </w:t>
      </w:r>
      <w:r w:rsidRPr="00C3672B">
        <w:t>et il semblait que ce fût Zilla qui l</w:t>
      </w:r>
      <w:r w:rsidR="00A01FD3" w:rsidRPr="00C3672B">
        <w:t>’</w:t>
      </w:r>
      <w:r w:rsidRPr="00C3672B">
        <w:t>eût amené à désirer sa chair</w:t>
      </w:r>
      <w:r w:rsidR="00A01FD3" w:rsidRPr="00C3672B">
        <w:t xml:space="preserve">. </w:t>
      </w:r>
      <w:r w:rsidRPr="00C3672B">
        <w:t>Comme une source dont l</w:t>
      </w:r>
      <w:r w:rsidR="00A01FD3" w:rsidRPr="00C3672B">
        <w:t>’</w:t>
      </w:r>
      <w:r w:rsidRPr="00C3672B">
        <w:t>eau vive sourd</w:t>
      </w:r>
      <w:r w:rsidR="00A01FD3" w:rsidRPr="00C3672B">
        <w:t xml:space="preserve">, </w:t>
      </w:r>
      <w:r w:rsidRPr="00C3672B">
        <w:t>claire comme le cristal</w:t>
      </w:r>
      <w:r w:rsidR="00A01FD3" w:rsidRPr="00C3672B">
        <w:t xml:space="preserve">, </w:t>
      </w:r>
      <w:r w:rsidRPr="00C3672B">
        <w:t>de la fissure d</w:t>
      </w:r>
      <w:r w:rsidR="00A01FD3" w:rsidRPr="00C3672B">
        <w:t>’</w:t>
      </w:r>
      <w:r w:rsidRPr="00C3672B">
        <w:t>une roche</w:t>
      </w:r>
      <w:r w:rsidR="00A01FD3" w:rsidRPr="00C3672B">
        <w:t xml:space="preserve">, </w:t>
      </w:r>
      <w:r w:rsidRPr="00C3672B">
        <w:t>puis devient trouble en passant par un terrain fangeux</w:t>
      </w:r>
      <w:r w:rsidR="00A01FD3" w:rsidRPr="00C3672B">
        <w:t xml:space="preserve">, </w:t>
      </w:r>
      <w:r w:rsidRPr="00C3672B">
        <w:t>sa passion devenait grossière et bourbeuse</w:t>
      </w:r>
      <w:r w:rsidR="00A01FD3" w:rsidRPr="00C3672B">
        <w:t xml:space="preserve">. </w:t>
      </w:r>
      <w:r w:rsidRPr="00C3672B">
        <w:t>Maintenant il en matérialisait l</w:t>
      </w:r>
      <w:r w:rsidR="00A01FD3" w:rsidRPr="00C3672B">
        <w:t>’</w:t>
      </w:r>
      <w:r w:rsidRPr="00C3672B">
        <w:t>objet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étonnant d</w:t>
      </w:r>
      <w:r w:rsidR="00A01FD3" w:rsidRPr="00C3672B">
        <w:t>’</w:t>
      </w:r>
      <w:r w:rsidRPr="00C3672B">
        <w:t>avoir été si naïf</w:t>
      </w:r>
      <w:r w:rsidR="00A01FD3" w:rsidRPr="00C3672B">
        <w:t xml:space="preserve">, </w:t>
      </w:r>
      <w:r w:rsidRPr="00C3672B">
        <w:t>que d</w:t>
      </w:r>
      <w:r w:rsidR="00A01FD3" w:rsidRPr="00C3672B">
        <w:t>’</w:t>
      </w:r>
      <w:r w:rsidRPr="00C3672B">
        <w:t>aspirer à des choses nébuleuses et frivoles</w:t>
      </w:r>
      <w:r w:rsidR="00A01FD3" w:rsidRPr="00C3672B">
        <w:t xml:space="preserve">. </w:t>
      </w:r>
      <w:r w:rsidRPr="00C3672B">
        <w:t>Madeleine</w:t>
      </w:r>
      <w:r w:rsidR="00A01FD3" w:rsidRPr="00C3672B">
        <w:t xml:space="preserve">, </w:t>
      </w:r>
      <w:r w:rsidRPr="00C3672B">
        <w:t>après tout</w:t>
      </w:r>
      <w:r w:rsidR="00A01FD3" w:rsidRPr="00C3672B">
        <w:t xml:space="preserve">, </w:t>
      </w:r>
      <w:r w:rsidRPr="00C3672B">
        <w:t>était une femme comme les autres</w:t>
      </w:r>
      <w:r w:rsidR="00A01FD3" w:rsidRPr="00C3672B">
        <w:t xml:space="preserve">, </w:t>
      </w:r>
      <w:r w:rsidRPr="00C3672B">
        <w:t>plus belle peut-être</w:t>
      </w:r>
      <w:r w:rsidR="00A01FD3" w:rsidRPr="00C3672B">
        <w:t xml:space="preserve">, </w:t>
      </w:r>
      <w:r w:rsidRPr="00C3672B">
        <w:t>et il se reprochait d</w:t>
      </w:r>
      <w:r w:rsidR="00A01FD3" w:rsidRPr="00C3672B">
        <w:t>’</w:t>
      </w:r>
      <w:r w:rsidRPr="00C3672B">
        <w:t>avoir pu sacrifier à un amour aussi naïf</w:t>
      </w:r>
      <w:r w:rsidR="00A01FD3" w:rsidRPr="00C3672B">
        <w:t xml:space="preserve">, </w:t>
      </w:r>
      <w:r w:rsidRPr="00C3672B">
        <w:t>lui dont l</w:t>
      </w:r>
      <w:r w:rsidR="00A01FD3" w:rsidRPr="00C3672B">
        <w:t>’</w:t>
      </w:r>
      <w:r w:rsidRPr="00C3672B">
        <w:t>éducation n</w:t>
      </w:r>
      <w:r w:rsidR="00A01FD3" w:rsidRPr="00C3672B">
        <w:t>’</w:t>
      </w:r>
      <w:r w:rsidRPr="00C3672B">
        <w:t>était plus à faire</w:t>
      </w:r>
      <w:r w:rsidR="00A01FD3" w:rsidRPr="00C3672B">
        <w:t xml:space="preserve">. </w:t>
      </w:r>
      <w:r w:rsidRPr="00C3672B">
        <w:t>Cependant</w:t>
      </w:r>
      <w:r w:rsidR="00A01FD3" w:rsidRPr="00C3672B">
        <w:t xml:space="preserve">, </w:t>
      </w:r>
      <w:r w:rsidRPr="00C3672B">
        <w:t>il se sentait brûlé par un désir</w:t>
      </w:r>
      <w:r w:rsidR="00A01FD3" w:rsidRPr="00C3672B">
        <w:t xml:space="preserve">, </w:t>
      </w:r>
      <w:r w:rsidRPr="00C3672B">
        <w:t>le plus ardent et le plus doux</w:t>
      </w:r>
      <w:r w:rsidR="00A01FD3" w:rsidRPr="00C3672B">
        <w:t xml:space="preserve">, </w:t>
      </w:r>
      <w:r w:rsidRPr="00C3672B">
        <w:t>peut-être</w:t>
      </w:r>
      <w:r w:rsidR="00A01FD3" w:rsidRPr="00C3672B">
        <w:t xml:space="preserve">, </w:t>
      </w:r>
      <w:r w:rsidRPr="00C3672B">
        <w:t>dont il eût jamais souffert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isolement</w:t>
      </w:r>
      <w:r w:rsidR="00A01FD3" w:rsidRPr="00C3672B">
        <w:t xml:space="preserve">, </w:t>
      </w:r>
      <w:r w:rsidRPr="00C3672B">
        <w:t>le mépris du monde</w:t>
      </w:r>
      <w:r w:rsidR="00A01FD3" w:rsidRPr="00C3672B">
        <w:t xml:space="preserve">, </w:t>
      </w:r>
      <w:r w:rsidRPr="00C3672B">
        <w:t>la maladie l</w:t>
      </w:r>
      <w:r w:rsidR="00A01FD3" w:rsidRPr="00C3672B">
        <w:t>’</w:t>
      </w:r>
      <w:r w:rsidRPr="00C3672B">
        <w:t>avaient mûri</w:t>
      </w:r>
      <w:r w:rsidR="00A01FD3" w:rsidRPr="00C3672B">
        <w:t xml:space="preserve">, </w:t>
      </w:r>
      <w:r w:rsidRPr="00C3672B">
        <w:t>ce lui semblait</w:t>
      </w:r>
      <w:r w:rsidR="00A01FD3" w:rsidRPr="00C3672B">
        <w:t xml:space="preserve">, </w:t>
      </w:r>
      <w:r w:rsidRPr="00C3672B">
        <w:t>et il se trouvait bien supérieur à cet ancien François</w:t>
      </w:r>
      <w:r w:rsidR="00A01FD3" w:rsidRPr="00C3672B">
        <w:t xml:space="preserve">, </w:t>
      </w:r>
      <w:r w:rsidRPr="00C3672B">
        <w:t>amoureux nébuleux à la façon d</w:t>
      </w:r>
      <w:r w:rsidR="00A01FD3" w:rsidRPr="00C3672B">
        <w:t>’</w:t>
      </w:r>
      <w:r w:rsidRPr="00C3672B">
        <w:t>Amadis des Gaules</w:t>
      </w:r>
      <w:r w:rsidR="00A01FD3" w:rsidRPr="00C3672B">
        <w:t>.</w:t>
      </w:r>
    </w:p>
    <w:p w14:paraId="7767FC67" w14:textId="77777777" w:rsidR="00A01FD3" w:rsidRPr="00C3672B" w:rsidRDefault="00A13117" w:rsidP="00A13117">
      <w:pPr>
        <w:pStyle w:val="Taille-1Normal"/>
      </w:pPr>
      <w:r w:rsidRPr="00C3672B">
        <w:t>Et les ardeurs de son sang lui firent entrevoir des délices sans nom avec celle qu</w:t>
      </w:r>
      <w:r w:rsidR="00A01FD3" w:rsidRPr="00C3672B">
        <w:t>’</w:t>
      </w:r>
      <w:r w:rsidRPr="00C3672B">
        <w:t>il considérait déjà comme sa proie</w:t>
      </w:r>
      <w:r w:rsidR="00A01FD3" w:rsidRPr="00C3672B">
        <w:t xml:space="preserve">. </w:t>
      </w:r>
      <w:r w:rsidRPr="00C3672B">
        <w:t>Il aimait maintenant Madeleine comme le loup aime la brebis</w:t>
      </w:r>
      <w:r w:rsidR="00A01FD3" w:rsidRPr="00C3672B">
        <w:t xml:space="preserve">, </w:t>
      </w:r>
      <w:r w:rsidRPr="00C3672B">
        <w:t>il avait soif de sa chair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avec un sourire mauvais</w:t>
      </w:r>
      <w:r w:rsidR="00A01FD3" w:rsidRPr="00C3672B">
        <w:t xml:space="preserve">, </w:t>
      </w:r>
      <w:r w:rsidRPr="00C3672B">
        <w:t>il songea</w:t>
      </w:r>
      <w:r w:rsidR="00A01FD3" w:rsidRPr="00C3672B">
        <w:t xml:space="preserve">, </w:t>
      </w:r>
      <w:r w:rsidRPr="00C3672B">
        <w:t>perdu dans une contemplation intérieure où il entrevit un instant</w:t>
      </w:r>
      <w:r w:rsidR="00A01FD3" w:rsidRPr="00C3672B">
        <w:t xml:space="preserve">, </w:t>
      </w:r>
      <w:r w:rsidRPr="00C3672B">
        <w:t>droite devant lui</w:t>
      </w:r>
      <w:r w:rsidR="00A01FD3" w:rsidRPr="00C3672B">
        <w:t xml:space="preserve">, </w:t>
      </w:r>
      <w:r w:rsidRPr="00C3672B">
        <w:t>dans sa blanche nudité</w:t>
      </w:r>
      <w:r w:rsidR="00A01FD3" w:rsidRPr="00C3672B">
        <w:t xml:space="preserve">, </w:t>
      </w:r>
      <w:r w:rsidRPr="00C3672B">
        <w:t>la vierge blonde aux yeux de violette qu</w:t>
      </w:r>
      <w:r w:rsidR="00A01FD3" w:rsidRPr="00C3672B">
        <w:t>’</w:t>
      </w:r>
      <w:r w:rsidRPr="00C3672B">
        <w:t>il prétendait posséder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machinalement</w:t>
      </w:r>
      <w:r w:rsidR="00A01FD3" w:rsidRPr="00C3672B">
        <w:t xml:space="preserve">, </w:t>
      </w:r>
      <w:r w:rsidRPr="00C3672B">
        <w:t>il se mit à serrer entre ses doigts les bras délicats de Zilla</w:t>
      </w:r>
      <w:r w:rsidR="00A01FD3" w:rsidRPr="00C3672B">
        <w:t xml:space="preserve">, </w:t>
      </w:r>
      <w:r w:rsidRPr="00C3672B">
        <w:t>jusqu</w:t>
      </w:r>
      <w:r w:rsidR="00A01FD3" w:rsidRPr="00C3672B">
        <w:t>’</w:t>
      </w:r>
      <w:r w:rsidRPr="00C3672B">
        <w:t>à la faire crier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comme il lui faisait mal</w:t>
      </w:r>
      <w:r w:rsidR="00A01FD3" w:rsidRPr="00C3672B">
        <w:t xml:space="preserve">, </w:t>
      </w:r>
      <w:r w:rsidRPr="00C3672B">
        <w:t xml:space="preserve">elle se laissa glisser </w:t>
      </w:r>
      <w:r w:rsidRPr="00C3672B">
        <w:rPr>
          <w:rFonts w:cs="Amasis30"/>
        </w:rPr>
        <w:t>à</w:t>
      </w:r>
      <w:r w:rsidRPr="00C3672B">
        <w:t xml:space="preserve"> terre</w:t>
      </w:r>
      <w:r w:rsidR="00A01FD3" w:rsidRPr="00C3672B">
        <w:t xml:space="preserve">. </w:t>
      </w:r>
      <w:r w:rsidRPr="00C3672B">
        <w:t>Alors</w:t>
      </w:r>
      <w:r w:rsidR="00A01FD3" w:rsidRPr="00C3672B">
        <w:t xml:space="preserve">, </w:t>
      </w:r>
      <w:r w:rsidRPr="00C3672B">
        <w:t xml:space="preserve">il lui demanda quels </w:t>
      </w:r>
      <w:r w:rsidRPr="00C3672B">
        <w:rPr>
          <w:rFonts w:cs="Amasis30"/>
        </w:rPr>
        <w:t>é</w:t>
      </w:r>
      <w:r w:rsidRPr="00C3672B">
        <w:t>taient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sa connaissance</w:t>
      </w:r>
      <w:r w:rsidR="00A01FD3" w:rsidRPr="00C3672B">
        <w:t xml:space="preserve">, </w:t>
      </w:r>
      <w:r w:rsidRPr="00C3672B">
        <w:t xml:space="preserve">les moyens </w:t>
      </w:r>
      <w:r w:rsidRPr="00C3672B">
        <w:rPr>
          <w:rFonts w:cs="Amasis30"/>
        </w:rPr>
        <w:t>à</w:t>
      </w:r>
      <w:r w:rsidRPr="00C3672B">
        <w:t xml:space="preserve"> employer pour se mettre dans de bons termes avec les stradiots de D</w:t>
      </w:r>
      <w:r w:rsidRPr="00C3672B">
        <w:rPr>
          <w:rFonts w:cs="Amasis30"/>
        </w:rPr>
        <w:t>é</w:t>
      </w:r>
      <w:r w:rsidRPr="00C3672B">
        <w:t>m</w:t>
      </w:r>
      <w:r w:rsidRPr="00C3672B">
        <w:rPr>
          <w:rFonts w:cs="Amasis30"/>
        </w:rPr>
        <w:t>é</w:t>
      </w:r>
      <w:r w:rsidRPr="00C3672B">
        <w:t>trius Marinovitch</w:t>
      </w:r>
      <w:r w:rsidR="00A01FD3" w:rsidRPr="00C3672B">
        <w:t>.</w:t>
      </w:r>
    </w:p>
    <w:p w14:paraId="6B4AFA0B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Lazare te les dira mieux que moi</w:t>
      </w:r>
      <w:r w:rsidRPr="00C3672B">
        <w:t xml:space="preserve">, </w:t>
      </w:r>
      <w:r w:rsidR="00A13117" w:rsidRPr="00C3672B">
        <w:t>dit-elle</w:t>
      </w:r>
      <w:r w:rsidRPr="00C3672B">
        <w:t xml:space="preserve">, </w:t>
      </w:r>
      <w:r w:rsidR="00A13117" w:rsidRPr="00C3672B">
        <w:t>et elle s</w:t>
      </w:r>
      <w:r w:rsidRPr="00C3672B">
        <w:t>’</w:t>
      </w:r>
      <w:r w:rsidR="00A13117" w:rsidRPr="00C3672B">
        <w:t>en fut le chercher</w:t>
      </w:r>
      <w:r w:rsidRPr="00C3672B">
        <w:t>.</w:t>
      </w:r>
    </w:p>
    <w:p w14:paraId="3667774D" w14:textId="77777777" w:rsidR="00A01FD3" w:rsidRPr="00C3672B" w:rsidRDefault="00A13117" w:rsidP="00A13117">
      <w:pPr>
        <w:pStyle w:val="Taille-1Normal"/>
      </w:pPr>
      <w:r w:rsidRPr="00C3672B">
        <w:t>Le majordome</w:t>
      </w:r>
      <w:r w:rsidR="00A01FD3" w:rsidRPr="00C3672B">
        <w:t xml:space="preserve">, </w:t>
      </w:r>
      <w:r w:rsidRPr="00C3672B">
        <w:t>en deux mots</w:t>
      </w:r>
      <w:r w:rsidR="00A01FD3" w:rsidRPr="00C3672B">
        <w:t xml:space="preserve">, </w:t>
      </w:r>
      <w:r w:rsidRPr="00C3672B">
        <w:t>comprit la chose</w:t>
      </w:r>
      <w:r w:rsidR="00A01FD3" w:rsidRPr="00C3672B">
        <w:t xml:space="preserve">. </w:t>
      </w:r>
      <w:r w:rsidRPr="00C3672B">
        <w:t>Et même il approuva hautement François de rentrer dans les choses raisonnables</w:t>
      </w:r>
      <w:r w:rsidR="00A01FD3" w:rsidRPr="00C3672B">
        <w:t>.</w:t>
      </w:r>
    </w:p>
    <w:p w14:paraId="3A588FD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</w:t>
      </w:r>
      <w:r w:rsidRPr="00C3672B">
        <w:t>’</w:t>
      </w:r>
      <w:r w:rsidR="00A13117" w:rsidRPr="00C3672B">
        <w:t>ai votre homme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et il est admirable</w:t>
      </w:r>
      <w:r w:rsidRPr="00C3672B">
        <w:t xml:space="preserve">, </w:t>
      </w:r>
      <w:r w:rsidR="00A13117" w:rsidRPr="00C3672B">
        <w:t>je vous assure</w:t>
      </w:r>
      <w:r w:rsidRPr="00C3672B">
        <w:t xml:space="preserve">. </w:t>
      </w:r>
      <w:r w:rsidR="00A13117" w:rsidRPr="00C3672B">
        <w:t>Si à nous deux nous ne vous ramenons pas la dame</w:t>
      </w:r>
      <w:r w:rsidRPr="00C3672B">
        <w:t xml:space="preserve">, </w:t>
      </w:r>
      <w:r w:rsidR="00A13117" w:rsidRPr="00C3672B">
        <w:t>je consens à être pendu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2927D19" w14:textId="77777777" w:rsidR="00A01FD3" w:rsidRPr="00C3672B" w:rsidRDefault="00A13117" w:rsidP="00A13117">
      <w:pPr>
        <w:pStyle w:val="Taille-1Normal"/>
      </w:pPr>
      <w:r w:rsidRPr="00C3672B">
        <w:t>Un quart d</w:t>
      </w:r>
      <w:r w:rsidR="00A01FD3" w:rsidRPr="00C3672B">
        <w:t>’</w:t>
      </w:r>
      <w:r w:rsidRPr="00C3672B">
        <w:t>heure plus tard</w:t>
      </w:r>
      <w:r w:rsidR="00A01FD3" w:rsidRPr="00C3672B">
        <w:t xml:space="preserve">, </w:t>
      </w:r>
      <w:r w:rsidRPr="00C3672B">
        <w:t>il revenait avec un stradiot</w:t>
      </w:r>
      <w:r w:rsidR="00A01FD3" w:rsidRPr="00C3672B">
        <w:t>.</w:t>
      </w:r>
    </w:p>
    <w:p w14:paraId="78D6140D" w14:textId="77777777" w:rsidR="007314CA" w:rsidRPr="00C3672B" w:rsidRDefault="00A13117" w:rsidP="00A01FD3">
      <w:pPr>
        <w:pStyle w:val="Titre2"/>
      </w:pPr>
      <w:bookmarkStart w:id="8" w:name="_Toc192940198"/>
      <w:r w:rsidRPr="00A13117">
        <w:lastRenderedPageBreak/>
        <w:t>I</w:t>
      </w:r>
      <w:r w:rsidR="007314CA" w:rsidRPr="00C3672B">
        <w:t>I</w:t>
      </w:r>
      <w:bookmarkEnd w:id="8"/>
    </w:p>
    <w:p w14:paraId="47CC2D2F" w14:textId="77777777" w:rsidR="00A01FD3" w:rsidRPr="00C3672B" w:rsidRDefault="00A13117" w:rsidP="00A13117">
      <w:pPr>
        <w:pStyle w:val="Taille-1Normal"/>
      </w:pPr>
      <w:r w:rsidRPr="00C3672B">
        <w:t>Au dire de gens ayant l</w:t>
      </w:r>
      <w:r w:rsidR="00A01FD3" w:rsidRPr="00C3672B">
        <w:t>’</w:t>
      </w:r>
      <w:r w:rsidRPr="00C3672B">
        <w:t>expérience des choses</w:t>
      </w:r>
      <w:r w:rsidR="00A01FD3" w:rsidRPr="00C3672B">
        <w:t xml:space="preserve">, </w:t>
      </w:r>
      <w:r w:rsidRPr="00C3672B">
        <w:t>Aspar Basto était un homme de ressources</w:t>
      </w:r>
      <w:r w:rsidR="00A01FD3" w:rsidRPr="00C3672B">
        <w:t xml:space="preserve">, </w:t>
      </w:r>
      <w:r w:rsidRPr="00C3672B">
        <w:t>et ses exploits étaient fameux</w:t>
      </w:r>
      <w:r w:rsidR="00A01FD3" w:rsidRPr="00C3672B">
        <w:t xml:space="preserve">. </w:t>
      </w:r>
      <w:r w:rsidRPr="00C3672B">
        <w:t>Ne travaillant que pour la solde</w:t>
      </w:r>
      <w:r w:rsidR="00A01FD3" w:rsidRPr="00C3672B">
        <w:t xml:space="preserve">, </w:t>
      </w:r>
      <w:r w:rsidRPr="00C3672B">
        <w:t>il avait brûlé beaucoup de villes avec les huguenots</w:t>
      </w:r>
      <w:r w:rsidR="00A01FD3" w:rsidRPr="00C3672B">
        <w:t xml:space="preserve">, </w:t>
      </w:r>
      <w:r w:rsidRPr="00C3672B">
        <w:t>fait le dégât dans les rangs des catholiques</w:t>
      </w:r>
      <w:r w:rsidR="00A01FD3" w:rsidRPr="00C3672B">
        <w:t xml:space="preserve">, </w:t>
      </w:r>
      <w:r w:rsidRPr="00C3672B">
        <w:t>bataillé en Flandre</w:t>
      </w:r>
      <w:r w:rsidR="00A01FD3" w:rsidRPr="00C3672B">
        <w:t xml:space="preserve">, </w:t>
      </w:r>
      <w:r w:rsidRPr="00C3672B">
        <w:t>en Normandie et jusqu</w:t>
      </w:r>
      <w:r w:rsidR="00A01FD3" w:rsidRPr="00C3672B">
        <w:t>’</w:t>
      </w:r>
      <w:r w:rsidRPr="00C3672B">
        <w:t>en Autriche</w:t>
      </w:r>
      <w:r w:rsidR="00A01FD3" w:rsidRPr="00C3672B">
        <w:t xml:space="preserve">. </w:t>
      </w:r>
      <w:r w:rsidRPr="00C3672B">
        <w:t>On l</w:t>
      </w:r>
      <w:r w:rsidR="00A01FD3" w:rsidRPr="00C3672B">
        <w:t>’</w:t>
      </w:r>
      <w:r w:rsidRPr="00C3672B">
        <w:t>avait vu piller</w:t>
      </w:r>
      <w:r w:rsidR="00A01FD3" w:rsidRPr="00C3672B">
        <w:t xml:space="preserve">, </w:t>
      </w:r>
      <w:r w:rsidRPr="00C3672B">
        <w:t>avec les coureurs turcs</w:t>
      </w:r>
      <w:r w:rsidR="00A01FD3" w:rsidRPr="00C3672B">
        <w:t xml:space="preserve">, </w:t>
      </w:r>
      <w:r w:rsidRPr="00C3672B">
        <w:t>les châteaux vénitiens sur les bords de la Piave</w:t>
      </w:r>
      <w:r w:rsidR="00A01FD3" w:rsidRPr="00C3672B">
        <w:t xml:space="preserve">, </w:t>
      </w:r>
      <w:r w:rsidRPr="00C3672B">
        <w:t>et il avait tiré l</w:t>
      </w:r>
      <w:r w:rsidR="00A01FD3" w:rsidRPr="00C3672B">
        <w:t>’</w:t>
      </w:r>
      <w:r w:rsidRPr="00C3672B">
        <w:t>aviron sur les galères des Génois</w:t>
      </w:r>
      <w:r w:rsidR="00A01FD3" w:rsidRPr="00C3672B">
        <w:t xml:space="preserve">. </w:t>
      </w:r>
      <w:r w:rsidRPr="00C3672B">
        <w:t>Tour à tour pirate</w:t>
      </w:r>
      <w:r w:rsidR="00A01FD3" w:rsidRPr="00C3672B">
        <w:t xml:space="preserve">, </w:t>
      </w:r>
      <w:r w:rsidRPr="00C3672B">
        <w:t>marchand d</w:t>
      </w:r>
      <w:r w:rsidR="00A01FD3" w:rsidRPr="00C3672B">
        <w:t>’</w:t>
      </w:r>
      <w:r w:rsidRPr="00C3672B">
        <w:t>esclaves</w:t>
      </w:r>
      <w:r w:rsidR="00A01FD3" w:rsidRPr="00C3672B">
        <w:t xml:space="preserve">, </w:t>
      </w:r>
      <w:r w:rsidRPr="00C3672B">
        <w:t>stradiot</w:t>
      </w:r>
      <w:r w:rsidR="00A01FD3" w:rsidRPr="00C3672B">
        <w:t xml:space="preserve">, </w:t>
      </w:r>
      <w:r w:rsidRPr="00C3672B">
        <w:t>argoulet</w:t>
      </w:r>
      <w:r w:rsidR="00A01FD3" w:rsidRPr="00C3672B">
        <w:t xml:space="preserve">, </w:t>
      </w:r>
      <w:r w:rsidRPr="00C3672B">
        <w:t>puis contrebandier</w:t>
      </w:r>
      <w:r w:rsidR="00A01FD3" w:rsidRPr="00C3672B">
        <w:t xml:space="preserve">, </w:t>
      </w:r>
      <w:r w:rsidRPr="00C3672B">
        <w:t>forçat à Alger et à Gênes</w:t>
      </w:r>
      <w:r w:rsidR="00A01FD3" w:rsidRPr="00C3672B">
        <w:t xml:space="preserve">, </w:t>
      </w:r>
      <w:r w:rsidRPr="00C3672B">
        <w:t>il avait parcouru la Méditerranée comme les anciens Phéniciens</w:t>
      </w:r>
      <w:r w:rsidR="00A01FD3" w:rsidRPr="00C3672B">
        <w:t xml:space="preserve">, </w:t>
      </w:r>
      <w:r w:rsidRPr="00C3672B">
        <w:t>ramé sur toutes ses vagues</w:t>
      </w:r>
      <w:r w:rsidR="00A01FD3" w:rsidRPr="00C3672B">
        <w:t xml:space="preserve">, </w:t>
      </w:r>
      <w:r w:rsidRPr="00C3672B">
        <w:t>erré sur tous ses rivages</w:t>
      </w:r>
      <w:r w:rsidR="00A01FD3" w:rsidRPr="00C3672B">
        <w:t>.</w:t>
      </w:r>
    </w:p>
    <w:p w14:paraId="7EEE44A7" w14:textId="77777777" w:rsidR="00A01FD3" w:rsidRPr="00C3672B" w:rsidRDefault="00A13117" w:rsidP="00A13117">
      <w:pPr>
        <w:pStyle w:val="Taille-1Normal"/>
      </w:pPr>
      <w:r w:rsidRPr="00C3672B">
        <w:t>Peut-être avait-il connu les honneurs</w:t>
      </w:r>
      <w:r w:rsidR="00A01FD3" w:rsidRPr="00C3672B">
        <w:t xml:space="preserve">, </w:t>
      </w:r>
      <w:r w:rsidRPr="00C3672B">
        <w:t>et il passait pour avoir été bas officier parmi les Esclavons des Doges qui montent la garde avec des fauchards où est gravé le lion de Saint-Marc</w:t>
      </w:r>
      <w:r w:rsidR="00A01FD3" w:rsidRPr="00C3672B">
        <w:t xml:space="preserve">. </w:t>
      </w:r>
      <w:r w:rsidRPr="00C3672B">
        <w:t>Mais il avait dû quitter Venise</w:t>
      </w:r>
      <w:r w:rsidR="00A01FD3" w:rsidRPr="00C3672B">
        <w:t xml:space="preserve">, </w:t>
      </w:r>
      <w:r w:rsidRPr="00C3672B">
        <w:t>précipitamment</w:t>
      </w:r>
      <w:r w:rsidR="00A01FD3" w:rsidRPr="00C3672B">
        <w:t xml:space="preserve">, </w:t>
      </w:r>
      <w:r w:rsidRPr="00C3672B">
        <w:t>accusé d</w:t>
      </w:r>
      <w:r w:rsidR="00A01FD3" w:rsidRPr="00C3672B">
        <w:t>’</w:t>
      </w:r>
      <w:r w:rsidRPr="00C3672B">
        <w:t>avoir enlevé une patricienne pour la vendre au patron d</w:t>
      </w:r>
      <w:r w:rsidR="00A01FD3" w:rsidRPr="00C3672B">
        <w:t>’</w:t>
      </w:r>
      <w:r w:rsidRPr="00C3672B">
        <w:t>une fuste de Tunis</w:t>
      </w:r>
      <w:r w:rsidR="00A01FD3" w:rsidRPr="00C3672B">
        <w:t xml:space="preserve">. </w:t>
      </w:r>
      <w:r w:rsidRPr="00C3672B">
        <w:t>Pris dans la mer de Sicile par les corsaires barbaresques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était échappé de Kairouan</w:t>
      </w:r>
      <w:r w:rsidR="00A01FD3" w:rsidRPr="00C3672B">
        <w:t xml:space="preserve">, </w:t>
      </w:r>
      <w:r w:rsidRPr="00C3672B">
        <w:t>avait passé en Espagne</w:t>
      </w:r>
      <w:r w:rsidR="00A01FD3" w:rsidRPr="00C3672B">
        <w:t xml:space="preserve">, </w:t>
      </w:r>
      <w:r w:rsidRPr="00C3672B">
        <w:t>puis était allé en Grèce où Démétrius Marinovitch l</w:t>
      </w:r>
      <w:r w:rsidR="00A01FD3" w:rsidRPr="00C3672B">
        <w:t>’</w:t>
      </w:r>
      <w:r w:rsidRPr="00C3672B">
        <w:t>avait embauché parmi ses stradiots</w:t>
      </w:r>
      <w:r w:rsidR="00A01FD3" w:rsidRPr="00C3672B">
        <w:t>.</w:t>
      </w:r>
    </w:p>
    <w:p w14:paraId="15CCC00B" w14:textId="77777777" w:rsidR="00A01FD3" w:rsidRPr="00C3672B" w:rsidRDefault="00A13117" w:rsidP="00A13117">
      <w:pPr>
        <w:pStyle w:val="Taille-1Normal"/>
      </w:pPr>
      <w:r w:rsidRPr="00C3672B">
        <w:t>Ainsi</w:t>
      </w:r>
      <w:r w:rsidR="00A01FD3" w:rsidRPr="00C3672B">
        <w:t xml:space="preserve">, </w:t>
      </w:r>
      <w:r w:rsidRPr="00C3672B">
        <w:t>à plus de quarante ans</w:t>
      </w:r>
      <w:r w:rsidR="00A01FD3" w:rsidRPr="00C3672B">
        <w:t xml:space="preserve">, </w:t>
      </w:r>
      <w:r w:rsidRPr="00C3672B">
        <w:t>il avait dû reprendre les manches de mailles et la sagaie</w:t>
      </w:r>
      <w:r w:rsidR="00A01FD3" w:rsidRPr="00C3672B">
        <w:t xml:space="preserve">, </w:t>
      </w:r>
      <w:r w:rsidRPr="00C3672B">
        <w:t>pour guerroyer encore</w:t>
      </w:r>
      <w:r w:rsidR="00A01FD3" w:rsidRPr="00C3672B">
        <w:t xml:space="preserve">, </w:t>
      </w:r>
      <w:r w:rsidRPr="00C3672B">
        <w:t>après avoir formé et perdu</w:t>
      </w:r>
      <w:r w:rsidR="00A01FD3" w:rsidRPr="00C3672B">
        <w:t xml:space="preserve">, </w:t>
      </w:r>
      <w:r w:rsidRPr="00C3672B">
        <w:t>dix fois peut-être</w:t>
      </w:r>
      <w:r w:rsidR="00A01FD3" w:rsidRPr="00C3672B">
        <w:t xml:space="preserve">, </w:t>
      </w:r>
      <w:r w:rsidRPr="00C3672B">
        <w:t>un pécule qu</w:t>
      </w:r>
      <w:r w:rsidR="00A01FD3" w:rsidRPr="00C3672B">
        <w:t>’</w:t>
      </w:r>
      <w:r w:rsidRPr="00C3672B">
        <w:t>il voulait emporter dans sa patrie</w:t>
      </w:r>
      <w:r w:rsidR="00A01FD3" w:rsidRPr="00C3672B">
        <w:t xml:space="preserve">, </w:t>
      </w:r>
      <w:r w:rsidRPr="00C3672B">
        <w:t>une terre perdue parmi les cimes bleues du Caucase</w:t>
      </w:r>
      <w:r w:rsidR="00A01FD3" w:rsidRPr="00C3672B">
        <w:t>.</w:t>
      </w:r>
    </w:p>
    <w:p w14:paraId="6AF025C2" w14:textId="77777777" w:rsidR="00A01FD3" w:rsidRPr="00C3672B" w:rsidRDefault="00A13117" w:rsidP="00A13117">
      <w:pPr>
        <w:pStyle w:val="Taille-1Normal"/>
      </w:pPr>
      <w:r w:rsidRPr="00C3672B">
        <w:t>Il était alerte et de taille plutôt élevée</w:t>
      </w:r>
      <w:r w:rsidR="00A01FD3" w:rsidRPr="00C3672B">
        <w:t xml:space="preserve">, </w:t>
      </w:r>
      <w:r w:rsidRPr="00C3672B">
        <w:t>sec comme un lévrier</w:t>
      </w:r>
      <w:r w:rsidR="00A01FD3" w:rsidRPr="00C3672B">
        <w:t xml:space="preserve">, </w:t>
      </w:r>
      <w:r w:rsidRPr="00C3672B">
        <w:t>avec une figure fine où luisaient des yeux noirs démesurément élargis</w:t>
      </w:r>
      <w:r w:rsidR="00A01FD3" w:rsidRPr="00C3672B">
        <w:t xml:space="preserve">, </w:t>
      </w:r>
      <w:r w:rsidRPr="00C3672B">
        <w:t>perçants comme ceux d</w:t>
      </w:r>
      <w:r w:rsidR="00A01FD3" w:rsidRPr="00C3672B">
        <w:t>’</w:t>
      </w:r>
      <w:r w:rsidRPr="00C3672B">
        <w:t>un oiseau de haut vol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air hardi et attentif</w:t>
      </w:r>
      <w:r w:rsidR="00A01FD3" w:rsidRPr="00C3672B">
        <w:t xml:space="preserve">, </w:t>
      </w:r>
      <w:r w:rsidRPr="00C3672B">
        <w:t>souple dans sa démarche</w:t>
      </w:r>
      <w:r w:rsidR="00A01FD3" w:rsidRPr="00C3672B">
        <w:t xml:space="preserve">, </w:t>
      </w:r>
      <w:r w:rsidRPr="00C3672B">
        <w:t>toute sa personne avait quelque chose d</w:t>
      </w:r>
      <w:r w:rsidR="00A01FD3" w:rsidRPr="00C3672B">
        <w:t>’</w:t>
      </w:r>
      <w:r w:rsidRPr="00C3672B">
        <w:t>inquiétant et de redoutable qui faisait penser aux bêtes de carnage</w:t>
      </w:r>
      <w:r w:rsidR="00A01FD3" w:rsidRPr="00C3672B">
        <w:t xml:space="preserve">, </w:t>
      </w:r>
      <w:r w:rsidRPr="00C3672B">
        <w:t>buveuses de sang</w:t>
      </w:r>
      <w:r w:rsidR="00A01FD3" w:rsidRPr="00C3672B">
        <w:t xml:space="preserve">, </w:t>
      </w:r>
      <w:r w:rsidRPr="00C3672B">
        <w:t>se tirant du meurtre avec le poil soyeux et la robe nette</w:t>
      </w:r>
      <w:r w:rsidR="00A01FD3" w:rsidRPr="00C3672B">
        <w:t>.</w:t>
      </w:r>
    </w:p>
    <w:p w14:paraId="19E5736C" w14:textId="77777777" w:rsidR="00A01FD3" w:rsidRPr="00C3672B" w:rsidRDefault="00A13117" w:rsidP="00A13117">
      <w:pPr>
        <w:pStyle w:val="Taille-1Normal"/>
      </w:pPr>
      <w:r w:rsidRPr="00C3672B">
        <w:lastRenderedPageBreak/>
        <w:t>Lazare et lui se connaissaient de longue date</w:t>
      </w:r>
      <w:r w:rsidR="00A01FD3" w:rsidRPr="00C3672B">
        <w:t xml:space="preserve">, </w:t>
      </w:r>
      <w:r w:rsidRPr="00C3672B">
        <w:t>car ils avaient ensemble ramé captifs sur une galère capitane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ils s</w:t>
      </w:r>
      <w:r w:rsidR="00A01FD3" w:rsidRPr="00C3672B">
        <w:t>’</w:t>
      </w:r>
      <w:r w:rsidRPr="00C3672B">
        <w:t>étaient échappés</w:t>
      </w:r>
      <w:r w:rsidR="00A01FD3" w:rsidRPr="00C3672B">
        <w:t xml:space="preserve">, </w:t>
      </w:r>
      <w:r w:rsidRPr="00C3672B">
        <w:t>par une nuit noire</w:t>
      </w:r>
      <w:r w:rsidR="00A01FD3" w:rsidRPr="00C3672B">
        <w:t xml:space="preserve">, </w:t>
      </w:r>
      <w:r w:rsidRPr="00C3672B">
        <w:t>et avaient gagné l</w:t>
      </w:r>
      <w:r w:rsidR="00A01FD3" w:rsidRPr="00C3672B">
        <w:t>’</w:t>
      </w:r>
      <w:r w:rsidRPr="00C3672B">
        <w:t>Espagne où ils s</w:t>
      </w:r>
      <w:r w:rsidR="00A01FD3" w:rsidRPr="00C3672B">
        <w:t>’</w:t>
      </w:r>
      <w:r w:rsidRPr="00C3672B">
        <w:t>étaient séparés</w:t>
      </w:r>
      <w:r w:rsidR="00A01FD3" w:rsidRPr="00C3672B">
        <w:t xml:space="preserve">. </w:t>
      </w:r>
      <w:r w:rsidRPr="00C3672B">
        <w:t>Aujourd</w:t>
      </w:r>
      <w:r w:rsidR="00A01FD3" w:rsidRPr="00C3672B">
        <w:t>’</w:t>
      </w:r>
      <w:r w:rsidRPr="00C3672B">
        <w:t>hui</w:t>
      </w:r>
      <w:r w:rsidR="00A01FD3" w:rsidRPr="00C3672B">
        <w:t xml:space="preserve">, </w:t>
      </w:r>
      <w:r w:rsidRPr="00C3672B">
        <w:t>ils s</w:t>
      </w:r>
      <w:r w:rsidR="00A01FD3" w:rsidRPr="00C3672B">
        <w:t>’</w:t>
      </w:r>
      <w:r w:rsidRPr="00C3672B">
        <w:t>étaient retrouvés à Bourges et</w:t>
      </w:r>
      <w:r w:rsidR="00A01FD3" w:rsidRPr="00C3672B">
        <w:t xml:space="preserve">, </w:t>
      </w:r>
      <w:r w:rsidRPr="00C3672B">
        <w:t>résolus de faire tourner à leur avantage les événements qui allaient s</w:t>
      </w:r>
      <w:r w:rsidR="00A01FD3" w:rsidRPr="00C3672B">
        <w:t>’</w:t>
      </w:r>
      <w:r w:rsidRPr="00C3672B">
        <w:t>accomplir</w:t>
      </w:r>
      <w:r w:rsidR="00A01FD3" w:rsidRPr="00C3672B">
        <w:t xml:space="preserve">, </w:t>
      </w:r>
      <w:r w:rsidRPr="00C3672B">
        <w:t>ils s</w:t>
      </w:r>
      <w:r w:rsidR="00A01FD3" w:rsidRPr="00C3672B">
        <w:t>’</w:t>
      </w:r>
      <w:r w:rsidRPr="00C3672B">
        <w:t>occupaient des occasions profitables</w:t>
      </w:r>
      <w:r w:rsidR="00A01FD3" w:rsidRPr="00C3672B">
        <w:t xml:space="preserve">, </w:t>
      </w:r>
      <w:r w:rsidRPr="00C3672B">
        <w:t>formaient des plans pour trafiquer sur les femmes dont on pourrait s</w:t>
      </w:r>
      <w:r w:rsidR="00A01FD3" w:rsidRPr="00C3672B">
        <w:t>’</w:t>
      </w:r>
      <w:r w:rsidRPr="00C3672B">
        <w:t>emparer</w:t>
      </w:r>
      <w:r w:rsidR="00A01FD3" w:rsidRPr="00C3672B">
        <w:t xml:space="preserve">, </w:t>
      </w:r>
      <w:r w:rsidRPr="00C3672B">
        <w:t>supputaient de probables bénéfices</w:t>
      </w:r>
      <w:r w:rsidR="00A01FD3" w:rsidRPr="00C3672B">
        <w:t>.</w:t>
      </w:r>
    </w:p>
    <w:p w14:paraId="1289B819" w14:textId="77777777" w:rsidR="00A01FD3" w:rsidRPr="00C3672B" w:rsidRDefault="00A13117" w:rsidP="00A13117">
      <w:pPr>
        <w:pStyle w:val="Taille-1Normal"/>
      </w:pPr>
      <w:r w:rsidRPr="00C3672B">
        <w:t>En quelques mots</w:t>
      </w:r>
      <w:r w:rsidR="00A01FD3" w:rsidRPr="00C3672B">
        <w:t xml:space="preserve">, </w:t>
      </w:r>
      <w:r w:rsidRPr="00C3672B">
        <w:t>François et Lazare mirent le stradiot au courant de la question</w:t>
      </w:r>
      <w:r w:rsidR="00A01FD3" w:rsidRPr="00C3672B">
        <w:t xml:space="preserve">. </w:t>
      </w:r>
      <w:r w:rsidRPr="00C3672B">
        <w:t>Pour Aspar</w:t>
      </w:r>
      <w:r w:rsidR="00A01FD3" w:rsidRPr="00C3672B">
        <w:t xml:space="preserve">, </w:t>
      </w:r>
      <w:r w:rsidRPr="00C3672B">
        <w:t>une pareille expédition rentrait dans les choses possibles</w:t>
      </w:r>
      <w:r w:rsidR="00A01FD3" w:rsidRPr="00C3672B">
        <w:t xml:space="preserve">, </w:t>
      </w:r>
      <w:r w:rsidRPr="00C3672B">
        <w:t>il n</w:t>
      </w:r>
      <w:r w:rsidR="00A01FD3" w:rsidRPr="00C3672B">
        <w:t>’</w:t>
      </w:r>
      <w:r w:rsidRPr="00C3672B">
        <w:t>y voyait qu</w:t>
      </w:r>
      <w:r w:rsidR="00A01FD3" w:rsidRPr="00C3672B">
        <w:t>’</w:t>
      </w:r>
      <w:r w:rsidRPr="00C3672B">
        <w:t>une difficulté</w:t>
      </w:r>
      <w:r w:rsidR="00A01FD3" w:rsidRPr="00C3672B">
        <w:t xml:space="preserve">. </w:t>
      </w:r>
      <w:r w:rsidRPr="00C3672B">
        <w:t>La minceur de son grade</w:t>
      </w:r>
      <w:r w:rsidR="00A01FD3" w:rsidRPr="00C3672B">
        <w:t xml:space="preserve"> – </w:t>
      </w:r>
      <w:r w:rsidRPr="00C3672B">
        <w:t>il était simple caporal</w:t>
      </w:r>
      <w:r w:rsidR="00A01FD3" w:rsidRPr="00C3672B">
        <w:t xml:space="preserve"> – </w:t>
      </w:r>
      <w:r w:rsidRPr="00C3672B">
        <w:t>ne lui permettait pas de s</w:t>
      </w:r>
      <w:r w:rsidR="00A01FD3" w:rsidRPr="00C3672B">
        <w:t>’</w:t>
      </w:r>
      <w:r w:rsidRPr="00C3672B">
        <w:t>éloigner à volonté</w:t>
      </w:r>
      <w:r w:rsidR="00A01FD3" w:rsidRPr="00C3672B">
        <w:t>.</w:t>
      </w:r>
    </w:p>
    <w:p w14:paraId="486863F5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ayant donné ses raisons</w:t>
      </w:r>
      <w:r w:rsidR="00A01FD3" w:rsidRPr="00C3672B">
        <w:t xml:space="preserve">, </w:t>
      </w:r>
      <w:r w:rsidRPr="00C3672B">
        <w:t>il écouta</w:t>
      </w:r>
      <w:r w:rsidR="00A01FD3" w:rsidRPr="00C3672B">
        <w:t xml:space="preserve">, </w:t>
      </w:r>
      <w:r w:rsidRPr="00C3672B">
        <w:t>les mains croisées sur la poitrine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air recueilli</w:t>
      </w:r>
      <w:r w:rsidR="00A01FD3" w:rsidRPr="00C3672B">
        <w:t xml:space="preserve">, </w:t>
      </w:r>
      <w:r w:rsidRPr="00C3672B">
        <w:t>les explications verbeuses que François lui déroulait longuement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intérieurement</w:t>
      </w:r>
      <w:r w:rsidR="00A01FD3" w:rsidRPr="00C3672B">
        <w:t xml:space="preserve">, </w:t>
      </w:r>
      <w:r w:rsidRPr="00C3672B">
        <w:t>il le trouvait bavard comme une femme</w:t>
      </w:r>
      <w:r w:rsidR="00A01FD3" w:rsidRPr="00C3672B">
        <w:t xml:space="preserve">. </w:t>
      </w:r>
      <w:r w:rsidRPr="00C3672B">
        <w:t>Mais la figure impassible d</w:t>
      </w:r>
      <w:r w:rsidR="00A01FD3" w:rsidRPr="00C3672B">
        <w:t>’</w:t>
      </w:r>
      <w:r w:rsidRPr="00C3672B">
        <w:t>Aspar s</w:t>
      </w:r>
      <w:r w:rsidR="00A01FD3" w:rsidRPr="00C3672B">
        <w:t>’</w:t>
      </w:r>
      <w:r w:rsidRPr="00C3672B">
        <w:t>éclaira d</w:t>
      </w:r>
      <w:r w:rsidR="00A01FD3" w:rsidRPr="00C3672B">
        <w:t>’</w:t>
      </w:r>
      <w:r w:rsidRPr="00C3672B">
        <w:t>une lueur fugitive et son œil s</w:t>
      </w:r>
      <w:r w:rsidR="00A01FD3" w:rsidRPr="00C3672B">
        <w:t>’</w:t>
      </w:r>
      <w:r w:rsidRPr="00C3672B">
        <w:t>alluma lorsque le comte poussa vers lui d</w:t>
      </w:r>
      <w:r w:rsidR="00A01FD3" w:rsidRPr="00C3672B">
        <w:t>’</w:t>
      </w:r>
      <w:r w:rsidRPr="00C3672B">
        <w:t>une main négligente le tas d</w:t>
      </w:r>
      <w:r w:rsidR="00A01FD3" w:rsidRPr="00C3672B">
        <w:t>’</w:t>
      </w:r>
      <w:r w:rsidRPr="00C3672B">
        <w:t>or qui brillait sur la table</w:t>
      </w:r>
      <w:r w:rsidR="00A01FD3" w:rsidRPr="00C3672B">
        <w:t>.</w:t>
      </w:r>
    </w:p>
    <w:p w14:paraId="67CF95C7" w14:textId="77777777" w:rsidR="00A01FD3" w:rsidRPr="00C3672B" w:rsidRDefault="00A13117" w:rsidP="00A13117">
      <w:pPr>
        <w:pStyle w:val="Taille-1Normal"/>
      </w:pPr>
      <w:r w:rsidRPr="00C3672B">
        <w:t>Il n</w:t>
      </w:r>
      <w:r w:rsidR="00A01FD3" w:rsidRPr="00C3672B">
        <w:t>’</w:t>
      </w:r>
      <w:r w:rsidRPr="00C3672B">
        <w:t>en fit point</w:t>
      </w:r>
      <w:r w:rsidR="00A01FD3" w:rsidRPr="00C3672B">
        <w:t xml:space="preserve">, </w:t>
      </w:r>
      <w:r w:rsidRPr="00C3672B">
        <w:t>cependant</w:t>
      </w:r>
      <w:r w:rsidR="00A01FD3" w:rsidRPr="00C3672B">
        <w:t xml:space="preserve">, </w:t>
      </w:r>
      <w:r w:rsidRPr="00C3672B">
        <w:t>un pas en avant et continua à écouter François qui mettait une grosse somme à sa disposition pour mener à bien l</w:t>
      </w:r>
      <w:r w:rsidR="00A01FD3" w:rsidRPr="00C3672B">
        <w:t>’</w:t>
      </w:r>
      <w:r w:rsidRPr="00C3672B">
        <w:t>entreprise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1B1E31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Prends cet or</w:t>
      </w:r>
      <w:r w:rsidRPr="00C3672B">
        <w:t xml:space="preserve">, </w:t>
      </w:r>
      <w:r w:rsidR="00A13117" w:rsidRPr="00C3672B">
        <w:t>en attendant mieux</w:t>
      </w:r>
      <w:r w:rsidRPr="00C3672B">
        <w:t xml:space="preserve">, </w:t>
      </w:r>
      <w:r w:rsidR="00A13117" w:rsidRPr="00C3672B">
        <w:t>comme acompte</w:t>
      </w:r>
      <w:r w:rsidRPr="00C3672B">
        <w:t xml:space="preserve">, </w:t>
      </w:r>
      <w:r w:rsidR="00A13117" w:rsidRPr="00C3672B">
        <w:t>et dis-moi ce que tu veux pour m</w:t>
      </w:r>
      <w:r w:rsidRPr="00C3672B">
        <w:t>’</w:t>
      </w:r>
      <w:r w:rsidR="00A13117" w:rsidRPr="00C3672B">
        <w:t>amener la femme</w:t>
      </w:r>
      <w:r w:rsidRPr="00C3672B">
        <w:t>.</w:t>
      </w:r>
    </w:p>
    <w:p w14:paraId="40619D22" w14:textId="77777777" w:rsidR="00A01FD3" w:rsidRPr="00C3672B" w:rsidRDefault="00A13117" w:rsidP="00A13117">
      <w:pPr>
        <w:pStyle w:val="Taille-1Normal"/>
      </w:pPr>
      <w:r w:rsidRPr="00C3672B">
        <w:t>Aspar répondit que c</w:t>
      </w:r>
      <w:r w:rsidR="00A01FD3" w:rsidRPr="00C3672B">
        <w:t>’</w:t>
      </w:r>
      <w:r w:rsidRPr="00C3672B">
        <w:t>était une affaire difficile et qui coûterait très cher</w:t>
      </w:r>
      <w:r w:rsidR="00A01FD3" w:rsidRPr="00C3672B">
        <w:t xml:space="preserve">, </w:t>
      </w:r>
      <w:r w:rsidRPr="00C3672B">
        <w:t>quatre mille livres seraient nécessaires</w:t>
      </w:r>
      <w:r w:rsidR="00A01FD3" w:rsidRPr="00C3672B">
        <w:t xml:space="preserve">. </w:t>
      </w:r>
      <w:r w:rsidRPr="00C3672B">
        <w:t>Il lui faudrait en effet emmener du monde</w:t>
      </w:r>
      <w:r w:rsidR="00A01FD3" w:rsidRPr="00C3672B">
        <w:t xml:space="preserve">, </w:t>
      </w:r>
      <w:r w:rsidRPr="00C3672B">
        <w:t>acheter les renseignements des uns</w:t>
      </w:r>
      <w:r w:rsidR="00A01FD3" w:rsidRPr="00C3672B">
        <w:t xml:space="preserve">, </w:t>
      </w:r>
      <w:r w:rsidRPr="00C3672B">
        <w:t>le silence des autres</w:t>
      </w:r>
      <w:r w:rsidR="00A01FD3" w:rsidRPr="00C3672B">
        <w:t xml:space="preserve">. </w:t>
      </w:r>
      <w:r w:rsidRPr="00C3672B">
        <w:t>Et ayant compté l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il reconnut qu</w:t>
      </w:r>
      <w:r w:rsidR="00A01FD3" w:rsidRPr="00C3672B">
        <w:t>’</w:t>
      </w:r>
      <w:r w:rsidRPr="00C3672B">
        <w:t>il y avait environ quinze cents livres</w:t>
      </w:r>
      <w:r w:rsidR="00A01FD3" w:rsidRPr="00C3672B">
        <w:t xml:space="preserve">, </w:t>
      </w:r>
      <w:r w:rsidRPr="00C3672B">
        <w:t>il demanda que la différence lui fût comptée au retour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il réussissait</w:t>
      </w:r>
      <w:r w:rsidR="00A01FD3" w:rsidRPr="00C3672B">
        <w:t xml:space="preserve">. </w:t>
      </w:r>
      <w:r w:rsidRPr="00C3672B">
        <w:t>S</w:t>
      </w:r>
      <w:r w:rsidR="00A01FD3" w:rsidRPr="00C3672B">
        <w:t>’</w:t>
      </w:r>
      <w:r w:rsidRPr="00C3672B">
        <w:t>il échouait</w:t>
      </w:r>
      <w:r w:rsidR="00A01FD3" w:rsidRPr="00C3672B">
        <w:t xml:space="preserve">, </w:t>
      </w:r>
      <w:r w:rsidRPr="00C3672B">
        <w:t>il tiendrait compte à François de son argent</w:t>
      </w:r>
      <w:r w:rsidR="00A01FD3" w:rsidRPr="00C3672B">
        <w:t xml:space="preserve">. </w:t>
      </w:r>
      <w:r w:rsidRPr="00C3672B">
        <w:t>Au reste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en remettait à sa générosité</w:t>
      </w:r>
      <w:r w:rsidR="00A01FD3" w:rsidRPr="00C3672B">
        <w:t xml:space="preserve">, </w:t>
      </w:r>
      <w:r w:rsidRPr="00C3672B">
        <w:t>offrait même de ne pas prendre les quinze cents livres</w:t>
      </w:r>
      <w:r w:rsidR="00A01FD3" w:rsidRPr="00C3672B">
        <w:t xml:space="preserve">. </w:t>
      </w:r>
      <w:r w:rsidRPr="00C3672B">
        <w:t>Car</w:t>
      </w:r>
      <w:r w:rsidR="00A01FD3" w:rsidRPr="00C3672B">
        <w:t xml:space="preserve">, </w:t>
      </w:r>
      <w:r w:rsidRPr="00C3672B">
        <w:t>par un excès de finesse</w:t>
      </w:r>
      <w:r w:rsidR="00A01FD3" w:rsidRPr="00C3672B">
        <w:t xml:space="preserve">, </w:t>
      </w:r>
      <w:r w:rsidRPr="00C3672B">
        <w:t>Aspar ne voulait point passer pour besogneux</w:t>
      </w:r>
      <w:r w:rsidR="00A01FD3" w:rsidRPr="00C3672B">
        <w:t xml:space="preserve">, </w:t>
      </w:r>
      <w:r w:rsidRPr="00C3672B">
        <w:t>pour un misérable à la merci de quelques pièces d</w:t>
      </w:r>
      <w:r w:rsidR="00A01FD3" w:rsidRPr="00C3672B">
        <w:t>’</w:t>
      </w:r>
      <w:r w:rsidRPr="00C3672B">
        <w:t>or</w:t>
      </w:r>
      <w:r w:rsidR="00A01FD3" w:rsidRPr="00C3672B">
        <w:t xml:space="preserve">. </w:t>
      </w:r>
      <w:r w:rsidRPr="00C3672B">
        <w:t>Il savait que</w:t>
      </w:r>
      <w:r w:rsidR="00A01FD3" w:rsidRPr="00C3672B">
        <w:t xml:space="preserve">, </w:t>
      </w:r>
      <w:r w:rsidRPr="00C3672B">
        <w:t xml:space="preserve">dans ce </w:t>
      </w:r>
      <w:r w:rsidRPr="00C3672B">
        <w:lastRenderedPageBreak/>
        <w:t>monde</w:t>
      </w:r>
      <w:r w:rsidR="00A01FD3" w:rsidRPr="00C3672B">
        <w:t xml:space="preserve">, </w:t>
      </w:r>
      <w:r w:rsidRPr="00C3672B">
        <w:t>les pauvres réussissent rarement à se faire bien payer leurs services</w:t>
      </w:r>
      <w:r w:rsidR="00A01FD3" w:rsidRPr="00C3672B">
        <w:t xml:space="preserve">. </w:t>
      </w:r>
      <w:r w:rsidRPr="00C3672B">
        <w:t>Et il ajouta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BD5E88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S</w:t>
      </w:r>
      <w:r w:rsidRPr="00C3672B">
        <w:t>’</w:t>
      </w:r>
      <w:r w:rsidR="00A13117" w:rsidRPr="00C3672B">
        <w:t>il nous faut quelque argent</w:t>
      </w:r>
      <w:r w:rsidRPr="00C3672B">
        <w:t xml:space="preserve">, </w:t>
      </w:r>
      <w:r w:rsidR="00A13117" w:rsidRPr="00C3672B">
        <w:t>je fournirai les avances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et</w:t>
      </w:r>
      <w:r w:rsidRPr="00C3672B">
        <w:t xml:space="preserve">, </w:t>
      </w:r>
      <w:r w:rsidR="00A13117" w:rsidRPr="00C3672B">
        <w:t>tous comptes faits</w:t>
      </w:r>
      <w:r w:rsidRPr="00C3672B">
        <w:t xml:space="preserve">, </w:t>
      </w:r>
      <w:r w:rsidR="00A13117" w:rsidRPr="00C3672B">
        <w:t>je prends l</w:t>
      </w:r>
      <w:r w:rsidRPr="00C3672B">
        <w:rPr>
          <w:rFonts w:cs="Amasis30"/>
        </w:rPr>
        <w:t>’</w:t>
      </w:r>
      <w:r w:rsidR="00A13117" w:rsidRPr="00C3672B">
        <w:t xml:space="preserve">affaire </w:t>
      </w:r>
      <w:r w:rsidR="00A13117" w:rsidRPr="00C3672B">
        <w:rPr>
          <w:rFonts w:cs="Amasis30"/>
        </w:rPr>
        <w:t>à</w:t>
      </w:r>
      <w:r w:rsidR="00A13117" w:rsidRPr="00C3672B">
        <w:t xml:space="preserve"> ma charge</w:t>
      </w:r>
      <w:r w:rsidRPr="00C3672B">
        <w:t xml:space="preserve">, </w:t>
      </w:r>
      <w:r w:rsidR="00A13117" w:rsidRPr="00C3672B">
        <w:t>m</w:t>
      </w:r>
      <w:r w:rsidRPr="00C3672B">
        <w:rPr>
          <w:rFonts w:cs="Amasis30"/>
        </w:rPr>
        <w:t>’</w:t>
      </w:r>
      <w:r w:rsidR="00A13117" w:rsidRPr="00C3672B">
        <w:t xml:space="preserve">engageant </w:t>
      </w:r>
      <w:r w:rsidR="00A13117" w:rsidRPr="00C3672B">
        <w:rPr>
          <w:rFonts w:cs="Amasis30"/>
        </w:rPr>
        <w:t>à</w:t>
      </w:r>
      <w:r w:rsidR="00A13117" w:rsidRPr="00C3672B">
        <w:t xml:space="preserve"> vous livrer la femme pour quatre mille livres</w:t>
      </w:r>
      <w:r w:rsidRPr="00C3672B">
        <w:t>.</w:t>
      </w:r>
    </w:p>
    <w:p w14:paraId="584698AC" w14:textId="77777777" w:rsidR="00A01FD3" w:rsidRPr="00C3672B" w:rsidRDefault="00A13117" w:rsidP="00A13117">
      <w:pPr>
        <w:pStyle w:val="Taille-1Normal"/>
      </w:pPr>
      <w:r w:rsidRPr="00C3672B">
        <w:t>Mais Lazare déclara qu</w:t>
      </w:r>
      <w:r w:rsidR="00A01FD3" w:rsidRPr="00C3672B">
        <w:t>’</w:t>
      </w:r>
      <w:r w:rsidRPr="00C3672B">
        <w:t>on ne saurait avoir trop d</w:t>
      </w:r>
      <w:r w:rsidR="00A01FD3" w:rsidRPr="00C3672B">
        <w:t>’</w:t>
      </w:r>
      <w:r w:rsidRPr="00C3672B">
        <w:t>espèces pour une pareille aventure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avec l</w:t>
      </w:r>
      <w:r w:rsidR="00A01FD3" w:rsidRPr="00C3672B">
        <w:t>’</w:t>
      </w:r>
      <w:r w:rsidRPr="00C3672B">
        <w:t>assentiment de François</w:t>
      </w:r>
      <w:r w:rsidR="00A01FD3" w:rsidRPr="00C3672B">
        <w:t xml:space="preserve">, </w:t>
      </w:r>
      <w:r w:rsidRPr="00C3672B">
        <w:t>il prit l</w:t>
      </w:r>
      <w:r w:rsidR="00A01FD3" w:rsidRPr="00C3672B">
        <w:t>’</w:t>
      </w:r>
      <w:r w:rsidRPr="00C3672B">
        <w:t>or et déclara qu</w:t>
      </w:r>
      <w:r w:rsidR="00A01FD3" w:rsidRPr="00C3672B">
        <w:t>’</w:t>
      </w:r>
      <w:r w:rsidRPr="00C3672B">
        <w:t>il s</w:t>
      </w:r>
      <w:r w:rsidR="00A01FD3" w:rsidRPr="00C3672B">
        <w:t>’</w:t>
      </w:r>
      <w:r w:rsidRPr="00C3672B">
        <w:t>occuperait des dépenses</w:t>
      </w:r>
      <w:r w:rsidR="00A01FD3" w:rsidRPr="00C3672B">
        <w:t xml:space="preserve">. </w:t>
      </w:r>
      <w:r w:rsidRPr="00C3672B">
        <w:t>Car il était convenu qu</w:t>
      </w:r>
      <w:r w:rsidR="00A01FD3" w:rsidRPr="00C3672B">
        <w:t>’</w:t>
      </w:r>
      <w:r w:rsidRPr="00C3672B">
        <w:t>il partirait avec Aspar</w:t>
      </w:r>
      <w:r w:rsidR="00A01FD3" w:rsidRPr="00C3672B">
        <w:t xml:space="preserve">, </w:t>
      </w:r>
      <w:r w:rsidRPr="00C3672B">
        <w:t>et il se chargea même de trouver un moyen facile de faire sortir quelques stradiots de la ville de Bourges</w:t>
      </w:r>
      <w:r w:rsidR="00A01FD3" w:rsidRPr="00C3672B">
        <w:t>.</w:t>
      </w:r>
    </w:p>
    <w:p w14:paraId="275BF4A6" w14:textId="77777777" w:rsidR="00A01FD3" w:rsidRPr="00C3672B" w:rsidRDefault="00A13117" w:rsidP="00A13117">
      <w:pPr>
        <w:pStyle w:val="Taille-1Normal"/>
      </w:pPr>
      <w:r w:rsidRPr="00C3672B">
        <w:t>Puis</w:t>
      </w:r>
      <w:r w:rsidR="00A01FD3" w:rsidRPr="00C3672B">
        <w:t xml:space="preserve">, </w:t>
      </w:r>
      <w:r w:rsidRPr="00C3672B">
        <w:t>ils s</w:t>
      </w:r>
      <w:r w:rsidR="00A01FD3" w:rsidRPr="00C3672B">
        <w:t>’</w:t>
      </w:r>
      <w:r w:rsidRPr="00C3672B">
        <w:t>en furent</w:t>
      </w:r>
      <w:r w:rsidR="00A01FD3" w:rsidRPr="00C3672B">
        <w:t xml:space="preserve">, </w:t>
      </w:r>
      <w:r w:rsidRPr="00C3672B">
        <w:t>laissant François seul</w:t>
      </w:r>
      <w:r w:rsidR="00A01FD3" w:rsidRPr="00C3672B">
        <w:t xml:space="preserve">, </w:t>
      </w:r>
      <w:r w:rsidRPr="00C3672B">
        <w:t>réfléchissant aux difficultés sans nombre que présentait cette affaire</w:t>
      </w:r>
      <w:r w:rsidR="00A01FD3" w:rsidRPr="00C3672B">
        <w:t xml:space="preserve">, </w:t>
      </w:r>
      <w:r w:rsidRPr="00C3672B">
        <w:t>et son esprit nonchalant</w:t>
      </w:r>
      <w:r w:rsidR="00A01FD3" w:rsidRPr="00C3672B">
        <w:t xml:space="preserve">, </w:t>
      </w:r>
      <w:r w:rsidRPr="00C3672B">
        <w:t>peu ouvert aux choses compliquées</w:t>
      </w:r>
      <w:r w:rsidR="00A01FD3" w:rsidRPr="00C3672B">
        <w:t xml:space="preserve">, </w:t>
      </w:r>
      <w:r w:rsidRPr="00C3672B">
        <w:t>entrait dans un cruel travail</w:t>
      </w:r>
      <w:r w:rsidR="00A01FD3" w:rsidRPr="00C3672B">
        <w:t xml:space="preserve">. </w:t>
      </w:r>
      <w:r w:rsidRPr="00C3672B">
        <w:t>Faire enlever une fille était en soi chose facile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si la chose tournait mal</w:t>
      </w:r>
      <w:r w:rsidR="00A01FD3" w:rsidRPr="00C3672B">
        <w:t xml:space="preserve">, </w:t>
      </w:r>
      <w:r w:rsidRPr="00C3672B">
        <w:t>il laisserait pendre ses gens sans autrement les conna</w:t>
      </w:r>
      <w:r w:rsidRPr="00C3672B">
        <w:rPr>
          <w:rFonts w:cs="Amasis30"/>
        </w:rPr>
        <w:t>î</w:t>
      </w:r>
      <w:r w:rsidRPr="00C3672B">
        <w:t>tre</w:t>
      </w:r>
      <w:r w:rsidR="00A01FD3" w:rsidRPr="00C3672B">
        <w:t xml:space="preserve">. </w:t>
      </w:r>
      <w:r w:rsidRPr="00C3672B">
        <w:t>Mais si le coup r</w:t>
      </w:r>
      <w:r w:rsidRPr="00C3672B">
        <w:rPr>
          <w:rFonts w:cs="Amasis30"/>
        </w:rPr>
        <w:t>é</w:t>
      </w:r>
      <w:r w:rsidRPr="00C3672B">
        <w:t>ussissait</w:t>
      </w:r>
      <w:r w:rsidR="00A01FD3" w:rsidRPr="00C3672B">
        <w:t xml:space="preserve">, </w:t>
      </w:r>
      <w:r w:rsidRPr="00C3672B">
        <w:t>il aurait peut-</w:t>
      </w:r>
      <w:r w:rsidRPr="00C3672B">
        <w:rPr>
          <w:rFonts w:cs="Amasis30"/>
        </w:rPr>
        <w:t>ê</w:t>
      </w:r>
      <w:r w:rsidRPr="00C3672B">
        <w:t>tre</w:t>
      </w:r>
      <w:r w:rsidR="00A01FD3" w:rsidRPr="00C3672B">
        <w:t xml:space="preserve">, </w:t>
      </w:r>
      <w:r w:rsidRPr="00C3672B">
        <w:t>par la suite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r</w:t>
      </w:r>
      <w:r w:rsidRPr="00C3672B">
        <w:rPr>
          <w:rFonts w:cs="Amasis30"/>
        </w:rPr>
        <w:t>é</w:t>
      </w:r>
      <w:r w:rsidRPr="00C3672B">
        <w:t>pondre devant la justice</w:t>
      </w:r>
      <w:r w:rsidR="00A01FD3" w:rsidRPr="00C3672B">
        <w:t xml:space="preserve">. </w:t>
      </w:r>
      <w:r w:rsidRPr="00C3672B">
        <w:t>Car avec tous ces huguenots</w:t>
      </w:r>
      <w:r w:rsidR="00A01FD3" w:rsidRPr="00C3672B">
        <w:t xml:space="preserve">, </w:t>
      </w:r>
      <w:r w:rsidRPr="00C3672B">
        <w:t>on ne savait jamais si l</w:t>
      </w:r>
      <w:r w:rsidR="00A01FD3" w:rsidRPr="00C3672B">
        <w:rPr>
          <w:rFonts w:cs="Amasis30"/>
        </w:rPr>
        <w:t>’</w:t>
      </w:r>
      <w:r w:rsidRPr="00C3672B">
        <w:t xml:space="preserve">on </w:t>
      </w:r>
      <w:r w:rsidRPr="00C3672B">
        <w:rPr>
          <w:rFonts w:cs="Amasis30"/>
        </w:rPr>
        <w:t>é</w:t>
      </w:r>
      <w:r w:rsidRPr="00C3672B">
        <w:t>tait en paix ou en guerre</w:t>
      </w:r>
      <w:r w:rsidR="00A01FD3" w:rsidRPr="00C3672B">
        <w:t xml:space="preserve">. </w:t>
      </w:r>
      <w:r w:rsidRPr="00C3672B">
        <w:t>Le Roy avait cependant proscrit les réformés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se le rappelait</w:t>
      </w:r>
      <w:r w:rsidR="00A01FD3" w:rsidRPr="00C3672B">
        <w:t xml:space="preserve">, </w:t>
      </w:r>
      <w:r w:rsidRPr="00C3672B">
        <w:t>et il en prit courage</w:t>
      </w:r>
      <w:r w:rsidR="00A01FD3" w:rsidRPr="00C3672B">
        <w:t>.</w:t>
      </w:r>
    </w:p>
    <w:p w14:paraId="0DC548F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Oui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Mais alors</w:t>
      </w:r>
      <w:r w:rsidRPr="00C3672B">
        <w:t xml:space="preserve">, </w:t>
      </w:r>
      <w:r w:rsidR="00A13117" w:rsidRPr="00C3672B">
        <w:t>s</w:t>
      </w:r>
      <w:r w:rsidRPr="00C3672B">
        <w:rPr>
          <w:rFonts w:cs="Amasis30"/>
        </w:rPr>
        <w:t>’</w:t>
      </w:r>
      <w:r w:rsidR="00A13117" w:rsidRPr="00C3672B">
        <w:t>objecta-t-il</w:t>
      </w:r>
      <w:r w:rsidRPr="00C3672B">
        <w:t xml:space="preserve">, </w:t>
      </w:r>
      <w:r w:rsidR="00A13117" w:rsidRPr="00C3672B">
        <w:t>s</w:t>
      </w:r>
      <w:r w:rsidRPr="00C3672B">
        <w:rPr>
          <w:rFonts w:cs="Amasis30"/>
        </w:rPr>
        <w:t>’</w:t>
      </w:r>
      <w:r w:rsidR="00A13117" w:rsidRPr="00C3672B">
        <w:t>ils sont proscrits</w:t>
      </w:r>
      <w:r w:rsidRPr="00C3672B">
        <w:t xml:space="preserve">, </w:t>
      </w:r>
      <w:r w:rsidR="00A13117" w:rsidRPr="00C3672B">
        <w:t xml:space="preserve">ils doivent </w:t>
      </w:r>
      <w:r w:rsidR="00A13117" w:rsidRPr="00C3672B">
        <w:rPr>
          <w:rFonts w:cs="Amasis30"/>
        </w:rPr>
        <w:t>ê</w:t>
      </w:r>
      <w:r w:rsidR="00A13117" w:rsidRPr="00C3672B">
        <w:t>tre tout au moins emprisonn</w:t>
      </w:r>
      <w:r w:rsidR="00A13117" w:rsidRPr="00C3672B">
        <w:rPr>
          <w:rFonts w:cs="Amasis30"/>
        </w:rPr>
        <w:t>é</w:t>
      </w:r>
      <w:r w:rsidR="00A13117" w:rsidRPr="00C3672B">
        <w:t>s</w:t>
      </w:r>
      <w:r w:rsidRPr="00C3672B">
        <w:t xml:space="preserve">. </w:t>
      </w:r>
      <w:r w:rsidR="00A13117" w:rsidRPr="00C3672B">
        <w:t>Si Madeleine rentre dans Bourges</w:t>
      </w:r>
      <w:r w:rsidRPr="00C3672B">
        <w:t xml:space="preserve">, </w:t>
      </w:r>
      <w:r w:rsidR="00A13117" w:rsidRPr="00C3672B">
        <w:t>les gens du Roy mettront la main sur elle</w:t>
      </w:r>
      <w:r w:rsidRPr="00C3672B">
        <w:t xml:space="preserve">. </w:t>
      </w:r>
      <w:r w:rsidR="00A13117" w:rsidRPr="00C3672B">
        <w:t>Ils prendront la demoiselle</w:t>
      </w:r>
      <w:r w:rsidRPr="00C3672B">
        <w:t xml:space="preserve">, </w:t>
      </w:r>
      <w:r w:rsidR="00A13117" w:rsidRPr="00C3672B">
        <w:t>la mettront dans un couvent</w:t>
      </w:r>
      <w:r w:rsidRPr="00C3672B">
        <w:t xml:space="preserve">, </w:t>
      </w:r>
      <w:r w:rsidR="00A13117" w:rsidRPr="00C3672B">
        <w:t>et moi</w:t>
      </w:r>
      <w:r w:rsidRPr="00C3672B">
        <w:t xml:space="preserve">,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en serai pour mon argent</w:t>
      </w:r>
      <w:r w:rsidRPr="00C3672B">
        <w:t xml:space="preserve">. </w:t>
      </w:r>
      <w:r w:rsidR="00A13117" w:rsidRPr="00C3672B">
        <w:t>Les pr</w:t>
      </w:r>
      <w:r w:rsidR="00A13117" w:rsidRPr="00C3672B">
        <w:rPr>
          <w:rFonts w:cs="Amasis30"/>
        </w:rPr>
        <w:t>ê</w:t>
      </w:r>
      <w:r w:rsidR="00A13117" w:rsidRPr="00C3672B">
        <w:t>tres sont capables de tout</w:t>
      </w:r>
      <w:r w:rsidRPr="00C3672B">
        <w:t xml:space="preserve">, </w:t>
      </w:r>
      <w:r w:rsidR="00A13117" w:rsidRPr="00C3672B">
        <w:t>l</w:t>
      </w:r>
      <w:r w:rsidRPr="00C3672B">
        <w:rPr>
          <w:rFonts w:cs="Amasis30"/>
        </w:rPr>
        <w:t>’</w:t>
      </w:r>
      <w:r w:rsidR="00A13117" w:rsidRPr="00C3672B">
        <w:t>archev</w:t>
      </w:r>
      <w:r w:rsidR="00A13117" w:rsidRPr="00C3672B">
        <w:rPr>
          <w:rFonts w:cs="Amasis30"/>
        </w:rPr>
        <w:t>ê</w:t>
      </w:r>
      <w:r w:rsidR="00A13117" w:rsidRPr="00C3672B">
        <w:t>que la r</w:t>
      </w:r>
      <w:r w:rsidR="00A13117" w:rsidRPr="00C3672B">
        <w:rPr>
          <w:rFonts w:cs="Amasis30"/>
        </w:rPr>
        <w:t>é</w:t>
      </w:r>
      <w:r w:rsidR="00A13117" w:rsidRPr="00C3672B">
        <w:t>clamera certainement pour lui faire son proc</w:t>
      </w:r>
      <w:r w:rsidR="00A13117" w:rsidRPr="00C3672B">
        <w:rPr>
          <w:rFonts w:cs="Amasis30"/>
        </w:rPr>
        <w:t>è</w:t>
      </w:r>
      <w:r w:rsidR="00A13117" w:rsidRPr="00C3672B">
        <w:t>s comme h</w:t>
      </w:r>
      <w:r w:rsidR="00A13117" w:rsidRPr="00C3672B">
        <w:rPr>
          <w:rFonts w:cs="Amasis30"/>
        </w:rPr>
        <w:t>é</w:t>
      </w:r>
      <w:r w:rsidR="00A13117" w:rsidRPr="00C3672B">
        <w:t>r</w:t>
      </w:r>
      <w:r w:rsidR="00A13117" w:rsidRPr="00C3672B">
        <w:rPr>
          <w:rFonts w:cs="Amasis30"/>
        </w:rPr>
        <w:t>é</w:t>
      </w:r>
      <w:r w:rsidR="00A13117" w:rsidRPr="00C3672B">
        <w:t>tique</w:t>
      </w:r>
      <w:r w:rsidRPr="00C3672B">
        <w:t xml:space="preserve">. </w:t>
      </w:r>
      <w:r w:rsidR="00A13117" w:rsidRPr="00C3672B">
        <w:t>Si elle abjure</w:t>
      </w:r>
      <w:r w:rsidRPr="00C3672B">
        <w:t xml:space="preserve">, </w:t>
      </w:r>
      <w:r w:rsidR="00A13117" w:rsidRPr="00C3672B">
        <w:t>je ne puis rien contre elle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si elle persiste</w:t>
      </w:r>
      <w:r w:rsidRPr="00C3672B">
        <w:t xml:space="preserve">, </w:t>
      </w:r>
      <w:r w:rsidR="00A13117" w:rsidRPr="00C3672B">
        <w:t>ils la feront br</w:t>
      </w:r>
      <w:r w:rsidR="00A13117" w:rsidRPr="00C3672B">
        <w:rPr>
          <w:rFonts w:cs="Amasis30"/>
        </w:rPr>
        <w:t>û</w:t>
      </w:r>
      <w:r w:rsidR="00A13117" w:rsidRPr="00C3672B">
        <w:t>ler</w:t>
      </w:r>
      <w:r w:rsidRPr="00C3672B">
        <w:t xml:space="preserve">. </w:t>
      </w:r>
      <w:r w:rsidR="00A13117" w:rsidRPr="00C3672B">
        <w:t>De toutes mani</w:t>
      </w:r>
      <w:r w:rsidR="00A13117" w:rsidRPr="00C3672B">
        <w:rPr>
          <w:rFonts w:cs="Amasis30"/>
        </w:rPr>
        <w:t>è</w:t>
      </w:r>
      <w:r w:rsidR="00A13117" w:rsidRPr="00C3672B">
        <w:t>res</w:t>
      </w:r>
      <w:r w:rsidRPr="00C3672B">
        <w:t xml:space="preserve">,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en serai pour mes frais</w:t>
      </w:r>
      <w:r w:rsidRPr="00C3672B">
        <w:t xml:space="preserve">, </w:t>
      </w:r>
      <w:r w:rsidR="00A13117" w:rsidRPr="00C3672B">
        <w:t>et encore on se moquera de moi</w:t>
      </w:r>
      <w:r w:rsidRPr="00C3672B">
        <w:t>.</w:t>
      </w:r>
    </w:p>
    <w:p w14:paraId="648C07B6" w14:textId="77777777" w:rsidR="00A01FD3" w:rsidRPr="00C3672B" w:rsidRDefault="00A13117" w:rsidP="00A13117">
      <w:pPr>
        <w:pStyle w:val="Taille-1Normal"/>
      </w:pPr>
      <w:r w:rsidRPr="00C3672B">
        <w:t>Cette perspective lui apparaissait lamentable</w:t>
      </w:r>
      <w:r w:rsidR="00A01FD3" w:rsidRPr="00C3672B">
        <w:t xml:space="preserve">, </w:t>
      </w:r>
      <w:r w:rsidRPr="00C3672B">
        <w:t>et il se laissait abattre</w:t>
      </w:r>
      <w:r w:rsidR="00A01FD3" w:rsidRPr="00C3672B">
        <w:t xml:space="preserve">, </w:t>
      </w:r>
      <w:r w:rsidRPr="00C3672B">
        <w:t>comme une bête prise dans un filet et qui ne peut en sortir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il se révolta</w:t>
      </w:r>
      <w:r w:rsidR="00A01FD3" w:rsidRPr="00C3672B">
        <w:t xml:space="preserve">, </w:t>
      </w:r>
      <w:r w:rsidRPr="00C3672B">
        <w:t>se jura de ne pas lâcher sa proie quand il la tiendrait</w:t>
      </w:r>
      <w:r w:rsidR="00A01FD3" w:rsidRPr="00C3672B">
        <w:t xml:space="preserve">. </w:t>
      </w:r>
      <w:r w:rsidRPr="00C3672B">
        <w:t>Car</w:t>
      </w:r>
      <w:r w:rsidR="00A01FD3" w:rsidRPr="00C3672B">
        <w:t xml:space="preserve">, </w:t>
      </w:r>
      <w:r w:rsidRPr="00C3672B">
        <w:t>sans même savoir où était Madeleine</w:t>
      </w:r>
      <w:r w:rsidR="00A01FD3" w:rsidRPr="00C3672B">
        <w:t xml:space="preserve">, </w:t>
      </w:r>
      <w:r w:rsidRPr="00C3672B">
        <w:t>il avait telle confiance en Lazare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considérait l</w:t>
      </w:r>
      <w:r w:rsidR="00A01FD3" w:rsidRPr="00C3672B">
        <w:t>’</w:t>
      </w:r>
      <w:r w:rsidRPr="00C3672B">
        <w:t>enlèvement comme un fait acquis</w:t>
      </w:r>
      <w:r w:rsidR="00A01FD3" w:rsidRPr="00C3672B">
        <w:t>.</w:t>
      </w:r>
    </w:p>
    <w:p w14:paraId="6B10B9DD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Par la messe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se dit-il</w:t>
      </w:r>
      <w:r w:rsidRPr="00C3672B">
        <w:t xml:space="preserve">, </w:t>
      </w:r>
      <w:r w:rsidR="00A13117" w:rsidRPr="00C3672B">
        <w:t xml:space="preserve">je suis bien de taille </w:t>
      </w:r>
      <w:r w:rsidR="00A13117" w:rsidRPr="00C3672B">
        <w:rPr>
          <w:rFonts w:cs="Amasis30"/>
        </w:rPr>
        <w:t>à</w:t>
      </w:r>
      <w:r w:rsidR="00A13117" w:rsidRPr="00C3672B">
        <w:t xml:space="preserve"> faire la nique </w:t>
      </w:r>
      <w:r w:rsidR="00A13117" w:rsidRPr="00C3672B">
        <w:rPr>
          <w:rFonts w:cs="Amasis30"/>
        </w:rPr>
        <w:t>à</w:t>
      </w:r>
      <w:r w:rsidR="00A13117" w:rsidRPr="00C3672B">
        <w:t xml:space="preserve"> tous ces frocarts</w:t>
      </w:r>
      <w:r w:rsidRPr="00C3672B">
        <w:t xml:space="preserve">. </w:t>
      </w:r>
      <w:r w:rsidR="00A13117" w:rsidRPr="00C3672B">
        <w:t>Ils ont besoin de moi</w:t>
      </w:r>
      <w:r w:rsidRPr="00C3672B">
        <w:t xml:space="preserve">, </w:t>
      </w:r>
      <w:r w:rsidR="00A13117" w:rsidRPr="00C3672B">
        <w:t>d</w:t>
      </w:r>
      <w:r w:rsidRPr="00C3672B">
        <w:rPr>
          <w:rFonts w:cs="Amasis30"/>
        </w:rPr>
        <w:t>’</w:t>
      </w:r>
      <w:r w:rsidR="00A13117" w:rsidRPr="00C3672B">
        <w:t>ailleurs</w:t>
      </w:r>
      <w:r w:rsidRPr="00C3672B">
        <w:t xml:space="preserve">, </w:t>
      </w:r>
      <w:r w:rsidR="00A13117" w:rsidRPr="00C3672B">
        <w:t>et tous tremblent de male peur derri</w:t>
      </w:r>
      <w:r w:rsidR="00A13117" w:rsidRPr="00C3672B">
        <w:rPr>
          <w:rFonts w:cs="Amasis30"/>
        </w:rPr>
        <w:t>è</w:t>
      </w:r>
      <w:r w:rsidR="00A13117" w:rsidRPr="00C3672B">
        <w:t>re mes chevau-l</w:t>
      </w:r>
      <w:r w:rsidR="00A13117" w:rsidRPr="00C3672B">
        <w:rPr>
          <w:rFonts w:cs="Amasis30"/>
        </w:rPr>
        <w:t>é</w:t>
      </w:r>
      <w:r w:rsidR="00A13117" w:rsidRPr="00C3672B">
        <w:t>gers</w:t>
      </w:r>
      <w:r w:rsidRPr="00C3672B">
        <w:t xml:space="preserve">. </w:t>
      </w:r>
      <w:r w:rsidR="00A13117" w:rsidRPr="00C3672B">
        <w:t>Le jour o</w:t>
      </w:r>
      <w:r w:rsidR="00A13117" w:rsidRPr="00C3672B">
        <w:rPr>
          <w:rFonts w:cs="Amasis30"/>
        </w:rPr>
        <w:t>ù</w:t>
      </w:r>
      <w:r w:rsidR="00A13117" w:rsidRPr="00C3672B">
        <w:t xml:space="preserve"> j</w:t>
      </w:r>
      <w:r w:rsidRPr="00C3672B">
        <w:rPr>
          <w:rFonts w:cs="Amasis30"/>
        </w:rPr>
        <w:t>’</w:t>
      </w:r>
      <w:r w:rsidR="00A13117" w:rsidRPr="00C3672B">
        <w:t>aurai ici la charmante Madeleine</w:t>
      </w:r>
      <w:r w:rsidRPr="00C3672B">
        <w:t xml:space="preserve">, </w:t>
      </w:r>
      <w:r w:rsidR="00A13117" w:rsidRPr="00C3672B">
        <w:t>je la garderai si bien que je d</w:t>
      </w:r>
      <w:r w:rsidR="00A13117" w:rsidRPr="00C3672B">
        <w:rPr>
          <w:rFonts w:cs="Amasis30"/>
        </w:rPr>
        <w:t>é</w:t>
      </w:r>
      <w:r w:rsidR="00A13117" w:rsidRPr="00C3672B">
        <w:t>fie tous ces oiseaux de seulement l</w:t>
      </w:r>
      <w:r w:rsidRPr="00C3672B">
        <w:rPr>
          <w:rFonts w:cs="Amasis30"/>
        </w:rPr>
        <w:t>’</w:t>
      </w:r>
      <w:r w:rsidR="00A13117" w:rsidRPr="00C3672B">
        <w:t>approcher</w:t>
      </w:r>
      <w:r w:rsidRPr="00C3672B">
        <w:t>.</w:t>
      </w:r>
    </w:p>
    <w:p w14:paraId="7BB750F0" w14:textId="77777777" w:rsidR="00A01FD3" w:rsidRPr="00C3672B" w:rsidRDefault="00A13117" w:rsidP="00A13117">
      <w:pPr>
        <w:pStyle w:val="Taille-1Normal"/>
      </w:pPr>
      <w:r w:rsidRPr="00C3672B">
        <w:t>Mais il réfléchit qu</w:t>
      </w:r>
      <w:r w:rsidR="00A01FD3" w:rsidRPr="00C3672B">
        <w:t>’</w:t>
      </w:r>
      <w:r w:rsidRPr="00C3672B">
        <w:t>il serait obligé de s</w:t>
      </w:r>
      <w:r w:rsidR="00A01FD3" w:rsidRPr="00C3672B">
        <w:t>’</w:t>
      </w:r>
      <w:r w:rsidRPr="00C3672B">
        <w:t>en remettre à ses gens et à ses soldats du soin de la garder</w:t>
      </w:r>
      <w:r w:rsidR="00A01FD3" w:rsidRPr="00C3672B">
        <w:t xml:space="preserve">. </w:t>
      </w:r>
      <w:r w:rsidRPr="00C3672B">
        <w:t>Et il pensait aux jalousies d</w:t>
      </w:r>
      <w:r w:rsidR="00A01FD3" w:rsidRPr="00C3672B">
        <w:t>’</w:t>
      </w:r>
      <w:r w:rsidRPr="00C3672B">
        <w:t>officiers</w:t>
      </w:r>
      <w:r w:rsidR="00A01FD3" w:rsidRPr="00C3672B">
        <w:t xml:space="preserve">, </w:t>
      </w:r>
      <w:r w:rsidRPr="00C3672B">
        <w:t>aux perfidies des camarades pour qui toute violence serait un jeu</w:t>
      </w:r>
      <w:r w:rsidR="00A01FD3" w:rsidRPr="00C3672B">
        <w:t xml:space="preserve">. </w:t>
      </w:r>
      <w:r w:rsidRPr="00C3672B">
        <w:t>Du Perrier l</w:t>
      </w:r>
      <w:r w:rsidR="00A01FD3" w:rsidRPr="00C3672B">
        <w:t>’</w:t>
      </w:r>
      <w:r w:rsidRPr="00C3672B">
        <w:t>inquiétait aussi</w:t>
      </w:r>
      <w:r w:rsidR="00A01FD3" w:rsidRPr="00C3672B">
        <w:t xml:space="preserve">, </w:t>
      </w:r>
      <w:r w:rsidRPr="00C3672B">
        <w:t>car le colonel venait de faire annoncer à grands bruits de trompettes</w:t>
      </w:r>
      <w:r w:rsidR="00A01FD3" w:rsidRPr="00C3672B">
        <w:t xml:space="preserve">, </w:t>
      </w:r>
      <w:r w:rsidRPr="00C3672B">
        <w:t>par toute la ville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entendait faire respecter les lois et coutumes réglant le partage du butin</w:t>
      </w:r>
      <w:r w:rsidR="00A01FD3" w:rsidRPr="00C3672B">
        <w:t xml:space="preserve">. </w:t>
      </w:r>
      <w:r w:rsidRPr="00C3672B">
        <w:t>Il devait être mis en commun</w:t>
      </w:r>
      <w:r w:rsidR="00A01FD3" w:rsidRPr="00C3672B">
        <w:t xml:space="preserve">, </w:t>
      </w:r>
      <w:r w:rsidRPr="00C3672B">
        <w:t>puis réparti entre chacun suivant l</w:t>
      </w:r>
      <w:r w:rsidR="00A01FD3" w:rsidRPr="00C3672B">
        <w:t>’</w:t>
      </w:r>
      <w:r w:rsidRPr="00C3672B">
        <w:t>importance de son grade</w:t>
      </w:r>
      <w:r w:rsidR="00A01FD3" w:rsidRPr="00C3672B">
        <w:t xml:space="preserve">. </w:t>
      </w:r>
      <w:r w:rsidRPr="00C3672B">
        <w:t>La peine de mort était rappelée contre ceux qui détourneraient les parts de prise et les prisonniers</w:t>
      </w:r>
      <w:r w:rsidR="00A01FD3" w:rsidRPr="00C3672B">
        <w:t>.</w:t>
      </w:r>
    </w:p>
    <w:p w14:paraId="42A8F88E" w14:textId="77777777" w:rsidR="00A01FD3" w:rsidRPr="00C3672B" w:rsidRDefault="00A13117" w:rsidP="00A13117">
      <w:pPr>
        <w:pStyle w:val="Taille-1Normal"/>
      </w:pPr>
      <w:r w:rsidRPr="00C3672B">
        <w:t>François ne craignait point d</w:t>
      </w:r>
      <w:r w:rsidR="00A01FD3" w:rsidRPr="00C3672B">
        <w:t>’</w:t>
      </w:r>
      <w:r w:rsidRPr="00C3672B">
        <w:t>être puni de mort</w:t>
      </w:r>
      <w:r w:rsidR="00A01FD3" w:rsidRPr="00C3672B">
        <w:t xml:space="preserve">, </w:t>
      </w:r>
      <w:r w:rsidRPr="00C3672B">
        <w:t>mais il craignait la confiscation et ses suites</w:t>
      </w:r>
      <w:r w:rsidR="00A01FD3" w:rsidRPr="00C3672B">
        <w:t xml:space="preserve">. </w:t>
      </w:r>
      <w:r w:rsidRPr="00C3672B">
        <w:t>Qui pouvait savoir si du Perrier</w:t>
      </w:r>
      <w:r w:rsidR="00A01FD3" w:rsidRPr="00C3672B">
        <w:t xml:space="preserve">, </w:t>
      </w:r>
      <w:r w:rsidRPr="00C3672B">
        <w:t>apprenant qu</w:t>
      </w:r>
      <w:r w:rsidR="00A01FD3" w:rsidRPr="00C3672B">
        <w:t>’</w:t>
      </w:r>
      <w:r w:rsidRPr="00C3672B">
        <w:t>il détenait dans sa maison une femme enlevée par les soldats de son armée</w:t>
      </w:r>
      <w:r w:rsidR="00A01FD3" w:rsidRPr="00C3672B">
        <w:t xml:space="preserve">, </w:t>
      </w:r>
      <w:r w:rsidRPr="00C3672B">
        <w:t>ne la réclamerait pas pour la mettre à rançon et ne s</w:t>
      </w:r>
      <w:r w:rsidR="00A01FD3" w:rsidRPr="00C3672B">
        <w:t>’</w:t>
      </w:r>
      <w:r w:rsidRPr="00C3672B">
        <w:t>en ferait pas donner la garde noble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Ou bien il l</w:t>
      </w:r>
      <w:r w:rsidR="00A01FD3" w:rsidRPr="00C3672B">
        <w:rPr>
          <w:rFonts w:cs="Amasis30"/>
        </w:rPr>
        <w:t>’</w:t>
      </w:r>
      <w:r w:rsidRPr="00C3672B">
        <w:t xml:space="preserve">enverrait </w:t>
      </w:r>
      <w:r w:rsidRPr="00C3672B">
        <w:rPr>
          <w:rFonts w:cs="Amasis30"/>
        </w:rPr>
        <w:t>à</w:t>
      </w:r>
      <w:r w:rsidRPr="00C3672B">
        <w:t xml:space="preserve"> Paris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la cour</w:t>
      </w:r>
      <w:r w:rsidR="00A01FD3" w:rsidRPr="00C3672B">
        <w:t xml:space="preserve">, </w:t>
      </w:r>
      <w:r w:rsidRPr="00C3672B">
        <w:t>et plus jamais lui ne pourrait la revoir</w:t>
      </w:r>
      <w:r w:rsidR="00A01FD3" w:rsidRPr="00C3672B">
        <w:t>.</w:t>
      </w:r>
    </w:p>
    <w:p w14:paraId="675432AE" w14:textId="77777777" w:rsidR="00A01FD3" w:rsidRPr="00C3672B" w:rsidRDefault="00A13117" w:rsidP="00A13117">
      <w:pPr>
        <w:pStyle w:val="Taille-1Normal"/>
      </w:pPr>
      <w:r w:rsidRPr="00C3672B">
        <w:t>Il voulut encore demander conseil à Lazare</w:t>
      </w:r>
      <w:r w:rsidR="00A01FD3" w:rsidRPr="00C3672B">
        <w:t xml:space="preserve">, </w:t>
      </w:r>
      <w:r w:rsidRPr="00C3672B">
        <w:t>mais celui-ci courait par la ville</w:t>
      </w:r>
      <w:r w:rsidR="00A01FD3" w:rsidRPr="00C3672B">
        <w:t xml:space="preserve">. </w:t>
      </w:r>
      <w:r w:rsidRPr="00C3672B">
        <w:t>Le valet qui lui répondit lui remit en même temps une lettre de la marquise de Vauplassans</w:t>
      </w:r>
      <w:r w:rsidR="00A01FD3" w:rsidRPr="00C3672B">
        <w:t xml:space="preserve">. </w:t>
      </w:r>
      <w:r w:rsidRPr="00C3672B">
        <w:t>Elle se plaignait de rester sans nouvelles de François</w:t>
      </w:r>
      <w:r w:rsidR="00A01FD3" w:rsidRPr="00C3672B">
        <w:t xml:space="preserve">, </w:t>
      </w:r>
      <w:r w:rsidRPr="00C3672B">
        <w:t>vivait tristement renfermée dans son château fortifié et tenu sur le pied de guerre</w:t>
      </w:r>
      <w:r w:rsidR="00A01FD3" w:rsidRPr="00C3672B">
        <w:t xml:space="preserve">. </w:t>
      </w:r>
      <w:r w:rsidRPr="00C3672B">
        <w:t>Ses filles d</w:t>
      </w:r>
      <w:r w:rsidR="00A01FD3" w:rsidRPr="00C3672B">
        <w:t>’</w:t>
      </w:r>
      <w:r w:rsidRPr="00C3672B">
        <w:t>honneur s</w:t>
      </w:r>
      <w:r w:rsidR="00A01FD3" w:rsidRPr="00C3672B">
        <w:t>’</w:t>
      </w:r>
      <w:r w:rsidRPr="00C3672B">
        <w:t>étaient dispersées</w:t>
      </w:r>
      <w:r w:rsidR="00A01FD3" w:rsidRPr="00C3672B">
        <w:t xml:space="preserve">, </w:t>
      </w:r>
      <w:r w:rsidRPr="00C3672B">
        <w:t>et le baron de Gardefort</w:t>
      </w:r>
      <w:r w:rsidR="00A01FD3" w:rsidRPr="00C3672B">
        <w:t xml:space="preserve">, </w:t>
      </w:r>
      <w:r w:rsidRPr="00C3672B">
        <w:t>par rancune sans doute</w:t>
      </w:r>
      <w:r w:rsidR="00A01FD3" w:rsidRPr="00C3672B">
        <w:t xml:space="preserve">, </w:t>
      </w:r>
      <w:r w:rsidRPr="00C3672B">
        <w:t>n</w:t>
      </w:r>
      <w:r w:rsidR="00A01FD3" w:rsidRPr="00C3672B">
        <w:t>’</w:t>
      </w:r>
      <w:r w:rsidRPr="00C3672B">
        <w:t>avait pas voulu lui confier Madeleine</w:t>
      </w:r>
      <w:r w:rsidR="00A01FD3" w:rsidRPr="00C3672B">
        <w:t>.</w:t>
      </w:r>
    </w:p>
    <w:p w14:paraId="242927E9" w14:textId="77777777" w:rsidR="00A01FD3" w:rsidRPr="00C3672B" w:rsidRDefault="00A13117" w:rsidP="00A13117">
      <w:pPr>
        <w:pStyle w:val="Taille-1Normal"/>
      </w:pPr>
      <w:r w:rsidRPr="00C3672B">
        <w:t>Cela intéressa fortement François</w:t>
      </w:r>
      <w:r w:rsidR="00A01FD3" w:rsidRPr="00C3672B">
        <w:t xml:space="preserve">, </w:t>
      </w:r>
      <w:r w:rsidRPr="00C3672B">
        <w:t>qui trouva la lettre précieuse</w:t>
      </w:r>
      <w:r w:rsidR="00A01FD3" w:rsidRPr="00C3672B">
        <w:t xml:space="preserve">. </w:t>
      </w:r>
      <w:r w:rsidRPr="00C3672B">
        <w:t>Mais elle restait muette sur l</w:t>
      </w:r>
      <w:r w:rsidR="00A01FD3" w:rsidRPr="00C3672B">
        <w:t>’</w:t>
      </w:r>
      <w:r w:rsidRPr="00C3672B">
        <w:t>endroit où était Madeleine</w:t>
      </w:r>
      <w:r w:rsidR="00A01FD3" w:rsidRPr="00C3672B">
        <w:t xml:space="preserve">, </w:t>
      </w:r>
      <w:r w:rsidRPr="00C3672B">
        <w:t>disait seulement qu</w:t>
      </w:r>
      <w:r w:rsidR="00A01FD3" w:rsidRPr="00C3672B">
        <w:t>’</w:t>
      </w:r>
      <w:r w:rsidRPr="00C3672B">
        <w:t>elle n</w:t>
      </w:r>
      <w:r w:rsidR="00A01FD3" w:rsidRPr="00C3672B">
        <w:t>’</w:t>
      </w:r>
      <w:r w:rsidRPr="00C3672B">
        <w:t>était plus à Gardefort et que le baron avait quitté le pays</w:t>
      </w:r>
      <w:r w:rsidR="00A01FD3" w:rsidRPr="00C3672B">
        <w:t xml:space="preserve">. </w:t>
      </w:r>
      <w:r w:rsidRPr="00C3672B">
        <w:t>Puis la marquise se plaignait amèrement du petit Bellegarde qui l</w:t>
      </w:r>
      <w:r w:rsidR="00A01FD3" w:rsidRPr="00C3672B">
        <w:t>’</w:t>
      </w:r>
      <w:r w:rsidRPr="00C3672B">
        <w:t>avait lâchement abandonnée pour aller à Bourges où il s</w:t>
      </w:r>
      <w:r w:rsidR="00A01FD3" w:rsidRPr="00C3672B">
        <w:t>’</w:t>
      </w:r>
      <w:r w:rsidRPr="00C3672B">
        <w:t>affichait avec des comédiennes et des courtisanes du dernier rang</w:t>
      </w:r>
      <w:r w:rsidR="00A01FD3" w:rsidRPr="00C3672B">
        <w:t xml:space="preserve">. </w:t>
      </w:r>
      <w:r w:rsidRPr="00C3672B">
        <w:t xml:space="preserve">Elle finissait en priant François de le surveiller et elle lui faisait des </w:t>
      </w:r>
      <w:r w:rsidRPr="00C3672B">
        <w:lastRenderedPageBreak/>
        <w:t>compliments sur sa Maugrabine dont elle avait entendu raconter des choses merveilleuses</w:t>
      </w:r>
      <w:r w:rsidR="00A01FD3" w:rsidRPr="00C3672B">
        <w:t>.</w:t>
      </w:r>
    </w:p>
    <w:p w14:paraId="59ECE24B" w14:textId="77777777" w:rsidR="00A01FD3" w:rsidRPr="00C3672B" w:rsidRDefault="00A13117" w:rsidP="00A13117">
      <w:pPr>
        <w:pStyle w:val="Taille-1Normal"/>
      </w:pPr>
      <w:r w:rsidRPr="00C3672B">
        <w:t>Lazare rentrait cependant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interrogé par François</w:t>
      </w:r>
      <w:r w:rsidR="00A01FD3" w:rsidRPr="00C3672B">
        <w:t xml:space="preserve">, </w:t>
      </w:r>
      <w:r w:rsidRPr="00C3672B">
        <w:t>il entra au vif de la question</w:t>
      </w:r>
      <w:r w:rsidR="00A01FD3" w:rsidRPr="00C3672B">
        <w:t xml:space="preserve">. </w:t>
      </w:r>
      <w:r w:rsidRPr="00C3672B">
        <w:t>Il était sûr qu</w:t>
      </w:r>
      <w:r w:rsidR="00A01FD3" w:rsidRPr="00C3672B">
        <w:t>’</w:t>
      </w:r>
      <w:r w:rsidRPr="00C3672B">
        <w:t>on brûlerait une partie du pays sous peu de jours</w:t>
      </w:r>
      <w:r w:rsidR="00A01FD3" w:rsidRPr="00C3672B">
        <w:t xml:space="preserve">, </w:t>
      </w:r>
      <w:r w:rsidRPr="00C3672B">
        <w:t>la guerre était partout</w:t>
      </w:r>
      <w:r w:rsidR="00A01FD3" w:rsidRPr="00C3672B">
        <w:t xml:space="preserve">, </w:t>
      </w:r>
      <w:r w:rsidRPr="00C3672B">
        <w:t>qui s</w:t>
      </w:r>
      <w:r w:rsidR="00A01FD3" w:rsidRPr="00C3672B">
        <w:t>’</w:t>
      </w:r>
      <w:r w:rsidRPr="00C3672B">
        <w:t>inquiéterait des meurtres et des rapts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?</w:t>
      </w:r>
    </w:p>
    <w:p w14:paraId="6FB2507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</w:t>
      </w:r>
      <w:r w:rsidRPr="00C3672B">
        <w:t>’</w:t>
      </w:r>
      <w:r w:rsidR="00A13117" w:rsidRPr="00C3672B">
        <w:t>est miracle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si l</w:t>
      </w:r>
      <w:r w:rsidRPr="00C3672B">
        <w:t>’</w:t>
      </w:r>
      <w:r w:rsidR="00A13117" w:rsidRPr="00C3672B">
        <w:t xml:space="preserve">Amiral et </w:t>
      </w:r>
      <w:r w:rsidRPr="00C3672B">
        <w:t>M. </w:t>
      </w:r>
      <w:r w:rsidR="00A13117" w:rsidRPr="00C3672B">
        <w:t>le Prince ne sont pas à cette heure déconfits</w:t>
      </w:r>
      <w:r w:rsidRPr="00C3672B">
        <w:t xml:space="preserve">. </w:t>
      </w:r>
      <w:r w:rsidR="00A13117" w:rsidRPr="00C3672B">
        <w:t>En tous points</w:t>
      </w:r>
      <w:r w:rsidRPr="00C3672B">
        <w:t xml:space="preserve">, </w:t>
      </w:r>
      <w:r w:rsidR="00A13117" w:rsidRPr="00C3672B">
        <w:t>on court sus aux huguenots et on les tue comme des mouches</w:t>
      </w:r>
      <w:r w:rsidRPr="00C3672B">
        <w:t xml:space="preserve">. </w:t>
      </w:r>
      <w:r w:rsidR="00A13117" w:rsidRPr="00C3672B">
        <w:t>Qui va s</w:t>
      </w:r>
      <w:r w:rsidRPr="00C3672B">
        <w:t>’</w:t>
      </w:r>
      <w:r w:rsidR="00A13117" w:rsidRPr="00C3672B">
        <w:t>occuper</w:t>
      </w:r>
      <w:r w:rsidRPr="00C3672B">
        <w:t xml:space="preserve">, </w:t>
      </w:r>
      <w:r w:rsidR="00A13117" w:rsidRPr="00C3672B">
        <w:t>au milieu de ces massacres</w:t>
      </w:r>
      <w:r w:rsidRPr="00C3672B">
        <w:t xml:space="preserve">, </w:t>
      </w:r>
      <w:r w:rsidR="00A13117" w:rsidRPr="00C3672B">
        <w:t>d</w:t>
      </w:r>
      <w:r w:rsidRPr="00C3672B">
        <w:t>’</w:t>
      </w:r>
      <w:r w:rsidR="00A13117" w:rsidRPr="00C3672B">
        <w:t>une petite fille de plus ou de moins dans le Berry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Si son p</w:t>
      </w:r>
      <w:r w:rsidR="00A13117" w:rsidRPr="00C3672B">
        <w:rPr>
          <w:rFonts w:cs="Amasis30"/>
        </w:rPr>
        <w:t>è</w:t>
      </w:r>
      <w:r w:rsidR="00A13117" w:rsidRPr="00C3672B">
        <w:t>re n</w:t>
      </w:r>
      <w:r w:rsidRPr="00C3672B">
        <w:rPr>
          <w:rFonts w:cs="Amasis30"/>
        </w:rPr>
        <w:t>’</w:t>
      </w:r>
      <w:r w:rsidR="00A13117" w:rsidRPr="00C3672B">
        <w:t>est pas occis et la r</w:t>
      </w:r>
      <w:r w:rsidR="00A13117" w:rsidRPr="00C3672B">
        <w:rPr>
          <w:rFonts w:cs="Amasis30"/>
        </w:rPr>
        <w:t>é</w:t>
      </w:r>
      <w:r w:rsidR="00A13117" w:rsidRPr="00C3672B">
        <w:t>clame</w:t>
      </w:r>
      <w:r w:rsidRPr="00C3672B">
        <w:t xml:space="preserve">, </w:t>
      </w:r>
      <w:r w:rsidR="00A13117" w:rsidRPr="00C3672B">
        <w:t>on ne lui r</w:t>
      </w:r>
      <w:r w:rsidR="00A13117" w:rsidRPr="00C3672B">
        <w:rPr>
          <w:rFonts w:cs="Amasis30"/>
        </w:rPr>
        <w:t>é</w:t>
      </w:r>
      <w:r w:rsidR="00A13117" w:rsidRPr="00C3672B">
        <w:t>pondra m</w:t>
      </w:r>
      <w:r w:rsidR="00A13117" w:rsidRPr="00C3672B">
        <w:rPr>
          <w:rFonts w:cs="Amasis30"/>
        </w:rPr>
        <w:t>ê</w:t>
      </w:r>
      <w:r w:rsidR="00A13117" w:rsidRPr="00C3672B">
        <w:t>me pas</w:t>
      </w:r>
      <w:r w:rsidRPr="00C3672B">
        <w:t xml:space="preserve">, </w:t>
      </w:r>
      <w:r w:rsidR="00A13117" w:rsidRPr="00C3672B">
        <w:t>et d</w:t>
      </w:r>
      <w:r w:rsidRPr="00C3672B">
        <w:rPr>
          <w:rFonts w:cs="Amasis30"/>
        </w:rPr>
        <w:t>’</w:t>
      </w:r>
      <w:r w:rsidR="00A13117" w:rsidRPr="00C3672B">
        <w:t>ici l</w:t>
      </w:r>
      <w:r w:rsidR="00A13117" w:rsidRPr="00C3672B">
        <w:rPr>
          <w:rFonts w:cs="Amasis30"/>
        </w:rPr>
        <w:t>à</w:t>
      </w:r>
      <w:r w:rsidRPr="00C3672B">
        <w:t xml:space="preserve">, </w:t>
      </w:r>
      <w:r w:rsidR="00A13117" w:rsidRPr="00C3672B">
        <w:t>d</w:t>
      </w:r>
      <w:r w:rsidRPr="00C3672B">
        <w:rPr>
          <w:rFonts w:cs="Amasis30"/>
        </w:rPr>
        <w:t>’</w:t>
      </w:r>
      <w:r w:rsidR="00A13117" w:rsidRPr="00C3672B">
        <w:t>ailleurs</w:t>
      </w:r>
      <w:r w:rsidRPr="00C3672B">
        <w:t xml:space="preserve">, </w:t>
      </w:r>
      <w:r w:rsidR="00A13117" w:rsidRPr="00C3672B">
        <w:t>n</w:t>
      </w:r>
      <w:r w:rsidRPr="00C3672B">
        <w:rPr>
          <w:rFonts w:cs="Amasis30"/>
        </w:rPr>
        <w:t>’</w:t>
      </w:r>
      <w:r w:rsidR="00A13117" w:rsidRPr="00C3672B">
        <w:t>aurez-vous pas eu du bon temps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26C6547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Tu en parles à ton aise</w:t>
      </w:r>
      <w:r w:rsidRPr="00C3672B">
        <w:t xml:space="preserve">, </w:t>
      </w:r>
      <w:r w:rsidR="00A13117" w:rsidRPr="00C3672B">
        <w:t>Lazare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 xml:space="preserve">Et si </w:t>
      </w:r>
      <w:r w:rsidRPr="00C3672B">
        <w:t>M</w:t>
      </w:r>
      <w:r w:rsidRPr="00C3672B">
        <w:rPr>
          <w:vertAlign w:val="superscript"/>
        </w:rPr>
        <w:t>me</w:t>
      </w:r>
      <w:r w:rsidRPr="00C3672B">
        <w:t> </w:t>
      </w:r>
      <w:r w:rsidR="00A13117" w:rsidRPr="00C3672B">
        <w:t>Renée de Ferrare le prend de haut et exige qu</w:t>
      </w:r>
      <w:r w:rsidRPr="00C3672B">
        <w:t>’</w:t>
      </w:r>
      <w:r w:rsidR="00A13117" w:rsidRPr="00C3672B">
        <w:t>on lui rende sa pupille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21A3A56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Baste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</w:t>
      </w:r>
      <w:r w:rsidRPr="00C3672B">
        <w:rPr>
          <w:rFonts w:cs="Amasis30"/>
        </w:rPr>
        <w:t>’</w:t>
      </w:r>
      <w:r w:rsidR="00A13117" w:rsidRPr="00C3672B">
        <w:t>ici l</w:t>
      </w:r>
      <w:r w:rsidR="00A13117" w:rsidRPr="00C3672B">
        <w:rPr>
          <w:rFonts w:cs="Amasis30"/>
        </w:rPr>
        <w:t>à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vous aurez bien converti la demoiselle</w:t>
      </w:r>
      <w:r w:rsidRPr="00C3672B">
        <w:t xml:space="preserve">, </w:t>
      </w:r>
      <w:r w:rsidR="00A13117" w:rsidRPr="00C3672B">
        <w:t>ou bien vous vous en serez d</w:t>
      </w:r>
      <w:r w:rsidR="00A13117" w:rsidRPr="00C3672B">
        <w:rPr>
          <w:rFonts w:cs="Amasis30"/>
        </w:rPr>
        <w:t>é</w:t>
      </w:r>
      <w:r w:rsidR="00A13117" w:rsidRPr="00C3672B">
        <w:t>go</w:t>
      </w:r>
      <w:r w:rsidR="00A13117" w:rsidRPr="00C3672B">
        <w:rPr>
          <w:rFonts w:cs="Amasis30"/>
        </w:rPr>
        <w:t>û</w:t>
      </w:r>
      <w:r w:rsidR="00A13117" w:rsidRPr="00C3672B">
        <w:t>t</w:t>
      </w:r>
      <w:r w:rsidR="00A13117" w:rsidRPr="00C3672B">
        <w:rPr>
          <w:rFonts w:cs="Amasis30"/>
        </w:rPr>
        <w:t>é</w:t>
      </w:r>
      <w:r w:rsidRPr="00C3672B">
        <w:t xml:space="preserve">. </w:t>
      </w:r>
      <w:r w:rsidR="00A13117" w:rsidRPr="00C3672B">
        <w:t>Dans le premier cas</w:t>
      </w:r>
      <w:r w:rsidRPr="00C3672B">
        <w:t xml:space="preserve">, </w:t>
      </w:r>
      <w:r w:rsidR="00A13117" w:rsidRPr="00C3672B">
        <w:t>si elle se fait catholique</w:t>
      </w:r>
      <w:r w:rsidRPr="00C3672B">
        <w:t xml:space="preserve">, </w:t>
      </w:r>
      <w:r w:rsidR="00A13117" w:rsidRPr="00C3672B">
        <w:t>personne ne s</w:t>
      </w:r>
      <w:r w:rsidRPr="00C3672B">
        <w:rPr>
          <w:rFonts w:cs="Amasis30"/>
        </w:rPr>
        <w:t>’</w:t>
      </w:r>
      <w:r w:rsidR="00A13117" w:rsidRPr="00C3672B">
        <w:t>en occupera</w:t>
      </w:r>
      <w:r w:rsidRPr="00C3672B">
        <w:t xml:space="preserve">. </w:t>
      </w:r>
      <w:r w:rsidR="00A13117" w:rsidRPr="00C3672B">
        <w:t>Dans le second</w:t>
      </w:r>
      <w:r w:rsidRPr="00C3672B">
        <w:t xml:space="preserve">, </w:t>
      </w:r>
      <w:r w:rsidR="00A13117" w:rsidRPr="00C3672B">
        <w:t>il vous sera bien indiff</w:t>
      </w:r>
      <w:r w:rsidR="00A13117" w:rsidRPr="00C3672B">
        <w:rPr>
          <w:rFonts w:cs="Amasis30"/>
        </w:rPr>
        <w:t>é</w:t>
      </w:r>
      <w:r w:rsidR="00A13117" w:rsidRPr="00C3672B">
        <w:t>rent de vous en d</w:t>
      </w:r>
      <w:r w:rsidR="00A13117" w:rsidRPr="00C3672B">
        <w:rPr>
          <w:rFonts w:cs="Amasis30"/>
        </w:rPr>
        <w:t>é</w:t>
      </w:r>
      <w:r w:rsidR="00A13117" w:rsidRPr="00C3672B">
        <w:t>faire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E0D85DD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Lazare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Lazare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je crains d</w:t>
      </w:r>
      <w:r w:rsidRPr="00C3672B">
        <w:rPr>
          <w:rFonts w:cs="Amasis30"/>
        </w:rPr>
        <w:t>’</w:t>
      </w:r>
      <w:r w:rsidR="00A13117" w:rsidRPr="00C3672B">
        <w:t>avoir de grands ennuis</w:t>
      </w:r>
      <w:r w:rsidRPr="00C3672B">
        <w:t xml:space="preserve">, </w:t>
      </w:r>
      <w:r w:rsidR="00A13117" w:rsidRPr="00C3672B">
        <w:t>et pourtant j</w:t>
      </w:r>
      <w:r w:rsidRPr="00C3672B">
        <w:rPr>
          <w:rFonts w:cs="Amasis30"/>
        </w:rPr>
        <w:t>’</w:t>
      </w:r>
      <w:r w:rsidR="00A13117" w:rsidRPr="00C3672B">
        <w:t>ai tant envie de cette jolie fille que je risquerais pour elle de pires fortunes</w:t>
      </w:r>
      <w:r w:rsidRPr="00C3672B">
        <w:t xml:space="preserve">. </w:t>
      </w:r>
      <w:r w:rsidR="00A13117" w:rsidRPr="00C3672B">
        <w:t>Mais vraiment</w:t>
      </w:r>
      <w:r w:rsidR="007576F4" w:rsidRPr="00C3672B">
        <w:t>,j</w:t>
      </w:r>
      <w:r w:rsidRPr="00C3672B">
        <w:rPr>
          <w:rFonts w:cs="Amasis30"/>
        </w:rPr>
        <w:t>’</w:t>
      </w:r>
      <w:r w:rsidR="00A13117" w:rsidRPr="00C3672B">
        <w:t>ai peur</w:t>
      </w:r>
      <w:r w:rsidRPr="00C3672B">
        <w:rPr>
          <w:rFonts w:cs="Amasis30"/>
        </w:rPr>
        <w:t>…</w:t>
      </w:r>
    </w:p>
    <w:p w14:paraId="07D5252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Bien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interrompit Lazare impatienté</w:t>
      </w:r>
      <w:r w:rsidRPr="00C3672B">
        <w:t xml:space="preserve">. </w:t>
      </w:r>
      <w:r w:rsidR="00A13117" w:rsidRPr="00C3672B">
        <w:t>Il faut</w:t>
      </w:r>
      <w:r w:rsidRPr="00C3672B">
        <w:t xml:space="preserve">, </w:t>
      </w:r>
      <w:r w:rsidR="00A13117" w:rsidRPr="00C3672B">
        <w:t>sans perdre un instant</w:t>
      </w:r>
      <w:r w:rsidRPr="00C3672B">
        <w:t xml:space="preserve">, </w:t>
      </w:r>
      <w:r w:rsidR="00A13117" w:rsidRPr="00C3672B">
        <w:t>retourner aux pages</w:t>
      </w:r>
      <w:r w:rsidRPr="00C3672B">
        <w:t xml:space="preserve">, </w:t>
      </w:r>
      <w:r w:rsidR="00A13117" w:rsidRPr="00C3672B">
        <w:t>et on vous y donnera le fouet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Est-ce pour des gens comme nous d</w:t>
      </w:r>
      <w:r w:rsidRPr="00C3672B">
        <w:rPr>
          <w:rFonts w:cs="Amasis30"/>
        </w:rPr>
        <w:t>’</w:t>
      </w:r>
      <w:r w:rsidR="00A13117" w:rsidRPr="00C3672B">
        <w:t>avoir peur et de se terrer comme des li</w:t>
      </w:r>
      <w:r w:rsidR="00A13117" w:rsidRPr="00C3672B">
        <w:rPr>
          <w:rFonts w:cs="Amasis30"/>
        </w:rPr>
        <w:t>è</w:t>
      </w:r>
      <w:r w:rsidR="00A13117" w:rsidRPr="00C3672B">
        <w:t>vres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Mais vous le reconnaissez vous-m</w:t>
      </w:r>
      <w:r w:rsidR="00A13117" w:rsidRPr="00C3672B">
        <w:rPr>
          <w:rFonts w:cs="Amasis30"/>
        </w:rPr>
        <w:t>ê</w:t>
      </w:r>
      <w:r w:rsidR="00A13117" w:rsidRPr="00C3672B">
        <w:t>me</w:t>
      </w:r>
      <w:r w:rsidRPr="00C3672B">
        <w:t xml:space="preserve">, </w:t>
      </w:r>
      <w:r w:rsidR="00A13117" w:rsidRPr="00C3672B">
        <w:t xml:space="preserve">un seul baiser de </w:t>
      </w:r>
      <w:r w:rsidRPr="00C3672B">
        <w:t>M</w:t>
      </w:r>
      <w:r w:rsidRPr="00C3672B">
        <w:rPr>
          <w:vertAlign w:val="superscript"/>
        </w:rPr>
        <w:t>lle</w:t>
      </w:r>
      <w:r w:rsidRPr="00C3672B">
        <w:t> </w:t>
      </w:r>
      <w:r w:rsidR="00A13117" w:rsidRPr="00C3672B">
        <w:t>Madeleine vaut dix ans de tracas avec tous les archers du royaume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Encore un coup</w:t>
      </w:r>
      <w:r w:rsidRPr="00C3672B">
        <w:t xml:space="preserve">, </w:t>
      </w:r>
      <w:r w:rsidR="00A13117" w:rsidRPr="00C3672B">
        <w:t>laissez-moi mener l</w:t>
      </w:r>
      <w:r w:rsidRPr="00C3672B">
        <w:rPr>
          <w:rFonts w:cs="Amasis30"/>
        </w:rPr>
        <w:t>’</w:t>
      </w:r>
      <w:r w:rsidR="00A13117" w:rsidRPr="00C3672B">
        <w:t>affaire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en r</w:t>
      </w:r>
      <w:r w:rsidR="00A13117" w:rsidRPr="00C3672B">
        <w:rPr>
          <w:rFonts w:cs="Amasis30"/>
        </w:rPr>
        <w:t>é</w:t>
      </w:r>
      <w:r w:rsidR="00A13117" w:rsidRPr="00C3672B">
        <w:t>ponds sur ma t</w:t>
      </w:r>
      <w:r w:rsidR="00A13117" w:rsidRPr="00C3672B">
        <w:rPr>
          <w:rFonts w:cs="Amasis30"/>
        </w:rPr>
        <w:t>ê</w:t>
      </w:r>
      <w:r w:rsidR="00A13117" w:rsidRPr="00C3672B">
        <w:t>te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6FF6060" w14:textId="24550EFF" w:rsidR="00B5402E" w:rsidRDefault="00A13117" w:rsidP="00A13117">
      <w:pPr>
        <w:pStyle w:val="Taille-1Normal"/>
      </w:pPr>
      <w:r w:rsidRPr="00C3672B">
        <w:t>Et il expliqua le résultat infaillible de ses combinaisons</w:t>
      </w:r>
      <w:r w:rsidR="00A01FD3" w:rsidRPr="00C3672B">
        <w:t>. 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Gardefort était sans aucun doute restée dans le pays</w:t>
      </w:r>
      <w:r w:rsidR="00A01FD3" w:rsidRPr="00C3672B">
        <w:t xml:space="preserve">, </w:t>
      </w:r>
      <w:r w:rsidRPr="00C3672B">
        <w:t xml:space="preserve">chez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proofErr w:type="spellStart"/>
      <w:r w:rsidRPr="00C3672B">
        <w:t>Vauplassans</w:t>
      </w:r>
      <w:proofErr w:type="spellEnd"/>
      <w:r w:rsidRPr="00C3672B">
        <w:t xml:space="preserve"> peut-être</w:t>
      </w:r>
      <w:r w:rsidR="00B5402E">
        <w:t>…</w:t>
      </w:r>
    </w:p>
    <w:p w14:paraId="5E210B7B" w14:textId="3B651B8B" w:rsidR="00A01FD3" w:rsidRPr="00C3672B" w:rsidRDefault="00A13117" w:rsidP="00A13117">
      <w:pPr>
        <w:pStyle w:val="Taille-1Normal"/>
      </w:pPr>
      <w:r w:rsidRPr="00C3672B">
        <w:lastRenderedPageBreak/>
        <w:t>Mais François le détrompa</w:t>
      </w:r>
      <w:r w:rsidR="00A01FD3" w:rsidRPr="00C3672B">
        <w:t xml:space="preserve">, </w:t>
      </w:r>
      <w:r w:rsidRPr="00C3672B">
        <w:t>le blâmant de s</w:t>
      </w:r>
      <w:r w:rsidR="00A01FD3" w:rsidRPr="00C3672B">
        <w:t>’</w:t>
      </w:r>
      <w:r w:rsidRPr="00C3672B">
        <w:t>engager par avance sur une fausse piste</w:t>
      </w:r>
      <w:r w:rsidR="00A01FD3" w:rsidRPr="00C3672B">
        <w:t xml:space="preserve">. </w:t>
      </w:r>
      <w:r w:rsidRPr="00C3672B">
        <w:t>Lazare déclara que l</w:t>
      </w:r>
      <w:r w:rsidR="00A01FD3" w:rsidRPr="00C3672B">
        <w:t>’</w:t>
      </w:r>
      <w:r w:rsidRPr="00C3672B">
        <w:t>erreur était petite</w:t>
      </w:r>
      <w:r w:rsidR="00A01FD3" w:rsidRPr="00C3672B">
        <w:t xml:space="preserve">, </w:t>
      </w:r>
      <w:r w:rsidRPr="00C3672B">
        <w:t>et il affirmait que Madeleine n</w:t>
      </w:r>
      <w:r w:rsidR="00A01FD3" w:rsidRPr="00C3672B">
        <w:t>’</w:t>
      </w:r>
      <w:r w:rsidRPr="00C3672B">
        <w:t>avait pas quitté le Berry</w:t>
      </w:r>
      <w:r w:rsidR="00A01FD3" w:rsidRPr="00C3672B">
        <w:t xml:space="preserve">, </w:t>
      </w:r>
      <w:r w:rsidRPr="00C3672B">
        <w:t>et il saurait la trouver</w:t>
      </w:r>
      <w:r w:rsidR="00A01FD3" w:rsidRPr="00C3672B">
        <w:t xml:space="preserve">. </w:t>
      </w:r>
      <w:r w:rsidRPr="00C3672B">
        <w:t>En outre</w:t>
      </w:r>
      <w:r w:rsidR="00A01FD3" w:rsidRPr="00C3672B">
        <w:t xml:space="preserve">, </w:t>
      </w:r>
      <w:r w:rsidRPr="00C3672B">
        <w:t>pour quelques pièces d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il avait acheté à un laquais de du Perrier une commission régulière</w:t>
      </w:r>
      <w:r w:rsidR="00A01FD3" w:rsidRPr="00C3672B">
        <w:t xml:space="preserve">, </w:t>
      </w:r>
      <w:r w:rsidRPr="00C3672B">
        <w:t>signée et scellée</w:t>
      </w:r>
      <w:r w:rsidR="00A01FD3" w:rsidRPr="00C3672B">
        <w:t xml:space="preserve">, </w:t>
      </w:r>
      <w:r w:rsidRPr="00C3672B">
        <w:t>de recruteur</w:t>
      </w:r>
      <w:r w:rsidR="00A01FD3" w:rsidRPr="00C3672B">
        <w:t xml:space="preserve">, </w:t>
      </w:r>
      <w:r w:rsidRPr="00C3672B">
        <w:t>qui lui donnait droit à une escorte</w:t>
      </w:r>
      <w:r w:rsidR="00A01FD3" w:rsidRPr="00C3672B">
        <w:t xml:space="preserve">. </w:t>
      </w:r>
      <w:r w:rsidRPr="00C3672B">
        <w:t>Et l</w:t>
      </w:r>
      <w:r w:rsidR="00A01FD3" w:rsidRPr="00C3672B">
        <w:t>’</w:t>
      </w:r>
      <w:r w:rsidRPr="00C3672B">
        <w:t>escorte était là qui l</w:t>
      </w:r>
      <w:r w:rsidR="00A01FD3" w:rsidRPr="00C3672B">
        <w:t>’</w:t>
      </w:r>
      <w:r w:rsidRPr="00C3672B">
        <w:t>attendait</w:t>
      </w:r>
      <w:r w:rsidR="00A01FD3" w:rsidRPr="00C3672B">
        <w:t xml:space="preserve">, </w:t>
      </w:r>
      <w:r w:rsidRPr="00C3672B">
        <w:t>dehors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, </w:t>
      </w:r>
      <w:r w:rsidRPr="00C3672B">
        <w:t xml:space="preserve">en se mettant </w:t>
      </w:r>
      <w:r w:rsidRPr="00C3672B">
        <w:rPr>
          <w:rFonts w:cs="Amasis30"/>
        </w:rPr>
        <w:t>à</w:t>
      </w:r>
      <w:r w:rsidRPr="00C3672B">
        <w:t xml:space="preserve"> la fen</w:t>
      </w:r>
      <w:r w:rsidRPr="00C3672B">
        <w:rPr>
          <w:rFonts w:cs="Amasis30"/>
        </w:rPr>
        <w:t>ê</w:t>
      </w:r>
      <w:r w:rsidRPr="00C3672B">
        <w:t>tre</w:t>
      </w:r>
      <w:r w:rsidR="00A01FD3" w:rsidRPr="00C3672B">
        <w:t xml:space="preserve">, </w:t>
      </w:r>
      <w:r w:rsidRPr="00C3672B">
        <w:t>pouvait regarder les stradiots</w:t>
      </w:r>
      <w:r w:rsidR="00A01FD3" w:rsidRPr="00C3672B">
        <w:t>.</w:t>
      </w:r>
    </w:p>
    <w:p w14:paraId="34C247E6" w14:textId="77777777" w:rsidR="00A01FD3" w:rsidRPr="00C3672B" w:rsidRDefault="00A13117" w:rsidP="00A13117">
      <w:pPr>
        <w:pStyle w:val="Taille-1Normal"/>
      </w:pPr>
      <w:r w:rsidRPr="00C3672B">
        <w:t>Lazare s</w:t>
      </w:r>
      <w:r w:rsidR="00A01FD3" w:rsidRPr="00C3672B">
        <w:t>’</w:t>
      </w:r>
      <w:r w:rsidRPr="00C3672B">
        <w:t>était fait aussi fabriquer par un scribe du gouverneur une fausse lettre de l</w:t>
      </w:r>
      <w:r w:rsidR="00A01FD3" w:rsidRPr="00C3672B">
        <w:t>’</w:t>
      </w:r>
      <w:r w:rsidRPr="00C3672B">
        <w:t>Amiral dont l</w:t>
      </w:r>
      <w:r w:rsidR="00A01FD3" w:rsidRPr="00C3672B">
        <w:t>’</w:t>
      </w:r>
      <w:r w:rsidRPr="00C3672B">
        <w:t>écriture et la signature étaient parfaitement imitées</w:t>
      </w:r>
      <w:r w:rsidR="00A01FD3" w:rsidRPr="00C3672B">
        <w:t xml:space="preserve">. </w:t>
      </w:r>
      <w:r w:rsidRPr="00C3672B">
        <w:t>Elle le recommandait à tous les huguenots comme chef d</w:t>
      </w:r>
      <w:r w:rsidR="00A01FD3" w:rsidRPr="00C3672B">
        <w:t>’</w:t>
      </w:r>
      <w:r w:rsidRPr="00C3672B">
        <w:t>un parti d</w:t>
      </w:r>
      <w:r w:rsidR="00A01FD3" w:rsidRPr="00C3672B">
        <w:t>’</w:t>
      </w:r>
      <w:r w:rsidRPr="00C3672B">
        <w:t>éclaireurs</w:t>
      </w:r>
      <w:r w:rsidR="00A01FD3" w:rsidRPr="00C3672B">
        <w:t xml:space="preserve">, </w:t>
      </w:r>
      <w:r w:rsidRPr="00C3672B">
        <w:t>et requérait chacun de lui donner aide et secours</w:t>
      </w:r>
      <w:r w:rsidR="00A01FD3" w:rsidRPr="00C3672B">
        <w:t>.</w:t>
      </w:r>
    </w:p>
    <w:p w14:paraId="1C4D10B5" w14:textId="7D8FCD65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du balcon</w:t>
      </w:r>
      <w:r w:rsidR="00A01FD3" w:rsidRPr="00C3672B">
        <w:t xml:space="preserve">, </w:t>
      </w:r>
      <w:r w:rsidRPr="00C3672B">
        <w:t>regardait les dix cavaliers dont les chevaux s</w:t>
      </w:r>
      <w:r w:rsidR="00A01FD3" w:rsidRPr="00C3672B">
        <w:t>’</w:t>
      </w:r>
      <w:r w:rsidRPr="00C3672B">
        <w:t>ébrouaient en grattant le sol</w:t>
      </w:r>
      <w:r w:rsidR="00A01FD3" w:rsidRPr="00C3672B">
        <w:t xml:space="preserve">. </w:t>
      </w:r>
      <w:r w:rsidRPr="00C3672B">
        <w:t>Aspar</w:t>
      </w:r>
      <w:r w:rsidR="00A01FD3" w:rsidRPr="00C3672B">
        <w:t xml:space="preserve">, </w:t>
      </w:r>
      <w:r w:rsidRPr="00C3672B">
        <w:t>comme les autres</w:t>
      </w:r>
      <w:r w:rsidR="00A01FD3" w:rsidRPr="00C3672B">
        <w:t xml:space="preserve">, </w:t>
      </w:r>
      <w:r w:rsidRPr="00C3672B">
        <w:t>portait une jaque de mailles recouverte d</w:t>
      </w:r>
      <w:r w:rsidR="00A01FD3" w:rsidRPr="00C3672B">
        <w:t>’</w:t>
      </w:r>
      <w:r w:rsidRPr="00C3672B">
        <w:t>une soubreveste longue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étoffe sombre</w:t>
      </w:r>
      <w:r w:rsidR="00A01FD3" w:rsidRPr="00C3672B">
        <w:t xml:space="preserve">, </w:t>
      </w:r>
      <w:r w:rsidRPr="00C3672B">
        <w:t>à manches fendues</w:t>
      </w:r>
      <w:r w:rsidR="00A01FD3" w:rsidRPr="00C3672B">
        <w:t xml:space="preserve">. </w:t>
      </w:r>
      <w:r w:rsidRPr="00C3672B">
        <w:t>Il était armé d</w:t>
      </w:r>
      <w:r w:rsidR="00A01FD3" w:rsidRPr="00C3672B">
        <w:t>’</w:t>
      </w:r>
      <w:r w:rsidRPr="00C3672B">
        <w:t>un large cimeterre</w:t>
      </w:r>
      <w:r w:rsidR="00A01FD3" w:rsidRPr="00C3672B">
        <w:t xml:space="preserve">, </w:t>
      </w:r>
      <w:r w:rsidRPr="00C3672B">
        <w:t>et une courte arquebuse</w:t>
      </w:r>
      <w:r w:rsidR="00A01FD3" w:rsidRPr="00C3672B">
        <w:t xml:space="preserve">, </w:t>
      </w:r>
      <w:r w:rsidRPr="00C3672B">
        <w:t>renfermée dans un étui</w:t>
      </w:r>
      <w:r w:rsidR="00A01FD3" w:rsidRPr="00C3672B">
        <w:t xml:space="preserve">, </w:t>
      </w:r>
      <w:r w:rsidRPr="00C3672B">
        <w:t>pendait à l</w:t>
      </w:r>
      <w:r w:rsidR="00A01FD3" w:rsidRPr="00C3672B">
        <w:t>’</w:t>
      </w:r>
      <w:r w:rsidRPr="00C3672B">
        <w:t>arçon de sa selle dont les grandes bâtes lui emboîtaient les cuisses</w:t>
      </w:r>
      <w:r w:rsidR="00A01FD3" w:rsidRPr="00C3672B">
        <w:t xml:space="preserve">. </w:t>
      </w:r>
      <w:r w:rsidRPr="00C3672B">
        <w:t>Son cheval était nu</w:t>
      </w:r>
      <w:r w:rsidR="00A01FD3" w:rsidRPr="00C3672B">
        <w:t xml:space="preserve">, </w:t>
      </w:r>
      <w:r w:rsidRPr="00C3672B">
        <w:t>et son léger harnais de maroquin noir avait de grands chasse-mouches ornés de bossettes</w:t>
      </w:r>
      <w:r w:rsidR="00A141A5">
        <w:t xml:space="preserve"> </w:t>
      </w:r>
      <w:r w:rsidRPr="00C3672B">
        <w:t>de cuivre retombant à la croupe et au poitrail en lambrequins déchiquetés</w:t>
      </w:r>
      <w:r w:rsidR="00A01FD3" w:rsidRPr="00C3672B">
        <w:t>.</w:t>
      </w:r>
    </w:p>
    <w:p w14:paraId="5386B48A" w14:textId="77777777" w:rsidR="00A01FD3" w:rsidRPr="00C3672B" w:rsidRDefault="00A13117" w:rsidP="00A13117">
      <w:pPr>
        <w:pStyle w:val="Taille-1Normal"/>
      </w:pPr>
      <w:r w:rsidRPr="00C3672B">
        <w:t>Les autres étaient des Orientaux armés à la légère</w:t>
      </w:r>
      <w:r w:rsidR="00A01FD3" w:rsidRPr="00C3672B">
        <w:t xml:space="preserve">, </w:t>
      </w:r>
      <w:r w:rsidRPr="00C3672B">
        <w:t>montés sur des chevaux turcs dont les naseaux étaient fendus pour les empêcher de hennir</w:t>
      </w:r>
      <w:r w:rsidR="00A01FD3" w:rsidRPr="00C3672B">
        <w:t xml:space="preserve">. </w:t>
      </w:r>
      <w:r w:rsidRPr="00C3672B">
        <w:t>Aucun ne savait le français</w:t>
      </w:r>
      <w:r w:rsidR="00A01FD3" w:rsidRPr="00C3672B">
        <w:t xml:space="preserve">, </w:t>
      </w:r>
      <w:r w:rsidRPr="00C3672B">
        <w:t>car c</w:t>
      </w:r>
      <w:r w:rsidR="00A01FD3" w:rsidRPr="00C3672B">
        <w:t>’</w:t>
      </w:r>
      <w:r w:rsidRPr="00C3672B">
        <w:t>étaient des Albanais et des Ossètes</w:t>
      </w:r>
      <w:r w:rsidR="00A01FD3" w:rsidRPr="00C3672B">
        <w:t xml:space="preserve">, </w:t>
      </w:r>
      <w:r w:rsidRPr="00C3672B">
        <w:t>au teint basané</w:t>
      </w:r>
      <w:r w:rsidR="00A01FD3" w:rsidRPr="00C3672B">
        <w:t xml:space="preserve">, </w:t>
      </w:r>
      <w:r w:rsidRPr="00C3672B">
        <w:t>au profil acéré comme celui des faucons</w:t>
      </w:r>
      <w:r w:rsidR="00A01FD3" w:rsidRPr="00C3672B">
        <w:t xml:space="preserve">. </w:t>
      </w:r>
      <w:r w:rsidRPr="00C3672B">
        <w:t>Ils portaient aussi des arquebuses</w:t>
      </w:r>
      <w:r w:rsidR="00A01FD3" w:rsidRPr="00C3672B">
        <w:t xml:space="preserve">, </w:t>
      </w:r>
      <w:r w:rsidRPr="00C3672B">
        <w:t>des badelaires et des dagues à oreilles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certains avaient une masse d</w:t>
      </w:r>
      <w:r w:rsidR="00A01FD3" w:rsidRPr="00C3672B">
        <w:rPr>
          <w:rFonts w:cs="Amasis30"/>
        </w:rPr>
        <w:t>’</w:t>
      </w:r>
      <w:r w:rsidRPr="00C3672B">
        <w:t>armes</w:t>
      </w:r>
      <w:r w:rsidR="00A01FD3" w:rsidRPr="00C3672B">
        <w:t xml:space="preserve">. </w:t>
      </w:r>
      <w:r w:rsidRPr="00C3672B">
        <w:t>Tous avaient ceint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charpe rouge</w:t>
      </w:r>
      <w:r w:rsidR="00A01FD3" w:rsidRPr="00C3672B">
        <w:t xml:space="preserve">, </w:t>
      </w:r>
      <w:r w:rsidRPr="00C3672B">
        <w:t xml:space="preserve">mais Lazare dit </w:t>
      </w:r>
      <w:r w:rsidRPr="00C3672B">
        <w:rPr>
          <w:rFonts w:cs="Amasis30"/>
        </w:rPr>
        <w:t>à</w:t>
      </w:r>
      <w:r w:rsidRPr="00C3672B">
        <w:t xml:space="preserve"> Fran</w:t>
      </w:r>
      <w:r w:rsidRPr="00C3672B">
        <w:rPr>
          <w:rFonts w:cs="Amasis30"/>
        </w:rPr>
        <w:t>ç</w:t>
      </w:r>
      <w:r w:rsidRPr="00C3672B">
        <w:t xml:space="preserve">ois que chacun avait dans son porte-manteau une </w:t>
      </w:r>
      <w:r w:rsidRPr="00C3672B">
        <w:rPr>
          <w:rFonts w:cs="Amasis30"/>
        </w:rPr>
        <w:t>é</w:t>
      </w:r>
      <w:r w:rsidRPr="00C3672B">
        <w:t>charpe blanche</w:t>
      </w:r>
      <w:r w:rsidR="00A01FD3" w:rsidRPr="00C3672B">
        <w:t xml:space="preserve">, </w:t>
      </w:r>
      <w:r w:rsidRPr="00C3672B">
        <w:t>pr</w:t>
      </w:r>
      <w:r w:rsidRPr="00C3672B">
        <w:rPr>
          <w:rFonts w:cs="Amasis30"/>
        </w:rPr>
        <w:t>é</w:t>
      </w:r>
      <w:r w:rsidRPr="00C3672B">
        <w:t>caution utile si l</w:t>
      </w:r>
      <w:r w:rsidR="00A01FD3" w:rsidRPr="00C3672B">
        <w:rPr>
          <w:rFonts w:cs="Amasis30"/>
        </w:rPr>
        <w:t>’</w:t>
      </w:r>
      <w:r w:rsidRPr="00C3672B">
        <w:t>on rencontrait des huguenots</w:t>
      </w:r>
      <w:r w:rsidR="00A01FD3" w:rsidRPr="00C3672B">
        <w:t>.</w:t>
      </w:r>
    </w:p>
    <w:p w14:paraId="71C8E23A" w14:textId="77777777" w:rsidR="00A01FD3" w:rsidRPr="00C3672B" w:rsidRDefault="00A13117" w:rsidP="00A13117">
      <w:pPr>
        <w:pStyle w:val="Taille-1Normal"/>
      </w:pPr>
      <w:r w:rsidRPr="00C3672B">
        <w:t>François remarqua trois lévriers de Grèce</w:t>
      </w:r>
      <w:r w:rsidR="00A01FD3" w:rsidRPr="00C3672B">
        <w:t xml:space="preserve">, </w:t>
      </w:r>
      <w:r w:rsidRPr="00C3672B">
        <w:t>près du cheval d</w:t>
      </w:r>
      <w:r w:rsidR="00A01FD3" w:rsidRPr="00C3672B">
        <w:t>’</w:t>
      </w:r>
      <w:r w:rsidRPr="00C3672B">
        <w:t>Aspar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étaient de hautes bêtes dont les têtes pointues s</w:t>
      </w:r>
      <w:r w:rsidR="00A01FD3" w:rsidRPr="00C3672B">
        <w:t>’</w:t>
      </w:r>
      <w:r w:rsidRPr="00C3672B">
        <w:t>effilaient comme celles des serpents</w:t>
      </w:r>
      <w:r w:rsidR="00A01FD3" w:rsidRPr="00C3672B">
        <w:t xml:space="preserve">. </w:t>
      </w:r>
      <w:r w:rsidRPr="00C3672B">
        <w:t>Leur corps émacié était supporté par des pattes grêles comme des cordes raidies</w:t>
      </w:r>
      <w:r w:rsidR="00A01FD3" w:rsidRPr="00C3672B">
        <w:t xml:space="preserve">, </w:t>
      </w:r>
      <w:r w:rsidRPr="00C3672B">
        <w:t>leurs côtes se dessi</w:t>
      </w:r>
      <w:r w:rsidRPr="00C3672B">
        <w:lastRenderedPageBreak/>
        <w:t>naient sous la peau</w:t>
      </w:r>
      <w:r w:rsidR="00A01FD3" w:rsidRPr="00C3672B">
        <w:t xml:space="preserve">, </w:t>
      </w:r>
      <w:r w:rsidRPr="00C3672B">
        <w:t>et ils n</w:t>
      </w:r>
      <w:r w:rsidR="00A01FD3" w:rsidRPr="00C3672B">
        <w:t>’</w:t>
      </w:r>
      <w:r w:rsidRPr="00C3672B">
        <w:t>avaient pas de ventre</w:t>
      </w:r>
      <w:r w:rsidR="00A01FD3" w:rsidRPr="00C3672B">
        <w:t xml:space="preserve">. </w:t>
      </w:r>
      <w:r w:rsidRPr="00C3672B">
        <w:t>Ces grands chiens</w:t>
      </w:r>
      <w:r w:rsidR="00A01FD3" w:rsidRPr="00C3672B">
        <w:t xml:space="preserve">, </w:t>
      </w:r>
      <w:r w:rsidRPr="00C3672B">
        <w:t>avec leurs museaux fins</w:t>
      </w:r>
      <w:r w:rsidR="00A01FD3" w:rsidRPr="00C3672B">
        <w:t xml:space="preserve">, </w:t>
      </w:r>
      <w:r w:rsidRPr="00C3672B">
        <w:t>leurs oreilles minces pointues et à demi dressées</w:t>
      </w:r>
      <w:r w:rsidR="00A01FD3" w:rsidRPr="00C3672B">
        <w:t xml:space="preserve">, </w:t>
      </w:r>
      <w:r w:rsidRPr="00C3672B">
        <w:t>avaient des airs sauvages et inquiets</w:t>
      </w:r>
      <w:r w:rsidR="00A01FD3" w:rsidRPr="00C3672B">
        <w:t xml:space="preserve">. </w:t>
      </w:r>
      <w:r w:rsidRPr="00C3672B">
        <w:t>Leurs lèvres courtes et épaisses</w:t>
      </w:r>
      <w:r w:rsidR="00A01FD3" w:rsidRPr="00C3672B">
        <w:t xml:space="preserve">, </w:t>
      </w:r>
      <w:r w:rsidRPr="00C3672B">
        <w:t>noires</w:t>
      </w:r>
      <w:r w:rsidR="00A01FD3" w:rsidRPr="00C3672B">
        <w:t xml:space="preserve">, </w:t>
      </w:r>
      <w:r w:rsidRPr="00C3672B">
        <w:t>semblaient s</w:t>
      </w:r>
      <w:r w:rsidR="00A01FD3" w:rsidRPr="00C3672B">
        <w:t>’</w:t>
      </w:r>
      <w:r w:rsidRPr="00C3672B">
        <w:t>ouvrir en un ricanement incertain</w:t>
      </w:r>
      <w:r w:rsidR="00A01FD3" w:rsidRPr="00C3672B">
        <w:t xml:space="preserve">, </w:t>
      </w:r>
      <w:r w:rsidRPr="00C3672B">
        <w:t>découvrant leurs crocs aigus</w:t>
      </w:r>
      <w:r w:rsidR="00A01FD3" w:rsidRPr="00C3672B">
        <w:t xml:space="preserve">, </w:t>
      </w:r>
      <w:r w:rsidRPr="00C3672B">
        <w:t>blancs comme l</w:t>
      </w:r>
      <w:r w:rsidR="00A01FD3" w:rsidRPr="00C3672B">
        <w:t>’</w:t>
      </w:r>
      <w:r w:rsidRPr="00C3672B">
        <w:t>ivoire</w:t>
      </w:r>
      <w:r w:rsidR="00A01FD3" w:rsidRPr="00C3672B">
        <w:t>.</w:t>
      </w:r>
    </w:p>
    <w:p w14:paraId="429BD1F1" w14:textId="77777777" w:rsidR="00A01FD3" w:rsidRPr="00C3672B" w:rsidRDefault="00A13117" w:rsidP="00A13117">
      <w:pPr>
        <w:pStyle w:val="Taille-1Normal"/>
      </w:pPr>
      <w:r w:rsidRPr="00C3672B">
        <w:t>Lazare</w:t>
      </w:r>
      <w:r w:rsidR="00A01FD3" w:rsidRPr="00C3672B">
        <w:t xml:space="preserve">, </w:t>
      </w:r>
      <w:r w:rsidRPr="00C3672B">
        <w:t>cependant</w:t>
      </w:r>
      <w:r w:rsidR="00A01FD3" w:rsidRPr="00C3672B">
        <w:t xml:space="preserve">, </w:t>
      </w:r>
      <w:r w:rsidRPr="00C3672B">
        <w:t>demandait à François s</w:t>
      </w:r>
      <w:r w:rsidR="00A01FD3" w:rsidRPr="00C3672B">
        <w:t>’</w:t>
      </w:r>
      <w:r w:rsidRPr="00C3672B">
        <w:t>il avait encore le masque de Madeleine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on le trouva dans un coffre</w:t>
      </w:r>
      <w:r w:rsidR="00A01FD3" w:rsidRPr="00C3672B">
        <w:t>.</w:t>
      </w:r>
    </w:p>
    <w:p w14:paraId="6ED1E29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faut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que ces chiens sentent un objet ayant appartenu à votre maîtresse</w:t>
      </w:r>
      <w:r w:rsidRPr="00C3672B">
        <w:t xml:space="preserve">. </w:t>
      </w:r>
      <w:r w:rsidR="00A13117" w:rsidRPr="00C3672B">
        <w:t>Une fois sur la piste</w:t>
      </w:r>
      <w:r w:rsidRPr="00C3672B">
        <w:t xml:space="preserve">, </w:t>
      </w:r>
      <w:r w:rsidR="00A13117" w:rsidRPr="00C3672B">
        <w:t>et je me charge de la trouver</w:t>
      </w:r>
      <w:r w:rsidRPr="00C3672B">
        <w:t xml:space="preserve">, </w:t>
      </w:r>
      <w:r w:rsidR="00A13117" w:rsidRPr="00C3672B">
        <w:t>ces lévriers nous feront sûrement trouver la voie</w:t>
      </w:r>
      <w:r w:rsidRPr="00C3672B">
        <w:t xml:space="preserve">, </w:t>
      </w:r>
      <w:r w:rsidR="00A13117" w:rsidRPr="00C3672B">
        <w:t>et cela nous épargnera bien des demandes indiscrètes</w:t>
      </w:r>
      <w:r w:rsidRPr="00C3672B">
        <w:t>.</w:t>
      </w:r>
    </w:p>
    <w:p w14:paraId="04EEA51C" w14:textId="77777777" w:rsidR="00A01FD3" w:rsidRPr="00C3672B" w:rsidRDefault="00A13117" w:rsidP="00A13117">
      <w:pPr>
        <w:pStyle w:val="Taille-1Normal"/>
      </w:pPr>
      <w:r w:rsidRPr="00C3672B">
        <w:t>François objecta que des braques ou des chiens à odorat délicat auraient mieux fait l</w:t>
      </w:r>
      <w:r w:rsidR="00A01FD3" w:rsidRPr="00C3672B">
        <w:t>’</w:t>
      </w:r>
      <w:r w:rsidRPr="00C3672B">
        <w:t>affaire</w:t>
      </w:r>
      <w:r w:rsidR="00A01FD3" w:rsidRPr="00C3672B">
        <w:t>.</w:t>
      </w:r>
    </w:p>
    <w:p w14:paraId="5240C62A" w14:textId="77777777" w:rsidR="00A01FD3" w:rsidRPr="00C3672B" w:rsidRDefault="00A13117" w:rsidP="00A13117">
      <w:pPr>
        <w:pStyle w:val="Taille-1Normal"/>
      </w:pPr>
      <w:r w:rsidRPr="00C3672B">
        <w:t>Mais Lazare le détrompa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9FF0C6E" w14:textId="4A94A41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On dit que les lévriers n</w:t>
      </w:r>
      <w:r w:rsidRPr="00C3672B">
        <w:t>’</w:t>
      </w:r>
      <w:r w:rsidR="00A13117" w:rsidRPr="00C3672B">
        <w:t>ont point de nez</w:t>
      </w:r>
      <w:r w:rsidRPr="00C3672B">
        <w:t xml:space="preserve">, </w:t>
      </w:r>
      <w:r w:rsidR="00A13117" w:rsidRPr="00C3672B">
        <w:t>mais cela est faux pour ceux de Macédoine</w:t>
      </w:r>
      <w:r w:rsidRPr="00C3672B">
        <w:t xml:space="preserve">. </w:t>
      </w:r>
      <w:r w:rsidR="00A13117" w:rsidRPr="00C3672B">
        <w:t xml:space="preserve">En </w:t>
      </w:r>
      <w:r w:rsidR="005B3044" w:rsidRPr="00C3672B">
        <w:t>v</w:t>
      </w:r>
      <w:r w:rsidR="00A13117" w:rsidRPr="00C3672B">
        <w:t>oici qui sont extraordinaires</w:t>
      </w:r>
      <w:r w:rsidRPr="00C3672B">
        <w:t xml:space="preserve">. </w:t>
      </w:r>
      <w:r w:rsidR="00A13117" w:rsidRPr="00C3672B">
        <w:t>S</w:t>
      </w:r>
      <w:r w:rsidRPr="00C3672B">
        <w:t>’</w:t>
      </w:r>
      <w:r w:rsidR="00A13117" w:rsidRPr="00C3672B">
        <w:t>ils étaient à Paris et qu</w:t>
      </w:r>
      <w:r w:rsidRPr="00C3672B">
        <w:t>’</w:t>
      </w:r>
      <w:r w:rsidR="00A13117" w:rsidRPr="00C3672B">
        <w:t xml:space="preserve">on leur </w:t>
      </w:r>
      <w:r w:rsidR="00B5402E" w:rsidRPr="00C3672B">
        <w:t>f</w:t>
      </w:r>
      <w:r w:rsidR="00B5402E">
        <w:t>î</w:t>
      </w:r>
      <w:r w:rsidR="00B5402E" w:rsidRPr="00C3672B">
        <w:t xml:space="preserve">t </w:t>
      </w:r>
      <w:r w:rsidR="00A13117" w:rsidRPr="00C3672B">
        <w:t>sentir un de vos pourpoints</w:t>
      </w:r>
      <w:r w:rsidRPr="00C3672B">
        <w:t xml:space="preserve">, </w:t>
      </w:r>
      <w:r w:rsidR="00A13117" w:rsidRPr="00C3672B">
        <w:t>ils viendraient vous chercher jusqu</w:t>
      </w:r>
      <w:r w:rsidRPr="00C3672B">
        <w:t>’</w:t>
      </w:r>
      <w:r w:rsidR="00A13117" w:rsidRPr="00C3672B">
        <w:t>ici</w:t>
      </w:r>
      <w:r w:rsidRPr="00C3672B">
        <w:t xml:space="preserve">. </w:t>
      </w:r>
      <w:r w:rsidR="00A13117" w:rsidRPr="00C3672B">
        <w:t>Voyez comme ils sont grands et forts</w:t>
      </w:r>
      <w:r w:rsidRPr="00C3672B">
        <w:t xml:space="preserve">, </w:t>
      </w:r>
      <w:r w:rsidR="00A13117" w:rsidRPr="00C3672B">
        <w:t>leur robe sombre les rend presque invisibles</w:t>
      </w:r>
      <w:r w:rsidRPr="00C3672B">
        <w:t xml:space="preserve">, </w:t>
      </w:r>
      <w:r w:rsidR="00A13117" w:rsidRPr="00C3672B">
        <w:t>la nuit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et</w:t>
      </w:r>
      <w:r w:rsidRPr="00C3672B">
        <w:t xml:space="preserve">, </w:t>
      </w:r>
      <w:r w:rsidR="00A13117" w:rsidRPr="00C3672B">
        <w:t>si le besoin s</w:t>
      </w:r>
      <w:r w:rsidRPr="00C3672B">
        <w:rPr>
          <w:rFonts w:cs="Amasis30"/>
        </w:rPr>
        <w:t>’</w:t>
      </w:r>
      <w:r w:rsidR="00A13117" w:rsidRPr="00C3672B">
        <w:t>en fait sentir</w:t>
      </w:r>
      <w:r w:rsidRPr="00C3672B">
        <w:t xml:space="preserve">, </w:t>
      </w:r>
      <w:r w:rsidR="00A13117" w:rsidRPr="00C3672B">
        <w:t xml:space="preserve">ils vous </w:t>
      </w:r>
      <w:r w:rsidR="00A13117" w:rsidRPr="00C3672B">
        <w:rPr>
          <w:rFonts w:cs="Amasis30"/>
        </w:rPr>
        <w:t>é</w:t>
      </w:r>
      <w:r w:rsidR="00A13117" w:rsidRPr="00C3672B">
        <w:t>tranglent un homme sans qu</w:t>
      </w:r>
      <w:r w:rsidRPr="00C3672B">
        <w:rPr>
          <w:rFonts w:cs="Amasis30"/>
        </w:rPr>
        <w:t>’</w:t>
      </w:r>
      <w:r w:rsidR="00A13117" w:rsidRPr="00C3672B">
        <w:t>on l</w:t>
      </w:r>
      <w:r w:rsidRPr="00C3672B">
        <w:rPr>
          <w:rFonts w:cs="Amasis30"/>
        </w:rPr>
        <w:t>’</w:t>
      </w:r>
      <w:r w:rsidR="00A13117" w:rsidRPr="00C3672B">
        <w:t>entende crier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88CA343" w14:textId="269676A0" w:rsidR="00A01FD3" w:rsidRPr="00C3672B" w:rsidRDefault="00A13117" w:rsidP="00A13117">
      <w:pPr>
        <w:pStyle w:val="Taille-1Normal"/>
      </w:pPr>
      <w:r w:rsidRPr="00C3672B">
        <w:t>François fit ses dernières recommandations à Lazare</w:t>
      </w:r>
      <w:r w:rsidR="00A01FD3" w:rsidRPr="00C3672B">
        <w:t xml:space="preserve">, </w:t>
      </w:r>
      <w:r w:rsidRPr="00C3672B">
        <w:t>appela même Aspar pour lui donner des conseils</w:t>
      </w:r>
      <w:r w:rsidR="00A01FD3" w:rsidRPr="00C3672B">
        <w:t xml:space="preserve">. </w:t>
      </w:r>
      <w:r w:rsidRPr="00C3672B">
        <w:t>Puis il les congédia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il les rappela</w:t>
      </w:r>
      <w:r w:rsidR="00A01FD3" w:rsidRPr="00C3672B">
        <w:t xml:space="preserve">, </w:t>
      </w:r>
      <w:r w:rsidRPr="00C3672B">
        <w:t>du seuil o</w:t>
      </w:r>
      <w:r w:rsidRPr="00C3672B">
        <w:rPr>
          <w:rFonts w:cs="Amasis30"/>
        </w:rPr>
        <w:t>ù</w:t>
      </w:r>
      <w:r w:rsidRPr="00C3672B">
        <w:t xml:space="preserve"> il se tenait</w:t>
      </w:r>
      <w:r w:rsidR="00A01FD3" w:rsidRPr="00C3672B">
        <w:t xml:space="preserve">, </w:t>
      </w:r>
      <w:r w:rsidRPr="00C3672B">
        <w:t>et leur fit encore la le</w:t>
      </w:r>
      <w:r w:rsidRPr="00C3672B">
        <w:rPr>
          <w:rFonts w:cs="Amasis30"/>
        </w:rPr>
        <w:t>ç</w:t>
      </w:r>
      <w:r w:rsidRPr="00C3672B">
        <w:t>on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t>embarrassant dans des v</w:t>
      </w:r>
      <w:r w:rsidRPr="00C3672B">
        <w:rPr>
          <w:rFonts w:cs="Amasis30"/>
        </w:rPr>
        <w:t>é</w:t>
      </w:r>
      <w:r w:rsidRPr="00C3672B">
        <w:t>tilles d</w:t>
      </w:r>
      <w:r w:rsidR="00A01FD3" w:rsidRPr="00C3672B">
        <w:rPr>
          <w:rFonts w:cs="Amasis30"/>
        </w:rPr>
        <w:t>’</w:t>
      </w:r>
      <w:r w:rsidRPr="00C3672B">
        <w:t>homme habitu</w:t>
      </w:r>
      <w:r w:rsidRPr="00C3672B">
        <w:rPr>
          <w:rFonts w:cs="Amasis30"/>
        </w:rPr>
        <w:t>é</w:t>
      </w:r>
      <w:r w:rsidR="00A141A5">
        <w:rPr>
          <w:rFonts w:cs="Amasis30"/>
        </w:rPr>
        <w:t xml:space="preserve"> </w:t>
      </w:r>
      <w:r w:rsidRPr="00C3672B">
        <w:rPr>
          <w:rFonts w:cs="Amasis30"/>
        </w:rPr>
        <w:t>à</w:t>
      </w:r>
      <w:r w:rsidRPr="00C3672B">
        <w:t xml:space="preserve"> vivre dans les jupes des femmes</w:t>
      </w:r>
      <w:r w:rsidR="00A01FD3" w:rsidRPr="00C3672B">
        <w:t xml:space="preserve">, </w:t>
      </w:r>
      <w:r w:rsidRPr="00C3672B">
        <w:t>entrant dans les moindres d</w:t>
      </w:r>
      <w:r w:rsidRPr="00C3672B">
        <w:rPr>
          <w:rFonts w:cs="Amasis30"/>
        </w:rPr>
        <w:t>é</w:t>
      </w:r>
      <w:r w:rsidRPr="00C3672B">
        <w:t>tails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660303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Soyez tranquille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s</w:t>
      </w:r>
      <w:r w:rsidRPr="00C3672B">
        <w:t>’</w:t>
      </w:r>
      <w:r w:rsidR="00A13117" w:rsidRPr="00C3672B">
        <w:t>écria Lazare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nous porterons la dame comme un Saint Sacrement</w:t>
      </w:r>
      <w:r w:rsidR="00224814" w:rsidRPr="00C3672B">
        <w:t> </w:t>
      </w:r>
      <w:r w:rsidRPr="00C3672B">
        <w:t>!</w:t>
      </w:r>
    </w:p>
    <w:p w14:paraId="6327410A" w14:textId="30EF1A9C" w:rsidR="00A01FD3" w:rsidRPr="00C3672B" w:rsidRDefault="00A13117" w:rsidP="00A13117">
      <w:pPr>
        <w:pStyle w:val="Taille-1Normal"/>
      </w:pPr>
      <w:r w:rsidRPr="00C3672B">
        <w:t>Ils partirent</w:t>
      </w:r>
      <w:r w:rsidR="00A01FD3" w:rsidRPr="00C3672B">
        <w:t xml:space="preserve">. </w:t>
      </w:r>
      <w:r w:rsidRPr="00C3672B">
        <w:t>Lazare</w:t>
      </w:r>
      <w:r w:rsidR="00A01FD3" w:rsidRPr="00C3672B">
        <w:t xml:space="preserve">, </w:t>
      </w:r>
      <w:r w:rsidRPr="00C3672B">
        <w:t>en tête</w:t>
      </w:r>
      <w:r w:rsidR="00A01FD3" w:rsidRPr="00C3672B">
        <w:t xml:space="preserve">, </w:t>
      </w:r>
      <w:r w:rsidRPr="00C3672B">
        <w:t>équipé comme un gentilhomme voyageant dans un pays peu sûr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avançait monté sur un cheval noir des écuries du comte</w:t>
      </w:r>
      <w:r w:rsidR="00A01FD3" w:rsidRPr="00C3672B">
        <w:t xml:space="preserve">. </w:t>
      </w:r>
      <w:r w:rsidRPr="00C3672B">
        <w:t>Armé d</w:t>
      </w:r>
      <w:r w:rsidR="00A01FD3" w:rsidRPr="00C3672B">
        <w:t>’</w:t>
      </w:r>
      <w:r w:rsidRPr="00C3672B">
        <w:t>une belle et forte épée de guerre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une large dagasse vénitienne et de pistolets</w:t>
      </w:r>
      <w:r w:rsidR="00A01FD3" w:rsidRPr="00C3672B">
        <w:t xml:space="preserve">, </w:t>
      </w:r>
      <w:r w:rsidRPr="00C3672B">
        <w:t>il portait un haut-de-</w:t>
      </w:r>
      <w:r w:rsidRPr="00C3672B">
        <w:lastRenderedPageBreak/>
        <w:t>chausses de velours brun</w:t>
      </w:r>
      <w:r w:rsidR="00A01FD3" w:rsidRPr="00C3672B">
        <w:t xml:space="preserve">, </w:t>
      </w:r>
      <w:r w:rsidRPr="00C3672B">
        <w:t>un collet de buffle à manches</w:t>
      </w:r>
      <w:r w:rsidR="00A01FD3" w:rsidRPr="00C3672B">
        <w:t xml:space="preserve">, </w:t>
      </w:r>
      <w:r w:rsidRPr="00C3672B">
        <w:t>un corps de cuirasse noirci</w:t>
      </w:r>
      <w:r w:rsidR="00A01FD3" w:rsidRPr="00C3672B">
        <w:t xml:space="preserve">. </w:t>
      </w:r>
      <w:r w:rsidRPr="00C3672B">
        <w:t>Sa tête était couverte d</w:t>
      </w:r>
      <w:r w:rsidR="00A01FD3" w:rsidRPr="00C3672B">
        <w:t>’</w:t>
      </w:r>
      <w:r w:rsidRPr="00C3672B">
        <w:t>une bourguignote à grandes jouées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 masque en forme de mufle de b</w:t>
      </w:r>
      <w:r w:rsidRPr="00C3672B">
        <w:rPr>
          <w:rFonts w:cs="Amasis30"/>
        </w:rPr>
        <w:t>ê</w:t>
      </w:r>
      <w:r w:rsidRPr="00C3672B">
        <w:t xml:space="preserve">te </w:t>
      </w:r>
      <w:r w:rsidRPr="00C3672B">
        <w:rPr>
          <w:rFonts w:cs="Amasis30"/>
        </w:rPr>
        <w:t>é</w:t>
      </w:r>
      <w:r w:rsidRPr="00C3672B">
        <w:t>tait accroch</w:t>
      </w:r>
      <w:r w:rsidRPr="00C3672B">
        <w:rPr>
          <w:rFonts w:cs="Amasis30"/>
        </w:rPr>
        <w:t>é</w:t>
      </w:r>
      <w:r w:rsidR="00A141A5">
        <w:rPr>
          <w:rFonts w:cs="Amasis30"/>
        </w:rPr>
        <w:t xml:space="preserve"> </w:t>
      </w:r>
      <w:r w:rsidRPr="00C3672B">
        <w:rPr>
          <w:rFonts w:cs="Amasis30"/>
        </w:rPr>
        <w:t>à</w:t>
      </w:r>
      <w:r w:rsidRPr="00C3672B">
        <w:t xml:space="preserve"> sa selle</w:t>
      </w:r>
      <w:r w:rsidR="00A01FD3" w:rsidRPr="00C3672B">
        <w:t xml:space="preserve">. </w:t>
      </w:r>
      <w:r w:rsidRPr="00C3672B">
        <w:t xml:space="preserve">Son </w:t>
      </w:r>
      <w:r w:rsidRPr="00C3672B">
        <w:rPr>
          <w:rFonts w:cs="Amasis30"/>
        </w:rPr>
        <w:t>é</w:t>
      </w:r>
      <w:r w:rsidRPr="00C3672B">
        <w:t>charpe rouge flottait au vent</w:t>
      </w:r>
      <w:r w:rsidR="00A01FD3" w:rsidRPr="00C3672B">
        <w:t xml:space="preserve">. </w:t>
      </w:r>
      <w:r w:rsidRPr="00C3672B">
        <w:t>Derri</w:t>
      </w:r>
      <w:r w:rsidRPr="00C3672B">
        <w:rPr>
          <w:rFonts w:cs="Amasis30"/>
        </w:rPr>
        <w:t>è</w:t>
      </w:r>
      <w:r w:rsidRPr="00C3672B">
        <w:t>re lui</w:t>
      </w:r>
      <w:r w:rsidR="00A01FD3" w:rsidRPr="00C3672B">
        <w:t xml:space="preserve">, </w:t>
      </w:r>
      <w:r w:rsidRPr="00C3672B">
        <w:t>les stradiots allongeaient le pas de leurs montures moins hautes</w:t>
      </w:r>
      <w:r w:rsidR="00A01FD3" w:rsidRPr="00C3672B">
        <w:t xml:space="preserve">, </w:t>
      </w:r>
      <w:r w:rsidRPr="00C3672B">
        <w:t>le cheval d</w:t>
      </w:r>
      <w:r w:rsidR="00A01FD3" w:rsidRPr="00C3672B">
        <w:rPr>
          <w:rFonts w:cs="Amasis30"/>
        </w:rPr>
        <w:t>’</w:t>
      </w:r>
      <w:r w:rsidRPr="00C3672B">
        <w:t>Aspar caracolait</w:t>
      </w:r>
      <w:r w:rsidR="00A01FD3" w:rsidRPr="00C3672B">
        <w:t xml:space="preserve">, </w:t>
      </w:r>
      <w:r w:rsidRPr="00C3672B">
        <w:t>plein de feu</w:t>
      </w:r>
      <w:r w:rsidR="00A01FD3" w:rsidRPr="00C3672B">
        <w:t>.</w:t>
      </w:r>
    </w:p>
    <w:p w14:paraId="73F71557" w14:textId="77777777" w:rsidR="00A01FD3" w:rsidRPr="00C3672B" w:rsidRDefault="00A13117" w:rsidP="00A13117">
      <w:pPr>
        <w:pStyle w:val="Taille-1Normal"/>
      </w:pPr>
      <w:r w:rsidRPr="00C3672B">
        <w:t>François les regardait s</w:t>
      </w:r>
      <w:r w:rsidR="00A01FD3" w:rsidRPr="00C3672B">
        <w:t>’</w:t>
      </w:r>
      <w:r w:rsidRPr="00C3672B">
        <w:t>éloigner</w:t>
      </w:r>
      <w:r w:rsidR="00A01FD3" w:rsidRPr="00C3672B">
        <w:t xml:space="preserve">, </w:t>
      </w:r>
      <w:r w:rsidRPr="00C3672B">
        <w:t>rêveur</w:t>
      </w:r>
      <w:r w:rsidR="00A01FD3" w:rsidRPr="00C3672B">
        <w:t xml:space="preserve">. </w:t>
      </w:r>
      <w:r w:rsidRPr="00C3672B">
        <w:t>Et quand ils eurent disparu</w:t>
      </w:r>
      <w:r w:rsidR="00A01FD3" w:rsidRPr="00C3672B">
        <w:t xml:space="preserve">, </w:t>
      </w:r>
      <w:r w:rsidRPr="00C3672B">
        <w:t>au tournant de la rue</w:t>
      </w:r>
      <w:r w:rsidR="00A01FD3" w:rsidRPr="00C3672B">
        <w:t xml:space="preserve">, </w:t>
      </w:r>
      <w:r w:rsidRPr="00C3672B">
        <w:t>il se sentit pris d</w:t>
      </w:r>
      <w:r w:rsidR="00A01FD3" w:rsidRPr="00C3672B">
        <w:t>’</w:t>
      </w:r>
      <w:r w:rsidRPr="00C3672B">
        <w:t>une étrange émotion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68FA9C5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Que vais-je devenir</w:t>
      </w:r>
      <w:r w:rsidRPr="00C3672B">
        <w:t xml:space="preserve">, </w:t>
      </w:r>
      <w:r w:rsidR="00A13117" w:rsidRPr="00C3672B">
        <w:t>mon Dieu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se disait-il</w:t>
      </w:r>
      <w:r w:rsidRPr="00C3672B">
        <w:t xml:space="preserve">. </w:t>
      </w:r>
      <w:r w:rsidR="00A13117" w:rsidRPr="00C3672B">
        <w:t>Et que faire pendant les heures et les jours que va durer cette entreprise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714CD1FA" w14:textId="77777777" w:rsidR="00A01FD3" w:rsidRPr="00C3672B" w:rsidRDefault="00A13117" w:rsidP="00A13117">
      <w:pPr>
        <w:pStyle w:val="Taille-1Normal"/>
      </w:pPr>
      <w:r w:rsidRPr="00C3672B">
        <w:t>Et il se mourait déjà d</w:t>
      </w:r>
      <w:r w:rsidR="00A01FD3" w:rsidRPr="00C3672B">
        <w:t>’</w:t>
      </w:r>
      <w:r w:rsidRPr="00C3672B">
        <w:t>impatience</w:t>
      </w:r>
      <w:r w:rsidR="00A01FD3" w:rsidRPr="00C3672B">
        <w:t xml:space="preserve">, </w:t>
      </w:r>
      <w:r w:rsidRPr="00C3672B">
        <w:t>mordu par un désir de plus en plus vif de Madeleine qu</w:t>
      </w:r>
      <w:r w:rsidR="00A01FD3" w:rsidRPr="00C3672B">
        <w:t>’</w:t>
      </w:r>
      <w:r w:rsidRPr="00C3672B">
        <w:t>il convoitait dans sa chair</w:t>
      </w:r>
      <w:r w:rsidR="00A01FD3" w:rsidRPr="00C3672B">
        <w:t xml:space="preserve">. </w:t>
      </w:r>
      <w:r w:rsidRPr="00C3672B">
        <w:t>Mais à peine ses gens étaient-ils partis</w:t>
      </w:r>
      <w:r w:rsidR="00A01FD3" w:rsidRPr="00C3672B">
        <w:t xml:space="preserve">, </w:t>
      </w:r>
      <w:r w:rsidRPr="00C3672B">
        <w:t xml:space="preserve">et commençait-il une lettre pour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Vauplassans</w:t>
      </w:r>
      <w:r w:rsidR="00A01FD3" w:rsidRPr="00C3672B">
        <w:t xml:space="preserve">, </w:t>
      </w:r>
      <w:r w:rsidRPr="00C3672B">
        <w:t>espérant ainsi tromper son ennui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reçut la visite d</w:t>
      </w:r>
      <w:r w:rsidR="00A01FD3" w:rsidRPr="00C3672B">
        <w:t>’</w:t>
      </w:r>
      <w:r w:rsidRPr="00C3672B">
        <w:t>un trompette porteur d</w:t>
      </w:r>
      <w:r w:rsidR="00A01FD3" w:rsidRPr="00C3672B">
        <w:t>’</w:t>
      </w:r>
      <w:r w:rsidRPr="00C3672B">
        <w:t>un grand pli cacheté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un ordre de se rendre</w:t>
      </w:r>
      <w:r w:rsidR="00A01FD3" w:rsidRPr="00C3672B">
        <w:t xml:space="preserve">, </w:t>
      </w:r>
      <w:r w:rsidRPr="00C3672B">
        <w:t>avec une bonne escorte</w:t>
      </w:r>
      <w:r w:rsidR="00A01FD3" w:rsidRPr="00C3672B">
        <w:t xml:space="preserve">, </w:t>
      </w:r>
      <w:r w:rsidRPr="00C3672B">
        <w:t xml:space="preserve">auprès de </w:t>
      </w:r>
      <w:r w:rsidR="00A01FD3" w:rsidRPr="00C3672B">
        <w:t>M. </w:t>
      </w:r>
      <w:r w:rsidRPr="00C3672B">
        <w:t>l</w:t>
      </w:r>
      <w:r w:rsidR="00A01FD3" w:rsidRPr="00C3672B">
        <w:t>’</w:t>
      </w:r>
      <w:r w:rsidRPr="00C3672B">
        <w:t>Amiral qui était alors près de Châtillon-sur-Loire</w:t>
      </w:r>
      <w:r w:rsidR="00A01FD3" w:rsidRPr="00C3672B">
        <w:t xml:space="preserve">, </w:t>
      </w:r>
      <w:r w:rsidRPr="00C3672B">
        <w:t>pour lui remettre en mains propres des dépêches venant de la maison du Roy</w:t>
      </w:r>
      <w:r w:rsidR="00A01FD3" w:rsidRPr="00C3672B">
        <w:t>.</w:t>
      </w:r>
    </w:p>
    <w:p w14:paraId="2B20673F" w14:textId="77777777" w:rsidR="00A01FD3" w:rsidRPr="00C3672B" w:rsidRDefault="00A13117" w:rsidP="00A13117">
      <w:pPr>
        <w:pStyle w:val="Taille-1Normal"/>
      </w:pPr>
      <w:r w:rsidRPr="00C3672B">
        <w:t>Bien qu</w:t>
      </w:r>
      <w:r w:rsidR="00A01FD3" w:rsidRPr="00C3672B">
        <w:t>’</w:t>
      </w:r>
      <w:r w:rsidRPr="00C3672B">
        <w:t>il fût six heures du soir</w:t>
      </w:r>
      <w:r w:rsidR="00A01FD3" w:rsidRPr="00C3672B">
        <w:t xml:space="preserve">, </w:t>
      </w:r>
      <w:r w:rsidRPr="00C3672B">
        <w:t>il devait partir</w:t>
      </w:r>
      <w:r w:rsidR="00A01FD3" w:rsidRPr="00C3672B">
        <w:t xml:space="preserve">, </w:t>
      </w:r>
      <w:r w:rsidRPr="00C3672B">
        <w:t>et sur l</w:t>
      </w:r>
      <w:r w:rsidR="00A01FD3" w:rsidRPr="00C3672B">
        <w:t>’</w:t>
      </w:r>
      <w:r w:rsidRPr="00C3672B">
        <w:t>heure</w:t>
      </w:r>
      <w:r w:rsidR="00A01FD3" w:rsidRPr="00C3672B">
        <w:t xml:space="preserve">. </w:t>
      </w:r>
      <w:r w:rsidRPr="00C3672B">
        <w:t>Le colonel le dispensait de lui faire sa visite d</w:t>
      </w:r>
      <w:r w:rsidR="00A01FD3" w:rsidRPr="00C3672B">
        <w:t>’</w:t>
      </w:r>
      <w:r w:rsidRPr="00C3672B">
        <w:t>adieux</w:t>
      </w:r>
      <w:r w:rsidR="00A01FD3" w:rsidRPr="00C3672B">
        <w:t xml:space="preserve">. </w:t>
      </w:r>
      <w:r w:rsidRPr="00C3672B">
        <w:t>Toutes ses instructions étaient précises</w:t>
      </w:r>
      <w:r w:rsidR="00A01FD3" w:rsidRPr="00C3672B">
        <w:t xml:space="preserve">. </w:t>
      </w:r>
      <w:r w:rsidRPr="00C3672B">
        <w:t>Il soupa donc chez lui rapidement</w:t>
      </w:r>
      <w:r w:rsidR="00A01FD3" w:rsidRPr="00C3672B">
        <w:t xml:space="preserve">, </w:t>
      </w:r>
      <w:r w:rsidRPr="00C3672B">
        <w:t>embrassa Zilla en lui recommandant d</w:t>
      </w:r>
      <w:r w:rsidR="00A01FD3" w:rsidRPr="00C3672B">
        <w:t>’</w:t>
      </w:r>
      <w:r w:rsidRPr="00C3672B">
        <w:t>avoir grand soin de Madeleine lorsqu</w:t>
      </w:r>
      <w:r w:rsidR="00A01FD3" w:rsidRPr="00C3672B">
        <w:t>’</w:t>
      </w:r>
      <w:r w:rsidRPr="00C3672B">
        <w:t>elle arriverait</w:t>
      </w:r>
      <w:r w:rsidR="00A01FD3" w:rsidRPr="00C3672B">
        <w:t xml:space="preserve">, </w:t>
      </w:r>
      <w:r w:rsidRPr="00C3672B">
        <w:t>puis il monta à cheval</w:t>
      </w:r>
      <w:r w:rsidR="00A01FD3" w:rsidRPr="00C3672B">
        <w:t>.</w:t>
      </w:r>
    </w:p>
    <w:p w14:paraId="1525A671" w14:textId="77777777" w:rsidR="00A01FD3" w:rsidRPr="00C3672B" w:rsidRDefault="00A13117" w:rsidP="00A13117">
      <w:pPr>
        <w:pStyle w:val="Taille-1Normal"/>
      </w:pPr>
      <w:r w:rsidRPr="00C3672B">
        <w:t>Comme escorte</w:t>
      </w:r>
      <w:r w:rsidR="00A01FD3" w:rsidRPr="00C3672B">
        <w:t xml:space="preserve">, </w:t>
      </w:r>
      <w:r w:rsidRPr="00C3672B">
        <w:t>il prit les quinze meilleurs chevau-légers de sa compagnie et les mieux montés</w:t>
      </w:r>
      <w:r w:rsidR="00A01FD3" w:rsidRPr="00C3672B">
        <w:t xml:space="preserve">, </w:t>
      </w:r>
      <w:r w:rsidRPr="00C3672B">
        <w:t>confia le commandement des autres à son lieutenant Yves Le Dantec</w:t>
      </w:r>
      <w:r w:rsidR="00A01FD3" w:rsidRPr="00C3672B">
        <w:t xml:space="preserve">. </w:t>
      </w:r>
      <w:r w:rsidRPr="00C3672B">
        <w:t>À huit heures du soir</w:t>
      </w:r>
      <w:r w:rsidR="00A01FD3" w:rsidRPr="00C3672B">
        <w:t xml:space="preserve">, </w:t>
      </w:r>
      <w:r w:rsidRPr="00C3672B">
        <w:t>il quittait les faubourgs avec ses trompettes et son roi d</w:t>
      </w:r>
      <w:r w:rsidR="00A01FD3" w:rsidRPr="00C3672B">
        <w:t>’</w:t>
      </w:r>
      <w:r w:rsidRPr="00C3672B">
        <w:t>armes et s</w:t>
      </w:r>
      <w:r w:rsidR="00A01FD3" w:rsidRPr="00C3672B">
        <w:t>’</w:t>
      </w:r>
      <w:r w:rsidRPr="00C3672B">
        <w:t>enfonça dans la campagne</w:t>
      </w:r>
      <w:r w:rsidR="00A01FD3" w:rsidRPr="00C3672B">
        <w:t xml:space="preserve">, </w:t>
      </w:r>
      <w:r w:rsidRPr="00C3672B">
        <w:t xml:space="preserve">guidé par un homme de confiance donné par </w:t>
      </w:r>
      <w:r w:rsidR="00A01FD3" w:rsidRPr="00C3672B">
        <w:t>M. de </w:t>
      </w:r>
      <w:r w:rsidRPr="00C3672B">
        <w:t>la Châtre et qui devait lui indiquer les meilleurs et les plus courts chemins</w:t>
      </w:r>
      <w:r w:rsidR="00A01FD3" w:rsidRPr="00C3672B">
        <w:t>.</w:t>
      </w:r>
    </w:p>
    <w:p w14:paraId="606F0C9F" w14:textId="77777777" w:rsidR="007314CA" w:rsidRPr="00C3672B" w:rsidRDefault="00A13117" w:rsidP="00A01FD3">
      <w:pPr>
        <w:pStyle w:val="Titre2"/>
      </w:pPr>
      <w:bookmarkStart w:id="9" w:name="_Toc192940199"/>
      <w:r w:rsidRPr="00A13117">
        <w:lastRenderedPageBreak/>
        <w:t>II</w:t>
      </w:r>
      <w:r w:rsidR="007314CA" w:rsidRPr="00C3672B">
        <w:t>I</w:t>
      </w:r>
      <w:bookmarkEnd w:id="9"/>
    </w:p>
    <w:p w14:paraId="1F442C38" w14:textId="5B19EE11" w:rsidR="00A01FD3" w:rsidRPr="00C3672B" w:rsidRDefault="00A13117" w:rsidP="00A13117">
      <w:pPr>
        <w:pStyle w:val="Taille-1Normal"/>
      </w:pPr>
      <w:r w:rsidRPr="00C3672B">
        <w:t>Trois jours après</w:t>
      </w:r>
      <w:r w:rsidR="00A01FD3" w:rsidRPr="00C3672B">
        <w:t xml:space="preserve">, </w:t>
      </w:r>
      <w:r w:rsidRPr="00C3672B">
        <w:t>Lazare et sa bande étaient en vue du manoir de Gardefort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là qu</w:t>
      </w:r>
      <w:r w:rsidR="00A01FD3" w:rsidRPr="00C3672B">
        <w:t>’</w:t>
      </w:r>
      <w:r w:rsidRPr="00C3672B">
        <w:t>il avait résolu de prendre langue tout d</w:t>
      </w:r>
      <w:r w:rsidR="00A01FD3" w:rsidRPr="00C3672B">
        <w:t>’</w:t>
      </w:r>
      <w:r w:rsidRPr="00C3672B">
        <w:t>abord</w:t>
      </w:r>
      <w:r w:rsidR="00A01FD3" w:rsidRPr="00C3672B">
        <w:t xml:space="preserve">, </w:t>
      </w:r>
      <w:r w:rsidRPr="00C3672B">
        <w:t>non qu</w:t>
      </w:r>
      <w:r w:rsidR="00A01FD3" w:rsidRPr="00C3672B">
        <w:t>’</w:t>
      </w:r>
      <w:r w:rsidRPr="00C3672B">
        <w:t>il comptât pénétrer dans le château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il esp</w:t>
      </w:r>
      <w:r w:rsidRPr="00C3672B">
        <w:rPr>
          <w:rFonts w:cs="Amasis30"/>
        </w:rPr>
        <w:t>é</w:t>
      </w:r>
      <w:r w:rsidRPr="00C3672B">
        <w:t xml:space="preserve">rait interroger les gens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entour</w:t>
      </w:r>
      <w:r w:rsidR="00A01FD3" w:rsidRPr="00C3672B">
        <w:t xml:space="preserve">. </w:t>
      </w:r>
      <w:r w:rsidRPr="00C3672B">
        <w:t>Aux premi</w:t>
      </w:r>
      <w:r w:rsidRPr="00C3672B">
        <w:rPr>
          <w:rFonts w:cs="Amasis30"/>
        </w:rPr>
        <w:t>è</w:t>
      </w:r>
      <w:r w:rsidRPr="00C3672B">
        <w:t>res heures du matin</w:t>
      </w:r>
      <w:r w:rsidR="00A01FD3" w:rsidRPr="00C3672B">
        <w:t xml:space="preserve">, </w:t>
      </w:r>
      <w:r w:rsidRPr="00C3672B">
        <w:t>il en faisait le tour avec Aspar</w:t>
      </w:r>
      <w:r w:rsidR="00A01FD3" w:rsidRPr="00C3672B">
        <w:t xml:space="preserve">. </w:t>
      </w:r>
      <w:r w:rsidRPr="00C3672B">
        <w:t>Le foss</w:t>
      </w:r>
      <w:r w:rsidRPr="00C3672B">
        <w:rPr>
          <w:rFonts w:cs="Amasis30"/>
        </w:rPr>
        <w:t>é</w:t>
      </w:r>
      <w:r w:rsidR="00A141A5">
        <w:rPr>
          <w:rFonts w:cs="Amasis30"/>
        </w:rPr>
        <w:t xml:space="preserve"> </w:t>
      </w:r>
      <w:r w:rsidRPr="00C3672B">
        <w:rPr>
          <w:rFonts w:cs="Amasis30"/>
        </w:rPr>
        <w:t>é</w:t>
      </w:r>
      <w:r w:rsidRPr="00C3672B">
        <w:t>tait toujours plein d</w:t>
      </w:r>
      <w:r w:rsidR="00A01FD3" w:rsidRPr="00C3672B">
        <w:rPr>
          <w:rFonts w:cs="Amasis30"/>
        </w:rPr>
        <w:t>’</w:t>
      </w:r>
      <w:r w:rsidRPr="00C3672B">
        <w:t>eau</w:t>
      </w:r>
      <w:r w:rsidR="00A01FD3" w:rsidRPr="00C3672B">
        <w:t xml:space="preserve">, </w:t>
      </w:r>
      <w:r w:rsidRPr="00C3672B">
        <w:t>domin</w:t>
      </w:r>
      <w:r w:rsidRPr="00C3672B">
        <w:rPr>
          <w:rFonts w:cs="Amasis30"/>
        </w:rPr>
        <w:t>é</w:t>
      </w:r>
      <w:r w:rsidRPr="00C3672B">
        <w:t xml:space="preserve"> par son mur terrass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 xml:space="preserve">en soi peu propice </w:t>
      </w:r>
      <w:r w:rsidRPr="00C3672B">
        <w:rPr>
          <w:rFonts w:cs="Amasis30"/>
        </w:rPr>
        <w:t>à</w:t>
      </w:r>
      <w:r w:rsidRPr="00C3672B">
        <w:t xml:space="preserve"> toute escalade</w:t>
      </w:r>
      <w:r w:rsidR="00A01FD3" w:rsidRPr="00C3672B">
        <w:t xml:space="preserve">. </w:t>
      </w:r>
      <w:r w:rsidRPr="00C3672B">
        <w:t>Du c</w:t>
      </w:r>
      <w:r w:rsidRPr="00C3672B">
        <w:rPr>
          <w:rFonts w:cs="Amasis30"/>
        </w:rPr>
        <w:t>ô</w:t>
      </w:r>
      <w:r w:rsidRPr="00C3672B">
        <w:t>t</w:t>
      </w:r>
      <w:r w:rsidRPr="00C3672B">
        <w:rPr>
          <w:rFonts w:cs="Amasis30"/>
        </w:rPr>
        <w:t>é</w:t>
      </w:r>
      <w:r w:rsidRPr="00C3672B">
        <w:t xml:space="preserve"> du parc on avait remu</w:t>
      </w:r>
      <w:r w:rsidRPr="00C3672B">
        <w:rPr>
          <w:rFonts w:cs="Amasis30"/>
        </w:rPr>
        <w:t>é</w:t>
      </w:r>
      <w:r w:rsidRPr="00C3672B">
        <w:t xml:space="preserve"> de la terre et compl</w:t>
      </w:r>
      <w:r w:rsidRPr="00C3672B">
        <w:rPr>
          <w:rFonts w:cs="Amasis30"/>
        </w:rPr>
        <w:t>é</w:t>
      </w:r>
      <w:r w:rsidRPr="00C3672B">
        <w:t>t</w:t>
      </w:r>
      <w:r w:rsidRPr="00C3672B">
        <w:rPr>
          <w:rFonts w:cs="Amasis30"/>
        </w:rPr>
        <w:t>é</w:t>
      </w:r>
      <w:r w:rsidRPr="00C3672B">
        <w:t xml:space="preserve"> la d</w:t>
      </w:r>
      <w:r w:rsidRPr="00C3672B">
        <w:rPr>
          <w:rFonts w:cs="Amasis30"/>
        </w:rPr>
        <w:t>é</w:t>
      </w:r>
      <w:r w:rsidRPr="00C3672B">
        <w:t>fense</w:t>
      </w:r>
      <w:r w:rsidR="00A01FD3" w:rsidRPr="00C3672B">
        <w:t xml:space="preserve">. </w:t>
      </w:r>
      <w:r w:rsidRPr="00C3672B">
        <w:t>Le pont-levis n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point baiss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et la bicoque avait toujours sa figure revêche et maussade</w:t>
      </w:r>
      <w:r w:rsidR="00A01FD3" w:rsidRPr="00C3672B">
        <w:t>.</w:t>
      </w:r>
    </w:p>
    <w:p w14:paraId="15612EDF" w14:textId="77777777" w:rsidR="00A01FD3" w:rsidRPr="00C3672B" w:rsidRDefault="00A13117" w:rsidP="00A13117">
      <w:pPr>
        <w:pStyle w:val="Taille-1Normal"/>
      </w:pPr>
      <w:r w:rsidRPr="00C3672B">
        <w:t>Patiemment</w:t>
      </w:r>
      <w:r w:rsidR="00A01FD3" w:rsidRPr="00C3672B">
        <w:t xml:space="preserve">, </w:t>
      </w:r>
      <w:r w:rsidRPr="00C3672B">
        <w:t>ils se mirent en observation près de la première porte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comme ils avaient caché leurs hommes dans un petit bois qui s</w:t>
      </w:r>
      <w:r w:rsidR="00A01FD3" w:rsidRPr="00C3672B">
        <w:t>’</w:t>
      </w:r>
      <w:r w:rsidRPr="00C3672B">
        <w:t>étendait à une portée de pistolet du château</w:t>
      </w:r>
      <w:r w:rsidR="00A01FD3" w:rsidRPr="00C3672B">
        <w:t xml:space="preserve">, </w:t>
      </w:r>
      <w:r w:rsidRPr="00C3672B">
        <w:t>ils se dissimulèrent eux-mêmes derrière une grande meule de foin qu</w:t>
      </w:r>
      <w:r w:rsidR="00A01FD3" w:rsidRPr="00C3672B">
        <w:t>’</w:t>
      </w:r>
      <w:r w:rsidRPr="00C3672B">
        <w:t>une trentaine de toises séparaient des glacis</w:t>
      </w:r>
      <w:r w:rsidR="00A01FD3" w:rsidRPr="00C3672B">
        <w:t xml:space="preserve">. </w:t>
      </w:r>
      <w:r w:rsidRPr="00C3672B">
        <w:t>Ils attendirent trois heures entières</w:t>
      </w:r>
      <w:r w:rsidR="00A01FD3" w:rsidRPr="00C3672B">
        <w:t xml:space="preserve">, </w:t>
      </w:r>
      <w:r w:rsidRPr="00C3672B">
        <w:t>sans voir remuer personne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 demeure du baron paraissait abandonn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vers sept heures et demie</w:t>
      </w:r>
      <w:r w:rsidR="00A01FD3" w:rsidRPr="00C3672B">
        <w:t xml:space="preserve">, </w:t>
      </w:r>
      <w:r w:rsidRPr="00C3672B">
        <w:t>le pont s</w:t>
      </w:r>
      <w:r w:rsidR="00A01FD3" w:rsidRPr="00C3672B">
        <w:rPr>
          <w:rFonts w:cs="Amasis30"/>
        </w:rPr>
        <w:t>’</w:t>
      </w:r>
      <w:r w:rsidRPr="00C3672B">
        <w:t>abaissa et les deux hommes redoubl</w:t>
      </w:r>
      <w:r w:rsidRPr="00C3672B">
        <w:rPr>
          <w:rFonts w:cs="Amasis30"/>
        </w:rPr>
        <w:t>è</w:t>
      </w:r>
      <w:r w:rsidRPr="00C3672B">
        <w:t>rent d</w:t>
      </w:r>
      <w:r w:rsidR="00A01FD3" w:rsidRPr="00C3672B">
        <w:rPr>
          <w:rFonts w:cs="Amasis30"/>
        </w:rPr>
        <w:t>’</w:t>
      </w:r>
      <w:r w:rsidRPr="00C3672B">
        <w:t>attention</w:t>
      </w:r>
      <w:r w:rsidR="00A01FD3" w:rsidRPr="00C3672B">
        <w:t xml:space="preserve">. </w:t>
      </w:r>
      <w:r w:rsidRPr="00C3672B">
        <w:t>Il n</w:t>
      </w:r>
      <w:r w:rsidR="00A01FD3" w:rsidRPr="00C3672B">
        <w:rPr>
          <w:rFonts w:cs="Amasis30"/>
        </w:rPr>
        <w:t>’</w:t>
      </w:r>
      <w:r w:rsidRPr="00C3672B">
        <w:t>y avait pas de danger que leurs chevaux se fissent entendre</w:t>
      </w:r>
      <w:r w:rsidR="00A01FD3" w:rsidRPr="00C3672B">
        <w:t xml:space="preserve">, </w:t>
      </w:r>
      <w:r w:rsidRPr="00C3672B">
        <w:t>les deux b</w:t>
      </w:r>
      <w:r w:rsidRPr="00C3672B">
        <w:rPr>
          <w:rFonts w:cs="Amasis30"/>
        </w:rPr>
        <w:t>ê</w:t>
      </w:r>
      <w:r w:rsidRPr="00C3672B">
        <w:t>tes faisaient br</w:t>
      </w:r>
      <w:r w:rsidRPr="00C3672B">
        <w:rPr>
          <w:rFonts w:cs="Amasis30"/>
        </w:rPr>
        <w:t>è</w:t>
      </w:r>
      <w:r w:rsidRPr="00C3672B">
        <w:t>che dans le foin</w:t>
      </w:r>
      <w:r w:rsidR="00A01FD3" w:rsidRPr="00C3672B">
        <w:t xml:space="preserve">, </w:t>
      </w:r>
      <w:r w:rsidRPr="00C3672B">
        <w:t>comme ceux des stradiots dans les fourr</w:t>
      </w:r>
      <w:r w:rsidRPr="00C3672B">
        <w:rPr>
          <w:rFonts w:cs="Amasis30"/>
        </w:rPr>
        <w:t>é</w:t>
      </w:r>
      <w:r w:rsidRPr="00C3672B">
        <w:t>s</w:t>
      </w:r>
      <w:r w:rsidR="00A01FD3" w:rsidRPr="00C3672B">
        <w:t xml:space="preserve">. </w:t>
      </w:r>
      <w:r w:rsidRPr="00C3672B">
        <w:t xml:space="preserve">Laissant sa monture </w:t>
      </w:r>
      <w:r w:rsidRPr="00C3672B">
        <w:rPr>
          <w:rFonts w:cs="Amasis30"/>
        </w:rPr>
        <w:t>à</w:t>
      </w:r>
      <w:r w:rsidRPr="00C3672B">
        <w:t xml:space="preserve"> Aspar</w:t>
      </w:r>
      <w:r w:rsidR="00A01FD3" w:rsidRPr="00C3672B">
        <w:t xml:space="preserve">, </w:t>
      </w:r>
      <w:r w:rsidRPr="00C3672B">
        <w:t xml:space="preserve">Lazare grimpa sur la meule et demeura blotti </w:t>
      </w:r>
      <w:r w:rsidRPr="00C3672B">
        <w:rPr>
          <w:rFonts w:cs="Amasis30"/>
        </w:rPr>
        <w:t>à</w:t>
      </w:r>
      <w:r w:rsidRPr="00C3672B">
        <w:t xml:space="preserve"> son sommet</w:t>
      </w:r>
      <w:r w:rsidR="00A01FD3" w:rsidRPr="00C3672B">
        <w:t xml:space="preserve">. </w:t>
      </w:r>
      <w:r w:rsidRPr="00C3672B">
        <w:t>De l</w:t>
      </w:r>
      <w:r w:rsidRPr="00C3672B">
        <w:rPr>
          <w:rFonts w:cs="Amasis30"/>
        </w:rPr>
        <w:t>à</w:t>
      </w:r>
      <w:r w:rsidR="00A01FD3" w:rsidRPr="00C3672B">
        <w:t xml:space="preserve">, </w:t>
      </w:r>
      <w:r w:rsidRPr="00C3672B">
        <w:t>il dominait la plaine et il voyait le pays désert</w:t>
      </w:r>
      <w:r w:rsidR="00A01FD3" w:rsidRPr="00C3672B">
        <w:t xml:space="preserve">, </w:t>
      </w:r>
      <w:r w:rsidRPr="00C3672B">
        <w:t>jusqu</w:t>
      </w:r>
      <w:r w:rsidR="00A01FD3" w:rsidRPr="00C3672B">
        <w:t>’</w:t>
      </w:r>
      <w:r w:rsidRPr="00C3672B">
        <w:t>à un petit hameau</w:t>
      </w:r>
      <w:r w:rsidR="00A01FD3" w:rsidRPr="00C3672B">
        <w:t xml:space="preserve">, </w:t>
      </w:r>
      <w:r w:rsidRPr="00C3672B">
        <w:t>vers la droite</w:t>
      </w:r>
      <w:r w:rsidR="00A01FD3" w:rsidRPr="00C3672B">
        <w:t xml:space="preserve">, </w:t>
      </w:r>
      <w:r w:rsidRPr="00C3672B">
        <w:t>où allaient et venaient des gens</w:t>
      </w:r>
      <w:r w:rsidR="00A01FD3" w:rsidRPr="00C3672B">
        <w:t>.</w:t>
      </w:r>
    </w:p>
    <w:p w14:paraId="4C4FE246" w14:textId="77777777" w:rsidR="00A01FD3" w:rsidRPr="00C3672B" w:rsidRDefault="00A13117" w:rsidP="00A13117">
      <w:pPr>
        <w:pStyle w:val="Taille-1Normal"/>
      </w:pPr>
      <w:r w:rsidRPr="00C3672B">
        <w:t>Enfin</w:t>
      </w:r>
      <w:r w:rsidR="00A01FD3" w:rsidRPr="00C3672B">
        <w:t xml:space="preserve">, </w:t>
      </w:r>
      <w:r w:rsidRPr="00C3672B">
        <w:t>du château sortit un homme</w:t>
      </w:r>
      <w:r w:rsidR="00A01FD3" w:rsidRPr="00C3672B">
        <w:t xml:space="preserve">, </w:t>
      </w:r>
      <w:r w:rsidRPr="00C3672B">
        <w:t>puis une femme</w:t>
      </w:r>
      <w:r w:rsidR="00A01FD3" w:rsidRPr="00C3672B">
        <w:t xml:space="preserve">. </w:t>
      </w:r>
      <w:r w:rsidRPr="00C3672B">
        <w:t>Se laissant glisser rapidement</w:t>
      </w:r>
      <w:r w:rsidR="00A01FD3" w:rsidRPr="00C3672B">
        <w:t xml:space="preserve">, </w:t>
      </w:r>
      <w:r w:rsidRPr="00C3672B">
        <w:t>Lazare remonta à cheval et</w:t>
      </w:r>
      <w:r w:rsidR="00A01FD3" w:rsidRPr="00C3672B">
        <w:t xml:space="preserve">, </w:t>
      </w:r>
      <w:r w:rsidRPr="00C3672B">
        <w:t>se penchant de côté</w:t>
      </w:r>
      <w:r w:rsidR="00A01FD3" w:rsidRPr="00C3672B">
        <w:t xml:space="preserve">, </w:t>
      </w:r>
      <w:r w:rsidRPr="00C3672B">
        <w:t>il put voir l</w:t>
      </w:r>
      <w:r w:rsidR="00A01FD3" w:rsidRPr="00C3672B">
        <w:t>’</w:t>
      </w:r>
      <w:r w:rsidRPr="00C3672B">
        <w:t>homme s</w:t>
      </w:r>
      <w:r w:rsidR="00A01FD3" w:rsidRPr="00C3672B">
        <w:t>’</w:t>
      </w:r>
      <w:r w:rsidRPr="00C3672B">
        <w:t>en allant par la route qui longeait le bois</w:t>
      </w:r>
      <w:r w:rsidR="00A01FD3" w:rsidRPr="00C3672B">
        <w:t xml:space="preserve">, </w:t>
      </w:r>
      <w:r w:rsidRPr="00C3672B">
        <w:t>tandis que la femme tirait vers le hameau</w:t>
      </w:r>
      <w:r w:rsidR="00A01FD3" w:rsidRPr="00C3672B">
        <w:t xml:space="preserve">. </w:t>
      </w:r>
      <w:r w:rsidRPr="00C3672B">
        <w:t>À la corne du bocage la route faisait un coude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homme disparut</w:t>
      </w:r>
      <w:r w:rsidR="00A01FD3" w:rsidRPr="00C3672B">
        <w:t xml:space="preserve">. </w:t>
      </w:r>
      <w:r w:rsidRPr="00C3672B">
        <w:t>La femme</w:t>
      </w:r>
      <w:r w:rsidR="00A01FD3" w:rsidRPr="00C3672B">
        <w:t xml:space="preserve">, </w:t>
      </w:r>
      <w:r w:rsidRPr="00C3672B">
        <w:t>avec une corbeille sur sa tête</w:t>
      </w:r>
      <w:r w:rsidR="00A01FD3" w:rsidRPr="00C3672B">
        <w:t xml:space="preserve">, </w:t>
      </w:r>
      <w:r w:rsidRPr="00C3672B">
        <w:t>se voyait toujours sur le sentier qui coupait le champ</w:t>
      </w:r>
      <w:r w:rsidR="00A01FD3" w:rsidRPr="00C3672B">
        <w:t>.</w:t>
      </w:r>
    </w:p>
    <w:p w14:paraId="2FA8794A" w14:textId="0CD8C289" w:rsidR="00A01FD3" w:rsidRPr="00C3672B" w:rsidRDefault="00A13117" w:rsidP="00A13117">
      <w:pPr>
        <w:pStyle w:val="Taille-1Normal"/>
      </w:pPr>
      <w:r w:rsidRPr="00C3672B">
        <w:lastRenderedPageBreak/>
        <w:t>Mais Lazare eut un cri de joie</w:t>
      </w:r>
      <w:r w:rsidR="00A01FD3" w:rsidRPr="00C3672B">
        <w:t xml:space="preserve">, </w:t>
      </w:r>
      <w:r w:rsidRPr="00C3672B">
        <w:t>car il avait reconnu Nicole Piédagnel</w:t>
      </w:r>
      <w:r w:rsidR="00A01FD3" w:rsidRPr="00C3672B">
        <w:t xml:space="preserve">, </w:t>
      </w:r>
      <w:r w:rsidRPr="00C3672B">
        <w:t>la chambrière de Madeleine</w:t>
      </w:r>
      <w:r w:rsidR="00A01FD3" w:rsidRPr="00C3672B">
        <w:t xml:space="preserve">. </w:t>
      </w:r>
      <w:r w:rsidRPr="00C3672B">
        <w:t>Il mit le masque de sa bourguignote et</w:t>
      </w:r>
      <w:r w:rsidR="00A01FD3" w:rsidRPr="00C3672B">
        <w:t xml:space="preserve">, </w:t>
      </w:r>
      <w:r w:rsidRPr="00C3672B">
        <w:t>avertissant Aspar pour qu</w:t>
      </w:r>
      <w:r w:rsidR="00A01FD3" w:rsidRPr="00C3672B">
        <w:t>’</w:t>
      </w:r>
      <w:r w:rsidRPr="00C3672B">
        <w:t xml:space="preserve">il se </w:t>
      </w:r>
      <w:r w:rsidR="005279B7" w:rsidRPr="00C3672B">
        <w:t>t</w:t>
      </w:r>
      <w:r w:rsidR="005279B7">
        <w:t>î</w:t>
      </w:r>
      <w:r w:rsidR="005279B7" w:rsidRPr="00C3672B">
        <w:t xml:space="preserve">nt </w:t>
      </w:r>
      <w:r w:rsidRPr="00C3672B">
        <w:t>prêt</w:t>
      </w:r>
      <w:r w:rsidR="00A01FD3" w:rsidRPr="00C3672B">
        <w:t xml:space="preserve">, </w:t>
      </w:r>
      <w:r w:rsidRPr="00C3672B">
        <w:t>il piqua des deux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en un instant il fut sur la jeune fille</w:t>
      </w:r>
      <w:r w:rsidR="00A01FD3" w:rsidRPr="00C3672B">
        <w:t xml:space="preserve">. </w:t>
      </w:r>
      <w:r w:rsidRPr="00C3672B">
        <w:t>Nicole n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pas une personne peureuse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comme elle savait qu</w:t>
      </w:r>
      <w:r w:rsidR="00A01FD3" w:rsidRPr="00C3672B">
        <w:rPr>
          <w:rFonts w:cs="Amasis30"/>
        </w:rPr>
        <w:t>’</w:t>
      </w:r>
      <w:r w:rsidRPr="00C3672B">
        <w:t>en ce moment les huguenots couraient arm</w:t>
      </w:r>
      <w:r w:rsidRPr="00C3672B">
        <w:rPr>
          <w:rFonts w:cs="Amasis30"/>
        </w:rPr>
        <w:t>é</w:t>
      </w:r>
      <w:r w:rsidRPr="00C3672B">
        <w:t>s par tout le pays</w:t>
      </w:r>
      <w:r w:rsidR="00A01FD3" w:rsidRPr="00C3672B">
        <w:t xml:space="preserve">, </w:t>
      </w:r>
      <w:r w:rsidRPr="00C3672B">
        <w:t xml:space="preserve">elle pensa que ce cavalier </w:t>
      </w:r>
      <w:r w:rsidRPr="00C3672B">
        <w:rPr>
          <w:rFonts w:cs="Amasis30"/>
        </w:rPr>
        <w:t>à</w:t>
      </w:r>
      <w:r w:rsidR="00A141A5">
        <w:rPr>
          <w:rFonts w:cs="Amasis30"/>
        </w:rPr>
        <w:t xml:space="preserve"> </w:t>
      </w:r>
      <w:r w:rsidRPr="00C3672B">
        <w:rPr>
          <w:rFonts w:cs="Amasis30"/>
        </w:rPr>
        <w:t>é</w:t>
      </w:r>
      <w:r w:rsidRPr="00C3672B">
        <w:t>charpe blanche venait sans doute du Blanc</w:t>
      </w:r>
      <w:r w:rsidR="00A01FD3" w:rsidRPr="00C3672B">
        <w:t xml:space="preserve">. </w:t>
      </w:r>
      <w:r w:rsidRPr="00C3672B">
        <w:t>Elle ne s</w:t>
      </w:r>
      <w:r w:rsidR="00A01FD3" w:rsidRPr="00C3672B">
        <w:rPr>
          <w:rFonts w:cs="Amasis30"/>
        </w:rPr>
        <w:t>’</w:t>
      </w:r>
      <w:r w:rsidRPr="00C3672B">
        <w:t>arr</w:t>
      </w:r>
      <w:r w:rsidRPr="00C3672B">
        <w:rPr>
          <w:rFonts w:cs="Amasis30"/>
        </w:rPr>
        <w:t>ê</w:t>
      </w:r>
      <w:r w:rsidRPr="00C3672B">
        <w:t xml:space="preserve">ta pas et ne songea pas davantage </w:t>
      </w:r>
      <w:r w:rsidRPr="00C3672B">
        <w:rPr>
          <w:rFonts w:cs="Amasis30"/>
        </w:rPr>
        <w:t>à</w:t>
      </w:r>
      <w:r w:rsidRPr="00C3672B">
        <w:t xml:space="preserve"> s</w:t>
      </w:r>
      <w:r w:rsidR="00A01FD3" w:rsidRPr="00C3672B">
        <w:rPr>
          <w:rFonts w:cs="Amasis30"/>
        </w:rPr>
        <w:t>’</w:t>
      </w:r>
      <w:r w:rsidRPr="00C3672B">
        <w:t>enfuir</w:t>
      </w:r>
      <w:r w:rsidR="00A01FD3" w:rsidRPr="00C3672B">
        <w:t xml:space="preserve">. </w:t>
      </w:r>
      <w:r w:rsidRPr="00C3672B">
        <w:t>Mais elle continua son chemin</w:t>
      </w:r>
      <w:r w:rsidR="00A01FD3" w:rsidRPr="00C3672B">
        <w:t xml:space="preserve">, </w:t>
      </w:r>
      <w:r w:rsidRPr="00C3672B">
        <w:t>car c</w:t>
      </w:r>
      <w:r w:rsidR="00A01FD3" w:rsidRPr="00C3672B">
        <w:t>’</w:t>
      </w:r>
      <w:r w:rsidRPr="00C3672B">
        <w:t>était une fille sage et qui ne se laissait point entreprendre par des gens qui lui étaient inconnus</w:t>
      </w:r>
      <w:r w:rsidR="00A01FD3" w:rsidRPr="00C3672B">
        <w:t>.</w:t>
      </w:r>
    </w:p>
    <w:p w14:paraId="6D41C7E6" w14:textId="77777777" w:rsidR="00A01FD3" w:rsidRPr="00C3672B" w:rsidRDefault="00A13117" w:rsidP="00A13117">
      <w:pPr>
        <w:pStyle w:val="Taille-1Normal"/>
      </w:pPr>
      <w:r w:rsidRPr="00C3672B">
        <w:t>Cependant</w:t>
      </w:r>
      <w:r w:rsidR="00A01FD3" w:rsidRPr="00C3672B">
        <w:t xml:space="preserve">, </w:t>
      </w:r>
      <w:r w:rsidRPr="00C3672B">
        <w:t>comme Lazare s</w:t>
      </w:r>
      <w:r w:rsidR="00A01FD3" w:rsidRPr="00C3672B">
        <w:t>’</w:t>
      </w:r>
      <w:r w:rsidRPr="00C3672B">
        <w:t>approchait d</w:t>
      </w:r>
      <w:r w:rsidR="00A01FD3" w:rsidRPr="00C3672B">
        <w:t>’</w:t>
      </w:r>
      <w:r w:rsidRPr="00C3672B">
        <w:t>elle à la toucher</w:t>
      </w:r>
      <w:r w:rsidR="00A01FD3" w:rsidRPr="00C3672B">
        <w:t xml:space="preserve">, </w:t>
      </w:r>
      <w:r w:rsidRPr="00C3672B">
        <w:t>mesurant le pas de son cheval à son allure</w:t>
      </w:r>
      <w:r w:rsidR="00A01FD3" w:rsidRPr="00C3672B">
        <w:t xml:space="preserve">, </w:t>
      </w:r>
      <w:r w:rsidRPr="00C3672B">
        <w:t>elle se sentit inquiète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F9EAF5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Que prétendez-vous faire</w:t>
      </w:r>
      <w:r w:rsidRPr="00C3672B">
        <w:t xml:space="preserve">, </w:t>
      </w:r>
      <w:r w:rsidR="00A13117" w:rsidRPr="00C3672B">
        <w:t>monsieur le cavalier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dit-elle de sa voix la plus ferme</w:t>
      </w:r>
      <w:r w:rsidRPr="00C3672B">
        <w:t xml:space="preserve">, </w:t>
      </w:r>
      <w:r w:rsidR="00A13117" w:rsidRPr="00C3672B">
        <w:t>mais qui tremblait</w:t>
      </w:r>
      <w:r w:rsidRPr="00C3672B">
        <w:t xml:space="preserve">. </w:t>
      </w:r>
      <w:r w:rsidR="00A13117" w:rsidRPr="00C3672B">
        <w:t>Laissez-moi passer mon chemin</w:t>
      </w:r>
      <w:r w:rsidRPr="00C3672B">
        <w:t xml:space="preserve">. </w:t>
      </w:r>
      <w:r w:rsidR="00A13117" w:rsidRPr="00C3672B">
        <w:t xml:space="preserve">Je suis de la maison de </w:t>
      </w:r>
      <w:r w:rsidRPr="00C3672B">
        <w:t>M. de </w:t>
      </w:r>
      <w:r w:rsidR="00A13117" w:rsidRPr="00C3672B">
        <w:t>Gardefort</w:t>
      </w:r>
      <w:r w:rsidRPr="00C3672B">
        <w:t xml:space="preserve">, </w:t>
      </w:r>
      <w:r w:rsidR="00A13117" w:rsidRPr="00C3672B">
        <w:t xml:space="preserve">qui est un ami de </w:t>
      </w:r>
      <w:r w:rsidRPr="00C3672B">
        <w:t>M. </w:t>
      </w:r>
      <w:r w:rsidR="00A13117" w:rsidRPr="00C3672B">
        <w:t>l</w:t>
      </w:r>
      <w:r w:rsidRPr="00C3672B">
        <w:rPr>
          <w:rFonts w:cs="Amasis30"/>
        </w:rPr>
        <w:t>’</w:t>
      </w:r>
      <w:r w:rsidR="00A13117" w:rsidRPr="00C3672B">
        <w:t>Amiral</w:t>
      </w:r>
      <w:r w:rsidRPr="00C3672B">
        <w:t xml:space="preserve">, </w:t>
      </w:r>
      <w:r w:rsidR="00A13117" w:rsidRPr="00C3672B">
        <w:t>et nous sommes tous gens respect</w:t>
      </w:r>
      <w:r w:rsidR="00A13117" w:rsidRPr="00C3672B">
        <w:rPr>
          <w:rFonts w:cs="Amasis30"/>
        </w:rPr>
        <w:t>é</w:t>
      </w:r>
      <w:r w:rsidR="00A13117" w:rsidRPr="00C3672B">
        <w:t>s dans le pays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5B9DFA5" w14:textId="77777777" w:rsidR="00A01FD3" w:rsidRPr="00C3672B" w:rsidRDefault="00A13117" w:rsidP="00A13117">
      <w:pPr>
        <w:pStyle w:val="Taille-1Normal"/>
      </w:pPr>
      <w:r w:rsidRPr="00C3672B">
        <w:t>Lazare n</w:t>
      </w:r>
      <w:r w:rsidR="00A01FD3" w:rsidRPr="00C3672B">
        <w:t>’</w:t>
      </w:r>
      <w:r w:rsidRPr="00C3672B">
        <w:t>osa point lui parler</w:t>
      </w:r>
      <w:r w:rsidR="00A01FD3" w:rsidRPr="00C3672B">
        <w:t xml:space="preserve">. </w:t>
      </w:r>
      <w:r w:rsidRPr="00C3672B">
        <w:t>Il avait jadis essayé de corrompre cette servante et y avait perdu son temps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t>il faisait entendre sa voix</w:t>
      </w:r>
      <w:r w:rsidR="00A01FD3" w:rsidRPr="00C3672B">
        <w:t xml:space="preserve">, </w:t>
      </w:r>
      <w:r w:rsidRPr="00C3672B">
        <w:t>elle le reconna</w:t>
      </w:r>
      <w:r w:rsidRPr="00C3672B">
        <w:rPr>
          <w:rFonts w:cs="Amasis30"/>
        </w:rPr>
        <w:t>î</w:t>
      </w:r>
      <w:r w:rsidRPr="00C3672B">
        <w:t>trait certainement</w:t>
      </w:r>
      <w:r w:rsidR="00A01FD3" w:rsidRPr="00C3672B">
        <w:t xml:space="preserve">. </w:t>
      </w:r>
      <w:r w:rsidRPr="00C3672B">
        <w:t>Assez perplexe</w:t>
      </w:r>
      <w:r w:rsidR="00A01FD3" w:rsidRPr="00C3672B">
        <w:t xml:space="preserve">, </w:t>
      </w:r>
      <w:r w:rsidRPr="00C3672B">
        <w:t>il allongea la main</w:t>
      </w:r>
      <w:r w:rsidR="00A01FD3" w:rsidRPr="00C3672B">
        <w:t xml:space="preserve">, </w:t>
      </w:r>
      <w:r w:rsidRPr="00C3672B">
        <w:t>pench</w:t>
      </w:r>
      <w:r w:rsidRPr="00C3672B">
        <w:rPr>
          <w:rFonts w:cs="Amasis30"/>
        </w:rPr>
        <w:t>é</w:t>
      </w:r>
      <w:r w:rsidRPr="00C3672B">
        <w:t xml:space="preserve"> sur l</w:t>
      </w:r>
      <w:r w:rsidR="00A01FD3" w:rsidRPr="00C3672B">
        <w:rPr>
          <w:rFonts w:cs="Amasis30"/>
        </w:rPr>
        <w:t>’</w:t>
      </w:r>
      <w:r w:rsidRPr="00C3672B">
        <w:t>ar</w:t>
      </w:r>
      <w:r w:rsidRPr="00C3672B">
        <w:rPr>
          <w:rFonts w:cs="Amasis30"/>
        </w:rPr>
        <w:t>ç</w:t>
      </w:r>
      <w:r w:rsidRPr="00C3672B">
        <w:t>on</w:t>
      </w:r>
      <w:r w:rsidR="00A01FD3" w:rsidRPr="00C3672B">
        <w:t xml:space="preserve">, </w:t>
      </w:r>
      <w:r w:rsidRPr="00C3672B">
        <w:t>pour saisir la jeune fille</w:t>
      </w:r>
      <w:r w:rsidR="00A01FD3" w:rsidRPr="00C3672B">
        <w:t xml:space="preserve">. </w:t>
      </w:r>
      <w:r w:rsidRPr="00C3672B">
        <w:t>La petite Nicole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vita et voulut se sauver dans une haie</w:t>
      </w:r>
      <w:r w:rsidR="00A01FD3" w:rsidRPr="00C3672B">
        <w:t xml:space="preserve">, </w:t>
      </w:r>
      <w:r w:rsidRPr="00C3672B">
        <w:t xml:space="preserve">mais </w:t>
      </w:r>
      <w:r w:rsidRPr="00C3672B">
        <w:rPr>
          <w:rFonts w:cs="Amasis30"/>
        </w:rPr>
        <w:t>à</w:t>
      </w:r>
      <w:r w:rsidRPr="00C3672B">
        <w:t xml:space="preserve"> ce moment elle sentit sur son cou le souffle br</w:t>
      </w:r>
      <w:r w:rsidRPr="00C3672B">
        <w:rPr>
          <w:rFonts w:cs="Amasis30"/>
        </w:rPr>
        <w:t>û</w:t>
      </w:r>
      <w:r w:rsidRPr="00C3672B">
        <w:t>lant du cheval d</w:t>
      </w:r>
      <w:r w:rsidR="00A01FD3" w:rsidRPr="00C3672B">
        <w:rPr>
          <w:rFonts w:cs="Amasis30"/>
        </w:rPr>
        <w:t>’</w:t>
      </w:r>
      <w:r w:rsidRPr="00C3672B">
        <w:t>Aspar</w:t>
      </w:r>
      <w:r w:rsidR="00A01FD3" w:rsidRPr="00C3672B">
        <w:t xml:space="preserve">. </w:t>
      </w:r>
      <w:r w:rsidRPr="00C3672B">
        <w:t>Elle poussa un cri d</w:t>
      </w:r>
      <w:r w:rsidR="00A01FD3" w:rsidRPr="00C3672B">
        <w:rPr>
          <w:rFonts w:cs="Amasis30"/>
        </w:rPr>
        <w:t>’</w:t>
      </w:r>
      <w:r w:rsidRPr="00C3672B">
        <w:t>angoisse</w:t>
      </w:r>
      <w:r w:rsidR="00A01FD3" w:rsidRPr="00C3672B">
        <w:t xml:space="preserve">, </w:t>
      </w:r>
      <w:r w:rsidRPr="00C3672B">
        <w:t xml:space="preserve">mais elle </w:t>
      </w:r>
      <w:r w:rsidRPr="00C3672B">
        <w:rPr>
          <w:rFonts w:cs="Amasis30"/>
        </w:rPr>
        <w:t>é</w:t>
      </w:r>
      <w:r w:rsidRPr="00C3672B">
        <w:t>tait d</w:t>
      </w:r>
      <w:r w:rsidRPr="00C3672B">
        <w:rPr>
          <w:rFonts w:cs="Amasis30"/>
        </w:rPr>
        <w:t>é</w:t>
      </w:r>
      <w:r w:rsidRPr="00C3672B">
        <w:t>j</w:t>
      </w:r>
      <w:r w:rsidRPr="00C3672B">
        <w:rPr>
          <w:rFonts w:cs="Amasis30"/>
        </w:rPr>
        <w:t>à</w:t>
      </w:r>
      <w:r w:rsidRPr="00C3672B">
        <w:t xml:space="preserve"> enlev</w:t>
      </w:r>
      <w:r w:rsidRPr="00C3672B">
        <w:rPr>
          <w:rFonts w:cs="Amasis30"/>
        </w:rPr>
        <w:t>é</w:t>
      </w:r>
      <w:r w:rsidRPr="00C3672B">
        <w:t>e par Lazare qui</w:t>
      </w:r>
      <w:r w:rsidR="00A01FD3" w:rsidRPr="00C3672B">
        <w:t xml:space="preserve">, </w:t>
      </w:r>
      <w:r w:rsidRPr="00C3672B">
        <w:t>brusquement</w:t>
      </w:r>
      <w:r w:rsidR="00A01FD3" w:rsidRPr="00C3672B">
        <w:t xml:space="preserve">, </w:t>
      </w:r>
      <w:r w:rsidRPr="00C3672B">
        <w:t>la soulevant de terre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avait assise sur sa selle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6C58F8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Si tu cries encore</w:t>
      </w:r>
      <w:r w:rsidRPr="00C3672B">
        <w:t xml:space="preserve">, </w:t>
      </w:r>
      <w:r w:rsidR="00A13117" w:rsidRPr="00C3672B">
        <w:t>la belle</w:t>
      </w:r>
      <w:r w:rsidRPr="00C3672B">
        <w:t xml:space="preserve">, </w:t>
      </w:r>
      <w:r w:rsidR="00A13117" w:rsidRPr="00C3672B">
        <w:t>je te saigne comme une volaille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41F74DF" w14:textId="77777777" w:rsidR="00A01FD3" w:rsidRPr="00C3672B" w:rsidRDefault="00A13117" w:rsidP="00A13117">
      <w:pPr>
        <w:pStyle w:val="Taille-1Normal"/>
      </w:pPr>
      <w:r w:rsidRPr="00C3672B">
        <w:t>Et il lui mettait sa dague à la gorge</w:t>
      </w:r>
      <w:r w:rsidR="00A01FD3" w:rsidRPr="00C3672B">
        <w:t xml:space="preserve">, </w:t>
      </w:r>
      <w:r w:rsidRPr="00C3672B">
        <w:t>de sorte qu</w:t>
      </w:r>
      <w:r w:rsidR="00A01FD3" w:rsidRPr="00C3672B">
        <w:t>’</w:t>
      </w:r>
      <w:r w:rsidRPr="00C3672B">
        <w:t>elle n</w:t>
      </w:r>
      <w:r w:rsidR="00A01FD3" w:rsidRPr="00C3672B">
        <w:t>’</w:t>
      </w:r>
      <w:r w:rsidRPr="00C3672B">
        <w:t>osa plus appeler au secours</w:t>
      </w:r>
      <w:r w:rsidR="00A01FD3" w:rsidRPr="00C3672B">
        <w:t>.</w:t>
      </w:r>
    </w:p>
    <w:p w14:paraId="75D37882" w14:textId="77777777" w:rsidR="00A01FD3" w:rsidRPr="00C3672B" w:rsidRDefault="00A13117" w:rsidP="00A13117">
      <w:pPr>
        <w:pStyle w:val="Taille-1Normal"/>
      </w:pPr>
      <w:r w:rsidRPr="00C3672B">
        <w:t>Ils retournèrent</w:t>
      </w:r>
      <w:r w:rsidR="00A01FD3" w:rsidRPr="00C3672B">
        <w:t xml:space="preserve">, </w:t>
      </w:r>
      <w:r w:rsidRPr="00C3672B">
        <w:t>au galop</w:t>
      </w:r>
      <w:r w:rsidR="00A01FD3" w:rsidRPr="00C3672B">
        <w:t xml:space="preserve">, </w:t>
      </w:r>
      <w:r w:rsidRPr="00C3672B">
        <w:t>derrière la meule de foin</w:t>
      </w:r>
      <w:r w:rsidR="00A01FD3" w:rsidRPr="00C3672B">
        <w:t xml:space="preserve">. </w:t>
      </w:r>
      <w:r w:rsidRPr="00C3672B">
        <w:t>Là</w:t>
      </w:r>
      <w:r w:rsidR="00A01FD3" w:rsidRPr="00C3672B">
        <w:t xml:space="preserve">, </w:t>
      </w:r>
      <w:r w:rsidRPr="00C3672B">
        <w:t>ils étaient bien tranquilles</w:t>
      </w:r>
      <w:r w:rsidR="00A01FD3" w:rsidRPr="00C3672B">
        <w:t xml:space="preserve">, </w:t>
      </w:r>
      <w:r w:rsidRPr="00C3672B">
        <w:t>personne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ne se montrait dans la plaine</w:t>
      </w:r>
      <w:r w:rsidR="00A01FD3" w:rsidRPr="00C3672B">
        <w:t>.</w:t>
      </w:r>
    </w:p>
    <w:p w14:paraId="4CC309D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Écoute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 xml:space="preserve">dit alors Lazare </w:t>
      </w:r>
      <w:r w:rsidR="00A13117" w:rsidRPr="00C3672B">
        <w:rPr>
          <w:rFonts w:cs="Amasis30"/>
        </w:rPr>
        <w:t>à</w:t>
      </w:r>
      <w:r w:rsidR="00A13117" w:rsidRPr="00C3672B">
        <w:t xml:space="preserve"> Nicole qui</w:t>
      </w:r>
      <w:r w:rsidRPr="00C3672B">
        <w:t xml:space="preserve">, </w:t>
      </w:r>
      <w:r w:rsidR="00A13117" w:rsidRPr="00C3672B">
        <w:t>bl</w:t>
      </w:r>
      <w:r w:rsidR="00A13117" w:rsidRPr="00C3672B">
        <w:rPr>
          <w:rFonts w:cs="Amasis30"/>
        </w:rPr>
        <w:t>ê</w:t>
      </w:r>
      <w:r w:rsidR="00A13117" w:rsidRPr="00C3672B">
        <w:t>me de terreur</w:t>
      </w:r>
      <w:r w:rsidRPr="00C3672B">
        <w:t xml:space="preserve">, </w:t>
      </w:r>
      <w:r w:rsidR="00A13117" w:rsidRPr="00C3672B">
        <w:t>regardait cette face masqu</w:t>
      </w:r>
      <w:r w:rsidR="00A13117" w:rsidRPr="00C3672B">
        <w:rPr>
          <w:rFonts w:cs="Amasis30"/>
        </w:rPr>
        <w:t>é</w:t>
      </w:r>
      <w:r w:rsidR="00A13117" w:rsidRPr="00C3672B">
        <w:t>e d</w:t>
      </w:r>
      <w:r w:rsidRPr="00C3672B">
        <w:rPr>
          <w:rFonts w:cs="Amasis30"/>
        </w:rPr>
        <w:t>’</w:t>
      </w:r>
      <w:r w:rsidR="00A13117" w:rsidRPr="00C3672B">
        <w:t>acier et ne reconnaissait pas</w:t>
      </w:r>
      <w:r w:rsidRPr="00C3672B">
        <w:t xml:space="preserve">, </w:t>
      </w:r>
      <w:r w:rsidR="00A13117" w:rsidRPr="00C3672B">
        <w:t xml:space="preserve">dans son </w:t>
      </w:r>
      <w:r w:rsidR="00A13117" w:rsidRPr="00C3672B">
        <w:lastRenderedPageBreak/>
        <w:t>trouble</w:t>
      </w:r>
      <w:r w:rsidRPr="00C3672B">
        <w:t xml:space="preserve">, </w:t>
      </w:r>
      <w:r w:rsidR="00A13117" w:rsidRPr="00C3672B">
        <w:t>la voix du valet</w:t>
      </w:r>
      <w:r w:rsidRPr="00C3672B">
        <w:t xml:space="preserve">. </w:t>
      </w:r>
      <w:r w:rsidR="00A13117" w:rsidRPr="00C3672B">
        <w:rPr>
          <w:rFonts w:cs="Amasis30"/>
        </w:rPr>
        <w:t>É</w:t>
      </w:r>
      <w:r w:rsidR="00A13117" w:rsidRPr="00C3672B">
        <w:t>coute et r</w:t>
      </w:r>
      <w:r w:rsidR="00A13117" w:rsidRPr="00C3672B">
        <w:rPr>
          <w:rFonts w:cs="Amasis30"/>
        </w:rPr>
        <w:t>é</w:t>
      </w:r>
      <w:r w:rsidR="00A13117" w:rsidRPr="00C3672B">
        <w:t>ponds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Il faut que tu me dises o</w:t>
      </w:r>
      <w:r w:rsidR="00A13117" w:rsidRPr="00C3672B">
        <w:rPr>
          <w:rFonts w:cs="Amasis30"/>
        </w:rPr>
        <w:t>ù</w:t>
      </w:r>
      <w:r w:rsidR="00A13117" w:rsidRPr="00C3672B">
        <w:t xml:space="preserve"> sont le baron et sa fille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15D4542" w14:textId="77777777" w:rsidR="00A01FD3" w:rsidRPr="00C3672B" w:rsidRDefault="00A13117" w:rsidP="00A13117">
      <w:pPr>
        <w:pStyle w:val="Taille-1Normal"/>
      </w:pPr>
      <w:r w:rsidRPr="00C3672B">
        <w:t>Cela la surprit beaucoup</w:t>
      </w:r>
      <w:r w:rsidR="00A01FD3" w:rsidRPr="00C3672B">
        <w:t xml:space="preserve">, </w:t>
      </w:r>
      <w:r w:rsidRPr="00C3672B">
        <w:t>car elle craignait de s</w:t>
      </w:r>
      <w:r w:rsidR="00A01FD3" w:rsidRPr="00C3672B">
        <w:t>’</w:t>
      </w:r>
      <w:r w:rsidRPr="00C3672B">
        <w:t>entendre demander tout autre chose</w:t>
      </w:r>
      <w:r w:rsidR="00A01FD3" w:rsidRPr="00C3672B">
        <w:t xml:space="preserve">. </w:t>
      </w:r>
      <w:r w:rsidRPr="00C3672B">
        <w:t>Elle en reprit courage</w:t>
      </w:r>
      <w:r w:rsidR="00A01FD3" w:rsidRPr="00C3672B">
        <w:t xml:space="preserve">, </w:t>
      </w:r>
      <w:r w:rsidRPr="00C3672B">
        <w:t>mais avec sa méfiance de paysanne</w:t>
      </w:r>
      <w:r w:rsidR="00A01FD3" w:rsidRPr="00C3672B">
        <w:t xml:space="preserve">, </w:t>
      </w:r>
      <w:r w:rsidRPr="00C3672B">
        <w:t>elle chercha ses paroles</w:t>
      </w:r>
      <w:r w:rsidR="00A01FD3" w:rsidRPr="00C3672B">
        <w:t xml:space="preserve">, </w:t>
      </w:r>
      <w:r w:rsidRPr="00C3672B">
        <w:t>sans se presser</w:t>
      </w:r>
      <w:r w:rsidR="00A01FD3" w:rsidRPr="00C3672B">
        <w:t xml:space="preserve">. </w:t>
      </w:r>
      <w:r w:rsidRPr="00C3672B">
        <w:t>Lazare</w:t>
      </w:r>
      <w:r w:rsidR="00A01FD3" w:rsidRPr="00C3672B">
        <w:t xml:space="preserve">, </w:t>
      </w:r>
      <w:r w:rsidRPr="00C3672B">
        <w:t>grondant sourdement</w:t>
      </w:r>
      <w:r w:rsidR="00A01FD3" w:rsidRPr="00C3672B">
        <w:t xml:space="preserve">, </w:t>
      </w:r>
      <w:r w:rsidRPr="00C3672B">
        <w:t>lui poussa la lame sous le menton</w:t>
      </w:r>
      <w:r w:rsidR="00A01FD3" w:rsidRPr="00C3672B">
        <w:t>.</w:t>
      </w:r>
    </w:p>
    <w:p w14:paraId="2236F21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Mais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cria-t-elle</w:t>
      </w:r>
      <w:r w:rsidRPr="00C3672B">
        <w:t xml:space="preserve">, </w:t>
      </w:r>
      <w:r w:rsidR="00A13117" w:rsidRPr="00C3672B">
        <w:t>M</w:t>
      </w:r>
      <w:r w:rsidR="001E1835" w:rsidRPr="00C3672B">
        <w:t>.</w:t>
      </w:r>
      <w:r w:rsidR="00A13117" w:rsidRPr="00C3672B">
        <w:t>de Gardefort est parti pour la guerre avec les protestants du pays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vous le savez mieux que moi</w:t>
      </w:r>
      <w:r w:rsidRPr="00C3672B">
        <w:t xml:space="preserve">, </w:t>
      </w:r>
      <w:r w:rsidR="00A13117" w:rsidRPr="00C3672B">
        <w:t xml:space="preserve">puisque vous en </w:t>
      </w:r>
      <w:r w:rsidR="00A13117" w:rsidRPr="00C3672B">
        <w:rPr>
          <w:rFonts w:cs="Amasis30"/>
        </w:rPr>
        <w:t>ê</w:t>
      </w:r>
      <w:r w:rsidR="00A13117" w:rsidRPr="00C3672B">
        <w:t>tes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30F2DCD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Et sa fille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700ECE3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ne le sais pas</w:t>
      </w:r>
      <w:r w:rsidRPr="00C3672B">
        <w:t>…</w:t>
      </w:r>
    </w:p>
    <w:p w14:paraId="0309F0F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Ainsi donc elle n</w:t>
      </w:r>
      <w:r w:rsidRPr="00C3672B">
        <w:t>’</w:t>
      </w:r>
      <w:r w:rsidR="00A13117" w:rsidRPr="00C3672B">
        <w:t>est pas au château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2F6E1D9B" w14:textId="77777777" w:rsidR="00A01FD3" w:rsidRPr="00C3672B" w:rsidRDefault="00A13117" w:rsidP="00A13117">
      <w:pPr>
        <w:pStyle w:val="Taille-1Normal"/>
      </w:pPr>
      <w:r w:rsidRPr="00C3672B">
        <w:t>Elle eût bien voulu reprendre son imprudente parole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sentant maintenant qu</w:t>
      </w:r>
      <w:r w:rsidR="00A01FD3" w:rsidRPr="00C3672B">
        <w:t>’</w:t>
      </w:r>
      <w:r w:rsidRPr="00C3672B">
        <w:t>on en voulait à sa maîtresse</w:t>
      </w:r>
      <w:r w:rsidR="00A01FD3" w:rsidRPr="00C3672B">
        <w:t xml:space="preserve">, </w:t>
      </w:r>
      <w:r w:rsidRPr="00C3672B">
        <w:t>elle se promit</w:t>
      </w:r>
      <w:r w:rsidR="00A01FD3" w:rsidRPr="00C3672B">
        <w:t xml:space="preserve">, </w:t>
      </w:r>
      <w:r w:rsidRPr="00C3672B">
        <w:t>dans son petit cœur dévoué</w:t>
      </w:r>
      <w:r w:rsidR="00A01FD3" w:rsidRPr="00C3672B">
        <w:t xml:space="preserve">, </w:t>
      </w:r>
      <w:r w:rsidRPr="00C3672B">
        <w:t>de mourir plutôt que de dire où Madeleine se trouvait</w:t>
      </w:r>
      <w:r w:rsidR="00A01FD3" w:rsidRPr="00C3672B">
        <w:t>.</w:t>
      </w:r>
    </w:p>
    <w:p w14:paraId="2E72900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Répondras-tu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cria Lazare</w:t>
      </w:r>
      <w:r w:rsidRPr="00C3672B">
        <w:t>.</w:t>
      </w:r>
    </w:p>
    <w:p w14:paraId="7C0C9A1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vous jure que je ne le sais pas</w:t>
      </w:r>
      <w:r w:rsidRPr="00C3672B">
        <w:t xml:space="preserve">, </w:t>
      </w:r>
      <w:r w:rsidR="00A13117" w:rsidRPr="00C3672B">
        <w:t>monsieur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g</w:t>
      </w:r>
      <w:r w:rsidR="00A13117" w:rsidRPr="00C3672B">
        <w:rPr>
          <w:rFonts w:cs="Amasis30"/>
        </w:rPr>
        <w:t>é</w:t>
      </w:r>
      <w:r w:rsidR="00A13117" w:rsidRPr="00C3672B">
        <w:t>mit-elle</w:t>
      </w:r>
      <w:r w:rsidRPr="00C3672B">
        <w:t>.</w:t>
      </w:r>
    </w:p>
    <w:p w14:paraId="0A811325" w14:textId="77777777" w:rsidR="00A01FD3" w:rsidRPr="00C3672B" w:rsidRDefault="00A13117" w:rsidP="00A13117">
      <w:pPr>
        <w:pStyle w:val="Taille-1Normal"/>
      </w:pPr>
      <w:r w:rsidRPr="00C3672B">
        <w:t>La large lame brillant sous le soleil se rapprocha de la gorge qui haletait sous la guimpe</w:t>
      </w:r>
      <w:r w:rsidR="00A01FD3" w:rsidRPr="00C3672B">
        <w:t xml:space="preserve">, </w:t>
      </w:r>
      <w:r w:rsidRPr="00C3672B">
        <w:t>la pointe cueillit une goutte de sang</w:t>
      </w:r>
      <w:r w:rsidR="00A01FD3" w:rsidRPr="00C3672B">
        <w:t xml:space="preserve">. </w:t>
      </w:r>
      <w:r w:rsidRPr="00C3672B">
        <w:t>La fillette ferma les yeux</w:t>
      </w:r>
      <w:r w:rsidR="00A01FD3" w:rsidRPr="00C3672B">
        <w:t xml:space="preserve">, </w:t>
      </w:r>
      <w:r w:rsidRPr="00C3672B">
        <w:t>priant Dieu de lui donner le courage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comme la pointe la piquait plus fort</w:t>
      </w:r>
      <w:r w:rsidR="00A01FD3" w:rsidRPr="00C3672B">
        <w:t xml:space="preserve">, </w:t>
      </w:r>
      <w:r w:rsidRPr="00C3672B">
        <w:t>une terreur affreuse la saisit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à tout hasard</w:t>
      </w:r>
      <w:r w:rsidR="00A01FD3" w:rsidRPr="00C3672B">
        <w:t xml:space="preserve">, </w:t>
      </w:r>
      <w:r w:rsidRPr="00C3672B">
        <w:t>elle proféra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4C8265F" w14:textId="77777777" w:rsidR="00A01FD3" w:rsidRPr="00C3672B" w:rsidRDefault="00A01FD3" w:rsidP="00A13117">
      <w:pPr>
        <w:pStyle w:val="Taille-1Normal"/>
      </w:pPr>
      <w:r w:rsidRPr="00C3672B">
        <w:t>— M</w:t>
      </w:r>
      <w:r w:rsidRPr="00C3672B">
        <w:rPr>
          <w:vertAlign w:val="superscript"/>
        </w:rPr>
        <w:t>lle</w:t>
      </w:r>
      <w:r w:rsidRPr="00C3672B">
        <w:t> </w:t>
      </w:r>
      <w:r w:rsidR="00A13117" w:rsidRPr="00C3672B">
        <w:t>Madeleine est au château de Montgerbeau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D74B944" w14:textId="77777777" w:rsidR="00A01FD3" w:rsidRPr="00C3672B" w:rsidRDefault="00A13117" w:rsidP="00A13117">
      <w:pPr>
        <w:pStyle w:val="Taille-1Normal"/>
      </w:pPr>
      <w:r w:rsidRPr="00C3672B">
        <w:t>Lazare</w:t>
      </w:r>
      <w:r w:rsidR="00A01FD3" w:rsidRPr="00C3672B">
        <w:t xml:space="preserve">, </w:t>
      </w:r>
      <w:r w:rsidRPr="00C3672B">
        <w:t>étouffant une malédiction</w:t>
      </w:r>
      <w:r w:rsidR="00A01FD3" w:rsidRPr="00C3672B">
        <w:t xml:space="preserve">, </w:t>
      </w:r>
      <w:r w:rsidRPr="00C3672B">
        <w:t>la frappa au visage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61F44CB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Tu mens</w:t>
      </w:r>
      <w:r w:rsidRPr="00C3672B">
        <w:t xml:space="preserve">, </w:t>
      </w:r>
      <w:r w:rsidR="00A13117" w:rsidRPr="00C3672B">
        <w:t>catin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Encore un coup</w:t>
      </w:r>
      <w:r w:rsidRPr="00C3672B">
        <w:t xml:space="preserve">, </w:t>
      </w:r>
      <w:r w:rsidR="00A13117" w:rsidRPr="00C3672B">
        <w:t>tu vas parler</w:t>
      </w:r>
      <w:r w:rsidRPr="00C3672B">
        <w:t xml:space="preserve">, </w:t>
      </w:r>
      <w:r w:rsidR="00A13117" w:rsidRPr="00C3672B">
        <w:t>ou bien tu mourras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4307267" w14:textId="77777777" w:rsidR="00A01FD3" w:rsidRPr="00C3672B" w:rsidRDefault="00A13117" w:rsidP="00A13117">
      <w:pPr>
        <w:pStyle w:val="Taille-1Normal"/>
      </w:pPr>
      <w:r w:rsidRPr="00C3672B">
        <w:t>Elle murmura alors</w:t>
      </w:r>
      <w:r w:rsidR="00A01FD3" w:rsidRPr="00C3672B">
        <w:t xml:space="preserve">, </w:t>
      </w:r>
      <w:r w:rsidRPr="00C3672B">
        <w:t>assez bas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1A1DCC5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Je crois qu</w:t>
      </w:r>
      <w:r w:rsidRPr="00C3672B">
        <w:t>’</w:t>
      </w:r>
      <w:r w:rsidR="00A13117" w:rsidRPr="00C3672B">
        <w:t>on l</w:t>
      </w:r>
      <w:r w:rsidRPr="00C3672B">
        <w:t>’</w:t>
      </w:r>
      <w:r w:rsidR="00A13117" w:rsidRPr="00C3672B">
        <w:t xml:space="preserve">a conduite chez </w:t>
      </w:r>
      <w:r w:rsidRPr="00C3672B">
        <w:t>M</w:t>
      </w:r>
      <w:r w:rsidRPr="00C3672B">
        <w:rPr>
          <w:vertAlign w:val="superscript"/>
        </w:rPr>
        <w:t>me</w:t>
      </w:r>
      <w:r w:rsidRPr="00C3672B">
        <w:t> de </w:t>
      </w:r>
      <w:r w:rsidR="00A13117" w:rsidRPr="00C3672B">
        <w:t>Vauplassans</w:t>
      </w:r>
      <w:r w:rsidRPr="00C3672B">
        <w:t>…</w:t>
      </w:r>
    </w:p>
    <w:p w14:paraId="399F3514" w14:textId="7BB48FB2" w:rsidR="00A01FD3" w:rsidRPr="00C3672B" w:rsidRDefault="00A13117" w:rsidP="00A13117">
      <w:pPr>
        <w:pStyle w:val="Taille-1Normal"/>
      </w:pPr>
      <w:r w:rsidRPr="00C3672B">
        <w:t>Le mensonge était encore plus flagrant</w:t>
      </w:r>
      <w:r w:rsidR="00A01FD3" w:rsidRPr="00C3672B">
        <w:t xml:space="preserve">, </w:t>
      </w:r>
      <w:r w:rsidRPr="00C3672B">
        <w:t>Lazare mena</w:t>
      </w:r>
      <w:r w:rsidRPr="00C3672B">
        <w:rPr>
          <w:rFonts w:cs="Amasis30"/>
        </w:rPr>
        <w:t>ç</w:t>
      </w:r>
      <w:r w:rsidRPr="00C3672B">
        <w:t>a Nicole de sa dague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avait envie de lui planter son arme dans le ventre</w:t>
      </w:r>
      <w:r w:rsidR="00A01FD3" w:rsidRPr="00C3672B">
        <w:t xml:space="preserve">, </w:t>
      </w:r>
      <w:r w:rsidRPr="00C3672B">
        <w:t>et il cherchait un supplice raffin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et qui p</w:t>
      </w:r>
      <w:r w:rsidRPr="00C3672B">
        <w:rPr>
          <w:rFonts w:cs="Amasis30"/>
        </w:rPr>
        <w:t>û</w:t>
      </w:r>
      <w:r w:rsidRPr="00C3672B">
        <w:t>t faire parler la fille</w:t>
      </w:r>
      <w:r w:rsidR="001E1835" w:rsidRPr="00C3672B">
        <w:t>.</w:t>
      </w:r>
    </w:p>
    <w:p w14:paraId="2BC40CF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Ce n</w:t>
      </w:r>
      <w:r w:rsidRPr="00C3672B">
        <w:t>’</w:t>
      </w:r>
      <w:r w:rsidR="00A13117" w:rsidRPr="00C3672B">
        <w:t>est pas comme cela</w:t>
      </w:r>
      <w:r w:rsidRPr="00C3672B">
        <w:t xml:space="preserve">, </w:t>
      </w:r>
      <w:r w:rsidR="00A13117" w:rsidRPr="00C3672B">
        <w:t>compère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intervint Aspar</w:t>
      </w:r>
      <w:r w:rsidRPr="00C3672B">
        <w:t xml:space="preserve">, </w:t>
      </w:r>
      <w:r w:rsidR="00A13117" w:rsidRPr="00C3672B">
        <w:t>si elle ne veut pas chanter</w:t>
      </w:r>
      <w:r w:rsidRPr="00C3672B">
        <w:t xml:space="preserve">, </w:t>
      </w:r>
      <w:r w:rsidR="00A13117" w:rsidRPr="00C3672B">
        <w:t>nous allons lui couper le cou</w:t>
      </w:r>
      <w:r w:rsidRPr="00C3672B">
        <w:t>.</w:t>
      </w:r>
    </w:p>
    <w:p w14:paraId="1B335194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se rapprochant</w:t>
      </w:r>
      <w:r w:rsidR="00A01FD3" w:rsidRPr="00C3672B">
        <w:t xml:space="preserve">, </w:t>
      </w:r>
      <w:r w:rsidRPr="00C3672B">
        <w:t>il prit la dagasse de Lazare dans sa main droite</w:t>
      </w:r>
      <w:r w:rsidR="00A01FD3" w:rsidRPr="00C3672B">
        <w:t xml:space="preserve">, </w:t>
      </w:r>
      <w:r w:rsidRPr="00C3672B">
        <w:t>la tenant comme un archet</w:t>
      </w:r>
      <w:r w:rsidR="00A01FD3" w:rsidRPr="00C3672B">
        <w:t xml:space="preserve">, </w:t>
      </w:r>
      <w:r w:rsidRPr="00C3672B">
        <w:t>tandis que sa gauche serrait violemment Nicole à la nuque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froidement</w:t>
      </w:r>
      <w:r w:rsidR="00A01FD3" w:rsidRPr="00C3672B">
        <w:t xml:space="preserve">, </w:t>
      </w:r>
      <w:r w:rsidRPr="00C3672B">
        <w:t>tandis que Lazare</w:t>
      </w:r>
      <w:r w:rsidR="00A01FD3" w:rsidRPr="00C3672B">
        <w:t xml:space="preserve">, </w:t>
      </w:r>
      <w:r w:rsidRPr="00C3672B">
        <w:t>emprisonnant les deux poignets de la petite</w:t>
      </w:r>
      <w:r w:rsidR="00A01FD3" w:rsidRPr="00C3672B">
        <w:t xml:space="preserve">, </w:t>
      </w:r>
      <w:r w:rsidRPr="00C3672B">
        <w:t>écartait la guimpe</w:t>
      </w:r>
      <w:r w:rsidR="00A01FD3" w:rsidRPr="00C3672B">
        <w:t xml:space="preserve">, </w:t>
      </w:r>
      <w:r w:rsidRPr="00C3672B">
        <w:t>il passa le tranchant acéré sur la peau ambrée</w:t>
      </w:r>
      <w:r w:rsidR="00A01FD3" w:rsidRPr="00C3672B">
        <w:t xml:space="preserve">, </w:t>
      </w:r>
      <w:r w:rsidRPr="00C3672B">
        <w:t>assez pour faire sentir le fil</w:t>
      </w:r>
      <w:r w:rsidR="00A01FD3" w:rsidRPr="00C3672B">
        <w:t>.</w:t>
      </w:r>
    </w:p>
    <w:p w14:paraId="1ACD646C" w14:textId="77777777" w:rsidR="00A01FD3" w:rsidRPr="00C3672B" w:rsidRDefault="00A13117" w:rsidP="00A13117">
      <w:pPr>
        <w:pStyle w:val="Taille-1Normal"/>
      </w:pPr>
      <w:r w:rsidRPr="00C3672B">
        <w:t>À cet instant</w:t>
      </w:r>
      <w:r w:rsidR="00A01FD3" w:rsidRPr="00C3672B">
        <w:t xml:space="preserve">, </w:t>
      </w:r>
      <w:r w:rsidRPr="00C3672B">
        <w:t>elle eut la sensation de l</w:t>
      </w:r>
      <w:r w:rsidR="00A01FD3" w:rsidRPr="00C3672B">
        <w:t>’</w:t>
      </w:r>
      <w:r w:rsidRPr="00C3672B">
        <w:t>égorgement</w:t>
      </w:r>
      <w:r w:rsidR="00A01FD3" w:rsidRPr="00C3672B">
        <w:t xml:space="preserve">, </w:t>
      </w:r>
      <w:r w:rsidRPr="00C3672B">
        <w:t>et dans l</w:t>
      </w:r>
      <w:r w:rsidR="00A01FD3" w:rsidRPr="00C3672B">
        <w:t>’</w:t>
      </w:r>
      <w:r w:rsidRPr="00C3672B">
        <w:t>horreur de tout son être</w:t>
      </w:r>
      <w:r w:rsidR="00A01FD3" w:rsidRPr="00C3672B">
        <w:t xml:space="preserve">, </w:t>
      </w:r>
      <w:r w:rsidRPr="00C3672B">
        <w:t>elle poussa un cri désespéré</w:t>
      </w:r>
      <w:r w:rsidR="00A01FD3" w:rsidRPr="00C3672B">
        <w:t xml:space="preserve">. </w:t>
      </w:r>
      <w:r w:rsidRPr="00C3672B">
        <w:t>Mais Lazare</w:t>
      </w:r>
      <w:r w:rsidR="00A01FD3" w:rsidRPr="00C3672B">
        <w:t xml:space="preserve">, </w:t>
      </w:r>
      <w:r w:rsidRPr="00C3672B">
        <w:t>craignant qu</w:t>
      </w:r>
      <w:r w:rsidR="00A01FD3" w:rsidRPr="00C3672B">
        <w:t>’</w:t>
      </w:r>
      <w:r w:rsidRPr="00C3672B">
        <w:t>on ne l</w:t>
      </w:r>
      <w:r w:rsidR="00A01FD3" w:rsidRPr="00C3672B">
        <w:t>’</w:t>
      </w:r>
      <w:r w:rsidRPr="00C3672B">
        <w:t>entendît</w:t>
      </w:r>
      <w:r w:rsidR="00A01FD3" w:rsidRPr="00C3672B">
        <w:t xml:space="preserve">, </w:t>
      </w:r>
      <w:r w:rsidRPr="00C3672B">
        <w:t>lui ferma la bouche avec la paume de sa main gantée</w:t>
      </w:r>
      <w:r w:rsidR="00A01FD3" w:rsidRPr="00C3672B">
        <w:t xml:space="preserve">. </w:t>
      </w:r>
      <w:r w:rsidRPr="00C3672B">
        <w:t>Elle mordit la peau d</w:t>
      </w:r>
      <w:r w:rsidR="00A01FD3" w:rsidRPr="00C3672B">
        <w:t>’</w:t>
      </w:r>
      <w:r w:rsidRPr="00C3672B">
        <w:t>élan</w:t>
      </w:r>
      <w:r w:rsidR="00A01FD3" w:rsidRPr="00C3672B">
        <w:t xml:space="preserve">, </w:t>
      </w:r>
      <w:r w:rsidRPr="00C3672B">
        <w:t>puis demanda grâce</w:t>
      </w:r>
      <w:r w:rsidR="00A01FD3" w:rsidRPr="00C3672B">
        <w:t xml:space="preserve">, </w:t>
      </w:r>
      <w:r w:rsidRPr="00C3672B">
        <w:t>disant qu</w:t>
      </w:r>
      <w:r w:rsidR="00A01FD3" w:rsidRPr="00C3672B">
        <w:t>’</w:t>
      </w:r>
      <w:r w:rsidRPr="00C3672B">
        <w:t>elle parlerait</w:t>
      </w:r>
      <w:r w:rsidR="00A01FD3" w:rsidRPr="00C3672B">
        <w:t xml:space="preserve">, </w:t>
      </w:r>
      <w:r w:rsidRPr="00C3672B">
        <w:t>tant cette mort lui faisait horreur</w:t>
      </w:r>
      <w:r w:rsidR="00A01FD3" w:rsidRPr="00C3672B">
        <w:t>.</w:t>
      </w:r>
    </w:p>
    <w:p w14:paraId="54924BE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Non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non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dit-elle d</w:t>
      </w:r>
      <w:r w:rsidRPr="00C3672B">
        <w:rPr>
          <w:rFonts w:cs="Amasis30"/>
        </w:rPr>
        <w:t>’</w:t>
      </w:r>
      <w:r w:rsidR="00A13117" w:rsidRPr="00C3672B">
        <w:t xml:space="preserve">une voix </w:t>
      </w:r>
      <w:r w:rsidR="00A13117" w:rsidRPr="00C3672B">
        <w:rPr>
          <w:rFonts w:cs="Amasis30"/>
        </w:rPr>
        <w:t>é</w:t>
      </w:r>
      <w:r w:rsidR="00A13117" w:rsidRPr="00C3672B">
        <w:t>trangl</w:t>
      </w:r>
      <w:r w:rsidR="00A13117" w:rsidRPr="00C3672B">
        <w:rPr>
          <w:rFonts w:cs="Amasis30"/>
        </w:rPr>
        <w:t>é</w:t>
      </w:r>
      <w:r w:rsidR="00A13117" w:rsidRPr="00C3672B">
        <w:t>e</w:t>
      </w:r>
      <w:r w:rsidRPr="00C3672B">
        <w:t xml:space="preserve">. </w:t>
      </w:r>
      <w:r w:rsidR="00A13117" w:rsidRPr="00C3672B">
        <w:t>Mademoiselle est au ch</w:t>
      </w:r>
      <w:r w:rsidR="00A13117" w:rsidRPr="00C3672B">
        <w:rPr>
          <w:rFonts w:cs="Amasis30"/>
        </w:rPr>
        <w:t>â</w:t>
      </w:r>
      <w:r w:rsidR="00A13117" w:rsidRPr="00C3672B">
        <w:t>teau de la Rochepente</w:t>
      </w:r>
      <w:r w:rsidRPr="00C3672B">
        <w:t xml:space="preserve">, </w:t>
      </w:r>
      <w:r w:rsidR="00A13117" w:rsidRPr="00C3672B">
        <w:t xml:space="preserve">chez </w:t>
      </w:r>
      <w:r w:rsidRPr="00C3672B">
        <w:t>M</w:t>
      </w:r>
      <w:r w:rsidRPr="00C3672B">
        <w:rPr>
          <w:vertAlign w:val="superscript"/>
        </w:rPr>
        <w:t>me</w:t>
      </w:r>
      <w:r w:rsidRPr="00C3672B">
        <w:t> de </w:t>
      </w:r>
      <w:r w:rsidR="00A13117" w:rsidRPr="00C3672B">
        <w:t>Cueuvres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0B77313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Ce n</w:t>
      </w:r>
      <w:r w:rsidRPr="00C3672B">
        <w:t>’</w:t>
      </w:r>
      <w:r w:rsidR="00A13117" w:rsidRPr="00C3672B">
        <w:t>est pas vrai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prof</w:t>
      </w:r>
      <w:r w:rsidR="00A13117" w:rsidRPr="00C3672B">
        <w:rPr>
          <w:rFonts w:cs="Amasis30"/>
        </w:rPr>
        <w:t>é</w:t>
      </w:r>
      <w:r w:rsidR="00A13117" w:rsidRPr="00C3672B">
        <w:t xml:space="preserve">ra Aspar </w:t>
      </w:r>
      <w:r w:rsidR="00A13117" w:rsidRPr="00C3672B">
        <w:rPr>
          <w:rFonts w:cs="Amasis30"/>
        </w:rPr>
        <w:t>à</w:t>
      </w:r>
      <w:r w:rsidR="00A13117" w:rsidRPr="00C3672B">
        <w:t xml:space="preserve"> tout hasard</w:t>
      </w:r>
      <w:r w:rsidRPr="00C3672B">
        <w:t xml:space="preserve">. </w:t>
      </w:r>
      <w:r w:rsidR="00A13117" w:rsidRPr="00C3672B">
        <w:t>Nous allons</w:t>
      </w:r>
      <w:r w:rsidRPr="00C3672B">
        <w:t xml:space="preserve">, </w:t>
      </w:r>
      <w:r w:rsidR="00A13117" w:rsidRPr="00C3672B">
        <w:t>pour te punir de mentir ainsi</w:t>
      </w:r>
      <w:r w:rsidRPr="00C3672B">
        <w:t xml:space="preserve">, </w:t>
      </w:r>
      <w:r w:rsidR="00A13117" w:rsidRPr="00C3672B">
        <w:t>te crever les yeux d</w:t>
      </w:r>
      <w:r w:rsidRPr="00C3672B">
        <w:rPr>
          <w:rFonts w:cs="Amasis30"/>
        </w:rPr>
        <w:t>’</w:t>
      </w:r>
      <w:r w:rsidR="00A13117" w:rsidRPr="00C3672B">
        <w:t>abord et ensuite t</w:t>
      </w:r>
      <w:r w:rsidRPr="00C3672B">
        <w:rPr>
          <w:rFonts w:cs="Amasis30"/>
        </w:rPr>
        <w:t>’</w:t>
      </w:r>
      <w:r w:rsidR="00A13117" w:rsidRPr="00C3672B">
        <w:t>ouvrir la gorge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6A6EED4" w14:textId="77777777" w:rsidR="00A01FD3" w:rsidRPr="00C3672B" w:rsidRDefault="00A13117" w:rsidP="00A13117">
      <w:pPr>
        <w:pStyle w:val="Taille-1Normal"/>
      </w:pPr>
      <w:r w:rsidRPr="00C3672B">
        <w:t>Et il menaçait ses yeux noirs</w:t>
      </w:r>
      <w:r w:rsidR="00A01FD3" w:rsidRPr="00C3672B">
        <w:t xml:space="preserve">, </w:t>
      </w:r>
      <w:r w:rsidRPr="00C3672B">
        <w:t>aux pupilles dilatées par l</w:t>
      </w:r>
      <w:r w:rsidR="00A01FD3" w:rsidRPr="00C3672B">
        <w:t>’</w:t>
      </w:r>
      <w:r w:rsidRPr="00C3672B">
        <w:t>horreur</w:t>
      </w:r>
      <w:r w:rsidR="00A01FD3" w:rsidRPr="00C3672B">
        <w:t xml:space="preserve">. </w:t>
      </w:r>
      <w:r w:rsidRPr="00C3672B">
        <w:t>Elle baissa les paupières devant l</w:t>
      </w:r>
      <w:r w:rsidR="00A01FD3" w:rsidRPr="00C3672B">
        <w:t>’</w:t>
      </w:r>
      <w:r w:rsidRPr="00C3672B">
        <w:t>éclat de l</w:t>
      </w:r>
      <w:r w:rsidR="00A01FD3" w:rsidRPr="00C3672B">
        <w:t>’</w:t>
      </w:r>
      <w:r w:rsidRPr="00C3672B">
        <w:t>acier et dit dans un gémissement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D252689" w14:textId="77777777" w:rsidR="00A01FD3" w:rsidRPr="00C3672B" w:rsidRDefault="00A01FD3" w:rsidP="00A13117">
      <w:pPr>
        <w:pStyle w:val="Taille-1Normal"/>
      </w:pPr>
      <w:r w:rsidRPr="00C3672B">
        <w:t>—</w:t>
      </w:r>
      <w:r w:rsidR="00224814" w:rsidRPr="00C3672B">
        <w:t> </w:t>
      </w:r>
      <w:r w:rsidR="001E1835" w:rsidRPr="00C3672B">
        <w:t>J</w:t>
      </w:r>
      <w:r w:rsidR="00A13117" w:rsidRPr="00C3672B">
        <w:t>e vous ai dit la vérité</w:t>
      </w:r>
      <w:r w:rsidRPr="00C3672B">
        <w:t xml:space="preserve">. </w:t>
      </w:r>
      <w:r w:rsidR="00A13117" w:rsidRPr="00C3672B">
        <w:t>Vous pouvez me tuer maintenant</w:t>
      </w:r>
      <w:r w:rsidRPr="00C3672B">
        <w:t xml:space="preserve">, </w:t>
      </w:r>
      <w:r w:rsidR="00A13117" w:rsidRPr="00C3672B">
        <w:t>je n</w:t>
      </w:r>
      <w:r w:rsidRPr="00C3672B">
        <w:t>’</w:t>
      </w:r>
      <w:r w:rsidR="00A13117" w:rsidRPr="00C3672B">
        <w:t>en sais pas plus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54448CA" w14:textId="77777777" w:rsidR="00A01FD3" w:rsidRPr="00C3672B" w:rsidRDefault="00A13117" w:rsidP="00A13117">
      <w:pPr>
        <w:pStyle w:val="Taille-1Normal"/>
      </w:pPr>
      <w:r w:rsidRPr="00C3672B">
        <w:t>Aspar fit un clignement d</w:t>
      </w:r>
      <w:r w:rsidR="00A01FD3" w:rsidRPr="00C3672B">
        <w:t>’</w:t>
      </w:r>
      <w:r w:rsidRPr="00C3672B">
        <w:t>yeux à Lazare</w:t>
      </w:r>
      <w:r w:rsidR="00A01FD3" w:rsidRPr="00C3672B">
        <w:t xml:space="preserve">. </w:t>
      </w:r>
      <w:r w:rsidRPr="00C3672B">
        <w:t>Ils étaient sur la bonne piste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Aspar obtint encore quelques d</w:t>
      </w:r>
      <w:r w:rsidRPr="00C3672B">
        <w:rPr>
          <w:rFonts w:cs="Amasis30"/>
        </w:rPr>
        <w:t>é</w:t>
      </w:r>
      <w:r w:rsidRPr="00C3672B">
        <w:t>tails sans importance</w:t>
      </w:r>
      <w:r w:rsidR="00A01FD3" w:rsidRPr="00C3672B">
        <w:t xml:space="preserve">, </w:t>
      </w:r>
      <w:r w:rsidRPr="00C3672B">
        <w:t>tous corroboraient cette v</w:t>
      </w:r>
      <w:r w:rsidRPr="00C3672B">
        <w:rPr>
          <w:rFonts w:cs="Amasis30"/>
        </w:rPr>
        <w:t>é</w:t>
      </w:r>
      <w:r w:rsidRPr="00C3672B">
        <w:t>rit</w:t>
      </w:r>
      <w:r w:rsidRPr="00C3672B">
        <w:rPr>
          <w:rFonts w:cs="Amasis30"/>
        </w:rPr>
        <w:t>é</w:t>
      </w:r>
      <w:r w:rsidRPr="00C3672B">
        <w:t xml:space="preserve"> essentielle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 xml:space="preserve">Madeleine </w:t>
      </w:r>
      <w:r w:rsidRPr="00C3672B">
        <w:rPr>
          <w:rFonts w:cs="Amasis30"/>
        </w:rPr>
        <w:t>é</w:t>
      </w:r>
      <w:r w:rsidRPr="00C3672B">
        <w:t>tait au ch</w:t>
      </w:r>
      <w:r w:rsidRPr="00C3672B">
        <w:rPr>
          <w:rFonts w:cs="Amasis30"/>
        </w:rPr>
        <w:t>â</w:t>
      </w:r>
      <w:r w:rsidRPr="00C3672B">
        <w:t>teau de la Rochepente</w:t>
      </w:r>
      <w:r w:rsidR="00A01FD3" w:rsidRPr="00C3672B">
        <w:t>.</w:t>
      </w:r>
    </w:p>
    <w:p w14:paraId="77A919F6" w14:textId="77777777" w:rsidR="00A01FD3" w:rsidRPr="00C3672B" w:rsidRDefault="00A13117" w:rsidP="00A13117">
      <w:pPr>
        <w:pStyle w:val="Taille-1Normal"/>
      </w:pPr>
      <w:r w:rsidRPr="00C3672B">
        <w:lastRenderedPageBreak/>
        <w:t>Mais le temps pressait</w:t>
      </w:r>
      <w:r w:rsidR="00A01FD3" w:rsidRPr="00C3672B">
        <w:t xml:space="preserve">. </w:t>
      </w:r>
      <w:r w:rsidRPr="00C3672B">
        <w:t>Les cris de Nicole avaient peut-être été entendus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Lazare</w:t>
      </w:r>
      <w:r w:rsidR="00A01FD3" w:rsidRPr="00C3672B">
        <w:t xml:space="preserve">, </w:t>
      </w:r>
      <w:r w:rsidRPr="00C3672B">
        <w:t>cependant</w:t>
      </w:r>
      <w:r w:rsidR="00A01FD3" w:rsidRPr="00C3672B">
        <w:t xml:space="preserve">, </w:t>
      </w:r>
      <w:r w:rsidRPr="00C3672B">
        <w:t>ne bougeait pas</w:t>
      </w:r>
      <w:r w:rsidR="00A01FD3" w:rsidRPr="00C3672B">
        <w:t xml:space="preserve">, </w:t>
      </w:r>
      <w:r w:rsidRPr="00C3672B">
        <w:t>gardant sur sa selle la petite que des sanglots secouaient et qui versait des larmes am</w:t>
      </w:r>
      <w:r w:rsidRPr="00C3672B">
        <w:rPr>
          <w:rFonts w:cs="Amasis30"/>
        </w:rPr>
        <w:t>è</w:t>
      </w:r>
      <w:r w:rsidRPr="00C3672B">
        <w:t>res</w:t>
      </w:r>
      <w:r w:rsidR="00A01FD3" w:rsidRPr="00C3672B">
        <w:t xml:space="preserve">, </w:t>
      </w:r>
      <w:r w:rsidRPr="00C3672B">
        <w:t>car elle se reprochait et de ne pas avoir eu le courage de mourir et d</w:t>
      </w:r>
      <w:r w:rsidR="00A01FD3" w:rsidRPr="00C3672B">
        <w:rPr>
          <w:rFonts w:cs="Amasis30"/>
        </w:rPr>
        <w:t>’</w:t>
      </w:r>
      <w:r w:rsidRPr="00C3672B">
        <w:t>avoir trahi sa ma</w:t>
      </w:r>
      <w:r w:rsidRPr="00C3672B">
        <w:rPr>
          <w:rFonts w:cs="Amasis30"/>
        </w:rPr>
        <w:t>î</w:t>
      </w:r>
      <w:r w:rsidRPr="00C3672B">
        <w:t>tresse</w:t>
      </w:r>
      <w:r w:rsidR="00A01FD3" w:rsidRPr="00C3672B">
        <w:t xml:space="preserve">. </w:t>
      </w:r>
      <w:r w:rsidRPr="00C3672B">
        <w:t>Lazare regardait la gorge de Nicole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elle se soulevait hors de la guimpe d</w:t>
      </w:r>
      <w:r w:rsidRPr="00C3672B">
        <w:rPr>
          <w:rFonts w:cs="Amasis30"/>
        </w:rPr>
        <w:t>é</w:t>
      </w:r>
      <w:r w:rsidRPr="00C3672B">
        <w:t>chir</w:t>
      </w:r>
      <w:r w:rsidRPr="00C3672B">
        <w:rPr>
          <w:rFonts w:cs="Amasis30"/>
        </w:rPr>
        <w:t>é</w:t>
      </w:r>
      <w:r w:rsidRPr="00C3672B">
        <w:t>e qui ne la cachait plus</w:t>
      </w:r>
      <w:r w:rsidR="00A01FD3" w:rsidRPr="00C3672B">
        <w:t xml:space="preserve">, </w:t>
      </w:r>
      <w:r w:rsidRPr="00C3672B">
        <w:t>apparaissant comme un fruit velout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dor</w:t>
      </w:r>
      <w:r w:rsidRPr="00C3672B">
        <w:rPr>
          <w:rFonts w:cs="Amasis30"/>
        </w:rPr>
        <w:t>é</w:t>
      </w:r>
      <w:r w:rsidRPr="00C3672B">
        <w:t xml:space="preserve"> par les rayons du soleil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</w:t>
      </w:r>
      <w:r w:rsidRPr="00C3672B">
        <w:rPr>
          <w:rFonts w:cs="Amasis30"/>
        </w:rPr>
        <w:t>é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sous la visi</w:t>
      </w:r>
      <w:r w:rsidRPr="00C3672B">
        <w:rPr>
          <w:rFonts w:cs="Amasis30"/>
        </w:rPr>
        <w:t>è</w:t>
      </w:r>
      <w:r w:rsidRPr="00C3672B">
        <w:t>re de sa bourguignote</w:t>
      </w:r>
      <w:r w:rsidR="00A01FD3" w:rsidRPr="00C3672B">
        <w:t xml:space="preserve">, </w:t>
      </w:r>
      <w:r w:rsidRPr="00C3672B">
        <w:t>au-dessus du masque en tête de monstre</w:t>
      </w:r>
      <w:r w:rsidR="00A01FD3" w:rsidRPr="00C3672B">
        <w:t xml:space="preserve">, </w:t>
      </w:r>
      <w:r w:rsidRPr="00C3672B">
        <w:t>les yeux de Lazare brillaient</w:t>
      </w:r>
      <w:r w:rsidR="00A01FD3" w:rsidRPr="00C3672B">
        <w:t xml:space="preserve">, </w:t>
      </w:r>
      <w:r w:rsidRPr="00C3672B">
        <w:t>allumés comme ceux d</w:t>
      </w:r>
      <w:r w:rsidR="00A01FD3" w:rsidRPr="00C3672B">
        <w:t>’</w:t>
      </w:r>
      <w:r w:rsidRPr="00C3672B">
        <w:t>une bête carnassière</w:t>
      </w:r>
      <w:r w:rsidR="00A01FD3" w:rsidRPr="00C3672B">
        <w:t xml:space="preserve">. </w:t>
      </w:r>
      <w:r w:rsidRPr="00C3672B">
        <w:t>Il se sentait pris du désir de cette chair fraîche et jeune</w:t>
      </w:r>
      <w:r w:rsidR="00A01FD3" w:rsidRPr="00C3672B">
        <w:t xml:space="preserve">, </w:t>
      </w:r>
      <w:r w:rsidRPr="00C3672B">
        <w:t>et il calculait que la défense de la pauvrette serait petite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elle avait donn</w:t>
      </w:r>
      <w:r w:rsidRPr="00C3672B">
        <w:rPr>
          <w:rFonts w:cs="Amasis30"/>
        </w:rPr>
        <w:t>é</w:t>
      </w:r>
      <w:r w:rsidRPr="00C3672B">
        <w:t xml:space="preserve"> la mesure de son courage</w:t>
      </w:r>
      <w:r w:rsidR="00A01FD3" w:rsidRPr="00C3672B">
        <w:t>.</w:t>
      </w:r>
    </w:p>
    <w:p w14:paraId="2D55F57E" w14:textId="77777777" w:rsidR="00A01FD3" w:rsidRPr="00C3672B" w:rsidRDefault="00A13117" w:rsidP="00A13117">
      <w:pPr>
        <w:pStyle w:val="Taille-1Normal"/>
      </w:pPr>
      <w:r w:rsidRPr="00C3672B">
        <w:t>Mais Aspar le gênait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comme s</w:t>
      </w:r>
      <w:r w:rsidR="00A01FD3" w:rsidRPr="00C3672B">
        <w:rPr>
          <w:rFonts w:cs="Amasis30"/>
        </w:rPr>
        <w:t>’</w:t>
      </w:r>
      <w:r w:rsidRPr="00C3672B">
        <w:t>il e</w:t>
      </w:r>
      <w:r w:rsidRPr="00C3672B">
        <w:rPr>
          <w:rFonts w:cs="Amasis30"/>
        </w:rPr>
        <w:t>û</w:t>
      </w:r>
      <w:r w:rsidRPr="00C3672B">
        <w:t>t devin</w:t>
      </w:r>
      <w:r w:rsidRPr="00C3672B">
        <w:rPr>
          <w:rFonts w:cs="Amasis30"/>
        </w:rPr>
        <w:t>é</w:t>
      </w:r>
      <w:r w:rsidRPr="00C3672B">
        <w:t xml:space="preserve"> sa pens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le stradiot le pressait de partir</w:t>
      </w:r>
      <w:r w:rsidR="00A01FD3" w:rsidRPr="00C3672B">
        <w:t xml:space="preserve">, </w:t>
      </w:r>
      <w:r w:rsidRPr="00C3672B">
        <w:t>craignant l</w:t>
      </w:r>
      <w:r w:rsidR="00A01FD3" w:rsidRPr="00C3672B">
        <w:rPr>
          <w:rFonts w:cs="Amasis30"/>
        </w:rPr>
        <w:t>’</w:t>
      </w:r>
      <w:r w:rsidRPr="00C3672B">
        <w:t>arriv</w:t>
      </w:r>
      <w:r w:rsidRPr="00C3672B">
        <w:rPr>
          <w:rFonts w:cs="Amasis30"/>
        </w:rPr>
        <w:t>é</w:t>
      </w:r>
      <w:r w:rsidRPr="00C3672B">
        <w:t>e de gens du ch</w:t>
      </w:r>
      <w:r w:rsidRPr="00C3672B">
        <w:rPr>
          <w:rFonts w:cs="Amasis30"/>
        </w:rPr>
        <w:t>â</w:t>
      </w:r>
      <w:r w:rsidRPr="00C3672B">
        <w:t>teau</w:t>
      </w:r>
      <w:r w:rsidR="00A01FD3" w:rsidRPr="00C3672B">
        <w:t xml:space="preserve">. </w:t>
      </w:r>
      <w:r w:rsidRPr="00C3672B">
        <w:t>Lazare</w:t>
      </w:r>
      <w:r w:rsidR="00A01FD3" w:rsidRPr="00C3672B">
        <w:t xml:space="preserve">,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une voix tremblante</w:t>
      </w:r>
      <w:r w:rsidR="00A01FD3" w:rsidRPr="00C3672B">
        <w:t xml:space="preserve">, </w:t>
      </w:r>
      <w:r w:rsidRPr="00C3672B">
        <w:t>lui conseillait d</w:t>
      </w:r>
      <w:r w:rsidR="00A01FD3" w:rsidRPr="00C3672B">
        <w:rPr>
          <w:rFonts w:cs="Amasis30"/>
        </w:rPr>
        <w:t>’</w:t>
      </w:r>
      <w:r w:rsidRPr="00C3672B">
        <w:t>aller rassembler ses cavaliers dans le bois</w:t>
      </w:r>
      <w:r w:rsidR="00A01FD3" w:rsidRPr="00C3672B">
        <w:t xml:space="preserve">, </w:t>
      </w:r>
      <w:r w:rsidRPr="00C3672B">
        <w:t>il le rejoindrait dans un instant</w:t>
      </w:r>
      <w:r w:rsidR="00A01FD3" w:rsidRPr="00C3672B">
        <w:t xml:space="preserve">. </w:t>
      </w:r>
      <w:r w:rsidRPr="00C3672B">
        <w:t>Aspar ne fut pas dupe et</w:t>
      </w:r>
      <w:r w:rsidR="00A01FD3" w:rsidRPr="00C3672B">
        <w:t xml:space="preserve">, </w:t>
      </w:r>
      <w:r w:rsidRPr="00C3672B">
        <w:t>rapidement</w:t>
      </w:r>
      <w:r w:rsidR="00A01FD3" w:rsidRPr="00C3672B">
        <w:t xml:space="preserve">, </w:t>
      </w:r>
      <w:r w:rsidRPr="00C3672B">
        <w:t>dans le dialecte des bagnes de la M</w:t>
      </w:r>
      <w:r w:rsidRPr="00C3672B">
        <w:rPr>
          <w:rFonts w:cs="Amasis30"/>
        </w:rPr>
        <w:t>é</w:t>
      </w:r>
      <w:r w:rsidRPr="00C3672B">
        <w:t>diterran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il l</w:t>
      </w:r>
      <w:r w:rsidR="00A01FD3" w:rsidRPr="00C3672B">
        <w:rPr>
          <w:rFonts w:cs="Amasis30"/>
        </w:rPr>
        <w:t>’</w:t>
      </w:r>
      <w:r w:rsidRPr="00C3672B">
        <w:t>admonesta</w:t>
      </w:r>
      <w:r w:rsidR="00A01FD3" w:rsidRPr="00C3672B">
        <w:t xml:space="preserve">. </w:t>
      </w:r>
      <w:r w:rsidRPr="00C3672B">
        <w:t>Lazare allait faire une sottise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la fille </w:t>
      </w:r>
      <w:r w:rsidRPr="00C3672B">
        <w:rPr>
          <w:rFonts w:cs="Amasis30"/>
        </w:rPr>
        <w:t>é</w:t>
      </w:r>
      <w:r w:rsidRPr="00C3672B">
        <w:t>tait jolie</w:t>
      </w:r>
      <w:r w:rsidR="00A01FD3" w:rsidRPr="00C3672B">
        <w:t xml:space="preserve">,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vrai</w:t>
      </w:r>
      <w:r w:rsidR="00A01FD3" w:rsidRPr="00C3672B">
        <w:t xml:space="preserve">, </w:t>
      </w:r>
      <w:r w:rsidRPr="00C3672B">
        <w:t>mais il risquait</w:t>
      </w:r>
      <w:r w:rsidR="00A01FD3" w:rsidRPr="00C3672B">
        <w:t xml:space="preserve">, </w:t>
      </w:r>
      <w:r w:rsidRPr="00C3672B">
        <w:t>avec sa paillardise</w:t>
      </w:r>
      <w:r w:rsidR="00A01FD3" w:rsidRPr="00C3672B">
        <w:t xml:space="preserve">, </w:t>
      </w:r>
      <w:r w:rsidRPr="00C3672B">
        <w:t>de les faire pendre tous</w:t>
      </w:r>
      <w:r w:rsidR="00A01FD3" w:rsidRPr="00C3672B">
        <w:t xml:space="preserve">.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ailleurs le temps pressait</w:t>
      </w:r>
      <w:r w:rsidR="00A01FD3" w:rsidRPr="00C3672B">
        <w:t xml:space="preserve">, </w:t>
      </w:r>
      <w:r w:rsidRPr="00C3672B">
        <w:t>il fallait tuer cette femme sur-le-champ</w:t>
      </w:r>
      <w:r w:rsidR="00A01FD3" w:rsidRPr="00C3672B">
        <w:t xml:space="preserve">. </w:t>
      </w:r>
      <w:r w:rsidRPr="00C3672B">
        <w:t>Sans quoi elle parlerait et mettrait tout le monde du château à leurs trousses</w:t>
      </w:r>
      <w:r w:rsidR="00A01FD3" w:rsidRPr="00C3672B">
        <w:t xml:space="preserve">. </w:t>
      </w:r>
      <w:r w:rsidRPr="00C3672B">
        <w:t>Ainsi ils perdraient non seulement les écus du comte</w:t>
      </w:r>
      <w:r w:rsidR="00A01FD3" w:rsidRPr="00C3672B">
        <w:t xml:space="preserve">, </w:t>
      </w:r>
      <w:r w:rsidRPr="00C3672B">
        <w:t>mais aussi leur tête</w:t>
      </w:r>
      <w:r w:rsidR="00A01FD3" w:rsidRPr="00C3672B">
        <w:t>.</w:t>
      </w:r>
    </w:p>
    <w:p w14:paraId="55B7B7D1" w14:textId="77777777" w:rsidR="00A01FD3" w:rsidRPr="00C3672B" w:rsidRDefault="00A13117" w:rsidP="00A13117">
      <w:pPr>
        <w:pStyle w:val="Taille-1Normal"/>
      </w:pPr>
      <w:r w:rsidRPr="00C3672B">
        <w:t>Et il ajouta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413ACF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La première jolie fille que tu trouveras sur ton chemin</w:t>
      </w:r>
      <w:r w:rsidRPr="00C3672B">
        <w:t xml:space="preserve">, </w:t>
      </w:r>
      <w:r w:rsidR="00A13117" w:rsidRPr="00C3672B">
        <w:t>je t</w:t>
      </w:r>
      <w:r w:rsidRPr="00C3672B">
        <w:t>’</w:t>
      </w:r>
      <w:r w:rsidR="00A13117" w:rsidRPr="00C3672B">
        <w:t>aiderai à la prendre</w:t>
      </w:r>
      <w:r w:rsidRPr="00C3672B">
        <w:t xml:space="preserve">. </w:t>
      </w:r>
      <w:r w:rsidR="00A13117" w:rsidRPr="00C3672B">
        <w:t>Mais celle-là</w:t>
      </w:r>
      <w:r w:rsidRPr="00C3672B">
        <w:t xml:space="preserve">, </w:t>
      </w:r>
      <w:r w:rsidR="00A13117" w:rsidRPr="00C3672B">
        <w:t>je ne te la permets pas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01E01425" w14:textId="77777777" w:rsidR="00A01FD3" w:rsidRPr="00C3672B" w:rsidRDefault="00A13117" w:rsidP="00A13117">
      <w:pPr>
        <w:pStyle w:val="Taille-1Normal"/>
      </w:pPr>
      <w:r w:rsidRPr="00C3672B">
        <w:t>Vivement</w:t>
      </w:r>
      <w:r w:rsidR="00A01FD3" w:rsidRPr="00C3672B">
        <w:t xml:space="preserve">, </w:t>
      </w:r>
      <w:r w:rsidRPr="00C3672B">
        <w:t>il arracha Nicole des mains de Lazare qui la pressait amoureusement</w:t>
      </w:r>
      <w:r w:rsidR="00A01FD3" w:rsidRPr="00C3672B">
        <w:t xml:space="preserve">. </w:t>
      </w:r>
      <w:r w:rsidRPr="00C3672B">
        <w:t>Tirant droit au fossé du château</w:t>
      </w:r>
      <w:r w:rsidR="00A01FD3" w:rsidRPr="00C3672B">
        <w:t xml:space="preserve">, </w:t>
      </w:r>
      <w:r w:rsidRPr="00C3672B">
        <w:t>il arrêta son cheval au bord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prenant la jeune fille par la taille</w:t>
      </w:r>
      <w:r w:rsidR="00A01FD3" w:rsidRPr="00C3672B">
        <w:t xml:space="preserve">, </w:t>
      </w:r>
      <w:r w:rsidRPr="00C3672B">
        <w:t>à deux mains</w:t>
      </w:r>
      <w:r w:rsidR="00A01FD3" w:rsidRPr="00C3672B">
        <w:t xml:space="preserve">, </w:t>
      </w:r>
      <w:r w:rsidRPr="00C3672B">
        <w:t>il l</w:t>
      </w:r>
      <w:r w:rsidR="00A01FD3" w:rsidRPr="00C3672B">
        <w:t>’</w:t>
      </w:r>
      <w:r w:rsidRPr="00C3672B">
        <w:t>enleva à bras tendus</w:t>
      </w:r>
      <w:r w:rsidR="00A01FD3" w:rsidRPr="00C3672B">
        <w:t xml:space="preserve">, </w:t>
      </w:r>
      <w:r w:rsidRPr="00C3672B">
        <w:t>debout sur ses étriers</w:t>
      </w:r>
      <w:r w:rsidR="00A01FD3" w:rsidRPr="00C3672B">
        <w:t xml:space="preserve">, </w:t>
      </w:r>
      <w:r w:rsidRPr="00C3672B">
        <w:t>et la lança au milieu de l</w:t>
      </w:r>
      <w:r w:rsidR="00A01FD3" w:rsidRPr="00C3672B">
        <w:t>’</w:t>
      </w:r>
      <w:r w:rsidRPr="00C3672B">
        <w:t>eau</w:t>
      </w:r>
      <w:r w:rsidR="00A01FD3" w:rsidRPr="00C3672B">
        <w:t xml:space="preserve">. </w:t>
      </w:r>
      <w:r w:rsidRPr="00C3672B">
        <w:t>Son cri se perdit dans le bruit du remous</w:t>
      </w:r>
      <w:r w:rsidR="00A01FD3" w:rsidRPr="00C3672B">
        <w:t xml:space="preserve">, </w:t>
      </w:r>
      <w:r w:rsidRPr="00C3672B">
        <w:t>elle disparut</w:t>
      </w:r>
      <w:r w:rsidR="00A01FD3" w:rsidRPr="00C3672B">
        <w:t xml:space="preserve">, </w:t>
      </w:r>
      <w:r w:rsidRPr="00C3672B">
        <w:t>puis revint à la surface</w:t>
      </w:r>
      <w:r w:rsidR="00A01FD3" w:rsidRPr="00C3672B">
        <w:t xml:space="preserve">. </w:t>
      </w:r>
      <w:r w:rsidRPr="00C3672B">
        <w:t>Aspar la piqua de sa javeline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Nicole plongea encore</w:t>
      </w:r>
      <w:r w:rsidR="00A01FD3" w:rsidRPr="00C3672B">
        <w:t xml:space="preserve">, </w:t>
      </w:r>
      <w:r w:rsidRPr="00C3672B">
        <w:t>inerte</w:t>
      </w:r>
      <w:r w:rsidR="008724D6" w:rsidRPr="00C3672B">
        <w:t>,</w:t>
      </w:r>
      <w:r w:rsidRPr="00C3672B">
        <w:t>il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loigna au galop et entra dans le bois o</w:t>
      </w:r>
      <w:r w:rsidRPr="00C3672B">
        <w:rPr>
          <w:rFonts w:cs="Amasis30"/>
        </w:rPr>
        <w:t>ù</w:t>
      </w:r>
      <w:r w:rsidRPr="00C3672B">
        <w:t xml:space="preserve"> Lazare le rejoignit</w:t>
      </w:r>
      <w:r w:rsidR="00A01FD3" w:rsidRPr="00C3672B">
        <w:t xml:space="preserve">. </w:t>
      </w:r>
      <w:r w:rsidRPr="00C3672B">
        <w:t>Puis les dix hommes s</w:t>
      </w:r>
      <w:r w:rsidR="00A01FD3" w:rsidRPr="00C3672B">
        <w:t>’</w:t>
      </w:r>
      <w:r w:rsidRPr="00C3672B">
        <w:t>éloignèrent</w:t>
      </w:r>
      <w:r w:rsidR="00A01FD3" w:rsidRPr="00C3672B">
        <w:t xml:space="preserve">, </w:t>
      </w:r>
      <w:r w:rsidRPr="00C3672B">
        <w:t xml:space="preserve">faisant prendre à leurs </w:t>
      </w:r>
      <w:r w:rsidRPr="00C3672B">
        <w:lastRenderedPageBreak/>
        <w:t>bêtes une allure à rendre tous autres chevaux boiteux pour le restant de leur vie</w:t>
      </w:r>
      <w:r w:rsidR="00A01FD3" w:rsidRPr="00C3672B">
        <w:t>.</w:t>
      </w:r>
    </w:p>
    <w:p w14:paraId="0C7185B1" w14:textId="77777777" w:rsidR="00A01FD3" w:rsidRPr="00C3672B" w:rsidRDefault="00A13117" w:rsidP="00A13117">
      <w:pPr>
        <w:pStyle w:val="Taille-1Normal"/>
      </w:pPr>
      <w:r w:rsidRPr="00C3672B">
        <w:t>Ils coururent ainsi cinq grandes lieues et renversèrent</w:t>
      </w:r>
      <w:r w:rsidR="00A01FD3" w:rsidRPr="00C3672B">
        <w:t xml:space="preserve">, </w:t>
      </w:r>
      <w:r w:rsidRPr="00C3672B">
        <w:t>sur la route</w:t>
      </w:r>
      <w:r w:rsidR="00A01FD3" w:rsidRPr="00C3672B">
        <w:t xml:space="preserve">, </w:t>
      </w:r>
      <w:r w:rsidRPr="00C3672B">
        <w:t>un courrier du Roy</w:t>
      </w:r>
      <w:r w:rsidR="00A01FD3" w:rsidRPr="00C3672B">
        <w:t xml:space="preserve">, </w:t>
      </w:r>
      <w:r w:rsidRPr="00C3672B">
        <w:t>trois bonnes femmes et une charrette traînée par un âne</w:t>
      </w:r>
      <w:r w:rsidR="00A01FD3" w:rsidRPr="00C3672B">
        <w:t xml:space="preserve">. </w:t>
      </w:r>
      <w:r w:rsidRPr="00C3672B">
        <w:t>Rien ne les arrêta</w:t>
      </w:r>
      <w:r w:rsidR="00A01FD3" w:rsidRPr="00C3672B">
        <w:t xml:space="preserve">. </w:t>
      </w:r>
      <w:r w:rsidRPr="00C3672B">
        <w:t>Ainsi</w:t>
      </w:r>
      <w:r w:rsidR="00A01FD3" w:rsidRPr="00C3672B">
        <w:t xml:space="preserve">, </w:t>
      </w:r>
      <w:r w:rsidRPr="00C3672B">
        <w:t>ils arrivèrent à la Rochepente le lendemain au matin</w:t>
      </w:r>
      <w:r w:rsidR="00A01FD3" w:rsidRPr="00C3672B">
        <w:t xml:space="preserve">, </w:t>
      </w:r>
      <w:r w:rsidRPr="00C3672B">
        <w:t>après avoir pris seulement six heures de repos</w:t>
      </w:r>
      <w:r w:rsidR="00A01FD3" w:rsidRPr="00C3672B">
        <w:t>.</w:t>
      </w:r>
    </w:p>
    <w:p w14:paraId="7A229E42" w14:textId="77777777" w:rsidR="00A01FD3" w:rsidRPr="00C3672B" w:rsidRDefault="00A13117" w:rsidP="00A13117">
      <w:pPr>
        <w:pStyle w:val="Taille-1Normal"/>
      </w:pPr>
      <w:r w:rsidRPr="00C3672B">
        <w:t>Lazare déclarait à Aspar qu</w:t>
      </w:r>
      <w:r w:rsidR="00A01FD3" w:rsidRPr="00C3672B">
        <w:t>’</w:t>
      </w:r>
      <w:r w:rsidRPr="00C3672B">
        <w:t>il ne lui en voulait pas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lui reprochait pourtant de ne pas lui avoir pass</w:t>
      </w:r>
      <w:r w:rsidRPr="00C3672B">
        <w:rPr>
          <w:rFonts w:cs="Amasis30"/>
        </w:rPr>
        <w:t>é</w:t>
      </w:r>
      <w:r w:rsidRPr="00C3672B">
        <w:t xml:space="preserve"> ce caprice</w:t>
      </w:r>
      <w:r w:rsidR="00A01FD3" w:rsidRPr="00C3672B">
        <w:t xml:space="preserve">. </w:t>
      </w:r>
      <w:r w:rsidRPr="00C3672B">
        <w:t>Mais le stradiot restait songeur</w:t>
      </w:r>
      <w:r w:rsidR="00A01FD3" w:rsidRPr="00C3672B">
        <w:t>.</w:t>
      </w:r>
    </w:p>
    <w:p w14:paraId="1D1E3B5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Un chagrin me ronge</w:t>
      </w:r>
      <w:r w:rsidRPr="00C3672B">
        <w:t xml:space="preserve">, </w:t>
      </w:r>
      <w:r w:rsidR="00A13117" w:rsidRPr="00C3672B">
        <w:t>compère</w:t>
      </w:r>
      <w:r w:rsidRPr="00C3672B">
        <w:t xml:space="preserve">, </w:t>
      </w:r>
      <w:r w:rsidR="00A13117" w:rsidRPr="00C3672B">
        <w:t>articula-t-il enfin</w:t>
      </w:r>
      <w:r w:rsidRPr="00C3672B">
        <w:t xml:space="preserve">. </w:t>
      </w:r>
      <w:r w:rsidR="00A13117" w:rsidRPr="00C3672B">
        <w:t>J</w:t>
      </w:r>
      <w:r w:rsidRPr="00C3672B">
        <w:t>’</w:t>
      </w:r>
      <w:r w:rsidR="00A13117" w:rsidRPr="00C3672B">
        <w:t>ai péché par négligence en oubliant la corbeille de la femme dans le champ</w:t>
      </w:r>
      <w:r w:rsidRPr="00C3672B">
        <w:t xml:space="preserve">, </w:t>
      </w:r>
      <w:r w:rsidR="00A13117" w:rsidRPr="00C3672B">
        <w:t>quand j</w:t>
      </w:r>
      <w:r w:rsidRPr="00C3672B">
        <w:t>’</w:t>
      </w:r>
      <w:r w:rsidR="00A13117" w:rsidRPr="00C3672B">
        <w:t>aurais dû la jeter à l</w:t>
      </w:r>
      <w:r w:rsidRPr="00C3672B">
        <w:t>’</w:t>
      </w:r>
      <w:r w:rsidR="00A13117" w:rsidRPr="00C3672B">
        <w:t>eau avec elle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On verra</w:t>
      </w:r>
      <w:r w:rsidRPr="00C3672B">
        <w:t xml:space="preserve">, </w:t>
      </w:r>
      <w:r w:rsidR="00A13117" w:rsidRPr="00C3672B">
        <w:t>en retrouvant le panier d</w:t>
      </w:r>
      <w:r w:rsidRPr="00C3672B">
        <w:rPr>
          <w:rFonts w:cs="Amasis30"/>
        </w:rPr>
        <w:t>’</w:t>
      </w:r>
      <w:r w:rsidR="00A13117" w:rsidRPr="00C3672B">
        <w:t>un c</w:t>
      </w:r>
      <w:r w:rsidR="00A13117" w:rsidRPr="00C3672B">
        <w:rPr>
          <w:rFonts w:cs="Amasis30"/>
        </w:rPr>
        <w:t>ô</w:t>
      </w:r>
      <w:r w:rsidR="00A13117" w:rsidRPr="00C3672B">
        <w:t>t</w:t>
      </w:r>
      <w:r w:rsidR="00A13117" w:rsidRPr="00C3672B">
        <w:rPr>
          <w:rFonts w:cs="Amasis30"/>
        </w:rPr>
        <w:t>é</w:t>
      </w:r>
      <w:r w:rsidR="00A13117" w:rsidRPr="00C3672B">
        <w:t xml:space="preserve"> et le corps de l</w:t>
      </w:r>
      <w:r w:rsidRPr="00C3672B">
        <w:rPr>
          <w:rFonts w:cs="Amasis30"/>
        </w:rPr>
        <w:t>’</w:t>
      </w:r>
      <w:r w:rsidR="00A13117" w:rsidRPr="00C3672B">
        <w:t>autre</w:t>
      </w:r>
      <w:r w:rsidRPr="00C3672B">
        <w:t xml:space="preserve">, </w:t>
      </w:r>
      <w:r w:rsidR="00A13117" w:rsidRPr="00C3672B">
        <w:t>que la mort n</w:t>
      </w:r>
      <w:r w:rsidRPr="00C3672B">
        <w:rPr>
          <w:rFonts w:cs="Amasis30"/>
        </w:rPr>
        <w:t>’</w:t>
      </w:r>
      <w:r w:rsidR="00A13117" w:rsidRPr="00C3672B">
        <w:t>est pas survenue par accident</w:t>
      </w:r>
      <w:r w:rsidRPr="00C3672B">
        <w:t>.</w:t>
      </w:r>
    </w:p>
    <w:p w14:paraId="2BD7160E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Voici qui est fâcheux</w:t>
      </w:r>
      <w:r w:rsidRPr="00C3672B">
        <w:t xml:space="preserve">, </w:t>
      </w:r>
      <w:r w:rsidR="00A13117" w:rsidRPr="00C3672B">
        <w:t>en effet</w:t>
      </w:r>
      <w:r w:rsidRPr="00C3672B">
        <w:t xml:space="preserve">, </w:t>
      </w:r>
      <w:r w:rsidR="00A13117" w:rsidRPr="00C3672B">
        <w:t>dit Lazare</w:t>
      </w:r>
      <w:r w:rsidRPr="00C3672B">
        <w:t xml:space="preserve">. </w:t>
      </w:r>
      <w:r w:rsidR="00A13117" w:rsidRPr="00C3672B">
        <w:t>Mais qui diable ira nous accuser de cette histoire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Par le pape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cela m</w:t>
      </w:r>
      <w:r w:rsidRPr="00C3672B">
        <w:rPr>
          <w:rFonts w:cs="Amasis30"/>
        </w:rPr>
        <w:t>’</w:t>
      </w:r>
      <w:r w:rsidR="00A13117" w:rsidRPr="00C3672B">
        <w:t>inqui</w:t>
      </w:r>
      <w:r w:rsidR="00A13117" w:rsidRPr="00C3672B">
        <w:rPr>
          <w:rFonts w:cs="Amasis30"/>
        </w:rPr>
        <w:t>è</w:t>
      </w:r>
      <w:r w:rsidR="00A13117" w:rsidRPr="00C3672B">
        <w:t>te peu</w:t>
      </w:r>
      <w:r w:rsidRPr="00C3672B">
        <w:t xml:space="preserve">, </w:t>
      </w:r>
      <w:r w:rsidR="00A13117" w:rsidRPr="00C3672B">
        <w:t>et ceux qui voudront nous arr</w:t>
      </w:r>
      <w:r w:rsidR="00A13117" w:rsidRPr="00C3672B">
        <w:rPr>
          <w:rFonts w:cs="Amasis30"/>
        </w:rPr>
        <w:t>ê</w:t>
      </w:r>
      <w:r w:rsidR="00A13117" w:rsidRPr="00C3672B">
        <w:t xml:space="preserve">ter feront bien de chausser de longs </w:t>
      </w:r>
      <w:r w:rsidR="00A13117" w:rsidRPr="00C3672B">
        <w:rPr>
          <w:rFonts w:cs="Amasis30"/>
        </w:rPr>
        <w:t>é</w:t>
      </w:r>
      <w:r w:rsidR="00A13117" w:rsidRPr="00C3672B">
        <w:t>perons</w:t>
      </w:r>
      <w:r w:rsidRPr="00C3672B">
        <w:t xml:space="preserve">, </w:t>
      </w:r>
      <w:r w:rsidR="00A13117" w:rsidRPr="00C3672B">
        <w:t>car</w:t>
      </w:r>
      <w:r w:rsidRPr="00C3672B">
        <w:t xml:space="preserve">, </w:t>
      </w:r>
      <w:r w:rsidR="00A13117" w:rsidRPr="00C3672B">
        <w:rPr>
          <w:rFonts w:cs="Amasis30"/>
        </w:rPr>
        <w:t>à</w:t>
      </w:r>
      <w:r w:rsidR="00A13117" w:rsidRPr="00C3672B">
        <w:t xml:space="preserve"> marcher m</w:t>
      </w:r>
      <w:r w:rsidR="00A13117" w:rsidRPr="00C3672B">
        <w:rPr>
          <w:rFonts w:cs="Amasis30"/>
        </w:rPr>
        <w:t>ê</w:t>
      </w:r>
      <w:r w:rsidR="00A13117" w:rsidRPr="00C3672B">
        <w:t>me notre train</w:t>
      </w:r>
      <w:r w:rsidRPr="00C3672B">
        <w:t xml:space="preserve">, </w:t>
      </w:r>
      <w:r w:rsidR="00A13117" w:rsidRPr="00C3672B">
        <w:t>ils seront toujours en retard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575D952" w14:textId="77777777" w:rsidR="00A01FD3" w:rsidRPr="00C3672B" w:rsidRDefault="00A13117" w:rsidP="00A13117">
      <w:pPr>
        <w:pStyle w:val="Taille-1Normal"/>
      </w:pPr>
      <w:r w:rsidRPr="00C3672B">
        <w:t>Mais Aspar était chargé d</w:t>
      </w:r>
      <w:r w:rsidR="00A01FD3" w:rsidRPr="00C3672B">
        <w:t>’</w:t>
      </w:r>
      <w:r w:rsidRPr="00C3672B">
        <w:t>inquiétude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tout à coup</w:t>
      </w:r>
      <w:r w:rsidR="00A01FD3" w:rsidRPr="00C3672B">
        <w:t xml:space="preserve">, </w:t>
      </w:r>
      <w:r w:rsidRPr="00C3672B">
        <w:t>il tressaillit</w:t>
      </w:r>
      <w:r w:rsidR="00A01FD3" w:rsidRPr="00C3672B">
        <w:t xml:space="preserve">, </w:t>
      </w:r>
      <w:r w:rsidRPr="00C3672B">
        <w:t>pris d</w:t>
      </w:r>
      <w:r w:rsidR="00A01FD3" w:rsidRPr="00C3672B">
        <w:t>’</w:t>
      </w:r>
      <w:r w:rsidRPr="00C3672B">
        <w:t>une terreur profonde</w:t>
      </w:r>
      <w:r w:rsidR="00A01FD3" w:rsidRPr="00C3672B">
        <w:t xml:space="preserve">. </w:t>
      </w:r>
      <w:r w:rsidRPr="00C3672B">
        <w:t>Il avait remarqué que le cheval de Lazare buvait dans son blanc</w:t>
      </w:r>
      <w:r w:rsidR="00A01FD3" w:rsidRPr="00C3672B">
        <w:t xml:space="preserve">, </w:t>
      </w:r>
      <w:r w:rsidRPr="00C3672B">
        <w:t>ce qui est</w:t>
      </w:r>
      <w:r w:rsidR="00A01FD3" w:rsidRPr="00C3672B">
        <w:t xml:space="preserve">, </w:t>
      </w:r>
      <w:r w:rsidRPr="00C3672B">
        <w:t>pour les Ossètes</w:t>
      </w:r>
      <w:r w:rsidR="00A01FD3" w:rsidRPr="00C3672B">
        <w:t xml:space="preserve">, </w:t>
      </w:r>
      <w:r w:rsidRPr="00C3672B">
        <w:t>un présage de mort</w:t>
      </w:r>
      <w:r w:rsidR="00A01FD3" w:rsidRPr="00C3672B">
        <w:t>.</w:t>
      </w:r>
    </w:p>
    <w:p w14:paraId="451F0E82" w14:textId="77777777" w:rsidR="00A01FD3" w:rsidRPr="00C3672B" w:rsidRDefault="00A13117" w:rsidP="00A13117">
      <w:pPr>
        <w:pStyle w:val="Taille-1Normal"/>
      </w:pPr>
      <w:r w:rsidRPr="00C3672B">
        <w:t>Cependant</w:t>
      </w:r>
      <w:r w:rsidR="00A01FD3" w:rsidRPr="00C3672B">
        <w:t xml:space="preserve">, </w:t>
      </w:r>
      <w:r w:rsidRPr="00C3672B">
        <w:t>il ne négligeait pas les choses utiles</w:t>
      </w:r>
      <w:r w:rsidR="00A01FD3" w:rsidRPr="00C3672B">
        <w:t xml:space="preserve">, </w:t>
      </w:r>
      <w:r w:rsidRPr="00C3672B">
        <w:t xml:space="preserve">et </w:t>
      </w:r>
      <w:r w:rsidR="0033206A">
        <w:t xml:space="preserve">il </w:t>
      </w:r>
      <w:r w:rsidRPr="00C3672B">
        <w:t xml:space="preserve">donnait à flairer aux lévriers le masque de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Gardefort</w:t>
      </w:r>
      <w:r w:rsidR="00A01FD3" w:rsidRPr="00C3672B">
        <w:t xml:space="preserve">. </w:t>
      </w:r>
      <w:r w:rsidRPr="00C3672B">
        <w:t>Ils se mirent en quête</w:t>
      </w:r>
      <w:r w:rsidR="00A01FD3" w:rsidRPr="00C3672B">
        <w:t xml:space="preserve">, </w:t>
      </w:r>
      <w:r w:rsidRPr="00C3672B">
        <w:t>et on les voyait galoper dans la plaine</w:t>
      </w:r>
      <w:r w:rsidR="00A01FD3" w:rsidRPr="00C3672B">
        <w:t xml:space="preserve">, </w:t>
      </w:r>
      <w:r w:rsidRPr="00C3672B">
        <w:t>le nez à terre</w:t>
      </w:r>
      <w:r w:rsidR="00A01FD3" w:rsidRPr="00C3672B">
        <w:t xml:space="preserve">, </w:t>
      </w:r>
      <w:r w:rsidRPr="00C3672B">
        <w:t>quêter</w:t>
      </w:r>
      <w:r w:rsidR="00A01FD3" w:rsidRPr="00C3672B">
        <w:t xml:space="preserve">, </w:t>
      </w:r>
      <w:r w:rsidRPr="00C3672B">
        <w:t>décrire des cercles</w:t>
      </w:r>
      <w:r w:rsidR="00A01FD3" w:rsidRPr="00C3672B">
        <w:t xml:space="preserve">, </w:t>
      </w:r>
      <w:r w:rsidRPr="00C3672B">
        <w:t>puis repartir à toute vitesse en diverses directions</w:t>
      </w:r>
      <w:r w:rsidR="00A01FD3" w:rsidRPr="00C3672B">
        <w:t xml:space="preserve">. </w:t>
      </w:r>
      <w:r w:rsidRPr="00C3672B">
        <w:t>Enfin</w:t>
      </w:r>
      <w:r w:rsidR="00A01FD3" w:rsidRPr="00C3672B">
        <w:t xml:space="preserve">, </w:t>
      </w:r>
      <w:r w:rsidRPr="00C3672B">
        <w:t>ils s</w:t>
      </w:r>
      <w:r w:rsidR="00A01FD3" w:rsidRPr="00C3672B">
        <w:t>’</w:t>
      </w:r>
      <w:r w:rsidRPr="00C3672B">
        <w:t>arrêtèrent tous en un même point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à la grille d</w:t>
      </w:r>
      <w:r w:rsidR="00A01FD3" w:rsidRPr="00C3672B">
        <w:t>’</w:t>
      </w:r>
      <w:r w:rsidRPr="00C3672B">
        <w:t>une porte qui commandait un pont mobile</w:t>
      </w:r>
      <w:r w:rsidR="00A01FD3" w:rsidRPr="00C3672B">
        <w:t xml:space="preserve">. </w:t>
      </w:r>
      <w:r w:rsidRPr="00C3672B">
        <w:t>Aspar les rappela par un cri doux et prolongé</w:t>
      </w:r>
      <w:r w:rsidR="00A01FD3" w:rsidRPr="00C3672B">
        <w:t xml:space="preserve">, </w:t>
      </w:r>
      <w:r w:rsidRPr="00C3672B">
        <w:t>comme la plainte du chacal</w:t>
      </w:r>
      <w:r w:rsidR="00A01FD3" w:rsidRPr="00C3672B">
        <w:t xml:space="preserve">. </w:t>
      </w:r>
      <w:r w:rsidRPr="00C3672B">
        <w:t>Il en avait la certitude désormais</w:t>
      </w:r>
      <w:r w:rsidR="00A01FD3" w:rsidRPr="00C3672B">
        <w:t xml:space="preserve">, </w:t>
      </w:r>
      <w:r w:rsidRPr="00C3672B">
        <w:t>Madeleine était au château de la Rochepente</w:t>
      </w:r>
      <w:r w:rsidR="00A01FD3" w:rsidRPr="00C3672B">
        <w:t>.</w:t>
      </w:r>
    </w:p>
    <w:p w14:paraId="537C6479" w14:textId="77777777" w:rsidR="00A01FD3" w:rsidRPr="00C3672B" w:rsidRDefault="00A13117" w:rsidP="00A13117">
      <w:pPr>
        <w:pStyle w:val="Taille-1Normal"/>
      </w:pPr>
      <w:r w:rsidRPr="00C3672B">
        <w:lastRenderedPageBreak/>
        <w:t>Le soleil était à peine levé</w:t>
      </w:r>
      <w:r w:rsidR="00A01FD3" w:rsidRPr="00C3672B">
        <w:t xml:space="preserve">, </w:t>
      </w:r>
      <w:r w:rsidRPr="00C3672B">
        <w:t>ils attendirent pour s</w:t>
      </w:r>
      <w:r w:rsidR="00A01FD3" w:rsidRPr="00C3672B">
        <w:t>’</w:t>
      </w:r>
      <w:r w:rsidRPr="00C3672B">
        <w:t>informer et se dissimulèrent dans un bosquet</w:t>
      </w:r>
      <w:r w:rsidR="00A01FD3" w:rsidRPr="00C3672B">
        <w:t xml:space="preserve">. </w:t>
      </w:r>
      <w:r w:rsidRPr="00C3672B">
        <w:t>Lazare parlait de tenter une escalade</w:t>
      </w:r>
      <w:r w:rsidR="00A01FD3" w:rsidRPr="00C3672B">
        <w:t xml:space="preserve">, </w:t>
      </w:r>
      <w:r w:rsidRPr="00C3672B">
        <w:t>mais Aspar lui expliquait qu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y avait</w:t>
      </w:r>
      <w:r w:rsidR="00A01FD3" w:rsidRPr="00C3672B">
        <w:t xml:space="preserve">, </w:t>
      </w:r>
      <w:r w:rsidRPr="00C3672B">
        <w:t>en agissant ainsi</w:t>
      </w:r>
      <w:r w:rsidR="00A01FD3" w:rsidRPr="00C3672B">
        <w:t xml:space="preserve">, </w:t>
      </w:r>
      <w:r w:rsidRPr="00C3672B">
        <w:t>que des coups à recevoir</w:t>
      </w:r>
      <w:r w:rsidR="00A01FD3" w:rsidRPr="00C3672B">
        <w:t xml:space="preserve">, </w:t>
      </w:r>
      <w:r w:rsidRPr="00C3672B">
        <w:t>sans aucune chance d</w:t>
      </w:r>
      <w:r w:rsidR="00A01FD3" w:rsidRPr="00C3672B">
        <w:t>’</w:t>
      </w:r>
      <w:r w:rsidRPr="00C3672B">
        <w:t>avoir la femme</w:t>
      </w:r>
      <w:r w:rsidR="00A01FD3" w:rsidRPr="00C3672B">
        <w:t xml:space="preserve">. </w:t>
      </w:r>
      <w:r w:rsidRPr="00C3672B">
        <w:t>Il valait mieux attendre la nuit</w:t>
      </w:r>
      <w:r w:rsidR="00A01FD3" w:rsidRPr="00C3672B">
        <w:t>.</w:t>
      </w:r>
    </w:p>
    <w:p w14:paraId="6627483A" w14:textId="77777777" w:rsidR="00A01FD3" w:rsidRPr="00C3672B" w:rsidRDefault="00A13117" w:rsidP="00A13117">
      <w:pPr>
        <w:pStyle w:val="Taille-1Normal"/>
      </w:pPr>
      <w:r w:rsidRPr="00C3672B">
        <w:t>Puis</w:t>
      </w:r>
      <w:r w:rsidR="00A01FD3" w:rsidRPr="00C3672B">
        <w:t xml:space="preserve">, </w:t>
      </w:r>
      <w:r w:rsidRPr="00C3672B">
        <w:t>prudemment</w:t>
      </w:r>
      <w:r w:rsidR="00A01FD3" w:rsidRPr="00C3672B">
        <w:t xml:space="preserve">, </w:t>
      </w:r>
      <w:r w:rsidRPr="00C3672B">
        <w:t>il fit le tour de la place que défendait un large fossé plein d</w:t>
      </w:r>
      <w:r w:rsidR="00A01FD3" w:rsidRPr="00C3672B">
        <w:t>’</w:t>
      </w:r>
      <w:r w:rsidRPr="00C3672B">
        <w:t>eau qui</w:t>
      </w:r>
      <w:r w:rsidR="00A01FD3" w:rsidRPr="00C3672B">
        <w:t xml:space="preserve">, </w:t>
      </w:r>
      <w:r w:rsidRPr="00C3672B">
        <w:t>par une singularité rare</w:t>
      </w:r>
      <w:r w:rsidR="00A01FD3" w:rsidRPr="00C3672B">
        <w:t xml:space="preserve">, </w:t>
      </w:r>
      <w:r w:rsidRPr="00C3672B">
        <w:t>se prolongeait du côté du parc</w:t>
      </w:r>
      <w:r w:rsidR="00A01FD3" w:rsidRPr="00C3672B">
        <w:t xml:space="preserve">, </w:t>
      </w:r>
      <w:r w:rsidRPr="00C3672B">
        <w:t>de telle sorte que le château et ses cours étaient complètement entourés d</w:t>
      </w:r>
      <w:r w:rsidR="00A01FD3" w:rsidRPr="00C3672B">
        <w:t>’</w:t>
      </w:r>
      <w:r w:rsidRPr="00C3672B">
        <w:t>eau</w:t>
      </w:r>
      <w:r w:rsidR="00A01FD3" w:rsidRPr="00C3672B">
        <w:t xml:space="preserve">. </w:t>
      </w:r>
      <w:r w:rsidRPr="00C3672B">
        <w:t>Lazare</w:t>
      </w:r>
      <w:r w:rsidR="00A01FD3" w:rsidRPr="00C3672B">
        <w:t xml:space="preserve">, </w:t>
      </w:r>
      <w:r w:rsidRPr="00C3672B">
        <w:t>avec une corde et une pierre</w:t>
      </w:r>
      <w:r w:rsidR="00A01FD3" w:rsidRPr="00C3672B">
        <w:t xml:space="preserve">, </w:t>
      </w:r>
      <w:r w:rsidRPr="00C3672B">
        <w:t>sonda le fossé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 xml:space="preserve">il </w:t>
      </w:r>
      <w:r w:rsidRPr="00C3672B">
        <w:rPr>
          <w:rFonts w:cs="Amasis30"/>
        </w:rPr>
        <w:t>é</w:t>
      </w:r>
      <w:r w:rsidRPr="00C3672B">
        <w:t xml:space="preserve">tait </w:t>
      </w:r>
      <w:r w:rsidRPr="00C3672B">
        <w:rPr>
          <w:rFonts w:cs="Amasis30"/>
        </w:rPr>
        <w:t>à</w:t>
      </w:r>
      <w:r w:rsidRPr="00C3672B">
        <w:t xml:space="preserve"> fond de cuve et profond de vingt pieds</w:t>
      </w:r>
      <w:r w:rsidR="00A01FD3" w:rsidRPr="00C3672B">
        <w:t xml:space="preserve">. </w:t>
      </w:r>
      <w:r w:rsidRPr="00C3672B">
        <w:t>Les murs qui le longeaient intérieurement s</w:t>
      </w:r>
      <w:r w:rsidR="00A01FD3" w:rsidRPr="00C3672B">
        <w:t>’</w:t>
      </w:r>
      <w:r w:rsidRPr="00C3672B">
        <w:t>élevaient à pic</w:t>
      </w:r>
      <w:r w:rsidR="00A01FD3" w:rsidRPr="00C3672B">
        <w:t xml:space="preserve">, </w:t>
      </w:r>
      <w:r w:rsidRPr="00C3672B">
        <w:t>hauts de quatre toises</w:t>
      </w:r>
      <w:r w:rsidR="00A01FD3" w:rsidRPr="00C3672B">
        <w:t xml:space="preserve">, </w:t>
      </w:r>
      <w:r w:rsidRPr="00C3672B">
        <w:t>et les terrasses surplombaient les douves</w:t>
      </w:r>
      <w:r w:rsidR="00A01FD3" w:rsidRPr="00C3672B">
        <w:t xml:space="preserve">. </w:t>
      </w:r>
      <w:r w:rsidRPr="00C3672B">
        <w:t>De petites poternes</w:t>
      </w:r>
      <w:r w:rsidR="00A01FD3" w:rsidRPr="00C3672B">
        <w:t xml:space="preserve">, </w:t>
      </w:r>
      <w:r w:rsidRPr="00C3672B">
        <w:t>en deux endroits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ouvraient dans l</w:t>
      </w:r>
      <w:r w:rsidR="00A01FD3" w:rsidRPr="00C3672B">
        <w:t>’</w:t>
      </w:r>
      <w:r w:rsidRPr="00C3672B">
        <w:t>eau</w:t>
      </w:r>
      <w:r w:rsidR="00A01FD3" w:rsidRPr="00C3672B">
        <w:t xml:space="preserve">. </w:t>
      </w:r>
      <w:r w:rsidRPr="00C3672B">
        <w:t>Cela était le seul point faible de la défense</w:t>
      </w:r>
      <w:r w:rsidR="00A01FD3" w:rsidRPr="00C3672B">
        <w:t xml:space="preserve">, </w:t>
      </w:r>
      <w:r w:rsidRPr="00C3672B">
        <w:t>et encore étaient-elles armées de herses de fer</w:t>
      </w:r>
      <w:r w:rsidR="00A01FD3" w:rsidRPr="00C3672B">
        <w:t xml:space="preserve">. </w:t>
      </w:r>
      <w:r w:rsidRPr="00C3672B">
        <w:t>Pour le reste</w:t>
      </w:r>
      <w:r w:rsidR="00A01FD3" w:rsidRPr="00C3672B">
        <w:t xml:space="preserve">, </w:t>
      </w:r>
      <w:r w:rsidRPr="00C3672B">
        <w:t>la Rochepente était une de ces maisons fortifiées contre lesquelles il faut employer le canon</w:t>
      </w:r>
      <w:r w:rsidR="00A01FD3" w:rsidRPr="00C3672B">
        <w:t>.</w:t>
      </w:r>
    </w:p>
    <w:p w14:paraId="0C0AC3D9" w14:textId="77777777" w:rsidR="00A01FD3" w:rsidRPr="00C3672B" w:rsidRDefault="00A13117" w:rsidP="00A13117">
      <w:pPr>
        <w:pStyle w:val="Taille-1Normal"/>
      </w:pPr>
      <w:r w:rsidRPr="00C3672B">
        <w:t>Aspar déclara qu</w:t>
      </w:r>
      <w:r w:rsidR="00A01FD3" w:rsidRPr="00C3672B">
        <w:t>’</w:t>
      </w:r>
      <w:r w:rsidRPr="00C3672B">
        <w:t>on devait pénétrer par les poternes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ne voyait pas d</w:t>
      </w:r>
      <w:r w:rsidR="00A01FD3" w:rsidRPr="00C3672B">
        <w:rPr>
          <w:rFonts w:cs="Amasis30"/>
        </w:rPr>
        <w:t>’</w:t>
      </w:r>
      <w:r w:rsidRPr="00C3672B">
        <w:t>autre moyen</w:t>
      </w:r>
      <w:r w:rsidR="00A01FD3" w:rsidRPr="00C3672B">
        <w:t xml:space="preserve">. </w:t>
      </w:r>
      <w:r w:rsidRPr="00C3672B">
        <w:t>La nuit</w:t>
      </w:r>
      <w:r w:rsidR="00A01FD3" w:rsidRPr="00C3672B">
        <w:t xml:space="preserve">, </w:t>
      </w:r>
      <w:r w:rsidRPr="00C3672B">
        <w:t xml:space="preserve">on se mettrait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eau et on essayerait de fausser les herses</w:t>
      </w:r>
      <w:r w:rsidR="00A01FD3" w:rsidRPr="00C3672B">
        <w:t xml:space="preserve">. </w:t>
      </w:r>
      <w:r w:rsidRPr="00C3672B">
        <w:t>Mais 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une entreprise chanceuse et dont il attendait peu</w:t>
      </w:r>
      <w:r w:rsidR="00A01FD3" w:rsidRPr="00C3672B">
        <w:t>.</w:t>
      </w:r>
    </w:p>
    <w:p w14:paraId="14080917" w14:textId="77777777" w:rsidR="00A01FD3" w:rsidRPr="00C3672B" w:rsidRDefault="00A13117" w:rsidP="00A13117">
      <w:pPr>
        <w:pStyle w:val="Taille-1Normal"/>
      </w:pPr>
      <w:r w:rsidRPr="00C3672B">
        <w:t>Tout le jour</w:t>
      </w:r>
      <w:r w:rsidR="00A01FD3" w:rsidRPr="00C3672B">
        <w:t xml:space="preserve">, </w:t>
      </w:r>
      <w:r w:rsidRPr="00C3672B">
        <w:t>ils firent le guet aux environs</w:t>
      </w:r>
      <w:r w:rsidR="00A01FD3" w:rsidRPr="00C3672B">
        <w:t xml:space="preserve">. </w:t>
      </w:r>
      <w:r w:rsidRPr="00C3672B">
        <w:t>Mais le pays était désolé et ras</w:t>
      </w:r>
      <w:r w:rsidR="00A01FD3" w:rsidRPr="00C3672B">
        <w:t xml:space="preserve">, </w:t>
      </w:r>
      <w:r w:rsidRPr="00C3672B">
        <w:t>accidenté comme les autres régions de la Creuse</w:t>
      </w:r>
      <w:r w:rsidR="00A01FD3" w:rsidRPr="00C3672B">
        <w:t xml:space="preserve">, </w:t>
      </w:r>
      <w:r w:rsidRPr="00C3672B">
        <w:t>désert surtout</w:t>
      </w:r>
      <w:r w:rsidR="00A01FD3" w:rsidRPr="00C3672B">
        <w:t xml:space="preserve">, </w:t>
      </w:r>
      <w:r w:rsidRPr="00C3672B">
        <w:t>car ils ne virent personne et rien ne bougea dans le château</w:t>
      </w:r>
      <w:r w:rsidR="00A01FD3" w:rsidRPr="00C3672B">
        <w:t xml:space="preserve">. </w:t>
      </w:r>
      <w:r w:rsidRPr="00C3672B">
        <w:t>Quand le soleil fut couché</w:t>
      </w:r>
      <w:r w:rsidR="00A01FD3" w:rsidRPr="00C3672B">
        <w:t xml:space="preserve">, </w:t>
      </w:r>
      <w:r w:rsidRPr="00C3672B">
        <w:t>ils réussirent à forcer une des portes du parc et y pénétrèrent à cheval</w:t>
      </w:r>
      <w:r w:rsidR="00A01FD3" w:rsidRPr="00C3672B">
        <w:t xml:space="preserve">. </w:t>
      </w:r>
      <w:r w:rsidRPr="00C3672B">
        <w:t>Ils s</w:t>
      </w:r>
      <w:r w:rsidR="00A01FD3" w:rsidRPr="00C3672B">
        <w:t>’</w:t>
      </w:r>
      <w:r w:rsidRPr="00C3672B">
        <w:t>avancèrent alors jusqu</w:t>
      </w:r>
      <w:r w:rsidR="00A01FD3" w:rsidRPr="00C3672B">
        <w:t>’</w:t>
      </w:r>
      <w:r w:rsidRPr="00C3672B">
        <w:t>au fossé que surplombait un corps de bâtiment dont un étage était éclairé</w:t>
      </w:r>
      <w:r w:rsidR="00A01FD3" w:rsidRPr="00C3672B">
        <w:t xml:space="preserve">. </w:t>
      </w:r>
      <w:r w:rsidRPr="00C3672B">
        <w:t>Dans les baies des fenêtres ouvertes</w:t>
      </w:r>
      <w:r w:rsidR="00A01FD3" w:rsidRPr="00C3672B">
        <w:t xml:space="preserve">, </w:t>
      </w:r>
      <w:r w:rsidRPr="00C3672B">
        <w:t>ils voyaient passer des ombres</w:t>
      </w:r>
      <w:r w:rsidR="00A01FD3" w:rsidRPr="00C3672B">
        <w:t xml:space="preserve">. </w:t>
      </w:r>
      <w:r w:rsidRPr="00C3672B">
        <w:t>Des gens allaient et venaient</w:t>
      </w:r>
      <w:r w:rsidR="00A01FD3" w:rsidRPr="00C3672B">
        <w:t xml:space="preserve">, </w:t>
      </w:r>
      <w:r w:rsidRPr="00C3672B">
        <w:t>et la lueur des flambeaux était si vive que Lazare put reconnaître Madeleine</w:t>
      </w:r>
      <w:r w:rsidR="00A01FD3" w:rsidRPr="00C3672B">
        <w:t xml:space="preserve">. </w:t>
      </w:r>
      <w:r w:rsidRPr="00C3672B">
        <w:t>Il en poussa un grand soupir de satisfaction en la montrant à Aspar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351861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Voici la dame</w:t>
      </w:r>
      <w:r w:rsidRPr="00C3672B">
        <w:t xml:space="preserve">, </w:t>
      </w:r>
      <w:r w:rsidR="00A13117" w:rsidRPr="00C3672B">
        <w:t>mon maître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Il n</w:t>
      </w:r>
      <w:r w:rsidRPr="00C3672B">
        <w:rPr>
          <w:rFonts w:cs="Amasis30"/>
        </w:rPr>
        <w:t>’</w:t>
      </w:r>
      <w:r w:rsidR="00A13117" w:rsidRPr="00C3672B">
        <w:t>y a plus qu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à</w:t>
      </w:r>
      <w:r w:rsidR="00A13117" w:rsidRPr="00C3672B">
        <w:t xml:space="preserve"> l</w:t>
      </w:r>
      <w:r w:rsidRPr="00C3672B">
        <w:rPr>
          <w:rFonts w:cs="Amasis30"/>
        </w:rPr>
        <w:t>’</w:t>
      </w:r>
      <w:r w:rsidR="00A13117" w:rsidRPr="00C3672B">
        <w:t>aller chercher</w:t>
      </w:r>
      <w:r w:rsidRPr="00C3672B">
        <w:t>.</w:t>
      </w:r>
    </w:p>
    <w:p w14:paraId="39928FFA" w14:textId="77777777" w:rsidR="00A01FD3" w:rsidRPr="00C3672B" w:rsidRDefault="00A13117" w:rsidP="00A13117">
      <w:pPr>
        <w:pStyle w:val="Taille-1Normal"/>
      </w:pPr>
      <w:r w:rsidRPr="00C3672B">
        <w:t>Et il ajouta d</w:t>
      </w:r>
      <w:r w:rsidR="00A01FD3" w:rsidRPr="00C3672B">
        <w:t>’</w:t>
      </w:r>
      <w:r w:rsidRPr="00C3672B">
        <w:t>un air vexé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6AA3F50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Dire qu</w:t>
      </w:r>
      <w:r w:rsidRPr="00C3672B">
        <w:t>’</w:t>
      </w:r>
      <w:r w:rsidR="00A13117" w:rsidRPr="00C3672B">
        <w:t>elle n</w:t>
      </w:r>
      <w:r w:rsidRPr="00C3672B">
        <w:t>’</w:t>
      </w:r>
      <w:r w:rsidR="00A13117" w:rsidRPr="00C3672B">
        <w:t>est pas à vingt toises de nous</w:t>
      </w:r>
      <w:r w:rsidRPr="00C3672B">
        <w:t xml:space="preserve">, </w:t>
      </w:r>
      <w:r w:rsidR="00A13117" w:rsidRPr="00C3672B">
        <w:t>et que nous ne pouvons étendre la main sur elle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0C4BC392" w14:textId="77777777" w:rsidR="00A01FD3" w:rsidRPr="00C3672B" w:rsidRDefault="00A13117" w:rsidP="00A13117">
      <w:pPr>
        <w:pStyle w:val="Taille-1Normal"/>
      </w:pPr>
      <w:r w:rsidRPr="00C3672B">
        <w:t>Aspar lui conseilla la patience</w:t>
      </w:r>
      <w:r w:rsidR="00A01FD3" w:rsidRPr="00C3672B">
        <w:t>.</w:t>
      </w:r>
    </w:p>
    <w:p w14:paraId="519A73E8" w14:textId="77777777" w:rsidR="00A01FD3" w:rsidRPr="00C3672B" w:rsidRDefault="00A13117" w:rsidP="00A13117">
      <w:pPr>
        <w:pStyle w:val="Taille-1Normal"/>
      </w:pPr>
      <w:r w:rsidRPr="00C3672B">
        <w:t>Éclairée en plein</w:t>
      </w:r>
      <w:r w:rsidR="00A01FD3" w:rsidRPr="00C3672B">
        <w:t xml:space="preserve">, </w:t>
      </w:r>
      <w:r w:rsidRPr="00C3672B">
        <w:t>Madeleine apparaissait alors dans sa robe blanche comme une tache lumineuse dans les ténèbres du dehors</w:t>
      </w:r>
      <w:r w:rsidR="00A01FD3" w:rsidRPr="00C3672B">
        <w:t xml:space="preserve">, </w:t>
      </w:r>
      <w:r w:rsidRPr="00C3672B">
        <w:t>et ses cheveux blonds brillaient comme de l</w:t>
      </w:r>
      <w:r w:rsidR="00A01FD3" w:rsidRPr="00C3672B">
        <w:t>’</w:t>
      </w:r>
      <w:r w:rsidRPr="00C3672B">
        <w:t>or fondu</w:t>
      </w:r>
      <w:r w:rsidR="00A01FD3" w:rsidRPr="00C3672B">
        <w:t>.</w:t>
      </w:r>
    </w:p>
    <w:p w14:paraId="2D5D6A24" w14:textId="77777777" w:rsidR="00A01FD3" w:rsidRPr="00C3672B" w:rsidRDefault="00A13117" w:rsidP="00A13117">
      <w:pPr>
        <w:pStyle w:val="Taille-1Normal"/>
      </w:pPr>
      <w:r w:rsidRPr="00C3672B">
        <w:t>Dans le silence de la nuit</w:t>
      </w:r>
      <w:r w:rsidR="00A01FD3" w:rsidRPr="00C3672B">
        <w:t xml:space="preserve">, </w:t>
      </w:r>
      <w:r w:rsidRPr="00C3672B">
        <w:t>le son d</w:t>
      </w:r>
      <w:r w:rsidR="00A01FD3" w:rsidRPr="00C3672B">
        <w:t>’</w:t>
      </w:r>
      <w:r w:rsidRPr="00C3672B">
        <w:t>un luth s</w:t>
      </w:r>
      <w:r w:rsidR="00A01FD3" w:rsidRPr="00C3672B">
        <w:t>’</w:t>
      </w:r>
      <w:r w:rsidRPr="00C3672B">
        <w:t>éleva</w:t>
      </w:r>
      <w:r w:rsidR="00A01FD3" w:rsidRPr="00C3672B">
        <w:t xml:space="preserve">, </w:t>
      </w:r>
      <w:r w:rsidRPr="00C3672B">
        <w:t>grave et triste</w:t>
      </w:r>
      <w:r w:rsidR="00A01FD3" w:rsidRPr="00C3672B">
        <w:t xml:space="preserve">, </w:t>
      </w:r>
      <w:r w:rsidRPr="00C3672B">
        <w:t>accompagnant une voix de femme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une mélodie douce</w:t>
      </w:r>
      <w:r w:rsidR="00A01FD3" w:rsidRPr="00C3672B">
        <w:t xml:space="preserve">, </w:t>
      </w:r>
      <w:r w:rsidRPr="00C3672B">
        <w:t>une de ces chansons comme en chantait Marie Stuart et faite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>par ce grand Nanini</w:t>
      </w:r>
      <w:r w:rsidR="00A01FD3" w:rsidRPr="00C3672B">
        <w:t xml:space="preserve">, </w:t>
      </w:r>
      <w:r w:rsidRPr="00C3672B">
        <w:t>qui fut élève de Goudimel</w:t>
      </w:r>
      <w:r w:rsidR="00A01FD3" w:rsidRPr="00C3672B">
        <w:t xml:space="preserve">. </w:t>
      </w:r>
      <w:r w:rsidRPr="00C3672B">
        <w:t>Le chant montait pur et limpide</w:t>
      </w:r>
      <w:r w:rsidR="00A01FD3" w:rsidRPr="00C3672B">
        <w:t xml:space="preserve">, </w:t>
      </w:r>
      <w:r w:rsidRPr="00C3672B">
        <w:t>ainsi que la plainte d</w:t>
      </w:r>
      <w:r w:rsidR="00A01FD3" w:rsidRPr="00C3672B">
        <w:t>’</w:t>
      </w:r>
      <w:r w:rsidRPr="00C3672B">
        <w:t>un cristal heurté</w:t>
      </w:r>
      <w:r w:rsidR="00A01FD3" w:rsidRPr="00C3672B">
        <w:t xml:space="preserve">, </w:t>
      </w:r>
      <w:r w:rsidRPr="00C3672B">
        <w:t>et les cordes du luth pleuraient avec des accents profonds comme la voix de l</w:t>
      </w:r>
      <w:r w:rsidR="00A01FD3" w:rsidRPr="00C3672B">
        <w:t>’</w:t>
      </w:r>
      <w:r w:rsidRPr="00C3672B">
        <w:t>homme</w:t>
      </w:r>
      <w:r w:rsidR="00A01FD3" w:rsidRPr="00C3672B">
        <w:t xml:space="preserve">, </w:t>
      </w:r>
      <w:r w:rsidRPr="00C3672B">
        <w:t>ou tranquilles et doux comme le murmure d</w:t>
      </w:r>
      <w:r w:rsidR="00A01FD3" w:rsidRPr="00C3672B">
        <w:t>’</w:t>
      </w:r>
      <w:r w:rsidRPr="00C3672B">
        <w:t>un cours d</w:t>
      </w:r>
      <w:r w:rsidR="00A01FD3" w:rsidRPr="00C3672B">
        <w:t>’</w:t>
      </w:r>
      <w:r w:rsidRPr="00C3672B">
        <w:t>eau</w:t>
      </w:r>
      <w:r w:rsidR="00A01FD3" w:rsidRPr="00C3672B">
        <w:t xml:space="preserve">. </w:t>
      </w:r>
      <w:r w:rsidRPr="00C3672B">
        <w:t>Cela ressemblait à de la musique sacrée</w:t>
      </w:r>
      <w:r w:rsidR="00A01FD3" w:rsidRPr="00C3672B">
        <w:t xml:space="preserve">, </w:t>
      </w:r>
      <w:r w:rsidRPr="00C3672B">
        <w:t>montant vers le ciel</w:t>
      </w:r>
      <w:r w:rsidR="00A01FD3" w:rsidRPr="00C3672B">
        <w:t xml:space="preserve">, </w:t>
      </w:r>
      <w:r w:rsidRPr="00C3672B">
        <w:t>et qui ne tient pas à la terre</w:t>
      </w:r>
      <w:r w:rsidR="00A01FD3" w:rsidRPr="00C3672B">
        <w:t>.</w:t>
      </w:r>
    </w:p>
    <w:p w14:paraId="73BDBF44" w14:textId="77777777" w:rsidR="00A01FD3" w:rsidRPr="00C3672B" w:rsidRDefault="00A13117" w:rsidP="00A13117">
      <w:pPr>
        <w:pStyle w:val="Taille-1Normal"/>
      </w:pPr>
      <w:r w:rsidRPr="00C3672B">
        <w:t>Immobiles</w:t>
      </w:r>
      <w:r w:rsidR="00A01FD3" w:rsidRPr="00C3672B">
        <w:t xml:space="preserve">, </w:t>
      </w:r>
      <w:r w:rsidRPr="00C3672B">
        <w:t>les deux hommes charmés écoutaient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ne pensant plus à rien</w:t>
      </w:r>
      <w:r w:rsidR="00A01FD3" w:rsidRPr="00C3672B">
        <w:t xml:space="preserve">, </w:t>
      </w:r>
      <w:r w:rsidRPr="00C3672B">
        <w:t>ils laissaient entrer en eux cette musique</w:t>
      </w:r>
      <w:r w:rsidR="00A01FD3" w:rsidRPr="00C3672B">
        <w:t xml:space="preserve">, </w:t>
      </w:r>
      <w:r w:rsidRPr="00C3672B">
        <w:t>les reliant</w:t>
      </w:r>
      <w:r w:rsidR="00A01FD3" w:rsidRPr="00C3672B">
        <w:t xml:space="preserve">, </w:t>
      </w:r>
      <w:r w:rsidRPr="00C3672B">
        <w:t>pour un instant</w:t>
      </w:r>
      <w:r w:rsidR="00A01FD3" w:rsidRPr="00C3672B">
        <w:t xml:space="preserve">, </w:t>
      </w:r>
      <w:r w:rsidRPr="00C3672B">
        <w:t>par des liens plus subtils que les rayons des astres</w:t>
      </w:r>
      <w:r w:rsidR="00A01FD3" w:rsidRPr="00C3672B">
        <w:t xml:space="preserve">, </w:t>
      </w:r>
      <w:r w:rsidRPr="00C3672B">
        <w:t>à un monde surnaturel où ils se sentaient ravis</w:t>
      </w:r>
      <w:r w:rsidR="00A01FD3" w:rsidRPr="00C3672B">
        <w:t>.</w:t>
      </w:r>
    </w:p>
    <w:p w14:paraId="515F8BE3" w14:textId="77777777" w:rsidR="00A01FD3" w:rsidRPr="00C3672B" w:rsidRDefault="00A13117" w:rsidP="00A13117">
      <w:pPr>
        <w:pStyle w:val="Taille-1Normal"/>
      </w:pPr>
      <w:r w:rsidRPr="00C3672B">
        <w:t>Puis</w:t>
      </w:r>
      <w:r w:rsidR="00A01FD3" w:rsidRPr="00C3672B">
        <w:t xml:space="preserve">, </w:t>
      </w:r>
      <w:r w:rsidRPr="00C3672B">
        <w:t>la voix se tut</w:t>
      </w:r>
      <w:r w:rsidR="00A01FD3" w:rsidRPr="00C3672B">
        <w:t xml:space="preserve">, </w:t>
      </w:r>
      <w:r w:rsidRPr="00C3672B">
        <w:t>le luth cessa de vibrer</w:t>
      </w:r>
      <w:r w:rsidR="00A01FD3" w:rsidRPr="00C3672B">
        <w:t xml:space="preserve">, </w:t>
      </w:r>
      <w:r w:rsidRPr="00C3672B">
        <w:t>et ils retombèrent dans la réalité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un moment</w:t>
      </w:r>
      <w:r w:rsidR="00A01FD3" w:rsidRPr="00C3672B">
        <w:t xml:space="preserve">, </w:t>
      </w:r>
      <w:r w:rsidRPr="00C3672B">
        <w:t>ils demeurèrent tristes</w:t>
      </w:r>
      <w:r w:rsidR="00A01FD3" w:rsidRPr="00C3672B">
        <w:t xml:space="preserve">. </w:t>
      </w:r>
      <w:r w:rsidRPr="00C3672B">
        <w:t>Lazare secoua</w:t>
      </w:r>
      <w:r w:rsidR="00A01FD3" w:rsidRPr="00C3672B">
        <w:t xml:space="preserve">, </w:t>
      </w:r>
      <w:r w:rsidRPr="00C3672B">
        <w:t>le premier</w:t>
      </w:r>
      <w:r w:rsidR="00A01FD3" w:rsidRPr="00C3672B">
        <w:t xml:space="preserve">, </w:t>
      </w:r>
      <w:r w:rsidRPr="00C3672B">
        <w:t>sa torpeur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9866AC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</w:t>
      </w:r>
      <w:r w:rsidRPr="00C3672B">
        <w:t>’</w:t>
      </w:r>
      <w:r w:rsidR="00A13117" w:rsidRPr="00C3672B">
        <w:t>est une bien aimable personne que cette demoiselle Madeleine</w:t>
      </w:r>
      <w:r w:rsidRPr="00C3672B">
        <w:t xml:space="preserve">. </w:t>
      </w:r>
      <w:r w:rsidR="00A13117" w:rsidRPr="00C3672B">
        <w:t>Elle doit nous enrichir bientôt</w:t>
      </w:r>
      <w:r w:rsidRPr="00C3672B">
        <w:t xml:space="preserve">, </w:t>
      </w:r>
      <w:r w:rsidR="00A13117" w:rsidRPr="00C3672B">
        <w:t>et voici que</w:t>
      </w:r>
      <w:r w:rsidRPr="00C3672B">
        <w:t xml:space="preserve">, </w:t>
      </w:r>
      <w:r w:rsidR="00A13117" w:rsidRPr="00C3672B">
        <w:t>à peine arrivés</w:t>
      </w:r>
      <w:r w:rsidRPr="00C3672B">
        <w:t xml:space="preserve">, </w:t>
      </w:r>
      <w:r w:rsidR="00A13117" w:rsidRPr="00C3672B">
        <w:t>elle nous régale d</w:t>
      </w:r>
      <w:r w:rsidRPr="00C3672B">
        <w:t>’</w:t>
      </w:r>
      <w:r w:rsidR="00A13117" w:rsidRPr="00C3672B">
        <w:t>une sérénade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4BBB3BB" w14:textId="77777777" w:rsidR="00A01FD3" w:rsidRPr="00C3672B" w:rsidRDefault="00A13117" w:rsidP="00A13117">
      <w:pPr>
        <w:pStyle w:val="Taille-1Normal"/>
      </w:pPr>
      <w:r w:rsidRPr="00C3672B">
        <w:t>Aspar</w:t>
      </w:r>
      <w:r w:rsidR="00A01FD3" w:rsidRPr="00C3672B">
        <w:t xml:space="preserve">, </w:t>
      </w:r>
      <w:r w:rsidRPr="00C3672B">
        <w:t>dont la vue perçante avait pu distinguer Madeleine</w:t>
      </w:r>
      <w:r w:rsidR="00A01FD3" w:rsidRPr="00C3672B">
        <w:t xml:space="preserve">, </w:t>
      </w:r>
      <w:r w:rsidRPr="00C3672B">
        <w:t>demeurait émerveillé de sa beauté</w:t>
      </w:r>
      <w:r w:rsidR="00A01FD3" w:rsidRPr="00C3672B">
        <w:t xml:space="preserve">. </w:t>
      </w:r>
      <w:r w:rsidRPr="00C3672B">
        <w:t>Jamais</w:t>
      </w:r>
      <w:r w:rsidR="00A01FD3" w:rsidRPr="00C3672B">
        <w:t xml:space="preserve">, </w:t>
      </w:r>
      <w:r w:rsidRPr="00C3672B">
        <w:t>avoua-t-il à Lazare</w:t>
      </w:r>
      <w:r w:rsidR="00A01FD3" w:rsidRPr="00C3672B">
        <w:t xml:space="preserve">, </w:t>
      </w:r>
      <w:r w:rsidRPr="00C3672B">
        <w:t>il n</w:t>
      </w:r>
      <w:r w:rsidR="00A01FD3" w:rsidRPr="00C3672B">
        <w:t>’</w:t>
      </w:r>
      <w:r w:rsidRPr="00C3672B">
        <w:t>avait vu une femme aussi belle</w:t>
      </w:r>
      <w:r w:rsidR="00A01FD3" w:rsidRPr="00C3672B">
        <w:t xml:space="preserve">. </w:t>
      </w:r>
      <w:r w:rsidRPr="00C3672B">
        <w:t>Sur le marché d</w:t>
      </w:r>
      <w:r w:rsidR="00A01FD3" w:rsidRPr="00C3672B">
        <w:t>’</w:t>
      </w:r>
      <w:r w:rsidRPr="00C3672B">
        <w:t>Alger ou de Constantinople on eût vendu son poids d</w:t>
      </w:r>
      <w:r w:rsidR="00A01FD3" w:rsidRPr="00C3672B">
        <w:t>’</w:t>
      </w:r>
      <w:r w:rsidRPr="00C3672B">
        <w:t>or cette Madeleine qui était</w:t>
      </w:r>
      <w:r w:rsidR="00A01FD3" w:rsidRPr="00C3672B">
        <w:t xml:space="preserve">, </w:t>
      </w:r>
      <w:r w:rsidRPr="00C3672B">
        <w:t>à ses yeux</w:t>
      </w:r>
      <w:r w:rsidR="00A01FD3" w:rsidRPr="00C3672B">
        <w:t xml:space="preserve">, </w:t>
      </w:r>
      <w:r w:rsidRPr="00C3672B">
        <w:t>une perle unique et sans prix</w:t>
      </w:r>
      <w:r w:rsidR="00A01FD3" w:rsidRPr="00C3672B">
        <w:t>.</w:t>
      </w:r>
    </w:p>
    <w:p w14:paraId="7FEAD96F" w14:textId="77777777" w:rsidR="00A01FD3" w:rsidRPr="00C3672B" w:rsidRDefault="00A13117" w:rsidP="00A13117">
      <w:pPr>
        <w:pStyle w:val="Taille-1Normal"/>
      </w:pPr>
      <w:r w:rsidRPr="00C3672B">
        <w:t>Une à une</w:t>
      </w:r>
      <w:r w:rsidR="00A01FD3" w:rsidRPr="00C3672B">
        <w:t xml:space="preserve">, </w:t>
      </w:r>
      <w:r w:rsidRPr="00C3672B">
        <w:t>les fenêtres éclairées retombaient dans la nuit</w:t>
      </w:r>
      <w:r w:rsidR="00A01FD3" w:rsidRPr="00C3672B">
        <w:t xml:space="preserve">, </w:t>
      </w:r>
      <w:r w:rsidRPr="00C3672B">
        <w:t>bientôt la façade demeura toute noire</w:t>
      </w:r>
      <w:r w:rsidR="00A01FD3" w:rsidRPr="00C3672B">
        <w:t xml:space="preserve">, </w:t>
      </w:r>
      <w:r w:rsidRPr="00C3672B">
        <w:t>il était onze heures</w:t>
      </w:r>
      <w:r w:rsidR="00A01FD3" w:rsidRPr="00C3672B">
        <w:t xml:space="preserve">. </w:t>
      </w:r>
      <w:r w:rsidRPr="00C3672B">
        <w:t xml:space="preserve">Aspar déclara </w:t>
      </w:r>
      <w:r w:rsidRPr="00C3672B">
        <w:lastRenderedPageBreak/>
        <w:t>que l</w:t>
      </w:r>
      <w:r w:rsidR="00A01FD3" w:rsidRPr="00C3672B">
        <w:t>’</w:t>
      </w:r>
      <w:r w:rsidRPr="00C3672B">
        <w:t>heure était venue d</w:t>
      </w:r>
      <w:r w:rsidR="00A01FD3" w:rsidRPr="00C3672B">
        <w:t>’</w:t>
      </w:r>
      <w:r w:rsidRPr="00C3672B">
        <w:t>agir</w:t>
      </w:r>
      <w:r w:rsidR="00A01FD3" w:rsidRPr="00C3672B">
        <w:t xml:space="preserve">, </w:t>
      </w:r>
      <w:r w:rsidRPr="00C3672B">
        <w:t>car il fallait profiter du premier sommeil des gens pour pénétrer dans la place</w:t>
      </w:r>
      <w:r w:rsidR="00A01FD3" w:rsidRPr="00C3672B">
        <w:t>.</w:t>
      </w:r>
    </w:p>
    <w:p w14:paraId="6FA4629E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Si seulement</w:t>
      </w:r>
      <w:r w:rsidRPr="00C3672B">
        <w:t xml:space="preserve">, </w:t>
      </w:r>
      <w:r w:rsidR="00A13117" w:rsidRPr="00C3672B">
        <w:t>dit Lazare</w:t>
      </w:r>
      <w:r w:rsidRPr="00C3672B">
        <w:t xml:space="preserve">, </w:t>
      </w:r>
      <w:r w:rsidR="00A13117" w:rsidRPr="00C3672B">
        <w:t>nous savions dans quelle chambre elle couche</w:t>
      </w:r>
      <w:r w:rsidRPr="00C3672B">
        <w:t xml:space="preserve">, </w:t>
      </w:r>
      <w:r w:rsidR="00A13117" w:rsidRPr="00C3672B">
        <w:t>nous irions bien la prendre dans ses draps</w:t>
      </w:r>
      <w:r w:rsidRPr="00C3672B">
        <w:t xml:space="preserve">. </w:t>
      </w:r>
      <w:r w:rsidR="00A13117" w:rsidRPr="00C3672B">
        <w:t>Je vois osciller une lumière au second étage et remuer des ombres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dis-moi</w:t>
      </w:r>
      <w:r w:rsidRPr="00C3672B">
        <w:t xml:space="preserve">, </w:t>
      </w:r>
      <w:r w:rsidR="00A13117" w:rsidRPr="00C3672B">
        <w:t>Aspar</w:t>
      </w:r>
      <w:r w:rsidRPr="00C3672B">
        <w:t xml:space="preserve">, </w:t>
      </w:r>
      <w:r w:rsidR="00A13117" w:rsidRPr="00C3672B">
        <w:t>toi qui as des yeux de lynx</w:t>
      </w:r>
      <w:r w:rsidRPr="00C3672B">
        <w:t xml:space="preserve">, </w:t>
      </w:r>
      <w:r w:rsidR="00A13117" w:rsidRPr="00C3672B">
        <w:t>qui penses-tu que cela soit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10684BCD" w14:textId="77777777" w:rsidR="00A01FD3" w:rsidRPr="00C3672B" w:rsidRDefault="00A13117" w:rsidP="00A13117">
      <w:pPr>
        <w:pStyle w:val="Taille-1Normal"/>
      </w:pPr>
      <w:r w:rsidRPr="00C3672B">
        <w:t>Aspar regarda avec attention et crut apercevoir la silhouette de Madeleine</w:t>
      </w:r>
      <w:r w:rsidR="00A01FD3" w:rsidRPr="00C3672B">
        <w:t xml:space="preserve">. </w:t>
      </w:r>
      <w:r w:rsidRPr="00C3672B">
        <w:t>Puis il vit distinctement une autre femme</w:t>
      </w:r>
      <w:r w:rsidR="00A01FD3" w:rsidRPr="00C3672B">
        <w:t xml:space="preserve">, </w:t>
      </w:r>
      <w:r w:rsidRPr="00C3672B">
        <w:t>une servante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>ouvrir la fenêtre</w:t>
      </w:r>
      <w:r w:rsidR="00A01FD3" w:rsidRPr="00C3672B">
        <w:t xml:space="preserve">. </w:t>
      </w:r>
      <w:r w:rsidRPr="00C3672B">
        <w:t>Les volets furent fermés</w:t>
      </w:r>
      <w:r w:rsidR="00A01FD3" w:rsidRPr="00C3672B">
        <w:t>.</w:t>
      </w:r>
    </w:p>
    <w:p w14:paraId="0C30A97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Ce serait la troisième fenêtre du deuxième étage</w:t>
      </w:r>
      <w:r w:rsidRPr="00C3672B">
        <w:t xml:space="preserve">, </w:t>
      </w:r>
      <w:r w:rsidR="00A13117" w:rsidRPr="00C3672B">
        <w:t>en allant par la droite</w:t>
      </w:r>
      <w:r w:rsidRPr="00C3672B">
        <w:t xml:space="preserve">, </w:t>
      </w:r>
      <w:r w:rsidR="00A13117" w:rsidRPr="00C3672B">
        <w:t>assura-t-il à Lazare</w:t>
      </w:r>
      <w:r w:rsidRPr="00C3672B">
        <w:t xml:space="preserve">. </w:t>
      </w:r>
      <w:r w:rsidR="00A13117" w:rsidRPr="00C3672B">
        <w:t>Et il ajouta qu</w:t>
      </w:r>
      <w:r w:rsidRPr="00C3672B">
        <w:t>’</w:t>
      </w:r>
      <w:r w:rsidR="00A13117" w:rsidRPr="00C3672B">
        <w:t>il ne fallait point hésiter</w:t>
      </w:r>
      <w:r w:rsidRPr="00C3672B">
        <w:t xml:space="preserve">. </w:t>
      </w:r>
      <w:r w:rsidR="00A13117" w:rsidRPr="00C3672B">
        <w:t>Ils devaient entrer dans la maison cette nuit même et enlever la femme</w:t>
      </w:r>
      <w:r w:rsidRPr="00C3672B">
        <w:t>.</w:t>
      </w:r>
    </w:p>
    <w:p w14:paraId="41E18089" w14:textId="77777777" w:rsidR="00DE4606" w:rsidRDefault="00A13117" w:rsidP="00A13117">
      <w:pPr>
        <w:pStyle w:val="Taille-1Normal"/>
      </w:pPr>
      <w:r w:rsidRPr="00C3672B">
        <w:t>Mais Lazare objecta qu</w:t>
      </w:r>
      <w:r w:rsidR="00A01FD3" w:rsidRPr="00C3672B">
        <w:t>’</w:t>
      </w:r>
      <w:r w:rsidRPr="00C3672B">
        <w:t>à moins de voler comme ces chauves-souris qui se prélassaient au clair de lune</w:t>
      </w:r>
      <w:r w:rsidR="00A01FD3" w:rsidRPr="00C3672B">
        <w:t xml:space="preserve">, </w:t>
      </w:r>
      <w:r w:rsidRPr="00C3672B">
        <w:t>il ne voyait pas le moyen de passer par-dessus le fossé</w:t>
      </w:r>
      <w:r w:rsidR="00A01FD3" w:rsidRPr="00C3672B">
        <w:t xml:space="preserve">. </w:t>
      </w:r>
      <w:r w:rsidRPr="00C3672B">
        <w:t>Les poternes devaient être murées</w:t>
      </w:r>
      <w:r w:rsidR="00A01FD3" w:rsidRPr="00C3672B">
        <w:t xml:space="preserve">, </w:t>
      </w:r>
      <w:r w:rsidRPr="00C3672B">
        <w:t>et si l</w:t>
      </w:r>
      <w:r w:rsidR="00A01FD3" w:rsidRPr="00C3672B">
        <w:t>’</w:t>
      </w:r>
      <w:r w:rsidRPr="00C3672B">
        <w:t>on se mettait à l</w:t>
      </w:r>
      <w:r w:rsidR="00A01FD3" w:rsidRPr="00C3672B">
        <w:t>’</w:t>
      </w:r>
      <w:r w:rsidRPr="00C3672B">
        <w:t>eau</w:t>
      </w:r>
      <w:r w:rsidR="00A01FD3" w:rsidRPr="00C3672B">
        <w:t xml:space="preserve">, </w:t>
      </w:r>
      <w:r w:rsidRPr="00C3672B">
        <w:t>on risquait de n</w:t>
      </w:r>
      <w:r w:rsidR="00A01FD3" w:rsidRPr="00C3672B">
        <w:t>’</w:t>
      </w:r>
      <w:r w:rsidRPr="00C3672B">
        <w:t>en pas sortir</w:t>
      </w:r>
      <w:r w:rsidR="00A01FD3" w:rsidRPr="00C3672B">
        <w:t>.</w:t>
      </w:r>
    </w:p>
    <w:p w14:paraId="030CE6DC" w14:textId="053FFFFB" w:rsidR="00A01FD3" w:rsidRPr="00C3672B" w:rsidRDefault="00A13117" w:rsidP="00A13117">
      <w:pPr>
        <w:pStyle w:val="Taille-1Normal"/>
      </w:pPr>
      <w:proofErr w:type="spellStart"/>
      <w:r w:rsidRPr="00C3672B">
        <w:t>Aspar</w:t>
      </w:r>
      <w:proofErr w:type="spellEnd"/>
      <w:r w:rsidR="00A01FD3" w:rsidRPr="00C3672B">
        <w:t xml:space="preserve">, </w:t>
      </w:r>
      <w:r w:rsidRPr="00C3672B">
        <w:t>qui avait escaladé les forteresses de Transylvanie où</w:t>
      </w:r>
      <w:r w:rsidR="00A01FD3" w:rsidRPr="00C3672B">
        <w:t xml:space="preserve">, </w:t>
      </w:r>
      <w:r w:rsidRPr="00C3672B">
        <w:t>disait-il</w:t>
      </w:r>
      <w:r w:rsidR="00A01FD3" w:rsidRPr="00C3672B">
        <w:t xml:space="preserve">, </w:t>
      </w:r>
      <w:r w:rsidRPr="00C3672B">
        <w:t>il fallait monter le long des murs de basalte</w:t>
      </w:r>
      <w:r w:rsidR="00A01FD3" w:rsidRPr="00C3672B">
        <w:t xml:space="preserve">, </w:t>
      </w:r>
      <w:r w:rsidRPr="00C3672B">
        <w:t>à cent pieds de hauteur</w:t>
      </w:r>
      <w:r w:rsidR="00A01FD3" w:rsidRPr="00C3672B">
        <w:t xml:space="preserve">, </w:t>
      </w:r>
      <w:r w:rsidRPr="00C3672B">
        <w:t>comme une mouche le long d</w:t>
      </w:r>
      <w:r w:rsidR="00A01FD3" w:rsidRPr="00C3672B">
        <w:t>’</w:t>
      </w:r>
      <w:r w:rsidRPr="00C3672B">
        <w:t>un miroir</w:t>
      </w:r>
      <w:r w:rsidR="00A01FD3" w:rsidRPr="00C3672B">
        <w:t xml:space="preserve">, </w:t>
      </w:r>
      <w:r w:rsidRPr="00C3672B">
        <w:t>se montra décidé à agir</w:t>
      </w:r>
      <w:r w:rsidR="00A01FD3" w:rsidRPr="00C3672B">
        <w:t xml:space="preserve">. </w:t>
      </w:r>
      <w:r w:rsidRPr="00C3672B">
        <w:t>La profondeur du fossé l</w:t>
      </w:r>
      <w:r w:rsidR="00A01FD3" w:rsidRPr="00C3672B">
        <w:t>’</w:t>
      </w:r>
      <w:r w:rsidRPr="00C3672B">
        <w:t>inquiétait</w:t>
      </w:r>
      <w:r w:rsidR="00A01FD3" w:rsidRPr="00C3672B">
        <w:t xml:space="preserve">, </w:t>
      </w:r>
      <w:r w:rsidRPr="00C3672B">
        <w:t>cependant</w:t>
      </w:r>
      <w:r w:rsidR="00A01FD3" w:rsidRPr="00C3672B">
        <w:t xml:space="preserve">, </w:t>
      </w:r>
      <w:r w:rsidRPr="00C3672B">
        <w:t>et tout portait à croire qu</w:t>
      </w:r>
      <w:r w:rsidR="00A01FD3" w:rsidRPr="00C3672B">
        <w:t>’</w:t>
      </w:r>
      <w:r w:rsidRPr="00C3672B">
        <w:t>il renfermait des herbes capables d</w:t>
      </w:r>
      <w:r w:rsidR="00A01FD3" w:rsidRPr="00C3672B">
        <w:t>’</w:t>
      </w:r>
      <w:r w:rsidRPr="00C3672B">
        <w:t>enlacer les nageurs</w:t>
      </w:r>
      <w:r w:rsidR="00A01FD3" w:rsidRPr="00C3672B">
        <w:t>.</w:t>
      </w:r>
    </w:p>
    <w:p w14:paraId="2101264B" w14:textId="77777777" w:rsidR="00A01FD3" w:rsidRPr="00C3672B" w:rsidRDefault="00A13117" w:rsidP="00A13117">
      <w:pPr>
        <w:pStyle w:val="Taille-1Normal"/>
      </w:pPr>
      <w:r w:rsidRPr="00C3672B">
        <w:t>Il résolut de s</w:t>
      </w:r>
      <w:r w:rsidR="00A01FD3" w:rsidRPr="00C3672B">
        <w:t>’</w:t>
      </w:r>
      <w:r w:rsidRPr="00C3672B">
        <w:t>en assurer et appela un de ses cavaliers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étant dépouillé de ses vêtements</w:t>
      </w:r>
      <w:r w:rsidR="00A01FD3" w:rsidRPr="00C3672B">
        <w:t xml:space="preserve">, </w:t>
      </w:r>
      <w:r w:rsidRPr="00C3672B">
        <w:t>il se fit frotter avec de l</w:t>
      </w:r>
      <w:r w:rsidR="00A01FD3" w:rsidRPr="00C3672B">
        <w:t>’</w:t>
      </w:r>
      <w:r w:rsidRPr="00C3672B">
        <w:t>huile dont l</w:t>
      </w:r>
      <w:r w:rsidR="00A01FD3" w:rsidRPr="00C3672B">
        <w:t>’</w:t>
      </w:r>
      <w:r w:rsidRPr="00C3672B">
        <w:t>homme portait une flasque</w:t>
      </w:r>
      <w:r w:rsidR="00A01FD3" w:rsidRPr="00C3672B">
        <w:t xml:space="preserve">. </w:t>
      </w:r>
      <w:r w:rsidRPr="00C3672B">
        <w:t>Comme lui</w:t>
      </w:r>
      <w:r w:rsidR="00A01FD3" w:rsidRPr="00C3672B">
        <w:t xml:space="preserve">, </w:t>
      </w:r>
      <w:r w:rsidRPr="00C3672B">
        <w:t>Lazare s</w:t>
      </w:r>
      <w:r w:rsidR="00A01FD3" w:rsidRPr="00C3672B">
        <w:t>’</w:t>
      </w:r>
      <w:r w:rsidRPr="00C3672B">
        <w:t>était mis complètement nu</w:t>
      </w:r>
      <w:r w:rsidR="00A01FD3" w:rsidRPr="00C3672B">
        <w:t xml:space="preserve">, </w:t>
      </w:r>
      <w:r w:rsidRPr="00C3672B">
        <w:t>il se fit oindre pareillement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prudemment</w:t>
      </w:r>
      <w:r w:rsidR="00A01FD3" w:rsidRPr="00C3672B">
        <w:t xml:space="preserve">, </w:t>
      </w:r>
      <w:r w:rsidRPr="00C3672B">
        <w:t>après avoir suspendu leurs dagues à leur col</w:t>
      </w:r>
      <w:r w:rsidR="00A01FD3" w:rsidRPr="00C3672B">
        <w:t xml:space="preserve">, </w:t>
      </w:r>
      <w:r w:rsidRPr="00C3672B">
        <w:t>ils se mirent à l</w:t>
      </w:r>
      <w:r w:rsidR="00A01FD3" w:rsidRPr="00C3672B">
        <w:t>’</w:t>
      </w:r>
      <w:r w:rsidRPr="00C3672B">
        <w:t>eau au moyen d</w:t>
      </w:r>
      <w:r w:rsidR="00A01FD3" w:rsidRPr="00C3672B">
        <w:t>’</w:t>
      </w:r>
      <w:r w:rsidRPr="00C3672B">
        <w:t>une corde que tenaient deux stradiots</w:t>
      </w:r>
      <w:r w:rsidR="00A01FD3" w:rsidRPr="00C3672B">
        <w:t>.</w:t>
      </w:r>
    </w:p>
    <w:p w14:paraId="4426D0B5" w14:textId="77777777" w:rsidR="00A01FD3" w:rsidRPr="00C3672B" w:rsidRDefault="00A13117" w:rsidP="00A13117">
      <w:pPr>
        <w:pStyle w:val="Taille-1Normal"/>
      </w:pPr>
      <w:r w:rsidRPr="00C3672B">
        <w:t>L</w:t>
      </w:r>
      <w:r w:rsidR="00A01FD3" w:rsidRPr="00C3672B">
        <w:t>’</w:t>
      </w:r>
      <w:r w:rsidRPr="00C3672B">
        <w:t>huile dont ils étaient couverts empêcha le froid de les saisir</w:t>
      </w:r>
      <w:r w:rsidR="00A01FD3" w:rsidRPr="00C3672B">
        <w:t xml:space="preserve">. </w:t>
      </w:r>
      <w:r w:rsidRPr="00C3672B">
        <w:t>Nageant vivement</w:t>
      </w:r>
      <w:r w:rsidR="00A01FD3" w:rsidRPr="00C3672B">
        <w:t xml:space="preserve">, </w:t>
      </w:r>
      <w:r w:rsidRPr="00C3672B">
        <w:t>ils abordèrent la poterne située sous le corps de bâtiment où ils voulaient pénétrer</w:t>
      </w:r>
      <w:r w:rsidR="00A01FD3" w:rsidRPr="00C3672B">
        <w:t xml:space="preserve">. </w:t>
      </w:r>
      <w:r w:rsidRPr="00C3672B">
        <w:t>Elle était fermée par une grille qu</w:t>
      </w:r>
      <w:r w:rsidR="00A01FD3" w:rsidRPr="00C3672B">
        <w:t>’</w:t>
      </w:r>
      <w:r w:rsidRPr="00C3672B">
        <w:t>une chaîne cadenassée retenait après un chambranle de fer</w:t>
      </w:r>
      <w:r w:rsidR="00A01FD3" w:rsidRPr="00C3672B">
        <w:t xml:space="preserve">. </w:t>
      </w:r>
      <w:r w:rsidRPr="00C3672B">
        <w:t>Aspar</w:t>
      </w:r>
      <w:r w:rsidR="00A01FD3" w:rsidRPr="00C3672B">
        <w:t xml:space="preserve">, </w:t>
      </w:r>
      <w:r w:rsidRPr="00C3672B">
        <w:t>avec sa dague</w:t>
      </w:r>
      <w:r w:rsidR="00A01FD3" w:rsidRPr="00C3672B">
        <w:t xml:space="preserve">, </w:t>
      </w:r>
      <w:r w:rsidRPr="00C3672B">
        <w:t>réussit à fausser le cadenas</w:t>
      </w:r>
      <w:r w:rsidR="00A01FD3" w:rsidRPr="00C3672B">
        <w:t xml:space="preserve">, </w:t>
      </w:r>
      <w:r w:rsidRPr="00C3672B">
        <w:t>la grille s</w:t>
      </w:r>
      <w:r w:rsidR="00A01FD3" w:rsidRPr="00C3672B">
        <w:t>’</w:t>
      </w:r>
      <w:r w:rsidRPr="00C3672B">
        <w:t>ouvrit</w:t>
      </w:r>
      <w:r w:rsidR="00A01FD3" w:rsidRPr="00C3672B">
        <w:t xml:space="preserve">. </w:t>
      </w:r>
      <w:r w:rsidRPr="00C3672B">
        <w:lastRenderedPageBreak/>
        <w:t>Alors</w:t>
      </w:r>
      <w:r w:rsidR="00A01FD3" w:rsidRPr="00C3672B">
        <w:t xml:space="preserve">, </w:t>
      </w:r>
      <w:r w:rsidRPr="00C3672B">
        <w:t>laissant Lazare près de l</w:t>
      </w:r>
      <w:r w:rsidR="00A01FD3" w:rsidRPr="00C3672B">
        <w:t>’</w:t>
      </w:r>
      <w:r w:rsidRPr="00C3672B">
        <w:t>ouverture</w:t>
      </w:r>
      <w:r w:rsidR="00A01FD3" w:rsidRPr="00C3672B">
        <w:t xml:space="preserve">, </w:t>
      </w:r>
      <w:r w:rsidRPr="00C3672B">
        <w:t>il se glissa sous la voûte et ne tarda pas à avoir pied</w:t>
      </w:r>
      <w:r w:rsidR="00A01FD3" w:rsidRPr="00C3672B">
        <w:t xml:space="preserve">. </w:t>
      </w:r>
      <w:r w:rsidRPr="00C3672B">
        <w:t>Sur le pavé en pente</w:t>
      </w:r>
      <w:r w:rsidR="00A01FD3" w:rsidRPr="00C3672B">
        <w:t xml:space="preserve">, </w:t>
      </w:r>
      <w:r w:rsidRPr="00C3672B">
        <w:t>une barque à fond plat était tirée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à l</w:t>
      </w:r>
      <w:r w:rsidR="00A01FD3" w:rsidRPr="00C3672B">
        <w:t>’</w:t>
      </w:r>
      <w:r w:rsidRPr="00C3672B">
        <w:t>autre bout du couloir</w:t>
      </w:r>
      <w:r w:rsidR="00A01FD3" w:rsidRPr="00C3672B">
        <w:t xml:space="preserve">, </w:t>
      </w:r>
      <w:r w:rsidRPr="00C3672B">
        <w:t>une porte de fer n</w:t>
      </w:r>
      <w:r w:rsidR="00A01FD3" w:rsidRPr="00C3672B">
        <w:t>’</w:t>
      </w:r>
      <w:r w:rsidRPr="00C3672B">
        <w:t>était même pas fermée</w:t>
      </w:r>
      <w:r w:rsidR="00A01FD3" w:rsidRPr="00C3672B">
        <w:t xml:space="preserve">. </w:t>
      </w:r>
      <w:r w:rsidRPr="00C3672B">
        <w:t>Elle donnait sur une cour</w:t>
      </w:r>
      <w:r w:rsidR="00A01FD3" w:rsidRPr="00C3672B">
        <w:t xml:space="preserve">. </w:t>
      </w:r>
      <w:r w:rsidRPr="00C3672B">
        <w:t>Aspar</w:t>
      </w:r>
      <w:r w:rsidR="00A01FD3" w:rsidRPr="00C3672B">
        <w:t xml:space="preserve">, </w:t>
      </w:r>
      <w:r w:rsidRPr="00C3672B">
        <w:t>de ce manque de précautions</w:t>
      </w:r>
      <w:r w:rsidR="00A01FD3" w:rsidRPr="00C3672B">
        <w:t xml:space="preserve">, </w:t>
      </w:r>
      <w:r w:rsidRPr="00C3672B">
        <w:t>conçut du mépris pour les défenseurs du château</w:t>
      </w:r>
      <w:r w:rsidR="00A01FD3" w:rsidRPr="00C3672B">
        <w:t xml:space="preserve">, </w:t>
      </w:r>
      <w:r w:rsidRPr="00C3672B">
        <w:t>et il appela Lazare</w:t>
      </w:r>
      <w:r w:rsidR="00A01FD3" w:rsidRPr="00C3672B">
        <w:t>.</w:t>
      </w:r>
    </w:p>
    <w:p w14:paraId="202188D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Tu vas retourner auprès des hommes</w:t>
      </w:r>
      <w:r w:rsidRPr="00C3672B">
        <w:t xml:space="preserve">, </w:t>
      </w:r>
      <w:r w:rsidR="00A13117" w:rsidRPr="00C3672B">
        <w:t>leur dire de mettre les chiens à l</w:t>
      </w:r>
      <w:r w:rsidRPr="00C3672B">
        <w:t>’</w:t>
      </w:r>
      <w:r w:rsidR="00A13117" w:rsidRPr="00C3672B">
        <w:t>eau avec toi et de te donner le masque</w:t>
      </w:r>
      <w:r w:rsidRPr="00C3672B">
        <w:t xml:space="preserve">. </w:t>
      </w:r>
      <w:r w:rsidR="00A13117" w:rsidRPr="00C3672B">
        <w:t>Et surtout ne le mouille pas</w:t>
      </w:r>
      <w:r w:rsidRPr="00C3672B">
        <w:t xml:space="preserve">. </w:t>
      </w:r>
      <w:r w:rsidR="00A13117" w:rsidRPr="00C3672B">
        <w:t>Moi</w:t>
      </w:r>
      <w:r w:rsidRPr="00C3672B">
        <w:t xml:space="preserve">, </w:t>
      </w:r>
      <w:r w:rsidR="00A13117" w:rsidRPr="00C3672B">
        <w:t>je vais en avant</w:t>
      </w:r>
      <w:r w:rsidRPr="00C3672B">
        <w:t xml:space="preserve">, </w:t>
      </w:r>
      <w:r w:rsidR="00A13117" w:rsidRPr="00C3672B">
        <w:t>les chiens t</w:t>
      </w:r>
      <w:r w:rsidRPr="00C3672B">
        <w:t>’</w:t>
      </w:r>
      <w:r w:rsidR="00A13117" w:rsidRPr="00C3672B">
        <w:t>aideront à me retrouver</w:t>
      </w:r>
      <w:r w:rsidRPr="00C3672B">
        <w:t xml:space="preserve">, </w:t>
      </w:r>
      <w:r w:rsidR="00A13117" w:rsidRPr="00C3672B">
        <w:t>et ils nous mettront sur la piste de la femme</w:t>
      </w:r>
      <w:r w:rsidRPr="00C3672B">
        <w:t>.</w:t>
      </w:r>
    </w:p>
    <w:p w14:paraId="418B9F2F" w14:textId="77777777" w:rsidR="00A01FD3" w:rsidRPr="00C3672B" w:rsidRDefault="00A13117" w:rsidP="00A13117">
      <w:pPr>
        <w:pStyle w:val="Taille-1Normal"/>
      </w:pPr>
      <w:r w:rsidRPr="00C3672B">
        <w:t>Lazare</w:t>
      </w:r>
      <w:r w:rsidR="00A01FD3" w:rsidRPr="00C3672B">
        <w:t xml:space="preserve">, </w:t>
      </w:r>
      <w:r w:rsidRPr="00C3672B">
        <w:t>peu d</w:t>
      </w:r>
      <w:r w:rsidR="00A01FD3" w:rsidRPr="00C3672B">
        <w:t>’</w:t>
      </w:r>
      <w:r w:rsidRPr="00C3672B">
        <w:t>instants après</w:t>
      </w:r>
      <w:r w:rsidR="00A01FD3" w:rsidRPr="00C3672B">
        <w:t xml:space="preserve">, </w:t>
      </w:r>
      <w:r w:rsidRPr="00C3672B">
        <w:t>le rejoignit sur un perron où il parvint après avoir passé trois cours</w:t>
      </w:r>
      <w:r w:rsidR="00A01FD3" w:rsidRPr="00C3672B">
        <w:t xml:space="preserve">. </w:t>
      </w:r>
      <w:r w:rsidRPr="00C3672B">
        <w:t>Dans le vestibule</w:t>
      </w:r>
      <w:r w:rsidR="00A01FD3" w:rsidRPr="00C3672B">
        <w:t xml:space="preserve">, </w:t>
      </w:r>
      <w:r w:rsidRPr="00C3672B">
        <w:t>ils décrochèrent un nautile de cristal monté sur une chimère d</w:t>
      </w:r>
      <w:r w:rsidR="00A01FD3" w:rsidRPr="00C3672B">
        <w:t>’</w:t>
      </w:r>
      <w:r w:rsidRPr="00C3672B">
        <w:t>argent que des chaînes suspendaient au plafond</w:t>
      </w:r>
      <w:r w:rsidR="00A01FD3" w:rsidRPr="00C3672B">
        <w:t xml:space="preserve">. </w:t>
      </w:r>
      <w:r w:rsidRPr="00C3672B">
        <w:t>Une mèche allumée luisait dans la vasque remplie d</w:t>
      </w:r>
      <w:r w:rsidR="00A01FD3" w:rsidRPr="00C3672B">
        <w:t>’</w:t>
      </w:r>
      <w:r w:rsidRPr="00C3672B">
        <w:t>huile</w:t>
      </w:r>
      <w:r w:rsidR="00A01FD3" w:rsidRPr="00C3672B">
        <w:t xml:space="preserve">. </w:t>
      </w:r>
      <w:r w:rsidRPr="00C3672B">
        <w:t>Ils marchaient</w:t>
      </w:r>
      <w:r w:rsidR="00A01FD3" w:rsidRPr="00C3672B">
        <w:t xml:space="preserve">, </w:t>
      </w:r>
      <w:r w:rsidRPr="00C3672B">
        <w:t>ainsi éclairés</w:t>
      </w:r>
      <w:r w:rsidR="00A01FD3" w:rsidRPr="00C3672B">
        <w:t xml:space="preserve">, </w:t>
      </w:r>
      <w:r w:rsidRPr="00C3672B">
        <w:t>et leurs ombres démesurément agrandies les accompagnaient en tremblant le long des murs</w:t>
      </w:r>
      <w:r w:rsidR="00A01FD3" w:rsidRPr="00C3672B">
        <w:t>.</w:t>
      </w:r>
    </w:p>
    <w:p w14:paraId="2466AA50" w14:textId="77777777" w:rsidR="00A01FD3" w:rsidRPr="00C3672B" w:rsidRDefault="00A13117" w:rsidP="00A13117">
      <w:pPr>
        <w:pStyle w:val="Taille-1Normal"/>
      </w:pPr>
      <w:r w:rsidRPr="00C3672B">
        <w:t>Ils s</w:t>
      </w:r>
      <w:r w:rsidR="00A01FD3" w:rsidRPr="00C3672B">
        <w:t>’</w:t>
      </w:r>
      <w:r w:rsidRPr="00C3672B">
        <w:t>égaraient dans la longueur des couloirs qui leur paraissaient sans fin</w:t>
      </w:r>
      <w:r w:rsidR="00A01FD3" w:rsidRPr="00C3672B">
        <w:t xml:space="preserve">, </w:t>
      </w:r>
      <w:r w:rsidRPr="00C3672B">
        <w:t>pleins de retours où les chiens disparaissaient</w:t>
      </w:r>
      <w:r w:rsidR="00A01FD3" w:rsidRPr="00C3672B">
        <w:t xml:space="preserve">. </w:t>
      </w:r>
      <w:r w:rsidRPr="00C3672B">
        <w:t>Ils n</w:t>
      </w:r>
      <w:r w:rsidR="00A01FD3" w:rsidRPr="00C3672B">
        <w:t>’</w:t>
      </w:r>
      <w:r w:rsidRPr="00C3672B">
        <w:t>osaient les rappeler</w:t>
      </w:r>
      <w:r w:rsidR="00A01FD3" w:rsidRPr="00C3672B">
        <w:t xml:space="preserve">, </w:t>
      </w:r>
      <w:r w:rsidRPr="00C3672B">
        <w:t>retenant leur souffle</w:t>
      </w:r>
      <w:r w:rsidR="00A01FD3" w:rsidRPr="00C3672B">
        <w:t xml:space="preserve">, </w:t>
      </w:r>
      <w:r w:rsidRPr="00C3672B">
        <w:t>craignant sans cesse l</w:t>
      </w:r>
      <w:r w:rsidR="00A01FD3" w:rsidRPr="00C3672B">
        <w:t>’</w:t>
      </w:r>
      <w:r w:rsidRPr="00C3672B">
        <w:t>apparition d</w:t>
      </w:r>
      <w:r w:rsidR="00A01FD3" w:rsidRPr="00C3672B">
        <w:t>’</w:t>
      </w:r>
      <w:r w:rsidRPr="00C3672B">
        <w:t>un serviteur</w:t>
      </w:r>
      <w:r w:rsidR="00A01FD3" w:rsidRPr="00C3672B">
        <w:t xml:space="preserve">, </w:t>
      </w:r>
      <w:r w:rsidRPr="00C3672B">
        <w:t>le réveil de quelque femme effrayée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 lueur tremblante de leur lampe pouvait les trahir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tout instant</w:t>
      </w:r>
      <w:r w:rsidR="00A01FD3" w:rsidRPr="00C3672B">
        <w:t xml:space="preserve">, </w:t>
      </w:r>
      <w:r w:rsidRPr="00C3672B">
        <w:t>ils s</w:t>
      </w:r>
      <w:r w:rsidR="00A01FD3" w:rsidRPr="00C3672B">
        <w:rPr>
          <w:rFonts w:cs="Amasis30"/>
        </w:rPr>
        <w:t>’</w:t>
      </w:r>
      <w:r w:rsidRPr="00C3672B">
        <w:t>arr</w:t>
      </w:r>
      <w:r w:rsidRPr="00C3672B">
        <w:rPr>
          <w:rFonts w:cs="Amasis30"/>
        </w:rPr>
        <w:t>ê</w:t>
      </w:r>
      <w:r w:rsidRPr="00C3672B">
        <w:t>taient</w:t>
      </w:r>
      <w:r w:rsidR="00A01FD3" w:rsidRPr="00C3672B">
        <w:t xml:space="preserve">, </w:t>
      </w:r>
      <w:r w:rsidRPr="00C3672B">
        <w:t>cherchant la voie</w:t>
      </w:r>
      <w:r w:rsidR="00A01FD3" w:rsidRPr="00C3672B">
        <w:t xml:space="preserve">, </w:t>
      </w:r>
      <w:r w:rsidRPr="00C3672B">
        <w:t>perdus dans ce d</w:t>
      </w:r>
      <w:r w:rsidRPr="00C3672B">
        <w:rPr>
          <w:rFonts w:cs="Amasis30"/>
        </w:rPr>
        <w:t>é</w:t>
      </w:r>
      <w:r w:rsidRPr="00C3672B">
        <w:t>dale de pi</w:t>
      </w:r>
      <w:r w:rsidRPr="00C3672B">
        <w:rPr>
          <w:rFonts w:cs="Amasis30"/>
        </w:rPr>
        <w:t>è</w:t>
      </w:r>
      <w:r w:rsidRPr="00C3672B">
        <w:t>ces</w:t>
      </w:r>
      <w:r w:rsidR="00A01FD3" w:rsidRPr="00C3672B">
        <w:t xml:space="preserve">, </w:t>
      </w:r>
      <w:r w:rsidRPr="00C3672B">
        <w:t>n</w:t>
      </w:r>
      <w:r w:rsidR="00A01FD3" w:rsidRPr="00C3672B">
        <w:rPr>
          <w:rFonts w:cs="Amasis30"/>
        </w:rPr>
        <w:t>’</w:t>
      </w:r>
      <w:r w:rsidRPr="00C3672B">
        <w:t>osant ouvrir une porte</w:t>
      </w:r>
      <w:r w:rsidR="00A01FD3" w:rsidRPr="00C3672B">
        <w:t xml:space="preserve">, </w:t>
      </w:r>
      <w:r w:rsidRPr="00C3672B">
        <w:t>soulever une porti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. </w:t>
      </w:r>
      <w:r w:rsidRPr="00C3672B">
        <w:t>Ils rencontraient</w:t>
      </w:r>
      <w:r w:rsidR="00A01FD3" w:rsidRPr="00C3672B">
        <w:t xml:space="preserve">, </w:t>
      </w:r>
      <w:r w:rsidRPr="00C3672B">
        <w:t>en passant</w:t>
      </w:r>
      <w:r w:rsidR="00A01FD3" w:rsidRPr="00C3672B">
        <w:t xml:space="preserve">, </w:t>
      </w:r>
      <w:r w:rsidRPr="00C3672B">
        <w:t>des gens couch</w:t>
      </w:r>
      <w:r w:rsidRPr="00C3672B">
        <w:rPr>
          <w:rFonts w:cs="Amasis30"/>
        </w:rPr>
        <w:t>é</w:t>
      </w:r>
      <w:r w:rsidRPr="00C3672B">
        <w:t>s dans des lits</w:t>
      </w:r>
      <w:r w:rsidR="00A01FD3" w:rsidRPr="00C3672B">
        <w:t xml:space="preserve">, </w:t>
      </w:r>
      <w:r w:rsidRPr="00C3672B">
        <w:t>mais qui ne se réveillaient pas</w:t>
      </w:r>
      <w:r w:rsidR="00A01FD3" w:rsidRPr="00C3672B">
        <w:t xml:space="preserve">, </w:t>
      </w:r>
      <w:r w:rsidRPr="00C3672B">
        <w:t>tant Aspar et Lazare marchaient doucement en masquant la flamme de la lampe avec leur main</w:t>
      </w:r>
      <w:r w:rsidR="00A01FD3" w:rsidRPr="00C3672B">
        <w:t>.</w:t>
      </w:r>
    </w:p>
    <w:p w14:paraId="11A0898B" w14:textId="77777777" w:rsidR="00A01FD3" w:rsidRPr="00C3672B" w:rsidRDefault="00A13117" w:rsidP="00A13117">
      <w:pPr>
        <w:pStyle w:val="Taille-1Normal"/>
      </w:pPr>
      <w:r w:rsidRPr="00C3672B">
        <w:t>Le vent soufflait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t>accrochant aux colonnettes de pierre</w:t>
      </w:r>
      <w:r w:rsidR="00A01FD3" w:rsidRPr="00C3672B">
        <w:t xml:space="preserve">, </w:t>
      </w:r>
      <w:r w:rsidRPr="00C3672B">
        <w:t>aux meneaux des fen</w:t>
      </w:r>
      <w:r w:rsidRPr="00C3672B">
        <w:rPr>
          <w:rFonts w:cs="Amasis30"/>
        </w:rPr>
        <w:t>ê</w:t>
      </w:r>
      <w:r w:rsidRPr="00C3672B">
        <w:t>tres</w:t>
      </w:r>
      <w:r w:rsidR="00A01FD3" w:rsidRPr="00C3672B">
        <w:t xml:space="preserve">, </w:t>
      </w:r>
      <w:r w:rsidRPr="00C3672B">
        <w:t>aux chapiteaux</w:t>
      </w:r>
      <w:r w:rsidR="00A01FD3" w:rsidRPr="00C3672B">
        <w:t xml:space="preserve">, </w:t>
      </w:r>
      <w:r w:rsidRPr="00C3672B">
        <w:t>aux corniches</w:t>
      </w:r>
      <w:r w:rsidR="00A01FD3" w:rsidRPr="00C3672B">
        <w:t xml:space="preserve">, </w:t>
      </w:r>
      <w:r w:rsidRPr="00C3672B">
        <w:t>il s</w:t>
      </w:r>
      <w:r w:rsidR="00A01FD3" w:rsidRPr="00C3672B">
        <w:rPr>
          <w:rFonts w:cs="Amasis30"/>
        </w:rPr>
        <w:t>’</w:t>
      </w:r>
      <w:r w:rsidRPr="00C3672B">
        <w:t>engouffrait dans les baies</w:t>
      </w:r>
      <w:r w:rsidR="00A01FD3" w:rsidRPr="00C3672B">
        <w:t xml:space="preserve">, </w:t>
      </w:r>
      <w:r w:rsidRPr="00C3672B">
        <w:t>ronflait dans les chemin</w:t>
      </w:r>
      <w:r w:rsidRPr="00C3672B">
        <w:rPr>
          <w:rFonts w:cs="Amasis30"/>
        </w:rPr>
        <w:t>é</w:t>
      </w:r>
      <w:r w:rsidRPr="00C3672B">
        <w:t xml:space="preserve">es et faisait un bruit qui ressemblait </w:t>
      </w:r>
      <w:r w:rsidRPr="00C3672B">
        <w:rPr>
          <w:rFonts w:cs="Amasis30"/>
        </w:rPr>
        <w:t>à</w:t>
      </w:r>
      <w:r w:rsidRPr="00C3672B">
        <w:t xml:space="preserve"> des voix</w:t>
      </w:r>
      <w:r w:rsidR="00A01FD3" w:rsidRPr="00C3672B">
        <w:t xml:space="preserve">. </w:t>
      </w:r>
      <w:r w:rsidRPr="00C3672B">
        <w:t>Des pans de tapisserie se soulevaient comme s</w:t>
      </w:r>
      <w:r w:rsidR="00A01FD3" w:rsidRPr="00C3672B">
        <w:rPr>
          <w:rFonts w:cs="Amasis30"/>
        </w:rPr>
        <w:t>’</w:t>
      </w:r>
      <w:r w:rsidRPr="00C3672B">
        <w:t>il y e</w:t>
      </w:r>
      <w:r w:rsidRPr="00C3672B">
        <w:rPr>
          <w:rFonts w:cs="Amasis30"/>
        </w:rPr>
        <w:t>û</w:t>
      </w:r>
      <w:r w:rsidRPr="00C3672B">
        <w:t>t des hommes cach</w:t>
      </w:r>
      <w:r w:rsidRPr="00C3672B">
        <w:rPr>
          <w:rFonts w:cs="Amasis30"/>
        </w:rPr>
        <w:t>é</w:t>
      </w:r>
      <w:r w:rsidRPr="00C3672B">
        <w:t>s derri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. </w:t>
      </w:r>
      <w:r w:rsidRPr="00C3672B">
        <w:t>Et les deux associ</w:t>
      </w:r>
      <w:r w:rsidRPr="00C3672B">
        <w:rPr>
          <w:rFonts w:cs="Amasis30"/>
        </w:rPr>
        <w:t>é</w:t>
      </w:r>
      <w:r w:rsidRPr="00C3672B">
        <w:t>s</w:t>
      </w:r>
      <w:r w:rsidR="00A01FD3" w:rsidRPr="00C3672B">
        <w:t xml:space="preserve">, </w:t>
      </w:r>
      <w:r w:rsidRPr="00C3672B">
        <w:t>pris d</w:t>
      </w:r>
      <w:r w:rsidR="00A01FD3" w:rsidRPr="00C3672B">
        <w:rPr>
          <w:rFonts w:cs="Amasis30"/>
        </w:rPr>
        <w:t>’</w:t>
      </w:r>
      <w:r w:rsidRPr="00C3672B">
        <w:t>angoisses subites</w:t>
      </w:r>
      <w:r w:rsidR="00A01FD3" w:rsidRPr="00C3672B">
        <w:t xml:space="preserve">, </w:t>
      </w:r>
      <w:r w:rsidRPr="00C3672B">
        <w:t>masquaient la lumi</w:t>
      </w:r>
      <w:r w:rsidRPr="00C3672B">
        <w:rPr>
          <w:rFonts w:cs="Amasis30"/>
        </w:rPr>
        <w:t>è</w:t>
      </w:r>
      <w:r w:rsidRPr="00C3672B">
        <w:t>re du nautile</w:t>
      </w:r>
      <w:r w:rsidR="00A01FD3" w:rsidRPr="00C3672B">
        <w:t xml:space="preserve">, </w:t>
      </w:r>
      <w:r w:rsidRPr="00C3672B">
        <w:t>se dissimulaient derri</w:t>
      </w:r>
      <w:r w:rsidRPr="00C3672B">
        <w:rPr>
          <w:rFonts w:cs="Amasis30"/>
        </w:rPr>
        <w:t>è</w:t>
      </w:r>
      <w:r w:rsidRPr="00C3672B">
        <w:t>re un meuble</w:t>
      </w:r>
      <w:r w:rsidR="00A01FD3" w:rsidRPr="00C3672B">
        <w:t xml:space="preserve">. </w:t>
      </w:r>
      <w:r w:rsidRPr="00C3672B">
        <w:t>Puis ils se remettaient en route</w:t>
      </w:r>
      <w:r w:rsidR="00A01FD3" w:rsidRPr="00C3672B">
        <w:t xml:space="preserve">. </w:t>
      </w:r>
      <w:r w:rsidRPr="00C3672B">
        <w:t>Ils arriv</w:t>
      </w:r>
      <w:r w:rsidRPr="00C3672B">
        <w:rPr>
          <w:rFonts w:cs="Amasis30"/>
        </w:rPr>
        <w:t>è</w:t>
      </w:r>
      <w:r w:rsidRPr="00C3672B">
        <w:t>rent enfin</w:t>
      </w:r>
      <w:r w:rsidR="00A01FD3" w:rsidRPr="00C3672B">
        <w:t xml:space="preserve">, </w:t>
      </w:r>
      <w:r w:rsidRPr="00C3672B">
        <w:t>suivant les chiens qui flairaient sans cesse le sol</w:t>
      </w:r>
      <w:r w:rsidR="00A01FD3" w:rsidRPr="00C3672B">
        <w:t xml:space="preserve">, </w:t>
      </w:r>
      <w:r w:rsidRPr="00C3672B">
        <w:lastRenderedPageBreak/>
        <w:t>dans une vaste pièce carrée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tout autour s</w:t>
      </w:r>
      <w:r w:rsidR="00A01FD3" w:rsidRPr="00C3672B">
        <w:rPr>
          <w:rFonts w:cs="Amasis30"/>
        </w:rPr>
        <w:t>’</w:t>
      </w:r>
      <w:r w:rsidRPr="00C3672B">
        <w:t>ouvraient des portes</w:t>
      </w:r>
      <w:r w:rsidR="00A01FD3" w:rsidRPr="00C3672B">
        <w:t xml:space="preserve">. </w:t>
      </w:r>
      <w:r w:rsidRPr="00C3672B">
        <w:t>Et ils se demandaient par o</w:t>
      </w:r>
      <w:r w:rsidRPr="00C3672B">
        <w:rPr>
          <w:rFonts w:cs="Amasis30"/>
        </w:rPr>
        <w:t>ù</w:t>
      </w:r>
      <w:r w:rsidRPr="00C3672B">
        <w:t xml:space="preserve"> il fallait passer</w:t>
      </w:r>
      <w:r w:rsidR="00A01FD3" w:rsidRPr="00C3672B">
        <w:t xml:space="preserve">, </w:t>
      </w:r>
      <w:r w:rsidRPr="00C3672B">
        <w:t>n</w:t>
      </w:r>
      <w:r w:rsidR="00A01FD3" w:rsidRPr="00C3672B">
        <w:rPr>
          <w:rFonts w:cs="Amasis30"/>
        </w:rPr>
        <w:t>’</w:t>
      </w:r>
      <w:r w:rsidRPr="00C3672B">
        <w:t>osant se d</w:t>
      </w:r>
      <w:r w:rsidRPr="00C3672B">
        <w:rPr>
          <w:rFonts w:cs="Amasis30"/>
        </w:rPr>
        <w:t>é</w:t>
      </w:r>
      <w:r w:rsidRPr="00C3672B">
        <w:t>cider</w:t>
      </w:r>
      <w:r w:rsidR="00A01FD3" w:rsidRPr="00C3672B">
        <w:t xml:space="preserve">, </w:t>
      </w:r>
      <w:r w:rsidRPr="00C3672B">
        <w:t>tandis que les chiens</w:t>
      </w:r>
      <w:r w:rsidR="00A01FD3" w:rsidRPr="00C3672B">
        <w:t xml:space="preserve">, </w:t>
      </w:r>
      <w:r w:rsidRPr="00C3672B">
        <w:t xml:space="preserve">le nez </w:t>
      </w:r>
      <w:r w:rsidRPr="00C3672B">
        <w:rPr>
          <w:rFonts w:cs="Amasis30"/>
        </w:rPr>
        <w:t>à</w:t>
      </w:r>
      <w:r w:rsidRPr="00C3672B">
        <w:t xml:space="preserve"> terre</w:t>
      </w:r>
      <w:r w:rsidR="00A01FD3" w:rsidRPr="00C3672B">
        <w:t xml:space="preserve">, </w:t>
      </w:r>
      <w:r w:rsidRPr="00C3672B">
        <w:t>couraient vivement et les emmenaient plus loin dans des t</w:t>
      </w:r>
      <w:r w:rsidRPr="00C3672B">
        <w:rPr>
          <w:rFonts w:cs="Amasis30"/>
        </w:rPr>
        <w:t>é</w:t>
      </w:r>
      <w:r w:rsidRPr="00C3672B">
        <w:t>n</w:t>
      </w:r>
      <w:r w:rsidRPr="00C3672B">
        <w:rPr>
          <w:rFonts w:cs="Amasis30"/>
        </w:rPr>
        <w:t>è</w:t>
      </w:r>
      <w:r w:rsidRPr="00C3672B">
        <w:t>bres nouvelles o</w:t>
      </w:r>
      <w:r w:rsidRPr="00C3672B">
        <w:rPr>
          <w:rFonts w:cs="Amasis30"/>
        </w:rPr>
        <w:t>ù</w:t>
      </w:r>
      <w:r w:rsidRPr="00C3672B">
        <w:t xml:space="preserve"> s</w:t>
      </w:r>
      <w:r w:rsidR="00A01FD3" w:rsidRPr="00C3672B">
        <w:rPr>
          <w:rFonts w:cs="Amasis30"/>
        </w:rPr>
        <w:t>’</w:t>
      </w:r>
      <w:r w:rsidRPr="00C3672B">
        <w:t>exag</w:t>
      </w:r>
      <w:r w:rsidRPr="00C3672B">
        <w:rPr>
          <w:rFonts w:cs="Amasis30"/>
        </w:rPr>
        <w:t>é</w:t>
      </w:r>
      <w:r w:rsidRPr="00C3672B">
        <w:t>rait le bruit l</w:t>
      </w:r>
      <w:r w:rsidRPr="00C3672B">
        <w:rPr>
          <w:rFonts w:cs="Amasis30"/>
        </w:rPr>
        <w:t>é</w:t>
      </w:r>
      <w:r w:rsidRPr="00C3672B">
        <w:t>ger de leurs pas</w:t>
      </w:r>
      <w:r w:rsidR="00A01FD3" w:rsidRPr="00C3672B">
        <w:t xml:space="preserve">. </w:t>
      </w:r>
      <w:r w:rsidRPr="00C3672B">
        <w:t>Au tournant d</w:t>
      </w:r>
      <w:r w:rsidR="00A01FD3" w:rsidRPr="00C3672B">
        <w:rPr>
          <w:rFonts w:cs="Amasis30"/>
        </w:rPr>
        <w:t>’</w:t>
      </w:r>
      <w:r w:rsidRPr="00C3672B">
        <w:t>un couloir</w:t>
      </w:r>
      <w:r w:rsidR="00A01FD3" w:rsidRPr="00C3672B">
        <w:t xml:space="preserve">, </w:t>
      </w:r>
      <w:r w:rsidRPr="00C3672B">
        <w:t>une verri</w:t>
      </w:r>
      <w:r w:rsidRPr="00C3672B">
        <w:rPr>
          <w:rFonts w:cs="Amasis30"/>
        </w:rPr>
        <w:t>è</w:t>
      </w:r>
      <w:r w:rsidRPr="00C3672B">
        <w:t>re ouverte battait son cadre de pierre</w:t>
      </w:r>
      <w:r w:rsidR="00A01FD3" w:rsidRPr="00C3672B">
        <w:t xml:space="preserve">, </w:t>
      </w:r>
      <w:r w:rsidRPr="00C3672B">
        <w:t>agit</w:t>
      </w:r>
      <w:r w:rsidRPr="00C3672B">
        <w:rPr>
          <w:rFonts w:cs="Amasis30"/>
        </w:rPr>
        <w:t>é</w:t>
      </w:r>
      <w:r w:rsidRPr="00C3672B">
        <w:t>e par le vent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 nautile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teignit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plong</w:t>
      </w:r>
      <w:r w:rsidRPr="00C3672B">
        <w:rPr>
          <w:rFonts w:cs="Amasis30"/>
        </w:rPr>
        <w:t>é</w:t>
      </w:r>
      <w:r w:rsidRPr="00C3672B">
        <w:t>s dans une obscurit</w:t>
      </w:r>
      <w:r w:rsidRPr="00C3672B">
        <w:rPr>
          <w:rFonts w:cs="Amasis30"/>
        </w:rPr>
        <w:t>é</w:t>
      </w:r>
      <w:r w:rsidRPr="00C3672B">
        <w:t xml:space="preserve"> profonde</w:t>
      </w:r>
      <w:r w:rsidR="00A01FD3" w:rsidRPr="00C3672B">
        <w:t xml:space="preserve">, </w:t>
      </w:r>
      <w:r w:rsidRPr="00C3672B">
        <w:t>ils se demandaient comment retrouver leurs chiens</w:t>
      </w:r>
      <w:r w:rsidR="00A01FD3" w:rsidRPr="00C3672B">
        <w:t>.</w:t>
      </w:r>
    </w:p>
    <w:p w14:paraId="56C9621A" w14:textId="77777777" w:rsidR="00A01FD3" w:rsidRPr="00C3672B" w:rsidRDefault="00A13117" w:rsidP="00A13117">
      <w:pPr>
        <w:pStyle w:val="Taille-1Normal"/>
      </w:pPr>
      <w:r w:rsidRPr="00C3672B">
        <w:t>Ils les rejoignirent pourtant</w:t>
      </w:r>
      <w:r w:rsidR="00A01FD3" w:rsidRPr="00C3672B">
        <w:t xml:space="preserve">, </w:t>
      </w:r>
      <w:r w:rsidRPr="00C3672B">
        <w:t>car ils entendaient les griffes sonnant sur la pierre</w:t>
      </w:r>
      <w:r w:rsidR="00A01FD3" w:rsidRPr="00C3672B">
        <w:t xml:space="preserve">. </w:t>
      </w:r>
      <w:r w:rsidRPr="00C3672B">
        <w:t>À tâtons</w:t>
      </w:r>
      <w:r w:rsidR="00A01FD3" w:rsidRPr="00C3672B">
        <w:t xml:space="preserve">, </w:t>
      </w:r>
      <w:r w:rsidRPr="00C3672B">
        <w:t>ils gagnèrent un escalier dont les degrés très longs étaient accotés à un mur d</w:t>
      </w:r>
      <w:r w:rsidR="00A01FD3" w:rsidRPr="00C3672B">
        <w:t>’</w:t>
      </w:r>
      <w:r w:rsidRPr="00C3672B">
        <w:t>échiffre revêtu de tapisseries</w:t>
      </w:r>
      <w:r w:rsidR="00A01FD3" w:rsidRPr="00C3672B">
        <w:t xml:space="preserve">. </w:t>
      </w:r>
      <w:r w:rsidRPr="00C3672B">
        <w:t>À un moment ils sentirent un tapis sous leurs pieds</w:t>
      </w:r>
      <w:r w:rsidR="00A01FD3" w:rsidRPr="00C3672B">
        <w:t xml:space="preserve">, </w:t>
      </w:r>
      <w:r w:rsidRPr="00C3672B">
        <w:t>et ils en conçurent de la joie</w:t>
      </w:r>
      <w:r w:rsidR="00A01FD3" w:rsidRPr="00C3672B">
        <w:t xml:space="preserve">, </w:t>
      </w:r>
      <w:r w:rsidRPr="00C3672B">
        <w:t>tant ils se sentaient transis à fouler les dalles</w:t>
      </w:r>
      <w:r w:rsidR="00A01FD3" w:rsidRPr="00C3672B">
        <w:t xml:space="preserve">. </w:t>
      </w:r>
      <w:r w:rsidRPr="00C3672B">
        <w:t>Cette partie de l</w:t>
      </w:r>
      <w:r w:rsidR="00A01FD3" w:rsidRPr="00C3672B">
        <w:t>’</w:t>
      </w:r>
      <w:r w:rsidRPr="00C3672B">
        <w:t>étage était éclairée doucement par une lanterne pendue à la voûte</w:t>
      </w:r>
      <w:r w:rsidR="00A01FD3" w:rsidRPr="00C3672B">
        <w:t xml:space="preserve">, </w:t>
      </w:r>
      <w:r w:rsidRPr="00C3672B">
        <w:t>dont les caissons étaient peints et dorés</w:t>
      </w:r>
      <w:r w:rsidR="00A01FD3" w:rsidRPr="00C3672B">
        <w:t xml:space="preserve">. </w:t>
      </w:r>
      <w:r w:rsidRPr="00C3672B">
        <w:t>Dans la galerie où ils pénétrèrent</w:t>
      </w:r>
      <w:r w:rsidR="00A01FD3" w:rsidRPr="00C3672B">
        <w:t xml:space="preserve">, </w:t>
      </w:r>
      <w:r w:rsidRPr="00C3672B">
        <w:t>ils virent des statues de marbre debout de distance en distance sur des fûts de jaspe vert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 xml:space="preserve">autres </w:t>
      </w:r>
      <w:r w:rsidRPr="00C3672B">
        <w:rPr>
          <w:rFonts w:cs="Amasis30"/>
        </w:rPr>
        <w:t>é</w:t>
      </w:r>
      <w:r w:rsidRPr="00C3672B">
        <w:t>taient en bronze</w:t>
      </w:r>
      <w:r w:rsidR="00A01FD3" w:rsidRPr="00C3672B">
        <w:t xml:space="preserve">, </w:t>
      </w:r>
      <w:r w:rsidRPr="00C3672B">
        <w:t>et la lumi</w:t>
      </w:r>
      <w:r w:rsidRPr="00C3672B">
        <w:rPr>
          <w:rFonts w:cs="Amasis30"/>
        </w:rPr>
        <w:t>è</w:t>
      </w:r>
      <w:r w:rsidRPr="00C3672B">
        <w:t>re se r</w:t>
      </w:r>
      <w:r w:rsidRPr="00C3672B">
        <w:rPr>
          <w:rFonts w:cs="Amasis30"/>
        </w:rPr>
        <w:t>é</w:t>
      </w:r>
      <w:r w:rsidRPr="00C3672B">
        <w:t>fl</w:t>
      </w:r>
      <w:r w:rsidRPr="00C3672B">
        <w:rPr>
          <w:rFonts w:cs="Amasis30"/>
        </w:rPr>
        <w:t>é</w:t>
      </w:r>
      <w:r w:rsidRPr="00C3672B">
        <w:t>chissait sur les cadres dor</w:t>
      </w:r>
      <w:r w:rsidRPr="00C3672B">
        <w:rPr>
          <w:rFonts w:cs="Amasis30"/>
        </w:rPr>
        <w:t>é</w:t>
      </w:r>
      <w:r w:rsidRPr="00C3672B">
        <w:t>s qui entouraient les tableaux</w:t>
      </w:r>
      <w:r w:rsidR="00A01FD3" w:rsidRPr="00C3672B">
        <w:t xml:space="preserve">, </w:t>
      </w:r>
      <w:r w:rsidRPr="00C3672B">
        <w:t xml:space="preserve">sur les vases </w:t>
      </w:r>
      <w:r w:rsidRPr="00C3672B">
        <w:rPr>
          <w:rFonts w:cs="Amasis30"/>
        </w:rPr>
        <w:t>é</w:t>
      </w:r>
      <w:r w:rsidRPr="00C3672B">
        <w:t>maill</w:t>
      </w:r>
      <w:r w:rsidRPr="00C3672B">
        <w:rPr>
          <w:rFonts w:cs="Amasis30"/>
        </w:rPr>
        <w:t>é</w:t>
      </w:r>
      <w:r w:rsidRPr="00C3672B">
        <w:t>s o</w:t>
      </w:r>
      <w:r w:rsidRPr="00C3672B">
        <w:rPr>
          <w:rFonts w:cs="Amasis30"/>
        </w:rPr>
        <w:t>ù</w:t>
      </w:r>
      <w:r w:rsidRPr="00C3672B">
        <w:t xml:space="preserve"> poussaient des plantes vertes</w:t>
      </w:r>
      <w:r w:rsidR="00A01FD3" w:rsidRPr="00C3672B">
        <w:t>.</w:t>
      </w:r>
    </w:p>
    <w:p w14:paraId="06C559AA" w14:textId="77777777" w:rsidR="00A01FD3" w:rsidRPr="00C3672B" w:rsidRDefault="00A13117" w:rsidP="00A13117">
      <w:pPr>
        <w:pStyle w:val="Taille-1Normal"/>
      </w:pPr>
      <w:r w:rsidRPr="00C3672B">
        <w:t>Mais voilà qu</w:t>
      </w:r>
      <w:r w:rsidR="00A01FD3" w:rsidRPr="00C3672B">
        <w:t>’</w:t>
      </w:r>
      <w:r w:rsidRPr="00C3672B">
        <w:t>en face d</w:t>
      </w:r>
      <w:r w:rsidR="00A01FD3" w:rsidRPr="00C3672B">
        <w:t>’</w:t>
      </w:r>
      <w:r w:rsidRPr="00C3672B">
        <w:t>Aspar et de Lazare se dressèrent deux hommes tout nus</w:t>
      </w:r>
      <w:r w:rsidR="00A01FD3" w:rsidRPr="00C3672B">
        <w:t xml:space="preserve">, </w:t>
      </w:r>
      <w:r w:rsidRPr="00C3672B">
        <w:t>avec des armes pendues au col</w:t>
      </w:r>
      <w:r w:rsidR="00A01FD3" w:rsidRPr="00C3672B">
        <w:t xml:space="preserve">. </w:t>
      </w:r>
      <w:r w:rsidRPr="00C3672B">
        <w:t>Promptement</w:t>
      </w:r>
      <w:r w:rsidR="00A01FD3" w:rsidRPr="00C3672B">
        <w:t xml:space="preserve">, </w:t>
      </w:r>
      <w:r w:rsidRPr="00C3672B">
        <w:t>ils se préparèrent au combat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mails ils reconnurent leurs images que refl</w:t>
      </w:r>
      <w:r w:rsidRPr="00C3672B">
        <w:rPr>
          <w:rFonts w:cs="Amasis30"/>
        </w:rPr>
        <w:t>é</w:t>
      </w:r>
      <w:r w:rsidRPr="00C3672B">
        <w:t>tait un grand miroir de Venise</w:t>
      </w:r>
      <w:r w:rsidR="00A01FD3" w:rsidRPr="00C3672B">
        <w:t xml:space="preserve">, </w:t>
      </w:r>
      <w:r w:rsidRPr="00C3672B">
        <w:t>appliqu</w:t>
      </w:r>
      <w:r w:rsidRPr="00C3672B">
        <w:rPr>
          <w:rFonts w:cs="Amasis30"/>
        </w:rPr>
        <w:t>é</w:t>
      </w:r>
      <w:r w:rsidRPr="00C3672B">
        <w:t xml:space="preserve"> au mur</w:t>
      </w:r>
      <w:r w:rsidR="00A01FD3" w:rsidRPr="00C3672B">
        <w:t xml:space="preserve">, </w:t>
      </w:r>
      <w:r w:rsidRPr="00C3672B">
        <w:t>entre deux portes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encore sous le coup du saisissement</w:t>
      </w:r>
      <w:r w:rsidR="00A01FD3" w:rsidRPr="00C3672B">
        <w:t xml:space="preserve">, </w:t>
      </w:r>
      <w:r w:rsidRPr="00C3672B">
        <w:t>ils se regardaient</w:t>
      </w:r>
      <w:r w:rsidR="00A01FD3" w:rsidRPr="00C3672B">
        <w:t xml:space="preserve">, </w:t>
      </w:r>
      <w:r w:rsidRPr="00C3672B">
        <w:t>retenant leur souffle</w:t>
      </w:r>
      <w:r w:rsidR="00A01FD3" w:rsidRPr="00C3672B">
        <w:t xml:space="preserve">, </w:t>
      </w:r>
      <w:r w:rsidRPr="00C3672B">
        <w:t>sentant leur c</w:t>
      </w:r>
      <w:r w:rsidRPr="00C3672B">
        <w:rPr>
          <w:rFonts w:cs="Amasis30"/>
        </w:rPr>
        <w:t>œ</w:t>
      </w:r>
      <w:r w:rsidRPr="00C3672B">
        <w:t>ur battre tumultueusement dans leur poitrine</w:t>
      </w:r>
      <w:r w:rsidR="00A01FD3" w:rsidRPr="00C3672B">
        <w:t xml:space="preserve">. </w:t>
      </w:r>
      <w:r w:rsidRPr="00C3672B">
        <w:t>Dans le miroir apparaissait le reflet de leurs personnes</w:t>
      </w:r>
      <w:r w:rsidR="00A01FD3" w:rsidRPr="00C3672B">
        <w:t xml:space="preserve">, </w:t>
      </w:r>
      <w:r w:rsidRPr="00C3672B">
        <w:t xml:space="preserve">Aspar sec et </w:t>
      </w:r>
      <w:r w:rsidRPr="00C3672B">
        <w:rPr>
          <w:rFonts w:cs="Amasis30"/>
        </w:rPr>
        <w:t>é</w:t>
      </w:r>
      <w:r w:rsidRPr="00C3672B">
        <w:t>l</w:t>
      </w:r>
      <w:r w:rsidRPr="00C3672B">
        <w:rPr>
          <w:rFonts w:cs="Amasis30"/>
        </w:rPr>
        <w:t>é</w:t>
      </w:r>
      <w:r w:rsidRPr="00C3672B">
        <w:t>gant de formes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pil</w:t>
      </w:r>
      <w:r w:rsidRPr="00C3672B">
        <w:rPr>
          <w:rFonts w:cs="Amasis30"/>
        </w:rPr>
        <w:t>é</w:t>
      </w:r>
      <w:r w:rsidRPr="00C3672B">
        <w:t xml:space="preserve"> comme un Oriental</w:t>
      </w:r>
      <w:r w:rsidR="00A01FD3" w:rsidRPr="00C3672B">
        <w:t xml:space="preserve">, </w:t>
      </w:r>
      <w:r w:rsidRPr="00C3672B">
        <w:t>Lazare plus blanc de peau et plus épais</w:t>
      </w:r>
      <w:r w:rsidR="00A01FD3" w:rsidRPr="00C3672B">
        <w:t>.</w:t>
      </w:r>
    </w:p>
    <w:p w14:paraId="5C0D768B" w14:textId="77777777" w:rsidR="00A01FD3" w:rsidRPr="00C3672B" w:rsidRDefault="008724D6" w:rsidP="00A13117">
      <w:pPr>
        <w:pStyle w:val="Taille-1Normal"/>
      </w:pPr>
      <w:r w:rsidRPr="00C3672B">
        <w:t>À</w:t>
      </w:r>
      <w:r w:rsidR="00A13117" w:rsidRPr="00C3672B">
        <w:t xml:space="preserve"> un bruit qui se fit ils saisirent leurs armes</w:t>
      </w:r>
      <w:r w:rsidR="00A01FD3" w:rsidRPr="00C3672B">
        <w:t xml:space="preserve">. </w:t>
      </w:r>
      <w:r w:rsidR="00A13117" w:rsidRPr="00C3672B">
        <w:t>Mais tout retomba dans le silence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="00A13117" w:rsidRPr="00C3672B">
        <w:t>un meuble avait craqu</w:t>
      </w:r>
      <w:r w:rsidR="00A13117" w:rsidRPr="00C3672B">
        <w:rPr>
          <w:rFonts w:cs="Amasis30"/>
        </w:rPr>
        <w:t>é</w:t>
      </w:r>
      <w:r w:rsidR="00A01FD3" w:rsidRPr="00C3672B">
        <w:t xml:space="preserve">, </w:t>
      </w:r>
      <w:r w:rsidR="00A13117" w:rsidRPr="00C3672B">
        <w:t>sans doute</w:t>
      </w:r>
      <w:r w:rsidR="00A01FD3" w:rsidRPr="00C3672B">
        <w:t xml:space="preserve">. </w:t>
      </w:r>
      <w:r w:rsidR="00A13117" w:rsidRPr="00C3672B">
        <w:t>Et Aspar</w:t>
      </w:r>
      <w:r w:rsidR="00A01FD3" w:rsidRPr="00C3672B">
        <w:t xml:space="preserve">, </w:t>
      </w:r>
      <w:r w:rsidR="00A13117" w:rsidRPr="00C3672B">
        <w:rPr>
          <w:rFonts w:cs="Amasis30"/>
        </w:rPr>
        <w:t>à</w:t>
      </w:r>
      <w:r w:rsidR="00A13117" w:rsidRPr="00C3672B">
        <w:t xml:space="preserve"> consid</w:t>
      </w:r>
      <w:r w:rsidR="00A13117" w:rsidRPr="00C3672B">
        <w:rPr>
          <w:rFonts w:cs="Amasis30"/>
        </w:rPr>
        <w:t>é</w:t>
      </w:r>
      <w:r w:rsidR="00A13117" w:rsidRPr="00C3672B">
        <w:t>rer ce luxe</w:t>
      </w:r>
      <w:r w:rsidR="00A01FD3" w:rsidRPr="00C3672B">
        <w:t xml:space="preserve">, </w:t>
      </w:r>
      <w:r w:rsidR="00A13117" w:rsidRPr="00C3672B">
        <w:t>pensait au chiffre que pouvaient atteindre toutes ces richesses qui s</w:t>
      </w:r>
      <w:r w:rsidR="00A01FD3" w:rsidRPr="00C3672B">
        <w:rPr>
          <w:rFonts w:cs="Amasis30"/>
        </w:rPr>
        <w:t>’</w:t>
      </w:r>
      <w:r w:rsidR="00A13117" w:rsidRPr="00C3672B">
        <w:rPr>
          <w:rFonts w:cs="Amasis30"/>
        </w:rPr>
        <w:t>é</w:t>
      </w:r>
      <w:r w:rsidR="00A13117" w:rsidRPr="00C3672B">
        <w:t>talaient devant lui</w:t>
      </w:r>
      <w:r w:rsidR="00A01FD3" w:rsidRPr="00C3672B">
        <w:t xml:space="preserve">. </w:t>
      </w:r>
      <w:r w:rsidR="00A13117" w:rsidRPr="00C3672B">
        <w:t>Lazare</w:t>
      </w:r>
      <w:r w:rsidR="00A01FD3" w:rsidRPr="00C3672B">
        <w:t xml:space="preserve">, </w:t>
      </w:r>
      <w:r w:rsidR="00A13117" w:rsidRPr="00C3672B">
        <w:t>r</w:t>
      </w:r>
      <w:r w:rsidR="00A13117" w:rsidRPr="00C3672B">
        <w:rPr>
          <w:rFonts w:cs="Amasis30"/>
        </w:rPr>
        <w:t>é</w:t>
      </w:r>
      <w:r w:rsidR="00A13117" w:rsidRPr="00C3672B">
        <w:t>fl</w:t>
      </w:r>
      <w:r w:rsidR="00A13117" w:rsidRPr="00C3672B">
        <w:rPr>
          <w:rFonts w:cs="Amasis30"/>
        </w:rPr>
        <w:t>é</w:t>
      </w:r>
      <w:r w:rsidR="00A13117" w:rsidRPr="00C3672B">
        <w:t>chissant aux dangers de cette aventure</w:t>
      </w:r>
      <w:r w:rsidR="00A01FD3" w:rsidRPr="00C3672B">
        <w:t xml:space="preserve">, </w:t>
      </w:r>
      <w:r w:rsidR="00A13117" w:rsidRPr="00C3672B">
        <w:t>s</w:t>
      </w:r>
      <w:r w:rsidR="00A01FD3" w:rsidRPr="00C3672B">
        <w:rPr>
          <w:rFonts w:cs="Amasis30"/>
        </w:rPr>
        <w:t>’</w:t>
      </w:r>
      <w:r w:rsidR="00A13117" w:rsidRPr="00C3672B">
        <w:t>encourageait de la pr</w:t>
      </w:r>
      <w:r w:rsidR="00A13117" w:rsidRPr="00C3672B">
        <w:rPr>
          <w:rFonts w:cs="Amasis30"/>
        </w:rPr>
        <w:t>é</w:t>
      </w:r>
      <w:r w:rsidR="00A13117" w:rsidRPr="00C3672B">
        <w:t>sence d</w:t>
      </w:r>
      <w:r w:rsidR="00A01FD3" w:rsidRPr="00C3672B">
        <w:rPr>
          <w:rFonts w:cs="Amasis30"/>
        </w:rPr>
        <w:t>’</w:t>
      </w:r>
      <w:r w:rsidR="00A13117" w:rsidRPr="00C3672B">
        <w:t>Aspar</w:t>
      </w:r>
      <w:r w:rsidR="00A01FD3" w:rsidRPr="00C3672B">
        <w:t>.</w:t>
      </w:r>
    </w:p>
    <w:p w14:paraId="0B899DA6" w14:textId="77777777" w:rsidR="00A01FD3" w:rsidRPr="00C3672B" w:rsidRDefault="00A13117" w:rsidP="00A13117">
      <w:pPr>
        <w:pStyle w:val="Taille-1Normal"/>
      </w:pPr>
      <w:r w:rsidRPr="00C3672B">
        <w:t>Les chiens reniflaient</w:t>
      </w:r>
      <w:r w:rsidR="00A01FD3" w:rsidRPr="00C3672B">
        <w:t xml:space="preserve">, </w:t>
      </w:r>
      <w:r w:rsidRPr="00C3672B">
        <w:t>ils semblaient vouloir se couler sous une porte et ils commençaient à gratter</w:t>
      </w:r>
      <w:r w:rsidR="00A01FD3" w:rsidRPr="00C3672B">
        <w:t xml:space="preserve">. </w:t>
      </w:r>
      <w:r w:rsidRPr="00C3672B">
        <w:t xml:space="preserve">De quelques mots chuchotés à </w:t>
      </w:r>
      <w:r w:rsidRPr="00C3672B">
        <w:lastRenderedPageBreak/>
        <w:t>voix basse</w:t>
      </w:r>
      <w:r w:rsidR="00A01FD3" w:rsidRPr="00C3672B">
        <w:t xml:space="preserve">, </w:t>
      </w:r>
      <w:r w:rsidRPr="00C3672B">
        <w:t>Aspar les calma</w:t>
      </w:r>
      <w:r w:rsidR="00A01FD3" w:rsidRPr="00C3672B">
        <w:t xml:space="preserve">, </w:t>
      </w:r>
      <w:r w:rsidRPr="00C3672B">
        <w:t>et ils se couchèrent le long du mur</w:t>
      </w:r>
      <w:r w:rsidR="00A01FD3" w:rsidRPr="00C3672B">
        <w:t xml:space="preserve">, </w:t>
      </w:r>
      <w:r w:rsidRPr="00C3672B">
        <w:t>le museau dans leurs pattes allongées</w:t>
      </w:r>
      <w:r w:rsidR="00A01FD3" w:rsidRPr="00C3672B">
        <w:t xml:space="preserve">, </w:t>
      </w:r>
      <w:r w:rsidRPr="00C3672B">
        <w:t>comme sommeillant</w:t>
      </w:r>
      <w:r w:rsidR="00A01FD3" w:rsidRPr="00C3672B">
        <w:t>.</w:t>
      </w:r>
    </w:p>
    <w:p w14:paraId="3971930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Nous sommes arrivés</w:t>
      </w:r>
      <w:r w:rsidRPr="00C3672B">
        <w:t xml:space="preserve">, </w:t>
      </w:r>
      <w:r w:rsidR="00A13117" w:rsidRPr="00C3672B">
        <w:t>dit Aspar</w:t>
      </w:r>
      <w:r w:rsidRPr="00C3672B">
        <w:t xml:space="preserve">. </w:t>
      </w:r>
      <w:r w:rsidR="00A13117" w:rsidRPr="00C3672B">
        <w:t>La femme est derrière cette porte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522C724" w14:textId="77777777" w:rsidR="00A01FD3" w:rsidRPr="00C3672B" w:rsidRDefault="00A13117" w:rsidP="00A13117">
      <w:pPr>
        <w:pStyle w:val="Taille-1Normal"/>
      </w:pPr>
      <w:r w:rsidRPr="00C3672B">
        <w:t>Lazare ouvrit doucement</w:t>
      </w:r>
      <w:r w:rsidR="00A01FD3" w:rsidRPr="00C3672B">
        <w:t xml:space="preserve">. </w:t>
      </w:r>
      <w:r w:rsidRPr="00C3672B">
        <w:t>Un des vantaux tourna sans que les gonds eussent grincé</w:t>
      </w:r>
      <w:r w:rsidR="00A01FD3" w:rsidRPr="00C3672B">
        <w:t xml:space="preserve">. </w:t>
      </w:r>
      <w:r w:rsidRPr="00C3672B">
        <w:t>Sous la pâle lumière d</w:t>
      </w:r>
      <w:r w:rsidR="00A01FD3" w:rsidRPr="00C3672B">
        <w:t>’</w:t>
      </w:r>
      <w:r w:rsidRPr="00C3672B">
        <w:t>une grande veilleuse d</w:t>
      </w:r>
      <w:r w:rsidR="00A01FD3" w:rsidRPr="00C3672B">
        <w:t>’</w:t>
      </w:r>
      <w:r w:rsidRPr="00C3672B">
        <w:t>albâtre</w:t>
      </w:r>
      <w:r w:rsidR="00A01FD3" w:rsidRPr="00C3672B">
        <w:t xml:space="preserve">, </w:t>
      </w:r>
      <w:r w:rsidRPr="00C3672B">
        <w:t>ils virent le lit drapé</w:t>
      </w:r>
      <w:r w:rsidR="00A01FD3" w:rsidRPr="00C3672B">
        <w:t xml:space="preserve">. </w:t>
      </w:r>
      <w:r w:rsidRPr="00C3672B">
        <w:t>Lazare souleva un des rideaux</w:t>
      </w:r>
      <w:r w:rsidR="00A01FD3" w:rsidRPr="00C3672B">
        <w:t xml:space="preserve">. </w:t>
      </w:r>
      <w:r w:rsidRPr="00C3672B">
        <w:t>Madeleine</w:t>
      </w:r>
      <w:r w:rsidR="00A01FD3" w:rsidRPr="00C3672B">
        <w:t xml:space="preserve">, </w:t>
      </w:r>
      <w:r w:rsidRPr="00C3672B">
        <w:t>à cause de la clarté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>se détourna légèrement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elle dormait profond</w:t>
      </w:r>
      <w:r w:rsidRPr="00C3672B">
        <w:rPr>
          <w:rFonts w:cs="Amasis30"/>
        </w:rPr>
        <w:t>é</w:t>
      </w:r>
      <w:r w:rsidRPr="00C3672B">
        <w:t>ment</w:t>
      </w:r>
      <w:r w:rsidR="00A01FD3" w:rsidRPr="00C3672B">
        <w:t xml:space="preserve">, </w:t>
      </w:r>
      <w:r w:rsidRPr="00C3672B">
        <w:t>et son souffle pur soulevait r</w:t>
      </w:r>
      <w:r w:rsidRPr="00C3672B">
        <w:rPr>
          <w:rFonts w:cs="Amasis30"/>
        </w:rPr>
        <w:t>é</w:t>
      </w:r>
      <w:r w:rsidRPr="00C3672B">
        <w:t>guli</w:t>
      </w:r>
      <w:r w:rsidRPr="00C3672B">
        <w:rPr>
          <w:rFonts w:cs="Amasis30"/>
        </w:rPr>
        <w:t>è</w:t>
      </w:r>
      <w:r w:rsidRPr="00C3672B">
        <w:t>rement sa poitrine un peu d</w:t>
      </w:r>
      <w:r w:rsidRPr="00C3672B">
        <w:rPr>
          <w:rFonts w:cs="Amasis30"/>
        </w:rPr>
        <w:t>é</w:t>
      </w:r>
      <w:r w:rsidRPr="00C3672B">
        <w:t>couverte</w:t>
      </w:r>
      <w:r w:rsidR="00A01FD3" w:rsidRPr="00C3672B">
        <w:t xml:space="preserve">, </w:t>
      </w:r>
      <w:r w:rsidRPr="00C3672B">
        <w:t>avec un rythme doux</w:t>
      </w:r>
      <w:r w:rsidR="00A01FD3" w:rsidRPr="00C3672B">
        <w:t xml:space="preserve">. </w:t>
      </w:r>
      <w:r w:rsidRPr="00C3672B">
        <w:t>Un de ses bras pendait</w:t>
      </w:r>
      <w:r w:rsidR="00A01FD3" w:rsidRPr="00C3672B">
        <w:t xml:space="preserve">, </w:t>
      </w:r>
      <w:r w:rsidRPr="00C3672B">
        <w:t>et les courtepointes</w:t>
      </w:r>
      <w:r w:rsidR="00A01FD3" w:rsidRPr="00C3672B">
        <w:t xml:space="preserve">, </w:t>
      </w:r>
      <w:r w:rsidRPr="00C3672B">
        <w:t>par leurs plis</w:t>
      </w:r>
      <w:r w:rsidR="00A01FD3" w:rsidRPr="00C3672B">
        <w:t xml:space="preserve">, </w:t>
      </w:r>
      <w:r w:rsidRPr="00C3672B">
        <w:t>laissaient deviner son corps couché sur le flanc</w:t>
      </w:r>
      <w:r w:rsidR="00A01FD3" w:rsidRPr="00C3672B">
        <w:t xml:space="preserve">. </w:t>
      </w:r>
      <w:r w:rsidRPr="00C3672B">
        <w:t>Sur l</w:t>
      </w:r>
      <w:r w:rsidR="00A01FD3" w:rsidRPr="00C3672B">
        <w:t>’</w:t>
      </w:r>
      <w:r w:rsidRPr="00C3672B">
        <w:t>oreiller</w:t>
      </w:r>
      <w:r w:rsidR="00A01FD3" w:rsidRPr="00C3672B">
        <w:t xml:space="preserve">, </w:t>
      </w:r>
      <w:r w:rsidRPr="00C3672B">
        <w:t>sa chevelure luisait</w:t>
      </w:r>
      <w:r w:rsidR="00A01FD3" w:rsidRPr="00C3672B">
        <w:t xml:space="preserve">, </w:t>
      </w:r>
      <w:r w:rsidRPr="00C3672B">
        <w:t>un peu en désordre</w:t>
      </w:r>
      <w:r w:rsidR="00A01FD3" w:rsidRPr="00C3672B">
        <w:t xml:space="preserve">, </w:t>
      </w:r>
      <w:r w:rsidRPr="00C3672B">
        <w:t>et des mèches s</w:t>
      </w:r>
      <w:r w:rsidR="00A01FD3" w:rsidRPr="00C3672B">
        <w:t>’</w:t>
      </w:r>
      <w:r w:rsidRPr="00C3672B">
        <w:t>échappaient du lacis de rubans qui la retenait</w:t>
      </w:r>
      <w:r w:rsidR="00A01FD3" w:rsidRPr="00C3672B">
        <w:t>.</w:t>
      </w:r>
    </w:p>
    <w:p w14:paraId="323E881F" w14:textId="77777777" w:rsidR="00A01FD3" w:rsidRPr="00C3672B" w:rsidRDefault="00A13117" w:rsidP="00A13117">
      <w:pPr>
        <w:pStyle w:val="Taille-1Normal"/>
      </w:pPr>
      <w:r w:rsidRPr="00C3672B">
        <w:t>Ils ne s</w:t>
      </w:r>
      <w:r w:rsidR="00A01FD3" w:rsidRPr="00C3672B">
        <w:t>’</w:t>
      </w:r>
      <w:r w:rsidRPr="00C3672B">
        <w:t>arrêtèrent pas à contempler sa beauté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Aspar et Lazare prirent rapidement leurs dispositions</w:t>
      </w:r>
      <w:r w:rsidR="00A01FD3" w:rsidRPr="00C3672B">
        <w:t xml:space="preserve">. </w:t>
      </w:r>
      <w:r w:rsidRPr="00C3672B">
        <w:t>Vivement ils soulev</w:t>
      </w:r>
      <w:r w:rsidRPr="00C3672B">
        <w:rPr>
          <w:rFonts w:cs="Amasis30"/>
        </w:rPr>
        <w:t>è</w:t>
      </w:r>
      <w:r w:rsidRPr="00C3672B">
        <w:t>rent les rideaux du baldaquin</w:t>
      </w:r>
      <w:r w:rsidR="00A01FD3" w:rsidRPr="00C3672B">
        <w:t xml:space="preserve">. </w:t>
      </w:r>
      <w:r w:rsidRPr="00C3672B">
        <w:t>La main d</w:t>
      </w:r>
      <w:r w:rsidR="00A01FD3" w:rsidRPr="00C3672B">
        <w:rPr>
          <w:rFonts w:cs="Amasis30"/>
        </w:rPr>
        <w:t>’</w:t>
      </w:r>
      <w:r w:rsidRPr="00C3672B">
        <w:t>Aspar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abattue sur la bouche de Madeleine</w:t>
      </w:r>
      <w:r w:rsidR="00A01FD3" w:rsidRPr="00C3672B">
        <w:t xml:space="preserve">, </w:t>
      </w:r>
      <w:r w:rsidRPr="00C3672B">
        <w:t>Lazare lui tenait les pieds</w:t>
      </w:r>
      <w:r w:rsidR="00A01FD3" w:rsidRPr="00C3672B">
        <w:t xml:space="preserve">. </w:t>
      </w:r>
      <w:r w:rsidRPr="00C3672B">
        <w:t>En un instant</w:t>
      </w:r>
      <w:r w:rsidR="00A01FD3" w:rsidRPr="00C3672B">
        <w:t xml:space="preserve">, </w:t>
      </w:r>
      <w:r w:rsidRPr="00C3672B">
        <w:t>elle fut b</w:t>
      </w:r>
      <w:r w:rsidRPr="00C3672B">
        <w:rPr>
          <w:rFonts w:cs="Amasis30"/>
        </w:rPr>
        <w:t>â</w:t>
      </w:r>
      <w:r w:rsidRPr="00C3672B">
        <w:t>illonn</w:t>
      </w:r>
      <w:r w:rsidRPr="00C3672B">
        <w:rPr>
          <w:rFonts w:cs="Amasis30"/>
        </w:rPr>
        <w:t>é</w:t>
      </w:r>
      <w:r w:rsidRPr="00C3672B">
        <w:t>e avec une fine chemise que le stradiot avait prise sur une chaise</w:t>
      </w:r>
      <w:r w:rsidR="00A01FD3" w:rsidRPr="00C3672B">
        <w:t xml:space="preserve">, </w:t>
      </w:r>
      <w:r w:rsidRPr="00C3672B">
        <w:t>roul</w:t>
      </w:r>
      <w:r w:rsidRPr="00C3672B">
        <w:rPr>
          <w:rFonts w:cs="Amasis30"/>
        </w:rPr>
        <w:t>é</w:t>
      </w:r>
      <w:r w:rsidRPr="00C3672B">
        <w:t>e dans son drap</w:t>
      </w:r>
      <w:r w:rsidR="00A01FD3" w:rsidRPr="00C3672B">
        <w:t xml:space="preserve">, </w:t>
      </w:r>
      <w:r w:rsidRPr="00C3672B">
        <w:t xml:space="preserve">ses mains et ses pieds </w:t>
      </w:r>
      <w:r w:rsidRPr="00C3672B">
        <w:rPr>
          <w:rFonts w:cs="Amasis30"/>
        </w:rPr>
        <w:t>é</w:t>
      </w:r>
      <w:r w:rsidRPr="00C3672B">
        <w:t>taient li</w:t>
      </w:r>
      <w:r w:rsidRPr="00C3672B">
        <w:rPr>
          <w:rFonts w:cs="Amasis30"/>
        </w:rPr>
        <w:t>é</w:t>
      </w:r>
      <w:r w:rsidRPr="00C3672B">
        <w:t>s avec des linges</w:t>
      </w:r>
      <w:r w:rsidR="00A01FD3" w:rsidRPr="00C3672B">
        <w:t xml:space="preserve">. </w:t>
      </w:r>
      <w:r w:rsidRPr="00C3672B">
        <w:t>Ainsi emmaillot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elle paraissait une blanche momie brusquement ressuscit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ses yeux d</w:t>
      </w:r>
      <w:r w:rsidRPr="00C3672B">
        <w:rPr>
          <w:rFonts w:cs="Amasis30"/>
        </w:rPr>
        <w:t>é</w:t>
      </w:r>
      <w:r w:rsidRPr="00C3672B">
        <w:t>mesurément ouverts semblaient dire l</w:t>
      </w:r>
      <w:r w:rsidR="00A01FD3" w:rsidRPr="00C3672B">
        <w:t>’</w:t>
      </w:r>
      <w:r w:rsidRPr="00C3672B">
        <w:t>horreur du tombeau</w:t>
      </w:r>
      <w:r w:rsidR="00A01FD3" w:rsidRPr="00C3672B">
        <w:t xml:space="preserve">, </w:t>
      </w:r>
      <w:r w:rsidRPr="00C3672B">
        <w:t>seuls vivants dans ce corps immobilisé</w:t>
      </w:r>
      <w:r w:rsidR="00A01FD3" w:rsidRPr="00C3672B">
        <w:t>.</w:t>
      </w:r>
    </w:p>
    <w:p w14:paraId="23F8D126" w14:textId="77777777" w:rsidR="00A01FD3" w:rsidRPr="00C3672B" w:rsidRDefault="00A13117" w:rsidP="00A13117">
      <w:pPr>
        <w:pStyle w:val="Taille-1Normal"/>
      </w:pPr>
      <w:r w:rsidRPr="00C3672B">
        <w:t>Elle pouvait</w:t>
      </w:r>
      <w:r w:rsidR="00A01FD3" w:rsidRPr="00C3672B">
        <w:t xml:space="preserve">, </w:t>
      </w:r>
      <w:r w:rsidRPr="00C3672B">
        <w:t>au reste</w:t>
      </w:r>
      <w:r w:rsidR="00A01FD3" w:rsidRPr="00C3672B">
        <w:t xml:space="preserve">, </w:t>
      </w:r>
      <w:r w:rsidRPr="00C3672B">
        <w:t>prendre tout cela pour quelque mauvais rêve</w:t>
      </w:r>
      <w:r w:rsidR="00A01FD3" w:rsidRPr="00C3672B">
        <w:t xml:space="preserve">. </w:t>
      </w:r>
      <w:r w:rsidRPr="00C3672B">
        <w:t>Car les deux hommes nus qui s</w:t>
      </w:r>
      <w:r w:rsidR="00A01FD3" w:rsidRPr="00C3672B">
        <w:t>’</w:t>
      </w:r>
      <w:r w:rsidRPr="00C3672B">
        <w:t>empressaient autour d</w:t>
      </w:r>
      <w:r w:rsidR="00A01FD3" w:rsidRPr="00C3672B">
        <w:t>’</w:t>
      </w:r>
      <w:r w:rsidRPr="00C3672B">
        <w:t>elle lui semblaient plutôt des démons que des créatures humaines</w:t>
      </w:r>
      <w:r w:rsidR="00A01FD3" w:rsidRPr="00C3672B">
        <w:t xml:space="preserve">. </w:t>
      </w:r>
      <w:r w:rsidRPr="00C3672B">
        <w:t>Elle ferma les yeux</w:t>
      </w:r>
      <w:r w:rsidR="00A01FD3" w:rsidRPr="00C3672B">
        <w:t xml:space="preserve">, </w:t>
      </w:r>
      <w:r w:rsidRPr="00C3672B">
        <w:t>croyant avoir eu une vision</w:t>
      </w:r>
      <w:r w:rsidR="00A01FD3" w:rsidRPr="00C3672B">
        <w:t xml:space="preserve">. </w:t>
      </w:r>
      <w:r w:rsidRPr="00C3672B">
        <w:t>Mais les chiens étaient entrés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un d</w:t>
      </w:r>
      <w:r w:rsidR="00A01FD3" w:rsidRPr="00C3672B">
        <w:t>’</w:t>
      </w:r>
      <w:r w:rsidRPr="00C3672B">
        <w:t>eux</w:t>
      </w:r>
      <w:r w:rsidR="00A01FD3" w:rsidRPr="00C3672B">
        <w:t xml:space="preserve">, </w:t>
      </w:r>
      <w:r w:rsidRPr="00C3672B">
        <w:t>comme elle était étendue par terre</w:t>
      </w:r>
      <w:r w:rsidR="00A01FD3" w:rsidRPr="00C3672B">
        <w:t xml:space="preserve">, </w:t>
      </w:r>
      <w:r w:rsidRPr="00C3672B">
        <w:t>lui mit son nez froid sur la joue</w:t>
      </w:r>
      <w:r w:rsidR="00A01FD3" w:rsidRPr="00C3672B">
        <w:t xml:space="preserve">. </w:t>
      </w:r>
      <w:r w:rsidRPr="00C3672B">
        <w:t>Elle rouvrit les yeux et se tordit</w:t>
      </w:r>
      <w:r w:rsidR="00A01FD3" w:rsidRPr="00C3672B">
        <w:t xml:space="preserve">, </w:t>
      </w:r>
      <w:r w:rsidRPr="00C3672B">
        <w:t>bien éveillée cette fois</w:t>
      </w:r>
      <w:r w:rsidR="00A01FD3" w:rsidRPr="00C3672B">
        <w:t xml:space="preserve">, </w:t>
      </w:r>
      <w:r w:rsidRPr="00C3672B">
        <w:t>hérissée de peur</w:t>
      </w:r>
      <w:r w:rsidR="00A01FD3" w:rsidRPr="00C3672B">
        <w:t>.</w:t>
      </w:r>
    </w:p>
    <w:p w14:paraId="1B7C6803" w14:textId="77777777" w:rsidR="00A01FD3" w:rsidRPr="00C3672B" w:rsidRDefault="00A13117" w:rsidP="00A13117">
      <w:pPr>
        <w:pStyle w:val="Taille-1Normal"/>
      </w:pPr>
      <w:r w:rsidRPr="00C3672B">
        <w:t>Lazare</w:t>
      </w:r>
      <w:r w:rsidR="00A01FD3" w:rsidRPr="00C3672B">
        <w:t xml:space="preserve">, </w:t>
      </w:r>
      <w:r w:rsidRPr="00C3672B">
        <w:t>ayant découvert un coffre en bois sculpté</w:t>
      </w:r>
      <w:r w:rsidR="00A01FD3" w:rsidRPr="00C3672B">
        <w:t xml:space="preserve">, </w:t>
      </w:r>
      <w:r w:rsidRPr="00C3672B">
        <w:t>le vida rapidement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comme son habitude de la vie intime des femmes était grande</w:t>
      </w:r>
      <w:r w:rsidR="00A01FD3" w:rsidRPr="00C3672B">
        <w:t xml:space="preserve">, </w:t>
      </w:r>
      <w:r w:rsidRPr="00C3672B">
        <w:t xml:space="preserve">il eut vite choisi parmi les vêtements épars dans la pièce ce </w:t>
      </w:r>
      <w:r w:rsidRPr="00C3672B">
        <w:lastRenderedPageBreak/>
        <w:t>qui était nécessaire à Madeleine pour le voyage</w:t>
      </w:r>
      <w:r w:rsidR="00A01FD3" w:rsidRPr="00C3672B">
        <w:t xml:space="preserve">. </w:t>
      </w:r>
      <w:r w:rsidRPr="00C3672B">
        <w:t>Disposant tout dans le coffre</w:t>
      </w:r>
      <w:r w:rsidR="00A01FD3" w:rsidRPr="00C3672B">
        <w:t xml:space="preserve">, </w:t>
      </w:r>
      <w:r w:rsidRPr="00C3672B">
        <w:t>il disait à Aspar</w:t>
      </w:r>
      <w:r w:rsidR="00A01FD3" w:rsidRPr="00C3672B">
        <w:t xml:space="preserve">, </w:t>
      </w:r>
      <w:r w:rsidRPr="00C3672B">
        <w:t>qui</w:t>
      </w:r>
      <w:r w:rsidR="00A01FD3" w:rsidRPr="00C3672B">
        <w:t xml:space="preserve">, </w:t>
      </w:r>
      <w:r w:rsidRPr="00C3672B">
        <w:t>sur le pas de la porte</w:t>
      </w:r>
      <w:r w:rsidR="00A01FD3" w:rsidRPr="00C3672B">
        <w:t xml:space="preserve">, </w:t>
      </w:r>
      <w:r w:rsidRPr="00C3672B">
        <w:t>se tenait aux écoutes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EAF005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reste juste assez de place pour la mettre dedans en toute commodité</w:t>
      </w:r>
      <w:r w:rsidRPr="00C3672B">
        <w:t xml:space="preserve">. </w:t>
      </w:r>
      <w:r w:rsidR="00A13117" w:rsidRPr="00C3672B">
        <w:t>Ce sera une bonne chose que de l</w:t>
      </w:r>
      <w:r w:rsidRPr="00C3672B">
        <w:t>’</w:t>
      </w:r>
      <w:r w:rsidR="00A13117" w:rsidRPr="00C3672B">
        <w:t>emporter dans ce coffre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="00A13117" w:rsidRPr="00C3672B">
        <w:t>elle ne prendra pas froid et ne sera pas mouill</w:t>
      </w:r>
      <w:r w:rsidR="00A13117" w:rsidRPr="00C3672B">
        <w:rPr>
          <w:rFonts w:cs="Amasis30"/>
        </w:rPr>
        <w:t>é</w:t>
      </w:r>
      <w:r w:rsidR="00A13117" w:rsidRPr="00C3672B">
        <w:t>e</w:t>
      </w:r>
      <w:r w:rsidRPr="00C3672B">
        <w:t>.</w:t>
      </w:r>
    </w:p>
    <w:p w14:paraId="6AAC43B2" w14:textId="77777777" w:rsidR="00A01FD3" w:rsidRPr="00C3672B" w:rsidRDefault="00A13117" w:rsidP="00A13117">
      <w:pPr>
        <w:pStyle w:val="Taille-1Normal"/>
      </w:pPr>
      <w:r w:rsidRPr="00C3672B">
        <w:t>Aspar trouva l</w:t>
      </w:r>
      <w:r w:rsidR="00A01FD3" w:rsidRPr="00C3672B">
        <w:t>’</w:t>
      </w:r>
      <w:r w:rsidRPr="00C3672B">
        <w:t>idée excellente</w:t>
      </w:r>
      <w:r w:rsidR="00A01FD3" w:rsidRPr="00C3672B">
        <w:t xml:space="preserve">. </w:t>
      </w:r>
      <w:r w:rsidRPr="00C3672B">
        <w:t>Et il ajouta que l</w:t>
      </w:r>
      <w:r w:rsidR="00A01FD3" w:rsidRPr="00C3672B">
        <w:t>’</w:t>
      </w:r>
      <w:r w:rsidRPr="00C3672B">
        <w:t>on remonterait le coffre avec des cordes</w:t>
      </w:r>
      <w:r w:rsidR="00A01FD3" w:rsidRPr="00C3672B">
        <w:t xml:space="preserve">, </w:t>
      </w:r>
      <w:r w:rsidRPr="00C3672B">
        <w:t>une fois le fossé franchi</w:t>
      </w:r>
      <w:r w:rsidR="00A01FD3" w:rsidRPr="00C3672B">
        <w:t xml:space="preserve">, </w:t>
      </w:r>
      <w:r w:rsidRPr="00C3672B">
        <w:t>chose maintenant facile</w:t>
      </w:r>
      <w:r w:rsidR="00A01FD3" w:rsidRPr="00C3672B">
        <w:t xml:space="preserve">, </w:t>
      </w:r>
      <w:r w:rsidRPr="00C3672B">
        <w:t>puisque l</w:t>
      </w:r>
      <w:r w:rsidR="00A01FD3" w:rsidRPr="00C3672B">
        <w:t>’</w:t>
      </w:r>
      <w:r w:rsidRPr="00C3672B">
        <w:t>on avait un bateau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prenant Madeleine par les épaules et par les pieds</w:t>
      </w:r>
      <w:r w:rsidR="00A01FD3" w:rsidRPr="00C3672B">
        <w:t xml:space="preserve">, </w:t>
      </w:r>
      <w:r w:rsidRPr="00C3672B">
        <w:t>ils la couchèrent dans le coffre</w:t>
      </w:r>
      <w:r w:rsidR="00A01FD3" w:rsidRPr="00C3672B">
        <w:t xml:space="preserve">, </w:t>
      </w:r>
      <w:r w:rsidRPr="00C3672B">
        <w:t>bien qu</w:t>
      </w:r>
      <w:r w:rsidR="00A01FD3" w:rsidRPr="00C3672B">
        <w:t>’</w:t>
      </w:r>
      <w:r w:rsidRPr="00C3672B">
        <w:t>elle fît des mouvements pour leur échapper</w:t>
      </w:r>
      <w:r w:rsidR="00A01FD3" w:rsidRPr="00C3672B">
        <w:t xml:space="preserve">, </w:t>
      </w:r>
      <w:r w:rsidRPr="00C3672B">
        <w:t>comme une couleuvre</w:t>
      </w:r>
      <w:r w:rsidR="00A01FD3" w:rsidRPr="00C3672B">
        <w:t xml:space="preserve">. </w:t>
      </w:r>
      <w:r w:rsidRPr="00C3672B">
        <w:t>Puis ils refermèrent le couvercle</w:t>
      </w:r>
      <w:r w:rsidR="00A01FD3" w:rsidRPr="00C3672B">
        <w:t xml:space="preserve">, </w:t>
      </w:r>
      <w:r w:rsidRPr="00C3672B">
        <w:t>poussèrent le loquet</w:t>
      </w:r>
      <w:r w:rsidR="00A01FD3" w:rsidRPr="00C3672B">
        <w:t xml:space="preserve">, </w:t>
      </w:r>
      <w:r w:rsidRPr="00C3672B">
        <w:t>de sorte qu</w:t>
      </w:r>
      <w:r w:rsidR="00A01FD3" w:rsidRPr="00C3672B">
        <w:t>’</w:t>
      </w:r>
      <w:r w:rsidRPr="00C3672B">
        <w:t>elle ne pût faire de bruit en soulevant la planche</w:t>
      </w:r>
      <w:r w:rsidR="00A01FD3" w:rsidRPr="00C3672B">
        <w:t xml:space="preserve">. </w:t>
      </w:r>
      <w:r w:rsidRPr="00C3672B">
        <w:t>Au reste</w:t>
      </w:r>
      <w:r w:rsidR="00A01FD3" w:rsidRPr="00C3672B">
        <w:t xml:space="preserve">, </w:t>
      </w:r>
      <w:r w:rsidRPr="00C3672B">
        <w:t>elle était si serrée</w:t>
      </w:r>
      <w:r w:rsidR="00A01FD3" w:rsidRPr="00C3672B">
        <w:t xml:space="preserve">, </w:t>
      </w:r>
      <w:r w:rsidRPr="00C3672B">
        <w:t>repliée sur elle-même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elle ne pouvait aucunement remuer</w:t>
      </w:r>
      <w:r w:rsidR="00A01FD3" w:rsidRPr="00C3672B">
        <w:t>.</w:t>
      </w:r>
    </w:p>
    <w:p w14:paraId="6DADF1CE" w14:textId="77777777" w:rsidR="00A01FD3" w:rsidRPr="00C3672B" w:rsidRDefault="00A13117" w:rsidP="00A13117">
      <w:pPr>
        <w:pStyle w:val="Taille-1Normal"/>
      </w:pPr>
      <w:r w:rsidRPr="00C3672B">
        <w:t>Lazare enleva l</w:t>
      </w:r>
      <w:r w:rsidR="00A01FD3" w:rsidRPr="00C3672B">
        <w:t>’</w:t>
      </w:r>
      <w:r w:rsidRPr="00C3672B">
        <w:t>arche en bois et la plaça sur l</w:t>
      </w:r>
      <w:r w:rsidR="00A01FD3" w:rsidRPr="00C3672B">
        <w:t>’</w:t>
      </w:r>
      <w:r w:rsidRPr="00C3672B">
        <w:t>épaule d</w:t>
      </w:r>
      <w:r w:rsidR="00A01FD3" w:rsidRPr="00C3672B">
        <w:t>’</w:t>
      </w:r>
      <w:r w:rsidRPr="00C3672B">
        <w:t>Aspar</w:t>
      </w:r>
      <w:r w:rsidR="00A01FD3" w:rsidRPr="00C3672B">
        <w:t xml:space="preserve">, </w:t>
      </w:r>
      <w:r w:rsidRPr="00C3672B">
        <w:t>qui</w:t>
      </w:r>
      <w:r w:rsidR="00A01FD3" w:rsidRPr="00C3672B">
        <w:t xml:space="preserve">, </w:t>
      </w:r>
      <w:r w:rsidRPr="00C3672B">
        <w:t>ainsi chargé</w:t>
      </w:r>
      <w:r w:rsidR="00A01FD3" w:rsidRPr="00C3672B">
        <w:t xml:space="preserve">, </w:t>
      </w:r>
      <w:r w:rsidRPr="00C3672B">
        <w:t>se mit à marcher rapidement</w:t>
      </w:r>
      <w:r w:rsidR="00A01FD3" w:rsidRPr="00C3672B">
        <w:t xml:space="preserve">, </w:t>
      </w:r>
      <w:r w:rsidRPr="00C3672B">
        <w:t>aussi facilement qu</w:t>
      </w:r>
      <w:r w:rsidR="00A01FD3" w:rsidRPr="00C3672B">
        <w:t>’</w:t>
      </w:r>
      <w:r w:rsidRPr="00C3672B">
        <w:t>un courtaud de boutique portant un petit ballot d</w:t>
      </w:r>
      <w:r w:rsidR="00A01FD3" w:rsidRPr="00C3672B">
        <w:t>’</w:t>
      </w:r>
      <w:r w:rsidRPr="00C3672B">
        <w:t>étoffe</w:t>
      </w:r>
      <w:r w:rsidR="00A01FD3" w:rsidRPr="00C3672B">
        <w:t xml:space="preserve">. </w:t>
      </w:r>
      <w:r w:rsidRPr="00C3672B">
        <w:t>Mais l</w:t>
      </w:r>
      <w:r w:rsidR="00A01FD3" w:rsidRPr="00C3672B">
        <w:t>’</w:t>
      </w:r>
      <w:r w:rsidRPr="00C3672B">
        <w:t>idée de toucher les écus de François lui rendait son fardeau plus léger encore</w:t>
      </w:r>
      <w:r w:rsidR="00A01FD3" w:rsidRPr="00C3672B">
        <w:t xml:space="preserve">. </w:t>
      </w:r>
      <w:r w:rsidRPr="00C3672B">
        <w:t>En avant marchait Lazare</w:t>
      </w:r>
      <w:r w:rsidR="00A01FD3" w:rsidRPr="00C3672B">
        <w:t xml:space="preserve">, </w:t>
      </w:r>
      <w:r w:rsidRPr="00C3672B">
        <w:t>la dague nue à la main</w:t>
      </w:r>
      <w:r w:rsidR="00A01FD3" w:rsidRPr="00C3672B">
        <w:t xml:space="preserve">, </w:t>
      </w:r>
      <w:r w:rsidRPr="00C3672B">
        <w:t>éclairant avec la veilleuse</w:t>
      </w:r>
      <w:r w:rsidR="00A01FD3" w:rsidRPr="00C3672B">
        <w:t xml:space="preserve">. </w:t>
      </w:r>
      <w:r w:rsidRPr="00C3672B">
        <w:t>Ainsi</w:t>
      </w:r>
      <w:r w:rsidR="00A01FD3" w:rsidRPr="00C3672B">
        <w:t xml:space="preserve">, </w:t>
      </w:r>
      <w:r w:rsidRPr="00C3672B">
        <w:t>sans éveiller l</w:t>
      </w:r>
      <w:r w:rsidR="00A01FD3" w:rsidRPr="00C3672B">
        <w:t>’</w:t>
      </w:r>
      <w:r w:rsidRPr="00C3672B">
        <w:t>attention</w:t>
      </w:r>
      <w:r w:rsidR="00A01FD3" w:rsidRPr="00C3672B">
        <w:t xml:space="preserve">, </w:t>
      </w:r>
      <w:r w:rsidRPr="00C3672B">
        <w:t>ils repassèrent par les mêmes voies jusqu</w:t>
      </w:r>
      <w:r w:rsidR="00A01FD3" w:rsidRPr="00C3672B">
        <w:t>’</w:t>
      </w:r>
      <w:r w:rsidRPr="00C3672B">
        <w:t>à joindre la poterne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arrivés là</w:t>
      </w:r>
      <w:r w:rsidR="00A01FD3" w:rsidRPr="00C3672B">
        <w:t xml:space="preserve">, </w:t>
      </w:r>
      <w:r w:rsidRPr="00C3672B">
        <w:t>ils poussèrent une malédiction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la porte était refermée</w:t>
      </w:r>
      <w:r w:rsidR="00A01FD3" w:rsidRPr="00C3672B">
        <w:t>.</w:t>
      </w:r>
    </w:p>
    <w:p w14:paraId="45226C7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</w:t>
      </w:r>
      <w:r w:rsidRPr="00C3672B">
        <w:t>’</w:t>
      </w:r>
      <w:r w:rsidR="00A13117" w:rsidRPr="00C3672B">
        <w:t>est le vent</w:t>
      </w:r>
      <w:r w:rsidRPr="00C3672B">
        <w:t xml:space="preserve">, </w:t>
      </w:r>
      <w:r w:rsidR="00A13117" w:rsidRPr="00C3672B">
        <w:t>sans doute</w:t>
      </w:r>
      <w:r w:rsidRPr="00C3672B">
        <w:t xml:space="preserve">, </w:t>
      </w:r>
      <w:r w:rsidR="00A13117" w:rsidRPr="00C3672B">
        <w:t>dit Aspar qui posa son coffre</w:t>
      </w:r>
      <w:r w:rsidRPr="00C3672B">
        <w:t>.</w:t>
      </w:r>
    </w:p>
    <w:p w14:paraId="54A8CC9A" w14:textId="77777777" w:rsidR="00A01FD3" w:rsidRPr="00C3672B" w:rsidRDefault="00A13117" w:rsidP="00A13117">
      <w:pPr>
        <w:pStyle w:val="Taille-1Normal"/>
      </w:pPr>
      <w:r w:rsidRPr="00C3672B">
        <w:t>Lazare</w:t>
      </w:r>
      <w:r w:rsidR="00A01FD3" w:rsidRPr="00C3672B">
        <w:t xml:space="preserve">, </w:t>
      </w:r>
      <w:r w:rsidRPr="00C3672B">
        <w:t>se croyant pris dans un traquenard</w:t>
      </w:r>
      <w:r w:rsidR="00A01FD3" w:rsidRPr="00C3672B">
        <w:t xml:space="preserve">, </w:t>
      </w:r>
      <w:r w:rsidRPr="00C3672B">
        <w:t>opinait pour qu</w:t>
      </w:r>
      <w:r w:rsidR="00A01FD3" w:rsidRPr="00C3672B">
        <w:t>’</w:t>
      </w:r>
      <w:r w:rsidRPr="00C3672B">
        <w:t>on allât chercher une autre issue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plus loin</w:t>
      </w:r>
      <w:r w:rsidR="00A01FD3" w:rsidRPr="00C3672B">
        <w:t xml:space="preserve">, </w:t>
      </w:r>
      <w:r w:rsidRPr="00C3672B">
        <w:t>derrière une cour</w:t>
      </w:r>
      <w:r w:rsidR="00A01FD3" w:rsidRPr="00C3672B">
        <w:t xml:space="preserve">, </w:t>
      </w:r>
      <w:r w:rsidRPr="00C3672B">
        <w:t>ils entendaient un chien aboyer</w:t>
      </w:r>
      <w:r w:rsidR="00A01FD3" w:rsidRPr="00C3672B">
        <w:t xml:space="preserve">, </w:t>
      </w:r>
      <w:r w:rsidRPr="00C3672B">
        <w:t>et Aspar déclara qu</w:t>
      </w:r>
      <w:r w:rsidR="00A01FD3" w:rsidRPr="00C3672B">
        <w:t>’</w:t>
      </w:r>
      <w:r w:rsidRPr="00C3672B">
        <w:t>il fallait forcer la porte</w:t>
      </w:r>
      <w:r w:rsidR="00A01FD3" w:rsidRPr="00C3672B">
        <w:t xml:space="preserve">. </w:t>
      </w:r>
      <w:r w:rsidRPr="00C3672B">
        <w:t>Recueillant avec sa main ce qui restait d</w:t>
      </w:r>
      <w:r w:rsidR="00A01FD3" w:rsidRPr="00C3672B">
        <w:t>’</w:t>
      </w:r>
      <w:r w:rsidRPr="00C3672B">
        <w:t>huile sur son corps</w:t>
      </w:r>
      <w:r w:rsidR="00A01FD3" w:rsidRPr="00C3672B">
        <w:t xml:space="preserve">, </w:t>
      </w:r>
      <w:r w:rsidRPr="00C3672B">
        <w:t>il en humectait la serrure</w:t>
      </w:r>
      <w:r w:rsidR="00A01FD3" w:rsidRPr="00C3672B">
        <w:t xml:space="preserve">. </w:t>
      </w:r>
      <w:r w:rsidRPr="00C3672B">
        <w:t>Lazare dirigeait sur la plaque de fer la lumière de la veilleuse</w:t>
      </w:r>
      <w:r w:rsidR="00A01FD3" w:rsidRPr="00C3672B">
        <w:t xml:space="preserve">. </w:t>
      </w:r>
      <w:r w:rsidRPr="00C3672B">
        <w:t>Puis le stradiot lui demanda sa dague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 xml:space="preserve">était une de ces larges lames très fortes que les Italiens nomment des </w:t>
      </w:r>
      <w:r w:rsidRPr="00C3672B">
        <w:rPr>
          <w:i/>
          <w:iCs/>
        </w:rPr>
        <w:t>cinquedea</w:t>
      </w:r>
      <w:r w:rsidR="00A01FD3" w:rsidRPr="00C3672B">
        <w:t xml:space="preserve">, </w:t>
      </w:r>
      <w:r w:rsidRPr="00C3672B">
        <w:t>parce qu</w:t>
      </w:r>
      <w:r w:rsidR="00A01FD3" w:rsidRPr="00C3672B">
        <w:t>’</w:t>
      </w:r>
      <w:r w:rsidRPr="00C3672B">
        <w:t>elles ont la largeur de la main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avec la pointe</w:t>
      </w:r>
      <w:r w:rsidR="00A01FD3" w:rsidRPr="00C3672B">
        <w:t xml:space="preserve">, </w:t>
      </w:r>
      <w:r w:rsidRPr="00C3672B">
        <w:t>il cherchait à soulever le pêne</w:t>
      </w:r>
      <w:r w:rsidR="00A01FD3" w:rsidRPr="00C3672B">
        <w:t xml:space="preserve">. </w:t>
      </w:r>
      <w:r w:rsidRPr="00C3672B">
        <w:t>La pointe cassa</w:t>
      </w:r>
      <w:r w:rsidR="00A01FD3" w:rsidRPr="00C3672B">
        <w:t xml:space="preserve">, </w:t>
      </w:r>
      <w:r w:rsidRPr="00C3672B">
        <w:t>mais la serrure céda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abandonnant la veilleuse</w:t>
      </w:r>
      <w:r w:rsidR="00A01FD3" w:rsidRPr="00C3672B">
        <w:t xml:space="preserve">, </w:t>
      </w:r>
      <w:r w:rsidRPr="00C3672B">
        <w:t>ils chargèrent le coffre sur le bateau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ils tirèrent à l</w:t>
      </w:r>
      <w:r w:rsidR="00A01FD3" w:rsidRPr="00C3672B">
        <w:t>’</w:t>
      </w:r>
      <w:r w:rsidRPr="00C3672B">
        <w:t>eau</w:t>
      </w:r>
      <w:r w:rsidR="00A01FD3" w:rsidRPr="00C3672B">
        <w:t xml:space="preserve">. </w:t>
      </w:r>
      <w:r w:rsidRPr="00C3672B">
        <w:t>Mais comme ils n</w:t>
      </w:r>
      <w:r w:rsidR="00A01FD3" w:rsidRPr="00C3672B">
        <w:t>’</w:t>
      </w:r>
      <w:r w:rsidRPr="00C3672B">
        <w:t xml:space="preserve">avaient pas </w:t>
      </w:r>
      <w:r w:rsidRPr="00C3672B">
        <w:lastRenderedPageBreak/>
        <w:t>d</w:t>
      </w:r>
      <w:r w:rsidR="00A01FD3" w:rsidRPr="00C3672B">
        <w:t>’</w:t>
      </w:r>
      <w:r w:rsidRPr="00C3672B">
        <w:t>avirons</w:t>
      </w:r>
      <w:r w:rsidR="00A01FD3" w:rsidRPr="00C3672B">
        <w:t xml:space="preserve">, </w:t>
      </w:r>
      <w:r w:rsidRPr="00C3672B">
        <w:t>Lazare se mit à nager</w:t>
      </w:r>
      <w:r w:rsidR="00A01FD3" w:rsidRPr="00C3672B">
        <w:t xml:space="preserve">, </w:t>
      </w:r>
      <w:r w:rsidRPr="00C3672B">
        <w:t>poussant l</w:t>
      </w:r>
      <w:r w:rsidR="00A01FD3" w:rsidRPr="00C3672B">
        <w:t>’</w:t>
      </w:r>
      <w:r w:rsidRPr="00C3672B">
        <w:t>esquif</w:t>
      </w:r>
      <w:r w:rsidR="00A01FD3" w:rsidRPr="00C3672B">
        <w:t xml:space="preserve">, </w:t>
      </w:r>
      <w:r w:rsidRPr="00C3672B">
        <w:t>et sans bruit</w:t>
      </w:r>
      <w:r w:rsidR="00A01FD3" w:rsidRPr="00C3672B">
        <w:t xml:space="preserve">, </w:t>
      </w:r>
      <w:r w:rsidRPr="00C3672B">
        <w:t>ils arrivèrent de l</w:t>
      </w:r>
      <w:r w:rsidR="00A01FD3" w:rsidRPr="00C3672B">
        <w:t>’</w:t>
      </w:r>
      <w:r w:rsidRPr="00C3672B">
        <w:t>autre côté</w:t>
      </w:r>
      <w:r w:rsidR="00A01FD3" w:rsidRPr="00C3672B">
        <w:t xml:space="preserve">. </w:t>
      </w:r>
      <w:r w:rsidRPr="00C3672B">
        <w:t>Aspar siffla doucement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 xml:space="preserve">les stradiots </w:t>
      </w:r>
      <w:r w:rsidRPr="00C3672B">
        <w:rPr>
          <w:rFonts w:cs="Amasis30"/>
        </w:rPr>
        <w:t>é</w:t>
      </w:r>
      <w:r w:rsidRPr="00C3672B">
        <w:t>taient toujours sur le glacis</w:t>
      </w:r>
      <w:r w:rsidR="00A01FD3" w:rsidRPr="00C3672B">
        <w:t>.</w:t>
      </w:r>
    </w:p>
    <w:p w14:paraId="6ABE1DF0" w14:textId="77777777" w:rsidR="00A01FD3" w:rsidRPr="00C3672B" w:rsidRDefault="00A13117" w:rsidP="00A13117">
      <w:pPr>
        <w:pStyle w:val="Taille-1Normal"/>
      </w:pPr>
      <w:r w:rsidRPr="00C3672B">
        <w:t>Ils lui jetèrent des cordes</w:t>
      </w:r>
      <w:r w:rsidR="00A01FD3" w:rsidRPr="00C3672B">
        <w:t xml:space="preserve">, </w:t>
      </w:r>
      <w:r w:rsidRPr="00C3672B">
        <w:t>hissèrent le coffre et les deux hommes qui portaient les chiens dans leurs bras après s</w:t>
      </w:r>
      <w:r w:rsidR="00A01FD3" w:rsidRPr="00C3672B">
        <w:t>’</w:t>
      </w:r>
      <w:r w:rsidRPr="00C3672B">
        <w:t>être liés sous les aisselles</w:t>
      </w:r>
      <w:r w:rsidR="00A01FD3" w:rsidRPr="00C3672B">
        <w:t xml:space="preserve">. </w:t>
      </w:r>
      <w:r w:rsidRPr="00C3672B">
        <w:t>Puis ils donnèrent de bonnes nouvelles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personne n</w:t>
      </w:r>
      <w:r w:rsidR="00A01FD3" w:rsidRPr="00C3672B">
        <w:rPr>
          <w:rFonts w:cs="Amasis30"/>
        </w:rPr>
        <w:t>’</w:t>
      </w:r>
      <w:r w:rsidRPr="00C3672B">
        <w:t>avait boug</w:t>
      </w:r>
      <w:r w:rsidRPr="00C3672B">
        <w:rPr>
          <w:rFonts w:cs="Amasis30"/>
        </w:rPr>
        <w:t>é</w:t>
      </w:r>
      <w:r w:rsidRPr="00C3672B">
        <w:t xml:space="preserve"> dans le ch</w:t>
      </w:r>
      <w:r w:rsidRPr="00C3672B">
        <w:rPr>
          <w:rFonts w:cs="Amasis30"/>
        </w:rPr>
        <w:t>â</w:t>
      </w:r>
      <w:r w:rsidRPr="00C3672B">
        <w:t>teau</w:t>
      </w:r>
      <w:r w:rsidR="00A01FD3" w:rsidRPr="00C3672B">
        <w:t xml:space="preserve">, </w:t>
      </w:r>
      <w:r w:rsidRPr="00C3672B">
        <w:t>ils n</w:t>
      </w:r>
      <w:r w:rsidR="00A01FD3" w:rsidRPr="00C3672B">
        <w:rPr>
          <w:rFonts w:cs="Amasis30"/>
        </w:rPr>
        <w:t>’</w:t>
      </w:r>
      <w:r w:rsidRPr="00C3672B">
        <w:t>avaient entendu aucun bruit dans la plaine</w:t>
      </w:r>
      <w:r w:rsidR="00A01FD3" w:rsidRPr="00C3672B">
        <w:t xml:space="preserve">, </w:t>
      </w:r>
      <w:r w:rsidRPr="00C3672B">
        <w:t>et certainement on ignorait leur pr</w:t>
      </w:r>
      <w:r w:rsidRPr="00C3672B">
        <w:rPr>
          <w:rFonts w:cs="Amasis30"/>
        </w:rPr>
        <w:t>é</w:t>
      </w:r>
      <w:r w:rsidRPr="00C3672B">
        <w:t>sence dans le pays</w:t>
      </w:r>
      <w:r w:rsidR="00A01FD3" w:rsidRPr="00C3672B">
        <w:t>.</w:t>
      </w:r>
    </w:p>
    <w:p w14:paraId="1A8F72E8" w14:textId="77777777" w:rsidR="00A01FD3" w:rsidRPr="00C3672B" w:rsidRDefault="00A13117" w:rsidP="00A13117">
      <w:pPr>
        <w:pStyle w:val="Taille-1Normal"/>
      </w:pPr>
      <w:r w:rsidRPr="00C3672B">
        <w:t>Lazare et Aspar se firent frotter avec une couverture de cheval</w:t>
      </w:r>
      <w:r w:rsidR="00A01FD3" w:rsidRPr="00C3672B">
        <w:t xml:space="preserve">, </w:t>
      </w:r>
      <w:r w:rsidRPr="00C3672B">
        <w:t>car ils étaient transis de froid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à deux heures du matin</w:t>
      </w:r>
      <w:r w:rsidR="00A01FD3" w:rsidRPr="00C3672B">
        <w:t xml:space="preserve">, </w:t>
      </w:r>
      <w:r w:rsidRPr="00C3672B">
        <w:t>ils repartirent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on avait li</w:t>
      </w:r>
      <w:r w:rsidRPr="00C3672B">
        <w:rPr>
          <w:rFonts w:cs="Amasis30"/>
        </w:rPr>
        <w:t>é</w:t>
      </w:r>
      <w:r w:rsidRPr="00C3672B">
        <w:t xml:space="preserve"> le coffre sur le dos d</w:t>
      </w:r>
      <w:r w:rsidR="00A01FD3" w:rsidRPr="00C3672B">
        <w:rPr>
          <w:rFonts w:cs="Amasis30"/>
        </w:rPr>
        <w:t>’</w:t>
      </w:r>
      <w:r w:rsidRPr="00C3672B">
        <w:t>un cheval</w:t>
      </w:r>
      <w:r w:rsidR="00A01FD3" w:rsidRPr="00C3672B">
        <w:t xml:space="preserve">, </w:t>
      </w:r>
      <w:r w:rsidRPr="00C3672B">
        <w:t>son cavalier monta en croupe derri</w:t>
      </w:r>
      <w:r w:rsidRPr="00C3672B">
        <w:rPr>
          <w:rFonts w:cs="Amasis30"/>
        </w:rPr>
        <w:t>è</w:t>
      </w:r>
      <w:r w:rsidRPr="00C3672B">
        <w:t>re un autre stradiot</w:t>
      </w:r>
      <w:r w:rsidR="00A01FD3" w:rsidRPr="00C3672B">
        <w:t xml:space="preserve">. </w:t>
      </w:r>
      <w:r w:rsidRPr="00C3672B">
        <w:t>Ils firent telle diligence que</w:t>
      </w:r>
      <w:r w:rsidR="00A01FD3" w:rsidRPr="00C3672B">
        <w:t xml:space="preserve">, </w:t>
      </w:r>
      <w:r w:rsidRPr="00C3672B">
        <w:t>vers six heures</w:t>
      </w:r>
      <w:r w:rsidR="00A01FD3" w:rsidRPr="00C3672B">
        <w:t xml:space="preserve">, </w:t>
      </w:r>
      <w:r w:rsidRPr="00C3672B">
        <w:t>encore dans les brouillards de l</w:t>
      </w:r>
      <w:r w:rsidR="00A01FD3" w:rsidRPr="00C3672B">
        <w:rPr>
          <w:rFonts w:cs="Amasis30"/>
        </w:rPr>
        <w:t>’</w:t>
      </w:r>
      <w:r w:rsidRPr="00C3672B">
        <w:t>aube</w:t>
      </w:r>
      <w:r w:rsidR="00A01FD3" w:rsidRPr="00C3672B">
        <w:t xml:space="preserve">, </w:t>
      </w:r>
      <w:r w:rsidRPr="00C3672B">
        <w:t>ils aper</w:t>
      </w:r>
      <w:r w:rsidRPr="00C3672B">
        <w:rPr>
          <w:rFonts w:cs="Amasis30"/>
        </w:rPr>
        <w:t>ç</w:t>
      </w:r>
      <w:r w:rsidRPr="00C3672B">
        <w:t>urent les premi</w:t>
      </w:r>
      <w:r w:rsidRPr="00C3672B">
        <w:rPr>
          <w:rFonts w:cs="Amasis30"/>
        </w:rPr>
        <w:t>è</w:t>
      </w:r>
      <w:r w:rsidRPr="00C3672B">
        <w:t>res m</w:t>
      </w:r>
      <w:r w:rsidRPr="00C3672B">
        <w:rPr>
          <w:rFonts w:cs="Amasis30"/>
        </w:rPr>
        <w:t>é</w:t>
      </w:r>
      <w:r w:rsidRPr="00C3672B">
        <w:t>tairies des environs d</w:t>
      </w:r>
      <w:r w:rsidR="00A01FD3" w:rsidRPr="00C3672B">
        <w:rPr>
          <w:rFonts w:cs="Amasis30"/>
        </w:rPr>
        <w:t>’</w:t>
      </w:r>
      <w:r w:rsidRPr="00C3672B">
        <w:t>Argenton</w:t>
      </w:r>
      <w:r w:rsidR="00A01FD3" w:rsidRPr="00C3672B">
        <w:t>.</w:t>
      </w:r>
    </w:p>
    <w:p w14:paraId="0C37E548" w14:textId="77777777" w:rsidR="00A01FD3" w:rsidRPr="00C3672B" w:rsidRDefault="00A13117" w:rsidP="00A13117">
      <w:pPr>
        <w:pStyle w:val="Taille-1Normal"/>
      </w:pPr>
      <w:r w:rsidRPr="00C3672B">
        <w:t>Non loin du petit village de Vignou</w:t>
      </w:r>
      <w:r w:rsidR="00A01FD3" w:rsidRPr="00C3672B">
        <w:t xml:space="preserve">, </w:t>
      </w:r>
      <w:r w:rsidRPr="00C3672B">
        <w:t>près de Bézarges</w:t>
      </w:r>
      <w:r w:rsidR="00A01FD3" w:rsidRPr="00C3672B">
        <w:t xml:space="preserve">, </w:t>
      </w:r>
      <w:r w:rsidRPr="00C3672B">
        <w:t>ils trouvèrent</w:t>
      </w:r>
      <w:r w:rsidR="00A01FD3" w:rsidRPr="00C3672B">
        <w:t xml:space="preserve">, </w:t>
      </w:r>
      <w:r w:rsidRPr="00C3672B">
        <w:t>à la limite d</w:t>
      </w:r>
      <w:r w:rsidR="00A01FD3" w:rsidRPr="00C3672B">
        <w:t>’</w:t>
      </w:r>
      <w:r w:rsidRPr="00C3672B">
        <w:t>un bois</w:t>
      </w:r>
      <w:r w:rsidR="00A01FD3" w:rsidRPr="00C3672B">
        <w:t xml:space="preserve">, </w:t>
      </w:r>
      <w:r w:rsidRPr="00C3672B">
        <w:t>une maison où ils surprirent des paysans encore au lit</w:t>
      </w:r>
      <w:r w:rsidR="00A01FD3" w:rsidRPr="00C3672B">
        <w:t xml:space="preserve">. </w:t>
      </w:r>
      <w:r w:rsidRPr="00C3672B">
        <w:t>Un pauvre homme habitait là</w:t>
      </w:r>
      <w:r w:rsidR="00A01FD3" w:rsidRPr="00C3672B">
        <w:t xml:space="preserve">, </w:t>
      </w:r>
      <w:r w:rsidRPr="00C3672B">
        <w:t>et il suppliait les soldats de ne point le tuer et d</w:t>
      </w:r>
      <w:r w:rsidR="00A01FD3" w:rsidRPr="00C3672B">
        <w:t>’</w:t>
      </w:r>
      <w:r w:rsidRPr="00C3672B">
        <w:t>épargner sa femme et ses enfants</w:t>
      </w:r>
      <w:r w:rsidR="00A01FD3" w:rsidRPr="00C3672B">
        <w:t xml:space="preserve">. </w:t>
      </w:r>
      <w:r w:rsidRPr="00C3672B">
        <w:t>Lazare lui offrit de l</w:t>
      </w:r>
      <w:r w:rsidR="00A01FD3" w:rsidRPr="00C3672B">
        <w:t>’</w:t>
      </w:r>
      <w:r w:rsidRPr="00C3672B">
        <w:t>argent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 bonhomme</w:t>
      </w:r>
      <w:r w:rsidR="00A01FD3" w:rsidRPr="00C3672B">
        <w:t xml:space="preserve">, </w:t>
      </w:r>
      <w:r w:rsidRPr="00C3672B">
        <w:t>reprenant confiance</w:t>
      </w:r>
      <w:r w:rsidR="00A01FD3" w:rsidRPr="00C3672B">
        <w:t xml:space="preserve">, </w:t>
      </w:r>
      <w:r w:rsidRPr="00C3672B">
        <w:t>loua la lib</w:t>
      </w:r>
      <w:r w:rsidRPr="00C3672B">
        <w:rPr>
          <w:rFonts w:cs="Amasis30"/>
        </w:rPr>
        <w:t>é</w:t>
      </w:r>
      <w:r w:rsidRPr="00C3672B">
        <w:t>ralit</w:t>
      </w:r>
      <w:r w:rsidRPr="00C3672B">
        <w:rPr>
          <w:rFonts w:cs="Amasis30"/>
        </w:rPr>
        <w:t>é</w:t>
      </w:r>
      <w:r w:rsidRPr="00C3672B">
        <w:t xml:space="preserve"> d</w:t>
      </w:r>
      <w:r w:rsidR="00A01FD3" w:rsidRPr="00C3672B">
        <w:rPr>
          <w:rFonts w:cs="Amasis30"/>
        </w:rPr>
        <w:t>’</w:t>
      </w:r>
      <w:r w:rsidRPr="00C3672B">
        <w:t>un si magnifique seigneur</w:t>
      </w:r>
      <w:r w:rsidR="00A01FD3" w:rsidRPr="00C3672B">
        <w:t xml:space="preserve">. </w:t>
      </w:r>
      <w:r w:rsidRPr="00C3672B">
        <w:t xml:space="preserve">Il </w:t>
      </w:r>
      <w:r w:rsidRPr="00C3672B">
        <w:rPr>
          <w:rFonts w:cs="Amasis30"/>
        </w:rPr>
        <w:t>é</w:t>
      </w:r>
      <w:r w:rsidRPr="00C3672B">
        <w:t>tait tout au service des cavaliers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</w:t>
      </w:r>
      <w:r w:rsidR="00A01FD3" w:rsidRPr="00C3672B">
        <w:t xml:space="preserve">, </w:t>
      </w:r>
      <w:r w:rsidRPr="00C3672B">
        <w:t>encore en chemise</w:t>
      </w:r>
      <w:r w:rsidR="00A01FD3" w:rsidRPr="00C3672B">
        <w:t xml:space="preserve">, </w:t>
      </w:r>
      <w:r w:rsidRPr="00C3672B">
        <w:t xml:space="preserve">son bonnet de coton </w:t>
      </w:r>
      <w:r w:rsidRPr="00C3672B">
        <w:rPr>
          <w:rFonts w:cs="Amasis30"/>
        </w:rPr>
        <w:t>à</w:t>
      </w:r>
      <w:r w:rsidRPr="00C3672B">
        <w:t xml:space="preserve"> la main</w:t>
      </w:r>
      <w:r w:rsidR="00A01FD3" w:rsidRPr="00C3672B">
        <w:t xml:space="preserve">, </w:t>
      </w:r>
      <w:r w:rsidRPr="00C3672B">
        <w:t xml:space="preserve">il </w:t>
      </w:r>
      <w:r w:rsidRPr="00C3672B">
        <w:rPr>
          <w:rFonts w:cs="Amasis30"/>
        </w:rPr>
        <w:t>é</w:t>
      </w:r>
      <w:r w:rsidRPr="00C3672B">
        <w:t>coutait les injonctions de Lazare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 air craintif et sournois</w:t>
      </w:r>
      <w:r w:rsidR="00A01FD3" w:rsidRPr="00C3672B">
        <w:t>.</w:t>
      </w:r>
    </w:p>
    <w:p w14:paraId="5763BB1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faut que ta femme aide une femme qui est avec nous à s</w:t>
      </w:r>
      <w:r w:rsidRPr="00C3672B">
        <w:t>’</w:t>
      </w:r>
      <w:r w:rsidR="00A13117" w:rsidRPr="00C3672B">
        <w:t>habiller</w:t>
      </w:r>
      <w:r w:rsidRPr="00C3672B">
        <w:t xml:space="preserve">, </w:t>
      </w:r>
      <w:r w:rsidR="00A13117" w:rsidRPr="00C3672B">
        <w:t>et qu</w:t>
      </w:r>
      <w:r w:rsidRPr="00C3672B">
        <w:t>’</w:t>
      </w:r>
      <w:r w:rsidR="00A13117" w:rsidRPr="00C3672B">
        <w:t>elle n</w:t>
      </w:r>
      <w:r w:rsidRPr="00C3672B">
        <w:t>’</w:t>
      </w:r>
      <w:r w:rsidR="00A13117" w:rsidRPr="00C3672B">
        <w:t>entende</w:t>
      </w:r>
      <w:r w:rsidRPr="00C3672B">
        <w:t xml:space="preserve">, </w:t>
      </w:r>
      <w:r w:rsidR="00A13117" w:rsidRPr="00C3672B">
        <w:t>ne dise ni ne voie rien</w:t>
      </w:r>
      <w:r w:rsidRPr="00C3672B">
        <w:t xml:space="preserve">. </w:t>
      </w:r>
      <w:r w:rsidR="00A13117" w:rsidRPr="00C3672B">
        <w:t>Quant à toi</w:t>
      </w:r>
      <w:r w:rsidRPr="00C3672B">
        <w:t xml:space="preserve">, </w:t>
      </w:r>
      <w:r w:rsidR="00A13117" w:rsidRPr="00C3672B">
        <w:t>tu vas me trouver un cheval</w:t>
      </w:r>
      <w:r w:rsidRPr="00C3672B">
        <w:t xml:space="preserve">, </w:t>
      </w:r>
      <w:r w:rsidR="00A13117" w:rsidRPr="00C3672B">
        <w:t>je le payerai ce qu</w:t>
      </w:r>
      <w:r w:rsidRPr="00C3672B">
        <w:t>’</w:t>
      </w:r>
      <w:r w:rsidR="00A13117" w:rsidRPr="00C3672B">
        <w:t>il vaudra</w:t>
      </w:r>
      <w:r w:rsidRPr="00C3672B">
        <w:t xml:space="preserve">. </w:t>
      </w:r>
      <w:r w:rsidR="00A13117" w:rsidRPr="00C3672B">
        <w:t>Maintenant</w:t>
      </w:r>
      <w:r w:rsidRPr="00C3672B">
        <w:t xml:space="preserve">, </w:t>
      </w:r>
      <w:r w:rsidR="00A13117" w:rsidRPr="00C3672B">
        <w:t>si tu parles</w:t>
      </w:r>
      <w:r w:rsidRPr="00C3672B">
        <w:t xml:space="preserve">, </w:t>
      </w:r>
      <w:r w:rsidR="00A13117" w:rsidRPr="00C3672B">
        <w:t>ta maison brûlera et aussi la mère et ses petits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80C790F" w14:textId="77777777" w:rsidR="00A01FD3" w:rsidRPr="00C3672B" w:rsidRDefault="00A13117" w:rsidP="00A13117">
      <w:pPr>
        <w:pStyle w:val="Taille-1Normal"/>
      </w:pPr>
      <w:r w:rsidRPr="00C3672B">
        <w:t>La voix sèche de Lazare avait un tel accent de vérité que Baptistoux partit sur-le-champ avec deux stradiots à la recherche du cheval</w:t>
      </w:r>
      <w:r w:rsidR="00A01FD3" w:rsidRPr="00C3672B">
        <w:t xml:space="preserve">. </w:t>
      </w:r>
      <w:r w:rsidRPr="00C3672B">
        <w:t>Il se faisait même fort de trouver une selle</w:t>
      </w:r>
      <w:r w:rsidR="00A01FD3" w:rsidRPr="00C3672B">
        <w:t xml:space="preserve">, </w:t>
      </w:r>
      <w:r w:rsidRPr="00C3672B">
        <w:t>ou tout au moins un bât</w:t>
      </w:r>
      <w:r w:rsidR="00A01FD3" w:rsidRPr="00C3672B">
        <w:t xml:space="preserve">, </w:t>
      </w:r>
      <w:r w:rsidRPr="00C3672B">
        <w:t>à Maillicornay</w:t>
      </w:r>
      <w:r w:rsidR="00A01FD3" w:rsidRPr="00C3672B">
        <w:t xml:space="preserve">, </w:t>
      </w:r>
      <w:r w:rsidRPr="00C3672B">
        <w:t>où des déserteurs avaient dernièrement vendu leurs montures</w:t>
      </w:r>
      <w:r w:rsidR="00A01FD3" w:rsidRPr="00C3672B">
        <w:t xml:space="preserve">. </w:t>
      </w:r>
      <w:r w:rsidRPr="00C3672B">
        <w:t>La vue de deux écus d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le bénéfice probable à tirer de la vente du cheval</w:t>
      </w:r>
      <w:r w:rsidR="00A01FD3" w:rsidRPr="00C3672B">
        <w:t xml:space="preserve">, </w:t>
      </w:r>
      <w:r w:rsidRPr="00C3672B">
        <w:t>firent leur effet sur la femme de Baptistoux</w:t>
      </w:r>
      <w:r w:rsidR="00A01FD3" w:rsidRPr="00C3672B">
        <w:t xml:space="preserve">. </w:t>
      </w:r>
      <w:r w:rsidRPr="00C3672B">
        <w:t>Étant sortie de son lit</w:t>
      </w:r>
      <w:r w:rsidR="00A01FD3" w:rsidRPr="00C3672B">
        <w:t xml:space="preserve">, </w:t>
      </w:r>
      <w:r w:rsidRPr="00C3672B">
        <w:t>elle fit un grand feu tandis qu</w:t>
      </w:r>
      <w:r w:rsidR="00A01FD3" w:rsidRPr="00C3672B">
        <w:t>’</w:t>
      </w:r>
      <w:r w:rsidRPr="00C3672B">
        <w:t xml:space="preserve">Aspar et </w:t>
      </w:r>
      <w:r w:rsidRPr="00C3672B">
        <w:lastRenderedPageBreak/>
        <w:t>un stradiot tiraient Madeleine du coffre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elle la fit se chauffer à la cheminée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aida à s</w:t>
      </w:r>
      <w:r w:rsidR="00A01FD3" w:rsidRPr="00C3672B">
        <w:t>’</w:t>
      </w:r>
      <w:r w:rsidRPr="00C3672B">
        <w:t>habiller</w:t>
      </w:r>
      <w:r w:rsidR="00A01FD3" w:rsidRPr="00C3672B">
        <w:t xml:space="preserve">, </w:t>
      </w:r>
      <w:r w:rsidRPr="00C3672B">
        <w:t>mais ne lui dit pas un mot</w:t>
      </w:r>
      <w:r w:rsidR="00A01FD3" w:rsidRPr="00C3672B">
        <w:t>.</w:t>
      </w:r>
    </w:p>
    <w:p w14:paraId="018CEDEC" w14:textId="77777777" w:rsidR="00CF7466" w:rsidRDefault="00A13117" w:rsidP="00A13117">
      <w:pPr>
        <w:pStyle w:val="Taille-1Normal"/>
      </w:pP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Aspar ne laissa pas un seul instant les deux femmes seules</w:t>
      </w:r>
      <w:r w:rsidR="00A01FD3" w:rsidRPr="00C3672B">
        <w:t xml:space="preserve">. </w:t>
      </w:r>
      <w:r w:rsidRPr="00C3672B">
        <w:t>Pendant la toilette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était tourné vers la fenêtre</w:t>
      </w:r>
      <w:r w:rsidR="00A01FD3" w:rsidRPr="00C3672B">
        <w:t xml:space="preserve">, </w:t>
      </w:r>
      <w:r w:rsidRPr="00C3672B">
        <w:t>ne montrant que son dos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il rassura Madeleine en lui annonçant qu</w:t>
      </w:r>
      <w:r w:rsidR="00A01FD3" w:rsidRPr="00C3672B">
        <w:t>’</w:t>
      </w:r>
      <w:r w:rsidRPr="00C3672B">
        <w:t>il l</w:t>
      </w:r>
      <w:r w:rsidR="00A01FD3" w:rsidRPr="00C3672B">
        <w:t>’</w:t>
      </w:r>
      <w:r w:rsidRPr="00C3672B">
        <w:t>avait prise uniquement dans le but d</w:t>
      </w:r>
      <w:r w:rsidR="00A01FD3" w:rsidRPr="00C3672B">
        <w:t>’</w:t>
      </w:r>
      <w:r w:rsidRPr="00C3672B">
        <w:t>en tirer une grosse rançon et qu</w:t>
      </w:r>
      <w:r w:rsidR="00A01FD3" w:rsidRPr="00C3672B">
        <w:t>’</w:t>
      </w:r>
      <w:r w:rsidRPr="00C3672B">
        <w:t>il allait l</w:t>
      </w:r>
      <w:r w:rsidR="00A01FD3" w:rsidRPr="00C3672B">
        <w:t>’</w:t>
      </w:r>
      <w:r w:rsidRPr="00C3672B">
        <w:t>emmener à Poitiers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de l</w:t>
      </w:r>
      <w:r w:rsidRPr="00C3672B">
        <w:rPr>
          <w:rFonts w:cs="Amasis30"/>
        </w:rPr>
        <w:t>à</w:t>
      </w:r>
      <w:r w:rsidRPr="00C3672B">
        <w:t xml:space="preserve"> elle pourrait </w:t>
      </w:r>
      <w:r w:rsidRPr="00C3672B">
        <w:rPr>
          <w:rFonts w:cs="Amasis30"/>
        </w:rPr>
        <w:t>é</w:t>
      </w:r>
      <w:r w:rsidRPr="00C3672B">
        <w:t>crire aux siens</w:t>
      </w:r>
      <w:r w:rsidR="00A01FD3" w:rsidRPr="00C3672B">
        <w:t xml:space="preserve">. </w:t>
      </w:r>
      <w:r w:rsidRPr="00C3672B">
        <w:t>Il dit cela tr</w:t>
      </w:r>
      <w:r w:rsidRPr="00C3672B">
        <w:rPr>
          <w:rFonts w:cs="Amasis30"/>
        </w:rPr>
        <w:t>è</w:t>
      </w:r>
      <w:r w:rsidRPr="00C3672B">
        <w:t>s haut</w:t>
      </w:r>
      <w:r w:rsidR="00A01FD3" w:rsidRPr="00C3672B">
        <w:t xml:space="preserve">, </w:t>
      </w:r>
      <w:r w:rsidRPr="00C3672B">
        <w:t>dans le but de d</w:t>
      </w:r>
      <w:r w:rsidRPr="00C3672B">
        <w:rPr>
          <w:rFonts w:cs="Amasis30"/>
        </w:rPr>
        <w:t>é</w:t>
      </w:r>
      <w:r w:rsidRPr="00C3672B">
        <w:t>pister les recherches possibles</w:t>
      </w:r>
      <w:r w:rsidR="00A01FD3" w:rsidRPr="00C3672B">
        <w:t xml:space="preserve">, </w:t>
      </w:r>
      <w:r w:rsidRPr="00C3672B">
        <w:t>puis il ajouta qu</w:t>
      </w:r>
      <w:r w:rsidR="00A01FD3" w:rsidRPr="00C3672B">
        <w:rPr>
          <w:rFonts w:cs="Amasis30"/>
        </w:rPr>
        <w:t>’</w:t>
      </w:r>
      <w:r w:rsidRPr="00C3672B">
        <w:t>elle n</w:t>
      </w:r>
      <w:r w:rsidR="00A01FD3" w:rsidRPr="00C3672B">
        <w:rPr>
          <w:rFonts w:cs="Amasis30"/>
        </w:rPr>
        <w:t>’</w:t>
      </w:r>
      <w:r w:rsidRPr="00C3672B">
        <w:t xml:space="preserve">avait rien </w:t>
      </w:r>
      <w:r w:rsidRPr="00C3672B">
        <w:rPr>
          <w:rFonts w:cs="Amasis30"/>
        </w:rPr>
        <w:t>à</w:t>
      </w:r>
      <w:r w:rsidRPr="00C3672B">
        <w:t xml:space="preserve"> craindre ni pour son honneur ni pour sa vie</w:t>
      </w:r>
      <w:r w:rsidR="00A01FD3" w:rsidRPr="00C3672B">
        <w:t xml:space="preserve">, </w:t>
      </w:r>
      <w:r w:rsidRPr="00C3672B">
        <w:t>car il n</w:t>
      </w:r>
      <w:r w:rsidR="00A01FD3" w:rsidRPr="00C3672B">
        <w:rPr>
          <w:rFonts w:cs="Amasis30"/>
        </w:rPr>
        <w:t>’</w:t>
      </w:r>
      <w:r w:rsidRPr="00C3672B">
        <w:t>en voulait qu</w:t>
      </w:r>
      <w:r w:rsidR="00A01FD3" w:rsidRPr="00C3672B">
        <w:t>’</w:t>
      </w:r>
      <w:r w:rsidRPr="00C3672B">
        <w:t>à l</w:t>
      </w:r>
      <w:r w:rsidR="00A01FD3" w:rsidRPr="00C3672B">
        <w:t>’</w:t>
      </w:r>
      <w:r w:rsidRPr="00C3672B">
        <w:t>argent de son père</w:t>
      </w:r>
      <w:r w:rsidR="00A01FD3" w:rsidRPr="00C3672B">
        <w:t xml:space="preserve">. </w:t>
      </w:r>
      <w:r w:rsidRPr="00C3672B">
        <w:t>Cependant</w:t>
      </w:r>
      <w:r w:rsidR="00A01FD3" w:rsidRPr="00C3672B">
        <w:t xml:space="preserve">, </w:t>
      </w:r>
      <w:r w:rsidRPr="00C3672B">
        <w:t>si elle cherchait à parler ou à s</w:t>
      </w:r>
      <w:r w:rsidR="00A01FD3" w:rsidRPr="00C3672B">
        <w:t>’</w:t>
      </w:r>
      <w:r w:rsidRPr="00C3672B">
        <w:t>enfuir</w:t>
      </w:r>
      <w:r w:rsidR="00A01FD3" w:rsidRPr="00C3672B">
        <w:t xml:space="preserve">, </w:t>
      </w:r>
      <w:r w:rsidRPr="00C3672B">
        <w:t>il serait obligé de la maltraiter</w:t>
      </w:r>
      <w:r w:rsidR="00A01FD3" w:rsidRPr="00C3672B">
        <w:t xml:space="preserve">. </w:t>
      </w:r>
      <w:r w:rsidRPr="00C3672B">
        <w:t>Madeleine</w:t>
      </w:r>
      <w:r w:rsidR="00A01FD3" w:rsidRPr="00C3672B">
        <w:t xml:space="preserve">, </w:t>
      </w:r>
      <w:r w:rsidRPr="00C3672B">
        <w:t>pleine d</w:t>
      </w:r>
      <w:r w:rsidR="00A01FD3" w:rsidRPr="00C3672B">
        <w:t>’</w:t>
      </w:r>
      <w:r w:rsidRPr="00C3672B">
        <w:t>inquiétude et d</w:t>
      </w:r>
      <w:r w:rsidR="00A01FD3" w:rsidRPr="00C3672B">
        <w:t>’</w:t>
      </w:r>
      <w:r w:rsidRPr="00C3672B">
        <w:t>angoisse</w:t>
      </w:r>
      <w:r w:rsidR="00A01FD3" w:rsidRPr="00C3672B">
        <w:t xml:space="preserve">, </w:t>
      </w:r>
      <w:r w:rsidRPr="00C3672B">
        <w:t>regardait avec hauteur cet homme qu</w:t>
      </w:r>
      <w:r w:rsidR="00A01FD3" w:rsidRPr="00C3672B">
        <w:t>’</w:t>
      </w:r>
      <w:r w:rsidRPr="00C3672B">
        <w:t>elle n</w:t>
      </w:r>
      <w:r w:rsidR="00A01FD3" w:rsidRPr="00C3672B">
        <w:t>’</w:t>
      </w:r>
      <w:r w:rsidRPr="00C3672B">
        <w:t>avait jamais vu et qui la considérait comme sa chose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elle demeura silencieuse</w:t>
      </w:r>
      <w:r w:rsidR="00A01FD3" w:rsidRPr="00C3672B">
        <w:t xml:space="preserve">, </w:t>
      </w:r>
      <w:r w:rsidRPr="00C3672B">
        <w:t>sans se r</w:t>
      </w:r>
      <w:r w:rsidRPr="00C3672B">
        <w:rPr>
          <w:rFonts w:cs="Amasis30"/>
        </w:rPr>
        <w:t>é</w:t>
      </w:r>
      <w:r w:rsidRPr="00C3672B">
        <w:t>volter</w:t>
      </w:r>
      <w:r w:rsidR="00A01FD3" w:rsidRPr="00C3672B">
        <w:t>.</w:t>
      </w:r>
    </w:p>
    <w:p w14:paraId="1690366D" w14:textId="3E1DB198" w:rsidR="00A01FD3" w:rsidRPr="00C3672B" w:rsidRDefault="00A13117" w:rsidP="00A13117">
      <w:pPr>
        <w:pStyle w:val="Taille-1Normal"/>
      </w:pPr>
      <w:proofErr w:type="spellStart"/>
      <w:r w:rsidRPr="00C3672B">
        <w:t>Baptistoux</w:t>
      </w:r>
      <w:proofErr w:type="spellEnd"/>
      <w:r w:rsidR="00A01FD3" w:rsidRPr="00C3672B">
        <w:t xml:space="preserve">, </w:t>
      </w:r>
      <w:r w:rsidRPr="00C3672B">
        <w:t>cependant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tait de retour</w:t>
      </w:r>
      <w:r w:rsidR="00A01FD3" w:rsidRPr="00C3672B">
        <w:t xml:space="preserve">. </w:t>
      </w:r>
      <w:r w:rsidRPr="00C3672B">
        <w:t>Il avait trouv</w:t>
      </w:r>
      <w:r w:rsidRPr="00C3672B">
        <w:rPr>
          <w:rFonts w:cs="Amasis30"/>
        </w:rPr>
        <w:t>é</w:t>
      </w:r>
      <w:r w:rsidRPr="00C3672B">
        <w:t xml:space="preserve"> un bon cheval</w:t>
      </w:r>
      <w:r w:rsidR="00A01FD3" w:rsidRPr="00C3672B">
        <w:t xml:space="preserve">, </w:t>
      </w:r>
      <w:r w:rsidRPr="00C3672B">
        <w:t>une selle et un harnais possible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il en demandait cinquante </w:t>
      </w:r>
      <w:r w:rsidRPr="00C3672B">
        <w:rPr>
          <w:rFonts w:cs="Amasis30"/>
        </w:rPr>
        <w:t>é</w:t>
      </w:r>
      <w:r w:rsidRPr="00C3672B">
        <w:t>cus d</w:t>
      </w:r>
      <w:r w:rsidR="00A01FD3" w:rsidRPr="00C3672B">
        <w:rPr>
          <w:rFonts w:cs="Amasis30"/>
        </w:rPr>
        <w:t>’</w:t>
      </w:r>
      <w:r w:rsidRPr="00C3672B">
        <w:t>or</w:t>
      </w:r>
      <w:r w:rsidR="00A01FD3" w:rsidRPr="00C3672B">
        <w:t xml:space="preserve">, </w:t>
      </w:r>
      <w:r w:rsidRPr="00C3672B">
        <w:t>car on n</w:t>
      </w:r>
      <w:r w:rsidR="00A01FD3" w:rsidRPr="00C3672B">
        <w:rPr>
          <w:rFonts w:cs="Amasis30"/>
        </w:rPr>
        <w:t>’</w:t>
      </w:r>
      <w:r w:rsidRPr="00C3672B">
        <w:t xml:space="preserve">avait pas voulu lui laisser le tout </w:t>
      </w:r>
      <w:r w:rsidRPr="00C3672B">
        <w:rPr>
          <w:rFonts w:cs="Amasis30"/>
        </w:rPr>
        <w:t>à</w:t>
      </w:r>
      <w:r w:rsidRPr="00C3672B">
        <w:t xml:space="preserve"> moins</w:t>
      </w:r>
      <w:r w:rsidR="00A01FD3" w:rsidRPr="00C3672B">
        <w:t xml:space="preserve">. </w:t>
      </w:r>
      <w:r w:rsidRPr="00C3672B">
        <w:t>Lazare les lui compta et en ajouta deux pour sa femme qui se confondait en remerciements</w:t>
      </w:r>
      <w:r w:rsidR="00A01FD3" w:rsidRPr="00C3672B">
        <w:t xml:space="preserve">. </w:t>
      </w:r>
      <w:r w:rsidRPr="00C3672B">
        <w:t>Mais lui regardait l</w:t>
      </w:r>
      <w:r w:rsidR="00A01FD3" w:rsidRPr="00C3672B">
        <w:t>’</w:t>
      </w:r>
      <w:r w:rsidRPr="00C3672B">
        <w:t>homme et la femme d</w:t>
      </w:r>
      <w:r w:rsidR="00A01FD3" w:rsidRPr="00C3672B">
        <w:t>’</w:t>
      </w:r>
      <w:r w:rsidRPr="00C3672B">
        <w:t>un mauvais œil</w:t>
      </w:r>
      <w:r w:rsidR="00A01FD3" w:rsidRPr="00C3672B">
        <w:t xml:space="preserve">, </w:t>
      </w:r>
      <w:r w:rsidRPr="00C3672B">
        <w:t>se demandant avec Aspar s</w:t>
      </w:r>
      <w:r w:rsidR="00A01FD3" w:rsidRPr="00C3672B">
        <w:t>’</w:t>
      </w:r>
      <w:r w:rsidRPr="00C3672B">
        <w:t>il ne vaudrait pas mieux les tuer et brûler la bicoque</w:t>
      </w:r>
      <w:r w:rsidR="00A01FD3" w:rsidRPr="00C3672B">
        <w:t xml:space="preserve">, </w:t>
      </w:r>
      <w:r w:rsidRPr="00C3672B">
        <w:t>car ces paysans pourraient</w:t>
      </w:r>
      <w:r w:rsidR="00A01FD3" w:rsidRPr="00C3672B">
        <w:t xml:space="preserve">, </w:t>
      </w:r>
      <w:r w:rsidRPr="00C3672B">
        <w:t>dans la suite</w:t>
      </w:r>
      <w:r w:rsidR="00A01FD3" w:rsidRPr="00C3672B">
        <w:t xml:space="preserve">, </w:t>
      </w:r>
      <w:r w:rsidRPr="00C3672B">
        <w:t>les dénoncer</w:t>
      </w:r>
      <w:r w:rsidR="00A01FD3" w:rsidRPr="00C3672B">
        <w:t xml:space="preserve">. </w:t>
      </w:r>
      <w:r w:rsidRPr="00C3672B">
        <w:t>Mais Aspar déclara qu</w:t>
      </w:r>
      <w:r w:rsidR="00A01FD3" w:rsidRPr="00C3672B">
        <w:t>’</w:t>
      </w:r>
      <w:r w:rsidRPr="00C3672B">
        <w:t>on perdrait du temps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on voyait d</w:t>
      </w:r>
      <w:r w:rsidR="00A01FD3" w:rsidRPr="00C3672B">
        <w:rPr>
          <w:rFonts w:cs="Amasis30"/>
        </w:rPr>
        <w:t>’</w:t>
      </w:r>
      <w:r w:rsidRPr="00C3672B">
        <w:t>ailleurs des gens dans la campagne</w:t>
      </w:r>
      <w:r w:rsidR="00A01FD3" w:rsidRPr="00C3672B">
        <w:t xml:space="preserve">. </w:t>
      </w:r>
      <w:r w:rsidRPr="00C3672B">
        <w:t>Il fallait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loigner</w:t>
      </w:r>
      <w:r w:rsidR="00A01FD3" w:rsidRPr="00C3672B">
        <w:t xml:space="preserve">, </w:t>
      </w:r>
      <w:r w:rsidRPr="00C3672B">
        <w:t>et au plus vite</w:t>
      </w:r>
      <w:r w:rsidR="00A01FD3" w:rsidRPr="00C3672B">
        <w:t>.</w:t>
      </w:r>
    </w:p>
    <w:p w14:paraId="3584B636" w14:textId="77777777" w:rsidR="00A01FD3" w:rsidRPr="00C3672B" w:rsidRDefault="00A13117" w:rsidP="00A13117">
      <w:pPr>
        <w:pStyle w:val="Taille-1Normal"/>
      </w:pPr>
      <w:r w:rsidRPr="00C3672B">
        <w:t xml:space="preserve">Mettant donc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Gardefort à cheval</w:t>
      </w:r>
      <w:r w:rsidR="00A01FD3" w:rsidRPr="00C3672B">
        <w:t xml:space="preserve">, </w:t>
      </w:r>
      <w:r w:rsidRPr="00C3672B">
        <w:t>il conseilla à Lazare de marcher derrière</w:t>
      </w:r>
      <w:r w:rsidR="00A01FD3" w:rsidRPr="00C3672B">
        <w:t xml:space="preserve">, </w:t>
      </w:r>
      <w:r w:rsidRPr="00C3672B">
        <w:t>et de mettre</w:t>
      </w:r>
      <w:r w:rsidR="00A01FD3" w:rsidRPr="00C3672B">
        <w:t xml:space="preserve">, </w:t>
      </w:r>
      <w:r w:rsidRPr="00C3672B">
        <w:t>le masque de sa bourguignote</w:t>
      </w:r>
      <w:r w:rsidR="00A01FD3" w:rsidRPr="00C3672B">
        <w:t xml:space="preserve">, </w:t>
      </w:r>
      <w:r w:rsidRPr="00C3672B">
        <w:t xml:space="preserve">car il </w:t>
      </w:r>
      <w:r w:rsidRPr="00C3672B">
        <w:rPr>
          <w:rFonts w:cs="Amasis30"/>
        </w:rPr>
        <w:t>é</w:t>
      </w:r>
      <w:r w:rsidRPr="00C3672B">
        <w:t>tait inutile qu</w:t>
      </w:r>
      <w:r w:rsidR="00A01FD3" w:rsidRPr="00C3672B">
        <w:rPr>
          <w:rFonts w:cs="Amasis30"/>
        </w:rPr>
        <w:t>’</w:t>
      </w:r>
      <w:r w:rsidRPr="00C3672B">
        <w:t>elle le reconn</w:t>
      </w:r>
      <w:r w:rsidRPr="00C3672B">
        <w:rPr>
          <w:rFonts w:cs="Amasis30"/>
        </w:rPr>
        <w:t>û</w:t>
      </w:r>
      <w:r w:rsidRPr="00C3672B">
        <w:t>t</w:t>
      </w:r>
      <w:r w:rsidR="00A01FD3" w:rsidRPr="00C3672B">
        <w:t xml:space="preserve">. </w:t>
      </w:r>
      <w:r w:rsidRPr="00C3672B">
        <w:t>Et ils repartirent tous</w:t>
      </w:r>
      <w:r w:rsidR="00A01FD3" w:rsidRPr="00C3672B">
        <w:t xml:space="preserve">, </w:t>
      </w:r>
      <w:r w:rsidRPr="00C3672B">
        <w:t>poussant leurs b</w:t>
      </w:r>
      <w:r w:rsidRPr="00C3672B">
        <w:rPr>
          <w:rFonts w:cs="Amasis30"/>
        </w:rPr>
        <w:t>ê</w:t>
      </w:r>
      <w:r w:rsidRPr="00C3672B">
        <w:t>tes</w:t>
      </w:r>
      <w:r w:rsidR="00A01FD3" w:rsidRPr="00C3672B">
        <w:t xml:space="preserve">, </w:t>
      </w:r>
      <w:r w:rsidRPr="00C3672B">
        <w:t>Aspar tenant la bride du cheval de Madeleine</w:t>
      </w:r>
      <w:r w:rsidR="00A01FD3" w:rsidRPr="00C3672B">
        <w:t xml:space="preserve">. </w:t>
      </w:r>
      <w:r w:rsidRPr="00C3672B">
        <w:t>Ils voyag</w:t>
      </w:r>
      <w:r w:rsidRPr="00C3672B">
        <w:rPr>
          <w:rFonts w:cs="Amasis30"/>
        </w:rPr>
        <w:t>è</w:t>
      </w:r>
      <w:r w:rsidRPr="00C3672B">
        <w:t>rent rapidement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t>arr</w:t>
      </w:r>
      <w:r w:rsidRPr="00C3672B">
        <w:rPr>
          <w:rFonts w:cs="Amasis30"/>
        </w:rPr>
        <w:t>ê</w:t>
      </w:r>
      <w:r w:rsidRPr="00C3672B">
        <w:t>tant seulement chez les paysans dans des endroits isol</w:t>
      </w:r>
      <w:r w:rsidRPr="00C3672B">
        <w:rPr>
          <w:rFonts w:cs="Amasis30"/>
        </w:rPr>
        <w:t>é</w:t>
      </w:r>
      <w:r w:rsidRPr="00C3672B">
        <w:t>s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vitant les routes fr</w:t>
      </w:r>
      <w:r w:rsidRPr="00C3672B">
        <w:rPr>
          <w:rFonts w:cs="Amasis30"/>
        </w:rPr>
        <w:t>é</w:t>
      </w:r>
      <w:r w:rsidRPr="00C3672B">
        <w:t>quent</w:t>
      </w:r>
      <w:r w:rsidRPr="00C3672B">
        <w:rPr>
          <w:rFonts w:cs="Amasis30"/>
        </w:rPr>
        <w:t>é</w:t>
      </w:r>
      <w:r w:rsidRPr="00C3672B">
        <w:t>es</w:t>
      </w:r>
      <w:r w:rsidR="00A01FD3" w:rsidRPr="00C3672B">
        <w:t xml:space="preserve">, </w:t>
      </w:r>
      <w:r w:rsidRPr="00C3672B">
        <w:t>les h</w:t>
      </w:r>
      <w:r w:rsidRPr="00C3672B">
        <w:rPr>
          <w:rFonts w:cs="Amasis30"/>
        </w:rPr>
        <w:t>ô</w:t>
      </w:r>
      <w:r w:rsidRPr="00C3672B">
        <w:t>telleries</w:t>
      </w:r>
      <w:r w:rsidR="00A01FD3" w:rsidRPr="00C3672B">
        <w:t xml:space="preserve">, </w:t>
      </w:r>
      <w:r w:rsidRPr="00C3672B">
        <w:t>les villages</w:t>
      </w:r>
      <w:r w:rsidR="00A01FD3" w:rsidRPr="00C3672B">
        <w:t xml:space="preserve">. </w:t>
      </w:r>
      <w:r w:rsidRPr="00C3672B">
        <w:t>Quand ils arriv</w:t>
      </w:r>
      <w:r w:rsidRPr="00C3672B">
        <w:rPr>
          <w:rFonts w:cs="Amasis30"/>
        </w:rPr>
        <w:t>è</w:t>
      </w:r>
      <w:r w:rsidRPr="00C3672B">
        <w:t>rent sous les murs de Bourges</w:t>
      </w:r>
      <w:r w:rsidR="00A01FD3" w:rsidRPr="00C3672B">
        <w:t xml:space="preserve">, </w:t>
      </w:r>
      <w:r w:rsidRPr="00C3672B">
        <w:t>ils attendirent la nuit pour entrer</w:t>
      </w:r>
      <w:r w:rsidR="00A01FD3" w:rsidRPr="00C3672B">
        <w:t xml:space="preserve">. </w:t>
      </w:r>
      <w:r w:rsidRPr="00C3672B">
        <w:t>Lazare alla d</w:t>
      </w:r>
      <w:r w:rsidR="00A01FD3" w:rsidRPr="00C3672B">
        <w:rPr>
          <w:rFonts w:cs="Amasis30"/>
        </w:rPr>
        <w:t>’</w:t>
      </w:r>
      <w:r w:rsidRPr="00C3672B">
        <w:t>abord chercher le mot d</w:t>
      </w:r>
      <w:r w:rsidR="00A01FD3" w:rsidRPr="00C3672B">
        <w:t>’</w:t>
      </w:r>
      <w:r w:rsidRPr="00C3672B">
        <w:t>ordre en se faisant reconnaître</w:t>
      </w:r>
      <w:r w:rsidR="00A01FD3" w:rsidRPr="00C3672B">
        <w:t xml:space="preserve">, </w:t>
      </w:r>
      <w:r w:rsidRPr="00C3672B">
        <w:t>mais la discipline était tellement relâchée et le désordre tel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on laissa entrer toute la petite troupe sans examen</w:t>
      </w:r>
      <w:r w:rsidR="00A01FD3" w:rsidRPr="00C3672B">
        <w:t xml:space="preserve">. </w:t>
      </w:r>
      <w:r w:rsidRPr="00C3672B">
        <w:t>Il n</w:t>
      </w:r>
      <w:r w:rsidR="00A01FD3" w:rsidRPr="00C3672B">
        <w:t>’</w:t>
      </w:r>
      <w:r w:rsidRPr="00C3672B">
        <w:t xml:space="preserve">était pas minuit que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Gardefort</w:t>
      </w:r>
      <w:r w:rsidR="00A01FD3" w:rsidRPr="00C3672B">
        <w:t xml:space="preserve">, </w:t>
      </w:r>
      <w:r w:rsidRPr="00C3672B">
        <w:t>à qui Aspar avait mis soi</w:t>
      </w:r>
      <w:r w:rsidRPr="00C3672B">
        <w:lastRenderedPageBreak/>
        <w:t>gneusement un bâillon de soie noire qui continuait son masque</w:t>
      </w:r>
      <w:r w:rsidR="00A01FD3" w:rsidRPr="00C3672B">
        <w:t xml:space="preserve">, </w:t>
      </w:r>
      <w:r w:rsidRPr="00C3672B">
        <w:t>sous un voile épais</w:t>
      </w:r>
      <w:r w:rsidR="00A01FD3" w:rsidRPr="00C3672B">
        <w:t xml:space="preserve">, </w:t>
      </w:r>
      <w:r w:rsidRPr="00C3672B">
        <w:t>faisait son entrée dans la ville</w:t>
      </w:r>
      <w:r w:rsidR="00A01FD3" w:rsidRPr="00C3672B">
        <w:t xml:space="preserve">. </w:t>
      </w:r>
      <w:r w:rsidRPr="00C3672B">
        <w:t>Elle fut bientôt installée dans la maison de François où elle devait demeurer sans nouvelles du dehors</w:t>
      </w:r>
      <w:r w:rsidR="00A01FD3" w:rsidRPr="00C3672B">
        <w:t xml:space="preserve">, </w:t>
      </w:r>
      <w:r w:rsidRPr="00C3672B">
        <w:t>séparée du monde vivant</w:t>
      </w:r>
      <w:r w:rsidR="00A01FD3" w:rsidRPr="00C3672B">
        <w:t xml:space="preserve">, </w:t>
      </w:r>
      <w:r w:rsidRPr="00C3672B">
        <w:t>en compagnie de la seule Zilla</w:t>
      </w:r>
      <w:r w:rsidR="00A01FD3" w:rsidRPr="00C3672B">
        <w:t>.</w:t>
      </w:r>
    </w:p>
    <w:p w14:paraId="3F4F06F4" w14:textId="77777777" w:rsidR="00A01FD3" w:rsidRPr="00C3672B" w:rsidRDefault="00A13117" w:rsidP="00A13117">
      <w:pPr>
        <w:pStyle w:val="Taille-1Normal"/>
      </w:pPr>
      <w:r w:rsidRPr="00C3672B">
        <w:t>Aspar</w:t>
      </w:r>
      <w:r w:rsidR="00A01FD3" w:rsidRPr="00C3672B">
        <w:t xml:space="preserve">, </w:t>
      </w:r>
      <w:r w:rsidRPr="00C3672B">
        <w:t>en rentrant dans son quartier du Pré fiscal</w:t>
      </w:r>
      <w:r w:rsidR="00A01FD3" w:rsidRPr="00C3672B">
        <w:t xml:space="preserve">, </w:t>
      </w:r>
      <w:r w:rsidRPr="00C3672B">
        <w:t>laissa malheureusement butter son cheval qui demeura boiteux</w:t>
      </w:r>
      <w:r w:rsidR="00A01FD3" w:rsidRPr="00C3672B">
        <w:t xml:space="preserve">. </w:t>
      </w:r>
      <w:r w:rsidRPr="00C3672B">
        <w:t>Ce contretemps l</w:t>
      </w:r>
      <w:r w:rsidR="00A01FD3" w:rsidRPr="00C3672B">
        <w:t>’</w:t>
      </w:r>
      <w:r w:rsidRPr="00C3672B">
        <w:t>irrita profondément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autant qu</w:t>
      </w:r>
      <w:r w:rsidR="00A01FD3" w:rsidRPr="00C3672B">
        <w:t>’</w:t>
      </w:r>
      <w:r w:rsidRPr="00C3672B">
        <w:t>il ne voulait pas tarder davantage à informer le comte de Bernage de sa capture</w:t>
      </w:r>
      <w:r w:rsidR="00A01FD3" w:rsidRPr="00C3672B">
        <w:t xml:space="preserve">. </w:t>
      </w:r>
      <w:r w:rsidRPr="00C3672B">
        <w:t>Lazare</w:t>
      </w:r>
      <w:r w:rsidR="00A01FD3" w:rsidRPr="00C3672B">
        <w:t xml:space="preserve">, </w:t>
      </w:r>
      <w:r w:rsidRPr="00C3672B">
        <w:t>au matin</w:t>
      </w:r>
      <w:r w:rsidR="00A01FD3" w:rsidRPr="00C3672B">
        <w:t xml:space="preserve">, </w:t>
      </w:r>
      <w:r w:rsidRPr="00C3672B">
        <w:t>lui donna un des chevaux de François</w:t>
      </w:r>
      <w:r w:rsidR="00A01FD3" w:rsidRPr="00C3672B">
        <w:t xml:space="preserve">, </w:t>
      </w:r>
      <w:r w:rsidRPr="00C3672B">
        <w:t>celui qu</w:t>
      </w:r>
      <w:r w:rsidR="00A01FD3" w:rsidRPr="00C3672B">
        <w:t>’</w:t>
      </w:r>
      <w:r w:rsidRPr="00C3672B">
        <w:t>il montait lui-même pendant leur expédition</w:t>
      </w:r>
      <w:r w:rsidR="00A01FD3" w:rsidRPr="00C3672B">
        <w:t xml:space="preserve">. </w:t>
      </w:r>
      <w:r w:rsidRPr="00C3672B">
        <w:t>En toutes autres circonstances</w:t>
      </w:r>
      <w:r w:rsidR="00A01FD3" w:rsidRPr="00C3672B">
        <w:t xml:space="preserve">, </w:t>
      </w:r>
      <w:r w:rsidRPr="00C3672B">
        <w:t>Aspar n</w:t>
      </w:r>
      <w:r w:rsidR="00A01FD3" w:rsidRPr="00C3672B">
        <w:t>’</w:t>
      </w:r>
      <w:r w:rsidRPr="00C3672B">
        <w:t>eût jamais accepté cette monture</w:t>
      </w:r>
      <w:r w:rsidR="00A01FD3" w:rsidRPr="00C3672B">
        <w:t xml:space="preserve">, </w:t>
      </w:r>
      <w:r w:rsidRPr="00C3672B">
        <w:t>mais l</w:t>
      </w:r>
      <w:r w:rsidR="00A01FD3" w:rsidRPr="00C3672B">
        <w:t>’</w:t>
      </w:r>
      <w:r w:rsidRPr="00C3672B">
        <w:t>idée du gain qu</w:t>
      </w:r>
      <w:r w:rsidR="00A01FD3" w:rsidRPr="00C3672B">
        <w:t>’</w:t>
      </w:r>
      <w:r w:rsidRPr="00C3672B">
        <w:t>il allait tirer de son heureux succès lui ferma les yeux</w:t>
      </w:r>
      <w:r w:rsidR="00A01FD3" w:rsidRPr="00C3672B">
        <w:t xml:space="preserve">, </w:t>
      </w:r>
      <w:r w:rsidRPr="00C3672B">
        <w:t>ce jour-là</w:t>
      </w:r>
      <w:r w:rsidR="00A01FD3" w:rsidRPr="00C3672B">
        <w:t xml:space="preserve">, </w:t>
      </w:r>
      <w:r w:rsidRPr="00C3672B">
        <w:t>sur la tare capitale du cheval Orlando</w:t>
      </w:r>
      <w:r w:rsidR="00A01FD3" w:rsidRPr="00C3672B">
        <w:t xml:space="preserve">. </w:t>
      </w:r>
      <w:r w:rsidRPr="00C3672B">
        <w:t>Lazare lui donna aussi un laissez-passer acquis par de subtiles intrigues</w:t>
      </w:r>
      <w:r w:rsidR="00A01FD3" w:rsidRPr="00C3672B">
        <w:t xml:space="preserve">, </w:t>
      </w:r>
      <w:r w:rsidRPr="00C3672B">
        <w:t>et le stradiot s</w:t>
      </w:r>
      <w:r w:rsidR="00A01FD3" w:rsidRPr="00C3672B">
        <w:t>’</w:t>
      </w:r>
      <w:r w:rsidRPr="00C3672B">
        <w:t>éloigna dès huit heures du matin</w:t>
      </w:r>
      <w:r w:rsidR="00A01FD3" w:rsidRPr="00C3672B">
        <w:t>.</w:t>
      </w:r>
    </w:p>
    <w:p w14:paraId="55CA8BD1" w14:textId="77777777" w:rsidR="00A01FD3" w:rsidRPr="00C3672B" w:rsidRDefault="00A13117" w:rsidP="00A13117">
      <w:pPr>
        <w:pStyle w:val="Taille-1Normal"/>
      </w:pPr>
      <w:r w:rsidRPr="00C3672B">
        <w:t>Il se mit à la recherche de François</w:t>
      </w:r>
      <w:r w:rsidR="00A01FD3" w:rsidRPr="00C3672B">
        <w:t xml:space="preserve">. </w:t>
      </w:r>
      <w:r w:rsidRPr="00C3672B">
        <w:t>Mais celui-ci avait voyagé à si petites journées qu</w:t>
      </w:r>
      <w:r w:rsidR="00A01FD3" w:rsidRPr="00C3672B">
        <w:t>’</w:t>
      </w:r>
      <w:r w:rsidRPr="00C3672B">
        <w:t xml:space="preserve">il le rejoignit la veille de son arrivée aux quartiers de </w:t>
      </w:r>
      <w:r w:rsidR="00A01FD3" w:rsidRPr="00C3672B">
        <w:t>M. </w:t>
      </w:r>
      <w:r w:rsidRPr="00C3672B">
        <w:t>l</w:t>
      </w:r>
      <w:r w:rsidR="00A01FD3" w:rsidRPr="00C3672B">
        <w:t>’</w:t>
      </w:r>
      <w:r w:rsidRPr="00C3672B">
        <w:t>Amiral</w:t>
      </w:r>
      <w:r w:rsidR="00A01FD3" w:rsidRPr="00C3672B">
        <w:t xml:space="preserve">, </w:t>
      </w:r>
      <w:r w:rsidRPr="00C3672B">
        <w:t>après une chevauchée de dix jours</w:t>
      </w:r>
      <w:r w:rsidR="00A01FD3" w:rsidRPr="00C3672B">
        <w:t xml:space="preserve">. </w:t>
      </w:r>
      <w:r w:rsidRPr="00C3672B">
        <w:t>Ainsi put-il lui annoncer l</w:t>
      </w:r>
      <w:r w:rsidR="00A01FD3" w:rsidRPr="00C3672B">
        <w:t>’</w:t>
      </w:r>
      <w:r w:rsidRPr="00C3672B">
        <w:t>importante nouvelle</w:t>
      </w:r>
      <w:r w:rsidR="00A01FD3" w:rsidRPr="00C3672B">
        <w:t xml:space="preserve">, </w:t>
      </w:r>
      <w:r w:rsidRPr="00C3672B">
        <w:t>lui dépeindre les difficultés de l</w:t>
      </w:r>
      <w:r w:rsidR="00A01FD3" w:rsidRPr="00C3672B">
        <w:t>’</w:t>
      </w:r>
      <w:r w:rsidRPr="00C3672B">
        <w:t>entreprise</w:t>
      </w:r>
      <w:r w:rsidR="00A01FD3" w:rsidRPr="00C3672B">
        <w:t xml:space="preserve">, </w:t>
      </w:r>
      <w:r w:rsidRPr="00C3672B">
        <w:t>en exagérer les dangers et les travaux</w:t>
      </w:r>
      <w:r w:rsidR="00A01FD3" w:rsidRPr="00C3672B">
        <w:t xml:space="preserve">. </w:t>
      </w:r>
      <w:r w:rsidRPr="00C3672B">
        <w:t>François</w:t>
      </w:r>
      <w:r w:rsidR="00A01FD3" w:rsidRPr="00C3672B">
        <w:t xml:space="preserve">, </w:t>
      </w:r>
      <w:r w:rsidRPr="00C3672B">
        <w:t>radieux</w:t>
      </w:r>
      <w:r w:rsidR="00A01FD3" w:rsidRPr="00C3672B">
        <w:t xml:space="preserve">, </w:t>
      </w:r>
      <w:r w:rsidRPr="00C3672B">
        <w:t>lui promit le double de la somme convenue</w:t>
      </w:r>
      <w:r w:rsidR="00A01FD3" w:rsidRPr="00C3672B">
        <w:t xml:space="preserve">, </w:t>
      </w:r>
      <w:r w:rsidRPr="00C3672B">
        <w:t>et il ne tarissait pas de questions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expédient du coffre le ravit</w:t>
      </w:r>
      <w:r w:rsidR="00A01FD3" w:rsidRPr="00C3672B">
        <w:t xml:space="preserve">, </w:t>
      </w:r>
      <w:r w:rsidRPr="00C3672B">
        <w:t>et il s</w:t>
      </w:r>
      <w:r w:rsidR="00A01FD3" w:rsidRPr="00C3672B">
        <w:t>’</w:t>
      </w:r>
      <w:r w:rsidRPr="00C3672B">
        <w:t>émerveillait de l</w:t>
      </w:r>
      <w:r w:rsidR="00A01FD3" w:rsidRPr="00C3672B">
        <w:t>’</w:t>
      </w:r>
      <w:r w:rsidRPr="00C3672B">
        <w:t>aventure</w:t>
      </w:r>
      <w:r w:rsidR="00A01FD3" w:rsidRPr="00C3672B">
        <w:t xml:space="preserve">, </w:t>
      </w:r>
      <w:r w:rsidRPr="00C3672B">
        <w:t>se réjouissait de ce qu</w:t>
      </w:r>
      <w:r w:rsidR="00A01FD3" w:rsidRPr="00C3672B">
        <w:t>’</w:t>
      </w:r>
      <w:r w:rsidRPr="00C3672B">
        <w:t>ils eussent roulé Madeleine dans ses draps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il concevait une secr</w:t>
      </w:r>
      <w:r w:rsidRPr="00C3672B">
        <w:rPr>
          <w:rFonts w:cs="Amasis30"/>
        </w:rPr>
        <w:t>è</w:t>
      </w:r>
      <w:r w:rsidRPr="00C3672B">
        <w:t xml:space="preserve">te satisfaction </w:t>
      </w:r>
      <w:r w:rsidRPr="00C3672B">
        <w:rPr>
          <w:rFonts w:cs="Amasis30"/>
        </w:rPr>
        <w:t>à</w:t>
      </w:r>
      <w:r w:rsidRPr="00C3672B">
        <w:t xml:space="preserve"> penser que les deux hommes n</w:t>
      </w:r>
      <w:r w:rsidR="00A01FD3" w:rsidRPr="00C3672B">
        <w:rPr>
          <w:rFonts w:cs="Amasis30"/>
        </w:rPr>
        <w:t>’</w:t>
      </w:r>
      <w:r w:rsidRPr="00C3672B">
        <w:t>avaient pas</w:t>
      </w:r>
      <w:r w:rsidR="00A01FD3" w:rsidRPr="00C3672B">
        <w:t xml:space="preserve">, </w:t>
      </w:r>
      <w:r w:rsidRPr="00C3672B">
        <w:t>en somme</w:t>
      </w:r>
      <w:r w:rsidR="00A01FD3" w:rsidRPr="00C3672B">
        <w:t xml:space="preserve">, </w:t>
      </w:r>
      <w:r w:rsidRPr="00C3672B">
        <w:t>port</w:t>
      </w:r>
      <w:r w:rsidRPr="00C3672B">
        <w:rPr>
          <w:rFonts w:cs="Amasis30"/>
        </w:rPr>
        <w:t>é</w:t>
      </w:r>
      <w:r w:rsidRPr="00C3672B">
        <w:t xml:space="preserve"> leur main sur sa chair</w:t>
      </w:r>
      <w:r w:rsidR="00A01FD3" w:rsidRPr="00C3672B">
        <w:t xml:space="preserve">. </w:t>
      </w:r>
      <w:r w:rsidRPr="00C3672B">
        <w:t>Mais il se d</w:t>
      </w:r>
      <w:r w:rsidRPr="00C3672B">
        <w:rPr>
          <w:rFonts w:cs="Amasis30"/>
        </w:rPr>
        <w:t>é</w:t>
      </w:r>
      <w:r w:rsidRPr="00C3672B">
        <w:t xml:space="preserve">solait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id</w:t>
      </w:r>
      <w:r w:rsidRPr="00C3672B">
        <w:rPr>
          <w:rFonts w:cs="Amasis30"/>
        </w:rPr>
        <w:t>é</w:t>
      </w:r>
      <w:r w:rsidRPr="00C3672B">
        <w:t>e de ne pouvoir courir de suite</w:t>
      </w:r>
      <w:r w:rsidR="004F28D7">
        <w:t xml:space="preserve"> </w:t>
      </w:r>
      <w:r w:rsidRPr="00C3672B">
        <w:rPr>
          <w:rFonts w:cs="Amasis30"/>
        </w:rPr>
        <w:t>à</w:t>
      </w:r>
      <w:r w:rsidRPr="00C3672B">
        <w:t xml:space="preserve"> Bourges</w:t>
      </w:r>
      <w:r w:rsidR="00A01FD3" w:rsidRPr="00C3672B">
        <w:t xml:space="preserve">. </w:t>
      </w:r>
      <w:r w:rsidRPr="00C3672B">
        <w:t>Sa mission lui apparaissait interminable</w:t>
      </w:r>
      <w:r w:rsidR="00A01FD3" w:rsidRPr="00C3672B">
        <w:t xml:space="preserve">, </w:t>
      </w:r>
      <w:r w:rsidRPr="00C3672B">
        <w:t>et il se d</w:t>
      </w:r>
      <w:r w:rsidRPr="00C3672B">
        <w:rPr>
          <w:rFonts w:cs="Amasis30"/>
        </w:rPr>
        <w:t>é</w:t>
      </w:r>
      <w:r w:rsidRPr="00C3672B">
        <w:t>sesp</w:t>
      </w:r>
      <w:r w:rsidRPr="00C3672B">
        <w:rPr>
          <w:rFonts w:cs="Amasis30"/>
        </w:rPr>
        <w:t>é</w:t>
      </w:r>
      <w:r w:rsidRPr="00C3672B">
        <w:t xml:space="preserve">rait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id</w:t>
      </w:r>
      <w:r w:rsidRPr="00C3672B">
        <w:rPr>
          <w:rFonts w:cs="Amasis30"/>
        </w:rPr>
        <w:t>é</w:t>
      </w:r>
      <w:r w:rsidRPr="00C3672B">
        <w:t>e que l</w:t>
      </w:r>
      <w:r w:rsidR="00A01FD3" w:rsidRPr="00C3672B">
        <w:rPr>
          <w:rFonts w:cs="Amasis30"/>
        </w:rPr>
        <w:t>’</w:t>
      </w:r>
      <w:r w:rsidRPr="00C3672B">
        <w:t>Amiral p</w:t>
      </w:r>
      <w:r w:rsidRPr="00C3672B">
        <w:rPr>
          <w:rFonts w:cs="Amasis30"/>
        </w:rPr>
        <w:t>û</w:t>
      </w:r>
      <w:r w:rsidRPr="00C3672B">
        <w:t>t le retenir pendant des jours</w:t>
      </w:r>
      <w:r w:rsidR="00A01FD3" w:rsidRPr="00C3672B">
        <w:t>.</w:t>
      </w:r>
    </w:p>
    <w:p w14:paraId="5662AE36" w14:textId="77777777" w:rsidR="00A01FD3" w:rsidRPr="00C3672B" w:rsidRDefault="00A13117" w:rsidP="00A13117">
      <w:pPr>
        <w:pStyle w:val="Taille-1Normal"/>
      </w:pPr>
      <w:r w:rsidRPr="00C3672B">
        <w:t>Madeleine</w:t>
      </w:r>
      <w:r w:rsidR="00A01FD3" w:rsidRPr="00C3672B">
        <w:t xml:space="preserve">, </w:t>
      </w:r>
      <w:r w:rsidRPr="00C3672B">
        <w:t>recluse dans la maison de la rue de Montchevry</w:t>
      </w:r>
      <w:r w:rsidR="00A01FD3" w:rsidRPr="00C3672B">
        <w:t xml:space="preserve">, </w:t>
      </w:r>
      <w:r w:rsidRPr="00C3672B">
        <w:t>ne trouvait pas le temps moins long</w:t>
      </w:r>
      <w:r w:rsidR="00A01FD3" w:rsidRPr="00C3672B">
        <w:t xml:space="preserve">. </w:t>
      </w:r>
      <w:r w:rsidRPr="00C3672B">
        <w:t>Elle se croyait à Poitiers et ne pouvait prendre de renseignements auprès de personne</w:t>
      </w:r>
      <w:r w:rsidR="00A01FD3" w:rsidRPr="00C3672B">
        <w:t xml:space="preserve">, </w:t>
      </w:r>
      <w:r w:rsidRPr="00C3672B">
        <w:t>car Zilla seule l</w:t>
      </w:r>
      <w:r w:rsidR="00A01FD3" w:rsidRPr="00C3672B">
        <w:t>’</w:t>
      </w:r>
      <w:r w:rsidRPr="00C3672B">
        <w:t>approchait</w:t>
      </w:r>
      <w:r w:rsidR="00A01FD3" w:rsidRPr="00C3672B">
        <w:t xml:space="preserve">. </w:t>
      </w:r>
      <w:r w:rsidRPr="00C3672B">
        <w:t>La Maugrabine la servait avec une sorte de culte</w:t>
      </w:r>
      <w:r w:rsidR="00A01FD3" w:rsidRPr="00C3672B">
        <w:t xml:space="preserve">, </w:t>
      </w:r>
      <w:r w:rsidRPr="00C3672B">
        <w:t>la regardant comme une de ces captives rares et précieuses qui sont la gloire d</w:t>
      </w:r>
      <w:r w:rsidR="00A01FD3" w:rsidRPr="00C3672B">
        <w:t>’</w:t>
      </w:r>
      <w:r w:rsidRPr="00C3672B">
        <w:t>un harem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</w:t>
      </w:r>
      <w:r w:rsidR="00A01FD3" w:rsidRPr="00C3672B">
        <w:t xml:space="preserve">, </w:t>
      </w:r>
      <w:r w:rsidRPr="00C3672B">
        <w:t>d</w:t>
      </w:r>
      <w:r w:rsidRPr="00C3672B">
        <w:rPr>
          <w:rFonts w:cs="Amasis30"/>
        </w:rPr>
        <w:t>é</w:t>
      </w:r>
      <w:r w:rsidRPr="00C3672B">
        <w:t>vou</w:t>
      </w:r>
      <w:r w:rsidRPr="00C3672B">
        <w:rPr>
          <w:rFonts w:cs="Amasis30"/>
        </w:rPr>
        <w:t>é</w:t>
      </w:r>
      <w:r w:rsidRPr="00C3672B">
        <w:t xml:space="preserve">e corps et </w:t>
      </w:r>
      <w:r w:rsidRPr="00C3672B">
        <w:rPr>
          <w:rFonts w:cs="Amasis30"/>
        </w:rPr>
        <w:t>â</w:t>
      </w:r>
      <w:r w:rsidRPr="00C3672B">
        <w:t xml:space="preserve">me </w:t>
      </w:r>
      <w:r w:rsidRPr="00C3672B">
        <w:rPr>
          <w:rFonts w:cs="Amasis30"/>
        </w:rPr>
        <w:t>à</w:t>
      </w:r>
      <w:r w:rsidRPr="00C3672B">
        <w:t xml:space="preserve"> 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, </w:t>
      </w:r>
      <w:r w:rsidRPr="00C3672B">
        <w:t>fid</w:t>
      </w:r>
      <w:r w:rsidRPr="00C3672B">
        <w:rPr>
          <w:rFonts w:cs="Amasis30"/>
        </w:rPr>
        <w:t>è</w:t>
      </w:r>
      <w:r w:rsidRPr="00C3672B">
        <w:t xml:space="preserve">le </w:t>
      </w:r>
      <w:r w:rsidRPr="00C3672B">
        <w:rPr>
          <w:rFonts w:cs="Amasis30"/>
        </w:rPr>
        <w:t>à</w:t>
      </w:r>
      <w:r w:rsidRPr="00C3672B">
        <w:t xml:space="preserve"> </w:t>
      </w:r>
      <w:r w:rsidRPr="00C3672B">
        <w:lastRenderedPageBreak/>
        <w:t>ses instructions</w:t>
      </w:r>
      <w:r w:rsidR="00A01FD3" w:rsidRPr="00C3672B">
        <w:t xml:space="preserve">, </w:t>
      </w:r>
      <w:r w:rsidRPr="00C3672B">
        <w:t xml:space="preserve">elle ne donnait </w:t>
      </w:r>
      <w:r w:rsidRPr="00C3672B">
        <w:rPr>
          <w:rFonts w:cs="Amasis30"/>
        </w:rPr>
        <w:t>à</w:t>
      </w:r>
      <w:r w:rsidRPr="00C3672B">
        <w:t xml:space="preserve"> Madeleine aucun renseignement</w:t>
      </w:r>
      <w:r w:rsidR="00A01FD3" w:rsidRPr="00C3672B">
        <w:t>. 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Gardefort</w:t>
      </w:r>
      <w:r w:rsidR="00A01FD3" w:rsidRPr="00C3672B">
        <w:t xml:space="preserve">, </w:t>
      </w:r>
      <w:r w:rsidRPr="00C3672B">
        <w:t>pour tromper son ennui</w:t>
      </w:r>
      <w:r w:rsidR="00A01FD3" w:rsidRPr="00C3672B">
        <w:t xml:space="preserve">, </w:t>
      </w:r>
      <w:r w:rsidRPr="00C3672B">
        <w:t>lisait la Bible et écrivait à son père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ses lettres ne parvinrent jamais</w:t>
      </w:r>
      <w:r w:rsidR="00A01FD3" w:rsidRPr="00C3672B">
        <w:t xml:space="preserve">.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ailleurs</w:t>
      </w:r>
      <w:r w:rsidR="00A01FD3" w:rsidRPr="00C3672B">
        <w:t xml:space="preserve">, </w:t>
      </w:r>
      <w:r w:rsidRPr="00C3672B">
        <w:t xml:space="preserve">le baron avait </w:t>
      </w:r>
      <w:r w:rsidRPr="00C3672B">
        <w:rPr>
          <w:rFonts w:cs="Amasis30"/>
        </w:rPr>
        <w:t>é</w:t>
      </w:r>
      <w:r w:rsidRPr="00C3672B">
        <w:t>t</w:t>
      </w:r>
      <w:r w:rsidRPr="00C3672B">
        <w:rPr>
          <w:rFonts w:cs="Amasis30"/>
        </w:rPr>
        <w:t>é</w:t>
      </w:r>
      <w:r w:rsidRPr="00C3672B">
        <w:t xml:space="preserve"> tu</w:t>
      </w:r>
      <w:r w:rsidRPr="00C3672B">
        <w:rPr>
          <w:rFonts w:cs="Amasis30"/>
        </w:rPr>
        <w:t>é</w:t>
      </w:r>
      <w:r w:rsidRPr="00C3672B">
        <w:t xml:space="preserve"> d</w:t>
      </w:r>
      <w:r w:rsidRPr="00C3672B">
        <w:rPr>
          <w:rFonts w:cs="Amasis30"/>
        </w:rPr>
        <w:t>è</w:t>
      </w:r>
      <w:r w:rsidRPr="00C3672B">
        <w:t>s les premi</w:t>
      </w:r>
      <w:r w:rsidRPr="00C3672B">
        <w:rPr>
          <w:rFonts w:cs="Amasis30"/>
        </w:rPr>
        <w:t>è</w:t>
      </w:r>
      <w:r w:rsidRPr="00C3672B">
        <w:t>res affaires</w:t>
      </w:r>
      <w:r w:rsidR="00A01FD3" w:rsidRPr="00C3672B">
        <w:t xml:space="preserve">, </w:t>
      </w:r>
      <w:r w:rsidRPr="00C3672B">
        <w:t>en combattant contre Montluc</w:t>
      </w:r>
      <w:r w:rsidR="00A01FD3" w:rsidRPr="00C3672B">
        <w:t>.</w:t>
      </w:r>
    </w:p>
    <w:p w14:paraId="22C22CEE" w14:textId="77777777" w:rsidR="007314CA" w:rsidRPr="00C3672B" w:rsidRDefault="00A13117" w:rsidP="00A01FD3">
      <w:pPr>
        <w:pStyle w:val="Titre2"/>
      </w:pPr>
      <w:bookmarkStart w:id="10" w:name="_Toc192940200"/>
      <w:r w:rsidRPr="00A13117">
        <w:lastRenderedPageBreak/>
        <w:t>I</w:t>
      </w:r>
      <w:r w:rsidR="007314CA" w:rsidRPr="00C3672B">
        <w:t>V</w:t>
      </w:r>
      <w:bookmarkEnd w:id="10"/>
    </w:p>
    <w:p w14:paraId="0E425BBD" w14:textId="77777777" w:rsidR="00A01FD3" w:rsidRPr="00C3672B" w:rsidRDefault="00A13117" w:rsidP="00A13117">
      <w:pPr>
        <w:pStyle w:val="Taille-1Normal"/>
      </w:pPr>
      <w:r w:rsidRPr="00C3672B">
        <w:t>Les ennuis de François devaient durer encore longtemps</w:t>
      </w:r>
      <w:r w:rsidR="00A01FD3" w:rsidRPr="00C3672B">
        <w:t xml:space="preserve">. </w:t>
      </w:r>
      <w:r w:rsidRPr="00C3672B">
        <w:t>Car non seulement il ne trouva pas l</w:t>
      </w:r>
      <w:r w:rsidR="00A01FD3" w:rsidRPr="00C3672B">
        <w:t>’</w:t>
      </w:r>
      <w:r w:rsidRPr="00C3672B">
        <w:t>Amiral dans le pays où du Perrier l</w:t>
      </w:r>
      <w:r w:rsidR="00A01FD3" w:rsidRPr="00C3672B">
        <w:t>’</w:t>
      </w:r>
      <w:r w:rsidRPr="00C3672B">
        <w:t>avait envoyé</w:t>
      </w:r>
      <w:r w:rsidR="00A01FD3" w:rsidRPr="00C3672B">
        <w:t xml:space="preserve">, </w:t>
      </w:r>
      <w:r w:rsidRPr="00C3672B">
        <w:t>mais il fut retenu par le mauvais temps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et les chemins </w:t>
      </w:r>
      <w:r w:rsidRPr="00C3672B">
        <w:rPr>
          <w:rFonts w:cs="Amasis30"/>
        </w:rPr>
        <w:t>é</w:t>
      </w:r>
      <w:r w:rsidRPr="00C3672B">
        <w:t>taient tellement ab</w:t>
      </w:r>
      <w:r w:rsidRPr="00C3672B">
        <w:rPr>
          <w:rFonts w:cs="Amasis30"/>
        </w:rPr>
        <w:t>î</w:t>
      </w:r>
      <w:r w:rsidRPr="00C3672B">
        <w:t>m</w:t>
      </w:r>
      <w:r w:rsidRPr="00C3672B">
        <w:rPr>
          <w:rFonts w:cs="Amasis30"/>
        </w:rPr>
        <w:t>é</w:t>
      </w:r>
      <w:r w:rsidRPr="00C3672B">
        <w:t>s qu</w:t>
      </w:r>
      <w:r w:rsidR="00A01FD3" w:rsidRPr="00C3672B">
        <w:rPr>
          <w:rFonts w:cs="Amasis30"/>
        </w:rPr>
        <w:t>’</w:t>
      </w:r>
      <w:r w:rsidRPr="00C3672B">
        <w:t>on ne pouvait pas avancer</w:t>
      </w:r>
      <w:r w:rsidR="00A01FD3" w:rsidRPr="00C3672B">
        <w:t xml:space="preserve">.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hiver s</w:t>
      </w:r>
      <w:r w:rsidR="00A01FD3" w:rsidRPr="00C3672B">
        <w:rPr>
          <w:rFonts w:cs="Amasis30"/>
        </w:rPr>
        <w:t>’</w:t>
      </w:r>
      <w:r w:rsidRPr="00C3672B">
        <w:t>annon</w:t>
      </w:r>
      <w:r w:rsidRPr="00C3672B">
        <w:rPr>
          <w:rFonts w:cs="Amasis30"/>
        </w:rPr>
        <w:t>ç</w:t>
      </w:r>
      <w:r w:rsidRPr="00C3672B">
        <w:t xml:space="preserve">ait comme devant </w:t>
      </w:r>
      <w:r w:rsidRPr="00C3672B">
        <w:rPr>
          <w:rFonts w:cs="Amasis30"/>
        </w:rPr>
        <w:t>ê</w:t>
      </w:r>
      <w:r w:rsidRPr="00C3672B">
        <w:t>tre tr</w:t>
      </w:r>
      <w:r w:rsidRPr="00C3672B">
        <w:rPr>
          <w:rFonts w:cs="Amasis30"/>
        </w:rPr>
        <w:t>è</w:t>
      </w:r>
      <w:r w:rsidRPr="00C3672B">
        <w:t>s rude et devan</w:t>
      </w:r>
      <w:r w:rsidRPr="00C3672B">
        <w:rPr>
          <w:rFonts w:cs="Amasis30"/>
        </w:rPr>
        <w:t>ç</w:t>
      </w:r>
      <w:r w:rsidRPr="00C3672B">
        <w:t>ait sa saison</w:t>
      </w:r>
      <w:r w:rsidR="00A01FD3" w:rsidRPr="00C3672B">
        <w:t xml:space="preserve">. </w:t>
      </w:r>
      <w:r w:rsidRPr="00C3672B">
        <w:t>Car</w:t>
      </w:r>
      <w:r w:rsidR="00A01FD3" w:rsidRPr="00C3672B">
        <w:t xml:space="preserve">, </w:t>
      </w:r>
      <w:r w:rsidRPr="00C3672B">
        <w:t>bien qu</w:t>
      </w:r>
      <w:r w:rsidR="00A01FD3" w:rsidRPr="00C3672B">
        <w:rPr>
          <w:rFonts w:cs="Amasis30"/>
        </w:rPr>
        <w:t>’</w:t>
      </w:r>
      <w:r w:rsidRPr="00C3672B">
        <w:t>on ne f</w:t>
      </w:r>
      <w:r w:rsidRPr="00C3672B">
        <w:rPr>
          <w:rFonts w:cs="Amasis30"/>
        </w:rPr>
        <w:t>û</w:t>
      </w:r>
      <w:r w:rsidRPr="00C3672B">
        <w:t>t qu</w:t>
      </w:r>
      <w:r w:rsidR="00A01FD3" w:rsidRPr="00C3672B">
        <w:rPr>
          <w:rFonts w:cs="Amasis30"/>
        </w:rPr>
        <w:t>’</w:t>
      </w:r>
      <w:r w:rsidRPr="00C3672B">
        <w:t>en octobre</w:t>
      </w:r>
      <w:r w:rsidR="00A01FD3" w:rsidRPr="00C3672B">
        <w:t xml:space="preserve">, </w:t>
      </w:r>
      <w:r w:rsidRPr="00C3672B">
        <w:t>il gelait tous les matins</w:t>
      </w:r>
      <w:r w:rsidR="00A01FD3" w:rsidRPr="00C3672B">
        <w:t xml:space="preserve">, </w:t>
      </w:r>
      <w:r w:rsidRPr="00C3672B">
        <w:t>puis 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taient des pluies froides</w:t>
      </w:r>
      <w:r w:rsidR="00A01FD3" w:rsidRPr="00C3672B">
        <w:t xml:space="preserve">, </w:t>
      </w:r>
      <w:r w:rsidRPr="00C3672B">
        <w:t>et la boue rendait les routes impraticables</w:t>
      </w:r>
      <w:r w:rsidR="00A01FD3" w:rsidRPr="00C3672B">
        <w:t>.</w:t>
      </w:r>
    </w:p>
    <w:p w14:paraId="22C61AC2" w14:textId="77777777" w:rsidR="00A01FD3" w:rsidRPr="00C3672B" w:rsidRDefault="00A13117" w:rsidP="00A13117">
      <w:pPr>
        <w:pStyle w:val="Taille-1Normal"/>
      </w:pPr>
      <w:r w:rsidRPr="00C3672B">
        <w:t>Enfin</w:t>
      </w:r>
      <w:r w:rsidR="00A01FD3" w:rsidRPr="00C3672B">
        <w:t xml:space="preserve">, </w:t>
      </w:r>
      <w:r w:rsidRPr="00C3672B">
        <w:t>vers le dixième jour du mois</w:t>
      </w:r>
      <w:r w:rsidR="00A01FD3" w:rsidRPr="00C3672B">
        <w:t xml:space="preserve">, </w:t>
      </w:r>
      <w:r w:rsidRPr="00C3672B">
        <w:t>François rejoignit l</w:t>
      </w:r>
      <w:r w:rsidR="00A01FD3" w:rsidRPr="00C3672B">
        <w:t>’</w:t>
      </w:r>
      <w:r w:rsidRPr="00C3672B">
        <w:t>Amiral</w:t>
      </w:r>
      <w:r w:rsidR="00A01FD3" w:rsidRPr="00C3672B">
        <w:t xml:space="preserve">, </w:t>
      </w:r>
      <w:r w:rsidRPr="00C3672B">
        <w:t>qui s</w:t>
      </w:r>
      <w:r w:rsidR="00A01FD3" w:rsidRPr="00C3672B">
        <w:t>’</w:t>
      </w:r>
      <w:r w:rsidRPr="00C3672B">
        <w:t>était installé dans un château voisin de Montmorillon</w:t>
      </w:r>
      <w:r w:rsidR="00A01FD3" w:rsidRPr="00C3672B">
        <w:t xml:space="preserve">. </w:t>
      </w:r>
      <w:r w:rsidRPr="00C3672B">
        <w:t>Depuis trois jours</w:t>
      </w:r>
      <w:r w:rsidR="00A01FD3" w:rsidRPr="00C3672B">
        <w:t xml:space="preserve">, </w:t>
      </w:r>
      <w:r w:rsidRPr="00C3672B">
        <w:t>il marchait avec grandes précautions</w:t>
      </w:r>
      <w:r w:rsidR="00A01FD3" w:rsidRPr="00C3672B">
        <w:t xml:space="preserve">, </w:t>
      </w:r>
      <w:r w:rsidRPr="00C3672B">
        <w:t>en bon ordre autant que le permettait l</w:t>
      </w:r>
      <w:r w:rsidR="00A01FD3" w:rsidRPr="00C3672B">
        <w:t>’</w:t>
      </w:r>
      <w:r w:rsidRPr="00C3672B">
        <w:t>état du terrain</w:t>
      </w:r>
      <w:r w:rsidR="00A01FD3" w:rsidRPr="00C3672B">
        <w:t xml:space="preserve">, </w:t>
      </w:r>
      <w:r w:rsidRPr="00C3672B">
        <w:t>et il avait fait mettre la dalmatique à son roi d</w:t>
      </w:r>
      <w:r w:rsidR="00A01FD3" w:rsidRPr="00C3672B">
        <w:t>’</w:t>
      </w:r>
      <w:r w:rsidRPr="00C3672B">
        <w:t>armes</w:t>
      </w:r>
      <w:r w:rsidR="00A01FD3" w:rsidRPr="00C3672B">
        <w:t xml:space="preserve">. </w:t>
      </w:r>
      <w:r w:rsidRPr="00C3672B">
        <w:t>Quand il se fit annoncer aux avant-postes</w:t>
      </w:r>
      <w:r w:rsidR="00A01FD3" w:rsidRPr="00C3672B">
        <w:t xml:space="preserve">, </w:t>
      </w:r>
      <w:r w:rsidRPr="00C3672B">
        <w:t>on le reçut assez mal et l</w:t>
      </w:r>
      <w:r w:rsidR="00A01FD3" w:rsidRPr="00C3672B">
        <w:t>’</w:t>
      </w:r>
      <w:r w:rsidRPr="00C3672B">
        <w:t>Amiral lui envoya dire qu</w:t>
      </w:r>
      <w:r w:rsidR="00A01FD3" w:rsidRPr="00C3672B">
        <w:t>’</w:t>
      </w:r>
      <w:r w:rsidRPr="00C3672B">
        <w:t>il ne le recevrait que le lendemain</w:t>
      </w:r>
      <w:r w:rsidR="00A01FD3" w:rsidRPr="00C3672B">
        <w:t xml:space="preserve">. </w:t>
      </w:r>
      <w:r w:rsidRPr="00C3672B">
        <w:t>Mais on lui donna un assez bon logement</w:t>
      </w:r>
      <w:r w:rsidR="00A01FD3" w:rsidRPr="00C3672B">
        <w:t xml:space="preserve">, </w:t>
      </w:r>
      <w:r w:rsidRPr="00C3672B">
        <w:t>et il prit son mal en patience</w:t>
      </w:r>
      <w:r w:rsidR="00A01FD3" w:rsidRPr="00C3672B">
        <w:t>.</w:t>
      </w:r>
    </w:p>
    <w:p w14:paraId="24FD47B0" w14:textId="77777777" w:rsidR="00A01FD3" w:rsidRPr="00C3672B" w:rsidRDefault="00A01FD3" w:rsidP="00A13117">
      <w:pPr>
        <w:pStyle w:val="Taille-1Normal"/>
      </w:pPr>
      <w:r w:rsidRPr="00C3672B">
        <w:t>M. </w:t>
      </w:r>
      <w:r w:rsidR="00A13117" w:rsidRPr="00C3672B">
        <w:t>l</w:t>
      </w:r>
      <w:r w:rsidRPr="00C3672B">
        <w:t>’</w:t>
      </w:r>
      <w:r w:rsidR="00A13117" w:rsidRPr="00C3672B">
        <w:t>Amiral était de très mauvaise humeur</w:t>
      </w:r>
      <w:r w:rsidRPr="00C3672B">
        <w:t xml:space="preserve">, </w:t>
      </w:r>
      <w:r w:rsidR="00A13117" w:rsidRPr="00C3672B">
        <w:t>parce que rien ne marchait comme il aurait voulu</w:t>
      </w:r>
      <w:r w:rsidRPr="00C3672B">
        <w:t xml:space="preserve">. </w:t>
      </w:r>
      <w:r w:rsidR="00A13117" w:rsidRPr="00C3672B">
        <w:t>Condé s</w:t>
      </w:r>
      <w:r w:rsidRPr="00C3672B">
        <w:t>’</w:t>
      </w:r>
      <w:r w:rsidR="00A13117" w:rsidRPr="00C3672B">
        <w:t>oubliait dans les plaisirs</w:t>
      </w:r>
      <w:r w:rsidRPr="00C3672B">
        <w:t xml:space="preserve">, </w:t>
      </w:r>
      <w:r w:rsidR="00A13117" w:rsidRPr="00C3672B">
        <w:t>et le secours d</w:t>
      </w:r>
      <w:r w:rsidRPr="00C3672B">
        <w:t>’</w:t>
      </w:r>
      <w:r w:rsidR="00A13117" w:rsidRPr="00C3672B">
        <w:t>Allemagne ne paraissait pas près d</w:t>
      </w:r>
      <w:r w:rsidRPr="00C3672B">
        <w:t>’</w:t>
      </w:r>
      <w:r w:rsidR="00A13117" w:rsidRPr="00C3672B">
        <w:t>arriver</w:t>
      </w:r>
      <w:r w:rsidRPr="00C3672B">
        <w:t xml:space="preserve">. </w:t>
      </w:r>
      <w:r w:rsidR="00A13117" w:rsidRPr="00C3672B">
        <w:t>Et</w:t>
      </w:r>
      <w:r w:rsidRPr="00C3672B">
        <w:t xml:space="preserve">, </w:t>
      </w:r>
      <w:r w:rsidR="00A13117" w:rsidRPr="00C3672B">
        <w:t>réfléchissant à toutes ces choses</w:t>
      </w:r>
      <w:r w:rsidRPr="00C3672B">
        <w:t xml:space="preserve">, </w:t>
      </w:r>
      <w:r w:rsidR="00A13117" w:rsidRPr="00C3672B">
        <w:t>il allait et venait dans une salle dont les murailles se revêtaient de panneaux de chêne à compartiments sculptés</w:t>
      </w:r>
      <w:r w:rsidRPr="00C3672B">
        <w:t xml:space="preserve">. </w:t>
      </w:r>
      <w:r w:rsidR="00A13117" w:rsidRPr="00C3672B">
        <w:t>Le pasteur Onimus Kalbhaus</w:t>
      </w:r>
      <w:r w:rsidRPr="00C3672B">
        <w:t xml:space="preserve">, </w:t>
      </w:r>
      <w:r w:rsidR="00A13117" w:rsidRPr="00C3672B">
        <w:t>qui s</w:t>
      </w:r>
      <w:r w:rsidRPr="00C3672B">
        <w:t>’</w:t>
      </w:r>
      <w:r w:rsidR="00A13117" w:rsidRPr="00C3672B">
        <w:t xml:space="preserve">était retiré près de lui après le départ de </w:t>
      </w:r>
      <w:r w:rsidRPr="00C3672B">
        <w:t>M. de </w:t>
      </w:r>
      <w:r w:rsidR="00A13117" w:rsidRPr="00C3672B">
        <w:t>Gardefort</w:t>
      </w:r>
      <w:r w:rsidRPr="00C3672B">
        <w:t xml:space="preserve">, </w:t>
      </w:r>
      <w:r w:rsidR="00A13117" w:rsidRPr="00C3672B">
        <w:t>lui racontait une histoire interminable qu</w:t>
      </w:r>
      <w:r w:rsidRPr="00C3672B">
        <w:t>’</w:t>
      </w:r>
      <w:r w:rsidR="00A13117" w:rsidRPr="00C3672B">
        <w:t>il n</w:t>
      </w:r>
      <w:r w:rsidRPr="00C3672B">
        <w:t>’</w:t>
      </w:r>
      <w:r w:rsidR="00A13117" w:rsidRPr="00C3672B">
        <w:t>écoutait plus depuis longtemps</w:t>
      </w:r>
      <w:r w:rsidRPr="00C3672B">
        <w:t xml:space="preserve">. </w:t>
      </w:r>
      <w:r w:rsidR="00A13117" w:rsidRPr="00C3672B">
        <w:t>Et l</w:t>
      </w:r>
      <w:r w:rsidRPr="00C3672B">
        <w:t>’</w:t>
      </w:r>
      <w:r w:rsidR="00A13117" w:rsidRPr="00C3672B">
        <w:t>homme noir continuait</w:t>
      </w:r>
      <w:r w:rsidRPr="00C3672B">
        <w:t xml:space="preserve">, </w:t>
      </w:r>
      <w:r w:rsidR="00A13117" w:rsidRPr="00C3672B">
        <w:t>dans le silence de la pièce</w:t>
      </w:r>
      <w:r w:rsidRPr="00C3672B">
        <w:t xml:space="preserve">, </w:t>
      </w:r>
      <w:r w:rsidR="00A13117" w:rsidRPr="00C3672B">
        <w:t xml:space="preserve">à élever sa plainte contre </w:t>
      </w:r>
      <w:r w:rsidRPr="00C3672B">
        <w:t>M. de </w:t>
      </w:r>
      <w:r w:rsidR="00A13117" w:rsidRPr="00C3672B">
        <w:t>Vergennes</w:t>
      </w:r>
      <w:r w:rsidRPr="00C3672B">
        <w:t xml:space="preserve">, </w:t>
      </w:r>
      <w:r w:rsidR="00A13117" w:rsidRPr="00C3672B">
        <w:t>qui scandalisait l</w:t>
      </w:r>
      <w:r w:rsidRPr="00C3672B">
        <w:t>’</w:t>
      </w:r>
      <w:r w:rsidR="00A13117" w:rsidRPr="00C3672B">
        <w:t>Église par sa liaison avec Valentine de Puyaubrais</w:t>
      </w:r>
      <w:r w:rsidRPr="00C3672B">
        <w:t>.</w:t>
      </w:r>
    </w:p>
    <w:p w14:paraId="23B40228" w14:textId="77777777" w:rsidR="00A01FD3" w:rsidRPr="00C3672B" w:rsidRDefault="00A13117" w:rsidP="00A13117">
      <w:pPr>
        <w:pStyle w:val="Taille-1Normal"/>
      </w:pPr>
      <w:r w:rsidRPr="00C3672B">
        <w:t>Coligny lui répondit</w:t>
      </w:r>
      <w:r w:rsidR="00A01FD3" w:rsidRPr="00C3672B">
        <w:t xml:space="preserve">, </w:t>
      </w:r>
      <w:r w:rsidRPr="00C3672B">
        <w:t>enfin</w:t>
      </w:r>
      <w:r w:rsidR="00A01FD3" w:rsidRPr="00C3672B">
        <w:t xml:space="preserve">, </w:t>
      </w:r>
      <w:r w:rsidRPr="00C3672B">
        <w:t>en matière d</w:t>
      </w:r>
      <w:r w:rsidR="00A01FD3" w:rsidRPr="00C3672B">
        <w:t>’</w:t>
      </w:r>
      <w:r w:rsidRPr="00C3672B">
        <w:t>acquit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BC37C7E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ne suis pas le maître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 xml:space="preserve">Allez dire ces choses </w:t>
      </w:r>
      <w:r w:rsidR="00A13117" w:rsidRPr="00C3672B">
        <w:rPr>
          <w:rFonts w:cs="Amasis30"/>
        </w:rPr>
        <w:t>à</w:t>
      </w:r>
      <w:r w:rsidR="004F28D7">
        <w:rPr>
          <w:rFonts w:cs="Amasis30"/>
        </w:rPr>
        <w:t xml:space="preserve"> </w:t>
      </w:r>
      <w:r w:rsidRPr="00C3672B">
        <w:t>M. </w:t>
      </w:r>
      <w:r w:rsidR="00A13117" w:rsidRPr="00C3672B">
        <w:t>le Prince</w:t>
      </w:r>
      <w:r w:rsidRPr="00C3672B">
        <w:t>.</w:t>
      </w:r>
    </w:p>
    <w:p w14:paraId="258BBDF3" w14:textId="77777777" w:rsidR="00A01FD3" w:rsidRPr="00C3672B" w:rsidRDefault="00A13117" w:rsidP="00A13117">
      <w:pPr>
        <w:pStyle w:val="Taille-1Normal"/>
      </w:pPr>
      <w:r w:rsidRPr="00C3672B">
        <w:lastRenderedPageBreak/>
        <w:t>Au reste</w:t>
      </w:r>
      <w:r w:rsidR="00A01FD3" w:rsidRPr="00C3672B">
        <w:t xml:space="preserve">, </w:t>
      </w:r>
      <w:r w:rsidRPr="00C3672B">
        <w:t>ils commençaient à l</w:t>
      </w:r>
      <w:r w:rsidR="00A01FD3" w:rsidRPr="00C3672B">
        <w:t>’</w:t>
      </w:r>
      <w:r w:rsidRPr="00C3672B">
        <w:t>ennuyer tous</w:t>
      </w:r>
      <w:r w:rsidR="00A01FD3" w:rsidRPr="00C3672B">
        <w:t xml:space="preserve">, </w:t>
      </w:r>
      <w:r w:rsidRPr="00C3672B">
        <w:t>avec leurs dissensions continuelles</w:t>
      </w:r>
      <w:r w:rsidR="00A01FD3" w:rsidRPr="00C3672B">
        <w:t xml:space="preserve">, </w:t>
      </w:r>
      <w:r w:rsidRPr="00C3672B">
        <w:t>et il regrettait de ne pouvoir fonder un État protestant dont il eût été le seul maître dans les affaires temporelles et spirituelles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eût été si beau de régenter la France comme Calvin avait gouverné Genève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!</w:t>
      </w:r>
    </w:p>
    <w:p w14:paraId="7D02D463" w14:textId="77777777" w:rsidR="00A01FD3" w:rsidRPr="00C3672B" w:rsidRDefault="00A13117" w:rsidP="00A13117">
      <w:pPr>
        <w:pStyle w:val="Taille-1Normal"/>
      </w:pPr>
      <w:r w:rsidRPr="00C3672B">
        <w:t>Et il continuait sa promenade</w:t>
      </w:r>
      <w:r w:rsidR="00A01FD3" w:rsidRPr="00C3672B">
        <w:t xml:space="preserve">, </w:t>
      </w:r>
      <w:r w:rsidRPr="00C3672B">
        <w:t>faisant crier ses escarpins de cuir blanc</w:t>
      </w:r>
      <w:r w:rsidR="00A01FD3" w:rsidRPr="00C3672B">
        <w:t xml:space="preserve">, </w:t>
      </w:r>
      <w:r w:rsidRPr="00C3672B">
        <w:t>la tête penchée sur son pourpoint sombre</w:t>
      </w:r>
      <w:r w:rsidR="00A01FD3" w:rsidRPr="00C3672B">
        <w:t xml:space="preserve">, </w:t>
      </w:r>
      <w:r w:rsidRPr="00C3672B">
        <w:t>à broderies serrées</w:t>
      </w:r>
      <w:r w:rsidR="00A01FD3" w:rsidRPr="00C3672B">
        <w:t xml:space="preserve">. </w:t>
      </w:r>
      <w:r w:rsidRPr="00C3672B">
        <w:t>Sous les bords ébrasés de son bonnet de velours se creusaient les rides de son front haut et étroit</w:t>
      </w:r>
      <w:r w:rsidR="00A01FD3" w:rsidRPr="00C3672B">
        <w:t xml:space="preserve">, </w:t>
      </w:r>
      <w:r w:rsidRPr="00C3672B">
        <w:t>décelant un entêtement opiniâtre</w:t>
      </w:r>
      <w:r w:rsidR="00A01FD3" w:rsidRPr="00C3672B">
        <w:t xml:space="preserve">. </w:t>
      </w:r>
      <w:r w:rsidRPr="00C3672B">
        <w:t>Ses yeux froids regardaient dans le vague</w:t>
      </w:r>
      <w:r w:rsidR="00A01FD3" w:rsidRPr="00C3672B">
        <w:t xml:space="preserve">, </w:t>
      </w:r>
      <w:r w:rsidRPr="00C3672B">
        <w:t>et sa joue creuse</w:t>
      </w:r>
      <w:r w:rsidR="00A01FD3" w:rsidRPr="00C3672B">
        <w:t xml:space="preserve">, </w:t>
      </w:r>
      <w:r w:rsidRPr="00C3672B">
        <w:t>sa bouche restreinte par un pli dur</w:t>
      </w:r>
      <w:r w:rsidR="00A01FD3" w:rsidRPr="00C3672B">
        <w:t xml:space="preserve">, </w:t>
      </w:r>
      <w:r w:rsidRPr="00C3672B">
        <w:t>le froncement de son sourcil montraient qu</w:t>
      </w:r>
      <w:r w:rsidR="00A01FD3" w:rsidRPr="00C3672B">
        <w:t>’</w:t>
      </w:r>
      <w:r w:rsidRPr="00C3672B">
        <w:t>il était dans ses mauvais jours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morose</w:t>
      </w:r>
      <w:r w:rsidR="00A01FD3" w:rsidRPr="00C3672B">
        <w:t xml:space="preserve">, </w:t>
      </w:r>
      <w:r w:rsidRPr="00C3672B">
        <w:t>il apostropha Onimus qui s</w:t>
      </w:r>
      <w:r w:rsidR="00A01FD3" w:rsidRPr="00C3672B">
        <w:t>’</w:t>
      </w:r>
      <w:r w:rsidRPr="00C3672B">
        <w:t>était tu</w:t>
      </w:r>
      <w:r w:rsidR="00A01FD3" w:rsidRPr="00C3672B">
        <w:t xml:space="preserve">, </w:t>
      </w:r>
      <w:r w:rsidRPr="00C3672B">
        <w:t>vexé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09AD43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voudrais bien vous voir à ma place et aussi ce que vous feriez</w:t>
      </w:r>
      <w:r w:rsidRPr="00C3672B">
        <w:t xml:space="preserve">. </w:t>
      </w:r>
      <w:r w:rsidR="00A13117" w:rsidRPr="00C3672B">
        <w:t>On ne peut rien faire d</w:t>
      </w:r>
      <w:r w:rsidRPr="00C3672B">
        <w:t>’</w:t>
      </w:r>
      <w:r w:rsidR="00A13117" w:rsidRPr="00C3672B">
        <w:t>utile</w:t>
      </w:r>
      <w:r w:rsidRPr="00C3672B">
        <w:t xml:space="preserve">, </w:t>
      </w:r>
      <w:r w:rsidR="00A13117" w:rsidRPr="00C3672B">
        <w:t>quand on vit entouré de bélîtres</w:t>
      </w:r>
      <w:r w:rsidRPr="00C3672B">
        <w:t>…</w:t>
      </w:r>
    </w:p>
    <w:p w14:paraId="7ECD5F82" w14:textId="77777777" w:rsidR="00A01FD3" w:rsidRPr="00C3672B" w:rsidRDefault="00A13117" w:rsidP="00A13117">
      <w:pPr>
        <w:pStyle w:val="Taille-1Normal"/>
      </w:pPr>
      <w:r w:rsidRPr="00C3672B">
        <w:t>Onimus ne releva pas ce dire</w:t>
      </w:r>
      <w:r w:rsidR="00A01FD3" w:rsidRPr="00C3672B">
        <w:t xml:space="preserve">, </w:t>
      </w:r>
      <w:r w:rsidRPr="00C3672B">
        <w:t>car il savait que Coligny n</w:t>
      </w:r>
      <w:r w:rsidR="00A01FD3" w:rsidRPr="00C3672B">
        <w:t>’</w:t>
      </w:r>
      <w:r w:rsidRPr="00C3672B">
        <w:t>admettait pas la discussion</w:t>
      </w:r>
      <w:r w:rsidR="00A01FD3" w:rsidRPr="00C3672B">
        <w:t xml:space="preserve">, </w:t>
      </w:r>
      <w:r w:rsidRPr="00C3672B">
        <w:t>et il attendit la fin de sa phrase</w:t>
      </w:r>
      <w:r w:rsidR="00A01FD3" w:rsidRPr="00C3672B">
        <w:t xml:space="preserve">. </w:t>
      </w:r>
      <w:r w:rsidRPr="00C3672B">
        <w:t>Mais elle ne se continua pas</w:t>
      </w:r>
      <w:r w:rsidR="00A01FD3" w:rsidRPr="00C3672B">
        <w:t xml:space="preserve">, </w:t>
      </w:r>
      <w:r w:rsidRPr="00C3672B">
        <w:t>car l</w:t>
      </w:r>
      <w:r w:rsidR="00A01FD3" w:rsidRPr="00C3672B">
        <w:t>’</w:t>
      </w:r>
      <w:r w:rsidRPr="00C3672B">
        <w:t>Amiral se tut et continua sa promenade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air renfrogné</w:t>
      </w:r>
      <w:r w:rsidR="00A01FD3" w:rsidRPr="00C3672B">
        <w:t xml:space="preserve">. </w:t>
      </w:r>
      <w:r w:rsidRPr="00C3672B">
        <w:t>Puis il proféra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7D5EA5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Voilà maintenant que le Roy m</w:t>
      </w:r>
      <w:r w:rsidRPr="00C3672B">
        <w:t>’</w:t>
      </w:r>
      <w:r w:rsidR="00A13117" w:rsidRPr="00C3672B">
        <w:t>envoie un officier</w:t>
      </w:r>
      <w:r w:rsidRPr="00C3672B">
        <w:t xml:space="preserve">, </w:t>
      </w:r>
      <w:r w:rsidR="00A13117" w:rsidRPr="00C3672B">
        <w:t>avec un roi d</w:t>
      </w:r>
      <w:r w:rsidRPr="00C3672B">
        <w:t>’</w:t>
      </w:r>
      <w:r w:rsidR="00A13117" w:rsidRPr="00C3672B">
        <w:t>armes</w:t>
      </w:r>
      <w:r w:rsidRPr="00C3672B">
        <w:t xml:space="preserve">, </w:t>
      </w:r>
      <w:r w:rsidR="00A13117" w:rsidRPr="00C3672B">
        <w:t>pour me donner des lettres</w:t>
      </w:r>
      <w:r w:rsidRPr="00C3672B">
        <w:t xml:space="preserve">. </w:t>
      </w:r>
      <w:r w:rsidR="00A13117" w:rsidRPr="00C3672B">
        <w:t>Cela ne peut être que des choses désagréables à mon endroit</w:t>
      </w:r>
      <w:r w:rsidRPr="00C3672B">
        <w:t>.</w:t>
      </w:r>
    </w:p>
    <w:p w14:paraId="548C365E" w14:textId="77777777" w:rsidR="00A01FD3" w:rsidRPr="00C3672B" w:rsidRDefault="00A13117" w:rsidP="00A13117">
      <w:pPr>
        <w:pStyle w:val="Taille-1Normal"/>
      </w:pPr>
      <w:r w:rsidRPr="00C3672B">
        <w:t>Onimus se crut autorisé à répondre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20E8C6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À votre place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je ne recevrais pas ces gens-là</w:t>
      </w:r>
      <w:r w:rsidRPr="00C3672B">
        <w:t xml:space="preserve">, </w:t>
      </w:r>
      <w:r w:rsidR="00A13117" w:rsidRPr="00C3672B">
        <w:t>et je les enverrais se faire pendre ailleurs après une verte admonestation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32D974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On dira alors que j</w:t>
      </w:r>
      <w:r w:rsidRPr="00C3672B">
        <w:t>’</w:t>
      </w:r>
      <w:r w:rsidR="00A13117" w:rsidRPr="00C3672B">
        <w:t>ai eu peur</w:t>
      </w:r>
      <w:r w:rsidRPr="00C3672B">
        <w:t xml:space="preserve">, </w:t>
      </w:r>
      <w:r w:rsidR="00A13117" w:rsidRPr="00C3672B">
        <w:t>opina Coligny</w:t>
      </w:r>
      <w:r w:rsidRPr="00C3672B">
        <w:t>.</w:t>
      </w:r>
    </w:p>
    <w:p w14:paraId="271221D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Mais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le service de Dieu exige de plus grands sacrifices que celui de notre amour-propre</w:t>
      </w:r>
      <w:r w:rsidRPr="00C3672B">
        <w:t xml:space="preserve">, </w:t>
      </w:r>
      <w:r w:rsidR="00A13117" w:rsidRPr="00C3672B">
        <w:t>et</w:t>
      </w:r>
      <w:r w:rsidRPr="00C3672B">
        <w:t xml:space="preserve">, </w:t>
      </w:r>
      <w:r w:rsidR="00A13117" w:rsidRPr="00C3672B">
        <w:t>d</w:t>
      </w:r>
      <w:r w:rsidRPr="00C3672B">
        <w:t>’</w:t>
      </w:r>
      <w:r w:rsidR="00A13117" w:rsidRPr="00C3672B">
        <w:t>ailleurs</w:t>
      </w:r>
      <w:r w:rsidRPr="00C3672B">
        <w:t xml:space="preserve">, </w:t>
      </w:r>
      <w:r w:rsidR="00A13117" w:rsidRPr="00C3672B">
        <w:t>la voie nous est tracée par l</w:t>
      </w:r>
      <w:r w:rsidRPr="00C3672B">
        <w:t>’</w:t>
      </w:r>
      <w:r w:rsidR="00A13117" w:rsidRPr="00C3672B">
        <w:t>Écriture</w:t>
      </w:r>
      <w:r w:rsidRPr="00C3672B">
        <w:t xml:space="preserve">, </w:t>
      </w:r>
      <w:r w:rsidR="00A13117" w:rsidRPr="00C3672B">
        <w:t>elle nous défend de traiter avec les fils de Bélial</w:t>
      </w:r>
      <w:r w:rsidRPr="00C3672B">
        <w:t xml:space="preserve">. </w:t>
      </w:r>
      <w:r w:rsidR="00A13117" w:rsidRPr="00C3672B">
        <w:t>Et qu</w:t>
      </w:r>
      <w:r w:rsidRPr="00C3672B">
        <w:t>’</w:t>
      </w:r>
      <w:r w:rsidR="00A13117" w:rsidRPr="00C3672B">
        <w:t>est-ce</w:t>
      </w:r>
      <w:r w:rsidRPr="00C3672B">
        <w:t xml:space="preserve">, </w:t>
      </w:r>
      <w:r w:rsidR="00A13117" w:rsidRPr="00C3672B">
        <w:t>je vous le demande</w:t>
      </w:r>
      <w:r w:rsidRPr="00C3672B">
        <w:t xml:space="preserve">, </w:t>
      </w:r>
      <w:r w:rsidR="00A13117" w:rsidRPr="00C3672B">
        <w:t>que ce comte de Bernage qui arrive avec son roi d</w:t>
      </w:r>
      <w:r w:rsidRPr="00C3672B">
        <w:t>’</w:t>
      </w:r>
      <w:r w:rsidR="00A13117" w:rsidRPr="00C3672B">
        <w:t>armes</w:t>
      </w:r>
      <w:r w:rsidRPr="00C3672B">
        <w:t xml:space="preserve">, </w:t>
      </w:r>
      <w:r w:rsidR="00A13117" w:rsidRPr="00C3672B">
        <w:t>sinon un fils de Bélial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un d</w:t>
      </w:r>
      <w:r w:rsidR="00A13117" w:rsidRPr="00C3672B">
        <w:rPr>
          <w:rFonts w:cs="Amasis30"/>
        </w:rPr>
        <w:t>é</w:t>
      </w:r>
      <w:r w:rsidR="00A13117" w:rsidRPr="00C3672B">
        <w:lastRenderedPageBreak/>
        <w:t>bauch</w:t>
      </w:r>
      <w:r w:rsidR="00A13117" w:rsidRPr="00C3672B">
        <w:rPr>
          <w:rFonts w:cs="Amasis30"/>
        </w:rPr>
        <w:t>é</w:t>
      </w:r>
      <w:r w:rsidR="00A13117" w:rsidRPr="00C3672B">
        <w:t xml:space="preserve"> de la pire esp</w:t>
      </w:r>
      <w:r w:rsidR="00A13117" w:rsidRPr="00C3672B">
        <w:rPr>
          <w:rFonts w:cs="Amasis30"/>
        </w:rPr>
        <w:t>è</w:t>
      </w:r>
      <w:r w:rsidR="00A13117" w:rsidRPr="00C3672B">
        <w:t>ce</w:t>
      </w:r>
      <w:r w:rsidRPr="00C3672B">
        <w:t xml:space="preserve">, </w:t>
      </w:r>
      <w:r w:rsidR="00A13117" w:rsidRPr="00C3672B">
        <w:t>un homme perdu de vices</w:t>
      </w:r>
      <w:r w:rsidRPr="00C3672B">
        <w:t xml:space="preserve">, </w:t>
      </w:r>
      <w:r w:rsidR="00A13117" w:rsidRPr="00C3672B">
        <w:t>qui a essay</w:t>
      </w:r>
      <w:r w:rsidR="00A13117" w:rsidRPr="00C3672B">
        <w:rPr>
          <w:rFonts w:cs="Amasis30"/>
        </w:rPr>
        <w:t>é</w:t>
      </w:r>
      <w:r w:rsidR="00A13117" w:rsidRPr="00C3672B">
        <w:t xml:space="preserve"> de s</w:t>
      </w:r>
      <w:r w:rsidR="00A13117" w:rsidRPr="00C3672B">
        <w:rPr>
          <w:rFonts w:cs="Amasis30"/>
        </w:rPr>
        <w:t>é</w:t>
      </w:r>
      <w:r w:rsidR="00A13117" w:rsidRPr="00C3672B">
        <w:t>duire la fille du baron de Gardefort</w:t>
      </w:r>
      <w:r w:rsidRPr="00C3672B">
        <w:t xml:space="preserve">. </w:t>
      </w:r>
      <w:r w:rsidR="00A13117" w:rsidRPr="00C3672B">
        <w:t>Votre devoir est tout indiqu</w:t>
      </w:r>
      <w:r w:rsidR="00A13117" w:rsidRPr="00C3672B">
        <w:rPr>
          <w:rFonts w:cs="Amasis30"/>
        </w:rPr>
        <w:t>é</w:t>
      </w:r>
      <w:r w:rsidRPr="00C3672B">
        <w:t xml:space="preserve">. </w:t>
      </w:r>
      <w:r w:rsidR="00A13117" w:rsidRPr="00C3672B">
        <w:t>Il faut recevoir ce petit Achab en grande pompe et lui faire une publique semonce qui profitera peut-être à son salut</w:t>
      </w:r>
      <w:r w:rsidRPr="00C3672B">
        <w:t>.</w:t>
      </w:r>
    </w:p>
    <w:p w14:paraId="7DA81548" w14:textId="77777777" w:rsidR="00A01FD3" w:rsidRPr="00C3672B" w:rsidRDefault="00A13117" w:rsidP="00A13117">
      <w:pPr>
        <w:pStyle w:val="Taille-1Normal"/>
      </w:pPr>
      <w:r w:rsidRPr="00C3672B">
        <w:t>L</w:t>
      </w:r>
      <w:r w:rsidR="00A01FD3" w:rsidRPr="00C3672B">
        <w:t>’</w:t>
      </w:r>
      <w:r w:rsidRPr="00C3672B">
        <w:t>Amiral fut fâché d</w:t>
      </w:r>
      <w:r w:rsidR="00A01FD3" w:rsidRPr="00C3672B">
        <w:t>’</w:t>
      </w:r>
      <w:r w:rsidRPr="00C3672B">
        <w:t>apprendre qu</w:t>
      </w:r>
      <w:r w:rsidR="00A01FD3" w:rsidRPr="00C3672B">
        <w:t>’</w:t>
      </w:r>
      <w:r w:rsidRPr="00C3672B">
        <w:t>on se fût permis de lui envoyer un gentilhomme aussi décrié</w:t>
      </w:r>
      <w:r w:rsidR="00A01FD3" w:rsidRPr="00C3672B">
        <w:t xml:space="preserve">. </w:t>
      </w:r>
      <w:r w:rsidRPr="00C3672B">
        <w:t>Car il aimait la vertu avec intolérance et n</w:t>
      </w:r>
      <w:r w:rsidR="00A01FD3" w:rsidRPr="00C3672B">
        <w:t>’</w:t>
      </w:r>
      <w:r w:rsidRPr="00C3672B">
        <w:t>admettait pas que l</w:t>
      </w:r>
      <w:r w:rsidR="00A01FD3" w:rsidRPr="00C3672B">
        <w:t>’</w:t>
      </w:r>
      <w:r w:rsidRPr="00C3672B">
        <w:t>on pût pécher</w:t>
      </w:r>
      <w:r w:rsidR="00A01FD3" w:rsidRPr="00C3672B">
        <w:t xml:space="preserve">. </w:t>
      </w:r>
      <w:r w:rsidRPr="00C3672B">
        <w:t>Et il se résolut à recevoir sévèrement le comte de Bernache et à lui faire comprendre que l</w:t>
      </w:r>
      <w:r w:rsidR="00A01FD3" w:rsidRPr="00C3672B">
        <w:t>’</w:t>
      </w:r>
      <w:r w:rsidRPr="00C3672B">
        <w:t>on ne devait pas accepter une mission quand on en était indigne</w:t>
      </w:r>
      <w:r w:rsidR="00A01FD3" w:rsidRPr="00C3672B">
        <w:t xml:space="preserve">. </w:t>
      </w:r>
      <w:r w:rsidRPr="00C3672B">
        <w:t>Et puis il retomba dans sa rêverie</w:t>
      </w:r>
      <w:r w:rsidR="00A01FD3" w:rsidRPr="00C3672B">
        <w:t xml:space="preserve">, </w:t>
      </w:r>
      <w:r w:rsidRPr="00C3672B">
        <w:t>oubliant l</w:t>
      </w:r>
      <w:r w:rsidR="00A01FD3" w:rsidRPr="00C3672B">
        <w:t>’</w:t>
      </w:r>
      <w:r w:rsidRPr="00C3672B">
        <w:t>envoyé royal</w:t>
      </w:r>
      <w:r w:rsidR="00A01FD3" w:rsidRPr="00C3672B">
        <w:t xml:space="preserve">, </w:t>
      </w:r>
      <w:r w:rsidRPr="00C3672B">
        <w:t>dévoré par la préoccupation de pouvoir monter son armée</w:t>
      </w:r>
      <w:r w:rsidR="00A01FD3" w:rsidRPr="00C3672B">
        <w:t>.</w:t>
      </w:r>
    </w:p>
    <w:p w14:paraId="34455A80" w14:textId="77777777" w:rsidR="00A01FD3" w:rsidRPr="00C3672B" w:rsidRDefault="00A13117" w:rsidP="00A13117">
      <w:pPr>
        <w:pStyle w:val="Taille-1Normal"/>
      </w:pPr>
      <w:r w:rsidRPr="00C3672B">
        <w:t>Il ne devait guère compter sur celle qu</w:t>
      </w:r>
      <w:r w:rsidR="00A01FD3" w:rsidRPr="00C3672B">
        <w:t>’</w:t>
      </w:r>
      <w:r w:rsidRPr="00C3672B">
        <w:t>il avait sous la main</w:t>
      </w:r>
      <w:r w:rsidR="00A01FD3" w:rsidRPr="00C3672B">
        <w:t xml:space="preserve">. </w:t>
      </w:r>
      <w:r w:rsidRPr="00C3672B">
        <w:t>Tenir campagne avec ces levées de hasard</w:t>
      </w:r>
      <w:r w:rsidR="00A01FD3" w:rsidRPr="00C3672B">
        <w:t xml:space="preserve">, </w:t>
      </w:r>
      <w:r w:rsidRPr="00C3672B">
        <w:t>c</w:t>
      </w:r>
      <w:r w:rsidR="00A01FD3" w:rsidRPr="00C3672B">
        <w:t>’</w:t>
      </w:r>
      <w:r w:rsidRPr="00C3672B">
        <w:t>était jouer une grosse partie</w:t>
      </w:r>
      <w:r w:rsidR="00A01FD3" w:rsidRPr="00C3672B">
        <w:t xml:space="preserve">, </w:t>
      </w:r>
      <w:r w:rsidRPr="00C3672B">
        <w:t>et peu sûre</w:t>
      </w:r>
      <w:r w:rsidR="00A01FD3" w:rsidRPr="00C3672B">
        <w:t xml:space="preserve">. </w:t>
      </w:r>
      <w:r w:rsidRPr="00C3672B">
        <w:t>Et il se disait en soi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63ADB75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Belles recrues vraiment que ces gens des campagnes</w:t>
      </w:r>
      <w:r w:rsidRPr="00C3672B">
        <w:t xml:space="preserve">, </w:t>
      </w:r>
      <w:r w:rsidR="00A13117" w:rsidRPr="00C3672B">
        <w:t>pressés à la hâte</w:t>
      </w:r>
      <w:r w:rsidRPr="00C3672B">
        <w:t xml:space="preserve">, </w:t>
      </w:r>
      <w:r w:rsidR="00A13117" w:rsidRPr="00C3672B">
        <w:t>qu</w:t>
      </w:r>
      <w:r w:rsidRPr="00C3672B">
        <w:t>’</w:t>
      </w:r>
      <w:r w:rsidR="00A13117" w:rsidRPr="00C3672B">
        <w:t>il faut retenir par la crainte de la corde et mener à coups de bâton</w:t>
      </w:r>
      <w:r w:rsidRPr="00C3672B">
        <w:t xml:space="preserve">. </w:t>
      </w:r>
      <w:r w:rsidR="00A13117" w:rsidRPr="00C3672B">
        <w:t>Ils ne rêvent qu</w:t>
      </w:r>
      <w:r w:rsidRPr="00C3672B">
        <w:t>’</w:t>
      </w:r>
      <w:r w:rsidR="00A13117" w:rsidRPr="00C3672B">
        <w:t>à retourner vers leurs charrues</w:t>
      </w:r>
      <w:r w:rsidRPr="00C3672B">
        <w:t xml:space="preserve">, </w:t>
      </w:r>
      <w:r w:rsidR="00A13117" w:rsidRPr="00C3672B">
        <w:t>et ils ne savent même point marcher</w:t>
      </w:r>
      <w:r w:rsidRPr="00C3672B">
        <w:t xml:space="preserve">. </w:t>
      </w:r>
      <w:r w:rsidR="00A13117" w:rsidRPr="00C3672B">
        <w:t>J</w:t>
      </w:r>
      <w:r w:rsidRPr="00C3672B">
        <w:t>’</w:t>
      </w:r>
      <w:r w:rsidR="00A13117" w:rsidRPr="00C3672B">
        <w:t>ai débarqué des équipages de corsaires</w:t>
      </w:r>
      <w:r w:rsidRPr="00C3672B">
        <w:t xml:space="preserve">, </w:t>
      </w:r>
      <w:r w:rsidR="00A13117" w:rsidRPr="00C3672B">
        <w:t>cela ne m</w:t>
      </w:r>
      <w:r w:rsidRPr="00C3672B">
        <w:t>’</w:t>
      </w:r>
      <w:r w:rsidR="00A13117" w:rsidRPr="00C3672B">
        <w:t>a point réussi</w:t>
      </w:r>
      <w:r w:rsidRPr="00C3672B">
        <w:t xml:space="preserve">. </w:t>
      </w:r>
      <w:r w:rsidR="00A13117" w:rsidRPr="00C3672B">
        <w:t>Comment demander à des hommes de s</w:t>
      </w:r>
      <w:r w:rsidRPr="00C3672B">
        <w:t>’</w:t>
      </w:r>
      <w:r w:rsidR="00A13117" w:rsidRPr="00C3672B">
        <w:t>en aller faire la guerre à terre quand on ne sait seulement pas si on saura leur payer un mois de solde</w:t>
      </w:r>
      <w:r w:rsidRPr="00C3672B">
        <w:t xml:space="preserve">, </w:t>
      </w:r>
      <w:r w:rsidR="00A13117" w:rsidRPr="00C3672B">
        <w:t>alors qu</w:t>
      </w:r>
      <w:r w:rsidRPr="00C3672B">
        <w:t>’</w:t>
      </w:r>
      <w:r w:rsidR="00A13117" w:rsidRPr="00C3672B">
        <w:t>ils sont sûrs de s</w:t>
      </w:r>
      <w:r w:rsidRPr="00C3672B">
        <w:t>’</w:t>
      </w:r>
      <w:r w:rsidR="00A13117" w:rsidRPr="00C3672B">
        <w:t>enrichir en faisant la course contre les Espagnols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Tant que je n</w:t>
      </w:r>
      <w:r w:rsidRPr="00C3672B">
        <w:rPr>
          <w:rFonts w:cs="Amasis30"/>
        </w:rPr>
        <w:t>’</w:t>
      </w:r>
      <w:r w:rsidR="00A13117" w:rsidRPr="00C3672B">
        <w:t>aurai pas d</w:t>
      </w:r>
      <w:r w:rsidRPr="00C3672B">
        <w:rPr>
          <w:rFonts w:cs="Amasis30"/>
        </w:rPr>
        <w:t>’</w:t>
      </w:r>
      <w:r w:rsidR="00A13117" w:rsidRPr="00C3672B">
        <w:t>Allemands</w:t>
      </w:r>
      <w:r w:rsidRPr="00C3672B">
        <w:t xml:space="preserve">, </w:t>
      </w:r>
      <w:r w:rsidR="00A13117" w:rsidRPr="00C3672B">
        <w:t>je ne pourrai pas marcher</w:t>
      </w:r>
      <w:r w:rsidRPr="00C3672B">
        <w:t xml:space="preserve">. </w:t>
      </w:r>
      <w:r w:rsidR="00A13117" w:rsidRPr="00C3672B">
        <w:t>Eux seuls sont capables de rendre des services</w:t>
      </w:r>
      <w:r w:rsidRPr="00C3672B">
        <w:t xml:space="preserve">, </w:t>
      </w:r>
      <w:r w:rsidR="00A13117" w:rsidRPr="00C3672B">
        <w:t>et puis ce sont de sinc</w:t>
      </w:r>
      <w:r w:rsidR="00A13117" w:rsidRPr="00C3672B">
        <w:rPr>
          <w:rFonts w:cs="Amasis30"/>
        </w:rPr>
        <w:t>è</w:t>
      </w:r>
      <w:r w:rsidR="00A13117" w:rsidRPr="00C3672B">
        <w:t>res huguenots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Mais il faut les payer</w:t>
      </w:r>
      <w:r w:rsidRPr="00C3672B">
        <w:t xml:space="preserve">,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y pourvoirai cependant</w:t>
      </w:r>
      <w:r w:rsidRPr="00C3672B">
        <w:t xml:space="preserve">, </w:t>
      </w:r>
      <w:r w:rsidR="00A13117" w:rsidRPr="00C3672B">
        <w:t>quand ils arriveront</w:t>
      </w:r>
      <w:r w:rsidRPr="00C3672B">
        <w:t xml:space="preserve">, </w:t>
      </w:r>
      <w:r w:rsidR="00A13117" w:rsidRPr="00C3672B">
        <w:t xml:space="preserve">en leur donnant </w:t>
      </w:r>
      <w:r w:rsidR="00A13117" w:rsidRPr="00C3672B">
        <w:rPr>
          <w:rFonts w:cs="Amasis30"/>
        </w:rPr>
        <w:t>à</w:t>
      </w:r>
      <w:r w:rsidR="00A13117" w:rsidRPr="00C3672B">
        <w:t xml:space="preserve"> piller la Charit</w:t>
      </w:r>
      <w:r w:rsidR="00A13117" w:rsidRPr="00C3672B">
        <w:rPr>
          <w:rFonts w:cs="Amasis30"/>
        </w:rPr>
        <w:t>é</w:t>
      </w:r>
      <w:r w:rsidRPr="00C3672B">
        <w:t xml:space="preserve">, </w:t>
      </w:r>
      <w:r w:rsidR="00A13117" w:rsidRPr="00C3672B">
        <w:t>par exemple</w:t>
      </w:r>
      <w:r w:rsidRPr="00C3672B">
        <w:t xml:space="preserve">, </w:t>
      </w:r>
      <w:r w:rsidR="00A13117" w:rsidRPr="00C3672B">
        <w:t>dont j</w:t>
      </w:r>
      <w:r w:rsidRPr="00C3672B">
        <w:rPr>
          <w:rFonts w:cs="Amasis30"/>
        </w:rPr>
        <w:t>’</w:t>
      </w:r>
      <w:r w:rsidR="00A13117" w:rsidRPr="00C3672B">
        <w:t>ai besoin sur la Loire</w:t>
      </w:r>
      <w:r w:rsidRPr="00C3672B">
        <w:t>.</w:t>
      </w:r>
    </w:p>
    <w:p w14:paraId="1A5F7274" w14:textId="77777777" w:rsidR="00A01FD3" w:rsidRPr="00C3672B" w:rsidRDefault="00A13117" w:rsidP="00A13117">
      <w:pPr>
        <w:pStyle w:val="Taille-1Normal"/>
      </w:pPr>
      <w:r w:rsidRPr="00C3672B">
        <w:t>Tandis que l</w:t>
      </w:r>
      <w:r w:rsidR="00A01FD3" w:rsidRPr="00C3672B">
        <w:t>’</w:t>
      </w:r>
      <w:r w:rsidRPr="00C3672B">
        <w:t>Amiral allait et venait comme un ours en cage</w:t>
      </w:r>
      <w:r w:rsidR="00A01FD3" w:rsidRPr="00C3672B">
        <w:t xml:space="preserve">, </w:t>
      </w:r>
      <w:r w:rsidRPr="00C3672B">
        <w:t>on vint avertir Onimus qu</w:t>
      </w:r>
      <w:r w:rsidR="00A01FD3" w:rsidRPr="00C3672B">
        <w:t>’</w:t>
      </w:r>
      <w:r w:rsidRPr="00C3672B">
        <w:t>un gentilhomme était là</w:t>
      </w:r>
      <w:r w:rsidR="00A01FD3" w:rsidRPr="00C3672B">
        <w:t xml:space="preserve">, </w:t>
      </w:r>
      <w:r w:rsidRPr="00C3672B">
        <w:t>qui demandait à lui parler</w:t>
      </w:r>
      <w:r w:rsidR="00A01FD3" w:rsidRPr="00C3672B">
        <w:t xml:space="preserve">. </w:t>
      </w:r>
      <w:r w:rsidRPr="00C3672B">
        <w:t>Il sortit vivement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quelque instants apr</w:t>
      </w:r>
      <w:r w:rsidRPr="00C3672B">
        <w:rPr>
          <w:rFonts w:cs="Amasis30"/>
        </w:rPr>
        <w:t>è</w:t>
      </w:r>
      <w:r w:rsidRPr="00C3672B">
        <w:t>s il revenait</w:t>
      </w:r>
      <w:r w:rsidR="00A01FD3" w:rsidRPr="00C3672B">
        <w:t xml:space="preserve">,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œ</w:t>
      </w:r>
      <w:r w:rsidRPr="00C3672B">
        <w:t>il enflamm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tout p</w:t>
      </w:r>
      <w:r w:rsidRPr="00C3672B">
        <w:rPr>
          <w:rFonts w:cs="Amasis30"/>
        </w:rPr>
        <w:t>é</w:t>
      </w:r>
      <w:r w:rsidRPr="00C3672B">
        <w:t>n</w:t>
      </w:r>
      <w:r w:rsidRPr="00C3672B">
        <w:rPr>
          <w:rFonts w:cs="Amasis30"/>
        </w:rPr>
        <w:t>é</w:t>
      </w:r>
      <w:r w:rsidRPr="00C3672B">
        <w:t>tr</w:t>
      </w:r>
      <w:r w:rsidRPr="00C3672B">
        <w:rPr>
          <w:rFonts w:cs="Amasis30"/>
        </w:rPr>
        <w:t>é</w:t>
      </w:r>
      <w:r w:rsidRPr="00C3672B">
        <w:t xml:space="preserve"> d</w:t>
      </w:r>
      <w:r w:rsidR="00A01FD3" w:rsidRPr="00C3672B">
        <w:rPr>
          <w:rFonts w:cs="Amasis30"/>
        </w:rPr>
        <w:t>’</w:t>
      </w:r>
      <w:r w:rsidRPr="00C3672B">
        <w:t>une sainte col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>.</w:t>
      </w:r>
    </w:p>
    <w:p w14:paraId="5AB68A8E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Eh bien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monsieur</w:t>
      </w:r>
      <w:r w:rsidRPr="00C3672B">
        <w:t xml:space="preserve">, </w:t>
      </w:r>
      <w:r w:rsidR="00A13117" w:rsidRPr="00C3672B">
        <w:t xml:space="preserve">dit-il </w:t>
      </w:r>
      <w:r w:rsidR="00A13117" w:rsidRPr="00C3672B">
        <w:rPr>
          <w:rFonts w:cs="Amasis30"/>
        </w:rPr>
        <w:t>à</w:t>
      </w:r>
      <w:r w:rsidR="00A13117" w:rsidRPr="00C3672B">
        <w:t xml:space="preserve"> l</w:t>
      </w:r>
      <w:r w:rsidRPr="00C3672B">
        <w:rPr>
          <w:rFonts w:cs="Amasis30"/>
        </w:rPr>
        <w:t>’</w:t>
      </w:r>
      <w:r w:rsidR="00A13117" w:rsidRPr="00C3672B">
        <w:t>Amiral</w:t>
      </w:r>
      <w:r w:rsidRPr="00C3672B">
        <w:t xml:space="preserve">, </w:t>
      </w:r>
      <w:r w:rsidR="00A13117" w:rsidRPr="00C3672B">
        <w:t>avais-je tort de vous d</w:t>
      </w:r>
      <w:r w:rsidR="00A13117" w:rsidRPr="00C3672B">
        <w:rPr>
          <w:rFonts w:cs="Amasis30"/>
        </w:rPr>
        <w:t>é</w:t>
      </w:r>
      <w:r w:rsidR="00A13117" w:rsidRPr="00C3672B">
        <w:t>peindre ce comte de Bernage comme un fils de B</w:t>
      </w:r>
      <w:r w:rsidR="00A13117" w:rsidRPr="00C3672B">
        <w:rPr>
          <w:rFonts w:cs="Amasis30"/>
        </w:rPr>
        <w:t>é</w:t>
      </w:r>
      <w:r w:rsidR="00A13117" w:rsidRPr="00C3672B">
        <w:t>lial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Tandis qu</w:t>
      </w:r>
      <w:r w:rsidRPr="00C3672B">
        <w:rPr>
          <w:rFonts w:cs="Amasis30"/>
        </w:rPr>
        <w:t>’</w:t>
      </w:r>
      <w:r w:rsidR="00A13117" w:rsidRPr="00C3672B">
        <w:t>il traversait le Berry comme envoy</w:t>
      </w:r>
      <w:r w:rsidR="00A13117" w:rsidRPr="00C3672B">
        <w:rPr>
          <w:rFonts w:cs="Amasis30"/>
        </w:rPr>
        <w:t>é</w:t>
      </w:r>
      <w:r w:rsidR="00A13117" w:rsidRPr="00C3672B">
        <w:t xml:space="preserve"> du Roy</w:t>
      </w:r>
      <w:r w:rsidRPr="00C3672B">
        <w:t xml:space="preserve">, </w:t>
      </w:r>
      <w:r w:rsidR="00A13117" w:rsidRPr="00C3672B">
        <w:t xml:space="preserve">il a fait enlever par ses </w:t>
      </w:r>
      <w:r w:rsidR="00A13117" w:rsidRPr="00C3672B">
        <w:lastRenderedPageBreak/>
        <w:t>gens la fille d</w:t>
      </w:r>
      <w:r w:rsidRPr="00C3672B">
        <w:rPr>
          <w:rFonts w:cs="Amasis30"/>
        </w:rPr>
        <w:t>’</w:t>
      </w:r>
      <w:r w:rsidR="00A13117" w:rsidRPr="00C3672B">
        <w:t>un gentilhomme de vos amis</w:t>
      </w:r>
      <w:r w:rsidRPr="00C3672B">
        <w:t xml:space="preserve">, </w:t>
      </w:r>
      <w:r w:rsidR="00A13117" w:rsidRPr="00C3672B">
        <w:t>le baron Hugues de Gardefort</w:t>
      </w:r>
      <w:r w:rsidRPr="00C3672B">
        <w:t xml:space="preserve">, </w:t>
      </w:r>
      <w:r w:rsidR="00A13117" w:rsidRPr="00C3672B">
        <w:t>et ils la tiennent prisonni</w:t>
      </w:r>
      <w:r w:rsidR="00A13117" w:rsidRPr="00C3672B">
        <w:rPr>
          <w:rFonts w:cs="Amasis30"/>
        </w:rPr>
        <w:t>è</w:t>
      </w:r>
      <w:r w:rsidR="00A13117" w:rsidRPr="00C3672B">
        <w:t xml:space="preserve">re </w:t>
      </w:r>
      <w:r w:rsidR="00A13117" w:rsidRPr="00C3672B">
        <w:rPr>
          <w:rFonts w:cs="Amasis30"/>
        </w:rPr>
        <w:t>à</w:t>
      </w:r>
      <w:r w:rsidR="00A13117" w:rsidRPr="00C3672B">
        <w:t xml:space="preserve"> Bourges</w:t>
      </w:r>
      <w:r w:rsidRPr="00C3672B">
        <w:t xml:space="preserve">.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le fianc</w:t>
      </w:r>
      <w:r w:rsidR="00A13117" w:rsidRPr="00C3672B">
        <w:rPr>
          <w:rFonts w:cs="Amasis30"/>
        </w:rPr>
        <w:t>é</w:t>
      </w:r>
      <w:r w:rsidR="00A13117" w:rsidRPr="00C3672B">
        <w:t xml:space="preserve"> de cette demoiselle</w:t>
      </w:r>
      <w:r w:rsidRPr="00C3672B">
        <w:t xml:space="preserve">, </w:t>
      </w:r>
      <w:r w:rsidR="00A13117" w:rsidRPr="00C3672B">
        <w:t>le baron de Morguen</w:t>
      </w:r>
      <w:r w:rsidRPr="00C3672B">
        <w:t xml:space="preserve">, </w:t>
      </w:r>
      <w:r w:rsidR="00A13117" w:rsidRPr="00C3672B">
        <w:t>qui m</w:t>
      </w:r>
      <w:r w:rsidRPr="00C3672B">
        <w:rPr>
          <w:rFonts w:cs="Amasis30"/>
        </w:rPr>
        <w:t>’</w:t>
      </w:r>
      <w:r w:rsidR="00A13117" w:rsidRPr="00C3672B">
        <w:t>a annonc</w:t>
      </w:r>
      <w:r w:rsidR="00A13117" w:rsidRPr="00C3672B">
        <w:rPr>
          <w:rFonts w:cs="Amasis30"/>
        </w:rPr>
        <w:t>é</w:t>
      </w:r>
      <w:r w:rsidR="00A13117" w:rsidRPr="00C3672B">
        <w:t xml:space="preserve"> cette belle action</w:t>
      </w:r>
      <w:r w:rsidRPr="00C3672B">
        <w:t xml:space="preserve">, </w:t>
      </w:r>
      <w:r w:rsidR="00A13117" w:rsidRPr="00C3672B">
        <w:t>et il d</w:t>
      </w:r>
      <w:r w:rsidR="00A13117" w:rsidRPr="00C3672B">
        <w:rPr>
          <w:rFonts w:cs="Amasis30"/>
        </w:rPr>
        <w:t>é</w:t>
      </w:r>
      <w:r w:rsidR="00A13117" w:rsidRPr="00C3672B">
        <w:t>sirerait vous en entretenir</w:t>
      </w:r>
      <w:r w:rsidRPr="00C3672B">
        <w:t>.</w:t>
      </w:r>
    </w:p>
    <w:p w14:paraId="27EE4F3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Madeleine de Gardefort</w:t>
      </w:r>
      <w:r w:rsidRPr="00C3672B">
        <w:t xml:space="preserve">, </w:t>
      </w:r>
      <w:r w:rsidR="00A13117" w:rsidRPr="00C3672B">
        <w:t>fit l</w:t>
      </w:r>
      <w:r w:rsidRPr="00C3672B">
        <w:t>’</w:t>
      </w:r>
      <w:r w:rsidR="00A13117" w:rsidRPr="00C3672B">
        <w:t>Amiral</w:t>
      </w:r>
      <w:r w:rsidRPr="00C3672B">
        <w:t xml:space="preserve">, </w:t>
      </w:r>
      <w:r w:rsidR="00A13117" w:rsidRPr="00C3672B">
        <w:t>en fronçant le sourcil</w:t>
      </w:r>
      <w:r w:rsidRPr="00C3672B">
        <w:t xml:space="preserve">, </w:t>
      </w:r>
      <w:r w:rsidR="00A13117" w:rsidRPr="00C3672B">
        <w:t>est non seulement la fille de mon ami</w:t>
      </w:r>
      <w:r w:rsidRPr="00C3672B">
        <w:t xml:space="preserve">, </w:t>
      </w:r>
      <w:r w:rsidR="00A13117" w:rsidRPr="00C3672B">
        <w:t>mais c</w:t>
      </w:r>
      <w:r w:rsidRPr="00C3672B">
        <w:t>’</w:t>
      </w:r>
      <w:r w:rsidR="00A13117" w:rsidRPr="00C3672B">
        <w:t xml:space="preserve">est aussi la filleule de </w:t>
      </w:r>
      <w:r w:rsidRPr="00C3672B">
        <w:t>M</w:t>
      </w:r>
      <w:r w:rsidRPr="00C3672B">
        <w:rPr>
          <w:vertAlign w:val="superscript"/>
        </w:rPr>
        <w:t>me</w:t>
      </w:r>
      <w:r w:rsidRPr="00C3672B">
        <w:t> </w:t>
      </w:r>
      <w:r w:rsidR="00A13117" w:rsidRPr="00C3672B">
        <w:t>Renée de Ferrare</w:t>
      </w:r>
      <w:r w:rsidRPr="00C3672B">
        <w:t xml:space="preserve">. </w:t>
      </w:r>
      <w:r w:rsidR="00A13117" w:rsidRPr="00C3672B">
        <w:t>Cela ne se passera pas sans vengeance</w:t>
      </w:r>
      <w:r w:rsidRPr="00C3672B">
        <w:t xml:space="preserve">, </w:t>
      </w:r>
      <w:r w:rsidR="00A13117" w:rsidRPr="00C3672B">
        <w:t>ou j</w:t>
      </w:r>
      <w:r w:rsidRPr="00C3672B">
        <w:t>’</w:t>
      </w:r>
      <w:r w:rsidR="00A13117" w:rsidRPr="00C3672B">
        <w:t>y perdrai mon nom</w:t>
      </w:r>
      <w:r w:rsidRPr="00C3672B">
        <w:t xml:space="preserve">. </w:t>
      </w:r>
      <w:r w:rsidR="00A13117" w:rsidRPr="00C3672B">
        <w:t>Qu</w:t>
      </w:r>
      <w:r w:rsidRPr="00C3672B">
        <w:t>’</w:t>
      </w:r>
      <w:r w:rsidR="00A13117" w:rsidRPr="00C3672B">
        <w:t>on m</w:t>
      </w:r>
      <w:r w:rsidRPr="00C3672B">
        <w:t>’</w:t>
      </w:r>
      <w:r w:rsidR="00A13117" w:rsidRPr="00C3672B">
        <w:t xml:space="preserve">amène </w:t>
      </w:r>
      <w:r w:rsidRPr="00C3672B">
        <w:t>M. de </w:t>
      </w:r>
      <w:r w:rsidR="00A13117" w:rsidRPr="00C3672B">
        <w:t>Morguen</w:t>
      </w:r>
      <w:r w:rsidRPr="00C3672B">
        <w:t xml:space="preserve">, </w:t>
      </w:r>
      <w:r w:rsidR="00A13117" w:rsidRPr="00C3672B">
        <w:t>et sur l</w:t>
      </w:r>
      <w:r w:rsidRPr="00C3672B">
        <w:t>’</w:t>
      </w:r>
      <w:r w:rsidR="00A13117" w:rsidRPr="00C3672B">
        <w:t>heure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C60C9F6" w14:textId="77777777" w:rsidR="00A01FD3" w:rsidRPr="00C3672B" w:rsidRDefault="00A13117" w:rsidP="00A13117">
      <w:pPr>
        <w:pStyle w:val="Taille-1Normal"/>
      </w:pPr>
      <w:r w:rsidRPr="00C3672B">
        <w:t>Le baron Jacques entra</w:t>
      </w:r>
      <w:r w:rsidR="00A01FD3" w:rsidRPr="00C3672B">
        <w:t xml:space="preserve">, </w:t>
      </w:r>
      <w:r w:rsidRPr="00C3672B">
        <w:t>couvert de boue</w:t>
      </w:r>
      <w:r w:rsidR="00A01FD3" w:rsidRPr="00C3672B">
        <w:t xml:space="preserve">, </w:t>
      </w:r>
      <w:r w:rsidRPr="00C3672B">
        <w:t>la mine défaite</w:t>
      </w:r>
      <w:r w:rsidR="00A01FD3" w:rsidRPr="00C3672B">
        <w:t xml:space="preserve">. </w:t>
      </w:r>
      <w:r w:rsidRPr="00C3672B">
        <w:t>Depuis dix jours</w:t>
      </w:r>
      <w:r w:rsidR="00A01FD3" w:rsidRPr="00C3672B">
        <w:t xml:space="preserve">, </w:t>
      </w:r>
      <w:r w:rsidRPr="00C3672B">
        <w:t>il chevauchait sans prendre de repos</w:t>
      </w:r>
      <w:r w:rsidR="00A01FD3" w:rsidRPr="00C3672B">
        <w:t xml:space="preserve">, </w:t>
      </w:r>
      <w:r w:rsidRPr="00C3672B">
        <w:t>avait rôdé jusque sous les murs de Bourges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tout en gardant son sang-froid</w:t>
      </w:r>
      <w:r w:rsidR="00A01FD3" w:rsidRPr="00C3672B">
        <w:t xml:space="preserve">, </w:t>
      </w:r>
      <w:r w:rsidRPr="00C3672B">
        <w:t>il parlait d</w:t>
      </w:r>
      <w:r w:rsidR="00A01FD3" w:rsidRPr="00C3672B">
        <w:t>’</w:t>
      </w:r>
      <w:r w:rsidRPr="00C3672B">
        <w:t>une voix tremblante</w:t>
      </w:r>
      <w:r w:rsidR="00A01FD3" w:rsidRPr="00C3672B">
        <w:t xml:space="preserve">, </w:t>
      </w:r>
      <w:r w:rsidRPr="00C3672B">
        <w:t>donnant des détails sur l</w:t>
      </w:r>
      <w:r w:rsidR="00A01FD3" w:rsidRPr="00C3672B">
        <w:t>’</w:t>
      </w:r>
      <w:r w:rsidRPr="00C3672B">
        <w:t>enlèvement de sa fiancée</w:t>
      </w:r>
      <w:r w:rsidR="00A01FD3" w:rsidRPr="00C3672B">
        <w:t>.</w:t>
      </w:r>
    </w:p>
    <w:p w14:paraId="2830E74B" w14:textId="77777777" w:rsidR="00A01FD3" w:rsidRPr="00C3672B" w:rsidRDefault="00A13117" w:rsidP="00A13117">
      <w:pPr>
        <w:pStyle w:val="Taille-1Normal"/>
      </w:pPr>
      <w:r w:rsidRPr="00C3672B">
        <w:t>Aspar n</w:t>
      </w:r>
      <w:r w:rsidR="00A01FD3" w:rsidRPr="00C3672B">
        <w:t>’</w:t>
      </w:r>
      <w:r w:rsidRPr="00C3672B">
        <w:t>avait pas en vain regretté l</w:t>
      </w:r>
      <w:r w:rsidR="00A01FD3" w:rsidRPr="00C3672B">
        <w:t>’</w:t>
      </w:r>
      <w:r w:rsidRPr="00C3672B">
        <w:t>oubli de la corbeille</w:t>
      </w:r>
      <w:r w:rsidR="00A01FD3" w:rsidRPr="00C3672B">
        <w:t xml:space="preserve">. </w:t>
      </w:r>
      <w:r w:rsidRPr="00C3672B">
        <w:t>Passant par le chemin où Lazare et lui avaient surpris Nicole</w:t>
      </w:r>
      <w:r w:rsidR="00A01FD3" w:rsidRPr="00C3672B">
        <w:t xml:space="preserve">, </w:t>
      </w:r>
      <w:r w:rsidRPr="00C3672B">
        <w:t>des gens du château avaient vu le panier</w:t>
      </w:r>
      <w:r w:rsidR="00A01FD3" w:rsidRPr="00C3672B">
        <w:t xml:space="preserve">, </w:t>
      </w:r>
      <w:r w:rsidRPr="00C3672B">
        <w:t>avaient appelé la jeune fille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puis ils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 xml:space="preserve">taient mis </w:t>
      </w:r>
      <w:r w:rsidRPr="00C3672B">
        <w:rPr>
          <w:rFonts w:cs="Amasis30"/>
        </w:rPr>
        <w:t>à</w:t>
      </w:r>
      <w:r w:rsidRPr="00C3672B">
        <w:t xml:space="preserve"> la chercher</w:t>
      </w:r>
      <w:r w:rsidR="00A01FD3" w:rsidRPr="00C3672B">
        <w:t xml:space="preserve">. </w:t>
      </w:r>
      <w:r w:rsidRPr="00C3672B">
        <w:t>Enfin</w:t>
      </w:r>
      <w:r w:rsidR="00A01FD3" w:rsidRPr="00C3672B">
        <w:t xml:space="preserve">, </w:t>
      </w:r>
      <w:r w:rsidRPr="00C3672B">
        <w:t>ils l</w:t>
      </w:r>
      <w:r w:rsidR="00A01FD3" w:rsidRPr="00C3672B">
        <w:rPr>
          <w:rFonts w:cs="Amasis30"/>
        </w:rPr>
        <w:t>’</w:t>
      </w:r>
      <w:r w:rsidRPr="00C3672B">
        <w:t>avaient entendue qui criait dans le foss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accroch</w:t>
      </w:r>
      <w:r w:rsidRPr="00C3672B">
        <w:rPr>
          <w:rFonts w:cs="Amasis30"/>
        </w:rPr>
        <w:t>é</w:t>
      </w:r>
      <w:r w:rsidRPr="00C3672B">
        <w:t xml:space="preserve">e </w:t>
      </w:r>
      <w:r w:rsidRPr="00C3672B">
        <w:rPr>
          <w:rFonts w:cs="Amasis30"/>
        </w:rPr>
        <w:t>à</w:t>
      </w:r>
      <w:r w:rsidRPr="00C3672B">
        <w:t xml:space="preserve"> une touffe d</w:t>
      </w:r>
      <w:r w:rsidR="00A01FD3" w:rsidRPr="00C3672B">
        <w:rPr>
          <w:rFonts w:cs="Amasis30"/>
        </w:rPr>
        <w:t>’</w:t>
      </w:r>
      <w:r w:rsidRPr="00C3672B">
        <w:t>herbes</w:t>
      </w:r>
      <w:r w:rsidR="00A01FD3" w:rsidRPr="00C3672B">
        <w:t xml:space="preserve">. </w:t>
      </w:r>
      <w:r w:rsidRPr="00C3672B">
        <w:t xml:space="preserve">Elle </w:t>
      </w:r>
      <w:r w:rsidRPr="00C3672B">
        <w:rPr>
          <w:rFonts w:cs="Amasis30"/>
        </w:rPr>
        <w:t>é</w:t>
      </w:r>
      <w:r w:rsidRPr="00C3672B">
        <w:t>tait bless</w:t>
      </w:r>
      <w:r w:rsidRPr="00C3672B">
        <w:rPr>
          <w:rFonts w:cs="Amasis30"/>
        </w:rPr>
        <w:t>é</w:t>
      </w:r>
      <w:r w:rsidRPr="00C3672B">
        <w:t xml:space="preserve">e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paule d</w:t>
      </w:r>
      <w:r w:rsidR="00A01FD3" w:rsidRPr="00C3672B">
        <w:rPr>
          <w:rFonts w:cs="Amasis30"/>
        </w:rPr>
        <w:t>’</w:t>
      </w:r>
      <w:r w:rsidRPr="00C3672B">
        <w:t>un coup de lance</w:t>
      </w:r>
      <w:r w:rsidR="00A01FD3" w:rsidRPr="00C3672B">
        <w:t xml:space="preserve">. </w:t>
      </w:r>
      <w:r w:rsidRPr="00C3672B">
        <w:t>Tir</w:t>
      </w:r>
      <w:r w:rsidRPr="00C3672B">
        <w:rPr>
          <w:rFonts w:cs="Amasis30"/>
        </w:rPr>
        <w:t>é</w:t>
      </w:r>
      <w:r w:rsidRPr="00C3672B">
        <w:t>e de l</w:t>
      </w:r>
      <w:r w:rsidR="00A01FD3" w:rsidRPr="00C3672B">
        <w:rPr>
          <w:rFonts w:cs="Amasis30"/>
        </w:rPr>
        <w:t>’</w:t>
      </w:r>
      <w:r w:rsidRPr="00C3672B">
        <w:t>eau</w:t>
      </w:r>
      <w:r w:rsidR="00A01FD3" w:rsidRPr="00C3672B">
        <w:t xml:space="preserve">, </w:t>
      </w:r>
      <w:r w:rsidRPr="00C3672B">
        <w:t>elle parla et n</w:t>
      </w:r>
      <w:r w:rsidR="00A01FD3" w:rsidRPr="00C3672B">
        <w:rPr>
          <w:rFonts w:cs="Amasis30"/>
        </w:rPr>
        <w:t>’</w:t>
      </w:r>
      <w:r w:rsidRPr="00C3672B">
        <w:t>h</w:t>
      </w:r>
      <w:r w:rsidRPr="00C3672B">
        <w:rPr>
          <w:rFonts w:cs="Amasis30"/>
        </w:rPr>
        <w:t>é</w:t>
      </w:r>
      <w:r w:rsidRPr="00C3672B">
        <w:t xml:space="preserve">sita pas </w:t>
      </w:r>
      <w:r w:rsidRPr="00C3672B">
        <w:rPr>
          <w:rFonts w:cs="Amasis30"/>
        </w:rPr>
        <w:t>à</w:t>
      </w:r>
      <w:r w:rsidRPr="00C3672B">
        <w:t xml:space="preserve"> reconna</w:t>
      </w:r>
      <w:r w:rsidRPr="00C3672B">
        <w:rPr>
          <w:rFonts w:cs="Amasis30"/>
        </w:rPr>
        <w:t>î</w:t>
      </w:r>
      <w:r w:rsidRPr="00C3672B">
        <w:t>tre Lazare dans l</w:t>
      </w:r>
      <w:r w:rsidR="00A01FD3" w:rsidRPr="00C3672B">
        <w:rPr>
          <w:rFonts w:cs="Amasis30"/>
        </w:rPr>
        <w:t>’</w:t>
      </w:r>
      <w:r w:rsidRPr="00C3672B">
        <w:t>homme au masque d</w:t>
      </w:r>
      <w:r w:rsidR="00A01FD3" w:rsidRPr="00C3672B">
        <w:rPr>
          <w:rFonts w:cs="Amasis30"/>
        </w:rPr>
        <w:t>’</w:t>
      </w:r>
      <w:r w:rsidRPr="00C3672B">
        <w:t>acier</w:t>
      </w:r>
      <w:r w:rsidR="00A01FD3" w:rsidRPr="00C3672B">
        <w:t xml:space="preserve">, </w:t>
      </w:r>
      <w:r w:rsidRPr="00C3672B">
        <w:t xml:space="preserve">qui cherchait </w:t>
      </w:r>
      <w:r w:rsidRPr="00C3672B">
        <w:rPr>
          <w:rFonts w:cs="Amasis30"/>
        </w:rPr>
        <w:t>à</w:t>
      </w:r>
      <w:r w:rsidRPr="00C3672B">
        <w:t xml:space="preserve"> changer le son de sa voix</w:t>
      </w:r>
      <w:r w:rsidR="00A01FD3" w:rsidRPr="00C3672B">
        <w:t xml:space="preserve">, </w:t>
      </w:r>
      <w:r w:rsidRPr="00C3672B">
        <w:t>Pour l</w:t>
      </w:r>
      <w:r w:rsidR="00A01FD3" w:rsidRPr="00C3672B">
        <w:t>’</w:t>
      </w:r>
      <w:r w:rsidRPr="00C3672B">
        <w:t>autre</w:t>
      </w:r>
      <w:r w:rsidR="00A01FD3" w:rsidRPr="00C3672B">
        <w:t xml:space="preserve">, </w:t>
      </w:r>
      <w:r w:rsidRPr="00C3672B">
        <w:t>elle ne le connaissait pas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délirant de terreur et de fièvre</w:t>
      </w:r>
      <w:r w:rsidR="00A01FD3" w:rsidRPr="00C3672B">
        <w:t xml:space="preserve">, </w:t>
      </w:r>
      <w:r w:rsidRPr="00C3672B">
        <w:t>elle se désolait d</w:t>
      </w:r>
      <w:r w:rsidR="00A01FD3" w:rsidRPr="00C3672B">
        <w:t>’</w:t>
      </w:r>
      <w:r w:rsidRPr="00C3672B">
        <w:t xml:space="preserve">avoir dit où demeurait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</w:t>
      </w:r>
      <w:r w:rsidRPr="00C3672B">
        <w:t>Madeleine</w:t>
      </w:r>
      <w:r w:rsidR="00A01FD3" w:rsidRPr="00C3672B">
        <w:t xml:space="preserve">, </w:t>
      </w:r>
      <w:r w:rsidRPr="00C3672B">
        <w:t>se désespérait de sa faiblesse</w:t>
      </w:r>
      <w:r w:rsidR="00A01FD3" w:rsidRPr="00C3672B">
        <w:t xml:space="preserve">. </w:t>
      </w:r>
      <w:r w:rsidRPr="00C3672B">
        <w:t>Des gens du baron montèrent à cheval et partirent pour la Rochepente</w:t>
      </w:r>
      <w:r w:rsidR="00A01FD3" w:rsidRPr="00C3672B">
        <w:t xml:space="preserve">, </w:t>
      </w:r>
      <w:r w:rsidRPr="00C3672B">
        <w:t>mais</w:t>
      </w:r>
      <w:r w:rsidR="00A01FD3" w:rsidRPr="00C3672B">
        <w:t xml:space="preserve">, </w:t>
      </w:r>
      <w:r w:rsidRPr="00C3672B">
        <w:t>quand ils arrivèrent</w:t>
      </w:r>
      <w:r w:rsidR="00A01FD3" w:rsidRPr="00C3672B">
        <w:t xml:space="preserve">, </w:t>
      </w:r>
      <w:r w:rsidRPr="00C3672B">
        <w:t>Madeleine était déjà enlevée</w:t>
      </w:r>
      <w:r w:rsidR="00A01FD3" w:rsidRPr="00C3672B">
        <w:t>. M. de </w:t>
      </w:r>
      <w:r w:rsidRPr="00C3672B">
        <w:t>Morguen se trouvait alors dans le pays où il s</w:t>
      </w:r>
      <w:r w:rsidR="00A01FD3" w:rsidRPr="00C3672B">
        <w:t>’</w:t>
      </w:r>
      <w:r w:rsidRPr="00C3672B">
        <w:t>occupait de lever des hommes</w:t>
      </w:r>
      <w:r w:rsidR="00A01FD3" w:rsidRPr="00C3672B">
        <w:t xml:space="preserve">, </w:t>
      </w:r>
      <w:r w:rsidRPr="00C3672B">
        <w:t>et il venait le plus souvent qu</w:t>
      </w:r>
      <w:r w:rsidR="00A01FD3" w:rsidRPr="00C3672B">
        <w:t>’</w:t>
      </w:r>
      <w:r w:rsidRPr="00C3672B">
        <w:t xml:space="preserve">il pouvait chez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Cueuvres pour y voir sa fiancée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fut des premiers averti de cet audacieux rapt et courut sus aux ravisseurs</w:t>
      </w:r>
      <w:r w:rsidR="00A01FD3" w:rsidRPr="00C3672B">
        <w:t xml:space="preserve">. </w:t>
      </w:r>
      <w:r w:rsidRPr="00C3672B">
        <w:t xml:space="preserve">Mais il perdit du temps </w:t>
      </w:r>
      <w:r w:rsidRPr="00C3672B">
        <w:rPr>
          <w:rFonts w:cs="Amasis30"/>
        </w:rPr>
        <w:t>à</w:t>
      </w:r>
      <w:r w:rsidRPr="00C3672B">
        <w:t xml:space="preserve"> s</w:t>
      </w:r>
      <w:r w:rsidR="00A01FD3" w:rsidRPr="00C3672B">
        <w:rPr>
          <w:rFonts w:cs="Amasis30"/>
        </w:rPr>
        <w:t>’</w:t>
      </w:r>
      <w:r w:rsidRPr="00C3672B">
        <w:t>informer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battre le pays</w:t>
      </w:r>
      <w:r w:rsidR="00A01FD3" w:rsidRPr="00C3672B">
        <w:t xml:space="preserve">, </w:t>
      </w:r>
      <w:r w:rsidRPr="00C3672B">
        <w:t>et bien que Baptistoux e</w:t>
      </w:r>
      <w:r w:rsidRPr="00C3672B">
        <w:rPr>
          <w:rFonts w:cs="Amasis30"/>
        </w:rPr>
        <w:t>û</w:t>
      </w:r>
      <w:r w:rsidRPr="00C3672B">
        <w:t>t parl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que d</w:t>
      </w:r>
      <w:r w:rsidR="00A01FD3" w:rsidRPr="00C3672B">
        <w:rPr>
          <w:rFonts w:cs="Amasis30"/>
        </w:rPr>
        <w:t>’</w:t>
      </w:r>
      <w:r w:rsidRPr="00C3672B">
        <w:t xml:space="preserve">autres encore le missent </w:t>
      </w:r>
      <w:r w:rsidRPr="00C3672B">
        <w:rPr>
          <w:rFonts w:cs="Amasis30"/>
        </w:rPr>
        <w:t>à</w:t>
      </w:r>
      <w:r w:rsidRPr="00C3672B">
        <w:t xml:space="preserve"> chaque instant sur la voie</w:t>
      </w:r>
      <w:r w:rsidR="00A01FD3" w:rsidRPr="00C3672B">
        <w:t xml:space="preserve">, </w:t>
      </w:r>
      <w:r w:rsidRPr="00C3672B">
        <w:t>il ne put rejoindre Lazare</w:t>
      </w:r>
      <w:r w:rsidR="00A01FD3" w:rsidRPr="00C3672B">
        <w:t xml:space="preserve">. </w:t>
      </w:r>
      <w:r w:rsidRPr="00C3672B">
        <w:t>Quand il se fut assur</w:t>
      </w:r>
      <w:r w:rsidRPr="00C3672B">
        <w:rPr>
          <w:rFonts w:cs="Amasis30"/>
        </w:rPr>
        <w:t>é</w:t>
      </w:r>
      <w:r w:rsidRPr="00C3672B">
        <w:t xml:space="preserve"> que les gens du comte de Bernage avaient emmen</w:t>
      </w:r>
      <w:r w:rsidRPr="00C3672B">
        <w:rPr>
          <w:rFonts w:cs="Amasis30"/>
        </w:rPr>
        <w:t>é</w:t>
      </w:r>
      <w:r w:rsidRPr="00C3672B">
        <w:t xml:space="preserve"> Madeleine </w:t>
      </w:r>
      <w:r w:rsidRPr="00C3672B">
        <w:rPr>
          <w:rFonts w:cs="Amasis30"/>
        </w:rPr>
        <w:t>à</w:t>
      </w:r>
      <w:r w:rsidRPr="00C3672B">
        <w:t xml:space="preserve"> Bourges</w:t>
      </w:r>
      <w:r w:rsidR="00A01FD3" w:rsidRPr="00C3672B">
        <w:t xml:space="preserve">, </w:t>
      </w:r>
      <w:r w:rsidRPr="00C3672B">
        <w:t>il essaya de p</w:t>
      </w:r>
      <w:r w:rsidRPr="00C3672B">
        <w:rPr>
          <w:rFonts w:cs="Amasis30"/>
        </w:rPr>
        <w:t>é</w:t>
      </w:r>
      <w:r w:rsidRPr="00C3672B">
        <w:t>n</w:t>
      </w:r>
      <w:r w:rsidRPr="00C3672B">
        <w:rPr>
          <w:rFonts w:cs="Amasis30"/>
        </w:rPr>
        <w:t>é</w:t>
      </w:r>
      <w:r w:rsidRPr="00C3672B">
        <w:t>trer dans la ville</w:t>
      </w:r>
      <w:r w:rsidR="00A01FD3" w:rsidRPr="00C3672B">
        <w:t xml:space="preserve">. </w:t>
      </w:r>
      <w:r w:rsidRPr="00C3672B">
        <w:t>Craignant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ê</w:t>
      </w:r>
      <w:r w:rsidRPr="00C3672B">
        <w:t>tre reconnu</w:t>
      </w:r>
      <w:r w:rsidR="00A01FD3" w:rsidRPr="00C3672B">
        <w:t xml:space="preserve">, </w:t>
      </w:r>
      <w:r w:rsidRPr="00C3672B">
        <w:t>il renon</w:t>
      </w:r>
      <w:r w:rsidRPr="00C3672B">
        <w:rPr>
          <w:rFonts w:cs="Amasis30"/>
        </w:rPr>
        <w:t>ç</w:t>
      </w:r>
      <w:r w:rsidRPr="00C3672B">
        <w:t xml:space="preserve">a </w:t>
      </w:r>
      <w:r w:rsidRPr="00C3672B">
        <w:rPr>
          <w:rFonts w:cs="Amasis30"/>
        </w:rPr>
        <w:t>à</w:t>
      </w:r>
      <w:r w:rsidRPr="00C3672B">
        <w:t xml:space="preserve"> ce stratag</w:t>
      </w:r>
      <w:r w:rsidRPr="00C3672B">
        <w:rPr>
          <w:rFonts w:cs="Amasis30"/>
        </w:rPr>
        <w:t>è</w:t>
      </w:r>
      <w:r w:rsidRPr="00C3672B">
        <w:t>me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 xml:space="preserve">comme il </w:t>
      </w:r>
      <w:r w:rsidRPr="00C3672B">
        <w:lastRenderedPageBreak/>
        <w:t>savait que Fran</w:t>
      </w:r>
      <w:r w:rsidRPr="00C3672B">
        <w:rPr>
          <w:rFonts w:cs="Amasis30"/>
        </w:rPr>
        <w:t>ç</w:t>
      </w:r>
      <w:r w:rsidRPr="00C3672B">
        <w:t>ois était allé en mission auprès de l</w:t>
      </w:r>
      <w:r w:rsidR="00A01FD3" w:rsidRPr="00C3672B">
        <w:t>’</w:t>
      </w:r>
      <w:r w:rsidRPr="00C3672B">
        <w:t>Amiral</w:t>
      </w:r>
      <w:r w:rsidR="00A01FD3" w:rsidRPr="00C3672B">
        <w:t xml:space="preserve">, </w:t>
      </w:r>
      <w:r w:rsidRPr="00C3672B">
        <w:t xml:space="preserve">il rejoignit les quartiers huguenots pour prier </w:t>
      </w:r>
      <w:r w:rsidR="00A01FD3" w:rsidRPr="00C3672B">
        <w:t>M. de </w:t>
      </w:r>
      <w:r w:rsidRPr="00C3672B">
        <w:t>Châtillon de s</w:t>
      </w:r>
      <w:r w:rsidR="00A01FD3" w:rsidRPr="00C3672B">
        <w:t>’</w:t>
      </w:r>
      <w:r w:rsidRPr="00C3672B">
        <w:t>interposer dans cette affaire et aussi pour tâcher de se débarrasser de François</w:t>
      </w:r>
      <w:r w:rsidR="00A01FD3" w:rsidRPr="00C3672B">
        <w:t>.</w:t>
      </w:r>
    </w:p>
    <w:p w14:paraId="7725E4B6" w14:textId="77777777" w:rsidR="00A01FD3" w:rsidRPr="00C3672B" w:rsidRDefault="00A13117" w:rsidP="00A13117">
      <w:pPr>
        <w:pStyle w:val="Taille-1Normal"/>
      </w:pPr>
      <w:r w:rsidRPr="00C3672B">
        <w:t>De ce dernier projet il n</w:t>
      </w:r>
      <w:r w:rsidR="00A01FD3" w:rsidRPr="00C3672B">
        <w:t>’</w:t>
      </w:r>
      <w:r w:rsidRPr="00C3672B">
        <w:t>entretint pas l</w:t>
      </w:r>
      <w:r w:rsidR="00A01FD3" w:rsidRPr="00C3672B">
        <w:t>’</w:t>
      </w:r>
      <w:r w:rsidRPr="00C3672B">
        <w:t>Amiral</w:t>
      </w:r>
      <w:r w:rsidR="00A01FD3" w:rsidRPr="00C3672B">
        <w:t xml:space="preserve">, </w:t>
      </w:r>
      <w:r w:rsidRPr="00C3672B">
        <w:t>il ne lui dit même pas qu</w:t>
      </w:r>
      <w:r w:rsidR="00A01FD3" w:rsidRPr="00C3672B">
        <w:t>’</w:t>
      </w:r>
      <w:r w:rsidRPr="00C3672B">
        <w:t xml:space="preserve">il soupçonnât </w:t>
      </w:r>
      <w:r w:rsidR="00A01FD3" w:rsidRPr="00C3672B">
        <w:t>M. de </w:t>
      </w:r>
      <w:r w:rsidRPr="00C3672B">
        <w:t>Bernage</w:t>
      </w:r>
      <w:r w:rsidR="00A01FD3" w:rsidRPr="00C3672B">
        <w:t xml:space="preserve">, </w:t>
      </w:r>
      <w:r w:rsidRPr="00C3672B">
        <w:t xml:space="preserve">mais il demandait que </w:t>
      </w:r>
      <w:r w:rsidR="00A01FD3" w:rsidRPr="00C3672B">
        <w:t>M. de </w:t>
      </w:r>
      <w:r w:rsidRPr="00C3672B">
        <w:t xml:space="preserve">Châtillon usât de son influence pour faire délivrer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Gardefort</w:t>
      </w:r>
      <w:r w:rsidR="00A01FD3" w:rsidRPr="00C3672B">
        <w:t>.</w:t>
      </w:r>
    </w:p>
    <w:p w14:paraId="03C40A5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</w:t>
      </w:r>
      <w:r w:rsidRPr="00C3672B">
        <w:t>’</w:t>
      </w:r>
      <w:r w:rsidR="00A13117" w:rsidRPr="00C3672B">
        <w:t>en écrirai dès aujourd</w:t>
      </w:r>
      <w:r w:rsidRPr="00C3672B">
        <w:t>’</w:t>
      </w:r>
      <w:r w:rsidR="00A13117" w:rsidRPr="00C3672B">
        <w:t xml:space="preserve">hui à </w:t>
      </w:r>
      <w:r w:rsidRPr="00C3672B">
        <w:t>M</w:t>
      </w:r>
      <w:r w:rsidRPr="00C3672B">
        <w:rPr>
          <w:vertAlign w:val="superscript"/>
        </w:rPr>
        <w:t>me</w:t>
      </w:r>
      <w:r w:rsidRPr="00C3672B">
        <w:t> </w:t>
      </w:r>
      <w:r w:rsidR="00A13117" w:rsidRPr="00C3672B">
        <w:t>la Princesse</w:t>
      </w:r>
      <w:r w:rsidRPr="00C3672B">
        <w:t xml:space="preserve">, </w:t>
      </w:r>
      <w:r w:rsidR="00A13117" w:rsidRPr="00C3672B">
        <w:t>disait Coligny</w:t>
      </w:r>
      <w:r w:rsidRPr="00C3672B">
        <w:t xml:space="preserve">. </w:t>
      </w:r>
      <w:r w:rsidR="00A13117" w:rsidRPr="00C3672B">
        <w:t>Je ne crois pas que l</w:t>
      </w:r>
      <w:r w:rsidRPr="00C3672B">
        <w:t>’</w:t>
      </w:r>
      <w:r w:rsidR="00A13117" w:rsidRPr="00C3672B">
        <w:t>on ose laisser une jeune fille noble au pouvoir de quelque drôle</w:t>
      </w:r>
      <w:r w:rsidRPr="00C3672B">
        <w:t>…</w:t>
      </w:r>
    </w:p>
    <w:p w14:paraId="12CE4929" w14:textId="77777777" w:rsidR="00A01FD3" w:rsidRPr="00C3672B" w:rsidRDefault="00A13117" w:rsidP="00A13117">
      <w:pPr>
        <w:pStyle w:val="Taille-1Normal"/>
      </w:pPr>
      <w:r w:rsidRPr="00C3672B">
        <w:t>Et il continuait à marcher</w:t>
      </w:r>
      <w:r w:rsidR="00A01FD3" w:rsidRPr="00C3672B">
        <w:t xml:space="preserve">, </w:t>
      </w:r>
      <w:r w:rsidRPr="00C3672B">
        <w:t>grommelant</w:t>
      </w:r>
      <w:r w:rsidR="00A01FD3" w:rsidRPr="00C3672B">
        <w:t xml:space="preserve">. </w:t>
      </w:r>
      <w:r w:rsidRPr="00C3672B">
        <w:t>Dans le fond</w:t>
      </w:r>
      <w:r w:rsidR="00A01FD3" w:rsidRPr="00C3672B">
        <w:t xml:space="preserve">, </w:t>
      </w:r>
      <w:r w:rsidRPr="00C3672B">
        <w:t>il savait que le crédit de Renée de Ferrare était ruiné</w:t>
      </w:r>
      <w:r w:rsidR="00A01FD3" w:rsidRPr="00C3672B">
        <w:t xml:space="preserve">, </w:t>
      </w:r>
      <w:r w:rsidRPr="00C3672B">
        <w:t>que lui-même était proscrit et que</w:t>
      </w:r>
      <w:r w:rsidR="00A01FD3" w:rsidRPr="00C3672B">
        <w:t xml:space="preserve">, </w:t>
      </w:r>
      <w:r w:rsidRPr="00C3672B">
        <w:t>désormais</w:t>
      </w:r>
      <w:r w:rsidR="00A01FD3" w:rsidRPr="00C3672B">
        <w:t xml:space="preserve">, </w:t>
      </w:r>
      <w:r w:rsidRPr="00C3672B">
        <w:t>c</w:t>
      </w:r>
      <w:r w:rsidR="00A01FD3" w:rsidRPr="00C3672B">
        <w:t>’</w:t>
      </w:r>
      <w:r w:rsidRPr="00C3672B">
        <w:t>était le droit du plus fort qui servirait à régler les différends</w:t>
      </w:r>
      <w:r w:rsidR="00A01FD3" w:rsidRPr="00C3672B">
        <w:t xml:space="preserve">. </w:t>
      </w:r>
      <w:r w:rsidRPr="00C3672B">
        <w:t>Mais il affectait</w:t>
      </w:r>
      <w:r w:rsidR="00A01FD3" w:rsidRPr="00C3672B">
        <w:t xml:space="preserve">, </w:t>
      </w:r>
      <w:r w:rsidRPr="00C3672B">
        <w:t>dans toutes les affaires qu</w:t>
      </w:r>
      <w:r w:rsidR="00A01FD3" w:rsidRPr="00C3672B">
        <w:t>’</w:t>
      </w:r>
      <w:r w:rsidRPr="00C3672B">
        <w:t>il traitait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agir comme un haut gentilhomme défendant contre le Roy lui-même sa dignité et ses intérêts</w:t>
      </w:r>
      <w:r w:rsidR="00A01FD3" w:rsidRPr="00C3672B">
        <w:t xml:space="preserve">, </w:t>
      </w:r>
      <w:r w:rsidRPr="00C3672B">
        <w:t>et aussi la dignité et les intérêts des siens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</w:t>
      </w:r>
      <w:r w:rsidR="00A01FD3" w:rsidRPr="00C3672B">
        <w:t xml:space="preserve">, </w:t>
      </w:r>
      <w:r w:rsidRPr="00C3672B">
        <w:t>tout en faisant la guerre</w:t>
      </w:r>
      <w:r w:rsidR="00A01FD3" w:rsidRPr="00C3672B">
        <w:t xml:space="preserve">, </w:t>
      </w:r>
      <w:r w:rsidRPr="00C3672B">
        <w:t>il se consid</w:t>
      </w:r>
      <w:r w:rsidRPr="00C3672B">
        <w:rPr>
          <w:rFonts w:cs="Amasis30"/>
        </w:rPr>
        <w:t>é</w:t>
      </w:r>
      <w:r w:rsidRPr="00C3672B">
        <w:t xml:space="preserve">rait comme </w:t>
      </w:r>
      <w:r w:rsidRPr="00C3672B">
        <w:rPr>
          <w:rFonts w:cs="Amasis30"/>
        </w:rPr>
        <w:t>é</w:t>
      </w:r>
      <w:r w:rsidRPr="00C3672B">
        <w:t>tant sur le pied de paix</w:t>
      </w:r>
      <w:r w:rsidR="00A01FD3" w:rsidRPr="00C3672B">
        <w:t>.</w:t>
      </w:r>
    </w:p>
    <w:p w14:paraId="0ED9664A" w14:textId="77777777" w:rsidR="00A01FD3" w:rsidRPr="00C3672B" w:rsidRDefault="00A13117" w:rsidP="00A13117">
      <w:pPr>
        <w:pStyle w:val="Taille-1Normal"/>
      </w:pPr>
      <w:r w:rsidRPr="00C3672B">
        <w:t>Il renvoya Jacques en l</w:t>
      </w:r>
      <w:r w:rsidR="00A01FD3" w:rsidRPr="00C3672B">
        <w:t>’</w:t>
      </w:r>
      <w:r w:rsidRPr="00C3672B">
        <w:t>assurant que justice serait faite</w:t>
      </w:r>
      <w:r w:rsidR="00A01FD3" w:rsidRPr="00C3672B">
        <w:t xml:space="preserve">. </w:t>
      </w:r>
      <w:r w:rsidRPr="00C3672B">
        <w:t>Le baron s</w:t>
      </w:r>
      <w:r w:rsidR="00A01FD3" w:rsidRPr="00C3672B">
        <w:t>’</w:t>
      </w:r>
      <w:r w:rsidRPr="00C3672B">
        <w:t>éloignait</w:t>
      </w:r>
      <w:r w:rsidR="00A01FD3" w:rsidRPr="00C3672B">
        <w:t xml:space="preserve">, </w:t>
      </w:r>
      <w:r w:rsidRPr="00C3672B">
        <w:t>mais il le rappela</w:t>
      </w:r>
      <w:r w:rsidR="00A01FD3" w:rsidRPr="00C3672B">
        <w:t>.</w:t>
      </w:r>
    </w:p>
    <w:p w14:paraId="4535E7CB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Le comte de Bernage</w:t>
      </w:r>
      <w:r w:rsidRPr="00C3672B">
        <w:t xml:space="preserve">, </w:t>
      </w:r>
      <w:r w:rsidR="00A13117" w:rsidRPr="00C3672B">
        <w:t>que l</w:t>
      </w:r>
      <w:r w:rsidRPr="00C3672B">
        <w:t>’</w:t>
      </w:r>
      <w:r w:rsidR="00A13117" w:rsidRPr="00C3672B">
        <w:t>on accuse du rapt</w:t>
      </w:r>
      <w:r w:rsidRPr="00C3672B">
        <w:t xml:space="preserve">, </w:t>
      </w:r>
      <w:r w:rsidR="00A13117" w:rsidRPr="00C3672B">
        <w:t>est en ce moment près de nous</w:t>
      </w:r>
      <w:r w:rsidRPr="00C3672B">
        <w:t xml:space="preserve">. </w:t>
      </w:r>
      <w:r w:rsidR="00A13117" w:rsidRPr="00C3672B">
        <w:t>Ne l</w:t>
      </w:r>
      <w:r w:rsidRPr="00C3672B">
        <w:t>’</w:t>
      </w:r>
      <w:r w:rsidR="00A13117" w:rsidRPr="00C3672B">
        <w:t>attaquez pas</w:t>
      </w:r>
      <w:r w:rsidRPr="00C3672B">
        <w:t xml:space="preserve">, </w:t>
      </w:r>
      <w:r w:rsidR="00A13117" w:rsidRPr="00C3672B">
        <w:t>quoi qu</w:t>
      </w:r>
      <w:r w:rsidRPr="00C3672B">
        <w:t>’</w:t>
      </w:r>
      <w:r w:rsidR="00A13117" w:rsidRPr="00C3672B">
        <w:t>il arrive</w:t>
      </w:r>
      <w:r w:rsidRPr="00C3672B">
        <w:t xml:space="preserve">. </w:t>
      </w:r>
      <w:r w:rsidR="00A13117" w:rsidRPr="00C3672B">
        <w:t>Vous me répondez de sa sûreté sur votre tête</w:t>
      </w:r>
      <w:r w:rsidR="00224814" w:rsidRPr="00C3672B">
        <w:rPr>
          <w:rFonts w:ascii="Times New Roman" w:hAnsi="Times New Roman"/>
        </w:rPr>
        <w:t> </w:t>
      </w:r>
      <w:r w:rsidRPr="00C3672B">
        <w:t>!…</w:t>
      </w:r>
    </w:p>
    <w:p w14:paraId="400A3874" w14:textId="77777777" w:rsidR="00A01FD3" w:rsidRPr="00C3672B" w:rsidRDefault="00A13117" w:rsidP="00A13117">
      <w:pPr>
        <w:pStyle w:val="Taille-1Normal"/>
      </w:pPr>
      <w:r w:rsidRPr="00C3672B">
        <w:t>Jacques ne jugea pas utile de répondre</w:t>
      </w:r>
      <w:r w:rsidR="00A01FD3" w:rsidRPr="00C3672B">
        <w:t xml:space="preserve">. </w:t>
      </w:r>
      <w:r w:rsidRPr="00C3672B">
        <w:t>Il s</w:t>
      </w:r>
      <w:r w:rsidR="00A01FD3" w:rsidRPr="00C3672B">
        <w:t>’</w:t>
      </w:r>
      <w:r w:rsidRPr="00C3672B">
        <w:t>inclina et sortit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connaissait trop bien le caract</w:t>
      </w:r>
      <w:r w:rsidRPr="00C3672B">
        <w:rPr>
          <w:rFonts w:cs="Amasis30"/>
        </w:rPr>
        <w:t>è</w:t>
      </w:r>
      <w:r w:rsidRPr="00C3672B">
        <w:t>re de l</w:t>
      </w:r>
      <w:r w:rsidR="00A01FD3" w:rsidRPr="00C3672B">
        <w:rPr>
          <w:rFonts w:cs="Amasis30"/>
        </w:rPr>
        <w:t>’</w:t>
      </w:r>
      <w:r w:rsidRPr="00C3672B">
        <w:t xml:space="preserve">Amiral pour perdre son temps </w:t>
      </w:r>
      <w:r w:rsidRPr="00C3672B">
        <w:rPr>
          <w:rFonts w:cs="Amasis30"/>
        </w:rPr>
        <w:t>à</w:t>
      </w:r>
      <w:r w:rsidRPr="00C3672B">
        <w:t xml:space="preserve"> discuter avec lui</w:t>
      </w:r>
      <w:r w:rsidR="00A01FD3" w:rsidRPr="00C3672B">
        <w:t xml:space="preserve">. </w:t>
      </w:r>
      <w:r w:rsidRPr="00C3672B">
        <w:t>Et il s</w:t>
      </w:r>
      <w:r w:rsidR="00A01FD3" w:rsidRPr="00C3672B">
        <w:rPr>
          <w:rFonts w:cs="Amasis30"/>
        </w:rPr>
        <w:t>’</w:t>
      </w:r>
      <w:r w:rsidRPr="00C3672B">
        <w:t>en allait</w:t>
      </w:r>
      <w:r w:rsidR="00A01FD3" w:rsidRPr="00C3672B">
        <w:t xml:space="preserve">, </w:t>
      </w:r>
      <w:r w:rsidRPr="00C3672B">
        <w:t>rongeant son frein</w:t>
      </w:r>
      <w:r w:rsidR="00A01FD3" w:rsidRPr="00C3672B">
        <w:t xml:space="preserve">, </w:t>
      </w:r>
      <w:r w:rsidRPr="00C3672B">
        <w:t>humili</w:t>
      </w:r>
      <w:r w:rsidRPr="00C3672B">
        <w:rPr>
          <w:rFonts w:cs="Amasis30"/>
        </w:rPr>
        <w:t>é</w:t>
      </w:r>
      <w:r w:rsidRPr="00C3672B">
        <w:t xml:space="preserve"> des regards curieux qu</w:t>
      </w:r>
      <w:r w:rsidR="00A01FD3" w:rsidRPr="00C3672B">
        <w:rPr>
          <w:rFonts w:cs="Amasis30"/>
        </w:rPr>
        <w:t>’</w:t>
      </w:r>
      <w:r w:rsidRPr="00C3672B">
        <w:t>il sentait peser sur lui</w:t>
      </w:r>
      <w:r w:rsidR="00A01FD3" w:rsidRPr="00C3672B">
        <w:t xml:space="preserve">, </w:t>
      </w:r>
      <w:r w:rsidRPr="00C3672B">
        <w:t>car son histoire commen</w:t>
      </w:r>
      <w:r w:rsidRPr="00C3672B">
        <w:rPr>
          <w:rFonts w:cs="Amasis30"/>
        </w:rPr>
        <w:t>ç</w:t>
      </w:r>
      <w:r w:rsidRPr="00C3672B">
        <w:t xml:space="preserve">ait </w:t>
      </w:r>
      <w:r w:rsidRPr="00C3672B">
        <w:rPr>
          <w:rFonts w:cs="Amasis30"/>
        </w:rPr>
        <w:t>à</w:t>
      </w:r>
      <w:r w:rsidRPr="00C3672B">
        <w:t xml:space="preserve"> se r</w:t>
      </w:r>
      <w:r w:rsidRPr="00C3672B">
        <w:rPr>
          <w:rFonts w:cs="Amasis30"/>
        </w:rPr>
        <w:t>é</w:t>
      </w:r>
      <w:r w:rsidRPr="00C3672B">
        <w:t>pandre</w:t>
      </w:r>
      <w:r w:rsidR="00A01FD3" w:rsidRPr="00C3672B">
        <w:t xml:space="preserve">, </w:t>
      </w:r>
      <w:r w:rsidRPr="00C3672B">
        <w:t>gr</w:t>
      </w:r>
      <w:r w:rsidRPr="00C3672B">
        <w:rPr>
          <w:rFonts w:cs="Amasis30"/>
        </w:rPr>
        <w:t>â</w:t>
      </w:r>
      <w:r w:rsidRPr="00C3672B">
        <w:t>ce au z</w:t>
      </w:r>
      <w:r w:rsidRPr="00C3672B">
        <w:rPr>
          <w:rFonts w:cs="Amasis30"/>
        </w:rPr>
        <w:t>è</w:t>
      </w:r>
      <w:r w:rsidRPr="00C3672B">
        <w:t>le d</w:t>
      </w:r>
      <w:r w:rsidR="00A01FD3" w:rsidRPr="00C3672B">
        <w:rPr>
          <w:rFonts w:cs="Amasis30"/>
        </w:rPr>
        <w:t>’</w:t>
      </w:r>
      <w:r w:rsidRPr="00C3672B">
        <w:t>Onimus Kalbhaus</w:t>
      </w:r>
      <w:r w:rsidR="00A01FD3" w:rsidRPr="00C3672B">
        <w:t xml:space="preserve">, </w:t>
      </w:r>
      <w:r w:rsidRPr="00C3672B">
        <w:t>qui en prenait acte pour paraphraser l</w:t>
      </w:r>
      <w:r w:rsidR="00A01FD3" w:rsidRPr="00C3672B">
        <w:rPr>
          <w:rFonts w:cs="Amasis30"/>
        </w:rPr>
        <w:t>’</w:t>
      </w:r>
      <w:r w:rsidRPr="00C3672B">
        <w:t>histoire de la vigne de Naboth</w:t>
      </w:r>
      <w:r w:rsidR="00A01FD3" w:rsidRPr="00C3672B">
        <w:t xml:space="preserve">. </w:t>
      </w:r>
      <w:r w:rsidRPr="00C3672B">
        <w:t>Il se sentait ridicule</w:t>
      </w:r>
      <w:r w:rsidR="00A01FD3" w:rsidRPr="00C3672B">
        <w:t xml:space="preserve">, </w:t>
      </w:r>
      <w:r w:rsidRPr="00C3672B">
        <w:t>et sa situation de mari malheureux avant les noces lui apparaissait mis</w:t>
      </w:r>
      <w:r w:rsidRPr="00C3672B">
        <w:rPr>
          <w:rFonts w:cs="Amasis30"/>
        </w:rPr>
        <w:t>é</w:t>
      </w:r>
      <w:r w:rsidRPr="00C3672B">
        <w:t>rable</w:t>
      </w:r>
      <w:r w:rsidR="00A01FD3" w:rsidRPr="00C3672B">
        <w:t xml:space="preserve">. </w:t>
      </w:r>
      <w:r w:rsidRPr="00C3672B">
        <w:t>Mais il se consolait en pensant qu</w:t>
      </w:r>
      <w:r w:rsidR="00A01FD3" w:rsidRPr="00C3672B">
        <w:t>’</w:t>
      </w:r>
      <w:r w:rsidRPr="00C3672B">
        <w:t xml:space="preserve">il tuerait </w:t>
      </w:r>
      <w:r w:rsidRPr="00C3672B">
        <w:lastRenderedPageBreak/>
        <w:t>bientôt François et que cet imbécile ne pourrait ainsi profiter de l</w:t>
      </w:r>
      <w:r w:rsidR="00A01FD3" w:rsidRPr="00C3672B">
        <w:t>’</w:t>
      </w:r>
      <w:r w:rsidRPr="00C3672B">
        <w:t>enlèvement de Madeleine</w:t>
      </w:r>
      <w:r w:rsidR="00A01FD3" w:rsidRPr="00C3672B">
        <w:t>.</w:t>
      </w:r>
    </w:p>
    <w:p w14:paraId="63248E95" w14:textId="77777777" w:rsidR="00A01FD3" w:rsidRPr="00C3672B" w:rsidRDefault="00A13117" w:rsidP="00A13117">
      <w:pPr>
        <w:pStyle w:val="Taille-1Normal"/>
      </w:pPr>
      <w:r w:rsidRPr="00C3672B">
        <w:t>François n</w:t>
      </w:r>
      <w:r w:rsidR="00A01FD3" w:rsidRPr="00C3672B">
        <w:t>’</w:t>
      </w:r>
      <w:r w:rsidRPr="00C3672B">
        <w:t>était pas troublé par de pareilles alarmes</w:t>
      </w:r>
      <w:r w:rsidR="00A01FD3" w:rsidRPr="00C3672B">
        <w:t xml:space="preserve">. </w:t>
      </w:r>
      <w:r w:rsidRPr="00C3672B">
        <w:t>Il se sentait seulement pris d</w:t>
      </w:r>
      <w:r w:rsidR="00A01FD3" w:rsidRPr="00C3672B">
        <w:t>’</w:t>
      </w:r>
      <w:r w:rsidRPr="00C3672B">
        <w:t>impatience et maudissait l</w:t>
      </w:r>
      <w:r w:rsidR="00A01FD3" w:rsidRPr="00C3672B">
        <w:t>’</w:t>
      </w:r>
      <w:r w:rsidRPr="00C3672B">
        <w:t>Amiral qui le faisait ainsi poser</w:t>
      </w:r>
      <w:r w:rsidR="00A01FD3" w:rsidRPr="00C3672B">
        <w:t xml:space="preserve">. </w:t>
      </w:r>
      <w:r w:rsidRPr="00C3672B">
        <w:t>Enfin</w:t>
      </w:r>
      <w:r w:rsidR="00A01FD3" w:rsidRPr="00C3672B">
        <w:t xml:space="preserve">, </w:t>
      </w:r>
      <w:r w:rsidRPr="00C3672B">
        <w:t>on lui annonça qu</w:t>
      </w:r>
      <w:r w:rsidR="00A01FD3" w:rsidRPr="00C3672B">
        <w:t>’</w:t>
      </w:r>
      <w:r w:rsidRPr="00C3672B">
        <w:t>il serait reçu</w:t>
      </w:r>
      <w:r w:rsidR="00A01FD3" w:rsidRPr="00C3672B">
        <w:t xml:space="preserve">, </w:t>
      </w:r>
      <w:r w:rsidRPr="00C3672B">
        <w:t>dans une heure</w:t>
      </w:r>
      <w:r w:rsidR="00A01FD3" w:rsidRPr="00C3672B">
        <w:t xml:space="preserve">, </w:t>
      </w:r>
      <w:r w:rsidRPr="00C3672B">
        <w:t>en audience privée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 xml:space="preserve">comme il ne désirait aucunement avoir une conversation intime avec </w:t>
      </w:r>
      <w:r w:rsidR="00A01FD3" w:rsidRPr="00C3672B">
        <w:t>M. de </w:t>
      </w:r>
      <w:r w:rsidRPr="00C3672B">
        <w:t>Châtillon</w:t>
      </w:r>
      <w:r w:rsidR="00A01FD3" w:rsidRPr="00C3672B">
        <w:t xml:space="preserve">, </w:t>
      </w:r>
      <w:r w:rsidRPr="00C3672B">
        <w:t>il lui fit répondre qu</w:t>
      </w:r>
      <w:r w:rsidR="00A01FD3" w:rsidRPr="00C3672B">
        <w:t>’</w:t>
      </w:r>
      <w:r w:rsidRPr="00C3672B">
        <w:t>il entendait être admis</w:t>
      </w:r>
      <w:r w:rsidR="00A01FD3" w:rsidRPr="00C3672B">
        <w:t xml:space="preserve">, </w:t>
      </w:r>
      <w:r w:rsidRPr="00C3672B">
        <w:t>comme un envoyé royal</w:t>
      </w:r>
      <w:r w:rsidR="00A01FD3" w:rsidRPr="00C3672B">
        <w:t xml:space="preserve">, </w:t>
      </w:r>
      <w:r w:rsidRPr="00C3672B">
        <w:t>avec son roi d</w:t>
      </w:r>
      <w:r w:rsidR="00A01FD3" w:rsidRPr="00C3672B">
        <w:t>’</w:t>
      </w:r>
      <w:r w:rsidRPr="00C3672B">
        <w:t>armes et son trompette</w:t>
      </w:r>
      <w:r w:rsidR="00A01FD3" w:rsidRPr="00C3672B">
        <w:t xml:space="preserve">. </w:t>
      </w:r>
      <w:r w:rsidRPr="00C3672B">
        <w:t>Le gentilhomme auquel il adressa cette remarque lui jeta un mauvais regard</w:t>
      </w:r>
      <w:r w:rsidR="00A01FD3" w:rsidRPr="00C3672B">
        <w:t xml:space="preserve">, </w:t>
      </w:r>
      <w:r w:rsidRPr="00C3672B">
        <w:t>en dessous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transmit cependant son désir à l</w:t>
      </w:r>
      <w:r w:rsidR="00A01FD3" w:rsidRPr="00C3672B">
        <w:t>’</w:t>
      </w:r>
      <w:r w:rsidRPr="00C3672B">
        <w:t>Amiral qui pesta</w:t>
      </w:r>
      <w:r w:rsidR="00A01FD3" w:rsidRPr="00C3672B">
        <w:t xml:space="preserve">, </w:t>
      </w:r>
      <w:r w:rsidRPr="00C3672B">
        <w:t>trouvant extraordinaire qu</w:t>
      </w:r>
      <w:r w:rsidR="00A01FD3" w:rsidRPr="00C3672B">
        <w:t>’</w:t>
      </w:r>
      <w:r w:rsidRPr="00C3672B">
        <w:t>un envoyé royal osât discuter ses volontés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Coligny se promit de l</w:t>
      </w:r>
      <w:r w:rsidR="00A01FD3" w:rsidRPr="00C3672B">
        <w:rPr>
          <w:rFonts w:cs="Amasis30"/>
        </w:rPr>
        <w:t>’</w:t>
      </w:r>
      <w:r w:rsidRPr="00C3672B">
        <w:t>en faire repentir</w:t>
      </w:r>
      <w:r w:rsidR="00A01FD3" w:rsidRPr="00C3672B">
        <w:t>.</w:t>
      </w:r>
    </w:p>
    <w:p w14:paraId="0C7EDF2C" w14:textId="77777777" w:rsidR="00A01FD3" w:rsidRPr="00C3672B" w:rsidRDefault="00A13117" w:rsidP="00A13117">
      <w:pPr>
        <w:pStyle w:val="Taille-1Normal"/>
      </w:pPr>
      <w:r w:rsidRPr="00C3672B">
        <w:t>François pénétra cependant dans la salle avec son page</w:t>
      </w:r>
      <w:r w:rsidR="00A01FD3" w:rsidRPr="00C3672B">
        <w:t xml:space="preserve">, </w:t>
      </w:r>
      <w:r w:rsidRPr="00C3672B">
        <w:t>son héraut d</w:t>
      </w:r>
      <w:r w:rsidR="00A01FD3" w:rsidRPr="00C3672B">
        <w:t>’</w:t>
      </w:r>
      <w:r w:rsidRPr="00C3672B">
        <w:t>armes et son trompette</w:t>
      </w:r>
      <w:r w:rsidR="00A01FD3" w:rsidRPr="00C3672B">
        <w:t xml:space="preserve">. </w:t>
      </w:r>
      <w:r w:rsidRPr="00C3672B">
        <w:t>Le page portait son armet et ses gantelets</w:t>
      </w:r>
      <w:r w:rsidR="00A01FD3" w:rsidRPr="00C3672B">
        <w:t xml:space="preserve">, </w:t>
      </w:r>
      <w:r w:rsidRPr="00C3672B">
        <w:t>car le comte était armé de toutes pièces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 h</w:t>
      </w:r>
      <w:r w:rsidRPr="00C3672B">
        <w:rPr>
          <w:rFonts w:cs="Amasis30"/>
        </w:rPr>
        <w:t>é</w:t>
      </w:r>
      <w:r w:rsidRPr="00C3672B">
        <w:t>raut d</w:t>
      </w:r>
      <w:r w:rsidR="00A01FD3" w:rsidRPr="00C3672B">
        <w:rPr>
          <w:rFonts w:cs="Amasis30"/>
        </w:rPr>
        <w:t>’</w:t>
      </w:r>
      <w:r w:rsidRPr="00C3672B">
        <w:t>armes avait une dalmatique de velours violet couverte de fleurs de lis d</w:t>
      </w:r>
      <w:r w:rsidR="00A01FD3" w:rsidRPr="00C3672B">
        <w:rPr>
          <w:rFonts w:cs="Amasis30"/>
        </w:rPr>
        <w:t>’</w:t>
      </w:r>
      <w:r w:rsidRPr="00C3672B">
        <w:t>or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il </w:t>
      </w:r>
      <w:r w:rsidRPr="00C3672B">
        <w:rPr>
          <w:rFonts w:cs="Amasis30"/>
        </w:rPr>
        <w:t>é</w:t>
      </w:r>
      <w:r w:rsidRPr="00C3672B">
        <w:t>tait coiff</w:t>
      </w:r>
      <w:r w:rsidRPr="00C3672B">
        <w:rPr>
          <w:rFonts w:cs="Amasis30"/>
        </w:rPr>
        <w:t>é</w:t>
      </w:r>
      <w:r w:rsidRPr="00C3672B">
        <w:t xml:space="preserve"> d</w:t>
      </w:r>
      <w:r w:rsidR="00A01FD3" w:rsidRPr="00C3672B">
        <w:rPr>
          <w:rFonts w:cs="Amasis30"/>
        </w:rPr>
        <w:t>’</w:t>
      </w:r>
      <w:r w:rsidRPr="00C3672B">
        <w:t xml:space="preserve">une toque de velours noir </w:t>
      </w:r>
      <w:r w:rsidRPr="00C3672B">
        <w:rPr>
          <w:rFonts w:cs="Amasis30"/>
        </w:rPr>
        <w:t>à</w:t>
      </w:r>
      <w:r w:rsidRPr="00C3672B">
        <w:t xml:space="preserve"> ganse d</w:t>
      </w:r>
      <w:r w:rsidR="00A01FD3" w:rsidRPr="00C3672B">
        <w:rPr>
          <w:rFonts w:cs="Amasis30"/>
        </w:rPr>
        <w:t>’</w:t>
      </w:r>
      <w:r w:rsidRPr="00C3672B">
        <w:t>or</w:t>
      </w:r>
      <w:r w:rsidR="00A01FD3" w:rsidRPr="00C3672B">
        <w:t xml:space="preserve">, </w:t>
      </w:r>
      <w:r w:rsidRPr="00C3672B">
        <w:t>et sur sa manche cramoisie</w:t>
      </w:r>
      <w:r w:rsidR="00A01FD3" w:rsidRPr="00C3672B">
        <w:t xml:space="preserve">, </w:t>
      </w:r>
      <w:r w:rsidRPr="00C3672B">
        <w:t>entre trois fleurs de lis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 xml:space="preserve">tait </w:t>
      </w:r>
      <w:r w:rsidRPr="00C3672B">
        <w:rPr>
          <w:rFonts w:cs="Amasis30"/>
        </w:rPr>
        <w:t>é</w:t>
      </w:r>
      <w:r w:rsidRPr="00C3672B">
        <w:t>crit</w:t>
      </w:r>
      <w:r w:rsidR="00A01FD3" w:rsidRPr="00C3672B">
        <w:t xml:space="preserve">, </w:t>
      </w:r>
      <w:r w:rsidRPr="00C3672B">
        <w:t>en or</w:t>
      </w:r>
      <w:r w:rsidR="00A01FD3" w:rsidRPr="00C3672B">
        <w:t xml:space="preserve">, </w:t>
      </w:r>
      <w:r w:rsidRPr="00C3672B">
        <w:t>le nom de Berry</w:t>
      </w:r>
      <w:r w:rsidR="00A01FD3" w:rsidRPr="00C3672B">
        <w:t xml:space="preserve">. </w:t>
      </w:r>
      <w:r w:rsidRPr="00C3672B">
        <w:t>Le trompette fit entendre quelques appels de son clairon</w:t>
      </w:r>
      <w:r w:rsidR="00A01FD3" w:rsidRPr="00C3672B">
        <w:t xml:space="preserve">, </w:t>
      </w:r>
      <w:r w:rsidRPr="00C3672B">
        <w:t>et Fran</w:t>
      </w:r>
      <w:r w:rsidRPr="00C3672B">
        <w:rPr>
          <w:rFonts w:cs="Amasis30"/>
        </w:rPr>
        <w:t>ç</w:t>
      </w:r>
      <w:r w:rsidRPr="00C3672B">
        <w:t>ois annon</w:t>
      </w:r>
      <w:r w:rsidRPr="00C3672B">
        <w:rPr>
          <w:rFonts w:cs="Amasis30"/>
        </w:rPr>
        <w:t>ç</w:t>
      </w:r>
      <w:r w:rsidRPr="00C3672B">
        <w:t xml:space="preserve">a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Amiral qu</w:t>
      </w:r>
      <w:r w:rsidR="00A01FD3" w:rsidRPr="00C3672B">
        <w:rPr>
          <w:rFonts w:cs="Amasis30"/>
        </w:rPr>
        <w:t>’</w:t>
      </w:r>
      <w:r w:rsidRPr="00C3672B">
        <w:t>il était envoyé vers lui pour lui remettre des lettres du Roy</w:t>
      </w:r>
      <w:r w:rsidR="00A01FD3" w:rsidRPr="00C3672B">
        <w:t xml:space="preserve">, </w:t>
      </w:r>
      <w:r w:rsidRPr="00C3672B">
        <w:t>en mains propres</w:t>
      </w:r>
      <w:r w:rsidR="00A01FD3" w:rsidRPr="00C3672B">
        <w:t xml:space="preserve">. </w:t>
      </w:r>
      <w:r w:rsidRPr="00C3672B">
        <w:t>Le roi d</w:t>
      </w:r>
      <w:r w:rsidR="00A01FD3" w:rsidRPr="00C3672B">
        <w:t>’</w:t>
      </w:r>
      <w:r w:rsidRPr="00C3672B">
        <w:t>armes ajouta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A4443D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Au nom du Roy</w:t>
      </w:r>
      <w:r w:rsidRPr="00C3672B">
        <w:t xml:space="preserve">, </w:t>
      </w:r>
      <w:r w:rsidR="00A13117" w:rsidRPr="00C3672B">
        <w:t>je viens vous faire une dernière sommation avant de vous déclarer traîtres et rebelles</w:t>
      </w:r>
      <w:r w:rsidRPr="00C3672B">
        <w:t xml:space="preserve">, </w:t>
      </w:r>
      <w:r w:rsidR="00A13117" w:rsidRPr="00C3672B">
        <w:t>monsieur l</w:t>
      </w:r>
      <w:r w:rsidRPr="00C3672B">
        <w:t>’</w:t>
      </w:r>
      <w:r w:rsidR="00A13117" w:rsidRPr="00C3672B">
        <w:t>Amiral</w:t>
      </w:r>
      <w:r w:rsidRPr="00C3672B">
        <w:t xml:space="preserve">, </w:t>
      </w:r>
      <w:r w:rsidR="00A13117" w:rsidRPr="00C3672B">
        <w:t>et vous tous qui l</w:t>
      </w:r>
      <w:r w:rsidRPr="00C3672B">
        <w:t>’</w:t>
      </w:r>
      <w:r w:rsidR="00A13117" w:rsidRPr="00C3672B">
        <w:t>accompagnez en armes par le royaume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7EAA8E8" w14:textId="77777777" w:rsidR="00A01FD3" w:rsidRPr="00C3672B" w:rsidRDefault="00A13117" w:rsidP="00A13117">
      <w:pPr>
        <w:pStyle w:val="Taille-1Normal"/>
      </w:pPr>
      <w:r w:rsidRPr="00C3672B">
        <w:t>Et il lut sa sommation</w:t>
      </w:r>
      <w:r w:rsidR="00A01FD3" w:rsidRPr="00C3672B">
        <w:t xml:space="preserve">. </w:t>
      </w:r>
      <w:r w:rsidRPr="00C3672B">
        <w:t>Dans le silence</w:t>
      </w:r>
      <w:r w:rsidR="00A01FD3" w:rsidRPr="00C3672B">
        <w:t xml:space="preserve">, </w:t>
      </w:r>
      <w:r w:rsidRPr="00C3672B">
        <w:t>sa voix s</w:t>
      </w:r>
      <w:r w:rsidR="00A01FD3" w:rsidRPr="00C3672B">
        <w:t>’</w:t>
      </w:r>
      <w:r w:rsidRPr="00C3672B">
        <w:t>élevait</w:t>
      </w:r>
      <w:r w:rsidR="00A01FD3" w:rsidRPr="00C3672B">
        <w:t xml:space="preserve">, </w:t>
      </w:r>
      <w:r w:rsidRPr="00C3672B">
        <w:t>monotone</w:t>
      </w:r>
      <w:r w:rsidR="00A01FD3" w:rsidRPr="00C3672B">
        <w:t xml:space="preserve">, </w:t>
      </w:r>
      <w:r w:rsidRPr="00C3672B">
        <w:t>dévidant les phrases de procureur qui dénonçaient la rébellion de Condé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chaque instant</w:t>
      </w:r>
      <w:r w:rsidR="00A01FD3" w:rsidRPr="00C3672B">
        <w:t xml:space="preserve">, </w:t>
      </w:r>
      <w:r w:rsidRPr="00C3672B">
        <w:t>on entendait les mots de haute trahison</w:t>
      </w:r>
      <w:r w:rsidR="00A01FD3" w:rsidRPr="00C3672B">
        <w:t xml:space="preserve">, </w:t>
      </w:r>
      <w:r w:rsidRPr="00C3672B">
        <w:t>de proscription</w:t>
      </w:r>
      <w:r w:rsidR="00A01FD3" w:rsidRPr="00C3672B">
        <w:t xml:space="preserve">.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Amiral et les gentilshommes qui se pressaient derri</w:t>
      </w:r>
      <w:r w:rsidRPr="00C3672B">
        <w:rPr>
          <w:rFonts w:cs="Amasis30"/>
        </w:rPr>
        <w:t>è</w:t>
      </w:r>
      <w:r w:rsidRPr="00C3672B">
        <w:t xml:space="preserve">re lui </w:t>
      </w:r>
      <w:r w:rsidRPr="00C3672B">
        <w:rPr>
          <w:rFonts w:cs="Amasis30"/>
        </w:rPr>
        <w:t>é</w:t>
      </w:r>
      <w:r w:rsidRPr="00C3672B">
        <w:t>coutaient</w:t>
      </w:r>
      <w:r w:rsidR="00A01FD3" w:rsidRPr="00C3672B">
        <w:t xml:space="preserve">, </w:t>
      </w:r>
      <w:r w:rsidRPr="00C3672B">
        <w:t>le chapeau sur la t</w:t>
      </w:r>
      <w:r w:rsidRPr="00C3672B">
        <w:rPr>
          <w:rFonts w:cs="Amasis30"/>
        </w:rPr>
        <w:t>ê</w:t>
      </w:r>
      <w:r w:rsidRPr="00C3672B">
        <w:t>te</w:t>
      </w:r>
      <w:r w:rsidR="00A01FD3" w:rsidRPr="00C3672B">
        <w:t xml:space="preserve">, </w:t>
      </w:r>
      <w:r w:rsidRPr="00C3672B">
        <w:t>la lecture du document royal</w:t>
      </w:r>
      <w:r w:rsidR="00A01FD3" w:rsidRPr="00C3672B">
        <w:t xml:space="preserve">. </w:t>
      </w:r>
      <w:r w:rsidRPr="00C3672B">
        <w:t>Beaucoup fron</w:t>
      </w:r>
      <w:r w:rsidRPr="00C3672B">
        <w:rPr>
          <w:rFonts w:cs="Amasis30"/>
        </w:rPr>
        <w:t>ç</w:t>
      </w:r>
      <w:r w:rsidRPr="00C3672B">
        <w:t>aient le sourcil</w:t>
      </w:r>
      <w:r w:rsidR="00A01FD3" w:rsidRPr="00C3672B">
        <w:t xml:space="preserve">, </w:t>
      </w:r>
      <w:r w:rsidRPr="00C3672B">
        <w:t>certains b</w:t>
      </w:r>
      <w:r w:rsidRPr="00C3672B">
        <w:rPr>
          <w:rFonts w:cs="Amasis30"/>
        </w:rPr>
        <w:t>â</w:t>
      </w:r>
      <w:r w:rsidRPr="00C3672B">
        <w:t>illaient</w:t>
      </w:r>
      <w:r w:rsidR="00A01FD3" w:rsidRPr="00C3672B">
        <w:t xml:space="preserve">. </w:t>
      </w:r>
      <w:r w:rsidRPr="00C3672B">
        <w:t>La plupart</w:t>
      </w:r>
      <w:r w:rsidR="00A01FD3" w:rsidRPr="00C3672B">
        <w:t xml:space="preserve">,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air indiff</w:t>
      </w:r>
      <w:r w:rsidRPr="00C3672B">
        <w:rPr>
          <w:rFonts w:cs="Amasis30"/>
        </w:rPr>
        <w:t>é</w:t>
      </w:r>
      <w:r w:rsidRPr="00C3672B">
        <w:t>rent</w:t>
      </w:r>
      <w:r w:rsidR="00A01FD3" w:rsidRPr="00C3672B">
        <w:t xml:space="preserve">, </w:t>
      </w:r>
      <w:r w:rsidRPr="00C3672B">
        <w:t>semblaient prendre la c</w:t>
      </w:r>
      <w:r w:rsidRPr="00C3672B">
        <w:rPr>
          <w:rFonts w:cs="Amasis30"/>
        </w:rPr>
        <w:t>é</w:t>
      </w:r>
      <w:r w:rsidRPr="00C3672B">
        <w:t>r</w:t>
      </w:r>
      <w:r w:rsidRPr="00C3672B">
        <w:rPr>
          <w:rFonts w:cs="Amasis30"/>
        </w:rPr>
        <w:t>é</w:t>
      </w:r>
      <w:r w:rsidRPr="00C3672B">
        <w:t>monie en patience</w:t>
      </w:r>
      <w:r w:rsidR="00A01FD3" w:rsidRPr="00C3672B">
        <w:t xml:space="preserve">. </w:t>
      </w:r>
      <w:r w:rsidRPr="00C3672B">
        <w:t>Enfin</w:t>
      </w:r>
      <w:r w:rsidR="00A01FD3" w:rsidRPr="00C3672B">
        <w:t xml:space="preserve">, </w:t>
      </w:r>
      <w:r w:rsidRPr="00C3672B">
        <w:t>le roi d</w:t>
      </w:r>
      <w:r w:rsidR="00A01FD3" w:rsidRPr="00C3672B">
        <w:rPr>
          <w:rFonts w:cs="Amasis30"/>
        </w:rPr>
        <w:t>’</w:t>
      </w:r>
      <w:r w:rsidRPr="00C3672B">
        <w:t>armes se tut et Coligny déclara qu</w:t>
      </w:r>
      <w:r w:rsidR="00A01FD3" w:rsidRPr="00C3672B">
        <w:t>’</w:t>
      </w:r>
      <w:r w:rsidRPr="00C3672B">
        <w:t>il avait entendu et qu</w:t>
      </w:r>
      <w:r w:rsidR="00A01FD3" w:rsidRPr="00C3672B">
        <w:t>’</w:t>
      </w:r>
      <w:r w:rsidRPr="00C3672B">
        <w:t>il répondrait</w:t>
      </w:r>
      <w:r w:rsidR="00A01FD3" w:rsidRPr="00C3672B">
        <w:t xml:space="preserve">. </w:t>
      </w:r>
      <w:r w:rsidRPr="00C3672B">
        <w:t>Il congédia les catholiques</w:t>
      </w:r>
      <w:r w:rsidR="00A01FD3" w:rsidRPr="00C3672B">
        <w:t xml:space="preserve">, </w:t>
      </w:r>
      <w:r w:rsidRPr="00C3672B">
        <w:t xml:space="preserve">mais pria </w:t>
      </w:r>
      <w:r w:rsidRPr="00C3672B">
        <w:lastRenderedPageBreak/>
        <w:t>François de rester</w:t>
      </w:r>
      <w:r w:rsidR="00A01FD3" w:rsidRPr="00C3672B">
        <w:t xml:space="preserve">, </w:t>
      </w:r>
      <w:r w:rsidRPr="00C3672B">
        <w:t>il désirait avoir avec lui un entretien particulier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il l</w:t>
      </w:r>
      <w:r w:rsidR="00A01FD3" w:rsidRPr="00C3672B">
        <w:rPr>
          <w:rFonts w:cs="Amasis30"/>
        </w:rPr>
        <w:t>’</w:t>
      </w:r>
      <w:r w:rsidRPr="00C3672B">
        <w:t>emmena dans l</w:t>
      </w:r>
      <w:r w:rsidR="00A01FD3" w:rsidRPr="00C3672B">
        <w:rPr>
          <w:rFonts w:cs="Amasis30"/>
        </w:rPr>
        <w:t>’</w:t>
      </w:r>
      <w:r w:rsidRPr="00C3672B">
        <w:t>embrasure d</w:t>
      </w:r>
      <w:r w:rsidR="00A01FD3" w:rsidRPr="00C3672B">
        <w:rPr>
          <w:rFonts w:cs="Amasis30"/>
        </w:rPr>
        <w:t>’</w:t>
      </w:r>
      <w:r w:rsidRPr="00C3672B">
        <w:t>une fen</w:t>
      </w:r>
      <w:r w:rsidRPr="00C3672B">
        <w:rPr>
          <w:rFonts w:cs="Amasis30"/>
        </w:rPr>
        <w:t>ê</w:t>
      </w:r>
      <w:r w:rsidRPr="00C3672B">
        <w:t>tre</w:t>
      </w:r>
      <w:r w:rsidR="00A01FD3" w:rsidRPr="00C3672B">
        <w:t>.</w:t>
      </w:r>
    </w:p>
    <w:p w14:paraId="705E890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</w:t>
      </w:r>
      <w:r w:rsidRPr="00C3672B">
        <w:t>’</w:t>
      </w:r>
      <w:r w:rsidR="00A13117" w:rsidRPr="00C3672B">
        <w:t>ai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quelques observations à vous faire</w:t>
      </w:r>
      <w:r w:rsidRPr="00C3672B">
        <w:t xml:space="preserve">. </w:t>
      </w:r>
      <w:r w:rsidR="00A13117" w:rsidRPr="00C3672B">
        <w:t>Depuis quand les envoyés du Roy</w:t>
      </w:r>
      <w:r w:rsidRPr="00C3672B">
        <w:t xml:space="preserve">, </w:t>
      </w:r>
      <w:r w:rsidR="00A13117" w:rsidRPr="00C3672B">
        <w:t>voyageant avec la livrée royale</w:t>
      </w:r>
      <w:r w:rsidRPr="00C3672B">
        <w:t xml:space="preserve">, </w:t>
      </w:r>
      <w:r w:rsidR="00A13117" w:rsidRPr="00C3672B">
        <w:t>se croient-ils permis d</w:t>
      </w:r>
      <w:r w:rsidRPr="00C3672B">
        <w:t>’</w:t>
      </w:r>
      <w:r w:rsidR="00A13117" w:rsidRPr="00C3672B">
        <w:t>enlever des femmes nobles dans le pays qu</w:t>
      </w:r>
      <w:r w:rsidRPr="00C3672B">
        <w:t>’</w:t>
      </w:r>
      <w:r w:rsidR="00A13117" w:rsidRPr="00C3672B">
        <w:t>ils traversent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75BC771C" w14:textId="77777777" w:rsidR="00A01FD3" w:rsidRPr="00C3672B" w:rsidRDefault="00A13117" w:rsidP="00A13117">
      <w:pPr>
        <w:pStyle w:val="Taille-1Normal"/>
      </w:pPr>
      <w:r w:rsidRPr="00C3672B">
        <w:t>François regarda l</w:t>
      </w:r>
      <w:r w:rsidR="00A01FD3" w:rsidRPr="00C3672B">
        <w:t>’</w:t>
      </w:r>
      <w:r w:rsidRPr="00C3672B">
        <w:t>Amiral en le priant de ne point parler par énigmes</w:t>
      </w:r>
      <w:r w:rsidR="00A01FD3" w:rsidRPr="00C3672B">
        <w:t xml:space="preserve">. </w:t>
      </w:r>
      <w:r w:rsidRPr="00C3672B">
        <w:t>Il ignorait complètement cette histoire</w:t>
      </w:r>
      <w:r w:rsidR="00A01FD3" w:rsidRPr="00C3672B">
        <w:t xml:space="preserve">, </w:t>
      </w:r>
      <w:r w:rsidRPr="00C3672B">
        <w:t xml:space="preserve">et si </w:t>
      </w:r>
      <w:r w:rsidR="00A01FD3" w:rsidRPr="00C3672B">
        <w:t>M. de </w:t>
      </w:r>
      <w:r w:rsidRPr="00C3672B">
        <w:t>Châtillon n</w:t>
      </w:r>
      <w:r w:rsidR="00A01FD3" w:rsidRPr="00C3672B">
        <w:t>’</w:t>
      </w:r>
      <w:r w:rsidRPr="00C3672B">
        <w:t>avait pas autre chose à lui dire</w:t>
      </w:r>
      <w:r w:rsidR="00A01FD3" w:rsidRPr="00C3672B">
        <w:t xml:space="preserve">, </w:t>
      </w:r>
      <w:r w:rsidRPr="00C3672B">
        <w:t>il cesserait de l</w:t>
      </w:r>
      <w:r w:rsidR="00A01FD3" w:rsidRPr="00C3672B">
        <w:t>’</w:t>
      </w:r>
      <w:r w:rsidRPr="00C3672B">
        <w:t>écouter</w:t>
      </w:r>
      <w:r w:rsidR="00A01FD3" w:rsidRPr="00C3672B">
        <w:t>.</w:t>
      </w:r>
    </w:p>
    <w:p w14:paraId="5A3260C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Prenez garde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dit sèchement l</w:t>
      </w:r>
      <w:r w:rsidRPr="00C3672B">
        <w:t>’</w:t>
      </w:r>
      <w:r w:rsidR="00A13117" w:rsidRPr="00C3672B">
        <w:t>Amiral</w:t>
      </w:r>
      <w:r w:rsidRPr="00C3672B">
        <w:t xml:space="preserve">, </w:t>
      </w:r>
      <w:r w:rsidR="00A13117" w:rsidRPr="00C3672B">
        <w:t>je vous interroge</w:t>
      </w:r>
      <w:r w:rsidRPr="00C3672B">
        <w:t xml:space="preserve">, </w:t>
      </w:r>
      <w:r w:rsidR="00A13117" w:rsidRPr="00C3672B">
        <w:t>et vous devez répondre</w:t>
      </w:r>
      <w:r w:rsidRPr="00C3672B">
        <w:t xml:space="preserve">. </w:t>
      </w:r>
      <w:r w:rsidR="00A13117" w:rsidRPr="00C3672B">
        <w:t>Vous partirez</w:t>
      </w:r>
      <w:r w:rsidRPr="00C3672B">
        <w:t xml:space="preserve">, </w:t>
      </w:r>
      <w:r w:rsidR="00A13117" w:rsidRPr="00C3672B">
        <w:t>d</w:t>
      </w:r>
      <w:r w:rsidRPr="00C3672B">
        <w:t>’</w:t>
      </w:r>
      <w:r w:rsidR="00A13117" w:rsidRPr="00C3672B">
        <w:t>ailleurs</w:t>
      </w:r>
      <w:r w:rsidRPr="00C3672B">
        <w:t xml:space="preserve">, </w:t>
      </w:r>
      <w:r w:rsidR="00A13117" w:rsidRPr="00C3672B">
        <w:t>quand je le jugerai convenable</w:t>
      </w:r>
      <w:r w:rsidRPr="00C3672B">
        <w:t xml:space="preserve">. </w:t>
      </w:r>
      <w:r w:rsidR="00A13117" w:rsidRPr="00C3672B">
        <w:t xml:space="preserve">Vous avez enlevé avec vos gens </w:t>
      </w:r>
      <w:r w:rsidRPr="00C3672B">
        <w:t>M</w:t>
      </w:r>
      <w:r w:rsidRPr="00C3672B">
        <w:rPr>
          <w:vertAlign w:val="superscript"/>
        </w:rPr>
        <w:t>lle</w:t>
      </w:r>
      <w:r w:rsidRPr="00C3672B">
        <w:t> de </w:t>
      </w:r>
      <w:r w:rsidR="00A13117" w:rsidRPr="00C3672B">
        <w:t>Gardefort</w:t>
      </w:r>
      <w:r w:rsidRPr="00C3672B">
        <w:t xml:space="preserve">, </w:t>
      </w:r>
      <w:r w:rsidR="00A13117" w:rsidRPr="00C3672B">
        <w:t>et vous la séquestrez à Bourges</w:t>
      </w:r>
      <w:r w:rsidRPr="00C3672B">
        <w:t xml:space="preserve">. </w:t>
      </w:r>
      <w:r w:rsidR="00A13117" w:rsidRPr="00C3672B">
        <w:t>Est-ce vrai</w:t>
      </w:r>
      <w:r w:rsidRPr="00C3672B">
        <w:t xml:space="preserve">, </w:t>
      </w:r>
      <w:r w:rsidR="00A13117" w:rsidRPr="00C3672B">
        <w:t>oui ou non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59B7E35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n</w:t>
      </w:r>
      <w:r w:rsidRPr="00C3672B">
        <w:t>’</w:t>
      </w:r>
      <w:r w:rsidR="00A13117" w:rsidRPr="00C3672B">
        <w:t>en sais absolument rien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déclara François en toisant l</w:t>
      </w:r>
      <w:r w:rsidRPr="00C3672B">
        <w:t>’</w:t>
      </w:r>
      <w:r w:rsidR="00A13117" w:rsidRPr="00C3672B">
        <w:t>Amiral avec une insolence mesurée</w:t>
      </w:r>
      <w:r w:rsidRPr="00C3672B">
        <w:t xml:space="preserve">. </w:t>
      </w:r>
      <w:r w:rsidR="00A13117" w:rsidRPr="00C3672B">
        <w:t>D</w:t>
      </w:r>
      <w:r w:rsidRPr="00C3672B">
        <w:t>’</w:t>
      </w:r>
      <w:r w:rsidR="00A13117" w:rsidRPr="00C3672B">
        <w:t>ailleurs</w:t>
      </w:r>
      <w:r w:rsidRPr="00C3672B">
        <w:t xml:space="preserve">, </w:t>
      </w:r>
      <w:r w:rsidR="00A13117" w:rsidRPr="00C3672B">
        <w:t>permettez-moi de vous dire que cela ne vous regarde pas</w:t>
      </w:r>
      <w:r w:rsidRPr="00C3672B">
        <w:t>.</w:t>
      </w:r>
    </w:p>
    <w:p w14:paraId="7E99AF7C" w14:textId="77777777" w:rsidR="00A01FD3" w:rsidRPr="00C3672B" w:rsidRDefault="00A13117" w:rsidP="00A13117">
      <w:pPr>
        <w:pStyle w:val="Taille-1Normal"/>
      </w:pPr>
      <w:r w:rsidRPr="00C3672B">
        <w:t>Coligny devint livide</w:t>
      </w:r>
      <w:r w:rsidR="00A01FD3" w:rsidRPr="00C3672B">
        <w:t xml:space="preserve">. </w:t>
      </w:r>
      <w:r w:rsidRPr="00C3672B">
        <w:t>Il porta la main à son épée</w:t>
      </w:r>
      <w:r w:rsidR="00A01FD3" w:rsidRPr="00C3672B">
        <w:t xml:space="preserve">. </w:t>
      </w:r>
      <w:r w:rsidRPr="00C3672B">
        <w:t>François le regarda avec tranquillité</w:t>
      </w:r>
      <w:r w:rsidR="00A01FD3" w:rsidRPr="00C3672B">
        <w:t xml:space="preserve">, </w:t>
      </w:r>
      <w:r w:rsidRPr="00C3672B">
        <w:t>de haut en bas</w:t>
      </w:r>
      <w:r w:rsidR="00A01FD3" w:rsidRPr="00C3672B">
        <w:t xml:space="preserve">, </w:t>
      </w:r>
      <w:r w:rsidRPr="00C3672B">
        <w:t>gardant tout son calme et décidé à se tirer avec honneur de ce mauvais pas</w:t>
      </w:r>
      <w:r w:rsidR="00A01FD3" w:rsidRPr="00C3672B">
        <w:t xml:space="preserve">. </w:t>
      </w:r>
      <w:r w:rsidRPr="00C3672B">
        <w:t>Il savait la violence de Coligny</w:t>
      </w:r>
      <w:r w:rsidR="00A01FD3" w:rsidRPr="00C3672B">
        <w:t xml:space="preserve">, </w:t>
      </w:r>
      <w:r w:rsidRPr="00C3672B">
        <w:t>son esprit d</w:t>
      </w:r>
      <w:r w:rsidR="00A01FD3" w:rsidRPr="00C3672B">
        <w:t>’</w:t>
      </w:r>
      <w:r w:rsidRPr="00C3672B">
        <w:t>autorité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sa morgue </w:t>
      </w:r>
      <w:r w:rsidRPr="00C3672B">
        <w:rPr>
          <w:rFonts w:cs="Amasis30"/>
        </w:rPr>
        <w:t>à</w:t>
      </w:r>
      <w:r w:rsidRPr="00C3672B">
        <w:t xml:space="preserve"> lui valait la sienne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comme homme du Roy</w:t>
      </w:r>
      <w:r w:rsidR="00A01FD3" w:rsidRPr="00C3672B">
        <w:t xml:space="preserve">, </w:t>
      </w:r>
      <w:r w:rsidRPr="00C3672B">
        <w:t>il tenait l</w:t>
      </w:r>
      <w:r w:rsidR="00A01FD3" w:rsidRPr="00C3672B">
        <w:rPr>
          <w:rFonts w:cs="Amasis30"/>
        </w:rPr>
        <w:t>’</w:t>
      </w:r>
      <w:r w:rsidRPr="00C3672B">
        <w:t>Amiral en profond m</w:t>
      </w:r>
      <w:r w:rsidRPr="00C3672B">
        <w:rPr>
          <w:rFonts w:cs="Amasis30"/>
        </w:rPr>
        <w:t>é</w:t>
      </w:r>
      <w:r w:rsidRPr="00C3672B">
        <w:t>pris</w:t>
      </w:r>
      <w:r w:rsidR="00A01FD3" w:rsidRPr="00C3672B">
        <w:t>.</w:t>
      </w:r>
    </w:p>
    <w:p w14:paraId="68EE264D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Cela me regarde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proféra enfin l</w:t>
      </w:r>
      <w:r w:rsidRPr="00C3672B">
        <w:t>’</w:t>
      </w:r>
      <w:r w:rsidR="00A13117" w:rsidRPr="00C3672B">
        <w:t>Amiral</w:t>
      </w:r>
      <w:r w:rsidRPr="00C3672B">
        <w:t xml:space="preserve">, </w:t>
      </w:r>
      <w:r w:rsidR="00A13117" w:rsidRPr="00C3672B">
        <w:t>car mon autorité s</w:t>
      </w:r>
      <w:r w:rsidRPr="00C3672B">
        <w:t>’</w:t>
      </w:r>
      <w:r w:rsidR="00A13117" w:rsidRPr="00C3672B">
        <w:t>étend sur les gens de guerre</w:t>
      </w:r>
      <w:r w:rsidRPr="00C3672B">
        <w:t xml:space="preserve">, </w:t>
      </w:r>
      <w:r w:rsidR="00A13117" w:rsidRPr="00C3672B">
        <w:t>et je punis leurs méfaits</w:t>
      </w:r>
      <w:r w:rsidRPr="00C3672B">
        <w:t xml:space="preserve">. </w:t>
      </w:r>
      <w:r w:rsidR="00A13117" w:rsidRPr="00C3672B">
        <w:t>Répondez-moi donc sans plus tarder au sujet du rapt que vous avez commis</w:t>
      </w:r>
      <w:r w:rsidRPr="00C3672B">
        <w:t xml:space="preserve">. </w:t>
      </w:r>
      <w:r w:rsidR="00A13117" w:rsidRPr="00C3672B">
        <w:t>Cette action honteuse</w:t>
      </w:r>
      <w:r w:rsidRPr="00C3672B">
        <w:t>…</w:t>
      </w:r>
    </w:p>
    <w:p w14:paraId="1340345D" w14:textId="77777777" w:rsidR="00A01FD3" w:rsidRPr="00C3672B" w:rsidRDefault="00A13117" w:rsidP="00A13117">
      <w:pPr>
        <w:pStyle w:val="Taille-1Normal"/>
      </w:pPr>
      <w:r w:rsidRPr="00C3672B">
        <w:t>Mais ici</w:t>
      </w:r>
      <w:r w:rsidR="00A01FD3" w:rsidRPr="00C3672B">
        <w:t xml:space="preserve">, </w:t>
      </w:r>
      <w:r w:rsidRPr="00C3672B">
        <w:t>François l</w:t>
      </w:r>
      <w:r w:rsidR="00A01FD3" w:rsidRPr="00C3672B">
        <w:t>’</w:t>
      </w:r>
      <w:r w:rsidRPr="00C3672B">
        <w:t>interrompit tout net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Amiral élevait la voix</w:t>
      </w:r>
      <w:r w:rsidR="00A01FD3" w:rsidRPr="00C3672B">
        <w:t xml:space="preserve">, </w:t>
      </w:r>
      <w:r w:rsidRPr="00C3672B">
        <w:t>les gentilshommes tendaient l</w:t>
      </w:r>
      <w:r w:rsidR="00A01FD3" w:rsidRPr="00C3672B">
        <w:t>’</w:t>
      </w:r>
      <w:r w:rsidRPr="00C3672B">
        <w:t>oreille</w:t>
      </w:r>
      <w:r w:rsidR="00A01FD3" w:rsidRPr="00C3672B">
        <w:t xml:space="preserve">, </w:t>
      </w:r>
      <w:r w:rsidRPr="00C3672B">
        <w:t>certains cherchaient à se rapprocher</w:t>
      </w:r>
      <w:r w:rsidR="00A01FD3" w:rsidRPr="00C3672B">
        <w:t xml:space="preserve">. </w:t>
      </w:r>
      <w:r w:rsidRPr="00C3672B">
        <w:t>S</w:t>
      </w:r>
      <w:r w:rsidR="00A01FD3" w:rsidRPr="00C3672B">
        <w:t>’</w:t>
      </w:r>
      <w:r w:rsidRPr="00C3672B">
        <w:t>éloignant de quelques pas de Coligny</w:t>
      </w:r>
      <w:r w:rsidR="00A01FD3" w:rsidRPr="00C3672B">
        <w:t xml:space="preserve">, </w:t>
      </w:r>
      <w:r w:rsidRPr="00C3672B">
        <w:t>il lui dit à voix haute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12585D7" w14:textId="7153E08E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Monsieur de Châtillon</w:t>
      </w:r>
      <w:r w:rsidRPr="00C3672B">
        <w:t xml:space="preserve">, </w:t>
      </w:r>
      <w:r w:rsidR="00A13117" w:rsidRPr="00C3672B">
        <w:t>vous oubliez que vous êtes de petite maison et que nos pères n</w:t>
      </w:r>
      <w:r w:rsidRPr="00C3672B">
        <w:t>’</w:t>
      </w:r>
      <w:r w:rsidR="00A13117" w:rsidRPr="00C3672B">
        <w:t>ont jamais été camarades</w:t>
      </w:r>
      <w:r w:rsidRPr="00C3672B">
        <w:t xml:space="preserve">. </w:t>
      </w:r>
      <w:r w:rsidR="00A13117" w:rsidRPr="00C3672B">
        <w:t>Je vous prie donc</w:t>
      </w:r>
      <w:r w:rsidRPr="00C3672B">
        <w:t xml:space="preserve">, </w:t>
      </w:r>
      <w:r w:rsidR="00A13117" w:rsidRPr="00C3672B">
        <w:t>ou vous ordonne</w:t>
      </w:r>
      <w:r w:rsidRPr="00C3672B">
        <w:t xml:space="preserve">, </w:t>
      </w:r>
      <w:r w:rsidR="00A13117" w:rsidRPr="00C3672B">
        <w:t>c</w:t>
      </w:r>
      <w:r w:rsidRPr="00C3672B">
        <w:t>’</w:t>
      </w:r>
      <w:r w:rsidR="00A13117" w:rsidRPr="00C3672B">
        <w:t>est à votre choix</w:t>
      </w:r>
      <w:r w:rsidRPr="00C3672B">
        <w:t xml:space="preserve">, </w:t>
      </w:r>
      <w:r w:rsidR="00A13117" w:rsidRPr="00C3672B">
        <w:t>de garder vos appréciations pour vous</w:t>
      </w:r>
      <w:r w:rsidR="004F3FBD">
        <w:t>…</w:t>
      </w:r>
    </w:p>
    <w:p w14:paraId="378C4978" w14:textId="77777777" w:rsidR="00A01FD3" w:rsidRPr="00C3672B" w:rsidRDefault="00A13117" w:rsidP="00A13117">
      <w:pPr>
        <w:pStyle w:val="Taille-1Normal"/>
      </w:pPr>
      <w:r w:rsidRPr="00C3672B">
        <w:t>Mais les huguenots</w:t>
      </w:r>
      <w:r w:rsidR="00A01FD3" w:rsidRPr="00C3672B">
        <w:t xml:space="preserve">, </w:t>
      </w:r>
      <w:r w:rsidRPr="00C3672B">
        <w:t>murmurant</w:t>
      </w:r>
      <w:r w:rsidR="00A01FD3" w:rsidRPr="00C3672B">
        <w:t xml:space="preserve">, </w:t>
      </w:r>
      <w:r w:rsidRPr="00C3672B">
        <w:t>faisaient mine de l</w:t>
      </w:r>
      <w:r w:rsidR="00A01FD3" w:rsidRPr="00C3672B">
        <w:t>’</w:t>
      </w:r>
      <w:r w:rsidRPr="00C3672B">
        <w:t>entourer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les regarda les bras crois</w:t>
      </w:r>
      <w:r w:rsidRPr="00C3672B">
        <w:rPr>
          <w:rFonts w:cs="Amasis30"/>
        </w:rPr>
        <w:t>é</w:t>
      </w:r>
      <w:r w:rsidRPr="00C3672B">
        <w:t>s et continua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BEB5B8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Si vous avez l</w:t>
      </w:r>
      <w:r w:rsidRPr="00C3672B">
        <w:t>’</w:t>
      </w:r>
      <w:r w:rsidR="00A13117" w:rsidRPr="00C3672B">
        <w:t>intention de me faire assassiner par vos domestiques</w:t>
      </w:r>
      <w:r w:rsidRPr="00C3672B">
        <w:t xml:space="preserve">, </w:t>
      </w:r>
      <w:r w:rsidR="00A13117" w:rsidRPr="00C3672B">
        <w:t>c</w:t>
      </w:r>
      <w:r w:rsidRPr="00C3672B">
        <w:t>’</w:t>
      </w:r>
      <w:r w:rsidR="00A13117" w:rsidRPr="00C3672B">
        <w:t>est une autre question</w:t>
      </w:r>
      <w:r w:rsidRPr="00C3672B">
        <w:t xml:space="preserve">. </w:t>
      </w:r>
      <w:r w:rsidR="00A13117" w:rsidRPr="00C3672B">
        <w:t>Je mourrai</w:t>
      </w:r>
      <w:r w:rsidRPr="00C3672B">
        <w:t xml:space="preserve">, </w:t>
      </w:r>
      <w:r w:rsidR="00A13117" w:rsidRPr="00C3672B">
        <w:t>tout comme le duc de Guise</w:t>
      </w:r>
      <w:r w:rsidRPr="00C3672B">
        <w:t xml:space="preserve">, </w:t>
      </w:r>
      <w:r w:rsidR="00A13117" w:rsidRPr="00C3672B">
        <w:t>pour le service de mon Roy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F24440F" w14:textId="77777777" w:rsidR="00A01FD3" w:rsidRPr="00C3672B" w:rsidRDefault="00A13117" w:rsidP="00A13117">
      <w:pPr>
        <w:pStyle w:val="Taille-1Normal"/>
      </w:pPr>
      <w:r w:rsidRPr="00C3672B">
        <w:t>Coligny</w:t>
      </w:r>
      <w:r w:rsidR="00A01FD3" w:rsidRPr="00C3672B">
        <w:t xml:space="preserve">, </w:t>
      </w:r>
      <w:r w:rsidRPr="00C3672B">
        <w:t>encore plus pâle</w:t>
      </w:r>
      <w:r w:rsidR="00A01FD3" w:rsidRPr="00C3672B">
        <w:t xml:space="preserve">, </w:t>
      </w:r>
      <w:r w:rsidRPr="00C3672B">
        <w:t>ordonna aux autres de s</w:t>
      </w:r>
      <w:r w:rsidR="00A01FD3" w:rsidRPr="00C3672B">
        <w:t>’</w:t>
      </w:r>
      <w:r w:rsidRPr="00C3672B">
        <w:t>éloigner</w:t>
      </w:r>
      <w:r w:rsidR="00A01FD3" w:rsidRPr="00C3672B">
        <w:t xml:space="preserve">. </w:t>
      </w:r>
      <w:r w:rsidRPr="00C3672B">
        <w:t>Cette allusion au meurtre de Guise</w:t>
      </w:r>
      <w:r w:rsidR="00A01FD3" w:rsidRPr="00C3672B">
        <w:t xml:space="preserve">, </w:t>
      </w:r>
      <w:r w:rsidRPr="00C3672B">
        <w:t>dont il avait passé pour l</w:t>
      </w:r>
      <w:r w:rsidR="00A01FD3" w:rsidRPr="00C3672B">
        <w:t>’</w:t>
      </w:r>
      <w:r w:rsidRPr="00C3672B">
        <w:t>instigateur</w:t>
      </w:r>
      <w:r w:rsidR="00A01FD3" w:rsidRPr="00C3672B">
        <w:t xml:space="preserve">, </w:t>
      </w:r>
      <w:r w:rsidRPr="00C3672B">
        <w:t>le frappa profondément</w:t>
      </w:r>
      <w:r w:rsidR="00A01FD3" w:rsidRPr="00C3672B">
        <w:t xml:space="preserve">, </w:t>
      </w:r>
      <w:r w:rsidRPr="00C3672B">
        <w:t>et il comprit qu</w:t>
      </w:r>
      <w:r w:rsidR="00A01FD3" w:rsidRPr="00C3672B">
        <w:t>’</w:t>
      </w:r>
      <w:r w:rsidRPr="00C3672B">
        <w:t>il allait commettre une faute</w:t>
      </w:r>
      <w:r w:rsidR="00A01FD3" w:rsidRPr="00C3672B">
        <w:t xml:space="preserve">. </w:t>
      </w:r>
      <w:r w:rsidRPr="00C3672B">
        <w:t>Il dit simplement à François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D53B56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</w:t>
      </w:r>
      <w:r w:rsidRPr="00C3672B">
        <w:t>’</w:t>
      </w:r>
      <w:r w:rsidR="00A13117" w:rsidRPr="00C3672B">
        <w:t>est bien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vous pouvez vous retirer</w:t>
      </w:r>
      <w:r w:rsidRPr="00C3672B">
        <w:t xml:space="preserve">. </w:t>
      </w:r>
      <w:r w:rsidR="00A13117" w:rsidRPr="00C3672B">
        <w:t>Je vous renvoie à votre conscience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F626AD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Ma conscience à moi se borne à ne trahir ni mon Dieu ni mon Roy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Je vous salue</w:t>
      </w:r>
      <w:r w:rsidRPr="00C3672B">
        <w:t xml:space="preserve">, </w:t>
      </w:r>
      <w:r w:rsidR="00A13117" w:rsidRPr="00C3672B">
        <w:t>monsieur l</w:t>
      </w:r>
      <w:r w:rsidRPr="00C3672B">
        <w:rPr>
          <w:rFonts w:cs="Amasis30"/>
        </w:rPr>
        <w:t>’</w:t>
      </w:r>
      <w:r w:rsidR="00A13117" w:rsidRPr="00C3672B">
        <w:t>Amiral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DA86ADA" w14:textId="77777777" w:rsidR="00A01FD3" w:rsidRPr="00C3672B" w:rsidRDefault="00A13117" w:rsidP="00A13117">
      <w:pPr>
        <w:pStyle w:val="Taille-1Normal"/>
      </w:pPr>
      <w:r w:rsidRPr="00C3672B">
        <w:t>Un cri de colère s</w:t>
      </w:r>
      <w:r w:rsidR="00A01FD3" w:rsidRPr="00C3672B">
        <w:t>’</w:t>
      </w:r>
      <w:r w:rsidRPr="00C3672B">
        <w:t>étouffa entre les lèvres de Coligny</w:t>
      </w:r>
      <w:r w:rsidR="00A01FD3" w:rsidRPr="00C3672B">
        <w:t xml:space="preserve">. </w:t>
      </w:r>
      <w:r w:rsidRPr="00C3672B">
        <w:t>Ses gentilshommes se ruèrent sur François qui les attendit de pied ferme</w:t>
      </w:r>
      <w:r w:rsidR="00A01FD3" w:rsidRPr="00C3672B">
        <w:t xml:space="preserve">, </w:t>
      </w:r>
      <w:r w:rsidRPr="00C3672B">
        <w:t>les bras croisés</w:t>
      </w:r>
      <w:r w:rsidR="00A01FD3" w:rsidRPr="00C3672B">
        <w:t xml:space="preserve">, </w:t>
      </w:r>
      <w:r w:rsidRPr="00C3672B">
        <w:t>la mine tranquille et sérieuse</w:t>
      </w:r>
      <w:r w:rsidR="00A01FD3" w:rsidRPr="00C3672B">
        <w:t xml:space="preserve">. </w:t>
      </w:r>
      <w:r w:rsidRPr="00C3672B">
        <w:t>Son calme leur en imposa</w:t>
      </w:r>
      <w:r w:rsidR="00A01FD3" w:rsidRPr="00C3672B">
        <w:t xml:space="preserve">, </w:t>
      </w:r>
      <w:r w:rsidRPr="00C3672B">
        <w:t>et il ne reçut aucun coup</w:t>
      </w:r>
      <w:r w:rsidR="00A01FD3" w:rsidRPr="00C3672B">
        <w:t xml:space="preserve">, </w:t>
      </w:r>
      <w:r w:rsidRPr="00C3672B">
        <w:t>bien qu</w:t>
      </w:r>
      <w:r w:rsidR="00A01FD3" w:rsidRPr="00C3672B">
        <w:t>’</w:t>
      </w:r>
      <w:r w:rsidRPr="00C3672B">
        <w:t>ils eussent tiré leurs épées ou leurs dagues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Amiral les rappela et se retira avec eux par une porte</w:t>
      </w:r>
      <w:r w:rsidR="00A01FD3" w:rsidRPr="00C3672B">
        <w:t xml:space="preserve">, </w:t>
      </w:r>
      <w:r w:rsidRPr="00C3672B">
        <w:t>tandis que François sortait par l</w:t>
      </w:r>
      <w:r w:rsidR="00A01FD3" w:rsidRPr="00C3672B">
        <w:t>’</w:t>
      </w:r>
      <w:r w:rsidRPr="00C3672B">
        <w:t>autre</w:t>
      </w:r>
      <w:r w:rsidR="00A01FD3" w:rsidRPr="00C3672B">
        <w:t>.</w:t>
      </w:r>
    </w:p>
    <w:p w14:paraId="71181D5C" w14:textId="77777777" w:rsidR="00A01FD3" w:rsidRPr="00C3672B" w:rsidRDefault="00A13117" w:rsidP="00A13117">
      <w:pPr>
        <w:pStyle w:val="Taille-1Normal"/>
      </w:pPr>
      <w:r w:rsidRPr="00C3672B">
        <w:t>Une demi-heure après il était à cheval</w:t>
      </w:r>
      <w:r w:rsidR="00A01FD3" w:rsidRPr="00C3672B">
        <w:t xml:space="preserve">, </w:t>
      </w:r>
      <w:r w:rsidRPr="00C3672B">
        <w:t>avec son monde</w:t>
      </w:r>
      <w:r w:rsidR="00A01FD3" w:rsidRPr="00C3672B">
        <w:t xml:space="preserve">, </w:t>
      </w:r>
      <w:r w:rsidRPr="00C3672B">
        <w:t>prêt à se remettre en route</w:t>
      </w:r>
      <w:r w:rsidR="00A01FD3" w:rsidRPr="00C3672B">
        <w:t xml:space="preserve">. </w:t>
      </w:r>
      <w:r w:rsidRPr="00C3672B">
        <w:t>À ce moment</w:t>
      </w:r>
      <w:r w:rsidR="00A01FD3" w:rsidRPr="00C3672B">
        <w:t xml:space="preserve">, </w:t>
      </w:r>
      <w:r w:rsidRPr="00C3672B">
        <w:t>il reçut un paquet de lettres que l</w:t>
      </w:r>
      <w:r w:rsidR="00A01FD3" w:rsidRPr="00C3672B">
        <w:t>’</w:t>
      </w:r>
      <w:r w:rsidRPr="00C3672B">
        <w:t xml:space="preserve">Amiral le chargeait de faire tenir à </w:t>
      </w:r>
      <w:r w:rsidR="00A01FD3" w:rsidRPr="00C3672B">
        <w:t>M. </w:t>
      </w:r>
      <w:r w:rsidRPr="00C3672B">
        <w:t>le gouverneur du Berry</w:t>
      </w:r>
      <w:r w:rsidR="00A01FD3" w:rsidRPr="00C3672B">
        <w:t xml:space="preserve">. </w:t>
      </w:r>
      <w:r w:rsidRPr="00C3672B">
        <w:t>François ne pouvait refuser de s</w:t>
      </w:r>
      <w:r w:rsidR="00A01FD3" w:rsidRPr="00C3672B">
        <w:t>’</w:t>
      </w:r>
      <w:r w:rsidRPr="00C3672B">
        <w:t>en charger</w:t>
      </w:r>
      <w:r w:rsidR="00A01FD3" w:rsidRPr="00C3672B">
        <w:t xml:space="preserve">, </w:t>
      </w:r>
      <w:r w:rsidRPr="00C3672B">
        <w:t>mais il se promit bien de ne pas les remettre avant d</w:t>
      </w:r>
      <w:r w:rsidR="00A01FD3" w:rsidRPr="00C3672B">
        <w:t>’</w:t>
      </w:r>
      <w:r w:rsidRPr="00C3672B">
        <w:t>en avoir examiné le contenu</w:t>
      </w:r>
      <w:r w:rsidR="00A01FD3" w:rsidRPr="00C3672B">
        <w:t>.</w:t>
      </w:r>
    </w:p>
    <w:p w14:paraId="452B4F7A" w14:textId="77777777" w:rsidR="007314CA" w:rsidRPr="00C3672B" w:rsidRDefault="007314CA" w:rsidP="00A01FD3">
      <w:pPr>
        <w:pStyle w:val="Titre2"/>
      </w:pPr>
      <w:bookmarkStart w:id="11" w:name="_Toc192940201"/>
      <w:r w:rsidRPr="00C3672B">
        <w:lastRenderedPageBreak/>
        <w:t>V</w:t>
      </w:r>
      <w:bookmarkEnd w:id="11"/>
    </w:p>
    <w:p w14:paraId="2994DB4E" w14:textId="77777777" w:rsidR="00A01FD3" w:rsidRPr="00C3672B" w:rsidRDefault="00A13117" w:rsidP="00A13117">
      <w:pPr>
        <w:pStyle w:val="Taille-1Normal"/>
      </w:pPr>
      <w:r w:rsidRPr="00C3672B">
        <w:t>Les réclamations de l</w:t>
      </w:r>
      <w:r w:rsidR="00A01FD3" w:rsidRPr="00C3672B">
        <w:t>’</w:t>
      </w:r>
      <w:r w:rsidRPr="00C3672B">
        <w:t>Amiral laissèrent François songeur</w:t>
      </w:r>
      <w:r w:rsidR="00A01FD3" w:rsidRPr="00C3672B">
        <w:t xml:space="preserve">. </w:t>
      </w:r>
      <w:r w:rsidRPr="00C3672B">
        <w:t>Il n</w:t>
      </w:r>
      <w:r w:rsidR="00A01FD3" w:rsidRPr="00C3672B">
        <w:t>’</w:t>
      </w:r>
      <w:r w:rsidRPr="00C3672B">
        <w:t>aurait jamais cru qu</w:t>
      </w:r>
      <w:r w:rsidR="00A01FD3" w:rsidRPr="00C3672B">
        <w:t>’</w:t>
      </w:r>
      <w:r w:rsidRPr="00C3672B">
        <w:t>une chose aussi simple que l</w:t>
      </w:r>
      <w:r w:rsidR="00A01FD3" w:rsidRPr="00C3672B">
        <w:t>’</w:t>
      </w:r>
      <w:r w:rsidRPr="00C3672B">
        <w:t>enlèvement d</w:t>
      </w:r>
      <w:r w:rsidR="00A01FD3" w:rsidRPr="00C3672B">
        <w:t>’</w:t>
      </w:r>
      <w:r w:rsidRPr="00C3672B">
        <w:t>une fille pût amener de pareilles histoires</w:t>
      </w:r>
      <w:r w:rsidR="00A01FD3" w:rsidRPr="00C3672B">
        <w:t xml:space="preserve">. </w:t>
      </w:r>
      <w:r w:rsidRPr="00C3672B">
        <w:t>Ses incertitudes le reprirent</w:t>
      </w:r>
      <w:r w:rsidR="00A01FD3" w:rsidRPr="00C3672B">
        <w:t xml:space="preserve">, </w:t>
      </w:r>
      <w:r w:rsidRPr="00C3672B">
        <w:t>et tandis que</w:t>
      </w:r>
      <w:r w:rsidR="00A01FD3" w:rsidRPr="00C3672B">
        <w:t xml:space="preserve">, </w:t>
      </w:r>
      <w:r w:rsidRPr="00C3672B">
        <w:t>tournant le dos aux quartiers huguenots</w:t>
      </w:r>
      <w:r w:rsidR="00A01FD3" w:rsidRPr="00C3672B">
        <w:t xml:space="preserve">, </w:t>
      </w:r>
      <w:r w:rsidRPr="00C3672B">
        <w:t>il se dirigeait sur La Châtre où il comptait coucher</w:t>
      </w:r>
      <w:r w:rsidR="00A01FD3" w:rsidRPr="00C3672B">
        <w:t xml:space="preserve">, </w:t>
      </w:r>
      <w:r w:rsidRPr="00C3672B">
        <w:t>il examinait tous les ennuis nouveaux dans lesquels allait le pousser son amour pour Madeleine</w:t>
      </w:r>
      <w:r w:rsidR="00A01FD3" w:rsidRPr="00C3672B">
        <w:t>.</w:t>
      </w:r>
    </w:p>
    <w:p w14:paraId="4EAE0CF6" w14:textId="77777777" w:rsidR="00A01FD3" w:rsidRPr="00C3672B" w:rsidRDefault="00A13117" w:rsidP="00A13117">
      <w:pPr>
        <w:pStyle w:val="Taille-1Normal"/>
      </w:pPr>
      <w:r w:rsidRPr="00C3672B">
        <w:t>Des arquebusiers à cheval l</w:t>
      </w:r>
      <w:r w:rsidR="00A01FD3" w:rsidRPr="00C3672B">
        <w:t>’</w:t>
      </w:r>
      <w:r w:rsidRPr="00C3672B">
        <w:t>accompagnaient</w:t>
      </w:r>
      <w:r w:rsidR="00A01FD3" w:rsidRPr="00C3672B">
        <w:t xml:space="preserve">, </w:t>
      </w:r>
      <w:r w:rsidRPr="00C3672B">
        <w:t>c</w:t>
      </w:r>
      <w:r w:rsidR="00A01FD3" w:rsidRPr="00C3672B">
        <w:t>’</w:t>
      </w:r>
      <w:r w:rsidRPr="00C3672B">
        <w:t>était l</w:t>
      </w:r>
      <w:r w:rsidR="00A01FD3" w:rsidRPr="00C3672B">
        <w:t>’</w:t>
      </w:r>
      <w:r w:rsidRPr="00C3672B">
        <w:t xml:space="preserve">escorte donnée par </w:t>
      </w:r>
      <w:r w:rsidR="00A01FD3" w:rsidRPr="00C3672B">
        <w:t>M. de </w:t>
      </w:r>
      <w:r w:rsidRPr="00C3672B">
        <w:t>Châtillon pour le conduire jusqu</w:t>
      </w:r>
      <w:r w:rsidR="00A01FD3" w:rsidRPr="00C3672B">
        <w:t>’</w:t>
      </w:r>
      <w:r w:rsidRPr="00C3672B">
        <w:t>aux environs de La Châtre</w:t>
      </w:r>
      <w:r w:rsidR="00A01FD3" w:rsidRPr="00C3672B">
        <w:t xml:space="preserve">, </w:t>
      </w:r>
      <w:r w:rsidRPr="00C3672B">
        <w:t>car on avait appris que de Morguen avait quitté avant lui les quartiers</w:t>
      </w:r>
      <w:r w:rsidR="00A01FD3" w:rsidRPr="00C3672B">
        <w:t xml:space="preserve">, </w:t>
      </w:r>
      <w:r w:rsidRPr="00C3672B">
        <w:t>et on craignait qu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attaquât le comte de Bernage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Amiral ne voulait pas se voir reprocher le meurtre d</w:t>
      </w:r>
      <w:r w:rsidR="00A01FD3" w:rsidRPr="00C3672B">
        <w:t>’</w:t>
      </w:r>
      <w:r w:rsidRPr="00C3672B">
        <w:t>un envoyé du Roy</w:t>
      </w:r>
      <w:r w:rsidR="00A01FD3" w:rsidRPr="00C3672B">
        <w:t xml:space="preserve">. </w:t>
      </w:r>
      <w:r w:rsidRPr="00C3672B">
        <w:t>François</w:t>
      </w:r>
      <w:r w:rsidR="00A01FD3" w:rsidRPr="00C3672B">
        <w:t xml:space="preserve">, </w:t>
      </w:r>
      <w:r w:rsidRPr="00C3672B">
        <w:t>averti par un de ses hommes qui s</w:t>
      </w:r>
      <w:r w:rsidR="00A01FD3" w:rsidRPr="00C3672B">
        <w:t>’</w:t>
      </w:r>
      <w:r w:rsidRPr="00C3672B">
        <w:t>était enquis subtilement de toutes choses auprès des protestants</w:t>
      </w:r>
      <w:r w:rsidR="00A01FD3" w:rsidRPr="00C3672B">
        <w:t xml:space="preserve">, </w:t>
      </w:r>
      <w:r w:rsidRPr="00C3672B">
        <w:t>avait la certitude que de Morguen lui courrait sus au premier passage difficile où il lui faudrait s</w:t>
      </w:r>
      <w:r w:rsidR="00A01FD3" w:rsidRPr="00C3672B">
        <w:t>’</w:t>
      </w:r>
      <w:r w:rsidRPr="00C3672B">
        <w:t>engager</w:t>
      </w:r>
      <w:r w:rsidR="00A01FD3" w:rsidRPr="00C3672B">
        <w:t xml:space="preserve">. </w:t>
      </w:r>
      <w:r w:rsidRPr="00C3672B">
        <w:t>Lorsque</w:t>
      </w:r>
      <w:r w:rsidR="00A01FD3" w:rsidRPr="00C3672B">
        <w:t xml:space="preserve">, </w:t>
      </w:r>
      <w:r w:rsidRPr="00C3672B">
        <w:t>après avoir dépassé Saint-Benoît</w:t>
      </w:r>
      <w:r w:rsidR="00A01FD3" w:rsidRPr="00C3672B">
        <w:t xml:space="preserve">, </w:t>
      </w:r>
      <w:r w:rsidRPr="00C3672B">
        <w:t>on ne fut plus qu</w:t>
      </w:r>
      <w:r w:rsidR="00A01FD3" w:rsidRPr="00C3672B">
        <w:t>’</w:t>
      </w:r>
      <w:r w:rsidRPr="00C3672B">
        <w:t>à trois lieues de La Châtre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escorte d</w:t>
      </w:r>
      <w:r w:rsidR="00A01FD3" w:rsidRPr="00C3672B">
        <w:t>’</w:t>
      </w:r>
      <w:r w:rsidRPr="00C3672B">
        <w:t>arquebusiers se retira et François massa son monde en ordre serré</w:t>
      </w:r>
      <w:r w:rsidR="00A01FD3" w:rsidRPr="00C3672B">
        <w:t xml:space="preserve">, </w:t>
      </w:r>
      <w:r w:rsidRPr="00C3672B">
        <w:t>fit marcher deux cavaliers expérimentés à quelque cent pas en avant</w:t>
      </w:r>
      <w:r w:rsidR="00A01FD3" w:rsidRPr="00C3672B">
        <w:t xml:space="preserve">, </w:t>
      </w:r>
      <w:r w:rsidRPr="00C3672B">
        <w:t>et trois autres formaient arrière-garde à la même distance en arrière</w:t>
      </w:r>
      <w:r w:rsidR="00A01FD3" w:rsidRPr="00C3672B">
        <w:t xml:space="preserve">. </w:t>
      </w:r>
      <w:r w:rsidRPr="00C3672B">
        <w:t>Pour lui</w:t>
      </w:r>
      <w:r w:rsidR="00A01FD3" w:rsidRPr="00C3672B">
        <w:t xml:space="preserve">, </w:t>
      </w:r>
      <w:r w:rsidRPr="00C3672B">
        <w:t>il allait en tête du gros de la troupe</w:t>
      </w:r>
      <w:r w:rsidR="00A01FD3" w:rsidRPr="00C3672B">
        <w:t xml:space="preserve">, </w:t>
      </w:r>
      <w:r w:rsidRPr="00C3672B">
        <w:t>suivi par Aspar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l</w:t>
      </w:r>
      <w:r w:rsidR="00A01FD3" w:rsidRPr="00C3672B">
        <w:rPr>
          <w:rFonts w:cs="Amasis30"/>
        </w:rPr>
        <w:t>’</w:t>
      </w:r>
      <w:r w:rsidRPr="00C3672B">
        <w:t>on marcha d</w:t>
      </w:r>
      <w:r w:rsidRPr="00C3672B">
        <w:rPr>
          <w:rFonts w:cs="Amasis30"/>
        </w:rPr>
        <w:t>é</w:t>
      </w:r>
      <w:r w:rsidRPr="00C3672B">
        <w:t>sormais m</w:t>
      </w:r>
      <w:r w:rsidRPr="00C3672B">
        <w:rPr>
          <w:rFonts w:cs="Amasis30"/>
        </w:rPr>
        <w:t>è</w:t>
      </w:r>
      <w:r w:rsidRPr="00C3672B">
        <w:t>ches allum</w:t>
      </w:r>
      <w:r w:rsidRPr="00C3672B">
        <w:rPr>
          <w:rFonts w:cs="Amasis30"/>
        </w:rPr>
        <w:t>é</w:t>
      </w:r>
      <w:r w:rsidRPr="00C3672B">
        <w:t>es et la salade passée au bras gauche</w:t>
      </w:r>
      <w:r w:rsidR="00A01FD3" w:rsidRPr="00C3672B">
        <w:t xml:space="preserve">, </w:t>
      </w:r>
      <w:r w:rsidRPr="00C3672B">
        <w:t>afin d</w:t>
      </w:r>
      <w:r w:rsidR="00A01FD3" w:rsidRPr="00C3672B">
        <w:t>’</w:t>
      </w:r>
      <w:r w:rsidRPr="00C3672B">
        <w:t>être prêt à tout événement</w:t>
      </w:r>
      <w:r w:rsidR="00A01FD3" w:rsidRPr="00C3672B">
        <w:t xml:space="preserve">. </w:t>
      </w:r>
      <w:r w:rsidRPr="00C3672B">
        <w:t>Le bagage</w:t>
      </w:r>
      <w:r w:rsidR="00A01FD3" w:rsidRPr="00C3672B">
        <w:t xml:space="preserve">, </w:t>
      </w:r>
      <w:r w:rsidRPr="00C3672B">
        <w:t>peu considérable</w:t>
      </w:r>
      <w:r w:rsidR="00A01FD3" w:rsidRPr="00C3672B">
        <w:t xml:space="preserve">, </w:t>
      </w:r>
      <w:r w:rsidRPr="00C3672B">
        <w:t>ne comptait que trois chevaux et une mule</w:t>
      </w:r>
      <w:r w:rsidR="00A01FD3" w:rsidRPr="00C3672B">
        <w:t xml:space="preserve">, </w:t>
      </w:r>
      <w:r w:rsidRPr="00C3672B">
        <w:t>on le laissa suivre</w:t>
      </w:r>
      <w:r w:rsidR="00A01FD3" w:rsidRPr="00C3672B">
        <w:t xml:space="preserve">, </w:t>
      </w:r>
      <w:r w:rsidRPr="00C3672B">
        <w:t>un peu en avant des derniers cavaliers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on hâta le pas</w:t>
      </w:r>
      <w:r w:rsidR="00A01FD3" w:rsidRPr="00C3672B">
        <w:t xml:space="preserve">, </w:t>
      </w:r>
      <w:r w:rsidRPr="00C3672B">
        <w:t>de telle sorte que l</w:t>
      </w:r>
      <w:r w:rsidR="00A01FD3" w:rsidRPr="00C3672B">
        <w:t>’</w:t>
      </w:r>
      <w:r w:rsidRPr="00C3672B">
        <w:t>on entra dans La Châtre avant la nuit</w:t>
      </w:r>
      <w:r w:rsidR="00A01FD3" w:rsidRPr="00C3672B">
        <w:t xml:space="preserve">, </w:t>
      </w:r>
      <w:r w:rsidRPr="00C3672B">
        <w:t>sans avoir rien rencontré sur la route</w:t>
      </w:r>
      <w:r w:rsidR="00A01FD3" w:rsidRPr="00C3672B">
        <w:t>.</w:t>
      </w:r>
    </w:p>
    <w:p w14:paraId="06341A1A" w14:textId="30D75B16" w:rsidR="004024B1" w:rsidRDefault="00A13117" w:rsidP="00A13117">
      <w:pPr>
        <w:pStyle w:val="Taille-1Normal"/>
      </w:pPr>
      <w:r w:rsidRPr="00C3672B">
        <w:t>Aussi le lendemain</w:t>
      </w:r>
      <w:r w:rsidR="00A01FD3" w:rsidRPr="00C3672B">
        <w:t xml:space="preserve">, </w:t>
      </w:r>
      <w:r w:rsidRPr="00C3672B">
        <w:t>comme on n</w:t>
      </w:r>
      <w:r w:rsidR="00A01FD3" w:rsidRPr="00C3672B">
        <w:t>’</w:t>
      </w:r>
      <w:r w:rsidRPr="00C3672B">
        <w:t>avait rien relevé d</w:t>
      </w:r>
      <w:r w:rsidR="00A01FD3" w:rsidRPr="00C3672B">
        <w:t>’</w:t>
      </w:r>
      <w:r w:rsidRPr="00C3672B">
        <w:t>inquiétant</w:t>
      </w:r>
      <w:r w:rsidR="00A01FD3" w:rsidRPr="00C3672B">
        <w:t xml:space="preserve">, </w:t>
      </w:r>
      <w:r w:rsidRPr="00C3672B">
        <w:t>se laissa-t-on aller à marcher avec moins d</w:t>
      </w:r>
      <w:r w:rsidR="00A01FD3" w:rsidRPr="00C3672B">
        <w:t>’</w:t>
      </w:r>
      <w:r w:rsidRPr="00C3672B">
        <w:t>ordre</w:t>
      </w:r>
      <w:r w:rsidR="00A01FD3" w:rsidRPr="00C3672B">
        <w:t xml:space="preserve">. </w:t>
      </w:r>
      <w:r w:rsidRPr="00C3672B">
        <w:t>François se faisait raconter</w:t>
      </w:r>
      <w:r w:rsidR="00A01FD3" w:rsidRPr="00C3672B">
        <w:t xml:space="preserve">, </w:t>
      </w:r>
      <w:r w:rsidRPr="00C3672B">
        <w:t>pour la vingtième fois peut-être</w:t>
      </w:r>
      <w:r w:rsidR="00A01FD3" w:rsidRPr="00C3672B">
        <w:t xml:space="preserve">, </w:t>
      </w:r>
      <w:r w:rsidRPr="00C3672B">
        <w:t>par Aspar</w:t>
      </w:r>
      <w:r w:rsidR="00A01FD3" w:rsidRPr="00C3672B">
        <w:t xml:space="preserve">, </w:t>
      </w:r>
      <w:r w:rsidRPr="00C3672B">
        <w:t>les moindres détails de l</w:t>
      </w:r>
      <w:r w:rsidR="00A01FD3" w:rsidRPr="00C3672B">
        <w:t>’</w:t>
      </w:r>
      <w:r w:rsidRPr="00C3672B">
        <w:t>enlèvement de Madeleine</w:t>
      </w:r>
      <w:r w:rsidR="00A01FD3" w:rsidRPr="00C3672B">
        <w:t xml:space="preserve">, </w:t>
      </w:r>
      <w:r w:rsidRPr="00C3672B">
        <w:t xml:space="preserve">puis il demeurait longtemps </w:t>
      </w:r>
      <w:r w:rsidRPr="00C3672B">
        <w:lastRenderedPageBreak/>
        <w:t>silencieux</w:t>
      </w:r>
      <w:r w:rsidR="00A01FD3" w:rsidRPr="00C3672B">
        <w:t xml:space="preserve">, </w:t>
      </w:r>
      <w:r w:rsidRPr="00C3672B">
        <w:t>se recueillant dans son bonheur prochain</w:t>
      </w:r>
      <w:r w:rsidR="00A01FD3" w:rsidRPr="00C3672B">
        <w:t xml:space="preserve">, </w:t>
      </w:r>
      <w:r w:rsidRPr="00C3672B">
        <w:t>impatient d</w:t>
      </w:r>
      <w:r w:rsidR="00A01FD3" w:rsidRPr="00C3672B">
        <w:t>’</w:t>
      </w:r>
      <w:r w:rsidRPr="00C3672B">
        <w:t>arriver</w:t>
      </w:r>
      <w:r w:rsidR="00A01FD3" w:rsidRPr="00C3672B">
        <w:t xml:space="preserve">, </w:t>
      </w:r>
      <w:r w:rsidRPr="00C3672B">
        <w:t>assailli par des craintes vagues</w:t>
      </w:r>
      <w:r w:rsidR="00A01FD3" w:rsidRPr="00C3672B">
        <w:t xml:space="preserve">, </w:t>
      </w:r>
      <w:r w:rsidRPr="00C3672B">
        <w:t>redoutant que</w:t>
      </w:r>
      <w:r w:rsidR="00A01FD3" w:rsidRPr="00C3672B">
        <w:t xml:space="preserve">, </w:t>
      </w:r>
      <w:r w:rsidRPr="00C3672B">
        <w:t>pendant son absence</w:t>
      </w:r>
      <w:r w:rsidR="00A01FD3" w:rsidRPr="00C3672B">
        <w:t xml:space="preserve">, </w:t>
      </w:r>
      <w:r w:rsidRPr="00C3672B">
        <w:t xml:space="preserve">on ne lui </w:t>
      </w:r>
      <w:r w:rsidR="004024B1" w:rsidRPr="00C3672B">
        <w:t>pr</w:t>
      </w:r>
      <w:r w:rsidR="004024B1">
        <w:t>î</w:t>
      </w:r>
      <w:r w:rsidR="004024B1" w:rsidRPr="00C3672B">
        <w:t xml:space="preserve">t </w:t>
      </w:r>
      <w:r w:rsidRPr="00C3672B">
        <w:t>sa bien-aimée</w:t>
      </w:r>
      <w:r w:rsidR="00A01FD3" w:rsidRPr="00C3672B">
        <w:t xml:space="preserve">. </w:t>
      </w:r>
      <w:r w:rsidRPr="00C3672B">
        <w:t>Cette idée de trouver</w:t>
      </w:r>
      <w:r w:rsidR="00A01FD3" w:rsidRPr="00C3672B">
        <w:t xml:space="preserve">, </w:t>
      </w:r>
      <w:r w:rsidRPr="00C3672B">
        <w:t>à son retour</w:t>
      </w:r>
      <w:r w:rsidR="00A01FD3" w:rsidRPr="00C3672B">
        <w:t xml:space="preserve">, </w:t>
      </w:r>
      <w:r w:rsidRPr="00C3672B">
        <w:t>la maison vide</w:t>
      </w:r>
      <w:r w:rsidR="00A01FD3" w:rsidRPr="00C3672B">
        <w:t xml:space="preserve">, </w:t>
      </w:r>
      <w:r w:rsidRPr="00C3672B">
        <w:t>lui faisait froid au cœur</w:t>
      </w:r>
      <w:r w:rsidR="00A01FD3" w:rsidRPr="00C3672B">
        <w:t xml:space="preserve">. </w:t>
      </w:r>
      <w:r w:rsidRPr="00C3672B">
        <w:t>Et il craignait aussi que de Morguen ne l</w:t>
      </w:r>
      <w:r w:rsidR="00A01FD3" w:rsidRPr="00C3672B">
        <w:t>’</w:t>
      </w:r>
      <w:r w:rsidRPr="00C3672B">
        <w:t>eût joué en faisant un faux départ</w:t>
      </w:r>
      <w:r w:rsidR="00A01FD3" w:rsidRPr="00C3672B">
        <w:t xml:space="preserve">, </w:t>
      </w:r>
      <w:r w:rsidRPr="00C3672B">
        <w:t>tandis que peut-être il se dirigeait sur Bourges par une autre route</w:t>
      </w:r>
      <w:r w:rsidR="00A01FD3" w:rsidRPr="00C3672B">
        <w:t xml:space="preserve">, </w:t>
      </w:r>
      <w:r w:rsidRPr="00C3672B">
        <w:t>avec une mission de l</w:t>
      </w:r>
      <w:r w:rsidR="00A01FD3" w:rsidRPr="00C3672B">
        <w:t>’</w:t>
      </w:r>
      <w:r w:rsidRPr="00C3672B">
        <w:t>Amiral pour réclamer Madeleine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échanger peut-être contre quelque autre prisonnier</w:t>
      </w:r>
      <w:r w:rsidR="00A01FD3" w:rsidRPr="00C3672B">
        <w:t xml:space="preserve">. </w:t>
      </w:r>
      <w:r w:rsidRPr="00C3672B">
        <w:t>Il fit donc battre la campagne avec soin</w:t>
      </w:r>
      <w:r w:rsidR="00A01FD3" w:rsidRPr="00C3672B">
        <w:t xml:space="preserve">, </w:t>
      </w:r>
      <w:r w:rsidRPr="00C3672B">
        <w:t>relever les moindres traces qu</w:t>
      </w:r>
      <w:r w:rsidR="00A01FD3" w:rsidRPr="00C3672B">
        <w:t>’</w:t>
      </w:r>
      <w:r w:rsidRPr="00C3672B">
        <w:t>auraient pu laisser les protestants</w:t>
      </w:r>
      <w:r w:rsidR="00A01FD3" w:rsidRPr="00C3672B">
        <w:t xml:space="preserve">, </w:t>
      </w:r>
      <w:r w:rsidRPr="00C3672B">
        <w:t>se jurant de courir sus au baron et à son monde</w:t>
      </w:r>
      <w:r w:rsidR="00A01FD3" w:rsidRPr="00C3672B">
        <w:t xml:space="preserve">, </w:t>
      </w:r>
      <w:r w:rsidRPr="00C3672B">
        <w:t>quitte à dire après que c</w:t>
      </w:r>
      <w:r w:rsidR="00A01FD3" w:rsidRPr="00C3672B">
        <w:t>’</w:t>
      </w:r>
      <w:r w:rsidRPr="00C3672B">
        <w:t>était lui</w:t>
      </w:r>
      <w:r w:rsidR="00A01FD3" w:rsidRPr="00C3672B">
        <w:t xml:space="preserve">, </w:t>
      </w:r>
      <w:r w:rsidRPr="00C3672B">
        <w:t>François</w:t>
      </w:r>
      <w:r w:rsidR="00A01FD3" w:rsidRPr="00C3672B">
        <w:t xml:space="preserve">, </w:t>
      </w:r>
      <w:r w:rsidRPr="00C3672B">
        <w:t>qui avait été attaqué</w:t>
      </w:r>
      <w:r w:rsidR="00A01FD3" w:rsidRPr="00C3672B">
        <w:t xml:space="preserve">. </w:t>
      </w:r>
      <w:r w:rsidRPr="00C3672B">
        <w:t>Et il imagina de ne plus quitter la sacoche de cuir gaufré contenant les lettres de l</w:t>
      </w:r>
      <w:r w:rsidR="00A01FD3" w:rsidRPr="00C3672B">
        <w:t>’</w:t>
      </w:r>
      <w:r w:rsidRPr="00C3672B">
        <w:t>Amiral</w:t>
      </w:r>
      <w:r w:rsidR="00A01FD3" w:rsidRPr="00C3672B">
        <w:t xml:space="preserve">, </w:t>
      </w:r>
      <w:r w:rsidRPr="00C3672B">
        <w:t>afin de l</w:t>
      </w:r>
      <w:r w:rsidR="00A01FD3" w:rsidRPr="00C3672B">
        <w:t>’</w:t>
      </w:r>
      <w:r w:rsidRPr="00C3672B">
        <w:t>exposer aux coups</w:t>
      </w:r>
      <w:r w:rsidR="00A01FD3" w:rsidRPr="00C3672B">
        <w:t xml:space="preserve">, </w:t>
      </w:r>
      <w:r w:rsidRPr="00C3672B">
        <w:t>de la faire éventrer dans la lutte</w:t>
      </w:r>
      <w:r w:rsidR="00A01FD3" w:rsidRPr="00C3672B">
        <w:t xml:space="preserve">, </w:t>
      </w:r>
      <w:r w:rsidRPr="00C3672B">
        <w:t>pour pouvoir ensuite en retirer les pièces qu</w:t>
      </w:r>
      <w:r w:rsidR="00A01FD3" w:rsidRPr="00C3672B">
        <w:t>’</w:t>
      </w:r>
      <w:r w:rsidRPr="00C3672B">
        <w:t>il jugerait à propos</w:t>
      </w:r>
      <w:r w:rsidR="00A01FD3" w:rsidRPr="00C3672B">
        <w:t xml:space="preserve">. </w:t>
      </w:r>
      <w:r w:rsidRPr="00C3672B">
        <w:t>Et dès lors il la porta pendue à son cou comme un écu en cantel</w:t>
      </w:r>
      <w:r w:rsidR="00A01FD3" w:rsidRPr="00C3672B">
        <w:t>.</w:t>
      </w:r>
    </w:p>
    <w:p w14:paraId="17DA1E08" w14:textId="5F3F4015" w:rsidR="00A01FD3" w:rsidRPr="00C3672B" w:rsidRDefault="00A13117" w:rsidP="00A13117">
      <w:pPr>
        <w:pStyle w:val="Taille-1Normal"/>
      </w:pPr>
      <w:r w:rsidRPr="00C3672B">
        <w:t>Une maison se dressait près du chemin</w:t>
      </w:r>
      <w:r w:rsidR="00A01FD3" w:rsidRPr="00C3672B">
        <w:t xml:space="preserve">, </w:t>
      </w:r>
      <w:r w:rsidRPr="00C3672B">
        <w:t>avec des granges</w:t>
      </w:r>
      <w:r w:rsidR="00A01FD3" w:rsidRPr="00C3672B">
        <w:t xml:space="preserve">, </w:t>
      </w:r>
      <w:r w:rsidRPr="00C3672B">
        <w:t>des bâtiments couverts de toits pointus</w:t>
      </w:r>
      <w:r w:rsidR="00A01FD3" w:rsidRPr="00C3672B">
        <w:t xml:space="preserve">. </w:t>
      </w:r>
      <w:r w:rsidRPr="00C3672B">
        <w:t>Il fit demander des renseignements</w:t>
      </w:r>
      <w:r w:rsidR="00A01FD3" w:rsidRPr="00C3672B">
        <w:t xml:space="preserve">, </w:t>
      </w:r>
      <w:r w:rsidRPr="00C3672B">
        <w:t>et cette fois il en trouva</w:t>
      </w:r>
      <w:r w:rsidR="00A01FD3" w:rsidRPr="00C3672B">
        <w:t xml:space="preserve">. </w:t>
      </w:r>
      <w:r w:rsidRPr="00C3672B">
        <w:t>On avait vu passer</w:t>
      </w:r>
      <w:r w:rsidR="00A01FD3" w:rsidRPr="00C3672B">
        <w:t xml:space="preserve">, </w:t>
      </w:r>
      <w:r w:rsidRPr="00C3672B">
        <w:t>trois heures avant</w:t>
      </w:r>
      <w:r w:rsidR="00A01FD3" w:rsidRPr="00C3672B">
        <w:t xml:space="preserve">, </w:t>
      </w:r>
      <w:r w:rsidRPr="00C3672B">
        <w:t>une quinzaine de cavaliers à casaques blanches</w:t>
      </w:r>
      <w:r w:rsidR="00A01FD3" w:rsidRPr="00C3672B">
        <w:t xml:space="preserve">, </w:t>
      </w:r>
      <w:r w:rsidRPr="00C3672B">
        <w:t>mais ils ne s</w:t>
      </w:r>
      <w:r w:rsidR="00A01FD3" w:rsidRPr="00C3672B">
        <w:t>’</w:t>
      </w:r>
      <w:r w:rsidRPr="00C3672B">
        <w:t>étaient pas arrêtés</w:t>
      </w:r>
      <w:r w:rsidR="00A01FD3" w:rsidRPr="00C3672B">
        <w:t xml:space="preserve">, </w:t>
      </w:r>
      <w:r w:rsidRPr="00C3672B">
        <w:t>et on put seulement indiquer à François la direction qu</w:t>
      </w:r>
      <w:r w:rsidR="00A01FD3" w:rsidRPr="00C3672B">
        <w:t>’</w:t>
      </w:r>
      <w:r w:rsidRPr="00C3672B">
        <w:t>ils avaient suivie</w:t>
      </w:r>
      <w:r w:rsidR="00A01FD3" w:rsidRPr="00C3672B">
        <w:t xml:space="preserve">. </w:t>
      </w:r>
      <w:r w:rsidRPr="00C3672B">
        <w:t>Il en conclut que c</w:t>
      </w:r>
      <w:r w:rsidR="00A01FD3" w:rsidRPr="00C3672B">
        <w:t>’</w:t>
      </w:r>
      <w:r w:rsidRPr="00C3672B">
        <w:t>était de Morguen qui avait passé par Saint-Sévère en forçant les étapes pour l</w:t>
      </w:r>
      <w:r w:rsidR="00A01FD3" w:rsidRPr="00C3672B">
        <w:t>’</w:t>
      </w:r>
      <w:r w:rsidRPr="00C3672B">
        <w:t>attendre sur la route de Bourges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content d</w:t>
      </w:r>
      <w:r w:rsidR="00A01FD3" w:rsidRPr="00C3672B">
        <w:t>’</w:t>
      </w:r>
      <w:r w:rsidRPr="00C3672B">
        <w:t>apprendre ces choses</w:t>
      </w:r>
      <w:r w:rsidR="00A01FD3" w:rsidRPr="00C3672B">
        <w:t xml:space="preserve">, </w:t>
      </w:r>
      <w:r w:rsidRPr="00C3672B">
        <w:t>il donna un écu à la femme qui lui répondait</w:t>
      </w:r>
      <w:r w:rsidR="00A01FD3" w:rsidRPr="00C3672B">
        <w:t xml:space="preserve">, </w:t>
      </w:r>
      <w:r w:rsidRPr="00C3672B">
        <w:t>embrassa sa fille et but du vin qu</w:t>
      </w:r>
      <w:r w:rsidR="00A01FD3" w:rsidRPr="00C3672B">
        <w:t>’</w:t>
      </w:r>
      <w:r w:rsidRPr="00C3672B">
        <w:t>il déclara extrêmement bon</w:t>
      </w:r>
      <w:r w:rsidR="00A01FD3" w:rsidRPr="00C3672B">
        <w:t>.</w:t>
      </w:r>
    </w:p>
    <w:p w14:paraId="25BED06E" w14:textId="77777777" w:rsidR="00A01FD3" w:rsidRPr="00C3672B" w:rsidRDefault="00A13117" w:rsidP="00A13117">
      <w:pPr>
        <w:pStyle w:val="Taille-1Normal"/>
      </w:pPr>
      <w:r w:rsidRPr="00C3672B">
        <w:t>Et il s</w:t>
      </w:r>
      <w:r w:rsidR="00A01FD3" w:rsidRPr="00C3672B">
        <w:t>’</w:t>
      </w:r>
      <w:r w:rsidRPr="00C3672B">
        <w:t>enlevait plus léger sur sa selle</w:t>
      </w:r>
      <w:r w:rsidR="00A01FD3" w:rsidRPr="00C3672B">
        <w:t xml:space="preserve">, </w:t>
      </w:r>
      <w:r w:rsidRPr="00C3672B">
        <w:t>poussant son cheval</w:t>
      </w:r>
      <w:r w:rsidR="00A01FD3" w:rsidRPr="00C3672B">
        <w:t xml:space="preserve">. </w:t>
      </w:r>
      <w:r w:rsidRPr="00C3672B">
        <w:t>Sous le pâle soleil d</w:t>
      </w:r>
      <w:r w:rsidR="00A01FD3" w:rsidRPr="00C3672B">
        <w:t>’</w:t>
      </w:r>
      <w:r w:rsidRPr="00C3672B">
        <w:t>automne</w:t>
      </w:r>
      <w:r w:rsidR="00A01FD3" w:rsidRPr="00C3672B">
        <w:t xml:space="preserve">, </w:t>
      </w:r>
      <w:r w:rsidRPr="00C3672B">
        <w:t>la campagne s</w:t>
      </w:r>
      <w:r w:rsidR="00A01FD3" w:rsidRPr="00C3672B">
        <w:t>’</w:t>
      </w:r>
      <w:r w:rsidRPr="00C3672B">
        <w:t>étendait autour de lui</w:t>
      </w:r>
      <w:r w:rsidR="00A01FD3" w:rsidRPr="00C3672B">
        <w:t xml:space="preserve">, </w:t>
      </w:r>
      <w:r w:rsidRPr="00C3672B">
        <w:t>rousse et grise</w:t>
      </w:r>
      <w:r w:rsidR="00A01FD3" w:rsidRPr="00C3672B">
        <w:t xml:space="preserve">, </w:t>
      </w:r>
      <w:r w:rsidRPr="00C3672B">
        <w:t>et il trouvait un charme très grand à considérer toutes les choses</w:t>
      </w:r>
      <w:r w:rsidR="00A01FD3" w:rsidRPr="00C3672B">
        <w:t xml:space="preserve">, </w:t>
      </w:r>
      <w:r w:rsidRPr="00C3672B">
        <w:t>le cerveau excité par le vin</w:t>
      </w:r>
      <w:r w:rsidR="00A01FD3" w:rsidRPr="00C3672B">
        <w:t xml:space="preserve">, </w:t>
      </w:r>
      <w:r w:rsidRPr="00C3672B">
        <w:t>par l</w:t>
      </w:r>
      <w:r w:rsidR="00A01FD3" w:rsidRPr="00C3672B">
        <w:t>’</w:t>
      </w:r>
      <w:r w:rsidRPr="00C3672B">
        <w:t>attente du combat et surtout par Madeleine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rejoindrait dans deux jours</w:t>
      </w:r>
      <w:r w:rsidR="00A01FD3" w:rsidRPr="00C3672B">
        <w:t>.</w:t>
      </w:r>
    </w:p>
    <w:p w14:paraId="244ED64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Son vieil entêté de père me l</w:t>
      </w:r>
      <w:r w:rsidRPr="00C3672B">
        <w:t>’</w:t>
      </w:r>
      <w:r w:rsidR="00A13117" w:rsidRPr="00C3672B">
        <w:t>a refusée en mariage</w:t>
      </w:r>
      <w:r w:rsidRPr="00C3672B">
        <w:t xml:space="preserve">. </w:t>
      </w:r>
      <w:r w:rsidR="00A13117" w:rsidRPr="00C3672B">
        <w:t>Cela ne l</w:t>
      </w:r>
      <w:r w:rsidRPr="00C3672B">
        <w:t>’</w:t>
      </w:r>
      <w:r w:rsidR="00A13117" w:rsidRPr="00C3672B">
        <w:t>aura pas beaucoup servi</w:t>
      </w:r>
      <w:r w:rsidRPr="00C3672B">
        <w:t xml:space="preserve">. </w:t>
      </w:r>
      <w:r w:rsidR="00A13117" w:rsidRPr="00C3672B">
        <w:t>La noce se fera sans prêtre</w:t>
      </w:r>
      <w:r w:rsidRPr="00C3672B">
        <w:t xml:space="preserve">, </w:t>
      </w:r>
      <w:r w:rsidR="00A13117" w:rsidRPr="00C3672B">
        <w:t>voilà tout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Pr="00C3672B">
        <w:rPr>
          <w:rFonts w:cs="Amasis30"/>
        </w:rPr>
        <w:t xml:space="preserve">– </w:t>
      </w:r>
      <w:r w:rsidR="00A13117" w:rsidRPr="00C3672B">
        <w:t>et aussi sans violons</w:t>
      </w:r>
      <w:r w:rsidRPr="00C3672B">
        <w:t xml:space="preserve">. </w:t>
      </w:r>
      <w:r w:rsidR="00A13117" w:rsidRPr="00C3672B">
        <w:t>Il m</w:t>
      </w:r>
      <w:r w:rsidRPr="00C3672B">
        <w:rPr>
          <w:rFonts w:cs="Amasis30"/>
        </w:rPr>
        <w:t>’</w:t>
      </w:r>
      <w:r w:rsidR="00A13117" w:rsidRPr="00C3672B">
        <w:t>en co</w:t>
      </w:r>
      <w:r w:rsidR="00A13117" w:rsidRPr="00C3672B">
        <w:rPr>
          <w:rFonts w:cs="Amasis30"/>
        </w:rPr>
        <w:t>û</w:t>
      </w:r>
      <w:r w:rsidR="00A13117" w:rsidRPr="00C3672B">
        <w:t>tera quelques milliers d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é</w:t>
      </w:r>
      <w:r w:rsidR="00A13117" w:rsidRPr="00C3672B">
        <w:t xml:space="preserve">cus que je </w:t>
      </w:r>
      <w:r w:rsidR="00A13117" w:rsidRPr="00C3672B">
        <w:lastRenderedPageBreak/>
        <w:t xml:space="preserve">dois </w:t>
      </w:r>
      <w:r w:rsidR="00A13117" w:rsidRPr="00C3672B">
        <w:rPr>
          <w:rFonts w:cs="Amasis30"/>
        </w:rPr>
        <w:t>à</w:t>
      </w:r>
      <w:r w:rsidR="00A13117" w:rsidRPr="00C3672B">
        <w:t xml:space="preserve"> Lazare et </w:t>
      </w:r>
      <w:r w:rsidR="00A13117" w:rsidRPr="00C3672B">
        <w:rPr>
          <w:rFonts w:cs="Amasis30"/>
        </w:rPr>
        <w:t>à</w:t>
      </w:r>
      <w:r w:rsidR="00A13117" w:rsidRPr="00C3672B">
        <w:t xml:space="preserve"> cet estimable stradiot qui chevauche non loin de moi avec la mine engageante d</w:t>
      </w:r>
      <w:r w:rsidRPr="00C3672B">
        <w:rPr>
          <w:rFonts w:cs="Amasis30"/>
        </w:rPr>
        <w:t>’</w:t>
      </w:r>
      <w:r w:rsidR="00A13117" w:rsidRPr="00C3672B">
        <w:t>un faucon p</w:t>
      </w:r>
      <w:r w:rsidR="00A13117" w:rsidRPr="00C3672B">
        <w:rPr>
          <w:rFonts w:cs="Amasis30"/>
        </w:rPr>
        <w:t>è</w:t>
      </w:r>
      <w:r w:rsidR="00A13117" w:rsidRPr="00C3672B">
        <w:t>lerin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F7FB5E9" w14:textId="77777777" w:rsidR="00A01FD3" w:rsidRPr="00C3672B" w:rsidRDefault="00A13117" w:rsidP="00A13117">
      <w:pPr>
        <w:pStyle w:val="Taille-1Normal"/>
      </w:pPr>
      <w:r w:rsidRPr="00C3672B">
        <w:t>Une pensée singulière vint le mettre en gaieté</w:t>
      </w:r>
      <w:r w:rsidR="00A01FD3" w:rsidRPr="00C3672B">
        <w:t xml:space="preserve">. </w:t>
      </w:r>
      <w:r w:rsidRPr="00C3672B">
        <w:t>Si l</w:t>
      </w:r>
      <w:r w:rsidR="00A01FD3" w:rsidRPr="00C3672B">
        <w:t>’</w:t>
      </w:r>
      <w:r w:rsidRPr="00C3672B">
        <w:t>on se battait avant d</w:t>
      </w:r>
      <w:r w:rsidR="00A01FD3" w:rsidRPr="00C3672B">
        <w:t>’</w:t>
      </w:r>
      <w:r w:rsidRPr="00C3672B">
        <w:t>arriver à Bourges</w:t>
      </w:r>
      <w:r w:rsidR="00A01FD3" w:rsidRPr="00C3672B">
        <w:t xml:space="preserve">, </w:t>
      </w:r>
      <w:r w:rsidRPr="00C3672B">
        <w:t>Aspar pouvait être tué</w:t>
      </w:r>
      <w:r w:rsidR="00A01FD3" w:rsidRPr="00C3672B">
        <w:t xml:space="preserve">, </w:t>
      </w:r>
      <w:r w:rsidRPr="00C3672B">
        <w:t>et cela serait pour lui un très grand profit</w:t>
      </w:r>
      <w:r w:rsidR="00A01FD3" w:rsidRPr="00C3672B">
        <w:t xml:space="preserve">. </w:t>
      </w:r>
      <w:r w:rsidRPr="00C3672B">
        <w:t>Il souriait à cette idée</w:t>
      </w:r>
      <w:r w:rsidR="00A01FD3" w:rsidRPr="00C3672B">
        <w:t xml:space="preserve">, </w:t>
      </w:r>
      <w:r w:rsidRPr="00C3672B">
        <w:t>regardant le stradiot qui</w:t>
      </w:r>
      <w:r w:rsidR="00A01FD3" w:rsidRPr="00C3672B">
        <w:t xml:space="preserve">, </w:t>
      </w:r>
      <w:r w:rsidRPr="00C3672B">
        <w:t>tout entier consacré à la supputation des bénéfices de son affaire</w:t>
      </w:r>
      <w:r w:rsidR="00A01FD3" w:rsidRPr="00C3672B">
        <w:t xml:space="preserve">, </w:t>
      </w:r>
      <w:r w:rsidRPr="00C3672B">
        <w:t>marchait le nez penché sur l</w:t>
      </w:r>
      <w:r w:rsidR="00A01FD3" w:rsidRPr="00C3672B">
        <w:t>’</w:t>
      </w:r>
      <w:r w:rsidRPr="00C3672B">
        <w:t>encolure de sa bête</w:t>
      </w:r>
      <w:r w:rsidR="00A01FD3" w:rsidRPr="00C3672B">
        <w:t xml:space="preserve">. </w:t>
      </w:r>
      <w:r w:rsidRPr="00C3672B">
        <w:t>Et François</w:t>
      </w:r>
      <w:r w:rsidR="00A01FD3" w:rsidRPr="00C3672B">
        <w:t xml:space="preserve">, </w:t>
      </w:r>
      <w:r w:rsidRPr="00C3672B">
        <w:t>considérant la façon dont il était armé</w:t>
      </w:r>
      <w:r w:rsidR="00A01FD3" w:rsidRPr="00C3672B">
        <w:t xml:space="preserve">, </w:t>
      </w:r>
      <w:r w:rsidRPr="00C3672B">
        <w:t>pensait que la maille est une mauvaise défense contre les balles des arquebuses et des mousquets</w:t>
      </w:r>
      <w:r w:rsidR="00A01FD3" w:rsidRPr="00C3672B">
        <w:t>.</w:t>
      </w:r>
    </w:p>
    <w:p w14:paraId="6172B476" w14:textId="77777777" w:rsidR="00A01FD3" w:rsidRPr="00C3672B" w:rsidRDefault="00A13117" w:rsidP="00A13117">
      <w:pPr>
        <w:pStyle w:val="Taille-1Normal"/>
      </w:pPr>
      <w:r w:rsidRPr="00C3672B">
        <w:t>Sous ses sabots</w:t>
      </w:r>
      <w:r w:rsidR="00A01FD3" w:rsidRPr="00C3672B">
        <w:t xml:space="preserve">, </w:t>
      </w:r>
      <w:r w:rsidRPr="00C3672B">
        <w:t>son grand cheval d</w:t>
      </w:r>
      <w:r w:rsidR="00A01FD3" w:rsidRPr="00C3672B">
        <w:t>’</w:t>
      </w:r>
      <w:r w:rsidRPr="00C3672B">
        <w:t>armes écrasait les touffes de plantes à fleurs tardives où butinaient en bourdonnant de grosses abeilles violettes et des mouches rayées de noir et de jaune</w:t>
      </w:r>
      <w:r w:rsidR="00A01FD3" w:rsidRPr="00C3672B">
        <w:t xml:space="preserve">. </w:t>
      </w:r>
      <w:r w:rsidRPr="00C3672B">
        <w:t>Une odeur de foins s</w:t>
      </w:r>
      <w:r w:rsidR="00A01FD3" w:rsidRPr="00C3672B">
        <w:t>’</w:t>
      </w:r>
      <w:r w:rsidRPr="00C3672B">
        <w:t>épandait dans l</w:t>
      </w:r>
      <w:r w:rsidR="00A01FD3" w:rsidRPr="00C3672B">
        <w:t>’</w:t>
      </w:r>
      <w:r w:rsidRPr="00C3672B">
        <w:t>air avec les vapeurs fortes de la terre qui fume sous le soleil</w:t>
      </w:r>
      <w:r w:rsidR="00A01FD3" w:rsidRPr="00C3672B">
        <w:t xml:space="preserve">. </w:t>
      </w:r>
      <w:r w:rsidRPr="00C3672B">
        <w:t>Des creux</w:t>
      </w:r>
      <w:r w:rsidR="00A01FD3" w:rsidRPr="00C3672B">
        <w:t xml:space="preserve">, </w:t>
      </w:r>
      <w:r w:rsidRPr="00C3672B">
        <w:t>on voyait des buées monter</w:t>
      </w:r>
      <w:r w:rsidR="00A01FD3" w:rsidRPr="00C3672B">
        <w:t xml:space="preserve">. </w:t>
      </w:r>
      <w:r w:rsidRPr="00C3672B">
        <w:t>François</w:t>
      </w:r>
      <w:r w:rsidR="00A01FD3" w:rsidRPr="00C3672B">
        <w:t xml:space="preserve">, </w:t>
      </w:r>
      <w:r w:rsidRPr="00C3672B">
        <w:t>bercé aux mouvements de sa monture</w:t>
      </w:r>
      <w:r w:rsidR="00A01FD3" w:rsidRPr="00C3672B">
        <w:t xml:space="preserve">, </w:t>
      </w:r>
      <w:r w:rsidRPr="00C3672B">
        <w:t>se sentait pris de mollesse</w:t>
      </w:r>
      <w:r w:rsidR="00A01FD3" w:rsidRPr="00C3672B">
        <w:t xml:space="preserve">. </w:t>
      </w:r>
      <w:r w:rsidRPr="00C3672B">
        <w:t>Il lui semblait bon de vivre</w:t>
      </w:r>
      <w:r w:rsidR="00A01FD3" w:rsidRPr="00C3672B">
        <w:t xml:space="preserve">, </w:t>
      </w:r>
      <w:r w:rsidRPr="00C3672B">
        <w:t>et son cœur s</w:t>
      </w:r>
      <w:r w:rsidR="00A01FD3" w:rsidRPr="00C3672B">
        <w:t>’</w:t>
      </w:r>
      <w:r w:rsidRPr="00C3672B">
        <w:t>ouvrait aux voix de cette douce journée d</w:t>
      </w:r>
      <w:r w:rsidR="00A01FD3" w:rsidRPr="00C3672B">
        <w:t>’</w:t>
      </w:r>
      <w:r w:rsidRPr="00C3672B">
        <w:t>automne</w:t>
      </w:r>
      <w:r w:rsidR="00A01FD3" w:rsidRPr="00C3672B">
        <w:t xml:space="preserve">. </w:t>
      </w:r>
      <w:r w:rsidRPr="00C3672B">
        <w:t>Sa griserie s</w:t>
      </w:r>
      <w:r w:rsidR="00A01FD3" w:rsidRPr="00C3672B">
        <w:t>’</w:t>
      </w:r>
      <w:r w:rsidRPr="00C3672B">
        <w:t>accentuait</w:t>
      </w:r>
      <w:r w:rsidR="00A01FD3" w:rsidRPr="00C3672B">
        <w:t xml:space="preserve">, </w:t>
      </w:r>
      <w:r w:rsidRPr="00C3672B">
        <w:t>il devenait sensible</w:t>
      </w:r>
      <w:r w:rsidR="00A01FD3" w:rsidRPr="00C3672B">
        <w:t xml:space="preserve">, </w:t>
      </w:r>
      <w:r w:rsidRPr="00C3672B">
        <w:t>se trouvait meilleur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un moment</w:t>
      </w:r>
      <w:r w:rsidR="00A01FD3" w:rsidRPr="00C3672B">
        <w:t xml:space="preserve">, </w:t>
      </w:r>
      <w:r w:rsidRPr="00C3672B">
        <w:t>il se jura même de ne point faire violence à celle qu</w:t>
      </w:r>
      <w:r w:rsidR="00A01FD3" w:rsidRPr="00C3672B">
        <w:t>’</w:t>
      </w:r>
      <w:r w:rsidRPr="00C3672B">
        <w:t>il chérissait avec une si constante tendresse</w:t>
      </w:r>
      <w:r w:rsidR="00A01FD3" w:rsidRPr="00C3672B">
        <w:t xml:space="preserve">. </w:t>
      </w:r>
      <w:r w:rsidRPr="00C3672B">
        <w:t>Et il se jura de la respecter comme un de ces miroirs mystiques qu</w:t>
      </w:r>
      <w:r w:rsidR="00A01FD3" w:rsidRPr="00C3672B">
        <w:t>’</w:t>
      </w:r>
      <w:r w:rsidRPr="00C3672B">
        <w:t>un souffle des lèvres suffit à ternir</w:t>
      </w:r>
      <w:r w:rsidR="00A01FD3" w:rsidRPr="00C3672B">
        <w:t xml:space="preserve">, </w:t>
      </w:r>
      <w:r w:rsidRPr="00C3672B">
        <w:t>chassa loin de lui les images sensuelles qui se pressaient à ses regards troublés</w:t>
      </w:r>
      <w:r w:rsidR="00A01FD3" w:rsidRPr="00C3672B">
        <w:t xml:space="preserve">. </w:t>
      </w:r>
      <w:r w:rsidRPr="00C3672B">
        <w:t>Il repoussa définitivement la luxure et forma des projets d</w:t>
      </w:r>
      <w:r w:rsidR="00A01FD3" w:rsidRPr="00C3672B">
        <w:t>’</w:t>
      </w:r>
      <w:r w:rsidRPr="00C3672B">
        <w:t>union pure et de platonique adoration</w:t>
      </w:r>
      <w:r w:rsidR="00A01FD3" w:rsidRPr="00C3672B">
        <w:t>.</w:t>
      </w:r>
    </w:p>
    <w:p w14:paraId="088206C9" w14:textId="77777777" w:rsidR="00A01FD3" w:rsidRPr="00C3672B" w:rsidRDefault="00A13117" w:rsidP="00A13117">
      <w:pPr>
        <w:pStyle w:val="Taille-1Normal"/>
      </w:pPr>
      <w:r w:rsidRPr="00C3672B">
        <w:t>Puis</w:t>
      </w:r>
      <w:r w:rsidR="00A01FD3" w:rsidRPr="00C3672B">
        <w:t xml:space="preserve">, </w:t>
      </w:r>
      <w:r w:rsidRPr="00C3672B">
        <w:t>se rappelant ses devoirs militaires</w:t>
      </w:r>
      <w:r w:rsidR="00A01FD3" w:rsidRPr="00C3672B">
        <w:t xml:space="preserve">, </w:t>
      </w:r>
      <w:r w:rsidRPr="00C3672B">
        <w:t>il fit pirouetter son cheval et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arrêtant sur le flanc de sa troupe</w:t>
      </w:r>
      <w:r w:rsidR="00A01FD3" w:rsidRPr="00C3672B">
        <w:t xml:space="preserve">, </w:t>
      </w:r>
      <w:r w:rsidRPr="00C3672B">
        <w:t>il laissa tout son monde filer en avant</w:t>
      </w:r>
      <w:r w:rsidR="00A01FD3" w:rsidRPr="00C3672B">
        <w:t xml:space="preserve">. </w:t>
      </w:r>
      <w:r w:rsidRPr="00C3672B">
        <w:t>De sveltes libellules aux ailes vitrées planaient ou rasaient le sol</w:t>
      </w:r>
      <w:r w:rsidR="00A01FD3" w:rsidRPr="00C3672B">
        <w:t xml:space="preserve">, </w:t>
      </w:r>
      <w:r w:rsidRPr="00C3672B">
        <w:t>emportées dans leur vol rapide comme des feuilles sèches dispersées au gré d</w:t>
      </w:r>
      <w:r w:rsidR="00A01FD3" w:rsidRPr="00C3672B">
        <w:t>’</w:t>
      </w:r>
      <w:r w:rsidRPr="00C3672B">
        <w:t>un grand vent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un coup de rapière adroitement envoyé</w:t>
      </w:r>
      <w:r w:rsidR="00A01FD3" w:rsidRPr="00C3672B">
        <w:t xml:space="preserve">, </w:t>
      </w:r>
      <w:r w:rsidRPr="00C3672B">
        <w:t>un page abattit un des brillants insectes qui</w:t>
      </w:r>
      <w:r w:rsidR="00A01FD3" w:rsidRPr="00C3672B">
        <w:t xml:space="preserve">, </w:t>
      </w:r>
      <w:r w:rsidRPr="00C3672B">
        <w:t>coupé en deux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abîma sur le sol où le tronçon ailé s</w:t>
      </w:r>
      <w:r w:rsidR="00A01FD3" w:rsidRPr="00C3672B">
        <w:t>’</w:t>
      </w:r>
      <w:r w:rsidRPr="00C3672B">
        <w:t>agita frémissant</w:t>
      </w:r>
      <w:r w:rsidR="00A01FD3" w:rsidRPr="00C3672B">
        <w:t xml:space="preserve">, </w:t>
      </w:r>
      <w:r w:rsidRPr="00C3672B">
        <w:t>avec un bruit de vélin froissé</w:t>
      </w:r>
      <w:r w:rsidR="00A01FD3" w:rsidRPr="00C3672B">
        <w:t xml:space="preserve">. </w:t>
      </w:r>
      <w:r w:rsidRPr="00C3672B">
        <w:t>François prit en pitié la misérable bestiole</w:t>
      </w:r>
      <w:r w:rsidR="00A01FD3" w:rsidRPr="00C3672B">
        <w:t xml:space="preserve">. </w:t>
      </w:r>
      <w:r w:rsidRPr="00C3672B">
        <w:t>Il souffrit de la joie brutale de l</w:t>
      </w:r>
      <w:r w:rsidR="00A01FD3" w:rsidRPr="00C3672B">
        <w:t>’</w:t>
      </w:r>
      <w:r w:rsidRPr="00C3672B">
        <w:t>enfant qui</w:t>
      </w:r>
      <w:r w:rsidR="00A01FD3" w:rsidRPr="00C3672B">
        <w:t xml:space="preserve">, </w:t>
      </w:r>
      <w:r w:rsidRPr="00C3672B">
        <w:t>fier de son adresse</w:t>
      </w:r>
      <w:r w:rsidR="00A01FD3" w:rsidRPr="00C3672B">
        <w:t xml:space="preserve">, </w:t>
      </w:r>
      <w:r w:rsidRPr="00C3672B">
        <w:t>regardait en riant s</w:t>
      </w:r>
      <w:r w:rsidR="00A01FD3" w:rsidRPr="00C3672B">
        <w:t>’</w:t>
      </w:r>
      <w:r w:rsidRPr="00C3672B">
        <w:t xml:space="preserve">il était resté de la bête au tranchant de </w:t>
      </w:r>
      <w:r w:rsidRPr="00C3672B">
        <w:lastRenderedPageBreak/>
        <w:t>la longue lame</w:t>
      </w:r>
      <w:r w:rsidR="00A01FD3" w:rsidRPr="00C3672B">
        <w:t xml:space="preserve">, </w:t>
      </w:r>
      <w:r w:rsidRPr="00C3672B">
        <w:t>fine et mince comme la feuille d</w:t>
      </w:r>
      <w:r w:rsidR="00A01FD3" w:rsidRPr="00C3672B">
        <w:t>’</w:t>
      </w:r>
      <w:r w:rsidRPr="00C3672B">
        <w:t>un roseau</w:t>
      </w:r>
      <w:r w:rsidR="00A01FD3" w:rsidRPr="00C3672B">
        <w:t xml:space="preserve">. </w:t>
      </w:r>
      <w:r w:rsidRPr="00C3672B">
        <w:t>Et dans sa rêverie où montaient les vapeurs du vin</w:t>
      </w:r>
      <w:r w:rsidR="00A01FD3" w:rsidRPr="00C3672B">
        <w:t xml:space="preserve">, </w:t>
      </w:r>
      <w:r w:rsidRPr="00C3672B">
        <w:t>il se dit que cette grande mouche aimait aussi</w:t>
      </w:r>
      <w:r w:rsidR="00A01FD3" w:rsidRPr="00C3672B">
        <w:t xml:space="preserve">, </w:t>
      </w:r>
      <w:r w:rsidRPr="00C3672B">
        <w:t>peut-être</w:t>
      </w:r>
      <w:r w:rsidR="00A01FD3" w:rsidRPr="00C3672B">
        <w:t xml:space="preserve">, </w:t>
      </w:r>
      <w:r w:rsidRPr="00C3672B">
        <w:t>et qu</w:t>
      </w:r>
      <w:r w:rsidR="00A01FD3" w:rsidRPr="00C3672B">
        <w:t>’</w:t>
      </w:r>
      <w:r w:rsidRPr="00C3672B">
        <w:t>elle voltigeait à la recherche de son amie</w:t>
      </w:r>
      <w:r w:rsidR="00A01FD3" w:rsidRPr="00C3672B">
        <w:t xml:space="preserve">. </w:t>
      </w:r>
      <w:r w:rsidRPr="00C3672B">
        <w:t>Ainsi François</w:t>
      </w:r>
      <w:r w:rsidR="00A01FD3" w:rsidRPr="00C3672B">
        <w:t xml:space="preserve">, </w:t>
      </w:r>
      <w:r w:rsidRPr="00C3672B">
        <w:t>qui ordinairement ne rêvait que viols</w:t>
      </w:r>
      <w:r w:rsidR="00A01FD3" w:rsidRPr="00C3672B">
        <w:t xml:space="preserve">, </w:t>
      </w:r>
      <w:r w:rsidRPr="00C3672B">
        <w:t>sacs et carnages</w:t>
      </w:r>
      <w:r w:rsidR="00A01FD3" w:rsidRPr="00C3672B">
        <w:t xml:space="preserve">, </w:t>
      </w:r>
      <w:r w:rsidRPr="00C3672B">
        <w:t>entrait en commisération devant le meurtre d</w:t>
      </w:r>
      <w:r w:rsidR="00A01FD3" w:rsidRPr="00C3672B">
        <w:t>’</w:t>
      </w:r>
      <w:r w:rsidRPr="00C3672B">
        <w:t>un insecte</w:t>
      </w:r>
      <w:r w:rsidR="00A01FD3" w:rsidRPr="00C3672B">
        <w:t>.</w:t>
      </w:r>
    </w:p>
    <w:p w14:paraId="7F4B006B" w14:textId="77777777" w:rsidR="00A01FD3" w:rsidRPr="00C3672B" w:rsidRDefault="00A13117" w:rsidP="00A13117">
      <w:pPr>
        <w:pStyle w:val="Taille-1Normal"/>
      </w:pPr>
      <w:r w:rsidRPr="00C3672B">
        <w:t>Puis ses idées le menèrent ailleurs</w:t>
      </w:r>
      <w:r w:rsidR="00A01FD3" w:rsidRPr="00C3672B">
        <w:t xml:space="preserve">. </w:t>
      </w:r>
      <w:r w:rsidRPr="00C3672B">
        <w:t>Mais maintenant ce n</w:t>
      </w:r>
      <w:r w:rsidR="00A01FD3" w:rsidRPr="00C3672B">
        <w:t>’</w:t>
      </w:r>
      <w:r w:rsidRPr="00C3672B">
        <w:t>étaient plus les libellules qu</w:t>
      </w:r>
      <w:r w:rsidR="00A01FD3" w:rsidRPr="00C3672B">
        <w:t>’</w:t>
      </w:r>
      <w:r w:rsidRPr="00C3672B">
        <w:t>il voyait voler autour de lui</w:t>
      </w:r>
      <w:r w:rsidR="00A01FD3" w:rsidRPr="00C3672B">
        <w:t xml:space="preserve">, </w:t>
      </w:r>
      <w:r w:rsidRPr="00C3672B">
        <w:t>c</w:t>
      </w:r>
      <w:r w:rsidR="00A01FD3" w:rsidRPr="00C3672B">
        <w:t>’</w:t>
      </w:r>
      <w:r w:rsidRPr="00C3672B">
        <w:t>étaient les yeux de la reine du tournoi de Vauplassans</w:t>
      </w:r>
      <w:r w:rsidR="00A01FD3" w:rsidRPr="00C3672B">
        <w:t xml:space="preserve">. </w:t>
      </w:r>
      <w:r w:rsidRPr="00C3672B">
        <w:t>Il voyait sa chevelure plus légère qu</w:t>
      </w:r>
      <w:r w:rsidR="00A01FD3" w:rsidRPr="00C3672B">
        <w:t>’</w:t>
      </w:r>
      <w:r w:rsidRPr="00C3672B">
        <w:t>une mousse d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sa taille élégante et fine</w:t>
      </w:r>
      <w:r w:rsidR="00A01FD3" w:rsidRPr="00C3672B">
        <w:t xml:space="preserve">, </w:t>
      </w:r>
      <w:r w:rsidRPr="00C3672B">
        <w:t>son corsage de vierge</w:t>
      </w:r>
      <w:r w:rsidR="00A01FD3" w:rsidRPr="00C3672B">
        <w:t xml:space="preserve">. </w:t>
      </w:r>
      <w:r w:rsidRPr="00C3672B">
        <w:t>Et il ne pouvait croire qu</w:t>
      </w:r>
      <w:r w:rsidR="00A01FD3" w:rsidRPr="00C3672B">
        <w:t>’</w:t>
      </w:r>
      <w:r w:rsidRPr="00C3672B">
        <w:t>il la tenait prisonnière à quelques lieues de là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la verrait demain ou après et qu</w:t>
      </w:r>
      <w:r w:rsidR="00A01FD3" w:rsidRPr="00C3672B">
        <w:t>’</w:t>
      </w:r>
      <w:r w:rsidRPr="00C3672B">
        <w:t>il serait son maître</w:t>
      </w:r>
      <w:r w:rsidR="00A01FD3" w:rsidRPr="00C3672B">
        <w:t>.</w:t>
      </w:r>
    </w:p>
    <w:p w14:paraId="7B5BF9EF" w14:textId="77777777" w:rsidR="00A01FD3" w:rsidRPr="00C3672B" w:rsidRDefault="00A13117" w:rsidP="00A13117">
      <w:pPr>
        <w:pStyle w:val="Taille-1Normal"/>
      </w:pPr>
      <w:r w:rsidRPr="00C3672B">
        <w:t>En haine du baron de Morguen</w:t>
      </w:r>
      <w:r w:rsidR="00A01FD3" w:rsidRPr="00C3672B">
        <w:t xml:space="preserve">, </w:t>
      </w:r>
      <w:r w:rsidRPr="00C3672B">
        <w:t>dont il connaissait toute l</w:t>
      </w:r>
      <w:r w:rsidR="00A01FD3" w:rsidRPr="00C3672B">
        <w:t>’</w:t>
      </w:r>
      <w:r w:rsidRPr="00C3672B">
        <w:t>histoire</w:t>
      </w:r>
      <w:r w:rsidR="00A01FD3" w:rsidRPr="00C3672B">
        <w:t xml:space="preserve">, </w:t>
      </w:r>
      <w:r w:rsidRPr="00C3672B">
        <w:t>il se décida à ne pas respecter Madeleine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il trouvait belle cette vengeance</w:t>
      </w:r>
      <w:r w:rsidR="00A01FD3" w:rsidRPr="00C3672B">
        <w:t xml:space="preserve">, </w:t>
      </w:r>
      <w:r w:rsidRPr="00C3672B">
        <w:t>de prendre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ce vainqueur d</w:t>
      </w:r>
      <w:r w:rsidR="00A01FD3" w:rsidRPr="00C3672B">
        <w:rPr>
          <w:rFonts w:cs="Amasis30"/>
        </w:rPr>
        <w:t>’</w:t>
      </w:r>
      <w:r w:rsidRPr="00C3672B">
        <w:t>occasion</w:t>
      </w:r>
      <w:r w:rsidR="00A01FD3" w:rsidRPr="00C3672B">
        <w:t xml:space="preserve">, </w:t>
      </w:r>
      <w:r w:rsidRPr="00C3672B">
        <w:t>sa fianc</w:t>
      </w:r>
      <w:r w:rsidRPr="00C3672B">
        <w:rPr>
          <w:rFonts w:cs="Amasis30"/>
        </w:rPr>
        <w:t>é</w:t>
      </w:r>
      <w:r w:rsidRPr="00C3672B">
        <w:t>e pour en faire sa ma</w:t>
      </w:r>
      <w:r w:rsidRPr="00C3672B">
        <w:rPr>
          <w:rFonts w:cs="Amasis30"/>
        </w:rPr>
        <w:t>î</w:t>
      </w:r>
      <w:r w:rsidRPr="00C3672B">
        <w:t>tresse</w:t>
      </w:r>
      <w:r w:rsidR="00A01FD3" w:rsidRPr="00C3672B">
        <w:t xml:space="preserve">, </w:t>
      </w:r>
      <w:r w:rsidRPr="00C3672B">
        <w:t xml:space="preserve">et cela </w:t>
      </w:r>
      <w:r w:rsidRPr="00C3672B">
        <w:rPr>
          <w:rFonts w:cs="Amasis30"/>
        </w:rPr>
        <w:t>à</w:t>
      </w:r>
      <w:r w:rsidRPr="00C3672B">
        <w:t xml:space="preserve"> son nez et </w:t>
      </w:r>
      <w:r w:rsidRPr="00C3672B">
        <w:rPr>
          <w:rFonts w:cs="Amasis30"/>
        </w:rPr>
        <w:t>à</w:t>
      </w:r>
      <w:r w:rsidRPr="00C3672B">
        <w:t xml:space="preserve"> sa barbe</w:t>
      </w:r>
      <w:r w:rsidR="00A01FD3" w:rsidRPr="00C3672B">
        <w:t xml:space="preserve">. </w:t>
      </w:r>
      <w:r w:rsidRPr="00C3672B">
        <w:t>Et tout en pensant au plaisir qu</w:t>
      </w:r>
      <w:r w:rsidR="00A01FD3" w:rsidRPr="00C3672B">
        <w:rPr>
          <w:rFonts w:cs="Amasis30"/>
        </w:rPr>
        <w:t>’</w:t>
      </w:r>
      <w:r w:rsidRPr="00C3672B">
        <w:t xml:space="preserve">il aurait </w:t>
      </w:r>
      <w:r w:rsidRPr="00C3672B">
        <w:rPr>
          <w:rFonts w:cs="Amasis30"/>
        </w:rPr>
        <w:t>à</w:t>
      </w:r>
      <w:r w:rsidRPr="00C3672B">
        <w:t xml:space="preserve"> fendre le moule du bonnet au baron Jacques</w:t>
      </w:r>
      <w:r w:rsidR="00A01FD3" w:rsidRPr="00C3672B">
        <w:t xml:space="preserve">, </w:t>
      </w:r>
      <w:r w:rsidRPr="00C3672B">
        <w:t>il se reporta en t</w:t>
      </w:r>
      <w:r w:rsidRPr="00C3672B">
        <w:rPr>
          <w:rFonts w:cs="Amasis30"/>
        </w:rPr>
        <w:t>ê</w:t>
      </w:r>
      <w:r w:rsidRPr="00C3672B">
        <w:t>te de ses hommes</w:t>
      </w:r>
      <w:r w:rsidR="00A01FD3" w:rsidRPr="00C3672B">
        <w:t xml:space="preserve">, </w:t>
      </w:r>
      <w:r w:rsidRPr="00C3672B">
        <w:t>afin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ê</w:t>
      </w:r>
      <w:r w:rsidRPr="00C3672B">
        <w:t>tre pr</w:t>
      </w:r>
      <w:r w:rsidRPr="00C3672B">
        <w:rPr>
          <w:rFonts w:cs="Amasis30"/>
        </w:rPr>
        <w:t>ê</w:t>
      </w:r>
      <w:r w:rsidRPr="00C3672B">
        <w:t>t pour l</w:t>
      </w:r>
      <w:r w:rsidR="00A01FD3" w:rsidRPr="00C3672B">
        <w:rPr>
          <w:rFonts w:cs="Amasis30"/>
        </w:rPr>
        <w:t>’</w:t>
      </w:r>
      <w:r w:rsidRPr="00C3672B">
        <w:t>attaque</w:t>
      </w:r>
      <w:r w:rsidR="00A01FD3" w:rsidRPr="00C3672B">
        <w:t>.</w:t>
      </w:r>
    </w:p>
    <w:p w14:paraId="129049C7" w14:textId="77777777" w:rsidR="00A01FD3" w:rsidRPr="00C3672B" w:rsidRDefault="00A13117" w:rsidP="00A13117">
      <w:pPr>
        <w:pStyle w:val="Taille-1Normal"/>
      </w:pPr>
      <w:r w:rsidRPr="00C3672B">
        <w:t>Mais</w:t>
      </w:r>
      <w:r w:rsidR="00A01FD3" w:rsidRPr="00C3672B">
        <w:t xml:space="preserve">, </w:t>
      </w:r>
      <w:r w:rsidRPr="00C3672B">
        <w:t>tandis qu</w:t>
      </w:r>
      <w:r w:rsidR="00A01FD3" w:rsidRPr="00C3672B">
        <w:t>’</w:t>
      </w:r>
      <w:r w:rsidRPr="00C3672B">
        <w:t>il faisait tourner sa canne</w:t>
      </w:r>
      <w:r w:rsidR="00A01FD3" w:rsidRPr="00C3672B">
        <w:t xml:space="preserve">, </w:t>
      </w:r>
      <w:r w:rsidRPr="00C3672B">
        <w:t>pensant pourfendre d</w:t>
      </w:r>
      <w:r w:rsidR="00A01FD3" w:rsidRPr="00C3672B">
        <w:t>’</w:t>
      </w:r>
      <w:r w:rsidRPr="00C3672B">
        <w:t>un coup toute une troupe</w:t>
      </w:r>
      <w:r w:rsidR="00A01FD3" w:rsidRPr="00C3672B">
        <w:t xml:space="preserve">, </w:t>
      </w:r>
      <w:r w:rsidRPr="00C3672B">
        <w:t>il se remémorait l</w:t>
      </w:r>
      <w:r w:rsidR="00A01FD3" w:rsidRPr="00C3672B">
        <w:t>’</w:t>
      </w:r>
      <w:r w:rsidRPr="00C3672B">
        <w:t>aventure du tournoi</w:t>
      </w:r>
      <w:r w:rsidR="00A01FD3" w:rsidRPr="00C3672B">
        <w:t xml:space="preserve">, </w:t>
      </w:r>
      <w:r w:rsidRPr="00C3672B">
        <w:t>et de Morguen lui apparut comme un adversaire redoutable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autant qu</w:t>
      </w:r>
      <w:r w:rsidR="00A01FD3" w:rsidRPr="00C3672B">
        <w:t>’</w:t>
      </w:r>
      <w:r w:rsidRPr="00C3672B">
        <w:t>une épée bien affilée portait de plus vilains coups encore qu</w:t>
      </w:r>
      <w:r w:rsidR="00A01FD3" w:rsidRPr="00C3672B">
        <w:t>’</w:t>
      </w:r>
      <w:r w:rsidRPr="00C3672B">
        <w:t>une lame émoussée</w:t>
      </w:r>
      <w:r w:rsidR="00A01FD3" w:rsidRPr="00C3672B">
        <w:t xml:space="preserve">. </w:t>
      </w:r>
      <w:r w:rsidRPr="00C3672B">
        <w:t>Une inquiétude le saisit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46B05D3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Voyez-vous que cet apothicaire me pousse une grande estocade qui</w:t>
      </w:r>
      <w:r w:rsidRPr="00C3672B">
        <w:t xml:space="preserve">, </w:t>
      </w:r>
      <w:r w:rsidR="00A13117" w:rsidRPr="00C3672B">
        <w:t>par sorcellerie ou autres artifices</w:t>
      </w:r>
      <w:r w:rsidRPr="00C3672B">
        <w:t xml:space="preserve">, </w:t>
      </w:r>
      <w:r w:rsidR="00A13117" w:rsidRPr="00C3672B">
        <w:t>percera ma cuirasse et mon buffle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Que le Maulubecque me trousse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Mais si je l</w:t>
      </w:r>
      <w:r w:rsidRPr="00C3672B">
        <w:rPr>
          <w:rFonts w:cs="Amasis30"/>
        </w:rPr>
        <w:t>’</w:t>
      </w:r>
      <w:r w:rsidR="00A13117" w:rsidRPr="00C3672B">
        <w:t>aper</w:t>
      </w:r>
      <w:r w:rsidR="00A13117" w:rsidRPr="00C3672B">
        <w:rPr>
          <w:rFonts w:cs="Amasis30"/>
        </w:rPr>
        <w:t>ç</w:t>
      </w:r>
      <w:r w:rsidR="00A13117" w:rsidRPr="00C3672B">
        <w:t>ois le premier</w:t>
      </w:r>
      <w:r w:rsidRPr="00C3672B">
        <w:t xml:space="preserve">, </w:t>
      </w:r>
      <w:r w:rsidR="00A13117" w:rsidRPr="00C3672B">
        <w:t>je lui envoie un bon coup de pistolet dans sa face blafarde de car</w:t>
      </w:r>
      <w:r w:rsidR="00A13117" w:rsidRPr="00C3672B">
        <w:rPr>
          <w:rFonts w:cs="Amasis30"/>
        </w:rPr>
        <w:t>ê</w:t>
      </w:r>
      <w:r w:rsidR="00A13117" w:rsidRPr="00C3672B">
        <w:t>me-prenant</w:t>
      </w:r>
      <w:r w:rsidRPr="00C3672B">
        <w:t xml:space="preserve">. </w:t>
      </w:r>
      <w:r w:rsidR="00A13117" w:rsidRPr="00C3672B">
        <w:t>Cet homme p</w:t>
      </w:r>
      <w:r w:rsidR="00A13117" w:rsidRPr="00C3672B">
        <w:rPr>
          <w:rFonts w:cs="Amasis30"/>
        </w:rPr>
        <w:t>â</w:t>
      </w:r>
      <w:r w:rsidR="00A13117" w:rsidRPr="00C3672B">
        <w:t>le a je ne sais quoi dans les yeux qui me trouble</w:t>
      </w:r>
      <w:r w:rsidRPr="00C3672B">
        <w:t xml:space="preserve">. </w:t>
      </w:r>
      <w:r w:rsidR="00A13117" w:rsidRPr="00C3672B">
        <w:t>Et</w:t>
      </w:r>
      <w:r w:rsidR="00BB5FEF">
        <w:t xml:space="preserve"> </w:t>
      </w:r>
      <w:r w:rsidR="00A13117" w:rsidRPr="00C3672B">
        <w:t>il faudra que j</w:t>
      </w:r>
      <w:r w:rsidRPr="00C3672B">
        <w:rPr>
          <w:rFonts w:cs="Amasis30"/>
        </w:rPr>
        <w:t>’</w:t>
      </w:r>
      <w:r w:rsidR="00A13117" w:rsidRPr="00C3672B">
        <w:t>en finisse avec lui</w:t>
      </w:r>
      <w:r w:rsidRPr="00C3672B">
        <w:t xml:space="preserve">.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en jure par sainte Anne d</w:t>
      </w:r>
      <w:r w:rsidRPr="00C3672B">
        <w:rPr>
          <w:rFonts w:cs="Amasis30"/>
        </w:rPr>
        <w:t>’</w:t>
      </w:r>
      <w:r w:rsidR="00A13117" w:rsidRPr="00C3672B">
        <w:t>Auray</w:t>
      </w:r>
      <w:r w:rsidRPr="00C3672B">
        <w:rPr>
          <w:rFonts w:cs="Amasis30"/>
        </w:rPr>
        <w:t>…</w:t>
      </w:r>
    </w:p>
    <w:p w14:paraId="58CB41C6" w14:textId="77777777" w:rsidR="00A01FD3" w:rsidRPr="00C3672B" w:rsidRDefault="00A13117" w:rsidP="00A13117">
      <w:pPr>
        <w:pStyle w:val="Taille-1Normal"/>
      </w:pPr>
      <w:r w:rsidRPr="00C3672B">
        <w:t>Une balle qui s</w:t>
      </w:r>
      <w:r w:rsidR="00A01FD3" w:rsidRPr="00C3672B">
        <w:t>’</w:t>
      </w:r>
      <w:r w:rsidRPr="00C3672B">
        <w:t>écrasa sur le busc de sa cuirasse interrompit ses réflexions</w:t>
      </w:r>
      <w:r w:rsidR="00A01FD3" w:rsidRPr="00C3672B">
        <w:t xml:space="preserve">. </w:t>
      </w:r>
      <w:r w:rsidRPr="00C3672B">
        <w:t>Au milieu du bruit sec des détonations</w:t>
      </w:r>
      <w:r w:rsidR="00A01FD3" w:rsidRPr="00C3672B">
        <w:t xml:space="preserve">, </w:t>
      </w:r>
      <w:r w:rsidRPr="00C3672B">
        <w:t xml:space="preserve">il entendit siffler </w:t>
      </w:r>
      <w:r w:rsidRPr="00C3672B">
        <w:lastRenderedPageBreak/>
        <w:t>les projectiles comme une grêle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rPr>
          <w:rFonts w:cs="Amasis30"/>
        </w:rPr>
        <w:t>à</w:t>
      </w:r>
      <w:r w:rsidRPr="00C3672B">
        <w:t xml:space="preserve"> vingt pas </w:t>
      </w:r>
      <w:r w:rsidRPr="00C3672B">
        <w:rPr>
          <w:rFonts w:cs="Amasis30"/>
        </w:rPr>
        <w:t>à</w:t>
      </w:r>
      <w:r w:rsidRPr="00C3672B">
        <w:t xml:space="preserve"> sa gauche</w:t>
      </w:r>
      <w:r w:rsidR="00A01FD3" w:rsidRPr="00C3672B">
        <w:t xml:space="preserve">,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un petit bouquet de bois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levait une nu</w:t>
      </w:r>
      <w:r w:rsidRPr="00C3672B">
        <w:rPr>
          <w:rFonts w:cs="Amasis30"/>
        </w:rPr>
        <w:t>é</w:t>
      </w:r>
      <w:r w:rsidRPr="00C3672B">
        <w:t>e de fum</w:t>
      </w:r>
      <w:r w:rsidRPr="00C3672B">
        <w:rPr>
          <w:rFonts w:cs="Amasis30"/>
        </w:rPr>
        <w:t>é</w:t>
      </w:r>
      <w:r w:rsidRPr="00C3672B">
        <w:t>e bleue</w:t>
      </w:r>
      <w:r w:rsidR="00A01FD3" w:rsidRPr="00C3672B">
        <w:t xml:space="preserve">. </w:t>
      </w:r>
      <w:r w:rsidRPr="00C3672B">
        <w:t>Les cavaliers de l</w:t>
      </w:r>
      <w:r w:rsidR="00A01FD3" w:rsidRPr="00C3672B">
        <w:rPr>
          <w:rFonts w:cs="Amasis30"/>
        </w:rPr>
        <w:t>’</w:t>
      </w:r>
      <w:r w:rsidRPr="00C3672B">
        <w:t>avant-garde revenaient au galop apr</w:t>
      </w:r>
      <w:r w:rsidRPr="00C3672B">
        <w:rPr>
          <w:rFonts w:cs="Amasis30"/>
        </w:rPr>
        <w:t>è</w:t>
      </w:r>
      <w:r w:rsidRPr="00C3672B">
        <w:t>s avoir d</w:t>
      </w:r>
      <w:r w:rsidRPr="00C3672B">
        <w:rPr>
          <w:rFonts w:cs="Amasis30"/>
        </w:rPr>
        <w:t>é</w:t>
      </w:r>
      <w:r w:rsidRPr="00C3672B">
        <w:t>charg</w:t>
      </w:r>
      <w:r w:rsidRPr="00C3672B">
        <w:rPr>
          <w:rFonts w:cs="Amasis30"/>
        </w:rPr>
        <w:t>é</w:t>
      </w:r>
      <w:r w:rsidRPr="00C3672B">
        <w:t xml:space="preserve"> leurs arquebuses dans la direction de l</w:t>
      </w:r>
      <w:r w:rsidR="00A01FD3" w:rsidRPr="00C3672B">
        <w:rPr>
          <w:rFonts w:cs="Amasis30"/>
        </w:rPr>
        <w:t>’</w:t>
      </w:r>
      <w:r w:rsidRPr="00C3672B">
        <w:t>attaque</w:t>
      </w:r>
      <w:r w:rsidR="00A01FD3" w:rsidRPr="00C3672B">
        <w:t xml:space="preserve">. </w:t>
      </w:r>
      <w:r w:rsidRPr="00C3672B">
        <w:t>Fran</w:t>
      </w:r>
      <w:r w:rsidRPr="00C3672B">
        <w:rPr>
          <w:rFonts w:cs="Amasis30"/>
        </w:rPr>
        <w:t>ç</w:t>
      </w:r>
      <w:r w:rsidRPr="00C3672B">
        <w:t xml:space="preserve">ois fit faire un </w:t>
      </w:r>
      <w:r w:rsidRPr="00C3672B">
        <w:rPr>
          <w:rFonts w:cs="Amasis30"/>
        </w:rPr>
        <w:t>à</w:t>
      </w:r>
      <w:r w:rsidRPr="00C3672B">
        <w:t xml:space="preserve"> droite </w:t>
      </w:r>
      <w:r w:rsidRPr="00C3672B">
        <w:rPr>
          <w:rFonts w:cs="Amasis30"/>
        </w:rPr>
        <w:t>à</w:t>
      </w:r>
      <w:r w:rsidRPr="00C3672B">
        <w:t xml:space="preserve"> sa troupe et d</w:t>
      </w:r>
      <w:r w:rsidRPr="00C3672B">
        <w:rPr>
          <w:rFonts w:cs="Amasis30"/>
        </w:rPr>
        <w:t>é</w:t>
      </w:r>
      <w:r w:rsidRPr="00C3672B">
        <w:t xml:space="preserve">fendit </w:t>
      </w:r>
      <w:r w:rsidRPr="00C3672B">
        <w:rPr>
          <w:rFonts w:cs="Amasis30"/>
        </w:rPr>
        <w:t>à</w:t>
      </w:r>
      <w:r w:rsidRPr="00C3672B">
        <w:t xml:space="preserve"> quiconque de tirer avant que l</w:t>
      </w:r>
      <w:r w:rsidR="00A01FD3" w:rsidRPr="00C3672B">
        <w:rPr>
          <w:rFonts w:cs="Amasis30"/>
        </w:rPr>
        <w:t>’</w:t>
      </w:r>
      <w:r w:rsidRPr="00C3672B">
        <w:t>ennemi f</w:t>
      </w:r>
      <w:r w:rsidRPr="00C3672B">
        <w:rPr>
          <w:rFonts w:cs="Amasis30"/>
        </w:rPr>
        <w:t>û</w:t>
      </w:r>
      <w:r w:rsidRPr="00C3672B">
        <w:t>t en plaine</w:t>
      </w:r>
      <w:r w:rsidR="00A01FD3" w:rsidRPr="00C3672B">
        <w:t xml:space="preserve">. </w:t>
      </w:r>
      <w:r w:rsidRPr="00C3672B">
        <w:t xml:space="preserve">Trois de ses hommes </w:t>
      </w:r>
      <w:r w:rsidRPr="00C3672B">
        <w:rPr>
          <w:rFonts w:cs="Amasis30"/>
        </w:rPr>
        <w:t>é</w:t>
      </w:r>
      <w:r w:rsidRPr="00C3672B">
        <w:t>taient tombés et</w:t>
      </w:r>
      <w:r w:rsidR="00A01FD3" w:rsidRPr="00C3672B">
        <w:t xml:space="preserve">, </w:t>
      </w:r>
      <w:r w:rsidRPr="00C3672B">
        <w:t>près de lui</w:t>
      </w:r>
      <w:r w:rsidR="00A01FD3" w:rsidRPr="00C3672B">
        <w:t xml:space="preserve">, </w:t>
      </w:r>
      <w:r w:rsidRPr="00C3672B">
        <w:t>un chevau-léger</w:t>
      </w:r>
      <w:r w:rsidR="00A01FD3" w:rsidRPr="00C3672B">
        <w:t xml:space="preserve">, </w:t>
      </w:r>
      <w:r w:rsidRPr="00C3672B">
        <w:t>la tête couverte de sang</w:t>
      </w:r>
      <w:r w:rsidR="00A01FD3" w:rsidRPr="00C3672B">
        <w:t xml:space="preserve">, </w:t>
      </w:r>
      <w:r w:rsidRPr="00C3672B">
        <w:t>coula à bas de son cheval qui le traînait</w:t>
      </w:r>
      <w:r w:rsidR="00A01FD3" w:rsidRPr="00C3672B">
        <w:t xml:space="preserve">, </w:t>
      </w:r>
      <w:r w:rsidRPr="00C3672B">
        <w:t>la botte prise dans l</w:t>
      </w:r>
      <w:r w:rsidR="00A01FD3" w:rsidRPr="00C3672B">
        <w:t>’</w:t>
      </w:r>
      <w:r w:rsidRPr="00C3672B">
        <w:t>étrier</w:t>
      </w:r>
      <w:r w:rsidR="00A01FD3" w:rsidRPr="00C3672B">
        <w:t xml:space="preserve">, </w:t>
      </w:r>
      <w:r w:rsidRPr="00C3672B">
        <w:t>en s</w:t>
      </w:r>
      <w:r w:rsidR="00A01FD3" w:rsidRPr="00C3672B">
        <w:t>’</w:t>
      </w:r>
      <w:r w:rsidRPr="00C3672B">
        <w:t>égayant avec de grandes pétarades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et </w:t>
      </w:r>
      <w:r w:rsidRPr="00C3672B">
        <w:rPr>
          <w:rFonts w:cs="Amasis30"/>
        </w:rPr>
        <w:t>à</w:t>
      </w:r>
      <w:r w:rsidRPr="00C3672B">
        <w:t xml:space="preserve"> chaque saut de la b</w:t>
      </w:r>
      <w:r w:rsidRPr="00C3672B">
        <w:rPr>
          <w:rFonts w:cs="Amasis30"/>
        </w:rPr>
        <w:t>ê</w:t>
      </w:r>
      <w:r w:rsidRPr="00C3672B">
        <w:t>te le corps rebondissait sur le sol</w:t>
      </w:r>
      <w:r w:rsidR="00A01FD3" w:rsidRPr="00C3672B">
        <w:t>.</w:t>
      </w:r>
    </w:p>
    <w:p w14:paraId="08A725C5" w14:textId="77777777" w:rsidR="00A01FD3" w:rsidRPr="00C3672B" w:rsidRDefault="00A13117" w:rsidP="00A13117">
      <w:pPr>
        <w:pStyle w:val="Taille-1Normal"/>
      </w:pPr>
      <w:r w:rsidRPr="00C3672B">
        <w:t>Atteinte en plein poitrail</w:t>
      </w:r>
      <w:r w:rsidR="00A01FD3" w:rsidRPr="00C3672B">
        <w:t xml:space="preserve">, </w:t>
      </w:r>
      <w:r w:rsidRPr="00C3672B">
        <w:t>la monture d</w:t>
      </w:r>
      <w:r w:rsidR="00A01FD3" w:rsidRPr="00C3672B">
        <w:t>’</w:t>
      </w:r>
      <w:r w:rsidRPr="00C3672B">
        <w:t>Aspar Basto pointa</w:t>
      </w:r>
      <w:r w:rsidR="00A01FD3" w:rsidRPr="00C3672B">
        <w:t xml:space="preserve">, </w:t>
      </w:r>
      <w:r w:rsidRPr="00C3672B">
        <w:t>battit l</w:t>
      </w:r>
      <w:r w:rsidR="00A01FD3" w:rsidRPr="00C3672B">
        <w:t>’</w:t>
      </w:r>
      <w:r w:rsidRPr="00C3672B">
        <w:t>air de ses pieds</w:t>
      </w:r>
      <w:r w:rsidR="00A01FD3" w:rsidRPr="00C3672B">
        <w:t xml:space="preserve">, </w:t>
      </w:r>
      <w:r w:rsidRPr="00C3672B">
        <w:t>puis se renversa sur son cavalier qui resta écrasé sous elle en vomissant tout son sang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une balle avait travers</w:t>
      </w:r>
      <w:r w:rsidRPr="00C3672B">
        <w:rPr>
          <w:rFonts w:cs="Amasis30"/>
        </w:rPr>
        <w:t>é</w:t>
      </w:r>
      <w:r w:rsidRPr="00C3672B">
        <w:t xml:space="preserve"> la poitrine du stradiot</w:t>
      </w:r>
      <w:r w:rsidR="00A01FD3" w:rsidRPr="00C3672B">
        <w:t>.</w:t>
      </w:r>
    </w:p>
    <w:p w14:paraId="0F60AC12" w14:textId="77777777" w:rsidR="00A01FD3" w:rsidRPr="00C3672B" w:rsidRDefault="00A13117" w:rsidP="00A13117">
      <w:pPr>
        <w:pStyle w:val="Taille-1Normal"/>
      </w:pPr>
      <w:r w:rsidRPr="00C3672B">
        <w:t>En le voyant tomber à son côté</w:t>
      </w:r>
      <w:r w:rsidR="00A01FD3" w:rsidRPr="00C3672B">
        <w:t xml:space="preserve">, </w:t>
      </w:r>
      <w:r w:rsidRPr="00C3672B">
        <w:t>François eut cette première idée que ce coup de feu lui faisait gagner trois mille écus</w:t>
      </w:r>
      <w:r w:rsidR="00A01FD3" w:rsidRPr="00C3672B">
        <w:t>.</w:t>
      </w:r>
    </w:p>
    <w:p w14:paraId="0AB5D62E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Maudite corbeille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sifflait l</w:t>
      </w:r>
      <w:r w:rsidRPr="00C3672B">
        <w:rPr>
          <w:rFonts w:cs="Amasis30"/>
        </w:rPr>
        <w:t>’</w:t>
      </w:r>
      <w:r w:rsidR="00A13117" w:rsidRPr="00C3672B">
        <w:t>agonisant Aspar dont les poumons trou</w:t>
      </w:r>
      <w:r w:rsidR="00A13117" w:rsidRPr="00C3672B">
        <w:rPr>
          <w:rFonts w:cs="Amasis30"/>
        </w:rPr>
        <w:t>é</w:t>
      </w:r>
      <w:r w:rsidR="00A13117" w:rsidRPr="00C3672B">
        <w:t>s s</w:t>
      </w:r>
      <w:r w:rsidRPr="00C3672B">
        <w:rPr>
          <w:rFonts w:cs="Amasis30"/>
        </w:rPr>
        <w:t>’</w:t>
      </w:r>
      <w:r w:rsidR="00A13117" w:rsidRPr="00C3672B">
        <w:t>engorgeaient</w:t>
      </w:r>
      <w:r w:rsidRPr="00C3672B">
        <w:t xml:space="preserve">, </w:t>
      </w:r>
      <w:r w:rsidR="00A13117" w:rsidRPr="00C3672B">
        <w:t>voil</w:t>
      </w:r>
      <w:r w:rsidR="00A13117" w:rsidRPr="00C3672B">
        <w:rPr>
          <w:rFonts w:cs="Amasis30"/>
        </w:rPr>
        <w:t>à</w:t>
      </w:r>
      <w:r w:rsidR="00A13117" w:rsidRPr="00C3672B">
        <w:t xml:space="preserve"> ce que me vaut ma sottise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Dire que pour avoir oubli</w:t>
      </w:r>
      <w:r w:rsidR="00A13117" w:rsidRPr="00C3672B">
        <w:rPr>
          <w:rFonts w:cs="Amasis30"/>
        </w:rPr>
        <w:t>é</w:t>
      </w:r>
      <w:r w:rsidR="00A13117" w:rsidRPr="00C3672B">
        <w:t xml:space="preserve"> ce m</w:t>
      </w:r>
      <w:r w:rsidR="00A13117" w:rsidRPr="00C3672B">
        <w:rPr>
          <w:rFonts w:cs="Amasis30"/>
        </w:rPr>
        <w:t>é</w:t>
      </w:r>
      <w:r w:rsidR="00A13117" w:rsidRPr="00C3672B">
        <w:t>chant panier dans le champ</w:t>
      </w:r>
      <w:r w:rsidRPr="00C3672B">
        <w:t xml:space="preserve">, </w:t>
      </w:r>
      <w:r w:rsidR="00A13117" w:rsidRPr="00C3672B">
        <w:t>je vais crever l</w:t>
      </w:r>
      <w:r w:rsidR="00A13117" w:rsidRPr="00C3672B">
        <w:rPr>
          <w:rFonts w:cs="Amasis30"/>
        </w:rPr>
        <w:t>à</w:t>
      </w:r>
      <w:r w:rsidR="00A13117" w:rsidRPr="00C3672B">
        <w:t xml:space="preserve"> comme un chien</w:t>
      </w:r>
      <w:r w:rsidRPr="00C3672B">
        <w:rPr>
          <w:rFonts w:cs="Amasis30"/>
        </w:rPr>
        <w:t>…</w:t>
      </w:r>
    </w:p>
    <w:p w14:paraId="7CE6598E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attribuant encore son malheur au cheval qui buvait dans son blanc</w:t>
      </w:r>
      <w:r w:rsidR="00A01FD3" w:rsidRPr="00C3672B">
        <w:t xml:space="preserve">, </w:t>
      </w:r>
      <w:r w:rsidRPr="00C3672B">
        <w:t>il expira</w:t>
      </w:r>
      <w:r w:rsidR="00A01FD3" w:rsidRPr="00C3672B">
        <w:t>.</w:t>
      </w:r>
    </w:p>
    <w:p w14:paraId="2C069B4B" w14:textId="77777777" w:rsidR="00A01FD3" w:rsidRPr="00C3672B" w:rsidRDefault="00A13117" w:rsidP="00A13117">
      <w:pPr>
        <w:pStyle w:val="Taille-1Normal"/>
      </w:pPr>
      <w:r w:rsidRPr="00C3672B">
        <w:t>Il mourut en pleurant sur son or qu</w:t>
      </w:r>
      <w:r w:rsidR="00A01FD3" w:rsidRPr="00C3672B">
        <w:t>’</w:t>
      </w:r>
      <w:r w:rsidRPr="00C3672B">
        <w:t>il ne pouvait emporter avec lui</w:t>
      </w:r>
      <w:r w:rsidR="00A01FD3" w:rsidRPr="00C3672B">
        <w:t xml:space="preserve">, </w:t>
      </w:r>
      <w:r w:rsidRPr="00C3672B">
        <w:t>et il n</w:t>
      </w:r>
      <w:r w:rsidR="00A01FD3" w:rsidRPr="00C3672B">
        <w:t>’</w:t>
      </w:r>
      <w:r w:rsidRPr="00C3672B">
        <w:t>eut pas d</w:t>
      </w:r>
      <w:r w:rsidR="00A01FD3" w:rsidRPr="00C3672B">
        <w:t>’</w:t>
      </w:r>
      <w:r w:rsidRPr="00C3672B">
        <w:t>autres regrets</w:t>
      </w:r>
      <w:r w:rsidR="00A01FD3" w:rsidRPr="00C3672B">
        <w:t xml:space="preserve">. </w:t>
      </w:r>
      <w:r w:rsidRPr="00C3672B">
        <w:t>Et pourtant</w:t>
      </w:r>
      <w:r w:rsidR="00A01FD3" w:rsidRPr="00C3672B">
        <w:t xml:space="preserve">, </w:t>
      </w:r>
      <w:r w:rsidRPr="00C3672B">
        <w:t>devant ses yeux qui se voilaient tandis que son souffle plus rare amenait à chaque inspiration une écume sanglante à ses lèvres</w:t>
      </w:r>
      <w:r w:rsidR="00A01FD3" w:rsidRPr="00C3672B">
        <w:t xml:space="preserve">, </w:t>
      </w:r>
      <w:r w:rsidRPr="00C3672B">
        <w:t>passa peut-être la longue suite de celles qu</w:t>
      </w:r>
      <w:r w:rsidR="00A01FD3" w:rsidRPr="00C3672B">
        <w:t>’</w:t>
      </w:r>
      <w:r w:rsidRPr="00C3672B">
        <w:t>il avait traînées sur les marchés turcs</w:t>
      </w:r>
      <w:r w:rsidR="00A01FD3" w:rsidRPr="00C3672B">
        <w:t xml:space="preserve">, </w:t>
      </w:r>
      <w:r w:rsidRPr="00C3672B">
        <w:t>sans pitié pour leur faiblesse de femmes et l</w:t>
      </w:r>
      <w:r w:rsidR="00A01FD3" w:rsidRPr="00C3672B">
        <w:t>’</w:t>
      </w:r>
      <w:r w:rsidRPr="00C3672B">
        <w:t>angoisse affreuse de leur chair tremblante et nue</w:t>
      </w:r>
      <w:r w:rsidR="00A01FD3" w:rsidRPr="00C3672B">
        <w:t>.</w:t>
      </w:r>
    </w:p>
    <w:p w14:paraId="148045B8" w14:textId="77777777" w:rsidR="00A01FD3" w:rsidRPr="00C3672B" w:rsidRDefault="00A13117" w:rsidP="00A13117">
      <w:pPr>
        <w:pStyle w:val="Taille-1Normal"/>
      </w:pPr>
      <w:r w:rsidRPr="00C3672B">
        <w:t>Les chevau-légers coiffèrent leurs salades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arquebuse à la main avancèrent obliquement dans la prairie coupée de petites mares où des accidents de terrain plus arides se couvraient de genévriers</w:t>
      </w:r>
      <w:r w:rsidR="00A01FD3" w:rsidRPr="00C3672B">
        <w:t xml:space="preserve">. </w:t>
      </w:r>
      <w:r w:rsidRPr="00C3672B">
        <w:t>Des pommiers tortueux</w:t>
      </w:r>
      <w:r w:rsidR="00A01FD3" w:rsidRPr="00C3672B">
        <w:t xml:space="preserve">, </w:t>
      </w:r>
      <w:r w:rsidRPr="00C3672B">
        <w:t>rabougris</w:t>
      </w:r>
      <w:r w:rsidR="00A01FD3" w:rsidRPr="00C3672B">
        <w:t xml:space="preserve">, </w:t>
      </w:r>
      <w:r w:rsidRPr="00C3672B">
        <w:t>allongeaient leurs branches noueuses comme des bras de malingreux</w:t>
      </w:r>
      <w:r w:rsidR="00A01FD3" w:rsidRPr="00C3672B">
        <w:t xml:space="preserve">, </w:t>
      </w:r>
      <w:r w:rsidRPr="00C3672B">
        <w:t>et de vieux châ</w:t>
      </w:r>
      <w:r w:rsidRPr="00C3672B">
        <w:lastRenderedPageBreak/>
        <w:t>taigniers avaient perdu leur écorce</w:t>
      </w:r>
      <w:r w:rsidR="00A01FD3" w:rsidRPr="00C3672B">
        <w:t xml:space="preserve">. </w:t>
      </w:r>
      <w:r w:rsidRPr="00C3672B">
        <w:t>Une petite rivière</w:t>
      </w:r>
      <w:r w:rsidR="00A01FD3" w:rsidRPr="00C3672B">
        <w:t xml:space="preserve">, </w:t>
      </w:r>
      <w:r w:rsidRPr="00C3672B">
        <w:t>dont le lit se creusait de fondrières</w:t>
      </w:r>
      <w:r w:rsidR="00A01FD3" w:rsidRPr="00C3672B">
        <w:t xml:space="preserve">, </w:t>
      </w:r>
      <w:r w:rsidRPr="00C3672B">
        <w:t>coupait le terrain à cent pas du chemin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plus loin elle le rejoignait</w:t>
      </w:r>
      <w:r w:rsidR="00A01FD3" w:rsidRPr="00C3672B">
        <w:t xml:space="preserve">, </w:t>
      </w:r>
      <w:r w:rsidRPr="00C3672B">
        <w:t>puis un pont de bois le continuait</w:t>
      </w:r>
      <w:r w:rsidR="00A01FD3" w:rsidRPr="00C3672B">
        <w:t xml:space="preserve">. </w:t>
      </w:r>
      <w:r w:rsidRPr="00C3672B">
        <w:t>François comprit que c</w:t>
      </w:r>
      <w:r w:rsidR="00A01FD3" w:rsidRPr="00C3672B">
        <w:t>’</w:t>
      </w:r>
      <w:r w:rsidRPr="00C3672B">
        <w:t>était là la position utile à gagner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comme l</w:t>
      </w:r>
      <w:r w:rsidR="00A01FD3" w:rsidRPr="00C3672B">
        <w:t>’</w:t>
      </w:r>
      <w:r w:rsidRPr="00C3672B">
        <w:t>ennemi ne se montrait pas encore</w:t>
      </w:r>
      <w:r w:rsidR="00A01FD3" w:rsidRPr="00C3672B">
        <w:t xml:space="preserve">, </w:t>
      </w:r>
      <w:r w:rsidRPr="00C3672B">
        <w:t>il renonça à fouiller le petit bois</w:t>
      </w:r>
      <w:r w:rsidR="00A01FD3" w:rsidRPr="00C3672B">
        <w:t xml:space="preserve">, </w:t>
      </w:r>
      <w:r w:rsidRPr="00C3672B">
        <w:t>mais</w:t>
      </w:r>
      <w:r w:rsidR="00A01FD3" w:rsidRPr="00C3672B">
        <w:t xml:space="preserve">, </w:t>
      </w:r>
      <w:r w:rsidRPr="00C3672B">
        <w:t>reprenant son premier ordre de marche</w:t>
      </w:r>
      <w:r w:rsidR="00A01FD3" w:rsidRPr="00C3672B">
        <w:t xml:space="preserve">, </w:t>
      </w:r>
      <w:r w:rsidRPr="00C3672B">
        <w:t>il fit prendre le galop à sa troupe</w:t>
      </w:r>
      <w:r w:rsidR="00A01FD3" w:rsidRPr="00C3672B">
        <w:t xml:space="preserve">, </w:t>
      </w:r>
      <w:r w:rsidRPr="00C3672B">
        <w:t>gardant le bagage au milieu</w:t>
      </w:r>
      <w:r w:rsidR="00A01FD3" w:rsidRPr="00C3672B">
        <w:t xml:space="preserve">, </w:t>
      </w:r>
      <w:r w:rsidRPr="00C3672B">
        <w:t>pour occuper le pont avant l</w:t>
      </w:r>
      <w:r w:rsidR="00A01FD3" w:rsidRPr="00C3672B">
        <w:t>’</w:t>
      </w:r>
      <w:r w:rsidRPr="00C3672B">
        <w:t>ennemi</w:t>
      </w:r>
      <w:r w:rsidR="00A01FD3" w:rsidRPr="00C3672B">
        <w:t>.</w:t>
      </w:r>
    </w:p>
    <w:p w14:paraId="17FF6389" w14:textId="77777777" w:rsidR="00A01FD3" w:rsidRPr="00C3672B" w:rsidRDefault="00A13117" w:rsidP="00A13117">
      <w:pPr>
        <w:pStyle w:val="Taille-1Normal"/>
      </w:pPr>
      <w:r w:rsidRPr="00C3672B">
        <w:t xml:space="preserve">Les cavaliers de </w:t>
      </w:r>
      <w:r w:rsidR="00A01FD3" w:rsidRPr="00C3672B">
        <w:t>M. de </w:t>
      </w:r>
      <w:r w:rsidRPr="00C3672B">
        <w:t>Morguen</w:t>
      </w:r>
      <w:r w:rsidR="00A01FD3" w:rsidRPr="00C3672B">
        <w:t xml:space="preserve"> – </w:t>
      </w:r>
      <w:r w:rsidRPr="00C3672B">
        <w:t>car c</w:t>
      </w:r>
      <w:r w:rsidR="00A01FD3" w:rsidRPr="00C3672B">
        <w:t>’</w:t>
      </w:r>
      <w:r w:rsidRPr="00C3672B">
        <w:t xml:space="preserve">était bien lui qui avait tendu cette embuscade à </w:t>
      </w:r>
      <w:r w:rsidR="00A01FD3" w:rsidRPr="00C3672B">
        <w:t>M. de </w:t>
      </w:r>
      <w:r w:rsidRPr="00C3672B">
        <w:t>Bernage</w:t>
      </w:r>
      <w:r w:rsidR="00A01FD3" w:rsidRPr="00C3672B">
        <w:t xml:space="preserve"> – </w:t>
      </w:r>
      <w:r w:rsidRPr="00C3672B">
        <w:t>sortirent du bosquet pour prendre les catholiques en flanc</w:t>
      </w:r>
      <w:r w:rsidR="00A01FD3" w:rsidRPr="00C3672B">
        <w:t xml:space="preserve">, </w:t>
      </w:r>
      <w:r w:rsidRPr="00C3672B">
        <w:t>et on les voyait se hâter dans la prairie où leurs casaques faisaient des taches blanches</w:t>
      </w:r>
      <w:r w:rsidR="00A01FD3" w:rsidRPr="00C3672B">
        <w:t xml:space="preserve">. </w:t>
      </w:r>
      <w:r w:rsidRPr="00C3672B">
        <w:t>Les deux troupes se mêlèrent</w:t>
      </w:r>
      <w:r w:rsidR="00A01FD3" w:rsidRPr="00C3672B">
        <w:t xml:space="preserve">, </w:t>
      </w:r>
      <w:r w:rsidRPr="00C3672B">
        <w:t>tourbillonnèrent quelques instants</w:t>
      </w:r>
      <w:r w:rsidR="00A01FD3" w:rsidRPr="00C3672B">
        <w:t xml:space="preserve">, </w:t>
      </w:r>
      <w:r w:rsidRPr="00C3672B">
        <w:t>au milieu du froissement strident des épées sonnant avec un bruit clair suc les casques</w:t>
      </w:r>
      <w:r w:rsidR="00A01FD3" w:rsidRPr="00C3672B">
        <w:t xml:space="preserve">, </w:t>
      </w:r>
      <w:r w:rsidRPr="00C3672B">
        <w:t>des détonations des pistolets</w:t>
      </w:r>
      <w:r w:rsidR="00A01FD3" w:rsidRPr="00C3672B">
        <w:t xml:space="preserve">, </w:t>
      </w:r>
      <w:r w:rsidRPr="00C3672B">
        <w:t>des cris des hommes s</w:t>
      </w:r>
      <w:r w:rsidR="00A01FD3" w:rsidRPr="00C3672B">
        <w:t>’</w:t>
      </w:r>
      <w:r w:rsidRPr="00C3672B">
        <w:t>incitant à faire ferme ou à pousser de l</w:t>
      </w:r>
      <w:r w:rsidR="00A01FD3" w:rsidRPr="00C3672B">
        <w:t>’</w:t>
      </w:r>
      <w:r w:rsidRPr="00C3672B">
        <w:t>avant</w:t>
      </w:r>
      <w:r w:rsidR="00A01FD3" w:rsidRPr="00C3672B">
        <w:t xml:space="preserve">. </w:t>
      </w:r>
      <w:r w:rsidRPr="00C3672B">
        <w:t>Sous les rayons du soleil brillaient les cuirasses et les lames</w:t>
      </w:r>
      <w:r w:rsidR="00A01FD3" w:rsidRPr="00C3672B">
        <w:t xml:space="preserve">, </w:t>
      </w:r>
      <w:r w:rsidRPr="00C3672B">
        <w:t>la fumée montait en spirales bleues</w:t>
      </w:r>
      <w:r w:rsidR="00A01FD3" w:rsidRPr="00C3672B">
        <w:t xml:space="preserve">, </w:t>
      </w:r>
      <w:r w:rsidRPr="00C3672B">
        <w:t>formant des orbes de plus en plus vagues</w:t>
      </w:r>
      <w:r w:rsidR="00A01FD3" w:rsidRPr="00C3672B">
        <w:t xml:space="preserve">, </w:t>
      </w:r>
      <w:r w:rsidRPr="00C3672B">
        <w:t>se perdant</w:t>
      </w:r>
      <w:r w:rsidR="00A01FD3" w:rsidRPr="00C3672B">
        <w:t xml:space="preserve">, </w:t>
      </w:r>
      <w:r w:rsidRPr="00C3672B">
        <w:t>très haut</w:t>
      </w:r>
      <w:r w:rsidR="00A01FD3" w:rsidRPr="00C3672B">
        <w:t>.</w:t>
      </w:r>
    </w:p>
    <w:p w14:paraId="3B9A4162" w14:textId="77777777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ouvrant à grands coups d</w:t>
      </w:r>
      <w:r w:rsidR="00A01FD3" w:rsidRPr="00C3672B">
        <w:t>’</w:t>
      </w:r>
      <w:r w:rsidRPr="00C3672B">
        <w:t>épée un passage à travers la presse</w:t>
      </w:r>
      <w:r w:rsidR="00A01FD3" w:rsidRPr="00C3672B">
        <w:t xml:space="preserve">, </w:t>
      </w:r>
      <w:r w:rsidRPr="00C3672B">
        <w:t>avait gagné</w:t>
      </w:r>
      <w:r w:rsidR="00A01FD3" w:rsidRPr="00C3672B">
        <w:t xml:space="preserve">, </w:t>
      </w:r>
      <w:r w:rsidRPr="00C3672B">
        <w:t>le dernier</w:t>
      </w:r>
      <w:r w:rsidR="00A01FD3" w:rsidRPr="00C3672B">
        <w:t xml:space="preserve">, </w:t>
      </w:r>
      <w:r w:rsidRPr="00C3672B">
        <w:t>le pont</w:t>
      </w:r>
      <w:r w:rsidR="00A01FD3" w:rsidRPr="00C3672B">
        <w:t xml:space="preserve">, </w:t>
      </w:r>
      <w:r w:rsidRPr="00C3672B">
        <w:t>et maintenant il en défendait seul le passage</w:t>
      </w:r>
      <w:r w:rsidR="00A01FD3" w:rsidRPr="00C3672B">
        <w:t xml:space="preserve">. </w:t>
      </w:r>
      <w:r w:rsidRPr="00C3672B">
        <w:t>De l</w:t>
      </w:r>
      <w:r w:rsidR="00A01FD3" w:rsidRPr="00C3672B">
        <w:t>’</w:t>
      </w:r>
      <w:r w:rsidRPr="00C3672B">
        <w:t>autre côté de l</w:t>
      </w:r>
      <w:r w:rsidR="00A01FD3" w:rsidRPr="00C3672B">
        <w:t>’</w:t>
      </w:r>
      <w:r w:rsidRPr="00C3672B">
        <w:t>eau</w:t>
      </w:r>
      <w:r w:rsidR="00A01FD3" w:rsidRPr="00C3672B">
        <w:t xml:space="preserve">, </w:t>
      </w:r>
      <w:r w:rsidRPr="00C3672B">
        <w:t>ses gens faisaient le coup de pistolet contre les huguenots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autres</w:t>
      </w:r>
      <w:r w:rsidR="00A01FD3" w:rsidRPr="00C3672B">
        <w:t xml:space="preserve">, </w:t>
      </w:r>
      <w:r w:rsidRPr="00C3672B">
        <w:t>en arrière</w:t>
      </w:r>
      <w:r w:rsidR="00A01FD3" w:rsidRPr="00C3672B">
        <w:t xml:space="preserve">, </w:t>
      </w:r>
      <w:r w:rsidRPr="00C3672B">
        <w:t>le rappelaient à grands cris</w:t>
      </w:r>
      <w:r w:rsidR="00A01FD3" w:rsidRPr="00C3672B">
        <w:t xml:space="preserve">, </w:t>
      </w:r>
      <w:r w:rsidRPr="00C3672B">
        <w:t>craignant qu</w:t>
      </w:r>
      <w:r w:rsidR="00A01FD3" w:rsidRPr="00C3672B">
        <w:t>’</w:t>
      </w:r>
      <w:r w:rsidRPr="00C3672B">
        <w:t>il ne reçût un mauvais coup</w:t>
      </w:r>
      <w:r w:rsidR="00A01FD3" w:rsidRPr="00C3672B">
        <w:t xml:space="preserve">. </w:t>
      </w:r>
      <w:r w:rsidRPr="00C3672B">
        <w:t>Deux chevau-légers</w:t>
      </w:r>
      <w:r w:rsidR="00A01FD3" w:rsidRPr="00C3672B">
        <w:t xml:space="preserve">, </w:t>
      </w:r>
      <w:r w:rsidRPr="00C3672B">
        <w:t>ayant mis pied à terre</w:t>
      </w:r>
      <w:r w:rsidR="00A01FD3" w:rsidRPr="00C3672B">
        <w:t xml:space="preserve">, </w:t>
      </w:r>
      <w:r w:rsidRPr="00C3672B">
        <w:t>se faisaient passer des arquebuses chargées et tiraient sur les casaques blanches</w:t>
      </w:r>
      <w:r w:rsidR="00A01FD3" w:rsidRPr="00C3672B">
        <w:t xml:space="preserve">, </w:t>
      </w:r>
      <w:r w:rsidRPr="00C3672B">
        <w:t>en abattant une à chaque coup</w:t>
      </w:r>
      <w:r w:rsidR="00A01FD3" w:rsidRPr="00C3672B">
        <w:t xml:space="preserve">. </w:t>
      </w:r>
      <w:r w:rsidRPr="00C3672B">
        <w:t>Aussi</w:t>
      </w:r>
      <w:r w:rsidR="00A01FD3" w:rsidRPr="00C3672B">
        <w:t xml:space="preserve">, </w:t>
      </w:r>
      <w:r w:rsidRPr="00C3672B">
        <w:t>voyant qu</w:t>
      </w:r>
      <w:r w:rsidR="00A01FD3" w:rsidRPr="00C3672B">
        <w:t>’</w:t>
      </w:r>
      <w:r w:rsidRPr="00C3672B">
        <w:t>ils perdaient du monde</w:t>
      </w:r>
      <w:r w:rsidR="00A01FD3" w:rsidRPr="00C3672B">
        <w:t xml:space="preserve">, </w:t>
      </w:r>
      <w:r w:rsidRPr="00C3672B">
        <w:t>les gens du baron Jacques commencèrent-ils à charger plus mollement</w:t>
      </w:r>
      <w:r w:rsidR="00A01FD3" w:rsidRPr="00C3672B">
        <w:t xml:space="preserve">. </w:t>
      </w:r>
      <w:r w:rsidRPr="00C3672B">
        <w:t>De trente qu</w:t>
      </w:r>
      <w:r w:rsidR="00A01FD3" w:rsidRPr="00C3672B">
        <w:t>’</w:t>
      </w:r>
      <w:r w:rsidRPr="00C3672B">
        <w:t>ils étaient</w:t>
      </w:r>
      <w:r w:rsidR="00A01FD3" w:rsidRPr="00C3672B">
        <w:t xml:space="preserve">, </w:t>
      </w:r>
      <w:r w:rsidRPr="00C3672B">
        <w:t>ils ne restaient plus que vingt</w:t>
      </w:r>
      <w:r w:rsidR="00A01FD3" w:rsidRPr="00C3672B">
        <w:t xml:space="preserve">, </w:t>
      </w:r>
      <w:r w:rsidRPr="00C3672B">
        <w:t>à peine</w:t>
      </w:r>
      <w:r w:rsidR="00A01FD3" w:rsidRPr="00C3672B">
        <w:t xml:space="preserve">. </w:t>
      </w:r>
      <w:r w:rsidRPr="00C3672B">
        <w:t>Les catholiques ne comptaient guère que quinze hommes</w:t>
      </w:r>
      <w:r w:rsidR="00A01FD3" w:rsidRPr="00C3672B">
        <w:t xml:space="preserve">, </w:t>
      </w:r>
      <w:r w:rsidRPr="00C3672B">
        <w:t>mais mieux montés et armés</w:t>
      </w:r>
      <w:r w:rsidR="00A01FD3" w:rsidRPr="00C3672B">
        <w:t xml:space="preserve">, </w:t>
      </w:r>
      <w:r w:rsidRPr="00C3672B">
        <w:t>ils se sentaient plus de courage</w:t>
      </w:r>
      <w:r w:rsidR="00A01FD3" w:rsidRPr="00C3672B">
        <w:t>.</w:t>
      </w:r>
    </w:p>
    <w:p w14:paraId="27CB1270" w14:textId="46891D8B" w:rsidR="00A01FD3" w:rsidRPr="00C3672B" w:rsidRDefault="00A13117" w:rsidP="00A13117">
      <w:pPr>
        <w:pStyle w:val="Taille-1Normal"/>
      </w:pPr>
      <w:r w:rsidRPr="00C3672B">
        <w:t>De Morguen reprit du champ avec six cavaliers et revint au galop sur le pont pour renverser François et ouvrir le passage</w:t>
      </w:r>
      <w:r w:rsidR="00A01FD3" w:rsidRPr="00C3672B">
        <w:t xml:space="preserve">. </w:t>
      </w:r>
      <w:r w:rsidRPr="00C3672B">
        <w:t>Mais lui seul alla jusqu</w:t>
      </w:r>
      <w:r w:rsidR="00A01FD3" w:rsidRPr="00C3672B">
        <w:t>’</w:t>
      </w:r>
      <w:r w:rsidRPr="00C3672B">
        <w:t>au bout</w:t>
      </w:r>
      <w:r w:rsidR="00A01FD3" w:rsidRPr="00C3672B">
        <w:t xml:space="preserve">, </w:t>
      </w:r>
      <w:r w:rsidRPr="00C3672B">
        <w:t>ses cavaliers ralentirent</w:t>
      </w:r>
      <w:r w:rsidR="00A01FD3" w:rsidRPr="00C3672B">
        <w:t xml:space="preserve">, </w:t>
      </w:r>
      <w:r w:rsidRPr="00C3672B">
        <w:t>et il tomba l</w:t>
      </w:r>
      <w:r w:rsidR="00A01FD3" w:rsidRPr="00C3672B">
        <w:t>’</w:t>
      </w:r>
      <w:r w:rsidRPr="00C3672B">
        <w:t xml:space="preserve">épée haute sur son ennemi qui semblait ne plus vouloir quitter les </w:t>
      </w:r>
      <w:r w:rsidRPr="00C3672B">
        <w:lastRenderedPageBreak/>
        <w:t>planches que son cheval faisait résonner sourdement sous ses pieds</w:t>
      </w:r>
      <w:r w:rsidR="00A01FD3" w:rsidRPr="00C3672B">
        <w:t xml:space="preserve">. </w:t>
      </w:r>
      <w:r w:rsidRPr="00C3672B">
        <w:t>De Morguen se rua sur lui tête baissée et lui porta sous le busc de la cuirasse une estocade bien roide</w:t>
      </w:r>
      <w:r w:rsidR="00A01FD3" w:rsidRPr="00C3672B">
        <w:t xml:space="preserve">, </w:t>
      </w:r>
      <w:r w:rsidRPr="00C3672B">
        <w:t>pour lui transpercer</w:t>
      </w:r>
      <w:r w:rsidR="00A01FD3" w:rsidRPr="00C3672B">
        <w:t xml:space="preserve"> </w:t>
      </w:r>
      <w:r w:rsidRPr="00C3672B">
        <w:t>le ventre</w:t>
      </w:r>
      <w:r w:rsidR="00A01FD3" w:rsidRPr="00C3672B">
        <w:t xml:space="preserve">. </w:t>
      </w:r>
      <w:r w:rsidRPr="00C3672B">
        <w:t>Mais les lames de la braconnière arrêtèrent le coup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acier trop sec de l</w:t>
      </w:r>
      <w:r w:rsidR="00A01FD3" w:rsidRPr="00C3672B">
        <w:t>’</w:t>
      </w:r>
      <w:r w:rsidRPr="00C3672B">
        <w:t>épée rompit sur le fer d</w:t>
      </w:r>
      <w:r w:rsidR="00A01FD3" w:rsidRPr="00C3672B">
        <w:t>’</w:t>
      </w:r>
      <w:r w:rsidRPr="00C3672B">
        <w:t>Allemagne</w:t>
      </w:r>
      <w:r w:rsidR="00A01FD3" w:rsidRPr="00C3672B">
        <w:t xml:space="preserve">, </w:t>
      </w:r>
      <w:r w:rsidRPr="00C3672B">
        <w:t>la lame se brisa avec un bruit clair sans trouver le joint des tassettes</w:t>
      </w:r>
      <w:r w:rsidR="00A01FD3" w:rsidRPr="00C3672B">
        <w:t>.</w:t>
      </w:r>
    </w:p>
    <w:p w14:paraId="348F1141" w14:textId="77777777" w:rsidR="00A01FD3" w:rsidRPr="00C3672B" w:rsidRDefault="00A13117" w:rsidP="00A13117">
      <w:pPr>
        <w:pStyle w:val="Taille-1Normal"/>
      </w:pPr>
      <w:r w:rsidRPr="00C3672B">
        <w:t>D</w:t>
      </w:r>
      <w:r w:rsidR="00A01FD3" w:rsidRPr="00C3672B">
        <w:t>’</w:t>
      </w:r>
      <w:r w:rsidRPr="00C3672B">
        <w:t>un formidable estramaçon</w:t>
      </w:r>
      <w:r w:rsidR="00A01FD3" w:rsidRPr="00C3672B">
        <w:t xml:space="preserve">, </w:t>
      </w:r>
      <w:r w:rsidRPr="00C3672B">
        <w:t>François riposta et fendit presque le crâne du baron</w:t>
      </w:r>
      <w:r w:rsidR="00A01FD3" w:rsidRPr="00C3672B">
        <w:t xml:space="preserve">, </w:t>
      </w:r>
      <w:r w:rsidRPr="00C3672B">
        <w:t>malgré la solidité de son morion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puis</w:t>
      </w:r>
      <w:r w:rsidR="00A01FD3" w:rsidRPr="00C3672B">
        <w:t xml:space="preserve">, </w:t>
      </w:r>
      <w:r w:rsidRPr="00C3672B">
        <w:t>comme Jacques chancelait sous le coup</w:t>
      </w:r>
      <w:r w:rsidR="00A01FD3" w:rsidRPr="00C3672B">
        <w:t xml:space="preserve">, </w:t>
      </w:r>
      <w:r w:rsidRPr="00C3672B">
        <w:t>il le renversa</w:t>
      </w:r>
      <w:r w:rsidR="00A01FD3" w:rsidRPr="00C3672B">
        <w:t xml:space="preserve">, </w:t>
      </w:r>
      <w:r w:rsidRPr="00C3672B">
        <w:t xml:space="preserve">le frappant en plein visage de la garde de son 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. </w:t>
      </w:r>
      <w:r w:rsidRPr="00C3672B">
        <w:t xml:space="preserve">De Morguen vida les </w:t>
      </w:r>
      <w:r w:rsidRPr="00C3672B">
        <w:rPr>
          <w:rFonts w:cs="Amasis30"/>
        </w:rPr>
        <w:t>é</w:t>
      </w:r>
      <w:r w:rsidRPr="00C3672B">
        <w:t>triers</w:t>
      </w:r>
      <w:r w:rsidR="00A01FD3" w:rsidRPr="00C3672B">
        <w:t xml:space="preserve">, </w:t>
      </w:r>
      <w:r w:rsidRPr="00C3672B">
        <w:t>perdant le sang par la bouche et les oreilles</w:t>
      </w:r>
      <w:r w:rsidR="00A01FD3" w:rsidRPr="00C3672B">
        <w:t xml:space="preserve">, </w:t>
      </w:r>
      <w:r w:rsidRPr="00C3672B">
        <w:t>crachant ses dents</w:t>
      </w:r>
      <w:r w:rsidR="00A01FD3" w:rsidRPr="00C3672B">
        <w:t>.</w:t>
      </w:r>
    </w:p>
    <w:p w14:paraId="6F95B7C9" w14:textId="77777777" w:rsidR="00A01FD3" w:rsidRPr="00C3672B" w:rsidRDefault="00A13117" w:rsidP="00A13117">
      <w:pPr>
        <w:pStyle w:val="Taille-1Normal"/>
      </w:pPr>
      <w:r w:rsidRPr="00C3672B">
        <w:t>Alors les gens des deux partis poussèrent de grands cris de joie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on e</w:t>
      </w:r>
      <w:r w:rsidRPr="00C3672B">
        <w:rPr>
          <w:rFonts w:cs="Amasis30"/>
        </w:rPr>
        <w:t>û</w:t>
      </w:r>
      <w:r w:rsidRPr="00C3672B">
        <w:t>t dit qu</w:t>
      </w:r>
      <w:r w:rsidR="00A01FD3" w:rsidRPr="00C3672B">
        <w:rPr>
          <w:rFonts w:cs="Amasis30"/>
        </w:rPr>
        <w:t>’</w:t>
      </w:r>
      <w:r w:rsidRPr="00C3672B">
        <w:t>il s</w:t>
      </w:r>
      <w:r w:rsidR="00A01FD3" w:rsidRPr="00C3672B">
        <w:rPr>
          <w:rFonts w:cs="Amasis30"/>
        </w:rPr>
        <w:t>’</w:t>
      </w:r>
      <w:r w:rsidRPr="00C3672B">
        <w:t>agissait d</w:t>
      </w:r>
      <w:r w:rsidR="00A01FD3" w:rsidRPr="00C3672B">
        <w:rPr>
          <w:rFonts w:cs="Amasis30"/>
        </w:rPr>
        <w:t>’</w:t>
      </w:r>
      <w:r w:rsidRPr="00C3672B">
        <w:t>un tournoi ou d</w:t>
      </w:r>
      <w:r w:rsidR="00A01FD3" w:rsidRPr="00C3672B">
        <w:rPr>
          <w:rFonts w:cs="Amasis30"/>
        </w:rPr>
        <w:t>’</w:t>
      </w:r>
      <w:r w:rsidRPr="00C3672B">
        <w:t>un combat en champ clos</w:t>
      </w:r>
      <w:r w:rsidR="00A01FD3" w:rsidRPr="00C3672B">
        <w:t xml:space="preserve">. </w:t>
      </w:r>
      <w:r w:rsidRPr="00C3672B">
        <w:t>Il n</w:t>
      </w:r>
      <w:r w:rsidR="00A01FD3" w:rsidRPr="00C3672B">
        <w:rPr>
          <w:rFonts w:cs="Amasis30"/>
        </w:rPr>
        <w:t>’</w:t>
      </w:r>
      <w:r w:rsidRPr="00C3672B">
        <w:t>y eut point d</w:t>
      </w:r>
      <w:r w:rsidR="00A01FD3" w:rsidRPr="00C3672B">
        <w:rPr>
          <w:rFonts w:cs="Amasis30"/>
        </w:rPr>
        <w:t>’</w:t>
      </w:r>
      <w:r w:rsidRPr="00C3672B">
        <w:t>autre engagement</w:t>
      </w:r>
      <w:r w:rsidR="00A01FD3" w:rsidRPr="00C3672B">
        <w:t xml:space="preserve">, </w:t>
      </w:r>
      <w:r w:rsidRPr="00C3672B">
        <w:t>la chute du baron marqua la fin de cette bataille</w:t>
      </w:r>
      <w:r w:rsidR="00A01FD3" w:rsidRPr="00C3672B">
        <w:t xml:space="preserve">. </w:t>
      </w:r>
      <w:r w:rsidRPr="00C3672B">
        <w:t>Fran</w:t>
      </w:r>
      <w:r w:rsidRPr="00C3672B">
        <w:rPr>
          <w:rFonts w:cs="Amasis30"/>
        </w:rPr>
        <w:t>ç</w:t>
      </w:r>
      <w:r w:rsidRPr="00C3672B">
        <w:t>ois rejoignit les siens</w:t>
      </w:r>
      <w:r w:rsidR="00A01FD3" w:rsidRPr="00C3672B">
        <w:t xml:space="preserve">, </w:t>
      </w:r>
      <w:r w:rsidRPr="00C3672B">
        <w:t>et les huguenots rest</w:t>
      </w:r>
      <w:r w:rsidRPr="00C3672B">
        <w:rPr>
          <w:rFonts w:cs="Amasis30"/>
        </w:rPr>
        <w:t>è</w:t>
      </w:r>
      <w:r w:rsidRPr="00C3672B">
        <w:t xml:space="preserve">rent </w:t>
      </w:r>
      <w:r w:rsidRPr="00C3672B">
        <w:rPr>
          <w:rFonts w:cs="Amasis30"/>
        </w:rPr>
        <w:t>à</w:t>
      </w:r>
      <w:r w:rsidRPr="00C3672B">
        <w:t xml:space="preserve"> relever leurs morts et leurs bless</w:t>
      </w:r>
      <w:r w:rsidRPr="00C3672B">
        <w:rPr>
          <w:rFonts w:cs="Amasis30"/>
        </w:rPr>
        <w:t>é</w:t>
      </w:r>
      <w:r w:rsidRPr="00C3672B">
        <w:t>s</w:t>
      </w:r>
      <w:r w:rsidR="00A01FD3" w:rsidRPr="00C3672B">
        <w:t>.</w:t>
      </w:r>
    </w:p>
    <w:p w14:paraId="5DB89DAB" w14:textId="77777777" w:rsidR="00A01FD3" w:rsidRPr="00C3672B" w:rsidRDefault="00A13117" w:rsidP="00A13117">
      <w:pPr>
        <w:pStyle w:val="Taille-1Normal"/>
      </w:pPr>
      <w:r w:rsidRPr="00C3672B">
        <w:t>Mais</w:t>
      </w:r>
      <w:r w:rsidR="00A01FD3" w:rsidRPr="00C3672B">
        <w:t xml:space="preserve">, </w:t>
      </w:r>
      <w:r w:rsidRPr="00C3672B">
        <w:t>au bout d</w:t>
      </w:r>
      <w:r w:rsidR="00A01FD3" w:rsidRPr="00C3672B">
        <w:t>’</w:t>
      </w:r>
      <w:r w:rsidRPr="00C3672B">
        <w:t>une demi-heure de chemin</w:t>
      </w:r>
      <w:r w:rsidR="00A01FD3" w:rsidRPr="00C3672B">
        <w:t xml:space="preserve">, </w:t>
      </w:r>
      <w:r w:rsidRPr="00C3672B">
        <w:t>François s</w:t>
      </w:r>
      <w:r w:rsidR="00A01FD3" w:rsidRPr="00C3672B">
        <w:t>’</w:t>
      </w:r>
      <w:r w:rsidRPr="00C3672B">
        <w:t>aperçut qu</w:t>
      </w:r>
      <w:r w:rsidR="00A01FD3" w:rsidRPr="00C3672B">
        <w:t>’</w:t>
      </w:r>
      <w:r w:rsidRPr="00C3672B">
        <w:t xml:space="preserve">il avait perdu la sacoche de maroquin où étaient les lettres de </w:t>
      </w:r>
      <w:r w:rsidR="00A01FD3" w:rsidRPr="00C3672B">
        <w:t>M. </w:t>
      </w:r>
      <w:r w:rsidRPr="00C3672B">
        <w:t>l</w:t>
      </w:r>
      <w:r w:rsidR="00A01FD3" w:rsidRPr="00C3672B">
        <w:t>’</w:t>
      </w:r>
      <w:r w:rsidRPr="00C3672B">
        <w:t>Amiral</w:t>
      </w:r>
      <w:r w:rsidR="00A01FD3" w:rsidRPr="00C3672B">
        <w:t xml:space="preserve">. </w:t>
      </w:r>
      <w:r w:rsidRPr="00C3672B">
        <w:t>Il envoya cinq hommes pour la chercher</w:t>
      </w:r>
      <w:r w:rsidR="00A01FD3" w:rsidRPr="00C3672B">
        <w:t xml:space="preserve">. </w:t>
      </w:r>
      <w:r w:rsidRPr="00C3672B">
        <w:t>Ils la rapportèrent quelque temps après</w:t>
      </w:r>
      <w:r w:rsidR="00A01FD3" w:rsidRPr="00C3672B">
        <w:t xml:space="preserve">, </w:t>
      </w:r>
      <w:r w:rsidRPr="00C3672B">
        <w:t>mais ils l</w:t>
      </w:r>
      <w:r w:rsidR="00A01FD3" w:rsidRPr="00C3672B">
        <w:t>’</w:t>
      </w:r>
      <w:r w:rsidRPr="00C3672B">
        <w:t>avaient retrouvée dans l</w:t>
      </w:r>
      <w:r w:rsidR="00A01FD3" w:rsidRPr="00C3672B">
        <w:t>’</w:t>
      </w:r>
      <w:r w:rsidRPr="00C3672B">
        <w:t>eau et dans un tel état qu</w:t>
      </w:r>
      <w:r w:rsidR="00A01FD3" w:rsidRPr="00C3672B">
        <w:t>’</w:t>
      </w:r>
      <w:r w:rsidRPr="00C3672B">
        <w:t>à vrai dire ce n</w:t>
      </w:r>
      <w:r w:rsidR="00A01FD3" w:rsidRPr="00C3672B">
        <w:t>’</w:t>
      </w:r>
      <w:r w:rsidRPr="00C3672B">
        <w:t>étaient plus que des débris</w:t>
      </w:r>
      <w:r w:rsidR="00A01FD3" w:rsidRPr="00C3672B">
        <w:t xml:space="preserve">. </w:t>
      </w:r>
      <w:r w:rsidRPr="00C3672B">
        <w:t>Cependant François</w:t>
      </w:r>
      <w:r w:rsidR="00A01FD3" w:rsidRPr="00C3672B">
        <w:t xml:space="preserve">, </w:t>
      </w:r>
      <w:r w:rsidRPr="00C3672B">
        <w:t>le soir même</w:t>
      </w:r>
      <w:r w:rsidR="00A01FD3" w:rsidRPr="00C3672B">
        <w:t xml:space="preserve">, </w:t>
      </w:r>
      <w:r w:rsidRPr="00C3672B">
        <w:t>put vérifier le contenu et supprimer un long mémoire où l</w:t>
      </w:r>
      <w:r w:rsidR="00A01FD3" w:rsidRPr="00C3672B">
        <w:t>’</w:t>
      </w:r>
      <w:r w:rsidRPr="00C3672B">
        <w:t>enlèvement de Madeleine était longuement raconté</w:t>
      </w:r>
      <w:r w:rsidR="00A01FD3" w:rsidRPr="00C3672B">
        <w:t xml:space="preserve">. </w:t>
      </w:r>
      <w:r w:rsidRPr="00C3672B">
        <w:t>Suivait une proposition de rançon tellement élevée que du Perrier ou La Châtre n</w:t>
      </w:r>
      <w:r w:rsidR="00A01FD3" w:rsidRPr="00C3672B">
        <w:t>’</w:t>
      </w:r>
      <w:r w:rsidRPr="00C3672B">
        <w:t xml:space="preserve">eussent point hésité un seul instant à restituer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Gardefort</w:t>
      </w:r>
      <w:r w:rsidR="00A01FD3" w:rsidRPr="00C3672B">
        <w:t>.</w:t>
      </w:r>
    </w:p>
    <w:p w14:paraId="0E858882" w14:textId="77777777" w:rsidR="00A01FD3" w:rsidRPr="00C3672B" w:rsidRDefault="00A13117" w:rsidP="00A13117">
      <w:pPr>
        <w:pStyle w:val="Taille-1Normal"/>
      </w:pPr>
      <w:r w:rsidRPr="00C3672B">
        <w:t>François entra à Bourges deux jours après la bataille</w:t>
      </w:r>
      <w:r w:rsidR="00A01FD3" w:rsidRPr="00C3672B">
        <w:t xml:space="preserve">. </w:t>
      </w:r>
      <w:r w:rsidRPr="00C3672B">
        <w:t>Quand il se présenta à la porte des Augustins</w:t>
      </w:r>
      <w:r w:rsidR="00A01FD3" w:rsidRPr="00C3672B">
        <w:t xml:space="preserve">, </w:t>
      </w:r>
      <w:r w:rsidRPr="00C3672B">
        <w:t>le désordre de sa troupe n</w:t>
      </w:r>
      <w:r w:rsidR="00A01FD3" w:rsidRPr="00C3672B">
        <w:t>’</w:t>
      </w:r>
      <w:r w:rsidRPr="00C3672B">
        <w:t>échappa point à l</w:t>
      </w:r>
      <w:r w:rsidR="00A01FD3" w:rsidRPr="00C3672B">
        <w:t>’</w:t>
      </w:r>
      <w:r w:rsidRPr="00C3672B">
        <w:t>œil vigilant du sergent qui commandait la garde montante</w:t>
      </w:r>
      <w:r w:rsidR="00A01FD3" w:rsidRPr="00C3672B">
        <w:t xml:space="preserve">. </w:t>
      </w:r>
      <w:r w:rsidRPr="00C3672B">
        <w:t>Il vit des blessés</w:t>
      </w:r>
      <w:r w:rsidR="00A01FD3" w:rsidRPr="00C3672B">
        <w:t xml:space="preserve">, </w:t>
      </w:r>
      <w:r w:rsidRPr="00C3672B">
        <w:t>des chevaux sans cavaliers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ayant fait causer des hommes</w:t>
      </w:r>
      <w:r w:rsidR="00A01FD3" w:rsidRPr="00C3672B">
        <w:t xml:space="preserve">, </w:t>
      </w:r>
      <w:r w:rsidRPr="00C3672B">
        <w:t>il connut la vérité</w:t>
      </w:r>
      <w:r w:rsidR="00A01FD3" w:rsidRPr="00C3672B">
        <w:t xml:space="preserve">. </w:t>
      </w:r>
      <w:r w:rsidRPr="00C3672B">
        <w:t>Et le bruit courut dans la ville que les huguenots étaient aux portes et avaient battu les gens du Roy</w:t>
      </w:r>
      <w:r w:rsidR="00A01FD3" w:rsidRPr="00C3672B">
        <w:t>.</w:t>
      </w:r>
    </w:p>
    <w:p w14:paraId="33D29F78" w14:textId="77777777" w:rsidR="00A01FD3" w:rsidRPr="00C3672B" w:rsidRDefault="00A13117" w:rsidP="00A13117">
      <w:pPr>
        <w:pStyle w:val="Taille-1Normal"/>
      </w:pPr>
      <w:r w:rsidRPr="00C3672B">
        <w:lastRenderedPageBreak/>
        <w:t>Mais le colonel du Perrier traitait alors ses officiers dans son hôtel de la rue d</w:t>
      </w:r>
      <w:r w:rsidR="00A01FD3" w:rsidRPr="00C3672B">
        <w:t>’</w:t>
      </w:r>
      <w:r w:rsidRPr="00C3672B">
        <w:t>Auron</w:t>
      </w:r>
      <w:r w:rsidR="00A01FD3" w:rsidRPr="00C3672B">
        <w:t xml:space="preserve">. </w:t>
      </w:r>
      <w:r w:rsidRPr="00C3672B">
        <w:t>Il ne voulut rien savoir de cette histoire et déclara qu</w:t>
      </w:r>
      <w:r w:rsidR="00A01FD3" w:rsidRPr="00C3672B">
        <w:t>’</w:t>
      </w:r>
      <w:r w:rsidRPr="00C3672B">
        <w:t>on ne devait point troubler son souper pour de pareilles fadaises</w:t>
      </w:r>
      <w:r w:rsidR="00A01FD3" w:rsidRPr="00C3672B">
        <w:t xml:space="preserve">, </w:t>
      </w:r>
      <w:r w:rsidRPr="00C3672B">
        <w:t>il serait toujours temps de s</w:t>
      </w:r>
      <w:r w:rsidR="00A01FD3" w:rsidRPr="00C3672B">
        <w:t>’</w:t>
      </w:r>
      <w:r w:rsidRPr="00C3672B">
        <w:t>en occuper le lendemain</w:t>
      </w:r>
      <w:r w:rsidR="00A01FD3" w:rsidRPr="00C3672B">
        <w:t xml:space="preserve">. </w:t>
      </w:r>
      <w:r w:rsidRPr="00C3672B">
        <w:t>Et il envoya prier François par un de ses gentilshommes de venir prendre bien vite place à table</w:t>
      </w:r>
      <w:r w:rsidR="00A01FD3" w:rsidRPr="00C3672B">
        <w:t xml:space="preserve">, </w:t>
      </w:r>
      <w:r w:rsidRPr="00C3672B">
        <w:t>car le second service allait commencer</w:t>
      </w:r>
      <w:r w:rsidR="00A01FD3" w:rsidRPr="00C3672B">
        <w:t>.</w:t>
      </w:r>
    </w:p>
    <w:p w14:paraId="323C99EF" w14:textId="77777777" w:rsidR="00A01FD3" w:rsidRPr="00C3672B" w:rsidRDefault="00A01FD3" w:rsidP="00A13117">
      <w:pPr>
        <w:pStyle w:val="Taille-1Normal"/>
      </w:pPr>
    </w:p>
    <w:p w14:paraId="59EA2969" w14:textId="77777777" w:rsidR="00A01FD3" w:rsidRPr="00C3672B" w:rsidRDefault="00A13117" w:rsidP="00A13117">
      <w:pPr>
        <w:pStyle w:val="Taille-1Normal"/>
      </w:pPr>
      <w:r w:rsidRPr="00C3672B">
        <w:t>François n</w:t>
      </w:r>
      <w:r w:rsidR="00A01FD3" w:rsidRPr="00C3672B">
        <w:t>’</w:t>
      </w:r>
      <w:r w:rsidRPr="00C3672B">
        <w:t>eut que le temps de changer de costume</w:t>
      </w:r>
      <w:r w:rsidR="00A01FD3" w:rsidRPr="00C3672B">
        <w:t xml:space="preserve">, </w:t>
      </w:r>
      <w:r w:rsidRPr="00C3672B">
        <w:t>car il devait courir au festin de du Perrier</w:t>
      </w:r>
      <w:r w:rsidR="00A01FD3" w:rsidRPr="00C3672B">
        <w:t xml:space="preserve">. </w:t>
      </w:r>
      <w:r w:rsidRPr="00C3672B">
        <w:t>Et il avait trop besoin du gros homme pour le mécontenter gratuitement par un retard prolongé</w:t>
      </w:r>
      <w:r w:rsidR="00A01FD3" w:rsidRPr="00C3672B">
        <w:t xml:space="preserve">. </w:t>
      </w:r>
      <w:r w:rsidRPr="00C3672B">
        <w:t>Aussi</w:t>
      </w:r>
      <w:r w:rsidR="00A01FD3" w:rsidRPr="00C3672B">
        <w:t xml:space="preserve">, </w:t>
      </w:r>
      <w:r w:rsidRPr="00C3672B">
        <w:t>surmontant sa fatigue</w:t>
      </w:r>
      <w:r w:rsidR="00A01FD3" w:rsidRPr="00C3672B">
        <w:t xml:space="preserve">, </w:t>
      </w:r>
      <w:r w:rsidRPr="00C3672B">
        <w:t>renonçant même à l</w:t>
      </w:r>
      <w:r w:rsidR="00A01FD3" w:rsidRPr="00C3672B">
        <w:t>’</w:t>
      </w:r>
      <w:r w:rsidRPr="00C3672B">
        <w:t>envie folle qui le tenait de voir Madeleine</w:t>
      </w:r>
      <w:r w:rsidR="00A01FD3" w:rsidRPr="00C3672B">
        <w:t xml:space="preserve">, </w:t>
      </w:r>
      <w:r w:rsidRPr="00C3672B">
        <w:t>il se dirigea vers la rue d</w:t>
      </w:r>
      <w:r w:rsidR="00A01FD3" w:rsidRPr="00C3672B">
        <w:t>’</w:t>
      </w:r>
      <w:r w:rsidRPr="00C3672B">
        <w:t>Auron</w:t>
      </w:r>
      <w:r w:rsidR="00A01FD3" w:rsidRPr="00C3672B">
        <w:t xml:space="preserve">, </w:t>
      </w:r>
      <w:r w:rsidRPr="00C3672B">
        <w:t xml:space="preserve">tout en lisant une lettre que lui avait écrite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Vauplassans</w:t>
      </w:r>
      <w:r w:rsidR="00A01FD3" w:rsidRPr="00C3672B">
        <w:t xml:space="preserve">. </w:t>
      </w:r>
      <w:r w:rsidRPr="00C3672B">
        <w:t>Elle s</w:t>
      </w:r>
      <w:r w:rsidR="00A01FD3" w:rsidRPr="00C3672B">
        <w:t>’</w:t>
      </w:r>
      <w:r w:rsidRPr="00C3672B">
        <w:t>y plaignait amèrement du petit Bellegarde pour qui elle avait dépensé de fortes sommes en chevaux</w:t>
      </w:r>
      <w:r w:rsidR="00A01FD3" w:rsidRPr="00C3672B">
        <w:t xml:space="preserve">, </w:t>
      </w:r>
      <w:r w:rsidRPr="00C3672B">
        <w:t>en armes</w:t>
      </w:r>
      <w:r w:rsidR="00A01FD3" w:rsidRPr="00C3672B">
        <w:t xml:space="preserve">, </w:t>
      </w:r>
      <w:r w:rsidRPr="00C3672B">
        <w:t>en argent de jeu</w:t>
      </w:r>
      <w:r w:rsidR="00A01FD3" w:rsidRPr="00C3672B">
        <w:t xml:space="preserve">. </w:t>
      </w:r>
      <w:r w:rsidRPr="00C3672B">
        <w:t>Aujourd</w:t>
      </w:r>
      <w:r w:rsidR="00A01FD3" w:rsidRPr="00C3672B">
        <w:t>’</w:t>
      </w:r>
      <w:r w:rsidRPr="00C3672B">
        <w:t>hui</w:t>
      </w:r>
      <w:r w:rsidR="00A01FD3" w:rsidRPr="00C3672B">
        <w:t xml:space="preserve">, </w:t>
      </w:r>
      <w:r w:rsidRPr="00C3672B">
        <w:t>il la méprisait et la décriait partout</w:t>
      </w:r>
      <w:r w:rsidR="00A01FD3" w:rsidRPr="00C3672B">
        <w:t xml:space="preserve">. </w:t>
      </w:r>
      <w:r w:rsidRPr="00C3672B">
        <w:t>En terminant</w:t>
      </w:r>
      <w:r w:rsidR="00A01FD3" w:rsidRPr="00C3672B">
        <w:t xml:space="preserve">, </w:t>
      </w:r>
      <w:r w:rsidRPr="00C3672B">
        <w:t>elle racontait l</w:t>
      </w:r>
      <w:r w:rsidR="00A01FD3" w:rsidRPr="00C3672B">
        <w:t>’</w:t>
      </w:r>
      <w:r w:rsidRPr="00C3672B">
        <w:t>histoire de la touffe de chardons</w:t>
      </w:r>
      <w:r w:rsidR="00A01FD3" w:rsidRPr="00C3672B">
        <w:t xml:space="preserve">. </w:t>
      </w:r>
      <w:r w:rsidRPr="00C3672B">
        <w:t>Et François se résolut à tuer Bellegarde à la première occasion</w:t>
      </w:r>
      <w:r w:rsidR="00A01FD3" w:rsidRPr="00C3672B">
        <w:t>.</w:t>
      </w:r>
    </w:p>
    <w:p w14:paraId="074374D8" w14:textId="306215C4" w:rsidR="00A01FD3" w:rsidRPr="00C3672B" w:rsidRDefault="00A13117" w:rsidP="00A13117">
      <w:pPr>
        <w:pStyle w:val="Taille-1Normal"/>
      </w:pPr>
      <w:r w:rsidRPr="00C3672B">
        <w:t>Quand il entra dans la grande salle basse où était</w:t>
      </w:r>
      <w:r w:rsidR="00A141A5">
        <w:t xml:space="preserve"> </w:t>
      </w:r>
      <w:r w:rsidRPr="00C3672B">
        <w:t>dress</w:t>
      </w:r>
      <w:r w:rsidRPr="00C3672B">
        <w:rPr>
          <w:rFonts w:cs="Amasis30"/>
        </w:rPr>
        <w:t>é</w:t>
      </w:r>
      <w:r w:rsidRPr="00C3672B">
        <w:t>e la table</w:t>
      </w:r>
      <w:r w:rsidR="00A01FD3" w:rsidRPr="00C3672B">
        <w:t xml:space="preserve">, </w:t>
      </w:r>
      <w:r w:rsidRPr="00C3672B">
        <w:t>il ne distingua d</w:t>
      </w:r>
      <w:r w:rsidR="00A01FD3" w:rsidRPr="00C3672B">
        <w:rPr>
          <w:rFonts w:cs="Amasis30"/>
        </w:rPr>
        <w:t>’</w:t>
      </w:r>
      <w:r w:rsidRPr="00C3672B">
        <w:t>abord presque rien</w:t>
      </w:r>
      <w:r w:rsidR="00A01FD3" w:rsidRPr="00C3672B">
        <w:t xml:space="preserve">, </w:t>
      </w:r>
      <w:r w:rsidRPr="00C3672B">
        <w:t>car au-dessus d</w:t>
      </w:r>
      <w:r w:rsidR="00A01FD3" w:rsidRPr="00C3672B">
        <w:rPr>
          <w:rFonts w:cs="Amasis30"/>
        </w:rPr>
        <w:t>’</w:t>
      </w:r>
      <w:r w:rsidRPr="00C3672B">
        <w:t>elle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tendait une bu</w:t>
      </w:r>
      <w:r w:rsidRPr="00C3672B">
        <w:rPr>
          <w:rFonts w:cs="Amasis30"/>
        </w:rPr>
        <w:t>é</w:t>
      </w:r>
      <w:r w:rsidRPr="00C3672B">
        <w:t xml:space="preserve">e </w:t>
      </w:r>
      <w:r w:rsidRPr="00C3672B">
        <w:rPr>
          <w:rFonts w:cs="Amasis30"/>
        </w:rPr>
        <w:t>é</w:t>
      </w:r>
      <w:r w:rsidRPr="00C3672B">
        <w:t>paisse</w:t>
      </w:r>
      <w:r w:rsidR="00A01FD3" w:rsidRPr="00C3672B">
        <w:t xml:space="preserve">, </w:t>
      </w:r>
      <w:r w:rsidRPr="00C3672B">
        <w:t>flottant comme un immense dais sur les t</w:t>
      </w:r>
      <w:r w:rsidRPr="00C3672B">
        <w:rPr>
          <w:rFonts w:cs="Amasis30"/>
        </w:rPr>
        <w:t>ê</w:t>
      </w:r>
      <w:r w:rsidRPr="00C3672B">
        <w:t>tes des convives</w:t>
      </w:r>
      <w:r w:rsidR="00A01FD3" w:rsidRPr="00C3672B">
        <w:t xml:space="preserve">. </w:t>
      </w:r>
      <w:r w:rsidRPr="00C3672B">
        <w:t>Fum</w:t>
      </w:r>
      <w:r w:rsidRPr="00C3672B">
        <w:rPr>
          <w:rFonts w:cs="Amasis30"/>
        </w:rPr>
        <w:t>é</w:t>
      </w:r>
      <w:r w:rsidRPr="00C3672B">
        <w:t>es des viandes et des sauces</w:t>
      </w:r>
      <w:r w:rsidR="00A01FD3" w:rsidRPr="00C3672B">
        <w:t xml:space="preserve">, </w:t>
      </w:r>
      <w:r w:rsidRPr="00C3672B">
        <w:t>vapeurs des vins chauds</w:t>
      </w:r>
      <w:r w:rsidR="00A01FD3" w:rsidRPr="00C3672B">
        <w:t xml:space="preserve">, </w:t>
      </w:r>
      <w:r w:rsidRPr="00C3672B">
        <w:t>nu</w:t>
      </w:r>
      <w:r w:rsidRPr="00C3672B">
        <w:rPr>
          <w:rFonts w:cs="Amasis30"/>
        </w:rPr>
        <w:t>é</w:t>
      </w:r>
      <w:r w:rsidRPr="00C3672B">
        <w:t>es bleu</w:t>
      </w:r>
      <w:r w:rsidRPr="00C3672B">
        <w:rPr>
          <w:rFonts w:cs="Amasis30"/>
        </w:rPr>
        <w:t>â</w:t>
      </w:r>
      <w:r w:rsidRPr="00C3672B">
        <w:t>tres planant haut sur les cires</w:t>
      </w:r>
      <w:r w:rsidR="00A01FD3" w:rsidRPr="00C3672B">
        <w:t xml:space="preserve">, </w:t>
      </w:r>
      <w:r w:rsidRPr="00C3672B">
        <w:t>tout cela s</w:t>
      </w:r>
      <w:r w:rsidR="00A01FD3" w:rsidRPr="00C3672B">
        <w:rPr>
          <w:rFonts w:cs="Amasis30"/>
        </w:rPr>
        <w:t>’</w:t>
      </w:r>
      <w:r w:rsidRPr="00C3672B">
        <w:t>unissait en un brouillard dans lequel s</w:t>
      </w:r>
      <w:r w:rsidR="00A01FD3" w:rsidRPr="00C3672B">
        <w:rPr>
          <w:rFonts w:cs="Amasis30"/>
        </w:rPr>
        <w:t>’</w:t>
      </w:r>
      <w:r w:rsidRPr="00C3672B">
        <w:t>agitaient les officiers</w:t>
      </w:r>
      <w:r w:rsidR="00A01FD3" w:rsidRPr="00C3672B">
        <w:t xml:space="preserve">. </w:t>
      </w:r>
      <w:r w:rsidRPr="00C3672B">
        <w:t>Une rumeur montait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t>enflant par moments</w:t>
      </w:r>
      <w:r w:rsidR="00A01FD3" w:rsidRPr="00C3672B">
        <w:t xml:space="preserve">, </w:t>
      </w:r>
      <w:r w:rsidRPr="00C3672B">
        <w:t>elle roulait comme un flot</w:t>
      </w:r>
      <w:r w:rsidR="00A01FD3" w:rsidRPr="00C3672B">
        <w:t xml:space="preserve">, </w:t>
      </w:r>
      <w:r w:rsidRPr="00C3672B">
        <w:t>dominant de son bourdonnement le bruit des plats de métal</w:t>
      </w:r>
      <w:r w:rsidR="00A01FD3" w:rsidRPr="00C3672B">
        <w:t xml:space="preserve">, </w:t>
      </w:r>
      <w:r w:rsidRPr="00C3672B">
        <w:t>le tintement des verres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entre-choquement des pots et de la vaisselle</w:t>
      </w:r>
      <w:r w:rsidR="00A01FD3" w:rsidRPr="00C3672B">
        <w:t>.</w:t>
      </w:r>
    </w:p>
    <w:p w14:paraId="41E631D3" w14:textId="77777777" w:rsidR="00A01FD3" w:rsidRPr="00C3672B" w:rsidRDefault="00A13117" w:rsidP="00A13117">
      <w:pPr>
        <w:pStyle w:val="Taille-1Normal"/>
      </w:pPr>
      <w:r w:rsidRPr="00C3672B">
        <w:t>Tous ces gens avaient d</w:t>
      </w:r>
      <w:r w:rsidR="00A01FD3" w:rsidRPr="00C3672B">
        <w:t>’</w:t>
      </w:r>
      <w:r w:rsidRPr="00C3672B">
        <w:t>abord parlé à voix basse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puis</w:t>
      </w:r>
      <w:r w:rsidR="00A01FD3" w:rsidRPr="00C3672B">
        <w:t xml:space="preserve">, </w:t>
      </w:r>
      <w:r w:rsidRPr="00C3672B">
        <w:t xml:space="preserve">chacun cherchant </w:t>
      </w:r>
      <w:r w:rsidRPr="00C3672B">
        <w:rPr>
          <w:rFonts w:cs="Amasis30"/>
        </w:rPr>
        <w:t>à</w:t>
      </w:r>
      <w:r w:rsidRPr="00C3672B">
        <w:t xml:space="preserve"> se faire entendre</w:t>
      </w:r>
      <w:r w:rsidR="00A01FD3" w:rsidRPr="00C3672B">
        <w:t xml:space="preserve">, </w:t>
      </w:r>
      <w:r w:rsidRPr="00C3672B">
        <w:t xml:space="preserve">on en </w:t>
      </w:r>
      <w:r w:rsidRPr="00C3672B">
        <w:rPr>
          <w:rFonts w:cs="Amasis30"/>
        </w:rPr>
        <w:t>é</w:t>
      </w:r>
      <w:r w:rsidRPr="00C3672B">
        <w:t xml:space="preserve">tait venu </w:t>
      </w:r>
      <w:r w:rsidRPr="00C3672B">
        <w:rPr>
          <w:rFonts w:cs="Amasis30"/>
        </w:rPr>
        <w:t>à</w:t>
      </w:r>
      <w:r w:rsidRPr="00C3672B">
        <w:t xml:space="preserve"> crier </w:t>
      </w:r>
      <w:r w:rsidRPr="00C3672B">
        <w:rPr>
          <w:rFonts w:cs="Amasis30"/>
        </w:rPr>
        <w:t>à</w:t>
      </w:r>
      <w:r w:rsidRPr="00C3672B">
        <w:t xml:space="preserve"> tue-t</w:t>
      </w:r>
      <w:r w:rsidRPr="00C3672B">
        <w:rPr>
          <w:rFonts w:cs="Amasis30"/>
        </w:rPr>
        <w:t>ê</w:t>
      </w:r>
      <w:r w:rsidRPr="00C3672B">
        <w:t>te</w:t>
      </w:r>
      <w:r w:rsidR="00A01FD3" w:rsidRPr="00C3672B">
        <w:t xml:space="preserve">. </w:t>
      </w:r>
      <w:r w:rsidRPr="00C3672B">
        <w:t>Au plus haut bout de la table</w:t>
      </w:r>
      <w:r w:rsidR="00A01FD3" w:rsidRPr="00C3672B">
        <w:t xml:space="preserve">, </w:t>
      </w:r>
      <w:r w:rsidRPr="00C3672B">
        <w:t>par r</w:t>
      </w:r>
      <w:r w:rsidRPr="00C3672B">
        <w:rPr>
          <w:rFonts w:cs="Amasis30"/>
        </w:rPr>
        <w:t>é</w:t>
      </w:r>
      <w:r w:rsidRPr="00C3672B">
        <w:t>v</w:t>
      </w:r>
      <w:r w:rsidRPr="00C3672B">
        <w:rPr>
          <w:rFonts w:cs="Amasis30"/>
        </w:rPr>
        <w:t>é</w:t>
      </w:r>
      <w:r w:rsidRPr="00C3672B">
        <w:t>rence</w:t>
      </w:r>
      <w:r w:rsidR="00A01FD3" w:rsidRPr="00C3672B">
        <w:t xml:space="preserve">, </w:t>
      </w:r>
      <w:r w:rsidRPr="00C3672B">
        <w:t>on faisait moins de bruit</w:t>
      </w:r>
      <w:r w:rsidR="00A01FD3" w:rsidRPr="00C3672B">
        <w:t xml:space="preserve">, </w:t>
      </w:r>
      <w:r w:rsidRPr="00C3672B">
        <w:t>car du Perrier s</w:t>
      </w:r>
      <w:r w:rsidR="00A01FD3" w:rsidRPr="00C3672B">
        <w:rPr>
          <w:rFonts w:cs="Amasis30"/>
        </w:rPr>
        <w:t>’</w:t>
      </w:r>
      <w:r w:rsidRPr="00C3672B">
        <w:t>y tassait</w:t>
      </w:r>
      <w:r w:rsidR="00A01FD3" w:rsidRPr="00C3672B">
        <w:t xml:space="preserve">, </w:t>
      </w:r>
      <w:r w:rsidRPr="00C3672B">
        <w:t>formidable</w:t>
      </w:r>
      <w:r w:rsidR="00A01FD3" w:rsidRPr="00C3672B">
        <w:t xml:space="preserve">, </w:t>
      </w:r>
      <w:r w:rsidRPr="00C3672B">
        <w:t>assis en une large chaise</w:t>
      </w:r>
      <w:r w:rsidR="00A01FD3" w:rsidRPr="00C3672B">
        <w:t xml:space="preserve">, </w:t>
      </w:r>
      <w:r w:rsidRPr="00C3672B">
        <w:t>et la nappe qu</w:t>
      </w:r>
      <w:r w:rsidR="00A01FD3" w:rsidRPr="00C3672B">
        <w:rPr>
          <w:rFonts w:cs="Amasis30"/>
        </w:rPr>
        <w:t>’</w:t>
      </w:r>
      <w:r w:rsidRPr="00C3672B">
        <w:t>il avait tir</w:t>
      </w:r>
      <w:r w:rsidRPr="00C3672B">
        <w:rPr>
          <w:rFonts w:cs="Amasis30"/>
        </w:rPr>
        <w:t>é</w:t>
      </w:r>
      <w:r w:rsidRPr="00C3672B">
        <w:t>e lui venait presque au menton</w:t>
      </w:r>
      <w:r w:rsidR="00A01FD3" w:rsidRPr="00C3672B">
        <w:t xml:space="preserve">. </w:t>
      </w:r>
      <w:r w:rsidRPr="00C3672B">
        <w:t>Ses mains</w:t>
      </w:r>
      <w:r w:rsidR="00A01FD3" w:rsidRPr="00C3672B">
        <w:t xml:space="preserve">, </w:t>
      </w:r>
      <w:r w:rsidRPr="00C3672B">
        <w:t>sans cesse port</w:t>
      </w:r>
      <w:r w:rsidRPr="00C3672B">
        <w:rPr>
          <w:rFonts w:cs="Amasis30"/>
        </w:rPr>
        <w:t>é</w:t>
      </w:r>
      <w:r w:rsidRPr="00C3672B">
        <w:t>es d</w:t>
      </w:r>
      <w:r w:rsidR="00A01FD3" w:rsidRPr="00C3672B">
        <w:rPr>
          <w:rFonts w:cs="Amasis30"/>
        </w:rPr>
        <w:t>’</w:t>
      </w:r>
      <w:r w:rsidRPr="00C3672B">
        <w:t xml:space="preserve">un plat </w:t>
      </w:r>
      <w:r w:rsidRPr="00C3672B">
        <w:rPr>
          <w:rFonts w:cs="Amasis30"/>
        </w:rPr>
        <w:t>à</w:t>
      </w:r>
      <w:r w:rsidRPr="00C3672B">
        <w:t xml:space="preserve"> un autre</w:t>
      </w:r>
      <w:r w:rsidR="00A01FD3" w:rsidRPr="00C3672B">
        <w:t xml:space="preserve">, </w:t>
      </w:r>
      <w:r w:rsidRPr="00C3672B">
        <w:t>saisissaient les viandes</w:t>
      </w:r>
      <w:r w:rsidR="00A01FD3" w:rsidRPr="00C3672B">
        <w:t xml:space="preserve">, </w:t>
      </w:r>
      <w:r w:rsidRPr="00C3672B">
        <w:t>s</w:t>
      </w:r>
      <w:r w:rsidRPr="00C3672B">
        <w:rPr>
          <w:rFonts w:cs="Amasis30"/>
        </w:rPr>
        <w:t>é</w:t>
      </w:r>
      <w:r w:rsidRPr="00C3672B">
        <w:t>paraient les pi</w:t>
      </w:r>
      <w:r w:rsidRPr="00C3672B">
        <w:rPr>
          <w:rFonts w:cs="Amasis30"/>
        </w:rPr>
        <w:t>è</w:t>
      </w:r>
      <w:r w:rsidRPr="00C3672B">
        <w:t>ces de gibier</w:t>
      </w:r>
      <w:r w:rsidR="00A01FD3" w:rsidRPr="00C3672B">
        <w:t xml:space="preserve">. </w:t>
      </w:r>
      <w:r w:rsidRPr="00C3672B">
        <w:t>On les voyait se tremper dans les sauces</w:t>
      </w:r>
      <w:r w:rsidR="00A01FD3" w:rsidRPr="00C3672B">
        <w:t xml:space="preserve">, </w:t>
      </w:r>
      <w:r w:rsidRPr="00C3672B">
        <w:t>puis laisser des traces roussâtres sur le linge damassé</w:t>
      </w:r>
      <w:r w:rsidR="00A01FD3" w:rsidRPr="00C3672B">
        <w:t xml:space="preserve">. </w:t>
      </w:r>
      <w:r w:rsidRPr="00C3672B">
        <w:t xml:space="preserve">Devant lui se </w:t>
      </w:r>
      <w:r w:rsidRPr="00C3672B">
        <w:lastRenderedPageBreak/>
        <w:t>dressait une nef d</w:t>
      </w:r>
      <w:r w:rsidR="00A01FD3" w:rsidRPr="00C3672B">
        <w:t>’</w:t>
      </w:r>
      <w:r w:rsidRPr="00C3672B">
        <w:t>argent émaillé où l</w:t>
      </w:r>
      <w:r w:rsidR="00A01FD3" w:rsidRPr="00C3672B">
        <w:t>’</w:t>
      </w:r>
      <w:r w:rsidRPr="00C3672B">
        <w:t>on voyait un roi au milieu de sa maison écoutant un concert que lui donnait tout un orchestre de soldats et de marins</w:t>
      </w:r>
      <w:r w:rsidR="00A01FD3" w:rsidRPr="00C3672B">
        <w:t>.</w:t>
      </w:r>
    </w:p>
    <w:p w14:paraId="37123DB3" w14:textId="77777777" w:rsidR="00A01FD3" w:rsidRPr="00C3672B" w:rsidRDefault="00A13117" w:rsidP="00A13117">
      <w:pPr>
        <w:pStyle w:val="Taille-1Normal"/>
      </w:pPr>
      <w:r w:rsidRPr="00C3672B">
        <w:t>Dès qu</w:t>
      </w:r>
      <w:r w:rsidR="00A01FD3" w:rsidRPr="00C3672B">
        <w:t>’</w:t>
      </w:r>
      <w:r w:rsidRPr="00C3672B">
        <w:t>il aperçut François</w:t>
      </w:r>
      <w:r w:rsidR="00A01FD3" w:rsidRPr="00C3672B">
        <w:t xml:space="preserve">, </w:t>
      </w:r>
      <w:r w:rsidRPr="00C3672B">
        <w:t>du Perrier lui envoya une serviette et un couvert de vermeil tirés de la nef</w:t>
      </w:r>
      <w:r w:rsidR="00A01FD3" w:rsidRPr="00C3672B">
        <w:t xml:space="preserve">, </w:t>
      </w:r>
      <w:r w:rsidRPr="00C3672B">
        <w:t>et il l</w:t>
      </w:r>
      <w:r w:rsidR="00A01FD3" w:rsidRPr="00C3672B">
        <w:t>’</w:t>
      </w:r>
      <w:r w:rsidRPr="00C3672B">
        <w:t>engageait à venir de son côté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1D5D1E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Vous avez déjà manqué une cretonée d</w:t>
      </w:r>
      <w:r w:rsidRPr="00C3672B">
        <w:t>’</w:t>
      </w:r>
      <w:r w:rsidR="00A13117" w:rsidRPr="00C3672B">
        <w:t>Espagne comme on n</w:t>
      </w:r>
      <w:r w:rsidRPr="00C3672B">
        <w:t>’</w:t>
      </w:r>
      <w:r w:rsidR="00A13117" w:rsidRPr="00C3672B">
        <w:t>en verra plus</w:t>
      </w:r>
      <w:r w:rsidRPr="00C3672B">
        <w:t xml:space="preserve">, </w:t>
      </w:r>
      <w:r w:rsidR="00A13117" w:rsidRPr="00C3672B">
        <w:t>un salmis de brochet épicé à la purée d</w:t>
      </w:r>
      <w:r w:rsidRPr="00C3672B">
        <w:t>’</w:t>
      </w:r>
      <w:r w:rsidR="00A13117" w:rsidRPr="00C3672B">
        <w:t>amandes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n</w:t>
      </w:r>
      <w:r w:rsidRPr="00C3672B">
        <w:rPr>
          <w:rFonts w:cs="Amasis30"/>
        </w:rPr>
        <w:t>’</w:t>
      </w:r>
      <w:r w:rsidR="00A13117" w:rsidRPr="00C3672B">
        <w:t>allez pas laisser passer le chaudume d</w:t>
      </w:r>
      <w:r w:rsidRPr="00C3672B">
        <w:rPr>
          <w:rFonts w:cs="Amasis30"/>
        </w:rPr>
        <w:t>’</w:t>
      </w:r>
      <w:r w:rsidR="00A13117" w:rsidRPr="00C3672B">
        <w:t>anguilles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l</w:t>
      </w:r>
      <w:r w:rsidRPr="00C3672B">
        <w:rPr>
          <w:rFonts w:cs="Amasis30"/>
        </w:rPr>
        <w:t>’</w:t>
      </w:r>
      <w:r w:rsidR="00A13117" w:rsidRPr="00C3672B">
        <w:t>heure de manger et de boire d</w:t>
      </w:r>
      <w:r w:rsidRPr="00C3672B">
        <w:rPr>
          <w:rFonts w:cs="Amasis30"/>
        </w:rPr>
        <w:t>’</w:t>
      </w:r>
      <w:r w:rsidR="00A13117" w:rsidRPr="00C3672B">
        <w:t>autant</w:t>
      </w:r>
      <w:r w:rsidRPr="00C3672B">
        <w:t xml:space="preserve">, </w:t>
      </w:r>
      <w:r w:rsidR="00A13117" w:rsidRPr="00C3672B">
        <w:rPr>
          <w:rFonts w:cs="Amasis30"/>
        </w:rPr>
        <w:t>à</w:t>
      </w:r>
      <w:r w:rsidR="00A13117" w:rsidRPr="00C3672B">
        <w:t xml:space="preserve"> demain les affaires s</w:t>
      </w:r>
      <w:r w:rsidR="00A13117" w:rsidRPr="00C3672B">
        <w:rPr>
          <w:rFonts w:cs="Amasis30"/>
        </w:rPr>
        <w:t>é</w:t>
      </w:r>
      <w:r w:rsidR="00A13117" w:rsidRPr="00C3672B">
        <w:t>rieuses</w:t>
      </w:r>
      <w:r w:rsidRPr="00C3672B">
        <w:t>.</w:t>
      </w:r>
    </w:p>
    <w:p w14:paraId="12E21E2D" w14:textId="77777777" w:rsidR="00A01FD3" w:rsidRPr="00C3672B" w:rsidRDefault="00A13117" w:rsidP="00A13117">
      <w:pPr>
        <w:pStyle w:val="Taille-1Normal"/>
      </w:pPr>
      <w:r w:rsidRPr="00C3672B">
        <w:t>François le remercia et s</w:t>
      </w:r>
      <w:r w:rsidR="00A01FD3" w:rsidRPr="00C3672B">
        <w:t>’</w:t>
      </w:r>
      <w:r w:rsidRPr="00C3672B">
        <w:t>excusa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ne voulait pas d</w:t>
      </w:r>
      <w:r w:rsidRPr="00C3672B">
        <w:rPr>
          <w:rFonts w:cs="Amasis30"/>
        </w:rPr>
        <w:t>é</w:t>
      </w:r>
      <w:r w:rsidRPr="00C3672B">
        <w:t>ranger le colonel</w:t>
      </w:r>
      <w:r w:rsidR="00A01FD3" w:rsidRPr="00C3672B">
        <w:t xml:space="preserve">. </w:t>
      </w:r>
      <w:r w:rsidRPr="00C3672B">
        <w:t>Et il s</w:t>
      </w:r>
      <w:r w:rsidR="00A01FD3" w:rsidRPr="00C3672B">
        <w:rPr>
          <w:rFonts w:cs="Amasis30"/>
        </w:rPr>
        <w:t>’</w:t>
      </w:r>
      <w:r w:rsidRPr="00C3672B">
        <w:t>assit vers le milieu de la table</w:t>
      </w:r>
      <w:r w:rsidR="00A01FD3" w:rsidRPr="00C3672B">
        <w:t xml:space="preserve">, </w:t>
      </w:r>
      <w:r w:rsidRPr="00C3672B">
        <w:t>ce qu</w:t>
      </w:r>
      <w:r w:rsidR="00A01FD3" w:rsidRPr="00C3672B">
        <w:rPr>
          <w:rFonts w:cs="Amasis30"/>
        </w:rPr>
        <w:t>’</w:t>
      </w:r>
      <w:r w:rsidRPr="00C3672B">
        <w:t>il ne fit pas sans peine</w:t>
      </w:r>
      <w:r w:rsidR="00A01FD3" w:rsidRPr="00C3672B">
        <w:t xml:space="preserve">, </w:t>
      </w:r>
      <w:r w:rsidRPr="00C3672B">
        <w:t>car il fallut chasser de grands chiens qui se disputaient des os parmi les branchages qui jonchaient le sol</w:t>
      </w:r>
      <w:r w:rsidR="00A01FD3" w:rsidRPr="00C3672B">
        <w:t>.</w:t>
      </w:r>
    </w:p>
    <w:p w14:paraId="07AC71FA" w14:textId="77777777" w:rsidR="00A01FD3" w:rsidRPr="00C3672B" w:rsidRDefault="00A13117" w:rsidP="00A13117">
      <w:pPr>
        <w:pStyle w:val="Taille-1Normal"/>
      </w:pPr>
      <w:r w:rsidRPr="00C3672B">
        <w:t>Mais le maître d</w:t>
      </w:r>
      <w:r w:rsidR="00A01FD3" w:rsidRPr="00C3672B">
        <w:t>’</w:t>
      </w:r>
      <w:r w:rsidRPr="00C3672B">
        <w:t>hôtel glapit d</w:t>
      </w:r>
      <w:r w:rsidR="00A01FD3" w:rsidRPr="00C3672B">
        <w:t>’</w:t>
      </w:r>
      <w:r w:rsidRPr="00C3672B">
        <w:t>une voix haute</w:t>
      </w:r>
      <w:r w:rsidR="00A01FD3" w:rsidRPr="00C3672B">
        <w:t xml:space="preserve">, </w:t>
      </w:r>
      <w:r w:rsidRPr="00C3672B">
        <w:t>dominant le bruit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D9D3E3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Le chevreuil entier entouré de poulardes</w:t>
      </w:r>
      <w:r w:rsidRPr="00C3672B">
        <w:t xml:space="preserve">, </w:t>
      </w:r>
      <w:r w:rsidR="00A13117" w:rsidRPr="00C3672B">
        <w:t>avec le veau haché et les œufs durs lardés de girofle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467A463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sur un grand plat d</w:t>
      </w:r>
      <w:r w:rsidR="00A01FD3" w:rsidRPr="00C3672B">
        <w:t>’</w:t>
      </w:r>
      <w:r w:rsidRPr="00C3672B">
        <w:t>argent porté par quatre hommes</w:t>
      </w:r>
      <w:r w:rsidR="00A01FD3" w:rsidRPr="00C3672B">
        <w:t xml:space="preserve">, </w:t>
      </w:r>
      <w:r w:rsidRPr="00C3672B">
        <w:t>arriva le chevreuil</w:t>
      </w:r>
      <w:r w:rsidR="00A01FD3" w:rsidRPr="00C3672B">
        <w:t xml:space="preserve">. </w:t>
      </w:r>
      <w:r w:rsidRPr="00C3672B">
        <w:t>Ses bois et ses pieds étaient dorés</w:t>
      </w:r>
      <w:r w:rsidR="00A01FD3" w:rsidRPr="00C3672B">
        <w:t xml:space="preserve">. </w:t>
      </w:r>
      <w:r w:rsidRPr="00C3672B">
        <w:t>Couvert de sa peau</w:t>
      </w:r>
      <w:r w:rsidR="00A01FD3" w:rsidRPr="00C3672B">
        <w:t xml:space="preserve">, </w:t>
      </w:r>
      <w:r w:rsidRPr="00C3672B">
        <w:t>il semblait sommeiller doucement</w:t>
      </w:r>
      <w:r w:rsidR="00A01FD3" w:rsidRPr="00C3672B">
        <w:t xml:space="preserve">, </w:t>
      </w:r>
      <w:r w:rsidRPr="00C3672B">
        <w:t>le nez entre les pattes</w:t>
      </w:r>
      <w:r w:rsidR="00A01FD3" w:rsidRPr="00C3672B">
        <w:t xml:space="preserve">, </w:t>
      </w:r>
      <w:r w:rsidRPr="00C3672B">
        <w:t>et autour de lui des petits oiseaux en pâte</w:t>
      </w:r>
      <w:r w:rsidR="00A01FD3" w:rsidRPr="00C3672B">
        <w:t xml:space="preserve">, </w:t>
      </w:r>
      <w:r w:rsidRPr="00C3672B">
        <w:t>artistement modelés</w:t>
      </w:r>
      <w:r w:rsidR="00A01FD3" w:rsidRPr="00C3672B">
        <w:t xml:space="preserve">, </w:t>
      </w:r>
      <w:r w:rsidRPr="00C3672B">
        <w:t>nageaient dans une sauce fauve où des rondelles de citron brillaient comme de larges pièces d</w:t>
      </w:r>
      <w:r w:rsidR="00A01FD3" w:rsidRPr="00C3672B">
        <w:t>’</w:t>
      </w:r>
      <w:r w:rsidRPr="00C3672B">
        <w:t>or</w:t>
      </w:r>
      <w:r w:rsidR="00A01FD3" w:rsidRPr="00C3672B">
        <w:t>.</w:t>
      </w:r>
    </w:p>
    <w:p w14:paraId="671A21A2" w14:textId="77777777" w:rsidR="00A01FD3" w:rsidRPr="00C3672B" w:rsidRDefault="00A13117" w:rsidP="00A13117">
      <w:pPr>
        <w:pStyle w:val="Taille-1Normal"/>
      </w:pPr>
      <w:r w:rsidRPr="00C3672B">
        <w:t>Du Perrier déclara que c</w:t>
      </w:r>
      <w:r w:rsidR="00A01FD3" w:rsidRPr="00C3672B">
        <w:t>’</w:t>
      </w:r>
      <w:r w:rsidRPr="00C3672B">
        <w:t>était là un beau spectacle</w:t>
      </w:r>
      <w:r w:rsidR="00A01FD3" w:rsidRPr="00C3672B">
        <w:t xml:space="preserve">. </w:t>
      </w:r>
      <w:r w:rsidRPr="00C3672B">
        <w:t>Au reste</w:t>
      </w:r>
      <w:r w:rsidR="00A01FD3" w:rsidRPr="00C3672B">
        <w:t xml:space="preserve">, </w:t>
      </w:r>
      <w:r w:rsidRPr="00C3672B">
        <w:t>les dames du couvent avaient fait magnifiquement les choses</w:t>
      </w:r>
      <w:r w:rsidR="00A01FD3" w:rsidRPr="00C3672B">
        <w:t xml:space="preserve">. </w:t>
      </w:r>
      <w:r w:rsidRPr="00C3672B">
        <w:t>La table était couverte de fleurs</w:t>
      </w:r>
      <w:r w:rsidR="00A01FD3" w:rsidRPr="00C3672B">
        <w:t xml:space="preserve">, </w:t>
      </w:r>
      <w:r w:rsidRPr="00C3672B">
        <w:t>les pieds des oiseaux peints en or</w:t>
      </w:r>
      <w:r w:rsidR="00A01FD3" w:rsidRPr="00C3672B">
        <w:t xml:space="preserve">, </w:t>
      </w:r>
      <w:r w:rsidRPr="00C3672B">
        <w:t>les chariots des bouteilles d</w:t>
      </w:r>
      <w:r w:rsidR="00A01FD3" w:rsidRPr="00C3672B">
        <w:t>’</w:t>
      </w:r>
      <w:r w:rsidRPr="00C3672B">
        <w:t>argent</w:t>
      </w:r>
      <w:r w:rsidR="00A01FD3" w:rsidRPr="00C3672B">
        <w:t xml:space="preserve">, </w:t>
      </w:r>
      <w:r w:rsidRPr="00C3672B">
        <w:t>et on voyait</w:t>
      </w:r>
      <w:r w:rsidR="00A01FD3" w:rsidRPr="00C3672B">
        <w:t xml:space="preserve">, </w:t>
      </w:r>
      <w:r w:rsidRPr="00C3672B">
        <w:t>en son milieu</w:t>
      </w:r>
      <w:r w:rsidR="00A01FD3" w:rsidRPr="00C3672B">
        <w:t xml:space="preserve">, </w:t>
      </w:r>
      <w:r w:rsidRPr="00C3672B">
        <w:t>un paon qui faisait la roue</w:t>
      </w:r>
      <w:r w:rsidR="00A01FD3" w:rsidRPr="00C3672B">
        <w:t xml:space="preserve">, </w:t>
      </w:r>
      <w:r w:rsidRPr="00C3672B">
        <w:t>entouré de faisans tout armés</w:t>
      </w:r>
      <w:r w:rsidR="00A01FD3" w:rsidRPr="00C3672B">
        <w:t xml:space="preserve">, </w:t>
      </w:r>
      <w:r w:rsidRPr="00C3672B">
        <w:t>et des poules couvraient de leurs ailes des œufs en or</w:t>
      </w:r>
      <w:r w:rsidR="00A01FD3" w:rsidRPr="00C3672B">
        <w:t>.</w:t>
      </w:r>
    </w:p>
    <w:p w14:paraId="7089427A" w14:textId="77777777" w:rsidR="00A01FD3" w:rsidRPr="00C3672B" w:rsidRDefault="00A13117" w:rsidP="00A13117">
      <w:pPr>
        <w:pStyle w:val="Taille-1Normal"/>
      </w:pPr>
      <w:r w:rsidRPr="00C3672B">
        <w:t>Mais</w:t>
      </w:r>
      <w:r w:rsidR="00A01FD3" w:rsidRPr="00C3672B">
        <w:t xml:space="preserve">, </w:t>
      </w:r>
      <w:r w:rsidRPr="00C3672B">
        <w:t>avant de manger du chevreuil</w:t>
      </w:r>
      <w:r w:rsidR="00A01FD3" w:rsidRPr="00C3672B">
        <w:t xml:space="preserve">, </w:t>
      </w:r>
      <w:r w:rsidRPr="00C3672B">
        <w:t>du Perrier voulut revenir à un plat d</w:t>
      </w:r>
      <w:r w:rsidR="00A01FD3" w:rsidRPr="00C3672B">
        <w:t>’</w:t>
      </w:r>
      <w:r w:rsidRPr="00C3672B">
        <w:t>écrevisses arrangées en grauce avec du lait d</w:t>
      </w:r>
      <w:r w:rsidR="00A01FD3" w:rsidRPr="00C3672B">
        <w:t>’</w:t>
      </w:r>
      <w:r w:rsidRPr="00C3672B">
        <w:t>amandes</w:t>
      </w:r>
      <w:r w:rsidR="00A01FD3" w:rsidRPr="00C3672B">
        <w:t>.</w:t>
      </w:r>
    </w:p>
    <w:p w14:paraId="5CC84179" w14:textId="77777777" w:rsidR="00A01FD3" w:rsidRPr="00C3672B" w:rsidRDefault="00A13117" w:rsidP="00A13117">
      <w:pPr>
        <w:pStyle w:val="Taille-1Normal"/>
      </w:pPr>
      <w:r w:rsidRPr="00C3672B">
        <w:lastRenderedPageBreak/>
        <w:t>Et il envoya le plat à François en lui criant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984A23E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Vous qui êtes un gaillard</w:t>
      </w:r>
      <w:r w:rsidRPr="00C3672B">
        <w:t xml:space="preserve">, </w:t>
      </w:r>
      <w:r w:rsidR="00A13117" w:rsidRPr="00C3672B">
        <w:t>cela doit vous connaître</w:t>
      </w:r>
      <w:r w:rsidRPr="00C3672B">
        <w:t xml:space="preserve">. </w:t>
      </w:r>
      <w:r w:rsidR="00A13117" w:rsidRPr="00C3672B">
        <w:t>L</w:t>
      </w:r>
      <w:r w:rsidRPr="00C3672B">
        <w:t>’</w:t>
      </w:r>
      <w:r w:rsidR="00A13117" w:rsidRPr="00C3672B">
        <w:t>écrevisse est une bête très utile à manger quand on est amoureux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050CB7D" w14:textId="77777777" w:rsidR="00A01FD3" w:rsidRPr="00C3672B" w:rsidRDefault="00A13117" w:rsidP="00A13117">
      <w:pPr>
        <w:pStyle w:val="Taille-1Normal"/>
      </w:pPr>
      <w:r w:rsidRPr="00C3672B">
        <w:t>Tous se mirent à rire</w:t>
      </w:r>
      <w:r w:rsidR="00A01FD3" w:rsidRPr="00C3672B">
        <w:t xml:space="preserve">. </w:t>
      </w:r>
      <w:r w:rsidRPr="00C3672B">
        <w:t>François</w:t>
      </w:r>
      <w:r w:rsidR="00A01FD3" w:rsidRPr="00C3672B">
        <w:t xml:space="preserve">, </w:t>
      </w:r>
      <w:r w:rsidRPr="00C3672B">
        <w:t>soupçonneux</w:t>
      </w:r>
      <w:r w:rsidR="00A01FD3" w:rsidRPr="00C3672B">
        <w:t xml:space="preserve">, </w:t>
      </w:r>
      <w:r w:rsidRPr="00C3672B">
        <w:t>regardait le colonel</w:t>
      </w:r>
      <w:r w:rsidR="00A01FD3" w:rsidRPr="00C3672B">
        <w:t xml:space="preserve">, </w:t>
      </w:r>
      <w:r w:rsidRPr="00C3672B">
        <w:t>et craignait quelque indiscrétion</w:t>
      </w:r>
      <w:r w:rsidR="00A01FD3" w:rsidRPr="00C3672B">
        <w:t xml:space="preserve">. </w:t>
      </w:r>
      <w:r w:rsidRPr="00C3672B">
        <w:t>Mais du Perrier</w:t>
      </w:r>
      <w:r w:rsidR="00A01FD3" w:rsidRPr="00C3672B">
        <w:t xml:space="preserve">, </w:t>
      </w:r>
      <w:r w:rsidRPr="00C3672B">
        <w:t>passant à un autre sujet</w:t>
      </w:r>
      <w:r w:rsidR="00A01FD3" w:rsidRPr="00C3672B">
        <w:t xml:space="preserve">, </w:t>
      </w:r>
      <w:r w:rsidRPr="00C3672B">
        <w:t>faisait maintenant l</w:t>
      </w:r>
      <w:r w:rsidR="00A01FD3" w:rsidRPr="00C3672B">
        <w:t>’</w:t>
      </w:r>
      <w:r w:rsidRPr="00C3672B">
        <w:t>éloge du poisson à son voisin de gauche</w:t>
      </w:r>
      <w:r w:rsidR="00A01FD3" w:rsidRPr="00C3672B">
        <w:t xml:space="preserve">, </w:t>
      </w:r>
      <w:r w:rsidRPr="00C3672B">
        <w:t>un vieux capitaine de gendarmes</w:t>
      </w:r>
      <w:r w:rsidR="00A01FD3" w:rsidRPr="00C3672B">
        <w:t>, M. de </w:t>
      </w:r>
      <w:r w:rsidRPr="00C3672B">
        <w:t>la Hante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on lui avait donné pour conseil</w:t>
      </w:r>
      <w:r w:rsidR="00A01FD3" w:rsidRPr="00C3672B">
        <w:t>.</w:t>
      </w:r>
    </w:p>
    <w:p w14:paraId="769B3F4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Le poisson n</w:t>
      </w:r>
      <w:r w:rsidRPr="00C3672B">
        <w:t>’</w:t>
      </w:r>
      <w:r w:rsidR="00A13117" w:rsidRPr="00C3672B">
        <w:t>est plus un plat à la mode</w:t>
      </w:r>
      <w:r w:rsidRPr="00C3672B">
        <w:t xml:space="preserve">, </w:t>
      </w:r>
      <w:r w:rsidR="00A13117" w:rsidRPr="00C3672B">
        <w:t>disait du Perrier</w:t>
      </w:r>
      <w:r w:rsidRPr="00C3672B">
        <w:t xml:space="preserve">, </w:t>
      </w:r>
      <w:r w:rsidR="00A13117" w:rsidRPr="00C3672B">
        <w:t>car il avait des prétentions aux belles manières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sans doute qu</w:t>
      </w:r>
      <w:r w:rsidRPr="00C3672B">
        <w:rPr>
          <w:rFonts w:cs="Amasis30"/>
        </w:rPr>
        <w:t>’</w:t>
      </w:r>
      <w:r w:rsidR="00A13117" w:rsidRPr="00C3672B">
        <w:t>on peut trop facilement s</w:t>
      </w:r>
      <w:r w:rsidRPr="00C3672B">
        <w:rPr>
          <w:rFonts w:cs="Amasis30"/>
        </w:rPr>
        <w:t>’</w:t>
      </w:r>
      <w:r w:rsidR="00A13117" w:rsidRPr="00C3672B">
        <w:t>en procurer</w:t>
      </w:r>
      <w:r w:rsidRPr="00C3672B">
        <w:t>.</w:t>
      </w:r>
    </w:p>
    <w:p w14:paraId="3CD7112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Les médecins nous en disent du mal</w:t>
      </w:r>
      <w:r w:rsidRPr="00C3672B">
        <w:t xml:space="preserve">, </w:t>
      </w:r>
      <w:r w:rsidR="00A13117" w:rsidRPr="00C3672B">
        <w:t xml:space="preserve">répondit </w:t>
      </w:r>
      <w:r w:rsidRPr="00C3672B">
        <w:t>M. de </w:t>
      </w:r>
      <w:r w:rsidR="00A13117" w:rsidRPr="00C3672B">
        <w:t>la Hante</w:t>
      </w:r>
      <w:r w:rsidRPr="00C3672B">
        <w:t xml:space="preserve">, </w:t>
      </w:r>
      <w:r w:rsidR="00A13117" w:rsidRPr="00C3672B">
        <w:t>et prétendent que la chair de ces animaux présente des vertus singulières et nuisibles</w:t>
      </w:r>
      <w:r w:rsidRPr="00C3672B">
        <w:t xml:space="preserve">. </w:t>
      </w:r>
      <w:r w:rsidR="00A13117" w:rsidRPr="00C3672B">
        <w:t>Cela ne me paraît pas raisonnable</w:t>
      </w:r>
      <w:r w:rsidR="008724D6" w:rsidRPr="00C3672B">
        <w:t>.</w:t>
      </w:r>
    </w:p>
    <w:p w14:paraId="21B921E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</w:t>
      </w:r>
      <w:r w:rsidRPr="00C3672B">
        <w:t>’</w:t>
      </w:r>
      <w:r w:rsidR="00A13117" w:rsidRPr="00C3672B">
        <w:t>est d</w:t>
      </w:r>
      <w:r w:rsidRPr="00C3672B">
        <w:t>’</w:t>
      </w:r>
      <w:r w:rsidR="00A13117" w:rsidRPr="00C3672B">
        <w:t>autant plus extraordinaire</w:t>
      </w:r>
      <w:r w:rsidRPr="00C3672B">
        <w:t xml:space="preserve">, </w:t>
      </w:r>
      <w:r w:rsidR="00A13117" w:rsidRPr="00C3672B">
        <w:t>opina un voisin</w:t>
      </w:r>
      <w:r w:rsidRPr="00C3672B">
        <w:t xml:space="preserve">, </w:t>
      </w:r>
      <w:r w:rsidR="00A13117" w:rsidRPr="00C3672B">
        <w:t>que les poissons sont exempts des maladies dont souffrent les autres bêtes</w:t>
      </w:r>
      <w:r w:rsidRPr="00C3672B">
        <w:t xml:space="preserve">. </w:t>
      </w:r>
      <w:r w:rsidR="00A13117" w:rsidRPr="00C3672B">
        <w:t>Le porc est souvent ladre</w:t>
      </w:r>
      <w:r w:rsidRPr="00C3672B">
        <w:t xml:space="preserve">, </w:t>
      </w:r>
      <w:r w:rsidR="00A13117" w:rsidRPr="00C3672B">
        <w:t>cela ne nous empêche pas de manger du boudin</w:t>
      </w:r>
      <w:r w:rsidRPr="00C3672B">
        <w:t xml:space="preserve">, </w:t>
      </w:r>
      <w:r w:rsidR="00A13117" w:rsidRPr="00C3672B">
        <w:t>et chacun sait que le chapon meurt fréquemment d</w:t>
      </w:r>
      <w:r w:rsidRPr="00C3672B">
        <w:t>’</w:t>
      </w:r>
      <w:r w:rsidR="00A13117" w:rsidRPr="00C3672B">
        <w:t>apoplexie</w:t>
      </w:r>
      <w:r w:rsidRPr="00C3672B">
        <w:t>.</w:t>
      </w:r>
    </w:p>
    <w:p w14:paraId="5655E7D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y a</w:t>
      </w:r>
      <w:r w:rsidRPr="00C3672B">
        <w:t xml:space="preserve">, </w:t>
      </w:r>
      <w:r w:rsidR="00A13117" w:rsidRPr="00C3672B">
        <w:t>dit du Perrier</w:t>
      </w:r>
      <w:r w:rsidRPr="00C3672B">
        <w:t xml:space="preserve">, </w:t>
      </w:r>
      <w:r w:rsidR="00A13117" w:rsidRPr="00C3672B">
        <w:t>la bouche pleine</w:t>
      </w:r>
      <w:r w:rsidRPr="00C3672B">
        <w:t xml:space="preserve">, </w:t>
      </w:r>
      <w:r w:rsidR="00A13117" w:rsidRPr="00C3672B">
        <w:t>des choses plus remarquables encore</w:t>
      </w:r>
      <w:r w:rsidRPr="00C3672B">
        <w:t xml:space="preserve">. </w:t>
      </w:r>
      <w:r w:rsidR="00A13117" w:rsidRPr="00C3672B">
        <w:t>Pourquoi une tête de cerf-volant pendue au cou d</w:t>
      </w:r>
      <w:r w:rsidRPr="00C3672B">
        <w:t>’</w:t>
      </w:r>
      <w:r w:rsidR="00A13117" w:rsidRPr="00C3672B">
        <w:t>un enfant l</w:t>
      </w:r>
      <w:r w:rsidRPr="00C3672B">
        <w:t>’</w:t>
      </w:r>
      <w:r w:rsidR="00A13117" w:rsidRPr="00C3672B">
        <w:t>empêche-t-elle de pisser au lit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38AB1B69" w14:textId="77777777" w:rsidR="00A01FD3" w:rsidRPr="00C3672B" w:rsidRDefault="00A13117" w:rsidP="00A13117">
      <w:pPr>
        <w:pStyle w:val="Taille-1Normal"/>
      </w:pPr>
      <w:r w:rsidRPr="00C3672B">
        <w:t>De la Hante avoua que c</w:t>
      </w:r>
      <w:r w:rsidR="00A01FD3" w:rsidRPr="00C3672B">
        <w:t>’</w:t>
      </w:r>
      <w:r w:rsidRPr="00C3672B">
        <w:t>était là un fait inexplicable</w:t>
      </w:r>
      <w:r w:rsidR="00A01FD3" w:rsidRPr="00C3672B">
        <w:t xml:space="preserve">. </w:t>
      </w:r>
      <w:r w:rsidRPr="00C3672B">
        <w:t>Mais son attention fut attirée ailleurs par une remoulade de perdrix</w:t>
      </w:r>
      <w:r w:rsidR="00A01FD3" w:rsidRPr="00C3672B">
        <w:t xml:space="preserve">, </w:t>
      </w:r>
      <w:r w:rsidRPr="00C3672B">
        <w:t>et il se mit à parler de chasse avec un officier de canonniers qui buvait le vin gris dans un hanap d</w:t>
      </w:r>
      <w:r w:rsidR="00A01FD3" w:rsidRPr="00C3672B">
        <w:t>’</w:t>
      </w:r>
      <w:r w:rsidRPr="00C3672B">
        <w:t>argent qu</w:t>
      </w:r>
      <w:r w:rsidR="00A01FD3" w:rsidRPr="00C3672B">
        <w:t>’</w:t>
      </w:r>
      <w:r w:rsidRPr="00C3672B">
        <w:t>il faisait partout porter avec lui</w:t>
      </w:r>
      <w:r w:rsidR="00A01FD3" w:rsidRPr="00C3672B">
        <w:t xml:space="preserve">. </w:t>
      </w:r>
      <w:r w:rsidRPr="00C3672B">
        <w:t>Car c</w:t>
      </w:r>
      <w:r w:rsidR="00A01FD3" w:rsidRPr="00C3672B">
        <w:t>’</w:t>
      </w:r>
      <w:r w:rsidRPr="00C3672B">
        <w:t>était un témoignage éclatant de la victoire qu</w:t>
      </w:r>
      <w:r w:rsidR="00A01FD3" w:rsidRPr="00C3672B">
        <w:t>’</w:t>
      </w:r>
      <w:r w:rsidRPr="00C3672B">
        <w:t>il avait remportée à Dreux sur un capitaine de lansquenets dont la dague montée en argent lui avait fourni de quoi faire fabriquer ce bocal</w:t>
      </w:r>
      <w:r w:rsidR="00A01FD3" w:rsidRPr="00C3672B">
        <w:t>.</w:t>
      </w:r>
    </w:p>
    <w:p w14:paraId="174766DC" w14:textId="77777777" w:rsidR="00A01FD3" w:rsidRPr="00C3672B" w:rsidRDefault="00A13117" w:rsidP="00A13117">
      <w:pPr>
        <w:pStyle w:val="Taille-1Normal"/>
      </w:pPr>
      <w:r w:rsidRPr="00C3672B">
        <w:t>Le vin montait dans les têtes</w:t>
      </w:r>
      <w:r w:rsidR="00A01FD3" w:rsidRPr="00C3672B">
        <w:t xml:space="preserve">, </w:t>
      </w:r>
      <w:r w:rsidRPr="00C3672B">
        <w:t>et les carrousses</w:t>
      </w:r>
      <w:r w:rsidR="00A01FD3" w:rsidRPr="00C3672B">
        <w:t xml:space="preserve">, </w:t>
      </w:r>
      <w:r w:rsidRPr="00C3672B">
        <w:t>faisant le tour de la table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entrecoupaient de phrases vagues</w:t>
      </w:r>
      <w:r w:rsidR="00A01FD3" w:rsidRPr="00C3672B">
        <w:t xml:space="preserve">, </w:t>
      </w:r>
      <w:r w:rsidRPr="00C3672B">
        <w:t>de mots brefs</w:t>
      </w:r>
      <w:r w:rsidR="00A01FD3" w:rsidRPr="00C3672B">
        <w:t xml:space="preserve">, </w:t>
      </w:r>
      <w:r w:rsidRPr="00C3672B">
        <w:t>qui s</w:t>
      </w:r>
      <w:r w:rsidR="00A01FD3" w:rsidRPr="00C3672B">
        <w:t>’</w:t>
      </w:r>
      <w:r w:rsidRPr="00C3672B">
        <w:t>échangeaient et se confondaient dans un tumulte croissant</w:t>
      </w:r>
      <w:r w:rsidR="00A01FD3" w:rsidRPr="00C3672B">
        <w:t>.</w:t>
      </w:r>
    </w:p>
    <w:p w14:paraId="2941C5FD" w14:textId="77777777" w:rsidR="00A01FD3" w:rsidRPr="00C3672B" w:rsidRDefault="00A13117" w:rsidP="00A13117">
      <w:pPr>
        <w:pStyle w:val="Taille-1Normal"/>
      </w:pPr>
      <w:r w:rsidRPr="00C3672B">
        <w:lastRenderedPageBreak/>
        <w:t>Çà et là on entendait une note plus haute</w:t>
      </w:r>
      <w:r w:rsidR="00A01FD3" w:rsidRPr="00C3672B">
        <w:t xml:space="preserve">, </w:t>
      </w:r>
      <w:r w:rsidRPr="00C3672B">
        <w:t>celle du petit Bellegarde</w:t>
      </w:r>
      <w:r w:rsidR="00A01FD3" w:rsidRPr="00C3672B">
        <w:t xml:space="preserve">, </w:t>
      </w:r>
      <w:r w:rsidRPr="00C3672B">
        <w:t>qui criait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B553A0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Le seul cabaret de Paris où l</w:t>
      </w:r>
      <w:r w:rsidRPr="00C3672B">
        <w:t>’</w:t>
      </w:r>
      <w:r w:rsidR="00A13117" w:rsidRPr="00C3672B">
        <w:t>on puisse dîner est la Tête de More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cela co</w:t>
      </w:r>
      <w:r w:rsidR="00A13117" w:rsidRPr="00C3672B">
        <w:rPr>
          <w:rFonts w:cs="Amasis30"/>
        </w:rPr>
        <w:t>û</w:t>
      </w:r>
      <w:r w:rsidR="00A13117" w:rsidRPr="00C3672B">
        <w:t xml:space="preserve">te deux </w:t>
      </w:r>
      <w:r w:rsidR="00A13117" w:rsidRPr="00C3672B">
        <w:rPr>
          <w:rFonts w:cs="Amasis30"/>
        </w:rPr>
        <w:t>é</w:t>
      </w:r>
      <w:r w:rsidR="00A13117" w:rsidRPr="00C3672B">
        <w:t>cus pour le ma</w:t>
      </w:r>
      <w:r w:rsidR="00A13117" w:rsidRPr="00C3672B">
        <w:rPr>
          <w:rFonts w:cs="Amasis30"/>
        </w:rPr>
        <w:t>î</w:t>
      </w:r>
      <w:r w:rsidR="00A13117" w:rsidRPr="00C3672B">
        <w:t xml:space="preserve">tre et un </w:t>
      </w:r>
      <w:r w:rsidR="00A13117" w:rsidRPr="00C3672B">
        <w:rPr>
          <w:rFonts w:cs="Amasis30"/>
        </w:rPr>
        <w:t>é</w:t>
      </w:r>
      <w:r w:rsidR="00A13117" w:rsidRPr="00C3672B">
        <w:t>cu par laquais</w:t>
      </w:r>
      <w:r w:rsidRPr="00C3672B">
        <w:t xml:space="preserve">.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l</w:t>
      </w:r>
      <w:r w:rsidR="00A13117" w:rsidRPr="00C3672B">
        <w:rPr>
          <w:rFonts w:cs="Amasis30"/>
        </w:rPr>
        <w:t>à</w:t>
      </w:r>
      <w:r w:rsidRPr="00C3672B">
        <w:t xml:space="preserve">, </w:t>
      </w:r>
      <w:r w:rsidR="00A13117" w:rsidRPr="00C3672B">
        <w:t>pas ailleurs</w:t>
      </w:r>
      <w:r w:rsidRPr="00C3672B">
        <w:t xml:space="preserve">, </w:t>
      </w:r>
      <w:r w:rsidR="00A13117" w:rsidRPr="00C3672B">
        <w:t>que vous mangerez le potage aux f</w:t>
      </w:r>
      <w:r w:rsidR="00A13117" w:rsidRPr="00C3672B">
        <w:rPr>
          <w:rFonts w:cs="Amasis30"/>
        </w:rPr>
        <w:t>è</w:t>
      </w:r>
      <w:r w:rsidR="00A13117" w:rsidRPr="00C3672B">
        <w:t xml:space="preserve">ves nouvelles et aux </w:t>
      </w:r>
      <w:r w:rsidR="00A13117" w:rsidRPr="00C3672B">
        <w:rPr>
          <w:rFonts w:cs="Amasis30"/>
        </w:rPr>
        <w:t>œ</w:t>
      </w:r>
      <w:r w:rsidR="00A13117" w:rsidRPr="00C3672B">
        <w:t>ufs poch</w:t>
      </w:r>
      <w:r w:rsidR="00A13117" w:rsidRPr="00C3672B">
        <w:rPr>
          <w:rFonts w:cs="Amasis30"/>
        </w:rPr>
        <w:t>é</w:t>
      </w:r>
      <w:r w:rsidR="00A13117" w:rsidRPr="00C3672B">
        <w:t>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F9EE997" w14:textId="77777777" w:rsidR="00A01FD3" w:rsidRPr="00C3672B" w:rsidRDefault="00A13117" w:rsidP="00A13117">
      <w:pPr>
        <w:pStyle w:val="Taille-1Normal"/>
      </w:pPr>
      <w:r w:rsidRPr="00C3672B">
        <w:t>Le hasard avait mis François en face du petit jeune homme qui</w:t>
      </w:r>
      <w:r w:rsidR="00A01FD3" w:rsidRPr="00C3672B">
        <w:t xml:space="preserve">, </w:t>
      </w:r>
      <w:r w:rsidRPr="00C3672B">
        <w:t>cette fois</w:t>
      </w:r>
      <w:r w:rsidR="00A01FD3" w:rsidRPr="00C3672B">
        <w:t xml:space="preserve">, </w:t>
      </w:r>
      <w:r w:rsidRPr="00C3672B">
        <w:t>portait un costume de taffetas vert chatoyant</w:t>
      </w:r>
      <w:r w:rsidR="00A01FD3" w:rsidRPr="00C3672B">
        <w:t xml:space="preserve">, </w:t>
      </w:r>
      <w:r w:rsidRPr="00C3672B">
        <w:t>pailleté d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qui le faisait ressembler à un paon</w:t>
      </w:r>
      <w:r w:rsidR="00A01FD3" w:rsidRPr="00C3672B">
        <w:t xml:space="preserve">. </w:t>
      </w:r>
      <w:r w:rsidRPr="00C3672B">
        <w:t>Et il ne cessait d</w:t>
      </w:r>
      <w:r w:rsidR="00A01FD3" w:rsidRPr="00C3672B">
        <w:t>’</w:t>
      </w:r>
      <w:r w:rsidRPr="00C3672B">
        <w:t>ennuyer François qui lui jetait de mauvais regards</w:t>
      </w:r>
      <w:r w:rsidR="00A01FD3" w:rsidRPr="00C3672B">
        <w:t xml:space="preserve">, </w:t>
      </w:r>
      <w:r w:rsidRPr="00C3672B">
        <w:t>avec ses questions et ses remarques</w:t>
      </w:r>
      <w:r w:rsidR="00A01FD3" w:rsidRPr="00C3672B">
        <w:t>.</w:t>
      </w:r>
    </w:p>
    <w:p w14:paraId="3E742CA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Vous vous faites toujours</w:t>
      </w:r>
      <w:r w:rsidRPr="00C3672B">
        <w:t xml:space="preserve">, </w:t>
      </w:r>
      <w:r w:rsidR="00A13117" w:rsidRPr="00C3672B">
        <w:t>je pense</w:t>
      </w:r>
      <w:r w:rsidRPr="00C3672B">
        <w:t xml:space="preserve">, </w:t>
      </w:r>
      <w:r w:rsidR="00A13117" w:rsidRPr="00C3672B">
        <w:t>blanchir en Flandre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="00A13117" w:rsidRPr="00C3672B">
        <w:t>disait Bellegarde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cela nous revient assez cher</w:t>
      </w:r>
      <w:r w:rsidRPr="00C3672B">
        <w:t xml:space="preserve">, </w:t>
      </w:r>
      <w:r w:rsidR="00A13117" w:rsidRPr="00C3672B">
        <w:t>mais on ne sait o</w:t>
      </w:r>
      <w:r w:rsidR="00A13117" w:rsidRPr="00C3672B">
        <w:rPr>
          <w:rFonts w:cs="Amasis30"/>
        </w:rPr>
        <w:t>ù</w:t>
      </w:r>
      <w:r w:rsidR="00A13117" w:rsidRPr="00C3672B">
        <w:t xml:space="preserve"> faire arranger ailleurs son linge</w:t>
      </w:r>
      <w:r w:rsidRPr="00C3672B">
        <w:t xml:space="preserve">. </w:t>
      </w:r>
      <w:r w:rsidR="00A13117" w:rsidRPr="00C3672B">
        <w:t>Je paye pour ce un teston par pièce</w:t>
      </w:r>
      <w:r w:rsidRPr="00C3672B">
        <w:t xml:space="preserve">, </w:t>
      </w:r>
      <w:r w:rsidR="00A13117" w:rsidRPr="00C3672B">
        <w:t>c</w:t>
      </w:r>
      <w:r w:rsidRPr="00C3672B">
        <w:t>’</w:t>
      </w:r>
      <w:r w:rsidR="00A13117" w:rsidRPr="00C3672B">
        <w:t>est effrayant</w:t>
      </w:r>
      <w:r w:rsidRPr="00C3672B">
        <w:t>.</w:t>
      </w:r>
    </w:p>
    <w:p w14:paraId="09E20AF7" w14:textId="77777777" w:rsidR="00A01FD3" w:rsidRPr="00C3672B" w:rsidRDefault="00A13117" w:rsidP="00A13117">
      <w:pPr>
        <w:pStyle w:val="Taille-1Normal"/>
      </w:pPr>
      <w:r w:rsidRPr="00C3672B">
        <w:t>François répondit par un grognement et continua à manger du civet de cerf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arrosait de vin d</w:t>
      </w:r>
      <w:r w:rsidR="00A01FD3" w:rsidRPr="00C3672B">
        <w:t>’</w:t>
      </w:r>
      <w:r w:rsidRPr="00C3672B">
        <w:t>Arbois</w:t>
      </w:r>
      <w:r w:rsidR="00A01FD3" w:rsidRPr="00C3672B">
        <w:t>.</w:t>
      </w:r>
    </w:p>
    <w:p w14:paraId="3FCB68B7" w14:textId="77777777" w:rsidR="00A01FD3" w:rsidRPr="00C3672B" w:rsidRDefault="00A13117" w:rsidP="00A13117">
      <w:pPr>
        <w:pStyle w:val="Taille-1Normal"/>
      </w:pPr>
      <w:r w:rsidRPr="00C3672B">
        <w:t>Le second service arrivait</w:t>
      </w:r>
      <w:r w:rsidR="00A01FD3" w:rsidRPr="00C3672B">
        <w:t xml:space="preserve">. </w:t>
      </w:r>
      <w:r w:rsidRPr="00C3672B">
        <w:t>Et le maître d</w:t>
      </w:r>
      <w:r w:rsidR="00A01FD3" w:rsidRPr="00C3672B">
        <w:t>’</w:t>
      </w:r>
      <w:r w:rsidRPr="00C3672B">
        <w:t>hôtel cria les mets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les cochons de lait</w:t>
      </w:r>
      <w:r w:rsidR="00A01FD3" w:rsidRPr="00C3672B">
        <w:t xml:space="preserve">, </w:t>
      </w:r>
      <w:r w:rsidRPr="00C3672B">
        <w:t>les poules r</w:t>
      </w:r>
      <w:r w:rsidRPr="00C3672B">
        <w:rPr>
          <w:rFonts w:cs="Amasis30"/>
        </w:rPr>
        <w:t>ô</w:t>
      </w:r>
      <w:r w:rsidRPr="00C3672B">
        <w:t>ties</w:t>
      </w:r>
      <w:r w:rsidR="00A01FD3" w:rsidRPr="00C3672B">
        <w:t xml:space="preserve">, </w:t>
      </w:r>
      <w:r w:rsidRPr="00C3672B">
        <w:t>h</w:t>
      </w:r>
      <w:r w:rsidRPr="00C3672B">
        <w:rPr>
          <w:rFonts w:cs="Amasis30"/>
        </w:rPr>
        <w:t>é</w:t>
      </w:r>
      <w:r w:rsidRPr="00C3672B">
        <w:t>rissonn</w:t>
      </w:r>
      <w:r w:rsidRPr="00C3672B">
        <w:rPr>
          <w:rFonts w:cs="Amasis30"/>
        </w:rPr>
        <w:t>é</w:t>
      </w:r>
      <w:r w:rsidRPr="00C3672B">
        <w:t>es farcies</w:t>
      </w:r>
      <w:r w:rsidR="00A01FD3" w:rsidRPr="00C3672B">
        <w:t xml:space="preserve">, </w:t>
      </w:r>
      <w:r w:rsidRPr="00C3672B">
        <w:t xml:space="preserve">oies </w:t>
      </w:r>
      <w:r w:rsidRPr="00C3672B">
        <w:rPr>
          <w:rFonts w:cs="Amasis30"/>
        </w:rPr>
        <w:t>à</w:t>
      </w:r>
      <w:r w:rsidRPr="00C3672B">
        <w:t xml:space="preserve"> la sauce madame</w:t>
      </w:r>
      <w:r w:rsidR="00A01FD3" w:rsidRPr="00C3672B">
        <w:t xml:space="preserve">. </w:t>
      </w:r>
      <w:r w:rsidRPr="00C3672B">
        <w:t xml:space="preserve">Et un esturgeon </w:t>
      </w:r>
      <w:r w:rsidRPr="00C3672B">
        <w:rPr>
          <w:rFonts w:cs="Amasis30"/>
        </w:rPr>
        <w:t>é</w:t>
      </w:r>
      <w:r w:rsidRPr="00C3672B">
        <w:t>norme apparut</w:t>
      </w:r>
      <w:r w:rsidR="00A01FD3" w:rsidRPr="00C3672B">
        <w:t xml:space="preserve">, </w:t>
      </w:r>
      <w:r w:rsidRPr="00C3672B">
        <w:t>couch</w:t>
      </w:r>
      <w:r w:rsidRPr="00C3672B">
        <w:rPr>
          <w:rFonts w:cs="Amasis30"/>
        </w:rPr>
        <w:t>é</w:t>
      </w:r>
      <w:r w:rsidRPr="00C3672B">
        <w:t xml:space="preserve"> sur du persil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une fleur </w:t>
      </w:r>
      <w:r w:rsidRPr="00C3672B">
        <w:rPr>
          <w:rFonts w:cs="Amasis30"/>
        </w:rPr>
        <w:t>é</w:t>
      </w:r>
      <w:r w:rsidRPr="00C3672B">
        <w:t>tait prise dans son long nez relev</w:t>
      </w:r>
      <w:r w:rsidRPr="00C3672B">
        <w:rPr>
          <w:rFonts w:cs="Amasis30"/>
        </w:rPr>
        <w:t>é</w:t>
      </w:r>
      <w:r w:rsidR="00A01FD3" w:rsidRPr="00C3672B">
        <w:t xml:space="preserve">. </w:t>
      </w:r>
      <w:r w:rsidRPr="00C3672B">
        <w:t>Du Perrier eut un mouvement de joie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apr</w:t>
      </w:r>
      <w:r w:rsidRPr="00C3672B">
        <w:rPr>
          <w:rFonts w:cs="Amasis30"/>
        </w:rPr>
        <w:t>è</w:t>
      </w:r>
      <w:r w:rsidRPr="00C3672B">
        <w:t>s avoir port</w:t>
      </w:r>
      <w:r w:rsidRPr="00C3672B">
        <w:rPr>
          <w:rFonts w:cs="Amasis30"/>
        </w:rPr>
        <w:t>é</w:t>
      </w:r>
      <w:r w:rsidRPr="00C3672B">
        <w:t xml:space="preserve"> la sant</w:t>
      </w:r>
      <w:r w:rsidRPr="00C3672B">
        <w:rPr>
          <w:rFonts w:cs="Amasis30"/>
        </w:rPr>
        <w:t>é</w:t>
      </w:r>
      <w:r w:rsidRPr="00C3672B">
        <w:t xml:space="preserve"> du Roy</w:t>
      </w:r>
      <w:r w:rsidR="00A01FD3" w:rsidRPr="00C3672B">
        <w:t xml:space="preserve">, </w:t>
      </w:r>
      <w:r w:rsidRPr="00C3672B">
        <w:t>il but aux dames de l</w:t>
      </w:r>
      <w:r w:rsidR="00A01FD3" w:rsidRPr="00C3672B">
        <w:rPr>
          <w:rFonts w:cs="Amasis30"/>
        </w:rPr>
        <w:t>’</w:t>
      </w:r>
      <w:r w:rsidRPr="00C3672B">
        <w:t>Annonciade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chacun approuva</w:t>
      </w:r>
      <w:r w:rsidR="00A01FD3" w:rsidRPr="00C3672B">
        <w:t xml:space="preserve">, </w:t>
      </w:r>
      <w:r w:rsidRPr="00C3672B">
        <w:t xml:space="preserve">sans </w:t>
      </w:r>
      <w:r w:rsidRPr="00C3672B">
        <w:rPr>
          <w:rFonts w:cs="Amasis30"/>
        </w:rPr>
        <w:t>é</w:t>
      </w:r>
      <w:r w:rsidRPr="00C3672B">
        <w:t>couter</w:t>
      </w:r>
      <w:r w:rsidR="00A01FD3" w:rsidRPr="00C3672B">
        <w:t xml:space="preserve">. </w:t>
      </w:r>
      <w:r w:rsidRPr="00C3672B">
        <w:t>Par petits groupes</w:t>
      </w:r>
      <w:r w:rsidR="00A01FD3" w:rsidRPr="00C3672B">
        <w:t xml:space="preserve">, </w:t>
      </w:r>
      <w:r w:rsidRPr="00C3672B">
        <w:t>on se contait des histoires</w:t>
      </w:r>
      <w:r w:rsidR="00A01FD3" w:rsidRPr="00C3672B">
        <w:t xml:space="preserve">, </w:t>
      </w:r>
      <w:r w:rsidRPr="00C3672B">
        <w:t>et des lambeaux de phrases s</w:t>
      </w:r>
      <w:r w:rsidR="00A01FD3" w:rsidRPr="00C3672B">
        <w:rPr>
          <w:rFonts w:cs="Amasis30"/>
        </w:rPr>
        <w:t>’</w:t>
      </w:r>
      <w:r w:rsidRPr="00C3672B">
        <w:t>entre-choquaient</w:t>
      </w:r>
      <w:r w:rsidR="00A01FD3" w:rsidRPr="00C3672B">
        <w:t xml:space="preserve">, </w:t>
      </w:r>
      <w:r w:rsidRPr="00C3672B">
        <w:t>en d</w:t>
      </w:r>
      <w:r w:rsidRPr="00C3672B">
        <w:rPr>
          <w:rFonts w:cs="Amasis30"/>
        </w:rPr>
        <w:t>é</w:t>
      </w:r>
      <w:r w:rsidRPr="00C3672B">
        <w:t>sordre</w:t>
      </w:r>
      <w:r w:rsidR="00A01FD3" w:rsidRPr="00C3672B">
        <w:t>.</w:t>
      </w:r>
    </w:p>
    <w:p w14:paraId="797D1D2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vous le dis</w:t>
      </w:r>
      <w:r w:rsidRPr="00C3672B">
        <w:t xml:space="preserve">, </w:t>
      </w:r>
      <w:r w:rsidR="00A13117" w:rsidRPr="00C3672B">
        <w:t>monsieur de Préaumont</w:t>
      </w:r>
      <w:r w:rsidRPr="00C3672B">
        <w:t xml:space="preserve">, </w:t>
      </w:r>
      <w:r w:rsidR="00A13117" w:rsidRPr="00C3672B">
        <w:t>l</w:t>
      </w:r>
      <w:r w:rsidRPr="00C3672B">
        <w:t>’</w:t>
      </w:r>
      <w:r w:rsidR="00A13117" w:rsidRPr="00C3672B">
        <w:t>arquebuse est l</w:t>
      </w:r>
      <w:r w:rsidRPr="00C3672B">
        <w:t>’</w:t>
      </w:r>
      <w:r w:rsidR="00A13117" w:rsidRPr="00C3672B">
        <w:t>arme des lâches</w:t>
      </w:r>
      <w:r w:rsidRPr="00C3672B">
        <w:t>…</w:t>
      </w:r>
    </w:p>
    <w:p w14:paraId="4FD457D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 xml:space="preserve">Avec une paire de gants que lui avait donnée </w:t>
      </w:r>
      <w:r w:rsidRPr="00C3672B">
        <w:t>M</w:t>
      </w:r>
      <w:r w:rsidRPr="00C3672B">
        <w:rPr>
          <w:vertAlign w:val="superscript"/>
        </w:rPr>
        <w:t>lle</w:t>
      </w:r>
      <w:r w:rsidRPr="00C3672B">
        <w:t> de </w:t>
      </w:r>
      <w:r w:rsidR="00A13117" w:rsidRPr="00C3672B">
        <w:t>Pontissac</w:t>
      </w:r>
      <w:r w:rsidRPr="00C3672B">
        <w:t xml:space="preserve">. </w:t>
      </w:r>
      <w:r w:rsidR="00A13117" w:rsidRPr="00C3672B">
        <w:t>Oui</w:t>
      </w:r>
      <w:r w:rsidRPr="00C3672B">
        <w:t xml:space="preserve">, </w:t>
      </w:r>
      <w:r w:rsidR="00A13117" w:rsidRPr="00C3672B">
        <w:t>monsieur</w:t>
      </w:r>
      <w:r w:rsidRPr="00C3672B">
        <w:t xml:space="preserve">. </w:t>
      </w:r>
      <w:r w:rsidR="00A13117" w:rsidRPr="00C3672B">
        <w:t>J</w:t>
      </w:r>
      <w:r w:rsidRPr="00C3672B">
        <w:t>’</w:t>
      </w:r>
      <w:r w:rsidR="00A13117" w:rsidRPr="00C3672B">
        <w:t>ajouterai même</w:t>
      </w:r>
      <w:r w:rsidRPr="00C3672B">
        <w:t>…</w:t>
      </w:r>
    </w:p>
    <w:p w14:paraId="203B3B9C" w14:textId="77777777" w:rsidR="00A01FD3" w:rsidRPr="00C3672B" w:rsidRDefault="00A13117" w:rsidP="00A13117">
      <w:pPr>
        <w:pStyle w:val="Taille-1Normal"/>
      </w:pPr>
      <w:r w:rsidRPr="00C3672B">
        <w:t>Mais un autre s</w:t>
      </w:r>
      <w:r w:rsidR="00A01FD3" w:rsidRPr="00C3672B">
        <w:t>’</w:t>
      </w:r>
      <w:r w:rsidRPr="00C3672B">
        <w:t>écria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B6A9B5A" w14:textId="26104F9F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Vous ne pouvez pas déployer ainsi vos ailes sous le feu</w:t>
      </w:r>
      <w:r w:rsidR="007D3ECE">
        <w:t>…</w:t>
      </w:r>
    </w:p>
    <w:p w14:paraId="63D690B4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lastRenderedPageBreak/>
        <w:t>— </w:t>
      </w:r>
      <w:r w:rsidR="00A13117" w:rsidRPr="00C3672B">
        <w:t>Elle s</w:t>
      </w:r>
      <w:r w:rsidRPr="00C3672B">
        <w:t>’</w:t>
      </w:r>
      <w:r w:rsidR="00A13117" w:rsidRPr="00C3672B">
        <w:t xml:space="preserve">appelle </w:t>
      </w:r>
      <w:r w:rsidRPr="00C3672B">
        <w:t>M</w:t>
      </w:r>
      <w:r w:rsidRPr="00C3672B">
        <w:rPr>
          <w:vertAlign w:val="superscript"/>
        </w:rPr>
        <w:t>me</w:t>
      </w:r>
      <w:r w:rsidRPr="00C3672B">
        <w:t> de </w:t>
      </w:r>
      <w:r w:rsidR="00A13117" w:rsidRPr="00C3672B">
        <w:t>Vauplassans</w:t>
      </w:r>
      <w:r w:rsidRPr="00C3672B">
        <w:t xml:space="preserve">, </w:t>
      </w:r>
      <w:r w:rsidR="00A13117" w:rsidRPr="00C3672B">
        <w:t>cornebœuf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é</w:t>
      </w:r>
      <w:r w:rsidR="00A13117" w:rsidRPr="00C3672B">
        <w:t>cria le petit Bellegarde</w:t>
      </w:r>
      <w:r w:rsidRPr="00C3672B">
        <w:t xml:space="preserve">. </w:t>
      </w:r>
      <w:r w:rsidR="00A13117" w:rsidRPr="00C3672B">
        <w:t>Et je vous jure qu</w:t>
      </w:r>
      <w:r w:rsidRPr="00C3672B">
        <w:rPr>
          <w:rFonts w:cs="Amasis30"/>
        </w:rPr>
        <w:t>’</w:t>
      </w:r>
      <w:r w:rsidR="00A13117" w:rsidRPr="00C3672B">
        <w:t>elle a</w:t>
      </w:r>
      <w:r w:rsidRPr="00C3672B">
        <w:rPr>
          <w:rFonts w:cs="Amasis30"/>
        </w:rPr>
        <w:t>…</w:t>
      </w:r>
    </w:p>
    <w:p w14:paraId="397A2E65" w14:textId="77777777" w:rsidR="00A01FD3" w:rsidRPr="00C3672B" w:rsidRDefault="00A13117" w:rsidP="00A13117">
      <w:pPr>
        <w:pStyle w:val="Taille-1Normal"/>
      </w:pPr>
      <w:r w:rsidRPr="00C3672B">
        <w:t>François avait envie de le gifler</w:t>
      </w:r>
      <w:r w:rsidR="00A01FD3" w:rsidRPr="00C3672B">
        <w:t xml:space="preserve">, </w:t>
      </w:r>
      <w:r w:rsidRPr="00C3672B">
        <w:t>mais son voisin le tirait par la manche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un capitaine de gens de pied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F52ACD7" w14:textId="276025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Ce qui n</w:t>
      </w:r>
      <w:r w:rsidRPr="00C3672B">
        <w:t>’</w:t>
      </w:r>
      <w:r w:rsidR="00A13117" w:rsidRPr="00C3672B">
        <w:t>a pas empêché le bonhomme de donner mille écus</w:t>
      </w:r>
      <w:r w:rsidRPr="00C3672B">
        <w:t xml:space="preserve">, </w:t>
      </w:r>
      <w:r w:rsidR="00A13117" w:rsidRPr="00C3672B">
        <w:t>continuait ce capitaine de gens de pied</w:t>
      </w:r>
      <w:r w:rsidRPr="00C3672B">
        <w:t xml:space="preserve">, </w:t>
      </w:r>
      <w:r w:rsidR="00A13117" w:rsidRPr="00C3672B">
        <w:t>qui racontait une histoire insipide</w:t>
      </w:r>
      <w:r w:rsidRPr="00C3672B">
        <w:t xml:space="preserve">. </w:t>
      </w:r>
      <w:r w:rsidR="00A13117" w:rsidRPr="00C3672B">
        <w:t>Et toute la cour pourra vous dire qu</w:t>
      </w:r>
      <w:r w:rsidRPr="00C3672B">
        <w:t>’</w:t>
      </w:r>
      <w:r w:rsidR="00A13117" w:rsidRPr="00C3672B">
        <w:t>on</w:t>
      </w:r>
      <w:r w:rsidR="00A141A5">
        <w:t xml:space="preserve"> </w:t>
      </w:r>
      <w:r w:rsidR="00A13117" w:rsidRPr="00C3672B">
        <w:t>les a trouv</w:t>
      </w:r>
      <w:r w:rsidR="00A13117" w:rsidRPr="00C3672B">
        <w:rPr>
          <w:rFonts w:cs="Amasis30"/>
        </w:rPr>
        <w:t>é</w:t>
      </w:r>
      <w:r w:rsidR="00A13117" w:rsidRPr="00C3672B">
        <w:t>s couch</w:t>
      </w:r>
      <w:r w:rsidR="00A13117" w:rsidRPr="00C3672B">
        <w:rPr>
          <w:rFonts w:cs="Amasis30"/>
        </w:rPr>
        <w:t>é</w:t>
      </w:r>
      <w:r w:rsidR="00A13117" w:rsidRPr="00C3672B">
        <w:t>s dans le m</w:t>
      </w:r>
      <w:r w:rsidR="00A13117" w:rsidRPr="00C3672B">
        <w:rPr>
          <w:rFonts w:cs="Amasis30"/>
        </w:rPr>
        <w:t>ê</w:t>
      </w:r>
      <w:r w:rsidR="00A13117" w:rsidRPr="00C3672B">
        <w:t>me lit</w:t>
      </w:r>
      <w:r w:rsidRPr="00C3672B">
        <w:t xml:space="preserve">. </w:t>
      </w:r>
      <w:r w:rsidR="00A13117" w:rsidRPr="00C3672B">
        <w:rPr>
          <w:rFonts w:cs="Amasis30"/>
        </w:rPr>
        <w:t>À</w:t>
      </w:r>
      <w:r w:rsidR="00A13117" w:rsidRPr="00C3672B">
        <w:t xml:space="preserve"> telles enseignes que le petit Lansac</w:t>
      </w:r>
      <w:r w:rsidRPr="00C3672B">
        <w:rPr>
          <w:rFonts w:cs="Amasis30"/>
        </w:rPr>
        <w:t>…</w:t>
      </w:r>
    </w:p>
    <w:p w14:paraId="41BD66E8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Oui</w:t>
      </w:r>
      <w:r w:rsidRPr="00C3672B">
        <w:t xml:space="preserve">, </w:t>
      </w:r>
      <w:r w:rsidR="00A13117" w:rsidRPr="00C3672B">
        <w:t>messieurs</w:t>
      </w:r>
      <w:r w:rsidRPr="00C3672B">
        <w:t xml:space="preserve">, </w:t>
      </w:r>
      <w:r w:rsidR="00A13117" w:rsidRPr="00C3672B">
        <w:t>criait un gendarme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 xml:space="preserve">est </w:t>
      </w:r>
      <w:r w:rsidRPr="00C3672B">
        <w:t>M. de </w:t>
      </w:r>
      <w:r w:rsidR="00A13117" w:rsidRPr="00C3672B">
        <w:t>La Noue lui-m</w:t>
      </w:r>
      <w:r w:rsidR="00A13117" w:rsidRPr="00C3672B">
        <w:rPr>
          <w:rFonts w:cs="Amasis30"/>
        </w:rPr>
        <w:t>ê</w:t>
      </w:r>
      <w:r w:rsidR="00A13117" w:rsidRPr="00C3672B">
        <w:t>me</w:t>
      </w:r>
      <w:r w:rsidRPr="00C3672B">
        <w:rPr>
          <w:rFonts w:cs="Amasis30"/>
        </w:rPr>
        <w:t>…</w:t>
      </w:r>
    </w:p>
    <w:p w14:paraId="1A21B1F8" w14:textId="77777777" w:rsidR="00A01FD3" w:rsidRPr="00C3672B" w:rsidRDefault="00A13117" w:rsidP="00A13117">
      <w:pPr>
        <w:pStyle w:val="Taille-1Normal"/>
      </w:pPr>
      <w:r w:rsidRPr="00C3672B">
        <w:t>Mais le nom du terrible capitaine huguenot vint jeter un froid</w:t>
      </w:r>
      <w:r w:rsidR="00A01FD3" w:rsidRPr="00C3672B">
        <w:t xml:space="preserve">. </w:t>
      </w:r>
      <w:r w:rsidRPr="00C3672B">
        <w:t>Chacun</w:t>
      </w:r>
      <w:r w:rsidR="00A01FD3" w:rsidRPr="00C3672B">
        <w:t xml:space="preserve">, </w:t>
      </w:r>
      <w:r w:rsidRPr="00C3672B">
        <w:t>à ce moment</w:t>
      </w:r>
      <w:r w:rsidR="00A01FD3" w:rsidRPr="00C3672B">
        <w:t xml:space="preserve">, </w:t>
      </w:r>
      <w:r w:rsidRPr="00C3672B">
        <w:t>crut l</w:t>
      </w:r>
      <w:r w:rsidR="00A01FD3" w:rsidRPr="00C3672B">
        <w:t>’</w:t>
      </w:r>
      <w:r w:rsidRPr="00C3672B">
        <w:t>avoir sur les bras</w:t>
      </w:r>
      <w:r w:rsidR="00A01FD3" w:rsidRPr="00C3672B">
        <w:t xml:space="preserve">, </w:t>
      </w:r>
      <w:r w:rsidRPr="00C3672B">
        <w:t>et du Perrier tenait à le voir moins que personne</w:t>
      </w:r>
      <w:r w:rsidR="00A01FD3" w:rsidRPr="00C3672B">
        <w:t xml:space="preserve">. </w:t>
      </w:r>
      <w:r w:rsidRPr="00C3672B">
        <w:t>Il se rassura cependant</w:t>
      </w:r>
      <w:r w:rsidR="00A01FD3" w:rsidRPr="00C3672B">
        <w:t xml:space="preserve">, </w:t>
      </w:r>
      <w:r w:rsidRPr="00C3672B">
        <w:t xml:space="preserve">car de la Hante lui annonça que </w:t>
      </w:r>
      <w:r w:rsidR="00A01FD3" w:rsidRPr="00C3672B">
        <w:t>M. de </w:t>
      </w:r>
      <w:r w:rsidRPr="00C3672B">
        <w:t>La Noue chevauchait pour l</w:t>
      </w:r>
      <w:r w:rsidR="00A01FD3" w:rsidRPr="00C3672B">
        <w:t>’</w:t>
      </w:r>
      <w:r w:rsidRPr="00C3672B">
        <w:t>heure du côté des Charentes</w:t>
      </w:r>
      <w:r w:rsidR="00A01FD3" w:rsidRPr="00C3672B">
        <w:t xml:space="preserve">, </w:t>
      </w:r>
      <w:r w:rsidRPr="00C3672B">
        <w:t xml:space="preserve">contre </w:t>
      </w:r>
      <w:r w:rsidR="00A01FD3" w:rsidRPr="00C3672B">
        <w:t>M. de </w:t>
      </w:r>
      <w:r w:rsidRPr="00C3672B">
        <w:t>Montpensier</w:t>
      </w:r>
      <w:r w:rsidR="00A01FD3" w:rsidRPr="00C3672B">
        <w:t xml:space="preserve">. </w:t>
      </w:r>
      <w:r w:rsidRPr="00C3672B">
        <w:t>Et il attaqua des dauphins de crème</w:t>
      </w:r>
      <w:r w:rsidR="00A01FD3" w:rsidRPr="00C3672B">
        <w:t xml:space="preserve">, </w:t>
      </w:r>
      <w:r w:rsidRPr="00C3672B">
        <w:t>puis des oranges frites</w:t>
      </w:r>
      <w:r w:rsidR="00A01FD3" w:rsidRPr="00C3672B">
        <w:t xml:space="preserve">, </w:t>
      </w:r>
      <w:r w:rsidRPr="00C3672B">
        <w:t>et se fit verser du vin de Champagne</w:t>
      </w:r>
      <w:r w:rsidR="00A01FD3" w:rsidRPr="00C3672B">
        <w:t>.</w:t>
      </w:r>
    </w:p>
    <w:p w14:paraId="19B528D9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La vertu des femmes est comme ces faux brillants qui nous viennent d</w:t>
      </w:r>
      <w:r w:rsidRPr="00C3672B">
        <w:t>’</w:t>
      </w:r>
      <w:r w:rsidR="00A13117" w:rsidRPr="00C3672B">
        <w:t>Italie</w:t>
      </w:r>
      <w:r w:rsidR="00224814" w:rsidRPr="00C3672B">
        <w:rPr>
          <w:rFonts w:ascii="Times New Roman" w:hAnsi="Times New Roman"/>
        </w:rPr>
        <w:t> </w:t>
      </w:r>
      <w:r w:rsidRPr="00C3672B">
        <w:t>!…</w:t>
      </w:r>
    </w:p>
    <w:p w14:paraId="55ECD7AF" w14:textId="77777777" w:rsidR="00A01FD3" w:rsidRPr="00C3672B" w:rsidRDefault="00A13117" w:rsidP="00A13117">
      <w:pPr>
        <w:pStyle w:val="Taille-1Normal"/>
      </w:pPr>
      <w:r w:rsidRPr="00C3672B">
        <w:t xml:space="preserve">Ainsi parla </w:t>
      </w:r>
      <w:r w:rsidR="00A01FD3" w:rsidRPr="00C3672B">
        <w:t>M. de </w:t>
      </w:r>
      <w:r w:rsidRPr="00C3672B">
        <w:t>Chambouchard</w:t>
      </w:r>
      <w:r w:rsidR="00A01FD3" w:rsidRPr="00C3672B">
        <w:t xml:space="preserve">, </w:t>
      </w:r>
      <w:r w:rsidRPr="00C3672B">
        <w:t>des arquebusiers à cheval</w:t>
      </w:r>
      <w:r w:rsidR="00A01FD3" w:rsidRPr="00C3672B">
        <w:t xml:space="preserve">. </w:t>
      </w:r>
      <w:r w:rsidRPr="00C3672B">
        <w:t>Mais un alfier proférait sentencieusement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A1B400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Le lupin pris à petites doses empêche l</w:t>
      </w:r>
      <w:r w:rsidRPr="00C3672B">
        <w:t>’</w:t>
      </w:r>
      <w:r w:rsidR="00A13117" w:rsidRPr="00C3672B">
        <w:t>incontinence</w:t>
      </w:r>
      <w:r w:rsidRPr="00C3672B">
        <w:t xml:space="preserve">, </w:t>
      </w:r>
      <w:r w:rsidR="00A13117" w:rsidRPr="00C3672B">
        <w:t>et je</w:t>
      </w:r>
      <w:r w:rsidRPr="00C3672B">
        <w:t>…</w:t>
      </w:r>
    </w:p>
    <w:p w14:paraId="0273EBCB" w14:textId="77777777" w:rsidR="00A01FD3" w:rsidRPr="00C3672B" w:rsidRDefault="00A13117" w:rsidP="00A13117">
      <w:pPr>
        <w:pStyle w:val="Taille-1Normal"/>
      </w:pPr>
      <w:r w:rsidRPr="00C3672B">
        <w:t>Mais des voix s</w:t>
      </w:r>
      <w:r w:rsidR="00A01FD3" w:rsidRPr="00C3672B">
        <w:t>’</w:t>
      </w:r>
      <w:r w:rsidRPr="00C3672B">
        <w:t>élevèrent</w:t>
      </w:r>
      <w:r w:rsidR="00A01FD3" w:rsidRPr="00C3672B">
        <w:t xml:space="preserve">, </w:t>
      </w:r>
      <w:r w:rsidRPr="00C3672B">
        <w:t>coupant sa phrase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3429747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Vous êtes absolument soûl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3566733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Vous en avez menti par la gorge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365E0DD8" w14:textId="77777777" w:rsidR="00A01FD3" w:rsidRPr="00C3672B" w:rsidRDefault="00A13117" w:rsidP="00A13117">
      <w:pPr>
        <w:pStyle w:val="Taille-1Normal"/>
      </w:pPr>
      <w:r w:rsidRPr="00C3672B">
        <w:t>Et deux hommes bleus et rouges avec des cuirasses noircies voulurent se battre</w:t>
      </w:r>
      <w:r w:rsidR="00A01FD3" w:rsidRPr="00C3672B">
        <w:t xml:space="preserve">, </w:t>
      </w:r>
      <w:r w:rsidRPr="00C3672B">
        <w:t>puis ils s</w:t>
      </w:r>
      <w:r w:rsidR="00A01FD3" w:rsidRPr="00C3672B">
        <w:t>’</w:t>
      </w:r>
      <w:r w:rsidRPr="00C3672B">
        <w:t>embrassèrent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autres criaient sans pouvoir s</w:t>
      </w:r>
      <w:r w:rsidR="00A01FD3" w:rsidRPr="00C3672B">
        <w:t>’</w:t>
      </w:r>
      <w:r w:rsidRPr="00C3672B">
        <w:t>entendre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145F8A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À boire</w:t>
      </w:r>
      <w:r w:rsidRPr="00C3672B">
        <w:t xml:space="preserve">, </w:t>
      </w:r>
      <w:r w:rsidR="00A13117" w:rsidRPr="00C3672B">
        <w:t>coquin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Et plus encore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0460E8B3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Je veux que le Grand Diable d</w:t>
      </w:r>
      <w:r w:rsidRPr="00C3672B">
        <w:t>’</w:t>
      </w:r>
      <w:r w:rsidR="00A13117" w:rsidRPr="00C3672B">
        <w:t>Enfer m</w:t>
      </w:r>
      <w:r w:rsidRPr="00C3672B">
        <w:t>’</w:t>
      </w:r>
      <w:r w:rsidR="00A13117" w:rsidRPr="00C3672B">
        <w:t>emporte si elle n</w:t>
      </w:r>
      <w:r w:rsidRPr="00C3672B">
        <w:t>’</w:t>
      </w:r>
      <w:r w:rsidR="00A13117" w:rsidRPr="00C3672B">
        <w:t>avait pas des jarretières noires</w:t>
      </w:r>
      <w:r w:rsidRPr="00C3672B">
        <w:t>…</w:t>
      </w:r>
    </w:p>
    <w:p w14:paraId="14CBE030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Un cheval jarreté perd toute sa valeur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C645E0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vous tiens mille écus que ma chienne est par Folle et Baude</w:t>
      </w:r>
      <w:r w:rsidRPr="00C3672B">
        <w:t xml:space="preserve">, </w:t>
      </w:r>
      <w:r w:rsidR="00A13117" w:rsidRPr="00C3672B">
        <w:t>du chenil royal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1778B5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Avec des boucles d</w:t>
      </w:r>
      <w:r w:rsidRPr="00C3672B">
        <w:t>’</w:t>
      </w:r>
      <w:r w:rsidR="00A13117" w:rsidRPr="00C3672B">
        <w:t>or fin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229FC0C" w14:textId="77777777" w:rsidR="00A01FD3" w:rsidRPr="00C3672B" w:rsidRDefault="00A13117" w:rsidP="00A13117">
      <w:pPr>
        <w:pStyle w:val="Taille-1Normal"/>
      </w:pPr>
      <w:r w:rsidRPr="00C3672B">
        <w:t>C</w:t>
      </w:r>
      <w:r w:rsidR="00A01FD3" w:rsidRPr="00C3672B">
        <w:t>’</w:t>
      </w:r>
      <w:r w:rsidRPr="00C3672B">
        <w:t>est Birague qui lui a fait croire cela pour soutirer un bénéfice</w:t>
      </w:r>
      <w:r w:rsidR="00A01FD3" w:rsidRPr="00C3672B">
        <w:t>.</w:t>
      </w:r>
    </w:p>
    <w:p w14:paraId="5FB737F7" w14:textId="77777777" w:rsidR="00A01FD3" w:rsidRPr="00C3672B" w:rsidRDefault="00A13117" w:rsidP="00A13117">
      <w:pPr>
        <w:pStyle w:val="Taille-1Normal"/>
      </w:pPr>
      <w:r w:rsidRPr="00C3672B">
        <w:t>Et les clameurs montaient</w:t>
      </w:r>
      <w:r w:rsidR="00A01FD3" w:rsidRPr="00C3672B">
        <w:t xml:space="preserve">, </w:t>
      </w:r>
      <w:r w:rsidRPr="00C3672B">
        <w:t>assourdissantes</w:t>
      </w:r>
      <w:r w:rsidR="00A01FD3" w:rsidRPr="00C3672B">
        <w:t xml:space="preserve">. </w:t>
      </w:r>
      <w:r w:rsidRPr="00C3672B">
        <w:t>On criait</w:t>
      </w:r>
      <w:r w:rsidR="00A01FD3" w:rsidRPr="00C3672B">
        <w:t xml:space="preserve">, </w:t>
      </w:r>
      <w:r w:rsidR="008724D6" w:rsidRPr="00C3672B">
        <w:t>o</w:t>
      </w:r>
      <w:r w:rsidRPr="00C3672B">
        <w:t>n parlait de choses vagues et qui se rapportaient aux épées</w:t>
      </w:r>
      <w:r w:rsidR="00A01FD3" w:rsidRPr="00C3672B">
        <w:t xml:space="preserve">, </w:t>
      </w:r>
      <w:r w:rsidRPr="00C3672B">
        <w:t>aux femmes</w:t>
      </w:r>
      <w:r w:rsidR="00A01FD3" w:rsidRPr="00C3672B">
        <w:t xml:space="preserve">, </w:t>
      </w:r>
      <w:r w:rsidRPr="00C3672B">
        <w:t>aux chevaux</w:t>
      </w:r>
      <w:r w:rsidR="00A01FD3" w:rsidRPr="00C3672B">
        <w:t xml:space="preserve">. </w:t>
      </w:r>
      <w:r w:rsidRPr="00C3672B">
        <w:t>Un jeune homme se mit à pleurer</w:t>
      </w:r>
      <w:r w:rsidR="00A01FD3" w:rsidRPr="00C3672B">
        <w:t xml:space="preserve">, </w:t>
      </w:r>
      <w:r w:rsidRPr="00C3672B">
        <w:t>parce que le velours bleu de sa casaque brodée de croix blanches avait traîné dans la sauce verte</w:t>
      </w:r>
      <w:r w:rsidR="00A01FD3" w:rsidRPr="00C3672B">
        <w:t xml:space="preserve">. </w:t>
      </w:r>
      <w:r w:rsidRPr="00C3672B">
        <w:t>Et son voisin</w:t>
      </w:r>
      <w:r w:rsidR="00A01FD3" w:rsidRPr="00C3672B">
        <w:t xml:space="preserve">, </w:t>
      </w:r>
      <w:r w:rsidRPr="00C3672B">
        <w:t>qui lui versait à boire</w:t>
      </w:r>
      <w:r w:rsidR="00A01FD3" w:rsidRPr="00C3672B">
        <w:t xml:space="preserve">, </w:t>
      </w:r>
      <w:r w:rsidRPr="00C3672B">
        <w:t>ne pouvait parvenir à le consoler</w:t>
      </w:r>
      <w:r w:rsidR="00A01FD3" w:rsidRPr="00C3672B">
        <w:t xml:space="preserve">. </w:t>
      </w:r>
      <w:r w:rsidRPr="00C3672B">
        <w:t>Un autre voulut prêcher</w:t>
      </w:r>
      <w:r w:rsidR="00A01FD3" w:rsidRPr="00C3672B">
        <w:t xml:space="preserve">, </w:t>
      </w:r>
      <w:r w:rsidRPr="00C3672B">
        <w:t>et il confondait la reine Candace avec la reine de Saba</w:t>
      </w:r>
      <w:r w:rsidR="00A01FD3" w:rsidRPr="00C3672B">
        <w:t>.</w:t>
      </w:r>
    </w:p>
    <w:p w14:paraId="12EAF63F" w14:textId="77777777" w:rsidR="00A01FD3" w:rsidRPr="00C3672B" w:rsidRDefault="00A13117" w:rsidP="00A13117">
      <w:pPr>
        <w:pStyle w:val="Taille-1Normal"/>
      </w:pPr>
      <w:r w:rsidRPr="00C3672B">
        <w:t>Appuyé du bout des doigts à la table dont ses bras étendus l</w:t>
      </w:r>
      <w:r w:rsidR="00A01FD3" w:rsidRPr="00C3672B">
        <w:t>’</w:t>
      </w:r>
      <w:r w:rsidRPr="00C3672B">
        <w:t>éloignaient de toute leur longueur</w:t>
      </w:r>
      <w:r w:rsidR="00A01FD3" w:rsidRPr="00C3672B">
        <w:t xml:space="preserve">, </w:t>
      </w:r>
      <w:r w:rsidRPr="00C3672B">
        <w:t>François</w:t>
      </w:r>
      <w:r w:rsidR="00A01FD3" w:rsidRPr="00C3672B">
        <w:t xml:space="preserve">, </w:t>
      </w:r>
      <w:r w:rsidRPr="00C3672B">
        <w:t>maintenant pris de vin</w:t>
      </w:r>
      <w:r w:rsidR="00A01FD3" w:rsidRPr="00C3672B">
        <w:t xml:space="preserve">, </w:t>
      </w:r>
      <w:r w:rsidRPr="00C3672B">
        <w:t>demeurait rêveur et hautain</w:t>
      </w:r>
      <w:r w:rsidR="00A01FD3" w:rsidRPr="00C3672B">
        <w:t xml:space="preserve">. </w:t>
      </w:r>
      <w:r w:rsidRPr="00C3672B">
        <w:t>Sa figure était d</w:t>
      </w:r>
      <w:r w:rsidR="00A01FD3" w:rsidRPr="00C3672B">
        <w:t>’</w:t>
      </w:r>
      <w:r w:rsidRPr="00C3672B">
        <w:t>une blancheur mate</w:t>
      </w:r>
      <w:r w:rsidR="00A01FD3" w:rsidRPr="00C3672B">
        <w:t xml:space="preserve">, </w:t>
      </w:r>
      <w:r w:rsidRPr="00C3672B">
        <w:t>avec du rouge au coin des yeux qui paraissaient bridés</w:t>
      </w:r>
      <w:r w:rsidR="00A01FD3" w:rsidRPr="00C3672B">
        <w:t xml:space="preserve">, </w:t>
      </w:r>
      <w:r w:rsidRPr="00C3672B">
        <w:t>et cela leur donnait l</w:t>
      </w:r>
      <w:r w:rsidR="00A01FD3" w:rsidRPr="00C3672B">
        <w:t>’</w:t>
      </w:r>
      <w:r w:rsidRPr="00C3672B">
        <w:t>air inquiet</w:t>
      </w:r>
      <w:r w:rsidR="00A01FD3" w:rsidRPr="00C3672B">
        <w:t xml:space="preserve">. </w:t>
      </w:r>
      <w:r w:rsidRPr="00C3672B">
        <w:t>Le regard perdu dans le vide</w:t>
      </w:r>
      <w:r w:rsidR="00A01FD3" w:rsidRPr="00C3672B">
        <w:t xml:space="preserve">, </w:t>
      </w:r>
      <w:r w:rsidRPr="00C3672B">
        <w:t>il se mordait les lèvres en sifflotant</w:t>
      </w:r>
      <w:r w:rsidR="00A01FD3" w:rsidRPr="00C3672B">
        <w:t xml:space="preserve">, </w:t>
      </w:r>
      <w:r w:rsidRPr="00C3672B">
        <w:t>entièrement détaché de ceux qui l</w:t>
      </w:r>
      <w:r w:rsidR="00A01FD3" w:rsidRPr="00C3672B">
        <w:t>’</w:t>
      </w:r>
      <w:r w:rsidRPr="00C3672B">
        <w:t>entouraient</w:t>
      </w:r>
      <w:r w:rsidR="00A01FD3" w:rsidRPr="00C3672B">
        <w:t>.</w:t>
      </w:r>
    </w:p>
    <w:p w14:paraId="5AF5777F" w14:textId="77777777" w:rsidR="00A01FD3" w:rsidRPr="00C3672B" w:rsidRDefault="00A13117" w:rsidP="00A13117">
      <w:pPr>
        <w:pStyle w:val="Taille-1Normal"/>
      </w:pPr>
      <w:r w:rsidRPr="00C3672B">
        <w:t>En face de lui grimaçait Bellegarde</w:t>
      </w:r>
      <w:r w:rsidR="00A01FD3" w:rsidRPr="00C3672B">
        <w:t xml:space="preserve">, </w:t>
      </w:r>
      <w:r w:rsidRPr="00C3672B">
        <w:t>non moins ivre</w:t>
      </w:r>
      <w:r w:rsidR="00A01FD3" w:rsidRPr="00C3672B">
        <w:t xml:space="preserve">, </w:t>
      </w:r>
      <w:r w:rsidRPr="00C3672B">
        <w:t>qui racontait des histoires</w:t>
      </w:r>
      <w:r w:rsidR="00A01FD3" w:rsidRPr="00C3672B">
        <w:t xml:space="preserve">. </w:t>
      </w:r>
      <w:r w:rsidRPr="00C3672B">
        <w:t>Il y eut un moment de silence</w:t>
      </w:r>
      <w:r w:rsidR="00A01FD3" w:rsidRPr="00C3672B">
        <w:t xml:space="preserve">, </w:t>
      </w:r>
      <w:r w:rsidRPr="00C3672B">
        <w:t>comme si tout le monde était fatigué de crier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on entendit le seul bruit majestueux des mâchoires du colonel broyant un nougat avec le même calme qu</w:t>
      </w:r>
      <w:r w:rsidR="00A01FD3" w:rsidRPr="00C3672B">
        <w:t>’</w:t>
      </w:r>
      <w:r w:rsidRPr="00C3672B">
        <w:t>un hippopotame écrase entre ses meules d</w:t>
      </w:r>
      <w:r w:rsidR="00A01FD3" w:rsidRPr="00C3672B">
        <w:t>’</w:t>
      </w:r>
      <w:r w:rsidRPr="00C3672B">
        <w:t>ivoire les grands roseaux d</w:t>
      </w:r>
      <w:r w:rsidR="00A01FD3" w:rsidRPr="00C3672B">
        <w:t>’</w:t>
      </w:r>
      <w:r w:rsidRPr="00C3672B">
        <w:t>un fleuve africain</w:t>
      </w:r>
      <w:r w:rsidR="00A01FD3" w:rsidRPr="00C3672B">
        <w:t xml:space="preserve">. </w:t>
      </w:r>
      <w:r w:rsidRPr="00C3672B">
        <w:t>François</w:t>
      </w:r>
      <w:r w:rsidR="00A01FD3" w:rsidRPr="00C3672B">
        <w:t xml:space="preserve">, </w:t>
      </w:r>
      <w:r w:rsidRPr="00C3672B">
        <w:t>isolé dans sa rêverie</w:t>
      </w:r>
      <w:r w:rsidR="00A01FD3" w:rsidRPr="00C3672B">
        <w:t xml:space="preserve">, </w:t>
      </w:r>
      <w:r w:rsidRPr="00C3672B">
        <w:t>attira son attention</w:t>
      </w:r>
      <w:r w:rsidR="00A01FD3" w:rsidRPr="00C3672B">
        <w:t>.</w:t>
      </w:r>
    </w:p>
    <w:p w14:paraId="15F62E3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Pasque Dieu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monsieur de Bernage</w:t>
      </w:r>
      <w:r w:rsidRPr="00C3672B">
        <w:t xml:space="preserve">, </w:t>
      </w:r>
      <w:r w:rsidR="00A13117" w:rsidRPr="00C3672B">
        <w:t>vous apparaissez dolent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Vous serait-il arriv</w:t>
      </w:r>
      <w:r w:rsidR="00A13117" w:rsidRPr="00C3672B">
        <w:rPr>
          <w:rFonts w:cs="Amasis30"/>
        </w:rPr>
        <w:t>é</w:t>
      </w:r>
      <w:r w:rsidR="00A13117" w:rsidRPr="00C3672B">
        <w:t xml:space="preserve"> quelque m</w:t>
      </w:r>
      <w:r w:rsidR="00A13117" w:rsidRPr="00C3672B">
        <w:rPr>
          <w:rFonts w:cs="Amasis30"/>
        </w:rPr>
        <w:t>é</w:t>
      </w:r>
      <w:r w:rsidR="00A13117" w:rsidRPr="00C3672B">
        <w:t>saventure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205796C0" w14:textId="77777777" w:rsidR="00A01FD3" w:rsidRPr="00C3672B" w:rsidRDefault="00A13117" w:rsidP="00A13117">
      <w:pPr>
        <w:pStyle w:val="Taille-1Normal"/>
      </w:pPr>
      <w:r w:rsidRPr="00C3672B">
        <w:t>Mais le petit Bellegarde s</w:t>
      </w:r>
      <w:r w:rsidR="00A01FD3" w:rsidRPr="00C3672B">
        <w:t>’</w:t>
      </w:r>
      <w:r w:rsidRPr="00C3672B">
        <w:t>écria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B3F0204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lastRenderedPageBreak/>
        <w:t>— </w:t>
      </w:r>
      <w:r w:rsidR="00A13117" w:rsidRPr="00C3672B">
        <w:t>Loin de là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Le capitaine de Bernage pense au contraire aux plaisirs qui l</w:t>
      </w:r>
      <w:r w:rsidRPr="00C3672B">
        <w:rPr>
          <w:rFonts w:cs="Amasis30"/>
        </w:rPr>
        <w:t>’</w:t>
      </w:r>
      <w:r w:rsidR="00A13117" w:rsidRPr="00C3672B">
        <w:t>attendent ce soir</w:t>
      </w:r>
      <w:r w:rsidRPr="00C3672B">
        <w:t xml:space="preserve">. </w:t>
      </w:r>
      <w:r w:rsidR="00A13117" w:rsidRPr="00C3672B">
        <w:t>Tout le monde sait qu</w:t>
      </w:r>
      <w:r w:rsidRPr="00C3672B">
        <w:rPr>
          <w:rFonts w:cs="Amasis30"/>
        </w:rPr>
        <w:t>’</w:t>
      </w:r>
      <w:r w:rsidR="00A13117" w:rsidRPr="00C3672B">
        <w:t>il a chez lui la plus jolie fille de France</w:t>
      </w:r>
      <w:r w:rsidRPr="00C3672B">
        <w:rPr>
          <w:rFonts w:cs="Amasis30"/>
        </w:rPr>
        <w:t>…</w:t>
      </w:r>
    </w:p>
    <w:p w14:paraId="1B3D2B1F" w14:textId="77777777" w:rsidR="00A01FD3" w:rsidRPr="00C3672B" w:rsidRDefault="00A13117" w:rsidP="00A13117">
      <w:pPr>
        <w:pStyle w:val="Taille-1Normal"/>
      </w:pPr>
      <w:r w:rsidRPr="00C3672B">
        <w:t>François lui envoya un regard que l</w:t>
      </w:r>
      <w:r w:rsidR="00A01FD3" w:rsidRPr="00C3672B">
        <w:t>’</w:t>
      </w:r>
      <w:r w:rsidRPr="00C3672B">
        <w:t>autre ne comprit pas</w:t>
      </w:r>
      <w:r w:rsidR="00A01FD3" w:rsidRPr="00C3672B">
        <w:t xml:space="preserve">, </w:t>
      </w:r>
      <w:r w:rsidRPr="00C3672B">
        <w:t>et flatté d</w:t>
      </w:r>
      <w:r w:rsidR="00A01FD3" w:rsidRPr="00C3672B">
        <w:t>’</w:t>
      </w:r>
      <w:r w:rsidRPr="00C3672B">
        <w:t>intéresser du Perrier</w:t>
      </w:r>
      <w:r w:rsidR="00A01FD3" w:rsidRPr="00C3672B">
        <w:t xml:space="preserve">, </w:t>
      </w:r>
      <w:r w:rsidRPr="00C3672B">
        <w:t>Bellegarde continua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4AC0BAC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Oui</w:t>
      </w:r>
      <w:r w:rsidRPr="00C3672B">
        <w:t xml:space="preserve">, </w:t>
      </w:r>
      <w:r w:rsidR="00A13117" w:rsidRPr="00C3672B">
        <w:t>certes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bien la plus belle</w:t>
      </w:r>
      <w:r w:rsidRPr="00C3672B">
        <w:t xml:space="preserve">. </w:t>
      </w:r>
      <w:r w:rsidR="00A13117" w:rsidRPr="00C3672B">
        <w:t>Je l</w:t>
      </w:r>
      <w:r w:rsidRPr="00C3672B">
        <w:rPr>
          <w:rFonts w:cs="Amasis30"/>
        </w:rPr>
        <w:t>’</w:t>
      </w:r>
      <w:r w:rsidR="00A13117" w:rsidRPr="00C3672B">
        <w:t xml:space="preserve">ai vue hier en appliquant une </w:t>
      </w:r>
      <w:r w:rsidR="00A13117" w:rsidRPr="00C3672B">
        <w:rPr>
          <w:rFonts w:cs="Amasis30"/>
        </w:rPr>
        <w:t>é</w:t>
      </w:r>
      <w:r w:rsidR="00A13117" w:rsidRPr="00C3672B">
        <w:t>chelle le long de la maison de notre ami dont je suis s</w:t>
      </w:r>
      <w:r w:rsidR="00A13117" w:rsidRPr="00C3672B">
        <w:rPr>
          <w:rFonts w:cs="Amasis30"/>
        </w:rPr>
        <w:t>é</w:t>
      </w:r>
      <w:r w:rsidR="00A13117" w:rsidRPr="00C3672B">
        <w:t>par</w:t>
      </w:r>
      <w:r w:rsidR="00A13117" w:rsidRPr="00C3672B">
        <w:rPr>
          <w:rFonts w:cs="Amasis30"/>
        </w:rPr>
        <w:t>é</w:t>
      </w:r>
      <w:r w:rsidR="00A13117" w:rsidRPr="00C3672B">
        <w:t xml:space="preserve"> par un petit mur</w:t>
      </w:r>
      <w:r w:rsidRPr="00C3672B">
        <w:t xml:space="preserve">. </w:t>
      </w:r>
      <w:r w:rsidR="00A13117" w:rsidRPr="00C3672B">
        <w:t>Du reste</w:t>
      </w:r>
      <w:r w:rsidRPr="00C3672B">
        <w:t xml:space="preserve">, </w:t>
      </w:r>
      <w:r w:rsidR="00A13117" w:rsidRPr="00C3672B">
        <w:t>il n</w:t>
      </w:r>
      <w:r w:rsidRPr="00C3672B">
        <w:rPr>
          <w:rFonts w:cs="Amasis30"/>
        </w:rPr>
        <w:t>’</w:t>
      </w:r>
      <w:r w:rsidR="00A13117" w:rsidRPr="00C3672B">
        <w:t>est personne dans le Berry qui ne connaisse Madeleine de Gardefort</w:t>
      </w:r>
      <w:r w:rsidRPr="00C3672B">
        <w:t xml:space="preserve">, </w:t>
      </w:r>
      <w:r w:rsidR="00A13117" w:rsidRPr="00C3672B">
        <w:t>la reine du tournoi de Vauplassans</w:t>
      </w:r>
      <w:r w:rsidRPr="00C3672B">
        <w:rPr>
          <w:rFonts w:cs="Amasis30"/>
        </w:rPr>
        <w:t>…</w:t>
      </w:r>
    </w:p>
    <w:p w14:paraId="27487CE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Vous mentez comme un laquais</w:t>
      </w:r>
      <w:r w:rsidRPr="00C3672B">
        <w:t xml:space="preserve">, </w:t>
      </w:r>
      <w:r w:rsidR="00A13117" w:rsidRPr="00C3672B">
        <w:t>et vous êtes le dernier des drôles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cria Fran</w:t>
      </w:r>
      <w:r w:rsidR="00A13117" w:rsidRPr="00C3672B">
        <w:rPr>
          <w:rFonts w:cs="Amasis30"/>
        </w:rPr>
        <w:t>ç</w:t>
      </w:r>
      <w:r w:rsidR="00A13117" w:rsidRPr="00C3672B">
        <w:t>ois furieux de n</w:t>
      </w:r>
      <w:r w:rsidRPr="00C3672B">
        <w:rPr>
          <w:rFonts w:cs="Amasis30"/>
        </w:rPr>
        <w:t>’</w:t>
      </w:r>
      <w:r w:rsidR="00A13117" w:rsidRPr="00C3672B">
        <w:t>avoir pu lui couper la parole</w:t>
      </w:r>
      <w:r w:rsidRPr="00C3672B">
        <w:t xml:space="preserve">. </w:t>
      </w:r>
      <w:r w:rsidR="00A13117" w:rsidRPr="00C3672B">
        <w:t>Si vous ne vous taisez pas</w:t>
      </w:r>
      <w:r w:rsidRPr="00C3672B">
        <w:t xml:space="preserve">, </w:t>
      </w:r>
      <w:r w:rsidR="00A13117" w:rsidRPr="00C3672B">
        <w:t xml:space="preserve">je vous tuerai comme un chien que vous </w:t>
      </w:r>
      <w:r w:rsidR="00A13117" w:rsidRPr="00C3672B">
        <w:rPr>
          <w:rFonts w:cs="Amasis30"/>
        </w:rPr>
        <w:t>ê</w:t>
      </w:r>
      <w:r w:rsidR="00A13117" w:rsidRPr="00C3672B">
        <w:t>tes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2EDA030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Je suis votre homme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</w:t>
      </w:r>
      <w:r w:rsidRPr="00C3672B">
        <w:rPr>
          <w:rFonts w:cs="Amasis30"/>
        </w:rPr>
        <w:t>’</w:t>
      </w:r>
      <w:r w:rsidR="00A13117" w:rsidRPr="00C3672B">
        <w:t>exclama Bellegarde</w:t>
      </w:r>
      <w:r w:rsidRPr="00C3672B">
        <w:t xml:space="preserve">. </w:t>
      </w:r>
      <w:r w:rsidR="00A13117" w:rsidRPr="00C3672B">
        <w:t>Mais il n</w:t>
      </w:r>
      <w:r w:rsidRPr="00C3672B">
        <w:rPr>
          <w:rFonts w:cs="Amasis30"/>
        </w:rPr>
        <w:t>’</w:t>
      </w:r>
      <w:r w:rsidR="00A13117" w:rsidRPr="00C3672B">
        <w:t>en est pas moins vrai que vous avez chez vous Madeleine de</w:t>
      </w:r>
      <w:r w:rsidRPr="00C3672B">
        <w:rPr>
          <w:rFonts w:cs="Amasis30"/>
        </w:rPr>
        <w:t>…</w:t>
      </w:r>
    </w:p>
    <w:p w14:paraId="1127103B" w14:textId="77777777" w:rsidR="00A01FD3" w:rsidRPr="00C3672B" w:rsidRDefault="00A13117" w:rsidP="00A13117">
      <w:pPr>
        <w:pStyle w:val="Taille-1Normal"/>
      </w:pPr>
      <w:r w:rsidRPr="00C3672B">
        <w:t>Il n</w:t>
      </w:r>
      <w:r w:rsidR="00A01FD3" w:rsidRPr="00C3672B">
        <w:t>’</w:t>
      </w:r>
      <w:r w:rsidRPr="00C3672B">
        <w:t>acheva pas sa phrase</w:t>
      </w:r>
      <w:r w:rsidR="00A01FD3" w:rsidRPr="00C3672B">
        <w:t xml:space="preserve">. </w:t>
      </w:r>
      <w:r w:rsidRPr="00C3672B">
        <w:t>François</w:t>
      </w:r>
      <w:r w:rsidR="00A01FD3" w:rsidRPr="00C3672B">
        <w:t xml:space="preserve">, </w:t>
      </w:r>
      <w:r w:rsidRPr="00C3672B">
        <w:t>le visage plus blanc que la nappe et où les yeux seuls vivaient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était levé tout d</w:t>
      </w:r>
      <w:r w:rsidR="00A01FD3" w:rsidRPr="00C3672B">
        <w:t>’</w:t>
      </w:r>
      <w:r w:rsidRPr="00C3672B">
        <w:t>une pièce</w:t>
      </w:r>
      <w:r w:rsidR="00A01FD3" w:rsidRPr="00C3672B">
        <w:t xml:space="preserve">. </w:t>
      </w:r>
      <w:r w:rsidRPr="00C3672B">
        <w:t>Saisissant une lourde salière d</w:t>
      </w:r>
      <w:r w:rsidR="00A01FD3" w:rsidRPr="00C3672B">
        <w:t>’</w:t>
      </w:r>
      <w:r w:rsidRPr="00C3672B">
        <w:t>argent</w:t>
      </w:r>
      <w:r w:rsidR="00A01FD3" w:rsidRPr="00C3672B">
        <w:t xml:space="preserve">, </w:t>
      </w:r>
      <w:r w:rsidRPr="00C3672B">
        <w:t>il la jeta à la tête de Bellegarde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atteignit en plein visage</w:t>
      </w:r>
      <w:r w:rsidR="00A01FD3" w:rsidRPr="00C3672B">
        <w:t xml:space="preserve">. </w:t>
      </w:r>
      <w:r w:rsidRPr="00C3672B">
        <w:t>La pièce d</w:t>
      </w:r>
      <w:r w:rsidR="00A01FD3" w:rsidRPr="00C3672B">
        <w:t>’</w:t>
      </w:r>
      <w:r w:rsidRPr="00C3672B">
        <w:t>orfèvrerie</w:t>
      </w:r>
      <w:r w:rsidR="00A01FD3" w:rsidRPr="00C3672B">
        <w:t xml:space="preserve">, </w:t>
      </w:r>
      <w:r w:rsidRPr="00C3672B">
        <w:t>lancée d</w:t>
      </w:r>
      <w:r w:rsidR="00A01FD3" w:rsidRPr="00C3672B">
        <w:t>’</w:t>
      </w:r>
      <w:r w:rsidRPr="00C3672B">
        <w:t>un bras aussi raide que le déclic d</w:t>
      </w:r>
      <w:r w:rsidR="00A01FD3" w:rsidRPr="00C3672B">
        <w:t>’</w:t>
      </w:r>
      <w:r w:rsidRPr="00C3672B">
        <w:t>un cranequin</w:t>
      </w:r>
      <w:r w:rsidR="00A01FD3" w:rsidRPr="00C3672B">
        <w:t xml:space="preserve">, </w:t>
      </w:r>
      <w:r w:rsidRPr="00C3672B">
        <w:t>écrasa les chairs et broya les os</w:t>
      </w:r>
      <w:r w:rsidR="00A01FD3" w:rsidRPr="00C3672B">
        <w:t xml:space="preserve">. </w:t>
      </w:r>
      <w:r w:rsidRPr="00C3672B">
        <w:t>Bellegarde se balança un instant</w:t>
      </w:r>
      <w:r w:rsidR="00A01FD3" w:rsidRPr="00C3672B">
        <w:t xml:space="preserve">, </w:t>
      </w:r>
      <w:r w:rsidRPr="00C3672B">
        <w:t>puis tomba</w:t>
      </w:r>
      <w:r w:rsidR="00A01FD3" w:rsidRPr="00C3672B">
        <w:t xml:space="preserve">, </w:t>
      </w:r>
      <w:r w:rsidRPr="00C3672B">
        <w:t>la face en avant</w:t>
      </w:r>
      <w:r w:rsidR="00A01FD3" w:rsidRPr="00C3672B">
        <w:t xml:space="preserve">. </w:t>
      </w:r>
      <w:r w:rsidRPr="00C3672B">
        <w:t>Et au milieu des plats d</w:t>
      </w:r>
      <w:r w:rsidR="00A01FD3" w:rsidRPr="00C3672B">
        <w:t>’</w:t>
      </w:r>
      <w:r w:rsidRPr="00C3672B">
        <w:t>argent</w:t>
      </w:r>
      <w:r w:rsidR="00A01FD3" w:rsidRPr="00C3672B">
        <w:t xml:space="preserve">, </w:t>
      </w:r>
      <w:r w:rsidRPr="00C3672B">
        <w:t>des saucières fumantes</w:t>
      </w:r>
      <w:r w:rsidR="00A01FD3" w:rsidRPr="00C3672B">
        <w:t xml:space="preserve">, </w:t>
      </w:r>
      <w:r w:rsidRPr="00C3672B">
        <w:t>des verres renversés</w:t>
      </w:r>
      <w:r w:rsidR="00A01FD3" w:rsidRPr="00C3672B">
        <w:t xml:space="preserve">, </w:t>
      </w:r>
      <w:r w:rsidRPr="00C3672B">
        <w:t>ses bras à larges manches rayées d</w:t>
      </w:r>
      <w:r w:rsidR="00A01FD3" w:rsidRPr="00C3672B">
        <w:t>’</w:t>
      </w:r>
      <w:r w:rsidRPr="00C3672B">
        <w:t>or battaient la table d</w:t>
      </w:r>
      <w:r w:rsidR="00A01FD3" w:rsidRPr="00C3672B">
        <w:t>’</w:t>
      </w:r>
      <w:r w:rsidRPr="00C3672B">
        <w:t>un mouvement rythmique et crispé</w:t>
      </w:r>
      <w:r w:rsidR="00A01FD3" w:rsidRPr="00C3672B">
        <w:t xml:space="preserve">, </w:t>
      </w:r>
      <w:r w:rsidRPr="00C3672B">
        <w:t>comme les ailes d</w:t>
      </w:r>
      <w:r w:rsidR="00A01FD3" w:rsidRPr="00C3672B">
        <w:t>’</w:t>
      </w:r>
      <w:r w:rsidRPr="00C3672B">
        <w:t>un papillon frémissant piqué sur une planche</w:t>
      </w:r>
      <w:r w:rsidR="00A01FD3" w:rsidRPr="00C3672B">
        <w:t xml:space="preserve">. </w:t>
      </w:r>
      <w:r w:rsidRPr="00C3672B">
        <w:t>De longs mouvements convulsifs firent trembler son corps</w:t>
      </w:r>
      <w:r w:rsidR="00A01FD3" w:rsidRPr="00C3672B">
        <w:t xml:space="preserve">, </w:t>
      </w:r>
      <w:r w:rsidRPr="00C3672B">
        <w:t>puis il demeura immobile</w:t>
      </w:r>
      <w:r w:rsidR="00A01FD3" w:rsidRPr="00C3672B">
        <w:t xml:space="preserve">, </w:t>
      </w:r>
      <w:r w:rsidRPr="00C3672B">
        <w:t>vautré sur la nappe où le sang et le vin qu</w:t>
      </w:r>
      <w:r w:rsidR="00A01FD3" w:rsidRPr="00C3672B">
        <w:t>’</w:t>
      </w:r>
      <w:r w:rsidRPr="00C3672B">
        <w:t>il avait vomis élargissaient une tache rouge</w:t>
      </w:r>
      <w:r w:rsidR="00A01FD3" w:rsidRPr="00C3672B">
        <w:t>.</w:t>
      </w:r>
    </w:p>
    <w:p w14:paraId="22A66327" w14:textId="77777777" w:rsidR="00A01FD3" w:rsidRPr="00C3672B" w:rsidRDefault="00A13117" w:rsidP="00A13117">
      <w:pPr>
        <w:pStyle w:val="Taille-1Normal"/>
      </w:pPr>
      <w:r w:rsidRPr="00C3672B">
        <w:t>Ce meurtre dégrisa certains</w:t>
      </w:r>
      <w:r w:rsidR="00A01FD3" w:rsidRPr="00C3672B">
        <w:t xml:space="preserve">. </w:t>
      </w:r>
      <w:r w:rsidRPr="00C3672B">
        <w:t>Les voisins s</w:t>
      </w:r>
      <w:r w:rsidR="00A01FD3" w:rsidRPr="00C3672B">
        <w:t>’</w:t>
      </w:r>
      <w:r w:rsidRPr="00C3672B">
        <w:t>étaient levés à la hâte pour éviter les taches</w:t>
      </w:r>
      <w:r w:rsidR="00A01FD3" w:rsidRPr="00C3672B">
        <w:t xml:space="preserve">. </w:t>
      </w:r>
      <w:r w:rsidRPr="00C3672B">
        <w:t>Aux côtés du mort</w:t>
      </w:r>
      <w:r w:rsidR="00A01FD3" w:rsidRPr="00C3672B">
        <w:t xml:space="preserve">, </w:t>
      </w:r>
      <w:r w:rsidRPr="00C3672B">
        <w:t>les sièges restaient vides ou renversés</w:t>
      </w:r>
      <w:r w:rsidR="00A01FD3" w:rsidRPr="00C3672B">
        <w:t xml:space="preserve">. </w:t>
      </w:r>
      <w:r w:rsidRPr="00C3672B">
        <w:t>Un grand silence se fit</w:t>
      </w:r>
      <w:r w:rsidR="00A01FD3" w:rsidRPr="00C3672B">
        <w:t xml:space="preserve">. </w:t>
      </w:r>
      <w:r w:rsidRPr="00C3672B">
        <w:t>François s</w:t>
      </w:r>
      <w:r w:rsidR="00A01FD3" w:rsidRPr="00C3672B">
        <w:t>’</w:t>
      </w:r>
      <w:r w:rsidRPr="00C3672B">
        <w:t>était rassis</w:t>
      </w:r>
      <w:r w:rsidR="00A01FD3" w:rsidRPr="00C3672B">
        <w:t xml:space="preserve">, </w:t>
      </w:r>
      <w:r w:rsidRPr="00C3672B">
        <w:t>très calme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rPr>
          <w:rFonts w:cs="Amasis30"/>
        </w:rPr>
        <w:t>à</w:t>
      </w:r>
      <w:r w:rsidRPr="00C3672B">
        <w:t xml:space="preserve"> peine son visage avait-il pris une expression plus dure</w:t>
      </w:r>
      <w:r w:rsidR="00A01FD3" w:rsidRPr="00C3672B">
        <w:t xml:space="preserve">, </w:t>
      </w:r>
      <w:r w:rsidRPr="00C3672B">
        <w:lastRenderedPageBreak/>
        <w:t>entre ses sourcils un pli montait</w:t>
      </w:r>
      <w:r w:rsidR="00A01FD3" w:rsidRPr="00C3672B">
        <w:t xml:space="preserve">, </w:t>
      </w:r>
      <w:r w:rsidRPr="00C3672B">
        <w:t>coupant son front o</w:t>
      </w:r>
      <w:r w:rsidRPr="00C3672B">
        <w:rPr>
          <w:rFonts w:cs="Amasis30"/>
        </w:rPr>
        <w:t>ù</w:t>
      </w:r>
      <w:r w:rsidRPr="00C3672B">
        <w:t xml:space="preserve"> la balafre tra</w:t>
      </w:r>
      <w:r w:rsidRPr="00C3672B">
        <w:rPr>
          <w:rFonts w:cs="Amasis30"/>
        </w:rPr>
        <w:t>ç</w:t>
      </w:r>
      <w:r w:rsidRPr="00C3672B">
        <w:t>ait une ligne rouge</w:t>
      </w:r>
      <w:r w:rsidR="00A01FD3" w:rsidRPr="00C3672B">
        <w:t xml:space="preserve">. </w:t>
      </w:r>
      <w:r w:rsidRPr="00C3672B">
        <w:t>Il but un grand coup de vin</w:t>
      </w:r>
      <w:r w:rsidR="00A01FD3" w:rsidRPr="00C3672B">
        <w:t xml:space="preserve">, </w:t>
      </w:r>
      <w:r w:rsidRPr="00C3672B">
        <w:t xml:space="preserve">puis tendit son verre </w:t>
      </w:r>
      <w:r w:rsidRPr="00C3672B">
        <w:rPr>
          <w:rFonts w:cs="Amasis30"/>
        </w:rPr>
        <w:t>à</w:t>
      </w:r>
      <w:r w:rsidRPr="00C3672B">
        <w:t xml:space="preserve"> Lazare pour qu</w:t>
      </w:r>
      <w:r w:rsidR="00A01FD3" w:rsidRPr="00C3672B">
        <w:rPr>
          <w:rFonts w:cs="Amasis30"/>
        </w:rPr>
        <w:t>’</w:t>
      </w:r>
      <w:r w:rsidRPr="00C3672B">
        <w:t>il le remplit de nouveau</w:t>
      </w:r>
      <w:r w:rsidR="00A01FD3" w:rsidRPr="00C3672B">
        <w:t>.</w:t>
      </w:r>
    </w:p>
    <w:p w14:paraId="6436A017" w14:textId="77777777" w:rsidR="00A01FD3" w:rsidRPr="00C3672B" w:rsidRDefault="00A13117" w:rsidP="00A13117">
      <w:pPr>
        <w:pStyle w:val="Taille-1Normal"/>
      </w:pPr>
      <w:r w:rsidRPr="00C3672B">
        <w:t>Tous les regards allaient de François à du Perrier</w:t>
      </w:r>
      <w:r w:rsidR="00A01FD3" w:rsidRPr="00C3672B">
        <w:t xml:space="preserve">. </w:t>
      </w:r>
      <w:r w:rsidRPr="00C3672B">
        <w:t>Mais le colonel ne parut pas surpris de cette aventure</w:t>
      </w:r>
      <w:r w:rsidR="00A01FD3" w:rsidRPr="00C3672B">
        <w:t>.</w:t>
      </w:r>
    </w:p>
    <w:p w14:paraId="1EA872C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Bien touché</w:t>
      </w:r>
      <w:r w:rsidRPr="00C3672B">
        <w:t xml:space="preserve">, </w:t>
      </w:r>
      <w:r w:rsidR="00A13117" w:rsidRPr="00C3672B">
        <w:t>monsieur de Bernage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dit-il tranquillement</w:t>
      </w:r>
      <w:r w:rsidRPr="00C3672B">
        <w:t xml:space="preserve">.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pour cette fois Goliath qui a vaincu David</w:t>
      </w:r>
      <w:r w:rsidRPr="00C3672B">
        <w:t xml:space="preserve">. </w:t>
      </w:r>
      <w:r w:rsidR="00A13117" w:rsidRPr="00C3672B">
        <w:t>Qu</w:t>
      </w:r>
      <w:r w:rsidRPr="00C3672B">
        <w:rPr>
          <w:rFonts w:cs="Amasis30"/>
        </w:rPr>
        <w:t>’</w:t>
      </w:r>
      <w:r w:rsidR="00A13117" w:rsidRPr="00C3672B">
        <w:t>on emporte cet ivrogne qui se permet de troubler le d</w:t>
      </w:r>
      <w:r w:rsidR="00A13117" w:rsidRPr="00C3672B">
        <w:rPr>
          <w:rFonts w:cs="Amasis30"/>
        </w:rPr>
        <w:t>î</w:t>
      </w:r>
      <w:r w:rsidR="00A13117" w:rsidRPr="00C3672B">
        <w:t>ner</w:t>
      </w:r>
      <w:r w:rsidRPr="00C3672B">
        <w:t xml:space="preserve">. </w:t>
      </w:r>
      <w:r w:rsidR="00A13117" w:rsidRPr="00C3672B">
        <w:t>On verra demain ce qu</w:t>
      </w:r>
      <w:r w:rsidRPr="00C3672B">
        <w:rPr>
          <w:rFonts w:cs="Amasis30"/>
        </w:rPr>
        <w:t>’</w:t>
      </w:r>
      <w:r w:rsidR="00A13117" w:rsidRPr="00C3672B">
        <w:t>il convient de faire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mais en tout cas</w:t>
      </w:r>
      <w:r w:rsidRPr="00C3672B">
        <w:t xml:space="preserve">, </w:t>
      </w:r>
      <w:r w:rsidR="00A13117" w:rsidRPr="00C3672B">
        <w:t>comme cette histoire s</w:t>
      </w:r>
      <w:r w:rsidRPr="00C3672B">
        <w:rPr>
          <w:rFonts w:cs="Amasis30"/>
        </w:rPr>
        <w:t>’</w:t>
      </w:r>
      <w:r w:rsidR="00A13117" w:rsidRPr="00C3672B">
        <w:t>est pass</w:t>
      </w:r>
      <w:r w:rsidR="00A13117" w:rsidRPr="00C3672B">
        <w:rPr>
          <w:rFonts w:cs="Amasis30"/>
        </w:rPr>
        <w:t>é</w:t>
      </w:r>
      <w:r w:rsidR="00A13117" w:rsidRPr="00C3672B">
        <w:t>e chez moi</w:t>
      </w:r>
      <w:r w:rsidRPr="00C3672B">
        <w:t xml:space="preserve">,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en prends toute la responsabilit</w:t>
      </w:r>
      <w:r w:rsidR="00A13117" w:rsidRPr="00C3672B">
        <w:rPr>
          <w:rFonts w:cs="Amasis30"/>
        </w:rPr>
        <w:t>é</w:t>
      </w:r>
      <w:r w:rsidRPr="00C3672B">
        <w:t>.</w:t>
      </w:r>
    </w:p>
    <w:p w14:paraId="3F488075" w14:textId="77777777" w:rsidR="00A01FD3" w:rsidRPr="00C3672B" w:rsidRDefault="00A13117" w:rsidP="00A13117">
      <w:pPr>
        <w:pStyle w:val="Taille-1Normal"/>
      </w:pPr>
      <w:r w:rsidRPr="00C3672B">
        <w:t>Et il se mit à la disposition de François</w:t>
      </w:r>
      <w:r w:rsidR="00A01FD3" w:rsidRPr="00C3672B">
        <w:t xml:space="preserve">, </w:t>
      </w:r>
      <w:r w:rsidRPr="00C3672B">
        <w:t>ajoutant d</w:t>
      </w:r>
      <w:r w:rsidR="00A01FD3" w:rsidRPr="00C3672B">
        <w:t>’</w:t>
      </w:r>
      <w:r w:rsidRPr="00C3672B">
        <w:t>un air important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B74D08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Faites état de moi</w:t>
      </w:r>
      <w:r w:rsidRPr="00C3672B">
        <w:t xml:space="preserve">. </w:t>
      </w:r>
      <w:r w:rsidR="00A13117" w:rsidRPr="00C3672B">
        <w:t>On sait entre gentilshommes ce que parler veut dire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Monsieur</w:t>
      </w:r>
      <w:r w:rsidRPr="00C3672B">
        <w:t xml:space="preserve">, </w:t>
      </w:r>
      <w:r w:rsidR="00A13117" w:rsidRPr="00C3672B">
        <w:t xml:space="preserve">je bois </w:t>
      </w:r>
      <w:r w:rsidR="00A13117" w:rsidRPr="00C3672B">
        <w:rPr>
          <w:rFonts w:cs="Amasis30"/>
        </w:rPr>
        <w:t>à</w:t>
      </w:r>
      <w:r w:rsidR="00A13117" w:rsidRPr="00C3672B">
        <w:t xml:space="preserve"> votre sant</w:t>
      </w:r>
      <w:r w:rsidR="00A13117" w:rsidRPr="00C3672B">
        <w:rPr>
          <w:rFonts w:cs="Amasis30"/>
        </w:rPr>
        <w:t>é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B6FFA6C" w14:textId="77777777" w:rsidR="00A01FD3" w:rsidRPr="00C3672B" w:rsidRDefault="00A13117" w:rsidP="00A13117">
      <w:pPr>
        <w:pStyle w:val="Taille-1Normal"/>
      </w:pPr>
      <w:r w:rsidRPr="00C3672B">
        <w:t>Et il lui envoya un hanap plein de vin épicé</w:t>
      </w:r>
      <w:r w:rsidR="00A01FD3" w:rsidRPr="00C3672B">
        <w:t xml:space="preserve">, </w:t>
      </w:r>
      <w:r w:rsidRPr="00C3672B">
        <w:t>tandis que tous portaient sa santé</w:t>
      </w:r>
      <w:r w:rsidR="00A01FD3" w:rsidRPr="00C3672B">
        <w:t xml:space="preserve">. </w:t>
      </w:r>
      <w:r w:rsidRPr="00C3672B">
        <w:t>Puis du Perrier s</w:t>
      </w:r>
      <w:r w:rsidR="00A01FD3" w:rsidRPr="00C3672B">
        <w:t>’</w:t>
      </w:r>
      <w:r w:rsidRPr="00C3672B">
        <w:t>attendrit</w:t>
      </w:r>
      <w:r w:rsidR="00A01FD3" w:rsidRPr="00C3672B">
        <w:t xml:space="preserve">, </w:t>
      </w:r>
      <w:r w:rsidRPr="00C3672B">
        <w:t>car</w:t>
      </w:r>
      <w:r w:rsidR="00A01FD3" w:rsidRPr="00C3672B">
        <w:t xml:space="preserve">, </w:t>
      </w:r>
      <w:r w:rsidRPr="00C3672B">
        <w:t>malgré la saison avancée</w:t>
      </w:r>
      <w:r w:rsidR="00A01FD3" w:rsidRPr="00C3672B">
        <w:t xml:space="preserve">, </w:t>
      </w:r>
      <w:r w:rsidRPr="00C3672B">
        <w:t>les dames de l</w:t>
      </w:r>
      <w:r w:rsidR="00A01FD3" w:rsidRPr="00C3672B">
        <w:t>’</w:t>
      </w:r>
      <w:r w:rsidRPr="00C3672B">
        <w:t>Annonciade venaient de lui envoyer des fraises magnifiques</w:t>
      </w:r>
      <w:r w:rsidR="00A01FD3" w:rsidRPr="00C3672B">
        <w:t xml:space="preserve">. </w:t>
      </w:r>
      <w:r w:rsidRPr="00C3672B">
        <w:t>Il en mangea avec de la crème</w:t>
      </w:r>
      <w:r w:rsidR="00A01FD3" w:rsidRPr="00C3672B">
        <w:t>.</w:t>
      </w:r>
    </w:p>
    <w:p w14:paraId="01E6C9FE" w14:textId="77777777" w:rsidR="00A01FD3" w:rsidRPr="00C3672B" w:rsidRDefault="00A13117" w:rsidP="00A13117">
      <w:pPr>
        <w:pStyle w:val="Taille-1Normal"/>
      </w:pPr>
      <w:r w:rsidRPr="00C3672B">
        <w:t>Des laquais emportèrent le corps</w:t>
      </w:r>
      <w:r w:rsidR="00A01FD3" w:rsidRPr="00C3672B">
        <w:t xml:space="preserve">, </w:t>
      </w:r>
      <w:r w:rsidRPr="00C3672B">
        <w:t>nettoyèrent la nappe et y étendirent des serviettes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orgie continua</w:t>
      </w:r>
      <w:r w:rsidR="00A01FD3" w:rsidRPr="00C3672B">
        <w:t xml:space="preserve">, </w:t>
      </w:r>
      <w:r w:rsidRPr="00C3672B">
        <w:t>et du Perrier ayant provoqué un grand Allemand à boire</w:t>
      </w:r>
      <w:r w:rsidR="00A01FD3" w:rsidRPr="00C3672B">
        <w:t xml:space="preserve">, </w:t>
      </w:r>
      <w:r w:rsidRPr="00C3672B">
        <w:t>le lansquenet roula sous la table</w:t>
      </w:r>
      <w:r w:rsidR="00A01FD3" w:rsidRPr="00C3672B">
        <w:t xml:space="preserve">, </w:t>
      </w:r>
      <w:r w:rsidRPr="00C3672B">
        <w:t>et on l</w:t>
      </w:r>
      <w:r w:rsidR="00A01FD3" w:rsidRPr="00C3672B">
        <w:t>’</w:t>
      </w:r>
      <w:r w:rsidRPr="00C3672B">
        <w:t>entendait ronfler dans le feuillage</w:t>
      </w:r>
      <w:r w:rsidR="00A01FD3" w:rsidRPr="00C3672B">
        <w:t xml:space="preserve">. </w:t>
      </w:r>
      <w:r w:rsidRPr="00C3672B">
        <w:t>Le colonel en conçut de la joie</w:t>
      </w:r>
      <w:r w:rsidR="00A01FD3" w:rsidRPr="00C3672B">
        <w:t xml:space="preserve">, </w:t>
      </w:r>
      <w:r w:rsidRPr="00C3672B">
        <w:t>car il aimait tenir son monde en gaieté</w:t>
      </w:r>
      <w:r w:rsidR="00A01FD3" w:rsidRPr="00C3672B">
        <w:t>.</w:t>
      </w:r>
    </w:p>
    <w:p w14:paraId="0DDFD710" w14:textId="77777777" w:rsidR="00A01FD3" w:rsidRPr="00C3672B" w:rsidRDefault="00A13117" w:rsidP="00A13117">
      <w:pPr>
        <w:pStyle w:val="Taille-1Normal"/>
      </w:pPr>
      <w:r w:rsidRPr="00C3672B">
        <w:t>L</w:t>
      </w:r>
      <w:r w:rsidR="00A01FD3" w:rsidRPr="00C3672B">
        <w:t>’</w:t>
      </w:r>
      <w:r w:rsidRPr="00C3672B">
        <w:t>on apporta des cartes</w:t>
      </w:r>
      <w:r w:rsidR="00A01FD3" w:rsidRPr="00C3672B">
        <w:t xml:space="preserve">, </w:t>
      </w:r>
      <w:r w:rsidRPr="00C3672B">
        <w:t>et François dut jouer pendant une heure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mais il perdit deux cents </w:t>
      </w:r>
      <w:r w:rsidRPr="00C3672B">
        <w:rPr>
          <w:rFonts w:cs="Amasis30"/>
        </w:rPr>
        <w:t>é</w:t>
      </w:r>
      <w:r w:rsidRPr="00C3672B">
        <w:t>cus qu</w:t>
      </w:r>
      <w:r w:rsidR="00A01FD3" w:rsidRPr="00C3672B">
        <w:rPr>
          <w:rFonts w:cs="Amasis30"/>
        </w:rPr>
        <w:t>’</w:t>
      </w:r>
      <w:r w:rsidRPr="00C3672B">
        <w:t>il avait avec lui</w:t>
      </w:r>
      <w:r w:rsidR="00A01FD3" w:rsidRPr="00C3672B">
        <w:t xml:space="preserve">. </w:t>
      </w:r>
      <w:r w:rsidRPr="00C3672B">
        <w:t>Il en profita pour se retirer sans attirer l</w:t>
      </w:r>
      <w:r w:rsidR="00A01FD3" w:rsidRPr="00C3672B">
        <w:rPr>
          <w:rFonts w:cs="Amasis30"/>
        </w:rPr>
        <w:t>’</w:t>
      </w:r>
      <w:r w:rsidRPr="00C3672B">
        <w:t>attention de du Perrier</w:t>
      </w:r>
      <w:r w:rsidR="00A01FD3" w:rsidRPr="00C3672B">
        <w:t xml:space="preserve">, </w:t>
      </w:r>
      <w:r w:rsidRPr="00C3672B">
        <w:t>qu</w:t>
      </w:r>
      <w:r w:rsidR="00A01FD3" w:rsidRPr="00C3672B">
        <w:rPr>
          <w:rFonts w:cs="Amasis30"/>
        </w:rPr>
        <w:t>’</w:t>
      </w:r>
      <w:r w:rsidRPr="00C3672B">
        <w:t>il</w:t>
      </w:r>
      <w:r w:rsidR="008800C9">
        <w:t xml:space="preserve"> </w:t>
      </w:r>
      <w:r w:rsidRPr="00C3672B">
        <w:t>craignait de m</w:t>
      </w:r>
      <w:r w:rsidRPr="00C3672B">
        <w:rPr>
          <w:rFonts w:cs="Amasis30"/>
        </w:rPr>
        <w:t>é</w:t>
      </w:r>
      <w:r w:rsidRPr="00C3672B">
        <w:t>contenter</w:t>
      </w:r>
      <w:r w:rsidR="00A01FD3" w:rsidRPr="00C3672B">
        <w:t xml:space="preserve">.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ailleurs</w:t>
      </w:r>
      <w:r w:rsidR="00A01FD3" w:rsidRPr="00C3672B">
        <w:t xml:space="preserve">, </w:t>
      </w:r>
      <w:r w:rsidRPr="00C3672B">
        <w:t>il voulait s</w:t>
      </w:r>
      <w:r w:rsidR="00A01FD3" w:rsidRPr="00C3672B">
        <w:rPr>
          <w:rFonts w:cs="Amasis30"/>
        </w:rPr>
        <w:t>’</w:t>
      </w:r>
      <w:r w:rsidRPr="00C3672B">
        <w:t>en aller depuis longtemps</w:t>
      </w:r>
      <w:r w:rsidR="00A01FD3" w:rsidRPr="00C3672B">
        <w:t xml:space="preserve">, </w:t>
      </w:r>
      <w:r w:rsidRPr="00C3672B">
        <w:t>mais il n</w:t>
      </w:r>
      <w:r w:rsidR="00A01FD3" w:rsidRPr="00C3672B">
        <w:rPr>
          <w:rFonts w:cs="Amasis30"/>
        </w:rPr>
        <w:t>’</w:t>
      </w:r>
      <w:r w:rsidRPr="00C3672B">
        <w:t>osait</w:t>
      </w:r>
      <w:r w:rsidR="00A01FD3" w:rsidRPr="00C3672B">
        <w:t xml:space="preserve">, </w:t>
      </w:r>
      <w:r w:rsidRPr="00C3672B">
        <w:t>retenu par une crainte vague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plus le temps marchait</w:t>
      </w:r>
      <w:r w:rsidR="00A01FD3" w:rsidRPr="00C3672B">
        <w:t xml:space="preserve">, </w:t>
      </w:r>
      <w:r w:rsidRPr="00C3672B">
        <w:t>plus il se sentait l</w:t>
      </w:r>
      <w:r w:rsidRPr="00C3672B">
        <w:rPr>
          <w:rFonts w:cs="Amasis30"/>
        </w:rPr>
        <w:t>â</w:t>
      </w:r>
      <w:r w:rsidRPr="00C3672B">
        <w:t>che</w:t>
      </w:r>
      <w:r w:rsidR="00A01FD3" w:rsidRPr="00C3672B">
        <w:t>.</w:t>
      </w:r>
    </w:p>
    <w:p w14:paraId="5F4A46B9" w14:textId="77777777" w:rsidR="00A01FD3" w:rsidRPr="00C3672B" w:rsidRDefault="00A13117" w:rsidP="00A13117">
      <w:pPr>
        <w:pStyle w:val="Taille-1Normal"/>
      </w:pPr>
      <w:r w:rsidRPr="00C3672B">
        <w:t>Il rentra à son logis accompagné de Lazare</w:t>
      </w:r>
      <w:r w:rsidR="00A01FD3" w:rsidRPr="00C3672B">
        <w:t xml:space="preserve">. </w:t>
      </w:r>
      <w:r w:rsidRPr="00C3672B">
        <w:t>Son crâne bourdonnait et lui faisait mal</w:t>
      </w:r>
      <w:r w:rsidR="00A01FD3" w:rsidRPr="00C3672B">
        <w:t xml:space="preserve">. </w:t>
      </w:r>
      <w:r w:rsidRPr="00C3672B">
        <w:t>Il se fit jeter de l</w:t>
      </w:r>
      <w:r w:rsidR="00A01FD3" w:rsidRPr="00C3672B">
        <w:t>’</w:t>
      </w:r>
      <w:r w:rsidRPr="00C3672B">
        <w:t>eau sur la tête</w:t>
      </w:r>
      <w:r w:rsidR="00A01FD3" w:rsidRPr="00C3672B">
        <w:t xml:space="preserve">, </w:t>
      </w:r>
      <w:r w:rsidRPr="00C3672B">
        <w:t>se parfu</w:t>
      </w:r>
      <w:r w:rsidRPr="00C3672B">
        <w:lastRenderedPageBreak/>
        <w:t>ma</w:t>
      </w:r>
      <w:r w:rsidR="00A01FD3" w:rsidRPr="00C3672B">
        <w:t xml:space="preserve">, </w:t>
      </w:r>
      <w:r w:rsidRPr="00C3672B">
        <w:t>changea de vêtements</w:t>
      </w:r>
      <w:r w:rsidR="00A01FD3" w:rsidRPr="00C3672B">
        <w:t xml:space="preserve">. </w:t>
      </w:r>
      <w:r w:rsidRPr="00C3672B">
        <w:t>Puis il monta à l</w:t>
      </w:r>
      <w:r w:rsidR="00A01FD3" w:rsidRPr="00C3672B">
        <w:t>’</w:t>
      </w:r>
      <w:r w:rsidRPr="00C3672B">
        <w:t>étage où demeurait Madeleine</w:t>
      </w:r>
      <w:r w:rsidR="00A01FD3" w:rsidRPr="00C3672B">
        <w:t>.</w:t>
      </w:r>
    </w:p>
    <w:p w14:paraId="3F8803BE" w14:textId="77777777" w:rsidR="00A01FD3" w:rsidRPr="00C3672B" w:rsidRDefault="00A01FD3" w:rsidP="00A13117">
      <w:pPr>
        <w:pStyle w:val="Taille-1Normal"/>
      </w:pPr>
    </w:p>
    <w:p w14:paraId="60047660" w14:textId="77777777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quand il ouvrit doucement la porte</w:t>
      </w:r>
      <w:r w:rsidR="00A01FD3" w:rsidRPr="00C3672B">
        <w:t xml:space="preserve">, </w:t>
      </w:r>
      <w:r w:rsidRPr="00C3672B">
        <w:t>tremblait comme une feuille</w:t>
      </w:r>
      <w:r w:rsidR="00A01FD3" w:rsidRPr="00C3672B">
        <w:t xml:space="preserve">. </w:t>
      </w:r>
      <w:r w:rsidRPr="00C3672B">
        <w:t>Et il fut obligé de s</w:t>
      </w:r>
      <w:r w:rsidR="00A01FD3" w:rsidRPr="00C3672B">
        <w:t>’</w:t>
      </w:r>
      <w:r w:rsidRPr="00C3672B">
        <w:t>appuyer au mur pendant un moment</w:t>
      </w:r>
      <w:r w:rsidR="00A01FD3" w:rsidRPr="00C3672B">
        <w:t xml:space="preserve">. </w:t>
      </w:r>
      <w:r w:rsidRPr="00C3672B">
        <w:t>Écartant la portière de velours</w:t>
      </w:r>
      <w:r w:rsidR="00A01FD3" w:rsidRPr="00C3672B">
        <w:t xml:space="preserve">, </w:t>
      </w:r>
      <w:r w:rsidRPr="00C3672B">
        <w:t>il aperçut Madeleine qui lisait</w:t>
      </w:r>
      <w:r w:rsidR="00A01FD3" w:rsidRPr="00C3672B">
        <w:t xml:space="preserve">, </w:t>
      </w:r>
      <w:r w:rsidRPr="00C3672B">
        <w:t>assise dans un coin de la pièce</w:t>
      </w:r>
      <w:r w:rsidR="00A01FD3" w:rsidRPr="00C3672B">
        <w:t xml:space="preserve">, </w:t>
      </w:r>
      <w:r w:rsidRPr="00C3672B">
        <w:t>près d</w:t>
      </w:r>
      <w:r w:rsidR="00A01FD3" w:rsidRPr="00C3672B">
        <w:t>’</w:t>
      </w:r>
      <w:r w:rsidRPr="00C3672B">
        <w:t>un bahut qui portait un flambeau</w:t>
      </w:r>
      <w:r w:rsidR="00A01FD3" w:rsidRPr="00C3672B">
        <w:t>.</w:t>
      </w:r>
    </w:p>
    <w:p w14:paraId="263E1F5D" w14:textId="77777777" w:rsidR="00A01FD3" w:rsidRPr="00C3672B" w:rsidRDefault="00A13117" w:rsidP="00A13117">
      <w:pPr>
        <w:pStyle w:val="Taille-1Normal"/>
      </w:pPr>
      <w:r w:rsidRPr="00C3672B">
        <w:t>Longtemps il la contempla</w:t>
      </w:r>
      <w:r w:rsidR="00A01FD3" w:rsidRPr="00C3672B">
        <w:t xml:space="preserve">, </w:t>
      </w:r>
      <w:r w:rsidRPr="00C3672B">
        <w:t>et comme fixé au sol</w:t>
      </w:r>
      <w:r w:rsidR="00A01FD3" w:rsidRPr="00C3672B">
        <w:t xml:space="preserve">, </w:t>
      </w:r>
      <w:r w:rsidRPr="00C3672B">
        <w:t>il demeurait immobile</w:t>
      </w:r>
      <w:r w:rsidR="00A01FD3" w:rsidRPr="00C3672B">
        <w:t xml:space="preserve">, </w:t>
      </w:r>
      <w:r w:rsidRPr="00C3672B">
        <w:t>n</w:t>
      </w:r>
      <w:r w:rsidR="00A01FD3" w:rsidRPr="00C3672B">
        <w:t>’</w:t>
      </w:r>
      <w:r w:rsidRPr="00C3672B">
        <w:t>osant pas avancer</w:t>
      </w:r>
      <w:r w:rsidR="00A01FD3" w:rsidRPr="00C3672B">
        <w:t xml:space="preserve">, </w:t>
      </w:r>
      <w:r w:rsidRPr="00C3672B">
        <w:t>comme si au moindre de ses mouvements</w:t>
      </w:r>
      <w:r w:rsidR="00A01FD3" w:rsidRPr="00C3672B">
        <w:t xml:space="preserve">, </w:t>
      </w:r>
      <w:r w:rsidRPr="00C3672B">
        <w:t>la délicieuse apparition dût s</w:t>
      </w:r>
      <w:r w:rsidR="00A01FD3" w:rsidRPr="00C3672B">
        <w:t>’</w:t>
      </w:r>
      <w:r w:rsidRPr="00C3672B">
        <w:t>évanouir</w:t>
      </w:r>
      <w:r w:rsidR="00A01FD3" w:rsidRPr="00C3672B">
        <w:t xml:space="preserve">. </w:t>
      </w:r>
      <w:r w:rsidRPr="00C3672B">
        <w:t>Et il contemplait sa figure douce et fine encadrée par ses cheveux blonds que doraient les rayons de la lumière</w:t>
      </w:r>
      <w:r w:rsidR="00A01FD3" w:rsidRPr="00C3672B">
        <w:t xml:space="preserve">, </w:t>
      </w:r>
      <w:r w:rsidRPr="00C3672B">
        <w:t>ses mains tournant les feuilles du livre</w:t>
      </w:r>
      <w:r w:rsidR="00A01FD3" w:rsidRPr="00C3672B">
        <w:t xml:space="preserve">, </w:t>
      </w:r>
      <w:r w:rsidRPr="00C3672B">
        <w:t>son pied chaussé de velours noir dont il entrevoyait la pointe sous l</w:t>
      </w:r>
      <w:r w:rsidR="00A01FD3" w:rsidRPr="00C3672B">
        <w:t>’</w:t>
      </w:r>
      <w:r w:rsidRPr="00C3672B">
        <w:t>étoffe brune de la longue robe de chambre</w:t>
      </w:r>
      <w:r w:rsidR="00A01FD3" w:rsidRPr="00C3672B">
        <w:t xml:space="preserve">. </w:t>
      </w:r>
      <w:r w:rsidRPr="00C3672B">
        <w:t>Un peu penchée en avant</w:t>
      </w:r>
      <w:r w:rsidR="00A01FD3" w:rsidRPr="00C3672B">
        <w:t xml:space="preserve">, </w:t>
      </w:r>
      <w:r w:rsidRPr="00C3672B">
        <w:t>elle respirait doucement</w:t>
      </w:r>
      <w:r w:rsidR="00A01FD3" w:rsidRPr="00C3672B">
        <w:t xml:space="preserve">, </w:t>
      </w:r>
      <w:r w:rsidRPr="00C3672B">
        <w:t>et son souffle soulevait son corsage</w:t>
      </w:r>
      <w:r w:rsidR="00A01FD3" w:rsidRPr="00C3672B">
        <w:t xml:space="preserve">. </w:t>
      </w:r>
      <w:r w:rsidRPr="00C3672B">
        <w:t>Ses cils étaient si longs qu</w:t>
      </w:r>
      <w:r w:rsidR="00A01FD3" w:rsidRPr="00C3672B">
        <w:t>’</w:t>
      </w:r>
      <w:r w:rsidRPr="00C3672B">
        <w:t>ils ombraient ses joues</w:t>
      </w:r>
      <w:r w:rsidR="00A01FD3" w:rsidRPr="00C3672B">
        <w:t xml:space="preserve">, </w:t>
      </w:r>
      <w:r w:rsidRPr="00C3672B">
        <w:t>et ses paupières baissées étaient éclairées de lueurs roses</w:t>
      </w:r>
      <w:r w:rsidR="00A01FD3" w:rsidRPr="00C3672B">
        <w:t>.</w:t>
      </w:r>
    </w:p>
    <w:p w14:paraId="3845E823" w14:textId="77777777" w:rsidR="00A01FD3" w:rsidRPr="00C3672B" w:rsidRDefault="00A13117" w:rsidP="00A13117">
      <w:pPr>
        <w:pStyle w:val="Taille-1Normal"/>
      </w:pPr>
      <w:r w:rsidRPr="00C3672B">
        <w:t>Enfin</w:t>
      </w:r>
      <w:r w:rsidR="00A01FD3" w:rsidRPr="00C3672B">
        <w:t xml:space="preserve">, </w:t>
      </w:r>
      <w:r w:rsidRPr="00C3672B">
        <w:t>comme un poltron qui se rue à la bataille</w:t>
      </w:r>
      <w:r w:rsidR="00A01FD3" w:rsidRPr="00C3672B">
        <w:t xml:space="preserve">, </w:t>
      </w:r>
      <w:r w:rsidRPr="00C3672B">
        <w:t>il entra</w:t>
      </w:r>
      <w:r w:rsidR="00A01FD3" w:rsidRPr="00C3672B">
        <w:t xml:space="preserve">, </w:t>
      </w:r>
      <w:r w:rsidRPr="00C3672B">
        <w:t>fermant la porte derrière lui</w:t>
      </w:r>
      <w:r w:rsidR="00A01FD3" w:rsidRPr="00C3672B">
        <w:t xml:space="preserve">. </w:t>
      </w:r>
      <w:r w:rsidRPr="00C3672B">
        <w:t>Au bruit qu</w:t>
      </w:r>
      <w:r w:rsidR="00A01FD3" w:rsidRPr="00C3672B">
        <w:t>’</w:t>
      </w:r>
      <w:r w:rsidRPr="00C3672B">
        <w:t>il fit</w:t>
      </w:r>
      <w:r w:rsidR="00A01FD3" w:rsidRPr="00C3672B">
        <w:t xml:space="preserve">, </w:t>
      </w:r>
      <w:r w:rsidRPr="00C3672B">
        <w:t>Madeleine se leva brusquement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toute droite</w:t>
      </w:r>
      <w:r w:rsidR="00A01FD3" w:rsidRPr="00C3672B">
        <w:t xml:space="preserve">, </w:t>
      </w:r>
      <w:r w:rsidRPr="00C3672B">
        <w:t>blanche de terreur et sans voix</w:t>
      </w:r>
      <w:r w:rsidR="00A01FD3" w:rsidRPr="00C3672B">
        <w:t xml:space="preserve">, </w:t>
      </w:r>
      <w:r w:rsidRPr="00C3672B">
        <w:t>elle s</w:t>
      </w:r>
      <w:r w:rsidR="00A01FD3" w:rsidRPr="00C3672B">
        <w:t>’</w:t>
      </w:r>
      <w:r w:rsidRPr="00C3672B">
        <w:t>arrêta</w:t>
      </w:r>
      <w:r w:rsidR="00A01FD3" w:rsidRPr="00C3672B">
        <w:t xml:space="preserve">, </w:t>
      </w:r>
      <w:r w:rsidRPr="00C3672B">
        <w:t>tendant les bras en avant</w:t>
      </w:r>
      <w:r w:rsidR="00A01FD3" w:rsidRPr="00C3672B">
        <w:t xml:space="preserve">. </w:t>
      </w:r>
      <w:r w:rsidRPr="00C3672B">
        <w:t>Elle avait reconnu François</w:t>
      </w:r>
      <w:r w:rsidR="00A01FD3" w:rsidRPr="00C3672B">
        <w:t>.</w:t>
      </w:r>
    </w:p>
    <w:p w14:paraId="6CE746C7" w14:textId="77777777" w:rsidR="00A01FD3" w:rsidRPr="00C3672B" w:rsidRDefault="00A13117" w:rsidP="00A13117">
      <w:pPr>
        <w:pStyle w:val="Taille-1Normal"/>
      </w:pPr>
      <w:r w:rsidRPr="00C3672B">
        <w:t>Vivement</w:t>
      </w:r>
      <w:r w:rsidR="00A01FD3" w:rsidRPr="00C3672B">
        <w:t xml:space="preserve">, </w:t>
      </w:r>
      <w:r w:rsidRPr="00C3672B">
        <w:t>il marcha sur elle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avant qu</w:t>
      </w:r>
      <w:r w:rsidR="00A01FD3" w:rsidRPr="00C3672B">
        <w:t>’</w:t>
      </w:r>
      <w:r w:rsidRPr="00C3672B">
        <w:t>elle pût l</w:t>
      </w:r>
      <w:r w:rsidR="00A01FD3" w:rsidRPr="00C3672B">
        <w:t>’</w:t>
      </w:r>
      <w:r w:rsidRPr="00C3672B">
        <w:t>éviter</w:t>
      </w:r>
      <w:r w:rsidR="00A01FD3" w:rsidRPr="00C3672B">
        <w:t xml:space="preserve">, </w:t>
      </w:r>
      <w:r w:rsidRPr="00C3672B">
        <w:t>il l</w:t>
      </w:r>
      <w:r w:rsidR="00A01FD3" w:rsidRPr="00C3672B">
        <w:t>’</w:t>
      </w:r>
      <w:r w:rsidRPr="00C3672B">
        <w:t>avait saisie à la taille</w:t>
      </w:r>
      <w:r w:rsidR="00A01FD3" w:rsidRPr="00C3672B">
        <w:t xml:space="preserve">, </w:t>
      </w:r>
      <w:r w:rsidRPr="00C3672B">
        <w:t>étouffant ses cris désespérés sous ses baisers</w:t>
      </w:r>
      <w:r w:rsidR="00A01FD3" w:rsidRPr="00C3672B">
        <w:t xml:space="preserve">. </w:t>
      </w:r>
      <w:r w:rsidRPr="00C3672B">
        <w:t>Comme elle se raidissait</w:t>
      </w:r>
      <w:r w:rsidR="00A01FD3" w:rsidRPr="00C3672B">
        <w:t xml:space="preserve">, </w:t>
      </w:r>
      <w:r w:rsidRPr="00C3672B">
        <w:t>cambrant la taille</w:t>
      </w:r>
      <w:r w:rsidR="00A01FD3" w:rsidRPr="00C3672B">
        <w:t xml:space="preserve">, </w:t>
      </w:r>
      <w:r w:rsidRPr="00C3672B">
        <w:t>il la serra contre lui</w:t>
      </w:r>
      <w:r w:rsidR="00A01FD3" w:rsidRPr="00C3672B">
        <w:t xml:space="preserve">, </w:t>
      </w:r>
      <w:r w:rsidRPr="00C3672B">
        <w:t>tandis qu</w:t>
      </w:r>
      <w:r w:rsidR="00A01FD3" w:rsidRPr="00C3672B">
        <w:t>’</w:t>
      </w:r>
      <w:r w:rsidRPr="00C3672B">
        <w:t>elle s</w:t>
      </w:r>
      <w:r w:rsidR="00A01FD3" w:rsidRPr="00C3672B">
        <w:t>’</w:t>
      </w:r>
      <w:r w:rsidRPr="00C3672B">
        <w:t>épuisait à lutter</w:t>
      </w:r>
      <w:r w:rsidR="00A01FD3" w:rsidRPr="00C3672B">
        <w:t xml:space="preserve">, </w:t>
      </w:r>
      <w:r w:rsidRPr="00C3672B">
        <w:t>haletante</w:t>
      </w:r>
      <w:r w:rsidR="00A01FD3" w:rsidRPr="00C3672B">
        <w:t xml:space="preserve">. </w:t>
      </w:r>
      <w:r w:rsidRPr="00C3672B">
        <w:t>Elle fut matée en un instant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alors elle se fit molle entre ses bras</w:t>
      </w:r>
      <w:r w:rsidR="00A01FD3" w:rsidRPr="00C3672B">
        <w:t xml:space="preserve">, </w:t>
      </w:r>
      <w:r w:rsidRPr="00C3672B">
        <w:t xml:space="preserve">et tout son corps </w:t>
      </w:r>
      <w:r w:rsidRPr="00C3672B">
        <w:rPr>
          <w:rFonts w:cs="Amasis30"/>
        </w:rPr>
        <w:t>é</w:t>
      </w:r>
      <w:r w:rsidRPr="00C3672B">
        <w:t>tait secou</w:t>
      </w:r>
      <w:r w:rsidRPr="00C3672B">
        <w:rPr>
          <w:rFonts w:cs="Amasis30"/>
        </w:rPr>
        <w:t>é</w:t>
      </w:r>
      <w:r w:rsidRPr="00C3672B">
        <w:t xml:space="preserve"> par des sanglots</w:t>
      </w:r>
      <w:r w:rsidR="00A01FD3" w:rsidRPr="00C3672B">
        <w:t>.</w:t>
      </w:r>
    </w:p>
    <w:p w14:paraId="7F9325BE" w14:textId="77777777" w:rsidR="00A01FD3" w:rsidRPr="00C3672B" w:rsidRDefault="00A13117" w:rsidP="00A13117">
      <w:pPr>
        <w:pStyle w:val="Taille-1Normal"/>
      </w:pPr>
      <w:r w:rsidRPr="00C3672B">
        <w:t>François vit ses yeux démesurément ouverts et qui ruisselaient de larmes</w:t>
      </w:r>
      <w:r w:rsidR="00A01FD3" w:rsidRPr="00C3672B">
        <w:t xml:space="preserve">. </w:t>
      </w:r>
      <w:r w:rsidRPr="00C3672B">
        <w:t>Alors une grande pitié le prit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asseyant sur une chaise</w:t>
      </w:r>
      <w:r w:rsidR="00A01FD3" w:rsidRPr="00C3672B">
        <w:t xml:space="preserve">, </w:t>
      </w:r>
      <w:r w:rsidRPr="00C3672B">
        <w:t>il se laissa couler à ses genoux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étreignant de ses mains tremblantes</w:t>
      </w:r>
      <w:r w:rsidR="008724D6" w:rsidRPr="00C3672B">
        <w:t>.</w:t>
      </w:r>
    </w:p>
    <w:p w14:paraId="4B1BE821" w14:textId="5279560E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Ne pleure pas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disait-il</w:t>
      </w:r>
      <w:r w:rsidRPr="00C3672B">
        <w:t xml:space="preserve">. </w:t>
      </w:r>
      <w:r w:rsidR="00A13117" w:rsidRPr="00C3672B">
        <w:t>Ne pleure pas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Si tu savais comme je t</w:t>
      </w:r>
      <w:r w:rsidRPr="00C3672B">
        <w:rPr>
          <w:rFonts w:cs="Amasis30"/>
        </w:rPr>
        <w:t>’</w:t>
      </w:r>
      <w:r w:rsidR="00A13117" w:rsidRPr="00C3672B">
        <w:t>aime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Depuis que je t</w:t>
      </w:r>
      <w:r w:rsidRPr="00C3672B">
        <w:rPr>
          <w:rFonts w:cs="Amasis30"/>
        </w:rPr>
        <w:t>’</w:t>
      </w:r>
      <w:r w:rsidR="00A13117" w:rsidRPr="00C3672B">
        <w:t>ai vue pour la premi</w:t>
      </w:r>
      <w:r w:rsidR="00A13117" w:rsidRPr="00C3672B">
        <w:rPr>
          <w:rFonts w:cs="Amasis30"/>
        </w:rPr>
        <w:t>è</w:t>
      </w:r>
      <w:r w:rsidR="00A13117" w:rsidRPr="00C3672B">
        <w:t>re fois</w:t>
      </w:r>
      <w:r w:rsidRPr="00C3672B">
        <w:t xml:space="preserve">, </w:t>
      </w:r>
      <w:r w:rsidR="00A13117" w:rsidRPr="00C3672B">
        <w:t xml:space="preserve">il y a de cela </w:t>
      </w:r>
      <w:r w:rsidR="00A13117" w:rsidRPr="00C3672B">
        <w:lastRenderedPageBreak/>
        <w:t>des mois</w:t>
      </w:r>
      <w:r w:rsidRPr="00C3672B">
        <w:t xml:space="preserve">, </w:t>
      </w:r>
      <w:r w:rsidR="00A13117" w:rsidRPr="00C3672B">
        <w:t>ton image est rest</w:t>
      </w:r>
      <w:r w:rsidR="00A13117" w:rsidRPr="00C3672B">
        <w:rPr>
          <w:rFonts w:cs="Amasis30"/>
        </w:rPr>
        <w:t>é</w:t>
      </w:r>
      <w:r w:rsidR="00A13117" w:rsidRPr="00C3672B">
        <w:t>e grav</w:t>
      </w:r>
      <w:r w:rsidR="00A13117" w:rsidRPr="00C3672B">
        <w:rPr>
          <w:rFonts w:cs="Amasis30"/>
        </w:rPr>
        <w:t>é</w:t>
      </w:r>
      <w:r w:rsidR="00A13117" w:rsidRPr="00C3672B">
        <w:t>e dans mon c</w:t>
      </w:r>
      <w:r w:rsidR="00A13117" w:rsidRPr="00C3672B">
        <w:rPr>
          <w:rFonts w:cs="Amasis30"/>
        </w:rPr>
        <w:t>œ</w:t>
      </w:r>
      <w:r w:rsidR="00A13117" w:rsidRPr="00C3672B">
        <w:t>ur</w:t>
      </w:r>
      <w:r w:rsidRPr="00C3672B">
        <w:t xml:space="preserve">, </w:t>
      </w:r>
      <w:r w:rsidR="00A13117" w:rsidRPr="00C3672B">
        <w:t>et chaque jour je me demandais si je pourrais jamais te revoir</w:t>
      </w:r>
      <w:r w:rsidRPr="00C3672B">
        <w:t xml:space="preserve">. </w:t>
      </w:r>
      <w:r w:rsidR="00A13117" w:rsidRPr="00C3672B">
        <w:t>Ne te mets pas en col</w:t>
      </w:r>
      <w:r w:rsidR="00A13117" w:rsidRPr="00C3672B">
        <w:rPr>
          <w:rFonts w:cs="Amasis30"/>
        </w:rPr>
        <w:t>è</w:t>
      </w:r>
      <w:r w:rsidR="00A13117" w:rsidRPr="00C3672B">
        <w:t>re contre moi</w:t>
      </w:r>
      <w:r w:rsidRPr="00C3672B">
        <w:t xml:space="preserve">, </w:t>
      </w:r>
      <w:r w:rsidR="00A13117" w:rsidRPr="00C3672B">
        <w:t>ne pleure pas surtout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Car chacune de tes larmes est comme une goutte d</w:t>
      </w:r>
      <w:r w:rsidRPr="00C3672B">
        <w:rPr>
          <w:rFonts w:cs="Amasis30"/>
        </w:rPr>
        <w:t>’</w:t>
      </w:r>
      <w:r w:rsidR="00A13117" w:rsidRPr="00C3672B">
        <w:t>un poison subtil qui me p</w:t>
      </w:r>
      <w:r w:rsidR="00A13117" w:rsidRPr="00C3672B">
        <w:rPr>
          <w:rFonts w:cs="Amasis30"/>
        </w:rPr>
        <w:t>é</w:t>
      </w:r>
      <w:r w:rsidR="00A13117" w:rsidRPr="00C3672B">
        <w:t>n</w:t>
      </w:r>
      <w:r w:rsidR="00A13117" w:rsidRPr="00C3672B">
        <w:rPr>
          <w:rFonts w:cs="Amasis30"/>
        </w:rPr>
        <w:t>è</w:t>
      </w:r>
      <w:r w:rsidR="00A13117" w:rsidRPr="00C3672B">
        <w:t>tre le c</w:t>
      </w:r>
      <w:r w:rsidR="00A13117" w:rsidRPr="00C3672B">
        <w:rPr>
          <w:rFonts w:cs="Amasis30"/>
        </w:rPr>
        <w:t>œ</w:t>
      </w:r>
      <w:r w:rsidR="00A13117" w:rsidRPr="00C3672B">
        <w:t>ur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Si tu savais comme j</w:t>
      </w:r>
      <w:r w:rsidRPr="00C3672B">
        <w:rPr>
          <w:rFonts w:cs="Amasis30"/>
        </w:rPr>
        <w:t>’</w:t>
      </w:r>
      <w:r w:rsidR="00A13117" w:rsidRPr="00C3672B">
        <w:t xml:space="preserve">ai </w:t>
      </w:r>
      <w:r w:rsidR="00A13117" w:rsidRPr="00C3672B">
        <w:rPr>
          <w:rFonts w:cs="Amasis30"/>
        </w:rPr>
        <w:t>é</w:t>
      </w:r>
      <w:r w:rsidR="00A13117" w:rsidRPr="00C3672B">
        <w:t>t</w:t>
      </w:r>
      <w:r w:rsidR="00A13117" w:rsidRPr="00C3672B">
        <w:rPr>
          <w:rFonts w:cs="Amasis30"/>
        </w:rPr>
        <w:t>é</w:t>
      </w:r>
      <w:r w:rsidR="00A13117" w:rsidRPr="00C3672B">
        <w:t xml:space="preserve"> malheureux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rPr>
          <w:rFonts w:cs="Amasis30"/>
        </w:rPr>
        <w:t>À</w:t>
      </w:r>
      <w:r w:rsidR="00A13117" w:rsidRPr="00C3672B">
        <w:t xml:space="preserve"> ce tournoi o</w:t>
      </w:r>
      <w:r w:rsidR="00A13117" w:rsidRPr="00C3672B">
        <w:rPr>
          <w:rFonts w:cs="Amasis30"/>
        </w:rPr>
        <w:t>ù</w:t>
      </w:r>
      <w:r w:rsidR="00A13117" w:rsidRPr="00C3672B">
        <w:t xml:space="preserve"> je combattais pour toi</w:t>
      </w:r>
      <w:r w:rsidRPr="00C3672B">
        <w:t xml:space="preserve">, </w:t>
      </w:r>
      <w:r w:rsidR="00A13117" w:rsidRPr="00C3672B">
        <w:t>ils ont attach</w:t>
      </w:r>
      <w:r w:rsidR="00A13117" w:rsidRPr="00C3672B">
        <w:rPr>
          <w:rFonts w:cs="Amasis30"/>
        </w:rPr>
        <w:t>é</w:t>
      </w:r>
      <w:r w:rsidR="00A13117" w:rsidRPr="00C3672B">
        <w:t xml:space="preserve"> des chardons sous la housse de mon cheval</w:t>
      </w:r>
      <w:r w:rsidRPr="00C3672B">
        <w:t xml:space="preserve">, </w:t>
      </w:r>
      <w:r w:rsidR="00A13117" w:rsidRPr="00C3672B">
        <w:t>et j</w:t>
      </w:r>
      <w:r w:rsidRPr="00C3672B">
        <w:t>’</w:t>
      </w:r>
      <w:r w:rsidR="00A13117" w:rsidRPr="00C3672B">
        <w:t>ai été vaincu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ai reçu un coup d</w:t>
      </w:r>
      <w:r w:rsidRPr="00C3672B">
        <w:t>’</w:t>
      </w:r>
      <w:r w:rsidR="00A13117" w:rsidRPr="00C3672B">
        <w:t>épée sur le front</w:t>
      </w:r>
      <w:r w:rsidRPr="00C3672B">
        <w:t xml:space="preserve">. </w:t>
      </w:r>
      <w:r w:rsidR="00A13117" w:rsidRPr="00C3672B">
        <w:t>Vois</w:t>
      </w:r>
      <w:r w:rsidRPr="00C3672B">
        <w:t xml:space="preserve">, </w:t>
      </w:r>
      <w:r w:rsidR="00A13117" w:rsidRPr="00C3672B">
        <w:t>ils ont cherché à me tuer</w:t>
      </w:r>
      <w:r w:rsidR="008800C9">
        <w:t>…</w:t>
      </w:r>
    </w:p>
    <w:p w14:paraId="08A50871" w14:textId="77777777" w:rsidR="00A01FD3" w:rsidRPr="00C3672B" w:rsidRDefault="00A13117" w:rsidP="00A13117">
      <w:pPr>
        <w:pStyle w:val="Taille-1Normal"/>
      </w:pPr>
      <w:r w:rsidRPr="00C3672B">
        <w:t>Elle l</w:t>
      </w:r>
      <w:r w:rsidR="00A01FD3" w:rsidRPr="00C3672B">
        <w:t>’</w:t>
      </w:r>
      <w:r w:rsidRPr="00C3672B">
        <w:t>écoutait</w:t>
      </w:r>
      <w:r w:rsidR="00A01FD3" w:rsidRPr="00C3672B">
        <w:t xml:space="preserve">, </w:t>
      </w:r>
      <w:r w:rsidRPr="00C3672B">
        <w:t>étonnée de lui trouver la voix aussi douce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domptée par une émotion inconnue</w:t>
      </w:r>
      <w:r w:rsidR="00A01FD3" w:rsidRPr="00C3672B">
        <w:t xml:space="preserve">, </w:t>
      </w:r>
      <w:r w:rsidRPr="00C3672B">
        <w:t>elle se laissait alanguir</w:t>
      </w:r>
      <w:r w:rsidR="00A01FD3" w:rsidRPr="00C3672B">
        <w:t xml:space="preserve">, </w:t>
      </w:r>
      <w:r w:rsidRPr="00C3672B">
        <w:t>perdant conscience de toutes choses</w:t>
      </w:r>
      <w:r w:rsidR="00A01FD3" w:rsidRPr="00C3672B">
        <w:t xml:space="preserve">, </w:t>
      </w:r>
      <w:r w:rsidRPr="00C3672B">
        <w:t>comme endormie dans un songe où elle souriait dans ses larmes</w:t>
      </w:r>
      <w:r w:rsidR="00A01FD3" w:rsidRPr="00C3672B">
        <w:t xml:space="preserve">. </w:t>
      </w:r>
      <w:r w:rsidRPr="00C3672B">
        <w:t>Lui continuait</w:t>
      </w:r>
      <w:r w:rsidR="00A01FD3" w:rsidRPr="00C3672B">
        <w:t xml:space="preserve">, </w:t>
      </w:r>
      <w:r w:rsidRPr="00C3672B">
        <w:t>la tête inclinée sur ses genoux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enlaçant sans rudesse</w:t>
      </w:r>
      <w:r w:rsidR="00A01FD3" w:rsidRPr="00C3672B">
        <w:t xml:space="preserve">, </w:t>
      </w:r>
      <w:r w:rsidRPr="00C3672B">
        <w:t>de telle sorte qu</w:t>
      </w:r>
      <w:r w:rsidR="00A01FD3" w:rsidRPr="00C3672B">
        <w:t>’</w:t>
      </w:r>
      <w:r w:rsidRPr="00C3672B">
        <w:t>elle ne cherchait plus à se dégager</w:t>
      </w:r>
      <w:r w:rsidR="00A01FD3" w:rsidRPr="00C3672B">
        <w:t>.</w:t>
      </w:r>
    </w:p>
    <w:p w14:paraId="3E41915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Tu es si belle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Qui pourrait te voir sans t</w:t>
      </w:r>
      <w:r w:rsidRPr="00C3672B">
        <w:rPr>
          <w:rFonts w:cs="Amasis30"/>
        </w:rPr>
        <w:t>’</w:t>
      </w:r>
      <w:r w:rsidR="00A13117" w:rsidRPr="00C3672B">
        <w:t>aimer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Depuis que je t</w:t>
      </w:r>
      <w:r w:rsidRPr="00C3672B">
        <w:rPr>
          <w:rFonts w:cs="Amasis30"/>
        </w:rPr>
        <w:t>’</w:t>
      </w:r>
      <w:r w:rsidR="00A13117" w:rsidRPr="00C3672B">
        <w:t>ai aper</w:t>
      </w:r>
      <w:r w:rsidR="00A13117" w:rsidRPr="00C3672B">
        <w:rPr>
          <w:rFonts w:cs="Amasis30"/>
        </w:rPr>
        <w:t>ç</w:t>
      </w:r>
      <w:r w:rsidR="00A13117" w:rsidRPr="00C3672B">
        <w:t>ue revenant du pr</w:t>
      </w:r>
      <w:r w:rsidR="00A13117" w:rsidRPr="00C3672B">
        <w:rPr>
          <w:rFonts w:cs="Amasis30"/>
        </w:rPr>
        <w:t>ê</w:t>
      </w:r>
      <w:r w:rsidR="00A13117" w:rsidRPr="00C3672B">
        <w:t>che</w:t>
      </w:r>
      <w:r w:rsidRPr="00C3672B">
        <w:t xml:space="preserve">, </w:t>
      </w:r>
      <w:r w:rsidR="00A13117" w:rsidRPr="00C3672B">
        <w:t>je n</w:t>
      </w:r>
      <w:r w:rsidRPr="00C3672B">
        <w:rPr>
          <w:rFonts w:cs="Amasis30"/>
        </w:rPr>
        <w:t>’</w:t>
      </w:r>
      <w:r w:rsidR="00A13117" w:rsidRPr="00C3672B">
        <w:t xml:space="preserve">ai pu penser </w:t>
      </w:r>
      <w:r w:rsidR="00A13117" w:rsidRPr="00C3672B">
        <w:rPr>
          <w:rFonts w:cs="Amasis30"/>
        </w:rPr>
        <w:t>à</w:t>
      </w:r>
      <w:r w:rsidR="00A13117" w:rsidRPr="00C3672B">
        <w:t xml:space="preserve"> une autre qu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à</w:t>
      </w:r>
      <w:r w:rsidR="008800C9">
        <w:rPr>
          <w:rFonts w:cs="Amasis30"/>
        </w:rPr>
        <w:t xml:space="preserve"> </w:t>
      </w:r>
      <w:r w:rsidR="00A13117" w:rsidRPr="00C3672B">
        <w:t>toi</w:t>
      </w:r>
      <w:r w:rsidRPr="00C3672B">
        <w:t xml:space="preserve">. </w:t>
      </w:r>
      <w:r w:rsidR="00A13117" w:rsidRPr="00C3672B">
        <w:t>Jamais tu n</w:t>
      </w:r>
      <w:r w:rsidRPr="00C3672B">
        <w:rPr>
          <w:rFonts w:cs="Amasis30"/>
        </w:rPr>
        <w:t>’</w:t>
      </w:r>
      <w:r w:rsidR="00A13117" w:rsidRPr="00C3672B">
        <w:t>as quitt</w:t>
      </w:r>
      <w:r w:rsidR="00A13117" w:rsidRPr="00C3672B">
        <w:rPr>
          <w:rFonts w:cs="Amasis30"/>
        </w:rPr>
        <w:t>é</w:t>
      </w:r>
      <w:r w:rsidR="00A13117" w:rsidRPr="00C3672B">
        <w:t xml:space="preserve"> mon c</w:t>
      </w:r>
      <w:r w:rsidR="00A13117" w:rsidRPr="00C3672B">
        <w:rPr>
          <w:rFonts w:cs="Amasis30"/>
        </w:rPr>
        <w:t>œ</w:t>
      </w:r>
      <w:r w:rsidR="00A13117" w:rsidRPr="00C3672B">
        <w:t>ur</w:t>
      </w:r>
      <w:r w:rsidRPr="00C3672B">
        <w:t xml:space="preserve">, </w:t>
      </w:r>
      <w:r w:rsidR="00A13117" w:rsidRPr="00C3672B">
        <w:t>et ta beaut</w:t>
      </w:r>
      <w:r w:rsidR="00A13117" w:rsidRPr="00C3672B">
        <w:rPr>
          <w:rFonts w:cs="Amasis30"/>
        </w:rPr>
        <w:t>é</w:t>
      </w:r>
      <w:r w:rsidR="00A13117" w:rsidRPr="00C3672B">
        <w:t xml:space="preserve"> y met une joyeuse clart</w:t>
      </w:r>
      <w:r w:rsidR="00A13117" w:rsidRPr="00C3672B">
        <w:rPr>
          <w:rFonts w:cs="Amasis30"/>
        </w:rPr>
        <w:t>é</w:t>
      </w:r>
      <w:r w:rsidRPr="00C3672B">
        <w:t xml:space="preserve">, </w:t>
      </w:r>
      <w:r w:rsidR="00A13117" w:rsidRPr="00C3672B">
        <w:t>qui illumine ma tristesse</w:t>
      </w:r>
      <w:r w:rsidRPr="00C3672B">
        <w:t xml:space="preserve">. </w:t>
      </w:r>
      <w:r w:rsidR="00A13117" w:rsidRPr="00C3672B">
        <w:rPr>
          <w:rFonts w:cs="Amasis30"/>
        </w:rPr>
        <w:t>É</w:t>
      </w:r>
      <w:r w:rsidR="00A13117" w:rsidRPr="00C3672B">
        <w:t>coute</w:t>
      </w:r>
      <w:r w:rsidRPr="00C3672B">
        <w:t xml:space="preserve">, </w:t>
      </w:r>
      <w:r w:rsidR="00A13117" w:rsidRPr="00C3672B">
        <w:t>ne sois pas sans piti</w:t>
      </w:r>
      <w:r w:rsidR="00A13117" w:rsidRPr="00C3672B">
        <w:rPr>
          <w:rFonts w:cs="Amasis30"/>
        </w:rPr>
        <w:t>é</w:t>
      </w:r>
      <w:r w:rsidR="00A13117" w:rsidRPr="00C3672B">
        <w:t xml:space="preserve"> pour moi</w:t>
      </w:r>
      <w:r w:rsidRPr="00C3672B">
        <w:t xml:space="preserve">, </w:t>
      </w:r>
      <w:r w:rsidR="00A13117" w:rsidRPr="00C3672B">
        <w:t>est-ce ma faute s</w:t>
      </w:r>
      <w:r w:rsidRPr="00C3672B">
        <w:rPr>
          <w:rFonts w:cs="Amasis30"/>
        </w:rPr>
        <w:t>’</w:t>
      </w:r>
      <w:r w:rsidR="00A13117" w:rsidRPr="00C3672B">
        <w:t>ils n</w:t>
      </w:r>
      <w:r w:rsidRPr="00C3672B">
        <w:rPr>
          <w:rFonts w:cs="Amasis30"/>
        </w:rPr>
        <w:t>’</w:t>
      </w:r>
      <w:r w:rsidR="00A13117" w:rsidRPr="00C3672B">
        <w:t xml:space="preserve">ont pas voulu que je sois ton </w:t>
      </w:r>
      <w:r w:rsidR="00A13117" w:rsidRPr="00C3672B">
        <w:rPr>
          <w:rFonts w:cs="Amasis30"/>
        </w:rPr>
        <w:t>é</w:t>
      </w:r>
      <w:r w:rsidR="00A13117" w:rsidRPr="00C3672B">
        <w:t>poux</w:t>
      </w:r>
      <w:r w:rsidRPr="00C3672B">
        <w:t xml:space="preserve">, </w:t>
      </w:r>
      <w:r w:rsidR="00A13117" w:rsidRPr="00C3672B">
        <w:t>s</w:t>
      </w:r>
      <w:r w:rsidRPr="00C3672B">
        <w:rPr>
          <w:rFonts w:cs="Amasis30"/>
        </w:rPr>
        <w:t>’</w:t>
      </w:r>
      <w:r w:rsidR="00A13117" w:rsidRPr="00C3672B">
        <w:t>ils m</w:t>
      </w:r>
      <w:r w:rsidRPr="00C3672B">
        <w:rPr>
          <w:rFonts w:cs="Amasis30"/>
        </w:rPr>
        <w:t>’</w:t>
      </w:r>
      <w:r w:rsidR="00A13117" w:rsidRPr="00C3672B">
        <w:t>ont chass</w:t>
      </w:r>
      <w:r w:rsidR="00A13117" w:rsidRPr="00C3672B">
        <w:rPr>
          <w:rFonts w:cs="Amasis30"/>
        </w:rPr>
        <w:t>é</w:t>
      </w:r>
      <w:r w:rsidR="00A13117" w:rsidRPr="00C3672B">
        <w:t xml:space="preserve"> de ta pr</w:t>
      </w:r>
      <w:r w:rsidR="00A13117" w:rsidRPr="00C3672B">
        <w:rPr>
          <w:rFonts w:cs="Amasis30"/>
        </w:rPr>
        <w:t>é</w:t>
      </w:r>
      <w:r w:rsidR="00A13117" w:rsidRPr="00C3672B">
        <w:t>sence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Pouvais-tu penser que je t</w:t>
      </w:r>
      <w:r w:rsidRPr="00C3672B">
        <w:rPr>
          <w:rFonts w:cs="Amasis30"/>
        </w:rPr>
        <w:t>’</w:t>
      </w:r>
      <w:r w:rsidR="00A13117" w:rsidRPr="00C3672B">
        <w:t>oublierais et que ma tendresse passerait comme l</w:t>
      </w:r>
      <w:r w:rsidRPr="00C3672B">
        <w:rPr>
          <w:rFonts w:cs="Amasis30"/>
        </w:rPr>
        <w:t>’</w:t>
      </w:r>
      <w:r w:rsidR="00A13117" w:rsidRPr="00C3672B">
        <w:t>eau du ruisseau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7471C2F1" w14:textId="77777777" w:rsidR="00A01FD3" w:rsidRPr="00C3672B" w:rsidRDefault="00A13117" w:rsidP="00A13117">
      <w:pPr>
        <w:pStyle w:val="Taille-1Normal"/>
      </w:pPr>
      <w:r w:rsidRPr="00C3672B">
        <w:t>Jamais on ne lui avait dit de pareilles choses</w:t>
      </w:r>
      <w:r w:rsidR="00A01FD3" w:rsidRPr="00C3672B">
        <w:t xml:space="preserve">, </w:t>
      </w:r>
      <w:r w:rsidRPr="00C3672B">
        <w:t>et défaite</w:t>
      </w:r>
      <w:r w:rsidR="00A01FD3" w:rsidRPr="00C3672B">
        <w:t xml:space="preserve">, </w:t>
      </w:r>
      <w:r w:rsidRPr="00C3672B">
        <w:t>à demi pâmée</w:t>
      </w:r>
      <w:r w:rsidR="00A01FD3" w:rsidRPr="00C3672B">
        <w:t xml:space="preserve">, </w:t>
      </w:r>
      <w:r w:rsidRPr="00C3672B">
        <w:t>elle se renversait dans sa chaise</w:t>
      </w:r>
      <w:r w:rsidR="00A01FD3" w:rsidRPr="00C3672B">
        <w:t xml:space="preserve">, </w:t>
      </w:r>
      <w:r w:rsidRPr="00C3672B">
        <w:t>les mains en avant</w:t>
      </w:r>
      <w:r w:rsidR="00A01FD3" w:rsidRPr="00C3672B">
        <w:t xml:space="preserve">, </w:t>
      </w:r>
      <w:r w:rsidRPr="00C3672B">
        <w:t>cherchant malgré elle le visage de François</w:t>
      </w:r>
      <w:r w:rsidR="00A01FD3" w:rsidRPr="00C3672B">
        <w:t xml:space="preserve">. </w:t>
      </w:r>
      <w:r w:rsidRPr="00C3672B">
        <w:t>Elle n</w:t>
      </w:r>
      <w:r w:rsidR="00A01FD3" w:rsidRPr="00C3672B">
        <w:t>’</w:t>
      </w:r>
      <w:r w:rsidRPr="00C3672B">
        <w:t>avait plus peur</w:t>
      </w:r>
      <w:r w:rsidR="00A01FD3" w:rsidRPr="00C3672B">
        <w:t xml:space="preserve">, </w:t>
      </w:r>
      <w:r w:rsidRPr="00C3672B">
        <w:t>mais se laissait bercer</w:t>
      </w:r>
      <w:r w:rsidR="00A01FD3" w:rsidRPr="00C3672B">
        <w:t xml:space="preserve">, </w:t>
      </w:r>
      <w:r w:rsidRPr="00C3672B">
        <w:t>à entendre ses paroles</w:t>
      </w:r>
      <w:r w:rsidR="00A01FD3" w:rsidRPr="00C3672B">
        <w:t xml:space="preserve">, </w:t>
      </w:r>
      <w:r w:rsidRPr="00C3672B">
        <w:t>comme par une musique délicieuse</w:t>
      </w:r>
      <w:r w:rsidR="00A01FD3" w:rsidRPr="00C3672B">
        <w:t xml:space="preserve">. </w:t>
      </w:r>
      <w:r w:rsidRPr="00C3672B">
        <w:t>Les préceptes du livre</w:t>
      </w:r>
      <w:r w:rsidR="00A01FD3" w:rsidRPr="00C3672B">
        <w:t xml:space="preserve">, </w:t>
      </w:r>
      <w:r w:rsidRPr="00C3672B">
        <w:t>les devoirs envers Dieu</w:t>
      </w:r>
      <w:r w:rsidR="00A01FD3" w:rsidRPr="00C3672B">
        <w:t xml:space="preserve">, </w:t>
      </w:r>
      <w:r w:rsidRPr="00C3672B">
        <w:t>les sentiments du monde</w:t>
      </w:r>
      <w:r w:rsidR="00A01FD3" w:rsidRPr="00C3672B">
        <w:t xml:space="preserve">, </w:t>
      </w:r>
      <w:r w:rsidRPr="00C3672B">
        <w:t>tout cela s</w:t>
      </w:r>
      <w:r w:rsidR="00A01FD3" w:rsidRPr="00C3672B">
        <w:t>’</w:t>
      </w:r>
      <w:r w:rsidRPr="00C3672B">
        <w:t>envolait de son âme</w:t>
      </w:r>
      <w:r w:rsidR="00A01FD3" w:rsidRPr="00C3672B">
        <w:t xml:space="preserve">, </w:t>
      </w:r>
      <w:r w:rsidRPr="00C3672B">
        <w:t>et elle semblait s</w:t>
      </w:r>
      <w:r w:rsidR="00A01FD3" w:rsidRPr="00C3672B">
        <w:t>’</w:t>
      </w:r>
      <w:r w:rsidRPr="00C3672B">
        <w:t>éveiller d</w:t>
      </w:r>
      <w:r w:rsidR="00A01FD3" w:rsidRPr="00C3672B">
        <w:t>’</w:t>
      </w:r>
      <w:r w:rsidRPr="00C3672B">
        <w:t>une nouvelle vie tandis que son cœur lui paraissait s</w:t>
      </w:r>
      <w:r w:rsidR="00A01FD3" w:rsidRPr="00C3672B">
        <w:t>’</w:t>
      </w:r>
      <w:r w:rsidRPr="00C3672B">
        <w:t>élargir à faire éclater sa poitrine</w:t>
      </w:r>
      <w:r w:rsidR="00A01FD3" w:rsidRPr="00C3672B">
        <w:t xml:space="preserve">. </w:t>
      </w:r>
      <w:r w:rsidRPr="00C3672B">
        <w:t>Ses larmes coulaient doucement</w:t>
      </w:r>
      <w:r w:rsidR="00A01FD3" w:rsidRPr="00C3672B">
        <w:t xml:space="preserve">, </w:t>
      </w:r>
      <w:r w:rsidRPr="00C3672B">
        <w:t>tombant sur la tête de François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ses yeux riaient pendant qu</w:t>
      </w:r>
      <w:r w:rsidR="00A01FD3" w:rsidRPr="00C3672B">
        <w:rPr>
          <w:rFonts w:cs="Amasis30"/>
        </w:rPr>
        <w:t>’</w:t>
      </w:r>
      <w:r w:rsidRPr="00C3672B">
        <w:t xml:space="preserve">il continuait </w:t>
      </w:r>
      <w:r w:rsidRPr="00C3672B">
        <w:rPr>
          <w:rFonts w:cs="Amasis30"/>
        </w:rPr>
        <w:t>à</w:t>
      </w:r>
      <w:r w:rsidRPr="00C3672B">
        <w:t xml:space="preserve"> lui parler d</w:t>
      </w:r>
      <w:r w:rsidR="00A01FD3" w:rsidRPr="00C3672B">
        <w:rPr>
          <w:rFonts w:cs="Amasis30"/>
        </w:rPr>
        <w:t>’</w:t>
      </w:r>
      <w:r w:rsidRPr="00C3672B">
        <w:t>amour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B509FE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Viens avec moi</w:t>
      </w:r>
      <w:r w:rsidRPr="00C3672B">
        <w:t xml:space="preserve">, </w:t>
      </w:r>
      <w:r w:rsidR="00A13117" w:rsidRPr="00C3672B">
        <w:t>ma bien-aimée</w:t>
      </w:r>
      <w:r w:rsidRPr="00C3672B">
        <w:t xml:space="preserve">, </w:t>
      </w:r>
      <w:r w:rsidR="00A13117" w:rsidRPr="00C3672B">
        <w:t>mon cœur</w:t>
      </w:r>
      <w:r w:rsidRPr="00C3672B">
        <w:t xml:space="preserve">, </w:t>
      </w:r>
      <w:r w:rsidR="00A13117" w:rsidRPr="00C3672B">
        <w:t>viens avec moi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Nous irons ensemble tr</w:t>
      </w:r>
      <w:r w:rsidR="00A13117" w:rsidRPr="00C3672B">
        <w:rPr>
          <w:rFonts w:cs="Amasis30"/>
        </w:rPr>
        <w:t>è</w:t>
      </w:r>
      <w:r w:rsidR="00A13117" w:rsidRPr="00C3672B">
        <w:t>s loin</w:t>
      </w:r>
      <w:r w:rsidRPr="00C3672B">
        <w:t xml:space="preserve">, </w:t>
      </w:r>
      <w:r w:rsidR="00A13117" w:rsidRPr="00C3672B">
        <w:t>dans le ch</w:t>
      </w:r>
      <w:r w:rsidR="00A13117" w:rsidRPr="00C3672B">
        <w:rPr>
          <w:rFonts w:cs="Amasis30"/>
        </w:rPr>
        <w:t>â</w:t>
      </w:r>
      <w:r w:rsidR="00A13117" w:rsidRPr="00C3672B">
        <w:t>teau de ma m</w:t>
      </w:r>
      <w:r w:rsidR="00A13117" w:rsidRPr="00C3672B">
        <w:rPr>
          <w:rFonts w:cs="Amasis30"/>
        </w:rPr>
        <w:t>è</w:t>
      </w:r>
      <w:r w:rsidR="00A13117" w:rsidRPr="00C3672B">
        <w:t>re qui t</w:t>
      </w:r>
      <w:r w:rsidRPr="00C3672B">
        <w:rPr>
          <w:rFonts w:cs="Amasis30"/>
        </w:rPr>
        <w:t>’</w:t>
      </w:r>
      <w:r w:rsidR="00A13117" w:rsidRPr="00C3672B">
        <w:t>aimera comme je t</w:t>
      </w:r>
      <w:r w:rsidRPr="00C3672B">
        <w:rPr>
          <w:rFonts w:cs="Amasis30"/>
        </w:rPr>
        <w:t>’</w:t>
      </w:r>
      <w:r w:rsidR="00A13117" w:rsidRPr="00C3672B">
        <w:t>aime</w:t>
      </w:r>
      <w:r w:rsidRPr="00C3672B">
        <w:t xml:space="preserve">, </w:t>
      </w:r>
      <w:r w:rsidR="00A13117" w:rsidRPr="00C3672B">
        <w:t>et tu seras ma femme devant Dieu</w:t>
      </w:r>
      <w:r w:rsidRPr="00C3672B">
        <w:t xml:space="preserve">. </w:t>
      </w:r>
      <w:r w:rsidR="00A13117" w:rsidRPr="00C3672B">
        <w:t xml:space="preserve">Je </w:t>
      </w:r>
      <w:r w:rsidR="00A13117" w:rsidRPr="00C3672B">
        <w:lastRenderedPageBreak/>
        <w:t>quitterai l</w:t>
      </w:r>
      <w:r w:rsidRPr="00C3672B">
        <w:rPr>
          <w:rFonts w:cs="Amasis30"/>
        </w:rPr>
        <w:t>’</w:t>
      </w:r>
      <w:r w:rsidR="00A13117" w:rsidRPr="00C3672B">
        <w:t>arm</w:t>
      </w:r>
      <w:r w:rsidR="00A13117" w:rsidRPr="00C3672B">
        <w:rPr>
          <w:rFonts w:cs="Amasis30"/>
        </w:rPr>
        <w:t>é</w:t>
      </w:r>
      <w:r w:rsidR="00A13117" w:rsidRPr="00C3672B">
        <w:t>e</w:t>
      </w:r>
      <w:r w:rsidRPr="00C3672B">
        <w:t xml:space="preserve">, </w:t>
      </w:r>
      <w:r w:rsidR="00A13117" w:rsidRPr="00C3672B">
        <w:t>je quitterai tout</w:t>
      </w:r>
      <w:r w:rsidRPr="00C3672B">
        <w:t xml:space="preserve">, </w:t>
      </w:r>
      <w:r w:rsidR="00A13117" w:rsidRPr="00C3672B">
        <w:t>ne voulant plus conna</w:t>
      </w:r>
      <w:r w:rsidR="00A13117" w:rsidRPr="00C3672B">
        <w:rPr>
          <w:rFonts w:cs="Amasis30"/>
        </w:rPr>
        <w:t>î</w:t>
      </w:r>
      <w:r w:rsidR="00A13117" w:rsidRPr="00C3672B">
        <w:t>tre d</w:t>
      </w:r>
      <w:r w:rsidRPr="00C3672B">
        <w:rPr>
          <w:rFonts w:cs="Amasis30"/>
        </w:rPr>
        <w:t>’</w:t>
      </w:r>
      <w:r w:rsidR="00A13117" w:rsidRPr="00C3672B">
        <w:t>autre monde que la joie de tes l</w:t>
      </w:r>
      <w:r w:rsidR="00A13117" w:rsidRPr="00C3672B">
        <w:rPr>
          <w:rFonts w:cs="Amasis30"/>
        </w:rPr>
        <w:t>è</w:t>
      </w:r>
      <w:r w:rsidR="00A13117" w:rsidRPr="00C3672B">
        <w:t>vres et la clart</w:t>
      </w:r>
      <w:r w:rsidR="00A13117" w:rsidRPr="00C3672B">
        <w:rPr>
          <w:rFonts w:cs="Amasis30"/>
        </w:rPr>
        <w:t>é</w:t>
      </w:r>
      <w:r w:rsidR="00A13117" w:rsidRPr="00C3672B">
        <w:t xml:space="preserve"> de tes yeux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F13EAB0" w14:textId="77777777" w:rsidR="00A01FD3" w:rsidRPr="00C3672B" w:rsidRDefault="00A13117" w:rsidP="00A13117">
      <w:pPr>
        <w:pStyle w:val="Taille-1Normal"/>
      </w:pPr>
      <w:r w:rsidRPr="00C3672B">
        <w:t>Il l</w:t>
      </w:r>
      <w:r w:rsidR="00A01FD3" w:rsidRPr="00C3672B">
        <w:t>’</w:t>
      </w:r>
      <w:r w:rsidRPr="00C3672B">
        <w:t>attirait contre lui</w:t>
      </w:r>
      <w:r w:rsidR="00A01FD3" w:rsidRPr="00C3672B">
        <w:t xml:space="preserve">, </w:t>
      </w:r>
      <w:r w:rsidRPr="00C3672B">
        <w:t>sans qu</w:t>
      </w:r>
      <w:r w:rsidR="00A01FD3" w:rsidRPr="00C3672B">
        <w:t>’</w:t>
      </w:r>
      <w:r w:rsidRPr="00C3672B">
        <w:t>elle se défendit</w:t>
      </w:r>
      <w:r w:rsidR="00A01FD3" w:rsidRPr="00C3672B">
        <w:t xml:space="preserve">. </w:t>
      </w:r>
      <w:r w:rsidRPr="00C3672B">
        <w:t>Sa tête roula sur son épaule et s</w:t>
      </w:r>
      <w:r w:rsidR="00A01FD3" w:rsidRPr="00C3672B">
        <w:t>’</w:t>
      </w:r>
      <w:r w:rsidRPr="00C3672B">
        <w:t>abandonna à ses baisers</w:t>
      </w:r>
      <w:r w:rsidR="00A01FD3" w:rsidRPr="00C3672B">
        <w:t xml:space="preserve">, </w:t>
      </w:r>
      <w:r w:rsidRPr="00C3672B">
        <w:t>tandis que sa chevelure</w:t>
      </w:r>
      <w:r w:rsidR="007C501B">
        <w:t xml:space="preserve"> </w:t>
      </w:r>
      <w:r w:rsidRPr="00C3672B">
        <w:t>se d</w:t>
      </w:r>
      <w:r w:rsidRPr="00C3672B">
        <w:rPr>
          <w:rFonts w:cs="Amasis30"/>
        </w:rPr>
        <w:t>é</w:t>
      </w:r>
      <w:r w:rsidRPr="00C3672B">
        <w:t>nouant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pandait comme une nappe d</w:t>
      </w:r>
      <w:r w:rsidR="00A01FD3" w:rsidRPr="00C3672B">
        <w:rPr>
          <w:rFonts w:cs="Amasis30"/>
        </w:rPr>
        <w:t>’</w:t>
      </w:r>
      <w:r w:rsidRPr="00C3672B">
        <w:t>or fondu sur le velours de son corsage</w:t>
      </w:r>
      <w:r w:rsidR="00A01FD3" w:rsidRPr="00C3672B">
        <w:t xml:space="preserve">. </w:t>
      </w:r>
      <w:r w:rsidRPr="00C3672B">
        <w:t>Il la saisit dans ses bras</w:t>
      </w:r>
      <w:r w:rsidR="00A01FD3" w:rsidRPr="00C3672B">
        <w:t xml:space="preserve">,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emportant vers le lit</w:t>
      </w:r>
      <w:r w:rsidR="00A01FD3" w:rsidRPr="00C3672B">
        <w:t xml:space="preserve">, </w:t>
      </w:r>
      <w:r w:rsidRPr="00C3672B">
        <w:t>buvant les larmes de ses yeux</w:t>
      </w:r>
      <w:r w:rsidR="00A01FD3" w:rsidRPr="00C3672B">
        <w:t xml:space="preserve">,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engourdissant par des paroles douces et n</w:t>
      </w:r>
      <w:r w:rsidR="00A01FD3" w:rsidRPr="00C3672B">
        <w:rPr>
          <w:rFonts w:cs="Amasis30"/>
        </w:rPr>
        <w:t>’</w:t>
      </w:r>
      <w:r w:rsidRPr="00C3672B">
        <w:t>ayant pas de sens</w:t>
      </w:r>
      <w:r w:rsidR="00A01FD3" w:rsidRPr="00C3672B">
        <w:t xml:space="preserve">, </w:t>
      </w:r>
      <w:r w:rsidRPr="00C3672B">
        <w:t>comme les m</w:t>
      </w:r>
      <w:r w:rsidRPr="00C3672B">
        <w:rPr>
          <w:rFonts w:cs="Amasis30"/>
        </w:rPr>
        <w:t>è</w:t>
      </w:r>
      <w:r w:rsidRPr="00C3672B">
        <w:t>res en disent aux nourrissons</w:t>
      </w:r>
      <w:r w:rsidR="00A01FD3" w:rsidRPr="00C3672B">
        <w:t>.</w:t>
      </w:r>
    </w:p>
    <w:p w14:paraId="6A1F467D" w14:textId="77777777" w:rsidR="00A01FD3" w:rsidRPr="00C3672B" w:rsidRDefault="00A13117" w:rsidP="00A13117">
      <w:pPr>
        <w:pStyle w:val="Taille-1Normal"/>
      </w:pPr>
      <w:r w:rsidRPr="00C3672B">
        <w:t>Et dans la grande pièce où les cires mourantes coulaient dans le chandelier de cuivre en jetant des lueurs tremblantes qui faisaient danser les ombres</w:t>
      </w:r>
      <w:r w:rsidR="00A01FD3" w:rsidRPr="00C3672B">
        <w:t xml:space="preserve">, </w:t>
      </w:r>
      <w:r w:rsidRPr="00C3672B">
        <w:t>on n</w:t>
      </w:r>
      <w:r w:rsidR="00A01FD3" w:rsidRPr="00C3672B">
        <w:t>’</w:t>
      </w:r>
      <w:r w:rsidRPr="00C3672B">
        <w:t>entendit plus d</w:t>
      </w:r>
      <w:r w:rsidR="00A01FD3" w:rsidRPr="00C3672B">
        <w:t>’</w:t>
      </w:r>
      <w:r w:rsidRPr="00C3672B">
        <w:t>autre bruit que la chute sourde des jupes de velours</w:t>
      </w:r>
      <w:r w:rsidR="00A01FD3" w:rsidRPr="00C3672B">
        <w:t xml:space="preserve">, </w:t>
      </w:r>
      <w:r w:rsidRPr="00C3672B">
        <w:t>le craquement des agrafes</w:t>
      </w:r>
      <w:r w:rsidR="00A01FD3" w:rsidRPr="00C3672B">
        <w:t xml:space="preserve">. </w:t>
      </w:r>
      <w:r w:rsidRPr="00C3672B">
        <w:t>Quand elle fut dévêtue</w:t>
      </w:r>
      <w:r w:rsidR="00A01FD3" w:rsidRPr="00C3672B">
        <w:t xml:space="preserve">, </w:t>
      </w:r>
      <w:r w:rsidRPr="00C3672B">
        <w:t>François la porta sur le lit</w:t>
      </w:r>
      <w:r w:rsidR="00A01FD3" w:rsidRPr="00C3672B">
        <w:t xml:space="preserve">. </w:t>
      </w:r>
      <w:r w:rsidRPr="00C3672B">
        <w:t>À ce moment</w:t>
      </w:r>
      <w:r w:rsidR="00A01FD3" w:rsidRPr="00C3672B">
        <w:t xml:space="preserve">, </w:t>
      </w:r>
      <w:r w:rsidRPr="00C3672B">
        <w:t>la dernière cire s</w:t>
      </w:r>
      <w:r w:rsidR="00A01FD3" w:rsidRPr="00C3672B">
        <w:t>’</w:t>
      </w:r>
      <w:r w:rsidRPr="00C3672B">
        <w:t>éteignit après avoir jeté une lueur suprême qui empourpra les rideaux et éclaira en plein</w:t>
      </w:r>
      <w:r w:rsidR="00A01FD3" w:rsidRPr="00C3672B">
        <w:t xml:space="preserve">, </w:t>
      </w:r>
      <w:r w:rsidRPr="00C3672B">
        <w:t>sur l</w:t>
      </w:r>
      <w:r w:rsidR="00A01FD3" w:rsidRPr="00C3672B">
        <w:t>’</w:t>
      </w:r>
      <w:r w:rsidRPr="00C3672B">
        <w:t>oreiller en point de Venise</w:t>
      </w:r>
      <w:r w:rsidR="00A01FD3" w:rsidRPr="00C3672B">
        <w:t xml:space="preserve">, </w:t>
      </w:r>
      <w:r w:rsidRPr="00C3672B">
        <w:t>le visage de Madeleine de Gardefort</w:t>
      </w:r>
      <w:r w:rsidR="00A01FD3" w:rsidRPr="00C3672B">
        <w:t>.</w:t>
      </w:r>
    </w:p>
    <w:p w14:paraId="4CE0209F" w14:textId="77777777" w:rsidR="00A01FD3" w:rsidRPr="00C3672B" w:rsidRDefault="00A01FD3" w:rsidP="00A13117">
      <w:pPr>
        <w:pStyle w:val="Taille-1Normal"/>
      </w:pPr>
    </w:p>
    <w:p w14:paraId="4D504D3A" w14:textId="77777777" w:rsidR="00A01FD3" w:rsidRPr="00C3672B" w:rsidRDefault="00A13117" w:rsidP="00A13117">
      <w:pPr>
        <w:pStyle w:val="Taille-1Normal"/>
      </w:pPr>
      <w:r w:rsidRPr="00C3672B">
        <w:t>Il se leva de grand matin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échappa de la chambre comme un malfaiteur</w:t>
      </w:r>
      <w:r w:rsidR="00A01FD3" w:rsidRPr="00C3672B">
        <w:t xml:space="preserve">, </w:t>
      </w:r>
      <w:r w:rsidRPr="00C3672B">
        <w:t>en laissant sa maîtresse dormir</w:t>
      </w:r>
      <w:r w:rsidR="00A01FD3" w:rsidRPr="00C3672B">
        <w:t xml:space="preserve">. </w:t>
      </w:r>
      <w:r w:rsidRPr="00C3672B">
        <w:t>Quoi qu</w:t>
      </w:r>
      <w:r w:rsidR="00A01FD3" w:rsidRPr="00C3672B">
        <w:t>’</w:t>
      </w:r>
      <w:r w:rsidRPr="00C3672B">
        <w:t>il en eût</w:t>
      </w:r>
      <w:r w:rsidR="00A01FD3" w:rsidRPr="00C3672B">
        <w:t xml:space="preserve">, </w:t>
      </w:r>
      <w:r w:rsidRPr="00C3672B">
        <w:t>il se sentait gêné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il avait pour excuse les intérêts du service</w:t>
      </w:r>
      <w:r w:rsidR="00A01FD3" w:rsidRPr="00C3672B">
        <w:t xml:space="preserve">, </w:t>
      </w:r>
      <w:r w:rsidRPr="00C3672B">
        <w:t>et il passa chez du Perrier qui le reçut dans son lit</w:t>
      </w:r>
      <w:r w:rsidR="00A01FD3" w:rsidRPr="00C3672B">
        <w:t xml:space="preserve">, </w:t>
      </w:r>
      <w:r w:rsidRPr="00C3672B">
        <w:t>entre une comédienne et un grand chien</w:t>
      </w:r>
      <w:r w:rsidR="00A01FD3" w:rsidRPr="00C3672B">
        <w:t xml:space="preserve">. </w:t>
      </w:r>
      <w:r w:rsidRPr="00C3672B">
        <w:t>Le colonel se montra absolument indigné de la conduite des huguenots</w:t>
      </w:r>
      <w:r w:rsidR="00A01FD3" w:rsidRPr="00C3672B">
        <w:t xml:space="preserve">, </w:t>
      </w:r>
      <w:r w:rsidRPr="00C3672B">
        <w:t>déclara qu</w:t>
      </w:r>
      <w:r w:rsidR="00A01FD3" w:rsidRPr="00C3672B">
        <w:t>’</w:t>
      </w:r>
      <w:r w:rsidRPr="00C3672B">
        <w:t>il allait en écrire au Roy</w:t>
      </w:r>
      <w:r w:rsidR="00A01FD3" w:rsidRPr="00C3672B">
        <w:t xml:space="preserve">, </w:t>
      </w:r>
      <w:r w:rsidRPr="00C3672B">
        <w:t>et qu</w:t>
      </w:r>
      <w:r w:rsidR="00A01FD3" w:rsidRPr="00C3672B">
        <w:t>’</w:t>
      </w:r>
      <w:r w:rsidRPr="00C3672B">
        <w:t>à partir d</w:t>
      </w:r>
      <w:r w:rsidR="00A01FD3" w:rsidRPr="00C3672B">
        <w:t>’</w:t>
      </w:r>
      <w:r w:rsidRPr="00C3672B">
        <w:t>aujourd</w:t>
      </w:r>
      <w:r w:rsidR="00A01FD3" w:rsidRPr="00C3672B">
        <w:t>’</w:t>
      </w:r>
      <w:r w:rsidRPr="00C3672B">
        <w:t>hui il considérait tous ceux de la Religion comme hors la loi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attirant la tête de François à toucher la sienne</w:t>
      </w:r>
      <w:r w:rsidR="00A01FD3" w:rsidRPr="00C3672B">
        <w:t xml:space="preserve">, </w:t>
      </w:r>
      <w:r w:rsidRPr="00C3672B">
        <w:t>il lui dit à l</w:t>
      </w:r>
      <w:r w:rsidR="00A01FD3" w:rsidRPr="00C3672B">
        <w:t>’</w:t>
      </w:r>
      <w:r w:rsidRPr="00C3672B">
        <w:t>oreille que l</w:t>
      </w:r>
      <w:r w:rsidR="00A01FD3" w:rsidRPr="00C3672B">
        <w:t>’</w:t>
      </w:r>
      <w:r w:rsidRPr="00C3672B">
        <w:t>affaire du petit Bellegarde était arrangée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un unanime accord on avait reconnu qu</w:t>
      </w:r>
      <w:r w:rsidR="00A01FD3" w:rsidRPr="00C3672B">
        <w:rPr>
          <w:rFonts w:cs="Amasis30"/>
        </w:rPr>
        <w:t>’</w:t>
      </w:r>
      <w:r w:rsidRPr="00C3672B">
        <w:t>il avait grossi</w:t>
      </w:r>
      <w:r w:rsidRPr="00C3672B">
        <w:rPr>
          <w:rFonts w:cs="Amasis30"/>
        </w:rPr>
        <w:t>è</w:t>
      </w:r>
      <w:r w:rsidRPr="00C3672B">
        <w:t>rement insult</w:t>
      </w:r>
      <w:r w:rsidRPr="00C3672B">
        <w:rPr>
          <w:rFonts w:cs="Amasis30"/>
        </w:rPr>
        <w:t>é</w:t>
      </w:r>
      <w:r w:rsidR="007C501B">
        <w:rPr>
          <w:rFonts w:cs="Amasis30"/>
        </w:rPr>
        <w:t xml:space="preserve"> </w:t>
      </w:r>
      <w:r w:rsidR="00A01FD3" w:rsidRPr="00C3672B">
        <w:t>M. de </w:t>
      </w:r>
      <w:proofErr w:type="spellStart"/>
      <w:r w:rsidRPr="00C3672B">
        <w:t>Bernage</w:t>
      </w:r>
      <w:proofErr w:type="spellEnd"/>
      <w:r w:rsidR="00A01FD3" w:rsidRPr="00C3672B">
        <w:t>.</w:t>
      </w:r>
    </w:p>
    <w:p w14:paraId="1CAF7F4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Quant à la poulette que vous avez chez vous</w:t>
      </w:r>
      <w:r w:rsidRPr="00C3672B">
        <w:t xml:space="preserve">, </w:t>
      </w:r>
      <w:r w:rsidR="00A13117" w:rsidRPr="00C3672B">
        <w:t>faites-en ce que vous voudrez</w:t>
      </w:r>
      <w:r w:rsidRPr="00C3672B">
        <w:t xml:space="preserve">. </w:t>
      </w:r>
      <w:r w:rsidR="00A13117" w:rsidRPr="00C3672B">
        <w:t>J</w:t>
      </w:r>
      <w:r w:rsidRPr="00C3672B">
        <w:t>’</w:t>
      </w:r>
      <w:r w:rsidR="00A13117" w:rsidRPr="00C3672B">
        <w:t>ai dit au gouverneur que c</w:t>
      </w:r>
      <w:r w:rsidRPr="00C3672B">
        <w:t>’</w:t>
      </w:r>
      <w:r w:rsidR="00A13117" w:rsidRPr="00C3672B">
        <w:t>était une mauvaise huguenote de petit lieu</w:t>
      </w:r>
      <w:r w:rsidRPr="00C3672B">
        <w:t xml:space="preserve">, </w:t>
      </w:r>
      <w:r w:rsidR="00A13117" w:rsidRPr="00C3672B">
        <w:t>et j</w:t>
      </w:r>
      <w:r w:rsidRPr="00C3672B">
        <w:t>’</w:t>
      </w:r>
      <w:r w:rsidR="00A13117" w:rsidRPr="00C3672B">
        <w:t>ai envoyé promener l</w:t>
      </w:r>
      <w:r w:rsidRPr="00C3672B">
        <w:t>’</w:t>
      </w:r>
      <w:r w:rsidR="00A13117" w:rsidRPr="00C3672B">
        <w:t>archevêque en lui faisant comprendre que c</w:t>
      </w:r>
      <w:r w:rsidRPr="00C3672B">
        <w:t>’</w:t>
      </w:r>
      <w:r w:rsidR="00A13117" w:rsidRPr="00C3672B">
        <w:t>était de moi</w:t>
      </w:r>
      <w:r w:rsidRPr="00C3672B">
        <w:t xml:space="preserve">, </w:t>
      </w:r>
      <w:r w:rsidR="00A13117" w:rsidRPr="00C3672B">
        <w:t>et non de lui que relevait la juridiction des gens de guerre</w:t>
      </w:r>
      <w:r w:rsidRPr="00C3672B">
        <w:t xml:space="preserve">. </w:t>
      </w:r>
      <w:r w:rsidR="00A13117" w:rsidRPr="00C3672B">
        <w:t>Allez donc en paix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</w:t>
      </w:r>
      <w:r w:rsidRPr="00C3672B">
        <w:rPr>
          <w:rFonts w:cs="Amasis30"/>
        </w:rPr>
        <w:t>’</w:t>
      </w:r>
      <w:r w:rsidR="00A13117" w:rsidRPr="00C3672B">
        <w:t>ailleurs</w:t>
      </w:r>
      <w:r w:rsidRPr="00C3672B">
        <w:t xml:space="preserve">, </w:t>
      </w:r>
      <w:r w:rsidR="00A13117" w:rsidRPr="00C3672B">
        <w:t>nous partirons sous peu pour tenir le pays</w:t>
      </w:r>
      <w:r w:rsidRPr="00C3672B">
        <w:t xml:space="preserve">, </w:t>
      </w:r>
      <w:r w:rsidR="00A13117" w:rsidRPr="00C3672B">
        <w:t>par cons</w:t>
      </w:r>
      <w:r w:rsidR="00A13117" w:rsidRPr="00C3672B">
        <w:rPr>
          <w:rFonts w:cs="Amasis30"/>
        </w:rPr>
        <w:t>é</w:t>
      </w:r>
      <w:r w:rsidR="00A13117" w:rsidRPr="00C3672B">
        <w:t xml:space="preserve">quent vous pourrez </w:t>
      </w:r>
      <w:r w:rsidR="00A13117" w:rsidRPr="00C3672B">
        <w:lastRenderedPageBreak/>
        <w:t>emmener votre Isabelle avec vous</w:t>
      </w:r>
      <w:r w:rsidRPr="00C3672B">
        <w:t xml:space="preserve">, </w:t>
      </w:r>
      <w:r w:rsidR="00A13117" w:rsidRPr="00C3672B">
        <w:t>tout comme j</w:t>
      </w:r>
      <w:r w:rsidRPr="00C3672B">
        <w:t>’</w:t>
      </w:r>
      <w:r w:rsidR="00A13117" w:rsidRPr="00C3672B">
        <w:t>emmènerai les miennes</w:t>
      </w:r>
      <w:r w:rsidRPr="00C3672B">
        <w:t xml:space="preserve">. </w:t>
      </w:r>
      <w:r w:rsidR="00A13117" w:rsidRPr="00C3672B">
        <w:t>Adieu</w:t>
      </w:r>
      <w:r w:rsidRPr="00C3672B">
        <w:t>.</w:t>
      </w:r>
    </w:p>
    <w:p w14:paraId="13B21B56" w14:textId="77777777" w:rsidR="00A01FD3" w:rsidRPr="00C3672B" w:rsidRDefault="00A13117" w:rsidP="00A13117">
      <w:pPr>
        <w:pStyle w:val="Taille-1Normal"/>
      </w:pPr>
      <w:r w:rsidRPr="00C3672B">
        <w:t>Et du Perrier se renfonça dans son lit</w:t>
      </w:r>
      <w:r w:rsidR="00A01FD3" w:rsidRPr="00C3672B">
        <w:t xml:space="preserve">, </w:t>
      </w:r>
      <w:r w:rsidRPr="00C3672B">
        <w:t>regardant s</w:t>
      </w:r>
      <w:r w:rsidR="00A01FD3" w:rsidRPr="00C3672B">
        <w:t>’</w:t>
      </w:r>
      <w:r w:rsidRPr="00C3672B">
        <w:t>éloigner François avec un sourire vague</w:t>
      </w:r>
      <w:r w:rsidR="00A01FD3" w:rsidRPr="00C3672B">
        <w:t xml:space="preserve">, </w:t>
      </w:r>
      <w:r w:rsidRPr="00C3672B">
        <w:t>car il le considérait comme un bel oiseau doré qu</w:t>
      </w:r>
      <w:r w:rsidR="00A01FD3" w:rsidRPr="00C3672B">
        <w:t>’</w:t>
      </w:r>
      <w:r w:rsidRPr="00C3672B">
        <w:t>il se proposait de plumer</w:t>
      </w:r>
      <w:r w:rsidR="00A01FD3" w:rsidRPr="00C3672B">
        <w:t>.</w:t>
      </w:r>
    </w:p>
    <w:p w14:paraId="32CF7E98" w14:textId="77777777" w:rsidR="00A13117" w:rsidRPr="00C3672B" w:rsidRDefault="00A13117" w:rsidP="00A01FD3">
      <w:pPr>
        <w:pStyle w:val="Titre1"/>
      </w:pPr>
      <w:bookmarkStart w:id="12" w:name="_Toc192940202"/>
      <w:r w:rsidRPr="00A13117">
        <w:lastRenderedPageBreak/>
        <w:t xml:space="preserve">TROISIÈME </w:t>
      </w:r>
      <w:r w:rsidR="007314CA" w:rsidRPr="00C3672B">
        <w:t>PARTIE</w:t>
      </w:r>
      <w:bookmarkEnd w:id="12"/>
    </w:p>
    <w:p w14:paraId="5D386A94" w14:textId="77777777" w:rsidR="007314CA" w:rsidRPr="00C3672B" w:rsidRDefault="007314CA" w:rsidP="00A01FD3">
      <w:pPr>
        <w:pStyle w:val="Titre2"/>
      </w:pPr>
      <w:bookmarkStart w:id="13" w:name="_Toc192940203"/>
      <w:r w:rsidRPr="00C3672B">
        <w:lastRenderedPageBreak/>
        <w:t>I</w:t>
      </w:r>
      <w:bookmarkEnd w:id="13"/>
    </w:p>
    <w:p w14:paraId="585D960B" w14:textId="77777777" w:rsidR="00A01FD3" w:rsidRPr="00C3672B" w:rsidRDefault="00A01FD3" w:rsidP="00A13117">
      <w:pPr>
        <w:pStyle w:val="Taille-1Normal"/>
      </w:pPr>
      <w:r w:rsidRPr="00C3672B">
        <w:t>M. de </w:t>
      </w:r>
      <w:r w:rsidR="00A13117" w:rsidRPr="00C3672B">
        <w:t>Morguen</w:t>
      </w:r>
      <w:r w:rsidRPr="00C3672B">
        <w:t xml:space="preserve">, </w:t>
      </w:r>
      <w:r w:rsidR="00A13117" w:rsidRPr="00C3672B">
        <w:t>relevé par les siens avec le crâne fendu et trois dents brisées</w:t>
      </w:r>
      <w:r w:rsidRPr="00C3672B">
        <w:t xml:space="preserve">, </w:t>
      </w:r>
      <w:r w:rsidR="00A13117" w:rsidRPr="00C3672B">
        <w:t>fut emmené au Blanc</w:t>
      </w:r>
      <w:r w:rsidRPr="00C3672B">
        <w:t xml:space="preserve">, </w:t>
      </w:r>
      <w:r w:rsidR="00A13117" w:rsidRPr="00C3672B">
        <w:t>où on le soigna quelques jours</w:t>
      </w:r>
      <w:r w:rsidRPr="00C3672B">
        <w:t xml:space="preserve">. </w:t>
      </w:r>
      <w:r w:rsidR="00A13117" w:rsidRPr="00C3672B">
        <w:t>Quand il fut rétabli</w:t>
      </w:r>
      <w:r w:rsidRPr="00C3672B">
        <w:t xml:space="preserve">, </w:t>
      </w:r>
      <w:r w:rsidR="00A13117" w:rsidRPr="00C3672B">
        <w:t>il se demanda quel parti prendre</w:t>
      </w:r>
      <w:r w:rsidRPr="00C3672B">
        <w:t xml:space="preserve">. </w:t>
      </w:r>
      <w:r w:rsidR="00A13117" w:rsidRPr="00C3672B">
        <w:t>Retourner aux quartiers de l</w:t>
      </w:r>
      <w:r w:rsidRPr="00C3672B">
        <w:t>’</w:t>
      </w:r>
      <w:r w:rsidR="00A13117" w:rsidRPr="00C3672B">
        <w:t>Amiral ne lui semblait pas prudent</w:t>
      </w:r>
      <w:r w:rsidRPr="00C3672B">
        <w:t xml:space="preserve">, </w:t>
      </w:r>
      <w:r w:rsidR="00A13117" w:rsidRPr="00C3672B">
        <w:t>et d</w:t>
      </w:r>
      <w:r w:rsidRPr="00C3672B">
        <w:t>’</w:t>
      </w:r>
      <w:r w:rsidR="00A13117" w:rsidRPr="00C3672B">
        <w:t>ailleurs celui-ci devait repartir rapidement pour la Rochelle au moment de l</w:t>
      </w:r>
      <w:r w:rsidRPr="00C3672B">
        <w:t>’</w:t>
      </w:r>
      <w:r w:rsidR="00A13117" w:rsidRPr="00C3672B">
        <w:t xml:space="preserve">arrivée de </w:t>
      </w:r>
      <w:r w:rsidRPr="00C3672B">
        <w:t>M. de </w:t>
      </w:r>
      <w:r w:rsidR="00A13117" w:rsidRPr="00C3672B">
        <w:t>Bernage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il s</w:t>
      </w:r>
      <w:r w:rsidRPr="00C3672B">
        <w:rPr>
          <w:rFonts w:cs="Amasis30"/>
        </w:rPr>
        <w:t>’</w:t>
      </w:r>
      <w:r w:rsidR="00A13117" w:rsidRPr="00C3672B">
        <w:t>y trouvait donc sans doute depuis une semaine</w:t>
      </w:r>
      <w:r w:rsidRPr="00C3672B">
        <w:t xml:space="preserve">. </w:t>
      </w:r>
      <w:r w:rsidR="00A13117" w:rsidRPr="00C3672B">
        <w:t>En tout cas</w:t>
      </w:r>
      <w:r w:rsidRPr="00C3672B">
        <w:t xml:space="preserve">, </w:t>
      </w:r>
      <w:r w:rsidR="00A13117" w:rsidRPr="00C3672B">
        <w:t>le baron Jacques ne voulait pas s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é</w:t>
      </w:r>
      <w:r w:rsidR="00A13117" w:rsidRPr="00C3672B">
        <w:t>loigner de Bourges</w:t>
      </w:r>
      <w:r w:rsidRPr="00C3672B">
        <w:t>.</w:t>
      </w:r>
    </w:p>
    <w:p w14:paraId="1951FB84" w14:textId="77777777" w:rsidR="00A01FD3" w:rsidRPr="00C3672B" w:rsidRDefault="00A13117" w:rsidP="00A13117">
      <w:pPr>
        <w:pStyle w:val="Taille-1Normal"/>
      </w:pPr>
      <w:r w:rsidRPr="00C3672B">
        <w:t>Sa seule préoccupation était de pouvoir entrer dans la ville ou de surprendre François</w:t>
      </w:r>
      <w:r w:rsidR="00A01FD3" w:rsidRPr="00C3672B">
        <w:t xml:space="preserve">, </w:t>
      </w:r>
      <w:r w:rsidRPr="00C3672B">
        <w:t>au dehors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il venait à sortir avec Madeleine</w:t>
      </w:r>
      <w:r w:rsidR="00A01FD3" w:rsidRPr="00C3672B">
        <w:t xml:space="preserve">. </w:t>
      </w:r>
      <w:r w:rsidRPr="00C3672B">
        <w:t>Aussi garda-t-il ses hommes avec lui</w:t>
      </w:r>
      <w:r w:rsidR="00A01FD3" w:rsidRPr="00C3672B">
        <w:t xml:space="preserve">. </w:t>
      </w:r>
      <w:r w:rsidRPr="00C3672B">
        <w:t>Mais il reconnut bientôt qu</w:t>
      </w:r>
      <w:r w:rsidR="00A01FD3" w:rsidRPr="00C3672B">
        <w:t>’</w:t>
      </w:r>
      <w:r w:rsidRPr="00C3672B">
        <w:t>il ne pouvait rien faire avec une quinzaine de cavaliers</w:t>
      </w:r>
      <w:r w:rsidR="00A01FD3" w:rsidRPr="00C3672B">
        <w:t xml:space="preserve">, </w:t>
      </w:r>
      <w:r w:rsidRPr="00C3672B">
        <w:t>tant la ville était bien gardée</w:t>
      </w:r>
      <w:r w:rsidR="00A01FD3" w:rsidRPr="00C3672B">
        <w:t xml:space="preserve">, </w:t>
      </w:r>
      <w:r w:rsidRPr="00C3672B">
        <w:t xml:space="preserve">et il se décida à rallier les bandes commandées par </w:t>
      </w:r>
      <w:r w:rsidR="00A01FD3" w:rsidRPr="00C3672B">
        <w:t>M. de </w:t>
      </w:r>
      <w:r w:rsidRPr="00C3672B">
        <w:t>Vergennes et par le bailli de Pressac</w:t>
      </w:r>
      <w:r w:rsidR="00A01FD3" w:rsidRPr="00C3672B">
        <w:t>.</w:t>
      </w:r>
    </w:p>
    <w:p w14:paraId="792AB06C" w14:textId="77777777" w:rsidR="00A01FD3" w:rsidRPr="00C3672B" w:rsidRDefault="00A13117" w:rsidP="00A13117">
      <w:pPr>
        <w:pStyle w:val="Taille-1Normal"/>
      </w:pPr>
      <w:r w:rsidRPr="00C3672B">
        <w:t>Les deux mestres de camp séjournaient alors du côté de Montmorillon</w:t>
      </w:r>
      <w:r w:rsidR="00A01FD3" w:rsidRPr="00C3672B">
        <w:t xml:space="preserve">, </w:t>
      </w:r>
      <w:r w:rsidRPr="00C3672B">
        <w:t>en un château nommé La Chaise</w:t>
      </w:r>
      <w:r w:rsidR="00A01FD3" w:rsidRPr="00C3672B">
        <w:t xml:space="preserve">, </w:t>
      </w:r>
      <w:r w:rsidRPr="00C3672B">
        <w:t>où ils s</w:t>
      </w:r>
      <w:r w:rsidR="00A01FD3" w:rsidRPr="00C3672B">
        <w:t>’</w:t>
      </w:r>
      <w:r w:rsidRPr="00C3672B">
        <w:t>occupaient à former une armée</w:t>
      </w:r>
      <w:r w:rsidR="00A01FD3" w:rsidRPr="00C3672B">
        <w:t xml:space="preserve">, </w:t>
      </w:r>
      <w:r w:rsidRPr="00C3672B">
        <w:t>tant pour protéger les marches du Poitou que pour aller secourir la ville de Sancerre</w:t>
      </w:r>
      <w:r w:rsidR="00A01FD3" w:rsidRPr="00C3672B">
        <w:t xml:space="preserve">, </w:t>
      </w:r>
      <w:r w:rsidRPr="00C3672B">
        <w:t>très menacée par les forces royales qui se massaient à Bourges</w:t>
      </w:r>
      <w:r w:rsidR="00A01FD3" w:rsidRPr="00C3672B">
        <w:t>.</w:t>
      </w:r>
    </w:p>
    <w:p w14:paraId="75BF0549" w14:textId="77777777" w:rsidR="00A01FD3" w:rsidRPr="00C3672B" w:rsidRDefault="00A13117" w:rsidP="00A13117">
      <w:pPr>
        <w:pStyle w:val="Taille-1Normal"/>
      </w:pPr>
      <w:r w:rsidRPr="00C3672B">
        <w:t>Mais</w:t>
      </w:r>
      <w:r w:rsidR="00A01FD3" w:rsidRPr="00C3672B">
        <w:t xml:space="preserve">, </w:t>
      </w:r>
      <w:r w:rsidRPr="00C3672B">
        <w:t>quand il arriva à La Chaise</w:t>
      </w:r>
      <w:r w:rsidR="00A01FD3" w:rsidRPr="00C3672B">
        <w:t xml:space="preserve">, </w:t>
      </w:r>
      <w:r w:rsidRPr="00C3672B">
        <w:t xml:space="preserve">il fut reçu par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</w:t>
      </w:r>
      <w:r w:rsidRPr="00C3672B">
        <w:t>Valentine de Puyaubrais</w:t>
      </w:r>
      <w:r w:rsidR="00A01FD3" w:rsidRPr="00C3672B">
        <w:t xml:space="preserve">, </w:t>
      </w:r>
      <w:r w:rsidRPr="00C3672B">
        <w:t xml:space="preserve">car </w:t>
      </w:r>
      <w:r w:rsidR="00A01FD3" w:rsidRPr="00C3672B">
        <w:t>M. de </w:t>
      </w:r>
      <w:r w:rsidRPr="00C3672B">
        <w:t>Vergennes s</w:t>
      </w:r>
      <w:r w:rsidR="00A01FD3" w:rsidRPr="00C3672B">
        <w:t>’</w:t>
      </w:r>
      <w:r w:rsidRPr="00C3672B">
        <w:t>en était allé faire des levées dans le Limousin et le bailli était très malade</w:t>
      </w:r>
      <w:r w:rsidR="00A01FD3" w:rsidRPr="00C3672B">
        <w:t xml:space="preserve">, </w:t>
      </w:r>
      <w:r w:rsidRPr="00C3672B">
        <w:t>au château de la Bartière</w:t>
      </w:r>
      <w:r w:rsidR="00A01FD3" w:rsidRPr="00C3672B">
        <w:t xml:space="preserve">, </w:t>
      </w:r>
      <w:r w:rsidRPr="00C3672B">
        <w:t>où on le disait en danger de mort</w:t>
      </w:r>
      <w:r w:rsidR="00A01FD3" w:rsidRPr="00C3672B">
        <w:t>. 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Puyaubrais accueillit Jacques avec grâce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enquit de ses aventures depuis le tournoi de Vauplassans où il avait été plus glorieux qu</w:t>
      </w:r>
      <w:r w:rsidR="00A01FD3" w:rsidRPr="00C3672B">
        <w:t>’</w:t>
      </w:r>
      <w:r w:rsidRPr="00C3672B">
        <w:t>Alexandre</w:t>
      </w:r>
      <w:r w:rsidR="00A01FD3" w:rsidRPr="00C3672B">
        <w:t>.</w:t>
      </w:r>
    </w:p>
    <w:p w14:paraId="3C3AAAA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me rappellerai toujours la belle mine que vous aviez et comme vous étiez bien à cheval</w:t>
      </w:r>
      <w:r w:rsidRPr="00C3672B">
        <w:t>.</w:t>
      </w:r>
    </w:p>
    <w:p w14:paraId="31B14FCA" w14:textId="77777777" w:rsidR="00A01FD3" w:rsidRPr="00C3672B" w:rsidRDefault="00A13117" w:rsidP="00A13117">
      <w:pPr>
        <w:pStyle w:val="Taille-1Normal"/>
      </w:pPr>
      <w:r w:rsidRPr="00C3672B">
        <w:t>Et elle continua ses compliments</w:t>
      </w:r>
      <w:r w:rsidR="00A01FD3" w:rsidRPr="00C3672B">
        <w:t xml:space="preserve">. </w:t>
      </w:r>
      <w:r w:rsidRPr="00C3672B">
        <w:t>Nul ne maniait l</w:t>
      </w:r>
      <w:r w:rsidR="00A01FD3" w:rsidRPr="00C3672B">
        <w:t>’</w:t>
      </w:r>
      <w:r w:rsidRPr="00C3672B">
        <w:t>épée mieux que lui</w:t>
      </w:r>
      <w:r w:rsidR="00A01FD3" w:rsidRPr="00C3672B">
        <w:t xml:space="preserve">, </w:t>
      </w:r>
      <w:r w:rsidRPr="00C3672B">
        <w:t>et une femme devait être fière de le voir combattre sous ses couleurs</w:t>
      </w:r>
      <w:r w:rsidR="00A01FD3" w:rsidRPr="00C3672B">
        <w:t xml:space="preserve">. </w:t>
      </w:r>
      <w:r w:rsidRPr="00C3672B">
        <w:t>Ce qui l</w:t>
      </w:r>
      <w:r w:rsidR="00A01FD3" w:rsidRPr="00C3672B">
        <w:t>’</w:t>
      </w:r>
      <w:r w:rsidRPr="00C3672B">
        <w:t>amena à lui parler de Madeleine de Gardefort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A4EB5AC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C</w:t>
      </w:r>
      <w:r w:rsidRPr="00C3672B">
        <w:t>’</w:t>
      </w:r>
      <w:r w:rsidR="00A13117" w:rsidRPr="00C3672B">
        <w:t>était votre fiancée</w:t>
      </w:r>
      <w:r w:rsidRPr="00C3672B">
        <w:t xml:space="preserve">, </w:t>
      </w:r>
      <w:r w:rsidR="00A13117" w:rsidRPr="00C3672B">
        <w:t>je crois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N</w:t>
      </w:r>
      <w:r w:rsidRPr="00C3672B">
        <w:rPr>
          <w:rFonts w:cs="Amasis30"/>
        </w:rPr>
        <w:t>’</w:t>
      </w:r>
      <w:r w:rsidR="00A13117" w:rsidRPr="00C3672B">
        <w:t xml:space="preserve">a-t-elle pas </w:t>
      </w:r>
      <w:r w:rsidR="00A13117" w:rsidRPr="00C3672B">
        <w:rPr>
          <w:rFonts w:cs="Amasis30"/>
        </w:rPr>
        <w:t>é</w:t>
      </w:r>
      <w:r w:rsidR="00A13117" w:rsidRPr="00C3672B">
        <w:t>t</w:t>
      </w:r>
      <w:r w:rsidR="00A13117" w:rsidRPr="00C3672B">
        <w:rPr>
          <w:rFonts w:cs="Amasis30"/>
        </w:rPr>
        <w:t>é</w:t>
      </w:r>
      <w:r w:rsidR="00A13117" w:rsidRPr="00C3672B">
        <w:t xml:space="preserve"> enlev</w:t>
      </w:r>
      <w:r w:rsidR="00A13117" w:rsidRPr="00C3672B">
        <w:rPr>
          <w:rFonts w:cs="Amasis30"/>
        </w:rPr>
        <w:t>é</w:t>
      </w:r>
      <w:r w:rsidR="00A13117" w:rsidRPr="00C3672B">
        <w:t>e par des coureurs catholiques</w:t>
      </w:r>
      <w:r w:rsidRPr="00C3672B">
        <w:t xml:space="preserve">, </w:t>
      </w:r>
      <w:r w:rsidR="00A13117" w:rsidRPr="00C3672B">
        <w:t>il y a trois semaines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389C77A7" w14:textId="77777777" w:rsidR="00A01FD3" w:rsidRPr="00C3672B" w:rsidRDefault="00A13117" w:rsidP="00A13117">
      <w:pPr>
        <w:pStyle w:val="Taille-1Normal"/>
      </w:pPr>
      <w:r w:rsidRPr="00C3672B">
        <w:t>De Morguen</w:t>
      </w:r>
      <w:r w:rsidR="00A01FD3" w:rsidRPr="00C3672B">
        <w:t xml:space="preserve">, </w:t>
      </w:r>
      <w:r w:rsidRPr="00C3672B">
        <w:t>très pâle</w:t>
      </w:r>
      <w:r w:rsidR="00A01FD3" w:rsidRPr="00C3672B">
        <w:t xml:space="preserve">, </w:t>
      </w:r>
      <w:r w:rsidRPr="00C3672B">
        <w:t>se mordait les lèvres</w:t>
      </w:r>
      <w:r w:rsidR="00A01FD3" w:rsidRPr="00C3672B">
        <w:t xml:space="preserve">. </w:t>
      </w:r>
      <w:r w:rsidRPr="00C3672B">
        <w:t>Tout le monde connaissait donc son histoire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Mais dans la demi-obscurit</w:t>
      </w:r>
      <w:r w:rsidRPr="00C3672B">
        <w:rPr>
          <w:rFonts w:cs="Amasis30"/>
        </w:rPr>
        <w:t>é</w:t>
      </w:r>
      <w:r w:rsidRPr="00C3672B">
        <w:t xml:space="preserve"> de la pi</w:t>
      </w:r>
      <w:r w:rsidRPr="00C3672B">
        <w:rPr>
          <w:rFonts w:cs="Amasis30"/>
        </w:rPr>
        <w:t>è</w:t>
      </w:r>
      <w:r w:rsidRPr="00C3672B">
        <w:t>ce</w:t>
      </w:r>
      <w:r w:rsidR="00A01FD3" w:rsidRPr="00C3672B">
        <w:t xml:space="preserve">, </w:t>
      </w:r>
      <w:r w:rsidRPr="00C3672B">
        <w:t xml:space="preserve">son trouble </w:t>
      </w:r>
      <w:r w:rsidRPr="00C3672B">
        <w:rPr>
          <w:rFonts w:cs="Amasis30"/>
        </w:rPr>
        <w:t>é</w:t>
      </w:r>
      <w:r w:rsidRPr="00C3672B">
        <w:t xml:space="preserve">chappa </w:t>
      </w:r>
      <w:r w:rsidRPr="00C3672B">
        <w:rPr>
          <w:rFonts w:cs="Amasis30"/>
        </w:rPr>
        <w:t>à</w:t>
      </w:r>
      <w:r w:rsidRPr="00C3672B">
        <w:t xml:space="preserve"> la belle Valentine qui roulait des yeux langoureux et cambrait son superbe corsage en allongeant un petit pied chauss</w:t>
      </w:r>
      <w:r w:rsidRPr="00C3672B">
        <w:rPr>
          <w:rFonts w:cs="Amasis30"/>
        </w:rPr>
        <w:t>é</w:t>
      </w:r>
      <w:r w:rsidRPr="00C3672B">
        <w:t xml:space="preserve"> de maroquin roux sous le damas de sa lourde jupe</w:t>
      </w:r>
      <w:r w:rsidR="00A01FD3" w:rsidRPr="00C3672B">
        <w:t xml:space="preserve">. </w:t>
      </w:r>
      <w:r w:rsidRPr="00C3672B">
        <w:t>Elle pressait Jacques de questions</w:t>
      </w:r>
      <w:r w:rsidR="00A01FD3" w:rsidRPr="00C3672B">
        <w:t xml:space="preserve">, </w:t>
      </w:r>
      <w:r w:rsidRPr="00C3672B">
        <w:t>surprise de sa mine renfrogn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>.</w:t>
      </w:r>
    </w:p>
    <w:p w14:paraId="65A7185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Venez près de moi</w:t>
      </w:r>
      <w:r w:rsidRPr="00C3672B">
        <w:t xml:space="preserve">, </w:t>
      </w:r>
      <w:r w:rsidR="00A13117" w:rsidRPr="00C3672B">
        <w:t>dit-elle enfin</w:t>
      </w:r>
      <w:r w:rsidRPr="00C3672B">
        <w:t xml:space="preserve">. </w:t>
      </w:r>
      <w:r w:rsidR="00A13117" w:rsidRPr="00C3672B">
        <w:t>Il faut que je vous consulte sur une maladie affreuse qui me menace</w:t>
      </w:r>
      <w:r w:rsidRPr="00C3672B">
        <w:t>.</w:t>
      </w:r>
    </w:p>
    <w:p w14:paraId="565E6154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ouvrant sa manche</w:t>
      </w:r>
      <w:r w:rsidR="00A01FD3" w:rsidRPr="00C3672B">
        <w:t xml:space="preserve">, </w:t>
      </w:r>
      <w:r w:rsidRPr="00C3672B">
        <w:t>elle lui tendait son bras droit</w:t>
      </w:r>
      <w:r w:rsidR="00A01FD3" w:rsidRPr="00C3672B">
        <w:t xml:space="preserve">, </w:t>
      </w:r>
      <w:r w:rsidRPr="00C3672B">
        <w:t>rond et ferme</w:t>
      </w:r>
      <w:r w:rsidR="00A01FD3" w:rsidRPr="00C3672B">
        <w:t xml:space="preserve">, </w:t>
      </w:r>
      <w:r w:rsidRPr="00C3672B">
        <w:t>comme tourné dans l</w:t>
      </w:r>
      <w:r w:rsidR="00A01FD3" w:rsidRPr="00C3672B">
        <w:t>’</w:t>
      </w:r>
      <w:r w:rsidRPr="00C3672B">
        <w:t>ivoire</w:t>
      </w:r>
      <w:r w:rsidR="00A01FD3" w:rsidRPr="00C3672B">
        <w:t xml:space="preserve">, </w:t>
      </w:r>
      <w:r w:rsidRPr="00C3672B">
        <w:t>et d</w:t>
      </w:r>
      <w:r w:rsidR="00A01FD3" w:rsidRPr="00C3672B">
        <w:t>’</w:t>
      </w:r>
      <w:r w:rsidRPr="00C3672B">
        <w:t>une blancheur à faire songer à la Junon chantée par Homère</w:t>
      </w:r>
      <w:r w:rsidR="00A01FD3" w:rsidRPr="00C3672B">
        <w:t>.</w:t>
      </w:r>
    </w:p>
    <w:p w14:paraId="7DC8C08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Voyez</w:t>
      </w:r>
      <w:r w:rsidRPr="00C3672B">
        <w:t xml:space="preserve">, </w:t>
      </w:r>
      <w:r w:rsidR="00A13117" w:rsidRPr="00C3672B">
        <w:t>dit-elle</w:t>
      </w:r>
      <w:r w:rsidRPr="00C3672B">
        <w:t xml:space="preserve">, </w:t>
      </w:r>
      <w:r w:rsidR="00A13117" w:rsidRPr="00C3672B">
        <w:t>cette petite tache rouge</w:t>
      </w:r>
      <w:r w:rsidRPr="00C3672B">
        <w:t xml:space="preserve">. </w:t>
      </w:r>
      <w:r w:rsidR="00A13117" w:rsidRPr="00C3672B">
        <w:t>Vous qui êtes si savant</w:t>
      </w:r>
      <w:r w:rsidRPr="00C3672B">
        <w:t xml:space="preserve">, </w:t>
      </w:r>
      <w:r w:rsidR="00A13117" w:rsidRPr="00C3672B">
        <w:t>vous allez me trouver un remède</w:t>
      </w:r>
      <w:r w:rsidRPr="00C3672B">
        <w:t xml:space="preserve">, </w:t>
      </w:r>
      <w:r w:rsidR="00A13117" w:rsidRPr="00C3672B">
        <w:t>mais surtout que cela ne brûle pas</w:t>
      </w:r>
      <w:r w:rsidRPr="00C3672B">
        <w:t xml:space="preserve">, </w:t>
      </w:r>
      <w:r w:rsidR="00A13117" w:rsidRPr="00C3672B">
        <w:t>car je crains affreusement la souffrance</w:t>
      </w:r>
      <w:r w:rsidRPr="00C3672B">
        <w:t>.</w:t>
      </w:r>
    </w:p>
    <w:p w14:paraId="198F2CA0" w14:textId="77777777" w:rsidR="00A01FD3" w:rsidRPr="00C3672B" w:rsidRDefault="00A13117" w:rsidP="00A13117">
      <w:pPr>
        <w:pStyle w:val="Taille-1Normal"/>
      </w:pPr>
      <w:r w:rsidRPr="00C3672B">
        <w:t>Et elle lui mettait sous le nez sa chair parfumée</w:t>
      </w:r>
      <w:r w:rsidR="00A01FD3" w:rsidRPr="00C3672B">
        <w:t>.</w:t>
      </w:r>
    </w:p>
    <w:p w14:paraId="24AFBC7C" w14:textId="77777777" w:rsidR="00A01FD3" w:rsidRPr="00C3672B" w:rsidRDefault="00A13117" w:rsidP="00A13117">
      <w:pPr>
        <w:pStyle w:val="Taille-1Normal"/>
      </w:pPr>
      <w:r w:rsidRPr="00C3672B">
        <w:t>Distraitement</w:t>
      </w:r>
      <w:r w:rsidR="00A01FD3" w:rsidRPr="00C3672B">
        <w:t xml:space="preserve">, </w:t>
      </w:r>
      <w:r w:rsidRPr="00C3672B">
        <w:t>il lui recommanda l</w:t>
      </w:r>
      <w:r w:rsidR="00A01FD3" w:rsidRPr="00C3672B">
        <w:t>’</w:t>
      </w:r>
      <w:r w:rsidRPr="00C3672B">
        <w:t>huile impériale</w:t>
      </w:r>
      <w:r w:rsidR="00A01FD3" w:rsidRPr="00C3672B">
        <w:t xml:space="preserve">, </w:t>
      </w:r>
      <w:r w:rsidRPr="00C3672B">
        <w:t>où entrent la cannelle</w:t>
      </w:r>
      <w:r w:rsidR="00A01FD3" w:rsidRPr="00C3672B">
        <w:t xml:space="preserve">, </w:t>
      </w:r>
      <w:r w:rsidRPr="00C3672B">
        <w:t>le musc et la civette macérés avec l</w:t>
      </w:r>
      <w:r w:rsidR="00A01FD3" w:rsidRPr="00C3672B">
        <w:t>’</w:t>
      </w:r>
      <w:r w:rsidRPr="00C3672B">
        <w:t>huile de rose</w:t>
      </w:r>
      <w:r w:rsidR="00A01FD3" w:rsidRPr="00C3672B">
        <w:t>.</w:t>
      </w:r>
    </w:p>
    <w:p w14:paraId="04DEAA0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On prétend</w:t>
      </w:r>
      <w:r w:rsidRPr="00C3672B">
        <w:t xml:space="preserve">, </w:t>
      </w:r>
      <w:r w:rsidR="00A13117" w:rsidRPr="00C3672B">
        <w:t>conclut-il que l</w:t>
      </w:r>
      <w:r w:rsidRPr="00C3672B">
        <w:t>’</w:t>
      </w:r>
      <w:r w:rsidR="00A13117" w:rsidRPr="00C3672B">
        <w:t>huile de chien roux a guéri le bras desséché d</w:t>
      </w:r>
      <w:r w:rsidRPr="00C3672B">
        <w:t>’</w:t>
      </w:r>
      <w:r w:rsidR="00A13117" w:rsidRPr="00C3672B">
        <w:t>un moine de Saint-Onuphre et le Portugais Diego</w:t>
      </w:r>
      <w:r w:rsidRPr="00C3672B">
        <w:t>.</w:t>
      </w:r>
    </w:p>
    <w:p w14:paraId="6D2DA53C" w14:textId="77777777" w:rsidR="00A01FD3" w:rsidRPr="00C3672B" w:rsidRDefault="00A13117" w:rsidP="00A13117">
      <w:pPr>
        <w:pStyle w:val="Taille-1Normal"/>
      </w:pPr>
      <w:r w:rsidRPr="00C3672B">
        <w:t>Mais Valentine</w:t>
      </w:r>
      <w:r w:rsidR="00A01FD3" w:rsidRPr="00C3672B">
        <w:t xml:space="preserve">, </w:t>
      </w:r>
      <w:r w:rsidRPr="00C3672B">
        <w:t>vexée de son indifférence</w:t>
      </w:r>
      <w:r w:rsidR="00A01FD3" w:rsidRPr="00C3672B">
        <w:t xml:space="preserve">, </w:t>
      </w:r>
      <w:r w:rsidRPr="00C3672B">
        <w:t>retira son bras</w:t>
      </w:r>
      <w:r w:rsidR="00A01FD3" w:rsidRPr="00C3672B">
        <w:t xml:space="preserve">. </w:t>
      </w:r>
      <w:r w:rsidRPr="00C3672B">
        <w:t>Elle lui posa d</w:t>
      </w:r>
      <w:r w:rsidR="00A01FD3" w:rsidRPr="00C3672B">
        <w:t>’</w:t>
      </w:r>
      <w:r w:rsidRPr="00C3672B">
        <w:t>autres questions</w:t>
      </w:r>
      <w:r w:rsidR="00A01FD3" w:rsidRPr="00C3672B">
        <w:t xml:space="preserve">, </w:t>
      </w:r>
      <w:r w:rsidRPr="00C3672B">
        <w:t>demanda si le fard blanchet n</w:t>
      </w:r>
      <w:r w:rsidR="00A01FD3" w:rsidRPr="00C3672B">
        <w:t>’</w:t>
      </w:r>
      <w:r w:rsidRPr="00C3672B">
        <w:t>était pas une substance dangereuse</w:t>
      </w:r>
      <w:r w:rsidR="00A01FD3" w:rsidRPr="00C3672B">
        <w:t xml:space="preserve">. </w:t>
      </w:r>
      <w:r w:rsidRPr="00C3672B">
        <w:t>Elle frémit alors</w:t>
      </w:r>
      <w:r w:rsidR="00A01FD3" w:rsidRPr="00C3672B">
        <w:t xml:space="preserve">, </w:t>
      </w:r>
      <w:r w:rsidRPr="00C3672B">
        <w:t>parce que Jacques lui apprit que cet onguent contient du sublimé corrosif</w:t>
      </w:r>
      <w:r w:rsidR="00A01FD3" w:rsidRPr="00C3672B">
        <w:t xml:space="preserve">, </w:t>
      </w:r>
      <w:r w:rsidRPr="00C3672B">
        <w:t>poison subtil</w:t>
      </w:r>
      <w:r w:rsidR="00A01FD3" w:rsidRPr="00C3672B">
        <w:t xml:space="preserve">. </w:t>
      </w:r>
      <w:r w:rsidRPr="00C3672B">
        <w:t>Et elle parla d</w:t>
      </w:r>
      <w:r w:rsidR="00A01FD3" w:rsidRPr="00C3672B">
        <w:t>’</w:t>
      </w:r>
      <w:r w:rsidRPr="00C3672B">
        <w:t>autre chose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B28CEB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Si vous voulez</w:t>
      </w:r>
      <w:r w:rsidRPr="00C3672B">
        <w:t xml:space="preserve">, </w:t>
      </w:r>
      <w:r w:rsidR="00A13117" w:rsidRPr="00C3672B">
        <w:t xml:space="preserve">je vous ferai donner par </w:t>
      </w:r>
      <w:r w:rsidRPr="00C3672B">
        <w:t>M. de </w:t>
      </w:r>
      <w:r w:rsidR="00A13117" w:rsidRPr="00C3672B">
        <w:t>Vergennes le commandement d</w:t>
      </w:r>
      <w:r w:rsidRPr="00C3672B">
        <w:t>’</w:t>
      </w:r>
      <w:r w:rsidR="00A13117" w:rsidRPr="00C3672B">
        <w:t>une compagnie</w:t>
      </w:r>
      <w:r w:rsidRPr="00C3672B">
        <w:t xml:space="preserve">. </w:t>
      </w:r>
      <w:r w:rsidR="00A13117" w:rsidRPr="00C3672B">
        <w:t xml:space="preserve">Nous en avons déjà donné une à </w:t>
      </w:r>
      <w:r w:rsidRPr="00C3672B">
        <w:t>M. de </w:t>
      </w:r>
      <w:r w:rsidR="00A13117" w:rsidRPr="00C3672B">
        <w:t>Collangis</w:t>
      </w:r>
      <w:r w:rsidRPr="00C3672B">
        <w:t xml:space="preserve">. </w:t>
      </w:r>
      <w:r w:rsidR="00A13117" w:rsidRPr="00C3672B">
        <w:t>C</w:t>
      </w:r>
      <w:r w:rsidRPr="00C3672B">
        <w:t>’</w:t>
      </w:r>
      <w:r w:rsidR="00A13117" w:rsidRPr="00C3672B">
        <w:t>est votre grand ami</w:t>
      </w:r>
      <w:r w:rsidRPr="00C3672B">
        <w:t xml:space="preserve">, </w:t>
      </w:r>
      <w:r w:rsidR="00A13117" w:rsidRPr="00C3672B">
        <w:t>me dit-on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je serais heureuse de le pousser pour qu</w:t>
      </w:r>
      <w:r w:rsidRPr="00C3672B">
        <w:rPr>
          <w:rFonts w:cs="Amasis30"/>
        </w:rPr>
        <w:t>’</w:t>
      </w:r>
      <w:r w:rsidR="00A13117" w:rsidRPr="00C3672B">
        <w:t>il devienne mestre de camp</w:t>
      </w:r>
      <w:r w:rsidRPr="00C3672B">
        <w:t>.</w:t>
      </w:r>
    </w:p>
    <w:p w14:paraId="378EBC6A" w14:textId="77777777" w:rsidR="00A01FD3" w:rsidRPr="00C3672B" w:rsidRDefault="00A13117" w:rsidP="00A13117">
      <w:pPr>
        <w:pStyle w:val="Taille-1Normal"/>
      </w:pPr>
      <w:r w:rsidRPr="00C3672B">
        <w:lastRenderedPageBreak/>
        <w:t>Cette nouvelle enchanta Jacques</w:t>
      </w:r>
      <w:r w:rsidR="00A01FD3" w:rsidRPr="00C3672B">
        <w:t xml:space="preserve">, </w:t>
      </w:r>
      <w:r w:rsidRPr="00C3672B">
        <w:t>et il devint plus aimable</w:t>
      </w:r>
      <w:r w:rsidR="00A01FD3" w:rsidRPr="00C3672B">
        <w:t xml:space="preserve">, </w:t>
      </w:r>
      <w:r w:rsidRPr="00C3672B">
        <w:t>surtout quand il apprit que le grand Nicolas tenait son quartier non loin de là</w:t>
      </w:r>
      <w:r w:rsidR="00A01FD3" w:rsidRPr="00C3672B">
        <w:t xml:space="preserve">, </w:t>
      </w:r>
      <w:r w:rsidRPr="00C3672B">
        <w:t xml:space="preserve">en un </w:t>
      </w:r>
      <w:r w:rsidR="001D7031" w:rsidRPr="00C3672B">
        <w:t>lieu-dit</w:t>
      </w:r>
      <w:r w:rsidRPr="00C3672B">
        <w:t xml:space="preserve"> le Bois-Morin</w:t>
      </w:r>
      <w:r w:rsidR="00A01FD3" w:rsidRPr="00C3672B">
        <w:t xml:space="preserve">. </w:t>
      </w:r>
      <w:r w:rsidRPr="00C3672B">
        <w:t>Il écouta Valentine et lui confia une recette bonne pour rendre les cheveux blonds</w:t>
      </w:r>
      <w:r w:rsidR="00A01FD3" w:rsidRPr="00C3672B">
        <w:t xml:space="preserve">, </w:t>
      </w:r>
      <w:r w:rsidRPr="00C3672B">
        <w:t>sans les brûler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9DEECF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faut faire une décoction de rhubarbe dans du vin blanc et promener une éponge imbibée du liquide sur les cheveux</w:t>
      </w:r>
      <w:r w:rsidRPr="00C3672B">
        <w:t xml:space="preserve">. </w:t>
      </w:r>
      <w:r w:rsidR="00A13117" w:rsidRPr="00C3672B">
        <w:t>Vous pouvez aussi colorer de l</w:t>
      </w:r>
      <w:r w:rsidRPr="00C3672B">
        <w:t>’</w:t>
      </w:r>
      <w:r w:rsidR="00A13117" w:rsidRPr="00C3672B">
        <w:t>huile d</w:t>
      </w:r>
      <w:r w:rsidRPr="00C3672B">
        <w:t>’</w:t>
      </w:r>
      <w:r w:rsidR="00A13117" w:rsidRPr="00C3672B">
        <w:t>olive avec du curcuma et du safran</w:t>
      </w:r>
      <w:r w:rsidRPr="00C3672B">
        <w:t xml:space="preserve">. </w:t>
      </w:r>
      <w:r w:rsidR="00A13117" w:rsidRPr="00C3672B">
        <w:t>Mais n</w:t>
      </w:r>
      <w:r w:rsidRPr="00C3672B">
        <w:t>’</w:t>
      </w:r>
      <w:r w:rsidR="00A13117" w:rsidRPr="00C3672B">
        <w:t>employez pas ces lessives qui vous obligent à faire sécher la chevelure au soleil</w:t>
      </w:r>
      <w:r w:rsidRPr="00C3672B">
        <w:t xml:space="preserve">, </w:t>
      </w:r>
      <w:r w:rsidR="00A13117" w:rsidRPr="00C3672B">
        <w:t>car elles ne tardent pas à manger le cheveu</w:t>
      </w:r>
      <w:r w:rsidRPr="00C3672B">
        <w:t>.</w:t>
      </w:r>
    </w:p>
    <w:p w14:paraId="7836DF34" w14:textId="77777777" w:rsidR="00A01FD3" w:rsidRPr="00C3672B" w:rsidRDefault="00A13117" w:rsidP="00A13117">
      <w:pPr>
        <w:pStyle w:val="Taille-1Normal"/>
      </w:pPr>
      <w:r w:rsidRPr="00C3672B">
        <w:t>Et il la quitta après lui avoir donné d</w:t>
      </w:r>
      <w:r w:rsidR="00A01FD3" w:rsidRPr="00C3672B">
        <w:t>’</w:t>
      </w:r>
      <w:r w:rsidRPr="00C3672B">
        <w:t>autres formules</w:t>
      </w:r>
      <w:r w:rsidR="00A01FD3" w:rsidRPr="00C3672B">
        <w:t xml:space="preserve">. </w:t>
      </w:r>
      <w:r w:rsidRPr="00C3672B">
        <w:t>En route</w:t>
      </w:r>
      <w:r w:rsidR="00A01FD3" w:rsidRPr="00C3672B">
        <w:t xml:space="preserve">, </w:t>
      </w:r>
      <w:r w:rsidRPr="00C3672B">
        <w:t xml:space="preserve">il fut rejoint par </w:t>
      </w:r>
      <w:r w:rsidR="00A01FD3" w:rsidRPr="00C3672B">
        <w:t>M. de </w:t>
      </w:r>
      <w:r w:rsidRPr="00C3672B">
        <w:t>la Ménardière</w:t>
      </w:r>
      <w:r w:rsidR="00A01FD3" w:rsidRPr="00C3672B">
        <w:t xml:space="preserve">. </w:t>
      </w:r>
      <w:r w:rsidRPr="00C3672B">
        <w:t>À la tête de quelques cavaliers aventuriers</w:t>
      </w:r>
      <w:r w:rsidR="00A01FD3" w:rsidRPr="00C3672B">
        <w:t xml:space="preserve">, </w:t>
      </w:r>
      <w:r w:rsidRPr="00C3672B">
        <w:t>celui-ci arrivait de Peugrenier près de Liglet</w:t>
      </w:r>
      <w:r w:rsidR="00A01FD3" w:rsidRPr="00C3672B">
        <w:t xml:space="preserve">, </w:t>
      </w:r>
      <w:r w:rsidRPr="00C3672B">
        <w:t>et il raconta ses pérégrinations dans un pays ruiné</w:t>
      </w:r>
      <w:r w:rsidR="00A01FD3" w:rsidRPr="00C3672B">
        <w:t xml:space="preserve">, </w:t>
      </w:r>
      <w:r w:rsidRPr="00C3672B">
        <w:t>les erreurs de routes</w:t>
      </w:r>
      <w:r w:rsidR="00A01FD3" w:rsidRPr="00C3672B">
        <w:t xml:space="preserve">, </w:t>
      </w:r>
      <w:r w:rsidRPr="00C3672B">
        <w:t>les fausses indications des paysans</w:t>
      </w:r>
      <w:r w:rsidR="00A01FD3" w:rsidRPr="00C3672B">
        <w:t xml:space="preserve">, </w:t>
      </w:r>
      <w:r w:rsidRPr="00C3672B">
        <w:t>les chemins défoncés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prairies embourb</w:t>
      </w:r>
      <w:r w:rsidRPr="00C3672B">
        <w:rPr>
          <w:rFonts w:cs="Amasis30"/>
        </w:rPr>
        <w:t>é</w:t>
      </w:r>
      <w:r w:rsidRPr="00C3672B">
        <w:t>es n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taient plus que des fondri</w:t>
      </w:r>
      <w:r w:rsidRPr="00C3672B">
        <w:rPr>
          <w:rFonts w:cs="Amasis30"/>
        </w:rPr>
        <w:t>è</w:t>
      </w:r>
      <w:r w:rsidRPr="00C3672B">
        <w:t>res o</w:t>
      </w:r>
      <w:r w:rsidRPr="00C3672B">
        <w:rPr>
          <w:rFonts w:cs="Amasis30"/>
        </w:rPr>
        <w:t>ù</w:t>
      </w:r>
      <w:r w:rsidRPr="00C3672B">
        <w:t xml:space="preserve"> b</w:t>
      </w:r>
      <w:r w:rsidRPr="00C3672B">
        <w:rPr>
          <w:rFonts w:cs="Amasis30"/>
        </w:rPr>
        <w:t>ê</w:t>
      </w:r>
      <w:r w:rsidRPr="00C3672B">
        <w:t>tes et gens enfon</w:t>
      </w:r>
      <w:r w:rsidRPr="00C3672B">
        <w:rPr>
          <w:rFonts w:cs="Amasis30"/>
        </w:rPr>
        <w:t>ç</w:t>
      </w:r>
      <w:r w:rsidRPr="00C3672B">
        <w:t>aient jusqu</w:t>
      </w:r>
      <w:r w:rsidR="00A01FD3" w:rsidRPr="00C3672B">
        <w:rPr>
          <w:rFonts w:cs="Amasis30"/>
        </w:rPr>
        <w:t>’</w:t>
      </w:r>
      <w:r w:rsidRPr="00C3672B">
        <w:t>au ventre</w:t>
      </w:r>
      <w:r w:rsidR="00A01FD3" w:rsidRPr="00C3672B">
        <w:t xml:space="preserve">. </w:t>
      </w:r>
      <w:r w:rsidRPr="00C3672B">
        <w:rPr>
          <w:rFonts w:cs="Amasis30"/>
        </w:rPr>
        <w:t>À</w:t>
      </w:r>
      <w:r w:rsidRPr="00C3672B">
        <w:t xml:space="preserve"> la Galardonerie</w:t>
      </w:r>
      <w:r w:rsidR="00A01FD3" w:rsidRPr="00C3672B">
        <w:t xml:space="preserve">, </w:t>
      </w:r>
      <w:r w:rsidRPr="00C3672B">
        <w:t>comme il passait la rivi</w:t>
      </w:r>
      <w:r w:rsidRPr="00C3672B">
        <w:rPr>
          <w:rFonts w:cs="Amasis30"/>
        </w:rPr>
        <w:t>è</w:t>
      </w:r>
      <w:r w:rsidRPr="00C3672B">
        <w:t>re de Cidrac</w:t>
      </w:r>
      <w:r w:rsidR="00A01FD3" w:rsidRPr="00C3672B">
        <w:t xml:space="preserve">, </w:t>
      </w:r>
      <w:r w:rsidRPr="00C3672B">
        <w:t>on l</w:t>
      </w:r>
      <w:r w:rsidR="00A01FD3" w:rsidRPr="00C3672B">
        <w:rPr>
          <w:rFonts w:cs="Amasis30"/>
        </w:rPr>
        <w:t>’</w:t>
      </w:r>
      <w:r w:rsidRPr="00C3672B">
        <w:t>avait arquebusé du haut des coteaux boisés de Boursignac</w:t>
      </w:r>
      <w:r w:rsidR="00A01FD3" w:rsidRPr="00C3672B">
        <w:t xml:space="preserve">. </w:t>
      </w:r>
      <w:r w:rsidRPr="00C3672B">
        <w:t>Il attribuait ce guet-apens aux garde-marteaux et aux gruyers que le seigneur de Courlevraud avait enrégimentés pour faire la chasse aux protestants</w:t>
      </w:r>
      <w:r w:rsidR="00A01FD3" w:rsidRPr="00C3672B">
        <w:t>.</w:t>
      </w:r>
    </w:p>
    <w:p w14:paraId="6C1DD5BC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penché sur l</w:t>
      </w:r>
      <w:r w:rsidR="00A01FD3" w:rsidRPr="00C3672B">
        <w:t>’</w:t>
      </w:r>
      <w:r w:rsidRPr="00C3672B">
        <w:t>encolure de sa pauvre monture</w:t>
      </w:r>
      <w:r w:rsidR="00A01FD3" w:rsidRPr="00C3672B">
        <w:t xml:space="preserve">, </w:t>
      </w:r>
      <w:r w:rsidRPr="00C3672B">
        <w:t>cet homme sec avait un air inquiet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 pluie d</w:t>
      </w:r>
      <w:r w:rsidRPr="00C3672B">
        <w:rPr>
          <w:rFonts w:cs="Amasis30"/>
        </w:rPr>
        <w:t>é</w:t>
      </w:r>
      <w:r w:rsidRPr="00C3672B">
        <w:t>gouttait de son manteau en forme de cloche</w:t>
      </w:r>
      <w:r w:rsidR="00A01FD3" w:rsidRPr="00C3672B">
        <w:t xml:space="preserve">, </w:t>
      </w:r>
      <w:r w:rsidRPr="00C3672B">
        <w:t>ses bottes us</w:t>
      </w:r>
      <w:r w:rsidRPr="00C3672B">
        <w:rPr>
          <w:rFonts w:cs="Amasis30"/>
        </w:rPr>
        <w:t>é</w:t>
      </w:r>
      <w:r w:rsidRPr="00C3672B">
        <w:t xml:space="preserve">es </w:t>
      </w:r>
      <w:r w:rsidRPr="00C3672B">
        <w:rPr>
          <w:rFonts w:cs="Amasis30"/>
        </w:rPr>
        <w:t>é</w:t>
      </w:r>
      <w:r w:rsidRPr="00C3672B">
        <w:t>taient enduites d</w:t>
      </w:r>
      <w:r w:rsidR="00A01FD3" w:rsidRPr="00C3672B">
        <w:rPr>
          <w:rFonts w:cs="Amasis30"/>
        </w:rPr>
        <w:t>’</w:t>
      </w:r>
      <w:r w:rsidRPr="00C3672B">
        <w:t xml:space="preserve">une </w:t>
      </w:r>
      <w:r w:rsidRPr="00C3672B">
        <w:rPr>
          <w:rFonts w:cs="Amasis30"/>
        </w:rPr>
        <w:t>é</w:t>
      </w:r>
      <w:r w:rsidRPr="00C3672B">
        <w:t>paisse couche de boue</w:t>
      </w:r>
      <w:r w:rsidR="00A01FD3" w:rsidRPr="00C3672B">
        <w:t xml:space="preserve">. </w:t>
      </w:r>
      <w:r w:rsidRPr="00C3672B">
        <w:t>Il avait le nez pinc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la barbe gris</w:t>
      </w:r>
      <w:r w:rsidRPr="00C3672B">
        <w:rPr>
          <w:rFonts w:cs="Amasis30"/>
        </w:rPr>
        <w:t>â</w:t>
      </w:r>
      <w:r w:rsidRPr="00C3672B">
        <w:t>tre et inculte</w:t>
      </w:r>
      <w:r w:rsidR="00A01FD3" w:rsidRPr="00C3672B">
        <w:t xml:space="preserve">, </w:t>
      </w:r>
      <w:r w:rsidRPr="00C3672B">
        <w:t>une armure</w:t>
      </w:r>
      <w:r w:rsidR="008E6445">
        <w:t xml:space="preserve"> </w:t>
      </w:r>
      <w:r w:rsidRPr="00C3672B">
        <w:t>noire mal soign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 xml:space="preserve">une 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>e dont le fourreau bris</w:t>
      </w:r>
      <w:r w:rsidRPr="00C3672B">
        <w:rPr>
          <w:rFonts w:cs="Amasis30"/>
        </w:rPr>
        <w:t>é</w:t>
      </w:r>
      <w:r w:rsidRPr="00C3672B">
        <w:t xml:space="preserve"> au bout laissait d</w:t>
      </w:r>
      <w:r w:rsidRPr="00C3672B">
        <w:rPr>
          <w:rFonts w:cs="Amasis30"/>
        </w:rPr>
        <w:t>é</w:t>
      </w:r>
      <w:r w:rsidRPr="00C3672B">
        <w:t>passer la lame</w:t>
      </w:r>
      <w:r w:rsidR="00A01FD3" w:rsidRPr="00C3672B">
        <w:t xml:space="preserve">. </w:t>
      </w:r>
      <w:r w:rsidRPr="00C3672B">
        <w:t>Comme canne</w:t>
      </w:r>
      <w:r w:rsidR="00A01FD3" w:rsidRPr="00C3672B">
        <w:t xml:space="preserve">, </w:t>
      </w:r>
      <w:r w:rsidRPr="00C3672B">
        <w:t>il tenait un brin d</w:t>
      </w:r>
      <w:r w:rsidR="00A01FD3" w:rsidRPr="00C3672B">
        <w:rPr>
          <w:rFonts w:cs="Amasis30"/>
        </w:rPr>
        <w:t>’</w:t>
      </w:r>
      <w:r w:rsidRPr="00C3672B">
        <w:t>estoc dont le bois avait perdu son écorce</w:t>
      </w:r>
      <w:r w:rsidR="00A01FD3" w:rsidRPr="00C3672B">
        <w:t xml:space="preserve">. </w:t>
      </w:r>
      <w:r w:rsidRPr="00C3672B">
        <w:t>Et il se lamentait sur les travaux de la guerre</w:t>
      </w:r>
      <w:r w:rsidR="00A01FD3" w:rsidRPr="00C3672B">
        <w:t xml:space="preserve">, </w:t>
      </w:r>
      <w:r w:rsidRPr="00C3672B">
        <w:t>les pertes de toutes sortes qu</w:t>
      </w:r>
      <w:r w:rsidR="00A01FD3" w:rsidRPr="00C3672B">
        <w:t>’</w:t>
      </w:r>
      <w:r w:rsidRPr="00C3672B">
        <w:t>il subissait</w:t>
      </w:r>
      <w:r w:rsidR="00A01FD3" w:rsidRPr="00C3672B">
        <w:t xml:space="preserve">, </w:t>
      </w:r>
      <w:r w:rsidRPr="00C3672B">
        <w:t>annonçant que tout allait au pis et qu</w:t>
      </w:r>
      <w:r w:rsidR="00A01FD3" w:rsidRPr="00C3672B">
        <w:t>’</w:t>
      </w:r>
      <w:r w:rsidRPr="00C3672B">
        <w:t>ils étaient tous ruinés</w:t>
      </w:r>
      <w:r w:rsidR="00A01FD3" w:rsidRPr="00C3672B">
        <w:t xml:space="preserve">. </w:t>
      </w:r>
      <w:r w:rsidRPr="00C3672B">
        <w:t>Sa terre des Courtioux avait été ravagée par des coureurs venus de la Roche-Pozay</w:t>
      </w:r>
      <w:r w:rsidR="00A01FD3" w:rsidRPr="00C3672B">
        <w:t xml:space="preserve">, </w:t>
      </w:r>
      <w:r w:rsidRPr="00C3672B">
        <w:t>son moulin de Galevine était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>incendié à cette heure</w:t>
      </w:r>
      <w:r w:rsidR="00A01FD3" w:rsidRPr="00C3672B">
        <w:t xml:space="preserve">. </w:t>
      </w:r>
      <w:r w:rsidRPr="00C3672B">
        <w:t>Et il ne possédait pas dix écus vaillants</w:t>
      </w:r>
      <w:r w:rsidR="00A01FD3" w:rsidRPr="00C3672B">
        <w:t>.</w:t>
      </w:r>
    </w:p>
    <w:p w14:paraId="4F9D734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Heureusement</w:t>
      </w:r>
      <w:r w:rsidRPr="00C3672B">
        <w:t xml:space="preserve">, </w:t>
      </w:r>
      <w:r w:rsidR="00A13117" w:rsidRPr="00C3672B">
        <w:t>ma femme et mes filles sont en sûreté à Bourges</w:t>
      </w:r>
      <w:r w:rsidRPr="00C3672B">
        <w:t xml:space="preserve">. </w:t>
      </w:r>
      <w:r w:rsidR="00A13117" w:rsidRPr="00C3672B">
        <w:t>Elles ont pu sauver leurs bagues et leurs robes</w:t>
      </w:r>
      <w:r w:rsidRPr="00C3672B">
        <w:t xml:space="preserve">, </w:t>
      </w:r>
      <w:r w:rsidR="00A13117" w:rsidRPr="00C3672B">
        <w:t xml:space="preserve">mais ma </w:t>
      </w:r>
      <w:r w:rsidR="00A13117" w:rsidRPr="00C3672B">
        <w:lastRenderedPageBreak/>
        <w:t>maison de la Guilbertière n</w:t>
      </w:r>
      <w:r w:rsidRPr="00C3672B">
        <w:t>’</w:t>
      </w:r>
      <w:r w:rsidR="00A13117" w:rsidRPr="00C3672B">
        <w:t>est probablement plus qu</w:t>
      </w:r>
      <w:r w:rsidRPr="00C3672B">
        <w:t>’</w:t>
      </w:r>
      <w:r w:rsidR="00A13117" w:rsidRPr="00C3672B">
        <w:t>un monceau de ruines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65C2682" w14:textId="77777777" w:rsidR="00A01FD3" w:rsidRPr="00C3672B" w:rsidRDefault="00A13117" w:rsidP="00A13117">
      <w:pPr>
        <w:pStyle w:val="Taille-1Normal"/>
      </w:pPr>
      <w:r w:rsidRPr="00C3672B">
        <w:t>Et promenant les yeux autour de lui</w:t>
      </w:r>
      <w:r w:rsidR="00A01FD3" w:rsidRPr="00C3672B">
        <w:t xml:space="preserve">, </w:t>
      </w:r>
      <w:r w:rsidRPr="00C3672B">
        <w:t>il semblait prendre à témoin la nature entière de l</w:t>
      </w:r>
      <w:r w:rsidR="00A01FD3" w:rsidRPr="00C3672B">
        <w:t>’</w:t>
      </w:r>
      <w:r w:rsidRPr="00C3672B">
        <w:t>horreur de sa position</w:t>
      </w:r>
      <w:r w:rsidR="00A01FD3" w:rsidRPr="00C3672B">
        <w:t xml:space="preserve">. </w:t>
      </w:r>
      <w:r w:rsidRPr="00C3672B">
        <w:t>Le baron Jacques</w:t>
      </w:r>
      <w:r w:rsidR="00A01FD3" w:rsidRPr="00C3672B">
        <w:t xml:space="preserve">, </w:t>
      </w:r>
      <w:r w:rsidRPr="00C3672B">
        <w:t>lui</w:t>
      </w:r>
      <w:r w:rsidR="00A01FD3" w:rsidRPr="00C3672B">
        <w:t xml:space="preserve">, </w:t>
      </w:r>
      <w:r w:rsidRPr="00C3672B">
        <w:t>trouvait ces malheurs petits à côté du sien</w:t>
      </w:r>
      <w:r w:rsidR="00A01FD3" w:rsidRPr="00C3672B">
        <w:t xml:space="preserve">. </w:t>
      </w:r>
      <w:r w:rsidRPr="00C3672B">
        <w:t>Il demeurait songeur</w:t>
      </w:r>
      <w:r w:rsidR="00A01FD3" w:rsidRPr="00C3672B">
        <w:t xml:space="preserve">. </w:t>
      </w:r>
      <w:r w:rsidRPr="00C3672B">
        <w:t>Puis il s</w:t>
      </w:r>
      <w:r w:rsidR="00A01FD3" w:rsidRPr="00C3672B">
        <w:t>’</w:t>
      </w:r>
      <w:r w:rsidRPr="00C3672B">
        <w:t xml:space="preserve">étonna de voir </w:t>
      </w:r>
      <w:r w:rsidR="00A01FD3" w:rsidRPr="00C3672B">
        <w:t>M. de </w:t>
      </w:r>
      <w:r w:rsidRPr="00C3672B">
        <w:t>la Ménardière porter l</w:t>
      </w:r>
      <w:r w:rsidR="00A01FD3" w:rsidRPr="00C3672B">
        <w:t>’</w:t>
      </w:r>
      <w:r w:rsidRPr="00C3672B">
        <w:t>écharpe blanche</w:t>
      </w:r>
      <w:r w:rsidR="00A01FD3" w:rsidRPr="00C3672B">
        <w:t xml:space="preserve">, </w:t>
      </w:r>
      <w:r w:rsidRPr="00C3672B">
        <w:t>et lui demanda s</w:t>
      </w:r>
      <w:r w:rsidR="00A01FD3" w:rsidRPr="00C3672B">
        <w:t>’</w:t>
      </w:r>
      <w:r w:rsidRPr="00C3672B">
        <w:t>il était de la Religion</w:t>
      </w:r>
      <w:r w:rsidR="00A01FD3" w:rsidRPr="00C3672B">
        <w:t>.</w:t>
      </w:r>
    </w:p>
    <w:p w14:paraId="783E4082" w14:textId="77777777" w:rsidR="00A01FD3" w:rsidRPr="00C3672B" w:rsidRDefault="00A13117" w:rsidP="00A13117">
      <w:pPr>
        <w:pStyle w:val="Taille-1Normal"/>
      </w:pPr>
      <w:r w:rsidRPr="00C3672B">
        <w:t>Sans répondre nettement à cette question</w:t>
      </w:r>
      <w:r w:rsidR="00A01FD3" w:rsidRPr="00C3672B">
        <w:t>, M. de </w:t>
      </w:r>
      <w:r w:rsidRPr="00C3672B">
        <w:t>la Ménardière en prit acte pour énumérer de nouveaux malheurs qui avaient fondu sur lui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injustice de la cour l</w:t>
      </w:r>
      <w:r w:rsidR="00A01FD3" w:rsidRPr="00C3672B">
        <w:t>’</w:t>
      </w:r>
      <w:r w:rsidRPr="00C3672B">
        <w:t>avait jeté dans les bras de l</w:t>
      </w:r>
      <w:r w:rsidR="00A01FD3" w:rsidRPr="00C3672B">
        <w:t>’</w:t>
      </w:r>
      <w:r w:rsidRPr="00C3672B">
        <w:t>Amiral</w:t>
      </w:r>
      <w:r w:rsidR="00A01FD3" w:rsidRPr="00C3672B">
        <w:t xml:space="preserve">, </w:t>
      </w:r>
      <w:r w:rsidRPr="00C3672B">
        <w:t>car on lui avait refusé une place dans une compagnie de chevau-légers avec la haute paye</w:t>
      </w:r>
      <w:r w:rsidR="00A01FD3" w:rsidRPr="00C3672B">
        <w:t>. M. de </w:t>
      </w:r>
      <w:r w:rsidRPr="00C3672B">
        <w:t>Vergennes l</w:t>
      </w:r>
      <w:r w:rsidR="00A01FD3" w:rsidRPr="00C3672B">
        <w:t>’</w:t>
      </w:r>
      <w:r w:rsidRPr="00C3672B">
        <w:t>avait alors pris sous sa protection</w:t>
      </w:r>
      <w:r w:rsidR="00A01FD3" w:rsidRPr="00C3672B">
        <w:t xml:space="preserve">, </w:t>
      </w:r>
      <w:r w:rsidRPr="00C3672B">
        <w:t xml:space="preserve">présenté à </w:t>
      </w:r>
      <w:r w:rsidR="00A01FD3" w:rsidRPr="00C3672B">
        <w:t>M. </w:t>
      </w:r>
      <w:r w:rsidRPr="00C3672B">
        <w:t>le Prince</w:t>
      </w:r>
      <w:r w:rsidR="00A01FD3" w:rsidRPr="00C3672B">
        <w:t xml:space="preserve">. </w:t>
      </w:r>
      <w:r w:rsidRPr="00C3672B">
        <w:t>On lui avait donné le commandement d</w:t>
      </w:r>
      <w:r w:rsidR="00A01FD3" w:rsidRPr="00C3672B">
        <w:t>’</w:t>
      </w:r>
      <w:r w:rsidRPr="00C3672B">
        <w:t>une cinquantaine de cavaliers montés à la gen</w:t>
      </w:r>
      <w:r w:rsidR="00756D9A">
        <w:t>ett</w:t>
      </w:r>
      <w:r w:rsidRPr="00C3672B">
        <w:t>e</w:t>
      </w:r>
      <w:r w:rsidR="00A01FD3" w:rsidRPr="00C3672B">
        <w:t xml:space="preserve">. </w:t>
      </w:r>
      <w:r w:rsidRPr="00C3672B">
        <w:t>Mais rien ne lui réussissait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!</w:t>
      </w:r>
    </w:p>
    <w:p w14:paraId="073DC20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En cela</w:t>
      </w:r>
      <w:r w:rsidRPr="00C3672B">
        <w:t xml:space="preserve">, </w:t>
      </w:r>
      <w:r w:rsidR="00A13117" w:rsidRPr="00C3672B">
        <w:t>comme en tout</w:t>
      </w:r>
      <w:r w:rsidRPr="00C3672B">
        <w:t xml:space="preserve">, </w:t>
      </w:r>
      <w:r w:rsidR="00A13117" w:rsidRPr="00C3672B">
        <w:t>soupira-t-il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y ai encore été de ma poche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Le service du Prince n</w:t>
      </w:r>
      <w:r w:rsidRPr="00C3672B">
        <w:rPr>
          <w:rFonts w:cs="Amasis30"/>
        </w:rPr>
        <w:t>’</w:t>
      </w:r>
      <w:r w:rsidR="00A13117" w:rsidRPr="00C3672B">
        <w:t>est gu</w:t>
      </w:r>
      <w:r w:rsidR="00A13117" w:rsidRPr="00C3672B">
        <w:rPr>
          <w:rFonts w:cs="Amasis30"/>
        </w:rPr>
        <w:t>è</w:t>
      </w:r>
      <w:r w:rsidR="00A13117" w:rsidRPr="00C3672B">
        <w:t>re moins on</w:t>
      </w:r>
      <w:r w:rsidR="00A13117" w:rsidRPr="00C3672B">
        <w:rPr>
          <w:rFonts w:cs="Amasis30"/>
        </w:rPr>
        <w:t>é</w:t>
      </w:r>
      <w:r w:rsidR="00A13117" w:rsidRPr="00C3672B">
        <w:t>reux que celui du Roy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7493153" w14:textId="77777777" w:rsidR="00A01FD3" w:rsidRPr="00C3672B" w:rsidRDefault="00A13117" w:rsidP="00A13117">
      <w:pPr>
        <w:pStyle w:val="Taille-1Normal"/>
      </w:pPr>
      <w:r w:rsidRPr="00C3672B">
        <w:t>Ils étaient arrivés au Bois-Morin</w:t>
      </w:r>
      <w:r w:rsidR="00A01FD3" w:rsidRPr="00C3672B">
        <w:t xml:space="preserve">. </w:t>
      </w:r>
      <w:r w:rsidRPr="00C3672B">
        <w:t>Nicolas se montra tout heureux de l</w:t>
      </w:r>
      <w:r w:rsidR="00A01FD3" w:rsidRPr="00C3672B">
        <w:t>’</w:t>
      </w:r>
      <w:r w:rsidRPr="00C3672B">
        <w:t>arrivée de son ami Jacques</w:t>
      </w:r>
      <w:r w:rsidR="00A01FD3" w:rsidRPr="00C3672B">
        <w:t xml:space="preserve">, </w:t>
      </w:r>
      <w:r w:rsidRPr="00C3672B">
        <w:t>distribua des logements à ses cavaliers</w:t>
      </w:r>
      <w:r w:rsidR="00A01FD3" w:rsidRPr="00C3672B">
        <w:t xml:space="preserve">. </w:t>
      </w:r>
      <w:r w:rsidRPr="00C3672B">
        <w:t>Ils n</w:t>
      </w:r>
      <w:r w:rsidR="00A01FD3" w:rsidRPr="00C3672B">
        <w:t>’</w:t>
      </w:r>
      <w:r w:rsidRPr="00C3672B">
        <w:t>étaient plus qu</w:t>
      </w:r>
      <w:r w:rsidR="00A01FD3" w:rsidRPr="00C3672B">
        <w:t>’</w:t>
      </w:r>
      <w:r w:rsidRPr="00C3672B">
        <w:t>une douzaine</w:t>
      </w:r>
      <w:r w:rsidR="00A01FD3" w:rsidRPr="00C3672B">
        <w:t xml:space="preserve">, </w:t>
      </w:r>
      <w:r w:rsidRPr="00C3672B">
        <w:t>car les autres l</w:t>
      </w:r>
      <w:r w:rsidR="00A01FD3" w:rsidRPr="00C3672B">
        <w:t>’</w:t>
      </w:r>
      <w:r w:rsidRPr="00C3672B">
        <w:t>avaient abandonné</w:t>
      </w:r>
      <w:r w:rsidR="00A01FD3" w:rsidRPr="00C3672B">
        <w:t xml:space="preserve">, </w:t>
      </w:r>
      <w:r w:rsidRPr="00C3672B">
        <w:t>désertant avec armes et bagages</w:t>
      </w:r>
      <w:r w:rsidR="00A01FD3" w:rsidRPr="00C3672B">
        <w:t xml:space="preserve">. </w:t>
      </w:r>
      <w:r w:rsidRPr="00C3672B">
        <w:t xml:space="preserve">Mais il battit froid à </w:t>
      </w:r>
      <w:r w:rsidR="00A01FD3" w:rsidRPr="00C3672B">
        <w:t>M. de </w:t>
      </w:r>
      <w:r w:rsidRPr="00C3672B">
        <w:t>la Ménardière et ne l</w:t>
      </w:r>
      <w:r w:rsidR="00A01FD3" w:rsidRPr="00C3672B">
        <w:t>’</w:t>
      </w:r>
      <w:r w:rsidRPr="00C3672B">
        <w:t>invita même point à souper</w:t>
      </w:r>
      <w:r w:rsidR="00A01FD3" w:rsidRPr="00C3672B">
        <w:t>.</w:t>
      </w:r>
    </w:p>
    <w:p w14:paraId="7DF6327D" w14:textId="77777777" w:rsidR="00A01FD3" w:rsidRPr="00C3672B" w:rsidRDefault="00A13117" w:rsidP="00A13117">
      <w:pPr>
        <w:pStyle w:val="Taille-1Normal"/>
      </w:pPr>
      <w:r w:rsidRPr="00C3672B">
        <w:t>Comme de Morguen s</w:t>
      </w:r>
      <w:r w:rsidR="00A01FD3" w:rsidRPr="00C3672B">
        <w:t>’</w:t>
      </w:r>
      <w:r w:rsidRPr="00C3672B">
        <w:t>en étonnait</w:t>
      </w:r>
      <w:r w:rsidR="00A01FD3" w:rsidRPr="00C3672B">
        <w:t xml:space="preserve">, – </w:t>
      </w:r>
      <w:r w:rsidRPr="00C3672B">
        <w:t xml:space="preserve">car </w:t>
      </w:r>
      <w:r w:rsidR="00A01FD3" w:rsidRPr="00C3672B">
        <w:t>M. de </w:t>
      </w:r>
      <w:r w:rsidRPr="00C3672B">
        <w:t>la Ménardière s</w:t>
      </w:r>
      <w:r w:rsidR="00A01FD3" w:rsidRPr="00C3672B">
        <w:t>’</w:t>
      </w:r>
      <w:r w:rsidRPr="00C3672B">
        <w:t>était montré si empressé auprès de lui qu</w:t>
      </w:r>
      <w:r w:rsidR="00A01FD3" w:rsidRPr="00C3672B">
        <w:t>’</w:t>
      </w:r>
      <w:r w:rsidRPr="00C3672B">
        <w:t>il lui en gardait quelque sympathie</w:t>
      </w:r>
      <w:r w:rsidR="00A01FD3" w:rsidRPr="00C3672B">
        <w:t xml:space="preserve">, – </w:t>
      </w:r>
      <w:r w:rsidRPr="00C3672B">
        <w:t>Nicolas lui raconta des choses honteuses</w:t>
      </w:r>
      <w:r w:rsidR="00A01FD3" w:rsidRPr="00C3672B">
        <w:t>.</w:t>
      </w:r>
    </w:p>
    <w:p w14:paraId="68FBD07B" w14:textId="77777777" w:rsidR="00A01FD3" w:rsidRPr="00C3672B" w:rsidRDefault="00A13117" w:rsidP="00A13117">
      <w:pPr>
        <w:pStyle w:val="Taille-1Normal"/>
      </w:pPr>
      <w:r w:rsidRPr="00C3672B">
        <w:t>Ce la Ménardière</w:t>
      </w:r>
      <w:r w:rsidR="00A01FD3" w:rsidRPr="00C3672B">
        <w:t xml:space="preserve">, </w:t>
      </w:r>
      <w:r w:rsidRPr="00C3672B">
        <w:t>une fois mis à la tête d</w:t>
      </w:r>
      <w:r w:rsidR="00A01FD3" w:rsidRPr="00C3672B">
        <w:t>’</w:t>
      </w:r>
      <w:r w:rsidRPr="00C3672B">
        <w:t>un escadron d</w:t>
      </w:r>
      <w:r w:rsidR="00A01FD3" w:rsidRPr="00C3672B">
        <w:t>’</w:t>
      </w:r>
      <w:r w:rsidRPr="00C3672B">
        <w:t>argoulets</w:t>
      </w:r>
      <w:r w:rsidR="00A01FD3" w:rsidRPr="00C3672B">
        <w:t xml:space="preserve">, </w:t>
      </w:r>
      <w:r w:rsidRPr="00C3672B">
        <w:t>n</w:t>
      </w:r>
      <w:r w:rsidR="00A01FD3" w:rsidRPr="00C3672B">
        <w:t>’</w:t>
      </w:r>
      <w:r w:rsidRPr="00C3672B">
        <w:t>avait pas tardé à faire bande à part</w:t>
      </w:r>
      <w:r w:rsidR="00A01FD3" w:rsidRPr="00C3672B">
        <w:t xml:space="preserve">. </w:t>
      </w:r>
      <w:r w:rsidRPr="00C3672B">
        <w:t>Puis une épidémie terrible avait tout à coup dévasté son quartier de cavalerie</w:t>
      </w:r>
      <w:r w:rsidR="00A01FD3" w:rsidRPr="00C3672B">
        <w:t xml:space="preserve">. </w:t>
      </w:r>
      <w:r w:rsidRPr="00C3672B">
        <w:t>Mais la vérité s</w:t>
      </w:r>
      <w:r w:rsidR="00A01FD3" w:rsidRPr="00C3672B">
        <w:t>’</w:t>
      </w:r>
      <w:r w:rsidRPr="00C3672B">
        <w:t>était faite</w:t>
      </w:r>
      <w:r w:rsidR="00A01FD3" w:rsidRPr="00C3672B">
        <w:t>.</w:t>
      </w:r>
    </w:p>
    <w:p w14:paraId="1F79EE41" w14:textId="77777777" w:rsidR="00A01FD3" w:rsidRPr="00C3672B" w:rsidRDefault="00A13117" w:rsidP="00A13117">
      <w:pPr>
        <w:pStyle w:val="Taille-1Normal"/>
      </w:pPr>
      <w:r w:rsidRPr="00C3672B">
        <w:t>Le misérable</w:t>
      </w:r>
      <w:r w:rsidR="00A01FD3" w:rsidRPr="00C3672B">
        <w:t xml:space="preserve">, </w:t>
      </w:r>
      <w:r w:rsidRPr="00C3672B">
        <w:t>disait avec amertume le grand Nicolas</w:t>
      </w:r>
      <w:r w:rsidR="00A01FD3" w:rsidRPr="00C3672B">
        <w:t xml:space="preserve">, </w:t>
      </w:r>
      <w:r w:rsidRPr="00C3672B">
        <w:t>avait trouvé le moyen de vendre les chevaux de sa compagnie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à mesure</w:t>
      </w:r>
      <w:r w:rsidR="00A01FD3" w:rsidRPr="00C3672B">
        <w:t xml:space="preserve">, </w:t>
      </w:r>
      <w:r w:rsidRPr="00C3672B">
        <w:t>il les faisait passer pour morts</w:t>
      </w:r>
      <w:r w:rsidR="00A01FD3" w:rsidRPr="00C3672B">
        <w:t>.</w:t>
      </w:r>
    </w:p>
    <w:p w14:paraId="23B5F8D9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Je suis même sûr qu</w:t>
      </w:r>
      <w:r w:rsidRPr="00C3672B">
        <w:t>’</w:t>
      </w:r>
      <w:r w:rsidR="00A13117" w:rsidRPr="00C3672B">
        <w:t>il a loué ses hommes à un autre capitaine</w:t>
      </w:r>
      <w:r w:rsidRPr="00C3672B">
        <w:t xml:space="preserve">. </w:t>
      </w:r>
      <w:r w:rsidR="00A13117" w:rsidRPr="00C3672B">
        <w:t>Le reste de ses cavaliers n</w:t>
      </w:r>
      <w:r w:rsidRPr="00C3672B">
        <w:t>’</w:t>
      </w:r>
      <w:r w:rsidR="00A13117" w:rsidRPr="00C3672B">
        <w:t>étant ni monté</w:t>
      </w:r>
      <w:r w:rsidRPr="00C3672B">
        <w:t xml:space="preserve">, </w:t>
      </w:r>
      <w:r w:rsidR="00A13117" w:rsidRPr="00C3672B">
        <w:t>ni payé</w:t>
      </w:r>
      <w:r w:rsidRPr="00C3672B">
        <w:t xml:space="preserve">, </w:t>
      </w:r>
      <w:r w:rsidR="00A13117" w:rsidRPr="00C3672B">
        <w:t>s</w:t>
      </w:r>
      <w:r w:rsidRPr="00C3672B">
        <w:t>’</w:t>
      </w:r>
      <w:r w:rsidR="00A13117" w:rsidRPr="00C3672B">
        <w:t>est dispersé</w:t>
      </w:r>
      <w:r w:rsidRPr="00C3672B">
        <w:t xml:space="preserve">. </w:t>
      </w:r>
      <w:r w:rsidR="00A13117" w:rsidRPr="00C3672B">
        <w:t>J</w:t>
      </w:r>
      <w:r w:rsidRPr="00C3672B">
        <w:t>’</w:t>
      </w:r>
      <w:r w:rsidR="00A13117" w:rsidRPr="00C3672B">
        <w:t>ai grande envie de faire arrêter ce traître et d</w:t>
      </w:r>
      <w:r w:rsidRPr="00C3672B">
        <w:t>’</w:t>
      </w:r>
      <w:r w:rsidR="00A13117" w:rsidRPr="00C3672B">
        <w:t>en faire bonne justice</w:t>
      </w:r>
      <w:r w:rsidRPr="00C3672B">
        <w:t>.</w:t>
      </w:r>
    </w:p>
    <w:p w14:paraId="17187061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dans son intolérante honnêteté</w:t>
      </w:r>
      <w:r w:rsidR="00A01FD3" w:rsidRPr="00C3672B">
        <w:t xml:space="preserve">, </w:t>
      </w:r>
      <w:r w:rsidRPr="00C3672B">
        <w:t>il épanchait sa colère sur tous ces gens petits ou grands qui ne voyaient dans la prise d</w:t>
      </w:r>
      <w:r w:rsidR="00A01FD3" w:rsidRPr="00C3672B">
        <w:t>’</w:t>
      </w:r>
      <w:r w:rsidRPr="00C3672B">
        <w:t>armes qu</w:t>
      </w:r>
      <w:r w:rsidR="00A01FD3" w:rsidRPr="00C3672B">
        <w:t>’</w:t>
      </w:r>
      <w:r w:rsidRPr="00C3672B">
        <w:t>un moyen de faire leurs affaires</w:t>
      </w:r>
      <w:r w:rsidR="00A01FD3" w:rsidRPr="00C3672B">
        <w:t>.</w:t>
      </w:r>
    </w:p>
    <w:p w14:paraId="1F9C0106" w14:textId="77777777" w:rsidR="00A01FD3" w:rsidRPr="00C3672B" w:rsidRDefault="00A13117" w:rsidP="00A13117">
      <w:pPr>
        <w:pStyle w:val="Taille-1Normal"/>
      </w:pPr>
      <w:r w:rsidRPr="00C3672B">
        <w:t>De Morguen en fut blessé en soi</w:t>
      </w:r>
      <w:r w:rsidR="00A01FD3" w:rsidRPr="00C3672B">
        <w:t xml:space="preserve">, </w:t>
      </w:r>
      <w:r w:rsidRPr="00C3672B">
        <w:t>car il recevait là comme une leçon</w:t>
      </w:r>
      <w:r w:rsidR="00A01FD3" w:rsidRPr="00C3672B">
        <w:t xml:space="preserve">. </w:t>
      </w:r>
      <w:r w:rsidRPr="00C3672B">
        <w:t>Mais l</w:t>
      </w:r>
      <w:r w:rsidR="00A01FD3" w:rsidRPr="00C3672B">
        <w:t>’</w:t>
      </w:r>
      <w:r w:rsidRPr="00C3672B">
        <w:t>autre continuait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3EDFF71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Depuis Vergennes et sa Valentine jusqu</w:t>
      </w:r>
      <w:r w:rsidRPr="00C3672B">
        <w:t>’</w:t>
      </w:r>
      <w:r w:rsidR="00A13117" w:rsidRPr="00C3672B">
        <w:t>à ce la Ménardière</w:t>
      </w:r>
      <w:r w:rsidRPr="00C3672B">
        <w:t xml:space="preserve">, </w:t>
      </w:r>
      <w:r w:rsidR="00A13117" w:rsidRPr="00C3672B">
        <w:t>ce sont tous gens à vendre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rien que dans le pays</w:t>
      </w:r>
      <w:r w:rsidRPr="00C3672B">
        <w:t xml:space="preserve">,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en vois plus de deux cents qui ont le bouquet sur l</w:t>
      </w:r>
      <w:r w:rsidRPr="00C3672B">
        <w:rPr>
          <w:rFonts w:cs="Amasis30"/>
        </w:rPr>
        <w:t>’</w:t>
      </w:r>
      <w:r w:rsidR="00A13117" w:rsidRPr="00C3672B">
        <w:t>oreille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Si le Roy avait assez d</w:t>
      </w:r>
      <w:r w:rsidRPr="00C3672B">
        <w:rPr>
          <w:rFonts w:cs="Amasis30"/>
        </w:rPr>
        <w:t>’</w:t>
      </w:r>
      <w:r w:rsidR="00A13117" w:rsidRPr="00C3672B">
        <w:t xml:space="preserve">argent pour payer tous ces ruffians et les mettre comme officiers </w:t>
      </w:r>
      <w:r w:rsidR="00A13117" w:rsidRPr="00C3672B">
        <w:rPr>
          <w:rFonts w:cs="Amasis30"/>
        </w:rPr>
        <w:t>à</w:t>
      </w:r>
      <w:r w:rsidR="00A13117" w:rsidRPr="00C3672B">
        <w:t xml:space="preserve"> la suite</w:t>
      </w:r>
      <w:r w:rsidRPr="00C3672B">
        <w:t xml:space="preserve">, </w:t>
      </w:r>
      <w:r w:rsidR="00A13117" w:rsidRPr="00C3672B">
        <w:t>demain nous resterions seuls</w:t>
      </w:r>
      <w:r w:rsidRPr="00C3672B">
        <w:t>.</w:t>
      </w:r>
    </w:p>
    <w:p w14:paraId="31179BEE" w14:textId="77777777" w:rsidR="00A01FD3" w:rsidRPr="00C3672B" w:rsidRDefault="00A13117" w:rsidP="00A13117">
      <w:pPr>
        <w:pStyle w:val="Taille-1Normal"/>
      </w:pPr>
      <w:r w:rsidRPr="00C3672B">
        <w:t>Il soupirait bruyamment</w:t>
      </w:r>
      <w:r w:rsidR="00A01FD3" w:rsidRPr="00C3672B">
        <w:t xml:space="preserve">, </w:t>
      </w:r>
      <w:r w:rsidRPr="00C3672B">
        <w:t>irrité contre la Ménardière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1C5BA1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Quand je pense que l</w:t>
      </w:r>
      <w:r w:rsidRPr="00C3672B">
        <w:t>’</w:t>
      </w:r>
      <w:r w:rsidR="00A13117" w:rsidRPr="00C3672B">
        <w:t>Amiral n</w:t>
      </w:r>
      <w:r w:rsidRPr="00C3672B">
        <w:t>’</w:t>
      </w:r>
      <w:r w:rsidR="00A13117" w:rsidRPr="00C3672B">
        <w:t>a pas su flairer cette mauvaise recrue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Et</w:t>
      </w:r>
      <w:r w:rsidRPr="00C3672B">
        <w:t xml:space="preserve">, </w:t>
      </w:r>
      <w:r w:rsidR="00A13117" w:rsidRPr="00C3672B">
        <w:t>d</w:t>
      </w:r>
      <w:r w:rsidRPr="00C3672B">
        <w:rPr>
          <w:rFonts w:cs="Amasis30"/>
        </w:rPr>
        <w:t>’</w:t>
      </w:r>
      <w:r w:rsidR="00A13117" w:rsidRPr="00C3672B">
        <w:t>ailleurs</w:t>
      </w:r>
      <w:r w:rsidRPr="00C3672B">
        <w:t xml:space="preserve">, </w:t>
      </w:r>
      <w:r w:rsidR="00A13117" w:rsidRPr="00C3672B">
        <w:t>qui serait venu lui dire qu</w:t>
      </w:r>
      <w:r w:rsidRPr="00C3672B">
        <w:rPr>
          <w:rFonts w:cs="Amasis30"/>
        </w:rPr>
        <w:t>’</w:t>
      </w:r>
      <w:r w:rsidR="00A13117" w:rsidRPr="00C3672B">
        <w:t>on le trompait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Personne n</w:t>
      </w:r>
      <w:r w:rsidRPr="00C3672B">
        <w:rPr>
          <w:rFonts w:cs="Amasis30"/>
        </w:rPr>
        <w:t>’</w:t>
      </w:r>
      <w:r w:rsidR="00A13117" w:rsidRPr="00C3672B">
        <w:t>aurait os</w:t>
      </w:r>
      <w:r w:rsidR="00A13117" w:rsidRPr="00C3672B">
        <w:rPr>
          <w:rFonts w:cs="Amasis30"/>
        </w:rPr>
        <w:t>é</w:t>
      </w:r>
      <w:r w:rsidRPr="00C3672B">
        <w:t xml:space="preserve">.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Vergennes qui l</w:t>
      </w:r>
      <w:r w:rsidRPr="00C3672B">
        <w:rPr>
          <w:rFonts w:cs="Amasis30"/>
        </w:rPr>
        <w:t>’</w:t>
      </w:r>
      <w:r w:rsidR="00A13117" w:rsidRPr="00C3672B">
        <w:t>a pr</w:t>
      </w:r>
      <w:r w:rsidR="00A13117" w:rsidRPr="00C3672B">
        <w:rPr>
          <w:rFonts w:cs="Amasis30"/>
        </w:rPr>
        <w:t>é</w:t>
      </w:r>
      <w:r w:rsidR="00A13117" w:rsidRPr="00C3672B">
        <w:t>sent</w:t>
      </w:r>
      <w:r w:rsidR="00A13117" w:rsidRPr="00C3672B">
        <w:rPr>
          <w:rFonts w:cs="Amasis30"/>
        </w:rPr>
        <w:t>éà</w:t>
      </w:r>
      <w:r w:rsidRPr="00C3672B">
        <w:t>M. </w:t>
      </w:r>
      <w:r w:rsidR="00A13117" w:rsidRPr="00C3672B">
        <w:t>le Prince</w:t>
      </w:r>
      <w:r w:rsidRPr="00C3672B">
        <w:t xml:space="preserve">, </w:t>
      </w:r>
      <w:r w:rsidR="00A13117" w:rsidRPr="00C3672B">
        <w:t>trop heureux de caser cet avare qui lui pr</w:t>
      </w:r>
      <w:r w:rsidR="00A13117" w:rsidRPr="00C3672B">
        <w:rPr>
          <w:rFonts w:cs="Amasis30"/>
        </w:rPr>
        <w:t>ê</w:t>
      </w:r>
      <w:r w:rsidR="00A13117" w:rsidRPr="00C3672B">
        <w:t>te de l</w:t>
      </w:r>
      <w:r w:rsidRPr="00C3672B">
        <w:rPr>
          <w:rFonts w:cs="Amasis30"/>
        </w:rPr>
        <w:t>’</w:t>
      </w:r>
      <w:r w:rsidR="00A13117" w:rsidRPr="00C3672B">
        <w:t xml:space="preserve">argent </w:t>
      </w:r>
      <w:r w:rsidR="00A13117" w:rsidRPr="00C3672B">
        <w:rPr>
          <w:rFonts w:cs="Amasis30"/>
        </w:rPr>
        <w:t>à</w:t>
      </w:r>
      <w:r w:rsidR="00A13117" w:rsidRPr="00C3672B">
        <w:t xml:space="preserve"> gros int</w:t>
      </w:r>
      <w:r w:rsidR="00A13117" w:rsidRPr="00C3672B">
        <w:rPr>
          <w:rFonts w:cs="Amasis30"/>
        </w:rPr>
        <w:t>é</w:t>
      </w:r>
      <w:r w:rsidR="00A13117" w:rsidRPr="00C3672B">
        <w:t>r</w:t>
      </w:r>
      <w:r w:rsidR="00A13117" w:rsidRPr="00C3672B">
        <w:rPr>
          <w:rFonts w:cs="Amasis30"/>
        </w:rPr>
        <w:t>ê</w:t>
      </w:r>
      <w:r w:rsidR="00A13117" w:rsidRPr="00C3672B">
        <w:t>ts</w:t>
      </w:r>
      <w:r w:rsidRPr="00C3672B">
        <w:t xml:space="preserve">. </w:t>
      </w:r>
      <w:r w:rsidR="00A13117" w:rsidRPr="00C3672B">
        <w:t>M</w:t>
      </w:r>
      <w:r w:rsidR="00A13117" w:rsidRPr="00C3672B">
        <w:rPr>
          <w:rFonts w:cs="Amasis30"/>
        </w:rPr>
        <w:t>é</w:t>
      </w:r>
      <w:r w:rsidR="00A13117" w:rsidRPr="00C3672B">
        <w:t>fiez-vous de lui</w:t>
      </w:r>
      <w:r w:rsidRPr="00C3672B">
        <w:t xml:space="preserve">, </w:t>
      </w:r>
      <w:r w:rsidR="00A13117" w:rsidRPr="00C3672B">
        <w:t>ami Jacques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Cette vermine sait d</w:t>
      </w:r>
      <w:r w:rsidR="00A13117" w:rsidRPr="00C3672B">
        <w:rPr>
          <w:rFonts w:cs="Amasis30"/>
        </w:rPr>
        <w:t>é</w:t>
      </w:r>
      <w:r w:rsidR="00A13117" w:rsidRPr="00C3672B">
        <w:t>j</w:t>
      </w:r>
      <w:r w:rsidR="00A13117" w:rsidRPr="00C3672B">
        <w:rPr>
          <w:rFonts w:cs="Amasis30"/>
        </w:rPr>
        <w:t>à</w:t>
      </w:r>
      <w:r w:rsidR="00A13117" w:rsidRPr="00C3672B">
        <w:t xml:space="preserve"> que vous </w:t>
      </w:r>
      <w:r w:rsidR="00A13117" w:rsidRPr="00C3672B">
        <w:rPr>
          <w:rFonts w:cs="Amasis30"/>
        </w:rPr>
        <w:t>ê</w:t>
      </w:r>
      <w:r w:rsidR="00A13117" w:rsidRPr="00C3672B">
        <w:t>tes de ceux qui savent fabriquer de l</w:t>
      </w:r>
      <w:r w:rsidRPr="00C3672B">
        <w:rPr>
          <w:rFonts w:cs="Amasis30"/>
        </w:rPr>
        <w:t>’</w:t>
      </w:r>
      <w:r w:rsidR="00A13117" w:rsidRPr="00C3672B">
        <w:t>or</w:t>
      </w:r>
      <w:r w:rsidRPr="00C3672B">
        <w:t xml:space="preserve">, </w:t>
      </w:r>
      <w:r w:rsidR="00A13117" w:rsidRPr="00C3672B">
        <w:t>et elle ne vous quittera pas</w:t>
      </w:r>
      <w:r w:rsidRPr="00C3672B">
        <w:t xml:space="preserve">, </w:t>
      </w:r>
      <w:r w:rsidR="00A13117" w:rsidRPr="00C3672B">
        <w:t>dans l</w:t>
      </w:r>
      <w:r w:rsidRPr="00C3672B">
        <w:rPr>
          <w:rFonts w:cs="Amasis30"/>
        </w:rPr>
        <w:t>’</w:t>
      </w:r>
      <w:r w:rsidR="00A13117" w:rsidRPr="00C3672B">
        <w:t>espoir de vous soutirer votre secret</w:t>
      </w:r>
      <w:r w:rsidRPr="00C3672B">
        <w:t xml:space="preserve">. </w:t>
      </w:r>
      <w:r w:rsidR="00A13117" w:rsidRPr="00C3672B">
        <w:t>Je gagerais que le dr</w:t>
      </w:r>
      <w:r w:rsidR="00A13117" w:rsidRPr="00C3672B">
        <w:rPr>
          <w:rFonts w:cs="Amasis30"/>
        </w:rPr>
        <w:t>ô</w:t>
      </w:r>
      <w:r w:rsidR="00A13117" w:rsidRPr="00C3672B">
        <w:t>le vous a d</w:t>
      </w:r>
      <w:r w:rsidR="00A13117" w:rsidRPr="00C3672B">
        <w:rPr>
          <w:rFonts w:cs="Amasis30"/>
        </w:rPr>
        <w:t>é</w:t>
      </w:r>
      <w:r w:rsidR="00A13117" w:rsidRPr="00C3672B">
        <w:t>j</w:t>
      </w:r>
      <w:r w:rsidR="00A13117" w:rsidRPr="00C3672B">
        <w:rPr>
          <w:rFonts w:cs="Amasis30"/>
        </w:rPr>
        <w:t>à</w:t>
      </w:r>
      <w:r w:rsidR="00A13117" w:rsidRPr="00C3672B">
        <w:t xml:space="preserve"> fait des offres de service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9822E19" w14:textId="77777777" w:rsidR="00A01FD3" w:rsidRPr="00C3672B" w:rsidRDefault="00A13117" w:rsidP="00A13117">
      <w:pPr>
        <w:pStyle w:val="Taille-1Normal"/>
      </w:pPr>
      <w:r w:rsidRPr="00C3672B">
        <w:t>De Morguen lui avoua qu</w:t>
      </w:r>
      <w:r w:rsidR="00A01FD3" w:rsidRPr="00C3672B">
        <w:t>’</w:t>
      </w:r>
      <w:r w:rsidRPr="00C3672B">
        <w:t>en route</w:t>
      </w:r>
      <w:r w:rsidR="00A01FD3" w:rsidRPr="00C3672B">
        <w:t>, M. de </w:t>
      </w:r>
      <w:r w:rsidRPr="00C3672B">
        <w:t>la Ménardière avait essayé de lui louer quelques-uns de ses cavaliers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était offert à lui remonter une compagnie</w:t>
      </w:r>
      <w:r w:rsidR="00C3672B" w:rsidRPr="00C3672B">
        <w:t>.</w:t>
      </w:r>
    </w:p>
    <w:p w14:paraId="222F5238" w14:textId="77777777" w:rsidR="00A01FD3" w:rsidRPr="00C3672B" w:rsidRDefault="00A13117" w:rsidP="00A13117">
      <w:pPr>
        <w:pStyle w:val="Taille-1Normal"/>
      </w:pPr>
      <w:r w:rsidRPr="00C3672B">
        <w:t>Mais tout cela l</w:t>
      </w:r>
      <w:r w:rsidR="00A01FD3" w:rsidRPr="00C3672B">
        <w:t>’</w:t>
      </w:r>
      <w:r w:rsidRPr="00C3672B">
        <w:t>intéressait peu</w:t>
      </w:r>
      <w:r w:rsidR="00A01FD3" w:rsidRPr="00C3672B">
        <w:t xml:space="preserve">, </w:t>
      </w:r>
      <w:r w:rsidRPr="00C3672B">
        <w:t>et il apprit à Nicolas le malheur affreux de Madeleine de Gardefort</w:t>
      </w:r>
      <w:r w:rsidR="00A01FD3" w:rsidRPr="00C3672B">
        <w:t xml:space="preserve">, </w:t>
      </w:r>
      <w:r w:rsidRPr="00C3672B">
        <w:t>comment elle avait été enlevée par François</w:t>
      </w:r>
      <w:r w:rsidR="00A01FD3" w:rsidRPr="00C3672B">
        <w:t xml:space="preserve">, </w:t>
      </w:r>
      <w:r w:rsidRPr="00C3672B">
        <w:t>son inutile attaque contre son rival</w:t>
      </w:r>
      <w:r w:rsidR="00A01FD3" w:rsidRPr="00C3672B">
        <w:t xml:space="preserve">. </w:t>
      </w:r>
      <w:r w:rsidRPr="00C3672B">
        <w:t>De Collangis en pleura</w:t>
      </w:r>
      <w:r w:rsidR="00A01FD3" w:rsidRPr="00C3672B">
        <w:t xml:space="preserve">. </w:t>
      </w:r>
      <w:r w:rsidRPr="00C3672B">
        <w:t>S</w:t>
      </w:r>
      <w:r w:rsidR="00A01FD3" w:rsidRPr="00C3672B">
        <w:t>’</w:t>
      </w:r>
      <w:r w:rsidRPr="00C3672B">
        <w:t>ingéniant à trouver quelque moyen</w:t>
      </w:r>
      <w:r w:rsidR="00A01FD3" w:rsidRPr="00C3672B">
        <w:t xml:space="preserve">, </w:t>
      </w:r>
      <w:r w:rsidRPr="00C3672B">
        <w:t>il ne voyait rien</w:t>
      </w:r>
      <w:r w:rsidR="00A01FD3" w:rsidRPr="00C3672B">
        <w:t xml:space="preserve">, </w:t>
      </w:r>
      <w:r w:rsidRPr="00C3672B">
        <w:t>martelait lourdement la table qui résonnait sous son énorme poing</w:t>
      </w:r>
      <w:r w:rsidR="00A01FD3" w:rsidRPr="00C3672B">
        <w:t xml:space="preserve">. </w:t>
      </w:r>
      <w:r w:rsidRPr="00C3672B">
        <w:t>Tous deux demeuraient silencieux</w:t>
      </w:r>
      <w:r w:rsidR="00A01FD3" w:rsidRPr="00C3672B">
        <w:t xml:space="preserve">. </w:t>
      </w:r>
      <w:r w:rsidRPr="00C3672B">
        <w:t>Au dehors</w:t>
      </w:r>
      <w:r w:rsidR="00A01FD3" w:rsidRPr="00C3672B">
        <w:t xml:space="preserve">, </w:t>
      </w:r>
      <w:r w:rsidRPr="00C3672B">
        <w:t>la pluie battait</w:t>
      </w:r>
      <w:r w:rsidR="00A01FD3" w:rsidRPr="00C3672B">
        <w:t xml:space="preserve">, </w:t>
      </w:r>
      <w:r w:rsidRPr="00C3672B">
        <w:t>et au travers des volets le vent soufflait</w:t>
      </w:r>
      <w:r w:rsidR="00A01FD3" w:rsidRPr="00C3672B">
        <w:t xml:space="preserve">, </w:t>
      </w:r>
      <w:r w:rsidRPr="00C3672B">
        <w:t xml:space="preserve">faisant filer obliquement les </w:t>
      </w:r>
      <w:r w:rsidRPr="00C3672B">
        <w:lastRenderedPageBreak/>
        <w:t>flammes des chandelles</w:t>
      </w:r>
      <w:r w:rsidR="00A01FD3" w:rsidRPr="00C3672B">
        <w:t xml:space="preserve">. </w:t>
      </w:r>
      <w:r w:rsidRPr="00C3672B">
        <w:t>Un grand chien</w:t>
      </w:r>
      <w:r w:rsidR="00A01FD3" w:rsidRPr="00C3672B">
        <w:t xml:space="preserve">, </w:t>
      </w:r>
      <w:r w:rsidRPr="00C3672B">
        <w:t>un braque</w:t>
      </w:r>
      <w:r w:rsidR="00A01FD3" w:rsidRPr="00C3672B">
        <w:t xml:space="preserve">, </w:t>
      </w:r>
      <w:r w:rsidRPr="00C3672B">
        <w:t>allongeait sa tête sur le genou de Nicolas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reniflant piteusement</w:t>
      </w:r>
      <w:r w:rsidR="00A01FD3" w:rsidRPr="00C3672B">
        <w:t xml:space="preserve">, </w:t>
      </w:r>
      <w:r w:rsidRPr="00C3672B">
        <w:t>il semblait prendre sa part de cette tristesse</w:t>
      </w:r>
      <w:r w:rsidR="00A01FD3" w:rsidRPr="00C3672B">
        <w:t>.</w:t>
      </w:r>
    </w:p>
    <w:p w14:paraId="0C71FFB8" w14:textId="77777777" w:rsidR="00A01FD3" w:rsidRPr="00C3672B" w:rsidRDefault="00A13117" w:rsidP="00A13117">
      <w:pPr>
        <w:pStyle w:val="Taille-1Normal"/>
      </w:pPr>
      <w:r w:rsidRPr="00C3672B">
        <w:t>Nicolas proféra enfin en se frappant le front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C6BF35D" w14:textId="77777777" w:rsidR="003108E3" w:rsidRDefault="00A01FD3" w:rsidP="00A13117">
      <w:pPr>
        <w:pStyle w:val="Taille-1Normal"/>
      </w:pPr>
      <w:r w:rsidRPr="00C3672B">
        <w:t>— </w:t>
      </w:r>
      <w:r w:rsidR="00A13117" w:rsidRPr="00C3672B">
        <w:t>Si seulement j</w:t>
      </w:r>
      <w:r w:rsidRPr="00C3672B">
        <w:t>’</w:t>
      </w:r>
      <w:r w:rsidR="00A13117" w:rsidRPr="00C3672B">
        <w:t>avais ordre d</w:t>
      </w:r>
      <w:r w:rsidRPr="00C3672B">
        <w:t>’</w:t>
      </w:r>
      <w:r w:rsidR="00A13117" w:rsidRPr="00C3672B">
        <w:t>aller attaquer Bourges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463EF22" w14:textId="47827C34" w:rsidR="00A01FD3" w:rsidRPr="00C3672B" w:rsidRDefault="00A13117" w:rsidP="00A13117">
      <w:pPr>
        <w:pStyle w:val="Taille-1Normal"/>
      </w:pPr>
      <w:r w:rsidRPr="00C3672B">
        <w:t>Puis un espoir lui vint</w:t>
      </w:r>
      <w:r w:rsidR="00A01FD3" w:rsidRPr="00C3672B">
        <w:t xml:space="preserve">, </w:t>
      </w:r>
      <w:r w:rsidRPr="00C3672B">
        <w:t xml:space="preserve">et il dit </w:t>
      </w:r>
      <w:r w:rsidRPr="00C3672B">
        <w:rPr>
          <w:rFonts w:cs="Amasis30"/>
        </w:rPr>
        <w:t>à</w:t>
      </w:r>
      <w:r w:rsidRPr="00C3672B">
        <w:t xml:space="preserve"> de Morguen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8D9B59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Nous en parlerons demain au bailli de Pressac</w:t>
      </w:r>
      <w:r w:rsidRPr="00C3672B">
        <w:t xml:space="preserve">. </w:t>
      </w:r>
      <w:r w:rsidR="00A13117" w:rsidRPr="00C3672B">
        <w:t>Il hésite s</w:t>
      </w:r>
      <w:r w:rsidRPr="00C3672B">
        <w:t>’</w:t>
      </w:r>
      <w:r w:rsidR="00A13117" w:rsidRPr="00C3672B">
        <w:t>il marchera dans le Berry ou s</w:t>
      </w:r>
      <w:r w:rsidRPr="00C3672B">
        <w:t>’</w:t>
      </w:r>
      <w:r w:rsidR="00A13117" w:rsidRPr="00C3672B">
        <w:t>il rejoindra la bande du seigneur de Rochefort pour aller dans le Quercy soutenir les sept vicomtes</w:t>
      </w:r>
      <w:r w:rsidRPr="00C3672B">
        <w:t xml:space="preserve">. </w:t>
      </w:r>
      <w:r w:rsidR="00A13117" w:rsidRPr="00C3672B">
        <w:t>Il est possible que le bailli se décide à donner la chasse à du Perrier qui va marcher sur Sancerre</w:t>
      </w:r>
      <w:r w:rsidRPr="00C3672B">
        <w:t xml:space="preserve">. </w:t>
      </w:r>
      <w:r w:rsidR="00A13117" w:rsidRPr="00C3672B">
        <w:t>Ce misérable Bernage sera de l</w:t>
      </w:r>
      <w:r w:rsidRPr="00C3672B">
        <w:t>’</w:t>
      </w:r>
      <w:r w:rsidR="00A13117" w:rsidRPr="00C3672B">
        <w:t>expédition</w:t>
      </w:r>
      <w:r w:rsidRPr="00C3672B">
        <w:t xml:space="preserve">, </w:t>
      </w:r>
      <w:r w:rsidR="00A13117" w:rsidRPr="00C3672B">
        <w:t>c</w:t>
      </w:r>
      <w:r w:rsidRPr="00C3672B">
        <w:t>’</w:t>
      </w:r>
      <w:r w:rsidR="00A13117" w:rsidRPr="00C3672B">
        <w:t>est clair</w:t>
      </w:r>
      <w:r w:rsidRPr="00C3672B">
        <w:t xml:space="preserve">, </w:t>
      </w:r>
      <w:r w:rsidR="00A13117" w:rsidRPr="00C3672B">
        <w:t>et la pauvre Madeleine sera sans doute obligée à le suivre</w:t>
      </w:r>
      <w:r w:rsidRPr="00C3672B">
        <w:t xml:space="preserve">. </w:t>
      </w:r>
      <w:r w:rsidR="00A13117" w:rsidRPr="00C3672B">
        <w:t>En assaillant ces mauvaises troupes dans leur marche</w:t>
      </w:r>
      <w:r w:rsidRPr="00C3672B">
        <w:t xml:space="preserve">, </w:t>
      </w:r>
      <w:r w:rsidR="00A13117" w:rsidRPr="00C3672B">
        <w:t>nous pourrions tuer l</w:t>
      </w:r>
      <w:r w:rsidRPr="00C3672B">
        <w:t>’</w:t>
      </w:r>
      <w:r w:rsidR="00A13117" w:rsidRPr="00C3672B">
        <w:t>homme et reprendre Madeleine</w:t>
      </w:r>
      <w:r w:rsidRPr="00C3672B">
        <w:t>.</w:t>
      </w:r>
    </w:p>
    <w:p w14:paraId="4318D55F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devant l</w:t>
      </w:r>
      <w:r w:rsidR="00A01FD3" w:rsidRPr="00C3672B">
        <w:t>’</w:t>
      </w:r>
      <w:r w:rsidRPr="00C3672B">
        <w:t>attitude sombre et désespérée de Jacques qui</w:t>
      </w:r>
      <w:r w:rsidR="00A01FD3" w:rsidRPr="00C3672B">
        <w:t xml:space="preserve">, </w:t>
      </w:r>
      <w:r w:rsidRPr="00C3672B">
        <w:t>machinalement</w:t>
      </w:r>
      <w:r w:rsidR="00A01FD3" w:rsidRPr="00C3672B">
        <w:t xml:space="preserve">, </w:t>
      </w:r>
      <w:r w:rsidRPr="00C3672B">
        <w:t>tambourinait sur la table</w:t>
      </w:r>
      <w:r w:rsidR="00A01FD3" w:rsidRPr="00C3672B">
        <w:t xml:space="preserve">, </w:t>
      </w:r>
      <w:r w:rsidRPr="00C3672B">
        <w:t>les yeux dans le vide</w:t>
      </w:r>
      <w:r w:rsidR="00A01FD3" w:rsidRPr="00C3672B">
        <w:t xml:space="preserve">, </w:t>
      </w:r>
      <w:r w:rsidRPr="00C3672B">
        <w:t>il cessa de parler</w:t>
      </w:r>
      <w:r w:rsidR="00A01FD3" w:rsidRPr="00C3672B">
        <w:t xml:space="preserve">, </w:t>
      </w:r>
      <w:r w:rsidRPr="00C3672B">
        <w:t>n</w:t>
      </w:r>
      <w:r w:rsidR="00A01FD3" w:rsidRPr="00C3672B">
        <w:t>’</w:t>
      </w:r>
      <w:r w:rsidRPr="00C3672B">
        <w:t>osant même plus prononcer le nom de sa fiancée</w:t>
      </w:r>
      <w:r w:rsidR="00A01FD3" w:rsidRPr="00C3672B">
        <w:t xml:space="preserve">. </w:t>
      </w:r>
      <w:r w:rsidRPr="00C3672B">
        <w:t>La noire action du comte de Bernage apparaissait tellement horrible à sa simplicité et à sa droiture qu</w:t>
      </w:r>
      <w:r w:rsidR="00A01FD3" w:rsidRPr="00C3672B">
        <w:t>’</w:t>
      </w:r>
      <w:r w:rsidRPr="00C3672B">
        <w:t>il en demeurait comme atterré</w:t>
      </w:r>
      <w:r w:rsidR="00A01FD3" w:rsidRPr="00C3672B">
        <w:t>.</w:t>
      </w:r>
    </w:p>
    <w:p w14:paraId="2ABE8417" w14:textId="77777777" w:rsidR="00A01FD3" w:rsidRPr="00C3672B" w:rsidRDefault="00A13117" w:rsidP="00A13117">
      <w:pPr>
        <w:pStyle w:val="Taille-1Normal"/>
      </w:pPr>
      <w:r w:rsidRPr="00C3672B">
        <w:t>Mais Jacques se mit à parler vaguement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une voix blanche qu</w:t>
      </w:r>
      <w:r w:rsidR="00A01FD3" w:rsidRPr="00C3672B">
        <w:t>’</w:t>
      </w:r>
      <w:r w:rsidRPr="00C3672B">
        <w:t>il ne lui connaissait pas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69DE3361" w14:textId="77777777" w:rsidR="003108E3" w:rsidRDefault="00A01FD3" w:rsidP="00A13117">
      <w:pPr>
        <w:pStyle w:val="Taille-1Normal"/>
      </w:pPr>
      <w:r w:rsidRPr="00C3672B">
        <w:t>— </w:t>
      </w:r>
      <w:r w:rsidR="00A13117" w:rsidRPr="00C3672B">
        <w:t>Depuis le jour de l</w:t>
      </w:r>
      <w:r w:rsidRPr="00C3672B">
        <w:t>’</w:t>
      </w:r>
      <w:r w:rsidR="00A13117" w:rsidRPr="00C3672B">
        <w:t>affreuse nouvelle</w:t>
      </w:r>
      <w:r w:rsidRPr="00C3672B">
        <w:t xml:space="preserve">, </w:t>
      </w:r>
      <w:r w:rsidR="00A13117" w:rsidRPr="00C3672B">
        <w:t>la vie n</w:t>
      </w:r>
      <w:r w:rsidRPr="00C3672B">
        <w:t>’</w:t>
      </w:r>
      <w:r w:rsidR="00A13117" w:rsidRPr="00C3672B">
        <w:t>est plus rien pour moi</w:t>
      </w:r>
      <w:r w:rsidRPr="00C3672B">
        <w:t xml:space="preserve">. </w:t>
      </w:r>
      <w:r w:rsidR="00A13117" w:rsidRPr="00C3672B">
        <w:t>Je crois que j</w:t>
      </w:r>
      <w:r w:rsidRPr="00C3672B">
        <w:t>’</w:t>
      </w:r>
      <w:r w:rsidR="00A13117" w:rsidRPr="00C3672B">
        <w:t>aurais préféré mourir sous les coups de cet homme</w:t>
      </w:r>
      <w:r w:rsidRPr="00C3672B">
        <w:t xml:space="preserve">, </w:t>
      </w:r>
      <w:r w:rsidR="00A13117" w:rsidRPr="00C3672B">
        <w:t>pendant le dernier combat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Mais il a eu grand tort de ne pas m</w:t>
      </w:r>
      <w:r w:rsidRPr="00C3672B">
        <w:rPr>
          <w:rFonts w:cs="Amasis30"/>
        </w:rPr>
        <w:t>’</w:t>
      </w:r>
      <w:r w:rsidR="00A13117" w:rsidRPr="00C3672B">
        <w:t>achever</w:t>
      </w:r>
      <w:r w:rsidRPr="00C3672B">
        <w:t xml:space="preserve">, </w:t>
      </w:r>
      <w:r w:rsidR="00A13117" w:rsidRPr="00C3672B">
        <w:t>car j</w:t>
      </w:r>
      <w:r w:rsidRPr="00C3672B">
        <w:rPr>
          <w:rFonts w:cs="Amasis30"/>
        </w:rPr>
        <w:t>’</w:t>
      </w:r>
      <w:r w:rsidR="00A13117" w:rsidRPr="00C3672B">
        <w:t>en suis s</w:t>
      </w:r>
      <w:r w:rsidR="00A13117" w:rsidRPr="00C3672B">
        <w:rPr>
          <w:rFonts w:cs="Amasis30"/>
        </w:rPr>
        <w:t>û</w:t>
      </w:r>
      <w:r w:rsidR="00A13117" w:rsidRPr="00C3672B">
        <w:t>r</w:t>
      </w:r>
      <w:r w:rsidRPr="00C3672B">
        <w:t xml:space="preserve">,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moi maintenant qui aurai sa peau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0C6605F4" w14:textId="4946FD0F" w:rsidR="00A01FD3" w:rsidRPr="00C3672B" w:rsidRDefault="00A13117" w:rsidP="00A13117">
      <w:pPr>
        <w:pStyle w:val="Taille-1Normal"/>
      </w:pPr>
      <w:r w:rsidRPr="00C3672B">
        <w:t>Ses traits se tendaient comme s</w:t>
      </w:r>
      <w:r w:rsidR="00A01FD3" w:rsidRPr="00C3672B">
        <w:rPr>
          <w:rFonts w:cs="Amasis30"/>
        </w:rPr>
        <w:t>’</w:t>
      </w:r>
      <w:r w:rsidRPr="00C3672B">
        <w:t>il f</w:t>
      </w:r>
      <w:r w:rsidRPr="00C3672B">
        <w:rPr>
          <w:rFonts w:cs="Amasis30"/>
        </w:rPr>
        <w:t>û</w:t>
      </w:r>
      <w:r w:rsidRPr="00C3672B">
        <w:t>t tir</w:t>
      </w:r>
      <w:r w:rsidRPr="00C3672B">
        <w:rPr>
          <w:rFonts w:cs="Amasis30"/>
        </w:rPr>
        <w:t>é</w:t>
      </w:r>
      <w:r w:rsidRPr="00C3672B">
        <w:t xml:space="preserve"> sur l</w:t>
      </w:r>
      <w:r w:rsidR="00A01FD3" w:rsidRPr="00C3672B">
        <w:rPr>
          <w:rFonts w:cs="Amasis30"/>
        </w:rPr>
        <w:t>’</w:t>
      </w:r>
      <w:r w:rsidRPr="00C3672B">
        <w:t>estrapade</w:t>
      </w:r>
      <w:r w:rsidR="00A01FD3" w:rsidRPr="00C3672B">
        <w:t>.</w:t>
      </w:r>
    </w:p>
    <w:p w14:paraId="40FF22D4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Que me vaut de vivre</w:t>
      </w:r>
      <w:r w:rsidRPr="00C3672B">
        <w:t xml:space="preserve">, </w:t>
      </w:r>
      <w:r w:rsidR="00A13117" w:rsidRPr="00C3672B">
        <w:t>désormais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Qu</w:t>
      </w:r>
      <w:r w:rsidRPr="00C3672B">
        <w:rPr>
          <w:rFonts w:cs="Amasis30"/>
        </w:rPr>
        <w:t>’</w:t>
      </w:r>
      <w:r w:rsidR="00A13117" w:rsidRPr="00C3672B">
        <w:t xml:space="preserve">ai-je </w:t>
      </w:r>
      <w:r w:rsidR="00A13117" w:rsidRPr="00C3672B">
        <w:rPr>
          <w:rFonts w:cs="Amasis30"/>
        </w:rPr>
        <w:t>à</w:t>
      </w:r>
      <w:r w:rsidR="00A13117" w:rsidRPr="00C3672B">
        <w:t xml:space="preserve"> attendre</w:t>
      </w:r>
      <w:r w:rsidR="00224814" w:rsidRPr="00C3672B">
        <w:rPr>
          <w:rFonts w:ascii="Times New Roman" w:hAnsi="Times New Roman"/>
        </w:rPr>
        <w:t> </w:t>
      </w:r>
      <w:r w:rsidRPr="00C3672B">
        <w:t>?…</w:t>
      </w:r>
      <w:r w:rsidR="00A13117" w:rsidRPr="00C3672B">
        <w:t>Il a sali</w:t>
      </w:r>
      <w:r w:rsidRPr="00C3672B">
        <w:t xml:space="preserve">, </w:t>
      </w:r>
      <w:r w:rsidR="00A13117" w:rsidRPr="00C3672B">
        <w:t>fl</w:t>
      </w:r>
      <w:r w:rsidR="00A13117" w:rsidRPr="00C3672B">
        <w:rPr>
          <w:rFonts w:cs="Amasis30"/>
        </w:rPr>
        <w:t>é</w:t>
      </w:r>
      <w:r w:rsidR="00A13117" w:rsidRPr="00C3672B">
        <w:t>tri celle que j</w:t>
      </w:r>
      <w:r w:rsidRPr="00C3672B">
        <w:rPr>
          <w:rFonts w:cs="Amasis30"/>
        </w:rPr>
        <w:t>’</w:t>
      </w:r>
      <w:r w:rsidR="00A13117" w:rsidRPr="00C3672B">
        <w:t>aimais d</w:t>
      </w:r>
      <w:r w:rsidRPr="00C3672B">
        <w:rPr>
          <w:rFonts w:cs="Amasis30"/>
        </w:rPr>
        <w:t>’</w:t>
      </w:r>
      <w:r w:rsidR="00A13117" w:rsidRPr="00C3672B">
        <w:t>un amour si pur que jamais</w:t>
      </w:r>
      <w:r w:rsidRPr="00C3672B">
        <w:t xml:space="preserve">, </w:t>
      </w:r>
      <w:r w:rsidR="00A13117" w:rsidRPr="00C3672B">
        <w:t>peut-</w:t>
      </w:r>
      <w:r w:rsidR="00A13117" w:rsidRPr="00C3672B">
        <w:rPr>
          <w:rFonts w:cs="Amasis30"/>
        </w:rPr>
        <w:t>ê</w:t>
      </w:r>
      <w:r w:rsidR="00A13117" w:rsidRPr="00C3672B">
        <w:t>tre</w:t>
      </w:r>
      <w:r w:rsidRPr="00C3672B">
        <w:t xml:space="preserve">, </w:t>
      </w:r>
      <w:r w:rsidR="00A13117" w:rsidRPr="00C3672B">
        <w:t>on n</w:t>
      </w:r>
      <w:r w:rsidRPr="00C3672B">
        <w:rPr>
          <w:rFonts w:cs="Amasis30"/>
        </w:rPr>
        <w:t>’</w:t>
      </w:r>
      <w:r w:rsidR="00A13117" w:rsidRPr="00C3672B">
        <w:t>a ch</w:t>
      </w:r>
      <w:r w:rsidR="00A13117" w:rsidRPr="00C3672B">
        <w:rPr>
          <w:rFonts w:cs="Amasis30"/>
        </w:rPr>
        <w:t>é</w:t>
      </w:r>
      <w:r w:rsidR="00A13117" w:rsidRPr="00C3672B">
        <w:t>ri une femme ainsi</w:t>
      </w:r>
      <w:r w:rsidRPr="00C3672B">
        <w:rPr>
          <w:rFonts w:cs="Amasis30"/>
        </w:rPr>
        <w:t>…</w:t>
      </w:r>
    </w:p>
    <w:p w14:paraId="16E7F9E8" w14:textId="77777777" w:rsidR="00A01FD3" w:rsidRPr="00C3672B" w:rsidRDefault="00A13117" w:rsidP="00A13117">
      <w:pPr>
        <w:pStyle w:val="Taille-1Normal"/>
      </w:pPr>
      <w:r w:rsidRPr="00C3672B">
        <w:lastRenderedPageBreak/>
        <w:t>Il se meurtrissait les joues de ses poings</w:t>
      </w:r>
      <w:r w:rsidR="00A01FD3" w:rsidRPr="00C3672B">
        <w:t xml:space="preserve">, </w:t>
      </w:r>
      <w:r w:rsidRPr="00C3672B">
        <w:t>se mordait les mains</w:t>
      </w:r>
      <w:r w:rsidR="00A01FD3" w:rsidRPr="00C3672B">
        <w:t xml:space="preserve">, </w:t>
      </w:r>
      <w:r w:rsidRPr="00C3672B">
        <w:t>et ses yeux rougis brillaient du feu de la fièvre</w:t>
      </w:r>
      <w:r w:rsidR="00A01FD3" w:rsidRPr="00C3672B">
        <w:t>.</w:t>
      </w:r>
    </w:p>
    <w:p w14:paraId="5C6AF96B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Oui</w:t>
      </w:r>
      <w:r w:rsidRPr="00C3672B">
        <w:t xml:space="preserve">, </w:t>
      </w:r>
      <w:r w:rsidR="00A13117" w:rsidRPr="00C3672B">
        <w:t>il l</w:t>
      </w:r>
      <w:r w:rsidRPr="00C3672B">
        <w:t>’</w:t>
      </w:r>
      <w:r w:rsidR="00A13117" w:rsidRPr="00C3672B">
        <w:t>a souillée</w:t>
      </w:r>
      <w:r w:rsidRPr="00C3672B">
        <w:t xml:space="preserve">, </w:t>
      </w:r>
      <w:r w:rsidR="00A13117" w:rsidRPr="00C3672B">
        <w:t>il l</w:t>
      </w:r>
      <w:r w:rsidRPr="00C3672B">
        <w:t>’</w:t>
      </w:r>
      <w:r w:rsidR="00A13117" w:rsidRPr="00C3672B">
        <w:t>a violée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certain</w:t>
      </w:r>
      <w:r w:rsidRPr="00C3672B">
        <w:rPr>
          <w:rFonts w:cs="Amasis30"/>
        </w:rPr>
        <w:t xml:space="preserve">… </w:t>
      </w:r>
      <w:r w:rsidR="00A13117" w:rsidRPr="00C3672B">
        <w:t>Ah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mis</w:t>
      </w:r>
      <w:r w:rsidR="00A13117" w:rsidRPr="00C3672B">
        <w:rPr>
          <w:rFonts w:cs="Amasis30"/>
        </w:rPr>
        <w:t>è</w:t>
      </w:r>
      <w:r w:rsidR="00A13117" w:rsidRPr="00C3672B">
        <w:t>re de moi</w:t>
      </w:r>
      <w:r w:rsidR="00224814" w:rsidRPr="00C3672B">
        <w:rPr>
          <w:rFonts w:ascii="Times New Roman" w:hAnsi="Times New Roman"/>
        </w:rPr>
        <w:t> </w:t>
      </w:r>
      <w:r w:rsidRPr="00C3672B">
        <w:t>!…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trop souffrir</w:t>
      </w:r>
      <w:r w:rsidRPr="00C3672B">
        <w:t xml:space="preserve">, </w:t>
      </w:r>
      <w:r w:rsidR="00A13117" w:rsidRPr="00C3672B">
        <w:t>enfin</w:t>
      </w:r>
      <w:r w:rsidR="00224814" w:rsidRPr="00C3672B">
        <w:rPr>
          <w:rFonts w:ascii="Times New Roman" w:hAnsi="Times New Roman"/>
        </w:rPr>
        <w:t> </w:t>
      </w:r>
      <w:r w:rsidRPr="00C3672B">
        <w:t>!…</w:t>
      </w:r>
    </w:p>
    <w:p w14:paraId="0EEF6A4C" w14:textId="77777777" w:rsidR="00A01FD3" w:rsidRPr="00C3672B" w:rsidRDefault="00A13117" w:rsidP="00A13117">
      <w:pPr>
        <w:pStyle w:val="Taille-1Normal"/>
      </w:pPr>
      <w:r w:rsidRPr="00C3672B">
        <w:t>Il sembla se calmer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tout à coup</w:t>
      </w:r>
      <w:r w:rsidR="00A01FD3" w:rsidRPr="00C3672B">
        <w:t xml:space="preserve">, </w:t>
      </w:r>
      <w:r w:rsidRPr="00C3672B">
        <w:t>se levant et serrant de toute sa force le bras de Nicolas</w:t>
      </w:r>
      <w:r w:rsidR="00A01FD3" w:rsidRPr="00C3672B">
        <w:t xml:space="preserve">, </w:t>
      </w:r>
      <w:r w:rsidRPr="00C3672B">
        <w:t>qui le regardait avec un air de tendre pitié</w:t>
      </w:r>
      <w:r w:rsidR="00A01FD3" w:rsidRPr="00C3672B">
        <w:t xml:space="preserve">, </w:t>
      </w:r>
      <w:r w:rsidRPr="00C3672B">
        <w:t>il lui dit d</w:t>
      </w:r>
      <w:r w:rsidR="00A01FD3" w:rsidRPr="00C3672B">
        <w:t>’</w:t>
      </w:r>
      <w:r w:rsidRPr="00C3672B">
        <w:t>une voix brève et sèche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1CD92B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Tenez</w:t>
      </w:r>
      <w:r w:rsidRPr="00C3672B">
        <w:t xml:space="preserve">, </w:t>
      </w:r>
      <w:r w:rsidR="00A13117" w:rsidRPr="00C3672B">
        <w:t>ma parole</w:t>
      </w:r>
      <w:r w:rsidRPr="00C3672B">
        <w:t xml:space="preserve">, </w:t>
      </w:r>
      <w:r w:rsidR="00A13117" w:rsidRPr="00C3672B">
        <w:t>j</w:t>
      </w:r>
      <w:r w:rsidRPr="00C3672B">
        <w:t>’</w:t>
      </w:r>
      <w:r w:rsidR="00A13117" w:rsidRPr="00C3672B">
        <w:t>aimerais mieux la savoir morte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Si nous les rejoignons</w:t>
      </w:r>
      <w:r w:rsidRPr="00C3672B">
        <w:t xml:space="preserve">, </w:t>
      </w:r>
      <w:r w:rsidR="00A13117" w:rsidRPr="00C3672B">
        <w:t>promettez-le-moi</w:t>
      </w:r>
      <w:r w:rsidRPr="00C3672B">
        <w:t xml:space="preserve">, </w:t>
      </w:r>
      <w:r w:rsidR="00A13117" w:rsidRPr="00C3672B">
        <w:t>Nicolas</w:t>
      </w:r>
      <w:r w:rsidRPr="00C3672B">
        <w:t xml:space="preserve">, </w:t>
      </w:r>
      <w:r w:rsidR="00A13117" w:rsidRPr="00C3672B">
        <w:t>vous me laisserez br</w:t>
      </w:r>
      <w:r w:rsidR="00A13117" w:rsidRPr="00C3672B">
        <w:rPr>
          <w:rFonts w:cs="Amasis30"/>
        </w:rPr>
        <w:t>û</w:t>
      </w:r>
      <w:r w:rsidR="00A13117" w:rsidRPr="00C3672B">
        <w:t>ler la cervelle de l</w:t>
      </w:r>
      <w:r w:rsidRPr="00C3672B">
        <w:rPr>
          <w:rFonts w:cs="Amasis30"/>
        </w:rPr>
        <w:t>’</w:t>
      </w:r>
      <w:r w:rsidR="00A13117" w:rsidRPr="00C3672B">
        <w:t>homme</w:t>
      </w:r>
      <w:r w:rsidRPr="00C3672B">
        <w:t xml:space="preserve">, </w:t>
      </w:r>
      <w:r w:rsidR="00A13117" w:rsidRPr="00C3672B">
        <w:t>et vous</w:t>
      </w:r>
      <w:r w:rsidRPr="00C3672B">
        <w:t xml:space="preserve">, </w:t>
      </w:r>
      <w:r w:rsidR="00A13117" w:rsidRPr="00C3672B">
        <w:t>vous tuerez Madeleine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6825DA9" w14:textId="77777777" w:rsidR="00A01FD3" w:rsidRPr="00C3672B" w:rsidRDefault="00A13117" w:rsidP="00A13117">
      <w:pPr>
        <w:pStyle w:val="Taille-1Normal"/>
      </w:pPr>
      <w:r w:rsidRPr="00C3672B">
        <w:t>Le pauvre Nicolas répondit faiblement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24FD47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Pour cela</w:t>
      </w:r>
      <w:r w:rsidRPr="00C3672B">
        <w:t xml:space="preserve">, </w:t>
      </w:r>
      <w:r w:rsidR="00A13117" w:rsidRPr="00C3672B">
        <w:t>non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Jacques</w:t>
      </w:r>
      <w:r w:rsidRPr="00C3672B">
        <w:t xml:space="preserve">, </w:t>
      </w:r>
      <w:r w:rsidR="00A13117" w:rsidRPr="00C3672B">
        <w:t>mon ami</w:t>
      </w:r>
      <w:r w:rsidRPr="00C3672B">
        <w:t xml:space="preserve">, </w:t>
      </w:r>
      <w:r w:rsidR="00A13117" w:rsidRPr="00C3672B">
        <w:t>je n</w:t>
      </w:r>
      <w:r w:rsidRPr="00C3672B">
        <w:rPr>
          <w:rFonts w:cs="Amasis30"/>
        </w:rPr>
        <w:t>’</w:t>
      </w:r>
      <w:r w:rsidR="00A13117" w:rsidRPr="00C3672B">
        <w:t>en aurai jamais le courage</w:t>
      </w:r>
      <w:r w:rsidRPr="00C3672B">
        <w:t xml:space="preserve">. </w:t>
      </w:r>
      <w:r w:rsidR="00A13117" w:rsidRPr="00C3672B">
        <w:t xml:space="preserve">Comment pourrais-je cruellement mettre </w:t>
      </w:r>
      <w:r w:rsidR="00A13117" w:rsidRPr="00C3672B">
        <w:rPr>
          <w:rFonts w:cs="Amasis30"/>
        </w:rPr>
        <w:t>à</w:t>
      </w:r>
      <w:r w:rsidR="00A13117" w:rsidRPr="00C3672B">
        <w:t xml:space="preserve"> mort cette pauvre innocente cr</w:t>
      </w:r>
      <w:r w:rsidR="00A13117" w:rsidRPr="00C3672B">
        <w:rPr>
          <w:rFonts w:cs="Amasis30"/>
        </w:rPr>
        <w:t>é</w:t>
      </w:r>
      <w:r w:rsidR="00A13117" w:rsidRPr="00C3672B">
        <w:t>ature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Ce n</w:t>
      </w:r>
      <w:r w:rsidRPr="00C3672B">
        <w:rPr>
          <w:rFonts w:cs="Amasis30"/>
        </w:rPr>
        <w:t>’</w:t>
      </w:r>
      <w:r w:rsidR="00A13117" w:rsidRPr="00C3672B">
        <w:t>est pas sa faute</w:t>
      </w:r>
      <w:r w:rsidRPr="00C3672B">
        <w:t xml:space="preserve">, </w:t>
      </w:r>
      <w:r w:rsidR="00A13117" w:rsidRPr="00C3672B">
        <w:t>apr</w:t>
      </w:r>
      <w:r w:rsidR="00A13117" w:rsidRPr="00C3672B">
        <w:rPr>
          <w:rFonts w:cs="Amasis30"/>
        </w:rPr>
        <w:t>è</w:t>
      </w:r>
      <w:r w:rsidR="00A13117" w:rsidRPr="00C3672B">
        <w:t>s tout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B95C7CB" w14:textId="77777777" w:rsidR="00A01FD3" w:rsidRPr="00C3672B" w:rsidRDefault="00A13117" w:rsidP="00A13117">
      <w:pPr>
        <w:pStyle w:val="Taille-1Normal"/>
      </w:pPr>
      <w:r w:rsidRPr="00C3672B">
        <w:t>Cette naïve réflexion calma Jacques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marchant dans la salle</w:t>
      </w:r>
      <w:r w:rsidR="00A01FD3" w:rsidRPr="00C3672B">
        <w:t xml:space="preserve">, </w:t>
      </w:r>
      <w:r w:rsidRPr="00C3672B">
        <w:t>il racontait ses souffrances</w:t>
      </w:r>
      <w:r w:rsidR="00A01FD3" w:rsidRPr="00C3672B">
        <w:t xml:space="preserve">, </w:t>
      </w:r>
      <w:r w:rsidRPr="00C3672B">
        <w:t>ses nuits sans sommeil ou coupées d</w:t>
      </w:r>
      <w:r w:rsidR="00A01FD3" w:rsidRPr="00C3672B">
        <w:t>’</w:t>
      </w:r>
      <w:r w:rsidRPr="00C3672B">
        <w:t>affreux cauchemars hantés par François</w:t>
      </w:r>
      <w:r w:rsidR="00A01FD3" w:rsidRPr="00C3672B">
        <w:t xml:space="preserve">. </w:t>
      </w:r>
      <w:r w:rsidRPr="00C3672B">
        <w:t>Sa détestable image lui apparaissait à toute heure</w:t>
      </w:r>
      <w:r w:rsidR="00A01FD3" w:rsidRPr="00C3672B">
        <w:t xml:space="preserve">, </w:t>
      </w:r>
      <w:r w:rsidRPr="00C3672B">
        <w:t>possédant Madeleine sous ses yeux</w:t>
      </w:r>
      <w:r w:rsidR="00A01FD3" w:rsidRPr="00C3672B">
        <w:t>.</w:t>
      </w:r>
    </w:p>
    <w:p w14:paraId="6C1EA14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vois des choses plus abominables encore</w:t>
      </w:r>
      <w:r w:rsidRPr="00C3672B">
        <w:t xml:space="preserve">. </w:t>
      </w:r>
      <w:r w:rsidR="00A13117" w:rsidRPr="00C3672B">
        <w:t>Elle aime ce misérable imbécile</w:t>
      </w:r>
      <w:r w:rsidRPr="00C3672B">
        <w:t xml:space="preserve">, </w:t>
      </w:r>
      <w:r w:rsidR="00A13117" w:rsidRPr="00C3672B">
        <w:t>se pend à son cou</w:t>
      </w:r>
      <w:r w:rsidRPr="00C3672B">
        <w:t xml:space="preserve">, </w:t>
      </w:r>
      <w:r w:rsidR="00A13117" w:rsidRPr="00C3672B">
        <w:t>lui murmure des serments d</w:t>
      </w:r>
      <w:r w:rsidRPr="00C3672B">
        <w:t>’</w:t>
      </w:r>
      <w:r w:rsidR="00A13117" w:rsidRPr="00C3672B">
        <w:t>amour</w:t>
      </w:r>
      <w:r w:rsidRPr="00C3672B">
        <w:t xml:space="preserve">. </w:t>
      </w:r>
      <w:r w:rsidR="00A13117" w:rsidRPr="00C3672B">
        <w:t>Ou bien</w:t>
      </w:r>
      <w:r w:rsidRPr="00C3672B">
        <w:t xml:space="preserve">, </w:t>
      </w:r>
      <w:r w:rsidR="00A13117" w:rsidRPr="00C3672B">
        <w:t>nue comme une courtisane</w:t>
      </w:r>
      <w:r w:rsidRPr="00C3672B">
        <w:t xml:space="preserve">, </w:t>
      </w:r>
      <w:r w:rsidR="00A13117" w:rsidRPr="00C3672B">
        <w:t>elle verse du vin à des hommes</w:t>
      </w:r>
      <w:r w:rsidRPr="00C3672B">
        <w:t>…</w:t>
      </w:r>
    </w:p>
    <w:p w14:paraId="6E1E9F7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Ne vous laissez pas aller à ces rêveries</w:t>
      </w:r>
      <w:r w:rsidRPr="00C3672B">
        <w:t xml:space="preserve">, </w:t>
      </w:r>
      <w:r w:rsidR="00A13117" w:rsidRPr="00C3672B">
        <w:t>interrompit Nicolas</w:t>
      </w:r>
      <w:r w:rsidRPr="00C3672B">
        <w:t xml:space="preserve">. </w:t>
      </w:r>
      <w:r w:rsidR="00A13117" w:rsidRPr="00C3672B">
        <w:t>Vous avez la tête forte et la raison solide</w:t>
      </w:r>
      <w:r w:rsidRPr="00C3672B">
        <w:t xml:space="preserve">, </w:t>
      </w:r>
      <w:r w:rsidR="00A13117" w:rsidRPr="00C3672B">
        <w:t>Jacques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7D8CE15" w14:textId="77777777" w:rsidR="00A01FD3" w:rsidRPr="00C3672B" w:rsidRDefault="00A13117" w:rsidP="00A13117">
      <w:pPr>
        <w:pStyle w:val="Taille-1Normal"/>
      </w:pPr>
      <w:r w:rsidRPr="00C3672B">
        <w:t>Mais il continuait</w:t>
      </w:r>
      <w:r w:rsidR="00A01FD3" w:rsidRPr="00C3672B">
        <w:t xml:space="preserve">, </w:t>
      </w:r>
      <w:r w:rsidRPr="00C3672B">
        <w:t>prenant plaisir à énumérer ses souffrances</w:t>
      </w:r>
      <w:r w:rsidR="00A01FD3" w:rsidRPr="00C3672B">
        <w:t xml:space="preserve">, </w:t>
      </w:r>
      <w:r w:rsidRPr="00C3672B">
        <w:t>racontait les visions horribles dont il était assailli</w:t>
      </w:r>
      <w:r w:rsidR="00A01FD3" w:rsidRPr="00C3672B">
        <w:t>.</w:t>
      </w:r>
    </w:p>
    <w:p w14:paraId="4366CF7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Artifices du démon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opina Nicolas</w:t>
      </w:r>
      <w:r w:rsidRPr="00C3672B">
        <w:t xml:space="preserve">. </w:t>
      </w:r>
      <w:r w:rsidR="00A13117" w:rsidRPr="00C3672B">
        <w:t>Cherchez plut</w:t>
      </w:r>
      <w:r w:rsidR="00A13117" w:rsidRPr="00C3672B">
        <w:rPr>
          <w:rFonts w:cs="Amasis30"/>
        </w:rPr>
        <w:t>ô</w:t>
      </w:r>
      <w:r w:rsidR="00A13117" w:rsidRPr="00C3672B">
        <w:t>t des explications simples</w:t>
      </w:r>
      <w:r w:rsidRPr="00C3672B">
        <w:t xml:space="preserve">. </w:t>
      </w:r>
      <w:r w:rsidR="00A13117" w:rsidRPr="00C3672B">
        <w:t>La fatigue et le chagrin abattent les meilleurs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A32389C" w14:textId="77777777" w:rsidR="00A01FD3" w:rsidRPr="00C3672B" w:rsidRDefault="00A13117" w:rsidP="00A13117">
      <w:pPr>
        <w:pStyle w:val="Taille-1Normal"/>
      </w:pPr>
      <w:r w:rsidRPr="00C3672B">
        <w:t>Certes</w:t>
      </w:r>
      <w:r w:rsidR="00A01FD3" w:rsidRPr="00C3672B">
        <w:t xml:space="preserve">, </w:t>
      </w:r>
      <w:r w:rsidRPr="00C3672B">
        <w:t>tout cela n</w:t>
      </w:r>
      <w:r w:rsidR="00A01FD3" w:rsidRPr="00C3672B">
        <w:t>’</w:t>
      </w:r>
      <w:r w:rsidRPr="00C3672B">
        <w:t>avait rien d</w:t>
      </w:r>
      <w:r w:rsidR="00A01FD3" w:rsidRPr="00C3672B">
        <w:t>’</w:t>
      </w:r>
      <w:r w:rsidRPr="00C3672B">
        <w:t>impossible</w:t>
      </w:r>
      <w:r w:rsidR="00A01FD3" w:rsidRPr="00C3672B">
        <w:t xml:space="preserve">, </w:t>
      </w:r>
      <w:r w:rsidRPr="00C3672B">
        <w:t>mais ces émotions lui brisaient bras et jambes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3B2A8D7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Dès que la nuit descend</w:t>
      </w:r>
      <w:r w:rsidRPr="00C3672B">
        <w:t xml:space="preserve">, </w:t>
      </w:r>
      <w:r w:rsidR="00A13117" w:rsidRPr="00C3672B">
        <w:t>je commence à trembler comme un enfant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le bruissement des arbres me semble autant de voix qui s</w:t>
      </w:r>
      <w:r w:rsidRPr="00C3672B">
        <w:rPr>
          <w:rFonts w:cs="Amasis30"/>
        </w:rPr>
        <w:t>’</w:t>
      </w:r>
      <w:r w:rsidR="00A13117" w:rsidRPr="00C3672B">
        <w:t>enflent</w:t>
      </w:r>
      <w:r w:rsidRPr="00C3672B">
        <w:t xml:space="preserve">, </w:t>
      </w:r>
      <w:r w:rsidR="00A13117" w:rsidRPr="00C3672B">
        <w:t>deviennent distinctes</w:t>
      </w:r>
      <w:r w:rsidRPr="00C3672B">
        <w:t xml:space="preserve">, </w:t>
      </w:r>
      <w:r w:rsidR="00A13117" w:rsidRPr="00C3672B">
        <w:t>me disent son nom et l</w:t>
      </w:r>
      <w:r w:rsidRPr="00C3672B">
        <w:rPr>
          <w:rFonts w:cs="Amasis30"/>
        </w:rPr>
        <w:t>’</w:t>
      </w:r>
      <w:r w:rsidR="00A13117" w:rsidRPr="00C3672B">
        <w:t>appellent</w:t>
      </w:r>
      <w:r w:rsidRPr="00C3672B">
        <w:t xml:space="preserve">, </w:t>
      </w:r>
      <w:r w:rsidR="00A13117" w:rsidRPr="00C3672B">
        <w:t>toujours</w:t>
      </w:r>
      <w:r w:rsidRPr="00C3672B">
        <w:rPr>
          <w:rFonts w:cs="Amasis30"/>
        </w:rPr>
        <w:t xml:space="preserve">… </w:t>
      </w:r>
      <w:r w:rsidR="00A13117" w:rsidRPr="00C3672B">
        <w:t>toujours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080416B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Craignez les pièges du malin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r</w:t>
      </w:r>
      <w:r w:rsidR="00A13117" w:rsidRPr="00C3672B">
        <w:rPr>
          <w:rFonts w:cs="Amasis30"/>
        </w:rPr>
        <w:t>é</w:t>
      </w:r>
      <w:r w:rsidR="00A13117" w:rsidRPr="00C3672B">
        <w:t>p</w:t>
      </w:r>
      <w:r w:rsidR="00A13117" w:rsidRPr="00C3672B">
        <w:rPr>
          <w:rFonts w:cs="Amasis30"/>
        </w:rPr>
        <w:t>é</w:t>
      </w:r>
      <w:r w:rsidR="00A13117" w:rsidRPr="00C3672B">
        <w:t>tait Nicolas</w:t>
      </w:r>
      <w:r w:rsidRPr="00C3672B">
        <w:t xml:space="preserve">. </w:t>
      </w:r>
      <w:r w:rsidR="00A13117" w:rsidRPr="00C3672B">
        <w:t>Retrempez-vous dans la pri</w:t>
      </w:r>
      <w:r w:rsidR="00A13117" w:rsidRPr="00C3672B">
        <w:rPr>
          <w:rFonts w:cs="Amasis30"/>
        </w:rPr>
        <w:t>è</w:t>
      </w:r>
      <w:r w:rsidR="00A13117" w:rsidRPr="00C3672B">
        <w:t>re</w:t>
      </w:r>
      <w:r w:rsidRPr="00C3672B">
        <w:t xml:space="preserve">, </w:t>
      </w:r>
      <w:r w:rsidR="00A13117" w:rsidRPr="00C3672B">
        <w:t>Dieu vous secourra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FE89026" w14:textId="77777777" w:rsidR="00A01FD3" w:rsidRPr="00C3672B" w:rsidRDefault="00A13117" w:rsidP="00A13117">
      <w:pPr>
        <w:pStyle w:val="Taille-1Normal"/>
      </w:pPr>
      <w:r w:rsidRPr="00C3672B">
        <w:t>D</w:t>
      </w:r>
      <w:r w:rsidR="00A01FD3" w:rsidRPr="00C3672B">
        <w:t>’</w:t>
      </w:r>
      <w:r w:rsidRPr="00C3672B">
        <w:t>abord</w:t>
      </w:r>
      <w:r w:rsidR="00A01FD3" w:rsidRPr="00C3672B">
        <w:t xml:space="preserve">, </w:t>
      </w:r>
      <w:r w:rsidRPr="00C3672B">
        <w:t>Jacques ne lui répondit pas</w:t>
      </w:r>
      <w:r w:rsidR="00A01FD3" w:rsidRPr="00C3672B">
        <w:t xml:space="preserve">, </w:t>
      </w:r>
      <w:r w:rsidRPr="00C3672B">
        <w:t>car il eût craint de le mortifier en lui disant qu</w:t>
      </w:r>
      <w:r w:rsidR="00A01FD3" w:rsidRPr="00C3672B">
        <w:t>’</w:t>
      </w:r>
      <w:r w:rsidRPr="00C3672B">
        <w:t>il ne croyait pas beaucoup à Dieu</w:t>
      </w:r>
      <w:r w:rsidR="00A01FD3" w:rsidRPr="00C3672B">
        <w:t xml:space="preserve">, </w:t>
      </w:r>
      <w:r w:rsidRPr="00C3672B">
        <w:t>et qu</w:t>
      </w:r>
      <w:r w:rsidR="00A01FD3" w:rsidRPr="00C3672B">
        <w:t>’</w:t>
      </w:r>
      <w:r w:rsidRPr="00C3672B">
        <w:t>en tout cas</w:t>
      </w:r>
      <w:r w:rsidR="00A01FD3" w:rsidRPr="00C3672B">
        <w:t xml:space="preserve">, </w:t>
      </w:r>
      <w:r w:rsidRPr="00C3672B">
        <w:t>il doutait fort de son intervention dans les humaines détresses</w:t>
      </w:r>
      <w:r w:rsidR="00A01FD3" w:rsidRPr="00C3672B">
        <w:t xml:space="preserve">. </w:t>
      </w:r>
      <w:r w:rsidRPr="00C3672B">
        <w:t>Mais Nicolas sembla lire dans son âme et lui dit doucement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37EECC9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sais</w:t>
      </w:r>
      <w:r w:rsidRPr="00C3672B">
        <w:t xml:space="preserve">, </w:t>
      </w:r>
      <w:r w:rsidR="00A13117" w:rsidRPr="00C3672B">
        <w:t>Jacques</w:t>
      </w:r>
      <w:r w:rsidRPr="00C3672B">
        <w:t xml:space="preserve">, </w:t>
      </w:r>
      <w:r w:rsidR="00A13117" w:rsidRPr="00C3672B">
        <w:t>combien votre esprit est délié et combien vous me surpassez par la science</w:t>
      </w:r>
      <w:r w:rsidRPr="00C3672B">
        <w:t xml:space="preserve">. </w:t>
      </w:r>
      <w:r w:rsidR="00A13117" w:rsidRPr="00C3672B">
        <w:t>Vous êtes allé jusqu</w:t>
      </w:r>
      <w:r w:rsidRPr="00C3672B">
        <w:t>’</w:t>
      </w:r>
      <w:r w:rsidR="00A13117" w:rsidRPr="00C3672B">
        <w:t>où les connaissances humaines peuvent atteindre</w:t>
      </w:r>
      <w:r w:rsidRPr="00C3672B">
        <w:t xml:space="preserve">, </w:t>
      </w:r>
      <w:r w:rsidR="00A13117" w:rsidRPr="00C3672B">
        <w:t>c</w:t>
      </w:r>
      <w:r w:rsidRPr="00C3672B">
        <w:t>’</w:t>
      </w:r>
      <w:r w:rsidR="00A13117" w:rsidRPr="00C3672B">
        <w:t>est certain</w:t>
      </w:r>
      <w:r w:rsidRPr="00C3672B">
        <w:t xml:space="preserve">. </w:t>
      </w:r>
      <w:r w:rsidR="00A13117" w:rsidRPr="00C3672B">
        <w:t>Mais avez-vous jamais pensé à la vanité de toutes ces choses et au vide qu</w:t>
      </w:r>
      <w:r w:rsidRPr="00C3672B">
        <w:t>’</w:t>
      </w:r>
      <w:r w:rsidR="00A13117" w:rsidRPr="00C3672B">
        <w:t>elles doivent</w:t>
      </w:r>
      <w:r w:rsidRPr="00C3672B">
        <w:t xml:space="preserve">, </w:t>
      </w:r>
      <w:r w:rsidR="00A13117" w:rsidRPr="00C3672B">
        <w:t>il me semble</w:t>
      </w:r>
      <w:r w:rsidRPr="00C3672B">
        <w:t xml:space="preserve">, </w:t>
      </w:r>
      <w:r w:rsidR="00A13117" w:rsidRPr="00C3672B">
        <w:t>laisser dans le cœur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 xml:space="preserve">Il est </w:t>
      </w:r>
      <w:r w:rsidR="00A13117" w:rsidRPr="00C3672B">
        <w:rPr>
          <w:rFonts w:cs="Amasis30"/>
        </w:rPr>
        <w:t>é</w:t>
      </w:r>
      <w:r w:rsidR="00A13117" w:rsidRPr="00C3672B">
        <w:t>crit dans la Bible</w:t>
      </w:r>
      <w:r w:rsidRPr="00C3672B">
        <w:t xml:space="preserve">, </w:t>
      </w:r>
      <w:r w:rsidR="00A13117" w:rsidRPr="00C3672B">
        <w:t>et vous connaissez mieux que moi le saint livre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Pr="00C3672B">
        <w:rPr>
          <w:rFonts w:cs="Amasis30"/>
        </w:rPr>
        <w:t>«</w:t>
      </w:r>
      <w:r w:rsidR="00224814" w:rsidRPr="00C3672B">
        <w:rPr>
          <w:rFonts w:cs="Amasis30"/>
        </w:rPr>
        <w:t> </w:t>
      </w:r>
      <w:r w:rsidR="00A13117" w:rsidRPr="00C3672B">
        <w:t>Celui qui augmente sa science fait cro</w:t>
      </w:r>
      <w:r w:rsidR="00A13117" w:rsidRPr="00C3672B">
        <w:rPr>
          <w:rFonts w:cs="Amasis30"/>
        </w:rPr>
        <w:t>î</w:t>
      </w:r>
      <w:r w:rsidR="00A13117" w:rsidRPr="00C3672B">
        <w:t>tre d</w:t>
      </w:r>
      <w:r w:rsidRPr="00C3672B">
        <w:rPr>
          <w:rFonts w:cs="Amasis30"/>
        </w:rPr>
        <w:t>’</w:t>
      </w:r>
      <w:r w:rsidR="00A13117" w:rsidRPr="00C3672B">
        <w:t>autant sa tristesse</w:t>
      </w:r>
      <w:r w:rsidRPr="00C3672B">
        <w:t>.</w:t>
      </w:r>
      <w:r w:rsidR="00224814" w:rsidRPr="00C3672B">
        <w:t> </w:t>
      </w:r>
      <w:r w:rsidRPr="00C3672B">
        <w:rPr>
          <w:rFonts w:cs="Amasis30"/>
        </w:rPr>
        <w:t>»</w:t>
      </w:r>
      <w:r w:rsidR="00A13117" w:rsidRPr="00C3672B">
        <w:t xml:space="preserve"> Voil</w:t>
      </w:r>
      <w:r w:rsidR="00A13117" w:rsidRPr="00C3672B">
        <w:rPr>
          <w:rFonts w:cs="Amasis30"/>
        </w:rPr>
        <w:t>à</w:t>
      </w:r>
      <w:r w:rsidR="00A13117" w:rsidRPr="00C3672B">
        <w:t xml:space="preserve"> pourquoi</w:t>
      </w:r>
      <w:r w:rsidRPr="00C3672B">
        <w:t xml:space="preserve">, </w:t>
      </w:r>
      <w:r w:rsidR="00A13117" w:rsidRPr="00C3672B">
        <w:rPr>
          <w:rFonts w:cs="Amasis30"/>
        </w:rPr>
        <w:t>à</w:t>
      </w:r>
      <w:r w:rsidR="00A13117" w:rsidRPr="00C3672B">
        <w:t xml:space="preserve"> mon sens</w:t>
      </w:r>
      <w:r w:rsidRPr="00C3672B">
        <w:t xml:space="preserve">, </w:t>
      </w:r>
      <w:r w:rsidR="00A13117" w:rsidRPr="00C3672B">
        <w:t xml:space="preserve">vous </w:t>
      </w:r>
      <w:r w:rsidR="00A13117" w:rsidRPr="00C3672B">
        <w:rPr>
          <w:rFonts w:cs="Amasis30"/>
        </w:rPr>
        <w:t>ê</w:t>
      </w:r>
      <w:r w:rsidR="00A13117" w:rsidRPr="00C3672B">
        <w:t>tes si triste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F2B549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Et surtout parce que je suis assailli par le doute</w:t>
      </w:r>
      <w:r w:rsidRPr="00C3672B">
        <w:t xml:space="preserve">, </w:t>
      </w:r>
      <w:r w:rsidR="00A13117" w:rsidRPr="00C3672B">
        <w:t>répondit le baron Jacques</w:t>
      </w:r>
      <w:r w:rsidRPr="00C3672B">
        <w:t xml:space="preserve">. </w:t>
      </w:r>
      <w:r w:rsidR="00A13117" w:rsidRPr="00C3672B">
        <w:t>Oui</w:t>
      </w:r>
      <w:r w:rsidRPr="00C3672B">
        <w:t xml:space="preserve">, </w:t>
      </w:r>
      <w:r w:rsidR="00A13117" w:rsidRPr="00C3672B">
        <w:t>Nicolas</w:t>
      </w:r>
      <w:r w:rsidRPr="00C3672B">
        <w:t xml:space="preserve">, </w:t>
      </w:r>
      <w:r w:rsidR="00A13117" w:rsidRPr="00C3672B">
        <w:t>c</w:t>
      </w:r>
      <w:r w:rsidRPr="00C3672B">
        <w:t>’</w:t>
      </w:r>
      <w:r w:rsidR="00A13117" w:rsidRPr="00C3672B">
        <w:t>est vous qui êtes dans le droit</w:t>
      </w:r>
      <w:r w:rsidRPr="00C3672B">
        <w:t xml:space="preserve">, </w:t>
      </w:r>
      <w:r w:rsidR="00A13117" w:rsidRPr="00C3672B">
        <w:t>après tout</w:t>
      </w:r>
      <w:r w:rsidRPr="00C3672B">
        <w:t xml:space="preserve">. </w:t>
      </w:r>
      <w:r w:rsidR="00A13117" w:rsidRPr="00C3672B">
        <w:t>Et je vous admire</w:t>
      </w:r>
      <w:r w:rsidRPr="00C3672B">
        <w:t xml:space="preserve">, </w:t>
      </w:r>
      <w:r w:rsidR="00A13117" w:rsidRPr="00C3672B">
        <w:t>c</w:t>
      </w:r>
      <w:r w:rsidRPr="00C3672B">
        <w:t>’</w:t>
      </w:r>
      <w:r w:rsidR="00A13117" w:rsidRPr="00C3672B">
        <w:t>est aussi pourquoi je vous aime</w:t>
      </w:r>
      <w:r w:rsidRPr="00C3672B">
        <w:t xml:space="preserve">, </w:t>
      </w:r>
      <w:r w:rsidR="00A13117" w:rsidRPr="00C3672B">
        <w:t>car vous êtes une brebis plus douce que celles dont parle l</w:t>
      </w:r>
      <w:r w:rsidRPr="00C3672B">
        <w:t>’</w:t>
      </w:r>
      <w:r w:rsidR="00A13117" w:rsidRPr="00C3672B">
        <w:t>Écriture</w:t>
      </w:r>
      <w:r w:rsidRPr="00C3672B">
        <w:t xml:space="preserve">. </w:t>
      </w:r>
      <w:r w:rsidR="00A13117" w:rsidRPr="00C3672B">
        <w:t>Et</w:t>
      </w:r>
      <w:r w:rsidRPr="00C3672B">
        <w:t xml:space="preserve">, </w:t>
      </w:r>
      <w:r w:rsidR="00A13117" w:rsidRPr="00C3672B">
        <w:t>quand je pense à votre sérénité</w:t>
      </w:r>
      <w:r w:rsidRPr="00C3672B">
        <w:t xml:space="preserve">, </w:t>
      </w:r>
      <w:r w:rsidR="00A13117" w:rsidRPr="00C3672B">
        <w:t>il me vient au cœur de l</w:t>
      </w:r>
      <w:r w:rsidRPr="00C3672B">
        <w:t>’</w:t>
      </w:r>
      <w:r w:rsidR="00A13117" w:rsidRPr="00C3672B">
        <w:t>envie</w:t>
      </w:r>
      <w:r w:rsidRPr="00C3672B">
        <w:t xml:space="preserve">, </w:t>
      </w:r>
      <w:r w:rsidR="00A13117" w:rsidRPr="00C3672B">
        <w:t>parce que je vous sens plus fort que moi et je jalouse votre bonté et la candeur de votre âme</w:t>
      </w:r>
      <w:r w:rsidRPr="00C3672B">
        <w:t>.</w:t>
      </w:r>
    </w:p>
    <w:p w14:paraId="1C59AE67" w14:textId="77777777" w:rsidR="00A13117" w:rsidRPr="00C3672B" w:rsidRDefault="00A01FD3" w:rsidP="00A13117">
      <w:pPr>
        <w:pStyle w:val="Taille-1Normal"/>
      </w:pPr>
      <w:r w:rsidRPr="00C3672B">
        <w:t>— </w:t>
      </w:r>
      <w:r w:rsidR="00A13117" w:rsidRPr="00C3672B">
        <w:t>Hélas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mon pauvre Jacques</w:t>
      </w:r>
      <w:r w:rsidRPr="00C3672B">
        <w:t xml:space="preserve">, </w:t>
      </w:r>
      <w:r w:rsidR="00A13117" w:rsidRPr="00C3672B">
        <w:t>je ne sais pas grand</w:t>
      </w:r>
      <w:r w:rsidRPr="00C3672B">
        <w:rPr>
          <w:rFonts w:cs="Amasis30"/>
        </w:rPr>
        <w:t>’</w:t>
      </w:r>
      <w:r w:rsidR="00A13117" w:rsidRPr="00C3672B">
        <w:t xml:space="preserve"> chose</w:t>
      </w:r>
      <w:r w:rsidRPr="00C3672B">
        <w:t xml:space="preserve">. </w:t>
      </w:r>
      <w:r w:rsidR="00A13117" w:rsidRPr="00C3672B">
        <w:t>Mais</w:t>
      </w:r>
      <w:r w:rsidRPr="00C3672B">
        <w:t xml:space="preserve">, </w:t>
      </w:r>
      <w:r w:rsidR="00A13117" w:rsidRPr="00C3672B">
        <w:rPr>
          <w:rFonts w:cs="Amasis30"/>
        </w:rPr>
        <w:t>à</w:t>
      </w:r>
      <w:r w:rsidR="00A13117" w:rsidRPr="00C3672B">
        <w:t xml:space="preserve"> vous entendre parler</w:t>
      </w:r>
      <w:r w:rsidRPr="00C3672B">
        <w:t xml:space="preserve">, </w:t>
      </w:r>
      <w:r w:rsidR="00A13117" w:rsidRPr="00C3672B">
        <w:t>je crains peut-</w:t>
      </w:r>
      <w:r w:rsidR="00A13117" w:rsidRPr="00C3672B">
        <w:rPr>
          <w:rFonts w:cs="Amasis30"/>
        </w:rPr>
        <w:t>ê</w:t>
      </w:r>
      <w:r w:rsidR="00A13117" w:rsidRPr="00C3672B">
        <w:t>tre d</w:t>
      </w:r>
      <w:r w:rsidRPr="00C3672B">
        <w:rPr>
          <w:rFonts w:cs="Amasis30"/>
        </w:rPr>
        <w:t>’</w:t>
      </w:r>
      <w:r w:rsidR="00A13117" w:rsidRPr="00C3672B">
        <w:t>en savoir encore trop</w:t>
      </w:r>
      <w:r w:rsidRPr="00C3672B">
        <w:t xml:space="preserve">. </w:t>
      </w:r>
      <w:r w:rsidR="00A13117" w:rsidRPr="00C3672B">
        <w:t>En dehors de la parole de Dieu</w:t>
      </w:r>
      <w:r w:rsidRPr="00C3672B">
        <w:t xml:space="preserve">, </w:t>
      </w:r>
      <w:r w:rsidR="00A13117" w:rsidRPr="00C3672B">
        <w:t>tout me para</w:t>
      </w:r>
      <w:r w:rsidR="00A13117" w:rsidRPr="00C3672B">
        <w:rPr>
          <w:rFonts w:cs="Amasis30"/>
        </w:rPr>
        <w:t>î</w:t>
      </w:r>
      <w:r w:rsidR="00A13117" w:rsidRPr="00C3672B">
        <w:t>t erreur et myst</w:t>
      </w:r>
      <w:r w:rsidR="00A13117" w:rsidRPr="00C3672B">
        <w:rPr>
          <w:rFonts w:cs="Amasis30"/>
        </w:rPr>
        <w:t>è</w:t>
      </w:r>
      <w:r w:rsidR="00A13117" w:rsidRPr="00C3672B">
        <w:t>re</w:t>
      </w:r>
      <w:r w:rsidRPr="00C3672B">
        <w:t xml:space="preserve">, </w:t>
      </w:r>
      <w:r w:rsidR="00A13117" w:rsidRPr="00C3672B">
        <w:t>car elle a dit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Pr="00C3672B">
        <w:rPr>
          <w:rFonts w:cs="Amasis30"/>
        </w:rPr>
        <w:t>«</w:t>
      </w:r>
      <w:r w:rsidR="00224814" w:rsidRPr="00C3672B">
        <w:rPr>
          <w:rFonts w:cs="Amasis30"/>
        </w:rPr>
        <w:t> </w:t>
      </w:r>
      <w:r w:rsidR="00A13117" w:rsidRPr="00C3672B">
        <w:t>Celui qui affirme se trompe</w:t>
      </w:r>
      <w:r w:rsidRPr="00C3672B">
        <w:t xml:space="preserve">, </w:t>
      </w:r>
      <w:r w:rsidR="00A13117" w:rsidRPr="00C3672B">
        <w:t>celui qui nie se trompe</w:t>
      </w:r>
      <w:r w:rsidRPr="00C3672B">
        <w:t xml:space="preserve">. </w:t>
      </w:r>
      <w:r w:rsidR="00A13117" w:rsidRPr="00C3672B">
        <w:t>Dieu a livr</w:t>
      </w:r>
      <w:r w:rsidR="00A13117" w:rsidRPr="00C3672B">
        <w:rPr>
          <w:rFonts w:cs="Amasis30"/>
        </w:rPr>
        <w:t>é</w:t>
      </w:r>
      <w:r w:rsidR="00A13117" w:rsidRPr="00C3672B">
        <w:t xml:space="preserve"> le monde </w:t>
      </w:r>
      <w:r w:rsidR="00A13117" w:rsidRPr="00C3672B">
        <w:rPr>
          <w:rFonts w:cs="Amasis30"/>
        </w:rPr>
        <w:t>à</w:t>
      </w:r>
      <w:r w:rsidR="00A13117" w:rsidRPr="00C3672B">
        <w:t xml:space="preserve"> leurs disputes</w:t>
      </w:r>
      <w:r w:rsidRPr="00C3672B">
        <w:t xml:space="preserve">, </w:t>
      </w:r>
      <w:r w:rsidR="00A13117" w:rsidRPr="00C3672B">
        <w:t>et lui</w:t>
      </w:r>
      <w:r w:rsidRPr="00C3672B">
        <w:t xml:space="preserve">, </w:t>
      </w:r>
      <w:r w:rsidR="00A13117" w:rsidRPr="00C3672B">
        <w:t>il demeure cach</w:t>
      </w:r>
      <w:r w:rsidR="00A13117" w:rsidRPr="00C3672B">
        <w:rPr>
          <w:rFonts w:cs="Amasis30"/>
        </w:rPr>
        <w:t>é</w:t>
      </w:r>
      <w:r w:rsidR="00A13117" w:rsidRPr="00C3672B">
        <w:t xml:space="preserve"> jusqu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à</w:t>
      </w:r>
      <w:r w:rsidR="00A13117" w:rsidRPr="00C3672B">
        <w:t xml:space="preserve"> la disparition de ces artisans de mensonge</w:t>
      </w:r>
      <w:r w:rsidRPr="00C3672B">
        <w:t>.</w:t>
      </w:r>
      <w:r w:rsidR="00224814" w:rsidRPr="00C3672B">
        <w:t> </w:t>
      </w:r>
      <w:r w:rsidRPr="00C3672B">
        <w:rPr>
          <w:rFonts w:cs="Amasis30"/>
        </w:rPr>
        <w:t>»</w:t>
      </w:r>
    </w:p>
    <w:p w14:paraId="37847511" w14:textId="77777777" w:rsidR="00A01FD3" w:rsidRPr="00C3672B" w:rsidRDefault="00A13117" w:rsidP="00A13117">
      <w:pPr>
        <w:pStyle w:val="Taille-1Normal"/>
      </w:pPr>
      <w:r w:rsidRPr="00C3672B">
        <w:t>Jacques ne l</w:t>
      </w:r>
      <w:r w:rsidR="00A01FD3" w:rsidRPr="00C3672B">
        <w:t>’</w:t>
      </w:r>
      <w:r w:rsidRPr="00C3672B">
        <w:t>écoutait plus</w:t>
      </w:r>
      <w:r w:rsidR="00A01FD3" w:rsidRPr="00C3672B">
        <w:t xml:space="preserve">. </w:t>
      </w:r>
      <w:r w:rsidRPr="00C3672B">
        <w:t>Le cou enfoncé dans les épaules</w:t>
      </w:r>
      <w:r w:rsidR="00A01FD3" w:rsidRPr="00C3672B">
        <w:t xml:space="preserve">, </w:t>
      </w:r>
      <w:r w:rsidRPr="00C3672B">
        <w:t>il marchait à pas lents</w:t>
      </w:r>
      <w:r w:rsidR="00A01FD3" w:rsidRPr="00C3672B">
        <w:t xml:space="preserve">, </w:t>
      </w:r>
      <w:r w:rsidRPr="00C3672B">
        <w:t>le nez en avant</w:t>
      </w:r>
      <w:r w:rsidR="00A01FD3" w:rsidRPr="00C3672B">
        <w:t xml:space="preserve">, </w:t>
      </w:r>
      <w:r w:rsidRPr="00C3672B">
        <w:t>se frottant les mains machina</w:t>
      </w:r>
      <w:r w:rsidRPr="00C3672B">
        <w:lastRenderedPageBreak/>
        <w:t>lement de ce mouvement propre à ceux qui vont mourir et qui ramènent leurs draps pour éviter le froid qui les gagne</w:t>
      </w:r>
      <w:r w:rsidR="00A01FD3" w:rsidRPr="00C3672B">
        <w:t>.</w:t>
      </w:r>
    </w:p>
    <w:p w14:paraId="6F8BEA3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La science</w:t>
      </w:r>
      <w:r w:rsidRPr="00C3672B">
        <w:t xml:space="preserve">, </w:t>
      </w:r>
      <w:r w:rsidR="00A13117" w:rsidRPr="00C3672B">
        <w:t>la science</w:t>
      </w:r>
      <w:r w:rsidRPr="00C3672B">
        <w:t xml:space="preserve">, </w:t>
      </w:r>
      <w:r w:rsidR="00A13117" w:rsidRPr="00C3672B">
        <w:t>marmotta-t-il enfin</w:t>
      </w:r>
      <w:r w:rsidRPr="00C3672B">
        <w:t xml:space="preserve">, </w:t>
      </w:r>
      <w:r w:rsidR="00A13117" w:rsidRPr="00C3672B">
        <w:t>amère dérision</w:t>
      </w:r>
      <w:r w:rsidRPr="00C3672B">
        <w:t xml:space="preserve">, </w:t>
      </w:r>
      <w:r w:rsidR="00A13117" w:rsidRPr="00C3672B">
        <w:t>comme l</w:t>
      </w:r>
      <w:r w:rsidRPr="00C3672B">
        <w:t>’</w:t>
      </w:r>
      <w:r w:rsidR="00A13117" w:rsidRPr="00C3672B">
        <w:t>amour sans doute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C3672B" w:rsidRPr="00C3672B">
        <w:t>À</w:t>
      </w:r>
      <w:r w:rsidR="00A13117" w:rsidRPr="00C3672B">
        <w:t xml:space="preserve"> quoi cela peut-il mener d</w:t>
      </w:r>
      <w:r w:rsidRPr="00C3672B">
        <w:rPr>
          <w:rFonts w:cs="Amasis30"/>
        </w:rPr>
        <w:t>’</w:t>
      </w:r>
      <w:r w:rsidR="00A13117" w:rsidRPr="00C3672B">
        <w:t>avoir appris tout et d</w:t>
      </w:r>
      <w:r w:rsidRPr="00C3672B">
        <w:rPr>
          <w:rFonts w:cs="Amasis30"/>
        </w:rPr>
        <w:t>’</w:t>
      </w:r>
      <w:r w:rsidR="00A13117" w:rsidRPr="00C3672B">
        <w:t>autres choses encore comme ce Raymond Lulle qui a péri</w:t>
      </w:r>
      <w:r w:rsidRPr="00C3672B">
        <w:t xml:space="preserve">, </w:t>
      </w:r>
      <w:r w:rsidR="00A13117" w:rsidRPr="00C3672B">
        <w:t>comme le dernier des simples</w:t>
      </w:r>
      <w:r w:rsidRPr="00C3672B">
        <w:t xml:space="preserve">, </w:t>
      </w:r>
      <w:r w:rsidR="00A13117" w:rsidRPr="00C3672B">
        <w:t>dans une aventure d</w:t>
      </w:r>
      <w:r w:rsidRPr="00C3672B">
        <w:t>’</w:t>
      </w:r>
      <w:r w:rsidR="00A13117" w:rsidRPr="00C3672B">
        <w:t>amour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65A5F090" w14:textId="77777777" w:rsidR="00A01FD3" w:rsidRPr="00C3672B" w:rsidRDefault="00A13117" w:rsidP="00A13117">
      <w:pPr>
        <w:pStyle w:val="Taille-1Normal"/>
      </w:pPr>
      <w:r w:rsidRPr="00C3672B">
        <w:t>Il se rassit et ricana amèrement</w:t>
      </w:r>
      <w:r w:rsidR="00A01FD3" w:rsidRPr="00C3672B">
        <w:t>.</w:t>
      </w:r>
    </w:p>
    <w:p w14:paraId="2A0AAC6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Nicolas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Nicolas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clama-t-il d</w:t>
      </w:r>
      <w:r w:rsidRPr="00C3672B">
        <w:rPr>
          <w:rFonts w:cs="Amasis30"/>
        </w:rPr>
        <w:t>’</w:t>
      </w:r>
      <w:r w:rsidR="00A13117" w:rsidRPr="00C3672B">
        <w:t>une voix creuse</w:t>
      </w:r>
      <w:r w:rsidRPr="00C3672B">
        <w:t xml:space="preserve">, </w:t>
      </w:r>
      <w:r w:rsidR="00A13117" w:rsidRPr="00C3672B">
        <w:t>dites-moi quelque chose</w:t>
      </w:r>
      <w:r w:rsidRPr="00C3672B">
        <w:t xml:space="preserve">, </w:t>
      </w:r>
      <w:r w:rsidR="00A13117" w:rsidRPr="00C3672B">
        <w:t>ce que vous voudrez</w:t>
      </w:r>
      <w:r w:rsidRPr="00C3672B">
        <w:t xml:space="preserve">, </w:t>
      </w:r>
      <w:r w:rsidR="00A13117" w:rsidRPr="00C3672B">
        <w:t>ce qui vous passera par la t</w:t>
      </w:r>
      <w:r w:rsidR="00A13117" w:rsidRPr="00C3672B">
        <w:rPr>
          <w:rFonts w:cs="Amasis30"/>
        </w:rPr>
        <w:t>ê</w:t>
      </w:r>
      <w:r w:rsidR="00A13117" w:rsidRPr="00C3672B">
        <w:t>te</w:t>
      </w:r>
      <w:r w:rsidRPr="00C3672B">
        <w:t xml:space="preserve">. </w:t>
      </w:r>
      <w:r w:rsidR="00A13117" w:rsidRPr="00C3672B">
        <w:t>Mais parlez-moi d</w:t>
      </w:r>
      <w:r w:rsidRPr="00C3672B">
        <w:rPr>
          <w:rFonts w:cs="Amasis30"/>
        </w:rPr>
        <w:t>’</w:t>
      </w:r>
      <w:r w:rsidR="00A13117" w:rsidRPr="00C3672B">
        <w:t>elle</w:t>
      </w:r>
      <w:r w:rsidRPr="00C3672B">
        <w:t xml:space="preserve">, </w:t>
      </w:r>
      <w:r w:rsidR="00A13117" w:rsidRPr="00C3672B">
        <w:t>car je suis trop malheureux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6843744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allongeant ses bras sur la table</w:t>
      </w:r>
      <w:r w:rsidR="00A01FD3" w:rsidRPr="00C3672B">
        <w:t xml:space="preserve">, </w:t>
      </w:r>
      <w:r w:rsidRPr="00C3672B">
        <w:t>il y enfouit sa tête</w:t>
      </w:r>
      <w:r w:rsidR="00A01FD3" w:rsidRPr="00C3672B">
        <w:t xml:space="preserve">, </w:t>
      </w:r>
      <w:r w:rsidRPr="00C3672B">
        <w:t>pleurant sans contrainte</w:t>
      </w:r>
      <w:r w:rsidR="00A01FD3" w:rsidRPr="00C3672B">
        <w:t xml:space="preserve">, </w:t>
      </w:r>
      <w:r w:rsidRPr="00C3672B">
        <w:t>tandis que sa poitrine tressaillait sous ses sanglots désespérés</w:t>
      </w:r>
      <w:r w:rsidR="00A01FD3" w:rsidRPr="00C3672B">
        <w:t xml:space="preserve">. </w:t>
      </w:r>
      <w:r w:rsidRPr="00C3672B">
        <w:t>Nicolas le regardait</w:t>
      </w:r>
      <w:r w:rsidR="00A01FD3" w:rsidRPr="00C3672B">
        <w:t xml:space="preserve">, </w:t>
      </w:r>
      <w:r w:rsidRPr="00C3672B">
        <w:t>et des larmes lui vinrent aux yeux à songer à la grandeur de cette douleur</w:t>
      </w:r>
      <w:r w:rsidR="00A01FD3" w:rsidRPr="00C3672B">
        <w:t xml:space="preserve">, </w:t>
      </w:r>
      <w:r w:rsidRPr="00C3672B">
        <w:t>car elle lui semblait</w:t>
      </w:r>
      <w:r w:rsidR="00A01FD3" w:rsidRPr="00C3672B">
        <w:t xml:space="preserve">, </w:t>
      </w:r>
      <w:r w:rsidRPr="00C3672B">
        <w:t>dans cet être supérieur</w:t>
      </w:r>
      <w:r w:rsidR="00A01FD3" w:rsidRPr="00C3672B">
        <w:t xml:space="preserve">, </w:t>
      </w:r>
      <w:r w:rsidRPr="00C3672B">
        <w:t>dépasser la misère humaine</w:t>
      </w:r>
      <w:r w:rsidR="00A01FD3" w:rsidRPr="00C3672B">
        <w:t>.</w:t>
      </w:r>
    </w:p>
    <w:p w14:paraId="49491BB8" w14:textId="77777777" w:rsidR="00A01FD3" w:rsidRPr="00C3672B" w:rsidRDefault="00A13117" w:rsidP="00A13117">
      <w:pPr>
        <w:pStyle w:val="Taille-1Normal"/>
      </w:pPr>
      <w:r w:rsidRPr="00C3672B">
        <w:t>Enfin</w:t>
      </w:r>
      <w:r w:rsidR="00A01FD3" w:rsidRPr="00C3672B">
        <w:t xml:space="preserve">, </w:t>
      </w:r>
      <w:r w:rsidRPr="00C3672B">
        <w:t>il put l</w:t>
      </w:r>
      <w:r w:rsidR="00A01FD3" w:rsidRPr="00C3672B">
        <w:t>’</w:t>
      </w:r>
      <w:r w:rsidRPr="00C3672B">
        <w:t>emmener coucher</w:t>
      </w:r>
      <w:r w:rsidR="00A01FD3" w:rsidRPr="00C3672B">
        <w:t xml:space="preserve">, </w:t>
      </w:r>
      <w:r w:rsidRPr="00C3672B">
        <w:t xml:space="preserve">car il fallait se lever de grand matin pour retrouver </w:t>
      </w:r>
      <w:r w:rsidR="00A01FD3" w:rsidRPr="00C3672B">
        <w:t>M. de </w:t>
      </w:r>
      <w:r w:rsidRPr="00C3672B">
        <w:t>Longchesnel</w:t>
      </w:r>
      <w:r w:rsidR="00A01FD3" w:rsidRPr="00C3672B">
        <w:t xml:space="preserve">, </w:t>
      </w:r>
      <w:r w:rsidRPr="00C3672B">
        <w:t>bailli de Pressac</w:t>
      </w:r>
      <w:r w:rsidR="00A01FD3" w:rsidRPr="00C3672B">
        <w:t xml:space="preserve">, </w:t>
      </w:r>
      <w:r w:rsidRPr="00C3672B">
        <w:t>au château de la Bartière</w:t>
      </w:r>
      <w:r w:rsidR="00A01FD3" w:rsidRPr="00C3672B">
        <w:t xml:space="preserve">, </w:t>
      </w:r>
      <w:r w:rsidRPr="00C3672B">
        <w:t>à plusieurs lieues du Bois-Morin</w:t>
      </w:r>
      <w:r w:rsidR="00A01FD3" w:rsidRPr="00C3672B">
        <w:t>.</w:t>
      </w:r>
    </w:p>
    <w:p w14:paraId="14B950F7" w14:textId="77777777" w:rsidR="00A01FD3" w:rsidRPr="00C3672B" w:rsidRDefault="00A13117" w:rsidP="00A13117">
      <w:pPr>
        <w:pStyle w:val="Taille-1Normal"/>
      </w:pPr>
      <w:r w:rsidRPr="00C3672B">
        <w:t>Ils l</w:t>
      </w:r>
      <w:r w:rsidR="00A01FD3" w:rsidRPr="00C3672B">
        <w:t>’</w:t>
      </w:r>
      <w:r w:rsidRPr="00C3672B">
        <w:t>y trouvèrent qui relevait de maladie</w:t>
      </w:r>
      <w:r w:rsidR="00A01FD3" w:rsidRPr="00C3672B">
        <w:t xml:space="preserve">. </w:t>
      </w:r>
      <w:r w:rsidRPr="00C3672B">
        <w:t>À son mal les médecins n</w:t>
      </w:r>
      <w:r w:rsidR="00A01FD3" w:rsidRPr="00C3672B">
        <w:t>’</w:t>
      </w:r>
      <w:r w:rsidRPr="00C3672B">
        <w:t>entendaient pas grand</w:t>
      </w:r>
      <w:r w:rsidR="00A01FD3" w:rsidRPr="00C3672B">
        <w:t>’</w:t>
      </w:r>
      <w:r w:rsidRPr="00C3672B">
        <w:t>chose</w:t>
      </w:r>
      <w:r w:rsidR="00A01FD3" w:rsidRPr="00C3672B">
        <w:t xml:space="preserve">, </w:t>
      </w:r>
      <w:r w:rsidRPr="00C3672B">
        <w:t>mais les plus clairvoyants n</w:t>
      </w:r>
      <w:r w:rsidR="00A01FD3" w:rsidRPr="00C3672B">
        <w:t>’</w:t>
      </w:r>
      <w:r w:rsidRPr="00C3672B">
        <w:t>hésitaient point à parler de poison</w:t>
      </w:r>
      <w:r w:rsidR="00A01FD3" w:rsidRPr="00C3672B">
        <w:t xml:space="preserve">. </w:t>
      </w:r>
      <w:r w:rsidRPr="00C3672B">
        <w:t>Pendant la dernière suspension d</w:t>
      </w:r>
      <w:r w:rsidR="00A01FD3" w:rsidRPr="00C3672B">
        <w:t>’</w:t>
      </w:r>
      <w:r w:rsidRPr="00C3672B">
        <w:t>armes</w:t>
      </w:r>
      <w:r w:rsidR="00A01FD3" w:rsidRPr="00C3672B">
        <w:t xml:space="preserve">, </w:t>
      </w:r>
      <w:r w:rsidRPr="00C3672B">
        <w:t>il avait eu l</w:t>
      </w:r>
      <w:r w:rsidR="00A01FD3" w:rsidRPr="00C3672B">
        <w:t>’</w:t>
      </w:r>
      <w:r w:rsidRPr="00C3672B">
        <w:t>imprudence d</w:t>
      </w:r>
      <w:r w:rsidR="00A01FD3" w:rsidRPr="00C3672B">
        <w:t>’</w:t>
      </w:r>
      <w:r w:rsidRPr="00C3672B">
        <w:t>aller à Paris où l</w:t>
      </w:r>
      <w:r w:rsidR="00A01FD3" w:rsidRPr="00C3672B">
        <w:t>’</w:t>
      </w:r>
      <w:r w:rsidRPr="00C3672B">
        <w:t>avait mandé le Roy</w:t>
      </w:r>
      <w:r w:rsidR="00A01FD3" w:rsidRPr="00C3672B">
        <w:t xml:space="preserve">, </w:t>
      </w:r>
      <w:r w:rsidRPr="00C3672B">
        <w:t>et on prétendait que madame Catherine lui avait donné des poudres</w:t>
      </w:r>
      <w:r w:rsidR="00A01FD3" w:rsidRPr="00C3672B">
        <w:t xml:space="preserve">. </w:t>
      </w:r>
      <w:r w:rsidRPr="00C3672B">
        <w:t>Jamais il ne s</w:t>
      </w:r>
      <w:r w:rsidR="00A01FD3" w:rsidRPr="00C3672B">
        <w:t>’</w:t>
      </w:r>
      <w:r w:rsidRPr="00C3672B">
        <w:t>était remis</w:t>
      </w:r>
      <w:r w:rsidR="00A01FD3" w:rsidRPr="00C3672B">
        <w:t xml:space="preserve">, </w:t>
      </w:r>
      <w:r w:rsidRPr="00C3672B">
        <w:t>et comme Nicolas et le baron Jacques le regardaient avec inquiétude</w:t>
      </w:r>
      <w:r w:rsidR="00A01FD3" w:rsidRPr="00C3672B">
        <w:t xml:space="preserve">, </w:t>
      </w:r>
      <w:r w:rsidRPr="00C3672B">
        <w:t>car avec sa figure pâle il ressemblait plus à un mort qu</w:t>
      </w:r>
      <w:r w:rsidR="00A01FD3" w:rsidRPr="00C3672B">
        <w:t>’</w:t>
      </w:r>
      <w:r w:rsidRPr="00C3672B">
        <w:t>à un vivant</w:t>
      </w:r>
      <w:r w:rsidR="00A01FD3" w:rsidRPr="00C3672B">
        <w:t xml:space="preserve">, </w:t>
      </w:r>
      <w:r w:rsidRPr="00C3672B">
        <w:t>il leur déclara ne s</w:t>
      </w:r>
      <w:r w:rsidR="00A01FD3" w:rsidRPr="00C3672B">
        <w:t>’</w:t>
      </w:r>
      <w:r w:rsidRPr="00C3672B">
        <w:t>être jamais trouvé mieux</w:t>
      </w:r>
      <w:r w:rsidR="00A01FD3" w:rsidRPr="00C3672B">
        <w:t xml:space="preserve">. </w:t>
      </w:r>
      <w:r w:rsidRPr="00C3672B">
        <w:t>Il était prêt à partir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dans quelques jours peut-</w:t>
      </w:r>
      <w:r w:rsidRPr="00C3672B">
        <w:rPr>
          <w:rFonts w:cs="Amasis30"/>
        </w:rPr>
        <w:t>ê</w:t>
      </w:r>
      <w:r w:rsidRPr="00C3672B">
        <w:t>tre</w:t>
      </w:r>
      <w:r w:rsidR="00A01FD3" w:rsidRPr="00C3672B">
        <w:t xml:space="preserve">, </w:t>
      </w:r>
      <w:r w:rsidRPr="00C3672B">
        <w:t>vers le 2</w:t>
      </w:r>
      <w:r w:rsidR="00A01FD3" w:rsidRPr="00C3672B">
        <w:t xml:space="preserve">5 octobre, </w:t>
      </w:r>
      <w:r w:rsidRPr="00C3672B">
        <w:t>il tiendrait la campagne</w:t>
      </w:r>
      <w:r w:rsidR="00A01FD3" w:rsidRPr="00C3672B">
        <w:t xml:space="preserve">, </w:t>
      </w:r>
      <w:r w:rsidRPr="00C3672B">
        <w:t xml:space="preserve">et les pillards catholiques trouveraient </w:t>
      </w:r>
      <w:r w:rsidRPr="00C3672B">
        <w:rPr>
          <w:rFonts w:cs="Amasis30"/>
        </w:rPr>
        <w:t>à</w:t>
      </w:r>
      <w:r w:rsidRPr="00C3672B">
        <w:t xml:space="preserve"> qui parler</w:t>
      </w:r>
      <w:r w:rsidR="00A01FD3" w:rsidRPr="00C3672B">
        <w:t xml:space="preserve">. </w:t>
      </w:r>
      <w:r w:rsidRPr="00C3672B">
        <w:t>Il n</w:t>
      </w:r>
      <w:r w:rsidR="00A01FD3" w:rsidRPr="00C3672B">
        <w:rPr>
          <w:rFonts w:cs="Amasis30"/>
        </w:rPr>
        <w:t>’</w:t>
      </w:r>
      <w:r w:rsidRPr="00C3672B">
        <w:t>avait gu</w:t>
      </w:r>
      <w:r w:rsidRPr="00C3672B">
        <w:rPr>
          <w:rFonts w:cs="Amasis30"/>
        </w:rPr>
        <w:t>è</w:t>
      </w:r>
      <w:r w:rsidRPr="00C3672B">
        <w:t>re plus de vingt-cinq ans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tait de haute taille</w:t>
      </w:r>
      <w:r w:rsidR="00A01FD3" w:rsidRPr="00C3672B">
        <w:t xml:space="preserve">, </w:t>
      </w:r>
      <w:r w:rsidRPr="00C3672B">
        <w:t>tr</w:t>
      </w:r>
      <w:r w:rsidRPr="00C3672B">
        <w:rPr>
          <w:rFonts w:cs="Amasis30"/>
        </w:rPr>
        <w:t>è</w:t>
      </w:r>
      <w:r w:rsidRPr="00C3672B">
        <w:t>s fr</w:t>
      </w:r>
      <w:r w:rsidRPr="00C3672B">
        <w:rPr>
          <w:rFonts w:cs="Amasis30"/>
        </w:rPr>
        <w:t>ê</w:t>
      </w:r>
      <w:r w:rsidRPr="00C3672B">
        <w:t>le</w:t>
      </w:r>
      <w:r w:rsidR="00A01FD3" w:rsidRPr="00C3672B">
        <w:t xml:space="preserve">, </w:t>
      </w:r>
      <w:r w:rsidRPr="00C3672B">
        <w:t>et sous la pouss</w:t>
      </w:r>
      <w:r w:rsidRPr="00C3672B">
        <w:rPr>
          <w:rFonts w:cs="Amasis30"/>
        </w:rPr>
        <w:t>é</w:t>
      </w:r>
      <w:r w:rsidRPr="00C3672B">
        <w:t>e du poison</w:t>
      </w:r>
      <w:r w:rsidR="00A01FD3" w:rsidRPr="00C3672B">
        <w:t xml:space="preserve">, </w:t>
      </w:r>
      <w:r w:rsidRPr="00C3672B">
        <w:t>sa face avait perdu presque tout son poil</w:t>
      </w:r>
      <w:r w:rsidR="00A01FD3" w:rsidRPr="00C3672B">
        <w:t xml:space="preserve">. </w:t>
      </w:r>
      <w:r w:rsidRPr="00C3672B">
        <w:t>Ses yeux bruns brillaient d</w:t>
      </w:r>
      <w:r w:rsidR="00A01FD3" w:rsidRPr="00C3672B">
        <w:rPr>
          <w:rFonts w:cs="Amasis30"/>
        </w:rPr>
        <w:t>’</w:t>
      </w:r>
      <w:r w:rsidRPr="00C3672B">
        <w:t>intelligence et de r</w:t>
      </w:r>
      <w:r w:rsidRPr="00C3672B">
        <w:rPr>
          <w:rFonts w:cs="Amasis30"/>
        </w:rPr>
        <w:t>é</w:t>
      </w:r>
      <w:r w:rsidRPr="00C3672B">
        <w:t>solution</w:t>
      </w:r>
      <w:r w:rsidR="00A01FD3" w:rsidRPr="00C3672B">
        <w:t xml:space="preserve">, </w:t>
      </w:r>
      <w:r w:rsidRPr="00C3672B">
        <w:t>avec une expression tr</w:t>
      </w:r>
      <w:r w:rsidRPr="00C3672B">
        <w:rPr>
          <w:rFonts w:cs="Amasis30"/>
        </w:rPr>
        <w:t>è</w:t>
      </w:r>
      <w:r w:rsidRPr="00C3672B">
        <w:t>s douce</w:t>
      </w:r>
      <w:r w:rsidR="00A01FD3" w:rsidRPr="00C3672B">
        <w:t xml:space="preserve">, </w:t>
      </w:r>
      <w:r w:rsidRPr="00C3672B">
        <w:t>mais dont tout son courage ne pouvait voiler la tristesse</w:t>
      </w:r>
      <w:r w:rsidR="00A01FD3" w:rsidRPr="00C3672B">
        <w:t xml:space="preserve">. </w:t>
      </w:r>
      <w:r w:rsidRPr="00C3672B">
        <w:t xml:space="preserve">Ses </w:t>
      </w:r>
      <w:r w:rsidRPr="00C3672B">
        <w:lastRenderedPageBreak/>
        <w:t>soldats l</w:t>
      </w:r>
      <w:r w:rsidR="00A01FD3" w:rsidRPr="00C3672B">
        <w:rPr>
          <w:rFonts w:cs="Amasis30"/>
        </w:rPr>
        <w:t>’</w:t>
      </w:r>
      <w:r w:rsidRPr="00C3672B">
        <w:t>adoraient comme un dieu</w:t>
      </w:r>
      <w:r w:rsidR="00A01FD3" w:rsidRPr="00C3672B">
        <w:t xml:space="preserve">, </w:t>
      </w:r>
      <w:r w:rsidRPr="00C3672B">
        <w:t>et les ministres eux-mêmes le considéraient comme un saint</w:t>
      </w:r>
      <w:r w:rsidR="00A01FD3" w:rsidRPr="00C3672B">
        <w:t xml:space="preserve">. </w:t>
      </w:r>
      <w:r w:rsidRPr="00C3672B">
        <w:t>Théodore de Bèze le citait comme exemple dans ses prêches</w:t>
      </w:r>
      <w:r w:rsidR="00A01FD3" w:rsidRPr="00C3672B">
        <w:t xml:space="preserve">, </w:t>
      </w:r>
      <w:r w:rsidRPr="00C3672B">
        <w:t>et le pasteur Merlin</w:t>
      </w:r>
      <w:r w:rsidR="00A01FD3" w:rsidRPr="00C3672B">
        <w:t xml:space="preserve">, </w:t>
      </w:r>
      <w:r w:rsidRPr="00C3672B">
        <w:t>quand il voulait convaincre l</w:t>
      </w:r>
      <w:r w:rsidR="00A01FD3" w:rsidRPr="00C3672B">
        <w:t>’</w:t>
      </w:r>
      <w:r w:rsidRPr="00C3672B">
        <w:t>Amiral</w:t>
      </w:r>
      <w:r w:rsidR="00A01FD3" w:rsidRPr="00C3672B">
        <w:t xml:space="preserve">, </w:t>
      </w:r>
      <w:r w:rsidRPr="00C3672B">
        <w:t>avait coutume de dire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463D585" w14:textId="77777777" w:rsidR="00A01FD3" w:rsidRPr="00C3672B" w:rsidRDefault="00A01FD3" w:rsidP="00A13117">
      <w:pPr>
        <w:pStyle w:val="Taille-1Normal"/>
      </w:pPr>
      <w:r w:rsidRPr="00C3672B">
        <w:t>— M. </w:t>
      </w:r>
      <w:r w:rsidR="00A13117" w:rsidRPr="00C3672B">
        <w:t>le bailli de Pressac a toujours pensé que tel était le meilleur parti à prendre</w:t>
      </w:r>
      <w:r w:rsidRPr="00C3672B">
        <w:t xml:space="preserve">. </w:t>
      </w:r>
      <w:r w:rsidR="00A13117" w:rsidRPr="00C3672B">
        <w:t>Je m</w:t>
      </w:r>
      <w:r w:rsidRPr="00C3672B">
        <w:t>’</w:t>
      </w:r>
      <w:r w:rsidR="00A13117" w:rsidRPr="00C3672B">
        <w:t>en rapporte à ses lumières</w:t>
      </w:r>
      <w:r w:rsidRPr="00C3672B">
        <w:t>.</w:t>
      </w:r>
    </w:p>
    <w:p w14:paraId="2503153A" w14:textId="77777777" w:rsidR="00A01FD3" w:rsidRPr="00C3672B" w:rsidRDefault="00A13117" w:rsidP="00A13117">
      <w:pPr>
        <w:pStyle w:val="Taille-1Normal"/>
      </w:pPr>
      <w:r w:rsidRPr="00C3672B">
        <w:t>Et chacun opinait du bonnet</w:t>
      </w:r>
      <w:r w:rsidR="00A01FD3" w:rsidRPr="00C3672B">
        <w:t xml:space="preserve">, </w:t>
      </w:r>
      <w:r w:rsidRPr="00C3672B">
        <w:t>les purs</w:t>
      </w:r>
      <w:r w:rsidR="00A01FD3" w:rsidRPr="00C3672B">
        <w:t xml:space="preserve">, </w:t>
      </w:r>
      <w:r w:rsidRPr="00C3672B">
        <w:t>même</w:t>
      </w:r>
      <w:r w:rsidR="00A01FD3" w:rsidRPr="00C3672B">
        <w:t xml:space="preserve">, </w:t>
      </w:r>
      <w:r w:rsidRPr="00C3672B">
        <w:t>se découvraient</w:t>
      </w:r>
      <w:r w:rsidR="00A01FD3" w:rsidRPr="00C3672B">
        <w:t xml:space="preserve">. </w:t>
      </w:r>
      <w:r w:rsidRPr="00C3672B">
        <w:t>Mais l</w:t>
      </w:r>
      <w:r w:rsidR="00A01FD3" w:rsidRPr="00C3672B">
        <w:t>’</w:t>
      </w:r>
      <w:r w:rsidRPr="00C3672B">
        <w:t>Amiral trouvait ces démonstrations frivoles et préférait tenir un peu loin de lui cette grande perfection</w:t>
      </w:r>
      <w:r w:rsidR="00A01FD3" w:rsidRPr="00C3672B">
        <w:t xml:space="preserve">. </w:t>
      </w:r>
      <w:r w:rsidRPr="00C3672B">
        <w:t>Car il était envieux de toute gloire et jaloux plus qu</w:t>
      </w:r>
      <w:r w:rsidR="00A01FD3" w:rsidRPr="00C3672B">
        <w:t>’</w:t>
      </w:r>
      <w:r w:rsidRPr="00C3672B">
        <w:t>aucun de l</w:t>
      </w:r>
      <w:r w:rsidR="00A01FD3" w:rsidRPr="00C3672B">
        <w:t>’</w:t>
      </w:r>
      <w:r w:rsidRPr="00C3672B">
        <w:t>autorité et du commandement</w:t>
      </w:r>
      <w:r w:rsidR="00A01FD3" w:rsidRPr="00C3672B">
        <w:t>. M. </w:t>
      </w:r>
      <w:r w:rsidRPr="00C3672B">
        <w:t>le Prince aimait aussi à voir le bailli à une certaine distance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252179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Cela ne m</w:t>
      </w:r>
      <w:r w:rsidRPr="00C3672B">
        <w:t>’</w:t>
      </w:r>
      <w:r w:rsidR="00A13117" w:rsidRPr="00C3672B">
        <w:t>empêche nullement</w:t>
      </w:r>
      <w:r w:rsidRPr="00C3672B">
        <w:t xml:space="preserve">, </w:t>
      </w:r>
      <w:r w:rsidR="00A13117" w:rsidRPr="00C3672B">
        <w:t>disait-il</w:t>
      </w:r>
      <w:r w:rsidRPr="00C3672B">
        <w:t xml:space="preserve">, </w:t>
      </w:r>
      <w:r w:rsidR="00A13117" w:rsidRPr="00C3672B">
        <w:t>de sentir le parfum de ses vertus</w:t>
      </w:r>
      <w:r w:rsidRPr="00C3672B">
        <w:t>.</w:t>
      </w:r>
    </w:p>
    <w:p w14:paraId="22605E5E" w14:textId="77777777" w:rsidR="00A01FD3" w:rsidRPr="00C3672B" w:rsidRDefault="00A13117" w:rsidP="00A13117">
      <w:pPr>
        <w:pStyle w:val="Taille-1Normal"/>
      </w:pPr>
      <w:r w:rsidRPr="00C3672B">
        <w:t>En somme</w:t>
      </w:r>
      <w:r w:rsidR="00A01FD3" w:rsidRPr="00C3672B">
        <w:t xml:space="preserve">, </w:t>
      </w:r>
      <w:r w:rsidRPr="00C3672B">
        <w:t>il les gênait l</w:t>
      </w:r>
      <w:r w:rsidR="00A01FD3" w:rsidRPr="00C3672B">
        <w:t>’</w:t>
      </w:r>
      <w:r w:rsidRPr="00C3672B">
        <w:t>un et l</w:t>
      </w:r>
      <w:r w:rsidR="00A01FD3" w:rsidRPr="00C3672B">
        <w:t>’</w:t>
      </w:r>
      <w:r w:rsidRPr="00C3672B">
        <w:t>autre autant par la simplicité et la pureté de ses mœurs que par le prestige qu</w:t>
      </w:r>
      <w:r w:rsidR="00A01FD3" w:rsidRPr="00C3672B">
        <w:t>’</w:t>
      </w:r>
      <w:r w:rsidRPr="00C3672B">
        <w:t>il exerçait autour de lui</w:t>
      </w:r>
      <w:r w:rsidR="00A01FD3" w:rsidRPr="00C3672B">
        <w:t xml:space="preserve">. </w:t>
      </w:r>
      <w:r w:rsidRPr="00C3672B">
        <w:t>Condé le craignait comme une censure muette</w:t>
      </w:r>
      <w:r w:rsidR="00A01FD3" w:rsidRPr="00C3672B">
        <w:t xml:space="preserve">, </w:t>
      </w:r>
      <w:r w:rsidRPr="00C3672B">
        <w:t>mais vivante</w:t>
      </w:r>
      <w:r w:rsidR="00A01FD3" w:rsidRPr="00C3672B">
        <w:t xml:space="preserve">, </w:t>
      </w:r>
      <w:r w:rsidRPr="00C3672B">
        <w:t>et Coligny n</w:t>
      </w:r>
      <w:r w:rsidR="00A01FD3" w:rsidRPr="00C3672B">
        <w:t>’</w:t>
      </w:r>
      <w:r w:rsidRPr="00C3672B">
        <w:t>aimait à prendre conseil de personne</w:t>
      </w:r>
      <w:r w:rsidR="00A01FD3" w:rsidRPr="00C3672B">
        <w:t xml:space="preserve">. </w:t>
      </w:r>
      <w:r w:rsidRPr="00C3672B">
        <w:t>Quant à Crussol d</w:t>
      </w:r>
      <w:r w:rsidR="00A01FD3" w:rsidRPr="00C3672B">
        <w:t>’</w:t>
      </w:r>
      <w:r w:rsidRPr="00C3672B">
        <w:t>Assier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était empressé de le prier d</w:t>
      </w:r>
      <w:r w:rsidR="00A01FD3" w:rsidRPr="00C3672B">
        <w:t>’</w:t>
      </w:r>
      <w:r w:rsidRPr="00C3672B">
        <w:t>opérer à sa guise</w:t>
      </w:r>
      <w:r w:rsidR="00A01FD3" w:rsidRPr="00C3672B">
        <w:t xml:space="preserve">, </w:t>
      </w:r>
      <w:r w:rsidRPr="00C3672B">
        <w:t>car il le considérait comme un homme mou et qui n</w:t>
      </w:r>
      <w:r w:rsidR="00A01FD3" w:rsidRPr="00C3672B">
        <w:t>’</w:t>
      </w:r>
      <w:r w:rsidRPr="00C3672B">
        <w:t>aimait ni à noyer ni à pendre</w:t>
      </w:r>
      <w:r w:rsidR="00A01FD3" w:rsidRPr="00C3672B">
        <w:t>.</w:t>
      </w:r>
    </w:p>
    <w:p w14:paraId="6610F372" w14:textId="77777777" w:rsidR="00A01FD3" w:rsidRPr="00C3672B" w:rsidRDefault="00A01FD3" w:rsidP="00A13117">
      <w:pPr>
        <w:pStyle w:val="Taille-1Normal"/>
      </w:pPr>
      <w:r w:rsidRPr="00C3672B">
        <w:t>M. de </w:t>
      </w:r>
      <w:r w:rsidR="00A13117" w:rsidRPr="00C3672B">
        <w:t>Vergennes</w:t>
      </w:r>
      <w:r w:rsidRPr="00C3672B">
        <w:t xml:space="preserve">, </w:t>
      </w:r>
      <w:r w:rsidR="00A13117" w:rsidRPr="00C3672B">
        <w:t>que sa liaison avec Valentine rendait peu populaire et épuisait d</w:t>
      </w:r>
      <w:r w:rsidRPr="00C3672B">
        <w:t>’</w:t>
      </w:r>
      <w:r w:rsidR="00A13117" w:rsidRPr="00C3672B">
        <w:t>argent</w:t>
      </w:r>
      <w:r w:rsidRPr="00C3672B">
        <w:t xml:space="preserve">, </w:t>
      </w:r>
      <w:r w:rsidR="00A13117" w:rsidRPr="00C3672B">
        <w:t>avait trouvé auprès du bailli de l</w:t>
      </w:r>
      <w:r w:rsidRPr="00C3672B">
        <w:t>’</w:t>
      </w:r>
      <w:r w:rsidR="00A13117" w:rsidRPr="00C3672B">
        <w:t>indulgence et des subsides</w:t>
      </w:r>
      <w:r w:rsidRPr="00C3672B">
        <w:t xml:space="preserve">. </w:t>
      </w:r>
      <w:r w:rsidR="00A13117" w:rsidRPr="00C3672B">
        <w:t>C</w:t>
      </w:r>
      <w:r w:rsidRPr="00C3672B">
        <w:t>’</w:t>
      </w:r>
      <w:r w:rsidR="00A13117" w:rsidRPr="00C3672B">
        <w:t>est ainsi que ces deux hommes tinrent ensemble la campagne et firent bonne entente</w:t>
      </w:r>
      <w:r w:rsidRPr="00C3672B">
        <w:t xml:space="preserve">, </w:t>
      </w:r>
      <w:r w:rsidR="00A13117" w:rsidRPr="00C3672B">
        <w:t>se tolérant l</w:t>
      </w:r>
      <w:r w:rsidRPr="00C3672B">
        <w:t>’</w:t>
      </w:r>
      <w:r w:rsidR="00A13117" w:rsidRPr="00C3672B">
        <w:t>un l</w:t>
      </w:r>
      <w:r w:rsidRPr="00C3672B">
        <w:t>’</w:t>
      </w:r>
      <w:r w:rsidR="00A13117" w:rsidRPr="00C3672B">
        <w:t>autre pour des motifs différents</w:t>
      </w:r>
      <w:r w:rsidRPr="00C3672B">
        <w:t xml:space="preserve">. </w:t>
      </w:r>
      <w:r w:rsidR="00A13117" w:rsidRPr="00C3672B">
        <w:t>Le bailli de Pressac y voyait avant tout l</w:t>
      </w:r>
      <w:r w:rsidRPr="00C3672B">
        <w:t>’</w:t>
      </w:r>
      <w:r w:rsidR="00A13117" w:rsidRPr="00C3672B">
        <w:t>intérêt de la Religion</w:t>
      </w:r>
      <w:r w:rsidRPr="00C3672B">
        <w:t>.</w:t>
      </w:r>
    </w:p>
    <w:p w14:paraId="33584F35" w14:textId="77777777" w:rsidR="00A01FD3" w:rsidRPr="00C3672B" w:rsidRDefault="00A13117" w:rsidP="00A13117">
      <w:pPr>
        <w:pStyle w:val="Taille-1Normal"/>
      </w:pPr>
      <w:r w:rsidRPr="00C3672B">
        <w:t>Malgré les énormes dépenses qu</w:t>
      </w:r>
      <w:r w:rsidR="00A01FD3" w:rsidRPr="00C3672B">
        <w:t>’</w:t>
      </w:r>
      <w:r w:rsidRPr="00C3672B">
        <w:t>il avait faites pour le parti</w:t>
      </w:r>
      <w:r w:rsidR="00A01FD3" w:rsidRPr="00C3672B">
        <w:t xml:space="preserve">, </w:t>
      </w:r>
      <w:r w:rsidRPr="00C3672B">
        <w:t>il comptait encore parmi les plus riches gentilshommes du Quercy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avait de grands biens du c</w:t>
      </w:r>
      <w:r w:rsidRPr="00C3672B">
        <w:rPr>
          <w:rFonts w:cs="Amasis30"/>
        </w:rPr>
        <w:t>ô</w:t>
      </w:r>
      <w:r w:rsidRPr="00C3672B">
        <w:t>t</w:t>
      </w:r>
      <w:r w:rsidRPr="00C3672B">
        <w:rPr>
          <w:rFonts w:cs="Amasis30"/>
        </w:rPr>
        <w:t>é</w:t>
      </w:r>
      <w:r w:rsidRPr="00C3672B">
        <w:t xml:space="preserve"> de Cahors</w:t>
      </w:r>
      <w:r w:rsidR="00A01FD3" w:rsidRPr="00C3672B">
        <w:t xml:space="preserve">, </w:t>
      </w:r>
      <w:r w:rsidRPr="00C3672B">
        <w:t>mais il r</w:t>
      </w:r>
      <w:r w:rsidRPr="00C3672B">
        <w:rPr>
          <w:rFonts w:cs="Amasis30"/>
        </w:rPr>
        <w:t>é</w:t>
      </w:r>
      <w:r w:rsidRPr="00C3672B">
        <w:t>sidait dans le Berry</w:t>
      </w:r>
      <w:r w:rsidR="00A01FD3" w:rsidRPr="00C3672B">
        <w:t xml:space="preserve">, </w:t>
      </w:r>
      <w:r w:rsidRPr="00C3672B">
        <w:t>o</w:t>
      </w:r>
      <w:r w:rsidRPr="00C3672B">
        <w:rPr>
          <w:rFonts w:cs="Amasis30"/>
        </w:rPr>
        <w:t>ù</w:t>
      </w:r>
      <w:r w:rsidRPr="00C3672B">
        <w:t xml:space="preserve"> il se plaisait davantage</w:t>
      </w:r>
      <w:r w:rsidR="00A01FD3" w:rsidRPr="00C3672B">
        <w:t>.</w:t>
      </w:r>
    </w:p>
    <w:p w14:paraId="5DE36238" w14:textId="77777777" w:rsidR="00A01FD3" w:rsidRPr="00C3672B" w:rsidRDefault="00A13117" w:rsidP="00A13117">
      <w:pPr>
        <w:pStyle w:val="Taille-1Normal"/>
      </w:pPr>
      <w:r w:rsidRPr="00C3672B">
        <w:t>Le bailli ouvrit sa bourse à de Morguen</w:t>
      </w:r>
      <w:r w:rsidR="00A01FD3" w:rsidRPr="00C3672B">
        <w:t xml:space="preserve">, </w:t>
      </w:r>
      <w:r w:rsidRPr="00C3672B">
        <w:t>lui reforma sa compagnie en joignant aux cavaliers qu</w:t>
      </w:r>
      <w:r w:rsidR="00A01FD3" w:rsidRPr="00C3672B">
        <w:t>’</w:t>
      </w:r>
      <w:r w:rsidRPr="00C3672B">
        <w:t xml:space="preserve">il avait amenés ceux de </w:t>
      </w:r>
      <w:r w:rsidR="00A01FD3" w:rsidRPr="00C3672B">
        <w:t>M. de </w:t>
      </w:r>
      <w:r w:rsidRPr="00C3672B">
        <w:t xml:space="preserve">la </w:t>
      </w:r>
      <w:r w:rsidRPr="00C3672B">
        <w:lastRenderedPageBreak/>
        <w:t>Ménardière</w:t>
      </w:r>
      <w:r w:rsidR="00A01FD3" w:rsidRPr="00C3672B">
        <w:t xml:space="preserve">, </w:t>
      </w:r>
      <w:r w:rsidRPr="00C3672B">
        <w:t>et celui-ci dut servir sous ses ordres comme lieutenant</w:t>
      </w:r>
      <w:r w:rsidR="00A01FD3" w:rsidRPr="00C3672B">
        <w:t xml:space="preserve">. </w:t>
      </w:r>
      <w:r w:rsidRPr="00C3672B">
        <w:t>Ce fut la seule punition de l</w:t>
      </w:r>
      <w:r w:rsidR="00A01FD3" w:rsidRPr="00C3672B">
        <w:t>’</w:t>
      </w:r>
      <w:r w:rsidRPr="00C3672B">
        <w:t>homme à l</w:t>
      </w:r>
      <w:r w:rsidR="00A01FD3" w:rsidRPr="00C3672B">
        <w:t>’</w:t>
      </w:r>
      <w:r w:rsidRPr="00C3672B">
        <w:t>armure noire qui gagna même à être cassé aux gages</w:t>
      </w:r>
      <w:r w:rsidR="00A01FD3" w:rsidRPr="00C3672B">
        <w:t xml:space="preserve">, </w:t>
      </w:r>
      <w:r w:rsidRPr="00C3672B">
        <w:t>car le bailli lui tint compte de ses derniers hommes et lui donna même cinquante écus d</w:t>
      </w:r>
      <w:r w:rsidR="00A01FD3" w:rsidRPr="00C3672B">
        <w:t>’</w:t>
      </w:r>
      <w:r w:rsidRPr="00C3672B">
        <w:t>à-point en portant sa solde à vingt-cinq écus par mois avec six et demi pour son page</w:t>
      </w:r>
      <w:r w:rsidR="00A01FD3" w:rsidRPr="00C3672B">
        <w:t xml:space="preserve">. </w:t>
      </w:r>
      <w:r w:rsidRPr="00C3672B">
        <w:t xml:space="preserve">De telle sorte que </w:t>
      </w:r>
      <w:r w:rsidR="00A01FD3" w:rsidRPr="00C3672B">
        <w:t>M. de </w:t>
      </w:r>
      <w:r w:rsidRPr="00C3672B">
        <w:t>la Ménardière eut à peu près huit mille livres de bonnes dans une affaire où</w:t>
      </w:r>
      <w:r w:rsidR="00A01FD3" w:rsidRPr="00C3672B">
        <w:t xml:space="preserve">, </w:t>
      </w:r>
      <w:r w:rsidRPr="00C3672B">
        <w:t>à en croire Nicolas</w:t>
      </w:r>
      <w:r w:rsidR="00A01FD3" w:rsidRPr="00C3672B">
        <w:t xml:space="preserve">, </w:t>
      </w:r>
      <w:r w:rsidRPr="00C3672B">
        <w:t>il aurait dû trouver une cravate de chanvre</w:t>
      </w:r>
      <w:r w:rsidR="00A01FD3" w:rsidRPr="00C3672B">
        <w:t>.</w:t>
      </w:r>
    </w:p>
    <w:p w14:paraId="773BE07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</w:t>
      </w:r>
      <w:r w:rsidRPr="00C3672B">
        <w:t>’</w:t>
      </w:r>
      <w:r w:rsidR="00A13117" w:rsidRPr="00C3672B">
        <w:t>est une chose fâcheuse que cette indulgence</w:t>
      </w:r>
      <w:r w:rsidRPr="00C3672B">
        <w:t xml:space="preserve">, </w:t>
      </w:r>
      <w:r w:rsidR="00A13117" w:rsidRPr="00C3672B">
        <w:t>dit-il à Jacques</w:t>
      </w:r>
      <w:r w:rsidRPr="00C3672B">
        <w:t xml:space="preserve">, </w:t>
      </w:r>
      <w:r w:rsidR="00A13117" w:rsidRPr="00C3672B">
        <w:t>et mauvaise surtout pour l</w:t>
      </w:r>
      <w:r w:rsidRPr="00C3672B">
        <w:t>’</w:t>
      </w:r>
      <w:r w:rsidR="00A13117" w:rsidRPr="00C3672B">
        <w:t>exemple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F206664" w14:textId="77777777" w:rsidR="00A01FD3" w:rsidRPr="00C3672B" w:rsidRDefault="00A13117" w:rsidP="00A13117">
      <w:pPr>
        <w:pStyle w:val="Taille-1Normal"/>
      </w:pPr>
      <w:r w:rsidRPr="00C3672B">
        <w:t>Mais Jacques lui fit observer que le bailli avait ainsi mis cet aventurier hors d</w:t>
      </w:r>
      <w:r w:rsidR="00A01FD3" w:rsidRPr="00C3672B">
        <w:t>’</w:t>
      </w:r>
      <w:r w:rsidRPr="00C3672B">
        <w:t>état de nuire</w:t>
      </w:r>
      <w:r w:rsidR="00A01FD3" w:rsidRPr="00C3672B">
        <w:t>. M. de </w:t>
      </w:r>
      <w:r w:rsidRPr="00C3672B">
        <w:t>la Ménardière chercha alors à se concilier les bonnes grâces de Morguen en l</w:t>
      </w:r>
      <w:r w:rsidR="00A01FD3" w:rsidRPr="00C3672B">
        <w:t>’</w:t>
      </w:r>
      <w:r w:rsidRPr="00C3672B">
        <w:t>interrogeant sur le grand œuvre</w:t>
      </w:r>
      <w:r w:rsidR="00A01FD3" w:rsidRPr="00C3672B">
        <w:t xml:space="preserve">, </w:t>
      </w:r>
      <w:r w:rsidRPr="00C3672B">
        <w:t>et il demandait s</w:t>
      </w:r>
      <w:r w:rsidR="00A01FD3" w:rsidRPr="00C3672B">
        <w:t>’</w:t>
      </w:r>
      <w:r w:rsidRPr="00C3672B">
        <w:t>il y avait des manières possibles de fabriquer de l</w:t>
      </w:r>
      <w:r w:rsidR="00A01FD3" w:rsidRPr="00C3672B">
        <w:t>’</w:t>
      </w:r>
      <w:r w:rsidRPr="00C3672B">
        <w:t>or</w:t>
      </w:r>
      <w:r w:rsidR="00A01FD3" w:rsidRPr="00C3672B">
        <w:t xml:space="preserve">. </w:t>
      </w:r>
      <w:r w:rsidRPr="00C3672B">
        <w:t>Et il s</w:t>
      </w:r>
      <w:r w:rsidR="00A01FD3" w:rsidRPr="00C3672B">
        <w:t>’</w:t>
      </w:r>
      <w:r w:rsidRPr="00C3672B">
        <w:t>intéressait aux manipulations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falsifications</w:t>
      </w:r>
      <w:r w:rsidR="00A01FD3" w:rsidRPr="00C3672B">
        <w:t xml:space="preserve">, </w:t>
      </w:r>
      <w:r w:rsidRPr="00C3672B">
        <w:t>surtout</w:t>
      </w:r>
      <w:r w:rsidR="00A01FD3" w:rsidRPr="00C3672B">
        <w:t xml:space="preserve">,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attiraient</w:t>
      </w:r>
      <w:r w:rsidR="00A01FD3" w:rsidRPr="00C3672B">
        <w:t>.</w:t>
      </w:r>
    </w:p>
    <w:p w14:paraId="2904E6B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Ne peut-on</w:t>
      </w:r>
      <w:r w:rsidRPr="00C3672B">
        <w:t xml:space="preserve">, </w:t>
      </w:r>
      <w:r w:rsidR="00A13117" w:rsidRPr="00C3672B">
        <w:t>lui demanda-t-il un soir</w:t>
      </w:r>
      <w:r w:rsidRPr="00C3672B">
        <w:t xml:space="preserve">, </w:t>
      </w:r>
      <w:r w:rsidR="00A13117" w:rsidRPr="00C3672B">
        <w:t>reconnaître les faux lapis-lazuli autrement que par la calcination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On m</w:t>
      </w:r>
      <w:r w:rsidRPr="00C3672B">
        <w:rPr>
          <w:rFonts w:cs="Amasis30"/>
        </w:rPr>
        <w:t>’</w:t>
      </w:r>
      <w:r w:rsidR="00A13117" w:rsidRPr="00C3672B">
        <w:t xml:space="preserve">a dit que le vinaigre suffisait </w:t>
      </w:r>
      <w:r w:rsidR="00A13117" w:rsidRPr="00C3672B">
        <w:rPr>
          <w:rFonts w:cs="Amasis30"/>
        </w:rPr>
        <w:t>à</w:t>
      </w:r>
      <w:r w:rsidR="00A13117" w:rsidRPr="00C3672B">
        <w:t xml:space="preserve"> d</w:t>
      </w:r>
      <w:r w:rsidR="00A13117" w:rsidRPr="00C3672B">
        <w:rPr>
          <w:rFonts w:cs="Amasis30"/>
        </w:rPr>
        <w:t>é</w:t>
      </w:r>
      <w:r w:rsidR="00A13117" w:rsidRPr="00C3672B">
        <w:t>voiler la fraude</w:t>
      </w:r>
      <w:r w:rsidRPr="00C3672B">
        <w:t>.</w:t>
      </w:r>
    </w:p>
    <w:p w14:paraId="3C13D2E5" w14:textId="77777777" w:rsidR="00A01FD3" w:rsidRPr="00C3672B" w:rsidRDefault="00A13117" w:rsidP="00A13117">
      <w:pPr>
        <w:pStyle w:val="Taille-1Normal"/>
      </w:pPr>
      <w:r w:rsidRPr="00C3672B">
        <w:t>De Morguen lui déclara qu</w:t>
      </w:r>
      <w:r w:rsidR="00A01FD3" w:rsidRPr="00C3672B">
        <w:t>’</w:t>
      </w:r>
      <w:r w:rsidRPr="00C3672B">
        <w:t>on ne pouvait plus se fier à personne</w:t>
      </w:r>
      <w:r w:rsidR="00A01FD3" w:rsidRPr="00C3672B">
        <w:t>.</w:t>
      </w:r>
    </w:p>
    <w:p w14:paraId="5F8E81E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On imite les diamants en chauffant des saphirs blancs avec du smalt et de la limaille de fer</w:t>
      </w:r>
      <w:r w:rsidRPr="00C3672B">
        <w:t xml:space="preserve">, </w:t>
      </w:r>
      <w:r w:rsidR="00A13117" w:rsidRPr="00C3672B">
        <w:t>les rubis en colorant le cristal avec du cinabre</w:t>
      </w:r>
      <w:r w:rsidRPr="00C3672B">
        <w:t xml:space="preserve">. </w:t>
      </w:r>
      <w:r w:rsidR="00A13117" w:rsidRPr="00C3672B">
        <w:t>Les Indiens eux-mêmes fabriquent de fausses gemmes</w:t>
      </w:r>
      <w:r w:rsidRPr="00C3672B">
        <w:t xml:space="preserve">, </w:t>
      </w:r>
      <w:r w:rsidR="00A13117" w:rsidRPr="00C3672B">
        <w:t>et l</w:t>
      </w:r>
      <w:r w:rsidRPr="00C3672B">
        <w:t>’</w:t>
      </w:r>
      <w:r w:rsidR="00A13117" w:rsidRPr="00C3672B">
        <w:t>on m</w:t>
      </w:r>
      <w:r w:rsidRPr="00C3672B">
        <w:t>’</w:t>
      </w:r>
      <w:r w:rsidR="00A13117" w:rsidRPr="00C3672B">
        <w:t>a vendu à Golconde des saphirs faits avec du verre et de la pierre d</w:t>
      </w:r>
      <w:r w:rsidRPr="00C3672B">
        <w:t>’</w:t>
      </w:r>
      <w:r w:rsidR="00A13117" w:rsidRPr="00C3672B">
        <w:t>outremer</w:t>
      </w:r>
      <w:r w:rsidRPr="00C3672B">
        <w:t xml:space="preserve">, </w:t>
      </w:r>
      <w:r w:rsidR="00A13117" w:rsidRPr="00C3672B">
        <w:t>à Ormuz des perles contrefaites avec du bol d</w:t>
      </w:r>
      <w:r w:rsidRPr="00C3672B">
        <w:t>’</w:t>
      </w:r>
      <w:r w:rsidR="00A13117" w:rsidRPr="00C3672B">
        <w:t>Arménie</w:t>
      </w:r>
      <w:r w:rsidRPr="00C3672B">
        <w:t xml:space="preserve">, </w:t>
      </w:r>
      <w:r w:rsidR="00A13117" w:rsidRPr="00C3672B">
        <w:t>de la craie</w:t>
      </w:r>
      <w:r w:rsidRPr="00C3672B">
        <w:t xml:space="preserve">, </w:t>
      </w:r>
      <w:r w:rsidR="00A13117" w:rsidRPr="00C3672B">
        <w:t>du blanc d</w:t>
      </w:r>
      <w:r w:rsidRPr="00C3672B">
        <w:t>’</w:t>
      </w:r>
      <w:r w:rsidR="00A13117" w:rsidRPr="00C3672B">
        <w:t>œuf et des feuilles d</w:t>
      </w:r>
      <w:r w:rsidRPr="00C3672B">
        <w:t>’</w:t>
      </w:r>
      <w:r w:rsidR="00A13117" w:rsidRPr="00C3672B">
        <w:t>argent recouvertes avec une colle de parchemin bouilli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91AEF55" w14:textId="77777777" w:rsidR="00A01FD3" w:rsidRPr="00C3672B" w:rsidRDefault="00A01FD3" w:rsidP="00A13117">
      <w:pPr>
        <w:pStyle w:val="Taille-1Normal"/>
      </w:pPr>
      <w:r w:rsidRPr="00C3672B">
        <w:t>M. de </w:t>
      </w:r>
      <w:r w:rsidR="00A13117" w:rsidRPr="00C3672B">
        <w:t>la Ménardière se montra désolé de ces pratiques</w:t>
      </w:r>
      <w:r w:rsidRPr="00C3672B">
        <w:t xml:space="preserve">, </w:t>
      </w:r>
      <w:r w:rsidR="00A13117" w:rsidRPr="00C3672B">
        <w:t>mais il se promettait de ne pas les oublier et d</w:t>
      </w:r>
      <w:r w:rsidRPr="00C3672B">
        <w:t>’</w:t>
      </w:r>
      <w:r w:rsidR="00A13117" w:rsidRPr="00C3672B">
        <w:t>en faire son profit dans l</w:t>
      </w:r>
      <w:r w:rsidRPr="00C3672B">
        <w:t>’</w:t>
      </w:r>
      <w:r w:rsidR="00A13117" w:rsidRPr="00C3672B">
        <w:t>avenir</w:t>
      </w:r>
      <w:r w:rsidRPr="00C3672B">
        <w:t xml:space="preserve">. </w:t>
      </w:r>
      <w:r w:rsidR="00A13117" w:rsidRPr="00C3672B">
        <w:t>Et il s</w:t>
      </w:r>
      <w:r w:rsidRPr="00C3672B">
        <w:t>’</w:t>
      </w:r>
      <w:r w:rsidR="00A13117" w:rsidRPr="00C3672B">
        <w:t>effrayait des difficultés qu</w:t>
      </w:r>
      <w:r w:rsidRPr="00C3672B">
        <w:t>’</w:t>
      </w:r>
      <w:r w:rsidR="00A13117" w:rsidRPr="00C3672B">
        <w:t>on trouve à se procurer les sels</w:t>
      </w:r>
      <w:r w:rsidRPr="00C3672B">
        <w:t xml:space="preserve">, </w:t>
      </w:r>
      <w:r w:rsidR="00A13117" w:rsidRPr="00C3672B">
        <w:t>les matières chimiques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les V</w:t>
      </w:r>
      <w:r w:rsidR="00A13117" w:rsidRPr="00C3672B">
        <w:rPr>
          <w:rFonts w:cs="Amasis30"/>
        </w:rPr>
        <w:t>é</w:t>
      </w:r>
      <w:r w:rsidR="00A13117" w:rsidRPr="00C3672B">
        <w:t xml:space="preserve">nitiens avaient </w:t>
      </w:r>
      <w:r w:rsidR="00A13117" w:rsidRPr="00C3672B">
        <w:rPr>
          <w:rFonts w:cs="Amasis30"/>
        </w:rPr>
        <w:t>é</w:t>
      </w:r>
      <w:r w:rsidR="00A13117" w:rsidRPr="00C3672B">
        <w:t>rig</w:t>
      </w:r>
      <w:r w:rsidR="00A13117" w:rsidRPr="00C3672B">
        <w:rPr>
          <w:rFonts w:cs="Amasis30"/>
        </w:rPr>
        <w:t>é</w:t>
      </w:r>
      <w:r w:rsidR="00A13117" w:rsidRPr="00C3672B">
        <w:t xml:space="preserve"> en mono</w:t>
      </w:r>
      <w:r w:rsidR="00A13117" w:rsidRPr="00C3672B">
        <w:lastRenderedPageBreak/>
        <w:t>pole la raffinerie du borax</w:t>
      </w:r>
      <w:r w:rsidRPr="00C3672B">
        <w:t xml:space="preserve">, </w:t>
      </w:r>
      <w:r w:rsidR="00A13117" w:rsidRPr="00C3672B">
        <w:t>substance sans laquelle on ne peut souder les métaux</w:t>
      </w:r>
      <w:r w:rsidRPr="00C3672B">
        <w:t>.</w:t>
      </w:r>
    </w:p>
    <w:p w14:paraId="195C7D5A" w14:textId="77777777" w:rsidR="00A01FD3" w:rsidRPr="00C3672B" w:rsidRDefault="00A13117" w:rsidP="00A13117">
      <w:pPr>
        <w:pStyle w:val="Taille-1Normal"/>
      </w:pPr>
      <w:r w:rsidRPr="00C3672B">
        <w:t>Jacques lui apprit que le borax s</w:t>
      </w:r>
      <w:r w:rsidR="00A01FD3" w:rsidRPr="00C3672B">
        <w:t>’</w:t>
      </w:r>
      <w:r w:rsidRPr="00C3672B">
        <w:t>expédiait d</w:t>
      </w:r>
      <w:r w:rsidR="00A01FD3" w:rsidRPr="00C3672B">
        <w:t>’</w:t>
      </w:r>
      <w:r w:rsidRPr="00C3672B">
        <w:t>Alexandrie dans des barils où il était amalgamé avec de la graisse</w:t>
      </w:r>
      <w:r w:rsidR="00A01FD3" w:rsidRPr="00C3672B">
        <w:t xml:space="preserve">, </w:t>
      </w:r>
      <w:r w:rsidRPr="00C3672B">
        <w:t>supercherie employée pour tromper sur le poids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autres trafiquants étaient plus malhonnêtes encore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C41A7B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Ils vendent de l</w:t>
      </w:r>
      <w:r w:rsidRPr="00C3672B">
        <w:t>’</w:t>
      </w:r>
      <w:r w:rsidR="00A13117" w:rsidRPr="00C3672B">
        <w:t>alun de roche comme borax</w:t>
      </w:r>
      <w:r w:rsidRPr="00C3672B">
        <w:t xml:space="preserve">, </w:t>
      </w:r>
      <w:r w:rsidR="00A13117" w:rsidRPr="00C3672B">
        <w:t>mais c</w:t>
      </w:r>
      <w:r w:rsidRPr="00C3672B">
        <w:t>’</w:t>
      </w:r>
      <w:r w:rsidR="00A13117" w:rsidRPr="00C3672B">
        <w:t>est une fraude facile à reconnaître</w:t>
      </w:r>
      <w:r w:rsidRPr="00C3672B">
        <w:t xml:space="preserve">, </w:t>
      </w:r>
      <w:r w:rsidR="00A13117" w:rsidRPr="00C3672B">
        <w:t>car l</w:t>
      </w:r>
      <w:r w:rsidRPr="00C3672B">
        <w:t>’</w:t>
      </w:r>
      <w:r w:rsidR="00A13117" w:rsidRPr="00C3672B">
        <w:t>alun est aigre et astringent</w:t>
      </w:r>
      <w:r w:rsidRPr="00C3672B">
        <w:t xml:space="preserve">, </w:t>
      </w:r>
      <w:r w:rsidR="00A13117" w:rsidRPr="00C3672B">
        <w:t>et le borax insipide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DCBA59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N</w:t>
      </w:r>
      <w:r w:rsidRPr="00C3672B">
        <w:t>’</w:t>
      </w:r>
      <w:r w:rsidR="00A13117" w:rsidRPr="00C3672B">
        <w:t xml:space="preserve">y </w:t>
      </w:r>
      <w:r w:rsidR="00756D9A" w:rsidRPr="00C3672B">
        <w:t>a</w:t>
      </w:r>
      <w:r w:rsidR="00756D9A">
        <w:t>-</w:t>
      </w:r>
      <w:r w:rsidR="00756D9A" w:rsidRPr="00C3672B">
        <w:t>t</w:t>
      </w:r>
      <w:r w:rsidR="00A13117" w:rsidRPr="00C3672B">
        <w:t>-il pas</w:t>
      </w:r>
      <w:r w:rsidRPr="00C3672B">
        <w:t xml:space="preserve">, </w:t>
      </w:r>
      <w:r w:rsidR="00A13117" w:rsidRPr="00C3672B">
        <w:t xml:space="preserve">insinua </w:t>
      </w:r>
      <w:r w:rsidRPr="00C3672B">
        <w:t>M. de </w:t>
      </w:r>
      <w:r w:rsidR="00A13117" w:rsidRPr="00C3672B">
        <w:t>la Ménardière</w:t>
      </w:r>
      <w:r w:rsidRPr="00C3672B">
        <w:t xml:space="preserve">, </w:t>
      </w:r>
      <w:r w:rsidR="00A13117" w:rsidRPr="00C3672B">
        <w:t>un secret pour fabriquer le verdet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ai ou</w:t>
      </w:r>
      <w:r w:rsidR="00A13117" w:rsidRPr="00C3672B">
        <w:rPr>
          <w:rFonts w:cs="Amasis30"/>
        </w:rPr>
        <w:t>ï</w:t>
      </w:r>
      <w:r w:rsidR="00A13117" w:rsidRPr="00C3672B">
        <w:t xml:space="preserve"> dire qu</w:t>
      </w:r>
      <w:r w:rsidRPr="00C3672B">
        <w:rPr>
          <w:rFonts w:cs="Amasis30"/>
        </w:rPr>
        <w:t>’</w:t>
      </w:r>
      <w:r w:rsidR="00A13117" w:rsidRPr="00C3672B">
        <w:t>il faut mettre du cuivre et du vinaigre dans des pots de terre et les enterrer dans le fumier pendant vingt-cinq jours</w:t>
      </w:r>
      <w:r w:rsidRPr="00C3672B">
        <w:t>.</w:t>
      </w:r>
    </w:p>
    <w:p w14:paraId="189B8B36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enhardissant</w:t>
      </w:r>
      <w:r w:rsidR="00A01FD3" w:rsidRPr="00C3672B">
        <w:t xml:space="preserve">, </w:t>
      </w:r>
      <w:r w:rsidRPr="00C3672B">
        <w:t>il pria de Morguen de lui donner la recette des Allemands pour produire à bon compte des pains de cinabre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comme celui-ci ne l</w:t>
      </w:r>
      <w:r w:rsidR="00A01FD3" w:rsidRPr="00C3672B">
        <w:t>’</w:t>
      </w:r>
      <w:r w:rsidRPr="00C3672B">
        <w:t>écoutait plus</w:t>
      </w:r>
      <w:r w:rsidR="00A01FD3" w:rsidRPr="00C3672B">
        <w:t xml:space="preserve">, </w:t>
      </w:r>
      <w:r w:rsidRPr="00C3672B">
        <w:t>il se retira</w:t>
      </w:r>
      <w:r w:rsidR="00A01FD3" w:rsidRPr="00C3672B">
        <w:t>.</w:t>
      </w:r>
    </w:p>
    <w:p w14:paraId="223860CC" w14:textId="77777777" w:rsidR="00A01FD3" w:rsidRPr="00C3672B" w:rsidRDefault="00A13117" w:rsidP="00A13117">
      <w:pPr>
        <w:pStyle w:val="Taille-1Normal"/>
      </w:pPr>
      <w:r w:rsidRPr="00C3672B">
        <w:t>Le lendemain</w:t>
      </w:r>
      <w:r w:rsidR="00A01FD3" w:rsidRPr="00C3672B">
        <w:t xml:space="preserve">, </w:t>
      </w:r>
      <w:r w:rsidRPr="00C3672B">
        <w:t>il revint à la charge</w:t>
      </w:r>
      <w:r w:rsidR="00A01FD3" w:rsidRPr="00C3672B">
        <w:t xml:space="preserve">, </w:t>
      </w:r>
      <w:r w:rsidRPr="00C3672B">
        <w:t>et supplia le baron Jacques de lui dire si vraiment on pouvait créer de l</w:t>
      </w:r>
      <w:r w:rsidR="00A01FD3" w:rsidRPr="00C3672B">
        <w:t>’</w:t>
      </w:r>
      <w:r w:rsidRPr="00C3672B">
        <w:t>or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67E6453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Quelle est la meilleure manière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07F9C69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y en a plusieurs</w:t>
      </w:r>
      <w:r w:rsidRPr="00C3672B">
        <w:t xml:space="preserve">, </w:t>
      </w:r>
      <w:r w:rsidR="00A13117" w:rsidRPr="00C3672B">
        <w:t>lui répondit Jacques</w:t>
      </w:r>
      <w:r w:rsidRPr="00C3672B">
        <w:t xml:space="preserve">, </w:t>
      </w:r>
      <w:r w:rsidR="00A13117" w:rsidRPr="00C3672B">
        <w:t>mais leur principe est le même</w:t>
      </w:r>
      <w:r w:rsidRPr="00C3672B">
        <w:t xml:space="preserve">, </w:t>
      </w:r>
      <w:r w:rsidR="00A13117" w:rsidRPr="00C3672B">
        <w:t>car le vautour vole dans l</w:t>
      </w:r>
      <w:r w:rsidRPr="00C3672B">
        <w:t>’</w:t>
      </w:r>
      <w:r w:rsidR="00A13117" w:rsidRPr="00C3672B">
        <w:t>air</w:t>
      </w:r>
      <w:r w:rsidRPr="00C3672B">
        <w:t xml:space="preserve">, </w:t>
      </w:r>
      <w:r w:rsidR="00A13117" w:rsidRPr="00C3672B">
        <w:t>étant l</w:t>
      </w:r>
      <w:r w:rsidRPr="00C3672B">
        <w:t>’</w:t>
      </w:r>
      <w:r w:rsidR="00A13117" w:rsidRPr="00C3672B">
        <w:t>âme de la pierre</w:t>
      </w:r>
      <w:r w:rsidRPr="00C3672B">
        <w:t xml:space="preserve">, </w:t>
      </w:r>
      <w:r w:rsidR="00A13117" w:rsidRPr="00C3672B">
        <w:t>l</w:t>
      </w:r>
      <w:r w:rsidRPr="00C3672B">
        <w:t>’</w:t>
      </w:r>
      <w:r w:rsidR="00A13117" w:rsidRPr="00C3672B">
        <w:t>essence volatile</w:t>
      </w:r>
      <w:r w:rsidRPr="00C3672B">
        <w:t xml:space="preserve">. </w:t>
      </w:r>
      <w:r w:rsidR="00A13117" w:rsidRPr="00C3672B">
        <w:t>Le crapaud marchant sur la terre est</w:t>
      </w:r>
      <w:r w:rsidRPr="00C3672B">
        <w:t xml:space="preserve">, </w:t>
      </w:r>
      <w:r w:rsidR="00A13117" w:rsidRPr="00C3672B">
        <w:t>au contraire</w:t>
      </w:r>
      <w:r w:rsidRPr="00C3672B">
        <w:t xml:space="preserve">, </w:t>
      </w:r>
      <w:r w:rsidR="00A13117" w:rsidRPr="00C3672B">
        <w:t>l</w:t>
      </w:r>
      <w:r w:rsidRPr="00C3672B">
        <w:t>’</w:t>
      </w:r>
      <w:r w:rsidR="00A13117" w:rsidRPr="00C3672B">
        <w:t>âme de la pierre</w:t>
      </w:r>
      <w:r w:rsidRPr="00C3672B">
        <w:t xml:space="preserve">, </w:t>
      </w:r>
      <w:r w:rsidR="00A13117" w:rsidRPr="00C3672B">
        <w:t>son répondant fixe</w:t>
      </w:r>
      <w:r w:rsidRPr="00C3672B">
        <w:t>…</w:t>
      </w:r>
    </w:p>
    <w:p w14:paraId="14445B83" w14:textId="77777777" w:rsidR="00A01FD3" w:rsidRPr="00C3672B" w:rsidRDefault="00A01FD3" w:rsidP="00A13117">
      <w:pPr>
        <w:pStyle w:val="Taille-1Normal"/>
      </w:pPr>
      <w:r w:rsidRPr="00C3672B">
        <w:t>M. de </w:t>
      </w:r>
      <w:r w:rsidR="00A13117" w:rsidRPr="00C3672B">
        <w:t>la Ménardière le regardait</w:t>
      </w:r>
      <w:r w:rsidRPr="00C3672B">
        <w:t xml:space="preserve">, </w:t>
      </w:r>
      <w:r w:rsidR="00A13117" w:rsidRPr="00C3672B">
        <w:t>béant</w:t>
      </w:r>
      <w:r w:rsidR="00224814" w:rsidRPr="00C3672B">
        <w:rPr>
          <w:rFonts w:ascii="Times New Roman" w:hAnsi="Times New Roman"/>
        </w:rPr>
        <w:t> </w:t>
      </w:r>
      <w:r w:rsidRPr="00C3672B">
        <w:t>:</w:t>
      </w:r>
    </w:p>
    <w:p w14:paraId="1D775D1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Ainsi</w:t>
      </w:r>
      <w:r w:rsidRPr="00C3672B">
        <w:t xml:space="preserve">, </w:t>
      </w:r>
      <w:r w:rsidR="00A13117" w:rsidRPr="00C3672B">
        <w:t>continuait l</w:t>
      </w:r>
      <w:r w:rsidRPr="00C3672B">
        <w:t>’</w:t>
      </w:r>
      <w:r w:rsidR="00A13117" w:rsidRPr="00C3672B">
        <w:t>autre</w:t>
      </w:r>
      <w:r w:rsidRPr="00C3672B">
        <w:t xml:space="preserve">, </w:t>
      </w:r>
      <w:r w:rsidR="00A13117" w:rsidRPr="00C3672B">
        <w:t>imbu de ces vérités essentielles</w:t>
      </w:r>
      <w:r w:rsidRPr="00C3672B">
        <w:t xml:space="preserve">, </w:t>
      </w:r>
      <w:r w:rsidR="00A13117" w:rsidRPr="00C3672B">
        <w:t>saisirez-vous dans son entier le magistère des philosophes</w:t>
      </w:r>
      <w:r w:rsidRPr="00C3672B">
        <w:t>…</w:t>
      </w:r>
    </w:p>
    <w:p w14:paraId="073B5DE1" w14:textId="7058B6FD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Je n</w:t>
      </w:r>
      <w:r w:rsidRPr="00C3672B">
        <w:t>’</w:t>
      </w:r>
      <w:r w:rsidR="00A13117" w:rsidRPr="00C3672B">
        <w:t>y vois nulle objection</w:t>
      </w:r>
      <w:r w:rsidRPr="00C3672B">
        <w:t xml:space="preserve">, </w:t>
      </w:r>
      <w:r w:rsidR="00A13117" w:rsidRPr="00C3672B">
        <w:t xml:space="preserve">hasarda </w:t>
      </w:r>
      <w:r w:rsidRPr="00C3672B">
        <w:t>M. de </w:t>
      </w:r>
      <w:r w:rsidR="00A13117" w:rsidRPr="00C3672B">
        <w:t>la Ménardière</w:t>
      </w:r>
      <w:r w:rsidRPr="00C3672B">
        <w:t xml:space="preserve">. </w:t>
      </w:r>
      <w:r w:rsidR="00A13117" w:rsidRPr="00C3672B">
        <w:t>Mais pensez-vous qu</w:t>
      </w:r>
      <w:r w:rsidRPr="00C3672B">
        <w:t>’</w:t>
      </w:r>
      <w:r w:rsidR="00A13117" w:rsidRPr="00C3672B">
        <w:t>avec une dizaine d</w:t>
      </w:r>
      <w:r w:rsidRPr="00C3672B">
        <w:t>’</w:t>
      </w:r>
      <w:r w:rsidR="00A13117" w:rsidRPr="00C3672B">
        <w:t>écus</w:t>
      </w:r>
      <w:r w:rsidRPr="00C3672B">
        <w:t>…</w:t>
      </w:r>
      <w:r w:rsidR="00172E7B" w:rsidRPr="00C3672B">
        <w:rPr>
          <w:rFonts w:ascii="Times New Roman" w:hAnsi="Times New Roman"/>
        </w:rPr>
        <w:t> </w:t>
      </w:r>
      <w:r w:rsidR="00172E7B" w:rsidRPr="00C3672B">
        <w:t>?</w:t>
      </w:r>
    </w:p>
    <w:p w14:paraId="0B8D3365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Ayez quelque patience</w:t>
      </w:r>
      <w:r w:rsidRPr="00C3672B">
        <w:t xml:space="preserve">, </w:t>
      </w:r>
      <w:r w:rsidR="00A13117" w:rsidRPr="00C3672B">
        <w:t>poursuivit de Morguen</w:t>
      </w:r>
      <w:r w:rsidRPr="00C3672B">
        <w:t xml:space="preserve">. </w:t>
      </w:r>
      <w:r w:rsidR="00A13117" w:rsidRPr="00C3672B">
        <w:t>Et pénétrez-vous des nécessités hermétiques</w:t>
      </w:r>
      <w:r w:rsidRPr="00C3672B">
        <w:t xml:space="preserve">. </w:t>
      </w:r>
      <w:r w:rsidR="00A13117" w:rsidRPr="00C3672B">
        <w:t xml:space="preserve">Si le vautour vole sans ailes et crie </w:t>
      </w:r>
      <w:r w:rsidR="00A13117" w:rsidRPr="00C3672B">
        <w:lastRenderedPageBreak/>
        <w:t>sur la montagne</w:t>
      </w:r>
      <w:r w:rsidRPr="00C3672B">
        <w:t xml:space="preserve">, </w:t>
      </w:r>
      <w:r w:rsidR="00A13117" w:rsidRPr="00C3672B">
        <w:t>disant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Pr="00C3672B">
        <w:rPr>
          <w:rFonts w:cs="Amasis30"/>
        </w:rPr>
        <w:t>«</w:t>
      </w:r>
      <w:r w:rsidR="00224814" w:rsidRPr="00C3672B">
        <w:rPr>
          <w:rFonts w:cs="Amasis30"/>
        </w:rPr>
        <w:t> </w:t>
      </w:r>
      <w:r w:rsidR="00A13117" w:rsidRPr="00C3672B">
        <w:t>Je suis le blanc du rouge et le rouge du blanc</w:t>
      </w:r>
      <w:r w:rsidRPr="00C3672B">
        <w:t xml:space="preserve">, </w:t>
      </w:r>
      <w:r w:rsidR="00A13117" w:rsidRPr="00C3672B">
        <w:t>et le citrin enfant du rouge</w:t>
      </w:r>
      <w:r w:rsidR="00224814" w:rsidRPr="00C3672B">
        <w:rPr>
          <w:rFonts w:ascii="Times New Roman" w:hAnsi="Times New Roman"/>
        </w:rPr>
        <w:t> </w:t>
      </w:r>
      <w:r w:rsidRPr="00C3672B">
        <w:rPr>
          <w:rFonts w:cs="Amasis30"/>
        </w:rPr>
        <w:t>»</w:t>
      </w:r>
      <w:r w:rsidRPr="00C3672B">
        <w:t xml:space="preserve">, </w:t>
      </w:r>
      <w:r w:rsidR="00A13117" w:rsidRPr="00C3672B">
        <w:t>cela indique clairement deux v</w:t>
      </w:r>
      <w:r w:rsidR="00A13117" w:rsidRPr="00C3672B">
        <w:rPr>
          <w:rFonts w:cs="Amasis30"/>
        </w:rPr>
        <w:t>é</w:t>
      </w:r>
      <w:r w:rsidR="00A13117" w:rsidRPr="00C3672B">
        <w:t>rit</w:t>
      </w:r>
      <w:r w:rsidR="00A13117" w:rsidRPr="00C3672B">
        <w:rPr>
          <w:rFonts w:cs="Amasis30"/>
        </w:rPr>
        <w:t>é</w:t>
      </w:r>
      <w:r w:rsidR="00A13117" w:rsidRPr="00C3672B">
        <w:t>s fondamentales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="00A13117" w:rsidRPr="00C3672B">
        <w:t>le mercure philosophal est cuit</w:t>
      </w:r>
      <w:r w:rsidRPr="00C3672B">
        <w:t xml:space="preserve">, </w:t>
      </w:r>
      <w:r w:rsidR="00A13117" w:rsidRPr="00C3672B">
        <w:t>puis il se réduit en une pierre parfaite</w:t>
      </w:r>
      <w:r w:rsidRPr="00C3672B">
        <w:t xml:space="preserve">. </w:t>
      </w:r>
      <w:r w:rsidR="00A13117" w:rsidRPr="00C3672B">
        <w:t>Le rouge</w:t>
      </w:r>
      <w:r w:rsidRPr="00C3672B">
        <w:t xml:space="preserve">, </w:t>
      </w:r>
      <w:r w:rsidR="00A13117" w:rsidRPr="00C3672B">
        <w:t>qui est cette perfection même</w:t>
      </w:r>
      <w:r w:rsidRPr="00C3672B">
        <w:t xml:space="preserve">, </w:t>
      </w:r>
      <w:r w:rsidR="00A13117" w:rsidRPr="00C3672B">
        <w:t>a fait briller au cours de son travail toutes les couleurs</w:t>
      </w:r>
      <w:r w:rsidRPr="00C3672B">
        <w:t xml:space="preserve">. </w:t>
      </w:r>
      <w:r w:rsidR="00A13117" w:rsidRPr="00C3672B">
        <w:t>Et voyez comme c</w:t>
      </w:r>
      <w:r w:rsidRPr="00C3672B">
        <w:t>’</w:t>
      </w:r>
      <w:r w:rsidR="00A13117" w:rsidRPr="00C3672B">
        <w:t>est simple</w:t>
      </w:r>
      <w:r w:rsidR="00224814" w:rsidRPr="00C3672B">
        <w:rPr>
          <w:rFonts w:ascii="Times New Roman" w:hAnsi="Times New Roman"/>
        </w:rPr>
        <w:t> </w:t>
      </w:r>
      <w:r w:rsidRPr="00C3672B">
        <w:t>!…</w:t>
      </w:r>
    </w:p>
    <w:p w14:paraId="42F95513" w14:textId="77777777" w:rsidR="00A01FD3" w:rsidRPr="00C3672B" w:rsidRDefault="00A01FD3" w:rsidP="00A13117">
      <w:pPr>
        <w:pStyle w:val="Taille-1Normal"/>
      </w:pPr>
      <w:r w:rsidRPr="00C3672B">
        <w:t>M. de </w:t>
      </w:r>
      <w:r w:rsidR="00A13117" w:rsidRPr="00C3672B">
        <w:t>la Ménardière</w:t>
      </w:r>
      <w:r w:rsidRPr="00C3672B">
        <w:t xml:space="preserve">, </w:t>
      </w:r>
      <w:r w:rsidR="00A13117" w:rsidRPr="00C3672B">
        <w:t>appuyé contre le mur</w:t>
      </w:r>
      <w:r w:rsidRPr="00C3672B">
        <w:t xml:space="preserve">, </w:t>
      </w:r>
      <w:r w:rsidR="00A13117" w:rsidRPr="00C3672B">
        <w:t>regardait</w:t>
      </w:r>
      <w:r w:rsidRPr="00C3672B">
        <w:t xml:space="preserve">, </w:t>
      </w:r>
      <w:r w:rsidR="00A13117" w:rsidRPr="00C3672B">
        <w:t>atterré</w:t>
      </w:r>
      <w:r w:rsidRPr="00C3672B">
        <w:t xml:space="preserve">, </w:t>
      </w:r>
      <w:r w:rsidR="00A13117" w:rsidRPr="00C3672B">
        <w:t>le baron Jacques qui l</w:t>
      </w:r>
      <w:r w:rsidRPr="00C3672B">
        <w:t>’</w:t>
      </w:r>
      <w:r w:rsidR="00A13117" w:rsidRPr="00C3672B">
        <w:t>instruisait</w:t>
      </w:r>
      <w:r w:rsidR="00224814" w:rsidRPr="00C3672B">
        <w:rPr>
          <w:rFonts w:ascii="Times New Roman" w:hAnsi="Times New Roman"/>
        </w:rPr>
        <w:t> </w:t>
      </w:r>
      <w:r w:rsidRPr="00C3672B">
        <w:t>:</w:t>
      </w:r>
    </w:p>
    <w:p w14:paraId="72419A4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Elles sont désignées</w:t>
      </w:r>
      <w:r w:rsidRPr="00C3672B">
        <w:t xml:space="preserve">, </w:t>
      </w:r>
      <w:r w:rsidR="00A13117" w:rsidRPr="00C3672B">
        <w:t>ces couleurs</w:t>
      </w:r>
      <w:r w:rsidRPr="00C3672B">
        <w:t xml:space="preserve">, </w:t>
      </w:r>
      <w:r w:rsidR="00A13117" w:rsidRPr="00C3672B">
        <w:t>et aussi les principales</w:t>
      </w:r>
      <w:r w:rsidRPr="00C3672B">
        <w:t xml:space="preserve">. </w:t>
      </w:r>
      <w:r w:rsidR="00A13117" w:rsidRPr="00C3672B">
        <w:t>Elles persistent</w:t>
      </w:r>
      <w:r w:rsidRPr="00C3672B">
        <w:t xml:space="preserve">, </w:t>
      </w:r>
      <w:r w:rsidR="00A13117" w:rsidRPr="00C3672B">
        <w:t>en effet</w:t>
      </w:r>
      <w:r w:rsidRPr="00C3672B">
        <w:t xml:space="preserve">, </w:t>
      </w:r>
      <w:r w:rsidR="00A13117" w:rsidRPr="00C3672B">
        <w:t>plus que beaucoup d</w:t>
      </w:r>
      <w:r w:rsidRPr="00C3672B">
        <w:t>’</w:t>
      </w:r>
      <w:r w:rsidR="00A13117" w:rsidRPr="00C3672B">
        <w:t>autres marcescibles</w:t>
      </w:r>
      <w:r w:rsidRPr="00C3672B">
        <w:t xml:space="preserve">, </w:t>
      </w:r>
      <w:r w:rsidR="00A13117" w:rsidRPr="00C3672B">
        <w:t>éphémères et caduques comme de folles fleurs</w:t>
      </w:r>
      <w:r w:rsidRPr="00C3672B">
        <w:t xml:space="preserve">. </w:t>
      </w:r>
      <w:r w:rsidR="00A13117" w:rsidRPr="00C3672B">
        <w:t>La digestion</w:t>
      </w:r>
      <w:r w:rsidRPr="00C3672B">
        <w:t>…</w:t>
      </w:r>
    </w:p>
    <w:p w14:paraId="59C7C67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Excusez-moi</w:t>
      </w:r>
      <w:r w:rsidRPr="00C3672B">
        <w:t xml:space="preserve">, </w:t>
      </w:r>
      <w:r w:rsidR="00A13117" w:rsidRPr="00C3672B">
        <w:t>osa M</w:t>
      </w:r>
      <w:r w:rsidR="00C3672B" w:rsidRPr="00C3672B">
        <w:t>.</w:t>
      </w:r>
      <w:r w:rsidR="00A13117" w:rsidRPr="00C3672B">
        <w:t>de la Ménardière</w:t>
      </w:r>
      <w:r w:rsidRPr="00C3672B">
        <w:t xml:space="preserve">, </w:t>
      </w:r>
      <w:r w:rsidR="00A13117" w:rsidRPr="00C3672B">
        <w:t>alléché par cette communication dont la valeur était sans doute inappréciable</w:t>
      </w:r>
      <w:r w:rsidRPr="00C3672B">
        <w:t xml:space="preserve">. </w:t>
      </w:r>
      <w:r w:rsidR="00A13117" w:rsidRPr="00C3672B">
        <w:t>Mais ne pourrais-je pas coucher par écrit ces particularités remarquables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6014CF9D" w14:textId="77777777" w:rsidR="00A01FD3" w:rsidRPr="00C3672B" w:rsidRDefault="00A13117" w:rsidP="00A13117">
      <w:pPr>
        <w:pStyle w:val="Taille-1Normal"/>
      </w:pPr>
      <w:r w:rsidRPr="00C3672B">
        <w:t>Et il tira de son haut-de-chausses un livret crasseux</w:t>
      </w:r>
      <w:r w:rsidR="00A01FD3" w:rsidRPr="00C3672B">
        <w:t xml:space="preserve">. </w:t>
      </w:r>
      <w:r w:rsidRPr="00C3672B">
        <w:t>De Morguen lui répondit tranquillement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96DAFD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Écrivez en tête de votre cahier ces lignes que je vais vous dicter</w:t>
      </w:r>
      <w:r w:rsidRPr="00C3672B">
        <w:t>.</w:t>
      </w:r>
    </w:p>
    <w:p w14:paraId="1FFEF9D0" w14:textId="77777777" w:rsidR="00A01FD3" w:rsidRPr="00C3672B" w:rsidRDefault="00A01FD3" w:rsidP="00A13117">
      <w:pPr>
        <w:pStyle w:val="Taille-1Normal"/>
      </w:pPr>
      <w:r w:rsidRPr="00C3672B">
        <w:t>M. de </w:t>
      </w:r>
      <w:r w:rsidR="00A13117" w:rsidRPr="00C3672B">
        <w:t>la Ménardière</w:t>
      </w:r>
      <w:r w:rsidRPr="00C3672B">
        <w:t xml:space="preserve">, </w:t>
      </w:r>
      <w:r w:rsidR="00A13117" w:rsidRPr="00C3672B">
        <w:t>attentif</w:t>
      </w:r>
      <w:r w:rsidRPr="00C3672B">
        <w:t xml:space="preserve">, </w:t>
      </w:r>
      <w:r w:rsidR="00A13117" w:rsidRPr="00C3672B">
        <w:t>s</w:t>
      </w:r>
      <w:r w:rsidRPr="00C3672B">
        <w:t>’</w:t>
      </w:r>
      <w:r w:rsidR="00A13117" w:rsidRPr="00C3672B">
        <w:t>assit et fit crier sa plume</w:t>
      </w:r>
      <w:r w:rsidRPr="00C3672B">
        <w:t>.</w:t>
      </w:r>
    </w:p>
    <w:p w14:paraId="13C250F8" w14:textId="77777777" w:rsidR="00A13117" w:rsidRPr="00C3672B" w:rsidRDefault="00A01FD3" w:rsidP="00A13117">
      <w:pPr>
        <w:pStyle w:val="Taille-1Normal"/>
      </w:pPr>
      <w:r w:rsidRPr="00C3672B">
        <w:t>— </w:t>
      </w:r>
      <w:r w:rsidR="00A13117" w:rsidRPr="00C3672B">
        <w:t>Paracelse a dit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Pr="00C3672B">
        <w:rPr>
          <w:rFonts w:cs="Amasis30"/>
        </w:rPr>
        <w:t>«</w:t>
      </w:r>
      <w:r w:rsidR="00224814" w:rsidRPr="00C3672B">
        <w:rPr>
          <w:rFonts w:cs="Amasis30"/>
        </w:rPr>
        <w:t> </w:t>
      </w:r>
      <w:r w:rsidR="00A13117" w:rsidRPr="00C3672B">
        <w:t>Le vrai but de l</w:t>
      </w:r>
      <w:r w:rsidRPr="00C3672B">
        <w:rPr>
          <w:rFonts w:cs="Amasis30"/>
        </w:rPr>
        <w:t>’</w:t>
      </w:r>
      <w:r w:rsidR="00A13117" w:rsidRPr="00C3672B">
        <w:t>alchimie est de pr</w:t>
      </w:r>
      <w:r w:rsidR="00A13117" w:rsidRPr="00C3672B">
        <w:rPr>
          <w:rFonts w:cs="Amasis30"/>
        </w:rPr>
        <w:t>é</w:t>
      </w:r>
      <w:r w:rsidR="00A13117" w:rsidRPr="00C3672B">
        <w:t>parer des arcanes et non de fabriquer de l</w:t>
      </w:r>
      <w:r w:rsidRPr="00C3672B">
        <w:rPr>
          <w:rFonts w:cs="Amasis30"/>
        </w:rPr>
        <w:t>’</w:t>
      </w:r>
      <w:r w:rsidR="00A13117" w:rsidRPr="00C3672B">
        <w:t>or</w:t>
      </w:r>
      <w:r w:rsidRPr="00C3672B">
        <w:t>.</w:t>
      </w:r>
      <w:r w:rsidR="00224814" w:rsidRPr="00C3672B">
        <w:t> </w:t>
      </w:r>
      <w:r w:rsidRPr="00C3672B">
        <w:rPr>
          <w:rFonts w:cs="Amasis30"/>
        </w:rPr>
        <w:t>»</w:t>
      </w:r>
    </w:p>
    <w:p w14:paraId="20A8FA9C" w14:textId="77777777" w:rsidR="00A01FD3" w:rsidRPr="00C3672B" w:rsidRDefault="00A13117" w:rsidP="00A13117">
      <w:pPr>
        <w:pStyle w:val="Taille-1Normal"/>
      </w:pPr>
      <w:r w:rsidRPr="00C3672B">
        <w:t xml:space="preserve">Cette déclaration navra </w:t>
      </w:r>
      <w:r w:rsidR="00A01FD3" w:rsidRPr="00C3672B">
        <w:t>M. de </w:t>
      </w:r>
      <w:r w:rsidRPr="00C3672B">
        <w:t>la Ménardière</w:t>
      </w:r>
      <w:r w:rsidR="00A01FD3" w:rsidRPr="00C3672B">
        <w:t xml:space="preserve">, </w:t>
      </w:r>
      <w:r w:rsidRPr="00C3672B">
        <w:t>et il se jura d</w:t>
      </w:r>
      <w:r w:rsidR="00A01FD3" w:rsidRPr="00C3672B">
        <w:t>’</w:t>
      </w:r>
      <w:r w:rsidRPr="00C3672B">
        <w:t>abandonner les études chimiques</w:t>
      </w:r>
      <w:r w:rsidR="00A01FD3" w:rsidRPr="00C3672B">
        <w:t xml:space="preserve">. </w:t>
      </w:r>
      <w:r w:rsidRPr="00C3672B">
        <w:t>Levant les yeux sur de Morguen</w:t>
      </w:r>
      <w:r w:rsidR="00A01FD3" w:rsidRPr="00C3672B">
        <w:t xml:space="preserve">, </w:t>
      </w:r>
      <w:r w:rsidRPr="00C3672B">
        <w:t>il lui demanda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 air timide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DA2F53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Vous croyez que c</w:t>
      </w:r>
      <w:r w:rsidRPr="00C3672B">
        <w:t>’</w:t>
      </w:r>
      <w:r w:rsidR="00A13117" w:rsidRPr="00C3672B">
        <w:t>est vrai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3FA5D77B" w14:textId="77777777" w:rsidR="00A01FD3" w:rsidRPr="00C3672B" w:rsidRDefault="00A13117" w:rsidP="00A13117">
      <w:pPr>
        <w:pStyle w:val="Taille-1Normal"/>
      </w:pPr>
      <w:r w:rsidRPr="00C3672B">
        <w:t>De Morguen répliqua froidement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84872B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</w:t>
      </w:r>
      <w:r w:rsidRPr="00C3672B">
        <w:t>’</w:t>
      </w:r>
      <w:r w:rsidR="00A13117" w:rsidRPr="00C3672B">
        <w:t>en ai peur</w:t>
      </w:r>
      <w:r w:rsidRPr="00C3672B">
        <w:t>.</w:t>
      </w:r>
    </w:p>
    <w:p w14:paraId="6E666319" w14:textId="77777777" w:rsidR="00A01FD3" w:rsidRPr="00C3672B" w:rsidRDefault="00A13117" w:rsidP="00A13117">
      <w:pPr>
        <w:pStyle w:val="Taille-1Normal"/>
      </w:pPr>
      <w:r w:rsidRPr="00C3672B">
        <w:t>Puis</w:t>
      </w:r>
      <w:r w:rsidR="00A01FD3" w:rsidRPr="00C3672B">
        <w:t xml:space="preserve">, </w:t>
      </w:r>
      <w:r w:rsidRPr="00C3672B">
        <w:t>lui tournant le dos</w:t>
      </w:r>
      <w:r w:rsidR="00A01FD3" w:rsidRPr="00C3672B">
        <w:t xml:space="preserve">, </w:t>
      </w:r>
      <w:r w:rsidRPr="00C3672B">
        <w:t>il lui recommanda d</w:t>
      </w:r>
      <w:r w:rsidR="00A01FD3" w:rsidRPr="00C3672B">
        <w:t>’</w:t>
      </w:r>
      <w:r w:rsidRPr="00C3672B">
        <w:t>assister au pansage de ses chevaux</w:t>
      </w:r>
      <w:r w:rsidR="00A01FD3" w:rsidRPr="00C3672B">
        <w:t xml:space="preserve">, </w:t>
      </w:r>
      <w:r w:rsidRPr="00C3672B">
        <w:t>car il les avait trouvés mal tenus</w:t>
      </w:r>
      <w:r w:rsidR="00A01FD3" w:rsidRPr="00C3672B">
        <w:t>.</w:t>
      </w:r>
    </w:p>
    <w:p w14:paraId="68F496E3" w14:textId="77777777" w:rsidR="00A01FD3" w:rsidRPr="00C3672B" w:rsidRDefault="00A13117" w:rsidP="00A13117">
      <w:pPr>
        <w:pStyle w:val="Taille-1Normal"/>
      </w:pPr>
      <w:r w:rsidRPr="00C3672B">
        <w:lastRenderedPageBreak/>
        <w:t xml:space="preserve">Cette déception exaspéra </w:t>
      </w:r>
      <w:r w:rsidR="00A01FD3" w:rsidRPr="00C3672B">
        <w:t>M. de </w:t>
      </w:r>
      <w:r w:rsidRPr="00C3672B">
        <w:t>la Ménardière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le soir même</w:t>
      </w:r>
      <w:r w:rsidR="00A01FD3" w:rsidRPr="00C3672B">
        <w:t xml:space="preserve">, </w:t>
      </w:r>
      <w:r w:rsidRPr="00C3672B">
        <w:t>il quitta l</w:t>
      </w:r>
      <w:r w:rsidR="00A01FD3" w:rsidRPr="00C3672B">
        <w:t>’</w:t>
      </w:r>
      <w:r w:rsidRPr="00C3672B">
        <w:t>armée</w:t>
      </w:r>
      <w:r w:rsidR="00A01FD3" w:rsidRPr="00C3672B">
        <w:t xml:space="preserve">, </w:t>
      </w:r>
      <w:r w:rsidRPr="00C3672B">
        <w:t>autant pour mettre son argent en sûreté que pour aller gagner d</w:t>
      </w:r>
      <w:r w:rsidR="00A01FD3" w:rsidRPr="00C3672B">
        <w:t>’</w:t>
      </w:r>
      <w:r w:rsidRPr="00C3672B">
        <w:t>autres sommes en servant dans l</w:t>
      </w:r>
      <w:r w:rsidR="00A01FD3" w:rsidRPr="00C3672B">
        <w:t>’</w:t>
      </w:r>
      <w:r w:rsidRPr="00C3672B">
        <w:t>armée catholique</w:t>
      </w:r>
      <w:r w:rsidR="00A01FD3" w:rsidRPr="00C3672B">
        <w:t xml:space="preserve">, </w:t>
      </w:r>
      <w:r w:rsidRPr="00C3672B">
        <w:t>car il estimait avoir eu des protestants tout ce qu</w:t>
      </w:r>
      <w:r w:rsidR="00A01FD3" w:rsidRPr="00C3672B">
        <w:t>’</w:t>
      </w:r>
      <w:r w:rsidRPr="00C3672B">
        <w:t>il en pouvait tirer</w:t>
      </w:r>
      <w:r w:rsidR="00A01FD3" w:rsidRPr="00C3672B">
        <w:t>.</w:t>
      </w:r>
    </w:p>
    <w:p w14:paraId="0A4D7662" w14:textId="77777777" w:rsidR="007314CA" w:rsidRPr="00C3672B" w:rsidRDefault="00A13117" w:rsidP="00A01FD3">
      <w:pPr>
        <w:pStyle w:val="Titre2"/>
      </w:pPr>
      <w:bookmarkStart w:id="14" w:name="_Toc192940204"/>
      <w:r w:rsidRPr="00A13117">
        <w:lastRenderedPageBreak/>
        <w:t>I</w:t>
      </w:r>
      <w:r w:rsidR="007314CA" w:rsidRPr="00C3672B">
        <w:t>I</w:t>
      </w:r>
      <w:bookmarkEnd w:id="14"/>
    </w:p>
    <w:p w14:paraId="58C34100" w14:textId="77777777" w:rsidR="00A01FD3" w:rsidRPr="00C3672B" w:rsidRDefault="00A13117" w:rsidP="00A13117">
      <w:pPr>
        <w:pStyle w:val="Taille-1Normal"/>
      </w:pPr>
      <w:r w:rsidRPr="00C3672B">
        <w:t>Le bailli se décida enfin à marcher contre les catholiques de Bourges</w:t>
      </w:r>
      <w:r w:rsidR="00A01FD3" w:rsidRPr="00C3672B">
        <w:t xml:space="preserve">, </w:t>
      </w:r>
      <w:r w:rsidRPr="00C3672B">
        <w:t>et le 2</w:t>
      </w:r>
      <w:r w:rsidR="00A01FD3" w:rsidRPr="00C3672B">
        <w:t>8 octobre</w:t>
      </w:r>
      <w:r w:rsidRPr="00C3672B">
        <w:t xml:space="preserve"> il partit de ses quartiers</w:t>
      </w:r>
      <w:r w:rsidR="00A01FD3" w:rsidRPr="00C3672B">
        <w:t xml:space="preserve">. </w:t>
      </w:r>
      <w:r w:rsidRPr="00C3672B">
        <w:t>Au lieu de s</w:t>
      </w:r>
      <w:r w:rsidR="00A01FD3" w:rsidRPr="00C3672B">
        <w:t>’</w:t>
      </w:r>
      <w:r w:rsidRPr="00C3672B">
        <w:t>en aller</w:t>
      </w:r>
      <w:r w:rsidR="00A01FD3" w:rsidRPr="00C3672B">
        <w:t xml:space="preserve">, </w:t>
      </w:r>
      <w:r w:rsidRPr="00C3672B">
        <w:t>comme tant d</w:t>
      </w:r>
      <w:r w:rsidR="00A01FD3" w:rsidRPr="00C3672B">
        <w:t>’</w:t>
      </w:r>
      <w:r w:rsidRPr="00C3672B">
        <w:t>autres</w:t>
      </w:r>
      <w:r w:rsidR="00A01FD3" w:rsidRPr="00C3672B">
        <w:t xml:space="preserve">, </w:t>
      </w:r>
      <w:r w:rsidRPr="00C3672B">
        <w:t>guerroyer dans le gras pays du Poitou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imposa la tâche ingrate de secourir les huguenots du Berry qui appelaient à l</w:t>
      </w:r>
      <w:r w:rsidR="00A01FD3" w:rsidRPr="00C3672B">
        <w:t>’</w:t>
      </w:r>
      <w:r w:rsidRPr="00C3672B">
        <w:t>aide contre les gens du Roy</w:t>
      </w:r>
      <w:r w:rsidR="00A01FD3" w:rsidRPr="00C3672B">
        <w:t xml:space="preserve">, </w:t>
      </w:r>
      <w:r w:rsidRPr="00C3672B">
        <w:t>qui commençaient à les ronger</w:t>
      </w:r>
      <w:r w:rsidR="00A01FD3" w:rsidRPr="00C3672B">
        <w:t xml:space="preserve">. </w:t>
      </w:r>
      <w:r w:rsidRPr="00C3672B">
        <w:t>Et n</w:t>
      </w:r>
      <w:r w:rsidR="00A01FD3" w:rsidRPr="00C3672B">
        <w:t>’</w:t>
      </w:r>
      <w:r w:rsidRPr="00C3672B">
        <w:t>eussent été les ravages de du Perrier dont on se plaignait depuis une semaine</w:t>
      </w:r>
      <w:r w:rsidR="00A01FD3" w:rsidRPr="00C3672B">
        <w:t xml:space="preserve">, </w:t>
      </w:r>
      <w:r w:rsidRPr="00C3672B">
        <w:t>il savait que le vieux Briquemaut était dans Déols</w:t>
      </w:r>
      <w:r w:rsidR="00A01FD3" w:rsidRPr="00C3672B">
        <w:t xml:space="preserve">, </w:t>
      </w:r>
      <w:r w:rsidRPr="00C3672B">
        <w:t>avait brûlé le Bourg-Dieu</w:t>
      </w:r>
      <w:r w:rsidR="00A01FD3" w:rsidRPr="00C3672B">
        <w:t xml:space="preserve">, </w:t>
      </w:r>
      <w:r w:rsidRPr="00C3672B">
        <w:t>mais que les catholiques l</w:t>
      </w:r>
      <w:r w:rsidR="00A01FD3" w:rsidRPr="00C3672B">
        <w:t>’</w:t>
      </w:r>
      <w:r w:rsidRPr="00C3672B">
        <w:t>y tenaient bloqué</w:t>
      </w:r>
      <w:r w:rsidR="00A01FD3" w:rsidRPr="00C3672B">
        <w:t>.</w:t>
      </w:r>
    </w:p>
    <w:p w14:paraId="55A18E11" w14:textId="77777777" w:rsidR="00A01FD3" w:rsidRPr="00C3672B" w:rsidRDefault="00A13117" w:rsidP="00A13117">
      <w:pPr>
        <w:pStyle w:val="Taille-1Normal"/>
      </w:pPr>
      <w:r w:rsidRPr="00C3672B">
        <w:t>Quand il quitta Montmorillon</w:t>
      </w:r>
      <w:r w:rsidR="00A01FD3" w:rsidRPr="00C3672B">
        <w:t>, M. de </w:t>
      </w:r>
      <w:r w:rsidRPr="00C3672B">
        <w:t>Vergennes ramena les recrues levées dans le Limousin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</w:t>
      </w:r>
      <w:r w:rsidR="00A01FD3" w:rsidRPr="00C3672B">
        <w:t xml:space="preserve">, </w:t>
      </w:r>
      <w:r w:rsidRPr="00C3672B">
        <w:t>de son c</w:t>
      </w:r>
      <w:r w:rsidRPr="00C3672B">
        <w:rPr>
          <w:rFonts w:cs="Amasis30"/>
        </w:rPr>
        <w:t>ô</w:t>
      </w:r>
      <w:r w:rsidRPr="00C3672B">
        <w:t>t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Nicolas de Collangis avait ramass</w:t>
      </w:r>
      <w:r w:rsidRPr="00C3672B">
        <w:rPr>
          <w:rFonts w:cs="Amasis30"/>
        </w:rPr>
        <w:t>é</w:t>
      </w:r>
      <w:r w:rsidRPr="00C3672B">
        <w:t xml:space="preserve"> ce qu</w:t>
      </w:r>
      <w:r w:rsidR="00A01FD3" w:rsidRPr="00C3672B">
        <w:rPr>
          <w:rFonts w:cs="Amasis30"/>
        </w:rPr>
        <w:t>’</w:t>
      </w:r>
      <w:r w:rsidRPr="00C3672B">
        <w:t>il avait pu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fantassins novices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quipages de corsaires d</w:t>
      </w:r>
      <w:r w:rsidRPr="00C3672B">
        <w:rPr>
          <w:rFonts w:cs="Amasis30"/>
        </w:rPr>
        <w:t>é</w:t>
      </w:r>
      <w:r w:rsidRPr="00C3672B">
        <w:t>barqu</w:t>
      </w:r>
      <w:r w:rsidRPr="00C3672B">
        <w:rPr>
          <w:rFonts w:cs="Amasis30"/>
        </w:rPr>
        <w:t>é</w:t>
      </w:r>
      <w:r w:rsidRPr="00C3672B">
        <w:t>s envoy</w:t>
      </w:r>
      <w:r w:rsidRPr="00C3672B">
        <w:rPr>
          <w:rFonts w:cs="Amasis30"/>
        </w:rPr>
        <w:t>é</w:t>
      </w:r>
      <w:r w:rsidRPr="00C3672B">
        <w:t>s par l</w:t>
      </w:r>
      <w:r w:rsidR="00A01FD3" w:rsidRPr="00C3672B">
        <w:rPr>
          <w:rFonts w:cs="Amasis30"/>
        </w:rPr>
        <w:t>’</w:t>
      </w:r>
      <w:r w:rsidRPr="00C3672B">
        <w:t>Amiral</w:t>
      </w:r>
      <w:r w:rsidR="00A01FD3" w:rsidRPr="00C3672B">
        <w:t xml:space="preserve">, </w:t>
      </w:r>
      <w:r w:rsidRPr="00C3672B">
        <w:t>mortes-payes embauch</w:t>
      </w:r>
      <w:r w:rsidRPr="00C3672B">
        <w:rPr>
          <w:rFonts w:cs="Amasis30"/>
        </w:rPr>
        <w:t>é</w:t>
      </w:r>
      <w:r w:rsidRPr="00C3672B">
        <w:t xml:space="preserve">es </w:t>
      </w:r>
      <w:r w:rsidRPr="00C3672B">
        <w:rPr>
          <w:rFonts w:cs="Amasis30"/>
        </w:rPr>
        <w:t>à</w:t>
      </w:r>
      <w:r w:rsidRPr="00C3672B">
        <w:t xml:space="preserve"> prix d</w:t>
      </w:r>
      <w:r w:rsidR="00A01FD3" w:rsidRPr="00C3672B">
        <w:rPr>
          <w:rFonts w:cs="Amasis30"/>
        </w:rPr>
        <w:t>’</w:t>
      </w:r>
      <w:r w:rsidRPr="00C3672B">
        <w:t>argent</w:t>
      </w:r>
      <w:r w:rsidR="00A01FD3" w:rsidRPr="00C3672B">
        <w:t xml:space="preserve">, </w:t>
      </w:r>
      <w:r w:rsidRPr="00C3672B">
        <w:t>et aussi quelques re</w:t>
      </w:r>
      <w:r w:rsidRPr="00C3672B">
        <w:rPr>
          <w:rFonts w:cs="Amasis30"/>
        </w:rPr>
        <w:t>î</w:t>
      </w:r>
      <w:r w:rsidRPr="00C3672B">
        <w:t>tres arriv</w:t>
      </w:r>
      <w:r w:rsidRPr="00C3672B">
        <w:rPr>
          <w:rFonts w:cs="Amasis30"/>
        </w:rPr>
        <w:t>é</w:t>
      </w:r>
      <w:r w:rsidRPr="00C3672B">
        <w:t xml:space="preserve">s un </w:t>
      </w:r>
      <w:r w:rsidRPr="00C3672B">
        <w:rPr>
          <w:rFonts w:cs="Amasis30"/>
        </w:rPr>
        <w:t>à</w:t>
      </w:r>
      <w:r w:rsidRPr="00C3672B">
        <w:t xml:space="preserve"> un</w:t>
      </w:r>
      <w:r w:rsidR="00A01FD3" w:rsidRPr="00C3672B">
        <w:t xml:space="preserve">, </w:t>
      </w:r>
      <w:r w:rsidRPr="00C3672B">
        <w:t>deux par deux</w:t>
      </w:r>
      <w:r w:rsidR="00A01FD3" w:rsidRPr="00C3672B">
        <w:t xml:space="preserve">, </w:t>
      </w:r>
      <w:r w:rsidRPr="00C3672B">
        <w:t>trois par trois</w:t>
      </w:r>
      <w:r w:rsidR="00A01FD3" w:rsidRPr="00C3672B">
        <w:t xml:space="preserve">, </w:t>
      </w:r>
      <w:r w:rsidRPr="00C3672B">
        <w:t>et qu</w:t>
      </w:r>
      <w:r w:rsidR="00A01FD3" w:rsidRPr="00C3672B">
        <w:rPr>
          <w:rFonts w:cs="Amasis30"/>
        </w:rPr>
        <w:t>’</w:t>
      </w:r>
      <w:r w:rsidRPr="00C3672B">
        <w:t>il fallut armer</w:t>
      </w:r>
      <w:r w:rsidR="00A01FD3" w:rsidRPr="00C3672B">
        <w:t xml:space="preserve">. </w:t>
      </w:r>
      <w:r w:rsidRPr="00C3672B">
        <w:t>On en composa une compagnie de cinquante ma</w:t>
      </w:r>
      <w:r w:rsidRPr="00C3672B">
        <w:rPr>
          <w:rFonts w:cs="Amasis30"/>
        </w:rPr>
        <w:t>î</w:t>
      </w:r>
      <w:r w:rsidRPr="00C3672B">
        <w:t>tres</w:t>
      </w:r>
      <w:r w:rsidR="00A01FD3" w:rsidRPr="00C3672B">
        <w:t xml:space="preserve">, </w:t>
      </w:r>
      <w:r w:rsidRPr="00C3672B">
        <w:t>sous les ordres d</w:t>
      </w:r>
      <w:r w:rsidR="00A01FD3" w:rsidRPr="00C3672B">
        <w:rPr>
          <w:rFonts w:cs="Amasis30"/>
        </w:rPr>
        <w:t>’</w:t>
      </w:r>
      <w:r w:rsidRPr="00C3672B">
        <w:t>un cadet saxon</w:t>
      </w:r>
      <w:r w:rsidR="00A01FD3" w:rsidRPr="00C3672B">
        <w:t xml:space="preserve">, </w:t>
      </w:r>
      <w:r w:rsidRPr="00C3672B">
        <w:t>Arnold Helmuth von Spiegelwinter</w:t>
      </w:r>
      <w:r w:rsidR="00A01FD3" w:rsidRPr="00C3672B">
        <w:t xml:space="preserve">. </w:t>
      </w:r>
      <w:r w:rsidRPr="00C3672B">
        <w:t>Mais Nicolas</w:t>
      </w:r>
      <w:r w:rsidR="00A01FD3" w:rsidRPr="00C3672B">
        <w:t xml:space="preserve">, </w:t>
      </w:r>
      <w:r w:rsidRPr="00C3672B">
        <w:t>comme mestre de camp</w:t>
      </w:r>
      <w:r w:rsidR="00A01FD3" w:rsidRPr="00C3672B">
        <w:t xml:space="preserve">, </w:t>
      </w:r>
      <w:r w:rsidRPr="00C3672B">
        <w:t>eut le commandement de toute la cavalerie</w:t>
      </w:r>
      <w:r w:rsidR="00A01FD3" w:rsidRPr="00C3672B">
        <w:t xml:space="preserve">, </w:t>
      </w:r>
      <w:r w:rsidRPr="00C3672B">
        <w:t>environ cinq cents hommes</w:t>
      </w:r>
      <w:r w:rsidR="00A01FD3" w:rsidRPr="00C3672B">
        <w:t xml:space="preserve">, </w:t>
      </w:r>
      <w:r w:rsidRPr="00C3672B">
        <w:t>dont deux cents arquebusiers et pistoliers</w:t>
      </w:r>
      <w:r w:rsidR="00A01FD3" w:rsidRPr="00C3672B">
        <w:t xml:space="preserve">, </w:t>
      </w:r>
      <w:r w:rsidRPr="00C3672B">
        <w:t>soixante salades et un grand nombre de gentilshommes n</w:t>
      </w:r>
      <w:r w:rsidR="00A01FD3" w:rsidRPr="00C3672B">
        <w:t>’</w:t>
      </w:r>
      <w:r w:rsidRPr="00C3672B">
        <w:t>ayant que l</w:t>
      </w:r>
      <w:r w:rsidR="00A01FD3" w:rsidRPr="00C3672B">
        <w:t>’</w:t>
      </w:r>
      <w:r w:rsidRPr="00C3672B">
        <w:t>épée et le pistolet</w:t>
      </w:r>
      <w:r w:rsidR="00A01FD3" w:rsidRPr="00C3672B">
        <w:t xml:space="preserve">. </w:t>
      </w:r>
      <w:r w:rsidRPr="00C3672B">
        <w:t>Les gens de pied étaient un peu plus de mille</w:t>
      </w:r>
      <w:r w:rsidR="00A01FD3" w:rsidRPr="00C3672B">
        <w:t xml:space="preserve">, </w:t>
      </w:r>
      <w:r w:rsidRPr="00C3672B">
        <w:t>et le bailli en prit la charge</w:t>
      </w:r>
      <w:r w:rsidR="00A01FD3" w:rsidRPr="00C3672B">
        <w:t>. M. de </w:t>
      </w:r>
      <w:r w:rsidRPr="00C3672B">
        <w:t>Vergennes devait tenir la droite avec sa compagnie de gendarmes</w:t>
      </w:r>
      <w:r w:rsidR="00A01FD3" w:rsidRPr="00C3672B">
        <w:t xml:space="preserve">, </w:t>
      </w:r>
      <w:r w:rsidRPr="00C3672B">
        <w:t>et de Morguen réclama l</w:t>
      </w:r>
      <w:r w:rsidR="00A01FD3" w:rsidRPr="00C3672B">
        <w:t>’</w:t>
      </w:r>
      <w:r w:rsidRPr="00C3672B">
        <w:t>honneur de former avant-garde avec la sienne</w:t>
      </w:r>
      <w:r w:rsidR="00A01FD3" w:rsidRPr="00C3672B">
        <w:t xml:space="preserve">, </w:t>
      </w:r>
      <w:r w:rsidRPr="00C3672B">
        <w:t>qui était d</w:t>
      </w:r>
      <w:r w:rsidR="00A01FD3" w:rsidRPr="00C3672B">
        <w:t>’</w:t>
      </w:r>
      <w:r w:rsidRPr="00C3672B">
        <w:t>arquebusiers à cheval</w:t>
      </w:r>
      <w:r w:rsidR="00A01FD3" w:rsidRPr="00C3672B">
        <w:t>.</w:t>
      </w:r>
    </w:p>
    <w:p w14:paraId="31D3FFB0" w14:textId="77777777" w:rsidR="00A01FD3" w:rsidRPr="00C3672B" w:rsidRDefault="00A13117" w:rsidP="00A13117">
      <w:pPr>
        <w:pStyle w:val="Taille-1Normal"/>
      </w:pPr>
      <w:r w:rsidRPr="00C3672B">
        <w:t>Toujours ils marchèrent avec ordre</w:t>
      </w:r>
      <w:r w:rsidR="00A01FD3" w:rsidRPr="00C3672B">
        <w:t xml:space="preserve">, </w:t>
      </w:r>
      <w:r w:rsidRPr="00C3672B">
        <w:t>et le pillage fut sévèrement interdit</w:t>
      </w:r>
      <w:r w:rsidR="00A01FD3" w:rsidRPr="00C3672B">
        <w:t xml:space="preserve">. </w:t>
      </w:r>
      <w:r w:rsidRPr="00C3672B">
        <w:t>Mais les routes étaient si mauvaises qu</w:t>
      </w:r>
      <w:r w:rsidR="00A01FD3" w:rsidRPr="00C3672B">
        <w:t>’</w:t>
      </w:r>
      <w:r w:rsidRPr="00C3672B">
        <w:t>ils avançaient lentement</w:t>
      </w:r>
      <w:r w:rsidR="00A01FD3" w:rsidRPr="00C3672B">
        <w:t xml:space="preserve">, </w:t>
      </w:r>
      <w:r w:rsidRPr="00C3672B">
        <w:t>et le froid les faisait cruellement souffrir</w:t>
      </w:r>
      <w:r w:rsidR="00A01FD3" w:rsidRPr="00C3672B">
        <w:t xml:space="preserve">, </w:t>
      </w:r>
      <w:r w:rsidRPr="00C3672B">
        <w:t>car l</w:t>
      </w:r>
      <w:r w:rsidR="00A01FD3" w:rsidRPr="00C3672B">
        <w:t>’</w:t>
      </w:r>
      <w:r w:rsidRPr="00C3672B">
        <w:t>hiver s</w:t>
      </w:r>
      <w:r w:rsidR="00A01FD3" w:rsidRPr="00C3672B">
        <w:t>’</w:t>
      </w:r>
      <w:r w:rsidRPr="00C3672B">
        <w:t>annonçait très rude et devançait son époque</w:t>
      </w:r>
      <w:r w:rsidR="00A01FD3" w:rsidRPr="00C3672B">
        <w:t xml:space="preserve">. </w:t>
      </w:r>
      <w:r w:rsidRPr="00C3672B">
        <w:t>On passa par la Baudinière</w:t>
      </w:r>
      <w:r w:rsidR="00A01FD3" w:rsidRPr="00C3672B">
        <w:t xml:space="preserve">, </w:t>
      </w:r>
      <w:r w:rsidRPr="00C3672B">
        <w:t>où les troupes purent loger dans des granges</w:t>
      </w:r>
      <w:r w:rsidR="00A01FD3" w:rsidRPr="00C3672B">
        <w:t xml:space="preserve">, </w:t>
      </w:r>
      <w:r w:rsidRPr="00C3672B">
        <w:t>puis on se dirigea sur la Trémouille</w:t>
      </w:r>
      <w:r w:rsidR="00A01FD3" w:rsidRPr="00C3672B">
        <w:t xml:space="preserve">, </w:t>
      </w:r>
      <w:r w:rsidRPr="00C3672B">
        <w:t>où l</w:t>
      </w:r>
      <w:r w:rsidR="00A01FD3" w:rsidRPr="00C3672B">
        <w:t>’</w:t>
      </w:r>
      <w:r w:rsidRPr="00C3672B">
        <w:t>on devait s</w:t>
      </w:r>
      <w:r w:rsidR="00A01FD3" w:rsidRPr="00C3672B">
        <w:t>’</w:t>
      </w:r>
      <w:r w:rsidRPr="00C3672B">
        <w:t>arrêter</w:t>
      </w:r>
      <w:r w:rsidR="00A01FD3" w:rsidRPr="00C3672B">
        <w:t xml:space="preserve">. </w:t>
      </w:r>
      <w:r w:rsidRPr="00C3672B">
        <w:t>Mais à peine y trou</w:t>
      </w:r>
      <w:r w:rsidRPr="00C3672B">
        <w:lastRenderedPageBreak/>
        <w:t>va-t-on des vivres</w:t>
      </w:r>
      <w:r w:rsidR="00A01FD3" w:rsidRPr="00C3672B">
        <w:t xml:space="preserve">, </w:t>
      </w:r>
      <w:r w:rsidRPr="00C3672B">
        <w:t>tant était grande la crainte qu</w:t>
      </w:r>
      <w:r w:rsidR="00A01FD3" w:rsidRPr="00C3672B">
        <w:t>’</w:t>
      </w:r>
      <w:r w:rsidRPr="00C3672B">
        <w:t>inspiraient les catholiques de Bourges dont on attendait à tout instant la venue</w:t>
      </w:r>
      <w:r w:rsidR="00A01FD3" w:rsidRPr="00C3672B">
        <w:t>.</w:t>
      </w:r>
    </w:p>
    <w:p w14:paraId="2D04D0CA" w14:textId="77777777" w:rsidR="00A01FD3" w:rsidRPr="00C3672B" w:rsidRDefault="00A13117" w:rsidP="00A13117">
      <w:pPr>
        <w:pStyle w:val="Taille-1Normal"/>
      </w:pPr>
      <w:r w:rsidRPr="00C3672B">
        <w:t>De Morguen eut à Peugrenier des nouvelles de l</w:t>
      </w:r>
      <w:r w:rsidR="00A01FD3" w:rsidRPr="00C3672B">
        <w:t>’</w:t>
      </w:r>
      <w:r w:rsidRPr="00C3672B">
        <w:t>armée de du Perrier</w:t>
      </w:r>
      <w:r w:rsidR="00A01FD3" w:rsidRPr="00C3672B">
        <w:t xml:space="preserve">. </w:t>
      </w:r>
      <w:r w:rsidRPr="00C3672B">
        <w:t>Celui-ci avait quitté Bourges le 26</w:t>
      </w:r>
      <w:r w:rsidR="00A01FD3" w:rsidRPr="00C3672B">
        <w:t xml:space="preserve">, </w:t>
      </w:r>
      <w:r w:rsidRPr="00C3672B">
        <w:t>en emmenant environ trois mille hommes et quatre pièces de canon</w:t>
      </w:r>
      <w:r w:rsidR="00A01FD3" w:rsidRPr="00C3672B">
        <w:t xml:space="preserve">. </w:t>
      </w:r>
      <w:r w:rsidRPr="00C3672B">
        <w:t>Mais tel était l</w:t>
      </w:r>
      <w:r w:rsidR="00A01FD3" w:rsidRPr="00C3672B">
        <w:t>’</w:t>
      </w:r>
      <w:r w:rsidRPr="00C3672B">
        <w:t>encombrement de ses bagages qu</w:t>
      </w:r>
      <w:r w:rsidR="00A01FD3" w:rsidRPr="00C3672B">
        <w:t>’</w:t>
      </w:r>
      <w:r w:rsidRPr="00C3672B">
        <w:t>il était arrivé à Châteauroux deux jours après seulement</w:t>
      </w:r>
      <w:r w:rsidR="00A01FD3" w:rsidRPr="00C3672B">
        <w:t xml:space="preserve">. </w:t>
      </w:r>
      <w:r w:rsidRPr="00C3672B">
        <w:t>On croyait que son intention était de brûler le pays autour du Blanc</w:t>
      </w:r>
      <w:r w:rsidR="00A01FD3" w:rsidRPr="00C3672B">
        <w:t xml:space="preserve">, </w:t>
      </w:r>
      <w:r w:rsidRPr="00C3672B">
        <w:t>après quoi il se retournerait vers Sancerre</w:t>
      </w:r>
      <w:r w:rsidR="00A01FD3" w:rsidRPr="00C3672B">
        <w:t xml:space="preserve">. </w:t>
      </w:r>
      <w:r w:rsidRPr="00C3672B">
        <w:t>On avait vu son immense convoi sur la route de Limoges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avait gagnée par les chaussées des marais de Villebrun</w:t>
      </w:r>
      <w:r w:rsidR="00A01FD3" w:rsidRPr="00C3672B">
        <w:t xml:space="preserve">, </w:t>
      </w:r>
      <w:r w:rsidRPr="00C3672B">
        <w:t>et il occupait une longueur de plus d</w:t>
      </w:r>
      <w:r w:rsidR="00A01FD3" w:rsidRPr="00C3672B">
        <w:t>’</w:t>
      </w:r>
      <w:r w:rsidRPr="00C3672B">
        <w:t>une lieue</w:t>
      </w:r>
      <w:r w:rsidR="00A01FD3" w:rsidRPr="00C3672B">
        <w:t>.</w:t>
      </w:r>
    </w:p>
    <w:p w14:paraId="2CCAA4A9" w14:textId="77777777" w:rsidR="00A01FD3" w:rsidRPr="00C3672B" w:rsidRDefault="00A13117" w:rsidP="00A13117">
      <w:pPr>
        <w:pStyle w:val="Taille-1Normal"/>
      </w:pPr>
      <w:r w:rsidRPr="00C3672B">
        <w:t>Puis ce furent des paysans qui</w:t>
      </w:r>
      <w:r w:rsidR="00A01FD3" w:rsidRPr="00C3672B">
        <w:t xml:space="preserve">, </w:t>
      </w:r>
      <w:r w:rsidRPr="00C3672B">
        <w:t>à Jauvard</w:t>
      </w:r>
      <w:r w:rsidR="00A01FD3" w:rsidRPr="00C3672B">
        <w:t xml:space="preserve">, </w:t>
      </w:r>
      <w:r w:rsidRPr="00C3672B">
        <w:t>racontèrent à Jacques des choses épouvantables</w:t>
      </w:r>
      <w:r w:rsidR="00A01FD3" w:rsidRPr="00C3672B">
        <w:t xml:space="preserve">. </w:t>
      </w:r>
      <w:r w:rsidRPr="00C3672B">
        <w:t>Les catholiques avaient brûlé Tendu et Chasseneuil</w:t>
      </w:r>
      <w:r w:rsidR="00A01FD3" w:rsidRPr="00C3672B">
        <w:t xml:space="preserve">, </w:t>
      </w:r>
      <w:r w:rsidRPr="00C3672B">
        <w:t>massacré les gens</w:t>
      </w:r>
      <w:r w:rsidR="00A01FD3" w:rsidRPr="00C3672B">
        <w:t xml:space="preserve">, </w:t>
      </w:r>
      <w:r w:rsidRPr="00C3672B">
        <w:t>violé les femmes</w:t>
      </w:r>
      <w:r w:rsidR="00A01FD3" w:rsidRPr="00C3672B">
        <w:t xml:space="preserve">, </w:t>
      </w:r>
      <w:r w:rsidRPr="00C3672B">
        <w:t>puis ils les avaient pendues aux linteaux des portes</w:t>
      </w:r>
      <w:r w:rsidR="00A01FD3" w:rsidRPr="00C3672B">
        <w:t xml:space="preserve">. </w:t>
      </w:r>
      <w:r w:rsidRPr="00C3672B">
        <w:t>À cette heure leurs coureurs devaient être dans les environs d</w:t>
      </w:r>
      <w:r w:rsidR="00A01FD3" w:rsidRPr="00C3672B">
        <w:t>’</w:t>
      </w:r>
      <w:r w:rsidRPr="00C3672B">
        <w:t>Argenton</w:t>
      </w:r>
      <w:r w:rsidR="00A01FD3" w:rsidRPr="00C3672B">
        <w:t>.</w:t>
      </w:r>
    </w:p>
    <w:p w14:paraId="751BA19C" w14:textId="77777777" w:rsidR="00A01FD3" w:rsidRPr="00C3672B" w:rsidRDefault="00A13117" w:rsidP="00A13117">
      <w:pPr>
        <w:pStyle w:val="Taille-1Normal"/>
      </w:pPr>
      <w:r w:rsidRPr="00C3672B">
        <w:t>Et comme Jacques demandait à ces hommes ce qu</w:t>
      </w:r>
      <w:r w:rsidR="00A01FD3" w:rsidRPr="00C3672B">
        <w:t>’</w:t>
      </w:r>
      <w:r w:rsidRPr="00C3672B">
        <w:t>ils savaient à propos du convoi qui suivait l</w:t>
      </w:r>
      <w:r w:rsidR="00A01FD3" w:rsidRPr="00C3672B">
        <w:t>’</w:t>
      </w:r>
      <w:r w:rsidRPr="00C3672B">
        <w:t>armée catholique</w:t>
      </w:r>
      <w:r w:rsidR="00A01FD3" w:rsidRPr="00C3672B">
        <w:t xml:space="preserve">, </w:t>
      </w:r>
      <w:r w:rsidRPr="00C3672B">
        <w:t>ils lui fournirent des détails</w:t>
      </w:r>
      <w:r w:rsidR="00A01FD3" w:rsidRPr="00C3672B">
        <w:t xml:space="preserve">, </w:t>
      </w:r>
      <w:r w:rsidRPr="00C3672B">
        <w:t>car ils avaient été réquisitionnés pour porter le butin fait à Chasseneuil</w:t>
      </w:r>
      <w:r w:rsidR="00A01FD3" w:rsidRPr="00C3672B">
        <w:t>.</w:t>
      </w:r>
    </w:p>
    <w:p w14:paraId="4013E30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y a plus de cent chariots</w:t>
      </w:r>
      <w:r w:rsidRPr="00C3672B">
        <w:t xml:space="preserve">, </w:t>
      </w:r>
      <w:r w:rsidR="00A13117" w:rsidRPr="00C3672B">
        <w:t>dit l</w:t>
      </w:r>
      <w:r w:rsidRPr="00C3672B">
        <w:t>’</w:t>
      </w:r>
      <w:r w:rsidR="00A13117" w:rsidRPr="00C3672B">
        <w:t>un d</w:t>
      </w:r>
      <w:r w:rsidRPr="00C3672B">
        <w:t>’</w:t>
      </w:r>
      <w:r w:rsidR="00A13117" w:rsidRPr="00C3672B">
        <w:t>eux</w:t>
      </w:r>
      <w:r w:rsidRPr="00C3672B">
        <w:t xml:space="preserve">, </w:t>
      </w:r>
      <w:r w:rsidR="00A13117" w:rsidRPr="00C3672B">
        <w:t>et aussi des litières dans lesquelles sont des dames</w:t>
      </w:r>
      <w:r w:rsidRPr="00C3672B">
        <w:t xml:space="preserve">, </w:t>
      </w:r>
      <w:r w:rsidR="00A13117" w:rsidRPr="00C3672B">
        <w:t>toutes plus belles les unes que les autres</w:t>
      </w:r>
      <w:r w:rsidRPr="00C3672B">
        <w:t xml:space="preserve">. </w:t>
      </w:r>
      <w:r w:rsidR="00A13117" w:rsidRPr="00C3672B">
        <w:t>Le colonel a pour lui seul trois comédiennes</w:t>
      </w:r>
      <w:r w:rsidRPr="00C3672B">
        <w:t xml:space="preserve">, </w:t>
      </w:r>
      <w:r w:rsidR="00A13117" w:rsidRPr="00C3672B">
        <w:t>et un capitaine de chevau-légers garde une jeune fille</w:t>
      </w:r>
      <w:r w:rsidRPr="00C3672B">
        <w:t xml:space="preserve">, </w:t>
      </w:r>
      <w:r w:rsidR="00A13117" w:rsidRPr="00C3672B">
        <w:t>enlevée il y a quelque temps du côté du Blanc</w:t>
      </w:r>
      <w:r w:rsidRPr="00C3672B">
        <w:t xml:space="preserve">, </w:t>
      </w:r>
      <w:r w:rsidR="00A13117" w:rsidRPr="00C3672B">
        <w:t>et dont on m</w:t>
      </w:r>
      <w:r w:rsidRPr="00C3672B">
        <w:t>’</w:t>
      </w:r>
      <w:r w:rsidR="00A13117" w:rsidRPr="00C3672B">
        <w:t>a dit le nom</w:t>
      </w:r>
      <w:r w:rsidRPr="00C3672B">
        <w:t xml:space="preserve">. </w:t>
      </w:r>
      <w:r w:rsidR="00A13117" w:rsidRPr="00C3672B">
        <w:t>Mais je l</w:t>
      </w:r>
      <w:r w:rsidRPr="00C3672B">
        <w:t>’</w:t>
      </w:r>
      <w:r w:rsidR="00A13117" w:rsidRPr="00C3672B">
        <w:t>ai oublié</w:t>
      </w:r>
      <w:r w:rsidRPr="00C3672B">
        <w:t>…</w:t>
      </w:r>
    </w:p>
    <w:p w14:paraId="55FA031F" w14:textId="77777777" w:rsidR="00A01FD3" w:rsidRPr="00C3672B" w:rsidRDefault="00A13117" w:rsidP="00A13117">
      <w:pPr>
        <w:pStyle w:val="Taille-1Normal"/>
      </w:pPr>
      <w:r w:rsidRPr="00C3672B">
        <w:t>Mais un autre paysan reprit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356AC3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Oui</w:t>
      </w:r>
      <w:r w:rsidRPr="00C3672B">
        <w:t xml:space="preserve">, </w:t>
      </w:r>
      <w:r w:rsidR="00A13117" w:rsidRPr="00C3672B">
        <w:t>des soldats m</w:t>
      </w:r>
      <w:r w:rsidRPr="00C3672B">
        <w:t>’</w:t>
      </w:r>
      <w:r w:rsidR="00A13117" w:rsidRPr="00C3672B">
        <w:t>ont raconté cette histoire</w:t>
      </w:r>
      <w:r w:rsidRPr="00C3672B">
        <w:t xml:space="preserve">. </w:t>
      </w:r>
      <w:r w:rsidR="00A13117" w:rsidRPr="00C3672B">
        <w:t>Ce capitaine s</w:t>
      </w:r>
      <w:r w:rsidRPr="00C3672B">
        <w:t>’</w:t>
      </w:r>
      <w:r w:rsidR="00A13117" w:rsidRPr="00C3672B">
        <w:t>appelle</w:t>
      </w:r>
      <w:r w:rsidRPr="00C3672B">
        <w:t xml:space="preserve">, </w:t>
      </w:r>
      <w:r w:rsidR="00A13117" w:rsidRPr="00C3672B">
        <w:t>il me semble</w:t>
      </w:r>
      <w:r w:rsidRPr="00C3672B">
        <w:t xml:space="preserve">, </w:t>
      </w:r>
      <w:r w:rsidR="00A13117" w:rsidRPr="00C3672B">
        <w:t>Bernage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et il n</w:t>
      </w:r>
      <w:r w:rsidRPr="00C3672B">
        <w:rPr>
          <w:rFonts w:cs="Amasis30"/>
        </w:rPr>
        <w:t>’</w:t>
      </w:r>
      <w:r w:rsidR="00A13117" w:rsidRPr="00C3672B">
        <w:t>a pas que cette demoiselle</w:t>
      </w:r>
      <w:r w:rsidRPr="00C3672B">
        <w:t xml:space="preserve">, </w:t>
      </w:r>
      <w:r w:rsidR="00A13117" w:rsidRPr="00C3672B">
        <w:t>il a achet</w:t>
      </w:r>
      <w:r w:rsidR="00A13117" w:rsidRPr="00C3672B">
        <w:rPr>
          <w:rFonts w:cs="Amasis30"/>
        </w:rPr>
        <w:t>é</w:t>
      </w:r>
      <w:r w:rsidR="00A13117" w:rsidRPr="00C3672B">
        <w:t xml:space="preserve"> une boh</w:t>
      </w:r>
      <w:r w:rsidR="00A13117" w:rsidRPr="00C3672B">
        <w:rPr>
          <w:rFonts w:cs="Amasis30"/>
        </w:rPr>
        <w:t>é</w:t>
      </w:r>
      <w:r w:rsidR="00A13117" w:rsidRPr="00C3672B">
        <w:t>mienne que j</w:t>
      </w:r>
      <w:r w:rsidRPr="00C3672B">
        <w:rPr>
          <w:rFonts w:cs="Amasis30"/>
        </w:rPr>
        <w:t>’</w:t>
      </w:r>
      <w:r w:rsidR="00A13117" w:rsidRPr="00C3672B">
        <w:t>ai vue sur un chariot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 xml:space="preserve">elle </w:t>
      </w:r>
      <w:r w:rsidR="00A13117" w:rsidRPr="00C3672B">
        <w:rPr>
          <w:rFonts w:cs="Amasis30"/>
        </w:rPr>
        <w:t>é</w:t>
      </w:r>
      <w:r w:rsidR="00A13117" w:rsidRPr="00C3672B">
        <w:t>tait par</w:t>
      </w:r>
      <w:r w:rsidR="00A13117" w:rsidRPr="00C3672B">
        <w:rPr>
          <w:rFonts w:cs="Amasis30"/>
        </w:rPr>
        <w:t>é</w:t>
      </w:r>
      <w:r w:rsidR="00A13117" w:rsidRPr="00C3672B">
        <w:t>e comme une ch</w:t>
      </w:r>
      <w:r w:rsidR="00A13117" w:rsidRPr="00C3672B">
        <w:rPr>
          <w:rFonts w:cs="Amasis30"/>
        </w:rPr>
        <w:t>â</w:t>
      </w:r>
      <w:r w:rsidR="00A13117" w:rsidRPr="00C3672B">
        <w:t>sse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F192EF7" w14:textId="4CF50AA1" w:rsidR="00A01FD3" w:rsidRPr="00C3672B" w:rsidRDefault="00A13117" w:rsidP="00A13117">
      <w:pPr>
        <w:pStyle w:val="Taille-1Normal"/>
      </w:pPr>
      <w:r w:rsidRPr="00C3672B">
        <w:t>Et ces gens s</w:t>
      </w:r>
      <w:r w:rsidR="00A01FD3" w:rsidRPr="00C3672B">
        <w:t>’</w:t>
      </w:r>
      <w:r w:rsidRPr="00C3672B">
        <w:t>offraient pour guider les huguenots et se venger ainsi des catholiques qui les avaient dépouillés et maltraités</w:t>
      </w:r>
      <w:r w:rsidR="00A01FD3" w:rsidRPr="00C3672B">
        <w:t xml:space="preserve">. </w:t>
      </w:r>
      <w:r w:rsidRPr="00C3672B">
        <w:t>Jacques demanda à Nicolas de faire presser la marche</w:t>
      </w:r>
      <w:r w:rsidR="005F1F76">
        <w:rPr>
          <w:rFonts w:ascii="Times New Roman" w:hAnsi="Times New Roman"/>
        </w:rPr>
        <w:t> </w:t>
      </w:r>
      <w:r w:rsidR="005F1F76">
        <w:t>;</w:t>
      </w:r>
      <w:r w:rsidR="00A01FD3" w:rsidRPr="00C3672B">
        <w:t xml:space="preserve"> </w:t>
      </w:r>
      <w:r w:rsidRPr="00C3672B">
        <w:t xml:space="preserve">encore un </w:t>
      </w:r>
      <w:r w:rsidRPr="00C3672B">
        <w:lastRenderedPageBreak/>
        <w:t>jour</w:t>
      </w:r>
      <w:r w:rsidR="00A01FD3" w:rsidRPr="00C3672B">
        <w:t xml:space="preserve">, </w:t>
      </w:r>
      <w:r w:rsidRPr="00C3672B">
        <w:t>peut-</w:t>
      </w:r>
      <w:r w:rsidRPr="00C3672B">
        <w:rPr>
          <w:rFonts w:cs="Amasis30"/>
        </w:rPr>
        <w:t>ê</w:t>
      </w:r>
      <w:r w:rsidRPr="00C3672B">
        <w:t>tre</w:t>
      </w:r>
      <w:r w:rsidR="00A01FD3" w:rsidRPr="00C3672B">
        <w:t xml:space="preserve">, </w:t>
      </w:r>
      <w:r w:rsidRPr="00C3672B">
        <w:t>et l</w:t>
      </w:r>
      <w:r w:rsidR="00A01FD3" w:rsidRPr="00C3672B">
        <w:rPr>
          <w:rFonts w:cs="Amasis30"/>
        </w:rPr>
        <w:t>’</w:t>
      </w:r>
      <w:r w:rsidRPr="00C3672B">
        <w:t>on pourrait tomber sur les troupes de du Perrier</w:t>
      </w:r>
      <w:r w:rsidR="00A01FD3" w:rsidRPr="00C3672B">
        <w:t xml:space="preserve">. </w:t>
      </w:r>
      <w:r w:rsidRPr="00C3672B">
        <w:t>Et maintenant qu</w:t>
      </w:r>
      <w:r w:rsidR="00A01FD3" w:rsidRPr="00C3672B">
        <w:rPr>
          <w:rFonts w:cs="Amasis30"/>
        </w:rPr>
        <w:t>’</w:t>
      </w:r>
      <w:r w:rsidRPr="00C3672B">
        <w:t>il savait Madeleine et son ennemi dans cette arm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il e</w:t>
      </w:r>
      <w:r w:rsidRPr="00C3672B">
        <w:rPr>
          <w:rFonts w:cs="Amasis30"/>
        </w:rPr>
        <w:t>û</w:t>
      </w:r>
      <w:r w:rsidRPr="00C3672B">
        <w:t>t march</w:t>
      </w:r>
      <w:r w:rsidRPr="00C3672B">
        <w:rPr>
          <w:rFonts w:cs="Amasis30"/>
        </w:rPr>
        <w:t>é</w:t>
      </w:r>
      <w:r w:rsidRPr="00C3672B">
        <w:t xml:space="preserve"> jour et nuit pour la rejoindre</w:t>
      </w:r>
      <w:r w:rsidR="00A01FD3" w:rsidRPr="00C3672B">
        <w:t>.</w:t>
      </w:r>
    </w:p>
    <w:p w14:paraId="642B9F1B" w14:textId="77777777" w:rsidR="00A01FD3" w:rsidRPr="00C3672B" w:rsidRDefault="00A13117" w:rsidP="00A13117">
      <w:pPr>
        <w:pStyle w:val="Taille-1Normal"/>
      </w:pPr>
      <w:r w:rsidRPr="00C3672B">
        <w:t>Mais Nicolas lui apprit une mauvaise nouvelle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 xml:space="preserve">le bailli de Pressac </w:t>
      </w:r>
      <w:r w:rsidRPr="00C3672B">
        <w:rPr>
          <w:rFonts w:cs="Amasis30"/>
        </w:rPr>
        <w:t>é</w:t>
      </w:r>
      <w:r w:rsidRPr="00C3672B">
        <w:t>tait retomb</w:t>
      </w:r>
      <w:r w:rsidRPr="00C3672B">
        <w:rPr>
          <w:rFonts w:cs="Amasis30"/>
        </w:rPr>
        <w:t>é</w:t>
      </w:r>
      <w:r w:rsidRPr="00C3672B">
        <w:t xml:space="preserve"> malade</w:t>
      </w:r>
      <w:r w:rsidR="00A01FD3" w:rsidRPr="00C3672B">
        <w:t xml:space="preserve">, </w:t>
      </w:r>
      <w:r w:rsidRPr="00C3672B">
        <w:t>et il ne pouvait m</w:t>
      </w:r>
      <w:r w:rsidRPr="00C3672B">
        <w:rPr>
          <w:rFonts w:cs="Amasis30"/>
        </w:rPr>
        <w:t>ê</w:t>
      </w:r>
      <w:r w:rsidRPr="00C3672B">
        <w:t xml:space="preserve">me plus se tenir </w:t>
      </w:r>
      <w:r w:rsidRPr="00C3672B">
        <w:rPr>
          <w:rFonts w:cs="Amasis30"/>
        </w:rPr>
        <w:t>à</w:t>
      </w:r>
      <w:r w:rsidRPr="00C3672B">
        <w:t xml:space="preserve"> cheval</w:t>
      </w:r>
      <w:r w:rsidR="00A01FD3" w:rsidRPr="00C3672B">
        <w:t xml:space="preserve">. </w:t>
      </w:r>
      <w:r w:rsidRPr="00C3672B">
        <w:t>On le portait dans une liti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>.</w:t>
      </w:r>
    </w:p>
    <w:p w14:paraId="7883C5C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est tellement faible qu</w:t>
      </w:r>
      <w:r w:rsidRPr="00C3672B">
        <w:t>’</w:t>
      </w:r>
      <w:r w:rsidR="00A13117" w:rsidRPr="00C3672B">
        <w:t>à chaque heure on craint de le voir expirer</w:t>
      </w:r>
      <w:r w:rsidRPr="00C3672B">
        <w:t xml:space="preserve">, </w:t>
      </w:r>
      <w:r w:rsidR="00A13117" w:rsidRPr="00C3672B">
        <w:t>et il ne prend aucune nourriture</w:t>
      </w:r>
      <w:r w:rsidRPr="00C3672B">
        <w:t xml:space="preserve">. </w:t>
      </w:r>
      <w:r w:rsidR="00A13117" w:rsidRPr="00C3672B">
        <w:t>Mais il est si courageux qu</w:t>
      </w:r>
      <w:r w:rsidRPr="00C3672B">
        <w:t>’</w:t>
      </w:r>
      <w:r w:rsidR="00A13117" w:rsidRPr="00C3672B">
        <w:t>il n</w:t>
      </w:r>
      <w:r w:rsidRPr="00C3672B">
        <w:t>’</w:t>
      </w:r>
      <w:r w:rsidR="00A13117" w:rsidRPr="00C3672B">
        <w:t>a pas abandonné le commandement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il s</w:t>
      </w:r>
      <w:r w:rsidRPr="00C3672B">
        <w:rPr>
          <w:rFonts w:cs="Amasis30"/>
        </w:rPr>
        <w:t>’</w:t>
      </w:r>
      <w:r w:rsidR="00A13117" w:rsidRPr="00C3672B">
        <w:t>enquiert de tout et a d</w:t>
      </w:r>
      <w:r w:rsidR="00A13117" w:rsidRPr="00C3672B">
        <w:rPr>
          <w:rFonts w:cs="Amasis30"/>
        </w:rPr>
        <w:t>é</w:t>
      </w:r>
      <w:r w:rsidR="00A13117" w:rsidRPr="00C3672B">
        <w:t>cid</w:t>
      </w:r>
      <w:r w:rsidR="00A13117" w:rsidRPr="00C3672B">
        <w:rPr>
          <w:rFonts w:cs="Amasis30"/>
        </w:rPr>
        <w:t>é</w:t>
      </w:r>
      <w:r w:rsidR="00A13117" w:rsidRPr="00C3672B">
        <w:t xml:space="preserve"> qu</w:t>
      </w:r>
      <w:r w:rsidRPr="00C3672B">
        <w:rPr>
          <w:rFonts w:cs="Amasis30"/>
        </w:rPr>
        <w:t>’</w:t>
      </w:r>
      <w:r w:rsidR="00A13117" w:rsidRPr="00C3672B">
        <w:t xml:space="preserve">on continuerait </w:t>
      </w:r>
      <w:r w:rsidR="00A13117" w:rsidRPr="00C3672B">
        <w:rPr>
          <w:rFonts w:cs="Amasis30"/>
        </w:rPr>
        <w:t>à</w:t>
      </w:r>
      <w:r w:rsidR="00A13117" w:rsidRPr="00C3672B">
        <w:t xml:space="preserve"> marcher sur la troupe de du Perrier</w:t>
      </w:r>
      <w:r w:rsidRPr="00C3672B">
        <w:t xml:space="preserve">. </w:t>
      </w:r>
      <w:r w:rsidR="00A13117" w:rsidRPr="00C3672B">
        <w:t>Je crains que son m</w:t>
      </w:r>
      <w:r w:rsidR="00A13117" w:rsidRPr="00C3672B">
        <w:rPr>
          <w:rFonts w:cs="Amasis30"/>
        </w:rPr>
        <w:t>é</w:t>
      </w:r>
      <w:r w:rsidR="00A13117" w:rsidRPr="00C3672B">
        <w:t>decin ne le saigne trop</w:t>
      </w:r>
      <w:r w:rsidRPr="00C3672B">
        <w:t xml:space="preserve">, </w:t>
      </w:r>
      <w:r w:rsidR="00A13117" w:rsidRPr="00C3672B">
        <w:t>car cela l</w:t>
      </w:r>
      <w:r w:rsidRPr="00C3672B">
        <w:rPr>
          <w:rFonts w:cs="Amasis30"/>
        </w:rPr>
        <w:t>’</w:t>
      </w:r>
      <w:r w:rsidR="00A13117" w:rsidRPr="00C3672B">
        <w:t>affaiblit davantage</w:t>
      </w:r>
      <w:r w:rsidRPr="00C3672B">
        <w:t xml:space="preserve">. </w:t>
      </w:r>
      <w:r w:rsidR="00A13117" w:rsidRPr="00C3672B">
        <w:t>Mais il n</w:t>
      </w:r>
      <w:r w:rsidRPr="00C3672B">
        <w:rPr>
          <w:rFonts w:cs="Amasis30"/>
        </w:rPr>
        <w:t>’</w:t>
      </w:r>
      <w:r w:rsidR="00A13117" w:rsidRPr="00C3672B">
        <w:t>est pas encore mort</w:t>
      </w:r>
      <w:r w:rsidRPr="00C3672B">
        <w:t xml:space="preserve">, </w:t>
      </w:r>
      <w:r w:rsidR="00A13117" w:rsidRPr="00C3672B">
        <w:t>Dieu merci</w:t>
      </w:r>
      <w:r w:rsidRPr="00C3672B">
        <w:t xml:space="preserve">, </w:t>
      </w:r>
      <w:r w:rsidR="00A13117" w:rsidRPr="00C3672B">
        <w:t>et il verra</w:t>
      </w:r>
      <w:r w:rsidRPr="00C3672B">
        <w:t xml:space="preserve">,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esp</w:t>
      </w:r>
      <w:r w:rsidR="00A13117" w:rsidRPr="00C3672B">
        <w:rPr>
          <w:rFonts w:cs="Amasis30"/>
        </w:rPr>
        <w:t>è</w:t>
      </w:r>
      <w:r w:rsidR="00A13117" w:rsidRPr="00C3672B">
        <w:t>re</w:t>
      </w:r>
      <w:r w:rsidRPr="00C3672B">
        <w:t xml:space="preserve">, </w:t>
      </w:r>
      <w:r w:rsidR="00A13117" w:rsidRPr="00C3672B">
        <w:t>le triomphe de notre sainte cause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247E7AB" w14:textId="77777777" w:rsidR="00A01FD3" w:rsidRPr="00C3672B" w:rsidRDefault="00A13117" w:rsidP="00A13117">
      <w:pPr>
        <w:pStyle w:val="Taille-1Normal"/>
      </w:pPr>
      <w:r w:rsidRPr="00C3672B">
        <w:t>Et Nicolas apprit à Jacques qu</w:t>
      </w:r>
      <w:r w:rsidR="00A01FD3" w:rsidRPr="00C3672B">
        <w:t>’</w:t>
      </w:r>
      <w:r w:rsidRPr="00C3672B">
        <w:t>on allait se diriger sur l</w:t>
      </w:r>
      <w:r w:rsidR="00A01FD3" w:rsidRPr="00C3672B">
        <w:t>’</w:t>
      </w:r>
      <w:r w:rsidRPr="00C3672B">
        <w:t>étang Bertelot</w:t>
      </w:r>
      <w:r w:rsidR="00A01FD3" w:rsidRPr="00C3672B">
        <w:t xml:space="preserve">, </w:t>
      </w:r>
      <w:r w:rsidRPr="00C3672B">
        <w:t>puis longer toute la suite de ces marais pour prendre les renseignements à Saint-Nazaire</w:t>
      </w:r>
      <w:r w:rsidR="00A01FD3" w:rsidRPr="00C3672B">
        <w:t>.</w:t>
      </w:r>
    </w:p>
    <w:p w14:paraId="4B8F6CC1" w14:textId="77777777" w:rsidR="00A01FD3" w:rsidRPr="00C3672B" w:rsidRDefault="00A13117" w:rsidP="00A13117">
      <w:pPr>
        <w:pStyle w:val="Taille-1Normal"/>
      </w:pPr>
      <w:r w:rsidRPr="00C3672B">
        <w:t>Cette journée de marche dans une région humide mit le bailli encore plus bas</w:t>
      </w:r>
      <w:r w:rsidR="00A01FD3" w:rsidRPr="00C3672B">
        <w:t xml:space="preserve">. </w:t>
      </w:r>
      <w:r w:rsidRPr="00C3672B">
        <w:t>Le 29</w:t>
      </w:r>
      <w:r w:rsidR="00A01FD3" w:rsidRPr="00C3672B">
        <w:t xml:space="preserve">, </w:t>
      </w:r>
      <w:r w:rsidRPr="00C3672B">
        <w:t>au soir</w:t>
      </w:r>
      <w:r w:rsidR="00A01FD3" w:rsidRPr="00C3672B">
        <w:t xml:space="preserve">, </w:t>
      </w:r>
      <w:r w:rsidRPr="00C3672B">
        <w:t>on crut qu</w:t>
      </w:r>
      <w:r w:rsidR="00A01FD3" w:rsidRPr="00C3672B">
        <w:t>’</w:t>
      </w:r>
      <w:r w:rsidRPr="00C3672B">
        <w:t>il allait mourir</w:t>
      </w:r>
      <w:r w:rsidR="00A01FD3" w:rsidRPr="00C3672B">
        <w:t xml:space="preserve">, </w:t>
      </w:r>
      <w:r w:rsidRPr="00C3672B">
        <w:t>et le ministre Onimus Kalbhaus</w:t>
      </w:r>
      <w:r w:rsidR="00A01FD3" w:rsidRPr="00C3672B">
        <w:t xml:space="preserve">, </w:t>
      </w:r>
      <w:r w:rsidRPr="00C3672B">
        <w:t>qui avait quitté l</w:t>
      </w:r>
      <w:r w:rsidR="00A01FD3" w:rsidRPr="00C3672B">
        <w:t>’</w:t>
      </w:r>
      <w:r w:rsidRPr="00C3672B">
        <w:t>Amiral pour le rejoindre</w:t>
      </w:r>
      <w:r w:rsidR="00A01FD3" w:rsidRPr="00C3672B">
        <w:t xml:space="preserve">, </w:t>
      </w:r>
      <w:r w:rsidRPr="00C3672B">
        <w:t>déclarait que c</w:t>
      </w:r>
      <w:r w:rsidR="00A01FD3" w:rsidRPr="00C3672B">
        <w:t>’</w:t>
      </w:r>
      <w:r w:rsidRPr="00C3672B">
        <w:t>était peut-être une punition du ciel</w:t>
      </w:r>
      <w:r w:rsidR="00A01FD3" w:rsidRPr="00C3672B">
        <w:t xml:space="preserve">, </w:t>
      </w:r>
      <w:r w:rsidRPr="00C3672B">
        <w:t xml:space="preserve">tant </w:t>
      </w:r>
      <w:r w:rsidR="00A01FD3" w:rsidRPr="00C3672B">
        <w:t>M. </w:t>
      </w:r>
      <w:r w:rsidRPr="00C3672B">
        <w:t>deLongchesnel se montrait mou vis-</w:t>
      </w:r>
      <w:r w:rsidRPr="00C3672B">
        <w:rPr>
          <w:rFonts w:cs="Amasis30"/>
        </w:rPr>
        <w:t>à</w:t>
      </w:r>
      <w:r w:rsidRPr="00C3672B">
        <w:t>-vis du papisme</w:t>
      </w:r>
      <w:r w:rsidR="00A01FD3" w:rsidRPr="00C3672B">
        <w:t>.</w:t>
      </w:r>
    </w:p>
    <w:p w14:paraId="584BF5AA" w14:textId="77777777" w:rsidR="00A01FD3" w:rsidRPr="00C3672B" w:rsidRDefault="00A13117" w:rsidP="00A13117">
      <w:pPr>
        <w:pStyle w:val="Taille-1Normal"/>
      </w:pPr>
      <w:r w:rsidRPr="00C3672B">
        <w:t>M</w:t>
      </w:r>
      <w:r w:rsidR="00C3672B" w:rsidRPr="00C3672B">
        <w:t>.</w:t>
      </w:r>
      <w:r w:rsidRPr="00C3672B">
        <w:t>de Vergennes déclara que le bailli avait besoin de repos</w:t>
      </w:r>
      <w:r w:rsidR="00A01FD3" w:rsidRPr="00C3672B">
        <w:t xml:space="preserve">, </w:t>
      </w:r>
      <w:r w:rsidRPr="00C3672B">
        <w:t>et il fit arrêter l</w:t>
      </w:r>
      <w:r w:rsidR="00A01FD3" w:rsidRPr="00C3672B">
        <w:t>’</w:t>
      </w:r>
      <w:r w:rsidRPr="00C3672B">
        <w:t>armée</w:t>
      </w:r>
      <w:r w:rsidR="00A01FD3" w:rsidRPr="00C3672B">
        <w:t xml:space="preserve">, </w:t>
      </w:r>
      <w:r w:rsidRPr="00C3672B">
        <w:t>bien avant qu</w:t>
      </w:r>
      <w:r w:rsidR="00A01FD3" w:rsidRPr="00C3672B">
        <w:t>’</w:t>
      </w:r>
      <w:r w:rsidRPr="00C3672B">
        <w:t>on eût atteint Saint-Nazaire</w:t>
      </w:r>
      <w:r w:rsidR="00A01FD3" w:rsidRPr="00C3672B">
        <w:t xml:space="preserve">. </w:t>
      </w:r>
      <w:r w:rsidRPr="00C3672B">
        <w:t>Jacques aurait voulu l</w:t>
      </w:r>
      <w:r w:rsidR="00A01FD3" w:rsidRPr="00C3672B">
        <w:t>’</w:t>
      </w:r>
      <w:r w:rsidRPr="00C3672B">
        <w:t>étrangler</w:t>
      </w:r>
      <w:r w:rsidR="00A01FD3" w:rsidRPr="00C3672B">
        <w:t xml:space="preserve">. </w:t>
      </w:r>
      <w:r w:rsidRPr="00C3672B">
        <w:t>Mais Vergennes</w:t>
      </w:r>
      <w:r w:rsidR="00A01FD3" w:rsidRPr="00C3672B">
        <w:t xml:space="preserve">, </w:t>
      </w:r>
      <w:r w:rsidRPr="00C3672B">
        <w:t>en cela</w:t>
      </w:r>
      <w:r w:rsidR="00A01FD3" w:rsidRPr="00C3672B">
        <w:t xml:space="preserve">, </w:t>
      </w:r>
      <w:r w:rsidRPr="00C3672B">
        <w:t>obéissait moins à un sentiment d</w:t>
      </w:r>
      <w:r w:rsidR="00A01FD3" w:rsidRPr="00C3672B">
        <w:t>’</w:t>
      </w:r>
      <w:r w:rsidRPr="00C3672B">
        <w:t xml:space="preserve">affection pour </w:t>
      </w:r>
      <w:r w:rsidR="00A01FD3" w:rsidRPr="00C3672B">
        <w:t>M. de </w:t>
      </w:r>
      <w:r w:rsidRPr="00C3672B">
        <w:t>Longchesnel qu</w:t>
      </w:r>
      <w:r w:rsidR="00A01FD3" w:rsidRPr="00C3672B">
        <w:t>’</w:t>
      </w:r>
      <w:r w:rsidRPr="00C3672B">
        <w:t>à la lassitude dont il se sentait envahi</w:t>
      </w:r>
      <w:r w:rsidR="00A01FD3" w:rsidRPr="00C3672B">
        <w:t xml:space="preserve">. </w:t>
      </w:r>
      <w:r w:rsidRPr="00C3672B">
        <w:t>Depuis vingt jours il était toujours en route</w:t>
      </w:r>
      <w:r w:rsidR="00A01FD3" w:rsidRPr="00C3672B">
        <w:t xml:space="preserve">, </w:t>
      </w:r>
      <w:r w:rsidRPr="00C3672B">
        <w:t>et à peine</w:t>
      </w:r>
      <w:r w:rsidR="00A01FD3" w:rsidRPr="00C3672B">
        <w:t xml:space="preserve">, </w:t>
      </w:r>
      <w:r w:rsidRPr="00C3672B">
        <w:t>de retour du Limousin</w:t>
      </w:r>
      <w:r w:rsidR="00A01FD3" w:rsidRPr="00C3672B">
        <w:t xml:space="preserve">, </w:t>
      </w:r>
      <w:r w:rsidRPr="00C3672B">
        <w:t>avait-il pu rejoindre Valentine qu</w:t>
      </w:r>
      <w:r w:rsidR="00A01FD3" w:rsidRPr="00C3672B">
        <w:t>’</w:t>
      </w:r>
      <w:r w:rsidRPr="00C3672B">
        <w:t>il avait fallu remonter à cheval et tenir la campagne</w:t>
      </w:r>
      <w:r w:rsidR="00A01FD3" w:rsidRPr="00C3672B">
        <w:t xml:space="preserve">. </w:t>
      </w:r>
      <w:r w:rsidRPr="00C3672B">
        <w:t>Et les haltes étaient si courtes qu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avait plus le temps de faire sa toilette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du reste</w:t>
      </w:r>
      <w:r w:rsidR="00A01FD3" w:rsidRPr="00C3672B">
        <w:t xml:space="preserve">, </w:t>
      </w:r>
      <w:r w:rsidRPr="00C3672B">
        <w:t xml:space="preserve">on se pressait tellement que les bagages ne rejoignaient jamais </w:t>
      </w:r>
      <w:r w:rsidRPr="00C3672B">
        <w:rPr>
          <w:rFonts w:cs="Amasis30"/>
        </w:rPr>
        <w:t>à</w:t>
      </w:r>
      <w:r w:rsidRPr="00C3672B">
        <w:t xml:space="preserve"> temps</w:t>
      </w:r>
      <w:r w:rsidR="00A01FD3" w:rsidRPr="00C3672B">
        <w:t xml:space="preserve">, </w:t>
      </w:r>
      <w:r w:rsidRPr="00C3672B">
        <w:t xml:space="preserve">et on lui avait perdu son miroir portatif et ses fers </w:t>
      </w:r>
      <w:r w:rsidRPr="00C3672B">
        <w:rPr>
          <w:rFonts w:cs="Amasis30"/>
        </w:rPr>
        <w:t>à</w:t>
      </w:r>
      <w:r w:rsidRPr="00C3672B">
        <w:t xml:space="preserve"> friser</w:t>
      </w:r>
      <w:r w:rsidR="00A01FD3" w:rsidRPr="00C3672B">
        <w:t xml:space="preserve">. </w:t>
      </w:r>
      <w:r w:rsidRPr="00C3672B">
        <w:t>Son valet de chambre</w:t>
      </w:r>
      <w:r w:rsidR="00A01FD3" w:rsidRPr="00C3672B">
        <w:t xml:space="preserve">, </w:t>
      </w:r>
      <w:r w:rsidRPr="00C3672B">
        <w:t>Gallois</w:t>
      </w:r>
      <w:r w:rsidR="00A01FD3" w:rsidRPr="00C3672B">
        <w:t xml:space="preserve">, </w:t>
      </w:r>
      <w:r w:rsidRPr="00C3672B">
        <w:t>partageait son m</w:t>
      </w:r>
      <w:r w:rsidRPr="00C3672B">
        <w:rPr>
          <w:rFonts w:cs="Amasis30"/>
        </w:rPr>
        <w:t>é</w:t>
      </w:r>
      <w:r w:rsidRPr="00C3672B">
        <w:t>contentement</w:t>
      </w:r>
      <w:r w:rsidR="00A01FD3" w:rsidRPr="00C3672B">
        <w:t xml:space="preserve">, </w:t>
      </w:r>
      <w:r w:rsidRPr="00C3672B">
        <w:t>et l</w:t>
      </w:r>
      <w:r w:rsidR="00A01FD3" w:rsidRPr="00C3672B">
        <w:rPr>
          <w:rFonts w:cs="Amasis30"/>
        </w:rPr>
        <w:t>’</w:t>
      </w:r>
      <w:r w:rsidRPr="00C3672B">
        <w:t>arri</w:t>
      </w:r>
      <w:r w:rsidRPr="00C3672B">
        <w:rPr>
          <w:rFonts w:cs="Amasis30"/>
        </w:rPr>
        <w:t>è</w:t>
      </w:r>
      <w:r w:rsidRPr="00C3672B">
        <w:t>re-garde retentissait de ses plaintes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levait contre ces aventures d</w:t>
      </w:r>
      <w:r w:rsidRPr="00C3672B">
        <w:rPr>
          <w:rFonts w:cs="Amasis30"/>
        </w:rPr>
        <w:t>é</w:t>
      </w:r>
      <w:r w:rsidRPr="00C3672B">
        <w:t>raisonnables</w:t>
      </w:r>
      <w:r w:rsidR="00A01FD3" w:rsidRPr="00C3672B">
        <w:t xml:space="preserve">, </w:t>
      </w:r>
      <w:r w:rsidRPr="00C3672B">
        <w:t>tremblait pour la va</w:t>
      </w:r>
      <w:r w:rsidRPr="00C3672B">
        <w:lastRenderedPageBreak/>
        <w:t>lise o</w:t>
      </w:r>
      <w:r w:rsidRPr="00C3672B">
        <w:rPr>
          <w:rFonts w:cs="Amasis30"/>
        </w:rPr>
        <w:t>ù</w:t>
      </w:r>
      <w:r w:rsidR="005F1F76">
        <w:rPr>
          <w:rFonts w:cs="Amasis30"/>
        </w:rPr>
        <w:t xml:space="preserve"> </w:t>
      </w:r>
      <w:r w:rsidRPr="00C3672B">
        <w:rPr>
          <w:rFonts w:cs="Amasis30"/>
        </w:rPr>
        <w:t>é</w:t>
      </w:r>
      <w:r w:rsidRPr="00C3672B">
        <w:t>taient les pommades</w:t>
      </w:r>
      <w:r w:rsidR="00A01FD3" w:rsidRPr="00C3672B">
        <w:t xml:space="preserve">, </w:t>
      </w:r>
      <w:r w:rsidRPr="00C3672B">
        <w:t>les chemises soigneusement repass</w:t>
      </w:r>
      <w:r w:rsidRPr="00C3672B">
        <w:rPr>
          <w:rFonts w:cs="Amasis30"/>
        </w:rPr>
        <w:t>é</w:t>
      </w:r>
      <w:r w:rsidRPr="00C3672B">
        <w:t>es</w:t>
      </w:r>
      <w:r w:rsidR="00A01FD3" w:rsidRPr="00C3672B">
        <w:t xml:space="preserve">. </w:t>
      </w:r>
      <w:r w:rsidRPr="00C3672B">
        <w:t>Et un jour il prit acte de la disparition d</w:t>
      </w:r>
      <w:r w:rsidR="00A01FD3" w:rsidRPr="00C3672B">
        <w:rPr>
          <w:rFonts w:cs="Amasis30"/>
        </w:rPr>
        <w:t>’</w:t>
      </w:r>
      <w:r w:rsidRPr="00C3672B">
        <w:t>un pot d</w:t>
      </w:r>
      <w:r w:rsidR="00A01FD3" w:rsidRPr="00C3672B">
        <w:rPr>
          <w:rFonts w:cs="Amasis30"/>
        </w:rPr>
        <w:t>’</w:t>
      </w:r>
      <w:r w:rsidRPr="00C3672B">
        <w:t>onguent pour d</w:t>
      </w:r>
      <w:r w:rsidRPr="00C3672B">
        <w:rPr>
          <w:rFonts w:cs="Amasis30"/>
        </w:rPr>
        <w:t>é</w:t>
      </w:r>
      <w:r w:rsidRPr="00C3672B">
        <w:t>clarer qu</w:t>
      </w:r>
      <w:r w:rsidR="00A01FD3" w:rsidRPr="00C3672B">
        <w:t>’</w:t>
      </w:r>
      <w:r w:rsidRPr="00C3672B">
        <w:t>une armée aussi mal commandée allait à sa ruine</w:t>
      </w:r>
      <w:r w:rsidR="00A01FD3" w:rsidRPr="00C3672B">
        <w:t>.</w:t>
      </w:r>
    </w:p>
    <w:p w14:paraId="751C5485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Ne m</w:t>
      </w:r>
      <w:r w:rsidRPr="00C3672B">
        <w:t>’</w:t>
      </w:r>
      <w:r w:rsidR="00A13117" w:rsidRPr="00C3672B">
        <w:t>en parle pas</w:t>
      </w:r>
      <w:r w:rsidRPr="00C3672B">
        <w:t xml:space="preserve">, </w:t>
      </w:r>
      <w:r w:rsidR="00A13117" w:rsidRPr="00C3672B">
        <w:t>Gallois</w:t>
      </w:r>
      <w:r w:rsidRPr="00C3672B">
        <w:t xml:space="preserve">, </w:t>
      </w:r>
      <w:r w:rsidR="00A13117" w:rsidRPr="00C3672B">
        <w:t>lui répondit Vergennes</w:t>
      </w:r>
      <w:r w:rsidRPr="00C3672B">
        <w:t xml:space="preserve">, </w:t>
      </w:r>
      <w:r w:rsidR="00A13117" w:rsidRPr="00C3672B">
        <w:t>nous vivons dans des temps impossibles et où les hommes sont fous et bizarres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Ne renions pas Dieu</w:t>
      </w:r>
      <w:r w:rsidRPr="00C3672B">
        <w:t xml:space="preserve">, </w:t>
      </w:r>
      <w:r w:rsidR="00A13117" w:rsidRPr="00C3672B">
        <w:t>cependant</w:t>
      </w:r>
      <w:r w:rsidRPr="00C3672B">
        <w:t xml:space="preserve">, </w:t>
      </w:r>
      <w:r w:rsidR="00A13117" w:rsidRPr="00C3672B">
        <w:t>parce que son service demande renoncement et courage</w:t>
      </w:r>
      <w:r w:rsidRPr="00C3672B">
        <w:t xml:space="preserve">. </w:t>
      </w:r>
      <w:r w:rsidR="00A13117" w:rsidRPr="00C3672B">
        <w:t>Ne pourrais-tu retrouver le cosm</w:t>
      </w:r>
      <w:r w:rsidR="00A13117" w:rsidRPr="00C3672B">
        <w:rPr>
          <w:rFonts w:cs="Amasis30"/>
        </w:rPr>
        <w:t>é</w:t>
      </w:r>
      <w:r w:rsidR="00A13117" w:rsidRPr="00C3672B">
        <w:t xml:space="preserve">tique de </w:t>
      </w:r>
      <w:r w:rsidRPr="00C3672B">
        <w:t>M</w:t>
      </w:r>
      <w:r w:rsidRPr="00C3672B">
        <w:rPr>
          <w:vertAlign w:val="superscript"/>
        </w:rPr>
        <w:t>me</w:t>
      </w:r>
      <w:r w:rsidRPr="00C3672B">
        <w:t> de </w:t>
      </w:r>
      <w:r w:rsidR="00A13117" w:rsidRPr="00C3672B">
        <w:t>Vauplassans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5AE36362" w14:textId="77777777" w:rsidR="00A01FD3" w:rsidRPr="00C3672B" w:rsidRDefault="00A13117" w:rsidP="00A13117">
      <w:pPr>
        <w:pStyle w:val="Taille-1Normal"/>
      </w:pPr>
      <w:r w:rsidRPr="00C3672B">
        <w:t>Ami de ses aises</w:t>
      </w:r>
      <w:r w:rsidR="00A01FD3" w:rsidRPr="00C3672B">
        <w:t xml:space="preserve">, </w:t>
      </w:r>
      <w:r w:rsidRPr="00C3672B">
        <w:t>le marquis prenait Nicolas en haine</w:t>
      </w:r>
      <w:r w:rsidR="00A01FD3" w:rsidRPr="00C3672B">
        <w:t xml:space="preserve">, </w:t>
      </w:r>
      <w:r w:rsidRPr="00C3672B">
        <w:t>car le géant abusait de ce qu</w:t>
      </w:r>
      <w:r w:rsidR="00A01FD3" w:rsidRPr="00C3672B">
        <w:t>’</w:t>
      </w:r>
      <w:r w:rsidRPr="00C3672B">
        <w:t>il l</w:t>
      </w:r>
      <w:r w:rsidR="00A01FD3" w:rsidRPr="00C3672B">
        <w:t>’</w:t>
      </w:r>
      <w:r w:rsidRPr="00C3672B">
        <w:t>avait fait nommer mestre de camp pour exercer sur l</w:t>
      </w:r>
      <w:r w:rsidR="00A01FD3" w:rsidRPr="00C3672B">
        <w:t>’</w:t>
      </w:r>
      <w:r w:rsidRPr="00C3672B">
        <w:t>armée une véritable tyrannie</w:t>
      </w:r>
      <w:r w:rsidR="00A01FD3" w:rsidRPr="00C3672B">
        <w:t xml:space="preserve">. </w:t>
      </w:r>
      <w:r w:rsidRPr="00C3672B">
        <w:t>Il exigeait que l</w:t>
      </w:r>
      <w:r w:rsidR="00A01FD3" w:rsidRPr="00C3672B">
        <w:t>’</w:t>
      </w:r>
      <w:r w:rsidRPr="00C3672B">
        <w:t>on marchât toujours armé de toutes pièces</w:t>
      </w:r>
      <w:r w:rsidR="00A01FD3" w:rsidRPr="00C3672B">
        <w:t xml:space="preserve">, </w:t>
      </w:r>
      <w:r w:rsidRPr="00C3672B">
        <w:t>ce qui était une grande fatigue</w:t>
      </w:r>
      <w:r w:rsidR="00A01FD3" w:rsidRPr="00C3672B">
        <w:t xml:space="preserve">. </w:t>
      </w:r>
      <w:r w:rsidRPr="00C3672B">
        <w:t>Partout on le voyait</w:t>
      </w:r>
      <w:r w:rsidR="00A01FD3" w:rsidRPr="00C3672B">
        <w:t xml:space="preserve">, </w:t>
      </w:r>
      <w:r w:rsidRPr="00C3672B">
        <w:t>poussant son énorme cheval</w:t>
      </w:r>
      <w:r w:rsidR="00A01FD3" w:rsidRPr="00C3672B">
        <w:t xml:space="preserve">, </w:t>
      </w:r>
      <w:r w:rsidRPr="00C3672B">
        <w:t>qui pliait sous son poids</w:t>
      </w:r>
      <w:r w:rsidR="00A01FD3" w:rsidRPr="00C3672B">
        <w:t xml:space="preserve">, </w:t>
      </w:r>
      <w:r w:rsidRPr="00C3672B">
        <w:t>de la tête à la queue de la troupe</w:t>
      </w:r>
      <w:r w:rsidR="00A01FD3" w:rsidRPr="00C3672B">
        <w:t xml:space="preserve">, </w:t>
      </w:r>
      <w:r w:rsidRPr="00C3672B">
        <w:t>rabattant les traînards à coups de plat d</w:t>
      </w:r>
      <w:r w:rsidR="00A01FD3" w:rsidRPr="00C3672B">
        <w:t>’</w:t>
      </w:r>
      <w:r w:rsidRPr="00C3672B">
        <w:t>épée</w:t>
      </w:r>
      <w:r w:rsidR="00A01FD3" w:rsidRPr="00C3672B">
        <w:t xml:space="preserve">, </w:t>
      </w:r>
      <w:r w:rsidRPr="00C3672B">
        <w:t>de telle sorte qu</w:t>
      </w:r>
      <w:r w:rsidR="00A01FD3" w:rsidRPr="00C3672B">
        <w:t>’</w:t>
      </w:r>
      <w:r w:rsidRPr="00C3672B">
        <w:t>on ne pouvait plus boire une bouteille ni caresser une fille sans l</w:t>
      </w:r>
      <w:r w:rsidR="00A01FD3" w:rsidRPr="00C3672B">
        <w:t>’</w:t>
      </w:r>
      <w:r w:rsidRPr="00C3672B">
        <w:t>avoir sur le dos</w:t>
      </w:r>
      <w:r w:rsidR="00A01FD3" w:rsidRPr="00C3672B">
        <w:t>.</w:t>
      </w:r>
    </w:p>
    <w:p w14:paraId="6068842F" w14:textId="77777777" w:rsidR="00A01FD3" w:rsidRPr="00C3672B" w:rsidRDefault="00A13117" w:rsidP="00A13117">
      <w:pPr>
        <w:pStyle w:val="Taille-1Normal"/>
      </w:pPr>
      <w:r w:rsidRPr="00C3672B">
        <w:t>Vergennes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il l</w:t>
      </w:r>
      <w:r w:rsidR="00A01FD3" w:rsidRPr="00C3672B">
        <w:t>’</w:t>
      </w:r>
      <w:r w:rsidRPr="00C3672B">
        <w:t>avait connu tel</w:t>
      </w:r>
      <w:r w:rsidR="00A01FD3" w:rsidRPr="00C3672B">
        <w:t xml:space="preserve">, </w:t>
      </w:r>
      <w:r w:rsidRPr="00C3672B">
        <w:t>ne l</w:t>
      </w:r>
      <w:r w:rsidR="00A01FD3" w:rsidRPr="00C3672B">
        <w:t>’</w:t>
      </w:r>
      <w:r w:rsidRPr="00C3672B">
        <w:t>aurait pas poussé</w:t>
      </w:r>
      <w:r w:rsidR="00A01FD3" w:rsidRPr="00C3672B">
        <w:t xml:space="preserve">, </w:t>
      </w:r>
      <w:r w:rsidRPr="00C3672B">
        <w:t>bien sûr</w:t>
      </w:r>
      <w:r w:rsidR="00A01FD3" w:rsidRPr="00C3672B">
        <w:t xml:space="preserve">. </w:t>
      </w:r>
      <w:r w:rsidRPr="00C3672B">
        <w:t>Et fort de l</w:t>
      </w:r>
      <w:r w:rsidR="00A01FD3" w:rsidRPr="00C3672B">
        <w:t>’</w:t>
      </w:r>
      <w:r w:rsidRPr="00C3672B">
        <w:t>appui du bailli</w:t>
      </w:r>
      <w:r w:rsidR="00A01FD3" w:rsidRPr="00C3672B">
        <w:t xml:space="preserve">, </w:t>
      </w:r>
      <w:r w:rsidRPr="00C3672B">
        <w:t>Nicolas étendait son contrôle jusque sur les gens de pied</w:t>
      </w:r>
      <w:r w:rsidR="00A01FD3" w:rsidRPr="00C3672B">
        <w:t xml:space="preserve">, </w:t>
      </w:r>
      <w:r w:rsidRPr="00C3672B">
        <w:t>comme si un cadet de sa sorte n</w:t>
      </w:r>
      <w:r w:rsidR="00A01FD3" w:rsidRPr="00C3672B">
        <w:t>’</w:t>
      </w:r>
      <w:r w:rsidRPr="00C3672B">
        <w:t>eût pas dû être largement satisfait de commander toute la cavalerie</w:t>
      </w:r>
      <w:r w:rsidR="00A01FD3" w:rsidRPr="00C3672B">
        <w:t xml:space="preserve">. </w:t>
      </w:r>
      <w:r w:rsidRPr="00C3672B">
        <w:t>Un jour</w:t>
      </w:r>
      <w:r w:rsidR="00A01FD3" w:rsidRPr="00C3672B">
        <w:t xml:space="preserve">, </w:t>
      </w:r>
      <w:r w:rsidRPr="00C3672B">
        <w:t>il avait osé prier le marquis de faire allonger le pas à ses gendarmes qui marchaient mollement</w:t>
      </w:r>
      <w:r w:rsidR="00A01FD3" w:rsidRPr="00C3672B">
        <w:t>.</w:t>
      </w:r>
    </w:p>
    <w:p w14:paraId="24A3FA42" w14:textId="6D8CC1A0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Voilà qui est bien rentré de pique noir</w:t>
      </w:r>
      <w:r w:rsidRPr="00C3672B">
        <w:t xml:space="preserve">, </w:t>
      </w:r>
      <w:r w:rsidR="00A13117" w:rsidRPr="00C3672B">
        <w:t>se dit celui-ci</w:t>
      </w:r>
      <w:r w:rsidRPr="00C3672B">
        <w:t xml:space="preserve">, </w:t>
      </w:r>
      <w:r w:rsidR="00A13117" w:rsidRPr="00C3672B">
        <w:t>de voir u</w:t>
      </w:r>
      <w:r w:rsidR="002A1B16">
        <w:t>n</w:t>
      </w:r>
      <w:r w:rsidR="005F0752">
        <w:t xml:space="preserve"> </w:t>
      </w:r>
      <w:r w:rsidR="00A13117" w:rsidRPr="00C3672B">
        <w:t xml:space="preserve">semblable hobereau faire la loi </w:t>
      </w:r>
      <w:r w:rsidR="00A13117" w:rsidRPr="00C3672B">
        <w:rPr>
          <w:rFonts w:cs="Amasis30"/>
        </w:rPr>
        <w:t>à</w:t>
      </w:r>
      <w:r w:rsidR="00A13117" w:rsidRPr="00C3672B">
        <w:t xml:space="preserve"> un seigneur comme moi qui l</w:t>
      </w:r>
      <w:r w:rsidRPr="00C3672B">
        <w:rPr>
          <w:rFonts w:cs="Amasis30"/>
        </w:rPr>
        <w:t>’</w:t>
      </w:r>
      <w:r w:rsidR="00A13117" w:rsidRPr="00C3672B">
        <w:t>ai tir</w:t>
      </w:r>
      <w:r w:rsidR="00A13117" w:rsidRPr="00C3672B">
        <w:rPr>
          <w:rFonts w:cs="Amasis30"/>
        </w:rPr>
        <w:t>é</w:t>
      </w:r>
      <w:r w:rsidR="00A13117" w:rsidRPr="00C3672B">
        <w:t xml:space="preserve"> de la crotte</w:t>
      </w:r>
      <w:r w:rsidRPr="00C3672B">
        <w:t xml:space="preserve">. </w:t>
      </w:r>
      <w:r w:rsidR="00A13117" w:rsidRPr="00C3672B">
        <w:t>Que je sois pendu si je n</w:t>
      </w:r>
      <w:r w:rsidRPr="00C3672B">
        <w:rPr>
          <w:rFonts w:cs="Amasis30"/>
        </w:rPr>
        <w:t>’</w:t>
      </w:r>
      <w:r w:rsidR="00A13117" w:rsidRPr="00C3672B">
        <w:t>en porte</w:t>
      </w:r>
      <w:r w:rsidRPr="00C3672B">
        <w:t xml:space="preserve">, </w:t>
      </w:r>
      <w:r w:rsidR="00A13117" w:rsidRPr="00C3672B">
        <w:t>et au plus t</w:t>
      </w:r>
      <w:r w:rsidR="00A13117" w:rsidRPr="00C3672B">
        <w:rPr>
          <w:rFonts w:cs="Amasis30"/>
        </w:rPr>
        <w:t>ô</w:t>
      </w:r>
      <w:r w:rsidR="00A13117" w:rsidRPr="00C3672B">
        <w:t>t</w:t>
      </w:r>
      <w:r w:rsidRPr="00C3672B">
        <w:t xml:space="preserve">, </w:t>
      </w:r>
      <w:r w:rsidR="00A13117" w:rsidRPr="00C3672B">
        <w:t xml:space="preserve">mes plaintes </w:t>
      </w:r>
      <w:r w:rsidR="00A13117" w:rsidRPr="00C3672B">
        <w:rPr>
          <w:rFonts w:cs="Amasis30"/>
        </w:rPr>
        <w:t>à</w:t>
      </w:r>
      <w:r w:rsidR="002A1B16">
        <w:rPr>
          <w:rFonts w:cs="Amasis30"/>
        </w:rPr>
        <w:t xml:space="preserve"> </w:t>
      </w:r>
      <w:r w:rsidRPr="00C3672B">
        <w:t>M. </w:t>
      </w:r>
      <w:r w:rsidR="00A13117" w:rsidRPr="00C3672B">
        <w:t>le Prince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moi qui devrais commander ici</w:t>
      </w:r>
      <w:r w:rsidRPr="00C3672B">
        <w:t xml:space="preserve">, </w:t>
      </w:r>
      <w:r w:rsidR="00A13117" w:rsidRPr="00C3672B">
        <w:t>mais le bailli a la t</w:t>
      </w:r>
      <w:r w:rsidR="00A13117" w:rsidRPr="00C3672B">
        <w:rPr>
          <w:rFonts w:cs="Amasis30"/>
        </w:rPr>
        <w:t>ê</w:t>
      </w:r>
      <w:r w:rsidR="00A13117" w:rsidRPr="00C3672B">
        <w:t>te malade</w:t>
      </w:r>
      <w:r w:rsidRPr="00C3672B">
        <w:t>.</w:t>
      </w:r>
    </w:p>
    <w:p w14:paraId="41C48121" w14:textId="77777777" w:rsidR="00A01FD3" w:rsidRPr="00C3672B" w:rsidRDefault="00A13117" w:rsidP="00A13117">
      <w:pPr>
        <w:pStyle w:val="Taille-1Normal"/>
      </w:pPr>
      <w:r w:rsidRPr="00C3672B">
        <w:t>Il se consola en se mettant entre les mains de Gallois qui l</w:t>
      </w:r>
      <w:r w:rsidR="00A01FD3" w:rsidRPr="00C3672B">
        <w:t>’</w:t>
      </w:r>
      <w:r w:rsidRPr="00C3672B">
        <w:t>accommoda avec soin</w:t>
      </w:r>
      <w:r w:rsidR="00A01FD3" w:rsidRPr="00C3672B">
        <w:t xml:space="preserve">, </w:t>
      </w:r>
      <w:r w:rsidRPr="00C3672B">
        <w:t>car la halte fut longue</w:t>
      </w:r>
      <w:r w:rsidR="00A01FD3" w:rsidRPr="00C3672B">
        <w:t xml:space="preserve">. </w:t>
      </w:r>
      <w:r w:rsidRPr="00C3672B">
        <w:t xml:space="preserve">Puis il alla faire visite à </w:t>
      </w:r>
      <w:r w:rsidR="00A01FD3" w:rsidRPr="00C3672B">
        <w:t>M. de </w:t>
      </w:r>
      <w:r w:rsidRPr="00C3672B">
        <w:t>Longchesnel</w:t>
      </w:r>
      <w:r w:rsidR="00A01FD3" w:rsidRPr="00C3672B">
        <w:t xml:space="preserve">, </w:t>
      </w:r>
      <w:r w:rsidRPr="00C3672B">
        <w:t>si superbement vêtu</w:t>
      </w:r>
      <w:r w:rsidR="00A01FD3" w:rsidRPr="00C3672B">
        <w:t xml:space="preserve">, </w:t>
      </w:r>
      <w:r w:rsidRPr="00C3672B">
        <w:t>armé et frisé qu</w:t>
      </w:r>
      <w:r w:rsidR="00A01FD3" w:rsidRPr="00C3672B">
        <w:t>’</w:t>
      </w:r>
      <w:r w:rsidRPr="00C3672B">
        <w:t>en le voyant un vieil alfier</w:t>
      </w:r>
      <w:r w:rsidR="00A01FD3" w:rsidRPr="00C3672B">
        <w:t xml:space="preserve">, </w:t>
      </w:r>
      <w:r w:rsidRPr="00C3672B">
        <w:t>Ambroise Briquet</w:t>
      </w:r>
      <w:r w:rsidR="00A01FD3" w:rsidRPr="00C3672B">
        <w:t xml:space="preserve">, </w:t>
      </w:r>
      <w:r w:rsidRPr="00C3672B">
        <w:t>dit à son voisin</w:t>
      </w:r>
      <w:r w:rsidR="00A01FD3" w:rsidRPr="00C3672B">
        <w:t xml:space="preserve">, </w:t>
      </w:r>
      <w:r w:rsidRPr="00C3672B">
        <w:t>Martin Ledoux</w:t>
      </w:r>
      <w:r w:rsidR="00A01FD3" w:rsidRPr="00C3672B">
        <w:t xml:space="preserve">, </w:t>
      </w:r>
      <w:r w:rsidRPr="00C3672B">
        <w:t>que telle se présentait à Amiens l</w:t>
      </w:r>
      <w:r w:rsidR="00A01FD3" w:rsidRPr="00C3672B">
        <w:t>’</w:t>
      </w:r>
      <w:r w:rsidRPr="00C3672B">
        <w:t>enseigne du fourbisseur Benoît Picard</w:t>
      </w:r>
      <w:r w:rsidR="00A01FD3" w:rsidRPr="00C3672B">
        <w:t xml:space="preserve">. </w:t>
      </w:r>
      <w:r w:rsidRPr="00C3672B">
        <w:t>Elle figurait saint Georges avec le dragon et avait été peinte par Thomas Laplace</w:t>
      </w:r>
      <w:r w:rsidR="00A01FD3" w:rsidRPr="00C3672B">
        <w:t xml:space="preserve">, </w:t>
      </w:r>
      <w:r w:rsidRPr="00C3672B">
        <w:t>petit-fils de l</w:t>
      </w:r>
      <w:r w:rsidR="00A01FD3" w:rsidRPr="00C3672B">
        <w:t>’</w:t>
      </w:r>
      <w:r w:rsidRPr="00C3672B">
        <w:t>enlumineur de pavois</w:t>
      </w:r>
      <w:r w:rsidR="00A01FD3" w:rsidRPr="00C3672B">
        <w:t>.</w:t>
      </w:r>
    </w:p>
    <w:p w14:paraId="2A9AAFF2" w14:textId="77777777" w:rsidR="00A01FD3" w:rsidRPr="00C3672B" w:rsidRDefault="00A13117" w:rsidP="00A13117">
      <w:pPr>
        <w:pStyle w:val="Taille-1Normal"/>
      </w:pPr>
      <w:r w:rsidRPr="00C3672B">
        <w:lastRenderedPageBreak/>
        <w:t>Le bailli lui annonça de graves nouvelles</w:t>
      </w:r>
      <w:r w:rsidR="00A01FD3" w:rsidRPr="00C3672B">
        <w:t>. M. de </w:t>
      </w:r>
      <w:r w:rsidRPr="00C3672B">
        <w:t>Morguen</w:t>
      </w:r>
      <w:r w:rsidR="00A01FD3" w:rsidRPr="00C3672B">
        <w:t xml:space="preserve">, </w:t>
      </w:r>
      <w:r w:rsidRPr="00C3672B">
        <w:t>qui</w:t>
      </w:r>
      <w:r w:rsidR="00A01FD3" w:rsidRPr="00C3672B">
        <w:t xml:space="preserve">, </w:t>
      </w:r>
      <w:r w:rsidRPr="00C3672B">
        <w:t>avec ses arquebusiers à cheval</w:t>
      </w:r>
      <w:r w:rsidR="00A01FD3" w:rsidRPr="00C3672B">
        <w:t xml:space="preserve">, </w:t>
      </w:r>
      <w:r w:rsidRPr="00C3672B">
        <w:t>avait poussé jusqu</w:t>
      </w:r>
      <w:r w:rsidR="00A01FD3" w:rsidRPr="00C3672B">
        <w:t>’</w:t>
      </w:r>
      <w:r w:rsidRPr="00C3672B">
        <w:t>au bois de Paizay où il restait logé</w:t>
      </w:r>
      <w:r w:rsidR="00A01FD3" w:rsidRPr="00C3672B">
        <w:t xml:space="preserve">, </w:t>
      </w:r>
      <w:r w:rsidRPr="00C3672B">
        <w:t>lui faisait dire que l</w:t>
      </w:r>
      <w:r w:rsidR="00A01FD3" w:rsidRPr="00C3672B">
        <w:t>’</w:t>
      </w:r>
      <w:r w:rsidRPr="00C3672B">
        <w:t>armée de du Perrier commençait à défiler dans la plaine et qu</w:t>
      </w:r>
      <w:r w:rsidR="00A01FD3" w:rsidRPr="00C3672B">
        <w:t>’</w:t>
      </w:r>
      <w:r w:rsidRPr="00C3672B">
        <w:t>elle marchait en désordre</w:t>
      </w:r>
      <w:r w:rsidR="00A01FD3" w:rsidRPr="00C3672B">
        <w:t>.</w:t>
      </w:r>
    </w:p>
    <w:p w14:paraId="0B5CB26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Il faut</w:t>
      </w:r>
      <w:r w:rsidRPr="00C3672B">
        <w:t xml:space="preserve">, </w:t>
      </w:r>
      <w:r w:rsidR="00A13117" w:rsidRPr="00C3672B">
        <w:t>dit-il</w:t>
      </w:r>
      <w:r w:rsidRPr="00C3672B">
        <w:t xml:space="preserve">, </w:t>
      </w:r>
      <w:r w:rsidR="00A13117" w:rsidRPr="00C3672B">
        <w:t>l</w:t>
      </w:r>
      <w:r w:rsidRPr="00C3672B">
        <w:t>’</w:t>
      </w:r>
      <w:r w:rsidR="00A13117" w:rsidRPr="00C3672B">
        <w:t>attaquer sans retard</w:t>
      </w:r>
      <w:r w:rsidRPr="00C3672B">
        <w:t xml:space="preserve">, </w:t>
      </w:r>
      <w:r w:rsidR="00A13117" w:rsidRPr="00C3672B">
        <w:t>la couper et la disperser sans perdre une heure</w:t>
      </w:r>
      <w:r w:rsidRPr="00C3672B">
        <w:t xml:space="preserve">. </w:t>
      </w:r>
      <w:r w:rsidR="00A13117" w:rsidRPr="00C3672B">
        <w:t>Portez-vous donc en avant et occupez le défilé qu</w:t>
      </w:r>
      <w:r w:rsidRPr="00C3672B">
        <w:t>’</w:t>
      </w:r>
      <w:r w:rsidR="00A13117" w:rsidRPr="00C3672B">
        <w:t>on vous indiquera sur la gauche</w:t>
      </w:r>
      <w:r w:rsidRPr="00C3672B">
        <w:t xml:space="preserve">. </w:t>
      </w:r>
      <w:r w:rsidR="00A13117" w:rsidRPr="00C3672B">
        <w:t>Mais ne chargez pas sans mon ordre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il faut que je fasse couler des fantassins par Oulches</w:t>
      </w:r>
      <w:r w:rsidRPr="00C3672B">
        <w:t xml:space="preserve">, </w:t>
      </w:r>
      <w:r w:rsidR="00A13117" w:rsidRPr="00C3672B">
        <w:t>et j</w:t>
      </w:r>
      <w:r w:rsidRPr="00C3672B">
        <w:rPr>
          <w:rFonts w:cs="Amasis30"/>
        </w:rPr>
        <w:t>’</w:t>
      </w:r>
      <w:r w:rsidR="00A13117" w:rsidRPr="00C3672B">
        <w:t>ai d</w:t>
      </w:r>
      <w:r w:rsidR="00A13117" w:rsidRPr="00C3672B">
        <w:rPr>
          <w:rFonts w:cs="Amasis30"/>
        </w:rPr>
        <w:t>é</w:t>
      </w:r>
      <w:r w:rsidR="00A13117" w:rsidRPr="00C3672B">
        <w:t>j</w:t>
      </w:r>
      <w:r w:rsidR="00A13117" w:rsidRPr="00C3672B">
        <w:rPr>
          <w:rFonts w:cs="Amasis30"/>
        </w:rPr>
        <w:t>à</w:t>
      </w:r>
      <w:r w:rsidR="00A13117" w:rsidRPr="00C3672B">
        <w:t xml:space="preserve"> fait occuper la commanderie</w:t>
      </w:r>
      <w:r w:rsidRPr="00C3672B">
        <w:t>.</w:t>
      </w:r>
    </w:p>
    <w:p w14:paraId="7E34EAF0" w14:textId="77777777" w:rsidR="00A01FD3" w:rsidRPr="00C3672B" w:rsidRDefault="00A13117" w:rsidP="00A13117">
      <w:pPr>
        <w:pStyle w:val="Taille-1Normal"/>
      </w:pPr>
      <w:r w:rsidRPr="00C3672B">
        <w:t>Vergennes partit sans enthousiasme</w:t>
      </w:r>
      <w:r w:rsidR="00A01FD3" w:rsidRPr="00C3672B">
        <w:t xml:space="preserve">, </w:t>
      </w:r>
      <w:r w:rsidRPr="00C3672B">
        <w:t>vexé de ce qu</w:t>
      </w:r>
      <w:r w:rsidR="00A01FD3" w:rsidRPr="00C3672B">
        <w:t>’</w:t>
      </w:r>
      <w:r w:rsidRPr="00C3672B">
        <w:t>on eût décidé d</w:t>
      </w:r>
      <w:r w:rsidR="00A01FD3" w:rsidRPr="00C3672B">
        <w:t>’</w:t>
      </w:r>
      <w:r w:rsidRPr="00C3672B">
        <w:t>une pareille entreprise sans lui</w:t>
      </w:r>
      <w:r w:rsidR="00A01FD3" w:rsidRPr="00C3672B">
        <w:t>.</w:t>
      </w:r>
    </w:p>
    <w:p w14:paraId="4F25EB01" w14:textId="77777777" w:rsidR="00A01FD3" w:rsidRPr="00C3672B" w:rsidRDefault="00A13117" w:rsidP="00A13117">
      <w:pPr>
        <w:pStyle w:val="Taille-1Normal"/>
      </w:pPr>
      <w:r w:rsidRPr="00C3672B">
        <w:t>Les troupes avancèrent lentement jusqu</w:t>
      </w:r>
      <w:r w:rsidR="00A01FD3" w:rsidRPr="00C3672B">
        <w:t>’</w:t>
      </w:r>
      <w:r w:rsidRPr="00C3672B">
        <w:t>à Paizay</w:t>
      </w:r>
      <w:r w:rsidR="00A01FD3" w:rsidRPr="00C3672B">
        <w:t xml:space="preserve">, </w:t>
      </w:r>
      <w:r w:rsidRPr="00C3672B">
        <w:t>où le bailli devait les passer en revue avant d</w:t>
      </w:r>
      <w:r w:rsidR="00A01FD3" w:rsidRPr="00C3672B">
        <w:t>’</w:t>
      </w:r>
      <w:r w:rsidRPr="00C3672B">
        <w:t>engager la bataille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 xml:space="preserve">était le </w:t>
      </w:r>
      <w:r w:rsidR="00A01FD3" w:rsidRPr="00C3672B">
        <w:t>1</w:t>
      </w:r>
      <w:r w:rsidR="00A01FD3" w:rsidRPr="00C3672B">
        <w:rPr>
          <w:vertAlign w:val="superscript"/>
        </w:rPr>
        <w:t>er</w:t>
      </w:r>
      <w:r w:rsidR="00A01FD3" w:rsidRPr="00C3672B">
        <w:t xml:space="preserve"> novembre, </w:t>
      </w:r>
      <w:r w:rsidRPr="00C3672B">
        <w:t>et le froid était déjà tel que la petite rivière complètement gelée</w:t>
      </w:r>
      <w:r w:rsidR="00A01FD3" w:rsidRPr="00C3672B">
        <w:t xml:space="preserve">, </w:t>
      </w:r>
      <w:r w:rsidRPr="00C3672B">
        <w:t>offrait sa glace assez solide pour permettre aux gens de pied de passer</w:t>
      </w:r>
      <w:r w:rsidR="00A01FD3" w:rsidRPr="00C3672B">
        <w:t xml:space="preserve">. </w:t>
      </w:r>
      <w:r w:rsidRPr="00C3672B">
        <w:t>Les cavaliers prirent par le pont</w:t>
      </w:r>
      <w:r w:rsidR="00A01FD3" w:rsidRPr="00C3672B">
        <w:t xml:space="preserve">, </w:t>
      </w:r>
      <w:r w:rsidRPr="00C3672B">
        <w:t>et le bagage demeura en arrière sous la garde d</w:t>
      </w:r>
      <w:r w:rsidR="00A01FD3" w:rsidRPr="00C3672B">
        <w:t>’</w:t>
      </w:r>
      <w:r w:rsidRPr="00C3672B">
        <w:t>une compagnie d</w:t>
      </w:r>
      <w:r w:rsidR="00A01FD3" w:rsidRPr="00C3672B">
        <w:t>’</w:t>
      </w:r>
      <w:r w:rsidRPr="00C3672B">
        <w:t>arquebusiers</w:t>
      </w:r>
      <w:r w:rsidR="00A01FD3" w:rsidRPr="00C3672B">
        <w:t>.</w:t>
      </w:r>
    </w:p>
    <w:p w14:paraId="7CB55BE7" w14:textId="77777777" w:rsidR="00A01FD3" w:rsidRPr="00C3672B" w:rsidRDefault="00A13117" w:rsidP="00A13117">
      <w:pPr>
        <w:pStyle w:val="Taille-1Normal"/>
      </w:pPr>
      <w:r w:rsidRPr="00C3672B">
        <w:t>Entre les deux grands bouquets de bois qui commandaient l</w:t>
      </w:r>
      <w:r w:rsidR="00A01FD3" w:rsidRPr="00C3672B">
        <w:t>’</w:t>
      </w:r>
      <w:r w:rsidRPr="00C3672B">
        <w:t>immense plaine s</w:t>
      </w:r>
      <w:r w:rsidR="00A01FD3" w:rsidRPr="00C3672B">
        <w:t>’</w:t>
      </w:r>
      <w:r w:rsidRPr="00C3672B">
        <w:t>étendant de Rivarennes à Oulches</w:t>
      </w:r>
      <w:r w:rsidR="00A01FD3" w:rsidRPr="00C3672B">
        <w:t xml:space="preserve">, </w:t>
      </w:r>
      <w:r w:rsidRPr="00C3672B">
        <w:t>dans une lande resserrée</w:t>
      </w:r>
      <w:r w:rsidR="00A01FD3" w:rsidRPr="00C3672B">
        <w:t xml:space="preserve">, </w:t>
      </w:r>
      <w:r w:rsidRPr="00C3672B">
        <w:t>le bailli passa son monde en revue</w:t>
      </w:r>
      <w:r w:rsidR="00A01FD3" w:rsidRPr="00C3672B">
        <w:t xml:space="preserve">. </w:t>
      </w:r>
      <w:r w:rsidRPr="00C3672B">
        <w:t>Trop faible pour supporter le poids de l</w:t>
      </w:r>
      <w:r w:rsidR="00A01FD3" w:rsidRPr="00C3672B">
        <w:t>’</w:t>
      </w:r>
      <w:r w:rsidRPr="00C3672B">
        <w:t>armure</w:t>
      </w:r>
      <w:r w:rsidR="00A01FD3" w:rsidRPr="00C3672B">
        <w:t xml:space="preserve">, </w:t>
      </w:r>
      <w:r w:rsidRPr="00C3672B">
        <w:t>il portait un grand collet de buffle et des manches de mailles</w:t>
      </w:r>
      <w:r w:rsidR="00A01FD3" w:rsidRPr="00C3672B">
        <w:t xml:space="preserve">. </w:t>
      </w:r>
      <w:r w:rsidRPr="00C3672B">
        <w:t>Mais sa tête était couverte d</w:t>
      </w:r>
      <w:r w:rsidR="00A01FD3" w:rsidRPr="00C3672B">
        <w:t>’</w:t>
      </w:r>
      <w:r w:rsidRPr="00C3672B">
        <w:t>un morion doré dont la haute crête était surmontée d</w:t>
      </w:r>
      <w:r w:rsidR="00A01FD3" w:rsidRPr="00C3672B">
        <w:t>’</w:t>
      </w:r>
      <w:r w:rsidRPr="00C3672B">
        <w:t>un plumail d</w:t>
      </w:r>
      <w:r w:rsidR="00A01FD3" w:rsidRPr="00C3672B">
        <w:t>’</w:t>
      </w:r>
      <w:r w:rsidRPr="00C3672B">
        <w:t>autruche noire</w:t>
      </w:r>
      <w:r w:rsidR="00A01FD3" w:rsidRPr="00C3672B">
        <w:t xml:space="preserve">. </w:t>
      </w:r>
      <w:r w:rsidRPr="00C3672B">
        <w:t>Quand il passa devant le front de bataille</w:t>
      </w:r>
      <w:r w:rsidR="00A01FD3" w:rsidRPr="00C3672B">
        <w:t xml:space="preserve">, </w:t>
      </w:r>
      <w:r w:rsidRPr="00C3672B">
        <w:t>au pas long et balancé de sa grande monture</w:t>
      </w:r>
      <w:r w:rsidR="00A01FD3" w:rsidRPr="00C3672B">
        <w:t xml:space="preserve">, </w:t>
      </w:r>
      <w:r w:rsidRPr="00C3672B">
        <w:t>un murmure d</w:t>
      </w:r>
      <w:r w:rsidR="00A01FD3" w:rsidRPr="00C3672B">
        <w:t>’</w:t>
      </w:r>
      <w:r w:rsidRPr="00C3672B">
        <w:t>admiration et de joie courut sur toutes les lignes</w:t>
      </w:r>
      <w:r w:rsidR="00A01FD3" w:rsidRPr="00C3672B">
        <w:t xml:space="preserve">, </w:t>
      </w:r>
      <w:r w:rsidRPr="00C3672B">
        <w:t>car on avait cru ne plus jamais le revoir</w:t>
      </w:r>
      <w:r w:rsidR="00A01FD3" w:rsidRPr="00C3672B">
        <w:t xml:space="preserve">. </w:t>
      </w:r>
      <w:r w:rsidRPr="00C3672B">
        <w:t>Sur sa jument blanche Margot</w:t>
      </w:r>
      <w:r w:rsidR="00A01FD3" w:rsidRPr="00C3672B">
        <w:t xml:space="preserve">, </w:t>
      </w:r>
      <w:r w:rsidRPr="00C3672B">
        <w:t>il avançait</w:t>
      </w:r>
      <w:r w:rsidR="00A01FD3" w:rsidRPr="00C3672B">
        <w:t xml:space="preserve">, </w:t>
      </w:r>
      <w:r w:rsidRPr="00C3672B">
        <w:t>courbé sur les arçons</w:t>
      </w:r>
      <w:r w:rsidR="00A01FD3" w:rsidRPr="00C3672B">
        <w:t xml:space="preserve">, </w:t>
      </w:r>
      <w:r w:rsidRPr="00C3672B">
        <w:t>la main gauche tenant la bride lâche</w:t>
      </w:r>
      <w:r w:rsidR="00A01FD3" w:rsidRPr="00C3672B">
        <w:t xml:space="preserve">, </w:t>
      </w:r>
      <w:r w:rsidRPr="00C3672B">
        <w:t>la droite appliquant un mouchoir sur sa bouche</w:t>
      </w:r>
      <w:r w:rsidR="00A01FD3" w:rsidRPr="00C3672B">
        <w:t xml:space="preserve">. </w:t>
      </w:r>
      <w:r w:rsidRPr="00C3672B">
        <w:t>La haquenée</w:t>
      </w:r>
      <w:r w:rsidR="00A01FD3" w:rsidRPr="00C3672B">
        <w:t xml:space="preserve">, </w:t>
      </w:r>
      <w:r w:rsidRPr="00C3672B">
        <w:t>encensant à chaque pas</w:t>
      </w:r>
      <w:r w:rsidR="00A01FD3" w:rsidRPr="00C3672B">
        <w:t xml:space="preserve">, </w:t>
      </w:r>
      <w:r w:rsidRPr="00C3672B">
        <w:t>semblait glisser sur le sol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on eût dit que la bête</w:t>
      </w:r>
      <w:r w:rsidR="00A01FD3" w:rsidRPr="00C3672B">
        <w:t xml:space="preserve">, </w:t>
      </w:r>
      <w:r w:rsidRPr="00C3672B">
        <w:t>sentant la souffrance de l</w:t>
      </w:r>
      <w:r w:rsidR="00A01FD3" w:rsidRPr="00C3672B">
        <w:t>’</w:t>
      </w:r>
      <w:r w:rsidRPr="00C3672B">
        <w:t>homme</w:t>
      </w:r>
      <w:r w:rsidR="00A01FD3" w:rsidRPr="00C3672B">
        <w:t xml:space="preserve">, </w:t>
      </w:r>
      <w:r w:rsidRPr="00C3672B">
        <w:t>voulait lui éviter tout mouvement</w:t>
      </w:r>
      <w:r w:rsidR="00A01FD3" w:rsidRPr="00C3672B">
        <w:t xml:space="preserve">. </w:t>
      </w:r>
      <w:r w:rsidRPr="00C3672B">
        <w:t>Elle était</w:t>
      </w:r>
      <w:r w:rsidR="00A01FD3" w:rsidRPr="00C3672B">
        <w:t xml:space="preserve">, </w:t>
      </w:r>
      <w:r w:rsidRPr="00C3672B">
        <w:t>du reste</w:t>
      </w:r>
      <w:r w:rsidR="00A01FD3" w:rsidRPr="00C3672B">
        <w:t xml:space="preserve">, </w:t>
      </w:r>
      <w:r w:rsidRPr="00C3672B">
        <w:t>très douce et issue d</w:t>
      </w:r>
      <w:r w:rsidR="00A01FD3" w:rsidRPr="00C3672B">
        <w:t>’</w:t>
      </w:r>
      <w:r w:rsidRPr="00C3672B">
        <w:t>un genet d</w:t>
      </w:r>
      <w:r w:rsidR="00A01FD3" w:rsidRPr="00C3672B">
        <w:t>’</w:t>
      </w:r>
      <w:r w:rsidRPr="00C3672B">
        <w:t>Espagne et d</w:t>
      </w:r>
      <w:r w:rsidR="00A01FD3" w:rsidRPr="00C3672B">
        <w:t>’</w:t>
      </w:r>
      <w:r w:rsidRPr="00C3672B">
        <w:t>une jument du Limbourg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elle avait la taille haute</w:t>
      </w:r>
      <w:r w:rsidR="00A01FD3" w:rsidRPr="00C3672B">
        <w:t xml:space="preserve">, </w:t>
      </w:r>
      <w:r w:rsidRPr="00C3672B">
        <w:t xml:space="preserve">les formes </w:t>
      </w:r>
      <w:r w:rsidRPr="00C3672B">
        <w:rPr>
          <w:rFonts w:cs="Amasis30"/>
        </w:rPr>
        <w:t>é</w:t>
      </w:r>
      <w:r w:rsidRPr="00C3672B">
        <w:t>l</w:t>
      </w:r>
      <w:r w:rsidRPr="00C3672B">
        <w:rPr>
          <w:rFonts w:cs="Amasis30"/>
        </w:rPr>
        <w:t>é</w:t>
      </w:r>
      <w:r w:rsidRPr="00C3672B">
        <w:t>gantes et pleines</w:t>
      </w:r>
      <w:r w:rsidR="00A01FD3" w:rsidRPr="00C3672B">
        <w:t xml:space="preserve">. </w:t>
      </w:r>
      <w:r w:rsidRPr="00C3672B">
        <w:t>Dress</w:t>
      </w:r>
      <w:r w:rsidRPr="00C3672B">
        <w:rPr>
          <w:rFonts w:cs="Amasis30"/>
        </w:rPr>
        <w:t>é</w:t>
      </w:r>
      <w:r w:rsidRPr="00C3672B">
        <w:t>e par des Italiens pour Marie Stuart</w:t>
      </w:r>
      <w:r w:rsidR="00A01FD3" w:rsidRPr="00C3672B">
        <w:t xml:space="preserve">, </w:t>
      </w:r>
      <w:r w:rsidRPr="00C3672B">
        <w:t xml:space="preserve">elle avait vieilli aux </w:t>
      </w:r>
      <w:r w:rsidRPr="00C3672B">
        <w:rPr>
          <w:rFonts w:cs="Amasis30"/>
        </w:rPr>
        <w:t>é</w:t>
      </w:r>
      <w:r w:rsidRPr="00C3672B">
        <w:t>curies royales depuis le d</w:t>
      </w:r>
      <w:r w:rsidRPr="00C3672B">
        <w:rPr>
          <w:rFonts w:cs="Amasis30"/>
        </w:rPr>
        <w:t>é</w:t>
      </w:r>
      <w:r w:rsidRPr="00C3672B">
        <w:t>part de la reine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cosse</w:t>
      </w:r>
      <w:r w:rsidR="00A01FD3" w:rsidRPr="00C3672B">
        <w:t xml:space="preserve">, </w:t>
      </w:r>
      <w:r w:rsidRPr="00C3672B">
        <w:t>et puis on l</w:t>
      </w:r>
      <w:r w:rsidR="00A01FD3" w:rsidRPr="00C3672B">
        <w:rPr>
          <w:rFonts w:cs="Amasis30"/>
        </w:rPr>
        <w:t>’</w:t>
      </w:r>
      <w:r w:rsidRPr="00C3672B">
        <w:t>avait vendue</w:t>
      </w:r>
      <w:r w:rsidR="00A01FD3" w:rsidRPr="00C3672B">
        <w:t xml:space="preserve">. </w:t>
      </w:r>
      <w:r w:rsidRPr="00C3672B">
        <w:t xml:space="preserve">Le </w:t>
      </w:r>
      <w:r w:rsidRPr="00C3672B">
        <w:lastRenderedPageBreak/>
        <w:t>bailli l</w:t>
      </w:r>
      <w:r w:rsidR="00A01FD3" w:rsidRPr="00C3672B">
        <w:rPr>
          <w:rFonts w:cs="Amasis30"/>
        </w:rPr>
        <w:t>’</w:t>
      </w:r>
      <w:r w:rsidRPr="00C3672B">
        <w:t>avait achet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et il la montait aux c</w:t>
      </w:r>
      <w:r w:rsidRPr="00C3672B">
        <w:rPr>
          <w:rFonts w:cs="Amasis30"/>
        </w:rPr>
        <w:t>ô</w:t>
      </w:r>
      <w:r w:rsidRPr="00C3672B">
        <w:t>t</w:t>
      </w:r>
      <w:r w:rsidRPr="00C3672B">
        <w:rPr>
          <w:rFonts w:cs="Amasis30"/>
        </w:rPr>
        <w:t>é</w:t>
      </w:r>
      <w:r w:rsidRPr="00C3672B">
        <w:t xml:space="preserve">s de </w:t>
      </w:r>
      <w:r w:rsidR="00A01FD3" w:rsidRPr="00C3672B">
        <w:t>M. 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 xml:space="preserve">Amiral </w:t>
      </w:r>
      <w:r w:rsidRPr="00C3672B">
        <w:rPr>
          <w:rFonts w:cs="Amasis30"/>
        </w:rPr>
        <w:t>à</w:t>
      </w:r>
      <w:r w:rsidRPr="00C3672B">
        <w:t xml:space="preserve"> la bataille de Saint-Denis</w:t>
      </w:r>
      <w:r w:rsidR="00A01FD3" w:rsidRPr="00C3672B">
        <w:t>.</w:t>
      </w:r>
    </w:p>
    <w:p w14:paraId="5493A540" w14:textId="77777777" w:rsidR="00A01FD3" w:rsidRPr="00C3672B" w:rsidRDefault="00A13117" w:rsidP="00A13117">
      <w:pPr>
        <w:pStyle w:val="Taille-1Normal"/>
      </w:pPr>
      <w:r w:rsidRPr="00C3672B">
        <w:t>Suivi de ses officiers</w:t>
      </w:r>
      <w:r w:rsidR="00A01FD3" w:rsidRPr="00C3672B">
        <w:t xml:space="preserve">, </w:t>
      </w:r>
      <w:r w:rsidRPr="00C3672B">
        <w:t>il avançait lentement</w:t>
      </w:r>
      <w:r w:rsidR="00A01FD3" w:rsidRPr="00C3672B">
        <w:t xml:space="preserve">, </w:t>
      </w:r>
      <w:r w:rsidRPr="00C3672B">
        <w:t>flanqué de chaque côté d</w:t>
      </w:r>
      <w:r w:rsidR="00A01FD3" w:rsidRPr="00C3672B">
        <w:t>’</w:t>
      </w:r>
      <w:r w:rsidRPr="00C3672B">
        <w:t>un écuyer prêt à le retenir s</w:t>
      </w:r>
      <w:r w:rsidR="00A01FD3" w:rsidRPr="00C3672B">
        <w:t>’</w:t>
      </w:r>
      <w:r w:rsidRPr="00C3672B">
        <w:t>il venait à glisser</w:t>
      </w:r>
      <w:r w:rsidR="00A01FD3" w:rsidRPr="00C3672B">
        <w:t xml:space="preserve">. </w:t>
      </w:r>
      <w:r w:rsidRPr="00C3672B">
        <w:t>Et chacun</w:t>
      </w:r>
      <w:r w:rsidR="00A01FD3" w:rsidRPr="00C3672B">
        <w:t xml:space="preserve">, </w:t>
      </w:r>
      <w:r w:rsidRPr="00C3672B">
        <w:t>en le voyant</w:t>
      </w:r>
      <w:r w:rsidR="00A01FD3" w:rsidRPr="00C3672B">
        <w:t xml:space="preserve">, </w:t>
      </w:r>
      <w:r w:rsidRPr="00C3672B">
        <w:t>remarquait à quel point il était maigre</w:t>
      </w:r>
      <w:r w:rsidR="00A01FD3" w:rsidRPr="00C3672B">
        <w:t xml:space="preserve">, </w:t>
      </w:r>
      <w:r w:rsidRPr="00C3672B">
        <w:t>combien il était cassé</w:t>
      </w:r>
      <w:r w:rsidR="00A01FD3" w:rsidRPr="00C3672B">
        <w:t xml:space="preserve">. </w:t>
      </w:r>
      <w:r w:rsidRPr="00C3672B">
        <w:t>Il semblait que cet homme si jeune eût fondu sous ses habits</w:t>
      </w:r>
      <w:r w:rsidR="00A01FD3" w:rsidRPr="00C3672B">
        <w:t xml:space="preserve">, </w:t>
      </w:r>
      <w:r w:rsidRPr="00C3672B">
        <w:t>et sa casaque blanche à manches flottantes</w:t>
      </w:r>
      <w:r w:rsidR="00A01FD3" w:rsidRPr="00C3672B">
        <w:t xml:space="preserve">, </w:t>
      </w:r>
      <w:r w:rsidRPr="00C3672B">
        <w:t>ses grandes bottes de cuir fauve</w:t>
      </w:r>
      <w:r w:rsidR="00A01FD3" w:rsidRPr="00C3672B">
        <w:t xml:space="preserve">, </w:t>
      </w:r>
      <w:r w:rsidRPr="00C3672B">
        <w:t>paraissaient ne pas tenir à lui</w:t>
      </w:r>
      <w:r w:rsidR="00A01FD3" w:rsidRPr="00C3672B">
        <w:t xml:space="preserve">. </w:t>
      </w:r>
      <w:r w:rsidRPr="00C3672B">
        <w:t>On eût dit qu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y avait point de corps sous cette friperie très ample</w:t>
      </w:r>
      <w:r w:rsidR="00A01FD3" w:rsidRPr="00C3672B">
        <w:t xml:space="preserve">, </w:t>
      </w:r>
      <w:r w:rsidRPr="00C3672B">
        <w:t>et ses gants de peau d</w:t>
      </w:r>
      <w:r w:rsidR="00A01FD3" w:rsidRPr="00C3672B">
        <w:t>’</w:t>
      </w:r>
      <w:r w:rsidRPr="00C3672B">
        <w:t>élan se plissaient</w:t>
      </w:r>
      <w:r w:rsidR="00A01FD3" w:rsidRPr="00C3672B">
        <w:t xml:space="preserve">, </w:t>
      </w:r>
      <w:r w:rsidRPr="00C3672B">
        <w:t>maintenant si larges que</w:t>
      </w:r>
      <w:r w:rsidR="00A01FD3" w:rsidRPr="00C3672B">
        <w:t xml:space="preserve">, </w:t>
      </w:r>
      <w:r w:rsidRPr="00C3672B">
        <w:t>seules</w:t>
      </w:r>
      <w:r w:rsidR="00A01FD3" w:rsidRPr="00C3672B">
        <w:t xml:space="preserve">, </w:t>
      </w:r>
      <w:r w:rsidRPr="00C3672B">
        <w:t>les pattes des gardes brodées</w:t>
      </w:r>
      <w:r w:rsidR="00A01FD3" w:rsidRPr="00C3672B">
        <w:t xml:space="preserve">, </w:t>
      </w:r>
      <w:r w:rsidRPr="00C3672B">
        <w:t>serrées aux poignets</w:t>
      </w:r>
      <w:r w:rsidR="00A01FD3" w:rsidRPr="00C3672B">
        <w:t xml:space="preserve">, </w:t>
      </w:r>
      <w:r w:rsidRPr="00C3672B">
        <w:t>les empêchaient de tomber</w:t>
      </w:r>
      <w:r w:rsidR="00A01FD3" w:rsidRPr="00C3672B">
        <w:t>.</w:t>
      </w:r>
    </w:p>
    <w:p w14:paraId="3F377DAA" w14:textId="77777777" w:rsidR="00A01FD3" w:rsidRPr="00C3672B" w:rsidRDefault="00A13117" w:rsidP="00A13117">
      <w:pPr>
        <w:pStyle w:val="Taille-1Normal"/>
      </w:pPr>
      <w:r w:rsidRPr="00C3672B">
        <w:t>Sous les bords en nacelle de son morion enfoncé jusqu</w:t>
      </w:r>
      <w:r w:rsidR="00A01FD3" w:rsidRPr="00C3672B">
        <w:t>’</w:t>
      </w:r>
      <w:r w:rsidRPr="00C3672B">
        <w:t>à la racine du nez</w:t>
      </w:r>
      <w:r w:rsidR="00A01FD3" w:rsidRPr="00C3672B">
        <w:t xml:space="preserve">, </w:t>
      </w:r>
      <w:r w:rsidRPr="00C3672B">
        <w:t>les yeux brillaient</w:t>
      </w:r>
      <w:r w:rsidR="00A01FD3" w:rsidRPr="00C3672B">
        <w:t xml:space="preserve">, </w:t>
      </w:r>
      <w:r w:rsidRPr="00C3672B">
        <w:t>comme charbonnés sur cette figure rasée et pâle qu</w:t>
      </w:r>
      <w:r w:rsidR="00A01FD3" w:rsidRPr="00C3672B">
        <w:t>’</w:t>
      </w:r>
      <w:r w:rsidRPr="00C3672B">
        <w:t>ils semblaient ronger jusqu</w:t>
      </w:r>
      <w:r w:rsidR="00A01FD3" w:rsidRPr="00C3672B">
        <w:t>’</w:t>
      </w:r>
      <w:r w:rsidRPr="00C3672B">
        <w:t>aux pommettes</w:t>
      </w:r>
      <w:r w:rsidR="00A01FD3" w:rsidRPr="00C3672B">
        <w:t xml:space="preserve">. </w:t>
      </w:r>
      <w:r w:rsidRPr="00C3672B">
        <w:t>Au-dessous s</w:t>
      </w:r>
      <w:r w:rsidR="00A01FD3" w:rsidRPr="00C3672B">
        <w:t>’</w:t>
      </w:r>
      <w:r w:rsidRPr="00C3672B">
        <w:t>ombraient les joues creuses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une teinte livide</w:t>
      </w:r>
      <w:r w:rsidR="00A01FD3" w:rsidRPr="00C3672B">
        <w:t xml:space="preserve">, </w:t>
      </w:r>
      <w:r w:rsidRPr="00C3672B">
        <w:t>comme du parchemin froissé</w:t>
      </w:r>
      <w:r w:rsidR="00A01FD3" w:rsidRPr="00C3672B">
        <w:t xml:space="preserve">. </w:t>
      </w:r>
      <w:r w:rsidRPr="00C3672B">
        <w:t>Et la bouche</w:t>
      </w:r>
      <w:r w:rsidR="00A01FD3" w:rsidRPr="00C3672B">
        <w:t xml:space="preserve">, </w:t>
      </w:r>
      <w:r w:rsidRPr="00C3672B">
        <w:t>rougie par une bave sanglante</w:t>
      </w:r>
      <w:r w:rsidR="00A01FD3" w:rsidRPr="00C3672B">
        <w:t xml:space="preserve">, </w:t>
      </w:r>
      <w:r w:rsidRPr="00C3672B">
        <w:t>semblait celle d</w:t>
      </w:r>
      <w:r w:rsidR="00A01FD3" w:rsidRPr="00C3672B">
        <w:t>’</w:t>
      </w:r>
      <w:r w:rsidRPr="00C3672B">
        <w:t>un mime</w:t>
      </w:r>
      <w:r w:rsidR="00A01FD3" w:rsidRPr="00C3672B">
        <w:t xml:space="preserve">, </w:t>
      </w:r>
      <w:r w:rsidRPr="00C3672B">
        <w:t>avivée</w:t>
      </w:r>
      <w:r w:rsidR="00A01FD3" w:rsidRPr="00C3672B">
        <w:t xml:space="preserve">, </w:t>
      </w:r>
      <w:r w:rsidRPr="00C3672B">
        <w:t>démesurément agrandie par le fard</w:t>
      </w:r>
      <w:r w:rsidR="00A01FD3" w:rsidRPr="00C3672B">
        <w:t xml:space="preserve">, </w:t>
      </w:r>
      <w:r w:rsidRPr="00C3672B">
        <w:t>comme une balafre énorme et pourprée</w:t>
      </w:r>
      <w:r w:rsidR="00A01FD3" w:rsidRPr="00C3672B">
        <w:t>.</w:t>
      </w:r>
    </w:p>
    <w:p w14:paraId="4EDCAE6F" w14:textId="77777777" w:rsidR="00A01FD3" w:rsidRPr="00C3672B" w:rsidRDefault="00C3672B" w:rsidP="00A13117">
      <w:pPr>
        <w:pStyle w:val="Taille-1Normal"/>
      </w:pPr>
      <w:r w:rsidRPr="00C3672B">
        <w:t>À</w:t>
      </w:r>
      <w:r w:rsidR="00A13117" w:rsidRPr="00C3672B">
        <w:t xml:space="preserve"> chaque mouvement du cheval</w:t>
      </w:r>
      <w:r w:rsidR="00A01FD3" w:rsidRPr="00C3672B">
        <w:t xml:space="preserve">, </w:t>
      </w:r>
      <w:r w:rsidR="00A13117" w:rsidRPr="00C3672B">
        <w:t>les dents déchiraient le mouchoir se teignant d</w:t>
      </w:r>
      <w:r w:rsidR="00A01FD3" w:rsidRPr="00C3672B">
        <w:t>’</w:t>
      </w:r>
      <w:r w:rsidR="00A13117" w:rsidRPr="00C3672B">
        <w:t>une tache de sang qui s</w:t>
      </w:r>
      <w:r w:rsidR="00A01FD3" w:rsidRPr="00C3672B">
        <w:t>’</w:t>
      </w:r>
      <w:r w:rsidR="00A13117" w:rsidRPr="00C3672B">
        <w:t>élargissait toujours</w:t>
      </w:r>
      <w:r w:rsidR="00A01FD3" w:rsidRPr="00C3672B">
        <w:t xml:space="preserve">. </w:t>
      </w:r>
      <w:r w:rsidR="00A13117" w:rsidRPr="00C3672B">
        <w:t>Un moment ce linge trempé empoissa ses doigts</w:t>
      </w:r>
      <w:r w:rsidR="00A01FD3" w:rsidRPr="00C3672B">
        <w:t xml:space="preserve">. </w:t>
      </w:r>
      <w:r w:rsidR="00A13117" w:rsidRPr="00C3672B">
        <w:t>Il le jeta</w:t>
      </w:r>
      <w:r w:rsidR="00A01FD3" w:rsidRPr="00C3672B">
        <w:t xml:space="preserve">, </w:t>
      </w:r>
      <w:r w:rsidR="00A13117" w:rsidRPr="00C3672B">
        <w:t>et un des écuyers lui en tendit un autre</w:t>
      </w:r>
      <w:r w:rsidR="00A01FD3" w:rsidRPr="00C3672B">
        <w:t xml:space="preserve">, </w:t>
      </w:r>
      <w:r w:rsidR="00A13117" w:rsidRPr="00C3672B">
        <w:t>en se mordant les lèvres pour ne pas pleurer</w:t>
      </w:r>
      <w:r w:rsidR="00A01FD3" w:rsidRPr="00C3672B">
        <w:t>.</w:t>
      </w:r>
    </w:p>
    <w:p w14:paraId="031CC3B3" w14:textId="77777777" w:rsidR="00A01FD3" w:rsidRPr="00C3672B" w:rsidRDefault="00A13117" w:rsidP="00A13117">
      <w:pPr>
        <w:pStyle w:val="Taille-1Normal"/>
      </w:pPr>
      <w:r w:rsidRPr="00C3672B">
        <w:t>Il passait</w:t>
      </w:r>
      <w:r w:rsidR="00A01FD3" w:rsidRPr="00C3672B">
        <w:t xml:space="preserve">, </w:t>
      </w:r>
      <w:r w:rsidRPr="00C3672B">
        <w:t>n</w:t>
      </w:r>
      <w:r w:rsidR="00A01FD3" w:rsidRPr="00C3672B">
        <w:t>’</w:t>
      </w:r>
      <w:r w:rsidRPr="00C3672B">
        <w:t>ayant plus rien d</w:t>
      </w:r>
      <w:r w:rsidR="00A01FD3" w:rsidRPr="00C3672B">
        <w:t>’</w:t>
      </w:r>
      <w:r w:rsidRPr="00C3672B">
        <w:t>un vivant</w:t>
      </w:r>
      <w:r w:rsidR="00A01FD3" w:rsidRPr="00C3672B">
        <w:t xml:space="preserve">, </w:t>
      </w:r>
      <w:r w:rsidRPr="00C3672B">
        <w:t>et son visage était éclairé d</w:t>
      </w:r>
      <w:r w:rsidR="00A01FD3" w:rsidRPr="00C3672B">
        <w:t>’</w:t>
      </w:r>
      <w:r w:rsidRPr="00C3672B">
        <w:t>une lueur mystique comme s</w:t>
      </w:r>
      <w:r w:rsidR="00A01FD3" w:rsidRPr="00C3672B">
        <w:t>’</w:t>
      </w:r>
      <w:r w:rsidRPr="00C3672B">
        <w:t>il eût vu le ciel s</w:t>
      </w:r>
      <w:r w:rsidR="00A01FD3" w:rsidRPr="00C3672B">
        <w:t>’</w:t>
      </w:r>
      <w:r w:rsidRPr="00C3672B">
        <w:t>ouvrir et le Christ lui parler</w:t>
      </w:r>
      <w:r w:rsidR="00A01FD3" w:rsidRPr="00C3672B">
        <w:t xml:space="preserve">. </w:t>
      </w:r>
      <w:r w:rsidRPr="00C3672B">
        <w:t>Devant lui s</w:t>
      </w:r>
      <w:r w:rsidR="00A01FD3" w:rsidRPr="00C3672B">
        <w:t>’</w:t>
      </w:r>
      <w:r w:rsidRPr="00C3672B">
        <w:t>inclinaient les étendards et les enseignes</w:t>
      </w:r>
      <w:r w:rsidR="00A01FD3" w:rsidRPr="00C3672B">
        <w:t xml:space="preserve">, </w:t>
      </w:r>
      <w:r w:rsidRPr="00C3672B">
        <w:t>les soldats présentaient les armes</w:t>
      </w:r>
      <w:r w:rsidR="00A01FD3" w:rsidRPr="00C3672B">
        <w:t xml:space="preserve">, </w:t>
      </w:r>
      <w:r w:rsidRPr="00C3672B">
        <w:t>les officiers saluaient de l</w:t>
      </w:r>
      <w:r w:rsidR="00A01FD3" w:rsidRPr="00C3672B">
        <w:t>’</w:t>
      </w:r>
      <w:r w:rsidRPr="00C3672B">
        <w:t>épée</w:t>
      </w:r>
      <w:r w:rsidR="00A01FD3" w:rsidRPr="00C3672B">
        <w:t xml:space="preserve">. </w:t>
      </w:r>
      <w:r w:rsidRPr="00C3672B">
        <w:t>Sous le pâle soleil d</w:t>
      </w:r>
      <w:r w:rsidR="00A01FD3" w:rsidRPr="00C3672B">
        <w:t>’</w:t>
      </w:r>
      <w:r w:rsidRPr="00C3672B">
        <w:t>hiver les fers brillaient au soleil et les lignes d</w:t>
      </w:r>
      <w:r w:rsidR="00A01FD3" w:rsidRPr="00C3672B">
        <w:t>’</w:t>
      </w:r>
      <w:r w:rsidRPr="00C3672B">
        <w:t>hommes immobiles se succédaient dans un silence qui avait quelque chose d</w:t>
      </w:r>
      <w:r w:rsidR="00A01FD3" w:rsidRPr="00C3672B">
        <w:t>’</w:t>
      </w:r>
      <w:r w:rsidRPr="00C3672B">
        <w:t>effrayant</w:t>
      </w:r>
      <w:r w:rsidR="00A01FD3" w:rsidRPr="00C3672B">
        <w:t>.</w:t>
      </w:r>
    </w:p>
    <w:p w14:paraId="018C68AC" w14:textId="77777777" w:rsidR="00A01FD3" w:rsidRPr="00C3672B" w:rsidRDefault="00A13117" w:rsidP="00A13117">
      <w:pPr>
        <w:pStyle w:val="Taille-1Normal"/>
      </w:pPr>
      <w:r w:rsidRPr="00C3672B">
        <w:t>Au moment où le bailli passait devant les piquiers dont les armes se dressaient comme une moisson d</w:t>
      </w:r>
      <w:r w:rsidR="00A01FD3" w:rsidRPr="00C3672B">
        <w:t>’</w:t>
      </w:r>
      <w:r w:rsidRPr="00C3672B">
        <w:t>épis d</w:t>
      </w:r>
      <w:r w:rsidR="00A01FD3" w:rsidRPr="00C3672B">
        <w:t>’</w:t>
      </w:r>
      <w:r w:rsidRPr="00C3672B">
        <w:t>acier</w:t>
      </w:r>
      <w:r w:rsidR="00A01FD3" w:rsidRPr="00C3672B">
        <w:t xml:space="preserve">, </w:t>
      </w:r>
      <w:r w:rsidRPr="00C3672B">
        <w:t>la Margot fauta sur une pierre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ce mince d</w:t>
      </w:r>
      <w:r w:rsidRPr="00C3672B">
        <w:rPr>
          <w:rFonts w:cs="Amasis30"/>
        </w:rPr>
        <w:t>é</w:t>
      </w:r>
      <w:r w:rsidRPr="00C3672B">
        <w:t>placement lui fut un choc formidable</w:t>
      </w:r>
      <w:r w:rsidR="00A01FD3" w:rsidRPr="00C3672B">
        <w:t xml:space="preserve">. </w:t>
      </w:r>
      <w:r w:rsidRPr="00C3672B">
        <w:t>Cramponn</w:t>
      </w:r>
      <w:r w:rsidRPr="00C3672B">
        <w:rPr>
          <w:rFonts w:cs="Amasis30"/>
        </w:rPr>
        <w:t>é</w:t>
      </w:r>
      <w:r w:rsidR="00335D67">
        <w:rPr>
          <w:rFonts w:cs="Amasis30"/>
        </w:rPr>
        <w:t xml:space="preserve">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ar</w:t>
      </w:r>
      <w:r w:rsidRPr="00C3672B">
        <w:rPr>
          <w:rFonts w:cs="Amasis30"/>
        </w:rPr>
        <w:t>ç</w:t>
      </w:r>
      <w:r w:rsidRPr="00C3672B">
        <w:t>on</w:t>
      </w:r>
      <w:r w:rsidR="00A01FD3" w:rsidRPr="00C3672B">
        <w:t xml:space="preserve">, </w:t>
      </w:r>
      <w:r w:rsidRPr="00C3672B">
        <w:t>il se raidit sur sa selle de velours rouge</w:t>
      </w:r>
      <w:r w:rsidR="00A01FD3" w:rsidRPr="00C3672B">
        <w:t xml:space="preserve">, </w:t>
      </w:r>
      <w:r w:rsidRPr="00C3672B">
        <w:lastRenderedPageBreak/>
        <w:t>tandis qu</w:t>
      </w:r>
      <w:r w:rsidR="00A01FD3" w:rsidRPr="00C3672B">
        <w:rPr>
          <w:rFonts w:cs="Amasis30"/>
        </w:rPr>
        <w:t>’</w:t>
      </w:r>
      <w:r w:rsidRPr="00C3672B">
        <w:t xml:space="preserve">on lui rechaussait les </w:t>
      </w:r>
      <w:r w:rsidRPr="00C3672B">
        <w:rPr>
          <w:rFonts w:cs="Amasis30"/>
        </w:rPr>
        <w:t>é</w:t>
      </w:r>
      <w:r w:rsidRPr="00C3672B">
        <w:t>triers que ses jambes trop faibles ne pouvaient plus retrouver</w:t>
      </w:r>
      <w:r w:rsidR="00A01FD3" w:rsidRPr="00C3672B">
        <w:t xml:space="preserve">. </w:t>
      </w:r>
      <w:r w:rsidRPr="00C3672B">
        <w:t>La tache de sang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tala plus large sur le mouchoir</w:t>
      </w:r>
      <w:r w:rsidR="00A01FD3" w:rsidRPr="00C3672B">
        <w:t xml:space="preserve">, </w:t>
      </w:r>
      <w:r w:rsidRPr="00C3672B">
        <w:t>et le visage devint livide</w:t>
      </w:r>
      <w:r w:rsidR="00A01FD3" w:rsidRPr="00C3672B">
        <w:t>.</w:t>
      </w:r>
    </w:p>
    <w:p w14:paraId="02983C46" w14:textId="77777777" w:rsidR="00A01FD3" w:rsidRPr="00C3672B" w:rsidRDefault="00A13117" w:rsidP="00A13117">
      <w:pPr>
        <w:pStyle w:val="Taille-1Normal"/>
      </w:pPr>
      <w:r w:rsidRPr="00C3672B">
        <w:t>Il allait continuer son chemin</w:t>
      </w:r>
      <w:r w:rsidR="00A01FD3" w:rsidRPr="00C3672B">
        <w:t xml:space="preserve">, </w:t>
      </w:r>
      <w:r w:rsidRPr="00C3672B">
        <w:t>lorsqu</w:t>
      </w:r>
      <w:r w:rsidR="00A01FD3" w:rsidRPr="00C3672B">
        <w:t>’</w:t>
      </w:r>
      <w:r w:rsidRPr="00C3672B">
        <w:t>un vieux cap d</w:t>
      </w:r>
      <w:r w:rsidR="00A01FD3" w:rsidRPr="00C3672B">
        <w:t>’</w:t>
      </w:r>
      <w:r w:rsidRPr="00C3672B">
        <w:t>escade</w:t>
      </w:r>
      <w:r w:rsidR="00756D9A">
        <w:rPr>
          <w:rStyle w:val="Appelnotedebasdep"/>
        </w:rPr>
        <w:footnoteReference w:id="2"/>
      </w:r>
      <w:r w:rsidR="00A01FD3" w:rsidRPr="00C3672B">
        <w:t xml:space="preserve">, </w:t>
      </w:r>
      <w:r w:rsidRPr="00C3672B">
        <w:t>quittant les lignes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avança jusqu</w:t>
      </w:r>
      <w:r w:rsidR="00A01FD3" w:rsidRPr="00C3672B">
        <w:t>’</w:t>
      </w:r>
      <w:r w:rsidRPr="00C3672B">
        <w:t>à lui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54CECDE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Que notre colonel nous pardonne</w:t>
      </w:r>
      <w:r w:rsidRPr="00C3672B">
        <w:t xml:space="preserve">, </w:t>
      </w:r>
      <w:r w:rsidR="00A13117" w:rsidRPr="00C3672B">
        <w:t>dit-il d</w:t>
      </w:r>
      <w:r w:rsidRPr="00C3672B">
        <w:t>’</w:t>
      </w:r>
      <w:r w:rsidR="00A13117" w:rsidRPr="00C3672B">
        <w:t>une voix que l</w:t>
      </w:r>
      <w:r w:rsidRPr="00C3672B">
        <w:t>’</w:t>
      </w:r>
      <w:r w:rsidR="00A13117" w:rsidRPr="00C3672B">
        <w:t>émotion faisait chevroter</w:t>
      </w:r>
      <w:r w:rsidRPr="00C3672B">
        <w:t xml:space="preserve">, </w:t>
      </w:r>
      <w:r w:rsidR="00A13117" w:rsidRPr="00C3672B">
        <w:t>mais nous le prions humblement d</w:t>
      </w:r>
      <w:r w:rsidRPr="00C3672B">
        <w:t>’</w:t>
      </w:r>
      <w:r w:rsidR="00A13117" w:rsidRPr="00C3672B">
        <w:t>entrer dans nos rangs</w:t>
      </w:r>
      <w:r w:rsidRPr="00C3672B">
        <w:t xml:space="preserve">. </w:t>
      </w:r>
      <w:r w:rsidR="00A13117" w:rsidRPr="00C3672B">
        <w:t>Les gens qui vont se battre et mourir pour la Parole de Dieu savent que vous êtes un saint</w:t>
      </w:r>
      <w:r w:rsidRPr="00C3672B">
        <w:t xml:space="preserve">, </w:t>
      </w:r>
      <w:r w:rsidR="00A13117" w:rsidRPr="00C3672B">
        <w:t>et ils vous prient de les bénir</w:t>
      </w:r>
      <w:r w:rsidRPr="00C3672B">
        <w:t>.</w:t>
      </w:r>
    </w:p>
    <w:p w14:paraId="1327C425" w14:textId="77777777" w:rsidR="00A01FD3" w:rsidRPr="00C3672B" w:rsidRDefault="00A13117" w:rsidP="00A13117">
      <w:pPr>
        <w:pStyle w:val="Taille-1Normal"/>
      </w:pPr>
      <w:r w:rsidRPr="00C3672B">
        <w:t>Le vieux dit cela simplement avec des pleurs dans la gorge</w:t>
      </w:r>
      <w:r w:rsidR="00A01FD3" w:rsidRPr="00C3672B">
        <w:t xml:space="preserve">, </w:t>
      </w:r>
      <w:r w:rsidRPr="00C3672B">
        <w:t>et sur ses joues tannées on voyait couler des larmes</w:t>
      </w:r>
      <w:r w:rsidR="00A01FD3" w:rsidRPr="00C3672B">
        <w:t xml:space="preserve">. </w:t>
      </w:r>
      <w:r w:rsidRPr="00C3672B">
        <w:t>Le bailli hésitait</w:t>
      </w:r>
      <w:r w:rsidR="00A01FD3" w:rsidRPr="00C3672B">
        <w:t xml:space="preserve">, </w:t>
      </w:r>
      <w:r w:rsidRPr="00C3672B">
        <w:t>ne sachant que répondre à ce brave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savait le plus vaillant soldat de son armée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d</w:t>
      </w:r>
      <w:r w:rsidR="00A01FD3" w:rsidRPr="00C3672B">
        <w:t>’</w:t>
      </w:r>
      <w:r w:rsidRPr="00C3672B">
        <w:t>ailleurs une superstition</w:t>
      </w:r>
      <w:r w:rsidR="00A01FD3" w:rsidRPr="00C3672B">
        <w:t xml:space="preserve">, </w:t>
      </w:r>
      <w:r w:rsidRPr="00C3672B">
        <w:t>et dont Dieu pourrait s</w:t>
      </w:r>
      <w:r w:rsidR="00A01FD3" w:rsidRPr="00C3672B">
        <w:t>’</w:t>
      </w:r>
      <w:r w:rsidRPr="00C3672B">
        <w:t>offenser peut-être</w:t>
      </w:r>
      <w:r w:rsidR="00A01FD3" w:rsidRPr="00C3672B">
        <w:t>.</w:t>
      </w:r>
    </w:p>
    <w:p w14:paraId="779C84A2" w14:textId="77777777" w:rsidR="00A01FD3" w:rsidRPr="00C3672B" w:rsidRDefault="00A13117" w:rsidP="00A13117">
      <w:pPr>
        <w:pStyle w:val="Taille-1Normal"/>
      </w:pPr>
      <w:r w:rsidRPr="00C3672B">
        <w:t>Il accéda cependant au vœu des soldats</w:t>
      </w:r>
      <w:r w:rsidR="00A01FD3" w:rsidRPr="00C3672B">
        <w:t xml:space="preserve">, </w:t>
      </w:r>
      <w:r w:rsidRPr="00C3672B">
        <w:t>par une coquetterie de mourant peut-être</w:t>
      </w:r>
      <w:r w:rsidR="00A01FD3" w:rsidRPr="00C3672B">
        <w:t xml:space="preserve">, </w:t>
      </w:r>
      <w:r w:rsidRPr="00C3672B">
        <w:t>car il sentait sa fin proche et ne tenait plus à la terre</w:t>
      </w:r>
      <w:r w:rsidR="00A01FD3" w:rsidRPr="00C3672B">
        <w:t xml:space="preserve">. </w:t>
      </w:r>
      <w:r w:rsidRPr="00C3672B">
        <w:t>Si faible maintenant qu</w:t>
      </w:r>
      <w:r w:rsidR="00A01FD3" w:rsidRPr="00C3672B">
        <w:t>’</w:t>
      </w:r>
      <w:r w:rsidRPr="00C3672B">
        <w:t>il devait s</w:t>
      </w:r>
      <w:r w:rsidR="00A01FD3" w:rsidRPr="00C3672B">
        <w:t>’</w:t>
      </w:r>
      <w:r w:rsidRPr="00C3672B">
        <w:t>appuyer au bras d</w:t>
      </w:r>
      <w:r w:rsidR="00A01FD3" w:rsidRPr="00C3672B">
        <w:t>’</w:t>
      </w:r>
      <w:r w:rsidRPr="00C3672B">
        <w:t>un écuyer qui le saisit à la taille</w:t>
      </w:r>
      <w:r w:rsidR="00A01FD3" w:rsidRPr="00C3672B">
        <w:t xml:space="preserve">, </w:t>
      </w:r>
      <w:r w:rsidRPr="00C3672B">
        <w:t>il laissa le cap d</w:t>
      </w:r>
      <w:r w:rsidR="00A01FD3" w:rsidRPr="00C3672B">
        <w:t>’</w:t>
      </w:r>
      <w:r w:rsidRPr="00C3672B">
        <w:t>escade mener son cheval par la bride</w:t>
      </w:r>
      <w:r w:rsidR="00A01FD3" w:rsidRPr="00C3672B">
        <w:t xml:space="preserve">. </w:t>
      </w:r>
      <w:r w:rsidRPr="00C3672B">
        <w:t>À pas lents</w:t>
      </w:r>
      <w:r w:rsidR="00A01FD3" w:rsidRPr="00C3672B">
        <w:t xml:space="preserve">, </w:t>
      </w:r>
      <w:r w:rsidRPr="00C3672B">
        <w:t>il parcourut les rangs</w:t>
      </w:r>
      <w:r w:rsidR="00A01FD3" w:rsidRPr="00C3672B">
        <w:t xml:space="preserve">, </w:t>
      </w:r>
      <w:r w:rsidRPr="00C3672B">
        <w:t>bénissant de sa droite étendue tous ces piétons à faces balafrées qui s</w:t>
      </w:r>
      <w:r w:rsidR="00A01FD3" w:rsidRPr="00C3672B">
        <w:t>’</w:t>
      </w:r>
      <w:r w:rsidRPr="00C3672B">
        <w:t>agenouillaient devant lui</w:t>
      </w:r>
      <w:r w:rsidR="00A01FD3" w:rsidRPr="00C3672B">
        <w:t xml:space="preserve">. </w:t>
      </w:r>
      <w:r w:rsidRPr="00C3672B">
        <w:t>Quand il était passé</w:t>
      </w:r>
      <w:r w:rsidR="00A01FD3" w:rsidRPr="00C3672B">
        <w:t xml:space="preserve">, </w:t>
      </w:r>
      <w:r w:rsidRPr="00C3672B">
        <w:t>ils faisaient demi-tour pour le voir encore</w:t>
      </w:r>
      <w:r w:rsidR="00A01FD3" w:rsidRPr="00C3672B">
        <w:t xml:space="preserve">, </w:t>
      </w:r>
      <w:r w:rsidRPr="00C3672B">
        <w:t>et chacun</w:t>
      </w:r>
      <w:r w:rsidR="00A01FD3" w:rsidRPr="00C3672B">
        <w:t xml:space="preserve">, </w:t>
      </w:r>
      <w:r w:rsidRPr="00C3672B">
        <w:t>en silence</w:t>
      </w:r>
      <w:r w:rsidR="00A01FD3" w:rsidRPr="00C3672B">
        <w:t xml:space="preserve">, </w:t>
      </w:r>
      <w:r w:rsidRPr="00C3672B">
        <w:t>tâchait de toucher ses habits ou son harnois</w:t>
      </w:r>
      <w:r w:rsidR="00A01FD3" w:rsidRPr="00C3672B">
        <w:t>.</w:t>
      </w:r>
    </w:p>
    <w:p w14:paraId="4A994475" w14:textId="77777777" w:rsidR="00A01FD3" w:rsidRPr="00C3672B" w:rsidRDefault="00A13117" w:rsidP="00A13117">
      <w:pPr>
        <w:pStyle w:val="Taille-1Normal"/>
      </w:pPr>
      <w:r w:rsidRPr="00C3672B">
        <w:t>Onimus Kalbhaus</w:t>
      </w:r>
      <w:r w:rsidR="00A01FD3" w:rsidRPr="00C3672B">
        <w:t xml:space="preserve">, </w:t>
      </w:r>
      <w:r w:rsidRPr="00C3672B">
        <w:t>resté dans le gros des officiers</w:t>
      </w:r>
      <w:r w:rsidR="00A01FD3" w:rsidRPr="00C3672B">
        <w:t xml:space="preserve">, </w:t>
      </w:r>
      <w:r w:rsidRPr="00C3672B">
        <w:t>levait les bras au ciel pour appeler l</w:t>
      </w:r>
      <w:r w:rsidR="00A01FD3" w:rsidRPr="00C3672B">
        <w:t>’</w:t>
      </w:r>
      <w:r w:rsidRPr="00C3672B">
        <w:t>aide de Dieu</w:t>
      </w:r>
      <w:r w:rsidR="00A01FD3" w:rsidRPr="00C3672B">
        <w:t xml:space="preserve">, </w:t>
      </w:r>
      <w:r w:rsidRPr="00C3672B">
        <w:t>et un mouvement d</w:t>
      </w:r>
      <w:r w:rsidR="00A01FD3" w:rsidRPr="00C3672B">
        <w:t>’</w:t>
      </w:r>
      <w:r w:rsidRPr="00C3672B">
        <w:t>envie</w:t>
      </w:r>
      <w:r w:rsidR="00A01FD3" w:rsidRPr="00C3672B">
        <w:t xml:space="preserve">, </w:t>
      </w:r>
      <w:r w:rsidRPr="00C3672B">
        <w:t>aussitôt réprimé</w:t>
      </w:r>
      <w:r w:rsidR="00A01FD3" w:rsidRPr="00C3672B">
        <w:t xml:space="preserve">, </w:t>
      </w:r>
      <w:r w:rsidRPr="00C3672B">
        <w:t>assaillit son cœur</w:t>
      </w:r>
      <w:r w:rsidR="00A01FD3" w:rsidRPr="00C3672B">
        <w:t xml:space="preserve">, </w:t>
      </w:r>
      <w:r w:rsidRPr="00C3672B">
        <w:t>en voyant qu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attirait pas à lui l</w:t>
      </w:r>
      <w:r w:rsidR="00A01FD3" w:rsidRPr="00C3672B">
        <w:t>’</w:t>
      </w:r>
      <w:r w:rsidRPr="00C3672B">
        <w:t>attention</w:t>
      </w:r>
      <w:r w:rsidR="00A01FD3" w:rsidRPr="00C3672B">
        <w:t xml:space="preserve">. </w:t>
      </w:r>
      <w:r w:rsidRPr="00C3672B">
        <w:t>Mais il se consolait à penser que toutes ces choses s</w:t>
      </w:r>
      <w:r w:rsidR="00A01FD3" w:rsidRPr="00C3672B">
        <w:t>’</w:t>
      </w:r>
      <w:r w:rsidRPr="00C3672B">
        <w:t>accomplissaient pour la gloire de l</w:t>
      </w:r>
      <w:r w:rsidR="00A01FD3" w:rsidRPr="00C3672B">
        <w:t>’</w:t>
      </w:r>
      <w:r w:rsidRPr="00C3672B">
        <w:t>Église réformée</w:t>
      </w:r>
      <w:r w:rsidR="00A01FD3" w:rsidRPr="00C3672B">
        <w:t>.</w:t>
      </w:r>
    </w:p>
    <w:p w14:paraId="74E419A3" w14:textId="77777777" w:rsidR="00A01FD3" w:rsidRPr="00C3672B" w:rsidRDefault="00A13117" w:rsidP="00A13117">
      <w:pPr>
        <w:pStyle w:val="Taille-1Normal"/>
      </w:pPr>
      <w:r w:rsidRPr="00C3672B">
        <w:lastRenderedPageBreak/>
        <w:t>Le bailli</w:t>
      </w:r>
      <w:r w:rsidR="00A01FD3" w:rsidRPr="00C3672B">
        <w:t xml:space="preserve">, </w:t>
      </w:r>
      <w:r w:rsidRPr="00C3672B">
        <w:t>quand il fut devant le drapeau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arrêta</w:t>
      </w:r>
      <w:r w:rsidR="00A01FD3" w:rsidRPr="00C3672B">
        <w:t xml:space="preserve">. </w:t>
      </w:r>
      <w:r w:rsidRPr="00C3672B">
        <w:t>Une émotion le gagnait</w:t>
      </w:r>
      <w:r w:rsidR="00A01FD3" w:rsidRPr="00C3672B">
        <w:t xml:space="preserve">, </w:t>
      </w:r>
      <w:r w:rsidRPr="00C3672B">
        <w:t>et comme il craignait de défaillir</w:t>
      </w:r>
      <w:r w:rsidR="00A01FD3" w:rsidRPr="00C3672B">
        <w:t xml:space="preserve">, </w:t>
      </w:r>
      <w:r w:rsidRPr="00C3672B">
        <w:t>il ferma les yeux et pria quelque temps les mains jointes</w:t>
      </w:r>
      <w:r w:rsidR="00A01FD3" w:rsidRPr="00C3672B">
        <w:t xml:space="preserve">. </w:t>
      </w:r>
      <w:r w:rsidRPr="00C3672B">
        <w:t>Sur toute la ligne bardée de fer</w:t>
      </w:r>
      <w:r w:rsidR="00A01FD3" w:rsidRPr="00C3672B">
        <w:t xml:space="preserve">, </w:t>
      </w:r>
      <w:r w:rsidRPr="00C3672B">
        <w:t>dans tous les rangs</w:t>
      </w:r>
      <w:r w:rsidR="00A01FD3" w:rsidRPr="00C3672B">
        <w:t xml:space="preserve">, </w:t>
      </w:r>
      <w:r w:rsidRPr="00C3672B">
        <w:t>on entendait de sourds sanglots</w:t>
      </w:r>
      <w:r w:rsidR="00A01FD3" w:rsidRPr="00C3672B">
        <w:t xml:space="preserve">, </w:t>
      </w:r>
      <w:r w:rsidRPr="00C3672B">
        <w:t>une contagion de douleur saisissait tous ces hommes de meurtre à la vue de celui qui allait mourir</w:t>
      </w:r>
      <w:r w:rsidR="00A01FD3" w:rsidRPr="00C3672B">
        <w:t xml:space="preserve">. </w:t>
      </w:r>
      <w:r w:rsidRPr="00C3672B">
        <w:t>Alors le bailli</w:t>
      </w:r>
      <w:r w:rsidR="00A01FD3" w:rsidRPr="00C3672B">
        <w:t xml:space="preserve">, </w:t>
      </w:r>
      <w:r w:rsidRPr="00C3672B">
        <w:t>se courbant sur sa selle</w:t>
      </w:r>
      <w:r w:rsidR="00A01FD3" w:rsidRPr="00C3672B">
        <w:t xml:space="preserve">, </w:t>
      </w:r>
      <w:r w:rsidRPr="00C3672B">
        <w:t>embrassa le porte-étendard qui s</w:t>
      </w:r>
      <w:r w:rsidR="00A01FD3" w:rsidRPr="00C3672B">
        <w:t>’</w:t>
      </w:r>
      <w:r w:rsidRPr="00C3672B">
        <w:t>était haussé sur ses pointes pour atteindre à sa poitrine</w:t>
      </w:r>
      <w:r w:rsidR="00A01FD3" w:rsidRPr="00C3672B">
        <w:t xml:space="preserve">. </w:t>
      </w:r>
      <w:r w:rsidRPr="00C3672B">
        <w:t>Puis il s</w:t>
      </w:r>
      <w:r w:rsidR="00A01FD3" w:rsidRPr="00C3672B">
        <w:t>’</w:t>
      </w:r>
      <w:r w:rsidRPr="00C3672B">
        <w:t>éloigna pour aller à son poste de combat</w:t>
      </w:r>
      <w:r w:rsidR="00A01FD3" w:rsidRPr="00C3672B">
        <w:t xml:space="preserve">, </w:t>
      </w:r>
      <w:r w:rsidRPr="00C3672B">
        <w:t>à la pointe du coteau qui</w:t>
      </w:r>
      <w:r w:rsidR="00A01FD3" w:rsidRPr="00C3672B">
        <w:t xml:space="preserve">, </w:t>
      </w:r>
      <w:r w:rsidRPr="00C3672B">
        <w:t>à gauche du bois de Paizay</w:t>
      </w:r>
      <w:r w:rsidR="00A01FD3" w:rsidRPr="00C3672B">
        <w:t xml:space="preserve">, </w:t>
      </w:r>
      <w:r w:rsidRPr="00C3672B">
        <w:t>dominait la plaine</w:t>
      </w:r>
      <w:r w:rsidR="00A01FD3" w:rsidRPr="00C3672B">
        <w:t>.</w:t>
      </w:r>
    </w:p>
    <w:p w14:paraId="6DB879F3" w14:textId="77777777" w:rsidR="007314CA" w:rsidRPr="00C3672B" w:rsidRDefault="00A13117" w:rsidP="00A01FD3">
      <w:pPr>
        <w:pStyle w:val="Titre2"/>
      </w:pPr>
      <w:bookmarkStart w:id="15" w:name="_Toc192940205"/>
      <w:r w:rsidRPr="00A13117">
        <w:lastRenderedPageBreak/>
        <w:t>II</w:t>
      </w:r>
      <w:r w:rsidR="007314CA" w:rsidRPr="00C3672B">
        <w:t>I</w:t>
      </w:r>
      <w:bookmarkEnd w:id="15"/>
    </w:p>
    <w:p w14:paraId="592B434E" w14:textId="4680B856" w:rsidR="00A01FD3" w:rsidRPr="00C3672B" w:rsidRDefault="00A13117" w:rsidP="00A13117">
      <w:pPr>
        <w:pStyle w:val="Taille-1Normal"/>
      </w:pPr>
      <w:r w:rsidRPr="00C3672B">
        <w:t>Du haut des coteaux boisés qu</w:t>
      </w:r>
      <w:r w:rsidR="00A01FD3" w:rsidRPr="00C3672B">
        <w:t>’</w:t>
      </w:r>
      <w:r w:rsidRPr="00C3672B">
        <w:t>il occupait avec son monde</w:t>
      </w:r>
      <w:r w:rsidR="00A01FD3" w:rsidRPr="00C3672B">
        <w:t xml:space="preserve">, </w:t>
      </w:r>
      <w:r w:rsidRPr="00C3672B">
        <w:t>de Morguen voyait se dérouler la vaste plaine que bornaient</w:t>
      </w:r>
      <w:r w:rsidR="00A01FD3" w:rsidRPr="00C3672B">
        <w:t xml:space="preserve">, </w:t>
      </w:r>
      <w:r w:rsidRPr="00C3672B">
        <w:t>en face de lui</w:t>
      </w:r>
      <w:r w:rsidR="00A01FD3" w:rsidRPr="00C3672B">
        <w:t xml:space="preserve">, </w:t>
      </w:r>
      <w:r w:rsidRPr="00C3672B">
        <w:t>le bois des Tricoches et les échines tortueuses des hauteurs derrière lesquelles est situé Chitray</w:t>
      </w:r>
      <w:r w:rsidR="00A01FD3" w:rsidRPr="00C3672B">
        <w:t xml:space="preserve">. </w:t>
      </w:r>
      <w:r w:rsidRPr="00C3672B">
        <w:t>Sur l</w:t>
      </w:r>
      <w:r w:rsidR="00A01FD3" w:rsidRPr="00C3672B">
        <w:t>’</w:t>
      </w:r>
      <w:r w:rsidRPr="00C3672B">
        <w:t>immense tapis verdâtre</w:t>
      </w:r>
      <w:r w:rsidR="00A01FD3" w:rsidRPr="00C3672B">
        <w:t xml:space="preserve">, </w:t>
      </w:r>
      <w:r w:rsidRPr="00C3672B">
        <w:t>les pièces de terre labourées se marquaient en compartiments de couleur brune</w:t>
      </w:r>
      <w:r w:rsidR="00A01FD3" w:rsidRPr="00C3672B">
        <w:t xml:space="preserve">, </w:t>
      </w:r>
      <w:r w:rsidRPr="00C3672B">
        <w:t>découpés</w:t>
      </w:r>
      <w:r w:rsidR="00A01FD3" w:rsidRPr="00C3672B">
        <w:t xml:space="preserve">, </w:t>
      </w:r>
      <w:r w:rsidR="00C74727">
        <w:t>ç</w:t>
      </w:r>
      <w:r w:rsidR="00C74727" w:rsidRPr="00C3672B">
        <w:t xml:space="preserve">à </w:t>
      </w:r>
      <w:r w:rsidRPr="00C3672B">
        <w:t>et là</w:t>
      </w:r>
      <w:r w:rsidR="00A01FD3" w:rsidRPr="00C3672B">
        <w:t xml:space="preserve">, </w:t>
      </w:r>
      <w:r w:rsidRPr="00C3672B">
        <w:t>comme les cases d</w:t>
      </w:r>
      <w:r w:rsidR="00A01FD3" w:rsidRPr="00C3672B">
        <w:t>’</w:t>
      </w:r>
      <w:r w:rsidRPr="00C3672B">
        <w:t>un grand échiquier</w:t>
      </w:r>
      <w:r w:rsidR="00A01FD3" w:rsidRPr="00C3672B">
        <w:t xml:space="preserve">. </w:t>
      </w:r>
      <w:r w:rsidRPr="00C3672B">
        <w:t>Se succédant en longues séries parallèles</w:t>
      </w:r>
      <w:r w:rsidR="00A01FD3" w:rsidRPr="00C3672B">
        <w:t xml:space="preserve">, </w:t>
      </w:r>
      <w:r w:rsidRPr="00C3672B">
        <w:t>les peupliers jalonnaient par leurs maigres rangées le pied des pentes où s</w:t>
      </w:r>
      <w:r w:rsidR="00A01FD3" w:rsidRPr="00C3672B">
        <w:t>’</w:t>
      </w:r>
      <w:r w:rsidRPr="00C3672B">
        <w:t>amassaient les eaux</w:t>
      </w:r>
      <w:r w:rsidR="00A01FD3" w:rsidRPr="00C3672B">
        <w:t xml:space="preserve">, </w:t>
      </w:r>
      <w:r w:rsidRPr="00C3672B">
        <w:t>et leurs sveltes et hautes silhouettes se dressaient comme des mâts autour desquels on eût serré des voiles sombres</w:t>
      </w:r>
      <w:r w:rsidR="00A01FD3" w:rsidRPr="00C3672B">
        <w:t>.</w:t>
      </w:r>
    </w:p>
    <w:p w14:paraId="6BC1F40E" w14:textId="77777777" w:rsidR="00A01FD3" w:rsidRPr="00C3672B" w:rsidRDefault="00A13117" w:rsidP="00A13117">
      <w:pPr>
        <w:pStyle w:val="Taille-1Normal"/>
      </w:pPr>
      <w:r w:rsidRPr="00C3672B">
        <w:t>En contre-bas</w:t>
      </w:r>
      <w:r w:rsidR="00A01FD3" w:rsidRPr="00C3672B">
        <w:t xml:space="preserve">, </w:t>
      </w:r>
      <w:r w:rsidRPr="00C3672B">
        <w:t>il y avait des moulins</w:t>
      </w:r>
      <w:r w:rsidR="00A01FD3" w:rsidRPr="00C3672B">
        <w:t xml:space="preserve">. </w:t>
      </w:r>
      <w:r w:rsidRPr="00C3672B">
        <w:t>Une ferme formait un tas de masures blanches ou grises avec des tuiles d</w:t>
      </w:r>
      <w:r w:rsidR="00A01FD3" w:rsidRPr="00C3672B">
        <w:t>’</w:t>
      </w:r>
      <w:r w:rsidRPr="00C3672B">
        <w:t>un rouge cru</w:t>
      </w:r>
      <w:r w:rsidR="00A01FD3" w:rsidRPr="00C3672B">
        <w:t xml:space="preserve">, </w:t>
      </w:r>
      <w:r w:rsidRPr="00C3672B">
        <w:t>ou des toits de chaume où les plantes parasites formaient par endroits des taches d</w:t>
      </w:r>
      <w:r w:rsidR="00A01FD3" w:rsidRPr="00C3672B">
        <w:t>’</w:t>
      </w:r>
      <w:r w:rsidRPr="00C3672B">
        <w:t>or</w:t>
      </w:r>
      <w:r w:rsidR="00A01FD3" w:rsidRPr="00C3672B">
        <w:t xml:space="preserve">. </w:t>
      </w:r>
      <w:r w:rsidRPr="00C3672B">
        <w:t>Le haut clocher de Lavau dominait de sa tour carrée les maisons basses des Tricoches</w:t>
      </w:r>
      <w:r w:rsidR="00A01FD3" w:rsidRPr="00C3672B">
        <w:t xml:space="preserve">, </w:t>
      </w:r>
      <w:r w:rsidRPr="00C3672B">
        <w:t>adossées au bois</w:t>
      </w:r>
      <w:r w:rsidR="00A01FD3" w:rsidRPr="00C3672B">
        <w:t xml:space="preserve">, </w:t>
      </w:r>
      <w:r w:rsidRPr="00C3672B">
        <w:t>et au loin</w:t>
      </w:r>
      <w:r w:rsidR="00A01FD3" w:rsidRPr="00C3672B">
        <w:t xml:space="preserve">, </w:t>
      </w:r>
      <w:r w:rsidRPr="00C3672B">
        <w:t>perdue dans les brumes</w:t>
      </w:r>
      <w:r w:rsidR="00A01FD3" w:rsidRPr="00C3672B">
        <w:t xml:space="preserve">, </w:t>
      </w:r>
      <w:r w:rsidRPr="00C3672B">
        <w:t>on devinait la Ribère</w:t>
      </w:r>
      <w:r w:rsidR="00A01FD3" w:rsidRPr="00C3672B">
        <w:t>.</w:t>
      </w:r>
    </w:p>
    <w:p w14:paraId="0ABCAC6F" w14:textId="77777777" w:rsidR="00A01FD3" w:rsidRPr="00C3672B" w:rsidRDefault="00A13117" w:rsidP="00A13117">
      <w:pPr>
        <w:pStyle w:val="Taille-1Normal"/>
      </w:pPr>
      <w:r w:rsidRPr="00C3672B">
        <w:t>Il était un peu moins de midi quand les coureurs de du Perrier parurent dans la plaine</w:t>
      </w:r>
      <w:r w:rsidR="00A01FD3" w:rsidRPr="00C3672B">
        <w:t xml:space="preserve">. </w:t>
      </w:r>
      <w:r w:rsidRPr="00C3672B">
        <w:t>De Morguen reconnut des stradiots</w:t>
      </w:r>
      <w:r w:rsidR="00A01FD3" w:rsidRPr="00C3672B">
        <w:t xml:space="preserve">. </w:t>
      </w:r>
      <w:r w:rsidRPr="00C3672B">
        <w:t>Ils étaient suivis par des arquebusiers à cheval dont les cuirasses brillaient</w:t>
      </w:r>
      <w:r w:rsidR="00A01FD3" w:rsidRPr="00C3672B">
        <w:t xml:space="preserve">. </w:t>
      </w:r>
      <w:r w:rsidRPr="00C3672B">
        <w:t>Les stradiots s</w:t>
      </w:r>
      <w:r w:rsidR="00A01FD3" w:rsidRPr="00C3672B">
        <w:t>’</w:t>
      </w:r>
      <w:r w:rsidRPr="00C3672B">
        <w:t>arrêtèrent pour brûler les maisons et y faire du butin</w:t>
      </w:r>
      <w:r w:rsidR="00A01FD3" w:rsidRPr="00C3672B">
        <w:t xml:space="preserve">, </w:t>
      </w:r>
      <w:r w:rsidRPr="00C3672B">
        <w:t>et on les voyait courir dans toutes les directions</w:t>
      </w:r>
      <w:r w:rsidR="00A01FD3" w:rsidRPr="00C3672B">
        <w:t xml:space="preserve">, </w:t>
      </w:r>
      <w:r w:rsidRPr="00C3672B">
        <w:t>les flammes montaient</w:t>
      </w:r>
      <w:r w:rsidR="00A01FD3" w:rsidRPr="00C3672B">
        <w:t xml:space="preserve">. </w:t>
      </w:r>
      <w:r w:rsidRPr="00C3672B">
        <w:t>Ainsi sous les yeux des huguenots</w:t>
      </w:r>
      <w:r w:rsidR="00A01FD3" w:rsidRPr="00C3672B">
        <w:t xml:space="preserve">, </w:t>
      </w:r>
      <w:r w:rsidRPr="00C3672B">
        <w:t>dont ils ne soupçonnaient pas la présence</w:t>
      </w:r>
      <w:r w:rsidR="00A01FD3" w:rsidRPr="00C3672B">
        <w:t xml:space="preserve">, </w:t>
      </w:r>
      <w:r w:rsidRPr="00C3672B">
        <w:t>les cavaliers de du Perrier incendièrent toutes les habitations et les moulins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un nuage de fum</w:t>
      </w:r>
      <w:r w:rsidRPr="00C3672B">
        <w:rPr>
          <w:rFonts w:cs="Amasis30"/>
        </w:rPr>
        <w:t>é</w:t>
      </w:r>
      <w:r w:rsidRPr="00C3672B">
        <w:t>e que le vent rabattait vers eux les emp</w:t>
      </w:r>
      <w:r w:rsidRPr="00C3672B">
        <w:rPr>
          <w:rFonts w:cs="Amasis30"/>
        </w:rPr>
        <w:t>ê</w:t>
      </w:r>
      <w:r w:rsidRPr="00C3672B">
        <w:t>cha de voir les arquebusiers protestants se glisser dans la plaine et se masser dans un champ enclos de haies</w:t>
      </w:r>
      <w:r w:rsidR="00A01FD3" w:rsidRPr="00C3672B">
        <w:t xml:space="preserve">, </w:t>
      </w:r>
      <w:r w:rsidRPr="00C3672B">
        <w:t>près des Tricoches</w:t>
      </w:r>
      <w:r w:rsidR="00A01FD3" w:rsidRPr="00C3672B">
        <w:t xml:space="preserve">, </w:t>
      </w:r>
      <w:r w:rsidRPr="00C3672B">
        <w:t>tandis que d</w:t>
      </w:r>
      <w:r w:rsidR="00A01FD3" w:rsidRPr="00C3672B">
        <w:t>’</w:t>
      </w:r>
      <w:r w:rsidRPr="00C3672B">
        <w:t>autres parvenaient jusqu</w:t>
      </w:r>
      <w:r w:rsidR="00A01FD3" w:rsidRPr="00C3672B">
        <w:t>’</w:t>
      </w:r>
      <w:r w:rsidRPr="00C3672B">
        <w:t>à la tour de Lavau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tandis que l</w:t>
      </w:r>
      <w:r w:rsidR="00A01FD3" w:rsidRPr="00C3672B">
        <w:t>’</w:t>
      </w:r>
      <w:r w:rsidRPr="00C3672B">
        <w:t>avant-garde de l</w:t>
      </w:r>
      <w:r w:rsidR="00A01FD3" w:rsidRPr="00C3672B">
        <w:t>’</w:t>
      </w:r>
      <w:r w:rsidRPr="00C3672B">
        <w:t>épaisse colonne de du Perrier arrivait par les Brunets</w:t>
      </w:r>
      <w:r w:rsidR="00A01FD3" w:rsidRPr="00C3672B">
        <w:t xml:space="preserve">, </w:t>
      </w:r>
      <w:r w:rsidRPr="00C3672B">
        <w:t>les argoulets envoyés par Nicolas chassaient devant eux les stradiots qui tourbillonnaient en désordre</w:t>
      </w:r>
      <w:r w:rsidR="00A01FD3" w:rsidRPr="00C3672B">
        <w:t>.</w:t>
      </w:r>
    </w:p>
    <w:p w14:paraId="032FCECF" w14:textId="77777777" w:rsidR="00A01FD3" w:rsidRPr="00C3672B" w:rsidRDefault="00A13117" w:rsidP="00A13117">
      <w:pPr>
        <w:pStyle w:val="Taille-1Normal"/>
      </w:pPr>
      <w:r w:rsidRPr="00C3672B">
        <w:lastRenderedPageBreak/>
        <w:t>La troupe catholique avançait toujours</w:t>
      </w:r>
      <w:r w:rsidR="00A01FD3" w:rsidRPr="00C3672B">
        <w:t xml:space="preserve">, </w:t>
      </w:r>
      <w:r w:rsidRPr="00C3672B">
        <w:t>et de Morguen voyait maintenant le bagage</w:t>
      </w:r>
      <w:r w:rsidR="00A01FD3" w:rsidRPr="00C3672B">
        <w:t xml:space="preserve">, </w:t>
      </w:r>
      <w:r w:rsidRPr="00C3672B">
        <w:t>tout entouré de piquiers</w:t>
      </w:r>
      <w:r w:rsidR="00A01FD3" w:rsidRPr="00C3672B">
        <w:t xml:space="preserve">. </w:t>
      </w:r>
      <w:r w:rsidRPr="00C3672B">
        <w:t>Sans attendre les ordres de Nicolas qui lui avait enjoint de ne pas charger sans son commandement</w:t>
      </w:r>
      <w:r w:rsidR="00A01FD3" w:rsidRPr="00C3672B">
        <w:t xml:space="preserve">, </w:t>
      </w:r>
      <w:r w:rsidRPr="00C3672B">
        <w:t>Jacques enleva ses cavaliers et se précipita dans la plaine</w:t>
      </w:r>
      <w:r w:rsidR="00A01FD3" w:rsidRPr="00C3672B">
        <w:t xml:space="preserve">. </w:t>
      </w:r>
      <w:r w:rsidRPr="00C3672B">
        <w:t>Sur les flancs de la colonne se pressaient déjà les casaques blanches</w:t>
      </w:r>
      <w:r w:rsidR="00A01FD3" w:rsidRPr="00C3672B">
        <w:t xml:space="preserve">, </w:t>
      </w:r>
      <w:r w:rsidRPr="00C3672B">
        <w:t>et les gendarmes de Vergennes attaquaient l</w:t>
      </w:r>
      <w:r w:rsidR="00A01FD3" w:rsidRPr="00C3672B">
        <w:t>’</w:t>
      </w:r>
      <w:r w:rsidRPr="00C3672B">
        <w:t>avant-garde</w:t>
      </w:r>
      <w:r w:rsidR="00A01FD3" w:rsidRPr="00C3672B">
        <w:t xml:space="preserve">. </w:t>
      </w:r>
      <w:r w:rsidRPr="00C3672B">
        <w:t>Une formidable poussée se produisit contre le gros des piquiers</w:t>
      </w:r>
      <w:r w:rsidR="00A01FD3" w:rsidRPr="00C3672B">
        <w:t xml:space="preserve">, </w:t>
      </w:r>
      <w:r w:rsidRPr="00C3672B">
        <w:t>tant la charge menée par Jacques fut vigoureuse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ces gens de pied firent ferme contre l</w:t>
      </w:r>
      <w:r w:rsidR="00A01FD3" w:rsidRPr="00C3672B">
        <w:t>’</w:t>
      </w:r>
      <w:r w:rsidRPr="00C3672B">
        <w:t>ennemi</w:t>
      </w:r>
      <w:r w:rsidR="00A01FD3" w:rsidRPr="00C3672B">
        <w:t xml:space="preserve">, </w:t>
      </w:r>
      <w:r w:rsidRPr="00C3672B">
        <w:t>et il semblait impossible d</w:t>
      </w:r>
      <w:r w:rsidR="00A01FD3" w:rsidRPr="00C3672B">
        <w:t>’</w:t>
      </w:r>
      <w:r w:rsidRPr="00C3672B">
        <w:t>entamer la muraille de pointes</w:t>
      </w:r>
      <w:r w:rsidR="00A01FD3" w:rsidRPr="00C3672B">
        <w:t xml:space="preserve">. </w:t>
      </w:r>
      <w:r w:rsidRPr="00C3672B">
        <w:t>Au milieu du carré</w:t>
      </w:r>
      <w:r w:rsidR="00A01FD3" w:rsidRPr="00C3672B">
        <w:t xml:space="preserve">, </w:t>
      </w:r>
      <w:r w:rsidRPr="00C3672B">
        <w:t>un capitaine de lansquenets</w:t>
      </w:r>
      <w:r w:rsidR="00A01FD3" w:rsidRPr="00C3672B">
        <w:t xml:space="preserve">, </w:t>
      </w:r>
      <w:r w:rsidRPr="00C3672B">
        <w:t>le vieux Jacobsohn</w:t>
      </w:r>
      <w:r w:rsidR="00A01FD3" w:rsidRPr="00C3672B">
        <w:t xml:space="preserve">, </w:t>
      </w:r>
      <w:r w:rsidRPr="00C3672B">
        <w:t>tonnait et sacrait après les valets qui ne pouvaient pas contenir les mules et les chevaux des litières qu</w:t>
      </w:r>
      <w:r w:rsidR="00A01FD3" w:rsidRPr="00C3672B">
        <w:t>’</w:t>
      </w:r>
      <w:r w:rsidRPr="00C3672B">
        <w:t>il était chargé de défendre</w:t>
      </w:r>
      <w:r w:rsidR="00A01FD3" w:rsidRPr="00C3672B">
        <w:t xml:space="preserve">. </w:t>
      </w:r>
      <w:r w:rsidRPr="00C3672B">
        <w:t>Effrayées par les coups de feu</w:t>
      </w:r>
      <w:r w:rsidR="00A01FD3" w:rsidRPr="00C3672B">
        <w:t xml:space="preserve">, </w:t>
      </w:r>
      <w:r w:rsidRPr="00C3672B">
        <w:t>les bêtes rompaient les harnais</w:t>
      </w:r>
      <w:r w:rsidR="00A01FD3" w:rsidRPr="00C3672B">
        <w:t xml:space="preserve">, </w:t>
      </w:r>
      <w:r w:rsidRPr="00C3672B">
        <w:t>ruaient</w:t>
      </w:r>
      <w:r w:rsidR="00A01FD3" w:rsidRPr="00C3672B">
        <w:t xml:space="preserve">, </w:t>
      </w:r>
      <w:r w:rsidRPr="00C3672B">
        <w:t>renversaient les hommes et s</w:t>
      </w:r>
      <w:r w:rsidR="00A01FD3" w:rsidRPr="00C3672B">
        <w:t>’</w:t>
      </w:r>
      <w:r w:rsidRPr="00C3672B">
        <w:t>embarrassaient dans leurs traits</w:t>
      </w:r>
      <w:r w:rsidR="00A01FD3" w:rsidRPr="00C3672B">
        <w:t xml:space="preserve">. </w:t>
      </w:r>
      <w:r w:rsidRPr="00C3672B">
        <w:t>Et l</w:t>
      </w:r>
      <w:r w:rsidR="00A01FD3" w:rsidRPr="00C3672B">
        <w:t>’</w:t>
      </w:r>
      <w:r w:rsidRPr="00C3672B">
        <w:t>on entendait les cris affreux des femmes secouées et mourant de peur</w:t>
      </w:r>
      <w:r w:rsidR="00A01FD3" w:rsidRPr="00C3672B">
        <w:t>.</w:t>
      </w:r>
    </w:p>
    <w:p w14:paraId="5C1D7C51" w14:textId="77777777" w:rsidR="00A01FD3" w:rsidRPr="00C3672B" w:rsidRDefault="00A13117" w:rsidP="00A13117">
      <w:pPr>
        <w:pStyle w:val="Taille-1Normal"/>
      </w:pPr>
      <w:r w:rsidRPr="00C3672B">
        <w:t>De Morguen avait cru un moment toucher à son but</w:t>
      </w:r>
      <w:r w:rsidR="00A01FD3" w:rsidRPr="00C3672B">
        <w:t xml:space="preserve">. </w:t>
      </w:r>
      <w:r w:rsidRPr="00C3672B">
        <w:t>À six toises</w:t>
      </w:r>
      <w:r w:rsidR="00A01FD3" w:rsidRPr="00C3672B">
        <w:t xml:space="preserve">, </w:t>
      </w:r>
      <w:r w:rsidRPr="00C3672B">
        <w:t>séparée de lui par cinq rangs de fantassins</w:t>
      </w:r>
      <w:r w:rsidR="00A01FD3" w:rsidRPr="00C3672B">
        <w:t xml:space="preserve">, </w:t>
      </w:r>
      <w:r w:rsidRPr="00C3672B">
        <w:t>se balançait une grande litière rouge surmontée d</w:t>
      </w:r>
      <w:r w:rsidR="00A01FD3" w:rsidRPr="00C3672B">
        <w:t>’</w:t>
      </w:r>
      <w:r w:rsidRPr="00C3672B">
        <w:t>un dais à plumes d</w:t>
      </w:r>
      <w:r w:rsidR="00A01FD3" w:rsidRPr="00C3672B">
        <w:t>’</w:t>
      </w:r>
      <w:r w:rsidRPr="00C3672B">
        <w:t>autruche</w:t>
      </w:r>
      <w:r w:rsidR="00A01FD3" w:rsidRPr="00C3672B">
        <w:t xml:space="preserve">. </w:t>
      </w:r>
      <w:r w:rsidRPr="00C3672B">
        <w:t>Un des rideaux de cuir s</w:t>
      </w:r>
      <w:r w:rsidR="00A01FD3" w:rsidRPr="00C3672B">
        <w:t>’</w:t>
      </w:r>
      <w:r w:rsidRPr="00C3672B">
        <w:t>entr</w:t>
      </w:r>
      <w:r w:rsidR="00A01FD3" w:rsidRPr="00C3672B">
        <w:t>’</w:t>
      </w:r>
      <w:r w:rsidRPr="00C3672B">
        <w:t>ouvrit</w:t>
      </w:r>
      <w:r w:rsidR="00A01FD3" w:rsidRPr="00C3672B">
        <w:t xml:space="preserve">, </w:t>
      </w:r>
      <w:r w:rsidRPr="00C3672B">
        <w:t>une tête de femme parut</w:t>
      </w:r>
      <w:r w:rsidR="00A01FD3" w:rsidRPr="00C3672B">
        <w:t xml:space="preserve">, </w:t>
      </w:r>
      <w:r w:rsidRPr="00C3672B">
        <w:t>celle d</w:t>
      </w:r>
      <w:r w:rsidR="00A01FD3" w:rsidRPr="00C3672B">
        <w:t>’</w:t>
      </w:r>
      <w:r w:rsidRPr="00C3672B">
        <w:t>une bohémienne</w:t>
      </w:r>
      <w:r w:rsidR="00A01FD3" w:rsidRPr="00C3672B">
        <w:t xml:space="preserve">, </w:t>
      </w:r>
      <w:r w:rsidRPr="00C3672B">
        <w:t>puis une autre</w:t>
      </w:r>
      <w:r w:rsidR="00A01FD3" w:rsidRPr="00C3672B">
        <w:t xml:space="preserve">, </w:t>
      </w:r>
      <w:r w:rsidRPr="00C3672B">
        <w:t>et il reconnut Madeleine</w:t>
      </w:r>
      <w:r w:rsidR="00A01FD3" w:rsidRPr="00C3672B">
        <w:t xml:space="preserve">. </w:t>
      </w:r>
      <w:r w:rsidRPr="00C3672B">
        <w:t>Mais le rideau fut tiré</w:t>
      </w:r>
      <w:r w:rsidR="00A01FD3" w:rsidRPr="00C3672B">
        <w:t xml:space="preserve">, </w:t>
      </w:r>
      <w:r w:rsidRPr="00C3672B">
        <w:t>et tout disparut</w:t>
      </w:r>
      <w:r w:rsidR="00A01FD3" w:rsidRPr="00C3672B">
        <w:t xml:space="preserve">. </w:t>
      </w:r>
      <w:r w:rsidRPr="00C3672B">
        <w:t>Poussant son cheval l</w:t>
      </w:r>
      <w:r w:rsidR="00A01FD3" w:rsidRPr="00C3672B">
        <w:t>’</w:t>
      </w:r>
      <w:r w:rsidRPr="00C3672B">
        <w:t>éperon au ventre</w:t>
      </w:r>
      <w:r w:rsidR="00A01FD3" w:rsidRPr="00C3672B">
        <w:t xml:space="preserve">, </w:t>
      </w:r>
      <w:r w:rsidRPr="00C3672B">
        <w:t>il le fit sauter par-dessus le premier rang de piques</w:t>
      </w:r>
      <w:r w:rsidR="00A01FD3" w:rsidRPr="00C3672B">
        <w:t xml:space="preserve">. </w:t>
      </w:r>
      <w:r w:rsidRPr="00C3672B">
        <w:t>La grande bête retomba lourdement au milieu des hampes brisées</w:t>
      </w:r>
      <w:r w:rsidR="00A01FD3" w:rsidRPr="00C3672B">
        <w:t xml:space="preserve">, </w:t>
      </w:r>
      <w:r w:rsidRPr="00C3672B">
        <w:t>trois hommes écrasés roulèrent sous ses pieds</w:t>
      </w:r>
      <w:r w:rsidR="00A01FD3" w:rsidRPr="00C3672B">
        <w:t xml:space="preserve">, </w:t>
      </w:r>
      <w:r w:rsidRPr="00C3672B">
        <w:t>Jacques brûla la cervelle à un autre</w:t>
      </w:r>
      <w:r w:rsidR="00A01FD3" w:rsidRPr="00C3672B">
        <w:t xml:space="preserve">. </w:t>
      </w:r>
      <w:r w:rsidRPr="00C3672B">
        <w:t>Une brèche était ouverte</w:t>
      </w:r>
      <w:r w:rsidR="00A01FD3" w:rsidRPr="00C3672B">
        <w:t xml:space="preserve">, </w:t>
      </w:r>
      <w:r w:rsidRPr="00C3672B">
        <w:t>et ses cavaliers se pressaient pour entrer dans l</w:t>
      </w:r>
      <w:r w:rsidR="00A01FD3" w:rsidRPr="00C3672B">
        <w:t>’</w:t>
      </w:r>
      <w:r w:rsidRPr="00C3672B">
        <w:t>épais bataillon</w:t>
      </w:r>
      <w:r w:rsidR="00A01FD3" w:rsidRPr="00C3672B">
        <w:t xml:space="preserve">. </w:t>
      </w:r>
      <w:r w:rsidRPr="00C3672B">
        <w:t>Mais le vieux Jacobsohn</w:t>
      </w:r>
      <w:r w:rsidR="00A01FD3" w:rsidRPr="00C3672B">
        <w:t xml:space="preserve">, </w:t>
      </w:r>
      <w:r w:rsidRPr="00C3672B">
        <w:t>saisissant à deux mains sa hallebarde</w:t>
      </w:r>
      <w:r w:rsidR="00A01FD3" w:rsidRPr="00C3672B">
        <w:t xml:space="preserve">, </w:t>
      </w:r>
      <w:r w:rsidRPr="00C3672B">
        <w:t>frappa d</w:t>
      </w:r>
      <w:r w:rsidR="00A01FD3" w:rsidRPr="00C3672B">
        <w:t>’</w:t>
      </w:r>
      <w:r w:rsidRPr="00C3672B">
        <w:t>un coup de taille la jument en plein chanfrein</w:t>
      </w:r>
      <w:r w:rsidR="00A01FD3" w:rsidRPr="00C3672B">
        <w:t xml:space="preserve">. </w:t>
      </w:r>
      <w:r w:rsidRPr="00C3672B">
        <w:t>Elle s</w:t>
      </w:r>
      <w:r w:rsidR="00A01FD3" w:rsidRPr="00C3672B">
        <w:t>’</w:t>
      </w:r>
      <w:r w:rsidRPr="00C3672B">
        <w:t>abattit comme une masse</w:t>
      </w:r>
      <w:r w:rsidR="00A01FD3" w:rsidRPr="00C3672B">
        <w:t xml:space="preserve">, </w:t>
      </w:r>
      <w:r w:rsidRPr="00C3672B">
        <w:t>de Morguen se dégagea à temps</w:t>
      </w:r>
      <w:r w:rsidR="00A01FD3" w:rsidRPr="00C3672B">
        <w:t xml:space="preserve">, </w:t>
      </w:r>
      <w:r w:rsidRPr="00C3672B">
        <w:t>vivement un de ses hommes lui donna une autre monture</w:t>
      </w:r>
      <w:r w:rsidR="00A01FD3" w:rsidRPr="00C3672B">
        <w:t xml:space="preserve">, </w:t>
      </w:r>
      <w:r w:rsidRPr="00C3672B">
        <w:t>et tous l</w:t>
      </w:r>
      <w:r w:rsidR="00A01FD3" w:rsidRPr="00C3672B">
        <w:t>’</w:t>
      </w:r>
      <w:r w:rsidRPr="00C3672B">
        <w:t>entraînèrent</w:t>
      </w:r>
      <w:r w:rsidR="00A01FD3" w:rsidRPr="00C3672B">
        <w:t xml:space="preserve">. </w:t>
      </w:r>
      <w:r w:rsidRPr="00C3672B">
        <w:t>Derrière eux</w:t>
      </w:r>
      <w:r w:rsidR="00A01FD3" w:rsidRPr="00C3672B">
        <w:t xml:space="preserve">, </w:t>
      </w:r>
      <w:r w:rsidRPr="00C3672B">
        <w:t>le sol tremblait sous les pas de deux cents chevaux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 xml:space="preserve">étaient les gendarmes de </w:t>
      </w:r>
      <w:r w:rsidR="00A01FD3" w:rsidRPr="00C3672B">
        <w:t>M. de </w:t>
      </w:r>
      <w:r w:rsidRPr="00C3672B">
        <w:t>la Hante</w:t>
      </w:r>
      <w:r w:rsidR="00A01FD3" w:rsidRPr="00C3672B">
        <w:t xml:space="preserve">, </w:t>
      </w:r>
      <w:r w:rsidRPr="00C3672B">
        <w:t>les chevau-légers de François de Bernage et les stradiots de Démétrius Marinovitch</w:t>
      </w:r>
      <w:r w:rsidR="00A01FD3" w:rsidRPr="00C3672B">
        <w:t xml:space="preserve">, </w:t>
      </w:r>
      <w:r w:rsidRPr="00C3672B">
        <w:t>qui s</w:t>
      </w:r>
      <w:r w:rsidR="00A01FD3" w:rsidRPr="00C3672B">
        <w:t>’</w:t>
      </w:r>
      <w:r w:rsidRPr="00C3672B">
        <w:t>étaient enfin reformés</w:t>
      </w:r>
      <w:r w:rsidR="00A01FD3" w:rsidRPr="00C3672B">
        <w:t xml:space="preserve">. </w:t>
      </w:r>
      <w:r w:rsidRPr="00C3672B">
        <w:t xml:space="preserve">Les arquebusiers de </w:t>
      </w:r>
      <w:r w:rsidR="00A01FD3" w:rsidRPr="00C3672B">
        <w:t>M. de </w:t>
      </w:r>
      <w:r w:rsidRPr="00C3672B">
        <w:t>Morguen eurent juste le temps de s</w:t>
      </w:r>
      <w:r w:rsidR="00A01FD3" w:rsidRPr="00C3672B">
        <w:t>’</w:t>
      </w:r>
      <w:r w:rsidRPr="00C3672B">
        <w:t>enfuir pour ne pas être écrasés</w:t>
      </w:r>
      <w:r w:rsidR="00A01FD3" w:rsidRPr="00C3672B">
        <w:t xml:space="preserve">, </w:t>
      </w:r>
      <w:r w:rsidRPr="00C3672B">
        <w:t>tandis que la charge</w:t>
      </w:r>
      <w:r w:rsidR="00A01FD3" w:rsidRPr="00C3672B">
        <w:t xml:space="preserve">, </w:t>
      </w:r>
      <w:r w:rsidRPr="00C3672B">
        <w:t>prenant en flanc les gens de pied huguenots</w:t>
      </w:r>
      <w:r w:rsidR="00A01FD3" w:rsidRPr="00C3672B">
        <w:t xml:space="preserve">, </w:t>
      </w:r>
      <w:r w:rsidRPr="00C3672B">
        <w:t>les mettait en désordre</w:t>
      </w:r>
      <w:r w:rsidR="00A01FD3" w:rsidRPr="00C3672B">
        <w:t>.</w:t>
      </w:r>
    </w:p>
    <w:p w14:paraId="72371434" w14:textId="77777777" w:rsidR="00A01FD3" w:rsidRPr="00C3672B" w:rsidRDefault="00A13117" w:rsidP="00A13117">
      <w:pPr>
        <w:pStyle w:val="Taille-1Normal"/>
      </w:pPr>
      <w:r w:rsidRPr="00C3672B">
        <w:lastRenderedPageBreak/>
        <w:t>Ainsi</w:t>
      </w:r>
      <w:r w:rsidR="00A01FD3" w:rsidRPr="00C3672B">
        <w:t xml:space="preserve">, </w:t>
      </w:r>
      <w:r w:rsidRPr="00C3672B">
        <w:t>ivre de rage</w:t>
      </w:r>
      <w:r w:rsidR="00A01FD3" w:rsidRPr="00C3672B">
        <w:t xml:space="preserve">, </w:t>
      </w:r>
      <w:r w:rsidRPr="00C3672B">
        <w:t>Jacques vit Madeleine lui échapper au moment où il n</w:t>
      </w:r>
      <w:r w:rsidR="00A01FD3" w:rsidRPr="00C3672B">
        <w:t>’</w:t>
      </w:r>
      <w:r w:rsidRPr="00C3672B">
        <w:t>avait que le bras à allonger pour l</w:t>
      </w:r>
      <w:r w:rsidR="00A01FD3" w:rsidRPr="00C3672B">
        <w:t>’</w:t>
      </w:r>
      <w:r w:rsidRPr="00C3672B">
        <w:t>atteindre</w:t>
      </w:r>
      <w:r w:rsidR="00A01FD3" w:rsidRPr="00C3672B">
        <w:t xml:space="preserve">. </w:t>
      </w:r>
      <w:r w:rsidRPr="00C3672B">
        <w:t>Enlevé dans le tourbillon de ses cavaliers qui s</w:t>
      </w:r>
      <w:r w:rsidR="00A01FD3" w:rsidRPr="00C3672B">
        <w:t>’</w:t>
      </w:r>
      <w:r w:rsidRPr="00C3672B">
        <w:t>enfuyaient</w:t>
      </w:r>
      <w:r w:rsidR="00A01FD3" w:rsidRPr="00C3672B">
        <w:t xml:space="preserve">, </w:t>
      </w:r>
      <w:r w:rsidRPr="00C3672B">
        <w:t>il ne put s</w:t>
      </w:r>
      <w:r w:rsidR="00A01FD3" w:rsidRPr="00C3672B">
        <w:t>’</w:t>
      </w:r>
      <w:r w:rsidRPr="00C3672B">
        <w:t>arrêter que dans la petite plaine de Paizay</w:t>
      </w:r>
      <w:r w:rsidR="00A01FD3" w:rsidRPr="00C3672B">
        <w:t xml:space="preserve">. </w:t>
      </w:r>
      <w:r w:rsidRPr="00C3672B">
        <w:t>Alors</w:t>
      </w:r>
      <w:r w:rsidR="00A01FD3" w:rsidRPr="00C3672B">
        <w:t xml:space="preserve">, </w:t>
      </w:r>
      <w:r w:rsidRPr="00C3672B">
        <w:t>se dégageant</w:t>
      </w:r>
      <w:r w:rsidR="00A01FD3" w:rsidRPr="00C3672B">
        <w:t xml:space="preserve">, </w:t>
      </w:r>
      <w:r w:rsidRPr="00C3672B">
        <w:t>il se précipita dans la mêlée</w:t>
      </w:r>
      <w:r w:rsidR="00A01FD3" w:rsidRPr="00C3672B">
        <w:t xml:space="preserve">, </w:t>
      </w:r>
      <w:r w:rsidRPr="00C3672B">
        <w:t>et on le voyait</w:t>
      </w:r>
      <w:r w:rsidR="00A01FD3" w:rsidRPr="00C3672B">
        <w:t xml:space="preserve">, </w:t>
      </w:r>
      <w:r w:rsidRPr="00C3672B">
        <w:t>frappant de sa longue rapière les hommes et les chevaux</w:t>
      </w:r>
      <w:r w:rsidR="00A01FD3" w:rsidRPr="00C3672B">
        <w:t xml:space="preserve">. </w:t>
      </w:r>
      <w:r w:rsidRPr="00C3672B">
        <w:t>S</w:t>
      </w:r>
      <w:r w:rsidR="00A01FD3" w:rsidRPr="00C3672B">
        <w:t>’</w:t>
      </w:r>
      <w:r w:rsidRPr="00C3672B">
        <w:t>occupant moins d</w:t>
      </w:r>
      <w:r w:rsidR="00A01FD3" w:rsidRPr="00C3672B">
        <w:t>’</w:t>
      </w:r>
      <w:r w:rsidRPr="00C3672B">
        <w:t>éviter les coups que d</w:t>
      </w:r>
      <w:r w:rsidR="00A01FD3" w:rsidRPr="00C3672B">
        <w:t>’</w:t>
      </w:r>
      <w:r w:rsidRPr="00C3672B">
        <w:t>en porter</w:t>
      </w:r>
      <w:r w:rsidR="00A01FD3" w:rsidRPr="00C3672B">
        <w:t xml:space="preserve">, </w:t>
      </w:r>
      <w:r w:rsidRPr="00C3672B">
        <w:t>il se ruait sur les catholiques</w:t>
      </w:r>
      <w:r w:rsidR="00A01FD3" w:rsidRPr="00C3672B">
        <w:t xml:space="preserve">, </w:t>
      </w:r>
      <w:r w:rsidRPr="00C3672B">
        <w:t>les prenait à la gorge et les perçait en poussant des cris gutturaux</w:t>
      </w:r>
      <w:r w:rsidR="00A01FD3" w:rsidRPr="00C3672B">
        <w:t xml:space="preserve">. </w:t>
      </w:r>
      <w:r w:rsidRPr="00C3672B">
        <w:t>À le considérer</w:t>
      </w:r>
      <w:r w:rsidR="00A01FD3" w:rsidRPr="00C3672B">
        <w:t xml:space="preserve">, </w:t>
      </w:r>
      <w:r w:rsidRPr="00C3672B">
        <w:t>certains croyaient que c</w:t>
      </w:r>
      <w:r w:rsidR="00A01FD3" w:rsidRPr="00C3672B">
        <w:t>’</w:t>
      </w:r>
      <w:r w:rsidRPr="00C3672B">
        <w:t>était un possédé brûlé par le feu Saint-Antoine</w:t>
      </w:r>
      <w:r w:rsidR="00A01FD3" w:rsidRPr="00C3672B">
        <w:t xml:space="preserve">. </w:t>
      </w:r>
      <w:r w:rsidRPr="00C3672B">
        <w:t>Sous son casque</w:t>
      </w:r>
      <w:r w:rsidR="00A01FD3" w:rsidRPr="00C3672B">
        <w:t xml:space="preserve">, </w:t>
      </w:r>
      <w:r w:rsidRPr="00C3672B">
        <w:t>sa face tuméfiée et sanglante apparaissait formidable</w:t>
      </w:r>
      <w:r w:rsidR="00A01FD3" w:rsidRPr="00C3672B">
        <w:t xml:space="preserve">, </w:t>
      </w:r>
      <w:r w:rsidRPr="00C3672B">
        <w:t>ses dents cassées faisaient paraître sa bouche comme un trou béant</w:t>
      </w:r>
      <w:r w:rsidR="00A01FD3" w:rsidRPr="00C3672B">
        <w:t xml:space="preserve">, </w:t>
      </w:r>
      <w:r w:rsidRPr="00C3672B">
        <w:t>sa barbe fauve était souillée de boue et de sang</w:t>
      </w:r>
      <w:r w:rsidR="00A01FD3" w:rsidRPr="00C3672B">
        <w:t xml:space="preserve">. </w:t>
      </w:r>
      <w:r w:rsidRPr="00C3672B">
        <w:t>Un coup de pistolet lui avait brûlé la moustache et la balle coupé le bout de l</w:t>
      </w:r>
      <w:r w:rsidR="00A01FD3" w:rsidRPr="00C3672B">
        <w:t>’</w:t>
      </w:r>
      <w:r w:rsidRPr="00C3672B">
        <w:t>oreille</w:t>
      </w:r>
      <w:r w:rsidR="00A01FD3" w:rsidRPr="00C3672B">
        <w:t xml:space="preserve">. </w:t>
      </w:r>
      <w:r w:rsidRPr="00C3672B">
        <w:t>Les manches de sa casaque blanche</w:t>
      </w:r>
      <w:r w:rsidR="00A01FD3" w:rsidRPr="00C3672B">
        <w:t xml:space="preserve">, </w:t>
      </w:r>
      <w:r w:rsidRPr="00C3672B">
        <w:t>noire de terre</w:t>
      </w:r>
      <w:r w:rsidR="00A01FD3" w:rsidRPr="00C3672B">
        <w:t xml:space="preserve">, </w:t>
      </w:r>
      <w:r w:rsidRPr="00C3672B">
        <w:t>voltigeaient en lambeaux</w:t>
      </w:r>
      <w:r w:rsidR="00A01FD3" w:rsidRPr="00C3672B">
        <w:t xml:space="preserve">, </w:t>
      </w:r>
      <w:r w:rsidRPr="00C3672B">
        <w:t>déchiquetées</w:t>
      </w:r>
      <w:r w:rsidR="00A01FD3" w:rsidRPr="00C3672B">
        <w:t xml:space="preserve">, </w:t>
      </w:r>
      <w:r w:rsidRPr="00C3672B">
        <w:t>et sa cuirasse était faussée en dix endroits</w:t>
      </w:r>
      <w:r w:rsidR="00A01FD3" w:rsidRPr="00C3672B">
        <w:t>.</w:t>
      </w:r>
    </w:p>
    <w:p w14:paraId="460F0B7F" w14:textId="77777777" w:rsidR="00A01FD3" w:rsidRPr="00C3672B" w:rsidRDefault="00A13117" w:rsidP="00A13117">
      <w:pPr>
        <w:pStyle w:val="Taille-1Normal"/>
      </w:pPr>
      <w:r w:rsidRPr="00C3672B">
        <w:t>Il fut encore rejeté vers le bois par une charge de gendarmes</w:t>
      </w:r>
      <w:r w:rsidR="00A01FD3" w:rsidRPr="00C3672B">
        <w:t xml:space="preserve">, </w:t>
      </w:r>
      <w:r w:rsidRPr="00C3672B">
        <w:t>car les huguenots</w:t>
      </w:r>
      <w:r w:rsidR="00A01FD3" w:rsidRPr="00C3672B">
        <w:t xml:space="preserve">, </w:t>
      </w:r>
      <w:r w:rsidRPr="00C3672B">
        <w:t>pauvrement montés</w:t>
      </w:r>
      <w:r w:rsidR="00A01FD3" w:rsidRPr="00C3672B">
        <w:t xml:space="preserve">, </w:t>
      </w:r>
      <w:r w:rsidRPr="00C3672B">
        <w:t>pliaient de toutes parts devant les grands chevaux bardés des compagnies de lances ennemies</w:t>
      </w:r>
      <w:r w:rsidR="00A01FD3" w:rsidRPr="00C3672B">
        <w:t xml:space="preserve">. </w:t>
      </w:r>
      <w:r w:rsidRPr="00C3672B">
        <w:t>Au milieu de la plaine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infanterie catholique s</w:t>
      </w:r>
      <w:r w:rsidR="00A01FD3" w:rsidRPr="00C3672B">
        <w:t>’</w:t>
      </w:r>
      <w:r w:rsidRPr="00C3672B">
        <w:t>était massée en un grand hexagone entourant les bagages</w:t>
      </w:r>
      <w:r w:rsidR="00A01FD3" w:rsidRPr="00C3672B">
        <w:t xml:space="preserve">. </w:t>
      </w:r>
      <w:r w:rsidRPr="00C3672B">
        <w:t>Grâce à la discipline des lansquenets qui avaient fait ferme</w:t>
      </w:r>
      <w:r w:rsidR="00A01FD3" w:rsidRPr="00C3672B">
        <w:t xml:space="preserve">, </w:t>
      </w:r>
      <w:r w:rsidRPr="00C3672B">
        <w:t>tous les gens de pied s</w:t>
      </w:r>
      <w:r w:rsidR="00A01FD3" w:rsidRPr="00C3672B">
        <w:t>’</w:t>
      </w:r>
      <w:r w:rsidRPr="00C3672B">
        <w:t>étaient reformés derrière eux</w:t>
      </w:r>
      <w:r w:rsidR="00A01FD3" w:rsidRPr="00C3672B">
        <w:t xml:space="preserve">. </w:t>
      </w:r>
      <w:r w:rsidRPr="00C3672B">
        <w:t>Autour de cette muraille de piques tourbillonnaient les turmes de cavalerie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escadrons se m</w:t>
      </w:r>
      <w:r w:rsidRPr="00C3672B">
        <w:rPr>
          <w:rFonts w:cs="Amasis30"/>
        </w:rPr>
        <w:t>ê</w:t>
      </w:r>
      <w:r w:rsidRPr="00C3672B">
        <w:t>laient</w:t>
      </w:r>
      <w:r w:rsidR="00A01FD3" w:rsidRPr="00C3672B">
        <w:t xml:space="preserve">, </w:t>
      </w:r>
      <w:r w:rsidRPr="00C3672B">
        <w:t>se poursuivaient</w:t>
      </w:r>
      <w:r w:rsidR="00A01FD3" w:rsidRPr="00C3672B">
        <w:t xml:space="preserve">, </w:t>
      </w:r>
      <w:r w:rsidRPr="00C3672B">
        <w:t xml:space="preserve">puis tout </w:t>
      </w:r>
      <w:r w:rsidRPr="00C3672B">
        <w:rPr>
          <w:rFonts w:cs="Amasis30"/>
        </w:rPr>
        <w:t>à</w:t>
      </w:r>
      <w:r w:rsidRPr="00C3672B">
        <w:t xml:space="preserve"> coup il y avait une d</w:t>
      </w:r>
      <w:r w:rsidRPr="00C3672B">
        <w:rPr>
          <w:rFonts w:cs="Amasis30"/>
        </w:rPr>
        <w:t>é</w:t>
      </w:r>
      <w:r w:rsidRPr="00C3672B">
        <w:t>bandade et une troupe enti</w:t>
      </w:r>
      <w:r w:rsidRPr="00C3672B">
        <w:rPr>
          <w:rFonts w:cs="Amasis30"/>
        </w:rPr>
        <w:t>è</w:t>
      </w:r>
      <w:r w:rsidRPr="00C3672B">
        <w:t>re se dispersait</w:t>
      </w:r>
      <w:r w:rsidR="00A01FD3" w:rsidRPr="00C3672B">
        <w:t xml:space="preserve">, </w:t>
      </w:r>
      <w:r w:rsidRPr="00C3672B">
        <w:t>sans attendre le choc</w:t>
      </w:r>
      <w:r w:rsidR="00A01FD3" w:rsidRPr="00C3672B">
        <w:t xml:space="preserve">, </w:t>
      </w:r>
      <w:r w:rsidRPr="00C3672B">
        <w:t>et l</w:t>
      </w:r>
      <w:r w:rsidR="00A01FD3" w:rsidRPr="00C3672B">
        <w:rPr>
          <w:rFonts w:cs="Amasis30"/>
        </w:rPr>
        <w:t>’</w:t>
      </w:r>
      <w:r w:rsidRPr="00C3672B">
        <w:t>on voyait les cavaliers galopant agit</w:t>
      </w:r>
      <w:r w:rsidRPr="00C3672B">
        <w:rPr>
          <w:rFonts w:cs="Amasis30"/>
        </w:rPr>
        <w:t>é</w:t>
      </w:r>
      <w:r w:rsidRPr="00C3672B">
        <w:t>s comme des feuilles au souffle d</w:t>
      </w:r>
      <w:r w:rsidR="00A01FD3" w:rsidRPr="00C3672B">
        <w:rPr>
          <w:rFonts w:cs="Amasis30"/>
        </w:rPr>
        <w:t>’</w:t>
      </w:r>
      <w:r w:rsidRPr="00C3672B">
        <w:t>un grand vent</w:t>
      </w:r>
      <w:r w:rsidR="00A01FD3" w:rsidRPr="00C3672B">
        <w:t xml:space="preserve">. </w:t>
      </w:r>
      <w:r w:rsidRPr="00C3672B">
        <w:t>Les huguenots pliaient</w:t>
      </w:r>
      <w:r w:rsidR="00A01FD3" w:rsidRPr="00C3672B">
        <w:t xml:space="preserve">, </w:t>
      </w:r>
      <w:r w:rsidRPr="00C3672B">
        <w:t>et leurs gens de pied</w:t>
      </w:r>
      <w:r w:rsidR="00A01FD3" w:rsidRPr="00C3672B">
        <w:t xml:space="preserve">, </w:t>
      </w:r>
      <w:r w:rsidRPr="00C3672B">
        <w:t>s</w:t>
      </w:r>
      <w:r w:rsidRPr="00C3672B">
        <w:rPr>
          <w:rFonts w:cs="Amasis30"/>
        </w:rPr>
        <w:t>é</w:t>
      </w:r>
      <w:r w:rsidRPr="00C3672B">
        <w:t>par</w:t>
      </w:r>
      <w:r w:rsidRPr="00C3672B">
        <w:rPr>
          <w:rFonts w:cs="Amasis30"/>
        </w:rPr>
        <w:t>é</w:t>
      </w:r>
      <w:r w:rsidRPr="00C3672B">
        <w:t>s en deux troupes</w:t>
      </w:r>
      <w:r w:rsidR="00A01FD3" w:rsidRPr="00C3672B">
        <w:t xml:space="preserve">, </w:t>
      </w:r>
      <w:r w:rsidRPr="00C3672B">
        <w:t>des deux c</w:t>
      </w:r>
      <w:r w:rsidRPr="00C3672B">
        <w:rPr>
          <w:rFonts w:cs="Amasis30"/>
        </w:rPr>
        <w:t>ô</w:t>
      </w:r>
      <w:r w:rsidRPr="00C3672B">
        <w:t>t</w:t>
      </w:r>
      <w:r w:rsidRPr="00C3672B">
        <w:rPr>
          <w:rFonts w:cs="Amasis30"/>
        </w:rPr>
        <w:t>é</w:t>
      </w:r>
      <w:r w:rsidRPr="00C3672B">
        <w:t>s de la plaine</w:t>
      </w:r>
      <w:r w:rsidR="00A01FD3" w:rsidRPr="00C3672B">
        <w:t xml:space="preserve">, </w:t>
      </w:r>
      <w:r w:rsidRPr="00C3672B">
        <w:t>sans cesse coup</w:t>
      </w:r>
      <w:r w:rsidRPr="00C3672B">
        <w:rPr>
          <w:rFonts w:cs="Amasis30"/>
        </w:rPr>
        <w:t>é</w:t>
      </w:r>
      <w:r w:rsidRPr="00C3672B">
        <w:t>s par les charges</w:t>
      </w:r>
      <w:r w:rsidR="00A01FD3" w:rsidRPr="00C3672B">
        <w:t xml:space="preserve">, </w:t>
      </w:r>
      <w:r w:rsidRPr="00C3672B">
        <w:t xml:space="preserve">avaient maintenant </w:t>
      </w:r>
      <w:r w:rsidRPr="00C3672B">
        <w:rPr>
          <w:rFonts w:cs="Amasis30"/>
        </w:rPr>
        <w:t>à</w:t>
      </w:r>
      <w:r w:rsidRPr="00C3672B">
        <w:t xml:space="preserve"> supporter le poids de l</w:t>
      </w:r>
      <w:r w:rsidR="00A01FD3" w:rsidRPr="00C3672B">
        <w:rPr>
          <w:rFonts w:cs="Amasis30"/>
        </w:rPr>
        <w:t>’</w:t>
      </w:r>
      <w:r w:rsidRPr="00C3672B">
        <w:t>attaque</w:t>
      </w:r>
      <w:r w:rsidR="00A01FD3" w:rsidRPr="00C3672B">
        <w:t xml:space="preserve">. </w:t>
      </w:r>
      <w:r w:rsidRPr="00C3672B">
        <w:t>Nicolas</w:t>
      </w:r>
      <w:r w:rsidR="00A01FD3" w:rsidRPr="00C3672B">
        <w:t xml:space="preserve">, </w:t>
      </w:r>
      <w:r w:rsidRPr="00C3672B">
        <w:t>pour les d</w:t>
      </w:r>
      <w:r w:rsidRPr="00C3672B">
        <w:rPr>
          <w:rFonts w:cs="Amasis30"/>
        </w:rPr>
        <w:t>é</w:t>
      </w:r>
      <w:r w:rsidRPr="00C3672B">
        <w:t>gager</w:t>
      </w:r>
      <w:r w:rsidR="00A01FD3" w:rsidRPr="00C3672B">
        <w:t xml:space="preserve">, </w:t>
      </w:r>
      <w:r w:rsidRPr="00C3672B">
        <w:t>essaya de rassembler sa cavalerie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un escadron de reîtres catholiques la prit en flanc</w:t>
      </w:r>
      <w:r w:rsidR="00A01FD3" w:rsidRPr="00C3672B">
        <w:t xml:space="preserve">, </w:t>
      </w:r>
      <w:r w:rsidRPr="00C3672B">
        <w:t>et ceux de Spiegelwinter se contentèrent de décharger leurs pistolets en l</w:t>
      </w:r>
      <w:r w:rsidR="00A01FD3" w:rsidRPr="00C3672B">
        <w:t>’</w:t>
      </w:r>
      <w:r w:rsidRPr="00C3672B">
        <w:t>air et de s</w:t>
      </w:r>
      <w:r w:rsidR="00A01FD3" w:rsidRPr="00C3672B">
        <w:t>’</w:t>
      </w:r>
      <w:r w:rsidRPr="00C3672B">
        <w:t>éloigner au trot</w:t>
      </w:r>
      <w:r w:rsidR="00A01FD3" w:rsidRPr="00C3672B">
        <w:t>.</w:t>
      </w:r>
    </w:p>
    <w:p w14:paraId="4A38E3AC" w14:textId="77777777" w:rsidR="00A01FD3" w:rsidRPr="00C3672B" w:rsidRDefault="00A13117" w:rsidP="00A13117">
      <w:pPr>
        <w:pStyle w:val="Taille-1Normal"/>
      </w:pPr>
      <w:r w:rsidRPr="00C3672B">
        <w:t>Du Perrier avait pu se loger à Lavau avec sa compagnie de lances</w:t>
      </w:r>
      <w:r w:rsidR="00A01FD3" w:rsidRPr="00C3672B">
        <w:t xml:space="preserve">, </w:t>
      </w:r>
      <w:r w:rsidRPr="00C3672B">
        <w:t>car</w:t>
      </w:r>
      <w:r w:rsidR="00A01FD3" w:rsidRPr="00C3672B">
        <w:t xml:space="preserve">, </w:t>
      </w:r>
      <w:r w:rsidRPr="00C3672B">
        <w:t>n</w:t>
      </w:r>
      <w:r w:rsidR="00A01FD3" w:rsidRPr="00C3672B">
        <w:t>’</w:t>
      </w:r>
      <w:r w:rsidRPr="00C3672B">
        <w:t>étant pas soutenus</w:t>
      </w:r>
      <w:r w:rsidR="00A01FD3" w:rsidRPr="00C3672B">
        <w:t xml:space="preserve">, </w:t>
      </w:r>
      <w:r w:rsidRPr="00C3672B">
        <w:t>les arquebusiers qui occupaient le village avaient dû l</w:t>
      </w:r>
      <w:r w:rsidR="00A01FD3" w:rsidRPr="00C3672B">
        <w:t>’</w:t>
      </w:r>
      <w:r w:rsidRPr="00C3672B">
        <w:t>abandonner</w:t>
      </w:r>
      <w:r w:rsidR="00A01FD3" w:rsidRPr="00C3672B">
        <w:t xml:space="preserve">. </w:t>
      </w:r>
      <w:r w:rsidRPr="00C3672B">
        <w:t>Il ordonna à ses troupes de faire re</w:t>
      </w:r>
      <w:r w:rsidRPr="00C3672B">
        <w:lastRenderedPageBreak/>
        <w:t>traite sur son quartier</w:t>
      </w:r>
      <w:r w:rsidR="00A01FD3" w:rsidRPr="00C3672B">
        <w:t xml:space="preserve">, </w:t>
      </w:r>
      <w:r w:rsidRPr="00C3672B">
        <w:t>et pour donner aux gens de pied le temps de reculer</w:t>
      </w:r>
      <w:r w:rsidR="00A01FD3" w:rsidRPr="00C3672B">
        <w:t xml:space="preserve">, </w:t>
      </w:r>
      <w:r w:rsidRPr="00C3672B">
        <w:t>François de Bernage réunit cinq cents cavaliers et chargea une dernière fois les huguenots</w:t>
      </w:r>
      <w:r w:rsidR="00A01FD3" w:rsidRPr="00C3672B">
        <w:t xml:space="preserve">. </w:t>
      </w:r>
      <w:r w:rsidRPr="00C3672B">
        <w:t>Mais ceux-ci ne soutenaient plus le choc et se mettaient aussi en retraite</w:t>
      </w:r>
      <w:r w:rsidR="00A01FD3" w:rsidRPr="00C3672B">
        <w:t xml:space="preserve">. </w:t>
      </w:r>
      <w:r w:rsidRPr="00C3672B">
        <w:t>Quelques arquebusiers saluèrent d</w:t>
      </w:r>
      <w:r w:rsidR="00A01FD3" w:rsidRPr="00C3672B">
        <w:t>’</w:t>
      </w:r>
      <w:r w:rsidRPr="00C3672B">
        <w:t>une décharge les chevau-légers qui venaient en première ligne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, </w:t>
      </w:r>
      <w:r w:rsidRPr="00C3672B">
        <w:t>atteint au cou</w:t>
      </w:r>
      <w:r w:rsidR="00A01FD3" w:rsidRPr="00C3672B">
        <w:t xml:space="preserve">, </w:t>
      </w:r>
      <w:r w:rsidRPr="00C3672B">
        <w:t>roula en bas de son cheval</w:t>
      </w:r>
      <w:r w:rsidR="00A01FD3" w:rsidRPr="00C3672B">
        <w:t xml:space="preserve">. </w:t>
      </w:r>
      <w:r w:rsidRPr="00C3672B">
        <w:t>Les cinq haies de cavaliers pass</w:t>
      </w:r>
      <w:r w:rsidRPr="00C3672B">
        <w:rPr>
          <w:rFonts w:cs="Amasis30"/>
        </w:rPr>
        <w:t>è</w:t>
      </w:r>
      <w:r w:rsidRPr="00C3672B">
        <w:t>rent sur lui</w:t>
      </w:r>
      <w:r w:rsidR="00A01FD3" w:rsidRPr="00C3672B">
        <w:t>.</w:t>
      </w:r>
    </w:p>
    <w:p w14:paraId="038323D7" w14:textId="77777777" w:rsidR="00A01FD3" w:rsidRPr="00C3672B" w:rsidRDefault="00A13117" w:rsidP="00A13117">
      <w:pPr>
        <w:pStyle w:val="Taille-1Normal"/>
      </w:pPr>
      <w:r w:rsidRPr="00C3672B">
        <w:t>La nuit tombait</w:t>
      </w:r>
      <w:r w:rsidR="00A01FD3" w:rsidRPr="00C3672B">
        <w:t xml:space="preserve">, </w:t>
      </w:r>
      <w:r w:rsidRPr="00C3672B">
        <w:t>et les huguenots n</w:t>
      </w:r>
      <w:r w:rsidR="00A01FD3" w:rsidRPr="00C3672B">
        <w:t>’</w:t>
      </w:r>
      <w:r w:rsidRPr="00C3672B">
        <w:t>avaient point pris l</w:t>
      </w:r>
      <w:r w:rsidR="00A01FD3" w:rsidRPr="00C3672B">
        <w:t>’</w:t>
      </w:r>
      <w:r w:rsidRPr="00C3672B">
        <w:t>avantage</w:t>
      </w:r>
      <w:r w:rsidR="00A01FD3" w:rsidRPr="00C3672B">
        <w:t xml:space="preserve">. </w:t>
      </w:r>
      <w:r w:rsidRPr="00C3672B">
        <w:t>De tous côtés les trompettes sonnaient la retraite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 xml:space="preserve">tait par ordre de </w:t>
      </w:r>
      <w:r w:rsidR="00A01FD3" w:rsidRPr="00C3672B">
        <w:t>M. de </w:t>
      </w:r>
      <w:r w:rsidRPr="00C3672B">
        <w:t>Vergennes</w:t>
      </w:r>
      <w:r w:rsidR="00A01FD3" w:rsidRPr="00C3672B">
        <w:t xml:space="preserve">, </w:t>
      </w:r>
      <w:r w:rsidRPr="00C3672B">
        <w:t>qui avait pris</w:t>
      </w:r>
      <w:r w:rsidR="00A01FD3" w:rsidRPr="00C3672B">
        <w:t xml:space="preserve">, </w:t>
      </w:r>
      <w:r w:rsidRPr="00C3672B">
        <w:t>depuis une heure</w:t>
      </w:r>
      <w:r w:rsidR="00A01FD3" w:rsidRPr="00C3672B">
        <w:t xml:space="preserve">, </w:t>
      </w:r>
      <w:r w:rsidRPr="00C3672B">
        <w:t>le commandement</w:t>
      </w:r>
      <w:r w:rsidR="00A01FD3" w:rsidRPr="00C3672B">
        <w:t xml:space="preserve">, </w:t>
      </w:r>
      <w:r w:rsidRPr="00C3672B">
        <w:t xml:space="preserve">car le bailli de Pressac </w:t>
      </w:r>
      <w:r w:rsidRPr="00C3672B">
        <w:rPr>
          <w:rFonts w:cs="Amasis30"/>
        </w:rPr>
        <w:t>é</w:t>
      </w:r>
      <w:r w:rsidRPr="00C3672B">
        <w:t>tait mort</w:t>
      </w:r>
      <w:r w:rsidR="00A01FD3" w:rsidRPr="00C3672B">
        <w:t xml:space="preserve">. </w:t>
      </w:r>
      <w:r w:rsidRPr="00C3672B">
        <w:t>Tandis qu</w:t>
      </w:r>
      <w:r w:rsidR="00A01FD3" w:rsidRPr="00C3672B">
        <w:rPr>
          <w:rFonts w:cs="Amasis30"/>
        </w:rPr>
        <w:t>’</w:t>
      </w:r>
      <w:r w:rsidRPr="00C3672B">
        <w:t>il dirigeait l</w:t>
      </w:r>
      <w:r w:rsidR="00A01FD3" w:rsidRPr="00C3672B">
        <w:rPr>
          <w:rFonts w:cs="Amasis30"/>
        </w:rPr>
        <w:t>’</w:t>
      </w:r>
      <w:r w:rsidRPr="00C3672B">
        <w:t>attaque du haut de la lev</w:t>
      </w:r>
      <w:r w:rsidRPr="00C3672B">
        <w:rPr>
          <w:rFonts w:cs="Amasis30"/>
        </w:rPr>
        <w:t>é</w:t>
      </w:r>
      <w:r w:rsidRPr="00C3672B">
        <w:t>e de Paizay</w:t>
      </w:r>
      <w:r w:rsidR="00A01FD3" w:rsidRPr="00C3672B">
        <w:t xml:space="preserve">, </w:t>
      </w:r>
      <w:r w:rsidRPr="00C3672B">
        <w:t>une faiblesse l</w:t>
      </w:r>
      <w:r w:rsidR="00A01FD3" w:rsidRPr="00C3672B">
        <w:rPr>
          <w:rFonts w:cs="Amasis30"/>
        </w:rPr>
        <w:t>’</w:t>
      </w:r>
      <w:r w:rsidRPr="00C3672B">
        <w:t>avait pris</w:t>
      </w:r>
      <w:r w:rsidR="00A01FD3" w:rsidRPr="00C3672B">
        <w:t xml:space="preserve">, </w:t>
      </w:r>
      <w:r w:rsidRPr="00C3672B">
        <w:t xml:space="preserve">et il </w:t>
      </w:r>
      <w:r w:rsidRPr="00C3672B">
        <w:rPr>
          <w:rFonts w:cs="Amasis30"/>
        </w:rPr>
        <w:t>é</w:t>
      </w:r>
      <w:r w:rsidRPr="00C3672B">
        <w:t>tait tomb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 xml:space="preserve">vomissant son sang </w:t>
      </w:r>
      <w:r w:rsidRPr="00C3672B">
        <w:rPr>
          <w:rFonts w:cs="Amasis30"/>
        </w:rPr>
        <w:t>à</w:t>
      </w:r>
      <w:r w:rsidRPr="00C3672B">
        <w:t xml:space="preserve"> flots</w:t>
      </w:r>
      <w:r w:rsidR="00A01FD3" w:rsidRPr="00C3672B">
        <w:t xml:space="preserve">, </w:t>
      </w:r>
      <w:r w:rsidRPr="00C3672B">
        <w:t xml:space="preserve">entre les bras de ses </w:t>
      </w:r>
      <w:r w:rsidRPr="00C3672B">
        <w:rPr>
          <w:rFonts w:cs="Amasis30"/>
        </w:rPr>
        <w:t>é</w:t>
      </w:r>
      <w:r w:rsidRPr="00C3672B">
        <w:t>cuyers</w:t>
      </w:r>
      <w:r w:rsidR="00A01FD3" w:rsidRPr="00C3672B">
        <w:t xml:space="preserve">, </w:t>
      </w:r>
      <w:r w:rsidRPr="00C3672B">
        <w:t>au moment m</w:t>
      </w:r>
      <w:r w:rsidRPr="00C3672B">
        <w:rPr>
          <w:rFonts w:cs="Amasis30"/>
        </w:rPr>
        <w:t>ê</w:t>
      </w:r>
      <w:r w:rsidRPr="00C3672B">
        <w:t>me o</w:t>
      </w:r>
      <w:r w:rsidRPr="00C3672B">
        <w:rPr>
          <w:rFonts w:cs="Amasis30"/>
        </w:rPr>
        <w:t>ù</w:t>
      </w:r>
      <w:r w:rsidRPr="00C3672B">
        <w:t xml:space="preserve"> une stuarde</w:t>
      </w:r>
      <w:r w:rsidR="00B4235E">
        <w:rPr>
          <w:rStyle w:val="Appelnotedebasdep"/>
        </w:rPr>
        <w:footnoteReference w:id="3"/>
      </w:r>
      <w:r w:rsidRPr="00C3672B">
        <w:t xml:space="preserve"> arrivait</w:t>
      </w:r>
      <w:r w:rsidR="00A01FD3" w:rsidRPr="00C3672B">
        <w:t xml:space="preserve">, </w:t>
      </w:r>
      <w:r w:rsidRPr="00C3672B">
        <w:t>en sifflant</w:t>
      </w:r>
      <w:r w:rsidR="00A01FD3" w:rsidRPr="00C3672B">
        <w:t xml:space="preserve">, </w:t>
      </w:r>
      <w:r w:rsidRPr="00C3672B">
        <w:t>faire brèche dans la poitrine de sa jument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homme et la bête churent ensemble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arm</w:t>
      </w:r>
      <w:r w:rsidRPr="00C3672B">
        <w:rPr>
          <w:rFonts w:cs="Amasis30"/>
        </w:rPr>
        <w:t>é</w:t>
      </w:r>
      <w:r w:rsidRPr="00C3672B">
        <w:t xml:space="preserve">e catholique </w:t>
      </w:r>
      <w:r w:rsidRPr="00C3672B">
        <w:rPr>
          <w:rFonts w:cs="Amasis30"/>
        </w:rPr>
        <w:t>é</w:t>
      </w:r>
      <w:r w:rsidRPr="00C3672B">
        <w:t>tait sauv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>.</w:t>
      </w:r>
    </w:p>
    <w:p w14:paraId="5902A73A" w14:textId="414B8B83" w:rsidR="00A01FD3" w:rsidRPr="00C3672B" w:rsidRDefault="00A01FD3" w:rsidP="00A13117">
      <w:pPr>
        <w:pStyle w:val="Taille-1Normal"/>
      </w:pPr>
      <w:r w:rsidRPr="00C3672B">
        <w:t>M. de </w:t>
      </w:r>
      <w:r w:rsidR="00A13117" w:rsidRPr="00C3672B">
        <w:t>Vergennes campa dans la plaine de Paizay</w:t>
      </w:r>
      <w:r w:rsidRPr="00C3672B">
        <w:t xml:space="preserve">, </w:t>
      </w:r>
      <w:r w:rsidR="00A13117" w:rsidRPr="00C3672B">
        <w:t>à l</w:t>
      </w:r>
      <w:r w:rsidRPr="00C3672B">
        <w:t>’</w:t>
      </w:r>
      <w:r w:rsidR="00A13117" w:rsidRPr="00C3672B">
        <w:t>abri des bois</w:t>
      </w:r>
      <w:r w:rsidRPr="00C3672B">
        <w:t xml:space="preserve">, </w:t>
      </w:r>
      <w:r w:rsidR="00A13117" w:rsidRPr="00C3672B">
        <w:t>sans même occuper le champ de bataille que du Perrier lui abandonnait</w:t>
      </w:r>
      <w:r w:rsidRPr="00C3672B">
        <w:t xml:space="preserve">, </w:t>
      </w:r>
      <w:r w:rsidR="00A13117" w:rsidRPr="00C3672B">
        <w:t>car à cette heure il s</w:t>
      </w:r>
      <w:r w:rsidRPr="00C3672B">
        <w:t>’</w:t>
      </w:r>
      <w:r w:rsidR="00A13117" w:rsidRPr="00C3672B">
        <w:t>en allait sur Rivarennes</w:t>
      </w:r>
      <w:r w:rsidRPr="00C3672B">
        <w:t xml:space="preserve">, </w:t>
      </w:r>
      <w:r w:rsidR="00A13117" w:rsidRPr="00C3672B">
        <w:t>ayant trouvé le pont de Chitray coupé</w:t>
      </w:r>
      <w:r w:rsidRPr="00C3672B">
        <w:t xml:space="preserve">, </w:t>
      </w:r>
      <w:r w:rsidR="00A13117" w:rsidRPr="00C3672B">
        <w:t>et on pouvait le suivre dans sa route en voyant flamber les arbres et les maisons qu</w:t>
      </w:r>
      <w:r w:rsidRPr="00C3672B">
        <w:t>’</w:t>
      </w:r>
      <w:r w:rsidR="00A13117" w:rsidRPr="00C3672B">
        <w:t xml:space="preserve">il brûlait pour éclairer son </w:t>
      </w:r>
      <w:r w:rsidR="005F42AA">
        <w:t>c</w:t>
      </w:r>
      <w:r w:rsidR="005F42AA" w:rsidRPr="00C3672B">
        <w:t>hemin</w:t>
      </w:r>
      <w:r w:rsidRPr="00C3672B">
        <w:t>.</w:t>
      </w:r>
    </w:p>
    <w:p w14:paraId="55D637C8" w14:textId="77777777" w:rsidR="00A01FD3" w:rsidRPr="00C3672B" w:rsidRDefault="00A13117" w:rsidP="00A13117">
      <w:pPr>
        <w:pStyle w:val="Taille-1Normal"/>
      </w:pPr>
      <w:r w:rsidRPr="00C3672B">
        <w:t>Nicolas en étouffait de colère</w:t>
      </w:r>
      <w:r w:rsidR="00A01FD3" w:rsidRPr="00C3672B">
        <w:t xml:space="preserve">, </w:t>
      </w:r>
      <w:r w:rsidRPr="00C3672B">
        <w:t>et il disait</w:t>
      </w:r>
      <w:r w:rsidR="00A01FD3" w:rsidRPr="00C3672B">
        <w:t xml:space="preserve">, </w:t>
      </w:r>
      <w:r w:rsidRPr="00C3672B">
        <w:t>le soir</w:t>
      </w:r>
      <w:r w:rsidR="00A01FD3" w:rsidRPr="00C3672B">
        <w:t xml:space="preserve">, </w:t>
      </w:r>
      <w:r w:rsidRPr="00C3672B">
        <w:t>à de Morguen qui soupait avec lui dans le presbytère de Paizay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626DA16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</w:t>
      </w:r>
      <w:r w:rsidRPr="00C3672B">
        <w:t>’</w:t>
      </w:r>
      <w:r w:rsidR="00A13117" w:rsidRPr="00C3672B">
        <w:t>est une abomination</w:t>
      </w:r>
      <w:r w:rsidRPr="00C3672B">
        <w:t xml:space="preserve">, </w:t>
      </w:r>
      <w:r w:rsidR="00A13117" w:rsidRPr="00C3672B">
        <w:t>il n</w:t>
      </w:r>
      <w:r w:rsidRPr="00C3672B">
        <w:t>’</w:t>
      </w:r>
      <w:r w:rsidR="00A13117" w:rsidRPr="00C3672B">
        <w:t>y avait qu</w:t>
      </w:r>
      <w:r w:rsidRPr="00C3672B">
        <w:t>’</w:t>
      </w:r>
      <w:r w:rsidR="00A13117" w:rsidRPr="00C3672B">
        <w:t>à allonger la main pour l</w:t>
      </w:r>
      <w:r w:rsidRPr="00C3672B">
        <w:t>’</w:t>
      </w:r>
      <w:r w:rsidR="00A13117" w:rsidRPr="00C3672B">
        <w:t>avoir</w:t>
      </w:r>
      <w:r w:rsidRPr="00C3672B">
        <w:t>…</w:t>
      </w:r>
    </w:p>
    <w:p w14:paraId="6B893D14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Hélas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mon pauvre ami</w:t>
      </w:r>
      <w:r w:rsidRPr="00C3672B">
        <w:t xml:space="preserve">, </w:t>
      </w:r>
      <w:r w:rsidR="00A13117" w:rsidRPr="00C3672B">
        <w:t>fit Jacques</w:t>
      </w:r>
      <w:r w:rsidRPr="00C3672B">
        <w:t xml:space="preserve">, </w:t>
      </w:r>
      <w:r w:rsidR="00A13117" w:rsidRPr="00C3672B">
        <w:rPr>
          <w:rFonts w:cs="Amasis30"/>
        </w:rPr>
        <w:t>à</w:t>
      </w:r>
      <w:r w:rsidR="00A13117" w:rsidRPr="00C3672B">
        <w:t xml:space="preserve"> qui le dites-vous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ai vu le moment o</w:t>
      </w:r>
      <w:r w:rsidR="00A13117" w:rsidRPr="00C3672B">
        <w:rPr>
          <w:rFonts w:cs="Amasis30"/>
        </w:rPr>
        <w:t>ù</w:t>
      </w:r>
      <w:r w:rsidR="00A13117" w:rsidRPr="00C3672B">
        <w:t xml:space="preserve"> elle </w:t>
      </w:r>
      <w:r w:rsidR="00A13117" w:rsidRPr="00C3672B">
        <w:rPr>
          <w:rFonts w:cs="Amasis30"/>
        </w:rPr>
        <w:t>é</w:t>
      </w:r>
      <w:r w:rsidR="00A13117" w:rsidRPr="00C3672B">
        <w:t>tait enfin sauv</w:t>
      </w:r>
      <w:r w:rsidR="00A13117" w:rsidRPr="00C3672B">
        <w:rPr>
          <w:rFonts w:cs="Amasis30"/>
        </w:rPr>
        <w:t>é</w:t>
      </w:r>
      <w:r w:rsidR="00A13117" w:rsidRPr="00C3672B">
        <w:t>e</w:t>
      </w:r>
      <w:r w:rsidR="00224814" w:rsidRPr="00C3672B">
        <w:rPr>
          <w:rFonts w:ascii="Times New Roman" w:hAnsi="Times New Roman"/>
        </w:rPr>
        <w:t> </w:t>
      </w:r>
      <w:r w:rsidRPr="00C3672B">
        <w:t>!…</w:t>
      </w:r>
    </w:p>
    <w:p w14:paraId="0AF92639" w14:textId="77777777" w:rsidR="00A01FD3" w:rsidRPr="00C3672B" w:rsidRDefault="00A13117" w:rsidP="00A13117">
      <w:pPr>
        <w:pStyle w:val="Taille-1Normal"/>
      </w:pPr>
      <w:r w:rsidRPr="00C3672B">
        <w:lastRenderedPageBreak/>
        <w:t>Et ils continuaient ainsi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un regrettant de n</w:t>
      </w:r>
      <w:r w:rsidR="00A01FD3" w:rsidRPr="00C3672B">
        <w:t>’</w:t>
      </w:r>
      <w:r w:rsidRPr="00C3672B">
        <w:t>avoir pu détruire la troupe de du Perrier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autre désespéré de n</w:t>
      </w:r>
      <w:r w:rsidR="00A01FD3" w:rsidRPr="00C3672B">
        <w:t>’</w:t>
      </w:r>
      <w:r w:rsidRPr="00C3672B">
        <w:t>avoir pu sauver Madeleine</w:t>
      </w:r>
      <w:r w:rsidR="00A01FD3" w:rsidRPr="00C3672B">
        <w:t>.</w:t>
      </w:r>
    </w:p>
    <w:p w14:paraId="133C193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En ce moment</w:t>
      </w:r>
      <w:r w:rsidRPr="00C3672B">
        <w:t xml:space="preserve">, </w:t>
      </w:r>
      <w:r w:rsidR="00A13117" w:rsidRPr="00C3672B">
        <w:t xml:space="preserve">celle-ci était fort occupée à soigner </w:t>
      </w:r>
      <w:r w:rsidRPr="00C3672B">
        <w:t>M. de </w:t>
      </w:r>
      <w:r w:rsidR="00A13117" w:rsidRPr="00C3672B">
        <w:t>Bernage</w:t>
      </w:r>
      <w:r w:rsidRPr="00C3672B">
        <w:t xml:space="preserve">, </w:t>
      </w:r>
      <w:r w:rsidR="00A13117" w:rsidRPr="00C3672B">
        <w:t>qu</w:t>
      </w:r>
      <w:r w:rsidRPr="00C3672B">
        <w:t>’</w:t>
      </w:r>
      <w:r w:rsidR="00A13117" w:rsidRPr="00C3672B">
        <w:t>on avait couché</w:t>
      </w:r>
      <w:r w:rsidRPr="00C3672B">
        <w:t xml:space="preserve">, </w:t>
      </w:r>
      <w:r w:rsidR="00A13117" w:rsidRPr="00C3672B">
        <w:t>dans sa litière</w:t>
      </w:r>
      <w:r w:rsidRPr="00C3672B">
        <w:t xml:space="preserve">, </w:t>
      </w:r>
      <w:r w:rsidR="00A13117" w:rsidRPr="00C3672B">
        <w:t>en assez mauvais état</w:t>
      </w:r>
      <w:r w:rsidRPr="00C3672B">
        <w:t xml:space="preserve">. </w:t>
      </w:r>
      <w:r w:rsidR="00A13117" w:rsidRPr="00C3672B">
        <w:t>La balle d</w:t>
      </w:r>
      <w:r w:rsidRPr="00C3672B">
        <w:t>’</w:t>
      </w:r>
      <w:r w:rsidR="00A13117" w:rsidRPr="00C3672B">
        <w:t>arquebuse avait faussé le colletin</w:t>
      </w:r>
      <w:r w:rsidRPr="00C3672B">
        <w:t xml:space="preserve">, </w:t>
      </w:r>
      <w:r w:rsidR="00A13117" w:rsidRPr="00C3672B">
        <w:t>contusionné le cou</w:t>
      </w:r>
      <w:r w:rsidRPr="00C3672B">
        <w:t xml:space="preserve">, </w:t>
      </w:r>
      <w:r w:rsidR="00A13117" w:rsidRPr="00C3672B">
        <w:t>et</w:t>
      </w:r>
      <w:r w:rsidRPr="00C3672B">
        <w:t xml:space="preserve">, </w:t>
      </w:r>
      <w:r w:rsidR="00A13117" w:rsidRPr="00C3672B">
        <w:t>une fois revenu à lui</w:t>
      </w:r>
      <w:r w:rsidRPr="00C3672B">
        <w:t xml:space="preserve">, </w:t>
      </w:r>
      <w:r w:rsidR="00A13117" w:rsidRPr="00C3672B">
        <w:t>François ne cessait de cracher le sang</w:t>
      </w:r>
      <w:r w:rsidRPr="00C3672B">
        <w:t xml:space="preserve">. </w:t>
      </w:r>
      <w:r w:rsidR="00A13117" w:rsidRPr="00C3672B">
        <w:t>Malgré l</w:t>
      </w:r>
      <w:r w:rsidRPr="00C3672B">
        <w:t>’</w:t>
      </w:r>
      <w:r w:rsidR="00A13117" w:rsidRPr="00C3672B">
        <w:t>excellence de son armure</w:t>
      </w:r>
      <w:r w:rsidRPr="00C3672B">
        <w:t xml:space="preserve">, </w:t>
      </w:r>
      <w:r w:rsidR="00A13117" w:rsidRPr="00C3672B">
        <w:t>il avait été froissé en plusieurs endroits par les pieds des chevaux</w:t>
      </w:r>
      <w:r w:rsidRPr="00C3672B">
        <w:t xml:space="preserve">, </w:t>
      </w:r>
      <w:r w:rsidR="00A13117" w:rsidRPr="00C3672B">
        <w:t>et sa faiblesse était grande</w:t>
      </w:r>
      <w:r w:rsidRPr="00C3672B">
        <w:t>.</w:t>
      </w:r>
    </w:p>
    <w:p w14:paraId="03A0623F" w14:textId="17657BE5" w:rsidR="00A01FD3" w:rsidRPr="00C3672B" w:rsidRDefault="00A13117" w:rsidP="00A13117">
      <w:pPr>
        <w:pStyle w:val="Taille-1Normal"/>
      </w:pPr>
      <w:r w:rsidRPr="00C3672B">
        <w:t>Madeleine</w:t>
      </w:r>
      <w:r w:rsidR="00A01FD3" w:rsidRPr="00C3672B">
        <w:t xml:space="preserve">, </w:t>
      </w:r>
      <w:r w:rsidRPr="00C3672B">
        <w:t>déjà avertie par Zilla qui</w:t>
      </w:r>
      <w:r w:rsidR="00A01FD3" w:rsidRPr="00C3672B">
        <w:t xml:space="preserve">, </w:t>
      </w:r>
      <w:r w:rsidRPr="00C3672B">
        <w:t>le nez entre les rideaux</w:t>
      </w:r>
      <w:r w:rsidR="00A01FD3" w:rsidRPr="00C3672B">
        <w:t xml:space="preserve">, </w:t>
      </w:r>
      <w:r w:rsidRPr="00C3672B">
        <w:t>avait suivi toutes les péripéties de la bataille</w:t>
      </w:r>
      <w:r w:rsidR="00A01FD3" w:rsidRPr="00C3672B">
        <w:t xml:space="preserve">, </w:t>
      </w:r>
      <w:r w:rsidRPr="00C3672B">
        <w:t>le reçut des mains de ses écuyers</w:t>
      </w:r>
      <w:r w:rsidR="00A01FD3" w:rsidRPr="00C3672B">
        <w:t xml:space="preserve">, </w:t>
      </w:r>
      <w:r w:rsidRPr="00C3672B">
        <w:t>avec une émotion cruelle</w:t>
      </w:r>
      <w:r w:rsidR="00A01FD3" w:rsidRPr="00C3672B">
        <w:t xml:space="preserve">. </w:t>
      </w:r>
      <w:r w:rsidRPr="00C3672B">
        <w:t>Et elle promenait sur lui ses mains légèrement</w:t>
      </w:r>
      <w:r w:rsidR="00A01FD3" w:rsidRPr="00C3672B">
        <w:t xml:space="preserve">, </w:t>
      </w:r>
      <w:r w:rsidRPr="00C3672B">
        <w:t>arrangeant les bandes</w:t>
      </w:r>
      <w:r w:rsidR="00A01FD3" w:rsidRPr="00C3672B">
        <w:t xml:space="preserve">, </w:t>
      </w:r>
      <w:r w:rsidRPr="00C3672B">
        <w:t>lui disposant des coussins sous la tête</w:t>
      </w:r>
      <w:r w:rsidR="00A01FD3" w:rsidRPr="00C3672B">
        <w:t xml:space="preserve">, </w:t>
      </w:r>
      <w:r w:rsidRPr="00C3672B">
        <w:t>le couvrant pour qu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eût pas froid</w:t>
      </w:r>
      <w:r w:rsidR="00A01FD3" w:rsidRPr="00C3672B">
        <w:t xml:space="preserve">, </w:t>
      </w:r>
      <w:r w:rsidRPr="00C3672B">
        <w:t>et elle lui soutenait le cou de son bras doucement plié</w:t>
      </w:r>
      <w:r w:rsidR="00A01FD3" w:rsidRPr="00C3672B">
        <w:t xml:space="preserve">, </w:t>
      </w:r>
      <w:r w:rsidRPr="00C3672B">
        <w:t>pour qu</w:t>
      </w:r>
      <w:r w:rsidR="00A01FD3" w:rsidRPr="00C3672B">
        <w:t>’</w:t>
      </w:r>
      <w:r w:rsidRPr="00C3672B">
        <w:t xml:space="preserve">il ne </w:t>
      </w:r>
      <w:r w:rsidR="005F42AA" w:rsidRPr="00C3672B">
        <w:t>souffr</w:t>
      </w:r>
      <w:r w:rsidR="005F42AA">
        <w:t>î</w:t>
      </w:r>
      <w:r w:rsidR="005F42AA" w:rsidRPr="00C3672B">
        <w:t xml:space="preserve">t </w:t>
      </w:r>
      <w:r w:rsidRPr="00C3672B">
        <w:t>pas des secousses de la litière</w:t>
      </w:r>
      <w:r w:rsidR="00A01FD3" w:rsidRPr="00C3672B">
        <w:t xml:space="preserve">, </w:t>
      </w:r>
      <w:r w:rsidRPr="00C3672B">
        <w:t>car on s</w:t>
      </w:r>
      <w:r w:rsidR="00A01FD3" w:rsidRPr="00C3672B">
        <w:t>’</w:t>
      </w:r>
      <w:r w:rsidRPr="00C3672B">
        <w:t>était remis à marcher</w:t>
      </w:r>
      <w:r w:rsidR="00A01FD3" w:rsidRPr="00C3672B">
        <w:t>.</w:t>
      </w:r>
    </w:p>
    <w:p w14:paraId="3AE5C9C1" w14:textId="77777777" w:rsidR="00A01FD3" w:rsidRPr="00C3672B" w:rsidRDefault="00A13117" w:rsidP="00A13117">
      <w:pPr>
        <w:pStyle w:val="Taille-1Normal"/>
      </w:pPr>
      <w:r w:rsidRPr="00C3672B">
        <w:t>Lui</w:t>
      </w:r>
      <w:r w:rsidR="00A01FD3" w:rsidRPr="00C3672B">
        <w:t xml:space="preserve">, </w:t>
      </w:r>
      <w:r w:rsidRPr="00C3672B">
        <w:t>brûlé par la fièvre</w:t>
      </w:r>
      <w:r w:rsidR="00A01FD3" w:rsidRPr="00C3672B">
        <w:t xml:space="preserve">, </w:t>
      </w:r>
      <w:r w:rsidRPr="00C3672B">
        <w:t>délirait haut et fort</w:t>
      </w:r>
      <w:r w:rsidR="00A01FD3" w:rsidRPr="00C3672B">
        <w:t xml:space="preserve">. </w:t>
      </w:r>
      <w:r w:rsidRPr="00C3672B">
        <w:t>Sans cesse le nom de Madeleine revenait sur ses lèvres</w:t>
      </w:r>
      <w:r w:rsidR="00A01FD3" w:rsidRPr="00C3672B">
        <w:t xml:space="preserve">, </w:t>
      </w:r>
      <w:r w:rsidRPr="00C3672B">
        <w:t>comme si on la lui eût ravie</w:t>
      </w:r>
      <w:r w:rsidR="00A01FD3" w:rsidRPr="00C3672B">
        <w:t xml:space="preserve">, </w:t>
      </w:r>
      <w:r w:rsidRPr="00C3672B">
        <w:t>et il l</w:t>
      </w:r>
      <w:r w:rsidR="00A01FD3" w:rsidRPr="00C3672B">
        <w:t>’</w:t>
      </w:r>
      <w:r w:rsidRPr="00C3672B">
        <w:t>appelait</w:t>
      </w:r>
      <w:r w:rsidR="00A01FD3" w:rsidRPr="00C3672B">
        <w:t xml:space="preserve">, </w:t>
      </w:r>
      <w:r w:rsidRPr="00C3672B">
        <w:t>demandait son épée avec des cris de rage</w:t>
      </w:r>
      <w:r w:rsidR="00A01FD3" w:rsidRPr="00C3672B">
        <w:t xml:space="preserve">, </w:t>
      </w:r>
      <w:r w:rsidRPr="00C3672B">
        <w:t>tandis qu</w:t>
      </w:r>
      <w:r w:rsidR="00A01FD3" w:rsidRPr="00C3672B">
        <w:t>’</w:t>
      </w:r>
      <w:r w:rsidRPr="00C3672B">
        <w:t>elle s</w:t>
      </w:r>
      <w:r w:rsidR="00A01FD3" w:rsidRPr="00C3672B">
        <w:t>’</w:t>
      </w:r>
      <w:r w:rsidRPr="00C3672B">
        <w:t>épuisait à le calmer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sous la douce pression de ses mains agissant comme une caresse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assoupissait</w:t>
      </w:r>
      <w:r w:rsidR="00A01FD3" w:rsidRPr="00C3672B">
        <w:t xml:space="preserve">, </w:t>
      </w:r>
      <w:r w:rsidRPr="00C3672B">
        <w:t>balbutiant des mots d</w:t>
      </w:r>
      <w:r w:rsidR="00A01FD3" w:rsidRPr="00C3672B">
        <w:t>’</w:t>
      </w:r>
      <w:r w:rsidRPr="00C3672B">
        <w:t>amour d</w:t>
      </w:r>
      <w:r w:rsidR="00A01FD3" w:rsidRPr="00C3672B">
        <w:t>’</w:t>
      </w:r>
      <w:r w:rsidRPr="00C3672B">
        <w:t>une voix vague et endormie</w:t>
      </w:r>
      <w:r w:rsidR="00A01FD3" w:rsidRPr="00C3672B">
        <w:t>.</w:t>
      </w:r>
    </w:p>
    <w:p w14:paraId="1C79B3CD" w14:textId="77777777" w:rsidR="00A01FD3" w:rsidRPr="00C3672B" w:rsidRDefault="00A13117" w:rsidP="00A13117">
      <w:pPr>
        <w:pStyle w:val="Taille-1Normal"/>
      </w:pPr>
      <w:r w:rsidRPr="00C3672B">
        <w:t>L</w:t>
      </w:r>
      <w:r w:rsidR="00A01FD3" w:rsidRPr="00C3672B">
        <w:t>’</w:t>
      </w:r>
      <w:r w:rsidRPr="00C3672B">
        <w:t>on marcha une partie de la nuit</w:t>
      </w:r>
      <w:r w:rsidR="00A01FD3" w:rsidRPr="00C3672B">
        <w:t xml:space="preserve">, </w:t>
      </w:r>
      <w:r w:rsidRPr="00C3672B">
        <w:t>car les portes de Rivarennes étaient fermées</w:t>
      </w:r>
      <w:r w:rsidR="00A01FD3" w:rsidRPr="00C3672B">
        <w:t xml:space="preserve">, </w:t>
      </w:r>
      <w:r w:rsidRPr="00C3672B">
        <w:t>et le lieutenant qui en avait le gouvernement ne voulut pas les ouvrir</w:t>
      </w:r>
      <w:r w:rsidR="00A01FD3" w:rsidRPr="00C3672B">
        <w:t xml:space="preserve">. </w:t>
      </w:r>
      <w:r w:rsidRPr="00C3672B">
        <w:t>Il fallut gagner Saint-Gauthier par les chemins défoncés</w:t>
      </w:r>
      <w:r w:rsidR="00A01FD3" w:rsidRPr="00C3672B">
        <w:t xml:space="preserve">, </w:t>
      </w:r>
      <w:r w:rsidRPr="00C3672B">
        <w:t>sous la pluie</w:t>
      </w:r>
      <w:r w:rsidR="00A01FD3" w:rsidRPr="00C3672B">
        <w:t xml:space="preserve">. </w:t>
      </w:r>
      <w:r w:rsidRPr="00C3672B">
        <w:t>Les hommes se débandaient</w:t>
      </w:r>
      <w:r w:rsidR="00A01FD3" w:rsidRPr="00C3672B">
        <w:t xml:space="preserve">, </w:t>
      </w:r>
      <w:r w:rsidRPr="00C3672B">
        <w:t>criant à la trahison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incapacité de du Perrier était notoire</w:t>
      </w:r>
      <w:r w:rsidR="00A01FD3" w:rsidRPr="00C3672B">
        <w:t xml:space="preserve">, </w:t>
      </w:r>
      <w:r w:rsidRPr="00C3672B">
        <w:t>et tous prenaient en haine ce chef qui</w:t>
      </w:r>
      <w:r w:rsidR="00A01FD3" w:rsidRPr="00C3672B">
        <w:t xml:space="preserve">, </w:t>
      </w:r>
      <w:r w:rsidRPr="00C3672B">
        <w:t>depuis quelques jours</w:t>
      </w:r>
      <w:r w:rsidR="00A01FD3" w:rsidRPr="00C3672B">
        <w:t xml:space="preserve">, </w:t>
      </w:r>
      <w:r w:rsidRPr="00C3672B">
        <w:t>leur permettait toutes rapines et les gorgeait de butin</w:t>
      </w:r>
      <w:r w:rsidR="00A01FD3" w:rsidRPr="00C3672B">
        <w:t>.</w:t>
      </w:r>
    </w:p>
    <w:p w14:paraId="03F38C47" w14:textId="77777777" w:rsidR="00A01FD3" w:rsidRPr="00C3672B" w:rsidRDefault="00A13117" w:rsidP="00A13117">
      <w:pPr>
        <w:pStyle w:val="Taille-1Normal"/>
      </w:pPr>
      <w:r w:rsidRPr="00C3672B">
        <w:t>Enfin l</w:t>
      </w:r>
      <w:r w:rsidR="00A01FD3" w:rsidRPr="00C3672B">
        <w:t>’</w:t>
      </w:r>
      <w:r w:rsidRPr="00C3672B">
        <w:t>on entra à Saint-Gauthier</w:t>
      </w:r>
      <w:r w:rsidR="00A01FD3" w:rsidRPr="00C3672B">
        <w:t xml:space="preserve">, </w:t>
      </w:r>
      <w:r w:rsidRPr="00C3672B">
        <w:t>et les troupes trouvèrent des logements et des vivres</w:t>
      </w:r>
      <w:r w:rsidR="00A01FD3" w:rsidRPr="00C3672B">
        <w:t xml:space="preserve">. </w:t>
      </w:r>
      <w:r w:rsidRPr="00C3672B">
        <w:t>François fut transporté dans une belle maison et couché dans un bon lit</w:t>
      </w:r>
      <w:r w:rsidR="00A01FD3" w:rsidRPr="00C3672B">
        <w:t xml:space="preserve">. </w:t>
      </w:r>
      <w:r w:rsidRPr="00C3672B">
        <w:t>Un médecin du lieu</w:t>
      </w:r>
      <w:r w:rsidR="00A01FD3" w:rsidRPr="00C3672B">
        <w:t xml:space="preserve">, </w:t>
      </w:r>
      <w:r w:rsidRPr="00C3672B">
        <w:t>appelé en consultation par le chirurgien de l</w:t>
      </w:r>
      <w:r w:rsidR="00A01FD3" w:rsidRPr="00C3672B">
        <w:t>’</w:t>
      </w:r>
      <w:r w:rsidRPr="00C3672B">
        <w:t>armée</w:t>
      </w:r>
      <w:r w:rsidR="00A01FD3" w:rsidRPr="00C3672B">
        <w:t xml:space="preserve">, </w:t>
      </w:r>
      <w:r w:rsidRPr="00C3672B">
        <w:t>déclara la chose grave</w:t>
      </w:r>
      <w:r w:rsidR="00A01FD3" w:rsidRPr="00C3672B">
        <w:t xml:space="preserve">, </w:t>
      </w:r>
      <w:r w:rsidRPr="00C3672B">
        <w:t>et il fabriqua un onguent</w:t>
      </w:r>
      <w:r w:rsidR="00A01FD3" w:rsidRPr="00C3672B">
        <w:t xml:space="preserve">. </w:t>
      </w:r>
      <w:r w:rsidRPr="00C3672B">
        <w:t>Puis les deux savants laissèrent le chevau-</w:t>
      </w:r>
      <w:r w:rsidRPr="00C3672B">
        <w:lastRenderedPageBreak/>
        <w:t>léger dormir en recommandant à Madeleine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 air lourdement narquois</w:t>
      </w:r>
      <w:r w:rsidR="00A01FD3" w:rsidRPr="00C3672B">
        <w:t xml:space="preserve">, </w:t>
      </w:r>
      <w:r w:rsidRPr="00C3672B">
        <w:t>de respecter son repos</w:t>
      </w:r>
      <w:r w:rsidR="00A01FD3" w:rsidRPr="00C3672B">
        <w:t xml:space="preserve">. </w:t>
      </w:r>
      <w:r w:rsidRPr="00C3672B">
        <w:t>Elle ne daigna pas leur répondre</w:t>
      </w:r>
      <w:r w:rsidR="00A01FD3" w:rsidRPr="00C3672B">
        <w:t>.</w:t>
      </w:r>
    </w:p>
    <w:p w14:paraId="31593A3D" w14:textId="77777777" w:rsidR="00A01FD3" w:rsidRPr="00C3672B" w:rsidRDefault="00A13117" w:rsidP="00A13117">
      <w:pPr>
        <w:pStyle w:val="Taille-1Normal"/>
      </w:pPr>
      <w:r w:rsidRPr="00C3672B">
        <w:t>Sous la lampe suspendue à une poutre du plafond</w:t>
      </w:r>
      <w:r w:rsidR="00A01FD3" w:rsidRPr="00C3672B">
        <w:t xml:space="preserve">, </w:t>
      </w:r>
      <w:r w:rsidRPr="00C3672B">
        <w:t>Madeleine</w:t>
      </w:r>
      <w:r w:rsidR="00A01FD3" w:rsidRPr="00C3672B">
        <w:t xml:space="preserve">, </w:t>
      </w:r>
      <w:r w:rsidRPr="00C3672B">
        <w:t>agenouillée près du lit</w:t>
      </w:r>
      <w:r w:rsidR="00A01FD3" w:rsidRPr="00C3672B">
        <w:t xml:space="preserve">, </w:t>
      </w:r>
      <w:r w:rsidRPr="00C3672B">
        <w:t>priait pour la santé de François</w:t>
      </w:r>
      <w:r w:rsidR="00A01FD3" w:rsidRPr="00C3672B">
        <w:t xml:space="preserve">. </w:t>
      </w:r>
      <w:r w:rsidRPr="00C3672B">
        <w:t>Par moments</w:t>
      </w:r>
      <w:r w:rsidR="00A01FD3" w:rsidRPr="00C3672B">
        <w:t xml:space="preserve">, </w:t>
      </w:r>
      <w:r w:rsidRPr="00C3672B">
        <w:t>elle passait un mouchoir sur ses lèvres où venait une écume sanglante</w:t>
      </w:r>
      <w:r w:rsidR="00A01FD3" w:rsidRPr="00C3672B">
        <w:t xml:space="preserve">, </w:t>
      </w:r>
      <w:r w:rsidRPr="00C3672B">
        <w:t>sur son front où perlait la sueur</w:t>
      </w:r>
      <w:r w:rsidR="00A01FD3" w:rsidRPr="00C3672B">
        <w:t>.</w:t>
      </w:r>
    </w:p>
    <w:p w14:paraId="471C03B6" w14:textId="77777777" w:rsidR="00A01FD3" w:rsidRPr="00C3672B" w:rsidRDefault="00A13117" w:rsidP="00A13117">
      <w:pPr>
        <w:pStyle w:val="Taille-1Normal"/>
      </w:pPr>
      <w:r w:rsidRPr="00C3672B">
        <w:t>Avec son profil affiné</w:t>
      </w:r>
      <w:r w:rsidR="00A01FD3" w:rsidRPr="00C3672B">
        <w:t xml:space="preserve">, </w:t>
      </w:r>
      <w:r w:rsidRPr="00C3672B">
        <w:t>sa jolie moustache et sa barbe soyeuse</w:t>
      </w:r>
      <w:r w:rsidR="00A01FD3" w:rsidRPr="00C3672B">
        <w:t xml:space="preserve">, </w:t>
      </w:r>
      <w:r w:rsidRPr="00C3672B">
        <w:t>François était beau</w:t>
      </w:r>
      <w:r w:rsidR="00A01FD3" w:rsidRPr="00C3672B">
        <w:t xml:space="preserve">, </w:t>
      </w:r>
      <w:r w:rsidRPr="00C3672B">
        <w:t>et elle admirait avec amour ce visage d</w:t>
      </w:r>
      <w:r w:rsidR="00A01FD3" w:rsidRPr="00C3672B">
        <w:t>’</w:t>
      </w:r>
      <w:r w:rsidRPr="00C3672B">
        <w:t>où la souffrance avait retiré la dureté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comme une larme perlait à la paupière du blessé</w:t>
      </w:r>
      <w:r w:rsidR="00A01FD3" w:rsidRPr="00C3672B">
        <w:t xml:space="preserve">, </w:t>
      </w:r>
      <w:r w:rsidRPr="00C3672B">
        <w:t>elle se retourna</w:t>
      </w:r>
      <w:r w:rsidR="00A01FD3" w:rsidRPr="00C3672B">
        <w:t xml:space="preserve">, </w:t>
      </w:r>
      <w:r w:rsidRPr="00C3672B">
        <w:t>et se voyant bien seule</w:t>
      </w:r>
      <w:r w:rsidR="00A01FD3" w:rsidRPr="00C3672B">
        <w:t xml:space="preserve">, </w:t>
      </w:r>
      <w:r w:rsidRPr="00C3672B">
        <w:t>rapidement</w:t>
      </w:r>
      <w:r w:rsidR="00A01FD3" w:rsidRPr="00C3672B">
        <w:t xml:space="preserve">, </w:t>
      </w:r>
      <w:r w:rsidRPr="00C3672B">
        <w:t>comme si elle commettait un crime</w:t>
      </w:r>
      <w:r w:rsidR="00A01FD3" w:rsidRPr="00C3672B">
        <w:t xml:space="preserve">, </w:t>
      </w:r>
      <w:r w:rsidRPr="00C3672B">
        <w:t>elle prit d</w:t>
      </w:r>
      <w:r w:rsidR="00A01FD3" w:rsidRPr="00C3672B">
        <w:t>’</w:t>
      </w:r>
      <w:r w:rsidRPr="00C3672B">
        <w:t>un baiser</w:t>
      </w:r>
      <w:r w:rsidR="00A01FD3" w:rsidRPr="00C3672B">
        <w:t xml:space="preserve">, </w:t>
      </w:r>
      <w:r w:rsidRPr="00C3672B">
        <w:t>plus léger qu</w:t>
      </w:r>
      <w:r w:rsidR="00A01FD3" w:rsidRPr="00C3672B">
        <w:t>’</w:t>
      </w:r>
      <w:r w:rsidRPr="00C3672B">
        <w:t>un souffle</w:t>
      </w:r>
      <w:r w:rsidR="00A01FD3" w:rsidRPr="00C3672B">
        <w:t xml:space="preserve">, </w:t>
      </w:r>
      <w:r w:rsidRPr="00C3672B">
        <w:t>cette larme</w:t>
      </w:r>
      <w:r w:rsidR="00A01FD3" w:rsidRPr="00C3672B">
        <w:t xml:space="preserve">. </w:t>
      </w:r>
      <w:r w:rsidRPr="00C3672B">
        <w:t>Alors elle recula</w:t>
      </w:r>
      <w:r w:rsidR="00A01FD3" w:rsidRPr="00C3672B">
        <w:t xml:space="preserve">, </w:t>
      </w:r>
      <w:r w:rsidRPr="00C3672B">
        <w:t>effrayée</w:t>
      </w:r>
      <w:r w:rsidR="00A01FD3" w:rsidRPr="00C3672B">
        <w:t xml:space="preserve">. </w:t>
      </w:r>
      <w:r w:rsidRPr="00C3672B">
        <w:t>Réveillé par cette subtile caresse</w:t>
      </w:r>
      <w:r w:rsidR="00A01FD3" w:rsidRPr="00C3672B">
        <w:t xml:space="preserve">, </w:t>
      </w:r>
      <w:r w:rsidRPr="00C3672B">
        <w:t>François s</w:t>
      </w:r>
      <w:r w:rsidR="00A01FD3" w:rsidRPr="00C3672B">
        <w:t>’</w:t>
      </w:r>
      <w:r w:rsidRPr="00C3672B">
        <w:t>était dressé brusquement</w:t>
      </w:r>
      <w:r w:rsidR="00A01FD3" w:rsidRPr="00C3672B">
        <w:t xml:space="preserve">, </w:t>
      </w:r>
      <w:r w:rsidRPr="00C3672B">
        <w:t>mais elle avait eu le temps de se cacher derrière le rideau</w:t>
      </w:r>
      <w:r w:rsidR="00A01FD3" w:rsidRPr="00C3672B">
        <w:t xml:space="preserve">. </w:t>
      </w:r>
      <w:r w:rsidRPr="00C3672B">
        <w:t>Il crut avoir rêvé et s</w:t>
      </w:r>
      <w:r w:rsidR="00A01FD3" w:rsidRPr="00C3672B">
        <w:t>’</w:t>
      </w:r>
      <w:r w:rsidRPr="00C3672B">
        <w:t>assoupit de nouveau</w:t>
      </w:r>
      <w:r w:rsidR="00A01FD3" w:rsidRPr="00C3672B">
        <w:t>.</w:t>
      </w:r>
    </w:p>
    <w:p w14:paraId="2D9146CE" w14:textId="51845258" w:rsidR="00A01FD3" w:rsidRPr="00C3672B" w:rsidRDefault="00A13117" w:rsidP="00A13117">
      <w:pPr>
        <w:pStyle w:val="Taille-1Normal"/>
      </w:pPr>
      <w:r w:rsidRPr="00C3672B">
        <w:t>Telle fut la seule marque extérieure d</w:t>
      </w:r>
      <w:r w:rsidR="00A01FD3" w:rsidRPr="00C3672B">
        <w:t>’</w:t>
      </w:r>
      <w:r w:rsidRPr="00C3672B">
        <w:t>amour qu</w:t>
      </w:r>
      <w:r w:rsidR="00A01FD3" w:rsidRPr="00C3672B">
        <w:t>’</w:t>
      </w:r>
      <w:r w:rsidRPr="00C3672B">
        <w:t>elle osa jamais lui donner</w:t>
      </w:r>
      <w:r w:rsidR="00A01FD3" w:rsidRPr="00C3672B">
        <w:t xml:space="preserve">. </w:t>
      </w:r>
      <w:r w:rsidRPr="00C3672B">
        <w:t>Car</w:t>
      </w:r>
      <w:r w:rsidR="00A01FD3" w:rsidRPr="00C3672B">
        <w:t xml:space="preserve">, </w:t>
      </w:r>
      <w:r w:rsidRPr="00C3672B">
        <w:t>jusque-là</w:t>
      </w:r>
      <w:r w:rsidR="00A01FD3" w:rsidRPr="00C3672B">
        <w:t xml:space="preserve">, </w:t>
      </w:r>
      <w:r w:rsidRPr="00C3672B">
        <w:t>elle avait subi les actes du sien comme une preuve de son esclavage</w:t>
      </w:r>
      <w:r w:rsidR="00A01FD3" w:rsidRPr="00C3672B">
        <w:t>.</w:t>
      </w:r>
      <w:r w:rsidR="005F42AA">
        <w:t xml:space="preserve"> </w:t>
      </w:r>
      <w:r w:rsidRPr="00C3672B">
        <w:t>Son extrême et passive douceur lui défendait les reproches</w:t>
      </w:r>
      <w:r w:rsidR="00A01FD3" w:rsidRPr="00C3672B">
        <w:t xml:space="preserve">, </w:t>
      </w:r>
      <w:r w:rsidRPr="00C3672B">
        <w:t>ses pleurs furent son unique et inutile défense</w:t>
      </w:r>
      <w:r w:rsidR="00A01FD3" w:rsidRPr="00C3672B">
        <w:t xml:space="preserve">. </w:t>
      </w:r>
      <w:r w:rsidRPr="00C3672B">
        <w:t>Lui</w:t>
      </w:r>
      <w:r w:rsidR="00A01FD3" w:rsidRPr="00C3672B">
        <w:t xml:space="preserve">, </w:t>
      </w:r>
      <w:r w:rsidRPr="00C3672B">
        <w:t>cependant</w:t>
      </w:r>
      <w:r w:rsidR="00A01FD3" w:rsidRPr="00C3672B">
        <w:t xml:space="preserve">, </w:t>
      </w:r>
      <w:r w:rsidRPr="00C3672B">
        <w:t>souffrait autant qu</w:t>
      </w:r>
      <w:r w:rsidR="00A01FD3" w:rsidRPr="00C3672B">
        <w:t>’</w:t>
      </w:r>
      <w:r w:rsidRPr="00C3672B">
        <w:t>elle</w:t>
      </w:r>
      <w:r w:rsidR="00A01FD3" w:rsidRPr="00C3672B">
        <w:t xml:space="preserve">, </w:t>
      </w:r>
      <w:r w:rsidRPr="00C3672B">
        <w:t>car il ne pouvait la contraindre à l</w:t>
      </w:r>
      <w:r w:rsidR="00A01FD3" w:rsidRPr="00C3672B">
        <w:t>’</w:t>
      </w:r>
      <w:r w:rsidRPr="00C3672B">
        <w:t>aimer</w:t>
      </w:r>
      <w:r w:rsidR="00A01FD3" w:rsidRPr="00C3672B">
        <w:t xml:space="preserve">, </w:t>
      </w:r>
      <w:r w:rsidRPr="00C3672B">
        <w:t>et sa seule sensualité apaisée ne pouvait entièrement le satisfaire</w:t>
      </w:r>
      <w:r w:rsidR="00A01FD3" w:rsidRPr="00C3672B">
        <w:t>.</w:t>
      </w:r>
    </w:p>
    <w:p w14:paraId="39562A59" w14:textId="77777777" w:rsidR="00A01FD3" w:rsidRPr="00C3672B" w:rsidRDefault="00A13117" w:rsidP="00A13117">
      <w:pPr>
        <w:pStyle w:val="Taille-1Normal"/>
      </w:pPr>
      <w:r w:rsidRPr="00C3672B">
        <w:t>Pour elle</w:t>
      </w:r>
      <w:r w:rsidR="00A01FD3" w:rsidRPr="00C3672B">
        <w:t xml:space="preserve">, </w:t>
      </w:r>
      <w:r w:rsidRPr="00C3672B">
        <w:t>elle l</w:t>
      </w:r>
      <w:r w:rsidR="00A01FD3" w:rsidRPr="00C3672B">
        <w:t>’</w:t>
      </w:r>
      <w:r w:rsidRPr="00C3672B">
        <w:t>aimait d</w:t>
      </w:r>
      <w:r w:rsidR="00A01FD3" w:rsidRPr="00C3672B">
        <w:t>’</w:t>
      </w:r>
      <w:r w:rsidRPr="00C3672B">
        <w:t>un amour profond et dont elle s</w:t>
      </w:r>
      <w:r w:rsidR="00A01FD3" w:rsidRPr="00C3672B">
        <w:t>’</w:t>
      </w:r>
      <w:r w:rsidRPr="00C3672B">
        <w:t>épouvantait comme d</w:t>
      </w:r>
      <w:r w:rsidR="00A01FD3" w:rsidRPr="00C3672B">
        <w:t>’</w:t>
      </w:r>
      <w:r w:rsidRPr="00C3672B">
        <w:t>une perversité</w:t>
      </w:r>
      <w:r w:rsidR="00A01FD3" w:rsidRPr="00C3672B">
        <w:t xml:space="preserve">, </w:t>
      </w:r>
      <w:r w:rsidRPr="00C3672B">
        <w:t>tout en se fournissant des explications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dans sa petite logique huguenote</w:t>
      </w:r>
      <w:r w:rsidR="00A01FD3" w:rsidRPr="00C3672B">
        <w:t xml:space="preserve">, </w:t>
      </w:r>
      <w:r w:rsidRPr="00C3672B">
        <w:t>elle se reconnaissait comme innocente</w:t>
      </w:r>
      <w:r w:rsidR="00A01FD3" w:rsidRPr="00C3672B">
        <w:t xml:space="preserve">. </w:t>
      </w:r>
      <w:r w:rsidRPr="00C3672B">
        <w:t>Elle eût été coupable si elle avait consenti</w:t>
      </w:r>
      <w:r w:rsidR="00A01FD3" w:rsidRPr="00C3672B">
        <w:t xml:space="preserve">, </w:t>
      </w:r>
      <w:r w:rsidRPr="00C3672B">
        <w:t>mais elle avait cédé à la peur</w:t>
      </w:r>
      <w:r w:rsidR="00A01FD3" w:rsidRPr="00C3672B">
        <w:t xml:space="preserve">, </w:t>
      </w:r>
      <w:r w:rsidRPr="00C3672B">
        <w:t>à la force</w:t>
      </w:r>
      <w:r w:rsidR="00A01FD3" w:rsidRPr="00C3672B">
        <w:t xml:space="preserve">. </w:t>
      </w:r>
      <w:r w:rsidRPr="00C3672B">
        <w:t>Le reste était chose naturelle</w:t>
      </w:r>
      <w:r w:rsidR="00A01FD3" w:rsidRPr="00C3672B">
        <w:t xml:space="preserve">. </w:t>
      </w:r>
      <w:r w:rsidRPr="00C3672B">
        <w:t>N</w:t>
      </w:r>
      <w:r w:rsidR="00A01FD3" w:rsidRPr="00C3672B">
        <w:t>’</w:t>
      </w:r>
      <w:r w:rsidRPr="00C3672B">
        <w:t>avait-elle point lu au Livre saint que la captive de guerre appartient à son vainqueur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Oui</w:t>
      </w:r>
      <w:r w:rsidR="00A01FD3" w:rsidRPr="00C3672B">
        <w:t xml:space="preserve">, </w:t>
      </w:r>
      <w:r w:rsidRPr="00C3672B">
        <w:t>mais que dirait son p</w:t>
      </w:r>
      <w:r w:rsidRPr="00C3672B">
        <w:rPr>
          <w:rFonts w:cs="Amasis30"/>
        </w:rPr>
        <w:t>è</w:t>
      </w:r>
      <w:r w:rsidRPr="00C3672B">
        <w:t>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Si l</w:t>
      </w:r>
      <w:r w:rsidR="00A01FD3" w:rsidRPr="00C3672B">
        <w:rPr>
          <w:rFonts w:cs="Amasis30"/>
        </w:rPr>
        <w:t>’</w:t>
      </w:r>
      <w:r w:rsidRPr="00C3672B">
        <w:t>on faisait la paix</w:t>
      </w:r>
      <w:r w:rsidR="00A01FD3" w:rsidRPr="00C3672B">
        <w:t xml:space="preserve">, </w:t>
      </w:r>
      <w:r w:rsidRPr="00C3672B">
        <w:t>il la tuerait sans doute</w:t>
      </w:r>
      <w:r w:rsidR="00A01FD3" w:rsidRPr="00C3672B">
        <w:t xml:space="preserve">. </w:t>
      </w:r>
      <w:r w:rsidRPr="00C3672B">
        <w:t>François ne l</w:t>
      </w:r>
      <w:r w:rsidR="00A01FD3" w:rsidRPr="00C3672B">
        <w:t>’</w:t>
      </w:r>
      <w:r w:rsidRPr="00C3672B">
        <w:t>abandonnerait peut-être pas non plus</w:t>
      </w:r>
      <w:r w:rsidR="00A01FD3" w:rsidRPr="00C3672B">
        <w:t xml:space="preserve">. </w:t>
      </w:r>
      <w:r w:rsidRPr="00C3672B">
        <w:t>Et elle ne voulait plus penser à rien</w:t>
      </w:r>
      <w:r w:rsidR="00A01FD3" w:rsidRPr="00C3672B">
        <w:t xml:space="preserve">, </w:t>
      </w:r>
      <w:r w:rsidRPr="00C3672B">
        <w:t>évitait de songer à l</w:t>
      </w:r>
      <w:r w:rsidR="00A01FD3" w:rsidRPr="00C3672B">
        <w:t>’</w:t>
      </w:r>
      <w:r w:rsidRPr="00C3672B">
        <w:t>avenir</w:t>
      </w:r>
      <w:r w:rsidR="00A01FD3" w:rsidRPr="00C3672B">
        <w:t xml:space="preserve">, </w:t>
      </w:r>
      <w:r w:rsidRPr="00C3672B">
        <w:t>ne se rappelait même plus qu</w:t>
      </w:r>
      <w:r w:rsidR="00A01FD3" w:rsidRPr="00C3672B">
        <w:t>’</w:t>
      </w:r>
      <w:r w:rsidRPr="00C3672B">
        <w:t>il existât un homme</w:t>
      </w:r>
      <w:r w:rsidR="00A01FD3" w:rsidRPr="00C3672B">
        <w:t xml:space="preserve">, </w:t>
      </w:r>
      <w:r w:rsidRPr="00C3672B">
        <w:t>nommé de Morguen</w:t>
      </w:r>
      <w:r w:rsidR="00A01FD3" w:rsidRPr="00C3672B">
        <w:t xml:space="preserve">, </w:t>
      </w:r>
      <w:r w:rsidRPr="00C3672B">
        <w:t>à qui on l</w:t>
      </w:r>
      <w:r w:rsidR="00A01FD3" w:rsidRPr="00C3672B">
        <w:t>’</w:t>
      </w:r>
      <w:r w:rsidRPr="00C3672B">
        <w:t>avait fiancée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 xml:space="preserve">la bague de fiançailles était restée au château de </w:t>
      </w:r>
      <w:r w:rsidR="00A01FD3" w:rsidRPr="00C3672B">
        <w:t>M</w:t>
      </w:r>
      <w:r w:rsidR="00A01FD3" w:rsidRPr="00C3672B">
        <w:rPr>
          <w:vertAlign w:val="superscript"/>
        </w:rPr>
        <w:t>me</w:t>
      </w:r>
      <w:r w:rsidR="00A01FD3" w:rsidRPr="00C3672B">
        <w:t> de </w:t>
      </w:r>
      <w:r w:rsidRPr="00C3672B">
        <w:t>Cueuvres</w:t>
      </w:r>
      <w:r w:rsidR="00A01FD3" w:rsidRPr="00C3672B">
        <w:t>.</w:t>
      </w:r>
    </w:p>
    <w:p w14:paraId="39A3662F" w14:textId="77777777" w:rsidR="00A01FD3" w:rsidRPr="00C3672B" w:rsidRDefault="00A13117" w:rsidP="00A13117">
      <w:pPr>
        <w:pStyle w:val="Taille-1Normal"/>
      </w:pPr>
      <w:r w:rsidRPr="00C3672B">
        <w:lastRenderedPageBreak/>
        <w:t>Mais la conscience de Madeleine s</w:t>
      </w:r>
      <w:r w:rsidR="00A01FD3" w:rsidRPr="00C3672B">
        <w:t>’</w:t>
      </w:r>
      <w:r w:rsidRPr="00C3672B">
        <w:t>était révoltée contre l</w:t>
      </w:r>
      <w:r w:rsidR="00A01FD3" w:rsidRPr="00C3672B">
        <w:t>’</w:t>
      </w:r>
      <w:r w:rsidRPr="00C3672B">
        <w:t>amour qui montait dans son cœur pour y remplacer la soumission</w:t>
      </w:r>
      <w:r w:rsidR="00A01FD3" w:rsidRPr="00C3672B">
        <w:t xml:space="preserve">. </w:t>
      </w:r>
      <w:r w:rsidRPr="00C3672B">
        <w:t>Elle le sentait l</w:t>
      </w:r>
      <w:r w:rsidR="00A01FD3" w:rsidRPr="00C3672B">
        <w:t>’</w:t>
      </w:r>
      <w:r w:rsidRPr="00C3672B">
        <w:t>envahir</w:t>
      </w:r>
      <w:r w:rsidR="00A01FD3" w:rsidRPr="00C3672B">
        <w:t xml:space="preserve">, </w:t>
      </w:r>
      <w:r w:rsidRPr="00C3672B">
        <w:t>la dominer</w:t>
      </w:r>
      <w:r w:rsidR="00A01FD3" w:rsidRPr="00C3672B">
        <w:t xml:space="preserve">, </w:t>
      </w:r>
      <w:r w:rsidRPr="00C3672B">
        <w:t>toujours plus impérieux et plus ferme</w:t>
      </w:r>
      <w:r w:rsidR="00A01FD3" w:rsidRPr="00C3672B">
        <w:t xml:space="preserve">, </w:t>
      </w:r>
      <w:r w:rsidRPr="00C3672B">
        <w:t>jusqu</w:t>
      </w:r>
      <w:r w:rsidR="00A01FD3" w:rsidRPr="00C3672B">
        <w:t>’</w:t>
      </w:r>
      <w:r w:rsidRPr="00C3672B">
        <w:t>à la faire tressaillir de tendresse pour celui qui lui avait ravi son honneur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pour se punir de ce sentiment honteux</w:t>
      </w:r>
      <w:r w:rsidR="00A01FD3" w:rsidRPr="00C3672B">
        <w:t xml:space="preserve">, </w:t>
      </w:r>
      <w:r w:rsidRPr="00C3672B">
        <w:t>elle se jura de ne jamais dire à François qu</w:t>
      </w:r>
      <w:r w:rsidR="00A01FD3" w:rsidRPr="00C3672B">
        <w:t>’</w:t>
      </w:r>
      <w:r w:rsidRPr="00C3672B">
        <w:t>elle l</w:t>
      </w:r>
      <w:r w:rsidR="00A01FD3" w:rsidRPr="00C3672B">
        <w:t>’</w:t>
      </w:r>
      <w:r w:rsidRPr="00C3672B">
        <w:t>aimait</w:t>
      </w:r>
      <w:r w:rsidR="00A01FD3" w:rsidRPr="00C3672B">
        <w:t>.</w:t>
      </w:r>
    </w:p>
    <w:p w14:paraId="4C93E859" w14:textId="77777777" w:rsidR="00A01FD3" w:rsidRPr="00C3672B" w:rsidRDefault="00A13117" w:rsidP="00A13117">
      <w:pPr>
        <w:pStyle w:val="Taille-1Normal"/>
      </w:pPr>
      <w:r w:rsidRPr="00C3672B">
        <w:t>Puis</w:t>
      </w:r>
      <w:r w:rsidR="00A01FD3" w:rsidRPr="00C3672B">
        <w:t xml:space="preserve">, </w:t>
      </w:r>
      <w:r w:rsidRPr="00C3672B">
        <w:t>comme si cette contrainte continuelle qu</w:t>
      </w:r>
      <w:r w:rsidR="00A01FD3" w:rsidRPr="00C3672B">
        <w:t>’</w:t>
      </w:r>
      <w:r w:rsidRPr="00C3672B">
        <w:t>elle s</w:t>
      </w:r>
      <w:r w:rsidR="00A01FD3" w:rsidRPr="00C3672B">
        <w:t>’</w:t>
      </w:r>
      <w:r w:rsidRPr="00C3672B">
        <w:t>imposait dût en perdre de sa rigueur</w:t>
      </w:r>
      <w:r w:rsidR="00A01FD3" w:rsidRPr="00C3672B">
        <w:t xml:space="preserve">, </w:t>
      </w:r>
      <w:r w:rsidRPr="00C3672B">
        <w:t>elle imagina un jour de s</w:t>
      </w:r>
      <w:r w:rsidR="00A01FD3" w:rsidRPr="00C3672B">
        <w:t>’</w:t>
      </w:r>
      <w:r w:rsidRPr="00C3672B">
        <w:t>en remettre au hasard pour dire à celui qui l</w:t>
      </w:r>
      <w:r w:rsidR="00A01FD3" w:rsidRPr="00C3672B">
        <w:t>’</w:t>
      </w:r>
      <w:r w:rsidRPr="00C3672B">
        <w:t>aimait combien elle le chérissait aussi</w:t>
      </w:r>
      <w:r w:rsidR="00A01FD3" w:rsidRPr="00C3672B">
        <w:t xml:space="preserve">. </w:t>
      </w:r>
      <w:r w:rsidRPr="00C3672B">
        <w:t>Dans le collier de l</w:t>
      </w:r>
      <w:r w:rsidR="00A01FD3" w:rsidRPr="00C3672B">
        <w:t>’</w:t>
      </w:r>
      <w:r w:rsidRPr="00C3672B">
        <w:t>ordre de Saint-Michel</w:t>
      </w:r>
      <w:r w:rsidR="00A01FD3" w:rsidRPr="00C3672B">
        <w:t xml:space="preserve">, </w:t>
      </w:r>
      <w:r w:rsidRPr="00C3672B">
        <w:t>tel qu</w:t>
      </w:r>
      <w:r w:rsidR="00A01FD3" w:rsidRPr="00C3672B">
        <w:t>’</w:t>
      </w:r>
      <w:r w:rsidRPr="00C3672B">
        <w:t>on le porte à la guerre</w:t>
      </w:r>
      <w:r w:rsidR="00A01FD3" w:rsidRPr="00C3672B">
        <w:t xml:space="preserve">, </w:t>
      </w:r>
      <w:r w:rsidRPr="00C3672B">
        <w:t>la plaque émaillée est pendue à un licol de soie noire</w:t>
      </w:r>
      <w:r w:rsidR="00A01FD3" w:rsidRPr="00C3672B">
        <w:t xml:space="preserve">. </w:t>
      </w:r>
      <w:r w:rsidRPr="00C3672B">
        <w:t>La plaque du collier de François formait reliquaire</w:t>
      </w:r>
      <w:r w:rsidR="00A01FD3" w:rsidRPr="00C3672B">
        <w:t xml:space="preserve">, </w:t>
      </w:r>
      <w:r w:rsidRPr="00C3672B">
        <w:t>et sa mère y avait inclus des reliques bonnes pour préserver des blessures</w:t>
      </w:r>
      <w:r w:rsidR="00A01FD3" w:rsidRPr="00C3672B">
        <w:t xml:space="preserve">. </w:t>
      </w:r>
      <w:r w:rsidRPr="00C3672B">
        <w:t>Madeleine enleva les reliques et pressa dans le médaillon de vermeil une boucle de ses cheveux noués par une mince faveur blanche où elle avait brodé en soie rouge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61457EEA" w14:textId="77777777" w:rsidR="00A13117" w:rsidRPr="00C3672B" w:rsidRDefault="00A01FD3" w:rsidP="00A13117">
      <w:pPr>
        <w:pStyle w:val="Taille-1Normal"/>
      </w:pPr>
      <w:r w:rsidRPr="00C3672B">
        <w:t>«</w:t>
      </w:r>
      <w:r w:rsidR="00224814" w:rsidRPr="00C3672B">
        <w:t> </w:t>
      </w:r>
      <w:r w:rsidR="00A13117" w:rsidRPr="00C3672B">
        <w:t>Fran</w:t>
      </w:r>
      <w:r w:rsidR="00A13117" w:rsidRPr="00C3672B">
        <w:rPr>
          <w:rFonts w:cs="Amasis30"/>
        </w:rPr>
        <w:t>ç</w:t>
      </w:r>
      <w:r w:rsidR="00A13117" w:rsidRPr="00C3672B">
        <w:t>ois</w:t>
      </w:r>
      <w:r w:rsidRPr="00C3672B">
        <w:t xml:space="preserve">, </w:t>
      </w:r>
      <w:r w:rsidR="00A13117" w:rsidRPr="00C3672B">
        <w:t>je vous aime et vous ai donn</w:t>
      </w:r>
      <w:r w:rsidR="00A13117" w:rsidRPr="00C3672B">
        <w:rPr>
          <w:rFonts w:cs="Amasis30"/>
        </w:rPr>
        <w:t>é</w:t>
      </w:r>
      <w:r w:rsidR="00A13117" w:rsidRPr="00C3672B">
        <w:t xml:space="preserve"> ma foy</w:t>
      </w:r>
      <w:r w:rsidRPr="00C3672B">
        <w:t xml:space="preserve">. </w:t>
      </w:r>
      <w:r w:rsidRPr="00C3672B">
        <w:rPr>
          <w:rFonts w:cs="Amasis30"/>
        </w:rPr>
        <w:t xml:space="preserve">– </w:t>
      </w:r>
      <w:r w:rsidR="00A13117" w:rsidRPr="00C3672B">
        <w:t>Madeleine de G</w:t>
      </w:r>
      <w:r w:rsidRPr="00C3672B">
        <w:rPr>
          <w:rFonts w:cs="Amasis30"/>
        </w:rPr>
        <w:t>…</w:t>
      </w:r>
      <w:r w:rsidR="00224814" w:rsidRPr="00C3672B">
        <w:rPr>
          <w:rFonts w:cs="Amasis30"/>
        </w:rPr>
        <w:t> </w:t>
      </w:r>
      <w:r w:rsidRPr="00C3672B">
        <w:rPr>
          <w:rFonts w:cs="Amasis30"/>
        </w:rPr>
        <w:t>»</w:t>
      </w:r>
    </w:p>
    <w:p w14:paraId="4222B604" w14:textId="77777777" w:rsidR="00A01FD3" w:rsidRPr="00C3672B" w:rsidRDefault="00A13117" w:rsidP="00A13117">
      <w:pPr>
        <w:pStyle w:val="Taille-1Normal"/>
      </w:pPr>
      <w:r w:rsidRPr="00C3672B">
        <w:t>Quelque jour</w:t>
      </w:r>
      <w:r w:rsidR="00A01FD3" w:rsidRPr="00C3672B">
        <w:t xml:space="preserve">, </w:t>
      </w:r>
      <w:r w:rsidRPr="00C3672B">
        <w:t>il trouverait cela en ouvrant</w:t>
      </w:r>
      <w:r w:rsidR="00A01FD3" w:rsidRPr="00C3672B">
        <w:t xml:space="preserve">, </w:t>
      </w:r>
      <w:r w:rsidRPr="00C3672B">
        <w:t>par hasard</w:t>
      </w:r>
      <w:r w:rsidR="00A01FD3" w:rsidRPr="00C3672B">
        <w:t xml:space="preserve">, </w:t>
      </w:r>
      <w:r w:rsidRPr="00C3672B">
        <w:t>le petit reliquaire</w:t>
      </w:r>
      <w:r w:rsidR="00A01FD3" w:rsidRPr="00C3672B">
        <w:t xml:space="preserve">. </w:t>
      </w:r>
      <w:r w:rsidRPr="00C3672B">
        <w:t>Il saurait tout</w:t>
      </w:r>
      <w:r w:rsidR="00A01FD3" w:rsidRPr="00C3672B">
        <w:t xml:space="preserve">, </w:t>
      </w:r>
      <w:r w:rsidRPr="00C3672B">
        <w:t>alors</w:t>
      </w:r>
      <w:r w:rsidR="00A01FD3" w:rsidRPr="00C3672B">
        <w:t xml:space="preserve">, </w:t>
      </w:r>
      <w:r w:rsidRPr="00C3672B">
        <w:t>et leur union serait complète</w:t>
      </w:r>
      <w:r w:rsidR="00A01FD3" w:rsidRPr="00C3672B">
        <w:t xml:space="preserve">. </w:t>
      </w:r>
      <w:r w:rsidRPr="00C3672B">
        <w:t>Car il lui avait juré qu</w:t>
      </w:r>
      <w:r w:rsidR="00A01FD3" w:rsidRPr="00C3672B">
        <w:t>’</w:t>
      </w:r>
      <w:r w:rsidRPr="00C3672B">
        <w:t>il la prendrait pour femme le jour qu</w:t>
      </w:r>
      <w:r w:rsidR="00A01FD3" w:rsidRPr="00C3672B">
        <w:t>’</w:t>
      </w:r>
      <w:r w:rsidRPr="00C3672B">
        <w:t>elle voudrait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quand il la quittait</w:t>
      </w:r>
      <w:r w:rsidR="00A01FD3" w:rsidRPr="00C3672B">
        <w:t xml:space="preserve">, </w:t>
      </w:r>
      <w:r w:rsidRPr="00C3672B">
        <w:t>elle lui passait elle-même le médaillon au cou</w:t>
      </w:r>
      <w:r w:rsidR="00A01FD3" w:rsidRPr="00C3672B">
        <w:t xml:space="preserve">, </w:t>
      </w:r>
      <w:r w:rsidRPr="00C3672B">
        <w:t>puis elle se trouvait heureuse comme s</w:t>
      </w:r>
      <w:r w:rsidR="00A01FD3" w:rsidRPr="00C3672B">
        <w:t>’</w:t>
      </w:r>
      <w:r w:rsidRPr="00C3672B">
        <w:t>il savait déjà ce qui était écrit dedans</w:t>
      </w:r>
      <w:r w:rsidR="00A01FD3" w:rsidRPr="00C3672B">
        <w:t>.</w:t>
      </w:r>
    </w:p>
    <w:p w14:paraId="48AD9D95" w14:textId="77777777" w:rsidR="00A01FD3" w:rsidRPr="00C3672B" w:rsidRDefault="00A13117" w:rsidP="00A13117">
      <w:pPr>
        <w:pStyle w:val="Taille-1Normal"/>
      </w:pPr>
      <w:r w:rsidRPr="00C3672B">
        <w:t>Jamais elle ne lui avoua autrement son amour</w:t>
      </w:r>
      <w:r w:rsidR="00A01FD3" w:rsidRPr="00C3672B">
        <w:t xml:space="preserve">, </w:t>
      </w:r>
      <w:r w:rsidRPr="00C3672B">
        <w:t>et François n</w:t>
      </w:r>
      <w:r w:rsidR="00A01FD3" w:rsidRPr="00C3672B">
        <w:t>’</w:t>
      </w:r>
      <w:r w:rsidRPr="00C3672B">
        <w:t>ouvrit jamais le médaillon</w:t>
      </w:r>
      <w:r w:rsidR="00A01FD3" w:rsidRPr="00C3672B">
        <w:t xml:space="preserve">. </w:t>
      </w:r>
      <w:r w:rsidRPr="00C3672B">
        <w:t>Lui</w:t>
      </w:r>
      <w:r w:rsidR="00A01FD3" w:rsidRPr="00C3672B">
        <w:t xml:space="preserve">, </w:t>
      </w:r>
      <w:r w:rsidRPr="00C3672B">
        <w:t>pourtant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avait obsédée de ses prières</w:t>
      </w:r>
      <w:r w:rsidR="00A01FD3" w:rsidRPr="00C3672B">
        <w:t xml:space="preserve">, </w:t>
      </w:r>
      <w:r w:rsidRPr="00C3672B">
        <w:t>la suppliant de lui dire un mot</w:t>
      </w:r>
      <w:r w:rsidR="00A01FD3" w:rsidRPr="00C3672B">
        <w:t xml:space="preserve">, </w:t>
      </w:r>
      <w:r w:rsidRPr="00C3672B">
        <w:t>un seul</w:t>
      </w:r>
      <w:r w:rsidR="00A01FD3" w:rsidRPr="00C3672B">
        <w:t xml:space="preserve">, </w:t>
      </w:r>
      <w:r w:rsidRPr="00C3672B">
        <w:t>qui pût lui faire croire qu</w:t>
      </w:r>
      <w:r w:rsidR="00A01FD3" w:rsidRPr="00C3672B">
        <w:t>’</w:t>
      </w:r>
      <w:r w:rsidRPr="00C3672B">
        <w:t>elle l</w:t>
      </w:r>
      <w:r w:rsidR="00A01FD3" w:rsidRPr="00C3672B">
        <w:t>’</w:t>
      </w:r>
      <w:r w:rsidRPr="00C3672B">
        <w:t>aimerait un jour</w:t>
      </w:r>
      <w:r w:rsidR="00A01FD3" w:rsidRPr="00C3672B">
        <w:t xml:space="preserve">. </w:t>
      </w:r>
      <w:r w:rsidRPr="00C3672B">
        <w:t>Jamais il ne l</w:t>
      </w:r>
      <w:r w:rsidR="00A01FD3" w:rsidRPr="00C3672B">
        <w:t>’</w:t>
      </w:r>
      <w:r w:rsidRPr="00C3672B">
        <w:t>obtint</w:t>
      </w:r>
      <w:r w:rsidR="00A01FD3" w:rsidRPr="00C3672B">
        <w:t xml:space="preserve">, </w:t>
      </w:r>
      <w:r w:rsidRPr="00C3672B">
        <w:t>et elle lui disait des choses vagues</w:t>
      </w:r>
      <w:r w:rsidR="00A01FD3" w:rsidRPr="00C3672B">
        <w:t xml:space="preserve">, </w:t>
      </w:r>
      <w:r w:rsidRPr="00C3672B">
        <w:t>avec des regards profonds</w:t>
      </w:r>
      <w:r w:rsidR="00A01FD3" w:rsidRPr="00C3672B">
        <w:t>.</w:t>
      </w:r>
    </w:p>
    <w:p w14:paraId="478326B5" w14:textId="77777777" w:rsidR="00A01FD3" w:rsidRPr="00C3672B" w:rsidRDefault="00A13117" w:rsidP="00A13117">
      <w:pPr>
        <w:pStyle w:val="Taille-1Normal"/>
      </w:pPr>
      <w:r w:rsidRPr="00C3672B">
        <w:t>Se livrant à ses exigences sensuelles avec une soumission qui blessait parfois François comme un outrage</w:t>
      </w:r>
      <w:r w:rsidR="00A01FD3" w:rsidRPr="00C3672B">
        <w:t xml:space="preserve">, </w:t>
      </w:r>
      <w:r w:rsidRPr="00C3672B">
        <w:t>elle luttait contre elle-même pour ne point laisser échapper de ses lèvres mourantes l</w:t>
      </w:r>
      <w:r w:rsidR="00A01FD3" w:rsidRPr="00C3672B">
        <w:t>’</w:t>
      </w:r>
      <w:r w:rsidRPr="00C3672B">
        <w:t>aveu dont son cœur débordait</w:t>
      </w:r>
      <w:r w:rsidR="00A01FD3" w:rsidRPr="00C3672B">
        <w:t xml:space="preserve">. </w:t>
      </w:r>
      <w:r w:rsidRPr="00C3672B">
        <w:t>Et lui se sentait parfois pris de mauvaises colères</w:t>
      </w:r>
      <w:r w:rsidR="00A01FD3" w:rsidRPr="00C3672B">
        <w:t xml:space="preserve">, </w:t>
      </w:r>
      <w:r w:rsidRPr="00C3672B">
        <w:t xml:space="preserve">avec des envies de battre cette statue vivante qui semblait </w:t>
      </w:r>
      <w:r w:rsidRPr="00C3672B">
        <w:lastRenderedPageBreak/>
        <w:t>sans cœur</w:t>
      </w:r>
      <w:r w:rsidR="00A01FD3" w:rsidRPr="00C3672B">
        <w:t xml:space="preserve">. </w:t>
      </w:r>
      <w:r w:rsidRPr="00C3672B">
        <w:t>Il en passait des nuits blanches et lui disait des choses dures</w:t>
      </w:r>
      <w:r w:rsidR="00A01FD3" w:rsidRPr="00C3672B">
        <w:t xml:space="preserve">. </w:t>
      </w:r>
      <w:r w:rsidRPr="00C3672B">
        <w:t>Mais il voyait ses yeux violets se noyer de larmes</w:t>
      </w:r>
      <w:r w:rsidR="00A01FD3" w:rsidRPr="00C3672B">
        <w:t xml:space="preserve">, </w:t>
      </w:r>
      <w:r w:rsidRPr="00C3672B">
        <w:t>et il les séchait sous ses baisers</w:t>
      </w:r>
      <w:r w:rsidR="00A01FD3" w:rsidRPr="00C3672B">
        <w:t>.</w:t>
      </w:r>
    </w:p>
    <w:p w14:paraId="0D70D5D5" w14:textId="77777777" w:rsidR="00A01FD3" w:rsidRPr="00C3672B" w:rsidRDefault="00C3672B" w:rsidP="00A13117">
      <w:pPr>
        <w:pStyle w:val="Taille-1Normal"/>
      </w:pPr>
      <w:r w:rsidRPr="00C3672B">
        <w:t>À</w:t>
      </w:r>
      <w:r w:rsidR="00A13117" w:rsidRPr="00C3672B">
        <w:t xml:space="preserve"> Paizay</w:t>
      </w:r>
      <w:r w:rsidR="00A01FD3" w:rsidRPr="00C3672B">
        <w:t xml:space="preserve">, </w:t>
      </w:r>
      <w:r w:rsidR="00A13117" w:rsidRPr="00C3672B">
        <w:t>Nicolas et le baron Jacques continuaient à épancher leur bile</w:t>
      </w:r>
      <w:r w:rsidR="00A01FD3" w:rsidRPr="00C3672B">
        <w:t>.</w:t>
      </w:r>
    </w:p>
    <w:p w14:paraId="3CC80B5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Voyez-moi cette buse</w:t>
      </w:r>
      <w:r w:rsidRPr="00C3672B">
        <w:t xml:space="preserve">, </w:t>
      </w:r>
      <w:r w:rsidR="00A13117" w:rsidRPr="00C3672B">
        <w:t>disait Nicolas en parlant de Vergennes</w:t>
      </w:r>
      <w:r w:rsidRPr="00C3672B">
        <w:t xml:space="preserve">, </w:t>
      </w:r>
      <w:r w:rsidR="00A13117" w:rsidRPr="00C3672B">
        <w:t>il n</w:t>
      </w:r>
      <w:r w:rsidRPr="00C3672B">
        <w:t>’</w:t>
      </w:r>
      <w:r w:rsidR="00A13117" w:rsidRPr="00C3672B">
        <w:t>avait qu</w:t>
      </w:r>
      <w:r w:rsidRPr="00C3672B">
        <w:t>’</w:t>
      </w:r>
      <w:r w:rsidR="00A13117" w:rsidRPr="00C3672B">
        <w:t>à faire donner notre infanterie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="00A13117" w:rsidRPr="00C3672B">
        <w:rPr>
          <w:rFonts w:cs="Amasis30"/>
        </w:rPr>
        <w:t>à</w:t>
      </w:r>
      <w:r w:rsidR="00A13117" w:rsidRPr="00C3672B">
        <w:t xml:space="preserve"> cette heure</w:t>
      </w:r>
      <w:r w:rsidRPr="00C3672B">
        <w:t xml:space="preserve">, </w:t>
      </w:r>
      <w:r w:rsidR="00A13117" w:rsidRPr="00C3672B">
        <w:t>tous ces catholiques seraient couch</w:t>
      </w:r>
      <w:r w:rsidR="00A13117" w:rsidRPr="00C3672B">
        <w:rPr>
          <w:rFonts w:cs="Amasis30"/>
        </w:rPr>
        <w:t>é</w:t>
      </w:r>
      <w:r w:rsidR="00A13117" w:rsidRPr="00C3672B">
        <w:t>s le nez dans l</w:t>
      </w:r>
      <w:r w:rsidRPr="00C3672B">
        <w:rPr>
          <w:rFonts w:cs="Amasis30"/>
        </w:rPr>
        <w:t>’</w:t>
      </w:r>
      <w:r w:rsidR="00A13117" w:rsidRPr="00C3672B">
        <w:t>herbe</w:t>
      </w:r>
      <w:r w:rsidRPr="00C3672B">
        <w:t>.</w:t>
      </w:r>
    </w:p>
    <w:p w14:paraId="6167127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Et j</w:t>
      </w:r>
      <w:r w:rsidRPr="00C3672B">
        <w:t>’</w:t>
      </w:r>
      <w:r w:rsidR="00A13117" w:rsidRPr="00C3672B">
        <w:t>aurais sauvé Madeleine</w:t>
      </w:r>
      <w:r w:rsidRPr="00C3672B">
        <w:t xml:space="preserve">, </w:t>
      </w:r>
      <w:r w:rsidR="00A13117" w:rsidRPr="00C3672B">
        <w:t>murmurait Jacques</w:t>
      </w:r>
      <w:r w:rsidRPr="00C3672B">
        <w:t xml:space="preserve">. </w:t>
      </w:r>
      <w:r w:rsidR="00A13117" w:rsidRPr="00C3672B">
        <w:t>Dire qu</w:t>
      </w:r>
      <w:r w:rsidRPr="00C3672B">
        <w:t>’</w:t>
      </w:r>
      <w:r w:rsidR="00A13117" w:rsidRPr="00C3672B">
        <w:t>en ce moment elle est sans doute aux bras de ce misérable qui la violente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4A3B6818" w14:textId="77777777" w:rsidR="00A01FD3" w:rsidRPr="00C3672B" w:rsidRDefault="00A13117" w:rsidP="00A13117">
      <w:pPr>
        <w:pStyle w:val="Taille-1Normal"/>
      </w:pPr>
      <w:r w:rsidRPr="00C3672B">
        <w:t>Il espérait cependant que François aurait été tué dans l</w:t>
      </w:r>
      <w:r w:rsidR="00A01FD3" w:rsidRPr="00C3672B">
        <w:t>’</w:t>
      </w:r>
      <w:r w:rsidRPr="00C3672B">
        <w:t>affaire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Nicolas ne put lui en donner des nouvelles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au milieu de la poussi</w:t>
      </w:r>
      <w:r w:rsidRPr="00C3672B">
        <w:rPr>
          <w:rFonts w:cs="Amasis30"/>
        </w:rPr>
        <w:t>è</w:t>
      </w:r>
      <w:r w:rsidRPr="00C3672B">
        <w:t>re et de la fum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il ne l</w:t>
      </w:r>
      <w:r w:rsidR="00A01FD3" w:rsidRPr="00C3672B">
        <w:rPr>
          <w:rFonts w:cs="Amasis30"/>
        </w:rPr>
        <w:t>’</w:t>
      </w:r>
      <w:r w:rsidRPr="00C3672B">
        <w:t>avait pas reconnu</w:t>
      </w:r>
      <w:r w:rsidR="00A01FD3" w:rsidRPr="00C3672B">
        <w:t>.</w:t>
      </w:r>
    </w:p>
    <w:p w14:paraId="641541E6" w14:textId="77777777" w:rsidR="00A01FD3" w:rsidRPr="00C3672B" w:rsidRDefault="00A01FD3" w:rsidP="00A13117">
      <w:pPr>
        <w:pStyle w:val="Taille-1Normal"/>
      </w:pPr>
      <w:r w:rsidRPr="00C3672B">
        <w:t>M. de </w:t>
      </w:r>
      <w:r w:rsidR="00A13117" w:rsidRPr="00C3672B">
        <w:t>Vergennes écrivait à Valentine une lettre dont il daigna faire la lecture à Gallois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le valet la trouva en tous points admirable</w:t>
      </w:r>
      <w:r w:rsidRPr="00C3672B">
        <w:t>.</w:t>
      </w:r>
    </w:p>
    <w:p w14:paraId="1E8E04F3" w14:textId="77777777" w:rsidR="00A13117" w:rsidRPr="00C3672B" w:rsidRDefault="00A01FD3" w:rsidP="00A13117">
      <w:pPr>
        <w:pStyle w:val="Taille-1Normal"/>
      </w:pPr>
      <w:r w:rsidRPr="00C3672B">
        <w:t>«</w:t>
      </w:r>
      <w:r w:rsidR="00224814" w:rsidRPr="00C3672B">
        <w:t> </w:t>
      </w:r>
      <w:r w:rsidR="00A13117" w:rsidRPr="00C3672B">
        <w:t>Ma toute mignonne</w:t>
      </w:r>
      <w:r w:rsidRPr="00C3672B">
        <w:t xml:space="preserve">, </w:t>
      </w:r>
      <w:r w:rsidR="00A13117" w:rsidRPr="00C3672B">
        <w:t>disait le tr</w:t>
      </w:r>
      <w:r w:rsidR="00A13117" w:rsidRPr="00C3672B">
        <w:rPr>
          <w:rFonts w:cs="Amasis30"/>
        </w:rPr>
        <w:t>è</w:t>
      </w:r>
      <w:r w:rsidR="00A13117" w:rsidRPr="00C3672B">
        <w:t>s noble marquis</w:t>
      </w:r>
      <w:r w:rsidRPr="00C3672B">
        <w:t xml:space="preserve">, </w:t>
      </w:r>
      <w:r w:rsidR="00A13117" w:rsidRPr="00C3672B">
        <w:t>j</w:t>
      </w:r>
      <w:r w:rsidRPr="00C3672B">
        <w:rPr>
          <w:rFonts w:cs="Amasis30"/>
        </w:rPr>
        <w:t>’</w:t>
      </w:r>
      <w:r w:rsidR="00A13117" w:rsidRPr="00C3672B">
        <w:t>ai moissonn</w:t>
      </w:r>
      <w:r w:rsidR="00A13117" w:rsidRPr="00C3672B">
        <w:rPr>
          <w:rFonts w:cs="Amasis30"/>
        </w:rPr>
        <w:t>é</w:t>
      </w:r>
      <w:r w:rsidR="00A13117" w:rsidRPr="00C3672B">
        <w:t xml:space="preserve"> aujourd</w:t>
      </w:r>
      <w:r w:rsidRPr="00C3672B">
        <w:rPr>
          <w:rFonts w:cs="Amasis30"/>
        </w:rPr>
        <w:t>’</w:t>
      </w:r>
      <w:r w:rsidR="00A13117" w:rsidRPr="00C3672B">
        <w:t>hui plus de lauriers que n</w:t>
      </w:r>
      <w:r w:rsidRPr="00C3672B">
        <w:rPr>
          <w:rFonts w:cs="Amasis30"/>
        </w:rPr>
        <w:t>’</w:t>
      </w:r>
      <w:r w:rsidR="00A13117" w:rsidRPr="00C3672B">
        <w:t>en poss</w:t>
      </w:r>
      <w:r w:rsidR="00A13117" w:rsidRPr="00C3672B">
        <w:rPr>
          <w:rFonts w:cs="Amasis30"/>
        </w:rPr>
        <w:t>é</w:t>
      </w:r>
      <w:r w:rsidR="00A13117" w:rsidRPr="00C3672B">
        <w:t>d</w:t>
      </w:r>
      <w:r w:rsidR="00A13117" w:rsidRPr="00C3672B">
        <w:rPr>
          <w:rFonts w:cs="Amasis30"/>
        </w:rPr>
        <w:t>è</w:t>
      </w:r>
      <w:r w:rsidR="00A13117" w:rsidRPr="00C3672B">
        <w:t>rent jamais les bois sacr</w:t>
      </w:r>
      <w:r w:rsidR="00A13117" w:rsidRPr="00C3672B">
        <w:rPr>
          <w:rFonts w:cs="Amasis30"/>
        </w:rPr>
        <w:t>é</w:t>
      </w:r>
      <w:r w:rsidR="00A13117" w:rsidRPr="00C3672B">
        <w:t>s o</w:t>
      </w:r>
      <w:r w:rsidR="00A13117" w:rsidRPr="00C3672B">
        <w:rPr>
          <w:rFonts w:cs="Amasis30"/>
        </w:rPr>
        <w:t>ù</w:t>
      </w:r>
      <w:r w:rsidR="00A13117" w:rsidRPr="00C3672B">
        <w:t xml:space="preserve"> la tendre V</w:t>
      </w:r>
      <w:r w:rsidR="00A13117" w:rsidRPr="00C3672B">
        <w:rPr>
          <w:rFonts w:cs="Amasis30"/>
        </w:rPr>
        <w:t>é</w:t>
      </w:r>
      <w:r w:rsidR="00A13117" w:rsidRPr="00C3672B">
        <w:t>nus s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é</w:t>
      </w:r>
      <w:r w:rsidR="00A13117" w:rsidRPr="00C3672B">
        <w:t>garait avec le dieu Mars</w:t>
      </w:r>
      <w:r w:rsidRPr="00C3672B">
        <w:t xml:space="preserve">. </w:t>
      </w:r>
      <w:r w:rsidR="00A13117" w:rsidRPr="00C3672B">
        <w:t>Mais</w:t>
      </w:r>
      <w:r w:rsidRPr="00C3672B">
        <w:t xml:space="preserve">, </w:t>
      </w:r>
      <w:r w:rsidR="00A13117" w:rsidRPr="00C3672B">
        <w:t>h</w:t>
      </w:r>
      <w:r w:rsidR="00A13117" w:rsidRPr="00C3672B">
        <w:rPr>
          <w:rFonts w:cs="Amasis30"/>
        </w:rPr>
        <w:t>é</w:t>
      </w:r>
      <w:r w:rsidR="00A13117" w:rsidRPr="00C3672B">
        <w:t>las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les Immortels jaloux ne m</w:t>
      </w:r>
      <w:r w:rsidRPr="00C3672B">
        <w:rPr>
          <w:rFonts w:cs="Amasis30"/>
        </w:rPr>
        <w:t>’</w:t>
      </w:r>
      <w:r w:rsidR="00A13117" w:rsidRPr="00C3672B">
        <w:t>ont point permis de venir les d</w:t>
      </w:r>
      <w:r w:rsidR="00A13117" w:rsidRPr="00C3672B">
        <w:rPr>
          <w:rFonts w:cs="Amasis30"/>
        </w:rPr>
        <w:t>é</w:t>
      </w:r>
      <w:r w:rsidR="00A13117" w:rsidRPr="00C3672B">
        <w:t xml:space="preserve">poser </w:t>
      </w:r>
      <w:r w:rsidR="00A13117" w:rsidRPr="00C3672B">
        <w:rPr>
          <w:rFonts w:cs="Amasis30"/>
        </w:rPr>
        <w:t>à</w:t>
      </w:r>
      <w:r w:rsidR="00A13117" w:rsidRPr="00C3672B">
        <w:t xml:space="preserve"> vos pieds</w:t>
      </w:r>
      <w:r w:rsidRPr="00C3672B">
        <w:t xml:space="preserve">, </w:t>
      </w:r>
      <w:r w:rsidR="00A13117" w:rsidRPr="00C3672B">
        <w:t>plus blancs que le marbre de Paros</w:t>
      </w:r>
      <w:r w:rsidRPr="00C3672B">
        <w:rPr>
          <w:rFonts w:cs="Amasis30"/>
        </w:rPr>
        <w:t>…</w:t>
      </w:r>
      <w:r w:rsidR="00224814" w:rsidRPr="00C3672B">
        <w:rPr>
          <w:rFonts w:cs="Amasis30"/>
        </w:rPr>
        <w:t> </w:t>
      </w:r>
      <w:r w:rsidRPr="00C3672B">
        <w:rPr>
          <w:rFonts w:cs="Amasis30"/>
        </w:rPr>
        <w:t>»</w:t>
      </w:r>
    </w:p>
    <w:p w14:paraId="4960A370" w14:textId="77777777" w:rsidR="00A01FD3" w:rsidRPr="00C3672B" w:rsidRDefault="00A13117" w:rsidP="00A13117">
      <w:pPr>
        <w:pStyle w:val="Taille-1Normal"/>
      </w:pPr>
      <w:r w:rsidRPr="00C3672B">
        <w:t>Le reste était dans le même goût</w:t>
      </w:r>
      <w:r w:rsidR="00A01FD3" w:rsidRPr="00C3672B">
        <w:t xml:space="preserve">. </w:t>
      </w:r>
      <w:r w:rsidRPr="00C3672B">
        <w:t>Il demandait aussi des conseils sur la politique à suivre</w:t>
      </w:r>
      <w:r w:rsidR="00A01FD3" w:rsidRPr="00C3672B">
        <w:t xml:space="preserve">, </w:t>
      </w:r>
      <w:r w:rsidRPr="00C3672B">
        <w:t>sollicitait un envoi de linge fin</w:t>
      </w:r>
      <w:r w:rsidR="00A01FD3" w:rsidRPr="00C3672B">
        <w:t xml:space="preserve">, </w:t>
      </w:r>
      <w:r w:rsidRPr="00C3672B">
        <w:t>de la pâte et des savons</w:t>
      </w:r>
      <w:r w:rsidR="00A01FD3" w:rsidRPr="00C3672B">
        <w:t xml:space="preserve">, </w:t>
      </w:r>
      <w:r w:rsidRPr="00C3672B">
        <w:t>des ventouses pour les étuves</w:t>
      </w:r>
      <w:r w:rsidR="00A01FD3" w:rsidRPr="00C3672B">
        <w:t>, «</w:t>
      </w:r>
      <w:r w:rsidR="00224814" w:rsidRPr="00C3672B">
        <w:t> </w:t>
      </w:r>
      <w:r w:rsidRPr="00C3672B">
        <w:t>dans le cas o</w:t>
      </w:r>
      <w:r w:rsidRPr="00C3672B">
        <w:rPr>
          <w:rFonts w:cs="Amasis30"/>
        </w:rPr>
        <w:t>ù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 xml:space="preserve">on entrerait </w:t>
      </w:r>
      <w:r w:rsidRPr="00C3672B">
        <w:rPr>
          <w:rFonts w:cs="Amasis30"/>
        </w:rPr>
        <w:t>à</w:t>
      </w:r>
      <w:r w:rsidRPr="00C3672B">
        <w:t xml:space="preserve"> Bourges</w:t>
      </w:r>
      <w:r w:rsidR="00224814" w:rsidRPr="00C3672B">
        <w:rPr>
          <w:rFonts w:ascii="Times New Roman" w:hAnsi="Times New Roman"/>
        </w:rPr>
        <w:t> </w:t>
      </w:r>
      <w:r w:rsidR="00A01FD3" w:rsidRPr="00C3672B">
        <w:rPr>
          <w:rFonts w:cs="Amasis30"/>
        </w:rPr>
        <w:t>»</w:t>
      </w:r>
      <w:r w:rsidR="00A01FD3" w:rsidRPr="00C3672B">
        <w:t xml:space="preserve">,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autres choses encore</w:t>
      </w:r>
      <w:r w:rsidR="00A01FD3" w:rsidRPr="00C3672B">
        <w:t xml:space="preserve">. </w:t>
      </w:r>
      <w:r w:rsidRPr="00C3672B">
        <w:t>Enfin il r</w:t>
      </w:r>
      <w:r w:rsidRPr="00C3672B">
        <w:rPr>
          <w:rFonts w:cs="Amasis30"/>
        </w:rPr>
        <w:t>é</w:t>
      </w:r>
      <w:r w:rsidRPr="00C3672B">
        <w:t>clamait une tresse de cheveux pour s</w:t>
      </w:r>
      <w:r w:rsidR="00A01FD3" w:rsidRPr="00C3672B">
        <w:rPr>
          <w:rFonts w:cs="Amasis30"/>
        </w:rPr>
        <w:t>’</w:t>
      </w:r>
      <w:r w:rsidRPr="00C3672B">
        <w:t>en faire un bracelet</w:t>
      </w:r>
      <w:r w:rsidR="00A01FD3" w:rsidRPr="00C3672B">
        <w:t>.</w:t>
      </w:r>
    </w:p>
    <w:p w14:paraId="1B6ACC44" w14:textId="77777777" w:rsidR="00A01FD3" w:rsidRPr="00C3672B" w:rsidRDefault="00A13117" w:rsidP="00A13117">
      <w:pPr>
        <w:pStyle w:val="Taille-1Normal"/>
      </w:pPr>
      <w:r w:rsidRPr="00C3672B">
        <w:t>Il ne fallut pas moins de douze cavaliers pour accompagner le porteur de cette lettre</w:t>
      </w:r>
      <w:r w:rsidR="00A01FD3" w:rsidRPr="00C3672B">
        <w:t xml:space="preserve">, </w:t>
      </w:r>
      <w:r w:rsidRPr="00C3672B">
        <w:t>un écuyer du marquis</w:t>
      </w:r>
      <w:r w:rsidR="00A01FD3" w:rsidRPr="00C3672B">
        <w:t xml:space="preserve">. </w:t>
      </w:r>
      <w:r w:rsidRPr="00C3672B">
        <w:t>Vergennes</w:t>
      </w:r>
      <w:r w:rsidR="00A01FD3" w:rsidRPr="00C3672B">
        <w:t xml:space="preserve">, </w:t>
      </w:r>
      <w:r w:rsidRPr="00C3672B">
        <w:t>débordé par l</w:t>
      </w:r>
      <w:r w:rsidR="00A01FD3" w:rsidRPr="00C3672B">
        <w:t>’</w:t>
      </w:r>
      <w:r w:rsidRPr="00C3672B">
        <w:t>importance de ses occupations</w:t>
      </w:r>
      <w:r w:rsidR="00A01FD3" w:rsidRPr="00C3672B">
        <w:t xml:space="preserve">, </w:t>
      </w:r>
      <w:r w:rsidRPr="00C3672B">
        <w:t>laissa au mestre de camp Nicolas le soin de régler les funérailles du bailli et annonça qu</w:t>
      </w:r>
      <w:r w:rsidR="00A01FD3" w:rsidRPr="00C3672B">
        <w:t>’</w:t>
      </w:r>
      <w:r w:rsidRPr="00C3672B">
        <w:t>on repartirait le lendemain</w:t>
      </w:r>
      <w:r w:rsidR="00A01FD3" w:rsidRPr="00C3672B">
        <w:t>, 3</w:t>
      </w:r>
      <w:r w:rsidR="00224814" w:rsidRPr="00C3672B">
        <w:t> </w:t>
      </w:r>
      <w:r w:rsidR="00A01FD3" w:rsidRPr="00C3672B">
        <w:t>novembre.</w:t>
      </w:r>
    </w:p>
    <w:p w14:paraId="6B2B189A" w14:textId="77777777" w:rsidR="00A01FD3" w:rsidRPr="00C3672B" w:rsidRDefault="00A13117" w:rsidP="00A13117">
      <w:pPr>
        <w:pStyle w:val="Taille-1Normal"/>
      </w:pPr>
      <w:r w:rsidRPr="00C3672B">
        <w:lastRenderedPageBreak/>
        <w:t>Les soldats se rassemblèrent autour de la fosse creusée au milieu de la prairie où avait eu lieu la bataille</w:t>
      </w:r>
      <w:r w:rsidR="00A01FD3" w:rsidRPr="00C3672B">
        <w:t xml:space="preserve">. </w:t>
      </w:r>
      <w:r w:rsidRPr="00C3672B">
        <w:t>Deux monceaux de terre marquaient la place où étaient enterrés les morts des deux partis</w:t>
      </w:r>
      <w:r w:rsidR="00A01FD3" w:rsidRPr="00C3672B">
        <w:t xml:space="preserve">, </w:t>
      </w:r>
      <w:r w:rsidRPr="00C3672B">
        <w:t>deux cents catholiques et cent vingt huguenots</w:t>
      </w:r>
      <w:r w:rsidR="00A01FD3" w:rsidRPr="00C3672B">
        <w:t xml:space="preserve">, </w:t>
      </w:r>
      <w:r w:rsidRPr="00C3672B">
        <w:t>qui dormaient là côte à côte</w:t>
      </w:r>
      <w:r w:rsidR="00A01FD3" w:rsidRPr="00C3672B">
        <w:t>.</w:t>
      </w:r>
    </w:p>
    <w:p w14:paraId="6F5BCC38" w14:textId="77777777" w:rsidR="00A01FD3" w:rsidRPr="00C3672B" w:rsidRDefault="00A13117" w:rsidP="00A13117">
      <w:pPr>
        <w:pStyle w:val="Taille-1Normal"/>
      </w:pPr>
      <w:r w:rsidRPr="00C3672B">
        <w:t>Sous une pluie glaciale</w:t>
      </w:r>
      <w:r w:rsidR="00A01FD3" w:rsidRPr="00C3672B">
        <w:t xml:space="preserve">, </w:t>
      </w:r>
      <w:r w:rsidRPr="00C3672B">
        <w:t>fine</w:t>
      </w:r>
      <w:r w:rsidR="00A01FD3" w:rsidRPr="00C3672B">
        <w:t xml:space="preserve">, </w:t>
      </w:r>
      <w:r w:rsidRPr="00C3672B">
        <w:t>rayant l</w:t>
      </w:r>
      <w:r w:rsidR="00A01FD3" w:rsidRPr="00C3672B">
        <w:t>’</w:t>
      </w:r>
      <w:r w:rsidRPr="00C3672B">
        <w:t>horizon gris</w:t>
      </w:r>
      <w:r w:rsidR="00A01FD3" w:rsidRPr="00C3672B">
        <w:t xml:space="preserve">, </w:t>
      </w:r>
      <w:r w:rsidRPr="00C3672B">
        <w:t>les choses apparaissaient</w:t>
      </w:r>
      <w:r w:rsidR="00A01FD3" w:rsidRPr="00C3672B">
        <w:t xml:space="preserve">, </w:t>
      </w:r>
      <w:r w:rsidRPr="00C3672B">
        <w:t>par cette froide matinée d</w:t>
      </w:r>
      <w:r w:rsidR="00A01FD3" w:rsidRPr="00C3672B">
        <w:t>’</w:t>
      </w:r>
      <w:r w:rsidRPr="00C3672B">
        <w:t>hiver</w:t>
      </w:r>
      <w:r w:rsidR="00A01FD3" w:rsidRPr="00C3672B">
        <w:t xml:space="preserve">, </w:t>
      </w:r>
      <w:r w:rsidRPr="00C3672B">
        <w:t>empreintes d</w:t>
      </w:r>
      <w:r w:rsidR="00A01FD3" w:rsidRPr="00C3672B">
        <w:t>’</w:t>
      </w:r>
      <w:r w:rsidRPr="00C3672B">
        <w:t>une tristesse immense</w:t>
      </w:r>
      <w:r w:rsidR="00A01FD3" w:rsidRPr="00C3672B">
        <w:t xml:space="preserve">. </w:t>
      </w:r>
      <w:r w:rsidRPr="00C3672B">
        <w:t>Les ondées sabraient les visages</w:t>
      </w:r>
      <w:r w:rsidR="00A01FD3" w:rsidRPr="00C3672B">
        <w:t xml:space="preserve">, </w:t>
      </w:r>
      <w:r w:rsidRPr="00C3672B">
        <w:t>traversaient les vêtements</w:t>
      </w:r>
      <w:r w:rsidR="00A01FD3" w:rsidRPr="00C3672B">
        <w:t xml:space="preserve">, </w:t>
      </w:r>
      <w:r w:rsidRPr="00C3672B">
        <w:t>ruisselaient sur les armes</w:t>
      </w:r>
      <w:r w:rsidR="00A01FD3" w:rsidRPr="00C3672B">
        <w:t xml:space="preserve">. </w:t>
      </w:r>
      <w:r w:rsidRPr="00C3672B">
        <w:t>Le cortège avançait cependant</w:t>
      </w:r>
      <w:r w:rsidR="00A01FD3" w:rsidRPr="00C3672B">
        <w:t xml:space="preserve">. </w:t>
      </w:r>
      <w:r w:rsidRPr="00C3672B">
        <w:t>Sur une grande civière formée de piques</w:t>
      </w:r>
      <w:r w:rsidR="00A01FD3" w:rsidRPr="00C3672B">
        <w:t xml:space="preserve">, </w:t>
      </w:r>
      <w:r w:rsidRPr="00C3672B">
        <w:t>portée par dix hommes</w:t>
      </w:r>
      <w:r w:rsidR="00A01FD3" w:rsidRPr="00C3672B">
        <w:t xml:space="preserve">, </w:t>
      </w:r>
      <w:r w:rsidRPr="00C3672B">
        <w:t>était couché le bailli</w:t>
      </w:r>
      <w:r w:rsidR="00A01FD3" w:rsidRPr="00C3672B">
        <w:t xml:space="preserve">. </w:t>
      </w:r>
      <w:r w:rsidRPr="00C3672B">
        <w:t>Étendu sur ce lit dont les draps étaient des enseignes prises à l</w:t>
      </w:r>
      <w:r w:rsidR="00A01FD3" w:rsidRPr="00C3672B">
        <w:t>’</w:t>
      </w:r>
      <w:r w:rsidRPr="00C3672B">
        <w:t>ennemi</w:t>
      </w:r>
      <w:r w:rsidR="00A01FD3" w:rsidRPr="00C3672B">
        <w:t xml:space="preserve">, </w:t>
      </w:r>
      <w:r w:rsidRPr="00C3672B">
        <w:t>il apparaissait</w:t>
      </w:r>
      <w:r w:rsidR="00A01FD3" w:rsidRPr="00C3672B">
        <w:t xml:space="preserve">, </w:t>
      </w:r>
      <w:r w:rsidRPr="00C3672B">
        <w:t>serré dans son armure</w:t>
      </w:r>
      <w:r w:rsidR="00A01FD3" w:rsidRPr="00C3672B">
        <w:t xml:space="preserve">, </w:t>
      </w:r>
      <w:r w:rsidRPr="00C3672B">
        <w:t>comme une effigie sépulcrale couchée sur un revêtement émaillé</w:t>
      </w:r>
      <w:r w:rsidR="00A01FD3" w:rsidRPr="00C3672B">
        <w:t xml:space="preserve">. </w:t>
      </w:r>
      <w:r w:rsidRPr="00C3672B">
        <w:t>Les</w:t>
      </w:r>
      <w:r w:rsidR="00F13834">
        <w:t xml:space="preserve"> </w:t>
      </w:r>
      <w:r w:rsidRPr="00C3672B">
        <w:t>mains</w:t>
      </w:r>
      <w:r w:rsidR="00A01FD3" w:rsidRPr="00C3672B">
        <w:t xml:space="preserve">, </w:t>
      </w:r>
      <w:r w:rsidRPr="00C3672B">
        <w:t>retenues jointes par des bandelettes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taient nues comme sa face</w:t>
      </w:r>
      <w:r w:rsidR="00A01FD3" w:rsidRPr="00C3672B">
        <w:t xml:space="preserve">, </w:t>
      </w:r>
      <w:r w:rsidRPr="00C3672B">
        <w:t>car derri</w:t>
      </w:r>
      <w:r w:rsidRPr="00C3672B">
        <w:rPr>
          <w:rFonts w:cs="Amasis30"/>
        </w:rPr>
        <w:t>è</w:t>
      </w:r>
      <w:r w:rsidRPr="00C3672B">
        <w:t xml:space="preserve">re lui ses </w:t>
      </w:r>
      <w:r w:rsidRPr="00C3672B">
        <w:rPr>
          <w:rFonts w:cs="Amasis30"/>
        </w:rPr>
        <w:t>é</w:t>
      </w:r>
      <w:r w:rsidRPr="00C3672B">
        <w:t>cuyers portaient les pi</w:t>
      </w:r>
      <w:r w:rsidRPr="00C3672B">
        <w:rPr>
          <w:rFonts w:cs="Amasis30"/>
        </w:rPr>
        <w:t>è</w:t>
      </w:r>
      <w:r w:rsidRPr="00C3672B">
        <w:t>ces de grand honneur</w:t>
      </w:r>
      <w:r w:rsidR="00A01FD3" w:rsidRPr="00C3672B">
        <w:t xml:space="preserve">, </w:t>
      </w:r>
      <w:r w:rsidRPr="00C3672B">
        <w:t>qui sont le casque</w:t>
      </w:r>
      <w:r w:rsidR="00A01FD3" w:rsidRPr="00C3672B">
        <w:t xml:space="preserve">, </w:t>
      </w:r>
      <w:r w:rsidRPr="00C3672B">
        <w:t>le bouclier</w:t>
      </w:r>
      <w:r w:rsidR="00A01FD3" w:rsidRPr="00C3672B">
        <w:t xml:space="preserve">, </w:t>
      </w:r>
      <w:r w:rsidRPr="00C3672B">
        <w:t>les gantelets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épée et les éperons</w:t>
      </w:r>
      <w:r w:rsidR="00A01FD3" w:rsidRPr="00C3672B">
        <w:t xml:space="preserve">. </w:t>
      </w:r>
      <w:r w:rsidRPr="00C3672B">
        <w:t>Sa</w:t>
      </w:r>
      <w:r w:rsidR="00F13834">
        <w:t xml:space="preserve"> </w:t>
      </w:r>
      <w:r w:rsidRPr="00C3672B">
        <w:t>monture de guerre ne suivait point</w:t>
      </w:r>
      <w:r w:rsidR="00A01FD3" w:rsidRPr="00C3672B">
        <w:t xml:space="preserve">, </w:t>
      </w:r>
      <w:r w:rsidRPr="00C3672B">
        <w:t xml:space="preserve">car la Margot </w:t>
      </w:r>
      <w:r w:rsidRPr="00C3672B">
        <w:rPr>
          <w:rFonts w:cs="Amasis30"/>
        </w:rPr>
        <w:t>é</w:t>
      </w:r>
      <w:r w:rsidRPr="00C3672B">
        <w:t>tait rest</w:t>
      </w:r>
      <w:r w:rsidRPr="00C3672B">
        <w:rPr>
          <w:rFonts w:cs="Amasis30"/>
        </w:rPr>
        <w:t>é</w:t>
      </w:r>
      <w:r w:rsidRPr="00C3672B">
        <w:t>e couch</w:t>
      </w:r>
      <w:r w:rsidRPr="00C3672B">
        <w:rPr>
          <w:rFonts w:cs="Amasis30"/>
        </w:rPr>
        <w:t>é</w:t>
      </w:r>
      <w:r w:rsidRPr="00C3672B">
        <w:t>e dans la plaine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deux hommes menaient des chevaux de main qui portaient les harnais</w:t>
      </w:r>
      <w:r w:rsidR="00A01FD3" w:rsidRPr="00C3672B">
        <w:t xml:space="preserve">. </w:t>
      </w:r>
      <w:r w:rsidRPr="00C3672B">
        <w:t>Sur les c</w:t>
      </w:r>
      <w:r w:rsidRPr="00C3672B">
        <w:rPr>
          <w:rFonts w:cs="Amasis30"/>
        </w:rPr>
        <w:t>ô</w:t>
      </w:r>
      <w:r w:rsidRPr="00C3672B">
        <w:t>t</w:t>
      </w:r>
      <w:r w:rsidRPr="00C3672B">
        <w:rPr>
          <w:rFonts w:cs="Amasis30"/>
        </w:rPr>
        <w:t>é</w:t>
      </w:r>
      <w:r w:rsidRPr="00C3672B">
        <w:t>s de la liti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, </w:t>
      </w:r>
      <w:r w:rsidRPr="00C3672B">
        <w:t xml:space="preserve">les </w:t>
      </w:r>
      <w:r w:rsidRPr="00C3672B">
        <w:rPr>
          <w:rFonts w:cs="Amasis30"/>
        </w:rPr>
        <w:t>é</w:t>
      </w:r>
      <w:r w:rsidRPr="00C3672B">
        <w:t>tendards retombaient</w:t>
      </w:r>
      <w:r w:rsidR="00A01FD3" w:rsidRPr="00C3672B">
        <w:t xml:space="preserve">, </w:t>
      </w:r>
      <w:r w:rsidRPr="00C3672B">
        <w:t>et leur soie brod</w:t>
      </w:r>
      <w:r w:rsidRPr="00C3672B">
        <w:rPr>
          <w:rFonts w:cs="Amasis30"/>
        </w:rPr>
        <w:t>é</w:t>
      </w:r>
      <w:r w:rsidRPr="00C3672B">
        <w:t>e balayait le sol</w:t>
      </w:r>
      <w:r w:rsidR="00A01FD3" w:rsidRPr="00C3672B">
        <w:t xml:space="preserve">. </w:t>
      </w:r>
      <w:r w:rsidRPr="00C3672B">
        <w:t>Vergennes avait voulu prendre</w:t>
      </w:r>
      <w:r w:rsidR="00A01FD3" w:rsidRPr="00C3672B">
        <w:t xml:space="preserve">, </w:t>
      </w:r>
      <w:r w:rsidRPr="00C3672B">
        <w:t xml:space="preserve">pour les envoyer </w:t>
      </w:r>
      <w:r w:rsidRPr="00C3672B">
        <w:rPr>
          <w:rFonts w:cs="Amasis30"/>
        </w:rPr>
        <w:t>à</w:t>
      </w:r>
      <w:r w:rsidRPr="00C3672B">
        <w:t xml:space="preserve"> Valentine</w:t>
      </w:r>
      <w:r w:rsidR="00A01FD3" w:rsidRPr="00C3672B">
        <w:t xml:space="preserve">, </w:t>
      </w:r>
      <w:r w:rsidRPr="00C3672B">
        <w:t>la plupart de ces drapeaux</w:t>
      </w:r>
      <w:r w:rsidR="00A01FD3" w:rsidRPr="00C3672B">
        <w:t xml:space="preserve">. </w:t>
      </w:r>
      <w:r w:rsidRPr="00C3672B">
        <w:t>Mais une hu</w:t>
      </w:r>
      <w:r w:rsidRPr="00C3672B">
        <w:rPr>
          <w:rFonts w:cs="Amasis30"/>
        </w:rPr>
        <w:t>é</w:t>
      </w:r>
      <w:r w:rsidRPr="00C3672B">
        <w:t>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 xml:space="preserve">tait </w:t>
      </w:r>
      <w:r w:rsidRPr="00C3672B">
        <w:rPr>
          <w:rFonts w:cs="Amasis30"/>
        </w:rPr>
        <w:t>é</w:t>
      </w:r>
      <w:r w:rsidRPr="00C3672B">
        <w:t>lev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et ses gens avaient d</w:t>
      </w:r>
      <w:r w:rsidRPr="00C3672B">
        <w:rPr>
          <w:rFonts w:cs="Amasis30"/>
        </w:rPr>
        <w:t>û</w:t>
      </w:r>
      <w:r w:rsidRPr="00C3672B">
        <w:t xml:space="preserve"> s</w:t>
      </w:r>
      <w:r w:rsidR="00A01FD3" w:rsidRPr="00C3672B">
        <w:rPr>
          <w:rFonts w:cs="Amasis30"/>
        </w:rPr>
        <w:t>’</w:t>
      </w:r>
      <w:r w:rsidRPr="00C3672B">
        <w:t>enfuir devant les fantassins qui les mena</w:t>
      </w:r>
      <w:r w:rsidRPr="00C3672B">
        <w:rPr>
          <w:rFonts w:cs="Amasis30"/>
        </w:rPr>
        <w:t>ç</w:t>
      </w:r>
      <w:r w:rsidRPr="00C3672B">
        <w:t>aient de leurs piques</w:t>
      </w:r>
      <w:r w:rsidR="00A01FD3" w:rsidRPr="00C3672B">
        <w:t xml:space="preserve">. </w:t>
      </w:r>
      <w:r w:rsidRPr="00C3672B">
        <w:t>Nicolas eut de la peine à calmer la sédition</w:t>
      </w:r>
      <w:r w:rsidR="00A01FD3" w:rsidRPr="00C3672B">
        <w:t xml:space="preserve">, </w:t>
      </w:r>
      <w:r w:rsidRPr="00C3672B">
        <w:t>car les soldats savaient l</w:t>
      </w:r>
      <w:r w:rsidR="00A01FD3" w:rsidRPr="00C3672B">
        <w:t>’</w:t>
      </w:r>
      <w:r w:rsidRPr="00C3672B">
        <w:t>emploi que le marquis voulait faire de ces trophées</w:t>
      </w:r>
      <w:r w:rsidR="00A01FD3" w:rsidRPr="00C3672B">
        <w:t>.</w:t>
      </w:r>
    </w:p>
    <w:p w14:paraId="2FB67F59" w14:textId="77777777" w:rsidR="00A01FD3" w:rsidRPr="00C3672B" w:rsidRDefault="00A13117" w:rsidP="00A13117">
      <w:pPr>
        <w:pStyle w:val="Taille-1Normal"/>
      </w:pPr>
      <w:r w:rsidRPr="00C3672B">
        <w:t>Au bord de la fosse</w:t>
      </w:r>
      <w:r w:rsidR="00A01FD3" w:rsidRPr="00C3672B">
        <w:t xml:space="preserve">, </w:t>
      </w:r>
      <w:r w:rsidRPr="00C3672B">
        <w:t>deux pasteurs attendaient</w:t>
      </w:r>
      <w:r w:rsidR="00A01FD3" w:rsidRPr="00C3672B">
        <w:t xml:space="preserve">, </w:t>
      </w:r>
      <w:r w:rsidRPr="00C3672B">
        <w:t>debout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taient Onimus Kalbhaus et un jeune homme de figure douce et timide</w:t>
      </w:r>
      <w:r w:rsidR="00A01FD3" w:rsidRPr="00C3672B">
        <w:t xml:space="preserve">, </w:t>
      </w:r>
      <w:r w:rsidRPr="00C3672B">
        <w:t>Hermann Fuchs</w:t>
      </w:r>
      <w:r w:rsidR="00A01FD3" w:rsidRPr="00C3672B">
        <w:t xml:space="preserve">, </w:t>
      </w:r>
      <w:r w:rsidRPr="00C3672B">
        <w:t>qui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 xml:space="preserve">tait joint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arm</w:t>
      </w:r>
      <w:r w:rsidRPr="00C3672B">
        <w:rPr>
          <w:rFonts w:cs="Amasis30"/>
        </w:rPr>
        <w:t>é</w:t>
      </w:r>
      <w:r w:rsidRPr="00C3672B">
        <w:t>e depuis peu</w:t>
      </w:r>
      <w:r w:rsidR="00A01FD3" w:rsidRPr="00C3672B">
        <w:t xml:space="preserve">. </w:t>
      </w:r>
      <w:r w:rsidRPr="00C3672B">
        <w:t>Tous deux regardaient la tranch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comme perdus dans des m</w:t>
      </w:r>
      <w:r w:rsidRPr="00C3672B">
        <w:rPr>
          <w:rFonts w:cs="Amasis30"/>
        </w:rPr>
        <w:t>é</w:t>
      </w:r>
      <w:r w:rsidRPr="00C3672B">
        <w:t>ditations int</w:t>
      </w:r>
      <w:r w:rsidRPr="00C3672B">
        <w:rPr>
          <w:rFonts w:cs="Amasis30"/>
        </w:rPr>
        <w:t>é</w:t>
      </w:r>
      <w:r w:rsidRPr="00C3672B">
        <w:t>rieures</w:t>
      </w:r>
      <w:r w:rsidR="00A01FD3" w:rsidRPr="00C3672B">
        <w:t xml:space="preserve">. </w:t>
      </w:r>
      <w:r w:rsidRPr="00C3672B">
        <w:t>La terre d</w:t>
      </w:r>
      <w:r w:rsidRPr="00C3672B">
        <w:rPr>
          <w:rFonts w:cs="Amasis30"/>
        </w:rPr>
        <w:t>é</w:t>
      </w:r>
      <w:r w:rsidRPr="00C3672B">
        <w:t>plac</w:t>
      </w:r>
      <w:r w:rsidRPr="00C3672B">
        <w:rPr>
          <w:rFonts w:cs="Amasis30"/>
        </w:rPr>
        <w:t>é</w:t>
      </w:r>
      <w:r w:rsidRPr="00C3672B">
        <w:t>e se dressait en talus jaun</w:t>
      </w:r>
      <w:r w:rsidRPr="00C3672B">
        <w:rPr>
          <w:rFonts w:cs="Amasis30"/>
        </w:rPr>
        <w:t>â</w:t>
      </w:r>
      <w:r w:rsidRPr="00C3672B">
        <w:t>tres</w:t>
      </w:r>
      <w:r w:rsidR="00A01FD3" w:rsidRPr="00C3672B">
        <w:t xml:space="preserve">, </w:t>
      </w:r>
      <w:r w:rsidRPr="00C3672B">
        <w:t>et dans ces lev</w:t>
      </w:r>
      <w:r w:rsidRPr="00C3672B">
        <w:rPr>
          <w:rFonts w:cs="Amasis30"/>
        </w:rPr>
        <w:t>é</w:t>
      </w:r>
      <w:r w:rsidRPr="00C3672B">
        <w:t>es molles l</w:t>
      </w:r>
      <w:r w:rsidR="00A01FD3" w:rsidRPr="00C3672B">
        <w:rPr>
          <w:rFonts w:cs="Amasis30"/>
        </w:rPr>
        <w:t>’</w:t>
      </w:r>
      <w:r w:rsidRPr="00C3672B">
        <w:t>eau du ciel formait de petits ruisselets qui descendaient en serpentant</w:t>
      </w:r>
      <w:r w:rsidR="00A01FD3" w:rsidRPr="00C3672B">
        <w:t xml:space="preserve">. </w:t>
      </w:r>
      <w:r w:rsidRPr="00C3672B">
        <w:t>Appuy</w:t>
      </w:r>
      <w:r w:rsidRPr="00C3672B">
        <w:rPr>
          <w:rFonts w:cs="Amasis30"/>
        </w:rPr>
        <w:t>é</w:t>
      </w:r>
      <w:r w:rsidRPr="00C3672B">
        <w:t>s sur leurs larges pelles</w:t>
      </w:r>
      <w:r w:rsidR="00A01FD3" w:rsidRPr="00C3672B">
        <w:t xml:space="preserve">, </w:t>
      </w:r>
      <w:r w:rsidRPr="00C3672B">
        <w:t>les paysans qui avaient creus</w:t>
      </w:r>
      <w:r w:rsidRPr="00C3672B">
        <w:rPr>
          <w:rFonts w:cs="Amasis30"/>
        </w:rPr>
        <w:t>é</w:t>
      </w:r>
      <w:r w:rsidRPr="00C3672B">
        <w:t xml:space="preserve"> restaient muets</w:t>
      </w:r>
      <w:r w:rsidR="00A01FD3" w:rsidRPr="00C3672B">
        <w:t xml:space="preserve">, </w:t>
      </w:r>
      <w:r w:rsidRPr="00C3672B">
        <w:t>entourant le fossoyeur de Paizay qui était venu diriger le travail</w:t>
      </w:r>
      <w:r w:rsidR="00A01FD3" w:rsidRPr="00C3672B">
        <w:t xml:space="preserve">. </w:t>
      </w:r>
      <w:r w:rsidRPr="00C3672B">
        <w:t>Et de Morguen</w:t>
      </w:r>
      <w:r w:rsidR="00A01FD3" w:rsidRPr="00C3672B">
        <w:t xml:space="preserve">, </w:t>
      </w:r>
      <w:r w:rsidRPr="00C3672B">
        <w:t>à regarder cette boue où allait s</w:t>
      </w:r>
      <w:r w:rsidR="00A01FD3" w:rsidRPr="00C3672B">
        <w:t>’</w:t>
      </w:r>
      <w:r w:rsidRPr="00C3672B">
        <w:t>enfouir le chef de guerre</w:t>
      </w:r>
      <w:r w:rsidR="00A01FD3" w:rsidRPr="00C3672B">
        <w:t xml:space="preserve">, </w:t>
      </w:r>
      <w:r w:rsidRPr="00C3672B">
        <w:t>pensait à la désola</w:t>
      </w:r>
      <w:r w:rsidRPr="00C3672B">
        <w:lastRenderedPageBreak/>
        <w:t>tion de son âme</w:t>
      </w:r>
      <w:r w:rsidR="00A01FD3" w:rsidRPr="00C3672B">
        <w:t xml:space="preserve">, </w:t>
      </w:r>
      <w:r w:rsidRPr="00C3672B">
        <w:t>à la fange des passions</w:t>
      </w:r>
      <w:r w:rsidR="00F13834">
        <w:t xml:space="preserve"> </w:t>
      </w:r>
      <w:r w:rsidRPr="00C3672B">
        <w:t>humaines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affreuse mis</w:t>
      </w:r>
      <w:r w:rsidRPr="00C3672B">
        <w:rPr>
          <w:rFonts w:cs="Amasis30"/>
        </w:rPr>
        <w:t>è</w:t>
      </w:r>
      <w:r w:rsidRPr="00C3672B">
        <w:t>re de tout</w:t>
      </w:r>
      <w:r w:rsidR="00A01FD3" w:rsidRPr="00C3672B">
        <w:t xml:space="preserve">. </w:t>
      </w:r>
      <w:r w:rsidRPr="00C3672B">
        <w:t>Il restait l</w:t>
      </w:r>
      <w:r w:rsidRPr="00C3672B">
        <w:rPr>
          <w:rFonts w:cs="Amasis30"/>
        </w:rPr>
        <w:t>à</w:t>
      </w:r>
      <w:r w:rsidR="00A01FD3" w:rsidRPr="00C3672B">
        <w:t xml:space="preserve">, </w:t>
      </w:r>
      <w:r w:rsidRPr="00C3672B">
        <w:t>abattu</w:t>
      </w:r>
      <w:r w:rsidR="00A01FD3" w:rsidRPr="00C3672B">
        <w:t xml:space="preserve">, </w:t>
      </w:r>
      <w:r w:rsidRPr="00C3672B">
        <w:t>comme engourdi</w:t>
      </w:r>
      <w:r w:rsidR="00A01FD3" w:rsidRPr="00C3672B">
        <w:t xml:space="preserve">, </w:t>
      </w:r>
      <w:r w:rsidRPr="00C3672B">
        <w:t>sans entendre Nicolas qui d</w:t>
      </w:r>
      <w:r w:rsidRPr="00C3672B">
        <w:rPr>
          <w:rFonts w:cs="Amasis30"/>
        </w:rPr>
        <w:t>é</w:t>
      </w:r>
      <w:r w:rsidRPr="00C3672B">
        <w:t>plorait la mort du bailli</w:t>
      </w:r>
      <w:r w:rsidR="00A01FD3" w:rsidRPr="00C3672B">
        <w:t>.</w:t>
      </w:r>
    </w:p>
    <w:p w14:paraId="07404EAE" w14:textId="77777777" w:rsidR="00A01FD3" w:rsidRPr="00C3672B" w:rsidRDefault="00A13117" w:rsidP="00A13117">
      <w:pPr>
        <w:pStyle w:val="Taille-1Normal"/>
      </w:pPr>
      <w:r w:rsidRPr="00C3672B">
        <w:t>La civière était arrivée au bord du trou béant</w:t>
      </w:r>
      <w:r w:rsidR="00A01FD3" w:rsidRPr="00C3672B">
        <w:t xml:space="preserve">, </w:t>
      </w:r>
      <w:r w:rsidRPr="00C3672B">
        <w:t>les porteurs mirent un genou à terre</w:t>
      </w:r>
      <w:r w:rsidR="00A01FD3" w:rsidRPr="00C3672B">
        <w:t xml:space="preserve">, </w:t>
      </w:r>
      <w:r w:rsidRPr="00C3672B">
        <w:t>des officiers vinrent alors et enlevèrent le corps dans la forte étoffe des drapeaux</w:t>
      </w:r>
      <w:r w:rsidR="00A01FD3" w:rsidRPr="00C3672B">
        <w:t xml:space="preserve">. </w:t>
      </w:r>
      <w:r w:rsidRPr="00C3672B">
        <w:t>Ainsi on coucha le bailli dans la fosse</w:t>
      </w:r>
      <w:r w:rsidR="00A01FD3" w:rsidRPr="00C3672B">
        <w:t xml:space="preserve">, </w:t>
      </w:r>
      <w:r w:rsidRPr="00C3672B">
        <w:t>et ce simple reposa dans des linceuls que lui auraient enviés des rois</w:t>
      </w:r>
      <w:r w:rsidR="00A01FD3" w:rsidRPr="00C3672B">
        <w:t>.</w:t>
      </w:r>
    </w:p>
    <w:p w14:paraId="4917186A" w14:textId="77777777" w:rsidR="00A01FD3" w:rsidRPr="00C3672B" w:rsidRDefault="00A13117" w:rsidP="00A13117">
      <w:pPr>
        <w:pStyle w:val="Taille-1Normal"/>
      </w:pPr>
      <w:r w:rsidRPr="00C3672B">
        <w:t>Hermann Fuchs prit alors la parole</w:t>
      </w:r>
      <w:r w:rsidR="00A01FD3" w:rsidRPr="00C3672B">
        <w:t xml:space="preserve">. </w:t>
      </w:r>
      <w:r w:rsidRPr="00C3672B">
        <w:t>Il raconta rapidement la vie du bailli</w:t>
      </w:r>
      <w:r w:rsidR="00A01FD3" w:rsidRPr="00C3672B">
        <w:t xml:space="preserve">, </w:t>
      </w:r>
      <w:r w:rsidRPr="00C3672B">
        <w:t>et tous</w:t>
      </w:r>
      <w:r w:rsidR="00A01FD3" w:rsidRPr="00C3672B">
        <w:t xml:space="preserve">, </w:t>
      </w:r>
      <w:r w:rsidRPr="00C3672B">
        <w:t>à écouter son parler net et clair</w:t>
      </w:r>
      <w:r w:rsidR="00A01FD3" w:rsidRPr="00C3672B">
        <w:t xml:space="preserve">, </w:t>
      </w:r>
      <w:r w:rsidRPr="00C3672B">
        <w:t>se rappelaient tout ce qu</w:t>
      </w:r>
      <w:r w:rsidR="00A01FD3" w:rsidRPr="00C3672B">
        <w:t>’</w:t>
      </w:r>
      <w:r w:rsidRPr="00C3672B">
        <w:t>on avait dit de ce chef qu</w:t>
      </w:r>
      <w:r w:rsidR="00A01FD3" w:rsidRPr="00C3672B">
        <w:t>’</w:t>
      </w:r>
      <w:r w:rsidRPr="00C3672B">
        <w:t>ils avaient perdu pour jamais</w:t>
      </w:r>
      <w:r w:rsidR="00A01FD3" w:rsidRPr="00C3672B">
        <w:t>.</w:t>
      </w:r>
    </w:p>
    <w:p w14:paraId="161084FC" w14:textId="77777777" w:rsidR="00A01FD3" w:rsidRPr="00C3672B" w:rsidRDefault="00A13117" w:rsidP="00A13117">
      <w:pPr>
        <w:pStyle w:val="Taille-1Normal"/>
      </w:pPr>
      <w:r w:rsidRPr="00C3672B">
        <w:t>Ils revoyaient cette grande figure d</w:t>
      </w:r>
      <w:r w:rsidR="00A01FD3" w:rsidRPr="00C3672B">
        <w:t>’</w:t>
      </w:r>
      <w:r w:rsidRPr="00C3672B">
        <w:t>homme de guerre qui chargeait l</w:t>
      </w:r>
      <w:r w:rsidR="00A01FD3" w:rsidRPr="00C3672B">
        <w:t>’</w:t>
      </w:r>
      <w:r w:rsidRPr="00C3672B">
        <w:t>épée au fourreau</w:t>
      </w:r>
      <w:r w:rsidR="00A01FD3" w:rsidRPr="00C3672B">
        <w:t xml:space="preserve">, </w:t>
      </w:r>
      <w:r w:rsidRPr="00C3672B">
        <w:t>que les balles et les coups épargnaient</w:t>
      </w:r>
      <w:r w:rsidR="00A01FD3" w:rsidRPr="00C3672B">
        <w:t xml:space="preserve">, </w:t>
      </w:r>
      <w:r w:rsidRPr="00C3672B">
        <w:t>comme s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eût pas été de ce monde</w:t>
      </w:r>
      <w:r w:rsidR="00A01FD3" w:rsidRPr="00C3672B">
        <w:t xml:space="preserve">. </w:t>
      </w:r>
      <w:r w:rsidRPr="00C3672B">
        <w:t>Certains se souvenaient</w:t>
      </w:r>
      <w:r w:rsidR="00A01FD3" w:rsidRPr="00C3672B">
        <w:t xml:space="preserve">, </w:t>
      </w:r>
      <w:r w:rsidRPr="00C3672B">
        <w:t>même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on l</w:t>
      </w:r>
      <w:r w:rsidR="00A01FD3" w:rsidRPr="00C3672B">
        <w:t>’</w:t>
      </w:r>
      <w:r w:rsidRPr="00C3672B">
        <w:t>avait vu à la bataille de Saint-Denis passer trois fois au travers des gens du Connétable comme un archange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une lumi</w:t>
      </w:r>
      <w:r w:rsidRPr="00C3672B">
        <w:rPr>
          <w:rFonts w:cs="Amasis30"/>
        </w:rPr>
        <w:t>è</w:t>
      </w:r>
      <w:r w:rsidRPr="00C3672B">
        <w:t>re blanche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chappait de tout son corps et brillait au loin</w:t>
      </w:r>
      <w:r w:rsidR="00A01FD3" w:rsidRPr="00C3672B">
        <w:t>.</w:t>
      </w:r>
    </w:p>
    <w:p w14:paraId="12CA6F4C" w14:textId="77777777" w:rsidR="00A01FD3" w:rsidRPr="00C3672B" w:rsidRDefault="00A01FD3" w:rsidP="00A13117">
      <w:pPr>
        <w:pStyle w:val="Taille-1Normal"/>
      </w:pPr>
      <w:r w:rsidRPr="00C3672B">
        <w:t>— </w:t>
      </w:r>
      <w:r w:rsidR="00C3672B" w:rsidRPr="00C3672B">
        <w:t>Ô</w:t>
      </w:r>
      <w:r w:rsidR="00A13117" w:rsidRPr="00C3672B">
        <w:t xml:space="preserve"> mes frères</w:t>
      </w:r>
      <w:r w:rsidRPr="00C3672B">
        <w:t xml:space="preserve">, </w:t>
      </w:r>
      <w:r w:rsidR="00A13117" w:rsidRPr="00C3672B">
        <w:t>continuait la voix du jeune pasteur qui tremblait d</w:t>
      </w:r>
      <w:r w:rsidRPr="00C3672B">
        <w:t>’</w:t>
      </w:r>
      <w:r w:rsidR="00A13117" w:rsidRPr="00C3672B">
        <w:t>émotion</w:t>
      </w:r>
      <w:r w:rsidRPr="00C3672B">
        <w:t xml:space="preserve">, </w:t>
      </w:r>
      <w:r w:rsidR="00A13117" w:rsidRPr="00C3672B">
        <w:t>peut-être</w:t>
      </w:r>
      <w:r w:rsidRPr="00C3672B">
        <w:t xml:space="preserve">, </w:t>
      </w:r>
      <w:r w:rsidR="00A13117" w:rsidRPr="00C3672B">
        <w:t>et de froid</w:t>
      </w:r>
      <w:r w:rsidRPr="00C3672B">
        <w:t xml:space="preserve">, </w:t>
      </w:r>
      <w:r w:rsidR="00A13117" w:rsidRPr="00C3672B">
        <w:t>ne prions pas Dieu pour ce juste</w:t>
      </w:r>
      <w:r w:rsidRPr="00C3672B">
        <w:t xml:space="preserve">, </w:t>
      </w:r>
      <w:r w:rsidR="00A13117" w:rsidRPr="00C3672B">
        <w:t>mais supplions ce juste d</w:t>
      </w:r>
      <w:r w:rsidRPr="00C3672B">
        <w:t>’</w:t>
      </w:r>
      <w:r w:rsidR="00A13117" w:rsidRPr="00C3672B">
        <w:t>intercéder pour nous auprès de Dieu</w:t>
      </w:r>
      <w:r w:rsidRPr="00C3672B">
        <w:t>.</w:t>
      </w:r>
    </w:p>
    <w:p w14:paraId="7B1C6F7A" w14:textId="77777777" w:rsidR="00A01FD3" w:rsidRPr="00C3672B" w:rsidRDefault="00A13117" w:rsidP="00A13117">
      <w:pPr>
        <w:pStyle w:val="Taille-1Normal"/>
      </w:pPr>
      <w:r w:rsidRPr="00C3672B">
        <w:t>Onimus Kalbhaus leva le nez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trouvait cela peu orthodoxe</w:t>
      </w:r>
      <w:r w:rsidR="00A01FD3" w:rsidRPr="00C3672B">
        <w:t xml:space="preserve">. </w:t>
      </w:r>
      <w:r w:rsidRPr="00C3672B">
        <w:t>Mais Hermann Fuchs poursuivait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CED965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En lui étaient la vérité</w:t>
      </w:r>
      <w:r w:rsidRPr="00C3672B">
        <w:t xml:space="preserve">, </w:t>
      </w:r>
      <w:r w:rsidR="00A13117" w:rsidRPr="00C3672B">
        <w:t>la justice et la force</w:t>
      </w:r>
      <w:r w:rsidRPr="00C3672B">
        <w:t xml:space="preserve">. </w:t>
      </w:r>
      <w:r w:rsidR="00A13117" w:rsidRPr="00C3672B">
        <w:t>La grâce du Seigneur l</w:t>
      </w:r>
      <w:r w:rsidRPr="00C3672B">
        <w:t>’</w:t>
      </w:r>
      <w:r w:rsidR="00A13117" w:rsidRPr="00C3672B">
        <w:t>accompagnait</w:t>
      </w:r>
      <w:r w:rsidRPr="00C3672B">
        <w:t xml:space="preserve">, </w:t>
      </w:r>
      <w:r w:rsidR="00A13117" w:rsidRPr="00C3672B">
        <w:t>sa voix résonnera dans nos cœurs</w:t>
      </w:r>
      <w:r w:rsidRPr="00C3672B">
        <w:t xml:space="preserve">, </w:t>
      </w:r>
      <w:r w:rsidR="00A13117" w:rsidRPr="00C3672B">
        <w:t>son souvenir y fleurira comme les lis de la Sainte Vallée</w:t>
      </w:r>
      <w:r w:rsidRPr="00C3672B">
        <w:t xml:space="preserve">. </w:t>
      </w:r>
      <w:r w:rsidR="00A13117" w:rsidRPr="00C3672B">
        <w:t>Sa mémoire demeurera parmi nous comme un parfum délicieux</w:t>
      </w:r>
      <w:r w:rsidRPr="00C3672B">
        <w:t xml:space="preserve">, </w:t>
      </w:r>
      <w:r w:rsidR="00A13117" w:rsidRPr="00C3672B">
        <w:t>comme une musique harmonieuse dans un festin</w:t>
      </w:r>
      <w:r w:rsidRPr="00C3672B">
        <w:t>.</w:t>
      </w:r>
    </w:p>
    <w:p w14:paraId="11ADDE6E" w14:textId="77777777" w:rsidR="00A01FD3" w:rsidRPr="00C3672B" w:rsidRDefault="00A13117" w:rsidP="00A13117">
      <w:pPr>
        <w:pStyle w:val="Taille-1Normal"/>
      </w:pPr>
      <w:r w:rsidRPr="00C3672B">
        <w:t>Onimus</w:t>
      </w:r>
      <w:r w:rsidR="00A01FD3" w:rsidRPr="00C3672B">
        <w:t xml:space="preserve">, </w:t>
      </w:r>
      <w:r w:rsidRPr="00C3672B">
        <w:t>indigné de cette rhétorique profane</w:t>
      </w:r>
      <w:r w:rsidR="00A01FD3" w:rsidRPr="00C3672B">
        <w:t xml:space="preserve">, </w:t>
      </w:r>
      <w:r w:rsidRPr="00C3672B">
        <w:t>en appela aux mânes de Calvin</w:t>
      </w:r>
      <w:r w:rsidR="00A01FD3" w:rsidRPr="00C3672B">
        <w:t xml:space="preserve">, </w:t>
      </w:r>
      <w:r w:rsidRPr="00C3672B">
        <w:t>et sa colère était telle qu</w:t>
      </w:r>
      <w:r w:rsidR="00A01FD3" w:rsidRPr="00C3672B">
        <w:t>’</w:t>
      </w:r>
      <w:r w:rsidRPr="00C3672B">
        <w:t>il en piétinait à s</w:t>
      </w:r>
      <w:r w:rsidR="00A01FD3" w:rsidRPr="00C3672B">
        <w:t>’</w:t>
      </w:r>
      <w:r w:rsidRPr="00C3672B">
        <w:t>enfoncer dans la boue jusqu</w:t>
      </w:r>
      <w:r w:rsidR="00A01FD3" w:rsidRPr="00C3672B">
        <w:t>’</w:t>
      </w:r>
      <w:r w:rsidRPr="00C3672B">
        <w:t>aux chevilles</w:t>
      </w:r>
      <w:r w:rsidR="00A01FD3" w:rsidRPr="00C3672B">
        <w:t xml:space="preserve">. </w:t>
      </w:r>
      <w:r w:rsidRPr="00C3672B">
        <w:t>Cet Hermann lui déplaisait fortement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abord comme disciple de Sébastien Castellion</w:t>
      </w:r>
      <w:r w:rsidR="00A01FD3" w:rsidRPr="00C3672B">
        <w:t xml:space="preserve">, </w:t>
      </w:r>
      <w:r w:rsidRPr="00C3672B">
        <w:t xml:space="preserve">et ensuite à cause de son esprit ouvert à la connaissance des </w:t>
      </w:r>
      <w:r w:rsidRPr="00C3672B">
        <w:lastRenderedPageBreak/>
        <w:t>lettres</w:t>
      </w:r>
      <w:r w:rsidR="00A01FD3" w:rsidRPr="00C3672B">
        <w:t xml:space="preserve">, </w:t>
      </w:r>
      <w:r w:rsidRPr="00C3672B">
        <w:t>et sans doute fermé au souffle de Dieu</w:t>
      </w:r>
      <w:r w:rsidR="00A01FD3" w:rsidRPr="00C3672B">
        <w:t xml:space="preserve">. </w:t>
      </w:r>
      <w:r w:rsidRPr="00C3672B">
        <w:t>Il manquait</w:t>
      </w:r>
      <w:r w:rsidR="00A01FD3" w:rsidRPr="00C3672B">
        <w:t xml:space="preserve">, </w:t>
      </w:r>
      <w:r w:rsidRPr="00C3672B">
        <w:t>du reste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énergie</w:t>
      </w:r>
      <w:r w:rsidR="00A01FD3" w:rsidRPr="00C3672B">
        <w:t xml:space="preserve">, </w:t>
      </w:r>
      <w:r w:rsidRPr="00C3672B">
        <w:t>étant trop sentimental</w:t>
      </w:r>
      <w:r w:rsidR="00A01FD3" w:rsidRPr="00C3672B">
        <w:t xml:space="preserve">. </w:t>
      </w:r>
      <w:r w:rsidRPr="00C3672B">
        <w:t>Et Onimus sourit en soi en écoutant Hermann qui s</w:t>
      </w:r>
      <w:r w:rsidR="00A01FD3" w:rsidRPr="00C3672B">
        <w:t>’</w:t>
      </w:r>
      <w:r w:rsidRPr="00C3672B">
        <w:t>écriait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63ACC5F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Car je vous le dis</w:t>
      </w:r>
      <w:r w:rsidRPr="00C3672B">
        <w:t xml:space="preserve">, </w:t>
      </w:r>
      <w:r w:rsidR="00A13117" w:rsidRPr="00C3672B">
        <w:t>en vérité</w:t>
      </w:r>
      <w:r w:rsidRPr="00C3672B">
        <w:t xml:space="preserve">, </w:t>
      </w:r>
      <w:r w:rsidR="00A13117" w:rsidRPr="00C3672B">
        <w:t>le charbon d</w:t>
      </w:r>
      <w:r w:rsidRPr="00C3672B">
        <w:t>’</w:t>
      </w:r>
      <w:r w:rsidR="00A13117" w:rsidRPr="00C3672B">
        <w:t>Isaïe avait purifié ses lèvres</w:t>
      </w:r>
      <w:r w:rsidRPr="00C3672B">
        <w:t xml:space="preserve">, </w:t>
      </w:r>
      <w:r w:rsidR="00A13117" w:rsidRPr="00C3672B">
        <w:t>et la parole de Dieu était en lui</w:t>
      </w:r>
      <w:r w:rsidRPr="00C3672B">
        <w:t xml:space="preserve">. </w:t>
      </w:r>
      <w:r w:rsidR="00A13117" w:rsidRPr="00C3672B">
        <w:t>Ô mon Dieu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Dieu de force et de justice</w:t>
      </w:r>
      <w:r w:rsidRPr="00C3672B">
        <w:t xml:space="preserve">, </w:t>
      </w:r>
      <w:r w:rsidR="00A13117" w:rsidRPr="00C3672B">
        <w:t>vous qui sondez les c</w:t>
      </w:r>
      <w:r w:rsidR="00A13117" w:rsidRPr="00C3672B">
        <w:rPr>
          <w:rFonts w:cs="Amasis30"/>
        </w:rPr>
        <w:t>œ</w:t>
      </w:r>
      <w:r w:rsidR="00A13117" w:rsidRPr="00C3672B">
        <w:t>urs et les reins</w:t>
      </w:r>
      <w:r w:rsidRPr="00C3672B">
        <w:t xml:space="preserve">, </w:t>
      </w:r>
      <w:r w:rsidR="00A13117" w:rsidRPr="00C3672B">
        <w:t>vous avez retir</w:t>
      </w:r>
      <w:r w:rsidR="00A13117" w:rsidRPr="00C3672B">
        <w:rPr>
          <w:rFonts w:cs="Amasis30"/>
        </w:rPr>
        <w:t>é</w:t>
      </w:r>
      <w:r w:rsidR="00A13117" w:rsidRPr="00C3672B">
        <w:t xml:space="preserve"> ce juste d</w:t>
      </w:r>
      <w:r w:rsidRPr="00C3672B">
        <w:rPr>
          <w:rFonts w:cs="Amasis30"/>
        </w:rPr>
        <w:t>’</w:t>
      </w:r>
      <w:r w:rsidR="00A13117" w:rsidRPr="00C3672B">
        <w:t>entre nous</w:t>
      </w:r>
      <w:r w:rsidRPr="00C3672B">
        <w:t xml:space="preserve">, </w:t>
      </w:r>
      <w:r w:rsidR="00A13117" w:rsidRPr="00C3672B">
        <w:t>et c</w:t>
      </w:r>
      <w:r w:rsidRPr="00C3672B">
        <w:rPr>
          <w:rFonts w:cs="Amasis30"/>
        </w:rPr>
        <w:t>’</w:t>
      </w:r>
      <w:r w:rsidR="00A13117" w:rsidRPr="00C3672B">
        <w:t xml:space="preserve">est une nouvelle </w:t>
      </w:r>
      <w:r w:rsidR="00A13117" w:rsidRPr="00C3672B">
        <w:rPr>
          <w:rFonts w:cs="Amasis30"/>
        </w:rPr>
        <w:t>é</w:t>
      </w:r>
      <w:r w:rsidR="00A13117" w:rsidRPr="00C3672B">
        <w:t xml:space="preserve">preuve que vous imposez </w:t>
      </w:r>
      <w:r w:rsidR="00A13117" w:rsidRPr="00C3672B">
        <w:rPr>
          <w:rFonts w:cs="Amasis30"/>
        </w:rPr>
        <w:t>à</w:t>
      </w:r>
      <w:r w:rsidR="00A13117" w:rsidRPr="00C3672B">
        <w:t xml:space="preserve"> votre </w:t>
      </w:r>
      <w:r w:rsidR="00A13117" w:rsidRPr="00C3672B">
        <w:rPr>
          <w:rFonts w:cs="Amasis30"/>
        </w:rPr>
        <w:t>É</w:t>
      </w:r>
      <w:r w:rsidR="00A13117" w:rsidRPr="00C3672B">
        <w:t>glise</w:t>
      </w:r>
      <w:r w:rsidRPr="00C3672B">
        <w:t xml:space="preserve">. </w:t>
      </w:r>
      <w:r w:rsidR="00A13117" w:rsidRPr="00C3672B">
        <w:t>Mais votre sagesse est sans bornes</w:t>
      </w:r>
      <w:r w:rsidRPr="00C3672B">
        <w:t xml:space="preserve">, </w:t>
      </w:r>
      <w:r w:rsidR="00A13117" w:rsidRPr="00C3672B">
        <w:t>et nous nous inclinons sous votre main</w:t>
      </w:r>
      <w:r w:rsidRPr="00C3672B">
        <w:rPr>
          <w:rFonts w:cs="Amasis30"/>
        </w:rPr>
        <w:t>…</w:t>
      </w:r>
    </w:p>
    <w:p w14:paraId="28BF2B02" w14:textId="77777777" w:rsidR="00A01FD3" w:rsidRPr="00C3672B" w:rsidRDefault="00A13117" w:rsidP="00A13117">
      <w:pPr>
        <w:pStyle w:val="Taille-1Normal"/>
      </w:pPr>
      <w:r w:rsidRPr="00C3672B">
        <w:t>Onimus n</w:t>
      </w:r>
      <w:r w:rsidR="00A01FD3" w:rsidRPr="00C3672B">
        <w:t>’</w:t>
      </w:r>
      <w:r w:rsidRPr="00C3672B">
        <w:t>écoutait plus</w:t>
      </w:r>
      <w:r w:rsidR="00A01FD3" w:rsidRPr="00C3672B">
        <w:t xml:space="preserve">, </w:t>
      </w:r>
      <w:r w:rsidRPr="00C3672B">
        <w:t>il méditait sur ce qu</w:t>
      </w:r>
      <w:r w:rsidR="00A01FD3" w:rsidRPr="00C3672B">
        <w:t>’</w:t>
      </w:r>
      <w:r w:rsidRPr="00C3672B">
        <w:t>il allait dire</w:t>
      </w:r>
      <w:r w:rsidR="00A01FD3" w:rsidRPr="00C3672B">
        <w:t xml:space="preserve">, </w:t>
      </w:r>
      <w:r w:rsidRPr="00C3672B">
        <w:t>à son tour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entendit cependant une phrase d</w:t>
      </w:r>
      <w:r w:rsidR="00A01FD3" w:rsidRPr="00C3672B">
        <w:rPr>
          <w:rFonts w:cs="Amasis30"/>
        </w:rPr>
        <w:t>’</w:t>
      </w:r>
      <w:r w:rsidRPr="00C3672B">
        <w:t>Hermann qui acheva de l</w:t>
      </w:r>
      <w:r w:rsidR="00A01FD3" w:rsidRPr="00C3672B">
        <w:rPr>
          <w:rFonts w:cs="Amasis30"/>
        </w:rPr>
        <w:t>’</w:t>
      </w:r>
      <w:r w:rsidRPr="00C3672B">
        <w:t>irriter</w:t>
      </w:r>
      <w:r w:rsidR="00A01FD3" w:rsidRPr="00C3672B">
        <w:t>.</w:t>
      </w:r>
    </w:p>
    <w:p w14:paraId="48E1C50A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Rappelez-vous</w:t>
      </w:r>
      <w:r w:rsidRPr="00C3672B">
        <w:t xml:space="preserve">, </w:t>
      </w:r>
      <w:r w:rsidR="00A13117" w:rsidRPr="00C3672B">
        <w:t>mes amis</w:t>
      </w:r>
      <w:r w:rsidRPr="00C3672B">
        <w:t xml:space="preserve">, </w:t>
      </w:r>
      <w:r w:rsidR="00A13117" w:rsidRPr="00C3672B">
        <w:t>sa modération et sa douceur</w:t>
      </w:r>
      <w:r w:rsidRPr="00C3672B">
        <w:t xml:space="preserve">. </w:t>
      </w:r>
      <w:r w:rsidR="00A13117" w:rsidRPr="00C3672B">
        <w:t>Il répétait avec Nicolas Zurkinder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Pr="00C3672B">
        <w:rPr>
          <w:rFonts w:cs="Amasis30"/>
        </w:rPr>
        <w:t>«</w:t>
      </w:r>
      <w:r w:rsidR="00224814" w:rsidRPr="00C3672B">
        <w:rPr>
          <w:rFonts w:cs="Amasis30"/>
        </w:rPr>
        <w:t> </w:t>
      </w:r>
      <w:r w:rsidR="00A13117" w:rsidRPr="00C3672B">
        <w:t>Si nous maudissons les cruaut</w:t>
      </w:r>
      <w:r w:rsidR="00A13117" w:rsidRPr="00C3672B">
        <w:rPr>
          <w:rFonts w:cs="Amasis30"/>
        </w:rPr>
        <w:t>é</w:t>
      </w:r>
      <w:r w:rsidR="00A13117" w:rsidRPr="00C3672B">
        <w:t>s des papistes</w:t>
      </w:r>
      <w:r w:rsidRPr="00C3672B">
        <w:t xml:space="preserve">, </w:t>
      </w:r>
      <w:r w:rsidR="00A13117" w:rsidRPr="00C3672B">
        <w:t>ne les imitons pas en commettant des massacres</w:t>
      </w:r>
      <w:r w:rsidRPr="00C3672B">
        <w:t>.</w:t>
      </w:r>
      <w:r w:rsidR="00224814" w:rsidRPr="00C3672B">
        <w:t> </w:t>
      </w:r>
      <w:r w:rsidRPr="00C3672B">
        <w:rPr>
          <w:rFonts w:cs="Amasis30"/>
        </w:rPr>
        <w:t>»</w:t>
      </w:r>
      <w:r w:rsidR="00A13117" w:rsidRPr="00C3672B">
        <w:t xml:space="preserve"> Que son exemple soit en nous</w:t>
      </w:r>
      <w:r w:rsidRPr="00C3672B">
        <w:t xml:space="preserve">, </w:t>
      </w:r>
      <w:r w:rsidR="00A13117" w:rsidRPr="00C3672B">
        <w:t>qu</w:t>
      </w:r>
      <w:r w:rsidRPr="00C3672B">
        <w:rPr>
          <w:rFonts w:cs="Amasis30"/>
        </w:rPr>
        <w:t>’</w:t>
      </w:r>
      <w:r w:rsidR="00A13117" w:rsidRPr="00C3672B">
        <w:t>il habite notre c</w:t>
      </w:r>
      <w:r w:rsidR="00A13117" w:rsidRPr="00C3672B">
        <w:rPr>
          <w:rFonts w:cs="Amasis30"/>
        </w:rPr>
        <w:t>œ</w:t>
      </w:r>
      <w:r w:rsidR="00A13117" w:rsidRPr="00C3672B">
        <w:t>ur</w:t>
      </w:r>
      <w:r w:rsidRPr="00C3672B">
        <w:t xml:space="preserve">, </w:t>
      </w:r>
      <w:r w:rsidR="00A13117" w:rsidRPr="00C3672B">
        <w:t>et voyons-le</w:t>
      </w:r>
      <w:r w:rsidRPr="00C3672B">
        <w:t xml:space="preserve">, </w:t>
      </w:r>
      <w:r w:rsidR="00A13117" w:rsidRPr="00C3672B">
        <w:t>par les yeux de l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â</w:t>
      </w:r>
      <w:r w:rsidR="00A13117" w:rsidRPr="00C3672B">
        <w:t>me</w:t>
      </w:r>
      <w:r w:rsidRPr="00C3672B">
        <w:t xml:space="preserve">, </w:t>
      </w:r>
      <w:r w:rsidR="0031471D" w:rsidRPr="00C3672B">
        <w:t>au-del</w:t>
      </w:r>
      <w:r w:rsidR="0031471D" w:rsidRPr="00C3672B">
        <w:rPr>
          <w:rFonts w:cs="Amasis30"/>
        </w:rPr>
        <w:t>à</w:t>
      </w:r>
      <w:r w:rsidR="00A13117" w:rsidRPr="00C3672B">
        <w:t xml:space="preserve"> de cette terrestre vie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1850FE41" w14:textId="77777777" w:rsidR="00A01FD3" w:rsidRPr="00C3672B" w:rsidRDefault="00A13117" w:rsidP="00A13117">
      <w:pPr>
        <w:pStyle w:val="Taille-1Normal"/>
      </w:pPr>
      <w:r w:rsidRPr="00C3672B">
        <w:t>Tous buvaient ses paroles</w:t>
      </w:r>
      <w:r w:rsidR="00A01FD3" w:rsidRPr="00C3672B">
        <w:t xml:space="preserve">, </w:t>
      </w:r>
      <w:r w:rsidRPr="00C3672B">
        <w:t>et Hermann continuait sans prendre garde à la pluie qui le perçait jusqu</w:t>
      </w:r>
      <w:r w:rsidR="00A01FD3" w:rsidRPr="00C3672B">
        <w:t>’</w:t>
      </w:r>
      <w:r w:rsidRPr="00C3672B">
        <w:t>aux os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636D37C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La grâce de Dieu est infinie</w:t>
      </w:r>
      <w:r w:rsidRPr="00C3672B">
        <w:t xml:space="preserve">. </w:t>
      </w:r>
      <w:r w:rsidR="00A13117" w:rsidRPr="00C3672B">
        <w:t>Elle donne le courage au faible</w:t>
      </w:r>
      <w:r w:rsidRPr="00C3672B">
        <w:t xml:space="preserve">, </w:t>
      </w:r>
      <w:r w:rsidR="00A13117" w:rsidRPr="00C3672B">
        <w:t>la richesse au pauvre</w:t>
      </w:r>
      <w:r w:rsidRPr="00C3672B">
        <w:t xml:space="preserve">, </w:t>
      </w:r>
      <w:r w:rsidR="00A13117" w:rsidRPr="00C3672B">
        <w:t>la tendresse au cœur le plus desséché</w:t>
      </w:r>
      <w:r w:rsidRPr="00C3672B">
        <w:t>…</w:t>
      </w:r>
    </w:p>
    <w:p w14:paraId="305C2E04" w14:textId="77777777" w:rsidR="00A01FD3" w:rsidRPr="00C3672B" w:rsidRDefault="00A13117" w:rsidP="00A13117">
      <w:pPr>
        <w:pStyle w:val="Taille-1Normal"/>
      </w:pPr>
      <w:r w:rsidRPr="00C3672B">
        <w:t>De Morguen pensait toujours à Madeleine</w:t>
      </w:r>
      <w:r w:rsidR="00A01FD3" w:rsidRPr="00C3672B">
        <w:t xml:space="preserve">, </w:t>
      </w:r>
      <w:r w:rsidRPr="00C3672B">
        <w:t>Nicolas trouvait le temps long</w:t>
      </w:r>
      <w:r w:rsidR="00A01FD3" w:rsidRPr="00C3672B">
        <w:t xml:space="preserve">. </w:t>
      </w:r>
      <w:r w:rsidRPr="00C3672B">
        <w:t>Enfin Hermann termina</w:t>
      </w:r>
      <w:r w:rsidR="00A01FD3" w:rsidRPr="00C3672B">
        <w:t xml:space="preserve">, </w:t>
      </w:r>
      <w:r w:rsidRPr="00C3672B">
        <w:t>et Onimus prit aussitôt la parole</w:t>
      </w:r>
      <w:r w:rsidR="00A01FD3" w:rsidRPr="00C3672B">
        <w:t xml:space="preserve">. </w:t>
      </w:r>
      <w:r w:rsidRPr="00C3672B">
        <w:t>Son allocution fut tout autre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5B5E0D9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Le Seigneur des armées vous a retiré un de vos chefs</w:t>
      </w:r>
      <w:r w:rsidRPr="00C3672B">
        <w:t xml:space="preserve">, </w:t>
      </w:r>
      <w:r w:rsidR="00A13117" w:rsidRPr="00C3672B">
        <w:t>il ne vous a point retiré son bras</w:t>
      </w:r>
      <w:r w:rsidRPr="00C3672B">
        <w:t xml:space="preserve">, </w:t>
      </w:r>
      <w:r w:rsidR="00A13117" w:rsidRPr="00C3672B">
        <w:t>et sa vengeance sera terrible</w:t>
      </w:r>
      <w:r w:rsidRPr="00C3672B">
        <w:t>…</w:t>
      </w:r>
    </w:p>
    <w:p w14:paraId="423B63C5" w14:textId="77777777" w:rsidR="00A01FD3" w:rsidRPr="00C3672B" w:rsidRDefault="00A13117" w:rsidP="00A13117">
      <w:pPr>
        <w:pStyle w:val="Taille-1Normal"/>
      </w:pPr>
      <w:r w:rsidRPr="00C3672B">
        <w:t>Et il s</w:t>
      </w:r>
      <w:r w:rsidR="00A01FD3" w:rsidRPr="00C3672B">
        <w:t>’</w:t>
      </w:r>
      <w:r w:rsidRPr="00C3672B">
        <w:t>animait</w:t>
      </w:r>
      <w:r w:rsidR="00A01FD3" w:rsidRPr="00C3672B">
        <w:t xml:space="preserve">, </w:t>
      </w:r>
      <w:r w:rsidRPr="00C3672B">
        <w:t>prêchant le massacre des suppôts de Jézabel</w:t>
      </w:r>
      <w:r w:rsidR="00A01FD3" w:rsidRPr="00C3672B">
        <w:t xml:space="preserve">, </w:t>
      </w:r>
      <w:r w:rsidRPr="00C3672B">
        <w:t>la ruine du temple des faux dieux</w:t>
      </w:r>
      <w:r w:rsidR="00A01FD3" w:rsidRPr="00C3672B">
        <w:t xml:space="preserve">, </w:t>
      </w:r>
      <w:r w:rsidRPr="00C3672B">
        <w:t>la mort de leurs prêtres</w:t>
      </w:r>
      <w:r w:rsidR="00A01FD3" w:rsidRPr="00C3672B">
        <w:t xml:space="preserve">. </w:t>
      </w:r>
      <w:r w:rsidRPr="00C3672B">
        <w:t>De sorte que tous séchèrent leurs larmes et s</w:t>
      </w:r>
      <w:r w:rsidR="00A01FD3" w:rsidRPr="00C3672B">
        <w:t>’</w:t>
      </w:r>
      <w:r w:rsidRPr="00C3672B">
        <w:t>en allèrent en grinçant des dents</w:t>
      </w:r>
      <w:r w:rsidR="00A01FD3" w:rsidRPr="00C3672B">
        <w:t>.</w:t>
      </w:r>
    </w:p>
    <w:p w14:paraId="7B6F4C36" w14:textId="77777777" w:rsidR="00A01FD3" w:rsidRPr="00C3672B" w:rsidRDefault="00A13117" w:rsidP="00A13117">
      <w:pPr>
        <w:pStyle w:val="Taille-1Normal"/>
      </w:pPr>
      <w:r w:rsidRPr="00C3672B">
        <w:t>Pour venger la mort du bailli de Pressac</w:t>
      </w:r>
      <w:r w:rsidR="00A01FD3" w:rsidRPr="00C3672B">
        <w:t xml:space="preserve">, </w:t>
      </w:r>
      <w:r w:rsidRPr="00C3672B">
        <w:t>ils saccagèrent le pays</w:t>
      </w:r>
      <w:r w:rsidR="00A01FD3" w:rsidRPr="00C3672B">
        <w:t xml:space="preserve">. </w:t>
      </w:r>
      <w:r w:rsidRPr="00C3672B">
        <w:t>La discipline s</w:t>
      </w:r>
      <w:r w:rsidR="00A01FD3" w:rsidRPr="00C3672B">
        <w:t>’</w:t>
      </w:r>
      <w:r w:rsidRPr="00C3672B">
        <w:t>en alla</w:t>
      </w:r>
      <w:r w:rsidR="00A01FD3" w:rsidRPr="00C3672B">
        <w:t xml:space="preserve">. </w:t>
      </w:r>
      <w:r w:rsidRPr="00C3672B">
        <w:t>Vergennes laissait faire en disant à Ni</w:t>
      </w:r>
      <w:r w:rsidRPr="00C3672B">
        <w:lastRenderedPageBreak/>
        <w:t>colas combien il regrettait ces violences</w:t>
      </w:r>
      <w:r w:rsidR="00A01FD3" w:rsidRPr="00C3672B">
        <w:t xml:space="preserve">, </w:t>
      </w:r>
      <w:r w:rsidRPr="00C3672B">
        <w:t>car on pillait maintenant sans préférence amis et ennemis</w:t>
      </w:r>
      <w:r w:rsidR="00A01FD3" w:rsidRPr="00C3672B">
        <w:t xml:space="preserve">, </w:t>
      </w:r>
      <w:r w:rsidRPr="00C3672B">
        <w:t>on égorgeait et on faisait la chasse à la femme</w:t>
      </w:r>
      <w:r w:rsidR="00A01FD3" w:rsidRPr="00C3672B">
        <w:t xml:space="preserve">. </w:t>
      </w:r>
      <w:r w:rsidRPr="00C3672B">
        <w:t xml:space="preserve">Mais un beau jour arrivèrent cent cavaliers de </w:t>
      </w:r>
      <w:r w:rsidR="00A01FD3" w:rsidRPr="00C3672B">
        <w:t>M. </w:t>
      </w:r>
      <w:r w:rsidRPr="00C3672B">
        <w:t>l</w:t>
      </w:r>
      <w:r w:rsidR="00A01FD3" w:rsidRPr="00C3672B">
        <w:t>’</w:t>
      </w:r>
      <w:r w:rsidRPr="00C3672B">
        <w:t>Amiral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ils apportaient des ordres</w:t>
      </w:r>
      <w:r w:rsidR="00A01FD3" w:rsidRPr="00C3672B">
        <w:t>. M. de </w:t>
      </w:r>
      <w:r w:rsidRPr="00C3672B">
        <w:t xml:space="preserve">Vergennes </w:t>
      </w:r>
      <w:r w:rsidRPr="00C3672B">
        <w:rPr>
          <w:rFonts w:cs="Amasis30"/>
        </w:rPr>
        <w:t>é</w:t>
      </w:r>
      <w:r w:rsidRPr="00C3672B">
        <w:t>tait rappel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et on lui substituait dans le commandement un gentilhomme de la maison de Ch</w:t>
      </w:r>
      <w:r w:rsidRPr="00C3672B">
        <w:rPr>
          <w:rFonts w:cs="Amasis30"/>
        </w:rPr>
        <w:t>â</w:t>
      </w:r>
      <w:r w:rsidRPr="00C3672B">
        <w:t>tillon</w:t>
      </w:r>
      <w:r w:rsidR="00A01FD3" w:rsidRPr="00C3672B">
        <w:t>, M. de </w:t>
      </w:r>
      <w:r w:rsidRPr="00C3672B">
        <w:t>Baussan</w:t>
      </w:r>
      <w:r w:rsidR="00A01FD3" w:rsidRPr="00C3672B">
        <w:t xml:space="preserve">, </w:t>
      </w:r>
      <w:r w:rsidRPr="00C3672B">
        <w:t>avec injonction de se diriger sur Sancerre à marches forcées et de détruire la troupe du colonel du Perrier avant qu</w:t>
      </w:r>
      <w:r w:rsidR="00A01FD3" w:rsidRPr="00C3672B">
        <w:t>’</w:t>
      </w:r>
      <w:r w:rsidRPr="00C3672B">
        <w:t>on l</w:t>
      </w:r>
      <w:r w:rsidR="00A01FD3" w:rsidRPr="00C3672B">
        <w:t>’</w:t>
      </w:r>
      <w:r w:rsidRPr="00C3672B">
        <w:t>eût renforcée</w:t>
      </w:r>
      <w:r w:rsidR="00A01FD3" w:rsidRPr="00C3672B">
        <w:t xml:space="preserve">. </w:t>
      </w:r>
      <w:r w:rsidRPr="00C3672B">
        <w:t>Nicolas de Collangis était confirmé dans son grade de mestre de camp</w:t>
      </w:r>
      <w:r w:rsidR="00A01FD3" w:rsidRPr="00C3672B">
        <w:t xml:space="preserve">, </w:t>
      </w:r>
      <w:r w:rsidRPr="00C3672B">
        <w:t xml:space="preserve">et </w:t>
      </w:r>
      <w:r w:rsidR="00A01FD3" w:rsidRPr="00C3672B">
        <w:t>M. de </w:t>
      </w:r>
      <w:r w:rsidRPr="00C3672B">
        <w:t>Baussan le prit comme sergent de bataille</w:t>
      </w:r>
      <w:r w:rsidR="00A01FD3" w:rsidRPr="00C3672B">
        <w:t>.</w:t>
      </w:r>
    </w:p>
    <w:p w14:paraId="77CBB70A" w14:textId="77777777" w:rsidR="00A01FD3" w:rsidRPr="00C3672B" w:rsidRDefault="00A13117" w:rsidP="00A13117">
      <w:pPr>
        <w:pStyle w:val="Taille-1Normal"/>
      </w:pPr>
      <w:r w:rsidRPr="00C3672B">
        <w:t>Dès ce jour</w:t>
      </w:r>
      <w:r w:rsidR="00A01FD3" w:rsidRPr="00C3672B">
        <w:t xml:space="preserve">, </w:t>
      </w:r>
      <w:r w:rsidRPr="00C3672B">
        <w:t>on fit diligence</w:t>
      </w:r>
      <w:r w:rsidR="00A01FD3" w:rsidRPr="00C3672B">
        <w:t xml:space="preserve">, </w:t>
      </w:r>
      <w:r w:rsidRPr="00C3672B">
        <w:t>et en moins d</w:t>
      </w:r>
      <w:r w:rsidR="00A01FD3" w:rsidRPr="00C3672B">
        <w:t>’</w:t>
      </w:r>
      <w:r w:rsidRPr="00C3672B">
        <w:t>une semaine on rejoignit la ville de Sancerre</w:t>
      </w:r>
      <w:r w:rsidR="00A01FD3" w:rsidRPr="00C3672B">
        <w:t xml:space="preserve">, </w:t>
      </w:r>
      <w:r w:rsidRPr="00C3672B">
        <w:t>où l</w:t>
      </w:r>
      <w:r w:rsidR="00A01FD3" w:rsidRPr="00C3672B">
        <w:t>’</w:t>
      </w:r>
      <w:r w:rsidRPr="00C3672B">
        <w:t xml:space="preserve">on entra le </w:t>
      </w:r>
      <w:r w:rsidR="00A01FD3" w:rsidRPr="00C3672B">
        <w:t>7</w:t>
      </w:r>
      <w:r w:rsidR="00224814" w:rsidRPr="00C3672B">
        <w:t> </w:t>
      </w:r>
      <w:r w:rsidR="00A01FD3" w:rsidRPr="00C3672B">
        <w:t xml:space="preserve">novembre. </w:t>
      </w:r>
      <w:r w:rsidRPr="00C3672B">
        <w:t>Les Sancerrois ne connurent alors plus d</w:t>
      </w:r>
      <w:r w:rsidR="00A01FD3" w:rsidRPr="00C3672B">
        <w:t>’</w:t>
      </w:r>
      <w:r w:rsidRPr="00C3672B">
        <w:t>obstacles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avocat Jouanneau</w:t>
      </w:r>
      <w:r w:rsidR="00A01FD3" w:rsidRPr="00C3672B">
        <w:t xml:space="preserve">, </w:t>
      </w:r>
      <w:r w:rsidRPr="00C3672B">
        <w:t>qui commandait en la place avec les capitaines La Fleur et Laurent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tait m</w:t>
      </w:r>
      <w:r w:rsidRPr="00C3672B">
        <w:rPr>
          <w:rFonts w:cs="Amasis30"/>
        </w:rPr>
        <w:t>ê</w:t>
      </w:r>
      <w:r w:rsidRPr="00C3672B">
        <w:t>me d</w:t>
      </w:r>
      <w:r w:rsidR="00A01FD3" w:rsidRPr="00C3672B">
        <w:rPr>
          <w:rFonts w:cs="Amasis30"/>
        </w:rPr>
        <w:t>’</w:t>
      </w:r>
      <w:r w:rsidRPr="00C3672B">
        <w:t>avis qu</w:t>
      </w:r>
      <w:r w:rsidR="00A01FD3" w:rsidRPr="00C3672B">
        <w:rPr>
          <w:rFonts w:cs="Amasis30"/>
        </w:rPr>
        <w:t>’</w:t>
      </w:r>
      <w:r w:rsidRPr="00C3672B">
        <w:t>il fallait aller prendre Bourges sans plus de retard</w:t>
      </w:r>
      <w:r w:rsidR="00A01FD3" w:rsidRPr="00C3672B">
        <w:t xml:space="preserve">. </w:t>
      </w:r>
      <w:r w:rsidRPr="00C3672B">
        <w:t xml:space="preserve">Mais </w:t>
      </w:r>
      <w:r w:rsidR="00A01FD3" w:rsidRPr="00C3672B">
        <w:t>M. de </w:t>
      </w:r>
      <w:r w:rsidRPr="00C3672B">
        <w:t>Baussan n</w:t>
      </w:r>
      <w:r w:rsidR="00A01FD3" w:rsidRPr="00C3672B">
        <w:rPr>
          <w:rFonts w:cs="Amasis30"/>
        </w:rPr>
        <w:t>’</w:t>
      </w:r>
      <w:r w:rsidRPr="00C3672B">
        <w:t>en voulut rien faire</w:t>
      </w:r>
      <w:r w:rsidR="00A01FD3" w:rsidRPr="00C3672B">
        <w:t xml:space="preserve">, </w:t>
      </w:r>
      <w:r w:rsidRPr="00C3672B">
        <w:t>car on avait perdu les traces de du Perrier</w:t>
      </w:r>
      <w:r w:rsidR="00A01FD3" w:rsidRPr="00C3672B">
        <w:t xml:space="preserve">, </w:t>
      </w:r>
      <w:r w:rsidRPr="00C3672B">
        <w:t>et il craignait de se voir couper</w:t>
      </w:r>
      <w:r w:rsidR="00A01FD3" w:rsidRPr="00C3672B">
        <w:t>.</w:t>
      </w:r>
    </w:p>
    <w:p w14:paraId="5D39EB8C" w14:textId="77777777" w:rsidR="00A01FD3" w:rsidRPr="00C3672B" w:rsidRDefault="00A13117" w:rsidP="00A13117">
      <w:pPr>
        <w:pStyle w:val="Taille-1Normal"/>
      </w:pPr>
      <w:r w:rsidRPr="00C3672B">
        <w:t>On eut cependant de ses nouvelles deux jours après</w:t>
      </w:r>
      <w:r w:rsidR="00A01FD3" w:rsidRPr="00C3672B">
        <w:t xml:space="preserve">, </w:t>
      </w:r>
      <w:r w:rsidRPr="00C3672B">
        <w:t>car</w:t>
      </w:r>
      <w:r w:rsidR="00A01FD3" w:rsidRPr="00C3672B">
        <w:t xml:space="preserve">, </w:t>
      </w:r>
      <w:r w:rsidRPr="00C3672B">
        <w:t xml:space="preserve">le </w:t>
      </w:r>
      <w:r w:rsidR="00A01FD3" w:rsidRPr="00C3672B">
        <w:t>9</w:t>
      </w:r>
      <w:r w:rsidR="00224814" w:rsidRPr="00C3672B">
        <w:t> </w:t>
      </w:r>
      <w:r w:rsidR="00A01FD3" w:rsidRPr="00C3672B">
        <w:t xml:space="preserve">novembre, </w:t>
      </w:r>
      <w:r w:rsidRPr="00C3672B">
        <w:t>on apprit à Sancerre que les villages de Chavignol et Chavignolet étaient investis</w:t>
      </w:r>
      <w:r w:rsidR="00A01FD3" w:rsidRPr="00C3672B">
        <w:t xml:space="preserve">, </w:t>
      </w:r>
      <w:r w:rsidRPr="00C3672B">
        <w:t>que l</w:t>
      </w:r>
      <w:r w:rsidR="00A01FD3" w:rsidRPr="00C3672B">
        <w:t>’</w:t>
      </w:r>
      <w:r w:rsidRPr="00C3672B">
        <w:t>armée royale y était campée en forces</w:t>
      </w:r>
      <w:r w:rsidR="00A01FD3" w:rsidRPr="00C3672B">
        <w:t xml:space="preserve">, </w:t>
      </w:r>
      <w:r w:rsidRPr="00C3672B">
        <w:t>et qu</w:t>
      </w:r>
      <w:r w:rsidR="00A01FD3" w:rsidRPr="00C3672B">
        <w:t>’</w:t>
      </w:r>
      <w:r w:rsidRPr="00C3672B">
        <w:t>il y avait eu des massacres affreux</w:t>
      </w:r>
      <w:r w:rsidR="00A01FD3" w:rsidRPr="00C3672B">
        <w:t xml:space="preserve">. </w:t>
      </w:r>
      <w:r w:rsidRPr="00C3672B">
        <w:t>Les catholiques faisaient le dégât et la débauche</w:t>
      </w:r>
      <w:r w:rsidR="00A01FD3" w:rsidRPr="00C3672B">
        <w:t xml:space="preserve">, </w:t>
      </w:r>
      <w:r w:rsidRPr="00C3672B">
        <w:t>ne marchant qu</w:t>
      </w:r>
      <w:r w:rsidR="00A01FD3" w:rsidRPr="00C3672B">
        <w:t>’</w:t>
      </w:r>
      <w:r w:rsidRPr="00C3672B">
        <w:t>avec des équipages somptueux</w:t>
      </w:r>
      <w:r w:rsidR="00A01FD3" w:rsidRPr="00C3672B">
        <w:t xml:space="preserve">, </w:t>
      </w:r>
      <w:r w:rsidRPr="00C3672B">
        <w:t>des cuisiniers</w:t>
      </w:r>
      <w:r w:rsidR="00A01FD3" w:rsidRPr="00C3672B">
        <w:t xml:space="preserve">, </w:t>
      </w:r>
      <w:r w:rsidRPr="00C3672B">
        <w:t>des courtisanes et des comédiennes</w:t>
      </w:r>
      <w:r w:rsidR="00A01FD3" w:rsidRPr="00C3672B">
        <w:t xml:space="preserve">. </w:t>
      </w:r>
      <w:r w:rsidRPr="00C3672B">
        <w:t>Tous s</w:t>
      </w:r>
      <w:r w:rsidR="00A01FD3" w:rsidRPr="00C3672B">
        <w:t>’</w:t>
      </w:r>
      <w:r w:rsidRPr="00C3672B">
        <w:t>armèrent dans l</w:t>
      </w:r>
      <w:r w:rsidR="00A01FD3" w:rsidRPr="00C3672B">
        <w:t>’</w:t>
      </w:r>
      <w:r w:rsidRPr="00C3672B">
        <w:t>espoir du pillage</w:t>
      </w:r>
      <w:r w:rsidR="00A01FD3" w:rsidRPr="00C3672B">
        <w:t xml:space="preserve">, </w:t>
      </w:r>
      <w:r w:rsidRPr="00C3672B">
        <w:t>et de Morguen choisit vingt cavaliers auxquels il promit quinze écus d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à chacun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ils l</w:t>
      </w:r>
      <w:r w:rsidR="00A01FD3" w:rsidRPr="00C3672B">
        <w:t>’</w:t>
      </w:r>
      <w:r w:rsidRPr="00C3672B">
        <w:t xml:space="preserve">aidaient à reprendre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Gardefort</w:t>
      </w:r>
      <w:r w:rsidR="00A01FD3" w:rsidRPr="00C3672B">
        <w:t>.</w:t>
      </w:r>
    </w:p>
    <w:p w14:paraId="120E4FE0" w14:textId="77777777" w:rsidR="007314CA" w:rsidRPr="00C3672B" w:rsidRDefault="00A13117" w:rsidP="00A01FD3">
      <w:pPr>
        <w:pStyle w:val="Titre2"/>
      </w:pPr>
      <w:bookmarkStart w:id="16" w:name="_Toc192940206"/>
      <w:r w:rsidRPr="00A13117">
        <w:lastRenderedPageBreak/>
        <w:t>I</w:t>
      </w:r>
      <w:r w:rsidR="007314CA" w:rsidRPr="00C3672B">
        <w:t>V</w:t>
      </w:r>
      <w:bookmarkEnd w:id="16"/>
    </w:p>
    <w:p w14:paraId="4A1AFB13" w14:textId="77777777" w:rsidR="00A01FD3" w:rsidRPr="00C3672B" w:rsidRDefault="00A13117" w:rsidP="00A13117">
      <w:pPr>
        <w:pStyle w:val="Taille-1Normal"/>
      </w:pPr>
      <w:r w:rsidRPr="00C3672B">
        <w:t>Du Perrier</w:t>
      </w:r>
      <w:r w:rsidR="00A01FD3" w:rsidRPr="00C3672B">
        <w:t xml:space="preserve">, </w:t>
      </w:r>
      <w:r w:rsidRPr="00C3672B">
        <w:t>au lendemain de l</w:t>
      </w:r>
      <w:r w:rsidR="00A01FD3" w:rsidRPr="00C3672B">
        <w:t>’</w:t>
      </w:r>
      <w:r w:rsidRPr="00C3672B">
        <w:t>affaire de Paizay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attendait à être poursuivi par la colonne des huguenots</w:t>
      </w:r>
      <w:r w:rsidR="00A01FD3" w:rsidRPr="00C3672B">
        <w:t xml:space="preserve">. </w:t>
      </w:r>
      <w:r w:rsidRPr="00C3672B">
        <w:t>Aussi crut-il difficilement aux renseignements qui lui arrivaient de toutes parts</w:t>
      </w:r>
      <w:r w:rsidR="00A01FD3" w:rsidRPr="00C3672B">
        <w:t xml:space="preserve">, </w:t>
      </w:r>
      <w:r w:rsidRPr="00C3672B">
        <w:t>certifiant la mort du bailli de Pressac et la retraite de l</w:t>
      </w:r>
      <w:r w:rsidR="00A01FD3" w:rsidRPr="00C3672B">
        <w:t>’</w:t>
      </w:r>
      <w:r w:rsidRPr="00C3672B">
        <w:t>ennemi</w:t>
      </w:r>
      <w:r w:rsidR="00A01FD3" w:rsidRPr="00C3672B">
        <w:t xml:space="preserve">. </w:t>
      </w:r>
      <w:r w:rsidRPr="00C3672B">
        <w:t>Et il demeurait indécis</w:t>
      </w:r>
      <w:r w:rsidR="00A01FD3" w:rsidRPr="00C3672B">
        <w:t xml:space="preserve">, </w:t>
      </w:r>
      <w:r w:rsidRPr="00C3672B">
        <w:t>ne sachant quel parti prendre</w:t>
      </w:r>
      <w:r w:rsidR="00A01FD3" w:rsidRPr="00C3672B">
        <w:t xml:space="preserve">, </w:t>
      </w:r>
      <w:r w:rsidRPr="00C3672B">
        <w:t>tout surpris encore de se trouver en vie et à la tête de son armée</w:t>
      </w:r>
      <w:r w:rsidR="00A01FD3" w:rsidRPr="00C3672B">
        <w:t xml:space="preserve">. </w:t>
      </w:r>
      <w:r w:rsidRPr="00C3672B">
        <w:t>Puis l</w:t>
      </w:r>
      <w:r w:rsidR="00A01FD3" w:rsidRPr="00C3672B">
        <w:t>’</w:t>
      </w:r>
      <w:r w:rsidRPr="00C3672B">
        <w:t>humiliation ressentie</w:t>
      </w:r>
      <w:r w:rsidR="00A01FD3" w:rsidRPr="00C3672B">
        <w:t xml:space="preserve">, </w:t>
      </w:r>
      <w:r w:rsidRPr="00C3672B">
        <w:t>la colère d</w:t>
      </w:r>
      <w:r w:rsidR="00A01FD3" w:rsidRPr="00C3672B">
        <w:t>’</w:t>
      </w:r>
      <w:r w:rsidRPr="00C3672B">
        <w:t>avoir eu une telle peur</w:t>
      </w:r>
      <w:r w:rsidR="00A01FD3" w:rsidRPr="00C3672B">
        <w:t xml:space="preserve">, </w:t>
      </w:r>
      <w:r w:rsidRPr="00C3672B">
        <w:t>le poussèrent à des vengeances cruelles comme s</w:t>
      </w:r>
      <w:r w:rsidR="00A01FD3" w:rsidRPr="00C3672B">
        <w:t>’</w:t>
      </w:r>
      <w:r w:rsidRPr="00C3672B">
        <w:t>il dût y faire éclater son courage</w:t>
      </w:r>
      <w:r w:rsidR="00A01FD3" w:rsidRPr="00C3672B">
        <w:t xml:space="preserve">. </w:t>
      </w:r>
      <w:r w:rsidRPr="00C3672B">
        <w:t>Soupçonnant partout des trames huguenotes</w:t>
      </w:r>
      <w:r w:rsidR="00A01FD3" w:rsidRPr="00C3672B">
        <w:t xml:space="preserve">, </w:t>
      </w:r>
      <w:r w:rsidRPr="00C3672B">
        <w:t>il foula le pays sans pitié et jurait de prendre Sancerre avant huit jours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y faire tuer tout le monde et de raser toutes les maisons</w:t>
      </w:r>
      <w:r w:rsidR="00A01FD3" w:rsidRPr="00C3672B">
        <w:t xml:space="preserve">. </w:t>
      </w:r>
      <w:r w:rsidRPr="00C3672B">
        <w:t>Il poussait sa troupe sans ménagements</w:t>
      </w:r>
      <w:r w:rsidR="00A01FD3" w:rsidRPr="00C3672B">
        <w:t xml:space="preserve">, </w:t>
      </w:r>
      <w:r w:rsidRPr="00C3672B">
        <w:t>lui faisant faire jusqu</w:t>
      </w:r>
      <w:r w:rsidR="00A01FD3" w:rsidRPr="00C3672B">
        <w:t>’</w:t>
      </w:r>
      <w:r w:rsidRPr="00C3672B">
        <w:t>à dix lieues d</w:t>
      </w:r>
      <w:r w:rsidR="00A01FD3" w:rsidRPr="00C3672B">
        <w:t>’</w:t>
      </w:r>
      <w:r w:rsidRPr="00C3672B">
        <w:t>une seule traite</w:t>
      </w:r>
      <w:r w:rsidR="00A01FD3" w:rsidRPr="00C3672B">
        <w:t xml:space="preserve">, </w:t>
      </w:r>
      <w:r w:rsidRPr="00C3672B">
        <w:t>ordonnant des exécutions abominables</w:t>
      </w:r>
      <w:r w:rsidR="00A01FD3" w:rsidRPr="00C3672B">
        <w:t xml:space="preserve">, </w:t>
      </w:r>
      <w:r w:rsidRPr="00C3672B">
        <w:t>et il ensauvageait ses soldats qui fondaient au cours des marches forcées et des pillages</w:t>
      </w:r>
      <w:r w:rsidR="00A01FD3" w:rsidRPr="00C3672B">
        <w:t xml:space="preserve">. </w:t>
      </w:r>
      <w:r w:rsidRPr="00C3672B">
        <w:t>Les désertions étaient si nombreuses que le grand prévôt se fatiguait à pendre les hommes ou à les passer par les verges</w:t>
      </w:r>
      <w:r w:rsidR="00A01FD3" w:rsidRPr="00C3672B">
        <w:t xml:space="preserve">. </w:t>
      </w:r>
      <w:r w:rsidRPr="00C3672B">
        <w:t>Le pays se couvrait de traînards</w:t>
      </w:r>
      <w:r w:rsidR="00A01FD3" w:rsidRPr="00C3672B">
        <w:t xml:space="preserve">, </w:t>
      </w:r>
      <w:r w:rsidRPr="00C3672B">
        <w:t>et les paysans s</w:t>
      </w:r>
      <w:r w:rsidR="00A01FD3" w:rsidRPr="00C3672B">
        <w:t>’</w:t>
      </w:r>
      <w:r w:rsidRPr="00C3672B">
        <w:t>armaient pour repousser leurs brigandages</w:t>
      </w:r>
      <w:r w:rsidR="00A01FD3" w:rsidRPr="00C3672B">
        <w:t>.</w:t>
      </w:r>
    </w:p>
    <w:p w14:paraId="081ED24F" w14:textId="77777777" w:rsidR="00A01FD3" w:rsidRPr="00C3672B" w:rsidRDefault="00A13117" w:rsidP="00A13117">
      <w:pPr>
        <w:pStyle w:val="Taille-1Normal"/>
      </w:pPr>
      <w:r w:rsidRPr="00C3672B">
        <w:t>Mais</w:t>
      </w:r>
      <w:r w:rsidR="00A01FD3" w:rsidRPr="00C3672B">
        <w:t xml:space="preserve">, </w:t>
      </w:r>
      <w:r w:rsidRPr="00C3672B">
        <w:t>assagi par la peur qu</w:t>
      </w:r>
      <w:r w:rsidR="00A01FD3" w:rsidRPr="00C3672B">
        <w:t>’</w:t>
      </w:r>
      <w:r w:rsidRPr="00C3672B">
        <w:t>il avait eue</w:t>
      </w:r>
      <w:r w:rsidR="00A01FD3" w:rsidRPr="00C3672B">
        <w:t xml:space="preserve">, </w:t>
      </w:r>
      <w:r w:rsidRPr="00C3672B">
        <w:t>du Perrier marchait avec prudence</w:t>
      </w:r>
      <w:r w:rsidR="00A01FD3" w:rsidRPr="00C3672B">
        <w:t xml:space="preserve">, </w:t>
      </w:r>
      <w:r w:rsidRPr="00C3672B">
        <w:t>se faisant éclairer avec soin</w:t>
      </w:r>
      <w:r w:rsidR="00A01FD3" w:rsidRPr="00C3672B">
        <w:t xml:space="preserve">. </w:t>
      </w:r>
      <w:r w:rsidRPr="00C3672B">
        <w:t>La cavalerie battait la campagne dans tous les sens</w:t>
      </w:r>
      <w:r w:rsidR="00A01FD3" w:rsidRPr="00C3672B">
        <w:t xml:space="preserve">, </w:t>
      </w:r>
      <w:r w:rsidRPr="00C3672B">
        <w:t>pour découvrir les traces de l</w:t>
      </w:r>
      <w:r w:rsidR="00A01FD3" w:rsidRPr="00C3672B">
        <w:t>’</w:t>
      </w:r>
      <w:r w:rsidRPr="00C3672B">
        <w:t>armée huguenote</w:t>
      </w:r>
      <w:r w:rsidR="00A01FD3" w:rsidRPr="00C3672B">
        <w:t xml:space="preserve">. </w:t>
      </w:r>
      <w:r w:rsidRPr="00C3672B">
        <w:t>Sans doute elle était partie pour le Poitou</w:t>
      </w:r>
      <w:r w:rsidR="00A01FD3" w:rsidRPr="00C3672B">
        <w:t xml:space="preserve">, </w:t>
      </w:r>
      <w:r w:rsidRPr="00C3672B">
        <w:t>et il en retrouva sa tranquillité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il </w:t>
      </w:r>
      <w:r w:rsidRPr="00C3672B">
        <w:rPr>
          <w:rFonts w:cs="Amasis30"/>
        </w:rPr>
        <w:t>é</w:t>
      </w:r>
      <w:r w:rsidRPr="00C3672B">
        <w:t>crivit m</w:t>
      </w:r>
      <w:r w:rsidRPr="00C3672B">
        <w:rPr>
          <w:rFonts w:cs="Amasis30"/>
        </w:rPr>
        <w:t>ê</w:t>
      </w:r>
      <w:r w:rsidRPr="00C3672B">
        <w:t>me au Roy pour lui annoncer la d</w:t>
      </w:r>
      <w:r w:rsidRPr="00C3672B">
        <w:rPr>
          <w:rFonts w:cs="Amasis30"/>
        </w:rPr>
        <w:t>é</w:t>
      </w:r>
      <w:r w:rsidRPr="00C3672B">
        <w:t>faite qu</w:t>
      </w:r>
      <w:r w:rsidR="00A01FD3" w:rsidRPr="00C3672B">
        <w:rPr>
          <w:rFonts w:cs="Amasis30"/>
        </w:rPr>
        <w:t>’</w:t>
      </w:r>
      <w:r w:rsidRPr="00C3672B">
        <w:t>il avait inflig</w:t>
      </w:r>
      <w:r w:rsidRPr="00C3672B">
        <w:rPr>
          <w:rFonts w:cs="Amasis30"/>
        </w:rPr>
        <w:t>é</w:t>
      </w:r>
      <w:r w:rsidRPr="00C3672B">
        <w:t>e au bailli</w:t>
      </w:r>
      <w:r w:rsidR="00A01FD3" w:rsidRPr="00C3672B">
        <w:t xml:space="preserve">. </w:t>
      </w:r>
      <w:r w:rsidRPr="00C3672B">
        <w:t>Il avait cependant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propos de cette surprise</w:t>
      </w:r>
      <w:r w:rsidR="00A01FD3" w:rsidRPr="00C3672B">
        <w:t xml:space="preserve">, </w:t>
      </w:r>
      <w:r w:rsidRPr="00C3672B">
        <w:t>plus d</w:t>
      </w:r>
      <w:r w:rsidR="00A01FD3" w:rsidRPr="00C3672B">
        <w:rPr>
          <w:rFonts w:cs="Amasis30"/>
        </w:rPr>
        <w:t>’</w:t>
      </w:r>
      <w:r w:rsidRPr="00C3672B">
        <w:t xml:space="preserve">un reproche </w:t>
      </w:r>
      <w:r w:rsidRPr="00C3672B">
        <w:rPr>
          <w:rFonts w:cs="Amasis30"/>
        </w:rPr>
        <w:t>à</w:t>
      </w:r>
      <w:r w:rsidRPr="00C3672B">
        <w:t xml:space="preserve"> se faire</w:t>
      </w:r>
      <w:r w:rsidR="00A01FD3" w:rsidRPr="00C3672B">
        <w:t xml:space="preserve">. </w:t>
      </w:r>
      <w:r w:rsidRPr="00C3672B">
        <w:t>La veille de l</w:t>
      </w:r>
      <w:r w:rsidR="00A01FD3" w:rsidRPr="00C3672B">
        <w:rPr>
          <w:rFonts w:cs="Amasis30"/>
        </w:rPr>
        <w:t>’</w:t>
      </w:r>
      <w:r w:rsidRPr="00C3672B">
        <w:t>attaque</w:t>
      </w:r>
      <w:r w:rsidR="00A01FD3" w:rsidRPr="00C3672B">
        <w:t>, M. de </w:t>
      </w:r>
      <w:r w:rsidRPr="00C3672B">
        <w:t>la M</w:t>
      </w:r>
      <w:r w:rsidRPr="00C3672B">
        <w:rPr>
          <w:rFonts w:cs="Amasis30"/>
        </w:rPr>
        <w:t>é</w:t>
      </w:r>
      <w:r w:rsidRPr="00C3672B">
        <w:t>nardi</w:t>
      </w:r>
      <w:r w:rsidRPr="00C3672B">
        <w:rPr>
          <w:rFonts w:cs="Amasis30"/>
        </w:rPr>
        <w:t>è</w:t>
      </w:r>
      <w:r w:rsidRPr="00C3672B">
        <w:t xml:space="preserve">re </w:t>
      </w:r>
      <w:r w:rsidRPr="00C3672B">
        <w:rPr>
          <w:rFonts w:cs="Amasis30"/>
        </w:rPr>
        <w:t>é</w:t>
      </w:r>
      <w:r w:rsidRPr="00C3672B">
        <w:t>tait venu l</w:t>
      </w:r>
      <w:r w:rsidR="00A01FD3" w:rsidRPr="00C3672B">
        <w:rPr>
          <w:rFonts w:cs="Amasis30"/>
        </w:rPr>
        <w:t>’</w:t>
      </w:r>
      <w:r w:rsidRPr="00C3672B">
        <w:t>avertir de ce qui se tramait contre lui</w:t>
      </w:r>
      <w:r w:rsidR="00A01FD3" w:rsidRPr="00C3672B">
        <w:t xml:space="preserve">. </w:t>
      </w:r>
      <w:r w:rsidRPr="00C3672B">
        <w:t>Mais du Perrier</w:t>
      </w:r>
      <w:r w:rsidR="00A01FD3" w:rsidRPr="00C3672B">
        <w:t xml:space="preserve">, </w:t>
      </w:r>
      <w:r w:rsidRPr="00C3672B">
        <w:t>entre deux vins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avait écouté sans l</w:t>
      </w:r>
      <w:r w:rsidR="00A01FD3" w:rsidRPr="00C3672B">
        <w:t>’</w:t>
      </w:r>
      <w:r w:rsidRPr="00C3672B">
        <w:t>entendre</w:t>
      </w:r>
      <w:r w:rsidR="00A01FD3" w:rsidRPr="00C3672B">
        <w:t xml:space="preserve">. </w:t>
      </w:r>
      <w:r w:rsidRPr="00C3672B">
        <w:t>Ce qui ne l</w:t>
      </w:r>
      <w:r w:rsidR="00A01FD3" w:rsidRPr="00C3672B">
        <w:t>’</w:t>
      </w:r>
      <w:r w:rsidRPr="00C3672B">
        <w:t>empêchait pas de dire au Roy que</w:t>
      </w:r>
      <w:r w:rsidR="00A01FD3" w:rsidRPr="00C3672B">
        <w:t xml:space="preserve">, </w:t>
      </w:r>
      <w:r w:rsidRPr="00C3672B">
        <w:t>par un espionnage bien conduit</w:t>
      </w:r>
      <w:r w:rsidR="00A01FD3" w:rsidRPr="00C3672B">
        <w:t xml:space="preserve">, </w:t>
      </w:r>
      <w:r w:rsidRPr="00C3672B">
        <w:t>mais fort coûteux</w:t>
      </w:r>
      <w:r w:rsidR="00A01FD3" w:rsidRPr="00C3672B">
        <w:t xml:space="preserve">, </w:t>
      </w:r>
      <w:r w:rsidRPr="00C3672B">
        <w:t>il avait pu se tenir au courant des opérations des huguenots et déjouer leur entreprise</w:t>
      </w:r>
      <w:r w:rsidR="00A01FD3" w:rsidRPr="00C3672B">
        <w:t xml:space="preserve">. </w:t>
      </w:r>
      <w:r w:rsidRPr="00C3672B">
        <w:t xml:space="preserve">Il envoya </w:t>
      </w:r>
      <w:r w:rsidR="00A01FD3" w:rsidRPr="00C3672B">
        <w:t>M. de </w:t>
      </w:r>
      <w:r w:rsidRPr="00C3672B">
        <w:t>la Ménardière à Paris</w:t>
      </w:r>
      <w:r w:rsidR="00A01FD3" w:rsidRPr="00C3672B">
        <w:t xml:space="preserve">, </w:t>
      </w:r>
      <w:r w:rsidRPr="00C3672B">
        <w:t>comme courrier extraordinaire</w:t>
      </w:r>
      <w:r w:rsidR="00A01FD3" w:rsidRPr="00C3672B">
        <w:t xml:space="preserve">, </w:t>
      </w:r>
      <w:r w:rsidRPr="00C3672B">
        <w:t>pour donner la nouvelle de sa victoire</w:t>
      </w:r>
      <w:r w:rsidR="00A01FD3" w:rsidRPr="00C3672B">
        <w:t xml:space="preserve">, </w:t>
      </w:r>
      <w:r w:rsidRPr="00C3672B">
        <w:t xml:space="preserve">et lui fit compter une forte somme </w:t>
      </w:r>
      <w:r w:rsidRPr="00C3672B">
        <w:lastRenderedPageBreak/>
        <w:t>d</w:t>
      </w:r>
      <w:r w:rsidR="00A01FD3" w:rsidRPr="00C3672B">
        <w:t>’</w:t>
      </w:r>
      <w:r w:rsidRPr="00C3672B">
        <w:t xml:space="preserve">argent en lui recommandant de le faire valoir auprès de Leurs Majestés et de </w:t>
      </w:r>
      <w:r w:rsidR="00A01FD3" w:rsidRPr="00C3672B">
        <w:t>«</w:t>
      </w:r>
      <w:r w:rsidR="00224814" w:rsidRPr="00C3672B">
        <w:t> </w:t>
      </w:r>
      <w:r w:rsidRPr="00C3672B">
        <w:t>ces Messieurs de Guise</w:t>
      </w:r>
      <w:r w:rsidR="00224814" w:rsidRPr="00C3672B">
        <w:rPr>
          <w:rFonts w:ascii="Times New Roman" w:hAnsi="Times New Roman"/>
        </w:rPr>
        <w:t> </w:t>
      </w:r>
      <w:r w:rsidR="00A01FD3" w:rsidRPr="00C3672B">
        <w:rPr>
          <w:rFonts w:cs="Amasis30"/>
        </w:rPr>
        <w:t>»</w:t>
      </w:r>
      <w:r w:rsidR="00A01FD3" w:rsidRPr="00C3672B">
        <w:t>.</w:t>
      </w:r>
    </w:p>
    <w:p w14:paraId="2176E257" w14:textId="77777777" w:rsidR="00A01FD3" w:rsidRPr="00C3672B" w:rsidRDefault="00A13117" w:rsidP="00A13117">
      <w:pPr>
        <w:pStyle w:val="Taille-1Normal"/>
      </w:pPr>
      <w:r w:rsidRPr="00C3672B">
        <w:t>Du Perrier remonta vers Sancerre par Tendu</w:t>
      </w:r>
      <w:r w:rsidR="00A01FD3" w:rsidRPr="00C3672B">
        <w:t xml:space="preserve">, </w:t>
      </w:r>
      <w:r w:rsidRPr="00C3672B">
        <w:t>Velle et la banlieue de Châteauroux</w:t>
      </w:r>
      <w:r w:rsidR="00A01FD3" w:rsidRPr="00C3672B">
        <w:t xml:space="preserve">, </w:t>
      </w:r>
      <w:r w:rsidRPr="00C3672B">
        <w:t>évitant le Bourg-Dieu où des huguenots s</w:t>
      </w:r>
      <w:r w:rsidR="00A01FD3" w:rsidRPr="00C3672B">
        <w:t>’</w:t>
      </w:r>
      <w:r w:rsidRPr="00C3672B">
        <w:t>étaient massés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pour venger</w:t>
      </w:r>
      <w:r w:rsidR="00A01FD3" w:rsidRPr="00C3672B">
        <w:t xml:space="preserve">, </w:t>
      </w:r>
      <w:r w:rsidRPr="00C3672B">
        <w:t>disait-il</w:t>
      </w:r>
      <w:r w:rsidR="00A01FD3" w:rsidRPr="00C3672B">
        <w:t xml:space="preserve">, </w:t>
      </w:r>
      <w:r w:rsidRPr="00C3672B">
        <w:t>les dégâts qu</w:t>
      </w:r>
      <w:r w:rsidR="00A01FD3" w:rsidRPr="00C3672B">
        <w:t>’</w:t>
      </w:r>
      <w:r w:rsidRPr="00C3672B">
        <w:t>avaient faits à Lury</w:t>
      </w:r>
      <w:r w:rsidR="00A01FD3" w:rsidRPr="00C3672B">
        <w:t xml:space="preserve">, </w:t>
      </w:r>
      <w:r w:rsidRPr="00C3672B">
        <w:t>dans les propriétés des chanoines de Bourges</w:t>
      </w:r>
      <w:r w:rsidR="00A01FD3" w:rsidRPr="00C3672B">
        <w:t xml:space="preserve">, </w:t>
      </w:r>
      <w:r w:rsidRPr="00C3672B">
        <w:t>les troupes qui accompagnaient l</w:t>
      </w:r>
      <w:r w:rsidR="00A01FD3" w:rsidRPr="00C3672B">
        <w:t>’</w:t>
      </w:r>
      <w:r w:rsidRPr="00C3672B">
        <w:t>Amiral au passage de la Loire</w:t>
      </w:r>
      <w:r w:rsidR="00A01FD3" w:rsidRPr="00C3672B">
        <w:t xml:space="preserve">, </w:t>
      </w:r>
      <w:r w:rsidRPr="00C3672B">
        <w:t>il brûla Prunelles où demeuraient quelques réformés</w:t>
      </w:r>
      <w:r w:rsidR="00A01FD3" w:rsidRPr="00C3672B">
        <w:t xml:space="preserve">. </w:t>
      </w:r>
      <w:r w:rsidRPr="00C3672B">
        <w:t>Passant ensuite sous les murs de Bourges</w:t>
      </w:r>
      <w:r w:rsidR="00A01FD3" w:rsidRPr="00C3672B">
        <w:t xml:space="preserve">, </w:t>
      </w:r>
      <w:r w:rsidRPr="00C3672B">
        <w:t>il atteignit Contremoret qu</w:t>
      </w:r>
      <w:r w:rsidR="00A01FD3" w:rsidRPr="00C3672B">
        <w:t>’</w:t>
      </w:r>
      <w:r w:rsidRPr="00C3672B">
        <w:t>il pilla et</w:t>
      </w:r>
      <w:r w:rsidR="00A01FD3" w:rsidRPr="00C3672B">
        <w:t xml:space="preserve">, </w:t>
      </w:r>
      <w:r w:rsidRPr="00C3672B">
        <w:t xml:space="preserve">le </w:t>
      </w:r>
      <w:r w:rsidR="00A01FD3" w:rsidRPr="00C3672B">
        <w:t>7</w:t>
      </w:r>
      <w:r w:rsidR="00224814" w:rsidRPr="00C3672B">
        <w:t> </w:t>
      </w:r>
      <w:r w:rsidR="00A01FD3" w:rsidRPr="00C3672B">
        <w:t xml:space="preserve">novembre, </w:t>
      </w:r>
      <w:r w:rsidRPr="00C3672B">
        <w:t>il était à Saint-Michel de Voulangy</w:t>
      </w:r>
      <w:r w:rsidR="00A01FD3" w:rsidRPr="00C3672B">
        <w:t xml:space="preserve">, </w:t>
      </w:r>
      <w:r w:rsidRPr="00C3672B">
        <w:t>où il entra dans une grande colère</w:t>
      </w:r>
      <w:r w:rsidR="00A01FD3" w:rsidRPr="00C3672B">
        <w:t xml:space="preserve">, </w:t>
      </w:r>
      <w:r w:rsidRPr="00C3672B">
        <w:t>en apprenant que ses reîtres l</w:t>
      </w:r>
      <w:r w:rsidR="00A01FD3" w:rsidRPr="00C3672B">
        <w:t>’</w:t>
      </w:r>
      <w:r w:rsidRPr="00C3672B">
        <w:t>avaient abandonné pour rejoindre l</w:t>
      </w:r>
      <w:r w:rsidR="00A01FD3" w:rsidRPr="00C3672B">
        <w:t>’</w:t>
      </w:r>
      <w:r w:rsidRPr="00C3672B">
        <w:t>ennemi</w:t>
      </w:r>
      <w:r w:rsidR="00A01FD3" w:rsidRPr="00C3672B">
        <w:t xml:space="preserve">. </w:t>
      </w:r>
      <w:r w:rsidRPr="00C3672B">
        <w:t>Il fit une autre perte</w:t>
      </w:r>
      <w:r w:rsidR="00A01FD3" w:rsidRPr="00C3672B">
        <w:t xml:space="preserve">, </w:t>
      </w:r>
      <w:r w:rsidRPr="00C3672B">
        <w:t>plus importante encore</w:t>
      </w:r>
      <w:r w:rsidR="00A01FD3" w:rsidRPr="00C3672B">
        <w:t xml:space="preserve">. </w:t>
      </w:r>
      <w:r w:rsidRPr="00C3672B">
        <w:t>Le comte Sciarra Martinengo</w:t>
      </w:r>
      <w:r w:rsidR="00A01FD3" w:rsidRPr="00C3672B">
        <w:t xml:space="preserve">, </w:t>
      </w:r>
      <w:r w:rsidRPr="00C3672B">
        <w:t>irrité de l</w:t>
      </w:r>
      <w:r w:rsidR="00A01FD3" w:rsidRPr="00C3672B">
        <w:t>’</w:t>
      </w:r>
      <w:r w:rsidRPr="00C3672B">
        <w:t>incurie du gros homme</w:t>
      </w:r>
      <w:r w:rsidR="00A01FD3" w:rsidRPr="00C3672B">
        <w:t xml:space="preserve">, </w:t>
      </w:r>
      <w:r w:rsidRPr="00C3672B">
        <w:t>voyant que ses fantassins</w:t>
      </w:r>
      <w:r w:rsidR="00A01FD3" w:rsidRPr="00C3672B">
        <w:t xml:space="preserve">, </w:t>
      </w:r>
      <w:r w:rsidRPr="00C3672B">
        <w:t>dans ce désordre</w:t>
      </w:r>
      <w:r w:rsidR="00A01FD3" w:rsidRPr="00C3672B">
        <w:t xml:space="preserve">, </w:t>
      </w:r>
      <w:r w:rsidRPr="00C3672B">
        <w:t>tournaient à l</w:t>
      </w:r>
      <w:r w:rsidR="00A01FD3" w:rsidRPr="00C3672B">
        <w:t>’</w:t>
      </w:r>
      <w:r w:rsidRPr="00C3672B">
        <w:t>indiscipline</w:t>
      </w:r>
      <w:r w:rsidR="00A01FD3" w:rsidRPr="00C3672B">
        <w:t xml:space="preserve">, </w:t>
      </w:r>
      <w:r w:rsidRPr="00C3672B">
        <w:t>les avait ramenés à Bourges en annonçant son intention d</w:t>
      </w:r>
      <w:r w:rsidR="00A01FD3" w:rsidRPr="00C3672B">
        <w:t>’</w:t>
      </w:r>
      <w:r w:rsidRPr="00C3672B">
        <w:t>en écrire au Roy</w:t>
      </w:r>
      <w:r w:rsidR="00A01FD3" w:rsidRPr="00C3672B">
        <w:t xml:space="preserve">. </w:t>
      </w:r>
      <w:r w:rsidRPr="00C3672B">
        <w:t>François</w:t>
      </w:r>
      <w:r w:rsidR="00A01FD3" w:rsidRPr="00C3672B">
        <w:t xml:space="preserve">, </w:t>
      </w:r>
      <w:r w:rsidRPr="00C3672B">
        <w:t>encore mal remis de sa blessure</w:t>
      </w:r>
      <w:r w:rsidR="00A01FD3" w:rsidRPr="00C3672B">
        <w:t xml:space="preserve">, </w:t>
      </w:r>
      <w:r w:rsidRPr="00C3672B">
        <w:t>parlait aussi de le quitter</w:t>
      </w:r>
      <w:r w:rsidR="00A01FD3" w:rsidRPr="00C3672B">
        <w:t xml:space="preserve">, </w:t>
      </w:r>
      <w:r w:rsidRPr="00C3672B">
        <w:t>pour aller se soigner à Bourges</w:t>
      </w:r>
      <w:r w:rsidR="00A01FD3" w:rsidRPr="00C3672B">
        <w:t xml:space="preserve">, </w:t>
      </w:r>
      <w:r w:rsidRPr="00C3672B">
        <w:t>où ses chevau-légers n</w:t>
      </w:r>
      <w:r w:rsidR="00A01FD3" w:rsidRPr="00C3672B">
        <w:t>’</w:t>
      </w:r>
      <w:r w:rsidRPr="00C3672B">
        <w:t>auraient pas manqué de le suivre</w:t>
      </w:r>
      <w:r w:rsidR="00A01FD3" w:rsidRPr="00C3672B">
        <w:t xml:space="preserve">. </w:t>
      </w:r>
      <w:r w:rsidRPr="00C3672B">
        <w:t>Mais ce qui irritait plus profondément le gros homme</w:t>
      </w:r>
      <w:r w:rsidR="00A01FD3" w:rsidRPr="00C3672B">
        <w:t xml:space="preserve">, </w:t>
      </w:r>
      <w:r w:rsidRPr="00C3672B">
        <w:t>c</w:t>
      </w:r>
      <w:r w:rsidR="00A01FD3" w:rsidRPr="00C3672B">
        <w:t>’</w:t>
      </w:r>
      <w:r w:rsidRPr="00C3672B">
        <w:t>était la perte de ses reîtres</w:t>
      </w:r>
      <w:r w:rsidR="00A01FD3" w:rsidRPr="00C3672B">
        <w:t xml:space="preserve">. </w:t>
      </w:r>
      <w:r w:rsidRPr="00C3672B">
        <w:t>Car c</w:t>
      </w:r>
      <w:r w:rsidR="00A01FD3" w:rsidRPr="00C3672B">
        <w:t>’</w:t>
      </w:r>
      <w:r w:rsidRPr="00C3672B">
        <w:t>était sur ces cavaliers noirs</w:t>
      </w:r>
      <w:r w:rsidR="00A01FD3" w:rsidRPr="00C3672B">
        <w:t xml:space="preserve">, </w:t>
      </w:r>
      <w:r w:rsidRPr="00C3672B">
        <w:t>toujours sur leurs gardes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comptait le plus pour déjouer les surprises</w:t>
      </w:r>
      <w:r w:rsidR="00A01FD3" w:rsidRPr="00C3672B">
        <w:t xml:space="preserve">. </w:t>
      </w:r>
      <w:r w:rsidRPr="00C3672B">
        <w:t>Par deux fois</w:t>
      </w:r>
      <w:r w:rsidR="00A01FD3" w:rsidRPr="00C3672B">
        <w:t xml:space="preserve">, </w:t>
      </w:r>
      <w:r w:rsidRPr="00C3672B">
        <w:t>la nuit</w:t>
      </w:r>
      <w:r w:rsidR="00A01FD3" w:rsidRPr="00C3672B">
        <w:t xml:space="preserve">, </w:t>
      </w:r>
      <w:r w:rsidRPr="00C3672B">
        <w:t>ils avaient empêché des troupes de paysans armés de s</w:t>
      </w:r>
      <w:r w:rsidR="00A01FD3" w:rsidRPr="00C3672B">
        <w:t>’</w:t>
      </w:r>
      <w:r w:rsidRPr="00C3672B">
        <w:t>emparer des bagages</w:t>
      </w:r>
      <w:r w:rsidR="00A01FD3" w:rsidRPr="00C3672B">
        <w:t xml:space="preserve">. </w:t>
      </w:r>
      <w:r w:rsidRPr="00C3672B">
        <w:t>Et il regrettait ces Allemands brutaux et hautains qui</w:t>
      </w:r>
      <w:r w:rsidR="00A01FD3" w:rsidRPr="00C3672B">
        <w:t xml:space="preserve">, </w:t>
      </w:r>
      <w:r w:rsidRPr="00C3672B">
        <w:t>pleins de mépris pour cette cohue de soldats sans frein</w:t>
      </w:r>
      <w:r w:rsidR="00A01FD3" w:rsidRPr="00C3672B">
        <w:t xml:space="preserve">, </w:t>
      </w:r>
      <w:r w:rsidRPr="00C3672B">
        <w:t>vivaient à part</w:t>
      </w:r>
      <w:r w:rsidR="00A01FD3" w:rsidRPr="00C3672B">
        <w:t xml:space="preserve">, </w:t>
      </w:r>
      <w:r w:rsidRPr="00C3672B">
        <w:t>ne voulant connaître des Français que leur argent</w:t>
      </w:r>
      <w:r w:rsidR="00A01FD3" w:rsidRPr="00C3672B">
        <w:t>.</w:t>
      </w:r>
    </w:p>
    <w:p w14:paraId="68D5DB93" w14:textId="77777777" w:rsidR="00A01FD3" w:rsidRPr="00C3672B" w:rsidRDefault="00A13117" w:rsidP="00A13117">
      <w:pPr>
        <w:pStyle w:val="Taille-1Normal"/>
      </w:pPr>
      <w:r w:rsidRPr="00C3672B">
        <w:t>Mais il se consolait en songeant que les Espagnols ne s</w:t>
      </w:r>
      <w:r w:rsidR="00A01FD3" w:rsidRPr="00C3672B">
        <w:t>’</w:t>
      </w:r>
      <w:r w:rsidRPr="00C3672B">
        <w:t>étaient point débandés</w:t>
      </w:r>
      <w:r w:rsidR="00A01FD3" w:rsidRPr="00C3672B">
        <w:t xml:space="preserve">, </w:t>
      </w:r>
      <w:r w:rsidRPr="00C3672B">
        <w:t>et il leur demandait des gardes d</w:t>
      </w:r>
      <w:r w:rsidR="00A01FD3" w:rsidRPr="00C3672B">
        <w:t>’</w:t>
      </w:r>
      <w:r w:rsidRPr="00C3672B">
        <w:t>honneur pour son logement</w:t>
      </w:r>
      <w:r w:rsidR="00A01FD3" w:rsidRPr="00C3672B">
        <w:t xml:space="preserve">. </w:t>
      </w:r>
      <w:r w:rsidRPr="00C3672B">
        <w:t>Les hommes à pourpoints tailladés lui plaisaient pour leur zèle</w:t>
      </w:r>
      <w:r w:rsidR="00A01FD3" w:rsidRPr="00C3672B">
        <w:t xml:space="preserve">, </w:t>
      </w:r>
      <w:r w:rsidRPr="00C3672B">
        <w:t>car ils achetaient les huguenotes pour les éventrer</w:t>
      </w:r>
      <w:r w:rsidR="00A01FD3" w:rsidRPr="00C3672B">
        <w:t xml:space="preserve">, </w:t>
      </w:r>
      <w:r w:rsidRPr="00C3672B">
        <w:t>puis ils cherchaient les petits hérétiques dans le sang</w:t>
      </w:r>
      <w:r w:rsidR="00A01FD3" w:rsidRPr="00C3672B">
        <w:t xml:space="preserve">, </w:t>
      </w:r>
      <w:r w:rsidRPr="00C3672B">
        <w:t>et les jetaient au feu</w:t>
      </w:r>
      <w:r w:rsidR="00A01FD3" w:rsidRPr="00C3672B">
        <w:t xml:space="preserve">. </w:t>
      </w:r>
      <w:r w:rsidRPr="00C3672B">
        <w:t>Et leurs moines disaient que cette pratique était bonne</w:t>
      </w:r>
      <w:r w:rsidR="00A01FD3" w:rsidRPr="00C3672B">
        <w:t>.</w:t>
      </w:r>
    </w:p>
    <w:p w14:paraId="6F558A8A" w14:textId="77777777" w:rsidR="00A01FD3" w:rsidRPr="00C3672B" w:rsidRDefault="00A13117" w:rsidP="00A13117">
      <w:pPr>
        <w:pStyle w:val="Taille-1Normal"/>
      </w:pPr>
      <w:r w:rsidRPr="00C3672B">
        <w:t>Le convoi des bagages occupait maintenant près d</w:t>
      </w:r>
      <w:r w:rsidR="00A01FD3" w:rsidRPr="00C3672B">
        <w:t>’</w:t>
      </w:r>
      <w:r w:rsidRPr="00C3672B">
        <w:t>une lieue de pays</w:t>
      </w:r>
      <w:r w:rsidR="00A01FD3" w:rsidRPr="00C3672B">
        <w:t xml:space="preserve">. </w:t>
      </w:r>
      <w:r w:rsidRPr="00C3672B">
        <w:t>Des centaines de chariots étaient traînés par des bœufs</w:t>
      </w:r>
      <w:r w:rsidR="00A01FD3" w:rsidRPr="00C3672B">
        <w:t xml:space="preserve">, </w:t>
      </w:r>
      <w:r w:rsidRPr="00C3672B">
        <w:t>des chevaux</w:t>
      </w:r>
      <w:r w:rsidR="00A01FD3" w:rsidRPr="00C3672B">
        <w:t xml:space="preserve">, </w:t>
      </w:r>
      <w:r w:rsidRPr="00C3672B">
        <w:t>des ânes</w:t>
      </w:r>
      <w:r w:rsidR="00A01FD3" w:rsidRPr="00C3672B">
        <w:t xml:space="preserve">, </w:t>
      </w:r>
      <w:r w:rsidRPr="00C3672B">
        <w:t>et ils étaient bondés de meubles</w:t>
      </w:r>
      <w:r w:rsidR="00A01FD3" w:rsidRPr="00C3672B">
        <w:t xml:space="preserve">, </w:t>
      </w:r>
      <w:r w:rsidRPr="00C3672B">
        <w:t>de balles d</w:t>
      </w:r>
      <w:r w:rsidR="00A01FD3" w:rsidRPr="00C3672B">
        <w:t>’</w:t>
      </w:r>
      <w:r w:rsidRPr="00C3672B">
        <w:t>étoffes</w:t>
      </w:r>
      <w:r w:rsidR="00A01FD3" w:rsidRPr="00C3672B">
        <w:t xml:space="preserve">. </w:t>
      </w:r>
      <w:r w:rsidRPr="00C3672B">
        <w:t xml:space="preserve">Des femmes étaient mêlées aux volailles dont les cris </w:t>
      </w:r>
      <w:r w:rsidRPr="00C3672B">
        <w:lastRenderedPageBreak/>
        <w:t>s</w:t>
      </w:r>
      <w:r w:rsidR="00A01FD3" w:rsidRPr="00C3672B">
        <w:t>’</w:t>
      </w:r>
      <w:r w:rsidRPr="00C3672B">
        <w:t>unissaient au beuglement des bestiaux</w:t>
      </w:r>
      <w:r w:rsidR="00A01FD3" w:rsidRPr="00C3672B">
        <w:t xml:space="preserve">, </w:t>
      </w:r>
      <w:r w:rsidRPr="00C3672B">
        <w:t>au bêlement des moutons</w:t>
      </w:r>
      <w:r w:rsidR="00A01FD3" w:rsidRPr="00C3672B">
        <w:t xml:space="preserve">, </w:t>
      </w:r>
      <w:r w:rsidRPr="00C3672B">
        <w:t>et sur tout cela planaient les jurons et les malédictions des charretiers</w:t>
      </w:r>
      <w:r w:rsidR="00A01FD3" w:rsidRPr="00C3672B">
        <w:t>.</w:t>
      </w:r>
    </w:p>
    <w:p w14:paraId="3FB0BECD" w14:textId="77777777" w:rsidR="00A01FD3" w:rsidRPr="00C3672B" w:rsidRDefault="00A13117" w:rsidP="00A13117">
      <w:pPr>
        <w:pStyle w:val="Taille-1Normal"/>
      </w:pPr>
      <w:r w:rsidRPr="00C3672B">
        <w:t>On eût dit l</w:t>
      </w:r>
      <w:r w:rsidR="00A01FD3" w:rsidRPr="00C3672B">
        <w:t>’</w:t>
      </w:r>
      <w:r w:rsidRPr="00C3672B">
        <w:t>émigration d</w:t>
      </w:r>
      <w:r w:rsidR="00A01FD3" w:rsidRPr="00C3672B">
        <w:t>’</w:t>
      </w:r>
      <w:r w:rsidRPr="00C3672B">
        <w:t>un peuple</w:t>
      </w:r>
      <w:r w:rsidR="00A01FD3" w:rsidRPr="00C3672B">
        <w:t xml:space="preserve">. </w:t>
      </w:r>
      <w:r w:rsidRPr="00C3672B">
        <w:t>Et devant les argoulets et les stradiots éclairant cette marche de barbares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enfuyaient les gens des campagnes mourant de froid et de faim par les chemins</w:t>
      </w:r>
      <w:r w:rsidR="00A01FD3" w:rsidRPr="00C3672B">
        <w:t xml:space="preserve">. </w:t>
      </w:r>
      <w:r w:rsidRPr="00C3672B">
        <w:t>On les trouvait raidis dans les sillons</w:t>
      </w:r>
      <w:r w:rsidR="00A01FD3" w:rsidRPr="00C3672B">
        <w:t xml:space="preserve">, </w:t>
      </w:r>
      <w:r w:rsidRPr="00C3672B">
        <w:t>la bouche pleine de cette terre sur laquelle ils avaient peiné et qui ne pouvait pas les nourrir</w:t>
      </w:r>
      <w:r w:rsidR="00A01FD3" w:rsidRPr="00C3672B">
        <w:t xml:space="preserve">. </w:t>
      </w:r>
      <w:r w:rsidRPr="00C3672B">
        <w:t>À la lueur des incendies qui empourpraient l</w:t>
      </w:r>
      <w:r w:rsidR="00A01FD3" w:rsidRPr="00C3672B">
        <w:t>’</w:t>
      </w:r>
      <w:r w:rsidRPr="00C3672B">
        <w:t>horizon se déroulait la noire colonne des gens de guerre</w:t>
      </w:r>
      <w:r w:rsidR="00A01FD3" w:rsidRPr="00C3672B">
        <w:t xml:space="preserve">, </w:t>
      </w:r>
      <w:r w:rsidRPr="00C3672B">
        <w:t>serpentant aux contours de la route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autour d</w:t>
      </w:r>
      <w:r w:rsidR="00A01FD3" w:rsidRPr="00C3672B">
        <w:rPr>
          <w:rFonts w:cs="Amasis30"/>
        </w:rPr>
        <w:t>’</w:t>
      </w:r>
      <w:r w:rsidRPr="00C3672B">
        <w:t>elle fourmillaient les cavaliers</w:t>
      </w:r>
      <w:r w:rsidR="00A01FD3" w:rsidRPr="00C3672B">
        <w:t xml:space="preserve">, </w:t>
      </w:r>
      <w:r w:rsidRPr="00C3672B">
        <w:t>comme les mouches d</w:t>
      </w:r>
      <w:r w:rsidR="00A01FD3" w:rsidRPr="00C3672B">
        <w:t>’</w:t>
      </w:r>
      <w:r w:rsidRPr="00C3672B">
        <w:t>automne autour d</w:t>
      </w:r>
      <w:r w:rsidR="00A01FD3" w:rsidRPr="00C3672B">
        <w:t>’</w:t>
      </w:r>
      <w:r w:rsidRPr="00C3672B">
        <w:t>un bœuf</w:t>
      </w:r>
      <w:r w:rsidR="00A01FD3" w:rsidRPr="00C3672B">
        <w:t>.</w:t>
      </w:r>
    </w:p>
    <w:p w14:paraId="7A94A33F" w14:textId="77777777" w:rsidR="00A01FD3" w:rsidRPr="00C3672B" w:rsidRDefault="00A13117" w:rsidP="00A13117">
      <w:pPr>
        <w:pStyle w:val="Taille-1Normal"/>
      </w:pPr>
      <w:r w:rsidRPr="00C3672B">
        <w:t>Du Perrier ne montait guère à cheval</w:t>
      </w:r>
      <w:r w:rsidR="00A01FD3" w:rsidRPr="00C3672B">
        <w:t xml:space="preserve">, </w:t>
      </w:r>
      <w:r w:rsidRPr="00C3672B">
        <w:t>mais il se faisait porter dans une chaise volée chez un châtelain</w:t>
      </w:r>
      <w:r w:rsidR="00A01FD3" w:rsidRPr="00C3672B">
        <w:t xml:space="preserve">. </w:t>
      </w:r>
      <w:r w:rsidRPr="00C3672B">
        <w:t>Il avait des cuisines ambulantes qui fonctionnaient sur une voiture</w:t>
      </w:r>
      <w:r w:rsidR="00A01FD3" w:rsidRPr="00C3672B">
        <w:t xml:space="preserve">, </w:t>
      </w:r>
      <w:r w:rsidRPr="00C3672B">
        <w:t>et deux fois le jour il faisait halte pour prendre un grand repas où il invitait ses capitaines</w:t>
      </w:r>
      <w:r w:rsidR="00A01FD3" w:rsidRPr="00C3672B">
        <w:t xml:space="preserve">. </w:t>
      </w:r>
      <w:r w:rsidRPr="00C3672B">
        <w:t>Seul d</w:t>
      </w:r>
      <w:r w:rsidR="00A01FD3" w:rsidRPr="00C3672B">
        <w:t>’</w:t>
      </w:r>
      <w:r w:rsidRPr="00C3672B">
        <w:t>entre eux</w:t>
      </w:r>
      <w:r w:rsidR="00A01FD3" w:rsidRPr="00C3672B">
        <w:t xml:space="preserve">, </w:t>
      </w:r>
      <w:r w:rsidRPr="00C3672B">
        <w:t>le vidame de Senlis faisait table à part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un homme religieux et aust</w:t>
      </w:r>
      <w:r w:rsidRPr="00C3672B">
        <w:rPr>
          <w:rFonts w:cs="Amasis30"/>
        </w:rPr>
        <w:t>è</w:t>
      </w:r>
      <w:r w:rsidRPr="00C3672B">
        <w:t>re dont la pr</w:t>
      </w:r>
      <w:r w:rsidRPr="00C3672B">
        <w:rPr>
          <w:rFonts w:cs="Amasis30"/>
        </w:rPr>
        <w:t>é</w:t>
      </w:r>
      <w:r w:rsidRPr="00C3672B">
        <w:t>sence g</w:t>
      </w:r>
      <w:r w:rsidRPr="00C3672B">
        <w:rPr>
          <w:rFonts w:cs="Amasis30"/>
        </w:rPr>
        <w:t>ê</w:t>
      </w:r>
      <w:r w:rsidRPr="00C3672B">
        <w:t>nait</w:t>
      </w:r>
      <w:r w:rsidR="00A01FD3" w:rsidRPr="00C3672B">
        <w:t xml:space="preserve">. </w:t>
      </w:r>
      <w:r w:rsidRPr="00C3672B">
        <w:t>Mais du Perrier le v</w:t>
      </w:r>
      <w:r w:rsidRPr="00C3672B">
        <w:rPr>
          <w:rFonts w:cs="Amasis30"/>
        </w:rPr>
        <w:t>é</w:t>
      </w:r>
      <w:r w:rsidRPr="00C3672B">
        <w:t>n</w:t>
      </w:r>
      <w:r w:rsidRPr="00C3672B">
        <w:rPr>
          <w:rFonts w:cs="Amasis30"/>
        </w:rPr>
        <w:t>é</w:t>
      </w:r>
      <w:r w:rsidRPr="00C3672B">
        <w:t xml:space="preserve">rait </w:t>
      </w:r>
      <w:r w:rsidRPr="00C3672B">
        <w:rPr>
          <w:rFonts w:cs="Amasis30"/>
        </w:rPr>
        <w:t>à</w:t>
      </w:r>
      <w:r w:rsidRPr="00C3672B">
        <w:t xml:space="preserve"> cause de sa noblesse</w:t>
      </w:r>
      <w:r w:rsidR="00A01FD3" w:rsidRPr="00C3672B">
        <w:t xml:space="preserve">, </w:t>
      </w:r>
      <w:r w:rsidRPr="00C3672B">
        <w:t>tr</w:t>
      </w:r>
      <w:r w:rsidRPr="00C3672B">
        <w:rPr>
          <w:rFonts w:cs="Amasis30"/>
        </w:rPr>
        <w:t>è</w:t>
      </w:r>
      <w:r w:rsidRPr="00C3672B">
        <w:t>s ancienne</w:t>
      </w:r>
      <w:r w:rsidR="00A01FD3" w:rsidRPr="00C3672B">
        <w:t xml:space="preserve">, </w:t>
      </w:r>
      <w:r w:rsidRPr="00C3672B">
        <w:t>et aussi pour son extraordinaire coup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œ</w:t>
      </w:r>
      <w:r w:rsidRPr="00C3672B">
        <w:t>il</w:t>
      </w:r>
      <w:r w:rsidR="00A01FD3" w:rsidRPr="00C3672B">
        <w:t xml:space="preserve">. </w:t>
      </w:r>
      <w:r w:rsidRPr="00C3672B">
        <w:t>Car 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par ses conseils qu</w:t>
      </w:r>
      <w:r w:rsidR="00A01FD3" w:rsidRPr="00C3672B">
        <w:rPr>
          <w:rFonts w:cs="Amasis30"/>
        </w:rPr>
        <w:t>’</w:t>
      </w:r>
      <w:r w:rsidRPr="00C3672B">
        <w:t>on avait pu r</w:t>
      </w:r>
      <w:r w:rsidRPr="00C3672B">
        <w:rPr>
          <w:rFonts w:cs="Amasis30"/>
        </w:rPr>
        <w:t>é</w:t>
      </w:r>
      <w:r w:rsidRPr="00C3672B">
        <w:t xml:space="preserve">sister aux huguenots </w:t>
      </w:r>
      <w:r w:rsidRPr="00C3672B">
        <w:rPr>
          <w:rFonts w:cs="Amasis30"/>
        </w:rPr>
        <w:t>à</w:t>
      </w:r>
      <w:r w:rsidRPr="00C3672B">
        <w:t xml:space="preserve"> Paizay</w:t>
      </w:r>
      <w:r w:rsidR="00A01FD3" w:rsidRPr="00C3672B">
        <w:t>.</w:t>
      </w:r>
    </w:p>
    <w:p w14:paraId="3347B3DB" w14:textId="77777777" w:rsidR="00A01FD3" w:rsidRPr="00C3672B" w:rsidRDefault="00A13117" w:rsidP="00A13117">
      <w:pPr>
        <w:pStyle w:val="Taille-1Normal"/>
      </w:pPr>
      <w:r w:rsidRPr="00C3672B">
        <w:t>Du Perrier faisait dresser</w:t>
      </w:r>
      <w:r w:rsidR="00A01FD3" w:rsidRPr="00C3672B">
        <w:t xml:space="preserve">, </w:t>
      </w:r>
      <w:r w:rsidRPr="00C3672B">
        <w:t>pour recevoir son monde</w:t>
      </w:r>
      <w:r w:rsidR="00A01FD3" w:rsidRPr="00C3672B">
        <w:t xml:space="preserve">, </w:t>
      </w:r>
      <w:r w:rsidRPr="00C3672B">
        <w:t>un riche pavillon tapissé d</w:t>
      </w:r>
      <w:r w:rsidR="00A01FD3" w:rsidRPr="00C3672B">
        <w:t>’</w:t>
      </w:r>
      <w:r w:rsidRPr="00C3672B">
        <w:t>étoffes précieuses pillées au cours du chemin</w:t>
      </w:r>
      <w:r w:rsidR="00A01FD3" w:rsidRPr="00C3672B">
        <w:t xml:space="preserve">. </w:t>
      </w:r>
      <w:r w:rsidRPr="00C3672B">
        <w:t>Pendant le dîner</w:t>
      </w:r>
      <w:r w:rsidR="00A01FD3" w:rsidRPr="00C3672B">
        <w:t xml:space="preserve">, </w:t>
      </w:r>
      <w:r w:rsidRPr="00C3672B">
        <w:t>on se distrayait de diverses manières</w:t>
      </w:r>
      <w:r w:rsidR="00A01FD3" w:rsidRPr="00C3672B">
        <w:t xml:space="preserve">, </w:t>
      </w:r>
      <w:r w:rsidRPr="00C3672B">
        <w:t>surtout à interroger les prisonniers de quelque importance</w:t>
      </w:r>
      <w:r w:rsidR="00A01FD3" w:rsidRPr="00C3672B">
        <w:t xml:space="preserve">. </w:t>
      </w:r>
      <w:r w:rsidRPr="00C3672B">
        <w:t>Parfois l</w:t>
      </w:r>
      <w:r w:rsidR="00A01FD3" w:rsidRPr="00C3672B">
        <w:t>’</w:t>
      </w:r>
      <w:r w:rsidRPr="00C3672B">
        <w:t>on s</w:t>
      </w:r>
      <w:r w:rsidR="00A01FD3" w:rsidRPr="00C3672B">
        <w:t>’</w:t>
      </w:r>
      <w:r w:rsidRPr="00C3672B">
        <w:t>amusait fort</w:t>
      </w:r>
      <w:r w:rsidR="00A01FD3" w:rsidRPr="00C3672B">
        <w:t xml:space="preserve">, </w:t>
      </w:r>
      <w:r w:rsidRPr="00C3672B">
        <w:t>quand on amenait des femmes ou de jolies filles</w:t>
      </w:r>
      <w:r w:rsidR="00A01FD3" w:rsidRPr="00C3672B">
        <w:t xml:space="preserve">. </w:t>
      </w:r>
      <w:r w:rsidRPr="00C3672B">
        <w:t>Du Perrier</w:t>
      </w:r>
      <w:r w:rsidR="00A01FD3" w:rsidRPr="00C3672B">
        <w:t xml:space="preserve">, </w:t>
      </w:r>
      <w:r w:rsidRPr="00C3672B">
        <w:t>qui aimait à rire</w:t>
      </w:r>
      <w:r w:rsidR="00A01FD3" w:rsidRPr="00C3672B">
        <w:t xml:space="preserve">, </w:t>
      </w:r>
      <w:r w:rsidRPr="00C3672B">
        <w:t>les accablait de politesses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puis il les faisait tirer</w:t>
      </w:r>
      <w:r w:rsidR="00A01FD3" w:rsidRPr="00C3672B">
        <w:t xml:space="preserve">, </w:t>
      </w:r>
      <w:r w:rsidRPr="00C3672B">
        <w:t>elles-m</w:t>
      </w:r>
      <w:r w:rsidRPr="00C3672B">
        <w:rPr>
          <w:rFonts w:cs="Amasis30"/>
        </w:rPr>
        <w:t>ê</w:t>
      </w:r>
      <w:r w:rsidRPr="00C3672B">
        <w:t>mes</w:t>
      </w:r>
      <w:r w:rsidR="00A01FD3" w:rsidRPr="00C3672B">
        <w:t xml:space="preserve">, </w:t>
      </w:r>
      <w:r w:rsidRPr="00C3672B">
        <w:t>au fond d</w:t>
      </w:r>
      <w:r w:rsidR="00A01FD3" w:rsidRPr="00C3672B">
        <w:rPr>
          <w:rFonts w:cs="Amasis30"/>
        </w:rPr>
        <w:t>’</w:t>
      </w:r>
      <w:r w:rsidRPr="00C3672B">
        <w:t>un chapeau</w:t>
      </w:r>
      <w:r w:rsidR="00A01FD3" w:rsidRPr="00C3672B">
        <w:t xml:space="preserve">, </w:t>
      </w:r>
      <w:r w:rsidRPr="00C3672B">
        <w:t>un billet parmi cinquante</w:t>
      </w:r>
      <w:r w:rsidR="00A01FD3" w:rsidRPr="00C3672B">
        <w:t xml:space="preserve">, </w:t>
      </w:r>
      <w:r w:rsidRPr="00C3672B">
        <w:t>o</w:t>
      </w:r>
      <w:r w:rsidRPr="00C3672B">
        <w:rPr>
          <w:rFonts w:cs="Amasis30"/>
        </w:rPr>
        <w:t>ù</w:t>
      </w:r>
      <w:r w:rsidR="00906ABC">
        <w:rPr>
          <w:rFonts w:cs="Amasis30"/>
        </w:rPr>
        <w:t xml:space="preserve"> </w:t>
      </w:r>
      <w:r w:rsidRPr="00C3672B">
        <w:rPr>
          <w:rFonts w:cs="Amasis30"/>
        </w:rPr>
        <w:t>é</w:t>
      </w:r>
      <w:r w:rsidRPr="00C3672B">
        <w:t>taient inscrits les noms des goujats les plus immondes qu</w:t>
      </w:r>
      <w:r w:rsidR="00A01FD3" w:rsidRPr="00C3672B">
        <w:t>’</w:t>
      </w:r>
      <w:r w:rsidRPr="00C3672B">
        <w:t>on lui avait signalés</w:t>
      </w:r>
      <w:r w:rsidR="00A01FD3" w:rsidRPr="00C3672B">
        <w:t xml:space="preserve">. </w:t>
      </w:r>
      <w:r w:rsidRPr="00C3672B">
        <w:t>Et l</w:t>
      </w:r>
      <w:r w:rsidR="00A01FD3" w:rsidRPr="00C3672B">
        <w:t>’</w:t>
      </w:r>
      <w:r w:rsidRPr="00C3672B">
        <w:t>homme venait qui emportait sa proie au milieu de la joie de tous</w:t>
      </w:r>
      <w:r w:rsidR="00A01FD3" w:rsidRPr="00C3672B">
        <w:t xml:space="preserve">. </w:t>
      </w:r>
      <w:r w:rsidRPr="00C3672B">
        <w:t>Si c</w:t>
      </w:r>
      <w:r w:rsidR="00A01FD3" w:rsidRPr="00C3672B">
        <w:t>’</w:t>
      </w:r>
      <w:r w:rsidRPr="00C3672B">
        <w:t>était quelque dame de haut lieu</w:t>
      </w:r>
      <w:r w:rsidR="00A01FD3" w:rsidRPr="00C3672B">
        <w:t xml:space="preserve">, </w:t>
      </w:r>
      <w:r w:rsidRPr="00C3672B">
        <w:t>il ordonnait mieux les choses</w:t>
      </w:r>
      <w:r w:rsidR="00A01FD3" w:rsidRPr="00C3672B">
        <w:t xml:space="preserve">, </w:t>
      </w:r>
      <w:r w:rsidRPr="00C3672B">
        <w:t>faisant pousser les enchères par les officiers</w:t>
      </w:r>
      <w:r w:rsidR="00A01FD3" w:rsidRPr="00C3672B">
        <w:t xml:space="preserve">, </w:t>
      </w:r>
      <w:r w:rsidRPr="00C3672B">
        <w:t>et il fallait que la prisonnière payât la somme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cela pour appartenir au seul surench</w:t>
      </w:r>
      <w:r w:rsidRPr="00C3672B">
        <w:rPr>
          <w:rFonts w:cs="Amasis30"/>
        </w:rPr>
        <w:t>é</w:t>
      </w:r>
      <w:r w:rsidRPr="00C3672B">
        <w:t>risseur et obtenir la gr</w:t>
      </w:r>
      <w:r w:rsidRPr="00C3672B">
        <w:rPr>
          <w:rFonts w:cs="Amasis30"/>
        </w:rPr>
        <w:t>â</w:t>
      </w:r>
      <w:r w:rsidRPr="00C3672B">
        <w:t xml:space="preserve">ce de ne point </w:t>
      </w:r>
      <w:r w:rsidRPr="00C3672B">
        <w:rPr>
          <w:rFonts w:cs="Amasis30"/>
        </w:rPr>
        <w:t>ê</w:t>
      </w:r>
      <w:r w:rsidRPr="00C3672B">
        <w:t>tre livr</w:t>
      </w:r>
      <w:r w:rsidRPr="00C3672B">
        <w:rPr>
          <w:rFonts w:cs="Amasis30"/>
        </w:rPr>
        <w:t>é</w:t>
      </w:r>
      <w:r w:rsidRPr="00C3672B">
        <w:t>e aux soldats</w:t>
      </w:r>
      <w:r w:rsidR="00A01FD3" w:rsidRPr="00C3672B">
        <w:t>.</w:t>
      </w:r>
    </w:p>
    <w:p w14:paraId="60CB97B9" w14:textId="77777777" w:rsidR="00A01FD3" w:rsidRPr="00C3672B" w:rsidRDefault="00A13117" w:rsidP="00A13117">
      <w:pPr>
        <w:pStyle w:val="Taille-1Normal"/>
      </w:pPr>
      <w:r w:rsidRPr="00C3672B">
        <w:lastRenderedPageBreak/>
        <w:t>François</w:t>
      </w:r>
      <w:r w:rsidR="00A01FD3" w:rsidRPr="00C3672B">
        <w:t xml:space="preserve">, </w:t>
      </w:r>
      <w:r w:rsidRPr="00C3672B">
        <w:t>dans ces divertissements</w:t>
      </w:r>
      <w:r w:rsidR="00A01FD3" w:rsidRPr="00C3672B">
        <w:t xml:space="preserve">, </w:t>
      </w:r>
      <w:r w:rsidRPr="00C3672B">
        <w:t>se faisait remarquer par son manque d</w:t>
      </w:r>
      <w:r w:rsidR="00A01FD3" w:rsidRPr="00C3672B">
        <w:t>’</w:t>
      </w:r>
      <w:r w:rsidRPr="00C3672B">
        <w:t>entrain</w:t>
      </w:r>
      <w:r w:rsidR="00A01FD3" w:rsidRPr="00C3672B">
        <w:t xml:space="preserve">. </w:t>
      </w:r>
      <w:r w:rsidRPr="00C3672B">
        <w:t>Et il s</w:t>
      </w:r>
      <w:r w:rsidR="00A01FD3" w:rsidRPr="00C3672B">
        <w:t>’</w:t>
      </w:r>
      <w:r w:rsidRPr="00C3672B">
        <w:t>éloignait le plus tôt possible</w:t>
      </w:r>
      <w:r w:rsidR="00A01FD3" w:rsidRPr="00C3672B">
        <w:t xml:space="preserve">, </w:t>
      </w:r>
      <w:r w:rsidRPr="00C3672B">
        <w:t>car les souffrances de ces femmes ramenaient sa pensée vers Madeleine</w:t>
      </w:r>
      <w:r w:rsidR="00A01FD3" w:rsidRPr="00C3672B">
        <w:t xml:space="preserve">, </w:t>
      </w:r>
      <w:r w:rsidRPr="00C3672B">
        <w:t>comme si ces choses se fussent passées sous les yeux de sa maîtresse</w:t>
      </w:r>
      <w:r w:rsidR="00A01FD3" w:rsidRPr="00C3672B">
        <w:t xml:space="preserve">. </w:t>
      </w:r>
      <w:r w:rsidRPr="00C3672B">
        <w:t>Une pitié le prenait</w:t>
      </w:r>
      <w:r w:rsidR="00A01FD3" w:rsidRPr="00C3672B">
        <w:t xml:space="preserve">, </w:t>
      </w:r>
      <w:r w:rsidRPr="00C3672B">
        <w:t>et un jour il paya trois cents livres d</w:t>
      </w:r>
      <w:r w:rsidR="00A01FD3" w:rsidRPr="00C3672B">
        <w:t>’</w:t>
      </w:r>
      <w:r w:rsidRPr="00C3672B">
        <w:t>or pour racheter une jeune fille que du Perrier voulait donner aux Espagnols</w:t>
      </w:r>
      <w:r w:rsidR="00A01FD3" w:rsidRPr="00C3672B">
        <w:t xml:space="preserve">, </w:t>
      </w:r>
      <w:r w:rsidRPr="00C3672B">
        <w:t>et il s</w:t>
      </w:r>
      <w:r w:rsidR="00A01FD3" w:rsidRPr="00C3672B">
        <w:t>’</w:t>
      </w:r>
      <w:r w:rsidRPr="00C3672B">
        <w:t>arrangea de façon à la mettre en sûreté</w:t>
      </w:r>
      <w:r w:rsidR="00A01FD3" w:rsidRPr="00C3672B">
        <w:t xml:space="preserve">. </w:t>
      </w:r>
      <w:r w:rsidRPr="00C3672B">
        <w:t>Mais du Perrier le tenait par le jeu</w:t>
      </w:r>
      <w:r w:rsidR="00A01FD3" w:rsidRPr="00C3672B">
        <w:t xml:space="preserve">, </w:t>
      </w:r>
      <w:r w:rsidRPr="00C3672B">
        <w:t>où François commençait à se faire ronger</w:t>
      </w:r>
      <w:r w:rsidR="00A01FD3" w:rsidRPr="00C3672B">
        <w:t xml:space="preserve">. </w:t>
      </w:r>
      <w:r w:rsidRPr="00C3672B">
        <w:t>Toutes les nuits c</w:t>
      </w:r>
      <w:r w:rsidR="00A01FD3" w:rsidRPr="00C3672B">
        <w:t>’</w:t>
      </w:r>
      <w:r w:rsidRPr="00C3672B">
        <w:t>étaient des parties sans fin où le colonel dépouillait tout le monde</w:t>
      </w:r>
      <w:r w:rsidR="00A01FD3" w:rsidRPr="00C3672B">
        <w:t xml:space="preserve">. </w:t>
      </w:r>
      <w:r w:rsidRPr="00C3672B">
        <w:t>François</w:t>
      </w:r>
      <w:r w:rsidR="00A01FD3" w:rsidRPr="00C3672B">
        <w:t xml:space="preserve">, </w:t>
      </w:r>
      <w:r w:rsidRPr="00C3672B">
        <w:t>longtemps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était défendu avec succès</w:t>
      </w:r>
      <w:r w:rsidR="00A01FD3" w:rsidRPr="00C3672B">
        <w:t xml:space="preserve">, </w:t>
      </w:r>
      <w:r w:rsidRPr="00C3672B">
        <w:t>il gagnait même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depuis quelques jours</w:t>
      </w:r>
      <w:r w:rsidR="00A01FD3" w:rsidRPr="00C3672B">
        <w:t xml:space="preserve">, </w:t>
      </w:r>
      <w:r w:rsidRPr="00C3672B">
        <w:t>la veine avait tourné</w:t>
      </w:r>
      <w:r w:rsidR="00A01FD3" w:rsidRPr="00C3672B">
        <w:t xml:space="preserve">. </w:t>
      </w:r>
      <w:r w:rsidRPr="00C3672B">
        <w:t>Il perdait</w:t>
      </w:r>
      <w:r w:rsidR="00A01FD3" w:rsidRPr="00C3672B">
        <w:t xml:space="preserve">, </w:t>
      </w:r>
      <w:r w:rsidRPr="00C3672B">
        <w:t>et très cher</w:t>
      </w:r>
      <w:r w:rsidR="00A01FD3" w:rsidRPr="00C3672B">
        <w:t xml:space="preserve">, </w:t>
      </w:r>
      <w:r w:rsidRPr="00C3672B">
        <w:t>devait de l</w:t>
      </w:r>
      <w:r w:rsidR="00A01FD3" w:rsidRPr="00C3672B">
        <w:t>’</w:t>
      </w:r>
      <w:r w:rsidRPr="00C3672B">
        <w:t>argent à du Perrier qui lui prêtait largement</w:t>
      </w:r>
      <w:r w:rsidR="00A01FD3" w:rsidRPr="00C3672B">
        <w:t xml:space="preserve">, </w:t>
      </w:r>
      <w:r w:rsidRPr="00C3672B">
        <w:t>lui ouvrant sa bourse</w:t>
      </w:r>
      <w:r w:rsidR="00A01FD3" w:rsidRPr="00C3672B">
        <w:t>.</w:t>
      </w:r>
    </w:p>
    <w:p w14:paraId="7D8872C3" w14:textId="77777777" w:rsidR="00A01FD3" w:rsidRPr="00C3672B" w:rsidRDefault="00A13117" w:rsidP="00A13117">
      <w:pPr>
        <w:pStyle w:val="Taille-1Normal"/>
      </w:pPr>
      <w:r w:rsidRPr="00C3672B">
        <w:t xml:space="preserve">Le </w:t>
      </w:r>
      <w:r w:rsidR="00A01FD3" w:rsidRPr="00C3672B">
        <w:t>8</w:t>
      </w:r>
      <w:r w:rsidR="00224814" w:rsidRPr="00C3672B">
        <w:t> </w:t>
      </w:r>
      <w:r w:rsidR="00A01FD3" w:rsidRPr="00C3672B">
        <w:t xml:space="preserve">novembre, </w:t>
      </w:r>
      <w:r w:rsidRPr="00C3672B">
        <w:t>du Perrier reçut de mauvaises nouvelles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on avait vu une colonne huguenote au-dessous de Bourges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elle pouvait se diriger sur Sancerre</w:t>
      </w:r>
      <w:r w:rsidR="00A01FD3" w:rsidRPr="00C3672B">
        <w:t xml:space="preserve">, </w:t>
      </w:r>
      <w:r w:rsidRPr="00C3672B">
        <w:t>mais elle pouvait aussi marcher contre son arm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. </w:t>
      </w:r>
      <w:r w:rsidRPr="00C3672B">
        <w:t>Il remonta vers le nord</w:t>
      </w:r>
      <w:r w:rsidR="00A01FD3" w:rsidRPr="00C3672B">
        <w:t xml:space="preserve">, </w:t>
      </w:r>
      <w:r w:rsidRPr="00C3672B">
        <w:t>faisant presser le pas</w:t>
      </w:r>
      <w:r w:rsidR="00A01FD3" w:rsidRPr="00C3672B">
        <w:t xml:space="preserve">, </w:t>
      </w:r>
      <w:r w:rsidRPr="00C3672B">
        <w:t>et atteignit Boisbelle en Richemont</w:t>
      </w:r>
      <w:r w:rsidR="00A01FD3" w:rsidRPr="00C3672B">
        <w:t xml:space="preserve">. </w:t>
      </w:r>
      <w:r w:rsidRPr="00C3672B">
        <w:t>En longeant le bois une compagnie de cavaliers fut arquebus</w:t>
      </w:r>
      <w:r w:rsidRPr="00C3672B">
        <w:rPr>
          <w:rFonts w:cs="Amasis30"/>
        </w:rPr>
        <w:t>é</w:t>
      </w:r>
      <w:r w:rsidRPr="00C3672B">
        <w:t>e et perdit une dizaine d</w:t>
      </w:r>
      <w:r w:rsidR="00A01FD3" w:rsidRPr="00C3672B">
        <w:rPr>
          <w:rFonts w:cs="Amasis30"/>
        </w:rPr>
        <w:t>’</w:t>
      </w:r>
      <w:r w:rsidRPr="00C3672B">
        <w:t>hommes</w:t>
      </w:r>
      <w:r w:rsidR="00A01FD3" w:rsidRPr="00C3672B">
        <w:t xml:space="preserve">. </w:t>
      </w:r>
      <w:r w:rsidRPr="00C3672B">
        <w:t>On ne put savoir qui avait tir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des paysans interrog</w:t>
      </w:r>
      <w:r w:rsidRPr="00C3672B">
        <w:rPr>
          <w:rFonts w:cs="Amasis30"/>
        </w:rPr>
        <w:t>é</w:t>
      </w:r>
      <w:r w:rsidRPr="00C3672B">
        <w:t>s ne surent que r</w:t>
      </w:r>
      <w:r w:rsidRPr="00C3672B">
        <w:rPr>
          <w:rFonts w:cs="Amasis30"/>
        </w:rPr>
        <w:t>é</w:t>
      </w:r>
      <w:r w:rsidRPr="00C3672B">
        <w:t>pondre</w:t>
      </w:r>
      <w:r w:rsidR="00A01FD3" w:rsidRPr="00C3672B">
        <w:t xml:space="preserve">, </w:t>
      </w:r>
      <w:r w:rsidRPr="00C3672B">
        <w:t>et du Perrier</w:t>
      </w:r>
      <w:r w:rsidR="00A01FD3" w:rsidRPr="00C3672B">
        <w:t xml:space="preserve">, </w:t>
      </w:r>
      <w:r w:rsidRPr="00C3672B">
        <w:t>les ayant fait pendre</w:t>
      </w:r>
      <w:r w:rsidR="00A01FD3" w:rsidRPr="00C3672B">
        <w:t xml:space="preserve">, </w:t>
      </w:r>
      <w:r w:rsidRPr="00C3672B">
        <w:t>d</w:t>
      </w:r>
      <w:r w:rsidRPr="00C3672B">
        <w:rPr>
          <w:rFonts w:cs="Amasis30"/>
        </w:rPr>
        <w:t>é</w:t>
      </w:r>
      <w:r w:rsidRPr="00C3672B">
        <w:t>clara qu</w:t>
      </w:r>
      <w:r w:rsidR="00A01FD3" w:rsidRPr="00C3672B">
        <w:rPr>
          <w:rFonts w:cs="Amasis30"/>
        </w:rPr>
        <w:t>’</w:t>
      </w:r>
      <w:r w:rsidRPr="00C3672B">
        <w:t>il fallait un exemple</w:t>
      </w:r>
      <w:r w:rsidR="00A01FD3" w:rsidRPr="00C3672B">
        <w:t xml:space="preserve">. </w:t>
      </w:r>
      <w:r w:rsidRPr="00C3672B">
        <w:t>Se portant en avant</w:t>
      </w:r>
      <w:r w:rsidR="00A01FD3" w:rsidRPr="00C3672B">
        <w:t xml:space="preserve">, </w:t>
      </w:r>
      <w:r w:rsidRPr="00C3672B">
        <w:t>il fit piller et brûler Boisbelle</w:t>
      </w:r>
      <w:r w:rsidR="00A01FD3" w:rsidRPr="00C3672B">
        <w:t xml:space="preserve">, </w:t>
      </w:r>
      <w:r w:rsidRPr="00C3672B">
        <w:t>puis le bourg des Noyers dont il occupa le pont</w:t>
      </w:r>
      <w:r w:rsidR="00A01FD3" w:rsidRPr="00C3672B">
        <w:t xml:space="preserve">, </w:t>
      </w:r>
      <w:r w:rsidRPr="00C3672B">
        <w:t>et il s</w:t>
      </w:r>
      <w:r w:rsidR="00A01FD3" w:rsidRPr="00C3672B">
        <w:t>’</w:t>
      </w:r>
      <w:r w:rsidRPr="00C3672B">
        <w:t>établit fortement dans cette position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où il partirait dans deux jours pour enlever Sancerre</w:t>
      </w:r>
      <w:r w:rsidR="00A01FD3" w:rsidRPr="00C3672B">
        <w:t>.</w:t>
      </w:r>
    </w:p>
    <w:p w14:paraId="76A7ABE1" w14:textId="77777777" w:rsidR="00A01FD3" w:rsidRPr="00C3672B" w:rsidRDefault="00A13117" w:rsidP="00A13117">
      <w:pPr>
        <w:pStyle w:val="Taille-1Normal"/>
      </w:pPr>
      <w:r w:rsidRPr="00C3672B">
        <w:t>Mais il résolut de laisser à cette région inhospitalière un souvenir de sa colère</w:t>
      </w:r>
      <w:r w:rsidR="00A01FD3" w:rsidRPr="00C3672B">
        <w:t xml:space="preserve">, </w:t>
      </w:r>
      <w:r w:rsidRPr="00C3672B">
        <w:t>et il fit rassembler tous les habitants de Boisbelle</w:t>
      </w:r>
      <w:r w:rsidR="00A01FD3" w:rsidRPr="00C3672B">
        <w:t xml:space="preserve">, </w:t>
      </w:r>
      <w:r w:rsidRPr="00C3672B">
        <w:t>des Noyers et des environs</w:t>
      </w:r>
      <w:r w:rsidR="00A01FD3" w:rsidRPr="00C3672B">
        <w:t xml:space="preserve">, </w:t>
      </w:r>
      <w:r w:rsidRPr="00C3672B">
        <w:t>qui n</w:t>
      </w:r>
      <w:r w:rsidR="00A01FD3" w:rsidRPr="00C3672B">
        <w:t>’</w:t>
      </w:r>
      <w:r w:rsidRPr="00C3672B">
        <w:t>avaient pas été égorgés au premier moment</w:t>
      </w:r>
      <w:r w:rsidR="00A01FD3" w:rsidRPr="00C3672B">
        <w:t xml:space="preserve">, </w:t>
      </w:r>
      <w:r w:rsidRPr="00C3672B">
        <w:t>puis donna l</w:t>
      </w:r>
      <w:r w:rsidR="00A01FD3" w:rsidRPr="00C3672B">
        <w:t>’</w:t>
      </w:r>
      <w:r w:rsidRPr="00C3672B">
        <w:t>ordre au vidame de Senlis et à Chandas de les mettre à mort</w:t>
      </w:r>
      <w:r w:rsidR="00A01FD3" w:rsidRPr="00C3672B">
        <w:t xml:space="preserve">, </w:t>
      </w:r>
      <w:r w:rsidRPr="00C3672B">
        <w:t>et de débarrasser en même temps l</w:t>
      </w:r>
      <w:r w:rsidR="00A01FD3" w:rsidRPr="00C3672B">
        <w:t>’</w:t>
      </w:r>
      <w:r w:rsidRPr="00C3672B">
        <w:t>armée de toutes les personnes étrangères qui l</w:t>
      </w:r>
      <w:r w:rsidR="00A01FD3" w:rsidRPr="00C3672B">
        <w:t>’</w:t>
      </w:r>
      <w:r w:rsidRPr="00C3672B">
        <w:t>encombraient</w:t>
      </w:r>
      <w:r w:rsidR="00A01FD3" w:rsidRPr="00C3672B">
        <w:t xml:space="preserve">. </w:t>
      </w:r>
      <w:r w:rsidRPr="00C3672B">
        <w:t>On mettrait aussi le feu au superflu des bagages</w:t>
      </w:r>
      <w:r w:rsidR="00A01FD3" w:rsidRPr="00C3672B">
        <w:t xml:space="preserve">, </w:t>
      </w:r>
      <w:r w:rsidRPr="00C3672B">
        <w:t>afin de rendre aux troupes la mobilité qui leur convenait</w:t>
      </w:r>
      <w:r w:rsidR="00A01FD3" w:rsidRPr="00C3672B">
        <w:t xml:space="preserve">. </w:t>
      </w:r>
      <w:r w:rsidRPr="00C3672B">
        <w:t>Du Perrier avait reçu</w:t>
      </w:r>
      <w:r w:rsidR="00A01FD3" w:rsidRPr="00C3672B">
        <w:t xml:space="preserve">, </w:t>
      </w:r>
      <w:r w:rsidRPr="00C3672B">
        <w:t>le matin même</w:t>
      </w:r>
      <w:r w:rsidR="00A01FD3" w:rsidRPr="00C3672B">
        <w:t xml:space="preserve">, </w:t>
      </w:r>
      <w:r w:rsidRPr="00C3672B">
        <w:t>une lettre du maréchal de Tavannes</w:t>
      </w:r>
      <w:r w:rsidR="00A01FD3" w:rsidRPr="00C3672B">
        <w:t xml:space="preserve">, </w:t>
      </w:r>
      <w:r w:rsidRPr="00C3672B">
        <w:t>son protecteur</w:t>
      </w:r>
      <w:r w:rsidR="00A01FD3" w:rsidRPr="00C3672B">
        <w:t xml:space="preserve">, </w:t>
      </w:r>
      <w:r w:rsidRPr="00C3672B">
        <w:t>qui lui reprochait amèrement son incurie</w:t>
      </w:r>
      <w:r w:rsidR="00A01FD3" w:rsidRPr="00C3672B">
        <w:t xml:space="preserve">, </w:t>
      </w:r>
      <w:r w:rsidRPr="00C3672B">
        <w:t>sa mollesse</w:t>
      </w:r>
      <w:r w:rsidR="00A01FD3" w:rsidRPr="00C3672B">
        <w:t xml:space="preserve">, </w:t>
      </w:r>
      <w:r w:rsidRPr="00C3672B">
        <w:t>la mauvaise tenue de ses troupes</w:t>
      </w:r>
      <w:r w:rsidR="00A01FD3" w:rsidRPr="00C3672B">
        <w:t xml:space="preserve">. </w:t>
      </w:r>
      <w:r w:rsidRPr="00C3672B">
        <w:t>Et il résolut de se réhabiliter</w:t>
      </w:r>
      <w:r w:rsidR="00A01FD3" w:rsidRPr="00C3672B">
        <w:t xml:space="preserve">. </w:t>
      </w:r>
      <w:r w:rsidRPr="00C3672B">
        <w:t xml:space="preserve">En chargeant le vidame de Senlis et </w:t>
      </w:r>
      <w:r w:rsidRPr="00C3672B">
        <w:lastRenderedPageBreak/>
        <w:t>Chandas d</w:t>
      </w:r>
      <w:r w:rsidR="00A01FD3" w:rsidRPr="00C3672B">
        <w:t>’</w:t>
      </w:r>
      <w:r w:rsidRPr="00C3672B">
        <w:t>exécuter ses ordres</w:t>
      </w:r>
      <w:r w:rsidR="00A01FD3" w:rsidRPr="00C3672B">
        <w:t xml:space="preserve">, </w:t>
      </w:r>
      <w:r w:rsidRPr="00C3672B">
        <w:t>du Perrier savait qu</w:t>
      </w:r>
      <w:r w:rsidR="00A01FD3" w:rsidRPr="00C3672B">
        <w:t>’</w:t>
      </w:r>
      <w:r w:rsidRPr="00C3672B">
        <w:t>il ne pouvait pas mieux s</w:t>
      </w:r>
      <w:r w:rsidR="00A01FD3" w:rsidRPr="00C3672B">
        <w:t>’</w:t>
      </w:r>
      <w:r w:rsidRPr="00C3672B">
        <w:t>adresser</w:t>
      </w:r>
      <w:r w:rsidR="00A01FD3" w:rsidRPr="00C3672B">
        <w:t>.</w:t>
      </w:r>
    </w:p>
    <w:p w14:paraId="1979DF7C" w14:textId="77777777" w:rsidR="00A01FD3" w:rsidRPr="00C3672B" w:rsidRDefault="00A13117" w:rsidP="00A13117">
      <w:pPr>
        <w:pStyle w:val="Taille-1Normal"/>
      </w:pPr>
      <w:r w:rsidRPr="00C3672B">
        <w:t>Henri de Maulévrier</w:t>
      </w:r>
      <w:r w:rsidR="00A01FD3" w:rsidRPr="00C3672B">
        <w:t xml:space="preserve">, </w:t>
      </w:r>
      <w:r w:rsidRPr="00C3672B">
        <w:t>vidame de Senlis</w:t>
      </w:r>
      <w:r w:rsidR="00A01FD3" w:rsidRPr="00C3672B">
        <w:t xml:space="preserve">, </w:t>
      </w:r>
      <w:r w:rsidRPr="00C3672B">
        <w:t>que l</w:t>
      </w:r>
      <w:r w:rsidR="00A01FD3" w:rsidRPr="00C3672B">
        <w:t>’</w:t>
      </w:r>
      <w:r w:rsidRPr="00C3672B">
        <w:t>on avait surnommé</w:t>
      </w:r>
      <w:r w:rsidR="00A01FD3" w:rsidRPr="00C3672B">
        <w:t xml:space="preserve">, </w:t>
      </w:r>
      <w:r w:rsidRPr="00C3672B">
        <w:t>à la cour</w:t>
      </w:r>
      <w:r w:rsidR="00A01FD3" w:rsidRPr="00C3672B">
        <w:t xml:space="preserve">, </w:t>
      </w:r>
      <w:r w:rsidRPr="00C3672B">
        <w:t>Heurtebise</w:t>
      </w:r>
      <w:r w:rsidR="00A01FD3" w:rsidRPr="00C3672B">
        <w:t xml:space="preserve">, </w:t>
      </w:r>
      <w:r w:rsidRPr="00C3672B">
        <w:t>à cause de sa froideur glaciale</w:t>
      </w:r>
      <w:r w:rsidR="00A01FD3" w:rsidRPr="00C3672B">
        <w:t xml:space="preserve">, </w:t>
      </w:r>
      <w:r w:rsidRPr="00C3672B">
        <w:t>était un de ces hommes de guerre complets</w:t>
      </w:r>
      <w:r w:rsidR="00A01FD3" w:rsidRPr="00C3672B">
        <w:t xml:space="preserve">, </w:t>
      </w:r>
      <w:r w:rsidRPr="00C3672B">
        <w:t>chez lesquels la raison s</w:t>
      </w:r>
      <w:r w:rsidR="00A01FD3" w:rsidRPr="00C3672B">
        <w:t>’</w:t>
      </w:r>
      <w:r w:rsidRPr="00C3672B">
        <w:t>allie à l</w:t>
      </w:r>
      <w:r w:rsidR="00A01FD3" w:rsidRPr="00C3672B">
        <w:t>’</w:t>
      </w:r>
      <w:r w:rsidRPr="00C3672B">
        <w:t>intrépidité et la prudence à l</w:t>
      </w:r>
      <w:r w:rsidR="00A01FD3" w:rsidRPr="00C3672B">
        <w:t>’</w:t>
      </w:r>
      <w:r w:rsidRPr="00C3672B">
        <w:t>audace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allure grave</w:t>
      </w:r>
      <w:r w:rsidR="00A01FD3" w:rsidRPr="00C3672B">
        <w:t xml:space="preserve">, </w:t>
      </w:r>
      <w:r w:rsidRPr="00C3672B">
        <w:t>de vie pure et austère</w:t>
      </w:r>
      <w:r w:rsidR="00A01FD3" w:rsidRPr="00C3672B">
        <w:t xml:space="preserve">, </w:t>
      </w:r>
      <w:r w:rsidRPr="00C3672B">
        <w:t>il était</w:t>
      </w:r>
      <w:r w:rsidR="00A01FD3" w:rsidRPr="00C3672B">
        <w:t xml:space="preserve">, </w:t>
      </w:r>
      <w:r w:rsidRPr="00C3672B">
        <w:t>quoique âgé de trente ans à peine</w:t>
      </w:r>
      <w:r w:rsidR="00A01FD3" w:rsidRPr="00C3672B">
        <w:t xml:space="preserve">, </w:t>
      </w:r>
      <w:r w:rsidRPr="00C3672B">
        <w:t>en dehors de toutes les faiblesses</w:t>
      </w:r>
      <w:r w:rsidR="00A01FD3" w:rsidRPr="00C3672B">
        <w:t xml:space="preserve">, </w:t>
      </w:r>
      <w:r w:rsidRPr="00C3672B">
        <w:t>et certains le vénéraient comme un saint</w:t>
      </w:r>
      <w:r w:rsidR="00A01FD3" w:rsidRPr="00C3672B">
        <w:t xml:space="preserve">. </w:t>
      </w:r>
      <w:r w:rsidRPr="00C3672B">
        <w:t>La cupidité eût peut-être été son seul vice</w:t>
      </w:r>
      <w:r w:rsidR="00A01FD3" w:rsidRPr="00C3672B">
        <w:t xml:space="preserve">, </w:t>
      </w:r>
      <w:r w:rsidRPr="00C3672B">
        <w:t>si son argent n</w:t>
      </w:r>
      <w:r w:rsidR="00A01FD3" w:rsidRPr="00C3672B">
        <w:t>’</w:t>
      </w:r>
      <w:r w:rsidRPr="00C3672B">
        <w:t>eût passé aux mains du clergé en fondations pieuses</w:t>
      </w:r>
      <w:r w:rsidR="00A01FD3" w:rsidRPr="00C3672B">
        <w:t xml:space="preserve">, </w:t>
      </w:r>
      <w:r w:rsidRPr="00C3672B">
        <w:t>en messes pour le repos de son âme</w:t>
      </w:r>
      <w:r w:rsidR="00A01FD3" w:rsidRPr="00C3672B">
        <w:t xml:space="preserve">. </w:t>
      </w:r>
      <w:r w:rsidRPr="00C3672B">
        <w:t>Vêtu et armé simplement</w:t>
      </w:r>
      <w:r w:rsidR="00A01FD3" w:rsidRPr="00C3672B">
        <w:t xml:space="preserve">, </w:t>
      </w:r>
      <w:r w:rsidRPr="00C3672B">
        <w:t>de haute taille et de grand air</w:t>
      </w:r>
      <w:r w:rsidR="00A01FD3" w:rsidRPr="00C3672B">
        <w:t xml:space="preserve">, </w:t>
      </w:r>
      <w:r w:rsidRPr="00C3672B">
        <w:t>il avait la figure blême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œil bleu et terne</w:t>
      </w:r>
      <w:r w:rsidR="00A01FD3" w:rsidRPr="00C3672B">
        <w:t xml:space="preserve">, </w:t>
      </w:r>
      <w:r w:rsidRPr="00C3672B">
        <w:t>le poil blond</w:t>
      </w:r>
      <w:r w:rsidR="00A01FD3" w:rsidRPr="00C3672B">
        <w:t xml:space="preserve">. </w:t>
      </w:r>
      <w:r w:rsidRPr="00C3672B">
        <w:t>Au reste</w:t>
      </w:r>
      <w:r w:rsidR="00A01FD3" w:rsidRPr="00C3672B">
        <w:t xml:space="preserve">, </w:t>
      </w:r>
      <w:r w:rsidRPr="00C3672B">
        <w:t>somptueux gentilhomme</w:t>
      </w:r>
      <w:r w:rsidR="00A01FD3" w:rsidRPr="00C3672B">
        <w:t xml:space="preserve">, </w:t>
      </w:r>
      <w:r w:rsidRPr="00C3672B">
        <w:t>vivant à l</w:t>
      </w:r>
      <w:r w:rsidR="00A01FD3" w:rsidRPr="00C3672B">
        <w:t>’</w:t>
      </w:r>
      <w:r w:rsidRPr="00C3672B">
        <w:t>armée avec son hôtel</w:t>
      </w:r>
      <w:r w:rsidR="00A01FD3" w:rsidRPr="00C3672B">
        <w:t xml:space="preserve">, </w:t>
      </w:r>
      <w:r w:rsidRPr="00C3672B">
        <w:t>traitant bien son monde</w:t>
      </w:r>
      <w:r w:rsidR="00A01FD3" w:rsidRPr="00C3672B">
        <w:t xml:space="preserve">, </w:t>
      </w:r>
      <w:r w:rsidRPr="00C3672B">
        <w:t>il donnait de grands dîners où il ne buvait que de l</w:t>
      </w:r>
      <w:r w:rsidR="00A01FD3" w:rsidRPr="00C3672B">
        <w:t>’</w:t>
      </w:r>
      <w:r w:rsidRPr="00C3672B">
        <w:t>eau</w:t>
      </w:r>
      <w:r w:rsidR="00A01FD3" w:rsidRPr="00C3672B">
        <w:t xml:space="preserve">. </w:t>
      </w:r>
      <w:r w:rsidRPr="00C3672B">
        <w:t>On savait que sous ses armes il portait un cilice et qu</w:t>
      </w:r>
      <w:r w:rsidR="00A01FD3" w:rsidRPr="00C3672B">
        <w:t>’</w:t>
      </w:r>
      <w:r w:rsidRPr="00C3672B">
        <w:t>il jeûnait quatre fois la semaine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mais ses mortifications </w:t>
      </w:r>
      <w:r w:rsidRPr="00C3672B">
        <w:rPr>
          <w:rFonts w:cs="Amasis30"/>
        </w:rPr>
        <w:t>é</w:t>
      </w:r>
      <w:r w:rsidRPr="00C3672B">
        <w:t>taient obscures</w:t>
      </w:r>
      <w:r w:rsidR="00A01FD3" w:rsidRPr="00C3672B">
        <w:t xml:space="preserve">, </w:t>
      </w:r>
      <w:r w:rsidRPr="00C3672B">
        <w:t>et il ne se donnait point en spectacle</w:t>
      </w:r>
      <w:r w:rsidR="00A01FD3" w:rsidRPr="00C3672B">
        <w:t xml:space="preserve">.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 xml:space="preserve">tait </w:t>
      </w:r>
      <w:r w:rsidR="00A01FD3" w:rsidRPr="00C3672B">
        <w:t>M. de </w:t>
      </w:r>
      <w:r w:rsidRPr="00C3672B">
        <w:t>Guise qui l</w:t>
      </w:r>
      <w:r w:rsidR="00A01FD3" w:rsidRPr="00C3672B">
        <w:rPr>
          <w:rFonts w:cs="Amasis30"/>
        </w:rPr>
        <w:t>’</w:t>
      </w:r>
      <w:r w:rsidRPr="00C3672B">
        <w:t>avait envoyé près de du Perrier pour le surveiller et lui faire son service d</w:t>
      </w:r>
      <w:r w:rsidR="00A01FD3" w:rsidRPr="00C3672B">
        <w:t>’</w:t>
      </w:r>
      <w:r w:rsidRPr="00C3672B">
        <w:t>état-major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rPr>
          <w:rFonts w:cs="Amasis30"/>
        </w:rPr>
        <w:t>à</w:t>
      </w:r>
      <w:r w:rsidRPr="00C3672B">
        <w:t xml:space="preserve"> la v</w:t>
      </w:r>
      <w:r w:rsidRPr="00C3672B">
        <w:rPr>
          <w:rFonts w:cs="Amasis30"/>
        </w:rPr>
        <w:t>é</w:t>
      </w:r>
      <w:r w:rsidRPr="00C3672B">
        <w:t>rit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 xml:space="preserve">il </w:t>
      </w:r>
      <w:r w:rsidRPr="00C3672B">
        <w:rPr>
          <w:rFonts w:cs="Amasis30"/>
        </w:rPr>
        <w:t>é</w:t>
      </w:r>
      <w:r w:rsidRPr="00C3672B">
        <w:t>tait le vrai chef de l</w:t>
      </w:r>
      <w:r w:rsidR="00A01FD3" w:rsidRPr="00C3672B">
        <w:rPr>
          <w:rFonts w:cs="Amasis30"/>
        </w:rPr>
        <w:t>’</w:t>
      </w:r>
      <w:r w:rsidRPr="00C3672B">
        <w:t>arm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>.</w:t>
      </w:r>
    </w:p>
    <w:p w14:paraId="737F5E8D" w14:textId="77777777" w:rsidR="00A01FD3" w:rsidRPr="00C3672B" w:rsidRDefault="00A13117" w:rsidP="00A13117">
      <w:pPr>
        <w:pStyle w:val="Taille-1Normal"/>
      </w:pPr>
      <w:r w:rsidRPr="00C3672B">
        <w:t>Pour Chandas</w:t>
      </w:r>
      <w:r w:rsidR="00A01FD3" w:rsidRPr="00C3672B">
        <w:t xml:space="preserve">, </w:t>
      </w:r>
      <w:r w:rsidRPr="00C3672B">
        <w:t>c</w:t>
      </w:r>
      <w:r w:rsidR="00A01FD3" w:rsidRPr="00C3672B">
        <w:t>’</w:t>
      </w:r>
      <w:r w:rsidRPr="00C3672B">
        <w:t>était un ancien valet d</w:t>
      </w:r>
      <w:r w:rsidR="00A01FD3" w:rsidRPr="00C3672B">
        <w:t>’</w:t>
      </w:r>
      <w:r w:rsidRPr="00C3672B">
        <w:t>armes que des aventures inconnues avaient poussé jusqu</w:t>
      </w:r>
      <w:r w:rsidR="00A01FD3" w:rsidRPr="00C3672B">
        <w:t>’</w:t>
      </w:r>
      <w:r w:rsidRPr="00C3672B">
        <w:t>au grade de capitaine</w:t>
      </w:r>
      <w:r w:rsidR="00A01FD3" w:rsidRPr="00C3672B">
        <w:t xml:space="preserve">. </w:t>
      </w:r>
      <w:r w:rsidRPr="00C3672B">
        <w:t>La version la plus commune sur sa fortune était qu</w:t>
      </w:r>
      <w:r w:rsidR="00A01FD3" w:rsidRPr="00C3672B">
        <w:t>’</w:t>
      </w:r>
      <w:r w:rsidRPr="00C3672B">
        <w:t>il avait une sœur très belle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on n</w:t>
      </w:r>
      <w:r w:rsidR="00A01FD3" w:rsidRPr="00C3672B">
        <w:rPr>
          <w:rFonts w:cs="Amasis30"/>
        </w:rPr>
        <w:t>’</w:t>
      </w:r>
      <w:r w:rsidRPr="00C3672B">
        <w:t>en savait pas davantage</w:t>
      </w:r>
      <w:r w:rsidR="00A01FD3" w:rsidRPr="00C3672B">
        <w:t xml:space="preserve">. </w:t>
      </w:r>
      <w:r w:rsidRPr="00C3672B">
        <w:t>Sa nature basse et brutale se r</w:t>
      </w:r>
      <w:r w:rsidRPr="00C3672B">
        <w:rPr>
          <w:rFonts w:cs="Amasis30"/>
        </w:rPr>
        <w:t>é</w:t>
      </w:r>
      <w:r w:rsidRPr="00C3672B">
        <w:t>v</w:t>
      </w:r>
      <w:r w:rsidRPr="00C3672B">
        <w:rPr>
          <w:rFonts w:cs="Amasis30"/>
        </w:rPr>
        <w:t>é</w:t>
      </w:r>
      <w:r w:rsidRPr="00C3672B">
        <w:t>lait par la grossi</w:t>
      </w:r>
      <w:r w:rsidRPr="00C3672B">
        <w:rPr>
          <w:rFonts w:cs="Amasis30"/>
        </w:rPr>
        <w:t>è</w:t>
      </w:r>
      <w:r w:rsidRPr="00C3672B">
        <w:t>ret</w:t>
      </w:r>
      <w:r w:rsidRPr="00C3672B">
        <w:rPr>
          <w:rFonts w:cs="Amasis30"/>
        </w:rPr>
        <w:t>é</w:t>
      </w:r>
      <w:r w:rsidRPr="00C3672B">
        <w:t xml:space="preserve"> de ses propos et la crapule de sa vie</w:t>
      </w:r>
      <w:r w:rsidR="00A01FD3" w:rsidRPr="00C3672B">
        <w:t xml:space="preserve">. </w:t>
      </w:r>
      <w:r w:rsidRPr="00C3672B">
        <w:t>Petit et fortement r</w:t>
      </w:r>
      <w:r w:rsidRPr="00C3672B">
        <w:rPr>
          <w:rFonts w:cs="Amasis30"/>
        </w:rPr>
        <w:t>â</w:t>
      </w:r>
      <w:r w:rsidRPr="00C3672B">
        <w:t>bl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 xml:space="preserve">il </w:t>
      </w:r>
      <w:r w:rsidRPr="00C3672B">
        <w:rPr>
          <w:rFonts w:cs="Amasis30"/>
        </w:rPr>
        <w:t>é</w:t>
      </w:r>
      <w:r w:rsidRPr="00C3672B">
        <w:t>tait tout en largeur</w:t>
      </w:r>
      <w:r w:rsidR="00A01FD3" w:rsidRPr="00C3672B">
        <w:t xml:space="preserve">, </w:t>
      </w:r>
      <w:r w:rsidRPr="00C3672B">
        <w:t>avec des jambes et des bras velus et tortueux comme des troncs d</w:t>
      </w:r>
      <w:r w:rsidR="00A01FD3" w:rsidRPr="00C3672B">
        <w:rPr>
          <w:rFonts w:cs="Amasis30"/>
        </w:rPr>
        <w:t>’</w:t>
      </w:r>
      <w:r w:rsidRPr="00C3672B">
        <w:t>arbres</w:t>
      </w:r>
      <w:r w:rsidR="00A01FD3" w:rsidRPr="00C3672B">
        <w:t xml:space="preserve">. </w:t>
      </w:r>
      <w:r w:rsidRPr="00C3672B">
        <w:t>H</w:t>
      </w:r>
      <w:r w:rsidRPr="00C3672B">
        <w:rPr>
          <w:rFonts w:cs="Amasis30"/>
        </w:rPr>
        <w:t>é</w:t>
      </w:r>
      <w:r w:rsidRPr="00C3672B">
        <w:t>riss</w:t>
      </w:r>
      <w:r w:rsidRPr="00C3672B">
        <w:rPr>
          <w:rFonts w:cs="Amasis30"/>
        </w:rPr>
        <w:t>é</w:t>
      </w:r>
      <w:r w:rsidRPr="00C3672B">
        <w:t xml:space="preserve"> de poil</w:t>
      </w:r>
      <w:r w:rsidR="00A01FD3" w:rsidRPr="00C3672B">
        <w:t xml:space="preserve">, </w:t>
      </w:r>
      <w:r w:rsidRPr="00C3672B">
        <w:t>carr</w:t>
      </w:r>
      <w:r w:rsidRPr="00C3672B">
        <w:rPr>
          <w:rFonts w:cs="Amasis30"/>
        </w:rPr>
        <w:t>é</w:t>
      </w:r>
      <w:r w:rsidRPr="00C3672B">
        <w:t xml:space="preserve"> de figure</w:t>
      </w:r>
      <w:r w:rsidR="00A01FD3" w:rsidRPr="00C3672B">
        <w:t xml:space="preserve">, </w:t>
      </w:r>
      <w:r w:rsidRPr="00C3672B">
        <w:t>il avait un petit nez pointu qui seul</w:t>
      </w:r>
      <w:r w:rsidR="00A01FD3" w:rsidRPr="00C3672B">
        <w:t xml:space="preserve">, </w:t>
      </w:r>
      <w:r w:rsidRPr="00C3672B">
        <w:t>avec ses yeux percés en vrille</w:t>
      </w:r>
      <w:r w:rsidR="00A01FD3" w:rsidRPr="00C3672B">
        <w:t xml:space="preserve">, </w:t>
      </w:r>
      <w:r w:rsidRPr="00C3672B">
        <w:t>se distinguait sur sa face envahie par des sourcils et une barbe couleur queue de vache</w:t>
      </w:r>
      <w:r w:rsidR="00A01FD3" w:rsidRPr="00C3672B">
        <w:t xml:space="preserve">, </w:t>
      </w:r>
      <w:r w:rsidRPr="00C3672B">
        <w:t>touffus comme des broussailles</w:t>
      </w:r>
      <w:r w:rsidR="00A01FD3" w:rsidRPr="00C3672B">
        <w:t xml:space="preserve">. </w:t>
      </w:r>
      <w:r w:rsidRPr="00C3672B">
        <w:t>Sa saleté en faisait un objet de dégoût</w:t>
      </w:r>
      <w:r w:rsidR="00A01FD3" w:rsidRPr="00C3672B">
        <w:t xml:space="preserve">, </w:t>
      </w:r>
      <w:r w:rsidRPr="00C3672B">
        <w:t>et du Perrier lui-même</w:t>
      </w:r>
      <w:r w:rsidR="00A01FD3" w:rsidRPr="00C3672B">
        <w:t xml:space="preserve">, </w:t>
      </w:r>
      <w:r w:rsidRPr="00C3672B">
        <w:t>révolté par la mauvaise tenue de ses vêtements</w:t>
      </w:r>
      <w:r w:rsidR="00A01FD3" w:rsidRPr="00C3672B">
        <w:t xml:space="preserve">, </w:t>
      </w:r>
      <w:r w:rsidRPr="00C3672B">
        <w:t>hésitait à l</w:t>
      </w:r>
      <w:r w:rsidR="00A01FD3" w:rsidRPr="00C3672B">
        <w:t>’</w:t>
      </w:r>
      <w:r w:rsidRPr="00C3672B">
        <w:t>inviter à sa table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la terreur des femmes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on avait vu</w:t>
      </w:r>
      <w:r w:rsidR="00A01FD3" w:rsidRPr="00C3672B">
        <w:t xml:space="preserve">, </w:t>
      </w:r>
      <w:r w:rsidRPr="00C3672B">
        <w:t>au sac de Rouen</w:t>
      </w:r>
      <w:r w:rsidR="00A01FD3" w:rsidRPr="00C3672B">
        <w:t xml:space="preserve">, </w:t>
      </w:r>
      <w:r w:rsidRPr="00C3672B">
        <w:t>une malheureuse fille noble</w:t>
      </w:r>
      <w:r w:rsidR="00A01FD3" w:rsidRPr="00C3672B">
        <w:t xml:space="preserve">, </w:t>
      </w:r>
      <w:r w:rsidRPr="00C3672B">
        <w:t>jet</w:t>
      </w:r>
      <w:r w:rsidRPr="00C3672B">
        <w:rPr>
          <w:rFonts w:cs="Amasis30"/>
        </w:rPr>
        <w:t>é</w:t>
      </w:r>
      <w:r w:rsidRPr="00C3672B">
        <w:t>e dans son lit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trangler</w:t>
      </w:r>
      <w:r w:rsidR="00A01FD3" w:rsidRPr="00C3672B">
        <w:t xml:space="preserve">, </w:t>
      </w:r>
      <w:r w:rsidRPr="00C3672B">
        <w:t>avec ses cheveux</w:t>
      </w:r>
      <w:r w:rsidR="00A01FD3" w:rsidRPr="00C3672B">
        <w:t xml:space="preserve">, </w:t>
      </w:r>
      <w:r w:rsidRPr="00C3672B">
        <w:t>de honte et de d</w:t>
      </w:r>
      <w:r w:rsidRPr="00C3672B">
        <w:rPr>
          <w:rFonts w:cs="Amasis30"/>
        </w:rPr>
        <w:t>é</w:t>
      </w:r>
      <w:r w:rsidRPr="00C3672B">
        <w:t>sespoir</w:t>
      </w:r>
      <w:r w:rsidR="00A01FD3" w:rsidRPr="00C3672B">
        <w:t xml:space="preserve">. </w:t>
      </w:r>
      <w:r w:rsidRPr="00C3672B">
        <w:t>Sa l</w:t>
      </w:r>
      <w:r w:rsidRPr="00C3672B">
        <w:rPr>
          <w:rFonts w:cs="Amasis30"/>
        </w:rPr>
        <w:t>â</w:t>
      </w:r>
      <w:r w:rsidRPr="00C3672B">
        <w:t>chet</w:t>
      </w:r>
      <w:r w:rsidRPr="00C3672B">
        <w:rPr>
          <w:rFonts w:cs="Amasis30"/>
        </w:rPr>
        <w:t>é</w:t>
      </w:r>
      <w:r w:rsidR="00446B73">
        <w:rPr>
          <w:rFonts w:cs="Amasis30"/>
        </w:rPr>
        <w:t xml:space="preserve"> </w:t>
      </w:r>
      <w:r w:rsidRPr="00C3672B">
        <w:rPr>
          <w:rFonts w:cs="Amasis30"/>
        </w:rPr>
        <w:t>é</w:t>
      </w:r>
      <w:r w:rsidRPr="00C3672B">
        <w:t>tait proverbiale</w:t>
      </w:r>
      <w:r w:rsidR="00A01FD3" w:rsidRPr="00C3672B">
        <w:t xml:space="preserve">, </w:t>
      </w:r>
      <w:r w:rsidRPr="00C3672B">
        <w:t>et il n</w:t>
      </w:r>
      <w:r w:rsidR="00A01FD3" w:rsidRPr="00C3672B">
        <w:t>’</w:t>
      </w:r>
      <w:r w:rsidRPr="00C3672B">
        <w:t>avait pas assisté à une seule bataille sans avoir fui</w:t>
      </w:r>
      <w:r w:rsidR="00A01FD3" w:rsidRPr="00C3672B">
        <w:t xml:space="preserve">. </w:t>
      </w:r>
      <w:r w:rsidRPr="00C3672B">
        <w:t>Mais on le savait l</w:t>
      </w:r>
      <w:r w:rsidR="00A01FD3" w:rsidRPr="00C3672B">
        <w:t>’</w:t>
      </w:r>
      <w:r w:rsidRPr="00C3672B">
        <w:t>homme des mauvaises besognes</w:t>
      </w:r>
      <w:r w:rsidR="00A01FD3" w:rsidRPr="00C3672B">
        <w:t xml:space="preserve">, </w:t>
      </w:r>
      <w:r w:rsidRPr="00C3672B">
        <w:t>et ses arbalétriers</w:t>
      </w:r>
      <w:r w:rsidR="00A01FD3" w:rsidRPr="00C3672B">
        <w:t xml:space="preserve">, </w:t>
      </w:r>
      <w:r w:rsidRPr="00C3672B">
        <w:t xml:space="preserve">ramassis </w:t>
      </w:r>
      <w:r w:rsidRPr="00C3672B">
        <w:lastRenderedPageBreak/>
        <w:t>d</w:t>
      </w:r>
      <w:r w:rsidR="00A01FD3" w:rsidRPr="00C3672B">
        <w:t>’</w:t>
      </w:r>
      <w:r w:rsidRPr="00C3672B">
        <w:t>échappés des galères</w:t>
      </w:r>
      <w:r w:rsidR="00A01FD3" w:rsidRPr="00C3672B">
        <w:t xml:space="preserve">, </w:t>
      </w:r>
      <w:r w:rsidRPr="00C3672B">
        <w:t>gens essorillés pour la plupart</w:t>
      </w:r>
      <w:r w:rsidR="00A01FD3" w:rsidRPr="00C3672B">
        <w:t xml:space="preserve">, </w:t>
      </w:r>
      <w:r w:rsidRPr="00C3672B">
        <w:t>ne connaissaient point d</w:t>
      </w:r>
      <w:r w:rsidR="00A01FD3" w:rsidRPr="00C3672B">
        <w:t>’</w:t>
      </w:r>
      <w:r w:rsidRPr="00C3672B">
        <w:t>autre chef que ce tortu dont le corps et l</w:t>
      </w:r>
      <w:r w:rsidR="00A01FD3" w:rsidRPr="00C3672B">
        <w:t>’</w:t>
      </w:r>
      <w:r w:rsidRPr="00C3672B">
        <w:t>âme étaient en étroit accord avec les leurs</w:t>
      </w:r>
      <w:r w:rsidR="00A01FD3" w:rsidRPr="00C3672B">
        <w:t xml:space="preserve">. </w:t>
      </w:r>
      <w:r w:rsidRPr="00C3672B">
        <w:t>Dernier capitaine d</w:t>
      </w:r>
      <w:r w:rsidR="00A01FD3" w:rsidRPr="00C3672B">
        <w:t>’</w:t>
      </w:r>
      <w:r w:rsidRPr="00C3672B">
        <w:t>une bande munie de l</w:t>
      </w:r>
      <w:r w:rsidR="00A01FD3" w:rsidRPr="00C3672B">
        <w:t>’</w:t>
      </w:r>
      <w:r w:rsidRPr="00C3672B">
        <w:t>arbalète</w:t>
      </w:r>
      <w:r w:rsidR="00A01FD3" w:rsidRPr="00C3672B">
        <w:t xml:space="preserve">, </w:t>
      </w:r>
      <w:r w:rsidRPr="00C3672B">
        <w:t>arme partout ailleurs tombée en désuétude</w:t>
      </w:r>
      <w:r w:rsidR="00A01FD3" w:rsidRPr="00C3672B">
        <w:t xml:space="preserve">, </w:t>
      </w:r>
      <w:r w:rsidRPr="00C3672B">
        <w:t>il rendait des services en certaines circonstances</w:t>
      </w:r>
      <w:r w:rsidR="00A01FD3" w:rsidRPr="00C3672B">
        <w:t xml:space="preserve">. </w:t>
      </w:r>
      <w:r w:rsidRPr="00C3672B">
        <w:t>Les carreaux de ses arbalétriers tuaient</w:t>
      </w:r>
      <w:r w:rsidR="00A01FD3" w:rsidRPr="00C3672B">
        <w:t xml:space="preserve">, </w:t>
      </w:r>
      <w:r w:rsidRPr="00C3672B">
        <w:t>sans bruit</w:t>
      </w:r>
      <w:r w:rsidR="00A01FD3" w:rsidRPr="00C3672B">
        <w:t xml:space="preserve">, </w:t>
      </w:r>
      <w:r w:rsidRPr="00C3672B">
        <w:t>les gardiens de nuit</w:t>
      </w:r>
      <w:r w:rsidR="00A01FD3" w:rsidRPr="00C3672B">
        <w:t xml:space="preserve">, </w:t>
      </w:r>
      <w:r w:rsidRPr="00C3672B">
        <w:t>les sentinelles</w:t>
      </w:r>
      <w:r w:rsidR="00A01FD3" w:rsidRPr="00C3672B">
        <w:t xml:space="preserve">, </w:t>
      </w:r>
      <w:r w:rsidRPr="00C3672B">
        <w:t>les vedettes</w:t>
      </w:r>
      <w:r w:rsidR="00A01FD3" w:rsidRPr="00C3672B">
        <w:t xml:space="preserve">, </w:t>
      </w:r>
      <w:r w:rsidRPr="00C3672B">
        <w:t>et ils servaient aussi à exterminer</w:t>
      </w:r>
      <w:r w:rsidR="00A01FD3" w:rsidRPr="00C3672B">
        <w:t xml:space="preserve">, </w:t>
      </w:r>
      <w:r w:rsidRPr="00C3672B">
        <w:t>sans scandale</w:t>
      </w:r>
      <w:r w:rsidR="00A01FD3" w:rsidRPr="00C3672B">
        <w:t xml:space="preserve">, </w:t>
      </w:r>
      <w:r w:rsidRPr="00C3672B">
        <w:t>les gens dont on avait à se débarrasser</w:t>
      </w:r>
      <w:r w:rsidR="00A01FD3" w:rsidRPr="00C3672B">
        <w:t>.</w:t>
      </w:r>
    </w:p>
    <w:p w14:paraId="785B4480" w14:textId="77777777" w:rsidR="00A01FD3" w:rsidRPr="00C3672B" w:rsidRDefault="00A13117" w:rsidP="00A13117">
      <w:pPr>
        <w:pStyle w:val="Taille-1Normal"/>
      </w:pPr>
      <w:r w:rsidRPr="00C3672B">
        <w:t>Le vidame de Senlis et Chandas firent pousser la masse des prisonniers par des escadrons de cavalerie qui les dirigèrent vers la rivière</w:t>
      </w:r>
      <w:r w:rsidR="00A01FD3" w:rsidRPr="00C3672B">
        <w:t xml:space="preserve">. </w:t>
      </w:r>
      <w:r w:rsidRPr="00C3672B">
        <w:t>Le grand Sauldre</w:t>
      </w:r>
      <w:r w:rsidR="00A01FD3" w:rsidRPr="00C3672B">
        <w:t xml:space="preserve">, </w:t>
      </w:r>
      <w:r w:rsidRPr="00C3672B">
        <w:t>grossi par les pluies</w:t>
      </w:r>
      <w:r w:rsidR="00A01FD3" w:rsidRPr="00C3672B">
        <w:t xml:space="preserve">, </w:t>
      </w:r>
      <w:r w:rsidRPr="00C3672B">
        <w:t>roulait ses eaux profondes et bourbeuses que le froid n</w:t>
      </w:r>
      <w:r w:rsidR="00A01FD3" w:rsidRPr="00C3672B">
        <w:t>’</w:t>
      </w:r>
      <w:r w:rsidRPr="00C3672B">
        <w:t>avait pu encore fixer</w:t>
      </w:r>
      <w:r w:rsidR="00A01FD3" w:rsidRPr="00C3672B">
        <w:t xml:space="preserve">. </w:t>
      </w:r>
      <w:r w:rsidR="00C3672B" w:rsidRPr="00C3672B">
        <w:t>À</w:t>
      </w:r>
      <w:r w:rsidRPr="00C3672B">
        <w:t xml:space="preserve"> l</w:t>
      </w:r>
      <w:r w:rsidR="00A01FD3" w:rsidRPr="00C3672B">
        <w:t>’</w:t>
      </w:r>
      <w:r w:rsidRPr="00C3672B">
        <w:t>entrée du pont des Noyers</w:t>
      </w:r>
      <w:r w:rsidR="00A01FD3" w:rsidRPr="00C3672B">
        <w:t xml:space="preserve">, </w:t>
      </w:r>
      <w:r w:rsidRPr="00C3672B">
        <w:t>les berges se dressaient à pic</w:t>
      </w:r>
      <w:r w:rsidR="00A01FD3" w:rsidRPr="00C3672B">
        <w:t xml:space="preserve">. </w:t>
      </w:r>
      <w:r w:rsidRPr="00C3672B">
        <w:t>Le vidame</w:t>
      </w:r>
      <w:r w:rsidR="00A01FD3" w:rsidRPr="00C3672B">
        <w:t xml:space="preserve">, </w:t>
      </w:r>
      <w:r w:rsidRPr="00C3672B">
        <w:t>ayant fait sonder avec des perches</w:t>
      </w:r>
      <w:r w:rsidR="00A01FD3" w:rsidRPr="00C3672B">
        <w:t xml:space="preserve">, </w:t>
      </w:r>
      <w:r w:rsidRPr="00C3672B">
        <w:t>reconnut que l</w:t>
      </w:r>
      <w:r w:rsidR="00A01FD3" w:rsidRPr="00C3672B">
        <w:t>’</w:t>
      </w:r>
      <w:r w:rsidRPr="00C3672B">
        <w:t>endroit était favorable</w:t>
      </w:r>
      <w:r w:rsidR="00A01FD3" w:rsidRPr="00C3672B">
        <w:t xml:space="preserve">. </w:t>
      </w:r>
      <w:r w:rsidRPr="00C3672B">
        <w:t>Il s</w:t>
      </w:r>
      <w:r w:rsidR="00A01FD3" w:rsidRPr="00C3672B">
        <w:t>’</w:t>
      </w:r>
      <w:r w:rsidRPr="00C3672B">
        <w:t>établit avec Chandas à l</w:t>
      </w:r>
      <w:r w:rsidR="00A01FD3" w:rsidRPr="00C3672B">
        <w:t>’</w:t>
      </w:r>
      <w:r w:rsidRPr="00C3672B">
        <w:t>autre extrémité du pont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puis il ordonna d</w:t>
      </w:r>
      <w:r w:rsidR="00A01FD3" w:rsidRPr="00C3672B">
        <w:rPr>
          <w:rFonts w:cs="Amasis30"/>
        </w:rPr>
        <w:t>’</w:t>
      </w:r>
      <w:r w:rsidRPr="00C3672B">
        <w:t>abattre les garde-fous</w:t>
      </w:r>
      <w:r w:rsidR="00A01FD3" w:rsidRPr="00C3672B">
        <w:t xml:space="preserve">, </w:t>
      </w:r>
      <w:r w:rsidRPr="00C3672B">
        <w:t>et l</w:t>
      </w:r>
      <w:r w:rsidR="00A01FD3" w:rsidRPr="00C3672B">
        <w:rPr>
          <w:rFonts w:cs="Amasis30"/>
        </w:rPr>
        <w:t>’</w:t>
      </w:r>
      <w:r w:rsidRPr="00C3672B">
        <w:t>on démolit à coups de hache dix planches du tablier</w:t>
      </w:r>
      <w:r w:rsidR="00A01FD3" w:rsidRPr="00C3672B">
        <w:t xml:space="preserve">. </w:t>
      </w:r>
      <w:r w:rsidRPr="00C3672B">
        <w:t>Un espace béant</w:t>
      </w:r>
      <w:r w:rsidR="00A01FD3" w:rsidRPr="00C3672B">
        <w:t xml:space="preserve">, </w:t>
      </w:r>
      <w:r w:rsidRPr="00C3672B">
        <w:t>large de près de trois toises</w:t>
      </w:r>
      <w:r w:rsidR="00A01FD3" w:rsidRPr="00C3672B">
        <w:t xml:space="preserve">, </w:t>
      </w:r>
      <w:r w:rsidRPr="00C3672B">
        <w:t>séparait maintenant les deux chefs de leurs hommes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des deux côtés de la rivière</w:t>
      </w:r>
      <w:r w:rsidR="00A01FD3" w:rsidRPr="00C3672B">
        <w:t xml:space="preserve">, </w:t>
      </w:r>
      <w:r w:rsidRPr="00C3672B">
        <w:t>les bords étaient garnis d</w:t>
      </w:r>
      <w:r w:rsidR="00A01FD3" w:rsidRPr="00C3672B">
        <w:t>’</w:t>
      </w:r>
      <w:r w:rsidRPr="00C3672B">
        <w:t>hommes armés de piques et de pertuisanes</w:t>
      </w:r>
      <w:r w:rsidR="00A01FD3" w:rsidRPr="00C3672B">
        <w:t>.</w:t>
      </w:r>
    </w:p>
    <w:p w14:paraId="605FD750" w14:textId="77777777" w:rsidR="00A01FD3" w:rsidRPr="00C3672B" w:rsidRDefault="00A13117" w:rsidP="00A13117">
      <w:pPr>
        <w:pStyle w:val="Taille-1Normal"/>
      </w:pPr>
      <w:r w:rsidRPr="00C3672B">
        <w:t>Les soldats bourrèrent alors dans la foule des prisonniers</w:t>
      </w:r>
      <w:r w:rsidR="00A01FD3" w:rsidRPr="00C3672B">
        <w:t xml:space="preserve">, </w:t>
      </w:r>
      <w:r w:rsidRPr="00C3672B">
        <w:t>chassant devant eux ces gens dont la plupart avaient les mains liées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des cris de femmes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levaient d</w:t>
      </w:r>
      <w:r w:rsidRPr="00C3672B">
        <w:rPr>
          <w:rFonts w:cs="Amasis30"/>
        </w:rPr>
        <w:t>é</w:t>
      </w:r>
      <w:r w:rsidRPr="00C3672B">
        <w:t>chirants</w:t>
      </w:r>
      <w:r w:rsidR="00A01FD3" w:rsidRPr="00C3672B">
        <w:t xml:space="preserve">, </w:t>
      </w:r>
      <w:r w:rsidRPr="00C3672B">
        <w:t>des supplications</w:t>
      </w:r>
      <w:r w:rsidR="00A01FD3" w:rsidRPr="00C3672B">
        <w:t xml:space="preserve">, </w:t>
      </w:r>
      <w:r w:rsidRPr="00C3672B">
        <w:t>des adieux sans fin</w:t>
      </w:r>
      <w:r w:rsidR="00A01FD3" w:rsidRPr="00C3672B">
        <w:t xml:space="preserve">. </w:t>
      </w:r>
      <w:r w:rsidRPr="00C3672B">
        <w:t>Certains s</w:t>
      </w:r>
      <w:r w:rsidR="00A01FD3" w:rsidRPr="00C3672B">
        <w:rPr>
          <w:rFonts w:cs="Amasis30"/>
        </w:rPr>
        <w:t>’</w:t>
      </w:r>
      <w:r w:rsidRPr="00C3672B">
        <w:t>embrassaient ou</w:t>
      </w:r>
      <w:r w:rsidR="00A01FD3" w:rsidRPr="00C3672B">
        <w:t xml:space="preserve">, </w:t>
      </w:r>
      <w:r w:rsidRPr="00C3672B">
        <w:t>d</w:t>
      </w:r>
      <w:r w:rsidRPr="00C3672B">
        <w:rPr>
          <w:rFonts w:cs="Amasis30"/>
        </w:rPr>
        <w:t>é</w:t>
      </w:r>
      <w:r w:rsidRPr="00C3672B">
        <w:t>gageant leurs bras</w:t>
      </w:r>
      <w:r w:rsidR="00A01FD3" w:rsidRPr="00C3672B">
        <w:t xml:space="preserve">, </w:t>
      </w:r>
      <w:r w:rsidRPr="00C3672B">
        <w:t>se serraient d</w:t>
      </w:r>
      <w:r w:rsidR="00A01FD3" w:rsidRPr="00C3672B">
        <w:rPr>
          <w:rFonts w:cs="Amasis30"/>
        </w:rPr>
        <w:t>’</w:t>
      </w:r>
      <w:r w:rsidRPr="00C3672B">
        <w:t xml:space="preserve">une </w:t>
      </w:r>
      <w:r w:rsidRPr="00C3672B">
        <w:rPr>
          <w:rFonts w:cs="Amasis30"/>
        </w:rPr>
        <w:t>é</w:t>
      </w:r>
      <w:r w:rsidRPr="00C3672B">
        <w:t>treinte derni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, </w:t>
      </w:r>
      <w:r w:rsidRPr="00C3672B">
        <w:t>sans vouloir se quitter</w:t>
      </w:r>
      <w:r w:rsidR="00A01FD3" w:rsidRPr="00C3672B">
        <w:t xml:space="preserve">. </w:t>
      </w:r>
      <w:r w:rsidRPr="00C3672B">
        <w:t>Il y avait l</w:t>
      </w:r>
      <w:r w:rsidRPr="00C3672B">
        <w:rPr>
          <w:rFonts w:cs="Amasis30"/>
        </w:rPr>
        <w:t>à</w:t>
      </w:r>
      <w:r w:rsidRPr="00C3672B">
        <w:t xml:space="preserve"> des hommes et des femmes de toutes conditions</w:t>
      </w:r>
      <w:r w:rsidR="00A01FD3" w:rsidRPr="00C3672B">
        <w:t xml:space="preserve">, </w:t>
      </w:r>
      <w:r w:rsidRPr="00C3672B">
        <w:t>des enfants</w:t>
      </w:r>
      <w:r w:rsidR="00A01FD3" w:rsidRPr="00C3672B">
        <w:t xml:space="preserve">, </w:t>
      </w:r>
      <w:r w:rsidRPr="00C3672B">
        <w:t>des paysans et des citadins</w:t>
      </w:r>
      <w:r w:rsidR="00A01FD3" w:rsidRPr="00C3672B">
        <w:t xml:space="preserve">, </w:t>
      </w:r>
      <w:r w:rsidRPr="00C3672B">
        <w:t>des dames nobles m</w:t>
      </w:r>
      <w:r w:rsidRPr="00C3672B">
        <w:rPr>
          <w:rFonts w:cs="Amasis30"/>
        </w:rPr>
        <w:t>ê</w:t>
      </w:r>
      <w:r w:rsidRPr="00C3672B">
        <w:t>me</w:t>
      </w:r>
      <w:r w:rsidR="00A01FD3" w:rsidRPr="00C3672B">
        <w:t xml:space="preserve">, </w:t>
      </w:r>
      <w:r w:rsidRPr="00C3672B">
        <w:t xml:space="preserve">et tel </w:t>
      </w:r>
      <w:r w:rsidRPr="00C3672B">
        <w:rPr>
          <w:rFonts w:cs="Amasis30"/>
        </w:rPr>
        <w:t>é</w:t>
      </w:r>
      <w:r w:rsidRPr="00C3672B">
        <w:t>tait le d</w:t>
      </w:r>
      <w:r w:rsidRPr="00C3672B">
        <w:rPr>
          <w:rFonts w:cs="Amasis30"/>
        </w:rPr>
        <w:t>é</w:t>
      </w:r>
      <w:r w:rsidRPr="00C3672B">
        <w:t>sordre que des religieuses et des pr</w:t>
      </w:r>
      <w:r w:rsidRPr="00C3672B">
        <w:rPr>
          <w:rFonts w:cs="Amasis30"/>
        </w:rPr>
        <w:t>ê</w:t>
      </w:r>
      <w:r w:rsidRPr="00C3672B">
        <w:t>tres furent noyés au premier moment</w:t>
      </w:r>
      <w:r w:rsidR="00A01FD3" w:rsidRPr="00C3672B">
        <w:t xml:space="preserve">. </w:t>
      </w:r>
      <w:r w:rsidRPr="00C3672B">
        <w:t>Ainsi pressés</w:t>
      </w:r>
      <w:r w:rsidR="00A01FD3" w:rsidRPr="00C3672B">
        <w:t xml:space="preserve">, </w:t>
      </w:r>
      <w:r w:rsidRPr="00C3672B">
        <w:t>ceux qui étaient en avant churent sous l</w:t>
      </w:r>
      <w:r w:rsidR="00A01FD3" w:rsidRPr="00C3672B">
        <w:t>’</w:t>
      </w:r>
      <w:r w:rsidRPr="00C3672B">
        <w:t>effort de ceux qui suivaient</w:t>
      </w:r>
      <w:r w:rsidR="00A01FD3" w:rsidRPr="00C3672B">
        <w:t xml:space="preserve">, </w:t>
      </w:r>
      <w:r w:rsidRPr="00C3672B">
        <w:t>la pointe des armes aux reins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eau rejaillissait sous la chute des corps qui tombaient avec un bruit sourd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des gens qui ne savaient pas nager criaient affreusement</w:t>
      </w:r>
      <w:r w:rsidR="00A01FD3" w:rsidRPr="00C3672B">
        <w:t xml:space="preserve">, </w:t>
      </w:r>
      <w:r w:rsidRPr="00C3672B">
        <w:t>puis l</w:t>
      </w:r>
      <w:r w:rsidR="00A01FD3" w:rsidRPr="00C3672B">
        <w:rPr>
          <w:rFonts w:cs="Amasis30"/>
        </w:rPr>
        <w:t>’</w:t>
      </w:r>
      <w:r w:rsidRPr="00C3672B">
        <w:t>eau leur remplissait la bouche</w:t>
      </w:r>
      <w:r w:rsidR="00A01FD3" w:rsidRPr="00C3672B">
        <w:t xml:space="preserve">, </w:t>
      </w:r>
      <w:r w:rsidRPr="00C3672B">
        <w:t xml:space="preserve">et ils coulaient </w:t>
      </w:r>
      <w:r w:rsidRPr="00C3672B">
        <w:rPr>
          <w:rFonts w:cs="Amasis30"/>
        </w:rPr>
        <w:t>à</w:t>
      </w:r>
      <w:r w:rsidRPr="00C3672B">
        <w:t xml:space="preserve"> pic avec d</w:t>
      </w:r>
      <w:r w:rsidR="00A01FD3" w:rsidRPr="00C3672B">
        <w:rPr>
          <w:rFonts w:cs="Amasis30"/>
        </w:rPr>
        <w:t>’</w:t>
      </w:r>
      <w:r w:rsidRPr="00C3672B">
        <w:t>autres qui se d</w:t>
      </w:r>
      <w:r w:rsidRPr="00C3672B">
        <w:rPr>
          <w:rFonts w:cs="Amasis30"/>
        </w:rPr>
        <w:t>é</w:t>
      </w:r>
      <w:r w:rsidRPr="00C3672B">
        <w:t>battaient et qu</w:t>
      </w:r>
      <w:r w:rsidR="00A01FD3" w:rsidRPr="00C3672B">
        <w:rPr>
          <w:rFonts w:cs="Amasis30"/>
        </w:rPr>
        <w:t>’</w:t>
      </w:r>
      <w:r w:rsidRPr="00C3672B">
        <w:t>ils entra</w:t>
      </w:r>
      <w:r w:rsidRPr="00C3672B">
        <w:rPr>
          <w:rFonts w:cs="Amasis30"/>
        </w:rPr>
        <w:t>î</w:t>
      </w:r>
      <w:r w:rsidRPr="00C3672B">
        <w:t>naient avec eux</w:t>
      </w:r>
      <w:r w:rsidR="00A01FD3" w:rsidRPr="00C3672B">
        <w:t xml:space="preserve">. </w:t>
      </w:r>
      <w:r w:rsidRPr="00C3672B">
        <w:t>Certains surnageaient</w:t>
      </w:r>
      <w:r w:rsidR="00A01FD3" w:rsidRPr="00C3672B">
        <w:t xml:space="preserve">, </w:t>
      </w:r>
      <w:r w:rsidRPr="00C3672B">
        <w:t>tirant vers la rive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on les per</w:t>
      </w:r>
      <w:r w:rsidRPr="00C3672B">
        <w:rPr>
          <w:rFonts w:cs="Amasis30"/>
        </w:rPr>
        <w:t>ç</w:t>
      </w:r>
      <w:r w:rsidRPr="00C3672B">
        <w:t>ait avec les piques</w:t>
      </w:r>
      <w:r w:rsidR="00A01FD3" w:rsidRPr="00C3672B">
        <w:t xml:space="preserve">, </w:t>
      </w:r>
      <w:r w:rsidRPr="00C3672B">
        <w:t>on les assommait avec les hallebardes</w:t>
      </w:r>
      <w:r w:rsidR="00A01FD3" w:rsidRPr="00C3672B">
        <w:t xml:space="preserve">, </w:t>
      </w:r>
      <w:r w:rsidRPr="00C3672B">
        <w:t>et la rivière d</w:t>
      </w:r>
      <w:r w:rsidR="00A01FD3" w:rsidRPr="00C3672B">
        <w:t>’</w:t>
      </w:r>
      <w:r w:rsidRPr="00C3672B">
        <w:t xml:space="preserve">abord jaunâtre </w:t>
      </w:r>
      <w:r w:rsidRPr="00C3672B">
        <w:lastRenderedPageBreak/>
        <w:t>devenait rouge de sang</w:t>
      </w:r>
      <w:r w:rsidR="00A01FD3" w:rsidRPr="00C3672B">
        <w:t xml:space="preserve">. </w:t>
      </w:r>
      <w:r w:rsidRPr="00C3672B">
        <w:t>Les misérables tombaient toujours</w:t>
      </w:r>
      <w:r w:rsidR="00A01FD3" w:rsidRPr="00C3672B">
        <w:t xml:space="preserve">, </w:t>
      </w:r>
      <w:r w:rsidRPr="00C3672B">
        <w:t>et quelques hommes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étant accrochés au tablier du pont</w:t>
      </w:r>
      <w:r w:rsidR="00A01FD3" w:rsidRPr="00C3672B">
        <w:t xml:space="preserve">, </w:t>
      </w:r>
      <w:r w:rsidRPr="00C3672B">
        <w:t>servirent de cible aux arbalétriers</w:t>
      </w:r>
      <w:r w:rsidR="00A01FD3" w:rsidRPr="00C3672B">
        <w:t xml:space="preserve">. </w:t>
      </w:r>
      <w:r w:rsidRPr="00C3672B">
        <w:t>On les voyait trembler sous les flèches</w:t>
      </w:r>
      <w:r w:rsidR="00A01FD3" w:rsidRPr="00C3672B">
        <w:t xml:space="preserve">, </w:t>
      </w:r>
      <w:r w:rsidRPr="00C3672B">
        <w:t>puis se détacher</w:t>
      </w:r>
      <w:r w:rsidR="00A01FD3" w:rsidRPr="00C3672B">
        <w:t xml:space="preserve">, </w:t>
      </w:r>
      <w:r w:rsidRPr="00C3672B">
        <w:t>criblés de coups</w:t>
      </w:r>
      <w:r w:rsidR="00A01FD3" w:rsidRPr="00C3672B">
        <w:t xml:space="preserve">, </w:t>
      </w:r>
      <w:r w:rsidRPr="00C3672B">
        <w:t>hérissés de fûts empennés</w:t>
      </w:r>
      <w:r w:rsidR="00A01FD3" w:rsidRPr="00C3672B">
        <w:t xml:space="preserve">. </w:t>
      </w:r>
      <w:r w:rsidRPr="00C3672B">
        <w:t>Et un stradiot albanais trouva qu</w:t>
      </w:r>
      <w:r w:rsidR="00A01FD3" w:rsidRPr="00C3672B">
        <w:t>’</w:t>
      </w:r>
      <w:r w:rsidRPr="00C3672B">
        <w:t>ils ressemblaient à des porcs-épics</w:t>
      </w:r>
      <w:r w:rsidR="00A01FD3" w:rsidRPr="00C3672B">
        <w:t>.</w:t>
      </w:r>
    </w:p>
    <w:p w14:paraId="57D3F8CB" w14:textId="77777777" w:rsidR="00A01FD3" w:rsidRPr="00C3672B" w:rsidRDefault="00A13117" w:rsidP="00A13117">
      <w:pPr>
        <w:pStyle w:val="Taille-1Normal"/>
      </w:pPr>
      <w:r w:rsidRPr="00C3672B">
        <w:t>On précipita ainsi dans la rivière plus de deux cents personnes</w:t>
      </w:r>
      <w:r w:rsidR="00A01FD3" w:rsidRPr="00C3672B">
        <w:t xml:space="preserve">. </w:t>
      </w:r>
      <w:r w:rsidRPr="00C3672B">
        <w:t>Mais tous ces noyés résistaient</w:t>
      </w:r>
      <w:r w:rsidR="00A01FD3" w:rsidRPr="00C3672B">
        <w:t xml:space="preserve">, </w:t>
      </w:r>
      <w:r w:rsidRPr="00C3672B">
        <w:t>cela prenait du temps</w:t>
      </w:r>
      <w:r w:rsidR="00A01FD3" w:rsidRPr="00C3672B">
        <w:t xml:space="preserve">, </w:t>
      </w:r>
      <w:r w:rsidRPr="00C3672B">
        <w:t>et le vidame fit avec hauteur une observation à Chandas qui</w:t>
      </w:r>
      <w:r w:rsidR="00A01FD3" w:rsidRPr="00C3672B">
        <w:t xml:space="preserve">, </w:t>
      </w:r>
      <w:r w:rsidRPr="00C3672B">
        <w:t>à côté du gentilhomme</w:t>
      </w:r>
      <w:r w:rsidR="00A01FD3" w:rsidRPr="00C3672B">
        <w:t xml:space="preserve">, </w:t>
      </w:r>
      <w:r w:rsidRPr="00C3672B">
        <w:t>gardait la mine basse d</w:t>
      </w:r>
      <w:r w:rsidR="00A01FD3" w:rsidRPr="00C3672B">
        <w:t>’</w:t>
      </w:r>
      <w:r w:rsidRPr="00C3672B">
        <w:t>un valet</w:t>
      </w:r>
      <w:r w:rsidR="00A01FD3" w:rsidRPr="00C3672B">
        <w:t xml:space="preserve">. </w:t>
      </w:r>
      <w:r w:rsidRPr="00C3672B">
        <w:t>Chandas fut piqué au vif</w:t>
      </w:r>
      <w:r w:rsidR="00A01FD3" w:rsidRPr="00C3672B">
        <w:t xml:space="preserve">, </w:t>
      </w:r>
      <w:r w:rsidRPr="00C3672B">
        <w:t>se considérant comme atteint dans la pratique de son art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voulant montrer que</w:t>
      </w:r>
      <w:r w:rsidR="00A01FD3" w:rsidRPr="00C3672B">
        <w:t xml:space="preserve">, </w:t>
      </w:r>
      <w:r w:rsidRPr="00C3672B">
        <w:t>lorsqu</w:t>
      </w:r>
      <w:r w:rsidR="00A01FD3" w:rsidRPr="00C3672B">
        <w:t>’</w:t>
      </w:r>
      <w:r w:rsidRPr="00C3672B">
        <w:t>il mettait la main à la besogne</w:t>
      </w:r>
      <w:r w:rsidR="00A01FD3" w:rsidRPr="00C3672B">
        <w:t xml:space="preserve">, </w:t>
      </w:r>
      <w:r w:rsidRPr="00C3672B">
        <w:t>les choses en allaient mieux</w:t>
      </w:r>
      <w:r w:rsidR="00A01FD3" w:rsidRPr="00C3672B">
        <w:t xml:space="preserve">, </w:t>
      </w:r>
      <w:r w:rsidRPr="00C3672B">
        <w:t>il lança son cheval bardé de fer</w:t>
      </w:r>
      <w:r w:rsidR="00A01FD3" w:rsidRPr="00C3672B">
        <w:t xml:space="preserve">, </w:t>
      </w:r>
      <w:r w:rsidRPr="00C3672B">
        <w:t>sur lequel il se dressait armé de toutes pièces d</w:t>
      </w:r>
      <w:r w:rsidR="00A01FD3" w:rsidRPr="00C3672B">
        <w:t>’</w:t>
      </w:r>
      <w:r w:rsidRPr="00C3672B">
        <w:t>une armure blanche</w:t>
      </w:r>
      <w:r w:rsidR="00A01FD3" w:rsidRPr="00C3672B">
        <w:t xml:space="preserve">. </w:t>
      </w:r>
      <w:r w:rsidRPr="00C3672B">
        <w:t>En face de lui s</w:t>
      </w:r>
      <w:r w:rsidR="00A01FD3" w:rsidRPr="00C3672B">
        <w:t>’</w:t>
      </w:r>
      <w:r w:rsidRPr="00C3672B">
        <w:t>ouvrait la large brèche du pont</w:t>
      </w:r>
      <w:r w:rsidR="00A01FD3" w:rsidRPr="00C3672B">
        <w:t xml:space="preserve">. </w:t>
      </w:r>
      <w:r w:rsidRPr="00C3672B">
        <w:t>Le capitaine des arbalétriers fit sauter son cheval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il prit mal son temps</w:t>
      </w:r>
      <w:r w:rsidR="00A01FD3" w:rsidRPr="00C3672B">
        <w:t xml:space="preserve">, </w:t>
      </w:r>
      <w:r w:rsidRPr="00C3672B">
        <w:t>et la forte b</w:t>
      </w:r>
      <w:r w:rsidRPr="00C3672B">
        <w:rPr>
          <w:rFonts w:cs="Amasis30"/>
        </w:rPr>
        <w:t>ê</w:t>
      </w:r>
      <w:r w:rsidRPr="00C3672B">
        <w:t>te</w:t>
      </w:r>
      <w:r w:rsidR="00A01FD3" w:rsidRPr="00C3672B">
        <w:t xml:space="preserve">, </w:t>
      </w:r>
      <w:r w:rsidRPr="00C3672B">
        <w:t>g</w:t>
      </w:r>
      <w:r w:rsidRPr="00C3672B">
        <w:rPr>
          <w:rFonts w:cs="Amasis30"/>
        </w:rPr>
        <w:t>ê</w:t>
      </w:r>
      <w:r w:rsidRPr="00C3672B">
        <w:t>n</w:t>
      </w:r>
      <w:r w:rsidRPr="00C3672B">
        <w:rPr>
          <w:rFonts w:cs="Amasis30"/>
        </w:rPr>
        <w:t>é</w:t>
      </w:r>
      <w:r w:rsidRPr="00C3672B">
        <w:t>e par un pesant harnois</w:t>
      </w:r>
      <w:r w:rsidR="00A01FD3" w:rsidRPr="00C3672B">
        <w:t xml:space="preserve">, </w:t>
      </w:r>
      <w:r w:rsidRPr="00C3672B">
        <w:t>manqua du pied</w:t>
      </w:r>
      <w:r w:rsidR="00A01FD3" w:rsidRPr="00C3672B">
        <w:t xml:space="preserve">. </w:t>
      </w:r>
      <w:r w:rsidRPr="00C3672B">
        <w:t>Chandas disparut avec sa monture dans le gouffre b</w:t>
      </w:r>
      <w:r w:rsidRPr="00C3672B">
        <w:rPr>
          <w:rFonts w:cs="Amasis30"/>
        </w:rPr>
        <w:t>é</w:t>
      </w:r>
      <w:r w:rsidRPr="00C3672B">
        <w:t>ant sous ses pas</w:t>
      </w:r>
      <w:r w:rsidR="00A01FD3" w:rsidRPr="00C3672B">
        <w:t>.</w:t>
      </w:r>
    </w:p>
    <w:p w14:paraId="79FC70B0" w14:textId="77777777" w:rsidR="00A01FD3" w:rsidRPr="00C3672B" w:rsidRDefault="00A13117" w:rsidP="00A13117">
      <w:pPr>
        <w:pStyle w:val="Taille-1Normal"/>
      </w:pPr>
      <w:r w:rsidRPr="00C3672B">
        <w:t>Un sourire pâle comme le reflet du soleil d</w:t>
      </w:r>
      <w:r w:rsidR="00A01FD3" w:rsidRPr="00C3672B">
        <w:t>’</w:t>
      </w:r>
      <w:r w:rsidRPr="00C3672B">
        <w:t>hiver éclaira un instant la mine morose du vidame</w:t>
      </w:r>
      <w:r w:rsidR="00A01FD3" w:rsidRPr="00C3672B">
        <w:t xml:space="preserve">. </w:t>
      </w:r>
      <w:r w:rsidRPr="00C3672B">
        <w:t>Les rires des soldats s</w:t>
      </w:r>
      <w:r w:rsidR="00A01FD3" w:rsidRPr="00C3672B">
        <w:t>’</w:t>
      </w:r>
      <w:r w:rsidRPr="00C3672B">
        <w:t>élevèrent</w:t>
      </w:r>
      <w:r w:rsidR="00A01FD3" w:rsidRPr="00C3672B">
        <w:t xml:space="preserve">, </w:t>
      </w:r>
      <w:r w:rsidRPr="00C3672B">
        <w:t>couvrant les cris perçants des victimes</w:t>
      </w:r>
      <w:r w:rsidR="00A01FD3" w:rsidRPr="00C3672B">
        <w:t xml:space="preserve">. </w:t>
      </w:r>
      <w:r w:rsidRPr="00C3672B">
        <w:t>Mais Chandas reparut bientôt à la surface</w:t>
      </w:r>
      <w:r w:rsidR="00A01FD3" w:rsidRPr="00C3672B">
        <w:t xml:space="preserve">, </w:t>
      </w:r>
      <w:r w:rsidRPr="00C3672B">
        <w:t>toujours sur sa bête</w:t>
      </w:r>
      <w:r w:rsidR="00A01FD3" w:rsidRPr="00C3672B">
        <w:t xml:space="preserve">, </w:t>
      </w:r>
      <w:r w:rsidRPr="00C3672B">
        <w:t>que ses bardes d</w:t>
      </w:r>
      <w:r w:rsidR="00A01FD3" w:rsidRPr="00C3672B">
        <w:t>’</w:t>
      </w:r>
      <w:r w:rsidRPr="00C3672B">
        <w:t>acier faisaient ressembler à une énorme tortue argentée glissant au fil de l</w:t>
      </w:r>
      <w:r w:rsidR="00A01FD3" w:rsidRPr="00C3672B">
        <w:t>’</w:t>
      </w:r>
      <w:r w:rsidRPr="00C3672B">
        <w:t>eau</w:t>
      </w:r>
      <w:r w:rsidR="00A01FD3" w:rsidRPr="00C3672B">
        <w:t xml:space="preserve">. </w:t>
      </w:r>
      <w:r w:rsidRPr="00C3672B">
        <w:t>Ses hommes le repêchèrent avec de longues hallebardes</w:t>
      </w:r>
      <w:r w:rsidR="00A01FD3" w:rsidRPr="00C3672B">
        <w:t xml:space="preserve">, </w:t>
      </w:r>
      <w:r w:rsidRPr="00C3672B">
        <w:t>tandis qu</w:t>
      </w:r>
      <w:r w:rsidR="00A01FD3" w:rsidRPr="00C3672B">
        <w:t>’</w:t>
      </w:r>
      <w:r w:rsidRPr="00C3672B">
        <w:t>il assommait de son gantelet de fer des enfants qui cherchaient à saisir ses jambes</w:t>
      </w:r>
      <w:r w:rsidR="00A01FD3" w:rsidRPr="00C3672B">
        <w:t>.</w:t>
      </w:r>
    </w:p>
    <w:p w14:paraId="647C142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Voilà bien</w:t>
      </w:r>
      <w:r w:rsidRPr="00C3672B">
        <w:t xml:space="preserve">, – </w:t>
      </w:r>
      <w:r w:rsidR="00A13117" w:rsidRPr="00C3672B">
        <w:t>se disait en soi le vidame</w:t>
      </w:r>
      <w:r w:rsidRPr="00C3672B">
        <w:t xml:space="preserve">, – </w:t>
      </w:r>
      <w:r w:rsidR="00A13117" w:rsidRPr="00C3672B">
        <w:t>le seul bain que cette brute immonde aura jamais pris en sa vie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071F3FD8" w14:textId="77777777" w:rsidR="00A01FD3" w:rsidRPr="00C3672B" w:rsidRDefault="00A13117" w:rsidP="00A13117">
      <w:pPr>
        <w:pStyle w:val="Taille-1Normal"/>
      </w:pPr>
      <w:r w:rsidRPr="00C3672B">
        <w:t>Cheval et cavalier prirent terre</w:t>
      </w:r>
      <w:r w:rsidR="00A01FD3" w:rsidRPr="00C3672B">
        <w:t xml:space="preserve">, </w:t>
      </w:r>
      <w:r w:rsidRPr="00C3672B">
        <w:t>mais péniblement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trois noy</w:t>
      </w:r>
      <w:r w:rsidRPr="00C3672B">
        <w:rPr>
          <w:rFonts w:cs="Amasis30"/>
        </w:rPr>
        <w:t>é</w:t>
      </w:r>
      <w:r w:rsidRPr="00C3672B">
        <w:t>s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taient cramponn</w:t>
      </w:r>
      <w:r w:rsidRPr="00C3672B">
        <w:rPr>
          <w:rFonts w:cs="Amasis30"/>
        </w:rPr>
        <w:t>é</w:t>
      </w:r>
      <w:r w:rsidRPr="00C3672B">
        <w:t xml:space="preserve">s </w:t>
      </w:r>
      <w:r w:rsidRPr="00C3672B">
        <w:rPr>
          <w:rFonts w:cs="Amasis30"/>
        </w:rPr>
        <w:t>à</w:t>
      </w:r>
      <w:r w:rsidRPr="00C3672B">
        <w:t xml:space="preserve"> la queue de la b</w:t>
      </w:r>
      <w:r w:rsidRPr="00C3672B">
        <w:rPr>
          <w:rFonts w:cs="Amasis30"/>
        </w:rPr>
        <w:t>ê</w:t>
      </w:r>
      <w:r w:rsidRPr="00C3672B">
        <w:t>te</w:t>
      </w:r>
      <w:r w:rsidR="00A01FD3" w:rsidRPr="00C3672B">
        <w:t xml:space="preserve">, </w:t>
      </w:r>
      <w:r w:rsidRPr="00C3672B">
        <w:t>et ils ne voulaient plus l</w:t>
      </w:r>
      <w:r w:rsidRPr="00C3672B">
        <w:rPr>
          <w:rFonts w:cs="Amasis30"/>
        </w:rPr>
        <w:t>â</w:t>
      </w:r>
      <w:r w:rsidRPr="00C3672B">
        <w:t>cher</w:t>
      </w:r>
      <w:r w:rsidR="00A01FD3" w:rsidRPr="00C3672B">
        <w:t xml:space="preserve">. </w:t>
      </w:r>
      <w:r w:rsidRPr="00C3672B">
        <w:t>Il fallut leur couper les mains avec des coutelas</w:t>
      </w:r>
      <w:r w:rsidR="00A01FD3" w:rsidRPr="00C3672B">
        <w:t xml:space="preserve">. </w:t>
      </w:r>
      <w:r w:rsidRPr="00C3672B">
        <w:t>Transi de froid</w:t>
      </w:r>
      <w:r w:rsidR="00A01FD3" w:rsidRPr="00C3672B">
        <w:t xml:space="preserve">, </w:t>
      </w:r>
      <w:r w:rsidRPr="00C3672B">
        <w:t>Chandas demeura cependant en selle</w:t>
      </w:r>
      <w:r w:rsidR="00A01FD3" w:rsidRPr="00C3672B">
        <w:t xml:space="preserve">.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>eau coulait de tous les joints de son armure</w:t>
      </w:r>
      <w:r w:rsidR="00A01FD3" w:rsidRPr="00C3672B">
        <w:t xml:space="preserve">. </w:t>
      </w:r>
      <w:r w:rsidRPr="00C3672B">
        <w:t>Il se pr</w:t>
      </w:r>
      <w:r w:rsidRPr="00C3672B">
        <w:rPr>
          <w:rFonts w:cs="Amasis30"/>
        </w:rPr>
        <w:t>é</w:t>
      </w:r>
      <w:r w:rsidRPr="00C3672B">
        <w:t>cipita comme un furieux sur les condamn</w:t>
      </w:r>
      <w:r w:rsidRPr="00C3672B">
        <w:rPr>
          <w:rFonts w:cs="Amasis30"/>
        </w:rPr>
        <w:t>é</w:t>
      </w:r>
      <w:r w:rsidRPr="00C3672B">
        <w:t xml:space="preserve">s </w:t>
      </w:r>
      <w:r w:rsidRPr="00C3672B">
        <w:rPr>
          <w:rFonts w:cs="Amasis30"/>
        </w:rPr>
        <w:t>à</w:t>
      </w:r>
      <w:r w:rsidRPr="00C3672B">
        <w:t xml:space="preserve"> mort</w:t>
      </w:r>
      <w:r w:rsidR="00A01FD3" w:rsidRPr="00C3672B">
        <w:t xml:space="preserve">, </w:t>
      </w:r>
      <w:r w:rsidRPr="00C3672B">
        <w:t>les injuriant</w:t>
      </w:r>
      <w:r w:rsidR="00A01FD3" w:rsidRPr="00C3672B">
        <w:t xml:space="preserve">, </w:t>
      </w:r>
      <w:r w:rsidRPr="00C3672B">
        <w:t>les frappant</w:t>
      </w:r>
      <w:r w:rsidR="00A01FD3" w:rsidRPr="00C3672B">
        <w:t xml:space="preserve">, </w:t>
      </w:r>
      <w:r w:rsidRPr="00C3672B">
        <w:t>indign</w:t>
      </w:r>
      <w:r w:rsidRPr="00C3672B">
        <w:rPr>
          <w:rFonts w:cs="Amasis30"/>
        </w:rPr>
        <w:t>é</w:t>
      </w:r>
      <w:r w:rsidRPr="00C3672B">
        <w:t xml:space="preserve"> de ce qu</w:t>
      </w:r>
      <w:r w:rsidR="00A01FD3" w:rsidRPr="00C3672B">
        <w:rPr>
          <w:rFonts w:cs="Amasis30"/>
        </w:rPr>
        <w:t>’</w:t>
      </w:r>
      <w:r w:rsidRPr="00C3672B">
        <w:t xml:space="preserve">ils ne voulaient pas aller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eau</w:t>
      </w:r>
      <w:r w:rsidR="00A01FD3" w:rsidRPr="00C3672B">
        <w:t>.</w:t>
      </w:r>
    </w:p>
    <w:p w14:paraId="54E1031B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J</w:t>
      </w:r>
      <w:r w:rsidRPr="00C3672B">
        <w:t>’</w:t>
      </w:r>
      <w:r w:rsidR="00A13117" w:rsidRPr="00C3672B">
        <w:t>y suis bien allé moi-même</w:t>
      </w:r>
      <w:r w:rsidRPr="00C3672B">
        <w:t xml:space="preserve">, </w:t>
      </w:r>
      <w:r w:rsidR="00A13117" w:rsidRPr="00C3672B">
        <w:t>grognait-il</w:t>
      </w:r>
      <w:r w:rsidRPr="00C3672B">
        <w:t>.</w:t>
      </w:r>
    </w:p>
    <w:p w14:paraId="57410124" w14:textId="77777777" w:rsidR="00A01FD3" w:rsidRPr="00C3672B" w:rsidRDefault="00A13117" w:rsidP="00A13117">
      <w:pPr>
        <w:pStyle w:val="Taille-1Normal"/>
      </w:pPr>
      <w:r w:rsidRPr="00C3672B">
        <w:t>Et</w:t>
      </w:r>
      <w:r w:rsidR="00A01FD3" w:rsidRPr="00C3672B">
        <w:t xml:space="preserve">, </w:t>
      </w:r>
      <w:r w:rsidRPr="00C3672B">
        <w:t>saisissant une femme par les cheveux</w:t>
      </w:r>
      <w:r w:rsidR="00A01FD3" w:rsidRPr="00C3672B">
        <w:t xml:space="preserve">, </w:t>
      </w:r>
      <w:r w:rsidRPr="00C3672B">
        <w:t>il l</w:t>
      </w:r>
      <w:r w:rsidR="00A01FD3" w:rsidRPr="00C3672B">
        <w:t>’</w:t>
      </w:r>
      <w:r w:rsidRPr="00C3672B">
        <w:t>enleva et la jeta dans la brèche</w:t>
      </w:r>
      <w:r w:rsidR="00A01FD3" w:rsidRPr="00C3672B">
        <w:t xml:space="preserve">. </w:t>
      </w:r>
      <w:r w:rsidRPr="00C3672B">
        <w:t>Ses hommes</w:t>
      </w:r>
      <w:r w:rsidR="00A01FD3" w:rsidRPr="00C3672B">
        <w:t xml:space="preserve">, </w:t>
      </w:r>
      <w:r w:rsidRPr="00C3672B">
        <w:t>imitant son exemple</w:t>
      </w:r>
      <w:r w:rsidR="00A01FD3" w:rsidRPr="00C3672B">
        <w:t xml:space="preserve">, </w:t>
      </w:r>
      <w:r w:rsidRPr="00C3672B">
        <w:t>précipitèrent vivement les prisonniers dans la rivière</w:t>
      </w:r>
      <w:r w:rsidR="00A01FD3" w:rsidRPr="00C3672B">
        <w:t xml:space="preserve">, </w:t>
      </w:r>
      <w:r w:rsidRPr="00C3672B">
        <w:t>et le vidame s</w:t>
      </w:r>
      <w:r w:rsidR="00A01FD3" w:rsidRPr="00C3672B">
        <w:t>’</w:t>
      </w:r>
      <w:r w:rsidRPr="00C3672B">
        <w:t>aperçut avec satisfaction que l</w:t>
      </w:r>
      <w:r w:rsidR="00A01FD3" w:rsidRPr="00C3672B">
        <w:t>’</w:t>
      </w:r>
      <w:r w:rsidRPr="00C3672B">
        <w:t>exécution touchait à sa fin</w:t>
      </w:r>
      <w:r w:rsidR="00A01FD3" w:rsidRPr="00C3672B">
        <w:t xml:space="preserve">. </w:t>
      </w:r>
      <w:r w:rsidRPr="00C3672B">
        <w:t>Mais une pitié gagnait certains</w:t>
      </w:r>
      <w:r w:rsidR="00A01FD3" w:rsidRPr="00C3672B">
        <w:t xml:space="preserve">, </w:t>
      </w:r>
      <w:r w:rsidRPr="00C3672B">
        <w:t>le spectacle devenait trop sombre</w:t>
      </w:r>
      <w:r w:rsidR="00A01FD3" w:rsidRPr="00C3672B">
        <w:t xml:space="preserve">, </w:t>
      </w:r>
      <w:r w:rsidRPr="00C3672B">
        <w:t>et ils trouvaient que l</w:t>
      </w:r>
      <w:r w:rsidR="00A01FD3" w:rsidRPr="00C3672B">
        <w:t>’</w:t>
      </w:r>
      <w:r w:rsidRPr="00C3672B">
        <w:t>on avait assez tué</w:t>
      </w:r>
      <w:r w:rsidR="00A01FD3" w:rsidRPr="00C3672B">
        <w:t xml:space="preserve">. </w:t>
      </w:r>
      <w:r w:rsidRPr="00C3672B">
        <w:t>On avait jusque-là massacré surtout des hommes</w:t>
      </w:r>
      <w:r w:rsidR="00A01FD3" w:rsidRPr="00C3672B">
        <w:t xml:space="preserve">, </w:t>
      </w:r>
      <w:r w:rsidRPr="00C3672B">
        <w:t>c</w:t>
      </w:r>
      <w:r w:rsidR="00A01FD3" w:rsidRPr="00C3672B">
        <w:t>’</w:t>
      </w:r>
      <w:r w:rsidRPr="00C3672B">
        <w:t>était bien</w:t>
      </w:r>
      <w:r w:rsidR="00A01FD3" w:rsidRPr="00C3672B">
        <w:t xml:space="preserve">. </w:t>
      </w:r>
      <w:r w:rsidRPr="00C3672B">
        <w:t>Mais il ne restait plus guère que des femmes et des jeunes filles que beaucoup auraient voulu sauver de la noyade</w:t>
      </w:r>
      <w:r w:rsidR="00A01FD3" w:rsidRPr="00C3672B">
        <w:t xml:space="preserve">. </w:t>
      </w:r>
      <w:r w:rsidRPr="00C3672B">
        <w:t>Parmi elles</w:t>
      </w:r>
      <w:r w:rsidR="00A01FD3" w:rsidRPr="00C3672B">
        <w:t xml:space="preserve">, </w:t>
      </w:r>
      <w:r w:rsidRPr="00C3672B">
        <w:t>beaucoup étaient assez belles pour qu</w:t>
      </w:r>
      <w:r w:rsidR="00A01FD3" w:rsidRPr="00C3672B">
        <w:t>’</w:t>
      </w:r>
      <w:r w:rsidRPr="00C3672B">
        <w:t>on leur permît de vivre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les gendarmes laissaient maintenant celles qui pouvaient </w:t>
      </w:r>
      <w:r w:rsidRPr="00C3672B">
        <w:rPr>
          <w:rFonts w:cs="Amasis30"/>
        </w:rPr>
        <w:t>é</w:t>
      </w:r>
      <w:r w:rsidRPr="00C3672B">
        <w:t>chapper aux hommes de Chandas se cacher entre les jambes des chevaux</w:t>
      </w:r>
      <w:r w:rsidR="00A01FD3" w:rsidRPr="00C3672B">
        <w:t xml:space="preserve">, </w:t>
      </w:r>
      <w:r w:rsidRPr="00C3672B">
        <w:t xml:space="preserve">et ceux qui venaient les y chercher avaient la face meurtrie </w:t>
      </w:r>
      <w:r w:rsidRPr="00C3672B">
        <w:rPr>
          <w:rFonts w:cs="Amasis30"/>
        </w:rPr>
        <w:t>à</w:t>
      </w:r>
      <w:r w:rsidRPr="00C3672B">
        <w:t xml:space="preserve"> coups de botte ou m</w:t>
      </w:r>
      <w:r w:rsidRPr="00C3672B">
        <w:rPr>
          <w:rFonts w:cs="Amasis30"/>
        </w:rPr>
        <w:t>ê</w:t>
      </w:r>
      <w:r w:rsidRPr="00C3672B">
        <w:t>me recevaient des coups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>e que les ma</w:t>
      </w:r>
      <w:r w:rsidRPr="00C3672B">
        <w:rPr>
          <w:rFonts w:cs="Amasis30"/>
        </w:rPr>
        <w:t>î</w:t>
      </w:r>
      <w:r w:rsidRPr="00C3672B">
        <w:t>tres leur donnaient sournoisement</w:t>
      </w:r>
      <w:r w:rsidR="00A01FD3" w:rsidRPr="00C3672B">
        <w:t>.</w:t>
      </w:r>
    </w:p>
    <w:p w14:paraId="73D5B637" w14:textId="77777777" w:rsidR="00A01FD3" w:rsidRPr="00C3672B" w:rsidRDefault="00A13117" w:rsidP="00A13117">
      <w:pPr>
        <w:pStyle w:val="Taille-1Normal"/>
      </w:pPr>
      <w:r w:rsidRPr="00C3672B">
        <w:t>Mais</w:t>
      </w:r>
      <w:r w:rsidR="00A01FD3" w:rsidRPr="00C3672B">
        <w:t xml:space="preserve">, </w:t>
      </w:r>
      <w:r w:rsidRPr="00C3672B">
        <w:t>pour la plupart</w:t>
      </w:r>
      <w:r w:rsidR="00A01FD3" w:rsidRPr="00C3672B">
        <w:t xml:space="preserve">, </w:t>
      </w:r>
      <w:r w:rsidRPr="00C3672B">
        <w:t>paralysées par la peur</w:t>
      </w:r>
      <w:r w:rsidR="00A01FD3" w:rsidRPr="00C3672B">
        <w:t xml:space="preserve">, </w:t>
      </w:r>
      <w:r w:rsidRPr="00C3672B">
        <w:t>elles restaient immobiles</w:t>
      </w:r>
      <w:r w:rsidR="00A01FD3" w:rsidRPr="00C3672B">
        <w:t xml:space="preserve">, </w:t>
      </w:r>
      <w:r w:rsidRPr="00C3672B">
        <w:t>exsangues</w:t>
      </w:r>
      <w:r w:rsidR="00A01FD3" w:rsidRPr="00C3672B">
        <w:t xml:space="preserve">, </w:t>
      </w:r>
      <w:r w:rsidRPr="00C3672B">
        <w:t>échevelées</w:t>
      </w:r>
      <w:r w:rsidR="00A01FD3" w:rsidRPr="00C3672B">
        <w:t xml:space="preserve">, </w:t>
      </w:r>
      <w:r w:rsidRPr="00C3672B">
        <w:t>massées en troupeau de moutons</w:t>
      </w:r>
      <w:r w:rsidR="00A01FD3" w:rsidRPr="00C3672B">
        <w:t xml:space="preserve">. </w:t>
      </w:r>
      <w:r w:rsidRPr="00C3672B">
        <w:t>Et demi-nues</w:t>
      </w:r>
      <w:r w:rsidR="00A01FD3" w:rsidRPr="00C3672B">
        <w:t xml:space="preserve">, </w:t>
      </w:r>
      <w:r w:rsidRPr="00C3672B">
        <w:t>glacées par la brume de novembre</w:t>
      </w:r>
      <w:r w:rsidR="00A01FD3" w:rsidRPr="00C3672B">
        <w:t xml:space="preserve">, </w:t>
      </w:r>
      <w:r w:rsidRPr="00C3672B">
        <w:t>le souffle brûlant des chevaux sur leurs épaules</w:t>
      </w:r>
      <w:r w:rsidR="00A01FD3" w:rsidRPr="00C3672B">
        <w:t xml:space="preserve">, </w:t>
      </w:r>
      <w:r w:rsidRPr="00C3672B">
        <w:t>elles regardaient</w:t>
      </w:r>
      <w:r w:rsidR="00A01FD3" w:rsidRPr="00C3672B">
        <w:t xml:space="preserve">, </w:t>
      </w:r>
      <w:r w:rsidRPr="00C3672B">
        <w:t>les yeux agrandis par l</w:t>
      </w:r>
      <w:r w:rsidR="00A01FD3" w:rsidRPr="00C3672B">
        <w:t>’</w:t>
      </w:r>
      <w:r w:rsidRPr="00C3672B">
        <w:t>horreur</w:t>
      </w:r>
      <w:r w:rsidR="00A01FD3" w:rsidRPr="00C3672B">
        <w:t xml:space="preserve">, </w:t>
      </w:r>
      <w:r w:rsidRPr="00C3672B">
        <w:t>sans voir peut-être</w:t>
      </w:r>
      <w:r w:rsidR="00A01FD3" w:rsidRPr="00C3672B">
        <w:t xml:space="preserve">, </w:t>
      </w:r>
      <w:r w:rsidRPr="00C3672B">
        <w:t>jusqu</w:t>
      </w:r>
      <w:r w:rsidR="00A01FD3" w:rsidRPr="00C3672B">
        <w:t>’</w:t>
      </w:r>
      <w:r w:rsidRPr="00C3672B">
        <w:t>à ce que les soldats vinssent les saisir et les jeter dans l</w:t>
      </w:r>
      <w:r w:rsidR="00A01FD3" w:rsidRPr="00C3672B">
        <w:t>’</w:t>
      </w:r>
      <w:r w:rsidRPr="00C3672B">
        <w:t>eau</w:t>
      </w:r>
      <w:r w:rsidR="00A01FD3" w:rsidRPr="00C3672B">
        <w:t xml:space="preserve">, </w:t>
      </w:r>
      <w:r w:rsidRPr="00C3672B">
        <w:t>où elles tombaient comme des masses</w:t>
      </w:r>
      <w:r w:rsidR="00A01FD3" w:rsidRPr="00C3672B">
        <w:t xml:space="preserve">, </w:t>
      </w:r>
      <w:r w:rsidRPr="00C3672B">
        <w:t>déjà mortes de terreur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autres</w:t>
      </w:r>
      <w:r w:rsidR="00A01FD3" w:rsidRPr="00C3672B">
        <w:t xml:space="preserve">, </w:t>
      </w:r>
      <w:r w:rsidRPr="00C3672B">
        <w:t>plus jeunes sans doute</w:t>
      </w:r>
      <w:r w:rsidR="00A01FD3" w:rsidRPr="00C3672B">
        <w:t xml:space="preserve">, </w:t>
      </w:r>
      <w:r w:rsidRPr="00C3672B">
        <w:t>fondaient en larmes</w:t>
      </w:r>
      <w:r w:rsidR="00A01FD3" w:rsidRPr="00C3672B">
        <w:t xml:space="preserve">, </w:t>
      </w:r>
      <w:r w:rsidRPr="00C3672B">
        <w:t>suppliaient les cavaliers</w:t>
      </w:r>
      <w:r w:rsidR="00A01FD3" w:rsidRPr="00C3672B">
        <w:t xml:space="preserve">, </w:t>
      </w:r>
      <w:r w:rsidRPr="00C3672B">
        <w:t>adjurant tous ces hommes qui avaient abusé de leurs corps de ne pas les laisser mourir</w:t>
      </w:r>
      <w:r w:rsidR="00A01FD3" w:rsidRPr="00C3672B">
        <w:t xml:space="preserve">. </w:t>
      </w:r>
      <w:r w:rsidRPr="00C3672B">
        <w:t>Les gendarmes commençaient à murmurer</w:t>
      </w:r>
      <w:r w:rsidR="00A01FD3" w:rsidRPr="00C3672B">
        <w:t xml:space="preserve">. </w:t>
      </w:r>
      <w:r w:rsidRPr="00C3672B">
        <w:t>Que l</w:t>
      </w:r>
      <w:r w:rsidR="00A01FD3" w:rsidRPr="00C3672B">
        <w:t>’</w:t>
      </w:r>
      <w:r w:rsidRPr="00C3672B">
        <w:t>on caressât les femmes</w:t>
      </w:r>
      <w:r w:rsidR="00A01FD3" w:rsidRPr="00C3672B">
        <w:t xml:space="preserve">, </w:t>
      </w:r>
      <w:r w:rsidRPr="00C3672B">
        <w:t>il n</w:t>
      </w:r>
      <w:r w:rsidR="00A01FD3" w:rsidRPr="00C3672B">
        <w:t>’</w:t>
      </w:r>
      <w:r w:rsidRPr="00C3672B">
        <w:t>y avait point de mal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s</w:t>
      </w:r>
      <w:r w:rsidR="00A01FD3" w:rsidRPr="00C3672B">
        <w:rPr>
          <w:rFonts w:cs="Amasis30"/>
        </w:rPr>
        <w:t>’</w:t>
      </w:r>
      <w:r w:rsidRPr="00C3672B">
        <w:t>en aller faire une pareille boucherie de toutes ces pauvrettes</w:t>
      </w:r>
      <w:r w:rsidR="00A01FD3" w:rsidRPr="00C3672B">
        <w:t xml:space="preserve">, </w:t>
      </w:r>
      <w:r w:rsidRPr="00C3672B">
        <w:t>voil</w:t>
      </w:r>
      <w:r w:rsidRPr="00C3672B">
        <w:rPr>
          <w:rFonts w:cs="Amasis30"/>
        </w:rPr>
        <w:t>à</w:t>
      </w:r>
      <w:r w:rsidRPr="00C3672B">
        <w:t xml:space="preserve"> qui passait la raison</w:t>
      </w:r>
      <w:r w:rsidR="00A01FD3" w:rsidRPr="00C3672B">
        <w:t xml:space="preserve">. </w:t>
      </w:r>
      <w:r w:rsidRPr="00C3672B">
        <w:t>Beaucoup se plaignaient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ê</w:t>
      </w:r>
      <w:r w:rsidRPr="00C3672B">
        <w:t>tre charg</w:t>
      </w:r>
      <w:r w:rsidRPr="00C3672B">
        <w:rPr>
          <w:rFonts w:cs="Amasis30"/>
        </w:rPr>
        <w:t>é</w:t>
      </w:r>
      <w:r w:rsidRPr="00C3672B">
        <w:t>s d</w:t>
      </w:r>
      <w:r w:rsidR="00A01FD3" w:rsidRPr="00C3672B">
        <w:rPr>
          <w:rFonts w:cs="Amasis30"/>
        </w:rPr>
        <w:t>’</w:t>
      </w:r>
      <w:r w:rsidRPr="00C3672B">
        <w:t>une pareille besogne</w:t>
      </w:r>
      <w:r w:rsidR="00A01FD3" w:rsidRPr="00C3672B">
        <w:t xml:space="preserve">. </w:t>
      </w:r>
      <w:r w:rsidRPr="00C3672B">
        <w:t>Et une compagnie enti</w:t>
      </w:r>
      <w:r w:rsidRPr="00C3672B">
        <w:rPr>
          <w:rFonts w:cs="Amasis30"/>
        </w:rPr>
        <w:t>è</w:t>
      </w:r>
      <w:r w:rsidRPr="00C3672B">
        <w:t>re tourna bride</w:t>
      </w:r>
      <w:r w:rsidR="00A01FD3" w:rsidRPr="00C3672B">
        <w:t xml:space="preserve">, </w:t>
      </w:r>
      <w:r w:rsidRPr="00C3672B">
        <w:t>avec ses enseignes en t</w:t>
      </w:r>
      <w:r w:rsidRPr="00C3672B">
        <w:rPr>
          <w:rFonts w:cs="Amasis30"/>
        </w:rPr>
        <w:t>ê</w:t>
      </w:r>
      <w:r w:rsidRPr="00C3672B">
        <w:t>te</w:t>
      </w:r>
      <w:r w:rsidR="00A01FD3" w:rsidRPr="00C3672B">
        <w:t xml:space="preserve">, </w:t>
      </w:r>
      <w:r w:rsidRPr="00C3672B">
        <w:t>en disant qu</w:t>
      </w:r>
      <w:r w:rsidR="00A01FD3" w:rsidRPr="00C3672B">
        <w:rPr>
          <w:rFonts w:cs="Amasis30"/>
        </w:rPr>
        <w:t>’</w:t>
      </w:r>
      <w:r w:rsidRPr="00C3672B">
        <w:t>on pouvait bien aller chercher les Espagnols</w:t>
      </w:r>
      <w:r w:rsidR="00A01FD3" w:rsidRPr="00C3672B">
        <w:t xml:space="preserve">, </w:t>
      </w:r>
      <w:r w:rsidRPr="00C3672B">
        <w:t xml:space="preserve">bouchers et </w:t>
      </w:r>
      <w:r w:rsidRPr="00C3672B">
        <w:rPr>
          <w:rFonts w:cs="Amasis30"/>
        </w:rPr>
        <w:t>é</w:t>
      </w:r>
      <w:r w:rsidRPr="00C3672B">
        <w:t>gorgeurs de filles</w:t>
      </w:r>
      <w:r w:rsidR="00A01FD3" w:rsidRPr="00C3672B">
        <w:t xml:space="preserve">, </w:t>
      </w:r>
      <w:r w:rsidRPr="00C3672B">
        <w:t>car ils convenaient pour cette besogne</w:t>
      </w:r>
      <w:r w:rsidR="00A01FD3" w:rsidRPr="00C3672B">
        <w:t>.</w:t>
      </w:r>
    </w:p>
    <w:p w14:paraId="68BC4AA6" w14:textId="77777777" w:rsidR="00A01FD3" w:rsidRPr="00C3672B" w:rsidRDefault="00A13117" w:rsidP="00A13117">
      <w:pPr>
        <w:pStyle w:val="Taille-1Normal"/>
      </w:pPr>
      <w:r w:rsidRPr="00C3672B">
        <w:t>Le vidame</w:t>
      </w:r>
      <w:r w:rsidR="00A01FD3" w:rsidRPr="00C3672B">
        <w:t xml:space="preserve">, </w:t>
      </w:r>
      <w:r w:rsidRPr="00C3672B">
        <w:t>blanc de colère</w:t>
      </w:r>
      <w:r w:rsidR="00A01FD3" w:rsidRPr="00C3672B">
        <w:t xml:space="preserve">, </w:t>
      </w:r>
      <w:r w:rsidRPr="00C3672B">
        <w:t>se mordait les lèvres</w:t>
      </w:r>
      <w:r w:rsidR="00A01FD3" w:rsidRPr="00C3672B">
        <w:t xml:space="preserve">. </w:t>
      </w:r>
      <w:r w:rsidRPr="00C3672B">
        <w:t>En face de lui était une troupe de cavaliers volontaires dont il connaissait le capitaine</w:t>
      </w:r>
      <w:r w:rsidR="00A01FD3" w:rsidRPr="00C3672B">
        <w:t>, M. de </w:t>
      </w:r>
      <w:r w:rsidRPr="00C3672B">
        <w:t>Frontenac</w:t>
      </w:r>
      <w:r w:rsidR="00A01FD3" w:rsidRPr="00C3672B">
        <w:t xml:space="preserve">. </w:t>
      </w:r>
      <w:r w:rsidRPr="00C3672B">
        <w:t>Il lui envoya à haute voix l</w:t>
      </w:r>
      <w:r w:rsidR="00A01FD3" w:rsidRPr="00C3672B">
        <w:t>’</w:t>
      </w:r>
      <w:r w:rsidRPr="00C3672B">
        <w:t>ordre de faire ferme</w:t>
      </w:r>
      <w:r w:rsidR="00A01FD3" w:rsidRPr="00C3672B">
        <w:t xml:space="preserve">, </w:t>
      </w:r>
      <w:r w:rsidRPr="00C3672B">
        <w:t>et il flétrit l</w:t>
      </w:r>
      <w:r w:rsidR="00A01FD3" w:rsidRPr="00C3672B">
        <w:t>’</w:t>
      </w:r>
      <w:r w:rsidRPr="00C3672B">
        <w:t>indiscipline des gendarmes</w:t>
      </w:r>
      <w:r w:rsidR="00A01FD3" w:rsidRPr="00C3672B">
        <w:t xml:space="preserve">, </w:t>
      </w:r>
      <w:r w:rsidRPr="00C3672B">
        <w:t>promettant un châ</w:t>
      </w:r>
      <w:r w:rsidRPr="00C3672B">
        <w:lastRenderedPageBreak/>
        <w:t>timent exemplaire</w:t>
      </w:r>
      <w:r w:rsidR="00A01FD3" w:rsidRPr="00C3672B">
        <w:t xml:space="preserve">. </w:t>
      </w:r>
      <w:r w:rsidRPr="00C3672B">
        <w:t>Mais la mutinerie croissait</w:t>
      </w:r>
      <w:r w:rsidR="00A01FD3" w:rsidRPr="00C3672B">
        <w:t xml:space="preserve">, </w:t>
      </w:r>
      <w:r w:rsidRPr="00C3672B">
        <w:t>les gentilshommes se serrèrent</w:t>
      </w:r>
      <w:r w:rsidR="00A01FD3" w:rsidRPr="00C3672B">
        <w:t xml:space="preserve">, </w:t>
      </w:r>
      <w:r w:rsidRPr="00C3672B">
        <w:t>mettant au milieu d</w:t>
      </w:r>
      <w:r w:rsidR="00A01FD3" w:rsidRPr="00C3672B">
        <w:t>’</w:t>
      </w:r>
      <w:r w:rsidRPr="00C3672B">
        <w:t>eux ce qu</w:t>
      </w:r>
      <w:r w:rsidR="00A01FD3" w:rsidRPr="00C3672B">
        <w:t>’</w:t>
      </w:r>
      <w:r w:rsidRPr="00C3672B">
        <w:t>ils purent arracher de femmes aux arbalétriers de Chandas qui se les passaient de main en main pour les jeter à l</w:t>
      </w:r>
      <w:r w:rsidR="00A01FD3" w:rsidRPr="00C3672B">
        <w:t>’</w:t>
      </w:r>
      <w:r w:rsidRPr="00C3672B">
        <w:t>eau</w:t>
      </w:r>
      <w:r w:rsidR="00A01FD3" w:rsidRPr="00C3672B">
        <w:t xml:space="preserve">. </w:t>
      </w:r>
      <w:r w:rsidRPr="00C3672B">
        <w:t>Et ils tirèrent l</w:t>
      </w:r>
      <w:r w:rsidR="00A01FD3" w:rsidRPr="00C3672B">
        <w:t>’</w:t>
      </w:r>
      <w:r w:rsidRPr="00C3672B">
        <w:t>épée pour les défendre</w:t>
      </w:r>
      <w:r w:rsidR="00A01FD3" w:rsidRPr="00C3672B">
        <w:t xml:space="preserve">, </w:t>
      </w:r>
      <w:r w:rsidRPr="00C3672B">
        <w:t>indignés de ce qu</w:t>
      </w:r>
      <w:r w:rsidR="00A01FD3" w:rsidRPr="00C3672B">
        <w:t>’</w:t>
      </w:r>
      <w:r w:rsidRPr="00C3672B">
        <w:t>ils voyaient</w:t>
      </w:r>
      <w:r w:rsidR="00A01FD3" w:rsidRPr="00C3672B">
        <w:t xml:space="preserve">, </w:t>
      </w:r>
      <w:r w:rsidRPr="00C3672B">
        <w:t>car un Breton</w:t>
      </w:r>
      <w:r w:rsidR="00A01FD3" w:rsidRPr="00C3672B">
        <w:t xml:space="preserve">, </w:t>
      </w:r>
      <w:r w:rsidRPr="00C3672B">
        <w:t>pliant sur son genou une fillette qui criait d</w:t>
      </w:r>
      <w:r w:rsidR="00A01FD3" w:rsidRPr="00C3672B">
        <w:t>’</w:t>
      </w:r>
      <w:r w:rsidRPr="00C3672B">
        <w:t>angoisse</w:t>
      </w:r>
      <w:r w:rsidR="00A01FD3" w:rsidRPr="00C3672B">
        <w:t xml:space="preserve">, </w:t>
      </w:r>
      <w:r w:rsidRPr="00C3672B">
        <w:t>lui arracha une partie de l</w:t>
      </w:r>
      <w:r w:rsidR="00A01FD3" w:rsidRPr="00C3672B">
        <w:t>’</w:t>
      </w:r>
      <w:r w:rsidRPr="00C3672B">
        <w:t>oreille pour prendre un pendant d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tandis qu</w:t>
      </w:r>
      <w:r w:rsidR="00A01FD3" w:rsidRPr="00C3672B">
        <w:t>’</w:t>
      </w:r>
      <w:r w:rsidRPr="00C3672B">
        <w:t>un autre</w:t>
      </w:r>
      <w:r w:rsidR="00A01FD3" w:rsidRPr="00C3672B">
        <w:t xml:space="preserve">, </w:t>
      </w:r>
      <w:r w:rsidRPr="00C3672B">
        <w:t>tirant la misérable enfant par un bras</w:t>
      </w:r>
      <w:r w:rsidR="00A01FD3" w:rsidRPr="00C3672B">
        <w:t xml:space="preserve">, </w:t>
      </w:r>
      <w:r w:rsidRPr="00C3672B">
        <w:t>lui sciait un doigt avec un couteau de dague pour avoir une grande bague qui ne voulait pas passer</w:t>
      </w:r>
      <w:r w:rsidR="00A01FD3" w:rsidRPr="00C3672B">
        <w:t xml:space="preserve">. </w:t>
      </w:r>
      <w:r w:rsidRPr="00C3672B">
        <w:t>Un jeune homme</w:t>
      </w:r>
      <w:r w:rsidR="00A01FD3" w:rsidRPr="00C3672B">
        <w:t xml:space="preserve">, </w:t>
      </w:r>
      <w:r w:rsidRPr="00C3672B">
        <w:t>dont la casaque de velours rouge était couverte de croix de Jérusalem</w:t>
      </w:r>
      <w:r w:rsidR="00A01FD3" w:rsidRPr="00C3672B">
        <w:t xml:space="preserve">, </w:t>
      </w:r>
      <w:r w:rsidRPr="00C3672B">
        <w:t>poussa son cheval sur les Bretons et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emparant de la jeune fille</w:t>
      </w:r>
      <w:r w:rsidR="00A01FD3" w:rsidRPr="00C3672B">
        <w:t xml:space="preserve">, </w:t>
      </w:r>
      <w:r w:rsidRPr="00C3672B">
        <w:t>la mit sur l</w:t>
      </w:r>
      <w:r w:rsidR="00A01FD3" w:rsidRPr="00C3672B">
        <w:t>’</w:t>
      </w:r>
      <w:r w:rsidRPr="00C3672B">
        <w:t>arçon de sa selle</w:t>
      </w:r>
      <w:r w:rsidR="00A01FD3" w:rsidRPr="00C3672B">
        <w:t>.</w:t>
      </w:r>
    </w:p>
    <w:p w14:paraId="1A88A716" w14:textId="77777777" w:rsidR="00A01FD3" w:rsidRPr="00C3672B" w:rsidRDefault="00A13117" w:rsidP="00A13117">
      <w:pPr>
        <w:pStyle w:val="Taille-1Normal"/>
      </w:pPr>
      <w:r w:rsidRPr="00C3672B">
        <w:t>Chandas voulut s</w:t>
      </w:r>
      <w:r w:rsidR="00A01FD3" w:rsidRPr="00C3672B">
        <w:t>’</w:t>
      </w:r>
      <w:r w:rsidRPr="00C3672B">
        <w:t>interposer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il fut port</w:t>
      </w:r>
      <w:r w:rsidRPr="00C3672B">
        <w:rPr>
          <w:rFonts w:cs="Amasis30"/>
        </w:rPr>
        <w:t>é</w:t>
      </w:r>
      <w:r w:rsidRPr="00C3672B">
        <w:t xml:space="preserve"> en bas de son cheval par un grand cavalier qui le saisit d</w:t>
      </w:r>
      <w:r w:rsidR="00A01FD3" w:rsidRPr="00C3672B">
        <w:rPr>
          <w:rFonts w:cs="Amasis30"/>
        </w:rPr>
        <w:t>’</w:t>
      </w:r>
      <w:r w:rsidRPr="00C3672B">
        <w:t>une main au gorgerin</w:t>
      </w:r>
      <w:r w:rsidR="00A01FD3" w:rsidRPr="00C3672B">
        <w:t xml:space="preserve">, </w:t>
      </w:r>
      <w:r w:rsidRPr="00C3672B">
        <w:t>de l</w:t>
      </w:r>
      <w:r w:rsidR="00A01FD3" w:rsidRPr="00C3672B">
        <w:t>’</w:t>
      </w:r>
      <w:r w:rsidRPr="00C3672B">
        <w:t>autre au garde-rein</w:t>
      </w:r>
      <w:r w:rsidR="00A01FD3" w:rsidRPr="00C3672B">
        <w:t xml:space="preserve">, </w:t>
      </w:r>
      <w:r w:rsidRPr="00C3672B">
        <w:t>et le lança à plat ventre au milieu de ses gens</w:t>
      </w:r>
      <w:r w:rsidR="00A01FD3" w:rsidRPr="00C3672B">
        <w:t>. M. de </w:t>
      </w:r>
      <w:r w:rsidRPr="00C3672B">
        <w:t>la Prasle rentra dans le rang avec la fille dont la chevelure blonde</w:t>
      </w:r>
      <w:r w:rsidR="00A01FD3" w:rsidRPr="00C3672B">
        <w:t xml:space="preserve">, </w:t>
      </w:r>
      <w:r w:rsidR="00B4235E" w:rsidRPr="00C3672B">
        <w:t>dégoutante</w:t>
      </w:r>
      <w:r w:rsidRPr="00C3672B">
        <w:t xml:space="preserve"> de sang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épandait sur les épaules où ce sang retombait en gouttes noires</w:t>
      </w:r>
      <w:r w:rsidR="00A01FD3" w:rsidRPr="00C3672B">
        <w:t xml:space="preserve">, </w:t>
      </w:r>
      <w:r w:rsidRPr="00C3672B">
        <w:t>tachant le harnais du cheval</w:t>
      </w:r>
      <w:r w:rsidR="00A01FD3" w:rsidRPr="00C3672B">
        <w:t xml:space="preserve">, </w:t>
      </w:r>
      <w:r w:rsidRPr="00C3672B">
        <w:t>la cuirasse et la casaque du cavalier</w:t>
      </w:r>
      <w:r w:rsidR="00A01FD3" w:rsidRPr="00C3672B">
        <w:t xml:space="preserve">. </w:t>
      </w:r>
      <w:r w:rsidRPr="00C3672B">
        <w:t>Pendue au cou de l</w:t>
      </w:r>
      <w:r w:rsidR="00A01FD3" w:rsidRPr="00C3672B">
        <w:t>’</w:t>
      </w:r>
      <w:r w:rsidRPr="00C3672B">
        <w:t>homme qu</w:t>
      </w:r>
      <w:r w:rsidR="00A01FD3" w:rsidRPr="00C3672B">
        <w:t>’</w:t>
      </w:r>
      <w:r w:rsidRPr="00C3672B">
        <w:t>elle eût étranglé sans le colletin de fer</w:t>
      </w:r>
      <w:r w:rsidR="00A01FD3" w:rsidRPr="00C3672B">
        <w:t xml:space="preserve">, </w:t>
      </w:r>
      <w:r w:rsidRPr="00C3672B">
        <w:t>sous ses doigts crispés</w:t>
      </w:r>
      <w:r w:rsidR="00A01FD3" w:rsidRPr="00C3672B">
        <w:t xml:space="preserve">, </w:t>
      </w:r>
      <w:r w:rsidRPr="00C3672B">
        <w:t>elle ne criait ni ne pleurait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tandis que sa gorge se soulevait dans un hoquet convulsif</w:t>
      </w:r>
      <w:r w:rsidR="00A01FD3" w:rsidRPr="00C3672B">
        <w:t xml:space="preserve">, </w:t>
      </w:r>
      <w:r w:rsidRPr="00C3672B">
        <w:t>elle promenait ses yeux béants</w:t>
      </w:r>
      <w:r w:rsidR="00A01FD3" w:rsidRPr="00C3672B">
        <w:t xml:space="preserve">, </w:t>
      </w:r>
      <w:r w:rsidRPr="00C3672B">
        <w:t>dont la folie assombrissait l</w:t>
      </w:r>
      <w:r w:rsidR="00A01FD3" w:rsidRPr="00C3672B">
        <w:t>’</w:t>
      </w:r>
      <w:r w:rsidRPr="00C3672B">
        <w:t>éclat</w:t>
      </w:r>
      <w:r w:rsidR="00A01FD3" w:rsidRPr="00C3672B">
        <w:t xml:space="preserve">, </w:t>
      </w:r>
      <w:r w:rsidRPr="00C3672B">
        <w:t>sur toutes ces faces à demi masquées d</w:t>
      </w:r>
      <w:r w:rsidR="00A01FD3" w:rsidRPr="00C3672B">
        <w:t>’</w:t>
      </w:r>
      <w:r w:rsidRPr="00C3672B">
        <w:t>acier qui détournaient le regard</w:t>
      </w:r>
      <w:r w:rsidR="00A01FD3" w:rsidRPr="00C3672B">
        <w:t>.</w:t>
      </w:r>
    </w:p>
    <w:p w14:paraId="077EB63C" w14:textId="77777777" w:rsidR="00A01FD3" w:rsidRPr="00C3672B" w:rsidRDefault="00A13117" w:rsidP="00A13117">
      <w:pPr>
        <w:pStyle w:val="Taille-1Normal"/>
      </w:pPr>
      <w:r w:rsidRPr="00C3672B">
        <w:t>Le vidame</w:t>
      </w:r>
      <w:r w:rsidR="00A01FD3" w:rsidRPr="00C3672B">
        <w:t xml:space="preserve">, </w:t>
      </w:r>
      <w:r w:rsidRPr="00C3672B">
        <w:t>furieux de ce désordre</w:t>
      </w:r>
      <w:r w:rsidR="00A01FD3" w:rsidRPr="00C3672B">
        <w:t xml:space="preserve">, </w:t>
      </w:r>
      <w:r w:rsidRPr="00C3672B">
        <w:t>fit sonner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="00A01FD3" w:rsidRPr="00C3672B">
        <w:rPr>
          <w:rFonts w:cs="Amasis30"/>
        </w:rPr>
        <w:t>«</w:t>
      </w:r>
      <w:r w:rsidR="00224814" w:rsidRPr="00C3672B">
        <w:rPr>
          <w:rFonts w:cs="Amasis30"/>
        </w:rPr>
        <w:t> </w:t>
      </w:r>
      <w:r w:rsidR="00C3672B" w:rsidRPr="00C3672B">
        <w:t>À</w:t>
      </w:r>
      <w:r w:rsidRPr="00C3672B">
        <w:t xml:space="preserve"> vos rangs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!</w:t>
      </w:r>
      <w:r w:rsidR="00224814" w:rsidRPr="00C3672B">
        <w:t> </w:t>
      </w:r>
      <w:r w:rsidR="00A01FD3" w:rsidRPr="00C3672B">
        <w:rPr>
          <w:rFonts w:cs="Amasis30"/>
        </w:rPr>
        <w:t>»</w:t>
      </w:r>
      <w:r w:rsidRPr="00C3672B">
        <w:t xml:space="preserve"> D</w:t>
      </w:r>
      <w:r w:rsidR="00A01FD3" w:rsidRPr="00C3672B">
        <w:rPr>
          <w:rFonts w:cs="Amasis30"/>
        </w:rPr>
        <w:t>’</w:t>
      </w:r>
      <w:r w:rsidRPr="00C3672B">
        <w:t>une voix claire et blanche</w:t>
      </w:r>
      <w:r w:rsidR="00A01FD3" w:rsidRPr="00C3672B">
        <w:t xml:space="preserve">, </w:t>
      </w:r>
      <w:r w:rsidRPr="00C3672B">
        <w:t>il s</w:t>
      </w:r>
      <w:r w:rsidR="00A01FD3" w:rsidRPr="00C3672B">
        <w:rPr>
          <w:rFonts w:cs="Amasis30"/>
        </w:rPr>
        <w:t>’</w:t>
      </w:r>
      <w:r w:rsidRPr="00C3672B">
        <w:t xml:space="preserve">adressa </w:t>
      </w:r>
      <w:r w:rsidRPr="00C3672B">
        <w:rPr>
          <w:rFonts w:cs="Amasis30"/>
        </w:rPr>
        <w:t>à</w:t>
      </w:r>
      <w:r w:rsidRPr="00C3672B">
        <w:t xml:space="preserve"> Chandas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321DAF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Faites jeter toutes ces femmes à l</w:t>
      </w:r>
      <w:r w:rsidRPr="00C3672B">
        <w:t>’</w:t>
      </w:r>
      <w:r w:rsidR="00A13117" w:rsidRPr="00C3672B">
        <w:t>eau</w:t>
      </w:r>
      <w:r w:rsidRPr="00C3672B">
        <w:t xml:space="preserve">, </w:t>
      </w:r>
      <w:r w:rsidR="00A13117" w:rsidRPr="00C3672B">
        <w:t>capitaine Chandas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Et vous</w:t>
      </w:r>
      <w:r w:rsidRPr="00C3672B">
        <w:t xml:space="preserve">, </w:t>
      </w:r>
      <w:r w:rsidR="00A13117" w:rsidRPr="00C3672B">
        <w:t>monsieur de la Prasle</w:t>
      </w:r>
      <w:r w:rsidRPr="00C3672B">
        <w:t xml:space="preserve">, </w:t>
      </w:r>
      <w:r w:rsidR="00A13117" w:rsidRPr="00C3672B">
        <w:t>livrez cette fille aux arbal</w:t>
      </w:r>
      <w:r w:rsidR="00A13117" w:rsidRPr="00C3672B">
        <w:rPr>
          <w:rFonts w:cs="Amasis30"/>
        </w:rPr>
        <w:t>é</w:t>
      </w:r>
      <w:r w:rsidR="00A13117" w:rsidRPr="00C3672B">
        <w:t>triers</w:t>
      </w:r>
      <w:r w:rsidRPr="00C3672B">
        <w:t xml:space="preserve">, </w:t>
      </w:r>
      <w:r w:rsidR="00A13117" w:rsidRPr="00C3672B">
        <w:t>je n</w:t>
      </w:r>
      <w:r w:rsidRPr="00C3672B">
        <w:rPr>
          <w:rFonts w:cs="Amasis30"/>
        </w:rPr>
        <w:t>’</w:t>
      </w:r>
      <w:r w:rsidR="00A13117" w:rsidRPr="00C3672B">
        <w:t>ai pas re</w:t>
      </w:r>
      <w:r w:rsidR="00A13117" w:rsidRPr="00C3672B">
        <w:rPr>
          <w:rFonts w:cs="Amasis30"/>
        </w:rPr>
        <w:t>ç</w:t>
      </w:r>
      <w:r w:rsidR="00A13117" w:rsidRPr="00C3672B">
        <w:t>u d</w:t>
      </w:r>
      <w:r w:rsidRPr="00C3672B">
        <w:rPr>
          <w:rFonts w:cs="Amasis30"/>
        </w:rPr>
        <w:t>’</w:t>
      </w:r>
      <w:r w:rsidR="00A13117" w:rsidRPr="00C3672B">
        <w:t>ordres pour l</w:t>
      </w:r>
      <w:r w:rsidRPr="00C3672B">
        <w:rPr>
          <w:rFonts w:cs="Amasis30"/>
        </w:rPr>
        <w:t>’</w:t>
      </w:r>
      <w:r w:rsidR="00A13117" w:rsidRPr="00C3672B">
        <w:rPr>
          <w:rFonts w:cs="Amasis30"/>
        </w:rPr>
        <w:t>é</w:t>
      </w:r>
      <w:r w:rsidR="00A13117" w:rsidRPr="00C3672B">
        <w:t>pargner</w:t>
      </w:r>
      <w:r w:rsidRPr="00C3672B">
        <w:t xml:space="preserve">. </w:t>
      </w:r>
      <w:r w:rsidR="00A13117" w:rsidRPr="00C3672B">
        <w:t>Elle doit mourir comme les autres</w:t>
      </w:r>
      <w:r w:rsidRPr="00C3672B">
        <w:t>.</w:t>
      </w:r>
    </w:p>
    <w:p w14:paraId="64D9EDED" w14:textId="77777777" w:rsidR="00A01FD3" w:rsidRPr="00C3672B" w:rsidRDefault="00A13117" w:rsidP="00A13117">
      <w:pPr>
        <w:pStyle w:val="Taille-1Normal"/>
      </w:pPr>
      <w:r w:rsidRPr="00C3672B">
        <w:t>Une huée s</w:t>
      </w:r>
      <w:r w:rsidR="00A01FD3" w:rsidRPr="00C3672B">
        <w:t>’</w:t>
      </w:r>
      <w:r w:rsidRPr="00C3672B">
        <w:t>éleva</w:t>
      </w:r>
      <w:r w:rsidR="00A01FD3" w:rsidRPr="00C3672B">
        <w:t xml:space="preserve">, </w:t>
      </w:r>
      <w:r w:rsidRPr="00C3672B">
        <w:t>et une épée souffleta un arbalétrier qui allongeait la main vers la jeune fille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</w:t>
      </w:r>
      <w:r w:rsidR="00A01FD3" w:rsidRPr="00C3672B">
        <w:rPr>
          <w:rFonts w:cs="Amasis30"/>
        </w:rPr>
        <w:t>’</w:t>
      </w:r>
      <w:r w:rsidRPr="00C3672B">
        <w:t xml:space="preserve">homme chut </w:t>
      </w:r>
      <w:r w:rsidRPr="00C3672B">
        <w:rPr>
          <w:rFonts w:cs="Amasis30"/>
        </w:rPr>
        <w:t>à</w:t>
      </w:r>
      <w:r w:rsidRPr="00C3672B">
        <w:t xml:space="preserve"> terre avec une oreille de moins</w:t>
      </w:r>
      <w:r w:rsidR="00A01FD3" w:rsidRPr="00C3672B">
        <w:t xml:space="preserve">. </w:t>
      </w:r>
      <w:r w:rsidRPr="00C3672B">
        <w:t>Mais le bruit sec d</w:t>
      </w:r>
      <w:r w:rsidR="00A01FD3" w:rsidRPr="00C3672B">
        <w:rPr>
          <w:rFonts w:cs="Amasis30"/>
        </w:rPr>
        <w:t>’</w:t>
      </w:r>
      <w:r w:rsidRPr="00C3672B">
        <w:t>un rouet se fit entendre</w:t>
      </w:r>
      <w:r w:rsidR="00A01FD3" w:rsidRPr="00C3672B">
        <w:t xml:space="preserve">. </w:t>
      </w:r>
      <w:r w:rsidRPr="00C3672B">
        <w:t>Le vidame</w:t>
      </w:r>
      <w:r w:rsidR="00A01FD3" w:rsidRPr="00C3672B">
        <w:t xml:space="preserve">, </w:t>
      </w:r>
      <w:r w:rsidRPr="00C3672B">
        <w:t>ayant arm</w:t>
      </w:r>
      <w:r w:rsidRPr="00C3672B">
        <w:rPr>
          <w:rFonts w:cs="Amasis30"/>
        </w:rPr>
        <w:t>é</w:t>
      </w:r>
      <w:r w:rsidRPr="00C3672B">
        <w:t xml:space="preserve"> son pistolet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t>avan</w:t>
      </w:r>
      <w:r w:rsidRPr="00C3672B">
        <w:rPr>
          <w:rFonts w:cs="Amasis30"/>
        </w:rPr>
        <w:t>ç</w:t>
      </w:r>
      <w:r w:rsidRPr="00C3672B">
        <w:t>a jusqu</w:t>
      </w:r>
      <w:r w:rsidR="00A01FD3" w:rsidRPr="00C3672B">
        <w:rPr>
          <w:rFonts w:cs="Amasis30"/>
        </w:rPr>
        <w:t>’</w:t>
      </w:r>
      <w:r w:rsidRPr="00C3672B">
        <w:t>au bord de la coup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, </w:t>
      </w:r>
      <w:r w:rsidRPr="00C3672B">
        <w:t>et il tira</w:t>
      </w:r>
      <w:r w:rsidR="00A01FD3" w:rsidRPr="00C3672B">
        <w:t xml:space="preserve">. </w:t>
      </w:r>
      <w:r w:rsidRPr="00C3672B">
        <w:t xml:space="preserve">Le jeune </w:t>
      </w:r>
      <w:r w:rsidR="00A01FD3" w:rsidRPr="00C3672B">
        <w:t>M. de </w:t>
      </w:r>
      <w:r w:rsidRPr="00C3672B">
        <w:t>la Prasle</w:t>
      </w:r>
      <w:r w:rsidR="00A01FD3" w:rsidRPr="00C3672B">
        <w:t xml:space="preserve">, </w:t>
      </w:r>
      <w:r w:rsidRPr="00C3672B">
        <w:t>atteint en plein visage</w:t>
      </w:r>
      <w:r w:rsidR="00A01FD3" w:rsidRPr="00C3672B">
        <w:t xml:space="preserve">, </w:t>
      </w:r>
      <w:r w:rsidRPr="00C3672B">
        <w:t xml:space="preserve">roula en </w:t>
      </w:r>
      <w:r w:rsidRPr="00C3672B">
        <w:lastRenderedPageBreak/>
        <w:t>bas de sa monture avec la fille qu</w:t>
      </w:r>
      <w:r w:rsidR="00A01FD3" w:rsidRPr="00C3672B">
        <w:t>’</w:t>
      </w:r>
      <w:r w:rsidRPr="00C3672B">
        <w:t>il avait essayé de sauver</w:t>
      </w:r>
      <w:r w:rsidR="00A01FD3" w:rsidRPr="00C3672B">
        <w:t xml:space="preserve">. </w:t>
      </w:r>
      <w:r w:rsidRPr="00C3672B">
        <w:t>Et Chandas put continuer à noyer</w:t>
      </w:r>
      <w:r w:rsidR="00A01FD3" w:rsidRPr="00C3672B">
        <w:t>.</w:t>
      </w:r>
    </w:p>
    <w:p w14:paraId="17897FC8" w14:textId="77777777" w:rsidR="00A01FD3" w:rsidRPr="00C3672B" w:rsidRDefault="00A13117" w:rsidP="00A13117">
      <w:pPr>
        <w:pStyle w:val="Taille-1Normal"/>
      </w:pPr>
      <w:r w:rsidRPr="00C3672B">
        <w:t>Bientôt</w:t>
      </w:r>
      <w:r w:rsidR="00A01FD3" w:rsidRPr="00C3672B">
        <w:t xml:space="preserve">, </w:t>
      </w:r>
      <w:r w:rsidRPr="00C3672B">
        <w:t>au bas du pont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entassèrent les cadavres des femmes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 rivi</w:t>
      </w:r>
      <w:r w:rsidRPr="00C3672B">
        <w:rPr>
          <w:rFonts w:cs="Amasis30"/>
        </w:rPr>
        <w:t>è</w:t>
      </w:r>
      <w:r w:rsidRPr="00C3672B">
        <w:t>re commen</w:t>
      </w:r>
      <w:r w:rsidRPr="00C3672B">
        <w:rPr>
          <w:rFonts w:cs="Amasis30"/>
        </w:rPr>
        <w:t>ç</w:t>
      </w:r>
      <w:r w:rsidRPr="00C3672B">
        <w:t xml:space="preserve">ait </w:t>
      </w:r>
      <w:r w:rsidRPr="00C3672B">
        <w:rPr>
          <w:rFonts w:cs="Amasis30"/>
        </w:rPr>
        <w:t>à</w:t>
      </w:r>
      <w:r w:rsidRPr="00C3672B">
        <w:t xml:space="preserve"> se barrer</w:t>
      </w:r>
      <w:r w:rsidR="00A01FD3" w:rsidRPr="00C3672B">
        <w:t xml:space="preserve">. </w:t>
      </w:r>
      <w:r w:rsidRPr="00C3672B">
        <w:t>Il fallut d</w:t>
      </w:r>
      <w:r w:rsidRPr="00C3672B">
        <w:rPr>
          <w:rFonts w:cs="Amasis30"/>
        </w:rPr>
        <w:t>é</w:t>
      </w:r>
      <w:r w:rsidRPr="00C3672B">
        <w:t xml:space="preserve">bourrer </w:t>
      </w:r>
      <w:r w:rsidRPr="00C3672B">
        <w:rPr>
          <w:rFonts w:cs="Amasis30"/>
        </w:rPr>
        <w:t>à</w:t>
      </w:r>
      <w:r w:rsidRPr="00C3672B">
        <w:t xml:space="preserve"> coups de pique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corps s</w:t>
      </w:r>
      <w:r w:rsidR="00A01FD3" w:rsidRPr="00C3672B">
        <w:rPr>
          <w:rFonts w:cs="Amasis30"/>
        </w:rPr>
        <w:t>’</w:t>
      </w:r>
      <w:r w:rsidRPr="00C3672B">
        <w:t>en all</w:t>
      </w:r>
      <w:r w:rsidRPr="00C3672B">
        <w:rPr>
          <w:rFonts w:cs="Amasis30"/>
        </w:rPr>
        <w:t>è</w:t>
      </w:r>
      <w:r w:rsidRPr="00C3672B">
        <w:t>rent au fil de l</w:t>
      </w:r>
      <w:r w:rsidR="00A01FD3" w:rsidRPr="00C3672B">
        <w:rPr>
          <w:rFonts w:cs="Amasis30"/>
        </w:rPr>
        <w:t>’</w:t>
      </w:r>
      <w:r w:rsidRPr="00C3672B">
        <w:t>eau</w:t>
      </w:r>
      <w:r w:rsidR="00A01FD3" w:rsidRPr="00C3672B">
        <w:t>.</w:t>
      </w:r>
    </w:p>
    <w:p w14:paraId="10F7D79A" w14:textId="77777777" w:rsidR="00A01FD3" w:rsidRPr="00C3672B" w:rsidRDefault="00A13117" w:rsidP="00A13117">
      <w:pPr>
        <w:pStyle w:val="Taille-1Normal"/>
      </w:pPr>
      <w:r w:rsidRPr="00C3672B">
        <w:t>Se dressant seule à l</w:t>
      </w:r>
      <w:r w:rsidR="00A01FD3" w:rsidRPr="00C3672B">
        <w:t>’</w:t>
      </w:r>
      <w:r w:rsidRPr="00C3672B">
        <w:t>autre bout du pont</w:t>
      </w:r>
      <w:r w:rsidR="00A01FD3" w:rsidRPr="00C3672B">
        <w:t xml:space="preserve">, </w:t>
      </w:r>
      <w:r w:rsidRPr="00C3672B">
        <w:t>comme une statue équestre</w:t>
      </w:r>
      <w:r w:rsidR="00A01FD3" w:rsidRPr="00C3672B">
        <w:t xml:space="preserve">, </w:t>
      </w:r>
      <w:r w:rsidRPr="00C3672B">
        <w:t>la silhouette du vidame de Senlis se détachait sur l</w:t>
      </w:r>
      <w:r w:rsidR="00A01FD3" w:rsidRPr="00C3672B">
        <w:t>’</w:t>
      </w:r>
      <w:r w:rsidRPr="00C3672B">
        <w:t>horizon à peine doré par les pâles feux du soleil couchant</w:t>
      </w:r>
      <w:r w:rsidR="00A01FD3" w:rsidRPr="00C3672B">
        <w:t xml:space="preserve">. </w:t>
      </w:r>
      <w:r w:rsidRPr="00C3672B">
        <w:t>Entièrement vêtu de velours blanc galonné d</w:t>
      </w:r>
      <w:r w:rsidR="00A01FD3" w:rsidRPr="00C3672B">
        <w:t>’</w:t>
      </w:r>
      <w:r w:rsidRPr="00C3672B">
        <w:t>or</w:t>
      </w:r>
      <w:r w:rsidR="00A01FD3" w:rsidRPr="00C3672B">
        <w:t xml:space="preserve">, </w:t>
      </w:r>
      <w:r w:rsidRPr="00C3672B">
        <w:t>armé d</w:t>
      </w:r>
      <w:r w:rsidR="00A01FD3" w:rsidRPr="00C3672B">
        <w:t>’</w:t>
      </w:r>
      <w:r w:rsidRPr="00C3672B">
        <w:t>un corselet blanc à bandes dorées</w:t>
      </w:r>
      <w:r w:rsidR="00A01FD3" w:rsidRPr="00C3672B">
        <w:t xml:space="preserve">, </w:t>
      </w:r>
      <w:r w:rsidRPr="00C3672B">
        <w:t>botté de cuir blanc</w:t>
      </w:r>
      <w:r w:rsidR="00A01FD3" w:rsidRPr="00C3672B">
        <w:t xml:space="preserve">, </w:t>
      </w:r>
      <w:r w:rsidRPr="00C3672B">
        <w:t>il montait un cheval blanc</w:t>
      </w:r>
      <w:r w:rsidR="00A01FD3" w:rsidRPr="00C3672B">
        <w:t xml:space="preserve">. </w:t>
      </w:r>
      <w:r w:rsidRPr="00C3672B">
        <w:t>Sous la bourguignote à ornements dorés</w:t>
      </w:r>
      <w:r w:rsidR="00A01FD3" w:rsidRPr="00C3672B">
        <w:t xml:space="preserve">, </w:t>
      </w:r>
      <w:r w:rsidRPr="00C3672B">
        <w:t>surmontée d</w:t>
      </w:r>
      <w:r w:rsidR="00A01FD3" w:rsidRPr="00C3672B">
        <w:t>’</w:t>
      </w:r>
      <w:r w:rsidRPr="00C3672B">
        <w:t>un panache de plumes de cygne</w:t>
      </w:r>
      <w:r w:rsidR="00A01FD3" w:rsidRPr="00C3672B">
        <w:t xml:space="preserve">, </w:t>
      </w:r>
      <w:r w:rsidRPr="00C3672B">
        <w:t>sa figure pâle et comme figée était d</w:t>
      </w:r>
      <w:r w:rsidR="00A01FD3" w:rsidRPr="00C3672B">
        <w:t>’</w:t>
      </w:r>
      <w:r w:rsidRPr="00C3672B">
        <w:t>une blancheur de cire</w:t>
      </w:r>
      <w:r w:rsidR="00A01FD3" w:rsidRPr="00C3672B">
        <w:t xml:space="preserve">. </w:t>
      </w:r>
      <w:r w:rsidRPr="00C3672B">
        <w:t>Seule son écharpe était rouge</w:t>
      </w:r>
      <w:r w:rsidR="00A01FD3" w:rsidRPr="00C3672B">
        <w:t xml:space="preserve">, </w:t>
      </w:r>
      <w:r w:rsidRPr="00C3672B">
        <w:t>et elle barrait sa poitrine comme d</w:t>
      </w:r>
      <w:r w:rsidR="00A01FD3" w:rsidRPr="00C3672B">
        <w:t>’</w:t>
      </w:r>
      <w:r w:rsidRPr="00C3672B">
        <w:t>une marque sanglante</w:t>
      </w:r>
      <w:r w:rsidR="00A01FD3" w:rsidRPr="00C3672B">
        <w:t xml:space="preserve">. </w:t>
      </w:r>
      <w:r w:rsidRPr="00C3672B">
        <w:t>Et il apparaissait là comme l</w:t>
      </w:r>
      <w:r w:rsidR="00A01FD3" w:rsidRPr="00C3672B">
        <w:t>’</w:t>
      </w:r>
      <w:r w:rsidRPr="00C3672B">
        <w:t>image de l</w:t>
      </w:r>
      <w:r w:rsidR="00A01FD3" w:rsidRPr="00C3672B">
        <w:t>’</w:t>
      </w:r>
      <w:r w:rsidRPr="00C3672B">
        <w:t>ange exterminateur</w:t>
      </w:r>
      <w:r w:rsidR="00A01FD3" w:rsidRPr="00C3672B">
        <w:t xml:space="preserve">, </w:t>
      </w:r>
      <w:r w:rsidRPr="00C3672B">
        <w:t>agissant sans colère comme sans pitié devant la misère humaine</w:t>
      </w:r>
      <w:r w:rsidR="00A01FD3" w:rsidRPr="00C3672B">
        <w:t xml:space="preserve">, </w:t>
      </w:r>
      <w:r w:rsidRPr="00C3672B">
        <w:t>tandis que les bras des femmes qu</w:t>
      </w:r>
      <w:r w:rsidR="00A01FD3" w:rsidRPr="00C3672B">
        <w:t>’</w:t>
      </w:r>
      <w:r w:rsidRPr="00C3672B">
        <w:t>il faisait noyer se tendaient vers lui et que montait vers le ciel la plainte suprême de la faiblesse et du désespoir</w:t>
      </w:r>
      <w:r w:rsidR="00A01FD3" w:rsidRPr="00C3672B">
        <w:t>.</w:t>
      </w:r>
    </w:p>
    <w:p w14:paraId="0F16EE6A" w14:textId="77777777" w:rsidR="00A01FD3" w:rsidRPr="00C3672B" w:rsidRDefault="00A13117" w:rsidP="00A13117">
      <w:pPr>
        <w:pStyle w:val="Taille-1Normal"/>
      </w:pPr>
      <w:r w:rsidRPr="00C3672B">
        <w:t>Il resta là jusqu</w:t>
      </w:r>
      <w:r w:rsidR="00A01FD3" w:rsidRPr="00C3672B">
        <w:t>’</w:t>
      </w:r>
      <w:r w:rsidRPr="00C3672B">
        <w:t>à ce que la dernière victime eût roulé dans la rivière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alors</w:t>
      </w:r>
      <w:r w:rsidR="00A01FD3" w:rsidRPr="00C3672B">
        <w:t xml:space="preserve">, </w:t>
      </w:r>
      <w:r w:rsidRPr="00C3672B">
        <w:t>il se retira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en sautant la coup</w:t>
      </w:r>
      <w:r w:rsidRPr="00C3672B">
        <w:rPr>
          <w:rFonts w:cs="Amasis30"/>
        </w:rPr>
        <w:t>é</w:t>
      </w:r>
      <w:r w:rsidRPr="00C3672B">
        <w:t>e du pont</w:t>
      </w:r>
      <w:r w:rsidR="00A01FD3" w:rsidRPr="00C3672B">
        <w:t xml:space="preserve">, </w:t>
      </w:r>
      <w:r w:rsidRPr="00C3672B">
        <w:t>son grand destrier glissa dans une flaque de sang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reprenant pied</w:t>
      </w:r>
      <w:r w:rsidR="00A01FD3" w:rsidRPr="00C3672B">
        <w:t xml:space="preserve">, </w:t>
      </w:r>
      <w:r w:rsidRPr="00C3672B">
        <w:t>il inonda son ma</w:t>
      </w:r>
      <w:r w:rsidRPr="00C3672B">
        <w:rPr>
          <w:rFonts w:cs="Amasis30"/>
        </w:rPr>
        <w:t>î</w:t>
      </w:r>
      <w:r w:rsidRPr="00C3672B">
        <w:t>tre du liquide encore ti</w:t>
      </w:r>
      <w:r w:rsidRPr="00C3672B">
        <w:rPr>
          <w:rFonts w:cs="Amasis30"/>
        </w:rPr>
        <w:t>è</w:t>
      </w:r>
      <w:r w:rsidRPr="00C3672B">
        <w:t>de</w:t>
      </w:r>
      <w:r w:rsidR="00A01FD3" w:rsidRPr="00C3672B">
        <w:t xml:space="preserve">. </w:t>
      </w:r>
      <w:r w:rsidRPr="00C3672B">
        <w:t>Une large tache pourpr</w:t>
      </w:r>
      <w:r w:rsidRPr="00C3672B">
        <w:rPr>
          <w:rFonts w:cs="Amasis30"/>
        </w:rPr>
        <w:t>é</w:t>
      </w:r>
      <w:r w:rsidRPr="00C3672B">
        <w:t>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largit sur une des manches</w:t>
      </w:r>
      <w:r w:rsidR="00A01FD3" w:rsidRPr="00C3672B">
        <w:t xml:space="preserve">, </w:t>
      </w:r>
      <w:r w:rsidRPr="00C3672B">
        <w:t>et quelques gouttes jaillirent sur la face p</w:t>
      </w:r>
      <w:r w:rsidRPr="00C3672B">
        <w:rPr>
          <w:rFonts w:cs="Amasis30"/>
        </w:rPr>
        <w:t>â</w:t>
      </w:r>
      <w:r w:rsidRPr="00C3672B">
        <w:t>le et morne du lieutenant de du Perrier</w:t>
      </w:r>
      <w:r w:rsidR="00A01FD3" w:rsidRPr="00C3672B">
        <w:t>.</w:t>
      </w:r>
    </w:p>
    <w:p w14:paraId="7DC50636" w14:textId="77777777" w:rsidR="00A01FD3" w:rsidRPr="00C3672B" w:rsidRDefault="00A13117" w:rsidP="00A13117">
      <w:pPr>
        <w:pStyle w:val="Taille-1Normal"/>
      </w:pPr>
      <w:r w:rsidRPr="00C3672B">
        <w:t>Le chapelet à la main droite</w:t>
      </w:r>
      <w:r w:rsidR="00A01FD3" w:rsidRPr="00C3672B">
        <w:t xml:space="preserve">, </w:t>
      </w:r>
      <w:r w:rsidRPr="00C3672B">
        <w:t>il continua son chemin au pas de plus en plus pressé de son cheval</w:t>
      </w:r>
      <w:r w:rsidR="00A01FD3" w:rsidRPr="00C3672B">
        <w:t xml:space="preserve">, </w:t>
      </w:r>
      <w:r w:rsidRPr="00C3672B">
        <w:t>puis il prit le galop</w:t>
      </w:r>
      <w:r w:rsidR="00A01FD3" w:rsidRPr="00C3672B">
        <w:t xml:space="preserve">, </w:t>
      </w:r>
      <w:r w:rsidRPr="00C3672B">
        <w:t>tendant vers Chavignolet</w:t>
      </w:r>
      <w:r w:rsidR="00A01FD3" w:rsidRPr="00C3672B">
        <w:t xml:space="preserve">, </w:t>
      </w:r>
      <w:r w:rsidRPr="00C3672B">
        <w:t>où du Perrier venait d</w:t>
      </w:r>
      <w:r w:rsidR="00A01FD3" w:rsidRPr="00C3672B">
        <w:t>’</w:t>
      </w:r>
      <w:r w:rsidRPr="00C3672B">
        <w:t>installer définitivement son quartier</w:t>
      </w:r>
      <w:r w:rsidR="00A01FD3" w:rsidRPr="00C3672B">
        <w:t xml:space="preserve">. </w:t>
      </w:r>
      <w:r w:rsidRPr="00C3672B">
        <w:t>Derrière lui</w:t>
      </w:r>
      <w:r w:rsidR="00A01FD3" w:rsidRPr="00C3672B">
        <w:t xml:space="preserve">, </w:t>
      </w:r>
      <w:r w:rsidRPr="00C3672B">
        <w:t>Chandas continua à massacrer et à brûler</w:t>
      </w:r>
      <w:r w:rsidR="00A01FD3" w:rsidRPr="00C3672B">
        <w:t xml:space="preserve">, </w:t>
      </w:r>
      <w:r w:rsidRPr="00C3672B">
        <w:t>vidant les chariots de bagages</w:t>
      </w:r>
      <w:r w:rsidR="00A01FD3" w:rsidRPr="00C3672B">
        <w:t xml:space="preserve">, </w:t>
      </w:r>
      <w:r w:rsidRPr="00C3672B">
        <w:t>sans que les soldats</w:t>
      </w:r>
      <w:r w:rsidR="00A01FD3" w:rsidRPr="00C3672B">
        <w:t xml:space="preserve">, </w:t>
      </w:r>
      <w:r w:rsidRPr="00C3672B">
        <w:t>que l</w:t>
      </w:r>
      <w:r w:rsidR="00A01FD3" w:rsidRPr="00C3672B">
        <w:t>’</w:t>
      </w:r>
      <w:r w:rsidRPr="00C3672B">
        <w:t>on avait fait filer en avant</w:t>
      </w:r>
      <w:r w:rsidR="00A01FD3" w:rsidRPr="00C3672B">
        <w:t xml:space="preserve">, </w:t>
      </w:r>
      <w:r w:rsidRPr="00C3672B">
        <w:t>pussent s</w:t>
      </w:r>
      <w:r w:rsidR="00A01FD3" w:rsidRPr="00C3672B">
        <w:t>’</w:t>
      </w:r>
      <w:r w:rsidRPr="00C3672B">
        <w:t>y opposer</w:t>
      </w:r>
      <w:r w:rsidR="00A01FD3" w:rsidRPr="00C3672B">
        <w:t>.</w:t>
      </w:r>
    </w:p>
    <w:p w14:paraId="0A8C3E2E" w14:textId="77777777" w:rsidR="00A01FD3" w:rsidRPr="00C3672B" w:rsidRDefault="00A13117" w:rsidP="00A13117">
      <w:pPr>
        <w:pStyle w:val="Taille-1Normal"/>
      </w:pPr>
      <w:r w:rsidRPr="00C3672B">
        <w:t>Chandas</w:t>
      </w:r>
      <w:r w:rsidR="00A01FD3" w:rsidRPr="00C3672B">
        <w:t xml:space="preserve">, </w:t>
      </w:r>
      <w:r w:rsidRPr="00C3672B">
        <w:t>continuant son œuvre de destruction</w:t>
      </w:r>
      <w:r w:rsidR="00A01FD3" w:rsidRPr="00C3672B">
        <w:t xml:space="preserve">, </w:t>
      </w:r>
      <w:r w:rsidRPr="00C3672B">
        <w:t>voulut mettre la main sur les courtisanes des Espagnols</w:t>
      </w:r>
      <w:r w:rsidR="00A01FD3" w:rsidRPr="00C3672B">
        <w:t xml:space="preserve">. </w:t>
      </w:r>
      <w:r w:rsidRPr="00C3672B">
        <w:t>Mais celles-ci appelèrent au secours</w:t>
      </w:r>
      <w:r w:rsidR="00A01FD3" w:rsidRPr="00C3672B">
        <w:t xml:space="preserve">, </w:t>
      </w:r>
      <w:r w:rsidRPr="00C3672B">
        <w:t>et les valets accoururent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épée à la main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puis des ma</w:t>
      </w:r>
      <w:r w:rsidRPr="00C3672B">
        <w:rPr>
          <w:rFonts w:cs="Amasis30"/>
        </w:rPr>
        <w:t>î</w:t>
      </w:r>
      <w:r w:rsidRPr="00C3672B">
        <w:t>tres arriv</w:t>
      </w:r>
      <w:r w:rsidRPr="00C3672B">
        <w:rPr>
          <w:rFonts w:cs="Amasis30"/>
        </w:rPr>
        <w:t>è</w:t>
      </w:r>
      <w:r w:rsidRPr="00C3672B">
        <w:t>rent aussi</w:t>
      </w:r>
      <w:r w:rsidR="00A01FD3" w:rsidRPr="00C3672B">
        <w:t xml:space="preserve">, </w:t>
      </w:r>
      <w:r w:rsidRPr="00C3672B">
        <w:t>avec des piques</w:t>
      </w:r>
      <w:r w:rsidR="00A01FD3" w:rsidRPr="00C3672B">
        <w:t xml:space="preserve">, </w:t>
      </w:r>
      <w:r w:rsidRPr="00C3672B">
        <w:t>et les arbal</w:t>
      </w:r>
      <w:r w:rsidRPr="00C3672B">
        <w:rPr>
          <w:rFonts w:cs="Amasis30"/>
        </w:rPr>
        <w:t>é</w:t>
      </w:r>
      <w:r w:rsidRPr="00C3672B">
        <w:t xml:space="preserve">triers furent </w:t>
      </w:r>
      <w:r w:rsidRPr="00C3672B">
        <w:lastRenderedPageBreak/>
        <w:t>repouss</w:t>
      </w:r>
      <w:r w:rsidRPr="00C3672B">
        <w:rPr>
          <w:rFonts w:cs="Amasis30"/>
        </w:rPr>
        <w:t>é</w:t>
      </w:r>
      <w:r w:rsidRPr="00C3672B">
        <w:t>s</w:t>
      </w:r>
      <w:r w:rsidR="00A01FD3" w:rsidRPr="00C3672B">
        <w:t xml:space="preserve">. </w:t>
      </w:r>
      <w:r w:rsidRPr="00C3672B">
        <w:t>Chandas voulut s</w:t>
      </w:r>
      <w:r w:rsidR="00A01FD3" w:rsidRPr="00C3672B">
        <w:rPr>
          <w:rFonts w:cs="Amasis30"/>
        </w:rPr>
        <w:t>’</w:t>
      </w:r>
      <w:r w:rsidRPr="00C3672B">
        <w:t>emparer des ma</w:t>
      </w:r>
      <w:r w:rsidRPr="00C3672B">
        <w:rPr>
          <w:rFonts w:cs="Amasis30"/>
        </w:rPr>
        <w:t>î</w:t>
      </w:r>
      <w:r w:rsidRPr="00C3672B">
        <w:t xml:space="preserve">tresses des officiers </w:t>
      </w:r>
      <w:r w:rsidRPr="00C3672B">
        <w:rPr>
          <w:rFonts w:cs="Amasis30"/>
        </w:rPr>
        <w:t>é</w:t>
      </w:r>
      <w:r w:rsidRPr="00C3672B">
        <w:t>tablies dans leurs liti</w:t>
      </w:r>
      <w:r w:rsidRPr="00C3672B">
        <w:rPr>
          <w:rFonts w:cs="Amasis30"/>
        </w:rPr>
        <w:t>è</w:t>
      </w:r>
      <w:r w:rsidRPr="00C3672B">
        <w:t>res et qui s</w:t>
      </w:r>
      <w:r w:rsidR="00A01FD3" w:rsidRPr="00C3672B">
        <w:rPr>
          <w:rFonts w:cs="Amasis30"/>
        </w:rPr>
        <w:t>’</w:t>
      </w:r>
      <w:r w:rsidRPr="00C3672B">
        <w:t>en allaient sur Chavignolet</w:t>
      </w:r>
      <w:r w:rsidR="00A01FD3" w:rsidRPr="00C3672B">
        <w:t xml:space="preserve">, </w:t>
      </w:r>
      <w:r w:rsidRPr="00C3672B">
        <w:t>et lui-m</w:t>
      </w:r>
      <w:r w:rsidRPr="00C3672B">
        <w:rPr>
          <w:rFonts w:cs="Amasis30"/>
        </w:rPr>
        <w:t>ê</w:t>
      </w:r>
      <w:r w:rsidRPr="00C3672B">
        <w:t>me arr</w:t>
      </w:r>
      <w:r w:rsidRPr="00C3672B">
        <w:rPr>
          <w:rFonts w:cs="Amasis30"/>
        </w:rPr>
        <w:t>ê</w:t>
      </w:r>
      <w:r w:rsidRPr="00C3672B">
        <w:t>ta les chevaux de Madeleine</w:t>
      </w:r>
      <w:r w:rsidR="00A01FD3" w:rsidRPr="00C3672B">
        <w:t xml:space="preserve">, </w:t>
      </w:r>
      <w:r w:rsidRPr="00C3672B">
        <w:t>voulut ouvrir la porti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. </w:t>
      </w:r>
      <w:r w:rsidRPr="00C3672B">
        <w:t>Il retira la main en poussant un cri comme si une guêpe l</w:t>
      </w:r>
      <w:r w:rsidR="00A01FD3" w:rsidRPr="00C3672B">
        <w:t>’</w:t>
      </w:r>
      <w:r w:rsidRPr="00C3672B">
        <w:t>eût piqué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Zilla lui avait lard</w:t>
      </w:r>
      <w:r w:rsidRPr="00C3672B">
        <w:rPr>
          <w:rFonts w:cs="Amasis30"/>
        </w:rPr>
        <w:t>é</w:t>
      </w:r>
      <w:r w:rsidRPr="00C3672B">
        <w:t xml:space="preserve"> la paume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travers la peau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lan du gantelet</w:t>
      </w:r>
      <w:r w:rsidR="00A01FD3" w:rsidRPr="00C3672B">
        <w:t xml:space="preserve">, </w:t>
      </w:r>
      <w:r w:rsidRPr="00C3672B">
        <w:t>avec un poignard turc</w:t>
      </w:r>
      <w:r w:rsidR="00A01FD3" w:rsidRPr="00C3672B">
        <w:t xml:space="preserve">. </w:t>
      </w:r>
      <w:r w:rsidRPr="00C3672B">
        <w:t>Mais 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, </w:t>
      </w:r>
      <w:r w:rsidRPr="00C3672B">
        <w:t>qui n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pas loin</w:t>
      </w:r>
      <w:r w:rsidR="00A01FD3" w:rsidRPr="00C3672B">
        <w:t xml:space="preserve">, </w:t>
      </w:r>
      <w:r w:rsidRPr="00C3672B">
        <w:t>reconnut la voix de Zilla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il revint </w:t>
      </w:r>
      <w:r w:rsidRPr="00C3672B">
        <w:rPr>
          <w:rFonts w:cs="Amasis30"/>
        </w:rPr>
        <w:t>à</w:t>
      </w:r>
      <w:r w:rsidRPr="00C3672B">
        <w:t xml:space="preserve"> toute vitesse</w:t>
      </w:r>
      <w:r w:rsidR="00A01FD3" w:rsidRPr="00C3672B">
        <w:t xml:space="preserve">. </w:t>
      </w:r>
      <w:r w:rsidRPr="00C3672B">
        <w:t>D</w:t>
      </w:r>
      <w:r w:rsidRPr="00C3672B">
        <w:rPr>
          <w:rFonts w:cs="Amasis30"/>
        </w:rPr>
        <w:t>é</w:t>
      </w:r>
      <w:r w:rsidRPr="00C3672B">
        <w:t>j</w:t>
      </w:r>
      <w:r w:rsidRPr="00C3672B">
        <w:rPr>
          <w:rFonts w:cs="Amasis30"/>
        </w:rPr>
        <w:t>à</w:t>
      </w:r>
      <w:r w:rsidRPr="00C3672B">
        <w:t xml:space="preserve"> Lazare et Labriche chargeaient Chandas </w:t>
      </w:r>
      <w:r w:rsidRPr="00C3672B">
        <w:rPr>
          <w:rFonts w:cs="Amasis30"/>
        </w:rPr>
        <w:t>à</w:t>
      </w:r>
      <w:r w:rsidRPr="00C3672B">
        <w:t xml:space="preserve"> coups d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>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ils lui avaient tu</w:t>
      </w:r>
      <w:r w:rsidRPr="00C3672B">
        <w:rPr>
          <w:rFonts w:cs="Amasis30"/>
        </w:rPr>
        <w:t>é</w:t>
      </w:r>
      <w:r w:rsidRPr="00C3672B">
        <w:t xml:space="preserve"> un homme</w:t>
      </w:r>
      <w:r w:rsidR="00A01FD3" w:rsidRPr="00C3672B">
        <w:t xml:space="preserve">. </w:t>
      </w:r>
      <w:r w:rsidRPr="00C3672B">
        <w:t>Ivre de fureur</w:t>
      </w:r>
      <w:r w:rsidR="00A01FD3" w:rsidRPr="00C3672B">
        <w:t xml:space="preserve">, </w:t>
      </w:r>
      <w:r w:rsidRPr="00C3672B">
        <w:t>Fran</w:t>
      </w:r>
      <w:r w:rsidRPr="00C3672B">
        <w:rPr>
          <w:rFonts w:cs="Amasis30"/>
        </w:rPr>
        <w:t>ç</w:t>
      </w:r>
      <w:r w:rsidRPr="00C3672B">
        <w:t>ois voulait faire arquebuser Chandas</w:t>
      </w:r>
      <w:r w:rsidR="00A01FD3" w:rsidRPr="00C3672B">
        <w:t xml:space="preserve">, </w:t>
      </w:r>
      <w:r w:rsidRPr="00C3672B">
        <w:t>mais le capitaine des arbal</w:t>
      </w:r>
      <w:r w:rsidRPr="00C3672B">
        <w:rPr>
          <w:rFonts w:cs="Amasis30"/>
        </w:rPr>
        <w:t>é</w:t>
      </w:r>
      <w:r w:rsidRPr="00C3672B">
        <w:t>triers s</w:t>
      </w:r>
      <w:r w:rsidR="00A01FD3" w:rsidRPr="00C3672B">
        <w:rPr>
          <w:rFonts w:cs="Amasis30"/>
        </w:rPr>
        <w:t>’</w:t>
      </w:r>
      <w:r w:rsidRPr="00C3672B">
        <w:t>esquiva</w:t>
      </w:r>
      <w:r w:rsidR="00A01FD3" w:rsidRPr="00C3672B">
        <w:t xml:space="preserve">.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ailleurs</w:t>
      </w:r>
      <w:r w:rsidR="00A01FD3" w:rsidRPr="00C3672B">
        <w:t xml:space="preserve">, </w:t>
      </w:r>
      <w:r w:rsidRPr="00C3672B">
        <w:t>la nuit tombait</w:t>
      </w:r>
      <w:r w:rsidR="00A01FD3" w:rsidRPr="00C3672B">
        <w:t xml:space="preserve">, </w:t>
      </w:r>
      <w:r w:rsidRPr="00C3672B">
        <w:t>et il n</w:t>
      </w:r>
      <w:r w:rsidR="00A01FD3" w:rsidRPr="00C3672B">
        <w:rPr>
          <w:rFonts w:cs="Amasis30"/>
        </w:rPr>
        <w:t>’</w:t>
      </w:r>
      <w:r w:rsidRPr="00C3672B">
        <w:t xml:space="preserve">y avait plus rien </w:t>
      </w:r>
      <w:r w:rsidRPr="00C3672B">
        <w:rPr>
          <w:rFonts w:cs="Amasis30"/>
        </w:rPr>
        <w:t>à</w:t>
      </w:r>
      <w:r w:rsidRPr="00C3672B">
        <w:t xml:space="preserve"> tuer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s</w:t>
      </w:r>
      <w:r w:rsidR="00A01FD3" w:rsidRPr="00C3672B">
        <w:rPr>
          <w:rFonts w:cs="Amasis30"/>
        </w:rPr>
        <w:t>’</w:t>
      </w:r>
      <w:r w:rsidRPr="00C3672B">
        <w:t>en prit alors aux objets</w:t>
      </w:r>
      <w:r w:rsidR="00A01FD3" w:rsidRPr="00C3672B">
        <w:t xml:space="preserve">, </w:t>
      </w:r>
      <w:r w:rsidRPr="00C3672B">
        <w:t>incendiant les bagages et les dernières maisons avec une joie imbécile</w:t>
      </w:r>
      <w:r w:rsidR="00A01FD3" w:rsidRPr="00C3672B">
        <w:t xml:space="preserve">, </w:t>
      </w:r>
      <w:r w:rsidRPr="00C3672B">
        <w:t>car cet homme épais semblait porter en lui la manie qui pousse le peuple à détruire</w:t>
      </w:r>
      <w:r w:rsidR="00A01FD3" w:rsidRPr="00C3672B">
        <w:t xml:space="preserve">, </w:t>
      </w:r>
      <w:r w:rsidRPr="00C3672B">
        <w:t>quand il peut le faire sans danger</w:t>
      </w:r>
      <w:r w:rsidR="00A01FD3" w:rsidRPr="00C3672B">
        <w:t>.</w:t>
      </w:r>
    </w:p>
    <w:p w14:paraId="413A283A" w14:textId="77777777" w:rsidR="007314CA" w:rsidRPr="00C3672B" w:rsidRDefault="007314CA" w:rsidP="00A01FD3">
      <w:pPr>
        <w:pStyle w:val="Titre2"/>
      </w:pPr>
      <w:bookmarkStart w:id="17" w:name="_Toc192940207"/>
      <w:r w:rsidRPr="00C3672B">
        <w:lastRenderedPageBreak/>
        <w:t>V</w:t>
      </w:r>
      <w:bookmarkEnd w:id="17"/>
    </w:p>
    <w:p w14:paraId="6F2617C7" w14:textId="77777777" w:rsidR="00A01FD3" w:rsidRPr="00C3672B" w:rsidRDefault="00A13117" w:rsidP="00A13117">
      <w:pPr>
        <w:pStyle w:val="Taille-1Normal"/>
      </w:pPr>
      <w:r w:rsidRPr="00C3672B">
        <w:t>Du Perrier avait pris son logement à Chavignolet et envoyé toute son avant-garde à Chavignol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car</w:t>
      </w:r>
      <w:r w:rsidR="00A01FD3" w:rsidRPr="00C3672B">
        <w:t xml:space="preserve">, </w:t>
      </w:r>
      <w:r w:rsidRPr="00C3672B">
        <w:t>par esprit de prudence</w:t>
      </w:r>
      <w:r w:rsidR="00A01FD3" w:rsidRPr="00C3672B">
        <w:t xml:space="preserve">, </w:t>
      </w:r>
      <w:r w:rsidRPr="00C3672B">
        <w:t>il pr</w:t>
      </w:r>
      <w:r w:rsidRPr="00C3672B">
        <w:rPr>
          <w:rFonts w:cs="Amasis30"/>
        </w:rPr>
        <w:t>é</w:t>
      </w:r>
      <w:r w:rsidRPr="00C3672B">
        <w:t>f</w:t>
      </w:r>
      <w:r w:rsidRPr="00C3672B">
        <w:rPr>
          <w:rFonts w:cs="Amasis30"/>
        </w:rPr>
        <w:t>é</w:t>
      </w:r>
      <w:r w:rsidRPr="00C3672B">
        <w:t>rait rester un peu en arri</w:t>
      </w:r>
      <w:r w:rsidRPr="00C3672B">
        <w:rPr>
          <w:rFonts w:cs="Amasis30"/>
        </w:rPr>
        <w:t>è</w:t>
      </w:r>
      <w:r w:rsidRPr="00C3672B">
        <w:t>re avec toute son infanterie mass</w:t>
      </w:r>
      <w:r w:rsidRPr="00C3672B">
        <w:rPr>
          <w:rFonts w:cs="Amasis30"/>
        </w:rPr>
        <w:t>é</w:t>
      </w:r>
      <w:r w:rsidRPr="00C3672B">
        <w:t>e autour de lui</w:t>
      </w:r>
      <w:r w:rsidR="00A01FD3" w:rsidRPr="00C3672B">
        <w:t xml:space="preserve">. </w:t>
      </w:r>
      <w:r w:rsidRPr="00C3672B">
        <w:t>Le vidame vint lui annoncer qu</w:t>
      </w:r>
      <w:r w:rsidR="00A01FD3" w:rsidRPr="00C3672B">
        <w:rPr>
          <w:rFonts w:cs="Amasis30"/>
        </w:rPr>
        <w:t>’</w:t>
      </w:r>
      <w:r w:rsidRPr="00C3672B">
        <w:t>on avait ex</w:t>
      </w:r>
      <w:r w:rsidRPr="00C3672B">
        <w:rPr>
          <w:rFonts w:cs="Amasis30"/>
        </w:rPr>
        <w:t>é</w:t>
      </w:r>
      <w:r w:rsidRPr="00C3672B">
        <w:t>cut</w:t>
      </w:r>
      <w:r w:rsidRPr="00C3672B">
        <w:rPr>
          <w:rFonts w:cs="Amasis30"/>
        </w:rPr>
        <w:t>é</w:t>
      </w:r>
      <w:r w:rsidRPr="00C3672B">
        <w:t xml:space="preserve"> ses ordres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il allait se porter aux avant-postes et r</w:t>
      </w:r>
      <w:r w:rsidRPr="00C3672B">
        <w:rPr>
          <w:rFonts w:cs="Amasis30"/>
        </w:rPr>
        <w:t>é</w:t>
      </w:r>
      <w:r w:rsidRPr="00C3672B">
        <w:t>gler tout pour l</w:t>
      </w:r>
      <w:r w:rsidR="00A01FD3" w:rsidRPr="00C3672B">
        <w:rPr>
          <w:rFonts w:cs="Amasis30"/>
        </w:rPr>
        <w:t>’</w:t>
      </w:r>
      <w:r w:rsidRPr="00C3672B">
        <w:t>attaque du lendemain</w:t>
      </w:r>
      <w:r w:rsidR="00A01FD3" w:rsidRPr="00C3672B">
        <w:t xml:space="preserve">. </w:t>
      </w:r>
      <w:r w:rsidRPr="00C3672B">
        <w:t>Du Perrier lui laissa le soin de toutes ces choses</w:t>
      </w:r>
      <w:r w:rsidR="00A01FD3" w:rsidRPr="00C3672B">
        <w:t xml:space="preserve">, </w:t>
      </w:r>
      <w:r w:rsidRPr="00C3672B">
        <w:t>n</w:t>
      </w:r>
      <w:r w:rsidR="00A01FD3" w:rsidRPr="00C3672B">
        <w:rPr>
          <w:rFonts w:cs="Amasis30"/>
        </w:rPr>
        <w:t>’</w:t>
      </w:r>
      <w:r w:rsidRPr="00C3672B">
        <w:t xml:space="preserve">aimant pas </w:t>
      </w:r>
      <w:r w:rsidRPr="00C3672B">
        <w:rPr>
          <w:rFonts w:cs="Amasis30"/>
        </w:rPr>
        <w:t>à</w:t>
      </w:r>
      <w:r w:rsidR="00C72133">
        <w:rPr>
          <w:rFonts w:cs="Amasis30"/>
        </w:rPr>
        <w:t xml:space="preserve"> </w:t>
      </w:r>
      <w:r w:rsidRPr="00C3672B">
        <w:rPr>
          <w:rFonts w:cs="Amasis30"/>
        </w:rPr>
        <w:t>ê</w:t>
      </w:r>
      <w:r w:rsidRPr="00C3672B">
        <w:t>tre d</w:t>
      </w:r>
      <w:r w:rsidRPr="00C3672B">
        <w:rPr>
          <w:rFonts w:cs="Amasis30"/>
        </w:rPr>
        <w:t>é</w:t>
      </w:r>
      <w:r w:rsidRPr="00C3672B">
        <w:t>rang</w:t>
      </w:r>
      <w:r w:rsidRPr="00C3672B">
        <w:rPr>
          <w:rFonts w:cs="Amasis30"/>
        </w:rPr>
        <w:t>é</w:t>
      </w:r>
      <w:r w:rsidRPr="00C3672B">
        <w:t xml:space="preserve"> pendant son souper</w:t>
      </w:r>
      <w:r w:rsidR="00A01FD3" w:rsidRPr="00C3672B">
        <w:t>.</w:t>
      </w:r>
    </w:p>
    <w:p w14:paraId="236B1DEA" w14:textId="77777777" w:rsidR="00A01FD3" w:rsidRPr="00C3672B" w:rsidRDefault="00A13117" w:rsidP="00A13117">
      <w:pPr>
        <w:pStyle w:val="Taille-1Normal"/>
      </w:pPr>
      <w:r w:rsidRPr="00C3672B">
        <w:t>Quand il prit la main du vidame</w:t>
      </w:r>
      <w:r w:rsidR="00A01FD3" w:rsidRPr="00C3672B">
        <w:t xml:space="preserve">, </w:t>
      </w:r>
      <w:r w:rsidRPr="00C3672B">
        <w:t>François</w:t>
      </w:r>
      <w:r w:rsidR="00A01FD3" w:rsidRPr="00C3672B">
        <w:t xml:space="preserve"> – </w:t>
      </w:r>
      <w:r w:rsidRPr="00C3672B">
        <w:t xml:space="preserve">qui était assis à table à côté de </w:t>
      </w:r>
      <w:r w:rsidR="00A01FD3" w:rsidRPr="00C3672B">
        <w:t>M. de </w:t>
      </w:r>
      <w:r w:rsidRPr="00C3672B">
        <w:t>la Hante</w:t>
      </w:r>
      <w:r w:rsidR="00A01FD3" w:rsidRPr="00C3672B">
        <w:t xml:space="preserve"> – </w:t>
      </w:r>
      <w:r w:rsidRPr="00C3672B">
        <w:t>eut un mouvement de répulsion</w:t>
      </w:r>
      <w:r w:rsidR="00A01FD3" w:rsidRPr="00C3672B">
        <w:t xml:space="preserve">, </w:t>
      </w:r>
      <w:r w:rsidRPr="00C3672B">
        <w:t>comme s</w:t>
      </w:r>
      <w:r w:rsidR="00A01FD3" w:rsidRPr="00C3672B">
        <w:t>’</w:t>
      </w:r>
      <w:r w:rsidRPr="00C3672B">
        <w:t>il eût touché celle d</w:t>
      </w:r>
      <w:r w:rsidR="00A01FD3" w:rsidRPr="00C3672B">
        <w:t>’</w:t>
      </w:r>
      <w:r w:rsidRPr="00C3672B">
        <w:t>un mort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 xml:space="preserve">la main de </w:t>
      </w:r>
      <w:r w:rsidR="00A01FD3" w:rsidRPr="00C3672B">
        <w:t>M. de </w:t>
      </w:r>
      <w:r w:rsidRPr="00C3672B">
        <w:t>Maul</w:t>
      </w:r>
      <w:r w:rsidRPr="00C3672B">
        <w:rPr>
          <w:rFonts w:cs="Amasis30"/>
        </w:rPr>
        <w:t>é</w:t>
      </w:r>
      <w:r w:rsidRPr="00C3672B">
        <w:t xml:space="preserve">vrier </w:t>
      </w:r>
      <w:r w:rsidRPr="00C3672B">
        <w:rPr>
          <w:rFonts w:cs="Amasis30"/>
        </w:rPr>
        <w:t>é</w:t>
      </w:r>
      <w:r w:rsidRPr="00C3672B">
        <w:t>tait froide comme un morceau de glace</w:t>
      </w:r>
      <w:r w:rsidR="00A01FD3" w:rsidRPr="00C3672B">
        <w:t xml:space="preserve">, </w:t>
      </w:r>
      <w:r w:rsidRPr="00C3672B">
        <w:t>mais ses yeux br</w:t>
      </w:r>
      <w:r w:rsidRPr="00C3672B">
        <w:rPr>
          <w:rFonts w:cs="Amasis30"/>
        </w:rPr>
        <w:t>û</w:t>
      </w:r>
      <w:r w:rsidRPr="00C3672B">
        <w:t>laient de fi</w:t>
      </w:r>
      <w:r w:rsidRPr="00C3672B">
        <w:rPr>
          <w:rFonts w:cs="Amasis30"/>
        </w:rPr>
        <w:t>è</w:t>
      </w:r>
      <w:r w:rsidRPr="00C3672B">
        <w:t>vre</w:t>
      </w:r>
      <w:r w:rsidR="00A01FD3" w:rsidRPr="00C3672B">
        <w:t>.</w:t>
      </w:r>
    </w:p>
    <w:p w14:paraId="5F674DC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Voilà</w:t>
      </w:r>
      <w:r w:rsidRPr="00C3672B">
        <w:t xml:space="preserve">, – </w:t>
      </w:r>
      <w:r w:rsidR="00A13117" w:rsidRPr="00C3672B">
        <w:t>dit François à son voisin</w:t>
      </w:r>
      <w:r w:rsidRPr="00C3672B">
        <w:t xml:space="preserve">, – </w:t>
      </w:r>
      <w:r w:rsidR="00A13117" w:rsidRPr="00C3672B">
        <w:t>un homme qui est bien près de sa fin</w:t>
      </w:r>
      <w:r w:rsidRPr="00C3672B">
        <w:t xml:space="preserve">. </w:t>
      </w:r>
      <w:r w:rsidR="00A13117" w:rsidRPr="00C3672B">
        <w:t>Je crains bien de ne pas voir Sa Sainteté le Vidame charger demain sur son cheval blanc</w:t>
      </w:r>
      <w:r w:rsidRPr="00C3672B">
        <w:t>.</w:t>
      </w:r>
    </w:p>
    <w:p w14:paraId="191FDF34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Heu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heu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Pr="00C3672B">
        <w:rPr>
          <w:rFonts w:cs="Amasis30"/>
        </w:rPr>
        <w:t xml:space="preserve">– </w:t>
      </w:r>
      <w:r w:rsidR="00A13117" w:rsidRPr="00C3672B">
        <w:t>fit le bonhomme de la Hante</w:t>
      </w:r>
      <w:r w:rsidRPr="00C3672B">
        <w:t xml:space="preserve">. </w:t>
      </w:r>
      <w:r w:rsidRPr="00C3672B">
        <w:rPr>
          <w:rFonts w:cs="Amasis30"/>
        </w:rPr>
        <w:t xml:space="preserve">– </w:t>
      </w:r>
      <w:r w:rsidR="00A13117" w:rsidRPr="00C3672B">
        <w:t>N</w:t>
      </w:r>
      <w:r w:rsidRPr="00C3672B">
        <w:rPr>
          <w:rFonts w:cs="Amasis30"/>
        </w:rPr>
        <w:t>’</w:t>
      </w:r>
      <w:r w:rsidR="00A13117" w:rsidRPr="00C3672B">
        <w:t>en ayez cure</w:t>
      </w:r>
      <w:r w:rsidRPr="00C3672B">
        <w:t xml:space="preserve">, </w:t>
      </w:r>
      <w:r w:rsidR="00A13117" w:rsidRPr="00C3672B">
        <w:t>ce gaillard-l</w:t>
      </w:r>
      <w:r w:rsidR="00A13117" w:rsidRPr="00C3672B">
        <w:rPr>
          <w:rFonts w:cs="Amasis30"/>
        </w:rPr>
        <w:t>à</w:t>
      </w:r>
      <w:r w:rsidR="00A13117" w:rsidRPr="00C3672B">
        <w:t xml:space="preserve"> a toujours l</w:t>
      </w:r>
      <w:r w:rsidRPr="00C3672B">
        <w:rPr>
          <w:rFonts w:cs="Amasis30"/>
        </w:rPr>
        <w:t>’</w:t>
      </w:r>
      <w:r w:rsidR="00A13117" w:rsidRPr="00C3672B">
        <w:t>air d</w:t>
      </w:r>
      <w:r w:rsidRPr="00C3672B">
        <w:rPr>
          <w:rFonts w:cs="Amasis30"/>
        </w:rPr>
        <w:t>’</w:t>
      </w:r>
      <w:r w:rsidR="00A13117" w:rsidRPr="00C3672B">
        <w:t>un tr</w:t>
      </w:r>
      <w:r w:rsidR="00A13117" w:rsidRPr="00C3672B">
        <w:rPr>
          <w:rFonts w:cs="Amasis30"/>
        </w:rPr>
        <w:t>é</w:t>
      </w:r>
      <w:r w:rsidR="00A13117" w:rsidRPr="00C3672B">
        <w:t>pass</w:t>
      </w:r>
      <w:r w:rsidR="00A13117" w:rsidRPr="00C3672B">
        <w:rPr>
          <w:rFonts w:cs="Amasis30"/>
        </w:rPr>
        <w:t>é</w:t>
      </w:r>
      <w:r w:rsidRPr="00C3672B">
        <w:t xml:space="preserve">, </w:t>
      </w:r>
      <w:r w:rsidR="00A13117" w:rsidRPr="00C3672B">
        <w:t>mais vous verrez qu</w:t>
      </w:r>
      <w:r w:rsidRPr="00C3672B">
        <w:rPr>
          <w:rFonts w:cs="Amasis30"/>
        </w:rPr>
        <w:t>’</w:t>
      </w:r>
      <w:r w:rsidR="00A13117" w:rsidRPr="00C3672B">
        <w:t>il nous enterrera tous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76C296CB" w14:textId="77777777" w:rsidR="00A01FD3" w:rsidRPr="00C3672B" w:rsidRDefault="00A13117" w:rsidP="00A13117">
      <w:pPr>
        <w:pStyle w:val="Taille-1Normal"/>
      </w:pPr>
      <w:r w:rsidRPr="00C3672B">
        <w:t>Du Perrier se contenta d</w:t>
      </w:r>
      <w:r w:rsidR="00A01FD3" w:rsidRPr="00C3672B">
        <w:t>’</w:t>
      </w:r>
      <w:r w:rsidRPr="00C3672B">
        <w:t>opiner d</w:t>
      </w:r>
      <w:r w:rsidR="00A01FD3" w:rsidRPr="00C3672B">
        <w:t>’</w:t>
      </w:r>
      <w:r w:rsidRPr="00C3672B">
        <w:t>un mouvement de tête</w:t>
      </w:r>
      <w:r w:rsidR="00A01FD3" w:rsidRPr="00C3672B">
        <w:t xml:space="preserve">, </w:t>
      </w:r>
      <w:r w:rsidRPr="00C3672B">
        <w:t>car il avait la bouche pleine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ayant avalé</w:t>
      </w:r>
      <w:r w:rsidR="00A01FD3" w:rsidRPr="00C3672B">
        <w:t xml:space="preserve">, </w:t>
      </w:r>
      <w:r w:rsidRPr="00C3672B">
        <w:t>il prit la parole gravement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221FDFD6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 xml:space="preserve">Il faut avouer que </w:t>
      </w:r>
      <w:r w:rsidRPr="00C3672B">
        <w:t>M. </w:t>
      </w:r>
      <w:r w:rsidR="00A13117" w:rsidRPr="00C3672B">
        <w:t>le vidame de Senlis est un homme extraordinaire</w:t>
      </w:r>
      <w:r w:rsidR="00224814" w:rsidRPr="00C3672B">
        <w:rPr>
          <w:rFonts w:ascii="Times New Roman" w:hAnsi="Times New Roman"/>
        </w:rPr>
        <w:t> </w:t>
      </w:r>
      <w:r w:rsidRPr="00C3672B">
        <w:t>!…</w:t>
      </w:r>
    </w:p>
    <w:p w14:paraId="3BDAD269" w14:textId="77777777" w:rsidR="00A01FD3" w:rsidRPr="00C3672B" w:rsidRDefault="00A13117" w:rsidP="00A13117">
      <w:pPr>
        <w:pStyle w:val="Taille-1Normal"/>
      </w:pPr>
      <w:r w:rsidRPr="00C3672B">
        <w:t>François se levait pour partir</w:t>
      </w:r>
      <w:r w:rsidR="00A01FD3" w:rsidRPr="00C3672B">
        <w:t xml:space="preserve">, </w:t>
      </w:r>
      <w:r w:rsidRPr="00C3672B">
        <w:t>mais le colonel le pria de rester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on allait faire une partie</w:t>
      </w:r>
      <w:r w:rsidR="00A01FD3" w:rsidRPr="00C3672B">
        <w:t xml:space="preserve">. </w:t>
      </w:r>
      <w:r w:rsidRPr="00C3672B">
        <w:t>N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tait-ce pas la meilleure mani</w:t>
      </w:r>
      <w:r w:rsidRPr="00C3672B">
        <w:rPr>
          <w:rFonts w:cs="Amasis30"/>
        </w:rPr>
        <w:t>è</w:t>
      </w:r>
      <w:r w:rsidRPr="00C3672B">
        <w:t>re de passer le temps jusqu</w:t>
      </w:r>
      <w:r w:rsidR="00A01FD3" w:rsidRPr="00C3672B">
        <w:rPr>
          <w:rFonts w:cs="Amasis30"/>
        </w:rPr>
        <w:t>’</w:t>
      </w:r>
      <w:r w:rsidRPr="00C3672B">
        <w:t>au lendemain matin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Fran</w:t>
      </w:r>
      <w:r w:rsidRPr="00C3672B">
        <w:rPr>
          <w:rFonts w:cs="Amasis30"/>
        </w:rPr>
        <w:t>ç</w:t>
      </w:r>
      <w:r w:rsidRPr="00C3672B">
        <w:t>ois se montrait peu empress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il perdait beaucoup depuis quelques jours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tait endett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et il d</w:t>
      </w:r>
      <w:r w:rsidRPr="00C3672B">
        <w:rPr>
          <w:rFonts w:cs="Amasis30"/>
        </w:rPr>
        <w:t>é</w:t>
      </w:r>
      <w:r w:rsidRPr="00C3672B">
        <w:t>clara qu</w:t>
      </w:r>
      <w:r w:rsidR="00A01FD3" w:rsidRPr="00C3672B">
        <w:rPr>
          <w:rFonts w:cs="Amasis30"/>
        </w:rPr>
        <w:t>’</w:t>
      </w:r>
      <w:r w:rsidRPr="00C3672B">
        <w:t>il se sentait fatigu</w:t>
      </w:r>
      <w:r w:rsidRPr="00C3672B">
        <w:rPr>
          <w:rFonts w:cs="Amasis30"/>
        </w:rPr>
        <w:t>é</w:t>
      </w:r>
      <w:r w:rsidR="00A01FD3" w:rsidRPr="00C3672B">
        <w:t xml:space="preserve">. </w:t>
      </w:r>
      <w:r w:rsidRPr="00C3672B">
        <w:t>Du Perrier</w:t>
      </w:r>
      <w:r w:rsidR="00A01FD3" w:rsidRPr="00C3672B">
        <w:t xml:space="preserve">, </w:t>
      </w:r>
      <w:r w:rsidRPr="00C3672B">
        <w:t>n</w:t>
      </w:r>
      <w:r w:rsidRPr="00C3672B">
        <w:rPr>
          <w:rFonts w:cs="Amasis30"/>
        </w:rPr>
        <w:t>é</w:t>
      </w:r>
      <w:r w:rsidRPr="00C3672B">
        <w:t>gligemment</w:t>
      </w:r>
      <w:r w:rsidR="00A01FD3" w:rsidRPr="00C3672B">
        <w:t xml:space="preserve">, </w:t>
      </w:r>
      <w:r w:rsidRPr="00C3672B">
        <w:t xml:space="preserve">le </w:t>
      </w:r>
      <w:r w:rsidRPr="00C3672B">
        <w:lastRenderedPageBreak/>
        <w:t>complimenta sur sa sagesse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il avait sans doute peur de perdre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un sentiment excusable</w:t>
      </w:r>
      <w:r w:rsidR="00A01FD3" w:rsidRPr="00C3672B">
        <w:t>.</w:t>
      </w:r>
    </w:p>
    <w:p w14:paraId="54C6CC6D" w14:textId="77777777" w:rsidR="00A01FD3" w:rsidRPr="00C3672B" w:rsidRDefault="00A13117" w:rsidP="00A13117">
      <w:pPr>
        <w:pStyle w:val="Taille-1Normal"/>
      </w:pPr>
      <w:r w:rsidRPr="00C3672B">
        <w:t>Abandonnant le loquet de la porte qu</w:t>
      </w:r>
      <w:r w:rsidR="00A01FD3" w:rsidRPr="00C3672B">
        <w:t>’</w:t>
      </w:r>
      <w:r w:rsidRPr="00C3672B">
        <w:t>il tenait déjà</w:t>
      </w:r>
      <w:r w:rsidR="00A01FD3" w:rsidRPr="00C3672B">
        <w:t xml:space="preserve">, </w:t>
      </w:r>
      <w:r w:rsidRPr="00C3672B">
        <w:t>François</w:t>
      </w:r>
      <w:r w:rsidR="00A01FD3" w:rsidRPr="00C3672B">
        <w:t xml:space="preserve">, </w:t>
      </w:r>
      <w:r w:rsidRPr="00C3672B">
        <w:t>piqué au vif</w:t>
      </w:r>
      <w:r w:rsidR="00A01FD3" w:rsidRPr="00C3672B">
        <w:t xml:space="preserve">, </w:t>
      </w:r>
      <w:r w:rsidRPr="00C3672B">
        <w:t>répondit avec hauteur qu</w:t>
      </w:r>
      <w:r w:rsidR="00A01FD3" w:rsidRPr="00C3672B">
        <w:t>’</w:t>
      </w:r>
      <w:r w:rsidRPr="00C3672B">
        <w:t>il n</w:t>
      </w:r>
      <w:r w:rsidR="00A01FD3" w:rsidRPr="00C3672B">
        <w:t>’</w:t>
      </w:r>
      <w:r w:rsidRPr="00C3672B">
        <w:t>en était pas à cela près</w:t>
      </w:r>
      <w:r w:rsidR="00A01FD3" w:rsidRPr="00C3672B">
        <w:t xml:space="preserve">. </w:t>
      </w:r>
      <w:r w:rsidRPr="00C3672B">
        <w:t>Et il s</w:t>
      </w:r>
      <w:r w:rsidR="00A01FD3" w:rsidRPr="00C3672B">
        <w:t>’</w:t>
      </w:r>
      <w:r w:rsidRPr="00C3672B">
        <w:t>assit à la table</w:t>
      </w:r>
      <w:r w:rsidR="00A01FD3" w:rsidRPr="00C3672B">
        <w:t xml:space="preserve">, </w:t>
      </w:r>
      <w:r w:rsidRPr="00C3672B">
        <w:t>lui quatrième</w:t>
      </w:r>
      <w:r w:rsidR="00A01FD3" w:rsidRPr="00C3672B">
        <w:t xml:space="preserve">, </w:t>
      </w:r>
      <w:r w:rsidRPr="00C3672B">
        <w:t xml:space="preserve">avec </w:t>
      </w:r>
      <w:r w:rsidR="00A01FD3" w:rsidRPr="00C3672B">
        <w:t>M. de </w:t>
      </w:r>
      <w:r w:rsidRPr="00C3672B">
        <w:t>Frontenac</w:t>
      </w:r>
      <w:r w:rsidR="00A01FD3" w:rsidRPr="00C3672B">
        <w:t>, M. de </w:t>
      </w:r>
      <w:r w:rsidRPr="00C3672B">
        <w:t>la Hante et le colonel</w:t>
      </w:r>
      <w:r w:rsidR="00A01FD3" w:rsidRPr="00C3672B">
        <w:t xml:space="preserve">. </w:t>
      </w:r>
      <w:r w:rsidRPr="00C3672B">
        <w:t>Irrité contre lui-même</w:t>
      </w:r>
      <w:r w:rsidR="00A01FD3" w:rsidRPr="00C3672B">
        <w:t xml:space="preserve">, </w:t>
      </w:r>
      <w:r w:rsidRPr="00C3672B">
        <w:t>un peu ivre du vin du souper</w:t>
      </w:r>
      <w:r w:rsidR="00A01FD3" w:rsidRPr="00C3672B">
        <w:t xml:space="preserve">, </w:t>
      </w:r>
      <w:r w:rsidRPr="00C3672B">
        <w:t>il se reprochait sa lâcheté</w:t>
      </w:r>
      <w:r w:rsidR="00A01FD3" w:rsidRPr="00C3672B">
        <w:t xml:space="preserve">, </w:t>
      </w:r>
      <w:r w:rsidRPr="00C3672B">
        <w:t>maudissant le lourdaud qui l</w:t>
      </w:r>
      <w:r w:rsidR="00A01FD3" w:rsidRPr="00C3672B">
        <w:t>’</w:t>
      </w:r>
      <w:r w:rsidRPr="00C3672B">
        <w:t>empêchait de rejoindre Madeleine</w:t>
      </w:r>
      <w:r w:rsidR="00A01FD3" w:rsidRPr="00C3672B">
        <w:t xml:space="preserve">. </w:t>
      </w:r>
      <w:r w:rsidRPr="00C3672B">
        <w:t>Et puis</w:t>
      </w:r>
      <w:r w:rsidR="00A01FD3" w:rsidRPr="00C3672B">
        <w:t xml:space="preserve">, </w:t>
      </w:r>
      <w:r w:rsidRPr="00C3672B">
        <w:t>il se dit qu</w:t>
      </w:r>
      <w:r w:rsidR="00A01FD3" w:rsidRPr="00C3672B">
        <w:t>’</w:t>
      </w:r>
      <w:r w:rsidRPr="00C3672B">
        <w:t>après tout</w:t>
      </w:r>
      <w:r w:rsidR="00A01FD3" w:rsidRPr="00C3672B">
        <w:t xml:space="preserve">, </w:t>
      </w:r>
      <w:r w:rsidRPr="00C3672B">
        <w:t>cette partie ne durerait pas toute la nuit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aurait encore le temps d</w:t>
      </w:r>
      <w:r w:rsidR="00A01FD3" w:rsidRPr="00C3672B">
        <w:t>’</w:t>
      </w:r>
      <w:r w:rsidRPr="00C3672B">
        <w:t>aller près d</w:t>
      </w:r>
      <w:r w:rsidR="00A01FD3" w:rsidRPr="00C3672B">
        <w:t>’</w:t>
      </w:r>
      <w:r w:rsidRPr="00C3672B">
        <w:t>elle</w:t>
      </w:r>
      <w:r w:rsidR="00A01FD3" w:rsidRPr="00C3672B">
        <w:t xml:space="preserve">, </w:t>
      </w:r>
      <w:r w:rsidRPr="00C3672B">
        <w:t>et qu</w:t>
      </w:r>
      <w:r w:rsidR="00A01FD3" w:rsidRPr="00C3672B">
        <w:t>’</w:t>
      </w:r>
      <w:r w:rsidRPr="00C3672B">
        <w:t>il valait mieux</w:t>
      </w:r>
      <w:r w:rsidR="00A01FD3" w:rsidRPr="00C3672B">
        <w:t xml:space="preserve">, </w:t>
      </w:r>
      <w:r w:rsidRPr="00C3672B">
        <w:t>à la veille d</w:t>
      </w:r>
      <w:r w:rsidR="00A01FD3" w:rsidRPr="00C3672B">
        <w:t>’</w:t>
      </w:r>
      <w:r w:rsidRPr="00C3672B">
        <w:t>une bataille</w:t>
      </w:r>
      <w:r w:rsidR="00A01FD3" w:rsidRPr="00C3672B">
        <w:t xml:space="preserve">, </w:t>
      </w:r>
      <w:r w:rsidRPr="00C3672B">
        <w:t>passer sa déveine au jeu que s</w:t>
      </w:r>
      <w:r w:rsidR="00A01FD3" w:rsidRPr="00C3672B">
        <w:t>’</w:t>
      </w:r>
      <w:r w:rsidRPr="00C3672B">
        <w:t>exterminer par l</w:t>
      </w:r>
      <w:r w:rsidR="00A01FD3" w:rsidRPr="00C3672B">
        <w:t>’</w:t>
      </w:r>
      <w:r w:rsidRPr="00C3672B">
        <w:t>amour</w:t>
      </w:r>
      <w:r w:rsidR="00A01FD3" w:rsidRPr="00C3672B">
        <w:t>.</w:t>
      </w:r>
    </w:p>
    <w:p w14:paraId="699D59F8" w14:textId="77777777" w:rsidR="00A01FD3" w:rsidRPr="00C3672B" w:rsidRDefault="00A13117" w:rsidP="00A13117">
      <w:pPr>
        <w:pStyle w:val="Taille-1Normal"/>
      </w:pPr>
      <w:r w:rsidRPr="00C3672B">
        <w:t>Madeleine</w:t>
      </w:r>
      <w:r w:rsidR="00A01FD3" w:rsidRPr="00C3672B">
        <w:t xml:space="preserve">, </w:t>
      </w:r>
      <w:r w:rsidRPr="00C3672B">
        <w:t>ce soir-là</w:t>
      </w:r>
      <w:r w:rsidR="00A01FD3" w:rsidRPr="00C3672B">
        <w:t xml:space="preserve">, </w:t>
      </w:r>
      <w:r w:rsidRPr="00C3672B">
        <w:t>ne l</w:t>
      </w:r>
      <w:r w:rsidR="00A01FD3" w:rsidRPr="00C3672B">
        <w:t>’</w:t>
      </w:r>
      <w:r w:rsidRPr="00C3672B">
        <w:t>avait vu partir qu</w:t>
      </w:r>
      <w:r w:rsidR="00A01FD3" w:rsidRPr="00C3672B">
        <w:t>’</w:t>
      </w:r>
      <w:r w:rsidRPr="00C3672B">
        <w:t>à regret</w:t>
      </w:r>
      <w:r w:rsidR="00A01FD3" w:rsidRPr="00C3672B">
        <w:t xml:space="preserve">. </w:t>
      </w:r>
      <w:r w:rsidRPr="00C3672B">
        <w:t>Un moment</w:t>
      </w:r>
      <w:r w:rsidR="00A01FD3" w:rsidRPr="00C3672B">
        <w:t xml:space="preserve">, </w:t>
      </w:r>
      <w:r w:rsidRPr="00C3672B">
        <w:t>même</w:t>
      </w:r>
      <w:r w:rsidR="00A01FD3" w:rsidRPr="00C3672B">
        <w:t xml:space="preserve">, </w:t>
      </w:r>
      <w:r w:rsidRPr="00C3672B">
        <w:t>elle avait été sur le point de le prier de rester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elle n</w:t>
      </w:r>
      <w:r w:rsidR="00A01FD3" w:rsidRPr="00C3672B">
        <w:rPr>
          <w:rFonts w:cs="Amasis30"/>
        </w:rPr>
        <w:t>’</w:t>
      </w:r>
      <w:r w:rsidRPr="00C3672B">
        <w:t>avait pas os</w:t>
      </w:r>
      <w:r w:rsidRPr="00C3672B">
        <w:rPr>
          <w:rFonts w:cs="Amasis30"/>
        </w:rPr>
        <w:t>é</w:t>
      </w:r>
      <w:r w:rsidR="00A01FD3" w:rsidRPr="00C3672B">
        <w:t xml:space="preserve">. </w:t>
      </w:r>
      <w:r w:rsidRPr="00C3672B">
        <w:t>Une terreur singuli</w:t>
      </w:r>
      <w:r w:rsidRPr="00C3672B">
        <w:rPr>
          <w:rFonts w:cs="Amasis30"/>
        </w:rPr>
        <w:t>è</w:t>
      </w:r>
      <w:r w:rsidRPr="00C3672B">
        <w:t>re la tenait</w:t>
      </w:r>
      <w:r w:rsidR="00A01FD3" w:rsidRPr="00C3672B">
        <w:t xml:space="preserve">, </w:t>
      </w:r>
      <w:r w:rsidRPr="00C3672B">
        <w:t>et quand le rideau fut retomb</w:t>
      </w:r>
      <w:r w:rsidRPr="00C3672B">
        <w:rPr>
          <w:rFonts w:cs="Amasis30"/>
        </w:rPr>
        <w:t>é</w:t>
      </w:r>
      <w:r w:rsidRPr="00C3672B">
        <w:t xml:space="preserve"> derri</w:t>
      </w:r>
      <w:r w:rsidRPr="00C3672B">
        <w:rPr>
          <w:rFonts w:cs="Amasis30"/>
        </w:rPr>
        <w:t>è</w:t>
      </w:r>
      <w:r w:rsidRPr="00C3672B">
        <w:t>re 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, </w:t>
      </w:r>
      <w:r w:rsidRPr="00C3672B">
        <w:t>elle s</w:t>
      </w:r>
      <w:r w:rsidR="00A01FD3" w:rsidRPr="00C3672B">
        <w:rPr>
          <w:rFonts w:cs="Amasis30"/>
        </w:rPr>
        <w:t>’</w:t>
      </w:r>
      <w:r w:rsidRPr="00C3672B">
        <w:t>appuya</w:t>
      </w:r>
      <w:r w:rsidR="00A01FD3" w:rsidRPr="00C3672B">
        <w:t xml:space="preserve">, </w:t>
      </w:r>
      <w:r w:rsidRPr="00C3672B">
        <w:t>d</w:t>
      </w:r>
      <w:r w:rsidRPr="00C3672B">
        <w:rPr>
          <w:rFonts w:cs="Amasis30"/>
        </w:rPr>
        <w:t>é</w:t>
      </w:r>
      <w:r w:rsidRPr="00C3672B">
        <w:t>faillante</w:t>
      </w:r>
      <w:r w:rsidR="00A01FD3" w:rsidRPr="00C3672B">
        <w:t xml:space="preserve">, </w:t>
      </w:r>
      <w:r w:rsidRPr="00C3672B">
        <w:t>au mur</w:t>
      </w:r>
      <w:r w:rsidR="00A01FD3" w:rsidRPr="00C3672B">
        <w:t xml:space="preserve">, </w:t>
      </w:r>
      <w:r w:rsidRPr="00C3672B">
        <w:t>serr</w:t>
      </w:r>
      <w:r w:rsidRPr="00C3672B">
        <w:rPr>
          <w:rFonts w:cs="Amasis30"/>
        </w:rPr>
        <w:t>é</w:t>
      </w:r>
      <w:r w:rsidRPr="00C3672B">
        <w:t>e au c</w:t>
      </w:r>
      <w:r w:rsidRPr="00C3672B">
        <w:rPr>
          <w:rFonts w:cs="Amasis30"/>
        </w:rPr>
        <w:t>œ</w:t>
      </w:r>
      <w:r w:rsidRPr="00C3672B">
        <w:t>ur par un pressentiment sinistre</w:t>
      </w:r>
      <w:r w:rsidR="00A01FD3" w:rsidRPr="00C3672B">
        <w:t xml:space="preserve">, </w:t>
      </w:r>
      <w:r w:rsidRPr="00C3672B">
        <w:t>comme si elle n</w:t>
      </w:r>
      <w:r w:rsidR="00A01FD3" w:rsidRPr="00C3672B">
        <w:rPr>
          <w:rFonts w:cs="Amasis30"/>
        </w:rPr>
        <w:t>’</w:t>
      </w:r>
      <w:r w:rsidRPr="00C3672B">
        <w:t>e</w:t>
      </w:r>
      <w:r w:rsidRPr="00C3672B">
        <w:rPr>
          <w:rFonts w:cs="Amasis30"/>
        </w:rPr>
        <w:t>û</w:t>
      </w:r>
      <w:r w:rsidRPr="00C3672B">
        <w:t>t jamais d</w:t>
      </w:r>
      <w:r w:rsidRPr="00C3672B">
        <w:rPr>
          <w:rFonts w:cs="Amasis30"/>
        </w:rPr>
        <w:t>û</w:t>
      </w:r>
      <w:r w:rsidRPr="00C3672B">
        <w:t xml:space="preserve"> le revoir et qu</w:t>
      </w:r>
      <w:r w:rsidR="00A01FD3" w:rsidRPr="00C3672B">
        <w:rPr>
          <w:rFonts w:cs="Amasis30"/>
        </w:rPr>
        <w:t>’</w:t>
      </w:r>
      <w:r w:rsidRPr="00C3672B">
        <w:t>elle f</w:t>
      </w:r>
      <w:r w:rsidRPr="00C3672B">
        <w:rPr>
          <w:rFonts w:cs="Amasis30"/>
        </w:rPr>
        <w:t>û</w:t>
      </w:r>
      <w:r w:rsidRPr="00C3672B">
        <w:t>t elle-m</w:t>
      </w:r>
      <w:r w:rsidRPr="00C3672B">
        <w:rPr>
          <w:rFonts w:cs="Amasis30"/>
        </w:rPr>
        <w:t>ê</w:t>
      </w:r>
      <w:r w:rsidRPr="00C3672B">
        <w:t>me en danger de perdre la vie</w:t>
      </w:r>
      <w:r w:rsidR="00A01FD3" w:rsidRPr="00C3672B">
        <w:t xml:space="preserve">. </w:t>
      </w:r>
      <w:r w:rsidRPr="00C3672B">
        <w:t>Elle appela alors</w:t>
      </w:r>
      <w:r w:rsidR="00A01FD3" w:rsidRPr="00C3672B">
        <w:t xml:space="preserve">, </w:t>
      </w:r>
      <w:r w:rsidRPr="00C3672B">
        <w:t>Urbain parut</w:t>
      </w:r>
      <w:r w:rsidR="00A01FD3" w:rsidRPr="00C3672B">
        <w:t xml:space="preserve">. </w:t>
      </w:r>
      <w:r w:rsidRPr="00C3672B">
        <w:t>Elle aurait voulu l</w:t>
      </w:r>
      <w:r w:rsidR="00A01FD3" w:rsidRPr="00C3672B">
        <w:rPr>
          <w:rFonts w:cs="Amasis30"/>
        </w:rPr>
        <w:t>’</w:t>
      </w:r>
      <w:r w:rsidRPr="00C3672B">
        <w:t>envoyer chercher le comte</w:t>
      </w:r>
      <w:r w:rsidR="00A01FD3" w:rsidRPr="00C3672B">
        <w:t xml:space="preserve">, </w:t>
      </w:r>
      <w:r w:rsidRPr="00C3672B">
        <w:t>mais sa timidit</w:t>
      </w:r>
      <w:r w:rsidRPr="00C3672B">
        <w:rPr>
          <w:rFonts w:cs="Amasis30"/>
        </w:rPr>
        <w:t>é</w:t>
      </w:r>
      <w:r w:rsidRPr="00C3672B">
        <w:t xml:space="preserve"> la reprit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que lui dirait-elle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il revenait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Et</w:t>
      </w:r>
      <w:r w:rsidR="00A01FD3" w:rsidRPr="00C3672B">
        <w:t xml:space="preserve">, </w:t>
      </w:r>
      <w:r w:rsidRPr="00C3672B">
        <w:t>tremblante</w:t>
      </w:r>
      <w:r w:rsidR="00A01FD3" w:rsidRPr="00C3672B">
        <w:t xml:space="preserve">, </w:t>
      </w:r>
      <w:r w:rsidRPr="00C3672B">
        <w:t xml:space="preserve">elle donna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cuyer le collier d</w:t>
      </w:r>
      <w:r w:rsidR="00A01FD3" w:rsidRPr="00C3672B">
        <w:rPr>
          <w:rFonts w:cs="Amasis30"/>
        </w:rPr>
        <w:t>’</w:t>
      </w:r>
      <w:r w:rsidRPr="00C3672B">
        <w:t>ordre de Saint-Michel</w:t>
      </w:r>
      <w:r w:rsidR="00A01FD3" w:rsidRPr="00C3672B">
        <w:t xml:space="preserve">, </w:t>
      </w:r>
      <w:r w:rsidRPr="00C3672B">
        <w:t>le collier de guerre au ruban noir</w:t>
      </w:r>
      <w:r w:rsidR="00A01FD3" w:rsidRPr="00C3672B">
        <w:t xml:space="preserve">, </w:t>
      </w:r>
      <w:r w:rsidRPr="00C3672B">
        <w:t>en lui recommandant de le passer</w:t>
      </w:r>
      <w:r w:rsidR="00A01FD3" w:rsidRPr="00C3672B">
        <w:t xml:space="preserve">, </w:t>
      </w:r>
      <w:r w:rsidRPr="00C3672B">
        <w:t>de sa part</w:t>
      </w:r>
      <w:r w:rsidR="00A01FD3" w:rsidRPr="00C3672B">
        <w:t xml:space="preserve">, </w:t>
      </w:r>
      <w:r w:rsidRPr="00C3672B">
        <w:t xml:space="preserve">au cou de </w:t>
      </w:r>
      <w:r w:rsidR="00A01FD3" w:rsidRPr="00C3672B">
        <w:t>M. de </w:t>
      </w:r>
      <w:r w:rsidRPr="00C3672B">
        <w:t>Bernage</w:t>
      </w:r>
      <w:r w:rsidR="00A01FD3" w:rsidRPr="00C3672B">
        <w:t>.</w:t>
      </w:r>
    </w:p>
    <w:p w14:paraId="54918045" w14:textId="77777777" w:rsidR="00A01FD3" w:rsidRPr="00C3672B" w:rsidRDefault="00A13117" w:rsidP="00A13117">
      <w:pPr>
        <w:pStyle w:val="Taille-1Normal"/>
      </w:pPr>
      <w:r w:rsidRPr="00C3672B">
        <w:t>Quand Urbain remit le collier à François</w:t>
      </w:r>
      <w:r w:rsidR="00A01FD3" w:rsidRPr="00C3672B">
        <w:t xml:space="preserve">, </w:t>
      </w:r>
      <w:r w:rsidRPr="00C3672B">
        <w:t>celui-ci perdait tous les coups</w:t>
      </w:r>
      <w:r w:rsidR="00A01FD3" w:rsidRPr="00C3672B">
        <w:t xml:space="preserve">. </w:t>
      </w:r>
      <w:r w:rsidRPr="00C3672B">
        <w:t>François le prit</w:t>
      </w:r>
      <w:r w:rsidR="00A01FD3" w:rsidRPr="00C3672B">
        <w:t xml:space="preserve">, </w:t>
      </w:r>
      <w:r w:rsidRPr="00C3672B">
        <w:t>espérant que cela lui porterait chance</w:t>
      </w:r>
      <w:r w:rsidR="00A01FD3" w:rsidRPr="00C3672B">
        <w:t xml:space="preserve">, </w:t>
      </w:r>
      <w:r w:rsidRPr="00C3672B">
        <w:t>et sans écouter ce que lui disait l</w:t>
      </w:r>
      <w:r w:rsidR="00A01FD3" w:rsidRPr="00C3672B">
        <w:t>’</w:t>
      </w:r>
      <w:r w:rsidRPr="00C3672B">
        <w:t>écuyer</w:t>
      </w:r>
      <w:r w:rsidR="00A01FD3" w:rsidRPr="00C3672B">
        <w:t xml:space="preserve">. </w:t>
      </w:r>
      <w:r w:rsidRPr="00C3672B">
        <w:t>Et il se remit à jouer</w:t>
      </w:r>
      <w:r w:rsidR="00A01FD3" w:rsidRPr="00C3672B">
        <w:t xml:space="preserve">, </w:t>
      </w:r>
      <w:r w:rsidRPr="00C3672B">
        <w:t>fut plus heureux</w:t>
      </w:r>
      <w:r w:rsidR="00A01FD3" w:rsidRPr="00C3672B">
        <w:t xml:space="preserve">, </w:t>
      </w:r>
      <w:r w:rsidRPr="00C3672B">
        <w:t>et en quelques instants il doubla sa masse</w:t>
      </w:r>
      <w:r w:rsidR="00A01FD3" w:rsidRPr="00C3672B">
        <w:t xml:space="preserve">, </w:t>
      </w:r>
      <w:r w:rsidRPr="00C3672B">
        <w:t>puis la tripla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un tas d</w:t>
      </w:r>
      <w:r w:rsidR="00A01FD3" w:rsidRPr="00C3672B">
        <w:rPr>
          <w:rFonts w:cs="Amasis30"/>
        </w:rPr>
        <w:t>’</w:t>
      </w:r>
      <w:r w:rsidRPr="00C3672B">
        <w:t>or se dressait devant lui</w:t>
      </w:r>
      <w:r w:rsidR="00A01FD3" w:rsidRPr="00C3672B">
        <w:t>.</w:t>
      </w:r>
    </w:p>
    <w:p w14:paraId="6CF2B699" w14:textId="77777777" w:rsidR="00A01FD3" w:rsidRPr="00C3672B" w:rsidRDefault="00A13117" w:rsidP="00A13117">
      <w:pPr>
        <w:pStyle w:val="Taille-1Normal"/>
      </w:pPr>
      <w:r w:rsidRPr="00C3672B">
        <w:t>Dans la vaste salle basse où des cires montées dans de grands chandeliers d</w:t>
      </w:r>
      <w:r w:rsidR="00A01FD3" w:rsidRPr="00C3672B">
        <w:t>’</w:t>
      </w:r>
      <w:r w:rsidRPr="00C3672B">
        <w:t>église répandaient une lumière jaune</w:t>
      </w:r>
      <w:r w:rsidR="00A01FD3" w:rsidRPr="00C3672B">
        <w:t xml:space="preserve">, </w:t>
      </w:r>
      <w:r w:rsidRPr="00C3672B">
        <w:t>c</w:t>
      </w:r>
      <w:r w:rsidR="00A01FD3" w:rsidRPr="00C3672B">
        <w:t>’</w:t>
      </w:r>
      <w:r w:rsidRPr="00C3672B">
        <w:t>était une allée et venue continuelle de gens tout armés dans une atmosphère de corps de garde</w:t>
      </w:r>
      <w:r w:rsidR="00A01FD3" w:rsidRPr="00C3672B">
        <w:t xml:space="preserve">. </w:t>
      </w:r>
      <w:r w:rsidRPr="00C3672B">
        <w:t>Car certains fumaient du tabac dans des pipes en terre</w:t>
      </w:r>
      <w:r w:rsidR="00A01FD3" w:rsidRPr="00C3672B">
        <w:t xml:space="preserve">, </w:t>
      </w:r>
      <w:r w:rsidRPr="00C3672B">
        <w:t>et le vent rabattait la fumée de l</w:t>
      </w:r>
      <w:r w:rsidR="00A01FD3" w:rsidRPr="00C3672B">
        <w:t>’</w:t>
      </w:r>
      <w:r w:rsidRPr="00C3672B">
        <w:t>âtre où d</w:t>
      </w:r>
      <w:r w:rsidR="00A01FD3" w:rsidRPr="00C3672B">
        <w:t>’</w:t>
      </w:r>
      <w:r w:rsidRPr="00C3672B">
        <w:t xml:space="preserve">autres </w:t>
      </w:r>
      <w:r w:rsidR="00B4235E" w:rsidRPr="00C3672B">
        <w:t>officiers</w:t>
      </w:r>
      <w:r w:rsidRPr="00C3672B">
        <w:t xml:space="preserve"> se rôtissaient les bottes en dormant</w:t>
      </w:r>
      <w:r w:rsidR="00A01FD3" w:rsidRPr="00C3672B">
        <w:t xml:space="preserve">. </w:t>
      </w:r>
      <w:r w:rsidRPr="00C3672B">
        <w:t>Autour de la table une foule nombreuse suivait le jeu</w:t>
      </w:r>
      <w:r w:rsidR="00A01FD3" w:rsidRPr="00C3672B">
        <w:t xml:space="preserve">. </w:t>
      </w:r>
      <w:r w:rsidRPr="00C3672B">
        <w:t xml:space="preserve">Beaucoup de gentilshommes venus avec du </w:t>
      </w:r>
      <w:r w:rsidRPr="00C3672B">
        <w:lastRenderedPageBreak/>
        <w:t>Perrier se tenaient debout derrière lui</w:t>
      </w:r>
      <w:r w:rsidR="00A01FD3" w:rsidRPr="00C3672B">
        <w:t xml:space="preserve">, </w:t>
      </w:r>
      <w:r w:rsidRPr="00C3672B">
        <w:t>et la vue de l</w:t>
      </w:r>
      <w:r w:rsidR="00A01FD3" w:rsidRPr="00C3672B">
        <w:t>’</w:t>
      </w:r>
      <w:r w:rsidRPr="00C3672B">
        <w:t>or faisait briller les yeux de quelques-uns comme s</w:t>
      </w:r>
      <w:r w:rsidR="00A01FD3" w:rsidRPr="00C3672B">
        <w:t>’</w:t>
      </w:r>
      <w:r w:rsidRPr="00C3672B">
        <w:t>ils eussent pu attirer à eux les pièces par la force de leurs regards</w:t>
      </w:r>
      <w:r w:rsidR="00A01FD3" w:rsidRPr="00C3672B">
        <w:t xml:space="preserve">. </w:t>
      </w:r>
      <w:r w:rsidRPr="00C3672B">
        <w:t>Quand le colonel gagnait un gros coup</w:t>
      </w:r>
      <w:r w:rsidR="00A01FD3" w:rsidRPr="00C3672B">
        <w:t xml:space="preserve">, </w:t>
      </w:r>
      <w:r w:rsidRPr="00C3672B">
        <w:t>ils approuvaient servilement et échangeaient des sourires méchants à l</w:t>
      </w:r>
      <w:r w:rsidR="00A01FD3" w:rsidRPr="00C3672B">
        <w:t>’</w:t>
      </w:r>
      <w:r w:rsidRPr="00C3672B">
        <w:t>adresse des perdants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on e</w:t>
      </w:r>
      <w:r w:rsidRPr="00C3672B">
        <w:rPr>
          <w:rFonts w:cs="Amasis30"/>
        </w:rPr>
        <w:t>û</w:t>
      </w:r>
      <w:r w:rsidRPr="00C3672B">
        <w:t>t dit que l</w:t>
      </w:r>
      <w:r w:rsidR="00A01FD3" w:rsidRPr="00C3672B">
        <w:rPr>
          <w:rFonts w:cs="Amasis30"/>
        </w:rPr>
        <w:t>’</w:t>
      </w:r>
      <w:r w:rsidRPr="00C3672B">
        <w:t>argent perdu ou gagn</w:t>
      </w:r>
      <w:r w:rsidRPr="00C3672B">
        <w:rPr>
          <w:rFonts w:cs="Amasis30"/>
        </w:rPr>
        <w:t>é</w:t>
      </w:r>
      <w:r w:rsidRPr="00C3672B">
        <w:t xml:space="preserve"> devait leur revenir en quelque mani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. </w:t>
      </w:r>
      <w:r w:rsidRPr="00C3672B">
        <w:t>En ce moment tous ces spectateurs paraissaient f</w:t>
      </w:r>
      <w:r w:rsidRPr="00C3672B">
        <w:rPr>
          <w:rFonts w:cs="Amasis30"/>
        </w:rPr>
        <w:t>â</w:t>
      </w:r>
      <w:r w:rsidRPr="00C3672B">
        <w:t>ch</w:t>
      </w:r>
      <w:r w:rsidRPr="00C3672B">
        <w:rPr>
          <w:rFonts w:cs="Amasis30"/>
        </w:rPr>
        <w:t>é</w:t>
      </w:r>
      <w:r w:rsidRPr="00C3672B">
        <w:t>s de la veine de 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, </w:t>
      </w:r>
      <w:r w:rsidRPr="00C3672B">
        <w:t>et quand il commen</w:t>
      </w:r>
      <w:r w:rsidRPr="00C3672B">
        <w:rPr>
          <w:rFonts w:cs="Amasis30"/>
        </w:rPr>
        <w:t>ç</w:t>
      </w:r>
      <w:r w:rsidRPr="00C3672B">
        <w:t xml:space="preserve">a </w:t>
      </w:r>
      <w:r w:rsidRPr="00C3672B">
        <w:rPr>
          <w:rFonts w:cs="Amasis30"/>
        </w:rPr>
        <w:t>à</w:t>
      </w:r>
      <w:r w:rsidRPr="00C3672B">
        <w:t xml:space="preserve"> perdre de nouveau</w:t>
      </w:r>
      <w:r w:rsidR="00A01FD3" w:rsidRPr="00C3672B">
        <w:t xml:space="preserve">, </w:t>
      </w:r>
      <w:r w:rsidRPr="00C3672B">
        <w:t>leurs figures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claircirent</w:t>
      </w:r>
      <w:r w:rsidR="00A01FD3" w:rsidRPr="00C3672B">
        <w:t xml:space="preserve">. </w:t>
      </w:r>
      <w:r w:rsidRPr="00C3672B">
        <w:t>Car les pauvres le haïssaient pour sa grosse fortune et ses largesses</w:t>
      </w:r>
      <w:r w:rsidR="00A01FD3" w:rsidRPr="00C3672B">
        <w:t xml:space="preserve">, </w:t>
      </w:r>
      <w:r w:rsidRPr="00C3672B">
        <w:t>les autres pour sa beauté et sa haute distinction</w:t>
      </w:r>
      <w:r w:rsidR="00A01FD3" w:rsidRPr="00C3672B">
        <w:t xml:space="preserve">, </w:t>
      </w:r>
      <w:r w:rsidRPr="00C3672B">
        <w:t>et tous le détestaient à cause de son courage</w:t>
      </w:r>
      <w:r w:rsidR="00A01FD3" w:rsidRPr="00C3672B">
        <w:t xml:space="preserve">. </w:t>
      </w:r>
      <w:r w:rsidRPr="00C3672B">
        <w:t>Et ils se réjouissaient à le voir perdre comme d</w:t>
      </w:r>
      <w:r w:rsidR="00A01FD3" w:rsidRPr="00C3672B">
        <w:t>’</w:t>
      </w:r>
      <w:r w:rsidRPr="00C3672B">
        <w:t>une revanche qu</w:t>
      </w:r>
      <w:r w:rsidR="00A01FD3" w:rsidRPr="00C3672B">
        <w:t>’</w:t>
      </w:r>
      <w:r w:rsidRPr="00C3672B">
        <w:t>ils prenaient sur lui</w:t>
      </w:r>
      <w:r w:rsidR="00A01FD3" w:rsidRPr="00C3672B">
        <w:t xml:space="preserve">, </w:t>
      </w:r>
      <w:r w:rsidRPr="00C3672B">
        <w:t>sur l</w:t>
      </w:r>
      <w:r w:rsidR="00A01FD3" w:rsidRPr="00C3672B">
        <w:t>’</w:t>
      </w:r>
      <w:r w:rsidRPr="00C3672B">
        <w:t>élégance de sa personne</w:t>
      </w:r>
      <w:r w:rsidR="00A01FD3" w:rsidRPr="00C3672B">
        <w:t xml:space="preserve">, </w:t>
      </w:r>
      <w:r w:rsidRPr="00C3672B">
        <w:t>la richesse de ses armes</w:t>
      </w:r>
      <w:r w:rsidR="00A01FD3" w:rsidRPr="00C3672B">
        <w:t xml:space="preserve">, </w:t>
      </w:r>
      <w:r w:rsidRPr="00C3672B">
        <w:t>la finesse de sa main chargée de bagues qui semblait manier l</w:t>
      </w:r>
      <w:r w:rsidR="00A01FD3" w:rsidRPr="00C3672B">
        <w:t>’</w:t>
      </w:r>
      <w:r w:rsidRPr="00C3672B">
        <w:t>or avec un insouciant dédain</w:t>
      </w:r>
      <w:r w:rsidR="00A01FD3" w:rsidRPr="00C3672B">
        <w:t>.</w:t>
      </w:r>
    </w:p>
    <w:p w14:paraId="3653FC20" w14:textId="77777777" w:rsidR="00A01FD3" w:rsidRPr="00C3672B" w:rsidRDefault="00A13117" w:rsidP="00A13117">
      <w:pPr>
        <w:pStyle w:val="Taille-1Normal"/>
      </w:pPr>
      <w:r w:rsidRPr="00C3672B">
        <w:t>Et le silence n</w:t>
      </w:r>
      <w:r w:rsidR="00A01FD3" w:rsidRPr="00C3672B">
        <w:t>’</w:t>
      </w:r>
      <w:r w:rsidRPr="00C3672B">
        <w:t>était interrompu que par le heurt des armures de ces gens pressés en cercle</w:t>
      </w:r>
      <w:r w:rsidR="00A01FD3" w:rsidRPr="00C3672B">
        <w:t xml:space="preserve">, </w:t>
      </w:r>
      <w:r w:rsidRPr="00C3672B">
        <w:t>et par les voix des joueurs qui s</w:t>
      </w:r>
      <w:r w:rsidR="00A01FD3" w:rsidRPr="00C3672B">
        <w:t>’</w:t>
      </w:r>
      <w:r w:rsidRPr="00C3672B">
        <w:t>élevaient monotones</w:t>
      </w:r>
      <w:r w:rsidR="00A01FD3" w:rsidRPr="00C3672B">
        <w:t>.</w:t>
      </w:r>
    </w:p>
    <w:p w14:paraId="4EFC2AD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fais dix écus</w:t>
      </w:r>
      <w:r w:rsidRPr="00C3672B">
        <w:t xml:space="preserve">. – </w:t>
      </w:r>
      <w:r w:rsidR="00A13117" w:rsidRPr="00C3672B">
        <w:t>Tenus</w:t>
      </w:r>
      <w:r w:rsidRPr="00C3672B">
        <w:t xml:space="preserve">. – </w:t>
      </w:r>
      <w:r w:rsidR="00A13117" w:rsidRPr="00C3672B">
        <w:t>J</w:t>
      </w:r>
      <w:r w:rsidRPr="00C3672B">
        <w:t>’</w:t>
      </w:r>
      <w:r w:rsidR="00A13117" w:rsidRPr="00C3672B">
        <w:t>ai une prime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Pr="00C3672B">
        <w:rPr>
          <w:rFonts w:cs="Amasis30"/>
        </w:rPr>
        <w:t xml:space="preserve">– </w:t>
      </w:r>
      <w:r w:rsidR="00A13117" w:rsidRPr="00C3672B">
        <w:t>Je quitte</w:t>
      </w:r>
      <w:r w:rsidRPr="00C3672B">
        <w:t xml:space="preserve">. </w:t>
      </w:r>
      <w:r w:rsidRPr="00C3672B">
        <w:rPr>
          <w:rFonts w:cs="Amasis30"/>
        </w:rPr>
        <w:t xml:space="preserve">– </w:t>
      </w:r>
      <w:r w:rsidR="00A13117" w:rsidRPr="00C3672B">
        <w:t xml:space="preserve">Cent </w:t>
      </w:r>
      <w:r w:rsidR="00A13117" w:rsidRPr="00C3672B">
        <w:rPr>
          <w:rFonts w:cs="Amasis30"/>
        </w:rPr>
        <w:t>é</w:t>
      </w:r>
      <w:r w:rsidR="00A13117" w:rsidRPr="00C3672B">
        <w:t>cus de plus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Pr="00C3672B">
        <w:rPr>
          <w:rFonts w:cs="Amasis30"/>
        </w:rPr>
        <w:t xml:space="preserve">– </w:t>
      </w:r>
      <w:r w:rsidR="00A13117" w:rsidRPr="00C3672B">
        <w:t>Cinquante-cinq gagne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Pr="00C3672B">
        <w:rPr>
          <w:rFonts w:cs="Amasis30"/>
        </w:rPr>
        <w:t xml:space="preserve">– </w:t>
      </w:r>
      <w:r w:rsidR="00A13117" w:rsidRPr="00C3672B">
        <w:t>Le coup est dur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rPr>
          <w:rFonts w:cs="Amasis30"/>
        </w:rPr>
        <w:t>À</w:t>
      </w:r>
      <w:r w:rsidR="00A13117" w:rsidRPr="00C3672B">
        <w:t xml:space="preserve"> vous </w:t>
      </w:r>
      <w:r w:rsidR="00A13117" w:rsidRPr="00C3672B">
        <w:rPr>
          <w:rFonts w:cs="Amasis30"/>
        </w:rPr>
        <w:t>à</w:t>
      </w:r>
      <w:r w:rsidR="00A13117" w:rsidRPr="00C3672B">
        <w:t xml:space="preserve"> donner</w:t>
      </w:r>
      <w:r w:rsidRPr="00C3672B">
        <w:t>.</w:t>
      </w:r>
    </w:p>
    <w:p w14:paraId="3B057F49" w14:textId="77777777" w:rsidR="00A01FD3" w:rsidRPr="00C3672B" w:rsidRDefault="00C3672B" w:rsidP="00A13117">
      <w:pPr>
        <w:pStyle w:val="Taille-1Normal"/>
      </w:pPr>
      <w:r w:rsidRPr="00C3672B">
        <w:t>À</w:t>
      </w:r>
      <w:r w:rsidR="00A13117" w:rsidRPr="00C3672B">
        <w:t xml:space="preserve"> mesure que la nuit s</w:t>
      </w:r>
      <w:r w:rsidR="00A01FD3" w:rsidRPr="00C3672B">
        <w:t>’</w:t>
      </w:r>
      <w:r w:rsidR="00A13117" w:rsidRPr="00C3672B">
        <w:t>avançait</w:t>
      </w:r>
      <w:r w:rsidR="00A01FD3" w:rsidRPr="00C3672B">
        <w:t xml:space="preserve">, </w:t>
      </w:r>
      <w:r w:rsidR="00A13117" w:rsidRPr="00C3672B">
        <w:t>les spectateurs devenaient plus rares</w:t>
      </w:r>
      <w:r w:rsidR="00A01FD3" w:rsidRPr="00C3672B">
        <w:t xml:space="preserve">, </w:t>
      </w:r>
      <w:r w:rsidR="00A13117" w:rsidRPr="00C3672B">
        <w:t>et il semblait que du Perrier ne désirât pas qu</w:t>
      </w:r>
      <w:r w:rsidR="00A01FD3" w:rsidRPr="00C3672B">
        <w:t>’</w:t>
      </w:r>
      <w:r w:rsidR="00A13117" w:rsidRPr="00C3672B">
        <w:t>ils restassent</w:t>
      </w:r>
      <w:r w:rsidR="00A01FD3" w:rsidRPr="00C3672B">
        <w:t xml:space="preserve">, </w:t>
      </w:r>
      <w:r w:rsidR="00A13117" w:rsidRPr="00C3672B">
        <w:t>car il ne faisait point distribuer à boire</w:t>
      </w:r>
      <w:r w:rsidR="00A01FD3" w:rsidRPr="00C3672B">
        <w:t xml:space="preserve">, </w:t>
      </w:r>
      <w:r w:rsidR="00A13117" w:rsidRPr="00C3672B">
        <w:t>au contraire de ses habitudes</w:t>
      </w:r>
      <w:r w:rsidR="00A01FD3" w:rsidRPr="00C3672B">
        <w:t xml:space="preserve">. </w:t>
      </w:r>
      <w:r w:rsidR="00A13117" w:rsidRPr="00C3672B">
        <w:t>Seul il buvait</w:t>
      </w:r>
      <w:r w:rsidR="00A01FD3" w:rsidRPr="00C3672B">
        <w:t xml:space="preserve">, </w:t>
      </w:r>
      <w:r w:rsidR="00A13117" w:rsidRPr="00C3672B">
        <w:t>avec ses trois partenaires</w:t>
      </w:r>
      <w:r w:rsidR="00A01FD3" w:rsidRPr="00C3672B">
        <w:t xml:space="preserve">, </w:t>
      </w:r>
      <w:r w:rsidR="00A13117" w:rsidRPr="00C3672B">
        <w:t>du vin épicé que son valet de chambre préparait près du feu</w:t>
      </w:r>
      <w:r w:rsidR="00A01FD3" w:rsidRPr="00C3672B">
        <w:t xml:space="preserve">. </w:t>
      </w:r>
      <w:r w:rsidR="00A13117" w:rsidRPr="00C3672B">
        <w:t>Bientôt il ne resta plus que les quatre joueurs</w:t>
      </w:r>
      <w:r w:rsidR="00A01FD3" w:rsidRPr="00C3672B">
        <w:t xml:space="preserve">, </w:t>
      </w:r>
      <w:r w:rsidR="00A13117" w:rsidRPr="00C3672B">
        <w:t xml:space="preserve">puis </w:t>
      </w:r>
      <w:r w:rsidR="00A01FD3" w:rsidRPr="00C3672B">
        <w:t>M. de </w:t>
      </w:r>
      <w:r w:rsidR="00A13117" w:rsidRPr="00C3672B">
        <w:t>la Hante se retira</w:t>
      </w:r>
      <w:r w:rsidR="00A01FD3" w:rsidRPr="00C3672B">
        <w:t xml:space="preserve">, </w:t>
      </w:r>
      <w:r w:rsidR="00A13117" w:rsidRPr="00C3672B">
        <w:t>en s</w:t>
      </w:r>
      <w:r w:rsidR="00A01FD3" w:rsidRPr="00C3672B">
        <w:t>’</w:t>
      </w:r>
      <w:r w:rsidR="00A13117" w:rsidRPr="00C3672B">
        <w:t>excusant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; M. de </w:t>
      </w:r>
      <w:r w:rsidR="00A13117" w:rsidRPr="00C3672B">
        <w:t>Frontenac s</w:t>
      </w:r>
      <w:r w:rsidR="00A01FD3" w:rsidRPr="00C3672B">
        <w:rPr>
          <w:rFonts w:cs="Amasis30"/>
        </w:rPr>
        <w:t>’</w:t>
      </w:r>
      <w:r w:rsidR="00A13117" w:rsidRPr="00C3672B">
        <w:t>endormait</w:t>
      </w:r>
      <w:r w:rsidR="00A01FD3" w:rsidRPr="00C3672B">
        <w:t xml:space="preserve">, </w:t>
      </w:r>
      <w:r w:rsidR="00A13117" w:rsidRPr="00C3672B">
        <w:t>et il finit par partir</w:t>
      </w:r>
      <w:r w:rsidR="00A01FD3" w:rsidRPr="00C3672B">
        <w:t xml:space="preserve">. </w:t>
      </w:r>
      <w:r w:rsidR="00A13117" w:rsidRPr="00C3672B">
        <w:t>Du Perrier retint Fran</w:t>
      </w:r>
      <w:r w:rsidR="00A13117" w:rsidRPr="00C3672B">
        <w:rPr>
          <w:rFonts w:cs="Amasis30"/>
        </w:rPr>
        <w:t>ç</w:t>
      </w:r>
      <w:r w:rsidR="00A13117" w:rsidRPr="00C3672B">
        <w:t>ois qui perdait gros</w:t>
      </w:r>
      <w:r w:rsidR="00A01FD3" w:rsidRPr="00C3672B">
        <w:t xml:space="preserve">, </w:t>
      </w:r>
      <w:r w:rsidR="00A13117" w:rsidRPr="00C3672B">
        <w:t>en disant qu</w:t>
      </w:r>
      <w:r w:rsidR="00A01FD3" w:rsidRPr="00C3672B">
        <w:t>’</w:t>
      </w:r>
      <w:r w:rsidR="00A13117" w:rsidRPr="00C3672B">
        <w:t>il était homme à lui donner sa revanche</w:t>
      </w:r>
      <w:r w:rsidR="00A01FD3" w:rsidRPr="00C3672B">
        <w:t>.</w:t>
      </w:r>
    </w:p>
    <w:p w14:paraId="5CF0D7ED" w14:textId="77777777" w:rsidR="00A01FD3" w:rsidRPr="00C3672B" w:rsidRDefault="00A13117" w:rsidP="00A13117">
      <w:pPr>
        <w:pStyle w:val="Taille-1Normal"/>
      </w:pPr>
      <w:r w:rsidRPr="00C3672B">
        <w:t>François continua à jouer</w:t>
      </w:r>
      <w:r w:rsidR="00A01FD3" w:rsidRPr="00C3672B">
        <w:t xml:space="preserve">, </w:t>
      </w:r>
      <w:r w:rsidRPr="00C3672B">
        <w:t>perdant de plus en plus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rPr>
          <w:rFonts w:cs="Amasis30"/>
        </w:rPr>
        <w:t>à</w:t>
      </w:r>
      <w:r w:rsidRPr="00C3672B">
        <w:t xml:space="preserve"> une heure du matin il en </w:t>
      </w:r>
      <w:r w:rsidRPr="00C3672B">
        <w:rPr>
          <w:rFonts w:cs="Amasis30"/>
        </w:rPr>
        <w:t>é</w:t>
      </w:r>
      <w:r w:rsidRPr="00C3672B">
        <w:t xml:space="preserve">tait de trois mille </w:t>
      </w:r>
      <w:r w:rsidRPr="00C3672B">
        <w:rPr>
          <w:rFonts w:cs="Amasis30"/>
        </w:rPr>
        <w:t>é</w:t>
      </w:r>
      <w:r w:rsidRPr="00C3672B">
        <w:t>cus qu</w:t>
      </w:r>
      <w:r w:rsidR="00A01FD3" w:rsidRPr="00C3672B">
        <w:rPr>
          <w:rFonts w:cs="Amasis30"/>
        </w:rPr>
        <w:t>’</w:t>
      </w:r>
      <w:r w:rsidRPr="00C3672B">
        <w:t xml:space="preserve">il devait </w:t>
      </w:r>
      <w:r w:rsidRPr="00C3672B">
        <w:rPr>
          <w:rFonts w:cs="Amasis30"/>
        </w:rPr>
        <w:t>à</w:t>
      </w:r>
      <w:r w:rsidRPr="00C3672B">
        <w:t xml:space="preserve"> du Perrier</w:t>
      </w:r>
      <w:r w:rsidR="00A01FD3" w:rsidRPr="00C3672B">
        <w:t xml:space="preserve">, </w:t>
      </w:r>
      <w:r w:rsidRPr="00C3672B">
        <w:t>sans compter un millier de livres qu</w:t>
      </w:r>
      <w:r w:rsidR="00A01FD3" w:rsidRPr="00C3672B">
        <w:rPr>
          <w:rFonts w:cs="Amasis30"/>
        </w:rPr>
        <w:t>’</w:t>
      </w:r>
      <w:r w:rsidRPr="00C3672B">
        <w:t>il avait apport</w:t>
      </w:r>
      <w:r w:rsidRPr="00C3672B">
        <w:rPr>
          <w:rFonts w:cs="Amasis30"/>
        </w:rPr>
        <w:t>é</w:t>
      </w:r>
      <w:r w:rsidRPr="00C3672B">
        <w:t>es au jeu</w:t>
      </w:r>
      <w:r w:rsidR="00A01FD3" w:rsidRPr="00C3672B">
        <w:t xml:space="preserve">. </w:t>
      </w:r>
      <w:r w:rsidRPr="00C3672B">
        <w:t xml:space="preserve">Et il </w:t>
      </w:r>
      <w:r w:rsidRPr="00C3672B">
        <w:rPr>
          <w:rFonts w:cs="Amasis30"/>
        </w:rPr>
        <w:t>é</w:t>
      </w:r>
      <w:r w:rsidRPr="00C3672B">
        <w:t>tait encore en retard</w:t>
      </w:r>
      <w:r w:rsidR="00A01FD3" w:rsidRPr="00C3672B">
        <w:t xml:space="preserve">, </w:t>
      </w:r>
      <w:r w:rsidRPr="00C3672B">
        <w:t>vis-</w:t>
      </w:r>
      <w:r w:rsidRPr="00C3672B">
        <w:rPr>
          <w:rFonts w:cs="Amasis30"/>
        </w:rPr>
        <w:t>à</w:t>
      </w:r>
      <w:r w:rsidRPr="00C3672B">
        <w:t>-vis du colonel</w:t>
      </w:r>
      <w:r w:rsidR="00A01FD3" w:rsidRPr="00C3672B">
        <w:t xml:space="preserve">, </w:t>
      </w:r>
      <w:r w:rsidRPr="00C3672B">
        <w:t>de quatre mille livres qu</w:t>
      </w:r>
      <w:r w:rsidR="00A01FD3" w:rsidRPr="00C3672B">
        <w:rPr>
          <w:rFonts w:cs="Amasis30"/>
        </w:rPr>
        <w:t>’</w:t>
      </w:r>
      <w:r w:rsidRPr="00C3672B">
        <w:t>il n</w:t>
      </w:r>
      <w:r w:rsidR="00A01FD3" w:rsidRPr="00C3672B">
        <w:rPr>
          <w:rFonts w:cs="Amasis30"/>
        </w:rPr>
        <w:t>’</w:t>
      </w:r>
      <w:r w:rsidRPr="00C3672B">
        <w:t>avait pu lui payer</w:t>
      </w:r>
      <w:r w:rsidR="00A01FD3" w:rsidRPr="00C3672B">
        <w:t>.</w:t>
      </w:r>
    </w:p>
    <w:p w14:paraId="1E989915" w14:textId="77777777" w:rsidR="00A01FD3" w:rsidRPr="00C3672B" w:rsidRDefault="00A13117" w:rsidP="00A13117">
      <w:pPr>
        <w:pStyle w:val="Taille-1Normal"/>
      </w:pPr>
      <w:r w:rsidRPr="00C3672B">
        <w:lastRenderedPageBreak/>
        <w:t>Du Perrier commençait à avoir le gain insolent</w:t>
      </w:r>
      <w:r w:rsidR="00A01FD3" w:rsidRPr="00C3672B">
        <w:t xml:space="preserve">, </w:t>
      </w:r>
      <w:r w:rsidRPr="00C3672B">
        <w:t>et les cartes semblaient lui obéir</w:t>
      </w:r>
      <w:r w:rsidR="00A01FD3" w:rsidRPr="00C3672B">
        <w:t xml:space="preserve">, </w:t>
      </w:r>
      <w:r w:rsidRPr="00C3672B">
        <w:t>tant le jeu lui rentrait à propos</w:t>
      </w:r>
      <w:r w:rsidR="00A01FD3" w:rsidRPr="00C3672B">
        <w:t xml:space="preserve">. </w:t>
      </w:r>
      <w:r w:rsidRPr="00C3672B">
        <w:t>À chaque coup perdu la figure de François devenait plus pâle</w:t>
      </w:r>
      <w:r w:rsidR="00A01FD3" w:rsidRPr="00C3672B">
        <w:t xml:space="preserve">, </w:t>
      </w:r>
      <w:r w:rsidRPr="00C3672B">
        <w:t>à paraître aussi blanche que le col de linge rabattu sur le haut colletin de son armure</w:t>
      </w:r>
      <w:r w:rsidR="00A01FD3" w:rsidRPr="00C3672B">
        <w:t xml:space="preserve">. </w:t>
      </w:r>
      <w:r w:rsidRPr="00C3672B">
        <w:t>Il trouvait toujours le point plus fort chez son adversaire</w:t>
      </w:r>
      <w:r w:rsidR="00A01FD3" w:rsidRPr="00C3672B">
        <w:t xml:space="preserve">, </w:t>
      </w:r>
      <w:r w:rsidRPr="00C3672B">
        <w:t>et ayant fait une prime de dames</w:t>
      </w:r>
      <w:r w:rsidR="00A01FD3" w:rsidRPr="00C3672B">
        <w:t xml:space="preserve">, </w:t>
      </w:r>
      <w:r w:rsidRPr="00C3672B">
        <w:t>il rencontra une prime d</w:t>
      </w:r>
      <w:r w:rsidR="00A01FD3" w:rsidRPr="00C3672B">
        <w:t>’</w:t>
      </w:r>
      <w:r w:rsidRPr="00C3672B">
        <w:t>as chez du Perrier</w:t>
      </w:r>
      <w:r w:rsidR="00A01FD3" w:rsidRPr="00C3672B">
        <w:t xml:space="preserve">, </w:t>
      </w:r>
      <w:r w:rsidRPr="00C3672B">
        <w:t>ce qui lui coûta cinq cents livres</w:t>
      </w:r>
      <w:r w:rsidR="00A01FD3" w:rsidRPr="00C3672B">
        <w:t xml:space="preserve">. </w:t>
      </w:r>
      <w:r w:rsidRPr="00C3672B">
        <w:t>Pour se donner du courage</w:t>
      </w:r>
      <w:r w:rsidR="00A01FD3" w:rsidRPr="00C3672B">
        <w:t xml:space="preserve">, </w:t>
      </w:r>
      <w:r w:rsidRPr="00C3672B">
        <w:t>il buvait à longs traits du vin épicé qui fumait dans un grand hanap de vermeil</w:t>
      </w:r>
      <w:r w:rsidR="00A01FD3" w:rsidRPr="00C3672B">
        <w:t xml:space="preserve">. </w:t>
      </w:r>
      <w:r w:rsidRPr="00C3672B">
        <w:t>Le colonel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ailleurs</w:t>
      </w:r>
      <w:r w:rsidR="00A01FD3" w:rsidRPr="00C3672B">
        <w:t xml:space="preserve">, </w:t>
      </w:r>
      <w:r w:rsidRPr="00C3672B">
        <w:t>ne demeurait pas en reste</w:t>
      </w:r>
      <w:r w:rsidR="00A01FD3" w:rsidRPr="00C3672B">
        <w:t xml:space="preserve">, </w:t>
      </w:r>
      <w:r w:rsidRPr="00C3672B">
        <w:t>et à chaque instant il portait la santé de François</w:t>
      </w:r>
      <w:r w:rsidR="00A01FD3" w:rsidRPr="00C3672B">
        <w:t xml:space="preserve">, </w:t>
      </w:r>
      <w:r w:rsidRPr="00C3672B">
        <w:t>et avait soin que les pots fussent toujours remplis</w:t>
      </w:r>
      <w:r w:rsidR="00A01FD3" w:rsidRPr="00C3672B">
        <w:t>.</w:t>
      </w:r>
    </w:p>
    <w:p w14:paraId="5F35896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Écoutez</w:t>
      </w:r>
      <w:r w:rsidRPr="00C3672B">
        <w:t xml:space="preserve">, </w:t>
      </w:r>
      <w:r w:rsidR="00A13117" w:rsidRPr="00C3672B">
        <w:t>mon cher comte</w:t>
      </w:r>
      <w:r w:rsidRPr="00C3672B">
        <w:t xml:space="preserve">, – </w:t>
      </w:r>
      <w:r w:rsidR="00A13117" w:rsidRPr="00C3672B">
        <w:t>dit-il à François</w:t>
      </w:r>
      <w:r w:rsidRPr="00C3672B">
        <w:t xml:space="preserve">, </w:t>
      </w:r>
      <w:r w:rsidR="00A13117" w:rsidRPr="00C3672B">
        <w:t>après un coup qui endettait celui-ci de deux mille livres</w:t>
      </w:r>
      <w:r w:rsidRPr="00C3672B">
        <w:t xml:space="preserve">, – </w:t>
      </w:r>
      <w:r w:rsidR="00A13117" w:rsidRPr="00C3672B">
        <w:t>vous allez un peu largement à ce jeu</w:t>
      </w:r>
      <w:r w:rsidRPr="00C3672B">
        <w:t xml:space="preserve">, </w:t>
      </w:r>
      <w:r w:rsidR="00A13117" w:rsidRPr="00C3672B">
        <w:t>et si cela continue</w:t>
      </w:r>
      <w:r w:rsidRPr="00C3672B">
        <w:t xml:space="preserve">, </w:t>
      </w:r>
      <w:r w:rsidR="00A13117" w:rsidRPr="00C3672B">
        <w:t>vous me devrez prochainement cent mille livres</w:t>
      </w:r>
      <w:r w:rsidRPr="00C3672B">
        <w:t>…</w:t>
      </w:r>
    </w:p>
    <w:p w14:paraId="23E42468" w14:textId="77777777" w:rsidR="00A01FD3" w:rsidRPr="00C3672B" w:rsidRDefault="00A13117" w:rsidP="00A13117">
      <w:pPr>
        <w:pStyle w:val="Taille-1Normal"/>
      </w:pPr>
      <w:r w:rsidRPr="00C3672B">
        <w:t>Et comme François levait les sourcils avec hauteur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2557F47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Oh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je vous sais tr</w:t>
      </w:r>
      <w:r w:rsidR="00A13117" w:rsidRPr="00C3672B">
        <w:rPr>
          <w:rFonts w:cs="Amasis30"/>
        </w:rPr>
        <w:t>è</w:t>
      </w:r>
      <w:r w:rsidR="00A13117" w:rsidRPr="00C3672B">
        <w:t>s capable de me les payer</w:t>
      </w:r>
      <w:r w:rsidRPr="00C3672B">
        <w:t xml:space="preserve">, </w:t>
      </w:r>
      <w:r w:rsidR="00A13117" w:rsidRPr="00C3672B">
        <w:t>et je voudrais m</w:t>
      </w:r>
      <w:r w:rsidR="00A13117" w:rsidRPr="00C3672B">
        <w:rPr>
          <w:rFonts w:cs="Amasis30"/>
        </w:rPr>
        <w:t>ê</w:t>
      </w:r>
      <w:r w:rsidR="00A13117" w:rsidRPr="00C3672B">
        <w:t xml:space="preserve">me </w:t>
      </w:r>
      <w:r w:rsidR="00A13117" w:rsidRPr="00C3672B">
        <w:rPr>
          <w:rFonts w:cs="Amasis30"/>
        </w:rPr>
        <w:t>ê</w:t>
      </w:r>
      <w:r w:rsidR="00A13117" w:rsidRPr="00C3672B">
        <w:t>tre votre cr</w:t>
      </w:r>
      <w:r w:rsidR="00A13117" w:rsidRPr="00C3672B">
        <w:rPr>
          <w:rFonts w:cs="Amasis30"/>
        </w:rPr>
        <w:t>é</w:t>
      </w:r>
      <w:r w:rsidR="00A13117" w:rsidRPr="00C3672B">
        <w:t>ancier pour le triple</w:t>
      </w:r>
      <w:r w:rsidRPr="00C3672B">
        <w:rPr>
          <w:rFonts w:cs="Amasis30"/>
        </w:rPr>
        <w:t xml:space="preserve">… </w:t>
      </w:r>
      <w:r w:rsidR="00A13117" w:rsidRPr="00C3672B">
        <w:t>mais dans d</w:t>
      </w:r>
      <w:r w:rsidRPr="00C3672B">
        <w:rPr>
          <w:rFonts w:cs="Amasis30"/>
        </w:rPr>
        <w:t>’</w:t>
      </w:r>
      <w:r w:rsidR="00A13117" w:rsidRPr="00C3672B">
        <w:t>autres circonstances</w:t>
      </w:r>
      <w:r w:rsidRPr="00C3672B">
        <w:t xml:space="preserve">. </w:t>
      </w:r>
      <w:r w:rsidR="00A13117" w:rsidRPr="00C3672B">
        <w:t>Je m</w:t>
      </w:r>
      <w:r w:rsidRPr="00C3672B">
        <w:rPr>
          <w:rFonts w:cs="Amasis30"/>
        </w:rPr>
        <w:t>’</w:t>
      </w:r>
      <w:r w:rsidR="00A13117" w:rsidRPr="00C3672B">
        <w:t>explique</w:t>
      </w:r>
      <w:r w:rsidRPr="00C3672B">
        <w:t xml:space="preserve">.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demain matin que nous attaquons les huguenots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: </w:t>
      </w:r>
      <w:r w:rsidR="00A13117" w:rsidRPr="00C3672B">
        <w:t>or</w:t>
      </w:r>
      <w:r w:rsidRPr="00C3672B">
        <w:t xml:space="preserve">, </w:t>
      </w:r>
      <w:r w:rsidR="00A13117" w:rsidRPr="00C3672B">
        <w:t xml:space="preserve">qui dit bataille dit risques </w:t>
      </w:r>
      <w:r w:rsidR="00A13117" w:rsidRPr="00C3672B">
        <w:rPr>
          <w:rFonts w:cs="Amasis30"/>
        </w:rPr>
        <w:t>à</w:t>
      </w:r>
      <w:r w:rsidR="00A13117" w:rsidRPr="00C3672B">
        <w:t xml:space="preserve"> courir</w:t>
      </w:r>
      <w:r w:rsidRPr="00C3672B">
        <w:t xml:space="preserve">. </w:t>
      </w:r>
      <w:r w:rsidR="00A13117" w:rsidRPr="00C3672B">
        <w:t>Supposons un seul instant</w:t>
      </w:r>
      <w:r w:rsidRPr="00C3672B">
        <w:t xml:space="preserve">, </w:t>
      </w:r>
      <w:r w:rsidR="00A13117" w:rsidRPr="00C3672B">
        <w:t>sans nous y arr</w:t>
      </w:r>
      <w:r w:rsidR="00A13117" w:rsidRPr="00C3672B">
        <w:rPr>
          <w:rFonts w:cs="Amasis30"/>
        </w:rPr>
        <w:t>ê</w:t>
      </w:r>
      <w:r w:rsidR="00A13117" w:rsidRPr="00C3672B">
        <w:t>ter autrement</w:t>
      </w:r>
      <w:r w:rsidRPr="00C3672B">
        <w:t xml:space="preserve">, </w:t>
      </w:r>
      <w:r w:rsidR="00A13117" w:rsidRPr="00C3672B">
        <w:t>tant cette id</w:t>
      </w:r>
      <w:r w:rsidR="00A13117" w:rsidRPr="00C3672B">
        <w:rPr>
          <w:rFonts w:cs="Amasis30"/>
        </w:rPr>
        <w:t>é</w:t>
      </w:r>
      <w:r w:rsidR="00A13117" w:rsidRPr="00C3672B">
        <w:t>e m</w:t>
      </w:r>
      <w:r w:rsidRPr="00C3672B">
        <w:rPr>
          <w:rFonts w:cs="Amasis30"/>
        </w:rPr>
        <w:t>’</w:t>
      </w:r>
      <w:r w:rsidR="00A13117" w:rsidRPr="00C3672B">
        <w:t>est triste</w:t>
      </w:r>
      <w:r w:rsidRPr="00C3672B">
        <w:t xml:space="preserve">, </w:t>
      </w:r>
      <w:r w:rsidR="00A13117" w:rsidRPr="00C3672B">
        <w:t>que vous soyez tu</w:t>
      </w:r>
      <w:r w:rsidR="00A13117" w:rsidRPr="00C3672B">
        <w:rPr>
          <w:rFonts w:cs="Amasis30"/>
        </w:rPr>
        <w:t>é</w:t>
      </w:r>
      <w:r w:rsidR="00A13117" w:rsidRPr="00C3672B">
        <w:t xml:space="preserve"> demain</w:t>
      </w:r>
      <w:r w:rsidRPr="00C3672B">
        <w:t xml:space="preserve">,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en est fait de mes cent mille livres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50083F0" w14:textId="77777777" w:rsidR="00A01FD3" w:rsidRPr="00C3672B" w:rsidRDefault="00A13117" w:rsidP="00A13117">
      <w:pPr>
        <w:pStyle w:val="Taille-1Normal"/>
      </w:pPr>
      <w:r w:rsidRPr="00C3672B">
        <w:t>François eut envie de lui répondre que lui du Perrier pourrait aussi trouver la mort dans le combat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mais il se rappela que le colonel se tenait toujours loin des coups</w:t>
      </w:r>
      <w:r w:rsidR="00A01FD3" w:rsidRPr="00C3672B">
        <w:t xml:space="preserve">, </w:t>
      </w:r>
      <w:r w:rsidRPr="00C3672B">
        <w:t>et d</w:t>
      </w:r>
      <w:r w:rsidR="00A01FD3" w:rsidRPr="00C3672B">
        <w:rPr>
          <w:rFonts w:cs="Amasis30"/>
        </w:rPr>
        <w:t>’</w:t>
      </w:r>
      <w:r w:rsidRPr="00C3672B">
        <w:t>ailleurs il d</w:t>
      </w:r>
      <w:r w:rsidRPr="00C3672B">
        <w:rPr>
          <w:rFonts w:cs="Amasis30"/>
        </w:rPr>
        <w:t>é</w:t>
      </w:r>
      <w:r w:rsidRPr="00C3672B">
        <w:t>sirait savoir o</w:t>
      </w:r>
      <w:r w:rsidRPr="00C3672B">
        <w:rPr>
          <w:rFonts w:cs="Amasis30"/>
        </w:rPr>
        <w:t>ù</w:t>
      </w:r>
      <w:r w:rsidRPr="00C3672B">
        <w:t xml:space="preserve"> le gros homme voulait en venir</w:t>
      </w:r>
      <w:r w:rsidR="00A01FD3" w:rsidRPr="00C3672B">
        <w:t xml:space="preserve">. </w:t>
      </w:r>
      <w:r w:rsidRPr="00C3672B">
        <w:t xml:space="preserve">Il continua donc </w:t>
      </w:r>
      <w:r w:rsidRPr="00C3672B">
        <w:rPr>
          <w:rFonts w:cs="Amasis30"/>
        </w:rPr>
        <w:t>à</w:t>
      </w:r>
      <w:r w:rsidR="00D4308D">
        <w:rPr>
          <w:rFonts w:cs="Amasis30"/>
        </w:rPr>
        <w:t xml:space="preserve"> </w:t>
      </w:r>
      <w:r w:rsidRPr="00C3672B">
        <w:rPr>
          <w:rFonts w:cs="Amasis30"/>
        </w:rPr>
        <w:t>é</w:t>
      </w:r>
      <w:r w:rsidRPr="00C3672B">
        <w:t>couter</w:t>
      </w:r>
      <w:r w:rsidR="00A01FD3" w:rsidRPr="00C3672B">
        <w:t xml:space="preserve">, </w:t>
      </w:r>
      <w:r w:rsidRPr="00C3672B">
        <w:t>se renversant dans sa chaise</w:t>
      </w:r>
      <w:r w:rsidR="00A01FD3" w:rsidRPr="00C3672B">
        <w:t xml:space="preserve">, </w:t>
      </w:r>
      <w:r w:rsidRPr="00C3672B">
        <w:t xml:space="preserve">et laboura de son grand </w:t>
      </w:r>
      <w:r w:rsidRPr="00C3672B">
        <w:rPr>
          <w:rFonts w:cs="Amasis30"/>
        </w:rPr>
        <w:t>é</w:t>
      </w:r>
      <w:r w:rsidRPr="00C3672B">
        <w:t xml:space="preserve">peron </w:t>
      </w:r>
      <w:r w:rsidRPr="00C3672B">
        <w:rPr>
          <w:rFonts w:cs="Amasis30"/>
        </w:rPr>
        <w:t>à</w:t>
      </w:r>
      <w:r w:rsidRPr="00C3672B">
        <w:t xml:space="preserve"> molette </w:t>
      </w:r>
      <w:r w:rsidRPr="00C3672B">
        <w:rPr>
          <w:rFonts w:cs="Amasis30"/>
        </w:rPr>
        <w:t>é</w:t>
      </w:r>
      <w:r w:rsidRPr="00C3672B">
        <w:t>toil</w:t>
      </w:r>
      <w:r w:rsidRPr="00C3672B">
        <w:rPr>
          <w:rFonts w:cs="Amasis30"/>
        </w:rPr>
        <w:t>é</w:t>
      </w:r>
      <w:r w:rsidRPr="00C3672B">
        <w:t>e le corps d</w:t>
      </w:r>
      <w:r w:rsidR="00A01FD3" w:rsidRPr="00C3672B">
        <w:rPr>
          <w:rFonts w:cs="Amasis30"/>
        </w:rPr>
        <w:t>’</w:t>
      </w:r>
      <w:r w:rsidRPr="00C3672B">
        <w:t>une nymphe de Diane qui faisait une tache claire sur la grande tapisserie jet</w:t>
      </w:r>
      <w:r w:rsidRPr="00C3672B">
        <w:rPr>
          <w:rFonts w:cs="Amasis30"/>
        </w:rPr>
        <w:t>é</w:t>
      </w:r>
      <w:r w:rsidRPr="00C3672B">
        <w:t>e comme tapis sur le sol</w:t>
      </w:r>
      <w:r w:rsidR="00A01FD3" w:rsidRPr="00C3672B">
        <w:t>.</w:t>
      </w:r>
    </w:p>
    <w:p w14:paraId="1FD24A0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Eh bien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mon cher comte</w:t>
      </w:r>
      <w:r w:rsidRPr="00C3672B">
        <w:t xml:space="preserve">, </w:t>
      </w:r>
      <w:r w:rsidRPr="00C3672B">
        <w:rPr>
          <w:rFonts w:cs="Amasis30"/>
        </w:rPr>
        <w:t xml:space="preserve">– </w:t>
      </w:r>
      <w:r w:rsidR="00A13117" w:rsidRPr="00C3672B">
        <w:t>continuait du Perrier</w:t>
      </w:r>
      <w:r w:rsidRPr="00C3672B">
        <w:t xml:space="preserve">, </w:t>
      </w:r>
      <w:r w:rsidR="00A13117" w:rsidRPr="00C3672B">
        <w:t>puisque demain nous jouerons notre vie dans la m</w:t>
      </w:r>
      <w:r w:rsidR="00A13117" w:rsidRPr="00C3672B">
        <w:rPr>
          <w:rFonts w:cs="Amasis30"/>
        </w:rPr>
        <w:t>ê</w:t>
      </w:r>
      <w:r w:rsidR="00A13117" w:rsidRPr="00C3672B">
        <w:t>me partie</w:t>
      </w:r>
      <w:r w:rsidRPr="00C3672B">
        <w:t xml:space="preserve">, </w:t>
      </w:r>
      <w:r w:rsidR="00A13117" w:rsidRPr="00C3672B">
        <w:t>que nous importe ce que nous laisserons derri</w:t>
      </w:r>
      <w:r w:rsidR="00A13117" w:rsidRPr="00C3672B">
        <w:rPr>
          <w:rFonts w:cs="Amasis30"/>
        </w:rPr>
        <w:t>è</w:t>
      </w:r>
      <w:r w:rsidR="00A13117" w:rsidRPr="00C3672B">
        <w:t>re nous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616FF0F2" w14:textId="77777777" w:rsidR="00A01FD3" w:rsidRPr="00C3672B" w:rsidRDefault="00A13117" w:rsidP="00A13117">
      <w:pPr>
        <w:pStyle w:val="Taille-1Normal"/>
      </w:pPr>
      <w:r w:rsidRPr="00C3672B">
        <w:lastRenderedPageBreak/>
        <w:t>Ici il baissa la voix</w:t>
      </w:r>
      <w:r w:rsidR="00A01FD3" w:rsidRPr="00C3672B">
        <w:t xml:space="preserve">, </w:t>
      </w:r>
      <w:r w:rsidRPr="00C3672B">
        <w:t>pris d</w:t>
      </w:r>
      <w:r w:rsidR="00A01FD3" w:rsidRPr="00C3672B">
        <w:t>’</w:t>
      </w:r>
      <w:r w:rsidRPr="00C3672B">
        <w:t>émotion malgré son impudence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E7B6967" w14:textId="77777777" w:rsidR="00A01FD3" w:rsidRPr="00C3672B" w:rsidRDefault="00A01FD3" w:rsidP="00A13117">
      <w:pPr>
        <w:pStyle w:val="Taille-1Normal"/>
        <w:rPr>
          <w:rFonts w:cs="Amasis30"/>
        </w:rPr>
      </w:pPr>
      <w:r w:rsidRPr="00C3672B">
        <w:t>— </w:t>
      </w:r>
      <w:r w:rsidR="00A13117" w:rsidRPr="00C3672B">
        <w:t>Je vous propose cinquante mille livres de votre</w:t>
      </w:r>
      <w:r w:rsidRPr="00C3672B">
        <w:t xml:space="preserve">… </w:t>
      </w:r>
      <w:r w:rsidR="00A13117" w:rsidRPr="00C3672B">
        <w:t>Isabelle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– </w:t>
      </w:r>
      <w:r w:rsidR="00A13117" w:rsidRPr="00C3672B">
        <w:t>Vous savez bien</w:t>
      </w:r>
      <w:r w:rsidRPr="00C3672B">
        <w:t xml:space="preserve">, </w:t>
      </w:r>
      <w:r w:rsidR="00A13117" w:rsidRPr="00C3672B">
        <w:t>celle que vous d</w:t>
      </w:r>
      <w:r w:rsidR="00A13117" w:rsidRPr="00C3672B">
        <w:rPr>
          <w:rFonts w:cs="Amasis30"/>
        </w:rPr>
        <w:t>é</w:t>
      </w:r>
      <w:r w:rsidR="00A13117" w:rsidRPr="00C3672B">
        <w:t>tenez dans une liti</w:t>
      </w:r>
      <w:r w:rsidR="00A13117" w:rsidRPr="00C3672B">
        <w:rPr>
          <w:rFonts w:cs="Amasis30"/>
        </w:rPr>
        <w:t>è</w:t>
      </w:r>
      <w:r w:rsidR="00A13117" w:rsidRPr="00C3672B">
        <w:t>re</w:t>
      </w:r>
      <w:r w:rsidRPr="00C3672B">
        <w:rPr>
          <w:rFonts w:cs="Amasis30"/>
        </w:rPr>
        <w:t>…</w:t>
      </w:r>
    </w:p>
    <w:p w14:paraId="7F87670F" w14:textId="77777777" w:rsidR="00A01FD3" w:rsidRPr="00C3672B" w:rsidRDefault="00A13117" w:rsidP="00A13117">
      <w:pPr>
        <w:pStyle w:val="Taille-1Normal"/>
      </w:pPr>
      <w:r w:rsidRPr="00C3672B">
        <w:t>François le regarda</w:t>
      </w:r>
      <w:r w:rsidR="00A01FD3" w:rsidRPr="00C3672B">
        <w:t xml:space="preserve">, </w:t>
      </w:r>
      <w:r w:rsidRPr="00C3672B">
        <w:t>surpris</w:t>
      </w:r>
      <w:r w:rsidR="00A01FD3" w:rsidRPr="00C3672B">
        <w:t xml:space="preserve">, </w:t>
      </w:r>
      <w:r w:rsidRPr="00C3672B">
        <w:t>et crut qu</w:t>
      </w:r>
      <w:r w:rsidR="00A01FD3" w:rsidRPr="00C3672B">
        <w:t>’</w:t>
      </w:r>
      <w:r w:rsidRPr="00C3672B">
        <w:t>il parlait de la bohémienne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889B811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Qui cela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? </w:t>
      </w:r>
      <w:r w:rsidR="00A13117" w:rsidRPr="00C3672B">
        <w:t>La petite Zilla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Si elle vous pla</w:t>
      </w:r>
      <w:r w:rsidR="00A13117" w:rsidRPr="00C3672B">
        <w:rPr>
          <w:rFonts w:cs="Amasis30"/>
        </w:rPr>
        <w:t>î</w:t>
      </w:r>
      <w:r w:rsidR="00A13117" w:rsidRPr="00C3672B">
        <w:t>t</w:t>
      </w:r>
      <w:r w:rsidRPr="00C3672B">
        <w:t xml:space="preserve">, </w:t>
      </w:r>
      <w:r w:rsidR="00A13117" w:rsidRPr="00C3672B">
        <w:t>je vous la donne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2667235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Non</w:t>
      </w:r>
      <w:r w:rsidRPr="00C3672B">
        <w:t xml:space="preserve">, </w:t>
      </w:r>
      <w:r w:rsidR="00A13117" w:rsidRPr="00C3672B">
        <w:t>interrompit du Perrier</w:t>
      </w:r>
      <w:r w:rsidRPr="00C3672B">
        <w:t xml:space="preserve">. </w:t>
      </w:r>
      <w:r w:rsidR="00A13117" w:rsidRPr="00C3672B">
        <w:t>L</w:t>
      </w:r>
      <w:r w:rsidRPr="00C3672B">
        <w:t>’</w:t>
      </w:r>
      <w:r w:rsidR="00A13117" w:rsidRPr="00C3672B">
        <w:t>autre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La grande</w:t>
      </w:r>
      <w:r w:rsidRPr="00C3672B">
        <w:t xml:space="preserve">, </w:t>
      </w:r>
      <w:r w:rsidR="00A13117" w:rsidRPr="00C3672B">
        <w:t>la huguenote</w:t>
      </w:r>
      <w:r w:rsidRPr="00C3672B">
        <w:t xml:space="preserve">, </w:t>
      </w:r>
      <w:r w:rsidR="00A13117" w:rsidRPr="00C3672B">
        <w:t>comment l</w:t>
      </w:r>
      <w:r w:rsidRPr="00C3672B">
        <w:rPr>
          <w:rFonts w:cs="Amasis30"/>
        </w:rPr>
        <w:t>’</w:t>
      </w:r>
      <w:r w:rsidR="00A13117" w:rsidRPr="00C3672B">
        <w:t>appelez-vous donc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5DC39F2A" w14:textId="77777777" w:rsidR="00A01FD3" w:rsidRPr="00C3672B" w:rsidRDefault="00A13117" w:rsidP="00A13117">
      <w:pPr>
        <w:pStyle w:val="Taille-1Normal"/>
      </w:pPr>
      <w:r w:rsidRPr="00C3672B">
        <w:t>François crut avoir mal entendu</w:t>
      </w:r>
      <w:r w:rsidR="00A01FD3" w:rsidRPr="00C3672B">
        <w:t xml:space="preserve">, </w:t>
      </w:r>
      <w:r w:rsidRPr="00C3672B">
        <w:t>puis comme l</w:t>
      </w:r>
      <w:r w:rsidR="00A01FD3" w:rsidRPr="00C3672B">
        <w:t>’</w:t>
      </w:r>
      <w:r w:rsidRPr="00C3672B">
        <w:t>autre répétait</w:t>
      </w:r>
      <w:r w:rsidR="00A01FD3" w:rsidRPr="00C3672B">
        <w:t xml:space="preserve">, </w:t>
      </w:r>
      <w:r w:rsidRPr="00C3672B">
        <w:t>il demeura stupéfait de son audace</w:t>
      </w:r>
      <w:r w:rsidR="00A01FD3" w:rsidRPr="00C3672B">
        <w:t>.</w:t>
      </w:r>
    </w:p>
    <w:p w14:paraId="34BDF0F0" w14:textId="77777777" w:rsidR="00A01FD3" w:rsidRPr="00C3672B" w:rsidRDefault="00A13117" w:rsidP="00A13117">
      <w:pPr>
        <w:pStyle w:val="Taille-1Normal"/>
      </w:pPr>
      <w:r w:rsidRPr="00C3672B">
        <w:t>En toute autre circonstance</w:t>
      </w:r>
      <w:r w:rsidR="00A01FD3" w:rsidRPr="00C3672B">
        <w:t xml:space="preserve">, </w:t>
      </w:r>
      <w:r w:rsidRPr="00C3672B">
        <w:t>jouer une femme aux cartes lui eût semblé chose plaisante</w:t>
      </w:r>
      <w:r w:rsidR="00A01FD3" w:rsidRPr="00C3672B">
        <w:t xml:space="preserve">, </w:t>
      </w:r>
      <w:r w:rsidRPr="00C3672B">
        <w:t>et cela l</w:t>
      </w:r>
      <w:r w:rsidR="00A01FD3" w:rsidRPr="00C3672B">
        <w:t>’</w:t>
      </w:r>
      <w:r w:rsidRPr="00C3672B">
        <w:t>aurait fait rire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comme il s</w:t>
      </w:r>
      <w:r w:rsidR="00A01FD3" w:rsidRPr="00C3672B">
        <w:t>’</w:t>
      </w:r>
      <w:r w:rsidRPr="00C3672B">
        <w:t>agissait de Madeleine de Gardefort</w:t>
      </w:r>
      <w:r w:rsidR="00A01FD3" w:rsidRPr="00C3672B">
        <w:t xml:space="preserve">, </w:t>
      </w:r>
      <w:r w:rsidRPr="00C3672B">
        <w:t>une pareille action lui apparaissait comme un sacrilège dont les vapeurs du vin cuit venaient exagérer l</w:t>
      </w:r>
      <w:r w:rsidR="00A01FD3" w:rsidRPr="00C3672B">
        <w:t>’</w:t>
      </w:r>
      <w:r w:rsidRPr="00C3672B">
        <w:t>horreur</w:t>
      </w:r>
      <w:r w:rsidR="00A01FD3" w:rsidRPr="00C3672B">
        <w:t xml:space="preserve">. </w:t>
      </w:r>
      <w:r w:rsidR="00C3672B" w:rsidRPr="00C3672B">
        <w:t>À</w:t>
      </w:r>
      <w:r w:rsidRPr="00C3672B">
        <w:t xml:space="preserve"> ouïr les paroles de du Perrier</w:t>
      </w:r>
      <w:r w:rsidR="00A01FD3" w:rsidRPr="00C3672B">
        <w:t xml:space="preserve">, </w:t>
      </w:r>
      <w:r w:rsidRPr="00C3672B">
        <w:t>il eut d</w:t>
      </w:r>
      <w:r w:rsidR="00A01FD3" w:rsidRPr="00C3672B">
        <w:t>’</w:t>
      </w:r>
      <w:r w:rsidRPr="00C3672B">
        <w:t>abord envie de lui envoyer son hanap à la tête</w:t>
      </w:r>
      <w:r w:rsidR="00A01FD3" w:rsidRPr="00C3672B">
        <w:t xml:space="preserve">, </w:t>
      </w:r>
      <w:r w:rsidRPr="00C3672B">
        <w:t>puis il le regarda en riant avec mépris</w:t>
      </w:r>
      <w:r w:rsidR="00A01FD3" w:rsidRPr="00C3672B">
        <w:t xml:space="preserve">. </w:t>
      </w:r>
      <w:r w:rsidRPr="00C3672B">
        <w:t>Comment un être pareil</w:t>
      </w:r>
      <w:r w:rsidR="00A01FD3" w:rsidRPr="00C3672B">
        <w:t xml:space="preserve">, </w:t>
      </w:r>
      <w:r w:rsidRPr="00C3672B">
        <w:t>laid comme un escargot</w:t>
      </w:r>
      <w:r w:rsidR="00A01FD3" w:rsidRPr="00C3672B">
        <w:t xml:space="preserve">, </w:t>
      </w:r>
      <w:r w:rsidRPr="00C3672B">
        <w:t>pouvait-il penser à sa mie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? </w:t>
      </w:r>
      <w:r w:rsidRPr="00C3672B">
        <w:t>Et un d</w:t>
      </w:r>
      <w:r w:rsidRPr="00C3672B">
        <w:rPr>
          <w:rFonts w:cs="Amasis30"/>
        </w:rPr>
        <w:t>é</w:t>
      </w:r>
      <w:r w:rsidRPr="00C3672B">
        <w:t>go</w:t>
      </w:r>
      <w:r w:rsidRPr="00C3672B">
        <w:rPr>
          <w:rFonts w:cs="Amasis30"/>
        </w:rPr>
        <w:t>û</w:t>
      </w:r>
      <w:r w:rsidRPr="00C3672B">
        <w:t>t le prenait à détailler cet homme</w:t>
      </w:r>
      <w:r w:rsidR="00A01FD3" w:rsidRPr="00C3672B">
        <w:t xml:space="preserve">, </w:t>
      </w:r>
      <w:r w:rsidRPr="00C3672B">
        <w:t>car il lui semblait que la beauté de sa Madeleine dût pâlir et se passer à être vantée par un pareil truand</w:t>
      </w:r>
      <w:r w:rsidR="00A01FD3" w:rsidRPr="00C3672B">
        <w:t xml:space="preserve">, </w:t>
      </w:r>
      <w:r w:rsidRPr="00C3672B">
        <w:t>comme certaines fleurs se dessèchent sous le regard glauque de ces reptiles dont les yeux fixes</w:t>
      </w:r>
      <w:r w:rsidR="00A01FD3" w:rsidRPr="00C3672B">
        <w:t xml:space="preserve">, </w:t>
      </w:r>
      <w:r w:rsidRPr="00C3672B">
        <w:t>enchâssés sous leur cornée épaisse</w:t>
      </w:r>
      <w:r w:rsidR="00A01FD3" w:rsidRPr="00C3672B">
        <w:t xml:space="preserve">, </w:t>
      </w:r>
      <w:r w:rsidRPr="00C3672B">
        <w:t>paraissent le feu sourd d</w:t>
      </w:r>
      <w:r w:rsidR="00A01FD3" w:rsidRPr="00C3672B">
        <w:t>’</w:t>
      </w:r>
      <w:r w:rsidRPr="00C3672B">
        <w:t>une lampe brûlant au fond d</w:t>
      </w:r>
      <w:r w:rsidR="00A01FD3" w:rsidRPr="00C3672B">
        <w:t>’</w:t>
      </w:r>
      <w:r w:rsidRPr="00C3672B">
        <w:t>un tombeau</w:t>
      </w:r>
      <w:r w:rsidR="00A01FD3" w:rsidRPr="00C3672B">
        <w:t>.</w:t>
      </w:r>
    </w:p>
    <w:p w14:paraId="75D1097E" w14:textId="77777777" w:rsidR="00A01FD3" w:rsidRPr="00C3672B" w:rsidRDefault="00A13117" w:rsidP="00A13117">
      <w:pPr>
        <w:pStyle w:val="Taille-1Normal"/>
      </w:pPr>
      <w:r w:rsidRPr="00C3672B">
        <w:t>Et comme il ne répondait pas</w:t>
      </w:r>
      <w:r w:rsidR="00A01FD3" w:rsidRPr="00C3672B">
        <w:t xml:space="preserve">, </w:t>
      </w:r>
      <w:r w:rsidRPr="00C3672B">
        <w:t>du Perrier continua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6F660C9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vous propose cette transaction comme pratique</w:t>
      </w:r>
      <w:r w:rsidRPr="00C3672B">
        <w:t xml:space="preserve">. </w:t>
      </w:r>
      <w:r w:rsidR="00A13117" w:rsidRPr="00C3672B">
        <w:t>La fille me plaît</w:t>
      </w:r>
      <w:r w:rsidRPr="00C3672B">
        <w:t xml:space="preserve">. </w:t>
      </w:r>
      <w:r w:rsidR="00A13117" w:rsidRPr="00C3672B">
        <w:t>Et d</w:t>
      </w:r>
      <w:r w:rsidRPr="00C3672B">
        <w:t>’</w:t>
      </w:r>
      <w:r w:rsidR="00A13117" w:rsidRPr="00C3672B">
        <w:t>ailleurs</w:t>
      </w:r>
      <w:r w:rsidRPr="00C3672B">
        <w:t xml:space="preserve">, </w:t>
      </w:r>
      <w:r w:rsidR="00A13117" w:rsidRPr="00C3672B">
        <w:t>il faudra un jour ou l</w:t>
      </w:r>
      <w:r w:rsidRPr="00C3672B">
        <w:t>’</w:t>
      </w:r>
      <w:r w:rsidR="00A13117" w:rsidRPr="00C3672B">
        <w:t>autre que vous la lâchiez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je serai oblig</w:t>
      </w:r>
      <w:r w:rsidR="00A13117" w:rsidRPr="00C3672B">
        <w:rPr>
          <w:rFonts w:cs="Amasis30"/>
        </w:rPr>
        <w:t>é</w:t>
      </w:r>
      <w:r w:rsidRPr="00C3672B">
        <w:t xml:space="preserve">, </w:t>
      </w:r>
      <w:r w:rsidR="00A13117" w:rsidRPr="00C3672B">
        <w:t xml:space="preserve">quand nous serons de retour </w:t>
      </w:r>
      <w:r w:rsidR="00A13117" w:rsidRPr="00C3672B">
        <w:rPr>
          <w:rFonts w:cs="Amasis30"/>
        </w:rPr>
        <w:t>à</w:t>
      </w:r>
      <w:r w:rsidR="00A13117" w:rsidRPr="00C3672B">
        <w:t xml:space="preserve"> Bourges</w:t>
      </w:r>
      <w:r w:rsidRPr="00C3672B">
        <w:t xml:space="preserve">, </w:t>
      </w:r>
      <w:r w:rsidR="00A13117" w:rsidRPr="00C3672B">
        <w:t>de la remettre aux mains de M</w:t>
      </w:r>
      <w:r w:rsidR="00A13117" w:rsidRPr="00C3672B">
        <w:rPr>
          <w:vertAlign w:val="superscript"/>
        </w:rPr>
        <w:t>gr</w:t>
      </w:r>
      <w:r w:rsidR="00A13117" w:rsidRPr="00C3672B">
        <w:t xml:space="preserve"> le Roi qui s</w:t>
      </w:r>
      <w:r w:rsidRPr="00C3672B">
        <w:t>’</w:t>
      </w:r>
      <w:r w:rsidR="00A13117" w:rsidRPr="00C3672B">
        <w:t>occupera de sa conversion ou la livrera au tribunal</w:t>
      </w:r>
      <w:r w:rsidRPr="00C3672B">
        <w:t xml:space="preserve">. </w:t>
      </w:r>
      <w:r w:rsidR="00A13117" w:rsidRPr="00C3672B">
        <w:t>Vous n</w:t>
      </w:r>
      <w:r w:rsidRPr="00C3672B">
        <w:t>’</w:t>
      </w:r>
      <w:r w:rsidR="00A13117" w:rsidRPr="00C3672B">
        <w:t>espérez pas</w:t>
      </w:r>
      <w:r w:rsidRPr="00C3672B">
        <w:t xml:space="preserve">, </w:t>
      </w:r>
      <w:r w:rsidR="00A13117" w:rsidRPr="00C3672B">
        <w:t>je suppose</w:t>
      </w:r>
      <w:r w:rsidRPr="00C3672B">
        <w:t xml:space="preserve">, </w:t>
      </w:r>
      <w:r w:rsidR="00A13117" w:rsidRPr="00C3672B">
        <w:t>garder indéfiniment la donzelle chez vous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je ne pourrai vous le permettre</w:t>
      </w:r>
      <w:r w:rsidRPr="00C3672B">
        <w:t xml:space="preserve">, </w:t>
      </w:r>
      <w:r w:rsidR="00A13117" w:rsidRPr="00C3672B">
        <w:t>et des ordres sup</w:t>
      </w:r>
      <w:r w:rsidR="00A13117" w:rsidRPr="00C3672B">
        <w:rPr>
          <w:rFonts w:cs="Amasis30"/>
        </w:rPr>
        <w:t>é</w:t>
      </w:r>
      <w:r w:rsidR="00A13117" w:rsidRPr="00C3672B">
        <w:t>rieurs m</w:t>
      </w:r>
      <w:r w:rsidRPr="00C3672B">
        <w:rPr>
          <w:rFonts w:cs="Amasis30"/>
        </w:rPr>
        <w:t>’</w:t>
      </w:r>
      <w:r w:rsidR="00A13117" w:rsidRPr="00C3672B">
        <w:t xml:space="preserve">obligeront </w:t>
      </w:r>
      <w:r w:rsidR="00A13117" w:rsidRPr="00C3672B">
        <w:rPr>
          <w:rFonts w:cs="Amasis30"/>
        </w:rPr>
        <w:t>à</w:t>
      </w:r>
      <w:r w:rsidR="00A13117" w:rsidRPr="00C3672B">
        <w:t xml:space="preserve"> vous la prendre</w:t>
      </w:r>
      <w:r w:rsidRPr="00C3672B">
        <w:t>.</w:t>
      </w:r>
    </w:p>
    <w:p w14:paraId="38FE4417" w14:textId="77777777" w:rsidR="00A01FD3" w:rsidRPr="00C3672B" w:rsidRDefault="00A13117" w:rsidP="00A13117">
      <w:pPr>
        <w:pStyle w:val="Taille-1Normal"/>
      </w:pPr>
      <w:r w:rsidRPr="00C3672B">
        <w:lastRenderedPageBreak/>
        <w:t>François l</w:t>
      </w:r>
      <w:r w:rsidR="00A01FD3" w:rsidRPr="00C3672B">
        <w:t>’</w:t>
      </w:r>
      <w:r w:rsidRPr="00C3672B">
        <w:t>écoutait</w:t>
      </w:r>
      <w:r w:rsidR="00A01FD3" w:rsidRPr="00C3672B">
        <w:t xml:space="preserve">, </w:t>
      </w:r>
      <w:r w:rsidRPr="00C3672B">
        <w:t>pensif</w:t>
      </w:r>
      <w:r w:rsidR="00A01FD3" w:rsidRPr="00C3672B">
        <w:t xml:space="preserve">. </w:t>
      </w:r>
      <w:r w:rsidRPr="00C3672B">
        <w:t>Il avait oublié ces choses</w:t>
      </w:r>
      <w:r w:rsidR="00A01FD3" w:rsidRPr="00C3672B">
        <w:t xml:space="preserve">, </w:t>
      </w:r>
      <w:r w:rsidRPr="00C3672B">
        <w:t>et maintenant il songeait à tout cela et aussi à une lettre qu</w:t>
      </w:r>
      <w:r w:rsidR="00A01FD3" w:rsidRPr="00C3672B">
        <w:t>’</w:t>
      </w:r>
      <w:r w:rsidRPr="00C3672B">
        <w:t>il venait de recevoir</w:t>
      </w:r>
      <w:r w:rsidR="00A01FD3" w:rsidRPr="00C3672B">
        <w:t xml:space="preserve">, </w:t>
      </w:r>
      <w:r w:rsidRPr="00C3672B">
        <w:t>le matin même</w:t>
      </w:r>
      <w:r w:rsidR="00A01FD3" w:rsidRPr="00C3672B">
        <w:t xml:space="preserve">, </w:t>
      </w:r>
      <w:r w:rsidRPr="00C3672B">
        <w:t>de sa mère</w:t>
      </w:r>
      <w:r w:rsidR="00A01FD3" w:rsidRPr="00C3672B">
        <w:t xml:space="preserve">, </w:t>
      </w:r>
      <w:r w:rsidRPr="00C3672B">
        <w:t>et où la comtesse lui proposait une des plus riches héritières de la Bretagne</w:t>
      </w:r>
      <w:r w:rsidR="00A01FD3" w:rsidRPr="00C3672B">
        <w:t xml:space="preserve">, </w:t>
      </w:r>
      <w:r w:rsidRPr="00C3672B">
        <w:t>une fortune à mener un train de prince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! </w:t>
      </w:r>
      <w:r w:rsidRPr="00C3672B">
        <w:t>Du Perrier</w:t>
      </w:r>
      <w:r w:rsidR="00A01FD3" w:rsidRPr="00C3672B">
        <w:t xml:space="preserve">, </w:t>
      </w:r>
      <w:r w:rsidRPr="00C3672B">
        <w:t>le regardant en dessous</w:t>
      </w:r>
      <w:r w:rsidR="00A01FD3" w:rsidRPr="00C3672B">
        <w:t xml:space="preserve">, </w:t>
      </w:r>
      <w:r w:rsidRPr="00C3672B">
        <w:t>reprit d</w:t>
      </w:r>
      <w:r w:rsidR="00A01FD3" w:rsidRPr="00C3672B">
        <w:rPr>
          <w:rFonts w:cs="Amasis30"/>
        </w:rPr>
        <w:t>’</w:t>
      </w:r>
      <w:r w:rsidRPr="00C3672B">
        <w:t>un air distrait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0D86FF99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Cette histoire devient ennuyeuse</w:t>
      </w:r>
      <w:r w:rsidRPr="00C3672B">
        <w:t xml:space="preserve">, </w:t>
      </w:r>
      <w:r w:rsidR="00A13117" w:rsidRPr="00C3672B">
        <w:t>et puisque nous en parlons</w:t>
      </w:r>
      <w:r w:rsidRPr="00C3672B">
        <w:t xml:space="preserve">, </w:t>
      </w:r>
      <w:r w:rsidR="00A13117" w:rsidRPr="00C3672B">
        <w:t xml:space="preserve">je dois vous dire que </w:t>
      </w:r>
      <w:r w:rsidRPr="00C3672B">
        <w:t>M. de </w:t>
      </w:r>
      <w:r w:rsidR="00A13117" w:rsidRPr="00C3672B">
        <w:t>Tavannes m</w:t>
      </w:r>
      <w:r w:rsidRPr="00C3672B">
        <w:t>’</w:t>
      </w:r>
      <w:r w:rsidR="00A13117" w:rsidRPr="00C3672B">
        <w:t>a écrit à ce sujet</w:t>
      </w:r>
      <w:r w:rsidRPr="00C3672B">
        <w:t xml:space="preserve">. </w:t>
      </w:r>
      <w:r w:rsidR="00A13117" w:rsidRPr="00C3672B">
        <w:t>Il sait que la fillette est filleule de la princesse Renée de Ferrare</w:t>
      </w:r>
      <w:r w:rsidRPr="00C3672B">
        <w:t xml:space="preserve">, </w:t>
      </w:r>
      <w:r w:rsidR="00A13117" w:rsidRPr="00C3672B">
        <w:t>et on tient à Paris à s</w:t>
      </w:r>
      <w:r w:rsidRPr="00C3672B">
        <w:t>’</w:t>
      </w:r>
      <w:r w:rsidR="00A13117" w:rsidRPr="00C3672B">
        <w:t>en assurer pour s</w:t>
      </w:r>
      <w:r w:rsidRPr="00C3672B">
        <w:t>’</w:t>
      </w:r>
      <w:r w:rsidR="00A13117" w:rsidRPr="00C3672B">
        <w:t>en servir comme d</w:t>
      </w:r>
      <w:r w:rsidRPr="00C3672B">
        <w:t>’</w:t>
      </w:r>
      <w:r w:rsidR="00A13117" w:rsidRPr="00C3672B">
        <w:t>otage</w:t>
      </w:r>
      <w:r w:rsidRPr="00C3672B">
        <w:t>.</w:t>
      </w:r>
    </w:p>
    <w:p w14:paraId="0F0850E0" w14:textId="77777777" w:rsidR="00A01FD3" w:rsidRPr="00C3672B" w:rsidRDefault="00A13117" w:rsidP="00A13117">
      <w:pPr>
        <w:pStyle w:val="Taille-1Normal"/>
      </w:pPr>
      <w:r w:rsidRPr="00C3672B">
        <w:t>Puis négligemment il regarda un papier où il avait tracé des chiffres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D134F02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Vous me devez en tout trente-cinq mille livres</w:t>
      </w:r>
      <w:r w:rsidRPr="00C3672B">
        <w:t xml:space="preserve">. </w:t>
      </w:r>
      <w:r w:rsidR="00A13117" w:rsidRPr="00C3672B">
        <w:t>Comment allez-vous faire pour me les payer</w:t>
      </w:r>
      <w:r w:rsidR="00224814" w:rsidRPr="00C3672B">
        <w:rPr>
          <w:rFonts w:ascii="Times New Roman" w:hAnsi="Times New Roman"/>
        </w:rPr>
        <w:t> </w:t>
      </w:r>
      <w:r w:rsidRPr="00C3672B">
        <w:t>?</w:t>
      </w:r>
    </w:p>
    <w:p w14:paraId="78CACAF4" w14:textId="77777777" w:rsidR="00A01FD3" w:rsidRPr="00C3672B" w:rsidRDefault="00A13117" w:rsidP="00A13117">
      <w:pPr>
        <w:pStyle w:val="Taille-1Normal"/>
      </w:pPr>
      <w:r w:rsidRPr="00C3672B">
        <w:t>François sentit le rouge lui monter à la face</w:t>
      </w:r>
      <w:r w:rsidR="00A01FD3" w:rsidRPr="00C3672B">
        <w:t>.</w:t>
      </w:r>
    </w:p>
    <w:p w14:paraId="16D8DA92" w14:textId="77777777" w:rsidR="00A01FD3" w:rsidRPr="00C3672B" w:rsidRDefault="00A13117" w:rsidP="00A13117">
      <w:pPr>
        <w:pStyle w:val="Taille-1Normal"/>
      </w:pPr>
      <w:r w:rsidRPr="00C3672B">
        <w:t>Du Perrier reprit avec bonhomie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1845C41F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Je vous joue</w:t>
      </w:r>
      <w:r w:rsidRPr="00C3672B">
        <w:t xml:space="preserve">, </w:t>
      </w:r>
      <w:r w:rsidR="00A13117" w:rsidRPr="00C3672B">
        <w:t>si vous voulez</w:t>
      </w:r>
      <w:r w:rsidRPr="00C3672B">
        <w:t xml:space="preserve">, </w:t>
      </w:r>
      <w:r w:rsidR="00A13117" w:rsidRPr="00C3672B">
        <w:t>votre</w:t>
      </w:r>
      <w:r w:rsidR="009C6902">
        <w:t xml:space="preserve"> </w:t>
      </w:r>
      <w:r w:rsidR="00A13117" w:rsidRPr="00C3672B">
        <w:t>mignonne contre cinquante mille livres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c</w:t>
      </w:r>
      <w:r w:rsidRPr="00C3672B">
        <w:rPr>
          <w:rFonts w:cs="Amasis30"/>
        </w:rPr>
        <w:t>’</w:t>
      </w:r>
      <w:r w:rsidR="00A13117" w:rsidRPr="00C3672B">
        <w:t>est une grosse somme</w:t>
      </w:r>
      <w:r w:rsidRPr="00C3672B">
        <w:t xml:space="preserve">, </w:t>
      </w:r>
      <w:r w:rsidR="00A13117" w:rsidRPr="00C3672B">
        <w:t>et qui vous permettra de vous refaire</w:t>
      </w:r>
      <w:r w:rsidRPr="00C3672B">
        <w:t xml:space="preserve">, </w:t>
      </w:r>
      <w:r w:rsidR="00A13117" w:rsidRPr="00C3672B">
        <w:t>car vous ne pouvez pas toujours perdre</w:t>
      </w:r>
      <w:r w:rsidRPr="00C3672B">
        <w:t>.</w:t>
      </w:r>
    </w:p>
    <w:p w14:paraId="47818BC3" w14:textId="41A85160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les lèvres serrées</w:t>
      </w:r>
      <w:r w:rsidR="00A01FD3" w:rsidRPr="00C3672B">
        <w:t xml:space="preserve">, </w:t>
      </w:r>
      <w:r w:rsidRPr="00C3672B">
        <w:t>ressaisit les cartes</w:t>
      </w:r>
      <w:r w:rsidR="00A01FD3" w:rsidRPr="00C3672B">
        <w:t xml:space="preserve">, </w:t>
      </w:r>
      <w:r w:rsidRPr="00C3672B">
        <w:t>sans mot dire</w:t>
      </w:r>
      <w:r w:rsidR="00A01FD3" w:rsidRPr="00C3672B">
        <w:t xml:space="preserve">, </w:t>
      </w:r>
      <w:r w:rsidRPr="00C3672B">
        <w:t>et la partie reprit</w:t>
      </w:r>
      <w:r w:rsidR="00A01FD3" w:rsidRPr="00C3672B">
        <w:t xml:space="preserve">. </w:t>
      </w:r>
      <w:r w:rsidRPr="00C3672B">
        <w:t>Du Perrier</w:t>
      </w:r>
      <w:r w:rsidR="00A01FD3" w:rsidRPr="00C3672B">
        <w:t xml:space="preserve"> </w:t>
      </w:r>
      <w:r w:rsidRPr="00C3672B">
        <w:t>jouait paisiblement exasp</w:t>
      </w:r>
      <w:r w:rsidRPr="00C3672B">
        <w:rPr>
          <w:rFonts w:cs="Amasis30"/>
        </w:rPr>
        <w:t>é</w:t>
      </w:r>
      <w:r w:rsidRPr="00C3672B">
        <w:t>rant Fran</w:t>
      </w:r>
      <w:r w:rsidRPr="00C3672B">
        <w:rPr>
          <w:rFonts w:cs="Amasis30"/>
        </w:rPr>
        <w:t>ç</w:t>
      </w:r>
      <w:r w:rsidRPr="00C3672B">
        <w:t>ois par sa chance insolente</w:t>
      </w:r>
      <w:r w:rsidR="00A01FD3" w:rsidRPr="00C3672B">
        <w:t xml:space="preserve">, </w:t>
      </w:r>
      <w:r w:rsidRPr="00C3672B">
        <w:t>le menant comme un belluaire manie une bête sauvage au gré d</w:t>
      </w:r>
      <w:r w:rsidR="00A01FD3" w:rsidRPr="00C3672B">
        <w:t>’</w:t>
      </w:r>
      <w:r w:rsidRPr="00C3672B">
        <w:t>une draperie rouge</w:t>
      </w:r>
      <w:r w:rsidR="00A01FD3" w:rsidRPr="00C3672B">
        <w:t xml:space="preserve">. </w:t>
      </w:r>
      <w:r w:rsidRPr="00C3672B">
        <w:t>Lentement il lui gagnait son argent</w:t>
      </w:r>
      <w:r w:rsidR="00A01FD3" w:rsidRPr="00C3672B">
        <w:t xml:space="preserve">, </w:t>
      </w:r>
      <w:r w:rsidRPr="00C3672B">
        <w:t>ne lui laissant prendre que des coups sans importance</w:t>
      </w:r>
      <w:r w:rsidR="00A01FD3" w:rsidRPr="00C3672B">
        <w:t xml:space="preserve">, </w:t>
      </w:r>
      <w:r w:rsidRPr="00C3672B">
        <w:t>quelques écus à peine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puis il lui d</w:t>
      </w:r>
      <w:r w:rsidRPr="00C3672B">
        <w:rPr>
          <w:rFonts w:cs="Amasis30"/>
        </w:rPr>
        <w:t>é</w:t>
      </w:r>
      <w:r w:rsidRPr="00C3672B">
        <w:t>molissait sa masse en faisant des relances de plusieurs centaines de livres que l</w:t>
      </w:r>
      <w:r w:rsidR="00A01FD3" w:rsidRPr="00C3672B">
        <w:rPr>
          <w:rFonts w:cs="Amasis30"/>
        </w:rPr>
        <w:t>’</w:t>
      </w:r>
      <w:r w:rsidRPr="00C3672B">
        <w:t>autre tenait toujours</w:t>
      </w:r>
      <w:r w:rsidR="00A01FD3" w:rsidRPr="00C3672B">
        <w:t xml:space="preserve">. </w:t>
      </w:r>
      <w:r w:rsidRPr="00C3672B">
        <w:t>Il ne restait plus</w:t>
      </w:r>
      <w:r w:rsidR="00A01FD3" w:rsidRPr="00C3672B">
        <w:t xml:space="preserve">, </w:t>
      </w:r>
      <w:r w:rsidRPr="00C3672B">
        <w:t>vers quatre heures du matin</w:t>
      </w:r>
      <w:r w:rsidR="00A01FD3" w:rsidRPr="00C3672B">
        <w:t xml:space="preserve">, </w:t>
      </w:r>
      <w:r w:rsidRPr="00C3672B">
        <w:t xml:space="preserve">que cinq mille livres </w:t>
      </w:r>
      <w:r w:rsidRPr="00C3672B">
        <w:rPr>
          <w:rFonts w:cs="Amasis30"/>
        </w:rPr>
        <w:t>à</w:t>
      </w:r>
      <w:r w:rsidRPr="00C3672B">
        <w:t xml:space="preserve"> 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. </w:t>
      </w:r>
      <w:r w:rsidRPr="00C3672B">
        <w:t>Sur un engagement assez fort</w:t>
      </w:r>
      <w:r w:rsidR="00A01FD3" w:rsidRPr="00C3672B">
        <w:t xml:space="preserve">, </w:t>
      </w:r>
      <w:r w:rsidRPr="00C3672B">
        <w:t>du Perrier lui fit deux mille livres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Fran</w:t>
      </w:r>
      <w:r w:rsidRPr="00C3672B">
        <w:rPr>
          <w:rFonts w:cs="Amasis30"/>
        </w:rPr>
        <w:t>ç</w:t>
      </w:r>
      <w:r w:rsidRPr="00C3672B">
        <w:t>ois poussa les cinq mille devant lui</w:t>
      </w:r>
      <w:r w:rsidR="00A01FD3" w:rsidRPr="00C3672B">
        <w:t xml:space="preserve">, </w:t>
      </w:r>
      <w:r w:rsidRPr="00C3672B">
        <w:t>il avait une prime de rois</w:t>
      </w:r>
      <w:r w:rsidR="00A01FD3" w:rsidRPr="00C3672B">
        <w:t xml:space="preserve">, </w:t>
      </w:r>
      <w:r w:rsidRPr="00C3672B">
        <w:t>mais du Perrier annonça froidement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4FDBA203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Cinquante-cinq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! </w:t>
      </w:r>
      <w:r w:rsidR="00A13117" w:rsidRPr="00C3672B">
        <w:t>Vous avez perdu</w:t>
      </w:r>
      <w:r w:rsidRPr="00C3672B">
        <w:t xml:space="preserve">, </w:t>
      </w:r>
      <w:r w:rsidR="00A13117" w:rsidRPr="00C3672B">
        <w:t>mon cher monsieur</w:t>
      </w:r>
      <w:r w:rsidRPr="00C3672B">
        <w:t xml:space="preserve">. </w:t>
      </w:r>
      <w:r w:rsidR="00A13117" w:rsidRPr="00C3672B">
        <w:t>Je r</w:t>
      </w:r>
      <w:r w:rsidR="00A13117" w:rsidRPr="00C3672B">
        <w:rPr>
          <w:rFonts w:cs="Amasis30"/>
        </w:rPr>
        <w:t>é</w:t>
      </w:r>
      <w:r w:rsidR="00A13117" w:rsidRPr="00C3672B">
        <w:t>clame mon gage et vais aller me reposer quelques instants</w:t>
      </w:r>
      <w:r w:rsidRPr="00C3672B">
        <w:t>.</w:t>
      </w:r>
    </w:p>
    <w:p w14:paraId="37E335B1" w14:textId="77777777" w:rsidR="00A01FD3" w:rsidRPr="00C3672B" w:rsidRDefault="00A13117" w:rsidP="00A13117">
      <w:pPr>
        <w:pStyle w:val="Taille-1Normal"/>
      </w:pPr>
      <w:r w:rsidRPr="00C3672B">
        <w:lastRenderedPageBreak/>
        <w:t>Et François dut donner l</w:t>
      </w:r>
      <w:r w:rsidR="00A01FD3" w:rsidRPr="00C3672B">
        <w:t>’</w:t>
      </w:r>
      <w:r w:rsidRPr="00C3672B">
        <w:t>ordre à Urbain</w:t>
      </w:r>
      <w:r w:rsidR="00A01FD3" w:rsidRPr="00C3672B">
        <w:t xml:space="preserve">, </w:t>
      </w:r>
      <w:r w:rsidRPr="00C3672B">
        <w:t>qu</w:t>
      </w:r>
      <w:r w:rsidR="00A01FD3" w:rsidRPr="00C3672B">
        <w:t>’</w:t>
      </w:r>
      <w:r w:rsidRPr="00C3672B">
        <w:t>il fit appeler</w:t>
      </w:r>
      <w:r w:rsidR="00A01FD3" w:rsidRPr="00C3672B">
        <w:t xml:space="preserve">, </w:t>
      </w:r>
      <w:r w:rsidRPr="00C3672B">
        <w:t xml:space="preserve">de conduire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 xml:space="preserve">Gardefort chez </w:t>
      </w:r>
      <w:r w:rsidR="00A01FD3" w:rsidRPr="00C3672B">
        <w:t>M. </w:t>
      </w:r>
      <w:r w:rsidRPr="00C3672B">
        <w:t>le colonel</w:t>
      </w:r>
      <w:r w:rsidR="00A01FD3" w:rsidRPr="00C3672B">
        <w:t xml:space="preserve">. </w:t>
      </w:r>
      <w:r w:rsidRPr="00C3672B">
        <w:t>Et les deux hommes restaient face à face</w:t>
      </w:r>
      <w:r w:rsidR="00A01FD3" w:rsidRPr="00C3672B">
        <w:t xml:space="preserve">, </w:t>
      </w:r>
      <w:r w:rsidRPr="00C3672B">
        <w:t>sans se regarder</w:t>
      </w:r>
      <w:r w:rsidR="00A01FD3" w:rsidRPr="00C3672B">
        <w:t xml:space="preserve">, </w:t>
      </w:r>
      <w:r w:rsidRPr="00C3672B">
        <w:t>et comme n</w:t>
      </w:r>
      <w:r w:rsidR="00A01FD3" w:rsidRPr="00C3672B">
        <w:t>’</w:t>
      </w:r>
      <w:r w:rsidRPr="00C3672B">
        <w:t>osant ni se parler ni se séparer</w:t>
      </w:r>
      <w:r w:rsidR="00A01FD3" w:rsidRPr="00C3672B">
        <w:t xml:space="preserve">. </w:t>
      </w:r>
      <w:r w:rsidRPr="00C3672B">
        <w:t>Un moment se passa</w:t>
      </w:r>
      <w:r w:rsidR="00A01FD3" w:rsidRPr="00C3672B">
        <w:t xml:space="preserve">, </w:t>
      </w:r>
      <w:r w:rsidRPr="00C3672B">
        <w:t xml:space="preserve">puis un valet vint annoncer à du Perrier que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Gardefort était dans sa chambre</w:t>
      </w:r>
      <w:r w:rsidR="00A01FD3" w:rsidRPr="00C3672B">
        <w:t>.</w:t>
      </w:r>
    </w:p>
    <w:p w14:paraId="228F90A8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Sans rancune</w:t>
      </w:r>
      <w:r w:rsidRPr="00C3672B">
        <w:t xml:space="preserve">, </w:t>
      </w:r>
      <w:r w:rsidR="00A13117" w:rsidRPr="00C3672B">
        <w:t>monsieur</w:t>
      </w:r>
      <w:r w:rsidRPr="00C3672B">
        <w:t xml:space="preserve">, </w:t>
      </w:r>
      <w:r w:rsidR="00A13117" w:rsidRPr="00C3672B">
        <w:t>et bonsoir</w:t>
      </w:r>
      <w:r w:rsidRPr="00C3672B">
        <w:t xml:space="preserve">, – </w:t>
      </w:r>
      <w:r w:rsidR="00A13117" w:rsidRPr="00C3672B">
        <w:t>fit du Perrier en saluant</w:t>
      </w:r>
      <w:r w:rsidRPr="00C3672B">
        <w:t xml:space="preserve">, </w:t>
      </w:r>
      <w:r w:rsidR="00A13117" w:rsidRPr="00C3672B">
        <w:t>et il tira vers la porte</w:t>
      </w:r>
      <w:r w:rsidRPr="00C3672B">
        <w:t xml:space="preserve">. </w:t>
      </w:r>
      <w:r w:rsidR="00A13117" w:rsidRPr="00C3672B">
        <w:t>François se dressa sur ses pieds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sous la table</w:t>
      </w:r>
      <w:r w:rsidRPr="00C3672B">
        <w:t xml:space="preserve">, </w:t>
      </w:r>
      <w:r w:rsidR="00A13117" w:rsidRPr="00C3672B">
        <w:rPr>
          <w:rFonts w:cs="Amasis30"/>
        </w:rPr>
        <w:t>à</w:t>
      </w:r>
      <w:r w:rsidR="00A13117" w:rsidRPr="00C3672B">
        <w:t xml:space="preserve"> la place de du Perrier</w:t>
      </w:r>
      <w:r w:rsidRPr="00C3672B">
        <w:t xml:space="preserve">, </w:t>
      </w:r>
      <w:r w:rsidR="00A13117" w:rsidRPr="00C3672B">
        <w:t>il y avait trois rois de pique et d</w:t>
      </w:r>
      <w:r w:rsidRPr="00C3672B">
        <w:rPr>
          <w:rFonts w:cs="Amasis30"/>
        </w:rPr>
        <w:t>’</w:t>
      </w:r>
      <w:r w:rsidR="00A13117" w:rsidRPr="00C3672B">
        <w:t>autres cartes avec</w:t>
      </w:r>
      <w:r w:rsidRPr="00C3672B">
        <w:t xml:space="preserve">. </w:t>
      </w:r>
      <w:r w:rsidR="00A13117" w:rsidRPr="00C3672B">
        <w:t>Comme on n</w:t>
      </w:r>
      <w:r w:rsidRPr="00C3672B">
        <w:rPr>
          <w:rFonts w:cs="Amasis30"/>
        </w:rPr>
        <w:t>’</w:t>
      </w:r>
      <w:r w:rsidR="00A13117" w:rsidRPr="00C3672B">
        <w:t>avait jou</w:t>
      </w:r>
      <w:r w:rsidR="00A13117" w:rsidRPr="00C3672B">
        <w:rPr>
          <w:rFonts w:cs="Amasis30"/>
        </w:rPr>
        <w:t>é</w:t>
      </w:r>
      <w:r w:rsidR="00A13117" w:rsidRPr="00C3672B">
        <w:t xml:space="preserve"> qu</w:t>
      </w:r>
      <w:r w:rsidRPr="00C3672B">
        <w:rPr>
          <w:rFonts w:cs="Amasis30"/>
        </w:rPr>
        <w:t>’</w:t>
      </w:r>
      <w:r w:rsidR="00A13117" w:rsidRPr="00C3672B">
        <w:t>avec deux jeux</w:t>
      </w:r>
      <w:r w:rsidRPr="00C3672B">
        <w:t xml:space="preserve">, </w:t>
      </w:r>
      <w:r w:rsidR="00A13117" w:rsidRPr="00C3672B">
        <w:t xml:space="preserve">la fraude </w:t>
      </w:r>
      <w:r w:rsidR="00A13117" w:rsidRPr="00C3672B">
        <w:rPr>
          <w:rFonts w:cs="Amasis30"/>
        </w:rPr>
        <w:t>é</w:t>
      </w:r>
      <w:r w:rsidR="00A13117" w:rsidRPr="00C3672B">
        <w:t xml:space="preserve">tait </w:t>
      </w:r>
      <w:r w:rsidR="00A13117" w:rsidRPr="00C3672B">
        <w:rPr>
          <w:rFonts w:cs="Amasis30"/>
        </w:rPr>
        <w:t>é</w:t>
      </w:r>
      <w:r w:rsidR="00A13117" w:rsidRPr="00C3672B">
        <w:t>vidente</w:t>
      </w:r>
      <w:r w:rsidRPr="00C3672B">
        <w:t xml:space="preserve">. </w:t>
      </w:r>
      <w:r w:rsidR="00A13117" w:rsidRPr="00C3672B">
        <w:t>Il revint vivement sur le colonel</w:t>
      </w:r>
      <w:r w:rsidRPr="00C3672B">
        <w:t xml:space="preserve">, </w:t>
      </w:r>
      <w:r w:rsidR="00A13117" w:rsidRPr="00C3672B">
        <w:t>et p</w:t>
      </w:r>
      <w:r w:rsidR="00A13117" w:rsidRPr="00C3672B">
        <w:rPr>
          <w:rFonts w:cs="Amasis30"/>
        </w:rPr>
        <w:t>â</w:t>
      </w:r>
      <w:r w:rsidR="00A13117" w:rsidRPr="00C3672B">
        <w:t>le</w:t>
      </w:r>
      <w:r w:rsidRPr="00C3672B">
        <w:t xml:space="preserve">, </w:t>
      </w:r>
      <w:r w:rsidR="00A13117" w:rsidRPr="00C3672B">
        <w:t>les dents si serr</w:t>
      </w:r>
      <w:r w:rsidR="00A13117" w:rsidRPr="00C3672B">
        <w:rPr>
          <w:rFonts w:cs="Amasis30"/>
        </w:rPr>
        <w:t>é</w:t>
      </w:r>
      <w:r w:rsidR="00A13117" w:rsidRPr="00C3672B">
        <w:t>es qu</w:t>
      </w:r>
      <w:r w:rsidRPr="00C3672B">
        <w:rPr>
          <w:rFonts w:cs="Amasis30"/>
        </w:rPr>
        <w:t>’</w:t>
      </w:r>
      <w:r w:rsidR="00A13117" w:rsidRPr="00C3672B">
        <w:t>on e</w:t>
      </w:r>
      <w:r w:rsidR="00A13117" w:rsidRPr="00C3672B">
        <w:rPr>
          <w:rFonts w:cs="Amasis30"/>
        </w:rPr>
        <w:t>û</w:t>
      </w:r>
      <w:r w:rsidR="00A13117" w:rsidRPr="00C3672B">
        <w:t>t cru qu</w:t>
      </w:r>
      <w:r w:rsidRPr="00C3672B">
        <w:rPr>
          <w:rFonts w:cs="Amasis30"/>
        </w:rPr>
        <w:t>’</w:t>
      </w:r>
      <w:r w:rsidR="00A13117" w:rsidRPr="00C3672B">
        <w:t>elles allaient se briser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 xml:space="preserve">la dague </w:t>
      </w:r>
      <w:r w:rsidR="00A13117" w:rsidRPr="00C3672B">
        <w:rPr>
          <w:rFonts w:cs="Amasis30"/>
        </w:rPr>
        <w:t>à</w:t>
      </w:r>
      <w:r w:rsidR="00A13117" w:rsidRPr="00C3672B">
        <w:t xml:space="preserve"> la main</w:t>
      </w:r>
      <w:r w:rsidRPr="00C3672B">
        <w:t xml:space="preserve">, </w:t>
      </w:r>
      <w:r w:rsidR="00A13117" w:rsidRPr="00C3672B">
        <w:t>il cherchait des yeux un joint de l</w:t>
      </w:r>
      <w:r w:rsidRPr="00C3672B">
        <w:rPr>
          <w:rFonts w:cs="Amasis30"/>
        </w:rPr>
        <w:t>’</w:t>
      </w:r>
      <w:r w:rsidR="00A13117" w:rsidRPr="00C3672B">
        <w:t>armure o</w:t>
      </w:r>
      <w:r w:rsidR="00A13117" w:rsidRPr="00C3672B">
        <w:rPr>
          <w:rFonts w:cs="Amasis30"/>
        </w:rPr>
        <w:t>ù</w:t>
      </w:r>
      <w:r w:rsidR="00A13117" w:rsidRPr="00C3672B">
        <w:t xml:space="preserve"> il p</w:t>
      </w:r>
      <w:r w:rsidR="00A13117" w:rsidRPr="00C3672B">
        <w:rPr>
          <w:rFonts w:cs="Amasis30"/>
        </w:rPr>
        <w:t>û</w:t>
      </w:r>
      <w:r w:rsidR="00A13117" w:rsidRPr="00C3672B">
        <w:t>t passer son coup</w:t>
      </w:r>
      <w:r w:rsidRPr="00C3672B">
        <w:t xml:space="preserve">. </w:t>
      </w:r>
      <w:r w:rsidR="00A13117" w:rsidRPr="00C3672B">
        <w:t>L</w:t>
      </w:r>
      <w:r w:rsidRPr="00C3672B">
        <w:rPr>
          <w:rFonts w:cs="Amasis30"/>
        </w:rPr>
        <w:t>’</w:t>
      </w:r>
      <w:r w:rsidR="00A13117" w:rsidRPr="00C3672B">
        <w:t>autre</w:t>
      </w:r>
      <w:r w:rsidRPr="00C3672B">
        <w:t xml:space="preserve">, </w:t>
      </w:r>
      <w:r w:rsidR="00A13117" w:rsidRPr="00C3672B">
        <w:t>comme fasciné</w:t>
      </w:r>
      <w:r w:rsidRPr="00C3672B">
        <w:t xml:space="preserve">, </w:t>
      </w:r>
      <w:r w:rsidR="00A13117" w:rsidRPr="00C3672B">
        <w:t>reculait vers la porte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Fran</w:t>
      </w:r>
      <w:r w:rsidR="00A13117" w:rsidRPr="00C3672B">
        <w:rPr>
          <w:rFonts w:cs="Amasis30"/>
        </w:rPr>
        <w:t>ç</w:t>
      </w:r>
      <w:r w:rsidR="00A13117" w:rsidRPr="00C3672B">
        <w:t>ois</w:t>
      </w:r>
      <w:r w:rsidRPr="00C3672B">
        <w:t xml:space="preserve">, </w:t>
      </w:r>
      <w:r w:rsidR="00A13117" w:rsidRPr="00C3672B">
        <w:t>s</w:t>
      </w:r>
      <w:r w:rsidRPr="00C3672B">
        <w:rPr>
          <w:rFonts w:cs="Amasis30"/>
        </w:rPr>
        <w:t>’</w:t>
      </w:r>
      <w:r w:rsidR="00A13117" w:rsidRPr="00C3672B">
        <w:t>avan</w:t>
      </w:r>
      <w:r w:rsidR="00A13117" w:rsidRPr="00C3672B">
        <w:rPr>
          <w:rFonts w:cs="Amasis30"/>
        </w:rPr>
        <w:t>ç</w:t>
      </w:r>
      <w:r w:rsidR="00A13117" w:rsidRPr="00C3672B">
        <w:t>ant toujours</w:t>
      </w:r>
      <w:r w:rsidRPr="00C3672B">
        <w:t xml:space="preserve">, </w:t>
      </w:r>
      <w:r w:rsidR="00A13117" w:rsidRPr="00C3672B">
        <w:t>le dominait de sa hauteur</w:t>
      </w:r>
      <w:r w:rsidRPr="00C3672B">
        <w:t xml:space="preserve">, </w:t>
      </w:r>
      <w:r w:rsidR="00A13117" w:rsidRPr="00C3672B">
        <w:t>la pointe de la dague lui mena</w:t>
      </w:r>
      <w:r w:rsidR="00A13117" w:rsidRPr="00C3672B">
        <w:rPr>
          <w:rFonts w:cs="Amasis30"/>
        </w:rPr>
        <w:t>ç</w:t>
      </w:r>
      <w:r w:rsidR="00A13117" w:rsidRPr="00C3672B">
        <w:t>ant le visage</w:t>
      </w:r>
      <w:r w:rsidRPr="00C3672B">
        <w:t xml:space="preserve">. </w:t>
      </w:r>
      <w:r w:rsidR="00A13117" w:rsidRPr="00C3672B">
        <w:t>Mais au moment o</w:t>
      </w:r>
      <w:r w:rsidR="00A13117" w:rsidRPr="00C3672B">
        <w:rPr>
          <w:rFonts w:cs="Amasis30"/>
        </w:rPr>
        <w:t>ù</w:t>
      </w:r>
      <w:r w:rsidR="00A13117" w:rsidRPr="00C3672B">
        <w:t xml:space="preserve"> Fran</w:t>
      </w:r>
      <w:r w:rsidR="00A13117" w:rsidRPr="00C3672B">
        <w:rPr>
          <w:rFonts w:cs="Amasis30"/>
        </w:rPr>
        <w:t>ç</w:t>
      </w:r>
      <w:r w:rsidR="00A13117" w:rsidRPr="00C3672B">
        <w:t>ois allait frapper le colonel</w:t>
      </w:r>
      <w:r w:rsidRPr="00C3672B">
        <w:t xml:space="preserve">, </w:t>
      </w:r>
      <w:r w:rsidR="00A13117" w:rsidRPr="00C3672B">
        <w:t>un valet lui arr</w:t>
      </w:r>
      <w:r w:rsidR="00A13117" w:rsidRPr="00C3672B">
        <w:rPr>
          <w:rFonts w:cs="Amasis30"/>
        </w:rPr>
        <w:t>ê</w:t>
      </w:r>
      <w:r w:rsidR="00A13117" w:rsidRPr="00C3672B">
        <w:t>ta le bras</w:t>
      </w:r>
      <w:r w:rsidRPr="00C3672B">
        <w:t xml:space="preserve">, </w:t>
      </w:r>
      <w:r w:rsidR="00A13117" w:rsidRPr="00C3672B">
        <w:t>et du Perrier</w:t>
      </w:r>
      <w:r w:rsidRPr="00C3672B">
        <w:t xml:space="preserve">, </w:t>
      </w:r>
      <w:r w:rsidR="00A13117" w:rsidRPr="00C3672B">
        <w:t>sautant avec une agilit</w:t>
      </w:r>
      <w:r w:rsidR="00A13117" w:rsidRPr="00C3672B">
        <w:rPr>
          <w:rFonts w:cs="Amasis30"/>
        </w:rPr>
        <w:t>é</w:t>
      </w:r>
      <w:r w:rsidR="00A13117" w:rsidRPr="00C3672B">
        <w:t xml:space="preserve"> surprenante</w:t>
      </w:r>
      <w:r w:rsidRPr="00C3672B">
        <w:t xml:space="preserve">, </w:t>
      </w:r>
      <w:r w:rsidR="00A13117" w:rsidRPr="00C3672B">
        <w:t>atteignit la baie</w:t>
      </w:r>
      <w:r w:rsidR="00224814" w:rsidRPr="00C3672B">
        <w:rPr>
          <w:rFonts w:ascii="Times New Roman" w:hAnsi="Times New Roman"/>
        </w:rPr>
        <w:t> </w:t>
      </w:r>
      <w:r w:rsidRPr="00C3672B">
        <w:t xml:space="preserve">; </w:t>
      </w:r>
      <w:r w:rsidR="00A13117" w:rsidRPr="00C3672B">
        <w:t>la porte se referma sur lui</w:t>
      </w:r>
      <w:r w:rsidRPr="00C3672B">
        <w:t xml:space="preserve">. </w:t>
      </w:r>
      <w:r w:rsidR="00A13117" w:rsidRPr="00C3672B">
        <w:t>Le valet disparut d</w:t>
      </w:r>
      <w:r w:rsidRPr="00C3672B">
        <w:rPr>
          <w:rFonts w:cs="Amasis30"/>
        </w:rPr>
        <w:t>’</w:t>
      </w:r>
      <w:r w:rsidR="00A13117" w:rsidRPr="00C3672B">
        <w:t>un autre c</w:t>
      </w:r>
      <w:r w:rsidR="00A13117" w:rsidRPr="00C3672B">
        <w:rPr>
          <w:rFonts w:cs="Amasis30"/>
        </w:rPr>
        <w:t>ô</w:t>
      </w:r>
      <w:r w:rsidR="00A13117" w:rsidRPr="00C3672B">
        <w:t>t</w:t>
      </w:r>
      <w:r w:rsidR="00A13117" w:rsidRPr="00C3672B">
        <w:rPr>
          <w:rFonts w:cs="Amasis30"/>
        </w:rPr>
        <w:t>é</w:t>
      </w:r>
      <w:r w:rsidRPr="00C3672B">
        <w:t>.</w:t>
      </w:r>
    </w:p>
    <w:p w14:paraId="78AD5033" w14:textId="77777777" w:rsidR="00A01FD3" w:rsidRPr="00C3672B" w:rsidRDefault="00A13117" w:rsidP="00A13117">
      <w:pPr>
        <w:pStyle w:val="Taille-1Normal"/>
      </w:pPr>
      <w:r w:rsidRPr="00C3672B">
        <w:t>Et François resta seul</w:t>
      </w:r>
      <w:r w:rsidR="00A01FD3" w:rsidRPr="00C3672B">
        <w:t>.</w:t>
      </w:r>
    </w:p>
    <w:p w14:paraId="2BEAA632" w14:textId="77777777" w:rsidR="00A01FD3" w:rsidRPr="00C3672B" w:rsidRDefault="00A13117" w:rsidP="00A13117">
      <w:pPr>
        <w:pStyle w:val="Taille-1Normal"/>
      </w:pPr>
      <w:r w:rsidRPr="00C3672B">
        <w:t>Il était volé</w:t>
      </w:r>
      <w:r w:rsidR="00A01FD3" w:rsidRPr="00C3672B">
        <w:t xml:space="preserve">, </w:t>
      </w:r>
      <w:r w:rsidRPr="00C3672B">
        <w:t>dépouillé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perdu d</w:t>
      </w:r>
      <w:r w:rsidR="00A01FD3" w:rsidRPr="00C3672B">
        <w:rPr>
          <w:rFonts w:cs="Amasis30"/>
        </w:rPr>
        <w:t>’</w:t>
      </w:r>
      <w:r w:rsidRPr="00C3672B">
        <w:t>honneur</w:t>
      </w:r>
      <w:r w:rsidR="00A01FD3" w:rsidRPr="00C3672B">
        <w:t xml:space="preserve">, </w:t>
      </w:r>
      <w:r w:rsidRPr="00C3672B">
        <w:t>aussi</w:t>
      </w:r>
      <w:r w:rsidR="00A01FD3" w:rsidRPr="00C3672B">
        <w:t xml:space="preserve">, </w:t>
      </w:r>
      <w:r w:rsidRPr="00C3672B">
        <w:t>et en son for int</w:t>
      </w:r>
      <w:r w:rsidRPr="00C3672B">
        <w:rPr>
          <w:rFonts w:cs="Amasis30"/>
        </w:rPr>
        <w:t>é</w:t>
      </w:r>
      <w:r w:rsidRPr="00C3672B">
        <w:t xml:space="preserve">rieur il se compara </w:t>
      </w:r>
      <w:r w:rsidRPr="00C3672B">
        <w:rPr>
          <w:rFonts w:cs="Amasis30"/>
        </w:rPr>
        <w:t>à</w:t>
      </w:r>
      <w:r w:rsidRPr="00C3672B">
        <w:t xml:space="preserve"> Judas</w:t>
      </w:r>
      <w:r w:rsidR="00A01FD3" w:rsidRPr="00C3672B">
        <w:t xml:space="preserve">, </w:t>
      </w:r>
      <w:r w:rsidRPr="00C3672B">
        <w:t>qui avait vendu son ma</w:t>
      </w:r>
      <w:r w:rsidRPr="00C3672B">
        <w:rPr>
          <w:rFonts w:cs="Amasis30"/>
        </w:rPr>
        <w:t>î</w:t>
      </w:r>
      <w:r w:rsidRPr="00C3672B">
        <w:t>tre</w:t>
      </w:r>
      <w:r w:rsidR="00A01FD3" w:rsidRPr="00C3672B">
        <w:t xml:space="preserve">. </w:t>
      </w:r>
      <w:r w:rsidRPr="00C3672B">
        <w:t>N</w:t>
      </w:r>
      <w:r w:rsidR="00A01FD3" w:rsidRPr="00C3672B">
        <w:rPr>
          <w:rFonts w:cs="Amasis30"/>
        </w:rPr>
        <w:t>’</w:t>
      </w:r>
      <w:r w:rsidRPr="00C3672B">
        <w:t xml:space="preserve">ayant plus rien </w:t>
      </w:r>
      <w:r w:rsidRPr="00C3672B">
        <w:rPr>
          <w:rFonts w:cs="Amasis30"/>
        </w:rPr>
        <w:t>à</w:t>
      </w:r>
      <w:r w:rsidRPr="00C3672B">
        <w:t xml:space="preserve"> faire dans cette arm</w:t>
      </w:r>
      <w:r w:rsidRPr="00C3672B">
        <w:rPr>
          <w:rFonts w:cs="Amasis30"/>
        </w:rPr>
        <w:t>é</w:t>
      </w:r>
      <w:r w:rsidRPr="00C3672B">
        <w:t>e dont il serait</w:t>
      </w:r>
      <w:r w:rsidR="00A01FD3" w:rsidRPr="00C3672B">
        <w:t xml:space="preserve">, </w:t>
      </w:r>
      <w:r w:rsidRPr="00C3672B">
        <w:t>le lendemain</w:t>
      </w:r>
      <w:r w:rsidR="00A01FD3" w:rsidRPr="00C3672B">
        <w:t xml:space="preserve">, </w:t>
      </w:r>
      <w:r w:rsidRPr="00C3672B">
        <w:t>la fable</w:t>
      </w:r>
      <w:r w:rsidR="00A01FD3" w:rsidRPr="00C3672B">
        <w:t xml:space="preserve">, </w:t>
      </w:r>
      <w:r w:rsidRPr="00C3672B">
        <w:t>il coiffa sa bourguignote</w:t>
      </w:r>
      <w:r w:rsidR="00A01FD3" w:rsidRPr="00C3672B">
        <w:t xml:space="preserve">, </w:t>
      </w:r>
      <w:r w:rsidRPr="00C3672B">
        <w:t xml:space="preserve">monta </w:t>
      </w:r>
      <w:r w:rsidRPr="00C3672B">
        <w:rPr>
          <w:rFonts w:cs="Amasis30"/>
        </w:rPr>
        <w:t>à</w:t>
      </w:r>
      <w:r w:rsidRPr="00C3672B">
        <w:t xml:space="preserve"> cheval</w:t>
      </w:r>
      <w:r w:rsidR="00A01FD3" w:rsidRPr="00C3672B">
        <w:t xml:space="preserve">, </w:t>
      </w:r>
      <w:r w:rsidRPr="00C3672B">
        <w:t xml:space="preserve">ordonnant </w:t>
      </w:r>
      <w:r w:rsidRPr="00C3672B">
        <w:rPr>
          <w:rFonts w:cs="Amasis30"/>
        </w:rPr>
        <w:t>à</w:t>
      </w:r>
      <w:r w:rsidRPr="00C3672B">
        <w:t xml:space="preserve"> Lazare de le suivre</w:t>
      </w:r>
      <w:r w:rsidR="00A01FD3" w:rsidRPr="00C3672B">
        <w:t xml:space="preserve">, </w:t>
      </w:r>
      <w:r w:rsidRPr="00C3672B">
        <w:t>car il allait rejoindre les huguenots</w:t>
      </w:r>
      <w:r w:rsidR="00A01FD3" w:rsidRPr="00C3672B">
        <w:t xml:space="preserve">. </w:t>
      </w:r>
      <w:r w:rsidRPr="00C3672B">
        <w:t xml:space="preserve">Et il donna </w:t>
      </w:r>
      <w:r w:rsidRPr="00C3672B">
        <w:rPr>
          <w:rFonts w:cs="Amasis30"/>
        </w:rPr>
        <w:t>à</w:t>
      </w:r>
      <w:r w:rsidRPr="00C3672B">
        <w:t xml:space="preserve"> son lieutenant Yves Le Dantec l</w:t>
      </w:r>
      <w:r w:rsidR="00A01FD3" w:rsidRPr="00C3672B">
        <w:rPr>
          <w:rFonts w:cs="Amasis30"/>
        </w:rPr>
        <w:t>’</w:t>
      </w:r>
      <w:r w:rsidRPr="00C3672B">
        <w:t xml:space="preserve">ordre de rassembler au matin sa compagnie et de passer avec elle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ennemi</w:t>
      </w:r>
      <w:r w:rsidR="00A01FD3" w:rsidRPr="00C3672B">
        <w:t xml:space="preserve">. </w:t>
      </w:r>
      <w:r w:rsidRPr="00C3672B">
        <w:t>Puis</w:t>
      </w:r>
      <w:r w:rsidR="00A01FD3" w:rsidRPr="00C3672B">
        <w:t xml:space="preserve">, </w:t>
      </w:r>
      <w:r w:rsidRPr="00C3672B">
        <w:t>poussant sa monture</w:t>
      </w:r>
      <w:r w:rsidR="00A01FD3" w:rsidRPr="00C3672B">
        <w:t xml:space="preserve">, </w:t>
      </w:r>
      <w:r w:rsidRPr="00C3672B">
        <w:t>il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loigna du quartier</w:t>
      </w:r>
      <w:r w:rsidR="00A01FD3" w:rsidRPr="00C3672B">
        <w:t xml:space="preserve">, </w:t>
      </w:r>
      <w:r w:rsidRPr="00C3672B">
        <w:t>se dirigeant sur Sancerre</w:t>
      </w:r>
      <w:r w:rsidR="00A01FD3" w:rsidRPr="00C3672B">
        <w:t>.</w:t>
      </w:r>
    </w:p>
    <w:p w14:paraId="63F694C5" w14:textId="26DC3CFD" w:rsidR="00A01FD3" w:rsidRPr="00C3672B" w:rsidRDefault="00A13117" w:rsidP="00A13117">
      <w:pPr>
        <w:pStyle w:val="Taille-1Normal"/>
      </w:pPr>
      <w:r w:rsidRPr="00C3672B">
        <w:t>Mais</w:t>
      </w:r>
      <w:r w:rsidR="00A01FD3" w:rsidRPr="00C3672B">
        <w:t xml:space="preserve">, </w:t>
      </w:r>
      <w:r w:rsidRPr="00C3672B">
        <w:t>comme il dépassait les dernières fermes de Chavignolet</w:t>
      </w:r>
      <w:r w:rsidR="00A01FD3" w:rsidRPr="00C3672B">
        <w:t xml:space="preserve">, </w:t>
      </w:r>
      <w:r w:rsidRPr="00C3672B">
        <w:t>il entendit des huées</w:t>
      </w:r>
      <w:r w:rsidR="00A01FD3" w:rsidRPr="00C3672B">
        <w:t xml:space="preserve">, </w:t>
      </w:r>
      <w:r w:rsidRPr="00C3672B">
        <w:t>des cris affreux de femme et qui l</w:t>
      </w:r>
      <w:r w:rsidR="00A01FD3" w:rsidRPr="00C3672B">
        <w:t>’</w:t>
      </w:r>
      <w:r w:rsidRPr="00C3672B">
        <w:t>appelaient par son nom</w:t>
      </w:r>
      <w:r w:rsidR="00A01FD3" w:rsidRPr="00C3672B">
        <w:t xml:space="preserve">. </w:t>
      </w:r>
      <w:r w:rsidRPr="00C3672B">
        <w:t>Il revint alors</w:t>
      </w:r>
      <w:r w:rsidR="00A01FD3" w:rsidRPr="00C3672B">
        <w:t xml:space="preserve">, </w:t>
      </w:r>
      <w:r w:rsidRPr="00C3672B">
        <w:t>dans le galop furieux de son cheval</w:t>
      </w:r>
      <w:r w:rsidR="00A01FD3" w:rsidRPr="00C3672B">
        <w:t xml:space="preserve">, </w:t>
      </w:r>
      <w:r w:rsidRPr="00C3672B">
        <w:t>heurtant</w:t>
      </w:r>
      <w:r w:rsidR="00A01FD3" w:rsidRPr="00C3672B">
        <w:t xml:space="preserve">, </w:t>
      </w:r>
      <w:r w:rsidRPr="00C3672B">
        <w:t>renversant les gens sur son passage</w:t>
      </w:r>
      <w:r w:rsidR="00A01FD3" w:rsidRPr="00C3672B">
        <w:t xml:space="preserve">, </w:t>
      </w:r>
      <w:r w:rsidRPr="00C3672B">
        <w:t>jusqu</w:t>
      </w:r>
      <w:r w:rsidR="00A01FD3" w:rsidRPr="00C3672B">
        <w:t>’</w:t>
      </w:r>
      <w:r w:rsidRPr="00C3672B">
        <w:t>au logement de du Perrier</w:t>
      </w:r>
      <w:r w:rsidR="00A01FD3" w:rsidRPr="00C3672B">
        <w:t xml:space="preserve">. </w:t>
      </w:r>
      <w:r w:rsidRPr="00C3672B">
        <w:t>Sous le porche une troupe d</w:t>
      </w:r>
      <w:r w:rsidR="00A01FD3" w:rsidRPr="00C3672B">
        <w:t>’</w:t>
      </w:r>
      <w:r w:rsidRPr="00C3672B">
        <w:t>Espagnols</w:t>
      </w:r>
      <w:r w:rsidR="00A01FD3" w:rsidRPr="00C3672B">
        <w:t xml:space="preserve">, </w:t>
      </w:r>
      <w:r w:rsidRPr="00C3672B">
        <w:t>où se mêlaient des laquais et des pages</w:t>
      </w:r>
      <w:r w:rsidR="00A01FD3" w:rsidRPr="00C3672B">
        <w:t xml:space="preserve">, </w:t>
      </w:r>
      <w:r w:rsidRPr="00C3672B">
        <w:t>houspillait une femme dont la forme blanche</w:t>
      </w:r>
      <w:r w:rsidR="00A01FD3" w:rsidRPr="00C3672B">
        <w:t xml:space="preserve">, </w:t>
      </w:r>
      <w:r w:rsidRPr="00C3672B">
        <w:t>à la lueur des torches</w:t>
      </w:r>
      <w:r w:rsidR="00A01FD3" w:rsidRPr="00C3672B">
        <w:t xml:space="preserve">, </w:t>
      </w:r>
      <w:r w:rsidRPr="00C3672B">
        <w:t>passait de mains en mains au milieu de grandes clameurs</w:t>
      </w:r>
      <w:r w:rsidR="00A01FD3" w:rsidRPr="00C3672B">
        <w:t xml:space="preserve">, </w:t>
      </w:r>
      <w:r w:rsidRPr="00C3672B">
        <w:t>de rires féroces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exclamations obscènes</w:t>
      </w:r>
      <w:r w:rsidR="00A01FD3" w:rsidRPr="00C3672B">
        <w:t xml:space="preserve">. </w:t>
      </w:r>
      <w:r w:rsidRPr="00C3672B">
        <w:t xml:space="preserve">Son </w:t>
      </w:r>
      <w:r w:rsidRPr="00C3672B">
        <w:lastRenderedPageBreak/>
        <w:t>épée ne fit qu</w:t>
      </w:r>
      <w:r w:rsidR="00A01FD3" w:rsidRPr="00C3672B">
        <w:t>’</w:t>
      </w:r>
      <w:r w:rsidRPr="00C3672B">
        <w:t>un tour</w:t>
      </w:r>
      <w:r w:rsidR="00A01FD3" w:rsidRPr="00C3672B">
        <w:t xml:space="preserve">, </w:t>
      </w:r>
      <w:r w:rsidRPr="00C3672B">
        <w:t>la grande lame s</w:t>
      </w:r>
      <w:r w:rsidR="00A01FD3" w:rsidRPr="00C3672B">
        <w:t>’</w:t>
      </w:r>
      <w:r w:rsidRPr="00C3672B">
        <w:t>abattit</w:t>
      </w:r>
      <w:r w:rsidR="00A01FD3" w:rsidRPr="00C3672B">
        <w:t xml:space="preserve">, </w:t>
      </w:r>
      <w:r w:rsidRPr="00C3672B">
        <w:t>retomba en sifflant</w:t>
      </w:r>
      <w:r w:rsidR="00A01FD3" w:rsidRPr="00C3672B">
        <w:t xml:space="preserve">, </w:t>
      </w:r>
      <w:r w:rsidRPr="00C3672B">
        <w:t>se releva et disparut encore dans l</w:t>
      </w:r>
      <w:r w:rsidR="00A01FD3" w:rsidRPr="00C3672B">
        <w:t>’</w:t>
      </w:r>
      <w:r w:rsidRPr="00C3672B">
        <w:t>immonde cohue</w:t>
      </w:r>
      <w:r w:rsidR="00A01FD3" w:rsidRPr="00C3672B">
        <w:t xml:space="preserve">. </w:t>
      </w:r>
      <w:r w:rsidRPr="00C3672B">
        <w:t>Deux poitrines furent trouées</w:t>
      </w:r>
      <w:r w:rsidR="00A01FD3" w:rsidRPr="00C3672B">
        <w:t xml:space="preserve">, </w:t>
      </w:r>
      <w:r w:rsidRPr="00C3672B">
        <w:t>trois crânes défoncés</w:t>
      </w:r>
      <w:r w:rsidR="00A01FD3" w:rsidRPr="00C3672B">
        <w:t xml:space="preserve">, </w:t>
      </w:r>
      <w:r w:rsidRPr="00C3672B">
        <w:t>une gorge ouverte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une main fauch</w:t>
      </w:r>
      <w:r w:rsidRPr="00C3672B">
        <w:rPr>
          <w:rFonts w:cs="Amasis30"/>
        </w:rPr>
        <w:t>é</w:t>
      </w:r>
      <w:r w:rsidRPr="00C3672B">
        <w:t>e gisait dans la boue</w:t>
      </w:r>
      <w:r w:rsidR="00A01FD3" w:rsidRPr="00C3672B">
        <w:t xml:space="preserve">. </w:t>
      </w:r>
      <w:r w:rsidRPr="00C3672B">
        <w:t>Les corps roul</w:t>
      </w:r>
      <w:r w:rsidRPr="00C3672B">
        <w:rPr>
          <w:rFonts w:cs="Amasis30"/>
        </w:rPr>
        <w:t>è</w:t>
      </w:r>
      <w:r w:rsidRPr="00C3672B">
        <w:t>rent sous les pieds du cheval</w:t>
      </w:r>
      <w:r w:rsidR="00A01FD3" w:rsidRPr="00C3672B">
        <w:t xml:space="preserve">. </w:t>
      </w:r>
      <w:r w:rsidRPr="00C3672B">
        <w:t>Mais une rumeur grondait</w:t>
      </w:r>
      <w:r w:rsidR="00A01FD3" w:rsidRPr="00C3672B">
        <w:t xml:space="preserve">, </w:t>
      </w:r>
      <w:r w:rsidRPr="00C3672B">
        <w:t>et la femme</w:t>
      </w:r>
      <w:r w:rsidR="009C6902">
        <w:t xml:space="preserve"> </w:t>
      </w:r>
      <w:r w:rsidR="00A01FD3" w:rsidRPr="00C3672B">
        <w:rPr>
          <w:rFonts w:cs="Amasis30"/>
        </w:rPr>
        <w:t xml:space="preserve">– </w:t>
      </w:r>
      <w:r w:rsidRPr="00C3672B">
        <w:t>Fran</w:t>
      </w:r>
      <w:r w:rsidRPr="00C3672B">
        <w:rPr>
          <w:rFonts w:cs="Amasis30"/>
        </w:rPr>
        <w:t>ç</w:t>
      </w:r>
      <w:r w:rsidRPr="00C3672B">
        <w:t>ois avait reconnu Madeleine qui paraissait comme morte et dont les cheveux pendaient</w:t>
      </w:r>
      <w:r w:rsidR="005F0752">
        <w:t xml:space="preserve"> </w:t>
      </w:r>
      <w:r w:rsidR="00A01FD3" w:rsidRPr="00C3672B">
        <w:rPr>
          <w:rFonts w:cs="Amasis30"/>
        </w:rPr>
        <w:t xml:space="preserve">– </w:t>
      </w:r>
      <w:r w:rsidRPr="00C3672B">
        <w:t>emport</w:t>
      </w:r>
      <w:r w:rsidRPr="00C3672B">
        <w:rPr>
          <w:rFonts w:cs="Amasis30"/>
        </w:rPr>
        <w:t>é</w:t>
      </w:r>
      <w:r w:rsidRPr="00C3672B">
        <w:t>e par cent bras</w:t>
      </w:r>
      <w:r w:rsidR="00A01FD3" w:rsidRPr="00C3672B">
        <w:t xml:space="preserve">, </w:t>
      </w:r>
      <w:r w:rsidRPr="00C3672B">
        <w:t>disparut sous le porche au milieu de la foule qui se referma sur elle</w:t>
      </w:r>
      <w:r w:rsidR="00A01FD3" w:rsidRPr="00C3672B">
        <w:t xml:space="preserve">. </w:t>
      </w:r>
      <w:r w:rsidRPr="00C3672B">
        <w:t>Les soldats s</w:t>
      </w:r>
      <w:r w:rsidR="00A01FD3" w:rsidRPr="00C3672B">
        <w:t>’</w:t>
      </w:r>
      <w:r w:rsidRPr="00C3672B">
        <w:t>ameutaient</w:t>
      </w:r>
      <w:r w:rsidR="00A01FD3" w:rsidRPr="00C3672B">
        <w:t xml:space="preserve">, </w:t>
      </w:r>
      <w:r w:rsidRPr="00C3672B">
        <w:t>couraient à leurs piques</w:t>
      </w:r>
      <w:r w:rsidR="00A01FD3" w:rsidRPr="00C3672B">
        <w:t xml:space="preserve">, </w:t>
      </w:r>
      <w:r w:rsidRPr="00C3672B">
        <w:t>jetaient des pierres à François</w:t>
      </w:r>
      <w:r w:rsidR="00A01FD3" w:rsidRPr="00C3672B">
        <w:t xml:space="preserve">. </w:t>
      </w:r>
      <w:r w:rsidRPr="00C3672B">
        <w:t>Jamais</w:t>
      </w:r>
      <w:r w:rsidR="00A01FD3" w:rsidRPr="00C3672B">
        <w:t xml:space="preserve">, </w:t>
      </w:r>
      <w:r w:rsidRPr="00C3672B">
        <w:t>à lui seul</w:t>
      </w:r>
      <w:r w:rsidR="00A01FD3" w:rsidRPr="00C3672B">
        <w:t xml:space="preserve">, </w:t>
      </w:r>
      <w:r w:rsidRPr="00C3672B">
        <w:t>il ne pourrait réduire une telle masse d</w:t>
      </w:r>
      <w:r w:rsidR="00A01FD3" w:rsidRPr="00C3672B">
        <w:t>’</w:t>
      </w:r>
      <w:r w:rsidRPr="00C3672B">
        <w:t>hommes</w:t>
      </w:r>
      <w:r w:rsidR="00A01FD3" w:rsidRPr="00C3672B">
        <w:t xml:space="preserve">, </w:t>
      </w:r>
      <w:r w:rsidRPr="00C3672B">
        <w:t>il en arrivait de toutes parts</w:t>
      </w:r>
      <w:r w:rsidR="00A01FD3" w:rsidRPr="00C3672B">
        <w:t xml:space="preserve">. </w:t>
      </w:r>
      <w:r w:rsidRPr="00C3672B">
        <w:t>Et il dut reculer devant cette canaille</w:t>
      </w:r>
      <w:r w:rsidR="00A01FD3" w:rsidRPr="00C3672B">
        <w:t xml:space="preserve">, </w:t>
      </w:r>
      <w:r w:rsidRPr="00C3672B">
        <w:t>après avoir fendu le visage d</w:t>
      </w:r>
      <w:r w:rsidR="00A01FD3" w:rsidRPr="00C3672B">
        <w:t>’</w:t>
      </w:r>
      <w:r w:rsidRPr="00C3672B">
        <w:t>un Espagnol qui voulait mettre la main au mors de son cheval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Lazare en tua deux autres avec ses pistolets</w:t>
      </w:r>
      <w:r w:rsidR="00A01FD3" w:rsidRPr="00C3672B">
        <w:t xml:space="preserve">, </w:t>
      </w:r>
      <w:r w:rsidRPr="00C3672B">
        <w:t>puis ils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loign</w:t>
      </w:r>
      <w:r w:rsidRPr="00C3672B">
        <w:rPr>
          <w:rFonts w:cs="Amasis30"/>
        </w:rPr>
        <w:t>è</w:t>
      </w:r>
      <w:r w:rsidRPr="00C3672B">
        <w:t>rent</w:t>
      </w:r>
      <w:r w:rsidR="00A01FD3" w:rsidRPr="00C3672B">
        <w:t xml:space="preserve">, </w:t>
      </w:r>
      <w:r w:rsidRPr="00C3672B">
        <w:t>rentrant dans la nuit</w:t>
      </w:r>
      <w:r w:rsidR="00A01FD3" w:rsidRPr="00C3672B">
        <w:t>.</w:t>
      </w:r>
    </w:p>
    <w:p w14:paraId="05B623C9" w14:textId="77777777" w:rsidR="00A01FD3" w:rsidRPr="00C3672B" w:rsidRDefault="00A01FD3" w:rsidP="00A13117">
      <w:pPr>
        <w:pStyle w:val="Taille-1Normal"/>
      </w:pPr>
    </w:p>
    <w:p w14:paraId="37877DCF" w14:textId="77777777" w:rsidR="00A01FD3" w:rsidRPr="00C3672B" w:rsidRDefault="00A13117" w:rsidP="00A13117">
      <w:pPr>
        <w:pStyle w:val="Taille-1Normal"/>
      </w:pPr>
      <w:r w:rsidRPr="00C3672B">
        <w:t>La passion que du Perrier nourrissait pour Madeleine de Gardefort n</w:t>
      </w:r>
      <w:r w:rsidR="00A01FD3" w:rsidRPr="00C3672B">
        <w:t>’</w:t>
      </w:r>
      <w:r w:rsidRPr="00C3672B">
        <w:t>avait pas trouvé à se satisfaire</w:t>
      </w:r>
      <w:r w:rsidR="00A01FD3" w:rsidRPr="00C3672B">
        <w:t xml:space="preserve">. </w:t>
      </w:r>
      <w:r w:rsidRPr="00C3672B">
        <w:t>Quand il l</w:t>
      </w:r>
      <w:r w:rsidR="00A01FD3" w:rsidRPr="00C3672B">
        <w:t>’</w:t>
      </w:r>
      <w:r w:rsidRPr="00C3672B">
        <w:t>eut en son pouvoir</w:t>
      </w:r>
      <w:r w:rsidR="00A01FD3" w:rsidRPr="00C3672B">
        <w:t xml:space="preserve">, </w:t>
      </w:r>
      <w:r w:rsidRPr="00C3672B">
        <w:t>dans sa chambre</w:t>
      </w:r>
      <w:r w:rsidR="00A01FD3" w:rsidRPr="00C3672B">
        <w:t xml:space="preserve">, </w:t>
      </w:r>
      <w:r w:rsidRPr="00C3672B">
        <w:t>et qu</w:t>
      </w:r>
      <w:r w:rsidR="00A01FD3" w:rsidRPr="00C3672B">
        <w:t>’</w:t>
      </w:r>
      <w:r w:rsidRPr="00C3672B">
        <w:t>il voulut la serrer de près</w:t>
      </w:r>
      <w:r w:rsidR="00A01FD3" w:rsidRPr="00C3672B">
        <w:t xml:space="preserve">, </w:t>
      </w:r>
      <w:r w:rsidRPr="00C3672B">
        <w:t>la jeune fille se défendit avec un courage qu</w:t>
      </w:r>
      <w:r w:rsidR="00A01FD3" w:rsidRPr="00C3672B">
        <w:t>’</w:t>
      </w:r>
      <w:r w:rsidRPr="00C3672B">
        <w:t>on ne lui eût pas soupçonné</w:t>
      </w:r>
      <w:r w:rsidR="00A01FD3" w:rsidRPr="00C3672B">
        <w:t xml:space="preserve">, </w:t>
      </w:r>
      <w:r w:rsidRPr="00C3672B">
        <w:t>griffa le visage du gros homme</w:t>
      </w:r>
      <w:r w:rsidR="00A01FD3" w:rsidRPr="00C3672B">
        <w:t xml:space="preserve">, </w:t>
      </w:r>
      <w:r w:rsidRPr="00C3672B">
        <w:t>lui mit un œil en sang et lui mordit un doigt tellement fort qu</w:t>
      </w:r>
      <w:r w:rsidR="00A01FD3" w:rsidRPr="00C3672B">
        <w:t>’</w:t>
      </w:r>
      <w:r w:rsidRPr="00C3672B">
        <w:t>il dut appeler à l</w:t>
      </w:r>
      <w:r w:rsidR="00A01FD3" w:rsidRPr="00C3672B">
        <w:t>’</w:t>
      </w:r>
      <w:r w:rsidRPr="00C3672B">
        <w:t>aide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comme ses valets lui proposaient d</w:t>
      </w:r>
      <w:r w:rsidR="00A01FD3" w:rsidRPr="00C3672B">
        <w:t>’</w:t>
      </w:r>
      <w:r w:rsidRPr="00C3672B">
        <w:t>attacher la huguenote sur le lit</w:t>
      </w:r>
      <w:r w:rsidR="00A01FD3" w:rsidRPr="00C3672B">
        <w:t xml:space="preserve">, </w:t>
      </w:r>
      <w:r w:rsidRPr="00C3672B">
        <w:t>comme c</w:t>
      </w:r>
      <w:r w:rsidR="00A01FD3" w:rsidRPr="00C3672B">
        <w:t>’</w:t>
      </w:r>
      <w:r w:rsidRPr="00C3672B">
        <w:t>était l</w:t>
      </w:r>
      <w:r w:rsidR="00A01FD3" w:rsidRPr="00C3672B">
        <w:t>’</w:t>
      </w:r>
      <w:r w:rsidRPr="00C3672B">
        <w:t>habitude pour les femmes dont la résistance est trop grande</w:t>
      </w:r>
      <w:r w:rsidR="00A01FD3" w:rsidRPr="00C3672B">
        <w:t xml:space="preserve">, </w:t>
      </w:r>
      <w:r w:rsidRPr="00C3672B">
        <w:t>il déclara qu</w:t>
      </w:r>
      <w:r w:rsidR="00A01FD3" w:rsidRPr="00C3672B">
        <w:t>’</w:t>
      </w:r>
      <w:r w:rsidRPr="00C3672B">
        <w:t>il avait assez de cette pécore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pour la punir de sa rébellion</w:t>
      </w:r>
      <w:r w:rsidR="00A01FD3" w:rsidRPr="00C3672B">
        <w:t xml:space="preserve">, </w:t>
      </w:r>
      <w:r w:rsidRPr="00C3672B">
        <w:t>il en fit cadeau à ses laquais en leur permettant d</w:t>
      </w:r>
      <w:r w:rsidR="00A01FD3" w:rsidRPr="00C3672B">
        <w:t>’</w:t>
      </w:r>
      <w:r w:rsidRPr="00C3672B">
        <w:t>en faire ce que bon leur semblerait</w:t>
      </w:r>
      <w:r w:rsidR="00A01FD3" w:rsidRPr="00C3672B">
        <w:t xml:space="preserve">. </w:t>
      </w:r>
      <w:r w:rsidRPr="00C3672B">
        <w:t>Puis il se coucha après s</w:t>
      </w:r>
      <w:r w:rsidR="00A01FD3" w:rsidRPr="00C3672B">
        <w:t>’</w:t>
      </w:r>
      <w:r w:rsidRPr="00C3672B">
        <w:t>être fait panser la main et poser un emplâtre sur l</w:t>
      </w:r>
      <w:r w:rsidR="00A01FD3" w:rsidRPr="00C3672B">
        <w:t>’</w:t>
      </w:r>
      <w:r w:rsidRPr="00C3672B">
        <w:t>œil</w:t>
      </w:r>
      <w:r w:rsidR="00A01FD3" w:rsidRPr="00C3672B">
        <w:t>.</w:t>
      </w:r>
    </w:p>
    <w:p w14:paraId="63F232FB" w14:textId="77777777" w:rsidR="00A01FD3" w:rsidRPr="00C3672B" w:rsidRDefault="00A01FD3" w:rsidP="00A13117">
      <w:pPr>
        <w:pStyle w:val="Taille-1Normal"/>
      </w:pPr>
      <w:r w:rsidRPr="00C3672B">
        <w:t>— </w:t>
      </w:r>
      <w:r w:rsidR="00A13117" w:rsidRPr="00C3672B">
        <w:t>Voilà</w:t>
      </w:r>
      <w:r w:rsidRPr="00C3672B">
        <w:t xml:space="preserve">, – </w:t>
      </w:r>
      <w:r w:rsidR="00A13117" w:rsidRPr="00C3672B">
        <w:t>se dit son valet de chambre</w:t>
      </w:r>
      <w:r w:rsidRPr="00C3672B">
        <w:t xml:space="preserve">, – </w:t>
      </w:r>
      <w:r w:rsidR="00A13117" w:rsidRPr="00C3672B">
        <w:t>les seules blessures que le marquis attrapera jamais à combattre les huguenots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5D9ABDA5" w14:textId="77777777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suivi par Lazare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éloignait dans la nuit</w:t>
      </w:r>
      <w:r w:rsidR="00A01FD3" w:rsidRPr="00C3672B">
        <w:t xml:space="preserve">. </w:t>
      </w:r>
      <w:r w:rsidRPr="00C3672B">
        <w:t>À leur gauche</w:t>
      </w:r>
      <w:r w:rsidR="00A01FD3" w:rsidRPr="00C3672B">
        <w:t xml:space="preserve">, </w:t>
      </w:r>
      <w:r w:rsidRPr="00C3672B">
        <w:t>le grand quartier du colonel se dressait en une grosse masse sombre derrière quoi montaient de grandes lueurs</w:t>
      </w:r>
      <w:r w:rsidR="00A01FD3" w:rsidRPr="00C3672B">
        <w:t xml:space="preserve">, </w:t>
      </w:r>
      <w:r w:rsidRPr="00C3672B">
        <w:t>empourprant le ciel par instants</w:t>
      </w:r>
      <w:r w:rsidR="00A01FD3" w:rsidRPr="00C3672B">
        <w:t xml:space="preserve">, </w:t>
      </w:r>
      <w:r w:rsidRPr="00C3672B">
        <w:t>comme si les nuages qui s</w:t>
      </w:r>
      <w:r w:rsidR="00A01FD3" w:rsidRPr="00C3672B">
        <w:t>’</w:t>
      </w:r>
      <w:r w:rsidRPr="00C3672B">
        <w:t>enfuyaient</w:t>
      </w:r>
      <w:r w:rsidR="00A01FD3" w:rsidRPr="00C3672B">
        <w:t xml:space="preserve">, </w:t>
      </w:r>
      <w:r w:rsidRPr="00C3672B">
        <w:t>chassés par le vent d</w:t>
      </w:r>
      <w:r w:rsidR="00A01FD3" w:rsidRPr="00C3672B">
        <w:t>’</w:t>
      </w:r>
      <w:r w:rsidRPr="00C3672B">
        <w:t>ouest</w:t>
      </w:r>
      <w:r w:rsidR="00A01FD3" w:rsidRPr="00C3672B">
        <w:t xml:space="preserve">, </w:t>
      </w:r>
      <w:r w:rsidRPr="00C3672B">
        <w:t>se fussent subitement enflammés</w:t>
      </w:r>
      <w:r w:rsidR="00A01FD3" w:rsidRPr="00C3672B">
        <w:t xml:space="preserve">. </w:t>
      </w:r>
      <w:r w:rsidRPr="00C3672B">
        <w:t>Les marteaux résonnaient sur les enclumes avec un bruit clair qui s</w:t>
      </w:r>
      <w:r w:rsidR="00A01FD3" w:rsidRPr="00C3672B">
        <w:t>’</w:t>
      </w:r>
      <w:r w:rsidRPr="00C3672B">
        <w:t xml:space="preserve">uniformisait par </w:t>
      </w:r>
      <w:r w:rsidRPr="00C3672B">
        <w:lastRenderedPageBreak/>
        <w:t>la régularité des coups</w:t>
      </w:r>
      <w:r w:rsidR="00A01FD3" w:rsidRPr="00C3672B">
        <w:t xml:space="preserve">. </w:t>
      </w:r>
      <w:r w:rsidRPr="00C3672B">
        <w:t xml:space="preserve">Car </w:t>
      </w:r>
      <w:r w:rsidR="00A01FD3" w:rsidRPr="00C3672B">
        <w:t>M. de </w:t>
      </w:r>
      <w:r w:rsidRPr="00C3672B">
        <w:t>la Hante avait eu l</w:t>
      </w:r>
      <w:r w:rsidR="00A01FD3" w:rsidRPr="00C3672B">
        <w:t>’</w:t>
      </w:r>
      <w:r w:rsidRPr="00C3672B">
        <w:t>idée de faire rebattre ce qu</w:t>
      </w:r>
      <w:r w:rsidR="00A01FD3" w:rsidRPr="00C3672B">
        <w:t>’</w:t>
      </w:r>
      <w:r w:rsidRPr="00C3672B">
        <w:t>on avait pu trouver de fers de pioches et de bêches pour en forger des pointes de lances</w:t>
      </w:r>
      <w:r w:rsidR="00A01FD3" w:rsidRPr="00C3672B">
        <w:t xml:space="preserve">. </w:t>
      </w:r>
      <w:r w:rsidRPr="00C3672B">
        <w:t>Et l</w:t>
      </w:r>
      <w:r w:rsidR="00A01FD3" w:rsidRPr="00C3672B">
        <w:t>’</w:t>
      </w:r>
      <w:r w:rsidRPr="00C3672B">
        <w:t>on avait ramassé un peu partout des perches et des boulins pour les convertir en fûts</w:t>
      </w:r>
      <w:r w:rsidR="00A01FD3" w:rsidRPr="00C3672B">
        <w:t xml:space="preserve">. </w:t>
      </w:r>
      <w:r w:rsidRPr="00C3672B">
        <w:t>Ainsi</w:t>
      </w:r>
      <w:r w:rsidR="00A01FD3" w:rsidRPr="00C3672B">
        <w:t xml:space="preserve">, </w:t>
      </w:r>
      <w:r w:rsidRPr="00C3672B">
        <w:t>il voulait donner des lances aux cavaliers armés à la légère pour renforcer les gendarmes qu</w:t>
      </w:r>
      <w:r w:rsidR="00A01FD3" w:rsidRPr="00C3672B">
        <w:t>’</w:t>
      </w:r>
      <w:r w:rsidRPr="00C3672B">
        <w:t>il ne trouvait pas assez nombreux</w:t>
      </w:r>
      <w:r w:rsidR="00A01FD3" w:rsidRPr="00C3672B">
        <w:t xml:space="preserve">. </w:t>
      </w:r>
      <w:r w:rsidRPr="00C3672B">
        <w:t>Et tout en surveillant ce travail</w:t>
      </w:r>
      <w:r w:rsidR="00A01FD3" w:rsidRPr="00C3672B">
        <w:t xml:space="preserve">, </w:t>
      </w:r>
      <w:r w:rsidRPr="00C3672B">
        <w:t>le vieil homme d</w:t>
      </w:r>
      <w:r w:rsidR="00A01FD3" w:rsidRPr="00C3672B">
        <w:t>’</w:t>
      </w:r>
      <w:r w:rsidRPr="00C3672B">
        <w:t>armes restait songeur</w:t>
      </w:r>
      <w:r w:rsidR="00A01FD3" w:rsidRPr="00C3672B">
        <w:t xml:space="preserve">, </w:t>
      </w:r>
      <w:r w:rsidRPr="00C3672B">
        <w:t>n</w:t>
      </w:r>
      <w:r w:rsidR="00A01FD3" w:rsidRPr="00C3672B">
        <w:t>’</w:t>
      </w:r>
      <w:r w:rsidRPr="00C3672B">
        <w:t>augurant rien de bon de la journée du lendemain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pour la honte qui en r</w:t>
      </w:r>
      <w:r w:rsidRPr="00C3672B">
        <w:rPr>
          <w:rFonts w:cs="Amasis30"/>
        </w:rPr>
        <w:t>é</w:t>
      </w:r>
      <w:r w:rsidRPr="00C3672B">
        <w:t>sulterait en cas de d</w:t>
      </w:r>
      <w:r w:rsidRPr="00C3672B">
        <w:rPr>
          <w:rFonts w:cs="Amasis30"/>
        </w:rPr>
        <w:t>é</w:t>
      </w:r>
      <w:r w:rsidRPr="00C3672B">
        <w:t>faite</w:t>
      </w:r>
      <w:r w:rsidR="00A01FD3" w:rsidRPr="00C3672B">
        <w:t xml:space="preserve">, </w:t>
      </w:r>
      <w:r w:rsidRPr="00C3672B">
        <w:t xml:space="preserve">il se prenait </w:t>
      </w:r>
      <w:r w:rsidRPr="00C3672B">
        <w:rPr>
          <w:rFonts w:cs="Amasis30"/>
        </w:rPr>
        <w:t>à</w:t>
      </w:r>
      <w:r w:rsidRPr="00C3672B">
        <w:t xml:space="preserve"> souhaiter y laisser sa peau</w:t>
      </w:r>
      <w:r w:rsidR="00A01FD3" w:rsidRPr="00C3672B">
        <w:t xml:space="preserve">.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t>est pourquoi</w:t>
      </w:r>
      <w:r w:rsidR="00A01FD3" w:rsidRPr="00C3672B">
        <w:t xml:space="preserve">, </w:t>
      </w:r>
      <w:r w:rsidRPr="00C3672B">
        <w:t>peut-</w:t>
      </w:r>
      <w:r w:rsidRPr="00C3672B">
        <w:rPr>
          <w:rFonts w:cs="Amasis30"/>
        </w:rPr>
        <w:t>ê</w:t>
      </w:r>
      <w:r w:rsidRPr="00C3672B">
        <w:t>tre</w:t>
      </w:r>
      <w:r w:rsidR="00A01FD3" w:rsidRPr="00C3672B">
        <w:t xml:space="preserve">, </w:t>
      </w:r>
      <w:r w:rsidRPr="00C3672B">
        <w:t>il avait bu d</w:t>
      </w:r>
      <w:r w:rsidR="00A01FD3" w:rsidRPr="00C3672B">
        <w:rPr>
          <w:rFonts w:cs="Amasis30"/>
        </w:rPr>
        <w:t>’</w:t>
      </w:r>
      <w:r w:rsidRPr="00C3672B">
        <w:t>autant</w:t>
      </w:r>
      <w:r w:rsidR="00A01FD3" w:rsidRPr="00C3672B">
        <w:t xml:space="preserve">, </w:t>
      </w:r>
      <w:r w:rsidRPr="00C3672B">
        <w:t>et il m</w:t>
      </w:r>
      <w:r w:rsidRPr="00C3672B">
        <w:rPr>
          <w:rFonts w:cs="Amasis30"/>
        </w:rPr>
        <w:t>é</w:t>
      </w:r>
      <w:r w:rsidRPr="00C3672B">
        <w:t>prisait en soi ces chefs de guerre qui jouaient aux cartes au lieu de veiller sur tout</w:t>
      </w:r>
      <w:r w:rsidR="00A01FD3" w:rsidRPr="00C3672B">
        <w:t xml:space="preserve">. </w:t>
      </w:r>
      <w:r w:rsidRPr="00C3672B">
        <w:t>Le vidame de Senlis était là</w:t>
      </w:r>
      <w:r w:rsidR="00A01FD3" w:rsidRPr="00C3672B">
        <w:t xml:space="preserve">, </w:t>
      </w:r>
      <w:r w:rsidRPr="00C3672B">
        <w:t>heureusement</w:t>
      </w:r>
      <w:r w:rsidR="00A01FD3" w:rsidRPr="00C3672B">
        <w:t xml:space="preserve">, </w:t>
      </w:r>
      <w:r w:rsidRPr="00C3672B">
        <w:t>pensait-il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s</w:t>
      </w:r>
      <w:r w:rsidR="00A01FD3" w:rsidRPr="00C3672B">
        <w:rPr>
          <w:rFonts w:cs="Amasis30"/>
        </w:rPr>
        <w:t>’</w:t>
      </w:r>
      <w:r w:rsidRPr="00C3672B">
        <w:t xml:space="preserve">il </w:t>
      </w:r>
      <w:r w:rsidRPr="00C3672B">
        <w:rPr>
          <w:rFonts w:cs="Amasis30"/>
        </w:rPr>
        <w:t>é</w:t>
      </w:r>
      <w:r w:rsidRPr="00C3672B">
        <w:t>tait tu</w:t>
      </w:r>
      <w:r w:rsidRPr="00C3672B">
        <w:rPr>
          <w:rFonts w:cs="Amasis30"/>
        </w:rPr>
        <w:t>é</w:t>
      </w:r>
      <w:r w:rsidRPr="00C3672B">
        <w:t xml:space="preserve"> dans la bataille</w:t>
      </w:r>
      <w:r w:rsidR="00A01FD3" w:rsidRPr="00C3672B">
        <w:t xml:space="preserve">, </w:t>
      </w:r>
      <w:r w:rsidRPr="00C3672B">
        <w:t>ce serait l</w:t>
      </w:r>
      <w:r w:rsidR="00A01FD3" w:rsidRPr="00C3672B">
        <w:rPr>
          <w:rFonts w:cs="Amasis30"/>
        </w:rPr>
        <w:t>’</w:t>
      </w:r>
      <w:r w:rsidRPr="00C3672B">
        <w:t>in</w:t>
      </w:r>
      <w:r w:rsidRPr="00C3672B">
        <w:rPr>
          <w:rFonts w:cs="Amasis30"/>
        </w:rPr>
        <w:t>é</w:t>
      </w:r>
      <w:r w:rsidRPr="00C3672B">
        <w:t>vitable d</w:t>
      </w:r>
      <w:r w:rsidRPr="00C3672B">
        <w:rPr>
          <w:rFonts w:cs="Amasis30"/>
        </w:rPr>
        <w:t>é</w:t>
      </w:r>
      <w:r w:rsidRPr="00C3672B">
        <w:t>bandade</w:t>
      </w:r>
      <w:r w:rsidR="00A01FD3" w:rsidRPr="00C3672B">
        <w:t xml:space="preserve">, </w:t>
      </w:r>
      <w:r w:rsidRPr="00C3672B">
        <w:t>et du Perrier s</w:t>
      </w:r>
      <w:r w:rsidR="00A01FD3" w:rsidRPr="00C3672B">
        <w:rPr>
          <w:rFonts w:cs="Amasis30"/>
        </w:rPr>
        <w:t>’</w:t>
      </w:r>
      <w:r w:rsidRPr="00C3672B">
        <w:t>enfuirait</w:t>
      </w:r>
      <w:r w:rsidR="00A01FD3" w:rsidRPr="00C3672B">
        <w:t>.</w:t>
      </w:r>
    </w:p>
    <w:p w14:paraId="146A4374" w14:textId="77777777" w:rsidR="00A01FD3" w:rsidRPr="00C3672B" w:rsidRDefault="00A13117" w:rsidP="00A13117">
      <w:pPr>
        <w:pStyle w:val="Taille-1Normal"/>
      </w:pPr>
      <w:r w:rsidRPr="00C3672B">
        <w:t>Aux derniers avant-postes</w:t>
      </w:r>
      <w:r w:rsidR="00A01FD3" w:rsidRPr="00C3672B">
        <w:t xml:space="preserve">, </w:t>
      </w:r>
      <w:r w:rsidRPr="00C3672B">
        <w:t>près de la montée de Chavignol</w:t>
      </w:r>
      <w:r w:rsidR="00A01FD3" w:rsidRPr="00C3672B">
        <w:t xml:space="preserve">, </w:t>
      </w:r>
      <w:r w:rsidRPr="00C3672B">
        <w:t>François rencontra le vidame</w:t>
      </w:r>
      <w:r w:rsidR="00A01FD3" w:rsidRPr="00C3672B">
        <w:t xml:space="preserve">. </w:t>
      </w:r>
      <w:r w:rsidRPr="00C3672B">
        <w:t>Armé d</w:t>
      </w:r>
      <w:r w:rsidR="00A01FD3" w:rsidRPr="00C3672B">
        <w:t>’</w:t>
      </w:r>
      <w:r w:rsidRPr="00C3672B">
        <w:t>une rondache dont l</w:t>
      </w:r>
      <w:r w:rsidR="00A01FD3" w:rsidRPr="00C3672B">
        <w:t>’</w:t>
      </w:r>
      <w:r w:rsidRPr="00C3672B">
        <w:t>échancrure contenait une lanterne</w:t>
      </w:r>
      <w:r w:rsidR="00A01FD3" w:rsidRPr="00C3672B">
        <w:t xml:space="preserve">, </w:t>
      </w:r>
      <w:r w:rsidRPr="00C3672B">
        <w:t>celui-ci dirigea la lumière sur le visage du comte</w:t>
      </w:r>
      <w:r w:rsidR="00A01FD3" w:rsidRPr="00C3672B">
        <w:t xml:space="preserve">, </w:t>
      </w:r>
      <w:r w:rsidRPr="00C3672B">
        <w:t>dont la bourguignote n</w:t>
      </w:r>
      <w:r w:rsidR="00A01FD3" w:rsidRPr="00C3672B">
        <w:t>’</w:t>
      </w:r>
      <w:r w:rsidRPr="00C3672B">
        <w:t>avait pas de masque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remarqua sa p</w:t>
      </w:r>
      <w:r w:rsidRPr="00C3672B">
        <w:rPr>
          <w:rFonts w:cs="Amasis30"/>
        </w:rPr>
        <w:t>â</w:t>
      </w:r>
      <w:r w:rsidRPr="00C3672B">
        <w:t>leur et lui demanda ce qu</w:t>
      </w:r>
      <w:r w:rsidR="00A01FD3" w:rsidRPr="00C3672B">
        <w:rPr>
          <w:rFonts w:cs="Amasis30"/>
        </w:rPr>
        <w:t>’</w:t>
      </w:r>
      <w:r w:rsidRPr="00C3672B">
        <w:t xml:space="preserve">il savait du tumulte qui tout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heure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 xml:space="preserve">tait </w:t>
      </w:r>
      <w:r w:rsidRPr="00C3672B">
        <w:rPr>
          <w:rFonts w:cs="Amasis30"/>
        </w:rPr>
        <w:t>é</w:t>
      </w:r>
      <w:r w:rsidRPr="00C3672B">
        <w:t>lev</w:t>
      </w:r>
      <w:r w:rsidRPr="00C3672B">
        <w:rPr>
          <w:rFonts w:cs="Amasis30"/>
        </w:rPr>
        <w:t>é</w:t>
      </w:r>
      <w:r w:rsidRPr="00C3672B">
        <w:t xml:space="preserve"> dans le camp</w:t>
      </w:r>
      <w:r w:rsidR="00A01FD3" w:rsidRPr="00C3672B">
        <w:t>.</w:t>
      </w:r>
    </w:p>
    <w:p w14:paraId="4BAA6AD1" w14:textId="77777777" w:rsidR="00A01FD3" w:rsidRPr="00C3672B" w:rsidRDefault="00A13117" w:rsidP="00A13117">
      <w:pPr>
        <w:pStyle w:val="Taille-1Normal"/>
      </w:pPr>
      <w:r w:rsidRPr="00C3672B">
        <w:t>François lui dit n</w:t>
      </w:r>
      <w:r w:rsidR="00A01FD3" w:rsidRPr="00C3672B">
        <w:t>’</w:t>
      </w:r>
      <w:r w:rsidRPr="00C3672B">
        <w:t>en rien savoir et voulut passer de l</w:t>
      </w:r>
      <w:r w:rsidR="00A01FD3" w:rsidRPr="00C3672B">
        <w:t>’</w:t>
      </w:r>
      <w:r w:rsidRPr="00C3672B">
        <w:t>avant</w:t>
      </w:r>
      <w:r w:rsidR="00A01FD3" w:rsidRPr="00C3672B">
        <w:t xml:space="preserve">. </w:t>
      </w:r>
      <w:r w:rsidRPr="00C3672B">
        <w:t>Mais le vidame lui fit remarquer que</w:t>
      </w:r>
      <w:r w:rsidR="00A01FD3" w:rsidRPr="00C3672B">
        <w:t xml:space="preserve">, </w:t>
      </w:r>
      <w:r w:rsidRPr="00C3672B">
        <w:t>de ce côté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en irait marcher sur des chausse-trapes</w:t>
      </w:r>
      <w:r w:rsidR="00A01FD3" w:rsidRPr="00C3672B">
        <w:t xml:space="preserve">, </w:t>
      </w:r>
      <w:r w:rsidRPr="00C3672B">
        <w:t>lui signala un fossé qu</w:t>
      </w:r>
      <w:r w:rsidR="00A01FD3" w:rsidRPr="00C3672B">
        <w:t>’</w:t>
      </w:r>
      <w:r w:rsidRPr="00C3672B">
        <w:t>il venait de creuser à sa droite</w:t>
      </w:r>
      <w:r w:rsidR="00A01FD3" w:rsidRPr="00C3672B">
        <w:t xml:space="preserve">, </w:t>
      </w:r>
      <w:r w:rsidRPr="00C3672B">
        <w:t>et tout en le complimentant sur le soin qu</w:t>
      </w:r>
      <w:r w:rsidR="00A01FD3" w:rsidRPr="00C3672B">
        <w:t>’</w:t>
      </w:r>
      <w:r w:rsidRPr="00C3672B">
        <w:t>il prenait de relever exactement les positions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offrit à l</w:t>
      </w:r>
      <w:r w:rsidR="00A01FD3" w:rsidRPr="00C3672B">
        <w:t>’</w:t>
      </w:r>
      <w:r w:rsidRPr="00C3672B">
        <w:t>accompagner pour lui en faire faire le tour</w:t>
      </w:r>
      <w:r w:rsidR="00A01FD3" w:rsidRPr="00C3672B">
        <w:t xml:space="preserve">. </w:t>
      </w:r>
      <w:r w:rsidRPr="00C3672B">
        <w:t>François le remercia</w:t>
      </w:r>
      <w:r w:rsidR="00A01FD3" w:rsidRPr="00C3672B">
        <w:t xml:space="preserve">, </w:t>
      </w:r>
      <w:r w:rsidRPr="00C3672B">
        <w:t>mais s</w:t>
      </w:r>
      <w:r w:rsidR="00A01FD3" w:rsidRPr="00C3672B">
        <w:t>’</w:t>
      </w:r>
      <w:r w:rsidRPr="00C3672B">
        <w:t>excusa d</w:t>
      </w:r>
      <w:r w:rsidR="00A01FD3" w:rsidRPr="00C3672B">
        <w:t>’</w:t>
      </w:r>
      <w:r w:rsidRPr="00C3672B">
        <w:t>aller avec lui</w:t>
      </w:r>
      <w:r w:rsidR="00A01FD3" w:rsidRPr="00C3672B">
        <w:t xml:space="preserve">, </w:t>
      </w:r>
      <w:r w:rsidRPr="00C3672B">
        <w:t>car il poussait une reconnaissance avec un seul homme vers un point où il croyait que les protestants se massaient</w:t>
      </w:r>
      <w:r w:rsidR="00A01FD3" w:rsidRPr="00C3672B">
        <w:t xml:space="preserve">. </w:t>
      </w:r>
      <w:r w:rsidRPr="00C3672B">
        <w:t>Il viendrait lui en reporter la nouvelle</w:t>
      </w:r>
      <w:r w:rsidR="00A01FD3" w:rsidRPr="00C3672B">
        <w:t>.</w:t>
      </w:r>
    </w:p>
    <w:p w14:paraId="63D0BE2C" w14:textId="77777777" w:rsidR="00A01FD3" w:rsidRPr="00C3672B" w:rsidRDefault="00A13117" w:rsidP="00A13117">
      <w:pPr>
        <w:pStyle w:val="Taille-1Normal"/>
      </w:pPr>
      <w:r w:rsidRPr="00C3672B">
        <w:t>Il put enfin s</w:t>
      </w:r>
      <w:r w:rsidR="00A01FD3" w:rsidRPr="00C3672B">
        <w:t>’</w:t>
      </w:r>
      <w:r w:rsidRPr="00C3672B">
        <w:t>en aller</w:t>
      </w:r>
      <w:r w:rsidR="00A01FD3" w:rsidRPr="00C3672B">
        <w:t xml:space="preserve">. </w:t>
      </w:r>
      <w:r w:rsidRPr="00C3672B">
        <w:t>Mais ce fut pour se heurter contre Chandas</w:t>
      </w:r>
      <w:r w:rsidR="00A01FD3" w:rsidRPr="00C3672B">
        <w:t xml:space="preserve">, </w:t>
      </w:r>
      <w:r w:rsidRPr="00C3672B">
        <w:t>dont les arbalétriers abattaient des arbres</w:t>
      </w:r>
      <w:r w:rsidR="00A01FD3" w:rsidRPr="00C3672B">
        <w:t xml:space="preserve">, </w:t>
      </w:r>
      <w:r w:rsidRPr="00C3672B">
        <w:t>et les chevaux ne pouvaient passer</w:t>
      </w:r>
      <w:r w:rsidR="00A01FD3" w:rsidRPr="00C3672B">
        <w:t xml:space="preserve">. </w:t>
      </w:r>
      <w:r w:rsidRPr="00C3672B">
        <w:t>Par un long détour</w:t>
      </w:r>
      <w:r w:rsidR="00A01FD3" w:rsidRPr="00C3672B">
        <w:t xml:space="preserve">, </w:t>
      </w:r>
      <w:r w:rsidRPr="00C3672B">
        <w:t>il fut obligé de gagner le petit Sauldre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malgré le froid</w:t>
      </w:r>
      <w:r w:rsidR="00A01FD3" w:rsidRPr="00C3672B">
        <w:t xml:space="preserve">, </w:t>
      </w:r>
      <w:r w:rsidRPr="00C3672B">
        <w:t>il se mit à l</w:t>
      </w:r>
      <w:r w:rsidR="00A01FD3" w:rsidRPr="00C3672B">
        <w:t>’</w:t>
      </w:r>
      <w:r w:rsidRPr="00C3672B">
        <w:t>eau avec son cheval et put rejoindre la rive opposée</w:t>
      </w:r>
      <w:r w:rsidR="00A01FD3" w:rsidRPr="00C3672B">
        <w:t xml:space="preserve">. </w:t>
      </w:r>
      <w:r w:rsidRPr="00C3672B">
        <w:t>Lazare</w:t>
      </w:r>
      <w:r w:rsidR="00A01FD3" w:rsidRPr="00C3672B">
        <w:t xml:space="preserve">, </w:t>
      </w:r>
      <w:r w:rsidRPr="00C3672B">
        <w:t>qui venait derrière</w:t>
      </w:r>
      <w:r w:rsidR="00A01FD3" w:rsidRPr="00C3672B">
        <w:t xml:space="preserve">, </w:t>
      </w:r>
      <w:r w:rsidRPr="00C3672B">
        <w:t>le retrouva plus loin après avoir failli le perdre</w:t>
      </w:r>
      <w:r w:rsidR="006C57A9">
        <w:t>,</w:t>
      </w:r>
      <w:r w:rsidRPr="00C3672B">
        <w:t xml:space="preserve"> car le courant l</w:t>
      </w:r>
      <w:r w:rsidR="00A01FD3" w:rsidRPr="00C3672B">
        <w:t>’</w:t>
      </w:r>
      <w:r w:rsidRPr="00C3672B">
        <w:t>avait entraîné</w:t>
      </w:r>
      <w:r w:rsidR="00A01FD3" w:rsidRPr="00C3672B">
        <w:t>.</w:t>
      </w:r>
    </w:p>
    <w:p w14:paraId="5A1C8D8D" w14:textId="77777777" w:rsidR="00A01FD3" w:rsidRPr="00C3672B" w:rsidRDefault="00A13117" w:rsidP="00A13117">
      <w:pPr>
        <w:pStyle w:val="Taille-1Normal"/>
      </w:pPr>
      <w:r w:rsidRPr="00C3672B">
        <w:lastRenderedPageBreak/>
        <w:t>Le soleil se levait à peine quand ils arrivèrent</w:t>
      </w:r>
      <w:r w:rsidR="006C57A9">
        <w:t xml:space="preserve">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or</w:t>
      </w:r>
      <w:r w:rsidRPr="00C3672B">
        <w:rPr>
          <w:rFonts w:cs="Amasis30"/>
        </w:rPr>
        <w:t>é</w:t>
      </w:r>
      <w:r w:rsidRPr="00C3672B">
        <w:t>e d</w:t>
      </w:r>
      <w:r w:rsidR="00A01FD3" w:rsidRPr="00C3672B">
        <w:rPr>
          <w:rFonts w:cs="Amasis30"/>
        </w:rPr>
        <w:t>’</w:t>
      </w:r>
      <w:r w:rsidRPr="00C3672B">
        <w:t>un petit bois</w:t>
      </w:r>
      <w:r w:rsidR="00A01FD3" w:rsidRPr="00C3672B">
        <w:t xml:space="preserve">, </w:t>
      </w:r>
      <w:r w:rsidRPr="00C3672B">
        <w:t>et ils reconnurent qu</w:t>
      </w:r>
      <w:r w:rsidR="00A01FD3" w:rsidRPr="00C3672B">
        <w:rPr>
          <w:rFonts w:cs="Amasis30"/>
        </w:rPr>
        <w:t>’</w:t>
      </w:r>
      <w:r w:rsidRPr="00C3672B">
        <w:t>ils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taient perdus</w:t>
      </w:r>
      <w:r w:rsidR="00A01FD3" w:rsidRPr="00C3672B">
        <w:t xml:space="preserve">, </w:t>
      </w:r>
      <w:r w:rsidRPr="00C3672B">
        <w:t>car derri</w:t>
      </w:r>
      <w:r w:rsidRPr="00C3672B">
        <w:rPr>
          <w:rFonts w:cs="Amasis30"/>
        </w:rPr>
        <w:t>è</w:t>
      </w:r>
      <w:r w:rsidRPr="00C3672B">
        <w:t xml:space="preserve">re eux ils apercevaient </w:t>
      </w:r>
      <w:r w:rsidRPr="00C3672B">
        <w:rPr>
          <w:rFonts w:cs="Amasis30"/>
        </w:rPr>
        <w:t>à</w:t>
      </w:r>
      <w:r w:rsidRPr="00C3672B">
        <w:t xml:space="preserve"> peine les clochers de Sancerre</w:t>
      </w:r>
      <w:r w:rsidR="00A01FD3" w:rsidRPr="00C3672B">
        <w:t xml:space="preserve">. </w:t>
      </w:r>
      <w:r w:rsidRPr="00C3672B">
        <w:t>Ils durent revenir sur leurs pas</w:t>
      </w:r>
      <w:r w:rsidR="00A01FD3" w:rsidRPr="00C3672B">
        <w:t xml:space="preserve">. </w:t>
      </w:r>
      <w:r w:rsidRPr="00C3672B">
        <w:t>Dans la solitude</w:t>
      </w:r>
      <w:r w:rsidR="00A01FD3" w:rsidRPr="00C3672B">
        <w:t xml:space="preserve">, </w:t>
      </w:r>
      <w:r w:rsidRPr="00C3672B">
        <w:t>Fran</w:t>
      </w:r>
      <w:r w:rsidRPr="00C3672B">
        <w:rPr>
          <w:rFonts w:cs="Amasis30"/>
        </w:rPr>
        <w:t>ç</w:t>
      </w:r>
      <w:r w:rsidRPr="00C3672B">
        <w:t>ois crut d</w:t>
      </w:r>
      <w:r w:rsidR="00A01FD3" w:rsidRPr="00C3672B">
        <w:rPr>
          <w:rFonts w:cs="Amasis30"/>
        </w:rPr>
        <w:t>’</w:t>
      </w:r>
      <w:r w:rsidRPr="00C3672B">
        <w:t>abord sentir comme un grand apaisement</w:t>
      </w:r>
      <w:r w:rsidR="00A01FD3" w:rsidRPr="00C3672B">
        <w:t xml:space="preserve">, </w:t>
      </w:r>
      <w:r w:rsidRPr="00C3672B">
        <w:t>et il ne voulait plus rien se rappeler des choses pass</w:t>
      </w:r>
      <w:r w:rsidRPr="00C3672B">
        <w:rPr>
          <w:rFonts w:cs="Amasis30"/>
        </w:rPr>
        <w:t>é</w:t>
      </w:r>
      <w:r w:rsidRPr="00C3672B">
        <w:t>es</w:t>
      </w:r>
      <w:r w:rsidR="00A01FD3" w:rsidRPr="00C3672B">
        <w:t xml:space="preserve">, </w:t>
      </w:r>
      <w:r w:rsidRPr="00C3672B">
        <w:t>d</w:t>
      </w:r>
      <w:r w:rsidRPr="00C3672B">
        <w:rPr>
          <w:rFonts w:cs="Amasis30"/>
        </w:rPr>
        <w:t>é</w:t>
      </w:r>
      <w:r w:rsidRPr="00C3672B">
        <w:t>cid</w:t>
      </w:r>
      <w:r w:rsidRPr="00C3672B">
        <w:rPr>
          <w:rFonts w:cs="Amasis30"/>
        </w:rPr>
        <w:t>é</w:t>
      </w:r>
      <w:r w:rsidR="006C57A9">
        <w:rPr>
          <w:rFonts w:cs="Amasis30"/>
        </w:rPr>
        <w:t xml:space="preserve"> </w:t>
      </w:r>
      <w:r w:rsidRPr="00C3672B">
        <w:rPr>
          <w:rFonts w:cs="Amasis30"/>
        </w:rPr>
        <w:t>à</w:t>
      </w:r>
      <w:r w:rsidRPr="00C3672B">
        <w:t xml:space="preserve"> entreprendre une nouvelle vie</w:t>
      </w:r>
      <w:r w:rsidR="00A01FD3" w:rsidRPr="00C3672B">
        <w:t xml:space="preserve">, </w:t>
      </w:r>
      <w:r w:rsidRPr="00C3672B">
        <w:t>et il se consid</w:t>
      </w:r>
      <w:r w:rsidRPr="00C3672B">
        <w:rPr>
          <w:rFonts w:cs="Amasis30"/>
        </w:rPr>
        <w:t>é</w:t>
      </w:r>
      <w:r w:rsidRPr="00C3672B">
        <w:t>ra un instant comme un autre homme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malgr</w:t>
      </w:r>
      <w:r w:rsidRPr="00C3672B">
        <w:rPr>
          <w:rFonts w:cs="Amasis30"/>
        </w:rPr>
        <w:t>é</w:t>
      </w:r>
      <w:r w:rsidRPr="00C3672B">
        <w:t xml:space="preserve"> lui</w:t>
      </w:r>
      <w:r w:rsidR="00A01FD3" w:rsidRPr="00C3672B">
        <w:t xml:space="preserve">, </w:t>
      </w:r>
      <w:r w:rsidRPr="00C3672B">
        <w:t>ses pens</w:t>
      </w:r>
      <w:r w:rsidRPr="00C3672B">
        <w:rPr>
          <w:rFonts w:cs="Amasis30"/>
        </w:rPr>
        <w:t>é</w:t>
      </w:r>
      <w:r w:rsidRPr="00C3672B">
        <w:t>es prirent un autre cours</w:t>
      </w:r>
      <w:r w:rsidR="00A01FD3" w:rsidRPr="00C3672B">
        <w:t xml:space="preserve">, </w:t>
      </w:r>
      <w:r w:rsidRPr="00C3672B">
        <w:t>le ramenant en arrière</w:t>
      </w:r>
      <w:r w:rsidR="00A01FD3" w:rsidRPr="00C3672B">
        <w:t xml:space="preserve">, </w:t>
      </w:r>
      <w:r w:rsidRPr="00C3672B">
        <w:t>et dans sa tête bourrelée de vagues remords</w:t>
      </w:r>
      <w:r w:rsidR="00A01FD3" w:rsidRPr="00C3672B">
        <w:t xml:space="preserve">, </w:t>
      </w:r>
      <w:r w:rsidRPr="00C3672B">
        <w:t>martelée par l</w:t>
      </w:r>
      <w:r w:rsidR="00A01FD3" w:rsidRPr="00C3672B">
        <w:t>’</w:t>
      </w:r>
      <w:r w:rsidRPr="00C3672B">
        <w:t>ivresse qui se dissipait lentement</w:t>
      </w:r>
      <w:r w:rsidR="00A01FD3" w:rsidRPr="00C3672B">
        <w:t xml:space="preserve">, </w:t>
      </w:r>
      <w:r w:rsidRPr="00C3672B">
        <w:t>une poussée confuse d</w:t>
      </w:r>
      <w:r w:rsidR="00A01FD3" w:rsidRPr="00C3672B">
        <w:t>’</w:t>
      </w:r>
      <w:r w:rsidRPr="00C3672B">
        <w:t>idées tourbillonnait</w:t>
      </w:r>
      <w:r w:rsidR="00A01FD3" w:rsidRPr="00C3672B">
        <w:t xml:space="preserve">, </w:t>
      </w:r>
      <w:r w:rsidRPr="00C3672B">
        <w:t>et il se débattait parmi elles</w:t>
      </w:r>
      <w:r w:rsidR="00A01FD3" w:rsidRPr="00C3672B">
        <w:t xml:space="preserve">, </w:t>
      </w:r>
      <w:r w:rsidRPr="00C3672B">
        <w:t>furieux de sa honte et de sa lâcheté</w:t>
      </w:r>
      <w:r w:rsidR="00A01FD3" w:rsidRPr="00C3672B">
        <w:t xml:space="preserve">. </w:t>
      </w:r>
      <w:r w:rsidRPr="00C3672B">
        <w:t>Puis il voulut se figurer que tout cela n</w:t>
      </w:r>
      <w:r w:rsidR="00A01FD3" w:rsidRPr="00C3672B">
        <w:t>’</w:t>
      </w:r>
      <w:r w:rsidRPr="00C3672B">
        <w:t>était qu</w:t>
      </w:r>
      <w:r w:rsidR="00A01FD3" w:rsidRPr="00C3672B">
        <w:t>’</w:t>
      </w:r>
      <w:r w:rsidRPr="00C3672B">
        <w:t>un rêve</w:t>
      </w:r>
      <w:r w:rsidR="00A01FD3" w:rsidRPr="00C3672B">
        <w:t xml:space="preserve">, </w:t>
      </w:r>
      <w:r w:rsidRPr="00C3672B">
        <w:t>mais il retomba vite dans la réalité et chercha alors à se créer des raisons suffisantes pour abandonner Dieu et trahir son Roy</w:t>
      </w:r>
      <w:r w:rsidR="00A01FD3" w:rsidRPr="00C3672B">
        <w:t xml:space="preserve">. </w:t>
      </w:r>
      <w:r w:rsidRPr="00C3672B">
        <w:t>On l</w:t>
      </w:r>
      <w:r w:rsidR="00A01FD3" w:rsidRPr="00C3672B">
        <w:t>’</w:t>
      </w:r>
      <w:r w:rsidRPr="00C3672B">
        <w:t>avait volé</w:t>
      </w:r>
      <w:r w:rsidR="00A01FD3" w:rsidRPr="00C3672B">
        <w:t xml:space="preserve">, </w:t>
      </w:r>
      <w:r w:rsidRPr="00C3672B">
        <w:t>dépouillé</w:t>
      </w:r>
      <w:r w:rsidR="00A01FD3" w:rsidRPr="00C3672B">
        <w:t xml:space="preserve">, </w:t>
      </w:r>
      <w:r w:rsidRPr="00C3672B">
        <w:t>abreuvé d</w:t>
      </w:r>
      <w:r w:rsidR="00A01FD3" w:rsidRPr="00C3672B">
        <w:t>’</w:t>
      </w:r>
      <w:r w:rsidRPr="00C3672B">
        <w:t>injustices</w:t>
      </w:r>
      <w:r w:rsidR="00A01FD3" w:rsidRPr="00C3672B">
        <w:t xml:space="preserve">, </w:t>
      </w:r>
      <w:r w:rsidRPr="00C3672B">
        <w:t>et pour comble d</w:t>
      </w:r>
      <w:r w:rsidR="00A01FD3" w:rsidRPr="00C3672B">
        <w:t>’</w:t>
      </w:r>
      <w:r w:rsidRPr="00C3672B">
        <w:t>opprobre</w:t>
      </w:r>
      <w:r w:rsidR="00A01FD3" w:rsidRPr="00C3672B">
        <w:t xml:space="preserve">, </w:t>
      </w:r>
      <w:r w:rsidRPr="00C3672B">
        <w:t>voilà qu</w:t>
      </w:r>
      <w:r w:rsidR="00A01FD3" w:rsidRPr="00C3672B">
        <w:t>’</w:t>
      </w:r>
      <w:r w:rsidRPr="00C3672B">
        <w:t>on lui ravissait la seule femme qu</w:t>
      </w:r>
      <w:r w:rsidR="00A01FD3" w:rsidRPr="00C3672B">
        <w:t>’</w:t>
      </w:r>
      <w:r w:rsidRPr="00C3672B">
        <w:t>il eût jamais aimée</w:t>
      </w:r>
      <w:r w:rsidR="00A01FD3" w:rsidRPr="00C3672B">
        <w:t xml:space="preserve">. </w:t>
      </w:r>
      <w:r w:rsidRPr="00C3672B">
        <w:t>Toute sa vie repassa devant ses yeux</w:t>
      </w:r>
      <w:r w:rsidR="00A01FD3" w:rsidRPr="00C3672B">
        <w:t xml:space="preserve">. </w:t>
      </w:r>
      <w:r w:rsidRPr="00C3672B">
        <w:t>Il se vit dans sa paisible enfance d</w:t>
      </w:r>
      <w:r w:rsidR="00A01FD3" w:rsidRPr="00C3672B">
        <w:t>’</w:t>
      </w:r>
      <w:r w:rsidRPr="00C3672B">
        <w:t>écolier riche</w:t>
      </w:r>
      <w:r w:rsidR="00A01FD3" w:rsidRPr="00C3672B">
        <w:t xml:space="preserve">, </w:t>
      </w:r>
      <w:r w:rsidRPr="00C3672B">
        <w:t>au collège des Écossais</w:t>
      </w:r>
      <w:r w:rsidR="00A01FD3" w:rsidRPr="00C3672B">
        <w:t xml:space="preserve">, </w:t>
      </w:r>
      <w:r w:rsidRPr="00C3672B">
        <w:t>puis il entrait aux pages</w:t>
      </w:r>
      <w:r w:rsidR="00A01FD3" w:rsidRPr="00C3672B">
        <w:t xml:space="preserve">, </w:t>
      </w:r>
      <w:r w:rsidRPr="00C3672B">
        <w:t>où le gouverneur lui faisait donner le fouet</w:t>
      </w:r>
      <w:r w:rsidR="00A01FD3" w:rsidRPr="00C3672B">
        <w:t xml:space="preserve">. </w:t>
      </w:r>
      <w:r w:rsidRPr="00C3672B">
        <w:t>Ensuite ce fut sa jeunesse dissolue et active en son hôtel de la rue du Fer-à-Moulin</w:t>
      </w:r>
      <w:r w:rsidR="00A01FD3" w:rsidRPr="00C3672B">
        <w:t xml:space="preserve">, </w:t>
      </w:r>
      <w:r w:rsidRPr="00C3672B">
        <w:t>à la Cour</w:t>
      </w:r>
      <w:r w:rsidR="00A01FD3" w:rsidRPr="00C3672B">
        <w:t xml:space="preserve">, </w:t>
      </w:r>
      <w:r w:rsidRPr="00C3672B">
        <w:t>aux armées</w:t>
      </w:r>
      <w:r w:rsidR="00A01FD3" w:rsidRPr="00C3672B">
        <w:t xml:space="preserve">. </w:t>
      </w:r>
      <w:r w:rsidRPr="00C3672B">
        <w:t>Ses aventures de femmes défilèrent encore</w:t>
      </w:r>
      <w:r w:rsidR="00A01FD3" w:rsidRPr="00C3672B">
        <w:t xml:space="preserve">, </w:t>
      </w:r>
      <w:r w:rsidRPr="00C3672B">
        <w:t>et il s</w:t>
      </w:r>
      <w:r w:rsidR="00A01FD3" w:rsidRPr="00C3672B">
        <w:t>’</w:t>
      </w:r>
      <w:r w:rsidRPr="00C3672B">
        <w:t>étonnait de leur nombre et du peu d</w:t>
      </w:r>
      <w:r w:rsidR="00A01FD3" w:rsidRPr="00C3672B">
        <w:t>’</w:t>
      </w:r>
      <w:r w:rsidRPr="00C3672B">
        <w:t>importance de leur souvenir</w:t>
      </w:r>
      <w:r w:rsidR="00A01FD3" w:rsidRPr="00C3672B">
        <w:t xml:space="preserve">, </w:t>
      </w:r>
      <w:r w:rsidRPr="00C3672B">
        <w:t>et il pensait à ses duels</w:t>
      </w:r>
      <w:r w:rsidR="00A01FD3" w:rsidRPr="00C3672B">
        <w:t xml:space="preserve">, </w:t>
      </w:r>
      <w:r w:rsidRPr="00C3672B">
        <w:t>dans l</w:t>
      </w:r>
      <w:r w:rsidR="00A01FD3" w:rsidRPr="00C3672B">
        <w:t>’</w:t>
      </w:r>
      <w:r w:rsidRPr="00C3672B">
        <w:t>île aux Vaches</w:t>
      </w:r>
      <w:r w:rsidR="00A01FD3" w:rsidRPr="00C3672B">
        <w:t xml:space="preserve">, </w:t>
      </w:r>
      <w:r w:rsidRPr="00C3672B">
        <w:t>au Pré aux Clercs</w:t>
      </w:r>
      <w:r w:rsidR="00A01FD3" w:rsidRPr="00C3672B">
        <w:t xml:space="preserve">, </w:t>
      </w:r>
      <w:r w:rsidRPr="00C3672B">
        <w:t>partout où on pouvait se battre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l</w:t>
      </w:r>
      <w:r w:rsidRPr="00C3672B">
        <w:rPr>
          <w:rFonts w:cs="Amasis30"/>
        </w:rPr>
        <w:t>à</w:t>
      </w:r>
      <w:r w:rsidR="00A01FD3" w:rsidRPr="00C3672B">
        <w:t xml:space="preserve">, </w:t>
      </w:r>
      <w:r w:rsidRPr="00C3672B">
        <w:t>dans une petite prairie verte</w:t>
      </w:r>
      <w:r w:rsidR="00A01FD3" w:rsidRPr="00C3672B">
        <w:t xml:space="preserve">, </w:t>
      </w:r>
      <w:r w:rsidRPr="00C3672B">
        <w:t>il avait tu</w:t>
      </w:r>
      <w:r w:rsidRPr="00C3672B">
        <w:rPr>
          <w:rFonts w:cs="Amasis30"/>
        </w:rPr>
        <w:t>é</w:t>
      </w:r>
      <w:r w:rsidRPr="00C3672B">
        <w:t xml:space="preserve"> Vaumorins avec Lignerolles</w:t>
      </w:r>
      <w:r w:rsidR="00A01FD3" w:rsidRPr="00C3672B">
        <w:t xml:space="preserve">, </w:t>
      </w:r>
      <w:r w:rsidRPr="00C3672B">
        <w:t xml:space="preserve">qui planta son </w:t>
      </w:r>
      <w:r w:rsidRPr="00C3672B">
        <w:rPr>
          <w:rFonts w:cs="Amasis30"/>
        </w:rPr>
        <w:t>é</w:t>
      </w:r>
      <w:r w:rsidRPr="00C3672B">
        <w:t>p</w:t>
      </w:r>
      <w:r w:rsidRPr="00C3672B">
        <w:rPr>
          <w:rFonts w:cs="Amasis30"/>
        </w:rPr>
        <w:t>é</w:t>
      </w:r>
      <w:r w:rsidRPr="00C3672B">
        <w:t>e dans le ventre de Gaspard de Pr</w:t>
      </w:r>
      <w:r w:rsidRPr="00C3672B">
        <w:rPr>
          <w:rFonts w:cs="Amasis30"/>
        </w:rPr>
        <w:t>é</w:t>
      </w:r>
      <w:r w:rsidRPr="00C3672B">
        <w:t>audren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derri</w:t>
      </w:r>
      <w:r w:rsidRPr="00C3672B">
        <w:rPr>
          <w:rFonts w:cs="Amasis30"/>
        </w:rPr>
        <w:t>è</w:t>
      </w:r>
      <w:r w:rsidRPr="00C3672B">
        <w:t>re une haie</w:t>
      </w:r>
      <w:r w:rsidR="00A01FD3" w:rsidRPr="00C3672B">
        <w:t xml:space="preserve">, </w:t>
      </w:r>
      <w:r w:rsidRPr="00C3672B">
        <w:t>Saint-Sauveur</w:t>
      </w:r>
      <w:r w:rsidR="00A01FD3" w:rsidRPr="00C3672B">
        <w:t xml:space="preserve">, </w:t>
      </w:r>
      <w:r w:rsidRPr="00C3672B">
        <w:t>Palast et Roqu</w:t>
      </w:r>
      <w:r w:rsidRPr="00C3672B">
        <w:rPr>
          <w:rFonts w:cs="Amasis30"/>
        </w:rPr>
        <w:t>é</w:t>
      </w:r>
      <w:r w:rsidRPr="00C3672B">
        <w:t>pine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taient hach</w:t>
      </w:r>
      <w:r w:rsidRPr="00C3672B">
        <w:rPr>
          <w:rFonts w:cs="Amasis30"/>
        </w:rPr>
        <w:t>é</w:t>
      </w:r>
      <w:r w:rsidRPr="00C3672B">
        <w:t xml:space="preserve">s pour les beaux yeux de </w:t>
      </w:r>
      <w:r w:rsidR="00A01FD3" w:rsidRPr="00C3672B">
        <w:t>M</w:t>
      </w:r>
      <w:r w:rsidR="00A01FD3" w:rsidRPr="00C3672B">
        <w:rPr>
          <w:vertAlign w:val="superscript"/>
        </w:rPr>
        <w:t>lle</w:t>
      </w:r>
      <w:r w:rsidR="00A01FD3" w:rsidRPr="00C3672B">
        <w:t> de </w:t>
      </w:r>
      <w:r w:rsidRPr="00C3672B">
        <w:t>Beaurecueil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lui</w:t>
      </w:r>
      <w:r w:rsidR="00A01FD3" w:rsidRPr="00C3672B">
        <w:t xml:space="preserve">, </w:t>
      </w:r>
      <w:r w:rsidRPr="00C3672B">
        <w:t>avait donn</w:t>
      </w:r>
      <w:r w:rsidRPr="00C3672B">
        <w:rPr>
          <w:rFonts w:cs="Amasis30"/>
        </w:rPr>
        <w:t>é</w:t>
      </w:r>
      <w:r w:rsidRPr="00C3672B">
        <w:t xml:space="preserve"> un coup de dague </w:t>
      </w:r>
      <w:r w:rsidRPr="00C3672B">
        <w:rPr>
          <w:rFonts w:cs="Amasis30"/>
        </w:rPr>
        <w:t>à</w:t>
      </w:r>
      <w:r w:rsidRPr="00C3672B">
        <w:t xml:space="preserve"> Fr</w:t>
      </w:r>
      <w:r w:rsidRPr="00C3672B">
        <w:rPr>
          <w:rFonts w:cs="Amasis30"/>
        </w:rPr>
        <w:t>é</w:t>
      </w:r>
      <w:r w:rsidRPr="00C3672B">
        <w:t>mont</w:t>
      </w:r>
      <w:r w:rsidR="00A01FD3" w:rsidRPr="00C3672B">
        <w:t xml:space="preserve">, </w:t>
      </w:r>
      <w:r w:rsidRPr="00C3672B">
        <w:t>dans la gorge</w:t>
      </w:r>
      <w:r w:rsidR="00A01FD3" w:rsidRPr="00C3672B">
        <w:t xml:space="preserve">. </w:t>
      </w:r>
      <w:r w:rsidRPr="00C3672B">
        <w:t xml:space="preserve">Mais les yeux couleur de violette de Madeleine lui apparurent brusquement et il se sentit triste </w:t>
      </w:r>
      <w:r w:rsidRPr="00C3672B">
        <w:rPr>
          <w:rFonts w:cs="Amasis30"/>
        </w:rPr>
        <w:t>à</w:t>
      </w:r>
      <w:r w:rsidRPr="00C3672B">
        <w:t xml:space="preserve"> mourir</w:t>
      </w:r>
      <w:r w:rsidR="00A01FD3" w:rsidRPr="00C3672B">
        <w:t>.</w:t>
      </w:r>
    </w:p>
    <w:p w14:paraId="146F45D3" w14:textId="77777777" w:rsidR="00A01FD3" w:rsidRPr="00C3672B" w:rsidRDefault="00A13117" w:rsidP="00A13117">
      <w:pPr>
        <w:pStyle w:val="Taille-1Normal"/>
      </w:pPr>
      <w:r w:rsidRPr="00C3672B">
        <w:t>Sa tête allait éclater</w:t>
      </w:r>
      <w:r w:rsidR="00A01FD3" w:rsidRPr="00C3672B">
        <w:t xml:space="preserve">, </w:t>
      </w:r>
      <w:r w:rsidRPr="00C3672B">
        <w:t>bien sûr</w:t>
      </w:r>
      <w:r w:rsidR="00A01FD3" w:rsidRPr="00C3672B">
        <w:t xml:space="preserve">, </w:t>
      </w:r>
      <w:r w:rsidRPr="00C3672B">
        <w:t>à penser à toutes ces choses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t>comme malgré lui</w:t>
      </w:r>
      <w:r w:rsidR="00A01FD3" w:rsidRPr="00C3672B">
        <w:t xml:space="preserve">, </w:t>
      </w:r>
      <w:r w:rsidRPr="00C3672B">
        <w:t>il revit le retour du prêche</w:t>
      </w:r>
      <w:r w:rsidR="00A01FD3" w:rsidRPr="00C3672B">
        <w:t xml:space="preserve">, </w:t>
      </w:r>
      <w:r w:rsidRPr="00C3672B">
        <w:t>Madeleine et son père chevauchant côte à côte</w:t>
      </w:r>
      <w:r w:rsidR="00A01FD3" w:rsidRPr="00C3672B">
        <w:t xml:space="preserve">, </w:t>
      </w:r>
      <w:r w:rsidRPr="00C3672B">
        <w:t>le château de Vauplassans et le tournoi</w:t>
      </w:r>
      <w:r w:rsidR="00A01FD3" w:rsidRPr="00C3672B">
        <w:t xml:space="preserve">. </w:t>
      </w:r>
      <w:r w:rsidRPr="00C3672B">
        <w:t>Maintenant</w:t>
      </w:r>
      <w:r w:rsidR="006C57A9">
        <w:t>,</w:t>
      </w:r>
      <w:r w:rsidRPr="00C3672B">
        <w:t xml:space="preserve"> Madeleine était morte sans doute</w:t>
      </w:r>
      <w:r w:rsidR="00A01FD3" w:rsidRPr="00C3672B">
        <w:t xml:space="preserve">, </w:t>
      </w:r>
      <w:r w:rsidRPr="00C3672B">
        <w:t>et au moins perdue pour lui à tout jamais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!</w:t>
      </w:r>
    </w:p>
    <w:p w14:paraId="0BD65CD6" w14:textId="77777777" w:rsidR="00A01FD3" w:rsidRPr="00C3672B" w:rsidRDefault="00A01FD3" w:rsidP="00A13117">
      <w:pPr>
        <w:pStyle w:val="Taille-1Normal"/>
      </w:pPr>
      <w:r w:rsidRPr="00C3672B">
        <w:lastRenderedPageBreak/>
        <w:t>— </w:t>
      </w:r>
      <w:r w:rsidR="00A13117" w:rsidRPr="00C3672B">
        <w:t>Ce n</w:t>
      </w:r>
      <w:r w:rsidRPr="00C3672B">
        <w:t>’</w:t>
      </w:r>
      <w:r w:rsidR="00A13117" w:rsidRPr="00C3672B">
        <w:t>est qu</w:t>
      </w:r>
      <w:r w:rsidRPr="00C3672B">
        <w:t>’</w:t>
      </w:r>
      <w:r w:rsidR="00A13117" w:rsidRPr="00C3672B">
        <w:t>une femme de moins</w:t>
      </w:r>
      <w:r w:rsidRPr="00C3672B">
        <w:t xml:space="preserve">, </w:t>
      </w:r>
      <w:r w:rsidR="00A13117" w:rsidRPr="00C3672B">
        <w:t>après tout</w:t>
      </w:r>
      <w:r w:rsidR="006C57A9">
        <w:t>,</w:t>
      </w:r>
      <w:r w:rsidR="00A13117" w:rsidRPr="00C3672B">
        <w:t xml:space="preserve"> essaya-t-il de se dire</w:t>
      </w:r>
      <w:r w:rsidRPr="00C3672B">
        <w:t xml:space="preserve">. – </w:t>
      </w:r>
      <w:r w:rsidR="00A13117" w:rsidRPr="00C3672B">
        <w:t>Et j</w:t>
      </w:r>
      <w:r w:rsidRPr="00C3672B">
        <w:t>’</w:t>
      </w:r>
      <w:r w:rsidR="00A13117" w:rsidRPr="00C3672B">
        <w:t>en retrouverai dix</w:t>
      </w:r>
      <w:r w:rsidR="00224814" w:rsidRPr="00C3672B">
        <w:rPr>
          <w:rFonts w:ascii="Times New Roman" w:hAnsi="Times New Roman"/>
        </w:rPr>
        <w:t> </w:t>
      </w:r>
      <w:r w:rsidRPr="00C3672B">
        <w:t>!</w:t>
      </w:r>
    </w:p>
    <w:p w14:paraId="39B44586" w14:textId="77777777" w:rsidR="00A01FD3" w:rsidRPr="00C3672B" w:rsidRDefault="00A13117" w:rsidP="00A13117">
      <w:pPr>
        <w:pStyle w:val="Taille-1Normal"/>
      </w:pPr>
      <w:r w:rsidRPr="00C3672B">
        <w:t>Mais en songeant à elle</w:t>
      </w:r>
      <w:r w:rsidR="00A01FD3" w:rsidRPr="00C3672B">
        <w:t xml:space="preserve">, </w:t>
      </w:r>
      <w:r w:rsidRPr="00C3672B">
        <w:t>il sentait son cœur crier d</w:t>
      </w:r>
      <w:r w:rsidR="00A01FD3" w:rsidRPr="00C3672B">
        <w:t>’</w:t>
      </w:r>
      <w:r w:rsidRPr="00C3672B">
        <w:t>angoisse</w:t>
      </w:r>
      <w:r w:rsidR="00A01FD3" w:rsidRPr="00C3672B">
        <w:t xml:space="preserve">. </w:t>
      </w:r>
      <w:r w:rsidRPr="00C3672B">
        <w:t>Car il l</w:t>
      </w:r>
      <w:r w:rsidR="00A01FD3" w:rsidRPr="00C3672B">
        <w:t>’</w:t>
      </w:r>
      <w:r w:rsidRPr="00C3672B">
        <w:t>aimait maintenant plus que jamais</w:t>
      </w:r>
      <w:r w:rsidR="00A01FD3" w:rsidRPr="00C3672B">
        <w:t xml:space="preserve">, </w:t>
      </w:r>
      <w:r w:rsidRPr="00C3672B">
        <w:t>il l</w:t>
      </w:r>
      <w:r w:rsidR="00A01FD3" w:rsidRPr="00C3672B">
        <w:t>’</w:t>
      </w:r>
      <w:r w:rsidRPr="00C3672B">
        <w:t>aimerait toujours</w:t>
      </w:r>
      <w:r w:rsidR="00A01FD3" w:rsidRPr="00C3672B">
        <w:t xml:space="preserve">. </w:t>
      </w:r>
      <w:r w:rsidRPr="00C3672B">
        <w:t>Et il avait vendu cette femme pour laquelle il aurait sacrifié sa vie</w:t>
      </w:r>
      <w:r w:rsidR="00A01FD3" w:rsidRPr="00C3672B">
        <w:t xml:space="preserve">. </w:t>
      </w:r>
      <w:r w:rsidRPr="00C3672B">
        <w:t>Sa stupidité et son ignominie lui donnaient envie de mourir</w:t>
      </w:r>
      <w:r w:rsidR="00A01FD3" w:rsidRPr="00C3672B">
        <w:t xml:space="preserve">. </w:t>
      </w:r>
      <w:r w:rsidRPr="00C3672B">
        <w:t>Et puis</w:t>
      </w:r>
      <w:r w:rsidR="00C3672B" w:rsidRPr="00C3672B">
        <w:t>,</w:t>
      </w:r>
      <w:r w:rsidR="006C57A9">
        <w:t xml:space="preserve"> </w:t>
      </w:r>
      <w:r w:rsidRPr="00C3672B">
        <w:t>il se crut fou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sa t</w:t>
      </w:r>
      <w:r w:rsidRPr="00C3672B">
        <w:rPr>
          <w:rFonts w:cs="Amasis30"/>
        </w:rPr>
        <w:t>ê</w:t>
      </w:r>
      <w:r w:rsidRPr="00C3672B">
        <w:t>te s</w:t>
      </w:r>
      <w:r w:rsidR="00A01FD3" w:rsidRPr="00C3672B">
        <w:rPr>
          <w:rFonts w:cs="Amasis30"/>
        </w:rPr>
        <w:t>’</w:t>
      </w:r>
      <w:r w:rsidRPr="00C3672B">
        <w:t>en allait</w:t>
      </w:r>
      <w:r w:rsidR="00A01FD3" w:rsidRPr="00C3672B">
        <w:t xml:space="preserve">,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visible</w:t>
      </w:r>
      <w:r w:rsidR="00A01FD3" w:rsidRPr="00C3672B">
        <w:t xml:space="preserve">. </w:t>
      </w:r>
      <w:r w:rsidRPr="00C3672B">
        <w:t>Il y avait en lui comme un ressort bris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 xml:space="preserve">tournant </w:t>
      </w:r>
      <w:r w:rsidRPr="00C3672B">
        <w:rPr>
          <w:rFonts w:cs="Amasis30"/>
        </w:rPr>
        <w:t>à</w:t>
      </w:r>
      <w:r w:rsidRPr="00C3672B">
        <w:t xml:space="preserve"> vide</w:t>
      </w:r>
      <w:r w:rsidR="00A01FD3" w:rsidRPr="00C3672B">
        <w:t>.</w:t>
      </w:r>
    </w:p>
    <w:p w14:paraId="53DBFFF8" w14:textId="77777777" w:rsidR="00A01FD3" w:rsidRPr="00C3672B" w:rsidRDefault="00A13117" w:rsidP="00A13117">
      <w:pPr>
        <w:pStyle w:val="Taille-1Normal"/>
      </w:pPr>
      <w:r w:rsidRPr="00C3672B">
        <w:t>Un moment</w:t>
      </w:r>
      <w:r w:rsidR="00A01FD3" w:rsidRPr="00C3672B">
        <w:t xml:space="preserve">, </w:t>
      </w:r>
      <w:r w:rsidRPr="00C3672B">
        <w:t>il eut envie de retourner au camp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attaquer du Perrier dans sa chambre et de l</w:t>
      </w:r>
      <w:r w:rsidR="00A01FD3" w:rsidRPr="00C3672B">
        <w:t>’</w:t>
      </w:r>
      <w:r w:rsidRPr="00C3672B">
        <w:t>assassiner</w:t>
      </w:r>
      <w:r w:rsidR="00A01FD3" w:rsidRPr="00C3672B">
        <w:t xml:space="preserve">. </w:t>
      </w:r>
      <w:r w:rsidRPr="00C3672B">
        <w:t>Mais il pensa qu</w:t>
      </w:r>
      <w:r w:rsidR="00A01FD3" w:rsidRPr="00C3672B">
        <w:t>’</w:t>
      </w:r>
      <w:r w:rsidRPr="00C3672B">
        <w:t>il valait mieux</w:t>
      </w:r>
      <w:r w:rsidR="00A01FD3" w:rsidRPr="00C3672B">
        <w:t xml:space="preserve">, </w:t>
      </w:r>
      <w:r w:rsidRPr="00C3672B">
        <w:t>pour tuer l</w:t>
      </w:r>
      <w:r w:rsidR="00A01FD3" w:rsidRPr="00C3672B">
        <w:t>’</w:t>
      </w:r>
      <w:r w:rsidRPr="00C3672B">
        <w:t>être immonde à coup sûr</w:t>
      </w:r>
      <w:r w:rsidR="00A01FD3" w:rsidRPr="00C3672B">
        <w:t xml:space="preserve">, </w:t>
      </w:r>
      <w:r w:rsidRPr="00C3672B">
        <w:t>se mêler à la bataille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il pourrait facilement parvenir </w:t>
      </w:r>
      <w:r w:rsidRPr="00C3672B">
        <w:rPr>
          <w:rFonts w:cs="Amasis30"/>
        </w:rPr>
        <w:t>à</w:t>
      </w:r>
      <w:r w:rsidRPr="00C3672B">
        <w:t xml:space="preserve"> lui et le frapper </w:t>
      </w:r>
      <w:r w:rsidRPr="00C3672B">
        <w:rPr>
          <w:rFonts w:cs="Amasis30"/>
        </w:rPr>
        <w:t>à</w:t>
      </w:r>
      <w:r w:rsidRPr="00C3672B">
        <w:t xml:space="preserve"> loisir</w:t>
      </w:r>
      <w:r w:rsidR="00A01FD3" w:rsidRPr="00C3672B">
        <w:t xml:space="preserve">. </w:t>
      </w:r>
      <w:r w:rsidRPr="00C3672B">
        <w:t>La perspective de cette vengeance lui rendit quelque repos</w:t>
      </w:r>
      <w:r w:rsidR="00A01FD3" w:rsidRPr="00C3672B">
        <w:t xml:space="preserve">, </w:t>
      </w:r>
      <w:r w:rsidRPr="00C3672B">
        <w:t xml:space="preserve">et il pressait le pas de son cheval quand Lazare lui cria de prendre garde </w:t>
      </w:r>
      <w:r w:rsidRPr="00C3672B">
        <w:rPr>
          <w:rFonts w:cs="Amasis30"/>
        </w:rPr>
        <w:t>à</w:t>
      </w:r>
      <w:r w:rsidRPr="00C3672B">
        <w:t xml:space="preserve"> lui</w:t>
      </w:r>
      <w:r w:rsidR="00A01FD3" w:rsidRPr="00C3672B">
        <w:t xml:space="preserve">. </w:t>
      </w:r>
      <w:r w:rsidRPr="00C3672B">
        <w:t>Au m</w:t>
      </w:r>
      <w:r w:rsidRPr="00C3672B">
        <w:rPr>
          <w:rFonts w:cs="Amasis30"/>
        </w:rPr>
        <w:t>ê</w:t>
      </w:r>
      <w:r w:rsidRPr="00C3672B">
        <w:t>me instant</w:t>
      </w:r>
      <w:r w:rsidR="00A01FD3" w:rsidRPr="00C3672B">
        <w:t xml:space="preserve">, </w:t>
      </w:r>
      <w:r w:rsidRPr="00C3672B">
        <w:t>deux balles siffl</w:t>
      </w:r>
      <w:r w:rsidRPr="00C3672B">
        <w:rPr>
          <w:rFonts w:cs="Amasis30"/>
        </w:rPr>
        <w:t>è</w:t>
      </w:r>
      <w:r w:rsidRPr="00C3672B">
        <w:t>rent au-dessus de sa t</w:t>
      </w:r>
      <w:r w:rsidRPr="00C3672B">
        <w:rPr>
          <w:rFonts w:cs="Amasis30"/>
        </w:rPr>
        <w:t>ê</w:t>
      </w:r>
      <w:r w:rsidRPr="00C3672B">
        <w:t>te</w:t>
      </w:r>
      <w:r w:rsidR="00A01FD3" w:rsidRPr="00C3672B">
        <w:t xml:space="preserve">, </w:t>
      </w:r>
      <w:r w:rsidRPr="00C3672B">
        <w:t>et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vingt pas</w:t>
      </w:r>
      <w:r w:rsidR="00A01FD3" w:rsidRPr="00C3672B">
        <w:t xml:space="preserve">, </w:t>
      </w:r>
      <w:r w:rsidRPr="00C3672B">
        <w:t>apparurent des casaques blanches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étaient des cavaliers huguenots armés de pistolets et d</w:t>
      </w:r>
      <w:r w:rsidR="00A01FD3" w:rsidRPr="00C3672B">
        <w:t>’</w:t>
      </w:r>
      <w:r w:rsidRPr="00C3672B">
        <w:t>arquebuses</w:t>
      </w:r>
      <w:r w:rsidR="00A01FD3" w:rsidRPr="00C3672B">
        <w:t xml:space="preserve">, </w:t>
      </w:r>
      <w:r w:rsidRPr="00C3672B">
        <w:t>et ils étaient peut-être une vingtaine</w:t>
      </w:r>
      <w:r w:rsidR="00A01FD3" w:rsidRPr="00C3672B">
        <w:t xml:space="preserve">. </w:t>
      </w:r>
      <w:r w:rsidRPr="00C3672B">
        <w:t>Deux qui venaient les premiers</w:t>
      </w:r>
      <w:r w:rsidR="00A01FD3" w:rsidRPr="00C3672B">
        <w:t xml:space="preserve">, </w:t>
      </w:r>
      <w:r w:rsidRPr="00C3672B">
        <w:t>en éclaireurs</w:t>
      </w:r>
      <w:r w:rsidR="00A01FD3" w:rsidRPr="00C3672B">
        <w:t xml:space="preserve">, </w:t>
      </w:r>
      <w:r w:rsidRPr="00C3672B">
        <w:t>avaient tiré sur les deux hommes à écharpes rouges</w:t>
      </w:r>
      <w:r w:rsidR="00A01FD3" w:rsidRPr="00C3672B">
        <w:t xml:space="preserve">, </w:t>
      </w:r>
      <w:r w:rsidRPr="00C3672B">
        <w:t>puis s</w:t>
      </w:r>
      <w:r w:rsidR="00A01FD3" w:rsidRPr="00C3672B">
        <w:t>’</w:t>
      </w:r>
      <w:r w:rsidRPr="00C3672B">
        <w:t>étaient rabattus sur le gros de la troupe</w:t>
      </w:r>
      <w:r w:rsidR="00A01FD3" w:rsidRPr="00C3672B">
        <w:t xml:space="preserve">. </w:t>
      </w:r>
      <w:r w:rsidRPr="00C3672B">
        <w:t>Et tous marchaient l</w:t>
      </w:r>
      <w:r w:rsidR="00A01FD3" w:rsidRPr="00C3672B">
        <w:t>’</w:t>
      </w:r>
      <w:r w:rsidRPr="00C3672B">
        <w:t>arme au poing</w:t>
      </w:r>
      <w:r w:rsidR="00A01FD3" w:rsidRPr="00C3672B">
        <w:t xml:space="preserve">, </w:t>
      </w:r>
      <w:r w:rsidRPr="00C3672B">
        <w:t>au petit pas</w:t>
      </w:r>
      <w:r w:rsidR="00A01FD3" w:rsidRPr="00C3672B">
        <w:t xml:space="preserve">, </w:t>
      </w:r>
      <w:r w:rsidRPr="00C3672B">
        <w:t>le nez en avant</w:t>
      </w:r>
      <w:r w:rsidR="00A01FD3" w:rsidRPr="00C3672B">
        <w:t xml:space="preserve">, </w:t>
      </w:r>
      <w:r w:rsidRPr="00C3672B">
        <w:t>pour reconnaître l</w:t>
      </w:r>
      <w:r w:rsidR="00A01FD3" w:rsidRPr="00C3672B">
        <w:t>’</w:t>
      </w:r>
      <w:r w:rsidRPr="00C3672B">
        <w:t>ennemi</w:t>
      </w:r>
      <w:r w:rsidR="00A01FD3" w:rsidRPr="00C3672B">
        <w:t>.</w:t>
      </w:r>
    </w:p>
    <w:p w14:paraId="39F7A237" w14:textId="77777777" w:rsidR="00A01FD3" w:rsidRPr="00C3672B" w:rsidRDefault="00A13117" w:rsidP="00A13117">
      <w:pPr>
        <w:pStyle w:val="Taille-1Normal"/>
      </w:pPr>
      <w:r w:rsidRPr="00C3672B">
        <w:t>François</w:t>
      </w:r>
      <w:r w:rsidR="00A01FD3" w:rsidRPr="00C3672B">
        <w:t xml:space="preserve">, </w:t>
      </w:r>
      <w:r w:rsidRPr="00C3672B">
        <w:t>prenant son écharpe rouge</w:t>
      </w:r>
      <w:r w:rsidR="00A01FD3" w:rsidRPr="00C3672B">
        <w:t xml:space="preserve">, </w:t>
      </w:r>
      <w:r w:rsidRPr="00C3672B">
        <w:t>la jeta à terre</w:t>
      </w:r>
      <w:r w:rsidR="00A01FD3" w:rsidRPr="00C3672B">
        <w:t xml:space="preserve">, </w:t>
      </w:r>
      <w:r w:rsidRPr="00C3672B">
        <w:t>et Lazare fit de même</w:t>
      </w:r>
      <w:r w:rsidR="00A01FD3" w:rsidRPr="00C3672B">
        <w:t xml:space="preserve">. </w:t>
      </w:r>
      <w:r w:rsidRPr="00C3672B">
        <w:t>Mais au moment où il allait crier qu</w:t>
      </w:r>
      <w:r w:rsidR="00A01FD3" w:rsidRPr="00C3672B">
        <w:t>’</w:t>
      </w:r>
      <w:r w:rsidRPr="00C3672B">
        <w:t>il venait pour passer dans les rangs des huguenots</w:t>
      </w:r>
      <w:r w:rsidR="00A01FD3" w:rsidRPr="00C3672B">
        <w:t xml:space="preserve">, </w:t>
      </w:r>
      <w:r w:rsidRPr="00C3672B">
        <w:t>les paroles moururent sur ses lèvres</w:t>
      </w:r>
      <w:r w:rsidR="00A01FD3" w:rsidRPr="00C3672B">
        <w:t xml:space="preserve">, </w:t>
      </w:r>
      <w:r w:rsidRPr="00C3672B">
        <w:t>béant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il demeura sans voix</w:t>
      </w:r>
      <w:r w:rsidR="00A01FD3" w:rsidRPr="00C3672B">
        <w:t xml:space="preserve">, </w:t>
      </w:r>
      <w:r w:rsidRPr="00C3672B">
        <w:t>car il avait reconnu de Morguen</w:t>
      </w:r>
      <w:r w:rsidR="00A01FD3" w:rsidRPr="00C3672B">
        <w:t xml:space="preserve">. </w:t>
      </w:r>
      <w:r w:rsidRPr="00C3672B">
        <w:t>Celui-ci s</w:t>
      </w:r>
      <w:r w:rsidR="00A01FD3" w:rsidRPr="00C3672B">
        <w:rPr>
          <w:rFonts w:cs="Amasis30"/>
        </w:rPr>
        <w:t>’</w:t>
      </w:r>
      <w:r w:rsidRPr="00C3672B">
        <w:t>arr</w:t>
      </w:r>
      <w:r w:rsidRPr="00C3672B">
        <w:rPr>
          <w:rFonts w:cs="Amasis30"/>
        </w:rPr>
        <w:t>ê</w:t>
      </w:r>
      <w:r w:rsidRPr="00C3672B">
        <w:t>ta et</w:t>
      </w:r>
      <w:r w:rsidR="00A01FD3" w:rsidRPr="00C3672B">
        <w:t xml:space="preserve">, </w:t>
      </w:r>
      <w:r w:rsidRPr="00C3672B">
        <w:t>d</w:t>
      </w:r>
      <w:r w:rsidR="00A01FD3" w:rsidRPr="00C3672B">
        <w:rPr>
          <w:rFonts w:cs="Amasis30"/>
        </w:rPr>
        <w:t>’</w:t>
      </w:r>
      <w:r w:rsidRPr="00C3672B">
        <w:t>un temps</w:t>
      </w:r>
      <w:r w:rsidR="00A01FD3" w:rsidRPr="00C3672B">
        <w:t xml:space="preserve">, </w:t>
      </w:r>
      <w:r w:rsidRPr="00C3672B">
        <w:t>il tira droit au corps de Fran</w:t>
      </w:r>
      <w:r w:rsidRPr="00C3672B">
        <w:rPr>
          <w:rFonts w:cs="Amasis30"/>
        </w:rPr>
        <w:t>ç</w:t>
      </w:r>
      <w:r w:rsidRPr="00C3672B">
        <w:t>ois</w:t>
      </w:r>
      <w:r w:rsidR="00A01FD3" w:rsidRPr="00C3672B">
        <w:t xml:space="preserve">. </w:t>
      </w:r>
      <w:r w:rsidRPr="00C3672B">
        <w:t>Le coup rata</w:t>
      </w:r>
      <w:r w:rsidR="00A01FD3" w:rsidRPr="00C3672B">
        <w:t xml:space="preserve">, </w:t>
      </w:r>
      <w:r w:rsidRPr="00C3672B">
        <w:t>et Fran</w:t>
      </w:r>
      <w:r w:rsidRPr="00C3672B">
        <w:rPr>
          <w:rFonts w:cs="Amasis30"/>
        </w:rPr>
        <w:t>ç</w:t>
      </w:r>
      <w:r w:rsidRPr="00C3672B">
        <w:t>ois ne bougea pas</w:t>
      </w:r>
      <w:r w:rsidR="00A01FD3" w:rsidRPr="00C3672B">
        <w:t xml:space="preserve">. </w:t>
      </w:r>
      <w:r w:rsidRPr="00C3672B">
        <w:t xml:space="preserve">Pas un mot ne fut </w:t>
      </w:r>
      <w:r w:rsidRPr="00C3672B">
        <w:rPr>
          <w:rFonts w:cs="Amasis30"/>
        </w:rPr>
        <w:t>é</w:t>
      </w:r>
      <w:r w:rsidRPr="00C3672B">
        <w:t>chang</w:t>
      </w:r>
      <w:r w:rsidRPr="00C3672B">
        <w:rPr>
          <w:rFonts w:cs="Amasis30"/>
        </w:rPr>
        <w:t>é</w:t>
      </w:r>
      <w:r w:rsidR="00A01FD3" w:rsidRPr="00C3672B">
        <w:t xml:space="preserve">. </w:t>
      </w:r>
      <w:r w:rsidRPr="00C3672B">
        <w:t>De Morguen prit un second pistolet et tira encore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cette fois</w:t>
      </w:r>
      <w:r w:rsidR="00A01FD3" w:rsidRPr="00C3672B">
        <w:t xml:space="preserve">, </w:t>
      </w:r>
      <w:r w:rsidRPr="00C3672B">
        <w:t>le coup partit</w:t>
      </w:r>
      <w:r w:rsidR="00A01FD3" w:rsidRPr="00C3672B">
        <w:t xml:space="preserve">, </w:t>
      </w:r>
      <w:r w:rsidRPr="00C3672B">
        <w:t>mais la balle glissa sur l</w:t>
      </w:r>
      <w:r w:rsidR="00A01FD3" w:rsidRPr="00C3672B">
        <w:rPr>
          <w:rFonts w:cs="Amasis30"/>
        </w:rPr>
        <w:t>’</w:t>
      </w:r>
      <w:r w:rsidRPr="00C3672B">
        <w:t>arête de la cuirasse de François</w:t>
      </w:r>
      <w:r w:rsidR="00A01FD3" w:rsidRPr="00C3672B">
        <w:t xml:space="preserve">, </w:t>
      </w:r>
      <w:r w:rsidRPr="00C3672B">
        <w:t>qui étendit la main pour faire comprendre aux huguenots qu</w:t>
      </w:r>
      <w:r w:rsidR="00A01FD3" w:rsidRPr="00C3672B">
        <w:t>’</w:t>
      </w:r>
      <w:r w:rsidRPr="00C3672B">
        <w:t>il voulait parler</w:t>
      </w:r>
      <w:r w:rsidR="00A01FD3" w:rsidRPr="00C3672B">
        <w:t xml:space="preserve">. </w:t>
      </w:r>
      <w:r w:rsidRPr="00C3672B">
        <w:t>Mais ils ne comprirent pas son geste</w:t>
      </w:r>
      <w:r w:rsidR="00A01FD3" w:rsidRPr="00C3672B">
        <w:t xml:space="preserve">, </w:t>
      </w:r>
      <w:r w:rsidRPr="00C3672B">
        <w:t>et tous déchargèrent leurs armes</w:t>
      </w:r>
      <w:r w:rsidR="00A01FD3" w:rsidRPr="00C3672B">
        <w:t xml:space="preserve">. </w:t>
      </w:r>
      <w:r w:rsidRPr="00C3672B">
        <w:t>François coula en bas de son cheval</w:t>
      </w:r>
      <w:r w:rsidR="00A01FD3" w:rsidRPr="00C3672B">
        <w:t xml:space="preserve">, </w:t>
      </w:r>
      <w:r w:rsidRPr="00C3672B">
        <w:t>et Lazare</w:t>
      </w:r>
      <w:r w:rsidR="00A01FD3" w:rsidRPr="00C3672B">
        <w:t xml:space="preserve">, </w:t>
      </w:r>
      <w:r w:rsidRPr="00C3672B">
        <w:t>ayant envoyé ses deux coups de pistolet</w:t>
      </w:r>
      <w:r w:rsidR="00A01FD3" w:rsidRPr="00C3672B">
        <w:t xml:space="preserve">, </w:t>
      </w:r>
      <w:r w:rsidRPr="00C3672B">
        <w:t>abattit un huguenot et s</w:t>
      </w:r>
      <w:r w:rsidR="00A01FD3" w:rsidRPr="00C3672B">
        <w:t>’</w:t>
      </w:r>
      <w:r w:rsidRPr="00C3672B">
        <w:t>enfuit au même instant</w:t>
      </w:r>
      <w:r w:rsidR="00A01FD3" w:rsidRPr="00C3672B">
        <w:t>.</w:t>
      </w:r>
    </w:p>
    <w:p w14:paraId="6C16D8A4" w14:textId="77777777" w:rsidR="00A01FD3" w:rsidRPr="00C3672B" w:rsidRDefault="00A13117" w:rsidP="00A13117">
      <w:pPr>
        <w:pStyle w:val="Taille-1Normal"/>
      </w:pPr>
      <w:r w:rsidRPr="00C3672B">
        <w:lastRenderedPageBreak/>
        <w:t>François avait reçu une balle au milieu du front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un petit morceau de fer</w:t>
      </w:r>
      <w:r w:rsidR="00A01FD3" w:rsidRPr="00C3672B">
        <w:t xml:space="preserve">, </w:t>
      </w:r>
      <w:r w:rsidRPr="00C3672B">
        <w:t>moins que rien</w:t>
      </w:r>
      <w:r w:rsidR="00A01FD3" w:rsidRPr="00C3672B">
        <w:t xml:space="preserve">, – </w:t>
      </w:r>
      <w:r w:rsidRPr="00C3672B">
        <w:t>une stuarde</w:t>
      </w:r>
      <w:r w:rsidR="00A01FD3" w:rsidRPr="00C3672B">
        <w:t xml:space="preserve">, – </w:t>
      </w:r>
      <w:r w:rsidRPr="00C3672B">
        <w:t>une de ces balles de fer dont se servent les pistoliers pour se battre de près</w:t>
      </w:r>
      <w:r w:rsidR="00A01FD3" w:rsidRPr="00C3672B">
        <w:t xml:space="preserve">, </w:t>
      </w:r>
      <w:r w:rsidRPr="00C3672B">
        <w:t>et parce que cela perce les armures</w:t>
      </w:r>
      <w:r w:rsidR="00A01FD3" w:rsidRPr="00C3672B">
        <w:t>.</w:t>
      </w:r>
    </w:p>
    <w:p w14:paraId="4382026A" w14:textId="77777777" w:rsidR="00A01FD3" w:rsidRPr="00C3672B" w:rsidRDefault="00A13117" w:rsidP="00A13117">
      <w:pPr>
        <w:pStyle w:val="Taille-1Normal"/>
      </w:pPr>
      <w:r w:rsidRPr="00C3672B">
        <w:t>Et cette balle avait passé au droit du casque</w:t>
      </w:r>
      <w:r w:rsidR="00A01FD3" w:rsidRPr="00C3672B">
        <w:t xml:space="preserve">, </w:t>
      </w:r>
      <w:r w:rsidRPr="00C3672B">
        <w:t>faussé l</w:t>
      </w:r>
      <w:r w:rsidR="00A01FD3" w:rsidRPr="00C3672B">
        <w:t>’</w:t>
      </w:r>
      <w:r w:rsidRPr="00C3672B">
        <w:t>avance</w:t>
      </w:r>
      <w:r w:rsidR="00A01FD3" w:rsidRPr="00C3672B">
        <w:t xml:space="preserve">, </w:t>
      </w:r>
      <w:r w:rsidRPr="00C3672B">
        <w:t>brisé le front et détruit ce beau mâle dont le cou avait eu les bras de tant de femmes amoureuses pour collier</w:t>
      </w:r>
      <w:r w:rsidR="00A01FD3" w:rsidRPr="00C3672B">
        <w:t>.</w:t>
      </w:r>
    </w:p>
    <w:p w14:paraId="6DA379A4" w14:textId="77777777" w:rsidR="00A01FD3" w:rsidRPr="00C3672B" w:rsidRDefault="00A13117" w:rsidP="00A13117">
      <w:pPr>
        <w:pStyle w:val="Taille-1Normal"/>
      </w:pPr>
      <w:r w:rsidRPr="00C3672B">
        <w:t>Un petit trou</w:t>
      </w:r>
      <w:r w:rsidR="00A01FD3" w:rsidRPr="00C3672B">
        <w:t xml:space="preserve">, – </w:t>
      </w:r>
      <w:r w:rsidRPr="00C3672B">
        <w:t>rien de plus</w:t>
      </w:r>
      <w:r w:rsidR="00A01FD3" w:rsidRPr="00C3672B">
        <w:t xml:space="preserve">, – </w:t>
      </w:r>
      <w:r w:rsidRPr="00C3672B">
        <w:t>pas même de sang</w:t>
      </w:r>
      <w:r w:rsidR="00A01FD3" w:rsidRPr="00C3672B">
        <w:t xml:space="preserve">. </w:t>
      </w:r>
      <w:r w:rsidRPr="00C3672B">
        <w:t>Le méchant lingot avait fait sa besogne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Fran</w:t>
      </w:r>
      <w:r w:rsidRPr="00C3672B">
        <w:rPr>
          <w:rFonts w:cs="Amasis30"/>
        </w:rPr>
        <w:t>ç</w:t>
      </w:r>
      <w:r w:rsidRPr="00C3672B">
        <w:t>ois avait oscill</w:t>
      </w:r>
      <w:r w:rsidRPr="00C3672B">
        <w:rPr>
          <w:rFonts w:cs="Amasis30"/>
        </w:rPr>
        <w:t>é</w:t>
      </w:r>
      <w:r w:rsidRPr="00C3672B">
        <w:t xml:space="preserve"> un moment sur sa selle que ses jambes continuaient machinalement </w:t>
      </w:r>
      <w:r w:rsidRPr="00C3672B">
        <w:rPr>
          <w:rFonts w:cs="Amasis30"/>
        </w:rPr>
        <w:t>à</w:t>
      </w:r>
      <w:r w:rsidRPr="00C3672B">
        <w:t xml:space="preserve"> serrer</w:t>
      </w:r>
      <w:r w:rsidR="00A01FD3" w:rsidRPr="00C3672B">
        <w:t xml:space="preserve">. </w:t>
      </w:r>
      <w:r w:rsidRPr="00C3672B">
        <w:t>Il crut tourbillonner rapidement</w:t>
      </w:r>
      <w:r w:rsidR="00A01FD3" w:rsidRPr="00C3672B">
        <w:t xml:space="preserve">, </w:t>
      </w:r>
      <w:r w:rsidRPr="00C3672B">
        <w:t xml:space="preserve">comme </w:t>
      </w:r>
      <w:r w:rsidRPr="00C3672B">
        <w:rPr>
          <w:rFonts w:cs="Amasis30"/>
        </w:rPr>
        <w:t>à</w:t>
      </w:r>
      <w:r w:rsidRPr="00C3672B">
        <w:t xml:space="preserve"> la recherche de l</w:t>
      </w:r>
      <w:r w:rsidR="00A01FD3" w:rsidRPr="00C3672B">
        <w:rPr>
          <w:rFonts w:cs="Amasis30"/>
        </w:rPr>
        <w:t>’</w:t>
      </w:r>
      <w:r w:rsidRPr="00C3672B">
        <w:t>air qui lui manquait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sentit comme une coul</w:t>
      </w:r>
      <w:r w:rsidRPr="00C3672B">
        <w:rPr>
          <w:rFonts w:cs="Amasis30"/>
        </w:rPr>
        <w:t>é</w:t>
      </w:r>
      <w:r w:rsidRPr="00C3672B">
        <w:t>e de m</w:t>
      </w:r>
      <w:r w:rsidRPr="00C3672B">
        <w:rPr>
          <w:rFonts w:cs="Amasis30"/>
        </w:rPr>
        <w:t>é</w:t>
      </w:r>
      <w:r w:rsidRPr="00C3672B">
        <w:t>tal en fusion passer dans son cr</w:t>
      </w:r>
      <w:r w:rsidRPr="00C3672B">
        <w:rPr>
          <w:rFonts w:cs="Amasis30"/>
        </w:rPr>
        <w:t>â</w:t>
      </w:r>
      <w:r w:rsidRPr="00C3672B">
        <w:t>ne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puis il s</w:t>
      </w:r>
      <w:r w:rsidR="00A01FD3" w:rsidRPr="00C3672B">
        <w:rPr>
          <w:rFonts w:cs="Amasis30"/>
        </w:rPr>
        <w:t>’</w:t>
      </w:r>
      <w:r w:rsidRPr="00C3672B">
        <w:t>ab</w:t>
      </w:r>
      <w:r w:rsidRPr="00C3672B">
        <w:rPr>
          <w:rFonts w:cs="Amasis30"/>
        </w:rPr>
        <w:t>î</w:t>
      </w:r>
      <w:r w:rsidRPr="00C3672B">
        <w:t>ma</w:t>
      </w:r>
      <w:r w:rsidR="00A01FD3" w:rsidRPr="00C3672B">
        <w:t xml:space="preserve">, </w:t>
      </w:r>
      <w:r w:rsidRPr="00C3672B">
        <w:t>le nez sur l</w:t>
      </w:r>
      <w:r w:rsidR="00A01FD3" w:rsidRPr="00C3672B">
        <w:rPr>
          <w:rFonts w:cs="Amasis30"/>
        </w:rPr>
        <w:t>’</w:t>
      </w:r>
      <w:r w:rsidRPr="00C3672B">
        <w:t>encolure du cheval</w:t>
      </w:r>
      <w:r w:rsidR="00A01FD3" w:rsidRPr="00C3672B">
        <w:t xml:space="preserve">, </w:t>
      </w:r>
      <w:r w:rsidRPr="00C3672B">
        <w:t xml:space="preserve">et roula lourdement </w:t>
      </w:r>
      <w:r w:rsidRPr="00C3672B">
        <w:rPr>
          <w:rFonts w:cs="Amasis30"/>
        </w:rPr>
        <w:t>à</w:t>
      </w:r>
      <w:r w:rsidRPr="00C3672B">
        <w:t xml:space="preserve"> terre</w:t>
      </w:r>
      <w:r w:rsidR="00A01FD3" w:rsidRPr="00C3672B">
        <w:t xml:space="preserve">, </w:t>
      </w:r>
      <w:r w:rsidRPr="00C3672B">
        <w:t>comme un bloc</w:t>
      </w:r>
      <w:r w:rsidR="00A01FD3" w:rsidRPr="00C3672B">
        <w:t xml:space="preserve">, </w:t>
      </w:r>
      <w:r w:rsidRPr="00C3672B">
        <w:t>sans que les pi</w:t>
      </w:r>
      <w:r w:rsidRPr="00C3672B">
        <w:rPr>
          <w:rFonts w:cs="Amasis30"/>
        </w:rPr>
        <w:t>è</w:t>
      </w:r>
      <w:r w:rsidRPr="00C3672B">
        <w:t>ces de son armure sonnassent sur la terre d</w:t>
      </w:r>
      <w:r w:rsidRPr="00C3672B">
        <w:rPr>
          <w:rFonts w:cs="Amasis30"/>
        </w:rPr>
        <w:t>é</w:t>
      </w:r>
      <w:r w:rsidRPr="00C3672B">
        <w:t>tremp</w:t>
      </w:r>
      <w:r w:rsidRPr="00C3672B">
        <w:rPr>
          <w:rFonts w:cs="Amasis30"/>
        </w:rPr>
        <w:t>é</w:t>
      </w:r>
      <w:r w:rsidRPr="00C3672B">
        <w:t>e</w:t>
      </w:r>
      <w:r w:rsidR="00A01FD3" w:rsidRPr="00C3672B">
        <w:t xml:space="preserve">. </w:t>
      </w:r>
      <w:r w:rsidRPr="00C3672B">
        <w:t xml:space="preserve">Il </w:t>
      </w:r>
      <w:r w:rsidRPr="00C3672B">
        <w:rPr>
          <w:rFonts w:cs="Amasis30"/>
        </w:rPr>
        <w:t>é</w:t>
      </w:r>
      <w:r w:rsidRPr="00C3672B">
        <w:t>tait mort</w:t>
      </w:r>
      <w:r w:rsidR="00A01FD3" w:rsidRPr="00C3672B">
        <w:t>.</w:t>
      </w:r>
    </w:p>
    <w:p w14:paraId="337E8051" w14:textId="77777777" w:rsidR="00A01FD3" w:rsidRPr="00C3672B" w:rsidRDefault="00A13117" w:rsidP="00A13117">
      <w:pPr>
        <w:pStyle w:val="Taille-1Normal"/>
      </w:pPr>
      <w:r w:rsidRPr="00C3672B">
        <w:t>Le baron Jacques descendit de cheval et foula du pied le corps de l</w:t>
      </w:r>
      <w:r w:rsidR="00A01FD3" w:rsidRPr="00C3672B">
        <w:t>’</w:t>
      </w:r>
      <w:r w:rsidRPr="00C3672B">
        <w:t>homme qu</w:t>
      </w:r>
      <w:r w:rsidR="00A01FD3" w:rsidRPr="00C3672B">
        <w:t>’</w:t>
      </w:r>
      <w:r w:rsidRPr="00C3672B">
        <w:t>il avait tant haï</w:t>
      </w:r>
      <w:r w:rsidR="00A01FD3" w:rsidRPr="00C3672B">
        <w:t xml:space="preserve">. </w:t>
      </w:r>
      <w:r w:rsidRPr="00C3672B">
        <w:t>Et il s</w:t>
      </w:r>
      <w:r w:rsidR="00A01FD3" w:rsidRPr="00C3672B">
        <w:t>’</w:t>
      </w:r>
      <w:r w:rsidRPr="00C3672B">
        <w:t>étonnait de ne pas trouver plus de plaisir dans sa vengeance</w:t>
      </w:r>
      <w:r w:rsidR="00A01FD3" w:rsidRPr="00C3672B">
        <w:t xml:space="preserve">, </w:t>
      </w:r>
      <w:r w:rsidRPr="00C3672B">
        <w:t>s</w:t>
      </w:r>
      <w:r w:rsidR="00A01FD3" w:rsidRPr="00C3672B">
        <w:t>’</w:t>
      </w:r>
      <w:r w:rsidRPr="00C3672B">
        <w:t>attristait à regarder ce mort dont l</w:t>
      </w:r>
      <w:r w:rsidR="00A01FD3" w:rsidRPr="00C3672B">
        <w:t>’</w:t>
      </w:r>
      <w:r w:rsidRPr="00C3672B">
        <w:t>armure ajustée montrait l</w:t>
      </w:r>
      <w:r w:rsidR="00A01FD3" w:rsidRPr="00C3672B">
        <w:t>’</w:t>
      </w:r>
      <w:r w:rsidRPr="00C3672B">
        <w:t>élégance et la force</w:t>
      </w:r>
      <w:r w:rsidR="00A01FD3" w:rsidRPr="00C3672B">
        <w:t xml:space="preserve">. </w:t>
      </w:r>
      <w:r w:rsidRPr="00C3672B">
        <w:t>Il considéra son visage pâle</w:t>
      </w:r>
      <w:r w:rsidR="00A01FD3" w:rsidRPr="00C3672B">
        <w:t xml:space="preserve">, </w:t>
      </w:r>
      <w:r w:rsidRPr="00C3672B">
        <w:t>ses yeux rougis par les larmes</w:t>
      </w:r>
      <w:r w:rsidR="00A01FD3" w:rsidRPr="00C3672B">
        <w:t xml:space="preserve">, </w:t>
      </w:r>
      <w:r w:rsidRPr="00C3672B">
        <w:t>et il se demandait quelle douleur François avait pu souffrir et pourquoi il l</w:t>
      </w:r>
      <w:r w:rsidR="00A01FD3" w:rsidRPr="00C3672B">
        <w:t>’</w:t>
      </w:r>
      <w:r w:rsidRPr="00C3672B">
        <w:t>avait rencontré</w:t>
      </w:r>
      <w:r w:rsidR="00A01FD3" w:rsidRPr="00C3672B">
        <w:t xml:space="preserve">. </w:t>
      </w:r>
      <w:r w:rsidRPr="00C3672B">
        <w:t>Il se reprochait comme une faute son accès de colère qui l</w:t>
      </w:r>
      <w:r w:rsidR="00A01FD3" w:rsidRPr="00C3672B">
        <w:t>’</w:t>
      </w:r>
      <w:r w:rsidRPr="00C3672B">
        <w:t>avait porté à tirer sur lui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aurait mieux fait de le faire prisonnier</w:t>
      </w:r>
      <w:r w:rsidR="00A01FD3" w:rsidRPr="00C3672B">
        <w:t xml:space="preserve">, </w:t>
      </w:r>
      <w:r w:rsidRPr="00C3672B">
        <w:t xml:space="preserve">de </w:t>
      </w:r>
      <w:r w:rsidR="00B4235E">
        <w:t>l’</w:t>
      </w:r>
      <w:r w:rsidRPr="00C3672B">
        <w:t>interroger et de l</w:t>
      </w:r>
      <w:r w:rsidR="00A01FD3" w:rsidRPr="00C3672B">
        <w:t>’</w:t>
      </w:r>
      <w:r w:rsidRPr="00C3672B">
        <w:t>obliger à rendre Madeleine</w:t>
      </w:r>
      <w:r w:rsidR="00A01FD3" w:rsidRPr="00C3672B">
        <w:t>.</w:t>
      </w:r>
    </w:p>
    <w:p w14:paraId="170D6118" w14:textId="77777777" w:rsidR="00A01FD3" w:rsidRPr="00C3672B" w:rsidRDefault="00A13117" w:rsidP="00A13117">
      <w:pPr>
        <w:pStyle w:val="Taille-1Normal"/>
      </w:pPr>
      <w:r w:rsidRPr="00C3672B">
        <w:t>Comme souvenir de sa victoire</w:t>
      </w:r>
      <w:r w:rsidR="00A01FD3" w:rsidRPr="00C3672B">
        <w:t xml:space="preserve">, </w:t>
      </w:r>
      <w:r w:rsidRPr="00C3672B">
        <w:t>il prit le collier de Saint-Michel dont la plaque brillait sur l</w:t>
      </w:r>
      <w:r w:rsidR="00A01FD3" w:rsidRPr="00C3672B">
        <w:t>’</w:t>
      </w:r>
      <w:r w:rsidRPr="00C3672B">
        <w:t>armure noire et dorée</w:t>
      </w:r>
      <w:r w:rsidR="00A01FD3" w:rsidRPr="00C3672B">
        <w:t xml:space="preserve">. </w:t>
      </w:r>
      <w:r w:rsidRPr="00C3672B">
        <w:t>Mais au mouvement qu</w:t>
      </w:r>
      <w:r w:rsidR="00A01FD3" w:rsidRPr="00C3672B">
        <w:t>’</w:t>
      </w:r>
      <w:r w:rsidRPr="00C3672B">
        <w:t>il fit pour le tirer</w:t>
      </w:r>
      <w:r w:rsidR="00A01FD3" w:rsidRPr="00C3672B">
        <w:t xml:space="preserve">, </w:t>
      </w:r>
      <w:r w:rsidRPr="00C3672B">
        <w:t>la bourguignote de François se détacha et roula de côté</w:t>
      </w:r>
      <w:r w:rsidR="00A01FD3" w:rsidRPr="00C3672B">
        <w:t xml:space="preserve">. </w:t>
      </w:r>
      <w:r w:rsidRPr="00C3672B">
        <w:t>Et l</w:t>
      </w:r>
      <w:r w:rsidR="00A01FD3" w:rsidRPr="00C3672B">
        <w:t>’</w:t>
      </w:r>
      <w:r w:rsidRPr="00C3672B">
        <w:t>on vit avec surprise que cet homme à fine moustache noire</w:t>
      </w:r>
      <w:r w:rsidR="00A01FD3" w:rsidRPr="00C3672B">
        <w:t xml:space="preserve">, </w:t>
      </w:r>
      <w:r w:rsidRPr="00C3672B">
        <w:t>qui ne paraissait pas trente ans</w:t>
      </w:r>
      <w:r w:rsidR="00A01FD3" w:rsidRPr="00C3672B">
        <w:t xml:space="preserve">, </w:t>
      </w:r>
      <w:r w:rsidRPr="00C3672B">
        <w:t>avait les cheveux tout blancs</w:t>
      </w:r>
      <w:r w:rsidR="00A01FD3" w:rsidRPr="00C3672B">
        <w:t xml:space="preserve">. </w:t>
      </w:r>
      <w:r w:rsidRPr="00C3672B">
        <w:t>Jacques en demeura étonné</w:t>
      </w:r>
      <w:r w:rsidR="00A01FD3" w:rsidRPr="00C3672B">
        <w:t xml:space="preserve">, </w:t>
      </w:r>
      <w:r w:rsidRPr="00C3672B">
        <w:t>car il avait connu François</w:t>
      </w:r>
      <w:r w:rsidR="00A01FD3" w:rsidRPr="00C3672B">
        <w:t xml:space="preserve">, </w:t>
      </w:r>
      <w:r w:rsidRPr="00C3672B">
        <w:t>peu de mois avant</w:t>
      </w:r>
      <w:r w:rsidR="00A01FD3" w:rsidRPr="00C3672B">
        <w:t xml:space="preserve">, </w:t>
      </w:r>
      <w:r w:rsidRPr="00C3672B">
        <w:t>avec la chevelure brune</w:t>
      </w:r>
      <w:r w:rsidR="00A01FD3" w:rsidRPr="00C3672B">
        <w:t xml:space="preserve">. </w:t>
      </w:r>
      <w:r w:rsidRPr="00C3672B">
        <w:t>Tout en réfléchissant à ces choses</w:t>
      </w:r>
      <w:r w:rsidR="00A01FD3" w:rsidRPr="00C3672B">
        <w:t xml:space="preserve">, </w:t>
      </w:r>
      <w:r w:rsidRPr="00C3672B">
        <w:t>il examinait le médaillon de l</w:t>
      </w:r>
      <w:r w:rsidR="00A01FD3" w:rsidRPr="00C3672B">
        <w:t>’</w:t>
      </w:r>
      <w:r w:rsidRPr="00C3672B">
        <w:t>ordre de Saint-Michel</w:t>
      </w:r>
      <w:r w:rsidR="00A01FD3" w:rsidRPr="00C3672B">
        <w:t xml:space="preserve">, </w:t>
      </w:r>
      <w:r w:rsidRPr="00C3672B">
        <w:t>et il l</w:t>
      </w:r>
      <w:r w:rsidR="00A01FD3" w:rsidRPr="00C3672B">
        <w:t>’</w:t>
      </w:r>
      <w:r w:rsidRPr="00C3672B">
        <w:t>ouvrit</w:t>
      </w:r>
      <w:r w:rsidR="00A01FD3" w:rsidRPr="00C3672B">
        <w:t xml:space="preserve">. </w:t>
      </w:r>
      <w:r w:rsidRPr="00C3672B">
        <w:t>Dans la capsule de vermeil</w:t>
      </w:r>
      <w:r w:rsidR="00A01FD3" w:rsidRPr="00C3672B">
        <w:t xml:space="preserve">, </w:t>
      </w:r>
      <w:r w:rsidRPr="00C3672B">
        <w:t>il vit une tresse de cheveux blonds</w:t>
      </w:r>
      <w:r w:rsidR="00A01FD3" w:rsidRPr="00C3672B">
        <w:t xml:space="preserve">, </w:t>
      </w:r>
      <w:r w:rsidRPr="00C3672B">
        <w:t>liés par un ruban de soie sur lequel étaient brodés ces mots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</w:t>
      </w:r>
    </w:p>
    <w:p w14:paraId="77529C00" w14:textId="77777777" w:rsidR="00A13117" w:rsidRPr="00C3672B" w:rsidRDefault="00A01FD3" w:rsidP="00A13117">
      <w:pPr>
        <w:pStyle w:val="Taille-1Normal"/>
      </w:pPr>
      <w:r w:rsidRPr="00C3672B">
        <w:lastRenderedPageBreak/>
        <w:t>«</w:t>
      </w:r>
      <w:r w:rsidR="00224814" w:rsidRPr="00C3672B">
        <w:t> </w:t>
      </w:r>
      <w:r w:rsidR="00A13117" w:rsidRPr="00C3672B">
        <w:t>Fran</w:t>
      </w:r>
      <w:r w:rsidR="00A13117" w:rsidRPr="00C3672B">
        <w:rPr>
          <w:rFonts w:cs="Amasis30"/>
        </w:rPr>
        <w:t>ç</w:t>
      </w:r>
      <w:r w:rsidR="00A13117" w:rsidRPr="00C3672B">
        <w:t>ois</w:t>
      </w:r>
      <w:r w:rsidRPr="00C3672B">
        <w:t xml:space="preserve">, </w:t>
      </w:r>
      <w:r w:rsidR="00A13117" w:rsidRPr="00C3672B">
        <w:t>je vous aime</w:t>
      </w:r>
      <w:r w:rsidRPr="00C3672B">
        <w:t xml:space="preserve">, </w:t>
      </w:r>
      <w:r w:rsidR="00A13117" w:rsidRPr="00C3672B">
        <w:t>et vous ai donn</w:t>
      </w:r>
      <w:r w:rsidR="00A13117" w:rsidRPr="00C3672B">
        <w:rPr>
          <w:rFonts w:cs="Amasis30"/>
        </w:rPr>
        <w:t>é</w:t>
      </w:r>
      <w:r w:rsidR="00A13117" w:rsidRPr="00C3672B">
        <w:t xml:space="preserve"> ma foy</w:t>
      </w:r>
      <w:r w:rsidRPr="00C3672B">
        <w:t xml:space="preserve">. </w:t>
      </w:r>
      <w:r w:rsidRPr="00C3672B">
        <w:rPr>
          <w:rFonts w:cs="Amasis30"/>
        </w:rPr>
        <w:t xml:space="preserve">– </w:t>
      </w:r>
      <w:r w:rsidR="00A13117" w:rsidRPr="00C3672B">
        <w:t>Madeleine de G</w:t>
      </w:r>
      <w:r w:rsidRPr="00C3672B">
        <w:rPr>
          <w:rFonts w:cs="Amasis30"/>
        </w:rPr>
        <w:t>…</w:t>
      </w:r>
      <w:r w:rsidR="00224814" w:rsidRPr="00C3672B">
        <w:rPr>
          <w:rFonts w:cs="Amasis30"/>
        </w:rPr>
        <w:t> </w:t>
      </w:r>
      <w:r w:rsidRPr="00C3672B">
        <w:rPr>
          <w:rFonts w:cs="Amasis30"/>
        </w:rPr>
        <w:t>»</w:t>
      </w:r>
    </w:p>
    <w:p w14:paraId="37379460" w14:textId="77777777" w:rsidR="00A01FD3" w:rsidRPr="00C3672B" w:rsidRDefault="00A13117" w:rsidP="00A13117">
      <w:pPr>
        <w:pStyle w:val="Taille-1Normal"/>
      </w:pPr>
      <w:r w:rsidRPr="00C3672B">
        <w:t>Il trébucha</w:t>
      </w:r>
      <w:r w:rsidR="00A01FD3" w:rsidRPr="00C3672B">
        <w:t xml:space="preserve">, </w:t>
      </w:r>
      <w:r w:rsidRPr="00C3672B">
        <w:t>pris d</w:t>
      </w:r>
      <w:r w:rsidR="00A01FD3" w:rsidRPr="00C3672B">
        <w:t>’</w:t>
      </w:r>
      <w:r w:rsidRPr="00C3672B">
        <w:t>une émotion affreuse</w:t>
      </w:r>
      <w:r w:rsidR="00A01FD3" w:rsidRPr="00C3672B">
        <w:t xml:space="preserve">, </w:t>
      </w:r>
      <w:r w:rsidRPr="00C3672B">
        <w:t>la gorge serrée</w:t>
      </w:r>
      <w:r w:rsidR="00A01FD3" w:rsidRPr="00C3672B">
        <w:t xml:space="preserve">. </w:t>
      </w:r>
      <w:r w:rsidRPr="00C3672B">
        <w:t>Et il se persuada avoir mal lu</w:t>
      </w:r>
      <w:r w:rsidR="00A01FD3" w:rsidRPr="00C3672B">
        <w:t xml:space="preserve">. </w:t>
      </w:r>
      <w:r w:rsidRPr="00C3672B">
        <w:t>Il doutait encore</w:t>
      </w:r>
      <w:r w:rsidR="00A01FD3" w:rsidRPr="00C3672B">
        <w:t xml:space="preserve">, </w:t>
      </w:r>
      <w:r w:rsidRPr="00C3672B">
        <w:t>ce souvenir venait évidemment d</w:t>
      </w:r>
      <w:r w:rsidR="00A01FD3" w:rsidRPr="00C3672B">
        <w:t>’</w:t>
      </w:r>
      <w:r w:rsidRPr="00C3672B">
        <w:t>une autre femme</w:t>
      </w:r>
      <w:r w:rsidR="00A01FD3" w:rsidRPr="00C3672B">
        <w:t xml:space="preserve">. </w:t>
      </w:r>
      <w:r w:rsidRPr="00C3672B">
        <w:t>Mais il regarda bien la broderie</w:t>
      </w:r>
      <w:r w:rsidR="00A01FD3" w:rsidRPr="00C3672B">
        <w:t xml:space="preserve">, </w:t>
      </w:r>
      <w:r w:rsidRPr="00C3672B">
        <w:t>le nom de Madeleine de G</w:t>
      </w:r>
      <w:r w:rsidR="00A01FD3" w:rsidRPr="00C3672B">
        <w:t xml:space="preserve">… </w:t>
      </w:r>
      <w:r w:rsidRPr="00C3672B">
        <w:t>s</w:t>
      </w:r>
      <w:r w:rsidR="00A01FD3" w:rsidRPr="00C3672B">
        <w:t>’</w:t>
      </w:r>
      <w:r w:rsidRPr="00C3672B">
        <w:t>y étalait en toutes lettres</w:t>
      </w:r>
      <w:r w:rsidR="00A01FD3" w:rsidRPr="00C3672B">
        <w:t xml:space="preserve">, </w:t>
      </w:r>
      <w:r w:rsidRPr="00C3672B">
        <w:t>et d</w:t>
      </w:r>
      <w:r w:rsidR="00A01FD3" w:rsidRPr="00C3672B">
        <w:t>’</w:t>
      </w:r>
      <w:r w:rsidRPr="00C3672B">
        <w:t>ailleurs c</w:t>
      </w:r>
      <w:r w:rsidR="00A01FD3" w:rsidRPr="00C3672B">
        <w:t>’</w:t>
      </w:r>
      <w:r w:rsidRPr="00C3672B">
        <w:t>était bien de ses cheveux</w:t>
      </w:r>
      <w:r w:rsidR="00A01FD3" w:rsidRPr="00C3672B">
        <w:t xml:space="preserve">. </w:t>
      </w:r>
      <w:r w:rsidRPr="00C3672B">
        <w:t>Comme ses cavaliers dépouillaient le mort</w:t>
      </w:r>
      <w:r w:rsidR="00A01FD3" w:rsidRPr="00C3672B">
        <w:t xml:space="preserve">, </w:t>
      </w:r>
      <w:r w:rsidRPr="00C3672B">
        <w:t>nul ne s</w:t>
      </w:r>
      <w:r w:rsidR="00A01FD3" w:rsidRPr="00C3672B">
        <w:t>’</w:t>
      </w:r>
      <w:r w:rsidRPr="00C3672B">
        <w:t>aperçut de son trouble</w:t>
      </w:r>
      <w:r w:rsidR="00A01FD3" w:rsidRPr="00C3672B">
        <w:t xml:space="preserve">, </w:t>
      </w:r>
      <w:r w:rsidRPr="00C3672B">
        <w:t>et il demeurait là tout pâle</w:t>
      </w:r>
      <w:r w:rsidR="00A01FD3" w:rsidRPr="00C3672B">
        <w:t xml:space="preserve">, </w:t>
      </w:r>
      <w:r w:rsidRPr="00C3672B">
        <w:t>planté en terre</w:t>
      </w:r>
      <w:r w:rsidR="00A01FD3" w:rsidRPr="00C3672B">
        <w:t xml:space="preserve">, </w:t>
      </w:r>
      <w:r w:rsidRPr="00C3672B">
        <w:t>regardant tour à tour la tresse blonde et le corps de François dont on avait retiré l</w:t>
      </w:r>
      <w:r w:rsidR="00A01FD3" w:rsidRPr="00C3672B">
        <w:t>’</w:t>
      </w:r>
      <w:r w:rsidRPr="00C3672B">
        <w:t>armure</w:t>
      </w:r>
      <w:r w:rsidR="00A01FD3" w:rsidRPr="00C3672B">
        <w:t xml:space="preserve">, </w:t>
      </w:r>
      <w:r w:rsidRPr="00C3672B">
        <w:t>les habits</w:t>
      </w:r>
      <w:r w:rsidR="00A01FD3" w:rsidRPr="00C3672B">
        <w:t xml:space="preserve">, </w:t>
      </w:r>
      <w:r w:rsidRPr="00C3672B">
        <w:t>et qui gisait en chemise au milieu du chemin</w:t>
      </w:r>
      <w:r w:rsidR="00A01FD3" w:rsidRPr="00C3672B">
        <w:t>.</w:t>
      </w:r>
    </w:p>
    <w:p w14:paraId="6A4401C3" w14:textId="77777777" w:rsidR="00A01FD3" w:rsidRPr="00C3672B" w:rsidRDefault="00A13117" w:rsidP="00A13117">
      <w:pPr>
        <w:pStyle w:val="Taille-1Normal"/>
      </w:pPr>
      <w:r w:rsidRPr="00C3672B">
        <w:t>Il se remit cependant en route</w:t>
      </w:r>
      <w:r w:rsidR="00A01FD3" w:rsidRPr="00C3672B">
        <w:t xml:space="preserve">. </w:t>
      </w:r>
      <w:r w:rsidRPr="00C3672B">
        <w:t>Mais on remarqua que le baron Jacques n</w:t>
      </w:r>
      <w:r w:rsidR="00A01FD3" w:rsidRPr="00C3672B">
        <w:t>’</w:t>
      </w:r>
      <w:r w:rsidRPr="00C3672B">
        <w:t>avait plus la même mine qu</w:t>
      </w:r>
      <w:r w:rsidR="00A01FD3" w:rsidRPr="00C3672B">
        <w:t>’</w:t>
      </w:r>
      <w:r w:rsidRPr="00C3672B">
        <w:t>avant</w:t>
      </w:r>
      <w:r w:rsidR="00A01FD3" w:rsidRPr="00C3672B">
        <w:t xml:space="preserve">. </w:t>
      </w:r>
      <w:r w:rsidRPr="00C3672B">
        <w:t>Il allait la tête basse</w:t>
      </w:r>
      <w:r w:rsidR="00A01FD3" w:rsidRPr="00C3672B">
        <w:t xml:space="preserve">, </w:t>
      </w:r>
      <w:r w:rsidRPr="00C3672B">
        <w:t>semblait marmotter des mots sans suite</w:t>
      </w:r>
      <w:r w:rsidR="00A01FD3" w:rsidRPr="00C3672B">
        <w:t xml:space="preserve">, </w:t>
      </w:r>
      <w:r w:rsidRPr="00C3672B">
        <w:t>tenant dans son gantelet un objet qu</w:t>
      </w:r>
      <w:r w:rsidR="00A01FD3" w:rsidRPr="00C3672B">
        <w:t>’</w:t>
      </w:r>
      <w:r w:rsidRPr="00C3672B">
        <w:t>il regardait de très près</w:t>
      </w:r>
      <w:r w:rsidR="00A01FD3" w:rsidRPr="00C3672B">
        <w:t xml:space="preserve">. </w:t>
      </w:r>
      <w:r w:rsidRPr="00C3672B">
        <w:t>À deux reprises</w:t>
      </w:r>
      <w:r w:rsidR="00A01FD3" w:rsidRPr="00C3672B">
        <w:t xml:space="preserve">, </w:t>
      </w:r>
      <w:r w:rsidRPr="00C3672B">
        <w:t>son cheval faillit l</w:t>
      </w:r>
      <w:r w:rsidR="00A01FD3" w:rsidRPr="00C3672B">
        <w:t>’</w:t>
      </w:r>
      <w:r w:rsidRPr="00C3672B">
        <w:t>emmener dans des fondrières sans qu</w:t>
      </w:r>
      <w:r w:rsidR="00A01FD3" w:rsidRPr="00C3672B">
        <w:t>’</w:t>
      </w:r>
      <w:r w:rsidRPr="00C3672B">
        <w:t>il en interrompît sa méditation</w:t>
      </w:r>
      <w:r w:rsidR="00A01FD3" w:rsidRPr="00C3672B">
        <w:t>.</w:t>
      </w:r>
    </w:p>
    <w:p w14:paraId="4E047C57" w14:textId="77777777" w:rsidR="00A01FD3" w:rsidRPr="00C3672B" w:rsidRDefault="00A13117" w:rsidP="00A13117">
      <w:pPr>
        <w:pStyle w:val="Taille-1Normal"/>
      </w:pPr>
      <w:r w:rsidRPr="00C3672B">
        <w:t>Un gentilhomme se détacha et lui fit la conduite</w:t>
      </w:r>
      <w:r w:rsidR="00A01FD3" w:rsidRPr="00C3672B">
        <w:t xml:space="preserve">, </w:t>
      </w:r>
      <w:r w:rsidRPr="00C3672B">
        <w:t>sous prétexte de lui signaler divers accidents de la route</w:t>
      </w:r>
      <w:r w:rsidR="00A01FD3" w:rsidRPr="00C3672B">
        <w:t xml:space="preserve">. </w:t>
      </w:r>
      <w:r w:rsidRPr="00C3672B">
        <w:t>Mais comme il tenait une arquebuse couchée en travers de l</w:t>
      </w:r>
      <w:r w:rsidR="00A01FD3" w:rsidRPr="00C3672B">
        <w:t>’</w:t>
      </w:r>
      <w:r w:rsidRPr="00C3672B">
        <w:t>arçon</w:t>
      </w:r>
      <w:r w:rsidR="00A01FD3" w:rsidRPr="00C3672B">
        <w:t xml:space="preserve">, </w:t>
      </w:r>
      <w:r w:rsidRPr="00C3672B">
        <w:t>de Morguen en prit acte pour lui faire une violente sortie</w:t>
      </w:r>
      <w:r w:rsidR="00A01FD3" w:rsidRPr="00C3672B">
        <w:t xml:space="preserve">, </w:t>
      </w:r>
      <w:r w:rsidRPr="00C3672B">
        <w:t>alla jusqu</w:t>
      </w:r>
      <w:r w:rsidR="00A01FD3" w:rsidRPr="00C3672B">
        <w:t>’</w:t>
      </w:r>
      <w:r w:rsidRPr="00C3672B">
        <w:t>à l</w:t>
      </w:r>
      <w:r w:rsidR="00A01FD3" w:rsidRPr="00C3672B">
        <w:t>’</w:t>
      </w:r>
      <w:r w:rsidRPr="00C3672B">
        <w:t>accuser de méditer sa mort et l</w:t>
      </w:r>
      <w:r w:rsidR="00A01FD3" w:rsidRPr="00C3672B">
        <w:t>’</w:t>
      </w:r>
      <w:r w:rsidRPr="00C3672B">
        <w:t>obligea à rejoindre les autres cavaliers</w:t>
      </w:r>
      <w:r w:rsidR="00A01FD3" w:rsidRPr="00C3672B">
        <w:t xml:space="preserve">. </w:t>
      </w:r>
      <w:r w:rsidRPr="00C3672B">
        <w:t>Et croyant que Jacques était devenu fou</w:t>
      </w:r>
      <w:r w:rsidR="00A01FD3" w:rsidRPr="00C3672B">
        <w:t xml:space="preserve">, </w:t>
      </w:r>
      <w:r w:rsidRPr="00C3672B">
        <w:t>ils l</w:t>
      </w:r>
      <w:r w:rsidR="00A01FD3" w:rsidRPr="00C3672B">
        <w:t>’</w:t>
      </w:r>
      <w:r w:rsidRPr="00C3672B">
        <w:t>abandonnèrent à un chemin tournant</w:t>
      </w:r>
      <w:r w:rsidR="00A01FD3" w:rsidRPr="00C3672B">
        <w:t xml:space="preserve">, </w:t>
      </w:r>
      <w:r w:rsidRPr="00C3672B">
        <w:t>marchant au bruit du canon que l</w:t>
      </w:r>
      <w:r w:rsidR="00A01FD3" w:rsidRPr="00C3672B">
        <w:t>’</w:t>
      </w:r>
      <w:r w:rsidRPr="00C3672B">
        <w:t>on entendait gronder sur la droite</w:t>
      </w:r>
      <w:r w:rsidR="00A01FD3" w:rsidRPr="00C3672B">
        <w:t xml:space="preserve">, </w:t>
      </w:r>
      <w:r w:rsidRPr="00C3672B">
        <w:t>le laissant continuer seul</w:t>
      </w:r>
      <w:r w:rsidR="00A01FD3" w:rsidRPr="00C3672B">
        <w:t xml:space="preserve">, </w:t>
      </w:r>
      <w:r w:rsidRPr="00C3672B">
        <w:t>perdu dans sa rêverie</w:t>
      </w:r>
      <w:r w:rsidR="00A01FD3" w:rsidRPr="00C3672B">
        <w:t>.</w:t>
      </w:r>
    </w:p>
    <w:p w14:paraId="1D230207" w14:textId="77777777" w:rsidR="007314CA" w:rsidRPr="00C3672B" w:rsidRDefault="00A13117" w:rsidP="00A01FD3">
      <w:pPr>
        <w:pStyle w:val="Titre2"/>
      </w:pPr>
      <w:bookmarkStart w:id="18" w:name="_Toc192940208"/>
      <w:r w:rsidRPr="00A13117">
        <w:lastRenderedPageBreak/>
        <w:t>V</w:t>
      </w:r>
      <w:r w:rsidR="007314CA" w:rsidRPr="00C3672B">
        <w:t>I</w:t>
      </w:r>
      <w:bookmarkEnd w:id="18"/>
    </w:p>
    <w:p w14:paraId="63119A03" w14:textId="77777777" w:rsidR="00A01FD3" w:rsidRPr="00C3672B" w:rsidRDefault="00A13117" w:rsidP="00A13117">
      <w:pPr>
        <w:pStyle w:val="Taille-1Normal"/>
      </w:pPr>
      <w:r w:rsidRPr="00C3672B">
        <w:t>Aux premières heures du matin</w:t>
      </w:r>
      <w:r w:rsidR="00A01FD3" w:rsidRPr="00C3672B">
        <w:t xml:space="preserve">, </w:t>
      </w:r>
      <w:r w:rsidRPr="00C3672B">
        <w:t>les huguenots sortirent de Sancerre pour enlever la troupe de du Perrier dans ses quartiers</w:t>
      </w:r>
      <w:r w:rsidR="00A01FD3" w:rsidRPr="00C3672B">
        <w:t xml:space="preserve">, </w:t>
      </w:r>
      <w:r w:rsidRPr="00C3672B">
        <w:t>car ils savaient qu</w:t>
      </w:r>
      <w:r w:rsidR="00A01FD3" w:rsidRPr="00C3672B">
        <w:t>’</w:t>
      </w:r>
      <w:r w:rsidRPr="00C3672B">
        <w:t>elle se gardait mal</w:t>
      </w:r>
      <w:r w:rsidR="00A01FD3" w:rsidRPr="00C3672B">
        <w:t xml:space="preserve">. </w:t>
      </w:r>
      <w:r w:rsidRPr="00C3672B">
        <w:t>Arrivés à Chavignol sans qu</w:t>
      </w:r>
      <w:r w:rsidR="00A01FD3" w:rsidRPr="00C3672B">
        <w:t>’</w:t>
      </w:r>
      <w:r w:rsidRPr="00C3672B">
        <w:t>on s</w:t>
      </w:r>
      <w:r w:rsidR="00A01FD3" w:rsidRPr="00C3672B">
        <w:t>’</w:t>
      </w:r>
      <w:r w:rsidRPr="00C3672B">
        <w:t>aperçût même de leur approche</w:t>
      </w:r>
      <w:r w:rsidR="00A01FD3" w:rsidRPr="00C3672B">
        <w:t xml:space="preserve">, </w:t>
      </w:r>
      <w:r w:rsidRPr="00C3672B">
        <w:t>ils surprirent les premiers corps dans leurs logements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la plupart des soldats catholiques </w:t>
      </w:r>
      <w:r w:rsidRPr="00C3672B">
        <w:rPr>
          <w:rFonts w:cs="Amasis30"/>
        </w:rPr>
        <w:t>é</w:t>
      </w:r>
      <w:r w:rsidRPr="00C3672B">
        <w:t>taient encore au lit</w:t>
      </w:r>
      <w:r w:rsidR="00A01FD3" w:rsidRPr="00C3672B">
        <w:t xml:space="preserve">. </w:t>
      </w:r>
      <w:r w:rsidRPr="00C3672B">
        <w:t>Et on les voyait se sauvant par les rues</w:t>
      </w:r>
      <w:r w:rsidR="00A01FD3" w:rsidRPr="00C3672B">
        <w:t xml:space="preserve">, </w:t>
      </w:r>
      <w:r w:rsidRPr="00C3672B">
        <w:t>en chemise</w:t>
      </w:r>
      <w:r w:rsidR="00A01FD3" w:rsidRPr="00C3672B">
        <w:t xml:space="preserve">, </w:t>
      </w:r>
      <w:r w:rsidRPr="00C3672B">
        <w:t>semant sur le sol leurs habits et leurs armes</w:t>
      </w:r>
      <w:r w:rsidR="00A01FD3" w:rsidRPr="00C3672B">
        <w:t xml:space="preserve">, </w:t>
      </w:r>
      <w:r w:rsidRPr="00C3672B">
        <w:t>et roulant eux-m</w:t>
      </w:r>
      <w:r w:rsidRPr="00C3672B">
        <w:rPr>
          <w:rFonts w:cs="Amasis30"/>
        </w:rPr>
        <w:t>ê</w:t>
      </w:r>
      <w:r w:rsidRPr="00C3672B">
        <w:t>mes sous les coups</w:t>
      </w:r>
      <w:r w:rsidR="00A01FD3" w:rsidRPr="00C3672B">
        <w:t xml:space="preserve">. </w:t>
      </w:r>
      <w:r w:rsidRPr="00C3672B">
        <w:t>Dans Chavignol m</w:t>
      </w:r>
      <w:r w:rsidRPr="00C3672B">
        <w:rPr>
          <w:rFonts w:cs="Amasis30"/>
        </w:rPr>
        <w:t>ê</w:t>
      </w:r>
      <w:r w:rsidRPr="00C3672B">
        <w:t>me</w:t>
      </w:r>
      <w:r w:rsidR="00A01FD3" w:rsidRPr="00C3672B">
        <w:t xml:space="preserve">, </w:t>
      </w:r>
      <w:r w:rsidRPr="00C3672B">
        <w:t>les gens du Roy cherchèrent à résister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on commença à s</w:t>
      </w:r>
      <w:r w:rsidR="00A01FD3" w:rsidRPr="00C3672B">
        <w:t>’</w:t>
      </w:r>
      <w:r w:rsidRPr="00C3672B">
        <w:t>arquebuser par les fenêtres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les huguenots arrivaient en nombre</w:t>
      </w:r>
      <w:r w:rsidR="00A01FD3" w:rsidRPr="00C3672B">
        <w:t xml:space="preserve">, </w:t>
      </w:r>
      <w:r w:rsidRPr="00C3672B">
        <w:t>et les derniers d</w:t>
      </w:r>
      <w:r w:rsidRPr="00C3672B">
        <w:rPr>
          <w:rFonts w:cs="Amasis30"/>
        </w:rPr>
        <w:t>é</w:t>
      </w:r>
      <w:r w:rsidRPr="00C3672B">
        <w:t>fenseurs abandonn</w:t>
      </w:r>
      <w:r w:rsidRPr="00C3672B">
        <w:rPr>
          <w:rFonts w:cs="Amasis30"/>
        </w:rPr>
        <w:t>è</w:t>
      </w:r>
      <w:r w:rsidRPr="00C3672B">
        <w:t>rent les maisons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t>enfuyant par les jardins</w:t>
      </w:r>
      <w:r w:rsidR="00A01FD3" w:rsidRPr="00C3672B">
        <w:t xml:space="preserve">, </w:t>
      </w:r>
      <w:r w:rsidRPr="00C3672B">
        <w:t>o</w:t>
      </w:r>
      <w:r w:rsidRPr="00C3672B">
        <w:rPr>
          <w:rFonts w:cs="Amasis30"/>
        </w:rPr>
        <w:t>ù</w:t>
      </w:r>
      <w:r w:rsidRPr="00C3672B">
        <w:t xml:space="preserve"> il en resta plus de deux cents qu</w:t>
      </w:r>
      <w:r w:rsidR="00A01FD3" w:rsidRPr="00C3672B">
        <w:rPr>
          <w:rFonts w:cs="Amasis30"/>
        </w:rPr>
        <w:t>’</w:t>
      </w:r>
      <w:r w:rsidRPr="00C3672B">
        <w:t>abattirent les mousquetaires sancerrois</w:t>
      </w:r>
      <w:r w:rsidR="00A01FD3" w:rsidRPr="00C3672B">
        <w:t xml:space="preserve">, </w:t>
      </w:r>
      <w:r w:rsidRPr="00C3672B">
        <w:t>dont un cordon entourait le village</w:t>
      </w:r>
      <w:r w:rsidR="00A01FD3" w:rsidRPr="00C3672B">
        <w:t xml:space="preserve">. </w:t>
      </w:r>
      <w:r w:rsidRPr="00C3672B">
        <w:t>Les cavaliers ne r</w:t>
      </w:r>
      <w:r w:rsidRPr="00C3672B">
        <w:rPr>
          <w:rFonts w:cs="Amasis30"/>
        </w:rPr>
        <w:t>é</w:t>
      </w:r>
      <w:r w:rsidRPr="00C3672B">
        <w:t>sist</w:t>
      </w:r>
      <w:r w:rsidRPr="00C3672B">
        <w:rPr>
          <w:rFonts w:cs="Amasis30"/>
        </w:rPr>
        <w:t>è</w:t>
      </w:r>
      <w:r w:rsidRPr="00C3672B">
        <w:t>rent pas mieux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au reste</w:t>
      </w:r>
      <w:r w:rsidR="00A01FD3" w:rsidRPr="00C3672B">
        <w:t xml:space="preserve">, </w:t>
      </w:r>
      <w:r w:rsidRPr="00C3672B">
        <w:t>il y en avait peu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taient des argoulets</w:t>
      </w:r>
      <w:r w:rsidR="00A01FD3" w:rsidRPr="00C3672B">
        <w:t xml:space="preserve">, </w:t>
      </w:r>
      <w:r w:rsidRPr="00C3672B">
        <w:t>et ils n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taient pas des meilleurs</w:t>
      </w:r>
      <w:r w:rsidR="00A01FD3" w:rsidRPr="00C3672B">
        <w:t xml:space="preserve">. </w:t>
      </w:r>
      <w:r w:rsidRPr="00C3672B">
        <w:t>La plupart furent tu</w:t>
      </w:r>
      <w:r w:rsidRPr="00C3672B">
        <w:rPr>
          <w:rFonts w:cs="Amasis30"/>
        </w:rPr>
        <w:t>é</w:t>
      </w:r>
      <w:r w:rsidRPr="00C3672B">
        <w:t>s aux avant-postes</w:t>
      </w:r>
      <w:r w:rsidR="00A01FD3" w:rsidRPr="00C3672B">
        <w:t xml:space="preserve">, </w:t>
      </w:r>
      <w:r w:rsidRPr="00C3672B">
        <w:t xml:space="preserve">le reste sauta </w:t>
      </w:r>
      <w:r w:rsidRPr="00C3672B">
        <w:rPr>
          <w:rFonts w:cs="Amasis30"/>
        </w:rPr>
        <w:t>à</w:t>
      </w:r>
      <w:r w:rsidRPr="00C3672B">
        <w:t xml:space="preserve"> cheval</w:t>
      </w:r>
      <w:r w:rsidR="00A01FD3" w:rsidRPr="00C3672B">
        <w:t xml:space="preserve">, </w:t>
      </w:r>
      <w:r w:rsidRPr="00C3672B">
        <w:t>à peine vêtu et armé</w:t>
      </w:r>
      <w:r w:rsidR="00A01FD3" w:rsidRPr="00C3672B">
        <w:t xml:space="preserve">, </w:t>
      </w:r>
      <w:r w:rsidRPr="00C3672B">
        <w:t>et s</w:t>
      </w:r>
      <w:r w:rsidR="00A01FD3" w:rsidRPr="00C3672B">
        <w:t>’</w:t>
      </w:r>
      <w:r w:rsidRPr="00C3672B">
        <w:t>échappa par les avenues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les protestants en tu</w:t>
      </w:r>
      <w:r w:rsidRPr="00C3672B">
        <w:rPr>
          <w:rFonts w:cs="Amasis30"/>
        </w:rPr>
        <w:t>è</w:t>
      </w:r>
      <w:r w:rsidRPr="00C3672B">
        <w:t>rent pr</w:t>
      </w:r>
      <w:r w:rsidRPr="00C3672B">
        <w:rPr>
          <w:rFonts w:cs="Amasis30"/>
        </w:rPr>
        <w:t>è</w:t>
      </w:r>
      <w:r w:rsidRPr="00C3672B">
        <w:t xml:space="preserve">s de cent qui </w:t>
      </w:r>
      <w:r w:rsidRPr="00C3672B">
        <w:rPr>
          <w:rFonts w:cs="Amasis30"/>
        </w:rPr>
        <w:t>é</w:t>
      </w:r>
      <w:r w:rsidRPr="00C3672B">
        <w:t>taient rest</w:t>
      </w:r>
      <w:r w:rsidRPr="00C3672B">
        <w:rPr>
          <w:rFonts w:cs="Amasis30"/>
        </w:rPr>
        <w:t>é</w:t>
      </w:r>
      <w:r w:rsidRPr="00C3672B">
        <w:t>s en arri</w:t>
      </w:r>
      <w:r w:rsidRPr="00C3672B">
        <w:rPr>
          <w:rFonts w:cs="Amasis30"/>
        </w:rPr>
        <w:t>è</w:t>
      </w:r>
      <w:r w:rsidRPr="00C3672B">
        <w:t>re</w:t>
      </w:r>
      <w:r w:rsidR="00A01FD3" w:rsidRPr="00C3672B">
        <w:t xml:space="preserve">, </w:t>
      </w:r>
      <w:r w:rsidRPr="00C3672B">
        <w:t>cach</w:t>
      </w:r>
      <w:r w:rsidRPr="00C3672B">
        <w:rPr>
          <w:rFonts w:cs="Amasis30"/>
        </w:rPr>
        <w:t>é</w:t>
      </w:r>
      <w:r w:rsidRPr="00C3672B">
        <w:t xml:space="preserve">s dans les </w:t>
      </w:r>
      <w:r w:rsidRPr="00C3672B">
        <w:rPr>
          <w:rFonts w:cs="Amasis30"/>
        </w:rPr>
        <w:t>é</w:t>
      </w:r>
      <w:r w:rsidRPr="00C3672B">
        <w:t>tables ou les greniers</w:t>
      </w:r>
      <w:r w:rsidR="00A01FD3" w:rsidRPr="00C3672B">
        <w:t>.</w:t>
      </w:r>
    </w:p>
    <w:p w14:paraId="354E4C44" w14:textId="77777777" w:rsidR="00A01FD3" w:rsidRPr="00C3672B" w:rsidRDefault="00A13117" w:rsidP="00A13117">
      <w:pPr>
        <w:pStyle w:val="Taille-1Normal"/>
      </w:pPr>
      <w:r w:rsidRPr="00C3672B">
        <w:t>La foule des fuyards s</w:t>
      </w:r>
      <w:r w:rsidR="00A01FD3" w:rsidRPr="00C3672B">
        <w:t>’</w:t>
      </w:r>
      <w:r w:rsidRPr="00C3672B">
        <w:t>éparpillait au flanc des coteaux</w:t>
      </w:r>
      <w:r w:rsidR="00A01FD3" w:rsidRPr="00C3672B">
        <w:t xml:space="preserve">, </w:t>
      </w:r>
      <w:r w:rsidRPr="00C3672B">
        <w:t>montant et descendant parmi les échalas serrés des vignobles</w:t>
      </w:r>
      <w:r w:rsidR="00A01FD3" w:rsidRPr="00C3672B">
        <w:t xml:space="preserve">, </w:t>
      </w:r>
      <w:r w:rsidRPr="00C3672B">
        <w:t>et dans le brouillard du matin cela faisait un fourmillement noir d</w:t>
      </w:r>
      <w:r w:rsidR="00A01FD3" w:rsidRPr="00C3672B">
        <w:t>’</w:t>
      </w:r>
      <w:r w:rsidRPr="00C3672B">
        <w:t>où s</w:t>
      </w:r>
      <w:r w:rsidR="00A01FD3" w:rsidRPr="00C3672B">
        <w:t>’</w:t>
      </w:r>
      <w:r w:rsidRPr="00C3672B">
        <w:t>élevaient des huées</w:t>
      </w:r>
      <w:r w:rsidR="00A01FD3" w:rsidRPr="00C3672B">
        <w:t xml:space="preserve">, </w:t>
      </w:r>
      <w:r w:rsidRPr="00C3672B">
        <w:t>des sonneries de trompettes</w:t>
      </w:r>
      <w:r w:rsidR="00A01FD3" w:rsidRPr="00C3672B">
        <w:t xml:space="preserve">, </w:t>
      </w:r>
      <w:r w:rsidRPr="00C3672B">
        <w:t>des appels confus</w:t>
      </w:r>
      <w:r w:rsidR="00A01FD3" w:rsidRPr="00C3672B">
        <w:t xml:space="preserve">, </w:t>
      </w:r>
      <w:r w:rsidRPr="00C3672B">
        <w:t>et par-dessus tout le crépitement des coups de feu</w:t>
      </w:r>
      <w:r w:rsidR="00A01FD3" w:rsidRPr="00C3672B">
        <w:t xml:space="preserve">. </w:t>
      </w:r>
      <w:r w:rsidRPr="00C3672B">
        <w:t>Poussant devant eux cette cohue prise de panique</w:t>
      </w:r>
      <w:r w:rsidR="00A01FD3" w:rsidRPr="00C3672B">
        <w:t xml:space="preserve">, </w:t>
      </w:r>
      <w:r w:rsidRPr="00C3672B">
        <w:t>les huguenots avançaient toujours en une grosse colonne serrée de piétons armés de piques</w:t>
      </w:r>
      <w:r w:rsidR="00A01FD3" w:rsidRPr="00C3672B">
        <w:t xml:space="preserve">, </w:t>
      </w:r>
      <w:r w:rsidRPr="00C3672B">
        <w:t>soutenue par des cavaliers sur ses côtés</w:t>
      </w:r>
      <w:r w:rsidR="00A01FD3" w:rsidRPr="00C3672B">
        <w:t xml:space="preserve">, </w:t>
      </w:r>
      <w:r w:rsidRPr="00C3672B">
        <w:t>et des détachements d</w:t>
      </w:r>
      <w:r w:rsidR="00A01FD3" w:rsidRPr="00C3672B">
        <w:t>’</w:t>
      </w:r>
      <w:r w:rsidRPr="00C3672B">
        <w:t>arquebusiers couraient en avant</w:t>
      </w:r>
      <w:r w:rsidR="00A01FD3" w:rsidRPr="00C3672B">
        <w:t xml:space="preserve">, </w:t>
      </w:r>
      <w:r w:rsidRPr="00C3672B">
        <w:t>mêlés à des pistoliers et à des carabins qui giboyaient parmi les catholiques</w:t>
      </w:r>
      <w:r w:rsidR="00A01FD3" w:rsidRPr="00C3672B">
        <w:t xml:space="preserve">, </w:t>
      </w:r>
      <w:r w:rsidRPr="00C3672B">
        <w:t>abattant les officiers à coups de pistolet ou de pétrinal</w:t>
      </w:r>
      <w:r w:rsidR="00A01FD3" w:rsidRPr="00C3672B">
        <w:t>.</w:t>
      </w:r>
    </w:p>
    <w:p w14:paraId="17D0AB1E" w14:textId="77777777" w:rsidR="00A01FD3" w:rsidRPr="00C3672B" w:rsidRDefault="00A13117" w:rsidP="00A13117">
      <w:pPr>
        <w:pStyle w:val="Taille-1Normal"/>
      </w:pPr>
      <w:r w:rsidRPr="00C3672B">
        <w:t>Du Perrier ne fut prévenu de l</w:t>
      </w:r>
      <w:r w:rsidR="00A01FD3" w:rsidRPr="00C3672B">
        <w:t>’</w:t>
      </w:r>
      <w:r w:rsidRPr="00C3672B">
        <w:t>attaque que par l</w:t>
      </w:r>
      <w:r w:rsidR="00A01FD3" w:rsidRPr="00C3672B">
        <w:t>’</w:t>
      </w:r>
      <w:r w:rsidRPr="00C3672B">
        <w:t>arrivée des premiers fugitifs</w:t>
      </w:r>
      <w:r w:rsidR="00A01FD3" w:rsidRPr="00C3672B">
        <w:t xml:space="preserve">, </w:t>
      </w:r>
      <w:r w:rsidRPr="00C3672B">
        <w:t>et derrière eux se ruait</w:t>
      </w:r>
      <w:r w:rsidR="00A01FD3" w:rsidRPr="00C3672B">
        <w:t xml:space="preserve">, </w:t>
      </w:r>
      <w:r w:rsidRPr="00C3672B">
        <w:t>comme la marée mon</w:t>
      </w:r>
      <w:r w:rsidRPr="00C3672B">
        <w:lastRenderedPageBreak/>
        <w:t>tante</w:t>
      </w:r>
      <w:r w:rsidR="00A01FD3" w:rsidRPr="00C3672B">
        <w:t xml:space="preserve">, </w:t>
      </w:r>
      <w:r w:rsidRPr="00C3672B">
        <w:t>le flot de la déroute qui allait entraîner le gros de son armée</w:t>
      </w:r>
      <w:r w:rsidR="00A01FD3" w:rsidRPr="00C3672B">
        <w:t xml:space="preserve">. </w:t>
      </w:r>
      <w:r w:rsidRPr="00C3672B">
        <w:t>À peine réveillé</w:t>
      </w:r>
      <w:r w:rsidR="00A01FD3" w:rsidRPr="00C3672B">
        <w:t xml:space="preserve">, </w:t>
      </w:r>
      <w:r w:rsidRPr="00C3672B">
        <w:t>incomplètement vêtu</w:t>
      </w:r>
      <w:r w:rsidR="00A01FD3" w:rsidRPr="00C3672B">
        <w:t xml:space="preserve">, </w:t>
      </w:r>
      <w:r w:rsidRPr="00C3672B">
        <w:t>sans armes</w:t>
      </w:r>
      <w:r w:rsidR="00A01FD3" w:rsidRPr="00C3672B">
        <w:t xml:space="preserve">, </w:t>
      </w:r>
      <w:r w:rsidRPr="00C3672B">
        <w:t>le gros homme épouvanté s</w:t>
      </w:r>
      <w:r w:rsidR="00A01FD3" w:rsidRPr="00C3672B">
        <w:t>’</w:t>
      </w:r>
      <w:r w:rsidRPr="00C3672B">
        <w:t>en allait au hasard</w:t>
      </w:r>
      <w:r w:rsidR="00A01FD3" w:rsidRPr="00C3672B">
        <w:t xml:space="preserve">, </w:t>
      </w:r>
      <w:r w:rsidRPr="00C3672B">
        <w:t>criant qu</w:t>
      </w:r>
      <w:r w:rsidR="00A01FD3" w:rsidRPr="00C3672B">
        <w:t>’</w:t>
      </w:r>
      <w:r w:rsidRPr="00C3672B">
        <w:t>on allât chercher le vidame de Senlis</w:t>
      </w:r>
      <w:r w:rsidR="00A01FD3" w:rsidRPr="00C3672B">
        <w:t xml:space="preserve">, </w:t>
      </w:r>
      <w:r w:rsidRPr="00C3672B">
        <w:t>demandant ses chevaux</w:t>
      </w:r>
      <w:r w:rsidR="00A01FD3" w:rsidRPr="00C3672B">
        <w:t xml:space="preserve">, </w:t>
      </w:r>
      <w:r w:rsidRPr="00C3672B">
        <w:t>et il donnait à la fois les ordres les plus contraires</w:t>
      </w:r>
      <w:r w:rsidR="00A01FD3" w:rsidRPr="00C3672B">
        <w:t xml:space="preserve">. </w:t>
      </w:r>
      <w:r w:rsidRPr="00C3672B">
        <w:t xml:space="preserve">Mais </w:t>
      </w:r>
      <w:r w:rsidR="00A01FD3" w:rsidRPr="00C3672B">
        <w:t>M. de </w:t>
      </w:r>
      <w:r w:rsidRPr="00C3672B">
        <w:t>la Hante avait déjà fait occuper toutes les têtes des avenues par les compagnies de gendarmes et d</w:t>
      </w:r>
      <w:r w:rsidR="00A01FD3" w:rsidRPr="00C3672B">
        <w:t>’</w:t>
      </w:r>
      <w:r w:rsidRPr="00C3672B">
        <w:t>arquebusiers à cheval</w:t>
      </w:r>
      <w:r w:rsidR="00A01FD3" w:rsidRPr="00C3672B">
        <w:t xml:space="preserve">, </w:t>
      </w:r>
      <w:r w:rsidRPr="00C3672B">
        <w:t>avec ordre de repousser les fuyards à coups de lance et même de tirer sur eux</w:t>
      </w:r>
      <w:r w:rsidR="00A01FD3" w:rsidRPr="00C3672B">
        <w:t xml:space="preserve">. </w:t>
      </w:r>
      <w:r w:rsidRPr="00C3672B">
        <w:t>Derrière cet épais rideau</w:t>
      </w:r>
      <w:r w:rsidR="00A01FD3" w:rsidRPr="00C3672B">
        <w:t xml:space="preserve">, </w:t>
      </w:r>
      <w:r w:rsidRPr="00C3672B">
        <w:t>les troupes se formaient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 xml:space="preserve">les mousquetaires se coulaient </w:t>
      </w:r>
      <w:r w:rsidRPr="00C3672B">
        <w:rPr>
          <w:rFonts w:cs="Amasis30"/>
        </w:rPr>
        <w:t>à</w:t>
      </w:r>
      <w:r w:rsidRPr="00C3672B">
        <w:t xml:space="preserve"> travers les jardins</w:t>
      </w:r>
      <w:r w:rsidR="00A01FD3" w:rsidRPr="00C3672B">
        <w:t xml:space="preserve">, </w:t>
      </w:r>
      <w:r w:rsidRPr="00C3672B">
        <w:t>derri</w:t>
      </w:r>
      <w:r w:rsidRPr="00C3672B">
        <w:rPr>
          <w:rFonts w:cs="Amasis30"/>
        </w:rPr>
        <w:t>è</w:t>
      </w:r>
      <w:r w:rsidRPr="00C3672B">
        <w:t>re les haies</w:t>
      </w:r>
      <w:r w:rsidR="00A01FD3" w:rsidRPr="00C3672B">
        <w:t xml:space="preserve">, </w:t>
      </w:r>
      <w:r w:rsidRPr="00C3672B">
        <w:t xml:space="preserve">et sur la place du village les piquiers se massaient en un </w:t>
      </w:r>
      <w:r w:rsidRPr="00C3672B">
        <w:rPr>
          <w:rFonts w:cs="Amasis30"/>
        </w:rPr>
        <w:t>é</w:t>
      </w:r>
      <w:r w:rsidRPr="00C3672B">
        <w:t>pais bataillon</w:t>
      </w:r>
      <w:r w:rsidR="00A01FD3" w:rsidRPr="00C3672B">
        <w:t>. M. de </w:t>
      </w:r>
      <w:r w:rsidRPr="00C3672B">
        <w:t>la Hante envoyait en m</w:t>
      </w:r>
      <w:r w:rsidRPr="00C3672B">
        <w:rPr>
          <w:rFonts w:cs="Amasis30"/>
        </w:rPr>
        <w:t>ê</w:t>
      </w:r>
      <w:r w:rsidRPr="00C3672B">
        <w:t>me temps des expr</w:t>
      </w:r>
      <w:r w:rsidRPr="00C3672B">
        <w:rPr>
          <w:rFonts w:cs="Amasis30"/>
        </w:rPr>
        <w:t>è</w:t>
      </w:r>
      <w:r w:rsidRPr="00C3672B">
        <w:t>s au vidame de Senlis pour lui dire de se h</w:t>
      </w:r>
      <w:r w:rsidRPr="00C3672B">
        <w:rPr>
          <w:rFonts w:cs="Amasis30"/>
        </w:rPr>
        <w:t>â</w:t>
      </w:r>
      <w:r w:rsidRPr="00C3672B">
        <w:t>ter et d</w:t>
      </w:r>
      <w:r w:rsidR="00A01FD3" w:rsidRPr="00C3672B">
        <w:rPr>
          <w:rFonts w:cs="Amasis30"/>
        </w:rPr>
        <w:t>’</w:t>
      </w:r>
      <w:r w:rsidRPr="00C3672B">
        <w:t>envoyer du canon</w:t>
      </w:r>
      <w:r w:rsidR="00A01FD3" w:rsidRPr="00C3672B">
        <w:t>.</w:t>
      </w:r>
    </w:p>
    <w:p w14:paraId="3B414C48" w14:textId="77777777" w:rsidR="00A01FD3" w:rsidRPr="00C3672B" w:rsidRDefault="00A13117" w:rsidP="00A13117">
      <w:pPr>
        <w:pStyle w:val="Taille-1Normal"/>
      </w:pPr>
      <w:r w:rsidRPr="00C3672B">
        <w:t>Le vidame était alors dans la prairie comprise entre les deux Sauldres</w:t>
      </w:r>
      <w:r w:rsidR="00A01FD3" w:rsidRPr="00C3672B">
        <w:t xml:space="preserve">, </w:t>
      </w:r>
      <w:r w:rsidRPr="00C3672B">
        <w:t>dont le débordement inattendu avait embourbé l</w:t>
      </w:r>
      <w:r w:rsidR="00A01FD3" w:rsidRPr="00C3672B">
        <w:t>’</w:t>
      </w:r>
      <w:r w:rsidRPr="00C3672B">
        <w:t>artillerie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on désespérait de sauver les pièces</w:t>
      </w:r>
      <w:r w:rsidR="00A01FD3" w:rsidRPr="00C3672B">
        <w:t xml:space="preserve">. </w:t>
      </w:r>
      <w:r w:rsidRPr="00C3672B">
        <w:t>Il fallut laisser dans la vase deux pélicans et une bâtarde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les attelages et trois charretiers se noy</w:t>
      </w:r>
      <w:r w:rsidRPr="00C3672B">
        <w:rPr>
          <w:rFonts w:cs="Amasis30"/>
        </w:rPr>
        <w:t>è</w:t>
      </w:r>
      <w:r w:rsidRPr="00C3672B">
        <w:t>rent</w:t>
      </w:r>
      <w:r w:rsidR="00224814" w:rsidRPr="00C3672B">
        <w:rPr>
          <w:rFonts w:ascii="Times New Roman" w:hAnsi="Times New Roman"/>
        </w:rPr>
        <w:t> </w:t>
      </w:r>
      <w:r w:rsidR="00A01FD3" w:rsidRPr="00C3672B">
        <w:t>: M. de </w:t>
      </w:r>
      <w:r w:rsidRPr="00C3672B">
        <w:t>Maul</w:t>
      </w:r>
      <w:r w:rsidRPr="00C3672B">
        <w:rPr>
          <w:rFonts w:cs="Amasis30"/>
        </w:rPr>
        <w:t>é</w:t>
      </w:r>
      <w:r w:rsidRPr="00C3672B">
        <w:t>vrier faillit lui-m</w:t>
      </w:r>
      <w:r w:rsidRPr="00C3672B">
        <w:rPr>
          <w:rFonts w:cs="Amasis30"/>
        </w:rPr>
        <w:t>ê</w:t>
      </w:r>
      <w:r w:rsidRPr="00C3672B">
        <w:t>me y p</w:t>
      </w:r>
      <w:r w:rsidRPr="00C3672B">
        <w:rPr>
          <w:rFonts w:cs="Amasis30"/>
        </w:rPr>
        <w:t>é</w:t>
      </w:r>
      <w:r w:rsidRPr="00C3672B">
        <w:t>rir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il sauva un canon d</w:t>
      </w:r>
      <w:r w:rsidR="00A01FD3" w:rsidRPr="00C3672B">
        <w:rPr>
          <w:rFonts w:cs="Amasis30"/>
        </w:rPr>
        <w:t>’</w:t>
      </w:r>
      <w:r w:rsidRPr="00C3672B">
        <w:t>Espagne et un sacre</w:t>
      </w:r>
      <w:r w:rsidR="00A01FD3" w:rsidRPr="00C3672B">
        <w:t xml:space="preserve">. </w:t>
      </w:r>
      <w:r w:rsidRPr="00C3672B">
        <w:t>Sans crier de malédictions comme les autres officiers</w:t>
      </w:r>
      <w:r w:rsidR="00A01FD3" w:rsidRPr="00C3672B">
        <w:t xml:space="preserve">, </w:t>
      </w:r>
      <w:r w:rsidRPr="00C3672B">
        <w:t>évitant avec soin de jurer</w:t>
      </w:r>
      <w:r w:rsidR="00A01FD3" w:rsidRPr="00C3672B">
        <w:t xml:space="preserve">, </w:t>
      </w:r>
      <w:r w:rsidRPr="00C3672B">
        <w:t>il frappait bêtes et gens de sa canne d</w:t>
      </w:r>
      <w:r w:rsidR="00A01FD3" w:rsidRPr="00C3672B">
        <w:t>’</w:t>
      </w:r>
      <w:r w:rsidRPr="00C3672B">
        <w:t>ivoire</w:t>
      </w:r>
      <w:r w:rsidR="00A01FD3" w:rsidRPr="00C3672B">
        <w:t xml:space="preserve">, </w:t>
      </w:r>
      <w:r w:rsidRPr="00C3672B">
        <w:t>dur aux autres comme à lui-même</w:t>
      </w:r>
      <w:r w:rsidR="00A01FD3" w:rsidRPr="00C3672B">
        <w:t xml:space="preserve">, </w:t>
      </w:r>
      <w:r w:rsidRPr="00C3672B">
        <w:t>sans souci de la boue où il entrait jusqu</w:t>
      </w:r>
      <w:r w:rsidR="00A01FD3" w:rsidRPr="00C3672B">
        <w:t>’</w:t>
      </w:r>
      <w:r w:rsidRPr="00C3672B">
        <w:t>au ventre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 quand il en sortait</w:t>
      </w:r>
      <w:r w:rsidR="00A01FD3" w:rsidRPr="00C3672B">
        <w:t xml:space="preserve">, </w:t>
      </w:r>
      <w:r w:rsidRPr="00C3672B">
        <w:t>la vasi</w:t>
      </w:r>
      <w:r w:rsidRPr="00C3672B">
        <w:rPr>
          <w:rFonts w:cs="Amasis30"/>
        </w:rPr>
        <w:t>è</w:t>
      </w:r>
      <w:r w:rsidRPr="00C3672B">
        <w:t xml:space="preserve">re laissait de sa terre gluante et noire </w:t>
      </w:r>
      <w:r w:rsidRPr="00C3672B">
        <w:rPr>
          <w:rFonts w:cs="Amasis30"/>
        </w:rPr>
        <w:t>à</w:t>
      </w:r>
      <w:r w:rsidRPr="00C3672B">
        <w:t xml:space="preserve"> ses hautes bottes de cuir blanc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ses chausses de velours</w:t>
      </w:r>
      <w:r w:rsidR="00A01FD3" w:rsidRPr="00C3672B">
        <w:t xml:space="preserve">. </w:t>
      </w:r>
      <w:r w:rsidRPr="00C3672B">
        <w:t>Au-dessus des canonniers</w:t>
      </w:r>
      <w:r w:rsidR="00A01FD3" w:rsidRPr="00C3672B">
        <w:t xml:space="preserve">, </w:t>
      </w:r>
      <w:r w:rsidRPr="00C3672B">
        <w:t>des piquets d</w:t>
      </w:r>
      <w:r w:rsidR="00A01FD3" w:rsidRPr="00C3672B">
        <w:rPr>
          <w:rFonts w:cs="Amasis30"/>
        </w:rPr>
        <w:t>’</w:t>
      </w:r>
      <w:r w:rsidRPr="00C3672B">
        <w:t xml:space="preserve">arquebusiers </w:t>
      </w:r>
      <w:r w:rsidRPr="00C3672B">
        <w:rPr>
          <w:rFonts w:cs="Amasis30"/>
        </w:rPr>
        <w:t>à</w:t>
      </w:r>
      <w:r w:rsidRPr="00C3672B">
        <w:t xml:space="preserve"> cheval jalonnaient le gu</w:t>
      </w:r>
      <w:r w:rsidRPr="00C3672B">
        <w:rPr>
          <w:rFonts w:cs="Amasis30"/>
        </w:rPr>
        <w:t>é</w:t>
      </w:r>
      <w:r w:rsidR="00A01FD3" w:rsidRPr="00C3672B">
        <w:t xml:space="preserve">, </w:t>
      </w:r>
      <w:r w:rsidRPr="00C3672B">
        <w:t>arr</w:t>
      </w:r>
      <w:r w:rsidRPr="00C3672B">
        <w:rPr>
          <w:rFonts w:cs="Amasis30"/>
        </w:rPr>
        <w:t>ê</w:t>
      </w:r>
      <w:r w:rsidRPr="00C3672B">
        <w:t>tant les gens qui perdaient pied</w:t>
      </w:r>
      <w:r w:rsidR="00A01FD3" w:rsidRPr="00C3672B">
        <w:t xml:space="preserve">, </w:t>
      </w:r>
      <w:r w:rsidRPr="00C3672B">
        <w:t>et sans cesse quelqu</w:t>
      </w:r>
      <w:r w:rsidR="00A01FD3" w:rsidRPr="00C3672B">
        <w:rPr>
          <w:rFonts w:cs="Amasis30"/>
        </w:rPr>
        <w:t>’</w:t>
      </w:r>
      <w:r w:rsidRPr="00C3672B">
        <w:t>un se noyait</w:t>
      </w:r>
      <w:r w:rsidR="00A01FD3" w:rsidRPr="00C3672B">
        <w:t xml:space="preserve">, </w:t>
      </w:r>
      <w:r w:rsidRPr="00C3672B">
        <w:t>et le vidame fut</w:t>
      </w:r>
      <w:r w:rsidR="00A01FD3" w:rsidRPr="00C3672B">
        <w:t xml:space="preserve">, </w:t>
      </w:r>
      <w:r w:rsidRPr="00C3672B">
        <w:t>un instant</w:t>
      </w:r>
      <w:r w:rsidR="00A01FD3" w:rsidRPr="00C3672B">
        <w:t xml:space="preserve">, </w:t>
      </w:r>
      <w:r w:rsidRPr="00C3672B">
        <w:t>entraîné par le courant</w:t>
      </w:r>
      <w:r w:rsidR="00A01FD3" w:rsidRPr="00C3672B">
        <w:t xml:space="preserve">. </w:t>
      </w:r>
      <w:r w:rsidRPr="00C3672B">
        <w:t>Mais il revint ruisselant d</w:t>
      </w:r>
      <w:r w:rsidR="00A01FD3" w:rsidRPr="00C3672B">
        <w:t>’</w:t>
      </w:r>
      <w:r w:rsidRPr="00C3672B">
        <w:t>eau</w:t>
      </w:r>
      <w:r w:rsidR="00A01FD3" w:rsidRPr="00C3672B">
        <w:t xml:space="preserve">, </w:t>
      </w:r>
      <w:r w:rsidRPr="00C3672B">
        <w:t>dégoûtant de boue</w:t>
      </w:r>
      <w:r w:rsidR="00A01FD3" w:rsidRPr="00C3672B">
        <w:t xml:space="preserve">, </w:t>
      </w:r>
      <w:r w:rsidRPr="00C3672B">
        <w:t>et réussit à sauver trois pièces et un chariot à orgues</w:t>
      </w:r>
      <w:r w:rsidR="00A01FD3" w:rsidRPr="00C3672B">
        <w:t xml:space="preserve">. </w:t>
      </w:r>
      <w:r w:rsidRPr="00C3672B">
        <w:t>Autour de Chavignol</w:t>
      </w:r>
      <w:r w:rsidR="00A01FD3" w:rsidRPr="00C3672B">
        <w:t xml:space="preserve">, </w:t>
      </w:r>
      <w:r w:rsidRPr="00C3672B">
        <w:t>les coups de feu éclataient</w:t>
      </w:r>
      <w:r w:rsidR="00A01FD3" w:rsidRPr="00C3672B">
        <w:t xml:space="preserve">, </w:t>
      </w:r>
      <w:r w:rsidRPr="00C3672B">
        <w:t>et la masse des fuyards</w:t>
      </w:r>
      <w:r w:rsidR="00A01FD3" w:rsidRPr="00C3672B">
        <w:t xml:space="preserve">, </w:t>
      </w:r>
      <w:r w:rsidRPr="00C3672B">
        <w:t>contournant le village</w:t>
      </w:r>
      <w:r w:rsidR="00A01FD3" w:rsidRPr="00C3672B">
        <w:t xml:space="preserve">, </w:t>
      </w:r>
      <w:r w:rsidR="00B4235E" w:rsidRPr="00C3672B">
        <w:t>tourbillonnait</w:t>
      </w:r>
      <w:r w:rsidRPr="00C3672B">
        <w:t xml:space="preserve"> dans une petite plaine</w:t>
      </w:r>
      <w:r w:rsidR="00A01FD3" w:rsidRPr="00C3672B">
        <w:t>. M. de </w:t>
      </w:r>
      <w:r w:rsidRPr="00C3672B">
        <w:t>Maulévrier se porta rapidement en avant</w:t>
      </w:r>
      <w:r w:rsidR="00A01FD3" w:rsidRPr="00C3672B">
        <w:t xml:space="preserve">, </w:t>
      </w:r>
      <w:r w:rsidRPr="00C3672B">
        <w:t>avec ses trois canons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et</w:t>
      </w:r>
      <w:r w:rsidR="00A01FD3" w:rsidRPr="00C3672B">
        <w:t xml:space="preserve">, </w:t>
      </w:r>
      <w:r w:rsidRPr="00C3672B">
        <w:t>quand il commen</w:t>
      </w:r>
      <w:r w:rsidRPr="00C3672B">
        <w:rPr>
          <w:rFonts w:cs="Amasis30"/>
        </w:rPr>
        <w:t>ç</w:t>
      </w:r>
      <w:r w:rsidRPr="00C3672B">
        <w:t xml:space="preserve">a </w:t>
      </w:r>
      <w:r w:rsidRPr="00C3672B">
        <w:rPr>
          <w:rFonts w:cs="Amasis30"/>
        </w:rPr>
        <w:t>à</w:t>
      </w:r>
      <w:r w:rsidRPr="00C3672B">
        <w:t xml:space="preserve"> pouvoir tirer</w:t>
      </w:r>
      <w:r w:rsidR="00A01FD3" w:rsidRPr="00C3672B">
        <w:t xml:space="preserve">, </w:t>
      </w:r>
      <w:r w:rsidRPr="00C3672B">
        <w:t xml:space="preserve">les catholiques </w:t>
      </w:r>
      <w:r w:rsidRPr="00C3672B">
        <w:rPr>
          <w:rFonts w:cs="Amasis30"/>
        </w:rPr>
        <w:t>é</w:t>
      </w:r>
      <w:r w:rsidRPr="00C3672B">
        <w:t>taient refoul</w:t>
      </w:r>
      <w:r w:rsidRPr="00C3672B">
        <w:rPr>
          <w:rFonts w:cs="Amasis30"/>
        </w:rPr>
        <w:t>é</w:t>
      </w:r>
      <w:r w:rsidRPr="00C3672B">
        <w:t>s de Chavignol et du Perrier avait disparu</w:t>
      </w:r>
      <w:r w:rsidR="00A01FD3" w:rsidRPr="00C3672B">
        <w:t>.</w:t>
      </w:r>
    </w:p>
    <w:p w14:paraId="53182A57" w14:textId="77777777" w:rsidR="00A01FD3" w:rsidRPr="00C3672B" w:rsidRDefault="00A13117" w:rsidP="00A13117">
      <w:pPr>
        <w:pStyle w:val="Taille-1Normal"/>
      </w:pPr>
      <w:r w:rsidRPr="00C3672B">
        <w:t>C</w:t>
      </w:r>
      <w:r w:rsidR="00A01FD3" w:rsidRPr="00C3672B">
        <w:t>’</w:t>
      </w:r>
      <w:r w:rsidRPr="00C3672B">
        <w:t xml:space="preserve">étaient les chevau-légers de </w:t>
      </w:r>
      <w:r w:rsidR="00A01FD3" w:rsidRPr="00C3672B">
        <w:t>M. de </w:t>
      </w:r>
      <w:r w:rsidRPr="00C3672B">
        <w:t>Bernage qui avaient laissé les huguenots pénétrer dans le village</w:t>
      </w:r>
      <w:r w:rsidR="00A01FD3" w:rsidRPr="00C3672B">
        <w:t xml:space="preserve">, </w:t>
      </w:r>
      <w:r w:rsidRPr="00C3672B">
        <w:t>car ils avaient abandonné leur poste et l</w:t>
      </w:r>
      <w:r w:rsidR="00A01FD3" w:rsidRPr="00C3672B">
        <w:t>’</w:t>
      </w:r>
      <w:r w:rsidRPr="00C3672B">
        <w:t>entrée de l</w:t>
      </w:r>
      <w:r w:rsidR="00A01FD3" w:rsidRPr="00C3672B">
        <w:t>’</w:t>
      </w:r>
      <w:r w:rsidRPr="00C3672B">
        <w:t>avenue qu</w:t>
      </w:r>
      <w:r w:rsidR="00A01FD3" w:rsidRPr="00C3672B">
        <w:t>’</w:t>
      </w:r>
      <w:r w:rsidRPr="00C3672B">
        <w:t>ils étaient chargés de défendre</w:t>
      </w:r>
      <w:r w:rsidR="00A01FD3" w:rsidRPr="00C3672B">
        <w:t xml:space="preserve">. </w:t>
      </w:r>
      <w:r w:rsidRPr="00C3672B">
        <w:lastRenderedPageBreak/>
        <w:t>Puis</w:t>
      </w:r>
      <w:r w:rsidR="00A01FD3" w:rsidRPr="00C3672B">
        <w:t xml:space="preserve">, </w:t>
      </w:r>
      <w:r w:rsidRPr="00C3672B">
        <w:t>prenant le trot</w:t>
      </w:r>
      <w:r w:rsidR="00A01FD3" w:rsidRPr="00C3672B">
        <w:t xml:space="preserve">, </w:t>
      </w:r>
      <w:r w:rsidRPr="00C3672B">
        <w:t>ils se dirigèrent sur Sancerre après qu</w:t>
      </w:r>
      <w:r w:rsidR="00A01FD3" w:rsidRPr="00C3672B">
        <w:t>’</w:t>
      </w:r>
      <w:r w:rsidRPr="00C3672B">
        <w:t xml:space="preserve">Yves Le Dantec eut conféré avec les cavaliers huguenots de </w:t>
      </w:r>
      <w:r w:rsidR="00A01FD3" w:rsidRPr="00C3672B">
        <w:t>M. de </w:t>
      </w:r>
      <w:r w:rsidRPr="00C3672B">
        <w:t>Morguen qui venaient d</w:t>
      </w:r>
      <w:r w:rsidR="00A01FD3" w:rsidRPr="00C3672B">
        <w:t>’</w:t>
      </w:r>
      <w:r w:rsidRPr="00C3672B">
        <w:t>entrer en ligne</w:t>
      </w:r>
      <w:r w:rsidR="00A01FD3" w:rsidRPr="00C3672B">
        <w:t xml:space="preserve">. </w:t>
      </w:r>
      <w:r w:rsidRPr="00C3672B">
        <w:t xml:space="preserve">Malgré trois charges désespérées des gendarmes de </w:t>
      </w:r>
      <w:r w:rsidR="00A01FD3" w:rsidRPr="00C3672B">
        <w:t>M. de </w:t>
      </w:r>
      <w:r w:rsidRPr="00C3672B">
        <w:t>la Hante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avantage restait aux gens de la Religion</w:t>
      </w:r>
      <w:r w:rsidR="00A01FD3" w:rsidRPr="00C3672B">
        <w:t xml:space="preserve">. </w:t>
      </w:r>
      <w:r w:rsidRPr="00C3672B">
        <w:t>Rabattant les manches des mousquetaires catholiques sur le corps des piquiers</w:t>
      </w:r>
      <w:r w:rsidR="00A01FD3" w:rsidRPr="00C3672B">
        <w:t xml:space="preserve">, </w:t>
      </w:r>
      <w:r w:rsidRPr="00C3672B">
        <w:t>ils avançaient en rangs pressés</w:t>
      </w:r>
      <w:r w:rsidR="00A01FD3" w:rsidRPr="00C3672B">
        <w:t xml:space="preserve">, </w:t>
      </w:r>
      <w:r w:rsidRPr="00C3672B">
        <w:t>sans tenir compte du canon qui leur enleva d</w:t>
      </w:r>
      <w:r w:rsidR="00A01FD3" w:rsidRPr="00C3672B">
        <w:t>’</w:t>
      </w:r>
      <w:r w:rsidRPr="00C3672B">
        <w:t>un coup trente-cinq hommes</w:t>
      </w:r>
      <w:r w:rsidR="00A01FD3" w:rsidRPr="00C3672B">
        <w:t xml:space="preserve">. </w:t>
      </w:r>
      <w:r w:rsidRPr="00C3672B">
        <w:t>Les maisons brûlaient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on se battait dans la fumée</w:t>
      </w:r>
      <w:r w:rsidR="00A01FD3" w:rsidRPr="00C3672B">
        <w:t xml:space="preserve">, </w:t>
      </w:r>
      <w:r w:rsidRPr="00C3672B">
        <w:t>sans se voir</w:t>
      </w:r>
      <w:r w:rsidR="00A01FD3" w:rsidRPr="00C3672B">
        <w:t xml:space="preserve">, </w:t>
      </w:r>
      <w:r w:rsidRPr="00C3672B">
        <w:t>et l</w:t>
      </w:r>
      <w:r w:rsidR="00A01FD3" w:rsidRPr="00C3672B">
        <w:t>’</w:t>
      </w:r>
      <w:r w:rsidRPr="00C3672B">
        <w:t>on s</w:t>
      </w:r>
      <w:r w:rsidR="00A01FD3" w:rsidRPr="00C3672B">
        <w:t>’</w:t>
      </w:r>
      <w:r w:rsidRPr="00C3672B">
        <w:t>entretuait presque au hasard</w:t>
      </w:r>
      <w:r w:rsidR="00A01FD3" w:rsidRPr="00C3672B">
        <w:t xml:space="preserve">, </w:t>
      </w:r>
      <w:r w:rsidRPr="00C3672B">
        <w:t>au milieu des brandons calcinés</w:t>
      </w:r>
      <w:r w:rsidR="00A01FD3" w:rsidRPr="00C3672B">
        <w:t xml:space="preserve">, </w:t>
      </w:r>
      <w:r w:rsidRPr="00C3672B">
        <w:t>où les blessés hurlaient mordus par le feu</w:t>
      </w:r>
      <w:r w:rsidR="00A01FD3" w:rsidRPr="00C3672B">
        <w:t xml:space="preserve">, </w:t>
      </w:r>
      <w:r w:rsidRPr="00C3672B">
        <w:t>ou bien c</w:t>
      </w:r>
      <w:r w:rsidR="00A01FD3" w:rsidRPr="00C3672B">
        <w:t>’</w:t>
      </w:r>
      <w:r w:rsidRPr="00C3672B">
        <w:t>était un toit qui tombait</w:t>
      </w:r>
      <w:r w:rsidR="00A01FD3" w:rsidRPr="00C3672B">
        <w:t xml:space="preserve">, </w:t>
      </w:r>
      <w:r w:rsidRPr="00C3672B">
        <w:t>écrasant sous sa chute une escouade de soldats qui disparaissaient dans les flammes</w:t>
      </w:r>
      <w:r w:rsidR="00A01FD3" w:rsidRPr="00C3672B">
        <w:t>.</w:t>
      </w:r>
    </w:p>
    <w:p w14:paraId="611D30AF" w14:textId="77777777" w:rsidR="00A01FD3" w:rsidRPr="00C3672B" w:rsidRDefault="00A13117" w:rsidP="00A13117">
      <w:pPr>
        <w:pStyle w:val="Taille-1Normal"/>
      </w:pPr>
      <w:r w:rsidRPr="00C3672B">
        <w:t>Le vidame de Senlis</w:t>
      </w:r>
      <w:r w:rsidR="00A01FD3" w:rsidRPr="00C3672B">
        <w:t xml:space="preserve">, </w:t>
      </w:r>
      <w:r w:rsidRPr="00C3672B">
        <w:t>par un suprême effort</w:t>
      </w:r>
      <w:r w:rsidR="00A01FD3" w:rsidRPr="00C3672B">
        <w:t xml:space="preserve">, </w:t>
      </w:r>
      <w:r w:rsidRPr="00C3672B">
        <w:t>massa ce qu</w:t>
      </w:r>
      <w:r w:rsidR="00A01FD3" w:rsidRPr="00C3672B">
        <w:t>’</w:t>
      </w:r>
      <w:r w:rsidRPr="00C3672B">
        <w:t>il put réunir de cavaliers et les entraîna à sa suite</w:t>
      </w:r>
      <w:r w:rsidR="00A01FD3" w:rsidRPr="00C3672B">
        <w:t xml:space="preserve">. </w:t>
      </w:r>
      <w:r w:rsidRPr="00C3672B">
        <w:t>Devant les quatre cents chevaux emportés dans un galop furieux</w:t>
      </w:r>
      <w:r w:rsidR="00A01FD3" w:rsidRPr="00C3672B">
        <w:t xml:space="preserve">, </w:t>
      </w:r>
      <w:r w:rsidRPr="00C3672B">
        <w:t>les protestants lâchèrent pied</w:t>
      </w:r>
      <w:r w:rsidR="00A01FD3" w:rsidRPr="00C3672B">
        <w:t xml:space="preserve">, </w:t>
      </w:r>
      <w:r w:rsidRPr="00C3672B">
        <w:t>et un moment la grande avenue du village fut dégagée</w:t>
      </w:r>
      <w:r w:rsidR="00A01FD3" w:rsidRPr="00C3672B">
        <w:t xml:space="preserve">. </w:t>
      </w:r>
      <w:r w:rsidRPr="00C3672B">
        <w:t>Alors</w:t>
      </w:r>
      <w:r w:rsidR="00A01FD3" w:rsidRPr="00C3672B">
        <w:t xml:space="preserve">, </w:t>
      </w:r>
      <w:r w:rsidRPr="00C3672B">
        <w:t>tous les catholiques se ruèrent en avant</w:t>
      </w:r>
      <w:r w:rsidR="00A01FD3" w:rsidRPr="00C3672B">
        <w:t xml:space="preserve">, </w:t>
      </w:r>
      <w:r w:rsidRPr="00C3672B">
        <w:t>comme si la victoire fût à eux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mais le commandement manquait et les huguenots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taient d</w:t>
      </w:r>
      <w:r w:rsidRPr="00C3672B">
        <w:rPr>
          <w:rFonts w:cs="Amasis30"/>
        </w:rPr>
        <w:t>é</w:t>
      </w:r>
      <w:r w:rsidRPr="00C3672B">
        <w:t>j</w:t>
      </w:r>
      <w:r w:rsidRPr="00C3672B">
        <w:rPr>
          <w:rFonts w:cs="Amasis30"/>
        </w:rPr>
        <w:t>à</w:t>
      </w:r>
      <w:r w:rsidRPr="00C3672B">
        <w:t xml:space="preserve"> reform</w:t>
      </w:r>
      <w:r w:rsidRPr="00C3672B">
        <w:rPr>
          <w:rFonts w:cs="Amasis30"/>
        </w:rPr>
        <w:t>é</w:t>
      </w:r>
      <w:r w:rsidRPr="00C3672B">
        <w:t>s</w:t>
      </w:r>
      <w:r w:rsidR="00A01FD3" w:rsidRPr="00C3672B">
        <w:t xml:space="preserve">, </w:t>
      </w:r>
      <w:r w:rsidRPr="00C3672B">
        <w:t>lorsque courut par les rangs le bruit de la mort du vidame</w:t>
      </w:r>
      <w:r w:rsidR="00A01FD3" w:rsidRPr="00C3672B">
        <w:t xml:space="preserve">. </w:t>
      </w:r>
      <w:r w:rsidRPr="00C3672B">
        <w:t>Une arquebusade l</w:t>
      </w:r>
      <w:r w:rsidR="00A01FD3" w:rsidRPr="00C3672B">
        <w:rPr>
          <w:rFonts w:cs="Amasis30"/>
        </w:rPr>
        <w:t>’</w:t>
      </w:r>
      <w:r w:rsidRPr="00C3672B">
        <w:t>avait couch</w:t>
      </w:r>
      <w:r w:rsidRPr="00C3672B">
        <w:rPr>
          <w:rFonts w:cs="Amasis30"/>
        </w:rPr>
        <w:t>é</w:t>
      </w:r>
      <w:r w:rsidRPr="00C3672B">
        <w:t xml:space="preserve"> par terre à la fin de la charge</w:t>
      </w:r>
      <w:r w:rsidR="00A01FD3" w:rsidRPr="00C3672B">
        <w:t xml:space="preserve">, </w:t>
      </w:r>
      <w:r w:rsidRPr="00C3672B">
        <w:t>et les cavaliers battaient en retraite</w:t>
      </w:r>
      <w:r w:rsidR="00A01FD3" w:rsidRPr="00C3672B">
        <w:t xml:space="preserve">, </w:t>
      </w:r>
      <w:r w:rsidRPr="00C3672B">
        <w:t>l</w:t>
      </w:r>
      <w:r w:rsidR="00A01FD3" w:rsidRPr="00C3672B">
        <w:t>’</w:t>
      </w:r>
      <w:r w:rsidRPr="00C3672B">
        <w:t>infanterie redescendait vers les Sauldres pour sauver le bagage</w:t>
      </w:r>
      <w:r w:rsidR="00A01FD3" w:rsidRPr="00C3672B">
        <w:t>.</w:t>
      </w:r>
    </w:p>
    <w:p w14:paraId="37E184B0" w14:textId="77777777" w:rsidR="00A01FD3" w:rsidRPr="00C3672B" w:rsidRDefault="00A13117" w:rsidP="00A13117">
      <w:pPr>
        <w:pStyle w:val="Taille-1Normal"/>
      </w:pPr>
      <w:r w:rsidRPr="00C3672B">
        <w:t>Il n</w:t>
      </w:r>
      <w:r w:rsidR="00A01FD3" w:rsidRPr="00C3672B">
        <w:t>’</w:t>
      </w:r>
      <w:r w:rsidRPr="00C3672B">
        <w:t>était que neuf heures du matin</w:t>
      </w:r>
      <w:r w:rsidR="00A01FD3" w:rsidRPr="00C3672B">
        <w:t xml:space="preserve">, </w:t>
      </w:r>
      <w:r w:rsidRPr="00C3672B">
        <w:t>et la bataille était gagnée pour ceux de Sancerre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dans les jardins</w:t>
      </w:r>
      <w:r w:rsidR="00A01FD3" w:rsidRPr="00C3672B">
        <w:t xml:space="preserve">, </w:t>
      </w:r>
      <w:r w:rsidRPr="00C3672B">
        <w:t>dans les maisons</w:t>
      </w:r>
      <w:r w:rsidR="00A01FD3" w:rsidRPr="00C3672B">
        <w:t xml:space="preserve">, </w:t>
      </w:r>
      <w:r w:rsidRPr="00C3672B">
        <w:t>on se battait encore</w:t>
      </w:r>
      <w:r w:rsidR="00A01FD3" w:rsidRPr="00C3672B">
        <w:t xml:space="preserve">, </w:t>
      </w:r>
      <w:r w:rsidRPr="00C3672B">
        <w:t>et derri</w:t>
      </w:r>
      <w:r w:rsidRPr="00C3672B">
        <w:rPr>
          <w:rFonts w:cs="Amasis30"/>
        </w:rPr>
        <w:t>è</w:t>
      </w:r>
      <w:r w:rsidRPr="00C3672B">
        <w:t>re le quartier des stradiots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l</w:t>
      </w:r>
      <w:r w:rsidR="00A01FD3" w:rsidRPr="00C3672B">
        <w:rPr>
          <w:rFonts w:cs="Amasis30"/>
        </w:rPr>
        <w:t>’</w:t>
      </w:r>
      <w:r w:rsidRPr="00C3672B">
        <w:t>extr</w:t>
      </w:r>
      <w:r w:rsidRPr="00C3672B">
        <w:rPr>
          <w:rFonts w:cs="Amasis30"/>
        </w:rPr>
        <w:t>é</w:t>
      </w:r>
      <w:r w:rsidRPr="00C3672B">
        <w:t>mit</w:t>
      </w:r>
      <w:r w:rsidRPr="00C3672B">
        <w:rPr>
          <w:rFonts w:cs="Amasis30"/>
        </w:rPr>
        <w:t>é</w:t>
      </w:r>
      <w:r w:rsidRPr="00C3672B">
        <w:t xml:space="preserve"> nord du village</w:t>
      </w:r>
      <w:r w:rsidR="00A01FD3" w:rsidRPr="00C3672B">
        <w:t xml:space="preserve">, </w:t>
      </w:r>
      <w:r w:rsidRPr="00C3672B">
        <w:t xml:space="preserve">un parti de mousquetaires catholiques continuait </w:t>
      </w:r>
      <w:r w:rsidRPr="00C3672B">
        <w:rPr>
          <w:rFonts w:cs="Amasis30"/>
        </w:rPr>
        <w:t>à</w:t>
      </w:r>
      <w:r w:rsidRPr="00C3672B">
        <w:t xml:space="preserve"> tirailler</w:t>
      </w:r>
      <w:r w:rsidR="00A01FD3" w:rsidRPr="00C3672B">
        <w:t xml:space="preserve">. </w:t>
      </w:r>
      <w:r w:rsidRPr="00C3672B">
        <w:t xml:space="preserve">De </w:t>
      </w:r>
      <w:proofErr w:type="spellStart"/>
      <w:r w:rsidRPr="00C3672B">
        <w:t>Morguen</w:t>
      </w:r>
      <w:proofErr w:type="spellEnd"/>
      <w:r w:rsidR="00A01FD3" w:rsidRPr="00C3672B">
        <w:t xml:space="preserve">, </w:t>
      </w:r>
      <w:r w:rsidRPr="00C3672B">
        <w:t>ballott</w:t>
      </w:r>
      <w:r w:rsidRPr="00C3672B">
        <w:rPr>
          <w:rFonts w:cs="Amasis30"/>
        </w:rPr>
        <w:t>é</w:t>
      </w:r>
      <w:r w:rsidR="007E3450">
        <w:rPr>
          <w:rFonts w:cs="Amasis30"/>
        </w:rPr>
        <w:t xml:space="preserve"> </w:t>
      </w:r>
      <w:r w:rsidRPr="00C3672B">
        <w:rPr>
          <w:rFonts w:cs="Amasis30"/>
        </w:rPr>
        <w:t>çà</w:t>
      </w:r>
      <w:r w:rsidRPr="00C3672B">
        <w:t xml:space="preserve"> et l</w:t>
      </w:r>
      <w:r w:rsidRPr="00C3672B">
        <w:rPr>
          <w:rFonts w:cs="Amasis30"/>
        </w:rPr>
        <w:t>à</w:t>
      </w:r>
      <w:r w:rsidRPr="00C3672B">
        <w:t xml:space="preserve"> aux hasards de la bataille</w:t>
      </w:r>
      <w:r w:rsidR="00A01FD3" w:rsidRPr="00C3672B">
        <w:t xml:space="preserve">, </w:t>
      </w:r>
      <w:r w:rsidRPr="00C3672B">
        <w:t>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trouv</w:t>
      </w:r>
      <w:r w:rsidRPr="00C3672B">
        <w:rPr>
          <w:rFonts w:cs="Amasis30"/>
        </w:rPr>
        <w:t>é</w:t>
      </w:r>
      <w:r w:rsidRPr="00C3672B">
        <w:t xml:space="preserve"> pouss</w:t>
      </w:r>
      <w:r w:rsidRPr="00C3672B">
        <w:rPr>
          <w:rFonts w:cs="Amasis30"/>
        </w:rPr>
        <w:t>é</w:t>
      </w:r>
      <w:r w:rsidRPr="00C3672B">
        <w:t xml:space="preserve"> vers cet endroit</w:t>
      </w:r>
      <w:r w:rsidR="00A01FD3" w:rsidRPr="00C3672B">
        <w:t xml:space="preserve">. </w:t>
      </w:r>
      <w:r w:rsidRPr="00C3672B">
        <w:t>Press</w:t>
      </w:r>
      <w:r w:rsidRPr="00C3672B">
        <w:rPr>
          <w:rFonts w:cs="Amasis30"/>
        </w:rPr>
        <w:t>é</w:t>
      </w:r>
      <w:r w:rsidRPr="00C3672B">
        <w:t xml:space="preserve"> dans un choc de cavalerie</w:t>
      </w:r>
      <w:r w:rsidR="00A01FD3" w:rsidRPr="00C3672B">
        <w:t xml:space="preserve">, </w:t>
      </w:r>
      <w:r w:rsidRPr="00C3672B">
        <w:t xml:space="preserve">il avait </w:t>
      </w:r>
      <w:r w:rsidRPr="00C3672B">
        <w:rPr>
          <w:rFonts w:cs="Amasis30"/>
        </w:rPr>
        <w:t>é</w:t>
      </w:r>
      <w:r w:rsidRPr="00C3672B">
        <w:t>t</w:t>
      </w:r>
      <w:r w:rsidRPr="00C3672B">
        <w:rPr>
          <w:rFonts w:cs="Amasis30"/>
        </w:rPr>
        <w:t>é</w:t>
      </w:r>
      <w:r w:rsidRPr="00C3672B">
        <w:t xml:space="preserve"> emport</w:t>
      </w:r>
      <w:r w:rsidRPr="00C3672B">
        <w:rPr>
          <w:rFonts w:cs="Amasis30"/>
        </w:rPr>
        <w:t>é</w:t>
      </w:r>
      <w:r w:rsidRPr="00C3672B">
        <w:t xml:space="preserve"> par le flot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maintenant il se trouvait seul</w:t>
      </w:r>
      <w:r w:rsidR="00A01FD3" w:rsidRPr="00C3672B">
        <w:t xml:space="preserve">, </w:t>
      </w:r>
      <w:r w:rsidRPr="00C3672B">
        <w:t xml:space="preserve">laissant les arquebusiers </w:t>
      </w:r>
      <w:r w:rsidRPr="00C3672B">
        <w:rPr>
          <w:rFonts w:cs="Amasis30"/>
        </w:rPr>
        <w:t>à</w:t>
      </w:r>
      <w:r w:rsidRPr="00C3672B">
        <w:t xml:space="preserve"> cheval s</w:t>
      </w:r>
      <w:r w:rsidR="00A01FD3" w:rsidRPr="00C3672B">
        <w:t>’</w:t>
      </w:r>
      <w:r w:rsidRPr="00C3672B">
        <w:t>égrener dans la poursuite des stradiots éparpillés comme un vol d</w:t>
      </w:r>
      <w:r w:rsidR="00A01FD3" w:rsidRPr="00C3672B">
        <w:t>’</w:t>
      </w:r>
      <w:r w:rsidRPr="00C3672B">
        <w:t>oiseaux noirs</w:t>
      </w:r>
      <w:r w:rsidR="00A01FD3" w:rsidRPr="00C3672B">
        <w:t>.</w:t>
      </w:r>
    </w:p>
    <w:p w14:paraId="61AC28FB" w14:textId="77777777" w:rsidR="00A01FD3" w:rsidRPr="00C3672B" w:rsidRDefault="00A13117" w:rsidP="00A13117">
      <w:pPr>
        <w:pStyle w:val="Taille-1Normal"/>
      </w:pPr>
      <w:r w:rsidRPr="00C3672B">
        <w:t>Depuis la mort de François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en allait à l</w:t>
      </w:r>
      <w:r w:rsidR="00A01FD3" w:rsidRPr="00C3672B">
        <w:t>’</w:t>
      </w:r>
      <w:r w:rsidRPr="00C3672B">
        <w:t>aventure</w:t>
      </w:r>
      <w:r w:rsidR="00A01FD3" w:rsidRPr="00C3672B">
        <w:t xml:space="preserve">, </w:t>
      </w:r>
      <w:r w:rsidRPr="00C3672B">
        <w:t>indifférent aux coups</w:t>
      </w:r>
      <w:r w:rsidR="00A01FD3" w:rsidRPr="00C3672B">
        <w:t xml:space="preserve">, </w:t>
      </w:r>
      <w:r w:rsidRPr="00C3672B">
        <w:t>marchant machinalement devant lui</w:t>
      </w:r>
      <w:r w:rsidR="00A01FD3" w:rsidRPr="00C3672B">
        <w:t xml:space="preserve">. </w:t>
      </w:r>
      <w:r w:rsidRPr="00C3672B">
        <w:t>Ce qui lui pesait le plus</w:t>
      </w:r>
      <w:r w:rsidR="00A01FD3" w:rsidRPr="00C3672B">
        <w:t xml:space="preserve">, </w:t>
      </w:r>
      <w:r w:rsidRPr="00C3672B">
        <w:t>à ce moment</w:t>
      </w:r>
      <w:r w:rsidR="00A01FD3" w:rsidRPr="00C3672B">
        <w:t xml:space="preserve">, </w:t>
      </w:r>
      <w:r w:rsidRPr="00C3672B">
        <w:t>c</w:t>
      </w:r>
      <w:r w:rsidR="00A01FD3" w:rsidRPr="00C3672B">
        <w:t>’</w:t>
      </w:r>
      <w:r w:rsidRPr="00C3672B">
        <w:t>était l</w:t>
      </w:r>
      <w:r w:rsidR="00A01FD3" w:rsidRPr="00C3672B">
        <w:t>’</w:t>
      </w:r>
      <w:r w:rsidRPr="00C3672B">
        <w:t>absence de Nicolas</w:t>
      </w:r>
      <w:r w:rsidR="00A01FD3" w:rsidRPr="00C3672B">
        <w:t xml:space="preserve">, </w:t>
      </w:r>
      <w:r w:rsidRPr="00C3672B">
        <w:t>qui avait quitté Sancerre depuis trois jours</w:t>
      </w:r>
      <w:r w:rsidR="00A01FD3" w:rsidRPr="00C3672B">
        <w:t xml:space="preserve">, </w:t>
      </w:r>
      <w:r w:rsidRPr="00C3672B">
        <w:t xml:space="preserve">mandé par </w:t>
      </w:r>
      <w:r w:rsidR="00A01FD3" w:rsidRPr="00C3672B">
        <w:t>M. </w:t>
      </w:r>
      <w:r w:rsidRPr="00C3672B">
        <w:t>l</w:t>
      </w:r>
      <w:r w:rsidR="00A01FD3" w:rsidRPr="00C3672B">
        <w:t>’</w:t>
      </w:r>
      <w:r w:rsidRPr="00C3672B">
        <w:t>Amiral</w:t>
      </w:r>
      <w:r w:rsidR="00A01FD3" w:rsidRPr="00C3672B">
        <w:t>.</w:t>
      </w:r>
    </w:p>
    <w:p w14:paraId="24AD053E" w14:textId="77777777" w:rsidR="00A01FD3" w:rsidRPr="00C3672B" w:rsidRDefault="00A13117" w:rsidP="00A13117">
      <w:pPr>
        <w:pStyle w:val="Taille-1Normal"/>
      </w:pPr>
      <w:r w:rsidRPr="00C3672B">
        <w:lastRenderedPageBreak/>
        <w:t>Et n</w:t>
      </w:r>
      <w:r w:rsidR="00A01FD3" w:rsidRPr="00C3672B">
        <w:t>’</w:t>
      </w:r>
      <w:r w:rsidRPr="00C3672B">
        <w:t>ayant personne à qui confier la grande tristesse de son âme</w:t>
      </w:r>
      <w:r w:rsidR="00A01FD3" w:rsidRPr="00C3672B">
        <w:t xml:space="preserve">, </w:t>
      </w:r>
      <w:r w:rsidRPr="00C3672B">
        <w:t>il s</w:t>
      </w:r>
      <w:r w:rsidR="00A01FD3" w:rsidRPr="00C3672B">
        <w:t>’</w:t>
      </w:r>
      <w:r w:rsidRPr="00C3672B">
        <w:t>en allait errant par le champ de bataille</w:t>
      </w:r>
      <w:r w:rsidR="00A01FD3" w:rsidRPr="00C3672B">
        <w:t xml:space="preserve">, </w:t>
      </w:r>
      <w:r w:rsidRPr="00C3672B">
        <w:t>tout en désirant peut-être une arquebusade qui mît fin à ses réflexions</w:t>
      </w:r>
      <w:r w:rsidR="00A01FD3" w:rsidRPr="00C3672B">
        <w:t xml:space="preserve">. </w:t>
      </w:r>
      <w:r w:rsidRPr="00C3672B">
        <w:t>Il avait lancé le médaillon et la mèche de cheveux dans la boue d</w:t>
      </w:r>
      <w:r w:rsidR="00A01FD3" w:rsidRPr="00C3672B">
        <w:t>’</w:t>
      </w:r>
      <w:r w:rsidRPr="00C3672B">
        <w:t>une ornière</w:t>
      </w:r>
      <w:r w:rsidR="00A01FD3" w:rsidRPr="00C3672B">
        <w:t xml:space="preserve">, </w:t>
      </w:r>
      <w:r w:rsidRPr="00C3672B">
        <w:t>et de cette action</w:t>
      </w:r>
      <w:r w:rsidR="00A01FD3" w:rsidRPr="00C3672B">
        <w:t xml:space="preserve">, </w:t>
      </w:r>
      <w:r w:rsidRPr="00C3672B">
        <w:t>il avait tiré comme un soulagement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quelques instants après</w:t>
      </w:r>
      <w:r w:rsidR="00A01FD3" w:rsidRPr="00C3672B">
        <w:t xml:space="preserve">, </w:t>
      </w:r>
      <w:r w:rsidRPr="00C3672B">
        <w:t>il regrettait son action comme s</w:t>
      </w:r>
      <w:r w:rsidR="00A01FD3" w:rsidRPr="00C3672B">
        <w:t>’</w:t>
      </w:r>
      <w:r w:rsidRPr="00C3672B">
        <w:t>il eût pu</w:t>
      </w:r>
      <w:r w:rsidR="00A01FD3" w:rsidRPr="00C3672B">
        <w:t xml:space="preserve">, </w:t>
      </w:r>
      <w:r w:rsidRPr="00C3672B">
        <w:t>sans doute</w:t>
      </w:r>
      <w:r w:rsidR="00A01FD3" w:rsidRPr="00C3672B">
        <w:t xml:space="preserve">, </w:t>
      </w:r>
      <w:r w:rsidRPr="00C3672B">
        <w:t>dévoiler la supercherie de cette relique d</w:t>
      </w:r>
      <w:r w:rsidR="00A01FD3" w:rsidRPr="00C3672B">
        <w:t>’</w:t>
      </w:r>
      <w:r w:rsidRPr="00C3672B">
        <w:t>amour en l</w:t>
      </w:r>
      <w:r w:rsidR="00A01FD3" w:rsidRPr="00C3672B">
        <w:t>’</w:t>
      </w:r>
      <w:r w:rsidRPr="00C3672B">
        <w:t>examinant plus longuement</w:t>
      </w:r>
      <w:r w:rsidR="00A01FD3" w:rsidRPr="00C3672B">
        <w:t>.</w:t>
      </w:r>
    </w:p>
    <w:p w14:paraId="1CAEF01F" w14:textId="77777777" w:rsidR="00A01FD3" w:rsidRPr="00C3672B" w:rsidRDefault="00A13117" w:rsidP="00A13117">
      <w:pPr>
        <w:pStyle w:val="Taille-1Normal"/>
      </w:pPr>
      <w:r w:rsidRPr="00C3672B">
        <w:t>Il se sentait accablé</w:t>
      </w:r>
      <w:r w:rsidR="00A01FD3" w:rsidRPr="00C3672B">
        <w:t xml:space="preserve">, </w:t>
      </w:r>
      <w:r w:rsidRPr="00C3672B">
        <w:t>vaincu</w:t>
      </w:r>
      <w:r w:rsidR="00A01FD3" w:rsidRPr="00C3672B">
        <w:t xml:space="preserve">. </w:t>
      </w:r>
      <w:r w:rsidRPr="00C3672B">
        <w:t>Et la mort de son rival ne faisait qu</w:t>
      </w:r>
      <w:r w:rsidR="00A01FD3" w:rsidRPr="00C3672B">
        <w:t>’</w:t>
      </w:r>
      <w:r w:rsidRPr="00C3672B">
        <w:t>ajouter à sa défaite</w:t>
      </w:r>
      <w:r w:rsidR="00A01FD3" w:rsidRPr="00C3672B">
        <w:t xml:space="preserve">, </w:t>
      </w:r>
      <w:r w:rsidRPr="00C3672B">
        <w:t>puisque</w:t>
      </w:r>
      <w:r w:rsidR="00A01FD3" w:rsidRPr="00C3672B">
        <w:t xml:space="preserve">, </w:t>
      </w:r>
      <w:r w:rsidRPr="00C3672B">
        <w:t>par une dernière ironie</w:t>
      </w:r>
      <w:r w:rsidR="00A01FD3" w:rsidRPr="00C3672B">
        <w:t xml:space="preserve">, </w:t>
      </w:r>
      <w:r w:rsidRPr="00C3672B">
        <w:t>ce mort lui avait prouvé</w:t>
      </w:r>
      <w:r w:rsidR="00A01FD3" w:rsidRPr="00C3672B">
        <w:t xml:space="preserve">, </w:t>
      </w:r>
      <w:r w:rsidRPr="00C3672B">
        <w:t>d</w:t>
      </w:r>
      <w:r w:rsidR="00A01FD3" w:rsidRPr="00C3672B">
        <w:t>’</w:t>
      </w:r>
      <w:r w:rsidRPr="00C3672B">
        <w:t>une façon certaine</w:t>
      </w:r>
      <w:r w:rsidR="00A01FD3" w:rsidRPr="00C3672B">
        <w:t xml:space="preserve">, </w:t>
      </w:r>
      <w:r w:rsidRPr="00C3672B">
        <w:t>que c</w:t>
      </w:r>
      <w:r w:rsidR="00A01FD3" w:rsidRPr="00C3672B">
        <w:t>’</w:t>
      </w:r>
      <w:r w:rsidRPr="00C3672B">
        <w:t>était lui qu</w:t>
      </w:r>
      <w:r w:rsidR="00A01FD3" w:rsidRPr="00C3672B">
        <w:t>’</w:t>
      </w:r>
      <w:r w:rsidRPr="00C3672B">
        <w:t>on aimait</w:t>
      </w:r>
      <w:r w:rsidR="00A01FD3" w:rsidRPr="00C3672B">
        <w:t xml:space="preserve">, </w:t>
      </w:r>
      <w:r w:rsidRPr="00C3672B">
        <w:t>lui seul</w:t>
      </w:r>
      <w:r w:rsidR="00A01FD3" w:rsidRPr="00C3672B">
        <w:t xml:space="preserve">, </w:t>
      </w:r>
      <w:r w:rsidRPr="00C3672B">
        <w:t>et non pas le vivant</w:t>
      </w:r>
      <w:r w:rsidR="00A01FD3" w:rsidRPr="00C3672B">
        <w:t xml:space="preserve">, </w:t>
      </w:r>
      <w:r w:rsidRPr="00C3672B">
        <w:t>le futur époux devant Dieu</w:t>
      </w:r>
      <w:r w:rsidR="00A01FD3" w:rsidRPr="00C3672B">
        <w:t>.</w:t>
      </w:r>
    </w:p>
    <w:p w14:paraId="7E3E8B82" w14:textId="77777777" w:rsidR="00A01FD3" w:rsidRPr="00C3672B" w:rsidRDefault="00A13117" w:rsidP="00A13117">
      <w:pPr>
        <w:pStyle w:val="Taille-1Normal"/>
      </w:pPr>
      <w:r w:rsidRPr="00C3672B">
        <w:t>Et il avait été assez simple pour courir après cette gueuse</w:t>
      </w:r>
      <w:r w:rsidR="00A01FD3" w:rsidRPr="00C3672B">
        <w:t xml:space="preserve">. </w:t>
      </w:r>
      <w:r w:rsidRPr="00C3672B">
        <w:t>Pour elle</w:t>
      </w:r>
      <w:r w:rsidR="00A01FD3" w:rsidRPr="00C3672B">
        <w:t xml:space="preserve">, </w:t>
      </w:r>
      <w:r w:rsidRPr="00C3672B">
        <w:t>il avait quitté la science</w:t>
      </w:r>
      <w:r w:rsidR="00A01FD3" w:rsidRPr="00C3672B">
        <w:t xml:space="preserve">, </w:t>
      </w:r>
      <w:r w:rsidRPr="00C3672B">
        <w:t>la sérénité du travail</w:t>
      </w:r>
      <w:r w:rsidR="00A01FD3" w:rsidRPr="00C3672B">
        <w:t xml:space="preserve">, </w:t>
      </w:r>
      <w:r w:rsidRPr="00C3672B">
        <w:t>endossé le harnois</w:t>
      </w:r>
      <w:r w:rsidR="00A01FD3" w:rsidRPr="00C3672B">
        <w:t xml:space="preserve">, </w:t>
      </w:r>
      <w:r w:rsidRPr="00C3672B">
        <w:t>couru les hasards de la guerre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! </w:t>
      </w:r>
      <w:r w:rsidRPr="00C3672B">
        <w:t xml:space="preserve">Il avait </w:t>
      </w:r>
      <w:r w:rsidRPr="00C3672B">
        <w:rPr>
          <w:rFonts w:cs="Amasis30"/>
        </w:rPr>
        <w:t>é</w:t>
      </w:r>
      <w:r w:rsidRPr="00C3672B">
        <w:t>t</w:t>
      </w:r>
      <w:r w:rsidRPr="00C3672B">
        <w:rPr>
          <w:rFonts w:cs="Amasis30"/>
        </w:rPr>
        <w:t>é</w:t>
      </w:r>
      <w:r w:rsidRPr="00C3672B">
        <w:t xml:space="preserve"> assez simple pour </w:t>
      </w:r>
      <w:r w:rsidRPr="00C3672B">
        <w:rPr>
          <w:rFonts w:cs="Amasis30"/>
        </w:rPr>
        <w:t>ê</w:t>
      </w:r>
      <w:r w:rsidRPr="00C3672B">
        <w:t>tre son chevalier</w:t>
      </w:r>
      <w:r w:rsidR="00A01FD3" w:rsidRPr="00C3672B">
        <w:t xml:space="preserve">, </w:t>
      </w:r>
      <w:r w:rsidRPr="00C3672B">
        <w:t>son champion</w:t>
      </w:r>
      <w:r w:rsidR="00A01FD3" w:rsidRPr="00C3672B">
        <w:t xml:space="preserve">, </w:t>
      </w:r>
      <w:r w:rsidRPr="00C3672B">
        <w:t>pour se faire pourfendeur de ravisseurs</w:t>
      </w:r>
      <w:r w:rsidR="00A01FD3" w:rsidRPr="00C3672B">
        <w:t xml:space="preserve">. </w:t>
      </w:r>
      <w:r w:rsidRPr="00C3672B">
        <w:t>Et voil</w:t>
      </w:r>
      <w:r w:rsidRPr="00C3672B">
        <w:rPr>
          <w:rFonts w:cs="Amasis30"/>
        </w:rPr>
        <w:t>à</w:t>
      </w:r>
      <w:r w:rsidR="00A01FD3" w:rsidRPr="00C3672B">
        <w:t xml:space="preserve">, </w:t>
      </w:r>
      <w:r w:rsidRPr="00C3672B">
        <w:t>apr</w:t>
      </w:r>
      <w:r w:rsidRPr="00C3672B">
        <w:rPr>
          <w:rFonts w:cs="Amasis30"/>
        </w:rPr>
        <w:t>è</w:t>
      </w:r>
      <w:r w:rsidRPr="00C3672B">
        <w:t>s sa victoire</w:t>
      </w:r>
      <w:r w:rsidR="00A01FD3" w:rsidRPr="00C3672B">
        <w:t xml:space="preserve">, </w:t>
      </w:r>
      <w:r w:rsidRPr="00C3672B">
        <w:t>les nouvelles qu</w:t>
      </w:r>
      <w:r w:rsidR="00A01FD3" w:rsidRPr="00C3672B">
        <w:rPr>
          <w:rFonts w:cs="Amasis30"/>
        </w:rPr>
        <w:t>’</w:t>
      </w:r>
      <w:r w:rsidRPr="00C3672B">
        <w:t>elle lui faisait donner</w:t>
      </w:r>
      <w:r w:rsidR="00224814" w:rsidRPr="00C3672B">
        <w:rPr>
          <w:rFonts w:ascii="Times New Roman" w:hAnsi="Times New Roman"/>
        </w:rPr>
        <w:t> </w:t>
      </w:r>
      <w:r w:rsidR="00A01FD3" w:rsidRPr="00C3672B">
        <w:t>!</w:t>
      </w:r>
    </w:p>
    <w:p w14:paraId="407AE78C" w14:textId="77777777" w:rsidR="00A01FD3" w:rsidRPr="00C3672B" w:rsidRDefault="00A13117" w:rsidP="00A13117">
      <w:pPr>
        <w:pStyle w:val="Taille-1Normal"/>
      </w:pPr>
      <w:r w:rsidRPr="00C3672B">
        <w:t>Ah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! </w:t>
      </w:r>
      <w:r w:rsidRPr="00C3672B">
        <w:t>ce n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tait pas pour rien qu</w:t>
      </w:r>
      <w:r w:rsidR="00A01FD3" w:rsidRPr="00C3672B">
        <w:rPr>
          <w:rFonts w:cs="Amasis30"/>
        </w:rPr>
        <w:t>’</w:t>
      </w:r>
      <w:r w:rsidRPr="00C3672B">
        <w:t xml:space="preserve">il avait nourri son </w:t>
      </w:r>
      <w:r w:rsidRPr="00C3672B">
        <w:rPr>
          <w:rFonts w:cs="Amasis30"/>
        </w:rPr>
        <w:t>â</w:t>
      </w:r>
      <w:r w:rsidRPr="00C3672B">
        <w:t>me dans la haine des femmes</w:t>
      </w:r>
      <w:r w:rsidR="00A01FD3" w:rsidRPr="00C3672B">
        <w:t xml:space="preserve">, </w:t>
      </w:r>
      <w:r w:rsidRPr="00C3672B">
        <w:t>ferm</w:t>
      </w:r>
      <w:r w:rsidRPr="00C3672B">
        <w:rPr>
          <w:rFonts w:cs="Amasis30"/>
        </w:rPr>
        <w:t>é</w:t>
      </w:r>
      <w:r w:rsidRPr="00C3672B">
        <w:t xml:space="preserve"> son c</w:t>
      </w:r>
      <w:r w:rsidRPr="00C3672B">
        <w:rPr>
          <w:rFonts w:cs="Amasis30"/>
        </w:rPr>
        <w:t>œ</w:t>
      </w:r>
      <w:r w:rsidRPr="00C3672B">
        <w:t xml:space="preserve">ur </w:t>
      </w:r>
      <w:r w:rsidRPr="00C3672B">
        <w:rPr>
          <w:rFonts w:cs="Amasis30"/>
        </w:rPr>
        <w:t>à</w:t>
      </w:r>
      <w:r w:rsidRPr="00C3672B">
        <w:t xml:space="preserve"> leur voix</w:t>
      </w:r>
      <w:r w:rsidR="00A01FD3" w:rsidRPr="00C3672B">
        <w:t xml:space="preserve">, </w:t>
      </w:r>
      <w:r w:rsidRPr="00C3672B">
        <w:rPr>
          <w:rFonts w:cs="Amasis30"/>
        </w:rPr>
        <w:t>é</w:t>
      </w:r>
      <w:r w:rsidRPr="00C3672B">
        <w:t>vit</w:t>
      </w:r>
      <w:r w:rsidRPr="00C3672B">
        <w:rPr>
          <w:rFonts w:cs="Amasis30"/>
        </w:rPr>
        <w:t>é</w:t>
      </w:r>
      <w:r w:rsidRPr="00C3672B">
        <w:t xml:space="preserve"> leurs artifices</w:t>
      </w:r>
      <w:r w:rsidR="00A01FD3" w:rsidRPr="00C3672B">
        <w:t xml:space="preserve">. </w:t>
      </w:r>
      <w:r w:rsidRPr="00C3672B">
        <w:t>Et</w:t>
      </w:r>
      <w:r w:rsidR="00A01FD3" w:rsidRPr="00C3672B">
        <w:t xml:space="preserve">, </w:t>
      </w:r>
      <w:r w:rsidRPr="00C3672B">
        <w:t>pour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ê</w:t>
      </w:r>
      <w:r w:rsidRPr="00C3672B">
        <w:t>tre affranchi de ces lois de sagesse</w:t>
      </w:r>
      <w:r w:rsidR="00A01FD3" w:rsidRPr="00C3672B">
        <w:t xml:space="preserve">, </w:t>
      </w:r>
      <w:r w:rsidRPr="00C3672B">
        <w:t>il tra</w:t>
      </w:r>
      <w:r w:rsidRPr="00C3672B">
        <w:rPr>
          <w:rFonts w:cs="Amasis30"/>
        </w:rPr>
        <w:t>î</w:t>
      </w:r>
      <w:r w:rsidRPr="00C3672B">
        <w:t>nerait d</w:t>
      </w:r>
      <w:r w:rsidRPr="00C3672B">
        <w:rPr>
          <w:rFonts w:cs="Amasis30"/>
        </w:rPr>
        <w:t>é</w:t>
      </w:r>
      <w:r w:rsidRPr="00C3672B">
        <w:t>sormais une vie sans but</w:t>
      </w:r>
      <w:r w:rsidR="00A01FD3" w:rsidRPr="00C3672B">
        <w:t xml:space="preserve">, </w:t>
      </w:r>
      <w:r w:rsidRPr="00C3672B">
        <w:t>avec quelque chose de bris</w:t>
      </w:r>
      <w:r w:rsidRPr="00C3672B">
        <w:rPr>
          <w:rFonts w:cs="Amasis30"/>
        </w:rPr>
        <w:t>é</w:t>
      </w:r>
      <w:r w:rsidRPr="00C3672B">
        <w:t xml:space="preserve"> en lui et qui ne se remettrait jamais plus</w:t>
      </w:r>
      <w:r w:rsidR="00A01FD3" w:rsidRPr="00C3672B">
        <w:t xml:space="preserve">. </w:t>
      </w:r>
      <w:r w:rsidRPr="00C3672B">
        <w:t>Car</w:t>
      </w:r>
      <w:r w:rsidR="00A01FD3" w:rsidRPr="00C3672B">
        <w:t xml:space="preserve">, </w:t>
      </w:r>
      <w:r w:rsidRPr="00C3672B">
        <w:rPr>
          <w:rFonts w:cs="Amasis30"/>
        </w:rPr>
        <w:t>à</w:t>
      </w:r>
      <w:r w:rsidRPr="00C3672B">
        <w:t xml:space="preserve"> cette heure</w:t>
      </w:r>
      <w:r w:rsidR="00A01FD3" w:rsidRPr="00C3672B">
        <w:t xml:space="preserve">, </w:t>
      </w:r>
      <w:r w:rsidRPr="00C3672B">
        <w:t xml:space="preserve">tout </w:t>
      </w:r>
      <w:r w:rsidRPr="00C3672B">
        <w:rPr>
          <w:rFonts w:cs="Amasis30"/>
        </w:rPr>
        <w:t>é</w:t>
      </w:r>
      <w:r w:rsidRPr="00C3672B">
        <w:t>tait fini pour lui</w:t>
      </w:r>
      <w:r w:rsidR="00A01FD3" w:rsidRPr="00C3672B">
        <w:t>.</w:t>
      </w:r>
    </w:p>
    <w:p w14:paraId="4611C04C" w14:textId="77777777" w:rsidR="00A01FD3" w:rsidRPr="00C3672B" w:rsidRDefault="00A13117" w:rsidP="00A13117">
      <w:pPr>
        <w:pStyle w:val="Taille-1Normal"/>
      </w:pPr>
      <w:r w:rsidRPr="00C3672B">
        <w:t>Deux balles sifflèrent au-dessus de sa tête</w:t>
      </w:r>
      <w:r w:rsidR="00A01FD3" w:rsidRPr="00C3672B">
        <w:t xml:space="preserve">, </w:t>
      </w:r>
      <w:r w:rsidRPr="00C3672B">
        <w:t>une autre fit tomber une plaque du crépi du mur qu</w:t>
      </w:r>
      <w:r w:rsidR="00A01FD3" w:rsidRPr="00C3672B">
        <w:t>’</w:t>
      </w:r>
      <w:r w:rsidRPr="00C3672B">
        <w:t>il longeait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il continuait d</w:t>
      </w:r>
      <w:r w:rsidR="00A01FD3" w:rsidRPr="00C3672B">
        <w:rPr>
          <w:rFonts w:cs="Amasis30"/>
        </w:rPr>
        <w:t>’</w:t>
      </w:r>
      <w:r w:rsidRPr="00C3672B">
        <w:t>avancer et atteignit une palissade</w:t>
      </w:r>
      <w:r w:rsidR="00A01FD3" w:rsidRPr="00C3672B">
        <w:t>.</w:t>
      </w:r>
    </w:p>
    <w:p w14:paraId="320B06AA" w14:textId="77777777" w:rsidR="00A01FD3" w:rsidRPr="00C3672B" w:rsidRDefault="00A13117" w:rsidP="00A13117">
      <w:pPr>
        <w:pStyle w:val="Taille-1Normal"/>
      </w:pPr>
      <w:r w:rsidRPr="00C3672B">
        <w:t>Derrière elle</w:t>
      </w:r>
      <w:r w:rsidR="00A01FD3" w:rsidRPr="00C3672B">
        <w:t xml:space="preserve">, </w:t>
      </w:r>
      <w:r w:rsidRPr="00C3672B">
        <w:t>des pieux dépassaient</w:t>
      </w:r>
      <w:r w:rsidR="00A01FD3" w:rsidRPr="00C3672B">
        <w:t xml:space="preserve">, </w:t>
      </w:r>
      <w:r w:rsidRPr="00C3672B">
        <w:t>hauts de dix pieds</w:t>
      </w:r>
      <w:r w:rsidR="00A01FD3" w:rsidRPr="00C3672B">
        <w:t xml:space="preserve">, </w:t>
      </w:r>
      <w:r w:rsidRPr="00C3672B">
        <w:t>et ils portaient des têtes fichées sur leurs pointes</w:t>
      </w:r>
      <w:r w:rsidR="00A01FD3" w:rsidRPr="00C3672B">
        <w:t xml:space="preserve">, </w:t>
      </w:r>
      <w:r w:rsidRPr="00C3672B">
        <w:t>suivant la coutume des stradiots de Démétrius</w:t>
      </w:r>
      <w:r w:rsidR="00A01FD3" w:rsidRPr="00C3672B">
        <w:t xml:space="preserve">, </w:t>
      </w:r>
      <w:r w:rsidRPr="00C3672B">
        <w:t>qui marquaient ainsi leurs logements</w:t>
      </w:r>
      <w:r w:rsidR="00A01FD3" w:rsidRPr="00C3672B">
        <w:t xml:space="preserve">. </w:t>
      </w:r>
      <w:r w:rsidRPr="00C3672B">
        <w:t>Il y en avait plus de trente</w:t>
      </w:r>
      <w:r w:rsidR="00A01FD3" w:rsidRPr="00C3672B">
        <w:t xml:space="preserve">, </w:t>
      </w:r>
      <w:r w:rsidRPr="00C3672B">
        <w:t>livides</w:t>
      </w:r>
      <w:r w:rsidR="00A01FD3" w:rsidRPr="00C3672B">
        <w:t xml:space="preserve">, </w:t>
      </w:r>
      <w:r w:rsidR="00B4235E" w:rsidRPr="00C3672B">
        <w:t>dégoutantes</w:t>
      </w:r>
      <w:r w:rsidRPr="00C3672B">
        <w:t xml:space="preserve"> encore de sang</w:t>
      </w:r>
      <w:r w:rsidR="00A01FD3" w:rsidRPr="00C3672B">
        <w:t xml:space="preserve">, </w:t>
      </w:r>
      <w:r w:rsidRPr="00C3672B">
        <w:t>faisant des mines tristes ou lamentablement railleuses</w:t>
      </w:r>
      <w:r w:rsidR="00A01FD3" w:rsidRPr="00C3672B">
        <w:t xml:space="preserve">, </w:t>
      </w:r>
      <w:r w:rsidRPr="00C3672B">
        <w:t>avec des paupières qui semblaient clignoter</w:t>
      </w:r>
      <w:r w:rsidR="00A01FD3" w:rsidRPr="00C3672B">
        <w:t xml:space="preserve">. </w:t>
      </w:r>
      <w:r w:rsidRPr="00C3672B">
        <w:t>Des bouches grimaçaient</w:t>
      </w:r>
      <w:r w:rsidR="00A01FD3" w:rsidRPr="00C3672B">
        <w:t xml:space="preserve">, </w:t>
      </w:r>
      <w:r w:rsidRPr="00C3672B">
        <w:t>des moustaches pendaient</w:t>
      </w:r>
      <w:r w:rsidR="00A01FD3" w:rsidRPr="00C3672B">
        <w:t xml:space="preserve">. </w:t>
      </w:r>
      <w:r w:rsidRPr="00C3672B">
        <w:t>Certaines</w:t>
      </w:r>
      <w:r w:rsidR="00A01FD3" w:rsidRPr="00C3672B">
        <w:t xml:space="preserve">, </w:t>
      </w:r>
      <w:r w:rsidRPr="00C3672B">
        <w:t>parmi ces têtes</w:t>
      </w:r>
      <w:r w:rsidR="00A01FD3" w:rsidRPr="00C3672B">
        <w:t xml:space="preserve">, </w:t>
      </w:r>
      <w:r w:rsidRPr="00C3672B">
        <w:t>semblaient pleurer</w:t>
      </w:r>
      <w:r w:rsidR="00A01FD3" w:rsidRPr="00C3672B">
        <w:t xml:space="preserve">, </w:t>
      </w:r>
      <w:r w:rsidRPr="00C3672B">
        <w:t>comme si ces détranchés eussent regretté de quitter la vie</w:t>
      </w:r>
      <w:r w:rsidR="00A01FD3" w:rsidRPr="00C3672B">
        <w:t xml:space="preserve">. </w:t>
      </w:r>
      <w:r w:rsidRPr="00C3672B">
        <w:t>D</w:t>
      </w:r>
      <w:r w:rsidR="00A01FD3" w:rsidRPr="00C3672B">
        <w:t>’</w:t>
      </w:r>
      <w:r w:rsidRPr="00C3672B">
        <w:t>autres</w:t>
      </w:r>
      <w:r w:rsidR="00A01FD3" w:rsidRPr="00C3672B">
        <w:t xml:space="preserve">, </w:t>
      </w:r>
      <w:r w:rsidRPr="00C3672B">
        <w:t xml:space="preserve">les yeux </w:t>
      </w:r>
      <w:r w:rsidRPr="00C3672B">
        <w:lastRenderedPageBreak/>
        <w:t>ouverts</w:t>
      </w:r>
      <w:r w:rsidR="00A01FD3" w:rsidRPr="00C3672B">
        <w:t xml:space="preserve">, </w:t>
      </w:r>
      <w:r w:rsidRPr="00C3672B">
        <w:t>fixes</w:t>
      </w:r>
      <w:r w:rsidR="00A01FD3" w:rsidRPr="00C3672B">
        <w:t xml:space="preserve">, </w:t>
      </w:r>
      <w:r w:rsidRPr="00C3672B">
        <w:t>paraissaient des masques de cire</w:t>
      </w:r>
      <w:r w:rsidR="00A01FD3" w:rsidRPr="00C3672B">
        <w:t xml:space="preserve">, </w:t>
      </w:r>
      <w:r w:rsidRPr="00C3672B">
        <w:t>tant elles étaient pâles</w:t>
      </w:r>
      <w:r w:rsidR="00A01FD3" w:rsidRPr="00C3672B">
        <w:t xml:space="preserve">, </w:t>
      </w:r>
      <w:r w:rsidRPr="00C3672B">
        <w:t>ayant perdu tout leur sang</w:t>
      </w:r>
      <w:r w:rsidR="00A01FD3" w:rsidRPr="00C3672B">
        <w:t>.</w:t>
      </w:r>
    </w:p>
    <w:p w14:paraId="6C0B868A" w14:textId="77777777" w:rsidR="00A01FD3" w:rsidRPr="00C3672B" w:rsidRDefault="00A13117" w:rsidP="00A13117">
      <w:pPr>
        <w:pStyle w:val="Taille-1Normal"/>
      </w:pPr>
      <w:r w:rsidRPr="00C3672B">
        <w:t>Ce spectacle ne surprenait pas Jacques</w:t>
      </w:r>
      <w:r w:rsidR="00A01FD3" w:rsidRPr="00C3672B">
        <w:t xml:space="preserve">, </w:t>
      </w:r>
      <w:r w:rsidRPr="00C3672B">
        <w:t>car</w:t>
      </w:r>
      <w:r w:rsidR="00A01FD3" w:rsidRPr="00C3672B">
        <w:t xml:space="preserve">, </w:t>
      </w:r>
      <w:r w:rsidRPr="00C3672B">
        <w:t>au cours de ses voyages</w:t>
      </w:r>
      <w:r w:rsidR="00A01FD3" w:rsidRPr="00C3672B">
        <w:t xml:space="preserve">, </w:t>
      </w:r>
      <w:r w:rsidRPr="00C3672B">
        <w:t>il avait vu des têtes de suppliciés</w:t>
      </w:r>
      <w:r w:rsidR="00A01FD3" w:rsidRPr="00C3672B">
        <w:t xml:space="preserve">. </w:t>
      </w:r>
      <w:r w:rsidRPr="00C3672B">
        <w:t>À Paris même</w:t>
      </w:r>
      <w:r w:rsidR="00A01FD3" w:rsidRPr="00C3672B">
        <w:t xml:space="preserve">, </w:t>
      </w:r>
      <w:r w:rsidRPr="00C3672B">
        <w:t>il avait été avec Ambroise Paré chercher des pendus à Montfaucon pour étudier l</w:t>
      </w:r>
      <w:r w:rsidR="00A01FD3" w:rsidRPr="00C3672B">
        <w:t>’</w:t>
      </w:r>
      <w:r w:rsidRPr="00C3672B">
        <w:t>anatomie</w:t>
      </w:r>
      <w:r w:rsidR="00A01FD3" w:rsidRPr="00C3672B">
        <w:t xml:space="preserve">. </w:t>
      </w:r>
      <w:r w:rsidRPr="00C3672B">
        <w:t>Il regardait cependant</w:t>
      </w:r>
      <w:r w:rsidR="00A01FD3" w:rsidRPr="00C3672B">
        <w:t xml:space="preserve">, </w:t>
      </w:r>
      <w:r w:rsidRPr="00C3672B">
        <w:t>comme malgré lui</w:t>
      </w:r>
      <w:r w:rsidR="00A01FD3" w:rsidRPr="00C3672B">
        <w:t xml:space="preserve">, </w:t>
      </w:r>
      <w:r w:rsidRPr="00C3672B">
        <w:t>toutes ces faces blêmes dominant l</w:t>
      </w:r>
      <w:r w:rsidR="00A01FD3" w:rsidRPr="00C3672B">
        <w:t>’</w:t>
      </w:r>
      <w:r w:rsidRPr="00C3672B">
        <w:t>enceinte</w:t>
      </w:r>
      <w:r w:rsidR="00A01FD3" w:rsidRPr="00C3672B">
        <w:t xml:space="preserve">, </w:t>
      </w:r>
      <w:r w:rsidRPr="00C3672B">
        <w:t>et il pensait au peu que valait la vie</w:t>
      </w:r>
      <w:r w:rsidR="00A01FD3" w:rsidRPr="00C3672B">
        <w:t xml:space="preserve">, </w:t>
      </w:r>
      <w:r w:rsidRPr="00C3672B">
        <w:t>à l</w:t>
      </w:r>
      <w:r w:rsidR="00A01FD3" w:rsidRPr="00C3672B">
        <w:t>’</w:t>
      </w:r>
      <w:r w:rsidRPr="00C3672B">
        <w:t>affreuse misère de tout</w:t>
      </w:r>
      <w:r w:rsidR="00A01FD3" w:rsidRPr="00C3672B">
        <w:t xml:space="preserve">, </w:t>
      </w:r>
      <w:r w:rsidRPr="00C3672B">
        <w:t>en ce monde</w:t>
      </w:r>
      <w:r w:rsidR="00A01FD3" w:rsidRPr="00C3672B">
        <w:t>.</w:t>
      </w:r>
    </w:p>
    <w:p w14:paraId="113553B9" w14:textId="77777777" w:rsidR="00A01FD3" w:rsidRPr="00C3672B" w:rsidRDefault="00A13117" w:rsidP="00A13117">
      <w:pPr>
        <w:pStyle w:val="Taille-1Normal"/>
      </w:pPr>
      <w:r w:rsidRPr="00C3672B">
        <w:t>Puis il passa</w:t>
      </w:r>
      <w:r w:rsidR="00A01FD3" w:rsidRPr="00C3672B">
        <w:t xml:space="preserve">. </w:t>
      </w:r>
      <w:r w:rsidRPr="00C3672B">
        <w:t>Mais</w:t>
      </w:r>
      <w:r w:rsidR="00A01FD3" w:rsidRPr="00C3672B">
        <w:t xml:space="preserve">, </w:t>
      </w:r>
      <w:r w:rsidRPr="00C3672B">
        <w:t>comme il allait quitter la palissade</w:t>
      </w:r>
      <w:r w:rsidR="00A01FD3" w:rsidRPr="00C3672B">
        <w:t xml:space="preserve">, </w:t>
      </w:r>
      <w:r w:rsidRPr="00C3672B">
        <w:t>il vit une dernière tête</w:t>
      </w:r>
      <w:r w:rsidR="00A01FD3" w:rsidRPr="00C3672B">
        <w:t xml:space="preserve">, </w:t>
      </w:r>
      <w:r w:rsidRPr="00C3672B">
        <w:t>plus petite</w:t>
      </w:r>
      <w:r w:rsidR="00A01FD3" w:rsidRPr="00C3672B">
        <w:t xml:space="preserve">, </w:t>
      </w:r>
      <w:r w:rsidRPr="00C3672B">
        <w:t>et qui avait une grande chevelure blonde</w:t>
      </w:r>
      <w:r w:rsidR="00A01FD3" w:rsidRPr="00C3672B">
        <w:t xml:space="preserve">, </w:t>
      </w:r>
      <w:r w:rsidRPr="00C3672B">
        <w:t>nouée en queue de cheval</w:t>
      </w:r>
      <w:r w:rsidR="00A01FD3" w:rsidRPr="00C3672B">
        <w:t xml:space="preserve">. </w:t>
      </w:r>
      <w:r w:rsidRPr="00C3672B">
        <w:t>Une curiosité le retint</w:t>
      </w:r>
      <w:r w:rsidR="00A01FD3" w:rsidRPr="00C3672B">
        <w:t xml:space="preserve">, </w:t>
      </w:r>
      <w:r w:rsidRPr="00C3672B">
        <w:t>il se rapprocha même des abatis pour mieux voir la figure</w:t>
      </w:r>
      <w:r w:rsidR="00A01FD3" w:rsidRPr="00C3672B">
        <w:t xml:space="preserve">. </w:t>
      </w:r>
      <w:r w:rsidRPr="00C3672B">
        <w:t>C</w:t>
      </w:r>
      <w:r w:rsidR="00A01FD3" w:rsidRPr="00C3672B">
        <w:t>’</w:t>
      </w:r>
      <w:r w:rsidRPr="00C3672B">
        <w:t>était un chef de femme</w:t>
      </w:r>
      <w:r w:rsidR="00A01FD3" w:rsidRPr="00C3672B">
        <w:t>.</w:t>
      </w:r>
    </w:p>
    <w:p w14:paraId="45D98FC9" w14:textId="77777777" w:rsidR="00A01FD3" w:rsidRPr="00C3672B" w:rsidRDefault="00A13117" w:rsidP="00A13117">
      <w:pPr>
        <w:pStyle w:val="Taille-1Normal"/>
      </w:pPr>
      <w:r w:rsidRPr="00C3672B">
        <w:t>Et il reconnut la tête de Madeleine de Gardefort</w:t>
      </w:r>
      <w:r w:rsidR="00A01FD3" w:rsidRPr="00C3672B">
        <w:t xml:space="preserve">. </w:t>
      </w:r>
      <w:r w:rsidRPr="00C3672B">
        <w:t>Ainsi apparut à son chevalier servant la reine du tournoi de Vauplassans</w:t>
      </w:r>
      <w:r w:rsidR="00A01FD3" w:rsidRPr="00C3672B">
        <w:t xml:space="preserve">. </w:t>
      </w:r>
      <w:r w:rsidRPr="00C3672B">
        <w:t>L</w:t>
      </w:r>
      <w:r w:rsidR="00A01FD3" w:rsidRPr="00C3672B">
        <w:t>’</w:t>
      </w:r>
      <w:r w:rsidRPr="00C3672B">
        <w:t>ovale de son visage était toujours aussi pur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; </w:t>
      </w:r>
      <w:r w:rsidRPr="00C3672B">
        <w:t>sa chevelure brillait toujours comme une mousse d</w:t>
      </w:r>
      <w:r w:rsidR="00A01FD3" w:rsidRPr="00C3672B">
        <w:rPr>
          <w:rFonts w:cs="Amasis30"/>
        </w:rPr>
        <w:t>’</w:t>
      </w:r>
      <w:r w:rsidRPr="00C3672B">
        <w:t>or</w:t>
      </w:r>
      <w:r w:rsidR="00A01FD3" w:rsidRPr="00C3672B">
        <w:t xml:space="preserve">, </w:t>
      </w:r>
      <w:r w:rsidRPr="00C3672B">
        <w:t>et ses yeux grands ouverts</w:t>
      </w:r>
      <w:r w:rsidR="00A01FD3" w:rsidRPr="00C3672B">
        <w:t xml:space="preserve">, </w:t>
      </w:r>
      <w:r w:rsidRPr="00C3672B">
        <w:t>couleur de violette</w:t>
      </w:r>
      <w:r w:rsidR="00A01FD3" w:rsidRPr="00C3672B">
        <w:t xml:space="preserve">, </w:t>
      </w:r>
      <w:r w:rsidRPr="00C3672B">
        <w:t>regardaient au loin</w:t>
      </w:r>
      <w:r w:rsidR="00A01FD3" w:rsidRPr="00C3672B">
        <w:t xml:space="preserve">, </w:t>
      </w:r>
      <w:r w:rsidRPr="00C3672B">
        <w:t>devant eux</w:t>
      </w:r>
      <w:r w:rsidR="00A01FD3" w:rsidRPr="00C3672B">
        <w:t>.</w:t>
      </w:r>
    </w:p>
    <w:p w14:paraId="466DF8F9" w14:textId="77777777" w:rsidR="00A01FD3" w:rsidRPr="00C3672B" w:rsidRDefault="00A13117" w:rsidP="00A13117">
      <w:pPr>
        <w:pStyle w:val="Taille-1Normal"/>
      </w:pPr>
      <w:r w:rsidRPr="00C3672B">
        <w:t>Alors il oublia tout</w:t>
      </w:r>
      <w:r w:rsidR="00224814" w:rsidRPr="00C3672B">
        <w:rPr>
          <w:rFonts w:ascii="Times New Roman" w:hAnsi="Times New Roman"/>
        </w:rPr>
        <w:t> </w:t>
      </w:r>
      <w:r w:rsidR="00A01FD3" w:rsidRPr="00C3672B">
        <w:t xml:space="preserve">: </w:t>
      </w:r>
      <w:r w:rsidRPr="00C3672B">
        <w:t>Fran</w:t>
      </w:r>
      <w:r w:rsidRPr="00C3672B">
        <w:rPr>
          <w:rFonts w:cs="Amasis30"/>
        </w:rPr>
        <w:t>ç</w:t>
      </w:r>
      <w:r w:rsidRPr="00C3672B">
        <w:t>ois de Bernage</w:t>
      </w:r>
      <w:r w:rsidR="00A01FD3" w:rsidRPr="00C3672B">
        <w:t xml:space="preserve">, </w:t>
      </w:r>
      <w:r w:rsidRPr="00C3672B">
        <w:t>le m</w:t>
      </w:r>
      <w:r w:rsidRPr="00C3672B">
        <w:rPr>
          <w:rFonts w:cs="Amasis30"/>
        </w:rPr>
        <w:t>é</w:t>
      </w:r>
      <w:r w:rsidRPr="00C3672B">
        <w:t>daillon de l</w:t>
      </w:r>
      <w:r w:rsidR="00A01FD3" w:rsidRPr="00C3672B">
        <w:rPr>
          <w:rFonts w:cs="Amasis30"/>
        </w:rPr>
        <w:t>’</w:t>
      </w:r>
      <w:r w:rsidRPr="00C3672B">
        <w:t>ordre de Saint-Michel</w:t>
      </w:r>
      <w:r w:rsidR="00A01FD3" w:rsidRPr="00C3672B">
        <w:t xml:space="preserve">, </w:t>
      </w:r>
      <w:r w:rsidRPr="00C3672B">
        <w:t>la tresse de cheveux</w:t>
      </w:r>
      <w:r w:rsidR="00A01FD3" w:rsidRPr="00C3672B">
        <w:t xml:space="preserve">. </w:t>
      </w:r>
      <w:r w:rsidRPr="00C3672B">
        <w:t>Il lui sembla qu</w:t>
      </w:r>
      <w:r w:rsidR="00A01FD3" w:rsidRPr="00C3672B">
        <w:rPr>
          <w:rFonts w:cs="Amasis30"/>
        </w:rPr>
        <w:t>’</w:t>
      </w:r>
      <w:r w:rsidRPr="00C3672B">
        <w:t>une grande blessure se faisait dans son c</w:t>
      </w:r>
      <w:r w:rsidRPr="00C3672B">
        <w:rPr>
          <w:rFonts w:cs="Amasis30"/>
        </w:rPr>
        <w:t>œ</w:t>
      </w:r>
      <w:r w:rsidRPr="00C3672B">
        <w:t>ur</w:t>
      </w:r>
      <w:r w:rsidR="00A01FD3" w:rsidRPr="00C3672B">
        <w:t xml:space="preserve">, </w:t>
      </w:r>
      <w:r w:rsidRPr="00C3672B">
        <w:t>et par o</w:t>
      </w:r>
      <w:r w:rsidRPr="00C3672B">
        <w:rPr>
          <w:rFonts w:cs="Amasis30"/>
        </w:rPr>
        <w:t>ù</w:t>
      </w:r>
      <w:r w:rsidRPr="00C3672B">
        <w:t xml:space="preserve"> s</w:t>
      </w:r>
      <w:r w:rsidR="00A01FD3" w:rsidRPr="00C3672B">
        <w:rPr>
          <w:rFonts w:cs="Amasis30"/>
        </w:rPr>
        <w:t>’</w:t>
      </w:r>
      <w:r w:rsidRPr="00C3672B">
        <w:t>en allait tout son sang</w:t>
      </w:r>
      <w:r w:rsidR="00A01FD3" w:rsidRPr="00C3672B">
        <w:t xml:space="preserve">, </w:t>
      </w:r>
      <w:r w:rsidRPr="00C3672B">
        <w:t>et il se sentit devenir encore plus p</w:t>
      </w:r>
      <w:r w:rsidRPr="00C3672B">
        <w:rPr>
          <w:rFonts w:cs="Amasis30"/>
        </w:rPr>
        <w:t>â</w:t>
      </w:r>
      <w:r w:rsidRPr="00C3672B">
        <w:t>le que la figure qui le fixait du haut du palis</w:t>
      </w:r>
      <w:r w:rsidR="00A01FD3" w:rsidRPr="00C3672B">
        <w:t xml:space="preserve">. </w:t>
      </w:r>
      <w:r w:rsidRPr="00C3672B">
        <w:t>Puis une immense piti</w:t>
      </w:r>
      <w:r w:rsidRPr="00C3672B">
        <w:rPr>
          <w:rFonts w:cs="Amasis30"/>
        </w:rPr>
        <w:t>é</w:t>
      </w:r>
      <w:r w:rsidRPr="00C3672B">
        <w:t xml:space="preserve"> le remua dans tout son </w:t>
      </w:r>
      <w:r w:rsidRPr="00C3672B">
        <w:rPr>
          <w:rFonts w:cs="Amasis30"/>
        </w:rPr>
        <w:t>ê</w:t>
      </w:r>
      <w:r w:rsidRPr="00C3672B">
        <w:t>tre</w:t>
      </w:r>
      <w:r w:rsidR="00A01FD3" w:rsidRPr="00C3672B">
        <w:t xml:space="preserve">, </w:t>
      </w:r>
      <w:r w:rsidRPr="00C3672B">
        <w:t xml:space="preserve">et il </w:t>
      </w:r>
      <w:r w:rsidRPr="00C3672B">
        <w:rPr>
          <w:rFonts w:cs="Amasis30"/>
        </w:rPr>
        <w:t>é</w:t>
      </w:r>
      <w:r w:rsidRPr="00C3672B">
        <w:t>prouva un instant les affres d</w:t>
      </w:r>
      <w:r w:rsidR="00A01FD3" w:rsidRPr="00C3672B">
        <w:rPr>
          <w:rFonts w:cs="Amasis30"/>
        </w:rPr>
        <w:t>’</w:t>
      </w:r>
      <w:r w:rsidRPr="00C3672B">
        <w:t>une agonie int</w:t>
      </w:r>
      <w:r w:rsidRPr="00C3672B">
        <w:rPr>
          <w:rFonts w:cs="Amasis30"/>
        </w:rPr>
        <w:t>é</w:t>
      </w:r>
      <w:r w:rsidRPr="00C3672B">
        <w:t>rieure</w:t>
      </w:r>
      <w:r w:rsidR="00A01FD3" w:rsidRPr="00C3672B">
        <w:t xml:space="preserve">, </w:t>
      </w:r>
      <w:r w:rsidRPr="00C3672B">
        <w:t>il crut que c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 xml:space="preserve">tait son </w:t>
      </w:r>
      <w:r w:rsidRPr="00C3672B">
        <w:rPr>
          <w:rFonts w:cs="Amasis30"/>
        </w:rPr>
        <w:t>â</w:t>
      </w:r>
      <w:r w:rsidRPr="00C3672B">
        <w:t>me qui allait mourir</w:t>
      </w:r>
      <w:r w:rsidR="00A01FD3" w:rsidRPr="00C3672B">
        <w:t xml:space="preserve">. </w:t>
      </w:r>
      <w:r w:rsidRPr="00C3672B">
        <w:t>Il t</w:t>
      </w:r>
      <w:r w:rsidRPr="00C3672B">
        <w:rPr>
          <w:rFonts w:cs="Amasis30"/>
        </w:rPr>
        <w:t>â</w:t>
      </w:r>
      <w:r w:rsidRPr="00C3672B">
        <w:t>cha de s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é</w:t>
      </w:r>
      <w:r w:rsidRPr="00C3672B">
        <w:t>lever jusqu</w:t>
      </w:r>
      <w:r w:rsidR="00A01FD3" w:rsidRPr="00C3672B">
        <w:rPr>
          <w:rFonts w:cs="Amasis30"/>
        </w:rPr>
        <w:t>’</w:t>
      </w:r>
      <w:r w:rsidRPr="00C3672B">
        <w:rPr>
          <w:rFonts w:cs="Amasis30"/>
        </w:rPr>
        <w:t>à</w:t>
      </w:r>
      <w:r w:rsidRPr="00C3672B">
        <w:t xml:space="preserve"> cette bouche</w:t>
      </w:r>
      <w:r w:rsidR="00A01FD3" w:rsidRPr="00C3672B">
        <w:t xml:space="preserve">, </w:t>
      </w:r>
      <w:r w:rsidRPr="00C3672B">
        <w:t>dont les l</w:t>
      </w:r>
      <w:r w:rsidRPr="00C3672B">
        <w:rPr>
          <w:rFonts w:cs="Amasis30"/>
        </w:rPr>
        <w:t>è</w:t>
      </w:r>
      <w:r w:rsidRPr="00C3672B">
        <w:t>vres décolorées et disjointes paraissaient s</w:t>
      </w:r>
      <w:r w:rsidR="00A01FD3" w:rsidRPr="00C3672B">
        <w:t>’</w:t>
      </w:r>
      <w:r w:rsidRPr="00C3672B">
        <w:t>ouvrir en un cri de dernière angoisse</w:t>
      </w:r>
      <w:r w:rsidR="00A01FD3" w:rsidRPr="00C3672B">
        <w:t xml:space="preserve">, </w:t>
      </w:r>
      <w:r w:rsidRPr="00C3672B">
        <w:t>comme s</w:t>
      </w:r>
      <w:r w:rsidR="00A01FD3" w:rsidRPr="00C3672B">
        <w:t>’</w:t>
      </w:r>
      <w:r w:rsidRPr="00C3672B">
        <w:t>il pouvait recueillir le souffle qui s</w:t>
      </w:r>
      <w:r w:rsidR="00A01FD3" w:rsidRPr="00C3672B">
        <w:t>’</w:t>
      </w:r>
      <w:r w:rsidRPr="00C3672B">
        <w:t>en était envolé</w:t>
      </w:r>
      <w:r w:rsidR="00A01FD3" w:rsidRPr="00C3672B">
        <w:t xml:space="preserve">. </w:t>
      </w:r>
      <w:r w:rsidRPr="00C3672B">
        <w:t>Mais il ne put atteindre jusqu</w:t>
      </w:r>
      <w:r w:rsidR="00A01FD3" w:rsidRPr="00C3672B">
        <w:t>’</w:t>
      </w:r>
      <w:r w:rsidRPr="00C3672B">
        <w:t>à cette tête qu</w:t>
      </w:r>
      <w:r w:rsidR="00A01FD3" w:rsidRPr="00C3672B">
        <w:t>’</w:t>
      </w:r>
      <w:r w:rsidRPr="00C3672B">
        <w:t>il aurait voulu emporter avec lui</w:t>
      </w:r>
      <w:r w:rsidR="00A01FD3" w:rsidRPr="00C3672B">
        <w:t xml:space="preserve">. </w:t>
      </w:r>
      <w:r w:rsidRPr="00C3672B">
        <w:t>Et bientôt</w:t>
      </w:r>
      <w:r w:rsidR="00A01FD3" w:rsidRPr="00C3672B">
        <w:t xml:space="preserve">, </w:t>
      </w:r>
      <w:r w:rsidRPr="00C3672B">
        <w:t>à la considérer fixement</w:t>
      </w:r>
      <w:r w:rsidR="00A01FD3" w:rsidRPr="00C3672B">
        <w:t xml:space="preserve">, </w:t>
      </w:r>
      <w:r w:rsidRPr="00C3672B">
        <w:t>une terreur folle le prit</w:t>
      </w:r>
      <w:r w:rsidR="00A01FD3" w:rsidRPr="00C3672B">
        <w:t xml:space="preserve">, </w:t>
      </w:r>
      <w:r w:rsidRPr="00C3672B">
        <w:t>car il s</w:t>
      </w:r>
      <w:r w:rsidR="00A01FD3" w:rsidRPr="00C3672B">
        <w:t>’</w:t>
      </w:r>
      <w:r w:rsidRPr="00C3672B">
        <w:t>imagina la voir se détacher d</w:t>
      </w:r>
      <w:r w:rsidR="00A01FD3" w:rsidRPr="00C3672B">
        <w:t>’</w:t>
      </w:r>
      <w:r w:rsidRPr="00C3672B">
        <w:t>elle-même et voler dans l</w:t>
      </w:r>
      <w:r w:rsidR="00A01FD3" w:rsidRPr="00C3672B">
        <w:t>’</w:t>
      </w:r>
      <w:r w:rsidRPr="00C3672B">
        <w:t>air pour le rejoindre</w:t>
      </w:r>
      <w:r w:rsidR="00A01FD3" w:rsidRPr="00C3672B">
        <w:t xml:space="preserve">. </w:t>
      </w:r>
      <w:r w:rsidRPr="00C3672B">
        <w:t>Il piqua son cheval et s</w:t>
      </w:r>
      <w:r w:rsidR="00A01FD3" w:rsidRPr="00C3672B">
        <w:t>’</w:t>
      </w:r>
      <w:r w:rsidRPr="00C3672B">
        <w:t>enfuit</w:t>
      </w:r>
      <w:r w:rsidR="00A01FD3" w:rsidRPr="00C3672B">
        <w:t xml:space="preserve">, </w:t>
      </w:r>
      <w:r w:rsidRPr="00C3672B">
        <w:t>sans regarder derrière lui</w:t>
      </w:r>
      <w:r w:rsidR="00A01FD3" w:rsidRPr="00C3672B">
        <w:t>.</w:t>
      </w:r>
    </w:p>
    <w:p w14:paraId="708A8B79" w14:textId="27B397AD" w:rsidR="00A13117" w:rsidRPr="00C3672B" w:rsidRDefault="00A13117" w:rsidP="004A6517">
      <w:pPr>
        <w:pStyle w:val="Centr"/>
      </w:pPr>
      <w:r w:rsidRPr="00C3672B">
        <w:t>FIN</w:t>
      </w:r>
    </w:p>
    <w:p w14:paraId="0E158A62" w14:textId="77777777" w:rsidR="00033562" w:rsidRPr="00C3672B" w:rsidRDefault="00033562">
      <w:pPr>
        <w:sectPr w:rsidR="00033562" w:rsidRPr="00C3672B" w:rsidSect="006E188E">
          <w:footerReference w:type="default" r:id="rId11"/>
          <w:endnotePr>
            <w:numFmt w:val="lowerLetter"/>
          </w:endnotePr>
          <w:pgSz w:w="11906" w:h="16838" w:code="9"/>
          <w:pgMar w:top="1134" w:right="1134" w:bottom="1134" w:left="1134" w:header="0" w:footer="709" w:gutter="0"/>
          <w:cols w:space="708"/>
          <w:titlePg/>
          <w:docGrid w:linePitch="360"/>
        </w:sectPr>
      </w:pPr>
    </w:p>
    <w:p w14:paraId="6B6A9AF4" w14:textId="77777777" w:rsidR="00033562" w:rsidRPr="0091653F" w:rsidRDefault="00033562" w:rsidP="00A01FD3">
      <w:pPr>
        <w:pStyle w:val="Titre1"/>
        <w:spacing w:before="0" w:after="480"/>
      </w:pPr>
      <w:bookmarkStart w:id="19" w:name="_Toc192940209"/>
      <w:r w:rsidRPr="0091653F">
        <w:lastRenderedPageBreak/>
        <w:t>À propos de cette édition électronique</w:t>
      </w:r>
      <w:bookmarkEnd w:id="19"/>
    </w:p>
    <w:p w14:paraId="73C77C2C" w14:textId="77777777" w:rsidR="00A01FD3" w:rsidRPr="00C3672B" w:rsidRDefault="00033562" w:rsidP="00A01FD3">
      <w:pPr>
        <w:spacing w:before="180" w:after="180"/>
        <w:ind w:firstLine="0"/>
        <w:jc w:val="center"/>
        <w:rPr>
          <w:b/>
          <w:bCs/>
          <w:szCs w:val="32"/>
        </w:rPr>
      </w:pPr>
      <w:r w:rsidRPr="00C3672B">
        <w:rPr>
          <w:b/>
          <w:bCs/>
          <w:szCs w:val="32"/>
        </w:rPr>
        <w:t>Texte libre de droits</w:t>
      </w:r>
      <w:r w:rsidR="00A01FD3" w:rsidRPr="00C3672B">
        <w:rPr>
          <w:b/>
          <w:bCs/>
          <w:szCs w:val="32"/>
        </w:rPr>
        <w:t>.</w:t>
      </w:r>
    </w:p>
    <w:p w14:paraId="46F395CD" w14:textId="77777777" w:rsidR="00A01FD3" w:rsidRPr="00C3672B" w:rsidRDefault="00033562" w:rsidP="00A01FD3">
      <w:pPr>
        <w:pStyle w:val="Centr"/>
        <w:spacing w:before="180" w:after="180"/>
      </w:pPr>
      <w:r w:rsidRPr="00C3672B">
        <w:t>Corrections</w:t>
      </w:r>
      <w:r w:rsidR="00A01FD3" w:rsidRPr="00C3672B">
        <w:t xml:space="preserve">, </w:t>
      </w:r>
      <w:r w:rsidRPr="00C3672B">
        <w:t>édition</w:t>
      </w:r>
      <w:r w:rsidR="00A01FD3" w:rsidRPr="00C3672B">
        <w:t xml:space="preserve">, </w:t>
      </w:r>
      <w:r w:rsidRPr="00C3672B">
        <w:t>conversion informatique et publication par le groupe</w:t>
      </w:r>
      <w:r w:rsidR="00A01FD3" w:rsidRPr="00C3672B">
        <w:t> :</w:t>
      </w:r>
    </w:p>
    <w:p w14:paraId="09C6B005" w14:textId="77777777" w:rsidR="00033562" w:rsidRPr="00C3672B" w:rsidRDefault="00033562" w:rsidP="00A01FD3">
      <w:pPr>
        <w:spacing w:before="180" w:after="180"/>
        <w:ind w:firstLine="0"/>
        <w:jc w:val="center"/>
        <w:rPr>
          <w:b/>
          <w:bCs/>
          <w:i/>
          <w:iCs/>
          <w:szCs w:val="32"/>
        </w:rPr>
      </w:pPr>
      <w:r w:rsidRPr="00C3672B">
        <w:rPr>
          <w:b/>
          <w:bCs/>
          <w:i/>
          <w:iCs/>
          <w:szCs w:val="32"/>
        </w:rPr>
        <w:t>Ebooks libres et gratuits</w:t>
      </w:r>
    </w:p>
    <w:p w14:paraId="265B5B6D" w14:textId="77777777" w:rsidR="00033562" w:rsidRPr="00C3672B" w:rsidRDefault="00C3672B" w:rsidP="00A01FD3">
      <w:pPr>
        <w:pStyle w:val="Centr"/>
        <w:spacing w:before="180" w:after="180"/>
      </w:pPr>
      <w:hyperlink r:id="rId12" w:history="1">
        <w:r w:rsidRPr="00DD7C98">
          <w:rPr>
            <w:rStyle w:val="Lienhypertexte"/>
          </w:rPr>
          <w:t>https://groups.google.com/g/ebooksgratuits</w:t>
        </w:r>
      </w:hyperlink>
    </w:p>
    <w:p w14:paraId="19CF3380" w14:textId="77777777" w:rsidR="00A01FD3" w:rsidRPr="00C3672B" w:rsidRDefault="00033562" w:rsidP="00A01FD3">
      <w:pPr>
        <w:pStyle w:val="Centr"/>
        <w:spacing w:before="180" w:after="180"/>
      </w:pPr>
      <w:r w:rsidRPr="00633842">
        <w:t>Adresse du site web du groupe</w:t>
      </w:r>
      <w:r w:rsidR="00A01FD3">
        <w:t> :</w:t>
      </w:r>
      <w:r w:rsidR="00A01FD3">
        <w:br/>
      </w:r>
      <w:hyperlink r:id="rId13" w:history="1">
        <w:r w:rsidR="00C3672B" w:rsidRPr="00DD7C98">
          <w:rPr>
            <w:rStyle w:val="Lienhypertexte"/>
          </w:rPr>
          <w:t>https://www.ebooksgratuits.com</w:t>
        </w:r>
      </w:hyperlink>
    </w:p>
    <w:p w14:paraId="3CF7733E" w14:textId="77777777" w:rsidR="00A01FD3" w:rsidRPr="00C3672B" w:rsidRDefault="00A01FD3" w:rsidP="00A01FD3">
      <w:pPr>
        <w:pStyle w:val="Centr"/>
        <w:spacing w:before="180" w:after="180"/>
      </w:pPr>
      <w:r w:rsidRPr="00C3672B">
        <w:t>—</w:t>
      </w:r>
    </w:p>
    <w:p w14:paraId="7C0CDEC5" w14:textId="79C916B8" w:rsidR="00A01FD3" w:rsidRPr="00C3672B" w:rsidRDefault="004A6517" w:rsidP="00A01FD3">
      <w:pPr>
        <w:spacing w:before="180" w:after="180"/>
        <w:ind w:firstLine="0"/>
        <w:jc w:val="center"/>
        <w:rPr>
          <w:b/>
          <w:bCs/>
          <w:szCs w:val="32"/>
        </w:rPr>
      </w:pPr>
      <w:r>
        <w:rPr>
          <w:b/>
          <w:bCs/>
          <w:szCs w:val="32"/>
        </w:rPr>
        <w:t>Mars 2025</w:t>
      </w:r>
    </w:p>
    <w:p w14:paraId="14CB3630" w14:textId="77777777" w:rsidR="00A01FD3" w:rsidRPr="00C3672B" w:rsidRDefault="00A01FD3" w:rsidP="00A01FD3">
      <w:pPr>
        <w:pStyle w:val="Centr"/>
        <w:spacing w:before="180" w:after="180"/>
        <w:rPr>
          <w:b/>
          <w:bCs/>
          <w:szCs w:val="32"/>
        </w:rPr>
      </w:pPr>
      <w:r w:rsidRPr="00C3672B">
        <w:rPr>
          <w:b/>
          <w:bCs/>
          <w:szCs w:val="32"/>
        </w:rPr>
        <w:t>—</w:t>
      </w:r>
    </w:p>
    <w:p w14:paraId="52EA8469" w14:textId="77777777" w:rsidR="00A01FD3" w:rsidRPr="00C3672B" w:rsidRDefault="00A01FD3" w:rsidP="00B52E2F">
      <w:pPr>
        <w:spacing w:before="180" w:after="180"/>
      </w:pPr>
      <w:r w:rsidRPr="00C3672B">
        <w:t>— </w:t>
      </w:r>
      <w:r w:rsidR="00033562" w:rsidRPr="00C3672B">
        <w:rPr>
          <w:b/>
        </w:rPr>
        <w:t>Élaboration de ce livre électronique</w:t>
      </w:r>
      <w:r w:rsidRPr="00C3672B">
        <w:t> :</w:t>
      </w:r>
    </w:p>
    <w:p w14:paraId="09E69A19" w14:textId="6E82B701" w:rsidR="00A01FD3" w:rsidRPr="00C3672B" w:rsidRDefault="00033562" w:rsidP="00B52E2F">
      <w:pPr>
        <w:spacing w:before="180" w:after="180"/>
      </w:pPr>
      <w:r w:rsidRPr="00C3672B">
        <w:t xml:space="preserve">Les membres de </w:t>
      </w:r>
      <w:proofErr w:type="gramStart"/>
      <w:r w:rsidRPr="00C3672B">
        <w:rPr>
          <w:i/>
        </w:rPr>
        <w:t>Ebooks</w:t>
      </w:r>
      <w:proofErr w:type="gramEnd"/>
      <w:r w:rsidRPr="00C3672B">
        <w:rPr>
          <w:i/>
        </w:rPr>
        <w:t xml:space="preserve"> libres et gratuits</w:t>
      </w:r>
      <w:r w:rsidRPr="00C3672B">
        <w:t xml:space="preserve"> qui ont participé à l</w:t>
      </w:r>
      <w:r w:rsidR="00A01FD3" w:rsidRPr="00C3672B">
        <w:t>’</w:t>
      </w:r>
      <w:r w:rsidRPr="00C3672B">
        <w:t>élaboration de ce livre</w:t>
      </w:r>
      <w:r w:rsidR="00A01FD3" w:rsidRPr="00C3672B">
        <w:t xml:space="preserve">, </w:t>
      </w:r>
      <w:r w:rsidRPr="00C3672B">
        <w:t>sont</w:t>
      </w:r>
      <w:r w:rsidR="00A01FD3" w:rsidRPr="00C3672B">
        <w:t> :</w:t>
      </w:r>
      <w:r w:rsidR="004A6517">
        <w:t xml:space="preserve"> </w:t>
      </w:r>
      <w:proofErr w:type="spellStart"/>
      <w:r w:rsidR="004A6517" w:rsidRPr="004A6517">
        <w:t>RicherSF</w:t>
      </w:r>
      <w:proofErr w:type="spellEnd"/>
      <w:r w:rsidR="004A6517" w:rsidRPr="004A6517">
        <w:t>, Jean-Luc</w:t>
      </w:r>
      <w:r w:rsidR="004A6517">
        <w:t xml:space="preserve">, </w:t>
      </w:r>
      <w:proofErr w:type="spellStart"/>
      <w:r w:rsidR="004A6517">
        <w:t>Coolmicro</w:t>
      </w:r>
      <w:proofErr w:type="spellEnd"/>
      <w:r w:rsidR="004A6517">
        <w:t>.</w:t>
      </w:r>
    </w:p>
    <w:p w14:paraId="6EB25E69" w14:textId="77777777" w:rsidR="00A01FD3" w:rsidRPr="00C3672B" w:rsidRDefault="00A01FD3" w:rsidP="00B52E2F">
      <w:pPr>
        <w:spacing w:before="180" w:after="180"/>
      </w:pPr>
      <w:r w:rsidRPr="00C3672B">
        <w:t>— </w:t>
      </w:r>
      <w:r w:rsidR="00033562" w:rsidRPr="00C3672B">
        <w:rPr>
          <w:b/>
        </w:rPr>
        <w:t>Dispositions</w:t>
      </w:r>
      <w:r w:rsidRPr="00C3672B">
        <w:t> :</w:t>
      </w:r>
    </w:p>
    <w:p w14:paraId="4BDCDE3A" w14:textId="77777777" w:rsidR="00A01FD3" w:rsidRPr="00C3672B" w:rsidRDefault="00033562" w:rsidP="00B52E2F">
      <w:pPr>
        <w:spacing w:before="180" w:after="180"/>
      </w:pPr>
      <w:r w:rsidRPr="00C3672B">
        <w:t>Les livres que nous mettons à votre disposition</w:t>
      </w:r>
      <w:r w:rsidR="00A01FD3" w:rsidRPr="00C3672B">
        <w:t xml:space="preserve">, </w:t>
      </w:r>
      <w:r w:rsidRPr="00C3672B">
        <w:t>sont des textes libres de droits</w:t>
      </w:r>
      <w:r w:rsidR="00A01FD3" w:rsidRPr="00C3672B">
        <w:t xml:space="preserve">, </w:t>
      </w:r>
      <w:r w:rsidRPr="00C3672B">
        <w:t>que vous pouvez utiliser librement</w:t>
      </w:r>
      <w:r w:rsidR="00A01FD3" w:rsidRPr="00C3672B">
        <w:t xml:space="preserve">, </w:t>
      </w:r>
      <w:r w:rsidRPr="00C3672B">
        <w:rPr>
          <w:u w:val="single"/>
        </w:rPr>
        <w:t>à une fin non commerciale et non professionnelle</w:t>
      </w:r>
      <w:r w:rsidR="00A01FD3" w:rsidRPr="00C3672B">
        <w:t xml:space="preserve">. </w:t>
      </w:r>
      <w:r w:rsidRPr="00C3672B">
        <w:t>Tout lien vers notre site est bienvenu</w:t>
      </w:r>
      <w:r w:rsidR="00A01FD3" w:rsidRPr="00C3672B">
        <w:t>…</w:t>
      </w:r>
    </w:p>
    <w:p w14:paraId="7346291D" w14:textId="77777777" w:rsidR="00A01FD3" w:rsidRPr="00C3672B" w:rsidRDefault="00A01FD3" w:rsidP="00B52E2F">
      <w:pPr>
        <w:spacing w:before="180" w:after="180"/>
      </w:pPr>
      <w:r w:rsidRPr="00C3672B">
        <w:t>— </w:t>
      </w:r>
      <w:r w:rsidR="00033562" w:rsidRPr="00C3672B">
        <w:rPr>
          <w:b/>
        </w:rPr>
        <w:t>Qualité</w:t>
      </w:r>
      <w:r w:rsidRPr="00C3672B">
        <w:t> :</w:t>
      </w:r>
    </w:p>
    <w:p w14:paraId="65A439C4" w14:textId="77777777" w:rsidR="00A01FD3" w:rsidRPr="00C3672B" w:rsidRDefault="00033562" w:rsidP="00B52E2F">
      <w:pPr>
        <w:spacing w:before="180" w:after="180"/>
      </w:pPr>
      <w:r w:rsidRPr="00C3672B">
        <w:t>Les textes sont livrés tels quels sans garantie de leur intégrité parfaite par rapport à l</w:t>
      </w:r>
      <w:r w:rsidR="00A01FD3" w:rsidRPr="00C3672B">
        <w:t>’</w:t>
      </w:r>
      <w:r w:rsidRPr="00C3672B">
        <w:t>original</w:t>
      </w:r>
      <w:r w:rsidR="00A01FD3" w:rsidRPr="00C3672B">
        <w:t xml:space="preserve">. </w:t>
      </w:r>
      <w:r w:rsidRPr="00C3672B">
        <w:t>Nous rappelons que c</w:t>
      </w:r>
      <w:r w:rsidR="00A01FD3" w:rsidRPr="00C3672B">
        <w:t>’</w:t>
      </w:r>
      <w:r w:rsidRPr="00C3672B">
        <w:t>est un travail d</w:t>
      </w:r>
      <w:r w:rsidR="00A01FD3" w:rsidRPr="00C3672B">
        <w:t>’</w:t>
      </w:r>
      <w:r w:rsidRPr="00C3672B">
        <w:t>amateurs non rétribués et que nous essayons de promouvoir la culture littéraire avec de maigres moyens</w:t>
      </w:r>
      <w:r w:rsidR="00A01FD3" w:rsidRPr="00C3672B">
        <w:t>.</w:t>
      </w:r>
    </w:p>
    <w:p w14:paraId="6848F456" w14:textId="77777777" w:rsidR="00A01FD3" w:rsidRPr="00C3672B" w:rsidRDefault="00033562" w:rsidP="00A01FD3">
      <w:pPr>
        <w:spacing w:before="180" w:after="180"/>
        <w:ind w:firstLine="0"/>
        <w:jc w:val="center"/>
        <w:rPr>
          <w:i/>
          <w:iCs/>
          <w:szCs w:val="32"/>
        </w:rPr>
      </w:pPr>
      <w:r w:rsidRPr="00C3672B">
        <w:rPr>
          <w:i/>
          <w:iCs/>
          <w:szCs w:val="32"/>
        </w:rPr>
        <w:t>Votre aide est la bienvenue</w:t>
      </w:r>
      <w:r w:rsidR="00A01FD3" w:rsidRPr="00C3672B">
        <w:rPr>
          <w:i/>
          <w:iCs/>
          <w:szCs w:val="32"/>
        </w:rPr>
        <w:t> !</w:t>
      </w:r>
    </w:p>
    <w:p w14:paraId="51D262CE" w14:textId="77777777" w:rsidR="00033562" w:rsidRPr="00C3672B" w:rsidRDefault="00033562" w:rsidP="00A01FD3">
      <w:pPr>
        <w:pStyle w:val="Centr"/>
        <w:suppressAutoHyphens/>
        <w:spacing w:before="180" w:after="180"/>
      </w:pPr>
      <w:r w:rsidRPr="00C3672B">
        <w:t>VOUS POUVEZ NOUS AIDER À FAIRE CONNAÎTRE CES CLASSIQUES LITTÉRAIRES</w:t>
      </w:r>
      <w:r w:rsidR="00A01FD3" w:rsidRPr="00C3672B">
        <w:t>.</w:t>
      </w:r>
    </w:p>
    <w:sectPr w:rsidR="00033562" w:rsidRPr="00C3672B" w:rsidSect="006E188E">
      <w:pgSz w:w="11906" w:h="16838" w:code="9"/>
      <w:pgMar w:top="567" w:right="567" w:bottom="567" w:left="56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B20CD" w14:textId="77777777" w:rsidR="00785B0E" w:rsidRDefault="00785B0E">
      <w:r>
        <w:separator/>
      </w:r>
    </w:p>
  </w:endnote>
  <w:endnote w:type="continuationSeparator" w:id="0">
    <w:p w14:paraId="21611BDB" w14:textId="77777777" w:rsidR="00785B0E" w:rsidRDefault="0078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asis30">
    <w:altName w:val="Times New Roman"/>
    <w:panose1 w:val="02000603050000020003"/>
    <w:charset w:val="00"/>
    <w:family w:val="auto"/>
    <w:pitch w:val="variable"/>
    <w:sig w:usb0="00000003" w:usb1="00000000" w:usb2="00000000" w:usb3="00000000" w:csb0="00000001" w:csb1="00000000"/>
    <w:embedRegular r:id="rId1" w:fontKey="{C5D0E8C1-456C-4DD0-9982-9B2BACF1DABA}"/>
    <w:embedBold r:id="rId2" w:fontKey="{3598D8E8-59A5-4388-9110-B301FBDA6A7E}"/>
    <w:embedItalic r:id="rId3" w:fontKey="{58206252-2BBA-4687-A2BB-840DF2CF363F}"/>
    <w:embedBoldItalic r:id="rId4" w:fontKey="{1036487D-9AC0-4122-824B-7C5DF58A070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D2D36" w14:textId="77777777" w:rsidR="009C6902" w:rsidRDefault="009C6902">
    <w:pPr>
      <w:pStyle w:val="Pieddepage"/>
    </w:pPr>
    <w:r>
      <w:t xml:space="preserve">– </w:t>
    </w:r>
    <w:r w:rsidR="00FC778B"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 w:rsidR="00FC778B">
      <w:rPr>
        <w:rStyle w:val="Numrodepage"/>
      </w:rPr>
      <w:fldChar w:fldCharType="separate"/>
    </w:r>
    <w:r>
      <w:rPr>
        <w:rStyle w:val="Numrodepage"/>
        <w:noProof/>
      </w:rPr>
      <w:t>2</w:t>
    </w:r>
    <w:r w:rsidR="00FC778B">
      <w:rPr>
        <w:rStyle w:val="Numrodepage"/>
      </w:rPr>
      <w:fldChar w:fldCharType="end"/>
    </w:r>
    <w:r>
      <w:rPr>
        <w:rStyle w:val="Numrodepage"/>
      </w:rPr>
      <w:t xml:space="preserve"> 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D4297" w14:textId="77777777" w:rsidR="009C6902" w:rsidRPr="004F0995" w:rsidRDefault="009C6902" w:rsidP="004F0995">
    <w:pPr>
      <w:pStyle w:val="Pieddepage"/>
    </w:pPr>
    <w:r w:rsidRPr="004F0995">
      <w:t xml:space="preserve">– </w:t>
    </w:r>
    <w:r w:rsidR="00FC778B" w:rsidRPr="004F0995">
      <w:rPr>
        <w:rStyle w:val="Numrodepage"/>
      </w:rPr>
      <w:fldChar w:fldCharType="begin"/>
    </w:r>
    <w:r w:rsidRPr="004F0995">
      <w:rPr>
        <w:rStyle w:val="Numrodepage"/>
      </w:rPr>
      <w:instrText xml:space="preserve"> PAGE </w:instrText>
    </w:r>
    <w:r w:rsidR="00FC778B" w:rsidRPr="004F0995">
      <w:rPr>
        <w:rStyle w:val="Numrodepage"/>
      </w:rPr>
      <w:fldChar w:fldCharType="separate"/>
    </w:r>
    <w:r w:rsidR="00534E1F">
      <w:rPr>
        <w:rStyle w:val="Numrodepage"/>
        <w:noProof/>
      </w:rPr>
      <w:t>197</w:t>
    </w:r>
    <w:r w:rsidR="00FC778B" w:rsidRPr="004F0995">
      <w:rPr>
        <w:rStyle w:val="Numrodepage"/>
      </w:rPr>
      <w:fldChar w:fldCharType="end"/>
    </w:r>
    <w:r w:rsidRPr="004F0995">
      <w:rPr>
        <w:rStyle w:val="Numrodepage"/>
      </w:rPr>
      <w:t xml:space="preserve"> –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96524" w14:textId="77777777" w:rsidR="00785B0E" w:rsidRDefault="00785B0E">
      <w:r>
        <w:separator/>
      </w:r>
    </w:p>
  </w:footnote>
  <w:footnote w:type="continuationSeparator" w:id="0">
    <w:p w14:paraId="59EF42E6" w14:textId="77777777" w:rsidR="00785B0E" w:rsidRDefault="00785B0E">
      <w:r>
        <w:continuationSeparator/>
      </w:r>
    </w:p>
  </w:footnote>
  <w:footnote w:id="1">
    <w:p w14:paraId="70A2360D" w14:textId="77777777" w:rsidR="009C6902" w:rsidRPr="00B4235E" w:rsidRDefault="009C6902">
      <w:pPr>
        <w:pStyle w:val="Notedebasdepage"/>
        <w:rPr>
          <w:i/>
          <w:iCs/>
        </w:rPr>
      </w:pPr>
      <w:r>
        <w:rPr>
          <w:rStyle w:val="Appelnotedebasdep"/>
        </w:rPr>
        <w:footnoteRef/>
      </w:r>
      <w:r w:rsidRPr="00B4235E">
        <w:t>Sexe de la femme</w:t>
      </w:r>
      <w:r>
        <w:t xml:space="preserve">. </w:t>
      </w:r>
      <w:r>
        <w:rPr>
          <w:i/>
          <w:iCs/>
        </w:rPr>
        <w:t>(Note ELG)</w:t>
      </w:r>
    </w:p>
  </w:footnote>
  <w:footnote w:id="2">
    <w:p w14:paraId="1A009785" w14:textId="77777777" w:rsidR="009C6902" w:rsidRPr="00756D9A" w:rsidRDefault="009C6902">
      <w:pPr>
        <w:pStyle w:val="Notedebasdepage"/>
        <w:rPr>
          <w:i/>
          <w:iCs/>
        </w:rPr>
      </w:pPr>
      <w:r>
        <w:rPr>
          <w:rStyle w:val="Appelnotedebasdep"/>
        </w:rPr>
        <w:footnoteRef/>
      </w:r>
      <w:r>
        <w:t xml:space="preserve"> A</w:t>
      </w:r>
      <w:r w:rsidRPr="00756D9A">
        <w:t>ppellation des caporaux sous Louis XIV</w:t>
      </w:r>
      <w:r>
        <w:t xml:space="preserve">. </w:t>
      </w:r>
      <w:r>
        <w:rPr>
          <w:i/>
          <w:iCs/>
        </w:rPr>
        <w:t>(Note ELG)</w:t>
      </w:r>
    </w:p>
  </w:footnote>
  <w:footnote w:id="3">
    <w:p w14:paraId="23C19A77" w14:textId="77777777" w:rsidR="009C6902" w:rsidRDefault="009C6902">
      <w:pPr>
        <w:pStyle w:val="Notedebasdepage"/>
      </w:pPr>
      <w:r>
        <w:rPr>
          <w:rStyle w:val="Appelnotedebasdep"/>
        </w:rPr>
        <w:footnoteRef/>
      </w:r>
      <w:r>
        <w:t xml:space="preserve"> B</w:t>
      </w:r>
      <w:r w:rsidRPr="00B4235E">
        <w:t>alle de fer dont se servent les pistoliers pour se battre de près, et parce que cela perce les armures</w:t>
      </w:r>
      <w:r>
        <w:t xml:space="preserve">. Cf plus avant dans le texte. </w:t>
      </w:r>
      <w:r w:rsidRPr="00B4235E">
        <w:rPr>
          <w:i/>
          <w:iCs/>
        </w:rPr>
        <w:t>(Note ELG)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888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D055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805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B4E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ED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3CB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5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441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8D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4C2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AE2BB2"/>
    <w:multiLevelType w:val="multilevel"/>
    <w:tmpl w:val="EFFC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EDC2AAF"/>
    <w:multiLevelType w:val="multilevel"/>
    <w:tmpl w:val="93302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8018198">
    <w:abstractNumId w:val="11"/>
  </w:num>
  <w:num w:numId="2" w16cid:durableId="1103458314">
    <w:abstractNumId w:val="12"/>
  </w:num>
  <w:num w:numId="3" w16cid:durableId="1899437891">
    <w:abstractNumId w:val="13"/>
  </w:num>
  <w:num w:numId="4" w16cid:durableId="1768579082">
    <w:abstractNumId w:val="14"/>
  </w:num>
  <w:num w:numId="5" w16cid:durableId="463281208">
    <w:abstractNumId w:val="8"/>
  </w:num>
  <w:num w:numId="6" w16cid:durableId="338510836">
    <w:abstractNumId w:val="3"/>
  </w:num>
  <w:num w:numId="7" w16cid:durableId="196092543">
    <w:abstractNumId w:val="2"/>
  </w:num>
  <w:num w:numId="8" w16cid:durableId="1883591363">
    <w:abstractNumId w:val="1"/>
  </w:num>
  <w:num w:numId="9" w16cid:durableId="1322462728">
    <w:abstractNumId w:val="0"/>
  </w:num>
  <w:num w:numId="10" w16cid:durableId="552802">
    <w:abstractNumId w:val="9"/>
  </w:num>
  <w:num w:numId="11" w16cid:durableId="1989628816">
    <w:abstractNumId w:val="7"/>
  </w:num>
  <w:num w:numId="12" w16cid:durableId="341513561">
    <w:abstractNumId w:val="6"/>
  </w:num>
  <w:num w:numId="13" w16cid:durableId="403724455">
    <w:abstractNumId w:val="5"/>
  </w:num>
  <w:num w:numId="14" w16cid:durableId="1289823523">
    <w:abstractNumId w:val="4"/>
  </w:num>
  <w:num w:numId="15" w16cid:durableId="2127968493">
    <w:abstractNumId w:val="10"/>
  </w:num>
  <w:num w:numId="16" w16cid:durableId="5011200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noPunctuationKerning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117"/>
    <w:rsid w:val="00001285"/>
    <w:rsid w:val="000079C7"/>
    <w:rsid w:val="000119AC"/>
    <w:rsid w:val="00021C38"/>
    <w:rsid w:val="000326E8"/>
    <w:rsid w:val="00033562"/>
    <w:rsid w:val="00035C3A"/>
    <w:rsid w:val="000363C4"/>
    <w:rsid w:val="000466E9"/>
    <w:rsid w:val="00060113"/>
    <w:rsid w:val="000624DA"/>
    <w:rsid w:val="00062DBD"/>
    <w:rsid w:val="00066B5B"/>
    <w:rsid w:val="00066E2D"/>
    <w:rsid w:val="00074584"/>
    <w:rsid w:val="00077531"/>
    <w:rsid w:val="00082572"/>
    <w:rsid w:val="000A31C1"/>
    <w:rsid w:val="000B35E9"/>
    <w:rsid w:val="000B7C47"/>
    <w:rsid w:val="000C08E6"/>
    <w:rsid w:val="000C11B9"/>
    <w:rsid w:val="000C2E09"/>
    <w:rsid w:val="000E0E88"/>
    <w:rsid w:val="000E254F"/>
    <w:rsid w:val="000F7F4B"/>
    <w:rsid w:val="0010298A"/>
    <w:rsid w:val="001064EF"/>
    <w:rsid w:val="0014056E"/>
    <w:rsid w:val="00153805"/>
    <w:rsid w:val="001624EE"/>
    <w:rsid w:val="001635FE"/>
    <w:rsid w:val="00165CA3"/>
    <w:rsid w:val="00172E7B"/>
    <w:rsid w:val="00176FA6"/>
    <w:rsid w:val="00183892"/>
    <w:rsid w:val="001B462E"/>
    <w:rsid w:val="001C6A01"/>
    <w:rsid w:val="001D3C04"/>
    <w:rsid w:val="001D3D9A"/>
    <w:rsid w:val="001D7031"/>
    <w:rsid w:val="001E0016"/>
    <w:rsid w:val="001E1835"/>
    <w:rsid w:val="001E452C"/>
    <w:rsid w:val="001E7431"/>
    <w:rsid w:val="00200841"/>
    <w:rsid w:val="00203135"/>
    <w:rsid w:val="00224814"/>
    <w:rsid w:val="00233DD0"/>
    <w:rsid w:val="00254640"/>
    <w:rsid w:val="0026013E"/>
    <w:rsid w:val="00261838"/>
    <w:rsid w:val="00282E94"/>
    <w:rsid w:val="00284AF2"/>
    <w:rsid w:val="00284CF5"/>
    <w:rsid w:val="002867D8"/>
    <w:rsid w:val="002A1B16"/>
    <w:rsid w:val="002B224C"/>
    <w:rsid w:val="002B63AA"/>
    <w:rsid w:val="002C541A"/>
    <w:rsid w:val="002C6A24"/>
    <w:rsid w:val="002E4734"/>
    <w:rsid w:val="002E50F0"/>
    <w:rsid w:val="002F0219"/>
    <w:rsid w:val="002F5F72"/>
    <w:rsid w:val="003108E3"/>
    <w:rsid w:val="003129FD"/>
    <w:rsid w:val="0031471D"/>
    <w:rsid w:val="00315590"/>
    <w:rsid w:val="0032506F"/>
    <w:rsid w:val="0033206A"/>
    <w:rsid w:val="00335365"/>
    <w:rsid w:val="00335D67"/>
    <w:rsid w:val="00336BD2"/>
    <w:rsid w:val="00336E88"/>
    <w:rsid w:val="003370D1"/>
    <w:rsid w:val="00356311"/>
    <w:rsid w:val="00365A9A"/>
    <w:rsid w:val="00367258"/>
    <w:rsid w:val="00367372"/>
    <w:rsid w:val="00381CA0"/>
    <w:rsid w:val="00386469"/>
    <w:rsid w:val="003A2514"/>
    <w:rsid w:val="003A556F"/>
    <w:rsid w:val="003C472A"/>
    <w:rsid w:val="003E65B8"/>
    <w:rsid w:val="003F1220"/>
    <w:rsid w:val="003F542D"/>
    <w:rsid w:val="003F6FF9"/>
    <w:rsid w:val="004024B1"/>
    <w:rsid w:val="0041214E"/>
    <w:rsid w:val="004251FB"/>
    <w:rsid w:val="00431C66"/>
    <w:rsid w:val="00442477"/>
    <w:rsid w:val="00446B73"/>
    <w:rsid w:val="004470EB"/>
    <w:rsid w:val="004618A4"/>
    <w:rsid w:val="00466185"/>
    <w:rsid w:val="0047457F"/>
    <w:rsid w:val="004813D2"/>
    <w:rsid w:val="00483BE5"/>
    <w:rsid w:val="004856F7"/>
    <w:rsid w:val="0048598E"/>
    <w:rsid w:val="004878C2"/>
    <w:rsid w:val="00491201"/>
    <w:rsid w:val="004A191D"/>
    <w:rsid w:val="004A6517"/>
    <w:rsid w:val="004B34F1"/>
    <w:rsid w:val="004B57AF"/>
    <w:rsid w:val="004C0289"/>
    <w:rsid w:val="004C3D05"/>
    <w:rsid w:val="004D4AC6"/>
    <w:rsid w:val="004F0995"/>
    <w:rsid w:val="004F28D7"/>
    <w:rsid w:val="004F3FBD"/>
    <w:rsid w:val="0051085B"/>
    <w:rsid w:val="005133DA"/>
    <w:rsid w:val="00513E69"/>
    <w:rsid w:val="005153B9"/>
    <w:rsid w:val="005279B7"/>
    <w:rsid w:val="00532678"/>
    <w:rsid w:val="00533315"/>
    <w:rsid w:val="00534E1F"/>
    <w:rsid w:val="0054026F"/>
    <w:rsid w:val="00554C93"/>
    <w:rsid w:val="00557C97"/>
    <w:rsid w:val="00576E04"/>
    <w:rsid w:val="005850E3"/>
    <w:rsid w:val="005A1B75"/>
    <w:rsid w:val="005B3044"/>
    <w:rsid w:val="005C4D38"/>
    <w:rsid w:val="005C771C"/>
    <w:rsid w:val="005C7A4A"/>
    <w:rsid w:val="005D26A1"/>
    <w:rsid w:val="005E5F1A"/>
    <w:rsid w:val="005F0752"/>
    <w:rsid w:val="005F1F76"/>
    <w:rsid w:val="005F42AA"/>
    <w:rsid w:val="005F666A"/>
    <w:rsid w:val="0061214E"/>
    <w:rsid w:val="006144AC"/>
    <w:rsid w:val="00615C93"/>
    <w:rsid w:val="0061693A"/>
    <w:rsid w:val="00617688"/>
    <w:rsid w:val="00626580"/>
    <w:rsid w:val="00633842"/>
    <w:rsid w:val="00633F9D"/>
    <w:rsid w:val="00640C4F"/>
    <w:rsid w:val="0064299E"/>
    <w:rsid w:val="006449AA"/>
    <w:rsid w:val="00646E8C"/>
    <w:rsid w:val="006527FF"/>
    <w:rsid w:val="00672890"/>
    <w:rsid w:val="00692D51"/>
    <w:rsid w:val="006936FB"/>
    <w:rsid w:val="00695486"/>
    <w:rsid w:val="006B0BF0"/>
    <w:rsid w:val="006C57A9"/>
    <w:rsid w:val="006D143B"/>
    <w:rsid w:val="006D57FD"/>
    <w:rsid w:val="006E188E"/>
    <w:rsid w:val="006F10A7"/>
    <w:rsid w:val="006F6915"/>
    <w:rsid w:val="00703D4D"/>
    <w:rsid w:val="00705271"/>
    <w:rsid w:val="00722EA0"/>
    <w:rsid w:val="00725024"/>
    <w:rsid w:val="007314CA"/>
    <w:rsid w:val="007421F7"/>
    <w:rsid w:val="00750162"/>
    <w:rsid w:val="007547CE"/>
    <w:rsid w:val="007549CD"/>
    <w:rsid w:val="00756D9A"/>
    <w:rsid w:val="007576F4"/>
    <w:rsid w:val="00760615"/>
    <w:rsid w:val="0076257B"/>
    <w:rsid w:val="0076513E"/>
    <w:rsid w:val="00774325"/>
    <w:rsid w:val="0078241C"/>
    <w:rsid w:val="00783BB7"/>
    <w:rsid w:val="007841D8"/>
    <w:rsid w:val="00785B0E"/>
    <w:rsid w:val="00786177"/>
    <w:rsid w:val="007A353A"/>
    <w:rsid w:val="007B6898"/>
    <w:rsid w:val="007C1C6B"/>
    <w:rsid w:val="007C501B"/>
    <w:rsid w:val="007C56AC"/>
    <w:rsid w:val="007D3ECE"/>
    <w:rsid w:val="007E0F7B"/>
    <w:rsid w:val="007E3450"/>
    <w:rsid w:val="007F3CC4"/>
    <w:rsid w:val="007F3D9D"/>
    <w:rsid w:val="007F5860"/>
    <w:rsid w:val="00804E2E"/>
    <w:rsid w:val="00814117"/>
    <w:rsid w:val="00815FCE"/>
    <w:rsid w:val="008235A9"/>
    <w:rsid w:val="00825620"/>
    <w:rsid w:val="00831930"/>
    <w:rsid w:val="00833BC4"/>
    <w:rsid w:val="00835A49"/>
    <w:rsid w:val="00840819"/>
    <w:rsid w:val="008449A3"/>
    <w:rsid w:val="0085080B"/>
    <w:rsid w:val="00852D17"/>
    <w:rsid w:val="00856DF4"/>
    <w:rsid w:val="00863B07"/>
    <w:rsid w:val="00866DAD"/>
    <w:rsid w:val="008724D6"/>
    <w:rsid w:val="00877414"/>
    <w:rsid w:val="008800C9"/>
    <w:rsid w:val="008840CC"/>
    <w:rsid w:val="0089014D"/>
    <w:rsid w:val="008908C6"/>
    <w:rsid w:val="008D3B99"/>
    <w:rsid w:val="008E6445"/>
    <w:rsid w:val="008F106B"/>
    <w:rsid w:val="008F18B3"/>
    <w:rsid w:val="008F33E9"/>
    <w:rsid w:val="008F792D"/>
    <w:rsid w:val="00903433"/>
    <w:rsid w:val="00906ABC"/>
    <w:rsid w:val="0091653F"/>
    <w:rsid w:val="00930A77"/>
    <w:rsid w:val="00933E3C"/>
    <w:rsid w:val="00934756"/>
    <w:rsid w:val="00946013"/>
    <w:rsid w:val="00946EE4"/>
    <w:rsid w:val="00960209"/>
    <w:rsid w:val="00963765"/>
    <w:rsid w:val="00970953"/>
    <w:rsid w:val="009A77D1"/>
    <w:rsid w:val="009B1566"/>
    <w:rsid w:val="009B3DDD"/>
    <w:rsid w:val="009C6902"/>
    <w:rsid w:val="00A01FD3"/>
    <w:rsid w:val="00A13117"/>
    <w:rsid w:val="00A141A5"/>
    <w:rsid w:val="00A24AC3"/>
    <w:rsid w:val="00A51F68"/>
    <w:rsid w:val="00A560A0"/>
    <w:rsid w:val="00A84EE1"/>
    <w:rsid w:val="00A86BA8"/>
    <w:rsid w:val="00A87C1E"/>
    <w:rsid w:val="00AA16FA"/>
    <w:rsid w:val="00AA1EA8"/>
    <w:rsid w:val="00AA7331"/>
    <w:rsid w:val="00AB5337"/>
    <w:rsid w:val="00AC6806"/>
    <w:rsid w:val="00AC6A5A"/>
    <w:rsid w:val="00AE1B16"/>
    <w:rsid w:val="00AF03CD"/>
    <w:rsid w:val="00AF0A3E"/>
    <w:rsid w:val="00AF6B12"/>
    <w:rsid w:val="00B10C86"/>
    <w:rsid w:val="00B1136E"/>
    <w:rsid w:val="00B241D4"/>
    <w:rsid w:val="00B4235E"/>
    <w:rsid w:val="00B45A17"/>
    <w:rsid w:val="00B47121"/>
    <w:rsid w:val="00B4791B"/>
    <w:rsid w:val="00B52E2F"/>
    <w:rsid w:val="00B5402E"/>
    <w:rsid w:val="00B56D7D"/>
    <w:rsid w:val="00B909AE"/>
    <w:rsid w:val="00B96479"/>
    <w:rsid w:val="00BA443C"/>
    <w:rsid w:val="00BA7596"/>
    <w:rsid w:val="00BB5FEF"/>
    <w:rsid w:val="00BC24EE"/>
    <w:rsid w:val="00BD0C07"/>
    <w:rsid w:val="00BD1EEB"/>
    <w:rsid w:val="00BE6E25"/>
    <w:rsid w:val="00BF1D65"/>
    <w:rsid w:val="00BF29E4"/>
    <w:rsid w:val="00BF3F79"/>
    <w:rsid w:val="00C323C1"/>
    <w:rsid w:val="00C3672B"/>
    <w:rsid w:val="00C43D20"/>
    <w:rsid w:val="00C51E70"/>
    <w:rsid w:val="00C56A90"/>
    <w:rsid w:val="00C577D1"/>
    <w:rsid w:val="00C6557B"/>
    <w:rsid w:val="00C7088B"/>
    <w:rsid w:val="00C72133"/>
    <w:rsid w:val="00C74727"/>
    <w:rsid w:val="00C77336"/>
    <w:rsid w:val="00C776F8"/>
    <w:rsid w:val="00C82075"/>
    <w:rsid w:val="00C82867"/>
    <w:rsid w:val="00C8418A"/>
    <w:rsid w:val="00C877F6"/>
    <w:rsid w:val="00CB145A"/>
    <w:rsid w:val="00CF7466"/>
    <w:rsid w:val="00D02BDE"/>
    <w:rsid w:val="00D21D7D"/>
    <w:rsid w:val="00D27ACC"/>
    <w:rsid w:val="00D40C9F"/>
    <w:rsid w:val="00D4308D"/>
    <w:rsid w:val="00D47BCF"/>
    <w:rsid w:val="00D51269"/>
    <w:rsid w:val="00D57E8F"/>
    <w:rsid w:val="00D80434"/>
    <w:rsid w:val="00D82B6A"/>
    <w:rsid w:val="00D9756D"/>
    <w:rsid w:val="00DA40F8"/>
    <w:rsid w:val="00DB2BF4"/>
    <w:rsid w:val="00DB5A06"/>
    <w:rsid w:val="00DC31C1"/>
    <w:rsid w:val="00DD7BB4"/>
    <w:rsid w:val="00DE4606"/>
    <w:rsid w:val="00DF43DD"/>
    <w:rsid w:val="00E2511C"/>
    <w:rsid w:val="00E30FAD"/>
    <w:rsid w:val="00E3184E"/>
    <w:rsid w:val="00E35EE1"/>
    <w:rsid w:val="00E669D0"/>
    <w:rsid w:val="00E847C9"/>
    <w:rsid w:val="00E84901"/>
    <w:rsid w:val="00E8569C"/>
    <w:rsid w:val="00E90A7B"/>
    <w:rsid w:val="00EB111F"/>
    <w:rsid w:val="00ED5349"/>
    <w:rsid w:val="00EE0BEA"/>
    <w:rsid w:val="00EF7B57"/>
    <w:rsid w:val="00F06B89"/>
    <w:rsid w:val="00F13834"/>
    <w:rsid w:val="00F14B17"/>
    <w:rsid w:val="00F32343"/>
    <w:rsid w:val="00F33BF1"/>
    <w:rsid w:val="00F35565"/>
    <w:rsid w:val="00F36967"/>
    <w:rsid w:val="00F42B6E"/>
    <w:rsid w:val="00F5350C"/>
    <w:rsid w:val="00F55D4D"/>
    <w:rsid w:val="00F612FE"/>
    <w:rsid w:val="00F74495"/>
    <w:rsid w:val="00F92270"/>
    <w:rsid w:val="00FB52A0"/>
    <w:rsid w:val="00FC778B"/>
    <w:rsid w:val="00FD5C53"/>
    <w:rsid w:val="00FD6EFE"/>
    <w:rsid w:val="00FE5027"/>
    <w:rsid w:val="00FF3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2E038C"/>
  <w15:docId w15:val="{AEAD3D61-42E1-48CD-A021-93346C22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53F"/>
    <w:pPr>
      <w:spacing w:before="240" w:after="240"/>
      <w:ind w:firstLine="680"/>
      <w:jc w:val="both"/>
    </w:pPr>
    <w:rPr>
      <w:rFonts w:ascii="Amasis30" w:hAnsi="Amasis30"/>
      <w:sz w:val="36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ED5349"/>
    <w:pPr>
      <w:keepNext/>
      <w:pageBreakBefore/>
      <w:suppressAutoHyphens/>
      <w:spacing w:before="960" w:after="720"/>
      <w:ind w:firstLine="0"/>
      <w:jc w:val="center"/>
      <w:outlineLvl w:val="0"/>
    </w:pPr>
    <w:rPr>
      <w:rFonts w:cs="Arial"/>
      <w:b/>
      <w:bCs/>
      <w:sz w:val="48"/>
      <w:szCs w:val="44"/>
    </w:rPr>
  </w:style>
  <w:style w:type="paragraph" w:styleId="Titre2">
    <w:name w:val="heading 2"/>
    <w:basedOn w:val="Normal"/>
    <w:next w:val="Normal"/>
    <w:link w:val="Titre2Car"/>
    <w:uiPriority w:val="9"/>
    <w:qFormat/>
    <w:rsid w:val="00633F9D"/>
    <w:pPr>
      <w:keepNext/>
      <w:keepLines/>
      <w:pageBreakBefore/>
      <w:suppressAutoHyphens/>
      <w:spacing w:before="960" w:after="720"/>
      <w:ind w:firstLine="0"/>
      <w:jc w:val="center"/>
      <w:outlineLvl w:val="1"/>
    </w:pPr>
    <w:rPr>
      <w:rFonts w:cs="Arial"/>
      <w:b/>
      <w:bCs/>
      <w:iCs/>
      <w:sz w:val="44"/>
      <w:szCs w:val="40"/>
    </w:rPr>
  </w:style>
  <w:style w:type="paragraph" w:styleId="Titre3">
    <w:name w:val="heading 3"/>
    <w:basedOn w:val="Normal"/>
    <w:next w:val="Normal"/>
    <w:qFormat/>
    <w:rsid w:val="00ED5349"/>
    <w:pPr>
      <w:keepNext/>
      <w:suppressAutoHyphens/>
      <w:spacing w:before="480"/>
      <w:ind w:firstLine="0"/>
      <w:jc w:val="center"/>
      <w:outlineLvl w:val="2"/>
    </w:pPr>
    <w:rPr>
      <w:rFonts w:cs="Arial"/>
      <w:b/>
      <w:bCs/>
      <w:sz w:val="40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840819"/>
    <w:rPr>
      <w:rFonts w:ascii="Amasis30" w:hAnsi="Amasis30"/>
      <w:color w:val="004080"/>
      <w:u w:val="single"/>
    </w:rPr>
  </w:style>
  <w:style w:type="paragraph" w:styleId="Explorateurdedocuments">
    <w:name w:val="Document Map"/>
    <w:basedOn w:val="Normal"/>
    <w:semiHidden/>
    <w:rsid w:val="00B56D7D"/>
    <w:pPr>
      <w:shd w:val="clear" w:color="auto" w:fill="000080"/>
    </w:pPr>
    <w:rPr>
      <w:rFonts w:ascii="Tahoma" w:hAnsi="Tahoma" w:cs="Tahoma"/>
    </w:rPr>
  </w:style>
  <w:style w:type="paragraph" w:styleId="TM1">
    <w:name w:val="toc 1"/>
    <w:basedOn w:val="Normal"/>
    <w:next w:val="Normal"/>
    <w:autoRedefine/>
    <w:uiPriority w:val="39"/>
    <w:rsid w:val="00367372"/>
    <w:pPr>
      <w:tabs>
        <w:tab w:val="right" w:leader="dot" w:pos="9639"/>
      </w:tabs>
      <w:spacing w:before="180" w:after="180"/>
      <w:ind w:firstLine="0"/>
      <w:jc w:val="left"/>
    </w:pPr>
    <w:rPr>
      <w:bCs/>
      <w:iCs/>
      <w:noProof/>
      <w:color w:val="000080"/>
      <w:szCs w:val="28"/>
    </w:rPr>
  </w:style>
  <w:style w:type="paragraph" w:styleId="En-tte">
    <w:name w:val="header"/>
    <w:basedOn w:val="Normal"/>
    <w:rsid w:val="00B56D7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F0995"/>
    <w:pPr>
      <w:tabs>
        <w:tab w:val="center" w:pos="4536"/>
        <w:tab w:val="right" w:pos="9072"/>
      </w:tabs>
      <w:ind w:firstLine="0"/>
      <w:jc w:val="center"/>
    </w:pPr>
    <w:rPr>
      <w:sz w:val="32"/>
    </w:rPr>
  </w:style>
  <w:style w:type="character" w:styleId="Numrodepage">
    <w:name w:val="page number"/>
    <w:basedOn w:val="Policepardfaut"/>
    <w:rsid w:val="00B56D7D"/>
  </w:style>
  <w:style w:type="paragraph" w:styleId="TM2">
    <w:name w:val="toc 2"/>
    <w:basedOn w:val="Normal"/>
    <w:next w:val="Normal"/>
    <w:autoRedefine/>
    <w:uiPriority w:val="39"/>
    <w:rsid w:val="00367372"/>
    <w:pPr>
      <w:tabs>
        <w:tab w:val="right" w:leader="dot" w:pos="9639"/>
      </w:tabs>
      <w:spacing w:before="120" w:after="120"/>
      <w:ind w:left="284" w:firstLine="0"/>
      <w:jc w:val="left"/>
    </w:pPr>
    <w:rPr>
      <w:noProof/>
      <w:color w:val="000080"/>
      <w:sz w:val="34"/>
    </w:rPr>
  </w:style>
  <w:style w:type="paragraph" w:styleId="TM3">
    <w:name w:val="toc 3"/>
    <w:basedOn w:val="Normal"/>
    <w:next w:val="Normal"/>
    <w:autoRedefine/>
    <w:uiPriority w:val="39"/>
    <w:rsid w:val="00367372"/>
    <w:pPr>
      <w:tabs>
        <w:tab w:val="right" w:leader="dot" w:pos="9639"/>
      </w:tabs>
      <w:spacing w:before="120" w:after="120"/>
      <w:ind w:left="567" w:firstLine="0"/>
      <w:jc w:val="left"/>
    </w:pPr>
    <w:rPr>
      <w:color w:val="000080"/>
      <w:sz w:val="32"/>
    </w:rPr>
  </w:style>
  <w:style w:type="paragraph" w:styleId="TM4">
    <w:name w:val="toc 4"/>
    <w:basedOn w:val="Normal"/>
    <w:next w:val="Normal"/>
    <w:autoRedefine/>
    <w:semiHidden/>
    <w:rsid w:val="00B56D7D"/>
    <w:pPr>
      <w:ind w:left="780"/>
    </w:pPr>
  </w:style>
  <w:style w:type="paragraph" w:styleId="TM5">
    <w:name w:val="toc 5"/>
    <w:basedOn w:val="Normal"/>
    <w:next w:val="Normal"/>
    <w:autoRedefine/>
    <w:semiHidden/>
    <w:rsid w:val="00B56D7D"/>
    <w:pPr>
      <w:ind w:left="1040"/>
    </w:pPr>
  </w:style>
  <w:style w:type="paragraph" w:styleId="TM6">
    <w:name w:val="toc 6"/>
    <w:basedOn w:val="Normal"/>
    <w:next w:val="Normal"/>
    <w:autoRedefine/>
    <w:semiHidden/>
    <w:rsid w:val="00B56D7D"/>
    <w:pPr>
      <w:ind w:left="1300"/>
    </w:pPr>
  </w:style>
  <w:style w:type="paragraph" w:styleId="TM7">
    <w:name w:val="toc 7"/>
    <w:basedOn w:val="Normal"/>
    <w:next w:val="Normal"/>
    <w:autoRedefine/>
    <w:semiHidden/>
    <w:rsid w:val="00B56D7D"/>
    <w:pPr>
      <w:ind w:left="1560"/>
    </w:pPr>
  </w:style>
  <w:style w:type="paragraph" w:styleId="TM8">
    <w:name w:val="toc 8"/>
    <w:basedOn w:val="Normal"/>
    <w:next w:val="Normal"/>
    <w:autoRedefine/>
    <w:semiHidden/>
    <w:rsid w:val="00B56D7D"/>
    <w:pPr>
      <w:ind w:left="1820"/>
    </w:pPr>
  </w:style>
  <w:style w:type="paragraph" w:styleId="TM9">
    <w:name w:val="toc 9"/>
    <w:basedOn w:val="Normal"/>
    <w:next w:val="Normal"/>
    <w:autoRedefine/>
    <w:semiHidden/>
    <w:rsid w:val="00B56D7D"/>
    <w:pPr>
      <w:ind w:left="2080"/>
    </w:pPr>
  </w:style>
  <w:style w:type="character" w:styleId="Appelnotedebasdep">
    <w:name w:val="footnote reference"/>
    <w:qFormat/>
    <w:rsid w:val="00633842"/>
    <w:rPr>
      <w:rFonts w:ascii="Amasis30" w:hAnsi="Amasis30"/>
      <w:b/>
      <w:sz w:val="36"/>
      <w:vertAlign w:val="superscript"/>
    </w:rPr>
  </w:style>
  <w:style w:type="paragraph" w:styleId="Notedebasdepage">
    <w:name w:val="footnote text"/>
    <w:basedOn w:val="Taille-1Normal"/>
    <w:qFormat/>
    <w:rsid w:val="006F6915"/>
    <w:rPr>
      <w:szCs w:val="30"/>
    </w:rPr>
  </w:style>
  <w:style w:type="paragraph" w:customStyle="1" w:styleId="Auteur">
    <w:name w:val="Auteur"/>
    <w:basedOn w:val="Normal"/>
    <w:rsid w:val="00A87C1E"/>
    <w:pPr>
      <w:spacing w:before="0" w:after="1800"/>
      <w:ind w:right="851" w:firstLine="0"/>
      <w:jc w:val="right"/>
    </w:pPr>
    <w:rPr>
      <w:sz w:val="48"/>
    </w:rPr>
  </w:style>
  <w:style w:type="paragraph" w:customStyle="1" w:styleId="Titrelivre">
    <w:name w:val="Titre_livre"/>
    <w:basedOn w:val="Normal"/>
    <w:rsid w:val="00A87C1E"/>
    <w:pPr>
      <w:spacing w:before="0" w:after="1200"/>
      <w:ind w:left="2268" w:right="851" w:firstLine="0"/>
      <w:jc w:val="right"/>
    </w:pPr>
    <w:rPr>
      <w:b/>
      <w:bCs/>
      <w:sz w:val="72"/>
    </w:rPr>
  </w:style>
  <w:style w:type="paragraph" w:customStyle="1" w:styleId="Soustitrelivre">
    <w:name w:val="Sous_titre_livre"/>
    <w:basedOn w:val="Normal"/>
    <w:rsid w:val="00A87C1E"/>
    <w:pPr>
      <w:spacing w:before="0" w:after="2160"/>
      <w:ind w:left="2268" w:right="851" w:firstLine="0"/>
      <w:jc w:val="right"/>
    </w:pPr>
    <w:rPr>
      <w:bCs/>
      <w:sz w:val="44"/>
      <w:szCs w:val="36"/>
    </w:rPr>
  </w:style>
  <w:style w:type="paragraph" w:customStyle="1" w:styleId="Photoauteur">
    <w:name w:val="Photo_auteur"/>
    <w:basedOn w:val="Normal"/>
    <w:rsid w:val="006F6915"/>
    <w:pPr>
      <w:spacing w:after="1080"/>
      <w:ind w:left="2268" w:firstLine="0"/>
      <w:jc w:val="center"/>
    </w:pPr>
    <w:rPr>
      <w:noProof/>
    </w:rPr>
  </w:style>
  <w:style w:type="paragraph" w:customStyle="1" w:styleId="DateSortie">
    <w:name w:val="Date_Sortie"/>
    <w:basedOn w:val="Normal"/>
    <w:rsid w:val="00A87C1E"/>
    <w:pPr>
      <w:spacing w:before="0" w:after="0"/>
      <w:ind w:right="1418" w:firstLine="0"/>
      <w:jc w:val="right"/>
    </w:pPr>
    <w:rPr>
      <w:bCs/>
      <w:sz w:val="40"/>
    </w:rPr>
  </w:style>
  <w:style w:type="paragraph" w:customStyle="1" w:styleId="Titretablematires">
    <w:name w:val="Titre table matières"/>
    <w:basedOn w:val="Normal"/>
    <w:rsid w:val="007C1C6B"/>
    <w:pPr>
      <w:pBdr>
        <w:top w:val="single" w:sz="8" w:space="1" w:color="auto"/>
        <w:bottom w:val="single" w:sz="8" w:space="1" w:color="auto"/>
      </w:pBdr>
      <w:ind w:left="2552" w:right="2552" w:firstLine="0"/>
      <w:jc w:val="center"/>
    </w:pPr>
    <w:rPr>
      <w:bCs/>
    </w:rPr>
  </w:style>
  <w:style w:type="paragraph" w:customStyle="1" w:styleId="Centr">
    <w:name w:val="Centré"/>
    <w:basedOn w:val="Normal"/>
    <w:rsid w:val="006F6915"/>
    <w:pPr>
      <w:ind w:firstLine="0"/>
      <w:jc w:val="center"/>
    </w:pPr>
    <w:rPr>
      <w:szCs w:val="20"/>
    </w:rPr>
  </w:style>
  <w:style w:type="paragraph" w:customStyle="1" w:styleId="NormalSansIndent">
    <w:name w:val="NormalSansIndent"/>
    <w:basedOn w:val="Normal"/>
    <w:rsid w:val="006F6915"/>
    <w:pPr>
      <w:ind w:firstLine="0"/>
    </w:pPr>
    <w:rPr>
      <w:szCs w:val="20"/>
    </w:rPr>
  </w:style>
  <w:style w:type="paragraph" w:customStyle="1" w:styleId="NormalSolidaire">
    <w:name w:val="NormalSolidaire"/>
    <w:basedOn w:val="Normal"/>
    <w:qFormat/>
    <w:rsid w:val="006F6915"/>
    <w:pPr>
      <w:keepNext/>
    </w:pPr>
  </w:style>
  <w:style w:type="paragraph" w:customStyle="1" w:styleId="NormalSautPageAvant">
    <w:name w:val="NormalSautPageAvant"/>
    <w:basedOn w:val="Normal"/>
    <w:qFormat/>
    <w:rsid w:val="006F6915"/>
    <w:pPr>
      <w:pageBreakBefore/>
    </w:pPr>
  </w:style>
  <w:style w:type="paragraph" w:customStyle="1" w:styleId="NormalEspAvtGrand">
    <w:name w:val="NormalEspAvtGrand"/>
    <w:basedOn w:val="Normal"/>
    <w:rsid w:val="006F6915"/>
    <w:pPr>
      <w:spacing w:before="2640"/>
    </w:pPr>
    <w:rPr>
      <w:szCs w:val="20"/>
    </w:rPr>
  </w:style>
  <w:style w:type="paragraph" w:customStyle="1" w:styleId="CentrEspAvt0">
    <w:name w:val="CentréEspAvt0"/>
    <w:basedOn w:val="Centr"/>
    <w:next w:val="CentrEspAvt0EspApr0"/>
    <w:rsid w:val="006F6915"/>
    <w:pPr>
      <w:spacing w:before="0"/>
    </w:pPr>
  </w:style>
  <w:style w:type="paragraph" w:customStyle="1" w:styleId="CentrEspApr0">
    <w:name w:val="CentréEspApr0"/>
    <w:basedOn w:val="Centr"/>
    <w:next w:val="Normal"/>
    <w:rsid w:val="006F6915"/>
    <w:pPr>
      <w:spacing w:after="0"/>
    </w:pPr>
  </w:style>
  <w:style w:type="paragraph" w:customStyle="1" w:styleId="CentrEspAvt0EspApr0">
    <w:name w:val="CentréEspAvt0EspApr0"/>
    <w:basedOn w:val="Centr"/>
    <w:rsid w:val="006F6915"/>
    <w:pPr>
      <w:spacing w:before="0" w:after="0"/>
    </w:pPr>
  </w:style>
  <w:style w:type="paragraph" w:customStyle="1" w:styleId="Droite">
    <w:name w:val="Droite"/>
    <w:basedOn w:val="Normal"/>
    <w:next w:val="Normal"/>
    <w:rsid w:val="006F6915"/>
    <w:pPr>
      <w:ind w:firstLine="0"/>
      <w:jc w:val="right"/>
    </w:pPr>
    <w:rPr>
      <w:szCs w:val="20"/>
    </w:rPr>
  </w:style>
  <w:style w:type="paragraph" w:customStyle="1" w:styleId="DroiteRetraitGauche1X">
    <w:name w:val="DroiteRetraitGauche1X"/>
    <w:basedOn w:val="Droite"/>
    <w:next w:val="Normal"/>
    <w:rsid w:val="006F6915"/>
    <w:pPr>
      <w:ind w:left="680"/>
    </w:pPr>
  </w:style>
  <w:style w:type="paragraph" w:customStyle="1" w:styleId="DroiteRetraitGauche2X">
    <w:name w:val="DroiteRetraitGauche2X"/>
    <w:basedOn w:val="Droite"/>
    <w:next w:val="Normal"/>
    <w:rsid w:val="006F6915"/>
    <w:pPr>
      <w:ind w:left="1361"/>
    </w:pPr>
  </w:style>
  <w:style w:type="paragraph" w:customStyle="1" w:styleId="DroiteRetraitGauche3X">
    <w:name w:val="DroiteRetraitGauche3X"/>
    <w:basedOn w:val="Droite"/>
    <w:next w:val="Normal"/>
    <w:rsid w:val="006F6915"/>
    <w:pPr>
      <w:ind w:left="2041"/>
    </w:pPr>
  </w:style>
  <w:style w:type="paragraph" w:customStyle="1" w:styleId="DroiteRetraitGauche4X">
    <w:name w:val="DroiteRetraitGauche4X"/>
    <w:basedOn w:val="Droite"/>
    <w:next w:val="Normal"/>
    <w:rsid w:val="006F6915"/>
    <w:pPr>
      <w:ind w:left="2722"/>
    </w:pPr>
  </w:style>
  <w:style w:type="paragraph" w:customStyle="1" w:styleId="Taille-1Normal">
    <w:name w:val="Taille-1Normal"/>
    <w:basedOn w:val="Normal"/>
    <w:rsid w:val="00ED5349"/>
    <w:rPr>
      <w:sz w:val="32"/>
      <w:szCs w:val="28"/>
    </w:rPr>
  </w:style>
  <w:style w:type="paragraph" w:customStyle="1" w:styleId="Taille-1RetraitGauche1X">
    <w:name w:val="Taille-1RetraitGauche1X"/>
    <w:basedOn w:val="Taille-1Normal"/>
    <w:rsid w:val="006F6915"/>
    <w:pPr>
      <w:ind w:left="680"/>
    </w:pPr>
    <w:rPr>
      <w:szCs w:val="20"/>
    </w:rPr>
  </w:style>
  <w:style w:type="paragraph" w:customStyle="1" w:styleId="Taille-1RetraitGauche2X">
    <w:name w:val="Taille-1RetraitGauche2X"/>
    <w:basedOn w:val="Taille-1Normal"/>
    <w:rsid w:val="006F6915"/>
    <w:pPr>
      <w:ind w:left="1361"/>
    </w:pPr>
    <w:rPr>
      <w:szCs w:val="20"/>
    </w:rPr>
  </w:style>
  <w:style w:type="paragraph" w:customStyle="1" w:styleId="Taille-1RetraitGauche3X">
    <w:name w:val="Taille-1RetraitGauche3X"/>
    <w:basedOn w:val="Taille-1Normal"/>
    <w:rsid w:val="006F6915"/>
    <w:pPr>
      <w:ind w:left="2041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6F6915"/>
    <w:pPr>
      <w:ind w:firstLine="0"/>
    </w:pPr>
  </w:style>
  <w:style w:type="paragraph" w:customStyle="1" w:styleId="Taille-1RetraitGauche2XIndent0">
    <w:name w:val="Taille-1RetraitGauche2XIndent0"/>
    <w:basedOn w:val="Taille-1RetraitGauche2X"/>
    <w:rsid w:val="006F6915"/>
    <w:pPr>
      <w:ind w:firstLine="0"/>
    </w:pPr>
  </w:style>
  <w:style w:type="paragraph" w:customStyle="1" w:styleId="Taille-1RetraitGauche3XIndent0">
    <w:name w:val="Taille-1RetraitGauche3XIndent0"/>
    <w:basedOn w:val="Taille-1RetraitGauche3X"/>
    <w:rsid w:val="006F6915"/>
    <w:pPr>
      <w:ind w:firstLine="0"/>
    </w:pPr>
  </w:style>
  <w:style w:type="paragraph" w:customStyle="1" w:styleId="Taille-1RetraitGauche4XIndent0">
    <w:name w:val="Taille-1RetraitGauche4XIndent0"/>
    <w:basedOn w:val="Taille-1Normal"/>
    <w:rsid w:val="006F6915"/>
    <w:pPr>
      <w:ind w:left="2722" w:firstLine="0"/>
    </w:pPr>
    <w:rPr>
      <w:szCs w:val="20"/>
    </w:rPr>
  </w:style>
  <w:style w:type="paragraph" w:customStyle="1" w:styleId="NormalRetraitGauche1X">
    <w:name w:val="NormalRetraitGauche1X"/>
    <w:basedOn w:val="Normal"/>
    <w:rsid w:val="006F6915"/>
    <w:pPr>
      <w:ind w:left="680"/>
    </w:pPr>
    <w:rPr>
      <w:szCs w:val="20"/>
    </w:rPr>
  </w:style>
  <w:style w:type="paragraph" w:customStyle="1" w:styleId="NormalRetraitGauche2X">
    <w:name w:val="NormalRetraitGauche2X"/>
    <w:basedOn w:val="Normal"/>
    <w:rsid w:val="006F6915"/>
    <w:pPr>
      <w:ind w:left="1361"/>
    </w:pPr>
    <w:rPr>
      <w:szCs w:val="20"/>
    </w:rPr>
  </w:style>
  <w:style w:type="paragraph" w:customStyle="1" w:styleId="NormalRetraitGauche3X">
    <w:name w:val="NormalRetraitGauche3X"/>
    <w:basedOn w:val="Normal"/>
    <w:rsid w:val="006F6915"/>
    <w:pPr>
      <w:ind w:left="2041"/>
    </w:pPr>
    <w:rPr>
      <w:szCs w:val="20"/>
    </w:rPr>
  </w:style>
  <w:style w:type="paragraph" w:customStyle="1" w:styleId="NormalRetraitGauche1XIndent0">
    <w:name w:val="NormalRetraitGauche1XIndent0"/>
    <w:basedOn w:val="NormalRetraitGauche1X"/>
    <w:rsid w:val="006F6915"/>
    <w:pPr>
      <w:ind w:firstLine="0"/>
    </w:pPr>
  </w:style>
  <w:style w:type="paragraph" w:customStyle="1" w:styleId="NormalRetraitGauche2XIndent0">
    <w:name w:val="NormalRetraitGauche2XIndent0"/>
    <w:basedOn w:val="NormalRetraitGauche2X"/>
    <w:rsid w:val="006F6915"/>
    <w:pPr>
      <w:ind w:firstLine="0"/>
    </w:pPr>
  </w:style>
  <w:style w:type="paragraph" w:customStyle="1" w:styleId="NormalRetraitGauche3XIndent0">
    <w:name w:val="NormalRetraitGauche3XIndent0"/>
    <w:basedOn w:val="NormalRetraitGauche3X"/>
    <w:rsid w:val="006F6915"/>
    <w:pPr>
      <w:ind w:firstLine="0"/>
    </w:pPr>
  </w:style>
  <w:style w:type="paragraph" w:customStyle="1" w:styleId="NormalRetraitGauche4XIndent0">
    <w:name w:val="NormalRetraitGauche4XIndent0"/>
    <w:basedOn w:val="Normal"/>
    <w:rsid w:val="006F6915"/>
    <w:pPr>
      <w:ind w:left="2722" w:firstLine="0"/>
    </w:pPr>
    <w:rPr>
      <w:szCs w:val="20"/>
    </w:rPr>
  </w:style>
  <w:style w:type="paragraph" w:styleId="Notedefin">
    <w:name w:val="endnote text"/>
    <w:basedOn w:val="Taille-1Normal"/>
    <w:link w:val="NotedefinCar"/>
    <w:uiPriority w:val="99"/>
    <w:semiHidden/>
    <w:unhideWhenUsed/>
    <w:qFormat/>
    <w:rsid w:val="00B909AE"/>
    <w:rPr>
      <w:szCs w:val="20"/>
    </w:rPr>
  </w:style>
  <w:style w:type="character" w:customStyle="1" w:styleId="NotedefinCar">
    <w:name w:val="Note de fin Car"/>
    <w:link w:val="Notedefin"/>
    <w:uiPriority w:val="99"/>
    <w:semiHidden/>
    <w:rsid w:val="005C4D38"/>
    <w:rPr>
      <w:rFonts w:ascii="Georgia" w:hAnsi="Georgia"/>
      <w:sz w:val="28"/>
    </w:rPr>
  </w:style>
  <w:style w:type="character" w:styleId="Appeldenotedefin">
    <w:name w:val="endnote reference"/>
    <w:uiPriority w:val="99"/>
    <w:unhideWhenUsed/>
    <w:qFormat/>
    <w:rsid w:val="00ED5349"/>
    <w:rPr>
      <w:rFonts w:ascii="Amasis30" w:hAnsi="Amasis30"/>
      <w:b/>
      <w:sz w:val="36"/>
      <w:vertAlign w:val="superscript"/>
    </w:rPr>
  </w:style>
  <w:style w:type="paragraph" w:customStyle="1" w:styleId="NormalSuspendu1X">
    <w:name w:val="NormalSuspendu1X"/>
    <w:basedOn w:val="Normal"/>
    <w:rsid w:val="006F6915"/>
    <w:pPr>
      <w:ind w:left="680" w:hanging="680"/>
    </w:pPr>
    <w:rPr>
      <w:szCs w:val="20"/>
    </w:rPr>
  </w:style>
  <w:style w:type="paragraph" w:customStyle="1" w:styleId="NormalSuspendu1XRetrait1X">
    <w:name w:val="NormalSuspendu1XRetrait1X"/>
    <w:basedOn w:val="Normal"/>
    <w:rsid w:val="006F6915"/>
    <w:pPr>
      <w:ind w:left="1360" w:hanging="680"/>
    </w:pPr>
  </w:style>
  <w:style w:type="paragraph" w:customStyle="1" w:styleId="NormalEspAvt0EspApr0">
    <w:name w:val="NormalEspAvt0EspApr0"/>
    <w:basedOn w:val="Normal"/>
    <w:rsid w:val="006F6915"/>
    <w:pPr>
      <w:spacing w:before="0" w:after="0"/>
    </w:pPr>
    <w:rPr>
      <w:szCs w:val="20"/>
    </w:rPr>
  </w:style>
  <w:style w:type="paragraph" w:customStyle="1" w:styleId="NormalSuspendu1XRetrait2X">
    <w:name w:val="NormalSuspendu1XRetrait2X"/>
    <w:basedOn w:val="Normal"/>
    <w:rsid w:val="006F6915"/>
    <w:pPr>
      <w:ind w:left="2041" w:hanging="680"/>
    </w:pPr>
  </w:style>
  <w:style w:type="paragraph" w:customStyle="1" w:styleId="NormalSuspendu1XRetrait3X">
    <w:name w:val="NormalSuspendu1XRetrait3X"/>
    <w:basedOn w:val="Normal"/>
    <w:rsid w:val="006F6915"/>
    <w:pPr>
      <w:ind w:left="2721" w:hanging="680"/>
    </w:pPr>
    <w:rPr>
      <w:szCs w:val="20"/>
    </w:rPr>
  </w:style>
  <w:style w:type="paragraph" w:customStyle="1" w:styleId="NormalSuspendu1XRetrait4X">
    <w:name w:val="NormalSuspendu1XRetrait4X"/>
    <w:basedOn w:val="Normal"/>
    <w:rsid w:val="006F6915"/>
    <w:pPr>
      <w:ind w:left="3402" w:hanging="680"/>
    </w:pPr>
    <w:rPr>
      <w:szCs w:val="20"/>
    </w:rPr>
  </w:style>
  <w:style w:type="character" w:customStyle="1" w:styleId="Taille-1Caracteres">
    <w:name w:val="Taille-1Caracteres"/>
    <w:qFormat/>
    <w:rsid w:val="00ED5349"/>
    <w:rPr>
      <w:sz w:val="32"/>
      <w:szCs w:val="20"/>
    </w:rPr>
  </w:style>
  <w:style w:type="paragraph" w:customStyle="1" w:styleId="Etoile">
    <w:name w:val="Etoile"/>
    <w:basedOn w:val="Normal"/>
    <w:qFormat/>
    <w:rsid w:val="00B52E2F"/>
    <w:pPr>
      <w:ind w:firstLine="0"/>
      <w:jc w:val="center"/>
    </w:pPr>
    <w:rPr>
      <w:b/>
      <w:sz w:val="40"/>
      <w:szCs w:val="28"/>
    </w:rPr>
  </w:style>
  <w:style w:type="paragraph" w:customStyle="1" w:styleId="Taille-1Suspendu1XRetrait1XEsp0">
    <w:name w:val="Taille-1Suspendu1XRetrait1XEsp0"/>
    <w:basedOn w:val="Taille-1RetraitGauche1X"/>
    <w:qFormat/>
    <w:rsid w:val="006F6915"/>
    <w:pPr>
      <w:spacing w:before="0" w:after="0"/>
      <w:ind w:left="1360" w:hanging="680"/>
    </w:pPr>
  </w:style>
  <w:style w:type="character" w:customStyle="1" w:styleId="Mentionnonrsolue1">
    <w:name w:val="Mention non résolue1"/>
    <w:uiPriority w:val="99"/>
    <w:semiHidden/>
    <w:unhideWhenUsed/>
    <w:rsid w:val="00EE0BEA"/>
    <w:rPr>
      <w:color w:val="605E5C"/>
      <w:shd w:val="clear" w:color="auto" w:fill="E1DFDD"/>
    </w:rPr>
  </w:style>
  <w:style w:type="paragraph" w:customStyle="1" w:styleId="Taille-1Suspendu1XRetrait2XEsp0">
    <w:name w:val="Taille-1Suspendu1XRetrait2XEsp0"/>
    <w:basedOn w:val="Taille-1RetraitGauche2X"/>
    <w:qFormat/>
    <w:rsid w:val="006F6915"/>
    <w:pPr>
      <w:spacing w:before="0" w:after="0"/>
      <w:ind w:left="2041" w:hanging="680"/>
      <w:jc w:val="left"/>
    </w:pPr>
    <w:rPr>
      <w:szCs w:val="28"/>
    </w:rPr>
  </w:style>
  <w:style w:type="paragraph" w:customStyle="1" w:styleId="NormalSuspendu1XRetrait1XEsp0">
    <w:name w:val="NormalSuspendu1XRetrait1XEsp0"/>
    <w:basedOn w:val="NormalSuspendu1XRetrait1X"/>
    <w:qFormat/>
    <w:rsid w:val="006F6915"/>
    <w:pPr>
      <w:spacing w:before="0" w:after="0"/>
    </w:pPr>
  </w:style>
  <w:style w:type="paragraph" w:customStyle="1" w:styleId="NormalSuspendu1XEsp0">
    <w:name w:val="NormalSuspendu1XEsp0"/>
    <w:basedOn w:val="NormalSuspendu1X"/>
    <w:qFormat/>
    <w:rsid w:val="006F6915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6F6915"/>
    <w:pPr>
      <w:spacing w:before="0" w:after="0"/>
    </w:pPr>
  </w:style>
  <w:style w:type="paragraph" w:customStyle="1" w:styleId="ParagrapheVideNormal">
    <w:name w:val="ParagrapheVideNormal"/>
    <w:basedOn w:val="Normal"/>
    <w:next w:val="Normal"/>
    <w:qFormat/>
    <w:rsid w:val="006F6915"/>
  </w:style>
  <w:style w:type="paragraph" w:customStyle="1" w:styleId="ParagrapheVideNormal2">
    <w:name w:val="ParagrapheVideNormal2"/>
    <w:basedOn w:val="ParagrapheVideNormal"/>
    <w:next w:val="Normal"/>
    <w:qFormat/>
    <w:rsid w:val="006F6915"/>
  </w:style>
  <w:style w:type="paragraph" w:customStyle="1" w:styleId="Image">
    <w:name w:val="Image"/>
    <w:basedOn w:val="Centr"/>
    <w:next w:val="Normal"/>
    <w:qFormat/>
    <w:rsid w:val="006F6915"/>
  </w:style>
  <w:style w:type="character" w:customStyle="1" w:styleId="Titre1Car">
    <w:name w:val="Titre 1 Car"/>
    <w:link w:val="Titre1"/>
    <w:uiPriority w:val="9"/>
    <w:rsid w:val="00A13117"/>
    <w:rPr>
      <w:rFonts w:ascii="Amasis30" w:hAnsi="Amasis30" w:cs="Arial"/>
      <w:b/>
      <w:bCs/>
      <w:sz w:val="48"/>
      <w:szCs w:val="44"/>
    </w:rPr>
  </w:style>
  <w:style w:type="character" w:customStyle="1" w:styleId="Titre2Car">
    <w:name w:val="Titre 2 Car"/>
    <w:link w:val="Titre2"/>
    <w:uiPriority w:val="9"/>
    <w:rsid w:val="00633F9D"/>
    <w:rPr>
      <w:rFonts w:ascii="Amasis30" w:hAnsi="Amasis30" w:cs="Arial"/>
      <w:b/>
      <w:bCs/>
      <w:iCs/>
      <w:sz w:val="44"/>
      <w:szCs w:val="40"/>
    </w:rPr>
  </w:style>
  <w:style w:type="paragraph" w:customStyle="1" w:styleId="msonormal0">
    <w:name w:val="msonormal"/>
    <w:basedOn w:val="Normal"/>
    <w:rsid w:val="00A1311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customStyle="1" w:styleId="smallcaps">
    <w:name w:val="smallcaps"/>
    <w:rsid w:val="00A13117"/>
    <w:rPr>
      <w:smallCaps/>
    </w:rPr>
  </w:style>
  <w:style w:type="character" w:customStyle="1" w:styleId="underline">
    <w:name w:val="underline"/>
    <w:rsid w:val="00A13117"/>
    <w:rPr>
      <w:u w:val="single"/>
    </w:rPr>
  </w:style>
  <w:style w:type="paragraph" w:customStyle="1" w:styleId="author">
    <w:name w:val="author"/>
    <w:basedOn w:val="Normal"/>
    <w:rsid w:val="00A1311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styleId="Lienhypertextesuivivisit">
    <w:name w:val="FollowedHyperlink"/>
    <w:uiPriority w:val="99"/>
    <w:semiHidden/>
    <w:unhideWhenUsed/>
    <w:rsid w:val="00A13117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A1311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character" w:styleId="Accentuation">
    <w:name w:val="Emphasis"/>
    <w:uiPriority w:val="20"/>
    <w:qFormat/>
    <w:rsid w:val="00A13117"/>
    <w:rPr>
      <w:i/>
      <w:iCs/>
    </w:rPr>
  </w:style>
  <w:style w:type="character" w:customStyle="1" w:styleId="sc3">
    <w:name w:val="sc3"/>
    <w:basedOn w:val="Policepardfaut"/>
    <w:rsid w:val="00A13117"/>
  </w:style>
  <w:style w:type="paragraph" w:styleId="Rvision">
    <w:name w:val="Revision"/>
    <w:hidden/>
    <w:uiPriority w:val="99"/>
    <w:semiHidden/>
    <w:rsid w:val="00B4235E"/>
    <w:rPr>
      <w:rFonts w:ascii="Amasis30" w:hAnsi="Amasis30"/>
      <w:sz w:val="36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1693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1693A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0E254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E254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E254F"/>
    <w:rPr>
      <w:rFonts w:ascii="Amasis30" w:hAnsi="Amasis3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254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254F"/>
    <w:rPr>
      <w:rFonts w:ascii="Amasis30" w:hAnsi="Amasis30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ebooksgratuit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roups.google.com/g/ebooksgratui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Modeles\Ebooks\livr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57C07-C343-4191-B0FF-2A7ADE264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livres.dot</Template>
  <TotalTime>4766</TotalTime>
  <Pages>221</Pages>
  <Words>65391</Words>
  <Characters>359656</Characters>
  <Application>Microsoft Office Word</Application>
  <DocSecurity>0</DocSecurity>
  <Lines>2997</Lines>
  <Paragraphs>848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 Tournoi de Vauplassans</vt:lpstr>
      <vt:lpstr>Titre du livre</vt:lpstr>
    </vt:vector>
  </TitlesOfParts>
  <Company>Ebooks libres et gratuits</Company>
  <LinksUpToDate>false</LinksUpToDate>
  <CharactersWithSpaces>424199</CharactersWithSpaces>
  <SharedDoc>false</SharedDoc>
  <HLinks>
    <vt:vector size="36" baseType="variant">
      <vt:variant>
        <vt:i4>2293820</vt:i4>
      </vt:variant>
      <vt:variant>
        <vt:i4>30</vt:i4>
      </vt:variant>
      <vt:variant>
        <vt:i4>0</vt:i4>
      </vt:variant>
      <vt:variant>
        <vt:i4>5</vt:i4>
      </vt:variant>
      <vt:variant>
        <vt:lpwstr>http://www.ebooksgratuits.com/</vt:lpwstr>
      </vt:variant>
      <vt:variant>
        <vt:lpwstr/>
      </vt:variant>
      <vt:variant>
        <vt:i4>2228340</vt:i4>
      </vt:variant>
      <vt:variant>
        <vt:i4>27</vt:i4>
      </vt:variant>
      <vt:variant>
        <vt:i4>0</vt:i4>
      </vt:variant>
      <vt:variant>
        <vt:i4>5</vt:i4>
      </vt:variant>
      <vt:variant>
        <vt:lpwstr>https://groups.google.com/g/ebooksgratuits</vt:lpwstr>
      </vt:variant>
      <vt:variant>
        <vt:lpwstr/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_Toc421660465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_Toc421660464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_Toc421660463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_Toc421660462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Tournoi de Vauplassans</dc:title>
  <dc:subject>Romans Historique</dc:subject>
  <dc:creator>Maurice Maindron</dc:creator>
  <cp:keywords/>
  <dc:description>François, noble catholique, tombe amoureux de la fille unique d'un noble protestant assez fermé. Ne pouvant l'approcher, il fait organiser un tournoi pour la séduire...</dc:description>
  <cp:lastModifiedBy>Cool Micro</cp:lastModifiedBy>
  <cp:revision>96</cp:revision>
  <cp:lastPrinted>2025-03-15T13:09:00Z</cp:lastPrinted>
  <dcterms:created xsi:type="dcterms:W3CDTF">2024-04-09T15:32:00Z</dcterms:created>
  <dcterms:modified xsi:type="dcterms:W3CDTF">2025-03-15T13:10:00Z</dcterms:modified>
  <cp:category>Romans Historique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diteur">
    <vt:lpwstr>Ebooks libres et gratuits</vt:lpwstr>
  </property>
</Properties>
</file>